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14:paraId="208318C6" w14:textId="77777777" w:rsidTr="00876A8A">
        <w:trPr>
          <w:cantSplit/>
        </w:trPr>
        <w:tc>
          <w:tcPr>
            <w:tcW w:w="6487" w:type="dxa"/>
            <w:vAlign w:val="center"/>
          </w:tcPr>
          <w:p w14:paraId="6A2A0F0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6A8F8F8E" w14:textId="77777777" w:rsidR="009F6520" w:rsidRDefault="00887707" w:rsidP="00887707">
            <w:pPr>
              <w:shd w:val="solid" w:color="FFFFFF" w:fill="FFFFFF"/>
              <w:spacing w:before="0" w:line="240" w:lineRule="atLeast"/>
            </w:pPr>
            <w:bookmarkStart w:id="0" w:name="ditulogo"/>
            <w:bookmarkEnd w:id="0"/>
            <w:r>
              <w:rPr>
                <w:noProof/>
                <w:lang w:val="fr-CA" w:eastAsia="fr-CA"/>
              </w:rPr>
              <w:drawing>
                <wp:inline distT="0" distB="0" distL="0" distR="0" wp14:anchorId="6463C28B" wp14:editId="622B46C1">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11D2F57E" w14:textId="77777777" w:rsidTr="00876A8A">
        <w:trPr>
          <w:cantSplit/>
        </w:trPr>
        <w:tc>
          <w:tcPr>
            <w:tcW w:w="6487" w:type="dxa"/>
            <w:tcBorders>
              <w:bottom w:val="single" w:sz="12" w:space="0" w:color="auto"/>
            </w:tcBorders>
          </w:tcPr>
          <w:p w14:paraId="605A23C4"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7D1B0D1C"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119F3A2" w14:textId="77777777" w:rsidTr="00876A8A">
        <w:trPr>
          <w:cantSplit/>
        </w:trPr>
        <w:tc>
          <w:tcPr>
            <w:tcW w:w="6487" w:type="dxa"/>
            <w:tcBorders>
              <w:top w:val="single" w:sz="12" w:space="0" w:color="auto"/>
            </w:tcBorders>
          </w:tcPr>
          <w:p w14:paraId="6520A23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2FFCD23B" w14:textId="77777777" w:rsidR="000069D4" w:rsidRPr="00710D66" w:rsidRDefault="000069D4" w:rsidP="00A5173C">
            <w:pPr>
              <w:shd w:val="solid" w:color="FFFFFF" w:fill="FFFFFF"/>
              <w:spacing w:before="0" w:after="48" w:line="240" w:lineRule="atLeast"/>
              <w:rPr>
                <w:lang w:val="en-US"/>
              </w:rPr>
            </w:pPr>
          </w:p>
        </w:tc>
      </w:tr>
      <w:tr w:rsidR="000069D4" w:rsidRPr="008764C5" w14:paraId="0A47DF4A" w14:textId="77777777" w:rsidTr="00876A8A">
        <w:trPr>
          <w:cantSplit/>
        </w:trPr>
        <w:tc>
          <w:tcPr>
            <w:tcW w:w="6487" w:type="dxa"/>
            <w:vMerge w:val="restart"/>
          </w:tcPr>
          <w:p w14:paraId="6E439D06" w14:textId="77777777" w:rsidR="00887707" w:rsidRPr="008764C5" w:rsidRDefault="00A013FD" w:rsidP="0088770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8764C5">
              <w:rPr>
                <w:rFonts w:ascii="Verdana" w:hAnsi="Verdana"/>
                <w:sz w:val="20"/>
              </w:rPr>
              <w:t>Source:</w:t>
            </w:r>
            <w:r w:rsidRPr="008764C5">
              <w:rPr>
                <w:rFonts w:ascii="Verdana" w:hAnsi="Verdana"/>
                <w:sz w:val="20"/>
              </w:rPr>
              <w:tab/>
            </w:r>
            <w:r w:rsidR="001B048E" w:rsidRPr="008764C5">
              <w:rPr>
                <w:rFonts w:ascii="Verdana" w:hAnsi="Verdana"/>
                <w:sz w:val="20"/>
              </w:rPr>
              <w:t xml:space="preserve">Document </w:t>
            </w:r>
            <w:r w:rsidR="008764C5" w:rsidRPr="008764C5">
              <w:rPr>
                <w:rFonts w:ascii="Verdana" w:hAnsi="Verdana"/>
                <w:sz w:val="20"/>
              </w:rPr>
              <w:t>5B/TEMP/81</w:t>
            </w:r>
          </w:p>
          <w:p w14:paraId="2BA44B4B" w14:textId="3091D56C" w:rsidR="008764C5" w:rsidRPr="008764C5" w:rsidRDefault="008764C5" w:rsidP="00887707">
            <w:pPr>
              <w:shd w:val="solid" w:color="FFFFFF" w:fill="FFFFFF"/>
              <w:tabs>
                <w:tab w:val="clear" w:pos="1134"/>
                <w:tab w:val="clear" w:pos="1871"/>
                <w:tab w:val="clear" w:pos="2268"/>
              </w:tabs>
              <w:spacing w:before="0" w:after="240"/>
              <w:ind w:left="1134" w:hanging="1134"/>
              <w:rPr>
                <w:rFonts w:ascii="Verdana" w:hAnsi="Verdana"/>
                <w:sz w:val="20"/>
              </w:rPr>
            </w:pPr>
            <w:r w:rsidRPr="008764C5">
              <w:rPr>
                <w:rFonts w:ascii="Verdana" w:hAnsi="Verdana"/>
                <w:sz w:val="20"/>
              </w:rPr>
              <w:t xml:space="preserve">Subject: </w:t>
            </w:r>
            <w:r w:rsidRPr="008764C5">
              <w:rPr>
                <w:rFonts w:ascii="Verdana" w:hAnsi="Verdana"/>
                <w:sz w:val="20"/>
              </w:rPr>
              <w:tab/>
              <w:t xml:space="preserve">Revision of Recommendation ITU-R </w:t>
            </w:r>
            <w:hyperlink r:id="rId12" w:history="1">
              <w:r w:rsidRPr="00997183">
                <w:rPr>
                  <w:rStyle w:val="Hyperlink"/>
                  <w:rFonts w:ascii="Verdana" w:hAnsi="Verdana"/>
                  <w:sz w:val="20"/>
                </w:rPr>
                <w:t>M.2092-0</w:t>
              </w:r>
            </w:hyperlink>
          </w:p>
        </w:tc>
        <w:tc>
          <w:tcPr>
            <w:tcW w:w="3402" w:type="dxa"/>
          </w:tcPr>
          <w:p w14:paraId="58E953FC" w14:textId="7D9F93BB" w:rsidR="000069D4" w:rsidRPr="008764C5" w:rsidRDefault="008764C5" w:rsidP="00A5173C">
            <w:pPr>
              <w:shd w:val="solid" w:color="FFFFFF" w:fill="FFFFFF"/>
              <w:spacing w:before="0" w:line="240" w:lineRule="atLeast"/>
              <w:rPr>
                <w:rFonts w:ascii="Verdana" w:hAnsi="Verdana"/>
                <w:sz w:val="20"/>
                <w:lang w:eastAsia="zh-CN"/>
              </w:rPr>
            </w:pPr>
            <w:r>
              <w:rPr>
                <w:rFonts w:ascii="Verdana" w:hAnsi="Verdana"/>
                <w:b/>
                <w:sz w:val="20"/>
                <w:lang w:eastAsia="zh-CN"/>
              </w:rPr>
              <w:t>Annex 16 to</w:t>
            </w:r>
            <w:r>
              <w:rPr>
                <w:rFonts w:ascii="Verdana" w:hAnsi="Verdana"/>
                <w:b/>
                <w:sz w:val="20"/>
                <w:lang w:eastAsia="zh-CN"/>
              </w:rPr>
              <w:br/>
            </w:r>
            <w:r w:rsidR="00BF604E" w:rsidRPr="008764C5">
              <w:rPr>
                <w:rFonts w:ascii="Verdana" w:hAnsi="Verdana"/>
                <w:b/>
                <w:sz w:val="20"/>
                <w:lang w:eastAsia="zh-CN"/>
              </w:rPr>
              <w:t>Document 5B/</w:t>
            </w:r>
            <w:r>
              <w:rPr>
                <w:rFonts w:ascii="Verdana" w:hAnsi="Verdana"/>
                <w:b/>
                <w:sz w:val="20"/>
                <w:lang w:eastAsia="zh-CN"/>
              </w:rPr>
              <w:t>225</w:t>
            </w:r>
            <w:r w:rsidR="001B048E" w:rsidRPr="008764C5">
              <w:rPr>
                <w:rFonts w:ascii="Verdana" w:hAnsi="Verdana"/>
                <w:b/>
                <w:sz w:val="20"/>
                <w:lang w:eastAsia="zh-CN"/>
              </w:rPr>
              <w:t>-E</w:t>
            </w:r>
          </w:p>
        </w:tc>
      </w:tr>
      <w:tr w:rsidR="000069D4" w:rsidRPr="008764C5" w14:paraId="3C9EE254" w14:textId="77777777" w:rsidTr="00876A8A">
        <w:trPr>
          <w:cantSplit/>
        </w:trPr>
        <w:tc>
          <w:tcPr>
            <w:tcW w:w="6487" w:type="dxa"/>
            <w:vMerge/>
          </w:tcPr>
          <w:p w14:paraId="024DCD36" w14:textId="77777777" w:rsidR="000069D4" w:rsidRPr="008764C5" w:rsidRDefault="000069D4" w:rsidP="00A5173C">
            <w:pPr>
              <w:spacing w:before="60"/>
              <w:jc w:val="center"/>
              <w:rPr>
                <w:b/>
                <w:smallCaps/>
                <w:sz w:val="32"/>
                <w:lang w:eastAsia="zh-CN"/>
              </w:rPr>
            </w:pPr>
            <w:bookmarkStart w:id="3" w:name="ddate" w:colFirst="1" w:colLast="1"/>
            <w:bookmarkEnd w:id="2"/>
          </w:p>
        </w:tc>
        <w:tc>
          <w:tcPr>
            <w:tcW w:w="3402" w:type="dxa"/>
          </w:tcPr>
          <w:p w14:paraId="7DC65459" w14:textId="2AFE49EF" w:rsidR="000069D4" w:rsidRPr="008764C5" w:rsidRDefault="00997183" w:rsidP="00A5173C">
            <w:pPr>
              <w:shd w:val="solid" w:color="FFFFFF" w:fill="FFFFFF"/>
              <w:spacing w:before="0" w:line="240" w:lineRule="atLeast"/>
              <w:rPr>
                <w:rFonts w:ascii="Verdana" w:hAnsi="Verdana"/>
                <w:sz w:val="20"/>
                <w:lang w:eastAsia="zh-CN"/>
              </w:rPr>
            </w:pPr>
            <w:r>
              <w:rPr>
                <w:rFonts w:ascii="Verdana" w:hAnsi="Verdana"/>
                <w:b/>
                <w:sz w:val="20"/>
                <w:lang w:eastAsia="zh-CN"/>
              </w:rPr>
              <w:t xml:space="preserve">25 </w:t>
            </w:r>
            <w:r w:rsidR="00A97729" w:rsidRPr="008764C5">
              <w:rPr>
                <w:rFonts w:ascii="Verdana" w:hAnsi="Verdana"/>
                <w:b/>
                <w:sz w:val="20"/>
                <w:lang w:eastAsia="zh-CN"/>
              </w:rPr>
              <w:t>November</w:t>
            </w:r>
            <w:r w:rsidR="00BF604E" w:rsidRPr="008764C5">
              <w:rPr>
                <w:rFonts w:ascii="Verdana" w:hAnsi="Verdana"/>
                <w:b/>
                <w:sz w:val="20"/>
                <w:lang w:eastAsia="zh-CN"/>
              </w:rPr>
              <w:t xml:space="preserve"> 2020</w:t>
            </w:r>
          </w:p>
        </w:tc>
      </w:tr>
      <w:tr w:rsidR="000069D4" w:rsidRPr="008764C5" w14:paraId="405F19CC" w14:textId="77777777" w:rsidTr="00876A8A">
        <w:trPr>
          <w:cantSplit/>
        </w:trPr>
        <w:tc>
          <w:tcPr>
            <w:tcW w:w="6487" w:type="dxa"/>
            <w:vMerge/>
          </w:tcPr>
          <w:p w14:paraId="365D94FF" w14:textId="77777777" w:rsidR="000069D4" w:rsidRPr="008764C5" w:rsidRDefault="000069D4" w:rsidP="00A5173C">
            <w:pPr>
              <w:spacing w:before="60"/>
              <w:jc w:val="center"/>
              <w:rPr>
                <w:b/>
                <w:smallCaps/>
                <w:sz w:val="32"/>
                <w:lang w:eastAsia="zh-CN"/>
              </w:rPr>
            </w:pPr>
            <w:bookmarkStart w:id="4" w:name="dorlang" w:colFirst="1" w:colLast="1"/>
            <w:bookmarkEnd w:id="3"/>
          </w:p>
        </w:tc>
        <w:tc>
          <w:tcPr>
            <w:tcW w:w="3402" w:type="dxa"/>
          </w:tcPr>
          <w:p w14:paraId="3F29C45E" w14:textId="77777777" w:rsidR="000069D4" w:rsidRPr="008764C5" w:rsidRDefault="00887707" w:rsidP="00A5173C">
            <w:pPr>
              <w:shd w:val="solid" w:color="FFFFFF" w:fill="FFFFFF"/>
              <w:spacing w:before="0" w:line="240" w:lineRule="atLeast"/>
              <w:rPr>
                <w:rFonts w:ascii="Verdana" w:eastAsia="SimSun" w:hAnsi="Verdana"/>
                <w:sz w:val="20"/>
                <w:lang w:eastAsia="zh-CN"/>
              </w:rPr>
            </w:pPr>
            <w:r w:rsidRPr="008764C5">
              <w:rPr>
                <w:rFonts w:ascii="Verdana" w:eastAsia="SimSun" w:hAnsi="Verdana"/>
                <w:b/>
                <w:sz w:val="20"/>
                <w:lang w:eastAsia="zh-CN"/>
              </w:rPr>
              <w:t>English only</w:t>
            </w:r>
          </w:p>
        </w:tc>
      </w:tr>
      <w:tr w:rsidR="00A013FD" w:rsidRPr="008764C5" w14:paraId="3122FBF7" w14:textId="77777777" w:rsidTr="00D046A7">
        <w:trPr>
          <w:cantSplit/>
        </w:trPr>
        <w:tc>
          <w:tcPr>
            <w:tcW w:w="9889" w:type="dxa"/>
            <w:gridSpan w:val="2"/>
          </w:tcPr>
          <w:p w14:paraId="53745663" w14:textId="17C8508E" w:rsidR="00A013FD" w:rsidRPr="008764C5" w:rsidRDefault="008764C5" w:rsidP="001C7824">
            <w:pPr>
              <w:pStyle w:val="Source"/>
              <w:spacing w:before="480"/>
              <w:rPr>
                <w:lang w:eastAsia="zh-CN"/>
              </w:rPr>
            </w:pPr>
            <w:bookmarkStart w:id="5" w:name="dsource" w:colFirst="0" w:colLast="0"/>
            <w:bookmarkEnd w:id="4"/>
            <w:r>
              <w:rPr>
                <w:lang w:eastAsia="zh-CN"/>
              </w:rPr>
              <w:t xml:space="preserve">Annex 16 to the </w:t>
            </w:r>
            <w:r w:rsidR="00D72B5A" w:rsidRPr="008764C5">
              <w:rPr>
                <w:lang w:eastAsia="zh-CN"/>
              </w:rPr>
              <w:t>Working Party 5B</w:t>
            </w:r>
            <w:r>
              <w:rPr>
                <w:lang w:eastAsia="zh-CN"/>
              </w:rPr>
              <w:t xml:space="preserve"> Chairman’s Report </w:t>
            </w:r>
          </w:p>
        </w:tc>
      </w:tr>
      <w:tr w:rsidR="00A013FD" w14:paraId="108086F4" w14:textId="77777777" w:rsidTr="00D046A7">
        <w:trPr>
          <w:cantSplit/>
        </w:trPr>
        <w:tc>
          <w:tcPr>
            <w:tcW w:w="9889" w:type="dxa"/>
            <w:gridSpan w:val="2"/>
          </w:tcPr>
          <w:p w14:paraId="26291111" w14:textId="7455996D" w:rsidR="00A013FD" w:rsidRDefault="00D72B5A" w:rsidP="00A013FD">
            <w:pPr>
              <w:pStyle w:val="Title1"/>
              <w:rPr>
                <w:lang w:eastAsia="zh-CN"/>
              </w:rPr>
            </w:pPr>
            <w:bookmarkStart w:id="6" w:name="drec" w:colFirst="0" w:colLast="0"/>
            <w:bookmarkStart w:id="7" w:name="_Hlk48636800"/>
            <w:bookmarkEnd w:id="5"/>
            <w:r w:rsidRPr="000A5AEA">
              <w:rPr>
                <w:lang w:val="en-US"/>
              </w:rPr>
              <w:t xml:space="preserve">PRELIMINARY DRAFT REVISION OF </w:t>
            </w:r>
            <w:r w:rsidR="008764C5">
              <w:rPr>
                <w:lang w:val="en-US"/>
              </w:rPr>
              <w:br/>
            </w:r>
            <w:r w:rsidRPr="000A5AEA">
              <w:rPr>
                <w:lang w:val="en-US"/>
              </w:rPr>
              <w:t xml:space="preserve">RECOMMENDATION </w:t>
            </w:r>
            <w:r w:rsidRPr="000A5AEA">
              <w:rPr>
                <w:rStyle w:val="href"/>
                <w:szCs w:val="28"/>
                <w:lang w:val="en-US"/>
              </w:rPr>
              <w:t>ITU-R M.2092</w:t>
            </w:r>
            <w:r w:rsidRPr="00D72B5A">
              <w:rPr>
                <w:rStyle w:val="href"/>
                <w:szCs w:val="28"/>
                <w:lang w:val="en-US"/>
              </w:rPr>
              <w:t>-0</w:t>
            </w:r>
            <w:del w:id="8" w:author="2092 CG" w:date="2020-10-27T17:01:00Z">
              <w:r w:rsidRPr="00D72B5A" w:rsidDel="0059784F">
                <w:rPr>
                  <w:rStyle w:val="FootnoteReference"/>
                  <w:sz w:val="28"/>
                  <w:szCs w:val="28"/>
                  <w:lang w:val="ru-RU"/>
                </w:rPr>
                <w:footnoteReference w:customMarkFollows="1" w:id="1"/>
                <w:sym w:font="Symbol" w:char="F02A"/>
              </w:r>
              <w:r w:rsidRPr="00D72B5A" w:rsidDel="0059784F">
                <w:rPr>
                  <w:rStyle w:val="FootnoteReference"/>
                  <w:sz w:val="28"/>
                  <w:szCs w:val="28"/>
                  <w:lang w:val="en-US"/>
                </w:rPr>
                <w:delText>,</w:delText>
              </w:r>
              <w:r w:rsidRPr="000A5AEA" w:rsidDel="0059784F">
                <w:rPr>
                  <w:rStyle w:val="FootnoteReference"/>
                  <w:sz w:val="28"/>
                  <w:szCs w:val="28"/>
                  <w:lang w:val="en-US"/>
                </w:rPr>
                <w:delText xml:space="preserve"> </w:delText>
              </w:r>
            </w:del>
            <w:r w:rsidRPr="000A5AEA">
              <w:rPr>
                <w:rStyle w:val="FootnoteReference"/>
                <w:sz w:val="28"/>
                <w:szCs w:val="28"/>
              </w:rPr>
              <w:footnoteReference w:customMarkFollows="1" w:id="2"/>
              <w:sym w:font="Symbol" w:char="F02A"/>
            </w:r>
            <w:r w:rsidRPr="000A5AEA">
              <w:rPr>
                <w:rStyle w:val="FootnoteReference"/>
                <w:sz w:val="28"/>
                <w:szCs w:val="28"/>
              </w:rPr>
              <w:sym w:font="Symbol" w:char="F02A"/>
            </w:r>
          </w:p>
        </w:tc>
      </w:tr>
      <w:tr w:rsidR="00A013FD" w14:paraId="2105569F" w14:textId="77777777" w:rsidTr="00D046A7">
        <w:trPr>
          <w:cantSplit/>
        </w:trPr>
        <w:tc>
          <w:tcPr>
            <w:tcW w:w="9889" w:type="dxa"/>
            <w:gridSpan w:val="2"/>
          </w:tcPr>
          <w:p w14:paraId="2DC606F3" w14:textId="77777777" w:rsidR="00A013FD" w:rsidRDefault="004342AA" w:rsidP="004342AA">
            <w:pPr>
              <w:pStyle w:val="Title4"/>
              <w:rPr>
                <w:lang w:eastAsia="zh-CN"/>
              </w:rPr>
            </w:pPr>
            <w:bookmarkStart w:id="11" w:name="dtitle1" w:colFirst="0" w:colLast="0"/>
            <w:bookmarkEnd w:id="6"/>
            <w:r w:rsidRPr="00BF604E">
              <w:t>Technical characteristics for a VHF data exchange system</w:t>
            </w:r>
            <w:r>
              <w:br/>
              <w:t xml:space="preserve"> </w:t>
            </w:r>
            <w:r w:rsidRPr="00BF604E">
              <w:t>in the VHF maritime mobile band</w:t>
            </w:r>
          </w:p>
        </w:tc>
      </w:tr>
    </w:tbl>
    <w:p w14:paraId="5573C032" w14:textId="77777777" w:rsidR="00D72B5A" w:rsidRPr="00A013FD" w:rsidRDefault="00D72B5A" w:rsidP="00D72B5A">
      <w:pPr>
        <w:keepNext/>
        <w:keepLines/>
        <w:jc w:val="right"/>
        <w:rPr>
          <w:sz w:val="22"/>
          <w:lang w:val="en-US"/>
        </w:rPr>
      </w:pPr>
      <w:bookmarkStart w:id="12" w:name="dbreak"/>
      <w:bookmarkStart w:id="13" w:name="_Hlk48642031"/>
      <w:bookmarkEnd w:id="7"/>
      <w:bookmarkEnd w:id="11"/>
      <w:bookmarkEnd w:id="12"/>
      <w:r w:rsidRPr="00A013FD">
        <w:rPr>
          <w:sz w:val="22"/>
          <w:lang w:val="en-US"/>
        </w:rPr>
        <w:t>(2015</w:t>
      </w:r>
      <w:ins w:id="14" w:author="5B3-maritime" w:date="2020-07-28T19:37:00Z">
        <w:r w:rsidRPr="00A013FD">
          <w:rPr>
            <w:sz w:val="22"/>
            <w:lang w:val="en-US"/>
          </w:rPr>
          <w:t>-202X</w:t>
        </w:r>
      </w:ins>
      <w:r w:rsidRPr="00A013FD">
        <w:rPr>
          <w:sz w:val="22"/>
          <w:lang w:val="en-US"/>
        </w:rPr>
        <w:t>)</w:t>
      </w:r>
    </w:p>
    <w:p w14:paraId="02E67862" w14:textId="65B55C96" w:rsidR="00B801C4" w:rsidRDefault="00B801C4">
      <w:pPr>
        <w:rPr>
          <w:i/>
          <w:iCs/>
          <w:u w:val="single"/>
        </w:rPr>
      </w:pPr>
      <w:r w:rsidRPr="00B801C4">
        <w:rPr>
          <w:i/>
          <w:iCs/>
          <w:u w:val="single"/>
        </w:rPr>
        <w:t>Editor’s note: Further upgrading of this PDR to DR pending the resolution of pending items/issues on next meeting/s</w:t>
      </w:r>
      <w:r>
        <w:rPr>
          <w:i/>
          <w:iCs/>
          <w:u w:val="single"/>
        </w:rPr>
        <w:t xml:space="preserve"> </w:t>
      </w:r>
      <w:r w:rsidRPr="00B801C4">
        <w:rPr>
          <w:i/>
          <w:iCs/>
          <w:u w:val="single"/>
        </w:rPr>
        <w:t>of WP</w:t>
      </w:r>
      <w:r w:rsidR="00997183">
        <w:rPr>
          <w:i/>
          <w:iCs/>
          <w:u w:val="single"/>
        </w:rPr>
        <w:t> </w:t>
      </w:r>
      <w:r w:rsidRPr="00B801C4">
        <w:rPr>
          <w:i/>
          <w:iCs/>
          <w:u w:val="single"/>
        </w:rPr>
        <w:t>5B</w:t>
      </w:r>
    </w:p>
    <w:p w14:paraId="42A66850" w14:textId="605DA096" w:rsidR="00A97729" w:rsidRDefault="00D72B5A">
      <w:pPr>
        <w:rPr>
          <w:ins w:id="15" w:author="Fernandez Jimenez, Virginia" w:date="2020-11-19T13:44:00Z"/>
          <w:i/>
          <w:iCs/>
          <w:u w:val="single"/>
        </w:rPr>
      </w:pPr>
      <w:ins w:id="16" w:author="USA Editor" w:date="2020-11-17T06:52:00Z">
        <w:r w:rsidRPr="00434899">
          <w:rPr>
            <w:i/>
            <w:iCs/>
            <w:u w:val="single"/>
          </w:rPr>
          <w:t>[Editor note: There are many figures</w:t>
        </w:r>
      </w:ins>
      <w:ins w:id="17" w:author="USA Editor" w:date="2020-11-17T06:53:00Z">
        <w:r w:rsidRPr="00434899">
          <w:rPr>
            <w:i/>
            <w:iCs/>
            <w:u w:val="single"/>
          </w:rPr>
          <w:t xml:space="preserve"> and tables</w:t>
        </w:r>
      </w:ins>
      <w:ins w:id="18" w:author="USA Editor" w:date="2020-11-17T06:52:00Z">
        <w:r w:rsidRPr="00434899">
          <w:rPr>
            <w:i/>
            <w:iCs/>
            <w:u w:val="single"/>
          </w:rPr>
          <w:t xml:space="preserve"> within this document. We need the source for the drawings</w:t>
        </w:r>
      </w:ins>
      <w:ins w:id="19" w:author="Fernandez Jimenez, Virginia" w:date="2020-11-19T13:44:00Z">
        <w:r w:rsidR="00A97729">
          <w:rPr>
            <w:i/>
            <w:iCs/>
            <w:u w:val="single"/>
          </w:rPr>
          <w:t>]</w:t>
        </w:r>
      </w:ins>
    </w:p>
    <w:p w14:paraId="367D740C" w14:textId="77777777" w:rsidR="00D72B5A" w:rsidRPr="00D563AA" w:rsidRDefault="00D72B5A" w:rsidP="00D72B5A">
      <w:pPr>
        <w:pStyle w:val="Headingb"/>
        <w:rPr>
          <w:lang w:val="en-GB"/>
        </w:rPr>
      </w:pPr>
      <w:r w:rsidRPr="00D563AA">
        <w:rPr>
          <w:lang w:val="en-GB"/>
        </w:rPr>
        <w:t>Summary of revision</w:t>
      </w:r>
    </w:p>
    <w:p w14:paraId="05D9C615" w14:textId="77777777" w:rsidR="00D72B5A" w:rsidRPr="00A013FD" w:rsidRDefault="00D72B5A" w:rsidP="007843C3">
      <w:pPr>
        <w:jc w:val="both"/>
      </w:pPr>
      <w:r w:rsidRPr="00A013FD">
        <w:t>This revision of the Recommendation is consequential to:</w:t>
      </w:r>
    </w:p>
    <w:p w14:paraId="0E90BF51" w14:textId="77777777" w:rsidR="00D72B5A" w:rsidRPr="00A013FD" w:rsidRDefault="00D72B5A" w:rsidP="00D72B5A">
      <w:r>
        <w:t>1</w:t>
      </w:r>
      <w:r>
        <w:tab/>
      </w:r>
      <w:r w:rsidRPr="00A013FD">
        <w:t xml:space="preserve">decisions made by the WRC-19 which modified Appendix </w:t>
      </w:r>
      <w:r w:rsidRPr="000A5AEA">
        <w:rPr>
          <w:b/>
          <w:bCs/>
        </w:rPr>
        <w:t>18</w:t>
      </w:r>
      <w:r w:rsidRPr="00A013FD">
        <w:t xml:space="preserve"> of the Radio Regulations to describe the uses of the channels for the various functions of the VHF data exchange system (VDES), and</w:t>
      </w:r>
    </w:p>
    <w:p w14:paraId="620835EE" w14:textId="77777777" w:rsidR="00D72B5A" w:rsidRPr="00A013FD" w:rsidRDefault="00D72B5A" w:rsidP="00D72B5A">
      <w:r>
        <w:t>2</w:t>
      </w:r>
      <w:r>
        <w:tab/>
      </w:r>
      <w:r w:rsidRPr="00A013FD">
        <w:t xml:space="preserve">extensive testing by a group of manufacturers and technical experts sponsored by administrations and international governmental and non-governmental organizations since the publication of the current </w:t>
      </w:r>
      <w:r w:rsidRPr="009F2068">
        <w:rPr>
          <w:rFonts w:hint="eastAsia"/>
          <w:lang w:val="en-US" w:eastAsia="zh-CN"/>
        </w:rPr>
        <w:t>R</w:t>
      </w:r>
      <w:proofErr w:type="spellStart"/>
      <w:r w:rsidRPr="009F2068">
        <w:t>ecommendation</w:t>
      </w:r>
      <w:proofErr w:type="spellEnd"/>
      <w:del w:id="20" w:author="USA Editor" w:date="2020-11-11T10:53:00Z">
        <w:r w:rsidRPr="009F2068" w:rsidDel="00913B53">
          <w:delText xml:space="preserve"> which was identified by WRC-15</w:delText>
        </w:r>
      </w:del>
      <w:r w:rsidRPr="009F2068">
        <w:t>.</w:t>
      </w:r>
    </w:p>
    <w:p w14:paraId="7009CB71" w14:textId="77777777" w:rsidR="00D72B5A" w:rsidRPr="00A013FD" w:rsidRDefault="00D72B5A" w:rsidP="00D72B5A">
      <w:r w:rsidRPr="00A013FD">
        <w:t xml:space="preserve">The concept of VDES described in the current </w:t>
      </w:r>
      <w:r w:rsidRPr="00A013FD">
        <w:rPr>
          <w:rFonts w:hint="eastAsia"/>
          <w:lang w:val="en-US" w:eastAsia="zh-CN"/>
        </w:rPr>
        <w:t>R</w:t>
      </w:r>
      <w:proofErr w:type="spellStart"/>
      <w:r w:rsidRPr="00A013FD">
        <w:t>ecommendation</w:t>
      </w:r>
      <w:proofErr w:type="spellEnd"/>
      <w:r w:rsidRPr="00A013FD">
        <w:t xml:space="preserve"> remains, but the details of its implementation are proposed to be revised due to the factors stated above. The proposed revisions are contained in the technical annexes. For simplicity, the current annexes designated 1 to 7 are revised and redesignated A to E, as described in Section 1 “Document structure” which explains the technical functions described by each of the proposed new annexes.</w:t>
      </w:r>
    </w:p>
    <w:p w14:paraId="42CEA20A" w14:textId="5B3C6AE6" w:rsidR="00D72B5A" w:rsidRPr="00D67212" w:rsidDel="00D67212" w:rsidRDefault="00D72B5A" w:rsidP="00D72B5A">
      <w:pPr>
        <w:pStyle w:val="EditorsNote"/>
        <w:rPr>
          <w:ins w:id="21" w:author="USA Editor" w:date="2020-11-11T10:54:00Z"/>
          <w:del w:id="22" w:author="USA Editor 2021" w:date="2021-01-06T10:36:00Z"/>
          <w:highlight w:val="green"/>
        </w:rPr>
      </w:pPr>
      <w:ins w:id="23" w:author="USA Editor" w:date="2020-11-11T10:54:00Z">
        <w:del w:id="24" w:author="USA Editor 2021" w:date="2021-01-06T10:36:00Z">
          <w:r w:rsidRPr="00D67212" w:rsidDel="00D67212">
            <w:rPr>
              <w:highlight w:val="green"/>
            </w:rPr>
            <w:delText xml:space="preserve">[Editor’s note: To avoid confusion during the development of this revision the annexes are label with the letters. The labels for the </w:delText>
          </w:r>
          <w:r w:rsidR="00A97729" w:rsidRPr="00D67212" w:rsidDel="00D67212">
            <w:rPr>
              <w:highlight w:val="green"/>
            </w:rPr>
            <w:delText xml:space="preserve">Annexes </w:delText>
          </w:r>
          <w:r w:rsidRPr="00D67212" w:rsidDel="00D67212">
            <w:rPr>
              <w:highlight w:val="green"/>
            </w:rPr>
            <w:delText xml:space="preserve">need to be reverted back to numbers as soon as the </w:delText>
          </w:r>
          <w:r w:rsidRPr="00D67212" w:rsidDel="00D67212">
            <w:rPr>
              <w:highlight w:val="green"/>
            </w:rPr>
            <w:lastRenderedPageBreak/>
            <w:delText>revision is ready to be presented to SG</w:delText>
          </w:r>
        </w:del>
      </w:ins>
      <w:ins w:id="25" w:author="Fernandez Jimenez, Virginia" w:date="2020-11-19T13:44:00Z">
        <w:del w:id="26" w:author="USA Editor 2021" w:date="2021-01-06T10:36:00Z">
          <w:r w:rsidR="00A97729" w:rsidRPr="00D67212" w:rsidDel="00D67212">
            <w:rPr>
              <w:highlight w:val="green"/>
            </w:rPr>
            <w:delText xml:space="preserve"> </w:delText>
          </w:r>
        </w:del>
      </w:ins>
      <w:ins w:id="27" w:author="USA Editor" w:date="2020-11-11T10:54:00Z">
        <w:del w:id="28" w:author="USA Editor 2021" w:date="2021-01-06T10:36:00Z">
          <w:r w:rsidRPr="00D67212" w:rsidDel="00D67212">
            <w:rPr>
              <w:highlight w:val="green"/>
            </w:rPr>
            <w:delText>5. As a consequence at the same time the numbering of the sections, figures and tables inside the annexed needs to be aligned with the numbering of the annexes. ]</w:delText>
          </w:r>
        </w:del>
      </w:ins>
    </w:p>
    <w:p w14:paraId="0C2B3A5E" w14:textId="05149E42" w:rsidR="00D72B5A" w:rsidRDefault="00D72B5A" w:rsidP="00D72B5A">
      <w:pPr>
        <w:rPr>
          <w:ins w:id="29" w:author="USA Editor" w:date="2020-11-11T10:54:00Z"/>
        </w:rPr>
      </w:pPr>
      <w:ins w:id="30" w:author="USA Editor" w:date="2020-11-11T10:55:00Z">
        <w:r w:rsidRPr="007843C3">
          <w:t xml:space="preserve">Annex </w:t>
        </w:r>
        <w:del w:id="31" w:author="USA Editor 2021" w:date="2020-12-10T12:51:00Z">
          <w:r w:rsidRPr="007843C3" w:rsidDel="00273DC4">
            <w:rPr>
              <w:highlight w:val="green"/>
              <w:rPrChange w:id="32" w:author="USA Editor 2021" w:date="2020-12-11T10:18:00Z">
                <w:rPr>
                  <w:highlight w:val="darkGray"/>
                </w:rPr>
              </w:rPrChange>
            </w:rPr>
            <w:delText>A</w:delText>
          </w:r>
          <w:r w:rsidRPr="007843C3" w:rsidDel="00273DC4">
            <w:rPr>
              <w:i/>
              <w:iCs/>
              <w:highlight w:val="green"/>
              <w:rPrChange w:id="33" w:author="USA Editor 2021" w:date="2020-12-11T10:18:00Z">
                <w:rPr>
                  <w:i/>
                  <w:iCs/>
                  <w:highlight w:val="darkGray"/>
                </w:rPr>
              </w:rPrChange>
            </w:rPr>
            <w:delText>bis</w:delText>
          </w:r>
          <w:r w:rsidRPr="007843C3" w:rsidDel="00273DC4">
            <w:rPr>
              <w:highlight w:val="green"/>
              <w:rPrChange w:id="34" w:author="USA Editor 2021" w:date="2020-12-11T10:18:00Z">
                <w:rPr>
                  <w:highlight w:val="darkGray"/>
                </w:rPr>
              </w:rPrChange>
            </w:rPr>
            <w:delText xml:space="preserve"> [</w:delText>
          </w:r>
        </w:del>
        <w:r w:rsidRPr="007843C3">
          <w:rPr>
            <w:highlight w:val="green"/>
            <w:rPrChange w:id="35" w:author="USA Editor 2021" w:date="2020-12-11T10:18:00Z">
              <w:rPr>
                <w:highlight w:val="darkGray"/>
              </w:rPr>
            </w:rPrChange>
          </w:rPr>
          <w:t>1</w:t>
        </w:r>
        <w:del w:id="36" w:author="USA Editor 2021" w:date="2020-12-10T12:51:00Z">
          <w:r w:rsidRPr="007843C3" w:rsidDel="00273DC4">
            <w:rPr>
              <w:highlight w:val="green"/>
              <w:rPrChange w:id="37" w:author="USA Editor 2021" w:date="2020-12-11T10:18:00Z">
                <w:rPr>
                  <w:highlight w:val="darkGray"/>
                </w:rPr>
              </w:rPrChange>
            </w:rPr>
            <w:delText>]</w:delText>
          </w:r>
        </w:del>
        <w:r w:rsidRPr="007843C3">
          <w:t xml:space="preserve"> contains a general description VDES which was extracted from Annex 1</w:t>
        </w:r>
      </w:ins>
    </w:p>
    <w:p w14:paraId="716AEEBA" w14:textId="26EFF487" w:rsidR="00D72B5A" w:rsidRPr="009F2068" w:rsidRDefault="00D72B5A" w:rsidP="00D72B5A">
      <w:r w:rsidRPr="00A013FD">
        <w:t xml:space="preserve">Annex </w:t>
      </w:r>
      <w:ins w:id="38" w:author="USA Editor" w:date="2020-11-11T10:55:00Z">
        <w:del w:id="39" w:author="USA Editor 2021" w:date="2020-12-10T12:51:00Z">
          <w:r w:rsidRPr="007843C3" w:rsidDel="00273DC4">
            <w:rPr>
              <w:highlight w:val="green"/>
              <w:rPrChange w:id="40" w:author="USA Editor 2021" w:date="2020-12-11T10:18:00Z">
                <w:rPr>
                  <w:highlight w:val="darkGray"/>
                </w:rPr>
              </w:rPrChange>
            </w:rPr>
            <w:delText>[</w:delText>
          </w:r>
        </w:del>
      </w:ins>
      <w:del w:id="41" w:author="USA Editor 2021" w:date="2020-12-10T12:51:00Z">
        <w:r w:rsidRPr="007843C3" w:rsidDel="00273DC4">
          <w:rPr>
            <w:highlight w:val="green"/>
            <w:rPrChange w:id="42" w:author="USA Editor 2021" w:date="2020-12-11T10:18:00Z">
              <w:rPr>
                <w:highlight w:val="darkGray"/>
              </w:rPr>
            </w:rPrChange>
          </w:rPr>
          <w:delText>A</w:delText>
        </w:r>
      </w:del>
      <w:ins w:id="43" w:author="USA Editor" w:date="2020-11-11T10:55:00Z">
        <w:del w:id="44" w:author="USA Editor 2021" w:date="2020-12-10T12:51:00Z">
          <w:r w:rsidRPr="007843C3" w:rsidDel="00273DC4">
            <w:rPr>
              <w:highlight w:val="green"/>
              <w:rPrChange w:id="45" w:author="USA Editor 2021" w:date="2020-12-11T10:18:00Z">
                <w:rPr>
                  <w:highlight w:val="darkGray"/>
                </w:rPr>
              </w:rPrChange>
            </w:rPr>
            <w:delText>/</w:delText>
          </w:r>
        </w:del>
        <w:r w:rsidRPr="007843C3">
          <w:rPr>
            <w:highlight w:val="green"/>
            <w:rPrChange w:id="46" w:author="USA Editor 2021" w:date="2020-12-11T10:18:00Z">
              <w:rPr>
                <w:highlight w:val="darkGray"/>
              </w:rPr>
            </w:rPrChange>
          </w:rPr>
          <w:t>2</w:t>
        </w:r>
        <w:del w:id="47" w:author="USA Editor 2021" w:date="2020-12-10T12:51:00Z">
          <w:r w:rsidRPr="007843C3" w:rsidDel="00273DC4">
            <w:rPr>
              <w:highlight w:val="green"/>
              <w:rPrChange w:id="48" w:author="USA Editor 2021" w:date="2020-12-11T10:18:00Z">
                <w:rPr>
                  <w:highlight w:val="darkGray"/>
                </w:rPr>
              </w:rPrChange>
            </w:rPr>
            <w:delText>]</w:delText>
          </w:r>
        </w:del>
      </w:ins>
      <w:r w:rsidRPr="009F2068">
        <w:t xml:space="preserve"> is a revision of Annex 1. It describes the common technical elements of the VHF data exchange system (VDES).</w:t>
      </w:r>
    </w:p>
    <w:p w14:paraId="2E5559D2" w14:textId="09310712" w:rsidR="00D72B5A" w:rsidRPr="009F2068" w:rsidRDefault="00D72B5A" w:rsidP="00D72B5A">
      <w:r w:rsidRPr="009F2068">
        <w:t xml:space="preserve">Annex </w:t>
      </w:r>
      <w:ins w:id="49" w:author="USA Editor" w:date="2020-11-11T10:55:00Z">
        <w:del w:id="50" w:author="USA Editor 2021" w:date="2020-12-10T12:51:00Z">
          <w:r w:rsidRPr="007843C3" w:rsidDel="00273DC4">
            <w:rPr>
              <w:highlight w:val="green"/>
              <w:rPrChange w:id="51" w:author="USA Editor 2021" w:date="2020-12-11T10:18:00Z">
                <w:rPr>
                  <w:highlight w:val="darkGray"/>
                </w:rPr>
              </w:rPrChange>
            </w:rPr>
            <w:delText>[</w:delText>
          </w:r>
        </w:del>
      </w:ins>
      <w:del w:id="52" w:author="USA Editor 2021" w:date="2020-12-10T12:51:00Z">
        <w:r w:rsidRPr="007843C3" w:rsidDel="00273DC4">
          <w:rPr>
            <w:highlight w:val="green"/>
            <w:rPrChange w:id="53" w:author="USA Editor 2021" w:date="2020-12-11T10:18:00Z">
              <w:rPr>
                <w:highlight w:val="darkGray"/>
              </w:rPr>
            </w:rPrChange>
          </w:rPr>
          <w:delText>B</w:delText>
        </w:r>
      </w:del>
      <w:ins w:id="54" w:author="USA Editor" w:date="2020-11-11T10:56:00Z">
        <w:del w:id="55" w:author="USA Editor 2021" w:date="2020-12-10T12:51:00Z">
          <w:r w:rsidRPr="007843C3" w:rsidDel="00273DC4">
            <w:rPr>
              <w:highlight w:val="green"/>
              <w:rPrChange w:id="56" w:author="USA Editor 2021" w:date="2020-12-11T10:18:00Z">
                <w:rPr>
                  <w:highlight w:val="darkGray"/>
                </w:rPr>
              </w:rPrChange>
            </w:rPr>
            <w:delText>/</w:delText>
          </w:r>
        </w:del>
        <w:r w:rsidRPr="007843C3">
          <w:rPr>
            <w:highlight w:val="green"/>
            <w:rPrChange w:id="57" w:author="USA Editor 2021" w:date="2020-12-11T10:18:00Z">
              <w:rPr>
                <w:highlight w:val="darkGray"/>
              </w:rPr>
            </w:rPrChange>
          </w:rPr>
          <w:t>3</w:t>
        </w:r>
        <w:del w:id="58" w:author="USA Editor 2021" w:date="2020-12-10T12:51:00Z">
          <w:r w:rsidRPr="007843C3" w:rsidDel="00273DC4">
            <w:rPr>
              <w:highlight w:val="green"/>
              <w:rPrChange w:id="59" w:author="USA Editor 2021" w:date="2020-12-11T10:18:00Z">
                <w:rPr>
                  <w:highlight w:val="darkGray"/>
                </w:rPr>
              </w:rPrChange>
            </w:rPr>
            <w:delText>]</w:delText>
          </w:r>
        </w:del>
      </w:ins>
      <w:r w:rsidRPr="009F2068">
        <w:t xml:space="preserve"> is a revision of Annex 2. It describes the technical characteristics of the ASM (application specific messages).</w:t>
      </w:r>
    </w:p>
    <w:p w14:paraId="1B6397B2" w14:textId="6A38BAD0" w:rsidR="00D72B5A" w:rsidRPr="009F2068" w:rsidRDefault="00D72B5A" w:rsidP="00D72B5A">
      <w:r w:rsidRPr="009F2068">
        <w:t xml:space="preserve">Annex </w:t>
      </w:r>
      <w:ins w:id="60" w:author="USA Editor" w:date="2020-11-11T10:56:00Z">
        <w:del w:id="61" w:author="USA Editor 2021" w:date="2020-12-10T12:51:00Z">
          <w:r w:rsidRPr="007843C3" w:rsidDel="00273DC4">
            <w:rPr>
              <w:highlight w:val="green"/>
              <w:rPrChange w:id="62" w:author="USA Editor 2021" w:date="2020-12-11T10:18:00Z">
                <w:rPr>
                  <w:highlight w:val="darkGray"/>
                </w:rPr>
              </w:rPrChange>
            </w:rPr>
            <w:delText>[</w:delText>
          </w:r>
        </w:del>
      </w:ins>
      <w:del w:id="63" w:author="USA Editor 2021" w:date="2020-12-10T12:51:00Z">
        <w:r w:rsidRPr="007843C3" w:rsidDel="00273DC4">
          <w:rPr>
            <w:highlight w:val="green"/>
            <w:rPrChange w:id="64" w:author="USA Editor 2021" w:date="2020-12-11T10:18:00Z">
              <w:rPr>
                <w:highlight w:val="darkGray"/>
              </w:rPr>
            </w:rPrChange>
          </w:rPr>
          <w:delText>C</w:delText>
        </w:r>
      </w:del>
      <w:ins w:id="65" w:author="USA Editor" w:date="2020-11-11T10:56:00Z">
        <w:del w:id="66" w:author="USA Editor 2021" w:date="2020-12-10T12:51:00Z">
          <w:r w:rsidRPr="007843C3" w:rsidDel="00273DC4">
            <w:rPr>
              <w:highlight w:val="green"/>
              <w:rPrChange w:id="67" w:author="USA Editor 2021" w:date="2020-12-11T10:18:00Z">
                <w:rPr>
                  <w:highlight w:val="darkGray"/>
                </w:rPr>
              </w:rPrChange>
            </w:rPr>
            <w:delText>/</w:delText>
          </w:r>
        </w:del>
        <w:r w:rsidRPr="007843C3">
          <w:rPr>
            <w:highlight w:val="green"/>
            <w:rPrChange w:id="68" w:author="USA Editor 2021" w:date="2020-12-11T10:18:00Z">
              <w:rPr>
                <w:highlight w:val="darkGray"/>
              </w:rPr>
            </w:rPrChange>
          </w:rPr>
          <w:t>4</w:t>
        </w:r>
        <w:del w:id="69" w:author="USA Editor 2021" w:date="2020-12-10T12:51:00Z">
          <w:r w:rsidRPr="007843C3" w:rsidDel="00273DC4">
            <w:rPr>
              <w:highlight w:val="green"/>
              <w:rPrChange w:id="70" w:author="USA Editor 2021" w:date="2020-12-11T10:18:00Z">
                <w:rPr>
                  <w:highlight w:val="darkGray"/>
                </w:rPr>
              </w:rPrChange>
            </w:rPr>
            <w:delText>]</w:delText>
          </w:r>
        </w:del>
      </w:ins>
      <w:r w:rsidRPr="009F2068">
        <w:t xml:space="preserve"> is a revision of Annex 3. It describes the technical characteristics of the terrestrial component of the VHF data exchange (VDE).</w:t>
      </w:r>
    </w:p>
    <w:p w14:paraId="56BF494D" w14:textId="3D14954C" w:rsidR="00D72B5A" w:rsidRPr="009F2068" w:rsidRDefault="00D72B5A" w:rsidP="00D72B5A">
      <w:r w:rsidRPr="009F2068">
        <w:t xml:space="preserve">Annex </w:t>
      </w:r>
      <w:ins w:id="71" w:author="USA Editor" w:date="2020-11-11T10:56:00Z">
        <w:del w:id="72" w:author="USA Editor 2021" w:date="2020-12-10T12:51:00Z">
          <w:r w:rsidRPr="007843C3" w:rsidDel="00273DC4">
            <w:rPr>
              <w:highlight w:val="green"/>
              <w:rPrChange w:id="73" w:author="USA Editor 2021" w:date="2020-12-11T10:18:00Z">
                <w:rPr>
                  <w:highlight w:val="darkGray"/>
                </w:rPr>
              </w:rPrChange>
            </w:rPr>
            <w:delText>[</w:delText>
          </w:r>
        </w:del>
      </w:ins>
      <w:del w:id="74" w:author="USA Editor 2021" w:date="2020-12-10T12:51:00Z">
        <w:r w:rsidRPr="007843C3" w:rsidDel="00273DC4">
          <w:rPr>
            <w:highlight w:val="green"/>
            <w:rPrChange w:id="75" w:author="USA Editor 2021" w:date="2020-12-11T10:18:00Z">
              <w:rPr>
                <w:highlight w:val="darkGray"/>
              </w:rPr>
            </w:rPrChange>
          </w:rPr>
          <w:delText>D</w:delText>
        </w:r>
      </w:del>
      <w:ins w:id="76" w:author="USA Editor" w:date="2020-11-11T10:56:00Z">
        <w:del w:id="77" w:author="USA Editor 2021" w:date="2020-12-10T12:51:00Z">
          <w:r w:rsidRPr="007843C3" w:rsidDel="00273DC4">
            <w:rPr>
              <w:highlight w:val="green"/>
              <w:rPrChange w:id="78" w:author="USA Editor 2021" w:date="2020-12-11T10:18:00Z">
                <w:rPr>
                  <w:highlight w:val="darkGray"/>
                </w:rPr>
              </w:rPrChange>
            </w:rPr>
            <w:delText>/</w:delText>
          </w:r>
        </w:del>
        <w:r w:rsidRPr="007843C3">
          <w:rPr>
            <w:highlight w:val="green"/>
            <w:rPrChange w:id="79" w:author="USA Editor 2021" w:date="2020-12-11T10:18:00Z">
              <w:rPr>
                <w:highlight w:val="darkGray"/>
              </w:rPr>
            </w:rPrChange>
          </w:rPr>
          <w:t>5</w:t>
        </w:r>
        <w:del w:id="80" w:author="USA Editor 2021" w:date="2020-12-10T12:51:00Z">
          <w:r w:rsidRPr="007843C3" w:rsidDel="00273DC4">
            <w:rPr>
              <w:highlight w:val="green"/>
              <w:rPrChange w:id="81" w:author="USA Editor 2021" w:date="2020-12-11T10:18:00Z">
                <w:rPr>
                  <w:highlight w:val="darkGray"/>
                </w:rPr>
              </w:rPrChange>
            </w:rPr>
            <w:delText>]</w:delText>
          </w:r>
        </w:del>
      </w:ins>
      <w:r w:rsidRPr="009F2068">
        <w:t xml:space="preserve"> is a merger and a revision of Annex 4 for the satellite downlink and Annex 5 for the satellite uplink. </w:t>
      </w:r>
    </w:p>
    <w:p w14:paraId="036BED50" w14:textId="5A2670A3" w:rsidR="00D72B5A" w:rsidRPr="00A013FD" w:rsidRDefault="00D72B5A" w:rsidP="00D72B5A">
      <w:r w:rsidRPr="009F2068">
        <w:t xml:space="preserve">Annex </w:t>
      </w:r>
      <w:ins w:id="82" w:author="USA Editor" w:date="2020-11-11T10:56:00Z">
        <w:del w:id="83" w:author="USA Editor 2021" w:date="2020-12-10T12:51:00Z">
          <w:r w:rsidRPr="007843C3" w:rsidDel="00273DC4">
            <w:rPr>
              <w:highlight w:val="green"/>
              <w:rPrChange w:id="84" w:author="USA Editor 2021" w:date="2020-12-11T10:18:00Z">
                <w:rPr>
                  <w:highlight w:val="darkGray"/>
                </w:rPr>
              </w:rPrChange>
            </w:rPr>
            <w:delText>[</w:delText>
          </w:r>
        </w:del>
      </w:ins>
      <w:del w:id="85" w:author="USA Editor 2021" w:date="2020-12-10T12:51:00Z">
        <w:r w:rsidRPr="007843C3" w:rsidDel="00273DC4">
          <w:rPr>
            <w:highlight w:val="green"/>
            <w:rPrChange w:id="86" w:author="USA Editor 2021" w:date="2020-12-11T10:18:00Z">
              <w:rPr>
                <w:highlight w:val="darkGray"/>
              </w:rPr>
            </w:rPrChange>
          </w:rPr>
          <w:delText>E</w:delText>
        </w:r>
      </w:del>
      <w:ins w:id="87" w:author="USA Editor" w:date="2020-11-11T10:56:00Z">
        <w:del w:id="88" w:author="USA Editor 2021" w:date="2020-12-10T12:51:00Z">
          <w:r w:rsidRPr="007843C3" w:rsidDel="00273DC4">
            <w:rPr>
              <w:highlight w:val="green"/>
              <w:rPrChange w:id="89" w:author="USA Editor 2021" w:date="2020-12-11T10:18:00Z">
                <w:rPr>
                  <w:highlight w:val="darkGray"/>
                </w:rPr>
              </w:rPrChange>
            </w:rPr>
            <w:delText>/</w:delText>
          </w:r>
        </w:del>
        <w:r w:rsidRPr="007843C3">
          <w:rPr>
            <w:highlight w:val="green"/>
            <w:rPrChange w:id="90" w:author="USA Editor 2021" w:date="2020-12-11T10:18:00Z">
              <w:rPr>
                <w:highlight w:val="darkGray"/>
              </w:rPr>
            </w:rPrChange>
          </w:rPr>
          <w:t>6</w:t>
        </w:r>
        <w:del w:id="91" w:author="USA Editor 2021" w:date="2020-12-10T12:51:00Z">
          <w:r w:rsidRPr="007843C3" w:rsidDel="00273DC4">
            <w:rPr>
              <w:highlight w:val="green"/>
              <w:rPrChange w:id="92" w:author="USA Editor 2021" w:date="2020-12-11T10:18:00Z">
                <w:rPr>
                  <w:highlight w:val="darkGray"/>
                </w:rPr>
              </w:rPrChange>
            </w:rPr>
            <w:delText>]</w:delText>
          </w:r>
        </w:del>
      </w:ins>
      <w:r w:rsidRPr="009F2068">
        <w:t xml:space="preserve"> is a revision of Annex 6 which describes the sharing of the resources, time and frequencies,</w:t>
      </w:r>
      <w:r w:rsidRPr="00A013FD">
        <w:t xml:space="preserve"> between the terrestrial and the satellite components of the VDES.</w:t>
      </w:r>
    </w:p>
    <w:p w14:paraId="517F5544" w14:textId="5E7BBD79" w:rsidR="00D72B5A" w:rsidRPr="00D72B5A" w:rsidRDefault="00D72B5A" w:rsidP="00D72B5A">
      <w:r w:rsidRPr="00A013FD">
        <w:t>Annex 7 is deleted because it no longer applies to the revised VDES.</w:t>
      </w:r>
    </w:p>
    <w:p w14:paraId="163E4922" w14:textId="67841750"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240"/>
        <w:jc w:val="both"/>
        <w:rPr>
          <w:b/>
          <w:sz w:val="22"/>
        </w:rPr>
      </w:pPr>
      <w:r w:rsidRPr="00A013FD">
        <w:rPr>
          <w:b/>
          <w:sz w:val="22"/>
        </w:rPr>
        <w:t>Scope</w:t>
      </w:r>
    </w:p>
    <w:p w14:paraId="6E885B64" w14:textId="77777777" w:rsidR="00A013FD" w:rsidRPr="00A013FD" w:rsidRDefault="00A013FD" w:rsidP="00A013FD">
      <w:pPr>
        <w:tabs>
          <w:tab w:val="clear" w:pos="1134"/>
          <w:tab w:val="clear" w:pos="1871"/>
          <w:tab w:val="clear" w:pos="2268"/>
          <w:tab w:val="left" w:pos="794"/>
          <w:tab w:val="left" w:pos="1191"/>
          <w:tab w:val="left" w:pos="1588"/>
          <w:tab w:val="left" w:pos="1985"/>
        </w:tabs>
        <w:spacing w:after="480"/>
        <w:jc w:val="both"/>
        <w:rPr>
          <w:sz w:val="22"/>
        </w:rPr>
      </w:pPr>
      <w:r w:rsidRPr="00A013FD">
        <w:rPr>
          <w:sz w:val="22"/>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0026F475" w14:textId="77777777" w:rsidR="00A013FD" w:rsidRPr="00A013FD" w:rsidRDefault="00A013FD" w:rsidP="00A013FD">
      <w:pPr>
        <w:spacing w:before="160"/>
        <w:rPr>
          <w:rFonts w:ascii="Times New Roman Bold" w:hAnsi="Times New Roman Bold" w:cs="Times New Roman Bold"/>
          <w:b/>
        </w:rPr>
      </w:pPr>
      <w:r w:rsidRPr="00A013FD">
        <w:rPr>
          <w:rFonts w:ascii="Times New Roman Bold" w:hAnsi="Times New Roman Bold" w:cs="Times New Roman Bold"/>
          <w:b/>
        </w:rPr>
        <w:t>Keywords</w:t>
      </w:r>
    </w:p>
    <w:p w14:paraId="717CD9FC" w14:textId="77777777" w:rsidR="00A013FD" w:rsidRPr="00A013FD" w:rsidRDefault="00A013FD" w:rsidP="00A013FD">
      <w:r w:rsidRPr="00A013FD">
        <w:t>Maritime, VHF, VDES, ASM, data, exchange</w:t>
      </w:r>
    </w:p>
    <w:p w14:paraId="5DC37C34" w14:textId="77777777" w:rsidR="00A013FD" w:rsidRPr="00A013FD" w:rsidRDefault="00A013FD" w:rsidP="00A013FD">
      <w:pPr>
        <w:spacing w:before="160"/>
        <w:rPr>
          <w:rFonts w:ascii="Times New Roman Bold" w:hAnsi="Times New Roman Bold" w:cs="Times New Roman Bold"/>
          <w:b/>
        </w:rPr>
      </w:pPr>
      <w:r w:rsidRPr="00A013FD">
        <w:rPr>
          <w:rFonts w:ascii="Times New Roman Bold" w:hAnsi="Times New Roman Bold" w:cs="Times New Roman Bold"/>
          <w:b/>
        </w:rPr>
        <w:t>Glossary</w:t>
      </w:r>
    </w:p>
    <w:p w14:paraId="2F80AF15" w14:textId="77777777" w:rsidR="00A013FD" w:rsidRPr="00A013FD" w:rsidRDefault="00A013FD" w:rsidP="00A013FD">
      <w:pPr>
        <w:tabs>
          <w:tab w:val="clear" w:pos="2268"/>
          <w:tab w:val="left" w:pos="2608"/>
          <w:tab w:val="left" w:pos="3345"/>
        </w:tabs>
        <w:spacing w:before="80"/>
        <w:ind w:left="1418" w:hanging="1418"/>
        <w:rPr>
          <w:del w:id="93" w:author="Ross Norsworthy" w:date="2020-03-20T14:46:00Z"/>
        </w:rPr>
      </w:pPr>
      <w:del w:id="94" w:author="Ross Norsworthy" w:date="2020-03-20T14:46:00Z">
        <w:r w:rsidRPr="00A013FD">
          <w:delText>3GPP</w:delText>
        </w:r>
        <w:r w:rsidRPr="00A013FD">
          <w:tab/>
          <w:delText>Third generation partnership project</w:delText>
        </w:r>
      </w:del>
    </w:p>
    <w:p w14:paraId="76C98A73" w14:textId="10697CE6" w:rsidR="00A013FD" w:rsidRDefault="00A013FD" w:rsidP="00A013FD">
      <w:pPr>
        <w:tabs>
          <w:tab w:val="clear" w:pos="2268"/>
          <w:tab w:val="left" w:pos="2608"/>
          <w:tab w:val="left" w:pos="3345"/>
        </w:tabs>
        <w:spacing w:before="80"/>
        <w:ind w:left="1418" w:hanging="1418"/>
      </w:pPr>
      <w:r w:rsidRPr="00A013FD">
        <w:t>ACK</w:t>
      </w:r>
      <w:r w:rsidRPr="00A013FD">
        <w:tab/>
        <w:t>Acknowledgement</w:t>
      </w:r>
    </w:p>
    <w:p w14:paraId="2CD1451B" w14:textId="4127F424" w:rsidR="00A013FD" w:rsidRDefault="00A013FD" w:rsidP="00A013FD">
      <w:pPr>
        <w:tabs>
          <w:tab w:val="clear" w:pos="2268"/>
          <w:tab w:val="left" w:pos="2608"/>
          <w:tab w:val="left" w:pos="3345"/>
        </w:tabs>
        <w:spacing w:before="80"/>
        <w:ind w:left="1418" w:hanging="1418"/>
        <w:rPr>
          <w:ins w:id="95" w:author="Fernandez Jimenez, Virginia" w:date="2020-11-19T13:28:00Z"/>
        </w:rPr>
      </w:pPr>
      <w:ins w:id="96" w:author="Ross Norsworthy" w:date="2020-03-20T14:47:00Z">
        <w:r w:rsidRPr="00A013FD">
          <w:t>ACM</w:t>
        </w:r>
        <w:r w:rsidRPr="00A013FD">
          <w:tab/>
        </w:r>
      </w:ins>
      <w:ins w:id="97" w:author="Ross Norsworthy" w:date="2020-03-20T14:48:00Z">
        <w:r w:rsidRPr="00A013FD">
          <w:t>Adaptive Coding and Modulation</w:t>
        </w:r>
      </w:ins>
    </w:p>
    <w:p w14:paraId="7354E2DD" w14:textId="77777777" w:rsidR="00A013FD" w:rsidRPr="00A013FD" w:rsidRDefault="00A013FD" w:rsidP="00A013FD">
      <w:pPr>
        <w:tabs>
          <w:tab w:val="clear" w:pos="2268"/>
          <w:tab w:val="left" w:pos="2608"/>
          <w:tab w:val="left" w:pos="3345"/>
        </w:tabs>
        <w:spacing w:before="80"/>
        <w:ind w:left="1418" w:hanging="1418"/>
        <w:rPr>
          <w:del w:id="98" w:author="Ross Norsworthy" w:date="2020-03-20T14:48:00Z"/>
        </w:rPr>
      </w:pPr>
      <w:del w:id="99" w:author="Ross Norsworthy" w:date="2020-03-20T14:48:00Z">
        <w:r w:rsidRPr="00A013FD">
          <w:delText>ADDC</w:delText>
        </w:r>
        <w:r w:rsidRPr="00A013FD">
          <w:tab/>
          <w:delText>Assigned data transfer</w:delText>
        </w:r>
      </w:del>
    </w:p>
    <w:p w14:paraId="1A90321F" w14:textId="77777777" w:rsidR="00A013FD" w:rsidRPr="00A013FD" w:rsidRDefault="00A013FD" w:rsidP="00A013FD">
      <w:pPr>
        <w:tabs>
          <w:tab w:val="clear" w:pos="2268"/>
          <w:tab w:val="left" w:pos="2608"/>
          <w:tab w:val="left" w:pos="3345"/>
        </w:tabs>
        <w:spacing w:before="80"/>
        <w:ind w:left="1418" w:hanging="1418"/>
        <w:rPr>
          <w:del w:id="100" w:author="Ross Norsworthy" w:date="2020-03-20T14:48:00Z"/>
        </w:rPr>
      </w:pPr>
      <w:del w:id="101" w:author="Ross Norsworthy" w:date="2020-03-20T14:48:00Z">
        <w:r w:rsidRPr="00A013FD">
          <w:delText xml:space="preserve">ACPR </w:delText>
        </w:r>
        <w:r w:rsidRPr="00A013FD">
          <w:tab/>
          <w:delText>Adjacent channel power ratio</w:delText>
        </w:r>
      </w:del>
    </w:p>
    <w:p w14:paraId="28DF903A" w14:textId="77777777" w:rsidR="00A013FD" w:rsidRPr="00A013FD" w:rsidRDefault="00A013FD" w:rsidP="00A013FD">
      <w:pPr>
        <w:tabs>
          <w:tab w:val="clear" w:pos="2268"/>
          <w:tab w:val="left" w:pos="2608"/>
          <w:tab w:val="left" w:pos="3345"/>
        </w:tabs>
        <w:spacing w:before="80"/>
        <w:ind w:left="1418" w:hanging="1418"/>
      </w:pPr>
      <w:r w:rsidRPr="00A013FD">
        <w:t>AIS</w:t>
      </w:r>
      <w:r w:rsidRPr="00A013FD">
        <w:tab/>
        <w:t>Automatic identification system</w:t>
      </w:r>
    </w:p>
    <w:p w14:paraId="23ACC70E" w14:textId="77777777" w:rsidR="00A013FD" w:rsidRPr="00A013FD" w:rsidRDefault="00A013FD" w:rsidP="00A013FD">
      <w:pPr>
        <w:tabs>
          <w:tab w:val="clear" w:pos="2268"/>
          <w:tab w:val="left" w:pos="2608"/>
          <w:tab w:val="left" w:pos="3345"/>
        </w:tabs>
        <w:spacing w:before="80"/>
        <w:ind w:left="1418" w:hanging="1418"/>
        <w:rPr>
          <w:del w:id="102" w:author="Ross Norsworthy" w:date="2020-03-20T14:49:00Z"/>
        </w:rPr>
      </w:pPr>
      <w:del w:id="103" w:author="Ross Norsworthy" w:date="2020-03-20T14:49:00Z">
        <w:r w:rsidRPr="00A013FD">
          <w:delText>AOS</w:delText>
        </w:r>
        <w:r w:rsidRPr="00A013FD">
          <w:tab/>
          <w:delText>Acquisition-of-signal</w:delText>
        </w:r>
      </w:del>
    </w:p>
    <w:p w14:paraId="365D3097" w14:textId="77777777" w:rsidR="00A013FD" w:rsidRPr="00A013FD" w:rsidRDefault="00A013FD" w:rsidP="00A013FD">
      <w:pPr>
        <w:tabs>
          <w:tab w:val="clear" w:pos="2268"/>
          <w:tab w:val="left" w:pos="2608"/>
          <w:tab w:val="left" w:pos="3345"/>
        </w:tabs>
        <w:spacing w:before="80"/>
        <w:ind w:left="1418" w:hanging="1418"/>
        <w:rPr>
          <w:del w:id="104" w:author="Ross Norsworthy" w:date="2020-03-20T14:49:00Z"/>
        </w:rPr>
      </w:pPr>
      <w:del w:id="105" w:author="Ross Norsworthy" w:date="2020-03-20T14:49:00Z">
        <w:r w:rsidRPr="00A013FD">
          <w:delText>APSK</w:delText>
        </w:r>
        <w:r w:rsidRPr="00A013FD">
          <w:rPr>
            <w:lang w:eastAsia="ja-JP"/>
          </w:rPr>
          <w:tab/>
        </w:r>
        <w:r w:rsidRPr="00A013FD">
          <w:delText>Amplitude phase shift keying</w:delText>
        </w:r>
      </w:del>
    </w:p>
    <w:p w14:paraId="301DD5CA" w14:textId="77777777" w:rsidR="00A013FD" w:rsidRPr="00A013FD" w:rsidRDefault="00A013FD" w:rsidP="00A013FD">
      <w:pPr>
        <w:tabs>
          <w:tab w:val="clear" w:pos="2268"/>
          <w:tab w:val="left" w:pos="2608"/>
          <w:tab w:val="left" w:pos="3345"/>
        </w:tabs>
        <w:spacing w:before="80"/>
        <w:ind w:left="1418" w:hanging="1418"/>
        <w:rPr>
          <w:del w:id="106" w:author="Ross Norsworthy" w:date="2020-03-20T14:49:00Z"/>
          <w:lang w:eastAsia="ja-JP"/>
        </w:rPr>
      </w:pPr>
      <w:del w:id="107" w:author="Ross Norsworthy" w:date="2020-03-20T14:49:00Z">
        <w:r w:rsidRPr="00A013FD">
          <w:delText>ARQ</w:delText>
        </w:r>
        <w:r w:rsidRPr="00A013FD">
          <w:tab/>
          <w:delText>Automatic repeat request</w:delText>
        </w:r>
      </w:del>
    </w:p>
    <w:p w14:paraId="039F846C" w14:textId="77777777" w:rsidR="00A013FD" w:rsidRPr="00A013FD" w:rsidRDefault="00A013FD" w:rsidP="00A013FD">
      <w:pPr>
        <w:tabs>
          <w:tab w:val="clear" w:pos="2268"/>
          <w:tab w:val="left" w:pos="2608"/>
          <w:tab w:val="left" w:pos="3345"/>
        </w:tabs>
        <w:spacing w:before="80"/>
        <w:ind w:left="1418" w:hanging="1418"/>
        <w:rPr>
          <w:del w:id="108" w:author="Ross Norsworthy" w:date="2020-03-20T14:49:00Z"/>
          <w:lang w:eastAsia="ja-JP"/>
        </w:rPr>
      </w:pPr>
      <w:del w:id="109" w:author="Ross Norsworthy" w:date="2020-03-20T14:49:00Z">
        <w:r w:rsidRPr="00A013FD">
          <w:rPr>
            <w:lang w:eastAsia="ja-JP"/>
          </w:rPr>
          <w:delText>ARSC</w:delText>
        </w:r>
        <w:r w:rsidRPr="00A013FD">
          <w:rPr>
            <w:lang w:eastAsia="ja-JP"/>
          </w:rPr>
          <w:tab/>
        </w:r>
        <w:r w:rsidRPr="00A013FD">
          <w:delText>Announcement response channel</w:delText>
        </w:r>
      </w:del>
    </w:p>
    <w:p w14:paraId="19A7D524" w14:textId="77777777" w:rsidR="00A013FD" w:rsidRPr="00A013FD" w:rsidRDefault="00A013FD" w:rsidP="00A013FD">
      <w:pPr>
        <w:tabs>
          <w:tab w:val="clear" w:pos="2268"/>
          <w:tab w:val="left" w:pos="2608"/>
          <w:tab w:val="left" w:pos="3345"/>
        </w:tabs>
        <w:spacing w:before="80"/>
        <w:ind w:left="1418" w:hanging="1418"/>
        <w:rPr>
          <w:lang w:eastAsia="ja-JP"/>
        </w:rPr>
      </w:pPr>
      <w:r w:rsidRPr="00A013FD">
        <w:t>ASC</w:t>
      </w:r>
      <w:r w:rsidRPr="00A013FD">
        <w:tab/>
        <w:t>Announcement signalling channel</w:t>
      </w:r>
    </w:p>
    <w:p w14:paraId="56A87881" w14:textId="77777777" w:rsidR="00A013FD" w:rsidRPr="00A013FD" w:rsidRDefault="00A013FD" w:rsidP="00A013FD">
      <w:pPr>
        <w:tabs>
          <w:tab w:val="clear" w:pos="2268"/>
          <w:tab w:val="left" w:pos="2608"/>
          <w:tab w:val="left" w:pos="3345"/>
        </w:tabs>
        <w:spacing w:before="80"/>
        <w:ind w:left="1418" w:hanging="1418"/>
      </w:pPr>
      <w:r w:rsidRPr="00A013FD">
        <w:t>ASM</w:t>
      </w:r>
      <w:r w:rsidRPr="00A013FD">
        <w:tab/>
        <w:t xml:space="preserve">Application-specific messages </w:t>
      </w:r>
    </w:p>
    <w:p w14:paraId="1823D012" w14:textId="59EBBE84" w:rsidR="00A013FD" w:rsidRDefault="00A013FD" w:rsidP="00A013FD">
      <w:pPr>
        <w:tabs>
          <w:tab w:val="clear" w:pos="2268"/>
          <w:tab w:val="left" w:pos="2608"/>
          <w:tab w:val="left" w:pos="3345"/>
        </w:tabs>
        <w:spacing w:before="80"/>
        <w:ind w:left="1418" w:hanging="1418"/>
      </w:pPr>
      <w:r w:rsidRPr="00A013FD">
        <w:t>AWGN</w:t>
      </w:r>
      <w:r w:rsidRPr="00A013FD">
        <w:tab/>
        <w:t>Additive white Gaussian noise</w:t>
      </w:r>
    </w:p>
    <w:p w14:paraId="30F208E6" w14:textId="369A394A" w:rsidR="00A013FD" w:rsidRDefault="00A013FD" w:rsidP="00A013FD">
      <w:pPr>
        <w:tabs>
          <w:tab w:val="clear" w:pos="2268"/>
          <w:tab w:val="left" w:pos="2608"/>
          <w:tab w:val="left" w:pos="3345"/>
        </w:tabs>
        <w:spacing w:before="80"/>
        <w:ind w:left="1418" w:hanging="1418"/>
        <w:rPr>
          <w:ins w:id="110" w:author="Fernandez Jimenez, Virginia" w:date="2020-11-19T13:28:00Z"/>
        </w:rPr>
      </w:pPr>
      <w:ins w:id="111" w:author="Ross Norsworthy" w:date="2020-03-20T14:53:00Z">
        <w:r w:rsidRPr="00A013FD">
          <w:t>BB</w:t>
        </w:r>
        <w:r w:rsidRPr="00A013FD">
          <w:tab/>
          <w:t>B</w:t>
        </w:r>
      </w:ins>
      <w:ins w:id="112" w:author="Ross Norsworthy" w:date="2020-03-20T14:54:00Z">
        <w:r w:rsidRPr="00A013FD">
          <w:t>ulletin board</w:t>
        </w:r>
      </w:ins>
    </w:p>
    <w:p w14:paraId="504C2889" w14:textId="77777777" w:rsidR="00A013FD" w:rsidRPr="00A013FD" w:rsidRDefault="00A013FD" w:rsidP="00A013FD">
      <w:pPr>
        <w:tabs>
          <w:tab w:val="clear" w:pos="2268"/>
          <w:tab w:val="left" w:pos="2608"/>
          <w:tab w:val="left" w:pos="3345"/>
        </w:tabs>
        <w:spacing w:before="80"/>
        <w:ind w:left="1418" w:hanging="1418"/>
      </w:pPr>
      <w:r w:rsidRPr="00A013FD">
        <w:t xml:space="preserve">BBSC </w:t>
      </w:r>
      <w:r w:rsidRPr="00A013FD">
        <w:tab/>
        <w:t>Bulletin board signalling channel</w:t>
      </w:r>
    </w:p>
    <w:p w14:paraId="14BBE677" w14:textId="77777777" w:rsidR="00A013FD" w:rsidRPr="00A013FD" w:rsidRDefault="00A013FD" w:rsidP="00A013FD">
      <w:pPr>
        <w:tabs>
          <w:tab w:val="clear" w:pos="2268"/>
          <w:tab w:val="left" w:pos="2608"/>
          <w:tab w:val="left" w:pos="3345"/>
        </w:tabs>
        <w:spacing w:before="80"/>
        <w:ind w:left="1418" w:hanging="1418"/>
        <w:rPr>
          <w:lang w:eastAsia="ja-JP"/>
        </w:rPr>
      </w:pPr>
      <w:r w:rsidRPr="00A013FD">
        <w:t>BCH</w:t>
      </w:r>
      <w:r w:rsidRPr="00A013FD">
        <w:tab/>
        <w:t xml:space="preserve">Bose Chaudhuri </w:t>
      </w:r>
      <w:proofErr w:type="spellStart"/>
      <w:r w:rsidRPr="00A013FD">
        <w:t>Hocquenghem</w:t>
      </w:r>
      <w:proofErr w:type="spellEnd"/>
      <w:r w:rsidRPr="00A013FD">
        <w:t>, an error-correcting-code</w:t>
      </w:r>
    </w:p>
    <w:p w14:paraId="07851CC7" w14:textId="77777777" w:rsidR="00A013FD" w:rsidRPr="00A013FD" w:rsidRDefault="00A013FD" w:rsidP="00A013FD">
      <w:pPr>
        <w:tabs>
          <w:tab w:val="clear" w:pos="2268"/>
          <w:tab w:val="left" w:pos="2608"/>
          <w:tab w:val="left" w:pos="3345"/>
        </w:tabs>
        <w:spacing w:before="80"/>
        <w:ind w:left="1418" w:hanging="1418"/>
        <w:rPr>
          <w:rFonts w:cs="Helvetica"/>
        </w:rPr>
      </w:pPr>
      <w:r w:rsidRPr="00A013FD">
        <w:lastRenderedPageBreak/>
        <w:t>BER</w:t>
      </w:r>
      <w:r w:rsidRPr="00A013FD">
        <w:tab/>
        <w:t>Bit error rate</w:t>
      </w:r>
    </w:p>
    <w:p w14:paraId="18ADC4F4" w14:textId="3F50C24A" w:rsidR="00A013FD" w:rsidRDefault="00A013FD" w:rsidP="00A013FD">
      <w:pPr>
        <w:tabs>
          <w:tab w:val="clear" w:pos="2268"/>
          <w:tab w:val="left" w:pos="2608"/>
          <w:tab w:val="left" w:pos="3345"/>
        </w:tabs>
        <w:spacing w:before="80"/>
        <w:ind w:left="1418" w:hanging="1418"/>
      </w:pPr>
      <w:r w:rsidRPr="00A013FD">
        <w:t>BPSK</w:t>
      </w:r>
      <w:r w:rsidRPr="00A013FD">
        <w:tab/>
        <w:t>Binary phase shift keying</w:t>
      </w:r>
    </w:p>
    <w:p w14:paraId="5D698321" w14:textId="137EF3FF" w:rsidR="00A013FD" w:rsidRDefault="00A013FD" w:rsidP="00A013FD">
      <w:pPr>
        <w:tabs>
          <w:tab w:val="clear" w:pos="2268"/>
          <w:tab w:val="left" w:pos="2608"/>
          <w:tab w:val="left" w:pos="3345"/>
        </w:tabs>
        <w:spacing w:before="80"/>
        <w:ind w:left="1418" w:hanging="1418"/>
        <w:rPr>
          <w:ins w:id="113" w:author="Fernandez Jimenez, Virginia" w:date="2020-11-19T13:28:00Z"/>
        </w:rPr>
      </w:pPr>
      <w:ins w:id="114" w:author="Ross Norsworthy" w:date="2020-03-20T14:54:00Z">
        <w:r w:rsidRPr="00A013FD">
          <w:t>BW</w:t>
        </w:r>
        <w:r w:rsidRPr="00A013FD">
          <w:tab/>
          <w:t>Bandwidth</w:t>
        </w:r>
      </w:ins>
    </w:p>
    <w:p w14:paraId="33D8758F" w14:textId="77777777" w:rsidR="00A013FD" w:rsidRPr="00A013FD" w:rsidRDefault="00A013FD" w:rsidP="00A013FD">
      <w:pPr>
        <w:tabs>
          <w:tab w:val="clear" w:pos="2268"/>
          <w:tab w:val="left" w:pos="2608"/>
          <w:tab w:val="left" w:pos="3345"/>
        </w:tabs>
        <w:spacing w:before="80"/>
        <w:ind w:left="1418" w:hanging="1418"/>
        <w:rPr>
          <w:del w:id="115" w:author="Ross Norsworthy" w:date="2020-03-20T14:55:00Z"/>
          <w:lang w:eastAsia="ja-JP"/>
        </w:rPr>
      </w:pPr>
      <w:del w:id="116" w:author="Ross Norsworthy" w:date="2020-03-20T14:55:00Z">
        <w:r w:rsidRPr="00A013FD">
          <w:rPr>
            <w:lang w:eastAsia="ja-JP"/>
          </w:rPr>
          <w:delText>BT</w:delText>
        </w:r>
        <w:r w:rsidRPr="00A013FD">
          <w:rPr>
            <w:lang w:eastAsia="ja-JP"/>
          </w:rPr>
          <w:tab/>
          <w:delText xml:space="preserve">Bandwidth-time </w:delText>
        </w:r>
      </w:del>
    </w:p>
    <w:p w14:paraId="1222D05C" w14:textId="77777777" w:rsidR="00A013FD" w:rsidRPr="00A013FD" w:rsidRDefault="00A013FD" w:rsidP="00A013FD">
      <w:pPr>
        <w:tabs>
          <w:tab w:val="clear" w:pos="2268"/>
          <w:tab w:val="left" w:pos="2608"/>
          <w:tab w:val="left" w:pos="3345"/>
        </w:tabs>
        <w:spacing w:before="80"/>
        <w:ind w:left="1418" w:hanging="1418"/>
        <w:rPr>
          <w:ins w:id="117" w:author="Ross Norsworthy" w:date="2020-03-20T14:55:00Z"/>
        </w:rPr>
      </w:pPr>
      <w:ins w:id="118" w:author="Ross Norsworthy" w:date="2020-03-20T14:56:00Z">
        <w:r w:rsidRPr="00A013FD">
          <w:t>CA</w:t>
        </w:r>
        <w:r w:rsidRPr="00A013FD">
          <w:tab/>
          <w:t>Certificate authority</w:t>
        </w:r>
      </w:ins>
    </w:p>
    <w:p w14:paraId="5CA011FE" w14:textId="77777777" w:rsidR="00A013FD" w:rsidRPr="00A013FD" w:rsidRDefault="00A013FD" w:rsidP="00A013FD">
      <w:pPr>
        <w:tabs>
          <w:tab w:val="clear" w:pos="2268"/>
          <w:tab w:val="left" w:pos="2608"/>
          <w:tab w:val="left" w:pos="3345"/>
        </w:tabs>
        <w:spacing w:before="80"/>
        <w:ind w:left="1418" w:hanging="1418"/>
        <w:rPr>
          <w:del w:id="119" w:author="Ross Norsworthy" w:date="2020-03-20T14:57:00Z"/>
          <w:rFonts w:cs="Helvetica"/>
          <w:lang w:eastAsia="ja-JP"/>
        </w:rPr>
      </w:pPr>
      <w:del w:id="120" w:author="Ross Norsworthy" w:date="2020-03-20T14:57:00Z">
        <w:r w:rsidRPr="00A013FD">
          <w:delText>CEPT</w:delText>
        </w:r>
        <w:r w:rsidRPr="00A013FD">
          <w:rPr>
            <w:lang w:eastAsia="ja-JP"/>
          </w:rPr>
          <w:tab/>
        </w:r>
        <w:r w:rsidRPr="00A013FD">
          <w:delText>European conference of postal and telecommunications administrations</w:delText>
        </w:r>
      </w:del>
    </w:p>
    <w:p w14:paraId="03DF1C70" w14:textId="77777777" w:rsidR="00A013FD" w:rsidRPr="00A013FD" w:rsidRDefault="00A013FD" w:rsidP="00A013FD">
      <w:pPr>
        <w:tabs>
          <w:tab w:val="clear" w:pos="2268"/>
          <w:tab w:val="left" w:pos="2608"/>
          <w:tab w:val="left" w:pos="3345"/>
        </w:tabs>
        <w:spacing w:before="80"/>
        <w:ind w:left="1418" w:hanging="1418"/>
        <w:rPr>
          <w:lang w:eastAsia="ja-JP"/>
        </w:rPr>
      </w:pPr>
      <w:r w:rsidRPr="00A013FD">
        <w:t>CDMA</w:t>
      </w:r>
      <w:r w:rsidRPr="00A013FD">
        <w:tab/>
        <w:t>Code division multiple access</w:t>
      </w:r>
    </w:p>
    <w:p w14:paraId="21529C07" w14:textId="77777777" w:rsidR="00A013FD" w:rsidRPr="00A013FD" w:rsidRDefault="00A013FD" w:rsidP="00A013FD">
      <w:pPr>
        <w:tabs>
          <w:tab w:val="clear" w:pos="2268"/>
          <w:tab w:val="left" w:pos="2608"/>
          <w:tab w:val="left" w:pos="3345"/>
        </w:tabs>
        <w:spacing w:before="80"/>
        <w:ind w:left="1418" w:hanging="1418"/>
        <w:rPr>
          <w:del w:id="121" w:author="Ross Norsworthy" w:date="2020-03-20T14:59:00Z"/>
          <w:lang w:eastAsia="ja-JP"/>
        </w:rPr>
      </w:pPr>
      <w:del w:id="122" w:author="Ross Norsworthy" w:date="2020-03-20T14:59:00Z">
        <w:r w:rsidRPr="00A013FD">
          <w:delText xml:space="preserve">CG </w:delText>
        </w:r>
        <w:r w:rsidRPr="00A013FD">
          <w:tab/>
          <w:delText>Coding gain</w:delText>
        </w:r>
      </w:del>
    </w:p>
    <w:p w14:paraId="793879E1" w14:textId="77777777" w:rsidR="00A013FD" w:rsidRPr="00A013FD" w:rsidRDefault="00A013FD" w:rsidP="00A013FD">
      <w:pPr>
        <w:tabs>
          <w:tab w:val="clear" w:pos="2268"/>
          <w:tab w:val="left" w:pos="2608"/>
          <w:tab w:val="left" w:pos="3345"/>
        </w:tabs>
        <w:spacing w:before="80"/>
        <w:ind w:left="1418" w:hanging="1418"/>
        <w:rPr>
          <w:del w:id="123" w:author="Ross Norsworthy" w:date="2020-03-20T14:59:00Z"/>
          <w:rFonts w:cs="Helvetica"/>
        </w:rPr>
      </w:pPr>
      <w:del w:id="124" w:author="Ross Norsworthy" w:date="2020-03-20T14:59:00Z">
        <w:r w:rsidRPr="00A013FD">
          <w:delText>CIR</w:delText>
        </w:r>
        <w:r w:rsidRPr="00A013FD">
          <w:tab/>
          <w:delText>Carrier to interference ratio</w:delText>
        </w:r>
      </w:del>
    </w:p>
    <w:p w14:paraId="06A89591" w14:textId="77777777" w:rsidR="00A013FD" w:rsidRPr="00A013FD" w:rsidRDefault="00A013FD" w:rsidP="00A013FD">
      <w:pPr>
        <w:tabs>
          <w:tab w:val="clear" w:pos="2268"/>
          <w:tab w:val="left" w:pos="2608"/>
          <w:tab w:val="left" w:pos="3345"/>
        </w:tabs>
        <w:spacing w:before="80"/>
        <w:ind w:left="1418" w:hanging="1418"/>
        <w:rPr>
          <w:lang w:eastAsia="ja-JP"/>
        </w:rPr>
      </w:pPr>
      <w:r w:rsidRPr="00A013FD">
        <w:t xml:space="preserve">C/M </w:t>
      </w:r>
      <w:r w:rsidRPr="00A013FD">
        <w:tab/>
        <w:t>Carrier to multipath</w:t>
      </w:r>
    </w:p>
    <w:p w14:paraId="0C7E93A7" w14:textId="77777777" w:rsidR="00A013FD" w:rsidRPr="00A013FD" w:rsidRDefault="00A013FD" w:rsidP="00A013FD">
      <w:pPr>
        <w:tabs>
          <w:tab w:val="clear" w:pos="2268"/>
          <w:tab w:val="left" w:pos="2608"/>
          <w:tab w:val="left" w:pos="3345"/>
        </w:tabs>
        <w:spacing w:before="80"/>
        <w:ind w:left="1418" w:hanging="1418"/>
        <w:rPr>
          <w:del w:id="125" w:author="Ross Norsworthy" w:date="2020-03-20T15:00:00Z"/>
          <w:lang w:eastAsia="ja-JP"/>
        </w:rPr>
      </w:pPr>
      <w:del w:id="126" w:author="Ross Norsworthy" w:date="2020-03-20T15:00:00Z">
        <w:r w:rsidRPr="00A013FD">
          <w:delText>CNR</w:delText>
        </w:r>
        <w:r w:rsidRPr="00A013FD">
          <w:tab/>
          <w:delText>Carrier to noise ratio</w:delText>
        </w:r>
      </w:del>
    </w:p>
    <w:p w14:paraId="6EF31514" w14:textId="77777777" w:rsidR="00A013FD" w:rsidRPr="00A013FD" w:rsidRDefault="00A013FD" w:rsidP="00A013FD">
      <w:pPr>
        <w:tabs>
          <w:tab w:val="clear" w:pos="2268"/>
          <w:tab w:val="left" w:pos="2608"/>
          <w:tab w:val="left" w:pos="3345"/>
        </w:tabs>
        <w:spacing w:before="80"/>
        <w:ind w:left="1418" w:hanging="1418"/>
        <w:rPr>
          <w:del w:id="127" w:author="Ross Norsworthy" w:date="2020-03-20T15:00:00Z"/>
          <w:lang w:eastAsia="ja-JP"/>
        </w:rPr>
      </w:pPr>
      <w:del w:id="128" w:author="Ross Norsworthy" w:date="2020-03-20T15:00:00Z">
        <w:r w:rsidRPr="00A013FD">
          <w:delText>COMSTATE</w:delText>
        </w:r>
        <w:r w:rsidRPr="00A013FD">
          <w:tab/>
        </w:r>
        <w:r w:rsidRPr="00A013FD">
          <w:rPr>
            <w:lang w:eastAsia="ja-JP"/>
          </w:rPr>
          <w:delText>Communication state</w:delText>
        </w:r>
      </w:del>
    </w:p>
    <w:p w14:paraId="7E7C8EEE" w14:textId="5CAAC464" w:rsidR="00A013FD" w:rsidRDefault="00A013FD" w:rsidP="00A013FD">
      <w:pPr>
        <w:tabs>
          <w:tab w:val="clear" w:pos="2268"/>
          <w:tab w:val="left" w:pos="2608"/>
          <w:tab w:val="left" w:pos="3345"/>
        </w:tabs>
        <w:spacing w:before="80"/>
        <w:ind w:left="1418" w:hanging="1418"/>
        <w:rPr>
          <w:ins w:id="129" w:author="USA Editor" w:date="2020-11-11T10:59:00Z"/>
          <w:lang w:eastAsia="ja-JP"/>
        </w:rPr>
      </w:pPr>
      <w:r w:rsidRPr="00A013FD">
        <w:rPr>
          <w:lang w:eastAsia="ja-JP"/>
        </w:rPr>
        <w:t>CPM</w:t>
      </w:r>
      <w:r w:rsidRPr="00A013FD">
        <w:rPr>
          <w:lang w:eastAsia="ja-JP"/>
        </w:rPr>
        <w:tab/>
        <w:t>Continuous phase modulation</w:t>
      </w:r>
    </w:p>
    <w:p w14:paraId="0B844B9B" w14:textId="77777777" w:rsidR="00A013FD" w:rsidRPr="00A013FD" w:rsidRDefault="00A013FD" w:rsidP="00A013FD">
      <w:pPr>
        <w:tabs>
          <w:tab w:val="clear" w:pos="2268"/>
          <w:tab w:val="left" w:pos="2608"/>
          <w:tab w:val="left" w:pos="3345"/>
        </w:tabs>
        <w:spacing w:before="80"/>
        <w:ind w:left="1418" w:hanging="1418"/>
        <w:rPr>
          <w:lang w:eastAsia="ja-JP"/>
        </w:rPr>
      </w:pPr>
      <w:r w:rsidRPr="00A013FD">
        <w:t>CQI</w:t>
      </w:r>
      <w:r w:rsidRPr="00A013FD">
        <w:tab/>
        <w:t>Channel quality indicator</w:t>
      </w:r>
    </w:p>
    <w:p w14:paraId="6D55389F"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CR</w:t>
      </w:r>
      <w:r w:rsidRPr="00A013FD">
        <w:rPr>
          <w:lang w:eastAsia="ja-JP"/>
        </w:rPr>
        <w:tab/>
        <w:t>Code rate</w:t>
      </w:r>
    </w:p>
    <w:p w14:paraId="796A1841" w14:textId="77777777" w:rsidR="00A013FD" w:rsidRPr="00A013FD" w:rsidRDefault="00A013FD" w:rsidP="00A013FD">
      <w:pPr>
        <w:tabs>
          <w:tab w:val="clear" w:pos="2268"/>
          <w:tab w:val="left" w:pos="2608"/>
          <w:tab w:val="left" w:pos="3345"/>
        </w:tabs>
        <w:spacing w:before="80"/>
        <w:ind w:left="1418" w:hanging="1418"/>
        <w:rPr>
          <w:lang w:eastAsia="ja-JP"/>
        </w:rPr>
      </w:pPr>
      <w:r w:rsidRPr="00A013FD">
        <w:t>CRC</w:t>
      </w:r>
      <w:r w:rsidRPr="00A013FD">
        <w:tab/>
        <w:t>Cyclic redun</w:t>
      </w:r>
      <w:r w:rsidRPr="00A013FD">
        <w:rPr>
          <w:lang w:eastAsia="ja-JP"/>
        </w:rPr>
        <w:t>d</w:t>
      </w:r>
      <w:r w:rsidRPr="00A013FD">
        <w:t>ancy check</w:t>
      </w:r>
    </w:p>
    <w:p w14:paraId="76317669" w14:textId="77777777" w:rsidR="00A013FD" w:rsidRPr="00A013FD" w:rsidRDefault="00A013FD" w:rsidP="00A013FD">
      <w:pPr>
        <w:tabs>
          <w:tab w:val="clear" w:pos="2268"/>
          <w:tab w:val="left" w:pos="2608"/>
          <w:tab w:val="left" w:pos="3345"/>
        </w:tabs>
        <w:spacing w:before="80"/>
        <w:ind w:left="1418" w:hanging="1418"/>
        <w:rPr>
          <w:del w:id="130" w:author="Ross Norsworthy" w:date="2020-03-20T15:01:00Z"/>
          <w:lang w:eastAsia="ja-JP"/>
        </w:rPr>
      </w:pPr>
      <w:del w:id="131" w:author="Ross Norsworthy" w:date="2020-03-20T15:01:00Z">
        <w:r w:rsidRPr="00A013FD">
          <w:rPr>
            <w:lang w:eastAsia="ja-JP"/>
          </w:rPr>
          <w:delText>CRL</w:delText>
        </w:r>
        <w:r w:rsidRPr="00A013FD">
          <w:rPr>
            <w:lang w:eastAsia="ja-JP"/>
          </w:rPr>
          <w:tab/>
          <w:delText>C</w:delText>
        </w:r>
        <w:r w:rsidRPr="00A013FD">
          <w:delText>onfiguration revision level</w:delText>
        </w:r>
      </w:del>
    </w:p>
    <w:p w14:paraId="6298A3A3" w14:textId="77777777" w:rsidR="00A013FD" w:rsidRPr="00A013FD" w:rsidRDefault="00A013FD" w:rsidP="00A013FD">
      <w:pPr>
        <w:tabs>
          <w:tab w:val="clear" w:pos="2268"/>
          <w:tab w:val="left" w:pos="2608"/>
          <w:tab w:val="left" w:pos="3345"/>
        </w:tabs>
        <w:spacing w:before="80"/>
        <w:ind w:left="1418" w:hanging="1418"/>
        <w:rPr>
          <w:del w:id="132" w:author="Ross Norsworthy" w:date="2020-03-20T15:01:00Z"/>
          <w:rFonts w:cs="Helvetica"/>
          <w:lang w:eastAsia="ja-JP"/>
        </w:rPr>
      </w:pPr>
      <w:del w:id="133" w:author="Ross Norsworthy" w:date="2020-03-20T15:01:00Z">
        <w:r w:rsidRPr="00A013FD">
          <w:rPr>
            <w:lang w:eastAsia="ja-JP"/>
          </w:rPr>
          <w:delText>CS</w:delText>
        </w:r>
        <w:r w:rsidRPr="00A013FD">
          <w:rPr>
            <w:lang w:eastAsia="ja-JP"/>
          </w:rPr>
          <w:tab/>
          <w:delText>C</w:delText>
        </w:r>
        <w:r w:rsidRPr="00A013FD">
          <w:delText>arrier sense</w:delText>
        </w:r>
      </w:del>
    </w:p>
    <w:p w14:paraId="14CA8A0C" w14:textId="4969BA4E" w:rsidR="00A013FD" w:rsidRPr="009F2068" w:rsidDel="00394255" w:rsidRDefault="00A013FD" w:rsidP="00A013FD">
      <w:pPr>
        <w:tabs>
          <w:tab w:val="clear" w:pos="2268"/>
          <w:tab w:val="left" w:pos="2608"/>
          <w:tab w:val="left" w:pos="3345"/>
        </w:tabs>
        <w:spacing w:before="80"/>
        <w:ind w:left="1418" w:hanging="1418"/>
        <w:rPr>
          <w:ins w:id="134" w:author="Ross Norsworthy" w:date="2020-03-20T15:21:00Z"/>
          <w:del w:id="135" w:author="USA Editor" w:date="2020-11-11T10:59:00Z"/>
        </w:rPr>
      </w:pPr>
      <w:del w:id="136" w:author="USA Editor" w:date="2020-11-11T10:59:00Z">
        <w:r w:rsidRPr="007843C3" w:rsidDel="00394255">
          <w:delText>CIRM</w:delText>
        </w:r>
        <w:r w:rsidRPr="007843C3" w:rsidDel="00394255">
          <w:tab/>
          <w:delText>Comité international radio maritime</w:delText>
        </w:r>
      </w:del>
    </w:p>
    <w:p w14:paraId="391E9C11" w14:textId="4EDEF8A0" w:rsidR="00A013FD" w:rsidRPr="00A013FD" w:rsidDel="00394255" w:rsidRDefault="00A013FD" w:rsidP="00A013FD">
      <w:pPr>
        <w:tabs>
          <w:tab w:val="clear" w:pos="2268"/>
          <w:tab w:val="left" w:pos="2608"/>
          <w:tab w:val="left" w:pos="3345"/>
        </w:tabs>
        <w:spacing w:before="80"/>
        <w:ind w:left="1418" w:hanging="1418"/>
        <w:rPr>
          <w:del w:id="137" w:author="USA Editor" w:date="2020-11-11T10:59:00Z"/>
        </w:rPr>
      </w:pPr>
      <w:ins w:id="138" w:author="Ross Norsworthy" w:date="2020-03-20T15:21:00Z">
        <w:del w:id="139" w:author="USA Editor" w:date="2020-11-11T10:59:00Z">
          <w:r w:rsidRPr="007843C3" w:rsidDel="00394255">
            <w:delText>C/M</w:delText>
          </w:r>
          <w:r w:rsidRPr="007843C3" w:rsidDel="00394255">
            <w:tab/>
          </w:r>
        </w:del>
      </w:ins>
      <w:ins w:id="140" w:author="Ross Norsworthy" w:date="2020-03-20T15:22:00Z">
        <w:del w:id="141" w:author="USA Editor" w:date="2020-11-11T10:59:00Z">
          <w:r w:rsidRPr="007843C3" w:rsidDel="00394255">
            <w:delText>Carrier to multipath</w:delText>
          </w:r>
        </w:del>
      </w:ins>
    </w:p>
    <w:p w14:paraId="66560A5F" w14:textId="77777777" w:rsidR="00A013FD" w:rsidRPr="00A013FD" w:rsidRDefault="00A013FD" w:rsidP="00A013FD">
      <w:pPr>
        <w:tabs>
          <w:tab w:val="clear" w:pos="2268"/>
          <w:tab w:val="left" w:pos="2608"/>
          <w:tab w:val="left" w:pos="3345"/>
        </w:tabs>
        <w:spacing w:before="80"/>
        <w:ind w:left="1418" w:hanging="1418"/>
      </w:pPr>
      <w:del w:id="142" w:author="Ross Norsworthy" w:date="2020-03-20T15:25:00Z">
        <w:r w:rsidRPr="00A013FD">
          <w:delText xml:space="preserve">CSTDMA </w:delText>
        </w:r>
        <w:r w:rsidRPr="00A013FD">
          <w:tab/>
          <w:delText>Carrier sense time division multiple access</w:delText>
        </w:r>
      </w:del>
    </w:p>
    <w:p w14:paraId="0DD8C252" w14:textId="77777777" w:rsidR="00A013FD" w:rsidRPr="00A013FD" w:rsidRDefault="00A013FD" w:rsidP="00A013FD">
      <w:pPr>
        <w:tabs>
          <w:tab w:val="clear" w:pos="2268"/>
          <w:tab w:val="left" w:pos="2608"/>
          <w:tab w:val="left" w:pos="3345"/>
        </w:tabs>
        <w:spacing w:before="80"/>
        <w:ind w:left="1418" w:hanging="1418"/>
        <w:rPr>
          <w:del w:id="143" w:author="Ross Norsworthy" w:date="2020-03-20T15:03:00Z"/>
        </w:rPr>
      </w:pPr>
      <w:del w:id="144" w:author="Ross Norsworthy" w:date="2020-03-20T15:03:00Z">
        <w:r w:rsidRPr="00A013FD">
          <w:delText>CW</w:delText>
        </w:r>
        <w:r w:rsidRPr="00A013FD">
          <w:tab/>
          <w:delText>Continuous wave</w:delText>
        </w:r>
      </w:del>
    </w:p>
    <w:p w14:paraId="4FA3752B" w14:textId="6CE57BD0" w:rsidR="00A013FD" w:rsidRDefault="00A013FD" w:rsidP="00A013FD">
      <w:pPr>
        <w:tabs>
          <w:tab w:val="clear" w:pos="2268"/>
          <w:tab w:val="left" w:pos="2608"/>
          <w:tab w:val="left" w:pos="3345"/>
        </w:tabs>
        <w:spacing w:before="80"/>
        <w:ind w:left="1418" w:hanging="1418"/>
      </w:pPr>
      <w:del w:id="145" w:author="Ross Norsworthy" w:date="2020-03-20T15:03:00Z">
        <w:r w:rsidRPr="00A013FD">
          <w:delText>DA</w:delText>
        </w:r>
        <w:r w:rsidRPr="00A013FD">
          <w:tab/>
          <w:delText>Doherty amplifier</w:delText>
        </w:r>
      </w:del>
    </w:p>
    <w:p w14:paraId="4F7F3ABB" w14:textId="77777777" w:rsidR="00A97729" w:rsidRDefault="00A013FD" w:rsidP="00A013FD">
      <w:pPr>
        <w:tabs>
          <w:tab w:val="clear" w:pos="2268"/>
          <w:tab w:val="left" w:pos="2608"/>
          <w:tab w:val="left" w:pos="3345"/>
        </w:tabs>
        <w:spacing w:before="80"/>
        <w:ind w:left="1418" w:hanging="1418"/>
        <w:rPr>
          <w:ins w:id="146" w:author="Fernandez Jimenez, Virginia" w:date="2020-11-19T13:29:00Z"/>
        </w:rPr>
      </w:pPr>
      <w:ins w:id="147" w:author="Ross Norsworthy" w:date="2020-03-20T15:05:00Z">
        <w:r w:rsidRPr="00A013FD">
          <w:t>DAC</w:t>
        </w:r>
        <w:r w:rsidRPr="00A013FD">
          <w:tab/>
          <w:t xml:space="preserve">Designated </w:t>
        </w:r>
      </w:ins>
      <w:ins w:id="148" w:author="Ross Norsworthy" w:date="2020-03-20T15:06:00Z">
        <w:r w:rsidRPr="00A013FD">
          <w:t>area code</w:t>
        </w:r>
      </w:ins>
    </w:p>
    <w:p w14:paraId="4C42D053" w14:textId="77777777" w:rsidR="00A013FD" w:rsidRPr="00A013FD" w:rsidRDefault="00A013FD" w:rsidP="00A013FD">
      <w:pPr>
        <w:tabs>
          <w:tab w:val="clear" w:pos="2268"/>
          <w:tab w:val="left" w:pos="2608"/>
          <w:tab w:val="left" w:pos="3345"/>
        </w:tabs>
        <w:spacing w:before="80"/>
        <w:ind w:left="1418" w:hanging="1418"/>
        <w:rPr>
          <w:ins w:id="149" w:author="Ross Norsworthy" w:date="2020-03-20T15:04:00Z"/>
        </w:rPr>
      </w:pPr>
      <w:ins w:id="150" w:author="Ross Norsworthy" w:date="2020-03-20T15:04:00Z">
        <w:r w:rsidRPr="00A013FD">
          <w:t>DC</w:t>
        </w:r>
        <w:r w:rsidRPr="00A013FD">
          <w:tab/>
          <w:t>Data channel</w:t>
        </w:r>
      </w:ins>
    </w:p>
    <w:p w14:paraId="3A3EEA40"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DLS</w:t>
      </w:r>
      <w:r w:rsidRPr="00A013FD">
        <w:rPr>
          <w:lang w:eastAsia="ja-JP"/>
        </w:rPr>
        <w:tab/>
        <w:t>Data link service</w:t>
      </w:r>
    </w:p>
    <w:p w14:paraId="1AAD7AE2" w14:textId="77777777" w:rsidR="00A013FD" w:rsidRPr="00A013FD" w:rsidRDefault="00A013FD" w:rsidP="00A013FD">
      <w:pPr>
        <w:tabs>
          <w:tab w:val="clear" w:pos="2268"/>
          <w:tab w:val="left" w:pos="2608"/>
          <w:tab w:val="left" w:pos="3345"/>
        </w:tabs>
        <w:spacing w:before="80"/>
        <w:ind w:left="1418" w:hanging="1418"/>
        <w:rPr>
          <w:del w:id="151" w:author="Ross Norsworthy" w:date="2020-03-20T15:06:00Z"/>
        </w:rPr>
      </w:pPr>
      <w:del w:id="152" w:author="Ross Norsworthy" w:date="2020-03-20T15:06:00Z">
        <w:r w:rsidRPr="00A013FD">
          <w:delText>DPD</w:delText>
        </w:r>
        <w:r w:rsidRPr="00A013FD">
          <w:tab/>
          <w:delText>Digital pre-distortion</w:delText>
        </w:r>
      </w:del>
    </w:p>
    <w:p w14:paraId="0C4FFD95" w14:textId="77777777" w:rsidR="00A013FD" w:rsidRPr="00A013FD" w:rsidRDefault="00A013FD" w:rsidP="00A013FD">
      <w:pPr>
        <w:tabs>
          <w:tab w:val="clear" w:pos="2268"/>
          <w:tab w:val="left" w:pos="2608"/>
          <w:tab w:val="left" w:pos="3345"/>
        </w:tabs>
        <w:spacing w:before="80"/>
        <w:ind w:left="1418" w:hanging="1418"/>
        <w:rPr>
          <w:ins w:id="153" w:author="Ross Norsworthy" w:date="2020-03-20T15:08:00Z"/>
        </w:rPr>
      </w:pPr>
      <w:ins w:id="154" w:author="Ross Norsworthy" w:date="2020-03-20T15:07:00Z">
        <w:r w:rsidRPr="00A013FD">
          <w:t>DSCH</w:t>
        </w:r>
        <w:r w:rsidRPr="00A013FD">
          <w:tab/>
          <w:t>Data signalling channel</w:t>
        </w:r>
      </w:ins>
    </w:p>
    <w:p w14:paraId="73BFE98F" w14:textId="09A51EE0" w:rsidR="00A013FD" w:rsidRPr="007843C3" w:rsidDel="00394255" w:rsidRDefault="00A013FD" w:rsidP="00A013FD">
      <w:pPr>
        <w:tabs>
          <w:tab w:val="clear" w:pos="2268"/>
          <w:tab w:val="left" w:pos="2608"/>
          <w:tab w:val="left" w:pos="3345"/>
        </w:tabs>
        <w:spacing w:before="80"/>
        <w:ind w:left="1418" w:hanging="1418"/>
        <w:rPr>
          <w:ins w:id="155" w:author="Ross Norsworthy" w:date="2020-03-20T15:27:00Z"/>
          <w:del w:id="156" w:author="USA Editor" w:date="2020-11-11T11:00:00Z"/>
        </w:rPr>
      </w:pPr>
      <w:ins w:id="157" w:author="Ross Norsworthy" w:date="2020-03-20T15:08:00Z">
        <w:del w:id="158" w:author="USA Editor" w:date="2020-11-11T11:00:00Z">
          <w:r w:rsidRPr="007843C3" w:rsidDel="00394255">
            <w:delText>ECC</w:delText>
          </w:r>
          <w:r w:rsidRPr="007843C3" w:rsidDel="00394255">
            <w:tab/>
          </w:r>
        </w:del>
      </w:ins>
      <w:ins w:id="159" w:author="Ross Norsworthy" w:date="2020-03-20T15:09:00Z">
        <w:del w:id="160" w:author="USA Editor" w:date="2020-11-11T11:00:00Z">
          <w:r w:rsidRPr="007843C3" w:rsidDel="00394255">
            <w:delText>Elliptic curve cryptography</w:delText>
          </w:r>
        </w:del>
      </w:ins>
    </w:p>
    <w:p w14:paraId="24700824" w14:textId="45922E47" w:rsidR="00A013FD" w:rsidRPr="0015681E" w:rsidDel="00394255" w:rsidRDefault="00A013FD" w:rsidP="00A013FD">
      <w:pPr>
        <w:tabs>
          <w:tab w:val="clear" w:pos="2268"/>
          <w:tab w:val="left" w:pos="2608"/>
          <w:tab w:val="left" w:pos="3345"/>
        </w:tabs>
        <w:spacing w:before="80"/>
        <w:ind w:left="1418" w:hanging="1418"/>
        <w:rPr>
          <w:ins w:id="161" w:author="Ross Norsworthy" w:date="2020-03-20T15:07:00Z"/>
          <w:del w:id="162" w:author="USA Editor" w:date="2020-11-11T11:00:00Z"/>
          <w:lang w:val="fr-FR"/>
        </w:rPr>
      </w:pPr>
      <w:ins w:id="163" w:author="Ross Norsworthy" w:date="2020-03-20T15:27:00Z">
        <w:del w:id="164" w:author="USA Editor" w:date="2020-11-11T11:00:00Z">
          <w:r w:rsidRPr="007843C3" w:rsidDel="00394255">
            <w:rPr>
              <w:lang w:val="fr-FR"/>
            </w:rPr>
            <w:delText>ECDSA</w:delText>
          </w:r>
          <w:r w:rsidRPr="007843C3" w:rsidDel="00394255">
            <w:rPr>
              <w:lang w:val="fr-FR"/>
            </w:rPr>
            <w:tab/>
          </w:r>
        </w:del>
      </w:ins>
      <w:ins w:id="165" w:author="Ross Norsworthy" w:date="2020-03-20T15:28:00Z">
        <w:del w:id="166" w:author="USA Editor" w:date="2020-11-11T11:00:00Z">
          <w:r w:rsidRPr="007843C3" w:rsidDel="00394255">
            <w:rPr>
              <w:lang w:val="fr-FR"/>
            </w:rPr>
            <w:delText xml:space="preserve">Elliptic curve </w:delText>
          </w:r>
        </w:del>
      </w:ins>
      <w:ins w:id="167" w:author="Ross Norsworthy" w:date="2020-03-20T15:29:00Z">
        <w:del w:id="168" w:author="USA Editor" w:date="2020-11-11T11:00:00Z">
          <w:r w:rsidRPr="007843C3" w:rsidDel="00394255">
            <w:rPr>
              <w:lang w:val="fr-FR"/>
            </w:rPr>
            <w:delText>d</w:delText>
          </w:r>
        </w:del>
      </w:ins>
      <w:ins w:id="169" w:author="Ross Norsworthy" w:date="2020-03-20T15:28:00Z">
        <w:del w:id="170" w:author="USA Editor" w:date="2020-11-11T11:00:00Z">
          <w:r w:rsidRPr="007843C3" w:rsidDel="00394255">
            <w:rPr>
              <w:lang w:val="fr-FR"/>
            </w:rPr>
            <w:delText xml:space="preserve">igital </w:delText>
          </w:r>
        </w:del>
      </w:ins>
      <w:ins w:id="171" w:author="Ross Norsworthy" w:date="2020-03-20T15:29:00Z">
        <w:del w:id="172" w:author="USA Editor" w:date="2020-11-11T11:00:00Z">
          <w:r w:rsidRPr="007843C3" w:rsidDel="00394255">
            <w:rPr>
              <w:lang w:val="fr-FR"/>
            </w:rPr>
            <w:delText>s</w:delText>
          </w:r>
        </w:del>
      </w:ins>
      <w:ins w:id="173" w:author="Ross Norsworthy" w:date="2020-03-20T15:28:00Z">
        <w:del w:id="174" w:author="USA Editor" w:date="2020-11-11T11:00:00Z">
          <w:r w:rsidRPr="007843C3" w:rsidDel="00394255">
            <w:rPr>
              <w:lang w:val="fr-FR"/>
            </w:rPr>
            <w:delText xml:space="preserve">ignature </w:delText>
          </w:r>
        </w:del>
      </w:ins>
      <w:ins w:id="175" w:author="Ross Norsworthy" w:date="2020-03-20T15:29:00Z">
        <w:del w:id="176" w:author="USA Editor" w:date="2020-11-11T11:00:00Z">
          <w:r w:rsidRPr="007843C3" w:rsidDel="00394255">
            <w:rPr>
              <w:lang w:val="fr-FR"/>
            </w:rPr>
            <w:delText>a</w:delText>
          </w:r>
        </w:del>
      </w:ins>
      <w:ins w:id="177" w:author="Ross Norsworthy" w:date="2020-03-20T15:28:00Z">
        <w:del w:id="178" w:author="USA Editor" w:date="2020-11-11T11:00:00Z">
          <w:r w:rsidRPr="007843C3" w:rsidDel="00394255">
            <w:rPr>
              <w:lang w:val="fr-FR"/>
            </w:rPr>
            <w:delText>lgorithm</w:delText>
          </w:r>
        </w:del>
      </w:ins>
    </w:p>
    <w:p w14:paraId="78F503D9" w14:textId="77777777" w:rsidR="00A013FD" w:rsidRPr="00A013FD" w:rsidRDefault="00A013FD" w:rsidP="00A013FD">
      <w:pPr>
        <w:tabs>
          <w:tab w:val="clear" w:pos="2268"/>
          <w:tab w:val="left" w:pos="2608"/>
          <w:tab w:val="left" w:pos="3345"/>
        </w:tabs>
        <w:spacing w:before="80"/>
        <w:ind w:left="1418" w:hanging="1418"/>
        <w:rPr>
          <w:lang w:eastAsia="ja-JP"/>
        </w:rPr>
      </w:pPr>
      <w:r w:rsidRPr="00A013FD">
        <w:t xml:space="preserve">EDN </w:t>
      </w:r>
      <w:r w:rsidRPr="00A013FD">
        <w:tab/>
        <w:t>End delivery notification</w:t>
      </w:r>
    </w:p>
    <w:p w14:paraId="6AA19391" w14:textId="77777777" w:rsidR="00A013FD" w:rsidRPr="00A013FD" w:rsidRDefault="00A013FD" w:rsidP="00A013FD">
      <w:pPr>
        <w:tabs>
          <w:tab w:val="clear" w:pos="2268"/>
          <w:tab w:val="left" w:pos="2608"/>
          <w:tab w:val="left" w:pos="3345"/>
        </w:tabs>
        <w:spacing w:before="80"/>
        <w:ind w:left="1418" w:hanging="1418"/>
        <w:rPr>
          <w:del w:id="179" w:author="Ross Norsworthy" w:date="2020-03-20T15:30:00Z"/>
          <w:lang w:eastAsia="ja-JP"/>
        </w:rPr>
      </w:pPr>
      <w:del w:id="180" w:author="Ross Norsworthy" w:date="2020-03-20T15:30:00Z">
        <w:r w:rsidRPr="00A013FD">
          <w:rPr>
            <w:lang w:eastAsia="ja-JP"/>
          </w:rPr>
          <w:delText>EDF</w:delText>
        </w:r>
        <w:r w:rsidRPr="00A013FD">
          <w:rPr>
            <w:lang w:eastAsia="ja-JP"/>
          </w:rPr>
          <w:tab/>
        </w:r>
        <w:r w:rsidRPr="00A013FD">
          <w:delText>End delivery failure</w:delText>
        </w:r>
      </w:del>
    </w:p>
    <w:p w14:paraId="53A705B4" w14:textId="1406246D" w:rsidR="00A013FD" w:rsidRPr="00A013FD" w:rsidRDefault="00A013FD" w:rsidP="00A013FD">
      <w:pPr>
        <w:tabs>
          <w:tab w:val="clear" w:pos="2268"/>
          <w:tab w:val="left" w:pos="2608"/>
          <w:tab w:val="left" w:pos="3345"/>
        </w:tabs>
        <w:spacing w:before="80"/>
        <w:ind w:left="1418" w:hanging="1418"/>
        <w:rPr>
          <w:rFonts w:cs="Arial"/>
          <w:bCs/>
          <w:sz w:val="23"/>
          <w:szCs w:val="23"/>
        </w:rPr>
      </w:pPr>
      <w:r w:rsidRPr="00A013FD">
        <w:t>EIRP</w:t>
      </w:r>
      <w:r w:rsidRPr="00A013FD">
        <w:rPr>
          <w:rFonts w:cs="Arial"/>
          <w:bCs/>
          <w:sz w:val="23"/>
          <w:szCs w:val="23"/>
        </w:rPr>
        <w:tab/>
        <w:t>Equivalent isotropic radiated pow</w:t>
      </w:r>
      <w:r w:rsidRPr="009F2068">
        <w:rPr>
          <w:rFonts w:cs="Arial"/>
          <w:bCs/>
          <w:sz w:val="23"/>
          <w:szCs w:val="23"/>
        </w:rPr>
        <w:t xml:space="preserve">er </w:t>
      </w:r>
      <w:del w:id="181" w:author="USA Editor" w:date="2020-11-11T11:00:00Z">
        <w:r w:rsidRPr="009F2068" w:rsidDel="00394255">
          <w:rPr>
            <w:rFonts w:cs="Arial"/>
            <w:bCs/>
            <w:sz w:val="23"/>
            <w:szCs w:val="23"/>
          </w:rPr>
          <w:delText>(e.i.r.p.)</w:delText>
        </w:r>
      </w:del>
    </w:p>
    <w:p w14:paraId="4992B709" w14:textId="77777777" w:rsidR="00A013FD" w:rsidRPr="00A013FD" w:rsidRDefault="00A013FD" w:rsidP="00A013FD">
      <w:pPr>
        <w:tabs>
          <w:tab w:val="clear" w:pos="2268"/>
          <w:tab w:val="left" w:pos="2608"/>
          <w:tab w:val="left" w:pos="3345"/>
        </w:tabs>
        <w:spacing w:before="80"/>
        <w:ind w:left="1418" w:hanging="1418"/>
        <w:rPr>
          <w:del w:id="182" w:author="Ross Norsworthy" w:date="2020-03-20T15:30:00Z"/>
          <w:rFonts w:cs="Arial"/>
          <w:bCs/>
          <w:sz w:val="23"/>
          <w:szCs w:val="23"/>
          <w:lang w:eastAsia="ja-JP"/>
        </w:rPr>
      </w:pPr>
      <w:del w:id="183" w:author="Ross Norsworthy" w:date="2020-03-20T15:30:00Z">
        <w:r w:rsidRPr="00A013FD">
          <w:rPr>
            <w:rFonts w:cs="Arial"/>
            <w:bCs/>
            <w:sz w:val="23"/>
            <w:szCs w:val="23"/>
          </w:rPr>
          <w:delText>ERP</w:delText>
        </w:r>
        <w:r w:rsidRPr="00A013FD">
          <w:rPr>
            <w:rFonts w:cs="Arial"/>
            <w:bCs/>
            <w:sz w:val="23"/>
            <w:szCs w:val="23"/>
          </w:rPr>
          <w:tab/>
          <w:delText>Effective radiated power (e.r.p.)</w:delText>
        </w:r>
      </w:del>
    </w:p>
    <w:p w14:paraId="1C84BCA6" w14:textId="77777777" w:rsidR="00A013FD" w:rsidRPr="00A013FD" w:rsidRDefault="00A013FD" w:rsidP="00A013FD">
      <w:pPr>
        <w:tabs>
          <w:tab w:val="clear" w:pos="2268"/>
          <w:tab w:val="left" w:pos="2608"/>
          <w:tab w:val="left" w:pos="3345"/>
        </w:tabs>
        <w:spacing w:before="80"/>
        <w:ind w:left="1418" w:hanging="1418"/>
        <w:rPr>
          <w:del w:id="184" w:author="Ross Norsworthy" w:date="2020-03-20T15:30:00Z"/>
        </w:rPr>
      </w:pPr>
      <w:del w:id="185" w:author="Ross Norsworthy" w:date="2020-03-20T15:30:00Z">
        <w:r w:rsidRPr="00A013FD">
          <w:delText>ET</w:delText>
        </w:r>
        <w:r w:rsidRPr="00A013FD">
          <w:tab/>
          <w:delText xml:space="preserve">Envelope tracking </w:delText>
        </w:r>
      </w:del>
    </w:p>
    <w:p w14:paraId="2B45E0C2" w14:textId="77777777" w:rsidR="00A013FD" w:rsidRPr="00A013FD" w:rsidRDefault="00A013FD" w:rsidP="00A013FD">
      <w:pPr>
        <w:tabs>
          <w:tab w:val="clear" w:pos="2268"/>
          <w:tab w:val="left" w:pos="2608"/>
          <w:tab w:val="left" w:pos="3345"/>
        </w:tabs>
        <w:spacing w:before="80"/>
        <w:ind w:left="1418" w:hanging="1418"/>
      </w:pPr>
      <w:r w:rsidRPr="00A013FD">
        <w:t>FATDMA</w:t>
      </w:r>
      <w:r w:rsidRPr="00A013FD">
        <w:tab/>
        <w:t>Fixed access time-division multiple access</w:t>
      </w:r>
    </w:p>
    <w:p w14:paraId="32CC2BA6" w14:textId="77777777" w:rsidR="00A013FD" w:rsidRPr="00A013FD" w:rsidRDefault="00A013FD" w:rsidP="00A013FD">
      <w:pPr>
        <w:tabs>
          <w:tab w:val="clear" w:pos="2268"/>
          <w:tab w:val="left" w:pos="2608"/>
          <w:tab w:val="left" w:pos="3345"/>
        </w:tabs>
        <w:spacing w:before="80"/>
        <w:ind w:left="1418" w:hanging="1418"/>
        <w:rPr>
          <w:del w:id="186" w:author="Ross Norsworthy" w:date="2020-03-20T15:31:00Z"/>
          <w:rFonts w:cs="Arial"/>
          <w:bCs/>
          <w:sz w:val="23"/>
          <w:szCs w:val="23"/>
          <w:lang w:eastAsia="ja-JP"/>
        </w:rPr>
      </w:pPr>
      <w:del w:id="187" w:author="Ross Norsworthy" w:date="2020-03-20T15:31:00Z">
        <w:r w:rsidRPr="00A013FD">
          <w:rPr>
            <w:rFonts w:cs="Arial"/>
            <w:bCs/>
            <w:sz w:val="23"/>
            <w:szCs w:val="23"/>
            <w:lang w:eastAsia="ja-JP"/>
          </w:rPr>
          <w:delText xml:space="preserve">FCS </w:delText>
        </w:r>
        <w:r w:rsidRPr="00A013FD">
          <w:rPr>
            <w:rFonts w:cs="Arial"/>
            <w:bCs/>
            <w:sz w:val="23"/>
            <w:szCs w:val="23"/>
            <w:lang w:eastAsia="ja-JP"/>
          </w:rPr>
          <w:tab/>
          <w:delText>Frame check sequence</w:delText>
        </w:r>
      </w:del>
    </w:p>
    <w:p w14:paraId="5DB3497B" w14:textId="77777777" w:rsidR="00A013FD" w:rsidRPr="00A013FD" w:rsidRDefault="00A013FD" w:rsidP="00A013FD">
      <w:pPr>
        <w:tabs>
          <w:tab w:val="clear" w:pos="2268"/>
          <w:tab w:val="left" w:pos="2608"/>
          <w:tab w:val="left" w:pos="3345"/>
        </w:tabs>
        <w:spacing w:before="80"/>
        <w:ind w:left="1418" w:hanging="1418"/>
      </w:pPr>
      <w:r w:rsidRPr="00A013FD">
        <w:t xml:space="preserve">FEC </w:t>
      </w:r>
      <w:r w:rsidRPr="00A013FD">
        <w:tab/>
        <w:t>Forward error correction</w:t>
      </w:r>
    </w:p>
    <w:p w14:paraId="4216ED24" w14:textId="60D9B943" w:rsidR="00A013FD" w:rsidRPr="00A013FD" w:rsidDel="00394255" w:rsidRDefault="00A013FD" w:rsidP="00A013FD">
      <w:pPr>
        <w:tabs>
          <w:tab w:val="clear" w:pos="2268"/>
          <w:tab w:val="left" w:pos="2608"/>
          <w:tab w:val="left" w:pos="3345"/>
        </w:tabs>
        <w:spacing w:before="80"/>
        <w:ind w:left="1418" w:hanging="1418"/>
        <w:rPr>
          <w:del w:id="188" w:author="USA Editor" w:date="2020-11-11T11:01:00Z"/>
          <w:lang w:eastAsia="ja-JP"/>
        </w:rPr>
      </w:pPr>
      <w:del w:id="189" w:author="USA Editor" w:date="2020-11-11T11:01:00Z">
        <w:r w:rsidRPr="007843C3" w:rsidDel="00394255">
          <w:rPr>
            <w:lang w:eastAsia="ja-JP"/>
          </w:rPr>
          <w:delText>FIFO</w:delText>
        </w:r>
        <w:r w:rsidRPr="007843C3" w:rsidDel="00394255">
          <w:rPr>
            <w:lang w:eastAsia="ja-JP"/>
          </w:rPr>
          <w:tab/>
          <w:delText>First-in first-out</w:delText>
        </w:r>
      </w:del>
    </w:p>
    <w:p w14:paraId="049468C8"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GMSK</w:t>
      </w:r>
      <w:r w:rsidRPr="00A013FD">
        <w:rPr>
          <w:lang w:eastAsia="ja-JP"/>
        </w:rPr>
        <w:tab/>
        <w:t xml:space="preserve">Gaussian-filtered minimum shift keying </w:t>
      </w:r>
    </w:p>
    <w:p w14:paraId="4C8466F2" w14:textId="77777777" w:rsidR="00A013FD" w:rsidRPr="00A013FD" w:rsidRDefault="00A013FD" w:rsidP="00A013FD">
      <w:pPr>
        <w:tabs>
          <w:tab w:val="clear" w:pos="2268"/>
          <w:tab w:val="left" w:pos="2608"/>
          <w:tab w:val="left" w:pos="3345"/>
        </w:tabs>
        <w:spacing w:before="80"/>
        <w:ind w:left="1418" w:hanging="1418"/>
      </w:pPr>
      <w:r w:rsidRPr="00A013FD">
        <w:t>GNSS</w:t>
      </w:r>
      <w:r w:rsidRPr="00A013FD">
        <w:tab/>
        <w:t>Global navigation satellite system</w:t>
      </w:r>
    </w:p>
    <w:p w14:paraId="0E6E24CA" w14:textId="77777777" w:rsidR="00A013FD" w:rsidRPr="00A013FD" w:rsidRDefault="00A013FD" w:rsidP="00A013FD">
      <w:pPr>
        <w:tabs>
          <w:tab w:val="clear" w:pos="2268"/>
          <w:tab w:val="left" w:pos="2608"/>
          <w:tab w:val="left" w:pos="3345"/>
        </w:tabs>
        <w:spacing w:before="80"/>
        <w:ind w:left="1418" w:hanging="1418"/>
      </w:pPr>
      <w:r w:rsidRPr="00A013FD">
        <w:t>HS</w:t>
      </w:r>
      <w:r w:rsidRPr="00A013FD">
        <w:tab/>
      </w:r>
      <w:proofErr w:type="spellStart"/>
      <w:r w:rsidRPr="00A013FD">
        <w:t>Hexslots</w:t>
      </w:r>
      <w:proofErr w:type="spellEnd"/>
      <w:r w:rsidRPr="00A013FD">
        <w:t xml:space="preserve"> </w:t>
      </w:r>
    </w:p>
    <w:p w14:paraId="328608D0" w14:textId="77777777" w:rsidR="00A013FD" w:rsidRPr="00A013FD" w:rsidRDefault="00A013FD" w:rsidP="00A013FD">
      <w:pPr>
        <w:tabs>
          <w:tab w:val="clear" w:pos="2268"/>
          <w:tab w:val="left" w:pos="2608"/>
          <w:tab w:val="left" w:pos="3345"/>
        </w:tabs>
        <w:spacing w:before="80"/>
        <w:ind w:left="1418" w:hanging="1418"/>
      </w:pPr>
      <w:r w:rsidRPr="00A013FD">
        <w:t>IALA</w:t>
      </w:r>
      <w:r w:rsidRPr="00A013FD">
        <w:tab/>
        <w:t xml:space="preserve">International association of marine aids to navigation and lighthouse authorities </w:t>
      </w:r>
    </w:p>
    <w:p w14:paraId="5B0CEC93" w14:textId="77777777" w:rsidR="00A013FD" w:rsidRPr="00A013FD" w:rsidRDefault="00A013FD" w:rsidP="00A013FD">
      <w:pPr>
        <w:tabs>
          <w:tab w:val="clear" w:pos="2268"/>
          <w:tab w:val="left" w:pos="2608"/>
          <w:tab w:val="left" w:pos="3345"/>
        </w:tabs>
        <w:spacing w:before="80"/>
        <w:ind w:left="1418" w:hanging="1418"/>
        <w:rPr>
          <w:del w:id="190" w:author="Ross Norsworthy" w:date="2020-03-20T15:37:00Z"/>
        </w:rPr>
      </w:pPr>
      <w:del w:id="191" w:author="Ross Norsworthy" w:date="2020-03-20T15:37:00Z">
        <w:r w:rsidRPr="00A013FD">
          <w:delText>ICAO</w:delText>
        </w:r>
        <w:r w:rsidRPr="00A013FD">
          <w:tab/>
          <w:delText>International civil aviation organization</w:delText>
        </w:r>
      </w:del>
    </w:p>
    <w:p w14:paraId="19DCBB84" w14:textId="77777777" w:rsidR="00A013FD" w:rsidRPr="00A013FD" w:rsidRDefault="00A013FD" w:rsidP="00A013FD">
      <w:pPr>
        <w:tabs>
          <w:tab w:val="clear" w:pos="2268"/>
          <w:tab w:val="left" w:pos="2608"/>
          <w:tab w:val="left" w:pos="3345"/>
        </w:tabs>
        <w:spacing w:before="80"/>
        <w:ind w:left="1418" w:hanging="1418"/>
      </w:pPr>
      <w:r w:rsidRPr="00A013FD">
        <w:t>ID</w:t>
      </w:r>
      <w:r w:rsidRPr="00A013FD">
        <w:tab/>
        <w:t>Iden</w:t>
      </w:r>
      <w:r w:rsidRPr="00A013FD">
        <w:rPr>
          <w:lang w:eastAsia="ja-JP"/>
        </w:rPr>
        <w:t>tification</w:t>
      </w:r>
    </w:p>
    <w:p w14:paraId="441270F3" w14:textId="77777777" w:rsidR="00A013FD" w:rsidRPr="00A013FD" w:rsidRDefault="00A013FD" w:rsidP="00A013FD">
      <w:pPr>
        <w:tabs>
          <w:tab w:val="clear" w:pos="2268"/>
          <w:tab w:val="left" w:pos="2608"/>
          <w:tab w:val="left" w:pos="3345"/>
        </w:tabs>
        <w:spacing w:before="80"/>
        <w:ind w:left="1418" w:hanging="1418"/>
      </w:pPr>
      <w:r w:rsidRPr="00A013FD">
        <w:t>IEC</w:t>
      </w:r>
      <w:r w:rsidRPr="00A013FD">
        <w:tab/>
        <w:t xml:space="preserve">International electrotechnical commission </w:t>
      </w:r>
    </w:p>
    <w:p w14:paraId="1283E462" w14:textId="77777777" w:rsidR="00A013FD" w:rsidRPr="00A013FD" w:rsidRDefault="00A013FD" w:rsidP="00A013FD">
      <w:pPr>
        <w:tabs>
          <w:tab w:val="clear" w:pos="2268"/>
          <w:tab w:val="left" w:pos="2608"/>
          <w:tab w:val="left" w:pos="3345"/>
        </w:tabs>
        <w:spacing w:before="80"/>
        <w:ind w:left="1418" w:hanging="1418"/>
      </w:pPr>
      <w:r w:rsidRPr="00A013FD">
        <w:t>IMO</w:t>
      </w:r>
      <w:r w:rsidRPr="00A013FD">
        <w:tab/>
        <w:t>International maritime organization</w:t>
      </w:r>
    </w:p>
    <w:p w14:paraId="68DD4FBA" w14:textId="298082D8" w:rsidR="00A013FD" w:rsidRDefault="00A013FD" w:rsidP="00A013FD">
      <w:pPr>
        <w:tabs>
          <w:tab w:val="clear" w:pos="2268"/>
          <w:tab w:val="left" w:pos="2608"/>
          <w:tab w:val="left" w:pos="3345"/>
        </w:tabs>
        <w:spacing w:before="80"/>
        <w:ind w:left="1418" w:hanging="1418"/>
      </w:pPr>
      <w:r w:rsidRPr="00A013FD">
        <w:t>IP</w:t>
      </w:r>
      <w:r w:rsidRPr="00A013FD">
        <w:tab/>
        <w:t>Internet protocol</w:t>
      </w:r>
    </w:p>
    <w:p w14:paraId="0D488165" w14:textId="221570A3" w:rsidR="00A013FD" w:rsidRDefault="00A013FD" w:rsidP="00A013FD">
      <w:pPr>
        <w:tabs>
          <w:tab w:val="clear" w:pos="2268"/>
          <w:tab w:val="left" w:pos="2608"/>
          <w:tab w:val="left" w:pos="3345"/>
        </w:tabs>
        <w:spacing w:before="80"/>
        <w:ind w:left="1418" w:hanging="1418"/>
        <w:rPr>
          <w:ins w:id="192" w:author="Fernandez Jimenez, Virginia" w:date="2020-11-19T13:29:00Z"/>
        </w:rPr>
      </w:pPr>
      <w:ins w:id="193" w:author="Ross Norsworthy" w:date="2020-03-20T15:33:00Z">
        <w:r w:rsidRPr="00A013FD">
          <w:t>ITU</w:t>
        </w:r>
        <w:r w:rsidRPr="00A013FD">
          <w:tab/>
          <w:t>Inte</w:t>
        </w:r>
      </w:ins>
      <w:ins w:id="194" w:author="Ross Norsworthy" w:date="2020-03-20T15:34:00Z">
        <w:r w:rsidRPr="00A013FD">
          <w:t>rnational telecommunications union</w:t>
        </w:r>
      </w:ins>
    </w:p>
    <w:p w14:paraId="3198A59B" w14:textId="77777777" w:rsidR="00A013FD" w:rsidRPr="00A013FD" w:rsidRDefault="00A013FD" w:rsidP="00A013FD">
      <w:pPr>
        <w:tabs>
          <w:tab w:val="clear" w:pos="2268"/>
          <w:tab w:val="left" w:pos="2608"/>
          <w:tab w:val="left" w:pos="3345"/>
        </w:tabs>
        <w:spacing w:before="80"/>
        <w:ind w:left="1418" w:hanging="1418"/>
        <w:rPr>
          <w:del w:id="195" w:author="Ross Norsworthy" w:date="2020-03-20T15:34:00Z"/>
        </w:rPr>
      </w:pPr>
      <w:del w:id="196" w:author="Ross Norsworthy" w:date="2020-03-20T15:34:00Z">
        <w:r w:rsidRPr="00A013FD">
          <w:delText>ITDMA</w:delText>
        </w:r>
        <w:r w:rsidRPr="00A013FD">
          <w:tab/>
          <w:delText>Incremental time division multiple access</w:delText>
        </w:r>
      </w:del>
    </w:p>
    <w:p w14:paraId="481601B3" w14:textId="77777777" w:rsidR="00A013FD" w:rsidRPr="00A013FD" w:rsidRDefault="00A013FD" w:rsidP="00A013FD">
      <w:pPr>
        <w:tabs>
          <w:tab w:val="clear" w:pos="2268"/>
          <w:tab w:val="left" w:pos="2608"/>
          <w:tab w:val="left" w:pos="3345"/>
        </w:tabs>
        <w:spacing w:before="80"/>
        <w:ind w:left="1418" w:hanging="1418"/>
      </w:pPr>
      <w:r w:rsidRPr="00A013FD">
        <w:rPr>
          <w:lang w:eastAsia="ja-JP"/>
        </w:rPr>
        <w:t>LC</w:t>
      </w:r>
      <w:r w:rsidRPr="00A013FD">
        <w:rPr>
          <w:lang w:eastAsia="ja-JP"/>
        </w:rPr>
        <w:tab/>
      </w:r>
      <w:r w:rsidRPr="00A013FD">
        <w:t>Logical channels</w:t>
      </w:r>
    </w:p>
    <w:p w14:paraId="0F4C1A6E" w14:textId="77777777" w:rsidR="00A013FD" w:rsidRPr="00A013FD" w:rsidRDefault="00A013FD" w:rsidP="00A013FD">
      <w:pPr>
        <w:tabs>
          <w:tab w:val="clear" w:pos="2268"/>
          <w:tab w:val="left" w:pos="2608"/>
          <w:tab w:val="left" w:pos="3345"/>
        </w:tabs>
        <w:spacing w:before="80"/>
        <w:ind w:left="1418" w:hanging="1418"/>
      </w:pPr>
      <w:r w:rsidRPr="00A013FD">
        <w:t>LEO</w:t>
      </w:r>
      <w:r w:rsidRPr="00A013FD">
        <w:tab/>
        <w:t>Low-earth orbiting</w:t>
      </w:r>
    </w:p>
    <w:p w14:paraId="759E9EBC" w14:textId="77777777" w:rsidR="00A013FD" w:rsidRPr="00A013FD" w:rsidRDefault="00A013FD" w:rsidP="00A013FD">
      <w:pPr>
        <w:tabs>
          <w:tab w:val="clear" w:pos="2268"/>
          <w:tab w:val="left" w:pos="2608"/>
          <w:tab w:val="left" w:pos="3345"/>
        </w:tabs>
        <w:spacing w:before="80"/>
        <w:ind w:left="1418" w:hanging="1418"/>
        <w:rPr>
          <w:del w:id="197" w:author="Ross Norsworthy" w:date="2020-03-20T15:39:00Z"/>
          <w:lang w:eastAsia="ja-JP"/>
        </w:rPr>
      </w:pPr>
      <w:del w:id="198" w:author="Ross Norsworthy" w:date="2020-03-20T15:39:00Z">
        <w:r w:rsidRPr="00A013FD">
          <w:delText>LFSR</w:delText>
        </w:r>
        <w:r w:rsidRPr="00A013FD">
          <w:tab/>
          <w:delText>Linear feedback shift register</w:delText>
        </w:r>
      </w:del>
    </w:p>
    <w:p w14:paraId="613C9C03" w14:textId="77777777" w:rsidR="00A013FD" w:rsidRPr="001B35DE" w:rsidRDefault="00A013FD" w:rsidP="00A013FD">
      <w:pPr>
        <w:tabs>
          <w:tab w:val="clear" w:pos="2268"/>
          <w:tab w:val="left" w:pos="2608"/>
          <w:tab w:val="left" w:pos="3345"/>
        </w:tabs>
        <w:spacing w:before="80"/>
        <w:ind w:left="1418" w:hanging="1418"/>
        <w:rPr>
          <w:lang w:val="fr-CH" w:eastAsia="ja-JP"/>
        </w:rPr>
      </w:pPr>
      <w:r w:rsidRPr="001B35DE">
        <w:rPr>
          <w:lang w:val="fr-CH" w:eastAsia="ja-JP"/>
        </w:rPr>
        <w:t>LME</w:t>
      </w:r>
      <w:r w:rsidRPr="001B35DE">
        <w:rPr>
          <w:lang w:val="fr-CH" w:eastAsia="ja-JP"/>
        </w:rPr>
        <w:tab/>
        <w:t xml:space="preserve">Link management </w:t>
      </w:r>
      <w:proofErr w:type="spellStart"/>
      <w:r w:rsidRPr="001B35DE">
        <w:rPr>
          <w:lang w:val="fr-CH" w:eastAsia="ja-JP"/>
        </w:rPr>
        <w:t>entity</w:t>
      </w:r>
      <w:proofErr w:type="spellEnd"/>
    </w:p>
    <w:p w14:paraId="6D3A19E5" w14:textId="77777777" w:rsidR="00A013FD" w:rsidRPr="001B35DE" w:rsidRDefault="00A013FD" w:rsidP="00A013FD">
      <w:pPr>
        <w:tabs>
          <w:tab w:val="clear" w:pos="2268"/>
          <w:tab w:val="left" w:pos="2608"/>
          <w:tab w:val="left" w:pos="3345"/>
        </w:tabs>
        <w:spacing w:before="80"/>
        <w:ind w:left="1418" w:hanging="1418"/>
        <w:rPr>
          <w:lang w:val="fr-CH" w:eastAsia="ja-JP"/>
        </w:rPr>
      </w:pPr>
      <w:r w:rsidRPr="001B35DE">
        <w:rPr>
          <w:lang w:val="fr-CH"/>
        </w:rPr>
        <w:t>LNA</w:t>
      </w:r>
      <w:r w:rsidRPr="001B35DE">
        <w:rPr>
          <w:lang w:val="fr-CH"/>
        </w:rPr>
        <w:tab/>
        <w:t>Low noise amplifier</w:t>
      </w:r>
    </w:p>
    <w:p w14:paraId="69005B3A"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LOS</w:t>
      </w:r>
      <w:r w:rsidRPr="00A013FD">
        <w:rPr>
          <w:lang w:eastAsia="ja-JP"/>
        </w:rPr>
        <w:tab/>
        <w:t>Loss-of-signal</w:t>
      </w:r>
    </w:p>
    <w:p w14:paraId="4DB8B5C8" w14:textId="77777777" w:rsidR="00A013FD" w:rsidRPr="00A013FD" w:rsidRDefault="00A013FD" w:rsidP="00A013FD">
      <w:pPr>
        <w:tabs>
          <w:tab w:val="clear" w:pos="2268"/>
          <w:tab w:val="left" w:pos="2608"/>
          <w:tab w:val="left" w:pos="3345"/>
        </w:tabs>
        <w:spacing w:before="80"/>
        <w:ind w:left="1418" w:hanging="1418"/>
      </w:pPr>
      <w:r w:rsidRPr="00A013FD">
        <w:t>LSB</w:t>
      </w:r>
      <w:r w:rsidRPr="00A013FD">
        <w:tab/>
        <w:t>Least significant bit</w:t>
      </w:r>
    </w:p>
    <w:p w14:paraId="4222A135" w14:textId="77777777" w:rsidR="00A013FD" w:rsidRPr="00A013FD" w:rsidRDefault="00A013FD" w:rsidP="00A013FD">
      <w:pPr>
        <w:tabs>
          <w:tab w:val="clear" w:pos="2268"/>
          <w:tab w:val="left" w:pos="2608"/>
          <w:tab w:val="left" w:pos="3345"/>
        </w:tabs>
        <w:spacing w:before="80"/>
        <w:ind w:left="1418" w:hanging="1418"/>
        <w:rPr>
          <w:del w:id="199" w:author="Ross Norsworthy" w:date="2020-03-20T15:41:00Z"/>
        </w:rPr>
      </w:pPr>
      <w:del w:id="200" w:author="Ross Norsworthy" w:date="2020-03-20T15:41:00Z">
        <w:r w:rsidRPr="00A013FD">
          <w:delText>MEO</w:delText>
        </w:r>
        <w:r w:rsidRPr="00A013FD">
          <w:tab/>
          <w:delText xml:space="preserve">Medium-earth orbiting </w:delText>
        </w:r>
      </w:del>
    </w:p>
    <w:p w14:paraId="458F4924" w14:textId="77777777" w:rsidR="00A013FD" w:rsidRPr="00A013FD" w:rsidRDefault="00A013FD" w:rsidP="00A013FD">
      <w:pPr>
        <w:tabs>
          <w:tab w:val="clear" w:pos="2268"/>
          <w:tab w:val="left" w:pos="2608"/>
          <w:tab w:val="left" w:pos="3345"/>
        </w:tabs>
        <w:spacing w:before="80"/>
        <w:ind w:left="1418" w:hanging="1418"/>
      </w:pPr>
      <w:r w:rsidRPr="00A013FD">
        <w:t>MAC</w:t>
      </w:r>
      <w:r w:rsidRPr="00A013FD">
        <w:tab/>
        <w:t>Media access control</w:t>
      </w:r>
    </w:p>
    <w:p w14:paraId="24F5D095" w14:textId="77777777" w:rsidR="00A013FD" w:rsidRPr="00A013FD" w:rsidRDefault="00A013FD" w:rsidP="00A013FD">
      <w:pPr>
        <w:tabs>
          <w:tab w:val="clear" w:pos="2268"/>
          <w:tab w:val="left" w:pos="2608"/>
          <w:tab w:val="left" w:pos="3345"/>
        </w:tabs>
        <w:spacing w:before="80"/>
        <w:ind w:left="1418" w:hanging="1418"/>
        <w:rPr>
          <w:rFonts w:cs="Helvetica"/>
        </w:rPr>
      </w:pPr>
      <w:r w:rsidRPr="00A013FD">
        <w:t xml:space="preserve">MCS </w:t>
      </w:r>
      <w:r w:rsidRPr="00A013FD">
        <w:tab/>
        <w:t>Modulation and coding scheme</w:t>
      </w:r>
    </w:p>
    <w:p w14:paraId="054FAA31" w14:textId="63F8A408" w:rsidR="00A013FD" w:rsidRDefault="00A013FD" w:rsidP="00A013FD">
      <w:pPr>
        <w:tabs>
          <w:tab w:val="clear" w:pos="2268"/>
          <w:tab w:val="left" w:pos="2608"/>
          <w:tab w:val="left" w:pos="3345"/>
        </w:tabs>
        <w:spacing w:before="80"/>
        <w:ind w:left="1418" w:hanging="1418"/>
      </w:pPr>
      <w:r w:rsidRPr="00A013FD">
        <w:t xml:space="preserve">MDC </w:t>
      </w:r>
      <w:r w:rsidRPr="00A013FD">
        <w:tab/>
        <w:t>Multicast data channel</w:t>
      </w:r>
    </w:p>
    <w:p w14:paraId="5C40C6E8" w14:textId="21A0DFB3" w:rsidR="00A013FD" w:rsidRDefault="00A013FD" w:rsidP="00A013FD">
      <w:pPr>
        <w:tabs>
          <w:tab w:val="clear" w:pos="2268"/>
          <w:tab w:val="left" w:pos="2608"/>
          <w:tab w:val="left" w:pos="3345"/>
        </w:tabs>
        <w:spacing w:before="80"/>
        <w:ind w:left="1418" w:hanging="1418"/>
        <w:rPr>
          <w:ins w:id="201" w:author="Fernandez Jimenez, Virginia" w:date="2020-11-19T13:29:00Z"/>
        </w:rPr>
      </w:pPr>
      <w:ins w:id="202" w:author="Ross Norsworthy" w:date="2020-03-20T15:41:00Z">
        <w:r w:rsidRPr="00A013FD">
          <w:t>MITDM</w:t>
        </w:r>
      </w:ins>
      <w:ins w:id="203" w:author="Ross Norsworthy" w:date="2020-03-20T15:42:00Z">
        <w:r w:rsidRPr="00A013FD">
          <w:t>A</w:t>
        </w:r>
        <w:r w:rsidRPr="00A013FD">
          <w:tab/>
          <w:t xml:space="preserve">Multiple incremental time </w:t>
        </w:r>
      </w:ins>
      <w:ins w:id="204" w:author="Ross Norsworthy" w:date="2020-03-20T15:43:00Z">
        <w:r w:rsidRPr="00A013FD">
          <w:t>d</w:t>
        </w:r>
      </w:ins>
      <w:ins w:id="205" w:author="Ross Norsworthy" w:date="2020-03-20T15:42:00Z">
        <w:r w:rsidRPr="00A013FD">
          <w:t xml:space="preserve">ivision </w:t>
        </w:r>
      </w:ins>
      <w:ins w:id="206" w:author="Ross Norsworthy" w:date="2020-03-20T15:43:00Z">
        <w:r w:rsidRPr="00A013FD">
          <w:t>m</w:t>
        </w:r>
      </w:ins>
      <w:ins w:id="207" w:author="Ross Norsworthy" w:date="2020-03-20T15:42:00Z">
        <w:r w:rsidRPr="00A013FD">
          <w:t xml:space="preserve">ultiple </w:t>
        </w:r>
      </w:ins>
      <w:ins w:id="208" w:author="Ross Norsworthy" w:date="2020-03-20T15:43:00Z">
        <w:r w:rsidRPr="00A013FD">
          <w:t>a</w:t>
        </w:r>
      </w:ins>
      <w:ins w:id="209" w:author="Ross Norsworthy" w:date="2020-03-20T15:42:00Z">
        <w:r w:rsidRPr="00A013FD">
          <w:t>ccess</w:t>
        </w:r>
      </w:ins>
    </w:p>
    <w:p w14:paraId="3C1B9975" w14:textId="77777777" w:rsidR="00A013FD" w:rsidRPr="00A013FD" w:rsidRDefault="00A013FD" w:rsidP="00A013FD">
      <w:pPr>
        <w:tabs>
          <w:tab w:val="clear" w:pos="2268"/>
          <w:tab w:val="left" w:pos="2608"/>
          <w:tab w:val="left" w:pos="3345"/>
        </w:tabs>
        <w:spacing w:before="80"/>
        <w:ind w:left="1418" w:hanging="1418"/>
      </w:pPr>
      <w:r w:rsidRPr="00A013FD">
        <w:t>MMSI</w:t>
      </w:r>
      <w:r w:rsidRPr="00A013FD">
        <w:tab/>
        <w:t>Maritime mobile service identity</w:t>
      </w:r>
    </w:p>
    <w:p w14:paraId="09DAFBEB" w14:textId="77777777" w:rsidR="00A013FD" w:rsidRPr="00A013FD" w:rsidRDefault="00A013FD" w:rsidP="00A013FD">
      <w:pPr>
        <w:tabs>
          <w:tab w:val="clear" w:pos="2268"/>
          <w:tab w:val="left" w:pos="2608"/>
          <w:tab w:val="left" w:pos="3345"/>
        </w:tabs>
        <w:spacing w:before="80"/>
        <w:ind w:left="1418" w:hanging="1418"/>
      </w:pPr>
      <w:r w:rsidRPr="00A013FD">
        <w:t>MSB</w:t>
      </w:r>
      <w:r w:rsidRPr="00A013FD">
        <w:tab/>
        <w:t>Most significant bit</w:t>
      </w:r>
    </w:p>
    <w:p w14:paraId="30FF14C1" w14:textId="77777777" w:rsidR="00A013FD" w:rsidRPr="00A013FD" w:rsidRDefault="00A013FD" w:rsidP="00A013FD">
      <w:pPr>
        <w:tabs>
          <w:tab w:val="clear" w:pos="2268"/>
          <w:tab w:val="left" w:pos="2608"/>
          <w:tab w:val="left" w:pos="3345"/>
        </w:tabs>
        <w:spacing w:before="80"/>
        <w:ind w:left="1418" w:hanging="1418"/>
        <w:rPr>
          <w:lang w:eastAsia="ja-JP"/>
        </w:rPr>
      </w:pPr>
      <w:r w:rsidRPr="00A013FD">
        <w:t>NF</w:t>
      </w:r>
      <w:r w:rsidRPr="00A013FD">
        <w:tab/>
        <w:t>Noise figure</w:t>
      </w:r>
    </w:p>
    <w:p w14:paraId="44CBF44C"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NM</w:t>
      </w:r>
      <w:r w:rsidRPr="00A013FD">
        <w:rPr>
          <w:lang w:eastAsia="ja-JP"/>
        </w:rPr>
        <w:tab/>
        <w:t>Nautical mile</w:t>
      </w:r>
    </w:p>
    <w:p w14:paraId="5F67ECB0" w14:textId="77777777" w:rsidR="00A013FD" w:rsidRPr="00A013FD" w:rsidRDefault="00A013FD" w:rsidP="00A013FD">
      <w:pPr>
        <w:tabs>
          <w:tab w:val="clear" w:pos="2268"/>
          <w:tab w:val="left" w:pos="2608"/>
          <w:tab w:val="left" w:pos="3345"/>
        </w:tabs>
        <w:spacing w:before="80"/>
        <w:ind w:left="1418" w:hanging="1418"/>
        <w:rPr>
          <w:del w:id="210" w:author="Ross Norsworthy" w:date="2020-03-20T15:44:00Z"/>
        </w:rPr>
      </w:pPr>
      <w:del w:id="211" w:author="Ross Norsworthy" w:date="2020-03-20T15:44:00Z">
        <w:r w:rsidRPr="00A013FD">
          <w:rPr>
            <w:lang w:eastAsia="ja-JP"/>
          </w:rPr>
          <w:delText>NRZI</w:delText>
        </w:r>
        <w:r w:rsidRPr="00A013FD">
          <w:rPr>
            <w:lang w:eastAsia="ja-JP"/>
          </w:rPr>
          <w:tab/>
          <w:delText xml:space="preserve">Non-return to zero inversion </w:delText>
        </w:r>
      </w:del>
    </w:p>
    <w:p w14:paraId="30EFF70D" w14:textId="77777777" w:rsidR="00A013FD" w:rsidRPr="00A013FD" w:rsidRDefault="00A013FD" w:rsidP="00A013FD">
      <w:pPr>
        <w:tabs>
          <w:tab w:val="clear" w:pos="2268"/>
          <w:tab w:val="left" w:pos="2608"/>
          <w:tab w:val="left" w:pos="3345"/>
        </w:tabs>
        <w:spacing w:before="80"/>
        <w:ind w:left="1418" w:hanging="1418"/>
        <w:rPr>
          <w:del w:id="212" w:author="Ross Norsworthy" w:date="2020-03-20T15:46:00Z"/>
        </w:rPr>
      </w:pPr>
      <w:del w:id="213" w:author="Ross Norsworthy" w:date="2020-03-20T15:46:00Z">
        <w:r w:rsidRPr="00A013FD">
          <w:delText xml:space="preserve">OFDM </w:delText>
        </w:r>
        <w:r w:rsidRPr="00A013FD">
          <w:tab/>
          <w:delText xml:space="preserve">Orthogonal frequency division multiplexing </w:delText>
        </w:r>
      </w:del>
    </w:p>
    <w:p w14:paraId="00E582C5" w14:textId="77777777" w:rsidR="00A013FD" w:rsidRPr="00A013FD" w:rsidRDefault="00A013FD" w:rsidP="00A013FD">
      <w:pPr>
        <w:tabs>
          <w:tab w:val="clear" w:pos="2268"/>
          <w:tab w:val="left" w:pos="2608"/>
          <w:tab w:val="left" w:pos="3345"/>
        </w:tabs>
        <w:spacing w:before="80"/>
        <w:ind w:left="1418" w:hanging="1418"/>
      </w:pPr>
      <w:r w:rsidRPr="00A013FD">
        <w:t>OSI</w:t>
      </w:r>
      <w:r w:rsidRPr="00A013FD">
        <w:tab/>
        <w:t>Open systems interconnection</w:t>
      </w:r>
    </w:p>
    <w:p w14:paraId="7FD67942" w14:textId="77777777" w:rsidR="00A013FD" w:rsidRPr="00A013FD" w:rsidRDefault="00A013FD" w:rsidP="00A013FD">
      <w:pPr>
        <w:tabs>
          <w:tab w:val="clear" w:pos="2268"/>
          <w:tab w:val="left" w:pos="2608"/>
          <w:tab w:val="left" w:pos="3345"/>
        </w:tabs>
        <w:spacing w:before="80"/>
        <w:ind w:left="1418" w:hanging="1418"/>
      </w:pPr>
      <w:r w:rsidRPr="00A013FD">
        <w:t xml:space="preserve">PAPR </w:t>
      </w:r>
      <w:r w:rsidRPr="00A013FD">
        <w:tab/>
        <w:t xml:space="preserve">Peak to average power ratio </w:t>
      </w:r>
    </w:p>
    <w:p w14:paraId="61F6D3EF"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PC</w:t>
      </w:r>
      <w:r w:rsidRPr="00A013FD">
        <w:rPr>
          <w:lang w:eastAsia="ja-JP"/>
        </w:rPr>
        <w:tab/>
      </w:r>
      <w:r w:rsidRPr="00A013FD">
        <w:t>Physical channels</w:t>
      </w:r>
    </w:p>
    <w:p w14:paraId="552D600C" w14:textId="77777777" w:rsidR="00A013FD" w:rsidRPr="00A013FD" w:rsidRDefault="00A013FD" w:rsidP="00A013FD">
      <w:pPr>
        <w:tabs>
          <w:tab w:val="clear" w:pos="2268"/>
          <w:tab w:val="left" w:pos="2608"/>
          <w:tab w:val="left" w:pos="3345"/>
        </w:tabs>
        <w:spacing w:before="80"/>
        <w:ind w:left="1418" w:hanging="1418"/>
        <w:rPr>
          <w:ins w:id="214" w:author="Ross Norsworthy" w:date="2020-03-20T15:49:00Z"/>
        </w:rPr>
      </w:pPr>
      <w:ins w:id="215" w:author="Ross Norsworthy" w:date="2020-03-20T15:48:00Z">
        <w:r w:rsidRPr="00A013FD">
          <w:rPr>
            <w:lang w:eastAsia="ja-JP"/>
          </w:rPr>
          <w:t>PCN</w:t>
        </w:r>
        <w:r w:rsidRPr="00A013FD">
          <w:rPr>
            <w:lang w:eastAsia="ja-JP"/>
          </w:rPr>
          <w:tab/>
        </w:r>
      </w:ins>
      <w:ins w:id="216" w:author="Ross Norsworthy" w:date="2020-03-20T15:49:00Z">
        <w:r w:rsidRPr="00A013FD">
          <w:t>Physical channel number</w:t>
        </w:r>
      </w:ins>
    </w:p>
    <w:p w14:paraId="48CA9F99" w14:textId="77777777" w:rsidR="00A013FD" w:rsidRPr="00A013FD" w:rsidRDefault="00A013FD" w:rsidP="00A013FD">
      <w:pPr>
        <w:tabs>
          <w:tab w:val="clear" w:pos="2268"/>
          <w:tab w:val="left" w:pos="2608"/>
          <w:tab w:val="left" w:pos="3345"/>
        </w:tabs>
        <w:spacing w:before="80"/>
        <w:ind w:left="1418" w:hanging="1418"/>
        <w:rPr>
          <w:ins w:id="217" w:author="Ross Norsworthy" w:date="2020-03-20T15:49:00Z"/>
        </w:rPr>
      </w:pPr>
      <w:ins w:id="218" w:author="Ross Norsworthy" w:date="2020-03-20T15:49:00Z">
        <w:r w:rsidRPr="00A013FD">
          <w:t>PI</w:t>
        </w:r>
        <w:r w:rsidRPr="00A013FD">
          <w:tab/>
        </w:r>
      </w:ins>
      <w:ins w:id="219" w:author="Ross Norsworthy" w:date="2020-03-20T15:50:00Z">
        <w:r w:rsidRPr="00A013FD">
          <w:t>Presentation interface</w:t>
        </w:r>
      </w:ins>
    </w:p>
    <w:p w14:paraId="2059985C" w14:textId="77777777" w:rsidR="00A013FD" w:rsidRPr="00A013FD" w:rsidRDefault="00A013FD" w:rsidP="00A013FD">
      <w:pPr>
        <w:tabs>
          <w:tab w:val="clear" w:pos="2268"/>
          <w:tab w:val="left" w:pos="2608"/>
          <w:tab w:val="left" w:pos="3345"/>
        </w:tabs>
        <w:spacing w:before="80"/>
        <w:ind w:left="1418" w:hanging="1418"/>
        <w:rPr>
          <w:ins w:id="220" w:author="Ross Norsworthy" w:date="2020-03-20T15:48:00Z"/>
          <w:lang w:eastAsia="ja-JP"/>
        </w:rPr>
      </w:pPr>
      <w:ins w:id="221" w:author="Ross Norsworthy" w:date="2020-03-20T15:49:00Z">
        <w:r w:rsidRPr="00A013FD">
          <w:t>PKI</w:t>
        </w:r>
        <w:r w:rsidRPr="00A013FD">
          <w:tab/>
        </w:r>
      </w:ins>
      <w:ins w:id="222" w:author="Ross Norsworthy" w:date="2020-03-20T15:50:00Z">
        <w:r w:rsidRPr="00A013FD">
          <w:t xml:space="preserve">Public </w:t>
        </w:r>
      </w:ins>
      <w:ins w:id="223" w:author="Ross Norsworthy" w:date="2020-03-20T15:51:00Z">
        <w:r w:rsidRPr="00A013FD">
          <w:t>k</w:t>
        </w:r>
      </w:ins>
      <w:ins w:id="224" w:author="Ross Norsworthy" w:date="2020-03-20T15:50:00Z">
        <w:r w:rsidRPr="00A013FD">
          <w:t xml:space="preserve">ey </w:t>
        </w:r>
      </w:ins>
      <w:ins w:id="225" w:author="Ross Norsworthy" w:date="2020-03-20T15:51:00Z">
        <w:r w:rsidRPr="00A013FD">
          <w:t>i</w:t>
        </w:r>
      </w:ins>
      <w:ins w:id="226" w:author="Ross Norsworthy" w:date="2020-03-20T15:50:00Z">
        <w:r w:rsidRPr="00A013FD">
          <w:t>nfrastructure</w:t>
        </w:r>
      </w:ins>
    </w:p>
    <w:p w14:paraId="2836CADA"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PL</w:t>
      </w:r>
      <w:r w:rsidRPr="00A013FD">
        <w:rPr>
          <w:lang w:eastAsia="ja-JP"/>
        </w:rPr>
        <w:tab/>
        <w:t>Physical layer</w:t>
      </w:r>
    </w:p>
    <w:p w14:paraId="5910E755" w14:textId="77777777" w:rsidR="00A013FD" w:rsidRPr="00A013FD" w:rsidRDefault="00A013FD" w:rsidP="00A013FD">
      <w:pPr>
        <w:tabs>
          <w:tab w:val="clear" w:pos="2268"/>
          <w:tab w:val="left" w:pos="2608"/>
          <w:tab w:val="left" w:pos="3345"/>
        </w:tabs>
        <w:spacing w:before="80"/>
        <w:ind w:left="1418" w:hanging="1418"/>
      </w:pPr>
      <w:r w:rsidRPr="00A013FD">
        <w:t>PFD</w:t>
      </w:r>
      <w:r w:rsidRPr="00A013FD">
        <w:tab/>
        <w:t>Power flux-density</w:t>
      </w:r>
    </w:p>
    <w:p w14:paraId="7887956C" w14:textId="77777777" w:rsidR="00A013FD" w:rsidRPr="00A013FD" w:rsidRDefault="00A013FD" w:rsidP="00A013FD">
      <w:pPr>
        <w:tabs>
          <w:tab w:val="clear" w:pos="2268"/>
          <w:tab w:val="left" w:pos="2608"/>
          <w:tab w:val="left" w:pos="3345"/>
        </w:tabs>
        <w:spacing w:before="80"/>
        <w:ind w:left="1418" w:hanging="1418"/>
      </w:pPr>
      <w:r w:rsidRPr="00A013FD">
        <w:t>ppm</w:t>
      </w:r>
      <w:r w:rsidRPr="00A013FD">
        <w:tab/>
        <w:t>parts per million</w:t>
      </w:r>
    </w:p>
    <w:p w14:paraId="047C3F82" w14:textId="77777777" w:rsidR="00A013FD" w:rsidRPr="00A013FD" w:rsidRDefault="00A013FD" w:rsidP="00A013FD">
      <w:pPr>
        <w:tabs>
          <w:tab w:val="clear" w:pos="2268"/>
          <w:tab w:val="left" w:pos="2608"/>
          <w:tab w:val="left" w:pos="3345"/>
        </w:tabs>
        <w:spacing w:before="80"/>
        <w:ind w:left="1418" w:hanging="1418"/>
      </w:pPr>
      <w:r w:rsidRPr="00A013FD">
        <w:t>PSK</w:t>
      </w:r>
      <w:r w:rsidRPr="00A013FD">
        <w:tab/>
        <w:t>Phase shift keying</w:t>
      </w:r>
    </w:p>
    <w:p w14:paraId="2D9D07AA" w14:textId="77777777" w:rsidR="00A013FD" w:rsidRPr="00A013FD" w:rsidRDefault="00A013FD" w:rsidP="00A013FD">
      <w:pPr>
        <w:tabs>
          <w:tab w:val="clear" w:pos="2268"/>
          <w:tab w:val="left" w:pos="2608"/>
          <w:tab w:val="left" w:pos="3345"/>
        </w:tabs>
        <w:spacing w:before="80"/>
        <w:ind w:left="1418" w:hanging="1418"/>
        <w:rPr>
          <w:lang w:eastAsia="ja-JP"/>
        </w:rPr>
      </w:pPr>
      <w:r w:rsidRPr="00A013FD">
        <w:t>QAM</w:t>
      </w:r>
      <w:r w:rsidRPr="00A013FD">
        <w:tab/>
        <w:t>Quadrature amplitude modulation</w:t>
      </w:r>
    </w:p>
    <w:p w14:paraId="7C3BC964" w14:textId="77777777" w:rsidR="00A013FD" w:rsidRPr="00A013FD" w:rsidRDefault="00A013FD" w:rsidP="00A013FD">
      <w:pPr>
        <w:tabs>
          <w:tab w:val="clear" w:pos="2268"/>
          <w:tab w:val="left" w:pos="2608"/>
          <w:tab w:val="left" w:pos="3345"/>
        </w:tabs>
        <w:spacing w:before="80"/>
        <w:ind w:left="1418" w:hanging="1418"/>
        <w:rPr>
          <w:lang w:eastAsia="ja-JP"/>
        </w:rPr>
      </w:pPr>
      <w:r w:rsidRPr="00A013FD">
        <w:t>QPSK</w:t>
      </w:r>
      <w:r w:rsidRPr="00A013FD">
        <w:tab/>
        <w:t>Quadrature phase shift keying</w:t>
      </w:r>
    </w:p>
    <w:p w14:paraId="1CA9E9DB" w14:textId="77777777" w:rsidR="00A013FD" w:rsidRPr="00A013FD" w:rsidRDefault="00A013FD" w:rsidP="00A013FD">
      <w:pPr>
        <w:tabs>
          <w:tab w:val="clear" w:pos="2268"/>
          <w:tab w:val="left" w:pos="2608"/>
          <w:tab w:val="left" w:pos="3345"/>
        </w:tabs>
        <w:spacing w:before="80"/>
        <w:ind w:left="1418" w:hanging="1418"/>
        <w:rPr>
          <w:ins w:id="227" w:author="Ross Norsworthy" w:date="2020-03-20T15:52:00Z"/>
          <w:lang w:eastAsia="ja-JP"/>
        </w:rPr>
      </w:pPr>
      <w:ins w:id="228" w:author="Ross Norsworthy" w:date="2020-03-20T15:52:00Z">
        <w:r w:rsidRPr="00A013FD">
          <w:rPr>
            <w:lang w:eastAsia="ja-JP"/>
          </w:rPr>
          <w:t>RA</w:t>
        </w:r>
        <w:r w:rsidRPr="00A013FD">
          <w:rPr>
            <w:lang w:eastAsia="ja-JP"/>
          </w:rPr>
          <w:tab/>
        </w:r>
      </w:ins>
      <w:ins w:id="229" w:author="Ross Norsworthy" w:date="2020-03-20T15:53:00Z">
        <w:r w:rsidRPr="00A013FD">
          <w:rPr>
            <w:lang w:eastAsia="ja-JP"/>
          </w:rPr>
          <w:t>Random access</w:t>
        </w:r>
      </w:ins>
    </w:p>
    <w:p w14:paraId="3D7D3905" w14:textId="4609ABF9" w:rsidR="00A013FD" w:rsidRPr="00A013FD" w:rsidDel="00394255" w:rsidRDefault="00A013FD" w:rsidP="00A013FD">
      <w:pPr>
        <w:tabs>
          <w:tab w:val="clear" w:pos="2268"/>
          <w:tab w:val="left" w:pos="2608"/>
          <w:tab w:val="left" w:pos="3345"/>
        </w:tabs>
        <w:spacing w:before="80"/>
        <w:ind w:left="1418" w:hanging="1418"/>
        <w:rPr>
          <w:del w:id="230" w:author="USA Editor" w:date="2020-11-11T11:01:00Z"/>
          <w:lang w:eastAsia="ja-JP"/>
        </w:rPr>
      </w:pPr>
      <w:del w:id="231" w:author="USA Editor" w:date="2020-11-11T11:01:00Z">
        <w:r w:rsidRPr="007843C3" w:rsidDel="00394255">
          <w:rPr>
            <w:lang w:eastAsia="ja-JP"/>
          </w:rPr>
          <w:delText>RADC</w:delText>
        </w:r>
        <w:r w:rsidRPr="007843C3" w:rsidDel="00394255">
          <w:rPr>
            <w:lang w:eastAsia="ja-JP"/>
          </w:rPr>
          <w:tab/>
        </w:r>
        <w:r w:rsidRPr="007843C3" w:rsidDel="00394255">
          <w:delText>Random access short messaging channel</w:delText>
        </w:r>
      </w:del>
    </w:p>
    <w:p w14:paraId="08015314"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 xml:space="preserve">RATDMA </w:t>
      </w:r>
      <w:r w:rsidRPr="00A013FD">
        <w:rPr>
          <w:lang w:eastAsia="ja-JP"/>
        </w:rPr>
        <w:tab/>
        <w:t xml:space="preserve">Random access </w:t>
      </w:r>
      <w:r w:rsidRPr="00A013FD">
        <w:t>time-division multiple access</w:t>
      </w:r>
    </w:p>
    <w:p w14:paraId="35DCED13" w14:textId="74B3DEE1" w:rsidR="00A013FD" w:rsidRDefault="00A013FD" w:rsidP="00A013FD">
      <w:pPr>
        <w:tabs>
          <w:tab w:val="clear" w:pos="2268"/>
          <w:tab w:val="left" w:pos="2608"/>
          <w:tab w:val="left" w:pos="3345"/>
        </w:tabs>
        <w:spacing w:before="80"/>
        <w:ind w:left="1418" w:hanging="1418"/>
      </w:pPr>
      <w:r w:rsidRPr="00A013FD">
        <w:rPr>
          <w:lang w:eastAsia="ja-JP"/>
        </w:rPr>
        <w:t xml:space="preserve">RAC </w:t>
      </w:r>
      <w:r w:rsidRPr="00A013FD">
        <w:rPr>
          <w:lang w:eastAsia="ja-JP"/>
        </w:rPr>
        <w:tab/>
      </w:r>
      <w:r w:rsidRPr="00A013FD">
        <w:t>Random access channel</w:t>
      </w:r>
    </w:p>
    <w:p w14:paraId="777FBE53" w14:textId="0957DB6C" w:rsidR="00A013FD" w:rsidRDefault="00A013FD" w:rsidP="00A013FD">
      <w:pPr>
        <w:tabs>
          <w:tab w:val="clear" w:pos="2268"/>
          <w:tab w:val="left" w:pos="2608"/>
          <w:tab w:val="left" w:pos="3345"/>
        </w:tabs>
        <w:spacing w:before="80"/>
        <w:ind w:left="1418" w:hanging="1418"/>
        <w:rPr>
          <w:ins w:id="232" w:author="Fernandez Jimenez, Virginia" w:date="2020-11-19T13:29:00Z"/>
        </w:rPr>
      </w:pPr>
      <w:ins w:id="233" w:author="Ross Norsworthy" w:date="2020-03-20T15:53:00Z">
        <w:r w:rsidRPr="00A013FD">
          <w:t>RC</w:t>
        </w:r>
        <w:r w:rsidRPr="00A013FD">
          <w:tab/>
        </w:r>
      </w:ins>
      <w:ins w:id="234" w:author="Ross Norsworthy" w:date="2020-03-20T15:54:00Z">
        <w:r w:rsidRPr="00A013FD">
          <w:t>Ranging channel</w:t>
        </w:r>
      </w:ins>
    </w:p>
    <w:p w14:paraId="7AB580D7"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 xml:space="preserve">RF </w:t>
      </w:r>
      <w:r w:rsidRPr="00A013FD">
        <w:rPr>
          <w:lang w:eastAsia="ja-JP"/>
        </w:rPr>
        <w:tab/>
        <w:t>Radio frequency</w:t>
      </w:r>
    </w:p>
    <w:p w14:paraId="201CC0B4"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RSC</w:t>
      </w:r>
      <w:r w:rsidRPr="00A013FD">
        <w:rPr>
          <w:lang w:eastAsia="ja-JP"/>
        </w:rPr>
        <w:tab/>
        <w:t xml:space="preserve">Recursive systematic convolutional </w:t>
      </w:r>
    </w:p>
    <w:p w14:paraId="0A1971F7" w14:textId="0129B46D" w:rsidR="00A013FD" w:rsidRPr="00A013FD" w:rsidDel="00394255" w:rsidRDefault="00A013FD" w:rsidP="00A013FD">
      <w:pPr>
        <w:tabs>
          <w:tab w:val="clear" w:pos="2268"/>
          <w:tab w:val="left" w:pos="2608"/>
          <w:tab w:val="left" w:pos="3345"/>
        </w:tabs>
        <w:spacing w:before="80"/>
        <w:ind w:left="1418" w:hanging="1418"/>
        <w:rPr>
          <w:del w:id="235" w:author="USA Editor" w:date="2020-11-11T11:01:00Z"/>
        </w:rPr>
      </w:pPr>
      <w:del w:id="236" w:author="USA Editor" w:date="2020-11-11T11:01:00Z">
        <w:r w:rsidRPr="007843C3" w:rsidDel="00394255">
          <w:rPr>
            <w:lang w:eastAsia="ja-JP"/>
          </w:rPr>
          <w:delText>RQSC</w:delText>
        </w:r>
        <w:r w:rsidRPr="007843C3" w:rsidDel="00394255">
          <w:rPr>
            <w:lang w:eastAsia="ja-JP"/>
          </w:rPr>
          <w:tab/>
        </w:r>
        <w:r w:rsidRPr="007843C3" w:rsidDel="00394255">
          <w:delText>Random access resource request</w:delText>
        </w:r>
      </w:del>
    </w:p>
    <w:p w14:paraId="0D35C988" w14:textId="74792613" w:rsidR="00A013FD" w:rsidRDefault="00A013FD" w:rsidP="00A013FD">
      <w:pPr>
        <w:tabs>
          <w:tab w:val="clear" w:pos="2268"/>
          <w:tab w:val="left" w:pos="2608"/>
          <w:tab w:val="left" w:pos="3345"/>
        </w:tabs>
        <w:spacing w:before="80"/>
        <w:ind w:left="1418" w:hanging="1418"/>
      </w:pPr>
      <w:r w:rsidRPr="00A013FD">
        <w:t>RR</w:t>
      </w:r>
      <w:r w:rsidRPr="00A013FD">
        <w:tab/>
        <w:t>Radio regulations</w:t>
      </w:r>
    </w:p>
    <w:p w14:paraId="63810DBE" w14:textId="6FDC1929" w:rsidR="00A013FD" w:rsidRDefault="00A013FD" w:rsidP="00A013FD">
      <w:pPr>
        <w:tabs>
          <w:tab w:val="clear" w:pos="2268"/>
          <w:tab w:val="left" w:pos="2608"/>
          <w:tab w:val="left" w:pos="3345"/>
        </w:tabs>
        <w:spacing w:before="80"/>
        <w:ind w:left="1418" w:hanging="1418"/>
        <w:rPr>
          <w:ins w:id="237" w:author="Fernandez Jimenez, Virginia" w:date="2020-11-19T13:29:00Z"/>
          <w:lang w:eastAsia="ja-JP"/>
        </w:rPr>
      </w:pPr>
      <w:ins w:id="238" w:author="Ross Norsworthy" w:date="2020-03-20T15:55:00Z">
        <w:r w:rsidRPr="00A013FD">
          <w:t>RSC</w:t>
        </w:r>
        <w:r w:rsidRPr="00A013FD">
          <w:tab/>
        </w:r>
        <w:r w:rsidRPr="00A013FD">
          <w:rPr>
            <w:lang w:eastAsia="ja-JP"/>
          </w:rPr>
          <w:t>Recursive systematic convolutional</w:t>
        </w:r>
      </w:ins>
    </w:p>
    <w:p w14:paraId="68F919B9" w14:textId="77777777" w:rsidR="00A013FD" w:rsidRPr="00A013FD" w:rsidRDefault="00A013FD" w:rsidP="00A013FD">
      <w:pPr>
        <w:tabs>
          <w:tab w:val="clear" w:pos="2268"/>
          <w:tab w:val="left" w:pos="2608"/>
          <w:tab w:val="left" w:pos="3345"/>
        </w:tabs>
        <w:spacing w:before="80"/>
        <w:ind w:left="1418" w:hanging="1418"/>
        <w:rPr>
          <w:del w:id="239" w:author="Ross Norsworthy" w:date="2020-03-20T15:56:00Z"/>
        </w:rPr>
      </w:pPr>
      <w:del w:id="240" w:author="Ross Norsworthy" w:date="2020-03-20T15:56:00Z">
        <w:r w:rsidRPr="00A013FD">
          <w:delText>RSSI</w:delText>
        </w:r>
        <w:r w:rsidRPr="00A013FD">
          <w:tab/>
          <w:delText>Received signal strength indication</w:delText>
        </w:r>
      </w:del>
    </w:p>
    <w:p w14:paraId="375CB708" w14:textId="77C0C1D4" w:rsidR="00A013FD" w:rsidRDefault="00A013FD" w:rsidP="00A013FD">
      <w:pPr>
        <w:tabs>
          <w:tab w:val="clear" w:pos="2268"/>
          <w:tab w:val="left" w:pos="2608"/>
          <w:tab w:val="left" w:pos="3345"/>
        </w:tabs>
        <w:spacing w:before="80"/>
        <w:ind w:left="1418" w:hanging="1418"/>
      </w:pPr>
      <w:r w:rsidRPr="00A013FD">
        <w:rPr>
          <w:lang w:eastAsia="ja-JP"/>
        </w:rPr>
        <w:t xml:space="preserve">SCTDMA </w:t>
      </w:r>
      <w:r w:rsidRPr="00A013FD">
        <w:rPr>
          <w:lang w:eastAsia="ja-JP"/>
        </w:rPr>
        <w:tab/>
        <w:t xml:space="preserve">Slot carrier sense </w:t>
      </w:r>
      <w:r w:rsidRPr="00A013FD">
        <w:t>time division multiple access</w:t>
      </w:r>
    </w:p>
    <w:p w14:paraId="7AE68C2A" w14:textId="36BFE9B8" w:rsidR="00A013FD" w:rsidRPr="00A013FD" w:rsidDel="00FB44EF" w:rsidRDefault="00A013FD" w:rsidP="00A013FD">
      <w:pPr>
        <w:tabs>
          <w:tab w:val="clear" w:pos="2268"/>
          <w:tab w:val="left" w:pos="2608"/>
          <w:tab w:val="left" w:pos="3345"/>
        </w:tabs>
        <w:spacing w:before="80"/>
        <w:ind w:left="1418" w:hanging="1418"/>
        <w:rPr>
          <w:del w:id="241" w:author="USA Editor" w:date="2020-11-11T11:02:00Z"/>
          <w:lang w:eastAsia="ja-JP"/>
        </w:rPr>
      </w:pPr>
      <w:ins w:id="242" w:author="Ross Norsworthy" w:date="2020-03-20T15:57:00Z">
        <w:del w:id="243" w:author="USA Editor" w:date="2020-11-11T11:02:00Z">
          <w:r w:rsidRPr="007843C3" w:rsidDel="00FB44EF">
            <w:delText>SDR</w:delText>
          </w:r>
          <w:r w:rsidRPr="007843C3" w:rsidDel="00FB44EF">
            <w:tab/>
            <w:delText>Software defined radio</w:delText>
          </w:r>
        </w:del>
      </w:ins>
    </w:p>
    <w:p w14:paraId="799C146D" w14:textId="77777777" w:rsidR="00A013FD" w:rsidRPr="00A013FD" w:rsidRDefault="00A013FD" w:rsidP="00FB44EF">
      <w:pPr>
        <w:tabs>
          <w:tab w:val="clear" w:pos="2268"/>
          <w:tab w:val="left" w:pos="2608"/>
          <w:tab w:val="left" w:pos="3345"/>
        </w:tabs>
        <w:spacing w:before="80"/>
        <w:rPr>
          <w:lang w:eastAsia="ja-JP"/>
        </w:rPr>
      </w:pPr>
      <w:r w:rsidRPr="00A013FD">
        <w:t>SFTP</w:t>
      </w:r>
      <w:r w:rsidRPr="00A013FD">
        <w:tab/>
        <w:t>Secure file transfer protocol</w:t>
      </w:r>
    </w:p>
    <w:p w14:paraId="73C88C76" w14:textId="77777777" w:rsidR="00A013FD" w:rsidRPr="00A013FD" w:rsidRDefault="00A013FD" w:rsidP="00A013FD">
      <w:pPr>
        <w:tabs>
          <w:tab w:val="clear" w:pos="2268"/>
          <w:tab w:val="left" w:pos="2608"/>
          <w:tab w:val="left" w:pos="3345"/>
        </w:tabs>
        <w:spacing w:before="80"/>
        <w:ind w:left="1418" w:hanging="1418"/>
        <w:rPr>
          <w:rFonts w:cs="Helvetica"/>
          <w:lang w:eastAsia="ja-JP"/>
        </w:rPr>
      </w:pPr>
      <w:r w:rsidRPr="00A013FD">
        <w:rPr>
          <w:lang w:eastAsia="ja-JP"/>
        </w:rPr>
        <w:t>SI</w:t>
      </w:r>
      <w:r w:rsidRPr="00A013FD">
        <w:rPr>
          <w:lang w:eastAsia="ja-JP"/>
        </w:rPr>
        <w:tab/>
        <w:t>Selection interval</w:t>
      </w:r>
    </w:p>
    <w:p w14:paraId="6FC1763D" w14:textId="77777777" w:rsidR="00A013FD" w:rsidRPr="00A013FD" w:rsidRDefault="00A013FD" w:rsidP="00A013FD">
      <w:pPr>
        <w:tabs>
          <w:tab w:val="clear" w:pos="2268"/>
          <w:tab w:val="left" w:pos="2608"/>
          <w:tab w:val="left" w:pos="3345"/>
        </w:tabs>
        <w:spacing w:before="80"/>
        <w:ind w:left="1418" w:hanging="1418"/>
        <w:rPr>
          <w:rFonts w:cs="Helvetica"/>
        </w:rPr>
      </w:pPr>
      <w:r w:rsidRPr="00A013FD">
        <w:t>SMTP</w:t>
      </w:r>
      <w:r w:rsidRPr="00A013FD">
        <w:tab/>
        <w:t>Simple mail transfer protocol</w:t>
      </w:r>
    </w:p>
    <w:p w14:paraId="6BE1E73C" w14:textId="2E595EFB" w:rsidR="00A013FD" w:rsidRDefault="00A013FD" w:rsidP="00A013FD">
      <w:pPr>
        <w:tabs>
          <w:tab w:val="clear" w:pos="2268"/>
          <w:tab w:val="left" w:pos="2608"/>
          <w:tab w:val="left" w:pos="3345"/>
        </w:tabs>
        <w:spacing w:before="80"/>
        <w:ind w:left="1418" w:hanging="1418"/>
      </w:pPr>
      <w:r w:rsidRPr="00A013FD">
        <w:t>SNMP</w:t>
      </w:r>
      <w:r w:rsidRPr="00A013FD">
        <w:rPr>
          <w:lang w:eastAsia="ja-JP"/>
        </w:rPr>
        <w:tab/>
      </w:r>
      <w:r w:rsidRPr="00A013FD">
        <w:t>Simple network management protocol</w:t>
      </w:r>
    </w:p>
    <w:p w14:paraId="5470EA59" w14:textId="56A83B9B" w:rsidR="00A013FD" w:rsidRDefault="00A013FD" w:rsidP="00A013FD">
      <w:pPr>
        <w:tabs>
          <w:tab w:val="clear" w:pos="2268"/>
          <w:tab w:val="left" w:pos="2608"/>
          <w:tab w:val="left" w:pos="3345"/>
        </w:tabs>
        <w:spacing w:before="80"/>
        <w:ind w:left="1418" w:hanging="1418"/>
        <w:rPr>
          <w:ins w:id="244" w:author="Fernandez Jimenez, Virginia" w:date="2020-11-19T13:29:00Z"/>
        </w:rPr>
      </w:pPr>
      <w:ins w:id="245" w:author="Ross Norsworthy" w:date="2020-03-20T15:59:00Z">
        <w:r w:rsidRPr="00A013FD">
          <w:t>SNIR</w:t>
        </w:r>
        <w:r w:rsidRPr="00A013FD">
          <w:tab/>
        </w:r>
      </w:ins>
      <w:ins w:id="246" w:author="Ross Norsworthy" w:date="2020-03-20T16:00:00Z">
        <w:r w:rsidRPr="00A013FD">
          <w:t>Signal to noise plus interference ratio</w:t>
        </w:r>
      </w:ins>
    </w:p>
    <w:p w14:paraId="0ADB346C" w14:textId="77777777" w:rsidR="00A013FD" w:rsidRPr="00A013FD" w:rsidRDefault="00A013FD" w:rsidP="00A013FD">
      <w:pPr>
        <w:tabs>
          <w:tab w:val="clear" w:pos="2268"/>
          <w:tab w:val="left" w:pos="2608"/>
          <w:tab w:val="left" w:pos="3345"/>
        </w:tabs>
        <w:spacing w:before="80"/>
        <w:ind w:left="1418" w:hanging="1418"/>
        <w:rPr>
          <w:del w:id="247" w:author="Ross Norsworthy" w:date="2020-03-20T16:00:00Z"/>
        </w:rPr>
      </w:pPr>
      <w:del w:id="248" w:author="Ross Norsworthy" w:date="2020-03-20T16:00:00Z">
        <w:r w:rsidRPr="00A013FD">
          <w:delText>SNR</w:delText>
        </w:r>
        <w:r w:rsidRPr="00A013FD">
          <w:rPr>
            <w:lang w:eastAsia="ja-JP"/>
          </w:rPr>
          <w:tab/>
        </w:r>
        <w:r w:rsidRPr="00A013FD">
          <w:delText>Signal to noise ratio</w:delText>
        </w:r>
      </w:del>
    </w:p>
    <w:p w14:paraId="1676CFC8" w14:textId="77777777" w:rsidR="00A013FD" w:rsidRPr="00A013FD" w:rsidRDefault="00A013FD" w:rsidP="00A013FD">
      <w:pPr>
        <w:tabs>
          <w:tab w:val="clear" w:pos="2268"/>
          <w:tab w:val="left" w:pos="2608"/>
          <w:tab w:val="left" w:pos="3345"/>
        </w:tabs>
        <w:spacing w:before="80"/>
        <w:ind w:left="1418" w:hanging="1418"/>
      </w:pPr>
      <w:r w:rsidRPr="00A013FD">
        <w:t>SOLAS</w:t>
      </w:r>
      <w:r w:rsidRPr="00A013FD">
        <w:tab/>
        <w:t>Safety of life at sea convention</w:t>
      </w:r>
    </w:p>
    <w:p w14:paraId="670DD623" w14:textId="77777777" w:rsidR="00A013FD" w:rsidRPr="00A013FD" w:rsidRDefault="00A013FD" w:rsidP="00A013FD">
      <w:pPr>
        <w:tabs>
          <w:tab w:val="clear" w:pos="2268"/>
          <w:tab w:val="left" w:pos="2608"/>
          <w:tab w:val="left" w:pos="3345"/>
        </w:tabs>
        <w:spacing w:before="80"/>
        <w:ind w:left="1418" w:hanging="1418"/>
      </w:pPr>
      <w:r w:rsidRPr="00A013FD">
        <w:t>SOTDMA</w:t>
      </w:r>
      <w:r w:rsidRPr="00A013FD">
        <w:tab/>
        <w:t xml:space="preserve">Self-organized time division multiple access </w:t>
      </w:r>
    </w:p>
    <w:p w14:paraId="18DCFC8C"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SS</w:t>
      </w:r>
      <w:r w:rsidRPr="00A013FD">
        <w:rPr>
          <w:lang w:eastAsia="ja-JP"/>
        </w:rPr>
        <w:tab/>
      </w:r>
      <w:r w:rsidRPr="00A013FD">
        <w:t xml:space="preserve">Spreading sequences </w:t>
      </w:r>
    </w:p>
    <w:p w14:paraId="70D135B0" w14:textId="77777777" w:rsidR="00A013FD" w:rsidRPr="00A013FD" w:rsidRDefault="00A013FD" w:rsidP="00A013FD">
      <w:pPr>
        <w:tabs>
          <w:tab w:val="clear" w:pos="2268"/>
          <w:tab w:val="left" w:pos="2608"/>
          <w:tab w:val="left" w:pos="3345"/>
        </w:tabs>
        <w:spacing w:before="80"/>
        <w:ind w:left="1418" w:hanging="1418"/>
        <w:rPr>
          <w:lang w:eastAsia="ja-JP"/>
        </w:rPr>
      </w:pPr>
      <w:proofErr w:type="spellStart"/>
      <w:r w:rsidRPr="00A013FD">
        <w:rPr>
          <w:lang w:eastAsia="ja-JP"/>
        </w:rPr>
        <w:t>Sym</w:t>
      </w:r>
      <w:proofErr w:type="spellEnd"/>
      <w:r w:rsidRPr="00A013FD">
        <w:rPr>
          <w:lang w:eastAsia="ja-JP"/>
        </w:rPr>
        <w:tab/>
        <w:t>Symbol</w:t>
      </w:r>
    </w:p>
    <w:p w14:paraId="25058EEF" w14:textId="77777777" w:rsidR="00A013FD" w:rsidRPr="00A013FD" w:rsidRDefault="00A013FD" w:rsidP="00A013FD">
      <w:pPr>
        <w:tabs>
          <w:tab w:val="clear" w:pos="2268"/>
          <w:tab w:val="left" w:pos="2608"/>
          <w:tab w:val="left" w:pos="3345"/>
        </w:tabs>
        <w:spacing w:before="80"/>
        <w:ind w:left="1418" w:hanging="1418"/>
        <w:rPr>
          <w:lang w:eastAsia="ja-JP"/>
        </w:rPr>
      </w:pPr>
      <w:r w:rsidRPr="00A013FD">
        <w:t>SYNC</w:t>
      </w:r>
      <w:r w:rsidRPr="00A013FD">
        <w:rPr>
          <w:lang w:eastAsia="ja-JP"/>
        </w:rPr>
        <w:tab/>
        <w:t>Synchronization</w:t>
      </w:r>
    </w:p>
    <w:p w14:paraId="6149332D" w14:textId="77777777" w:rsidR="00A013FD" w:rsidRPr="00A013FD" w:rsidRDefault="00A013FD" w:rsidP="00A013FD">
      <w:pPr>
        <w:tabs>
          <w:tab w:val="clear" w:pos="2268"/>
          <w:tab w:val="left" w:pos="2608"/>
          <w:tab w:val="left" w:pos="3345"/>
        </w:tabs>
        <w:spacing w:before="80"/>
        <w:ind w:left="1418" w:hanging="1418"/>
        <w:rPr>
          <w:lang w:eastAsia="ja-JP"/>
        </w:rPr>
      </w:pPr>
      <w:r w:rsidRPr="00A013FD">
        <w:rPr>
          <w:lang w:eastAsia="ja-JP"/>
        </w:rPr>
        <w:t>TBB</w:t>
      </w:r>
      <w:r w:rsidRPr="00A013FD">
        <w:rPr>
          <w:lang w:eastAsia="ja-JP"/>
        </w:rPr>
        <w:tab/>
        <w:t xml:space="preserve">Terrestrial bulletin board </w:t>
      </w:r>
    </w:p>
    <w:p w14:paraId="503D22B5" w14:textId="5DCEA93F" w:rsidR="00A013FD" w:rsidRPr="00A013FD" w:rsidDel="00FB44EF" w:rsidRDefault="00A013FD" w:rsidP="00A013FD">
      <w:pPr>
        <w:tabs>
          <w:tab w:val="clear" w:pos="2268"/>
          <w:tab w:val="left" w:pos="2608"/>
          <w:tab w:val="left" w:pos="3345"/>
        </w:tabs>
        <w:spacing w:before="80"/>
        <w:ind w:left="1418" w:hanging="1418"/>
        <w:rPr>
          <w:del w:id="249" w:author="USA Editor" w:date="2020-11-11T11:02:00Z"/>
        </w:rPr>
      </w:pPr>
      <w:del w:id="250" w:author="USA Editor" w:date="2020-11-11T11:02:00Z">
        <w:r w:rsidRPr="007843C3" w:rsidDel="00FB44EF">
          <w:rPr>
            <w:lang w:eastAsia="ja-JP"/>
          </w:rPr>
          <w:delText xml:space="preserve">TBBSC </w:delText>
        </w:r>
        <w:r w:rsidRPr="007843C3" w:rsidDel="00FB44EF">
          <w:rPr>
            <w:lang w:eastAsia="ja-JP"/>
          </w:rPr>
          <w:tab/>
          <w:delText>T</w:delText>
        </w:r>
        <w:r w:rsidRPr="007843C3" w:rsidDel="00FB44EF">
          <w:delText>errestrial bulletin board signalling channel</w:delText>
        </w:r>
      </w:del>
    </w:p>
    <w:p w14:paraId="54696008" w14:textId="1552F094" w:rsidR="00A013FD" w:rsidRDefault="00A013FD" w:rsidP="00A013FD">
      <w:pPr>
        <w:tabs>
          <w:tab w:val="clear" w:pos="2268"/>
          <w:tab w:val="left" w:pos="2608"/>
          <w:tab w:val="left" w:pos="3345"/>
        </w:tabs>
        <w:spacing w:before="80"/>
        <w:ind w:left="1418" w:hanging="1418"/>
      </w:pPr>
      <w:r w:rsidRPr="00A013FD">
        <w:t>TDMA</w:t>
      </w:r>
      <w:r w:rsidRPr="00A013FD">
        <w:tab/>
        <w:t>Time division multiple access</w:t>
      </w:r>
    </w:p>
    <w:p w14:paraId="6995EA6C" w14:textId="73A980BE" w:rsidR="00A013FD" w:rsidRDefault="00A013FD" w:rsidP="00A013FD">
      <w:pPr>
        <w:tabs>
          <w:tab w:val="clear" w:pos="2268"/>
          <w:tab w:val="left" w:pos="2608"/>
          <w:tab w:val="left" w:pos="3345"/>
        </w:tabs>
        <w:spacing w:before="80"/>
        <w:ind w:left="1418" w:hanging="1418"/>
        <w:rPr>
          <w:ins w:id="251" w:author="Fernandez Jimenez, Virginia" w:date="2020-11-19T13:29:00Z"/>
        </w:rPr>
      </w:pPr>
      <w:ins w:id="252" w:author="Ross Norsworthy" w:date="2020-03-20T16:02:00Z">
        <w:r w:rsidRPr="00A013FD">
          <w:t>Tx</w:t>
        </w:r>
        <w:r w:rsidRPr="00A013FD">
          <w:tab/>
          <w:t>Transmitter</w:t>
        </w:r>
      </w:ins>
    </w:p>
    <w:p w14:paraId="374F1112" w14:textId="77777777" w:rsidR="00A013FD" w:rsidRPr="00A013FD" w:rsidRDefault="00A013FD" w:rsidP="00A013FD">
      <w:pPr>
        <w:tabs>
          <w:tab w:val="clear" w:pos="2268"/>
          <w:tab w:val="left" w:pos="2608"/>
          <w:tab w:val="left" w:pos="3345"/>
        </w:tabs>
        <w:spacing w:before="80"/>
        <w:ind w:left="1418" w:hanging="1418"/>
        <w:rPr>
          <w:del w:id="253" w:author="Ross Norsworthy" w:date="2020-03-20T16:03:00Z"/>
          <w:lang w:eastAsia="ja-JP"/>
        </w:rPr>
      </w:pPr>
      <w:del w:id="254" w:author="Ross Norsworthy" w:date="2020-03-20T16:03:00Z">
        <w:r w:rsidRPr="00A013FD">
          <w:delText>UDC</w:delText>
        </w:r>
        <w:r w:rsidRPr="00A013FD">
          <w:tab/>
          <w:delText>Unicast data channel</w:delText>
        </w:r>
      </w:del>
    </w:p>
    <w:p w14:paraId="6F4E9F3A" w14:textId="77777777" w:rsidR="00A013FD" w:rsidRPr="00A013FD" w:rsidRDefault="00A013FD" w:rsidP="00A013FD">
      <w:pPr>
        <w:tabs>
          <w:tab w:val="clear" w:pos="2268"/>
          <w:tab w:val="left" w:pos="2608"/>
          <w:tab w:val="left" w:pos="3345"/>
        </w:tabs>
        <w:spacing w:before="80"/>
        <w:ind w:left="1418" w:hanging="1418"/>
        <w:rPr>
          <w:del w:id="255" w:author="Ross Norsworthy" w:date="2020-03-20T16:03:00Z"/>
          <w:lang w:eastAsia="ja-JP"/>
        </w:rPr>
      </w:pPr>
      <w:del w:id="256" w:author="Ross Norsworthy" w:date="2020-03-20T16:03:00Z">
        <w:r w:rsidRPr="00A013FD">
          <w:delText>UDP</w:delText>
        </w:r>
        <w:r w:rsidRPr="00A013FD">
          <w:tab/>
          <w:delText>User data protocol</w:delText>
        </w:r>
      </w:del>
    </w:p>
    <w:p w14:paraId="363F5D0C" w14:textId="77777777" w:rsidR="00A013FD" w:rsidRPr="00A013FD" w:rsidRDefault="00A013FD" w:rsidP="00A013FD">
      <w:pPr>
        <w:tabs>
          <w:tab w:val="clear" w:pos="2268"/>
          <w:tab w:val="left" w:pos="2608"/>
          <w:tab w:val="left" w:pos="3345"/>
        </w:tabs>
        <w:spacing w:before="80"/>
        <w:ind w:left="1418" w:hanging="1418"/>
      </w:pPr>
      <w:r w:rsidRPr="00A013FD">
        <w:t>UTC</w:t>
      </w:r>
      <w:r w:rsidRPr="00A013FD">
        <w:tab/>
        <w:t xml:space="preserve">Coordinated universal time </w:t>
      </w:r>
    </w:p>
    <w:p w14:paraId="37E15B45" w14:textId="77777777" w:rsidR="00A013FD" w:rsidRPr="00A013FD" w:rsidRDefault="00A013FD" w:rsidP="00A013FD">
      <w:pPr>
        <w:tabs>
          <w:tab w:val="clear" w:pos="2268"/>
          <w:tab w:val="left" w:pos="2608"/>
          <w:tab w:val="left" w:pos="3345"/>
        </w:tabs>
        <w:spacing w:before="80"/>
        <w:ind w:left="1418" w:hanging="1418"/>
      </w:pPr>
      <w:r w:rsidRPr="00A013FD">
        <w:t>VDE</w:t>
      </w:r>
      <w:r w:rsidRPr="00A013FD">
        <w:tab/>
        <w:t>VHF data exchange</w:t>
      </w:r>
    </w:p>
    <w:p w14:paraId="5B772B99" w14:textId="77777777" w:rsidR="00A013FD" w:rsidRPr="00A013FD" w:rsidRDefault="00A013FD" w:rsidP="00A013FD">
      <w:pPr>
        <w:tabs>
          <w:tab w:val="clear" w:pos="2268"/>
          <w:tab w:val="left" w:pos="2608"/>
          <w:tab w:val="left" w:pos="3345"/>
        </w:tabs>
        <w:spacing w:before="80"/>
        <w:ind w:left="1418" w:hanging="1418"/>
      </w:pPr>
      <w:r w:rsidRPr="00A013FD">
        <w:t>VDES</w:t>
      </w:r>
      <w:r w:rsidRPr="00A013FD">
        <w:tab/>
        <w:t>VHF data exchange system</w:t>
      </w:r>
    </w:p>
    <w:p w14:paraId="05D07C01" w14:textId="77777777" w:rsidR="00A013FD" w:rsidRPr="00A013FD" w:rsidRDefault="00A013FD" w:rsidP="00A013FD">
      <w:pPr>
        <w:tabs>
          <w:tab w:val="clear" w:pos="2268"/>
          <w:tab w:val="left" w:pos="2608"/>
          <w:tab w:val="left" w:pos="3345"/>
        </w:tabs>
        <w:spacing w:before="80"/>
        <w:ind w:left="1418" w:hanging="1418"/>
        <w:rPr>
          <w:ins w:id="257" w:author="Ross Norsworthy" w:date="2020-03-20T16:06:00Z"/>
          <w:lang w:eastAsia="ja-JP"/>
        </w:rPr>
      </w:pPr>
      <w:r w:rsidRPr="00A013FD">
        <w:rPr>
          <w:lang w:eastAsia="ja-JP"/>
        </w:rPr>
        <w:t>VDE-SAT</w:t>
      </w:r>
      <w:r w:rsidRPr="00A013FD">
        <w:rPr>
          <w:lang w:eastAsia="ja-JP"/>
        </w:rPr>
        <w:tab/>
      </w:r>
      <w:del w:id="258" w:author="Ross Norsworthy" w:date="2020-03-20T16:07:00Z">
        <w:r w:rsidRPr="00A013FD">
          <w:rPr>
            <w:lang w:eastAsia="ja-JP"/>
          </w:rPr>
          <w:delText>VHF data exchange-satellite</w:delText>
        </w:r>
      </w:del>
      <w:ins w:id="259" w:author="Ross Norsworthy" w:date="2020-03-20T16:07:00Z">
        <w:r w:rsidRPr="000A5AEA">
          <w:rPr>
            <w:lang w:val="en-US" w:eastAsia="ja-JP"/>
          </w:rPr>
          <w:t xml:space="preserve"> Satellite component of the VDE</w:t>
        </w:r>
      </w:ins>
      <w:r w:rsidRPr="00A013FD">
        <w:rPr>
          <w:lang w:eastAsia="ja-JP"/>
        </w:rPr>
        <w:t xml:space="preserve"> </w:t>
      </w:r>
    </w:p>
    <w:p w14:paraId="2A31E9A9" w14:textId="222C70DB" w:rsidR="00A013FD" w:rsidRDefault="00A013FD" w:rsidP="00A013FD">
      <w:pPr>
        <w:tabs>
          <w:tab w:val="clear" w:pos="2268"/>
          <w:tab w:val="left" w:pos="2608"/>
          <w:tab w:val="left" w:pos="3345"/>
        </w:tabs>
        <w:spacing w:before="80"/>
        <w:ind w:left="1418" w:hanging="1418"/>
        <w:rPr>
          <w:ins w:id="260" w:author="Fernandez Jimenez, Virginia" w:date="2020-11-19T13:29:00Z"/>
          <w:lang w:val="en-US" w:eastAsia="ja-JP"/>
        </w:rPr>
      </w:pPr>
      <w:ins w:id="261" w:author="Ross Norsworthy" w:date="2020-03-20T16:06:00Z">
        <w:r w:rsidRPr="00A013FD">
          <w:rPr>
            <w:lang w:eastAsia="ja-JP"/>
          </w:rPr>
          <w:t>VDE-TER</w:t>
        </w:r>
        <w:r w:rsidRPr="00A013FD">
          <w:rPr>
            <w:lang w:eastAsia="ja-JP"/>
          </w:rPr>
          <w:tab/>
        </w:r>
      </w:ins>
      <w:ins w:id="262" w:author="Ross Norsworthy" w:date="2020-03-20T16:08:00Z">
        <w:r w:rsidRPr="000A5AEA">
          <w:rPr>
            <w:lang w:val="en-US" w:eastAsia="ja-JP"/>
          </w:rPr>
          <w:t>Terrestrial component of the VDE</w:t>
        </w:r>
      </w:ins>
    </w:p>
    <w:p w14:paraId="57DDD42E" w14:textId="77777777" w:rsidR="00A013FD" w:rsidRPr="00A013FD" w:rsidRDefault="00A013FD" w:rsidP="00A013FD">
      <w:pPr>
        <w:tabs>
          <w:tab w:val="clear" w:pos="2268"/>
          <w:tab w:val="left" w:pos="2608"/>
          <w:tab w:val="left" w:pos="3345"/>
        </w:tabs>
        <w:spacing w:before="80"/>
        <w:ind w:left="1418" w:hanging="1418"/>
      </w:pPr>
      <w:r w:rsidRPr="00A013FD">
        <w:t>VDL</w:t>
      </w:r>
      <w:r w:rsidRPr="00A013FD">
        <w:tab/>
        <w:t>VHF data link</w:t>
      </w:r>
    </w:p>
    <w:p w14:paraId="7421D61A" w14:textId="3E5AEA59" w:rsidR="00A013FD" w:rsidRDefault="00A013FD" w:rsidP="00A013FD">
      <w:pPr>
        <w:tabs>
          <w:tab w:val="clear" w:pos="2268"/>
          <w:tab w:val="left" w:pos="2608"/>
          <w:tab w:val="left" w:pos="3345"/>
        </w:tabs>
        <w:spacing w:before="80"/>
        <w:ind w:left="1418" w:hanging="1418"/>
        <w:rPr>
          <w:lang w:eastAsia="ja-JP"/>
        </w:rPr>
      </w:pPr>
      <w:r w:rsidRPr="00A013FD">
        <w:rPr>
          <w:lang w:eastAsia="ja-JP"/>
        </w:rPr>
        <w:t>VHF</w:t>
      </w:r>
      <w:r w:rsidRPr="00A013FD">
        <w:rPr>
          <w:lang w:eastAsia="ja-JP"/>
        </w:rPr>
        <w:tab/>
        <w:t>Very high frequency</w:t>
      </w:r>
    </w:p>
    <w:p w14:paraId="511FAB24" w14:textId="16DEE28E" w:rsidR="00A013FD" w:rsidRDefault="00A013FD" w:rsidP="00A013FD">
      <w:pPr>
        <w:tabs>
          <w:tab w:val="clear" w:pos="2268"/>
          <w:tab w:val="left" w:pos="2608"/>
          <w:tab w:val="left" w:pos="3345"/>
        </w:tabs>
        <w:spacing w:before="80"/>
        <w:ind w:left="1418" w:hanging="1418"/>
        <w:rPr>
          <w:ins w:id="263" w:author="Fernandez Jimenez, Virginia" w:date="2020-11-19T13:29:00Z"/>
          <w:lang w:eastAsia="ja-JP"/>
        </w:rPr>
      </w:pPr>
      <w:ins w:id="264" w:author="Ross Norsworthy" w:date="2020-03-20T16:08:00Z">
        <w:r w:rsidRPr="00A013FD">
          <w:rPr>
            <w:lang w:eastAsia="ja-JP"/>
          </w:rPr>
          <w:t>WRC-19</w:t>
        </w:r>
        <w:r w:rsidRPr="00A013FD">
          <w:rPr>
            <w:lang w:eastAsia="ja-JP"/>
          </w:rPr>
          <w:tab/>
        </w:r>
      </w:ins>
      <w:ins w:id="265" w:author="Ross Norsworthy" w:date="2020-03-20T16:09:00Z">
        <w:r w:rsidRPr="00A013FD">
          <w:rPr>
            <w:lang w:eastAsia="ja-JP"/>
          </w:rPr>
          <w:t>World Radiocommunication Conference 2019</w:t>
        </w:r>
      </w:ins>
    </w:p>
    <w:p w14:paraId="7FA6197B" w14:textId="77777777" w:rsidR="00A97729" w:rsidRPr="00A013FD" w:rsidRDefault="00A97729" w:rsidP="00A013FD">
      <w:pPr>
        <w:tabs>
          <w:tab w:val="clear" w:pos="2268"/>
          <w:tab w:val="left" w:pos="2608"/>
          <w:tab w:val="left" w:pos="3345"/>
        </w:tabs>
        <w:spacing w:before="80"/>
        <w:ind w:left="1418" w:hanging="1418"/>
        <w:rPr>
          <w:lang w:eastAsia="ja-JP"/>
        </w:rPr>
      </w:pPr>
    </w:p>
    <w:p w14:paraId="07E12454" w14:textId="77777777" w:rsidR="00A013FD" w:rsidRPr="00A013FD" w:rsidRDefault="00A013FD" w:rsidP="00997183">
      <w:pPr>
        <w:pStyle w:val="Headingb"/>
      </w:pPr>
      <w:proofErr w:type="spellStart"/>
      <w:r w:rsidRPr="00A013FD">
        <w:t>References</w:t>
      </w:r>
      <w:proofErr w:type="spellEnd"/>
      <w:ins w:id="266" w:author="Ross Norsworthy" w:date="2020-03-20T08:46:00Z">
        <w:r w:rsidRPr="00A013FD">
          <w:t xml:space="preserve"> </w:t>
        </w:r>
      </w:ins>
    </w:p>
    <w:p w14:paraId="633B57B2" w14:textId="77777777" w:rsidR="00A013FD" w:rsidRPr="00A013FD" w:rsidRDefault="00A013FD" w:rsidP="00A013FD">
      <w:pPr>
        <w:ind w:left="1134" w:hanging="1134"/>
      </w:pPr>
      <w:r w:rsidRPr="00A013FD">
        <w:t>{RD-1}</w:t>
      </w:r>
      <w:r w:rsidRPr="00A013FD">
        <w:tab/>
        <w:t>ETSI EN 302 583 (V1.2.1) – Digital Video Broadcasting (DVB); Framing Structure, channel coding and modulation for Satellite Services to Handheld devices (SH) below 3 GHz.</w:t>
      </w:r>
    </w:p>
    <w:p w14:paraId="76A035CE" w14:textId="77777777" w:rsidR="00A013FD" w:rsidRPr="00A013FD" w:rsidRDefault="00A013FD" w:rsidP="00A013FD">
      <w:pPr>
        <w:ind w:left="1134" w:hanging="1134"/>
      </w:pPr>
      <w:r w:rsidRPr="00A013FD">
        <w:t>{RD-2}</w:t>
      </w:r>
      <w:r w:rsidRPr="00A013FD">
        <w:tab/>
        <w:t>TM Synchronization and Channel Coding. Recommendation for Space Data System Standards, CCSDS 131.0-B-2. Blue Book. Issue 2. Washington, D.C.: CCSDS, August 2011.</w:t>
      </w:r>
    </w:p>
    <w:p w14:paraId="7B3D207C" w14:textId="77777777" w:rsidR="00A013FD" w:rsidRPr="00A013FD" w:rsidRDefault="00A013FD" w:rsidP="00A013FD">
      <w:pPr>
        <w:ind w:left="1134" w:hanging="1134"/>
      </w:pPr>
      <w:r w:rsidRPr="00A013FD">
        <w:t>{RD-3}</w:t>
      </w:r>
      <w:r w:rsidRPr="00A013FD">
        <w:tab/>
        <w:t>R. Mueller, On Random CDMA with Constant Envelope, ISIT 2011.</w:t>
      </w:r>
    </w:p>
    <w:p w14:paraId="7314309A" w14:textId="77777777" w:rsidR="00A013FD" w:rsidRPr="00A013FD" w:rsidRDefault="00A013FD" w:rsidP="00A013FD">
      <w:pPr>
        <w:ind w:left="1134" w:hanging="1134"/>
        <w:rPr>
          <w:lang w:val="fr-CH"/>
        </w:rPr>
      </w:pPr>
      <w:r w:rsidRPr="00A013FD">
        <w:rPr>
          <w:lang w:val="fr-CH"/>
        </w:rPr>
        <w:t>{RD-4}</w:t>
      </w:r>
      <w:r w:rsidRPr="00A013FD">
        <w:rPr>
          <w:lang w:val="fr-CH"/>
        </w:rPr>
        <w:tab/>
      </w:r>
      <w:proofErr w:type="spellStart"/>
      <w:r w:rsidRPr="00A013FD">
        <w:rPr>
          <w:lang w:val="fr-CH"/>
        </w:rPr>
        <w:t>Recommendation</w:t>
      </w:r>
      <w:proofErr w:type="spellEnd"/>
      <w:r w:rsidRPr="00A013FD">
        <w:rPr>
          <w:lang w:val="fr-CH"/>
        </w:rPr>
        <w:t xml:space="preserve"> ITU-R P.372 – Radio Noise.</w:t>
      </w:r>
    </w:p>
    <w:p w14:paraId="68997203" w14:textId="77777777" w:rsidR="00A013FD" w:rsidRPr="00A013FD" w:rsidRDefault="00A013FD" w:rsidP="00A013FD">
      <w:pPr>
        <w:ind w:left="1134" w:hanging="1134"/>
      </w:pPr>
      <w:r w:rsidRPr="00A013FD">
        <w:t>{RD-5}</w:t>
      </w:r>
      <w:r w:rsidRPr="00A013FD">
        <w:tab/>
        <w:t>Recommendation ITU-T V.42 (03/2002) – Series V: Data Communication over the Telephone Network – Error control – Error-correcting procedures for DCEs using asynchronous-synchronous conversions.</w:t>
      </w:r>
    </w:p>
    <w:p w14:paraId="61B7D6D9" w14:textId="5D810598" w:rsidR="00A013FD" w:rsidRDefault="00A013FD" w:rsidP="00A013FD">
      <w:pPr>
        <w:ind w:left="1134" w:hanging="1134"/>
        <w:rPr>
          <w:ins w:id="267" w:author="USA Editor" w:date="2020-11-11T11:05:00Z"/>
        </w:rPr>
      </w:pPr>
      <w:ins w:id="268" w:author="Ross Norsworthy" w:date="2020-03-19T22:26:00Z">
        <w:r w:rsidRPr="00A013FD">
          <w:t xml:space="preserve">{RD-6} </w:t>
        </w:r>
      </w:ins>
      <w:r w:rsidRPr="00A013FD">
        <w:rPr>
          <w:rFonts w:hint="eastAsia"/>
          <w:lang w:val="en-US" w:eastAsia="zh-CN"/>
        </w:rPr>
        <w:tab/>
      </w:r>
      <w:ins w:id="269" w:author="Ross Norsworthy" w:date="2020-03-19T22:26:00Z">
        <w:r w:rsidRPr="00A013FD">
          <w:t>European Standard ETSI EN 301 545-2 – Digital Video Broadcasting (DVB); Second Generation DVB - Interactive Satellite System (DVB-RCS2); Part 2: Lower Layers for Satellite standard.</w:t>
        </w:r>
      </w:ins>
    </w:p>
    <w:p w14:paraId="26ED1ABC" w14:textId="28DA59D4" w:rsidR="00FB44EF" w:rsidRPr="00A013FD" w:rsidDel="0040588C" w:rsidRDefault="00FB44EF" w:rsidP="00D72B5A">
      <w:pPr>
        <w:rPr>
          <w:ins w:id="270" w:author="USA Editor" w:date="2020-11-11T11:05:00Z"/>
          <w:del w:id="271" w:author="USA Editor 2021" w:date="2020-12-10T12:57:00Z"/>
        </w:rPr>
      </w:pPr>
      <w:ins w:id="272" w:author="USA Editor" w:date="2020-11-11T11:05:00Z">
        <w:del w:id="273" w:author="USA Editor 2021" w:date="2020-12-10T12:57:00Z">
          <w:r w:rsidRPr="007843C3" w:rsidDel="0040588C">
            <w:rPr>
              <w:highlight w:val="green"/>
            </w:rPr>
            <w:delText>[</w:delText>
          </w:r>
          <w:r w:rsidR="00A97729" w:rsidRPr="007843C3" w:rsidDel="0040588C">
            <w:rPr>
              <w:highlight w:val="green"/>
            </w:rPr>
            <w:delText xml:space="preserve">Editor’s </w:delText>
          </w:r>
          <w:r w:rsidRPr="007843C3" w:rsidDel="0040588C">
            <w:rPr>
              <w:highlight w:val="green"/>
            </w:rPr>
            <w:delText>note: throughout the recommendation the reference to these documents are shown in square brackets [] these kind of highlight normally shows text which was not agreed upon. It is suggested to present the references as show in the list of references in culy brackets{}as they appear in the list of references.]</w:delText>
          </w:r>
        </w:del>
      </w:ins>
    </w:p>
    <w:p w14:paraId="64BA230A" w14:textId="77777777" w:rsidR="00A013FD" w:rsidRPr="00A013FD" w:rsidRDefault="00A013FD" w:rsidP="00A013FD">
      <w:pPr>
        <w:spacing w:before="360"/>
      </w:pPr>
      <w:r w:rsidRPr="00A013FD">
        <w:t>The ITU Radiocommunication Assembly,</w:t>
      </w:r>
    </w:p>
    <w:p w14:paraId="53DF192A" w14:textId="77777777" w:rsidR="00A013FD" w:rsidRPr="00A013FD" w:rsidRDefault="00A013FD" w:rsidP="00997183">
      <w:pPr>
        <w:pStyle w:val="Call"/>
      </w:pPr>
      <w:r w:rsidRPr="00A013FD">
        <w:t>considering</w:t>
      </w:r>
    </w:p>
    <w:p w14:paraId="30D534A1" w14:textId="77777777" w:rsidR="00A013FD" w:rsidRPr="00A013FD" w:rsidRDefault="00A013FD" w:rsidP="00A013FD">
      <w:r w:rsidRPr="00A013FD">
        <w:rPr>
          <w:i/>
          <w:iCs/>
        </w:rPr>
        <w:t>a)</w:t>
      </w:r>
      <w:r w:rsidRPr="00A013FD">
        <w:tab/>
        <w:t>that the International Maritime Organization (IMO) has a continuing requirement for a universal shipborne automatic identification system (AIS);</w:t>
      </w:r>
    </w:p>
    <w:p w14:paraId="7E50CC31" w14:textId="77777777" w:rsidR="00A013FD" w:rsidRPr="00A013FD" w:rsidRDefault="00A013FD" w:rsidP="00A013FD">
      <w:r w:rsidRPr="00A013FD">
        <w:rPr>
          <w:i/>
          <w:iCs/>
        </w:rPr>
        <w:t>b)</w:t>
      </w:r>
      <w:r w:rsidRPr="00A013FD">
        <w:tab/>
        <w:t xml:space="preserve">that the use of a universal shipborne </w:t>
      </w:r>
      <w:r w:rsidRPr="00A013FD">
        <w:rPr>
          <w:caps/>
        </w:rPr>
        <w:t>AIS</w:t>
      </w:r>
      <w:r w:rsidRPr="00A013FD">
        <w:t xml:space="preserve"> allows efficient exchange of navigational data between ships and between ships and shore stations, thereby improving safety of navigation;</w:t>
      </w:r>
    </w:p>
    <w:p w14:paraId="7CB66D7B" w14:textId="77777777" w:rsidR="00A013FD" w:rsidRPr="00A013FD" w:rsidRDefault="00A013FD" w:rsidP="00A013FD">
      <w:r w:rsidRPr="00A013FD">
        <w:rPr>
          <w:i/>
          <w:iCs/>
        </w:rPr>
        <w:t>c)</w:t>
      </w:r>
      <w:r w:rsidRPr="00A013FD">
        <w:tab/>
        <w:t>that the VHF data exchange system (VDES) should use appropriate access schemes that ensure the protection of AIS while making efficient use of the spectrum and accommodate all users;</w:t>
      </w:r>
    </w:p>
    <w:p w14:paraId="7D930748" w14:textId="77777777" w:rsidR="00A013FD" w:rsidRPr="00A013FD" w:rsidRDefault="00A013FD" w:rsidP="00A013FD">
      <w:r w:rsidRPr="00A013FD">
        <w:rPr>
          <w:i/>
          <w:iCs/>
        </w:rPr>
        <w:t>d)</w:t>
      </w:r>
      <w:r w:rsidRPr="00A013FD">
        <w:tab/>
        <w:t>that while AIS is used primarily for surveillance and safety of navigation purposes in ship</w:t>
      </w:r>
      <w:r w:rsidRPr="00A013FD">
        <w:noBreakHyphen/>
        <w:t>to</w:t>
      </w:r>
      <w:r w:rsidRPr="00A013FD">
        <w:noBreakHyphen/>
        <w:t>ship use, ship reporting and vessel traffic services applications, a growing need for other maritime safety related communications has developed;</w:t>
      </w:r>
    </w:p>
    <w:p w14:paraId="0C8B6240" w14:textId="77777777" w:rsidR="00A013FD" w:rsidRPr="00A013FD" w:rsidRDefault="00A013FD" w:rsidP="00A013FD">
      <w:r w:rsidRPr="00A013FD">
        <w:rPr>
          <w:i/>
          <w:iCs/>
        </w:rPr>
        <w:t>e)</w:t>
      </w:r>
      <w:r w:rsidRPr="00A013FD">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5A44E5EC" w14:textId="77777777" w:rsidR="00A013FD" w:rsidRPr="00A013FD" w:rsidRDefault="00A013FD" w:rsidP="00A013FD">
      <w:r w:rsidRPr="00A013FD">
        <w:rPr>
          <w:i/>
          <w:iCs/>
        </w:rPr>
        <w:t>f)</w:t>
      </w:r>
      <w:r w:rsidRPr="00A013FD">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2035832D" w14:textId="77777777" w:rsidR="00A013FD" w:rsidRPr="00A013FD" w:rsidRDefault="00A013FD" w:rsidP="00997183">
      <w:pPr>
        <w:pStyle w:val="Call"/>
      </w:pPr>
      <w:r w:rsidRPr="00A013FD">
        <w:t>recognizing</w:t>
      </w:r>
    </w:p>
    <w:p w14:paraId="3FF6132A" w14:textId="77777777" w:rsidR="00A013FD" w:rsidRPr="00A013FD" w:rsidRDefault="00A013FD" w:rsidP="00A013FD">
      <w:r w:rsidRPr="00A013FD">
        <w:t>that the implementation of VDES must ensure that the functions of digital selective calling, AIS and voice distress, safety and calling communication (Channel 16), are not impaired,</w:t>
      </w:r>
    </w:p>
    <w:p w14:paraId="5E4A067A" w14:textId="4CED4059" w:rsidR="00A013FD" w:rsidRPr="009F2068" w:rsidDel="00FB44EF" w:rsidRDefault="00A013FD" w:rsidP="00A013FD">
      <w:pPr>
        <w:keepNext/>
        <w:keepLines/>
        <w:spacing w:before="160"/>
        <w:ind w:left="1134"/>
        <w:rPr>
          <w:del w:id="274" w:author="USA Editor" w:date="2020-11-11T11:05:00Z"/>
          <w:i/>
        </w:rPr>
      </w:pPr>
      <w:del w:id="275" w:author="USA Editor" w:date="2020-11-11T11:05:00Z">
        <w:r w:rsidRPr="007843C3" w:rsidDel="00FB44EF">
          <w:rPr>
            <w:i/>
          </w:rPr>
          <w:delText>noting</w:delText>
        </w:r>
      </w:del>
    </w:p>
    <w:p w14:paraId="58E75674" w14:textId="284636BD" w:rsidR="00A013FD" w:rsidRPr="009F2068" w:rsidDel="00FB44EF" w:rsidRDefault="00A013FD" w:rsidP="00A013FD">
      <w:pPr>
        <w:rPr>
          <w:del w:id="276" w:author="USA Editor" w:date="2020-11-11T11:05:00Z"/>
        </w:rPr>
      </w:pPr>
      <w:del w:id="277" w:author="USA Editor" w:date="2020-11-11T11:05:00Z">
        <w:r w:rsidRPr="007843C3" w:rsidDel="00FB44EF">
          <w:delText>that Report ITU-R M.2371 describes the use cases and requirement for VDES,</w:delText>
        </w:r>
      </w:del>
    </w:p>
    <w:p w14:paraId="3DEC7BB4" w14:textId="77777777" w:rsidR="00A013FD" w:rsidRPr="00A013FD" w:rsidRDefault="00A013FD" w:rsidP="00997183">
      <w:pPr>
        <w:pStyle w:val="Call"/>
      </w:pPr>
      <w:r w:rsidRPr="00A013FD">
        <w:t>recommends</w:t>
      </w:r>
    </w:p>
    <w:p w14:paraId="345280E2" w14:textId="13D508D4" w:rsidR="00A013FD" w:rsidDel="00F63610" w:rsidRDefault="00A013FD" w:rsidP="00A013FD">
      <w:pPr>
        <w:rPr>
          <w:del w:id="278" w:author="USA Editor" w:date="2020-11-11T11:07:00Z"/>
        </w:rPr>
      </w:pPr>
      <w:del w:id="279" w:author="USA Editor" w:date="2020-11-11T11:07:00Z">
        <w:r w:rsidRPr="007843C3" w:rsidDel="00F63610">
          <w:rPr>
            <w:b/>
          </w:rPr>
          <w:delText>1</w:delText>
        </w:r>
        <w:r w:rsidRPr="007843C3" w:rsidDel="00F63610">
          <w:tab/>
          <w:delText xml:space="preserve">that VDES should be designed in accordance with the operational characteristics given in Annex 1 and the technical characteristics and examples given in </w:delText>
        </w:r>
      </w:del>
      <w:ins w:id="280" w:author="Ross Norsworthy" w:date="2020-03-20T08:47:00Z">
        <w:del w:id="281" w:author="USA Editor" w:date="2020-11-11T11:07:00Z">
          <w:r w:rsidRPr="007843C3" w:rsidDel="00F63610">
            <w:delText xml:space="preserve">this </w:delText>
          </w:r>
        </w:del>
      </w:ins>
      <w:ins w:id="282" w:author="ferrero" w:date="2020-07-29T11:09:00Z">
        <w:del w:id="283" w:author="USA Editor" w:date="2020-11-11T11:07:00Z">
          <w:r w:rsidRPr="007843C3" w:rsidDel="00F63610">
            <w:rPr>
              <w:lang w:val="en-US" w:eastAsia="zh-CN"/>
            </w:rPr>
            <w:delText>R</w:delText>
          </w:r>
        </w:del>
      </w:ins>
      <w:ins w:id="284" w:author="Ross Norsworthy" w:date="2020-03-20T08:47:00Z">
        <w:del w:id="285" w:author="USA Editor" w:date="2020-11-11T11:07:00Z">
          <w:r w:rsidRPr="007843C3" w:rsidDel="00F63610">
            <w:delText xml:space="preserve">ecommendation and its </w:delText>
          </w:r>
        </w:del>
      </w:ins>
      <w:del w:id="286" w:author="USA Editor" w:date="2020-11-11T11:07:00Z">
        <w:r w:rsidRPr="007843C3" w:rsidDel="00F63610">
          <w:delText xml:space="preserve">Annexes 2 </w:delText>
        </w:r>
      </w:del>
      <w:ins w:id="287" w:author="Ross Norsworthy" w:date="2020-03-19T18:49:00Z">
        <w:del w:id="288" w:author="USA Editor" w:date="2020-11-11T11:07:00Z">
          <w:r w:rsidRPr="007843C3" w:rsidDel="00F63610">
            <w:delText xml:space="preserve">A </w:delText>
          </w:r>
        </w:del>
      </w:ins>
      <w:del w:id="289" w:author="USA Editor" w:date="2020-11-11T11:07:00Z">
        <w:r w:rsidRPr="007843C3" w:rsidDel="00F63610">
          <w:delText>to 7</w:delText>
        </w:r>
      </w:del>
      <w:ins w:id="290" w:author="Ross Norsworthy" w:date="2020-03-19T18:49:00Z">
        <w:del w:id="291" w:author="USA Editor" w:date="2020-11-11T11:07:00Z">
          <w:r w:rsidRPr="007843C3" w:rsidDel="00F63610">
            <w:delText>E</w:delText>
          </w:r>
        </w:del>
      </w:ins>
      <w:del w:id="292" w:author="USA Editor" w:date="2020-11-11T11:07:00Z">
        <w:r w:rsidRPr="007843C3" w:rsidDel="00F63610">
          <w:delText>;</w:delText>
        </w:r>
      </w:del>
    </w:p>
    <w:p w14:paraId="684210EA" w14:textId="6D1CDD8E" w:rsidR="00F63610" w:rsidRPr="009F2068" w:rsidRDefault="00F63610" w:rsidP="00F63610">
      <w:pPr>
        <w:spacing w:after="120"/>
        <w:rPr>
          <w:ins w:id="293" w:author="USA Editor" w:date="2020-11-11T11:08:00Z"/>
        </w:rPr>
      </w:pPr>
      <w:ins w:id="294" w:author="USA Editor" w:date="2020-11-11T11:08:00Z">
        <w:r w:rsidRPr="007843C3">
          <w:t>1</w:t>
        </w:r>
        <w:r w:rsidRPr="007843C3">
          <w:tab/>
          <w:t>that g</w:t>
        </w:r>
        <w:r w:rsidRPr="007843C3">
          <w:rPr>
            <w:bCs/>
          </w:rPr>
          <w:t xml:space="preserve">eneral elements of VDES should be designed in accordance with </w:t>
        </w:r>
        <w:r w:rsidR="00A97729" w:rsidRPr="009F2068">
          <w:rPr>
            <w:bCs/>
          </w:rPr>
          <w:t xml:space="preserve">Annex </w:t>
        </w:r>
        <w:r w:rsidRPr="007843C3">
          <w:rPr>
            <w:bCs/>
          </w:rPr>
          <w:t>1</w:t>
        </w:r>
        <w:del w:id="295" w:author="USA Editor 2021" w:date="2021-01-06T11:09:00Z">
          <w:r w:rsidRPr="007843C3" w:rsidDel="003047C6">
            <w:rPr>
              <w:bCs/>
            </w:rPr>
            <w:delText xml:space="preserve"> </w:delText>
          </w:r>
          <w:r w:rsidRPr="00D875CD" w:rsidDel="003047C6">
            <w:rPr>
              <w:highlight w:val="green"/>
              <w:rPrChange w:id="296" w:author="USA Editor 2021" w:date="2021-01-06T12:26:00Z">
                <w:rPr/>
              </w:rPrChange>
            </w:rPr>
            <w:delText>[</w:delText>
          </w:r>
          <w:r w:rsidR="00A97729" w:rsidRPr="00D875CD" w:rsidDel="003047C6">
            <w:rPr>
              <w:highlight w:val="green"/>
              <w:rPrChange w:id="297" w:author="USA Editor 2021" w:date="2021-01-06T12:26:00Z">
                <w:rPr/>
              </w:rPrChange>
            </w:rPr>
            <w:delText xml:space="preserve">Editor’s </w:delText>
          </w:r>
          <w:r w:rsidRPr="00D875CD" w:rsidDel="003047C6">
            <w:rPr>
              <w:highlight w:val="green"/>
              <w:rPrChange w:id="298" w:author="USA Editor 2021" w:date="2021-01-06T12:26:00Z">
                <w:rPr/>
              </w:rPrChange>
            </w:rPr>
            <w:delText>note: during the development of this revision this annex is label with the letter “Abis”]</w:delText>
          </w:r>
        </w:del>
      </w:ins>
      <w:ins w:id="299" w:author="Fernandez Jimenez, Virginia" w:date="2020-11-19T13:30:00Z">
        <w:r w:rsidR="00A97729">
          <w:t>;</w:t>
        </w:r>
      </w:ins>
    </w:p>
    <w:p w14:paraId="0CF89BC0" w14:textId="20802024" w:rsidR="00F63610" w:rsidRPr="007843C3" w:rsidRDefault="00F63610" w:rsidP="00F63610">
      <w:pPr>
        <w:spacing w:after="120"/>
        <w:rPr>
          <w:ins w:id="300" w:author="USA Editor" w:date="2020-11-11T11:08:00Z"/>
        </w:rPr>
      </w:pPr>
      <w:ins w:id="301" w:author="USA Editor" w:date="2020-11-11T11:08:00Z">
        <w:r w:rsidRPr="007843C3">
          <w:t>2</w:t>
        </w:r>
        <w:r w:rsidRPr="007843C3">
          <w:tab/>
          <w:t xml:space="preserve">that technical elements common for the satellite and terrestrial component of VDES should be designed in accordance with </w:t>
        </w:r>
        <w:r w:rsidR="00A97729" w:rsidRPr="009F2068">
          <w:t xml:space="preserve">Annex </w:t>
        </w:r>
        <w:r w:rsidRPr="007843C3">
          <w:t>2</w:t>
        </w:r>
        <w:del w:id="302" w:author="USA Editor 2021" w:date="2021-01-06T12:26:00Z">
          <w:r w:rsidRPr="007843C3" w:rsidDel="00D875CD">
            <w:delText xml:space="preserve"> </w:delText>
          </w:r>
          <w:r w:rsidRPr="00D875CD" w:rsidDel="00D875CD">
            <w:rPr>
              <w:highlight w:val="green"/>
              <w:rPrChange w:id="303" w:author="USA Editor 2021" w:date="2021-01-06T12:26:00Z">
                <w:rPr/>
              </w:rPrChange>
            </w:rPr>
            <w:delText xml:space="preserve">[editor’s note: during the development of this revision this </w:delText>
          </w:r>
          <w:r w:rsidR="00A97729" w:rsidRPr="00D875CD" w:rsidDel="00D875CD">
            <w:rPr>
              <w:highlight w:val="green"/>
              <w:rPrChange w:id="304" w:author="USA Editor 2021" w:date="2021-01-06T12:26:00Z">
                <w:rPr/>
              </w:rPrChange>
            </w:rPr>
            <w:delText xml:space="preserve">Annex </w:delText>
          </w:r>
          <w:r w:rsidRPr="00D875CD" w:rsidDel="00D875CD">
            <w:rPr>
              <w:highlight w:val="green"/>
              <w:rPrChange w:id="305" w:author="USA Editor 2021" w:date="2021-01-06T12:26:00Z">
                <w:rPr/>
              </w:rPrChange>
            </w:rPr>
            <w:delText>is label with the letter “A”]</w:delText>
          </w:r>
        </w:del>
        <w:r w:rsidRPr="007843C3">
          <w:t>;</w:t>
        </w:r>
      </w:ins>
    </w:p>
    <w:p w14:paraId="387BD7D0" w14:textId="58F683F6" w:rsidR="00F63610" w:rsidRPr="007843C3" w:rsidRDefault="00F63610" w:rsidP="00F63610">
      <w:pPr>
        <w:spacing w:after="120"/>
        <w:rPr>
          <w:ins w:id="306" w:author="USA Editor" w:date="2020-11-11T11:08:00Z"/>
        </w:rPr>
      </w:pPr>
      <w:ins w:id="307" w:author="USA Editor" w:date="2020-11-11T11:08:00Z">
        <w:r w:rsidRPr="007843C3">
          <w:t>3</w:t>
        </w:r>
        <w:r w:rsidRPr="007843C3">
          <w:tab/>
          <w:t xml:space="preserve">that technical characteristics of the ASM channel should be designed in accordance with </w:t>
        </w:r>
        <w:r w:rsidR="00A97729" w:rsidRPr="009F2068">
          <w:t xml:space="preserve">Annex </w:t>
        </w:r>
        <w:r w:rsidRPr="007843C3">
          <w:t>3</w:t>
        </w:r>
        <w:del w:id="308" w:author="USA Editor 2021" w:date="2021-01-06T12:27:00Z">
          <w:r w:rsidRPr="007843C3" w:rsidDel="00D875CD">
            <w:delText xml:space="preserve"> </w:delText>
          </w:r>
          <w:r w:rsidRPr="00D875CD" w:rsidDel="00D875CD">
            <w:rPr>
              <w:highlight w:val="green"/>
              <w:rPrChange w:id="309" w:author="USA Editor 2021" w:date="2021-01-06T12:27:00Z">
                <w:rPr/>
              </w:rPrChange>
            </w:rPr>
            <w:delText>[</w:delText>
          </w:r>
          <w:r w:rsidR="00A97729" w:rsidRPr="00D875CD" w:rsidDel="00D875CD">
            <w:rPr>
              <w:highlight w:val="green"/>
              <w:rPrChange w:id="310" w:author="USA Editor 2021" w:date="2021-01-06T12:27:00Z">
                <w:rPr/>
              </w:rPrChange>
            </w:rPr>
            <w:delText xml:space="preserve">Editor’s </w:delText>
          </w:r>
          <w:r w:rsidRPr="00D875CD" w:rsidDel="00D875CD">
            <w:rPr>
              <w:highlight w:val="green"/>
              <w:rPrChange w:id="311" w:author="USA Editor 2021" w:date="2021-01-06T12:27:00Z">
                <w:rPr/>
              </w:rPrChange>
            </w:rPr>
            <w:delText xml:space="preserve">note: during the development of this revision this </w:delText>
          </w:r>
          <w:r w:rsidR="00A97729" w:rsidRPr="00D875CD" w:rsidDel="00D875CD">
            <w:rPr>
              <w:highlight w:val="green"/>
              <w:rPrChange w:id="312" w:author="USA Editor 2021" w:date="2021-01-06T12:27:00Z">
                <w:rPr/>
              </w:rPrChange>
            </w:rPr>
            <w:delText xml:space="preserve">Annex </w:delText>
          </w:r>
          <w:r w:rsidRPr="00D875CD" w:rsidDel="00D875CD">
            <w:rPr>
              <w:highlight w:val="green"/>
              <w:rPrChange w:id="313" w:author="USA Editor 2021" w:date="2021-01-06T12:27:00Z">
                <w:rPr/>
              </w:rPrChange>
            </w:rPr>
            <w:delText>is label with the letter “B”]</w:delText>
          </w:r>
        </w:del>
        <w:r w:rsidRPr="007843C3">
          <w:t>;</w:t>
        </w:r>
      </w:ins>
    </w:p>
    <w:p w14:paraId="02130FD9" w14:textId="693783F3" w:rsidR="00F63610" w:rsidRPr="007843C3" w:rsidRDefault="00F63610" w:rsidP="00F63610">
      <w:pPr>
        <w:spacing w:after="120"/>
        <w:rPr>
          <w:ins w:id="314" w:author="USA Editor" w:date="2020-11-11T11:08:00Z"/>
        </w:rPr>
      </w:pPr>
      <w:ins w:id="315" w:author="USA Editor" w:date="2020-11-11T11:08:00Z">
        <w:r w:rsidRPr="007843C3">
          <w:t>4</w:t>
        </w:r>
        <w:r w:rsidRPr="007843C3">
          <w:tab/>
          <w:t xml:space="preserve">that technical characteristics of the terrestrial component </w:t>
        </w:r>
        <w:r w:rsidRPr="007843C3">
          <w:rPr>
            <w:lang w:val="en-US" w:eastAsia="zh-CN"/>
          </w:rPr>
          <w:t xml:space="preserve">of </w:t>
        </w:r>
        <w:r w:rsidRPr="007843C3">
          <w:t>VDE (VDE-TER) channel should be designed in accordance with annex 4</w:t>
        </w:r>
        <w:del w:id="316" w:author="USA Editor 2021" w:date="2021-01-06T12:27:00Z">
          <w:r w:rsidRPr="007843C3" w:rsidDel="00D875CD">
            <w:delText xml:space="preserve"> </w:delText>
          </w:r>
          <w:r w:rsidRPr="00D875CD" w:rsidDel="00D875CD">
            <w:rPr>
              <w:highlight w:val="green"/>
              <w:rPrChange w:id="317" w:author="USA Editor 2021" w:date="2021-01-06T12:27:00Z">
                <w:rPr/>
              </w:rPrChange>
            </w:rPr>
            <w:delText xml:space="preserve">[editor’s note: during the development of this revision this </w:delText>
          </w:r>
          <w:r w:rsidR="00A97729" w:rsidRPr="00D875CD" w:rsidDel="00D875CD">
            <w:rPr>
              <w:highlight w:val="green"/>
              <w:rPrChange w:id="318" w:author="USA Editor 2021" w:date="2021-01-06T12:27:00Z">
                <w:rPr/>
              </w:rPrChange>
            </w:rPr>
            <w:delText xml:space="preserve">Annex </w:delText>
          </w:r>
          <w:r w:rsidRPr="00D875CD" w:rsidDel="00D875CD">
            <w:rPr>
              <w:highlight w:val="green"/>
              <w:rPrChange w:id="319" w:author="USA Editor 2021" w:date="2021-01-06T12:27:00Z">
                <w:rPr/>
              </w:rPrChange>
            </w:rPr>
            <w:delText>is label with the letter “C”]</w:delText>
          </w:r>
        </w:del>
        <w:r w:rsidRPr="007843C3">
          <w:t>;</w:t>
        </w:r>
      </w:ins>
    </w:p>
    <w:p w14:paraId="30539DAC" w14:textId="57D60C72" w:rsidR="00F63610" w:rsidRPr="007843C3" w:rsidRDefault="00F63610" w:rsidP="00F63610">
      <w:pPr>
        <w:spacing w:after="120"/>
        <w:rPr>
          <w:ins w:id="320" w:author="USA Editor" w:date="2020-11-11T11:08:00Z"/>
        </w:rPr>
      </w:pPr>
      <w:ins w:id="321" w:author="USA Editor" w:date="2020-11-11T11:08:00Z">
        <w:r w:rsidRPr="007843C3">
          <w:t>5</w:t>
        </w:r>
        <w:r w:rsidRPr="007843C3">
          <w:tab/>
          <w:t xml:space="preserve">that technical characteristics of the satellite component of VDE (VDE-SAT) should be designed in accordance with </w:t>
        </w:r>
        <w:r w:rsidR="00A97729" w:rsidRPr="009F2068">
          <w:t xml:space="preserve">Annex </w:t>
        </w:r>
        <w:r w:rsidRPr="007843C3">
          <w:t>5</w:t>
        </w:r>
        <w:del w:id="322" w:author="USA Editor 2021" w:date="2021-01-06T12:27:00Z">
          <w:r w:rsidRPr="007843C3" w:rsidDel="00D875CD">
            <w:delText xml:space="preserve"> </w:delText>
          </w:r>
          <w:r w:rsidRPr="00D875CD" w:rsidDel="00D875CD">
            <w:rPr>
              <w:highlight w:val="green"/>
              <w:rPrChange w:id="323" w:author="USA Editor 2021" w:date="2021-01-06T12:28:00Z">
                <w:rPr/>
              </w:rPrChange>
            </w:rPr>
            <w:delText xml:space="preserve">[editor’s note: during the development of this revision this </w:delText>
          </w:r>
          <w:r w:rsidR="00A97729" w:rsidRPr="00D875CD" w:rsidDel="00D875CD">
            <w:rPr>
              <w:highlight w:val="green"/>
              <w:rPrChange w:id="324" w:author="USA Editor 2021" w:date="2021-01-06T12:28:00Z">
                <w:rPr/>
              </w:rPrChange>
            </w:rPr>
            <w:delText xml:space="preserve">Annex </w:delText>
          </w:r>
          <w:r w:rsidRPr="00D875CD" w:rsidDel="00D875CD">
            <w:rPr>
              <w:highlight w:val="green"/>
              <w:rPrChange w:id="325" w:author="USA Editor 2021" w:date="2021-01-06T12:28:00Z">
                <w:rPr/>
              </w:rPrChange>
            </w:rPr>
            <w:delText>is label with the letter “D”]</w:delText>
          </w:r>
        </w:del>
        <w:r w:rsidRPr="007843C3">
          <w:t>;</w:t>
        </w:r>
      </w:ins>
    </w:p>
    <w:p w14:paraId="12D49EEA" w14:textId="4532EDDD" w:rsidR="00F63610" w:rsidRPr="009F2068" w:rsidRDefault="00F63610" w:rsidP="00F63610">
      <w:pPr>
        <w:spacing w:after="120"/>
        <w:rPr>
          <w:ins w:id="326" w:author="USA Editor" w:date="2020-11-11T11:08:00Z"/>
        </w:rPr>
      </w:pPr>
      <w:ins w:id="327" w:author="USA Editor" w:date="2020-11-11T11:08:00Z">
        <w:r w:rsidRPr="007843C3">
          <w:t>6</w:t>
        </w:r>
        <w:r w:rsidRPr="007843C3">
          <w:tab/>
          <w:t xml:space="preserve">that characteristics necessary for each component of VDES to share the available spectrum such that impact between applications is minimized and AIS is respected should be designed in accordance with </w:t>
        </w:r>
        <w:r w:rsidR="00A97729" w:rsidRPr="009F2068">
          <w:t xml:space="preserve">Annex </w:t>
        </w:r>
        <w:r w:rsidRPr="007843C3">
          <w:t>6</w:t>
        </w:r>
        <w:del w:id="328" w:author="USA Editor 2021" w:date="2021-01-06T12:28:00Z">
          <w:r w:rsidRPr="007843C3" w:rsidDel="00D875CD">
            <w:delText xml:space="preserve"> </w:delText>
          </w:r>
          <w:r w:rsidRPr="00D875CD" w:rsidDel="00D875CD">
            <w:rPr>
              <w:highlight w:val="green"/>
              <w:rPrChange w:id="329" w:author="USA Editor 2021" w:date="2021-01-06T12:28:00Z">
                <w:rPr/>
              </w:rPrChange>
            </w:rPr>
            <w:delText xml:space="preserve">[editor’s note: during the development of this revision this </w:delText>
          </w:r>
          <w:r w:rsidR="00A97729" w:rsidRPr="00D875CD" w:rsidDel="00D875CD">
            <w:rPr>
              <w:highlight w:val="green"/>
              <w:rPrChange w:id="330" w:author="USA Editor 2021" w:date="2021-01-06T12:28:00Z">
                <w:rPr/>
              </w:rPrChange>
            </w:rPr>
            <w:delText xml:space="preserve">Annex </w:delText>
          </w:r>
          <w:r w:rsidRPr="00D875CD" w:rsidDel="00D875CD">
            <w:rPr>
              <w:highlight w:val="green"/>
              <w:rPrChange w:id="331" w:author="USA Editor 2021" w:date="2021-01-06T12:28:00Z">
                <w:rPr/>
              </w:rPrChange>
            </w:rPr>
            <w:delText>is label with the letter “E”]</w:delText>
          </w:r>
        </w:del>
        <w:r w:rsidRPr="007843C3">
          <w:t>;</w:t>
        </w:r>
      </w:ins>
    </w:p>
    <w:p w14:paraId="5C27256F" w14:textId="0722456D" w:rsidR="00A013FD" w:rsidRPr="00A013FD" w:rsidRDefault="00A013FD" w:rsidP="00A013FD">
      <w:del w:id="332" w:author="USA Editor" w:date="2020-11-11T11:09:00Z">
        <w:r w:rsidRPr="007843C3" w:rsidDel="00F63610">
          <w:rPr>
            <w:b/>
          </w:rPr>
          <w:delText>2</w:delText>
        </w:r>
      </w:del>
      <w:ins w:id="333" w:author="USA Editor" w:date="2020-11-11T11:09:00Z">
        <w:r w:rsidR="00F63610" w:rsidRPr="007843C3">
          <w:rPr>
            <w:b/>
          </w:rPr>
          <w:t>7</w:t>
        </w:r>
      </w:ins>
      <w:r w:rsidRPr="00A013FD">
        <w:tab/>
        <w:t xml:space="preserve">that applications of the VDES which make use of application specific messages (ASM) designed for AIS, as defined in Recommendation ITU-R M.1371 should also take into account the international application identifier branch, as specified in IMO SN.1/Circ. 289, maintained and published by IMO; </w:t>
      </w:r>
    </w:p>
    <w:p w14:paraId="64D3EA2A" w14:textId="62F09892" w:rsidR="00A013FD" w:rsidRPr="00A013FD" w:rsidRDefault="00A013FD" w:rsidP="00A013FD">
      <w:del w:id="334" w:author="USA Editor" w:date="2020-11-11T11:09:00Z">
        <w:r w:rsidRPr="007843C3" w:rsidDel="00F63610">
          <w:rPr>
            <w:b/>
          </w:rPr>
          <w:delText>3</w:delText>
        </w:r>
      </w:del>
      <w:ins w:id="335" w:author="USA Editor" w:date="2020-11-11T11:09:00Z">
        <w:r w:rsidR="00F63610" w:rsidRPr="007843C3">
          <w:rPr>
            <w:b/>
          </w:rPr>
          <w:t>8</w:t>
        </w:r>
      </w:ins>
      <w:r w:rsidRPr="00A013FD">
        <w:tab/>
        <w:t>that the design and installation of VDES should also consider relevant technical requirements, recommendations and guidelines published by IMO, IEC and IALA</w:t>
      </w:r>
      <w:del w:id="336" w:author="Fernandez Jimenez, Virginia" w:date="2020-11-19T13:31:00Z">
        <w:r w:rsidRPr="00A013FD" w:rsidDel="00A97729">
          <w:delText>.</w:delText>
        </w:r>
      </w:del>
      <w:ins w:id="337" w:author="Fernandez Jimenez, Virginia" w:date="2020-11-19T13:31:00Z">
        <w:r w:rsidR="00A97729">
          <w:t>;</w:t>
        </w:r>
      </w:ins>
    </w:p>
    <w:p w14:paraId="6DC4773F" w14:textId="5184BA28" w:rsidR="00F63610" w:rsidRPr="007843C3" w:rsidRDefault="00F63610" w:rsidP="00F63610">
      <w:pPr>
        <w:rPr>
          <w:ins w:id="338" w:author="USA Editor" w:date="2020-11-11T11:09:00Z"/>
          <w:lang w:eastAsia="en-GB"/>
        </w:rPr>
      </w:pPr>
      <w:ins w:id="339" w:author="USA Editor" w:date="2020-11-11T11:09:00Z">
        <w:r w:rsidRPr="007843C3">
          <w:rPr>
            <w:lang w:eastAsia="en-GB"/>
          </w:rPr>
          <w:t>9</w:t>
        </w:r>
        <w:r w:rsidRPr="007843C3">
          <w:rPr>
            <w:lang w:eastAsia="en-GB"/>
          </w:rPr>
          <w:tab/>
          <w:t>that VDES should give its highest priority to the AIS position reporting and safety related information</w:t>
        </w:r>
      </w:ins>
      <w:ins w:id="340" w:author="Fernandez Jimenez, Virginia" w:date="2020-11-19T13:31:00Z">
        <w:r w:rsidR="00A97729">
          <w:rPr>
            <w:lang w:eastAsia="en-GB"/>
          </w:rPr>
          <w:t>;</w:t>
        </w:r>
      </w:ins>
    </w:p>
    <w:p w14:paraId="251F9F6E" w14:textId="0E9DA9B8" w:rsidR="00F63610" w:rsidRPr="007843C3" w:rsidRDefault="00F63610" w:rsidP="00F63610">
      <w:pPr>
        <w:rPr>
          <w:ins w:id="341" w:author="USA Editor" w:date="2020-11-11T11:09:00Z"/>
          <w:lang w:eastAsia="en-GB"/>
        </w:rPr>
      </w:pPr>
      <w:ins w:id="342" w:author="USA Editor" w:date="2020-11-11T11:09:00Z">
        <w:r w:rsidRPr="007843C3">
          <w:rPr>
            <w:lang w:eastAsia="en-GB"/>
          </w:rPr>
          <w:t>10</w:t>
        </w:r>
        <w:r w:rsidRPr="007843C3">
          <w:rPr>
            <w:lang w:eastAsia="en-GB"/>
          </w:rPr>
          <w:tab/>
          <w:t>that VDES should be capable of transmitting additional safety information on request</w:t>
        </w:r>
      </w:ins>
      <w:ins w:id="343" w:author="Fernandez Jimenez, Virginia" w:date="2020-11-19T13:31:00Z">
        <w:r w:rsidR="00A97729">
          <w:rPr>
            <w:lang w:eastAsia="en-GB"/>
          </w:rPr>
          <w:t>;</w:t>
        </w:r>
      </w:ins>
    </w:p>
    <w:p w14:paraId="4933F608" w14:textId="790D4F07" w:rsidR="00F63610" w:rsidRPr="007843C3" w:rsidRDefault="00F63610" w:rsidP="00F63610">
      <w:pPr>
        <w:rPr>
          <w:ins w:id="344" w:author="USA Editor" w:date="2020-11-11T11:09:00Z"/>
          <w:lang w:eastAsia="en-GB"/>
        </w:rPr>
      </w:pPr>
      <w:ins w:id="345" w:author="USA Editor" w:date="2020-11-11T11:09:00Z">
        <w:r w:rsidRPr="007843C3">
          <w:rPr>
            <w:lang w:eastAsia="en-GB"/>
          </w:rPr>
          <w:t>11</w:t>
        </w:r>
        <w:r w:rsidRPr="007843C3">
          <w:rPr>
            <w:lang w:eastAsia="en-GB"/>
          </w:rPr>
          <w:tab/>
          <w:t>that VDES installation should be able to operate continuously while under way, moored or at anchor</w:t>
        </w:r>
      </w:ins>
      <w:ins w:id="346" w:author="Fernandez Jimenez, Virginia" w:date="2020-11-19T13:31:00Z">
        <w:r w:rsidR="00A97729">
          <w:rPr>
            <w:lang w:eastAsia="en-GB"/>
          </w:rPr>
          <w:t>;</w:t>
        </w:r>
      </w:ins>
    </w:p>
    <w:p w14:paraId="69727E26" w14:textId="555D5832" w:rsidR="00F63610" w:rsidRPr="007843C3" w:rsidRDefault="00F63610" w:rsidP="00F63610">
      <w:pPr>
        <w:rPr>
          <w:ins w:id="347" w:author="USA Editor" w:date="2020-11-11T11:09:00Z"/>
          <w:lang w:eastAsia="en-GB"/>
        </w:rPr>
      </w:pPr>
      <w:ins w:id="348" w:author="USA Editor" w:date="2020-11-11T11:09:00Z">
        <w:r w:rsidRPr="007843C3">
          <w:rPr>
            <w:lang w:eastAsia="en-GB"/>
          </w:rPr>
          <w:t>12</w:t>
        </w:r>
        <w:r w:rsidRPr="007843C3">
          <w:rPr>
            <w:lang w:eastAsia="en-GB"/>
          </w:rPr>
          <w:tab/>
          <w:t>that VDES should be capable of various modes of operation, including the autonomous, assigned and polled modes</w:t>
        </w:r>
      </w:ins>
      <w:ins w:id="349" w:author="Fernandez Jimenez, Virginia" w:date="2020-11-19T13:31:00Z">
        <w:r w:rsidR="00A97729">
          <w:rPr>
            <w:lang w:eastAsia="en-GB"/>
          </w:rPr>
          <w:t>;</w:t>
        </w:r>
      </w:ins>
    </w:p>
    <w:p w14:paraId="685E7190" w14:textId="0AD2D5B6" w:rsidR="00F63610" w:rsidRPr="007843C3" w:rsidRDefault="00F63610" w:rsidP="00F63610">
      <w:pPr>
        <w:rPr>
          <w:ins w:id="350" w:author="USA Editor" w:date="2020-11-11T11:09:00Z"/>
          <w:lang w:eastAsia="en-GB"/>
        </w:rPr>
      </w:pPr>
      <w:ins w:id="351" w:author="USA Editor" w:date="2020-11-11T11:09:00Z">
        <w:r w:rsidRPr="007843C3">
          <w:rPr>
            <w:lang w:eastAsia="en-GB"/>
          </w:rPr>
          <w:t>13</w:t>
        </w:r>
        <w:r w:rsidRPr="007843C3">
          <w:rPr>
            <w:lang w:eastAsia="en-GB"/>
          </w:rPr>
          <w:tab/>
          <w:t>that VDES should provide flexibility for the users in order to prioritize some applications and, consequently, adapt some parameters of the transmission (robustness or capacity) while minimizing system complexity</w:t>
        </w:r>
      </w:ins>
      <w:ins w:id="352" w:author="Fernandez Jimenez, Virginia" w:date="2020-11-19T13:31:00Z">
        <w:r w:rsidR="00A97729">
          <w:rPr>
            <w:lang w:eastAsia="en-GB"/>
          </w:rPr>
          <w:t>;</w:t>
        </w:r>
      </w:ins>
    </w:p>
    <w:p w14:paraId="13CA3234" w14:textId="47F56DED" w:rsidR="00F63610" w:rsidRPr="004F116E" w:rsidRDefault="00F63610" w:rsidP="00F63610">
      <w:pPr>
        <w:rPr>
          <w:ins w:id="353" w:author="USA Editor" w:date="2020-11-11T11:09:00Z"/>
          <w:lang w:eastAsia="en-GB"/>
        </w:rPr>
      </w:pPr>
      <w:ins w:id="354" w:author="USA Editor" w:date="2020-11-11T11:09:00Z">
        <w:r w:rsidRPr="007843C3">
          <w:rPr>
            <w:lang w:eastAsia="en-GB"/>
          </w:rPr>
          <w:t>1</w:t>
        </w:r>
      </w:ins>
      <w:ins w:id="355" w:author="USA Editor" w:date="2020-11-13T08:17:00Z">
        <w:r w:rsidR="009F2068">
          <w:rPr>
            <w:lang w:eastAsia="en-GB"/>
          </w:rPr>
          <w:t>4</w:t>
        </w:r>
      </w:ins>
      <w:ins w:id="356" w:author="USA Editor" w:date="2020-11-11T11:09:00Z">
        <w:r w:rsidRPr="004F116E">
          <w:rPr>
            <w:lang w:eastAsia="en-GB"/>
          </w:rPr>
          <w:tab/>
          <w:t>that VDES shipborne stations should have one multi-function transmitter and a multi-channel and multi-function receiver capable of simultaneously supporting the functions AIS, ASM, VDE-TER and VDE-SAT.</w:t>
        </w:r>
      </w:ins>
    </w:p>
    <w:p w14:paraId="30CB3B1B" w14:textId="77777777" w:rsidR="00A013FD" w:rsidRPr="00A013FD" w:rsidRDefault="00A013FD" w:rsidP="00A013FD">
      <w:pPr>
        <w:overflowPunct/>
        <w:autoSpaceDE/>
        <w:autoSpaceDN/>
        <w:adjustRightInd/>
        <w:spacing w:before="0"/>
        <w:textAlignment w:val="auto"/>
        <w:rPr>
          <w:ins w:id="357" w:author="Ross Norsworthy" w:date="2020-03-19T18:47:00Z"/>
        </w:rPr>
      </w:pPr>
      <w:ins w:id="358" w:author="Ross Norsworthy" w:date="2020-03-19T18:47:00Z">
        <w:r w:rsidRPr="00A013FD">
          <w:br w:type="page"/>
        </w:r>
      </w:ins>
    </w:p>
    <w:p w14:paraId="7FA73938" w14:textId="718736F4" w:rsidR="00A013FD" w:rsidRPr="00FE73B1" w:rsidRDefault="00F63610" w:rsidP="00FE73B1">
      <w:pPr>
        <w:pStyle w:val="AnnexNoTitle"/>
        <w:outlineLvl w:val="0"/>
        <w:rPr>
          <w:rFonts w:eastAsia="Times New Roman"/>
        </w:rPr>
      </w:pPr>
      <w:ins w:id="359" w:author="USA Editor" w:date="2020-11-11T11:10:00Z">
        <w:r w:rsidRPr="00FE73B1">
          <w:rPr>
            <w:rFonts w:eastAsia="Times New Roman"/>
            <w:lang w:val="en-GB"/>
          </w:rPr>
          <w:t xml:space="preserve">Annex </w:t>
        </w:r>
        <w:del w:id="360" w:author="USA Editor 2021" w:date="2020-12-10T16:22:00Z">
          <w:r w:rsidRPr="00677FA0" w:rsidDel="008D36D0">
            <w:rPr>
              <w:rFonts w:eastAsia="Times New Roman"/>
              <w:highlight w:val="green"/>
              <w:lang w:val="en-GB"/>
              <w:rPrChange w:id="361" w:author="USA Editor 2021" w:date="2021-01-28T14:26:00Z">
                <w:rPr>
                  <w:highlight w:val="darkGray"/>
                </w:rPr>
              </w:rPrChange>
            </w:rPr>
            <w:delText>A</w:delText>
          </w:r>
          <w:r w:rsidRPr="00677FA0" w:rsidDel="008D36D0">
            <w:rPr>
              <w:rFonts w:eastAsia="Times New Roman"/>
              <w:highlight w:val="green"/>
              <w:lang w:val="en-GB"/>
              <w:rPrChange w:id="362" w:author="USA Editor 2021" w:date="2021-01-28T14:26:00Z">
                <w:rPr>
                  <w:i/>
                  <w:iCs/>
                  <w:highlight w:val="darkGray"/>
                </w:rPr>
              </w:rPrChange>
            </w:rPr>
            <w:delText>bis</w:delText>
          </w:r>
          <w:r w:rsidRPr="00677FA0" w:rsidDel="008D36D0">
            <w:rPr>
              <w:rFonts w:eastAsia="Times New Roman"/>
              <w:highlight w:val="green"/>
              <w:lang w:val="en-GB"/>
              <w:rPrChange w:id="363" w:author="USA Editor 2021" w:date="2021-01-28T14:26:00Z">
                <w:rPr>
                  <w:highlight w:val="darkGray"/>
                </w:rPr>
              </w:rPrChange>
            </w:rPr>
            <w:delText xml:space="preserve"> [</w:delText>
          </w:r>
        </w:del>
        <w:r w:rsidRPr="00677FA0">
          <w:rPr>
            <w:rFonts w:eastAsia="Times New Roman"/>
            <w:lang w:val="en-GB"/>
          </w:rPr>
          <w:t>1</w:t>
        </w:r>
        <w:del w:id="364" w:author="USA Editor 2021" w:date="2020-12-10T16:22:00Z">
          <w:r w:rsidRPr="00677FA0" w:rsidDel="008D36D0">
            <w:rPr>
              <w:rFonts w:eastAsia="Times New Roman"/>
              <w:highlight w:val="green"/>
              <w:lang w:val="en-GB"/>
              <w:rPrChange w:id="365" w:author="USA Editor 2021" w:date="2021-01-28T14:26:00Z">
                <w:rPr>
                  <w:highlight w:val="darkGray"/>
                </w:rPr>
              </w:rPrChange>
            </w:rPr>
            <w:delText>]</w:delText>
          </w:r>
        </w:del>
      </w:ins>
      <w:ins w:id="366" w:author="USA Editor 2021" w:date="2021-01-28T14:19:00Z">
        <w:r w:rsidR="00677FA0" w:rsidRPr="00106FB2">
          <w:br/>
        </w:r>
      </w:ins>
      <w:ins w:id="367" w:author="USA Editor 2021" w:date="2021-01-28T14:18:00Z">
        <w:r w:rsidR="00677FA0" w:rsidRPr="00106FB2">
          <w:br/>
        </w:r>
      </w:ins>
      <w:ins w:id="368" w:author="Ross Norsworthy" w:date="2020-03-19T18:47:00Z">
        <w:r w:rsidR="00A013FD" w:rsidRPr="00FE73B1">
          <w:rPr>
            <w:rFonts w:eastAsia="Times New Roman"/>
            <w:lang w:val="en-GB"/>
          </w:rPr>
          <w:t xml:space="preserve">General </w:t>
        </w:r>
        <w:r w:rsidR="00A97729" w:rsidRPr="00FE73B1">
          <w:rPr>
            <w:rFonts w:eastAsia="Times New Roman"/>
            <w:lang w:val="en-GB"/>
          </w:rPr>
          <w:t xml:space="preserve">description </w:t>
        </w:r>
        <w:r w:rsidR="00A013FD" w:rsidRPr="00FE73B1">
          <w:rPr>
            <w:rFonts w:eastAsia="Times New Roman"/>
            <w:lang w:val="en-GB"/>
          </w:rPr>
          <w:t xml:space="preserve">of the VDES </w:t>
        </w:r>
        <w:r w:rsidR="00A97729" w:rsidRPr="00FE73B1">
          <w:rPr>
            <w:rFonts w:eastAsia="Times New Roman"/>
            <w:lang w:val="en-GB"/>
          </w:rPr>
          <w:t>operating system</w:t>
        </w:r>
      </w:ins>
    </w:p>
    <w:p w14:paraId="4D4B254F" w14:textId="31AAD1E5" w:rsidR="00A013FD" w:rsidRPr="009F2068" w:rsidDel="00F63610" w:rsidRDefault="00BF604E" w:rsidP="00BF604E">
      <w:pPr>
        <w:pStyle w:val="Heading1"/>
        <w:rPr>
          <w:ins w:id="369" w:author="Johnny Schultz" w:date="2020-02-12T16:59:00Z"/>
          <w:del w:id="370" w:author="USA Editor" w:date="2020-11-11T11:11:00Z"/>
        </w:rPr>
      </w:pPr>
      <w:bookmarkStart w:id="371" w:name="_Toc32394157"/>
      <w:ins w:id="372" w:author="Song, Xiaojing" w:date="2020-08-18T11:06:00Z">
        <w:del w:id="373" w:author="USA Editor" w:date="2020-11-11T11:11:00Z">
          <w:r w:rsidRPr="009F2068" w:rsidDel="00F63610">
            <w:rPr>
              <w:b w:val="0"/>
            </w:rPr>
            <w:delText>1</w:delText>
          </w:r>
          <w:r w:rsidRPr="009F2068" w:rsidDel="00F63610">
            <w:rPr>
              <w:b w:val="0"/>
            </w:rPr>
            <w:tab/>
          </w:r>
        </w:del>
      </w:ins>
      <w:ins w:id="374" w:author="Johnny Schultz" w:date="2020-02-12T16:59:00Z">
        <w:del w:id="375" w:author="USA Editor" w:date="2020-11-11T11:11:00Z">
          <w:r w:rsidR="00A013FD" w:rsidRPr="009F2068" w:rsidDel="00F63610">
            <w:rPr>
              <w:b w:val="0"/>
            </w:rPr>
            <w:delText xml:space="preserve">Document </w:delText>
          </w:r>
        </w:del>
      </w:ins>
      <w:ins w:id="376" w:author="Song, Xiaojing" w:date="2020-08-18T11:06:00Z">
        <w:del w:id="377" w:author="USA Editor" w:date="2020-11-11T11:11:00Z">
          <w:r w:rsidRPr="009F2068" w:rsidDel="00F63610">
            <w:rPr>
              <w:b w:val="0"/>
            </w:rPr>
            <w:delText>s</w:delText>
          </w:r>
        </w:del>
      </w:ins>
      <w:ins w:id="378" w:author="Johnny Schultz" w:date="2020-02-12T16:59:00Z">
        <w:del w:id="379" w:author="USA Editor" w:date="2020-11-11T11:11:00Z">
          <w:r w:rsidR="00A013FD" w:rsidRPr="009F2068" w:rsidDel="00F63610">
            <w:rPr>
              <w:b w:val="0"/>
            </w:rPr>
            <w:delText>tructure</w:delText>
          </w:r>
        </w:del>
      </w:ins>
      <w:bookmarkEnd w:id="371"/>
      <w:ins w:id="380" w:author="Ross Norsworthy" w:date="2020-03-20T08:52:00Z">
        <w:del w:id="381" w:author="USA Editor" w:date="2020-11-11T11:11:00Z">
          <w:r w:rsidR="00A013FD" w:rsidRPr="009F2068" w:rsidDel="00F63610">
            <w:rPr>
              <w:b w:val="0"/>
            </w:rPr>
            <w:delText xml:space="preserve"> </w:delText>
          </w:r>
        </w:del>
      </w:ins>
    </w:p>
    <w:p w14:paraId="56E32D3A" w14:textId="498A5538" w:rsidR="00A013FD" w:rsidRPr="009F2068" w:rsidDel="00F63610" w:rsidRDefault="00A013FD" w:rsidP="00A013FD">
      <w:pPr>
        <w:spacing w:after="120"/>
        <w:rPr>
          <w:ins w:id="382" w:author="Ross Norsworthy" w:date="2020-03-20T17:28:00Z"/>
          <w:del w:id="383" w:author="USA Editor" w:date="2020-11-11T11:11:00Z"/>
        </w:rPr>
      </w:pPr>
      <w:bookmarkStart w:id="384" w:name="_Toc32394158"/>
      <w:ins w:id="385" w:author="Ross Norsworthy" w:date="2020-03-20T17:28:00Z">
        <w:del w:id="386" w:author="USA Editor" w:date="2020-11-11T11:11:00Z">
          <w:r w:rsidRPr="009F2068" w:rsidDel="00F63610">
            <w:delText>The document is provided in a series of Annexes.</w:delText>
          </w:r>
        </w:del>
      </w:ins>
    </w:p>
    <w:p w14:paraId="644AE8A1" w14:textId="625A3FE0" w:rsidR="00A013FD" w:rsidRPr="009F2068" w:rsidDel="00F63610" w:rsidRDefault="00A013FD" w:rsidP="00E44F3D">
      <w:pPr>
        <w:spacing w:after="120"/>
        <w:rPr>
          <w:ins w:id="387" w:author="Ross Norsworthy" w:date="2020-03-20T17:27:00Z"/>
          <w:del w:id="388" w:author="USA Editor" w:date="2020-11-11T11:11:00Z"/>
        </w:rPr>
      </w:pPr>
      <w:ins w:id="389" w:author="Ross Norsworthy" w:date="2020-03-20T17:27:00Z">
        <w:del w:id="390" w:author="USA Editor" w:date="2020-11-11T11:11:00Z">
          <w:r w:rsidRPr="009F2068" w:rsidDel="00F63610">
            <w:delText>Annex A - provides common technical elements of VDES</w:delText>
          </w:r>
        </w:del>
      </w:ins>
    </w:p>
    <w:p w14:paraId="28CB4B2C" w14:textId="78ECD5B2" w:rsidR="00A013FD" w:rsidRPr="009F2068" w:rsidDel="00F63610" w:rsidRDefault="00A013FD" w:rsidP="00E44F3D">
      <w:pPr>
        <w:spacing w:after="120"/>
        <w:rPr>
          <w:ins w:id="391" w:author="Ross Norsworthy" w:date="2020-03-20T17:27:00Z"/>
          <w:del w:id="392" w:author="USA Editor" w:date="2020-11-11T11:11:00Z"/>
        </w:rPr>
      </w:pPr>
      <w:ins w:id="393" w:author="Ross Norsworthy" w:date="2020-03-20T17:27:00Z">
        <w:del w:id="394" w:author="USA Editor" w:date="2020-11-11T11:11:00Z">
          <w:r w:rsidRPr="009F2068" w:rsidDel="00F63610">
            <w:delText>Annex B - describes the technical characteristics of the ASM channel that will support applications specific messages in order to improve the efficiency of application-specific message transmissions and to protect the original function of the AIS.  The ASM channels will also support a satellite uplink.</w:delText>
          </w:r>
        </w:del>
      </w:ins>
    </w:p>
    <w:p w14:paraId="1A0F92EE" w14:textId="7A228D13" w:rsidR="00A013FD" w:rsidRPr="009F2068" w:rsidDel="00F63610" w:rsidRDefault="00A013FD" w:rsidP="00E44F3D">
      <w:pPr>
        <w:spacing w:after="120"/>
        <w:rPr>
          <w:ins w:id="395" w:author="Ross Norsworthy" w:date="2020-03-20T17:27:00Z"/>
          <w:del w:id="396" w:author="USA Editor" w:date="2020-11-11T11:11:00Z"/>
        </w:rPr>
      </w:pPr>
      <w:ins w:id="397" w:author="Ross Norsworthy" w:date="2020-03-20T17:27:00Z">
        <w:del w:id="398" w:author="USA Editor" w:date="2020-11-11T11:11:00Z">
          <w:r w:rsidRPr="009F2068" w:rsidDel="00F63610">
            <w:delText xml:space="preserve">Annex C - describes the technical characteristics of the terrestrial component </w:delText>
          </w:r>
        </w:del>
      </w:ins>
      <w:ins w:id="399" w:author="ferrero" w:date="2020-07-29T11:11:00Z">
        <w:del w:id="400" w:author="USA Editor" w:date="2020-11-11T11:11:00Z">
          <w:r w:rsidRPr="009F2068" w:rsidDel="00F63610">
            <w:rPr>
              <w:lang w:val="en-US" w:eastAsia="zh-CN"/>
            </w:rPr>
            <w:delText xml:space="preserve">of </w:delText>
          </w:r>
        </w:del>
      </w:ins>
      <w:ins w:id="401" w:author="Ross Norsworthy" w:date="2020-03-20T17:27:00Z">
        <w:del w:id="402" w:author="USA Editor" w:date="2020-11-11T11:11:00Z">
          <w:r w:rsidRPr="009F2068" w:rsidDel="00F63610">
            <w:delText>VDE (VDE-TER), which provides an efficient terrestrial data transfer link enabling a wide variety of applications for the maritime community.</w:delText>
          </w:r>
        </w:del>
      </w:ins>
    </w:p>
    <w:p w14:paraId="628473EC" w14:textId="6DC96B57" w:rsidR="00A013FD" w:rsidRPr="009F2068" w:rsidDel="00F63610" w:rsidRDefault="00A013FD" w:rsidP="00E44F3D">
      <w:pPr>
        <w:spacing w:after="120"/>
        <w:rPr>
          <w:ins w:id="403" w:author="Ross Norsworthy" w:date="2020-03-20T17:27:00Z"/>
          <w:del w:id="404" w:author="USA Editor" w:date="2020-11-11T11:11:00Z"/>
        </w:rPr>
      </w:pPr>
      <w:ins w:id="405" w:author="Ross Norsworthy" w:date="2020-03-20T17:27:00Z">
        <w:del w:id="406" w:author="USA Editor" w:date="2020-11-11T11:11:00Z">
          <w:r w:rsidRPr="009F2068" w:rsidDel="00F63610">
            <w:delText>Annex D - describes the technical characteristics of the satellite component of VDE (VDE-SAT), which provides an efficient satellite data transfer link enabling a wide variety of applications for the maritime community</w:delText>
          </w:r>
        </w:del>
      </w:ins>
      <w:ins w:id="407" w:author="ferrero" w:date="2020-07-29T11:12:00Z">
        <w:del w:id="408" w:author="USA Editor" w:date="2020-11-11T11:11:00Z">
          <w:r w:rsidRPr="009F2068" w:rsidDel="00F63610">
            <w:rPr>
              <w:lang w:val="en-US" w:eastAsia="zh-CN"/>
            </w:rPr>
            <w:delText>.</w:delText>
          </w:r>
        </w:del>
      </w:ins>
      <w:ins w:id="409" w:author="Ross Norsworthy" w:date="2020-03-20T17:27:00Z">
        <w:del w:id="410" w:author="USA Editor" w:date="2020-11-11T11:11:00Z">
          <w:r w:rsidRPr="009F2068" w:rsidDel="00F63610">
            <w:delText xml:space="preserve"> </w:delText>
          </w:r>
        </w:del>
      </w:ins>
    </w:p>
    <w:p w14:paraId="0E601F2C" w14:textId="262D2AF2" w:rsidR="00A013FD" w:rsidRPr="009F2068" w:rsidDel="00F63610" w:rsidRDefault="00A013FD" w:rsidP="00E44F3D">
      <w:pPr>
        <w:spacing w:after="120"/>
        <w:rPr>
          <w:ins w:id="411" w:author="Ross Norsworthy" w:date="2020-03-20T17:27:00Z"/>
          <w:del w:id="412" w:author="USA Editor" w:date="2020-11-11T11:11:00Z"/>
        </w:rPr>
      </w:pPr>
      <w:ins w:id="413" w:author="Ross Norsworthy" w:date="2020-03-20T17:27:00Z">
        <w:del w:id="414" w:author="USA Editor" w:date="2020-11-11T11:11:00Z">
          <w:r w:rsidRPr="009F2068" w:rsidDel="00F63610">
            <w:delText>Annex E - describes the characteristics necessary for each component of VDES to share the available spectrum such that impact between services is minimized and AIS is respected.</w:delText>
          </w:r>
        </w:del>
      </w:ins>
    </w:p>
    <w:p w14:paraId="189886D2" w14:textId="7FA326B3" w:rsidR="00A013FD" w:rsidRPr="009F2068" w:rsidDel="00F63610" w:rsidRDefault="00BF604E" w:rsidP="00BF604E">
      <w:pPr>
        <w:pStyle w:val="Heading1"/>
        <w:rPr>
          <w:ins w:id="415" w:author="Johnny Schultz" w:date="2020-02-12T16:59:00Z"/>
          <w:del w:id="416" w:author="USA Editor" w:date="2020-11-11T11:11:00Z"/>
        </w:rPr>
      </w:pPr>
      <w:ins w:id="417" w:author="Song, Xiaojing" w:date="2020-08-18T11:06:00Z">
        <w:del w:id="418" w:author="USA Editor" w:date="2020-11-11T11:11:00Z">
          <w:r w:rsidRPr="009F2068" w:rsidDel="00F63610">
            <w:rPr>
              <w:b w:val="0"/>
            </w:rPr>
            <w:delText>2</w:delText>
          </w:r>
          <w:r w:rsidRPr="009F2068" w:rsidDel="00F63610">
            <w:rPr>
              <w:b w:val="0"/>
            </w:rPr>
            <w:tab/>
          </w:r>
        </w:del>
      </w:ins>
      <w:ins w:id="419" w:author="Johnny Schultz" w:date="2020-02-12T16:59:00Z">
        <w:del w:id="420" w:author="USA Editor" w:date="2020-11-11T11:11:00Z">
          <w:r w:rsidR="00A013FD" w:rsidRPr="009F2068" w:rsidDel="00F63610">
            <w:rPr>
              <w:b w:val="0"/>
            </w:rPr>
            <w:delText xml:space="preserve">Operational </w:delText>
          </w:r>
        </w:del>
      </w:ins>
      <w:ins w:id="421" w:author="Ross Norsworthy" w:date="2020-02-14T19:04:00Z">
        <w:del w:id="422" w:author="USA Editor" w:date="2020-11-11T11:11:00Z">
          <w:r w:rsidR="00A013FD" w:rsidRPr="009F2068" w:rsidDel="00F63610">
            <w:rPr>
              <w:b w:val="0"/>
            </w:rPr>
            <w:delText>c</w:delText>
          </w:r>
        </w:del>
      </w:ins>
      <w:ins w:id="423" w:author="Johnny Schultz" w:date="2020-02-12T16:59:00Z">
        <w:del w:id="424" w:author="USA Editor" w:date="2020-11-11T11:11:00Z">
          <w:r w:rsidR="00A013FD" w:rsidRPr="009F2068" w:rsidDel="00F63610">
            <w:rPr>
              <w:b w:val="0"/>
            </w:rPr>
            <w:delText>haracteristi</w:delText>
          </w:r>
        </w:del>
      </w:ins>
      <w:ins w:id="425" w:author="Johnny Schultz" w:date="2020-02-12T17:00:00Z">
        <w:del w:id="426" w:author="USA Editor" w:date="2020-11-11T11:11:00Z">
          <w:r w:rsidR="00A013FD" w:rsidRPr="009F2068" w:rsidDel="00F63610">
            <w:rPr>
              <w:b w:val="0"/>
            </w:rPr>
            <w:delText>c</w:delText>
          </w:r>
        </w:del>
      </w:ins>
      <w:ins w:id="427" w:author="Johnny Schultz" w:date="2020-02-12T16:59:00Z">
        <w:del w:id="428" w:author="USA Editor" w:date="2020-11-11T11:11:00Z">
          <w:r w:rsidR="00A013FD" w:rsidRPr="009F2068" w:rsidDel="00F63610">
            <w:rPr>
              <w:b w:val="0"/>
            </w:rPr>
            <w:delText>s</w:delText>
          </w:r>
        </w:del>
      </w:ins>
      <w:bookmarkEnd w:id="384"/>
      <w:ins w:id="429" w:author="Ross Norsworthy" w:date="2020-03-20T08:50:00Z">
        <w:del w:id="430" w:author="USA Editor" w:date="2020-11-11T11:11:00Z">
          <w:r w:rsidR="00A013FD" w:rsidRPr="009F2068" w:rsidDel="00F63610">
            <w:rPr>
              <w:b w:val="0"/>
            </w:rPr>
            <w:delText xml:space="preserve"> </w:delText>
          </w:r>
        </w:del>
      </w:ins>
    </w:p>
    <w:p w14:paraId="2E78E3BB" w14:textId="6D8803A1" w:rsidR="00A013FD" w:rsidRPr="009F2068" w:rsidDel="00F63610" w:rsidRDefault="00A013FD" w:rsidP="00A013FD">
      <w:pPr>
        <w:spacing w:after="120"/>
        <w:rPr>
          <w:ins w:id="431" w:author="Ross Norsworthy" w:date="2020-03-20T17:31:00Z"/>
          <w:del w:id="432" w:author="USA Editor" w:date="2020-11-11T11:11:00Z"/>
          <w:szCs w:val="24"/>
        </w:rPr>
      </w:pPr>
      <w:bookmarkStart w:id="433" w:name="_Toc32394159"/>
      <w:ins w:id="434" w:author="Ross Norsworthy" w:date="2020-03-20T17:31:00Z">
        <w:del w:id="435" w:author="USA Editor" w:date="2020-11-11T11:11:00Z">
          <w:r w:rsidRPr="009F2068" w:rsidDel="00F63610">
            <w:rPr>
              <w:szCs w:val="24"/>
            </w:rPr>
            <w:delText>In general, VDES should meet the following:</w:delText>
          </w:r>
        </w:del>
      </w:ins>
    </w:p>
    <w:p w14:paraId="6EC554AC" w14:textId="43DE8004" w:rsidR="00A013FD" w:rsidRPr="009F2068" w:rsidDel="00F63610" w:rsidRDefault="00D82D23" w:rsidP="00D82D23">
      <w:pPr>
        <w:rPr>
          <w:ins w:id="436" w:author="Ross Norsworthy" w:date="2020-03-20T17:30:00Z"/>
          <w:del w:id="437" w:author="USA Editor" w:date="2020-11-11T11:11:00Z"/>
          <w:lang w:eastAsia="en-GB"/>
        </w:rPr>
      </w:pPr>
      <w:ins w:id="438" w:author="Song, Xiaojing" w:date="2020-08-18T15:40:00Z">
        <w:del w:id="439" w:author="USA Editor" w:date="2020-11-11T11:11:00Z">
          <w:r w:rsidRPr="009F2068" w:rsidDel="00F63610">
            <w:rPr>
              <w:lang w:eastAsia="en-GB"/>
            </w:rPr>
            <w:delText>1</w:delText>
          </w:r>
          <w:r w:rsidRPr="009F2068" w:rsidDel="00F63610">
            <w:rPr>
              <w:lang w:eastAsia="en-GB"/>
            </w:rPr>
            <w:tab/>
          </w:r>
        </w:del>
      </w:ins>
      <w:ins w:id="440" w:author="Ross Norsworthy" w:date="2020-03-20T17:30:00Z">
        <w:del w:id="441" w:author="USA Editor" w:date="2020-11-11T11:11:00Z">
          <w:r w:rsidR="00A013FD" w:rsidRPr="009F2068" w:rsidDel="00F63610">
            <w:rPr>
              <w:lang w:eastAsia="en-GB"/>
            </w:rPr>
            <w:delText>The system should give its highest priority to the AIS position reporting and safety related information.</w:delText>
          </w:r>
        </w:del>
      </w:ins>
    </w:p>
    <w:p w14:paraId="234E3F3A" w14:textId="0D67BB7C" w:rsidR="00A013FD" w:rsidRPr="009F2068" w:rsidDel="00F63610" w:rsidRDefault="00D82D23" w:rsidP="00D82D23">
      <w:pPr>
        <w:rPr>
          <w:ins w:id="442" w:author="Ross Norsworthy" w:date="2020-03-20T17:30:00Z"/>
          <w:del w:id="443" w:author="USA Editor" w:date="2020-11-11T11:11:00Z"/>
          <w:lang w:eastAsia="en-GB"/>
        </w:rPr>
      </w:pPr>
      <w:ins w:id="444" w:author="Song, Xiaojing" w:date="2020-08-18T15:40:00Z">
        <w:del w:id="445" w:author="USA Editor" w:date="2020-11-11T11:11:00Z">
          <w:r w:rsidRPr="009F2068" w:rsidDel="00F63610">
            <w:rPr>
              <w:lang w:eastAsia="en-GB"/>
            </w:rPr>
            <w:delText>2</w:delText>
          </w:r>
          <w:r w:rsidRPr="009F2068" w:rsidDel="00F63610">
            <w:rPr>
              <w:lang w:eastAsia="en-GB"/>
            </w:rPr>
            <w:tab/>
          </w:r>
        </w:del>
      </w:ins>
      <w:ins w:id="446" w:author="Ross Norsworthy" w:date="2020-03-20T17:30:00Z">
        <w:del w:id="447" w:author="USA Editor" w:date="2020-11-11T11:11:00Z">
          <w:r w:rsidR="00A013FD" w:rsidRPr="009F2068" w:rsidDel="00F63610">
            <w:rPr>
              <w:lang w:eastAsia="en-GB"/>
            </w:rPr>
            <w:delText xml:space="preserve">The system installation should be capable of receiving and processing the digital messages and interrogating calls specified by this </w:delText>
          </w:r>
        </w:del>
      </w:ins>
      <w:ins w:id="448" w:author="ferrero" w:date="2020-07-29T11:13:00Z">
        <w:del w:id="449" w:author="USA Editor" w:date="2020-11-11T11:11:00Z">
          <w:r w:rsidR="00A013FD" w:rsidRPr="009F2068" w:rsidDel="00F63610">
            <w:rPr>
              <w:lang w:val="en-US" w:eastAsia="zh-CN"/>
            </w:rPr>
            <w:delText>R</w:delText>
          </w:r>
        </w:del>
      </w:ins>
      <w:ins w:id="450" w:author="Ross Norsworthy" w:date="2020-03-20T17:30:00Z">
        <w:del w:id="451" w:author="USA Editor" w:date="2020-11-11T11:11:00Z">
          <w:r w:rsidR="00A013FD" w:rsidRPr="009F2068" w:rsidDel="00F63610">
            <w:rPr>
              <w:lang w:eastAsia="en-GB"/>
            </w:rPr>
            <w:delText>ecommendation.</w:delText>
          </w:r>
        </w:del>
      </w:ins>
    </w:p>
    <w:p w14:paraId="0BDC478D" w14:textId="03945B3E" w:rsidR="00A013FD" w:rsidRPr="009F2068" w:rsidDel="00F63610" w:rsidRDefault="00D82D23" w:rsidP="00D82D23">
      <w:pPr>
        <w:rPr>
          <w:ins w:id="452" w:author="Ross Norsworthy" w:date="2020-03-20T17:30:00Z"/>
          <w:del w:id="453" w:author="USA Editor" w:date="2020-11-11T11:11:00Z"/>
          <w:lang w:eastAsia="en-GB"/>
        </w:rPr>
      </w:pPr>
      <w:ins w:id="454" w:author="Song, Xiaojing" w:date="2020-08-18T15:41:00Z">
        <w:del w:id="455" w:author="USA Editor" w:date="2020-11-11T11:11:00Z">
          <w:r w:rsidRPr="009F2068" w:rsidDel="00F63610">
            <w:rPr>
              <w:lang w:eastAsia="en-GB"/>
            </w:rPr>
            <w:delText>3</w:delText>
          </w:r>
          <w:r w:rsidRPr="009F2068" w:rsidDel="00F63610">
            <w:rPr>
              <w:lang w:eastAsia="en-GB"/>
            </w:rPr>
            <w:tab/>
          </w:r>
        </w:del>
      </w:ins>
      <w:ins w:id="456" w:author="Ross Norsworthy" w:date="2020-03-20T17:30:00Z">
        <w:del w:id="457" w:author="USA Editor" w:date="2020-11-11T11:11:00Z">
          <w:r w:rsidR="00A013FD" w:rsidRPr="009F2068" w:rsidDel="00F63610">
            <w:rPr>
              <w:lang w:eastAsia="en-GB"/>
            </w:rPr>
            <w:delText>The system should be capable of transmitting additional safety information on request.</w:delText>
          </w:r>
        </w:del>
      </w:ins>
    </w:p>
    <w:p w14:paraId="1CB19789" w14:textId="0991AE69" w:rsidR="00A013FD" w:rsidRPr="009F2068" w:rsidDel="00F63610" w:rsidRDefault="00D82D23" w:rsidP="00D82D23">
      <w:pPr>
        <w:rPr>
          <w:ins w:id="458" w:author="Ross Norsworthy" w:date="2020-03-20T17:30:00Z"/>
          <w:del w:id="459" w:author="USA Editor" w:date="2020-11-11T11:11:00Z"/>
          <w:lang w:eastAsia="en-GB"/>
        </w:rPr>
      </w:pPr>
      <w:ins w:id="460" w:author="Song, Xiaojing" w:date="2020-08-18T15:41:00Z">
        <w:del w:id="461" w:author="USA Editor" w:date="2020-11-11T11:11:00Z">
          <w:r w:rsidRPr="009F2068" w:rsidDel="00F63610">
            <w:rPr>
              <w:lang w:eastAsia="en-GB"/>
            </w:rPr>
            <w:delText>4</w:delText>
          </w:r>
          <w:r w:rsidRPr="009F2068" w:rsidDel="00F63610">
            <w:rPr>
              <w:lang w:eastAsia="en-GB"/>
            </w:rPr>
            <w:tab/>
          </w:r>
        </w:del>
      </w:ins>
      <w:ins w:id="462" w:author="Ross Norsworthy" w:date="2020-03-20T17:30:00Z">
        <w:del w:id="463" w:author="USA Editor" w:date="2020-11-11T11:11:00Z">
          <w:r w:rsidR="00A013FD" w:rsidRPr="009F2068" w:rsidDel="00F63610">
            <w:rPr>
              <w:lang w:eastAsia="en-GB"/>
            </w:rPr>
            <w:delText>The system installation should be able to operate continuously while under way, moored or at anchor.</w:delText>
          </w:r>
        </w:del>
      </w:ins>
    </w:p>
    <w:p w14:paraId="640F15CB" w14:textId="0D0FCE9D" w:rsidR="00A013FD" w:rsidRPr="009F2068" w:rsidDel="00F63610" w:rsidRDefault="00D82D23" w:rsidP="00D82D23">
      <w:pPr>
        <w:rPr>
          <w:ins w:id="464" w:author="Ross Norsworthy" w:date="2020-03-20T17:30:00Z"/>
          <w:del w:id="465" w:author="USA Editor" w:date="2020-11-11T11:11:00Z"/>
          <w:lang w:eastAsia="en-GB"/>
        </w:rPr>
      </w:pPr>
      <w:ins w:id="466" w:author="Song, Xiaojing" w:date="2020-08-18T15:41:00Z">
        <w:del w:id="467" w:author="USA Editor" w:date="2020-11-11T11:11:00Z">
          <w:r w:rsidRPr="009F2068" w:rsidDel="00F63610">
            <w:rPr>
              <w:lang w:eastAsia="en-GB"/>
            </w:rPr>
            <w:delText>5</w:delText>
          </w:r>
          <w:r w:rsidRPr="009F2068" w:rsidDel="00F63610">
            <w:rPr>
              <w:lang w:eastAsia="en-GB"/>
            </w:rPr>
            <w:tab/>
          </w:r>
        </w:del>
      </w:ins>
      <w:ins w:id="468" w:author="Ross Norsworthy" w:date="2020-03-20T17:30:00Z">
        <w:del w:id="469" w:author="USA Editor" w:date="2020-11-11T11:11:00Z">
          <w:r w:rsidR="00A013FD" w:rsidRPr="009F2068" w:rsidDel="00F63610">
            <w:rPr>
              <w:lang w:eastAsia="en-GB"/>
            </w:rPr>
            <w:delText>The system should use time-division multiple access (TDMA) techniques, access schemes and data transmission methods in a synchronized manner as specified in the Annexes.</w:delText>
          </w:r>
        </w:del>
      </w:ins>
    </w:p>
    <w:p w14:paraId="31C40156" w14:textId="5D6C7E25" w:rsidR="00A013FD" w:rsidRPr="009F2068" w:rsidDel="00F63610" w:rsidRDefault="00D82D23" w:rsidP="00D82D23">
      <w:pPr>
        <w:rPr>
          <w:ins w:id="470" w:author="Ross Norsworthy" w:date="2020-03-20T17:30:00Z"/>
          <w:del w:id="471" w:author="USA Editor" w:date="2020-11-11T11:11:00Z"/>
          <w:lang w:eastAsia="en-GB"/>
        </w:rPr>
      </w:pPr>
      <w:ins w:id="472" w:author="Song, Xiaojing" w:date="2020-08-18T15:41:00Z">
        <w:del w:id="473" w:author="USA Editor" w:date="2020-11-11T11:11:00Z">
          <w:r w:rsidRPr="009F2068" w:rsidDel="00F63610">
            <w:rPr>
              <w:lang w:eastAsia="en-GB"/>
            </w:rPr>
            <w:delText>6</w:delText>
          </w:r>
          <w:r w:rsidRPr="009F2068" w:rsidDel="00F63610">
            <w:rPr>
              <w:lang w:eastAsia="en-GB"/>
            </w:rPr>
            <w:tab/>
          </w:r>
        </w:del>
      </w:ins>
      <w:ins w:id="474" w:author="Ross Norsworthy" w:date="2020-03-20T17:30:00Z">
        <w:del w:id="475" w:author="USA Editor" w:date="2020-11-11T11:11:00Z">
          <w:r w:rsidR="00A013FD" w:rsidRPr="009F2068" w:rsidDel="00F63610">
            <w:rPr>
              <w:lang w:eastAsia="en-GB"/>
            </w:rPr>
            <w:delText>The system should be capable of various modes of operation, including the autonomous, assigned and polled modes.</w:delText>
          </w:r>
        </w:del>
      </w:ins>
    </w:p>
    <w:p w14:paraId="47740BFF" w14:textId="48481345" w:rsidR="00A013FD" w:rsidRPr="009F2068" w:rsidDel="00F63610" w:rsidRDefault="00D82D23" w:rsidP="00D82D23">
      <w:pPr>
        <w:rPr>
          <w:ins w:id="476" w:author="Ross Norsworthy" w:date="2020-03-20T17:30:00Z"/>
          <w:del w:id="477" w:author="USA Editor" w:date="2020-11-11T11:11:00Z"/>
          <w:lang w:eastAsia="en-GB"/>
        </w:rPr>
      </w:pPr>
      <w:ins w:id="478" w:author="Song, Xiaojing" w:date="2020-08-18T15:41:00Z">
        <w:del w:id="479" w:author="USA Editor" w:date="2020-11-11T11:11:00Z">
          <w:r w:rsidRPr="009F2068" w:rsidDel="00F63610">
            <w:rPr>
              <w:lang w:eastAsia="en-GB"/>
            </w:rPr>
            <w:delText>7</w:delText>
          </w:r>
          <w:r w:rsidRPr="009F2068" w:rsidDel="00F63610">
            <w:rPr>
              <w:lang w:eastAsia="en-GB"/>
            </w:rPr>
            <w:tab/>
          </w:r>
        </w:del>
      </w:ins>
      <w:ins w:id="480" w:author="Ross Norsworthy" w:date="2020-03-20T17:30:00Z">
        <w:del w:id="481" w:author="USA Editor" w:date="2020-11-11T11:11:00Z">
          <w:r w:rsidR="00A013FD" w:rsidRPr="009F2068" w:rsidDel="00F63610">
            <w:rPr>
              <w:lang w:eastAsia="en-GB"/>
            </w:rPr>
            <w:delText>The system should provide flexibility for the users in order to prioritize some applications and, consequently, adapt some parameters of the transmission (robustness or capacity) while minimizing system complexity.</w:delText>
          </w:r>
        </w:del>
      </w:ins>
    </w:p>
    <w:p w14:paraId="49FD019D" w14:textId="6763F277" w:rsidR="00A013FD" w:rsidRPr="009F2068" w:rsidDel="00F63610" w:rsidRDefault="00D82D23" w:rsidP="00D82D23">
      <w:pPr>
        <w:rPr>
          <w:ins w:id="482" w:author="Ross Norsworthy" w:date="2020-03-20T17:30:00Z"/>
          <w:del w:id="483" w:author="USA Editor" w:date="2020-11-11T11:11:00Z"/>
          <w:lang w:eastAsia="en-GB"/>
        </w:rPr>
      </w:pPr>
      <w:ins w:id="484" w:author="Song, Xiaojing" w:date="2020-08-18T15:41:00Z">
        <w:del w:id="485" w:author="USA Editor" w:date="2020-11-11T11:11:00Z">
          <w:r w:rsidRPr="009F2068" w:rsidDel="00F63610">
            <w:rPr>
              <w:lang w:eastAsia="en-GB"/>
            </w:rPr>
            <w:delText>8</w:delText>
          </w:r>
          <w:r w:rsidRPr="009F2068" w:rsidDel="00F63610">
            <w:rPr>
              <w:lang w:eastAsia="en-GB"/>
            </w:rPr>
            <w:tab/>
          </w:r>
        </w:del>
      </w:ins>
      <w:ins w:id="486" w:author="Ross Norsworthy" w:date="2020-03-20T17:30:00Z">
        <w:del w:id="487" w:author="USA Editor" w:date="2020-11-11T11:11:00Z">
          <w:r w:rsidR="00A013FD" w:rsidRPr="009F2068" w:rsidDel="00F63610">
            <w:rPr>
              <w:lang w:eastAsia="en-GB"/>
            </w:rPr>
            <w:delText>The system should address the use cases identified in Report ITU-R M.2371.</w:delText>
          </w:r>
        </w:del>
      </w:ins>
    </w:p>
    <w:p w14:paraId="0A33C4EC" w14:textId="0E9A5FD5" w:rsidR="00A013FD" w:rsidRPr="00A013FD" w:rsidDel="00F63610" w:rsidRDefault="00D82D23" w:rsidP="00D82D23">
      <w:pPr>
        <w:rPr>
          <w:ins w:id="488" w:author="Ross Norsworthy" w:date="2020-03-20T17:30:00Z"/>
          <w:del w:id="489" w:author="USA Editor" w:date="2020-11-11T11:11:00Z"/>
          <w:lang w:eastAsia="en-GB"/>
        </w:rPr>
      </w:pPr>
      <w:ins w:id="490" w:author="Song, Xiaojing" w:date="2020-08-18T15:41:00Z">
        <w:del w:id="491" w:author="USA Editor" w:date="2020-11-11T11:11:00Z">
          <w:r w:rsidRPr="009F2068" w:rsidDel="00F63610">
            <w:rPr>
              <w:lang w:eastAsia="en-GB"/>
            </w:rPr>
            <w:delText>9</w:delText>
          </w:r>
          <w:r w:rsidRPr="009F2068" w:rsidDel="00F63610">
            <w:rPr>
              <w:lang w:eastAsia="en-GB"/>
            </w:rPr>
            <w:tab/>
          </w:r>
        </w:del>
      </w:ins>
      <w:ins w:id="492" w:author="Ross Norsworthy" w:date="2020-03-20T17:30:00Z">
        <w:del w:id="493" w:author="USA Editor" w:date="2020-11-11T11:11:00Z">
          <w:r w:rsidR="00A013FD" w:rsidRPr="009F2068" w:rsidDel="00F63610">
            <w:rPr>
              <w:lang w:eastAsia="en-GB"/>
            </w:rPr>
            <w:delText xml:space="preserve">The VDES shipborne stations should have one multi-function transmitter and a multi-channel and multi-function receiver capable of simultaneously supporting the functions specified in this </w:delText>
          </w:r>
        </w:del>
      </w:ins>
      <w:ins w:id="494" w:author="ferrero" w:date="2020-07-29T11:15:00Z">
        <w:del w:id="495" w:author="USA Editor" w:date="2020-11-11T11:11:00Z">
          <w:r w:rsidR="00A013FD" w:rsidRPr="009F2068" w:rsidDel="00F63610">
            <w:rPr>
              <w:lang w:val="en-US" w:eastAsia="zh-CN"/>
            </w:rPr>
            <w:delText>R</w:delText>
          </w:r>
        </w:del>
      </w:ins>
      <w:ins w:id="496" w:author="Ross Norsworthy" w:date="2020-03-20T17:30:00Z">
        <w:del w:id="497" w:author="USA Editor" w:date="2020-11-11T11:11:00Z">
          <w:r w:rsidR="00A013FD" w:rsidRPr="009F2068" w:rsidDel="00F63610">
            <w:rPr>
              <w:lang w:eastAsia="en-GB"/>
            </w:rPr>
            <w:delText>ecommendation. These functions include AIS, ASM, VDE-TER and VDE-SAT.</w:delText>
          </w:r>
        </w:del>
      </w:ins>
    </w:p>
    <w:p w14:paraId="7F163FE3" w14:textId="23C3239C" w:rsidR="00A013FD" w:rsidRPr="00A013FD" w:rsidRDefault="00BF604E" w:rsidP="00BF604E">
      <w:pPr>
        <w:pStyle w:val="Heading2"/>
        <w:rPr>
          <w:ins w:id="498" w:author="Johnny Schultz" w:date="2020-02-12T16:59:00Z"/>
        </w:rPr>
      </w:pPr>
      <w:ins w:id="499" w:author="Song, Xiaojing" w:date="2020-08-18T11:07:00Z">
        <w:del w:id="500" w:author="USA Editor 2021" w:date="2020-12-10T16:24:00Z">
          <w:r w:rsidRPr="007843C3" w:rsidDel="008D36D0">
            <w:rPr>
              <w:highlight w:val="green"/>
            </w:rPr>
            <w:delText>2.</w:delText>
          </w:r>
        </w:del>
        <w:r>
          <w:t>1</w:t>
        </w:r>
        <w:r>
          <w:tab/>
        </w:r>
      </w:ins>
      <w:ins w:id="501" w:author="Johnny Schultz" w:date="2020-02-12T16:59:00Z">
        <w:r w:rsidR="00A013FD" w:rsidRPr="00A013FD">
          <w:t>General</w:t>
        </w:r>
      </w:ins>
      <w:ins w:id="502" w:author="Ross Norsworthy" w:date="2020-03-20T16:32:00Z">
        <w:r w:rsidR="00A013FD" w:rsidRPr="00A013FD">
          <w:t xml:space="preserve"> d</w:t>
        </w:r>
      </w:ins>
      <w:ins w:id="503" w:author="Johnny Schultz" w:date="2020-02-12T16:59:00Z">
        <w:r w:rsidR="00A013FD" w:rsidRPr="00A013FD">
          <w:t>escription of VDES</w:t>
        </w:r>
        <w:bookmarkEnd w:id="433"/>
      </w:ins>
    </w:p>
    <w:p w14:paraId="139DE379" w14:textId="207D2BA9" w:rsidR="00A013FD" w:rsidRDefault="00A013FD" w:rsidP="00A013FD">
      <w:pPr>
        <w:spacing w:after="120"/>
      </w:pPr>
      <w:ins w:id="504" w:author="Johnny Schultz" w:date="2020-02-12T16:59:00Z">
        <w:r w:rsidRPr="00A013FD">
          <w:t>In essence, the VDES provides a variety of means for the exchange of data between maritime stations, ship-to-ship, ship-to-shore, shore-to ship, ship-to-satellite and satellite-to-ship. The VDES is a multi-component system comprising of VHF data exchange (VDE), application specific messages (ASM) and the automatic identification system (AIS) in the VHF maritime mobile band (156.025-162.025 MHz). The V</w:t>
        </w:r>
        <w:r w:rsidRPr="009F2068">
          <w:t>DE</w:t>
        </w:r>
      </w:ins>
      <w:ins w:id="505" w:author="USA Editor" w:date="2020-11-11T11:12:00Z">
        <w:r w:rsidR="001523E7" w:rsidRPr="007843C3">
          <w:t>S</w:t>
        </w:r>
      </w:ins>
      <w:ins w:id="506" w:author="Johnny Schultz" w:date="2020-02-12T16:59:00Z">
        <w:r w:rsidRPr="00A013FD">
          <w:t xml:space="preserve"> has a terrestrial component (VDE-TER) and a satellite component (VDE-SAT).</w:t>
        </w:r>
      </w:ins>
      <w:ins w:id="507" w:author="Ross Norsworthy" w:date="2020-02-20T15:01:00Z">
        <w:r w:rsidRPr="00A013FD">
          <w:t xml:space="preserve"> The VDES functions are illustrated pictorially in Figure 1.</w:t>
        </w:r>
      </w:ins>
    </w:p>
    <w:p w14:paraId="2B2C641D" w14:textId="77777777" w:rsidR="0080100B" w:rsidRDefault="0080100B" w:rsidP="0080100B">
      <w:pPr>
        <w:pStyle w:val="FigureNo"/>
        <w:rPr>
          <w:lang w:val="en-US"/>
        </w:rPr>
      </w:pPr>
      <w:ins w:id="508" w:author="Ross Norsworthy" w:date="2020-02-20T15:02:00Z">
        <w:r w:rsidRPr="00A013FD">
          <w:rPr>
            <w:lang w:val="en-US"/>
          </w:rPr>
          <w:t>Figure 1</w:t>
        </w:r>
      </w:ins>
    </w:p>
    <w:p w14:paraId="61096721" w14:textId="77777777" w:rsidR="0080100B" w:rsidRPr="00A013FD" w:rsidRDefault="0080100B" w:rsidP="0080100B">
      <w:pPr>
        <w:pStyle w:val="Figuretitle"/>
        <w:rPr>
          <w:ins w:id="509" w:author="Ross Norsworthy" w:date="2020-02-20T15:02:00Z"/>
          <w:lang w:val="en-US"/>
        </w:rPr>
      </w:pPr>
      <w:ins w:id="510" w:author="Ross Norsworthy" w:date="2020-02-20T15:02:00Z">
        <w:r w:rsidRPr="00A013FD">
          <w:rPr>
            <w:lang w:val="en-US"/>
          </w:rPr>
          <w:t xml:space="preserve">VDES functions </w:t>
        </w:r>
      </w:ins>
      <w:ins w:id="511" w:author="Ross Norsworthy" w:date="2020-02-20T15:03:00Z">
        <w:r w:rsidRPr="00A013FD">
          <w:rPr>
            <w:lang w:val="en-US"/>
          </w:rPr>
          <w:t>illustrated</w:t>
        </w:r>
      </w:ins>
    </w:p>
    <w:p w14:paraId="40C6387A" w14:textId="77777777" w:rsidR="00A013FD" w:rsidRPr="00A013FD" w:rsidRDefault="00A013FD" w:rsidP="00A013FD">
      <w:pPr>
        <w:spacing w:after="120"/>
        <w:jc w:val="center"/>
        <w:rPr>
          <w:ins w:id="512" w:author="Ross Norsworthy" w:date="2020-02-20T15:01:00Z"/>
        </w:rPr>
      </w:pPr>
      <w:ins w:id="513" w:author="Ross Norsworthy" w:date="2020-02-25T07:53:00Z">
        <w:r w:rsidRPr="00A013FD">
          <w:rPr>
            <w:noProof/>
            <w:lang w:val="fr-CA" w:eastAsia="fr-CA"/>
          </w:rPr>
          <w:drawing>
            <wp:inline distT="0" distB="0" distL="0" distR="0" wp14:anchorId="31464869" wp14:editId="7054A601">
              <wp:extent cx="6120765" cy="4128135"/>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120765" cy="4128135"/>
                      </a:xfrm>
                      <a:prstGeom prst="rect">
                        <a:avLst/>
                      </a:prstGeom>
                      <a:noFill/>
                      <a:ln>
                        <a:noFill/>
                      </a:ln>
                    </pic:spPr>
                  </pic:pic>
                </a:graphicData>
              </a:graphic>
            </wp:inline>
          </w:drawing>
        </w:r>
      </w:ins>
    </w:p>
    <w:p w14:paraId="0F7171D8" w14:textId="16020DA8" w:rsidR="00A013FD" w:rsidRPr="00A013FD" w:rsidRDefault="008D36D0" w:rsidP="00BF604E">
      <w:pPr>
        <w:pStyle w:val="Heading1"/>
        <w:rPr>
          <w:ins w:id="514" w:author="Ross Norsworthy" w:date="2020-03-20T16:36:00Z"/>
        </w:rPr>
      </w:pPr>
      <w:bookmarkStart w:id="515" w:name="_Toc32327451"/>
      <w:bookmarkStart w:id="516" w:name="_Toc32327452"/>
      <w:bookmarkStart w:id="517" w:name="_Toc32327453"/>
      <w:bookmarkStart w:id="518" w:name="_Toc32327454"/>
      <w:bookmarkStart w:id="519" w:name="_Toc32327450"/>
      <w:bookmarkStart w:id="520" w:name="_Toc35545162"/>
      <w:bookmarkStart w:id="521" w:name="_Hlk35496976"/>
      <w:bookmarkStart w:id="522" w:name="_Toc32394161"/>
      <w:bookmarkEnd w:id="515"/>
      <w:bookmarkEnd w:id="516"/>
      <w:bookmarkEnd w:id="517"/>
      <w:bookmarkEnd w:id="518"/>
      <w:bookmarkEnd w:id="519"/>
      <w:ins w:id="523" w:author="USA Editor 2021" w:date="2020-12-10T16:24:00Z">
        <w:r w:rsidRPr="007843C3">
          <w:rPr>
            <w:highlight w:val="green"/>
          </w:rPr>
          <w:t>2</w:t>
        </w:r>
      </w:ins>
      <w:ins w:id="524" w:author="Song, Xiaojing" w:date="2020-08-18T11:07:00Z">
        <w:del w:id="525" w:author="USA Editor 2021" w:date="2020-12-10T16:24:00Z">
          <w:r w:rsidR="00BF604E" w:rsidRPr="007843C3" w:rsidDel="008D36D0">
            <w:rPr>
              <w:highlight w:val="green"/>
            </w:rPr>
            <w:delText>3</w:delText>
          </w:r>
        </w:del>
        <w:r w:rsidR="00BF604E">
          <w:tab/>
        </w:r>
      </w:ins>
      <w:ins w:id="526" w:author="Ross Norsworthy" w:date="2020-03-20T16:36:00Z">
        <w:r w:rsidR="00A013FD" w:rsidRPr="00A013FD">
          <w:t xml:space="preserve">Key </w:t>
        </w:r>
      </w:ins>
      <w:ins w:id="527" w:author="ferrero" w:date="2020-07-29T11:16:00Z">
        <w:r w:rsidR="00A013FD" w:rsidRPr="00A013FD">
          <w:rPr>
            <w:rFonts w:hint="eastAsia"/>
            <w:lang w:val="en-US" w:eastAsia="zh-CN"/>
          </w:rPr>
          <w:t>t</w:t>
        </w:r>
      </w:ins>
      <w:proofErr w:type="spellStart"/>
      <w:ins w:id="528" w:author="Ross Norsworthy" w:date="2020-03-20T16:36:00Z">
        <w:r w:rsidR="00A013FD" w:rsidRPr="00A013FD">
          <w:t>echnical</w:t>
        </w:r>
        <w:proofErr w:type="spellEnd"/>
        <w:r w:rsidR="00A013FD" w:rsidRPr="00A013FD">
          <w:t xml:space="preserve"> </w:t>
        </w:r>
      </w:ins>
      <w:ins w:id="529" w:author="ferrero" w:date="2020-07-29T11:16:00Z">
        <w:r w:rsidR="00A013FD" w:rsidRPr="00A013FD">
          <w:rPr>
            <w:rFonts w:hint="eastAsia"/>
            <w:lang w:val="en-US" w:eastAsia="zh-CN"/>
          </w:rPr>
          <w:t>c</w:t>
        </w:r>
      </w:ins>
      <w:proofErr w:type="spellStart"/>
      <w:ins w:id="530" w:author="Ross Norsworthy" w:date="2020-03-20T16:36:00Z">
        <w:r w:rsidR="00A013FD" w:rsidRPr="00A013FD">
          <w:t>haracteristics</w:t>
        </w:r>
        <w:bookmarkEnd w:id="520"/>
        <w:proofErr w:type="spellEnd"/>
      </w:ins>
    </w:p>
    <w:bookmarkEnd w:id="521"/>
    <w:p w14:paraId="0E2936ED" w14:textId="4DE3761E" w:rsidR="00A013FD" w:rsidRPr="00A013FD" w:rsidDel="001523E7" w:rsidRDefault="00A013FD" w:rsidP="00A013FD">
      <w:pPr>
        <w:spacing w:after="120"/>
        <w:rPr>
          <w:ins w:id="531" w:author="Ross Norsworthy" w:date="2020-03-20T16:36:00Z"/>
          <w:del w:id="532" w:author="USA Editor" w:date="2020-11-11T11:12:00Z"/>
        </w:rPr>
      </w:pPr>
      <w:ins w:id="533" w:author="Ross Norsworthy" w:date="2020-03-20T16:36:00Z">
        <w:del w:id="534" w:author="USA Editor" w:date="2020-11-11T11:12:00Z">
          <w:r w:rsidRPr="007843C3" w:rsidDel="001523E7">
            <w:delText xml:space="preserve">This section provides </w:delText>
          </w:r>
        </w:del>
      </w:ins>
      <w:ins w:id="535" w:author="Ross Norsworthy" w:date="2020-03-20T16:39:00Z">
        <w:del w:id="536" w:author="USA Editor" w:date="2020-11-11T11:12:00Z">
          <w:r w:rsidRPr="007843C3" w:rsidDel="001523E7">
            <w:delText>key</w:delText>
          </w:r>
        </w:del>
      </w:ins>
      <w:ins w:id="537" w:author="Ross Norsworthy" w:date="2020-03-20T16:36:00Z">
        <w:del w:id="538" w:author="USA Editor" w:date="2020-11-11T11:12:00Z">
          <w:r w:rsidRPr="007843C3" w:rsidDel="001523E7">
            <w:delText xml:space="preserve"> technical characteristics.</w:delText>
          </w:r>
          <w:r w:rsidRPr="00A013FD" w:rsidDel="001523E7">
            <w:delText xml:space="preserve"> </w:delText>
          </w:r>
        </w:del>
      </w:ins>
    </w:p>
    <w:p w14:paraId="5E2CD233" w14:textId="195453FE" w:rsidR="00A013FD" w:rsidRPr="00A013FD" w:rsidRDefault="00BF604E" w:rsidP="001523E7">
      <w:pPr>
        <w:pStyle w:val="Heading2"/>
        <w:ind w:left="0" w:firstLine="0"/>
        <w:rPr>
          <w:ins w:id="539" w:author="Ross Norsworthy" w:date="2020-03-20T16:36:00Z"/>
        </w:rPr>
      </w:pPr>
      <w:bookmarkStart w:id="540" w:name="_Toc35545163"/>
      <w:bookmarkStart w:id="541" w:name="_Toc32222296"/>
      <w:bookmarkStart w:id="542" w:name="_Toc32394166"/>
      <w:bookmarkStart w:id="543" w:name="_Toc35447298"/>
      <w:ins w:id="544" w:author="Song, Xiaojing" w:date="2020-08-18T11:08:00Z">
        <w:del w:id="545" w:author="USA Editor 2021" w:date="2020-12-10T16:24:00Z">
          <w:r w:rsidRPr="007843C3" w:rsidDel="008D36D0">
            <w:rPr>
              <w:highlight w:val="green"/>
            </w:rPr>
            <w:delText>3</w:delText>
          </w:r>
        </w:del>
      </w:ins>
      <w:ins w:id="546" w:author="USA Editor 2021" w:date="2020-12-10T16:24:00Z">
        <w:r w:rsidR="008D36D0" w:rsidRPr="007843C3">
          <w:rPr>
            <w:highlight w:val="green"/>
          </w:rPr>
          <w:t>2</w:t>
        </w:r>
      </w:ins>
      <w:ins w:id="547" w:author="Song, Xiaojing" w:date="2020-08-18T11:08:00Z">
        <w:r>
          <w:t>.</w:t>
        </w:r>
      </w:ins>
      <w:ins w:id="548" w:author="Song, Xiaojing" w:date="2020-08-18T11:10:00Z">
        <w:r>
          <w:t>1</w:t>
        </w:r>
      </w:ins>
      <w:ins w:id="549" w:author="Song, Xiaojing" w:date="2020-08-18T11:08:00Z">
        <w:r>
          <w:tab/>
        </w:r>
      </w:ins>
      <w:ins w:id="550" w:author="Ross Norsworthy" w:date="2020-03-20T16:36:00Z">
        <w:r w:rsidR="00A013FD" w:rsidRPr="00A013FD">
          <w:t>Satellite</w:t>
        </w:r>
        <w:bookmarkEnd w:id="540"/>
        <w:r w:rsidR="00A013FD" w:rsidRPr="00A013FD">
          <w:t xml:space="preserve"> </w:t>
        </w:r>
      </w:ins>
      <w:bookmarkStart w:id="551" w:name="_Toc35545164"/>
      <w:bookmarkStart w:id="552" w:name="_Toc35545165"/>
      <w:bookmarkStart w:id="553" w:name="_Ref35516968"/>
      <w:bookmarkStart w:id="554" w:name="_Toc35545166"/>
      <w:bookmarkEnd w:id="541"/>
      <w:bookmarkEnd w:id="542"/>
      <w:bookmarkEnd w:id="543"/>
      <w:bookmarkEnd w:id="551"/>
      <w:bookmarkEnd w:id="552"/>
      <w:ins w:id="555" w:author="ferrero" w:date="2020-07-29T11:16:00Z">
        <w:r w:rsidR="00A013FD" w:rsidRPr="00A013FD">
          <w:rPr>
            <w:rFonts w:hint="eastAsia"/>
            <w:lang w:val="en-US" w:eastAsia="zh-CN"/>
          </w:rPr>
          <w:t>d</w:t>
        </w:r>
      </w:ins>
      <w:proofErr w:type="spellStart"/>
      <w:ins w:id="556" w:author="Ross Norsworthy" w:date="2020-03-20T16:36:00Z">
        <w:r w:rsidR="00A013FD" w:rsidRPr="00A013FD">
          <w:t>ownlink</w:t>
        </w:r>
        <w:bookmarkEnd w:id="553"/>
        <w:bookmarkEnd w:id="554"/>
        <w:proofErr w:type="spellEnd"/>
      </w:ins>
    </w:p>
    <w:p w14:paraId="7888DFE4" w14:textId="2EAAD94F" w:rsidR="00A013FD" w:rsidRPr="00E41C15" w:rsidRDefault="00A013FD" w:rsidP="00A013FD">
      <w:pPr>
        <w:spacing w:after="120"/>
        <w:rPr>
          <w:ins w:id="557" w:author="Ross Norsworthy" w:date="2020-03-20T16:36:00Z"/>
        </w:rPr>
      </w:pPr>
      <w:ins w:id="558" w:author="Ross Norsworthy" w:date="2020-03-20T16:36:00Z">
        <w:r w:rsidRPr="00A013FD">
          <w:t>To ensure interoperability and compatibility between VDE-TER and VDE-SAT</w:t>
        </w:r>
      </w:ins>
      <w:ins w:id="559" w:author="USA Editor" w:date="2020-11-13T09:07:00Z">
        <w:r w:rsidR="008A68B2">
          <w:t>,</w:t>
        </w:r>
      </w:ins>
      <w:ins w:id="560" w:author="Ross Norsworthy" w:date="2020-03-20T16:36:00Z">
        <w:r w:rsidRPr="00A013FD">
          <w:t xml:space="preserve"> a </w:t>
        </w:r>
        <w:proofErr w:type="spellStart"/>
        <w:r w:rsidRPr="00A013FD">
          <w:t>pfd</w:t>
        </w:r>
        <w:proofErr w:type="spellEnd"/>
        <w:r w:rsidRPr="00A013FD">
          <w:t xml:space="preserve">-mask </w:t>
        </w:r>
      </w:ins>
      <w:ins w:id="561" w:author="USA Editor" w:date="2020-11-13T08:22:00Z">
        <w:r w:rsidR="00E41C15">
          <w:t>is described by the follow</w:t>
        </w:r>
      </w:ins>
      <w:ins w:id="562" w:author="USA Editor" w:date="2020-11-13T08:23:00Z">
        <w:r w:rsidR="00E41C15">
          <w:t>ing</w:t>
        </w:r>
      </w:ins>
      <w:ins w:id="563" w:author="USA Editor" w:date="2020-11-13T08:22:00Z">
        <w:r w:rsidR="00E41C15">
          <w:t xml:space="preserve"> formula</w:t>
        </w:r>
      </w:ins>
      <w:ins w:id="564" w:author="USA Editor" w:date="2020-11-13T09:06:00Z">
        <w:r w:rsidR="008A68B2">
          <w:t xml:space="preserve">, </w:t>
        </w:r>
      </w:ins>
      <w:ins w:id="565" w:author="USA Editor" w:date="2020-11-13T09:05:00Z">
        <w:r w:rsidR="008A68B2">
          <w:t>w</w:t>
        </w:r>
      </w:ins>
      <w:ins w:id="566" w:author="USA Editor" w:date="2020-11-13T09:01:00Z">
        <w:r w:rsidR="008A68B2">
          <w:t xml:space="preserve">here </w:t>
        </w:r>
      </w:ins>
      <m:oMath>
        <m:r>
          <w:ins w:id="567" w:author="USA Editor" w:date="2020-11-13T09:01:00Z">
            <m:rPr>
              <m:sty m:val="b"/>
            </m:rPr>
            <w:rPr>
              <w:rFonts w:ascii="Cambria Math" w:hAnsi="Cambria Math" w:cs="Arial"/>
              <w:sz w:val="22"/>
            </w:rPr>
            <m:t>θ°</m:t>
          </w:ins>
        </m:r>
      </m:oMath>
      <w:ins w:id="568" w:author="USA Editor" w:date="2020-11-13T09:01:00Z">
        <w:r w:rsidR="008A68B2">
          <w:t xml:space="preserve"> </w:t>
        </w:r>
      </w:ins>
      <w:ins w:id="569" w:author="USA Editor" w:date="2020-11-13T09:02:00Z">
        <w:r w:rsidR="008A68B2">
          <w:t>is the angle between the direction</w:t>
        </w:r>
      </w:ins>
      <w:ins w:id="570" w:author="USA Editor" w:date="2020-11-13T09:03:00Z">
        <w:r w:rsidR="008A68B2">
          <w:t xml:space="preserve"> </w:t>
        </w:r>
      </w:ins>
      <w:ins w:id="571" w:author="USA Editor" w:date="2020-11-13T09:05:00Z">
        <w:r w:rsidR="008A68B2">
          <w:t xml:space="preserve">of </w:t>
        </w:r>
      </w:ins>
      <w:ins w:id="572" w:author="USA Editor" w:date="2020-11-13T09:03:00Z">
        <w:r w:rsidR="008A68B2">
          <w:t xml:space="preserve">the earth’s </w:t>
        </w:r>
      </w:ins>
      <w:ins w:id="573" w:author="USA Editor" w:date="2020-11-13T09:05:00Z">
        <w:r w:rsidR="008A68B2">
          <w:t>horizon</w:t>
        </w:r>
      </w:ins>
      <w:ins w:id="574" w:author="USA Editor" w:date="2020-11-13T09:03:00Z">
        <w:r w:rsidR="008A68B2">
          <w:t xml:space="preserve"> and the direction </w:t>
        </w:r>
      </w:ins>
      <w:ins w:id="575" w:author="USA Editor" w:date="2020-11-13T09:06:00Z">
        <w:r w:rsidR="008A68B2">
          <w:t xml:space="preserve">of </w:t>
        </w:r>
      </w:ins>
      <w:ins w:id="576" w:author="USA Editor" w:date="2020-11-13T09:03:00Z">
        <w:r w:rsidR="008A68B2">
          <w:t xml:space="preserve">the satellite. </w:t>
        </w:r>
      </w:ins>
      <w:ins w:id="577" w:author="USA Editor" w:date="2020-11-13T09:02:00Z">
        <w:r w:rsidR="008A68B2">
          <w:t xml:space="preserve"> </w:t>
        </w:r>
      </w:ins>
      <w:ins w:id="578" w:author="Ross Norsworthy" w:date="2020-03-20T16:36:00Z">
        <w:del w:id="579" w:author="USA Editor" w:date="2020-11-13T08:26:00Z">
          <w:r w:rsidRPr="00A013FD" w:rsidDel="00E41C15">
            <w:delText>has been defined as given</w:delText>
          </w:r>
        </w:del>
        <w:del w:id="580" w:author="USA Editor" w:date="2020-11-11T11:13:00Z">
          <w:r w:rsidRPr="00A013FD" w:rsidDel="001523E7">
            <w:delText xml:space="preserve"> </w:delText>
          </w:r>
          <w:r w:rsidRPr="00E41C15" w:rsidDel="001523E7">
            <w:delText>in Table 1</w:delText>
          </w:r>
        </w:del>
        <w:del w:id="581" w:author="USA Editor" w:date="2020-11-13T09:05:00Z">
          <w:r w:rsidRPr="00E41C15" w:rsidDel="008A68B2">
            <w:delText xml:space="preserve">. </w:delText>
          </w:r>
        </w:del>
      </w:ins>
    </w:p>
    <w:p w14:paraId="36022736" w14:textId="77777777" w:rsidR="00D82D23" w:rsidRPr="00E41C15" w:rsidRDefault="00D82D23">
      <w:pPr>
        <w:tabs>
          <w:tab w:val="clear" w:pos="1134"/>
          <w:tab w:val="clear" w:pos="1871"/>
          <w:tab w:val="clear" w:pos="2268"/>
        </w:tabs>
        <w:overflowPunct/>
        <w:autoSpaceDE/>
        <w:autoSpaceDN/>
        <w:adjustRightInd/>
        <w:spacing w:before="0"/>
        <w:textAlignment w:val="auto"/>
        <w:rPr>
          <w:caps/>
          <w:sz w:val="20"/>
          <w:lang w:val="en-US"/>
        </w:rPr>
      </w:pPr>
      <w:bookmarkStart w:id="582" w:name="_Toc35546099"/>
      <w:r w:rsidRPr="00E41C15">
        <w:rPr>
          <w:lang w:val="en-US"/>
        </w:rPr>
        <w:br w:type="page"/>
      </w:r>
    </w:p>
    <w:p w14:paraId="0BA7265A" w14:textId="29A5FA1B" w:rsidR="0080100B" w:rsidRPr="007843C3" w:rsidDel="002542D0" w:rsidRDefault="00A013FD" w:rsidP="00D563AA">
      <w:pPr>
        <w:pStyle w:val="TableNo"/>
        <w:rPr>
          <w:del w:id="583" w:author="USA Editor" w:date="2020-11-11T11:13:00Z"/>
          <w:lang w:val="en-US"/>
        </w:rPr>
      </w:pPr>
      <w:ins w:id="584" w:author="Ross Norsworthy" w:date="2020-03-20T16:36:00Z">
        <w:del w:id="585" w:author="USA Editor" w:date="2020-11-11T11:13:00Z">
          <w:r w:rsidRPr="007843C3" w:rsidDel="002542D0">
            <w:rPr>
              <w:caps w:val="0"/>
              <w:lang w:val="en-US"/>
            </w:rPr>
            <w:delText>Table 1</w:delText>
          </w:r>
        </w:del>
      </w:ins>
    </w:p>
    <w:p w14:paraId="2676F51B" w14:textId="417DAD7D" w:rsidR="00A013FD" w:rsidRPr="00A013FD" w:rsidDel="002542D0" w:rsidRDefault="00A013FD" w:rsidP="004C1E1C">
      <w:pPr>
        <w:pStyle w:val="Tabletitle"/>
        <w:spacing w:after="240"/>
        <w:rPr>
          <w:ins w:id="586" w:author="Ross Norsworthy" w:date="2020-03-20T16:36:00Z"/>
          <w:del w:id="587" w:author="USA Editor" w:date="2020-11-11T11:13:00Z"/>
          <w:lang w:val="en-US"/>
        </w:rPr>
      </w:pPr>
      <w:ins w:id="588" w:author="Ross Norsworthy" w:date="2020-03-20T16:36:00Z">
        <w:del w:id="589" w:author="USA Editor" w:date="2020-11-11T11:13:00Z">
          <w:r w:rsidRPr="007843C3" w:rsidDel="002542D0">
            <w:rPr>
              <w:b w:val="0"/>
              <w:lang w:val="en-US"/>
            </w:rPr>
            <w:delText xml:space="preserve"> Pfd-mask for VDE-SAT downlink to ensure interoperability and compatibility with VDE-TER</w:delText>
          </w:r>
          <w:bookmarkEnd w:id="582"/>
        </w:del>
      </w:ins>
    </w:p>
    <w:p w14:paraId="3CA5DF4E" w14:textId="5D4B1BC4" w:rsidR="00A013FD" w:rsidRPr="00A013FD" w:rsidRDefault="00A013FD" w:rsidP="00A013FD">
      <w:pPr>
        <w:jc w:val="center"/>
        <w:rPr>
          <w:ins w:id="590" w:author="Ross Norsworthy" w:date="2020-03-20T16:36:00Z"/>
          <w:rFonts w:ascii="Arial" w:hAnsi="Arial" w:cs="Arial"/>
          <w:b/>
          <w:sz w:val="22"/>
        </w:rPr>
      </w:pPr>
      <m:oMathPara>
        <m:oMath>
          <m:r>
            <w:ins w:id="591" w:author="Ross Norsworthy" w:date="2020-03-20T16:36:00Z">
              <m:rPr>
                <m:sty m:val="b"/>
              </m:rPr>
              <w:rPr>
                <w:rFonts w:ascii="Cambria Math" w:hAnsi="Cambria Math" w:cs="Arial"/>
                <w:sz w:val="22"/>
              </w:rPr>
              <m:t>θ°</m:t>
            </w:ins>
          </m:r>
          <m:r>
            <w:ins w:id="592" w:author="Ross Norsworthy" w:date="2020-03-20T16:36:00Z">
              <m:rPr>
                <m:sty m:val="bi"/>
              </m:rPr>
              <w:rPr>
                <w:rFonts w:ascii="Cambria Math" w:hAnsi="Cambria Math" w:cs="Arial"/>
                <w:sz w:val="22"/>
              </w:rPr>
              <m:t>=earth</m:t>
            </w:ins>
          </m:r>
          <m:r>
            <w:ins w:id="593" w:author="USA Editor" w:date="2020-11-13T09:10:00Z">
              <m:rPr>
                <m:sty m:val="bi"/>
              </m:rPr>
              <w:rPr>
                <w:rFonts w:ascii="Cambria Math" w:hAnsi="Cambria Math" w:cs="Arial"/>
                <w:sz w:val="22"/>
              </w:rPr>
              <m:t xml:space="preserve"> to</m:t>
            </w:ins>
          </m:r>
          <m:r>
            <w:ins w:id="594" w:author="Ross Norsworthy" w:date="2020-03-20T16:36:00Z">
              <w:del w:id="595" w:author="USA Editor" w:date="2020-11-13T09:10:00Z">
                <m:rPr>
                  <m:sty m:val="bi"/>
                </m:rPr>
                <w:rPr>
                  <w:rFonts w:ascii="Cambria Math" w:hAnsi="Cambria Math" w:cs="Arial"/>
                  <w:sz w:val="22"/>
                </w:rPr>
                <m:t>-</m:t>
              </w:del>
            </w:ins>
          </m:r>
          <m:r>
            <w:ins w:id="596" w:author="Ross Norsworthy" w:date="2020-03-20T16:36:00Z">
              <m:rPr>
                <m:sty m:val="bi"/>
              </m:rPr>
              <w:rPr>
                <w:rFonts w:ascii="Cambria Math" w:hAnsi="Cambria Math" w:cs="Arial"/>
                <w:sz w:val="22"/>
              </w:rPr>
              <m:t>satellite elevation angle</m:t>
            </w:ins>
          </m:r>
        </m:oMath>
      </m:oMathPara>
    </w:p>
    <w:p w14:paraId="42748CA7" w14:textId="77777777" w:rsidR="00A013FD" w:rsidRPr="00A013FD" w:rsidRDefault="00580147" w:rsidP="0060346B">
      <w:pPr>
        <w:pStyle w:val="Equation0"/>
        <w:rPr>
          <w:ins w:id="597" w:author="Ross Norsworthy" w:date="2020-03-20T16:36:00Z"/>
          <w:rFonts w:ascii="Arial" w:hAnsi="Arial"/>
          <w:bCs/>
        </w:rPr>
      </w:pPr>
      <m:oMathPara>
        <m:oMath>
          <m:sSub>
            <m:sSubPr>
              <m:ctrlPr>
                <w:ins w:id="598" w:author="Ross Norsworthy" w:date="2020-03-20T16:36:00Z">
                  <w:rPr>
                    <w:rFonts w:ascii="Cambria Math" w:hAnsi="Cambria Math"/>
                  </w:rPr>
                </w:ins>
              </m:ctrlPr>
            </m:sSubPr>
            <m:e>
              <m:r>
                <w:ins w:id="599" w:author="Ross Norsworthy" w:date="2020-03-20T16:36:00Z">
                  <w:rPr>
                    <w:rFonts w:ascii="Cambria Math" w:hAnsi="Cambria Math"/>
                  </w:rPr>
                  <m:t>PFD</m:t>
                </w:ins>
              </m:r>
              <m:d>
                <m:dPr>
                  <m:ctrlPr>
                    <w:ins w:id="600" w:author="Ross Norsworthy" w:date="2020-03-20T16:36:00Z">
                      <w:rPr>
                        <w:rFonts w:ascii="Cambria Math" w:hAnsi="Cambria Math"/>
                      </w:rPr>
                    </w:ins>
                  </m:ctrlPr>
                </m:dPr>
                <m:e>
                  <m:r>
                    <w:ins w:id="601" w:author="Ross Norsworthy" w:date="2020-03-20T16:36:00Z">
                      <m:rPr>
                        <m:sty m:val="p"/>
                      </m:rPr>
                      <w:rPr>
                        <w:rFonts w:ascii="Cambria Math" w:hAnsi="Cambria Math"/>
                      </w:rPr>
                      <m:t>θ°</m:t>
                    </w:ins>
                  </m:r>
                </m:e>
              </m:d>
              <m:r>
                <w:ins w:id="602" w:author="Ross Norsworthy" w:date="2020-03-20T16:36:00Z">
                  <m:rPr>
                    <m:sty m:val="p"/>
                  </m:rPr>
                  <w:rPr>
                    <w:rFonts w:ascii="Cambria Math" w:hAnsi="Cambria Math"/>
                  </w:rPr>
                  <m:t xml:space="preserve"> </m:t>
                </w:ins>
              </m:r>
            </m:e>
            <m:sub>
              <m:r>
                <w:ins w:id="603" w:author="Ross Norsworthy" w:date="2020-03-20T16:36:00Z">
                  <m:rPr>
                    <m:sty m:val="p"/>
                  </m:rPr>
                  <w:rPr>
                    <w:rFonts w:ascii="Cambria Math" w:hAnsi="Cambria Math"/>
                  </w:rPr>
                  <m:t>(dBW/(</m:t>
                </w:ins>
              </m:r>
              <m:sSup>
                <m:sSupPr>
                  <m:ctrlPr>
                    <w:ins w:id="604" w:author="Ross Norsworthy" w:date="2020-03-20T16:36:00Z">
                      <w:rPr>
                        <w:rFonts w:ascii="Cambria Math" w:hAnsi="Cambria Math"/>
                      </w:rPr>
                    </w:ins>
                  </m:ctrlPr>
                </m:sSupPr>
                <m:e>
                  <m:r>
                    <w:ins w:id="605" w:author="Ross Norsworthy" w:date="2020-03-20T16:36:00Z">
                      <m:rPr>
                        <m:sty m:val="p"/>
                      </m:rPr>
                      <w:rPr>
                        <w:rFonts w:ascii="Cambria Math" w:hAnsi="Cambria Math"/>
                      </w:rPr>
                      <m:t>m</m:t>
                    </w:ins>
                  </m:r>
                </m:e>
                <m:sup>
                  <m:r>
                    <w:ins w:id="606" w:author="Ross Norsworthy" w:date="2020-03-20T16:36:00Z">
                      <m:rPr>
                        <m:sty m:val="p"/>
                      </m:rPr>
                      <w:rPr>
                        <w:rFonts w:ascii="Cambria Math" w:hAnsi="Cambria Math"/>
                      </w:rPr>
                      <m:t>2</m:t>
                    </w:ins>
                  </m:r>
                </m:sup>
              </m:sSup>
              <m:r>
                <w:ins w:id="607" w:author="Ross Norsworthy" w:date="2020-03-20T16:36:00Z">
                  <m:rPr>
                    <m:sty m:val="p"/>
                  </m:rPr>
                  <w:rPr>
                    <w:rFonts w:ascii="Cambria Math" w:hAnsi="Cambria Math"/>
                  </w:rPr>
                  <m:t>*4 kHz))</m:t>
                </w:ins>
              </m:r>
            </m:sub>
          </m:sSub>
          <m:r>
            <w:ins w:id="608" w:author="Ross Norsworthy" w:date="2020-03-20T16:36:00Z">
              <m:rPr>
                <m:sty m:val="p"/>
              </m:rPr>
              <w:rPr>
                <w:rFonts w:ascii="Cambria Math" w:hAnsi="Cambria Math"/>
              </w:rPr>
              <m:t>=</m:t>
            </w:ins>
          </m:r>
          <m:d>
            <m:dPr>
              <m:begChr m:val="{"/>
              <m:endChr m:val=""/>
              <m:ctrlPr>
                <w:ins w:id="609" w:author="Ross Norsworthy" w:date="2020-03-20T16:36:00Z">
                  <w:rPr>
                    <w:rFonts w:ascii="Cambria Math" w:hAnsi="Cambria Math"/>
                    <w:bCs/>
                  </w:rPr>
                </w:ins>
              </m:ctrlPr>
            </m:dPr>
            <m:e>
              <m:eqArr>
                <m:eqArrPr>
                  <m:ctrlPr>
                    <w:ins w:id="610" w:author="Ross Norsworthy" w:date="2020-03-20T16:36:00Z">
                      <w:rPr>
                        <w:rFonts w:ascii="Cambria Math" w:hAnsi="Cambria Math"/>
                        <w:bCs/>
                      </w:rPr>
                    </w:ins>
                  </m:ctrlPr>
                </m:eqArrPr>
                <m:e>
                  <m:r>
                    <w:ins w:id="611" w:author="Ross Norsworthy" w:date="2020-03-20T16:36:00Z">
                      <m:rPr>
                        <m:sty m:val="p"/>
                      </m:rPr>
                      <w:rPr>
                        <w:rFonts w:ascii="Cambria Math" w:hAnsi="Cambria Math"/>
                      </w:rPr>
                      <m:t>-149+0.16*θ°                        0°≤θ&lt;45°;</m:t>
                    </w:ins>
                  </m:r>
                </m:e>
                <m:e>
                  <m:r>
                    <w:ins w:id="612" w:author="Ross Norsworthy" w:date="2020-03-20T16:36:00Z">
                      <m:rPr>
                        <m:sty m:val="p"/>
                      </m:rPr>
                      <w:rPr>
                        <w:rFonts w:ascii="Cambria Math" w:hAnsi="Cambria Math"/>
                      </w:rPr>
                      <m:t>-142+0.53*</m:t>
                    </w:ins>
                  </m:r>
                  <m:d>
                    <m:dPr>
                      <m:ctrlPr>
                        <w:ins w:id="613" w:author="Ross Norsworthy" w:date="2020-03-20T16:36:00Z">
                          <w:rPr>
                            <w:rFonts w:ascii="Cambria Math" w:hAnsi="Cambria Math"/>
                            <w:bCs/>
                          </w:rPr>
                        </w:ins>
                      </m:ctrlPr>
                    </m:dPr>
                    <m:e>
                      <m:r>
                        <w:ins w:id="614" w:author="Ross Norsworthy" w:date="2020-03-20T16:36:00Z">
                          <m:rPr>
                            <m:sty m:val="p"/>
                          </m:rPr>
                          <w:rPr>
                            <w:rFonts w:ascii="Cambria Math" w:hAnsi="Cambria Math"/>
                          </w:rPr>
                          <m:t>θ°-45°</m:t>
                        </w:ins>
                      </m:r>
                    </m:e>
                  </m:d>
                  <m:r>
                    <w:ins w:id="615" w:author="Ross Norsworthy" w:date="2020-03-20T16:36:00Z">
                      <m:rPr>
                        <m:sty m:val="p"/>
                      </m:rPr>
                      <w:rPr>
                        <w:rFonts w:ascii="Cambria Math" w:hAnsi="Cambria Math"/>
                      </w:rPr>
                      <m:t xml:space="preserve">      45°≤θ&lt;60°;</m:t>
                    </w:ins>
                  </m:r>
                </m:e>
                <m:e>
                  <m:r>
                    <w:ins w:id="616" w:author="Ross Norsworthy" w:date="2020-03-20T16:36:00Z">
                      <m:rPr>
                        <m:sty m:val="p"/>
                      </m:rPr>
                      <w:rPr>
                        <w:rFonts w:ascii="Cambria Math" w:hAnsi="Cambria Math"/>
                      </w:rPr>
                      <m:t>-134+0.1*</m:t>
                    </w:ins>
                  </m:r>
                  <m:d>
                    <m:dPr>
                      <m:ctrlPr>
                        <w:ins w:id="617" w:author="Ross Norsworthy" w:date="2020-03-20T16:36:00Z">
                          <w:rPr>
                            <w:rFonts w:ascii="Cambria Math" w:hAnsi="Cambria Math"/>
                            <w:bCs/>
                          </w:rPr>
                        </w:ins>
                      </m:ctrlPr>
                    </m:dPr>
                    <m:e>
                      <m:r>
                        <w:ins w:id="618" w:author="Ross Norsworthy" w:date="2020-03-20T16:36:00Z">
                          <m:rPr>
                            <m:sty m:val="p"/>
                          </m:rPr>
                          <w:rPr>
                            <w:rFonts w:ascii="Cambria Math" w:hAnsi="Cambria Math"/>
                          </w:rPr>
                          <m:t>θ°-60°</m:t>
                        </w:ins>
                      </m:r>
                    </m:e>
                  </m:d>
                  <m:r>
                    <w:ins w:id="619" w:author="Ross Norsworthy" w:date="2020-03-20T16:36:00Z">
                      <m:rPr>
                        <m:sty m:val="p"/>
                      </m:rPr>
                      <w:rPr>
                        <w:rFonts w:ascii="Cambria Math" w:hAnsi="Cambria Math"/>
                      </w:rPr>
                      <m:t xml:space="preserve">         60°≤θ≤90°.</m:t>
                    </w:ins>
                  </m:r>
                </m:e>
              </m:eqArr>
            </m:e>
          </m:d>
        </m:oMath>
      </m:oMathPara>
    </w:p>
    <w:p w14:paraId="0C44A9EE" w14:textId="10C24FAE" w:rsidR="00A013FD" w:rsidRPr="00A013FD" w:rsidRDefault="00BF604E" w:rsidP="00BF604E">
      <w:pPr>
        <w:pStyle w:val="Heading2"/>
        <w:rPr>
          <w:ins w:id="620" w:author="Ross Norsworthy" w:date="2020-03-20T16:36:00Z"/>
        </w:rPr>
      </w:pPr>
      <w:bookmarkStart w:id="621" w:name="_Toc35545167"/>
      <w:bookmarkStart w:id="622" w:name="_Toc35545168"/>
      <w:bookmarkEnd w:id="621"/>
      <w:ins w:id="623" w:author="Song, Xiaojing" w:date="2020-08-18T11:12:00Z">
        <w:del w:id="624" w:author="USA Editor 2021" w:date="2020-12-10T16:25:00Z">
          <w:r w:rsidRPr="007843C3" w:rsidDel="008D36D0">
            <w:rPr>
              <w:highlight w:val="green"/>
            </w:rPr>
            <w:delText>3</w:delText>
          </w:r>
        </w:del>
      </w:ins>
      <w:ins w:id="625" w:author="USA Editor 2021" w:date="2020-12-10T16:25:00Z">
        <w:r w:rsidR="008D36D0" w:rsidRPr="007843C3">
          <w:rPr>
            <w:highlight w:val="green"/>
          </w:rPr>
          <w:t>2</w:t>
        </w:r>
      </w:ins>
      <w:ins w:id="626" w:author="Song, Xiaojing" w:date="2020-08-18T11:12:00Z">
        <w:r>
          <w:t>.2</w:t>
        </w:r>
        <w:r>
          <w:tab/>
        </w:r>
      </w:ins>
      <w:ins w:id="627" w:author="Ross Norsworthy" w:date="2020-03-20T16:36:00Z">
        <w:r w:rsidR="00A013FD" w:rsidRPr="00A013FD">
          <w:t xml:space="preserve">VDE-TER </w:t>
        </w:r>
      </w:ins>
      <w:ins w:id="628" w:author="ferrero" w:date="2020-07-29T11:17:00Z">
        <w:r w:rsidR="00A013FD" w:rsidRPr="00A013FD">
          <w:rPr>
            <w:rFonts w:hint="eastAsia"/>
            <w:lang w:val="en-US" w:eastAsia="zh-CN"/>
          </w:rPr>
          <w:t>m</w:t>
        </w:r>
      </w:ins>
      <w:ins w:id="629" w:author="Ross Norsworthy" w:date="2020-03-20T16:36:00Z">
        <w:r w:rsidR="00A013FD" w:rsidRPr="00A013FD">
          <w:t>ay operate in either duplex or simplex mode</w:t>
        </w:r>
        <w:bookmarkEnd w:id="622"/>
      </w:ins>
    </w:p>
    <w:p w14:paraId="4137B8F9" w14:textId="77777777" w:rsidR="00A013FD" w:rsidRPr="00A013FD" w:rsidRDefault="00A013FD" w:rsidP="00A013FD">
      <w:pPr>
        <w:spacing w:after="120"/>
        <w:rPr>
          <w:ins w:id="630" w:author="Ross Norsworthy" w:date="2020-03-20T16:36:00Z"/>
        </w:rPr>
      </w:pPr>
      <w:ins w:id="631" w:author="Ross Norsworthy" w:date="2020-03-20T16:36:00Z">
        <w:r w:rsidRPr="00A013FD">
          <w:t>VDE-TER may operate in duplex mode by using the lower leg channels for ship-to-shore and the upper leg channels for shore-to-ship and ship-to-ship digital messaging.</w:t>
        </w:r>
      </w:ins>
    </w:p>
    <w:p w14:paraId="11BFF410" w14:textId="77777777" w:rsidR="00A013FD" w:rsidRPr="00A013FD" w:rsidRDefault="00A013FD" w:rsidP="00A013FD">
      <w:pPr>
        <w:spacing w:after="120"/>
        <w:rPr>
          <w:ins w:id="632" w:author="Ross Norsworthy" w:date="2020-03-20T16:36:00Z"/>
        </w:rPr>
      </w:pPr>
      <w:ins w:id="633" w:author="Ross Norsworthy" w:date="2020-03-20T16:36:00Z">
        <w:r w:rsidRPr="00A013FD">
          <w:t>VDE-TER may operate in simplex mode by using the lower leg channels for ship-to-shore, shore-to-ship and ship-to-ship digital messaging.</w:t>
        </w:r>
      </w:ins>
    </w:p>
    <w:p w14:paraId="0C02C7DB" w14:textId="48811B3A" w:rsidR="00A013FD" w:rsidRPr="00A013FD" w:rsidRDefault="00BF604E" w:rsidP="00BF604E">
      <w:pPr>
        <w:pStyle w:val="Heading2"/>
        <w:rPr>
          <w:ins w:id="634" w:author="Ross Norsworthy" w:date="2020-03-20T16:36:00Z"/>
        </w:rPr>
      </w:pPr>
      <w:bookmarkStart w:id="635" w:name="_Toc35545169"/>
      <w:bookmarkStart w:id="636" w:name="_Toc35545170"/>
      <w:bookmarkStart w:id="637" w:name="_Toc35545174"/>
      <w:bookmarkStart w:id="638" w:name="_Ref35529055"/>
      <w:bookmarkStart w:id="639" w:name="_Toc35545235"/>
      <w:bookmarkEnd w:id="635"/>
      <w:bookmarkEnd w:id="636"/>
      <w:bookmarkEnd w:id="637"/>
      <w:ins w:id="640" w:author="Song, Xiaojing" w:date="2020-08-18T11:13:00Z">
        <w:del w:id="641" w:author="USA Editor 2021" w:date="2020-12-10T16:25:00Z">
          <w:r w:rsidRPr="007843C3" w:rsidDel="008D36D0">
            <w:rPr>
              <w:highlight w:val="green"/>
            </w:rPr>
            <w:delText>3</w:delText>
          </w:r>
        </w:del>
      </w:ins>
      <w:ins w:id="642" w:author="USA Editor 2021" w:date="2020-12-10T16:25:00Z">
        <w:r w:rsidR="008D36D0" w:rsidRPr="007843C3">
          <w:rPr>
            <w:highlight w:val="green"/>
          </w:rPr>
          <w:t>2</w:t>
        </w:r>
      </w:ins>
      <w:ins w:id="643" w:author="Song, Xiaojing" w:date="2020-08-18T11:13:00Z">
        <w:r>
          <w:t>.3</w:t>
        </w:r>
        <w:r>
          <w:tab/>
        </w:r>
      </w:ins>
      <w:ins w:id="644" w:author="Ross Norsworthy" w:date="2020-03-20T16:36:00Z">
        <w:r w:rsidR="00A013FD" w:rsidRPr="00A013FD">
          <w:t xml:space="preserve">VDES channel usage in accordance </w:t>
        </w:r>
        <w:r w:rsidR="00A013FD" w:rsidRPr="008A68B2">
          <w:t xml:space="preserve">with </w:t>
        </w:r>
        <w:del w:id="645" w:author="USA Editor" w:date="2020-11-11T11:14:00Z">
          <w:r w:rsidR="00A013FD" w:rsidRPr="008A68B2" w:rsidDel="002542D0">
            <w:delText>ITU</w:delText>
          </w:r>
          <w:r w:rsidR="00A013FD" w:rsidRPr="00A013FD" w:rsidDel="002542D0">
            <w:delText xml:space="preserve"> </w:delText>
          </w:r>
        </w:del>
        <w:r w:rsidR="00A013FD" w:rsidRPr="00A013FD">
          <w:t>RR Appendix 18</w:t>
        </w:r>
        <w:bookmarkEnd w:id="638"/>
        <w:bookmarkEnd w:id="639"/>
      </w:ins>
    </w:p>
    <w:p w14:paraId="61B9DF51" w14:textId="77777777" w:rsidR="00A013FD" w:rsidRPr="00A013FD" w:rsidRDefault="00A013FD" w:rsidP="00A013FD">
      <w:pPr>
        <w:spacing w:after="120"/>
        <w:rPr>
          <w:ins w:id="646" w:author="Ross Norsworthy" w:date="2020-03-20T16:36:00Z"/>
        </w:rPr>
      </w:pPr>
      <w:ins w:id="647" w:author="Ross Norsworthy" w:date="2020-03-20T16:36:00Z">
        <w:r w:rsidRPr="00A013FD">
          <w:t xml:space="preserve">This section provides information on channel usage between terrestrial stations and between satellite and terrestrial stations. The VDES frequency usage is illustrated in Figure 2.  </w:t>
        </w:r>
      </w:ins>
    </w:p>
    <w:p w14:paraId="32B9208F" w14:textId="77777777" w:rsidR="00D563AA" w:rsidRDefault="00D563AA" w:rsidP="00D563AA">
      <w:pPr>
        <w:pStyle w:val="FigureNo"/>
        <w:rPr>
          <w:lang w:val="en-US"/>
        </w:rPr>
      </w:pPr>
      <w:bookmarkStart w:id="648" w:name="_Ref35527169"/>
      <w:bookmarkStart w:id="649" w:name="_Toc35546186"/>
      <w:bookmarkStart w:id="650" w:name="_Ref35527168"/>
      <w:ins w:id="651" w:author="Ross Norsworthy" w:date="2020-03-20T16:36:00Z">
        <w:r w:rsidRPr="00A013FD">
          <w:rPr>
            <w:lang w:val="en-US"/>
          </w:rPr>
          <w:t>Figure 2</w:t>
        </w:r>
        <w:bookmarkEnd w:id="648"/>
        <w:r w:rsidRPr="00A013FD">
          <w:rPr>
            <w:lang w:val="en-US"/>
          </w:rPr>
          <w:t xml:space="preserve"> </w:t>
        </w:r>
      </w:ins>
    </w:p>
    <w:p w14:paraId="0322EAA4" w14:textId="77777777" w:rsidR="00D563AA" w:rsidRPr="00A013FD" w:rsidRDefault="00D563AA" w:rsidP="00D563AA">
      <w:pPr>
        <w:pStyle w:val="Figuretitle"/>
        <w:rPr>
          <w:ins w:id="652" w:author="Ross Norsworthy" w:date="2020-03-20T16:36:00Z"/>
          <w:lang w:val="en-US"/>
        </w:rPr>
      </w:pPr>
      <w:ins w:id="653" w:author="Ross Norsworthy" w:date="2020-03-20T16:36:00Z">
        <w:r w:rsidRPr="00A013FD">
          <w:rPr>
            <w:lang w:val="en-US"/>
          </w:rPr>
          <w:t>VDES frequency usage</w:t>
        </w:r>
        <w:bookmarkEnd w:id="649"/>
        <w:bookmarkEnd w:id="650"/>
      </w:ins>
    </w:p>
    <w:p w14:paraId="6D903D23" w14:textId="77777777" w:rsidR="00A013FD" w:rsidRPr="00A013FD" w:rsidRDefault="000B1DB7" w:rsidP="00A013FD">
      <w:pPr>
        <w:keepNext/>
        <w:rPr>
          <w:ins w:id="654" w:author="Ross Norsworthy" w:date="2020-03-20T16:36:00Z"/>
          <w:highlight w:val="green"/>
        </w:rPr>
      </w:pPr>
      <w:ins w:id="655" w:author="Editor" w:date="2020-07-22T11:57:00Z">
        <w:r w:rsidRPr="00A013FD">
          <w:rPr>
            <w:noProof/>
          </w:rPr>
          <w:object w:dxaOrig="9339" w:dyaOrig="2934" w14:anchorId="7A7167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in" o:ole="">
              <v:imagedata r:id="rId14" o:title=""/>
            </v:shape>
            <o:OLEObject Type="Embed" ProgID="Visio.Drawing.11" ShapeID="_x0000_i1025" DrawAspect="Content" ObjectID="_1674482084" r:id="rId15"/>
          </w:object>
        </w:r>
      </w:ins>
    </w:p>
    <w:p w14:paraId="51866452" w14:textId="0BEE4BD3" w:rsidR="00A013FD" w:rsidRPr="00A013FD" w:rsidRDefault="00A013FD" w:rsidP="00D563AA">
      <w:pPr>
        <w:rPr>
          <w:ins w:id="656" w:author="Ross Norsworthy" w:date="2020-03-20T16:36:00Z"/>
          <w:rFonts w:eastAsiaTheme="minorHAnsi"/>
        </w:rPr>
      </w:pPr>
      <w:ins w:id="657" w:author="Ross Norsworthy" w:date="2020-03-20T16:36:00Z">
        <w:r w:rsidRPr="00A013FD">
          <w:rPr>
            <w:rFonts w:eastAsiaTheme="minorHAnsi"/>
          </w:rPr>
          <w:t>AIS 1 and AIS 2</w:t>
        </w:r>
      </w:ins>
      <w:ins w:id="658" w:author="USA Editor 2021" w:date="2021-01-08T11:47:00Z">
        <w:r w:rsidR="00631D11" w:rsidRPr="00631D11">
          <w:rPr>
            <w:rFonts w:eastAsiaTheme="minorHAnsi"/>
            <w:highlight w:val="green"/>
          </w:rPr>
          <w:t>, which</w:t>
        </w:r>
      </w:ins>
      <w:ins w:id="659" w:author="Ross Norsworthy" w:date="2020-03-20T16:36:00Z">
        <w:r w:rsidRPr="00A013FD">
          <w:rPr>
            <w:rFonts w:eastAsiaTheme="minorHAnsi"/>
          </w:rPr>
          <w:t xml:space="preserve"> are AIS </w:t>
        </w:r>
        <w:r w:rsidRPr="008A68B2">
          <w:rPr>
            <w:rFonts w:eastAsiaTheme="minorHAnsi"/>
          </w:rPr>
          <w:t xml:space="preserve">channels, </w:t>
        </w:r>
      </w:ins>
      <w:ins w:id="660" w:author="USA Editor" w:date="2020-11-11T11:15:00Z">
        <w:r w:rsidR="002542D0" w:rsidRPr="007843C3">
          <w:rPr>
            <w:rFonts w:eastAsiaTheme="minorHAnsi"/>
          </w:rPr>
          <w:t>are</w:t>
        </w:r>
        <w:r w:rsidR="002542D0">
          <w:rPr>
            <w:rFonts w:eastAsiaTheme="minorHAnsi"/>
          </w:rPr>
          <w:t xml:space="preserve"> </w:t>
        </w:r>
      </w:ins>
      <w:ins w:id="661" w:author="Ross Norsworthy" w:date="2020-03-20T16:36:00Z">
        <w:r w:rsidRPr="00A013FD">
          <w:rPr>
            <w:rFonts w:eastAsiaTheme="minorHAnsi"/>
          </w:rPr>
          <w:t>used in accordance with Recommendation ITU-R M.1371, and are also used for receiving AIS messages by satellite;</w:t>
        </w:r>
      </w:ins>
    </w:p>
    <w:p w14:paraId="2BC39141" w14:textId="77777777" w:rsidR="00A013FD" w:rsidRPr="00A013FD" w:rsidRDefault="00A013FD" w:rsidP="00D563AA">
      <w:pPr>
        <w:rPr>
          <w:ins w:id="662" w:author="Ross Norsworthy" w:date="2020-03-20T16:36:00Z"/>
          <w:rFonts w:eastAsiaTheme="minorHAnsi"/>
        </w:rPr>
      </w:pPr>
      <w:ins w:id="663" w:author="Ross Norsworthy" w:date="2020-03-20T16:36:00Z">
        <w:r w:rsidRPr="00A013FD">
          <w:rPr>
            <w:rFonts w:eastAsiaTheme="minorHAnsi"/>
          </w:rPr>
          <w:t xml:space="preserve">Long Range AIS using channel 75 and channel 76 are used in accordance with Recommendation ITU-R M.1371 for receiving AIS messages by satellite; </w:t>
        </w:r>
      </w:ins>
    </w:p>
    <w:p w14:paraId="08A840EF" w14:textId="28EF2F40" w:rsidR="00A013FD" w:rsidRPr="00A013FD" w:rsidRDefault="00A013FD" w:rsidP="00D563AA">
      <w:pPr>
        <w:rPr>
          <w:ins w:id="664" w:author="Ross Norsworthy" w:date="2020-03-20T16:36:00Z"/>
          <w:rFonts w:eastAsiaTheme="minorHAnsi"/>
        </w:rPr>
      </w:pPr>
      <w:ins w:id="665" w:author="Ross Norsworthy" w:date="2020-03-20T16:36:00Z">
        <w:r w:rsidRPr="008A68B2">
          <w:rPr>
            <w:rFonts w:eastAsiaTheme="minorHAnsi"/>
          </w:rPr>
          <w:t>ASM 1 and ASM 2 are ASM channels used in accordance with this recommendation</w:t>
        </w:r>
        <w:r w:rsidRPr="00A013FD">
          <w:rPr>
            <w:rFonts w:eastAsiaTheme="minorHAnsi"/>
          </w:rPr>
          <w:t xml:space="preserve"> for application specific messages (ASM), and are also used for receiving ASM by satellite;</w:t>
        </w:r>
      </w:ins>
    </w:p>
    <w:p w14:paraId="39CFCDE4" w14:textId="24992FD1" w:rsidR="00A013FD" w:rsidRPr="00A013FD" w:rsidRDefault="00A013FD" w:rsidP="00D563AA">
      <w:pPr>
        <w:rPr>
          <w:ins w:id="666" w:author="Ross Norsworthy" w:date="2020-03-20T16:36:00Z"/>
          <w:rFonts w:eastAsiaTheme="minorHAnsi"/>
        </w:rPr>
      </w:pPr>
      <w:ins w:id="667" w:author="Ross Norsworthy" w:date="2020-03-20T16:36:00Z">
        <w:r w:rsidRPr="008A68B2">
          <w:rPr>
            <w:rFonts w:eastAsiaTheme="minorHAnsi"/>
          </w:rPr>
          <w:t xml:space="preserve">The channels 1024, 1084, 1025 and 1085 are </w:t>
        </w:r>
      </w:ins>
      <w:ins w:id="668" w:author="USA Editor" w:date="2020-11-11T11:17:00Z">
        <w:r w:rsidR="002542D0" w:rsidRPr="007843C3">
          <w:rPr>
            <w:rFonts w:eastAsiaTheme="minorHAnsi"/>
          </w:rPr>
          <w:t>the</w:t>
        </w:r>
        <w:r w:rsidR="002542D0" w:rsidRPr="008A68B2">
          <w:rPr>
            <w:rFonts w:eastAsiaTheme="minorHAnsi"/>
          </w:rPr>
          <w:t xml:space="preserve"> </w:t>
        </w:r>
      </w:ins>
      <w:ins w:id="669" w:author="Ross Norsworthy" w:date="2020-03-20T16:36:00Z">
        <w:r w:rsidRPr="008A68B2">
          <w:rPr>
            <w:rFonts w:eastAsiaTheme="minorHAnsi"/>
          </w:rPr>
          <w:t>VDE channels used in accordance with this recommendation and identified for ship-to-shore, shore-to-ship and ship-to-ship VDE, but</w:t>
        </w:r>
        <w:del w:id="670" w:author="USA Editor" w:date="2020-11-11T11:19:00Z">
          <w:r w:rsidRPr="008A68B2" w:rsidDel="002542D0">
            <w:rPr>
              <w:rFonts w:eastAsiaTheme="minorHAnsi"/>
            </w:rPr>
            <w:delText xml:space="preserve"> ship-to-satellite and satellite-to-ship VDE </w:delText>
          </w:r>
        </w:del>
        <w:r w:rsidRPr="008A68B2">
          <w:rPr>
            <w:rFonts w:eastAsiaTheme="minorHAnsi"/>
          </w:rPr>
          <w:t xml:space="preserve">may be </w:t>
        </w:r>
      </w:ins>
      <w:ins w:id="671" w:author="USA Editor" w:date="2020-11-11T11:23:00Z">
        <w:r w:rsidR="002542D0" w:rsidRPr="007843C3">
          <w:rPr>
            <w:rFonts w:eastAsiaTheme="minorHAnsi"/>
          </w:rPr>
          <w:t>used for VDE-SAT</w:t>
        </w:r>
        <w:r w:rsidR="002542D0" w:rsidRPr="008A68B2">
          <w:rPr>
            <w:rFonts w:eastAsiaTheme="minorHAnsi"/>
          </w:rPr>
          <w:t xml:space="preserve"> </w:t>
        </w:r>
      </w:ins>
      <w:ins w:id="672" w:author="Ross Norsworthy" w:date="2020-03-20T16:36:00Z">
        <w:del w:id="673" w:author="USA Editor" w:date="2020-11-11T11:24:00Z">
          <w:r w:rsidRPr="008A68B2" w:rsidDel="002542D0">
            <w:rPr>
              <w:rFonts w:eastAsiaTheme="minorHAnsi"/>
            </w:rPr>
            <w:delText xml:space="preserve">possible </w:delText>
          </w:r>
        </w:del>
        <w:r w:rsidRPr="008A68B2">
          <w:rPr>
            <w:rFonts w:eastAsiaTheme="minorHAnsi"/>
          </w:rPr>
          <w:t xml:space="preserve">without imposing constraints on </w:t>
        </w:r>
        <w:del w:id="674" w:author="USA Editor" w:date="2020-11-11T11:24:00Z">
          <w:r w:rsidRPr="008A68B2" w:rsidDel="002542D0">
            <w:rPr>
              <w:rFonts w:eastAsiaTheme="minorHAnsi"/>
            </w:rPr>
            <w:delText xml:space="preserve">ship-to-shore, shore-to-ship and ship-to-ship </w:delText>
          </w:r>
        </w:del>
        <w:r w:rsidRPr="008A68B2">
          <w:rPr>
            <w:rFonts w:eastAsiaTheme="minorHAnsi"/>
          </w:rPr>
          <w:t>VDE</w:t>
        </w:r>
      </w:ins>
      <w:ins w:id="675" w:author="USA Editor" w:date="2020-11-11T11:24:00Z">
        <w:r w:rsidR="002542D0" w:rsidRPr="007843C3">
          <w:rPr>
            <w:rFonts w:eastAsiaTheme="minorHAnsi"/>
          </w:rPr>
          <w:t>-</w:t>
        </w:r>
      </w:ins>
      <w:ins w:id="676" w:author="USA Editor" w:date="2020-11-11T11:25:00Z">
        <w:r w:rsidR="002542D0" w:rsidRPr="007843C3">
          <w:rPr>
            <w:rFonts w:eastAsiaTheme="minorHAnsi"/>
          </w:rPr>
          <w:t>TER</w:t>
        </w:r>
      </w:ins>
      <w:ins w:id="677" w:author="Ross Norsworthy" w:date="2020-03-20T16:36:00Z">
        <w:r w:rsidRPr="008A68B2">
          <w:rPr>
            <w:rFonts w:eastAsiaTheme="minorHAnsi"/>
          </w:rPr>
          <w:t>.</w:t>
        </w:r>
      </w:ins>
    </w:p>
    <w:p w14:paraId="741A7F17" w14:textId="56ECD270" w:rsidR="00A013FD" w:rsidRPr="00A013FD" w:rsidRDefault="00A013FD" w:rsidP="00D563AA">
      <w:pPr>
        <w:rPr>
          <w:ins w:id="678" w:author="Ross Norsworthy" w:date="2020-03-20T16:36:00Z"/>
          <w:rFonts w:eastAsiaTheme="minorHAnsi"/>
        </w:rPr>
      </w:pPr>
      <w:ins w:id="679" w:author="Ross Norsworthy" w:date="2020-03-20T16:36:00Z">
        <w:r w:rsidRPr="001D5121">
          <w:rPr>
            <w:rFonts w:eastAsiaTheme="minorHAnsi"/>
          </w:rPr>
          <w:t xml:space="preserve">The channels 2024, 2084, 2025 and 2085 are </w:t>
        </w:r>
      </w:ins>
      <w:ins w:id="680" w:author="USA Editor" w:date="2020-11-13T09:30:00Z">
        <w:r w:rsidR="001D5121">
          <w:rPr>
            <w:rFonts w:eastAsiaTheme="minorHAnsi"/>
          </w:rPr>
          <w:t xml:space="preserve">the </w:t>
        </w:r>
      </w:ins>
      <w:ins w:id="681" w:author="Ross Norsworthy" w:date="2020-03-20T16:36:00Z">
        <w:r w:rsidRPr="001D5121">
          <w:rPr>
            <w:rFonts w:eastAsiaTheme="minorHAnsi"/>
          </w:rPr>
          <w:t xml:space="preserve">VDE channels used in accordance with this recommendation and are identified for shore-to-ship and ship-to-ship VDE, but </w:t>
        </w:r>
        <w:del w:id="682" w:author="USA Editor" w:date="2020-11-11T11:26:00Z">
          <w:r w:rsidRPr="001D5121" w:rsidDel="00CB6C3F">
            <w:rPr>
              <w:rFonts w:eastAsiaTheme="minorHAnsi"/>
            </w:rPr>
            <w:delText xml:space="preserve">ship-to-satellite and satellite-to-ship VDE </w:delText>
          </w:r>
        </w:del>
        <w:r w:rsidRPr="001D5121">
          <w:rPr>
            <w:rFonts w:eastAsiaTheme="minorHAnsi"/>
          </w:rPr>
          <w:t xml:space="preserve">may be </w:t>
        </w:r>
      </w:ins>
      <w:ins w:id="683" w:author="USA Editor" w:date="2020-11-11T11:26:00Z">
        <w:r w:rsidR="00CB6C3F" w:rsidRPr="007843C3">
          <w:rPr>
            <w:rFonts w:eastAsiaTheme="minorHAnsi"/>
          </w:rPr>
          <w:t>used for VDE-SAT</w:t>
        </w:r>
        <w:r w:rsidR="00CB6C3F" w:rsidRPr="001D5121">
          <w:rPr>
            <w:rFonts w:eastAsiaTheme="minorHAnsi"/>
          </w:rPr>
          <w:t xml:space="preserve"> </w:t>
        </w:r>
      </w:ins>
      <w:ins w:id="684" w:author="Ross Norsworthy" w:date="2020-03-20T16:36:00Z">
        <w:del w:id="685" w:author="USA Editor" w:date="2020-11-13T09:30:00Z">
          <w:r w:rsidRPr="001D5121" w:rsidDel="001D5121">
            <w:rPr>
              <w:rFonts w:eastAsiaTheme="minorHAnsi"/>
            </w:rPr>
            <w:delText xml:space="preserve">possible </w:delText>
          </w:r>
        </w:del>
        <w:r w:rsidRPr="001D5121">
          <w:rPr>
            <w:rFonts w:eastAsiaTheme="minorHAnsi"/>
          </w:rPr>
          <w:t xml:space="preserve">without imposing constraints on </w:t>
        </w:r>
        <w:del w:id="686" w:author="USA Editor" w:date="2020-11-11T11:27:00Z">
          <w:r w:rsidRPr="001D5121" w:rsidDel="00CB6C3F">
            <w:rPr>
              <w:rFonts w:eastAsiaTheme="minorHAnsi"/>
            </w:rPr>
            <w:delText xml:space="preserve">shore-to-ship and ship-to-ship </w:delText>
          </w:r>
        </w:del>
        <w:r w:rsidRPr="001D5121">
          <w:rPr>
            <w:rFonts w:eastAsiaTheme="minorHAnsi"/>
          </w:rPr>
          <w:t>VDE</w:t>
        </w:r>
      </w:ins>
      <w:ins w:id="687" w:author="USA Editor" w:date="2020-11-11T11:27:00Z">
        <w:r w:rsidR="00CB6C3F" w:rsidRPr="007843C3">
          <w:rPr>
            <w:rFonts w:eastAsiaTheme="minorHAnsi"/>
          </w:rPr>
          <w:t>-TER</w:t>
        </w:r>
      </w:ins>
      <w:ins w:id="688" w:author="Ross Norsworthy" w:date="2020-03-20T16:36:00Z">
        <w:r w:rsidRPr="001D5121">
          <w:rPr>
            <w:rFonts w:eastAsiaTheme="minorHAnsi"/>
          </w:rPr>
          <w:t>.</w:t>
        </w:r>
      </w:ins>
    </w:p>
    <w:p w14:paraId="378A7856" w14:textId="77777777" w:rsidR="00A013FD" w:rsidRPr="00A013FD" w:rsidRDefault="00A013FD" w:rsidP="00D563AA">
      <w:pPr>
        <w:rPr>
          <w:ins w:id="689" w:author="Ross Norsworthy" w:date="2020-03-20T16:36:00Z"/>
          <w:rFonts w:eastAsiaTheme="minorHAnsi"/>
        </w:rPr>
      </w:pPr>
      <w:ins w:id="690" w:author="Ross Norsworthy" w:date="2020-03-20T16:36:00Z">
        <w:r w:rsidRPr="00A013FD">
          <w:rPr>
            <w:rFonts w:eastAsiaTheme="minorHAnsi"/>
          </w:rPr>
          <w:t>The channels 1026, 1086, 2026 and 2086 are VDE channels used in accordance with this recommendation and are identified for ship-to-satellite and satellite-to-ship VDE and are not used by the terrestrial component of VDE.</w:t>
        </w:r>
      </w:ins>
    </w:p>
    <w:p w14:paraId="56375322" w14:textId="0ADFADE2" w:rsidR="00A013FD" w:rsidRPr="00A013FD" w:rsidRDefault="00BF604E" w:rsidP="00BF604E">
      <w:pPr>
        <w:pStyle w:val="Heading2"/>
        <w:rPr>
          <w:ins w:id="691" w:author="Ross Norsworthy" w:date="2020-03-20T16:36:00Z"/>
        </w:rPr>
      </w:pPr>
      <w:bookmarkStart w:id="692" w:name="_Toc35545236"/>
      <w:ins w:id="693" w:author="Song, Xiaojing" w:date="2020-08-18T11:13:00Z">
        <w:del w:id="694" w:author="USA Editor 2021" w:date="2020-12-10T16:25:00Z">
          <w:r w:rsidRPr="00195965" w:rsidDel="008D36D0">
            <w:rPr>
              <w:highlight w:val="green"/>
            </w:rPr>
            <w:delText>3</w:delText>
          </w:r>
        </w:del>
      </w:ins>
      <w:ins w:id="695" w:author="USA Editor 2021" w:date="2020-12-10T16:25:00Z">
        <w:r w:rsidR="008D36D0" w:rsidRPr="00195965">
          <w:rPr>
            <w:highlight w:val="green"/>
          </w:rPr>
          <w:t>2</w:t>
        </w:r>
      </w:ins>
      <w:ins w:id="696" w:author="Song, Xiaojing" w:date="2020-08-18T11:13:00Z">
        <w:r>
          <w:t>.4</w:t>
        </w:r>
        <w:r>
          <w:tab/>
        </w:r>
      </w:ins>
      <w:ins w:id="697" w:author="Ross Norsworthy" w:date="2020-03-20T16:36:00Z">
        <w:r w:rsidR="00A013FD" w:rsidRPr="00A013FD">
          <w:t xml:space="preserve">Station </w:t>
        </w:r>
      </w:ins>
      <w:ins w:id="698" w:author="ferrero" w:date="2020-07-29T11:20:00Z">
        <w:r w:rsidR="00A013FD" w:rsidRPr="00A013FD">
          <w:rPr>
            <w:rFonts w:hint="eastAsia"/>
            <w:lang w:val="en-US" w:eastAsia="zh-CN"/>
          </w:rPr>
          <w:t>i</w:t>
        </w:r>
      </w:ins>
      <w:ins w:id="699" w:author="Ross Norsworthy" w:date="2020-03-20T16:36:00Z">
        <w:r w:rsidR="00A013FD" w:rsidRPr="00A013FD">
          <w:t>dentification</w:t>
        </w:r>
        <w:bookmarkEnd w:id="692"/>
      </w:ins>
    </w:p>
    <w:p w14:paraId="237D1BAA" w14:textId="77777777" w:rsidR="00A013FD" w:rsidRPr="00A013FD" w:rsidRDefault="00A013FD" w:rsidP="00D563AA">
      <w:pPr>
        <w:rPr>
          <w:ins w:id="700" w:author="Ross Norsworthy" w:date="2020-03-20T16:36:00Z"/>
        </w:rPr>
      </w:pPr>
      <w:ins w:id="701" w:author="Ross Norsworthy" w:date="2020-03-20T16:36:00Z">
        <w:r w:rsidRPr="00A013FD">
          <w:t>Identification and location of all active maritime stations is provided automatically by means of the AIS. All VDES stations should be uniquely identified. For the purpose of identification, a unique numerical identifier is used as defined by the following:</w:t>
        </w:r>
      </w:ins>
    </w:p>
    <w:p w14:paraId="119B1A35" w14:textId="77777777" w:rsidR="00A013FD" w:rsidRPr="00A013FD" w:rsidRDefault="00A013FD" w:rsidP="00D563AA">
      <w:pPr>
        <w:rPr>
          <w:ins w:id="702" w:author="Ross Norsworthy" w:date="2020-03-20T16:36:00Z"/>
          <w:szCs w:val="24"/>
        </w:rPr>
      </w:pPr>
      <w:ins w:id="703" w:author="Ross Norsworthy" w:date="2020-03-20T16:36:00Z">
        <w:r w:rsidRPr="00A013FD">
          <w:rPr>
            <w:szCs w:val="24"/>
          </w:rPr>
          <w:t xml:space="preserve">If the unique identifier has a range which is less than or equal to 999999999, then this number is defined by the most recent version of Recommendation ITU-R M.585. </w:t>
        </w:r>
      </w:ins>
    </w:p>
    <w:p w14:paraId="064927BE" w14:textId="77777777" w:rsidR="00A013FD" w:rsidRPr="00A013FD" w:rsidRDefault="00A013FD" w:rsidP="00D563AA">
      <w:pPr>
        <w:rPr>
          <w:ins w:id="704" w:author="Ross Norsworthy" w:date="2020-03-20T16:36:00Z"/>
          <w:szCs w:val="24"/>
        </w:rPr>
      </w:pPr>
      <w:ins w:id="705" w:author="Ross Norsworthy" w:date="2020-03-20T16:36:00Z">
        <w:r w:rsidRPr="00A013FD">
          <w:rPr>
            <w:szCs w:val="24"/>
          </w:rPr>
          <w:t>If the unique identifier has a range which is greater than 999999999, then this number is free form.</w:t>
        </w:r>
      </w:ins>
    </w:p>
    <w:p w14:paraId="3F865840" w14:textId="271BDCB6" w:rsidR="00A013FD" w:rsidRPr="00A013FD" w:rsidRDefault="00A81139" w:rsidP="00BF604E">
      <w:pPr>
        <w:pStyle w:val="Heading2"/>
        <w:rPr>
          <w:ins w:id="706" w:author="Ross Norsworthy" w:date="2020-03-20T16:36:00Z"/>
        </w:rPr>
      </w:pPr>
      <w:bookmarkStart w:id="707" w:name="_Toc35545237"/>
      <w:ins w:id="708" w:author="Song, Xiaojing" w:date="2020-08-18T11:15:00Z">
        <w:del w:id="709" w:author="USA Editor 2021" w:date="2020-12-10T16:25:00Z">
          <w:r w:rsidRPr="00195965" w:rsidDel="008D36D0">
            <w:rPr>
              <w:highlight w:val="green"/>
            </w:rPr>
            <w:delText>3</w:delText>
          </w:r>
        </w:del>
      </w:ins>
      <w:ins w:id="710" w:author="USA Editor 2021" w:date="2020-12-10T16:25:00Z">
        <w:r w:rsidR="008D36D0" w:rsidRPr="00195965">
          <w:rPr>
            <w:highlight w:val="green"/>
          </w:rPr>
          <w:t>2</w:t>
        </w:r>
      </w:ins>
      <w:ins w:id="711" w:author="Song, Xiaojing" w:date="2020-08-18T11:15:00Z">
        <w:r>
          <w:t>.5</w:t>
        </w:r>
        <w:r>
          <w:tab/>
        </w:r>
      </w:ins>
      <w:ins w:id="712" w:author="Ross Norsworthy" w:date="2020-03-20T16:36:00Z">
        <w:r w:rsidR="00A013FD" w:rsidRPr="00A013FD">
          <w:t>Presentation interface protocol</w:t>
        </w:r>
        <w:bookmarkEnd w:id="707"/>
      </w:ins>
    </w:p>
    <w:p w14:paraId="1FF459E2" w14:textId="77777777" w:rsidR="00A013FD" w:rsidRPr="00A013FD" w:rsidRDefault="00A013FD" w:rsidP="00A013FD">
      <w:pPr>
        <w:spacing w:after="120"/>
        <w:rPr>
          <w:ins w:id="713" w:author="Ross Norsworthy" w:date="2020-03-20T16:36:00Z"/>
        </w:rPr>
      </w:pPr>
      <w:ins w:id="714" w:author="Ross Norsworthy" w:date="2020-03-20T16:36:00Z">
        <w:r w:rsidRPr="00A013FD">
          <w:t>For VDES transceivers:</w:t>
        </w:r>
      </w:ins>
    </w:p>
    <w:p w14:paraId="7C28E347" w14:textId="77777777" w:rsidR="00A013FD" w:rsidRPr="00A013FD" w:rsidRDefault="00A013FD" w:rsidP="00A013FD">
      <w:pPr>
        <w:tabs>
          <w:tab w:val="clear" w:pos="1134"/>
          <w:tab w:val="clear" w:pos="1871"/>
          <w:tab w:val="clear" w:pos="2268"/>
        </w:tabs>
        <w:overflowPunct/>
        <w:autoSpaceDE/>
        <w:autoSpaceDN/>
        <w:adjustRightInd/>
        <w:spacing w:before="60" w:after="120" w:line="280" w:lineRule="exact"/>
        <w:ind w:left="567" w:hanging="567"/>
        <w:textAlignment w:val="auto"/>
        <w:rPr>
          <w:ins w:id="715" w:author="Ross Norsworthy" w:date="2020-03-20T16:36:00Z"/>
          <w:rFonts w:eastAsiaTheme="minorHAnsi"/>
          <w:szCs w:val="24"/>
        </w:rPr>
      </w:pPr>
      <w:ins w:id="716" w:author="Ross Norsworthy" w:date="2020-03-20T16:36:00Z">
        <w:r w:rsidRPr="00A013FD">
          <w:rPr>
            <w:rFonts w:eastAsiaTheme="minorHAnsi"/>
            <w:szCs w:val="24"/>
          </w:rPr>
          <w:t>data may be input via the presentation interface to be transmitted by the VDES station;</w:t>
        </w:r>
      </w:ins>
    </w:p>
    <w:p w14:paraId="47A41321" w14:textId="77777777" w:rsidR="00A013FD" w:rsidRPr="00A013FD" w:rsidRDefault="00A013FD" w:rsidP="00A013FD">
      <w:pPr>
        <w:tabs>
          <w:tab w:val="clear" w:pos="1134"/>
          <w:tab w:val="clear" w:pos="1871"/>
          <w:tab w:val="clear" w:pos="2268"/>
        </w:tabs>
        <w:overflowPunct/>
        <w:autoSpaceDE/>
        <w:autoSpaceDN/>
        <w:adjustRightInd/>
        <w:spacing w:before="60" w:after="120" w:line="280" w:lineRule="exact"/>
        <w:ind w:left="567" w:hanging="567"/>
        <w:textAlignment w:val="auto"/>
        <w:rPr>
          <w:ins w:id="717" w:author="Ross Norsworthy" w:date="2020-03-20T16:36:00Z"/>
          <w:szCs w:val="24"/>
        </w:rPr>
      </w:pPr>
      <w:ins w:id="718" w:author="Ross Norsworthy" w:date="2020-03-20T16:36:00Z">
        <w:r w:rsidRPr="00A013FD">
          <w:rPr>
            <w:rFonts w:eastAsiaTheme="minorHAnsi"/>
            <w:szCs w:val="24"/>
          </w:rPr>
          <w:t>data received by the VDES station should be output through the presentation interface.</w:t>
        </w:r>
      </w:ins>
    </w:p>
    <w:p w14:paraId="7C7EA809" w14:textId="54ADEA13" w:rsidR="00A013FD" w:rsidRPr="00A013FD" w:rsidRDefault="00A81139" w:rsidP="00A81139">
      <w:pPr>
        <w:pStyle w:val="Heading2"/>
        <w:rPr>
          <w:ins w:id="719" w:author="Ross Norsworthy" w:date="2020-03-20T16:36:00Z"/>
        </w:rPr>
      </w:pPr>
      <w:bookmarkStart w:id="720" w:name="_Toc35545238"/>
      <w:bookmarkStart w:id="721" w:name="_Toc35545239"/>
      <w:bookmarkStart w:id="722" w:name="_Toc35545240"/>
      <w:bookmarkStart w:id="723" w:name="_Toc35545241"/>
      <w:bookmarkStart w:id="724" w:name="_Toc35545242"/>
      <w:bookmarkStart w:id="725" w:name="_Toc35545243"/>
      <w:bookmarkStart w:id="726" w:name="_Toc35545244"/>
      <w:bookmarkEnd w:id="720"/>
      <w:bookmarkEnd w:id="721"/>
      <w:bookmarkEnd w:id="722"/>
      <w:bookmarkEnd w:id="723"/>
      <w:bookmarkEnd w:id="724"/>
      <w:bookmarkEnd w:id="725"/>
      <w:ins w:id="727" w:author="Song, Xiaojing" w:date="2020-08-18T11:15:00Z">
        <w:del w:id="728" w:author="USA Editor 2021" w:date="2020-12-10T16:26:00Z">
          <w:r w:rsidRPr="00195965" w:rsidDel="008D36D0">
            <w:rPr>
              <w:highlight w:val="green"/>
            </w:rPr>
            <w:delText>3</w:delText>
          </w:r>
        </w:del>
      </w:ins>
      <w:ins w:id="729" w:author="USA Editor 2021" w:date="2020-12-10T16:26:00Z">
        <w:r w:rsidR="008D36D0" w:rsidRPr="00195965">
          <w:rPr>
            <w:highlight w:val="green"/>
          </w:rPr>
          <w:t>2</w:t>
        </w:r>
      </w:ins>
      <w:ins w:id="730" w:author="Song, Xiaojing" w:date="2020-08-18T11:15:00Z">
        <w:r>
          <w:t>.6</w:t>
        </w:r>
        <w:r>
          <w:tab/>
        </w:r>
      </w:ins>
      <w:ins w:id="731" w:author="Ross Norsworthy" w:date="2020-03-20T16:36:00Z">
        <w:r w:rsidR="00A013FD" w:rsidRPr="00A013FD">
          <w:t xml:space="preserve">VDES communications </w:t>
        </w:r>
      </w:ins>
      <w:ins w:id="732" w:author="ferrero" w:date="2020-07-29T11:20:00Z">
        <w:r w:rsidR="00A013FD" w:rsidRPr="00A013FD">
          <w:rPr>
            <w:rFonts w:hint="eastAsia"/>
            <w:lang w:val="en-US" w:eastAsia="zh-CN"/>
          </w:rPr>
          <w:t>p</w:t>
        </w:r>
      </w:ins>
      <w:ins w:id="733" w:author="Ross Norsworthy" w:date="2020-03-20T16:36:00Z">
        <w:r w:rsidR="00A013FD" w:rsidRPr="00A013FD">
          <w:t>rioritization</w:t>
        </w:r>
        <w:bookmarkEnd w:id="726"/>
      </w:ins>
    </w:p>
    <w:p w14:paraId="22015350" w14:textId="5B950406" w:rsidR="00A013FD" w:rsidRPr="00A013FD" w:rsidRDefault="00B47E9B" w:rsidP="00A013FD">
      <w:pPr>
        <w:spacing w:after="120"/>
        <w:rPr>
          <w:ins w:id="734" w:author="Ross Norsworthy" w:date="2020-03-20T16:36:00Z"/>
        </w:rPr>
      </w:pPr>
      <w:ins w:id="735" w:author="2092 CG" w:date="2020-10-28T12:09:00Z">
        <w:r w:rsidRPr="00195965">
          <w:t>Since transmissions by own equipment may impair reception by own equipment on own ship</w:t>
        </w:r>
      </w:ins>
      <w:ins w:id="736" w:author="USA Editor" w:date="2020-11-13T09:33:00Z">
        <w:r w:rsidR="001D5121" w:rsidRPr="00195965">
          <w:t>,</w:t>
        </w:r>
      </w:ins>
      <w:ins w:id="737" w:author="2092 CG" w:date="2020-10-28T12:09:00Z">
        <w:del w:id="738" w:author="USA Editor" w:date="2020-11-13T09:33:00Z">
          <w:r w:rsidRPr="00195965" w:rsidDel="001D5121">
            <w:delText>;</w:delText>
          </w:r>
        </w:del>
        <w:r w:rsidRPr="00195965">
          <w:t xml:space="preserve"> t</w:t>
        </w:r>
      </w:ins>
      <w:ins w:id="739" w:author="Ross Norsworthy" w:date="2020-03-20T16:36:00Z">
        <w:del w:id="740" w:author="2092 CG" w:date="2020-10-28T12:09:00Z">
          <w:r w:rsidR="00A013FD" w:rsidRPr="001D5121" w:rsidDel="00B47E9B">
            <w:delText>T</w:delText>
          </w:r>
        </w:del>
        <w:r w:rsidR="00A013FD" w:rsidRPr="001D5121">
          <w:t>he</w:t>
        </w:r>
        <w:r w:rsidR="00A013FD" w:rsidRPr="00A013FD">
          <w:t xml:space="preserve"> priority and timing of ship station transmissions shall be in accordance with the following service priorities:</w:t>
        </w:r>
      </w:ins>
    </w:p>
    <w:p w14:paraId="27E5E939" w14:textId="77777777" w:rsidR="00A013FD" w:rsidRPr="001D5121" w:rsidRDefault="00A013FD" w:rsidP="00A013FD">
      <w:pPr>
        <w:spacing w:after="120"/>
        <w:rPr>
          <w:ins w:id="741" w:author="Ross Norsworthy" w:date="2020-03-20T16:36:00Z"/>
        </w:rPr>
      </w:pPr>
      <w:ins w:id="742" w:author="Ross Norsworthy" w:date="2020-03-20T16:36:00Z">
        <w:r w:rsidRPr="001D5121">
          <w:t xml:space="preserve">Highest </w:t>
        </w:r>
        <w:r w:rsidRPr="001D5121">
          <w:tab/>
          <w:t xml:space="preserve">Priority 1: AIS transmissions </w:t>
        </w:r>
      </w:ins>
    </w:p>
    <w:p w14:paraId="3A30FC49" w14:textId="7A09AE69" w:rsidR="00A013FD" w:rsidRPr="001D5121" w:rsidDel="004D1891" w:rsidRDefault="00A013FD" w:rsidP="00A013FD">
      <w:pPr>
        <w:spacing w:after="120"/>
        <w:rPr>
          <w:ins w:id="743" w:author="Ross Norsworthy" w:date="2020-03-20T16:36:00Z"/>
          <w:del w:id="744" w:author="2092 CG" w:date="2020-10-28T12:10:00Z"/>
        </w:rPr>
      </w:pPr>
      <w:ins w:id="745" w:author="Ross Norsworthy" w:date="2020-03-20T16:36:00Z">
        <w:r w:rsidRPr="001D5121">
          <w:tab/>
          <w:t xml:space="preserve">Priority 2: ASM transmissions </w:t>
        </w:r>
      </w:ins>
      <w:ins w:id="746" w:author="2092 CG" w:date="2020-10-28T12:10:00Z">
        <w:r w:rsidR="004D1891" w:rsidRPr="00195965">
          <w:t xml:space="preserve">– </w:t>
        </w:r>
        <w:del w:id="747" w:author="USA Editor" w:date="2020-11-13T09:34:00Z">
          <w:r w:rsidR="004D1891" w:rsidRPr="00195965" w:rsidDel="001D5121">
            <w:delText>please</w:delText>
          </w:r>
        </w:del>
        <w:r w:rsidR="004D1891" w:rsidRPr="00195965">
          <w:t xml:space="preserve"> see </w:t>
        </w:r>
        <w:del w:id="748" w:author="USA Editor 2021" w:date="2020-12-10T16:30:00Z">
          <w:r w:rsidR="004D1891" w:rsidRPr="00195965" w:rsidDel="008D36D0">
            <w:rPr>
              <w:highlight w:val="green"/>
              <w:rPrChange w:id="749" w:author="USA Editor 2021" w:date="2020-12-11T10:27:00Z">
                <w:rPr>
                  <w:highlight w:val="cyan"/>
                </w:rPr>
              </w:rPrChange>
            </w:rPr>
            <w:delText xml:space="preserve">section B </w:delText>
          </w:r>
        </w:del>
      </w:ins>
      <w:ins w:id="750" w:author="USA Editor 2021" w:date="2020-12-10T16:31:00Z">
        <w:r w:rsidR="008D36D0" w:rsidRPr="00195965">
          <w:rPr>
            <w:highlight w:val="green"/>
            <w:lang w:val="en-US"/>
            <w:rPrChange w:id="751" w:author="USA Editor 2021" w:date="2020-12-11T10:27:00Z">
              <w:rPr>
                <w:highlight w:val="cyan"/>
                <w:lang w:val="en-US"/>
              </w:rPr>
            </w:rPrChange>
          </w:rPr>
          <w:t>§</w:t>
        </w:r>
        <w:r w:rsidR="008D36D0">
          <w:rPr>
            <w:lang w:val="en-US"/>
          </w:rPr>
          <w:t xml:space="preserve"> </w:t>
        </w:r>
      </w:ins>
      <w:ins w:id="752" w:author="2092 CG" w:date="2020-10-28T12:10:00Z">
        <w:del w:id="753" w:author="USA Editor 2021" w:date="2021-01-07T13:41:00Z">
          <w:r w:rsidR="004D1891" w:rsidRPr="00B72CC7" w:rsidDel="00B72CC7">
            <w:rPr>
              <w:highlight w:val="green"/>
              <w:rPrChange w:id="754" w:author="USA Editor 2021" w:date="2021-01-07T13:41:00Z">
                <w:rPr/>
              </w:rPrChange>
            </w:rPr>
            <w:delText>3</w:delText>
          </w:r>
        </w:del>
      </w:ins>
      <w:ins w:id="755" w:author="USA Editor 2021" w:date="2021-01-07T13:41:00Z">
        <w:r w:rsidR="00B72CC7" w:rsidRPr="00B72CC7">
          <w:rPr>
            <w:highlight w:val="green"/>
            <w:rPrChange w:id="756" w:author="USA Editor 2021" w:date="2021-01-07T13:41:00Z">
              <w:rPr/>
            </w:rPrChange>
          </w:rPr>
          <w:t>4</w:t>
        </w:r>
      </w:ins>
      <w:ins w:id="757" w:author="2092 CG" w:date="2020-10-28T12:10:00Z">
        <w:r w:rsidR="004D1891" w:rsidRPr="00195965">
          <w:t>.5.3</w:t>
        </w:r>
      </w:ins>
      <w:ins w:id="758" w:author="USA Editor 2021" w:date="2021-01-06T09:53:00Z">
        <w:r w:rsidR="00F02C14" w:rsidRPr="00F02C14">
          <w:rPr>
            <w:highlight w:val="green"/>
          </w:rPr>
          <w:t>,</w:t>
        </w:r>
      </w:ins>
      <w:ins w:id="759" w:author="USA Editor 2021" w:date="2020-12-10T16:31:00Z">
        <w:r w:rsidR="008D36D0" w:rsidRPr="00F02C14">
          <w:rPr>
            <w:highlight w:val="green"/>
          </w:rPr>
          <w:t xml:space="preserve"> A</w:t>
        </w:r>
        <w:r w:rsidR="008D36D0" w:rsidRPr="00195965">
          <w:rPr>
            <w:highlight w:val="green"/>
          </w:rPr>
          <w:t>nnex 3</w:t>
        </w:r>
      </w:ins>
    </w:p>
    <w:p w14:paraId="25A49661" w14:textId="77777777" w:rsidR="00BD53B8" w:rsidRDefault="00A013FD" w:rsidP="00DE49B2">
      <w:pPr>
        <w:spacing w:after="120"/>
        <w:rPr>
          <w:ins w:id="760" w:author="USA Editor 2021" w:date="2021-01-13T10:12:00Z"/>
        </w:rPr>
      </w:pPr>
      <w:ins w:id="761" w:author="Ross Norsworthy" w:date="2020-03-20T16:36:00Z">
        <w:r w:rsidRPr="001D5121">
          <w:tab/>
        </w:r>
      </w:ins>
    </w:p>
    <w:p w14:paraId="044B486D" w14:textId="7A264D90" w:rsidR="00A013FD" w:rsidDel="00BD53B8" w:rsidRDefault="00BD53B8" w:rsidP="00DE49B2">
      <w:pPr>
        <w:spacing w:after="120"/>
        <w:rPr>
          <w:del w:id="762" w:author="2092 CG" w:date="2020-10-28T12:11:00Z"/>
        </w:rPr>
      </w:pPr>
      <w:ins w:id="763" w:author="USA Editor 2021" w:date="2021-01-13T10:12:00Z">
        <w:r>
          <w:tab/>
        </w:r>
      </w:ins>
      <w:ins w:id="764" w:author="Ross Norsworthy" w:date="2020-03-20T16:36:00Z">
        <w:r w:rsidR="00A013FD" w:rsidRPr="001D5121">
          <w:t xml:space="preserve">Priority 3: VDE transmissions </w:t>
        </w:r>
      </w:ins>
      <w:ins w:id="765" w:author="2092 CG" w:date="2020-10-28T12:11:00Z">
        <w:r w:rsidR="00002637" w:rsidRPr="00195965">
          <w:t xml:space="preserve">– </w:t>
        </w:r>
        <w:del w:id="766" w:author="USA Editor" w:date="2020-11-13T09:34:00Z">
          <w:r w:rsidR="00002637" w:rsidRPr="00195965" w:rsidDel="001D5121">
            <w:delText>please</w:delText>
          </w:r>
        </w:del>
        <w:r w:rsidR="00002637" w:rsidRPr="00195965">
          <w:t xml:space="preserve"> see </w:t>
        </w:r>
        <w:del w:id="767" w:author="USA Editor 2021" w:date="2020-12-10T16:31:00Z">
          <w:r w:rsidR="00002637" w:rsidRPr="00195965" w:rsidDel="008D36D0">
            <w:rPr>
              <w:highlight w:val="green"/>
              <w:rPrChange w:id="768" w:author="USA Editor 2021" w:date="2020-12-11T10:27:00Z">
                <w:rPr>
                  <w:highlight w:val="cyan"/>
                </w:rPr>
              </w:rPrChange>
            </w:rPr>
            <w:delText xml:space="preserve">section C </w:delText>
          </w:r>
        </w:del>
      </w:ins>
      <w:ins w:id="769" w:author="USA Editor 2021" w:date="2020-12-10T16:31:00Z">
        <w:r w:rsidR="008D36D0" w:rsidRPr="00195965">
          <w:rPr>
            <w:highlight w:val="green"/>
            <w:lang w:val="en-US"/>
            <w:rPrChange w:id="770" w:author="USA Editor 2021" w:date="2020-12-11T10:27:00Z">
              <w:rPr>
                <w:lang w:val="en-US"/>
              </w:rPr>
            </w:rPrChange>
          </w:rPr>
          <w:t>§</w:t>
        </w:r>
        <w:r w:rsidR="008D36D0">
          <w:rPr>
            <w:lang w:val="en-US"/>
          </w:rPr>
          <w:t xml:space="preserve"> </w:t>
        </w:r>
      </w:ins>
      <w:ins w:id="771" w:author="2092 CG" w:date="2020-10-28T12:11:00Z">
        <w:r w:rsidR="00002637" w:rsidRPr="00195965">
          <w:t>4.19</w:t>
        </w:r>
      </w:ins>
      <w:ins w:id="772" w:author="USA Editor 2021" w:date="2021-01-06T09:53:00Z">
        <w:r w:rsidR="00F02C14" w:rsidRPr="00F02C14">
          <w:rPr>
            <w:highlight w:val="green"/>
          </w:rPr>
          <w:t>,</w:t>
        </w:r>
      </w:ins>
      <w:ins w:id="773" w:author="USA Editor 2021" w:date="2020-12-10T16:31:00Z">
        <w:r w:rsidR="008D36D0" w:rsidRPr="00F02C14">
          <w:rPr>
            <w:highlight w:val="green"/>
          </w:rPr>
          <w:t xml:space="preserve"> A</w:t>
        </w:r>
        <w:r w:rsidR="008D36D0" w:rsidRPr="00195965">
          <w:rPr>
            <w:highlight w:val="green"/>
          </w:rPr>
          <w:t>nnex 4</w:t>
        </w:r>
      </w:ins>
    </w:p>
    <w:p w14:paraId="2A7A875F" w14:textId="77777777" w:rsidR="00BD53B8" w:rsidRDefault="00BD53B8" w:rsidP="00A013FD">
      <w:pPr>
        <w:spacing w:after="120"/>
        <w:rPr>
          <w:ins w:id="774" w:author="USA Editor 2021" w:date="2021-01-13T10:12:00Z"/>
        </w:rPr>
      </w:pPr>
    </w:p>
    <w:p w14:paraId="57263126" w14:textId="77777777" w:rsidR="00DE49B2" w:rsidRDefault="00DE49B2" w:rsidP="00DE49B2">
      <w:pPr>
        <w:spacing w:after="120"/>
        <w:rPr>
          <w:ins w:id="775" w:author="2092 CG" w:date="2020-10-28T12:13:00Z"/>
        </w:rPr>
      </w:pPr>
      <w:ins w:id="776" w:author="2092 CG" w:date="2020-10-28T12:13:00Z">
        <w:r w:rsidRPr="00195965">
          <w:t xml:space="preserve">The references given above are specifically addressing how priority is given to AIS by each VDES </w:t>
        </w:r>
      </w:ins>
      <w:ins w:id="777" w:author="2092 CG" w:date="2020-10-29T14:53:00Z">
        <w:r w:rsidR="001B5DC2" w:rsidRPr="00195965">
          <w:t>function</w:t>
        </w:r>
      </w:ins>
      <w:ins w:id="778" w:author="2092 CG" w:date="2020-10-28T12:13:00Z">
        <w:r w:rsidRPr="00195965">
          <w:t>.</w:t>
        </w:r>
      </w:ins>
    </w:p>
    <w:p w14:paraId="6F385771" w14:textId="77777777" w:rsidR="00A013FD" w:rsidRPr="00A013FD" w:rsidRDefault="00A013FD" w:rsidP="00A013FD">
      <w:pPr>
        <w:spacing w:after="120"/>
        <w:rPr>
          <w:ins w:id="779" w:author="Ross Norsworthy" w:date="2020-03-20T16:36:00Z"/>
        </w:rPr>
      </w:pPr>
      <w:ins w:id="780" w:author="Ross Norsworthy" w:date="2020-03-20T16:36:00Z">
        <w:r w:rsidRPr="00A013FD">
          <w:t xml:space="preserve">The ship station VDES receivers should </w:t>
        </w:r>
        <w:r w:rsidRPr="001D5121">
          <w:t xml:space="preserve">always be active. </w:t>
        </w:r>
        <w:del w:id="781" w:author="2092 CG" w:date="2020-10-28T12:14:00Z">
          <w:r w:rsidRPr="001D5121" w:rsidDel="00347267">
            <w:delText>It is understood that transmissions by own equipment may impair reception by own equipment on own ship.</w:delText>
          </w:r>
        </w:del>
      </w:ins>
    </w:p>
    <w:bookmarkEnd w:id="522"/>
    <w:p w14:paraId="5F7F85AE" w14:textId="77777777" w:rsidR="00A013FD" w:rsidRPr="00A013FD" w:rsidRDefault="00A013FD" w:rsidP="00A013FD">
      <w:pPr>
        <w:overflowPunct/>
        <w:autoSpaceDE/>
        <w:autoSpaceDN/>
        <w:adjustRightInd/>
        <w:spacing w:before="0"/>
        <w:textAlignment w:val="auto"/>
      </w:pPr>
      <w:r w:rsidRPr="00A013FD">
        <w:br w:type="page"/>
      </w:r>
    </w:p>
    <w:p w14:paraId="1EC79B52" w14:textId="16EE3B9C" w:rsidR="00BB56E5" w:rsidRPr="00677FA0" w:rsidRDefault="00BB56E5" w:rsidP="00677FA0">
      <w:pPr>
        <w:pStyle w:val="AnnexNoTitle"/>
        <w:outlineLvl w:val="0"/>
        <w:rPr>
          <w:ins w:id="782" w:author="Johnny Schultz" w:date="2020-02-12T15:46:00Z"/>
          <w:rFonts w:eastAsia="Times New Roman"/>
        </w:rPr>
      </w:pPr>
      <w:bookmarkStart w:id="783" w:name="_Toc32394176"/>
      <w:bookmarkStart w:id="784" w:name="_Ref498968082"/>
      <w:ins w:id="785" w:author="Ross Norsworthy" w:date="2020-03-19T22:44:00Z">
        <w:r w:rsidRPr="00677FA0">
          <w:rPr>
            <w:rFonts w:eastAsia="Times New Roman"/>
            <w:lang w:val="en-GB"/>
          </w:rPr>
          <w:t>A</w:t>
        </w:r>
      </w:ins>
      <w:ins w:id="786" w:author="USA Editor 2021" w:date="2021-01-28T14:21:00Z">
        <w:r w:rsidR="00677FA0" w:rsidRPr="00677FA0">
          <w:rPr>
            <w:rFonts w:eastAsia="Times New Roman"/>
            <w:highlight w:val="green"/>
            <w:lang w:val="en-GB"/>
          </w:rPr>
          <w:t>nnex</w:t>
        </w:r>
      </w:ins>
      <w:ins w:id="787" w:author="Ross Norsworthy" w:date="2020-03-19T22:44:00Z">
        <w:del w:id="788" w:author="USA Editor 2021" w:date="2021-01-28T14:21:00Z">
          <w:r w:rsidRPr="00677FA0" w:rsidDel="00677FA0">
            <w:rPr>
              <w:rFonts w:eastAsia="Times New Roman"/>
              <w:highlight w:val="green"/>
              <w:lang w:val="en-GB"/>
              <w:rPrChange w:id="789" w:author="USA Editor 2021" w:date="2021-01-28T14:22:00Z">
                <w:rPr>
                  <w:rFonts w:eastAsiaTheme="minorHAnsi"/>
                </w:rPr>
              </w:rPrChange>
            </w:rPr>
            <w:delText>NNEX</w:delText>
          </w:r>
        </w:del>
        <w:r w:rsidRPr="00677FA0">
          <w:rPr>
            <w:rFonts w:eastAsia="Times New Roman"/>
            <w:highlight w:val="green"/>
            <w:lang w:val="en-GB"/>
            <w:rPrChange w:id="790" w:author="USA Editor 2021" w:date="2021-01-28T14:22:00Z">
              <w:rPr>
                <w:rFonts w:eastAsiaTheme="minorHAnsi"/>
              </w:rPr>
            </w:rPrChange>
          </w:rPr>
          <w:t xml:space="preserve"> </w:t>
        </w:r>
      </w:ins>
      <w:ins w:id="791" w:author="USA Editor" w:date="2020-11-11T11:28:00Z">
        <w:del w:id="792" w:author="USA Editor 2021" w:date="2020-12-10T16:32:00Z">
          <w:r w:rsidR="004D140C" w:rsidRPr="00677FA0" w:rsidDel="008D36D0">
            <w:rPr>
              <w:rFonts w:eastAsia="Times New Roman"/>
              <w:highlight w:val="green"/>
              <w:lang w:val="en-GB"/>
              <w:rPrChange w:id="793" w:author="USA Editor 2021" w:date="2021-01-28T14:22:00Z">
                <w:rPr>
                  <w:rFonts w:eastAsiaTheme="minorHAnsi"/>
                  <w:highlight w:val="darkGray"/>
                </w:rPr>
              </w:rPrChange>
            </w:rPr>
            <w:delText>[</w:delText>
          </w:r>
        </w:del>
      </w:ins>
      <w:ins w:id="794" w:author="Ross Norsworthy" w:date="2020-03-19T22:44:00Z">
        <w:del w:id="795" w:author="USA Editor 2021" w:date="2020-12-10T16:32:00Z">
          <w:r w:rsidRPr="00677FA0" w:rsidDel="008D36D0">
            <w:rPr>
              <w:rFonts w:eastAsia="Times New Roman"/>
              <w:highlight w:val="green"/>
              <w:lang w:val="en-GB"/>
              <w:rPrChange w:id="796" w:author="USA Editor 2021" w:date="2021-01-28T14:22:00Z">
                <w:rPr>
                  <w:rFonts w:eastAsiaTheme="minorHAnsi"/>
                  <w:highlight w:val="darkGray"/>
                </w:rPr>
              </w:rPrChange>
            </w:rPr>
            <w:delText>A</w:delText>
          </w:r>
        </w:del>
      </w:ins>
      <w:ins w:id="797" w:author="USA Editor" w:date="2020-11-11T11:28:00Z">
        <w:del w:id="798" w:author="USA Editor 2021" w:date="2020-12-10T16:32:00Z">
          <w:r w:rsidR="004D140C" w:rsidRPr="00677FA0" w:rsidDel="008D36D0">
            <w:rPr>
              <w:rFonts w:eastAsia="Times New Roman"/>
              <w:highlight w:val="green"/>
              <w:lang w:val="en-GB"/>
              <w:rPrChange w:id="799" w:author="USA Editor 2021" w:date="2021-01-28T14:22:00Z">
                <w:rPr>
                  <w:rFonts w:eastAsiaTheme="minorHAnsi"/>
                  <w:highlight w:val="darkGray"/>
                </w:rPr>
              </w:rPrChange>
            </w:rPr>
            <w:delText>/</w:delText>
          </w:r>
        </w:del>
        <w:r w:rsidR="004D140C" w:rsidRPr="00677FA0">
          <w:rPr>
            <w:rFonts w:eastAsia="Times New Roman"/>
            <w:lang w:val="en-GB"/>
          </w:rPr>
          <w:t>2</w:t>
        </w:r>
        <w:del w:id="800" w:author="USA Editor 2021" w:date="2020-12-10T16:32:00Z">
          <w:r w:rsidR="004D140C" w:rsidRPr="00677FA0" w:rsidDel="008D36D0">
            <w:rPr>
              <w:rFonts w:eastAsia="Times New Roman"/>
              <w:highlight w:val="green"/>
              <w:lang w:val="en-GB"/>
              <w:rPrChange w:id="801" w:author="USA Editor 2021" w:date="2021-01-28T14:22:00Z">
                <w:rPr>
                  <w:rFonts w:eastAsiaTheme="minorHAnsi"/>
                  <w:highlight w:val="darkGray"/>
                </w:rPr>
              </w:rPrChange>
            </w:rPr>
            <w:delText>]</w:delText>
          </w:r>
        </w:del>
      </w:ins>
      <w:ins w:id="802" w:author="USA Editor 2021" w:date="2021-01-28T14:20:00Z">
        <w:r w:rsidR="00677FA0" w:rsidRPr="00106FB2">
          <w:br/>
        </w:r>
        <w:r w:rsidR="00677FA0" w:rsidRPr="00106FB2">
          <w:br/>
        </w:r>
      </w:ins>
      <w:ins w:id="803" w:author="Johnny Schultz" w:date="2020-02-12T15:46:00Z">
        <w:r w:rsidRPr="00677FA0">
          <w:rPr>
            <w:rFonts w:eastAsia="Times New Roman"/>
            <w:lang w:val="en-GB"/>
          </w:rPr>
          <w:t>Common Technical Elements of VDES</w:t>
        </w:r>
        <w:bookmarkEnd w:id="783"/>
        <w:bookmarkEnd w:id="784"/>
      </w:ins>
    </w:p>
    <w:p w14:paraId="6A9E6E48" w14:textId="77777777" w:rsidR="00A013FD" w:rsidRPr="00A013FD" w:rsidRDefault="00A013FD" w:rsidP="00A013FD">
      <w:pPr>
        <w:spacing w:after="120"/>
        <w:rPr>
          <w:ins w:id="804" w:author="Ross Norsworthy" w:date="2020-03-19T22:33:00Z"/>
        </w:rPr>
      </w:pPr>
      <w:ins w:id="805" w:author="Ross Norsworthy" w:date="2020-03-19T22:33:00Z">
        <w:r w:rsidRPr="00A013FD">
          <w:t xml:space="preserve">This annex describes those elements of VDES that may be common across the ASM and VDE Channels.  </w:t>
        </w:r>
      </w:ins>
    </w:p>
    <w:p w14:paraId="5AF9A3A9" w14:textId="209D1F1B" w:rsidR="00C03E5E" w:rsidRPr="00A013FD" w:rsidRDefault="004E34F3" w:rsidP="0066591C">
      <w:pPr>
        <w:pStyle w:val="Heading1"/>
        <w:rPr>
          <w:ins w:id="806" w:author="Ross Norsworthy" w:date="2020-03-19T22:33:00Z"/>
          <w:rFonts w:eastAsia="Calibri"/>
          <w:lang w:eastAsia="en-GB"/>
        </w:rPr>
      </w:pPr>
      <w:bookmarkStart w:id="807" w:name="_Toc35545254"/>
      <w:ins w:id="808" w:author="Song, Xiaojing" w:date="2020-08-24T16:29:00Z">
        <w:del w:id="809" w:author="USA Editor 2021" w:date="2020-12-10T16:33:00Z">
          <w:r w:rsidRPr="00834D8B" w:rsidDel="0063034A">
            <w:rPr>
              <w:rFonts w:eastAsia="Calibri"/>
              <w:highlight w:val="green"/>
              <w:lang w:eastAsia="en-GB"/>
            </w:rPr>
            <w:delText>A</w:delText>
          </w:r>
          <w:r w:rsidDel="0063034A">
            <w:rPr>
              <w:rFonts w:eastAsia="Calibri"/>
              <w:lang w:eastAsia="en-GB"/>
            </w:rPr>
            <w:delText xml:space="preserve"> </w:delText>
          </w:r>
        </w:del>
      </w:ins>
      <w:ins w:id="810" w:author="Song, Xiaojing" w:date="2020-08-21T09:55:00Z">
        <w:r w:rsidR="008539F8">
          <w:rPr>
            <w:rFonts w:eastAsia="Calibri"/>
            <w:lang w:eastAsia="en-GB"/>
          </w:rPr>
          <w:t>1</w:t>
        </w:r>
        <w:r w:rsidR="008539F8">
          <w:rPr>
            <w:rFonts w:eastAsia="Calibri"/>
            <w:lang w:eastAsia="en-GB"/>
          </w:rPr>
          <w:tab/>
        </w:r>
      </w:ins>
      <w:ins w:id="811" w:author="Ross Norsworthy" w:date="2020-03-19T22:33:00Z">
        <w:r w:rsidR="00C03E5E" w:rsidRPr="00A013FD">
          <w:rPr>
            <w:rFonts w:eastAsia="Calibri"/>
            <w:lang w:eastAsia="en-GB"/>
          </w:rPr>
          <w:t>Protocol Layer</w:t>
        </w:r>
        <w:bookmarkEnd w:id="807"/>
      </w:ins>
    </w:p>
    <w:p w14:paraId="36086CA0" w14:textId="46BF0355" w:rsidR="00C03E5E" w:rsidRPr="00A013FD" w:rsidRDefault="004E34F3" w:rsidP="00834D8B">
      <w:pPr>
        <w:pStyle w:val="Heading2"/>
        <w:rPr>
          <w:ins w:id="812" w:author="Ross Norsworthy" w:date="2020-03-19T22:33:00Z"/>
          <w:rFonts w:eastAsia="Calibri"/>
          <w:lang w:eastAsia="en-GB"/>
        </w:rPr>
      </w:pPr>
      <w:bookmarkStart w:id="813" w:name="_Toc35545255"/>
      <w:ins w:id="814" w:author="Song, Xiaojing" w:date="2020-08-24T16:29:00Z">
        <w:del w:id="815" w:author="USA Editor 2021" w:date="2020-12-10T16:33:00Z">
          <w:r w:rsidRPr="00834D8B" w:rsidDel="0063034A">
            <w:rPr>
              <w:rFonts w:eastAsia="Calibri"/>
              <w:highlight w:val="green"/>
              <w:lang w:eastAsia="en-GB"/>
            </w:rPr>
            <w:delText>A</w:delText>
          </w:r>
          <w:r w:rsidDel="0063034A">
            <w:rPr>
              <w:rFonts w:eastAsia="Calibri"/>
              <w:lang w:eastAsia="en-GB"/>
            </w:rPr>
            <w:delText xml:space="preserve"> </w:delText>
          </w:r>
        </w:del>
      </w:ins>
      <w:ins w:id="816" w:author="Song, Xiaojing" w:date="2020-08-21T09:57:00Z">
        <w:r w:rsidR="00C3131D">
          <w:rPr>
            <w:rFonts w:eastAsia="Calibri"/>
            <w:lang w:eastAsia="en-GB"/>
          </w:rPr>
          <w:t>1.1</w:t>
        </w:r>
        <w:r w:rsidR="00C3131D">
          <w:rPr>
            <w:rFonts w:eastAsia="Calibri"/>
            <w:lang w:eastAsia="en-GB"/>
          </w:rPr>
          <w:tab/>
        </w:r>
      </w:ins>
      <w:ins w:id="817" w:author="Ross Norsworthy" w:date="2020-03-19T22:33:00Z">
        <w:r w:rsidR="00C03E5E" w:rsidRPr="00A013FD">
          <w:rPr>
            <w:rFonts w:eastAsia="Calibri"/>
            <w:lang w:eastAsia="en-GB"/>
          </w:rPr>
          <w:t>Protocol layer overview</w:t>
        </w:r>
        <w:bookmarkEnd w:id="813"/>
      </w:ins>
    </w:p>
    <w:p w14:paraId="7C3C14FB" w14:textId="77777777" w:rsidR="00A013FD" w:rsidRPr="00A013FD" w:rsidRDefault="00A013FD" w:rsidP="00A013FD">
      <w:pPr>
        <w:spacing w:after="120"/>
        <w:rPr>
          <w:ins w:id="818" w:author="Ross Norsworthy" w:date="2020-03-19T22:33:00Z"/>
        </w:rPr>
      </w:pPr>
      <w:ins w:id="819" w:author="Ross Norsworthy" w:date="2020-03-19T22:33:00Z">
        <w:r w:rsidRPr="00A013FD">
          <w:t xml:space="preserve">The VDES architecture should utilize the open systems interconnection layers 1 to 4 (physical layer, link layer, network layer, transport layer) as illustrated in Figure 3. </w:t>
        </w:r>
      </w:ins>
    </w:p>
    <w:p w14:paraId="27FDDFBD" w14:textId="77777777" w:rsidR="00902F30" w:rsidRDefault="00902F30" w:rsidP="00902F30">
      <w:pPr>
        <w:pStyle w:val="FigureNo"/>
        <w:rPr>
          <w:lang w:val="en-US"/>
        </w:rPr>
      </w:pPr>
      <w:bookmarkStart w:id="820" w:name="_Toc35546187"/>
      <w:ins w:id="821" w:author="Ross Norsworthy" w:date="2020-03-19T22:33:00Z">
        <w:r w:rsidRPr="00A013FD">
          <w:rPr>
            <w:lang w:val="en-US"/>
          </w:rPr>
          <w:t>Figure 3</w:t>
        </w:r>
      </w:ins>
    </w:p>
    <w:p w14:paraId="517D278E" w14:textId="77777777" w:rsidR="00902F30" w:rsidRPr="00A013FD" w:rsidRDefault="00902F30" w:rsidP="00792745">
      <w:pPr>
        <w:pStyle w:val="Figuretitle"/>
        <w:spacing w:after="240"/>
        <w:rPr>
          <w:ins w:id="822" w:author="Ross Norsworthy" w:date="2020-03-19T22:33:00Z"/>
          <w:lang w:val="en-US"/>
        </w:rPr>
      </w:pPr>
      <w:ins w:id="823" w:author="Ross Norsworthy" w:date="2020-03-19T22:33:00Z">
        <w:r w:rsidRPr="00A013FD">
          <w:rPr>
            <w:lang w:val="en-US"/>
          </w:rPr>
          <w:t>Seven-layer OSI model</w:t>
        </w:r>
        <w:bookmarkEnd w:id="820"/>
      </w:ins>
    </w:p>
    <w:tbl>
      <w:tblPr>
        <w:tblStyle w:val="TableGrid"/>
        <w:tblW w:w="2552" w:type="dxa"/>
        <w:jc w:val="center"/>
        <w:tblLook w:val="04A0" w:firstRow="1" w:lastRow="0" w:firstColumn="1" w:lastColumn="0" w:noHBand="0" w:noVBand="1"/>
      </w:tblPr>
      <w:tblGrid>
        <w:gridCol w:w="2552"/>
      </w:tblGrid>
      <w:tr w:rsidR="00A013FD" w:rsidRPr="00A013FD" w14:paraId="04887FF8" w14:textId="77777777" w:rsidTr="00BF604E">
        <w:trPr>
          <w:jc w:val="center"/>
          <w:ins w:id="824" w:author="Ross Norsworthy" w:date="2020-03-19T22:33:00Z"/>
        </w:trPr>
        <w:tc>
          <w:tcPr>
            <w:tcW w:w="2552" w:type="dxa"/>
          </w:tcPr>
          <w:p w14:paraId="496360E1" w14:textId="77777777" w:rsidR="00A013FD" w:rsidRPr="00902F30" w:rsidRDefault="00A013FD" w:rsidP="00A013FD">
            <w:pPr>
              <w:spacing w:before="40" w:after="40"/>
              <w:rPr>
                <w:ins w:id="825" w:author="Ross Norsworthy" w:date="2020-03-19T22:33:00Z"/>
                <w:rFonts w:cstheme="majorBidi"/>
                <w:sz w:val="20"/>
              </w:rPr>
            </w:pPr>
            <w:ins w:id="826" w:author="Ross Norsworthy" w:date="2020-03-19T22:33:00Z">
              <w:r w:rsidRPr="00902F30">
                <w:rPr>
                  <w:rFonts w:cstheme="majorBidi"/>
                  <w:sz w:val="20"/>
                </w:rPr>
                <w:t>Application layer</w:t>
              </w:r>
            </w:ins>
          </w:p>
        </w:tc>
      </w:tr>
      <w:tr w:rsidR="00A013FD" w:rsidRPr="00A013FD" w14:paraId="770B6915" w14:textId="77777777" w:rsidTr="00BF604E">
        <w:trPr>
          <w:jc w:val="center"/>
          <w:ins w:id="827" w:author="Ross Norsworthy" w:date="2020-03-19T22:33:00Z"/>
        </w:trPr>
        <w:tc>
          <w:tcPr>
            <w:tcW w:w="2552" w:type="dxa"/>
          </w:tcPr>
          <w:p w14:paraId="03A1F39C" w14:textId="77777777" w:rsidR="00A013FD" w:rsidRPr="00902F30" w:rsidRDefault="00A013FD" w:rsidP="00A013FD">
            <w:pPr>
              <w:spacing w:before="40" w:after="40"/>
              <w:rPr>
                <w:ins w:id="828" w:author="Ross Norsworthy" w:date="2020-03-19T22:33:00Z"/>
                <w:rFonts w:cstheme="majorBidi"/>
                <w:sz w:val="20"/>
              </w:rPr>
            </w:pPr>
            <w:ins w:id="829" w:author="Ross Norsworthy" w:date="2020-03-19T22:33:00Z">
              <w:r w:rsidRPr="00902F30">
                <w:rPr>
                  <w:rFonts w:cstheme="majorBidi"/>
                  <w:sz w:val="20"/>
                </w:rPr>
                <w:t>Presentation layer</w:t>
              </w:r>
            </w:ins>
          </w:p>
        </w:tc>
      </w:tr>
      <w:tr w:rsidR="00A013FD" w:rsidRPr="00A013FD" w14:paraId="0E8D1B60" w14:textId="77777777" w:rsidTr="00BF604E">
        <w:trPr>
          <w:jc w:val="center"/>
          <w:ins w:id="830" w:author="Ross Norsworthy" w:date="2020-03-19T22:33:00Z"/>
        </w:trPr>
        <w:tc>
          <w:tcPr>
            <w:tcW w:w="2552" w:type="dxa"/>
          </w:tcPr>
          <w:p w14:paraId="0BCB3A6D" w14:textId="77777777" w:rsidR="00A013FD" w:rsidRPr="00902F30" w:rsidRDefault="00A013FD" w:rsidP="00A013FD">
            <w:pPr>
              <w:spacing w:before="40" w:after="40"/>
              <w:rPr>
                <w:ins w:id="831" w:author="Ross Norsworthy" w:date="2020-03-19T22:33:00Z"/>
                <w:rFonts w:cstheme="majorBidi"/>
                <w:sz w:val="20"/>
              </w:rPr>
            </w:pPr>
            <w:ins w:id="832" w:author="Ross Norsworthy" w:date="2020-03-19T22:33:00Z">
              <w:r w:rsidRPr="00902F30">
                <w:rPr>
                  <w:rFonts w:cstheme="majorBidi"/>
                  <w:sz w:val="20"/>
                </w:rPr>
                <w:t>Session layer</w:t>
              </w:r>
            </w:ins>
          </w:p>
        </w:tc>
      </w:tr>
      <w:tr w:rsidR="00A013FD" w:rsidRPr="00A013FD" w14:paraId="3AE27D5B" w14:textId="77777777" w:rsidTr="00BF604E">
        <w:trPr>
          <w:jc w:val="center"/>
          <w:ins w:id="833" w:author="Ross Norsworthy" w:date="2020-03-19T22:33:00Z"/>
        </w:trPr>
        <w:tc>
          <w:tcPr>
            <w:tcW w:w="2552" w:type="dxa"/>
          </w:tcPr>
          <w:p w14:paraId="565FF90E" w14:textId="77777777" w:rsidR="00A013FD" w:rsidRPr="00902F30" w:rsidRDefault="00A013FD" w:rsidP="00A013FD">
            <w:pPr>
              <w:spacing w:before="40" w:after="40"/>
              <w:rPr>
                <w:ins w:id="834" w:author="Ross Norsworthy" w:date="2020-03-19T22:33:00Z"/>
                <w:rFonts w:cstheme="majorBidi"/>
                <w:sz w:val="20"/>
              </w:rPr>
            </w:pPr>
            <w:ins w:id="835" w:author="Ross Norsworthy" w:date="2020-03-19T22:33:00Z">
              <w:r w:rsidRPr="00902F30">
                <w:rPr>
                  <w:rFonts w:cstheme="majorBidi"/>
                  <w:sz w:val="20"/>
                </w:rPr>
                <w:t>Transport layer</w:t>
              </w:r>
            </w:ins>
          </w:p>
        </w:tc>
      </w:tr>
      <w:tr w:rsidR="00A013FD" w:rsidRPr="00A013FD" w14:paraId="15CF6BB0" w14:textId="77777777" w:rsidTr="00BF604E">
        <w:trPr>
          <w:jc w:val="center"/>
          <w:ins w:id="836" w:author="Ross Norsworthy" w:date="2020-03-19T22:33:00Z"/>
        </w:trPr>
        <w:tc>
          <w:tcPr>
            <w:tcW w:w="2552" w:type="dxa"/>
          </w:tcPr>
          <w:p w14:paraId="1DEFDBC9" w14:textId="77777777" w:rsidR="00A013FD" w:rsidRPr="00902F30" w:rsidRDefault="00A013FD" w:rsidP="00A013FD">
            <w:pPr>
              <w:spacing w:before="40" w:after="40"/>
              <w:rPr>
                <w:ins w:id="837" w:author="Ross Norsworthy" w:date="2020-03-19T22:33:00Z"/>
                <w:rFonts w:cstheme="majorBidi"/>
                <w:sz w:val="20"/>
              </w:rPr>
            </w:pPr>
            <w:ins w:id="838" w:author="Ross Norsworthy" w:date="2020-03-19T22:33:00Z">
              <w:r w:rsidRPr="00902F30">
                <w:rPr>
                  <w:rFonts w:cstheme="majorBidi"/>
                  <w:sz w:val="20"/>
                </w:rPr>
                <w:t>Network layer</w:t>
              </w:r>
            </w:ins>
          </w:p>
        </w:tc>
      </w:tr>
      <w:tr w:rsidR="00A013FD" w:rsidRPr="00A013FD" w14:paraId="5ECC1DB8" w14:textId="77777777" w:rsidTr="00BF604E">
        <w:trPr>
          <w:jc w:val="center"/>
          <w:ins w:id="839" w:author="Ross Norsworthy" w:date="2020-03-19T22:33:00Z"/>
        </w:trPr>
        <w:tc>
          <w:tcPr>
            <w:tcW w:w="2552" w:type="dxa"/>
          </w:tcPr>
          <w:p w14:paraId="51630538" w14:textId="77777777" w:rsidR="00A013FD" w:rsidRPr="00902F30" w:rsidRDefault="00A013FD" w:rsidP="00A013FD">
            <w:pPr>
              <w:spacing w:before="40" w:after="40"/>
              <w:rPr>
                <w:ins w:id="840" w:author="Ross Norsworthy" w:date="2020-03-19T22:33:00Z"/>
                <w:rFonts w:cstheme="majorBidi"/>
                <w:sz w:val="20"/>
              </w:rPr>
            </w:pPr>
            <w:ins w:id="841" w:author="Ross Norsworthy" w:date="2020-03-19T22:33:00Z">
              <w:r w:rsidRPr="00902F30">
                <w:rPr>
                  <w:rFonts w:cstheme="majorBidi"/>
                  <w:sz w:val="20"/>
                </w:rPr>
                <w:t>Link layer</w:t>
              </w:r>
            </w:ins>
          </w:p>
        </w:tc>
      </w:tr>
      <w:tr w:rsidR="00A013FD" w:rsidRPr="00A013FD" w14:paraId="3BAF6A91" w14:textId="77777777" w:rsidTr="00BF604E">
        <w:trPr>
          <w:jc w:val="center"/>
          <w:ins w:id="842" w:author="Ross Norsworthy" w:date="2020-03-19T22:33:00Z"/>
        </w:trPr>
        <w:tc>
          <w:tcPr>
            <w:tcW w:w="2552" w:type="dxa"/>
          </w:tcPr>
          <w:p w14:paraId="579CF6A8" w14:textId="77777777" w:rsidR="00A013FD" w:rsidRPr="00902F30" w:rsidRDefault="00A013FD" w:rsidP="00A013FD">
            <w:pPr>
              <w:spacing w:before="40" w:after="40"/>
              <w:rPr>
                <w:ins w:id="843" w:author="Ross Norsworthy" w:date="2020-03-19T22:33:00Z"/>
                <w:rFonts w:cstheme="majorBidi"/>
                <w:sz w:val="20"/>
              </w:rPr>
            </w:pPr>
            <w:ins w:id="844" w:author="Ross Norsworthy" w:date="2020-03-19T22:33:00Z">
              <w:r w:rsidRPr="00902F30">
                <w:rPr>
                  <w:rFonts w:cstheme="majorBidi"/>
                  <w:sz w:val="20"/>
                </w:rPr>
                <w:t>Physical layer</w:t>
              </w:r>
            </w:ins>
          </w:p>
        </w:tc>
      </w:tr>
    </w:tbl>
    <w:p w14:paraId="539806DB" w14:textId="28EFBA62" w:rsidR="001B257B" w:rsidRPr="00A013FD" w:rsidRDefault="004E34F3" w:rsidP="00792745">
      <w:pPr>
        <w:pStyle w:val="Heading2"/>
        <w:rPr>
          <w:ins w:id="845" w:author="Ross Norsworthy" w:date="2020-03-19T22:33:00Z"/>
          <w:rFonts w:eastAsia="Calibri"/>
          <w:lang w:eastAsia="en-GB"/>
        </w:rPr>
      </w:pPr>
      <w:bookmarkStart w:id="846" w:name="_Toc35545256"/>
      <w:ins w:id="847" w:author="Song, Xiaojing" w:date="2020-08-24T16:29:00Z">
        <w:del w:id="848" w:author="USA Editor 2021" w:date="2020-12-10T16:34:00Z">
          <w:r w:rsidRPr="00834D8B" w:rsidDel="0063034A">
            <w:rPr>
              <w:rFonts w:eastAsia="Calibri"/>
              <w:highlight w:val="green"/>
              <w:lang w:eastAsia="en-GB"/>
            </w:rPr>
            <w:delText>A</w:delText>
          </w:r>
          <w:r w:rsidDel="0063034A">
            <w:rPr>
              <w:rFonts w:eastAsia="Calibri"/>
              <w:lang w:eastAsia="en-GB"/>
            </w:rPr>
            <w:delText xml:space="preserve"> </w:delText>
          </w:r>
        </w:del>
      </w:ins>
      <w:ins w:id="849" w:author="Song, Xiaojing" w:date="2020-08-21T09:55:00Z">
        <w:r w:rsidR="00D0504D">
          <w:rPr>
            <w:rFonts w:eastAsia="Calibri"/>
            <w:lang w:eastAsia="en-GB"/>
          </w:rPr>
          <w:t>1.</w:t>
        </w:r>
      </w:ins>
      <w:ins w:id="850" w:author="Song, Xiaojing" w:date="2020-08-21T09:58:00Z">
        <w:r w:rsidR="00FA26CF">
          <w:rPr>
            <w:rFonts w:eastAsia="Calibri"/>
            <w:lang w:eastAsia="en-GB"/>
          </w:rPr>
          <w:t>2</w:t>
        </w:r>
      </w:ins>
      <w:ins w:id="851" w:author="Song, Xiaojing" w:date="2020-08-21T09:55:00Z">
        <w:r w:rsidR="00D0504D">
          <w:rPr>
            <w:rFonts w:eastAsia="Calibri"/>
            <w:lang w:eastAsia="en-GB"/>
          </w:rPr>
          <w:tab/>
        </w:r>
      </w:ins>
      <w:ins w:id="852" w:author="Ross Norsworthy" w:date="2020-03-19T22:33:00Z">
        <w:r w:rsidR="001B257B" w:rsidRPr="00A013FD">
          <w:rPr>
            <w:rFonts w:eastAsia="Calibri"/>
            <w:lang w:eastAsia="en-GB"/>
          </w:rPr>
          <w:t>Physical layer</w:t>
        </w:r>
        <w:bookmarkEnd w:id="846"/>
        <w:r w:rsidR="001B257B" w:rsidRPr="00A013FD">
          <w:rPr>
            <w:rFonts w:eastAsia="Calibri"/>
            <w:lang w:eastAsia="en-GB"/>
          </w:rPr>
          <w:t xml:space="preserve"> </w:t>
        </w:r>
      </w:ins>
    </w:p>
    <w:p w14:paraId="0A4BD2A8" w14:textId="77777777" w:rsidR="00A013FD" w:rsidRPr="00A013FD" w:rsidRDefault="00A013FD" w:rsidP="00A013FD">
      <w:pPr>
        <w:spacing w:after="120"/>
        <w:rPr>
          <w:ins w:id="853" w:author="Ross Norsworthy" w:date="2020-03-19T22:33:00Z"/>
          <w:lang w:eastAsia="nb-NO"/>
        </w:rPr>
      </w:pPr>
      <w:ins w:id="854" w:author="Ross Norsworthy" w:date="2020-03-19T22:33:00Z">
        <w:r w:rsidRPr="00A013FD">
          <w:rPr>
            <w:lang w:eastAsia="nb-NO"/>
          </w:rPr>
          <w:t xml:space="preserve">This layer provides transmission </w:t>
        </w:r>
        <w:r w:rsidRPr="00A013FD">
          <w:t>and</w:t>
        </w:r>
        <w:r w:rsidRPr="00A013FD">
          <w:rPr>
            <w:lang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9DD3B5E" w14:textId="0FCE07AA" w:rsidR="004000D2" w:rsidRPr="00A013FD" w:rsidRDefault="004E34F3" w:rsidP="00792745">
      <w:pPr>
        <w:pStyle w:val="Heading3"/>
        <w:rPr>
          <w:ins w:id="855" w:author="Ross Norsworthy" w:date="2020-03-19T22:33:00Z"/>
          <w:rFonts w:eastAsia="Calibri"/>
          <w:lang w:eastAsia="en-GB"/>
        </w:rPr>
      </w:pPr>
      <w:bookmarkStart w:id="856" w:name="_Toc35545257"/>
      <w:ins w:id="857" w:author="Song, Xiaojing" w:date="2020-08-24T16:29:00Z">
        <w:del w:id="858" w:author="USA Editor 2021" w:date="2020-12-10T16:34:00Z">
          <w:r w:rsidRPr="00834D8B" w:rsidDel="0063034A">
            <w:rPr>
              <w:rFonts w:eastAsia="Calibri"/>
              <w:highlight w:val="green"/>
              <w:lang w:eastAsia="en-GB"/>
            </w:rPr>
            <w:delText>A</w:delText>
          </w:r>
          <w:r w:rsidDel="0063034A">
            <w:rPr>
              <w:rFonts w:eastAsia="Calibri"/>
              <w:lang w:eastAsia="en-GB"/>
            </w:rPr>
            <w:delText xml:space="preserve"> </w:delText>
          </w:r>
        </w:del>
      </w:ins>
      <w:ins w:id="859" w:author="Song, Xiaojing" w:date="2020-08-21T09:56:00Z">
        <w:r w:rsidR="00834F96">
          <w:rPr>
            <w:rFonts w:eastAsia="Calibri"/>
            <w:lang w:eastAsia="en-GB"/>
          </w:rPr>
          <w:t>1.</w:t>
        </w:r>
      </w:ins>
      <w:ins w:id="860" w:author="Song, Xiaojing" w:date="2020-08-21T09:59:00Z">
        <w:r w:rsidR="0056241E">
          <w:rPr>
            <w:rFonts w:eastAsia="Calibri"/>
            <w:lang w:eastAsia="en-GB"/>
          </w:rPr>
          <w:t>2</w:t>
        </w:r>
      </w:ins>
      <w:ins w:id="861" w:author="Song, Xiaojing" w:date="2020-08-21T09:56:00Z">
        <w:r w:rsidR="00834F96">
          <w:rPr>
            <w:rFonts w:eastAsia="Calibri"/>
            <w:lang w:eastAsia="en-GB"/>
          </w:rPr>
          <w:t>.1</w:t>
        </w:r>
        <w:r w:rsidR="00834F96">
          <w:rPr>
            <w:rFonts w:eastAsia="Calibri"/>
            <w:lang w:eastAsia="en-GB"/>
          </w:rPr>
          <w:tab/>
        </w:r>
      </w:ins>
      <w:ins w:id="862" w:author="Ross Norsworthy" w:date="2020-03-19T22:33:00Z">
        <w:r w:rsidR="004000D2" w:rsidRPr="00A013FD">
          <w:rPr>
            <w:rFonts w:eastAsia="Calibri"/>
            <w:lang w:eastAsia="en-GB"/>
          </w:rPr>
          <w:t>Transmission accuracy figures</w:t>
        </w:r>
        <w:bookmarkEnd w:id="856"/>
        <w:r w:rsidR="004000D2" w:rsidRPr="00A013FD">
          <w:rPr>
            <w:rFonts w:eastAsia="Calibri"/>
            <w:lang w:eastAsia="en-GB"/>
          </w:rPr>
          <w:t xml:space="preserve"> </w:t>
        </w:r>
      </w:ins>
    </w:p>
    <w:p w14:paraId="573B51CD" w14:textId="6E08B1DD" w:rsidR="004000D2" w:rsidRPr="00A013FD" w:rsidRDefault="004E34F3" w:rsidP="004C1BEB">
      <w:pPr>
        <w:pStyle w:val="Heading4"/>
        <w:rPr>
          <w:ins w:id="863" w:author="Ross Norsworthy" w:date="2020-03-19T22:33:00Z"/>
          <w:rFonts w:eastAsia="Calibri"/>
          <w:lang w:eastAsia="en-GB"/>
        </w:rPr>
      </w:pPr>
      <w:ins w:id="864" w:author="Song, Xiaojing" w:date="2020-08-24T16:29:00Z">
        <w:del w:id="865" w:author="USA Editor 2021" w:date="2020-12-10T16:34:00Z">
          <w:r w:rsidRPr="00834D8B" w:rsidDel="0063034A">
            <w:rPr>
              <w:rFonts w:eastAsia="Calibri"/>
              <w:smallCaps/>
              <w:highlight w:val="green"/>
              <w:lang w:eastAsia="en-GB"/>
            </w:rPr>
            <w:delText>A</w:delText>
          </w:r>
          <w:r w:rsidDel="0063034A">
            <w:rPr>
              <w:rFonts w:eastAsia="Calibri"/>
              <w:smallCaps/>
              <w:lang w:eastAsia="en-GB"/>
            </w:rPr>
            <w:delText xml:space="preserve"> </w:delText>
          </w:r>
        </w:del>
      </w:ins>
      <w:ins w:id="866" w:author="Song, Xiaojing" w:date="2020-08-21T15:05:00Z">
        <w:r w:rsidR="00EF4A2D">
          <w:rPr>
            <w:rFonts w:eastAsia="Calibri"/>
            <w:smallCaps/>
            <w:lang w:eastAsia="en-GB"/>
          </w:rPr>
          <w:t>1.2.1.1</w:t>
        </w:r>
        <w:r w:rsidR="00EF4A2D">
          <w:rPr>
            <w:rFonts w:eastAsia="Calibri"/>
            <w:smallCaps/>
            <w:lang w:eastAsia="en-GB"/>
          </w:rPr>
          <w:tab/>
        </w:r>
      </w:ins>
      <w:ins w:id="867" w:author="Ross Norsworthy" w:date="2020-03-19T22:33:00Z">
        <w:r w:rsidR="004000D2" w:rsidRPr="00A013FD">
          <w:rPr>
            <w:rFonts w:eastAsia="Calibri"/>
            <w:lang w:eastAsia="en-GB"/>
          </w:rPr>
          <w:t>Symbol timing accuracy (at the output)</w:t>
        </w:r>
      </w:ins>
    </w:p>
    <w:p w14:paraId="19BDF859" w14:textId="77777777" w:rsidR="00A013FD" w:rsidRPr="00A013FD" w:rsidRDefault="00A013FD" w:rsidP="00A013FD">
      <w:pPr>
        <w:spacing w:after="120"/>
        <w:rPr>
          <w:ins w:id="868" w:author="Ross Norsworthy" w:date="2020-03-19T22:33:00Z"/>
        </w:rPr>
      </w:pPr>
      <w:ins w:id="869" w:author="Ross Norsworthy" w:date="2020-03-19T22:33:00Z">
        <w:r w:rsidRPr="00A013FD">
          <w:t xml:space="preserve">The timing accuracy of the transmit signal should be better than 5 ppm. </w:t>
        </w:r>
      </w:ins>
    </w:p>
    <w:p w14:paraId="27ED1DC3" w14:textId="5E9C5276" w:rsidR="00A013FD" w:rsidRPr="000A3DAD" w:rsidRDefault="004E34F3" w:rsidP="00834D8B">
      <w:pPr>
        <w:pStyle w:val="Heading4"/>
        <w:rPr>
          <w:ins w:id="870" w:author="Ross Norsworthy" w:date="2020-03-19T22:33:00Z"/>
          <w:rFonts w:eastAsia="Calibri"/>
          <w:lang w:eastAsia="en-GB"/>
        </w:rPr>
      </w:pPr>
      <w:ins w:id="871" w:author="Song, Xiaojing" w:date="2020-08-24T16:29:00Z">
        <w:del w:id="872" w:author="USA Editor 2021" w:date="2020-12-10T16:34:00Z">
          <w:r w:rsidRPr="00834D8B" w:rsidDel="0063034A">
            <w:rPr>
              <w:rFonts w:eastAsia="Calibri"/>
              <w:smallCaps/>
              <w:szCs w:val="24"/>
              <w:highlight w:val="green"/>
              <w:lang w:eastAsia="en-GB"/>
            </w:rPr>
            <w:delText>A</w:delText>
          </w:r>
          <w:r w:rsidDel="0063034A">
            <w:rPr>
              <w:rFonts w:eastAsia="Calibri"/>
              <w:smallCaps/>
              <w:szCs w:val="24"/>
              <w:lang w:eastAsia="en-GB"/>
            </w:rPr>
            <w:delText xml:space="preserve"> </w:delText>
          </w:r>
        </w:del>
      </w:ins>
      <w:ins w:id="873" w:author="Song, Xiaojing" w:date="2020-08-21T15:05:00Z">
        <w:r w:rsidR="00EF4A2D">
          <w:rPr>
            <w:rFonts w:eastAsia="Calibri"/>
            <w:smallCaps/>
            <w:szCs w:val="24"/>
            <w:lang w:eastAsia="en-GB"/>
          </w:rPr>
          <w:t>1.2.1.2</w:t>
        </w:r>
        <w:r w:rsidR="00EF4A2D">
          <w:rPr>
            <w:rFonts w:eastAsia="Calibri"/>
            <w:smallCaps/>
            <w:szCs w:val="24"/>
            <w:lang w:eastAsia="en-GB"/>
          </w:rPr>
          <w:tab/>
        </w:r>
      </w:ins>
      <w:ins w:id="874" w:author="Ross Norsworthy" w:date="2020-03-19T22:33:00Z">
        <w:r w:rsidR="00A013FD" w:rsidRPr="000A3DAD">
          <w:rPr>
            <w:rFonts w:eastAsia="Calibri"/>
            <w:lang w:eastAsia="en-GB"/>
          </w:rPr>
          <w:t>Transmitter timing jitter</w:t>
        </w:r>
      </w:ins>
    </w:p>
    <w:p w14:paraId="4E9B9ADB" w14:textId="77777777" w:rsidR="00A013FD" w:rsidRPr="00A013FD" w:rsidRDefault="00A013FD" w:rsidP="00A013FD">
      <w:pPr>
        <w:spacing w:after="120"/>
        <w:rPr>
          <w:ins w:id="875" w:author="Ross Norsworthy" w:date="2020-03-19T22:33:00Z"/>
        </w:rPr>
      </w:pPr>
      <w:ins w:id="876" w:author="Ross Norsworthy" w:date="2020-03-19T22:33:00Z">
        <w:r w:rsidRPr="00A013FD">
          <w:t>The timing jitter should be better than 5% of the symbol interval (peak value).</w:t>
        </w:r>
      </w:ins>
    </w:p>
    <w:p w14:paraId="4290954E" w14:textId="2E14575A" w:rsidR="00A013FD" w:rsidRPr="000A3DAD" w:rsidRDefault="004E34F3" w:rsidP="00834D8B">
      <w:pPr>
        <w:pStyle w:val="Heading4"/>
        <w:rPr>
          <w:ins w:id="877" w:author="Ross Norsworthy" w:date="2020-03-19T22:33:00Z"/>
          <w:rFonts w:eastAsia="Calibri"/>
          <w:lang w:eastAsia="en-GB"/>
        </w:rPr>
      </w:pPr>
      <w:ins w:id="878" w:author="Song, Xiaojing" w:date="2020-08-24T16:29:00Z">
        <w:del w:id="879" w:author="USA Editor 2021" w:date="2020-12-10T16:34:00Z">
          <w:r w:rsidRPr="00834D8B" w:rsidDel="0063034A">
            <w:rPr>
              <w:rFonts w:eastAsia="Calibri"/>
              <w:smallCaps/>
              <w:szCs w:val="24"/>
              <w:highlight w:val="green"/>
              <w:lang w:eastAsia="en-GB"/>
            </w:rPr>
            <w:delText>A</w:delText>
          </w:r>
          <w:r w:rsidDel="0063034A">
            <w:rPr>
              <w:rFonts w:eastAsia="Calibri"/>
              <w:smallCaps/>
              <w:szCs w:val="24"/>
              <w:lang w:eastAsia="en-GB"/>
            </w:rPr>
            <w:delText xml:space="preserve"> </w:delText>
          </w:r>
        </w:del>
      </w:ins>
      <w:ins w:id="880" w:author="Song, Xiaojing" w:date="2020-08-21T15:05:00Z">
        <w:r w:rsidR="00EF4A2D" w:rsidRPr="00834D8B">
          <w:rPr>
            <w:rFonts w:eastAsia="Calibri"/>
            <w:smallCaps/>
            <w:szCs w:val="24"/>
            <w:lang w:eastAsia="en-GB"/>
          </w:rPr>
          <w:t>1.2.1.3</w:t>
        </w:r>
        <w:r w:rsidR="00EF4A2D" w:rsidRPr="00834D8B">
          <w:rPr>
            <w:rFonts w:eastAsia="Calibri"/>
            <w:smallCaps/>
            <w:szCs w:val="24"/>
            <w:lang w:eastAsia="en-GB"/>
          </w:rPr>
          <w:tab/>
        </w:r>
      </w:ins>
      <w:ins w:id="881" w:author="Ross Norsworthy" w:date="2020-03-19T22:33:00Z">
        <w:r w:rsidR="00A013FD" w:rsidRPr="000A3DAD">
          <w:rPr>
            <w:rFonts w:eastAsia="Calibri"/>
            <w:lang w:eastAsia="en-GB"/>
          </w:rPr>
          <w:t xml:space="preserve">Slot transmission accuracy at the output </w:t>
        </w:r>
      </w:ins>
    </w:p>
    <w:p w14:paraId="3FBCB1B2" w14:textId="77777777" w:rsidR="00A013FD" w:rsidRPr="00A013FD" w:rsidRDefault="00A013FD" w:rsidP="00A013FD">
      <w:pPr>
        <w:spacing w:after="120"/>
        <w:rPr>
          <w:ins w:id="882" w:author="Ross Norsworthy" w:date="2020-03-19T22:33:00Z"/>
        </w:rPr>
      </w:pPr>
      <w:ins w:id="883" w:author="Ross Norsworthy" w:date="2020-03-19T22:33:00Z">
        <w:r w:rsidRPr="00A013FD">
          <w:t>The slot transmission accuracy should be better than 100 µs peak relative to UTC time reference for ship stations.</w:t>
        </w:r>
      </w:ins>
    </w:p>
    <w:p w14:paraId="44F9C3C5" w14:textId="5D67F368" w:rsidR="004D66E4" w:rsidRPr="00A013FD" w:rsidRDefault="004E34F3" w:rsidP="00834D8B">
      <w:pPr>
        <w:pStyle w:val="Heading3"/>
        <w:rPr>
          <w:ins w:id="884" w:author="Ross Norsworthy" w:date="2020-03-19T22:33:00Z"/>
          <w:rFonts w:eastAsia="Calibri"/>
          <w:lang w:eastAsia="en-GB"/>
        </w:rPr>
      </w:pPr>
      <w:bookmarkStart w:id="885" w:name="_Toc35545258"/>
      <w:ins w:id="886" w:author="Song, Xiaojing" w:date="2020-08-24T16:29:00Z">
        <w:del w:id="887" w:author="USA Editor 2021" w:date="2020-12-10T16:34:00Z">
          <w:r w:rsidRPr="00834D8B" w:rsidDel="0063034A">
            <w:rPr>
              <w:rFonts w:eastAsia="Calibri"/>
              <w:highlight w:val="green"/>
              <w:lang w:eastAsia="en-GB"/>
            </w:rPr>
            <w:delText>A</w:delText>
          </w:r>
          <w:r w:rsidDel="0063034A">
            <w:rPr>
              <w:rFonts w:eastAsia="Calibri"/>
              <w:lang w:eastAsia="en-GB"/>
            </w:rPr>
            <w:delText xml:space="preserve"> </w:delText>
          </w:r>
        </w:del>
      </w:ins>
      <w:ins w:id="888" w:author="Song, Xiaojing" w:date="2020-08-21T10:00:00Z">
        <w:r w:rsidR="00CB5D50">
          <w:rPr>
            <w:rFonts w:eastAsia="Calibri"/>
            <w:lang w:eastAsia="en-GB"/>
          </w:rPr>
          <w:t>1.2.2</w:t>
        </w:r>
        <w:r w:rsidR="00CB5D50">
          <w:rPr>
            <w:rFonts w:eastAsia="Calibri"/>
            <w:lang w:eastAsia="en-GB"/>
          </w:rPr>
          <w:tab/>
        </w:r>
      </w:ins>
      <w:ins w:id="889" w:author="Ross Norsworthy" w:date="2020-03-19T22:33:00Z">
        <w:r w:rsidR="004D66E4" w:rsidRPr="00A013FD">
          <w:rPr>
            <w:rFonts w:eastAsia="Calibri"/>
            <w:lang w:eastAsia="en-GB"/>
          </w:rPr>
          <w:t>Frame Structure</w:t>
        </w:r>
        <w:bookmarkEnd w:id="885"/>
        <w:r w:rsidR="004D66E4" w:rsidRPr="00A013FD">
          <w:rPr>
            <w:rFonts w:eastAsia="Calibri"/>
            <w:lang w:eastAsia="en-GB"/>
          </w:rPr>
          <w:t xml:space="preserve"> </w:t>
        </w:r>
      </w:ins>
    </w:p>
    <w:p w14:paraId="3CD828B2" w14:textId="77777777" w:rsidR="00A013FD" w:rsidRPr="00A013FD" w:rsidRDefault="00A013FD" w:rsidP="00A013FD">
      <w:pPr>
        <w:spacing w:after="120"/>
        <w:rPr>
          <w:ins w:id="890" w:author="Ross Norsworthy" w:date="2020-03-19T22:33:00Z"/>
        </w:rPr>
      </w:pPr>
      <w:ins w:id="891" w:author="Ross Norsworthy" w:date="2020-03-19T22:33:00Z">
        <w:r w:rsidRPr="00A013FD">
          <w:t xml:space="preserve">The system uses the Recommendation ITU-R M.1371 concept of a frame. A frame equals one (1) minute and is divided into 2 250 slots. The slot is a time interval of approximately 26.667 ms (60 000 / 2 250 ≈ 26.667). Access to the data link is, by default, given at the start of a slot.  The VDES frame structure is identical and synchronized in time to UTC (as in AIS). The general slot formats are shown in Figure 4 and Figure 5. </w:t>
        </w:r>
      </w:ins>
    </w:p>
    <w:p w14:paraId="4B9DFD1F" w14:textId="77777777" w:rsidR="00902F30" w:rsidRDefault="00902F30" w:rsidP="00792745">
      <w:pPr>
        <w:pStyle w:val="FigureNo"/>
        <w:spacing w:before="360"/>
        <w:rPr>
          <w:lang w:val="en-US"/>
        </w:rPr>
      </w:pPr>
      <w:bookmarkStart w:id="892" w:name="_Toc35546188"/>
      <w:ins w:id="893" w:author="Ross Norsworthy" w:date="2020-03-19T22:33:00Z">
        <w:r w:rsidRPr="00A013FD">
          <w:rPr>
            <w:lang w:val="en-US"/>
          </w:rPr>
          <w:t>Figure 4</w:t>
        </w:r>
      </w:ins>
    </w:p>
    <w:p w14:paraId="07045A8B" w14:textId="77777777" w:rsidR="00902F30" w:rsidRPr="00A013FD" w:rsidRDefault="00902F30" w:rsidP="00792745">
      <w:pPr>
        <w:pStyle w:val="Figuretitle"/>
        <w:spacing w:after="240"/>
        <w:rPr>
          <w:ins w:id="894" w:author="Ross Norsworthy" w:date="2020-03-19T22:33:00Z"/>
          <w:lang w:val="en-US"/>
        </w:rPr>
      </w:pPr>
      <w:ins w:id="895" w:author="Ross Norsworthy" w:date="2020-03-19T22:33:00Z">
        <w:r w:rsidRPr="00A013FD">
          <w:rPr>
            <w:lang w:val="en-US"/>
          </w:rPr>
          <w:t>ASM-TER and VDE-TER General Slot Format</w:t>
        </w:r>
        <w:bookmarkEnd w:id="892"/>
      </w:ins>
    </w:p>
    <w:p w14:paraId="4D123686" w14:textId="77777777" w:rsidR="00A013FD" w:rsidRPr="00A013FD" w:rsidRDefault="00A013FD" w:rsidP="00A013FD">
      <w:pPr>
        <w:keepNext/>
        <w:keepLines/>
        <w:spacing w:before="0" w:after="480"/>
        <w:jc w:val="center"/>
        <w:rPr>
          <w:ins w:id="896" w:author="Ross Norsworthy" w:date="2020-03-19T22:33:00Z"/>
          <w:rFonts w:ascii="Times New Roman Bold" w:hAnsi="Times New Roman Bold"/>
          <w:b/>
          <w:sz w:val="20"/>
        </w:rPr>
      </w:pPr>
      <w:ins w:id="897" w:author="Ross Norsworthy" w:date="2020-03-19T22:33:00Z">
        <w:r w:rsidRPr="00A013FD">
          <w:rPr>
            <w:rFonts w:ascii="Times New Roman Bold" w:hAnsi="Times New Roman Bold"/>
            <w:b/>
            <w:noProof/>
            <w:sz w:val="20"/>
            <w:lang w:val="fr-CA" w:eastAsia="fr-CA"/>
          </w:rPr>
          <w:drawing>
            <wp:inline distT="0" distB="0" distL="0" distR="0" wp14:anchorId="6BA066DE" wp14:editId="03975075">
              <wp:extent cx="6480175" cy="3223260"/>
              <wp:effectExtent l="0" t="0" r="0" b="254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16"/>
                      <a:stretch>
                        <a:fillRect/>
                      </a:stretch>
                    </pic:blipFill>
                    <pic:spPr>
                      <a:xfrm>
                        <a:off x="0" y="0"/>
                        <a:ext cx="6480175" cy="3223260"/>
                      </a:xfrm>
                      <a:prstGeom prst="rect">
                        <a:avLst/>
                      </a:prstGeom>
                    </pic:spPr>
                  </pic:pic>
                </a:graphicData>
              </a:graphic>
            </wp:inline>
          </w:drawing>
        </w:r>
        <w:r w:rsidRPr="00A013FD">
          <w:rPr>
            <w:rFonts w:ascii="Times New Roman Bold" w:hAnsi="Times New Roman Bold"/>
            <w:b/>
            <w:sz w:val="20"/>
          </w:rPr>
          <w:t xml:space="preserve"> </w:t>
        </w:r>
      </w:ins>
    </w:p>
    <w:p w14:paraId="4EC29D14" w14:textId="77777777" w:rsidR="005E52EC" w:rsidRDefault="005E52EC" w:rsidP="00737A07">
      <w:pPr>
        <w:pStyle w:val="FigureNo"/>
        <w:rPr>
          <w:lang w:val="en-US"/>
        </w:rPr>
      </w:pPr>
      <w:bookmarkStart w:id="898" w:name="_Toc35546189"/>
      <w:ins w:id="899" w:author="Ross Norsworthy" w:date="2020-03-19T22:33:00Z">
        <w:r w:rsidRPr="00A013FD">
          <w:rPr>
            <w:lang w:val="en-US"/>
          </w:rPr>
          <w:t>Figure 5</w:t>
        </w:r>
      </w:ins>
    </w:p>
    <w:p w14:paraId="1B10DF69" w14:textId="77777777" w:rsidR="00A013FD" w:rsidRPr="00A013FD" w:rsidRDefault="005E52EC" w:rsidP="00997183">
      <w:pPr>
        <w:pStyle w:val="Figuretitle"/>
        <w:rPr>
          <w:ins w:id="900" w:author="Ross Norsworthy" w:date="2020-03-19T22:33:00Z"/>
        </w:rPr>
      </w:pPr>
      <w:ins w:id="901" w:author="Ross Norsworthy" w:date="2020-03-19T22:33:00Z">
        <w:r w:rsidRPr="00A013FD">
          <w:rPr>
            <w:lang w:val="en-US"/>
          </w:rPr>
          <w:t>ASM-SAT and VDE-SAT General Slot Format</w:t>
        </w:r>
        <w:bookmarkEnd w:id="898"/>
      </w:ins>
    </w:p>
    <w:p w14:paraId="71577C22" w14:textId="77777777" w:rsidR="00A013FD" w:rsidRPr="00A013FD" w:rsidRDefault="00A013FD" w:rsidP="00A013FD">
      <w:pPr>
        <w:keepNext/>
        <w:keepLines/>
        <w:spacing w:before="0" w:after="480"/>
        <w:jc w:val="center"/>
        <w:rPr>
          <w:ins w:id="902" w:author="Ross Norsworthy" w:date="2020-03-19T22:33:00Z"/>
          <w:rFonts w:ascii="Times New Roman Bold" w:hAnsi="Times New Roman Bold"/>
          <w:b/>
          <w:sz w:val="20"/>
        </w:rPr>
      </w:pPr>
      <w:ins w:id="903" w:author="Ross Norsworthy" w:date="2020-03-19T22:33:00Z">
        <w:r w:rsidRPr="00A013FD">
          <w:rPr>
            <w:rFonts w:ascii="Times New Roman Bold" w:hAnsi="Times New Roman Bold"/>
            <w:b/>
            <w:noProof/>
            <w:sz w:val="20"/>
            <w:lang w:val="fr-CA" w:eastAsia="fr-CA"/>
          </w:rPr>
          <w:drawing>
            <wp:inline distT="0" distB="0" distL="0" distR="0" wp14:anchorId="5EF64B14" wp14:editId="29AB2F69">
              <wp:extent cx="6039135" cy="3216275"/>
              <wp:effectExtent l="0" t="0" r="0" b="317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088234" cy="3242424"/>
                      </a:xfrm>
                      <a:prstGeom prst="rect">
                        <a:avLst/>
                      </a:prstGeom>
                      <a:noFill/>
                    </pic:spPr>
                  </pic:pic>
                </a:graphicData>
              </a:graphic>
            </wp:inline>
          </w:drawing>
        </w:r>
        <w:r w:rsidRPr="00A013FD">
          <w:rPr>
            <w:rFonts w:ascii="Times New Roman Bold" w:hAnsi="Times New Roman Bold"/>
            <w:b/>
            <w:sz w:val="20"/>
            <w:lang w:eastAsia="fr-FR"/>
          </w:rPr>
          <w:t xml:space="preserve"> </w:t>
        </w:r>
      </w:ins>
    </w:p>
    <w:p w14:paraId="44421F02" w14:textId="77777777" w:rsidR="00F87071" w:rsidRDefault="00F87071">
      <w:pPr>
        <w:tabs>
          <w:tab w:val="clear" w:pos="1134"/>
          <w:tab w:val="clear" w:pos="1871"/>
          <w:tab w:val="clear" w:pos="2268"/>
        </w:tabs>
        <w:overflowPunct/>
        <w:autoSpaceDE/>
        <w:autoSpaceDN/>
        <w:adjustRightInd/>
        <w:spacing w:before="0"/>
        <w:textAlignment w:val="auto"/>
        <w:rPr>
          <w:rFonts w:ascii="Times New Roman Bold" w:eastAsia="Calibri" w:hAnsi="Times New Roman Bold" w:cs="Times New Roman Bold"/>
          <w:b/>
          <w:lang w:eastAsia="en-GB"/>
        </w:rPr>
      </w:pPr>
      <w:bookmarkStart w:id="904" w:name="_Toc35545259"/>
      <w:bookmarkStart w:id="905" w:name="_Toc35545260"/>
      <w:bookmarkStart w:id="906" w:name="_Toc35545261"/>
      <w:bookmarkStart w:id="907" w:name="_Toc35545262"/>
      <w:bookmarkStart w:id="908" w:name="_Toc35545263"/>
      <w:bookmarkStart w:id="909" w:name="_Toc35545264"/>
      <w:bookmarkStart w:id="910" w:name="_Toc35545265"/>
      <w:bookmarkStart w:id="911" w:name="_Toc35545266"/>
      <w:bookmarkStart w:id="912" w:name="_Toc35545267"/>
      <w:bookmarkStart w:id="913" w:name="_Toc35545268"/>
      <w:bookmarkStart w:id="914" w:name="_Toc35545269"/>
      <w:bookmarkStart w:id="915" w:name="_Toc35545270"/>
      <w:bookmarkStart w:id="916" w:name="_Toc35545271"/>
      <w:bookmarkStart w:id="917" w:name="_Toc35545272"/>
      <w:bookmarkEnd w:id="904"/>
      <w:bookmarkEnd w:id="905"/>
      <w:bookmarkEnd w:id="906"/>
      <w:bookmarkEnd w:id="907"/>
      <w:bookmarkEnd w:id="908"/>
      <w:bookmarkEnd w:id="909"/>
      <w:bookmarkEnd w:id="910"/>
      <w:bookmarkEnd w:id="911"/>
      <w:bookmarkEnd w:id="912"/>
      <w:bookmarkEnd w:id="913"/>
      <w:bookmarkEnd w:id="914"/>
      <w:bookmarkEnd w:id="915"/>
      <w:bookmarkEnd w:id="916"/>
      <w:r>
        <w:rPr>
          <w:rFonts w:eastAsia="Calibri"/>
          <w:lang w:eastAsia="en-GB"/>
        </w:rPr>
        <w:br w:type="page"/>
      </w:r>
    </w:p>
    <w:bookmarkEnd w:id="917"/>
    <w:p w14:paraId="37AC76E7" w14:textId="77F1C335" w:rsidR="009301B7" w:rsidRPr="00A013FD" w:rsidRDefault="00966D23" w:rsidP="00DB1517">
      <w:pPr>
        <w:pStyle w:val="Heading3"/>
        <w:rPr>
          <w:ins w:id="918" w:author="Ross Norsworthy" w:date="2020-03-19T22:33:00Z"/>
          <w:rFonts w:eastAsia="Calibri"/>
          <w:lang w:eastAsia="en-GB"/>
        </w:rPr>
      </w:pPr>
      <w:ins w:id="919" w:author="Song, Xiaojing" w:date="2020-08-24T16:30:00Z">
        <w:del w:id="920" w:author="USA Editor 2021" w:date="2020-12-10T16:35:00Z">
          <w:r w:rsidRPr="00834D8B" w:rsidDel="0063034A">
            <w:rPr>
              <w:rFonts w:eastAsia="Calibri"/>
              <w:highlight w:val="green"/>
              <w:lang w:eastAsia="en-GB"/>
            </w:rPr>
            <w:delText>A</w:delText>
          </w:r>
          <w:r w:rsidDel="0063034A">
            <w:rPr>
              <w:rFonts w:eastAsia="Calibri"/>
              <w:lang w:eastAsia="en-GB"/>
            </w:rPr>
            <w:delText xml:space="preserve"> </w:delText>
          </w:r>
        </w:del>
      </w:ins>
      <w:ins w:id="921" w:author="Song, Xiaojing" w:date="2020-08-21T10:01:00Z">
        <w:r w:rsidR="00223A15">
          <w:rPr>
            <w:rFonts w:eastAsia="Calibri"/>
            <w:lang w:eastAsia="en-GB"/>
          </w:rPr>
          <w:t>1.2.3</w:t>
        </w:r>
        <w:r w:rsidR="00223A15">
          <w:rPr>
            <w:rFonts w:eastAsia="Calibri"/>
            <w:lang w:eastAsia="en-GB"/>
          </w:rPr>
          <w:tab/>
        </w:r>
      </w:ins>
      <w:ins w:id="922" w:author="Ross Norsworthy" w:date="2020-03-19T22:33:00Z">
        <w:r w:rsidR="009301B7" w:rsidRPr="00A013FD">
          <w:rPr>
            <w:rFonts w:eastAsia="Calibri"/>
            <w:lang w:eastAsia="en-GB"/>
          </w:rPr>
          <w:t>Burst transmission structure</w:t>
        </w:r>
      </w:ins>
    </w:p>
    <w:p w14:paraId="6E5A5A53" w14:textId="10DAADB6" w:rsidR="000A18FE" w:rsidRPr="00A013FD" w:rsidRDefault="00966D23" w:rsidP="00DB1517">
      <w:pPr>
        <w:pStyle w:val="Heading4"/>
        <w:rPr>
          <w:ins w:id="923" w:author="Ross Norsworthy" w:date="2020-03-19T22:33:00Z"/>
          <w:rFonts w:eastAsia="Calibri"/>
          <w:lang w:eastAsia="en-GB"/>
        </w:rPr>
      </w:pPr>
      <w:ins w:id="924" w:author="Song, Xiaojing" w:date="2020-08-24T16:30:00Z">
        <w:del w:id="925" w:author="USA Editor 2021" w:date="2020-12-10T16:35:00Z">
          <w:r w:rsidRPr="00834D8B" w:rsidDel="0063034A">
            <w:rPr>
              <w:rFonts w:eastAsia="Calibri"/>
              <w:smallCaps/>
              <w:highlight w:val="green"/>
              <w:lang w:eastAsia="en-GB"/>
            </w:rPr>
            <w:delText>A</w:delText>
          </w:r>
          <w:r w:rsidDel="0063034A">
            <w:rPr>
              <w:rFonts w:eastAsia="Calibri"/>
              <w:smallCaps/>
              <w:lang w:eastAsia="en-GB"/>
            </w:rPr>
            <w:delText xml:space="preserve"> </w:delText>
          </w:r>
        </w:del>
      </w:ins>
      <w:ins w:id="926" w:author="Song, Xiaojing" w:date="2020-08-21T15:07:00Z">
        <w:r w:rsidR="00EF0B6F">
          <w:rPr>
            <w:rFonts w:eastAsia="Calibri"/>
            <w:smallCaps/>
            <w:lang w:eastAsia="en-GB"/>
          </w:rPr>
          <w:t>1.2.3</w:t>
        </w:r>
        <w:r w:rsidR="00FA39A1">
          <w:rPr>
            <w:rFonts w:eastAsia="Calibri"/>
            <w:smallCaps/>
            <w:lang w:eastAsia="en-GB"/>
          </w:rPr>
          <w:t>.1</w:t>
        </w:r>
        <w:r w:rsidR="00FA39A1">
          <w:rPr>
            <w:rFonts w:eastAsia="Calibri"/>
            <w:smallCaps/>
            <w:lang w:eastAsia="en-GB"/>
          </w:rPr>
          <w:tab/>
        </w:r>
      </w:ins>
      <w:ins w:id="927" w:author="Ross Norsworthy" w:date="2020-03-19T22:33:00Z">
        <w:r w:rsidR="000A18FE" w:rsidRPr="00A013FD">
          <w:rPr>
            <w:rFonts w:eastAsia="Calibri"/>
            <w:lang w:eastAsia="en-GB"/>
          </w:rPr>
          <w:t xml:space="preserve">Ramp up </w:t>
        </w:r>
      </w:ins>
    </w:p>
    <w:p w14:paraId="1B481D43" w14:textId="77777777" w:rsidR="00A013FD" w:rsidRPr="00A013FD" w:rsidRDefault="00A013FD" w:rsidP="00A013FD">
      <w:pPr>
        <w:spacing w:after="120"/>
        <w:rPr>
          <w:ins w:id="928" w:author="Ross Norsworthy" w:date="2020-03-19T22:33:00Z"/>
        </w:rPr>
      </w:pPr>
      <w:ins w:id="929" w:author="Ross Norsworthy" w:date="2020-03-19T22:33:00Z">
        <w:r w:rsidRPr="00A013FD">
          <w:t>The ramp up from −50 dBc to −1.5 dBc of the power shall have a controlled rise time and occur in approximately 417 µs. A gradual ramp-up period provides important spectral shaping to reduce energy spread outside the desired signal modulation bandwidth, and reduces interference to other users of the current and adjacent channel. The modulation during ramp up is not specified.</w:t>
        </w:r>
      </w:ins>
    </w:p>
    <w:p w14:paraId="3897579A" w14:textId="3046D07F" w:rsidR="00455F1B" w:rsidRPr="00A013FD" w:rsidRDefault="00966D23" w:rsidP="00455F1B">
      <w:pPr>
        <w:numPr>
          <w:ilvl w:val="3"/>
          <w:numId w:val="0"/>
        </w:numPr>
        <w:tabs>
          <w:tab w:val="clear" w:pos="1134"/>
          <w:tab w:val="clear" w:pos="1871"/>
          <w:tab w:val="clear" w:pos="2268"/>
          <w:tab w:val="left" w:pos="0"/>
        </w:tabs>
        <w:overflowPunct/>
        <w:autoSpaceDE/>
        <w:autoSpaceDN/>
        <w:adjustRightInd/>
        <w:spacing w:after="120"/>
        <w:ind w:left="1134" w:hanging="1134"/>
        <w:textAlignment w:val="auto"/>
        <w:outlineLvl w:val="3"/>
        <w:rPr>
          <w:ins w:id="930" w:author="Ross Norsworthy" w:date="2020-03-19T22:33:00Z"/>
          <w:rFonts w:eastAsia="Calibri"/>
          <w:b/>
          <w:szCs w:val="24"/>
          <w:lang w:eastAsia="en-GB"/>
        </w:rPr>
      </w:pPr>
      <w:ins w:id="931" w:author="Song, Xiaojing" w:date="2020-08-24T16:30:00Z">
        <w:del w:id="932" w:author="USA Editor 2021" w:date="2020-12-10T16:35:00Z">
          <w:r w:rsidRPr="00834D8B" w:rsidDel="0063034A">
            <w:rPr>
              <w:rFonts w:eastAsia="Calibri"/>
              <w:b/>
              <w:bCs/>
              <w:smallCaps/>
              <w:highlight w:val="green"/>
              <w:lang w:eastAsia="en-GB"/>
            </w:rPr>
            <w:delText>A</w:delText>
          </w:r>
          <w:r w:rsidRPr="00966D23" w:rsidDel="0063034A">
            <w:rPr>
              <w:rFonts w:eastAsia="Calibri"/>
              <w:b/>
              <w:bCs/>
              <w:smallCaps/>
              <w:lang w:eastAsia="en-GB"/>
              <w:rPrChange w:id="933" w:author="Song, Xiaojing" w:date="2020-08-24T16:30:00Z">
                <w:rPr>
                  <w:rFonts w:eastAsia="Calibri"/>
                  <w:smallCaps/>
                  <w:lang w:eastAsia="en-GB"/>
                </w:rPr>
              </w:rPrChange>
            </w:rPr>
            <w:delText xml:space="preserve"> </w:delText>
          </w:r>
        </w:del>
      </w:ins>
      <w:ins w:id="934" w:author="Song, Xiaojing" w:date="2020-08-21T15:07:00Z">
        <w:r w:rsidR="00FA39A1">
          <w:rPr>
            <w:rFonts w:eastAsia="Calibri"/>
            <w:b/>
            <w:smallCaps/>
            <w:szCs w:val="24"/>
            <w:lang w:eastAsia="en-GB"/>
          </w:rPr>
          <w:t>1.2.3.2</w:t>
        </w:r>
        <w:r w:rsidR="00FA39A1">
          <w:rPr>
            <w:rFonts w:eastAsia="Calibri"/>
            <w:b/>
            <w:smallCaps/>
            <w:szCs w:val="24"/>
            <w:lang w:eastAsia="en-GB"/>
          </w:rPr>
          <w:tab/>
        </w:r>
      </w:ins>
      <w:ins w:id="935" w:author="Ross Norsworthy" w:date="2020-03-19T22:33:00Z">
        <w:r w:rsidR="00455F1B" w:rsidRPr="00A013FD">
          <w:rPr>
            <w:rFonts w:eastAsia="Calibri"/>
            <w:b/>
            <w:szCs w:val="24"/>
            <w:lang w:eastAsia="en-GB"/>
          </w:rPr>
          <w:t xml:space="preserve">Training sequence </w:t>
        </w:r>
      </w:ins>
    </w:p>
    <w:p w14:paraId="210874A1" w14:textId="33B2539B" w:rsidR="00A013FD" w:rsidRPr="00A013FD" w:rsidRDefault="00A013FD" w:rsidP="00A013FD">
      <w:pPr>
        <w:spacing w:after="120"/>
        <w:rPr>
          <w:ins w:id="936" w:author="Ross Norsworthy" w:date="2020-03-19T22:33:00Z"/>
        </w:rPr>
      </w:pPr>
      <w:ins w:id="937" w:author="Ross Norsworthy" w:date="2020-03-19T22:33:00Z">
        <w:r w:rsidRPr="00A013FD">
          <w:t xml:space="preserve">Table </w:t>
        </w:r>
      </w:ins>
      <w:ins w:id="938" w:author="USA Editor 2021" w:date="2021-01-06T13:55:00Z">
        <w:r w:rsidR="000A779B" w:rsidRPr="000A779B">
          <w:rPr>
            <w:highlight w:val="green"/>
          </w:rPr>
          <w:t>1</w:t>
        </w:r>
      </w:ins>
      <w:ins w:id="939" w:author="Ross Norsworthy" w:date="2020-03-19T22:33:00Z">
        <w:del w:id="940" w:author="USA Editor 2021" w:date="2021-01-06T13:55:00Z">
          <w:r w:rsidRPr="000A779B" w:rsidDel="000A779B">
            <w:rPr>
              <w:highlight w:val="green"/>
            </w:rPr>
            <w:delText>2</w:delText>
          </w:r>
        </w:del>
        <w:r w:rsidRPr="00A013FD">
          <w:t xml:space="preserve"> shows the syncwords used for VDES.</w:t>
        </w:r>
      </w:ins>
    </w:p>
    <w:p w14:paraId="5C6F1B7B" w14:textId="2306F01F" w:rsidR="005E52EC" w:rsidRDefault="00A013FD" w:rsidP="00D563AA">
      <w:pPr>
        <w:pStyle w:val="TableNo"/>
        <w:rPr>
          <w:lang w:val="en-US"/>
        </w:rPr>
      </w:pPr>
      <w:bookmarkStart w:id="941" w:name="_Toc35546100"/>
      <w:ins w:id="942" w:author="Ross Norsworthy" w:date="2020-03-19T22:33:00Z">
        <w:r w:rsidRPr="00A013FD">
          <w:rPr>
            <w:lang w:val="en-US"/>
          </w:rPr>
          <w:t xml:space="preserve">Table </w:t>
        </w:r>
      </w:ins>
      <w:ins w:id="943" w:author="USA Editor 2021" w:date="2021-01-06T12:33:00Z">
        <w:r w:rsidR="00FC438D" w:rsidRPr="00FC438D">
          <w:rPr>
            <w:highlight w:val="green"/>
            <w:lang w:val="en-US"/>
          </w:rPr>
          <w:t>1</w:t>
        </w:r>
      </w:ins>
      <w:ins w:id="944" w:author="Ross Norsworthy" w:date="2020-03-19T22:33:00Z">
        <w:del w:id="945" w:author="USA Editor 2021" w:date="2021-01-06T12:33:00Z">
          <w:r w:rsidRPr="00FC438D" w:rsidDel="00FC438D">
            <w:rPr>
              <w:highlight w:val="green"/>
              <w:lang w:val="en-US"/>
            </w:rPr>
            <w:delText>2</w:delText>
          </w:r>
        </w:del>
      </w:ins>
    </w:p>
    <w:p w14:paraId="2D7E131A" w14:textId="77777777" w:rsidR="00A013FD" w:rsidRPr="00A013FD" w:rsidRDefault="004C1E1C" w:rsidP="00D563AA">
      <w:pPr>
        <w:pStyle w:val="Tabletitle"/>
        <w:rPr>
          <w:ins w:id="946" w:author="Ross Norsworthy" w:date="2020-03-19T22:33:00Z"/>
          <w:lang w:val="en-US"/>
        </w:rPr>
      </w:pPr>
      <w:ins w:id="947" w:author="Ross Norsworthy" w:date="2020-03-19T22:33:00Z">
        <w:r w:rsidRPr="00A013FD">
          <w:rPr>
            <w:lang w:val="en-US"/>
          </w:rPr>
          <w:t>S</w:t>
        </w:r>
        <w:r w:rsidR="00A013FD" w:rsidRPr="00A013FD">
          <w:rPr>
            <w:lang w:val="en-US"/>
          </w:rPr>
          <w:t>yncwords for VDES</w:t>
        </w:r>
        <w:bookmarkEnd w:id="941"/>
      </w:ins>
    </w:p>
    <w:tbl>
      <w:tblPr>
        <w:tblStyle w:val="TableGrid"/>
        <w:tblW w:w="8926" w:type="dxa"/>
        <w:tblLayout w:type="fixed"/>
        <w:tblLook w:val="04A0" w:firstRow="1" w:lastRow="0" w:firstColumn="1" w:lastColumn="0" w:noHBand="0" w:noVBand="1"/>
      </w:tblPr>
      <w:tblGrid>
        <w:gridCol w:w="1413"/>
        <w:gridCol w:w="1276"/>
        <w:gridCol w:w="3231"/>
        <w:gridCol w:w="3006"/>
      </w:tblGrid>
      <w:tr w:rsidR="00A013FD" w:rsidRPr="00A013FD" w14:paraId="67E0B894" w14:textId="77777777" w:rsidTr="00A97729">
        <w:trPr>
          <w:ins w:id="948" w:author="Ross Norsworthy" w:date="2020-03-19T22:33:00Z"/>
        </w:trPr>
        <w:tc>
          <w:tcPr>
            <w:tcW w:w="1413" w:type="dxa"/>
            <w:shd w:val="clear" w:color="auto" w:fill="00558C"/>
          </w:tcPr>
          <w:p w14:paraId="58AFA8FB" w14:textId="77777777" w:rsidR="00A013FD" w:rsidRPr="00A013FD" w:rsidRDefault="00A013FD" w:rsidP="00F87071">
            <w:pPr>
              <w:spacing w:before="80" w:after="80"/>
              <w:jc w:val="center"/>
              <w:rPr>
                <w:ins w:id="949" w:author="Ross Norsworthy" w:date="2020-03-19T22:33:00Z"/>
                <w:rFonts w:ascii="Times New Roman Bold" w:hAnsi="Times New Roman Bold" w:cs="Times New Roman Bold"/>
                <w:b/>
                <w:sz w:val="20"/>
              </w:rPr>
            </w:pPr>
            <w:ins w:id="950" w:author="Ross Norsworthy" w:date="2020-03-19T22:33:00Z">
              <w:r w:rsidRPr="00A013FD">
                <w:rPr>
                  <w:rFonts w:ascii="Times New Roman Bold" w:hAnsi="Times New Roman Bold" w:cs="Times New Roman Bold"/>
                  <w:b/>
                  <w:sz w:val="20"/>
                </w:rPr>
                <w:t>Usage</w:t>
              </w:r>
            </w:ins>
          </w:p>
        </w:tc>
        <w:tc>
          <w:tcPr>
            <w:tcW w:w="1276" w:type="dxa"/>
            <w:shd w:val="clear" w:color="auto" w:fill="00558C"/>
          </w:tcPr>
          <w:p w14:paraId="65F28B89" w14:textId="77777777" w:rsidR="00A013FD" w:rsidRPr="00A013FD" w:rsidRDefault="00A013FD" w:rsidP="00F87071">
            <w:pPr>
              <w:spacing w:before="80" w:after="80"/>
              <w:jc w:val="center"/>
              <w:rPr>
                <w:ins w:id="951" w:author="Ross Norsworthy" w:date="2020-03-19T22:33:00Z"/>
                <w:rFonts w:ascii="Times New Roman Bold" w:hAnsi="Times New Roman Bold" w:cs="Times New Roman Bold"/>
                <w:b/>
                <w:sz w:val="20"/>
              </w:rPr>
            </w:pPr>
            <w:ins w:id="952" w:author="Ross Norsworthy" w:date="2020-03-19T22:33:00Z">
              <w:r w:rsidRPr="00A013FD">
                <w:rPr>
                  <w:rFonts w:ascii="Times New Roman Bold" w:hAnsi="Times New Roman Bold" w:cs="Times New Roman Bold"/>
                  <w:b/>
                  <w:sz w:val="20"/>
                </w:rPr>
                <w:t>Symbol size</w:t>
              </w:r>
            </w:ins>
          </w:p>
        </w:tc>
        <w:tc>
          <w:tcPr>
            <w:tcW w:w="3231" w:type="dxa"/>
            <w:shd w:val="clear" w:color="auto" w:fill="00558C"/>
          </w:tcPr>
          <w:p w14:paraId="24DFE542" w14:textId="77777777" w:rsidR="00A013FD" w:rsidRPr="00A013FD" w:rsidRDefault="00A013FD" w:rsidP="00F87071">
            <w:pPr>
              <w:spacing w:before="80" w:after="80"/>
              <w:jc w:val="center"/>
              <w:rPr>
                <w:ins w:id="953" w:author="Ross Norsworthy" w:date="2020-03-19T22:33:00Z"/>
                <w:rFonts w:ascii="Times New Roman Bold" w:hAnsi="Times New Roman Bold" w:cs="Times New Roman Bold"/>
                <w:b/>
                <w:sz w:val="20"/>
              </w:rPr>
            </w:pPr>
            <w:ins w:id="954" w:author="Ross Norsworthy" w:date="2020-03-19T22:33:00Z">
              <w:r w:rsidRPr="00A013FD">
                <w:rPr>
                  <w:rFonts w:ascii="Times New Roman Bold" w:hAnsi="Times New Roman Bold" w:cs="Times New Roman Bold"/>
                  <w:b/>
                  <w:sz w:val="20"/>
                </w:rPr>
                <w:t>Sequence</w:t>
              </w:r>
            </w:ins>
          </w:p>
        </w:tc>
        <w:tc>
          <w:tcPr>
            <w:tcW w:w="3006" w:type="dxa"/>
            <w:shd w:val="clear" w:color="auto" w:fill="00558C"/>
          </w:tcPr>
          <w:p w14:paraId="3C6ACA53" w14:textId="77777777" w:rsidR="00A013FD" w:rsidRPr="00A013FD" w:rsidRDefault="00A013FD" w:rsidP="00F87071">
            <w:pPr>
              <w:spacing w:before="80" w:after="80"/>
              <w:jc w:val="center"/>
              <w:rPr>
                <w:ins w:id="955" w:author="Ross Norsworthy" w:date="2020-03-19T22:33:00Z"/>
                <w:rFonts w:ascii="Times New Roman Bold" w:hAnsi="Times New Roman Bold" w:cs="Times New Roman Bold"/>
                <w:b/>
                <w:sz w:val="20"/>
              </w:rPr>
            </w:pPr>
            <w:ins w:id="956" w:author="Ross Norsworthy" w:date="2020-03-19T22:33:00Z">
              <w:r w:rsidRPr="00A013FD">
                <w:rPr>
                  <w:rFonts w:ascii="Times New Roman Bold" w:hAnsi="Times New Roman Bold" w:cs="Times New Roman Bold"/>
                  <w:b/>
                  <w:sz w:val="20"/>
                </w:rPr>
                <w:t>Type</w:t>
              </w:r>
            </w:ins>
          </w:p>
        </w:tc>
      </w:tr>
      <w:tr w:rsidR="00A013FD" w:rsidRPr="00A013FD" w14:paraId="6E699F6F" w14:textId="77777777" w:rsidTr="00A97729">
        <w:trPr>
          <w:ins w:id="957" w:author="Ross Norsworthy" w:date="2020-03-19T22:33:00Z"/>
        </w:trPr>
        <w:tc>
          <w:tcPr>
            <w:tcW w:w="1413" w:type="dxa"/>
          </w:tcPr>
          <w:p w14:paraId="3315EB38"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58" w:author="Ross Norsworthy" w:date="2020-03-19T22:33:00Z"/>
                <w:sz w:val="20"/>
              </w:rPr>
            </w:pPr>
            <w:ins w:id="959" w:author="Ross Norsworthy" w:date="2020-03-19T22:33:00Z">
              <w:r w:rsidRPr="00A013FD">
                <w:rPr>
                  <w:sz w:val="20"/>
                </w:rPr>
                <w:t>ASM-TER</w:t>
              </w:r>
            </w:ins>
          </w:p>
        </w:tc>
        <w:tc>
          <w:tcPr>
            <w:tcW w:w="1276" w:type="dxa"/>
            <w:vMerge w:val="restart"/>
          </w:tcPr>
          <w:p w14:paraId="6AED9AEF"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60" w:author="Ross Norsworthy" w:date="2020-03-19T22:33:00Z"/>
                <w:sz w:val="20"/>
              </w:rPr>
            </w:pPr>
            <w:ins w:id="961" w:author="Ross Norsworthy" w:date="2020-03-19T22:33:00Z">
              <w:r w:rsidRPr="00A013FD">
                <w:rPr>
                  <w:sz w:val="20"/>
                </w:rPr>
                <w:t>27</w:t>
              </w:r>
            </w:ins>
          </w:p>
        </w:tc>
        <w:tc>
          <w:tcPr>
            <w:tcW w:w="3231" w:type="dxa"/>
            <w:vMerge w:val="restart"/>
          </w:tcPr>
          <w:p w14:paraId="385DA9A0"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62" w:author="Ross Norsworthy" w:date="2020-03-19T22:33:00Z"/>
                <w:sz w:val="20"/>
              </w:rPr>
            </w:pPr>
            <w:ins w:id="963" w:author="Ross Norsworthy" w:date="2020-03-19T22:33:00Z">
              <w:r w:rsidRPr="00A013FD">
                <w:rPr>
                  <w:sz w:val="20"/>
                </w:rPr>
                <w:t>1 1111100110101 0000011001010</w:t>
              </w:r>
            </w:ins>
          </w:p>
        </w:tc>
        <w:tc>
          <w:tcPr>
            <w:tcW w:w="3006" w:type="dxa"/>
            <w:vMerge w:val="restart"/>
          </w:tcPr>
          <w:p w14:paraId="7C41410E"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64" w:author="Ross Norsworthy" w:date="2020-03-19T22:33:00Z"/>
                <w:sz w:val="20"/>
              </w:rPr>
            </w:pPr>
            <w:ins w:id="965" w:author="Ross Norsworthy" w:date="2020-03-19T22:33:00Z">
              <w:r w:rsidRPr="00A013FD">
                <w:rPr>
                  <w:sz w:val="20"/>
                </w:rPr>
                <w:t>1+ Barker13+ inverted Barker13</w:t>
              </w:r>
            </w:ins>
          </w:p>
        </w:tc>
      </w:tr>
      <w:tr w:rsidR="00A013FD" w:rsidRPr="00A013FD" w14:paraId="361C57FD" w14:textId="77777777" w:rsidTr="00A97729">
        <w:trPr>
          <w:ins w:id="966" w:author="Ross Norsworthy" w:date="2020-03-19T22:33:00Z"/>
        </w:trPr>
        <w:tc>
          <w:tcPr>
            <w:tcW w:w="1413" w:type="dxa"/>
          </w:tcPr>
          <w:p w14:paraId="65164E26"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67" w:author="Ross Norsworthy" w:date="2020-03-19T22:33:00Z"/>
                <w:sz w:val="20"/>
              </w:rPr>
            </w:pPr>
            <w:ins w:id="968" w:author="Ross Norsworthy" w:date="2020-03-19T22:33:00Z">
              <w:r w:rsidRPr="00A013FD">
                <w:rPr>
                  <w:sz w:val="20"/>
                </w:rPr>
                <w:t>VDE-TER</w:t>
              </w:r>
            </w:ins>
          </w:p>
        </w:tc>
        <w:tc>
          <w:tcPr>
            <w:tcW w:w="1276" w:type="dxa"/>
            <w:vMerge/>
          </w:tcPr>
          <w:p w14:paraId="23C0E624"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69" w:author="Ross Norsworthy" w:date="2020-03-19T22:33:00Z"/>
                <w:sz w:val="20"/>
              </w:rPr>
            </w:pPr>
          </w:p>
        </w:tc>
        <w:tc>
          <w:tcPr>
            <w:tcW w:w="3231" w:type="dxa"/>
            <w:vMerge/>
          </w:tcPr>
          <w:p w14:paraId="3A49C0DB"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0" w:author="Ross Norsworthy" w:date="2020-03-19T22:33:00Z"/>
                <w:sz w:val="20"/>
              </w:rPr>
            </w:pPr>
          </w:p>
        </w:tc>
        <w:tc>
          <w:tcPr>
            <w:tcW w:w="3006" w:type="dxa"/>
            <w:vMerge/>
          </w:tcPr>
          <w:p w14:paraId="3A7859DD"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1" w:author="Ross Norsworthy" w:date="2020-03-19T22:33:00Z"/>
                <w:sz w:val="20"/>
              </w:rPr>
            </w:pPr>
          </w:p>
        </w:tc>
      </w:tr>
      <w:tr w:rsidR="00A013FD" w:rsidRPr="00A013FD" w14:paraId="286B94FF" w14:textId="77777777" w:rsidTr="00A97729">
        <w:trPr>
          <w:ins w:id="972" w:author="Ross Norsworthy" w:date="2020-03-19T22:33:00Z"/>
        </w:trPr>
        <w:tc>
          <w:tcPr>
            <w:tcW w:w="1413" w:type="dxa"/>
          </w:tcPr>
          <w:p w14:paraId="7868638B"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3" w:author="Ross Norsworthy" w:date="2020-03-19T22:33:00Z"/>
                <w:sz w:val="20"/>
              </w:rPr>
            </w:pPr>
            <w:ins w:id="974" w:author="Ross Norsworthy" w:date="2020-03-19T22:33:00Z">
              <w:r w:rsidRPr="00A013FD">
                <w:rPr>
                  <w:sz w:val="20"/>
                </w:rPr>
                <w:t>ASM-SAT</w:t>
              </w:r>
            </w:ins>
          </w:p>
        </w:tc>
        <w:tc>
          <w:tcPr>
            <w:tcW w:w="1276" w:type="dxa"/>
            <w:vMerge w:val="restart"/>
          </w:tcPr>
          <w:p w14:paraId="57BFB525"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5" w:author="Ross Norsworthy" w:date="2020-03-19T22:33:00Z"/>
                <w:sz w:val="20"/>
              </w:rPr>
            </w:pPr>
            <w:ins w:id="976" w:author="Ross Norsworthy" w:date="2020-03-19T22:33:00Z">
              <w:r w:rsidRPr="00A013FD">
                <w:rPr>
                  <w:sz w:val="20"/>
                </w:rPr>
                <w:t>27</w:t>
              </w:r>
            </w:ins>
          </w:p>
        </w:tc>
        <w:tc>
          <w:tcPr>
            <w:tcW w:w="3231" w:type="dxa"/>
            <w:vMerge w:val="restart"/>
          </w:tcPr>
          <w:p w14:paraId="70952AC6"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7" w:author="Ross Norsworthy" w:date="2020-03-19T22:33:00Z"/>
                <w:sz w:val="20"/>
              </w:rPr>
            </w:pPr>
            <w:ins w:id="978" w:author="Ross Norsworthy" w:date="2020-03-19T22:33:00Z">
              <w:r w:rsidRPr="00A013FD">
                <w:rPr>
                  <w:sz w:val="20"/>
                </w:rPr>
                <w:t>010001010010010000000110011</w:t>
              </w:r>
            </w:ins>
          </w:p>
        </w:tc>
        <w:tc>
          <w:tcPr>
            <w:tcW w:w="3006" w:type="dxa"/>
            <w:vMerge w:val="restart"/>
          </w:tcPr>
          <w:p w14:paraId="2596E212"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79" w:author="Ross Norsworthy" w:date="2020-03-19T22:33:00Z"/>
                <w:sz w:val="20"/>
              </w:rPr>
            </w:pPr>
            <w:ins w:id="980" w:author="Ross Norsworthy" w:date="2020-03-19T22:33:00Z">
              <w:r w:rsidRPr="00A013FD">
                <w:rPr>
                  <w:sz w:val="20"/>
                </w:rPr>
                <w:t>Best autocorrelation for differential detection</w:t>
              </w:r>
            </w:ins>
          </w:p>
        </w:tc>
      </w:tr>
      <w:tr w:rsidR="00A013FD" w:rsidRPr="00A013FD" w14:paraId="71759695" w14:textId="77777777" w:rsidTr="00A97729">
        <w:trPr>
          <w:ins w:id="981" w:author="Ross Norsworthy" w:date="2020-03-19T22:33:00Z"/>
        </w:trPr>
        <w:tc>
          <w:tcPr>
            <w:tcW w:w="1413" w:type="dxa"/>
          </w:tcPr>
          <w:p w14:paraId="423FC6EA"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82" w:author="Ross Norsworthy" w:date="2020-03-19T22:33:00Z"/>
                <w:sz w:val="20"/>
              </w:rPr>
            </w:pPr>
            <w:ins w:id="983" w:author="Ross Norsworthy" w:date="2020-03-19T22:33:00Z">
              <w:r w:rsidRPr="00A013FD">
                <w:rPr>
                  <w:sz w:val="20"/>
                </w:rPr>
                <w:t>VDE-SAT</w:t>
              </w:r>
            </w:ins>
          </w:p>
        </w:tc>
        <w:tc>
          <w:tcPr>
            <w:tcW w:w="1276" w:type="dxa"/>
            <w:vMerge/>
          </w:tcPr>
          <w:p w14:paraId="23BED567"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84" w:author="Ross Norsworthy" w:date="2020-03-19T22:33:00Z"/>
                <w:sz w:val="20"/>
              </w:rPr>
            </w:pPr>
          </w:p>
        </w:tc>
        <w:tc>
          <w:tcPr>
            <w:tcW w:w="3231" w:type="dxa"/>
            <w:vMerge/>
          </w:tcPr>
          <w:p w14:paraId="6B0D9473"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85" w:author="Ross Norsworthy" w:date="2020-03-19T22:33:00Z"/>
                <w:sz w:val="20"/>
              </w:rPr>
            </w:pPr>
          </w:p>
        </w:tc>
        <w:tc>
          <w:tcPr>
            <w:tcW w:w="3006" w:type="dxa"/>
            <w:vMerge/>
          </w:tcPr>
          <w:p w14:paraId="0304FD49"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86" w:author="Ross Norsworthy" w:date="2020-03-19T22:33:00Z"/>
                <w:sz w:val="20"/>
              </w:rPr>
            </w:pPr>
          </w:p>
        </w:tc>
      </w:tr>
      <w:tr w:rsidR="00A013FD" w:rsidRPr="00A013FD" w14:paraId="79FEB38D" w14:textId="77777777" w:rsidTr="00A97729">
        <w:trPr>
          <w:ins w:id="987" w:author="Ross Norsworthy" w:date="2020-03-19T22:33:00Z"/>
        </w:trPr>
        <w:tc>
          <w:tcPr>
            <w:tcW w:w="1413" w:type="dxa"/>
          </w:tcPr>
          <w:p w14:paraId="471ED3C2"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88" w:author="Ross Norsworthy" w:date="2020-03-19T22:33:00Z"/>
                <w:sz w:val="20"/>
              </w:rPr>
            </w:pPr>
            <w:ins w:id="989" w:author="Ross Norsworthy" w:date="2020-03-19T22:33:00Z">
              <w:r w:rsidRPr="00A013FD">
                <w:rPr>
                  <w:sz w:val="20"/>
                </w:rPr>
                <w:t>VDE-SAT</w:t>
              </w:r>
            </w:ins>
          </w:p>
        </w:tc>
        <w:tc>
          <w:tcPr>
            <w:tcW w:w="1276" w:type="dxa"/>
          </w:tcPr>
          <w:p w14:paraId="04AE8D2D"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90" w:author="Ross Norsworthy" w:date="2020-03-19T22:33:00Z"/>
                <w:sz w:val="20"/>
              </w:rPr>
            </w:pPr>
            <w:ins w:id="991" w:author="Ross Norsworthy" w:date="2020-03-19T22:33:00Z">
              <w:r w:rsidRPr="00A013FD">
                <w:rPr>
                  <w:sz w:val="20"/>
                </w:rPr>
                <w:t>48</w:t>
              </w:r>
            </w:ins>
          </w:p>
        </w:tc>
        <w:tc>
          <w:tcPr>
            <w:tcW w:w="3231" w:type="dxa"/>
          </w:tcPr>
          <w:p w14:paraId="376AA6B4"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92" w:author="Ross Norsworthy" w:date="2020-03-19T22:33:00Z"/>
                <w:sz w:val="20"/>
              </w:rPr>
            </w:pPr>
            <w:ins w:id="993" w:author="Ross Norsworthy" w:date="2020-03-19T22:33:00Z">
              <w:r w:rsidRPr="00A013FD">
                <w:rPr>
                  <w:sz w:val="20"/>
                </w:rPr>
                <w:t>000100011110011011000001010111011010110111101000</w:t>
              </w:r>
            </w:ins>
          </w:p>
        </w:tc>
        <w:tc>
          <w:tcPr>
            <w:tcW w:w="3006" w:type="dxa"/>
            <w:vMerge/>
          </w:tcPr>
          <w:p w14:paraId="118A1971" w14:textId="77777777" w:rsidR="00A013FD" w:rsidRPr="00A013FD" w:rsidRDefault="00A013FD" w:rsidP="00F8707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994" w:author="Ross Norsworthy" w:date="2020-03-19T22:33:00Z"/>
                <w:sz w:val="20"/>
              </w:rPr>
            </w:pPr>
          </w:p>
        </w:tc>
      </w:tr>
    </w:tbl>
    <w:p w14:paraId="3B3B2E92" w14:textId="77777777" w:rsidR="00A013FD" w:rsidRPr="00A013FD" w:rsidRDefault="00A013FD" w:rsidP="00F87071">
      <w:pPr>
        <w:pStyle w:val="Tablefin"/>
        <w:rPr>
          <w:ins w:id="995" w:author="Ross Norsworthy" w:date="2020-03-19T22:33:00Z"/>
        </w:rPr>
      </w:pPr>
    </w:p>
    <w:p w14:paraId="687664BD" w14:textId="77777777" w:rsidR="00A013FD" w:rsidRPr="00A013FD" w:rsidRDefault="00A013FD" w:rsidP="00A013FD">
      <w:pPr>
        <w:spacing w:after="120"/>
        <w:rPr>
          <w:ins w:id="996" w:author="Ross Norsworthy" w:date="2020-03-19T22:33:00Z"/>
        </w:rPr>
      </w:pPr>
      <w:ins w:id="997" w:author="Ross Norsworthy" w:date="2020-03-19T22:33:00Z">
        <w:r w:rsidRPr="00A013FD">
          <w:t>The Double Barker sequence used for ASM-TER and VDE-TER allows for detection of the 2 correlation peaks and the 13 bit known noise in between. Furthermore, the correlation peak size indicates frequency offset.</w:t>
        </w:r>
      </w:ins>
    </w:p>
    <w:p w14:paraId="21038E5D" w14:textId="27B96683" w:rsidR="0018240E" w:rsidRPr="00A013FD" w:rsidRDefault="00966D23" w:rsidP="0018240E">
      <w:pPr>
        <w:numPr>
          <w:ilvl w:val="3"/>
          <w:numId w:val="0"/>
        </w:numPr>
        <w:tabs>
          <w:tab w:val="clear" w:pos="1134"/>
          <w:tab w:val="clear" w:pos="1871"/>
          <w:tab w:val="clear" w:pos="2268"/>
          <w:tab w:val="left" w:pos="0"/>
        </w:tabs>
        <w:overflowPunct/>
        <w:autoSpaceDE/>
        <w:autoSpaceDN/>
        <w:adjustRightInd/>
        <w:spacing w:after="120"/>
        <w:ind w:left="1134" w:hanging="1134"/>
        <w:textAlignment w:val="auto"/>
        <w:outlineLvl w:val="3"/>
        <w:rPr>
          <w:ins w:id="998" w:author="Ross Norsworthy" w:date="2020-03-19T22:33:00Z"/>
          <w:rFonts w:eastAsia="Calibri"/>
          <w:b/>
          <w:szCs w:val="24"/>
          <w:lang w:eastAsia="en-GB"/>
        </w:rPr>
      </w:pPr>
      <w:ins w:id="999" w:author="Song, Xiaojing" w:date="2020-08-24T16:30:00Z">
        <w:del w:id="1000" w:author="USA Editor 2021" w:date="2020-12-10T16:36:00Z">
          <w:r w:rsidRPr="00834D8B" w:rsidDel="0063034A">
            <w:rPr>
              <w:rFonts w:eastAsia="Calibri"/>
              <w:b/>
              <w:bCs/>
              <w:smallCaps/>
              <w:highlight w:val="green"/>
              <w:lang w:eastAsia="en-GB"/>
            </w:rPr>
            <w:delText>A</w:delText>
          </w:r>
          <w:r w:rsidRPr="00BC6AAF" w:rsidDel="0063034A">
            <w:rPr>
              <w:rFonts w:eastAsia="Calibri"/>
              <w:b/>
              <w:bCs/>
              <w:smallCaps/>
              <w:lang w:eastAsia="en-GB"/>
            </w:rPr>
            <w:delText xml:space="preserve"> </w:delText>
          </w:r>
        </w:del>
      </w:ins>
      <w:ins w:id="1001" w:author="Song, Xiaojing" w:date="2020-08-21T15:08:00Z">
        <w:r w:rsidR="00FA39A1">
          <w:rPr>
            <w:rFonts w:eastAsia="Calibri"/>
            <w:b/>
            <w:smallCaps/>
            <w:szCs w:val="24"/>
            <w:lang w:eastAsia="en-GB"/>
          </w:rPr>
          <w:t>1.2.3.3</w:t>
        </w:r>
        <w:r w:rsidR="00FA39A1">
          <w:rPr>
            <w:rFonts w:eastAsia="Calibri"/>
            <w:b/>
            <w:smallCaps/>
            <w:szCs w:val="24"/>
            <w:lang w:eastAsia="en-GB"/>
          </w:rPr>
          <w:tab/>
        </w:r>
      </w:ins>
      <w:ins w:id="1002" w:author="Ross Norsworthy" w:date="2020-03-19T22:33:00Z">
        <w:r w:rsidR="0018240E" w:rsidRPr="00A013FD">
          <w:rPr>
            <w:rFonts w:eastAsia="Calibri"/>
            <w:b/>
            <w:szCs w:val="24"/>
            <w:lang w:eastAsia="en-GB"/>
          </w:rPr>
          <w:t>Bit mapping for training sequence</w:t>
        </w:r>
      </w:ins>
    </w:p>
    <w:p w14:paraId="20794840" w14:textId="77777777" w:rsidR="00A013FD" w:rsidRPr="00A013FD" w:rsidRDefault="00A013FD" w:rsidP="00A013FD">
      <w:pPr>
        <w:spacing w:after="120"/>
        <w:rPr>
          <w:ins w:id="1003" w:author="Ross Norsworthy" w:date="2020-03-19T22:33:00Z"/>
        </w:rPr>
      </w:pPr>
      <w:ins w:id="1004" w:author="Ross Norsworthy" w:date="2020-03-19T22:33:00Z">
        <w:r w:rsidRPr="00A013FD">
          <w:t>For training the following mapping applies:</w:t>
        </w:r>
      </w:ins>
    </w:p>
    <w:p w14:paraId="67D57725"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005" w:author="Ross Norsworthy" w:date="2020-03-19T22:33:00Z"/>
          <w:rFonts w:eastAsiaTheme="minorHAnsi"/>
          <w:szCs w:val="24"/>
        </w:rPr>
      </w:pPr>
      <w:ins w:id="1006" w:author="Ross Norsworthy" w:date="2020-03-19T22:33:00Z">
        <w:r w:rsidRPr="00A013FD">
          <w:rPr>
            <w:rFonts w:eastAsiaTheme="minorHAnsi"/>
            <w:szCs w:val="24"/>
          </w:rPr>
          <w:t>1 maps to π/4 QPSK (1  1) (see Figure 11)</w:t>
        </w:r>
      </w:ins>
    </w:p>
    <w:p w14:paraId="0348B39E"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007" w:author="Ross Norsworthy" w:date="2020-03-19T22:33:00Z"/>
          <w:rFonts w:eastAsiaTheme="minorHAnsi"/>
          <w:szCs w:val="24"/>
        </w:rPr>
      </w:pPr>
      <w:ins w:id="1008" w:author="Ross Norsworthy" w:date="2020-03-19T22:33:00Z">
        <w:r w:rsidRPr="00A013FD">
          <w:rPr>
            <w:rFonts w:eastAsiaTheme="minorHAnsi"/>
            <w:szCs w:val="24"/>
          </w:rPr>
          <w:t>0 maps to π/4 QPSK (0  0)</w:t>
        </w:r>
      </w:ins>
    </w:p>
    <w:p w14:paraId="171F5A77" w14:textId="008EF4A4" w:rsidR="00A013FD" w:rsidRPr="00A013FD" w:rsidRDefault="00A013FD" w:rsidP="00A013FD">
      <w:pPr>
        <w:spacing w:after="120"/>
        <w:rPr>
          <w:ins w:id="1009" w:author="Ross Norsworthy" w:date="2020-03-19T22:33:00Z"/>
        </w:rPr>
      </w:pPr>
      <w:ins w:id="1010" w:author="Ross Norsworthy" w:date="2020-03-19T22:33:00Z">
        <w:r w:rsidRPr="00A013FD">
          <w:t xml:space="preserve">For </w:t>
        </w:r>
        <w:r w:rsidRPr="00A013FD">
          <w:rPr>
            <w:rFonts w:asciiTheme="majorBidi" w:hAnsiTheme="majorBidi" w:cstheme="majorBidi"/>
            <w:sz w:val="20"/>
          </w:rPr>
          <w:t xml:space="preserve">π/4 </w:t>
        </w:r>
        <w:r w:rsidRPr="00A013FD">
          <w:t xml:space="preserve">QPSK bit mapping, see </w:t>
        </w:r>
        <w:del w:id="1011" w:author="USA Editor 2021" w:date="2020-12-10T16:36:00Z">
          <w:r w:rsidRPr="00834D8B" w:rsidDel="0063034A">
            <w:rPr>
              <w:highlight w:val="green"/>
              <w:rPrChange w:id="1012" w:author="USA Editor 2021" w:date="2020-12-11T10:29:00Z">
                <w:rPr/>
              </w:rPrChange>
            </w:rPr>
            <w:delText xml:space="preserve">A </w:delText>
          </w:r>
        </w:del>
      </w:ins>
      <w:ins w:id="1013" w:author="USA Editor 2021" w:date="2020-12-10T16:36:00Z">
        <w:r w:rsidR="0063034A" w:rsidRPr="00834D8B">
          <w:rPr>
            <w:highlight w:val="green"/>
            <w:lang w:val="en-US"/>
            <w:rPrChange w:id="1014" w:author="USA Editor 2021" w:date="2020-12-11T10:29:00Z">
              <w:rPr>
                <w:lang w:val="en-US"/>
              </w:rPr>
            </w:rPrChange>
          </w:rPr>
          <w:t>§</w:t>
        </w:r>
        <w:r w:rsidR="0063034A">
          <w:rPr>
            <w:lang w:val="en-US"/>
          </w:rPr>
          <w:t xml:space="preserve"> </w:t>
        </w:r>
      </w:ins>
      <w:ins w:id="1015" w:author="Ross Norsworthy" w:date="2020-03-19T22:33:00Z">
        <w:r w:rsidRPr="00A013FD">
          <w:t>1.2.9.</w:t>
        </w:r>
      </w:ins>
    </w:p>
    <w:p w14:paraId="28DE4533" w14:textId="0440A3E3" w:rsidR="001F42CA" w:rsidRPr="00A013FD" w:rsidRDefault="00966D23" w:rsidP="00211A66">
      <w:pPr>
        <w:pStyle w:val="Heading4"/>
        <w:rPr>
          <w:ins w:id="1016" w:author="Ross Norsworthy" w:date="2020-03-19T22:33:00Z"/>
          <w:rFonts w:eastAsia="Calibri"/>
          <w:lang w:eastAsia="en-GB"/>
        </w:rPr>
      </w:pPr>
      <w:ins w:id="1017" w:author="Song, Xiaojing" w:date="2020-08-24T16:30:00Z">
        <w:del w:id="1018" w:author="USA Editor 2021" w:date="2020-12-10T16:36:00Z">
          <w:r w:rsidRPr="00834D8B" w:rsidDel="0063034A">
            <w:rPr>
              <w:rFonts w:eastAsia="Calibri"/>
              <w:smallCaps/>
              <w:highlight w:val="green"/>
              <w:lang w:eastAsia="en-GB"/>
            </w:rPr>
            <w:delText>A</w:delText>
          </w:r>
          <w:r w:rsidRPr="00966D23" w:rsidDel="0063034A">
            <w:rPr>
              <w:rFonts w:eastAsia="Calibri"/>
              <w:smallCaps/>
              <w:lang w:eastAsia="en-GB"/>
              <w:rPrChange w:id="1019" w:author="Song, Xiaojing" w:date="2020-08-24T16:30:00Z">
                <w:rPr>
                  <w:rFonts w:eastAsia="Calibri"/>
                  <w:b w:val="0"/>
                  <w:bCs/>
                  <w:smallCaps/>
                  <w:lang w:eastAsia="en-GB"/>
                </w:rPr>
              </w:rPrChange>
            </w:rPr>
            <w:delText xml:space="preserve"> </w:delText>
          </w:r>
        </w:del>
      </w:ins>
      <w:ins w:id="1020" w:author="Song, Xiaojing" w:date="2020-08-21T15:08:00Z">
        <w:r w:rsidR="00FA39A1">
          <w:rPr>
            <w:rFonts w:eastAsia="Calibri"/>
            <w:smallCaps/>
            <w:lang w:eastAsia="en-GB"/>
          </w:rPr>
          <w:t>1.2.3.4</w:t>
        </w:r>
        <w:r w:rsidR="00FA39A1">
          <w:rPr>
            <w:rFonts w:eastAsia="Calibri"/>
            <w:smallCaps/>
            <w:lang w:eastAsia="en-GB"/>
          </w:rPr>
          <w:tab/>
        </w:r>
      </w:ins>
      <w:ins w:id="1021" w:author="Ross Norsworthy" w:date="2020-03-19T22:33:00Z">
        <w:r w:rsidR="001F42CA" w:rsidRPr="00A013FD">
          <w:rPr>
            <w:rFonts w:eastAsia="Calibri"/>
            <w:lang w:eastAsia="en-GB"/>
          </w:rPr>
          <w:t xml:space="preserve">Link ID </w:t>
        </w:r>
      </w:ins>
    </w:p>
    <w:p w14:paraId="72118852" w14:textId="6E2A8DE3" w:rsidR="00A013FD" w:rsidRPr="00A013FD" w:rsidRDefault="00A013FD" w:rsidP="00A013FD">
      <w:pPr>
        <w:spacing w:after="120"/>
        <w:rPr>
          <w:ins w:id="1022" w:author="Ross Norsworthy" w:date="2020-03-19T22:33:00Z"/>
        </w:rPr>
      </w:pPr>
      <w:ins w:id="1023" w:author="Ross Norsworthy" w:date="2020-03-19T22:33:00Z">
        <w:r w:rsidRPr="00A013FD">
          <w:t xml:space="preserve">The Link ID defines the channel configurations.  The Link ID is used to index the table of channel configurations, see Table </w:t>
        </w:r>
      </w:ins>
      <w:ins w:id="1024" w:author="USA Editor 2021" w:date="2021-01-06T12:33:00Z">
        <w:r w:rsidR="00FC438D" w:rsidRPr="00FC438D">
          <w:rPr>
            <w:highlight w:val="green"/>
          </w:rPr>
          <w:t>7</w:t>
        </w:r>
      </w:ins>
      <w:ins w:id="1025" w:author="Ross Norsworthy" w:date="2020-03-19T22:33:00Z">
        <w:del w:id="1026" w:author="USA Editor 2021" w:date="2021-01-06T12:33:00Z">
          <w:r w:rsidRPr="00FC438D" w:rsidDel="00FC438D">
            <w:rPr>
              <w:highlight w:val="green"/>
            </w:rPr>
            <w:delText>8</w:delText>
          </w:r>
        </w:del>
        <w:r w:rsidRPr="00A013FD">
          <w:t xml:space="preserve">, Table </w:t>
        </w:r>
      </w:ins>
      <w:ins w:id="1027" w:author="USA Editor 2021" w:date="2021-01-06T12:33:00Z">
        <w:r w:rsidR="00FC438D" w:rsidRPr="00FC438D">
          <w:rPr>
            <w:highlight w:val="green"/>
          </w:rPr>
          <w:t>8</w:t>
        </w:r>
      </w:ins>
      <w:ins w:id="1028" w:author="Ross Norsworthy" w:date="2020-03-19T22:33:00Z">
        <w:del w:id="1029" w:author="USA Editor 2021" w:date="2021-01-06T12:33:00Z">
          <w:r w:rsidRPr="00FC438D" w:rsidDel="00FC438D">
            <w:rPr>
              <w:highlight w:val="green"/>
            </w:rPr>
            <w:delText>9</w:delText>
          </w:r>
        </w:del>
        <w:r w:rsidRPr="00A013FD">
          <w:t xml:space="preserve">, Table </w:t>
        </w:r>
      </w:ins>
      <w:ins w:id="1030" w:author="USA Editor 2021" w:date="2021-01-06T12:33:00Z">
        <w:r w:rsidR="00FC438D" w:rsidRPr="00FC438D">
          <w:rPr>
            <w:highlight w:val="green"/>
          </w:rPr>
          <w:t>9</w:t>
        </w:r>
      </w:ins>
      <w:ins w:id="1031" w:author="Ross Norsworthy" w:date="2020-03-19T22:33:00Z">
        <w:del w:id="1032" w:author="USA Editor 2021" w:date="2021-01-06T12:33:00Z">
          <w:r w:rsidRPr="00FC438D" w:rsidDel="00FC438D">
            <w:rPr>
              <w:highlight w:val="green"/>
            </w:rPr>
            <w:delText>10</w:delText>
          </w:r>
        </w:del>
        <w:r w:rsidRPr="00A013FD">
          <w:t xml:space="preserve">, Table </w:t>
        </w:r>
      </w:ins>
      <w:ins w:id="1033" w:author="USA Editor 2021" w:date="2021-01-06T12:33:00Z">
        <w:r w:rsidR="00FC438D" w:rsidRPr="00FC438D">
          <w:rPr>
            <w:highlight w:val="green"/>
          </w:rPr>
          <w:t>10</w:t>
        </w:r>
      </w:ins>
      <w:ins w:id="1034" w:author="Ross Norsworthy" w:date="2020-03-19T22:33:00Z">
        <w:del w:id="1035" w:author="USA Editor 2021" w:date="2021-01-06T12:33:00Z">
          <w:r w:rsidRPr="00FC438D" w:rsidDel="00FC438D">
            <w:rPr>
              <w:highlight w:val="green"/>
            </w:rPr>
            <w:delText>11</w:delText>
          </w:r>
        </w:del>
        <w:r w:rsidRPr="00A013FD">
          <w:t xml:space="preserve"> and Table </w:t>
        </w:r>
      </w:ins>
      <w:ins w:id="1036" w:author="USA Editor 2021" w:date="2021-01-06T12:33:00Z">
        <w:r w:rsidR="00FC438D" w:rsidRPr="00FC438D">
          <w:rPr>
            <w:highlight w:val="green"/>
          </w:rPr>
          <w:t>11</w:t>
        </w:r>
      </w:ins>
      <w:ins w:id="1037" w:author="Ross Norsworthy" w:date="2020-03-19T22:33:00Z">
        <w:del w:id="1038" w:author="USA Editor 2021" w:date="2021-01-06T12:34:00Z">
          <w:r w:rsidRPr="00FC438D" w:rsidDel="00FC438D">
            <w:rPr>
              <w:highlight w:val="green"/>
            </w:rPr>
            <w:delText>12</w:delText>
          </w:r>
        </w:del>
        <w:r w:rsidRPr="00A013FD">
          <w:t>.</w:t>
        </w:r>
      </w:ins>
    </w:p>
    <w:p w14:paraId="25A7A6FB" w14:textId="1FD7ABC7" w:rsidR="00A013FD" w:rsidRPr="00A013FD" w:rsidRDefault="00A013FD" w:rsidP="00A013FD">
      <w:pPr>
        <w:spacing w:after="120"/>
        <w:rPr>
          <w:ins w:id="1039" w:author="Ross Norsworthy" w:date="2020-03-19T22:33:00Z"/>
          <w:lang w:eastAsia="ja-JP"/>
        </w:rPr>
      </w:pPr>
      <w:ins w:id="1040" w:author="Ross Norsworthy" w:date="2020-03-19T22:33:00Z">
        <w:r w:rsidRPr="00A013FD">
          <w:rPr>
            <w:lang w:eastAsia="ja-JP"/>
          </w:rPr>
          <w:t xml:space="preserve">The Link ID follows the training sequence for transmissions, see </w:t>
        </w:r>
        <w:r w:rsidRPr="00A013FD">
          <w:t>Figure 4</w:t>
        </w:r>
        <w:r w:rsidRPr="00A013FD">
          <w:rPr>
            <w:lang w:eastAsia="ja-JP"/>
          </w:rPr>
          <w:t xml:space="preserve"> and </w:t>
        </w:r>
        <w:r w:rsidRPr="00A013FD">
          <w:t>Figure 5</w:t>
        </w:r>
        <w:r w:rsidRPr="00A013FD">
          <w:rPr>
            <w:lang w:eastAsia="ja-JP"/>
          </w:rPr>
          <w:t xml:space="preserve">, and uses </w:t>
        </w:r>
        <w:r w:rsidRPr="00A013FD">
          <w:rPr>
            <w:rFonts w:asciiTheme="majorBidi" w:hAnsiTheme="majorBidi" w:cstheme="majorBidi"/>
            <w:sz w:val="20"/>
          </w:rPr>
          <w:t xml:space="preserve">π/4 </w:t>
        </w:r>
        <w:r w:rsidRPr="00A013FD">
          <w:t xml:space="preserve">QPSK bit mapping, see </w:t>
        </w:r>
        <w:del w:id="1041" w:author="USA Editor 2021" w:date="2020-12-10T16:36:00Z">
          <w:r w:rsidRPr="00834D8B" w:rsidDel="0063034A">
            <w:rPr>
              <w:highlight w:val="green"/>
              <w:rPrChange w:id="1042" w:author="USA Editor 2021" w:date="2020-12-11T10:30:00Z">
                <w:rPr/>
              </w:rPrChange>
            </w:rPr>
            <w:delText xml:space="preserve">A </w:delText>
          </w:r>
        </w:del>
      </w:ins>
      <w:ins w:id="1043" w:author="USA Editor 2021" w:date="2020-12-10T16:36:00Z">
        <w:r w:rsidR="0063034A" w:rsidRPr="00834D8B">
          <w:rPr>
            <w:highlight w:val="green"/>
            <w:lang w:val="en-US"/>
            <w:rPrChange w:id="1044" w:author="USA Editor 2021" w:date="2020-12-11T10:30:00Z">
              <w:rPr>
                <w:lang w:val="en-US"/>
              </w:rPr>
            </w:rPrChange>
          </w:rPr>
          <w:t>§</w:t>
        </w:r>
        <w:r w:rsidR="0063034A">
          <w:rPr>
            <w:lang w:val="en-US"/>
          </w:rPr>
          <w:t xml:space="preserve"> </w:t>
        </w:r>
      </w:ins>
      <w:ins w:id="1045" w:author="Ross Norsworthy" w:date="2020-03-19T22:33:00Z">
        <w:r w:rsidRPr="00A013FD">
          <w:t>1.2.9</w:t>
        </w:r>
        <w:r w:rsidRPr="00A013FD">
          <w:rPr>
            <w:lang w:eastAsia="ja-JP"/>
          </w:rPr>
          <w:t xml:space="preserve">. Note that not all burst transmission structures utilize the Link ID, refer to </w:t>
        </w:r>
        <w:r w:rsidRPr="00A013FD">
          <w:t xml:space="preserve">Table </w:t>
        </w:r>
      </w:ins>
      <w:ins w:id="1046" w:author="USA Editor 2021" w:date="2021-01-06T12:34:00Z">
        <w:r w:rsidR="00FC438D" w:rsidRPr="00FC438D">
          <w:rPr>
            <w:highlight w:val="green"/>
          </w:rPr>
          <w:t>7</w:t>
        </w:r>
      </w:ins>
      <w:ins w:id="1047" w:author="Ross Norsworthy" w:date="2020-03-19T22:33:00Z">
        <w:del w:id="1048" w:author="USA Editor 2021" w:date="2021-01-06T12:34:00Z">
          <w:r w:rsidRPr="00FC438D" w:rsidDel="00FC438D">
            <w:rPr>
              <w:highlight w:val="green"/>
            </w:rPr>
            <w:delText>8</w:delText>
          </w:r>
        </w:del>
        <w:r w:rsidRPr="00A013FD">
          <w:t xml:space="preserve">, Table </w:t>
        </w:r>
      </w:ins>
      <w:ins w:id="1049" w:author="USA Editor 2021" w:date="2021-01-06T12:34:00Z">
        <w:r w:rsidR="00FC438D" w:rsidRPr="00FC438D">
          <w:rPr>
            <w:highlight w:val="green"/>
          </w:rPr>
          <w:t>8</w:t>
        </w:r>
      </w:ins>
      <w:ins w:id="1050" w:author="Ross Norsworthy" w:date="2020-03-19T22:33:00Z">
        <w:del w:id="1051" w:author="USA Editor 2021" w:date="2021-01-06T12:34:00Z">
          <w:r w:rsidRPr="00FC438D" w:rsidDel="00FC438D">
            <w:rPr>
              <w:highlight w:val="green"/>
            </w:rPr>
            <w:delText>9</w:delText>
          </w:r>
        </w:del>
        <w:r w:rsidRPr="00A013FD">
          <w:t xml:space="preserve">, Table </w:t>
        </w:r>
      </w:ins>
      <w:ins w:id="1052" w:author="USA Editor 2021" w:date="2021-01-06T12:34:00Z">
        <w:r w:rsidR="00FC438D" w:rsidRPr="00FC438D">
          <w:rPr>
            <w:highlight w:val="green"/>
          </w:rPr>
          <w:t>9</w:t>
        </w:r>
      </w:ins>
      <w:ins w:id="1053" w:author="Ross Norsworthy" w:date="2020-03-19T22:33:00Z">
        <w:del w:id="1054" w:author="USA Editor 2021" w:date="2021-01-06T12:34:00Z">
          <w:r w:rsidRPr="00FC438D" w:rsidDel="00FC438D">
            <w:rPr>
              <w:highlight w:val="green"/>
            </w:rPr>
            <w:delText>10</w:delText>
          </w:r>
        </w:del>
        <w:r w:rsidRPr="00A013FD">
          <w:t xml:space="preserve">, Table </w:t>
        </w:r>
      </w:ins>
      <w:ins w:id="1055" w:author="USA Editor 2021" w:date="2021-01-06T12:34:00Z">
        <w:r w:rsidR="00FC438D" w:rsidRPr="00FC438D">
          <w:rPr>
            <w:highlight w:val="green"/>
          </w:rPr>
          <w:t>10</w:t>
        </w:r>
      </w:ins>
      <w:ins w:id="1056" w:author="Ross Norsworthy" w:date="2020-03-19T22:33:00Z">
        <w:del w:id="1057" w:author="USA Editor 2021" w:date="2021-01-06T12:34:00Z">
          <w:r w:rsidRPr="00FC438D" w:rsidDel="00FC438D">
            <w:rPr>
              <w:highlight w:val="green"/>
            </w:rPr>
            <w:delText>11</w:delText>
          </w:r>
        </w:del>
        <w:r w:rsidRPr="00A013FD">
          <w:t xml:space="preserve"> and Table </w:t>
        </w:r>
      </w:ins>
      <w:ins w:id="1058" w:author="USA Editor 2021" w:date="2021-01-06T12:34:00Z">
        <w:r w:rsidR="00FC438D" w:rsidRPr="00FC438D">
          <w:rPr>
            <w:highlight w:val="green"/>
          </w:rPr>
          <w:t>11</w:t>
        </w:r>
      </w:ins>
      <w:ins w:id="1059" w:author="Ross Norsworthy" w:date="2020-03-19T22:33:00Z">
        <w:del w:id="1060" w:author="USA Editor 2021" w:date="2021-01-06T12:34:00Z">
          <w:r w:rsidRPr="00FC438D" w:rsidDel="00FC438D">
            <w:rPr>
              <w:highlight w:val="green"/>
            </w:rPr>
            <w:delText>12</w:delText>
          </w:r>
        </w:del>
        <w:r w:rsidRPr="00A013FD">
          <w:rPr>
            <w:lang w:eastAsia="ja-JP"/>
          </w:rPr>
          <w:t>.</w:t>
        </w:r>
      </w:ins>
    </w:p>
    <w:p w14:paraId="2BBDA1F5" w14:textId="77777777" w:rsidR="00A013FD" w:rsidRPr="00A013FD" w:rsidRDefault="00A013FD" w:rsidP="00A013FD">
      <w:pPr>
        <w:spacing w:after="120"/>
        <w:rPr>
          <w:ins w:id="1061" w:author="Ross Norsworthy" w:date="2020-03-19T22:33:00Z"/>
          <w:lang w:eastAsia="ja-JP"/>
        </w:rPr>
      </w:pPr>
      <w:ins w:id="1062" w:author="Ross Norsworthy" w:date="2020-03-19T22:33:00Z">
        <w:r w:rsidRPr="00A013FD">
          <w:t xml:space="preserve">The Link ID consists of 6 bits (D0, D1, D2, D3, D4, D5) encoded into a sequence of 32 bits using biorthogonal </w:t>
        </w:r>
        <w:r w:rsidRPr="00A013FD">
          <w:rPr>
            <w:lang w:eastAsia="ja-JP"/>
          </w:rPr>
          <w:t>(32,6) code. The code is a first order Reed-Muller code with generator matrix:</w:t>
        </w:r>
      </w:ins>
    </w:p>
    <w:p w14:paraId="5416FC82" w14:textId="77777777" w:rsidR="00A97729" w:rsidRDefault="00A97729">
      <w:pPr>
        <w:tabs>
          <w:tab w:val="clear" w:pos="1134"/>
          <w:tab w:val="clear" w:pos="1871"/>
          <w:tab w:val="clear" w:pos="2268"/>
        </w:tabs>
        <w:overflowPunct/>
        <w:autoSpaceDE/>
        <w:autoSpaceDN/>
        <w:adjustRightInd/>
        <w:spacing w:before="0"/>
        <w:textAlignment w:val="auto"/>
        <w:rPr>
          <w:caps/>
          <w:sz w:val="20"/>
          <w:lang w:val="en-US"/>
        </w:rPr>
      </w:pPr>
      <w:bookmarkStart w:id="1063" w:name="_Toc35546101"/>
      <w:r>
        <w:rPr>
          <w:lang w:val="en-US"/>
        </w:rPr>
        <w:br w:type="page"/>
      </w:r>
    </w:p>
    <w:p w14:paraId="24FB0561" w14:textId="1C55B88C" w:rsidR="005E52EC" w:rsidRDefault="00A013FD" w:rsidP="00D563AA">
      <w:pPr>
        <w:pStyle w:val="TableNo"/>
        <w:rPr>
          <w:lang w:val="en-US"/>
        </w:rPr>
      </w:pPr>
      <w:ins w:id="1064" w:author="Ross Norsworthy" w:date="2020-03-19T22:33:00Z">
        <w:r w:rsidRPr="00A013FD">
          <w:rPr>
            <w:lang w:val="en-US"/>
          </w:rPr>
          <w:t xml:space="preserve">Table </w:t>
        </w:r>
      </w:ins>
      <w:ins w:id="1065" w:author="USA Editor 2021" w:date="2021-01-06T12:34:00Z">
        <w:r w:rsidR="00FC438D" w:rsidRPr="00FC438D">
          <w:rPr>
            <w:highlight w:val="green"/>
            <w:lang w:val="en-US"/>
          </w:rPr>
          <w:t>2</w:t>
        </w:r>
      </w:ins>
      <w:ins w:id="1066" w:author="Ross Norsworthy" w:date="2020-03-19T22:33:00Z">
        <w:del w:id="1067" w:author="USA Editor 2021" w:date="2021-01-06T12:34:00Z">
          <w:r w:rsidRPr="00FC438D" w:rsidDel="00FC438D">
            <w:rPr>
              <w:highlight w:val="green"/>
              <w:lang w:val="en-US"/>
            </w:rPr>
            <w:delText>3</w:delText>
          </w:r>
        </w:del>
        <w:r w:rsidRPr="00A013FD">
          <w:rPr>
            <w:lang w:val="en-US"/>
          </w:rPr>
          <w:t xml:space="preserve"> </w:t>
        </w:r>
      </w:ins>
    </w:p>
    <w:p w14:paraId="4D0A17C1" w14:textId="77777777" w:rsidR="00A013FD" w:rsidRPr="00A013FD" w:rsidRDefault="00A013FD" w:rsidP="00D563AA">
      <w:pPr>
        <w:pStyle w:val="Tabletitle"/>
        <w:rPr>
          <w:ins w:id="1068" w:author="Ross Norsworthy" w:date="2020-03-19T22:33:00Z"/>
          <w:lang w:val="en-US"/>
        </w:rPr>
      </w:pPr>
      <w:ins w:id="1069" w:author="Ross Norsworthy" w:date="2020-03-19T22:33:00Z">
        <w:r w:rsidRPr="00A013FD">
          <w:rPr>
            <w:lang w:val="en-US"/>
          </w:rPr>
          <w:t>Reed-Muller Generator Matrix</w:t>
        </w:r>
        <w:bookmarkEnd w:id="1063"/>
      </w:ins>
    </w:p>
    <w:tbl>
      <w:tblPr>
        <w:tblStyle w:val="TableGrid1"/>
        <w:tblpPr w:leftFromText="180" w:rightFromText="180" w:vertAnchor="text" w:tblpXSpec="center" w:tblpY="1"/>
        <w:tblOverlap w:val="never"/>
        <w:tblW w:w="4248" w:type="dxa"/>
        <w:tblLook w:val="04A0" w:firstRow="1" w:lastRow="0" w:firstColumn="1" w:lastColumn="0" w:noHBand="0" w:noVBand="1"/>
      </w:tblPr>
      <w:tblGrid>
        <w:gridCol w:w="4248"/>
      </w:tblGrid>
      <w:tr w:rsidR="00A013FD" w:rsidRPr="00A013FD" w14:paraId="463DD9E8" w14:textId="77777777" w:rsidTr="00BF604E">
        <w:trPr>
          <w:ins w:id="1070" w:author="Ross Norsworthy" w:date="2020-03-19T22:33:00Z"/>
        </w:trPr>
        <w:tc>
          <w:tcPr>
            <w:tcW w:w="4248" w:type="dxa"/>
            <w:tcBorders>
              <w:top w:val="single" w:sz="4" w:space="0" w:color="auto"/>
              <w:left w:val="single" w:sz="4" w:space="0" w:color="auto"/>
              <w:bottom w:val="single" w:sz="4" w:space="0" w:color="auto"/>
              <w:right w:val="single" w:sz="4" w:space="0" w:color="auto"/>
            </w:tcBorders>
            <w:shd w:val="clear" w:color="auto" w:fill="00558C"/>
            <w:vAlign w:val="center"/>
          </w:tcPr>
          <w:p w14:paraId="173E25D3" w14:textId="77777777" w:rsidR="00A013FD" w:rsidRPr="00D563AA"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071" w:author="Ross Norsworthy" w:date="2020-03-19T22:33:00Z"/>
                <w:b/>
                <w:sz w:val="20"/>
              </w:rPr>
            </w:pPr>
            <w:ins w:id="1072" w:author="Ross Norsworthy" w:date="2020-03-19T22:33:00Z">
              <w:r w:rsidRPr="00D563AA">
                <w:rPr>
                  <w:b/>
                  <w:sz w:val="20"/>
                </w:rPr>
                <w:t>Generator Matrix</w:t>
              </w:r>
            </w:ins>
          </w:p>
        </w:tc>
      </w:tr>
      <w:tr w:rsidR="00A013FD" w:rsidRPr="00A013FD" w14:paraId="439EDD8C" w14:textId="77777777" w:rsidTr="00BF604E">
        <w:trPr>
          <w:ins w:id="1073"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4DDD7358"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74" w:author="Ross Norsworthy" w:date="2020-03-19T22:33:00Z"/>
                <w:sz w:val="20"/>
                <w:lang w:val="en-MY"/>
              </w:rPr>
            </w:pPr>
            <w:ins w:id="1075" w:author="Ross Norsworthy" w:date="2020-03-19T22:33:00Z">
              <w:r w:rsidRPr="0099227D">
                <w:rPr>
                  <w:sz w:val="20"/>
                </w:rPr>
                <w:t>10 00 00 10 11 10 10 01 11 10 10 01 10 01 01 10</w:t>
              </w:r>
            </w:ins>
          </w:p>
        </w:tc>
      </w:tr>
      <w:tr w:rsidR="00A013FD" w:rsidRPr="00A013FD" w14:paraId="3DE2A3D0" w14:textId="77777777" w:rsidTr="00BF604E">
        <w:trPr>
          <w:ins w:id="1076"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40A610E3"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77" w:author="Ross Norsworthy" w:date="2020-03-19T22:33:00Z"/>
                <w:sz w:val="20"/>
              </w:rPr>
            </w:pPr>
            <w:ins w:id="1078" w:author="Ross Norsworthy" w:date="2020-03-19T22:33:00Z">
              <w:r w:rsidRPr="0099227D">
                <w:rPr>
                  <w:sz w:val="20"/>
                </w:rPr>
                <w:t>01 00 00 01 11 01 01 01 11 01 01 01 01 01 01 01</w:t>
              </w:r>
            </w:ins>
          </w:p>
        </w:tc>
      </w:tr>
      <w:tr w:rsidR="00A013FD" w:rsidRPr="00A013FD" w14:paraId="0B2F156D" w14:textId="77777777" w:rsidTr="00BF604E">
        <w:trPr>
          <w:ins w:id="1079"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3AB34A1D"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80" w:author="Ross Norsworthy" w:date="2020-03-19T22:33:00Z"/>
                <w:sz w:val="20"/>
              </w:rPr>
            </w:pPr>
            <w:ins w:id="1081" w:author="Ross Norsworthy" w:date="2020-03-19T22:33:00Z">
              <w:r w:rsidRPr="0099227D">
                <w:rPr>
                  <w:sz w:val="20"/>
                </w:rPr>
                <w:t>00 10 00 11 10 11 00 11 00 11 00 11 00 11 00 11</w:t>
              </w:r>
            </w:ins>
          </w:p>
        </w:tc>
      </w:tr>
      <w:tr w:rsidR="00A013FD" w:rsidRPr="00A013FD" w14:paraId="7B5036B7" w14:textId="77777777" w:rsidTr="00BF604E">
        <w:trPr>
          <w:ins w:id="1082"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2855B6BD"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83" w:author="Ross Norsworthy" w:date="2020-03-19T22:33:00Z"/>
                <w:sz w:val="20"/>
              </w:rPr>
            </w:pPr>
            <w:ins w:id="1084" w:author="Ross Norsworthy" w:date="2020-03-19T22:33:00Z">
              <w:r w:rsidRPr="0099227D">
                <w:rPr>
                  <w:sz w:val="20"/>
                </w:rPr>
                <w:t>00 01 00 11 00 00 11 11 10 00 11 11 00 00 11 11</w:t>
              </w:r>
            </w:ins>
          </w:p>
        </w:tc>
      </w:tr>
      <w:tr w:rsidR="00A013FD" w:rsidRPr="00A013FD" w14:paraId="4BC25863" w14:textId="77777777" w:rsidTr="00BF604E">
        <w:trPr>
          <w:ins w:id="1085"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4F500450"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86" w:author="Ross Norsworthy" w:date="2020-03-19T22:33:00Z"/>
                <w:sz w:val="20"/>
              </w:rPr>
            </w:pPr>
            <w:ins w:id="1087" w:author="Ross Norsworthy" w:date="2020-03-19T22:33:00Z">
              <w:r w:rsidRPr="0099227D">
                <w:rPr>
                  <w:sz w:val="20"/>
                </w:rPr>
                <w:t>00 00 10 00 01 11 11 11 00 00 00 00 11 11 11 11</w:t>
              </w:r>
            </w:ins>
          </w:p>
        </w:tc>
      </w:tr>
      <w:tr w:rsidR="00A013FD" w:rsidRPr="00A013FD" w14:paraId="31895B91" w14:textId="77777777" w:rsidTr="00BF604E">
        <w:trPr>
          <w:ins w:id="1088" w:author="Ross Norsworthy" w:date="2020-03-19T22:33:00Z"/>
        </w:trPr>
        <w:tc>
          <w:tcPr>
            <w:tcW w:w="4248" w:type="dxa"/>
            <w:tcBorders>
              <w:top w:val="single" w:sz="4" w:space="0" w:color="auto"/>
              <w:left w:val="single" w:sz="4" w:space="0" w:color="auto"/>
              <w:bottom w:val="single" w:sz="4" w:space="0" w:color="auto"/>
              <w:right w:val="single" w:sz="4" w:space="0" w:color="auto"/>
            </w:tcBorders>
          </w:tcPr>
          <w:p w14:paraId="79C5BA4F" w14:textId="77777777" w:rsidR="00A013FD" w:rsidRPr="0099227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089" w:author="Ross Norsworthy" w:date="2020-03-19T22:33:00Z"/>
                <w:sz w:val="20"/>
              </w:rPr>
            </w:pPr>
            <w:ins w:id="1090" w:author="Ross Norsworthy" w:date="2020-03-19T22:33:00Z">
              <w:r w:rsidRPr="0099227D">
                <w:rPr>
                  <w:sz w:val="20"/>
                </w:rPr>
                <w:t>00 00 01 00 00 00 00 00 01 11 11 11 11 11 11 11</w:t>
              </w:r>
            </w:ins>
          </w:p>
        </w:tc>
      </w:tr>
    </w:tbl>
    <w:p w14:paraId="7D8A8EAE" w14:textId="77777777" w:rsidR="00A013FD" w:rsidRPr="00A013FD" w:rsidRDefault="00A013FD" w:rsidP="00A013FD">
      <w:pPr>
        <w:rPr>
          <w:ins w:id="1091" w:author="Ross Norsworthy" w:date="2020-03-19T22:33:00Z"/>
          <w:sz w:val="22"/>
          <w:lang w:val="en-US" w:eastAsia="ja-JP"/>
        </w:rPr>
      </w:pPr>
    </w:p>
    <w:p w14:paraId="4790B494" w14:textId="77777777" w:rsidR="00A013FD" w:rsidRPr="00A013FD" w:rsidRDefault="00A013FD" w:rsidP="00A013FD">
      <w:pPr>
        <w:rPr>
          <w:ins w:id="1092" w:author="Ross Norsworthy" w:date="2020-03-19T22:33:00Z"/>
          <w:lang w:val="en-US"/>
        </w:rPr>
      </w:pPr>
    </w:p>
    <w:p w14:paraId="156C65EA" w14:textId="77777777" w:rsidR="00A013FD" w:rsidRPr="00A013FD" w:rsidRDefault="00A013FD" w:rsidP="0099227D">
      <w:pPr>
        <w:pStyle w:val="Tablefin"/>
        <w:rPr>
          <w:ins w:id="1093" w:author="Ross Norsworthy" w:date="2020-03-19T22:33:00Z"/>
          <w:lang w:val="en-US"/>
        </w:rPr>
      </w:pPr>
      <w:ins w:id="1094" w:author="Ross Norsworthy" w:date="2020-03-19T22:33:00Z">
        <w:r w:rsidRPr="00A013FD">
          <w:rPr>
            <w:lang w:val="en-US"/>
          </w:rPr>
          <w:br w:type="textWrapping" w:clear="all"/>
        </w:r>
      </w:ins>
    </w:p>
    <w:p w14:paraId="7A8E74CE" w14:textId="459D2AEF" w:rsidR="00A013FD" w:rsidRPr="00A013FD" w:rsidRDefault="00A013FD" w:rsidP="00A013FD">
      <w:pPr>
        <w:spacing w:after="120"/>
        <w:rPr>
          <w:ins w:id="1095" w:author="Ross Norsworthy" w:date="2020-03-19T22:33:00Z"/>
          <w:lang w:eastAsia="ja-JP"/>
        </w:rPr>
      </w:pPr>
      <w:ins w:id="1096" w:author="Ross Norsworthy" w:date="2020-03-19T22:33:00Z">
        <w:r w:rsidRPr="00A013FD">
          <w:rPr>
            <w:lang w:eastAsia="ja-JP"/>
          </w:rPr>
          <w:t xml:space="preserve">The code shall be bit scrambled using the scrambling word </w:t>
        </w:r>
        <w:r w:rsidRPr="00A013FD">
          <w:rPr>
            <w:rFonts w:ascii="Cambria Math" w:hAnsi="Cambria Math"/>
            <w:lang w:eastAsia="ja-JP"/>
          </w:rPr>
          <w:t>11000010111000101000111001001111</w:t>
        </w:r>
        <w:r w:rsidRPr="00A013FD">
          <w:rPr>
            <w:lang w:eastAsia="ja-JP"/>
          </w:rPr>
          <w:t xml:space="preserve">. This results in the Link ID coding of </w:t>
        </w:r>
        <w:r w:rsidRPr="00A013FD">
          <w:t xml:space="preserve">Table </w:t>
        </w:r>
      </w:ins>
      <w:ins w:id="1097" w:author="USA Editor 2021" w:date="2021-01-06T12:36:00Z">
        <w:r w:rsidR="00FC438D" w:rsidRPr="003C0056">
          <w:rPr>
            <w:highlight w:val="green"/>
          </w:rPr>
          <w:t>3</w:t>
        </w:r>
      </w:ins>
      <w:ins w:id="1098" w:author="Ross Norsworthy" w:date="2020-03-19T22:33:00Z">
        <w:del w:id="1099" w:author="USA Editor 2021" w:date="2021-01-06T12:36:00Z">
          <w:r w:rsidRPr="003C0056" w:rsidDel="00FC438D">
            <w:rPr>
              <w:highlight w:val="green"/>
            </w:rPr>
            <w:delText>4</w:delText>
          </w:r>
        </w:del>
        <w:r w:rsidRPr="00A013FD">
          <w:rPr>
            <w:lang w:eastAsia="ja-JP"/>
          </w:rPr>
          <w:t>.</w:t>
        </w:r>
      </w:ins>
    </w:p>
    <w:p w14:paraId="462408E2" w14:textId="7DEBF4C2" w:rsidR="005E52EC" w:rsidRDefault="00A013FD" w:rsidP="00D563AA">
      <w:pPr>
        <w:pStyle w:val="TableNo"/>
        <w:rPr>
          <w:lang w:val="en-US"/>
        </w:rPr>
      </w:pPr>
      <w:bookmarkStart w:id="1100" w:name="_Toc35546102"/>
      <w:ins w:id="1101" w:author="Ross Norsworthy" w:date="2020-03-19T22:33:00Z">
        <w:r w:rsidRPr="00A013FD">
          <w:rPr>
            <w:lang w:val="en-US"/>
          </w:rPr>
          <w:t xml:space="preserve">Table </w:t>
        </w:r>
      </w:ins>
      <w:ins w:id="1102" w:author="USA Editor 2021" w:date="2021-01-06T12:36:00Z">
        <w:r w:rsidR="003C0056" w:rsidRPr="003C0056">
          <w:rPr>
            <w:highlight w:val="green"/>
            <w:lang w:val="en-US"/>
          </w:rPr>
          <w:t>3</w:t>
        </w:r>
      </w:ins>
      <w:ins w:id="1103" w:author="Ross Norsworthy" w:date="2020-03-19T22:33:00Z">
        <w:del w:id="1104" w:author="USA Editor 2021" w:date="2021-01-06T12:36:00Z">
          <w:r w:rsidRPr="003C0056" w:rsidDel="003C0056">
            <w:rPr>
              <w:highlight w:val="green"/>
              <w:lang w:val="en-US"/>
            </w:rPr>
            <w:delText>4</w:delText>
          </w:r>
        </w:del>
        <w:r w:rsidRPr="00A013FD">
          <w:rPr>
            <w:lang w:val="en-US"/>
          </w:rPr>
          <w:t xml:space="preserve"> </w:t>
        </w:r>
      </w:ins>
    </w:p>
    <w:p w14:paraId="6F759E4A" w14:textId="77777777" w:rsidR="00A013FD" w:rsidRPr="00A013FD" w:rsidRDefault="00A013FD" w:rsidP="00D563AA">
      <w:pPr>
        <w:pStyle w:val="Tabletitle"/>
        <w:rPr>
          <w:ins w:id="1105" w:author="Ross Norsworthy" w:date="2020-03-19T22:33:00Z"/>
          <w:lang w:val="en-US"/>
        </w:rPr>
      </w:pPr>
      <w:ins w:id="1106" w:author="Ross Norsworthy" w:date="2020-03-19T22:33:00Z">
        <w:r w:rsidRPr="00A013FD">
          <w:rPr>
            <w:lang w:val="en-US"/>
          </w:rPr>
          <w:t>Link ID code words for VDES</w:t>
        </w:r>
        <w:bookmarkEnd w:id="1100"/>
      </w:ins>
    </w:p>
    <w:tbl>
      <w:tblPr>
        <w:tblStyle w:val="TableGrid1"/>
        <w:tblW w:w="9493" w:type="dxa"/>
        <w:tblInd w:w="113" w:type="dxa"/>
        <w:tblLook w:val="04A0" w:firstRow="1" w:lastRow="0" w:firstColumn="1" w:lastColumn="0" w:noHBand="0" w:noVBand="1"/>
      </w:tblPr>
      <w:tblGrid>
        <w:gridCol w:w="639"/>
        <w:gridCol w:w="4034"/>
        <w:gridCol w:w="709"/>
        <w:gridCol w:w="4111"/>
      </w:tblGrid>
      <w:tr w:rsidR="00A013FD" w:rsidRPr="00A013FD" w14:paraId="1CBA432E" w14:textId="77777777" w:rsidTr="00BF604E">
        <w:trPr>
          <w:ins w:id="1107" w:author="Ross Norsworthy" w:date="2020-03-19T22:33:00Z"/>
        </w:trPr>
        <w:tc>
          <w:tcPr>
            <w:tcW w:w="639" w:type="dxa"/>
            <w:shd w:val="clear" w:color="auto" w:fill="00558C"/>
            <w:vAlign w:val="center"/>
          </w:tcPr>
          <w:p w14:paraId="0E467512" w14:textId="77777777" w:rsidR="00A013FD" w:rsidRPr="00D563AA"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108" w:author="Ross Norsworthy" w:date="2020-03-19T22:33:00Z"/>
                <w:b/>
                <w:sz w:val="20"/>
              </w:rPr>
            </w:pPr>
            <w:ins w:id="1109" w:author="Ross Norsworthy" w:date="2020-03-19T22:33:00Z">
              <w:r w:rsidRPr="00D563AA">
                <w:rPr>
                  <w:b/>
                  <w:sz w:val="20"/>
                </w:rPr>
                <w:t>Link ID</w:t>
              </w:r>
            </w:ins>
          </w:p>
        </w:tc>
        <w:tc>
          <w:tcPr>
            <w:tcW w:w="4034" w:type="dxa"/>
            <w:shd w:val="clear" w:color="auto" w:fill="4F81BD" w:themeFill="accent1"/>
            <w:vAlign w:val="center"/>
          </w:tcPr>
          <w:p w14:paraId="4005F481" w14:textId="77777777" w:rsidR="00A013FD" w:rsidRPr="00D563AA"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110" w:author="Ross Norsworthy" w:date="2020-03-19T22:33:00Z"/>
                <w:b/>
                <w:sz w:val="20"/>
              </w:rPr>
            </w:pPr>
            <w:ins w:id="1111" w:author="Ross Norsworthy" w:date="2020-03-19T22:33:00Z">
              <w:r w:rsidRPr="00D563AA">
                <w:rPr>
                  <w:b/>
                  <w:sz w:val="20"/>
                </w:rPr>
                <w:t>Bit-scrambled code word</w:t>
              </w:r>
            </w:ins>
          </w:p>
        </w:tc>
        <w:tc>
          <w:tcPr>
            <w:tcW w:w="709" w:type="dxa"/>
            <w:shd w:val="clear" w:color="auto" w:fill="00558C"/>
            <w:vAlign w:val="center"/>
          </w:tcPr>
          <w:p w14:paraId="3F81BED9" w14:textId="77777777" w:rsidR="00A013FD" w:rsidRPr="00D563AA"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112" w:author="Ross Norsworthy" w:date="2020-03-19T22:33:00Z"/>
                <w:b/>
                <w:sz w:val="20"/>
              </w:rPr>
            </w:pPr>
            <w:ins w:id="1113" w:author="Ross Norsworthy" w:date="2020-03-19T22:33:00Z">
              <w:r w:rsidRPr="00D563AA">
                <w:rPr>
                  <w:b/>
                  <w:sz w:val="20"/>
                </w:rPr>
                <w:t>Link ID</w:t>
              </w:r>
            </w:ins>
          </w:p>
        </w:tc>
        <w:tc>
          <w:tcPr>
            <w:tcW w:w="4111" w:type="dxa"/>
            <w:shd w:val="clear" w:color="auto" w:fill="00558C"/>
            <w:vAlign w:val="center"/>
          </w:tcPr>
          <w:p w14:paraId="6F835755" w14:textId="77777777" w:rsidR="00A013FD" w:rsidRPr="00D563AA"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114" w:author="Ross Norsworthy" w:date="2020-03-19T22:33:00Z"/>
                <w:b/>
                <w:sz w:val="20"/>
              </w:rPr>
            </w:pPr>
            <w:ins w:id="1115" w:author="Ross Norsworthy" w:date="2020-03-19T22:33:00Z">
              <w:r w:rsidRPr="00D563AA">
                <w:rPr>
                  <w:b/>
                  <w:sz w:val="20"/>
                </w:rPr>
                <w:t>Bit-scrambled code word</w:t>
              </w:r>
            </w:ins>
          </w:p>
        </w:tc>
      </w:tr>
      <w:tr w:rsidR="00A013FD" w:rsidRPr="00A013FD" w14:paraId="1A62018D" w14:textId="77777777" w:rsidTr="00BF604E">
        <w:trPr>
          <w:ins w:id="1116" w:author="Ross Norsworthy" w:date="2020-03-19T22:33:00Z"/>
        </w:trPr>
        <w:tc>
          <w:tcPr>
            <w:tcW w:w="639" w:type="dxa"/>
          </w:tcPr>
          <w:p w14:paraId="30AFF36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17" w:author="Ross Norsworthy" w:date="2020-03-19T22:33:00Z"/>
                <w:sz w:val="20"/>
              </w:rPr>
            </w:pPr>
            <w:ins w:id="1118" w:author="Ross Norsworthy" w:date="2020-03-19T22:33:00Z">
              <w:r w:rsidRPr="00D563AA">
                <w:rPr>
                  <w:sz w:val="20"/>
                </w:rPr>
                <w:t>0</w:t>
              </w:r>
            </w:ins>
          </w:p>
        </w:tc>
        <w:tc>
          <w:tcPr>
            <w:tcW w:w="4034" w:type="dxa"/>
          </w:tcPr>
          <w:p w14:paraId="6918CEDD"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19" w:author="Ross Norsworthy" w:date="2020-03-19T22:33:00Z"/>
                <w:sz w:val="20"/>
              </w:rPr>
            </w:pPr>
            <w:ins w:id="1120" w:author="Ross Norsworthy" w:date="2020-03-19T22:33:00Z">
              <w:r w:rsidRPr="00D563AA">
                <w:rPr>
                  <w:sz w:val="20"/>
                </w:rPr>
                <w:t>11 00 00 10 11 10 00 10 10 00 11 10 01 00 11 11</w:t>
              </w:r>
            </w:ins>
          </w:p>
        </w:tc>
        <w:tc>
          <w:tcPr>
            <w:tcW w:w="709" w:type="dxa"/>
          </w:tcPr>
          <w:p w14:paraId="77C4F36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21" w:author="Ross Norsworthy" w:date="2020-03-19T22:33:00Z"/>
                <w:sz w:val="20"/>
              </w:rPr>
            </w:pPr>
            <w:ins w:id="1122" w:author="Ross Norsworthy" w:date="2020-03-19T22:33:00Z">
              <w:r w:rsidRPr="00D563AA">
                <w:rPr>
                  <w:sz w:val="20"/>
                </w:rPr>
                <w:t>32</w:t>
              </w:r>
            </w:ins>
          </w:p>
        </w:tc>
        <w:tc>
          <w:tcPr>
            <w:tcW w:w="4111" w:type="dxa"/>
          </w:tcPr>
          <w:p w14:paraId="59BBF2E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23" w:author="Ross Norsworthy" w:date="2020-03-19T22:33:00Z"/>
                <w:sz w:val="20"/>
              </w:rPr>
            </w:pPr>
            <w:ins w:id="1124" w:author="Ross Norsworthy" w:date="2020-03-19T22:33:00Z">
              <w:r w:rsidRPr="00D563AA">
                <w:rPr>
                  <w:sz w:val="20"/>
                </w:rPr>
                <w:t>01 00 00 00 00 00 10 11 01 10 01 11 11 01 10 01</w:t>
              </w:r>
            </w:ins>
          </w:p>
        </w:tc>
      </w:tr>
      <w:tr w:rsidR="00A013FD" w:rsidRPr="00A013FD" w14:paraId="1D2F59BD" w14:textId="77777777" w:rsidTr="00BF604E">
        <w:trPr>
          <w:ins w:id="1125" w:author="Ross Norsworthy" w:date="2020-03-19T22:33:00Z"/>
        </w:trPr>
        <w:tc>
          <w:tcPr>
            <w:tcW w:w="639" w:type="dxa"/>
          </w:tcPr>
          <w:p w14:paraId="3CE2473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26" w:author="Ross Norsworthy" w:date="2020-03-19T22:33:00Z"/>
                <w:sz w:val="20"/>
              </w:rPr>
            </w:pPr>
            <w:ins w:id="1127" w:author="Ross Norsworthy" w:date="2020-03-19T22:33:00Z">
              <w:r w:rsidRPr="00D563AA">
                <w:rPr>
                  <w:sz w:val="20"/>
                </w:rPr>
                <w:t>1</w:t>
              </w:r>
            </w:ins>
          </w:p>
        </w:tc>
        <w:tc>
          <w:tcPr>
            <w:tcW w:w="4034" w:type="dxa"/>
          </w:tcPr>
          <w:p w14:paraId="4FD26C9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28" w:author="Ross Norsworthy" w:date="2020-03-19T22:33:00Z"/>
                <w:sz w:val="20"/>
              </w:rPr>
            </w:pPr>
            <w:ins w:id="1129" w:author="Ross Norsworthy" w:date="2020-03-19T22:33:00Z">
              <w:r w:rsidRPr="00D563AA">
                <w:rPr>
                  <w:sz w:val="20"/>
                </w:rPr>
                <w:t>11 00 01 10 11 10 00 10 11 11 00 01 10 11 00 00</w:t>
              </w:r>
            </w:ins>
          </w:p>
        </w:tc>
        <w:tc>
          <w:tcPr>
            <w:tcW w:w="709" w:type="dxa"/>
          </w:tcPr>
          <w:p w14:paraId="569C700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30" w:author="Ross Norsworthy" w:date="2020-03-19T22:33:00Z"/>
                <w:sz w:val="20"/>
              </w:rPr>
            </w:pPr>
            <w:ins w:id="1131" w:author="Ross Norsworthy" w:date="2020-03-19T22:33:00Z">
              <w:r w:rsidRPr="00D563AA">
                <w:rPr>
                  <w:sz w:val="20"/>
                </w:rPr>
                <w:t>33</w:t>
              </w:r>
            </w:ins>
          </w:p>
        </w:tc>
        <w:tc>
          <w:tcPr>
            <w:tcW w:w="4111" w:type="dxa"/>
          </w:tcPr>
          <w:p w14:paraId="4A82F64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32" w:author="Ross Norsworthy" w:date="2020-03-19T22:33:00Z"/>
                <w:sz w:val="20"/>
              </w:rPr>
            </w:pPr>
            <w:ins w:id="1133" w:author="Ross Norsworthy" w:date="2020-03-19T22:33:00Z">
              <w:r w:rsidRPr="00D563AA">
                <w:rPr>
                  <w:sz w:val="20"/>
                </w:rPr>
                <w:t>01 00 01 00 00 00 10 11 00 01 10 00 00 10 01 10</w:t>
              </w:r>
            </w:ins>
          </w:p>
        </w:tc>
      </w:tr>
      <w:tr w:rsidR="00A013FD" w:rsidRPr="00A013FD" w14:paraId="2D6E1D86" w14:textId="77777777" w:rsidTr="00BF604E">
        <w:trPr>
          <w:ins w:id="1134" w:author="Ross Norsworthy" w:date="2020-03-19T22:33:00Z"/>
        </w:trPr>
        <w:tc>
          <w:tcPr>
            <w:tcW w:w="639" w:type="dxa"/>
          </w:tcPr>
          <w:p w14:paraId="3C926DD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35" w:author="Ross Norsworthy" w:date="2020-03-19T22:33:00Z"/>
                <w:sz w:val="20"/>
              </w:rPr>
            </w:pPr>
            <w:ins w:id="1136" w:author="Ross Norsworthy" w:date="2020-03-19T22:33:00Z">
              <w:r w:rsidRPr="00D563AA">
                <w:rPr>
                  <w:sz w:val="20"/>
                </w:rPr>
                <w:t>2</w:t>
              </w:r>
            </w:ins>
          </w:p>
        </w:tc>
        <w:tc>
          <w:tcPr>
            <w:tcW w:w="4034" w:type="dxa"/>
          </w:tcPr>
          <w:p w14:paraId="588DBF0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37" w:author="Ross Norsworthy" w:date="2020-03-19T22:33:00Z"/>
                <w:sz w:val="20"/>
              </w:rPr>
            </w:pPr>
            <w:ins w:id="1138" w:author="Ross Norsworthy" w:date="2020-03-19T22:33:00Z">
              <w:r w:rsidRPr="00D563AA">
                <w:rPr>
                  <w:sz w:val="20"/>
                </w:rPr>
                <w:t>11 00 10 10 10 01 11 01 10 00 11 10 10 11 00 00</w:t>
              </w:r>
            </w:ins>
          </w:p>
        </w:tc>
        <w:tc>
          <w:tcPr>
            <w:tcW w:w="709" w:type="dxa"/>
          </w:tcPr>
          <w:p w14:paraId="50E75B0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39" w:author="Ross Norsworthy" w:date="2020-03-19T22:33:00Z"/>
                <w:sz w:val="20"/>
              </w:rPr>
            </w:pPr>
            <w:ins w:id="1140" w:author="Ross Norsworthy" w:date="2020-03-19T22:33:00Z">
              <w:r w:rsidRPr="00D563AA">
                <w:rPr>
                  <w:sz w:val="20"/>
                </w:rPr>
                <w:t>34</w:t>
              </w:r>
            </w:ins>
          </w:p>
        </w:tc>
        <w:tc>
          <w:tcPr>
            <w:tcW w:w="4111" w:type="dxa"/>
          </w:tcPr>
          <w:p w14:paraId="569BADF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41" w:author="Ross Norsworthy" w:date="2020-03-19T22:33:00Z"/>
                <w:sz w:val="20"/>
              </w:rPr>
            </w:pPr>
            <w:ins w:id="1142" w:author="Ross Norsworthy" w:date="2020-03-19T22:33:00Z">
              <w:r w:rsidRPr="00D563AA">
                <w:rPr>
                  <w:sz w:val="20"/>
                </w:rPr>
                <w:t>01 00 10 00 01 11 01 00 01 10 01 11 00 10 01 10</w:t>
              </w:r>
            </w:ins>
          </w:p>
        </w:tc>
      </w:tr>
      <w:tr w:rsidR="00A013FD" w:rsidRPr="00A013FD" w14:paraId="2A619575" w14:textId="77777777" w:rsidTr="00BF604E">
        <w:trPr>
          <w:ins w:id="1143" w:author="Ross Norsworthy" w:date="2020-03-19T22:33:00Z"/>
        </w:trPr>
        <w:tc>
          <w:tcPr>
            <w:tcW w:w="639" w:type="dxa"/>
          </w:tcPr>
          <w:p w14:paraId="746F5F0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44" w:author="Ross Norsworthy" w:date="2020-03-19T22:33:00Z"/>
                <w:sz w:val="20"/>
              </w:rPr>
            </w:pPr>
            <w:ins w:id="1145" w:author="Ross Norsworthy" w:date="2020-03-19T22:33:00Z">
              <w:r w:rsidRPr="00D563AA">
                <w:rPr>
                  <w:sz w:val="20"/>
                </w:rPr>
                <w:t>3</w:t>
              </w:r>
            </w:ins>
          </w:p>
        </w:tc>
        <w:tc>
          <w:tcPr>
            <w:tcW w:w="4034" w:type="dxa"/>
          </w:tcPr>
          <w:p w14:paraId="6F9D054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46" w:author="Ross Norsworthy" w:date="2020-03-19T22:33:00Z"/>
                <w:sz w:val="20"/>
              </w:rPr>
            </w:pPr>
            <w:ins w:id="1147" w:author="Ross Norsworthy" w:date="2020-03-19T22:33:00Z">
              <w:r w:rsidRPr="00D563AA">
                <w:rPr>
                  <w:sz w:val="20"/>
                </w:rPr>
                <w:t>11 00 11 10 10 01 11 01 11 11 00 01 01 00 11 11</w:t>
              </w:r>
            </w:ins>
          </w:p>
        </w:tc>
        <w:tc>
          <w:tcPr>
            <w:tcW w:w="709" w:type="dxa"/>
          </w:tcPr>
          <w:p w14:paraId="75E0532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48" w:author="Ross Norsworthy" w:date="2020-03-19T22:33:00Z"/>
                <w:sz w:val="20"/>
              </w:rPr>
            </w:pPr>
            <w:ins w:id="1149" w:author="Ross Norsworthy" w:date="2020-03-19T22:33:00Z">
              <w:r w:rsidRPr="00D563AA">
                <w:rPr>
                  <w:sz w:val="20"/>
                </w:rPr>
                <w:t>35</w:t>
              </w:r>
            </w:ins>
          </w:p>
        </w:tc>
        <w:tc>
          <w:tcPr>
            <w:tcW w:w="4111" w:type="dxa"/>
          </w:tcPr>
          <w:p w14:paraId="39E1E6D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50" w:author="Ross Norsworthy" w:date="2020-03-19T22:33:00Z"/>
                <w:sz w:val="20"/>
              </w:rPr>
            </w:pPr>
            <w:ins w:id="1151" w:author="Ross Norsworthy" w:date="2020-03-19T22:33:00Z">
              <w:r w:rsidRPr="00D563AA">
                <w:rPr>
                  <w:sz w:val="20"/>
                </w:rPr>
                <w:t>01 00 11 00 01 11 01 00 00 01 10 00 11 01 10 01</w:t>
              </w:r>
            </w:ins>
          </w:p>
        </w:tc>
      </w:tr>
      <w:tr w:rsidR="00A013FD" w:rsidRPr="00A013FD" w14:paraId="4A0B72E7" w14:textId="77777777" w:rsidTr="00BF604E">
        <w:trPr>
          <w:ins w:id="1152" w:author="Ross Norsworthy" w:date="2020-03-19T22:33:00Z"/>
        </w:trPr>
        <w:tc>
          <w:tcPr>
            <w:tcW w:w="639" w:type="dxa"/>
          </w:tcPr>
          <w:p w14:paraId="7CAF6AB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53" w:author="Ross Norsworthy" w:date="2020-03-19T22:33:00Z"/>
                <w:sz w:val="20"/>
              </w:rPr>
            </w:pPr>
            <w:ins w:id="1154" w:author="Ross Norsworthy" w:date="2020-03-19T22:33:00Z">
              <w:r w:rsidRPr="00D563AA">
                <w:rPr>
                  <w:sz w:val="20"/>
                </w:rPr>
                <w:t>4</w:t>
              </w:r>
            </w:ins>
          </w:p>
        </w:tc>
        <w:tc>
          <w:tcPr>
            <w:tcW w:w="4034" w:type="dxa"/>
          </w:tcPr>
          <w:p w14:paraId="709CE33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55" w:author="Ross Norsworthy" w:date="2020-03-19T22:33:00Z"/>
                <w:sz w:val="20"/>
              </w:rPr>
            </w:pPr>
            <w:ins w:id="1156" w:author="Ross Norsworthy" w:date="2020-03-19T22:33:00Z">
              <w:r w:rsidRPr="00D563AA">
                <w:rPr>
                  <w:sz w:val="20"/>
                </w:rPr>
                <w:t>11 01 00 01 11 10 11 01 00 00 00 01 01 00 00 00</w:t>
              </w:r>
            </w:ins>
          </w:p>
        </w:tc>
        <w:tc>
          <w:tcPr>
            <w:tcW w:w="709" w:type="dxa"/>
          </w:tcPr>
          <w:p w14:paraId="4DC48F0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57" w:author="Ross Norsworthy" w:date="2020-03-19T22:33:00Z"/>
                <w:sz w:val="20"/>
              </w:rPr>
            </w:pPr>
            <w:ins w:id="1158" w:author="Ross Norsworthy" w:date="2020-03-19T22:33:00Z">
              <w:r w:rsidRPr="00D563AA">
                <w:rPr>
                  <w:sz w:val="20"/>
                </w:rPr>
                <w:t>36</w:t>
              </w:r>
            </w:ins>
          </w:p>
        </w:tc>
        <w:tc>
          <w:tcPr>
            <w:tcW w:w="4111" w:type="dxa"/>
          </w:tcPr>
          <w:p w14:paraId="08AF598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59" w:author="Ross Norsworthy" w:date="2020-03-19T22:33:00Z"/>
                <w:sz w:val="20"/>
              </w:rPr>
            </w:pPr>
            <w:ins w:id="1160" w:author="Ross Norsworthy" w:date="2020-03-19T22:33:00Z">
              <w:r w:rsidRPr="00D563AA">
                <w:rPr>
                  <w:sz w:val="20"/>
                </w:rPr>
                <w:t>01 01 00 11 00 00 01 00 11 10 10 00 11 01 01 10</w:t>
              </w:r>
            </w:ins>
          </w:p>
        </w:tc>
      </w:tr>
      <w:tr w:rsidR="00A013FD" w:rsidRPr="00A013FD" w14:paraId="35405B50" w14:textId="77777777" w:rsidTr="00BF604E">
        <w:trPr>
          <w:ins w:id="1161" w:author="Ross Norsworthy" w:date="2020-03-19T22:33:00Z"/>
        </w:trPr>
        <w:tc>
          <w:tcPr>
            <w:tcW w:w="639" w:type="dxa"/>
          </w:tcPr>
          <w:p w14:paraId="3443EB5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62" w:author="Ross Norsworthy" w:date="2020-03-19T22:33:00Z"/>
                <w:sz w:val="20"/>
              </w:rPr>
            </w:pPr>
            <w:ins w:id="1163" w:author="Ross Norsworthy" w:date="2020-03-19T22:33:00Z">
              <w:r w:rsidRPr="00D563AA">
                <w:rPr>
                  <w:sz w:val="20"/>
                </w:rPr>
                <w:t>5</w:t>
              </w:r>
            </w:ins>
          </w:p>
        </w:tc>
        <w:tc>
          <w:tcPr>
            <w:tcW w:w="4034" w:type="dxa"/>
          </w:tcPr>
          <w:p w14:paraId="2CA8909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64" w:author="Ross Norsworthy" w:date="2020-03-19T22:33:00Z"/>
                <w:sz w:val="20"/>
              </w:rPr>
            </w:pPr>
            <w:ins w:id="1165" w:author="Ross Norsworthy" w:date="2020-03-19T22:33:00Z">
              <w:r w:rsidRPr="00D563AA">
                <w:rPr>
                  <w:sz w:val="20"/>
                </w:rPr>
                <w:t>11 01 01 01 11 10 11 01 01 11 11 10 10 11 11 11</w:t>
              </w:r>
            </w:ins>
          </w:p>
        </w:tc>
        <w:tc>
          <w:tcPr>
            <w:tcW w:w="709" w:type="dxa"/>
          </w:tcPr>
          <w:p w14:paraId="59BFFA3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66" w:author="Ross Norsworthy" w:date="2020-03-19T22:33:00Z"/>
                <w:sz w:val="20"/>
              </w:rPr>
            </w:pPr>
            <w:ins w:id="1167" w:author="Ross Norsworthy" w:date="2020-03-19T22:33:00Z">
              <w:r w:rsidRPr="00D563AA">
                <w:rPr>
                  <w:sz w:val="20"/>
                </w:rPr>
                <w:t>37</w:t>
              </w:r>
            </w:ins>
          </w:p>
        </w:tc>
        <w:tc>
          <w:tcPr>
            <w:tcW w:w="4111" w:type="dxa"/>
          </w:tcPr>
          <w:p w14:paraId="34EE4E5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68" w:author="Ross Norsworthy" w:date="2020-03-19T22:33:00Z"/>
                <w:sz w:val="20"/>
              </w:rPr>
            </w:pPr>
            <w:ins w:id="1169" w:author="Ross Norsworthy" w:date="2020-03-19T22:33:00Z">
              <w:r w:rsidRPr="00D563AA">
                <w:rPr>
                  <w:sz w:val="20"/>
                </w:rPr>
                <w:t>01 01 01 11 00 00 01 00 10 01 01 11 00 10 10 01</w:t>
              </w:r>
            </w:ins>
          </w:p>
        </w:tc>
      </w:tr>
      <w:tr w:rsidR="00A013FD" w:rsidRPr="00A013FD" w14:paraId="27C2C978" w14:textId="77777777" w:rsidTr="00BF604E">
        <w:trPr>
          <w:ins w:id="1170" w:author="Ross Norsworthy" w:date="2020-03-19T22:33:00Z"/>
        </w:trPr>
        <w:tc>
          <w:tcPr>
            <w:tcW w:w="639" w:type="dxa"/>
          </w:tcPr>
          <w:p w14:paraId="00FBE1A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71" w:author="Ross Norsworthy" w:date="2020-03-19T22:33:00Z"/>
                <w:sz w:val="20"/>
              </w:rPr>
            </w:pPr>
            <w:ins w:id="1172" w:author="Ross Norsworthy" w:date="2020-03-19T22:33:00Z">
              <w:r w:rsidRPr="00D563AA">
                <w:rPr>
                  <w:sz w:val="20"/>
                </w:rPr>
                <w:t>6</w:t>
              </w:r>
            </w:ins>
          </w:p>
        </w:tc>
        <w:tc>
          <w:tcPr>
            <w:tcW w:w="4034" w:type="dxa"/>
          </w:tcPr>
          <w:p w14:paraId="5A0BC7F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73" w:author="Ross Norsworthy" w:date="2020-03-19T22:33:00Z"/>
                <w:sz w:val="20"/>
              </w:rPr>
            </w:pPr>
            <w:ins w:id="1174" w:author="Ross Norsworthy" w:date="2020-03-19T22:33:00Z">
              <w:r w:rsidRPr="00D563AA">
                <w:rPr>
                  <w:sz w:val="20"/>
                </w:rPr>
                <w:t>11 01 10 01 10 01 00 10 00 00 00 01 10 11 11 11</w:t>
              </w:r>
            </w:ins>
          </w:p>
        </w:tc>
        <w:tc>
          <w:tcPr>
            <w:tcW w:w="709" w:type="dxa"/>
          </w:tcPr>
          <w:p w14:paraId="1103067B"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75" w:author="Ross Norsworthy" w:date="2020-03-19T22:33:00Z"/>
                <w:sz w:val="20"/>
              </w:rPr>
            </w:pPr>
            <w:ins w:id="1176" w:author="Ross Norsworthy" w:date="2020-03-19T22:33:00Z">
              <w:r w:rsidRPr="00D563AA">
                <w:rPr>
                  <w:sz w:val="20"/>
                </w:rPr>
                <w:t>38</w:t>
              </w:r>
            </w:ins>
          </w:p>
        </w:tc>
        <w:tc>
          <w:tcPr>
            <w:tcW w:w="4111" w:type="dxa"/>
          </w:tcPr>
          <w:p w14:paraId="3C1C610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77" w:author="Ross Norsworthy" w:date="2020-03-19T22:33:00Z"/>
                <w:sz w:val="20"/>
              </w:rPr>
            </w:pPr>
            <w:ins w:id="1178" w:author="Ross Norsworthy" w:date="2020-03-19T22:33:00Z">
              <w:r w:rsidRPr="00D563AA">
                <w:rPr>
                  <w:sz w:val="20"/>
                </w:rPr>
                <w:t>01 01 10 11 01 11 10 11 11 10 10 00 00 10 10 01</w:t>
              </w:r>
            </w:ins>
          </w:p>
        </w:tc>
      </w:tr>
      <w:tr w:rsidR="00A013FD" w:rsidRPr="00A013FD" w14:paraId="788878E4" w14:textId="77777777" w:rsidTr="00BF604E">
        <w:trPr>
          <w:ins w:id="1179" w:author="Ross Norsworthy" w:date="2020-03-19T22:33:00Z"/>
        </w:trPr>
        <w:tc>
          <w:tcPr>
            <w:tcW w:w="639" w:type="dxa"/>
          </w:tcPr>
          <w:p w14:paraId="76B7D37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80" w:author="Ross Norsworthy" w:date="2020-03-19T22:33:00Z"/>
                <w:sz w:val="20"/>
              </w:rPr>
            </w:pPr>
            <w:ins w:id="1181" w:author="Ross Norsworthy" w:date="2020-03-19T22:33:00Z">
              <w:r w:rsidRPr="00D563AA">
                <w:rPr>
                  <w:sz w:val="20"/>
                </w:rPr>
                <w:t>7</w:t>
              </w:r>
            </w:ins>
          </w:p>
        </w:tc>
        <w:tc>
          <w:tcPr>
            <w:tcW w:w="4034" w:type="dxa"/>
          </w:tcPr>
          <w:p w14:paraId="0538520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82" w:author="Ross Norsworthy" w:date="2020-03-19T22:33:00Z"/>
                <w:sz w:val="20"/>
              </w:rPr>
            </w:pPr>
            <w:ins w:id="1183" w:author="Ross Norsworthy" w:date="2020-03-19T22:33:00Z">
              <w:r w:rsidRPr="00D563AA">
                <w:rPr>
                  <w:sz w:val="20"/>
                </w:rPr>
                <w:t>11 01 11 01 10 01 00 10 01 11 11 10 01 00 00 00</w:t>
              </w:r>
            </w:ins>
          </w:p>
        </w:tc>
        <w:tc>
          <w:tcPr>
            <w:tcW w:w="709" w:type="dxa"/>
          </w:tcPr>
          <w:p w14:paraId="5CAF894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84" w:author="Ross Norsworthy" w:date="2020-03-19T22:33:00Z"/>
                <w:sz w:val="20"/>
              </w:rPr>
            </w:pPr>
            <w:ins w:id="1185" w:author="Ross Norsworthy" w:date="2020-03-19T22:33:00Z">
              <w:r w:rsidRPr="00D563AA">
                <w:rPr>
                  <w:sz w:val="20"/>
                </w:rPr>
                <w:t>39</w:t>
              </w:r>
            </w:ins>
          </w:p>
        </w:tc>
        <w:tc>
          <w:tcPr>
            <w:tcW w:w="4111" w:type="dxa"/>
          </w:tcPr>
          <w:p w14:paraId="5531F4C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86" w:author="Ross Norsworthy" w:date="2020-03-19T22:33:00Z"/>
                <w:sz w:val="20"/>
              </w:rPr>
            </w:pPr>
            <w:ins w:id="1187" w:author="Ross Norsworthy" w:date="2020-03-19T22:33:00Z">
              <w:r w:rsidRPr="00D563AA">
                <w:rPr>
                  <w:sz w:val="20"/>
                </w:rPr>
                <w:t>01 01 11 11 01 11 10 11 10 01 01 11 11 01 01 10</w:t>
              </w:r>
            </w:ins>
          </w:p>
        </w:tc>
      </w:tr>
      <w:tr w:rsidR="00A013FD" w:rsidRPr="00A013FD" w14:paraId="0769E9FF" w14:textId="77777777" w:rsidTr="00BF604E">
        <w:trPr>
          <w:ins w:id="1188" w:author="Ross Norsworthy" w:date="2020-03-19T22:33:00Z"/>
        </w:trPr>
        <w:tc>
          <w:tcPr>
            <w:tcW w:w="639" w:type="dxa"/>
          </w:tcPr>
          <w:p w14:paraId="2692B3A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89" w:author="Ross Norsworthy" w:date="2020-03-19T22:33:00Z"/>
                <w:sz w:val="20"/>
              </w:rPr>
            </w:pPr>
            <w:ins w:id="1190" w:author="Ross Norsworthy" w:date="2020-03-19T22:33:00Z">
              <w:r w:rsidRPr="00D563AA">
                <w:rPr>
                  <w:sz w:val="20"/>
                </w:rPr>
                <w:t>8</w:t>
              </w:r>
            </w:ins>
          </w:p>
        </w:tc>
        <w:tc>
          <w:tcPr>
            <w:tcW w:w="4034" w:type="dxa"/>
          </w:tcPr>
          <w:p w14:paraId="6503963D"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91" w:author="Ross Norsworthy" w:date="2020-03-19T22:33:00Z"/>
                <w:sz w:val="20"/>
              </w:rPr>
            </w:pPr>
            <w:ins w:id="1192" w:author="Ross Norsworthy" w:date="2020-03-19T22:33:00Z">
              <w:r w:rsidRPr="00D563AA">
                <w:rPr>
                  <w:sz w:val="20"/>
                </w:rPr>
                <w:t>11 10 00 01 01 01 00 01 10 11 11 01 01 11 11 00</w:t>
              </w:r>
            </w:ins>
          </w:p>
        </w:tc>
        <w:tc>
          <w:tcPr>
            <w:tcW w:w="709" w:type="dxa"/>
          </w:tcPr>
          <w:p w14:paraId="55A78A4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93" w:author="Ross Norsworthy" w:date="2020-03-19T22:33:00Z"/>
                <w:sz w:val="20"/>
              </w:rPr>
            </w:pPr>
            <w:ins w:id="1194" w:author="Ross Norsworthy" w:date="2020-03-19T22:33:00Z">
              <w:r w:rsidRPr="00D563AA">
                <w:rPr>
                  <w:sz w:val="20"/>
                </w:rPr>
                <w:t>40</w:t>
              </w:r>
            </w:ins>
          </w:p>
        </w:tc>
        <w:tc>
          <w:tcPr>
            <w:tcW w:w="4111" w:type="dxa"/>
          </w:tcPr>
          <w:p w14:paraId="1771E4F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95" w:author="Ross Norsworthy" w:date="2020-03-19T22:33:00Z"/>
                <w:sz w:val="20"/>
              </w:rPr>
            </w:pPr>
            <w:ins w:id="1196" w:author="Ross Norsworthy" w:date="2020-03-19T22:33:00Z">
              <w:r w:rsidRPr="00D563AA">
                <w:rPr>
                  <w:sz w:val="20"/>
                </w:rPr>
                <w:t>01 10 00 11 10 11 10 00 01 01 01 00 11 10 10 10</w:t>
              </w:r>
            </w:ins>
          </w:p>
        </w:tc>
      </w:tr>
      <w:tr w:rsidR="00A013FD" w:rsidRPr="00A013FD" w14:paraId="10A35DB9" w14:textId="77777777" w:rsidTr="00BF604E">
        <w:trPr>
          <w:ins w:id="1197" w:author="Ross Norsworthy" w:date="2020-03-19T22:33:00Z"/>
        </w:trPr>
        <w:tc>
          <w:tcPr>
            <w:tcW w:w="639" w:type="dxa"/>
          </w:tcPr>
          <w:p w14:paraId="05427E5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198" w:author="Ross Norsworthy" w:date="2020-03-19T22:33:00Z"/>
                <w:sz w:val="20"/>
              </w:rPr>
            </w:pPr>
            <w:ins w:id="1199" w:author="Ross Norsworthy" w:date="2020-03-19T22:33:00Z">
              <w:r w:rsidRPr="00D563AA">
                <w:rPr>
                  <w:sz w:val="20"/>
                </w:rPr>
                <w:t>9</w:t>
              </w:r>
            </w:ins>
          </w:p>
        </w:tc>
        <w:tc>
          <w:tcPr>
            <w:tcW w:w="4034" w:type="dxa"/>
          </w:tcPr>
          <w:p w14:paraId="62F53A2D"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00" w:author="Ross Norsworthy" w:date="2020-03-19T22:33:00Z"/>
                <w:sz w:val="20"/>
              </w:rPr>
            </w:pPr>
            <w:ins w:id="1201" w:author="Ross Norsworthy" w:date="2020-03-19T22:33:00Z">
              <w:r w:rsidRPr="00D563AA">
                <w:rPr>
                  <w:sz w:val="20"/>
                </w:rPr>
                <w:t>11 10 01 01 01 01 00 01 11 00 00 10 10 00 00 11</w:t>
              </w:r>
            </w:ins>
          </w:p>
        </w:tc>
        <w:tc>
          <w:tcPr>
            <w:tcW w:w="709" w:type="dxa"/>
          </w:tcPr>
          <w:p w14:paraId="74C5AC2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02" w:author="Ross Norsworthy" w:date="2020-03-19T22:33:00Z"/>
                <w:sz w:val="20"/>
              </w:rPr>
            </w:pPr>
            <w:ins w:id="1203" w:author="Ross Norsworthy" w:date="2020-03-19T22:33:00Z">
              <w:r w:rsidRPr="00D563AA">
                <w:rPr>
                  <w:sz w:val="20"/>
                </w:rPr>
                <w:t>41</w:t>
              </w:r>
            </w:ins>
          </w:p>
        </w:tc>
        <w:tc>
          <w:tcPr>
            <w:tcW w:w="4111" w:type="dxa"/>
          </w:tcPr>
          <w:p w14:paraId="5E6981B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04" w:author="Ross Norsworthy" w:date="2020-03-19T22:33:00Z"/>
                <w:sz w:val="20"/>
              </w:rPr>
            </w:pPr>
            <w:ins w:id="1205" w:author="Ross Norsworthy" w:date="2020-03-19T22:33:00Z">
              <w:r w:rsidRPr="00D563AA">
                <w:rPr>
                  <w:sz w:val="20"/>
                </w:rPr>
                <w:t>01 10 01 11 10 11 10 00 00 10 10 11 00 01 01 01</w:t>
              </w:r>
            </w:ins>
          </w:p>
        </w:tc>
      </w:tr>
      <w:tr w:rsidR="00A013FD" w:rsidRPr="00A013FD" w14:paraId="55438358" w14:textId="77777777" w:rsidTr="00BF604E">
        <w:trPr>
          <w:ins w:id="1206" w:author="Ross Norsworthy" w:date="2020-03-19T22:33:00Z"/>
        </w:trPr>
        <w:tc>
          <w:tcPr>
            <w:tcW w:w="639" w:type="dxa"/>
          </w:tcPr>
          <w:p w14:paraId="664F33C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07" w:author="Ross Norsworthy" w:date="2020-03-19T22:33:00Z"/>
                <w:sz w:val="20"/>
              </w:rPr>
            </w:pPr>
            <w:ins w:id="1208" w:author="Ross Norsworthy" w:date="2020-03-19T22:33:00Z">
              <w:r w:rsidRPr="00D563AA">
                <w:rPr>
                  <w:sz w:val="20"/>
                </w:rPr>
                <w:t>10</w:t>
              </w:r>
            </w:ins>
          </w:p>
        </w:tc>
        <w:tc>
          <w:tcPr>
            <w:tcW w:w="4034" w:type="dxa"/>
          </w:tcPr>
          <w:p w14:paraId="07836F7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09" w:author="Ross Norsworthy" w:date="2020-03-19T22:33:00Z"/>
                <w:sz w:val="20"/>
              </w:rPr>
            </w:pPr>
            <w:ins w:id="1210" w:author="Ross Norsworthy" w:date="2020-03-19T22:33:00Z">
              <w:r w:rsidRPr="00D563AA">
                <w:rPr>
                  <w:sz w:val="20"/>
                </w:rPr>
                <w:t>11 10 10 01 00 10 11 10 10 11 11 01 10 00 00 11</w:t>
              </w:r>
            </w:ins>
          </w:p>
        </w:tc>
        <w:tc>
          <w:tcPr>
            <w:tcW w:w="709" w:type="dxa"/>
          </w:tcPr>
          <w:p w14:paraId="58588F0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11" w:author="Ross Norsworthy" w:date="2020-03-19T22:33:00Z"/>
                <w:sz w:val="20"/>
              </w:rPr>
            </w:pPr>
            <w:ins w:id="1212" w:author="Ross Norsworthy" w:date="2020-03-19T22:33:00Z">
              <w:r w:rsidRPr="00D563AA">
                <w:rPr>
                  <w:sz w:val="20"/>
                </w:rPr>
                <w:t>42</w:t>
              </w:r>
            </w:ins>
          </w:p>
        </w:tc>
        <w:tc>
          <w:tcPr>
            <w:tcW w:w="4111" w:type="dxa"/>
          </w:tcPr>
          <w:p w14:paraId="58732AF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13" w:author="Ross Norsworthy" w:date="2020-03-19T22:33:00Z"/>
                <w:sz w:val="20"/>
              </w:rPr>
            </w:pPr>
            <w:ins w:id="1214" w:author="Ross Norsworthy" w:date="2020-03-19T22:33:00Z">
              <w:r w:rsidRPr="00D563AA">
                <w:rPr>
                  <w:sz w:val="20"/>
                </w:rPr>
                <w:t>01 10 10 11 11 00 01 11 01 01 01 00 00 01 01 01</w:t>
              </w:r>
            </w:ins>
          </w:p>
        </w:tc>
      </w:tr>
      <w:tr w:rsidR="00A013FD" w:rsidRPr="00A013FD" w14:paraId="32F97B3E" w14:textId="77777777" w:rsidTr="00BF604E">
        <w:trPr>
          <w:ins w:id="1215" w:author="Ross Norsworthy" w:date="2020-03-19T22:33:00Z"/>
        </w:trPr>
        <w:tc>
          <w:tcPr>
            <w:tcW w:w="639" w:type="dxa"/>
          </w:tcPr>
          <w:p w14:paraId="1A12A35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16" w:author="Ross Norsworthy" w:date="2020-03-19T22:33:00Z"/>
                <w:sz w:val="20"/>
              </w:rPr>
            </w:pPr>
            <w:ins w:id="1217" w:author="Ross Norsworthy" w:date="2020-03-19T22:33:00Z">
              <w:r w:rsidRPr="00D563AA">
                <w:rPr>
                  <w:sz w:val="20"/>
                </w:rPr>
                <w:t>11</w:t>
              </w:r>
            </w:ins>
          </w:p>
        </w:tc>
        <w:tc>
          <w:tcPr>
            <w:tcW w:w="4034" w:type="dxa"/>
          </w:tcPr>
          <w:p w14:paraId="5811B27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18" w:author="Ross Norsworthy" w:date="2020-03-19T22:33:00Z"/>
                <w:sz w:val="20"/>
              </w:rPr>
            </w:pPr>
            <w:ins w:id="1219" w:author="Ross Norsworthy" w:date="2020-03-19T22:33:00Z">
              <w:r w:rsidRPr="00D563AA">
                <w:rPr>
                  <w:sz w:val="20"/>
                </w:rPr>
                <w:t>11 10 11 01 00 10 11 10 11 00 00 10 01 11 11 00</w:t>
              </w:r>
            </w:ins>
          </w:p>
        </w:tc>
        <w:tc>
          <w:tcPr>
            <w:tcW w:w="709" w:type="dxa"/>
          </w:tcPr>
          <w:p w14:paraId="39F8B2A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20" w:author="Ross Norsworthy" w:date="2020-03-19T22:33:00Z"/>
                <w:sz w:val="20"/>
              </w:rPr>
            </w:pPr>
            <w:ins w:id="1221" w:author="Ross Norsworthy" w:date="2020-03-19T22:33:00Z">
              <w:r w:rsidRPr="00D563AA">
                <w:rPr>
                  <w:sz w:val="20"/>
                </w:rPr>
                <w:t>43</w:t>
              </w:r>
            </w:ins>
          </w:p>
        </w:tc>
        <w:tc>
          <w:tcPr>
            <w:tcW w:w="4111" w:type="dxa"/>
          </w:tcPr>
          <w:p w14:paraId="14EBBE8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22" w:author="Ross Norsworthy" w:date="2020-03-19T22:33:00Z"/>
                <w:sz w:val="20"/>
              </w:rPr>
            </w:pPr>
            <w:ins w:id="1223" w:author="Ross Norsworthy" w:date="2020-03-19T22:33:00Z">
              <w:r w:rsidRPr="00D563AA">
                <w:rPr>
                  <w:sz w:val="20"/>
                </w:rPr>
                <w:t>01 10 11 11 11 00 01 11 00 10 10 11 11 10 10 10</w:t>
              </w:r>
            </w:ins>
          </w:p>
        </w:tc>
      </w:tr>
      <w:tr w:rsidR="00A013FD" w:rsidRPr="00A013FD" w14:paraId="5707E9EA" w14:textId="77777777" w:rsidTr="00BF604E">
        <w:trPr>
          <w:ins w:id="1224" w:author="Ross Norsworthy" w:date="2020-03-19T22:33:00Z"/>
        </w:trPr>
        <w:tc>
          <w:tcPr>
            <w:tcW w:w="639" w:type="dxa"/>
          </w:tcPr>
          <w:p w14:paraId="27F9BB7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25" w:author="Ross Norsworthy" w:date="2020-03-19T22:33:00Z"/>
                <w:sz w:val="20"/>
              </w:rPr>
            </w:pPr>
            <w:ins w:id="1226" w:author="Ross Norsworthy" w:date="2020-03-19T22:33:00Z">
              <w:r w:rsidRPr="00D563AA">
                <w:rPr>
                  <w:sz w:val="20"/>
                </w:rPr>
                <w:t>12</w:t>
              </w:r>
            </w:ins>
          </w:p>
        </w:tc>
        <w:tc>
          <w:tcPr>
            <w:tcW w:w="4034" w:type="dxa"/>
          </w:tcPr>
          <w:p w14:paraId="329971B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27" w:author="Ross Norsworthy" w:date="2020-03-19T22:33:00Z"/>
                <w:sz w:val="20"/>
              </w:rPr>
            </w:pPr>
            <w:ins w:id="1228" w:author="Ross Norsworthy" w:date="2020-03-19T22:33:00Z">
              <w:r w:rsidRPr="00D563AA">
                <w:rPr>
                  <w:sz w:val="20"/>
                </w:rPr>
                <w:t>11 11 00 10 01 01 11 10 00 11 00 10 01 11 00 11</w:t>
              </w:r>
            </w:ins>
          </w:p>
        </w:tc>
        <w:tc>
          <w:tcPr>
            <w:tcW w:w="709" w:type="dxa"/>
          </w:tcPr>
          <w:p w14:paraId="43AC36C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29" w:author="Ross Norsworthy" w:date="2020-03-19T22:33:00Z"/>
                <w:sz w:val="20"/>
              </w:rPr>
            </w:pPr>
            <w:ins w:id="1230" w:author="Ross Norsworthy" w:date="2020-03-19T22:33:00Z">
              <w:r w:rsidRPr="00D563AA">
                <w:rPr>
                  <w:sz w:val="20"/>
                </w:rPr>
                <w:t>44</w:t>
              </w:r>
            </w:ins>
          </w:p>
        </w:tc>
        <w:tc>
          <w:tcPr>
            <w:tcW w:w="4111" w:type="dxa"/>
          </w:tcPr>
          <w:p w14:paraId="40BE13B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31" w:author="Ross Norsworthy" w:date="2020-03-19T22:33:00Z"/>
                <w:sz w:val="20"/>
              </w:rPr>
            </w:pPr>
            <w:ins w:id="1232" w:author="Ross Norsworthy" w:date="2020-03-19T22:33:00Z">
              <w:r w:rsidRPr="00D563AA">
                <w:rPr>
                  <w:sz w:val="20"/>
                </w:rPr>
                <w:t>01 11 00 00 10 11 01 11 11 01 10 11 11 10 01 01</w:t>
              </w:r>
            </w:ins>
          </w:p>
        </w:tc>
      </w:tr>
      <w:tr w:rsidR="00A013FD" w:rsidRPr="00A013FD" w14:paraId="2974F56F" w14:textId="77777777" w:rsidTr="00BF604E">
        <w:trPr>
          <w:ins w:id="1233" w:author="Ross Norsworthy" w:date="2020-03-19T22:33:00Z"/>
        </w:trPr>
        <w:tc>
          <w:tcPr>
            <w:tcW w:w="639" w:type="dxa"/>
          </w:tcPr>
          <w:p w14:paraId="65A58EF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34" w:author="Ross Norsworthy" w:date="2020-03-19T22:33:00Z"/>
                <w:sz w:val="20"/>
              </w:rPr>
            </w:pPr>
            <w:ins w:id="1235" w:author="Ross Norsworthy" w:date="2020-03-19T22:33:00Z">
              <w:r w:rsidRPr="00D563AA">
                <w:rPr>
                  <w:sz w:val="20"/>
                </w:rPr>
                <w:t>13</w:t>
              </w:r>
            </w:ins>
          </w:p>
        </w:tc>
        <w:tc>
          <w:tcPr>
            <w:tcW w:w="4034" w:type="dxa"/>
          </w:tcPr>
          <w:p w14:paraId="1B69CB0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36" w:author="Ross Norsworthy" w:date="2020-03-19T22:33:00Z"/>
                <w:sz w:val="20"/>
              </w:rPr>
            </w:pPr>
            <w:ins w:id="1237" w:author="Ross Norsworthy" w:date="2020-03-19T22:33:00Z">
              <w:r w:rsidRPr="00D563AA">
                <w:rPr>
                  <w:sz w:val="20"/>
                </w:rPr>
                <w:t>11 11 01 10 01 01 11 10 01 00 11 01 10 00 11 00</w:t>
              </w:r>
            </w:ins>
          </w:p>
        </w:tc>
        <w:tc>
          <w:tcPr>
            <w:tcW w:w="709" w:type="dxa"/>
          </w:tcPr>
          <w:p w14:paraId="449FBC91"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38" w:author="Ross Norsworthy" w:date="2020-03-19T22:33:00Z"/>
                <w:sz w:val="20"/>
              </w:rPr>
            </w:pPr>
            <w:ins w:id="1239" w:author="Ross Norsworthy" w:date="2020-03-19T22:33:00Z">
              <w:r w:rsidRPr="00D563AA">
                <w:rPr>
                  <w:sz w:val="20"/>
                </w:rPr>
                <w:t>45</w:t>
              </w:r>
            </w:ins>
          </w:p>
        </w:tc>
        <w:tc>
          <w:tcPr>
            <w:tcW w:w="4111" w:type="dxa"/>
          </w:tcPr>
          <w:p w14:paraId="3F11D06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40" w:author="Ross Norsworthy" w:date="2020-03-19T22:33:00Z"/>
                <w:sz w:val="20"/>
              </w:rPr>
            </w:pPr>
            <w:ins w:id="1241" w:author="Ross Norsworthy" w:date="2020-03-19T22:33:00Z">
              <w:r w:rsidRPr="00D563AA">
                <w:rPr>
                  <w:sz w:val="20"/>
                </w:rPr>
                <w:t>01 11 01 00 10 11 01 11 10 10 01 00 00 01 10 10</w:t>
              </w:r>
            </w:ins>
          </w:p>
        </w:tc>
      </w:tr>
      <w:tr w:rsidR="00A013FD" w:rsidRPr="00A013FD" w14:paraId="5123DF8B" w14:textId="77777777" w:rsidTr="00BF604E">
        <w:trPr>
          <w:ins w:id="1242" w:author="Ross Norsworthy" w:date="2020-03-19T22:33:00Z"/>
        </w:trPr>
        <w:tc>
          <w:tcPr>
            <w:tcW w:w="639" w:type="dxa"/>
          </w:tcPr>
          <w:p w14:paraId="06F85A0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43" w:author="Ross Norsworthy" w:date="2020-03-19T22:33:00Z"/>
                <w:sz w:val="20"/>
              </w:rPr>
            </w:pPr>
            <w:ins w:id="1244" w:author="Ross Norsworthy" w:date="2020-03-19T22:33:00Z">
              <w:r w:rsidRPr="00D563AA">
                <w:rPr>
                  <w:sz w:val="20"/>
                </w:rPr>
                <w:t>14</w:t>
              </w:r>
            </w:ins>
          </w:p>
        </w:tc>
        <w:tc>
          <w:tcPr>
            <w:tcW w:w="4034" w:type="dxa"/>
          </w:tcPr>
          <w:p w14:paraId="00A2629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45" w:author="Ross Norsworthy" w:date="2020-03-19T22:33:00Z"/>
                <w:sz w:val="20"/>
              </w:rPr>
            </w:pPr>
            <w:ins w:id="1246" w:author="Ross Norsworthy" w:date="2020-03-19T22:33:00Z">
              <w:r w:rsidRPr="00D563AA">
                <w:rPr>
                  <w:sz w:val="20"/>
                </w:rPr>
                <w:t>11 11 10 10 00 10 00 01 00 11 00 10 10 00 11 00</w:t>
              </w:r>
            </w:ins>
          </w:p>
        </w:tc>
        <w:tc>
          <w:tcPr>
            <w:tcW w:w="709" w:type="dxa"/>
          </w:tcPr>
          <w:p w14:paraId="70ACD62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47" w:author="Ross Norsworthy" w:date="2020-03-19T22:33:00Z"/>
                <w:sz w:val="20"/>
              </w:rPr>
            </w:pPr>
            <w:ins w:id="1248" w:author="Ross Norsworthy" w:date="2020-03-19T22:33:00Z">
              <w:r w:rsidRPr="00D563AA">
                <w:rPr>
                  <w:sz w:val="20"/>
                </w:rPr>
                <w:t>46</w:t>
              </w:r>
            </w:ins>
          </w:p>
        </w:tc>
        <w:tc>
          <w:tcPr>
            <w:tcW w:w="4111" w:type="dxa"/>
          </w:tcPr>
          <w:p w14:paraId="319F8E5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49" w:author="Ross Norsworthy" w:date="2020-03-19T22:33:00Z"/>
                <w:sz w:val="20"/>
              </w:rPr>
            </w:pPr>
            <w:ins w:id="1250" w:author="Ross Norsworthy" w:date="2020-03-19T22:33:00Z">
              <w:r w:rsidRPr="00D563AA">
                <w:rPr>
                  <w:sz w:val="20"/>
                </w:rPr>
                <w:t>01 11 10 00 11 00 10 00 11 01 10 11 00 01 10 10</w:t>
              </w:r>
            </w:ins>
          </w:p>
        </w:tc>
      </w:tr>
      <w:tr w:rsidR="00A013FD" w:rsidRPr="00A013FD" w14:paraId="5E4F49B7" w14:textId="77777777" w:rsidTr="00BF604E">
        <w:trPr>
          <w:ins w:id="1251" w:author="Ross Norsworthy" w:date="2020-03-19T22:33:00Z"/>
        </w:trPr>
        <w:tc>
          <w:tcPr>
            <w:tcW w:w="639" w:type="dxa"/>
          </w:tcPr>
          <w:p w14:paraId="6843A5B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52" w:author="Ross Norsworthy" w:date="2020-03-19T22:33:00Z"/>
                <w:sz w:val="20"/>
              </w:rPr>
            </w:pPr>
            <w:ins w:id="1253" w:author="Ross Norsworthy" w:date="2020-03-19T22:33:00Z">
              <w:r w:rsidRPr="00D563AA">
                <w:rPr>
                  <w:sz w:val="20"/>
                </w:rPr>
                <w:t>15</w:t>
              </w:r>
            </w:ins>
          </w:p>
        </w:tc>
        <w:tc>
          <w:tcPr>
            <w:tcW w:w="4034" w:type="dxa"/>
          </w:tcPr>
          <w:p w14:paraId="063975F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54" w:author="Ross Norsworthy" w:date="2020-03-19T22:33:00Z"/>
                <w:sz w:val="20"/>
              </w:rPr>
            </w:pPr>
            <w:ins w:id="1255" w:author="Ross Norsworthy" w:date="2020-03-19T22:33:00Z">
              <w:r w:rsidRPr="00D563AA">
                <w:rPr>
                  <w:sz w:val="20"/>
                </w:rPr>
                <w:t>11 11 11 10 00 10 00 01 01 00 11 01 01 11 00 11</w:t>
              </w:r>
            </w:ins>
          </w:p>
        </w:tc>
        <w:tc>
          <w:tcPr>
            <w:tcW w:w="709" w:type="dxa"/>
          </w:tcPr>
          <w:p w14:paraId="656F2A5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56" w:author="Ross Norsworthy" w:date="2020-03-19T22:33:00Z"/>
                <w:sz w:val="20"/>
              </w:rPr>
            </w:pPr>
            <w:ins w:id="1257" w:author="Ross Norsworthy" w:date="2020-03-19T22:33:00Z">
              <w:r w:rsidRPr="00D563AA">
                <w:rPr>
                  <w:sz w:val="20"/>
                </w:rPr>
                <w:t>47</w:t>
              </w:r>
            </w:ins>
          </w:p>
        </w:tc>
        <w:tc>
          <w:tcPr>
            <w:tcW w:w="4111" w:type="dxa"/>
          </w:tcPr>
          <w:p w14:paraId="74B852D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58" w:author="Ross Norsworthy" w:date="2020-03-19T22:33:00Z"/>
                <w:sz w:val="20"/>
              </w:rPr>
            </w:pPr>
            <w:ins w:id="1259" w:author="Ross Norsworthy" w:date="2020-03-19T22:33:00Z">
              <w:r w:rsidRPr="00D563AA">
                <w:rPr>
                  <w:sz w:val="20"/>
                </w:rPr>
                <w:t>01 11 11 00 11 00 10 00 10 10 01 00 11 10 01 01</w:t>
              </w:r>
            </w:ins>
          </w:p>
        </w:tc>
      </w:tr>
      <w:tr w:rsidR="00A013FD" w:rsidRPr="00A013FD" w14:paraId="57970DD9" w14:textId="77777777" w:rsidTr="00BF604E">
        <w:trPr>
          <w:ins w:id="1260" w:author="Ross Norsworthy" w:date="2020-03-19T22:33:00Z"/>
        </w:trPr>
        <w:tc>
          <w:tcPr>
            <w:tcW w:w="639" w:type="dxa"/>
          </w:tcPr>
          <w:p w14:paraId="22CBC72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61" w:author="Ross Norsworthy" w:date="2020-03-19T22:33:00Z"/>
                <w:sz w:val="20"/>
              </w:rPr>
            </w:pPr>
            <w:ins w:id="1262" w:author="Ross Norsworthy" w:date="2020-03-19T22:33:00Z">
              <w:r w:rsidRPr="00D563AA">
                <w:rPr>
                  <w:sz w:val="20"/>
                </w:rPr>
                <w:t>16</w:t>
              </w:r>
            </w:ins>
          </w:p>
        </w:tc>
        <w:tc>
          <w:tcPr>
            <w:tcW w:w="4034" w:type="dxa"/>
          </w:tcPr>
          <w:p w14:paraId="7EA2E1B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63" w:author="Ross Norsworthy" w:date="2020-03-19T22:33:00Z"/>
                <w:sz w:val="20"/>
              </w:rPr>
            </w:pPr>
            <w:ins w:id="1264" w:author="Ross Norsworthy" w:date="2020-03-19T22:33:00Z">
              <w:r w:rsidRPr="00D563AA">
                <w:rPr>
                  <w:sz w:val="20"/>
                </w:rPr>
                <w:t>10 00 00 11 00 11 01 11 01 01 10 11 00 01 10 10</w:t>
              </w:r>
            </w:ins>
          </w:p>
        </w:tc>
        <w:tc>
          <w:tcPr>
            <w:tcW w:w="709" w:type="dxa"/>
          </w:tcPr>
          <w:p w14:paraId="49B99061"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65" w:author="Ross Norsworthy" w:date="2020-03-19T22:33:00Z"/>
                <w:sz w:val="20"/>
              </w:rPr>
            </w:pPr>
            <w:ins w:id="1266" w:author="Ross Norsworthy" w:date="2020-03-19T22:33:00Z">
              <w:r w:rsidRPr="00D563AA">
                <w:rPr>
                  <w:sz w:val="20"/>
                </w:rPr>
                <w:t>48</w:t>
              </w:r>
            </w:ins>
          </w:p>
        </w:tc>
        <w:tc>
          <w:tcPr>
            <w:tcW w:w="4111" w:type="dxa"/>
          </w:tcPr>
          <w:p w14:paraId="6EE4B8EB"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67" w:author="Ross Norsworthy" w:date="2020-03-19T22:33:00Z"/>
                <w:sz w:val="20"/>
              </w:rPr>
            </w:pPr>
            <w:ins w:id="1268" w:author="Ross Norsworthy" w:date="2020-03-19T22:33:00Z">
              <w:r w:rsidRPr="00D563AA">
                <w:rPr>
                  <w:sz w:val="20"/>
                </w:rPr>
                <w:t>00 00 00 01 11 01 11 10 10 11 00 10 10 00 11 00</w:t>
              </w:r>
            </w:ins>
          </w:p>
        </w:tc>
      </w:tr>
      <w:tr w:rsidR="00A013FD" w:rsidRPr="00A013FD" w14:paraId="4B5F513F" w14:textId="77777777" w:rsidTr="00BF604E">
        <w:trPr>
          <w:ins w:id="1269" w:author="Ross Norsworthy" w:date="2020-03-19T22:33:00Z"/>
        </w:trPr>
        <w:tc>
          <w:tcPr>
            <w:tcW w:w="639" w:type="dxa"/>
          </w:tcPr>
          <w:p w14:paraId="58FB2F0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70" w:author="Ross Norsworthy" w:date="2020-03-19T22:33:00Z"/>
                <w:sz w:val="20"/>
              </w:rPr>
            </w:pPr>
            <w:ins w:id="1271" w:author="Ross Norsworthy" w:date="2020-03-19T22:33:00Z">
              <w:r w:rsidRPr="00D563AA">
                <w:rPr>
                  <w:sz w:val="20"/>
                </w:rPr>
                <w:t>17</w:t>
              </w:r>
            </w:ins>
          </w:p>
        </w:tc>
        <w:tc>
          <w:tcPr>
            <w:tcW w:w="4034" w:type="dxa"/>
          </w:tcPr>
          <w:p w14:paraId="3748CAC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72" w:author="Ross Norsworthy" w:date="2020-03-19T22:33:00Z"/>
                <w:sz w:val="20"/>
              </w:rPr>
            </w:pPr>
            <w:ins w:id="1273" w:author="Ross Norsworthy" w:date="2020-03-19T22:33:00Z">
              <w:r w:rsidRPr="00D563AA">
                <w:rPr>
                  <w:sz w:val="20"/>
                </w:rPr>
                <w:t>10 00 01 11 00 11 01 11 00 10 01 00 11 10 01 01</w:t>
              </w:r>
            </w:ins>
          </w:p>
        </w:tc>
        <w:tc>
          <w:tcPr>
            <w:tcW w:w="709" w:type="dxa"/>
          </w:tcPr>
          <w:p w14:paraId="7E992CC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74" w:author="Ross Norsworthy" w:date="2020-03-19T22:33:00Z"/>
                <w:sz w:val="20"/>
              </w:rPr>
            </w:pPr>
            <w:ins w:id="1275" w:author="Ross Norsworthy" w:date="2020-03-19T22:33:00Z">
              <w:r w:rsidRPr="00D563AA">
                <w:rPr>
                  <w:sz w:val="20"/>
                </w:rPr>
                <w:t>49</w:t>
              </w:r>
            </w:ins>
          </w:p>
        </w:tc>
        <w:tc>
          <w:tcPr>
            <w:tcW w:w="4111" w:type="dxa"/>
          </w:tcPr>
          <w:p w14:paraId="5558D13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76" w:author="Ross Norsworthy" w:date="2020-03-19T22:33:00Z"/>
                <w:sz w:val="20"/>
              </w:rPr>
            </w:pPr>
            <w:ins w:id="1277" w:author="Ross Norsworthy" w:date="2020-03-19T22:33:00Z">
              <w:r w:rsidRPr="00D563AA">
                <w:rPr>
                  <w:sz w:val="20"/>
                </w:rPr>
                <w:t>00 00 01 01 11 01 11 10 11 00 11 01 01 11 00 11</w:t>
              </w:r>
            </w:ins>
          </w:p>
        </w:tc>
      </w:tr>
      <w:tr w:rsidR="00A013FD" w:rsidRPr="00A013FD" w14:paraId="7C0C380F" w14:textId="77777777" w:rsidTr="00BF604E">
        <w:trPr>
          <w:ins w:id="1278" w:author="Ross Norsworthy" w:date="2020-03-19T22:33:00Z"/>
        </w:trPr>
        <w:tc>
          <w:tcPr>
            <w:tcW w:w="639" w:type="dxa"/>
          </w:tcPr>
          <w:p w14:paraId="22BCBA0D"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79" w:author="Ross Norsworthy" w:date="2020-03-19T22:33:00Z"/>
                <w:sz w:val="20"/>
              </w:rPr>
            </w:pPr>
            <w:ins w:id="1280" w:author="Ross Norsworthy" w:date="2020-03-19T22:33:00Z">
              <w:r w:rsidRPr="00D563AA">
                <w:rPr>
                  <w:sz w:val="20"/>
                </w:rPr>
                <w:t>18</w:t>
              </w:r>
            </w:ins>
          </w:p>
        </w:tc>
        <w:tc>
          <w:tcPr>
            <w:tcW w:w="4034" w:type="dxa"/>
          </w:tcPr>
          <w:p w14:paraId="3D3A483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81" w:author="Ross Norsworthy" w:date="2020-03-19T22:33:00Z"/>
                <w:sz w:val="20"/>
              </w:rPr>
            </w:pPr>
            <w:ins w:id="1282" w:author="Ross Norsworthy" w:date="2020-03-19T22:33:00Z">
              <w:r w:rsidRPr="00D563AA">
                <w:rPr>
                  <w:sz w:val="20"/>
                </w:rPr>
                <w:t>10 00 10 11 01 00 10 00 01 01 10 11 11 10 01 01</w:t>
              </w:r>
            </w:ins>
          </w:p>
        </w:tc>
        <w:tc>
          <w:tcPr>
            <w:tcW w:w="709" w:type="dxa"/>
          </w:tcPr>
          <w:p w14:paraId="7FF1F28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83" w:author="Ross Norsworthy" w:date="2020-03-19T22:33:00Z"/>
                <w:sz w:val="20"/>
              </w:rPr>
            </w:pPr>
            <w:ins w:id="1284" w:author="Ross Norsworthy" w:date="2020-03-19T22:33:00Z">
              <w:r w:rsidRPr="00D563AA">
                <w:rPr>
                  <w:sz w:val="20"/>
                </w:rPr>
                <w:t>50</w:t>
              </w:r>
            </w:ins>
          </w:p>
        </w:tc>
        <w:tc>
          <w:tcPr>
            <w:tcW w:w="4111" w:type="dxa"/>
          </w:tcPr>
          <w:p w14:paraId="7FF1D88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85" w:author="Ross Norsworthy" w:date="2020-03-19T22:33:00Z"/>
                <w:sz w:val="20"/>
              </w:rPr>
            </w:pPr>
            <w:ins w:id="1286" w:author="Ross Norsworthy" w:date="2020-03-19T22:33:00Z">
              <w:r w:rsidRPr="00D563AA">
                <w:rPr>
                  <w:sz w:val="20"/>
                </w:rPr>
                <w:t>00 00 10 01 10 10 00 01 10 11 00 10 01 11 00 11</w:t>
              </w:r>
            </w:ins>
          </w:p>
        </w:tc>
      </w:tr>
      <w:tr w:rsidR="00A013FD" w:rsidRPr="00A013FD" w14:paraId="6410119A" w14:textId="77777777" w:rsidTr="00BF604E">
        <w:trPr>
          <w:ins w:id="1287" w:author="Ross Norsworthy" w:date="2020-03-19T22:33:00Z"/>
        </w:trPr>
        <w:tc>
          <w:tcPr>
            <w:tcW w:w="639" w:type="dxa"/>
          </w:tcPr>
          <w:p w14:paraId="7BCF9E3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88" w:author="Ross Norsworthy" w:date="2020-03-19T22:33:00Z"/>
                <w:sz w:val="20"/>
              </w:rPr>
            </w:pPr>
            <w:ins w:id="1289" w:author="Ross Norsworthy" w:date="2020-03-19T22:33:00Z">
              <w:r w:rsidRPr="00D563AA">
                <w:rPr>
                  <w:sz w:val="20"/>
                </w:rPr>
                <w:t>19</w:t>
              </w:r>
            </w:ins>
          </w:p>
        </w:tc>
        <w:tc>
          <w:tcPr>
            <w:tcW w:w="4034" w:type="dxa"/>
          </w:tcPr>
          <w:p w14:paraId="66F6A80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90" w:author="Ross Norsworthy" w:date="2020-03-19T22:33:00Z"/>
                <w:sz w:val="20"/>
              </w:rPr>
            </w:pPr>
            <w:ins w:id="1291" w:author="Ross Norsworthy" w:date="2020-03-19T22:33:00Z">
              <w:r w:rsidRPr="00D563AA">
                <w:rPr>
                  <w:sz w:val="20"/>
                </w:rPr>
                <w:t>10 00 11 11 01 00 10 00 00 10 01 00 00 01 10 10</w:t>
              </w:r>
            </w:ins>
          </w:p>
        </w:tc>
        <w:tc>
          <w:tcPr>
            <w:tcW w:w="709" w:type="dxa"/>
          </w:tcPr>
          <w:p w14:paraId="1F99305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92" w:author="Ross Norsworthy" w:date="2020-03-19T22:33:00Z"/>
                <w:sz w:val="20"/>
              </w:rPr>
            </w:pPr>
            <w:ins w:id="1293" w:author="Ross Norsworthy" w:date="2020-03-19T22:33:00Z">
              <w:r w:rsidRPr="00D563AA">
                <w:rPr>
                  <w:sz w:val="20"/>
                </w:rPr>
                <w:t>51</w:t>
              </w:r>
            </w:ins>
          </w:p>
        </w:tc>
        <w:tc>
          <w:tcPr>
            <w:tcW w:w="4111" w:type="dxa"/>
          </w:tcPr>
          <w:p w14:paraId="52DF857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94" w:author="Ross Norsworthy" w:date="2020-03-19T22:33:00Z"/>
                <w:sz w:val="20"/>
              </w:rPr>
            </w:pPr>
            <w:ins w:id="1295" w:author="Ross Norsworthy" w:date="2020-03-19T22:33:00Z">
              <w:r w:rsidRPr="00D563AA">
                <w:rPr>
                  <w:sz w:val="20"/>
                </w:rPr>
                <w:t>00 00 11 01 10 10 00 01 11 00 11 01 10 00 11 00</w:t>
              </w:r>
            </w:ins>
          </w:p>
        </w:tc>
      </w:tr>
      <w:tr w:rsidR="00A013FD" w:rsidRPr="00A013FD" w14:paraId="0BEE65C8" w14:textId="77777777" w:rsidTr="00BF604E">
        <w:trPr>
          <w:ins w:id="1296" w:author="Ross Norsworthy" w:date="2020-03-19T22:33:00Z"/>
        </w:trPr>
        <w:tc>
          <w:tcPr>
            <w:tcW w:w="639" w:type="dxa"/>
          </w:tcPr>
          <w:p w14:paraId="578025F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97" w:author="Ross Norsworthy" w:date="2020-03-19T22:33:00Z"/>
                <w:sz w:val="20"/>
              </w:rPr>
            </w:pPr>
            <w:ins w:id="1298" w:author="Ross Norsworthy" w:date="2020-03-19T22:33:00Z">
              <w:r w:rsidRPr="00D563AA">
                <w:rPr>
                  <w:sz w:val="20"/>
                </w:rPr>
                <w:t>20</w:t>
              </w:r>
            </w:ins>
          </w:p>
        </w:tc>
        <w:tc>
          <w:tcPr>
            <w:tcW w:w="4034" w:type="dxa"/>
          </w:tcPr>
          <w:p w14:paraId="6A3CAF6B"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299" w:author="Ross Norsworthy" w:date="2020-03-19T22:33:00Z"/>
                <w:sz w:val="20"/>
              </w:rPr>
            </w:pPr>
            <w:ins w:id="1300" w:author="Ross Norsworthy" w:date="2020-03-19T22:33:00Z">
              <w:r w:rsidRPr="00D563AA">
                <w:rPr>
                  <w:sz w:val="20"/>
                </w:rPr>
                <w:t>10 01 00 00 00 11 10 00 11 01 01 00 00 01 01 01</w:t>
              </w:r>
            </w:ins>
          </w:p>
        </w:tc>
        <w:tc>
          <w:tcPr>
            <w:tcW w:w="709" w:type="dxa"/>
          </w:tcPr>
          <w:p w14:paraId="35229B6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01" w:author="Ross Norsworthy" w:date="2020-03-19T22:33:00Z"/>
                <w:sz w:val="20"/>
              </w:rPr>
            </w:pPr>
            <w:ins w:id="1302" w:author="Ross Norsworthy" w:date="2020-03-19T22:33:00Z">
              <w:r w:rsidRPr="00D563AA">
                <w:rPr>
                  <w:sz w:val="20"/>
                </w:rPr>
                <w:t>52</w:t>
              </w:r>
            </w:ins>
          </w:p>
        </w:tc>
        <w:tc>
          <w:tcPr>
            <w:tcW w:w="4111" w:type="dxa"/>
          </w:tcPr>
          <w:p w14:paraId="0BB077B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03" w:author="Ross Norsworthy" w:date="2020-03-19T22:33:00Z"/>
                <w:sz w:val="20"/>
              </w:rPr>
            </w:pPr>
            <w:ins w:id="1304" w:author="Ross Norsworthy" w:date="2020-03-19T22:33:00Z">
              <w:r w:rsidRPr="00D563AA">
                <w:rPr>
                  <w:sz w:val="20"/>
                </w:rPr>
                <w:t>00 01 00 10 11 01 00 01 00 11 11 01 10 00 00 11</w:t>
              </w:r>
            </w:ins>
          </w:p>
        </w:tc>
      </w:tr>
      <w:tr w:rsidR="00A013FD" w:rsidRPr="00A013FD" w14:paraId="54E3C3A8" w14:textId="77777777" w:rsidTr="00BF604E">
        <w:trPr>
          <w:ins w:id="1305" w:author="Ross Norsworthy" w:date="2020-03-19T22:33:00Z"/>
        </w:trPr>
        <w:tc>
          <w:tcPr>
            <w:tcW w:w="639" w:type="dxa"/>
          </w:tcPr>
          <w:p w14:paraId="53C34E25"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06" w:author="Ross Norsworthy" w:date="2020-03-19T22:33:00Z"/>
                <w:sz w:val="20"/>
              </w:rPr>
            </w:pPr>
            <w:ins w:id="1307" w:author="Ross Norsworthy" w:date="2020-03-19T22:33:00Z">
              <w:r w:rsidRPr="00D563AA">
                <w:rPr>
                  <w:sz w:val="20"/>
                </w:rPr>
                <w:t>21</w:t>
              </w:r>
            </w:ins>
          </w:p>
        </w:tc>
        <w:tc>
          <w:tcPr>
            <w:tcW w:w="4034" w:type="dxa"/>
          </w:tcPr>
          <w:p w14:paraId="0699CCE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08" w:author="Ross Norsworthy" w:date="2020-03-19T22:33:00Z"/>
                <w:sz w:val="20"/>
              </w:rPr>
            </w:pPr>
            <w:ins w:id="1309" w:author="Ross Norsworthy" w:date="2020-03-19T22:33:00Z">
              <w:r w:rsidRPr="00D563AA">
                <w:rPr>
                  <w:sz w:val="20"/>
                </w:rPr>
                <w:t>10 01 01 00 00 11 10 00 10 10 10 11 11 10 10 10</w:t>
              </w:r>
            </w:ins>
          </w:p>
        </w:tc>
        <w:tc>
          <w:tcPr>
            <w:tcW w:w="709" w:type="dxa"/>
          </w:tcPr>
          <w:p w14:paraId="55560C6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10" w:author="Ross Norsworthy" w:date="2020-03-19T22:33:00Z"/>
                <w:sz w:val="20"/>
              </w:rPr>
            </w:pPr>
            <w:ins w:id="1311" w:author="Ross Norsworthy" w:date="2020-03-19T22:33:00Z">
              <w:r w:rsidRPr="00D563AA">
                <w:rPr>
                  <w:sz w:val="20"/>
                </w:rPr>
                <w:t>53</w:t>
              </w:r>
            </w:ins>
          </w:p>
        </w:tc>
        <w:tc>
          <w:tcPr>
            <w:tcW w:w="4111" w:type="dxa"/>
          </w:tcPr>
          <w:p w14:paraId="6127F4B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12" w:author="Ross Norsworthy" w:date="2020-03-19T22:33:00Z"/>
                <w:sz w:val="20"/>
              </w:rPr>
            </w:pPr>
            <w:ins w:id="1313" w:author="Ross Norsworthy" w:date="2020-03-19T22:33:00Z">
              <w:r w:rsidRPr="00D563AA">
                <w:rPr>
                  <w:sz w:val="20"/>
                </w:rPr>
                <w:t>00 01 01 10 11 01 00 01 01 00 00 10 01 11 11 00</w:t>
              </w:r>
            </w:ins>
          </w:p>
        </w:tc>
      </w:tr>
      <w:tr w:rsidR="00A013FD" w:rsidRPr="00A013FD" w14:paraId="7C0D3F31" w14:textId="77777777" w:rsidTr="00BF604E">
        <w:trPr>
          <w:ins w:id="1314" w:author="Ross Norsworthy" w:date="2020-03-19T22:33:00Z"/>
        </w:trPr>
        <w:tc>
          <w:tcPr>
            <w:tcW w:w="639" w:type="dxa"/>
          </w:tcPr>
          <w:p w14:paraId="40D5E031"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15" w:author="Ross Norsworthy" w:date="2020-03-19T22:33:00Z"/>
                <w:sz w:val="20"/>
              </w:rPr>
            </w:pPr>
            <w:ins w:id="1316" w:author="Ross Norsworthy" w:date="2020-03-19T22:33:00Z">
              <w:r w:rsidRPr="00D563AA">
                <w:rPr>
                  <w:sz w:val="20"/>
                </w:rPr>
                <w:t>22</w:t>
              </w:r>
            </w:ins>
          </w:p>
        </w:tc>
        <w:tc>
          <w:tcPr>
            <w:tcW w:w="4034" w:type="dxa"/>
          </w:tcPr>
          <w:p w14:paraId="6806A1A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17" w:author="Ross Norsworthy" w:date="2020-03-19T22:33:00Z"/>
                <w:sz w:val="20"/>
              </w:rPr>
            </w:pPr>
            <w:ins w:id="1318" w:author="Ross Norsworthy" w:date="2020-03-19T22:33:00Z">
              <w:r w:rsidRPr="00D563AA">
                <w:rPr>
                  <w:sz w:val="20"/>
                </w:rPr>
                <w:t>10 01 10 00 01 00 01 11 11 01 01 00 11 10 10 10</w:t>
              </w:r>
            </w:ins>
          </w:p>
        </w:tc>
        <w:tc>
          <w:tcPr>
            <w:tcW w:w="709" w:type="dxa"/>
          </w:tcPr>
          <w:p w14:paraId="6175369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19" w:author="Ross Norsworthy" w:date="2020-03-19T22:33:00Z"/>
                <w:sz w:val="20"/>
              </w:rPr>
            </w:pPr>
            <w:ins w:id="1320" w:author="Ross Norsworthy" w:date="2020-03-19T22:33:00Z">
              <w:r w:rsidRPr="00D563AA">
                <w:rPr>
                  <w:sz w:val="20"/>
                </w:rPr>
                <w:t>54</w:t>
              </w:r>
            </w:ins>
          </w:p>
        </w:tc>
        <w:tc>
          <w:tcPr>
            <w:tcW w:w="4111" w:type="dxa"/>
          </w:tcPr>
          <w:p w14:paraId="68BB7F3D"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21" w:author="Ross Norsworthy" w:date="2020-03-19T22:33:00Z"/>
                <w:sz w:val="20"/>
              </w:rPr>
            </w:pPr>
            <w:ins w:id="1322" w:author="Ross Norsworthy" w:date="2020-03-19T22:33:00Z">
              <w:r w:rsidRPr="00D563AA">
                <w:rPr>
                  <w:sz w:val="20"/>
                </w:rPr>
                <w:t>00 01 10 10 10 10 11 10 00 11 11 01 01 11 11 00</w:t>
              </w:r>
            </w:ins>
          </w:p>
        </w:tc>
      </w:tr>
      <w:tr w:rsidR="00A013FD" w:rsidRPr="00A013FD" w14:paraId="44072581" w14:textId="77777777" w:rsidTr="00BF604E">
        <w:trPr>
          <w:ins w:id="1323" w:author="Ross Norsworthy" w:date="2020-03-19T22:33:00Z"/>
        </w:trPr>
        <w:tc>
          <w:tcPr>
            <w:tcW w:w="639" w:type="dxa"/>
          </w:tcPr>
          <w:p w14:paraId="233E3A8E"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24" w:author="Ross Norsworthy" w:date="2020-03-19T22:33:00Z"/>
                <w:sz w:val="20"/>
              </w:rPr>
            </w:pPr>
            <w:ins w:id="1325" w:author="Ross Norsworthy" w:date="2020-03-19T22:33:00Z">
              <w:r w:rsidRPr="00D563AA">
                <w:rPr>
                  <w:sz w:val="20"/>
                </w:rPr>
                <w:t>23</w:t>
              </w:r>
            </w:ins>
          </w:p>
        </w:tc>
        <w:tc>
          <w:tcPr>
            <w:tcW w:w="4034" w:type="dxa"/>
          </w:tcPr>
          <w:p w14:paraId="255927E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26" w:author="Ross Norsworthy" w:date="2020-03-19T22:33:00Z"/>
                <w:sz w:val="20"/>
              </w:rPr>
            </w:pPr>
            <w:ins w:id="1327" w:author="Ross Norsworthy" w:date="2020-03-19T22:33:00Z">
              <w:r w:rsidRPr="00D563AA">
                <w:rPr>
                  <w:sz w:val="20"/>
                </w:rPr>
                <w:t>10 01 11 00 01 00 01 11 10 10 10 11 00 01 01 01</w:t>
              </w:r>
            </w:ins>
          </w:p>
        </w:tc>
        <w:tc>
          <w:tcPr>
            <w:tcW w:w="709" w:type="dxa"/>
          </w:tcPr>
          <w:p w14:paraId="685C022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28" w:author="Ross Norsworthy" w:date="2020-03-19T22:33:00Z"/>
                <w:sz w:val="20"/>
              </w:rPr>
            </w:pPr>
            <w:ins w:id="1329" w:author="Ross Norsworthy" w:date="2020-03-19T22:33:00Z">
              <w:r w:rsidRPr="00D563AA">
                <w:rPr>
                  <w:sz w:val="20"/>
                </w:rPr>
                <w:t>55</w:t>
              </w:r>
            </w:ins>
          </w:p>
        </w:tc>
        <w:tc>
          <w:tcPr>
            <w:tcW w:w="4111" w:type="dxa"/>
          </w:tcPr>
          <w:p w14:paraId="2CCCB34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30" w:author="Ross Norsworthy" w:date="2020-03-19T22:33:00Z"/>
                <w:sz w:val="20"/>
              </w:rPr>
            </w:pPr>
            <w:ins w:id="1331" w:author="Ross Norsworthy" w:date="2020-03-19T22:33:00Z">
              <w:r w:rsidRPr="00D563AA">
                <w:rPr>
                  <w:sz w:val="20"/>
                </w:rPr>
                <w:t>00 01 11 10 10 10 11 10 01 00 00 10 10 00 00 11</w:t>
              </w:r>
            </w:ins>
          </w:p>
        </w:tc>
      </w:tr>
      <w:tr w:rsidR="00A013FD" w:rsidRPr="00A013FD" w14:paraId="1A8AD71D" w14:textId="77777777" w:rsidTr="00BF604E">
        <w:trPr>
          <w:ins w:id="1332" w:author="Ross Norsworthy" w:date="2020-03-19T22:33:00Z"/>
        </w:trPr>
        <w:tc>
          <w:tcPr>
            <w:tcW w:w="639" w:type="dxa"/>
          </w:tcPr>
          <w:p w14:paraId="613696D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33" w:author="Ross Norsworthy" w:date="2020-03-19T22:33:00Z"/>
                <w:sz w:val="20"/>
              </w:rPr>
            </w:pPr>
            <w:ins w:id="1334" w:author="Ross Norsworthy" w:date="2020-03-19T22:33:00Z">
              <w:r w:rsidRPr="00D563AA">
                <w:rPr>
                  <w:sz w:val="20"/>
                </w:rPr>
                <w:t>24</w:t>
              </w:r>
            </w:ins>
          </w:p>
        </w:tc>
        <w:tc>
          <w:tcPr>
            <w:tcW w:w="4034" w:type="dxa"/>
          </w:tcPr>
          <w:p w14:paraId="06465D5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35" w:author="Ross Norsworthy" w:date="2020-03-19T22:33:00Z"/>
                <w:sz w:val="20"/>
              </w:rPr>
            </w:pPr>
            <w:ins w:id="1336" w:author="Ross Norsworthy" w:date="2020-03-19T22:33:00Z">
              <w:r w:rsidRPr="00D563AA">
                <w:rPr>
                  <w:sz w:val="20"/>
                </w:rPr>
                <w:t>10 10 00 00 10 00 01 00 01 10 10 00 00 10 10 01</w:t>
              </w:r>
            </w:ins>
          </w:p>
        </w:tc>
        <w:tc>
          <w:tcPr>
            <w:tcW w:w="709" w:type="dxa"/>
          </w:tcPr>
          <w:p w14:paraId="5477061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37" w:author="Ross Norsworthy" w:date="2020-03-19T22:33:00Z"/>
                <w:sz w:val="20"/>
              </w:rPr>
            </w:pPr>
            <w:ins w:id="1338" w:author="Ross Norsworthy" w:date="2020-03-19T22:33:00Z">
              <w:r w:rsidRPr="00D563AA">
                <w:rPr>
                  <w:sz w:val="20"/>
                </w:rPr>
                <w:t>56</w:t>
              </w:r>
            </w:ins>
          </w:p>
        </w:tc>
        <w:tc>
          <w:tcPr>
            <w:tcW w:w="4111" w:type="dxa"/>
          </w:tcPr>
          <w:p w14:paraId="7532023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39" w:author="Ross Norsworthy" w:date="2020-03-19T22:33:00Z"/>
                <w:sz w:val="20"/>
              </w:rPr>
            </w:pPr>
            <w:ins w:id="1340" w:author="Ross Norsworthy" w:date="2020-03-19T22:33:00Z">
              <w:r w:rsidRPr="00D563AA">
                <w:rPr>
                  <w:sz w:val="20"/>
                </w:rPr>
                <w:t>00 10 00 10 01 10 11 01 10 00 00 01 10 11 11 11</w:t>
              </w:r>
            </w:ins>
          </w:p>
        </w:tc>
      </w:tr>
      <w:tr w:rsidR="00A013FD" w:rsidRPr="00A013FD" w14:paraId="4BA9C6D6" w14:textId="77777777" w:rsidTr="00BF604E">
        <w:trPr>
          <w:ins w:id="1341" w:author="Ross Norsworthy" w:date="2020-03-19T22:33:00Z"/>
        </w:trPr>
        <w:tc>
          <w:tcPr>
            <w:tcW w:w="639" w:type="dxa"/>
          </w:tcPr>
          <w:p w14:paraId="5B6B27C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42" w:author="Ross Norsworthy" w:date="2020-03-19T22:33:00Z"/>
                <w:sz w:val="20"/>
              </w:rPr>
            </w:pPr>
            <w:ins w:id="1343" w:author="Ross Norsworthy" w:date="2020-03-19T22:33:00Z">
              <w:r w:rsidRPr="00D563AA">
                <w:rPr>
                  <w:sz w:val="20"/>
                </w:rPr>
                <w:t>25</w:t>
              </w:r>
            </w:ins>
          </w:p>
        </w:tc>
        <w:tc>
          <w:tcPr>
            <w:tcW w:w="4034" w:type="dxa"/>
          </w:tcPr>
          <w:p w14:paraId="38E12E7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44" w:author="Ross Norsworthy" w:date="2020-03-19T22:33:00Z"/>
                <w:sz w:val="20"/>
              </w:rPr>
            </w:pPr>
            <w:ins w:id="1345" w:author="Ross Norsworthy" w:date="2020-03-19T22:33:00Z">
              <w:r w:rsidRPr="00D563AA">
                <w:rPr>
                  <w:sz w:val="20"/>
                </w:rPr>
                <w:t>10 10 01 00 10 00 01 00 00 01 01 11 11 01 01 10</w:t>
              </w:r>
            </w:ins>
          </w:p>
        </w:tc>
        <w:tc>
          <w:tcPr>
            <w:tcW w:w="709" w:type="dxa"/>
          </w:tcPr>
          <w:p w14:paraId="31C08823"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46" w:author="Ross Norsworthy" w:date="2020-03-19T22:33:00Z"/>
                <w:sz w:val="20"/>
              </w:rPr>
            </w:pPr>
            <w:ins w:id="1347" w:author="Ross Norsworthy" w:date="2020-03-19T22:33:00Z">
              <w:r w:rsidRPr="00D563AA">
                <w:rPr>
                  <w:sz w:val="20"/>
                </w:rPr>
                <w:t>57</w:t>
              </w:r>
            </w:ins>
          </w:p>
        </w:tc>
        <w:tc>
          <w:tcPr>
            <w:tcW w:w="4111" w:type="dxa"/>
          </w:tcPr>
          <w:p w14:paraId="423378B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48" w:author="Ross Norsworthy" w:date="2020-03-19T22:33:00Z"/>
                <w:sz w:val="20"/>
              </w:rPr>
            </w:pPr>
            <w:ins w:id="1349" w:author="Ross Norsworthy" w:date="2020-03-19T22:33:00Z">
              <w:r w:rsidRPr="00D563AA">
                <w:rPr>
                  <w:sz w:val="20"/>
                </w:rPr>
                <w:t>00 10 01 10 01 10 11 01 11 11 11 10 01 00 00 00</w:t>
              </w:r>
            </w:ins>
          </w:p>
        </w:tc>
      </w:tr>
      <w:tr w:rsidR="00A013FD" w:rsidRPr="00A013FD" w14:paraId="719125E4" w14:textId="77777777" w:rsidTr="00BF604E">
        <w:trPr>
          <w:ins w:id="1350" w:author="Ross Norsworthy" w:date="2020-03-19T22:33:00Z"/>
        </w:trPr>
        <w:tc>
          <w:tcPr>
            <w:tcW w:w="639" w:type="dxa"/>
          </w:tcPr>
          <w:p w14:paraId="4B3DE3D9"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51" w:author="Ross Norsworthy" w:date="2020-03-19T22:33:00Z"/>
                <w:sz w:val="20"/>
              </w:rPr>
            </w:pPr>
            <w:ins w:id="1352" w:author="Ross Norsworthy" w:date="2020-03-19T22:33:00Z">
              <w:r w:rsidRPr="00D563AA">
                <w:rPr>
                  <w:sz w:val="20"/>
                </w:rPr>
                <w:t>26</w:t>
              </w:r>
            </w:ins>
          </w:p>
        </w:tc>
        <w:tc>
          <w:tcPr>
            <w:tcW w:w="4034" w:type="dxa"/>
          </w:tcPr>
          <w:p w14:paraId="205AC91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53" w:author="Ross Norsworthy" w:date="2020-03-19T22:33:00Z"/>
                <w:sz w:val="20"/>
              </w:rPr>
            </w:pPr>
            <w:ins w:id="1354" w:author="Ross Norsworthy" w:date="2020-03-19T22:33:00Z">
              <w:r w:rsidRPr="00D563AA">
                <w:rPr>
                  <w:sz w:val="20"/>
                </w:rPr>
                <w:t>10 10 10 00 11 11 10 11 01 10 10 00 11 01 01 10</w:t>
              </w:r>
            </w:ins>
          </w:p>
        </w:tc>
        <w:tc>
          <w:tcPr>
            <w:tcW w:w="709" w:type="dxa"/>
          </w:tcPr>
          <w:p w14:paraId="55E10EE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55" w:author="Ross Norsworthy" w:date="2020-03-19T22:33:00Z"/>
                <w:sz w:val="20"/>
              </w:rPr>
            </w:pPr>
            <w:ins w:id="1356" w:author="Ross Norsworthy" w:date="2020-03-19T22:33:00Z">
              <w:r w:rsidRPr="00D563AA">
                <w:rPr>
                  <w:sz w:val="20"/>
                </w:rPr>
                <w:t>58</w:t>
              </w:r>
            </w:ins>
          </w:p>
        </w:tc>
        <w:tc>
          <w:tcPr>
            <w:tcW w:w="4111" w:type="dxa"/>
          </w:tcPr>
          <w:p w14:paraId="3604CF4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57" w:author="Ross Norsworthy" w:date="2020-03-19T22:33:00Z"/>
                <w:sz w:val="20"/>
              </w:rPr>
            </w:pPr>
            <w:ins w:id="1358" w:author="Ross Norsworthy" w:date="2020-03-19T22:33:00Z">
              <w:r w:rsidRPr="00D563AA">
                <w:rPr>
                  <w:sz w:val="20"/>
                </w:rPr>
                <w:t>00 10 10 10 00 01 00 10 10 00 00 01 01 00 00 00</w:t>
              </w:r>
            </w:ins>
          </w:p>
        </w:tc>
      </w:tr>
      <w:tr w:rsidR="00A013FD" w:rsidRPr="00A013FD" w14:paraId="0E95C7D8" w14:textId="77777777" w:rsidTr="00BF604E">
        <w:trPr>
          <w:ins w:id="1359" w:author="Ross Norsworthy" w:date="2020-03-19T22:33:00Z"/>
        </w:trPr>
        <w:tc>
          <w:tcPr>
            <w:tcW w:w="639" w:type="dxa"/>
          </w:tcPr>
          <w:p w14:paraId="68679E2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60" w:author="Ross Norsworthy" w:date="2020-03-19T22:33:00Z"/>
                <w:sz w:val="20"/>
              </w:rPr>
            </w:pPr>
            <w:ins w:id="1361" w:author="Ross Norsworthy" w:date="2020-03-19T22:33:00Z">
              <w:r w:rsidRPr="00D563AA">
                <w:rPr>
                  <w:sz w:val="20"/>
                </w:rPr>
                <w:t>27</w:t>
              </w:r>
            </w:ins>
          </w:p>
        </w:tc>
        <w:tc>
          <w:tcPr>
            <w:tcW w:w="4034" w:type="dxa"/>
          </w:tcPr>
          <w:p w14:paraId="6A2A2D0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62" w:author="Ross Norsworthy" w:date="2020-03-19T22:33:00Z"/>
                <w:sz w:val="20"/>
              </w:rPr>
            </w:pPr>
            <w:ins w:id="1363" w:author="Ross Norsworthy" w:date="2020-03-19T22:33:00Z">
              <w:r w:rsidRPr="00D563AA">
                <w:rPr>
                  <w:sz w:val="20"/>
                </w:rPr>
                <w:t>10 10 11 00 11 11 10 11 00 01 01 11 00 10 10 01</w:t>
              </w:r>
            </w:ins>
          </w:p>
        </w:tc>
        <w:tc>
          <w:tcPr>
            <w:tcW w:w="709" w:type="dxa"/>
          </w:tcPr>
          <w:p w14:paraId="6F0E6BF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64" w:author="Ross Norsworthy" w:date="2020-03-19T22:33:00Z"/>
                <w:sz w:val="20"/>
              </w:rPr>
            </w:pPr>
            <w:ins w:id="1365" w:author="Ross Norsworthy" w:date="2020-03-19T22:33:00Z">
              <w:r w:rsidRPr="00D563AA">
                <w:rPr>
                  <w:sz w:val="20"/>
                </w:rPr>
                <w:t>59</w:t>
              </w:r>
            </w:ins>
          </w:p>
        </w:tc>
        <w:tc>
          <w:tcPr>
            <w:tcW w:w="4111" w:type="dxa"/>
          </w:tcPr>
          <w:p w14:paraId="1750B75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66" w:author="Ross Norsworthy" w:date="2020-03-19T22:33:00Z"/>
                <w:sz w:val="20"/>
              </w:rPr>
            </w:pPr>
            <w:ins w:id="1367" w:author="Ross Norsworthy" w:date="2020-03-19T22:33:00Z">
              <w:r w:rsidRPr="00D563AA">
                <w:rPr>
                  <w:sz w:val="20"/>
                </w:rPr>
                <w:t>00 10 11 10 00 01 00 10 11 11 11 10 10 11 11 11</w:t>
              </w:r>
            </w:ins>
          </w:p>
        </w:tc>
      </w:tr>
      <w:tr w:rsidR="00A013FD" w:rsidRPr="00A013FD" w14:paraId="7C7FCA98" w14:textId="77777777" w:rsidTr="00BF604E">
        <w:trPr>
          <w:ins w:id="1368" w:author="Ross Norsworthy" w:date="2020-03-19T22:33:00Z"/>
        </w:trPr>
        <w:tc>
          <w:tcPr>
            <w:tcW w:w="639" w:type="dxa"/>
          </w:tcPr>
          <w:p w14:paraId="2320510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69" w:author="Ross Norsworthy" w:date="2020-03-19T22:33:00Z"/>
                <w:sz w:val="20"/>
              </w:rPr>
            </w:pPr>
            <w:ins w:id="1370" w:author="Ross Norsworthy" w:date="2020-03-19T22:33:00Z">
              <w:r w:rsidRPr="00D563AA">
                <w:rPr>
                  <w:sz w:val="20"/>
                </w:rPr>
                <w:t>28</w:t>
              </w:r>
            </w:ins>
          </w:p>
        </w:tc>
        <w:tc>
          <w:tcPr>
            <w:tcW w:w="4034" w:type="dxa"/>
          </w:tcPr>
          <w:p w14:paraId="29D17627"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71" w:author="Ross Norsworthy" w:date="2020-03-19T22:33:00Z"/>
                <w:sz w:val="20"/>
              </w:rPr>
            </w:pPr>
            <w:ins w:id="1372" w:author="Ross Norsworthy" w:date="2020-03-19T22:33:00Z">
              <w:r w:rsidRPr="00D563AA">
                <w:rPr>
                  <w:sz w:val="20"/>
                </w:rPr>
                <w:t>10 11 00 11 10 00 10 11 11 10 01 11 00 10 01 10</w:t>
              </w:r>
            </w:ins>
          </w:p>
        </w:tc>
        <w:tc>
          <w:tcPr>
            <w:tcW w:w="709" w:type="dxa"/>
          </w:tcPr>
          <w:p w14:paraId="63AE6C44"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73" w:author="Ross Norsworthy" w:date="2020-03-19T22:33:00Z"/>
                <w:sz w:val="20"/>
              </w:rPr>
            </w:pPr>
            <w:ins w:id="1374" w:author="Ross Norsworthy" w:date="2020-03-19T22:33:00Z">
              <w:r w:rsidRPr="00D563AA">
                <w:rPr>
                  <w:sz w:val="20"/>
                </w:rPr>
                <w:t>60</w:t>
              </w:r>
            </w:ins>
          </w:p>
        </w:tc>
        <w:tc>
          <w:tcPr>
            <w:tcW w:w="4111" w:type="dxa"/>
          </w:tcPr>
          <w:p w14:paraId="357C4C1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75" w:author="Ross Norsworthy" w:date="2020-03-19T22:33:00Z"/>
                <w:sz w:val="20"/>
              </w:rPr>
            </w:pPr>
            <w:ins w:id="1376" w:author="Ross Norsworthy" w:date="2020-03-19T22:33:00Z">
              <w:r w:rsidRPr="00D563AA">
                <w:rPr>
                  <w:sz w:val="20"/>
                </w:rPr>
                <w:t>00 11 00 01 01 10 00 10 00 00 11 10 10 11 00 00</w:t>
              </w:r>
            </w:ins>
          </w:p>
        </w:tc>
      </w:tr>
      <w:tr w:rsidR="00A013FD" w:rsidRPr="00A013FD" w14:paraId="5FC9B773" w14:textId="77777777" w:rsidTr="00BF604E">
        <w:trPr>
          <w:ins w:id="1377" w:author="Ross Norsworthy" w:date="2020-03-19T22:33:00Z"/>
        </w:trPr>
        <w:tc>
          <w:tcPr>
            <w:tcW w:w="639" w:type="dxa"/>
          </w:tcPr>
          <w:p w14:paraId="4D8C2AEB"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78" w:author="Ross Norsworthy" w:date="2020-03-19T22:33:00Z"/>
                <w:sz w:val="20"/>
              </w:rPr>
            </w:pPr>
            <w:ins w:id="1379" w:author="Ross Norsworthy" w:date="2020-03-19T22:33:00Z">
              <w:r w:rsidRPr="00D563AA">
                <w:rPr>
                  <w:sz w:val="20"/>
                </w:rPr>
                <w:t>29</w:t>
              </w:r>
            </w:ins>
          </w:p>
        </w:tc>
        <w:tc>
          <w:tcPr>
            <w:tcW w:w="4034" w:type="dxa"/>
          </w:tcPr>
          <w:p w14:paraId="15576366"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80" w:author="Ross Norsworthy" w:date="2020-03-19T22:33:00Z"/>
                <w:sz w:val="20"/>
              </w:rPr>
            </w:pPr>
            <w:ins w:id="1381" w:author="Ross Norsworthy" w:date="2020-03-19T22:33:00Z">
              <w:r w:rsidRPr="00D563AA">
                <w:rPr>
                  <w:sz w:val="20"/>
                </w:rPr>
                <w:t>10 11 01 11 10 00 10 11 10 01 10 00 11 01 10 01</w:t>
              </w:r>
            </w:ins>
          </w:p>
        </w:tc>
        <w:tc>
          <w:tcPr>
            <w:tcW w:w="709" w:type="dxa"/>
          </w:tcPr>
          <w:p w14:paraId="548CF45B"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82" w:author="Ross Norsworthy" w:date="2020-03-19T22:33:00Z"/>
                <w:sz w:val="20"/>
              </w:rPr>
            </w:pPr>
            <w:ins w:id="1383" w:author="Ross Norsworthy" w:date="2020-03-19T22:33:00Z">
              <w:r w:rsidRPr="00D563AA">
                <w:rPr>
                  <w:sz w:val="20"/>
                </w:rPr>
                <w:t>61</w:t>
              </w:r>
            </w:ins>
          </w:p>
        </w:tc>
        <w:tc>
          <w:tcPr>
            <w:tcW w:w="4111" w:type="dxa"/>
          </w:tcPr>
          <w:p w14:paraId="3E8718A8"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84" w:author="Ross Norsworthy" w:date="2020-03-19T22:33:00Z"/>
                <w:sz w:val="20"/>
              </w:rPr>
            </w:pPr>
            <w:ins w:id="1385" w:author="Ross Norsworthy" w:date="2020-03-19T22:33:00Z">
              <w:r w:rsidRPr="00D563AA">
                <w:rPr>
                  <w:sz w:val="20"/>
                </w:rPr>
                <w:t>00 11 01 01 01 10 00 10 01 11 00 01 01 00 11 11</w:t>
              </w:r>
            </w:ins>
          </w:p>
        </w:tc>
      </w:tr>
      <w:tr w:rsidR="00A013FD" w:rsidRPr="00A013FD" w14:paraId="0E538DB8" w14:textId="77777777" w:rsidTr="00BF604E">
        <w:trPr>
          <w:ins w:id="1386" w:author="Ross Norsworthy" w:date="2020-03-19T22:33:00Z"/>
        </w:trPr>
        <w:tc>
          <w:tcPr>
            <w:tcW w:w="639" w:type="dxa"/>
          </w:tcPr>
          <w:p w14:paraId="588FAF7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87" w:author="Ross Norsworthy" w:date="2020-03-19T22:33:00Z"/>
                <w:sz w:val="20"/>
              </w:rPr>
            </w:pPr>
            <w:ins w:id="1388" w:author="Ross Norsworthy" w:date="2020-03-19T22:33:00Z">
              <w:r w:rsidRPr="00D563AA">
                <w:rPr>
                  <w:sz w:val="20"/>
                </w:rPr>
                <w:t>30</w:t>
              </w:r>
            </w:ins>
          </w:p>
        </w:tc>
        <w:tc>
          <w:tcPr>
            <w:tcW w:w="4034" w:type="dxa"/>
          </w:tcPr>
          <w:p w14:paraId="1B4C19C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89" w:author="Ross Norsworthy" w:date="2020-03-19T22:33:00Z"/>
                <w:sz w:val="20"/>
              </w:rPr>
            </w:pPr>
            <w:ins w:id="1390" w:author="Ross Norsworthy" w:date="2020-03-19T22:33:00Z">
              <w:r w:rsidRPr="00D563AA">
                <w:rPr>
                  <w:sz w:val="20"/>
                </w:rPr>
                <w:t>10 11 10 11 11 11 01 00 11 10 01 11 11 01 10 01</w:t>
              </w:r>
            </w:ins>
          </w:p>
        </w:tc>
        <w:tc>
          <w:tcPr>
            <w:tcW w:w="709" w:type="dxa"/>
          </w:tcPr>
          <w:p w14:paraId="518629E2"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91" w:author="Ross Norsworthy" w:date="2020-03-19T22:33:00Z"/>
                <w:sz w:val="20"/>
              </w:rPr>
            </w:pPr>
            <w:ins w:id="1392" w:author="Ross Norsworthy" w:date="2020-03-19T22:33:00Z">
              <w:r w:rsidRPr="00D563AA">
                <w:rPr>
                  <w:sz w:val="20"/>
                </w:rPr>
                <w:t>62</w:t>
              </w:r>
            </w:ins>
          </w:p>
        </w:tc>
        <w:tc>
          <w:tcPr>
            <w:tcW w:w="4111" w:type="dxa"/>
          </w:tcPr>
          <w:p w14:paraId="2301923A"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93" w:author="Ross Norsworthy" w:date="2020-03-19T22:33:00Z"/>
                <w:sz w:val="20"/>
              </w:rPr>
            </w:pPr>
            <w:ins w:id="1394" w:author="Ross Norsworthy" w:date="2020-03-19T22:33:00Z">
              <w:r w:rsidRPr="00D563AA">
                <w:rPr>
                  <w:sz w:val="20"/>
                </w:rPr>
                <w:t>00 11 10 01 00 01 11 01 00 00 11 10 01 00 11 11</w:t>
              </w:r>
            </w:ins>
          </w:p>
        </w:tc>
      </w:tr>
      <w:tr w:rsidR="00A013FD" w:rsidRPr="00A013FD" w14:paraId="3B1CD5B2" w14:textId="77777777" w:rsidTr="00BF604E">
        <w:trPr>
          <w:ins w:id="1395" w:author="Ross Norsworthy" w:date="2020-03-19T22:33:00Z"/>
        </w:trPr>
        <w:tc>
          <w:tcPr>
            <w:tcW w:w="639" w:type="dxa"/>
          </w:tcPr>
          <w:p w14:paraId="36708CBC"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96" w:author="Ross Norsworthy" w:date="2020-03-19T22:33:00Z"/>
                <w:sz w:val="20"/>
              </w:rPr>
            </w:pPr>
            <w:ins w:id="1397" w:author="Ross Norsworthy" w:date="2020-03-19T22:33:00Z">
              <w:r w:rsidRPr="00D563AA">
                <w:rPr>
                  <w:sz w:val="20"/>
                </w:rPr>
                <w:t>31</w:t>
              </w:r>
            </w:ins>
          </w:p>
        </w:tc>
        <w:tc>
          <w:tcPr>
            <w:tcW w:w="4034" w:type="dxa"/>
          </w:tcPr>
          <w:p w14:paraId="16D3C750"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398" w:author="Ross Norsworthy" w:date="2020-03-19T22:33:00Z"/>
                <w:sz w:val="20"/>
              </w:rPr>
            </w:pPr>
            <w:ins w:id="1399" w:author="Ross Norsworthy" w:date="2020-03-19T22:33:00Z">
              <w:r w:rsidRPr="00D563AA">
                <w:rPr>
                  <w:sz w:val="20"/>
                </w:rPr>
                <w:t>10 11 11 11 11 11 01 00 10 01 10 00 00 10 01 10</w:t>
              </w:r>
            </w:ins>
          </w:p>
        </w:tc>
        <w:tc>
          <w:tcPr>
            <w:tcW w:w="709" w:type="dxa"/>
          </w:tcPr>
          <w:p w14:paraId="559218A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400" w:author="Ross Norsworthy" w:date="2020-03-19T22:33:00Z"/>
                <w:sz w:val="20"/>
              </w:rPr>
            </w:pPr>
            <w:ins w:id="1401" w:author="Ross Norsworthy" w:date="2020-03-19T22:33:00Z">
              <w:r w:rsidRPr="00D563AA">
                <w:rPr>
                  <w:sz w:val="20"/>
                </w:rPr>
                <w:t>63</w:t>
              </w:r>
            </w:ins>
          </w:p>
        </w:tc>
        <w:tc>
          <w:tcPr>
            <w:tcW w:w="4111" w:type="dxa"/>
          </w:tcPr>
          <w:p w14:paraId="60C9DC7F" w14:textId="77777777" w:rsidR="00A013FD" w:rsidRPr="00D563AA"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402" w:author="Ross Norsworthy" w:date="2020-03-19T22:33:00Z"/>
                <w:sz w:val="20"/>
              </w:rPr>
            </w:pPr>
            <w:ins w:id="1403" w:author="Ross Norsworthy" w:date="2020-03-19T22:33:00Z">
              <w:r w:rsidRPr="00D563AA">
                <w:rPr>
                  <w:sz w:val="20"/>
                </w:rPr>
                <w:t>00 11 11 01 00 01 11 01 01 11 00 01 10 11 00 00</w:t>
              </w:r>
            </w:ins>
          </w:p>
        </w:tc>
      </w:tr>
    </w:tbl>
    <w:p w14:paraId="5C3ED42C" w14:textId="77777777" w:rsidR="0099227D" w:rsidRPr="00A013FD" w:rsidRDefault="0099227D" w:rsidP="0099227D">
      <w:pPr>
        <w:pStyle w:val="Tablefin"/>
        <w:rPr>
          <w:ins w:id="1404" w:author="Ross Norsworthy" w:date="2020-03-19T22:33:00Z"/>
          <w:lang w:val="en-US"/>
        </w:rPr>
      </w:pPr>
    </w:p>
    <w:p w14:paraId="715E72E6" w14:textId="77777777" w:rsidR="00A013FD" w:rsidRPr="00A013FD" w:rsidRDefault="00A013FD" w:rsidP="00A013FD">
      <w:pPr>
        <w:spacing w:after="120"/>
        <w:rPr>
          <w:ins w:id="1405" w:author="Ross Norsworthy" w:date="2020-03-19T22:33:00Z"/>
          <w:lang w:eastAsia="ja-JP"/>
        </w:rPr>
      </w:pPr>
      <w:ins w:id="1406" w:author="Ross Norsworthy" w:date="2020-03-19T22:33:00Z">
        <w:r w:rsidRPr="00A013FD">
          <w:rPr>
            <w:lang w:eastAsia="ja-JP"/>
          </w:rPr>
          <w:t>The Link ID is not used by the SAT link.</w:t>
        </w:r>
      </w:ins>
    </w:p>
    <w:p w14:paraId="4F6AD65E" w14:textId="09022BE1" w:rsidR="00D93EC9" w:rsidRPr="00A013FD" w:rsidRDefault="00966D23" w:rsidP="00211A66">
      <w:pPr>
        <w:pStyle w:val="Heading4"/>
        <w:rPr>
          <w:ins w:id="1407" w:author="Ross Norsworthy" w:date="2020-03-19T22:33:00Z"/>
          <w:rFonts w:eastAsia="Calibri"/>
          <w:lang w:eastAsia="en-GB"/>
        </w:rPr>
      </w:pPr>
      <w:ins w:id="1408" w:author="Song, Xiaojing" w:date="2020-08-24T16:30:00Z">
        <w:del w:id="1409" w:author="USA Editor 2021" w:date="2020-12-10T16:37:00Z">
          <w:r w:rsidRPr="00834D8B" w:rsidDel="00DC6C4D">
            <w:rPr>
              <w:rFonts w:eastAsia="Calibri"/>
              <w:smallCaps/>
              <w:highlight w:val="green"/>
              <w:lang w:eastAsia="en-GB"/>
            </w:rPr>
            <w:delText>A</w:delText>
          </w:r>
          <w:r w:rsidDel="00DC6C4D">
            <w:rPr>
              <w:rFonts w:eastAsia="Calibri"/>
              <w:smallCaps/>
              <w:lang w:eastAsia="en-GB"/>
            </w:rPr>
            <w:delText xml:space="preserve"> </w:delText>
          </w:r>
        </w:del>
      </w:ins>
      <w:ins w:id="1410" w:author="Song, Xiaojing" w:date="2020-08-21T15:08:00Z">
        <w:r w:rsidR="00EF57DD">
          <w:rPr>
            <w:rFonts w:eastAsia="Calibri"/>
            <w:smallCaps/>
            <w:lang w:eastAsia="en-GB"/>
          </w:rPr>
          <w:t>1.2.3.5</w:t>
        </w:r>
        <w:r w:rsidR="00EF57DD">
          <w:rPr>
            <w:rFonts w:eastAsia="Calibri"/>
            <w:smallCaps/>
            <w:lang w:eastAsia="en-GB"/>
          </w:rPr>
          <w:tab/>
        </w:r>
      </w:ins>
      <w:ins w:id="1411" w:author="Ross Norsworthy" w:date="2020-03-19T22:33:00Z">
        <w:r w:rsidR="00D93EC9" w:rsidRPr="00A013FD">
          <w:rPr>
            <w:rFonts w:eastAsia="Calibri"/>
            <w:lang w:eastAsia="en-GB"/>
          </w:rPr>
          <w:t>Data payload with CRC</w:t>
        </w:r>
      </w:ins>
    </w:p>
    <w:p w14:paraId="50AEB4E1" w14:textId="77777777" w:rsidR="00A013FD" w:rsidRPr="00A013FD" w:rsidRDefault="00A013FD" w:rsidP="00A013FD">
      <w:pPr>
        <w:spacing w:after="120"/>
        <w:rPr>
          <w:ins w:id="1412" w:author="Ross Norsworthy" w:date="2020-03-19T22:33:00Z"/>
        </w:rPr>
      </w:pPr>
      <w:ins w:id="1413" w:author="Ross Norsworthy" w:date="2020-03-19T22:33:00Z">
        <w:r w:rsidRPr="00A013FD">
          <w:rPr>
            <w:lang w:eastAsia="en-GB"/>
          </w:rPr>
          <w:t>Input data is processed MSB first.</w:t>
        </w:r>
      </w:ins>
    </w:p>
    <w:p w14:paraId="595E08AF" w14:textId="5270C7DC" w:rsidR="00A013FD" w:rsidRPr="00A013FD" w:rsidRDefault="00A013FD" w:rsidP="00A013FD">
      <w:pPr>
        <w:spacing w:after="120"/>
        <w:rPr>
          <w:ins w:id="1414" w:author="Ross Norsworthy" w:date="2020-03-19T22:33:00Z"/>
        </w:rPr>
      </w:pPr>
      <w:ins w:id="1415" w:author="Ross Norsworthy" w:date="2020-03-19T22:33:00Z">
        <w:r w:rsidRPr="00A013FD">
          <w:t xml:space="preserve">The data payload with its appended CRC (refer to </w:t>
        </w:r>
        <w:del w:id="1416" w:author="USA Editor 2021" w:date="2020-12-10T16:37:00Z">
          <w:r w:rsidRPr="00834D8B" w:rsidDel="00DC6C4D">
            <w:rPr>
              <w:highlight w:val="green"/>
              <w:rPrChange w:id="1417" w:author="USA Editor 2021" w:date="2020-12-11T10:30:00Z">
                <w:rPr/>
              </w:rPrChange>
            </w:rPr>
            <w:delText>A</w:delText>
          </w:r>
        </w:del>
      </w:ins>
      <w:ins w:id="1418" w:author="USA Editor 2021" w:date="2020-12-10T16:37:00Z">
        <w:r w:rsidR="00DC6C4D" w:rsidRPr="00834D8B">
          <w:rPr>
            <w:highlight w:val="green"/>
            <w:lang w:val="en-US"/>
            <w:rPrChange w:id="1419" w:author="USA Editor 2021" w:date="2020-12-11T10:30:00Z">
              <w:rPr>
                <w:lang w:val="en-US"/>
              </w:rPr>
            </w:rPrChange>
          </w:rPr>
          <w:t>§</w:t>
        </w:r>
      </w:ins>
      <w:ins w:id="1420" w:author="Ross Norsworthy" w:date="2020-03-19T22:33:00Z">
        <w:r w:rsidRPr="00A013FD">
          <w:t xml:space="preserve"> 1.2.5) is interleaved (refer to Table </w:t>
        </w:r>
      </w:ins>
      <w:ins w:id="1421" w:author="USA Editor 2021" w:date="2021-01-06T12:37:00Z">
        <w:r w:rsidR="003C0056" w:rsidRPr="003C0056">
          <w:rPr>
            <w:highlight w:val="green"/>
          </w:rPr>
          <w:t>4</w:t>
        </w:r>
      </w:ins>
      <w:ins w:id="1422" w:author="Ross Norsworthy" w:date="2020-03-19T22:33:00Z">
        <w:del w:id="1423" w:author="USA Editor 2021" w:date="2021-01-06T12:37:00Z">
          <w:r w:rsidRPr="003C0056" w:rsidDel="003C0056">
            <w:rPr>
              <w:highlight w:val="green"/>
            </w:rPr>
            <w:delText>5</w:delText>
          </w:r>
        </w:del>
        <w:r w:rsidRPr="00A013FD">
          <w:t xml:space="preserve">) encoded (refer to </w:t>
        </w:r>
        <w:del w:id="1424" w:author="USA Editor 2021" w:date="2020-12-10T16:38:00Z">
          <w:r w:rsidRPr="00834D8B" w:rsidDel="00DC6C4D">
            <w:rPr>
              <w:highlight w:val="green"/>
              <w:rPrChange w:id="1425" w:author="USA Editor 2021" w:date="2020-12-11T10:30:00Z">
                <w:rPr/>
              </w:rPrChange>
            </w:rPr>
            <w:delText>A</w:delText>
          </w:r>
        </w:del>
      </w:ins>
      <w:ins w:id="1426" w:author="USA Editor 2021" w:date="2020-12-10T16:38:00Z">
        <w:r w:rsidR="00DC6C4D" w:rsidRPr="00834D8B">
          <w:rPr>
            <w:highlight w:val="green"/>
            <w:lang w:val="en-US"/>
            <w:rPrChange w:id="1427" w:author="USA Editor 2021" w:date="2020-12-11T10:30:00Z">
              <w:rPr>
                <w:lang w:val="en-US"/>
              </w:rPr>
            </w:rPrChange>
          </w:rPr>
          <w:t>§</w:t>
        </w:r>
      </w:ins>
      <w:ins w:id="1428" w:author="Ross Norsworthy" w:date="2020-03-19T22:33:00Z">
        <w:r w:rsidRPr="00A013FD">
          <w:t xml:space="preserve"> 1.2.4.1), scrambled (refer </w:t>
        </w:r>
        <w:del w:id="1429" w:author="USA Editor 2021" w:date="2020-12-10T16:38:00Z">
          <w:r w:rsidRPr="00834D8B" w:rsidDel="00DC6C4D">
            <w:rPr>
              <w:highlight w:val="green"/>
              <w:rPrChange w:id="1430" w:author="USA Editor 2021" w:date="2020-12-11T10:30:00Z">
                <w:rPr/>
              </w:rPrChange>
            </w:rPr>
            <w:delText>A</w:delText>
          </w:r>
        </w:del>
      </w:ins>
      <w:ins w:id="1431" w:author="USA Editor 2021" w:date="2020-12-10T16:38:00Z">
        <w:r w:rsidR="00DC6C4D" w:rsidRPr="00834D8B">
          <w:rPr>
            <w:highlight w:val="green"/>
            <w:lang w:val="en-US"/>
            <w:rPrChange w:id="1432" w:author="USA Editor 2021" w:date="2020-12-11T10:30:00Z">
              <w:rPr>
                <w:lang w:val="en-US"/>
              </w:rPr>
            </w:rPrChange>
          </w:rPr>
          <w:t>§</w:t>
        </w:r>
      </w:ins>
      <w:ins w:id="1433" w:author="Ross Norsworthy" w:date="2020-03-19T22:33:00Z">
        <w:r w:rsidRPr="00A013FD">
          <w:t xml:space="preserve"> 1.2.6) and bit mapped (refer to </w:t>
        </w:r>
        <w:del w:id="1434" w:author="USA Editor 2021" w:date="2020-12-10T16:38:00Z">
          <w:r w:rsidRPr="00834D8B" w:rsidDel="00DC6C4D">
            <w:rPr>
              <w:highlight w:val="green"/>
              <w:rPrChange w:id="1435" w:author="USA Editor 2021" w:date="2020-12-11T10:30:00Z">
                <w:rPr/>
              </w:rPrChange>
            </w:rPr>
            <w:delText>A</w:delText>
          </w:r>
        </w:del>
      </w:ins>
      <w:ins w:id="1436" w:author="USA Editor 2021" w:date="2020-12-10T16:38:00Z">
        <w:r w:rsidR="00DC6C4D" w:rsidRPr="00834D8B">
          <w:rPr>
            <w:highlight w:val="green"/>
            <w:lang w:val="en-US"/>
            <w:rPrChange w:id="1437" w:author="USA Editor 2021" w:date="2020-12-11T10:30:00Z">
              <w:rPr>
                <w:lang w:val="en-US"/>
              </w:rPr>
            </w:rPrChange>
          </w:rPr>
          <w:t>§</w:t>
        </w:r>
      </w:ins>
      <w:ins w:id="1438" w:author="Ross Norsworthy" w:date="2020-03-19T22:33:00Z">
        <w:r w:rsidRPr="00A013FD">
          <w:t xml:space="preserve"> 1.2.9).</w:t>
        </w:r>
      </w:ins>
    </w:p>
    <w:p w14:paraId="077FFF77" w14:textId="77777777" w:rsidR="00A013FD" w:rsidRDefault="00A013FD" w:rsidP="00A013FD">
      <w:pPr>
        <w:spacing w:after="120"/>
      </w:pPr>
      <w:ins w:id="1439" w:author="Ross Norsworthy" w:date="2020-03-19T22:33:00Z">
        <w:r w:rsidRPr="00A013FD">
          <w:t>Unused payload data is zero-filled.</w:t>
        </w:r>
      </w:ins>
    </w:p>
    <w:p w14:paraId="54781C32" w14:textId="77777777" w:rsidR="00737A07" w:rsidRDefault="00737A07" w:rsidP="00737A07">
      <w:pPr>
        <w:pStyle w:val="FigureNo"/>
        <w:rPr>
          <w:lang w:val="en-US"/>
        </w:rPr>
      </w:pPr>
      <w:bookmarkStart w:id="1440" w:name="_Toc35546190"/>
      <w:ins w:id="1441" w:author="Ross Norsworthy" w:date="2020-03-19T22:33:00Z">
        <w:r w:rsidRPr="00A013FD">
          <w:rPr>
            <w:lang w:val="en-US"/>
          </w:rPr>
          <w:t xml:space="preserve">Figure 6 </w:t>
        </w:r>
      </w:ins>
    </w:p>
    <w:p w14:paraId="1EDE8B33" w14:textId="77777777" w:rsidR="00737A07" w:rsidRPr="00A013FD" w:rsidRDefault="00737A07" w:rsidP="00737A07">
      <w:pPr>
        <w:pStyle w:val="Figuretitle"/>
        <w:rPr>
          <w:ins w:id="1442" w:author="Ross Norsworthy" w:date="2020-03-19T22:33:00Z"/>
          <w:lang w:val="en-US"/>
        </w:rPr>
      </w:pPr>
      <w:ins w:id="1443" w:author="Ross Norsworthy" w:date="2020-03-19T22:33:00Z">
        <w:r w:rsidRPr="00A013FD">
          <w:rPr>
            <w:lang w:val="en-US"/>
          </w:rPr>
          <w:t>Typical order of operations for Symbol Data; if CR=1 FEC is not applied</w:t>
        </w:r>
        <w:bookmarkEnd w:id="1440"/>
      </w:ins>
    </w:p>
    <w:p w14:paraId="5A8EDF9E" w14:textId="77777777" w:rsidR="00A013FD" w:rsidRPr="00A013FD" w:rsidRDefault="00A013FD" w:rsidP="00A013FD">
      <w:pPr>
        <w:jc w:val="center"/>
        <w:rPr>
          <w:ins w:id="1444" w:author="Ross Norsworthy" w:date="2020-03-19T22:33:00Z"/>
        </w:rPr>
      </w:pPr>
      <w:ins w:id="1445" w:author="Ross Norsworthy" w:date="2020-03-19T22:33:00Z">
        <w:r w:rsidRPr="00A013FD">
          <w:rPr>
            <w:noProof/>
            <w:lang w:val="fr-CA" w:eastAsia="fr-CA"/>
          </w:rPr>
          <w:drawing>
            <wp:inline distT="0" distB="0" distL="0" distR="0" wp14:anchorId="27468D43" wp14:editId="58A60D11">
              <wp:extent cx="3159760" cy="3507740"/>
              <wp:effectExtent l="0" t="0" r="254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159760" cy="3507740"/>
                      </a:xfrm>
                      <a:prstGeom prst="rect">
                        <a:avLst/>
                      </a:prstGeom>
                      <a:noFill/>
                      <a:ln>
                        <a:noFill/>
                      </a:ln>
                    </pic:spPr>
                  </pic:pic>
                </a:graphicData>
              </a:graphic>
            </wp:inline>
          </w:drawing>
        </w:r>
      </w:ins>
    </w:p>
    <w:p w14:paraId="3625A42A" w14:textId="70DC81F0" w:rsidR="000A7C9E" w:rsidRPr="00A013FD" w:rsidRDefault="00966D23" w:rsidP="000A7C9E">
      <w:pPr>
        <w:numPr>
          <w:ilvl w:val="3"/>
          <w:numId w:val="0"/>
        </w:numPr>
        <w:tabs>
          <w:tab w:val="clear" w:pos="1134"/>
          <w:tab w:val="clear" w:pos="1871"/>
          <w:tab w:val="clear" w:pos="2268"/>
          <w:tab w:val="left" w:pos="0"/>
        </w:tabs>
        <w:overflowPunct/>
        <w:autoSpaceDE/>
        <w:autoSpaceDN/>
        <w:adjustRightInd/>
        <w:spacing w:after="120"/>
        <w:ind w:left="1134" w:hanging="1134"/>
        <w:textAlignment w:val="auto"/>
        <w:outlineLvl w:val="3"/>
        <w:rPr>
          <w:ins w:id="1446" w:author="Ross Norsworthy" w:date="2020-03-19T22:33:00Z"/>
          <w:rFonts w:eastAsia="Calibri"/>
          <w:b/>
          <w:szCs w:val="24"/>
          <w:lang w:eastAsia="en-GB"/>
        </w:rPr>
      </w:pPr>
      <w:ins w:id="1447" w:author="Song, Xiaojing" w:date="2020-08-24T16:31:00Z">
        <w:del w:id="1448" w:author="USA Editor 2021" w:date="2020-12-10T16:38:00Z">
          <w:r w:rsidRPr="00834D8B" w:rsidDel="00DC6C4D">
            <w:rPr>
              <w:rFonts w:eastAsia="Calibri"/>
              <w:b/>
              <w:smallCaps/>
              <w:szCs w:val="24"/>
              <w:highlight w:val="green"/>
              <w:lang w:eastAsia="en-GB"/>
            </w:rPr>
            <w:delText>A</w:delText>
          </w:r>
          <w:r w:rsidDel="00DC6C4D">
            <w:rPr>
              <w:rFonts w:eastAsia="Calibri"/>
              <w:b/>
              <w:smallCaps/>
              <w:szCs w:val="24"/>
              <w:lang w:eastAsia="en-GB"/>
            </w:rPr>
            <w:delText xml:space="preserve"> </w:delText>
          </w:r>
        </w:del>
      </w:ins>
      <w:ins w:id="1449" w:author="Song, Xiaojing" w:date="2020-08-21T15:09:00Z">
        <w:r w:rsidR="00EF57DD">
          <w:rPr>
            <w:rFonts w:eastAsia="Calibri"/>
            <w:b/>
            <w:smallCaps/>
            <w:szCs w:val="24"/>
            <w:lang w:eastAsia="en-GB"/>
          </w:rPr>
          <w:t>1.2.3.6</w:t>
        </w:r>
        <w:r w:rsidR="00EF57DD">
          <w:rPr>
            <w:rFonts w:eastAsia="Calibri"/>
            <w:b/>
            <w:smallCaps/>
            <w:szCs w:val="24"/>
            <w:lang w:eastAsia="en-GB"/>
          </w:rPr>
          <w:tab/>
        </w:r>
      </w:ins>
      <w:ins w:id="1450" w:author="Ross Norsworthy" w:date="2020-03-19T22:33:00Z">
        <w:r w:rsidR="000A7C9E" w:rsidRPr="00A013FD">
          <w:rPr>
            <w:rFonts w:eastAsia="Calibri"/>
            <w:b/>
            <w:szCs w:val="24"/>
            <w:lang w:eastAsia="en-GB"/>
          </w:rPr>
          <w:t xml:space="preserve">Bit scrambling  </w:t>
        </w:r>
      </w:ins>
    </w:p>
    <w:p w14:paraId="5D17AB15" w14:textId="656FAEC9" w:rsidR="000A7C9E" w:rsidRPr="00A013FD" w:rsidRDefault="000A7C9E" w:rsidP="000A7C9E">
      <w:pPr>
        <w:spacing w:after="120"/>
        <w:rPr>
          <w:ins w:id="1451" w:author="Ross Norsworthy" w:date="2020-03-19T22:33:00Z"/>
        </w:rPr>
      </w:pPr>
      <w:ins w:id="1452" w:author="Ross Norsworthy" w:date="2020-03-19T22:33:00Z">
        <w:r w:rsidRPr="00A013FD">
          <w:t xml:space="preserve">Scrambling of the user data is required to avoid the power spectral density to be concentrated in the narrow band. Refer to </w:t>
        </w:r>
        <w:del w:id="1453" w:author="USA Editor 2021" w:date="2020-12-10T16:39:00Z">
          <w:r w:rsidRPr="00834D8B" w:rsidDel="00DC6C4D">
            <w:rPr>
              <w:highlight w:val="green"/>
              <w:rPrChange w:id="1454" w:author="USA Editor 2021" w:date="2020-12-11T10:31:00Z">
                <w:rPr/>
              </w:rPrChange>
            </w:rPr>
            <w:delText>A</w:delText>
          </w:r>
        </w:del>
      </w:ins>
      <w:ins w:id="1455" w:author="USA Editor 2021" w:date="2020-12-10T16:39:00Z">
        <w:r w:rsidR="00DC6C4D" w:rsidRPr="00834D8B">
          <w:rPr>
            <w:highlight w:val="green"/>
            <w:lang w:val="en-US"/>
            <w:rPrChange w:id="1456" w:author="USA Editor 2021" w:date="2020-12-11T10:31:00Z">
              <w:rPr>
                <w:lang w:val="en-US"/>
              </w:rPr>
            </w:rPrChange>
          </w:rPr>
          <w:t>§</w:t>
        </w:r>
      </w:ins>
      <w:ins w:id="1457" w:author="Ross Norsworthy" w:date="2020-03-19T22:33:00Z">
        <w:r w:rsidRPr="00A013FD">
          <w:t xml:space="preserve"> 1.2.6 for the detailed definition of the scrambler sequence. </w:t>
        </w:r>
      </w:ins>
    </w:p>
    <w:p w14:paraId="700B3DEF" w14:textId="7AA1D7B8" w:rsidR="000A7C9E" w:rsidRPr="00A013FD" w:rsidRDefault="00966D23" w:rsidP="000A7C9E">
      <w:pPr>
        <w:numPr>
          <w:ilvl w:val="3"/>
          <w:numId w:val="0"/>
        </w:numPr>
        <w:tabs>
          <w:tab w:val="clear" w:pos="1134"/>
          <w:tab w:val="clear" w:pos="1871"/>
          <w:tab w:val="clear" w:pos="2268"/>
          <w:tab w:val="left" w:pos="0"/>
        </w:tabs>
        <w:overflowPunct/>
        <w:autoSpaceDE/>
        <w:autoSpaceDN/>
        <w:adjustRightInd/>
        <w:spacing w:after="120"/>
        <w:ind w:left="1134" w:hanging="1134"/>
        <w:textAlignment w:val="auto"/>
        <w:outlineLvl w:val="3"/>
        <w:rPr>
          <w:ins w:id="1458" w:author="Ross Norsworthy" w:date="2020-03-19T22:33:00Z"/>
          <w:rFonts w:eastAsia="Calibri"/>
          <w:b/>
          <w:szCs w:val="24"/>
          <w:lang w:eastAsia="en-GB"/>
        </w:rPr>
      </w:pPr>
      <w:ins w:id="1459" w:author="Song, Xiaojing" w:date="2020-08-24T16:31:00Z">
        <w:del w:id="1460" w:author="USA Editor 2021" w:date="2020-12-10T16:39:00Z">
          <w:r w:rsidRPr="00834D8B" w:rsidDel="00DC6C4D">
            <w:rPr>
              <w:rFonts w:eastAsia="Calibri"/>
              <w:b/>
              <w:smallCaps/>
              <w:szCs w:val="24"/>
              <w:highlight w:val="green"/>
              <w:lang w:eastAsia="en-GB"/>
            </w:rPr>
            <w:delText>A</w:delText>
          </w:r>
          <w:r w:rsidDel="00DC6C4D">
            <w:rPr>
              <w:rFonts w:eastAsia="Calibri"/>
              <w:b/>
              <w:smallCaps/>
              <w:szCs w:val="24"/>
              <w:lang w:eastAsia="en-GB"/>
            </w:rPr>
            <w:delText xml:space="preserve"> </w:delText>
          </w:r>
        </w:del>
      </w:ins>
      <w:ins w:id="1461" w:author="Song, Xiaojing" w:date="2020-08-21T15:09:00Z">
        <w:r w:rsidR="00EF57DD">
          <w:rPr>
            <w:rFonts w:eastAsia="Calibri"/>
            <w:b/>
            <w:smallCaps/>
            <w:szCs w:val="24"/>
            <w:lang w:eastAsia="en-GB"/>
          </w:rPr>
          <w:t>1.2.3.7</w:t>
        </w:r>
        <w:r w:rsidR="00EF57DD">
          <w:rPr>
            <w:rFonts w:eastAsia="Calibri"/>
            <w:b/>
            <w:smallCaps/>
            <w:szCs w:val="24"/>
            <w:lang w:eastAsia="en-GB"/>
          </w:rPr>
          <w:tab/>
        </w:r>
      </w:ins>
      <w:ins w:id="1462" w:author="Ross Norsworthy" w:date="2020-03-19T22:33:00Z">
        <w:r w:rsidR="000A7C9E" w:rsidRPr="00A013FD">
          <w:rPr>
            <w:rFonts w:eastAsia="Calibri"/>
            <w:b/>
            <w:szCs w:val="24"/>
            <w:lang w:eastAsia="en-GB"/>
          </w:rPr>
          <w:t>Guard time</w:t>
        </w:r>
      </w:ins>
    </w:p>
    <w:p w14:paraId="7A53FCF2" w14:textId="77777777" w:rsidR="000A7C9E" w:rsidRPr="00A013FD" w:rsidRDefault="000A7C9E" w:rsidP="000A7C9E">
      <w:pPr>
        <w:spacing w:after="120"/>
        <w:rPr>
          <w:ins w:id="1463" w:author="Ross Norsworthy" w:date="2020-03-19T22:33:00Z"/>
        </w:rPr>
      </w:pPr>
      <w:ins w:id="1464" w:author="Ross Norsworthy" w:date="2020-03-19T22:33:00Z">
        <w:r w:rsidRPr="00A013FD">
          <w:t xml:space="preserve">The guard time consists of the ramp down time from full power to −50 dBc of less than or equal to 417 µs. The remaining time is for delay and jitter. </w:t>
        </w:r>
      </w:ins>
    </w:p>
    <w:p w14:paraId="031BCB53" w14:textId="2B4E40D6" w:rsidR="000A7C9E" w:rsidRPr="00A013FD" w:rsidRDefault="00966D23" w:rsidP="006B4DA5">
      <w:pPr>
        <w:pStyle w:val="Heading3"/>
        <w:rPr>
          <w:ins w:id="1465" w:author="Ross Norsworthy" w:date="2020-03-19T22:33:00Z"/>
          <w:rFonts w:eastAsia="Calibri"/>
          <w:lang w:eastAsia="en-GB"/>
        </w:rPr>
      </w:pPr>
      <w:bookmarkStart w:id="1466" w:name="_Toc35545273"/>
      <w:ins w:id="1467" w:author="Song, Xiaojing" w:date="2020-08-24T16:31:00Z">
        <w:del w:id="1468" w:author="USA Editor 2021" w:date="2020-12-10T16:39:00Z">
          <w:r w:rsidRPr="00834D8B" w:rsidDel="00DC6C4D">
            <w:rPr>
              <w:rFonts w:eastAsia="Calibri"/>
              <w:highlight w:val="green"/>
              <w:lang w:eastAsia="en-GB"/>
            </w:rPr>
            <w:delText>A</w:delText>
          </w:r>
          <w:r w:rsidDel="00DC6C4D">
            <w:rPr>
              <w:rFonts w:eastAsia="Calibri"/>
              <w:lang w:eastAsia="en-GB"/>
            </w:rPr>
            <w:delText xml:space="preserve"> </w:delText>
          </w:r>
        </w:del>
      </w:ins>
      <w:ins w:id="1469" w:author="Song, Xiaojing" w:date="2020-08-21T10:02:00Z">
        <w:r w:rsidR="007C2A5F">
          <w:rPr>
            <w:rFonts w:eastAsia="Calibri"/>
            <w:lang w:eastAsia="en-GB"/>
          </w:rPr>
          <w:t>1.2.4</w:t>
        </w:r>
        <w:r w:rsidR="007C2A5F">
          <w:rPr>
            <w:rFonts w:eastAsia="Calibri"/>
            <w:lang w:eastAsia="en-GB"/>
          </w:rPr>
          <w:tab/>
        </w:r>
      </w:ins>
      <w:ins w:id="1470" w:author="Ross Norsworthy" w:date="2020-03-19T22:33:00Z">
        <w:r w:rsidR="000A7C9E" w:rsidRPr="00A013FD">
          <w:rPr>
            <w:rFonts w:eastAsia="Calibri"/>
            <w:lang w:eastAsia="en-GB"/>
          </w:rPr>
          <w:t>Forward Error Correction</w:t>
        </w:r>
        <w:bookmarkEnd w:id="1466"/>
        <w:r w:rsidR="000A7C9E" w:rsidRPr="00A013FD">
          <w:rPr>
            <w:rFonts w:eastAsia="Calibri"/>
            <w:lang w:eastAsia="en-GB"/>
          </w:rPr>
          <w:t xml:space="preserve"> </w:t>
        </w:r>
      </w:ins>
    </w:p>
    <w:p w14:paraId="5C53E8EC" w14:textId="741A1D1E" w:rsidR="000A7C9E" w:rsidRPr="00A013FD" w:rsidRDefault="00966D23" w:rsidP="006B4DA5">
      <w:pPr>
        <w:pStyle w:val="Heading4"/>
        <w:rPr>
          <w:ins w:id="1471" w:author="Ross Norsworthy" w:date="2020-03-19T22:33:00Z"/>
          <w:rFonts w:eastAsia="Calibri"/>
          <w:lang w:eastAsia="en-GB"/>
        </w:rPr>
      </w:pPr>
      <w:ins w:id="1472" w:author="Song, Xiaojing" w:date="2020-08-24T16:31:00Z">
        <w:del w:id="1473" w:author="USA Editor 2021" w:date="2020-12-10T16:39:00Z">
          <w:r w:rsidRPr="00834D8B" w:rsidDel="00DC6C4D">
            <w:rPr>
              <w:rFonts w:eastAsia="Calibri"/>
              <w:smallCaps/>
              <w:highlight w:val="green"/>
              <w:lang w:eastAsia="en-GB"/>
            </w:rPr>
            <w:delText>A</w:delText>
          </w:r>
          <w:r w:rsidDel="00DC6C4D">
            <w:rPr>
              <w:rFonts w:eastAsia="Calibri"/>
              <w:smallCaps/>
              <w:lang w:eastAsia="en-GB"/>
            </w:rPr>
            <w:delText xml:space="preserve"> </w:delText>
          </w:r>
        </w:del>
      </w:ins>
      <w:ins w:id="1474" w:author="Song, Xiaojing" w:date="2020-08-21T15:09:00Z">
        <w:r w:rsidR="004B3F85">
          <w:rPr>
            <w:rFonts w:eastAsia="Calibri"/>
            <w:smallCaps/>
            <w:lang w:eastAsia="en-GB"/>
          </w:rPr>
          <w:t>1.2.4.1</w:t>
        </w:r>
        <w:r w:rsidR="004B3F85">
          <w:rPr>
            <w:rFonts w:eastAsia="Calibri"/>
            <w:smallCaps/>
            <w:lang w:eastAsia="en-GB"/>
          </w:rPr>
          <w:tab/>
        </w:r>
      </w:ins>
      <w:ins w:id="1475" w:author="Ross Norsworthy" w:date="2020-03-19T22:33:00Z">
        <w:r w:rsidR="000A7C9E" w:rsidRPr="00A013FD">
          <w:rPr>
            <w:rFonts w:eastAsia="Calibri"/>
            <w:lang w:eastAsia="en-GB"/>
          </w:rPr>
          <w:t>Encoder Structure</w:t>
        </w:r>
      </w:ins>
    </w:p>
    <w:p w14:paraId="1A1B814D" w14:textId="292C2C4C" w:rsidR="000A7C9E" w:rsidRPr="00A013FD" w:rsidRDefault="000A7C9E" w:rsidP="000A7C9E">
      <w:pPr>
        <w:spacing w:after="120"/>
        <w:rPr>
          <w:ins w:id="1476" w:author="Ross Norsworthy" w:date="2020-03-19T22:33:00Z"/>
        </w:rPr>
      </w:pPr>
      <w:ins w:id="1477" w:author="Ross Norsworthy" w:date="2020-03-19T22:33:00Z">
        <w:r w:rsidRPr="00A013FD">
          <w:t xml:space="preserve">This paragraph defines the general structure of the forward error correction encoder to be used on the satellite and the terrestrial component of the VDES. The overall structure follows the specification in the ETSI EN 302 583 standard </w:t>
        </w:r>
        <w:del w:id="1478" w:author="USA Editor 2021" w:date="2020-12-10T12:53:00Z">
          <w:r w:rsidRPr="00834D8B" w:rsidDel="00273DC4">
            <w:rPr>
              <w:highlight w:val="green"/>
              <w:rPrChange w:id="1479" w:author="USA Editor 2021" w:date="2020-12-11T10:31:00Z">
                <w:rPr/>
              </w:rPrChange>
            </w:rPr>
            <w:delText>[</w:delText>
          </w:r>
        </w:del>
      </w:ins>
      <w:ins w:id="1480" w:author="USA Editor 2021" w:date="2020-12-10T12:53:00Z">
        <w:r w:rsidR="00273DC4" w:rsidRPr="00834D8B">
          <w:rPr>
            <w:highlight w:val="green"/>
            <w:rPrChange w:id="1481" w:author="USA Editor 2021" w:date="2020-12-11T10:31:00Z">
              <w:rPr/>
            </w:rPrChange>
          </w:rPr>
          <w:t>{</w:t>
        </w:r>
      </w:ins>
      <w:ins w:id="1482" w:author="Ross Norsworthy" w:date="2020-03-19T22:33:00Z">
        <w:r w:rsidRPr="0098498F">
          <w:t>RD-1</w:t>
        </w:r>
      </w:ins>
      <w:ins w:id="1483" w:author="USA Editor 2021" w:date="2020-12-10T12:53:00Z">
        <w:r w:rsidR="00273DC4" w:rsidRPr="0098498F">
          <w:rPr>
            <w:highlight w:val="green"/>
          </w:rPr>
          <w:t>}</w:t>
        </w:r>
      </w:ins>
      <w:ins w:id="1484" w:author="Ross Norsworthy" w:date="2020-03-19T22:33:00Z">
        <w:del w:id="1485" w:author="USA Editor 2021" w:date="2020-12-10T12:53:00Z">
          <w:r w:rsidRPr="0098498F" w:rsidDel="00273DC4">
            <w:rPr>
              <w:highlight w:val="green"/>
            </w:rPr>
            <w:delText>]</w:delText>
          </w:r>
        </w:del>
        <w:r w:rsidRPr="0098498F">
          <w:rPr>
            <w:highlight w:val="green"/>
          </w:rPr>
          <w:t>.</w:t>
        </w:r>
      </w:ins>
    </w:p>
    <w:p w14:paraId="2C3C301B" w14:textId="716F1001" w:rsidR="00A013FD" w:rsidRPr="00A013FD" w:rsidRDefault="00A013FD" w:rsidP="00A013FD">
      <w:pPr>
        <w:spacing w:after="120"/>
        <w:rPr>
          <w:ins w:id="1486" w:author="Ross Norsworthy" w:date="2020-03-19T22:33:00Z"/>
        </w:rPr>
      </w:pPr>
      <w:ins w:id="1487" w:author="Ross Norsworthy" w:date="2020-03-19T22:33:00Z">
        <w:r w:rsidRPr="00A013FD">
          <w:t>The general encoder structure is depicted in Figure 7. The encoder consists of two recursive systematic convolutional (RSC) encoders concatenated in parallel. Each encoder produces 3 output bits per input bit. The first RSC encoder produces the bits X, Y</w:t>
        </w:r>
        <w:r w:rsidRPr="00A013FD">
          <w:rPr>
            <w:vertAlign w:val="subscript"/>
          </w:rPr>
          <w:t>0</w:t>
        </w:r>
        <w:r w:rsidRPr="00A013FD">
          <w:t xml:space="preserve"> and Y</w:t>
        </w:r>
        <w:r w:rsidRPr="00A013FD">
          <w:rPr>
            <w:vertAlign w:val="subscript"/>
          </w:rPr>
          <w:t>1</w:t>
        </w:r>
        <w:r w:rsidRPr="00A013FD">
          <w:t>, while the second encoder produces the bits X’, Y’</w:t>
        </w:r>
        <w:r w:rsidRPr="00A013FD">
          <w:rPr>
            <w:vertAlign w:val="subscript"/>
          </w:rPr>
          <w:t>0</w:t>
        </w:r>
        <w:r w:rsidRPr="00A013FD">
          <w:t xml:space="preserve"> and Y’</w:t>
        </w:r>
        <w:r w:rsidRPr="00A013FD">
          <w:rPr>
            <w:vertAlign w:val="subscript"/>
          </w:rPr>
          <w:t>1</w:t>
        </w:r>
        <w:r w:rsidRPr="00A013FD">
          <w:t xml:space="preserve">. The &lt;pi&gt; block in Figure 7 represents the interleaving function as described in </w:t>
        </w:r>
        <w:del w:id="1488" w:author="USA Editor 2021" w:date="2021-01-06T10:18:00Z">
          <w:r w:rsidRPr="000E6DC0" w:rsidDel="000E6DC0">
            <w:rPr>
              <w:highlight w:val="green"/>
              <w:rPrChange w:id="1489" w:author="USA Editor 2021" w:date="2021-01-06T10:18:00Z">
                <w:rPr/>
              </w:rPrChange>
            </w:rPr>
            <w:delText xml:space="preserve">section </w:delText>
          </w:r>
        </w:del>
        <w:del w:id="1490" w:author="USA Editor 2021" w:date="2020-12-10T16:39:00Z">
          <w:r w:rsidRPr="000E6DC0" w:rsidDel="00DC6C4D">
            <w:rPr>
              <w:highlight w:val="green"/>
              <w:rPrChange w:id="1491" w:author="USA Editor 2021" w:date="2021-01-06T10:18:00Z">
                <w:rPr/>
              </w:rPrChange>
            </w:rPr>
            <w:delText>A</w:delText>
          </w:r>
        </w:del>
      </w:ins>
      <w:ins w:id="1492" w:author="USA Editor 2021" w:date="2020-12-10T16:39:00Z">
        <w:r w:rsidR="00DC6C4D" w:rsidRPr="000E6DC0">
          <w:rPr>
            <w:highlight w:val="green"/>
            <w:lang w:val="en-US"/>
            <w:rPrChange w:id="1493" w:author="USA Editor 2021" w:date="2021-01-06T10:18:00Z">
              <w:rPr>
                <w:lang w:val="en-US"/>
              </w:rPr>
            </w:rPrChange>
          </w:rPr>
          <w:t>§</w:t>
        </w:r>
      </w:ins>
      <w:ins w:id="1494" w:author="Ross Norsworthy" w:date="2020-03-19T22:33:00Z">
        <w:r w:rsidRPr="00A013FD">
          <w:t xml:space="preserve"> 1.2.4.3.</w:t>
        </w:r>
      </w:ins>
    </w:p>
    <w:p w14:paraId="1C0E3A14" w14:textId="62323339" w:rsidR="00A013FD" w:rsidRDefault="00A013FD" w:rsidP="00A013FD">
      <w:pPr>
        <w:spacing w:after="120"/>
      </w:pPr>
      <w:ins w:id="1495" w:author="Ross Norsworthy" w:date="2020-03-19T22:33:00Z">
        <w:r w:rsidRPr="00A013FD">
          <w:t xml:space="preserve">The first encoder gets as input a word </w:t>
        </w:r>
        <w:r w:rsidRPr="00A013FD">
          <w:rPr>
            <w:b/>
          </w:rPr>
          <w:t>u</w:t>
        </w:r>
        <w:r w:rsidRPr="00A013FD">
          <w:t xml:space="preserve"> of k bits, with k, as specified in </w:t>
        </w:r>
        <w:del w:id="1496" w:author="USA Editor 2021" w:date="2020-12-10T16:40:00Z">
          <w:r w:rsidRPr="00834D8B" w:rsidDel="00DC6C4D">
            <w:rPr>
              <w:highlight w:val="green"/>
              <w:rPrChange w:id="1497" w:author="USA Editor 2021" w:date="2020-12-11T10:31:00Z">
                <w:rPr/>
              </w:rPrChange>
            </w:rPr>
            <w:delText>A</w:delText>
          </w:r>
        </w:del>
      </w:ins>
      <w:ins w:id="1498" w:author="USA Editor 2021" w:date="2020-12-10T16:40:00Z">
        <w:r w:rsidR="00DC6C4D" w:rsidRPr="00834D8B">
          <w:rPr>
            <w:highlight w:val="green"/>
            <w:lang w:val="en-US"/>
            <w:rPrChange w:id="1499" w:author="USA Editor 2021" w:date="2020-12-11T10:31:00Z">
              <w:rPr>
                <w:lang w:val="en-US"/>
              </w:rPr>
            </w:rPrChange>
          </w:rPr>
          <w:t>§</w:t>
        </w:r>
      </w:ins>
      <w:ins w:id="1500" w:author="Ross Norsworthy" w:date="2020-03-19T22:33:00Z">
        <w:r w:rsidRPr="00A013FD">
          <w:t xml:space="preserve"> 1.2.4.3. The second encoder input is denoted by </w:t>
        </w:r>
        <w:r w:rsidRPr="00A013FD">
          <w:rPr>
            <w:b/>
          </w:rPr>
          <w:t>u</w:t>
        </w:r>
        <w:r w:rsidRPr="00A013FD">
          <w:t xml:space="preserve">’ and it is a permuted version of the vector </w:t>
        </w:r>
        <w:r w:rsidRPr="00A013FD">
          <w:rPr>
            <w:b/>
          </w:rPr>
          <w:t>u</w:t>
        </w:r>
        <w:r w:rsidRPr="00A013FD">
          <w:t>. The input</w:t>
        </w:r>
        <w:r w:rsidRPr="00A013FD">
          <w:rPr>
            <w:b/>
          </w:rPr>
          <w:t xml:space="preserve"> u</w:t>
        </w:r>
        <w:r w:rsidRPr="00A013FD">
          <w:t xml:space="preserve"> is the data (including padding and CRC), with MSB of each byte first. For example, if the data is 0x7F, 0xA5, … </w:t>
        </w:r>
        <w:r w:rsidRPr="00A013FD">
          <w:rPr>
            <w:b/>
          </w:rPr>
          <w:t>u</w:t>
        </w:r>
        <w:r w:rsidRPr="00A013FD">
          <w:t xml:space="preserve"> will be 01111111 10100101 ….</w:t>
        </w:r>
      </w:ins>
    </w:p>
    <w:p w14:paraId="68D6C291" w14:textId="77777777" w:rsidR="00737A07" w:rsidRDefault="00737A07" w:rsidP="00737A07">
      <w:pPr>
        <w:pStyle w:val="FigureNo"/>
        <w:rPr>
          <w:lang w:val="en-US"/>
        </w:rPr>
      </w:pPr>
      <w:bookmarkStart w:id="1501" w:name="_Toc35546191"/>
      <w:ins w:id="1502" w:author="Ross Norsworthy" w:date="2020-03-19T22:33:00Z">
        <w:r w:rsidRPr="00A013FD">
          <w:rPr>
            <w:lang w:val="en-US"/>
          </w:rPr>
          <w:t>Figure 7</w:t>
        </w:r>
      </w:ins>
    </w:p>
    <w:p w14:paraId="11F32273" w14:textId="77777777" w:rsidR="00737A07" w:rsidRPr="00A013FD" w:rsidRDefault="00737A07" w:rsidP="00737A07">
      <w:pPr>
        <w:spacing w:before="0" w:after="200"/>
        <w:jc w:val="center"/>
        <w:rPr>
          <w:ins w:id="1503" w:author="Ross Norsworthy" w:date="2020-03-19T22:33:00Z"/>
          <w:b/>
          <w:bCs/>
          <w:sz w:val="22"/>
          <w:szCs w:val="22"/>
          <w:lang w:val="en-US"/>
        </w:rPr>
      </w:pPr>
      <w:ins w:id="1504" w:author="Ross Norsworthy" w:date="2020-03-19T22:33:00Z">
        <w:r w:rsidRPr="00A013FD">
          <w:rPr>
            <w:b/>
            <w:bCs/>
            <w:sz w:val="22"/>
            <w:szCs w:val="22"/>
            <w:lang w:val="en-US"/>
          </w:rPr>
          <w:t>Turbo encoder structure (high-level)</w:t>
        </w:r>
        <w:bookmarkEnd w:id="1501"/>
      </w:ins>
    </w:p>
    <w:p w14:paraId="377D4D3A" w14:textId="77777777" w:rsidR="00A013FD" w:rsidRPr="00A013FD" w:rsidRDefault="00A013FD" w:rsidP="00A013FD">
      <w:pPr>
        <w:spacing w:after="120"/>
        <w:jc w:val="center"/>
        <w:rPr>
          <w:ins w:id="1505" w:author="Ross Norsworthy" w:date="2020-03-19T22:33:00Z"/>
        </w:rPr>
      </w:pPr>
      <w:ins w:id="1506" w:author="Ross Norsworthy" w:date="2020-03-19T22:33:00Z">
        <w:r w:rsidRPr="00A013FD">
          <w:rPr>
            <w:noProof/>
            <w:lang w:val="fr-CA" w:eastAsia="fr-CA"/>
          </w:rPr>
          <w:drawing>
            <wp:inline distT="0" distB="0" distL="0" distR="0" wp14:anchorId="75503B2F" wp14:editId="21FB7D80">
              <wp:extent cx="5165725" cy="2449830"/>
              <wp:effectExtent l="0" t="0" r="0" b="762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65725" cy="2449830"/>
                      </a:xfrm>
                      <a:prstGeom prst="rect">
                        <a:avLst/>
                      </a:prstGeom>
                      <a:noFill/>
                      <a:ln>
                        <a:noFill/>
                      </a:ln>
                    </pic:spPr>
                  </pic:pic>
                </a:graphicData>
              </a:graphic>
            </wp:inline>
          </w:drawing>
        </w:r>
      </w:ins>
    </w:p>
    <w:p w14:paraId="5D086D6E" w14:textId="7794223B" w:rsidR="00A013FD" w:rsidRPr="0080100B" w:rsidRDefault="00966D23" w:rsidP="006B4DA5">
      <w:pPr>
        <w:pStyle w:val="Heading4"/>
        <w:rPr>
          <w:ins w:id="1507" w:author="Ross Norsworthy" w:date="2020-03-19T22:33:00Z"/>
          <w:rFonts w:eastAsia="Calibri"/>
          <w:lang w:eastAsia="en-GB"/>
        </w:rPr>
      </w:pPr>
      <w:ins w:id="1508" w:author="Song, Xiaojing" w:date="2020-08-24T16:31:00Z">
        <w:del w:id="1509" w:author="USA Editor 2021" w:date="2020-12-10T16:40:00Z">
          <w:r w:rsidRPr="00834D8B" w:rsidDel="00DC6C4D">
            <w:rPr>
              <w:rFonts w:eastAsia="Calibri"/>
              <w:smallCaps/>
              <w:szCs w:val="24"/>
              <w:highlight w:val="green"/>
              <w:lang w:eastAsia="en-GB"/>
            </w:rPr>
            <w:delText>A</w:delText>
          </w:r>
          <w:r w:rsidDel="00DC6C4D">
            <w:rPr>
              <w:rFonts w:eastAsia="Calibri"/>
              <w:smallCaps/>
              <w:szCs w:val="24"/>
              <w:lang w:eastAsia="en-GB"/>
            </w:rPr>
            <w:delText xml:space="preserve"> </w:delText>
          </w:r>
        </w:del>
      </w:ins>
      <w:ins w:id="1510" w:author="Song, Xiaojing" w:date="2020-08-21T15:09:00Z">
        <w:r w:rsidR="004B3F85" w:rsidRPr="00C00206">
          <w:rPr>
            <w:rFonts w:eastAsia="Calibri"/>
            <w:smallCaps/>
            <w:szCs w:val="24"/>
            <w:lang w:eastAsia="en-GB"/>
          </w:rPr>
          <w:t>1.2.4.2</w:t>
        </w:r>
        <w:r w:rsidR="004B3F85" w:rsidRPr="00C00206">
          <w:rPr>
            <w:rFonts w:eastAsia="Calibri"/>
            <w:smallCaps/>
            <w:szCs w:val="24"/>
            <w:lang w:eastAsia="en-GB"/>
          </w:rPr>
          <w:tab/>
        </w:r>
      </w:ins>
      <w:ins w:id="1511" w:author="Ross Norsworthy" w:date="2020-03-19T22:33:00Z">
        <w:r w:rsidR="00A013FD" w:rsidRPr="0080100B">
          <w:rPr>
            <w:rFonts w:eastAsia="Calibri"/>
            <w:lang w:eastAsia="en-GB"/>
          </w:rPr>
          <w:t xml:space="preserve">Constituent codes </w:t>
        </w:r>
      </w:ins>
    </w:p>
    <w:p w14:paraId="275AFA1E" w14:textId="77777777" w:rsidR="00A013FD" w:rsidRPr="00A013FD" w:rsidRDefault="00A013FD" w:rsidP="00A013FD">
      <w:pPr>
        <w:spacing w:after="120"/>
        <w:rPr>
          <w:ins w:id="1512" w:author="Ross Norsworthy" w:date="2020-03-19T22:33:00Z"/>
        </w:rPr>
      </w:pPr>
      <w:ins w:id="1513" w:author="Ross Norsworthy" w:date="2020-03-19T22:33:00Z">
        <w:r w:rsidRPr="00A013FD">
          <w:t>The constituent codes are specified by the transfer function</w:t>
        </w:r>
      </w:ins>
    </w:p>
    <w:p w14:paraId="683A0C9D" w14:textId="77777777" w:rsidR="00A013FD" w:rsidRPr="00A013FD" w:rsidRDefault="00A013FD" w:rsidP="00A013FD">
      <w:pPr>
        <w:rPr>
          <w:ins w:id="1514" w:author="Ross Norsworthy" w:date="2020-03-19T22:33:00Z"/>
        </w:rPr>
      </w:pPr>
      <m:oMathPara>
        <m:oMath>
          <m:r>
            <w:ins w:id="1515" w:author="Ross Norsworthy" w:date="2020-03-19T22:33:00Z">
              <w:rPr>
                <w:rFonts w:ascii="Cambria Math" w:hAnsi="Cambria Math"/>
              </w:rPr>
              <m:t>G</m:t>
            </w:ins>
          </m:r>
          <m:d>
            <m:dPr>
              <m:ctrlPr>
                <w:ins w:id="1516" w:author="Ross Norsworthy" w:date="2020-03-19T22:33:00Z">
                  <w:rPr>
                    <w:rFonts w:ascii="Cambria Math" w:hAnsi="Cambria Math"/>
                    <w:i/>
                  </w:rPr>
                </w:ins>
              </m:ctrlPr>
            </m:dPr>
            <m:e>
              <m:r>
                <w:ins w:id="1517" w:author="Ross Norsworthy" w:date="2020-03-19T22:33:00Z">
                  <w:rPr>
                    <w:rFonts w:ascii="Cambria Math" w:hAnsi="Cambria Math"/>
                  </w:rPr>
                  <m:t>D</m:t>
                </w:ins>
              </m:r>
            </m:e>
          </m:d>
          <m:r>
            <w:ins w:id="1518" w:author="Ross Norsworthy" w:date="2020-03-19T22:33:00Z">
              <w:rPr>
                <w:rFonts w:ascii="Cambria Math" w:hAnsi="Cambria Math"/>
              </w:rPr>
              <m:t>=</m:t>
            </w:ins>
          </m:r>
          <m:d>
            <m:dPr>
              <m:begChr m:val="["/>
              <m:endChr m:val="]"/>
              <m:ctrlPr>
                <w:ins w:id="1519" w:author="Ross Norsworthy" w:date="2020-03-19T22:33:00Z">
                  <w:rPr>
                    <w:rFonts w:ascii="Cambria Math" w:hAnsi="Cambria Math"/>
                    <w:i/>
                  </w:rPr>
                </w:ins>
              </m:ctrlPr>
            </m:dPr>
            <m:e>
              <m:m>
                <m:mPr>
                  <m:mcs>
                    <m:mc>
                      <m:mcPr>
                        <m:count m:val="3"/>
                        <m:mcJc m:val="center"/>
                      </m:mcPr>
                    </m:mc>
                  </m:mcs>
                  <m:ctrlPr>
                    <w:ins w:id="1520" w:author="Ross Norsworthy" w:date="2020-03-19T22:33:00Z">
                      <w:rPr>
                        <w:rFonts w:ascii="Cambria Math" w:hAnsi="Cambria Math"/>
                        <w:i/>
                      </w:rPr>
                    </w:ins>
                  </m:ctrlPr>
                </m:mPr>
                <m:mr>
                  <m:e>
                    <m:r>
                      <w:ins w:id="1521" w:author="Ross Norsworthy" w:date="2020-03-19T22:33:00Z">
                        <w:rPr>
                          <w:rFonts w:ascii="Cambria Math" w:hAnsi="Cambria Math"/>
                        </w:rPr>
                        <m:t>1</m:t>
                      </w:ins>
                    </m:r>
                  </m:e>
                  <m:e>
                    <m:f>
                      <m:fPr>
                        <m:ctrlPr>
                          <w:ins w:id="1522" w:author="Ross Norsworthy" w:date="2020-03-19T22:33:00Z">
                            <w:rPr>
                              <w:rFonts w:ascii="Cambria Math" w:hAnsi="Cambria Math"/>
                              <w:i/>
                            </w:rPr>
                          </w:ins>
                        </m:ctrlPr>
                      </m:fPr>
                      <m:num>
                        <m:sSub>
                          <m:sSubPr>
                            <m:ctrlPr>
                              <w:ins w:id="1523" w:author="Ross Norsworthy" w:date="2020-03-19T22:33:00Z">
                                <w:rPr>
                                  <w:rFonts w:ascii="Cambria Math" w:hAnsi="Cambria Math"/>
                                  <w:i/>
                                </w:rPr>
                              </w:ins>
                            </m:ctrlPr>
                          </m:sSubPr>
                          <m:e>
                            <m:r>
                              <w:ins w:id="1524" w:author="Ross Norsworthy" w:date="2020-03-19T22:33:00Z">
                                <w:rPr>
                                  <w:rFonts w:ascii="Cambria Math" w:hAnsi="Cambria Math"/>
                                </w:rPr>
                                <m:t>n</m:t>
                              </w:ins>
                            </m:r>
                          </m:e>
                          <m:sub>
                            <m:r>
                              <w:ins w:id="1525" w:author="Ross Norsworthy" w:date="2020-03-19T22:33:00Z">
                                <w:rPr>
                                  <w:rFonts w:ascii="Cambria Math" w:hAnsi="Cambria Math"/>
                                </w:rPr>
                                <m:t>0</m:t>
                              </w:ins>
                            </m:r>
                          </m:sub>
                        </m:sSub>
                        <m:r>
                          <w:ins w:id="1526" w:author="Ross Norsworthy" w:date="2020-03-19T22:33:00Z">
                            <w:rPr>
                              <w:rFonts w:ascii="Cambria Math" w:hAnsi="Cambria Math"/>
                            </w:rPr>
                            <m:t>(D)</m:t>
                          </w:ins>
                        </m:r>
                      </m:num>
                      <m:den>
                        <m:r>
                          <w:ins w:id="1527" w:author="Ross Norsworthy" w:date="2020-03-19T22:33:00Z">
                            <w:rPr>
                              <w:rFonts w:ascii="Cambria Math" w:hAnsi="Cambria Math"/>
                            </w:rPr>
                            <m:t>d(D)</m:t>
                          </w:ins>
                        </m:r>
                      </m:den>
                    </m:f>
                  </m:e>
                  <m:e>
                    <m:f>
                      <m:fPr>
                        <m:ctrlPr>
                          <w:ins w:id="1528" w:author="Ross Norsworthy" w:date="2020-03-19T22:33:00Z">
                            <w:rPr>
                              <w:rFonts w:ascii="Cambria Math" w:hAnsi="Cambria Math"/>
                              <w:i/>
                            </w:rPr>
                          </w:ins>
                        </m:ctrlPr>
                      </m:fPr>
                      <m:num>
                        <m:sSub>
                          <m:sSubPr>
                            <m:ctrlPr>
                              <w:ins w:id="1529" w:author="Ross Norsworthy" w:date="2020-03-19T22:33:00Z">
                                <w:rPr>
                                  <w:rFonts w:ascii="Cambria Math" w:hAnsi="Cambria Math"/>
                                  <w:i/>
                                </w:rPr>
                              </w:ins>
                            </m:ctrlPr>
                          </m:sSubPr>
                          <m:e>
                            <m:r>
                              <w:ins w:id="1530" w:author="Ross Norsworthy" w:date="2020-03-19T22:33:00Z">
                                <w:rPr>
                                  <w:rFonts w:ascii="Cambria Math" w:hAnsi="Cambria Math"/>
                                </w:rPr>
                                <m:t>n</m:t>
                              </w:ins>
                            </m:r>
                          </m:e>
                          <m:sub>
                            <m:r>
                              <w:ins w:id="1531" w:author="Ross Norsworthy" w:date="2020-03-19T22:33:00Z">
                                <w:rPr>
                                  <w:rFonts w:ascii="Cambria Math" w:hAnsi="Cambria Math"/>
                                </w:rPr>
                                <m:t>1</m:t>
                              </w:ins>
                            </m:r>
                          </m:sub>
                        </m:sSub>
                        <m:r>
                          <w:ins w:id="1532" w:author="Ross Norsworthy" w:date="2020-03-19T22:33:00Z">
                            <w:rPr>
                              <w:rFonts w:ascii="Cambria Math" w:hAnsi="Cambria Math"/>
                            </w:rPr>
                            <m:t>(D)</m:t>
                          </w:ins>
                        </m:r>
                      </m:num>
                      <m:den>
                        <m:r>
                          <w:ins w:id="1533" w:author="Ross Norsworthy" w:date="2020-03-19T22:33:00Z">
                            <w:rPr>
                              <w:rFonts w:ascii="Cambria Math" w:hAnsi="Cambria Math"/>
                            </w:rPr>
                            <m:t>d(D)</m:t>
                          </w:ins>
                        </m:r>
                      </m:den>
                    </m:f>
                  </m:e>
                </m:mr>
              </m:m>
            </m:e>
          </m:d>
        </m:oMath>
      </m:oMathPara>
    </w:p>
    <w:p w14:paraId="1602DA53" w14:textId="77777777" w:rsidR="00A013FD" w:rsidRPr="00A013FD" w:rsidRDefault="00A013FD" w:rsidP="00A013FD">
      <w:pPr>
        <w:spacing w:after="120"/>
        <w:rPr>
          <w:ins w:id="1534" w:author="Ross Norsworthy" w:date="2020-03-19T22:33:00Z"/>
        </w:rPr>
      </w:pPr>
      <w:ins w:id="1535" w:author="Ross Norsworthy" w:date="2020-03-19T22:33:00Z">
        <w:r w:rsidRPr="00A013FD">
          <w:t xml:space="preserve">where </w:t>
        </w:r>
      </w:ins>
    </w:p>
    <w:p w14:paraId="067E5C3A" w14:textId="77777777" w:rsidR="00A013FD" w:rsidRPr="00A013FD" w:rsidRDefault="00580147" w:rsidP="00A013FD">
      <w:pPr>
        <w:rPr>
          <w:ins w:id="1536" w:author="Ross Norsworthy" w:date="2020-03-19T22:33:00Z"/>
        </w:rPr>
      </w:pPr>
      <m:oMathPara>
        <m:oMath>
          <m:sSub>
            <m:sSubPr>
              <m:ctrlPr>
                <w:ins w:id="1537" w:author="Ross Norsworthy" w:date="2020-03-19T22:33:00Z">
                  <w:rPr>
                    <w:rFonts w:ascii="Cambria Math" w:hAnsi="Cambria Math"/>
                    <w:i/>
                  </w:rPr>
                </w:ins>
              </m:ctrlPr>
            </m:sSubPr>
            <m:e>
              <m:r>
                <w:ins w:id="1538" w:author="Ross Norsworthy" w:date="2020-03-19T22:33:00Z">
                  <w:rPr>
                    <w:rFonts w:ascii="Cambria Math" w:hAnsi="Cambria Math"/>
                  </w:rPr>
                  <m:t>n</m:t>
                </w:ins>
              </m:r>
            </m:e>
            <m:sub>
              <m:r>
                <w:ins w:id="1539" w:author="Ross Norsworthy" w:date="2020-03-19T22:33:00Z">
                  <w:rPr>
                    <w:rFonts w:ascii="Cambria Math" w:hAnsi="Cambria Math"/>
                  </w:rPr>
                  <m:t>0</m:t>
                </w:ins>
              </m:r>
            </m:sub>
          </m:sSub>
          <m:d>
            <m:dPr>
              <m:ctrlPr>
                <w:ins w:id="1540" w:author="Ross Norsworthy" w:date="2020-03-19T22:33:00Z">
                  <w:rPr>
                    <w:rFonts w:ascii="Cambria Math" w:hAnsi="Cambria Math"/>
                    <w:i/>
                  </w:rPr>
                </w:ins>
              </m:ctrlPr>
            </m:dPr>
            <m:e>
              <m:r>
                <w:ins w:id="1541" w:author="Ross Norsworthy" w:date="2020-03-19T22:33:00Z">
                  <w:rPr>
                    <w:rFonts w:ascii="Cambria Math" w:hAnsi="Cambria Math"/>
                  </w:rPr>
                  <m:t>D</m:t>
                </w:ins>
              </m:r>
            </m:e>
          </m:d>
          <m:r>
            <w:ins w:id="1542" w:author="Ross Norsworthy" w:date="2020-03-19T22:33:00Z">
              <w:rPr>
                <w:rFonts w:ascii="Cambria Math" w:hAnsi="Cambria Math"/>
              </w:rPr>
              <m:t>=1+D+</m:t>
            </w:ins>
          </m:r>
          <m:sSup>
            <m:sSupPr>
              <m:ctrlPr>
                <w:ins w:id="1543" w:author="Ross Norsworthy" w:date="2020-03-19T22:33:00Z">
                  <w:rPr>
                    <w:rFonts w:ascii="Cambria Math" w:hAnsi="Cambria Math"/>
                    <w:i/>
                  </w:rPr>
                </w:ins>
              </m:ctrlPr>
            </m:sSupPr>
            <m:e>
              <m:r>
                <w:ins w:id="1544" w:author="Ross Norsworthy" w:date="2020-03-19T22:33:00Z">
                  <w:rPr>
                    <w:rFonts w:ascii="Cambria Math" w:hAnsi="Cambria Math"/>
                  </w:rPr>
                  <m:t>D</m:t>
                </w:ins>
              </m:r>
            </m:e>
            <m:sup>
              <m:r>
                <w:ins w:id="1545" w:author="Ross Norsworthy" w:date="2020-03-19T22:33:00Z">
                  <w:rPr>
                    <w:rFonts w:ascii="Cambria Math" w:hAnsi="Cambria Math"/>
                  </w:rPr>
                  <m:t>3</m:t>
                </w:ins>
              </m:r>
            </m:sup>
          </m:sSup>
        </m:oMath>
      </m:oMathPara>
    </w:p>
    <w:p w14:paraId="38A4C7C8" w14:textId="77777777" w:rsidR="00A013FD" w:rsidRPr="00A013FD" w:rsidRDefault="00580147" w:rsidP="00A013FD">
      <w:pPr>
        <w:rPr>
          <w:ins w:id="1546" w:author="Ross Norsworthy" w:date="2020-03-19T22:33:00Z"/>
        </w:rPr>
      </w:pPr>
      <m:oMathPara>
        <m:oMath>
          <m:sSub>
            <m:sSubPr>
              <m:ctrlPr>
                <w:ins w:id="1547" w:author="Ross Norsworthy" w:date="2020-03-19T22:33:00Z">
                  <w:rPr>
                    <w:rFonts w:ascii="Cambria Math" w:hAnsi="Cambria Math"/>
                    <w:i/>
                  </w:rPr>
                </w:ins>
              </m:ctrlPr>
            </m:sSubPr>
            <m:e>
              <m:r>
                <w:ins w:id="1548" w:author="Ross Norsworthy" w:date="2020-03-19T22:33:00Z">
                  <w:rPr>
                    <w:rFonts w:ascii="Cambria Math" w:hAnsi="Cambria Math"/>
                  </w:rPr>
                  <m:t>n</m:t>
                </w:ins>
              </m:r>
            </m:e>
            <m:sub>
              <m:r>
                <w:ins w:id="1549" w:author="Ross Norsworthy" w:date="2020-03-19T22:33:00Z">
                  <w:rPr>
                    <w:rFonts w:ascii="Cambria Math" w:hAnsi="Cambria Math"/>
                  </w:rPr>
                  <m:t>1</m:t>
                </w:ins>
              </m:r>
            </m:sub>
          </m:sSub>
          <m:d>
            <m:dPr>
              <m:ctrlPr>
                <w:ins w:id="1550" w:author="Ross Norsworthy" w:date="2020-03-19T22:33:00Z">
                  <w:rPr>
                    <w:rFonts w:ascii="Cambria Math" w:hAnsi="Cambria Math"/>
                    <w:i/>
                  </w:rPr>
                </w:ins>
              </m:ctrlPr>
            </m:dPr>
            <m:e>
              <m:r>
                <w:ins w:id="1551" w:author="Ross Norsworthy" w:date="2020-03-19T22:33:00Z">
                  <w:rPr>
                    <w:rFonts w:ascii="Cambria Math" w:hAnsi="Cambria Math"/>
                  </w:rPr>
                  <m:t>D</m:t>
                </w:ins>
              </m:r>
            </m:e>
          </m:d>
          <m:r>
            <w:ins w:id="1552" w:author="Ross Norsworthy" w:date="2020-03-19T22:33:00Z">
              <w:rPr>
                <w:rFonts w:ascii="Cambria Math" w:hAnsi="Cambria Math"/>
              </w:rPr>
              <m:t>=1+D+</m:t>
            </w:ins>
          </m:r>
          <m:sSup>
            <m:sSupPr>
              <m:ctrlPr>
                <w:ins w:id="1553" w:author="Ross Norsworthy" w:date="2020-03-19T22:33:00Z">
                  <w:rPr>
                    <w:rFonts w:ascii="Cambria Math" w:hAnsi="Cambria Math"/>
                    <w:i/>
                  </w:rPr>
                </w:ins>
              </m:ctrlPr>
            </m:sSupPr>
            <m:e>
              <m:r>
                <w:ins w:id="1554" w:author="Ross Norsworthy" w:date="2020-03-19T22:33:00Z">
                  <w:rPr>
                    <w:rFonts w:ascii="Cambria Math" w:hAnsi="Cambria Math"/>
                  </w:rPr>
                  <m:t>D</m:t>
                </w:ins>
              </m:r>
            </m:e>
            <m:sup>
              <m:r>
                <w:ins w:id="1555" w:author="Ross Norsworthy" w:date="2020-03-19T22:33:00Z">
                  <w:rPr>
                    <w:rFonts w:ascii="Cambria Math" w:hAnsi="Cambria Math"/>
                  </w:rPr>
                  <m:t>2</m:t>
                </w:ins>
              </m:r>
            </m:sup>
          </m:sSup>
          <m:r>
            <w:ins w:id="1556" w:author="Ross Norsworthy" w:date="2020-03-19T22:33:00Z">
              <w:rPr>
                <w:rFonts w:ascii="Cambria Math" w:hAnsi="Cambria Math"/>
              </w:rPr>
              <m:t>+</m:t>
            </w:ins>
          </m:r>
          <m:sSup>
            <m:sSupPr>
              <m:ctrlPr>
                <w:ins w:id="1557" w:author="Ross Norsworthy" w:date="2020-03-19T22:33:00Z">
                  <w:rPr>
                    <w:rFonts w:ascii="Cambria Math" w:hAnsi="Cambria Math"/>
                    <w:i/>
                  </w:rPr>
                </w:ins>
              </m:ctrlPr>
            </m:sSupPr>
            <m:e>
              <m:r>
                <w:ins w:id="1558" w:author="Ross Norsworthy" w:date="2020-03-19T22:33:00Z">
                  <w:rPr>
                    <w:rFonts w:ascii="Cambria Math" w:hAnsi="Cambria Math"/>
                  </w:rPr>
                  <m:t>D</m:t>
                </w:ins>
              </m:r>
            </m:e>
            <m:sup>
              <m:r>
                <w:ins w:id="1559" w:author="Ross Norsworthy" w:date="2020-03-19T22:33:00Z">
                  <w:rPr>
                    <w:rFonts w:ascii="Cambria Math" w:hAnsi="Cambria Math"/>
                  </w:rPr>
                  <m:t>3</m:t>
                </w:ins>
              </m:r>
            </m:sup>
          </m:sSup>
        </m:oMath>
      </m:oMathPara>
    </w:p>
    <w:p w14:paraId="24910BAA" w14:textId="77777777" w:rsidR="00A013FD" w:rsidRPr="00A013FD" w:rsidRDefault="00A013FD" w:rsidP="00A013FD">
      <w:pPr>
        <w:rPr>
          <w:ins w:id="1560" w:author="Ross Norsworthy" w:date="2020-03-19T22:33:00Z"/>
        </w:rPr>
      </w:pPr>
      <m:oMathPara>
        <m:oMath>
          <m:r>
            <w:ins w:id="1561" w:author="Ross Norsworthy" w:date="2020-03-19T22:33:00Z">
              <w:rPr>
                <w:rFonts w:ascii="Cambria Math" w:hAnsi="Cambria Math"/>
              </w:rPr>
              <m:t>d</m:t>
            </w:ins>
          </m:r>
          <m:d>
            <m:dPr>
              <m:ctrlPr>
                <w:ins w:id="1562" w:author="Ross Norsworthy" w:date="2020-03-19T22:33:00Z">
                  <w:rPr>
                    <w:rFonts w:ascii="Cambria Math" w:hAnsi="Cambria Math"/>
                    <w:i/>
                  </w:rPr>
                </w:ins>
              </m:ctrlPr>
            </m:dPr>
            <m:e>
              <m:r>
                <w:ins w:id="1563" w:author="Ross Norsworthy" w:date="2020-03-19T22:33:00Z">
                  <w:rPr>
                    <w:rFonts w:ascii="Cambria Math" w:hAnsi="Cambria Math"/>
                  </w:rPr>
                  <m:t>D</m:t>
                </w:ins>
              </m:r>
            </m:e>
          </m:d>
          <m:r>
            <w:ins w:id="1564" w:author="Ross Norsworthy" w:date="2020-03-19T22:33:00Z">
              <w:rPr>
                <w:rFonts w:ascii="Cambria Math" w:hAnsi="Cambria Math"/>
              </w:rPr>
              <m:t>=1+</m:t>
            </w:ins>
          </m:r>
          <m:sSup>
            <m:sSupPr>
              <m:ctrlPr>
                <w:ins w:id="1565" w:author="Ross Norsworthy" w:date="2020-03-19T22:33:00Z">
                  <w:rPr>
                    <w:rFonts w:ascii="Cambria Math" w:hAnsi="Cambria Math"/>
                    <w:i/>
                  </w:rPr>
                </w:ins>
              </m:ctrlPr>
            </m:sSupPr>
            <m:e>
              <m:r>
                <w:ins w:id="1566" w:author="Ross Norsworthy" w:date="2020-03-19T22:33:00Z">
                  <w:rPr>
                    <w:rFonts w:ascii="Cambria Math" w:hAnsi="Cambria Math"/>
                  </w:rPr>
                  <m:t>D</m:t>
                </w:ins>
              </m:r>
            </m:e>
            <m:sup>
              <m:r>
                <w:ins w:id="1567" w:author="Ross Norsworthy" w:date="2020-03-19T22:33:00Z">
                  <w:rPr>
                    <w:rFonts w:ascii="Cambria Math" w:hAnsi="Cambria Math"/>
                  </w:rPr>
                  <m:t>2</m:t>
                </w:ins>
              </m:r>
            </m:sup>
          </m:sSup>
          <m:r>
            <w:ins w:id="1568" w:author="Ross Norsworthy" w:date="2020-03-19T22:33:00Z">
              <w:rPr>
                <w:rFonts w:ascii="Cambria Math" w:hAnsi="Cambria Math"/>
              </w:rPr>
              <m:t>+</m:t>
            </w:ins>
          </m:r>
          <m:sSup>
            <m:sSupPr>
              <m:ctrlPr>
                <w:ins w:id="1569" w:author="Ross Norsworthy" w:date="2020-03-19T22:33:00Z">
                  <w:rPr>
                    <w:rFonts w:ascii="Cambria Math" w:hAnsi="Cambria Math"/>
                    <w:i/>
                  </w:rPr>
                </w:ins>
              </m:ctrlPr>
            </m:sSupPr>
            <m:e>
              <m:r>
                <w:ins w:id="1570" w:author="Ross Norsworthy" w:date="2020-03-19T22:33:00Z">
                  <w:rPr>
                    <w:rFonts w:ascii="Cambria Math" w:hAnsi="Cambria Math"/>
                  </w:rPr>
                  <m:t>D</m:t>
                </w:ins>
              </m:r>
            </m:e>
            <m:sup>
              <m:r>
                <w:ins w:id="1571" w:author="Ross Norsworthy" w:date="2020-03-19T22:33:00Z">
                  <w:rPr>
                    <w:rFonts w:ascii="Cambria Math" w:hAnsi="Cambria Math"/>
                  </w:rPr>
                  <m:t>3</m:t>
                </w:ins>
              </m:r>
            </m:sup>
          </m:sSup>
          <m:r>
            <w:ins w:id="1572" w:author="Ross Norsworthy" w:date="2020-03-19T22:33:00Z">
              <w:rPr>
                <w:rFonts w:ascii="Cambria Math" w:hAnsi="Cambria Math"/>
              </w:rPr>
              <m:t>.</m:t>
            </w:ins>
          </m:r>
        </m:oMath>
      </m:oMathPara>
    </w:p>
    <w:p w14:paraId="6B794196" w14:textId="77777777" w:rsidR="00A013FD" w:rsidRDefault="00A013FD" w:rsidP="00A013FD">
      <w:pPr>
        <w:spacing w:after="120"/>
      </w:pPr>
      <w:ins w:id="1573" w:author="Ross Norsworthy" w:date="2020-03-19T22:33:00Z">
        <w:r w:rsidRPr="00A013FD">
          <w:t>The constituted encoder definition is provided in Figure 8.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A013FD">
          <w:rPr>
            <w:vertAlign w:val="subscript"/>
          </w:rPr>
          <w:t>0</w:t>
        </w:r>
        <w:r w:rsidRPr="00A013FD">
          <w:t>, Y</w:t>
        </w:r>
        <w:r w:rsidRPr="00A013FD">
          <w:rPr>
            <w:vertAlign w:val="subscript"/>
          </w:rPr>
          <w:t>1</w:t>
        </w:r>
        <w:r w:rsidRPr="00A013FD">
          <w:t>, X’, Y’</w:t>
        </w:r>
        <w:r w:rsidRPr="00A013FD">
          <w:rPr>
            <w:vertAlign w:val="subscript"/>
          </w:rPr>
          <w:t>0</w:t>
        </w:r>
        <w:r w:rsidRPr="00A013FD">
          <w:t>, Y’</w:t>
        </w:r>
        <w:r w:rsidRPr="00A013FD">
          <w:rPr>
            <w:vertAlign w:val="subscript"/>
          </w:rPr>
          <w:t>1</w:t>
        </w:r>
        <w:r w:rsidRPr="00A013FD">
          <w:t>) with X output first.</w:t>
        </w:r>
      </w:ins>
    </w:p>
    <w:p w14:paraId="25D6069D" w14:textId="77777777" w:rsidR="00EC284F" w:rsidRDefault="00EC284F">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14:paraId="1EC876E6" w14:textId="77777777" w:rsidR="00737A07" w:rsidRDefault="00737A07" w:rsidP="00737A07">
      <w:pPr>
        <w:pStyle w:val="FigureNo"/>
        <w:rPr>
          <w:lang w:val="en-US"/>
        </w:rPr>
      </w:pPr>
      <w:ins w:id="1574" w:author="Ross Norsworthy" w:date="2020-03-19T22:33:00Z">
        <w:r w:rsidRPr="00A013FD">
          <w:rPr>
            <w:lang w:val="en-US"/>
          </w:rPr>
          <w:t>Figure</w:t>
        </w:r>
      </w:ins>
      <w:ins w:id="1575" w:author="Song, Xiaojing" w:date="2020-08-18T12:29:00Z">
        <w:r>
          <w:rPr>
            <w:lang w:val="en-US"/>
          </w:rPr>
          <w:t xml:space="preserve"> 8</w:t>
        </w:r>
      </w:ins>
      <w:ins w:id="1576" w:author="Ross Norsworthy" w:date="2020-03-19T22:33:00Z">
        <w:del w:id="1577" w:author="Song, Xiaojing" w:date="2020-08-18T12:29:00Z">
          <w:r w:rsidRPr="00A013FD" w:rsidDel="00737A07">
            <w:rPr>
              <w:lang w:val="en-US"/>
            </w:rPr>
            <w:delText xml:space="preserve"> </w:delText>
          </w:r>
        </w:del>
      </w:ins>
    </w:p>
    <w:p w14:paraId="0B86226F" w14:textId="77777777" w:rsidR="00737A07" w:rsidRPr="00A013FD" w:rsidRDefault="00970510" w:rsidP="0060346B">
      <w:pPr>
        <w:pStyle w:val="Figuretitle"/>
        <w:rPr>
          <w:ins w:id="1578" w:author="Ross Norsworthy" w:date="2020-03-19T22:33:00Z"/>
          <w:lang w:val="en-US"/>
        </w:rPr>
      </w:pPr>
      <w:ins w:id="1579" w:author="Ross Norsworthy" w:date="2020-03-19T22:33:00Z">
        <w:r w:rsidRPr="00A013FD">
          <w:rPr>
            <w:lang w:val="en-US"/>
          </w:rPr>
          <w:t>RSC code encoder</w:t>
        </w:r>
      </w:ins>
    </w:p>
    <w:p w14:paraId="33E3BDBD" w14:textId="77777777" w:rsidR="00A013FD" w:rsidRPr="00A013FD" w:rsidRDefault="00A013FD" w:rsidP="00A013FD">
      <w:pPr>
        <w:spacing w:after="120"/>
        <w:jc w:val="center"/>
        <w:rPr>
          <w:ins w:id="1580" w:author="Ross Norsworthy" w:date="2020-03-19T22:33:00Z"/>
        </w:rPr>
      </w:pPr>
      <w:ins w:id="1581" w:author="Ross Norsworthy" w:date="2020-03-19T22:33:00Z">
        <w:r w:rsidRPr="00A013FD">
          <w:rPr>
            <w:noProof/>
            <w:lang w:val="fr-CA" w:eastAsia="fr-CA"/>
          </w:rPr>
          <w:drawing>
            <wp:inline distT="0" distB="0" distL="0" distR="0" wp14:anchorId="480A620E" wp14:editId="516082A9">
              <wp:extent cx="3568700" cy="242951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568700" cy="2429510"/>
                      </a:xfrm>
                      <a:prstGeom prst="rect">
                        <a:avLst/>
                      </a:prstGeom>
                      <a:noFill/>
                      <a:ln>
                        <a:noFill/>
                      </a:ln>
                    </pic:spPr>
                  </pic:pic>
                </a:graphicData>
              </a:graphic>
            </wp:inline>
          </w:drawing>
        </w:r>
      </w:ins>
    </w:p>
    <w:p w14:paraId="42F2C517" w14:textId="77777777" w:rsidR="00A013FD" w:rsidRPr="00A013FD" w:rsidRDefault="00A013FD" w:rsidP="00A013FD">
      <w:pPr>
        <w:spacing w:before="0" w:after="200"/>
        <w:jc w:val="center"/>
        <w:rPr>
          <w:ins w:id="1582" w:author="Ross Norsworthy" w:date="2020-03-19T22:33:00Z"/>
          <w:b/>
          <w:bCs/>
          <w:sz w:val="22"/>
          <w:szCs w:val="22"/>
          <w:lang w:val="en-US"/>
        </w:rPr>
      </w:pPr>
    </w:p>
    <w:p w14:paraId="767FDD7E" w14:textId="5FCDB152" w:rsidR="00A013FD" w:rsidRPr="0080100B" w:rsidRDefault="00966D23" w:rsidP="006B4DA5">
      <w:pPr>
        <w:pStyle w:val="Heading4"/>
        <w:rPr>
          <w:ins w:id="1583" w:author="Ross Norsworthy" w:date="2020-03-19T22:33:00Z"/>
          <w:rFonts w:eastAsia="Calibri"/>
          <w:lang w:eastAsia="en-GB"/>
        </w:rPr>
      </w:pPr>
      <w:ins w:id="1584" w:author="Song, Xiaojing" w:date="2020-08-24T16:31:00Z">
        <w:del w:id="1585" w:author="USA Editor 2021" w:date="2020-12-10T16:40:00Z">
          <w:r w:rsidRPr="00834D8B" w:rsidDel="00DC6C4D">
            <w:rPr>
              <w:rFonts w:eastAsia="Calibri"/>
              <w:smallCaps/>
              <w:szCs w:val="24"/>
              <w:highlight w:val="green"/>
              <w:lang w:eastAsia="en-GB"/>
            </w:rPr>
            <w:delText>A</w:delText>
          </w:r>
          <w:r w:rsidDel="00DC6C4D">
            <w:rPr>
              <w:rFonts w:eastAsia="Calibri"/>
              <w:smallCaps/>
              <w:szCs w:val="24"/>
              <w:lang w:eastAsia="en-GB"/>
            </w:rPr>
            <w:delText xml:space="preserve"> </w:delText>
          </w:r>
        </w:del>
      </w:ins>
      <w:ins w:id="1586" w:author="Song, Xiaojing" w:date="2020-08-21T15:09:00Z">
        <w:r w:rsidR="004B3F85" w:rsidRPr="00C00206">
          <w:rPr>
            <w:rFonts w:eastAsia="Calibri"/>
            <w:smallCaps/>
            <w:szCs w:val="24"/>
            <w:lang w:eastAsia="en-GB"/>
          </w:rPr>
          <w:t>1.2.4.3</w:t>
        </w:r>
        <w:r w:rsidR="004B3F85" w:rsidRPr="00C00206">
          <w:rPr>
            <w:rFonts w:eastAsia="Calibri"/>
            <w:smallCaps/>
            <w:szCs w:val="24"/>
            <w:lang w:eastAsia="en-GB"/>
          </w:rPr>
          <w:tab/>
        </w:r>
      </w:ins>
      <w:ins w:id="1587" w:author="Ross Norsworthy" w:date="2020-03-19T22:33:00Z">
        <w:r w:rsidR="00A013FD" w:rsidRPr="0080100B">
          <w:rPr>
            <w:rFonts w:eastAsia="Calibri"/>
            <w:lang w:eastAsia="en-GB"/>
          </w:rPr>
          <w:t xml:space="preserve">Interleaver definition  </w:t>
        </w:r>
      </w:ins>
    </w:p>
    <w:p w14:paraId="22611852" w14:textId="038B3A7C" w:rsidR="00A013FD" w:rsidRPr="00A013FD" w:rsidRDefault="00A013FD" w:rsidP="00A013FD">
      <w:pPr>
        <w:spacing w:after="120"/>
        <w:rPr>
          <w:ins w:id="1588" w:author="Ross Norsworthy" w:date="2020-03-19T22:33:00Z"/>
        </w:rPr>
      </w:pPr>
      <w:ins w:id="1589" w:author="Ross Norsworthy" w:date="2020-03-19T22:33:00Z">
        <w:r w:rsidRPr="00A013FD">
          <w:t xml:space="preserve">The interleaver specification follows </w:t>
        </w:r>
        <w:del w:id="1590" w:author="USA Editor 2021" w:date="2020-12-10T12:55:00Z">
          <w:r w:rsidRPr="00834D8B" w:rsidDel="00273DC4">
            <w:rPr>
              <w:highlight w:val="green"/>
              <w:rPrChange w:id="1591" w:author="USA Editor 2021" w:date="2020-12-11T10:32:00Z">
                <w:rPr/>
              </w:rPrChange>
            </w:rPr>
            <w:delText>[</w:delText>
          </w:r>
        </w:del>
      </w:ins>
      <w:ins w:id="1592" w:author="USA Editor 2021" w:date="2020-12-10T12:55:00Z">
        <w:r w:rsidR="00273DC4" w:rsidRPr="00834D8B">
          <w:rPr>
            <w:highlight w:val="green"/>
            <w:rPrChange w:id="1593" w:author="USA Editor 2021" w:date="2020-12-11T10:32:00Z">
              <w:rPr/>
            </w:rPrChange>
          </w:rPr>
          <w:t>{</w:t>
        </w:r>
      </w:ins>
      <w:ins w:id="1594" w:author="Ross Norsworthy" w:date="2020-03-19T22:33:00Z">
        <w:r w:rsidRPr="006F2F2B">
          <w:t>RD-2</w:t>
        </w:r>
      </w:ins>
      <w:ins w:id="1595" w:author="USA Editor 2021" w:date="2020-12-10T12:55:00Z">
        <w:r w:rsidR="00273DC4" w:rsidRPr="006F2F2B">
          <w:rPr>
            <w:highlight w:val="green"/>
          </w:rPr>
          <w:t>}</w:t>
        </w:r>
      </w:ins>
      <w:ins w:id="1596" w:author="Ross Norsworthy" w:date="2020-03-19T22:33:00Z">
        <w:del w:id="1597" w:author="USA Editor 2021" w:date="2020-12-10T12:55:00Z">
          <w:r w:rsidRPr="006F2F2B" w:rsidDel="00273DC4">
            <w:rPr>
              <w:highlight w:val="green"/>
            </w:rPr>
            <w:delText>]</w:delText>
          </w:r>
        </w:del>
        <w:r w:rsidRPr="00A013FD">
          <w:t>.</w:t>
        </w:r>
      </w:ins>
    </w:p>
    <w:p w14:paraId="01EECAD9" w14:textId="3EB0D1FC" w:rsidR="00A013FD" w:rsidRPr="00A013FD" w:rsidRDefault="00A013FD" w:rsidP="00A013FD">
      <w:pPr>
        <w:spacing w:after="120"/>
        <w:rPr>
          <w:ins w:id="1598" w:author="Ross Norsworthy" w:date="2020-03-19T22:33:00Z"/>
        </w:rPr>
      </w:pPr>
      <w:ins w:id="1599" w:author="Ross Norsworthy" w:date="2020-03-19T22:33:00Z">
        <w:r w:rsidRPr="00A013FD">
          <w:t xml:space="preserve">First factorize </w:t>
        </w:r>
        <w:r w:rsidRPr="00A013FD">
          <w:rPr>
            <w:i/>
            <w:iCs/>
          </w:rPr>
          <w:t>k</w:t>
        </w:r>
        <w:r w:rsidRPr="00A013FD">
          <w:t xml:space="preserve"> = </w:t>
        </w:r>
        <w:r w:rsidRPr="00A013FD">
          <w:rPr>
            <w:i/>
            <w:iCs/>
          </w:rPr>
          <w:t>k</w:t>
        </w:r>
        <w:r w:rsidRPr="00A013FD">
          <w:rPr>
            <w:vertAlign w:val="subscript"/>
          </w:rPr>
          <w:t>1</w:t>
        </w:r>
        <w:r w:rsidRPr="00A013FD">
          <w:t> </w:t>
        </w:r>
        <w:r w:rsidRPr="00A013FD">
          <w:rPr>
            <w:i/>
            <w:iCs/>
          </w:rPr>
          <w:t>k</w:t>
        </w:r>
        <w:r w:rsidRPr="00A013FD">
          <w:rPr>
            <w:vertAlign w:val="subscript"/>
          </w:rPr>
          <w:t>2</w:t>
        </w:r>
        <w:r w:rsidRPr="00A013FD">
          <w:t>, where the parameters</w:t>
        </w:r>
        <w:r w:rsidRPr="00A013FD">
          <w:rPr>
            <w:i/>
            <w:iCs/>
          </w:rPr>
          <w:t xml:space="preserve"> k</w:t>
        </w:r>
        <w:r w:rsidRPr="00A013FD">
          <w:rPr>
            <w:vertAlign w:val="subscript"/>
          </w:rPr>
          <w:t>1</w:t>
        </w:r>
        <w:r w:rsidRPr="00A013FD">
          <w:t xml:space="preserve"> and</w:t>
        </w:r>
        <w:r w:rsidRPr="00A013FD">
          <w:rPr>
            <w:i/>
            <w:iCs/>
          </w:rPr>
          <w:t xml:space="preserve"> k</w:t>
        </w:r>
        <w:r w:rsidRPr="00A013FD">
          <w:rPr>
            <w:vertAlign w:val="subscript"/>
          </w:rPr>
          <w:t>2</w:t>
        </w:r>
        <w:r w:rsidRPr="00A013FD">
          <w:t xml:space="preserve"> depend on the choice of the respective code, where </w:t>
        </w:r>
        <w:r w:rsidRPr="00A013FD">
          <w:rPr>
            <w:i/>
          </w:rPr>
          <w:t>k</w:t>
        </w:r>
        <w:r w:rsidRPr="00A013FD">
          <w:t xml:space="preserve"> is the information block length. Then select prime numbers and puncturing parameters values as given in Table </w:t>
        </w:r>
      </w:ins>
      <w:ins w:id="1600" w:author="USA Editor 2021" w:date="2021-01-06T12:37:00Z">
        <w:r w:rsidR="003C0056" w:rsidRPr="003C0056">
          <w:rPr>
            <w:highlight w:val="green"/>
          </w:rPr>
          <w:t>4</w:t>
        </w:r>
      </w:ins>
      <w:ins w:id="1601" w:author="Ross Norsworthy" w:date="2020-03-19T22:33:00Z">
        <w:del w:id="1602" w:author="USA Editor 2021" w:date="2021-01-06T12:37:00Z">
          <w:r w:rsidRPr="003C0056" w:rsidDel="003C0056">
            <w:rPr>
              <w:highlight w:val="green"/>
            </w:rPr>
            <w:delText>5</w:delText>
          </w:r>
        </w:del>
        <w:r w:rsidRPr="00A013FD">
          <w:t>.</w:t>
        </w:r>
      </w:ins>
    </w:p>
    <w:p w14:paraId="40E89E21" w14:textId="333E1A82" w:rsidR="005E52EC" w:rsidRDefault="00A013FD" w:rsidP="005E52EC">
      <w:pPr>
        <w:pStyle w:val="TableNo"/>
        <w:rPr>
          <w:lang w:val="en-US"/>
        </w:rPr>
      </w:pPr>
      <w:bookmarkStart w:id="1603" w:name="_Toc35546103"/>
      <w:ins w:id="1604" w:author="Ross Norsworthy" w:date="2020-03-19T22:33:00Z">
        <w:r w:rsidRPr="00A013FD">
          <w:rPr>
            <w:lang w:val="en-US"/>
          </w:rPr>
          <w:t xml:space="preserve">Table </w:t>
        </w:r>
      </w:ins>
      <w:ins w:id="1605" w:author="USA Editor 2021" w:date="2021-01-06T12:37:00Z">
        <w:r w:rsidR="003C0056" w:rsidRPr="003C0056">
          <w:rPr>
            <w:highlight w:val="green"/>
            <w:lang w:val="en-US"/>
          </w:rPr>
          <w:t>4</w:t>
        </w:r>
      </w:ins>
      <w:ins w:id="1606" w:author="Ross Norsworthy" w:date="2020-03-19T22:33:00Z">
        <w:del w:id="1607" w:author="USA Editor 2021" w:date="2021-01-06T12:37:00Z">
          <w:r w:rsidRPr="003C0056" w:rsidDel="003C0056">
            <w:rPr>
              <w:highlight w:val="green"/>
              <w:lang w:val="en-US"/>
            </w:rPr>
            <w:delText>5</w:delText>
          </w:r>
        </w:del>
        <w:r w:rsidRPr="00A013FD">
          <w:rPr>
            <w:lang w:val="en-US"/>
          </w:rPr>
          <w:t xml:space="preserve"> </w:t>
        </w:r>
      </w:ins>
    </w:p>
    <w:p w14:paraId="370733C7" w14:textId="77777777" w:rsidR="00A013FD" w:rsidRPr="00A013FD" w:rsidRDefault="00A013FD" w:rsidP="005E52EC">
      <w:pPr>
        <w:pStyle w:val="Tabletitle"/>
        <w:rPr>
          <w:ins w:id="1608" w:author="Ross Norsworthy" w:date="2020-03-19T22:33:00Z"/>
          <w:lang w:val="en-US"/>
        </w:rPr>
      </w:pPr>
      <w:ins w:id="1609" w:author="Ross Norsworthy" w:date="2020-03-19T22:33:00Z">
        <w:r w:rsidRPr="00A013FD">
          <w:rPr>
            <w:lang w:val="en-US"/>
          </w:rPr>
          <w:t xml:space="preserve"> Interleaver and Puncturing Parameters for Different Information lengths / code rates</w:t>
        </w:r>
        <w:bookmarkEnd w:id="1603"/>
      </w:ins>
    </w:p>
    <w:tbl>
      <w:tblPr>
        <w:tblW w:w="9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277"/>
        <w:gridCol w:w="1083"/>
        <w:gridCol w:w="3379"/>
        <w:gridCol w:w="1276"/>
        <w:gridCol w:w="850"/>
      </w:tblGrid>
      <w:tr w:rsidR="00A013FD" w:rsidRPr="00A013FD" w14:paraId="609036E6" w14:textId="77777777" w:rsidTr="00834D8B">
        <w:trPr>
          <w:ins w:id="1610" w:author="Ross Norsworthy" w:date="2020-03-19T22:33:00Z"/>
        </w:trPr>
        <w:tc>
          <w:tcPr>
            <w:tcW w:w="846" w:type="dxa"/>
            <w:shd w:val="clear" w:color="auto" w:fill="4F81BD" w:themeFill="accent1"/>
          </w:tcPr>
          <w:p w14:paraId="2A5A3754" w14:textId="77777777" w:rsidR="00A013FD" w:rsidRPr="00970510" w:rsidRDefault="00A013FD" w:rsidP="002F04A2">
            <w:pPr>
              <w:pStyle w:val="Tabletext1"/>
              <w:rPr>
                <w:ins w:id="1611" w:author="Ross Norsworthy" w:date="2020-03-19T22:33:00Z"/>
                <w:rFonts w:ascii="Times New Roman" w:hAnsi="Times New Roman" w:cs="Times New Roman"/>
                <w:szCs w:val="20"/>
              </w:rPr>
            </w:pPr>
            <w:ins w:id="1612" w:author="Ross Norsworthy" w:date="2020-03-19T22:33:00Z">
              <w:r w:rsidRPr="00970510">
                <w:rPr>
                  <w:rFonts w:ascii="Times New Roman" w:hAnsi="Times New Roman" w:cs="Times New Roman"/>
                  <w:szCs w:val="20"/>
                </w:rPr>
                <w:t>LinkID</w:t>
              </w:r>
            </w:ins>
          </w:p>
        </w:tc>
        <w:tc>
          <w:tcPr>
            <w:tcW w:w="992" w:type="dxa"/>
            <w:shd w:val="clear" w:color="auto" w:fill="4F81BD" w:themeFill="accent1"/>
          </w:tcPr>
          <w:p w14:paraId="620969C8" w14:textId="77777777" w:rsidR="00A013FD" w:rsidRPr="00970510" w:rsidRDefault="00A013FD" w:rsidP="00741466">
            <w:pPr>
              <w:pStyle w:val="Tabletext1"/>
              <w:ind w:left="2" w:right="46"/>
              <w:rPr>
                <w:ins w:id="1613" w:author="Ross Norsworthy" w:date="2020-03-19T22:33:00Z"/>
                <w:rFonts w:ascii="Times New Roman" w:hAnsi="Times New Roman" w:cs="Times New Roman"/>
                <w:szCs w:val="20"/>
              </w:rPr>
            </w:pPr>
            <w:ins w:id="1614" w:author="Ross Norsworthy" w:date="2020-03-19T22:33:00Z">
              <w:r w:rsidRPr="00970510">
                <w:rPr>
                  <w:rFonts w:ascii="Times New Roman" w:hAnsi="Times New Roman" w:cs="Times New Roman"/>
                  <w:szCs w:val="20"/>
                </w:rPr>
                <w:t>Nominal code rate</w:t>
              </w:r>
            </w:ins>
          </w:p>
        </w:tc>
        <w:tc>
          <w:tcPr>
            <w:tcW w:w="1277" w:type="dxa"/>
            <w:shd w:val="clear" w:color="auto" w:fill="4F81BD" w:themeFill="accent1"/>
          </w:tcPr>
          <w:p w14:paraId="1E2BF673" w14:textId="77777777" w:rsidR="00A013FD" w:rsidRPr="00970510" w:rsidRDefault="00A013FD" w:rsidP="002F04A2">
            <w:pPr>
              <w:pStyle w:val="Tabletext1"/>
              <w:rPr>
                <w:ins w:id="1615" w:author="Ross Norsworthy" w:date="2020-03-19T22:33:00Z"/>
                <w:rFonts w:ascii="Times New Roman" w:hAnsi="Times New Roman" w:cs="Times New Roman"/>
                <w:szCs w:val="20"/>
              </w:rPr>
            </w:pPr>
            <w:ins w:id="1616" w:author="Ross Norsworthy" w:date="2020-03-19T22:33:00Z">
              <w:r w:rsidRPr="00970510">
                <w:rPr>
                  <w:rFonts w:ascii="Times New Roman" w:hAnsi="Times New Roman" w:cs="Times New Roman"/>
                  <w:szCs w:val="20"/>
                </w:rPr>
                <w:t>Information length</w:t>
              </w:r>
            </w:ins>
          </w:p>
        </w:tc>
        <w:tc>
          <w:tcPr>
            <w:tcW w:w="1083" w:type="dxa"/>
            <w:shd w:val="clear" w:color="auto" w:fill="4F81BD" w:themeFill="accent1"/>
          </w:tcPr>
          <w:p w14:paraId="179A569F" w14:textId="77777777" w:rsidR="00A013FD" w:rsidRPr="00970510" w:rsidRDefault="00A013FD" w:rsidP="002F04A2">
            <w:pPr>
              <w:pStyle w:val="Tabletext1"/>
              <w:rPr>
                <w:ins w:id="1617" w:author="Ross Norsworthy" w:date="2020-03-19T22:33:00Z"/>
                <w:rFonts w:ascii="Times New Roman" w:hAnsi="Times New Roman" w:cs="Times New Roman"/>
                <w:szCs w:val="20"/>
              </w:rPr>
            </w:pPr>
            <w:ins w:id="1618" w:author="Ross Norsworthy" w:date="2020-03-19T22:33:00Z">
              <w:r w:rsidRPr="00970510">
                <w:rPr>
                  <w:rFonts w:ascii="Times New Roman" w:hAnsi="Times New Roman" w:cs="Times New Roman"/>
                  <w:szCs w:val="20"/>
                </w:rPr>
                <w:t>k1|k2</w:t>
              </w:r>
            </w:ins>
          </w:p>
        </w:tc>
        <w:tc>
          <w:tcPr>
            <w:tcW w:w="3379" w:type="dxa"/>
            <w:shd w:val="clear" w:color="auto" w:fill="4F81BD" w:themeFill="accent1"/>
          </w:tcPr>
          <w:p w14:paraId="16F9D81F" w14:textId="77777777" w:rsidR="00A013FD" w:rsidRPr="00970510" w:rsidRDefault="00A013FD" w:rsidP="002F04A2">
            <w:pPr>
              <w:pStyle w:val="Tabletext1"/>
              <w:rPr>
                <w:ins w:id="1619" w:author="Ross Norsworthy" w:date="2020-03-19T22:33:00Z"/>
                <w:rFonts w:ascii="Times New Roman" w:hAnsi="Times New Roman" w:cs="Times New Roman"/>
                <w:szCs w:val="20"/>
              </w:rPr>
            </w:pPr>
            <w:ins w:id="1620" w:author="Ross Norsworthy" w:date="2020-03-19T22:33:00Z">
              <w:r w:rsidRPr="00970510">
                <w:rPr>
                  <w:rFonts w:ascii="Times New Roman" w:hAnsi="Times New Roman" w:cs="Times New Roman"/>
                  <w:szCs w:val="20"/>
                </w:rPr>
                <w:t>p1|p2|p3| p4| p5| p6| p7| p8</w:t>
              </w:r>
            </w:ins>
          </w:p>
        </w:tc>
        <w:tc>
          <w:tcPr>
            <w:tcW w:w="1276" w:type="dxa"/>
            <w:shd w:val="clear" w:color="auto" w:fill="4F81BD" w:themeFill="accent1"/>
          </w:tcPr>
          <w:p w14:paraId="09E4E63F" w14:textId="77777777" w:rsidR="00A013FD" w:rsidRPr="00970510" w:rsidRDefault="00A013FD" w:rsidP="00741466">
            <w:pPr>
              <w:pStyle w:val="Tabletext1"/>
              <w:ind w:left="38"/>
              <w:rPr>
                <w:ins w:id="1621" w:author="Ross Norsworthy" w:date="2020-03-19T22:33:00Z"/>
                <w:rFonts w:ascii="Times New Roman" w:hAnsi="Times New Roman" w:cs="Times New Roman"/>
                <w:szCs w:val="20"/>
              </w:rPr>
            </w:pPr>
            <w:ins w:id="1622" w:author="Ross Norsworthy" w:date="2020-03-19T22:33:00Z">
              <w:r w:rsidRPr="00970510">
                <w:rPr>
                  <w:rFonts w:ascii="Times New Roman" w:hAnsi="Times New Roman" w:cs="Times New Roman"/>
                  <w:szCs w:val="20"/>
                </w:rPr>
                <w:t>Puncturing</w:t>
              </w:r>
            </w:ins>
          </w:p>
          <w:p w14:paraId="2D61AF38" w14:textId="77777777" w:rsidR="00A013FD" w:rsidRPr="00970510" w:rsidRDefault="00A013FD" w:rsidP="00741466">
            <w:pPr>
              <w:pStyle w:val="Tabletext1"/>
              <w:ind w:left="38"/>
              <w:rPr>
                <w:ins w:id="1623" w:author="Ross Norsworthy" w:date="2020-03-19T22:33:00Z"/>
                <w:rFonts w:ascii="Times New Roman" w:hAnsi="Times New Roman" w:cs="Times New Roman"/>
                <w:szCs w:val="20"/>
              </w:rPr>
            </w:pPr>
            <w:ins w:id="1624" w:author="Ross Norsworthy" w:date="2020-03-19T22:33:00Z">
              <w:r w:rsidRPr="00970510">
                <w:rPr>
                  <w:rFonts w:ascii="Times New Roman" w:hAnsi="Times New Roman" w:cs="Times New Roman"/>
                  <w:szCs w:val="20"/>
                </w:rPr>
                <w:t>ID</w:t>
              </w:r>
            </w:ins>
          </w:p>
        </w:tc>
        <w:tc>
          <w:tcPr>
            <w:tcW w:w="850" w:type="dxa"/>
            <w:shd w:val="clear" w:color="auto" w:fill="4F81BD" w:themeFill="accent1"/>
          </w:tcPr>
          <w:p w14:paraId="178BB0E4" w14:textId="77777777" w:rsidR="00A013FD" w:rsidRPr="00970510" w:rsidRDefault="00A013FD" w:rsidP="002F04A2">
            <w:pPr>
              <w:pStyle w:val="Tabletext1"/>
              <w:rPr>
                <w:ins w:id="1625" w:author="Ross Norsworthy" w:date="2020-03-19T22:33:00Z"/>
                <w:rFonts w:ascii="Times New Roman" w:hAnsi="Times New Roman" w:cs="Times New Roman"/>
                <w:szCs w:val="20"/>
              </w:rPr>
            </w:pPr>
            <w:ins w:id="1626" w:author="Ross Norsworthy" w:date="2020-03-19T22:33:00Z">
              <w:r w:rsidRPr="00970510">
                <w:rPr>
                  <w:rFonts w:ascii="Times New Roman" w:hAnsi="Times New Roman" w:cs="Times New Roman"/>
                  <w:szCs w:val="20"/>
                </w:rPr>
                <w:t>Tail</w:t>
              </w:r>
            </w:ins>
          </w:p>
          <w:p w14:paraId="650DE17C" w14:textId="77777777" w:rsidR="00A013FD" w:rsidRPr="00970510" w:rsidRDefault="00A013FD" w:rsidP="002F04A2">
            <w:pPr>
              <w:pStyle w:val="Tabletext1"/>
              <w:rPr>
                <w:ins w:id="1627" w:author="Ross Norsworthy" w:date="2020-03-19T22:33:00Z"/>
                <w:rFonts w:ascii="Times New Roman" w:hAnsi="Times New Roman" w:cs="Times New Roman"/>
                <w:szCs w:val="20"/>
              </w:rPr>
            </w:pPr>
            <w:ins w:id="1628" w:author="Ross Norsworthy" w:date="2020-03-19T22:33:00Z">
              <w:r w:rsidRPr="00970510">
                <w:rPr>
                  <w:rFonts w:ascii="Times New Roman" w:hAnsi="Times New Roman" w:cs="Times New Roman"/>
                  <w:szCs w:val="20"/>
                </w:rPr>
                <w:t>ID</w:t>
              </w:r>
            </w:ins>
          </w:p>
        </w:tc>
      </w:tr>
      <w:tr w:rsidR="00A013FD" w:rsidRPr="00A013FD" w14:paraId="7847445B" w14:textId="77777777" w:rsidTr="00834D8B">
        <w:trPr>
          <w:ins w:id="1629" w:author="Ross Norsworthy" w:date="2020-03-19T22:33:00Z"/>
        </w:trPr>
        <w:tc>
          <w:tcPr>
            <w:tcW w:w="846" w:type="dxa"/>
            <w:shd w:val="clear" w:color="auto" w:fill="auto"/>
          </w:tcPr>
          <w:p w14:paraId="17970221" w14:textId="77777777" w:rsidR="00A013FD" w:rsidRPr="00970510" w:rsidRDefault="00A013FD" w:rsidP="00D112AF">
            <w:pPr>
              <w:pStyle w:val="Tabletext1"/>
              <w:spacing w:before="20"/>
              <w:rPr>
                <w:ins w:id="1630" w:author="Ross Norsworthy" w:date="2020-03-19T22:33:00Z"/>
                <w:rFonts w:ascii="Times New Roman" w:hAnsi="Times New Roman" w:cs="Times New Roman"/>
                <w:szCs w:val="20"/>
              </w:rPr>
            </w:pPr>
            <w:ins w:id="1631" w:author="Ross Norsworthy" w:date="2020-03-19T22:33:00Z">
              <w:r w:rsidRPr="00970510">
                <w:rPr>
                  <w:rFonts w:ascii="Times New Roman" w:eastAsia="Calibri" w:hAnsi="Times New Roman" w:cs="Times New Roman"/>
                  <w:szCs w:val="20"/>
                </w:rPr>
                <w:t>4</w:t>
              </w:r>
            </w:ins>
          </w:p>
        </w:tc>
        <w:tc>
          <w:tcPr>
            <w:tcW w:w="992" w:type="dxa"/>
            <w:shd w:val="clear" w:color="auto" w:fill="auto"/>
          </w:tcPr>
          <w:p w14:paraId="17396709" w14:textId="77777777" w:rsidR="00A013FD" w:rsidRPr="00970510" w:rsidRDefault="00A013FD" w:rsidP="00D112AF">
            <w:pPr>
              <w:pStyle w:val="Tabletext1"/>
              <w:spacing w:before="20"/>
              <w:rPr>
                <w:ins w:id="1632" w:author="Ross Norsworthy" w:date="2020-03-19T22:33:00Z"/>
                <w:rFonts w:ascii="Times New Roman" w:hAnsi="Times New Roman" w:cs="Times New Roman"/>
                <w:szCs w:val="20"/>
              </w:rPr>
            </w:pPr>
            <w:ins w:id="1633"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10327CD8" w14:textId="489B92AB" w:rsidR="00A013FD" w:rsidRPr="00970510" w:rsidRDefault="00A013FD" w:rsidP="00D112AF">
            <w:pPr>
              <w:pStyle w:val="Tabletext1"/>
              <w:spacing w:before="20"/>
              <w:rPr>
                <w:ins w:id="1634" w:author="Ross Norsworthy" w:date="2020-03-19T22:33:00Z"/>
                <w:rFonts w:ascii="Times New Roman" w:hAnsi="Times New Roman" w:cs="Times New Roman"/>
                <w:szCs w:val="20"/>
              </w:rPr>
            </w:pPr>
            <w:ins w:id="1635" w:author="Ross Norsworthy" w:date="2020-03-19T22:33:00Z">
              <w:r w:rsidRPr="00970510">
                <w:rPr>
                  <w:rFonts w:ascii="Times New Roman" w:eastAsia="Calibri" w:hAnsi="Times New Roman" w:cs="Times New Roman"/>
                  <w:szCs w:val="20"/>
                </w:rPr>
                <w:t>9</w:t>
              </w:r>
            </w:ins>
            <w:ins w:id="1636" w:author="USA Editor 2021" w:date="2020-12-10T16:56:00Z">
              <w:r w:rsidR="003F29AA" w:rsidRPr="00834D8B">
                <w:rPr>
                  <w:rFonts w:ascii="Times New Roman" w:eastAsia="Calibri" w:hAnsi="Times New Roman" w:cs="Times New Roman"/>
                  <w:szCs w:val="20"/>
                  <w:highlight w:val="green"/>
                </w:rPr>
                <w:t>52</w:t>
              </w:r>
            </w:ins>
            <w:ins w:id="1637" w:author="Ross Norsworthy" w:date="2020-03-19T22:33:00Z">
              <w:del w:id="1638" w:author="USA Editor 2021" w:date="2020-12-10T16:56:00Z">
                <w:r w:rsidRPr="00834D8B" w:rsidDel="003F29AA">
                  <w:rPr>
                    <w:rFonts w:ascii="Times New Roman" w:eastAsia="Calibri" w:hAnsi="Times New Roman" w:cs="Times New Roman"/>
                    <w:szCs w:val="20"/>
                    <w:highlight w:val="green"/>
                  </w:rPr>
                  <w:delText>60</w:delText>
                </w:r>
              </w:del>
            </w:ins>
          </w:p>
        </w:tc>
        <w:tc>
          <w:tcPr>
            <w:tcW w:w="1083" w:type="dxa"/>
            <w:shd w:val="clear" w:color="auto" w:fill="auto"/>
          </w:tcPr>
          <w:p w14:paraId="7BEC2343" w14:textId="77777777" w:rsidR="00A013FD" w:rsidRPr="00970510" w:rsidRDefault="00A013FD" w:rsidP="00D112AF">
            <w:pPr>
              <w:pStyle w:val="Tabletext1"/>
              <w:spacing w:before="20"/>
              <w:rPr>
                <w:ins w:id="1639" w:author="Ross Norsworthy" w:date="2020-03-19T22:33:00Z"/>
                <w:rFonts w:ascii="Times New Roman" w:hAnsi="Times New Roman" w:cs="Times New Roman"/>
                <w:szCs w:val="20"/>
              </w:rPr>
            </w:pPr>
            <w:ins w:id="1640" w:author="Ross Norsworthy" w:date="2020-03-19T22:33:00Z">
              <w:r w:rsidRPr="00970510">
                <w:rPr>
                  <w:rFonts w:ascii="Times New Roman" w:eastAsia="Calibri" w:hAnsi="Times New Roman" w:cs="Times New Roman"/>
                  <w:szCs w:val="20"/>
                </w:rPr>
                <w:t>4|240</w:t>
              </w:r>
            </w:ins>
          </w:p>
        </w:tc>
        <w:tc>
          <w:tcPr>
            <w:tcW w:w="3379" w:type="dxa"/>
            <w:shd w:val="clear" w:color="auto" w:fill="auto"/>
          </w:tcPr>
          <w:p w14:paraId="2D11B568" w14:textId="77777777" w:rsidR="00A013FD" w:rsidRPr="00970510" w:rsidRDefault="00A013FD" w:rsidP="00D112AF">
            <w:pPr>
              <w:pStyle w:val="Tabletext1"/>
              <w:spacing w:before="20"/>
              <w:rPr>
                <w:ins w:id="1641" w:author="Ross Norsworthy" w:date="2020-03-19T22:33:00Z"/>
                <w:rFonts w:ascii="Times New Roman" w:hAnsi="Times New Roman" w:cs="Times New Roman"/>
                <w:szCs w:val="20"/>
              </w:rPr>
            </w:pPr>
            <w:ins w:id="1642" w:author="Ross Norsworthy" w:date="2020-03-19T22:33:00Z">
              <w:r w:rsidRPr="00970510">
                <w:rPr>
                  <w:rFonts w:ascii="Times New Roman" w:eastAsia="Calibri" w:hAnsi="Times New Roman" w:cs="Times New Roman"/>
                  <w:szCs w:val="20"/>
                </w:rPr>
                <w:t>113|31|59|163|29|181|101|11</w:t>
              </w:r>
            </w:ins>
          </w:p>
        </w:tc>
        <w:tc>
          <w:tcPr>
            <w:tcW w:w="1276" w:type="dxa"/>
            <w:shd w:val="clear" w:color="auto" w:fill="auto"/>
          </w:tcPr>
          <w:p w14:paraId="1B691832" w14:textId="77777777" w:rsidR="00A013FD" w:rsidRPr="00970510" w:rsidRDefault="00A013FD" w:rsidP="00D112AF">
            <w:pPr>
              <w:pStyle w:val="Tabletext1"/>
              <w:spacing w:before="20"/>
              <w:rPr>
                <w:ins w:id="1643" w:author="Ross Norsworthy" w:date="2020-03-19T22:33:00Z"/>
                <w:rFonts w:ascii="Times New Roman" w:hAnsi="Times New Roman" w:cs="Times New Roman"/>
                <w:szCs w:val="20"/>
              </w:rPr>
            </w:pPr>
            <w:ins w:id="1644" w:author="Ross Norsworthy" w:date="2020-03-19T22:33:00Z">
              <w:r w:rsidRPr="00970510">
                <w:rPr>
                  <w:rFonts w:ascii="Times New Roman" w:eastAsia="Calibri" w:hAnsi="Times New Roman" w:cs="Times New Roman"/>
                  <w:szCs w:val="20"/>
                </w:rPr>
                <w:t>8</w:t>
              </w:r>
            </w:ins>
          </w:p>
        </w:tc>
        <w:tc>
          <w:tcPr>
            <w:tcW w:w="850" w:type="dxa"/>
            <w:shd w:val="clear" w:color="auto" w:fill="auto"/>
          </w:tcPr>
          <w:p w14:paraId="29D1FF98" w14:textId="77777777" w:rsidR="00A013FD" w:rsidRPr="00970510" w:rsidRDefault="00A013FD" w:rsidP="00D112AF">
            <w:pPr>
              <w:pStyle w:val="Tabletext1"/>
              <w:spacing w:before="20"/>
              <w:rPr>
                <w:ins w:id="1645" w:author="Ross Norsworthy" w:date="2020-03-19T22:33:00Z"/>
                <w:rFonts w:ascii="Times New Roman" w:hAnsi="Times New Roman" w:cs="Times New Roman"/>
                <w:szCs w:val="20"/>
              </w:rPr>
            </w:pPr>
            <w:ins w:id="1646" w:author="Ross Norsworthy" w:date="2020-03-19T22:33:00Z">
              <w:r w:rsidRPr="00970510">
                <w:rPr>
                  <w:rFonts w:ascii="Times New Roman" w:eastAsia="Calibri" w:hAnsi="Times New Roman" w:cs="Times New Roman"/>
                  <w:szCs w:val="20"/>
                </w:rPr>
                <w:t>8</w:t>
              </w:r>
            </w:ins>
          </w:p>
        </w:tc>
      </w:tr>
      <w:tr w:rsidR="00A013FD" w:rsidRPr="00A013FD" w14:paraId="061D515D" w14:textId="77777777" w:rsidTr="00834D8B">
        <w:trPr>
          <w:ins w:id="1647" w:author="Ross Norsworthy" w:date="2020-03-19T22:33:00Z"/>
        </w:trPr>
        <w:tc>
          <w:tcPr>
            <w:tcW w:w="846" w:type="dxa"/>
            <w:shd w:val="clear" w:color="auto" w:fill="auto"/>
          </w:tcPr>
          <w:p w14:paraId="6116449A" w14:textId="77777777" w:rsidR="00A013FD" w:rsidRPr="00970510" w:rsidRDefault="00A013FD" w:rsidP="00D112AF">
            <w:pPr>
              <w:pStyle w:val="Tabletext1"/>
              <w:spacing w:before="20"/>
              <w:rPr>
                <w:ins w:id="1648" w:author="Ross Norsworthy" w:date="2020-03-19T22:33:00Z"/>
                <w:rFonts w:ascii="Times New Roman" w:hAnsi="Times New Roman" w:cs="Times New Roman"/>
                <w:szCs w:val="20"/>
              </w:rPr>
            </w:pPr>
            <w:ins w:id="1649" w:author="Ross Norsworthy" w:date="2020-03-19T22:33:00Z">
              <w:r w:rsidRPr="00970510">
                <w:rPr>
                  <w:rFonts w:ascii="Times New Roman" w:eastAsia="Calibri" w:hAnsi="Times New Roman" w:cs="Times New Roman"/>
                  <w:szCs w:val="20"/>
                </w:rPr>
                <w:t>5</w:t>
              </w:r>
            </w:ins>
          </w:p>
        </w:tc>
        <w:tc>
          <w:tcPr>
            <w:tcW w:w="992" w:type="dxa"/>
            <w:shd w:val="clear" w:color="auto" w:fill="auto"/>
          </w:tcPr>
          <w:p w14:paraId="2E52B75D" w14:textId="77777777" w:rsidR="00A013FD" w:rsidRPr="00970510" w:rsidRDefault="00A013FD" w:rsidP="00D112AF">
            <w:pPr>
              <w:pStyle w:val="Tabletext1"/>
              <w:spacing w:before="20"/>
              <w:rPr>
                <w:ins w:id="1650" w:author="Ross Norsworthy" w:date="2020-03-19T22:33:00Z"/>
                <w:rFonts w:ascii="Times New Roman" w:hAnsi="Times New Roman" w:cs="Times New Roman"/>
                <w:szCs w:val="20"/>
              </w:rPr>
            </w:pPr>
            <w:ins w:id="1651"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36514872" w14:textId="77777777" w:rsidR="00A013FD" w:rsidRPr="00970510" w:rsidRDefault="00A013FD" w:rsidP="00D112AF">
            <w:pPr>
              <w:pStyle w:val="Tabletext1"/>
              <w:spacing w:before="20"/>
              <w:rPr>
                <w:ins w:id="1652" w:author="Ross Norsworthy" w:date="2020-03-19T22:33:00Z"/>
                <w:rFonts w:ascii="Times New Roman" w:hAnsi="Times New Roman" w:cs="Times New Roman"/>
                <w:szCs w:val="20"/>
              </w:rPr>
            </w:pPr>
            <w:ins w:id="1653" w:author="Ross Norsworthy" w:date="2020-03-19T22:33:00Z">
              <w:r w:rsidRPr="00970510">
                <w:rPr>
                  <w:rFonts w:ascii="Times New Roman" w:eastAsia="Calibri" w:hAnsi="Times New Roman" w:cs="Times New Roman"/>
                  <w:szCs w:val="20"/>
                </w:rPr>
                <w:t>288</w:t>
              </w:r>
            </w:ins>
          </w:p>
        </w:tc>
        <w:tc>
          <w:tcPr>
            <w:tcW w:w="1083" w:type="dxa"/>
            <w:shd w:val="clear" w:color="auto" w:fill="auto"/>
          </w:tcPr>
          <w:p w14:paraId="67551933" w14:textId="77777777" w:rsidR="00A013FD" w:rsidRPr="00970510" w:rsidRDefault="00A013FD" w:rsidP="00D112AF">
            <w:pPr>
              <w:pStyle w:val="Tabletext1"/>
              <w:spacing w:before="20"/>
              <w:rPr>
                <w:ins w:id="1654" w:author="Ross Norsworthy" w:date="2020-03-19T22:33:00Z"/>
                <w:rFonts w:ascii="Times New Roman" w:hAnsi="Times New Roman" w:cs="Times New Roman"/>
                <w:szCs w:val="20"/>
              </w:rPr>
            </w:pPr>
            <w:ins w:id="1655" w:author="Ross Norsworthy" w:date="2020-03-19T22:33:00Z">
              <w:r w:rsidRPr="00970510">
                <w:rPr>
                  <w:rFonts w:ascii="Times New Roman" w:eastAsia="Calibri" w:hAnsi="Times New Roman" w:cs="Times New Roman"/>
                  <w:szCs w:val="20"/>
                </w:rPr>
                <w:t>2|144</w:t>
              </w:r>
            </w:ins>
          </w:p>
        </w:tc>
        <w:tc>
          <w:tcPr>
            <w:tcW w:w="3379" w:type="dxa"/>
            <w:shd w:val="clear" w:color="auto" w:fill="auto"/>
          </w:tcPr>
          <w:p w14:paraId="46B4A6EC" w14:textId="77777777" w:rsidR="00A013FD" w:rsidRPr="00970510" w:rsidRDefault="00A013FD" w:rsidP="00D112AF">
            <w:pPr>
              <w:pStyle w:val="Tabletext1"/>
              <w:spacing w:before="20"/>
              <w:rPr>
                <w:ins w:id="1656" w:author="Ross Norsworthy" w:date="2020-03-19T22:33:00Z"/>
                <w:rFonts w:ascii="Times New Roman" w:hAnsi="Times New Roman" w:cs="Times New Roman"/>
                <w:szCs w:val="20"/>
              </w:rPr>
            </w:pPr>
            <w:ins w:id="1657" w:author="Ross Norsworthy" w:date="2020-03-19T22:33:00Z">
              <w:r w:rsidRPr="00970510">
                <w:rPr>
                  <w:rFonts w:ascii="Times New Roman" w:eastAsia="Calibri" w:hAnsi="Times New Roman" w:cs="Times New Roman"/>
                  <w:szCs w:val="20"/>
                </w:rPr>
                <w:t>47|17|233|127|239|139|199|163</w:t>
              </w:r>
            </w:ins>
          </w:p>
        </w:tc>
        <w:tc>
          <w:tcPr>
            <w:tcW w:w="1276" w:type="dxa"/>
            <w:shd w:val="clear" w:color="auto" w:fill="auto"/>
          </w:tcPr>
          <w:p w14:paraId="1B748D12" w14:textId="77777777" w:rsidR="00A013FD" w:rsidRPr="00970510" w:rsidRDefault="00A013FD" w:rsidP="00D112AF">
            <w:pPr>
              <w:pStyle w:val="Tabletext1"/>
              <w:spacing w:before="20"/>
              <w:rPr>
                <w:ins w:id="1658" w:author="Ross Norsworthy" w:date="2020-03-19T22:33:00Z"/>
                <w:rFonts w:ascii="Times New Roman" w:hAnsi="Times New Roman" w:cs="Times New Roman"/>
                <w:szCs w:val="20"/>
              </w:rPr>
            </w:pPr>
            <w:ins w:id="1659" w:author="Ross Norsworthy" w:date="2020-03-19T22:33:00Z">
              <w:r w:rsidRPr="00970510">
                <w:rPr>
                  <w:rFonts w:ascii="Times New Roman" w:eastAsia="Calibri" w:hAnsi="Times New Roman" w:cs="Times New Roman"/>
                  <w:szCs w:val="20"/>
                </w:rPr>
                <w:t>8</w:t>
              </w:r>
            </w:ins>
          </w:p>
        </w:tc>
        <w:tc>
          <w:tcPr>
            <w:tcW w:w="850" w:type="dxa"/>
            <w:shd w:val="clear" w:color="auto" w:fill="auto"/>
          </w:tcPr>
          <w:p w14:paraId="61549D24" w14:textId="77777777" w:rsidR="00A013FD" w:rsidRPr="00970510" w:rsidRDefault="00A013FD" w:rsidP="00D112AF">
            <w:pPr>
              <w:pStyle w:val="Tabletext1"/>
              <w:spacing w:before="20"/>
              <w:rPr>
                <w:ins w:id="1660" w:author="Ross Norsworthy" w:date="2020-03-19T22:33:00Z"/>
                <w:rFonts w:ascii="Times New Roman" w:hAnsi="Times New Roman" w:cs="Times New Roman"/>
                <w:szCs w:val="20"/>
              </w:rPr>
            </w:pPr>
            <w:ins w:id="1661" w:author="Ross Norsworthy" w:date="2020-03-19T22:33:00Z">
              <w:r w:rsidRPr="00970510">
                <w:rPr>
                  <w:rFonts w:ascii="Times New Roman" w:eastAsia="Calibri" w:hAnsi="Times New Roman" w:cs="Times New Roman"/>
                  <w:szCs w:val="20"/>
                </w:rPr>
                <w:t>8b</w:t>
              </w:r>
            </w:ins>
          </w:p>
        </w:tc>
      </w:tr>
      <w:tr w:rsidR="00A013FD" w:rsidRPr="00A013FD" w14:paraId="6E8F61BE" w14:textId="77777777" w:rsidTr="00834D8B">
        <w:trPr>
          <w:ins w:id="1662" w:author="Ross Norsworthy" w:date="2020-03-19T22:33:00Z"/>
        </w:trPr>
        <w:tc>
          <w:tcPr>
            <w:tcW w:w="846" w:type="dxa"/>
            <w:shd w:val="clear" w:color="auto" w:fill="auto"/>
          </w:tcPr>
          <w:p w14:paraId="2DC703C0" w14:textId="77777777" w:rsidR="00A013FD" w:rsidRPr="00970510" w:rsidRDefault="00A013FD" w:rsidP="00D112AF">
            <w:pPr>
              <w:pStyle w:val="Tabletext1"/>
              <w:spacing w:before="20"/>
              <w:rPr>
                <w:ins w:id="1663" w:author="Ross Norsworthy" w:date="2020-03-19T22:33:00Z"/>
                <w:rFonts w:ascii="Times New Roman" w:hAnsi="Times New Roman" w:cs="Times New Roman"/>
                <w:szCs w:val="20"/>
              </w:rPr>
            </w:pPr>
            <w:ins w:id="1664" w:author="Ross Norsworthy" w:date="2020-03-19T22:33:00Z">
              <w:r w:rsidRPr="00970510">
                <w:rPr>
                  <w:rFonts w:ascii="Times New Roman" w:eastAsia="Calibri" w:hAnsi="Times New Roman" w:cs="Times New Roman"/>
                  <w:szCs w:val="20"/>
                </w:rPr>
                <w:t>6</w:t>
              </w:r>
            </w:ins>
          </w:p>
        </w:tc>
        <w:tc>
          <w:tcPr>
            <w:tcW w:w="992" w:type="dxa"/>
            <w:shd w:val="clear" w:color="auto" w:fill="auto"/>
          </w:tcPr>
          <w:p w14:paraId="46E7A19C" w14:textId="77777777" w:rsidR="00A013FD" w:rsidRPr="00970510" w:rsidRDefault="00A013FD" w:rsidP="00D112AF">
            <w:pPr>
              <w:pStyle w:val="Tabletext1"/>
              <w:spacing w:before="20"/>
              <w:rPr>
                <w:ins w:id="1665" w:author="Ross Norsworthy" w:date="2020-03-19T22:33:00Z"/>
                <w:rFonts w:ascii="Times New Roman" w:hAnsi="Times New Roman" w:cs="Times New Roman"/>
                <w:szCs w:val="20"/>
              </w:rPr>
            </w:pPr>
            <w:ins w:id="1666"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3F2FB4BD" w14:textId="77777777" w:rsidR="00A013FD" w:rsidRPr="00970510" w:rsidRDefault="00A013FD" w:rsidP="00D112AF">
            <w:pPr>
              <w:pStyle w:val="Tabletext1"/>
              <w:spacing w:before="20"/>
              <w:rPr>
                <w:ins w:id="1667" w:author="Ross Norsworthy" w:date="2020-03-19T22:33:00Z"/>
                <w:rFonts w:ascii="Times New Roman" w:hAnsi="Times New Roman" w:cs="Times New Roman"/>
                <w:szCs w:val="20"/>
              </w:rPr>
            </w:pPr>
            <w:ins w:id="1668" w:author="Ross Norsworthy" w:date="2020-03-19T22:33:00Z">
              <w:r w:rsidRPr="00970510">
                <w:rPr>
                  <w:rFonts w:ascii="Times New Roman" w:eastAsia="Calibri" w:hAnsi="Times New Roman" w:cs="Times New Roman"/>
                  <w:szCs w:val="20"/>
                </w:rPr>
                <w:t>672</w:t>
              </w:r>
            </w:ins>
          </w:p>
        </w:tc>
        <w:tc>
          <w:tcPr>
            <w:tcW w:w="1083" w:type="dxa"/>
            <w:shd w:val="clear" w:color="auto" w:fill="auto"/>
          </w:tcPr>
          <w:p w14:paraId="2435930C" w14:textId="77777777" w:rsidR="00A013FD" w:rsidRPr="00970510" w:rsidRDefault="00A013FD" w:rsidP="00D112AF">
            <w:pPr>
              <w:pStyle w:val="Tabletext1"/>
              <w:spacing w:before="20"/>
              <w:rPr>
                <w:ins w:id="1669" w:author="Ross Norsworthy" w:date="2020-03-19T22:33:00Z"/>
                <w:rFonts w:ascii="Times New Roman" w:hAnsi="Times New Roman" w:cs="Times New Roman"/>
                <w:szCs w:val="20"/>
              </w:rPr>
            </w:pPr>
            <w:ins w:id="1670" w:author="Ross Norsworthy" w:date="2020-03-19T22:33:00Z">
              <w:r w:rsidRPr="00970510">
                <w:rPr>
                  <w:rFonts w:ascii="Times New Roman" w:eastAsia="Calibri" w:hAnsi="Times New Roman" w:cs="Times New Roman"/>
                  <w:szCs w:val="20"/>
                </w:rPr>
                <w:t>2|336</w:t>
              </w:r>
            </w:ins>
          </w:p>
        </w:tc>
        <w:tc>
          <w:tcPr>
            <w:tcW w:w="3379" w:type="dxa"/>
            <w:shd w:val="clear" w:color="auto" w:fill="auto"/>
          </w:tcPr>
          <w:p w14:paraId="36570BC7" w14:textId="77777777" w:rsidR="00A013FD" w:rsidRPr="00970510" w:rsidRDefault="00A013FD" w:rsidP="00D112AF">
            <w:pPr>
              <w:pStyle w:val="Tabletext1"/>
              <w:spacing w:before="20"/>
              <w:rPr>
                <w:ins w:id="1671" w:author="Ross Norsworthy" w:date="2020-03-19T22:33:00Z"/>
                <w:rFonts w:ascii="Times New Roman" w:hAnsi="Times New Roman" w:cs="Times New Roman"/>
                <w:szCs w:val="20"/>
                <w:lang w:eastAsia="en-GB"/>
              </w:rPr>
            </w:pPr>
            <w:ins w:id="1672" w:author="Ross Norsworthy" w:date="2020-03-19T22:33:00Z">
              <w:r w:rsidRPr="00970510">
                <w:rPr>
                  <w:rFonts w:ascii="Times New Roman" w:eastAsia="Calibri" w:hAnsi="Times New Roman" w:cs="Times New Roman"/>
                  <w:szCs w:val="20"/>
                </w:rPr>
                <w:t>37|101|191</w:t>
              </w:r>
              <w:r w:rsidRPr="00970510">
                <w:rPr>
                  <w:rFonts w:ascii="Times New Roman" w:hAnsi="Times New Roman" w:cs="Times New Roman"/>
                  <w:szCs w:val="20"/>
                  <w:lang w:val="nb-NO"/>
                </w:rPr>
                <w:t>|</w:t>
              </w:r>
              <w:r w:rsidRPr="00970510">
                <w:rPr>
                  <w:rFonts w:ascii="Times New Roman" w:eastAsia="Calibri" w:hAnsi="Times New Roman" w:cs="Times New Roman"/>
                  <w:szCs w:val="20"/>
                </w:rPr>
                <w:t>149|79|131|229|31</w:t>
              </w:r>
            </w:ins>
          </w:p>
        </w:tc>
        <w:tc>
          <w:tcPr>
            <w:tcW w:w="1276" w:type="dxa"/>
            <w:shd w:val="clear" w:color="auto" w:fill="auto"/>
          </w:tcPr>
          <w:p w14:paraId="446B91A8" w14:textId="77777777" w:rsidR="00A013FD" w:rsidRPr="00970510" w:rsidRDefault="00A013FD" w:rsidP="00D112AF">
            <w:pPr>
              <w:pStyle w:val="Tabletext1"/>
              <w:spacing w:before="20"/>
              <w:rPr>
                <w:ins w:id="1673" w:author="Ross Norsworthy" w:date="2020-03-19T22:33:00Z"/>
                <w:rFonts w:ascii="Times New Roman" w:hAnsi="Times New Roman" w:cs="Times New Roman"/>
                <w:szCs w:val="20"/>
                <w:lang w:eastAsia="en-GB"/>
              </w:rPr>
            </w:pPr>
            <w:ins w:id="1674"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6DBFB4FE" w14:textId="77777777" w:rsidR="00A013FD" w:rsidRPr="00970510" w:rsidRDefault="00A013FD" w:rsidP="00D112AF">
            <w:pPr>
              <w:pStyle w:val="Tabletext1"/>
              <w:spacing w:before="20"/>
              <w:rPr>
                <w:ins w:id="1675" w:author="Ross Norsworthy" w:date="2020-03-19T22:33:00Z"/>
                <w:rFonts w:ascii="Times New Roman" w:hAnsi="Times New Roman" w:cs="Times New Roman"/>
                <w:szCs w:val="20"/>
                <w:lang w:eastAsia="en-GB"/>
              </w:rPr>
            </w:pPr>
            <w:ins w:id="1676" w:author="Ross Norsworthy" w:date="2020-03-19T22:33:00Z">
              <w:r w:rsidRPr="00970510">
                <w:rPr>
                  <w:rFonts w:ascii="Times New Roman" w:eastAsia="Calibri" w:hAnsi="Times New Roman" w:cs="Times New Roman"/>
                  <w:szCs w:val="20"/>
                  <w:lang w:eastAsia="en-GB"/>
                </w:rPr>
                <w:t>8b</w:t>
              </w:r>
            </w:ins>
          </w:p>
        </w:tc>
      </w:tr>
      <w:tr w:rsidR="00A013FD" w:rsidRPr="00A013FD" w14:paraId="752F63C7" w14:textId="77777777" w:rsidTr="00834D8B">
        <w:trPr>
          <w:ins w:id="1677" w:author="Ross Norsworthy" w:date="2020-03-19T22:33:00Z"/>
        </w:trPr>
        <w:tc>
          <w:tcPr>
            <w:tcW w:w="846" w:type="dxa"/>
            <w:shd w:val="clear" w:color="auto" w:fill="auto"/>
          </w:tcPr>
          <w:p w14:paraId="0DA59E67" w14:textId="77777777" w:rsidR="00A013FD" w:rsidRPr="00970510" w:rsidRDefault="00A013FD" w:rsidP="00D112AF">
            <w:pPr>
              <w:pStyle w:val="Tabletext1"/>
              <w:spacing w:before="20"/>
              <w:rPr>
                <w:ins w:id="1678" w:author="Ross Norsworthy" w:date="2020-03-19T22:33:00Z"/>
                <w:rFonts w:ascii="Times New Roman" w:hAnsi="Times New Roman" w:cs="Times New Roman"/>
                <w:szCs w:val="20"/>
              </w:rPr>
            </w:pPr>
            <w:ins w:id="1679" w:author="Ross Norsworthy" w:date="2020-03-19T22:33:00Z">
              <w:r w:rsidRPr="00970510">
                <w:rPr>
                  <w:rFonts w:ascii="Times New Roman" w:eastAsia="Calibri" w:hAnsi="Times New Roman" w:cs="Times New Roman"/>
                  <w:szCs w:val="20"/>
                </w:rPr>
                <w:t>7</w:t>
              </w:r>
            </w:ins>
          </w:p>
        </w:tc>
        <w:tc>
          <w:tcPr>
            <w:tcW w:w="992" w:type="dxa"/>
            <w:shd w:val="clear" w:color="auto" w:fill="auto"/>
          </w:tcPr>
          <w:p w14:paraId="25BA89F2" w14:textId="77777777" w:rsidR="00A013FD" w:rsidRPr="00970510" w:rsidRDefault="00A013FD" w:rsidP="00D112AF">
            <w:pPr>
              <w:pStyle w:val="Tabletext1"/>
              <w:spacing w:before="20"/>
              <w:rPr>
                <w:ins w:id="1680" w:author="Ross Norsworthy" w:date="2020-03-19T22:33:00Z"/>
                <w:rFonts w:ascii="Times New Roman" w:hAnsi="Times New Roman" w:cs="Times New Roman"/>
                <w:szCs w:val="20"/>
              </w:rPr>
            </w:pPr>
            <w:ins w:id="1681"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004AC90F" w14:textId="77777777" w:rsidR="00A013FD" w:rsidRPr="00970510" w:rsidRDefault="00A013FD" w:rsidP="00D112AF">
            <w:pPr>
              <w:pStyle w:val="Tabletext1"/>
              <w:spacing w:before="20"/>
              <w:rPr>
                <w:ins w:id="1682" w:author="Ross Norsworthy" w:date="2020-03-19T22:33:00Z"/>
                <w:rFonts w:ascii="Times New Roman" w:hAnsi="Times New Roman" w:cs="Times New Roman"/>
                <w:szCs w:val="20"/>
              </w:rPr>
            </w:pPr>
            <w:ins w:id="1683" w:author="Ross Norsworthy" w:date="2020-03-19T22:33:00Z">
              <w:r w:rsidRPr="00970510">
                <w:rPr>
                  <w:rFonts w:ascii="Times New Roman" w:eastAsia="Calibri" w:hAnsi="Times New Roman" w:cs="Times New Roman"/>
                  <w:szCs w:val="20"/>
                </w:rPr>
                <w:t>1056</w:t>
              </w:r>
            </w:ins>
          </w:p>
        </w:tc>
        <w:tc>
          <w:tcPr>
            <w:tcW w:w="1083" w:type="dxa"/>
            <w:shd w:val="clear" w:color="auto" w:fill="auto"/>
          </w:tcPr>
          <w:p w14:paraId="500FE425" w14:textId="77777777" w:rsidR="00A013FD" w:rsidRPr="00970510" w:rsidRDefault="00A013FD" w:rsidP="00D112AF">
            <w:pPr>
              <w:pStyle w:val="Tabletext1"/>
              <w:spacing w:before="20"/>
              <w:rPr>
                <w:ins w:id="1684" w:author="Ross Norsworthy" w:date="2020-03-19T22:33:00Z"/>
                <w:rFonts w:ascii="Times New Roman" w:hAnsi="Times New Roman" w:cs="Times New Roman"/>
                <w:szCs w:val="20"/>
              </w:rPr>
            </w:pPr>
            <w:ins w:id="1685" w:author="Ross Norsworthy" w:date="2020-03-19T22:33:00Z">
              <w:r w:rsidRPr="00970510">
                <w:rPr>
                  <w:rFonts w:ascii="Times New Roman" w:eastAsia="Calibri" w:hAnsi="Times New Roman" w:cs="Times New Roman"/>
                  <w:szCs w:val="20"/>
                </w:rPr>
                <w:t>4|264</w:t>
              </w:r>
            </w:ins>
          </w:p>
        </w:tc>
        <w:tc>
          <w:tcPr>
            <w:tcW w:w="3379" w:type="dxa"/>
            <w:shd w:val="clear" w:color="auto" w:fill="auto"/>
          </w:tcPr>
          <w:p w14:paraId="0CB032EB" w14:textId="77777777" w:rsidR="00A013FD" w:rsidRPr="00970510" w:rsidRDefault="00A013FD" w:rsidP="00D112AF">
            <w:pPr>
              <w:pStyle w:val="Tabletext1"/>
              <w:spacing w:before="20"/>
              <w:rPr>
                <w:ins w:id="1686" w:author="Ross Norsworthy" w:date="2020-03-19T22:33:00Z"/>
                <w:rFonts w:ascii="Times New Roman" w:hAnsi="Times New Roman" w:cs="Times New Roman"/>
                <w:szCs w:val="20"/>
                <w:lang w:eastAsia="en-GB"/>
              </w:rPr>
            </w:pPr>
            <w:ins w:id="1687" w:author="Ross Norsworthy" w:date="2020-03-19T22:33:00Z">
              <w:r w:rsidRPr="00970510">
                <w:rPr>
                  <w:rFonts w:ascii="Times New Roman" w:eastAsia="Calibri" w:hAnsi="Times New Roman" w:cs="Times New Roman"/>
                  <w:szCs w:val="20"/>
                </w:rPr>
                <w:t>23|31|167|223|59|113|47|211</w:t>
              </w:r>
            </w:ins>
          </w:p>
        </w:tc>
        <w:tc>
          <w:tcPr>
            <w:tcW w:w="1276" w:type="dxa"/>
            <w:shd w:val="clear" w:color="auto" w:fill="auto"/>
          </w:tcPr>
          <w:p w14:paraId="5E9E0A35" w14:textId="77777777" w:rsidR="00A013FD" w:rsidRPr="00970510" w:rsidRDefault="00A013FD" w:rsidP="00D112AF">
            <w:pPr>
              <w:pStyle w:val="Tabletext1"/>
              <w:spacing w:before="20"/>
              <w:rPr>
                <w:ins w:id="1688" w:author="Ross Norsworthy" w:date="2020-03-19T22:33:00Z"/>
                <w:rFonts w:ascii="Times New Roman" w:hAnsi="Times New Roman" w:cs="Times New Roman"/>
                <w:szCs w:val="20"/>
                <w:lang w:eastAsia="en-GB"/>
              </w:rPr>
            </w:pPr>
            <w:ins w:id="1689"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6FFA6CDE" w14:textId="77777777" w:rsidR="00A013FD" w:rsidRPr="00970510" w:rsidRDefault="00A013FD" w:rsidP="00D112AF">
            <w:pPr>
              <w:pStyle w:val="Tabletext1"/>
              <w:spacing w:before="20"/>
              <w:rPr>
                <w:ins w:id="1690" w:author="Ross Norsworthy" w:date="2020-03-19T22:33:00Z"/>
                <w:rFonts w:ascii="Times New Roman" w:hAnsi="Times New Roman" w:cs="Times New Roman"/>
                <w:szCs w:val="20"/>
                <w:lang w:eastAsia="en-GB"/>
              </w:rPr>
            </w:pPr>
            <w:ins w:id="1691" w:author="Ross Norsworthy" w:date="2020-03-19T22:33:00Z">
              <w:r w:rsidRPr="00970510">
                <w:rPr>
                  <w:rFonts w:ascii="Times New Roman" w:eastAsia="Calibri" w:hAnsi="Times New Roman" w:cs="Times New Roman"/>
                  <w:szCs w:val="20"/>
                  <w:lang w:eastAsia="en-GB"/>
                </w:rPr>
                <w:t>8b</w:t>
              </w:r>
            </w:ins>
          </w:p>
        </w:tc>
      </w:tr>
      <w:tr w:rsidR="00A013FD" w:rsidRPr="00A013FD" w14:paraId="40C7C0EB" w14:textId="77777777" w:rsidTr="00834D8B">
        <w:trPr>
          <w:ins w:id="1692" w:author="Ross Norsworthy" w:date="2020-03-19T22:33:00Z"/>
        </w:trPr>
        <w:tc>
          <w:tcPr>
            <w:tcW w:w="846" w:type="dxa"/>
            <w:shd w:val="clear" w:color="auto" w:fill="auto"/>
          </w:tcPr>
          <w:p w14:paraId="3613AF1F" w14:textId="77777777" w:rsidR="00A013FD" w:rsidRPr="00970510" w:rsidRDefault="00A013FD" w:rsidP="00D112AF">
            <w:pPr>
              <w:pStyle w:val="Tabletext1"/>
              <w:spacing w:before="20"/>
              <w:rPr>
                <w:ins w:id="1693" w:author="Ross Norsworthy" w:date="2020-03-19T22:33:00Z"/>
                <w:rFonts w:ascii="Times New Roman" w:hAnsi="Times New Roman" w:cs="Times New Roman"/>
                <w:szCs w:val="20"/>
              </w:rPr>
            </w:pPr>
            <w:ins w:id="1694" w:author="Ross Norsworthy" w:date="2020-03-19T22:33:00Z">
              <w:r w:rsidRPr="00970510">
                <w:rPr>
                  <w:rFonts w:ascii="Times New Roman" w:eastAsia="Calibri" w:hAnsi="Times New Roman" w:cs="Times New Roman"/>
                  <w:szCs w:val="20"/>
                </w:rPr>
                <w:t>8*</w:t>
              </w:r>
            </w:ins>
          </w:p>
        </w:tc>
        <w:tc>
          <w:tcPr>
            <w:tcW w:w="992" w:type="dxa"/>
            <w:shd w:val="clear" w:color="auto" w:fill="auto"/>
          </w:tcPr>
          <w:p w14:paraId="2C320C68" w14:textId="77777777" w:rsidR="00A013FD" w:rsidRPr="00970510" w:rsidRDefault="00A013FD" w:rsidP="00D112AF">
            <w:pPr>
              <w:pStyle w:val="Tabletext1"/>
              <w:spacing w:before="20"/>
              <w:rPr>
                <w:ins w:id="1695" w:author="Ross Norsworthy" w:date="2020-03-19T22:33:00Z"/>
                <w:rFonts w:ascii="Times New Roman" w:hAnsi="Times New Roman" w:cs="Times New Roman"/>
                <w:szCs w:val="20"/>
              </w:rPr>
            </w:pPr>
            <w:ins w:id="1696"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1712CAF3" w14:textId="77777777" w:rsidR="00A013FD" w:rsidRPr="00970510" w:rsidRDefault="00A013FD" w:rsidP="00D112AF">
            <w:pPr>
              <w:pStyle w:val="Tabletext1"/>
              <w:spacing w:before="20"/>
              <w:rPr>
                <w:ins w:id="1697" w:author="Ross Norsworthy" w:date="2020-03-19T22:33:00Z"/>
                <w:rFonts w:ascii="Times New Roman" w:hAnsi="Times New Roman" w:cs="Times New Roman"/>
                <w:szCs w:val="20"/>
              </w:rPr>
            </w:pPr>
            <w:ins w:id="1698" w:author="Ross Norsworthy" w:date="2020-03-19T22:33:00Z">
              <w:r w:rsidRPr="00970510">
                <w:rPr>
                  <w:rFonts w:ascii="Times New Roman" w:eastAsia="Calibri" w:hAnsi="Times New Roman" w:cs="Times New Roman"/>
                  <w:szCs w:val="20"/>
                </w:rPr>
                <w:t>192</w:t>
              </w:r>
            </w:ins>
          </w:p>
        </w:tc>
        <w:tc>
          <w:tcPr>
            <w:tcW w:w="1083" w:type="dxa"/>
            <w:shd w:val="clear" w:color="auto" w:fill="auto"/>
          </w:tcPr>
          <w:p w14:paraId="47008599" w14:textId="77777777" w:rsidR="00A013FD" w:rsidRPr="00970510" w:rsidRDefault="00A013FD" w:rsidP="00D112AF">
            <w:pPr>
              <w:pStyle w:val="Tabletext1"/>
              <w:spacing w:before="20"/>
              <w:rPr>
                <w:ins w:id="1699" w:author="Ross Norsworthy" w:date="2020-03-19T22:33:00Z"/>
                <w:rFonts w:ascii="Times New Roman" w:hAnsi="Times New Roman" w:cs="Times New Roman"/>
                <w:szCs w:val="20"/>
              </w:rPr>
            </w:pPr>
            <w:ins w:id="1700" w:author="Ross Norsworthy" w:date="2020-03-19T22:33:00Z">
              <w:r w:rsidRPr="00970510">
                <w:rPr>
                  <w:rFonts w:ascii="Times New Roman" w:eastAsia="Calibri" w:hAnsi="Times New Roman" w:cs="Times New Roman"/>
                  <w:szCs w:val="20"/>
                </w:rPr>
                <w:t>2|96</w:t>
              </w:r>
            </w:ins>
          </w:p>
        </w:tc>
        <w:tc>
          <w:tcPr>
            <w:tcW w:w="3379" w:type="dxa"/>
            <w:shd w:val="clear" w:color="auto" w:fill="auto"/>
          </w:tcPr>
          <w:p w14:paraId="7A1216B2" w14:textId="77777777" w:rsidR="00A013FD" w:rsidRPr="00970510" w:rsidRDefault="00A013FD" w:rsidP="00D112AF">
            <w:pPr>
              <w:pStyle w:val="Tabletext1"/>
              <w:spacing w:before="20"/>
              <w:rPr>
                <w:ins w:id="1701" w:author="Ross Norsworthy" w:date="2020-03-19T22:33:00Z"/>
                <w:rFonts w:ascii="Times New Roman" w:hAnsi="Times New Roman" w:cs="Times New Roman"/>
                <w:szCs w:val="20"/>
                <w:lang w:eastAsia="en-GB"/>
              </w:rPr>
            </w:pPr>
            <w:ins w:id="170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22FD9BE2" w14:textId="77777777" w:rsidR="00A013FD" w:rsidRPr="00970510" w:rsidRDefault="00A013FD" w:rsidP="00D112AF">
            <w:pPr>
              <w:pStyle w:val="Tabletext1"/>
              <w:spacing w:before="20"/>
              <w:rPr>
                <w:ins w:id="1703" w:author="Ross Norsworthy" w:date="2020-03-19T22:33:00Z"/>
                <w:rFonts w:ascii="Times New Roman" w:hAnsi="Times New Roman" w:cs="Times New Roman"/>
                <w:szCs w:val="20"/>
                <w:lang w:eastAsia="en-GB"/>
              </w:rPr>
            </w:pPr>
            <w:ins w:id="1704"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7651F242" w14:textId="77777777" w:rsidR="00A013FD" w:rsidRPr="00970510" w:rsidRDefault="00A013FD" w:rsidP="00D112AF">
            <w:pPr>
              <w:pStyle w:val="Tabletext1"/>
              <w:spacing w:before="20"/>
              <w:rPr>
                <w:ins w:id="1705" w:author="Ross Norsworthy" w:date="2020-03-19T22:33:00Z"/>
                <w:rFonts w:ascii="Times New Roman" w:hAnsi="Times New Roman" w:cs="Times New Roman"/>
                <w:szCs w:val="20"/>
                <w:lang w:eastAsia="en-GB"/>
              </w:rPr>
            </w:pPr>
            <w:ins w:id="1706" w:author="Ross Norsworthy" w:date="2020-03-19T22:33:00Z">
              <w:r w:rsidRPr="00970510">
                <w:rPr>
                  <w:rFonts w:ascii="Times New Roman" w:eastAsia="Calibri" w:hAnsi="Times New Roman" w:cs="Times New Roman"/>
                  <w:szCs w:val="20"/>
                  <w:lang w:eastAsia="en-GB"/>
                </w:rPr>
                <w:t>6</w:t>
              </w:r>
            </w:ins>
          </w:p>
        </w:tc>
      </w:tr>
      <w:tr w:rsidR="00A013FD" w:rsidRPr="00A013FD" w14:paraId="3F8CB6FC" w14:textId="77777777" w:rsidTr="00834D8B">
        <w:trPr>
          <w:ins w:id="1707" w:author="Ross Norsworthy" w:date="2020-03-19T22:33:00Z"/>
        </w:trPr>
        <w:tc>
          <w:tcPr>
            <w:tcW w:w="846" w:type="dxa"/>
            <w:shd w:val="clear" w:color="auto" w:fill="auto"/>
          </w:tcPr>
          <w:p w14:paraId="4A40C36C" w14:textId="77777777" w:rsidR="00A013FD" w:rsidRPr="00970510" w:rsidRDefault="00A013FD" w:rsidP="00D112AF">
            <w:pPr>
              <w:pStyle w:val="Tabletext1"/>
              <w:spacing w:before="20"/>
              <w:rPr>
                <w:ins w:id="1708" w:author="Ross Norsworthy" w:date="2020-03-19T22:33:00Z"/>
                <w:rFonts w:ascii="Times New Roman" w:hAnsi="Times New Roman" w:cs="Times New Roman"/>
                <w:szCs w:val="20"/>
              </w:rPr>
            </w:pPr>
            <w:ins w:id="1709" w:author="Ross Norsworthy" w:date="2020-03-19T22:33:00Z">
              <w:r w:rsidRPr="00970510">
                <w:rPr>
                  <w:rFonts w:ascii="Times New Roman" w:eastAsia="Calibri" w:hAnsi="Times New Roman" w:cs="Times New Roman"/>
                  <w:szCs w:val="20"/>
                </w:rPr>
                <w:t>9*</w:t>
              </w:r>
            </w:ins>
          </w:p>
        </w:tc>
        <w:tc>
          <w:tcPr>
            <w:tcW w:w="992" w:type="dxa"/>
            <w:shd w:val="clear" w:color="auto" w:fill="auto"/>
          </w:tcPr>
          <w:p w14:paraId="3195EE16" w14:textId="77777777" w:rsidR="00A013FD" w:rsidRPr="00970510" w:rsidRDefault="00A013FD" w:rsidP="00D112AF">
            <w:pPr>
              <w:pStyle w:val="Tabletext1"/>
              <w:spacing w:before="20"/>
              <w:rPr>
                <w:ins w:id="1710" w:author="Ross Norsworthy" w:date="2020-03-19T22:33:00Z"/>
                <w:rFonts w:ascii="Times New Roman" w:hAnsi="Times New Roman" w:cs="Times New Roman"/>
                <w:szCs w:val="20"/>
              </w:rPr>
            </w:pPr>
            <w:ins w:id="1711"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5FDB9263" w14:textId="77777777" w:rsidR="00A013FD" w:rsidRPr="00970510" w:rsidRDefault="00A013FD" w:rsidP="00D112AF">
            <w:pPr>
              <w:pStyle w:val="Tabletext1"/>
              <w:spacing w:before="20"/>
              <w:rPr>
                <w:ins w:id="1712" w:author="Ross Norsworthy" w:date="2020-03-19T22:33:00Z"/>
                <w:rFonts w:ascii="Times New Roman" w:hAnsi="Times New Roman" w:cs="Times New Roman"/>
                <w:szCs w:val="20"/>
              </w:rPr>
            </w:pPr>
            <w:ins w:id="1713" w:author="Ross Norsworthy" w:date="2020-03-19T22:33:00Z">
              <w:r w:rsidRPr="00970510">
                <w:rPr>
                  <w:rFonts w:ascii="Times New Roman" w:eastAsia="Calibri" w:hAnsi="Times New Roman" w:cs="Times New Roman"/>
                  <w:szCs w:val="20"/>
                </w:rPr>
                <w:t>448</w:t>
              </w:r>
            </w:ins>
          </w:p>
        </w:tc>
        <w:tc>
          <w:tcPr>
            <w:tcW w:w="1083" w:type="dxa"/>
            <w:shd w:val="clear" w:color="auto" w:fill="auto"/>
          </w:tcPr>
          <w:p w14:paraId="058BDC5A" w14:textId="77777777" w:rsidR="00A013FD" w:rsidRPr="00970510" w:rsidRDefault="00A013FD" w:rsidP="00D112AF">
            <w:pPr>
              <w:pStyle w:val="Tabletext1"/>
              <w:spacing w:before="20"/>
              <w:rPr>
                <w:ins w:id="1714" w:author="Ross Norsworthy" w:date="2020-03-19T22:33:00Z"/>
                <w:rFonts w:ascii="Times New Roman" w:hAnsi="Times New Roman" w:cs="Times New Roman"/>
                <w:szCs w:val="20"/>
              </w:rPr>
            </w:pPr>
            <w:ins w:id="1715" w:author="Ross Norsworthy" w:date="2020-03-19T22:33:00Z">
              <w:r w:rsidRPr="00970510">
                <w:rPr>
                  <w:rFonts w:ascii="Times New Roman" w:eastAsia="Calibri" w:hAnsi="Times New Roman" w:cs="Times New Roman"/>
                  <w:szCs w:val="20"/>
                </w:rPr>
                <w:t>2|224</w:t>
              </w:r>
            </w:ins>
          </w:p>
        </w:tc>
        <w:tc>
          <w:tcPr>
            <w:tcW w:w="3379" w:type="dxa"/>
            <w:shd w:val="clear" w:color="auto" w:fill="auto"/>
          </w:tcPr>
          <w:p w14:paraId="619109E3" w14:textId="77777777" w:rsidR="00A013FD" w:rsidRPr="00970510" w:rsidRDefault="00A013FD" w:rsidP="00D112AF">
            <w:pPr>
              <w:pStyle w:val="Tabletext1"/>
              <w:spacing w:before="20"/>
              <w:rPr>
                <w:ins w:id="1716" w:author="Ross Norsworthy" w:date="2020-03-19T22:33:00Z"/>
                <w:rFonts w:ascii="Times New Roman" w:hAnsi="Times New Roman" w:cs="Times New Roman"/>
                <w:szCs w:val="20"/>
                <w:lang w:eastAsia="en-GB"/>
              </w:rPr>
            </w:pPr>
            <w:ins w:id="171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14353537" w14:textId="77777777" w:rsidR="00A013FD" w:rsidRPr="00970510" w:rsidRDefault="00A013FD" w:rsidP="00D112AF">
            <w:pPr>
              <w:pStyle w:val="Tabletext1"/>
              <w:spacing w:before="20"/>
              <w:rPr>
                <w:ins w:id="1718" w:author="Ross Norsworthy" w:date="2020-03-19T22:33:00Z"/>
                <w:rFonts w:ascii="Times New Roman" w:hAnsi="Times New Roman" w:cs="Times New Roman"/>
                <w:szCs w:val="20"/>
                <w:lang w:eastAsia="en-GB"/>
              </w:rPr>
            </w:pPr>
            <w:ins w:id="1719"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58473A19" w14:textId="77777777" w:rsidR="00A013FD" w:rsidRPr="00970510" w:rsidRDefault="00A013FD" w:rsidP="00D112AF">
            <w:pPr>
              <w:pStyle w:val="Tabletext1"/>
              <w:spacing w:before="20"/>
              <w:rPr>
                <w:ins w:id="1720" w:author="Ross Norsworthy" w:date="2020-03-19T22:33:00Z"/>
                <w:rFonts w:ascii="Times New Roman" w:hAnsi="Times New Roman" w:cs="Times New Roman"/>
                <w:szCs w:val="20"/>
                <w:lang w:eastAsia="en-GB"/>
              </w:rPr>
            </w:pPr>
            <w:ins w:id="1721" w:author="Ross Norsworthy" w:date="2020-03-19T22:33:00Z">
              <w:r w:rsidRPr="00970510">
                <w:rPr>
                  <w:rFonts w:ascii="Times New Roman" w:eastAsia="Calibri" w:hAnsi="Times New Roman" w:cs="Times New Roman"/>
                  <w:szCs w:val="20"/>
                  <w:lang w:eastAsia="en-GB"/>
                </w:rPr>
                <w:t>6</w:t>
              </w:r>
            </w:ins>
          </w:p>
        </w:tc>
      </w:tr>
      <w:tr w:rsidR="00A013FD" w:rsidRPr="00A013FD" w14:paraId="6831E85F" w14:textId="77777777" w:rsidTr="00834D8B">
        <w:trPr>
          <w:ins w:id="1722" w:author="Ross Norsworthy" w:date="2020-03-19T22:33:00Z"/>
        </w:trPr>
        <w:tc>
          <w:tcPr>
            <w:tcW w:w="846" w:type="dxa"/>
            <w:shd w:val="clear" w:color="auto" w:fill="auto"/>
          </w:tcPr>
          <w:p w14:paraId="1454BC96" w14:textId="77777777" w:rsidR="00A013FD" w:rsidRPr="00970510" w:rsidRDefault="00A013FD" w:rsidP="00D112AF">
            <w:pPr>
              <w:pStyle w:val="Tabletext1"/>
              <w:spacing w:before="20"/>
              <w:rPr>
                <w:ins w:id="1723" w:author="Ross Norsworthy" w:date="2020-03-19T22:33:00Z"/>
                <w:rFonts w:ascii="Times New Roman" w:hAnsi="Times New Roman" w:cs="Times New Roman"/>
                <w:szCs w:val="20"/>
              </w:rPr>
            </w:pPr>
            <w:ins w:id="1724" w:author="Ross Norsworthy" w:date="2020-03-19T22:33:00Z">
              <w:r w:rsidRPr="00970510">
                <w:rPr>
                  <w:rFonts w:ascii="Times New Roman" w:eastAsia="Calibri" w:hAnsi="Times New Roman" w:cs="Times New Roman"/>
                  <w:szCs w:val="20"/>
                </w:rPr>
                <w:t>10*</w:t>
              </w:r>
            </w:ins>
          </w:p>
        </w:tc>
        <w:tc>
          <w:tcPr>
            <w:tcW w:w="992" w:type="dxa"/>
            <w:shd w:val="clear" w:color="auto" w:fill="auto"/>
          </w:tcPr>
          <w:p w14:paraId="11D39492" w14:textId="77777777" w:rsidR="00A013FD" w:rsidRPr="00970510" w:rsidRDefault="00A013FD" w:rsidP="00D112AF">
            <w:pPr>
              <w:pStyle w:val="Tabletext1"/>
              <w:spacing w:before="20"/>
              <w:rPr>
                <w:ins w:id="1725" w:author="Ross Norsworthy" w:date="2020-03-19T22:33:00Z"/>
                <w:rFonts w:ascii="Times New Roman" w:hAnsi="Times New Roman" w:cs="Times New Roman"/>
                <w:szCs w:val="20"/>
              </w:rPr>
            </w:pPr>
            <w:ins w:id="1726"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7CF762DA" w14:textId="77777777" w:rsidR="00A013FD" w:rsidRPr="00970510" w:rsidRDefault="00A013FD" w:rsidP="00D112AF">
            <w:pPr>
              <w:pStyle w:val="Tabletext1"/>
              <w:spacing w:before="20"/>
              <w:rPr>
                <w:ins w:id="1727" w:author="Ross Norsworthy" w:date="2020-03-19T22:33:00Z"/>
                <w:rFonts w:ascii="Times New Roman" w:hAnsi="Times New Roman" w:cs="Times New Roman"/>
                <w:szCs w:val="20"/>
              </w:rPr>
            </w:pPr>
            <w:ins w:id="1728" w:author="Ross Norsworthy" w:date="2020-03-19T22:33:00Z">
              <w:r w:rsidRPr="00970510">
                <w:rPr>
                  <w:rFonts w:ascii="Times New Roman" w:eastAsia="Calibri" w:hAnsi="Times New Roman" w:cs="Times New Roman"/>
                  <w:szCs w:val="20"/>
                </w:rPr>
                <w:t>704</w:t>
              </w:r>
            </w:ins>
          </w:p>
        </w:tc>
        <w:tc>
          <w:tcPr>
            <w:tcW w:w="1083" w:type="dxa"/>
            <w:shd w:val="clear" w:color="auto" w:fill="auto"/>
          </w:tcPr>
          <w:p w14:paraId="39983FC7" w14:textId="77777777" w:rsidR="00A013FD" w:rsidRPr="00970510" w:rsidRDefault="00A013FD" w:rsidP="00D112AF">
            <w:pPr>
              <w:pStyle w:val="Tabletext1"/>
              <w:spacing w:before="20"/>
              <w:rPr>
                <w:ins w:id="1729" w:author="Ross Norsworthy" w:date="2020-03-19T22:33:00Z"/>
                <w:rFonts w:ascii="Times New Roman" w:hAnsi="Times New Roman" w:cs="Times New Roman"/>
                <w:szCs w:val="20"/>
              </w:rPr>
            </w:pPr>
            <w:ins w:id="1730" w:author="Ross Norsworthy" w:date="2020-03-19T22:33:00Z">
              <w:r w:rsidRPr="00970510">
                <w:rPr>
                  <w:rFonts w:ascii="Times New Roman" w:eastAsia="Calibri" w:hAnsi="Times New Roman" w:cs="Times New Roman"/>
                  <w:szCs w:val="20"/>
                </w:rPr>
                <w:t>2|352</w:t>
              </w:r>
            </w:ins>
          </w:p>
        </w:tc>
        <w:tc>
          <w:tcPr>
            <w:tcW w:w="3379" w:type="dxa"/>
            <w:shd w:val="clear" w:color="auto" w:fill="auto"/>
          </w:tcPr>
          <w:p w14:paraId="20D3956E" w14:textId="77777777" w:rsidR="00A013FD" w:rsidRPr="00970510" w:rsidRDefault="00A013FD" w:rsidP="00D112AF">
            <w:pPr>
              <w:pStyle w:val="Tabletext1"/>
              <w:spacing w:before="20"/>
              <w:rPr>
                <w:ins w:id="1731" w:author="Ross Norsworthy" w:date="2020-03-19T22:33:00Z"/>
                <w:rFonts w:ascii="Times New Roman" w:hAnsi="Times New Roman" w:cs="Times New Roman"/>
                <w:szCs w:val="20"/>
                <w:lang w:eastAsia="en-GB"/>
              </w:rPr>
            </w:pPr>
            <w:ins w:id="173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70185228" w14:textId="77777777" w:rsidR="00A013FD" w:rsidRPr="00970510" w:rsidRDefault="00A013FD" w:rsidP="00D112AF">
            <w:pPr>
              <w:pStyle w:val="Tabletext1"/>
              <w:spacing w:before="20"/>
              <w:rPr>
                <w:ins w:id="1733" w:author="Ross Norsworthy" w:date="2020-03-19T22:33:00Z"/>
                <w:rFonts w:ascii="Times New Roman" w:hAnsi="Times New Roman" w:cs="Times New Roman"/>
                <w:szCs w:val="20"/>
                <w:lang w:eastAsia="en-GB"/>
              </w:rPr>
            </w:pPr>
            <w:ins w:id="1734"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7014C762" w14:textId="77777777" w:rsidR="00A013FD" w:rsidRPr="00970510" w:rsidRDefault="00A013FD" w:rsidP="00D112AF">
            <w:pPr>
              <w:pStyle w:val="Tabletext1"/>
              <w:spacing w:before="20"/>
              <w:rPr>
                <w:ins w:id="1735" w:author="Ross Norsworthy" w:date="2020-03-19T22:33:00Z"/>
                <w:rFonts w:ascii="Times New Roman" w:hAnsi="Times New Roman" w:cs="Times New Roman"/>
                <w:szCs w:val="20"/>
                <w:lang w:eastAsia="en-GB"/>
              </w:rPr>
            </w:pPr>
            <w:ins w:id="1736" w:author="Ross Norsworthy" w:date="2020-03-19T22:33:00Z">
              <w:r w:rsidRPr="00970510">
                <w:rPr>
                  <w:rFonts w:ascii="Times New Roman" w:eastAsia="Calibri" w:hAnsi="Times New Roman" w:cs="Times New Roman"/>
                  <w:szCs w:val="20"/>
                  <w:lang w:eastAsia="en-GB"/>
                </w:rPr>
                <w:t>6</w:t>
              </w:r>
            </w:ins>
          </w:p>
        </w:tc>
      </w:tr>
      <w:tr w:rsidR="00A013FD" w:rsidRPr="00A013FD" w14:paraId="29F2A316" w14:textId="77777777" w:rsidTr="00834D8B">
        <w:trPr>
          <w:ins w:id="1737" w:author="Ross Norsworthy" w:date="2020-03-19T22:33:00Z"/>
        </w:trPr>
        <w:tc>
          <w:tcPr>
            <w:tcW w:w="846" w:type="dxa"/>
            <w:shd w:val="clear" w:color="auto" w:fill="auto"/>
          </w:tcPr>
          <w:p w14:paraId="5DAC6265" w14:textId="77777777" w:rsidR="00A013FD" w:rsidRPr="00970510" w:rsidRDefault="00A013FD" w:rsidP="00D112AF">
            <w:pPr>
              <w:pStyle w:val="Tabletext1"/>
              <w:spacing w:before="20"/>
              <w:rPr>
                <w:ins w:id="1738" w:author="Ross Norsworthy" w:date="2020-03-19T22:33:00Z"/>
                <w:rFonts w:ascii="Times New Roman" w:hAnsi="Times New Roman" w:cs="Times New Roman"/>
                <w:szCs w:val="20"/>
              </w:rPr>
            </w:pPr>
            <w:ins w:id="1739" w:author="Ross Norsworthy" w:date="2020-03-19T22:33:00Z">
              <w:r w:rsidRPr="00970510">
                <w:rPr>
                  <w:rFonts w:ascii="Times New Roman" w:eastAsia="Calibri" w:hAnsi="Times New Roman" w:cs="Times New Roman"/>
                  <w:szCs w:val="20"/>
                </w:rPr>
                <w:t>11</w:t>
              </w:r>
            </w:ins>
          </w:p>
        </w:tc>
        <w:tc>
          <w:tcPr>
            <w:tcW w:w="992" w:type="dxa"/>
            <w:shd w:val="clear" w:color="auto" w:fill="auto"/>
          </w:tcPr>
          <w:p w14:paraId="3947AD62" w14:textId="77777777" w:rsidR="00A013FD" w:rsidRPr="00970510" w:rsidRDefault="00A013FD" w:rsidP="00D112AF">
            <w:pPr>
              <w:pStyle w:val="Tabletext1"/>
              <w:spacing w:before="20"/>
              <w:rPr>
                <w:ins w:id="1740" w:author="Ross Norsworthy" w:date="2020-03-19T22:33:00Z"/>
                <w:rFonts w:ascii="Times New Roman" w:hAnsi="Times New Roman" w:cs="Times New Roman"/>
                <w:szCs w:val="20"/>
              </w:rPr>
            </w:pPr>
            <w:ins w:id="1741"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0DD369A3" w14:textId="77777777" w:rsidR="00A013FD" w:rsidRPr="00970510" w:rsidRDefault="00A013FD" w:rsidP="00D112AF">
            <w:pPr>
              <w:pStyle w:val="Tabletext1"/>
              <w:spacing w:before="20"/>
              <w:rPr>
                <w:ins w:id="1742" w:author="Ross Norsworthy" w:date="2020-03-19T22:33:00Z"/>
                <w:rFonts w:ascii="Times New Roman" w:hAnsi="Times New Roman" w:cs="Times New Roman"/>
                <w:szCs w:val="20"/>
              </w:rPr>
            </w:pPr>
            <w:ins w:id="1743" w:author="Ross Norsworthy" w:date="2020-03-19T22:33:00Z">
              <w:r w:rsidRPr="00970510">
                <w:rPr>
                  <w:rFonts w:ascii="Times New Roman" w:eastAsia="Calibri" w:hAnsi="Times New Roman" w:cs="Times New Roman"/>
                  <w:szCs w:val="20"/>
                </w:rPr>
                <w:t>432</w:t>
              </w:r>
            </w:ins>
          </w:p>
        </w:tc>
        <w:tc>
          <w:tcPr>
            <w:tcW w:w="1083" w:type="dxa"/>
            <w:shd w:val="clear" w:color="auto" w:fill="auto"/>
          </w:tcPr>
          <w:p w14:paraId="02884E50" w14:textId="77777777" w:rsidR="00A013FD" w:rsidRPr="00970510" w:rsidRDefault="00A013FD" w:rsidP="00D112AF">
            <w:pPr>
              <w:pStyle w:val="Tabletext1"/>
              <w:spacing w:before="20"/>
              <w:rPr>
                <w:ins w:id="1744" w:author="Ross Norsworthy" w:date="2020-03-19T22:33:00Z"/>
                <w:rFonts w:ascii="Times New Roman" w:hAnsi="Times New Roman" w:cs="Times New Roman"/>
                <w:szCs w:val="20"/>
              </w:rPr>
            </w:pPr>
            <w:ins w:id="1745" w:author="Ross Norsworthy" w:date="2020-03-19T22:33:00Z">
              <w:r w:rsidRPr="00970510">
                <w:rPr>
                  <w:rFonts w:ascii="Times New Roman" w:eastAsia="Calibri" w:hAnsi="Times New Roman" w:cs="Times New Roman"/>
                  <w:szCs w:val="20"/>
                  <w:lang w:eastAsia="en-GB"/>
                </w:rPr>
                <w:t>2|216</w:t>
              </w:r>
            </w:ins>
          </w:p>
        </w:tc>
        <w:tc>
          <w:tcPr>
            <w:tcW w:w="3379" w:type="dxa"/>
            <w:shd w:val="clear" w:color="auto" w:fill="auto"/>
          </w:tcPr>
          <w:p w14:paraId="4230FA1A" w14:textId="77777777" w:rsidR="00A013FD" w:rsidRPr="00970510" w:rsidRDefault="00A013FD" w:rsidP="00D112AF">
            <w:pPr>
              <w:pStyle w:val="Tabletext1"/>
              <w:spacing w:before="20"/>
              <w:rPr>
                <w:ins w:id="1746" w:author="Ross Norsworthy" w:date="2020-03-19T22:33:00Z"/>
                <w:rFonts w:ascii="Times New Roman" w:hAnsi="Times New Roman" w:cs="Times New Roman"/>
                <w:szCs w:val="20"/>
                <w:lang w:eastAsia="en-GB"/>
              </w:rPr>
            </w:pPr>
            <w:ins w:id="1747" w:author="Ross Norsworthy" w:date="2020-03-19T22:33:00Z">
              <w:r w:rsidRPr="00970510">
                <w:rPr>
                  <w:rFonts w:ascii="Times New Roman" w:hAnsi="Times New Roman" w:cs="Times New Roman"/>
                  <w:szCs w:val="20"/>
                  <w:lang w:val="nb-NO"/>
                </w:rPr>
                <w:t>127|191|241|5|83|109|107|179</w:t>
              </w:r>
            </w:ins>
          </w:p>
        </w:tc>
        <w:tc>
          <w:tcPr>
            <w:tcW w:w="1276" w:type="dxa"/>
            <w:shd w:val="clear" w:color="auto" w:fill="auto"/>
          </w:tcPr>
          <w:p w14:paraId="6BF78346" w14:textId="77777777" w:rsidR="00A013FD" w:rsidRPr="00970510" w:rsidRDefault="00A013FD" w:rsidP="00D112AF">
            <w:pPr>
              <w:pStyle w:val="Tabletext1"/>
              <w:spacing w:before="20"/>
              <w:rPr>
                <w:ins w:id="1748" w:author="Ross Norsworthy" w:date="2020-03-19T22:33:00Z"/>
                <w:rFonts w:ascii="Times New Roman" w:hAnsi="Times New Roman" w:cs="Times New Roman"/>
                <w:szCs w:val="20"/>
                <w:lang w:eastAsia="en-GB"/>
              </w:rPr>
            </w:pPr>
            <w:ins w:id="1749"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1173FE62" w14:textId="77777777" w:rsidR="00A013FD" w:rsidRPr="00970510" w:rsidRDefault="00A013FD" w:rsidP="00D112AF">
            <w:pPr>
              <w:pStyle w:val="Tabletext1"/>
              <w:spacing w:before="20"/>
              <w:rPr>
                <w:ins w:id="1750" w:author="Ross Norsworthy" w:date="2020-03-19T22:33:00Z"/>
                <w:rFonts w:ascii="Times New Roman" w:hAnsi="Times New Roman" w:cs="Times New Roman"/>
                <w:szCs w:val="20"/>
                <w:lang w:eastAsia="en-GB"/>
              </w:rPr>
            </w:pPr>
            <w:ins w:id="1751" w:author="Ross Norsworthy" w:date="2020-03-19T22:33:00Z">
              <w:r w:rsidRPr="00970510">
                <w:rPr>
                  <w:rFonts w:ascii="Times New Roman" w:eastAsia="Calibri" w:hAnsi="Times New Roman" w:cs="Times New Roman"/>
                  <w:szCs w:val="20"/>
                  <w:lang w:eastAsia="en-GB"/>
                </w:rPr>
                <w:t>6a</w:t>
              </w:r>
            </w:ins>
          </w:p>
        </w:tc>
      </w:tr>
      <w:tr w:rsidR="00A013FD" w:rsidRPr="00A013FD" w14:paraId="6F0FE92C" w14:textId="77777777" w:rsidTr="00834D8B">
        <w:trPr>
          <w:ins w:id="1752" w:author="Ross Norsworthy" w:date="2020-03-19T22:33:00Z"/>
        </w:trPr>
        <w:tc>
          <w:tcPr>
            <w:tcW w:w="846" w:type="dxa"/>
            <w:shd w:val="clear" w:color="auto" w:fill="auto"/>
          </w:tcPr>
          <w:p w14:paraId="5C674048" w14:textId="77777777" w:rsidR="00A013FD" w:rsidRPr="00970510" w:rsidRDefault="00A013FD" w:rsidP="00D112AF">
            <w:pPr>
              <w:pStyle w:val="Tabletext1"/>
              <w:spacing w:before="20"/>
              <w:rPr>
                <w:ins w:id="1753" w:author="Ross Norsworthy" w:date="2020-03-19T22:33:00Z"/>
                <w:rFonts w:ascii="Times New Roman" w:hAnsi="Times New Roman" w:cs="Times New Roman"/>
                <w:szCs w:val="20"/>
              </w:rPr>
            </w:pPr>
            <w:ins w:id="1754" w:author="Ross Norsworthy" w:date="2020-03-19T22:33:00Z">
              <w:r w:rsidRPr="00970510">
                <w:rPr>
                  <w:rFonts w:ascii="Times New Roman" w:eastAsia="Calibri" w:hAnsi="Times New Roman" w:cs="Times New Roman"/>
                  <w:szCs w:val="20"/>
                </w:rPr>
                <w:t>12</w:t>
              </w:r>
            </w:ins>
          </w:p>
        </w:tc>
        <w:tc>
          <w:tcPr>
            <w:tcW w:w="992" w:type="dxa"/>
            <w:shd w:val="clear" w:color="auto" w:fill="auto"/>
          </w:tcPr>
          <w:p w14:paraId="0019FA54" w14:textId="77777777" w:rsidR="00A013FD" w:rsidRPr="00970510" w:rsidRDefault="00A013FD" w:rsidP="00D112AF">
            <w:pPr>
              <w:pStyle w:val="Tabletext1"/>
              <w:spacing w:before="20"/>
              <w:rPr>
                <w:ins w:id="1755" w:author="Ross Norsworthy" w:date="2020-03-19T22:33:00Z"/>
                <w:rFonts w:ascii="Times New Roman" w:hAnsi="Times New Roman" w:cs="Times New Roman"/>
                <w:szCs w:val="20"/>
              </w:rPr>
            </w:pPr>
            <w:ins w:id="1756"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7FA518C4" w14:textId="77777777" w:rsidR="00A013FD" w:rsidRPr="00970510" w:rsidRDefault="00A013FD" w:rsidP="00D112AF">
            <w:pPr>
              <w:pStyle w:val="Tabletext1"/>
              <w:spacing w:before="20"/>
              <w:rPr>
                <w:ins w:id="1757" w:author="Ross Norsworthy" w:date="2020-03-19T22:33:00Z"/>
                <w:rFonts w:ascii="Times New Roman" w:hAnsi="Times New Roman" w:cs="Times New Roman"/>
                <w:szCs w:val="20"/>
              </w:rPr>
            </w:pPr>
            <w:ins w:id="1758" w:author="Ross Norsworthy" w:date="2020-03-19T22:33:00Z">
              <w:r w:rsidRPr="00970510">
                <w:rPr>
                  <w:rFonts w:ascii="Times New Roman" w:eastAsia="Calibri" w:hAnsi="Times New Roman" w:cs="Times New Roman"/>
                  <w:szCs w:val="20"/>
                </w:rPr>
                <w:t>972</w:t>
              </w:r>
            </w:ins>
          </w:p>
        </w:tc>
        <w:tc>
          <w:tcPr>
            <w:tcW w:w="1083" w:type="dxa"/>
            <w:shd w:val="clear" w:color="auto" w:fill="auto"/>
          </w:tcPr>
          <w:p w14:paraId="7BB41681" w14:textId="77777777" w:rsidR="00A013FD" w:rsidRPr="00970510" w:rsidRDefault="00A013FD" w:rsidP="00D112AF">
            <w:pPr>
              <w:pStyle w:val="Tabletext1"/>
              <w:spacing w:before="20"/>
              <w:rPr>
                <w:ins w:id="1759" w:author="Ross Norsworthy" w:date="2020-03-19T22:33:00Z"/>
                <w:rFonts w:ascii="Times New Roman" w:hAnsi="Times New Roman" w:cs="Times New Roman"/>
                <w:szCs w:val="20"/>
              </w:rPr>
            </w:pPr>
            <w:ins w:id="1760" w:author="Ross Norsworthy" w:date="2020-03-19T22:33:00Z">
              <w:r w:rsidRPr="00970510">
                <w:rPr>
                  <w:rFonts w:ascii="Times New Roman" w:eastAsia="Calibri" w:hAnsi="Times New Roman" w:cs="Times New Roman"/>
                  <w:szCs w:val="20"/>
                  <w:lang w:eastAsia="en-GB"/>
                </w:rPr>
                <w:t>2|486</w:t>
              </w:r>
            </w:ins>
          </w:p>
        </w:tc>
        <w:tc>
          <w:tcPr>
            <w:tcW w:w="3379" w:type="dxa"/>
            <w:shd w:val="clear" w:color="auto" w:fill="auto"/>
          </w:tcPr>
          <w:p w14:paraId="46D051B7" w14:textId="77777777" w:rsidR="00A013FD" w:rsidRPr="00970510" w:rsidRDefault="00A013FD" w:rsidP="00D112AF">
            <w:pPr>
              <w:pStyle w:val="Tabletext1"/>
              <w:spacing w:before="20"/>
              <w:rPr>
                <w:ins w:id="1761" w:author="Ross Norsworthy" w:date="2020-03-19T22:33:00Z"/>
                <w:rFonts w:ascii="Times New Roman" w:hAnsi="Times New Roman" w:cs="Times New Roman"/>
                <w:szCs w:val="20"/>
                <w:lang w:eastAsia="en-GB"/>
              </w:rPr>
            </w:pPr>
            <w:ins w:id="176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40DBC740" w14:textId="77777777" w:rsidR="00A013FD" w:rsidRPr="00970510" w:rsidRDefault="00A013FD" w:rsidP="00D112AF">
            <w:pPr>
              <w:pStyle w:val="Tabletext1"/>
              <w:spacing w:before="20"/>
              <w:rPr>
                <w:ins w:id="1763" w:author="Ross Norsworthy" w:date="2020-03-19T22:33:00Z"/>
                <w:rFonts w:ascii="Times New Roman" w:hAnsi="Times New Roman" w:cs="Times New Roman"/>
                <w:szCs w:val="20"/>
                <w:lang w:eastAsia="en-GB"/>
              </w:rPr>
            </w:pPr>
            <w:ins w:id="1764"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4A77C00F" w14:textId="77777777" w:rsidR="00A013FD" w:rsidRPr="00970510" w:rsidRDefault="00A013FD" w:rsidP="00D112AF">
            <w:pPr>
              <w:pStyle w:val="Tabletext1"/>
              <w:spacing w:before="20"/>
              <w:rPr>
                <w:ins w:id="1765" w:author="Ross Norsworthy" w:date="2020-03-19T22:33:00Z"/>
                <w:rFonts w:ascii="Times New Roman" w:hAnsi="Times New Roman" w:cs="Times New Roman"/>
                <w:szCs w:val="20"/>
                <w:lang w:eastAsia="en-GB"/>
              </w:rPr>
            </w:pPr>
            <w:ins w:id="1766" w:author="Ross Norsworthy" w:date="2020-03-19T22:33:00Z">
              <w:r w:rsidRPr="00970510">
                <w:rPr>
                  <w:rFonts w:ascii="Times New Roman" w:eastAsia="Calibri" w:hAnsi="Times New Roman" w:cs="Times New Roman"/>
                  <w:szCs w:val="20"/>
                  <w:lang w:eastAsia="en-GB"/>
                </w:rPr>
                <w:t>8</w:t>
              </w:r>
            </w:ins>
          </w:p>
        </w:tc>
      </w:tr>
      <w:tr w:rsidR="00A013FD" w:rsidRPr="00A013FD" w14:paraId="4A2AA969" w14:textId="77777777" w:rsidTr="00834D8B">
        <w:trPr>
          <w:ins w:id="1767" w:author="Ross Norsworthy" w:date="2020-03-19T22:33:00Z"/>
        </w:trPr>
        <w:tc>
          <w:tcPr>
            <w:tcW w:w="846" w:type="dxa"/>
            <w:shd w:val="clear" w:color="auto" w:fill="auto"/>
          </w:tcPr>
          <w:p w14:paraId="50712223" w14:textId="77777777" w:rsidR="00A013FD" w:rsidRPr="00970510" w:rsidRDefault="00A013FD" w:rsidP="00D112AF">
            <w:pPr>
              <w:pStyle w:val="Tabletext1"/>
              <w:spacing w:before="20"/>
              <w:rPr>
                <w:ins w:id="1768" w:author="Ross Norsworthy" w:date="2020-03-19T22:33:00Z"/>
                <w:rFonts w:ascii="Times New Roman" w:hAnsi="Times New Roman" w:cs="Times New Roman"/>
                <w:szCs w:val="20"/>
              </w:rPr>
            </w:pPr>
            <w:ins w:id="1769" w:author="Ross Norsworthy" w:date="2020-03-19T22:33:00Z">
              <w:r w:rsidRPr="00970510">
                <w:rPr>
                  <w:rFonts w:ascii="Times New Roman" w:eastAsia="Calibri" w:hAnsi="Times New Roman" w:cs="Times New Roman"/>
                  <w:szCs w:val="20"/>
                </w:rPr>
                <w:t>13</w:t>
              </w:r>
            </w:ins>
          </w:p>
        </w:tc>
        <w:tc>
          <w:tcPr>
            <w:tcW w:w="992" w:type="dxa"/>
            <w:shd w:val="clear" w:color="auto" w:fill="auto"/>
          </w:tcPr>
          <w:p w14:paraId="1F377AF3" w14:textId="77777777" w:rsidR="00A013FD" w:rsidRPr="00970510" w:rsidRDefault="00A013FD" w:rsidP="00D112AF">
            <w:pPr>
              <w:pStyle w:val="Tabletext1"/>
              <w:spacing w:before="20"/>
              <w:rPr>
                <w:ins w:id="1770" w:author="Ross Norsworthy" w:date="2020-03-19T22:33:00Z"/>
                <w:rFonts w:ascii="Times New Roman" w:hAnsi="Times New Roman" w:cs="Times New Roman"/>
                <w:szCs w:val="20"/>
              </w:rPr>
            </w:pPr>
            <w:ins w:id="1771"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2E7474C6" w14:textId="77777777" w:rsidR="00A013FD" w:rsidRPr="00970510" w:rsidRDefault="00A013FD" w:rsidP="00D112AF">
            <w:pPr>
              <w:pStyle w:val="Tabletext1"/>
              <w:spacing w:before="20"/>
              <w:rPr>
                <w:ins w:id="1772" w:author="Ross Norsworthy" w:date="2020-03-19T22:33:00Z"/>
                <w:rFonts w:ascii="Times New Roman" w:hAnsi="Times New Roman" w:cs="Times New Roman"/>
                <w:szCs w:val="20"/>
              </w:rPr>
            </w:pPr>
            <w:ins w:id="1773" w:author="Ross Norsworthy" w:date="2020-03-19T22:33:00Z">
              <w:r w:rsidRPr="00970510">
                <w:rPr>
                  <w:rFonts w:ascii="Times New Roman" w:eastAsia="Calibri" w:hAnsi="Times New Roman" w:cs="Times New Roman"/>
                  <w:szCs w:val="20"/>
                </w:rPr>
                <w:t>1296</w:t>
              </w:r>
            </w:ins>
          </w:p>
        </w:tc>
        <w:tc>
          <w:tcPr>
            <w:tcW w:w="1083" w:type="dxa"/>
            <w:shd w:val="clear" w:color="auto" w:fill="auto"/>
          </w:tcPr>
          <w:p w14:paraId="44B0A81F" w14:textId="77777777" w:rsidR="00A013FD" w:rsidRPr="00970510" w:rsidRDefault="00A013FD" w:rsidP="00D112AF">
            <w:pPr>
              <w:pStyle w:val="Tabletext1"/>
              <w:spacing w:before="20"/>
              <w:rPr>
                <w:ins w:id="1774" w:author="Ross Norsworthy" w:date="2020-03-19T22:33:00Z"/>
                <w:rFonts w:ascii="Times New Roman" w:hAnsi="Times New Roman" w:cs="Times New Roman"/>
                <w:szCs w:val="20"/>
              </w:rPr>
            </w:pPr>
            <w:ins w:id="1775" w:author="Ross Norsworthy" w:date="2020-03-19T22:33:00Z">
              <w:r w:rsidRPr="00970510">
                <w:rPr>
                  <w:rFonts w:ascii="Times New Roman" w:eastAsia="Calibri" w:hAnsi="Times New Roman" w:cs="Times New Roman"/>
                  <w:szCs w:val="20"/>
                  <w:lang w:eastAsia="en-GB"/>
                </w:rPr>
                <w:t>2|648</w:t>
              </w:r>
            </w:ins>
          </w:p>
        </w:tc>
        <w:tc>
          <w:tcPr>
            <w:tcW w:w="3379" w:type="dxa"/>
            <w:shd w:val="clear" w:color="auto" w:fill="auto"/>
          </w:tcPr>
          <w:p w14:paraId="482E7F15" w14:textId="77777777" w:rsidR="00A013FD" w:rsidRPr="00970510" w:rsidRDefault="00A013FD" w:rsidP="00D112AF">
            <w:pPr>
              <w:pStyle w:val="Tabletext1"/>
              <w:spacing w:before="20"/>
              <w:rPr>
                <w:ins w:id="1776" w:author="Ross Norsworthy" w:date="2020-03-19T22:33:00Z"/>
                <w:rFonts w:ascii="Times New Roman" w:hAnsi="Times New Roman" w:cs="Times New Roman"/>
                <w:szCs w:val="20"/>
                <w:lang w:eastAsia="en-GB"/>
              </w:rPr>
            </w:pPr>
            <w:ins w:id="177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3ACE2FF5" w14:textId="77777777" w:rsidR="00A013FD" w:rsidRPr="00970510" w:rsidRDefault="00A013FD" w:rsidP="00D112AF">
            <w:pPr>
              <w:pStyle w:val="Tabletext1"/>
              <w:spacing w:before="20"/>
              <w:rPr>
                <w:ins w:id="1778" w:author="Ross Norsworthy" w:date="2020-03-19T22:33:00Z"/>
                <w:rFonts w:ascii="Times New Roman" w:hAnsi="Times New Roman" w:cs="Times New Roman"/>
                <w:szCs w:val="20"/>
                <w:lang w:eastAsia="en-GB"/>
              </w:rPr>
            </w:pPr>
            <w:ins w:id="1779"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13128FFD" w14:textId="77777777" w:rsidR="00A013FD" w:rsidRPr="00970510" w:rsidRDefault="00A013FD" w:rsidP="00D112AF">
            <w:pPr>
              <w:pStyle w:val="Tabletext1"/>
              <w:spacing w:before="20"/>
              <w:rPr>
                <w:ins w:id="1780" w:author="Ross Norsworthy" w:date="2020-03-19T22:33:00Z"/>
                <w:rFonts w:ascii="Times New Roman" w:hAnsi="Times New Roman" w:cs="Times New Roman"/>
                <w:szCs w:val="20"/>
                <w:lang w:eastAsia="en-GB"/>
              </w:rPr>
            </w:pPr>
            <w:ins w:id="1781" w:author="Ross Norsworthy" w:date="2020-03-19T22:33:00Z">
              <w:r w:rsidRPr="00970510">
                <w:rPr>
                  <w:rFonts w:ascii="Times New Roman" w:eastAsia="Calibri" w:hAnsi="Times New Roman" w:cs="Times New Roman"/>
                  <w:szCs w:val="20"/>
                  <w:lang w:eastAsia="en-GB"/>
                </w:rPr>
                <w:t>8</w:t>
              </w:r>
            </w:ins>
          </w:p>
        </w:tc>
      </w:tr>
      <w:tr w:rsidR="00A013FD" w:rsidRPr="00A013FD" w14:paraId="66D4A541" w14:textId="77777777" w:rsidTr="00834D8B">
        <w:trPr>
          <w:ins w:id="1782" w:author="Ross Norsworthy" w:date="2020-03-19T22:33:00Z"/>
        </w:trPr>
        <w:tc>
          <w:tcPr>
            <w:tcW w:w="846" w:type="dxa"/>
            <w:shd w:val="clear" w:color="auto" w:fill="auto"/>
          </w:tcPr>
          <w:p w14:paraId="61B20C71" w14:textId="77777777" w:rsidR="00A013FD" w:rsidRPr="00970510" w:rsidRDefault="00A013FD" w:rsidP="00D112AF">
            <w:pPr>
              <w:pStyle w:val="Tabletext1"/>
              <w:spacing w:before="20"/>
              <w:rPr>
                <w:ins w:id="1783" w:author="Ross Norsworthy" w:date="2020-03-19T22:33:00Z"/>
                <w:rFonts w:ascii="Times New Roman" w:hAnsi="Times New Roman" w:cs="Times New Roman"/>
                <w:szCs w:val="20"/>
              </w:rPr>
            </w:pPr>
            <w:ins w:id="1784" w:author="Ross Norsworthy" w:date="2020-03-19T22:33:00Z">
              <w:r w:rsidRPr="00970510">
                <w:rPr>
                  <w:rFonts w:ascii="Times New Roman" w:eastAsia="Calibri" w:hAnsi="Times New Roman" w:cs="Times New Roman"/>
                  <w:szCs w:val="20"/>
                </w:rPr>
                <w:t>14</w:t>
              </w:r>
            </w:ins>
          </w:p>
        </w:tc>
        <w:tc>
          <w:tcPr>
            <w:tcW w:w="992" w:type="dxa"/>
            <w:shd w:val="clear" w:color="auto" w:fill="auto"/>
          </w:tcPr>
          <w:p w14:paraId="06942917" w14:textId="77777777" w:rsidR="00A013FD" w:rsidRPr="00970510" w:rsidRDefault="00A013FD" w:rsidP="00D112AF">
            <w:pPr>
              <w:pStyle w:val="Tabletext1"/>
              <w:spacing w:before="20"/>
              <w:rPr>
                <w:ins w:id="1785" w:author="Ross Norsworthy" w:date="2020-03-19T22:33:00Z"/>
                <w:rFonts w:ascii="Times New Roman" w:hAnsi="Times New Roman" w:cs="Times New Roman"/>
                <w:szCs w:val="20"/>
              </w:rPr>
            </w:pPr>
            <w:ins w:id="1786"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7CF90941" w14:textId="77777777" w:rsidR="00A013FD" w:rsidRPr="00970510" w:rsidRDefault="00A013FD" w:rsidP="00D112AF">
            <w:pPr>
              <w:pStyle w:val="Tabletext1"/>
              <w:spacing w:before="20"/>
              <w:rPr>
                <w:ins w:id="1787" w:author="Ross Norsworthy" w:date="2020-03-19T22:33:00Z"/>
                <w:rFonts w:ascii="Times New Roman" w:hAnsi="Times New Roman" w:cs="Times New Roman"/>
                <w:szCs w:val="20"/>
              </w:rPr>
            </w:pPr>
            <w:ins w:id="1788" w:author="Ross Norsworthy" w:date="2020-03-19T22:33:00Z">
              <w:r w:rsidRPr="00970510">
                <w:rPr>
                  <w:rFonts w:ascii="Times New Roman" w:eastAsia="Calibri" w:hAnsi="Times New Roman" w:cs="Times New Roman"/>
                  <w:szCs w:val="20"/>
                </w:rPr>
                <w:t>896</w:t>
              </w:r>
            </w:ins>
          </w:p>
        </w:tc>
        <w:tc>
          <w:tcPr>
            <w:tcW w:w="1083" w:type="dxa"/>
            <w:shd w:val="clear" w:color="auto" w:fill="auto"/>
          </w:tcPr>
          <w:p w14:paraId="78E501C3" w14:textId="77777777" w:rsidR="00A013FD" w:rsidRPr="00970510" w:rsidRDefault="00A013FD" w:rsidP="00D112AF">
            <w:pPr>
              <w:pStyle w:val="Tabletext1"/>
              <w:spacing w:before="20"/>
              <w:rPr>
                <w:ins w:id="1789" w:author="Ross Norsworthy" w:date="2020-03-19T22:33:00Z"/>
                <w:rFonts w:ascii="Times New Roman" w:hAnsi="Times New Roman" w:cs="Times New Roman"/>
                <w:szCs w:val="20"/>
              </w:rPr>
            </w:pPr>
            <w:ins w:id="1790" w:author="Ross Norsworthy" w:date="2020-03-19T22:33:00Z">
              <w:r w:rsidRPr="00970510">
                <w:rPr>
                  <w:rFonts w:ascii="Times New Roman" w:eastAsia="Calibri" w:hAnsi="Times New Roman" w:cs="Times New Roman"/>
                  <w:szCs w:val="20"/>
                  <w:lang w:eastAsia="en-GB"/>
                </w:rPr>
                <w:t>2|448</w:t>
              </w:r>
            </w:ins>
          </w:p>
        </w:tc>
        <w:tc>
          <w:tcPr>
            <w:tcW w:w="3379" w:type="dxa"/>
            <w:shd w:val="clear" w:color="auto" w:fill="auto"/>
          </w:tcPr>
          <w:p w14:paraId="04819F7D" w14:textId="77777777" w:rsidR="00A013FD" w:rsidRPr="00970510" w:rsidRDefault="00A013FD" w:rsidP="00D112AF">
            <w:pPr>
              <w:pStyle w:val="Tabletext1"/>
              <w:spacing w:before="20"/>
              <w:rPr>
                <w:ins w:id="1791" w:author="Ross Norsworthy" w:date="2020-03-19T22:33:00Z"/>
                <w:rFonts w:ascii="Times New Roman" w:hAnsi="Times New Roman" w:cs="Times New Roman"/>
                <w:szCs w:val="20"/>
                <w:lang w:eastAsia="en-GB"/>
              </w:rPr>
            </w:pPr>
            <w:ins w:id="179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7BD02572" w14:textId="77777777" w:rsidR="00A013FD" w:rsidRPr="00970510" w:rsidRDefault="00A013FD" w:rsidP="00D112AF">
            <w:pPr>
              <w:pStyle w:val="Tabletext1"/>
              <w:spacing w:before="20"/>
              <w:rPr>
                <w:ins w:id="1793" w:author="Ross Norsworthy" w:date="2020-03-19T22:33:00Z"/>
                <w:rFonts w:ascii="Times New Roman" w:hAnsi="Times New Roman" w:cs="Times New Roman"/>
                <w:szCs w:val="20"/>
                <w:lang w:eastAsia="en-GB"/>
              </w:rPr>
            </w:pPr>
            <w:ins w:id="1794"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7B39789A" w14:textId="77777777" w:rsidR="00A013FD" w:rsidRPr="00970510" w:rsidRDefault="00A013FD" w:rsidP="00D112AF">
            <w:pPr>
              <w:pStyle w:val="Tabletext1"/>
              <w:spacing w:before="20"/>
              <w:rPr>
                <w:ins w:id="1795" w:author="Ross Norsworthy" w:date="2020-03-19T22:33:00Z"/>
                <w:rFonts w:ascii="Times New Roman" w:hAnsi="Times New Roman" w:cs="Times New Roman"/>
                <w:szCs w:val="20"/>
                <w:lang w:eastAsia="en-GB"/>
              </w:rPr>
            </w:pPr>
            <w:ins w:id="1796" w:author="Ross Norsworthy" w:date="2020-03-19T22:33:00Z">
              <w:r w:rsidRPr="00970510">
                <w:rPr>
                  <w:rFonts w:ascii="Times New Roman" w:eastAsia="Calibri" w:hAnsi="Times New Roman" w:cs="Times New Roman"/>
                  <w:szCs w:val="20"/>
                  <w:lang w:eastAsia="en-GB"/>
                </w:rPr>
                <w:t>6</w:t>
              </w:r>
            </w:ins>
          </w:p>
        </w:tc>
      </w:tr>
      <w:tr w:rsidR="00A013FD" w:rsidRPr="00A013FD" w14:paraId="763499BC" w14:textId="77777777" w:rsidTr="00834D8B">
        <w:trPr>
          <w:ins w:id="1797" w:author="Ross Norsworthy" w:date="2020-03-19T22:33:00Z"/>
        </w:trPr>
        <w:tc>
          <w:tcPr>
            <w:tcW w:w="846" w:type="dxa"/>
            <w:shd w:val="clear" w:color="auto" w:fill="auto"/>
          </w:tcPr>
          <w:p w14:paraId="06D48B74" w14:textId="77777777" w:rsidR="00A013FD" w:rsidRPr="00970510" w:rsidRDefault="00A013FD" w:rsidP="00D112AF">
            <w:pPr>
              <w:pStyle w:val="Tabletext1"/>
              <w:spacing w:before="20"/>
              <w:rPr>
                <w:ins w:id="1798" w:author="Ross Norsworthy" w:date="2020-03-19T22:33:00Z"/>
                <w:rFonts w:ascii="Times New Roman" w:hAnsi="Times New Roman" w:cs="Times New Roman"/>
                <w:szCs w:val="20"/>
              </w:rPr>
            </w:pPr>
            <w:ins w:id="1799" w:author="Ross Norsworthy" w:date="2020-03-19T22:33:00Z">
              <w:r w:rsidRPr="00970510">
                <w:rPr>
                  <w:rFonts w:ascii="Times New Roman" w:eastAsia="Calibri" w:hAnsi="Times New Roman" w:cs="Times New Roman"/>
                  <w:szCs w:val="20"/>
                </w:rPr>
                <w:t>15</w:t>
              </w:r>
            </w:ins>
          </w:p>
        </w:tc>
        <w:tc>
          <w:tcPr>
            <w:tcW w:w="992" w:type="dxa"/>
            <w:shd w:val="clear" w:color="auto" w:fill="auto"/>
          </w:tcPr>
          <w:p w14:paraId="22F696A4" w14:textId="77777777" w:rsidR="00A013FD" w:rsidRPr="00970510" w:rsidRDefault="00A013FD" w:rsidP="00D112AF">
            <w:pPr>
              <w:pStyle w:val="Tabletext1"/>
              <w:spacing w:before="20"/>
              <w:rPr>
                <w:ins w:id="1800" w:author="Ross Norsworthy" w:date="2020-03-19T22:33:00Z"/>
                <w:rFonts w:ascii="Times New Roman" w:hAnsi="Times New Roman" w:cs="Times New Roman"/>
                <w:szCs w:val="20"/>
              </w:rPr>
            </w:pPr>
            <w:ins w:id="1801"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68FDDF94" w14:textId="77777777" w:rsidR="00A013FD" w:rsidRPr="00970510" w:rsidRDefault="00A013FD" w:rsidP="00D112AF">
            <w:pPr>
              <w:pStyle w:val="Tabletext1"/>
              <w:spacing w:before="20"/>
              <w:rPr>
                <w:ins w:id="1802" w:author="Ross Norsworthy" w:date="2020-03-19T22:33:00Z"/>
                <w:rFonts w:ascii="Times New Roman" w:hAnsi="Times New Roman" w:cs="Times New Roman"/>
                <w:szCs w:val="20"/>
              </w:rPr>
            </w:pPr>
            <w:ins w:id="1803" w:author="Ross Norsworthy" w:date="2020-03-19T22:33:00Z">
              <w:r w:rsidRPr="00970510">
                <w:rPr>
                  <w:rFonts w:ascii="Times New Roman" w:eastAsia="Calibri" w:hAnsi="Times New Roman" w:cs="Times New Roman"/>
                  <w:szCs w:val="20"/>
                </w:rPr>
                <w:t>2016</w:t>
              </w:r>
            </w:ins>
          </w:p>
        </w:tc>
        <w:tc>
          <w:tcPr>
            <w:tcW w:w="1083" w:type="dxa"/>
            <w:shd w:val="clear" w:color="auto" w:fill="auto"/>
          </w:tcPr>
          <w:p w14:paraId="6E770DF9" w14:textId="77777777" w:rsidR="00A013FD" w:rsidRPr="00970510" w:rsidRDefault="00A013FD" w:rsidP="00D112AF">
            <w:pPr>
              <w:pStyle w:val="Tabletext1"/>
              <w:spacing w:before="20"/>
              <w:rPr>
                <w:ins w:id="1804" w:author="Ross Norsworthy" w:date="2020-03-19T22:33:00Z"/>
                <w:rFonts w:ascii="Times New Roman" w:hAnsi="Times New Roman" w:cs="Times New Roman"/>
                <w:szCs w:val="20"/>
              </w:rPr>
            </w:pPr>
            <w:ins w:id="1805" w:author="Ross Norsworthy" w:date="2020-03-19T22:33:00Z">
              <w:r w:rsidRPr="00970510">
                <w:rPr>
                  <w:rFonts w:ascii="Times New Roman" w:eastAsia="Calibri" w:hAnsi="Times New Roman" w:cs="Times New Roman"/>
                  <w:szCs w:val="20"/>
                </w:rPr>
                <w:t>4|504</w:t>
              </w:r>
            </w:ins>
          </w:p>
        </w:tc>
        <w:tc>
          <w:tcPr>
            <w:tcW w:w="3379" w:type="dxa"/>
            <w:shd w:val="clear" w:color="auto" w:fill="auto"/>
          </w:tcPr>
          <w:p w14:paraId="68600829" w14:textId="77777777" w:rsidR="00A013FD" w:rsidRPr="00970510" w:rsidRDefault="00A013FD" w:rsidP="00D112AF">
            <w:pPr>
              <w:pStyle w:val="Tabletext1"/>
              <w:spacing w:before="20"/>
              <w:rPr>
                <w:ins w:id="1806" w:author="Ross Norsworthy" w:date="2020-03-19T22:33:00Z"/>
                <w:rFonts w:ascii="Times New Roman" w:hAnsi="Times New Roman" w:cs="Times New Roman"/>
                <w:szCs w:val="20"/>
                <w:lang w:eastAsia="en-GB"/>
              </w:rPr>
            </w:pPr>
            <w:ins w:id="180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4725ECBA" w14:textId="77777777" w:rsidR="00A013FD" w:rsidRPr="00970510" w:rsidRDefault="00A013FD" w:rsidP="00D112AF">
            <w:pPr>
              <w:pStyle w:val="Tabletext1"/>
              <w:spacing w:before="20"/>
              <w:rPr>
                <w:ins w:id="1808" w:author="Ross Norsworthy" w:date="2020-03-19T22:33:00Z"/>
                <w:rFonts w:ascii="Times New Roman" w:hAnsi="Times New Roman" w:cs="Times New Roman"/>
                <w:szCs w:val="20"/>
                <w:lang w:eastAsia="en-GB"/>
              </w:rPr>
            </w:pPr>
            <w:ins w:id="1809"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14F781A0" w14:textId="77777777" w:rsidR="00A013FD" w:rsidRPr="00970510" w:rsidRDefault="00A013FD" w:rsidP="00D112AF">
            <w:pPr>
              <w:pStyle w:val="Tabletext1"/>
              <w:spacing w:before="20"/>
              <w:rPr>
                <w:ins w:id="1810" w:author="Ross Norsworthy" w:date="2020-03-19T22:33:00Z"/>
                <w:rFonts w:ascii="Times New Roman" w:hAnsi="Times New Roman" w:cs="Times New Roman"/>
                <w:szCs w:val="20"/>
                <w:lang w:eastAsia="en-GB"/>
              </w:rPr>
            </w:pPr>
            <w:ins w:id="1811" w:author="Ross Norsworthy" w:date="2020-03-19T22:33:00Z">
              <w:r w:rsidRPr="00970510">
                <w:rPr>
                  <w:rFonts w:ascii="Times New Roman" w:eastAsia="Calibri" w:hAnsi="Times New Roman" w:cs="Times New Roman"/>
                  <w:szCs w:val="20"/>
                  <w:lang w:eastAsia="en-GB"/>
                </w:rPr>
                <w:t>8</w:t>
              </w:r>
            </w:ins>
          </w:p>
        </w:tc>
      </w:tr>
      <w:tr w:rsidR="00A013FD" w:rsidRPr="00A013FD" w14:paraId="28DF3270" w14:textId="77777777" w:rsidTr="00834D8B">
        <w:trPr>
          <w:ins w:id="1812" w:author="Ross Norsworthy" w:date="2020-03-19T22:33:00Z"/>
        </w:trPr>
        <w:tc>
          <w:tcPr>
            <w:tcW w:w="846" w:type="dxa"/>
            <w:shd w:val="clear" w:color="auto" w:fill="auto"/>
          </w:tcPr>
          <w:p w14:paraId="5AFAAD7E" w14:textId="77777777" w:rsidR="00A013FD" w:rsidRPr="00970510" w:rsidRDefault="00A013FD" w:rsidP="00D112AF">
            <w:pPr>
              <w:pStyle w:val="Tabletext1"/>
              <w:spacing w:before="20"/>
              <w:rPr>
                <w:ins w:id="1813" w:author="Ross Norsworthy" w:date="2020-03-19T22:33:00Z"/>
                <w:rFonts w:ascii="Times New Roman" w:hAnsi="Times New Roman" w:cs="Times New Roman"/>
                <w:szCs w:val="20"/>
              </w:rPr>
            </w:pPr>
            <w:ins w:id="1814" w:author="Ross Norsworthy" w:date="2020-03-19T22:33:00Z">
              <w:r w:rsidRPr="00970510">
                <w:rPr>
                  <w:rFonts w:ascii="Times New Roman" w:eastAsia="Calibri" w:hAnsi="Times New Roman" w:cs="Times New Roman"/>
                  <w:szCs w:val="20"/>
                </w:rPr>
                <w:t>16</w:t>
              </w:r>
            </w:ins>
          </w:p>
        </w:tc>
        <w:tc>
          <w:tcPr>
            <w:tcW w:w="992" w:type="dxa"/>
            <w:shd w:val="clear" w:color="auto" w:fill="auto"/>
          </w:tcPr>
          <w:p w14:paraId="5DDE9FB3" w14:textId="77777777" w:rsidR="00A013FD" w:rsidRPr="00970510" w:rsidRDefault="00A013FD" w:rsidP="00D112AF">
            <w:pPr>
              <w:pStyle w:val="Tabletext1"/>
              <w:spacing w:before="20"/>
              <w:rPr>
                <w:ins w:id="1815" w:author="Ross Norsworthy" w:date="2020-03-19T22:33:00Z"/>
                <w:rFonts w:ascii="Times New Roman" w:hAnsi="Times New Roman" w:cs="Times New Roman"/>
                <w:szCs w:val="20"/>
              </w:rPr>
            </w:pPr>
            <w:ins w:id="1816"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40A18991" w14:textId="77777777" w:rsidR="00A013FD" w:rsidRPr="00970510" w:rsidRDefault="00A013FD" w:rsidP="00D112AF">
            <w:pPr>
              <w:pStyle w:val="Tabletext1"/>
              <w:spacing w:before="20"/>
              <w:rPr>
                <w:ins w:id="1817" w:author="Ross Norsworthy" w:date="2020-03-19T22:33:00Z"/>
                <w:rFonts w:ascii="Times New Roman" w:hAnsi="Times New Roman" w:cs="Times New Roman"/>
                <w:szCs w:val="20"/>
              </w:rPr>
            </w:pPr>
            <w:ins w:id="1818" w:author="Ross Norsworthy" w:date="2020-03-19T22:33:00Z">
              <w:r w:rsidRPr="00970510">
                <w:rPr>
                  <w:rFonts w:ascii="Times New Roman" w:eastAsia="Calibri" w:hAnsi="Times New Roman" w:cs="Times New Roman"/>
                  <w:szCs w:val="20"/>
                </w:rPr>
                <w:t>2688</w:t>
              </w:r>
            </w:ins>
          </w:p>
        </w:tc>
        <w:tc>
          <w:tcPr>
            <w:tcW w:w="1083" w:type="dxa"/>
            <w:shd w:val="clear" w:color="auto" w:fill="auto"/>
          </w:tcPr>
          <w:p w14:paraId="10275CF7" w14:textId="77777777" w:rsidR="00A013FD" w:rsidRPr="00970510" w:rsidRDefault="00A013FD" w:rsidP="00D112AF">
            <w:pPr>
              <w:pStyle w:val="Tabletext1"/>
              <w:spacing w:before="20"/>
              <w:rPr>
                <w:ins w:id="1819" w:author="Ross Norsworthy" w:date="2020-03-19T22:33:00Z"/>
                <w:rFonts w:ascii="Times New Roman" w:hAnsi="Times New Roman" w:cs="Times New Roman"/>
                <w:szCs w:val="20"/>
              </w:rPr>
            </w:pPr>
            <w:ins w:id="1820" w:author="Ross Norsworthy" w:date="2020-03-19T22:33:00Z">
              <w:r w:rsidRPr="00970510">
                <w:rPr>
                  <w:rFonts w:ascii="Times New Roman" w:eastAsia="Calibri" w:hAnsi="Times New Roman" w:cs="Times New Roman"/>
                  <w:szCs w:val="20"/>
                </w:rPr>
                <w:t>4|672</w:t>
              </w:r>
            </w:ins>
          </w:p>
        </w:tc>
        <w:tc>
          <w:tcPr>
            <w:tcW w:w="3379" w:type="dxa"/>
            <w:shd w:val="clear" w:color="auto" w:fill="auto"/>
          </w:tcPr>
          <w:p w14:paraId="512628AD" w14:textId="77777777" w:rsidR="00A013FD" w:rsidRPr="00970510" w:rsidRDefault="00A013FD" w:rsidP="00D112AF">
            <w:pPr>
              <w:pStyle w:val="Tabletext1"/>
              <w:spacing w:before="20"/>
              <w:rPr>
                <w:ins w:id="1821" w:author="Ross Norsworthy" w:date="2020-03-19T22:33:00Z"/>
                <w:rFonts w:ascii="Times New Roman" w:hAnsi="Times New Roman" w:cs="Times New Roman"/>
                <w:szCs w:val="20"/>
                <w:lang w:eastAsia="en-GB"/>
              </w:rPr>
            </w:pPr>
            <w:ins w:id="182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3FF3507C" w14:textId="77777777" w:rsidR="00A013FD" w:rsidRPr="00970510" w:rsidRDefault="00A013FD" w:rsidP="00D112AF">
            <w:pPr>
              <w:pStyle w:val="Tabletext1"/>
              <w:spacing w:before="20"/>
              <w:rPr>
                <w:ins w:id="1823" w:author="Ross Norsworthy" w:date="2020-03-19T22:33:00Z"/>
                <w:rFonts w:ascii="Times New Roman" w:hAnsi="Times New Roman" w:cs="Times New Roman"/>
                <w:szCs w:val="20"/>
                <w:lang w:eastAsia="en-GB"/>
              </w:rPr>
            </w:pPr>
            <w:ins w:id="1824"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74638481" w14:textId="77777777" w:rsidR="00A013FD" w:rsidRPr="00970510" w:rsidRDefault="00A013FD" w:rsidP="00D112AF">
            <w:pPr>
              <w:pStyle w:val="Tabletext1"/>
              <w:spacing w:before="20"/>
              <w:rPr>
                <w:ins w:id="1825" w:author="Ross Norsworthy" w:date="2020-03-19T22:33:00Z"/>
                <w:rFonts w:ascii="Times New Roman" w:hAnsi="Times New Roman" w:cs="Times New Roman"/>
                <w:szCs w:val="20"/>
                <w:lang w:eastAsia="en-GB"/>
              </w:rPr>
            </w:pPr>
            <w:ins w:id="1826" w:author="Ross Norsworthy" w:date="2020-03-19T22:33:00Z">
              <w:r w:rsidRPr="00970510">
                <w:rPr>
                  <w:rFonts w:ascii="Times New Roman" w:eastAsia="Calibri" w:hAnsi="Times New Roman" w:cs="Times New Roman"/>
                  <w:szCs w:val="20"/>
                  <w:lang w:eastAsia="en-GB"/>
                </w:rPr>
                <w:t>8</w:t>
              </w:r>
            </w:ins>
          </w:p>
        </w:tc>
      </w:tr>
      <w:tr w:rsidR="00A013FD" w:rsidRPr="00A013FD" w14:paraId="0B7FA619" w14:textId="77777777" w:rsidTr="00834D8B">
        <w:trPr>
          <w:ins w:id="1827" w:author="Ross Norsworthy" w:date="2020-03-19T22:33:00Z"/>
        </w:trPr>
        <w:tc>
          <w:tcPr>
            <w:tcW w:w="846" w:type="dxa"/>
            <w:shd w:val="clear" w:color="auto" w:fill="auto"/>
          </w:tcPr>
          <w:p w14:paraId="159EC9FB" w14:textId="77777777" w:rsidR="00A013FD" w:rsidRPr="00970510" w:rsidRDefault="00A013FD" w:rsidP="00D112AF">
            <w:pPr>
              <w:pStyle w:val="Tabletext1"/>
              <w:spacing w:before="20"/>
              <w:rPr>
                <w:ins w:id="1828" w:author="Ross Norsworthy" w:date="2020-03-19T22:33:00Z"/>
                <w:rFonts w:ascii="Times New Roman" w:hAnsi="Times New Roman" w:cs="Times New Roman"/>
                <w:szCs w:val="20"/>
              </w:rPr>
            </w:pPr>
            <w:ins w:id="1829" w:author="Ross Norsworthy" w:date="2020-03-19T22:33:00Z">
              <w:r w:rsidRPr="00970510">
                <w:rPr>
                  <w:rFonts w:ascii="Times New Roman" w:eastAsia="Calibri" w:hAnsi="Times New Roman" w:cs="Times New Roman"/>
                  <w:szCs w:val="20"/>
                </w:rPr>
                <w:t>17</w:t>
              </w:r>
            </w:ins>
          </w:p>
        </w:tc>
        <w:tc>
          <w:tcPr>
            <w:tcW w:w="992" w:type="dxa"/>
            <w:shd w:val="clear" w:color="auto" w:fill="auto"/>
          </w:tcPr>
          <w:p w14:paraId="07B76D1E" w14:textId="77777777" w:rsidR="00A013FD" w:rsidRPr="00970510" w:rsidRDefault="00A013FD" w:rsidP="00D112AF">
            <w:pPr>
              <w:pStyle w:val="Tabletext1"/>
              <w:spacing w:before="20"/>
              <w:rPr>
                <w:ins w:id="1830" w:author="Ross Norsworthy" w:date="2020-03-19T22:33:00Z"/>
                <w:rFonts w:ascii="Times New Roman" w:hAnsi="Times New Roman" w:cs="Times New Roman"/>
                <w:szCs w:val="20"/>
              </w:rPr>
            </w:pPr>
            <w:ins w:id="1831"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22E1BD97" w14:textId="77777777" w:rsidR="00A013FD" w:rsidRPr="00970510" w:rsidRDefault="00A013FD" w:rsidP="00D112AF">
            <w:pPr>
              <w:pStyle w:val="Tabletext1"/>
              <w:spacing w:before="20"/>
              <w:rPr>
                <w:ins w:id="1832" w:author="Ross Norsworthy" w:date="2020-03-19T22:33:00Z"/>
                <w:rFonts w:ascii="Times New Roman" w:hAnsi="Times New Roman" w:cs="Times New Roman"/>
                <w:szCs w:val="20"/>
              </w:rPr>
            </w:pPr>
            <w:ins w:id="1833" w:author="Ross Norsworthy" w:date="2020-03-19T22:33:00Z">
              <w:r w:rsidRPr="00970510">
                <w:rPr>
                  <w:rFonts w:ascii="Times New Roman" w:eastAsia="Calibri" w:hAnsi="Times New Roman" w:cs="Times New Roman"/>
                  <w:szCs w:val="20"/>
                </w:rPr>
                <w:t>1872</w:t>
              </w:r>
            </w:ins>
          </w:p>
        </w:tc>
        <w:tc>
          <w:tcPr>
            <w:tcW w:w="1083" w:type="dxa"/>
            <w:shd w:val="clear" w:color="auto" w:fill="auto"/>
          </w:tcPr>
          <w:p w14:paraId="49330B58" w14:textId="77777777" w:rsidR="00A013FD" w:rsidRPr="00970510" w:rsidRDefault="00A013FD" w:rsidP="00D112AF">
            <w:pPr>
              <w:pStyle w:val="Tabletext1"/>
              <w:spacing w:before="20"/>
              <w:rPr>
                <w:ins w:id="1834" w:author="Ross Norsworthy" w:date="2020-03-19T22:33:00Z"/>
                <w:rFonts w:ascii="Times New Roman" w:hAnsi="Times New Roman" w:cs="Times New Roman"/>
                <w:szCs w:val="20"/>
              </w:rPr>
            </w:pPr>
            <w:ins w:id="1835" w:author="Ross Norsworthy" w:date="2020-03-19T22:33:00Z">
              <w:r w:rsidRPr="00970510">
                <w:rPr>
                  <w:rFonts w:ascii="Times New Roman" w:eastAsia="Calibri" w:hAnsi="Times New Roman" w:cs="Times New Roman"/>
                  <w:szCs w:val="20"/>
                  <w:lang w:eastAsia="en-GB"/>
                </w:rPr>
                <w:t>6|312</w:t>
              </w:r>
            </w:ins>
          </w:p>
        </w:tc>
        <w:tc>
          <w:tcPr>
            <w:tcW w:w="3379" w:type="dxa"/>
            <w:shd w:val="clear" w:color="auto" w:fill="auto"/>
          </w:tcPr>
          <w:p w14:paraId="4646FF5E" w14:textId="77777777" w:rsidR="00A013FD" w:rsidRPr="00970510" w:rsidRDefault="00A013FD" w:rsidP="00D112AF">
            <w:pPr>
              <w:pStyle w:val="Tabletext1"/>
              <w:spacing w:before="20"/>
              <w:rPr>
                <w:ins w:id="1836" w:author="Ross Norsworthy" w:date="2020-03-19T22:33:00Z"/>
                <w:rFonts w:ascii="Times New Roman" w:hAnsi="Times New Roman" w:cs="Times New Roman"/>
                <w:szCs w:val="20"/>
                <w:lang w:eastAsia="en-GB"/>
              </w:rPr>
            </w:pPr>
            <w:ins w:id="1837" w:author="Ross Norsworthy" w:date="2020-03-19T22:33:00Z">
              <w:r w:rsidRPr="00970510">
                <w:rPr>
                  <w:rFonts w:ascii="Times New Roman" w:eastAsia="Calibri" w:hAnsi="Times New Roman" w:cs="Times New Roman"/>
                  <w:szCs w:val="20"/>
                  <w:lang w:eastAsia="en-GB"/>
                </w:rPr>
                <w:t>211|61|227|239|181|79|73|193</w:t>
              </w:r>
            </w:ins>
          </w:p>
        </w:tc>
        <w:tc>
          <w:tcPr>
            <w:tcW w:w="1276" w:type="dxa"/>
            <w:shd w:val="clear" w:color="auto" w:fill="auto"/>
          </w:tcPr>
          <w:p w14:paraId="2CBF8F2B" w14:textId="77777777" w:rsidR="00A013FD" w:rsidRPr="00970510" w:rsidRDefault="00A013FD" w:rsidP="00D112AF">
            <w:pPr>
              <w:pStyle w:val="Tabletext1"/>
              <w:spacing w:before="20"/>
              <w:rPr>
                <w:ins w:id="1838" w:author="Ross Norsworthy" w:date="2020-03-19T22:33:00Z"/>
                <w:rFonts w:ascii="Times New Roman" w:hAnsi="Times New Roman" w:cs="Times New Roman"/>
                <w:szCs w:val="20"/>
                <w:lang w:eastAsia="en-GB"/>
              </w:rPr>
            </w:pPr>
            <w:ins w:id="1839"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4BE42C2D" w14:textId="77777777" w:rsidR="00A013FD" w:rsidRPr="00970510" w:rsidRDefault="00A013FD" w:rsidP="00D112AF">
            <w:pPr>
              <w:pStyle w:val="Tabletext1"/>
              <w:spacing w:before="20"/>
              <w:rPr>
                <w:ins w:id="1840" w:author="Ross Norsworthy" w:date="2020-03-19T22:33:00Z"/>
                <w:rFonts w:ascii="Times New Roman" w:hAnsi="Times New Roman" w:cs="Times New Roman"/>
                <w:szCs w:val="20"/>
                <w:lang w:eastAsia="en-GB"/>
              </w:rPr>
            </w:pPr>
            <w:ins w:id="1841" w:author="Ross Norsworthy" w:date="2020-03-19T22:33:00Z">
              <w:r w:rsidRPr="00970510">
                <w:rPr>
                  <w:rFonts w:ascii="Times New Roman" w:eastAsia="Calibri" w:hAnsi="Times New Roman" w:cs="Times New Roman"/>
                  <w:szCs w:val="20"/>
                  <w:lang w:eastAsia="en-GB"/>
                </w:rPr>
                <w:t>6a</w:t>
              </w:r>
            </w:ins>
          </w:p>
        </w:tc>
      </w:tr>
      <w:tr w:rsidR="00A013FD" w:rsidRPr="00A013FD" w14:paraId="1BFC176C" w14:textId="77777777" w:rsidTr="00834D8B">
        <w:trPr>
          <w:ins w:id="1842" w:author="Ross Norsworthy" w:date="2020-03-19T22:33:00Z"/>
        </w:trPr>
        <w:tc>
          <w:tcPr>
            <w:tcW w:w="846" w:type="dxa"/>
            <w:shd w:val="clear" w:color="auto" w:fill="auto"/>
          </w:tcPr>
          <w:p w14:paraId="3B13C833" w14:textId="77777777" w:rsidR="00A013FD" w:rsidRPr="00970510" w:rsidRDefault="00A013FD" w:rsidP="00D112AF">
            <w:pPr>
              <w:pStyle w:val="Tabletext1"/>
              <w:spacing w:before="20"/>
              <w:rPr>
                <w:ins w:id="1843" w:author="Ross Norsworthy" w:date="2020-03-19T22:33:00Z"/>
                <w:rFonts w:ascii="Times New Roman" w:hAnsi="Times New Roman" w:cs="Times New Roman"/>
                <w:szCs w:val="20"/>
              </w:rPr>
            </w:pPr>
            <w:ins w:id="1844" w:author="Ross Norsworthy" w:date="2020-03-19T22:33:00Z">
              <w:r w:rsidRPr="00970510">
                <w:rPr>
                  <w:rFonts w:ascii="Times New Roman" w:eastAsia="Calibri" w:hAnsi="Times New Roman" w:cs="Times New Roman"/>
                  <w:szCs w:val="20"/>
                </w:rPr>
                <w:t>18</w:t>
              </w:r>
            </w:ins>
          </w:p>
        </w:tc>
        <w:tc>
          <w:tcPr>
            <w:tcW w:w="992" w:type="dxa"/>
            <w:shd w:val="clear" w:color="auto" w:fill="auto"/>
          </w:tcPr>
          <w:p w14:paraId="00F4326F" w14:textId="77777777" w:rsidR="00A013FD" w:rsidRPr="00970510" w:rsidRDefault="00A013FD" w:rsidP="00D112AF">
            <w:pPr>
              <w:pStyle w:val="Tabletext1"/>
              <w:spacing w:before="20"/>
              <w:rPr>
                <w:ins w:id="1845" w:author="Ross Norsworthy" w:date="2020-03-19T22:33:00Z"/>
                <w:rFonts w:ascii="Times New Roman" w:hAnsi="Times New Roman" w:cs="Times New Roman"/>
                <w:szCs w:val="20"/>
              </w:rPr>
            </w:pPr>
            <w:ins w:id="1846"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333F8100" w14:textId="77777777" w:rsidR="00A013FD" w:rsidRPr="00970510" w:rsidRDefault="00A013FD" w:rsidP="00D112AF">
            <w:pPr>
              <w:pStyle w:val="Tabletext1"/>
              <w:spacing w:before="20"/>
              <w:rPr>
                <w:ins w:id="1847" w:author="Ross Norsworthy" w:date="2020-03-19T22:33:00Z"/>
                <w:rFonts w:ascii="Times New Roman" w:hAnsi="Times New Roman" w:cs="Times New Roman"/>
                <w:szCs w:val="20"/>
              </w:rPr>
            </w:pPr>
            <w:ins w:id="1848" w:author="Ross Norsworthy" w:date="2020-03-19T22:33:00Z">
              <w:r w:rsidRPr="00970510">
                <w:rPr>
                  <w:rFonts w:ascii="Times New Roman" w:eastAsia="Calibri" w:hAnsi="Times New Roman" w:cs="Times New Roman"/>
                  <w:szCs w:val="20"/>
                </w:rPr>
                <w:t>4032</w:t>
              </w:r>
            </w:ins>
          </w:p>
        </w:tc>
        <w:tc>
          <w:tcPr>
            <w:tcW w:w="1083" w:type="dxa"/>
            <w:shd w:val="clear" w:color="auto" w:fill="auto"/>
          </w:tcPr>
          <w:p w14:paraId="2644AB14" w14:textId="77777777" w:rsidR="00A013FD" w:rsidRPr="00970510" w:rsidRDefault="00A013FD" w:rsidP="00D112AF">
            <w:pPr>
              <w:pStyle w:val="Tabletext1"/>
              <w:spacing w:before="20"/>
              <w:rPr>
                <w:ins w:id="1849" w:author="Ross Norsworthy" w:date="2020-03-19T22:33:00Z"/>
                <w:rFonts w:ascii="Times New Roman" w:hAnsi="Times New Roman" w:cs="Times New Roman"/>
                <w:szCs w:val="20"/>
              </w:rPr>
            </w:pPr>
            <w:ins w:id="1850" w:author="Ross Norsworthy" w:date="2020-03-19T22:33:00Z">
              <w:r w:rsidRPr="00970510">
                <w:rPr>
                  <w:rFonts w:ascii="Times New Roman" w:eastAsia="Calibri" w:hAnsi="Times New Roman" w:cs="Times New Roman"/>
                  <w:szCs w:val="20"/>
                </w:rPr>
                <w:t>4|1008</w:t>
              </w:r>
            </w:ins>
          </w:p>
        </w:tc>
        <w:tc>
          <w:tcPr>
            <w:tcW w:w="3379" w:type="dxa"/>
            <w:shd w:val="clear" w:color="auto" w:fill="auto"/>
          </w:tcPr>
          <w:p w14:paraId="3363E796" w14:textId="77777777" w:rsidR="00A013FD" w:rsidRPr="00970510" w:rsidRDefault="00A013FD" w:rsidP="00D112AF">
            <w:pPr>
              <w:pStyle w:val="Tabletext1"/>
              <w:spacing w:before="20"/>
              <w:rPr>
                <w:ins w:id="1851" w:author="Ross Norsworthy" w:date="2020-03-19T22:33:00Z"/>
                <w:rFonts w:ascii="Times New Roman" w:hAnsi="Times New Roman" w:cs="Times New Roman"/>
                <w:szCs w:val="20"/>
                <w:lang w:eastAsia="en-GB"/>
              </w:rPr>
            </w:pPr>
            <w:ins w:id="185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1AB82200" w14:textId="77777777" w:rsidR="00A013FD" w:rsidRPr="00970510" w:rsidRDefault="00A013FD" w:rsidP="00D112AF">
            <w:pPr>
              <w:pStyle w:val="Tabletext1"/>
              <w:spacing w:before="20"/>
              <w:rPr>
                <w:ins w:id="1853" w:author="Ross Norsworthy" w:date="2020-03-19T22:33:00Z"/>
                <w:rFonts w:ascii="Times New Roman" w:hAnsi="Times New Roman" w:cs="Times New Roman"/>
                <w:szCs w:val="20"/>
                <w:lang w:eastAsia="en-GB"/>
              </w:rPr>
            </w:pPr>
            <w:ins w:id="1854"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24FD142F" w14:textId="77777777" w:rsidR="00A013FD" w:rsidRPr="00970510" w:rsidRDefault="00A013FD" w:rsidP="00D112AF">
            <w:pPr>
              <w:pStyle w:val="Tabletext1"/>
              <w:spacing w:before="20"/>
              <w:rPr>
                <w:ins w:id="1855" w:author="Ross Norsworthy" w:date="2020-03-19T22:33:00Z"/>
                <w:rFonts w:ascii="Times New Roman" w:hAnsi="Times New Roman" w:cs="Times New Roman"/>
                <w:szCs w:val="20"/>
                <w:lang w:eastAsia="en-GB"/>
              </w:rPr>
            </w:pPr>
            <w:ins w:id="1856" w:author="Ross Norsworthy" w:date="2020-03-19T22:33:00Z">
              <w:r w:rsidRPr="00970510">
                <w:rPr>
                  <w:rFonts w:ascii="Times New Roman" w:eastAsia="Calibri" w:hAnsi="Times New Roman" w:cs="Times New Roman"/>
                  <w:szCs w:val="20"/>
                  <w:lang w:eastAsia="en-GB"/>
                </w:rPr>
                <w:t>8</w:t>
              </w:r>
            </w:ins>
          </w:p>
        </w:tc>
      </w:tr>
      <w:tr w:rsidR="00A013FD" w:rsidRPr="00A013FD" w14:paraId="2AB598DA" w14:textId="77777777" w:rsidTr="00834D8B">
        <w:trPr>
          <w:ins w:id="1857" w:author="Ross Norsworthy" w:date="2020-03-19T22:33:00Z"/>
        </w:trPr>
        <w:tc>
          <w:tcPr>
            <w:tcW w:w="846" w:type="dxa"/>
            <w:shd w:val="clear" w:color="auto" w:fill="auto"/>
          </w:tcPr>
          <w:p w14:paraId="311B38E1" w14:textId="77777777" w:rsidR="00A013FD" w:rsidRPr="00970510" w:rsidRDefault="00A013FD" w:rsidP="00D112AF">
            <w:pPr>
              <w:pStyle w:val="Tabletext1"/>
              <w:spacing w:before="20"/>
              <w:rPr>
                <w:ins w:id="1858" w:author="Ross Norsworthy" w:date="2020-03-19T22:33:00Z"/>
                <w:rFonts w:ascii="Times New Roman" w:hAnsi="Times New Roman" w:cs="Times New Roman"/>
                <w:szCs w:val="20"/>
              </w:rPr>
            </w:pPr>
            <w:ins w:id="1859" w:author="Ross Norsworthy" w:date="2020-03-19T22:33:00Z">
              <w:r w:rsidRPr="00970510">
                <w:rPr>
                  <w:rFonts w:ascii="Times New Roman" w:eastAsia="Calibri" w:hAnsi="Times New Roman" w:cs="Times New Roman"/>
                  <w:szCs w:val="20"/>
                </w:rPr>
                <w:t>19</w:t>
              </w:r>
            </w:ins>
          </w:p>
        </w:tc>
        <w:tc>
          <w:tcPr>
            <w:tcW w:w="992" w:type="dxa"/>
            <w:shd w:val="clear" w:color="auto" w:fill="auto"/>
          </w:tcPr>
          <w:p w14:paraId="7C61D921" w14:textId="77777777" w:rsidR="00A013FD" w:rsidRPr="00970510" w:rsidRDefault="00A013FD" w:rsidP="00D112AF">
            <w:pPr>
              <w:pStyle w:val="Tabletext1"/>
              <w:spacing w:before="20"/>
              <w:rPr>
                <w:ins w:id="1860" w:author="Ross Norsworthy" w:date="2020-03-19T22:33:00Z"/>
                <w:rFonts w:ascii="Times New Roman" w:hAnsi="Times New Roman" w:cs="Times New Roman"/>
                <w:szCs w:val="20"/>
              </w:rPr>
            </w:pPr>
            <w:ins w:id="1861" w:author="Ross Norsworthy" w:date="2020-03-19T22:33:00Z">
              <w:r w:rsidRPr="00970510">
                <w:rPr>
                  <w:rFonts w:ascii="Times New Roman" w:eastAsia="Calibri" w:hAnsi="Times New Roman" w:cs="Times New Roman"/>
                  <w:szCs w:val="20"/>
                </w:rPr>
                <w:t>3/4</w:t>
              </w:r>
            </w:ins>
          </w:p>
        </w:tc>
        <w:tc>
          <w:tcPr>
            <w:tcW w:w="1277" w:type="dxa"/>
            <w:shd w:val="clear" w:color="auto" w:fill="auto"/>
          </w:tcPr>
          <w:p w14:paraId="50D3B0D3" w14:textId="77777777" w:rsidR="00A013FD" w:rsidRPr="00970510" w:rsidRDefault="00A013FD" w:rsidP="00D112AF">
            <w:pPr>
              <w:pStyle w:val="Tabletext1"/>
              <w:spacing w:before="20"/>
              <w:rPr>
                <w:ins w:id="1862" w:author="Ross Norsworthy" w:date="2020-03-19T22:33:00Z"/>
                <w:rFonts w:ascii="Times New Roman" w:hAnsi="Times New Roman" w:cs="Times New Roman"/>
                <w:szCs w:val="20"/>
              </w:rPr>
            </w:pPr>
            <w:ins w:id="1863" w:author="Ross Norsworthy" w:date="2020-03-19T22:33:00Z">
              <w:r w:rsidRPr="00970510">
                <w:rPr>
                  <w:rFonts w:ascii="Times New Roman" w:eastAsia="Calibri" w:hAnsi="Times New Roman" w:cs="Times New Roman"/>
                  <w:szCs w:val="20"/>
                </w:rPr>
                <w:t>5616</w:t>
              </w:r>
            </w:ins>
          </w:p>
        </w:tc>
        <w:tc>
          <w:tcPr>
            <w:tcW w:w="1083" w:type="dxa"/>
            <w:shd w:val="clear" w:color="auto" w:fill="auto"/>
          </w:tcPr>
          <w:p w14:paraId="64336B30" w14:textId="77777777" w:rsidR="00A013FD" w:rsidRPr="00970510" w:rsidRDefault="00A013FD" w:rsidP="00D112AF">
            <w:pPr>
              <w:pStyle w:val="Tabletext1"/>
              <w:spacing w:before="20"/>
              <w:rPr>
                <w:ins w:id="1864" w:author="Ross Norsworthy" w:date="2020-03-19T22:33:00Z"/>
                <w:rFonts w:ascii="Times New Roman" w:hAnsi="Times New Roman" w:cs="Times New Roman"/>
                <w:szCs w:val="20"/>
              </w:rPr>
            </w:pPr>
            <w:ins w:id="1865" w:author="Ross Norsworthy" w:date="2020-03-19T22:33:00Z">
              <w:r w:rsidRPr="00970510">
                <w:rPr>
                  <w:rFonts w:ascii="Times New Roman" w:eastAsia="Calibri" w:hAnsi="Times New Roman" w:cs="Times New Roman"/>
                  <w:szCs w:val="20"/>
                </w:rPr>
                <w:t>16|351</w:t>
              </w:r>
            </w:ins>
          </w:p>
        </w:tc>
        <w:tc>
          <w:tcPr>
            <w:tcW w:w="3379" w:type="dxa"/>
            <w:shd w:val="clear" w:color="auto" w:fill="auto"/>
          </w:tcPr>
          <w:p w14:paraId="23A3F6CB" w14:textId="77777777" w:rsidR="00A013FD" w:rsidRPr="00970510" w:rsidRDefault="00A013FD" w:rsidP="00D112AF">
            <w:pPr>
              <w:pStyle w:val="Tabletext1"/>
              <w:spacing w:before="20"/>
              <w:rPr>
                <w:ins w:id="1866" w:author="Ross Norsworthy" w:date="2020-03-19T22:33:00Z"/>
                <w:rFonts w:ascii="Times New Roman" w:hAnsi="Times New Roman" w:cs="Times New Roman"/>
                <w:szCs w:val="20"/>
                <w:lang w:eastAsia="en-GB"/>
              </w:rPr>
            </w:pPr>
            <w:ins w:id="1867" w:author="Ross Norsworthy" w:date="2020-03-19T22:33:00Z">
              <w:r w:rsidRPr="00970510">
                <w:rPr>
                  <w:rFonts w:ascii="Times New Roman" w:eastAsia="Calibri" w:hAnsi="Times New Roman" w:cs="Times New Roman"/>
                  <w:szCs w:val="20"/>
                  <w:lang w:eastAsia="en-GB"/>
                </w:rPr>
                <w:t>137|101|223|41|67|131|61|47</w:t>
              </w:r>
            </w:ins>
          </w:p>
        </w:tc>
        <w:tc>
          <w:tcPr>
            <w:tcW w:w="1276" w:type="dxa"/>
            <w:shd w:val="clear" w:color="auto" w:fill="auto"/>
          </w:tcPr>
          <w:p w14:paraId="643F81DE" w14:textId="77777777" w:rsidR="00A013FD" w:rsidRPr="00970510" w:rsidRDefault="00A013FD" w:rsidP="00D112AF">
            <w:pPr>
              <w:pStyle w:val="Tabletext1"/>
              <w:spacing w:before="20"/>
              <w:rPr>
                <w:ins w:id="1868" w:author="Ross Norsworthy" w:date="2020-03-19T22:33:00Z"/>
                <w:rFonts w:ascii="Times New Roman" w:hAnsi="Times New Roman" w:cs="Times New Roman"/>
                <w:szCs w:val="20"/>
                <w:lang w:eastAsia="en-GB"/>
              </w:rPr>
            </w:pPr>
            <w:ins w:id="1869" w:author="Ross Norsworthy" w:date="2020-03-19T22:33:00Z">
              <w:r w:rsidRPr="00970510">
                <w:rPr>
                  <w:rFonts w:ascii="Times New Roman" w:eastAsia="Calibri" w:hAnsi="Times New Roman" w:cs="Times New Roman"/>
                  <w:szCs w:val="20"/>
                  <w:lang w:eastAsia="en-GB"/>
                </w:rPr>
                <w:t>8</w:t>
              </w:r>
            </w:ins>
          </w:p>
        </w:tc>
        <w:tc>
          <w:tcPr>
            <w:tcW w:w="850" w:type="dxa"/>
            <w:shd w:val="clear" w:color="auto" w:fill="auto"/>
          </w:tcPr>
          <w:p w14:paraId="7365FD5C" w14:textId="77777777" w:rsidR="00A013FD" w:rsidRPr="00970510" w:rsidRDefault="00A013FD" w:rsidP="00D112AF">
            <w:pPr>
              <w:pStyle w:val="Tabletext1"/>
              <w:spacing w:before="20"/>
              <w:rPr>
                <w:ins w:id="1870" w:author="Ross Norsworthy" w:date="2020-03-19T22:33:00Z"/>
                <w:rFonts w:ascii="Times New Roman" w:hAnsi="Times New Roman" w:cs="Times New Roman"/>
                <w:szCs w:val="20"/>
                <w:lang w:eastAsia="en-GB"/>
              </w:rPr>
            </w:pPr>
            <w:ins w:id="1871" w:author="Ross Norsworthy" w:date="2020-03-19T22:33:00Z">
              <w:r w:rsidRPr="00970510">
                <w:rPr>
                  <w:rFonts w:ascii="Times New Roman" w:eastAsia="Calibri" w:hAnsi="Times New Roman" w:cs="Times New Roman"/>
                  <w:szCs w:val="20"/>
                  <w:lang w:eastAsia="en-GB"/>
                </w:rPr>
                <w:t>8</w:t>
              </w:r>
            </w:ins>
          </w:p>
        </w:tc>
      </w:tr>
      <w:tr w:rsidR="00A013FD" w:rsidRPr="00A013FD" w14:paraId="20E1FD86" w14:textId="77777777" w:rsidTr="00834D8B">
        <w:trPr>
          <w:ins w:id="1872" w:author="Ross Norsworthy" w:date="2020-03-19T22:33:00Z"/>
        </w:trPr>
        <w:tc>
          <w:tcPr>
            <w:tcW w:w="846" w:type="dxa"/>
            <w:shd w:val="clear" w:color="auto" w:fill="auto"/>
          </w:tcPr>
          <w:p w14:paraId="13B5A25D" w14:textId="77777777" w:rsidR="00A013FD" w:rsidRPr="00970510" w:rsidRDefault="00A013FD" w:rsidP="00D112AF">
            <w:pPr>
              <w:pStyle w:val="Tabletext1"/>
              <w:spacing w:before="20"/>
              <w:rPr>
                <w:ins w:id="1873" w:author="Ross Norsworthy" w:date="2020-03-19T22:33:00Z"/>
                <w:rFonts w:ascii="Times New Roman" w:hAnsi="Times New Roman" w:cs="Times New Roman"/>
                <w:szCs w:val="20"/>
              </w:rPr>
            </w:pPr>
            <w:ins w:id="1874" w:author="Ross Norsworthy" w:date="2020-03-19T22:33:00Z">
              <w:r w:rsidRPr="00970510">
                <w:rPr>
                  <w:rFonts w:ascii="Times New Roman" w:eastAsia="Calibri" w:hAnsi="Times New Roman" w:cs="Times New Roman"/>
                  <w:szCs w:val="20"/>
                </w:rPr>
                <w:t>20</w:t>
              </w:r>
            </w:ins>
          </w:p>
        </w:tc>
        <w:tc>
          <w:tcPr>
            <w:tcW w:w="992" w:type="dxa"/>
            <w:shd w:val="clear" w:color="auto" w:fill="auto"/>
          </w:tcPr>
          <w:p w14:paraId="3A2281FB" w14:textId="77777777" w:rsidR="00A013FD" w:rsidRPr="00970510" w:rsidRDefault="00A013FD" w:rsidP="00D112AF">
            <w:pPr>
              <w:pStyle w:val="Tabletext1"/>
              <w:spacing w:before="20"/>
              <w:rPr>
                <w:ins w:id="1875" w:author="Ross Norsworthy" w:date="2020-03-19T22:33:00Z"/>
                <w:rFonts w:ascii="Times New Roman" w:hAnsi="Times New Roman" w:cs="Times New Roman"/>
                <w:szCs w:val="20"/>
              </w:rPr>
            </w:pPr>
            <w:ins w:id="1876"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58E15CDD" w14:textId="77777777" w:rsidR="00A013FD" w:rsidRPr="00970510" w:rsidRDefault="00A013FD" w:rsidP="00D112AF">
            <w:pPr>
              <w:pStyle w:val="Tabletext1"/>
              <w:spacing w:before="20"/>
              <w:rPr>
                <w:ins w:id="1877" w:author="Ross Norsworthy" w:date="2020-03-19T22:33:00Z"/>
                <w:rFonts w:ascii="Times New Roman" w:hAnsi="Times New Roman" w:cs="Times New Roman"/>
                <w:szCs w:val="20"/>
              </w:rPr>
            </w:pPr>
            <w:ins w:id="1878" w:author="Ross Norsworthy" w:date="2020-03-19T22:33:00Z">
              <w:r w:rsidRPr="00970510">
                <w:rPr>
                  <w:rFonts w:ascii="Times New Roman" w:eastAsia="Calibri" w:hAnsi="Times New Roman" w:cs="Times New Roman"/>
                  <w:szCs w:val="20"/>
                </w:rPr>
                <w:t>96</w:t>
              </w:r>
            </w:ins>
          </w:p>
        </w:tc>
        <w:tc>
          <w:tcPr>
            <w:tcW w:w="1083" w:type="dxa"/>
            <w:shd w:val="clear" w:color="auto" w:fill="auto"/>
          </w:tcPr>
          <w:p w14:paraId="58B46C97" w14:textId="77777777" w:rsidR="00A013FD" w:rsidRPr="00970510" w:rsidRDefault="00A013FD" w:rsidP="00D112AF">
            <w:pPr>
              <w:pStyle w:val="Tabletext1"/>
              <w:spacing w:before="20"/>
              <w:rPr>
                <w:ins w:id="1879" w:author="Ross Norsworthy" w:date="2020-03-19T22:33:00Z"/>
                <w:rFonts w:ascii="Times New Roman" w:hAnsi="Times New Roman" w:cs="Times New Roman"/>
                <w:szCs w:val="20"/>
              </w:rPr>
            </w:pPr>
            <w:ins w:id="1880" w:author="Ross Norsworthy" w:date="2020-03-19T22:33:00Z">
              <w:r w:rsidRPr="00970510">
                <w:rPr>
                  <w:rFonts w:ascii="Times New Roman" w:eastAsia="Calibri" w:hAnsi="Times New Roman" w:cs="Times New Roman"/>
                  <w:szCs w:val="20"/>
                </w:rPr>
                <w:t>2|48</w:t>
              </w:r>
            </w:ins>
          </w:p>
        </w:tc>
        <w:tc>
          <w:tcPr>
            <w:tcW w:w="3379" w:type="dxa"/>
            <w:shd w:val="clear" w:color="auto" w:fill="auto"/>
          </w:tcPr>
          <w:p w14:paraId="1CB6C2AF" w14:textId="77777777" w:rsidR="00A013FD" w:rsidRPr="00970510" w:rsidRDefault="00A013FD" w:rsidP="00D112AF">
            <w:pPr>
              <w:pStyle w:val="Tabletext1"/>
              <w:spacing w:before="20"/>
              <w:rPr>
                <w:ins w:id="1881" w:author="Ross Norsworthy" w:date="2020-03-19T22:33:00Z"/>
                <w:rFonts w:ascii="Times New Roman" w:hAnsi="Times New Roman" w:cs="Times New Roman"/>
                <w:szCs w:val="20"/>
                <w:lang w:eastAsia="en-GB"/>
              </w:rPr>
            </w:pPr>
            <w:ins w:id="1882" w:author="Ross Norsworthy" w:date="2020-03-19T22:33:00Z">
              <w:r w:rsidRPr="00970510">
                <w:rPr>
                  <w:rFonts w:ascii="Times New Roman" w:eastAsia="Calibri" w:hAnsi="Times New Roman" w:cs="Times New Roman"/>
                  <w:szCs w:val="20"/>
                  <w:lang w:eastAsia="en-GB"/>
                </w:rPr>
                <w:t>37|83|211|61|107|101|149|167</w:t>
              </w:r>
            </w:ins>
          </w:p>
        </w:tc>
        <w:tc>
          <w:tcPr>
            <w:tcW w:w="1276" w:type="dxa"/>
            <w:shd w:val="clear" w:color="auto" w:fill="auto"/>
          </w:tcPr>
          <w:p w14:paraId="2A5787A5" w14:textId="77777777" w:rsidR="00A013FD" w:rsidRPr="00970510" w:rsidRDefault="00A013FD" w:rsidP="00D112AF">
            <w:pPr>
              <w:pStyle w:val="Tabletext1"/>
              <w:spacing w:before="20"/>
              <w:rPr>
                <w:ins w:id="1883" w:author="Ross Norsworthy" w:date="2020-03-19T22:33:00Z"/>
                <w:rFonts w:ascii="Times New Roman" w:hAnsi="Times New Roman" w:cs="Times New Roman"/>
                <w:szCs w:val="20"/>
                <w:lang w:eastAsia="en-GB"/>
              </w:rPr>
            </w:pPr>
            <w:ins w:id="1884"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7AFB9722" w14:textId="77777777" w:rsidR="00A013FD" w:rsidRPr="00970510" w:rsidRDefault="00A013FD" w:rsidP="00D112AF">
            <w:pPr>
              <w:pStyle w:val="Tabletext1"/>
              <w:spacing w:before="20"/>
              <w:rPr>
                <w:ins w:id="1885" w:author="Ross Norsworthy" w:date="2020-03-19T22:33:00Z"/>
                <w:rFonts w:ascii="Times New Roman" w:hAnsi="Times New Roman" w:cs="Times New Roman"/>
                <w:szCs w:val="20"/>
                <w:lang w:eastAsia="en-GB"/>
              </w:rPr>
            </w:pPr>
            <w:ins w:id="1886" w:author="Ross Norsworthy" w:date="2020-03-19T22:33:00Z">
              <w:r w:rsidRPr="00970510">
                <w:rPr>
                  <w:rFonts w:ascii="Times New Roman" w:eastAsia="Calibri" w:hAnsi="Times New Roman" w:cs="Times New Roman"/>
                  <w:szCs w:val="20"/>
                  <w:lang w:eastAsia="en-GB"/>
                </w:rPr>
                <w:t>2a</w:t>
              </w:r>
            </w:ins>
          </w:p>
        </w:tc>
      </w:tr>
      <w:tr w:rsidR="00A013FD" w:rsidRPr="00A013FD" w14:paraId="484BE395" w14:textId="77777777" w:rsidTr="00834D8B">
        <w:trPr>
          <w:ins w:id="1887" w:author="Ross Norsworthy" w:date="2020-03-19T22:33:00Z"/>
        </w:trPr>
        <w:tc>
          <w:tcPr>
            <w:tcW w:w="846" w:type="dxa"/>
            <w:shd w:val="clear" w:color="auto" w:fill="auto"/>
          </w:tcPr>
          <w:p w14:paraId="18C7AF0F" w14:textId="77777777" w:rsidR="00A013FD" w:rsidRPr="00970510" w:rsidRDefault="00A013FD" w:rsidP="00D112AF">
            <w:pPr>
              <w:pStyle w:val="Tabletext1"/>
              <w:spacing w:before="20"/>
              <w:rPr>
                <w:ins w:id="1888" w:author="Ross Norsworthy" w:date="2020-03-19T22:33:00Z"/>
                <w:rFonts w:ascii="Times New Roman" w:hAnsi="Times New Roman" w:cs="Times New Roman"/>
                <w:szCs w:val="20"/>
              </w:rPr>
            </w:pPr>
            <w:ins w:id="1889" w:author="Ross Norsworthy" w:date="2020-03-19T22:33:00Z">
              <w:r w:rsidRPr="00970510">
                <w:rPr>
                  <w:rFonts w:ascii="Times New Roman" w:eastAsia="Calibri" w:hAnsi="Times New Roman" w:cs="Times New Roman"/>
                  <w:szCs w:val="20"/>
                </w:rPr>
                <w:t>21</w:t>
              </w:r>
            </w:ins>
          </w:p>
        </w:tc>
        <w:tc>
          <w:tcPr>
            <w:tcW w:w="992" w:type="dxa"/>
            <w:shd w:val="clear" w:color="auto" w:fill="auto"/>
          </w:tcPr>
          <w:p w14:paraId="3F93A0D3" w14:textId="77777777" w:rsidR="00A013FD" w:rsidRPr="00970510" w:rsidRDefault="00A013FD" w:rsidP="00D112AF">
            <w:pPr>
              <w:pStyle w:val="Tabletext1"/>
              <w:spacing w:before="20"/>
              <w:rPr>
                <w:ins w:id="1890" w:author="Ross Norsworthy" w:date="2020-03-19T22:33:00Z"/>
                <w:rFonts w:ascii="Times New Roman" w:hAnsi="Times New Roman" w:cs="Times New Roman"/>
                <w:szCs w:val="20"/>
              </w:rPr>
            </w:pPr>
            <w:ins w:id="1891" w:author="Ross Norsworthy" w:date="2020-03-19T22:33:00Z">
              <w:r w:rsidRPr="00970510">
                <w:rPr>
                  <w:rFonts w:ascii="Times New Roman" w:eastAsia="Calibri" w:hAnsi="Times New Roman" w:cs="Times New Roman"/>
                  <w:szCs w:val="20"/>
                </w:rPr>
                <w:t>2/3</w:t>
              </w:r>
            </w:ins>
          </w:p>
        </w:tc>
        <w:tc>
          <w:tcPr>
            <w:tcW w:w="1277" w:type="dxa"/>
            <w:shd w:val="clear" w:color="auto" w:fill="auto"/>
          </w:tcPr>
          <w:p w14:paraId="1D8D9858" w14:textId="77777777" w:rsidR="00A013FD" w:rsidRPr="00970510" w:rsidRDefault="00A013FD" w:rsidP="00D112AF">
            <w:pPr>
              <w:pStyle w:val="Tabletext1"/>
              <w:spacing w:before="20"/>
              <w:rPr>
                <w:ins w:id="1892" w:author="Ross Norsworthy" w:date="2020-03-19T22:33:00Z"/>
                <w:rFonts w:ascii="Times New Roman" w:hAnsi="Times New Roman" w:cs="Times New Roman"/>
                <w:szCs w:val="20"/>
              </w:rPr>
            </w:pPr>
            <w:ins w:id="1893" w:author="Ross Norsworthy" w:date="2020-03-19T22:33:00Z">
              <w:r w:rsidRPr="00970510">
                <w:rPr>
                  <w:rFonts w:ascii="Times New Roman" w:eastAsia="Calibri" w:hAnsi="Times New Roman" w:cs="Times New Roman"/>
                  <w:szCs w:val="20"/>
                </w:rPr>
                <w:t>736</w:t>
              </w:r>
            </w:ins>
          </w:p>
        </w:tc>
        <w:tc>
          <w:tcPr>
            <w:tcW w:w="1083" w:type="dxa"/>
            <w:shd w:val="clear" w:color="auto" w:fill="auto"/>
          </w:tcPr>
          <w:p w14:paraId="5C1A2BB4" w14:textId="77777777" w:rsidR="00A013FD" w:rsidRPr="00970510" w:rsidRDefault="00A013FD" w:rsidP="00D112AF">
            <w:pPr>
              <w:pStyle w:val="Tabletext1"/>
              <w:spacing w:before="20"/>
              <w:rPr>
                <w:ins w:id="1894" w:author="Ross Norsworthy" w:date="2020-03-19T22:33:00Z"/>
                <w:rFonts w:ascii="Times New Roman" w:hAnsi="Times New Roman" w:cs="Times New Roman"/>
                <w:szCs w:val="20"/>
              </w:rPr>
            </w:pPr>
            <w:ins w:id="1895" w:author="Ross Norsworthy" w:date="2020-03-19T22:33:00Z">
              <w:r w:rsidRPr="00970510">
                <w:rPr>
                  <w:rFonts w:ascii="Times New Roman" w:eastAsia="Calibri" w:hAnsi="Times New Roman" w:cs="Times New Roman"/>
                  <w:szCs w:val="20"/>
                </w:rPr>
                <w:t>2|368</w:t>
              </w:r>
            </w:ins>
          </w:p>
        </w:tc>
        <w:tc>
          <w:tcPr>
            <w:tcW w:w="3379" w:type="dxa"/>
            <w:shd w:val="clear" w:color="auto" w:fill="auto"/>
          </w:tcPr>
          <w:p w14:paraId="730B7A05" w14:textId="77777777" w:rsidR="00A013FD" w:rsidRPr="00970510" w:rsidRDefault="00A013FD" w:rsidP="00D112AF">
            <w:pPr>
              <w:pStyle w:val="Tabletext1"/>
              <w:spacing w:before="20"/>
              <w:rPr>
                <w:ins w:id="1896" w:author="Ross Norsworthy" w:date="2020-03-19T22:33:00Z"/>
                <w:rFonts w:ascii="Times New Roman" w:hAnsi="Times New Roman" w:cs="Times New Roman"/>
                <w:szCs w:val="20"/>
                <w:lang w:eastAsia="en-GB"/>
              </w:rPr>
            </w:pPr>
            <w:ins w:id="1897" w:author="Ross Norsworthy" w:date="2020-03-19T22:33:00Z">
              <w:r w:rsidRPr="00970510">
                <w:rPr>
                  <w:rFonts w:ascii="Times New Roman" w:eastAsia="Calibri" w:hAnsi="Times New Roman" w:cs="Times New Roman"/>
                  <w:szCs w:val="20"/>
                  <w:lang w:eastAsia="en-GB"/>
                </w:rPr>
                <w:t>139|17|241| 47|109|11|29|163</w:t>
              </w:r>
            </w:ins>
          </w:p>
        </w:tc>
        <w:tc>
          <w:tcPr>
            <w:tcW w:w="1276" w:type="dxa"/>
            <w:shd w:val="clear" w:color="auto" w:fill="auto"/>
          </w:tcPr>
          <w:p w14:paraId="1A5505A8" w14:textId="77777777" w:rsidR="00A013FD" w:rsidRPr="00970510" w:rsidRDefault="00A013FD" w:rsidP="00D112AF">
            <w:pPr>
              <w:pStyle w:val="Tabletext1"/>
              <w:spacing w:before="20"/>
              <w:rPr>
                <w:ins w:id="1898" w:author="Ross Norsworthy" w:date="2020-03-19T22:33:00Z"/>
                <w:rFonts w:ascii="Times New Roman" w:hAnsi="Times New Roman" w:cs="Times New Roman"/>
                <w:szCs w:val="20"/>
                <w:lang w:eastAsia="en-GB"/>
              </w:rPr>
            </w:pPr>
            <w:ins w:id="1899" w:author="Ross Norsworthy" w:date="2020-03-19T22:33:00Z">
              <w:r w:rsidRPr="00970510">
                <w:rPr>
                  <w:rFonts w:ascii="Times New Roman" w:eastAsia="Calibri" w:hAnsi="Times New Roman" w:cs="Times New Roman"/>
                  <w:szCs w:val="20"/>
                  <w:lang w:eastAsia="en-GB"/>
                </w:rPr>
                <w:t>7a</w:t>
              </w:r>
            </w:ins>
          </w:p>
        </w:tc>
        <w:tc>
          <w:tcPr>
            <w:tcW w:w="850" w:type="dxa"/>
            <w:shd w:val="clear" w:color="auto" w:fill="auto"/>
          </w:tcPr>
          <w:p w14:paraId="4AC6D0FA" w14:textId="77777777" w:rsidR="00A013FD" w:rsidRPr="00970510" w:rsidRDefault="00A013FD" w:rsidP="00D112AF">
            <w:pPr>
              <w:pStyle w:val="Tabletext1"/>
              <w:spacing w:before="20"/>
              <w:rPr>
                <w:ins w:id="1900" w:author="Ross Norsworthy" w:date="2020-03-19T22:33:00Z"/>
                <w:rFonts w:ascii="Times New Roman" w:hAnsi="Times New Roman" w:cs="Times New Roman"/>
                <w:szCs w:val="20"/>
                <w:lang w:eastAsia="en-GB"/>
              </w:rPr>
            </w:pPr>
            <w:ins w:id="1901" w:author="Ross Norsworthy" w:date="2020-03-19T22:33:00Z">
              <w:r w:rsidRPr="00970510">
                <w:rPr>
                  <w:rFonts w:ascii="Times New Roman" w:eastAsia="Calibri" w:hAnsi="Times New Roman" w:cs="Times New Roman"/>
                  <w:szCs w:val="20"/>
                  <w:lang w:eastAsia="en-GB"/>
                </w:rPr>
                <w:t>7a</w:t>
              </w:r>
            </w:ins>
          </w:p>
        </w:tc>
      </w:tr>
      <w:tr w:rsidR="00A013FD" w:rsidRPr="00A013FD" w14:paraId="218012B8" w14:textId="77777777" w:rsidTr="00834D8B">
        <w:trPr>
          <w:ins w:id="1902" w:author="Ross Norsworthy" w:date="2020-03-19T22:33:00Z"/>
        </w:trPr>
        <w:tc>
          <w:tcPr>
            <w:tcW w:w="846" w:type="dxa"/>
            <w:shd w:val="clear" w:color="auto" w:fill="auto"/>
          </w:tcPr>
          <w:p w14:paraId="2266A006" w14:textId="77777777" w:rsidR="00A013FD" w:rsidRPr="00970510" w:rsidRDefault="00A013FD" w:rsidP="00D112AF">
            <w:pPr>
              <w:pStyle w:val="Tabletext1"/>
              <w:spacing w:before="20"/>
              <w:rPr>
                <w:ins w:id="1903" w:author="Ross Norsworthy" w:date="2020-03-19T22:33:00Z"/>
                <w:rFonts w:ascii="Times New Roman" w:hAnsi="Times New Roman" w:cs="Times New Roman"/>
                <w:szCs w:val="20"/>
              </w:rPr>
            </w:pPr>
            <w:ins w:id="1904" w:author="Ross Norsworthy" w:date="2020-03-19T22:33:00Z">
              <w:r w:rsidRPr="00970510">
                <w:rPr>
                  <w:rFonts w:ascii="Times New Roman" w:eastAsia="Calibri" w:hAnsi="Times New Roman" w:cs="Times New Roman"/>
                  <w:szCs w:val="20"/>
                </w:rPr>
                <w:t>22</w:t>
              </w:r>
            </w:ins>
          </w:p>
        </w:tc>
        <w:tc>
          <w:tcPr>
            <w:tcW w:w="992" w:type="dxa"/>
            <w:shd w:val="clear" w:color="auto" w:fill="auto"/>
          </w:tcPr>
          <w:p w14:paraId="5615D84D" w14:textId="77777777" w:rsidR="00A013FD" w:rsidRPr="00970510" w:rsidRDefault="00A013FD" w:rsidP="00D112AF">
            <w:pPr>
              <w:pStyle w:val="Tabletext1"/>
              <w:spacing w:before="20"/>
              <w:rPr>
                <w:ins w:id="1905" w:author="Ross Norsworthy" w:date="2020-03-19T22:33:00Z"/>
                <w:rFonts w:ascii="Times New Roman" w:hAnsi="Times New Roman" w:cs="Times New Roman"/>
                <w:szCs w:val="20"/>
              </w:rPr>
            </w:pPr>
            <w:ins w:id="1906" w:author="Ross Norsworthy" w:date="2020-03-19T22:33:00Z">
              <w:r w:rsidRPr="00970510">
                <w:rPr>
                  <w:rFonts w:ascii="Times New Roman" w:eastAsia="Calibri" w:hAnsi="Times New Roman" w:cs="Times New Roman"/>
                  <w:szCs w:val="20"/>
                </w:rPr>
                <w:t>2/3</w:t>
              </w:r>
            </w:ins>
          </w:p>
        </w:tc>
        <w:tc>
          <w:tcPr>
            <w:tcW w:w="1277" w:type="dxa"/>
            <w:shd w:val="clear" w:color="auto" w:fill="auto"/>
          </w:tcPr>
          <w:p w14:paraId="1F17DED0" w14:textId="77777777" w:rsidR="00A013FD" w:rsidRPr="00970510" w:rsidRDefault="00A013FD" w:rsidP="00D112AF">
            <w:pPr>
              <w:pStyle w:val="Tabletext1"/>
              <w:spacing w:before="20"/>
              <w:rPr>
                <w:ins w:id="1907" w:author="Ross Norsworthy" w:date="2020-03-19T22:33:00Z"/>
                <w:rFonts w:ascii="Times New Roman" w:hAnsi="Times New Roman" w:cs="Times New Roman"/>
                <w:szCs w:val="20"/>
              </w:rPr>
            </w:pPr>
            <w:ins w:id="1908" w:author="Ross Norsworthy" w:date="2020-03-19T22:33:00Z">
              <w:r w:rsidRPr="00970510">
                <w:rPr>
                  <w:rFonts w:ascii="Times New Roman" w:eastAsia="Calibri" w:hAnsi="Times New Roman" w:cs="Times New Roman"/>
                  <w:szCs w:val="20"/>
                </w:rPr>
                <w:t>3120</w:t>
              </w:r>
            </w:ins>
          </w:p>
        </w:tc>
        <w:tc>
          <w:tcPr>
            <w:tcW w:w="1083" w:type="dxa"/>
            <w:shd w:val="clear" w:color="auto" w:fill="auto"/>
          </w:tcPr>
          <w:p w14:paraId="71CB870F" w14:textId="77777777" w:rsidR="00A013FD" w:rsidRPr="00970510" w:rsidRDefault="00A013FD" w:rsidP="00D112AF">
            <w:pPr>
              <w:pStyle w:val="Tabletext1"/>
              <w:spacing w:before="20"/>
              <w:rPr>
                <w:ins w:id="1909" w:author="Ross Norsworthy" w:date="2020-03-19T22:33:00Z"/>
                <w:rFonts w:ascii="Times New Roman" w:hAnsi="Times New Roman" w:cs="Times New Roman"/>
                <w:szCs w:val="20"/>
              </w:rPr>
            </w:pPr>
            <w:ins w:id="1910" w:author="Ross Norsworthy" w:date="2020-03-19T22:33:00Z">
              <w:r w:rsidRPr="00970510">
                <w:rPr>
                  <w:rFonts w:ascii="Times New Roman" w:eastAsia="Calibri" w:hAnsi="Times New Roman" w:cs="Times New Roman"/>
                  <w:szCs w:val="20"/>
                </w:rPr>
                <w:t>16|195</w:t>
              </w:r>
            </w:ins>
          </w:p>
        </w:tc>
        <w:tc>
          <w:tcPr>
            <w:tcW w:w="3379" w:type="dxa"/>
            <w:shd w:val="clear" w:color="auto" w:fill="auto"/>
          </w:tcPr>
          <w:p w14:paraId="28093ED1" w14:textId="77777777" w:rsidR="00A013FD" w:rsidRPr="00970510" w:rsidRDefault="00A013FD" w:rsidP="00D112AF">
            <w:pPr>
              <w:pStyle w:val="Tabletext1"/>
              <w:spacing w:before="20"/>
              <w:rPr>
                <w:ins w:id="1911" w:author="Ross Norsworthy" w:date="2020-03-19T22:33:00Z"/>
                <w:rFonts w:ascii="Times New Roman" w:eastAsia="Calibri" w:hAnsi="Times New Roman" w:cs="Times New Roman"/>
                <w:szCs w:val="20"/>
                <w:lang w:val="nb-NO"/>
              </w:rPr>
            </w:pPr>
            <w:ins w:id="1912" w:author="Ross Norsworthy" w:date="2020-03-19T22:33:00Z">
              <w:r w:rsidRPr="00970510">
                <w:rPr>
                  <w:rFonts w:ascii="Times New Roman" w:eastAsia="Calibri" w:hAnsi="Times New Roman" w:cs="Times New Roman"/>
                  <w:szCs w:val="20"/>
                  <w:lang w:val="nb-NO"/>
                </w:rPr>
                <w:t>89|47|239|17|127|59|43|31</w:t>
              </w:r>
            </w:ins>
          </w:p>
        </w:tc>
        <w:tc>
          <w:tcPr>
            <w:tcW w:w="1276" w:type="dxa"/>
            <w:shd w:val="clear" w:color="auto" w:fill="auto"/>
          </w:tcPr>
          <w:p w14:paraId="05BB8EDA" w14:textId="77777777" w:rsidR="00A013FD" w:rsidRPr="00970510" w:rsidRDefault="00A013FD" w:rsidP="00D112AF">
            <w:pPr>
              <w:pStyle w:val="Tabletext1"/>
              <w:spacing w:before="20"/>
              <w:rPr>
                <w:ins w:id="1913" w:author="Ross Norsworthy" w:date="2020-03-19T22:33:00Z"/>
                <w:rFonts w:ascii="Times New Roman" w:hAnsi="Times New Roman" w:cs="Times New Roman"/>
                <w:szCs w:val="20"/>
                <w:lang w:eastAsia="en-GB"/>
              </w:rPr>
            </w:pPr>
            <w:ins w:id="1914" w:author="Ross Norsworthy" w:date="2020-03-19T22:33:00Z">
              <w:r w:rsidRPr="00970510">
                <w:rPr>
                  <w:rFonts w:ascii="Times New Roman" w:eastAsia="Calibri" w:hAnsi="Times New Roman" w:cs="Times New Roman"/>
                  <w:szCs w:val="20"/>
                  <w:lang w:eastAsia="en-GB"/>
                </w:rPr>
                <w:t>7a</w:t>
              </w:r>
            </w:ins>
          </w:p>
        </w:tc>
        <w:tc>
          <w:tcPr>
            <w:tcW w:w="850" w:type="dxa"/>
            <w:shd w:val="clear" w:color="auto" w:fill="auto"/>
          </w:tcPr>
          <w:p w14:paraId="0763FA25" w14:textId="77777777" w:rsidR="00A013FD" w:rsidRPr="00970510" w:rsidRDefault="00A013FD" w:rsidP="00D112AF">
            <w:pPr>
              <w:pStyle w:val="Tabletext1"/>
              <w:spacing w:before="20"/>
              <w:rPr>
                <w:ins w:id="1915" w:author="Ross Norsworthy" w:date="2020-03-19T22:33:00Z"/>
                <w:rFonts w:ascii="Times New Roman" w:hAnsi="Times New Roman" w:cs="Times New Roman"/>
                <w:szCs w:val="20"/>
                <w:lang w:eastAsia="en-GB"/>
              </w:rPr>
            </w:pPr>
            <w:ins w:id="1916" w:author="Ross Norsworthy" w:date="2020-03-19T22:33:00Z">
              <w:r w:rsidRPr="00970510">
                <w:rPr>
                  <w:rFonts w:ascii="Times New Roman" w:eastAsia="Calibri" w:hAnsi="Times New Roman" w:cs="Times New Roman"/>
                  <w:szCs w:val="20"/>
                  <w:lang w:eastAsia="en-GB"/>
                </w:rPr>
                <w:t>7b</w:t>
              </w:r>
            </w:ins>
          </w:p>
        </w:tc>
      </w:tr>
      <w:tr w:rsidR="00A013FD" w:rsidRPr="00A013FD" w14:paraId="2D443B5E" w14:textId="77777777" w:rsidTr="00834D8B">
        <w:trPr>
          <w:ins w:id="1917" w:author="Ross Norsworthy" w:date="2020-03-19T22:33:00Z"/>
        </w:trPr>
        <w:tc>
          <w:tcPr>
            <w:tcW w:w="846" w:type="dxa"/>
            <w:shd w:val="clear" w:color="auto" w:fill="auto"/>
          </w:tcPr>
          <w:p w14:paraId="495AD5F0" w14:textId="77777777" w:rsidR="00A013FD" w:rsidRPr="00970510" w:rsidRDefault="00A013FD" w:rsidP="00D112AF">
            <w:pPr>
              <w:pStyle w:val="Tabletext1"/>
              <w:spacing w:before="20"/>
              <w:rPr>
                <w:ins w:id="1918" w:author="Ross Norsworthy" w:date="2020-03-19T22:33:00Z"/>
                <w:rFonts w:ascii="Times New Roman" w:hAnsi="Times New Roman" w:cs="Times New Roman"/>
                <w:szCs w:val="20"/>
              </w:rPr>
            </w:pPr>
            <w:ins w:id="1919" w:author="Ross Norsworthy" w:date="2020-03-19T22:33:00Z">
              <w:r w:rsidRPr="00970510">
                <w:rPr>
                  <w:rFonts w:ascii="Times New Roman" w:eastAsia="Calibri" w:hAnsi="Times New Roman" w:cs="Times New Roman"/>
                  <w:szCs w:val="20"/>
                </w:rPr>
                <w:t>23</w:t>
              </w:r>
            </w:ins>
          </w:p>
        </w:tc>
        <w:tc>
          <w:tcPr>
            <w:tcW w:w="992" w:type="dxa"/>
            <w:shd w:val="clear" w:color="auto" w:fill="auto"/>
          </w:tcPr>
          <w:p w14:paraId="3CCE41C3" w14:textId="77777777" w:rsidR="00A013FD" w:rsidRPr="00970510" w:rsidRDefault="00A013FD" w:rsidP="00D112AF">
            <w:pPr>
              <w:pStyle w:val="Tabletext1"/>
              <w:spacing w:before="20"/>
              <w:rPr>
                <w:ins w:id="1920" w:author="Ross Norsworthy" w:date="2020-03-19T22:33:00Z"/>
                <w:rFonts w:ascii="Times New Roman" w:hAnsi="Times New Roman" w:cs="Times New Roman"/>
                <w:szCs w:val="20"/>
              </w:rPr>
            </w:pPr>
            <w:ins w:id="1921" w:author="Ross Norsworthy" w:date="2020-03-19T22:33:00Z">
              <w:r w:rsidRPr="00970510">
                <w:rPr>
                  <w:rFonts w:ascii="Times New Roman" w:eastAsia="Calibri" w:hAnsi="Times New Roman" w:cs="Times New Roman"/>
                  <w:szCs w:val="20"/>
                </w:rPr>
                <w:t>2/3</w:t>
              </w:r>
            </w:ins>
          </w:p>
        </w:tc>
        <w:tc>
          <w:tcPr>
            <w:tcW w:w="1277" w:type="dxa"/>
            <w:shd w:val="clear" w:color="auto" w:fill="auto"/>
          </w:tcPr>
          <w:p w14:paraId="4FBDAD0E" w14:textId="77777777" w:rsidR="00A013FD" w:rsidRPr="00970510" w:rsidRDefault="00A013FD" w:rsidP="00D112AF">
            <w:pPr>
              <w:pStyle w:val="Tabletext1"/>
              <w:spacing w:before="20"/>
              <w:rPr>
                <w:ins w:id="1922" w:author="Ross Norsworthy" w:date="2020-03-19T22:33:00Z"/>
                <w:rFonts w:ascii="Times New Roman" w:hAnsi="Times New Roman" w:cs="Times New Roman"/>
                <w:szCs w:val="20"/>
              </w:rPr>
            </w:pPr>
            <w:ins w:id="1923" w:author="Ross Norsworthy" w:date="2020-03-19T22:33:00Z">
              <w:r w:rsidRPr="00970510">
                <w:rPr>
                  <w:rFonts w:ascii="Times New Roman" w:eastAsia="Calibri" w:hAnsi="Times New Roman" w:cs="Times New Roman"/>
                  <w:szCs w:val="20"/>
                </w:rPr>
                <w:t>4544</w:t>
              </w:r>
            </w:ins>
          </w:p>
        </w:tc>
        <w:tc>
          <w:tcPr>
            <w:tcW w:w="1083" w:type="dxa"/>
            <w:shd w:val="clear" w:color="auto" w:fill="auto"/>
          </w:tcPr>
          <w:p w14:paraId="3AA4DC69" w14:textId="77777777" w:rsidR="00A013FD" w:rsidRPr="00970510" w:rsidRDefault="00A013FD" w:rsidP="00D112AF">
            <w:pPr>
              <w:pStyle w:val="Tabletext1"/>
              <w:spacing w:before="20"/>
              <w:rPr>
                <w:ins w:id="1924" w:author="Ross Norsworthy" w:date="2020-03-19T22:33:00Z"/>
                <w:rFonts w:ascii="Times New Roman" w:hAnsi="Times New Roman" w:cs="Times New Roman"/>
                <w:szCs w:val="20"/>
              </w:rPr>
            </w:pPr>
            <w:ins w:id="1925" w:author="Ross Norsworthy" w:date="2020-03-19T22:33:00Z">
              <w:r w:rsidRPr="00970510">
                <w:rPr>
                  <w:rFonts w:ascii="Times New Roman" w:eastAsia="Calibri" w:hAnsi="Times New Roman" w:cs="Times New Roman"/>
                  <w:szCs w:val="20"/>
                </w:rPr>
                <w:t>4|1136</w:t>
              </w:r>
            </w:ins>
          </w:p>
        </w:tc>
        <w:tc>
          <w:tcPr>
            <w:tcW w:w="3379" w:type="dxa"/>
            <w:shd w:val="clear" w:color="auto" w:fill="auto"/>
          </w:tcPr>
          <w:p w14:paraId="61A87851" w14:textId="77777777" w:rsidR="00A013FD" w:rsidRPr="00970510" w:rsidRDefault="00A013FD" w:rsidP="00D112AF">
            <w:pPr>
              <w:pStyle w:val="Tabletext1"/>
              <w:spacing w:before="20"/>
              <w:rPr>
                <w:ins w:id="1926" w:author="Ross Norsworthy" w:date="2020-03-19T22:33:00Z"/>
                <w:rFonts w:ascii="Times New Roman" w:hAnsi="Times New Roman" w:cs="Times New Roman"/>
                <w:szCs w:val="20"/>
                <w:lang w:eastAsia="en-GB"/>
              </w:rPr>
            </w:pPr>
            <w:ins w:id="192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171CA2E8" w14:textId="77777777" w:rsidR="00A013FD" w:rsidRPr="00970510" w:rsidRDefault="00A013FD" w:rsidP="00D112AF">
            <w:pPr>
              <w:pStyle w:val="Tabletext1"/>
              <w:spacing w:before="20"/>
              <w:rPr>
                <w:ins w:id="1928" w:author="Ross Norsworthy" w:date="2020-03-19T22:33:00Z"/>
                <w:rFonts w:ascii="Times New Roman" w:hAnsi="Times New Roman" w:cs="Times New Roman"/>
                <w:szCs w:val="20"/>
                <w:lang w:eastAsia="en-GB"/>
              </w:rPr>
            </w:pPr>
            <w:ins w:id="1929" w:author="Ross Norsworthy" w:date="2020-03-19T22:33:00Z">
              <w:r w:rsidRPr="00970510">
                <w:rPr>
                  <w:rFonts w:ascii="Times New Roman" w:eastAsia="Calibri" w:hAnsi="Times New Roman" w:cs="Times New Roman"/>
                  <w:szCs w:val="20"/>
                  <w:lang w:eastAsia="en-GB"/>
                </w:rPr>
                <w:t>7b</w:t>
              </w:r>
            </w:ins>
          </w:p>
        </w:tc>
        <w:tc>
          <w:tcPr>
            <w:tcW w:w="850" w:type="dxa"/>
            <w:shd w:val="clear" w:color="auto" w:fill="auto"/>
          </w:tcPr>
          <w:p w14:paraId="40A24BD7" w14:textId="77777777" w:rsidR="00A013FD" w:rsidRPr="00970510" w:rsidRDefault="00A013FD" w:rsidP="00D112AF">
            <w:pPr>
              <w:pStyle w:val="Tabletext1"/>
              <w:spacing w:before="20"/>
              <w:rPr>
                <w:ins w:id="1930" w:author="Ross Norsworthy" w:date="2020-03-19T22:33:00Z"/>
                <w:rFonts w:ascii="Times New Roman" w:hAnsi="Times New Roman" w:cs="Times New Roman"/>
                <w:szCs w:val="20"/>
                <w:lang w:eastAsia="en-GB"/>
              </w:rPr>
            </w:pPr>
            <w:ins w:id="1931" w:author="Ross Norsworthy" w:date="2020-03-19T22:33:00Z">
              <w:r w:rsidRPr="00970510">
                <w:rPr>
                  <w:rFonts w:ascii="Times New Roman" w:eastAsia="Calibri" w:hAnsi="Times New Roman" w:cs="Times New Roman"/>
                  <w:szCs w:val="20"/>
                  <w:lang w:eastAsia="en-GB"/>
                </w:rPr>
                <w:t>7b</w:t>
              </w:r>
            </w:ins>
          </w:p>
        </w:tc>
      </w:tr>
      <w:tr w:rsidR="00A013FD" w:rsidRPr="00A013FD" w14:paraId="173F66CB" w14:textId="77777777" w:rsidTr="00834D8B">
        <w:trPr>
          <w:ins w:id="1932" w:author="Ross Norsworthy" w:date="2020-03-19T22:33:00Z"/>
        </w:trPr>
        <w:tc>
          <w:tcPr>
            <w:tcW w:w="846" w:type="dxa"/>
            <w:shd w:val="clear" w:color="auto" w:fill="auto"/>
          </w:tcPr>
          <w:p w14:paraId="2DA64AD5" w14:textId="77777777" w:rsidR="00A013FD" w:rsidRPr="00970510" w:rsidRDefault="00A013FD" w:rsidP="00D112AF">
            <w:pPr>
              <w:pStyle w:val="Tabletext1"/>
              <w:spacing w:before="20"/>
              <w:rPr>
                <w:ins w:id="1933" w:author="Ross Norsworthy" w:date="2020-03-19T22:33:00Z"/>
                <w:rFonts w:ascii="Times New Roman" w:hAnsi="Times New Roman" w:cs="Times New Roman"/>
                <w:szCs w:val="20"/>
              </w:rPr>
            </w:pPr>
            <w:ins w:id="1934" w:author="Ross Norsworthy" w:date="2020-03-19T22:33:00Z">
              <w:r w:rsidRPr="00970510">
                <w:rPr>
                  <w:rFonts w:ascii="Times New Roman" w:eastAsia="Calibri" w:hAnsi="Times New Roman" w:cs="Times New Roman"/>
                  <w:szCs w:val="20"/>
                </w:rPr>
                <w:t>24</w:t>
              </w:r>
            </w:ins>
          </w:p>
        </w:tc>
        <w:tc>
          <w:tcPr>
            <w:tcW w:w="992" w:type="dxa"/>
            <w:shd w:val="clear" w:color="auto" w:fill="auto"/>
          </w:tcPr>
          <w:p w14:paraId="5F91A45E" w14:textId="77777777" w:rsidR="00A013FD" w:rsidRPr="00970510" w:rsidRDefault="00A013FD" w:rsidP="00D112AF">
            <w:pPr>
              <w:pStyle w:val="Tabletext1"/>
              <w:spacing w:before="20"/>
              <w:rPr>
                <w:ins w:id="1935" w:author="Ross Norsworthy" w:date="2020-03-19T22:33:00Z"/>
                <w:rFonts w:ascii="Times New Roman" w:hAnsi="Times New Roman" w:cs="Times New Roman"/>
                <w:szCs w:val="20"/>
              </w:rPr>
            </w:pPr>
            <w:ins w:id="1936" w:author="Ross Norsworthy" w:date="2020-03-19T22:33:00Z">
              <w:r w:rsidRPr="00970510">
                <w:rPr>
                  <w:rFonts w:ascii="Times New Roman" w:eastAsia="Calibri" w:hAnsi="Times New Roman" w:cs="Times New Roman"/>
                  <w:szCs w:val="20"/>
                </w:rPr>
                <w:t>5/6</w:t>
              </w:r>
            </w:ins>
          </w:p>
        </w:tc>
        <w:tc>
          <w:tcPr>
            <w:tcW w:w="1277" w:type="dxa"/>
            <w:shd w:val="clear" w:color="auto" w:fill="auto"/>
          </w:tcPr>
          <w:p w14:paraId="715BA5ED" w14:textId="77777777" w:rsidR="00A013FD" w:rsidRPr="00970510" w:rsidRDefault="00A013FD" w:rsidP="00D112AF">
            <w:pPr>
              <w:pStyle w:val="Tabletext1"/>
              <w:spacing w:before="20"/>
              <w:rPr>
                <w:ins w:id="1937" w:author="Ross Norsworthy" w:date="2020-03-19T22:33:00Z"/>
                <w:rFonts w:ascii="Times New Roman" w:hAnsi="Times New Roman" w:cs="Times New Roman"/>
                <w:szCs w:val="20"/>
              </w:rPr>
            </w:pPr>
            <w:ins w:id="1938" w:author="Ross Norsworthy" w:date="2020-03-19T22:33:00Z">
              <w:r w:rsidRPr="00970510">
                <w:rPr>
                  <w:rFonts w:ascii="Times New Roman" w:eastAsia="Calibri" w:hAnsi="Times New Roman" w:cs="Times New Roman"/>
                  <w:szCs w:val="20"/>
                </w:rPr>
                <w:t>3788*2</w:t>
              </w:r>
            </w:ins>
          </w:p>
        </w:tc>
        <w:tc>
          <w:tcPr>
            <w:tcW w:w="1083" w:type="dxa"/>
            <w:shd w:val="clear" w:color="auto" w:fill="auto"/>
          </w:tcPr>
          <w:p w14:paraId="63F977FF" w14:textId="77777777" w:rsidR="00A013FD" w:rsidRPr="00970510" w:rsidRDefault="00A013FD" w:rsidP="00D112AF">
            <w:pPr>
              <w:pStyle w:val="Tabletext1"/>
              <w:spacing w:before="20"/>
              <w:rPr>
                <w:ins w:id="1939" w:author="Ross Norsworthy" w:date="2020-03-19T22:33:00Z"/>
                <w:rFonts w:ascii="Times New Roman" w:hAnsi="Times New Roman" w:cs="Times New Roman"/>
                <w:szCs w:val="20"/>
              </w:rPr>
            </w:pPr>
            <w:ins w:id="1940" w:author="Ross Norsworthy" w:date="2020-03-19T22:33:00Z">
              <w:r w:rsidRPr="00970510">
                <w:rPr>
                  <w:rFonts w:ascii="Times New Roman" w:eastAsia="Calibri" w:hAnsi="Times New Roman" w:cs="Times New Roman"/>
                  <w:szCs w:val="20"/>
                </w:rPr>
                <w:t>4|947</w:t>
              </w:r>
            </w:ins>
          </w:p>
        </w:tc>
        <w:tc>
          <w:tcPr>
            <w:tcW w:w="3379" w:type="dxa"/>
            <w:shd w:val="clear" w:color="auto" w:fill="auto"/>
          </w:tcPr>
          <w:p w14:paraId="747D5810" w14:textId="77777777" w:rsidR="00A013FD" w:rsidRPr="00970510" w:rsidRDefault="00A013FD" w:rsidP="00D112AF">
            <w:pPr>
              <w:pStyle w:val="Tabletext1"/>
              <w:spacing w:before="20"/>
              <w:rPr>
                <w:ins w:id="1941" w:author="Ross Norsworthy" w:date="2020-03-19T22:33:00Z"/>
                <w:rFonts w:ascii="Times New Roman" w:hAnsi="Times New Roman" w:cs="Times New Roman"/>
                <w:szCs w:val="20"/>
                <w:lang w:eastAsia="en-GB"/>
              </w:rPr>
            </w:pPr>
            <w:ins w:id="1942" w:author="Ross Norsworthy" w:date="2020-03-19T22:33:00Z">
              <w:r w:rsidRPr="00970510">
                <w:rPr>
                  <w:rFonts w:ascii="Times New Roman" w:eastAsia="Calibri" w:hAnsi="Times New Roman" w:cs="Times New Roman"/>
                  <w:szCs w:val="20"/>
                  <w:lang w:eastAsia="en-GB"/>
                </w:rPr>
                <w:t>127|251|227|173|139|149|101|7</w:t>
              </w:r>
            </w:ins>
          </w:p>
        </w:tc>
        <w:tc>
          <w:tcPr>
            <w:tcW w:w="1276" w:type="dxa"/>
            <w:shd w:val="clear" w:color="auto" w:fill="auto"/>
          </w:tcPr>
          <w:p w14:paraId="07A84345" w14:textId="77777777" w:rsidR="00A013FD" w:rsidRPr="00970510" w:rsidRDefault="00A013FD" w:rsidP="00D112AF">
            <w:pPr>
              <w:pStyle w:val="Tabletext1"/>
              <w:spacing w:before="20"/>
              <w:rPr>
                <w:ins w:id="1943" w:author="Ross Norsworthy" w:date="2020-03-19T22:33:00Z"/>
                <w:rFonts w:ascii="Times New Roman" w:hAnsi="Times New Roman" w:cs="Times New Roman"/>
                <w:szCs w:val="20"/>
                <w:lang w:eastAsia="en-GB"/>
              </w:rPr>
            </w:pPr>
            <w:ins w:id="1944" w:author="Ross Norsworthy" w:date="2020-03-19T22:33:00Z">
              <w:r w:rsidRPr="00970510">
                <w:rPr>
                  <w:rFonts w:ascii="Times New Roman" w:eastAsia="Calibri" w:hAnsi="Times New Roman" w:cs="Times New Roman"/>
                  <w:szCs w:val="20"/>
                  <w:lang w:eastAsia="en-GB"/>
                </w:rPr>
                <w:t>9</w:t>
              </w:r>
            </w:ins>
          </w:p>
        </w:tc>
        <w:tc>
          <w:tcPr>
            <w:tcW w:w="850" w:type="dxa"/>
            <w:shd w:val="clear" w:color="auto" w:fill="auto"/>
          </w:tcPr>
          <w:p w14:paraId="5D295F71" w14:textId="77777777" w:rsidR="00A013FD" w:rsidRPr="00970510" w:rsidRDefault="00A013FD" w:rsidP="00D112AF">
            <w:pPr>
              <w:pStyle w:val="Tabletext1"/>
              <w:spacing w:before="20"/>
              <w:rPr>
                <w:ins w:id="1945" w:author="Ross Norsworthy" w:date="2020-03-19T22:33:00Z"/>
                <w:rFonts w:ascii="Times New Roman" w:hAnsi="Times New Roman" w:cs="Times New Roman"/>
                <w:szCs w:val="20"/>
                <w:lang w:eastAsia="en-GB"/>
              </w:rPr>
            </w:pPr>
            <w:ins w:id="1946" w:author="Ross Norsworthy" w:date="2020-03-19T22:33:00Z">
              <w:r w:rsidRPr="00970510">
                <w:rPr>
                  <w:rFonts w:ascii="Times New Roman" w:eastAsia="Calibri" w:hAnsi="Times New Roman" w:cs="Times New Roman"/>
                  <w:szCs w:val="20"/>
                  <w:lang w:eastAsia="en-GB"/>
                </w:rPr>
                <w:t>9</w:t>
              </w:r>
            </w:ins>
          </w:p>
        </w:tc>
      </w:tr>
      <w:tr w:rsidR="00A013FD" w:rsidRPr="00A013FD" w14:paraId="1D6C203D" w14:textId="77777777" w:rsidTr="00834D8B">
        <w:trPr>
          <w:ins w:id="1947" w:author="Ross Norsworthy" w:date="2020-03-19T22:33:00Z"/>
        </w:trPr>
        <w:tc>
          <w:tcPr>
            <w:tcW w:w="846" w:type="dxa"/>
            <w:shd w:val="clear" w:color="auto" w:fill="auto"/>
          </w:tcPr>
          <w:p w14:paraId="76572D12" w14:textId="77777777" w:rsidR="00A013FD" w:rsidRPr="00970510" w:rsidRDefault="00A013FD" w:rsidP="00D112AF">
            <w:pPr>
              <w:pStyle w:val="Tabletext1"/>
              <w:spacing w:before="20"/>
              <w:rPr>
                <w:ins w:id="1948" w:author="Ross Norsworthy" w:date="2020-03-19T22:33:00Z"/>
                <w:rFonts w:ascii="Times New Roman" w:eastAsia="Calibri" w:hAnsi="Times New Roman" w:cs="Times New Roman"/>
                <w:szCs w:val="20"/>
              </w:rPr>
            </w:pPr>
            <w:ins w:id="1949" w:author="Ross Norsworthy" w:date="2020-03-19T22:33:00Z">
              <w:r w:rsidRPr="00970510">
                <w:rPr>
                  <w:rFonts w:ascii="Times New Roman" w:eastAsia="Calibri" w:hAnsi="Times New Roman" w:cs="Times New Roman"/>
                  <w:szCs w:val="20"/>
                </w:rPr>
                <w:t>25</w:t>
              </w:r>
            </w:ins>
          </w:p>
        </w:tc>
        <w:tc>
          <w:tcPr>
            <w:tcW w:w="992" w:type="dxa"/>
            <w:shd w:val="clear" w:color="auto" w:fill="auto"/>
          </w:tcPr>
          <w:p w14:paraId="0968F5A4" w14:textId="77777777" w:rsidR="00A013FD" w:rsidRPr="00970510" w:rsidRDefault="00A013FD" w:rsidP="00D112AF">
            <w:pPr>
              <w:pStyle w:val="Tabletext1"/>
              <w:spacing w:before="20"/>
              <w:rPr>
                <w:ins w:id="1950" w:author="Ross Norsworthy" w:date="2020-03-19T22:33:00Z"/>
                <w:rFonts w:ascii="Times New Roman" w:eastAsia="Calibri" w:hAnsi="Times New Roman" w:cs="Times New Roman"/>
                <w:szCs w:val="20"/>
              </w:rPr>
            </w:pPr>
            <w:ins w:id="1951"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1AA44FD9" w14:textId="77777777" w:rsidR="00A013FD" w:rsidRPr="00970510" w:rsidRDefault="00A013FD" w:rsidP="00D112AF">
            <w:pPr>
              <w:pStyle w:val="Tabletext1"/>
              <w:spacing w:before="20"/>
              <w:rPr>
                <w:ins w:id="1952" w:author="Ross Norsworthy" w:date="2020-03-19T22:33:00Z"/>
                <w:rFonts w:ascii="Times New Roman" w:eastAsia="Calibri" w:hAnsi="Times New Roman" w:cs="Times New Roman"/>
                <w:szCs w:val="20"/>
              </w:rPr>
            </w:pPr>
            <w:ins w:id="1953" w:author="Ross Norsworthy" w:date="2020-03-19T22:33:00Z">
              <w:r w:rsidRPr="00970510">
                <w:rPr>
                  <w:rFonts w:ascii="Times New Roman" w:eastAsia="Calibri" w:hAnsi="Times New Roman" w:cs="Times New Roman"/>
                  <w:szCs w:val="20"/>
                </w:rPr>
                <w:t>4776</w:t>
              </w:r>
            </w:ins>
          </w:p>
        </w:tc>
        <w:tc>
          <w:tcPr>
            <w:tcW w:w="1083" w:type="dxa"/>
            <w:shd w:val="clear" w:color="auto" w:fill="auto"/>
          </w:tcPr>
          <w:p w14:paraId="2C98054F" w14:textId="77777777" w:rsidR="00A013FD" w:rsidRPr="00970510" w:rsidRDefault="00A013FD" w:rsidP="00D112AF">
            <w:pPr>
              <w:pStyle w:val="Tabletext1"/>
              <w:spacing w:before="20"/>
              <w:rPr>
                <w:ins w:id="1954" w:author="Ross Norsworthy" w:date="2020-03-19T22:33:00Z"/>
                <w:rFonts w:ascii="Times New Roman" w:eastAsia="Calibri" w:hAnsi="Times New Roman" w:cs="Times New Roman"/>
                <w:szCs w:val="20"/>
              </w:rPr>
            </w:pPr>
            <w:ins w:id="1955" w:author="Ross Norsworthy" w:date="2020-03-19T22:33:00Z">
              <w:r w:rsidRPr="00970510">
                <w:rPr>
                  <w:rFonts w:ascii="Times New Roman" w:eastAsia="Calibri" w:hAnsi="Times New Roman" w:cs="Times New Roman"/>
                  <w:szCs w:val="20"/>
                </w:rPr>
                <w:t>12|398</w:t>
              </w:r>
            </w:ins>
          </w:p>
        </w:tc>
        <w:tc>
          <w:tcPr>
            <w:tcW w:w="3379" w:type="dxa"/>
            <w:shd w:val="clear" w:color="auto" w:fill="auto"/>
          </w:tcPr>
          <w:p w14:paraId="5F107A7E" w14:textId="77777777" w:rsidR="00A013FD" w:rsidRPr="00970510" w:rsidRDefault="00A013FD" w:rsidP="00D112AF">
            <w:pPr>
              <w:pStyle w:val="Tabletext1"/>
              <w:spacing w:before="20"/>
              <w:rPr>
                <w:ins w:id="1956" w:author="Ross Norsworthy" w:date="2020-03-19T22:33:00Z"/>
                <w:rFonts w:ascii="Times New Roman" w:eastAsia="Calibri" w:hAnsi="Times New Roman" w:cs="Times New Roman"/>
                <w:szCs w:val="20"/>
                <w:lang w:eastAsia="en-GB"/>
              </w:rPr>
            </w:pPr>
            <w:ins w:id="195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163828F7" w14:textId="77777777" w:rsidR="00A013FD" w:rsidRPr="00970510" w:rsidRDefault="00A013FD" w:rsidP="00D112AF">
            <w:pPr>
              <w:pStyle w:val="Tabletext1"/>
              <w:spacing w:before="20"/>
              <w:rPr>
                <w:ins w:id="1958" w:author="Ross Norsworthy" w:date="2020-03-19T22:33:00Z"/>
                <w:rFonts w:ascii="Times New Roman" w:eastAsia="Calibri" w:hAnsi="Times New Roman" w:cs="Times New Roman"/>
                <w:szCs w:val="20"/>
                <w:lang w:eastAsia="en-GB"/>
              </w:rPr>
            </w:pPr>
            <w:ins w:id="1959"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03884282" w14:textId="77777777" w:rsidR="00A013FD" w:rsidRPr="00970510" w:rsidRDefault="00A013FD" w:rsidP="00D112AF">
            <w:pPr>
              <w:pStyle w:val="Tabletext1"/>
              <w:spacing w:before="20"/>
              <w:rPr>
                <w:ins w:id="1960" w:author="Ross Norsworthy" w:date="2020-03-19T22:33:00Z"/>
                <w:rFonts w:ascii="Times New Roman" w:eastAsia="Calibri" w:hAnsi="Times New Roman" w:cs="Times New Roman"/>
                <w:szCs w:val="20"/>
                <w:lang w:eastAsia="en-GB"/>
              </w:rPr>
            </w:pPr>
            <w:ins w:id="1961" w:author="Ross Norsworthy" w:date="2020-03-19T22:33:00Z">
              <w:r w:rsidRPr="00970510">
                <w:rPr>
                  <w:rFonts w:ascii="Times New Roman" w:eastAsia="Calibri" w:hAnsi="Times New Roman" w:cs="Times New Roman"/>
                  <w:szCs w:val="20"/>
                  <w:lang w:eastAsia="en-GB"/>
                </w:rPr>
                <w:t>6a</w:t>
              </w:r>
            </w:ins>
          </w:p>
        </w:tc>
      </w:tr>
      <w:tr w:rsidR="00A013FD" w:rsidRPr="00A013FD" w14:paraId="6CEDB5C9" w14:textId="77777777" w:rsidTr="00834D8B">
        <w:trPr>
          <w:ins w:id="1962" w:author="Ross Norsworthy" w:date="2020-03-19T22:33:00Z"/>
        </w:trPr>
        <w:tc>
          <w:tcPr>
            <w:tcW w:w="846" w:type="dxa"/>
            <w:shd w:val="clear" w:color="auto" w:fill="auto"/>
          </w:tcPr>
          <w:p w14:paraId="581D81AD" w14:textId="77777777" w:rsidR="00A013FD" w:rsidRPr="00970510" w:rsidRDefault="00A013FD" w:rsidP="00D112AF">
            <w:pPr>
              <w:pStyle w:val="Tabletext1"/>
              <w:spacing w:before="20"/>
              <w:rPr>
                <w:ins w:id="1963" w:author="Ross Norsworthy" w:date="2020-03-19T22:33:00Z"/>
                <w:rFonts w:ascii="Times New Roman" w:eastAsia="Calibri" w:hAnsi="Times New Roman" w:cs="Times New Roman"/>
                <w:szCs w:val="20"/>
              </w:rPr>
            </w:pPr>
            <w:ins w:id="1964" w:author="Ross Norsworthy" w:date="2020-03-19T22:33:00Z">
              <w:r w:rsidRPr="00970510">
                <w:rPr>
                  <w:rFonts w:ascii="Times New Roman" w:eastAsia="Calibri" w:hAnsi="Times New Roman" w:cs="Times New Roman"/>
                  <w:szCs w:val="20"/>
                </w:rPr>
                <w:t>26</w:t>
              </w:r>
            </w:ins>
          </w:p>
        </w:tc>
        <w:tc>
          <w:tcPr>
            <w:tcW w:w="992" w:type="dxa"/>
            <w:shd w:val="clear" w:color="auto" w:fill="auto"/>
          </w:tcPr>
          <w:p w14:paraId="7F04A88E" w14:textId="77777777" w:rsidR="00A013FD" w:rsidRPr="00970510" w:rsidRDefault="00A013FD" w:rsidP="00D112AF">
            <w:pPr>
              <w:pStyle w:val="Tabletext1"/>
              <w:spacing w:before="20"/>
              <w:rPr>
                <w:ins w:id="1965" w:author="Ross Norsworthy" w:date="2020-03-19T22:33:00Z"/>
                <w:rFonts w:ascii="Times New Roman" w:eastAsia="Calibri" w:hAnsi="Times New Roman" w:cs="Times New Roman"/>
                <w:szCs w:val="20"/>
              </w:rPr>
            </w:pPr>
            <w:ins w:id="1966"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70C34033" w14:textId="77777777" w:rsidR="00A013FD" w:rsidRPr="00970510" w:rsidRDefault="00A013FD" w:rsidP="00D112AF">
            <w:pPr>
              <w:pStyle w:val="Tabletext1"/>
              <w:spacing w:before="20"/>
              <w:rPr>
                <w:ins w:id="1967" w:author="Ross Norsworthy" w:date="2020-03-19T22:33:00Z"/>
                <w:rFonts w:ascii="Times New Roman" w:eastAsia="Calibri" w:hAnsi="Times New Roman" w:cs="Times New Roman"/>
                <w:szCs w:val="20"/>
              </w:rPr>
            </w:pPr>
            <w:ins w:id="1968" w:author="Ross Norsworthy" w:date="2020-03-19T22:33:00Z">
              <w:r w:rsidRPr="00970510">
                <w:rPr>
                  <w:rFonts w:ascii="Times New Roman" w:eastAsia="Calibri" w:hAnsi="Times New Roman" w:cs="Times New Roman"/>
                  <w:szCs w:val="20"/>
                </w:rPr>
                <w:t>5456*7</w:t>
              </w:r>
            </w:ins>
          </w:p>
        </w:tc>
        <w:tc>
          <w:tcPr>
            <w:tcW w:w="1083" w:type="dxa"/>
            <w:shd w:val="clear" w:color="auto" w:fill="auto"/>
          </w:tcPr>
          <w:p w14:paraId="0D82E508" w14:textId="77777777" w:rsidR="00A013FD" w:rsidRPr="00970510" w:rsidRDefault="00A013FD" w:rsidP="00D112AF">
            <w:pPr>
              <w:pStyle w:val="Tabletext1"/>
              <w:spacing w:before="20"/>
              <w:rPr>
                <w:ins w:id="1969" w:author="Ross Norsworthy" w:date="2020-03-19T22:33:00Z"/>
                <w:rFonts w:ascii="Times New Roman" w:eastAsia="Calibri" w:hAnsi="Times New Roman" w:cs="Times New Roman"/>
                <w:szCs w:val="20"/>
              </w:rPr>
            </w:pPr>
            <w:ins w:id="1970" w:author="Ross Norsworthy" w:date="2020-03-19T22:33:00Z">
              <w:r w:rsidRPr="00970510">
                <w:rPr>
                  <w:rFonts w:ascii="Times New Roman" w:eastAsia="Calibri" w:hAnsi="Times New Roman" w:cs="Times New Roman"/>
                  <w:szCs w:val="20"/>
                </w:rPr>
                <w:t>16|341</w:t>
              </w:r>
            </w:ins>
          </w:p>
        </w:tc>
        <w:tc>
          <w:tcPr>
            <w:tcW w:w="3379" w:type="dxa"/>
            <w:shd w:val="clear" w:color="auto" w:fill="auto"/>
          </w:tcPr>
          <w:p w14:paraId="71992B29" w14:textId="77777777" w:rsidR="00A013FD" w:rsidRPr="00970510" w:rsidRDefault="00A013FD" w:rsidP="00D112AF">
            <w:pPr>
              <w:pStyle w:val="Tabletext1"/>
              <w:spacing w:before="20"/>
              <w:rPr>
                <w:ins w:id="1971" w:author="Ross Norsworthy" w:date="2020-03-19T22:33:00Z"/>
                <w:rFonts w:ascii="Times New Roman" w:eastAsia="Calibri" w:hAnsi="Times New Roman" w:cs="Times New Roman"/>
                <w:szCs w:val="20"/>
                <w:lang w:eastAsia="en-GB"/>
              </w:rPr>
            </w:pPr>
            <w:ins w:id="1972" w:author="Ross Norsworthy" w:date="2020-03-19T22:33:00Z">
              <w:r w:rsidRPr="00970510">
                <w:rPr>
                  <w:rFonts w:ascii="Times New Roman" w:eastAsia="Calibri" w:hAnsi="Times New Roman" w:cs="Times New Roman"/>
                  <w:szCs w:val="20"/>
                  <w:lang w:eastAsia="en-GB"/>
                </w:rPr>
                <w:t>37|41|43|47|53|59|61|67</w:t>
              </w:r>
            </w:ins>
          </w:p>
        </w:tc>
        <w:tc>
          <w:tcPr>
            <w:tcW w:w="1276" w:type="dxa"/>
            <w:shd w:val="clear" w:color="auto" w:fill="auto"/>
          </w:tcPr>
          <w:p w14:paraId="1C19BA22" w14:textId="77777777" w:rsidR="00A013FD" w:rsidRPr="00970510" w:rsidRDefault="00A013FD" w:rsidP="00D112AF">
            <w:pPr>
              <w:pStyle w:val="Tabletext1"/>
              <w:spacing w:before="20"/>
              <w:rPr>
                <w:ins w:id="1973" w:author="Ross Norsworthy" w:date="2020-03-19T22:33:00Z"/>
                <w:rFonts w:ascii="Times New Roman" w:eastAsia="Calibri" w:hAnsi="Times New Roman" w:cs="Times New Roman"/>
                <w:szCs w:val="20"/>
                <w:lang w:eastAsia="en-GB"/>
              </w:rPr>
            </w:pPr>
            <w:ins w:id="1974"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2206761B" w14:textId="77777777" w:rsidR="00A013FD" w:rsidRPr="00970510" w:rsidRDefault="00A013FD" w:rsidP="00D112AF">
            <w:pPr>
              <w:pStyle w:val="Tabletext1"/>
              <w:spacing w:before="20"/>
              <w:rPr>
                <w:ins w:id="1975" w:author="Ross Norsworthy" w:date="2020-03-19T22:33:00Z"/>
                <w:rFonts w:ascii="Times New Roman" w:eastAsia="Calibri" w:hAnsi="Times New Roman" w:cs="Times New Roman"/>
                <w:szCs w:val="20"/>
                <w:lang w:eastAsia="en-GB"/>
              </w:rPr>
            </w:pPr>
            <w:ins w:id="1976" w:author="Ross Norsworthy" w:date="2020-03-19T22:33:00Z">
              <w:r w:rsidRPr="00970510">
                <w:rPr>
                  <w:rFonts w:ascii="Times New Roman" w:eastAsia="Calibri" w:hAnsi="Times New Roman" w:cs="Times New Roman"/>
                  <w:szCs w:val="20"/>
                  <w:lang w:eastAsia="en-GB"/>
                </w:rPr>
                <w:t>2a</w:t>
              </w:r>
            </w:ins>
          </w:p>
        </w:tc>
      </w:tr>
      <w:tr w:rsidR="00A013FD" w:rsidRPr="00A013FD" w14:paraId="5A56A9CE" w14:textId="77777777" w:rsidTr="00834D8B">
        <w:trPr>
          <w:ins w:id="1977" w:author="Ross Norsworthy" w:date="2020-03-19T22:33:00Z"/>
        </w:trPr>
        <w:tc>
          <w:tcPr>
            <w:tcW w:w="846" w:type="dxa"/>
            <w:shd w:val="clear" w:color="auto" w:fill="auto"/>
          </w:tcPr>
          <w:p w14:paraId="7663C0E6" w14:textId="77777777" w:rsidR="00A013FD" w:rsidRPr="00970510" w:rsidRDefault="00A013FD" w:rsidP="00D112AF">
            <w:pPr>
              <w:pStyle w:val="Tabletext1"/>
              <w:spacing w:before="20"/>
              <w:rPr>
                <w:ins w:id="1978" w:author="Ross Norsworthy" w:date="2020-03-19T22:33:00Z"/>
                <w:rFonts w:ascii="Times New Roman" w:eastAsia="Calibri" w:hAnsi="Times New Roman" w:cs="Times New Roman"/>
                <w:szCs w:val="20"/>
              </w:rPr>
            </w:pPr>
            <w:ins w:id="1979" w:author="Ross Norsworthy" w:date="2020-03-19T22:33:00Z">
              <w:r w:rsidRPr="00970510">
                <w:rPr>
                  <w:rFonts w:ascii="Times New Roman" w:eastAsia="Calibri" w:hAnsi="Times New Roman" w:cs="Times New Roman"/>
                  <w:szCs w:val="20"/>
                </w:rPr>
                <w:t>27</w:t>
              </w:r>
            </w:ins>
          </w:p>
        </w:tc>
        <w:tc>
          <w:tcPr>
            <w:tcW w:w="992" w:type="dxa"/>
            <w:shd w:val="clear" w:color="auto" w:fill="auto"/>
          </w:tcPr>
          <w:p w14:paraId="6BEC3282" w14:textId="77777777" w:rsidR="00A013FD" w:rsidRPr="00970510" w:rsidRDefault="00A013FD" w:rsidP="00D112AF">
            <w:pPr>
              <w:pStyle w:val="Tabletext1"/>
              <w:spacing w:before="20"/>
              <w:rPr>
                <w:ins w:id="1980" w:author="Ross Norsworthy" w:date="2020-03-19T22:33:00Z"/>
                <w:rFonts w:ascii="Times New Roman" w:eastAsia="Calibri" w:hAnsi="Times New Roman" w:cs="Times New Roman"/>
                <w:szCs w:val="20"/>
              </w:rPr>
            </w:pPr>
            <w:ins w:id="1981" w:author="Ross Norsworthy" w:date="2020-03-19T22:33:00Z">
              <w:r w:rsidRPr="00970510">
                <w:rPr>
                  <w:rFonts w:ascii="Times New Roman" w:eastAsia="Calibri" w:hAnsi="Times New Roman" w:cs="Times New Roman"/>
                  <w:szCs w:val="20"/>
                </w:rPr>
                <w:t>1/2</w:t>
              </w:r>
            </w:ins>
          </w:p>
        </w:tc>
        <w:tc>
          <w:tcPr>
            <w:tcW w:w="1277" w:type="dxa"/>
            <w:shd w:val="clear" w:color="auto" w:fill="auto"/>
          </w:tcPr>
          <w:p w14:paraId="5F5AA846" w14:textId="77777777" w:rsidR="00A013FD" w:rsidRPr="00970510" w:rsidRDefault="00A013FD" w:rsidP="00D112AF">
            <w:pPr>
              <w:pStyle w:val="Tabletext1"/>
              <w:spacing w:before="20"/>
              <w:rPr>
                <w:ins w:id="1982" w:author="Ross Norsworthy" w:date="2020-03-19T22:33:00Z"/>
                <w:rFonts w:ascii="Times New Roman" w:eastAsia="Calibri" w:hAnsi="Times New Roman" w:cs="Times New Roman"/>
                <w:szCs w:val="20"/>
              </w:rPr>
            </w:pPr>
            <w:ins w:id="1983" w:author="Ross Norsworthy" w:date="2020-03-19T22:33:00Z">
              <w:r w:rsidRPr="00970510">
                <w:rPr>
                  <w:rFonts w:ascii="Times New Roman" w:eastAsia="Calibri" w:hAnsi="Times New Roman" w:cs="Times New Roman"/>
                  <w:szCs w:val="20"/>
                </w:rPr>
                <w:t>6032*19</w:t>
              </w:r>
            </w:ins>
          </w:p>
        </w:tc>
        <w:tc>
          <w:tcPr>
            <w:tcW w:w="1083" w:type="dxa"/>
            <w:shd w:val="clear" w:color="auto" w:fill="auto"/>
          </w:tcPr>
          <w:p w14:paraId="33F679CB" w14:textId="77777777" w:rsidR="00A013FD" w:rsidRPr="00970510" w:rsidRDefault="00A013FD" w:rsidP="00D112AF">
            <w:pPr>
              <w:pStyle w:val="Tabletext1"/>
              <w:spacing w:before="20"/>
              <w:rPr>
                <w:ins w:id="1984" w:author="Ross Norsworthy" w:date="2020-03-19T22:33:00Z"/>
                <w:rFonts w:ascii="Times New Roman" w:eastAsia="Calibri" w:hAnsi="Times New Roman" w:cs="Times New Roman"/>
                <w:szCs w:val="20"/>
              </w:rPr>
            </w:pPr>
            <w:ins w:id="1985" w:author="Ross Norsworthy" w:date="2020-03-19T22:33:00Z">
              <w:r w:rsidRPr="00970510">
                <w:rPr>
                  <w:rFonts w:ascii="Times New Roman" w:eastAsia="Calibri" w:hAnsi="Times New Roman" w:cs="Times New Roman"/>
                  <w:szCs w:val="20"/>
                </w:rPr>
                <w:t>16|377</w:t>
              </w:r>
            </w:ins>
          </w:p>
        </w:tc>
        <w:tc>
          <w:tcPr>
            <w:tcW w:w="3379" w:type="dxa"/>
            <w:shd w:val="clear" w:color="auto" w:fill="auto"/>
          </w:tcPr>
          <w:p w14:paraId="11AB3DF6" w14:textId="77777777" w:rsidR="00A013FD" w:rsidRPr="00970510" w:rsidRDefault="00A013FD" w:rsidP="00D112AF">
            <w:pPr>
              <w:pStyle w:val="Tabletext1"/>
              <w:spacing w:before="20"/>
              <w:rPr>
                <w:ins w:id="1986" w:author="Ross Norsworthy" w:date="2020-03-19T22:33:00Z"/>
                <w:rFonts w:ascii="Times New Roman" w:eastAsia="Calibri" w:hAnsi="Times New Roman" w:cs="Times New Roman"/>
                <w:szCs w:val="20"/>
                <w:lang w:eastAsia="en-GB"/>
              </w:rPr>
            </w:pPr>
            <w:ins w:id="198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7174B857" w14:textId="77777777" w:rsidR="00A013FD" w:rsidRPr="00970510" w:rsidRDefault="00A013FD" w:rsidP="00D112AF">
            <w:pPr>
              <w:pStyle w:val="Tabletext1"/>
              <w:spacing w:before="20"/>
              <w:rPr>
                <w:ins w:id="1988" w:author="Ross Norsworthy" w:date="2020-03-19T22:33:00Z"/>
                <w:rFonts w:ascii="Times New Roman" w:eastAsia="Calibri" w:hAnsi="Times New Roman" w:cs="Times New Roman"/>
                <w:szCs w:val="20"/>
                <w:lang w:eastAsia="en-GB"/>
              </w:rPr>
            </w:pPr>
            <w:ins w:id="1989" w:author="Ross Norsworthy" w:date="2020-03-19T22:33:00Z">
              <w:r w:rsidRPr="00970510">
                <w:rPr>
                  <w:rFonts w:ascii="Times New Roman" w:eastAsia="Calibri" w:hAnsi="Times New Roman" w:cs="Times New Roman"/>
                  <w:szCs w:val="20"/>
                  <w:lang w:eastAsia="en-GB"/>
                </w:rPr>
                <w:t>6</w:t>
              </w:r>
            </w:ins>
          </w:p>
        </w:tc>
        <w:tc>
          <w:tcPr>
            <w:tcW w:w="850" w:type="dxa"/>
            <w:shd w:val="clear" w:color="auto" w:fill="auto"/>
          </w:tcPr>
          <w:p w14:paraId="25D0E7BB" w14:textId="77777777" w:rsidR="00A013FD" w:rsidRPr="00970510" w:rsidRDefault="00A013FD" w:rsidP="00D112AF">
            <w:pPr>
              <w:pStyle w:val="Tabletext1"/>
              <w:spacing w:before="20"/>
              <w:rPr>
                <w:ins w:id="1990" w:author="Ross Norsworthy" w:date="2020-03-19T22:33:00Z"/>
                <w:rFonts w:ascii="Times New Roman" w:eastAsia="Calibri" w:hAnsi="Times New Roman" w:cs="Times New Roman"/>
                <w:szCs w:val="20"/>
                <w:lang w:eastAsia="en-GB"/>
              </w:rPr>
            </w:pPr>
            <w:ins w:id="1991" w:author="Ross Norsworthy" w:date="2020-03-19T22:33:00Z">
              <w:r w:rsidRPr="00970510">
                <w:rPr>
                  <w:rFonts w:ascii="Times New Roman" w:eastAsia="Calibri" w:hAnsi="Times New Roman" w:cs="Times New Roman"/>
                  <w:szCs w:val="20"/>
                  <w:lang w:eastAsia="en-GB"/>
                </w:rPr>
                <w:t>6b</w:t>
              </w:r>
            </w:ins>
          </w:p>
        </w:tc>
      </w:tr>
      <w:tr w:rsidR="00A013FD" w:rsidRPr="00A013FD" w14:paraId="12E263E8" w14:textId="77777777" w:rsidTr="00834D8B">
        <w:trPr>
          <w:ins w:id="1992" w:author="Ross Norsworthy" w:date="2020-03-19T22:33:00Z"/>
        </w:trPr>
        <w:tc>
          <w:tcPr>
            <w:tcW w:w="846" w:type="dxa"/>
            <w:shd w:val="clear" w:color="auto" w:fill="auto"/>
          </w:tcPr>
          <w:p w14:paraId="49BD1881" w14:textId="77777777" w:rsidR="00A013FD" w:rsidRPr="00970510" w:rsidRDefault="00A013FD" w:rsidP="00D112AF">
            <w:pPr>
              <w:pStyle w:val="Tabletext1"/>
              <w:spacing w:before="20"/>
              <w:rPr>
                <w:ins w:id="1993" w:author="Ross Norsworthy" w:date="2020-03-19T22:33:00Z"/>
                <w:rFonts w:ascii="Times New Roman" w:eastAsia="Calibri" w:hAnsi="Times New Roman" w:cs="Times New Roman"/>
                <w:szCs w:val="20"/>
              </w:rPr>
            </w:pPr>
            <w:ins w:id="1994" w:author="Ross Norsworthy" w:date="2020-03-19T22:33:00Z">
              <w:r w:rsidRPr="00970510">
                <w:rPr>
                  <w:rFonts w:ascii="Times New Roman" w:eastAsia="Calibri" w:hAnsi="Times New Roman" w:cs="Times New Roman"/>
                  <w:szCs w:val="20"/>
                </w:rPr>
                <w:t>28</w:t>
              </w:r>
            </w:ins>
          </w:p>
        </w:tc>
        <w:tc>
          <w:tcPr>
            <w:tcW w:w="992" w:type="dxa"/>
            <w:shd w:val="clear" w:color="auto" w:fill="auto"/>
          </w:tcPr>
          <w:p w14:paraId="7661F071" w14:textId="77777777" w:rsidR="00A013FD" w:rsidRPr="00970510" w:rsidRDefault="00A013FD" w:rsidP="00D112AF">
            <w:pPr>
              <w:pStyle w:val="Tabletext1"/>
              <w:spacing w:before="20"/>
              <w:rPr>
                <w:ins w:id="1995" w:author="Ross Norsworthy" w:date="2020-03-19T22:33:00Z"/>
                <w:rFonts w:ascii="Times New Roman" w:eastAsia="Calibri" w:hAnsi="Times New Roman" w:cs="Times New Roman"/>
                <w:szCs w:val="20"/>
              </w:rPr>
            </w:pPr>
            <w:ins w:id="1996"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26520841" w14:textId="77777777" w:rsidR="00A013FD" w:rsidRPr="00970510" w:rsidRDefault="00A013FD" w:rsidP="00D112AF">
            <w:pPr>
              <w:pStyle w:val="Tabletext1"/>
              <w:spacing w:before="20"/>
              <w:rPr>
                <w:ins w:id="1997" w:author="Ross Norsworthy" w:date="2020-03-19T22:33:00Z"/>
                <w:rFonts w:ascii="Times New Roman" w:eastAsia="Calibri" w:hAnsi="Times New Roman" w:cs="Times New Roman"/>
                <w:szCs w:val="20"/>
              </w:rPr>
            </w:pPr>
            <w:ins w:id="1998" w:author="Ross Norsworthy" w:date="2020-03-19T22:33:00Z">
              <w:r w:rsidRPr="00970510">
                <w:rPr>
                  <w:rFonts w:ascii="Times New Roman" w:eastAsia="Calibri" w:hAnsi="Times New Roman" w:cs="Times New Roman"/>
                  <w:szCs w:val="20"/>
                </w:rPr>
                <w:t>5280*4</w:t>
              </w:r>
            </w:ins>
          </w:p>
        </w:tc>
        <w:tc>
          <w:tcPr>
            <w:tcW w:w="1083" w:type="dxa"/>
            <w:shd w:val="clear" w:color="auto" w:fill="auto"/>
          </w:tcPr>
          <w:p w14:paraId="341359FD" w14:textId="77777777" w:rsidR="00A013FD" w:rsidRPr="00970510" w:rsidRDefault="00A013FD" w:rsidP="00D112AF">
            <w:pPr>
              <w:pStyle w:val="Tabletext1"/>
              <w:spacing w:before="20"/>
              <w:rPr>
                <w:ins w:id="1999" w:author="Ross Norsworthy" w:date="2020-03-19T22:33:00Z"/>
                <w:rFonts w:ascii="Times New Roman" w:eastAsia="Calibri" w:hAnsi="Times New Roman" w:cs="Times New Roman"/>
                <w:szCs w:val="20"/>
              </w:rPr>
            </w:pPr>
            <w:ins w:id="2000" w:author="Ross Norsworthy" w:date="2020-03-19T22:33:00Z">
              <w:r w:rsidRPr="00970510">
                <w:rPr>
                  <w:rFonts w:ascii="Times New Roman" w:eastAsia="Calibri" w:hAnsi="Times New Roman" w:cs="Times New Roman"/>
                  <w:szCs w:val="20"/>
                </w:rPr>
                <w:t>16|330</w:t>
              </w:r>
            </w:ins>
          </w:p>
        </w:tc>
        <w:tc>
          <w:tcPr>
            <w:tcW w:w="3379" w:type="dxa"/>
            <w:shd w:val="clear" w:color="auto" w:fill="auto"/>
          </w:tcPr>
          <w:p w14:paraId="65701779" w14:textId="77777777" w:rsidR="00A013FD" w:rsidRPr="00970510" w:rsidRDefault="00A013FD" w:rsidP="00D112AF">
            <w:pPr>
              <w:pStyle w:val="Tabletext1"/>
              <w:spacing w:before="20"/>
              <w:rPr>
                <w:ins w:id="2001" w:author="Ross Norsworthy" w:date="2020-03-19T22:33:00Z"/>
                <w:rFonts w:ascii="Times New Roman" w:eastAsia="Calibri" w:hAnsi="Times New Roman" w:cs="Times New Roman"/>
                <w:szCs w:val="20"/>
                <w:lang w:eastAsia="en-GB"/>
              </w:rPr>
            </w:pPr>
            <w:ins w:id="200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184171A0" w14:textId="77777777" w:rsidR="00A013FD" w:rsidRPr="00970510" w:rsidRDefault="00A013FD" w:rsidP="00D112AF">
            <w:pPr>
              <w:pStyle w:val="Tabletext1"/>
              <w:spacing w:before="20"/>
              <w:rPr>
                <w:ins w:id="2003" w:author="Ross Norsworthy" w:date="2020-03-19T22:33:00Z"/>
                <w:rFonts w:ascii="Times New Roman" w:eastAsia="Calibri" w:hAnsi="Times New Roman" w:cs="Times New Roman"/>
                <w:szCs w:val="20"/>
                <w:lang w:eastAsia="en-GB"/>
              </w:rPr>
            </w:pPr>
            <w:ins w:id="2004"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21B0B37C" w14:textId="77777777" w:rsidR="00A013FD" w:rsidRPr="00970510" w:rsidRDefault="00A013FD" w:rsidP="00D112AF">
            <w:pPr>
              <w:pStyle w:val="Tabletext1"/>
              <w:spacing w:before="20"/>
              <w:rPr>
                <w:ins w:id="2005" w:author="Ross Norsworthy" w:date="2020-03-19T22:33:00Z"/>
                <w:rFonts w:ascii="Times New Roman" w:eastAsia="Calibri" w:hAnsi="Times New Roman" w:cs="Times New Roman"/>
                <w:szCs w:val="20"/>
                <w:lang w:eastAsia="en-GB"/>
              </w:rPr>
            </w:pPr>
            <w:ins w:id="2006" w:author="Ross Norsworthy" w:date="2020-03-19T22:33:00Z">
              <w:r w:rsidRPr="00970510">
                <w:rPr>
                  <w:rFonts w:ascii="Times New Roman" w:eastAsia="Calibri" w:hAnsi="Times New Roman" w:cs="Times New Roman"/>
                  <w:szCs w:val="20"/>
                  <w:lang w:eastAsia="en-GB"/>
                </w:rPr>
                <w:t>2b</w:t>
              </w:r>
            </w:ins>
          </w:p>
        </w:tc>
      </w:tr>
      <w:tr w:rsidR="00A013FD" w:rsidRPr="00A013FD" w14:paraId="03C200B6" w14:textId="77777777" w:rsidTr="00834D8B">
        <w:trPr>
          <w:ins w:id="2007" w:author="Ross Norsworthy" w:date="2020-03-19T22:33:00Z"/>
        </w:trPr>
        <w:tc>
          <w:tcPr>
            <w:tcW w:w="846" w:type="dxa"/>
            <w:shd w:val="clear" w:color="auto" w:fill="auto"/>
          </w:tcPr>
          <w:p w14:paraId="121F762E" w14:textId="77777777" w:rsidR="00A013FD" w:rsidRPr="00970510" w:rsidRDefault="00A013FD" w:rsidP="00D112AF">
            <w:pPr>
              <w:pStyle w:val="Tabletext1"/>
              <w:spacing w:before="20"/>
              <w:rPr>
                <w:ins w:id="2008" w:author="Ross Norsworthy" w:date="2020-03-19T22:33:00Z"/>
                <w:rFonts w:ascii="Times New Roman" w:eastAsia="Calibri" w:hAnsi="Times New Roman" w:cs="Times New Roman"/>
                <w:szCs w:val="20"/>
              </w:rPr>
            </w:pPr>
            <w:ins w:id="2009" w:author="Ross Norsworthy" w:date="2020-03-19T22:33:00Z">
              <w:r w:rsidRPr="00970510">
                <w:rPr>
                  <w:rFonts w:ascii="Times New Roman" w:eastAsia="Calibri" w:hAnsi="Times New Roman" w:cs="Times New Roman"/>
                  <w:szCs w:val="20"/>
                </w:rPr>
                <w:t>29</w:t>
              </w:r>
            </w:ins>
          </w:p>
        </w:tc>
        <w:tc>
          <w:tcPr>
            <w:tcW w:w="992" w:type="dxa"/>
            <w:shd w:val="clear" w:color="auto" w:fill="auto"/>
          </w:tcPr>
          <w:p w14:paraId="5C056D58" w14:textId="77777777" w:rsidR="00A013FD" w:rsidRPr="00970510" w:rsidRDefault="00A013FD" w:rsidP="00D112AF">
            <w:pPr>
              <w:pStyle w:val="Tabletext1"/>
              <w:spacing w:before="20"/>
              <w:rPr>
                <w:ins w:id="2010" w:author="Ross Norsworthy" w:date="2020-03-19T22:33:00Z"/>
                <w:rFonts w:ascii="Times New Roman" w:eastAsia="Calibri" w:hAnsi="Times New Roman" w:cs="Times New Roman"/>
                <w:szCs w:val="20"/>
              </w:rPr>
            </w:pPr>
            <w:ins w:id="2011"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5740B05E" w14:textId="77777777" w:rsidR="00A013FD" w:rsidRPr="00970510" w:rsidRDefault="00A013FD" w:rsidP="00D112AF">
            <w:pPr>
              <w:pStyle w:val="Tabletext1"/>
              <w:spacing w:before="20"/>
              <w:rPr>
                <w:ins w:id="2012" w:author="Ross Norsworthy" w:date="2020-03-19T22:33:00Z"/>
                <w:rFonts w:ascii="Times New Roman" w:eastAsia="Calibri" w:hAnsi="Times New Roman" w:cs="Times New Roman"/>
                <w:szCs w:val="20"/>
              </w:rPr>
            </w:pPr>
            <w:ins w:id="2013" w:author="Ross Norsworthy" w:date="2020-03-19T22:33:00Z">
              <w:r w:rsidRPr="00970510">
                <w:rPr>
                  <w:rFonts w:ascii="Times New Roman" w:eastAsia="Calibri" w:hAnsi="Times New Roman" w:cs="Times New Roman"/>
                  <w:szCs w:val="20"/>
                </w:rPr>
                <w:t>5552*6</w:t>
              </w:r>
            </w:ins>
          </w:p>
        </w:tc>
        <w:tc>
          <w:tcPr>
            <w:tcW w:w="1083" w:type="dxa"/>
            <w:shd w:val="clear" w:color="auto" w:fill="auto"/>
          </w:tcPr>
          <w:p w14:paraId="67BAF976" w14:textId="77777777" w:rsidR="00A013FD" w:rsidRPr="00970510" w:rsidRDefault="00A013FD" w:rsidP="00D112AF">
            <w:pPr>
              <w:pStyle w:val="Tabletext1"/>
              <w:spacing w:before="20"/>
              <w:rPr>
                <w:ins w:id="2014" w:author="Ross Norsworthy" w:date="2020-03-19T22:33:00Z"/>
                <w:rFonts w:ascii="Times New Roman" w:eastAsia="Calibri" w:hAnsi="Times New Roman" w:cs="Times New Roman"/>
                <w:szCs w:val="20"/>
              </w:rPr>
            </w:pPr>
            <w:ins w:id="2015" w:author="Ross Norsworthy" w:date="2020-03-19T22:33:00Z">
              <w:r w:rsidRPr="00970510">
                <w:rPr>
                  <w:rFonts w:ascii="Times New Roman" w:eastAsia="Calibri" w:hAnsi="Times New Roman" w:cs="Times New Roman"/>
                  <w:szCs w:val="20"/>
                </w:rPr>
                <w:t>16|347</w:t>
              </w:r>
            </w:ins>
          </w:p>
        </w:tc>
        <w:tc>
          <w:tcPr>
            <w:tcW w:w="3379" w:type="dxa"/>
            <w:shd w:val="clear" w:color="auto" w:fill="auto"/>
          </w:tcPr>
          <w:p w14:paraId="0B01129D" w14:textId="77777777" w:rsidR="00A013FD" w:rsidRPr="00970510" w:rsidRDefault="00A013FD" w:rsidP="00D112AF">
            <w:pPr>
              <w:pStyle w:val="Tabletext1"/>
              <w:spacing w:before="20"/>
              <w:rPr>
                <w:ins w:id="2016" w:author="Ross Norsworthy" w:date="2020-03-19T22:33:00Z"/>
                <w:rFonts w:ascii="Times New Roman" w:eastAsia="Calibri" w:hAnsi="Times New Roman" w:cs="Times New Roman"/>
                <w:szCs w:val="20"/>
                <w:lang w:eastAsia="en-GB"/>
              </w:rPr>
            </w:pPr>
            <w:ins w:id="2017"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4333D658" w14:textId="77777777" w:rsidR="00A013FD" w:rsidRPr="00970510" w:rsidRDefault="00A013FD" w:rsidP="00D112AF">
            <w:pPr>
              <w:pStyle w:val="Tabletext1"/>
              <w:spacing w:before="20"/>
              <w:rPr>
                <w:ins w:id="2018" w:author="Ross Norsworthy" w:date="2020-03-19T22:33:00Z"/>
                <w:rFonts w:ascii="Times New Roman" w:eastAsia="Calibri" w:hAnsi="Times New Roman" w:cs="Times New Roman"/>
                <w:szCs w:val="20"/>
                <w:lang w:eastAsia="en-GB"/>
              </w:rPr>
            </w:pPr>
            <w:ins w:id="2019"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36B2C87C" w14:textId="77777777" w:rsidR="00A013FD" w:rsidRPr="00970510" w:rsidRDefault="00A013FD" w:rsidP="00D112AF">
            <w:pPr>
              <w:pStyle w:val="Tabletext1"/>
              <w:spacing w:before="20"/>
              <w:rPr>
                <w:ins w:id="2020" w:author="Ross Norsworthy" w:date="2020-03-19T22:33:00Z"/>
                <w:rFonts w:ascii="Times New Roman" w:eastAsia="Calibri" w:hAnsi="Times New Roman" w:cs="Times New Roman"/>
                <w:szCs w:val="20"/>
                <w:lang w:eastAsia="en-GB"/>
              </w:rPr>
            </w:pPr>
            <w:ins w:id="2021" w:author="Ross Norsworthy" w:date="2020-03-19T22:33:00Z">
              <w:r w:rsidRPr="00970510">
                <w:rPr>
                  <w:rFonts w:ascii="Times New Roman" w:eastAsia="Calibri" w:hAnsi="Times New Roman" w:cs="Times New Roman"/>
                  <w:szCs w:val="20"/>
                  <w:lang w:eastAsia="en-GB"/>
                </w:rPr>
                <w:t>2c</w:t>
              </w:r>
            </w:ins>
          </w:p>
        </w:tc>
      </w:tr>
      <w:tr w:rsidR="00A013FD" w:rsidRPr="00A013FD" w14:paraId="54EBFD07" w14:textId="77777777" w:rsidTr="00834D8B">
        <w:trPr>
          <w:ins w:id="2022" w:author="Ross Norsworthy" w:date="2020-03-19T22:33:00Z"/>
        </w:trPr>
        <w:tc>
          <w:tcPr>
            <w:tcW w:w="846" w:type="dxa"/>
            <w:shd w:val="clear" w:color="auto" w:fill="auto"/>
          </w:tcPr>
          <w:p w14:paraId="44A1FA6B" w14:textId="77777777" w:rsidR="00A013FD" w:rsidRPr="00970510" w:rsidRDefault="00A013FD" w:rsidP="00D112AF">
            <w:pPr>
              <w:pStyle w:val="Tabletext1"/>
              <w:spacing w:before="20"/>
              <w:rPr>
                <w:ins w:id="2023" w:author="Ross Norsworthy" w:date="2020-03-19T22:33:00Z"/>
                <w:rFonts w:ascii="Times New Roman" w:eastAsia="Calibri" w:hAnsi="Times New Roman" w:cs="Times New Roman"/>
                <w:szCs w:val="20"/>
              </w:rPr>
            </w:pPr>
            <w:ins w:id="2024" w:author="Ross Norsworthy" w:date="2020-03-19T22:33:00Z">
              <w:r w:rsidRPr="00970510">
                <w:rPr>
                  <w:rFonts w:ascii="Times New Roman" w:eastAsia="Calibri" w:hAnsi="Times New Roman" w:cs="Times New Roman"/>
                  <w:szCs w:val="20"/>
                </w:rPr>
                <w:t>30</w:t>
              </w:r>
            </w:ins>
          </w:p>
        </w:tc>
        <w:tc>
          <w:tcPr>
            <w:tcW w:w="992" w:type="dxa"/>
            <w:shd w:val="clear" w:color="auto" w:fill="auto"/>
          </w:tcPr>
          <w:p w14:paraId="1510AC79" w14:textId="77777777" w:rsidR="00A013FD" w:rsidRPr="00970510" w:rsidRDefault="00A013FD" w:rsidP="00D112AF">
            <w:pPr>
              <w:pStyle w:val="Tabletext1"/>
              <w:spacing w:before="20"/>
              <w:rPr>
                <w:ins w:id="2025" w:author="Ross Norsworthy" w:date="2020-03-19T22:33:00Z"/>
                <w:rFonts w:ascii="Times New Roman" w:eastAsia="Calibri" w:hAnsi="Times New Roman" w:cs="Times New Roman"/>
                <w:szCs w:val="20"/>
              </w:rPr>
            </w:pPr>
            <w:ins w:id="2026"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3BB54A04" w14:textId="77777777" w:rsidR="00A013FD" w:rsidRPr="00970510" w:rsidRDefault="00A013FD" w:rsidP="00D112AF">
            <w:pPr>
              <w:pStyle w:val="Tabletext1"/>
              <w:spacing w:before="20"/>
              <w:rPr>
                <w:ins w:id="2027" w:author="Ross Norsworthy" w:date="2020-03-19T22:33:00Z"/>
                <w:rFonts w:ascii="Times New Roman" w:eastAsia="Calibri" w:hAnsi="Times New Roman" w:cs="Times New Roman"/>
                <w:szCs w:val="20"/>
              </w:rPr>
            </w:pPr>
            <w:ins w:id="2028" w:author="Ross Norsworthy" w:date="2020-03-19T22:33:00Z">
              <w:r w:rsidRPr="00970510">
                <w:rPr>
                  <w:rFonts w:ascii="Times New Roman" w:eastAsia="Calibri" w:hAnsi="Times New Roman" w:cs="Times New Roman"/>
                  <w:szCs w:val="20"/>
                </w:rPr>
                <w:t>5320*13</w:t>
              </w:r>
            </w:ins>
          </w:p>
        </w:tc>
        <w:tc>
          <w:tcPr>
            <w:tcW w:w="1083" w:type="dxa"/>
            <w:shd w:val="clear" w:color="auto" w:fill="auto"/>
          </w:tcPr>
          <w:p w14:paraId="34E54DCD" w14:textId="77777777" w:rsidR="00A013FD" w:rsidRPr="00970510" w:rsidRDefault="00A013FD" w:rsidP="00D112AF">
            <w:pPr>
              <w:pStyle w:val="Tabletext1"/>
              <w:spacing w:before="20"/>
              <w:rPr>
                <w:ins w:id="2029" w:author="Ross Norsworthy" w:date="2020-03-19T22:33:00Z"/>
                <w:rFonts w:ascii="Times New Roman" w:eastAsia="Calibri" w:hAnsi="Times New Roman" w:cs="Times New Roman"/>
                <w:szCs w:val="20"/>
              </w:rPr>
            </w:pPr>
            <w:ins w:id="2030" w:author="Ross Norsworthy" w:date="2020-03-19T22:33:00Z">
              <w:r w:rsidRPr="00970510">
                <w:rPr>
                  <w:rFonts w:ascii="Times New Roman" w:eastAsia="Calibri" w:hAnsi="Times New Roman" w:cs="Times New Roman"/>
                  <w:szCs w:val="20"/>
                </w:rPr>
                <w:t>14|380</w:t>
              </w:r>
            </w:ins>
          </w:p>
        </w:tc>
        <w:tc>
          <w:tcPr>
            <w:tcW w:w="3379" w:type="dxa"/>
            <w:shd w:val="clear" w:color="auto" w:fill="auto"/>
          </w:tcPr>
          <w:p w14:paraId="5BE67CD9" w14:textId="77777777" w:rsidR="00A013FD" w:rsidRPr="00970510" w:rsidRDefault="00A013FD" w:rsidP="00D112AF">
            <w:pPr>
              <w:pStyle w:val="Tabletext1"/>
              <w:spacing w:before="20"/>
              <w:rPr>
                <w:ins w:id="2031" w:author="Ross Norsworthy" w:date="2020-03-19T22:33:00Z"/>
                <w:rFonts w:ascii="Times New Roman" w:eastAsia="Calibri" w:hAnsi="Times New Roman" w:cs="Times New Roman"/>
                <w:szCs w:val="20"/>
                <w:lang w:eastAsia="en-GB"/>
              </w:rPr>
            </w:pPr>
            <w:ins w:id="2032" w:author="Ross Norsworthy" w:date="2020-03-19T22:33:00Z">
              <w:r w:rsidRPr="00970510">
                <w:rPr>
                  <w:rFonts w:ascii="Times New Roman" w:eastAsia="Calibri" w:hAnsi="Times New Roman" w:cs="Times New Roman"/>
                  <w:szCs w:val="20"/>
                  <w:lang w:eastAsia="en-GB"/>
                </w:rPr>
                <w:t>31|37|43|47|53|59|61|67</w:t>
              </w:r>
            </w:ins>
          </w:p>
        </w:tc>
        <w:tc>
          <w:tcPr>
            <w:tcW w:w="1276" w:type="dxa"/>
            <w:shd w:val="clear" w:color="auto" w:fill="auto"/>
          </w:tcPr>
          <w:p w14:paraId="345086B2" w14:textId="77777777" w:rsidR="00A013FD" w:rsidRPr="00970510" w:rsidRDefault="00A013FD" w:rsidP="00D112AF">
            <w:pPr>
              <w:pStyle w:val="Tabletext1"/>
              <w:spacing w:before="20"/>
              <w:rPr>
                <w:ins w:id="2033" w:author="Ross Norsworthy" w:date="2020-03-19T22:33:00Z"/>
                <w:rFonts w:ascii="Times New Roman" w:eastAsia="Calibri" w:hAnsi="Times New Roman" w:cs="Times New Roman"/>
                <w:szCs w:val="20"/>
                <w:lang w:eastAsia="en-GB"/>
              </w:rPr>
            </w:pPr>
            <w:ins w:id="2034"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104C29CB" w14:textId="77777777" w:rsidR="00A013FD" w:rsidRPr="00970510" w:rsidRDefault="00A013FD" w:rsidP="00D112AF">
            <w:pPr>
              <w:pStyle w:val="Tabletext1"/>
              <w:spacing w:before="20"/>
              <w:rPr>
                <w:ins w:id="2035" w:author="Ross Norsworthy" w:date="2020-03-19T22:33:00Z"/>
                <w:rFonts w:ascii="Times New Roman" w:eastAsia="Calibri" w:hAnsi="Times New Roman" w:cs="Times New Roman"/>
                <w:szCs w:val="20"/>
                <w:lang w:eastAsia="en-GB"/>
              </w:rPr>
            </w:pPr>
            <w:ins w:id="2036" w:author="Ross Norsworthy" w:date="2020-03-19T22:33:00Z">
              <w:r w:rsidRPr="00970510">
                <w:rPr>
                  <w:rFonts w:ascii="Times New Roman" w:eastAsia="Calibri" w:hAnsi="Times New Roman" w:cs="Times New Roman"/>
                  <w:szCs w:val="20"/>
                  <w:lang w:eastAsia="en-GB"/>
                </w:rPr>
                <w:t>2c</w:t>
              </w:r>
            </w:ins>
          </w:p>
        </w:tc>
      </w:tr>
      <w:tr w:rsidR="00A013FD" w:rsidRPr="00A013FD" w14:paraId="7E705A53" w14:textId="77777777" w:rsidTr="00834D8B">
        <w:trPr>
          <w:ins w:id="2037" w:author="Ross Norsworthy" w:date="2020-03-19T22:33:00Z"/>
        </w:trPr>
        <w:tc>
          <w:tcPr>
            <w:tcW w:w="846" w:type="dxa"/>
            <w:shd w:val="clear" w:color="auto" w:fill="auto"/>
          </w:tcPr>
          <w:p w14:paraId="7C56DCCA" w14:textId="77777777" w:rsidR="00A013FD" w:rsidRPr="00970510" w:rsidRDefault="00A013FD" w:rsidP="00D112AF">
            <w:pPr>
              <w:pStyle w:val="Tabletext1"/>
              <w:spacing w:before="20"/>
              <w:rPr>
                <w:ins w:id="2038" w:author="Ross Norsworthy" w:date="2020-03-19T22:33:00Z"/>
                <w:rFonts w:ascii="Times New Roman" w:eastAsia="Calibri" w:hAnsi="Times New Roman" w:cs="Times New Roman"/>
                <w:szCs w:val="20"/>
              </w:rPr>
            </w:pPr>
            <w:ins w:id="2039" w:author="Ross Norsworthy" w:date="2020-03-19T22:33:00Z">
              <w:r w:rsidRPr="00970510">
                <w:rPr>
                  <w:rFonts w:ascii="Times New Roman" w:eastAsia="Calibri" w:hAnsi="Times New Roman" w:cs="Times New Roman"/>
                  <w:szCs w:val="20"/>
                </w:rPr>
                <w:t>31</w:t>
              </w:r>
            </w:ins>
          </w:p>
        </w:tc>
        <w:tc>
          <w:tcPr>
            <w:tcW w:w="992" w:type="dxa"/>
            <w:shd w:val="clear" w:color="auto" w:fill="auto"/>
          </w:tcPr>
          <w:p w14:paraId="2B613D20" w14:textId="77777777" w:rsidR="00A013FD" w:rsidRPr="00970510" w:rsidRDefault="00A013FD" w:rsidP="00D112AF">
            <w:pPr>
              <w:pStyle w:val="Tabletext1"/>
              <w:spacing w:before="20"/>
              <w:rPr>
                <w:ins w:id="2040" w:author="Ross Norsworthy" w:date="2020-03-19T22:33:00Z"/>
                <w:rFonts w:ascii="Times New Roman" w:eastAsia="Calibri" w:hAnsi="Times New Roman" w:cs="Times New Roman"/>
                <w:szCs w:val="20"/>
              </w:rPr>
            </w:pPr>
            <w:ins w:id="2041"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4C72C553" w14:textId="77777777" w:rsidR="00A013FD" w:rsidRPr="00970510" w:rsidRDefault="00A013FD" w:rsidP="00D112AF">
            <w:pPr>
              <w:pStyle w:val="Tabletext1"/>
              <w:spacing w:before="20"/>
              <w:rPr>
                <w:ins w:id="2042" w:author="Ross Norsworthy" w:date="2020-03-19T22:33:00Z"/>
                <w:rFonts w:ascii="Times New Roman" w:eastAsia="Calibri" w:hAnsi="Times New Roman" w:cs="Times New Roman"/>
                <w:szCs w:val="20"/>
              </w:rPr>
            </w:pPr>
            <w:ins w:id="2043" w:author="Ross Norsworthy" w:date="2020-03-19T22:33:00Z">
              <w:r w:rsidRPr="00970510">
                <w:rPr>
                  <w:rFonts w:ascii="Times New Roman" w:eastAsia="Calibri" w:hAnsi="Times New Roman" w:cs="Times New Roman"/>
                  <w:szCs w:val="20"/>
                </w:rPr>
                <w:t>5328*22</w:t>
              </w:r>
            </w:ins>
          </w:p>
        </w:tc>
        <w:tc>
          <w:tcPr>
            <w:tcW w:w="1083" w:type="dxa"/>
            <w:shd w:val="clear" w:color="auto" w:fill="auto"/>
          </w:tcPr>
          <w:p w14:paraId="6A08CCAE" w14:textId="77777777" w:rsidR="00A013FD" w:rsidRPr="00970510" w:rsidRDefault="00A013FD" w:rsidP="00D112AF">
            <w:pPr>
              <w:pStyle w:val="Tabletext1"/>
              <w:spacing w:before="20"/>
              <w:rPr>
                <w:ins w:id="2044" w:author="Ross Norsworthy" w:date="2020-03-19T22:33:00Z"/>
                <w:rFonts w:ascii="Times New Roman" w:eastAsia="Calibri" w:hAnsi="Times New Roman" w:cs="Times New Roman"/>
                <w:szCs w:val="20"/>
              </w:rPr>
            </w:pPr>
            <w:ins w:id="2045" w:author="Ross Norsworthy" w:date="2020-03-19T22:33:00Z">
              <w:r w:rsidRPr="00970510">
                <w:rPr>
                  <w:rFonts w:ascii="Times New Roman" w:eastAsia="Calibri" w:hAnsi="Times New Roman" w:cs="Times New Roman"/>
                  <w:szCs w:val="20"/>
                </w:rPr>
                <w:t>16|333</w:t>
              </w:r>
            </w:ins>
          </w:p>
        </w:tc>
        <w:tc>
          <w:tcPr>
            <w:tcW w:w="3379" w:type="dxa"/>
            <w:shd w:val="clear" w:color="auto" w:fill="auto"/>
          </w:tcPr>
          <w:p w14:paraId="6EA10CA5" w14:textId="77777777" w:rsidR="00A013FD" w:rsidRPr="00970510" w:rsidRDefault="00A013FD" w:rsidP="00D112AF">
            <w:pPr>
              <w:pStyle w:val="Tabletext1"/>
              <w:spacing w:before="20"/>
              <w:rPr>
                <w:ins w:id="2046" w:author="Ross Norsworthy" w:date="2020-03-19T22:33:00Z"/>
                <w:rFonts w:ascii="Times New Roman" w:eastAsia="Calibri" w:hAnsi="Times New Roman" w:cs="Times New Roman"/>
                <w:szCs w:val="20"/>
                <w:lang w:eastAsia="en-GB"/>
              </w:rPr>
            </w:pPr>
            <w:ins w:id="2047" w:author="Ross Norsworthy" w:date="2020-03-19T22:33:00Z">
              <w:r w:rsidRPr="00970510">
                <w:rPr>
                  <w:rFonts w:ascii="Times New Roman" w:eastAsia="Calibri" w:hAnsi="Times New Roman" w:cs="Times New Roman"/>
                  <w:szCs w:val="20"/>
                  <w:lang w:eastAsia="en-GB"/>
                </w:rPr>
                <w:t>31|41|43|47|53|59|61|67</w:t>
              </w:r>
            </w:ins>
          </w:p>
        </w:tc>
        <w:tc>
          <w:tcPr>
            <w:tcW w:w="1276" w:type="dxa"/>
            <w:shd w:val="clear" w:color="auto" w:fill="auto"/>
          </w:tcPr>
          <w:p w14:paraId="336F0330" w14:textId="77777777" w:rsidR="00A013FD" w:rsidRPr="00970510" w:rsidRDefault="00A013FD" w:rsidP="00D112AF">
            <w:pPr>
              <w:pStyle w:val="Tabletext1"/>
              <w:spacing w:before="20"/>
              <w:rPr>
                <w:ins w:id="2048" w:author="Ross Norsworthy" w:date="2020-03-19T22:33:00Z"/>
                <w:rFonts w:ascii="Times New Roman" w:eastAsia="Calibri" w:hAnsi="Times New Roman" w:cs="Times New Roman"/>
                <w:szCs w:val="20"/>
                <w:lang w:eastAsia="en-GB"/>
              </w:rPr>
            </w:pPr>
            <w:ins w:id="2049"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44DA1BFC" w14:textId="77777777" w:rsidR="00A013FD" w:rsidRPr="00970510" w:rsidRDefault="00A013FD" w:rsidP="00D112AF">
            <w:pPr>
              <w:pStyle w:val="Tabletext1"/>
              <w:spacing w:before="20"/>
              <w:rPr>
                <w:ins w:id="2050" w:author="Ross Norsworthy" w:date="2020-03-19T22:33:00Z"/>
                <w:rFonts w:ascii="Times New Roman" w:eastAsia="Calibri" w:hAnsi="Times New Roman" w:cs="Times New Roman"/>
                <w:szCs w:val="20"/>
                <w:lang w:eastAsia="en-GB"/>
              </w:rPr>
            </w:pPr>
            <w:ins w:id="2051" w:author="Ross Norsworthy" w:date="2020-03-19T22:33:00Z">
              <w:r w:rsidRPr="00970510">
                <w:rPr>
                  <w:rFonts w:ascii="Times New Roman" w:eastAsia="Calibri" w:hAnsi="Times New Roman" w:cs="Times New Roman"/>
                  <w:szCs w:val="20"/>
                  <w:lang w:eastAsia="en-GB"/>
                </w:rPr>
                <w:t>2d</w:t>
              </w:r>
            </w:ins>
          </w:p>
        </w:tc>
      </w:tr>
      <w:tr w:rsidR="00A013FD" w:rsidRPr="00A013FD" w14:paraId="43AEDDFF" w14:textId="77777777" w:rsidTr="00834D8B">
        <w:trPr>
          <w:ins w:id="2052" w:author="Ross Norsworthy" w:date="2020-03-19T22:33:00Z"/>
        </w:trPr>
        <w:tc>
          <w:tcPr>
            <w:tcW w:w="846" w:type="dxa"/>
            <w:shd w:val="clear" w:color="auto" w:fill="auto"/>
          </w:tcPr>
          <w:p w14:paraId="374622CE" w14:textId="77777777" w:rsidR="00A013FD" w:rsidRPr="00970510" w:rsidRDefault="00A013FD" w:rsidP="00D112AF">
            <w:pPr>
              <w:pStyle w:val="Tabletext1"/>
              <w:spacing w:before="20"/>
              <w:rPr>
                <w:ins w:id="2053" w:author="Ross Norsworthy" w:date="2020-03-19T22:33:00Z"/>
                <w:rFonts w:ascii="Times New Roman" w:eastAsia="Calibri" w:hAnsi="Times New Roman" w:cs="Times New Roman"/>
                <w:szCs w:val="20"/>
              </w:rPr>
            </w:pPr>
            <w:ins w:id="2054" w:author="Ross Norsworthy" w:date="2020-03-19T22:33:00Z">
              <w:r w:rsidRPr="00970510">
                <w:rPr>
                  <w:rFonts w:ascii="Times New Roman" w:eastAsia="Calibri" w:hAnsi="Times New Roman" w:cs="Times New Roman"/>
                  <w:szCs w:val="20"/>
                </w:rPr>
                <w:t>32</w:t>
              </w:r>
            </w:ins>
          </w:p>
        </w:tc>
        <w:tc>
          <w:tcPr>
            <w:tcW w:w="992" w:type="dxa"/>
            <w:shd w:val="clear" w:color="auto" w:fill="auto"/>
          </w:tcPr>
          <w:p w14:paraId="18B20E08" w14:textId="77777777" w:rsidR="00A013FD" w:rsidRPr="00970510" w:rsidRDefault="00A013FD" w:rsidP="00D112AF">
            <w:pPr>
              <w:pStyle w:val="Tabletext1"/>
              <w:spacing w:before="20"/>
              <w:rPr>
                <w:ins w:id="2055" w:author="Ross Norsworthy" w:date="2020-03-19T22:33:00Z"/>
                <w:rFonts w:ascii="Times New Roman" w:eastAsia="Calibri" w:hAnsi="Times New Roman" w:cs="Times New Roman"/>
                <w:szCs w:val="20"/>
              </w:rPr>
            </w:pPr>
            <w:ins w:id="2056" w:author="Ross Norsworthy" w:date="2020-03-19T22:33:00Z">
              <w:r w:rsidRPr="00970510">
                <w:rPr>
                  <w:rFonts w:ascii="Times New Roman" w:eastAsia="Calibri" w:hAnsi="Times New Roman" w:cs="Times New Roman"/>
                  <w:szCs w:val="20"/>
                </w:rPr>
                <w:t>1/4</w:t>
              </w:r>
            </w:ins>
          </w:p>
        </w:tc>
        <w:tc>
          <w:tcPr>
            <w:tcW w:w="1277" w:type="dxa"/>
            <w:shd w:val="clear" w:color="auto" w:fill="auto"/>
          </w:tcPr>
          <w:p w14:paraId="01D1108B" w14:textId="77777777" w:rsidR="00A013FD" w:rsidRPr="00970510" w:rsidRDefault="00A013FD" w:rsidP="00D112AF">
            <w:pPr>
              <w:pStyle w:val="Tabletext1"/>
              <w:spacing w:before="20"/>
              <w:rPr>
                <w:ins w:id="2057" w:author="Ross Norsworthy" w:date="2020-03-19T22:33:00Z"/>
                <w:rFonts w:ascii="Times New Roman" w:eastAsia="Calibri" w:hAnsi="Times New Roman" w:cs="Times New Roman"/>
                <w:szCs w:val="20"/>
              </w:rPr>
            </w:pPr>
            <w:ins w:id="2058" w:author="Ross Norsworthy" w:date="2020-03-19T22:33:00Z">
              <w:r w:rsidRPr="00970510">
                <w:rPr>
                  <w:rFonts w:ascii="Times New Roman" w:eastAsia="Calibri" w:hAnsi="Times New Roman" w:cs="Times New Roman"/>
                  <w:szCs w:val="20"/>
                </w:rPr>
                <w:t>312</w:t>
              </w:r>
            </w:ins>
          </w:p>
        </w:tc>
        <w:tc>
          <w:tcPr>
            <w:tcW w:w="1083" w:type="dxa"/>
            <w:shd w:val="clear" w:color="auto" w:fill="auto"/>
          </w:tcPr>
          <w:p w14:paraId="4C744A7C" w14:textId="77777777" w:rsidR="00A013FD" w:rsidRPr="00970510" w:rsidRDefault="00A013FD" w:rsidP="00D112AF">
            <w:pPr>
              <w:pStyle w:val="Tabletext1"/>
              <w:spacing w:before="20"/>
              <w:rPr>
                <w:ins w:id="2059" w:author="Ross Norsworthy" w:date="2020-03-19T22:33:00Z"/>
                <w:rFonts w:ascii="Times New Roman" w:eastAsia="Calibri" w:hAnsi="Times New Roman" w:cs="Times New Roman"/>
                <w:szCs w:val="20"/>
              </w:rPr>
            </w:pPr>
            <w:ins w:id="2060" w:author="Ross Norsworthy" w:date="2020-03-19T22:33:00Z">
              <w:r w:rsidRPr="00970510">
                <w:rPr>
                  <w:rFonts w:ascii="Times New Roman" w:eastAsia="Calibri" w:hAnsi="Times New Roman" w:cs="Times New Roman"/>
                  <w:szCs w:val="20"/>
                </w:rPr>
                <w:t>2|156</w:t>
              </w:r>
            </w:ins>
          </w:p>
        </w:tc>
        <w:tc>
          <w:tcPr>
            <w:tcW w:w="3379" w:type="dxa"/>
            <w:shd w:val="clear" w:color="auto" w:fill="auto"/>
          </w:tcPr>
          <w:p w14:paraId="245A5469" w14:textId="77777777" w:rsidR="00A013FD" w:rsidRPr="00970510" w:rsidRDefault="00A013FD" w:rsidP="00D112AF">
            <w:pPr>
              <w:pStyle w:val="Tabletext1"/>
              <w:spacing w:before="20"/>
              <w:rPr>
                <w:ins w:id="2061" w:author="Ross Norsworthy" w:date="2020-03-19T22:33:00Z"/>
                <w:rFonts w:ascii="Times New Roman" w:eastAsia="Calibri" w:hAnsi="Times New Roman" w:cs="Times New Roman"/>
                <w:szCs w:val="20"/>
                <w:lang w:eastAsia="en-GB"/>
              </w:rPr>
            </w:pPr>
            <w:ins w:id="2062" w:author="Ross Norsworthy" w:date="2020-03-19T22:33:00Z">
              <w:r w:rsidRPr="00970510">
                <w:rPr>
                  <w:rFonts w:ascii="Times New Roman" w:eastAsia="Calibri" w:hAnsi="Times New Roman" w:cs="Times New Roman"/>
                  <w:szCs w:val="20"/>
                  <w:lang w:val="nb-NO"/>
                </w:rPr>
                <w:t>37|79|29|139|151|97|181|157</w:t>
              </w:r>
            </w:ins>
          </w:p>
        </w:tc>
        <w:tc>
          <w:tcPr>
            <w:tcW w:w="1276" w:type="dxa"/>
            <w:shd w:val="clear" w:color="auto" w:fill="auto"/>
          </w:tcPr>
          <w:p w14:paraId="38651710" w14:textId="77777777" w:rsidR="00A013FD" w:rsidRPr="00970510" w:rsidRDefault="00A013FD" w:rsidP="00D112AF">
            <w:pPr>
              <w:pStyle w:val="Tabletext1"/>
              <w:spacing w:before="20"/>
              <w:rPr>
                <w:ins w:id="2063" w:author="Ross Norsworthy" w:date="2020-03-19T22:33:00Z"/>
                <w:rFonts w:ascii="Times New Roman" w:eastAsia="Calibri" w:hAnsi="Times New Roman" w:cs="Times New Roman"/>
                <w:szCs w:val="20"/>
                <w:lang w:eastAsia="en-GB"/>
              </w:rPr>
            </w:pPr>
            <w:ins w:id="2064" w:author="Ross Norsworthy" w:date="2020-03-19T22:33:00Z">
              <w:r w:rsidRPr="00970510">
                <w:rPr>
                  <w:rFonts w:ascii="Times New Roman" w:eastAsia="Calibri" w:hAnsi="Times New Roman" w:cs="Times New Roman"/>
                  <w:szCs w:val="20"/>
                  <w:lang w:eastAsia="en-GB"/>
                </w:rPr>
                <w:t>2</w:t>
              </w:r>
            </w:ins>
          </w:p>
        </w:tc>
        <w:tc>
          <w:tcPr>
            <w:tcW w:w="850" w:type="dxa"/>
            <w:shd w:val="clear" w:color="auto" w:fill="auto"/>
          </w:tcPr>
          <w:p w14:paraId="19328F44" w14:textId="77777777" w:rsidR="00A013FD" w:rsidRPr="00970510" w:rsidRDefault="00A013FD" w:rsidP="00D112AF">
            <w:pPr>
              <w:pStyle w:val="Tabletext1"/>
              <w:spacing w:before="20"/>
              <w:rPr>
                <w:ins w:id="2065" w:author="Ross Norsworthy" w:date="2020-03-19T22:33:00Z"/>
                <w:rFonts w:ascii="Times New Roman" w:eastAsia="Calibri" w:hAnsi="Times New Roman" w:cs="Times New Roman"/>
                <w:szCs w:val="20"/>
                <w:lang w:eastAsia="en-GB"/>
              </w:rPr>
            </w:pPr>
            <w:ins w:id="2066" w:author="Ross Norsworthy" w:date="2020-03-19T22:33:00Z">
              <w:r w:rsidRPr="00970510">
                <w:rPr>
                  <w:rFonts w:ascii="Times New Roman" w:eastAsia="Calibri" w:hAnsi="Times New Roman" w:cs="Times New Roman"/>
                  <w:szCs w:val="20"/>
                  <w:lang w:eastAsia="en-GB"/>
                </w:rPr>
                <w:t>2e</w:t>
              </w:r>
            </w:ins>
          </w:p>
        </w:tc>
      </w:tr>
      <w:tr w:rsidR="00A013FD" w:rsidRPr="00A013FD" w14:paraId="152B385D" w14:textId="77777777" w:rsidTr="00834D8B">
        <w:trPr>
          <w:ins w:id="2067" w:author="Ross Norsworthy" w:date="2020-03-19T22:33:00Z"/>
        </w:trPr>
        <w:tc>
          <w:tcPr>
            <w:tcW w:w="846" w:type="dxa"/>
            <w:shd w:val="clear" w:color="auto" w:fill="auto"/>
          </w:tcPr>
          <w:p w14:paraId="2687659E" w14:textId="77777777" w:rsidR="00A013FD" w:rsidRPr="00970510" w:rsidRDefault="00A013FD" w:rsidP="00D112AF">
            <w:pPr>
              <w:pStyle w:val="Tabletext1"/>
              <w:spacing w:before="20"/>
              <w:rPr>
                <w:ins w:id="2068" w:author="Ross Norsworthy" w:date="2020-03-19T22:33:00Z"/>
                <w:rFonts w:ascii="Times New Roman" w:eastAsia="Calibri" w:hAnsi="Times New Roman" w:cs="Times New Roman"/>
                <w:szCs w:val="20"/>
              </w:rPr>
            </w:pPr>
            <w:ins w:id="2069" w:author="Ross Norsworthy" w:date="2020-03-19T22:33:00Z">
              <w:r w:rsidRPr="00970510">
                <w:rPr>
                  <w:rFonts w:ascii="Times New Roman" w:eastAsia="Calibri" w:hAnsi="Times New Roman" w:cs="Times New Roman"/>
                  <w:szCs w:val="20"/>
                </w:rPr>
                <w:t>33</w:t>
              </w:r>
            </w:ins>
          </w:p>
        </w:tc>
        <w:tc>
          <w:tcPr>
            <w:tcW w:w="992" w:type="dxa"/>
            <w:shd w:val="clear" w:color="auto" w:fill="auto"/>
          </w:tcPr>
          <w:p w14:paraId="33521A0B" w14:textId="77777777" w:rsidR="00A013FD" w:rsidRPr="00970510" w:rsidRDefault="00A013FD" w:rsidP="00D112AF">
            <w:pPr>
              <w:pStyle w:val="Tabletext1"/>
              <w:spacing w:before="20"/>
              <w:rPr>
                <w:ins w:id="2070" w:author="Ross Norsworthy" w:date="2020-03-19T22:33:00Z"/>
                <w:rFonts w:ascii="Times New Roman" w:eastAsia="Calibri" w:hAnsi="Times New Roman" w:cs="Times New Roman"/>
                <w:szCs w:val="20"/>
              </w:rPr>
            </w:pPr>
            <w:ins w:id="2071" w:author="Ross Norsworthy" w:date="2020-03-19T22:33:00Z">
              <w:r w:rsidRPr="00970510">
                <w:rPr>
                  <w:rFonts w:ascii="Times New Roman" w:eastAsia="Calibri" w:hAnsi="Times New Roman" w:cs="Times New Roman"/>
                  <w:szCs w:val="20"/>
                </w:rPr>
                <w:t>1/3</w:t>
              </w:r>
            </w:ins>
          </w:p>
        </w:tc>
        <w:tc>
          <w:tcPr>
            <w:tcW w:w="1277" w:type="dxa"/>
            <w:shd w:val="clear" w:color="auto" w:fill="auto"/>
          </w:tcPr>
          <w:p w14:paraId="6FBDE1F3" w14:textId="77777777" w:rsidR="00A013FD" w:rsidRPr="00970510" w:rsidRDefault="00A013FD" w:rsidP="00D112AF">
            <w:pPr>
              <w:pStyle w:val="Tabletext1"/>
              <w:spacing w:before="20"/>
              <w:rPr>
                <w:ins w:id="2072" w:author="Ross Norsworthy" w:date="2020-03-19T22:33:00Z"/>
                <w:rFonts w:ascii="Times New Roman" w:eastAsia="Calibri" w:hAnsi="Times New Roman" w:cs="Times New Roman"/>
                <w:szCs w:val="20"/>
              </w:rPr>
            </w:pPr>
            <w:ins w:id="2073" w:author="Ross Norsworthy" w:date="2020-03-19T22:33:00Z">
              <w:r w:rsidRPr="00970510">
                <w:rPr>
                  <w:rFonts w:ascii="Times New Roman" w:eastAsia="Calibri" w:hAnsi="Times New Roman" w:cs="Times New Roman"/>
                  <w:szCs w:val="20"/>
                  <w:lang w:val="nb-NO"/>
                </w:rPr>
                <w:t>4280</w:t>
              </w:r>
            </w:ins>
          </w:p>
        </w:tc>
        <w:tc>
          <w:tcPr>
            <w:tcW w:w="1083" w:type="dxa"/>
            <w:shd w:val="clear" w:color="auto" w:fill="auto"/>
          </w:tcPr>
          <w:p w14:paraId="62920BD4" w14:textId="77777777" w:rsidR="00A013FD" w:rsidRPr="00970510" w:rsidRDefault="00A013FD" w:rsidP="00D112AF">
            <w:pPr>
              <w:pStyle w:val="Tabletext1"/>
              <w:spacing w:before="20"/>
              <w:rPr>
                <w:ins w:id="2074" w:author="Ross Norsworthy" w:date="2020-03-19T22:33:00Z"/>
                <w:rFonts w:ascii="Times New Roman" w:eastAsia="Calibri" w:hAnsi="Times New Roman" w:cs="Times New Roman"/>
                <w:szCs w:val="20"/>
              </w:rPr>
            </w:pPr>
            <w:ins w:id="2075" w:author="Ross Norsworthy" w:date="2020-03-19T22:33:00Z">
              <w:r w:rsidRPr="00970510">
                <w:rPr>
                  <w:rFonts w:ascii="Times New Roman" w:eastAsia="Calibri" w:hAnsi="Times New Roman" w:cs="Times New Roman"/>
                  <w:szCs w:val="20"/>
                </w:rPr>
                <w:t>8|535</w:t>
              </w:r>
            </w:ins>
          </w:p>
        </w:tc>
        <w:tc>
          <w:tcPr>
            <w:tcW w:w="3379" w:type="dxa"/>
            <w:shd w:val="clear" w:color="auto" w:fill="auto"/>
          </w:tcPr>
          <w:p w14:paraId="17DCBB3B" w14:textId="77777777" w:rsidR="00A013FD" w:rsidRPr="00970510" w:rsidRDefault="00A013FD" w:rsidP="00D112AF">
            <w:pPr>
              <w:pStyle w:val="Tabletext1"/>
              <w:spacing w:before="20"/>
              <w:rPr>
                <w:ins w:id="2076" w:author="Ross Norsworthy" w:date="2020-03-19T22:33:00Z"/>
                <w:rFonts w:ascii="Times New Roman" w:eastAsia="Calibri" w:hAnsi="Times New Roman" w:cs="Times New Roman"/>
                <w:szCs w:val="20"/>
                <w:lang w:eastAsia="en-GB"/>
              </w:rPr>
            </w:pPr>
            <w:ins w:id="2077" w:author="Ross Norsworthy" w:date="2020-03-19T22:33:00Z">
              <w:r w:rsidRPr="00970510">
                <w:rPr>
                  <w:rFonts w:ascii="Times New Roman" w:eastAsia="Calibri" w:hAnsi="Times New Roman" w:cs="Times New Roman"/>
                  <w:szCs w:val="20"/>
                  <w:lang w:val="nb-NO"/>
                </w:rPr>
                <w:t>59|37|157|167|239|83|163|29</w:t>
              </w:r>
            </w:ins>
          </w:p>
        </w:tc>
        <w:tc>
          <w:tcPr>
            <w:tcW w:w="1276" w:type="dxa"/>
            <w:shd w:val="clear" w:color="auto" w:fill="auto"/>
          </w:tcPr>
          <w:p w14:paraId="0A07798A" w14:textId="77777777" w:rsidR="00A013FD" w:rsidRPr="00970510" w:rsidRDefault="00A013FD" w:rsidP="00D112AF">
            <w:pPr>
              <w:pStyle w:val="Tabletext1"/>
              <w:spacing w:before="20"/>
              <w:rPr>
                <w:ins w:id="2078" w:author="Ross Norsworthy" w:date="2020-03-19T22:33:00Z"/>
                <w:rFonts w:ascii="Times New Roman" w:eastAsia="Calibri" w:hAnsi="Times New Roman" w:cs="Times New Roman"/>
                <w:szCs w:val="20"/>
                <w:lang w:eastAsia="en-GB"/>
              </w:rPr>
            </w:pPr>
            <w:ins w:id="2079" w:author="Ross Norsworthy" w:date="2020-03-19T22:33:00Z">
              <w:r w:rsidRPr="00970510">
                <w:rPr>
                  <w:rFonts w:ascii="Times New Roman" w:eastAsia="Calibri" w:hAnsi="Times New Roman" w:cs="Times New Roman"/>
                  <w:szCs w:val="20"/>
                  <w:lang w:eastAsia="en-GB"/>
                </w:rPr>
                <w:t>4</w:t>
              </w:r>
            </w:ins>
          </w:p>
        </w:tc>
        <w:tc>
          <w:tcPr>
            <w:tcW w:w="850" w:type="dxa"/>
            <w:shd w:val="clear" w:color="auto" w:fill="auto"/>
          </w:tcPr>
          <w:p w14:paraId="5BCE51F6" w14:textId="77777777" w:rsidR="00A013FD" w:rsidRPr="00970510" w:rsidRDefault="00A013FD" w:rsidP="00D112AF">
            <w:pPr>
              <w:pStyle w:val="Tabletext1"/>
              <w:spacing w:before="20"/>
              <w:rPr>
                <w:ins w:id="2080" w:author="Ross Norsworthy" w:date="2020-03-19T22:33:00Z"/>
                <w:rFonts w:ascii="Times New Roman" w:eastAsia="Calibri" w:hAnsi="Times New Roman" w:cs="Times New Roman"/>
                <w:szCs w:val="20"/>
                <w:lang w:eastAsia="en-GB"/>
              </w:rPr>
            </w:pPr>
            <w:ins w:id="2081" w:author="Ross Norsworthy" w:date="2020-03-19T22:33:00Z">
              <w:r w:rsidRPr="00970510">
                <w:rPr>
                  <w:rFonts w:ascii="Times New Roman" w:eastAsia="Calibri" w:hAnsi="Times New Roman" w:cs="Times New Roman"/>
                  <w:szCs w:val="20"/>
                  <w:lang w:eastAsia="en-GB"/>
                </w:rPr>
                <w:t>4a</w:t>
              </w:r>
            </w:ins>
          </w:p>
        </w:tc>
      </w:tr>
      <w:tr w:rsidR="00A013FD" w:rsidRPr="00A013FD" w14:paraId="3FC3B95F" w14:textId="77777777" w:rsidTr="00834D8B">
        <w:trPr>
          <w:ins w:id="2082" w:author="Ross Norsworthy" w:date="2020-03-19T22:33:00Z"/>
        </w:trPr>
        <w:tc>
          <w:tcPr>
            <w:tcW w:w="846" w:type="dxa"/>
            <w:shd w:val="clear" w:color="auto" w:fill="auto"/>
          </w:tcPr>
          <w:p w14:paraId="361E1423" w14:textId="77777777" w:rsidR="00A013FD" w:rsidRPr="00970510" w:rsidRDefault="00A013FD" w:rsidP="00D112AF">
            <w:pPr>
              <w:pStyle w:val="Tabletext1"/>
              <w:spacing w:before="20"/>
              <w:rPr>
                <w:ins w:id="2083" w:author="Ross Norsworthy" w:date="2020-03-19T22:33:00Z"/>
                <w:rFonts w:ascii="Times New Roman" w:eastAsia="Calibri" w:hAnsi="Times New Roman" w:cs="Times New Roman"/>
                <w:szCs w:val="20"/>
              </w:rPr>
            </w:pPr>
            <w:ins w:id="2084" w:author="Ross Norsworthy" w:date="2020-03-19T22:33:00Z">
              <w:r w:rsidRPr="00970510">
                <w:rPr>
                  <w:rFonts w:ascii="Times New Roman" w:eastAsia="Calibri" w:hAnsi="Times New Roman" w:cs="Times New Roman"/>
                  <w:szCs w:val="20"/>
                </w:rPr>
                <w:t>34</w:t>
              </w:r>
            </w:ins>
          </w:p>
        </w:tc>
        <w:tc>
          <w:tcPr>
            <w:tcW w:w="992" w:type="dxa"/>
            <w:shd w:val="clear" w:color="auto" w:fill="auto"/>
          </w:tcPr>
          <w:p w14:paraId="3AF76013" w14:textId="77777777" w:rsidR="00A013FD" w:rsidRPr="00970510" w:rsidRDefault="00A013FD" w:rsidP="00D112AF">
            <w:pPr>
              <w:pStyle w:val="Tabletext1"/>
              <w:spacing w:before="20"/>
              <w:rPr>
                <w:ins w:id="2085" w:author="Ross Norsworthy" w:date="2020-03-19T22:33:00Z"/>
                <w:rFonts w:ascii="Times New Roman" w:eastAsia="Calibri" w:hAnsi="Times New Roman" w:cs="Times New Roman"/>
                <w:szCs w:val="20"/>
              </w:rPr>
            </w:pPr>
            <w:ins w:id="2086" w:author="Ross Norsworthy" w:date="2020-03-19T22:33:00Z">
              <w:r w:rsidRPr="00970510">
                <w:rPr>
                  <w:rFonts w:ascii="Times New Roman" w:eastAsia="Calibri" w:hAnsi="Times New Roman" w:cs="Times New Roman"/>
                  <w:szCs w:val="20"/>
                </w:rPr>
                <w:t>1/3</w:t>
              </w:r>
            </w:ins>
          </w:p>
        </w:tc>
        <w:tc>
          <w:tcPr>
            <w:tcW w:w="1277" w:type="dxa"/>
            <w:shd w:val="clear" w:color="auto" w:fill="auto"/>
          </w:tcPr>
          <w:p w14:paraId="3F2D9F2E" w14:textId="77777777" w:rsidR="00A013FD" w:rsidRPr="00970510" w:rsidRDefault="00A013FD" w:rsidP="00D112AF">
            <w:pPr>
              <w:pStyle w:val="Tabletext1"/>
              <w:spacing w:before="20"/>
              <w:rPr>
                <w:ins w:id="2087" w:author="Ross Norsworthy" w:date="2020-03-19T22:33:00Z"/>
                <w:rFonts w:ascii="Times New Roman" w:eastAsia="Calibri" w:hAnsi="Times New Roman" w:cs="Times New Roman"/>
                <w:szCs w:val="20"/>
              </w:rPr>
            </w:pPr>
            <w:ins w:id="2088" w:author="Ross Norsworthy" w:date="2020-03-19T22:33:00Z">
              <w:r w:rsidRPr="00970510">
                <w:rPr>
                  <w:rFonts w:ascii="Times New Roman" w:eastAsia="Calibri" w:hAnsi="Times New Roman" w:cs="Times New Roman"/>
                  <w:szCs w:val="20"/>
                </w:rPr>
                <w:t>4160*2</w:t>
              </w:r>
            </w:ins>
          </w:p>
        </w:tc>
        <w:tc>
          <w:tcPr>
            <w:tcW w:w="1083" w:type="dxa"/>
            <w:shd w:val="clear" w:color="auto" w:fill="auto"/>
          </w:tcPr>
          <w:p w14:paraId="54407F3A" w14:textId="77777777" w:rsidR="00A013FD" w:rsidRPr="00970510" w:rsidRDefault="00A013FD" w:rsidP="00D112AF">
            <w:pPr>
              <w:pStyle w:val="Tabletext1"/>
              <w:spacing w:before="20"/>
              <w:rPr>
                <w:ins w:id="2089" w:author="Ross Norsworthy" w:date="2020-03-19T22:33:00Z"/>
                <w:rFonts w:ascii="Times New Roman" w:eastAsia="Calibri" w:hAnsi="Times New Roman" w:cs="Times New Roman"/>
                <w:szCs w:val="20"/>
              </w:rPr>
            </w:pPr>
            <w:ins w:id="2090" w:author="Ross Norsworthy" w:date="2020-03-19T22:33:00Z">
              <w:r w:rsidRPr="00970510">
                <w:rPr>
                  <w:rFonts w:ascii="Times New Roman" w:eastAsia="Calibri" w:hAnsi="Times New Roman" w:cs="Times New Roman"/>
                  <w:szCs w:val="20"/>
                </w:rPr>
                <w:t>16|260</w:t>
              </w:r>
            </w:ins>
          </w:p>
        </w:tc>
        <w:tc>
          <w:tcPr>
            <w:tcW w:w="3379" w:type="dxa"/>
            <w:shd w:val="clear" w:color="auto" w:fill="auto"/>
          </w:tcPr>
          <w:p w14:paraId="495DB3E7" w14:textId="77777777" w:rsidR="00A013FD" w:rsidRPr="00970510" w:rsidRDefault="00A013FD" w:rsidP="00D112AF">
            <w:pPr>
              <w:pStyle w:val="Tabletext1"/>
              <w:spacing w:before="20"/>
              <w:rPr>
                <w:ins w:id="2091" w:author="Ross Norsworthy" w:date="2020-03-19T22:33:00Z"/>
                <w:rFonts w:ascii="Times New Roman" w:eastAsia="Calibri" w:hAnsi="Times New Roman" w:cs="Times New Roman"/>
                <w:szCs w:val="20"/>
                <w:lang w:eastAsia="en-GB"/>
              </w:rPr>
            </w:pPr>
            <w:ins w:id="2092" w:author="Ross Norsworthy" w:date="2020-03-19T22:33:00Z">
              <w:r w:rsidRPr="00970510">
                <w:rPr>
                  <w:rFonts w:ascii="Times New Roman" w:eastAsia="Calibri" w:hAnsi="Times New Roman" w:cs="Times New Roman"/>
                  <w:szCs w:val="20"/>
                  <w:lang w:val="nb-NO"/>
                </w:rPr>
                <w:t>163|157|149|137|197|47|241|251</w:t>
              </w:r>
            </w:ins>
          </w:p>
        </w:tc>
        <w:tc>
          <w:tcPr>
            <w:tcW w:w="1276" w:type="dxa"/>
            <w:shd w:val="clear" w:color="auto" w:fill="auto"/>
          </w:tcPr>
          <w:p w14:paraId="2ACB8AF9" w14:textId="77777777" w:rsidR="00A013FD" w:rsidRPr="00970510" w:rsidRDefault="00A013FD" w:rsidP="00D112AF">
            <w:pPr>
              <w:pStyle w:val="Tabletext1"/>
              <w:spacing w:before="20"/>
              <w:rPr>
                <w:ins w:id="2093" w:author="Ross Norsworthy" w:date="2020-03-19T22:33:00Z"/>
                <w:rFonts w:ascii="Times New Roman" w:eastAsia="Calibri" w:hAnsi="Times New Roman" w:cs="Times New Roman"/>
                <w:szCs w:val="20"/>
                <w:lang w:eastAsia="en-GB"/>
              </w:rPr>
            </w:pPr>
            <w:ins w:id="2094" w:author="Ross Norsworthy" w:date="2020-03-19T22:33:00Z">
              <w:r w:rsidRPr="00970510">
                <w:rPr>
                  <w:rFonts w:ascii="Times New Roman" w:eastAsia="Calibri" w:hAnsi="Times New Roman" w:cs="Times New Roman"/>
                  <w:szCs w:val="20"/>
                  <w:lang w:eastAsia="en-GB"/>
                </w:rPr>
                <w:t>4</w:t>
              </w:r>
            </w:ins>
          </w:p>
        </w:tc>
        <w:tc>
          <w:tcPr>
            <w:tcW w:w="850" w:type="dxa"/>
            <w:shd w:val="clear" w:color="auto" w:fill="auto"/>
          </w:tcPr>
          <w:p w14:paraId="5D9F3511" w14:textId="77777777" w:rsidR="00A013FD" w:rsidRPr="00970510" w:rsidRDefault="00A013FD" w:rsidP="00D112AF">
            <w:pPr>
              <w:pStyle w:val="Tabletext1"/>
              <w:spacing w:before="20"/>
              <w:rPr>
                <w:ins w:id="2095" w:author="Ross Norsworthy" w:date="2020-03-19T22:33:00Z"/>
                <w:rFonts w:ascii="Times New Roman" w:eastAsia="Calibri" w:hAnsi="Times New Roman" w:cs="Times New Roman"/>
                <w:szCs w:val="20"/>
                <w:lang w:eastAsia="en-GB"/>
              </w:rPr>
            </w:pPr>
            <w:ins w:id="2096" w:author="Ross Norsworthy" w:date="2020-03-19T22:33:00Z">
              <w:r w:rsidRPr="00970510">
                <w:rPr>
                  <w:rFonts w:ascii="Times New Roman" w:eastAsia="Calibri" w:hAnsi="Times New Roman" w:cs="Times New Roman"/>
                  <w:szCs w:val="20"/>
                  <w:lang w:eastAsia="en-GB"/>
                </w:rPr>
                <w:t>**</w:t>
              </w:r>
            </w:ins>
          </w:p>
        </w:tc>
      </w:tr>
    </w:tbl>
    <w:p w14:paraId="52AB5670" w14:textId="77777777" w:rsidR="00A013FD" w:rsidRPr="00A013FD" w:rsidRDefault="00A013FD" w:rsidP="006E338E">
      <w:pPr>
        <w:pStyle w:val="Tablefin"/>
        <w:rPr>
          <w:ins w:id="2097" w:author="Ross Norsworthy" w:date="2020-03-19T22:33:00Z"/>
        </w:rPr>
      </w:pPr>
    </w:p>
    <w:p w14:paraId="121FFA3B" w14:textId="77777777" w:rsidR="00A013FD" w:rsidRPr="00A013FD" w:rsidRDefault="00A013FD" w:rsidP="00A013FD">
      <w:pPr>
        <w:spacing w:after="120"/>
        <w:rPr>
          <w:ins w:id="2098" w:author="Ross Norsworthy" w:date="2020-03-19T22:33:00Z"/>
        </w:rPr>
      </w:pPr>
      <w:ins w:id="2099" w:author="Ross Norsworthy" w:date="2020-03-19T22:33:00Z">
        <w:r w:rsidRPr="00A013FD">
          <w:t>*) No previous definitions or simulations results available, but a default configuration suggested.</w:t>
        </w:r>
      </w:ins>
    </w:p>
    <w:p w14:paraId="6FCF605A" w14:textId="77777777" w:rsidR="00A013FD" w:rsidRPr="00A013FD" w:rsidRDefault="00A013FD" w:rsidP="00A013FD">
      <w:pPr>
        <w:spacing w:after="120"/>
        <w:rPr>
          <w:ins w:id="2100" w:author="Ross Norsworthy" w:date="2020-03-19T22:33:00Z"/>
        </w:rPr>
      </w:pPr>
      <w:ins w:id="2101" w:author="Ross Norsworthy" w:date="2020-03-19T22:33:00Z">
        <w:r w:rsidRPr="00A013FD">
          <w:t>**) No tail bits.</w:t>
        </w:r>
      </w:ins>
    </w:p>
    <w:p w14:paraId="01B0625F" w14:textId="044FD83B" w:rsidR="00A013FD" w:rsidRPr="00A013FD" w:rsidRDefault="00A013FD" w:rsidP="00A013FD">
      <w:pPr>
        <w:spacing w:after="120"/>
        <w:rPr>
          <w:ins w:id="2102" w:author="Ross Norsworthy" w:date="2020-03-19T22:33:00Z"/>
        </w:rPr>
      </w:pPr>
      <w:ins w:id="2103" w:author="Ross Norsworthy" w:date="2020-03-19T22:33:00Z">
        <w:r w:rsidRPr="00A013FD">
          <w:t xml:space="preserve">Table </w:t>
        </w:r>
      </w:ins>
      <w:ins w:id="2104" w:author="USA Editor 2021" w:date="2021-01-06T12:37:00Z">
        <w:r w:rsidR="003C0056" w:rsidRPr="003C0056">
          <w:rPr>
            <w:highlight w:val="green"/>
          </w:rPr>
          <w:t>4</w:t>
        </w:r>
      </w:ins>
      <w:ins w:id="2105" w:author="Ross Norsworthy" w:date="2020-03-19T22:33:00Z">
        <w:del w:id="2106" w:author="USA Editor 2021" w:date="2021-01-06T12:37:00Z">
          <w:r w:rsidRPr="003C0056" w:rsidDel="003C0056">
            <w:rPr>
              <w:highlight w:val="green"/>
            </w:rPr>
            <w:delText>5</w:delText>
          </w:r>
        </w:del>
        <w:r w:rsidRPr="00A013FD">
          <w:t xml:space="preserve"> will be extended as different information block lengths are defined.</w:t>
        </w:r>
      </w:ins>
    </w:p>
    <w:p w14:paraId="66BA8BC9" w14:textId="32916207" w:rsidR="00A013FD" w:rsidRPr="00A013FD" w:rsidRDefault="00A013FD" w:rsidP="00A013FD">
      <w:pPr>
        <w:spacing w:after="120"/>
        <w:rPr>
          <w:ins w:id="2107" w:author="Ross Norsworthy" w:date="2020-03-19T22:33:00Z"/>
        </w:rPr>
      </w:pPr>
      <w:ins w:id="2108" w:author="Ross Norsworthy" w:date="2020-03-19T22:33:00Z">
        <w:r w:rsidRPr="00A013FD">
          <w:t xml:space="preserve">This FEC will be calculated by first choosing prime numbers </w:t>
        </w:r>
        <w:r w:rsidRPr="00A013FD">
          <w:rPr>
            <w:i/>
            <w:iCs/>
          </w:rPr>
          <w:t>p</w:t>
        </w:r>
        <w:r w:rsidRPr="00A013FD">
          <w:rPr>
            <w:i/>
            <w:iCs/>
            <w:vertAlign w:val="subscript"/>
          </w:rPr>
          <w:t>q</w:t>
        </w:r>
        <w:r w:rsidRPr="00A013FD">
          <w:t xml:space="preserve">, </w:t>
        </w:r>
        <w:r w:rsidRPr="00A013FD">
          <w:rPr>
            <w:i/>
            <w:iCs/>
          </w:rPr>
          <w:t>q</w:t>
        </w:r>
        <w:r w:rsidRPr="00A013FD">
          <w:t xml:space="preserve"> </w:t>
        </w:r>
        <w:r w:rsidRPr="00A013FD">
          <w:sym w:font="Symbol" w:char="F0CE"/>
        </w:r>
        <w:r w:rsidRPr="00A013FD">
          <w:t xml:space="preserve"> (1, ..., 8) as given in Table </w:t>
        </w:r>
      </w:ins>
      <w:ins w:id="2109" w:author="USA Editor 2021" w:date="2021-01-06T12:37:00Z">
        <w:r w:rsidR="003C0056" w:rsidRPr="003C0056">
          <w:rPr>
            <w:highlight w:val="green"/>
          </w:rPr>
          <w:t>4</w:t>
        </w:r>
      </w:ins>
      <w:ins w:id="2110" w:author="Ross Norsworthy" w:date="2020-03-19T22:33:00Z">
        <w:del w:id="2111" w:author="USA Editor 2021" w:date="2021-01-06T12:37:00Z">
          <w:r w:rsidRPr="003C0056" w:rsidDel="003C0056">
            <w:rPr>
              <w:highlight w:val="green"/>
            </w:rPr>
            <w:delText>5</w:delText>
          </w:r>
        </w:del>
        <w:r w:rsidRPr="00A013FD">
          <w:t>.</w:t>
        </w:r>
      </w:ins>
    </w:p>
    <w:p w14:paraId="1D917D7C" w14:textId="77777777" w:rsidR="00A013FD" w:rsidRPr="00A013FD" w:rsidRDefault="00A013FD" w:rsidP="00A013FD">
      <w:pPr>
        <w:spacing w:after="120"/>
        <w:rPr>
          <w:ins w:id="2112" w:author="Ross Norsworthy" w:date="2020-03-19T22:33:00Z"/>
        </w:rPr>
      </w:pPr>
      <w:ins w:id="2113" w:author="Ross Norsworthy" w:date="2020-03-19T22:33:00Z">
        <w:r w:rsidRPr="00A013FD">
          <w:t xml:space="preserve">The following operations shall be performed for </w:t>
        </w:r>
        <w:r w:rsidRPr="00A013FD">
          <w:rPr>
            <w:i/>
            <w:iCs/>
          </w:rPr>
          <w:t>s</w:t>
        </w:r>
        <w:r w:rsidRPr="00A013FD">
          <w:t xml:space="preserve"> </w:t>
        </w:r>
        <w:r w:rsidRPr="00A013FD">
          <w:sym w:font="Symbol" w:char="F0CE"/>
        </w:r>
        <w:r w:rsidRPr="00A013FD">
          <w:t xml:space="preserve"> (1, ..., </w:t>
        </w:r>
        <w:r w:rsidRPr="00A013FD">
          <w:rPr>
            <w:i/>
            <w:iCs/>
          </w:rPr>
          <w:t>k</w:t>
        </w:r>
        <w:r w:rsidRPr="00A013FD">
          <w:t xml:space="preserve">) to obtain the permutation numbers </w:t>
        </w:r>
        <w:r w:rsidRPr="00A013FD">
          <w:rPr>
            <w:rFonts w:ascii="Cambria Math" w:hAnsi="Cambria Math"/>
          </w:rPr>
          <w:t>π</w:t>
        </w:r>
        <w:r w:rsidRPr="00A013FD">
          <w:t>(</w:t>
        </w:r>
        <w:r w:rsidRPr="00A013FD">
          <w:rPr>
            <w:i/>
            <w:iCs/>
          </w:rPr>
          <w:t>s</w:t>
        </w:r>
        <w:r w:rsidRPr="00A013FD">
          <w:t>):</w:t>
        </w:r>
      </w:ins>
    </w:p>
    <w:p w14:paraId="7187B1E5" w14:textId="77777777" w:rsidR="00A013FD" w:rsidRPr="00A013FD" w:rsidRDefault="00A013FD" w:rsidP="00A013FD">
      <w:pPr>
        <w:spacing w:after="120"/>
        <w:ind w:left="708"/>
        <w:rPr>
          <w:ins w:id="2114" w:author="Ross Norsworthy" w:date="2020-03-19T22:33:00Z"/>
          <w:i/>
        </w:rPr>
      </w:pPr>
      <m:oMathPara>
        <m:oMathParaPr>
          <m:jc m:val="left"/>
        </m:oMathParaPr>
        <m:oMath>
          <m:r>
            <w:ins w:id="2115" w:author="Ross Norsworthy" w:date="2020-03-19T22:33:00Z">
              <w:rPr>
                <w:rFonts w:ascii="Cambria Math" w:hAnsi="Cambria Math"/>
              </w:rPr>
              <m:t>m=</m:t>
            </w:ins>
          </m:r>
          <m:d>
            <m:dPr>
              <m:ctrlPr>
                <w:ins w:id="2116" w:author="Ross Norsworthy" w:date="2020-03-19T22:33:00Z">
                  <w:rPr>
                    <w:rFonts w:ascii="Cambria Math" w:hAnsi="Cambria Math"/>
                    <w:i/>
                  </w:rPr>
                </w:ins>
              </m:ctrlPr>
            </m:dPr>
            <m:e>
              <m:r>
                <w:ins w:id="2117" w:author="Ross Norsworthy" w:date="2020-03-19T22:33:00Z">
                  <w:rPr>
                    <w:rFonts w:ascii="Cambria Math" w:hAnsi="Cambria Math"/>
                  </w:rPr>
                  <m:t>s-1</m:t>
                </w:ins>
              </m:r>
            </m:e>
          </m:d>
          <m:r>
            <w:ins w:id="2118" w:author="Ross Norsworthy" w:date="2020-03-19T22:33:00Z">
              <w:rPr>
                <w:rFonts w:ascii="Cambria Math" w:hAnsi="Cambria Math"/>
              </w:rPr>
              <m:t xml:space="preserve"> mod 2</m:t>
            </w:ins>
          </m:r>
        </m:oMath>
      </m:oMathPara>
    </w:p>
    <w:p w14:paraId="7DC092B4" w14:textId="77777777" w:rsidR="00A013FD" w:rsidRPr="00A013FD" w:rsidRDefault="00A013FD" w:rsidP="00A013FD">
      <w:pPr>
        <w:spacing w:after="120"/>
        <w:ind w:left="708"/>
        <w:rPr>
          <w:ins w:id="2119" w:author="Ross Norsworthy" w:date="2020-03-19T22:33:00Z"/>
          <w:i/>
        </w:rPr>
      </w:pPr>
      <m:oMathPara>
        <m:oMathParaPr>
          <m:jc m:val="left"/>
        </m:oMathParaPr>
        <m:oMath>
          <m:r>
            <w:ins w:id="2120" w:author="Ross Norsworthy" w:date="2020-03-19T22:33:00Z">
              <w:rPr>
                <w:rFonts w:ascii="Cambria Math" w:hAnsi="Cambria Math"/>
              </w:rPr>
              <m:t>i=floor (</m:t>
            </w:ins>
          </m:r>
          <m:d>
            <m:dPr>
              <m:ctrlPr>
                <w:ins w:id="2121" w:author="Ross Norsworthy" w:date="2020-03-19T22:33:00Z">
                  <w:rPr>
                    <w:rFonts w:ascii="Cambria Math" w:hAnsi="Cambria Math"/>
                    <w:i/>
                  </w:rPr>
                </w:ins>
              </m:ctrlPr>
            </m:dPr>
            <m:e>
              <m:r>
                <w:ins w:id="2122" w:author="Ross Norsworthy" w:date="2020-03-19T22:33:00Z">
                  <w:rPr>
                    <w:rFonts w:ascii="Cambria Math" w:hAnsi="Cambria Math"/>
                  </w:rPr>
                  <m:t>s-1</m:t>
                </w:ins>
              </m:r>
            </m:e>
          </m:d>
          <m:r>
            <w:ins w:id="2123" w:author="Ross Norsworthy" w:date="2020-03-19T22:33:00Z">
              <w:rPr>
                <w:rFonts w:ascii="Cambria Math" w:hAnsi="Cambria Math"/>
              </w:rPr>
              <m:t xml:space="preserve"> /(2</m:t>
            </w:ins>
          </m:r>
          <m:sSub>
            <m:sSubPr>
              <m:ctrlPr>
                <w:ins w:id="2124" w:author="Ross Norsworthy" w:date="2020-03-19T22:33:00Z">
                  <w:rPr>
                    <w:rFonts w:ascii="Cambria Math" w:hAnsi="Cambria Math"/>
                    <w:i/>
                  </w:rPr>
                </w:ins>
              </m:ctrlPr>
            </m:sSubPr>
            <m:e>
              <m:r>
                <w:ins w:id="2125" w:author="Ross Norsworthy" w:date="2020-03-19T22:33:00Z">
                  <w:rPr>
                    <w:rFonts w:ascii="Cambria Math" w:hAnsi="Cambria Math"/>
                  </w:rPr>
                  <m:t>k</m:t>
                </w:ins>
              </m:r>
            </m:e>
            <m:sub>
              <m:r>
                <w:ins w:id="2126" w:author="Ross Norsworthy" w:date="2020-03-19T22:33:00Z">
                  <w:rPr>
                    <w:rFonts w:ascii="Cambria Math" w:hAnsi="Cambria Math"/>
                  </w:rPr>
                  <m:t>2</m:t>
                </w:ins>
              </m:r>
            </m:sub>
          </m:sSub>
          <m:r>
            <w:ins w:id="2127" w:author="Ross Norsworthy" w:date="2020-03-19T22:33:00Z">
              <w:rPr>
                <w:rFonts w:ascii="Cambria Math" w:hAnsi="Cambria Math"/>
              </w:rPr>
              <m:t>))</m:t>
            </w:ins>
          </m:r>
        </m:oMath>
      </m:oMathPara>
    </w:p>
    <w:p w14:paraId="5FC8EE9D" w14:textId="77777777" w:rsidR="00A013FD" w:rsidRPr="00A013FD" w:rsidRDefault="00A013FD" w:rsidP="00A013FD">
      <w:pPr>
        <w:spacing w:after="120"/>
        <w:ind w:left="708"/>
        <w:rPr>
          <w:ins w:id="2128" w:author="Ross Norsworthy" w:date="2020-03-19T22:33:00Z"/>
          <w:i/>
        </w:rPr>
      </w:pPr>
      <m:oMathPara>
        <m:oMathParaPr>
          <m:jc m:val="left"/>
        </m:oMathParaPr>
        <m:oMath>
          <m:r>
            <w:ins w:id="2129" w:author="Ross Norsworthy" w:date="2020-03-19T22:33:00Z">
              <w:rPr>
                <w:rFonts w:ascii="Cambria Math" w:hAnsi="Cambria Math"/>
              </w:rPr>
              <m:t>j=floor (</m:t>
            </w:ins>
          </m:r>
          <m:d>
            <m:dPr>
              <m:ctrlPr>
                <w:ins w:id="2130" w:author="Ross Norsworthy" w:date="2020-03-19T22:33:00Z">
                  <w:rPr>
                    <w:rFonts w:ascii="Cambria Math" w:hAnsi="Cambria Math"/>
                    <w:i/>
                  </w:rPr>
                </w:ins>
              </m:ctrlPr>
            </m:dPr>
            <m:e>
              <m:r>
                <w:ins w:id="2131" w:author="Ross Norsworthy" w:date="2020-03-19T22:33:00Z">
                  <w:rPr>
                    <w:rFonts w:ascii="Cambria Math" w:hAnsi="Cambria Math"/>
                  </w:rPr>
                  <m:t>s-1</m:t>
                </w:ins>
              </m:r>
            </m:e>
          </m:d>
          <m:r>
            <w:ins w:id="2132" w:author="Ross Norsworthy" w:date="2020-03-19T22:33:00Z">
              <w:rPr>
                <w:rFonts w:ascii="Cambria Math" w:hAnsi="Cambria Math"/>
              </w:rPr>
              <m:t xml:space="preserve"> /2))-i</m:t>
            </w:ins>
          </m:r>
          <m:sSub>
            <m:sSubPr>
              <m:ctrlPr>
                <w:ins w:id="2133" w:author="Ross Norsworthy" w:date="2020-03-19T22:33:00Z">
                  <w:rPr>
                    <w:rFonts w:ascii="Cambria Math" w:hAnsi="Cambria Math"/>
                    <w:i/>
                  </w:rPr>
                </w:ins>
              </m:ctrlPr>
            </m:sSubPr>
            <m:e>
              <m:r>
                <w:ins w:id="2134" w:author="Ross Norsworthy" w:date="2020-03-19T22:33:00Z">
                  <w:rPr>
                    <w:rFonts w:ascii="Cambria Math" w:hAnsi="Cambria Math"/>
                  </w:rPr>
                  <m:t>k</m:t>
                </w:ins>
              </m:r>
            </m:e>
            <m:sub>
              <m:r>
                <w:ins w:id="2135" w:author="Ross Norsworthy" w:date="2020-03-19T22:33:00Z">
                  <w:rPr>
                    <w:rFonts w:ascii="Cambria Math" w:hAnsi="Cambria Math"/>
                  </w:rPr>
                  <m:t>2</m:t>
                </w:ins>
              </m:r>
            </m:sub>
          </m:sSub>
        </m:oMath>
      </m:oMathPara>
    </w:p>
    <w:p w14:paraId="3A76D42D" w14:textId="77777777" w:rsidR="00A013FD" w:rsidRPr="00A013FD" w:rsidRDefault="00A013FD" w:rsidP="00A013FD">
      <w:pPr>
        <w:spacing w:after="120"/>
        <w:ind w:left="708"/>
        <w:rPr>
          <w:ins w:id="2136" w:author="Ross Norsworthy" w:date="2020-03-19T22:33:00Z"/>
          <w:i/>
        </w:rPr>
      </w:pPr>
      <m:oMathPara>
        <m:oMathParaPr>
          <m:jc m:val="left"/>
        </m:oMathParaPr>
        <m:oMath>
          <m:r>
            <w:ins w:id="2137" w:author="Ross Norsworthy" w:date="2020-03-19T22:33:00Z">
              <w:rPr>
                <w:rFonts w:ascii="Cambria Math" w:hAnsi="Cambria Math"/>
              </w:rPr>
              <m:t>t=</m:t>
            </w:ins>
          </m:r>
          <m:d>
            <m:dPr>
              <m:ctrlPr>
                <w:ins w:id="2138" w:author="Ross Norsworthy" w:date="2020-03-19T22:33:00Z">
                  <w:rPr>
                    <w:rFonts w:ascii="Cambria Math" w:hAnsi="Cambria Math"/>
                    <w:i/>
                  </w:rPr>
                </w:ins>
              </m:ctrlPr>
            </m:dPr>
            <m:e>
              <m:r>
                <w:ins w:id="2139" w:author="Ross Norsworthy" w:date="2020-03-19T22:33:00Z">
                  <w:rPr>
                    <w:rFonts w:ascii="Cambria Math" w:hAnsi="Cambria Math"/>
                  </w:rPr>
                  <m:t>19i+1</m:t>
                </w:ins>
              </m:r>
            </m:e>
          </m:d>
          <m:r>
            <w:ins w:id="2140" w:author="Ross Norsworthy" w:date="2020-03-19T22:33:00Z">
              <w:rPr>
                <w:rFonts w:ascii="Cambria Math" w:hAnsi="Cambria Math"/>
              </w:rPr>
              <m:t xml:space="preserve"> mod (</m:t>
            </w:ins>
          </m:r>
          <m:sSub>
            <m:sSubPr>
              <m:ctrlPr>
                <w:ins w:id="2141" w:author="Ross Norsworthy" w:date="2020-03-19T22:33:00Z">
                  <w:rPr>
                    <w:rFonts w:ascii="Cambria Math" w:hAnsi="Cambria Math"/>
                    <w:i/>
                  </w:rPr>
                </w:ins>
              </m:ctrlPr>
            </m:sSubPr>
            <m:e>
              <m:r>
                <w:ins w:id="2142" w:author="Ross Norsworthy" w:date="2020-03-19T22:33:00Z">
                  <w:rPr>
                    <w:rFonts w:ascii="Cambria Math" w:hAnsi="Cambria Math"/>
                  </w:rPr>
                  <m:t>k</m:t>
                </w:ins>
              </m:r>
            </m:e>
            <m:sub>
              <m:r>
                <w:ins w:id="2143" w:author="Ross Norsworthy" w:date="2020-03-19T22:33:00Z">
                  <w:rPr>
                    <w:rFonts w:ascii="Cambria Math" w:hAnsi="Cambria Math"/>
                  </w:rPr>
                  <m:t>1</m:t>
                </w:ins>
              </m:r>
            </m:sub>
          </m:sSub>
          <m:r>
            <w:ins w:id="2144" w:author="Ross Norsworthy" w:date="2020-03-19T22:33:00Z">
              <w:rPr>
                <w:rFonts w:ascii="Cambria Math" w:hAnsi="Cambria Math"/>
              </w:rPr>
              <m:t>/2)</m:t>
            </w:ins>
          </m:r>
        </m:oMath>
      </m:oMathPara>
    </w:p>
    <w:p w14:paraId="7BB6A5B3" w14:textId="77777777" w:rsidR="00A013FD" w:rsidRPr="00A013FD" w:rsidRDefault="00A013FD" w:rsidP="00A013FD">
      <w:pPr>
        <w:spacing w:after="120"/>
        <w:ind w:left="708"/>
        <w:rPr>
          <w:ins w:id="2145" w:author="Ross Norsworthy" w:date="2020-03-19T22:33:00Z"/>
          <w:i/>
        </w:rPr>
      </w:pPr>
      <m:oMathPara>
        <m:oMathParaPr>
          <m:jc m:val="left"/>
        </m:oMathParaPr>
        <m:oMath>
          <m:r>
            <w:ins w:id="2146" w:author="Ross Norsworthy" w:date="2020-03-19T22:33:00Z">
              <w:rPr>
                <w:rFonts w:ascii="Cambria Math" w:hAnsi="Cambria Math"/>
              </w:rPr>
              <m:t>q=t mod 8+1</m:t>
            </w:ins>
          </m:r>
        </m:oMath>
      </m:oMathPara>
    </w:p>
    <w:p w14:paraId="28FFBEB0" w14:textId="77777777" w:rsidR="00A013FD" w:rsidRPr="00A013FD" w:rsidRDefault="00A013FD" w:rsidP="00A013FD">
      <w:pPr>
        <w:spacing w:after="120"/>
        <w:ind w:left="708"/>
        <w:rPr>
          <w:ins w:id="2147" w:author="Ross Norsworthy" w:date="2020-03-19T22:33:00Z"/>
          <w:i/>
        </w:rPr>
      </w:pPr>
      <m:oMathPara>
        <m:oMathParaPr>
          <m:jc m:val="left"/>
        </m:oMathParaPr>
        <m:oMath>
          <m:r>
            <w:ins w:id="2148" w:author="Ross Norsworthy" w:date="2020-03-19T22:33:00Z">
              <w:rPr>
                <w:rFonts w:ascii="Cambria Math" w:hAnsi="Cambria Math"/>
              </w:rPr>
              <m:t>c=</m:t>
            </w:ins>
          </m:r>
          <m:d>
            <m:dPr>
              <m:ctrlPr>
                <w:ins w:id="2149" w:author="Ross Norsworthy" w:date="2020-03-19T22:33:00Z">
                  <w:rPr>
                    <w:rFonts w:ascii="Cambria Math" w:hAnsi="Cambria Math"/>
                    <w:i/>
                  </w:rPr>
                </w:ins>
              </m:ctrlPr>
            </m:dPr>
            <m:e>
              <m:sSub>
                <m:sSubPr>
                  <m:ctrlPr>
                    <w:ins w:id="2150" w:author="Ross Norsworthy" w:date="2020-03-19T22:33:00Z">
                      <w:rPr>
                        <w:rFonts w:ascii="Cambria Math" w:hAnsi="Cambria Math"/>
                        <w:i/>
                      </w:rPr>
                    </w:ins>
                  </m:ctrlPr>
                </m:sSubPr>
                <m:e>
                  <m:r>
                    <w:ins w:id="2151" w:author="Ross Norsworthy" w:date="2020-03-19T22:33:00Z">
                      <w:rPr>
                        <w:rFonts w:ascii="Cambria Math" w:hAnsi="Cambria Math"/>
                      </w:rPr>
                      <m:t>p</m:t>
                    </w:ins>
                  </m:r>
                </m:e>
                <m:sub>
                  <m:r>
                    <w:ins w:id="2152" w:author="Ross Norsworthy" w:date="2020-03-19T22:33:00Z">
                      <w:rPr>
                        <w:rFonts w:ascii="Cambria Math" w:hAnsi="Cambria Math"/>
                      </w:rPr>
                      <m:t>q</m:t>
                    </w:ins>
                  </m:r>
                </m:sub>
              </m:sSub>
              <m:r>
                <w:ins w:id="2153" w:author="Ross Norsworthy" w:date="2020-03-19T22:33:00Z">
                  <w:rPr>
                    <w:rFonts w:ascii="Cambria Math" w:hAnsi="Cambria Math"/>
                  </w:rPr>
                  <m:t>j+21m</m:t>
                </w:ins>
              </m:r>
            </m:e>
          </m:d>
          <m:r>
            <w:ins w:id="2154" w:author="Ross Norsworthy" w:date="2020-03-19T22:33:00Z">
              <w:rPr>
                <w:rFonts w:ascii="Cambria Math" w:hAnsi="Cambria Math"/>
              </w:rPr>
              <m:t xml:space="preserve"> mod </m:t>
            </w:ins>
          </m:r>
          <m:sSub>
            <m:sSubPr>
              <m:ctrlPr>
                <w:ins w:id="2155" w:author="Ross Norsworthy" w:date="2020-03-19T22:33:00Z">
                  <w:rPr>
                    <w:rFonts w:ascii="Cambria Math" w:hAnsi="Cambria Math"/>
                    <w:i/>
                  </w:rPr>
                </w:ins>
              </m:ctrlPr>
            </m:sSubPr>
            <m:e>
              <m:r>
                <w:ins w:id="2156" w:author="Ross Norsworthy" w:date="2020-03-19T22:33:00Z">
                  <w:rPr>
                    <w:rFonts w:ascii="Cambria Math" w:hAnsi="Cambria Math"/>
                  </w:rPr>
                  <m:t>k</m:t>
                </w:ins>
              </m:r>
            </m:e>
            <m:sub>
              <m:r>
                <w:ins w:id="2157" w:author="Ross Norsworthy" w:date="2020-03-19T22:33:00Z">
                  <w:rPr>
                    <w:rFonts w:ascii="Cambria Math" w:hAnsi="Cambria Math"/>
                  </w:rPr>
                  <m:t>2</m:t>
                </w:ins>
              </m:r>
            </m:sub>
          </m:sSub>
        </m:oMath>
      </m:oMathPara>
    </w:p>
    <w:p w14:paraId="764326BF" w14:textId="77777777" w:rsidR="00A013FD" w:rsidRPr="00A013FD" w:rsidRDefault="00A013FD" w:rsidP="00A013FD">
      <w:pPr>
        <w:spacing w:after="120"/>
        <w:ind w:left="708"/>
        <w:rPr>
          <w:ins w:id="2158" w:author="Ross Norsworthy" w:date="2020-03-19T22:33:00Z"/>
          <w:i/>
        </w:rPr>
      </w:pPr>
      <m:oMathPara>
        <m:oMathParaPr>
          <m:jc m:val="left"/>
        </m:oMathParaPr>
        <m:oMath>
          <m:r>
            <w:ins w:id="2159" w:author="Ross Norsworthy" w:date="2020-03-19T22:33:00Z">
              <m:rPr>
                <m:sty m:val="p"/>
              </m:rPr>
              <w:rPr>
                <w:rFonts w:ascii="Cambria Math" w:hAnsi="Cambria Math"/>
              </w:rPr>
              <m:t>π</m:t>
            </w:ins>
          </m:r>
          <m:d>
            <m:dPr>
              <m:ctrlPr>
                <w:ins w:id="2160" w:author="Ross Norsworthy" w:date="2020-03-19T22:33:00Z">
                  <w:rPr>
                    <w:rFonts w:ascii="Cambria Math" w:hAnsi="Cambria Math"/>
                    <w:i/>
                  </w:rPr>
                </w:ins>
              </m:ctrlPr>
            </m:dPr>
            <m:e>
              <m:r>
                <w:ins w:id="2161" w:author="Ross Norsworthy" w:date="2020-03-19T22:33:00Z">
                  <w:rPr>
                    <w:rFonts w:ascii="Cambria Math" w:hAnsi="Cambria Math"/>
                  </w:rPr>
                  <m:t>s</m:t>
                </w:ins>
              </m:r>
            </m:e>
          </m:d>
          <m:r>
            <w:ins w:id="2162" w:author="Ross Norsworthy" w:date="2020-03-19T22:33:00Z">
              <w:rPr>
                <w:rFonts w:ascii="Cambria Math" w:hAnsi="Cambria Math"/>
              </w:rPr>
              <m:t>=2</m:t>
            </w:ins>
          </m:r>
          <m:d>
            <m:dPr>
              <m:ctrlPr>
                <w:ins w:id="2163" w:author="Ross Norsworthy" w:date="2020-03-19T22:33:00Z">
                  <w:rPr>
                    <w:rFonts w:ascii="Cambria Math" w:hAnsi="Cambria Math"/>
                    <w:i/>
                  </w:rPr>
                </w:ins>
              </m:ctrlPr>
            </m:dPr>
            <m:e>
              <m:r>
                <w:ins w:id="2164" w:author="Ross Norsworthy" w:date="2020-03-19T22:33:00Z">
                  <w:rPr>
                    <w:rFonts w:ascii="Cambria Math" w:hAnsi="Cambria Math"/>
                  </w:rPr>
                  <m:t>t+c</m:t>
                </w:ins>
              </m:r>
              <m:sSub>
                <m:sSubPr>
                  <m:ctrlPr>
                    <w:ins w:id="2165" w:author="Ross Norsworthy" w:date="2020-03-19T22:33:00Z">
                      <w:rPr>
                        <w:rFonts w:ascii="Cambria Math" w:hAnsi="Cambria Math"/>
                        <w:i/>
                      </w:rPr>
                    </w:ins>
                  </m:ctrlPr>
                </m:sSubPr>
                <m:e>
                  <m:r>
                    <w:ins w:id="2166" w:author="Ross Norsworthy" w:date="2020-03-19T22:33:00Z">
                      <w:rPr>
                        <w:rFonts w:ascii="Cambria Math" w:hAnsi="Cambria Math"/>
                      </w:rPr>
                      <m:t>k</m:t>
                    </w:ins>
                  </m:r>
                </m:e>
                <m:sub>
                  <m:r>
                    <w:ins w:id="2167" w:author="Ross Norsworthy" w:date="2020-03-19T22:33:00Z">
                      <w:rPr>
                        <w:rFonts w:ascii="Cambria Math" w:hAnsi="Cambria Math"/>
                      </w:rPr>
                      <m:t>1</m:t>
                    </w:ins>
                  </m:r>
                </m:sub>
              </m:sSub>
              <m:r>
                <w:ins w:id="2168" w:author="Ross Norsworthy" w:date="2020-03-19T22:33:00Z">
                  <w:rPr>
                    <w:rFonts w:ascii="Cambria Math" w:hAnsi="Cambria Math"/>
                  </w:rPr>
                  <m:t>/2+1</m:t>
                </w:ins>
              </m:r>
            </m:e>
          </m:d>
          <m:r>
            <w:ins w:id="2169" w:author="Ross Norsworthy" w:date="2020-03-19T22:33:00Z">
              <w:rPr>
                <w:rFonts w:ascii="Cambria Math" w:hAnsi="Cambria Math"/>
              </w:rPr>
              <m:t>-m</m:t>
            </w:ins>
          </m:r>
        </m:oMath>
      </m:oMathPara>
    </w:p>
    <w:p w14:paraId="0932722A" w14:textId="77777777" w:rsidR="00A013FD" w:rsidRPr="00A013FD" w:rsidRDefault="00A013FD" w:rsidP="00A013FD">
      <w:pPr>
        <w:spacing w:after="120"/>
        <w:rPr>
          <w:ins w:id="2170" w:author="Ross Norsworthy" w:date="2020-03-19T22:33:00Z"/>
        </w:rPr>
      </w:pPr>
      <w:ins w:id="2171" w:author="Ross Norsworthy" w:date="2020-03-19T22:33:00Z">
        <w:r w:rsidRPr="00A013FD">
          <w:t xml:space="preserve">The permutation numbers shall be interpreted such that the </w:t>
        </w:r>
        <w:r w:rsidRPr="00A013FD">
          <w:rPr>
            <w:i/>
            <w:iCs/>
          </w:rPr>
          <w:t>s</w:t>
        </w:r>
        <w:r w:rsidRPr="00A013FD">
          <w:rPr>
            <w:szCs w:val="24"/>
            <w:vertAlign w:val="superscript"/>
          </w:rPr>
          <w:t>th</w:t>
        </w:r>
        <w:r w:rsidRPr="00A013FD">
          <w:t xml:space="preserve"> bit read out after interleaving is the </w:t>
        </w:r>
        <w:r w:rsidRPr="00A013FD">
          <w:rPr>
            <w:rFonts w:ascii="Cambria Math" w:hAnsi="Cambria Math"/>
          </w:rPr>
          <w:t>π</w:t>
        </w:r>
        <w:r w:rsidRPr="00A013FD">
          <w:t>(</w:t>
        </w:r>
        <w:r w:rsidRPr="00A013FD">
          <w:rPr>
            <w:i/>
            <w:iCs/>
          </w:rPr>
          <w:t>s</w:t>
        </w:r>
        <w:r w:rsidRPr="00A013FD">
          <w:t>)</w:t>
        </w:r>
        <w:r w:rsidRPr="00A013FD">
          <w:rPr>
            <w:vertAlign w:val="superscript"/>
          </w:rPr>
          <w:t>th</w:t>
        </w:r>
        <w:r w:rsidRPr="00A013FD">
          <w:t xml:space="preserve"> bit of the input information block.</w:t>
        </w:r>
      </w:ins>
    </w:p>
    <w:p w14:paraId="6F5263A3" w14:textId="540706BE" w:rsidR="00A013FD" w:rsidRPr="0080100B" w:rsidRDefault="00966D23" w:rsidP="006B4DA5">
      <w:pPr>
        <w:pStyle w:val="Heading4"/>
        <w:rPr>
          <w:ins w:id="2172" w:author="Ross Norsworthy" w:date="2020-03-19T22:33:00Z"/>
          <w:rFonts w:eastAsia="Calibri"/>
          <w:lang w:eastAsia="en-GB"/>
        </w:rPr>
      </w:pPr>
      <w:ins w:id="2173" w:author="Song, Xiaojing" w:date="2020-08-24T16:31:00Z">
        <w:del w:id="2174" w:author="USA Editor 2021" w:date="2020-12-10T16:41:00Z">
          <w:r w:rsidRPr="00834D8B" w:rsidDel="00DC6C4D">
            <w:rPr>
              <w:rFonts w:eastAsia="Calibri"/>
              <w:smallCaps/>
              <w:szCs w:val="24"/>
              <w:highlight w:val="green"/>
              <w:lang w:eastAsia="en-GB"/>
            </w:rPr>
            <w:delText>A</w:delText>
          </w:r>
          <w:r w:rsidDel="00DC6C4D">
            <w:rPr>
              <w:rFonts w:eastAsia="Calibri"/>
              <w:smallCaps/>
              <w:szCs w:val="24"/>
              <w:lang w:eastAsia="en-GB"/>
            </w:rPr>
            <w:delText xml:space="preserve"> </w:delText>
          </w:r>
        </w:del>
      </w:ins>
      <w:ins w:id="2175" w:author="Song, Xiaojing" w:date="2020-08-21T15:10:00Z">
        <w:r w:rsidR="004B3F85" w:rsidRPr="00C00206">
          <w:rPr>
            <w:rFonts w:eastAsia="Calibri"/>
            <w:smallCaps/>
            <w:szCs w:val="24"/>
            <w:lang w:eastAsia="en-GB"/>
          </w:rPr>
          <w:t>1.2.4.4</w:t>
        </w:r>
        <w:r w:rsidR="004B3F85" w:rsidRPr="00C00206">
          <w:rPr>
            <w:rFonts w:eastAsia="Calibri"/>
            <w:smallCaps/>
            <w:szCs w:val="24"/>
            <w:lang w:eastAsia="en-GB"/>
          </w:rPr>
          <w:tab/>
        </w:r>
      </w:ins>
      <w:ins w:id="2176" w:author="Ross Norsworthy" w:date="2020-03-19T22:33:00Z">
        <w:r w:rsidR="00A013FD" w:rsidRPr="0080100B">
          <w:rPr>
            <w:rFonts w:eastAsia="Calibri"/>
            <w:lang w:eastAsia="en-GB"/>
          </w:rPr>
          <w:t>Rate Adaptation</w:t>
        </w:r>
      </w:ins>
    </w:p>
    <w:p w14:paraId="46C54EC3" w14:textId="2D6051F3" w:rsidR="00A013FD" w:rsidRPr="00A013FD" w:rsidRDefault="00A013FD" w:rsidP="00A013FD">
      <w:pPr>
        <w:spacing w:after="120"/>
        <w:rPr>
          <w:ins w:id="2177" w:author="Ross Norsworthy" w:date="2020-03-19T22:33:00Z"/>
        </w:rPr>
      </w:pPr>
      <w:ins w:id="2178" w:author="Ross Norsworthy" w:date="2020-03-19T22:33:00Z">
        <w:r w:rsidRPr="00A013FD">
          <w:t xml:space="preserve">Rate adaptation is obtained by puncturing the encoder output as in § 5.3.1 of </w:t>
        </w:r>
        <w:del w:id="2179" w:author="USA Editor 2021" w:date="2020-12-10T12:53:00Z">
          <w:r w:rsidRPr="00834D8B" w:rsidDel="00273DC4">
            <w:rPr>
              <w:highlight w:val="green"/>
              <w:rPrChange w:id="2180" w:author="USA Editor 2021" w:date="2020-12-11T10:32:00Z">
                <w:rPr/>
              </w:rPrChange>
            </w:rPr>
            <w:delText>[</w:delText>
          </w:r>
        </w:del>
      </w:ins>
      <w:ins w:id="2181" w:author="USA Editor 2021" w:date="2020-12-10T12:53:00Z">
        <w:r w:rsidR="00273DC4" w:rsidRPr="00834D8B">
          <w:rPr>
            <w:highlight w:val="green"/>
            <w:rPrChange w:id="2182" w:author="USA Editor 2021" w:date="2020-12-11T10:32:00Z">
              <w:rPr/>
            </w:rPrChange>
          </w:rPr>
          <w:t>{</w:t>
        </w:r>
      </w:ins>
      <w:ins w:id="2183" w:author="Ross Norsworthy" w:date="2020-03-19T22:33:00Z">
        <w:r w:rsidRPr="0098498F">
          <w:t>RD-1</w:t>
        </w:r>
      </w:ins>
      <w:ins w:id="2184" w:author="USA Editor 2021" w:date="2020-12-10T12:54:00Z">
        <w:r w:rsidR="00273DC4" w:rsidRPr="0098498F">
          <w:rPr>
            <w:highlight w:val="green"/>
          </w:rPr>
          <w:t>}</w:t>
        </w:r>
      </w:ins>
      <w:ins w:id="2185" w:author="Ross Norsworthy" w:date="2020-03-19T22:33:00Z">
        <w:del w:id="2186" w:author="USA Editor 2021" w:date="2020-12-10T12:54:00Z">
          <w:r w:rsidRPr="0098498F" w:rsidDel="00273DC4">
            <w:rPr>
              <w:highlight w:val="green"/>
            </w:rPr>
            <w:delText>]</w:delText>
          </w:r>
        </w:del>
        <w:r w:rsidRPr="00A013FD">
          <w:t xml:space="preserve">, as recalled in Table </w:t>
        </w:r>
      </w:ins>
      <w:ins w:id="2187" w:author="USA Editor 2021" w:date="2021-01-06T12:38:00Z">
        <w:r w:rsidR="003C0056" w:rsidRPr="003C0056">
          <w:rPr>
            <w:highlight w:val="green"/>
          </w:rPr>
          <w:t>5</w:t>
        </w:r>
      </w:ins>
      <w:ins w:id="2188" w:author="Ross Norsworthy" w:date="2020-03-19T22:33:00Z">
        <w:del w:id="2189" w:author="USA Editor 2021" w:date="2021-01-06T12:38:00Z">
          <w:r w:rsidRPr="003C0056" w:rsidDel="003C0056">
            <w:rPr>
              <w:highlight w:val="green"/>
            </w:rPr>
            <w:delText>6</w:delText>
          </w:r>
        </w:del>
        <w:r w:rsidRPr="00A013FD">
          <w:t xml:space="preserve"> for the first </w:t>
        </w:r>
        <w:r w:rsidRPr="00A013FD">
          <w:rPr>
            <w:i/>
            <w:iCs/>
          </w:rPr>
          <w:t>k</w:t>
        </w:r>
        <w:r w:rsidRPr="00A013FD">
          <w:t xml:space="preserve"> clocks, and as in </w:t>
        </w:r>
        <w:del w:id="2190" w:author="USA Editor 2021" w:date="2020-12-10T12:54:00Z">
          <w:r w:rsidRPr="00834D8B" w:rsidDel="00273DC4">
            <w:rPr>
              <w:highlight w:val="green"/>
              <w:rPrChange w:id="2191" w:author="USA Editor 2021" w:date="2020-12-11T10:32:00Z">
                <w:rPr/>
              </w:rPrChange>
            </w:rPr>
            <w:delText>[</w:delText>
          </w:r>
        </w:del>
      </w:ins>
      <w:ins w:id="2192" w:author="USA Editor 2021" w:date="2020-12-10T12:54:00Z">
        <w:r w:rsidR="00273DC4" w:rsidRPr="00834D8B">
          <w:rPr>
            <w:highlight w:val="green"/>
            <w:rPrChange w:id="2193" w:author="USA Editor 2021" w:date="2020-12-11T10:32:00Z">
              <w:rPr/>
            </w:rPrChange>
          </w:rPr>
          <w:t>{</w:t>
        </w:r>
      </w:ins>
      <w:ins w:id="2194" w:author="Ross Norsworthy" w:date="2020-03-19T22:33:00Z">
        <w:r w:rsidRPr="0098498F">
          <w:t>RD-1</w:t>
        </w:r>
      </w:ins>
      <w:ins w:id="2195" w:author="USA Editor 2021" w:date="2020-12-10T12:54:00Z">
        <w:r w:rsidR="00273DC4" w:rsidRPr="0098498F">
          <w:rPr>
            <w:highlight w:val="green"/>
          </w:rPr>
          <w:t>}</w:t>
        </w:r>
      </w:ins>
      <w:ins w:id="2196" w:author="Ross Norsworthy" w:date="2020-03-19T22:33:00Z">
        <w:del w:id="2197" w:author="USA Editor 2021" w:date="2020-12-10T12:54:00Z">
          <w:r w:rsidRPr="0098498F" w:rsidDel="00273DC4">
            <w:rPr>
              <w:highlight w:val="green"/>
            </w:rPr>
            <w:delText>]</w:delText>
          </w:r>
        </w:del>
        <w:r w:rsidRPr="00A013FD">
          <w:t>.</w:t>
        </w:r>
      </w:ins>
    </w:p>
    <w:p w14:paraId="1A6B7412" w14:textId="0E436A86" w:rsidR="00A013FD" w:rsidRPr="00A013FD" w:rsidRDefault="00A013FD" w:rsidP="00A013FD">
      <w:pPr>
        <w:spacing w:after="120"/>
        <w:rPr>
          <w:ins w:id="2198" w:author="Ross Norsworthy" w:date="2020-03-19T22:33:00Z"/>
        </w:rPr>
      </w:pPr>
      <w:ins w:id="2199" w:author="Ross Norsworthy" w:date="2020-03-19T22:33:00Z">
        <w:r w:rsidRPr="00A013FD">
          <w:t xml:space="preserve">The puncturing table for the termination part is given in Table </w:t>
        </w:r>
      </w:ins>
      <w:ins w:id="2200" w:author="USA Editor 2021" w:date="2021-01-06T12:38:00Z">
        <w:r w:rsidR="003C0056" w:rsidRPr="003C0056">
          <w:rPr>
            <w:highlight w:val="green"/>
          </w:rPr>
          <w:t>6</w:t>
        </w:r>
      </w:ins>
      <w:ins w:id="2201" w:author="Ross Norsworthy" w:date="2020-03-19T22:33:00Z">
        <w:del w:id="2202" w:author="USA Editor 2021" w:date="2021-01-06T12:38:00Z">
          <w:r w:rsidRPr="003C0056" w:rsidDel="003C0056">
            <w:rPr>
              <w:highlight w:val="green"/>
            </w:rPr>
            <w:delText>7</w:delText>
          </w:r>
        </w:del>
        <w:r w:rsidRPr="00A013FD">
          <w:t xml:space="preserve">. The last two rows of Table </w:t>
        </w:r>
      </w:ins>
      <w:ins w:id="2203" w:author="USA Editor 2021" w:date="2021-01-06T12:47:00Z">
        <w:r w:rsidR="00697E0D" w:rsidRPr="00697E0D">
          <w:rPr>
            <w:highlight w:val="green"/>
          </w:rPr>
          <w:t>6</w:t>
        </w:r>
      </w:ins>
      <w:ins w:id="2204" w:author="Ross Norsworthy" w:date="2020-03-19T22:33:00Z">
        <w:del w:id="2205" w:author="USA Editor 2021" w:date="2021-01-06T12:47:00Z">
          <w:r w:rsidRPr="00697E0D" w:rsidDel="00697E0D">
            <w:rPr>
              <w:highlight w:val="green"/>
            </w:rPr>
            <w:delText>7</w:delText>
          </w:r>
        </w:del>
        <w:r w:rsidRPr="00A013FD">
          <w:t xml:space="preserve"> are not part of </w:t>
        </w:r>
        <w:del w:id="2206" w:author="USA Editor 2021" w:date="2020-12-10T12:54:00Z">
          <w:r w:rsidRPr="00834D8B" w:rsidDel="00273DC4">
            <w:rPr>
              <w:highlight w:val="green"/>
              <w:rPrChange w:id="2207" w:author="USA Editor 2021" w:date="2020-12-11T10:33:00Z">
                <w:rPr/>
              </w:rPrChange>
            </w:rPr>
            <w:delText>[</w:delText>
          </w:r>
        </w:del>
      </w:ins>
      <w:ins w:id="2208" w:author="USA Editor 2021" w:date="2020-12-10T12:54:00Z">
        <w:r w:rsidR="00273DC4" w:rsidRPr="00834D8B">
          <w:rPr>
            <w:highlight w:val="green"/>
            <w:rPrChange w:id="2209" w:author="USA Editor 2021" w:date="2020-12-11T10:33:00Z">
              <w:rPr/>
            </w:rPrChange>
          </w:rPr>
          <w:t>{</w:t>
        </w:r>
      </w:ins>
      <w:ins w:id="2210" w:author="Ross Norsworthy" w:date="2020-03-19T22:33:00Z">
        <w:r w:rsidRPr="0098498F">
          <w:t>RD-1</w:t>
        </w:r>
      </w:ins>
      <w:ins w:id="2211" w:author="USA Editor 2021" w:date="2020-12-10T12:54:00Z">
        <w:r w:rsidR="00273DC4" w:rsidRPr="0098498F">
          <w:rPr>
            <w:highlight w:val="green"/>
          </w:rPr>
          <w:t>}</w:t>
        </w:r>
      </w:ins>
      <w:ins w:id="2212" w:author="Ross Norsworthy" w:date="2020-03-19T22:33:00Z">
        <w:del w:id="2213" w:author="USA Editor 2021" w:date="2020-12-10T12:54:00Z">
          <w:r w:rsidRPr="0098498F" w:rsidDel="00273DC4">
            <w:rPr>
              <w:highlight w:val="green"/>
            </w:rPr>
            <w:delText>]</w:delText>
          </w:r>
        </w:del>
        <w:r w:rsidRPr="00A013FD">
          <w:t xml:space="preserve">. </w:t>
        </w:r>
      </w:ins>
    </w:p>
    <w:p w14:paraId="2750993A" w14:textId="13521477" w:rsidR="005E52EC" w:rsidRDefault="00A013FD" w:rsidP="005E52EC">
      <w:pPr>
        <w:pStyle w:val="TableNo"/>
        <w:rPr>
          <w:lang w:val="en-US"/>
        </w:rPr>
      </w:pPr>
      <w:bookmarkStart w:id="2214" w:name="_Toc35546104"/>
      <w:ins w:id="2215" w:author="Ross Norsworthy" w:date="2020-03-19T22:33:00Z">
        <w:r w:rsidRPr="00A013FD">
          <w:rPr>
            <w:lang w:val="en-US"/>
          </w:rPr>
          <w:t xml:space="preserve">Table </w:t>
        </w:r>
      </w:ins>
      <w:ins w:id="2216" w:author="USA Editor 2021" w:date="2021-01-06T12:38:00Z">
        <w:r w:rsidR="003C0056" w:rsidRPr="003C0056">
          <w:rPr>
            <w:highlight w:val="green"/>
            <w:lang w:val="en-US"/>
          </w:rPr>
          <w:t>5</w:t>
        </w:r>
      </w:ins>
      <w:ins w:id="2217" w:author="Ross Norsworthy" w:date="2020-03-19T22:33:00Z">
        <w:del w:id="2218" w:author="USA Editor 2021" w:date="2021-01-06T12:38:00Z">
          <w:r w:rsidRPr="003C0056" w:rsidDel="003C0056">
            <w:rPr>
              <w:highlight w:val="green"/>
              <w:lang w:val="en-US"/>
            </w:rPr>
            <w:delText>6</w:delText>
          </w:r>
        </w:del>
      </w:ins>
    </w:p>
    <w:p w14:paraId="5A1312DF" w14:textId="77777777" w:rsidR="00A013FD" w:rsidRPr="00A013FD" w:rsidRDefault="00A013FD" w:rsidP="005E52EC">
      <w:pPr>
        <w:pStyle w:val="Tabletitle"/>
        <w:rPr>
          <w:ins w:id="2219" w:author="Ross Norsworthy" w:date="2020-03-19T22:33:00Z"/>
          <w:lang w:val="en-US"/>
        </w:rPr>
      </w:pPr>
      <w:ins w:id="2220" w:author="Ross Norsworthy" w:date="2020-03-19T22:33:00Z">
        <w:r w:rsidRPr="00A013FD">
          <w:rPr>
            <w:lang w:val="en-US"/>
          </w:rPr>
          <w:t>Puncturing Patterns for Data Bit Periods</w:t>
        </w:r>
        <w:bookmarkEnd w:id="2214"/>
      </w:ins>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1271"/>
        <w:gridCol w:w="6807"/>
      </w:tblGrid>
      <w:tr w:rsidR="00A013FD" w:rsidRPr="001B35DE" w14:paraId="2415B8B8" w14:textId="77777777" w:rsidTr="00BF604E">
        <w:trPr>
          <w:cantSplit/>
          <w:tblHeader/>
          <w:ins w:id="2221" w:author="Ross Norsworthy" w:date="2020-03-19T22:33:00Z"/>
        </w:trPr>
        <w:tc>
          <w:tcPr>
            <w:tcW w:w="1561" w:type="dxa"/>
            <w:tcBorders>
              <w:top w:val="single" w:sz="4" w:space="0" w:color="auto"/>
              <w:left w:val="single" w:sz="4" w:space="0" w:color="auto"/>
              <w:bottom w:val="single" w:sz="4" w:space="0" w:color="auto"/>
              <w:right w:val="single" w:sz="4" w:space="0" w:color="auto"/>
            </w:tcBorders>
            <w:shd w:val="clear" w:color="auto" w:fill="4F81BD" w:themeFill="accent1"/>
          </w:tcPr>
          <w:p w14:paraId="28C7D5D2" w14:textId="77777777" w:rsidR="00A013FD" w:rsidRPr="00EC284F" w:rsidRDefault="00A013FD" w:rsidP="00EC284F">
            <w:pPr>
              <w:pStyle w:val="Tabletext1"/>
              <w:rPr>
                <w:ins w:id="2222" w:author="Ross Norsworthy" w:date="2020-03-19T22:33:00Z"/>
                <w:rFonts w:ascii="Times New Roman" w:hAnsi="Times New Roman" w:cs="Times New Roman"/>
              </w:rPr>
            </w:pPr>
            <w:ins w:id="2223" w:author="Ross Norsworthy" w:date="2020-03-19T22:33:00Z">
              <w:r w:rsidRPr="00EC284F">
                <w:rPr>
                  <w:rFonts w:ascii="Times New Roman" w:hAnsi="Times New Roman" w:cs="Times New Roman"/>
                </w:rPr>
                <w:t>Punc. Pattern ID</w:t>
              </w:r>
            </w:ins>
          </w:p>
        </w:tc>
        <w:tc>
          <w:tcPr>
            <w:tcW w:w="1271" w:type="dxa"/>
            <w:tcBorders>
              <w:top w:val="single" w:sz="4" w:space="0" w:color="auto"/>
              <w:left w:val="single" w:sz="4" w:space="0" w:color="auto"/>
              <w:bottom w:val="single" w:sz="4" w:space="0" w:color="auto"/>
              <w:right w:val="single" w:sz="4" w:space="0" w:color="auto"/>
            </w:tcBorders>
            <w:shd w:val="clear" w:color="auto" w:fill="4F81BD" w:themeFill="accent1"/>
          </w:tcPr>
          <w:p w14:paraId="1562A6D8" w14:textId="77777777" w:rsidR="00A013FD" w:rsidRPr="00EC284F" w:rsidRDefault="00A013FD" w:rsidP="00EC284F">
            <w:pPr>
              <w:pStyle w:val="Tabletext1"/>
              <w:rPr>
                <w:ins w:id="2224" w:author="Ross Norsworthy" w:date="2020-03-19T22:33:00Z"/>
                <w:rFonts w:ascii="Times New Roman" w:hAnsi="Times New Roman" w:cs="Times New Roman"/>
              </w:rPr>
            </w:pPr>
            <w:ins w:id="2225" w:author="Ross Norsworthy" w:date="2020-03-19T22:33:00Z">
              <w:r w:rsidRPr="00EC284F">
                <w:rPr>
                  <w:rFonts w:ascii="Times New Roman" w:hAnsi="Times New Roman" w:cs="Times New Roman"/>
                </w:rPr>
                <w:t>Code Rate</w:t>
              </w:r>
            </w:ins>
          </w:p>
        </w:tc>
        <w:tc>
          <w:tcPr>
            <w:tcW w:w="6807" w:type="dxa"/>
            <w:tcBorders>
              <w:top w:val="single" w:sz="4" w:space="0" w:color="auto"/>
              <w:left w:val="single" w:sz="4" w:space="0" w:color="auto"/>
              <w:bottom w:val="single" w:sz="4" w:space="0" w:color="auto"/>
              <w:right w:val="single" w:sz="4" w:space="0" w:color="auto"/>
            </w:tcBorders>
            <w:shd w:val="clear" w:color="auto" w:fill="4F81BD" w:themeFill="accent1"/>
          </w:tcPr>
          <w:p w14:paraId="04A75FE0" w14:textId="77777777" w:rsidR="00A013FD" w:rsidRPr="001B048E" w:rsidRDefault="00A013FD" w:rsidP="00EC284F">
            <w:pPr>
              <w:pStyle w:val="Tabletext1"/>
              <w:rPr>
                <w:ins w:id="2226" w:author="Ross Norsworthy" w:date="2020-03-19T22:33:00Z"/>
                <w:rFonts w:ascii="Times New Roman" w:hAnsi="Times New Roman" w:cs="Times New Roman"/>
                <w:lang w:val="es-ES"/>
              </w:rPr>
            </w:pPr>
            <w:ins w:id="2227" w:author="Ross Norsworthy" w:date="2020-03-19T22:33:00Z">
              <w:r w:rsidRPr="001B048E">
                <w:rPr>
                  <w:rFonts w:ascii="Times New Roman" w:hAnsi="Times New Roman" w:cs="Times New Roman"/>
                  <w:lang w:val="es-ES"/>
                </w:rPr>
                <w:t>Punc. Pattern (X; Y0; Y1; X’; Y’0; Y’1 | X; Y0; Y1; X’; Y’0; Y’1 | …)</w:t>
              </w:r>
            </w:ins>
          </w:p>
        </w:tc>
      </w:tr>
      <w:tr w:rsidR="00A013FD" w:rsidRPr="00A013FD" w14:paraId="76DE1D01" w14:textId="77777777" w:rsidTr="00BF604E">
        <w:trPr>
          <w:cantSplit/>
          <w:tblHeader/>
          <w:ins w:id="2228"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05C21FD" w14:textId="77777777" w:rsidR="00A013FD" w:rsidRPr="00EC284F" w:rsidRDefault="00A013FD" w:rsidP="00EC284F">
            <w:pPr>
              <w:pStyle w:val="Tabletext1"/>
              <w:rPr>
                <w:ins w:id="2229" w:author="Ross Norsworthy" w:date="2020-03-19T22:33:00Z"/>
                <w:rFonts w:ascii="Times New Roman" w:hAnsi="Times New Roman" w:cs="Times New Roman"/>
              </w:rPr>
            </w:pPr>
            <w:ins w:id="2230" w:author="Ross Norsworthy" w:date="2020-03-19T22:33:00Z">
              <w:r w:rsidRPr="00EC284F">
                <w:rPr>
                  <w:rFonts w:ascii="Times New Roman" w:hAnsi="Times New Roman" w:cs="Times New Roman"/>
                </w:rPr>
                <w:t>0</w:t>
              </w:r>
            </w:ins>
          </w:p>
        </w:tc>
        <w:tc>
          <w:tcPr>
            <w:tcW w:w="1271" w:type="dxa"/>
            <w:tcBorders>
              <w:top w:val="single" w:sz="4" w:space="0" w:color="auto"/>
              <w:left w:val="single" w:sz="4" w:space="0" w:color="auto"/>
              <w:bottom w:val="single" w:sz="4" w:space="0" w:color="auto"/>
              <w:right w:val="single" w:sz="4" w:space="0" w:color="auto"/>
            </w:tcBorders>
          </w:tcPr>
          <w:p w14:paraId="1990DB20" w14:textId="77777777" w:rsidR="00A013FD" w:rsidRPr="00EC284F" w:rsidRDefault="00A013FD" w:rsidP="00EC284F">
            <w:pPr>
              <w:pStyle w:val="Tabletext1"/>
              <w:rPr>
                <w:ins w:id="2231" w:author="Ross Norsworthy" w:date="2020-03-19T22:33:00Z"/>
                <w:rFonts w:ascii="Times New Roman" w:hAnsi="Times New Roman" w:cs="Times New Roman"/>
              </w:rPr>
            </w:pPr>
            <w:ins w:id="2232" w:author="Ross Norsworthy" w:date="2020-03-19T22:33:00Z">
              <w:r w:rsidRPr="00EC284F">
                <w:rPr>
                  <w:rFonts w:ascii="Times New Roman" w:hAnsi="Times New Roman" w:cs="Times New Roman"/>
                </w:rPr>
                <w:t>1/5</w:t>
              </w:r>
            </w:ins>
          </w:p>
        </w:tc>
        <w:tc>
          <w:tcPr>
            <w:tcW w:w="6807" w:type="dxa"/>
            <w:tcBorders>
              <w:top w:val="single" w:sz="4" w:space="0" w:color="auto"/>
              <w:left w:val="single" w:sz="4" w:space="0" w:color="auto"/>
              <w:bottom w:val="single" w:sz="4" w:space="0" w:color="auto"/>
              <w:right w:val="single" w:sz="4" w:space="0" w:color="auto"/>
            </w:tcBorders>
          </w:tcPr>
          <w:p w14:paraId="653329F9" w14:textId="77777777" w:rsidR="00A013FD" w:rsidRPr="00EC284F" w:rsidRDefault="00A013FD" w:rsidP="00EC284F">
            <w:pPr>
              <w:pStyle w:val="Tabletext1"/>
              <w:rPr>
                <w:ins w:id="2233" w:author="Ross Norsworthy" w:date="2020-03-19T22:33:00Z"/>
                <w:rFonts w:ascii="Times New Roman" w:hAnsi="Times New Roman" w:cs="Times New Roman"/>
              </w:rPr>
            </w:pPr>
            <w:ins w:id="2234" w:author="Ross Norsworthy" w:date="2020-03-19T22:33:00Z">
              <w:r w:rsidRPr="00EC284F">
                <w:rPr>
                  <w:rFonts w:ascii="Times New Roman" w:hAnsi="Times New Roman" w:cs="Times New Roman"/>
                </w:rPr>
                <w:t>1;1;1;0;1;1</w:t>
              </w:r>
            </w:ins>
          </w:p>
        </w:tc>
      </w:tr>
      <w:tr w:rsidR="00A013FD" w:rsidRPr="00A013FD" w14:paraId="5E86BE29" w14:textId="77777777" w:rsidTr="00BF604E">
        <w:trPr>
          <w:cantSplit/>
          <w:tblHeader/>
          <w:ins w:id="2235"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420BB09D" w14:textId="77777777" w:rsidR="00A013FD" w:rsidRPr="00EC284F" w:rsidRDefault="00A013FD" w:rsidP="00EC284F">
            <w:pPr>
              <w:pStyle w:val="Tabletext1"/>
              <w:rPr>
                <w:ins w:id="2236" w:author="Ross Norsworthy" w:date="2020-03-19T22:33:00Z"/>
                <w:rFonts w:ascii="Times New Roman" w:hAnsi="Times New Roman" w:cs="Times New Roman"/>
              </w:rPr>
            </w:pPr>
            <w:ins w:id="2237" w:author="Ross Norsworthy" w:date="2020-03-19T22:33:00Z">
              <w:r w:rsidRPr="00EC284F">
                <w:rPr>
                  <w:rFonts w:ascii="Times New Roman" w:hAnsi="Times New Roman" w:cs="Times New Roman"/>
                </w:rPr>
                <w:t>1</w:t>
              </w:r>
            </w:ins>
          </w:p>
        </w:tc>
        <w:tc>
          <w:tcPr>
            <w:tcW w:w="1271" w:type="dxa"/>
            <w:tcBorders>
              <w:top w:val="single" w:sz="4" w:space="0" w:color="auto"/>
              <w:left w:val="single" w:sz="4" w:space="0" w:color="auto"/>
              <w:bottom w:val="single" w:sz="4" w:space="0" w:color="auto"/>
              <w:right w:val="single" w:sz="4" w:space="0" w:color="auto"/>
            </w:tcBorders>
          </w:tcPr>
          <w:p w14:paraId="55835D9C" w14:textId="77777777" w:rsidR="00A013FD" w:rsidRPr="00EC284F" w:rsidRDefault="00A013FD" w:rsidP="00EC284F">
            <w:pPr>
              <w:pStyle w:val="Tabletext1"/>
              <w:rPr>
                <w:ins w:id="2238" w:author="Ross Norsworthy" w:date="2020-03-19T22:33:00Z"/>
                <w:rFonts w:ascii="Times New Roman" w:hAnsi="Times New Roman" w:cs="Times New Roman"/>
              </w:rPr>
            </w:pPr>
            <w:ins w:id="2239" w:author="Ross Norsworthy" w:date="2020-03-19T22:33:00Z">
              <w:r w:rsidRPr="00EC284F">
                <w:rPr>
                  <w:rFonts w:ascii="Times New Roman" w:hAnsi="Times New Roman" w:cs="Times New Roman"/>
                </w:rPr>
                <w:t>2/9</w:t>
              </w:r>
            </w:ins>
          </w:p>
        </w:tc>
        <w:tc>
          <w:tcPr>
            <w:tcW w:w="6807" w:type="dxa"/>
            <w:tcBorders>
              <w:top w:val="single" w:sz="4" w:space="0" w:color="auto"/>
              <w:left w:val="single" w:sz="4" w:space="0" w:color="auto"/>
              <w:bottom w:val="single" w:sz="4" w:space="0" w:color="auto"/>
              <w:right w:val="single" w:sz="4" w:space="0" w:color="auto"/>
            </w:tcBorders>
          </w:tcPr>
          <w:p w14:paraId="2BAB1D10" w14:textId="77777777" w:rsidR="00A013FD" w:rsidRPr="00EC284F" w:rsidRDefault="00A013FD" w:rsidP="00EC284F">
            <w:pPr>
              <w:pStyle w:val="Tabletext1"/>
              <w:rPr>
                <w:ins w:id="2240" w:author="Ross Norsworthy" w:date="2020-03-19T22:33:00Z"/>
                <w:rFonts w:ascii="Times New Roman" w:hAnsi="Times New Roman" w:cs="Times New Roman"/>
              </w:rPr>
            </w:pPr>
            <w:ins w:id="2241" w:author="Ross Norsworthy" w:date="2020-03-19T22:33:00Z">
              <w:r w:rsidRPr="00EC284F">
                <w:rPr>
                  <w:rFonts w:ascii="Times New Roman" w:hAnsi="Times New Roman" w:cs="Times New Roman"/>
                </w:rPr>
                <w:t>1;0;1;0;1;1    |    1;1;1;0;1;1    |    1;1;1;0;0;1    |    1;1;1;0;1;1</w:t>
              </w:r>
            </w:ins>
          </w:p>
        </w:tc>
      </w:tr>
      <w:tr w:rsidR="00A013FD" w:rsidRPr="00A013FD" w14:paraId="7786683F" w14:textId="77777777" w:rsidTr="00BF604E">
        <w:trPr>
          <w:cantSplit/>
          <w:tblHeader/>
          <w:ins w:id="2242"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23A1271" w14:textId="77777777" w:rsidR="00A013FD" w:rsidRPr="00EC284F" w:rsidRDefault="00A013FD" w:rsidP="00EC284F">
            <w:pPr>
              <w:pStyle w:val="Tabletext1"/>
              <w:rPr>
                <w:ins w:id="2243" w:author="Ross Norsworthy" w:date="2020-03-19T22:33:00Z"/>
                <w:rFonts w:ascii="Times New Roman" w:hAnsi="Times New Roman" w:cs="Times New Roman"/>
              </w:rPr>
            </w:pPr>
            <w:ins w:id="2244" w:author="Ross Norsworthy" w:date="2020-03-19T22:33:00Z">
              <w:r w:rsidRPr="00EC284F">
                <w:rPr>
                  <w:rFonts w:ascii="Times New Roman" w:hAnsi="Times New Roman" w:cs="Times New Roman"/>
                </w:rPr>
                <w:t>2</w:t>
              </w:r>
            </w:ins>
          </w:p>
        </w:tc>
        <w:tc>
          <w:tcPr>
            <w:tcW w:w="1271" w:type="dxa"/>
            <w:tcBorders>
              <w:top w:val="single" w:sz="4" w:space="0" w:color="auto"/>
              <w:left w:val="single" w:sz="4" w:space="0" w:color="auto"/>
              <w:bottom w:val="single" w:sz="4" w:space="0" w:color="auto"/>
              <w:right w:val="single" w:sz="4" w:space="0" w:color="auto"/>
            </w:tcBorders>
          </w:tcPr>
          <w:p w14:paraId="38E27A4E" w14:textId="77777777" w:rsidR="00A013FD" w:rsidRPr="00EC284F" w:rsidRDefault="00A013FD" w:rsidP="00EC284F">
            <w:pPr>
              <w:pStyle w:val="Tabletext1"/>
              <w:rPr>
                <w:ins w:id="2245" w:author="Ross Norsworthy" w:date="2020-03-19T22:33:00Z"/>
                <w:rFonts w:ascii="Times New Roman" w:hAnsi="Times New Roman" w:cs="Times New Roman"/>
              </w:rPr>
            </w:pPr>
            <w:ins w:id="2246" w:author="Ross Norsworthy" w:date="2020-03-19T22:33:00Z">
              <w:r w:rsidRPr="00EC284F">
                <w:rPr>
                  <w:rFonts w:ascii="Times New Roman" w:hAnsi="Times New Roman" w:cs="Times New Roman"/>
                </w:rPr>
                <w:t>1/4</w:t>
              </w:r>
            </w:ins>
          </w:p>
        </w:tc>
        <w:tc>
          <w:tcPr>
            <w:tcW w:w="6807" w:type="dxa"/>
            <w:tcBorders>
              <w:top w:val="single" w:sz="4" w:space="0" w:color="auto"/>
              <w:left w:val="single" w:sz="4" w:space="0" w:color="auto"/>
              <w:bottom w:val="single" w:sz="4" w:space="0" w:color="auto"/>
              <w:right w:val="single" w:sz="4" w:space="0" w:color="auto"/>
            </w:tcBorders>
          </w:tcPr>
          <w:p w14:paraId="637AC28C" w14:textId="77777777" w:rsidR="00A013FD" w:rsidRPr="00EC284F" w:rsidRDefault="00A013FD" w:rsidP="00EC284F">
            <w:pPr>
              <w:pStyle w:val="Tabletext1"/>
              <w:rPr>
                <w:ins w:id="2247" w:author="Ross Norsworthy" w:date="2020-03-19T22:33:00Z"/>
                <w:rFonts w:ascii="Times New Roman" w:hAnsi="Times New Roman" w:cs="Times New Roman"/>
              </w:rPr>
            </w:pPr>
            <w:ins w:id="2248" w:author="Ross Norsworthy" w:date="2020-03-19T22:33:00Z">
              <w:r w:rsidRPr="00EC284F">
                <w:rPr>
                  <w:rFonts w:ascii="Times New Roman" w:hAnsi="Times New Roman" w:cs="Times New Roman"/>
                </w:rPr>
                <w:t>1;1;1;0;0;1    |    1;1;0;0;1;1</w:t>
              </w:r>
            </w:ins>
          </w:p>
        </w:tc>
      </w:tr>
      <w:tr w:rsidR="00A013FD" w:rsidRPr="00A013FD" w14:paraId="790CBE7F" w14:textId="77777777" w:rsidTr="00BF604E">
        <w:trPr>
          <w:cantSplit/>
          <w:tblHeader/>
          <w:ins w:id="2249"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A5A2E99" w14:textId="77777777" w:rsidR="00A013FD" w:rsidRPr="00EC284F" w:rsidRDefault="00A013FD" w:rsidP="00EC284F">
            <w:pPr>
              <w:pStyle w:val="Tabletext1"/>
              <w:rPr>
                <w:ins w:id="2250" w:author="Ross Norsworthy" w:date="2020-03-19T22:33:00Z"/>
                <w:rFonts w:ascii="Times New Roman" w:hAnsi="Times New Roman" w:cs="Times New Roman"/>
              </w:rPr>
            </w:pPr>
            <w:ins w:id="2251" w:author="Ross Norsworthy" w:date="2020-03-19T22:33:00Z">
              <w:r w:rsidRPr="00EC284F">
                <w:rPr>
                  <w:rFonts w:ascii="Times New Roman" w:hAnsi="Times New Roman" w:cs="Times New Roman"/>
                </w:rPr>
                <w:t>3</w:t>
              </w:r>
            </w:ins>
          </w:p>
        </w:tc>
        <w:tc>
          <w:tcPr>
            <w:tcW w:w="1271" w:type="dxa"/>
            <w:tcBorders>
              <w:top w:val="single" w:sz="4" w:space="0" w:color="auto"/>
              <w:left w:val="single" w:sz="4" w:space="0" w:color="auto"/>
              <w:bottom w:val="single" w:sz="4" w:space="0" w:color="auto"/>
              <w:right w:val="single" w:sz="4" w:space="0" w:color="auto"/>
            </w:tcBorders>
          </w:tcPr>
          <w:p w14:paraId="70BA8B35" w14:textId="77777777" w:rsidR="00A013FD" w:rsidRPr="00EC284F" w:rsidRDefault="00A013FD" w:rsidP="00EC284F">
            <w:pPr>
              <w:pStyle w:val="Tabletext1"/>
              <w:rPr>
                <w:ins w:id="2252" w:author="Ross Norsworthy" w:date="2020-03-19T22:33:00Z"/>
                <w:rFonts w:ascii="Times New Roman" w:hAnsi="Times New Roman" w:cs="Times New Roman"/>
              </w:rPr>
            </w:pPr>
            <w:ins w:id="2253" w:author="Ross Norsworthy" w:date="2020-03-19T22:33:00Z">
              <w:r w:rsidRPr="00EC284F">
                <w:rPr>
                  <w:rFonts w:ascii="Times New Roman" w:hAnsi="Times New Roman" w:cs="Times New Roman"/>
                </w:rPr>
                <w:t>2/7</w:t>
              </w:r>
            </w:ins>
          </w:p>
        </w:tc>
        <w:tc>
          <w:tcPr>
            <w:tcW w:w="6807" w:type="dxa"/>
            <w:tcBorders>
              <w:top w:val="single" w:sz="4" w:space="0" w:color="auto"/>
              <w:left w:val="single" w:sz="4" w:space="0" w:color="auto"/>
              <w:bottom w:val="single" w:sz="4" w:space="0" w:color="auto"/>
              <w:right w:val="single" w:sz="4" w:space="0" w:color="auto"/>
            </w:tcBorders>
          </w:tcPr>
          <w:p w14:paraId="3F7B5230" w14:textId="77777777" w:rsidR="00A013FD" w:rsidRPr="00EC284F" w:rsidRDefault="00A013FD" w:rsidP="00EC284F">
            <w:pPr>
              <w:pStyle w:val="Tabletext1"/>
              <w:rPr>
                <w:ins w:id="2254" w:author="Ross Norsworthy" w:date="2020-03-19T22:33:00Z"/>
                <w:rFonts w:ascii="Times New Roman" w:hAnsi="Times New Roman" w:cs="Times New Roman"/>
              </w:rPr>
            </w:pPr>
            <w:ins w:id="2255" w:author="Ross Norsworthy" w:date="2020-03-19T22:33:00Z">
              <w:r w:rsidRPr="00EC284F">
                <w:rPr>
                  <w:rFonts w:ascii="Times New Roman" w:hAnsi="Times New Roman" w:cs="Times New Roman"/>
                </w:rPr>
                <w:t>1;0;1;0;0;1    |    1;0;1;0;1;1    |    1;0;1;0;0;1    |    1;1;1;0;0;1</w:t>
              </w:r>
            </w:ins>
          </w:p>
        </w:tc>
      </w:tr>
      <w:tr w:rsidR="00A013FD" w:rsidRPr="00A013FD" w14:paraId="0F8DF225" w14:textId="77777777" w:rsidTr="00BF604E">
        <w:trPr>
          <w:cantSplit/>
          <w:tblHeader/>
          <w:ins w:id="2256"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8F4FDC7" w14:textId="77777777" w:rsidR="00A013FD" w:rsidRPr="00EC284F" w:rsidRDefault="00A013FD" w:rsidP="00EC284F">
            <w:pPr>
              <w:pStyle w:val="Tabletext1"/>
              <w:rPr>
                <w:ins w:id="2257" w:author="Ross Norsworthy" w:date="2020-03-19T22:33:00Z"/>
                <w:rFonts w:ascii="Times New Roman" w:hAnsi="Times New Roman" w:cs="Times New Roman"/>
              </w:rPr>
            </w:pPr>
            <w:ins w:id="2258" w:author="Ross Norsworthy" w:date="2020-03-19T22:33:00Z">
              <w:r w:rsidRPr="00EC284F">
                <w:rPr>
                  <w:rFonts w:ascii="Times New Roman" w:hAnsi="Times New Roman" w:cs="Times New Roman"/>
                </w:rPr>
                <w:t>4</w:t>
              </w:r>
            </w:ins>
          </w:p>
        </w:tc>
        <w:tc>
          <w:tcPr>
            <w:tcW w:w="1271" w:type="dxa"/>
            <w:tcBorders>
              <w:top w:val="single" w:sz="4" w:space="0" w:color="auto"/>
              <w:left w:val="single" w:sz="4" w:space="0" w:color="auto"/>
              <w:bottom w:val="single" w:sz="4" w:space="0" w:color="auto"/>
              <w:right w:val="single" w:sz="4" w:space="0" w:color="auto"/>
            </w:tcBorders>
          </w:tcPr>
          <w:p w14:paraId="69B8AE02" w14:textId="77777777" w:rsidR="00A013FD" w:rsidRPr="00EC284F" w:rsidRDefault="00A013FD" w:rsidP="00EC284F">
            <w:pPr>
              <w:pStyle w:val="Tabletext1"/>
              <w:rPr>
                <w:ins w:id="2259" w:author="Ross Norsworthy" w:date="2020-03-19T22:33:00Z"/>
                <w:rFonts w:ascii="Times New Roman" w:hAnsi="Times New Roman" w:cs="Times New Roman"/>
              </w:rPr>
            </w:pPr>
            <w:ins w:id="2260" w:author="Ross Norsworthy" w:date="2020-03-19T22:33:00Z">
              <w:r w:rsidRPr="00EC284F">
                <w:rPr>
                  <w:rFonts w:ascii="Times New Roman" w:hAnsi="Times New Roman" w:cs="Times New Roman"/>
                </w:rPr>
                <w:t>1/3</w:t>
              </w:r>
            </w:ins>
          </w:p>
        </w:tc>
        <w:tc>
          <w:tcPr>
            <w:tcW w:w="6807" w:type="dxa"/>
            <w:tcBorders>
              <w:top w:val="single" w:sz="4" w:space="0" w:color="auto"/>
              <w:left w:val="single" w:sz="4" w:space="0" w:color="auto"/>
              <w:bottom w:val="single" w:sz="4" w:space="0" w:color="auto"/>
              <w:right w:val="single" w:sz="4" w:space="0" w:color="auto"/>
            </w:tcBorders>
          </w:tcPr>
          <w:p w14:paraId="6CF86029" w14:textId="77777777" w:rsidR="00A013FD" w:rsidRPr="00EC284F" w:rsidRDefault="00A013FD" w:rsidP="00EC284F">
            <w:pPr>
              <w:pStyle w:val="Tabletext1"/>
              <w:rPr>
                <w:ins w:id="2261" w:author="Ross Norsworthy" w:date="2020-03-19T22:33:00Z"/>
                <w:rFonts w:ascii="Times New Roman" w:hAnsi="Times New Roman" w:cs="Times New Roman"/>
              </w:rPr>
            </w:pPr>
            <w:ins w:id="2262" w:author="Ross Norsworthy" w:date="2020-03-19T22:33:00Z">
              <w:r w:rsidRPr="00EC284F">
                <w:rPr>
                  <w:rFonts w:ascii="Times New Roman" w:hAnsi="Times New Roman" w:cs="Times New Roman"/>
                </w:rPr>
                <w:t>1;1;0;0;1;0</w:t>
              </w:r>
            </w:ins>
          </w:p>
        </w:tc>
      </w:tr>
      <w:tr w:rsidR="00A013FD" w:rsidRPr="00A013FD" w14:paraId="78974F28" w14:textId="77777777" w:rsidTr="00BF604E">
        <w:trPr>
          <w:cantSplit/>
          <w:tblHeader/>
          <w:ins w:id="2263"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538F229F" w14:textId="77777777" w:rsidR="00A013FD" w:rsidRPr="00EC284F" w:rsidRDefault="00A013FD" w:rsidP="00EC284F">
            <w:pPr>
              <w:pStyle w:val="Tabletext1"/>
              <w:rPr>
                <w:ins w:id="2264" w:author="Ross Norsworthy" w:date="2020-03-19T22:33:00Z"/>
                <w:rFonts w:ascii="Times New Roman" w:hAnsi="Times New Roman" w:cs="Times New Roman"/>
              </w:rPr>
            </w:pPr>
            <w:ins w:id="2265" w:author="Ross Norsworthy" w:date="2020-03-19T22:33:00Z">
              <w:r w:rsidRPr="00EC284F">
                <w:rPr>
                  <w:rFonts w:ascii="Times New Roman" w:hAnsi="Times New Roman" w:cs="Times New Roman"/>
                </w:rPr>
                <w:t>5</w:t>
              </w:r>
            </w:ins>
          </w:p>
        </w:tc>
        <w:tc>
          <w:tcPr>
            <w:tcW w:w="1271" w:type="dxa"/>
            <w:tcBorders>
              <w:top w:val="single" w:sz="4" w:space="0" w:color="auto"/>
              <w:left w:val="single" w:sz="4" w:space="0" w:color="auto"/>
              <w:bottom w:val="single" w:sz="4" w:space="0" w:color="auto"/>
              <w:right w:val="single" w:sz="4" w:space="0" w:color="auto"/>
            </w:tcBorders>
          </w:tcPr>
          <w:p w14:paraId="35301BE8" w14:textId="77777777" w:rsidR="00A013FD" w:rsidRPr="00EC284F" w:rsidRDefault="00A013FD" w:rsidP="00EC284F">
            <w:pPr>
              <w:pStyle w:val="Tabletext1"/>
              <w:rPr>
                <w:ins w:id="2266" w:author="Ross Norsworthy" w:date="2020-03-19T22:33:00Z"/>
                <w:rFonts w:ascii="Times New Roman" w:hAnsi="Times New Roman" w:cs="Times New Roman"/>
              </w:rPr>
            </w:pPr>
            <w:ins w:id="2267" w:author="Ross Norsworthy" w:date="2020-03-19T22:33:00Z">
              <w:r w:rsidRPr="00EC284F">
                <w:rPr>
                  <w:rFonts w:ascii="Times New Roman" w:hAnsi="Times New Roman" w:cs="Times New Roman"/>
                </w:rPr>
                <w:t>2/5</w:t>
              </w:r>
            </w:ins>
          </w:p>
        </w:tc>
        <w:tc>
          <w:tcPr>
            <w:tcW w:w="6807" w:type="dxa"/>
            <w:tcBorders>
              <w:top w:val="single" w:sz="4" w:space="0" w:color="auto"/>
              <w:left w:val="single" w:sz="4" w:space="0" w:color="auto"/>
              <w:bottom w:val="single" w:sz="4" w:space="0" w:color="auto"/>
              <w:right w:val="single" w:sz="4" w:space="0" w:color="auto"/>
            </w:tcBorders>
          </w:tcPr>
          <w:p w14:paraId="11AB6D93" w14:textId="77777777" w:rsidR="00A013FD" w:rsidRPr="00EC284F" w:rsidRDefault="00A013FD" w:rsidP="00EC284F">
            <w:pPr>
              <w:pStyle w:val="Tabletext1"/>
              <w:rPr>
                <w:ins w:id="2268" w:author="Ross Norsworthy" w:date="2020-03-19T22:33:00Z"/>
                <w:rFonts w:ascii="Times New Roman" w:hAnsi="Times New Roman" w:cs="Times New Roman"/>
              </w:rPr>
            </w:pPr>
            <w:ins w:id="2269" w:author="Ross Norsworthy" w:date="2020-03-19T22:33:00Z">
              <w:r w:rsidRPr="00EC284F">
                <w:rPr>
                  <w:rFonts w:ascii="Times New Roman" w:hAnsi="Times New Roman" w:cs="Times New Roman"/>
                </w:rPr>
                <w:t>1;0;0;0;0;0    |    1;0;1;0;0;1    |    0;0;1;0;0;1    |    1;0;1;0;0;1    |    1;0;1;0;0;1    |    0;0;1;0;0;1    |    1;0;1;0;0;1    |    1;0;1;0;0;1    |    0;0;1;0;0;1    |    1;0;1;0;0;1    |    1;0;1;0;0;1    |    0;0;1;0;0;1</w:t>
              </w:r>
            </w:ins>
          </w:p>
        </w:tc>
      </w:tr>
      <w:tr w:rsidR="00A013FD" w:rsidRPr="00A013FD" w14:paraId="47F0BA08" w14:textId="77777777" w:rsidTr="00BF604E">
        <w:trPr>
          <w:cantSplit/>
          <w:tblHeader/>
          <w:ins w:id="2270"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5FC4988E" w14:textId="77777777" w:rsidR="00A013FD" w:rsidRPr="00EC284F" w:rsidRDefault="00A013FD" w:rsidP="00EC284F">
            <w:pPr>
              <w:pStyle w:val="Tabletext1"/>
              <w:rPr>
                <w:ins w:id="2271" w:author="Ross Norsworthy" w:date="2020-03-19T22:33:00Z"/>
                <w:rFonts w:ascii="Times New Roman" w:hAnsi="Times New Roman" w:cs="Times New Roman"/>
              </w:rPr>
            </w:pPr>
            <w:ins w:id="2272" w:author="Ross Norsworthy" w:date="2020-03-19T22:33:00Z">
              <w:r w:rsidRPr="00EC284F">
                <w:rPr>
                  <w:rFonts w:ascii="Times New Roman" w:hAnsi="Times New Roman" w:cs="Times New Roman"/>
                </w:rPr>
                <w:t>6</w:t>
              </w:r>
            </w:ins>
          </w:p>
        </w:tc>
        <w:tc>
          <w:tcPr>
            <w:tcW w:w="1271" w:type="dxa"/>
            <w:tcBorders>
              <w:top w:val="single" w:sz="4" w:space="0" w:color="auto"/>
              <w:left w:val="single" w:sz="4" w:space="0" w:color="auto"/>
              <w:bottom w:val="single" w:sz="4" w:space="0" w:color="auto"/>
              <w:right w:val="single" w:sz="4" w:space="0" w:color="auto"/>
            </w:tcBorders>
          </w:tcPr>
          <w:p w14:paraId="141D7680" w14:textId="77777777" w:rsidR="00A013FD" w:rsidRPr="00EC284F" w:rsidRDefault="00A013FD" w:rsidP="00EC284F">
            <w:pPr>
              <w:pStyle w:val="Tabletext1"/>
              <w:rPr>
                <w:ins w:id="2273" w:author="Ross Norsworthy" w:date="2020-03-19T22:33:00Z"/>
                <w:rFonts w:ascii="Times New Roman" w:hAnsi="Times New Roman" w:cs="Times New Roman"/>
              </w:rPr>
            </w:pPr>
            <w:ins w:id="2274" w:author="Ross Norsworthy" w:date="2020-03-19T22:33:00Z">
              <w:r w:rsidRPr="00EC284F">
                <w:rPr>
                  <w:rFonts w:ascii="Times New Roman" w:hAnsi="Times New Roman" w:cs="Times New Roman"/>
                </w:rPr>
                <w:t>1/2</w:t>
              </w:r>
            </w:ins>
          </w:p>
        </w:tc>
        <w:tc>
          <w:tcPr>
            <w:tcW w:w="6807" w:type="dxa"/>
            <w:tcBorders>
              <w:top w:val="single" w:sz="4" w:space="0" w:color="auto"/>
              <w:left w:val="single" w:sz="4" w:space="0" w:color="auto"/>
              <w:bottom w:val="single" w:sz="4" w:space="0" w:color="auto"/>
              <w:right w:val="single" w:sz="4" w:space="0" w:color="auto"/>
            </w:tcBorders>
          </w:tcPr>
          <w:p w14:paraId="4957CA17" w14:textId="77777777" w:rsidR="00A013FD" w:rsidRPr="00EC284F" w:rsidRDefault="00A013FD" w:rsidP="00EC284F">
            <w:pPr>
              <w:pStyle w:val="Tabletext1"/>
              <w:rPr>
                <w:ins w:id="2275" w:author="Ross Norsworthy" w:date="2020-03-19T22:33:00Z"/>
                <w:rFonts w:ascii="Times New Roman" w:hAnsi="Times New Roman" w:cs="Times New Roman"/>
              </w:rPr>
            </w:pPr>
            <w:ins w:id="2276" w:author="Ross Norsworthy" w:date="2020-03-19T22:33:00Z">
              <w:r w:rsidRPr="00EC284F">
                <w:rPr>
                  <w:rFonts w:ascii="Times New Roman" w:hAnsi="Times New Roman" w:cs="Times New Roman"/>
                </w:rPr>
                <w:t>1;1;0;0;0;0    |    1;0;0;0;1;0</w:t>
              </w:r>
            </w:ins>
          </w:p>
        </w:tc>
      </w:tr>
      <w:tr w:rsidR="00A013FD" w:rsidRPr="00A013FD" w14:paraId="58706FB1" w14:textId="77777777" w:rsidTr="00BF604E">
        <w:trPr>
          <w:cantSplit/>
          <w:tblHeader/>
          <w:ins w:id="2277"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91DB166" w14:textId="77777777" w:rsidR="00A013FD" w:rsidRPr="00EC284F" w:rsidRDefault="00A013FD" w:rsidP="00EC284F">
            <w:pPr>
              <w:pStyle w:val="Tabletext1"/>
              <w:rPr>
                <w:ins w:id="2278" w:author="Ross Norsworthy" w:date="2020-03-19T22:33:00Z"/>
                <w:rFonts w:ascii="Times New Roman" w:hAnsi="Times New Roman" w:cs="Times New Roman"/>
              </w:rPr>
            </w:pPr>
            <w:ins w:id="2279" w:author="Ross Norsworthy" w:date="2020-03-19T22:33:00Z">
              <w:r w:rsidRPr="00EC284F">
                <w:rPr>
                  <w:rFonts w:ascii="Times New Roman" w:hAnsi="Times New Roman" w:cs="Times New Roman"/>
                </w:rPr>
                <w:t>7</w:t>
              </w:r>
            </w:ins>
          </w:p>
        </w:tc>
        <w:tc>
          <w:tcPr>
            <w:tcW w:w="1271" w:type="dxa"/>
            <w:tcBorders>
              <w:top w:val="single" w:sz="4" w:space="0" w:color="auto"/>
              <w:left w:val="single" w:sz="4" w:space="0" w:color="auto"/>
              <w:bottom w:val="single" w:sz="4" w:space="0" w:color="auto"/>
              <w:right w:val="single" w:sz="4" w:space="0" w:color="auto"/>
            </w:tcBorders>
          </w:tcPr>
          <w:p w14:paraId="032B96DC" w14:textId="77777777" w:rsidR="00A013FD" w:rsidRPr="00EC284F" w:rsidRDefault="00A013FD" w:rsidP="00EC284F">
            <w:pPr>
              <w:pStyle w:val="Tabletext1"/>
              <w:rPr>
                <w:ins w:id="2280" w:author="Ross Norsworthy" w:date="2020-03-19T22:33:00Z"/>
                <w:rFonts w:ascii="Times New Roman" w:hAnsi="Times New Roman" w:cs="Times New Roman"/>
              </w:rPr>
            </w:pPr>
            <w:ins w:id="2281" w:author="Ross Norsworthy" w:date="2020-03-19T22:33:00Z">
              <w:r w:rsidRPr="00EC284F">
                <w:rPr>
                  <w:rFonts w:ascii="Times New Roman" w:hAnsi="Times New Roman" w:cs="Times New Roman"/>
                </w:rPr>
                <w:t>2/3</w:t>
              </w:r>
            </w:ins>
          </w:p>
        </w:tc>
        <w:tc>
          <w:tcPr>
            <w:tcW w:w="6807" w:type="dxa"/>
            <w:tcBorders>
              <w:top w:val="single" w:sz="4" w:space="0" w:color="auto"/>
              <w:left w:val="single" w:sz="4" w:space="0" w:color="auto"/>
              <w:bottom w:val="single" w:sz="4" w:space="0" w:color="auto"/>
              <w:right w:val="single" w:sz="4" w:space="0" w:color="auto"/>
            </w:tcBorders>
          </w:tcPr>
          <w:p w14:paraId="3A4732B0" w14:textId="77777777" w:rsidR="00A013FD" w:rsidRPr="00EC284F" w:rsidRDefault="00A013FD" w:rsidP="00EC284F">
            <w:pPr>
              <w:pStyle w:val="Tabletext1"/>
              <w:rPr>
                <w:ins w:id="2282" w:author="Ross Norsworthy" w:date="2020-03-19T22:33:00Z"/>
                <w:rFonts w:ascii="Times New Roman" w:hAnsi="Times New Roman" w:cs="Times New Roman"/>
              </w:rPr>
            </w:pPr>
            <w:ins w:id="2283" w:author="Ross Norsworthy" w:date="2020-03-19T22:33:00Z">
              <w:r w:rsidRPr="00EC284F">
                <w:rPr>
                  <w:rFonts w:ascii="Times New Roman" w:hAnsi="Times New Roman" w:cs="Times New Roman"/>
                </w:rPr>
                <w:t>1;0;0;0;0;0    |    1;0;0;0;0;0    |    1;0;0;0;0;0    |    1;0;1;0;0;1</w:t>
              </w:r>
            </w:ins>
          </w:p>
        </w:tc>
      </w:tr>
      <w:tr w:rsidR="00A013FD" w:rsidRPr="00A013FD" w14:paraId="2307A6F4" w14:textId="77777777" w:rsidTr="00BF604E">
        <w:trPr>
          <w:cantSplit/>
          <w:tblHeader/>
          <w:ins w:id="2284"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6C79BD67" w14:textId="77777777" w:rsidR="00A013FD" w:rsidRPr="00EC284F" w:rsidRDefault="00A013FD" w:rsidP="00EC284F">
            <w:pPr>
              <w:pStyle w:val="Tabletext1"/>
              <w:rPr>
                <w:ins w:id="2285" w:author="Ross Norsworthy" w:date="2020-03-19T22:33:00Z"/>
                <w:rFonts w:ascii="Times New Roman" w:hAnsi="Times New Roman" w:cs="Times New Roman"/>
              </w:rPr>
            </w:pPr>
            <w:ins w:id="2286" w:author="Ross Norsworthy" w:date="2020-03-19T22:33:00Z">
              <w:r w:rsidRPr="00EC284F">
                <w:rPr>
                  <w:rFonts w:ascii="Times New Roman" w:hAnsi="Times New Roman" w:cs="Times New Roman"/>
                </w:rPr>
                <w:t>7a</w:t>
              </w:r>
            </w:ins>
          </w:p>
        </w:tc>
        <w:tc>
          <w:tcPr>
            <w:tcW w:w="1271" w:type="dxa"/>
            <w:tcBorders>
              <w:top w:val="single" w:sz="4" w:space="0" w:color="auto"/>
              <w:left w:val="single" w:sz="4" w:space="0" w:color="auto"/>
              <w:bottom w:val="single" w:sz="4" w:space="0" w:color="auto"/>
              <w:right w:val="single" w:sz="4" w:space="0" w:color="auto"/>
            </w:tcBorders>
          </w:tcPr>
          <w:p w14:paraId="15640C09" w14:textId="77777777" w:rsidR="00A013FD" w:rsidRPr="00EC284F" w:rsidRDefault="00A013FD" w:rsidP="00EC284F">
            <w:pPr>
              <w:pStyle w:val="Tabletext1"/>
              <w:rPr>
                <w:ins w:id="2287" w:author="Ross Norsworthy" w:date="2020-03-19T22:33:00Z"/>
                <w:rFonts w:ascii="Times New Roman" w:hAnsi="Times New Roman" w:cs="Times New Roman"/>
              </w:rPr>
            </w:pPr>
            <w:ins w:id="2288" w:author="Ross Norsworthy" w:date="2020-03-19T22:33:00Z">
              <w:r w:rsidRPr="00EC284F">
                <w:rPr>
                  <w:rFonts w:ascii="Times New Roman" w:hAnsi="Times New Roman" w:cs="Times New Roman"/>
                </w:rPr>
                <w:t>2/3</w:t>
              </w:r>
            </w:ins>
          </w:p>
        </w:tc>
        <w:tc>
          <w:tcPr>
            <w:tcW w:w="6807" w:type="dxa"/>
            <w:tcBorders>
              <w:top w:val="single" w:sz="4" w:space="0" w:color="auto"/>
              <w:left w:val="single" w:sz="4" w:space="0" w:color="auto"/>
              <w:bottom w:val="single" w:sz="4" w:space="0" w:color="auto"/>
              <w:right w:val="single" w:sz="4" w:space="0" w:color="auto"/>
            </w:tcBorders>
          </w:tcPr>
          <w:p w14:paraId="3A2E733C" w14:textId="77777777" w:rsidR="00A013FD" w:rsidRPr="00EC284F" w:rsidRDefault="00A013FD" w:rsidP="00EC284F">
            <w:pPr>
              <w:pStyle w:val="Tabletext1"/>
              <w:rPr>
                <w:ins w:id="2289" w:author="Ross Norsworthy" w:date="2020-03-19T22:33:00Z"/>
                <w:rFonts w:ascii="Times New Roman" w:hAnsi="Times New Roman" w:cs="Times New Roman"/>
              </w:rPr>
            </w:pPr>
            <w:ins w:id="2290" w:author="Ross Norsworthy" w:date="2020-03-19T22:33:00Z">
              <w:r w:rsidRPr="00EC284F">
                <w:rPr>
                  <w:rFonts w:ascii="Times New Roman" w:hAnsi="Times New Roman" w:cs="Times New Roman"/>
                </w:rPr>
                <w:t>1;0;0;0;0;0    |    1;0;0;0;0;0    |    1;0;0;0;0;0    |    1;1;0;0;1;0</w:t>
              </w:r>
            </w:ins>
          </w:p>
        </w:tc>
      </w:tr>
      <w:tr w:rsidR="00A013FD" w:rsidRPr="00A013FD" w14:paraId="17FDC8BC" w14:textId="77777777" w:rsidTr="00BF604E">
        <w:trPr>
          <w:cantSplit/>
          <w:tblHeader/>
          <w:ins w:id="2291"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79CB687" w14:textId="77777777" w:rsidR="00A013FD" w:rsidRPr="00EC284F" w:rsidRDefault="00A013FD" w:rsidP="00EC284F">
            <w:pPr>
              <w:pStyle w:val="Tabletext1"/>
              <w:rPr>
                <w:ins w:id="2292" w:author="Ross Norsworthy" w:date="2020-03-19T22:33:00Z"/>
                <w:rFonts w:ascii="Times New Roman" w:hAnsi="Times New Roman" w:cs="Times New Roman"/>
              </w:rPr>
            </w:pPr>
            <w:ins w:id="2293" w:author="Ross Norsworthy" w:date="2020-03-19T22:33:00Z">
              <w:r w:rsidRPr="00EC284F">
                <w:rPr>
                  <w:rFonts w:ascii="Times New Roman" w:hAnsi="Times New Roman" w:cs="Times New Roman"/>
                </w:rPr>
                <w:t>7b</w:t>
              </w:r>
            </w:ins>
          </w:p>
        </w:tc>
        <w:tc>
          <w:tcPr>
            <w:tcW w:w="1271" w:type="dxa"/>
            <w:tcBorders>
              <w:top w:val="single" w:sz="4" w:space="0" w:color="auto"/>
              <w:left w:val="single" w:sz="4" w:space="0" w:color="auto"/>
              <w:bottom w:val="single" w:sz="4" w:space="0" w:color="auto"/>
              <w:right w:val="single" w:sz="4" w:space="0" w:color="auto"/>
            </w:tcBorders>
          </w:tcPr>
          <w:p w14:paraId="52135BB8" w14:textId="77777777" w:rsidR="00A013FD" w:rsidRPr="00EC284F" w:rsidRDefault="00A013FD" w:rsidP="00EC284F">
            <w:pPr>
              <w:pStyle w:val="Tabletext1"/>
              <w:rPr>
                <w:ins w:id="2294" w:author="Ross Norsworthy" w:date="2020-03-19T22:33:00Z"/>
                <w:rFonts w:ascii="Times New Roman" w:hAnsi="Times New Roman" w:cs="Times New Roman"/>
              </w:rPr>
            </w:pPr>
            <w:ins w:id="2295" w:author="Ross Norsworthy" w:date="2020-03-19T22:33:00Z">
              <w:r w:rsidRPr="00EC284F">
                <w:rPr>
                  <w:rFonts w:ascii="Times New Roman" w:hAnsi="Times New Roman" w:cs="Times New Roman"/>
                </w:rPr>
                <w:t>2/3</w:t>
              </w:r>
            </w:ins>
          </w:p>
        </w:tc>
        <w:tc>
          <w:tcPr>
            <w:tcW w:w="6807" w:type="dxa"/>
            <w:tcBorders>
              <w:top w:val="single" w:sz="4" w:space="0" w:color="auto"/>
              <w:left w:val="single" w:sz="4" w:space="0" w:color="auto"/>
              <w:bottom w:val="single" w:sz="4" w:space="0" w:color="auto"/>
              <w:right w:val="single" w:sz="4" w:space="0" w:color="auto"/>
            </w:tcBorders>
          </w:tcPr>
          <w:p w14:paraId="4BB2734A" w14:textId="77777777" w:rsidR="00A013FD" w:rsidRPr="00EC284F" w:rsidRDefault="00A013FD" w:rsidP="00EC284F">
            <w:pPr>
              <w:pStyle w:val="Tabletext1"/>
              <w:rPr>
                <w:ins w:id="2296" w:author="Ross Norsworthy" w:date="2020-03-19T22:33:00Z"/>
                <w:rFonts w:ascii="Times New Roman" w:hAnsi="Times New Roman" w:cs="Times New Roman"/>
              </w:rPr>
            </w:pPr>
            <w:ins w:id="2297" w:author="Ross Norsworthy" w:date="2020-03-19T22:33:00Z">
              <w:r w:rsidRPr="00EC284F">
                <w:rPr>
                  <w:rFonts w:ascii="Times New Roman" w:hAnsi="Times New Roman" w:cs="Times New Roman"/>
                </w:rPr>
                <w:t>1;0;0;0;0;0    |    1;1;0;0;0;0    |    1;0;0;0;0;0    |    1;0;0;0;1;0</w:t>
              </w:r>
            </w:ins>
          </w:p>
        </w:tc>
      </w:tr>
      <w:tr w:rsidR="00A013FD" w:rsidRPr="00A013FD" w14:paraId="57A1B492" w14:textId="77777777" w:rsidTr="00BF604E">
        <w:trPr>
          <w:cantSplit/>
          <w:tblHeader/>
          <w:ins w:id="2298"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E0A8885" w14:textId="77777777" w:rsidR="00A013FD" w:rsidRPr="00EC284F" w:rsidRDefault="00A013FD" w:rsidP="00EC284F">
            <w:pPr>
              <w:pStyle w:val="Tabletext1"/>
              <w:rPr>
                <w:ins w:id="2299" w:author="Ross Norsworthy" w:date="2020-03-19T22:33:00Z"/>
                <w:rFonts w:ascii="Times New Roman" w:hAnsi="Times New Roman" w:cs="Times New Roman"/>
              </w:rPr>
            </w:pPr>
            <w:ins w:id="2300" w:author="Ross Norsworthy" w:date="2020-03-19T22:33:00Z">
              <w:r w:rsidRPr="00EC284F">
                <w:rPr>
                  <w:rFonts w:ascii="Times New Roman" w:hAnsi="Times New Roman" w:cs="Times New Roman"/>
                </w:rPr>
                <w:t>8</w:t>
              </w:r>
            </w:ins>
          </w:p>
        </w:tc>
        <w:tc>
          <w:tcPr>
            <w:tcW w:w="1271" w:type="dxa"/>
            <w:tcBorders>
              <w:top w:val="single" w:sz="4" w:space="0" w:color="auto"/>
              <w:left w:val="single" w:sz="4" w:space="0" w:color="auto"/>
              <w:bottom w:val="single" w:sz="4" w:space="0" w:color="auto"/>
              <w:right w:val="single" w:sz="4" w:space="0" w:color="auto"/>
            </w:tcBorders>
          </w:tcPr>
          <w:p w14:paraId="7524474E" w14:textId="77777777" w:rsidR="00A013FD" w:rsidRPr="00EC284F" w:rsidRDefault="00A013FD" w:rsidP="00EC284F">
            <w:pPr>
              <w:pStyle w:val="Tabletext1"/>
              <w:rPr>
                <w:ins w:id="2301" w:author="Ross Norsworthy" w:date="2020-03-19T22:33:00Z"/>
                <w:rFonts w:ascii="Times New Roman" w:hAnsi="Times New Roman" w:cs="Times New Roman"/>
              </w:rPr>
            </w:pPr>
            <w:ins w:id="2302" w:author="Ross Norsworthy" w:date="2020-03-19T22:33:00Z">
              <w:r w:rsidRPr="00EC284F">
                <w:rPr>
                  <w:rFonts w:ascii="Times New Roman" w:hAnsi="Times New Roman" w:cs="Times New Roman"/>
                </w:rPr>
                <w:t>3/4</w:t>
              </w:r>
            </w:ins>
          </w:p>
        </w:tc>
        <w:tc>
          <w:tcPr>
            <w:tcW w:w="6807" w:type="dxa"/>
            <w:tcBorders>
              <w:top w:val="single" w:sz="4" w:space="0" w:color="auto"/>
              <w:left w:val="single" w:sz="4" w:space="0" w:color="auto"/>
              <w:bottom w:val="single" w:sz="4" w:space="0" w:color="auto"/>
              <w:right w:val="single" w:sz="4" w:space="0" w:color="auto"/>
            </w:tcBorders>
          </w:tcPr>
          <w:p w14:paraId="0BD0783F" w14:textId="77777777" w:rsidR="00A013FD" w:rsidRPr="00EC284F" w:rsidRDefault="00A013FD" w:rsidP="00EC284F">
            <w:pPr>
              <w:pStyle w:val="Tabletext1"/>
              <w:rPr>
                <w:ins w:id="2303" w:author="Ross Norsworthy" w:date="2020-03-19T22:33:00Z"/>
                <w:rFonts w:ascii="Times New Roman" w:hAnsi="Times New Roman" w:cs="Times New Roman"/>
              </w:rPr>
            </w:pPr>
            <w:ins w:id="2304" w:author="Ross Norsworthy" w:date="2020-03-19T22:33:00Z">
              <w:r w:rsidRPr="00EC284F">
                <w:rPr>
                  <w:rFonts w:ascii="Times New Roman" w:hAnsi="Times New Roman" w:cs="Times New Roman"/>
                </w:rPr>
                <w:t>1;0;1;0;0;0    |    1;0;0;0;0;0    |    1;0;0;0;0;0    |    1;0;0;0;0;0    |    1;0;0;0;0;0    |    1;0;0;0;0;1</w:t>
              </w:r>
            </w:ins>
          </w:p>
        </w:tc>
      </w:tr>
      <w:tr w:rsidR="00A013FD" w:rsidRPr="00A013FD" w14:paraId="6D5CDEB8" w14:textId="77777777" w:rsidTr="00BF604E">
        <w:trPr>
          <w:cantSplit/>
          <w:tblHeader/>
          <w:ins w:id="2305" w:author="Ross Norsworthy" w:date="2020-03-19T22:33:00Z"/>
        </w:trPr>
        <w:tc>
          <w:tcPr>
            <w:tcW w:w="1561" w:type="dxa"/>
            <w:tcBorders>
              <w:top w:val="single" w:sz="4" w:space="0" w:color="auto"/>
              <w:left w:val="single" w:sz="4" w:space="0" w:color="auto"/>
              <w:bottom w:val="single" w:sz="4" w:space="0" w:color="auto"/>
              <w:right w:val="single" w:sz="4" w:space="0" w:color="auto"/>
            </w:tcBorders>
          </w:tcPr>
          <w:p w14:paraId="71991AE7" w14:textId="77777777" w:rsidR="00A013FD" w:rsidRPr="00EC284F" w:rsidRDefault="00A013FD" w:rsidP="00EC284F">
            <w:pPr>
              <w:pStyle w:val="Tabletext1"/>
              <w:rPr>
                <w:ins w:id="2306" w:author="Ross Norsworthy" w:date="2020-03-19T22:33:00Z"/>
                <w:rFonts w:ascii="Times New Roman" w:hAnsi="Times New Roman" w:cs="Times New Roman"/>
              </w:rPr>
            </w:pPr>
            <w:ins w:id="2307" w:author="Ross Norsworthy" w:date="2020-03-19T22:33:00Z">
              <w:r w:rsidRPr="00EC284F">
                <w:rPr>
                  <w:rFonts w:ascii="Times New Roman" w:hAnsi="Times New Roman" w:cs="Times New Roman"/>
                </w:rPr>
                <w:t>9</w:t>
              </w:r>
            </w:ins>
          </w:p>
        </w:tc>
        <w:tc>
          <w:tcPr>
            <w:tcW w:w="1271" w:type="dxa"/>
            <w:tcBorders>
              <w:top w:val="single" w:sz="4" w:space="0" w:color="auto"/>
              <w:left w:val="single" w:sz="4" w:space="0" w:color="auto"/>
              <w:bottom w:val="single" w:sz="4" w:space="0" w:color="auto"/>
              <w:right w:val="single" w:sz="4" w:space="0" w:color="auto"/>
            </w:tcBorders>
          </w:tcPr>
          <w:p w14:paraId="19AA1644" w14:textId="77777777" w:rsidR="00A013FD" w:rsidRPr="00EC284F" w:rsidRDefault="00A013FD" w:rsidP="00EC284F">
            <w:pPr>
              <w:pStyle w:val="Tabletext1"/>
              <w:rPr>
                <w:ins w:id="2308" w:author="Ross Norsworthy" w:date="2020-03-19T22:33:00Z"/>
                <w:rFonts w:ascii="Times New Roman" w:hAnsi="Times New Roman" w:cs="Times New Roman"/>
              </w:rPr>
            </w:pPr>
            <w:ins w:id="2309" w:author="Ross Norsworthy" w:date="2020-03-19T22:33:00Z">
              <w:r w:rsidRPr="00EC284F">
                <w:rPr>
                  <w:rFonts w:ascii="Times New Roman" w:hAnsi="Times New Roman" w:cs="Times New Roman"/>
                </w:rPr>
                <w:t>5/6</w:t>
              </w:r>
            </w:ins>
          </w:p>
        </w:tc>
        <w:tc>
          <w:tcPr>
            <w:tcW w:w="6807" w:type="dxa"/>
            <w:tcBorders>
              <w:top w:val="single" w:sz="4" w:space="0" w:color="auto"/>
              <w:left w:val="single" w:sz="4" w:space="0" w:color="auto"/>
              <w:bottom w:val="single" w:sz="4" w:space="0" w:color="auto"/>
              <w:right w:val="single" w:sz="4" w:space="0" w:color="auto"/>
            </w:tcBorders>
          </w:tcPr>
          <w:p w14:paraId="2D24FC68" w14:textId="77777777" w:rsidR="00A013FD" w:rsidRPr="00EC284F" w:rsidRDefault="00A013FD" w:rsidP="00EC284F">
            <w:pPr>
              <w:pStyle w:val="Tabletext1"/>
              <w:rPr>
                <w:ins w:id="2310" w:author="Ross Norsworthy" w:date="2020-03-19T22:33:00Z"/>
                <w:rFonts w:ascii="Times New Roman" w:hAnsi="Times New Roman" w:cs="Times New Roman"/>
              </w:rPr>
            </w:pPr>
            <w:ins w:id="2311" w:author="Ross Norsworthy" w:date="2020-03-19T22:33:00Z">
              <w:r w:rsidRPr="00EC284F">
                <w:rPr>
                  <w:rFonts w:ascii="Times New Roman" w:hAnsi="Times New Roman" w:cs="Times New Roman"/>
                </w:rPr>
                <w:t>1;0;0;0;0;0   |  1;1;0;0;0;0   |   1;0;0;0;1;0  |  1;0;0;0;0;0  |   1;0;0;0;0;0 |</w:t>
              </w:r>
            </w:ins>
          </w:p>
          <w:p w14:paraId="7EF3E31D" w14:textId="77777777" w:rsidR="00A013FD" w:rsidRPr="00EC284F" w:rsidRDefault="00A013FD" w:rsidP="00EC284F">
            <w:pPr>
              <w:pStyle w:val="Tabletext1"/>
              <w:rPr>
                <w:ins w:id="2312" w:author="Ross Norsworthy" w:date="2020-03-19T22:33:00Z"/>
                <w:rFonts w:ascii="Times New Roman" w:hAnsi="Times New Roman" w:cs="Times New Roman"/>
              </w:rPr>
            </w:pPr>
            <w:ins w:id="2313" w:author="Ross Norsworthy" w:date="2020-03-19T22:33:00Z">
              <w:r w:rsidRPr="00EC284F">
                <w:rPr>
                  <w:rFonts w:ascii="Times New Roman" w:hAnsi="Times New Roman" w:cs="Times New Roman"/>
                </w:rPr>
                <w:t>1;0;0;0;0;0   |   1;0;0;0;0;0    |  1;0;0;0;0;0 |   1;0;0;0;0;0 | 1;0;0;0;0;0</w:t>
              </w:r>
            </w:ins>
          </w:p>
        </w:tc>
      </w:tr>
      <w:tr w:rsidR="00A013FD" w:rsidRPr="00A013FD" w14:paraId="0F1ACB5A" w14:textId="77777777" w:rsidTr="00BF604E">
        <w:trPr>
          <w:cantSplit/>
          <w:tblHeader/>
          <w:ins w:id="2314" w:author="Ross Norsworthy" w:date="2020-03-19T22:33:00Z"/>
        </w:trPr>
        <w:tc>
          <w:tcPr>
            <w:tcW w:w="9639" w:type="dxa"/>
            <w:gridSpan w:val="3"/>
            <w:tcBorders>
              <w:top w:val="single" w:sz="4" w:space="0" w:color="auto"/>
              <w:left w:val="nil"/>
              <w:bottom w:val="nil"/>
              <w:right w:val="nil"/>
            </w:tcBorders>
          </w:tcPr>
          <w:p w14:paraId="1ED93D8B" w14:textId="77777777" w:rsidR="00A013FD" w:rsidRPr="00EC284F" w:rsidRDefault="00A013FD" w:rsidP="00EC284F">
            <w:pPr>
              <w:pStyle w:val="Tabletext1"/>
              <w:rPr>
                <w:ins w:id="2315" w:author="Ross Norsworthy" w:date="2020-03-19T22:33:00Z"/>
                <w:rFonts w:ascii="Times New Roman" w:hAnsi="Times New Roman" w:cs="Times New Roman"/>
              </w:rPr>
            </w:pPr>
            <w:ins w:id="2316" w:author="Ross Norsworthy" w:date="2020-03-19T22:33:00Z">
              <w:r w:rsidRPr="00EC284F">
                <w:rPr>
                  <w:rFonts w:ascii="Times New Roman" w:hAnsi="Times New Roman" w:cs="Times New Roman"/>
                </w:rPr>
                <w:t>For each rate, the puncturing table shall be read first from left to right and then from top to bottom.</w:t>
              </w:r>
            </w:ins>
          </w:p>
        </w:tc>
      </w:tr>
    </w:tbl>
    <w:p w14:paraId="11F7E49C" w14:textId="77777777" w:rsidR="00A013FD" w:rsidRPr="00A013FD" w:rsidRDefault="00A013FD" w:rsidP="006E338E">
      <w:pPr>
        <w:pStyle w:val="Tablefin"/>
        <w:rPr>
          <w:ins w:id="2317" w:author="Ross Norsworthy" w:date="2020-03-19T22:33:00Z"/>
        </w:rPr>
      </w:pPr>
    </w:p>
    <w:p w14:paraId="6E09EEE4" w14:textId="10E1F42D" w:rsidR="00A013FD" w:rsidRPr="00A013FD" w:rsidRDefault="00A013FD" w:rsidP="00A013FD">
      <w:pPr>
        <w:spacing w:after="120"/>
        <w:rPr>
          <w:ins w:id="2318" w:author="Ross Norsworthy" w:date="2020-03-19T22:33:00Z"/>
          <w:lang w:eastAsia="en-GB"/>
        </w:rPr>
      </w:pPr>
      <w:ins w:id="2319" w:author="Ross Norsworthy" w:date="2020-03-19T22:33:00Z">
        <w:r w:rsidRPr="00A013FD">
          <w:t>W</w:t>
        </w:r>
        <w:r w:rsidRPr="00A013FD">
          <w:rPr>
            <w:lang w:eastAsia="en-GB"/>
          </w:rPr>
          <w:t>ithin a puncturing pattern, a ‘0’ means that the symbol shall be deleted and a ‘1’ means that a symbol shall be passed. A ‘2’ or a ‘3’ means that two or three copies of the symbol shall be passed. This is relevant for the termination periods. In particular</w:t>
        </w:r>
      </w:ins>
      <w:ins w:id="2320" w:author="Fernandez Jimenez, Virginia" w:date="2020-11-19T13:33:00Z">
        <w:r w:rsidR="00A97729">
          <w:rPr>
            <w:lang w:eastAsia="en-GB"/>
          </w:rPr>
          <w:t>:</w:t>
        </w:r>
      </w:ins>
    </w:p>
    <w:p w14:paraId="0E1E7FD7" w14:textId="476119DF" w:rsidR="00A013FD" w:rsidRPr="00EC284F" w:rsidRDefault="00A97729" w:rsidP="00A97729">
      <w:pPr>
        <w:pStyle w:val="enumlev1"/>
        <w:rPr>
          <w:ins w:id="2321" w:author="Ross Norsworthy" w:date="2020-03-19T22:33:00Z"/>
          <w:lang w:eastAsia="en-GB"/>
        </w:rPr>
      </w:pPr>
      <w:r>
        <w:rPr>
          <w:lang w:eastAsia="en-GB"/>
        </w:rPr>
        <w:tab/>
      </w:r>
      <w:ins w:id="2322" w:author="Ross Norsworthy" w:date="2020-03-19T22:33:00Z">
        <w:r w:rsidR="00A013FD" w:rsidRPr="00EC284F">
          <w:rPr>
            <w:lang w:eastAsia="en-GB"/>
          </w:rPr>
          <w:t xml:space="preserve">For the rate 1/5 turbo code (Punct_Pat_ID=0), the tail output symbols for each of the first three </w:t>
        </w:r>
        <w:r w:rsidR="00A013FD" w:rsidRPr="00EC284F">
          <w:t>tail</w:t>
        </w:r>
        <w:r w:rsidR="00A013FD" w:rsidRPr="00EC284F">
          <w:rPr>
            <w:lang w:eastAsia="en-GB"/>
          </w:rPr>
          <w:t xml:space="preserve"> bit periods shall be XXXY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 and the tail output symbols for each of the last three tail bit periods shall be X’X’X’Y’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w:t>
        </w:r>
      </w:ins>
    </w:p>
    <w:p w14:paraId="431B1ADF" w14:textId="732A4A56" w:rsidR="00A013FD" w:rsidRPr="00EC284F" w:rsidRDefault="00A97729" w:rsidP="00A97729">
      <w:pPr>
        <w:pStyle w:val="enumlev1"/>
        <w:rPr>
          <w:ins w:id="2323" w:author="Ross Norsworthy" w:date="2020-03-19T22:33:00Z"/>
          <w:lang w:eastAsia="en-GB"/>
        </w:rPr>
      </w:pPr>
      <w:r>
        <w:rPr>
          <w:lang w:eastAsia="en-GB"/>
        </w:rPr>
        <w:tab/>
      </w:r>
      <w:ins w:id="2324" w:author="Ross Norsworthy" w:date="2020-03-19T22:33:00Z">
        <w:r w:rsidR="00A013FD" w:rsidRPr="00EC284F">
          <w:rPr>
            <w:lang w:eastAsia="en-GB"/>
          </w:rPr>
          <w:t>For the rate 2/9 turbo code (Punct_Pat_ID=1), the tail output symbols for the first and the second output period shall be XXXY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 for the third output period 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 for the fourth and fifth output period 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 and for the sixth (last) output period X’X’X’Y’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w:t>
        </w:r>
      </w:ins>
    </w:p>
    <w:p w14:paraId="01E2A698" w14:textId="3872CCA3" w:rsidR="00A013FD" w:rsidRPr="00EC284F" w:rsidRDefault="00A97729" w:rsidP="00A97729">
      <w:pPr>
        <w:pStyle w:val="enumlev1"/>
        <w:rPr>
          <w:ins w:id="2325" w:author="Ross Norsworthy" w:date="2020-03-19T22:33:00Z"/>
          <w:lang w:eastAsia="en-GB"/>
        </w:rPr>
      </w:pPr>
      <w:r>
        <w:rPr>
          <w:lang w:eastAsia="en-GB"/>
        </w:rPr>
        <w:tab/>
      </w:r>
      <w:ins w:id="2326" w:author="Ross Norsworthy" w:date="2020-03-19T22:33:00Z">
        <w:r w:rsidR="00A013FD" w:rsidRPr="00EC284F">
          <w:rPr>
            <w:lang w:eastAsia="en-GB"/>
          </w:rPr>
          <w:t>For the rate 1/4 turbo code (Punct_Pat_ID=2), the tail output symbols for each of the first three tail bit periods shall be XXY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 and the tail output symbols for each of the last three tail bit periods shall be X’X’ Y’</w:t>
        </w:r>
        <w:r w:rsidR="00A013FD" w:rsidRPr="00EC284F">
          <w:rPr>
            <w:vertAlign w:val="subscript"/>
            <w:lang w:eastAsia="en-GB"/>
          </w:rPr>
          <w:t>0</w:t>
        </w:r>
        <w:r w:rsidR="00A013FD" w:rsidRPr="00EC284F">
          <w:rPr>
            <w:lang w:eastAsia="en-GB"/>
          </w:rPr>
          <w:t>Y’</w:t>
        </w:r>
        <w:r w:rsidR="00A013FD" w:rsidRPr="00EC284F">
          <w:rPr>
            <w:vertAlign w:val="subscript"/>
            <w:lang w:eastAsia="en-GB"/>
          </w:rPr>
          <w:t>1</w:t>
        </w:r>
        <w:r w:rsidR="00A013FD" w:rsidRPr="00EC284F">
          <w:rPr>
            <w:lang w:eastAsia="en-GB"/>
          </w:rPr>
          <w:t>.</w:t>
        </w:r>
      </w:ins>
    </w:p>
    <w:p w14:paraId="6F1DD6EE" w14:textId="53E270CE" w:rsidR="00A013FD" w:rsidRPr="00A013FD" w:rsidRDefault="00A013FD" w:rsidP="00A013FD">
      <w:pPr>
        <w:spacing w:after="120"/>
        <w:rPr>
          <w:ins w:id="2327" w:author="Ross Norsworthy" w:date="2020-03-19T22:33:00Z"/>
        </w:rPr>
      </w:pPr>
      <w:ins w:id="2328" w:author="Ross Norsworthy" w:date="2020-03-19T22:33:00Z">
        <w:r w:rsidRPr="00A013FD">
          <w:rPr>
            <w:lang w:eastAsia="en-GB"/>
          </w:rPr>
          <w:t xml:space="preserve">All other code rates shall be processed similar to the given examples above with the exact puncturing patterns to be derived from </w:t>
        </w:r>
        <w:del w:id="2329" w:author="USA Editor 2021" w:date="2020-12-10T12:54:00Z">
          <w:r w:rsidRPr="00834D8B" w:rsidDel="00273DC4">
            <w:rPr>
              <w:highlight w:val="green"/>
              <w:lang w:eastAsia="en-GB"/>
              <w:rPrChange w:id="2330" w:author="USA Editor 2021" w:date="2020-12-11T10:33:00Z">
                <w:rPr>
                  <w:lang w:eastAsia="en-GB"/>
                </w:rPr>
              </w:rPrChange>
            </w:rPr>
            <w:delText>[</w:delText>
          </w:r>
        </w:del>
      </w:ins>
      <w:ins w:id="2331" w:author="USA Editor 2021" w:date="2020-12-10T12:54:00Z">
        <w:r w:rsidR="00273DC4" w:rsidRPr="00834D8B">
          <w:rPr>
            <w:highlight w:val="green"/>
            <w:lang w:eastAsia="en-GB"/>
            <w:rPrChange w:id="2332" w:author="USA Editor 2021" w:date="2020-12-11T10:33:00Z">
              <w:rPr>
                <w:lang w:eastAsia="en-GB"/>
              </w:rPr>
            </w:rPrChange>
          </w:rPr>
          <w:t>{</w:t>
        </w:r>
      </w:ins>
      <w:ins w:id="2333" w:author="Ross Norsworthy" w:date="2020-03-19T22:33:00Z">
        <w:r w:rsidRPr="0098498F">
          <w:rPr>
            <w:lang w:eastAsia="en-GB"/>
          </w:rPr>
          <w:t>RD-1</w:t>
        </w:r>
      </w:ins>
      <w:ins w:id="2334" w:author="USA Editor 2021" w:date="2020-12-10T12:54:00Z">
        <w:r w:rsidR="00273DC4" w:rsidRPr="0098498F">
          <w:rPr>
            <w:highlight w:val="green"/>
            <w:lang w:eastAsia="en-GB"/>
          </w:rPr>
          <w:t>}</w:t>
        </w:r>
      </w:ins>
      <w:ins w:id="2335" w:author="Ross Norsworthy" w:date="2020-03-19T22:33:00Z">
        <w:del w:id="2336" w:author="USA Editor 2021" w:date="2020-12-10T12:54:00Z">
          <w:r w:rsidRPr="0098498F" w:rsidDel="00273DC4">
            <w:rPr>
              <w:highlight w:val="green"/>
              <w:lang w:eastAsia="en-GB"/>
            </w:rPr>
            <w:delText>]</w:delText>
          </w:r>
        </w:del>
        <w:r w:rsidRPr="00A013FD">
          <w:rPr>
            <w:lang w:eastAsia="en-GB"/>
          </w:rPr>
          <w:t>.</w:t>
        </w:r>
      </w:ins>
    </w:p>
    <w:p w14:paraId="66CB4DC4" w14:textId="3BA62C34" w:rsidR="00A013FD" w:rsidRPr="00A013FD" w:rsidRDefault="00A013FD" w:rsidP="00A013FD">
      <w:pPr>
        <w:spacing w:after="120"/>
        <w:rPr>
          <w:ins w:id="2337" w:author="Ross Norsworthy" w:date="2020-03-19T22:33:00Z"/>
        </w:rPr>
      </w:pPr>
      <w:ins w:id="2338" w:author="Ross Norsworthy" w:date="2020-03-19T22:33:00Z">
        <w:r w:rsidRPr="00A013FD">
          <w:t xml:space="preserve">The puncturing table for the termination part is given in Table </w:t>
        </w:r>
      </w:ins>
      <w:ins w:id="2339" w:author="USA Editor 2021" w:date="2021-01-06T12:47:00Z">
        <w:r w:rsidR="00697E0D" w:rsidRPr="00697E0D">
          <w:rPr>
            <w:highlight w:val="green"/>
          </w:rPr>
          <w:t>6</w:t>
        </w:r>
      </w:ins>
      <w:ins w:id="2340" w:author="Ross Norsworthy" w:date="2020-03-19T22:33:00Z">
        <w:del w:id="2341" w:author="USA Editor 2021" w:date="2021-01-06T12:47:00Z">
          <w:r w:rsidRPr="00697E0D" w:rsidDel="00697E0D">
            <w:rPr>
              <w:highlight w:val="green"/>
            </w:rPr>
            <w:delText>7</w:delText>
          </w:r>
        </w:del>
        <w:r w:rsidRPr="00A013FD">
          <w:t xml:space="preserve">. The last rows of the table are introduced in this document to obtain higher rates and are not part of </w:t>
        </w:r>
        <w:del w:id="2342" w:author="USA Editor 2021" w:date="2020-12-10T12:54:00Z">
          <w:r w:rsidRPr="00834D8B" w:rsidDel="00273DC4">
            <w:rPr>
              <w:highlight w:val="green"/>
              <w:rPrChange w:id="2343" w:author="USA Editor 2021" w:date="2020-12-11T10:33:00Z">
                <w:rPr/>
              </w:rPrChange>
            </w:rPr>
            <w:delText>[</w:delText>
          </w:r>
        </w:del>
      </w:ins>
      <w:ins w:id="2344" w:author="USA Editor 2021" w:date="2020-12-10T12:54:00Z">
        <w:r w:rsidR="00273DC4" w:rsidRPr="00834D8B">
          <w:rPr>
            <w:highlight w:val="green"/>
            <w:rPrChange w:id="2345" w:author="USA Editor 2021" w:date="2020-12-11T10:33:00Z">
              <w:rPr/>
            </w:rPrChange>
          </w:rPr>
          <w:t>{</w:t>
        </w:r>
      </w:ins>
      <w:ins w:id="2346" w:author="Ross Norsworthy" w:date="2020-03-19T22:33:00Z">
        <w:r w:rsidRPr="0098498F">
          <w:t>RD-1</w:t>
        </w:r>
      </w:ins>
      <w:ins w:id="2347" w:author="USA Editor 2021" w:date="2020-12-10T12:54:00Z">
        <w:r w:rsidR="00273DC4" w:rsidRPr="0098498F">
          <w:rPr>
            <w:highlight w:val="green"/>
          </w:rPr>
          <w:t>}</w:t>
        </w:r>
      </w:ins>
      <w:ins w:id="2348" w:author="Ross Norsworthy" w:date="2020-03-19T22:33:00Z">
        <w:del w:id="2349" w:author="USA Editor 2021" w:date="2020-12-10T12:54:00Z">
          <w:r w:rsidRPr="0098498F" w:rsidDel="00273DC4">
            <w:rPr>
              <w:highlight w:val="green"/>
            </w:rPr>
            <w:delText>]</w:delText>
          </w:r>
        </w:del>
        <w:r w:rsidRPr="00A013FD">
          <w:t>.</w:t>
        </w:r>
      </w:ins>
    </w:p>
    <w:p w14:paraId="207338F0" w14:textId="77777777" w:rsidR="00970510" w:rsidRDefault="00970510">
      <w:pPr>
        <w:tabs>
          <w:tab w:val="clear" w:pos="1134"/>
          <w:tab w:val="clear" w:pos="1871"/>
          <w:tab w:val="clear" w:pos="2268"/>
        </w:tabs>
        <w:overflowPunct/>
        <w:autoSpaceDE/>
        <w:autoSpaceDN/>
        <w:adjustRightInd/>
        <w:spacing w:before="0"/>
        <w:textAlignment w:val="auto"/>
        <w:rPr>
          <w:caps/>
          <w:sz w:val="20"/>
          <w:lang w:val="en-US"/>
        </w:rPr>
      </w:pPr>
      <w:bookmarkStart w:id="2350" w:name="_Toc35546105"/>
      <w:r>
        <w:rPr>
          <w:lang w:val="en-US"/>
        </w:rPr>
        <w:br w:type="page"/>
      </w:r>
    </w:p>
    <w:p w14:paraId="7F5C15C4" w14:textId="571238D7" w:rsidR="005E52EC" w:rsidRDefault="00A013FD" w:rsidP="00E86D7E">
      <w:pPr>
        <w:pStyle w:val="TableNo"/>
        <w:rPr>
          <w:lang w:val="en-US"/>
        </w:rPr>
      </w:pPr>
      <w:ins w:id="2351" w:author="Ross Norsworthy" w:date="2020-03-19T22:33:00Z">
        <w:r w:rsidRPr="00A013FD">
          <w:rPr>
            <w:lang w:val="en-US"/>
          </w:rPr>
          <w:t xml:space="preserve">Table </w:t>
        </w:r>
      </w:ins>
      <w:ins w:id="2352" w:author="USA Editor 2021" w:date="2021-01-06T12:47:00Z">
        <w:r w:rsidR="00697E0D" w:rsidRPr="00697E0D">
          <w:rPr>
            <w:highlight w:val="green"/>
            <w:lang w:val="en-US"/>
          </w:rPr>
          <w:t>6</w:t>
        </w:r>
      </w:ins>
      <w:ins w:id="2353" w:author="Ross Norsworthy" w:date="2020-03-19T22:33:00Z">
        <w:del w:id="2354" w:author="USA Editor 2021" w:date="2021-01-06T12:47:00Z">
          <w:r w:rsidRPr="00697E0D" w:rsidDel="00697E0D">
            <w:rPr>
              <w:highlight w:val="green"/>
              <w:lang w:val="en-US"/>
            </w:rPr>
            <w:delText>7</w:delText>
          </w:r>
        </w:del>
      </w:ins>
    </w:p>
    <w:p w14:paraId="0ABC0475" w14:textId="77777777" w:rsidR="00A013FD" w:rsidRPr="00997183" w:rsidRDefault="00A013FD" w:rsidP="0060346B">
      <w:pPr>
        <w:pStyle w:val="Tabletitle"/>
        <w:rPr>
          <w:lang w:val="en-US"/>
        </w:rPr>
      </w:pPr>
      <w:ins w:id="2355" w:author="Ross Norsworthy" w:date="2020-03-19T22:33:00Z">
        <w:r w:rsidRPr="00997183">
          <w:rPr>
            <w:lang w:val="en-US"/>
          </w:rPr>
          <w:t>Puncturing and Repetition Patterns for Tail Bit Periods (last 6 clocks)</w:t>
        </w:r>
      </w:ins>
      <w:bookmarkEnd w:id="2350"/>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92"/>
        <w:gridCol w:w="7475"/>
      </w:tblGrid>
      <w:tr w:rsidR="00A013FD" w:rsidRPr="001B35DE" w14:paraId="723439BB" w14:textId="77777777" w:rsidTr="00E86D7E">
        <w:trPr>
          <w:cantSplit/>
          <w:tblHeader/>
          <w:ins w:id="2356" w:author="Ross Norsworthy" w:date="2020-03-19T22:33:00Z"/>
        </w:trPr>
        <w:tc>
          <w:tcPr>
            <w:tcW w:w="1271" w:type="dxa"/>
            <w:tcBorders>
              <w:top w:val="single" w:sz="4" w:space="0" w:color="auto"/>
              <w:left w:val="single" w:sz="4" w:space="0" w:color="auto"/>
              <w:bottom w:val="single" w:sz="4" w:space="0" w:color="auto"/>
              <w:right w:val="single" w:sz="4" w:space="0" w:color="auto"/>
            </w:tcBorders>
            <w:shd w:val="clear" w:color="auto" w:fill="4F81BD" w:themeFill="accent1"/>
          </w:tcPr>
          <w:p w14:paraId="6A03A08B" w14:textId="77777777" w:rsidR="00A013FD" w:rsidRPr="00970510" w:rsidRDefault="00A013FD" w:rsidP="002F04A2">
            <w:pPr>
              <w:pStyle w:val="Tabletext1"/>
              <w:rPr>
                <w:ins w:id="2357" w:author="Ross Norsworthy" w:date="2020-03-19T22:33:00Z"/>
                <w:rFonts w:ascii="Times New Roman" w:hAnsi="Times New Roman" w:cs="Times New Roman"/>
                <w:szCs w:val="20"/>
              </w:rPr>
            </w:pPr>
            <w:ins w:id="2358" w:author="Ross Norsworthy" w:date="2020-03-19T22:33:00Z">
              <w:r w:rsidRPr="00970510">
                <w:rPr>
                  <w:rFonts w:ascii="Times New Roman" w:hAnsi="Times New Roman" w:cs="Times New Roman"/>
                  <w:szCs w:val="20"/>
                </w:rPr>
                <w:t>Punct. Pattern ID</w:t>
              </w:r>
            </w:ins>
          </w:p>
        </w:tc>
        <w:tc>
          <w:tcPr>
            <w:tcW w:w="992" w:type="dxa"/>
            <w:tcBorders>
              <w:top w:val="single" w:sz="4" w:space="0" w:color="auto"/>
              <w:left w:val="single" w:sz="4" w:space="0" w:color="auto"/>
              <w:bottom w:val="single" w:sz="4" w:space="0" w:color="auto"/>
              <w:right w:val="single" w:sz="4" w:space="0" w:color="auto"/>
            </w:tcBorders>
            <w:shd w:val="clear" w:color="auto" w:fill="4F81BD" w:themeFill="accent1"/>
          </w:tcPr>
          <w:p w14:paraId="2832DC80" w14:textId="77777777" w:rsidR="00A013FD" w:rsidRPr="00970510" w:rsidRDefault="00A013FD" w:rsidP="002F04A2">
            <w:pPr>
              <w:pStyle w:val="Tabletext1"/>
              <w:rPr>
                <w:ins w:id="2359" w:author="Ross Norsworthy" w:date="2020-03-19T22:33:00Z"/>
                <w:rFonts w:ascii="Times New Roman" w:hAnsi="Times New Roman" w:cs="Times New Roman"/>
                <w:szCs w:val="20"/>
              </w:rPr>
            </w:pPr>
            <w:ins w:id="2360" w:author="Ross Norsworthy" w:date="2020-03-19T22:33:00Z">
              <w:r w:rsidRPr="00970510">
                <w:rPr>
                  <w:rFonts w:ascii="Times New Roman" w:hAnsi="Times New Roman" w:cs="Times New Roman"/>
                  <w:szCs w:val="20"/>
                </w:rPr>
                <w:t>Code Rate</w:t>
              </w:r>
            </w:ins>
          </w:p>
        </w:tc>
        <w:tc>
          <w:tcPr>
            <w:tcW w:w="7475" w:type="dxa"/>
            <w:tcBorders>
              <w:top w:val="single" w:sz="4" w:space="0" w:color="auto"/>
              <w:left w:val="single" w:sz="4" w:space="0" w:color="auto"/>
              <w:bottom w:val="single" w:sz="4" w:space="0" w:color="auto"/>
              <w:right w:val="single" w:sz="4" w:space="0" w:color="auto"/>
            </w:tcBorders>
            <w:shd w:val="clear" w:color="auto" w:fill="4F81BD" w:themeFill="accent1"/>
          </w:tcPr>
          <w:p w14:paraId="4241D279" w14:textId="77777777" w:rsidR="00A013FD" w:rsidRPr="00970510" w:rsidRDefault="00A013FD" w:rsidP="002F04A2">
            <w:pPr>
              <w:pStyle w:val="Tabletext1"/>
              <w:rPr>
                <w:ins w:id="2361" w:author="Ross Norsworthy" w:date="2020-03-19T22:33:00Z"/>
                <w:rFonts w:ascii="Times New Roman" w:hAnsi="Times New Roman" w:cs="Times New Roman"/>
                <w:szCs w:val="20"/>
                <w:lang w:val="es-ES"/>
              </w:rPr>
            </w:pPr>
            <w:ins w:id="2362" w:author="Ross Norsworthy" w:date="2020-03-19T22:33:00Z">
              <w:r w:rsidRPr="00970510">
                <w:rPr>
                  <w:rFonts w:ascii="Times New Roman" w:hAnsi="Times New Roman" w:cs="Times New Roman"/>
                  <w:szCs w:val="20"/>
                  <w:lang w:val="es-ES"/>
                </w:rPr>
                <w:t>Punct. / Rep. Pattern (X; Y0; Y1; X’; Y’0; Y’1 | X; Y0; Y1; X’; Y’0; Y’1 | …)</w:t>
              </w:r>
            </w:ins>
          </w:p>
        </w:tc>
      </w:tr>
      <w:tr w:rsidR="00A013FD" w:rsidRPr="00A013FD" w14:paraId="67B555BA" w14:textId="77777777" w:rsidTr="00E86D7E">
        <w:trPr>
          <w:cantSplit/>
          <w:tblHeader/>
          <w:ins w:id="2363"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5897A99A" w14:textId="77777777" w:rsidR="00A013FD" w:rsidRPr="00970510" w:rsidRDefault="00A013FD" w:rsidP="009A1F48">
            <w:pPr>
              <w:pStyle w:val="Tabletext1"/>
              <w:spacing w:before="40" w:after="20"/>
              <w:rPr>
                <w:ins w:id="2364" w:author="Ross Norsworthy" w:date="2020-03-19T22:33:00Z"/>
                <w:rFonts w:ascii="Times New Roman" w:hAnsi="Times New Roman" w:cs="Times New Roman"/>
                <w:szCs w:val="20"/>
              </w:rPr>
            </w:pPr>
            <w:ins w:id="2365" w:author="Ross Norsworthy" w:date="2020-03-19T22:33:00Z">
              <w:r w:rsidRPr="00970510">
                <w:rPr>
                  <w:rFonts w:ascii="Times New Roman" w:eastAsia="Calibri" w:hAnsi="Times New Roman" w:cs="Times New Roman"/>
                  <w:szCs w:val="20"/>
                </w:rPr>
                <w:t>0</w:t>
              </w:r>
            </w:ins>
          </w:p>
        </w:tc>
        <w:tc>
          <w:tcPr>
            <w:tcW w:w="992" w:type="dxa"/>
            <w:tcBorders>
              <w:top w:val="single" w:sz="4" w:space="0" w:color="auto"/>
              <w:left w:val="single" w:sz="4" w:space="0" w:color="auto"/>
              <w:bottom w:val="single" w:sz="4" w:space="0" w:color="auto"/>
              <w:right w:val="single" w:sz="4" w:space="0" w:color="auto"/>
            </w:tcBorders>
          </w:tcPr>
          <w:p w14:paraId="4D525DB9" w14:textId="77777777" w:rsidR="00A013FD" w:rsidRPr="00970510" w:rsidRDefault="00A013FD" w:rsidP="009A1F48">
            <w:pPr>
              <w:pStyle w:val="Tabletext1"/>
              <w:spacing w:before="40" w:after="20"/>
              <w:rPr>
                <w:ins w:id="2366" w:author="Ross Norsworthy" w:date="2020-03-19T22:33:00Z"/>
                <w:rFonts w:ascii="Times New Roman" w:hAnsi="Times New Roman" w:cs="Times New Roman"/>
                <w:szCs w:val="20"/>
              </w:rPr>
            </w:pPr>
            <w:ins w:id="2367" w:author="Ross Norsworthy" w:date="2020-03-19T22:33:00Z">
              <w:r w:rsidRPr="00970510">
                <w:rPr>
                  <w:rFonts w:ascii="Times New Roman" w:eastAsia="Calibri" w:hAnsi="Times New Roman" w:cs="Times New Roman"/>
                  <w:szCs w:val="20"/>
                </w:rPr>
                <w:t>1/5</w:t>
              </w:r>
            </w:ins>
          </w:p>
        </w:tc>
        <w:tc>
          <w:tcPr>
            <w:tcW w:w="7475" w:type="dxa"/>
            <w:tcBorders>
              <w:top w:val="single" w:sz="4" w:space="0" w:color="auto"/>
              <w:left w:val="single" w:sz="4" w:space="0" w:color="auto"/>
              <w:bottom w:val="single" w:sz="4" w:space="0" w:color="auto"/>
              <w:right w:val="single" w:sz="4" w:space="0" w:color="auto"/>
            </w:tcBorders>
          </w:tcPr>
          <w:p w14:paraId="6BE267CF" w14:textId="77777777" w:rsidR="00A013FD" w:rsidRPr="00970510" w:rsidRDefault="00A013FD" w:rsidP="009A1F48">
            <w:pPr>
              <w:pStyle w:val="Tabletext1"/>
              <w:spacing w:before="40" w:after="20"/>
              <w:rPr>
                <w:ins w:id="2368" w:author="Ross Norsworthy" w:date="2020-03-19T22:33:00Z"/>
                <w:rFonts w:ascii="Times New Roman" w:hAnsi="Times New Roman" w:cs="Times New Roman"/>
                <w:szCs w:val="20"/>
              </w:rPr>
            </w:pPr>
            <w:ins w:id="2369" w:author="Ross Norsworthy" w:date="2020-03-19T22:33:00Z">
              <w:r w:rsidRPr="00970510">
                <w:rPr>
                  <w:rFonts w:ascii="Times New Roman" w:eastAsia="Calibri" w:hAnsi="Times New Roman" w:cs="Times New Roman"/>
                  <w:szCs w:val="20"/>
                </w:rPr>
                <w:t>3;1;1;0;0;0    |    3;1;1;0;0;0    |    3;1;1;0;0;0    |    0;0;0;3;1;1    |    0;0;0;3;1;1    |    0;0;0;3;1;1</w:t>
              </w:r>
            </w:ins>
          </w:p>
        </w:tc>
      </w:tr>
      <w:tr w:rsidR="00A013FD" w:rsidRPr="00A013FD" w14:paraId="7FAF54A0" w14:textId="77777777" w:rsidTr="00E86D7E">
        <w:trPr>
          <w:cantSplit/>
          <w:tblHeader/>
          <w:ins w:id="2370"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32A69F35" w14:textId="77777777" w:rsidR="00A013FD" w:rsidRPr="00970510" w:rsidRDefault="00A013FD" w:rsidP="009A1F48">
            <w:pPr>
              <w:pStyle w:val="Tabletext1"/>
              <w:spacing w:before="40" w:after="20"/>
              <w:rPr>
                <w:ins w:id="2371" w:author="Ross Norsworthy" w:date="2020-03-19T22:33:00Z"/>
                <w:rFonts w:ascii="Times New Roman" w:hAnsi="Times New Roman" w:cs="Times New Roman"/>
                <w:szCs w:val="20"/>
              </w:rPr>
            </w:pPr>
            <w:ins w:id="2372" w:author="Ross Norsworthy" w:date="2020-03-19T22:33:00Z">
              <w:r w:rsidRPr="00970510">
                <w:rPr>
                  <w:rFonts w:ascii="Times New Roman" w:eastAsia="Calibri" w:hAnsi="Times New Roman" w:cs="Times New Roman"/>
                  <w:szCs w:val="20"/>
                </w:rPr>
                <w:t>1</w:t>
              </w:r>
            </w:ins>
          </w:p>
        </w:tc>
        <w:tc>
          <w:tcPr>
            <w:tcW w:w="992" w:type="dxa"/>
            <w:tcBorders>
              <w:top w:val="single" w:sz="4" w:space="0" w:color="auto"/>
              <w:left w:val="single" w:sz="4" w:space="0" w:color="auto"/>
              <w:bottom w:val="single" w:sz="4" w:space="0" w:color="auto"/>
              <w:right w:val="single" w:sz="4" w:space="0" w:color="auto"/>
            </w:tcBorders>
          </w:tcPr>
          <w:p w14:paraId="3D36778A" w14:textId="77777777" w:rsidR="00A013FD" w:rsidRPr="00970510" w:rsidRDefault="00A013FD" w:rsidP="009A1F48">
            <w:pPr>
              <w:pStyle w:val="Tabletext1"/>
              <w:spacing w:before="40" w:after="20"/>
              <w:rPr>
                <w:ins w:id="2373" w:author="Ross Norsworthy" w:date="2020-03-19T22:33:00Z"/>
                <w:rFonts w:ascii="Times New Roman" w:hAnsi="Times New Roman" w:cs="Times New Roman"/>
                <w:szCs w:val="20"/>
              </w:rPr>
            </w:pPr>
            <w:ins w:id="2374" w:author="Ross Norsworthy" w:date="2020-03-19T22:33:00Z">
              <w:r w:rsidRPr="00970510">
                <w:rPr>
                  <w:rFonts w:ascii="Times New Roman" w:eastAsia="Calibri" w:hAnsi="Times New Roman" w:cs="Times New Roman"/>
                  <w:szCs w:val="20"/>
                </w:rPr>
                <w:t>2/9</w:t>
              </w:r>
            </w:ins>
          </w:p>
        </w:tc>
        <w:tc>
          <w:tcPr>
            <w:tcW w:w="7475" w:type="dxa"/>
            <w:tcBorders>
              <w:top w:val="single" w:sz="4" w:space="0" w:color="auto"/>
              <w:left w:val="single" w:sz="4" w:space="0" w:color="auto"/>
              <w:bottom w:val="single" w:sz="4" w:space="0" w:color="auto"/>
              <w:right w:val="single" w:sz="4" w:space="0" w:color="auto"/>
            </w:tcBorders>
          </w:tcPr>
          <w:p w14:paraId="6D94C751" w14:textId="77777777" w:rsidR="00A013FD" w:rsidRPr="00970510" w:rsidRDefault="00A013FD" w:rsidP="009A1F48">
            <w:pPr>
              <w:pStyle w:val="Tabletext1"/>
              <w:spacing w:before="40" w:after="20"/>
              <w:rPr>
                <w:ins w:id="2375" w:author="Ross Norsworthy" w:date="2020-03-19T22:33:00Z"/>
                <w:rFonts w:ascii="Times New Roman" w:hAnsi="Times New Roman" w:cs="Times New Roman"/>
                <w:szCs w:val="20"/>
              </w:rPr>
            </w:pPr>
            <w:ins w:id="2376" w:author="Ross Norsworthy" w:date="2020-03-19T22:33:00Z">
              <w:r w:rsidRPr="00970510">
                <w:rPr>
                  <w:rFonts w:ascii="Times New Roman" w:eastAsia="Calibri" w:hAnsi="Times New Roman" w:cs="Times New Roman"/>
                  <w:szCs w:val="20"/>
                </w:rPr>
                <w:t>3;1;1;0;0;0    |    3;1;1;0;0;0    |    2;1;1;0;0;0    |    0;0;0;2;1;1    |    0;0;0;2;1;1    |    0;0;0;3;1;1</w:t>
              </w:r>
            </w:ins>
          </w:p>
        </w:tc>
      </w:tr>
      <w:tr w:rsidR="00A013FD" w:rsidRPr="00A013FD" w14:paraId="22F2E3FE" w14:textId="77777777" w:rsidTr="00E86D7E">
        <w:trPr>
          <w:cantSplit/>
          <w:tblHeader/>
          <w:ins w:id="2377"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044E750A" w14:textId="77777777" w:rsidR="00A013FD" w:rsidRPr="00970510" w:rsidRDefault="00A013FD" w:rsidP="009A1F48">
            <w:pPr>
              <w:pStyle w:val="Tabletext1"/>
              <w:spacing w:before="40" w:after="20"/>
              <w:rPr>
                <w:ins w:id="2378" w:author="Ross Norsworthy" w:date="2020-03-19T22:33:00Z"/>
                <w:rFonts w:ascii="Times New Roman" w:hAnsi="Times New Roman" w:cs="Times New Roman"/>
                <w:szCs w:val="20"/>
              </w:rPr>
            </w:pPr>
            <w:ins w:id="2379" w:author="Ross Norsworthy" w:date="2020-03-19T22:33:00Z">
              <w:r w:rsidRPr="00970510">
                <w:rPr>
                  <w:rFonts w:ascii="Times New Roman" w:eastAsia="Calibri" w:hAnsi="Times New Roman" w:cs="Times New Roman"/>
                  <w:szCs w:val="20"/>
                </w:rPr>
                <w:t>2</w:t>
              </w:r>
            </w:ins>
          </w:p>
        </w:tc>
        <w:tc>
          <w:tcPr>
            <w:tcW w:w="992" w:type="dxa"/>
            <w:tcBorders>
              <w:top w:val="single" w:sz="4" w:space="0" w:color="auto"/>
              <w:left w:val="single" w:sz="4" w:space="0" w:color="auto"/>
              <w:bottom w:val="single" w:sz="4" w:space="0" w:color="auto"/>
              <w:right w:val="single" w:sz="4" w:space="0" w:color="auto"/>
            </w:tcBorders>
          </w:tcPr>
          <w:p w14:paraId="50ECBE4C" w14:textId="77777777" w:rsidR="00A013FD" w:rsidRPr="00970510" w:rsidRDefault="00A013FD" w:rsidP="009A1F48">
            <w:pPr>
              <w:pStyle w:val="Tabletext1"/>
              <w:spacing w:before="40" w:after="20"/>
              <w:rPr>
                <w:ins w:id="2380" w:author="Ross Norsworthy" w:date="2020-03-19T22:33:00Z"/>
                <w:rFonts w:ascii="Times New Roman" w:hAnsi="Times New Roman" w:cs="Times New Roman"/>
                <w:szCs w:val="20"/>
              </w:rPr>
            </w:pPr>
            <w:ins w:id="2381"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254D5642" w14:textId="77777777" w:rsidR="00A013FD" w:rsidRPr="00970510" w:rsidRDefault="00A013FD" w:rsidP="009A1F48">
            <w:pPr>
              <w:pStyle w:val="Tabletext1"/>
              <w:spacing w:before="40" w:after="20"/>
              <w:rPr>
                <w:ins w:id="2382" w:author="Ross Norsworthy" w:date="2020-03-19T22:33:00Z"/>
                <w:rFonts w:ascii="Times New Roman" w:hAnsi="Times New Roman" w:cs="Times New Roman"/>
                <w:szCs w:val="20"/>
              </w:rPr>
            </w:pPr>
            <w:ins w:id="2383" w:author="Ross Norsworthy" w:date="2020-03-19T22:33:00Z">
              <w:r w:rsidRPr="00970510">
                <w:rPr>
                  <w:rFonts w:ascii="Times New Roman" w:eastAsia="Calibri" w:hAnsi="Times New Roman" w:cs="Times New Roman"/>
                  <w:szCs w:val="20"/>
                </w:rPr>
                <w:t>2;1;1;0;0;0    |    2;1;1;0;0;0    |    2;1;1;0;0;0    |    0;0;0;2;1;1    |    0;0;0;2;1;1    |    0;0;0;2;1;1</w:t>
              </w:r>
            </w:ins>
          </w:p>
        </w:tc>
      </w:tr>
      <w:tr w:rsidR="00A013FD" w:rsidRPr="00A013FD" w14:paraId="2AD973FD" w14:textId="77777777" w:rsidTr="00E86D7E">
        <w:trPr>
          <w:cantSplit/>
          <w:tblHeader/>
          <w:ins w:id="2384"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5B213BB9" w14:textId="77777777" w:rsidR="00A013FD" w:rsidRPr="00970510" w:rsidRDefault="00A013FD" w:rsidP="009A1F48">
            <w:pPr>
              <w:pStyle w:val="Tabletext1"/>
              <w:spacing w:before="40" w:after="20"/>
              <w:rPr>
                <w:ins w:id="2385" w:author="Ross Norsworthy" w:date="2020-03-19T22:33:00Z"/>
                <w:rFonts w:ascii="Times New Roman" w:eastAsia="Calibri" w:hAnsi="Times New Roman" w:cs="Times New Roman"/>
                <w:szCs w:val="20"/>
              </w:rPr>
            </w:pPr>
            <w:ins w:id="2386" w:author="Ross Norsworthy" w:date="2020-03-19T22:33:00Z">
              <w:r w:rsidRPr="00970510">
                <w:rPr>
                  <w:rFonts w:ascii="Times New Roman" w:eastAsia="Calibri" w:hAnsi="Times New Roman" w:cs="Times New Roman"/>
                  <w:szCs w:val="20"/>
                </w:rPr>
                <w:t>2a</w:t>
              </w:r>
            </w:ins>
          </w:p>
        </w:tc>
        <w:tc>
          <w:tcPr>
            <w:tcW w:w="992" w:type="dxa"/>
            <w:tcBorders>
              <w:top w:val="single" w:sz="4" w:space="0" w:color="auto"/>
              <w:left w:val="single" w:sz="4" w:space="0" w:color="auto"/>
              <w:bottom w:val="single" w:sz="4" w:space="0" w:color="auto"/>
              <w:right w:val="single" w:sz="4" w:space="0" w:color="auto"/>
            </w:tcBorders>
          </w:tcPr>
          <w:p w14:paraId="24FD07BE" w14:textId="77777777" w:rsidR="00A013FD" w:rsidRPr="00970510" w:rsidRDefault="00A013FD" w:rsidP="009A1F48">
            <w:pPr>
              <w:pStyle w:val="Tabletext1"/>
              <w:spacing w:before="40" w:after="20"/>
              <w:rPr>
                <w:ins w:id="2387" w:author="Ross Norsworthy" w:date="2020-03-19T22:33:00Z"/>
                <w:rFonts w:ascii="Times New Roman" w:eastAsia="Calibri" w:hAnsi="Times New Roman" w:cs="Times New Roman"/>
                <w:szCs w:val="20"/>
              </w:rPr>
            </w:pPr>
            <w:ins w:id="2388"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1A1ECE35" w14:textId="77777777" w:rsidR="00A013FD" w:rsidRPr="00970510" w:rsidRDefault="00A013FD" w:rsidP="009A1F48">
            <w:pPr>
              <w:pStyle w:val="Tabletext1"/>
              <w:spacing w:before="40" w:after="20"/>
              <w:rPr>
                <w:ins w:id="2389" w:author="Ross Norsworthy" w:date="2020-03-19T22:33:00Z"/>
                <w:rFonts w:ascii="Times New Roman" w:eastAsia="Calibri" w:hAnsi="Times New Roman" w:cs="Times New Roman"/>
                <w:szCs w:val="20"/>
              </w:rPr>
            </w:pPr>
            <w:ins w:id="2390" w:author="Ross Norsworthy" w:date="2020-03-19T22:33:00Z">
              <w:r w:rsidRPr="00970510">
                <w:rPr>
                  <w:rFonts w:ascii="Times New Roman" w:eastAsia="Calibri" w:hAnsi="Times New Roman" w:cs="Times New Roman"/>
                  <w:szCs w:val="20"/>
                </w:rPr>
                <w:t>1;1;1;0;0;0    |    1;1;1;0;0;0    |    1;1;1;0;0;0    |    0;0;0;1;1;1    |    0;0;0;1;1;1    |    0;0;0;1;1;1</w:t>
              </w:r>
            </w:ins>
          </w:p>
        </w:tc>
      </w:tr>
      <w:tr w:rsidR="00A013FD" w:rsidRPr="00A013FD" w14:paraId="0499E71B" w14:textId="77777777" w:rsidTr="00E86D7E">
        <w:trPr>
          <w:cantSplit/>
          <w:tblHeader/>
          <w:ins w:id="2391"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7343753E" w14:textId="77777777" w:rsidR="00A013FD" w:rsidRPr="00970510" w:rsidRDefault="00A013FD" w:rsidP="009A1F48">
            <w:pPr>
              <w:pStyle w:val="Tabletext1"/>
              <w:spacing w:before="40" w:after="20"/>
              <w:rPr>
                <w:ins w:id="2392" w:author="Ross Norsworthy" w:date="2020-03-19T22:33:00Z"/>
                <w:rFonts w:ascii="Times New Roman" w:eastAsia="Calibri" w:hAnsi="Times New Roman" w:cs="Times New Roman"/>
                <w:szCs w:val="20"/>
              </w:rPr>
            </w:pPr>
            <w:ins w:id="2393" w:author="Ross Norsworthy" w:date="2020-03-19T22:33:00Z">
              <w:r w:rsidRPr="00970510">
                <w:rPr>
                  <w:rFonts w:ascii="Times New Roman" w:eastAsia="Calibri" w:hAnsi="Times New Roman" w:cs="Times New Roman"/>
                  <w:szCs w:val="20"/>
                </w:rPr>
                <w:t>2b</w:t>
              </w:r>
            </w:ins>
          </w:p>
        </w:tc>
        <w:tc>
          <w:tcPr>
            <w:tcW w:w="992" w:type="dxa"/>
            <w:tcBorders>
              <w:top w:val="single" w:sz="4" w:space="0" w:color="auto"/>
              <w:left w:val="single" w:sz="4" w:space="0" w:color="auto"/>
              <w:bottom w:val="single" w:sz="4" w:space="0" w:color="auto"/>
              <w:right w:val="single" w:sz="4" w:space="0" w:color="auto"/>
            </w:tcBorders>
          </w:tcPr>
          <w:p w14:paraId="7DF5BE89" w14:textId="77777777" w:rsidR="00A013FD" w:rsidRPr="00970510" w:rsidRDefault="00A013FD" w:rsidP="009A1F48">
            <w:pPr>
              <w:pStyle w:val="Tabletext1"/>
              <w:spacing w:before="40" w:after="20"/>
              <w:rPr>
                <w:ins w:id="2394" w:author="Ross Norsworthy" w:date="2020-03-19T22:33:00Z"/>
                <w:rFonts w:ascii="Times New Roman" w:eastAsia="Calibri" w:hAnsi="Times New Roman" w:cs="Times New Roman"/>
                <w:szCs w:val="20"/>
              </w:rPr>
            </w:pPr>
            <w:ins w:id="2395"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579B8714" w14:textId="77777777" w:rsidR="00A013FD" w:rsidRPr="00970510" w:rsidRDefault="00A013FD" w:rsidP="009A1F48">
            <w:pPr>
              <w:pStyle w:val="Tabletext1"/>
              <w:spacing w:before="40" w:after="20"/>
              <w:rPr>
                <w:ins w:id="2396" w:author="Ross Norsworthy" w:date="2020-03-19T22:33:00Z"/>
                <w:rFonts w:ascii="Times New Roman" w:eastAsia="Calibri" w:hAnsi="Times New Roman" w:cs="Times New Roman"/>
                <w:szCs w:val="20"/>
              </w:rPr>
            </w:pPr>
            <w:ins w:id="2397" w:author="Ross Norsworthy" w:date="2020-03-19T22:33:00Z">
              <w:r w:rsidRPr="00970510">
                <w:rPr>
                  <w:rFonts w:ascii="Times New Roman" w:eastAsia="Calibri" w:hAnsi="Times New Roman" w:cs="Times New Roman"/>
                  <w:szCs w:val="20"/>
                </w:rPr>
                <w:t>1;1;1;0;0;0    |    1;1;1;0;0;0    |    1;1;0;0;0;0    |    0;0;0;1;1;1    |    0;0;0;1;1;1    |    0;0;0;1;1;0</w:t>
              </w:r>
            </w:ins>
          </w:p>
        </w:tc>
      </w:tr>
      <w:tr w:rsidR="00A013FD" w:rsidRPr="00A013FD" w14:paraId="6EC00C80" w14:textId="77777777" w:rsidTr="00E86D7E">
        <w:trPr>
          <w:cantSplit/>
          <w:tblHeader/>
          <w:ins w:id="2398"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1F43AC4F" w14:textId="77777777" w:rsidR="00A013FD" w:rsidRPr="00970510" w:rsidRDefault="00A013FD" w:rsidP="009A1F48">
            <w:pPr>
              <w:pStyle w:val="Tabletext1"/>
              <w:spacing w:before="40" w:after="20"/>
              <w:rPr>
                <w:ins w:id="2399" w:author="Ross Norsworthy" w:date="2020-03-19T22:33:00Z"/>
                <w:rFonts w:ascii="Times New Roman" w:eastAsia="Calibri" w:hAnsi="Times New Roman" w:cs="Times New Roman"/>
                <w:szCs w:val="20"/>
              </w:rPr>
            </w:pPr>
            <w:ins w:id="2400" w:author="Ross Norsworthy" w:date="2020-03-19T22:33:00Z">
              <w:r w:rsidRPr="00970510">
                <w:rPr>
                  <w:rFonts w:ascii="Times New Roman" w:eastAsia="Calibri" w:hAnsi="Times New Roman" w:cs="Times New Roman"/>
                  <w:szCs w:val="20"/>
                </w:rPr>
                <w:t>2c</w:t>
              </w:r>
            </w:ins>
          </w:p>
        </w:tc>
        <w:tc>
          <w:tcPr>
            <w:tcW w:w="992" w:type="dxa"/>
            <w:tcBorders>
              <w:top w:val="single" w:sz="4" w:space="0" w:color="auto"/>
              <w:left w:val="single" w:sz="4" w:space="0" w:color="auto"/>
              <w:bottom w:val="single" w:sz="4" w:space="0" w:color="auto"/>
              <w:right w:val="single" w:sz="4" w:space="0" w:color="auto"/>
            </w:tcBorders>
          </w:tcPr>
          <w:p w14:paraId="023620B4" w14:textId="77777777" w:rsidR="00A013FD" w:rsidRPr="00970510" w:rsidRDefault="00A013FD" w:rsidP="009A1F48">
            <w:pPr>
              <w:pStyle w:val="Tabletext1"/>
              <w:spacing w:before="40" w:after="20"/>
              <w:rPr>
                <w:ins w:id="2401" w:author="Ross Norsworthy" w:date="2020-03-19T22:33:00Z"/>
                <w:rFonts w:ascii="Times New Roman" w:eastAsia="Calibri" w:hAnsi="Times New Roman" w:cs="Times New Roman"/>
                <w:szCs w:val="20"/>
              </w:rPr>
            </w:pPr>
            <w:ins w:id="2402"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7191503C" w14:textId="77777777" w:rsidR="00A013FD" w:rsidRPr="00970510" w:rsidRDefault="00A013FD" w:rsidP="009A1F48">
            <w:pPr>
              <w:pStyle w:val="Tabletext1"/>
              <w:spacing w:before="40" w:after="20"/>
              <w:rPr>
                <w:ins w:id="2403" w:author="Ross Norsworthy" w:date="2020-03-19T22:33:00Z"/>
                <w:rFonts w:ascii="Times New Roman" w:eastAsia="Calibri" w:hAnsi="Times New Roman" w:cs="Times New Roman"/>
                <w:szCs w:val="20"/>
              </w:rPr>
            </w:pPr>
            <w:ins w:id="2404" w:author="Ross Norsworthy" w:date="2020-03-19T22:33:00Z">
              <w:r w:rsidRPr="00970510">
                <w:rPr>
                  <w:rFonts w:ascii="Times New Roman" w:eastAsia="Calibri" w:hAnsi="Times New Roman" w:cs="Times New Roman"/>
                  <w:szCs w:val="20"/>
                </w:rPr>
                <w:t>1;1;0;0;0;0    |    1;1;0;0;0;0    |    1;1;0;0;0;0    |    0;0;0;1;1;0    |    0;0;0;1;1;0    |    0;0;0;1;1;0</w:t>
              </w:r>
            </w:ins>
          </w:p>
        </w:tc>
      </w:tr>
      <w:tr w:rsidR="00A013FD" w:rsidRPr="00A013FD" w14:paraId="6EFB8175" w14:textId="77777777" w:rsidTr="00E86D7E">
        <w:trPr>
          <w:cantSplit/>
          <w:tblHeader/>
          <w:ins w:id="2405"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58AC8143" w14:textId="77777777" w:rsidR="00A013FD" w:rsidRPr="00970510" w:rsidRDefault="00A013FD" w:rsidP="009A1F48">
            <w:pPr>
              <w:pStyle w:val="Tabletext1"/>
              <w:spacing w:before="40" w:after="20"/>
              <w:rPr>
                <w:ins w:id="2406" w:author="Ross Norsworthy" w:date="2020-03-19T22:33:00Z"/>
                <w:rFonts w:ascii="Times New Roman" w:hAnsi="Times New Roman" w:cs="Times New Roman"/>
                <w:szCs w:val="20"/>
              </w:rPr>
            </w:pPr>
            <w:ins w:id="2407" w:author="Ross Norsworthy" w:date="2020-03-19T22:33:00Z">
              <w:r w:rsidRPr="00970510">
                <w:rPr>
                  <w:rFonts w:ascii="Times New Roman" w:eastAsia="Calibri" w:hAnsi="Times New Roman" w:cs="Times New Roman"/>
                  <w:szCs w:val="20"/>
                </w:rPr>
                <w:t>2d</w:t>
              </w:r>
            </w:ins>
          </w:p>
        </w:tc>
        <w:tc>
          <w:tcPr>
            <w:tcW w:w="992" w:type="dxa"/>
            <w:tcBorders>
              <w:top w:val="single" w:sz="4" w:space="0" w:color="auto"/>
              <w:left w:val="single" w:sz="4" w:space="0" w:color="auto"/>
              <w:bottom w:val="single" w:sz="4" w:space="0" w:color="auto"/>
              <w:right w:val="single" w:sz="4" w:space="0" w:color="auto"/>
            </w:tcBorders>
          </w:tcPr>
          <w:p w14:paraId="6CE7BD6E" w14:textId="77777777" w:rsidR="00A013FD" w:rsidRPr="00970510" w:rsidRDefault="00A013FD" w:rsidP="009A1F48">
            <w:pPr>
              <w:pStyle w:val="Tabletext1"/>
              <w:spacing w:before="40" w:after="20"/>
              <w:rPr>
                <w:ins w:id="2408" w:author="Ross Norsworthy" w:date="2020-03-19T22:33:00Z"/>
                <w:rFonts w:ascii="Times New Roman" w:hAnsi="Times New Roman" w:cs="Times New Roman"/>
                <w:szCs w:val="20"/>
              </w:rPr>
            </w:pPr>
            <w:ins w:id="2409"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115B19DA" w14:textId="77777777" w:rsidR="00A013FD" w:rsidRPr="00970510" w:rsidRDefault="00A013FD" w:rsidP="009A1F48">
            <w:pPr>
              <w:pStyle w:val="Tabletext1"/>
              <w:spacing w:before="40" w:after="20"/>
              <w:rPr>
                <w:ins w:id="2410" w:author="Ross Norsworthy" w:date="2020-03-19T22:33:00Z"/>
                <w:rFonts w:ascii="Times New Roman" w:hAnsi="Times New Roman" w:cs="Times New Roman"/>
                <w:szCs w:val="20"/>
              </w:rPr>
            </w:pPr>
            <w:ins w:id="2411" w:author="Ross Norsworthy" w:date="2020-03-19T22:33:00Z">
              <w:r w:rsidRPr="00970510">
                <w:rPr>
                  <w:rFonts w:ascii="Times New Roman" w:eastAsia="Calibri" w:hAnsi="Times New Roman" w:cs="Times New Roman"/>
                  <w:szCs w:val="20"/>
                </w:rPr>
                <w:t>1;1;0;0;0;0    |    1;0;0;0;0;0    |    1;0;0;0;0;0    |    0;0;0;1;1;0    |    0;0;0;1;0;0    |    0;0;0;1;0;0</w:t>
              </w:r>
            </w:ins>
          </w:p>
        </w:tc>
      </w:tr>
      <w:tr w:rsidR="00A013FD" w:rsidRPr="00A013FD" w14:paraId="72CF91CB" w14:textId="77777777" w:rsidTr="00E86D7E">
        <w:trPr>
          <w:cantSplit/>
          <w:tblHeader/>
          <w:ins w:id="2412"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41A2475C" w14:textId="77777777" w:rsidR="00A013FD" w:rsidRPr="00970510" w:rsidRDefault="00A013FD" w:rsidP="009A1F48">
            <w:pPr>
              <w:pStyle w:val="Tabletext1"/>
              <w:spacing w:before="40" w:after="20"/>
              <w:rPr>
                <w:ins w:id="2413" w:author="Ross Norsworthy" w:date="2020-03-19T22:33:00Z"/>
                <w:rFonts w:ascii="Times New Roman" w:eastAsia="Calibri" w:hAnsi="Times New Roman" w:cs="Times New Roman"/>
                <w:szCs w:val="20"/>
              </w:rPr>
            </w:pPr>
            <w:ins w:id="2414" w:author="Ross Norsworthy" w:date="2020-03-19T22:33:00Z">
              <w:r w:rsidRPr="00970510">
                <w:rPr>
                  <w:rFonts w:ascii="Times New Roman" w:eastAsia="Calibri" w:hAnsi="Times New Roman" w:cs="Times New Roman"/>
                  <w:szCs w:val="20"/>
                </w:rPr>
                <w:t>2e</w:t>
              </w:r>
            </w:ins>
          </w:p>
        </w:tc>
        <w:tc>
          <w:tcPr>
            <w:tcW w:w="992" w:type="dxa"/>
            <w:tcBorders>
              <w:top w:val="single" w:sz="4" w:space="0" w:color="auto"/>
              <w:left w:val="single" w:sz="4" w:space="0" w:color="auto"/>
              <w:bottom w:val="single" w:sz="4" w:space="0" w:color="auto"/>
              <w:right w:val="single" w:sz="4" w:space="0" w:color="auto"/>
            </w:tcBorders>
          </w:tcPr>
          <w:p w14:paraId="099876F5" w14:textId="77777777" w:rsidR="00A013FD" w:rsidRPr="00970510" w:rsidRDefault="00A013FD" w:rsidP="009A1F48">
            <w:pPr>
              <w:pStyle w:val="Tabletext1"/>
              <w:spacing w:before="40" w:after="20"/>
              <w:rPr>
                <w:ins w:id="2415" w:author="Ross Norsworthy" w:date="2020-03-19T22:33:00Z"/>
                <w:rFonts w:ascii="Times New Roman" w:eastAsia="Calibri" w:hAnsi="Times New Roman" w:cs="Times New Roman"/>
                <w:szCs w:val="20"/>
              </w:rPr>
            </w:pPr>
            <w:ins w:id="2416" w:author="Ross Norsworthy" w:date="2020-03-19T22:33:00Z">
              <w:r w:rsidRPr="00970510">
                <w:rPr>
                  <w:rFonts w:ascii="Times New Roman" w:eastAsia="Calibri" w:hAnsi="Times New Roman" w:cs="Times New Roman"/>
                  <w:szCs w:val="20"/>
                </w:rPr>
                <w:t>1/4</w:t>
              </w:r>
            </w:ins>
          </w:p>
        </w:tc>
        <w:tc>
          <w:tcPr>
            <w:tcW w:w="7475" w:type="dxa"/>
            <w:tcBorders>
              <w:top w:val="single" w:sz="4" w:space="0" w:color="auto"/>
              <w:left w:val="single" w:sz="4" w:space="0" w:color="auto"/>
              <w:bottom w:val="single" w:sz="4" w:space="0" w:color="auto"/>
              <w:right w:val="single" w:sz="4" w:space="0" w:color="auto"/>
            </w:tcBorders>
          </w:tcPr>
          <w:p w14:paraId="39184303" w14:textId="77777777" w:rsidR="00A013FD" w:rsidRPr="00970510" w:rsidRDefault="00A013FD" w:rsidP="009A1F48">
            <w:pPr>
              <w:pStyle w:val="Tabletext1"/>
              <w:spacing w:before="40" w:after="20"/>
              <w:rPr>
                <w:ins w:id="2417" w:author="Ross Norsworthy" w:date="2020-03-19T22:33:00Z"/>
                <w:rFonts w:ascii="Times New Roman" w:eastAsia="Calibri" w:hAnsi="Times New Roman" w:cs="Times New Roman"/>
                <w:szCs w:val="20"/>
              </w:rPr>
            </w:pPr>
            <w:ins w:id="2418" w:author="Ross Norsworthy" w:date="2020-03-19T22:33:00Z">
              <w:r w:rsidRPr="00970510">
                <w:rPr>
                  <w:rFonts w:ascii="Times New Roman" w:eastAsia="Calibri" w:hAnsi="Times New Roman" w:cs="Times New Roman"/>
                  <w:szCs w:val="20"/>
                  <w:lang w:val="es-ES"/>
                </w:rPr>
                <w:t>2;1;1;0;0;0    |    2;1;1;0;0;0    |    2;1;0;0;0;0    |    0;0;0;2;1;1    |    0;0;0;2;1;1    |    0;0;0;2;0;0</w:t>
              </w:r>
            </w:ins>
          </w:p>
        </w:tc>
      </w:tr>
      <w:tr w:rsidR="00A013FD" w:rsidRPr="00A013FD" w14:paraId="67824EDA" w14:textId="77777777" w:rsidTr="00E86D7E">
        <w:trPr>
          <w:cantSplit/>
          <w:tblHeader/>
          <w:ins w:id="2419"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2019126F" w14:textId="77777777" w:rsidR="00A013FD" w:rsidRPr="00970510" w:rsidRDefault="00A013FD" w:rsidP="009A1F48">
            <w:pPr>
              <w:pStyle w:val="Tabletext1"/>
              <w:spacing w:before="40" w:after="20"/>
              <w:rPr>
                <w:ins w:id="2420" w:author="Ross Norsworthy" w:date="2020-03-19T22:33:00Z"/>
                <w:rFonts w:ascii="Times New Roman" w:hAnsi="Times New Roman" w:cs="Times New Roman"/>
                <w:szCs w:val="20"/>
              </w:rPr>
            </w:pPr>
            <w:ins w:id="2421" w:author="Ross Norsworthy" w:date="2020-03-19T22:33:00Z">
              <w:r w:rsidRPr="00970510">
                <w:rPr>
                  <w:rFonts w:ascii="Times New Roman" w:eastAsia="Calibri" w:hAnsi="Times New Roman" w:cs="Times New Roman"/>
                  <w:szCs w:val="20"/>
                </w:rPr>
                <w:t>3</w:t>
              </w:r>
            </w:ins>
          </w:p>
        </w:tc>
        <w:tc>
          <w:tcPr>
            <w:tcW w:w="992" w:type="dxa"/>
            <w:tcBorders>
              <w:top w:val="single" w:sz="4" w:space="0" w:color="auto"/>
              <w:left w:val="single" w:sz="4" w:space="0" w:color="auto"/>
              <w:bottom w:val="single" w:sz="4" w:space="0" w:color="auto"/>
              <w:right w:val="single" w:sz="4" w:space="0" w:color="auto"/>
            </w:tcBorders>
          </w:tcPr>
          <w:p w14:paraId="7CE4DF32" w14:textId="77777777" w:rsidR="00A013FD" w:rsidRPr="00970510" w:rsidRDefault="00A013FD" w:rsidP="009A1F48">
            <w:pPr>
              <w:pStyle w:val="Tabletext1"/>
              <w:spacing w:before="40" w:after="20"/>
              <w:rPr>
                <w:ins w:id="2422" w:author="Ross Norsworthy" w:date="2020-03-19T22:33:00Z"/>
                <w:rFonts w:ascii="Times New Roman" w:hAnsi="Times New Roman" w:cs="Times New Roman"/>
                <w:szCs w:val="20"/>
              </w:rPr>
            </w:pPr>
            <w:ins w:id="2423" w:author="Ross Norsworthy" w:date="2020-03-19T22:33:00Z">
              <w:r w:rsidRPr="00970510">
                <w:rPr>
                  <w:rFonts w:ascii="Times New Roman" w:eastAsia="Calibri" w:hAnsi="Times New Roman" w:cs="Times New Roman"/>
                  <w:szCs w:val="20"/>
                </w:rPr>
                <w:t>2/7</w:t>
              </w:r>
            </w:ins>
          </w:p>
        </w:tc>
        <w:tc>
          <w:tcPr>
            <w:tcW w:w="7475" w:type="dxa"/>
            <w:tcBorders>
              <w:top w:val="single" w:sz="4" w:space="0" w:color="auto"/>
              <w:left w:val="single" w:sz="4" w:space="0" w:color="auto"/>
              <w:bottom w:val="single" w:sz="4" w:space="0" w:color="auto"/>
              <w:right w:val="single" w:sz="4" w:space="0" w:color="auto"/>
            </w:tcBorders>
          </w:tcPr>
          <w:p w14:paraId="73538E2D" w14:textId="77777777" w:rsidR="00A013FD" w:rsidRPr="00970510" w:rsidRDefault="00A013FD" w:rsidP="009A1F48">
            <w:pPr>
              <w:pStyle w:val="Tabletext1"/>
              <w:spacing w:before="40" w:after="20"/>
              <w:rPr>
                <w:ins w:id="2424" w:author="Ross Norsworthy" w:date="2020-03-19T22:33:00Z"/>
                <w:rFonts w:ascii="Times New Roman" w:hAnsi="Times New Roman" w:cs="Times New Roman"/>
                <w:szCs w:val="20"/>
              </w:rPr>
            </w:pPr>
            <w:ins w:id="2425" w:author="Ross Norsworthy" w:date="2020-03-19T22:33:00Z">
              <w:r w:rsidRPr="00970510">
                <w:rPr>
                  <w:rFonts w:ascii="Times New Roman" w:eastAsia="Calibri" w:hAnsi="Times New Roman" w:cs="Times New Roman"/>
                  <w:szCs w:val="20"/>
                </w:rPr>
                <w:t>1;1;1;0;0;0    |     2;1;1;0;0;0    |    2;1;1;0;0;0    |    0;0;0;2;1;1    |    0;0;0;1;1;1    |     0;0;0;1;1;1</w:t>
              </w:r>
            </w:ins>
          </w:p>
        </w:tc>
      </w:tr>
      <w:tr w:rsidR="00A013FD" w:rsidRPr="00A013FD" w14:paraId="2D6C710C" w14:textId="77777777" w:rsidTr="00E86D7E">
        <w:trPr>
          <w:cantSplit/>
          <w:tblHeader/>
          <w:ins w:id="2426"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0D1800CD" w14:textId="77777777" w:rsidR="00A013FD" w:rsidRPr="00970510" w:rsidRDefault="00A013FD" w:rsidP="009A1F48">
            <w:pPr>
              <w:pStyle w:val="Tabletext1"/>
              <w:spacing w:before="40" w:after="20"/>
              <w:rPr>
                <w:ins w:id="2427" w:author="Ross Norsworthy" w:date="2020-03-19T22:33:00Z"/>
                <w:rFonts w:ascii="Times New Roman" w:hAnsi="Times New Roman" w:cs="Times New Roman"/>
                <w:szCs w:val="20"/>
              </w:rPr>
            </w:pPr>
            <w:ins w:id="2428" w:author="Ross Norsworthy" w:date="2020-03-19T22:33:00Z">
              <w:r w:rsidRPr="00970510">
                <w:rPr>
                  <w:rFonts w:ascii="Times New Roman" w:eastAsia="Calibri" w:hAnsi="Times New Roman" w:cs="Times New Roman"/>
                  <w:szCs w:val="20"/>
                </w:rPr>
                <w:t>4</w:t>
              </w:r>
            </w:ins>
          </w:p>
        </w:tc>
        <w:tc>
          <w:tcPr>
            <w:tcW w:w="992" w:type="dxa"/>
            <w:tcBorders>
              <w:top w:val="single" w:sz="4" w:space="0" w:color="auto"/>
              <w:left w:val="single" w:sz="4" w:space="0" w:color="auto"/>
              <w:bottom w:val="single" w:sz="4" w:space="0" w:color="auto"/>
              <w:right w:val="single" w:sz="4" w:space="0" w:color="auto"/>
            </w:tcBorders>
          </w:tcPr>
          <w:p w14:paraId="6CE378C2" w14:textId="77777777" w:rsidR="00A013FD" w:rsidRPr="00970510" w:rsidRDefault="00A013FD" w:rsidP="009A1F48">
            <w:pPr>
              <w:pStyle w:val="Tabletext1"/>
              <w:spacing w:before="40" w:after="20"/>
              <w:rPr>
                <w:ins w:id="2429" w:author="Ross Norsworthy" w:date="2020-03-19T22:33:00Z"/>
                <w:rFonts w:ascii="Times New Roman" w:hAnsi="Times New Roman" w:cs="Times New Roman"/>
                <w:szCs w:val="20"/>
              </w:rPr>
            </w:pPr>
            <w:ins w:id="2430" w:author="Ross Norsworthy" w:date="2020-03-19T22:33:00Z">
              <w:r w:rsidRPr="00970510">
                <w:rPr>
                  <w:rFonts w:ascii="Times New Roman" w:eastAsia="Calibri" w:hAnsi="Times New Roman" w:cs="Times New Roman"/>
                  <w:szCs w:val="20"/>
                </w:rPr>
                <w:t>1/3</w:t>
              </w:r>
            </w:ins>
          </w:p>
        </w:tc>
        <w:tc>
          <w:tcPr>
            <w:tcW w:w="7475" w:type="dxa"/>
            <w:tcBorders>
              <w:top w:val="single" w:sz="4" w:space="0" w:color="auto"/>
              <w:left w:val="single" w:sz="4" w:space="0" w:color="auto"/>
              <w:bottom w:val="single" w:sz="4" w:space="0" w:color="auto"/>
              <w:right w:val="single" w:sz="4" w:space="0" w:color="auto"/>
            </w:tcBorders>
          </w:tcPr>
          <w:p w14:paraId="6D9CA4D5" w14:textId="77777777" w:rsidR="00A013FD" w:rsidRPr="00970510" w:rsidRDefault="00A013FD" w:rsidP="009A1F48">
            <w:pPr>
              <w:pStyle w:val="Tabletext1"/>
              <w:spacing w:before="40" w:after="20"/>
              <w:rPr>
                <w:ins w:id="2431" w:author="Ross Norsworthy" w:date="2020-03-19T22:33:00Z"/>
                <w:rFonts w:ascii="Times New Roman" w:hAnsi="Times New Roman" w:cs="Times New Roman"/>
                <w:szCs w:val="20"/>
              </w:rPr>
            </w:pPr>
            <w:ins w:id="2432" w:author="Ross Norsworthy" w:date="2020-03-19T22:33:00Z">
              <w:r w:rsidRPr="00970510">
                <w:rPr>
                  <w:rFonts w:ascii="Times New Roman" w:eastAsia="Calibri" w:hAnsi="Times New Roman" w:cs="Times New Roman"/>
                  <w:szCs w:val="20"/>
                </w:rPr>
                <w:t>2;1;0;0;0;0    |    2;1;0;0;0;0    |    2;1;0;0;0;0    |    0;0;0;2;1;0    |    0;0;0;2;1;0    |     0;0;0;2;1;0</w:t>
              </w:r>
            </w:ins>
          </w:p>
        </w:tc>
      </w:tr>
      <w:tr w:rsidR="00A013FD" w:rsidRPr="00A013FD" w14:paraId="0FC684F7" w14:textId="77777777" w:rsidTr="00E86D7E">
        <w:trPr>
          <w:cantSplit/>
          <w:tblHeader/>
          <w:ins w:id="2433"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3439A1F7" w14:textId="77777777" w:rsidR="00A013FD" w:rsidRPr="00970510" w:rsidRDefault="00A013FD" w:rsidP="009A1F48">
            <w:pPr>
              <w:pStyle w:val="Tabletext1"/>
              <w:spacing w:before="40" w:after="20"/>
              <w:rPr>
                <w:ins w:id="2434" w:author="Ross Norsworthy" w:date="2020-03-19T22:33:00Z"/>
                <w:rFonts w:ascii="Times New Roman" w:eastAsia="Calibri" w:hAnsi="Times New Roman" w:cs="Times New Roman"/>
                <w:szCs w:val="20"/>
              </w:rPr>
            </w:pPr>
            <w:ins w:id="2435" w:author="Ross Norsworthy" w:date="2020-03-19T22:33:00Z">
              <w:r w:rsidRPr="00970510">
                <w:rPr>
                  <w:rFonts w:ascii="Times New Roman" w:eastAsia="Calibri" w:hAnsi="Times New Roman" w:cs="Times New Roman"/>
                  <w:szCs w:val="20"/>
                  <w:lang w:val="es-ES"/>
                </w:rPr>
                <w:t>4a</w:t>
              </w:r>
            </w:ins>
          </w:p>
        </w:tc>
        <w:tc>
          <w:tcPr>
            <w:tcW w:w="992" w:type="dxa"/>
            <w:tcBorders>
              <w:top w:val="single" w:sz="4" w:space="0" w:color="auto"/>
              <w:left w:val="single" w:sz="4" w:space="0" w:color="auto"/>
              <w:bottom w:val="single" w:sz="4" w:space="0" w:color="auto"/>
              <w:right w:val="single" w:sz="4" w:space="0" w:color="auto"/>
            </w:tcBorders>
          </w:tcPr>
          <w:p w14:paraId="22075AF2" w14:textId="77777777" w:rsidR="00A013FD" w:rsidRPr="00970510" w:rsidRDefault="00A013FD" w:rsidP="009A1F48">
            <w:pPr>
              <w:pStyle w:val="Tabletext1"/>
              <w:spacing w:before="40" w:after="20"/>
              <w:rPr>
                <w:ins w:id="2436" w:author="Ross Norsworthy" w:date="2020-03-19T22:33:00Z"/>
                <w:rFonts w:ascii="Times New Roman" w:eastAsia="Calibri" w:hAnsi="Times New Roman" w:cs="Times New Roman"/>
                <w:szCs w:val="20"/>
              </w:rPr>
            </w:pPr>
            <w:ins w:id="2437" w:author="Ross Norsworthy" w:date="2020-03-19T22:33:00Z">
              <w:r w:rsidRPr="00970510">
                <w:rPr>
                  <w:rFonts w:ascii="Times New Roman" w:eastAsia="Calibri" w:hAnsi="Times New Roman" w:cs="Times New Roman"/>
                  <w:szCs w:val="20"/>
                  <w:lang w:val="es-ES"/>
                </w:rPr>
                <w:t>1/3</w:t>
              </w:r>
            </w:ins>
          </w:p>
        </w:tc>
        <w:tc>
          <w:tcPr>
            <w:tcW w:w="7475" w:type="dxa"/>
            <w:tcBorders>
              <w:top w:val="single" w:sz="4" w:space="0" w:color="auto"/>
              <w:left w:val="single" w:sz="4" w:space="0" w:color="auto"/>
              <w:bottom w:val="single" w:sz="4" w:space="0" w:color="auto"/>
              <w:right w:val="single" w:sz="4" w:space="0" w:color="auto"/>
            </w:tcBorders>
          </w:tcPr>
          <w:p w14:paraId="0F38C411" w14:textId="77777777" w:rsidR="00A013FD" w:rsidRPr="00970510" w:rsidRDefault="00A013FD" w:rsidP="009A1F48">
            <w:pPr>
              <w:pStyle w:val="Tabletext1"/>
              <w:spacing w:before="40" w:after="20"/>
              <w:rPr>
                <w:ins w:id="2438" w:author="Ross Norsworthy" w:date="2020-03-19T22:33:00Z"/>
                <w:rFonts w:ascii="Times New Roman" w:eastAsia="Calibri" w:hAnsi="Times New Roman" w:cs="Times New Roman"/>
                <w:szCs w:val="20"/>
              </w:rPr>
            </w:pPr>
            <w:ins w:id="2439" w:author="Ross Norsworthy" w:date="2020-03-19T22:33:00Z">
              <w:r w:rsidRPr="00970510">
                <w:rPr>
                  <w:rFonts w:ascii="Times New Roman" w:eastAsia="Calibri" w:hAnsi="Times New Roman" w:cs="Times New Roman"/>
                  <w:szCs w:val="20"/>
                  <w:lang w:val="es-ES"/>
                </w:rPr>
                <w:t>2;1;0;0;0;0    |    2;1;0;0;0;0    |    2;0;0;0;0;0    |    0;0;0;2;1;0    |    0;0;0;2;1;0    |    0;0;0;0;1;0</w:t>
              </w:r>
            </w:ins>
          </w:p>
        </w:tc>
      </w:tr>
      <w:tr w:rsidR="00A013FD" w:rsidRPr="00A013FD" w14:paraId="45634147" w14:textId="77777777" w:rsidTr="00E86D7E">
        <w:trPr>
          <w:cantSplit/>
          <w:tblHeader/>
          <w:ins w:id="2440"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4DE7A177" w14:textId="77777777" w:rsidR="00A013FD" w:rsidRPr="00970510" w:rsidRDefault="00A013FD" w:rsidP="009A1F48">
            <w:pPr>
              <w:pStyle w:val="Tabletext1"/>
              <w:spacing w:before="40" w:after="20"/>
              <w:rPr>
                <w:ins w:id="2441" w:author="Ross Norsworthy" w:date="2020-03-19T22:33:00Z"/>
                <w:rFonts w:ascii="Times New Roman" w:hAnsi="Times New Roman" w:cs="Times New Roman"/>
                <w:szCs w:val="20"/>
              </w:rPr>
            </w:pPr>
            <w:ins w:id="2442" w:author="Ross Norsworthy" w:date="2020-03-19T22:33:00Z">
              <w:r w:rsidRPr="00970510">
                <w:rPr>
                  <w:rFonts w:ascii="Times New Roman" w:eastAsia="Calibri" w:hAnsi="Times New Roman" w:cs="Times New Roman"/>
                  <w:szCs w:val="20"/>
                </w:rPr>
                <w:t>5</w:t>
              </w:r>
            </w:ins>
          </w:p>
        </w:tc>
        <w:tc>
          <w:tcPr>
            <w:tcW w:w="992" w:type="dxa"/>
            <w:tcBorders>
              <w:top w:val="single" w:sz="4" w:space="0" w:color="auto"/>
              <w:left w:val="single" w:sz="4" w:space="0" w:color="auto"/>
              <w:bottom w:val="single" w:sz="4" w:space="0" w:color="auto"/>
              <w:right w:val="single" w:sz="4" w:space="0" w:color="auto"/>
            </w:tcBorders>
          </w:tcPr>
          <w:p w14:paraId="4A2A32BD" w14:textId="77777777" w:rsidR="00A013FD" w:rsidRPr="00970510" w:rsidRDefault="00A013FD" w:rsidP="009A1F48">
            <w:pPr>
              <w:pStyle w:val="Tabletext1"/>
              <w:spacing w:before="40" w:after="20"/>
              <w:rPr>
                <w:ins w:id="2443" w:author="Ross Norsworthy" w:date="2020-03-19T22:33:00Z"/>
                <w:rFonts w:ascii="Times New Roman" w:hAnsi="Times New Roman" w:cs="Times New Roman"/>
                <w:szCs w:val="20"/>
              </w:rPr>
            </w:pPr>
            <w:ins w:id="2444" w:author="Ross Norsworthy" w:date="2020-03-19T22:33:00Z">
              <w:r w:rsidRPr="00970510">
                <w:rPr>
                  <w:rFonts w:ascii="Times New Roman" w:eastAsia="Calibri" w:hAnsi="Times New Roman" w:cs="Times New Roman"/>
                  <w:szCs w:val="20"/>
                </w:rPr>
                <w:t>2/5</w:t>
              </w:r>
            </w:ins>
          </w:p>
        </w:tc>
        <w:tc>
          <w:tcPr>
            <w:tcW w:w="7475" w:type="dxa"/>
            <w:tcBorders>
              <w:top w:val="single" w:sz="4" w:space="0" w:color="auto"/>
              <w:left w:val="single" w:sz="4" w:space="0" w:color="auto"/>
              <w:bottom w:val="single" w:sz="4" w:space="0" w:color="auto"/>
              <w:right w:val="single" w:sz="4" w:space="0" w:color="auto"/>
            </w:tcBorders>
          </w:tcPr>
          <w:p w14:paraId="4FE954B3" w14:textId="77777777" w:rsidR="00A013FD" w:rsidRPr="00970510" w:rsidRDefault="00A013FD" w:rsidP="009A1F48">
            <w:pPr>
              <w:pStyle w:val="Tabletext1"/>
              <w:spacing w:before="40" w:after="20"/>
              <w:rPr>
                <w:ins w:id="2445" w:author="Ross Norsworthy" w:date="2020-03-19T22:33:00Z"/>
                <w:rFonts w:ascii="Times New Roman" w:hAnsi="Times New Roman" w:cs="Times New Roman"/>
                <w:szCs w:val="20"/>
              </w:rPr>
            </w:pPr>
            <w:ins w:id="2446" w:author="Ross Norsworthy" w:date="2020-03-19T22:33:00Z">
              <w:r w:rsidRPr="00970510">
                <w:rPr>
                  <w:rFonts w:ascii="Times New Roman" w:eastAsia="Calibri" w:hAnsi="Times New Roman" w:cs="Times New Roman"/>
                  <w:szCs w:val="20"/>
                </w:rPr>
                <w:t>1;1;1;0;0;0    |    1;1;1;0;0;0    |    1;0;1;0;0;0    |    0;0;0;1;1;1    |    0;0;0;1;1;1    |    0;0;0;1;0;1</w:t>
              </w:r>
            </w:ins>
          </w:p>
        </w:tc>
      </w:tr>
      <w:tr w:rsidR="00A013FD" w:rsidRPr="00A013FD" w14:paraId="3550C3C0" w14:textId="77777777" w:rsidTr="00E86D7E">
        <w:trPr>
          <w:cantSplit/>
          <w:tblHeader/>
          <w:ins w:id="2447"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0BCC0A00" w14:textId="77777777" w:rsidR="00A013FD" w:rsidRPr="00970510" w:rsidRDefault="00A013FD" w:rsidP="009A1F48">
            <w:pPr>
              <w:pStyle w:val="Tabletext1"/>
              <w:spacing w:before="40" w:after="20"/>
              <w:rPr>
                <w:ins w:id="2448" w:author="Ross Norsworthy" w:date="2020-03-19T22:33:00Z"/>
                <w:rFonts w:ascii="Times New Roman" w:hAnsi="Times New Roman" w:cs="Times New Roman"/>
                <w:szCs w:val="20"/>
              </w:rPr>
            </w:pPr>
            <w:ins w:id="2449" w:author="Ross Norsworthy" w:date="2020-03-19T22:33:00Z">
              <w:r w:rsidRPr="00970510">
                <w:rPr>
                  <w:rFonts w:ascii="Times New Roman" w:eastAsia="Calibri" w:hAnsi="Times New Roman" w:cs="Times New Roman"/>
                  <w:szCs w:val="20"/>
                </w:rPr>
                <w:t>6</w:t>
              </w:r>
            </w:ins>
          </w:p>
        </w:tc>
        <w:tc>
          <w:tcPr>
            <w:tcW w:w="992" w:type="dxa"/>
            <w:tcBorders>
              <w:top w:val="single" w:sz="4" w:space="0" w:color="auto"/>
              <w:left w:val="single" w:sz="4" w:space="0" w:color="auto"/>
              <w:bottom w:val="single" w:sz="4" w:space="0" w:color="auto"/>
              <w:right w:val="single" w:sz="4" w:space="0" w:color="auto"/>
            </w:tcBorders>
          </w:tcPr>
          <w:p w14:paraId="2DA8673C" w14:textId="77777777" w:rsidR="00A013FD" w:rsidRPr="00970510" w:rsidRDefault="00A013FD" w:rsidP="009A1F48">
            <w:pPr>
              <w:pStyle w:val="Tabletext1"/>
              <w:spacing w:before="40" w:after="20"/>
              <w:rPr>
                <w:ins w:id="2450" w:author="Ross Norsworthy" w:date="2020-03-19T22:33:00Z"/>
                <w:rFonts w:ascii="Times New Roman" w:hAnsi="Times New Roman" w:cs="Times New Roman"/>
                <w:szCs w:val="20"/>
              </w:rPr>
            </w:pPr>
            <w:ins w:id="2451" w:author="Ross Norsworthy" w:date="2020-03-19T22:33:00Z">
              <w:r w:rsidRPr="00970510">
                <w:rPr>
                  <w:rFonts w:ascii="Times New Roman" w:eastAsia="Calibri" w:hAnsi="Times New Roman" w:cs="Times New Roman"/>
                  <w:szCs w:val="20"/>
                </w:rPr>
                <w:t>1/2</w:t>
              </w:r>
            </w:ins>
          </w:p>
        </w:tc>
        <w:tc>
          <w:tcPr>
            <w:tcW w:w="7475" w:type="dxa"/>
            <w:tcBorders>
              <w:top w:val="single" w:sz="4" w:space="0" w:color="auto"/>
              <w:left w:val="single" w:sz="4" w:space="0" w:color="auto"/>
              <w:bottom w:val="single" w:sz="4" w:space="0" w:color="auto"/>
              <w:right w:val="single" w:sz="4" w:space="0" w:color="auto"/>
            </w:tcBorders>
          </w:tcPr>
          <w:p w14:paraId="308D3C58" w14:textId="77777777" w:rsidR="00A013FD" w:rsidRPr="00970510" w:rsidRDefault="00A013FD" w:rsidP="009A1F48">
            <w:pPr>
              <w:pStyle w:val="Tabletext1"/>
              <w:spacing w:before="40" w:after="20"/>
              <w:rPr>
                <w:ins w:id="2452" w:author="Ross Norsworthy" w:date="2020-03-19T22:33:00Z"/>
                <w:rFonts w:ascii="Times New Roman" w:hAnsi="Times New Roman" w:cs="Times New Roman"/>
                <w:szCs w:val="20"/>
              </w:rPr>
            </w:pPr>
            <w:ins w:id="2453" w:author="Ross Norsworthy" w:date="2020-03-19T22:33:00Z">
              <w:r w:rsidRPr="00970510">
                <w:rPr>
                  <w:rFonts w:ascii="Times New Roman" w:eastAsia="Calibri" w:hAnsi="Times New Roman" w:cs="Times New Roman"/>
                  <w:szCs w:val="20"/>
                </w:rPr>
                <w:t>1;1;0;0;0;0    |    1;1;0;0;0;0    |    1;1;0;0;0;0    |    0;0;0;1;1;0    |    0;0;0;1;1;0    |    0;0;0;1;1;0</w:t>
              </w:r>
            </w:ins>
          </w:p>
        </w:tc>
      </w:tr>
      <w:tr w:rsidR="00A013FD" w:rsidRPr="00A013FD" w14:paraId="794E65C3" w14:textId="77777777" w:rsidTr="00E86D7E">
        <w:trPr>
          <w:cantSplit/>
          <w:tblHeader/>
          <w:ins w:id="2454"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76727709" w14:textId="77777777" w:rsidR="00A013FD" w:rsidRPr="00970510" w:rsidRDefault="00A013FD" w:rsidP="009A1F48">
            <w:pPr>
              <w:pStyle w:val="Tabletext1"/>
              <w:spacing w:before="40" w:after="20"/>
              <w:rPr>
                <w:ins w:id="2455" w:author="Ross Norsworthy" w:date="2020-03-19T22:33:00Z"/>
                <w:rFonts w:ascii="Times New Roman" w:eastAsia="Calibri" w:hAnsi="Times New Roman" w:cs="Times New Roman"/>
                <w:szCs w:val="20"/>
              </w:rPr>
            </w:pPr>
            <w:ins w:id="2456" w:author="Ross Norsworthy" w:date="2020-03-19T22:33:00Z">
              <w:r w:rsidRPr="00970510">
                <w:rPr>
                  <w:rFonts w:ascii="Times New Roman" w:eastAsia="Calibri" w:hAnsi="Times New Roman" w:cs="Times New Roman"/>
                  <w:szCs w:val="20"/>
                </w:rPr>
                <w:t>6a</w:t>
              </w:r>
            </w:ins>
          </w:p>
        </w:tc>
        <w:tc>
          <w:tcPr>
            <w:tcW w:w="992" w:type="dxa"/>
            <w:tcBorders>
              <w:top w:val="single" w:sz="4" w:space="0" w:color="auto"/>
              <w:left w:val="single" w:sz="4" w:space="0" w:color="auto"/>
              <w:bottom w:val="single" w:sz="4" w:space="0" w:color="auto"/>
              <w:right w:val="single" w:sz="4" w:space="0" w:color="auto"/>
            </w:tcBorders>
          </w:tcPr>
          <w:p w14:paraId="204D8FC1" w14:textId="77777777" w:rsidR="00A013FD" w:rsidRPr="00970510" w:rsidRDefault="00A013FD" w:rsidP="009A1F48">
            <w:pPr>
              <w:pStyle w:val="Tabletext1"/>
              <w:spacing w:before="40" w:after="20"/>
              <w:rPr>
                <w:ins w:id="2457" w:author="Ross Norsworthy" w:date="2020-03-19T22:33:00Z"/>
                <w:rFonts w:ascii="Times New Roman" w:eastAsia="Calibri" w:hAnsi="Times New Roman" w:cs="Times New Roman"/>
                <w:szCs w:val="20"/>
              </w:rPr>
            </w:pPr>
            <w:ins w:id="2458" w:author="Ross Norsworthy" w:date="2020-03-19T22:33:00Z">
              <w:r w:rsidRPr="00970510">
                <w:rPr>
                  <w:rFonts w:ascii="Times New Roman" w:eastAsia="Calibri" w:hAnsi="Times New Roman" w:cs="Times New Roman"/>
                  <w:szCs w:val="20"/>
                </w:rPr>
                <w:t>1/2</w:t>
              </w:r>
            </w:ins>
          </w:p>
        </w:tc>
        <w:tc>
          <w:tcPr>
            <w:tcW w:w="7475" w:type="dxa"/>
            <w:tcBorders>
              <w:top w:val="single" w:sz="4" w:space="0" w:color="auto"/>
              <w:left w:val="single" w:sz="4" w:space="0" w:color="auto"/>
              <w:bottom w:val="single" w:sz="4" w:space="0" w:color="auto"/>
              <w:right w:val="single" w:sz="4" w:space="0" w:color="auto"/>
            </w:tcBorders>
          </w:tcPr>
          <w:p w14:paraId="5A909FC6" w14:textId="77777777" w:rsidR="00A013FD" w:rsidRPr="00970510" w:rsidRDefault="00A013FD" w:rsidP="009A1F48">
            <w:pPr>
              <w:pStyle w:val="Tabletext1"/>
              <w:spacing w:before="40" w:after="20"/>
              <w:rPr>
                <w:ins w:id="2459" w:author="Ross Norsworthy" w:date="2020-03-19T22:33:00Z"/>
                <w:rFonts w:ascii="Times New Roman" w:eastAsia="Calibri" w:hAnsi="Times New Roman" w:cs="Times New Roman"/>
                <w:szCs w:val="20"/>
              </w:rPr>
            </w:pPr>
            <w:ins w:id="2460" w:author="Ross Norsworthy" w:date="2020-03-19T22:33:00Z">
              <w:r w:rsidRPr="00970510">
                <w:rPr>
                  <w:rFonts w:ascii="Times New Roman" w:eastAsia="Calibri" w:hAnsi="Times New Roman" w:cs="Times New Roman"/>
                  <w:szCs w:val="20"/>
                </w:rPr>
                <w:t>1;1;0;0;0;0    |    1;1;0;0;0;0    |    1;0;0;0;0;0    |    0;0;0;1;1;0    |    0;0;0;1;1;0    |    0;0;0;1;0;0</w:t>
              </w:r>
            </w:ins>
          </w:p>
        </w:tc>
      </w:tr>
      <w:tr w:rsidR="00A013FD" w:rsidRPr="00A013FD" w14:paraId="0F10F83A" w14:textId="77777777" w:rsidTr="00E86D7E">
        <w:trPr>
          <w:cantSplit/>
          <w:tblHeader/>
          <w:ins w:id="2461"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4FA2ED30" w14:textId="77777777" w:rsidR="00A013FD" w:rsidRPr="00970510" w:rsidRDefault="00A013FD" w:rsidP="009A1F48">
            <w:pPr>
              <w:pStyle w:val="Tabletext1"/>
              <w:spacing w:before="40" w:after="20"/>
              <w:rPr>
                <w:ins w:id="2462" w:author="Ross Norsworthy" w:date="2020-03-19T22:33:00Z"/>
                <w:rFonts w:ascii="Times New Roman" w:eastAsia="Calibri" w:hAnsi="Times New Roman" w:cs="Times New Roman"/>
                <w:szCs w:val="20"/>
              </w:rPr>
            </w:pPr>
            <w:ins w:id="2463" w:author="Ross Norsworthy" w:date="2020-03-19T22:33:00Z">
              <w:r w:rsidRPr="00970510">
                <w:rPr>
                  <w:rFonts w:ascii="Times New Roman" w:eastAsia="Calibri" w:hAnsi="Times New Roman" w:cs="Times New Roman"/>
                  <w:szCs w:val="20"/>
                </w:rPr>
                <w:t>6b</w:t>
              </w:r>
            </w:ins>
          </w:p>
        </w:tc>
        <w:tc>
          <w:tcPr>
            <w:tcW w:w="992" w:type="dxa"/>
            <w:tcBorders>
              <w:top w:val="single" w:sz="4" w:space="0" w:color="auto"/>
              <w:left w:val="single" w:sz="4" w:space="0" w:color="auto"/>
              <w:bottom w:val="single" w:sz="4" w:space="0" w:color="auto"/>
              <w:right w:val="single" w:sz="4" w:space="0" w:color="auto"/>
            </w:tcBorders>
          </w:tcPr>
          <w:p w14:paraId="38723450" w14:textId="77777777" w:rsidR="00A013FD" w:rsidRPr="00970510" w:rsidRDefault="00A013FD" w:rsidP="009A1F48">
            <w:pPr>
              <w:pStyle w:val="Tabletext1"/>
              <w:spacing w:before="40" w:after="20"/>
              <w:rPr>
                <w:ins w:id="2464" w:author="Ross Norsworthy" w:date="2020-03-19T22:33:00Z"/>
                <w:rFonts w:ascii="Times New Roman" w:eastAsia="Calibri" w:hAnsi="Times New Roman" w:cs="Times New Roman"/>
                <w:szCs w:val="20"/>
              </w:rPr>
            </w:pPr>
            <w:ins w:id="2465" w:author="Ross Norsworthy" w:date="2020-03-19T22:33:00Z">
              <w:r w:rsidRPr="00970510">
                <w:rPr>
                  <w:rFonts w:ascii="Times New Roman" w:eastAsia="Calibri" w:hAnsi="Times New Roman" w:cs="Times New Roman"/>
                  <w:szCs w:val="20"/>
                </w:rPr>
                <w:t>1/2</w:t>
              </w:r>
            </w:ins>
          </w:p>
        </w:tc>
        <w:tc>
          <w:tcPr>
            <w:tcW w:w="7475" w:type="dxa"/>
            <w:tcBorders>
              <w:top w:val="single" w:sz="4" w:space="0" w:color="auto"/>
              <w:left w:val="single" w:sz="4" w:space="0" w:color="auto"/>
              <w:bottom w:val="single" w:sz="4" w:space="0" w:color="auto"/>
              <w:right w:val="single" w:sz="4" w:space="0" w:color="auto"/>
            </w:tcBorders>
          </w:tcPr>
          <w:p w14:paraId="104DADCB" w14:textId="77777777" w:rsidR="00A013FD" w:rsidRPr="00970510" w:rsidRDefault="00A013FD" w:rsidP="009A1F48">
            <w:pPr>
              <w:pStyle w:val="Tabletext1"/>
              <w:spacing w:before="40" w:after="20"/>
              <w:rPr>
                <w:ins w:id="2466" w:author="Ross Norsworthy" w:date="2020-03-19T22:33:00Z"/>
                <w:rFonts w:ascii="Times New Roman" w:eastAsia="Calibri" w:hAnsi="Times New Roman" w:cs="Times New Roman"/>
                <w:szCs w:val="20"/>
              </w:rPr>
            </w:pPr>
            <w:ins w:id="2467" w:author="Ross Norsworthy" w:date="2020-03-19T22:33:00Z">
              <w:r w:rsidRPr="00970510">
                <w:rPr>
                  <w:rFonts w:ascii="Times New Roman" w:eastAsia="Calibri" w:hAnsi="Times New Roman" w:cs="Times New Roman"/>
                  <w:szCs w:val="20"/>
                </w:rPr>
                <w:t>1;1;0;0;0;0    |    1;0;0;0;0;0    |    1;0;0;0;0;0    |    0;0;0;1;1;0    |    0;0;0;1;0;0    |    0;0;0;1;0;0</w:t>
              </w:r>
            </w:ins>
          </w:p>
        </w:tc>
      </w:tr>
      <w:tr w:rsidR="00A013FD" w:rsidRPr="00A013FD" w14:paraId="3CADE43C" w14:textId="77777777" w:rsidTr="00E86D7E">
        <w:trPr>
          <w:cantSplit/>
          <w:tblHeader/>
          <w:ins w:id="2468"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190F7462" w14:textId="77777777" w:rsidR="00A013FD" w:rsidRPr="00970510" w:rsidRDefault="00A013FD" w:rsidP="009A1F48">
            <w:pPr>
              <w:pStyle w:val="Tabletext1"/>
              <w:spacing w:before="40" w:after="20"/>
              <w:rPr>
                <w:ins w:id="2469" w:author="Ross Norsworthy" w:date="2020-03-19T22:33:00Z"/>
                <w:rFonts w:ascii="Times New Roman" w:hAnsi="Times New Roman" w:cs="Times New Roman"/>
                <w:szCs w:val="20"/>
              </w:rPr>
            </w:pPr>
            <w:ins w:id="2470" w:author="Ross Norsworthy" w:date="2020-03-19T22:33:00Z">
              <w:r w:rsidRPr="00970510">
                <w:rPr>
                  <w:rFonts w:ascii="Times New Roman" w:eastAsia="Calibri" w:hAnsi="Times New Roman" w:cs="Times New Roman"/>
                  <w:szCs w:val="20"/>
                </w:rPr>
                <w:t>7</w:t>
              </w:r>
            </w:ins>
          </w:p>
        </w:tc>
        <w:tc>
          <w:tcPr>
            <w:tcW w:w="992" w:type="dxa"/>
            <w:tcBorders>
              <w:top w:val="single" w:sz="4" w:space="0" w:color="auto"/>
              <w:left w:val="single" w:sz="4" w:space="0" w:color="auto"/>
              <w:bottom w:val="single" w:sz="4" w:space="0" w:color="auto"/>
              <w:right w:val="single" w:sz="4" w:space="0" w:color="auto"/>
            </w:tcBorders>
          </w:tcPr>
          <w:p w14:paraId="00F086A2" w14:textId="77777777" w:rsidR="00A013FD" w:rsidRPr="00970510" w:rsidRDefault="00A013FD" w:rsidP="009A1F48">
            <w:pPr>
              <w:pStyle w:val="Tabletext1"/>
              <w:spacing w:before="40" w:after="20"/>
              <w:rPr>
                <w:ins w:id="2471" w:author="Ross Norsworthy" w:date="2020-03-19T22:33:00Z"/>
                <w:rFonts w:ascii="Times New Roman" w:hAnsi="Times New Roman" w:cs="Times New Roman"/>
                <w:szCs w:val="20"/>
              </w:rPr>
            </w:pPr>
            <w:ins w:id="2472" w:author="Ross Norsworthy" w:date="2020-03-19T22:33:00Z">
              <w:r w:rsidRPr="00970510">
                <w:rPr>
                  <w:rFonts w:ascii="Times New Roman" w:eastAsia="Calibri" w:hAnsi="Times New Roman" w:cs="Times New Roman"/>
                  <w:szCs w:val="20"/>
                </w:rPr>
                <w:t>2/3</w:t>
              </w:r>
            </w:ins>
          </w:p>
        </w:tc>
        <w:tc>
          <w:tcPr>
            <w:tcW w:w="7475" w:type="dxa"/>
            <w:tcBorders>
              <w:top w:val="single" w:sz="4" w:space="0" w:color="auto"/>
              <w:left w:val="single" w:sz="4" w:space="0" w:color="auto"/>
              <w:bottom w:val="single" w:sz="4" w:space="0" w:color="auto"/>
              <w:right w:val="single" w:sz="4" w:space="0" w:color="auto"/>
            </w:tcBorders>
          </w:tcPr>
          <w:p w14:paraId="26699CB7" w14:textId="77777777" w:rsidR="00A013FD" w:rsidRPr="00970510" w:rsidRDefault="00A013FD" w:rsidP="009A1F48">
            <w:pPr>
              <w:pStyle w:val="Tabletext1"/>
              <w:spacing w:before="40" w:after="20"/>
              <w:rPr>
                <w:ins w:id="2473" w:author="Ross Norsworthy" w:date="2020-03-19T22:33:00Z"/>
                <w:rFonts w:ascii="Times New Roman" w:hAnsi="Times New Roman" w:cs="Times New Roman"/>
                <w:szCs w:val="20"/>
              </w:rPr>
            </w:pPr>
            <w:ins w:id="2474" w:author="Ross Norsworthy" w:date="2020-03-19T22:33:00Z">
              <w:r w:rsidRPr="00970510">
                <w:rPr>
                  <w:rFonts w:ascii="Times New Roman" w:eastAsia="Calibri" w:hAnsi="Times New Roman" w:cs="Times New Roman"/>
                  <w:szCs w:val="20"/>
                </w:rPr>
                <w:t>1;0;0;0;0;0    |    1;0;1;0;0;0    |    1;0;1;0;0;0    |    0;0;0;1;0;0    |    0;0;0;1;0;1    |    0;0;0;1;0;0</w:t>
              </w:r>
            </w:ins>
          </w:p>
        </w:tc>
      </w:tr>
      <w:tr w:rsidR="00A013FD" w:rsidRPr="00A013FD" w14:paraId="6F16DA73" w14:textId="77777777" w:rsidTr="00E86D7E">
        <w:trPr>
          <w:cantSplit/>
          <w:tblHeader/>
          <w:ins w:id="2475"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7619A946" w14:textId="77777777" w:rsidR="00A013FD" w:rsidRPr="00970510" w:rsidRDefault="00A013FD" w:rsidP="009A1F48">
            <w:pPr>
              <w:pStyle w:val="Tabletext1"/>
              <w:spacing w:before="40" w:after="20"/>
              <w:rPr>
                <w:ins w:id="2476" w:author="Ross Norsworthy" w:date="2020-03-19T22:33:00Z"/>
                <w:rFonts w:ascii="Times New Roman" w:hAnsi="Times New Roman" w:cs="Times New Roman"/>
                <w:szCs w:val="20"/>
              </w:rPr>
            </w:pPr>
            <w:ins w:id="2477" w:author="Ross Norsworthy" w:date="2020-03-19T22:33:00Z">
              <w:r w:rsidRPr="00970510">
                <w:rPr>
                  <w:rFonts w:ascii="Times New Roman" w:eastAsia="Calibri" w:hAnsi="Times New Roman" w:cs="Times New Roman"/>
                  <w:szCs w:val="20"/>
                </w:rPr>
                <w:t>7a</w:t>
              </w:r>
            </w:ins>
          </w:p>
        </w:tc>
        <w:tc>
          <w:tcPr>
            <w:tcW w:w="992" w:type="dxa"/>
            <w:tcBorders>
              <w:top w:val="single" w:sz="4" w:space="0" w:color="auto"/>
              <w:left w:val="single" w:sz="4" w:space="0" w:color="auto"/>
              <w:bottom w:val="single" w:sz="4" w:space="0" w:color="auto"/>
              <w:right w:val="single" w:sz="4" w:space="0" w:color="auto"/>
            </w:tcBorders>
          </w:tcPr>
          <w:p w14:paraId="517FD1EC" w14:textId="77777777" w:rsidR="00A013FD" w:rsidRPr="00970510" w:rsidRDefault="00A013FD" w:rsidP="009A1F48">
            <w:pPr>
              <w:pStyle w:val="Tabletext1"/>
              <w:spacing w:before="40" w:after="20"/>
              <w:rPr>
                <w:ins w:id="2478" w:author="Ross Norsworthy" w:date="2020-03-19T22:33:00Z"/>
                <w:rFonts w:ascii="Times New Roman" w:hAnsi="Times New Roman" w:cs="Times New Roman"/>
                <w:szCs w:val="20"/>
              </w:rPr>
            </w:pPr>
            <w:ins w:id="2479" w:author="Ross Norsworthy" w:date="2020-03-19T22:33:00Z">
              <w:r w:rsidRPr="00970510">
                <w:rPr>
                  <w:rFonts w:ascii="Times New Roman" w:eastAsia="Calibri" w:hAnsi="Times New Roman" w:cs="Times New Roman"/>
                  <w:szCs w:val="20"/>
                </w:rPr>
                <w:t>2/3</w:t>
              </w:r>
            </w:ins>
          </w:p>
        </w:tc>
        <w:tc>
          <w:tcPr>
            <w:tcW w:w="7475" w:type="dxa"/>
            <w:tcBorders>
              <w:top w:val="single" w:sz="4" w:space="0" w:color="auto"/>
              <w:left w:val="single" w:sz="4" w:space="0" w:color="auto"/>
              <w:bottom w:val="single" w:sz="4" w:space="0" w:color="auto"/>
              <w:right w:val="single" w:sz="4" w:space="0" w:color="auto"/>
            </w:tcBorders>
          </w:tcPr>
          <w:p w14:paraId="2FA52F5D" w14:textId="77777777" w:rsidR="00A013FD" w:rsidRPr="00970510" w:rsidRDefault="00A013FD" w:rsidP="009A1F48">
            <w:pPr>
              <w:pStyle w:val="Tabletext1"/>
              <w:spacing w:before="40" w:after="20"/>
              <w:rPr>
                <w:ins w:id="2480" w:author="Ross Norsworthy" w:date="2020-03-19T22:33:00Z"/>
                <w:rFonts w:ascii="Times New Roman" w:hAnsi="Times New Roman" w:cs="Times New Roman"/>
                <w:szCs w:val="20"/>
              </w:rPr>
            </w:pPr>
            <w:ins w:id="2481" w:author="Ross Norsworthy" w:date="2020-03-19T22:33:00Z">
              <w:r w:rsidRPr="00970510">
                <w:rPr>
                  <w:rFonts w:ascii="Times New Roman" w:eastAsia="Calibri" w:hAnsi="Times New Roman" w:cs="Times New Roman"/>
                  <w:szCs w:val="20"/>
                </w:rPr>
                <w:t>1;1;0;0;0;0    |    1;0;0;0;0;0    |    1;0;0;0;0;0    |    0;0;0;1;1;0    |    0;0;0;1;0;0    |    0;0;0;1;0;0</w:t>
              </w:r>
            </w:ins>
          </w:p>
        </w:tc>
      </w:tr>
      <w:tr w:rsidR="00A013FD" w:rsidRPr="00A013FD" w14:paraId="16D0D184" w14:textId="77777777" w:rsidTr="00E86D7E">
        <w:trPr>
          <w:cantSplit/>
          <w:tblHeader/>
          <w:ins w:id="2482"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5AC75B8C" w14:textId="77777777" w:rsidR="00A013FD" w:rsidRPr="00970510" w:rsidRDefault="00A013FD" w:rsidP="009A1F48">
            <w:pPr>
              <w:pStyle w:val="Tabletext1"/>
              <w:spacing w:before="40" w:after="20"/>
              <w:rPr>
                <w:ins w:id="2483" w:author="Ross Norsworthy" w:date="2020-03-19T22:33:00Z"/>
                <w:rFonts w:ascii="Times New Roman" w:hAnsi="Times New Roman" w:cs="Times New Roman"/>
                <w:szCs w:val="20"/>
              </w:rPr>
            </w:pPr>
            <w:ins w:id="2484" w:author="Ross Norsworthy" w:date="2020-03-19T22:33:00Z">
              <w:r w:rsidRPr="00970510">
                <w:rPr>
                  <w:rFonts w:ascii="Times New Roman" w:eastAsia="Calibri" w:hAnsi="Times New Roman" w:cs="Times New Roman"/>
                  <w:szCs w:val="20"/>
                </w:rPr>
                <w:t>7b</w:t>
              </w:r>
            </w:ins>
          </w:p>
        </w:tc>
        <w:tc>
          <w:tcPr>
            <w:tcW w:w="992" w:type="dxa"/>
            <w:tcBorders>
              <w:top w:val="single" w:sz="4" w:space="0" w:color="auto"/>
              <w:left w:val="single" w:sz="4" w:space="0" w:color="auto"/>
              <w:bottom w:val="single" w:sz="4" w:space="0" w:color="auto"/>
              <w:right w:val="single" w:sz="4" w:space="0" w:color="auto"/>
            </w:tcBorders>
          </w:tcPr>
          <w:p w14:paraId="2D0FE7BF" w14:textId="77777777" w:rsidR="00A013FD" w:rsidRPr="00970510" w:rsidRDefault="00A013FD" w:rsidP="009A1F48">
            <w:pPr>
              <w:pStyle w:val="Tabletext1"/>
              <w:spacing w:before="40" w:after="20"/>
              <w:rPr>
                <w:ins w:id="2485" w:author="Ross Norsworthy" w:date="2020-03-19T22:33:00Z"/>
                <w:rFonts w:ascii="Times New Roman" w:hAnsi="Times New Roman" w:cs="Times New Roman"/>
                <w:szCs w:val="20"/>
              </w:rPr>
            </w:pPr>
            <w:ins w:id="2486" w:author="Ross Norsworthy" w:date="2020-03-19T22:33:00Z">
              <w:r w:rsidRPr="00970510">
                <w:rPr>
                  <w:rFonts w:ascii="Times New Roman" w:eastAsia="Calibri" w:hAnsi="Times New Roman" w:cs="Times New Roman"/>
                  <w:szCs w:val="20"/>
                </w:rPr>
                <w:t>2/3</w:t>
              </w:r>
            </w:ins>
          </w:p>
        </w:tc>
        <w:tc>
          <w:tcPr>
            <w:tcW w:w="7475" w:type="dxa"/>
            <w:tcBorders>
              <w:top w:val="single" w:sz="4" w:space="0" w:color="auto"/>
              <w:left w:val="single" w:sz="4" w:space="0" w:color="auto"/>
              <w:bottom w:val="single" w:sz="4" w:space="0" w:color="auto"/>
              <w:right w:val="single" w:sz="4" w:space="0" w:color="auto"/>
            </w:tcBorders>
          </w:tcPr>
          <w:p w14:paraId="563A54B7" w14:textId="77777777" w:rsidR="00A013FD" w:rsidRPr="00970510" w:rsidRDefault="00A013FD" w:rsidP="009A1F48">
            <w:pPr>
              <w:pStyle w:val="Tabletext1"/>
              <w:spacing w:before="40" w:after="20"/>
              <w:rPr>
                <w:ins w:id="2487" w:author="Ross Norsworthy" w:date="2020-03-19T22:33:00Z"/>
                <w:rFonts w:ascii="Times New Roman" w:hAnsi="Times New Roman" w:cs="Times New Roman"/>
                <w:szCs w:val="20"/>
              </w:rPr>
            </w:pPr>
            <w:ins w:id="2488" w:author="Ross Norsworthy" w:date="2020-03-19T22:33:00Z">
              <w:r w:rsidRPr="00970510">
                <w:rPr>
                  <w:rFonts w:ascii="Times New Roman" w:eastAsia="Calibri" w:hAnsi="Times New Roman" w:cs="Times New Roman"/>
                  <w:szCs w:val="20"/>
                </w:rPr>
                <w:t>1;1;0;0;0;0    |    1;1;0;0;0;0    |    1;1;0;0;0;0    |    0;0;0;1;1;0    |    0;0;0;1;1;0    |    0;0;0;1;1;0</w:t>
              </w:r>
            </w:ins>
          </w:p>
        </w:tc>
      </w:tr>
      <w:tr w:rsidR="00A013FD" w:rsidRPr="00A013FD" w14:paraId="61C13D11" w14:textId="77777777" w:rsidTr="00E86D7E">
        <w:trPr>
          <w:cantSplit/>
          <w:tblHeader/>
          <w:ins w:id="2489"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6402710B" w14:textId="77777777" w:rsidR="00A013FD" w:rsidRPr="00970510" w:rsidRDefault="00A013FD" w:rsidP="009A1F48">
            <w:pPr>
              <w:pStyle w:val="Tabletext1"/>
              <w:spacing w:before="40" w:after="20"/>
              <w:rPr>
                <w:ins w:id="2490" w:author="Ross Norsworthy" w:date="2020-03-19T22:33:00Z"/>
                <w:rFonts w:ascii="Times New Roman" w:hAnsi="Times New Roman" w:cs="Times New Roman"/>
                <w:szCs w:val="20"/>
              </w:rPr>
            </w:pPr>
            <w:ins w:id="2491" w:author="Ross Norsworthy" w:date="2020-03-19T22:33:00Z">
              <w:r w:rsidRPr="00970510">
                <w:rPr>
                  <w:rFonts w:ascii="Times New Roman" w:eastAsia="Calibri" w:hAnsi="Times New Roman" w:cs="Times New Roman"/>
                  <w:szCs w:val="20"/>
                </w:rPr>
                <w:t>8</w:t>
              </w:r>
            </w:ins>
          </w:p>
        </w:tc>
        <w:tc>
          <w:tcPr>
            <w:tcW w:w="992" w:type="dxa"/>
            <w:tcBorders>
              <w:top w:val="single" w:sz="4" w:space="0" w:color="auto"/>
              <w:left w:val="single" w:sz="4" w:space="0" w:color="auto"/>
              <w:bottom w:val="single" w:sz="4" w:space="0" w:color="auto"/>
              <w:right w:val="single" w:sz="4" w:space="0" w:color="auto"/>
            </w:tcBorders>
          </w:tcPr>
          <w:p w14:paraId="4CB7A6C3" w14:textId="77777777" w:rsidR="00A013FD" w:rsidRPr="00970510" w:rsidRDefault="00A013FD" w:rsidP="009A1F48">
            <w:pPr>
              <w:pStyle w:val="Tabletext1"/>
              <w:spacing w:before="40" w:after="20"/>
              <w:rPr>
                <w:ins w:id="2492" w:author="Ross Norsworthy" w:date="2020-03-19T22:33:00Z"/>
                <w:rFonts w:ascii="Times New Roman" w:hAnsi="Times New Roman" w:cs="Times New Roman"/>
                <w:szCs w:val="20"/>
              </w:rPr>
            </w:pPr>
            <w:ins w:id="2493" w:author="Ross Norsworthy" w:date="2020-03-19T22:33:00Z">
              <w:r w:rsidRPr="00970510">
                <w:rPr>
                  <w:rFonts w:ascii="Times New Roman" w:eastAsia="Calibri" w:hAnsi="Times New Roman" w:cs="Times New Roman"/>
                  <w:szCs w:val="20"/>
                </w:rPr>
                <w:t>3/4</w:t>
              </w:r>
            </w:ins>
          </w:p>
        </w:tc>
        <w:tc>
          <w:tcPr>
            <w:tcW w:w="7475" w:type="dxa"/>
            <w:tcBorders>
              <w:top w:val="single" w:sz="4" w:space="0" w:color="auto"/>
              <w:left w:val="single" w:sz="4" w:space="0" w:color="auto"/>
              <w:bottom w:val="single" w:sz="4" w:space="0" w:color="auto"/>
              <w:right w:val="single" w:sz="4" w:space="0" w:color="auto"/>
            </w:tcBorders>
          </w:tcPr>
          <w:p w14:paraId="3C8552AB" w14:textId="77777777" w:rsidR="00A013FD" w:rsidRPr="00970510" w:rsidRDefault="00A013FD" w:rsidP="009A1F48">
            <w:pPr>
              <w:pStyle w:val="Tabletext1"/>
              <w:spacing w:before="40" w:after="20"/>
              <w:rPr>
                <w:ins w:id="2494" w:author="Ross Norsworthy" w:date="2020-03-19T22:33:00Z"/>
                <w:rFonts w:ascii="Times New Roman" w:hAnsi="Times New Roman" w:cs="Times New Roman"/>
                <w:szCs w:val="20"/>
              </w:rPr>
            </w:pPr>
            <w:ins w:id="2495" w:author="Ross Norsworthy" w:date="2020-03-19T22:33:00Z">
              <w:r w:rsidRPr="00970510">
                <w:rPr>
                  <w:rFonts w:ascii="Times New Roman" w:eastAsia="Calibri" w:hAnsi="Times New Roman" w:cs="Times New Roman"/>
                  <w:szCs w:val="20"/>
                </w:rPr>
                <w:t>1;0;1;0;0;0    |    1;0;1;0;0;0    |    1;0;1;0;0;0    |    0;0;0;1;0;1    |    0;0;0;1;0;1    |    0;0;0;1;0;1</w:t>
              </w:r>
            </w:ins>
          </w:p>
        </w:tc>
      </w:tr>
      <w:tr w:rsidR="00A013FD" w:rsidRPr="00A013FD" w14:paraId="59675E96" w14:textId="77777777" w:rsidTr="00E86D7E">
        <w:trPr>
          <w:cantSplit/>
          <w:tblHeader/>
          <w:ins w:id="2496"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4D5091F0" w14:textId="77777777" w:rsidR="00A013FD" w:rsidRPr="00970510" w:rsidRDefault="00A013FD" w:rsidP="009A1F48">
            <w:pPr>
              <w:pStyle w:val="Tabletext1"/>
              <w:spacing w:before="40" w:after="20"/>
              <w:rPr>
                <w:ins w:id="2497" w:author="Ross Norsworthy" w:date="2020-03-19T22:33:00Z"/>
                <w:rFonts w:ascii="Times New Roman" w:hAnsi="Times New Roman" w:cs="Times New Roman"/>
                <w:szCs w:val="20"/>
              </w:rPr>
            </w:pPr>
            <w:ins w:id="2498" w:author="Ross Norsworthy" w:date="2020-03-19T22:33:00Z">
              <w:r w:rsidRPr="00970510">
                <w:rPr>
                  <w:rFonts w:ascii="Times New Roman" w:eastAsia="Calibri" w:hAnsi="Times New Roman" w:cs="Times New Roman"/>
                  <w:szCs w:val="20"/>
                </w:rPr>
                <w:t>8a</w:t>
              </w:r>
            </w:ins>
          </w:p>
        </w:tc>
        <w:tc>
          <w:tcPr>
            <w:tcW w:w="992" w:type="dxa"/>
            <w:tcBorders>
              <w:top w:val="single" w:sz="4" w:space="0" w:color="auto"/>
              <w:left w:val="single" w:sz="4" w:space="0" w:color="auto"/>
              <w:bottom w:val="single" w:sz="4" w:space="0" w:color="auto"/>
              <w:right w:val="single" w:sz="4" w:space="0" w:color="auto"/>
            </w:tcBorders>
          </w:tcPr>
          <w:p w14:paraId="26FB7915" w14:textId="77777777" w:rsidR="00A013FD" w:rsidRPr="00970510" w:rsidRDefault="00A013FD" w:rsidP="009A1F48">
            <w:pPr>
              <w:pStyle w:val="Tabletext1"/>
              <w:spacing w:before="40" w:after="20"/>
              <w:rPr>
                <w:ins w:id="2499" w:author="Ross Norsworthy" w:date="2020-03-19T22:33:00Z"/>
                <w:rFonts w:ascii="Times New Roman" w:hAnsi="Times New Roman" w:cs="Times New Roman"/>
                <w:szCs w:val="20"/>
              </w:rPr>
            </w:pPr>
            <w:ins w:id="2500" w:author="Ross Norsworthy" w:date="2020-03-19T22:33:00Z">
              <w:r w:rsidRPr="00970510">
                <w:rPr>
                  <w:rFonts w:ascii="Times New Roman" w:eastAsia="Calibri" w:hAnsi="Times New Roman" w:cs="Times New Roman"/>
                  <w:szCs w:val="20"/>
                </w:rPr>
                <w:t>3/4</w:t>
              </w:r>
            </w:ins>
          </w:p>
        </w:tc>
        <w:tc>
          <w:tcPr>
            <w:tcW w:w="7475" w:type="dxa"/>
            <w:tcBorders>
              <w:top w:val="single" w:sz="4" w:space="0" w:color="auto"/>
              <w:left w:val="single" w:sz="4" w:space="0" w:color="auto"/>
              <w:bottom w:val="single" w:sz="4" w:space="0" w:color="auto"/>
              <w:right w:val="single" w:sz="4" w:space="0" w:color="auto"/>
            </w:tcBorders>
          </w:tcPr>
          <w:p w14:paraId="1860ECC1" w14:textId="77777777" w:rsidR="00A013FD" w:rsidRPr="00970510" w:rsidRDefault="00A013FD" w:rsidP="009A1F48">
            <w:pPr>
              <w:pStyle w:val="Tabletext1"/>
              <w:spacing w:before="40" w:after="20"/>
              <w:rPr>
                <w:ins w:id="2501" w:author="Ross Norsworthy" w:date="2020-03-19T22:33:00Z"/>
                <w:rFonts w:ascii="Times New Roman" w:hAnsi="Times New Roman" w:cs="Times New Roman"/>
                <w:szCs w:val="20"/>
              </w:rPr>
            </w:pPr>
            <w:ins w:id="2502" w:author="Ross Norsworthy" w:date="2020-03-19T22:33:00Z">
              <w:r w:rsidRPr="00970510">
                <w:rPr>
                  <w:rFonts w:ascii="Times New Roman" w:eastAsia="Calibri" w:hAnsi="Times New Roman" w:cs="Times New Roman"/>
                  <w:szCs w:val="20"/>
                </w:rPr>
                <w:t>1;0;1;0;0;0    |    1;0;1;0;0;0    |    1;0;1;0;0;0    |    0;0;0;1;0;1    |    0;0;0;1;0;1    |    0;0;0;1;0;0</w:t>
              </w:r>
            </w:ins>
          </w:p>
        </w:tc>
      </w:tr>
      <w:tr w:rsidR="00A013FD" w:rsidRPr="00A013FD" w14:paraId="23145C9C" w14:textId="77777777" w:rsidTr="00E86D7E">
        <w:trPr>
          <w:cantSplit/>
          <w:tblHeader/>
          <w:ins w:id="2503"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6DA47C5A" w14:textId="77777777" w:rsidR="00A013FD" w:rsidRPr="00970510" w:rsidRDefault="00A013FD" w:rsidP="009A1F48">
            <w:pPr>
              <w:pStyle w:val="Tabletext1"/>
              <w:spacing w:before="40" w:after="20"/>
              <w:rPr>
                <w:ins w:id="2504" w:author="Ross Norsworthy" w:date="2020-03-19T22:33:00Z"/>
                <w:rFonts w:ascii="Times New Roman" w:eastAsia="Calibri" w:hAnsi="Times New Roman" w:cs="Times New Roman"/>
                <w:szCs w:val="20"/>
              </w:rPr>
            </w:pPr>
            <w:ins w:id="2505" w:author="Ross Norsworthy" w:date="2020-03-19T22:33:00Z">
              <w:r w:rsidRPr="00970510">
                <w:rPr>
                  <w:rFonts w:ascii="Times New Roman" w:eastAsia="Calibri" w:hAnsi="Times New Roman" w:cs="Times New Roman"/>
                  <w:szCs w:val="20"/>
                </w:rPr>
                <w:t>8b</w:t>
              </w:r>
            </w:ins>
          </w:p>
        </w:tc>
        <w:tc>
          <w:tcPr>
            <w:tcW w:w="992" w:type="dxa"/>
            <w:tcBorders>
              <w:top w:val="single" w:sz="4" w:space="0" w:color="auto"/>
              <w:left w:val="single" w:sz="4" w:space="0" w:color="auto"/>
              <w:bottom w:val="single" w:sz="4" w:space="0" w:color="auto"/>
              <w:right w:val="single" w:sz="4" w:space="0" w:color="auto"/>
            </w:tcBorders>
          </w:tcPr>
          <w:p w14:paraId="5A437D0F" w14:textId="77777777" w:rsidR="00A013FD" w:rsidRPr="00970510" w:rsidRDefault="00A013FD" w:rsidP="009A1F48">
            <w:pPr>
              <w:pStyle w:val="Tabletext1"/>
              <w:spacing w:before="40" w:after="20"/>
              <w:rPr>
                <w:ins w:id="2506" w:author="Ross Norsworthy" w:date="2020-03-19T22:33:00Z"/>
                <w:rFonts w:ascii="Times New Roman" w:eastAsia="Calibri" w:hAnsi="Times New Roman" w:cs="Times New Roman"/>
                <w:szCs w:val="20"/>
              </w:rPr>
            </w:pPr>
            <w:ins w:id="2507" w:author="Ross Norsworthy" w:date="2020-03-19T22:33:00Z">
              <w:r w:rsidRPr="00970510">
                <w:rPr>
                  <w:rFonts w:ascii="Times New Roman" w:eastAsia="Calibri" w:hAnsi="Times New Roman" w:cs="Times New Roman"/>
                  <w:szCs w:val="20"/>
                </w:rPr>
                <w:t>3/4</w:t>
              </w:r>
            </w:ins>
          </w:p>
        </w:tc>
        <w:tc>
          <w:tcPr>
            <w:tcW w:w="7475" w:type="dxa"/>
            <w:tcBorders>
              <w:top w:val="single" w:sz="4" w:space="0" w:color="auto"/>
              <w:left w:val="single" w:sz="4" w:space="0" w:color="auto"/>
              <w:bottom w:val="single" w:sz="4" w:space="0" w:color="auto"/>
              <w:right w:val="single" w:sz="4" w:space="0" w:color="auto"/>
            </w:tcBorders>
          </w:tcPr>
          <w:p w14:paraId="6A2185BC" w14:textId="77777777" w:rsidR="00A013FD" w:rsidRPr="00970510" w:rsidRDefault="00A013FD" w:rsidP="009A1F48">
            <w:pPr>
              <w:pStyle w:val="Tabletext1"/>
              <w:spacing w:before="40" w:after="20"/>
              <w:rPr>
                <w:ins w:id="2508" w:author="Ross Norsworthy" w:date="2020-03-19T22:33:00Z"/>
                <w:rFonts w:ascii="Times New Roman" w:eastAsia="Calibri" w:hAnsi="Times New Roman" w:cs="Times New Roman"/>
                <w:szCs w:val="20"/>
              </w:rPr>
            </w:pPr>
            <w:ins w:id="2509" w:author="Ross Norsworthy" w:date="2020-03-19T22:33:00Z">
              <w:r w:rsidRPr="00970510">
                <w:rPr>
                  <w:rFonts w:ascii="Times New Roman" w:eastAsia="Calibri" w:hAnsi="Times New Roman" w:cs="Times New Roman"/>
                  <w:szCs w:val="20"/>
                </w:rPr>
                <w:t>1;0;1;0;0;0    |    1;0;1;0;0;0    |    1;0;0;0;0;0    |    0;0;0;1;0;1    |    0;0;0;1;0;1    |    0;0;0;1;0;0</w:t>
              </w:r>
            </w:ins>
          </w:p>
        </w:tc>
      </w:tr>
      <w:tr w:rsidR="00A013FD" w:rsidRPr="00A013FD" w14:paraId="14BBF136" w14:textId="77777777" w:rsidTr="00E86D7E">
        <w:trPr>
          <w:cantSplit/>
          <w:tblHeader/>
          <w:ins w:id="2510" w:author="Ross Norsworthy" w:date="2020-03-19T22:33:00Z"/>
        </w:trPr>
        <w:tc>
          <w:tcPr>
            <w:tcW w:w="1271" w:type="dxa"/>
            <w:tcBorders>
              <w:top w:val="single" w:sz="4" w:space="0" w:color="auto"/>
              <w:left w:val="single" w:sz="4" w:space="0" w:color="auto"/>
              <w:bottom w:val="single" w:sz="4" w:space="0" w:color="auto"/>
              <w:right w:val="single" w:sz="4" w:space="0" w:color="auto"/>
            </w:tcBorders>
          </w:tcPr>
          <w:p w14:paraId="5F3181F2" w14:textId="77777777" w:rsidR="00A013FD" w:rsidRPr="00970510" w:rsidRDefault="00A013FD" w:rsidP="009A1F48">
            <w:pPr>
              <w:pStyle w:val="Tabletext1"/>
              <w:spacing w:before="40" w:after="20"/>
              <w:rPr>
                <w:ins w:id="2511" w:author="Ross Norsworthy" w:date="2020-03-19T22:33:00Z"/>
                <w:rFonts w:ascii="Times New Roman" w:hAnsi="Times New Roman" w:cs="Times New Roman"/>
                <w:szCs w:val="20"/>
              </w:rPr>
            </w:pPr>
            <w:ins w:id="2512" w:author="Ross Norsworthy" w:date="2020-03-19T22:33:00Z">
              <w:r w:rsidRPr="00970510">
                <w:rPr>
                  <w:rFonts w:ascii="Times New Roman" w:eastAsia="Calibri" w:hAnsi="Times New Roman" w:cs="Times New Roman"/>
                  <w:szCs w:val="20"/>
                </w:rPr>
                <w:t>9</w:t>
              </w:r>
            </w:ins>
          </w:p>
        </w:tc>
        <w:tc>
          <w:tcPr>
            <w:tcW w:w="992" w:type="dxa"/>
            <w:tcBorders>
              <w:top w:val="single" w:sz="4" w:space="0" w:color="auto"/>
              <w:left w:val="single" w:sz="4" w:space="0" w:color="auto"/>
              <w:bottom w:val="single" w:sz="4" w:space="0" w:color="auto"/>
              <w:right w:val="single" w:sz="4" w:space="0" w:color="auto"/>
            </w:tcBorders>
          </w:tcPr>
          <w:p w14:paraId="09530060" w14:textId="77777777" w:rsidR="00A013FD" w:rsidRPr="00970510" w:rsidRDefault="00A013FD" w:rsidP="009A1F48">
            <w:pPr>
              <w:pStyle w:val="Tabletext1"/>
              <w:spacing w:before="40" w:after="20"/>
              <w:rPr>
                <w:ins w:id="2513" w:author="Ross Norsworthy" w:date="2020-03-19T22:33:00Z"/>
                <w:rFonts w:ascii="Times New Roman" w:hAnsi="Times New Roman" w:cs="Times New Roman"/>
                <w:szCs w:val="20"/>
              </w:rPr>
            </w:pPr>
            <w:ins w:id="2514" w:author="Ross Norsworthy" w:date="2020-03-19T22:33:00Z">
              <w:r w:rsidRPr="00970510">
                <w:rPr>
                  <w:rFonts w:ascii="Times New Roman" w:eastAsia="Calibri" w:hAnsi="Times New Roman" w:cs="Times New Roman"/>
                  <w:szCs w:val="20"/>
                </w:rPr>
                <w:t>5/6</w:t>
              </w:r>
            </w:ins>
          </w:p>
        </w:tc>
        <w:tc>
          <w:tcPr>
            <w:tcW w:w="7475" w:type="dxa"/>
            <w:tcBorders>
              <w:top w:val="single" w:sz="4" w:space="0" w:color="auto"/>
              <w:left w:val="single" w:sz="4" w:space="0" w:color="auto"/>
              <w:bottom w:val="single" w:sz="4" w:space="0" w:color="auto"/>
              <w:right w:val="single" w:sz="4" w:space="0" w:color="auto"/>
            </w:tcBorders>
          </w:tcPr>
          <w:p w14:paraId="50422616" w14:textId="77777777" w:rsidR="00A013FD" w:rsidRPr="00970510" w:rsidRDefault="00A013FD" w:rsidP="009A1F48">
            <w:pPr>
              <w:pStyle w:val="Tabletext1"/>
              <w:spacing w:before="40" w:after="20"/>
              <w:rPr>
                <w:ins w:id="2515" w:author="Ross Norsworthy" w:date="2020-03-19T22:33:00Z"/>
                <w:rFonts w:ascii="Times New Roman" w:hAnsi="Times New Roman" w:cs="Times New Roman"/>
                <w:szCs w:val="20"/>
              </w:rPr>
            </w:pPr>
            <w:ins w:id="2516" w:author="Ross Norsworthy" w:date="2020-03-19T22:33:00Z">
              <w:r w:rsidRPr="00970510">
                <w:rPr>
                  <w:rFonts w:ascii="Times New Roman" w:eastAsia="Calibri" w:hAnsi="Times New Roman" w:cs="Times New Roman"/>
                  <w:szCs w:val="20"/>
                </w:rPr>
                <w:t>1;1;0;0;0;0    |    1;0;0;0;0;0    |    1;0;0;0;0;0    |    0;0;0;1;1;0    |    0;0;0;1;0;0    |    0;0;0;1;0;0</w:t>
              </w:r>
            </w:ins>
          </w:p>
        </w:tc>
      </w:tr>
    </w:tbl>
    <w:p w14:paraId="09216895" w14:textId="77777777" w:rsidR="004A5D80" w:rsidRPr="00A013FD" w:rsidRDefault="004A5D80" w:rsidP="004A5D80">
      <w:pPr>
        <w:pStyle w:val="Tablefin"/>
        <w:rPr>
          <w:ins w:id="2517" w:author="Ross Norsworthy" w:date="2020-03-19T22:33:00Z"/>
          <w:lang w:val="en-US"/>
        </w:rPr>
      </w:pPr>
    </w:p>
    <w:p w14:paraId="61B5C5F0" w14:textId="77777777" w:rsidR="00A013FD" w:rsidRPr="00A013FD" w:rsidRDefault="00A013FD" w:rsidP="00A013FD">
      <w:pPr>
        <w:rPr>
          <w:ins w:id="2518" w:author="Ross Norsworthy" w:date="2020-03-19T22:33:00Z"/>
        </w:rPr>
      </w:pPr>
      <w:ins w:id="2519" w:author="Ross Norsworthy" w:date="2020-03-19T22:33:00Z">
        <w:r w:rsidRPr="00A013FD">
          <w:t>For each rate, the puncturing table shall be read first from left to right and then from top to bottom.</w:t>
        </w:r>
      </w:ins>
    </w:p>
    <w:p w14:paraId="15776FAB" w14:textId="3F906179" w:rsidR="006E6FFE" w:rsidRPr="00A013FD" w:rsidRDefault="00966D23" w:rsidP="006B4DA5">
      <w:pPr>
        <w:pStyle w:val="Heading4"/>
        <w:rPr>
          <w:ins w:id="2520" w:author="Ross Norsworthy" w:date="2020-03-19T22:33:00Z"/>
          <w:rFonts w:eastAsia="Calibri"/>
          <w:lang w:eastAsia="en-GB"/>
        </w:rPr>
      </w:pPr>
      <w:ins w:id="2521" w:author="Song, Xiaojing" w:date="2020-08-24T16:31:00Z">
        <w:del w:id="2522" w:author="USA Editor 2021" w:date="2020-12-10T16:42:00Z">
          <w:r w:rsidRPr="00834D8B" w:rsidDel="00DC6C4D">
            <w:rPr>
              <w:rFonts w:eastAsia="Calibri"/>
              <w:smallCaps/>
              <w:highlight w:val="green"/>
              <w:lang w:eastAsia="en-GB"/>
            </w:rPr>
            <w:delText>A</w:delText>
          </w:r>
          <w:r w:rsidDel="00DC6C4D">
            <w:rPr>
              <w:rFonts w:eastAsia="Calibri"/>
              <w:smallCaps/>
              <w:lang w:eastAsia="en-GB"/>
            </w:rPr>
            <w:delText xml:space="preserve"> </w:delText>
          </w:r>
        </w:del>
      </w:ins>
      <w:ins w:id="2523" w:author="Song, Xiaojing" w:date="2020-08-21T15:11:00Z">
        <w:r w:rsidR="002F7BB7">
          <w:rPr>
            <w:rFonts w:eastAsia="Calibri"/>
            <w:smallCaps/>
            <w:lang w:eastAsia="en-GB"/>
          </w:rPr>
          <w:t>1.2.4.5</w:t>
        </w:r>
        <w:r w:rsidR="002F7BB7">
          <w:rPr>
            <w:rFonts w:eastAsia="Calibri"/>
            <w:smallCaps/>
            <w:lang w:eastAsia="en-GB"/>
          </w:rPr>
          <w:tab/>
        </w:r>
      </w:ins>
      <w:ins w:id="2524" w:author="Ross Norsworthy" w:date="2020-03-19T22:33:00Z">
        <w:r w:rsidR="00222EC3" w:rsidRPr="00B005A7">
          <w:rPr>
            <w:rStyle w:val="Heading3Char"/>
            <w:rFonts w:eastAsia="Calibri"/>
          </w:rPr>
          <w:t>D</w:t>
        </w:r>
        <w:r w:rsidR="00222EC3" w:rsidRPr="00A013FD">
          <w:rPr>
            <w:rFonts w:eastAsia="Calibri"/>
            <w:lang w:eastAsia="en-GB"/>
          </w:rPr>
          <w:t>etermine the number of fec decoder input bits</w:t>
        </w:r>
      </w:ins>
    </w:p>
    <w:p w14:paraId="2203A0AE" w14:textId="3517DC76" w:rsidR="00A013FD" w:rsidRPr="00A013FD" w:rsidRDefault="00A013FD" w:rsidP="00A013FD">
      <w:pPr>
        <w:spacing w:after="120"/>
        <w:rPr>
          <w:ins w:id="2525" w:author="Ross Norsworthy" w:date="2020-03-19T22:33:00Z"/>
        </w:rPr>
      </w:pPr>
      <w:ins w:id="2526" w:author="Ross Norsworthy" w:date="2020-03-19T22:33:00Z">
        <w:r w:rsidRPr="00A013FD">
          <w:t xml:space="preserve">Typically, the number of FEC decoder input bits is equal to the FEC decoder output bits divided by the FEC rate. However, one or more of the last bits as given by the puncturing pattern in Table </w:t>
        </w:r>
      </w:ins>
      <w:ins w:id="2527" w:author="USA Editor 2021" w:date="2021-01-06T12:49:00Z">
        <w:r w:rsidR="00697E0D" w:rsidRPr="00697E0D">
          <w:rPr>
            <w:highlight w:val="green"/>
          </w:rPr>
          <w:t>4</w:t>
        </w:r>
      </w:ins>
      <w:ins w:id="2528" w:author="Ross Norsworthy" w:date="2020-03-19T22:33:00Z">
        <w:del w:id="2529" w:author="USA Editor 2021" w:date="2021-01-06T12:49:00Z">
          <w:r w:rsidRPr="00697E0D" w:rsidDel="00697E0D">
            <w:rPr>
              <w:highlight w:val="green"/>
            </w:rPr>
            <w:delText>5</w:delText>
          </w:r>
        </w:del>
        <w:r w:rsidRPr="00A013FD">
          <w:t xml:space="preserve"> is not received when the number of FEC decoder output bits divided by the puncturing length is not an integer number. In the following, the number of FEC decoder input and output bits are denoted N and K respectively, and the FEC rate is denoted r.</w:t>
        </w:r>
      </w:ins>
    </w:p>
    <w:p w14:paraId="0037F77A" w14:textId="77777777" w:rsidR="00A013FD" w:rsidRPr="00A013FD" w:rsidRDefault="00A013FD" w:rsidP="00A013FD">
      <w:pPr>
        <w:spacing w:after="120"/>
        <w:rPr>
          <w:ins w:id="2530" w:author="Ross Norsworthy" w:date="2020-03-19T22:33:00Z"/>
        </w:rPr>
      </w:pPr>
      <w:ins w:id="2531" w:author="Ross Norsworthy" w:date="2020-03-19T22:33:00Z">
        <w:r w:rsidRPr="00A013FD">
          <w:t xml:space="preserve">At the transmitter side, the Turbo encoder typically encodes a block of K bits into a codeword of N bits, given by N = (1/r)∙K. Since the output of the Turbo code is punctured, this equality is however only valid when the block length K is a multiple of the puncturing length Lp. </w:t>
        </w:r>
      </w:ins>
    </w:p>
    <w:p w14:paraId="7E1DA2A3" w14:textId="77777777" w:rsidR="00A013FD" w:rsidRPr="00A013FD" w:rsidRDefault="00A013FD" w:rsidP="00A013FD">
      <w:pPr>
        <w:spacing w:after="120"/>
        <w:rPr>
          <w:ins w:id="2532" w:author="Ross Norsworthy" w:date="2020-03-19T22:33:00Z"/>
        </w:rPr>
      </w:pPr>
      <w:ins w:id="2533" w:author="Ross Norsworthy" w:date="2020-03-19T22:33:00Z">
        <w:r w:rsidRPr="00A013FD">
          <w:t xml:space="preserve">In the case when K is not a multiple of Lp one must determine the actual number of output bits by examining the puncturing table P since the exact number of output bits then depends on how the puncturing table is defined. </w:t>
        </w:r>
      </w:ins>
    </w:p>
    <w:p w14:paraId="51F54492" w14:textId="7310F395" w:rsidR="00A013FD" w:rsidRPr="00A013FD" w:rsidRDefault="00A013FD" w:rsidP="00A013FD">
      <w:pPr>
        <w:spacing w:after="120"/>
        <w:rPr>
          <w:ins w:id="2534" w:author="Ross Norsworthy" w:date="2020-03-19T22:33:00Z"/>
        </w:rPr>
      </w:pPr>
      <w:ins w:id="2535" w:author="Ross Norsworthy" w:date="2020-03-19T22:33:00Z">
        <w:r w:rsidRPr="00A013FD">
          <w:t xml:space="preserve">The Turbo code puncturing table P has size 6∙Lp as defined in Table </w:t>
        </w:r>
      </w:ins>
      <w:ins w:id="2536" w:author="USA Editor 2021" w:date="2021-01-06T12:50:00Z">
        <w:r w:rsidR="00697E0D" w:rsidRPr="00697E0D">
          <w:rPr>
            <w:highlight w:val="green"/>
          </w:rPr>
          <w:t>4</w:t>
        </w:r>
      </w:ins>
      <w:ins w:id="2537" w:author="Ross Norsworthy" w:date="2020-03-19T22:33:00Z">
        <w:del w:id="2538" w:author="USA Editor 2021" w:date="2021-01-06T12:50:00Z">
          <w:r w:rsidRPr="00697E0D" w:rsidDel="00697E0D">
            <w:rPr>
              <w:highlight w:val="green"/>
            </w:rPr>
            <w:delText>5</w:delText>
          </w:r>
        </w:del>
        <w:r w:rsidRPr="00A013FD">
          <w:t xml:space="preserve"> and the number of 1’s in the table is exactly Lp/r.</w:t>
        </w:r>
      </w:ins>
    </w:p>
    <w:p w14:paraId="495478EB" w14:textId="77777777" w:rsidR="00A013FD" w:rsidRPr="00A013FD" w:rsidRDefault="00A013FD" w:rsidP="00A013FD">
      <w:pPr>
        <w:spacing w:after="120"/>
        <w:rPr>
          <w:ins w:id="2539" w:author="Ross Norsworthy" w:date="2020-03-19T22:33:00Z"/>
        </w:rPr>
      </w:pPr>
      <w:ins w:id="2540" w:author="Ross Norsworthy" w:date="2020-03-19T22:33:00Z">
        <w:r w:rsidRPr="00A013FD">
          <w:t>The number of output bits from the Turbo encoder, excluding tail bits, is then given as:</w:t>
        </w:r>
      </w:ins>
    </w:p>
    <w:p w14:paraId="48AFAE15" w14:textId="77777777" w:rsidR="00A013FD" w:rsidRPr="00A013FD" w:rsidRDefault="00580147" w:rsidP="00866A30">
      <w:pPr>
        <w:pStyle w:val="Equation0"/>
        <w:rPr>
          <w:ins w:id="2541" w:author="Ross Norsworthy" w:date="2020-03-19T22:33:00Z"/>
        </w:rPr>
      </w:pPr>
      <m:oMathPara>
        <m:oMath>
          <m:m>
            <m:mPr>
              <m:mcs>
                <m:mc>
                  <m:mcPr>
                    <m:count m:val="1"/>
                    <m:mcJc m:val="center"/>
                  </m:mcPr>
                </m:mc>
              </m:mcs>
              <m:ctrlPr>
                <w:ins w:id="2542" w:author="Ross Norsworthy" w:date="2020-03-19T22:33:00Z">
                  <w:rPr>
                    <w:rFonts w:ascii="Cambria Math" w:hAnsi="Cambria Math"/>
                  </w:rPr>
                </w:ins>
              </m:ctrlPr>
            </m:mPr>
            <m:mr>
              <m:e>
                <m:r>
                  <w:ins w:id="2543" w:author="Ross Norsworthy" w:date="2020-03-19T22:33:00Z">
                    <w:rPr>
                      <w:rFonts w:ascii="Cambria Math" w:hAnsi="Cambria Math"/>
                    </w:rPr>
                    <m:t>I</m:t>
                  </w:ins>
                </m:r>
                <m:r>
                  <w:ins w:id="2544" w:author="Ross Norsworthy" w:date="2020-03-19T22:33:00Z">
                    <m:rPr>
                      <m:sty m:val="p"/>
                    </m:rPr>
                    <w:rPr>
                      <w:rFonts w:ascii="Cambria Math" w:hAnsi="Cambria Math"/>
                    </w:rPr>
                    <m:t xml:space="preserve"> = </m:t>
                  </w:ins>
                </m:r>
                <m:d>
                  <m:dPr>
                    <m:begChr m:val="⌊"/>
                    <m:endChr m:val="⌋"/>
                    <m:ctrlPr>
                      <w:ins w:id="2545" w:author="Ross Norsworthy" w:date="2020-03-19T22:33:00Z">
                        <w:rPr>
                          <w:rFonts w:ascii="Cambria Math" w:hAnsi="Cambria Math"/>
                        </w:rPr>
                      </w:ins>
                    </m:ctrlPr>
                  </m:dPr>
                  <m:e>
                    <m:r>
                      <w:ins w:id="2546" w:author="Ross Norsworthy" w:date="2020-03-19T22:33:00Z">
                        <w:rPr>
                          <w:rFonts w:ascii="Cambria Math" w:hAnsi="Cambria Math"/>
                        </w:rPr>
                        <m:t>K</m:t>
                      </w:ins>
                    </m:r>
                    <m:r>
                      <w:ins w:id="2547" w:author="Ross Norsworthy" w:date="2020-03-19T22:33:00Z">
                        <m:rPr>
                          <m:sty m:val="p"/>
                        </m:rPr>
                        <w:rPr>
                          <w:rFonts w:ascii="Cambria Math" w:hAnsi="Cambria Math"/>
                        </w:rPr>
                        <m:t>/</m:t>
                      </w:ins>
                    </m:r>
                    <m:sSub>
                      <m:sSubPr>
                        <m:ctrlPr>
                          <w:ins w:id="2548" w:author="Ross Norsworthy" w:date="2020-03-19T22:33:00Z">
                            <w:rPr>
                              <w:rFonts w:ascii="Cambria Math" w:hAnsi="Cambria Math"/>
                            </w:rPr>
                          </w:ins>
                        </m:ctrlPr>
                      </m:sSubPr>
                      <m:e>
                        <m:r>
                          <w:ins w:id="2549" w:author="Ross Norsworthy" w:date="2020-03-19T22:33:00Z">
                            <w:rPr>
                              <w:rFonts w:ascii="Cambria Math" w:hAnsi="Cambria Math"/>
                            </w:rPr>
                            <m:t>L</m:t>
                          </w:ins>
                        </m:r>
                      </m:e>
                      <m:sub>
                        <m:r>
                          <w:ins w:id="2550" w:author="Ross Norsworthy" w:date="2020-03-19T22:33:00Z">
                            <w:rPr>
                              <w:rFonts w:ascii="Cambria Math" w:hAnsi="Cambria Math"/>
                            </w:rPr>
                            <m:t>p</m:t>
                          </w:ins>
                        </m:r>
                      </m:sub>
                    </m:sSub>
                  </m:e>
                </m:d>
              </m:e>
            </m:mr>
            <m:mr>
              <m:e>
                <m:r>
                  <w:ins w:id="2551" w:author="Ross Norsworthy" w:date="2020-03-19T22:33:00Z">
                    <w:rPr>
                      <w:rFonts w:ascii="Cambria Math" w:hAnsi="Cambria Math"/>
                    </w:rPr>
                    <m:t>R</m:t>
                  </w:ins>
                </m:r>
                <m:r>
                  <w:ins w:id="2552" w:author="Ross Norsworthy" w:date="2020-03-19T22:33:00Z">
                    <m:rPr>
                      <m:sty m:val="p"/>
                    </m:rPr>
                    <w:rPr>
                      <w:rFonts w:ascii="Cambria Math" w:hAnsi="Cambria Math"/>
                    </w:rPr>
                    <m:t>=</m:t>
                  </w:ins>
                </m:r>
                <m:r>
                  <w:ins w:id="2553" w:author="Ross Norsworthy" w:date="2020-03-19T22:33:00Z">
                    <w:rPr>
                      <w:rFonts w:ascii="Cambria Math" w:hAnsi="Cambria Math"/>
                    </w:rPr>
                    <m:t>K</m:t>
                  </w:ins>
                </m:r>
                <m:r>
                  <w:ins w:id="2554" w:author="Ross Norsworthy" w:date="2020-03-19T22:33:00Z">
                    <m:rPr>
                      <m:sty m:val="p"/>
                    </m:rPr>
                    <w:rPr>
                      <w:rFonts w:ascii="Cambria Math" w:hAnsi="Cambria Math"/>
                    </w:rPr>
                    <m:t xml:space="preserve"> </m:t>
                  </w:ins>
                </m:r>
                <m:r>
                  <w:ins w:id="2555" w:author="Ross Norsworthy" w:date="2020-03-19T22:33:00Z">
                    <w:rPr>
                      <w:rFonts w:ascii="Cambria Math" w:hAnsi="Cambria Math"/>
                    </w:rPr>
                    <m:t>mod</m:t>
                  </w:ins>
                </m:r>
                <m:r>
                  <w:ins w:id="2556" w:author="Ross Norsworthy" w:date="2020-03-19T22:33:00Z">
                    <m:rPr>
                      <m:sty m:val="p"/>
                    </m:rPr>
                    <w:rPr>
                      <w:rFonts w:ascii="Cambria Math" w:hAnsi="Cambria Math"/>
                    </w:rPr>
                    <m:t xml:space="preserve"> </m:t>
                  </w:ins>
                </m:r>
                <m:sSub>
                  <m:sSubPr>
                    <m:ctrlPr>
                      <w:ins w:id="2557" w:author="Ross Norsworthy" w:date="2020-03-19T22:33:00Z">
                        <w:rPr>
                          <w:rFonts w:ascii="Cambria Math" w:hAnsi="Cambria Math"/>
                        </w:rPr>
                      </w:ins>
                    </m:ctrlPr>
                  </m:sSubPr>
                  <m:e>
                    <m:r>
                      <w:ins w:id="2558" w:author="Ross Norsworthy" w:date="2020-03-19T22:33:00Z">
                        <w:rPr>
                          <w:rFonts w:ascii="Cambria Math" w:hAnsi="Cambria Math"/>
                        </w:rPr>
                        <m:t>L</m:t>
                      </w:ins>
                    </m:r>
                  </m:e>
                  <m:sub>
                    <m:r>
                      <w:ins w:id="2559" w:author="Ross Norsworthy" w:date="2020-03-19T22:33:00Z">
                        <w:rPr>
                          <w:rFonts w:ascii="Cambria Math" w:hAnsi="Cambria Math"/>
                        </w:rPr>
                        <m:t>p</m:t>
                      </w:ins>
                    </m:r>
                  </m:sub>
                </m:sSub>
              </m:e>
            </m:mr>
            <m:mr>
              <m:e>
                <m:r>
                  <w:ins w:id="2560" w:author="Ross Norsworthy" w:date="2020-03-19T22:33:00Z">
                    <w:rPr>
                      <w:rFonts w:ascii="Cambria Math" w:hAnsi="Cambria Math"/>
                    </w:rPr>
                    <m:t>N</m:t>
                  </w:ins>
                </m:r>
                <m:r>
                  <w:ins w:id="2561" w:author="Ross Norsworthy" w:date="2020-03-19T22:33:00Z">
                    <m:rPr>
                      <m:sty m:val="p"/>
                    </m:rPr>
                    <w:rPr>
                      <w:rFonts w:ascii="Cambria Math" w:hAnsi="Cambria Math"/>
                    </w:rPr>
                    <m:t>=</m:t>
                  </w:ins>
                </m:r>
                <m:r>
                  <w:ins w:id="2562" w:author="Ross Norsworthy" w:date="2020-03-19T22:33:00Z">
                    <w:rPr>
                      <w:rFonts w:ascii="Cambria Math" w:hAnsi="Cambria Math"/>
                    </w:rPr>
                    <m:t>I</m:t>
                  </w:ins>
                </m:r>
                <m:d>
                  <m:dPr>
                    <m:ctrlPr>
                      <w:ins w:id="2563" w:author="Ross Norsworthy" w:date="2020-03-19T22:33:00Z">
                        <w:rPr>
                          <w:rFonts w:ascii="Cambria Math" w:hAnsi="Cambria Math"/>
                        </w:rPr>
                      </w:ins>
                    </m:ctrlPr>
                  </m:dPr>
                  <m:e>
                    <m:sSub>
                      <m:sSubPr>
                        <m:ctrlPr>
                          <w:ins w:id="2564" w:author="Ross Norsworthy" w:date="2020-03-19T22:33:00Z">
                            <w:rPr>
                              <w:rFonts w:ascii="Cambria Math" w:hAnsi="Cambria Math"/>
                            </w:rPr>
                          </w:ins>
                        </m:ctrlPr>
                      </m:sSubPr>
                      <m:e>
                        <m:r>
                          <w:ins w:id="2565" w:author="Ross Norsworthy" w:date="2020-03-19T22:33:00Z">
                            <w:rPr>
                              <w:rFonts w:ascii="Cambria Math" w:hAnsi="Cambria Math"/>
                            </w:rPr>
                            <m:t>L</m:t>
                          </w:ins>
                        </m:r>
                      </m:e>
                      <m:sub>
                        <m:r>
                          <w:ins w:id="2566" w:author="Ross Norsworthy" w:date="2020-03-19T22:33:00Z">
                            <w:rPr>
                              <w:rFonts w:ascii="Cambria Math" w:hAnsi="Cambria Math"/>
                            </w:rPr>
                            <m:t>p</m:t>
                          </w:ins>
                        </m:r>
                      </m:sub>
                    </m:sSub>
                    <m:r>
                      <w:ins w:id="2567" w:author="Ross Norsworthy" w:date="2020-03-19T22:33:00Z">
                        <m:rPr>
                          <m:lit/>
                          <m:sty m:val="p"/>
                        </m:rPr>
                        <w:rPr>
                          <w:rFonts w:ascii="Cambria Math" w:hAnsi="Cambria Math"/>
                        </w:rPr>
                        <m:t>/</m:t>
                      </w:ins>
                    </m:r>
                    <m:r>
                      <w:ins w:id="2568" w:author="Ross Norsworthy" w:date="2020-03-19T22:33:00Z">
                        <m:rPr>
                          <m:lit/>
                        </m:rPr>
                        <w:rPr>
                          <w:rFonts w:ascii="Cambria Math" w:hAnsi="Cambria Math"/>
                        </w:rPr>
                        <m:t>r</m:t>
                      </w:ins>
                    </m:r>
                  </m:e>
                </m:d>
                <m:r>
                  <w:ins w:id="2569" w:author="Ross Norsworthy" w:date="2020-03-19T22:33:00Z">
                    <m:rPr>
                      <m:sty m:val="p"/>
                    </m:rPr>
                    <w:rPr>
                      <w:rFonts w:ascii="Cambria Math" w:hAnsi="Cambria Math"/>
                    </w:rPr>
                    <m:t>+</m:t>
                  </w:ins>
                </m:r>
                <m:nary>
                  <m:naryPr>
                    <m:chr m:val="∑"/>
                    <m:limLoc m:val="undOvr"/>
                    <m:ctrlPr>
                      <w:ins w:id="2570" w:author="Ross Norsworthy" w:date="2020-03-19T22:33:00Z">
                        <w:rPr>
                          <w:rFonts w:ascii="Cambria Math" w:hAnsi="Cambria Math"/>
                        </w:rPr>
                      </w:ins>
                    </m:ctrlPr>
                  </m:naryPr>
                  <m:sub>
                    <m:r>
                      <w:ins w:id="2571" w:author="Ross Norsworthy" w:date="2020-03-19T22:33:00Z">
                        <w:rPr>
                          <w:rFonts w:ascii="Cambria Math" w:hAnsi="Cambria Math"/>
                        </w:rPr>
                        <m:t>j</m:t>
                      </w:ins>
                    </m:r>
                    <m:r>
                      <w:ins w:id="2572" w:author="Ross Norsworthy" w:date="2020-03-19T22:33:00Z">
                        <m:rPr>
                          <m:sty m:val="p"/>
                        </m:rPr>
                        <w:rPr>
                          <w:rFonts w:ascii="Cambria Math" w:hAnsi="Cambria Math"/>
                        </w:rPr>
                        <m:t>=1</m:t>
                      </w:ins>
                    </m:r>
                  </m:sub>
                  <m:sup>
                    <m:r>
                      <w:ins w:id="2573" w:author="Ross Norsworthy" w:date="2020-03-19T22:33:00Z">
                        <w:rPr>
                          <w:rFonts w:ascii="Cambria Math" w:hAnsi="Cambria Math"/>
                        </w:rPr>
                        <m:t>R</m:t>
                      </w:ins>
                    </m:r>
                  </m:sup>
                  <m:e>
                    <m:nary>
                      <m:naryPr>
                        <m:chr m:val="∑"/>
                        <m:limLoc m:val="undOvr"/>
                        <m:ctrlPr>
                          <w:ins w:id="2574" w:author="Ross Norsworthy" w:date="2020-03-19T22:33:00Z">
                            <w:rPr>
                              <w:rFonts w:ascii="Cambria Math" w:hAnsi="Cambria Math"/>
                            </w:rPr>
                          </w:ins>
                        </m:ctrlPr>
                      </m:naryPr>
                      <m:sub>
                        <m:r>
                          <w:ins w:id="2575" w:author="Ross Norsworthy" w:date="2020-03-19T22:33:00Z">
                            <w:rPr>
                              <w:rFonts w:ascii="Cambria Math" w:hAnsi="Cambria Math"/>
                            </w:rPr>
                            <m:t>i</m:t>
                          </w:ins>
                        </m:r>
                        <m:r>
                          <w:ins w:id="2576" w:author="Ross Norsworthy" w:date="2020-03-19T22:33:00Z">
                            <m:rPr>
                              <m:sty m:val="p"/>
                            </m:rPr>
                            <w:rPr>
                              <w:rFonts w:ascii="Cambria Math" w:hAnsi="Cambria Math"/>
                            </w:rPr>
                            <m:t>=1</m:t>
                          </w:ins>
                        </m:r>
                      </m:sub>
                      <m:sup>
                        <m:r>
                          <w:ins w:id="2577" w:author="Ross Norsworthy" w:date="2020-03-19T22:33:00Z">
                            <m:rPr>
                              <m:sty m:val="p"/>
                            </m:rPr>
                            <w:rPr>
                              <w:rFonts w:ascii="Cambria Math" w:hAnsi="Cambria Math"/>
                            </w:rPr>
                            <m:t>6</m:t>
                          </w:ins>
                        </m:r>
                      </m:sup>
                      <m:e>
                        <m:r>
                          <w:ins w:id="2578" w:author="Ross Norsworthy" w:date="2020-03-19T22:33:00Z">
                            <w:rPr>
                              <w:rFonts w:ascii="Cambria Math" w:hAnsi="Cambria Math"/>
                            </w:rPr>
                            <m:t>P</m:t>
                          </w:ins>
                        </m:r>
                        <m:d>
                          <m:dPr>
                            <m:ctrlPr>
                              <w:ins w:id="2579" w:author="Ross Norsworthy" w:date="2020-03-19T22:33:00Z">
                                <w:rPr>
                                  <w:rFonts w:ascii="Cambria Math" w:hAnsi="Cambria Math"/>
                                </w:rPr>
                              </w:ins>
                            </m:ctrlPr>
                          </m:dPr>
                          <m:e>
                            <m:r>
                              <w:ins w:id="2580" w:author="Ross Norsworthy" w:date="2020-03-19T22:33:00Z">
                                <w:rPr>
                                  <w:rFonts w:ascii="Cambria Math" w:hAnsi="Cambria Math"/>
                                </w:rPr>
                                <m:t>i</m:t>
                              </w:ins>
                            </m:r>
                            <m:r>
                              <w:ins w:id="2581" w:author="Ross Norsworthy" w:date="2020-03-19T22:33:00Z">
                                <m:rPr>
                                  <m:sty m:val="p"/>
                                </m:rPr>
                                <w:rPr>
                                  <w:rFonts w:ascii="Cambria Math" w:hAnsi="Cambria Math"/>
                                </w:rPr>
                                <m:t>,</m:t>
                              </w:ins>
                            </m:r>
                            <m:r>
                              <w:ins w:id="2582" w:author="Ross Norsworthy" w:date="2020-03-19T22:33:00Z">
                                <w:rPr>
                                  <w:rFonts w:ascii="Cambria Math" w:hAnsi="Cambria Math"/>
                                </w:rPr>
                                <m:t>j</m:t>
                              </w:ins>
                            </m:r>
                          </m:e>
                        </m:d>
                      </m:e>
                    </m:nary>
                  </m:e>
                </m:nary>
              </m:e>
            </m:mr>
          </m:m>
        </m:oMath>
      </m:oMathPara>
    </w:p>
    <w:p w14:paraId="16B625E3" w14:textId="490303F6" w:rsidR="001A01A9" w:rsidRPr="00A013FD" w:rsidRDefault="00966D23" w:rsidP="00B005A7">
      <w:pPr>
        <w:pStyle w:val="Heading3"/>
        <w:rPr>
          <w:ins w:id="2583" w:author="Ross Norsworthy" w:date="2020-03-19T22:33:00Z"/>
          <w:rFonts w:eastAsia="Calibri"/>
          <w:lang w:eastAsia="en-GB"/>
        </w:rPr>
      </w:pPr>
      <w:bookmarkStart w:id="2584" w:name="_Toc35545274"/>
      <w:ins w:id="2585" w:author="Song, Xiaojing" w:date="2020-08-24T16:31:00Z">
        <w:del w:id="2586" w:author="USA Editor 2021" w:date="2020-12-10T16:42:00Z">
          <w:r w:rsidRPr="00834D8B" w:rsidDel="00DC6C4D">
            <w:rPr>
              <w:rFonts w:eastAsia="Calibri"/>
              <w:highlight w:val="green"/>
              <w:lang w:eastAsia="en-GB"/>
            </w:rPr>
            <w:delText>A</w:delText>
          </w:r>
          <w:r w:rsidDel="00DC6C4D">
            <w:rPr>
              <w:rFonts w:eastAsia="Calibri"/>
              <w:lang w:eastAsia="en-GB"/>
            </w:rPr>
            <w:delText xml:space="preserve"> </w:delText>
          </w:r>
        </w:del>
      </w:ins>
      <w:ins w:id="2587" w:author="Song, Xiaojing" w:date="2020-08-21T10:05:00Z">
        <w:r w:rsidR="00C157E7">
          <w:rPr>
            <w:rFonts w:eastAsia="Calibri"/>
            <w:lang w:eastAsia="en-GB"/>
          </w:rPr>
          <w:t>1.2.5</w:t>
        </w:r>
        <w:r w:rsidR="00C157E7">
          <w:rPr>
            <w:rFonts w:eastAsia="Calibri"/>
            <w:lang w:eastAsia="en-GB"/>
          </w:rPr>
          <w:tab/>
        </w:r>
      </w:ins>
      <w:ins w:id="2588" w:author="Ross Norsworthy" w:date="2020-03-19T22:33:00Z">
        <w:r w:rsidR="001A01A9" w:rsidRPr="00A013FD">
          <w:rPr>
            <w:rFonts w:eastAsia="Calibri"/>
            <w:lang w:eastAsia="en-GB"/>
          </w:rPr>
          <w:t>CRC</w:t>
        </w:r>
        <w:bookmarkEnd w:id="2584"/>
      </w:ins>
    </w:p>
    <w:p w14:paraId="64D8292A" w14:textId="77777777" w:rsidR="00A013FD" w:rsidRPr="00A013FD" w:rsidRDefault="00A013FD" w:rsidP="00A013FD">
      <w:pPr>
        <w:spacing w:after="120"/>
        <w:rPr>
          <w:ins w:id="2589" w:author="Ross Norsworthy" w:date="2020-03-19T22:33:00Z"/>
        </w:rPr>
      </w:pPr>
      <w:ins w:id="2590" w:author="Ross Norsworthy" w:date="2020-03-19T22:33:00Z">
        <w:r w:rsidRPr="00A013FD">
          <w:t>A generated CRC check sequence is appended to the last segment of the datagram. A 32 bits CRC-32 check sequence is applied for all waveforms except for the satellite waveform SAT-MCS-1.50-2 (Link ID 20) which applies a 16 bits CRC-16 check sequence. The CRC-32 is calculated with the generator polynomial</w:t>
        </w:r>
      </w:ins>
    </w:p>
    <w:p w14:paraId="53B016D5" w14:textId="77777777" w:rsidR="00A013FD" w:rsidRPr="00A013FD" w:rsidRDefault="00284F0C" w:rsidP="00284F0C">
      <w:pPr>
        <w:pStyle w:val="Equation0"/>
        <w:rPr>
          <w:ins w:id="2591" w:author="Ross Norsworthy" w:date="2020-03-19T22:33:00Z"/>
        </w:rPr>
      </w:pPr>
      <w:r>
        <w:tab/>
      </w:r>
      <w:ins w:id="2592" w:author="Ross Norsworthy" w:date="2020-03-19T22:33:00Z">
        <w:r w:rsidR="00A013FD" w:rsidRPr="00A013FD">
          <w:t>x</w:t>
        </w:r>
        <w:r w:rsidR="00A013FD" w:rsidRPr="00A013FD">
          <w:rPr>
            <w:vertAlign w:val="superscript"/>
          </w:rPr>
          <w:t>32</w:t>
        </w:r>
        <w:r w:rsidR="00A013FD" w:rsidRPr="00A013FD">
          <w:t xml:space="preserve"> + x</w:t>
        </w:r>
        <w:r w:rsidR="00A013FD" w:rsidRPr="00A013FD">
          <w:rPr>
            <w:vertAlign w:val="superscript"/>
          </w:rPr>
          <w:t>26</w:t>
        </w:r>
        <w:r w:rsidR="00A013FD" w:rsidRPr="00A013FD">
          <w:t xml:space="preserve"> + x</w:t>
        </w:r>
        <w:r w:rsidR="00A013FD" w:rsidRPr="00A013FD">
          <w:rPr>
            <w:vertAlign w:val="superscript"/>
          </w:rPr>
          <w:t>23</w:t>
        </w:r>
        <w:r w:rsidR="00A013FD" w:rsidRPr="00A013FD">
          <w:t xml:space="preserve"> + x</w:t>
        </w:r>
        <w:r w:rsidR="00A013FD" w:rsidRPr="00A013FD">
          <w:rPr>
            <w:vertAlign w:val="superscript"/>
          </w:rPr>
          <w:t>22</w:t>
        </w:r>
        <w:r w:rsidR="00A013FD" w:rsidRPr="00A013FD">
          <w:t xml:space="preserve"> + x</w:t>
        </w:r>
        <w:r w:rsidR="00A013FD" w:rsidRPr="00A013FD">
          <w:rPr>
            <w:vertAlign w:val="superscript"/>
          </w:rPr>
          <w:t>16</w:t>
        </w:r>
        <w:r w:rsidR="00A013FD" w:rsidRPr="00A013FD">
          <w:t xml:space="preserve"> + x</w:t>
        </w:r>
        <w:r w:rsidR="00A013FD" w:rsidRPr="00A013FD">
          <w:rPr>
            <w:vertAlign w:val="superscript"/>
          </w:rPr>
          <w:t>12</w:t>
        </w:r>
        <w:r w:rsidR="00A013FD" w:rsidRPr="00A013FD">
          <w:t xml:space="preserve"> + x</w:t>
        </w:r>
        <w:r w:rsidR="00A013FD" w:rsidRPr="00A013FD">
          <w:rPr>
            <w:vertAlign w:val="superscript"/>
          </w:rPr>
          <w:t>11</w:t>
        </w:r>
        <w:r w:rsidR="00A013FD" w:rsidRPr="00A013FD">
          <w:t xml:space="preserve"> + x</w:t>
        </w:r>
        <w:r w:rsidR="00A013FD" w:rsidRPr="00A013FD">
          <w:rPr>
            <w:vertAlign w:val="superscript"/>
          </w:rPr>
          <w:t>10</w:t>
        </w:r>
        <w:r w:rsidR="00A013FD" w:rsidRPr="00A013FD">
          <w:t xml:space="preserve"> + x</w:t>
        </w:r>
        <w:r w:rsidR="00A013FD" w:rsidRPr="00A013FD">
          <w:rPr>
            <w:vertAlign w:val="superscript"/>
          </w:rPr>
          <w:t>8</w:t>
        </w:r>
        <w:r w:rsidR="00A013FD" w:rsidRPr="00A013FD">
          <w:t xml:space="preserve"> + x</w:t>
        </w:r>
        <w:r w:rsidR="00A013FD" w:rsidRPr="00A013FD">
          <w:rPr>
            <w:vertAlign w:val="superscript"/>
          </w:rPr>
          <w:t>7</w:t>
        </w:r>
        <w:r w:rsidR="00A013FD" w:rsidRPr="00A013FD">
          <w:t xml:space="preserve"> + x</w:t>
        </w:r>
        <w:r w:rsidR="00A013FD" w:rsidRPr="00A013FD">
          <w:rPr>
            <w:vertAlign w:val="superscript"/>
          </w:rPr>
          <w:t>5</w:t>
        </w:r>
        <w:r w:rsidR="00A013FD" w:rsidRPr="00A013FD">
          <w:t xml:space="preserve"> + x</w:t>
        </w:r>
        <w:r w:rsidR="00A013FD" w:rsidRPr="00A013FD">
          <w:rPr>
            <w:vertAlign w:val="superscript"/>
          </w:rPr>
          <w:t>4</w:t>
        </w:r>
        <w:r w:rsidR="00A013FD" w:rsidRPr="00A013FD">
          <w:t xml:space="preserve"> + x</w:t>
        </w:r>
        <w:r w:rsidR="00A013FD" w:rsidRPr="00A013FD">
          <w:rPr>
            <w:vertAlign w:val="superscript"/>
          </w:rPr>
          <w:t>2</w:t>
        </w:r>
        <w:r w:rsidR="00A013FD" w:rsidRPr="00A013FD">
          <w:t xml:space="preserve"> + x + 1</w:t>
        </w:r>
      </w:ins>
    </w:p>
    <w:p w14:paraId="2568DCC5" w14:textId="7A01C80D" w:rsidR="00A013FD" w:rsidRPr="00A013FD" w:rsidRDefault="00A013FD" w:rsidP="00A013FD">
      <w:pPr>
        <w:spacing w:after="120"/>
        <w:rPr>
          <w:ins w:id="2593" w:author="Ross Norsworthy" w:date="2020-03-19T22:33:00Z"/>
        </w:rPr>
      </w:pPr>
      <w:ins w:id="2594" w:author="Ross Norsworthy" w:date="2020-03-19T22:33:00Z">
        <w:r w:rsidRPr="00A013FD">
          <w:t>and the CRC-16 with the generator polynomial x</w:t>
        </w:r>
        <w:r w:rsidRPr="00A013FD">
          <w:rPr>
            <w:vertAlign w:val="superscript"/>
          </w:rPr>
          <w:t>16</w:t>
        </w:r>
        <w:r w:rsidRPr="00A013FD">
          <w:t xml:space="preserve"> + x</w:t>
        </w:r>
        <w:r w:rsidRPr="00A013FD">
          <w:rPr>
            <w:vertAlign w:val="superscript"/>
          </w:rPr>
          <w:t>15</w:t>
        </w:r>
        <w:r w:rsidRPr="00A013FD">
          <w:t xml:space="preserve"> + x</w:t>
        </w:r>
        <w:r w:rsidRPr="00A013FD">
          <w:rPr>
            <w:vertAlign w:val="superscript"/>
          </w:rPr>
          <w:t>2</w:t>
        </w:r>
        <w:r w:rsidRPr="00A013FD">
          <w:t xml:space="preserve"> + 1. CRC check sequence generation shall be equivalent to that defined in ITU-T H.222.0, Annex A </w:t>
        </w:r>
        <w:del w:id="2595" w:author="USA Editor 2021" w:date="2020-12-10T12:56:00Z">
          <w:r w:rsidRPr="00834D8B" w:rsidDel="00FA48A2">
            <w:rPr>
              <w:highlight w:val="green"/>
              <w:rPrChange w:id="2596" w:author="USA Editor 2021" w:date="2020-12-11T10:33:00Z">
                <w:rPr/>
              </w:rPrChange>
            </w:rPr>
            <w:delText>[</w:delText>
          </w:r>
        </w:del>
      </w:ins>
      <w:ins w:id="2597" w:author="USA Editor 2021" w:date="2020-12-10T12:56:00Z">
        <w:r w:rsidR="00FA48A2" w:rsidRPr="00834D8B">
          <w:rPr>
            <w:highlight w:val="green"/>
            <w:rPrChange w:id="2598" w:author="USA Editor 2021" w:date="2020-12-11T10:33:00Z">
              <w:rPr/>
            </w:rPrChange>
          </w:rPr>
          <w:t>{</w:t>
        </w:r>
      </w:ins>
      <w:ins w:id="2599" w:author="Ross Norsworthy" w:date="2020-03-19T22:33:00Z">
        <w:r w:rsidRPr="0098498F">
          <w:t>RD-5</w:t>
        </w:r>
      </w:ins>
      <w:ins w:id="2600" w:author="USA Editor 2021" w:date="2020-12-10T12:57:00Z">
        <w:r w:rsidR="00FA48A2" w:rsidRPr="0098498F">
          <w:rPr>
            <w:highlight w:val="green"/>
          </w:rPr>
          <w:t>}</w:t>
        </w:r>
      </w:ins>
      <w:ins w:id="2601" w:author="Ross Norsworthy" w:date="2020-03-19T22:33:00Z">
        <w:del w:id="2602" w:author="USA Editor 2021" w:date="2020-12-10T12:57:00Z">
          <w:r w:rsidRPr="0098498F" w:rsidDel="00FA48A2">
            <w:rPr>
              <w:highlight w:val="green"/>
            </w:rPr>
            <w:delText>]</w:delText>
          </w:r>
        </w:del>
        <w:r w:rsidRPr="00A013FD">
          <w:t xml:space="preserve"> for CRC-32 and ETSI EN 301 545-2 </w:t>
        </w:r>
        <w:del w:id="2603" w:author="USA Editor 2021" w:date="2020-12-10T12:57:00Z">
          <w:r w:rsidRPr="00834D8B" w:rsidDel="00FA48A2">
            <w:rPr>
              <w:highlight w:val="green"/>
              <w:rPrChange w:id="2604" w:author="USA Editor 2021" w:date="2020-12-11T10:34:00Z">
                <w:rPr/>
              </w:rPrChange>
            </w:rPr>
            <w:delText>[</w:delText>
          </w:r>
        </w:del>
      </w:ins>
      <w:ins w:id="2605" w:author="USA Editor 2021" w:date="2020-12-10T12:57:00Z">
        <w:r w:rsidR="00FA48A2" w:rsidRPr="00834D8B">
          <w:rPr>
            <w:highlight w:val="green"/>
            <w:rPrChange w:id="2606" w:author="USA Editor 2021" w:date="2020-12-11T10:34:00Z">
              <w:rPr/>
            </w:rPrChange>
          </w:rPr>
          <w:t>{</w:t>
        </w:r>
      </w:ins>
      <w:ins w:id="2607" w:author="Ross Norsworthy" w:date="2020-03-19T22:33:00Z">
        <w:r w:rsidRPr="0098498F">
          <w:t>RD-6</w:t>
        </w:r>
      </w:ins>
      <w:ins w:id="2608" w:author="USA Editor 2021" w:date="2020-12-10T12:57:00Z">
        <w:r w:rsidR="00FA48A2" w:rsidRPr="0098498F">
          <w:rPr>
            <w:highlight w:val="green"/>
          </w:rPr>
          <w:t>}</w:t>
        </w:r>
      </w:ins>
      <w:ins w:id="2609" w:author="Ross Norsworthy" w:date="2020-03-19T22:33:00Z">
        <w:del w:id="2610" w:author="USA Editor 2021" w:date="2020-12-10T12:57:00Z">
          <w:r w:rsidRPr="0098498F" w:rsidDel="00FA48A2">
            <w:rPr>
              <w:highlight w:val="green"/>
            </w:rPr>
            <w:delText>]</w:delText>
          </w:r>
        </w:del>
        <w:r w:rsidRPr="00A013FD">
          <w:t xml:space="preserve"> for CRC-16. The CRC check sequence is the remainder of the division of the initial value+datagram by the generator polynomial and can be effectively calculated by applying a linear feedback shift register. The 32 bits shift register for generating CRC-32 must be set to the initial value 0xFFFF FFFF, and the 16 bits shift register for generating CRC-16 to the initial value 0x0000 (all zero).</w:t>
        </w:r>
      </w:ins>
    </w:p>
    <w:p w14:paraId="42EA40EA" w14:textId="77777777" w:rsidR="00A013FD" w:rsidRPr="00A013FD" w:rsidRDefault="00A013FD" w:rsidP="00A013FD">
      <w:pPr>
        <w:spacing w:after="120"/>
        <w:rPr>
          <w:ins w:id="2611" w:author="Ross Norsworthy" w:date="2020-03-19T22:33:00Z"/>
        </w:rPr>
      </w:pPr>
      <w:ins w:id="2612" w:author="Ross Norsworthy" w:date="2020-03-19T22:33:00Z">
        <w:r w:rsidRPr="00A013FD">
          <w:t>The CRC check sequence is calculated over all fragments of the datagram (including any zero padding) with MSB of each byte processed first, and the resulting CRC check sequence is appended MSB first. In the receiver, the CRC check sequence can be verified by obtaining an all zero result in the linear feedback shift register after processing over the entire data+padding+CRC datagram.</w:t>
        </w:r>
      </w:ins>
    </w:p>
    <w:p w14:paraId="2FC9388F" w14:textId="29AB78DB" w:rsidR="00951CC4" w:rsidRPr="00A013FD" w:rsidRDefault="00966D23" w:rsidP="00B005A7">
      <w:pPr>
        <w:pStyle w:val="Heading3"/>
        <w:rPr>
          <w:ins w:id="2613" w:author="Ross Norsworthy" w:date="2020-03-19T22:33:00Z"/>
          <w:rFonts w:eastAsia="Calibri"/>
          <w:lang w:eastAsia="en-GB"/>
        </w:rPr>
      </w:pPr>
      <w:bookmarkStart w:id="2614" w:name="_Toc35545275"/>
      <w:ins w:id="2615" w:author="Song, Xiaojing" w:date="2020-08-24T16:31:00Z">
        <w:del w:id="2616" w:author="USA Editor 2021" w:date="2020-12-10T16:43:00Z">
          <w:r w:rsidRPr="00834D8B" w:rsidDel="00DC6C4D">
            <w:rPr>
              <w:rFonts w:eastAsia="Calibri"/>
              <w:highlight w:val="green"/>
              <w:lang w:eastAsia="en-GB"/>
            </w:rPr>
            <w:delText>A</w:delText>
          </w:r>
          <w:r w:rsidDel="00DC6C4D">
            <w:rPr>
              <w:rFonts w:eastAsia="Calibri"/>
              <w:lang w:eastAsia="en-GB"/>
            </w:rPr>
            <w:delText xml:space="preserve"> </w:delText>
          </w:r>
        </w:del>
      </w:ins>
      <w:ins w:id="2617" w:author="Song, Xiaojing" w:date="2020-08-21T15:13:00Z">
        <w:r w:rsidR="00175BE4">
          <w:rPr>
            <w:rFonts w:eastAsia="Calibri"/>
            <w:lang w:eastAsia="en-GB"/>
          </w:rPr>
          <w:t>1.2.6</w:t>
        </w:r>
        <w:r w:rsidR="00175BE4">
          <w:rPr>
            <w:rFonts w:eastAsia="Calibri"/>
            <w:lang w:eastAsia="en-GB"/>
          </w:rPr>
          <w:tab/>
        </w:r>
      </w:ins>
      <w:ins w:id="2618" w:author="Ross Norsworthy" w:date="2020-03-19T22:33:00Z">
        <w:r w:rsidR="00951CC4" w:rsidRPr="00A013FD">
          <w:rPr>
            <w:rFonts w:eastAsia="Calibri"/>
            <w:lang w:eastAsia="en-GB"/>
          </w:rPr>
          <w:t>Bit scrambling</w:t>
        </w:r>
        <w:bookmarkEnd w:id="2614"/>
      </w:ins>
    </w:p>
    <w:p w14:paraId="558BA0D6" w14:textId="77777777" w:rsidR="00A013FD" w:rsidRPr="00A013FD" w:rsidRDefault="00A013FD" w:rsidP="00A013FD">
      <w:pPr>
        <w:spacing w:after="120"/>
        <w:rPr>
          <w:ins w:id="2619" w:author="Ross Norsworthy" w:date="2020-03-19T22:33:00Z"/>
        </w:rPr>
      </w:pPr>
      <w:ins w:id="2620" w:author="Ross Norsworthy" w:date="2020-03-19T22:33:00Z">
        <w:r w:rsidRPr="00A013FD">
          <w:t>The bit scrambler shown in Figure 9 uses the polynomial:</w:t>
        </w:r>
      </w:ins>
    </w:p>
    <w:p w14:paraId="68A6183E" w14:textId="77777777" w:rsidR="00A013FD" w:rsidRPr="00A013FD" w:rsidRDefault="00D112AF" w:rsidP="00D112AF">
      <w:pPr>
        <w:pStyle w:val="Equation0"/>
        <w:rPr>
          <w:ins w:id="2621" w:author="Ross Norsworthy" w:date="2020-03-19T22:33:00Z"/>
        </w:rPr>
      </w:pPr>
      <w:r>
        <w:tab/>
      </w:r>
      <w:r>
        <w:tab/>
      </w:r>
      <w:ins w:id="2622" w:author="Ross Norsworthy" w:date="2020-03-19T22:33:00Z">
        <w:r w:rsidR="00A013FD" w:rsidRPr="00A013FD">
          <w:t>F(x)=1 + x</w:t>
        </w:r>
        <w:r w:rsidR="00A013FD" w:rsidRPr="00A013FD">
          <w:rPr>
            <w:vertAlign w:val="superscript"/>
          </w:rPr>
          <w:t>-14</w:t>
        </w:r>
        <w:r w:rsidR="00A013FD" w:rsidRPr="00A013FD">
          <w:t xml:space="preserve"> + x</w:t>
        </w:r>
        <w:r w:rsidR="00A013FD" w:rsidRPr="00A013FD">
          <w:rPr>
            <w:vertAlign w:val="superscript"/>
          </w:rPr>
          <w:t>-15</w:t>
        </w:r>
      </w:ins>
    </w:p>
    <w:p w14:paraId="46FCEEF2" w14:textId="77777777" w:rsidR="00A013FD" w:rsidRPr="00A013FD" w:rsidRDefault="00A013FD" w:rsidP="00A013FD">
      <w:pPr>
        <w:spacing w:after="120"/>
        <w:rPr>
          <w:ins w:id="2623" w:author="Ross Norsworthy" w:date="2020-03-19T22:33:00Z"/>
        </w:rPr>
      </w:pPr>
      <w:ins w:id="2624" w:author="Ross Norsworthy" w:date="2020-03-19T22:33:00Z">
        <w:r w:rsidRPr="00A013FD">
          <w:t>and the initialization sequence as indicated in the top of Figure 9. For each transmitted packet, the bit scrambler is re-initialized. The MSB shall be the first output bit.</w:t>
        </w:r>
      </w:ins>
    </w:p>
    <w:p w14:paraId="70678D62" w14:textId="77777777" w:rsidR="00970510" w:rsidRDefault="00970510" w:rsidP="00970510">
      <w:pPr>
        <w:pStyle w:val="FigureNo"/>
        <w:rPr>
          <w:lang w:val="en-US"/>
        </w:rPr>
      </w:pPr>
      <w:bookmarkStart w:id="2625" w:name="_Toc35546193"/>
      <w:ins w:id="2626" w:author="Ross Norsworthy" w:date="2020-03-19T22:33:00Z">
        <w:r w:rsidRPr="00A013FD">
          <w:rPr>
            <w:lang w:val="en-US"/>
          </w:rPr>
          <w:t xml:space="preserve">Figure 9 </w:t>
        </w:r>
      </w:ins>
    </w:p>
    <w:p w14:paraId="4FA7CFC7" w14:textId="77777777" w:rsidR="00970510" w:rsidRPr="00A013FD" w:rsidRDefault="00970510" w:rsidP="00970510">
      <w:pPr>
        <w:pStyle w:val="Figuretitle"/>
        <w:rPr>
          <w:ins w:id="2627" w:author="Ross Norsworthy" w:date="2020-03-19T22:33:00Z"/>
          <w:lang w:val="en-US"/>
        </w:rPr>
      </w:pPr>
      <w:ins w:id="2628" w:author="Ross Norsworthy" w:date="2020-03-19T22:33:00Z">
        <w:r w:rsidRPr="00A013FD">
          <w:rPr>
            <w:lang w:val="en-US"/>
          </w:rPr>
          <w:t>Bit scrambling</w:t>
        </w:r>
        <w:bookmarkEnd w:id="2625"/>
      </w:ins>
    </w:p>
    <w:p w14:paraId="73DAE3C6" w14:textId="77777777" w:rsidR="00A013FD" w:rsidRPr="00A013FD" w:rsidRDefault="00A013FD" w:rsidP="00A013FD">
      <w:pPr>
        <w:jc w:val="center"/>
        <w:rPr>
          <w:ins w:id="2629" w:author="Ross Norsworthy" w:date="2020-03-19T22:33:00Z"/>
        </w:rPr>
      </w:pPr>
      <w:ins w:id="2630" w:author="Ross Norsworthy" w:date="2020-03-19T22:33:00Z">
        <w:r w:rsidRPr="00A013FD">
          <w:rPr>
            <w:rFonts w:ascii="Helvetica" w:hAnsi="Helvetica" w:cs="Helvetica"/>
            <w:noProof/>
            <w:szCs w:val="24"/>
            <w:lang w:val="fr-CA" w:eastAsia="fr-CA"/>
          </w:rPr>
          <w:drawing>
            <wp:inline distT="0" distB="0" distL="0" distR="0" wp14:anchorId="7E81637C" wp14:editId="44D280EF">
              <wp:extent cx="5905500" cy="2336800"/>
              <wp:effectExtent l="0" t="0" r="1270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905500" cy="2336800"/>
                      </a:xfrm>
                      <a:prstGeom prst="rect">
                        <a:avLst/>
                      </a:prstGeom>
                      <a:noFill/>
                      <a:ln>
                        <a:noFill/>
                      </a:ln>
                    </pic:spPr>
                  </pic:pic>
                </a:graphicData>
              </a:graphic>
            </wp:inline>
          </w:drawing>
        </w:r>
      </w:ins>
    </w:p>
    <w:p w14:paraId="2F612502" w14:textId="77777777" w:rsidR="00A013FD" w:rsidRPr="00A013FD" w:rsidRDefault="00A013FD" w:rsidP="00A013FD">
      <w:pPr>
        <w:rPr>
          <w:ins w:id="2631" w:author="Ross Norsworthy" w:date="2020-03-19T22:33:00Z"/>
        </w:rPr>
      </w:pPr>
    </w:p>
    <w:p w14:paraId="3CD57DCA" w14:textId="32482A5F" w:rsidR="006C52EA" w:rsidRPr="00A013FD" w:rsidRDefault="00966D23" w:rsidP="00B005A7">
      <w:pPr>
        <w:pStyle w:val="Heading3"/>
        <w:rPr>
          <w:ins w:id="2632" w:author="Ross Norsworthy" w:date="2020-03-19T22:33:00Z"/>
          <w:rFonts w:eastAsia="Calibri"/>
          <w:lang w:eastAsia="en-GB"/>
        </w:rPr>
      </w:pPr>
      <w:bookmarkStart w:id="2633" w:name="_Toc35545276"/>
      <w:ins w:id="2634" w:author="Song, Xiaojing" w:date="2020-08-24T16:31:00Z">
        <w:del w:id="2635" w:author="USA Editor 2021" w:date="2020-12-10T16:43:00Z">
          <w:r w:rsidRPr="00834D8B" w:rsidDel="00DC6C4D">
            <w:rPr>
              <w:rFonts w:eastAsia="Calibri"/>
              <w:highlight w:val="green"/>
              <w:lang w:eastAsia="en-GB"/>
            </w:rPr>
            <w:delText>A</w:delText>
          </w:r>
          <w:r w:rsidDel="00DC6C4D">
            <w:rPr>
              <w:rFonts w:eastAsia="Calibri"/>
              <w:lang w:eastAsia="en-GB"/>
            </w:rPr>
            <w:delText xml:space="preserve"> </w:delText>
          </w:r>
        </w:del>
      </w:ins>
      <w:ins w:id="2636" w:author="Song, Xiaojing" w:date="2020-08-21T15:13:00Z">
        <w:r w:rsidR="00175BE4">
          <w:rPr>
            <w:rFonts w:eastAsia="Calibri"/>
            <w:lang w:eastAsia="en-GB"/>
          </w:rPr>
          <w:t>1.2.7</w:t>
        </w:r>
        <w:r w:rsidR="00175BE4">
          <w:rPr>
            <w:rFonts w:eastAsia="Calibri"/>
            <w:lang w:eastAsia="en-GB"/>
          </w:rPr>
          <w:tab/>
        </w:r>
      </w:ins>
      <w:ins w:id="2637" w:author="Ross Norsworthy" w:date="2020-03-19T22:33:00Z">
        <w:r w:rsidR="006C52EA" w:rsidRPr="00A013FD">
          <w:rPr>
            <w:rFonts w:eastAsia="Calibri"/>
            <w:lang w:eastAsia="en-GB"/>
          </w:rPr>
          <w:t>Modulation Coding Schemes</w:t>
        </w:r>
        <w:bookmarkEnd w:id="2633"/>
        <w:r w:rsidR="006C52EA" w:rsidRPr="00A013FD">
          <w:rPr>
            <w:rFonts w:eastAsia="Calibri"/>
            <w:lang w:eastAsia="en-GB"/>
          </w:rPr>
          <w:t xml:space="preserve">  </w:t>
        </w:r>
      </w:ins>
    </w:p>
    <w:p w14:paraId="654793D5" w14:textId="020CD64D" w:rsidR="00A013FD" w:rsidRPr="00A013FD" w:rsidRDefault="00A013FD" w:rsidP="00A013FD">
      <w:pPr>
        <w:spacing w:after="120"/>
        <w:rPr>
          <w:ins w:id="2638" w:author="Ross Norsworthy" w:date="2020-03-19T22:33:00Z"/>
        </w:rPr>
      </w:pPr>
      <w:ins w:id="2639" w:author="Ross Norsworthy" w:date="2020-03-19T22:33:00Z">
        <w:r w:rsidRPr="00A013FD">
          <w:t xml:space="preserve">All MCS formats are defined in the Link ID in Table </w:t>
        </w:r>
      </w:ins>
      <w:ins w:id="2640" w:author="USA Editor 2021" w:date="2021-01-06T12:50:00Z">
        <w:r w:rsidR="00697E0D" w:rsidRPr="00697E0D">
          <w:rPr>
            <w:highlight w:val="green"/>
          </w:rPr>
          <w:t>7</w:t>
        </w:r>
      </w:ins>
      <w:ins w:id="2641" w:author="Ross Norsworthy" w:date="2020-03-19T22:33:00Z">
        <w:del w:id="2642" w:author="USA Editor 2021" w:date="2021-01-06T12:50:00Z">
          <w:r w:rsidRPr="00697E0D" w:rsidDel="00697E0D">
            <w:rPr>
              <w:highlight w:val="green"/>
            </w:rPr>
            <w:delText>8</w:delText>
          </w:r>
        </w:del>
        <w:r w:rsidRPr="00A013FD">
          <w:t xml:space="preserve">, Table </w:t>
        </w:r>
      </w:ins>
      <w:ins w:id="2643" w:author="USA Editor 2021" w:date="2021-01-06T12:50:00Z">
        <w:r w:rsidR="00697E0D" w:rsidRPr="00697E0D">
          <w:rPr>
            <w:highlight w:val="green"/>
          </w:rPr>
          <w:t>8</w:t>
        </w:r>
      </w:ins>
      <w:ins w:id="2644" w:author="Ross Norsworthy" w:date="2020-03-19T22:33:00Z">
        <w:del w:id="2645" w:author="USA Editor 2021" w:date="2021-01-06T12:50:00Z">
          <w:r w:rsidRPr="00697E0D" w:rsidDel="00697E0D">
            <w:rPr>
              <w:highlight w:val="green"/>
            </w:rPr>
            <w:delText>9</w:delText>
          </w:r>
        </w:del>
        <w:r w:rsidRPr="00A013FD">
          <w:t xml:space="preserve">, Table </w:t>
        </w:r>
      </w:ins>
      <w:ins w:id="2646" w:author="USA Editor 2021" w:date="2021-01-06T12:50:00Z">
        <w:r w:rsidR="00697E0D" w:rsidRPr="00697E0D">
          <w:rPr>
            <w:highlight w:val="green"/>
          </w:rPr>
          <w:t>9</w:t>
        </w:r>
      </w:ins>
      <w:ins w:id="2647" w:author="Ross Norsworthy" w:date="2020-03-19T22:33:00Z">
        <w:del w:id="2648" w:author="USA Editor 2021" w:date="2021-01-06T12:50:00Z">
          <w:r w:rsidRPr="00697E0D" w:rsidDel="00697E0D">
            <w:rPr>
              <w:highlight w:val="green"/>
            </w:rPr>
            <w:delText>10</w:delText>
          </w:r>
        </w:del>
        <w:r w:rsidRPr="00A013FD">
          <w:t xml:space="preserve">, Table </w:t>
        </w:r>
      </w:ins>
      <w:ins w:id="2649" w:author="USA Editor 2021" w:date="2021-01-06T12:50:00Z">
        <w:r w:rsidR="00697E0D" w:rsidRPr="00697E0D">
          <w:rPr>
            <w:highlight w:val="green"/>
          </w:rPr>
          <w:t>1</w:t>
        </w:r>
      </w:ins>
      <w:ins w:id="2650" w:author="USA Editor 2021" w:date="2021-01-06T12:51:00Z">
        <w:r w:rsidR="00697E0D" w:rsidRPr="00697E0D">
          <w:rPr>
            <w:highlight w:val="green"/>
          </w:rPr>
          <w:t>0</w:t>
        </w:r>
      </w:ins>
      <w:ins w:id="2651" w:author="Ross Norsworthy" w:date="2020-03-19T22:33:00Z">
        <w:del w:id="2652" w:author="USA Editor 2021" w:date="2021-01-06T12:51:00Z">
          <w:r w:rsidRPr="00697E0D" w:rsidDel="00697E0D">
            <w:rPr>
              <w:highlight w:val="green"/>
            </w:rPr>
            <w:delText>11</w:delText>
          </w:r>
        </w:del>
        <w:r w:rsidRPr="00A013FD">
          <w:t xml:space="preserve"> and Table </w:t>
        </w:r>
      </w:ins>
      <w:ins w:id="2653" w:author="USA Editor 2021" w:date="2021-01-06T12:51:00Z">
        <w:r w:rsidR="00697E0D" w:rsidRPr="00697E0D">
          <w:rPr>
            <w:highlight w:val="green"/>
          </w:rPr>
          <w:t>11</w:t>
        </w:r>
      </w:ins>
      <w:ins w:id="2654" w:author="Ross Norsworthy" w:date="2020-03-19T22:33:00Z">
        <w:del w:id="2655" w:author="USA Editor 2021" w:date="2021-01-06T12:51:00Z">
          <w:r w:rsidRPr="00697E0D" w:rsidDel="00697E0D">
            <w:rPr>
              <w:highlight w:val="green"/>
            </w:rPr>
            <w:delText>12</w:delText>
          </w:r>
        </w:del>
        <w:r w:rsidRPr="00A013FD">
          <w:t xml:space="preserve"> (refer to Figure 4 and Figure 5). The Channel Quality Indicator (CQI) value is used by the Adaptive Coding and Modulation (ACM) mechanism. </w:t>
        </w:r>
      </w:ins>
    </w:p>
    <w:p w14:paraId="05FF5056" w14:textId="77777777" w:rsidR="00A013FD" w:rsidRPr="00A013FD" w:rsidRDefault="00A013FD" w:rsidP="00A013FD">
      <w:pPr>
        <w:spacing w:after="200" w:line="276" w:lineRule="auto"/>
        <w:rPr>
          <w:ins w:id="2656" w:author="Ross Norsworthy" w:date="2020-03-19T22:33:00Z"/>
          <w:b/>
          <w:bCs/>
          <w:i/>
          <w:sz w:val="22"/>
          <w:u w:val="single"/>
        </w:rPr>
      </w:pPr>
      <w:ins w:id="2657" w:author="Ross Norsworthy" w:date="2020-03-19T22:33:00Z">
        <w:r w:rsidRPr="00A013FD">
          <w:br w:type="page"/>
        </w:r>
      </w:ins>
    </w:p>
    <w:p w14:paraId="2EB9B3AF" w14:textId="49297DB0" w:rsidR="005E52EC" w:rsidRDefault="00A013FD" w:rsidP="005E52EC">
      <w:pPr>
        <w:pStyle w:val="TableNo"/>
        <w:rPr>
          <w:lang w:val="en-US"/>
        </w:rPr>
      </w:pPr>
      <w:bookmarkStart w:id="2658" w:name="_Toc35546106"/>
      <w:ins w:id="2659" w:author="Ross Norsworthy" w:date="2020-03-19T22:33:00Z">
        <w:r w:rsidRPr="00A013FD">
          <w:rPr>
            <w:lang w:val="en-US"/>
          </w:rPr>
          <w:t xml:space="preserve">Table </w:t>
        </w:r>
      </w:ins>
      <w:ins w:id="2660" w:author="USA Editor 2021" w:date="2021-01-06T12:51:00Z">
        <w:r w:rsidR="00697E0D" w:rsidRPr="00697E0D">
          <w:rPr>
            <w:highlight w:val="green"/>
            <w:lang w:val="en-US"/>
          </w:rPr>
          <w:t>7</w:t>
        </w:r>
      </w:ins>
      <w:ins w:id="2661" w:author="Ross Norsworthy" w:date="2020-03-19T22:33:00Z">
        <w:del w:id="2662" w:author="USA Editor 2021" w:date="2021-01-06T12:51:00Z">
          <w:r w:rsidRPr="00697E0D" w:rsidDel="00697E0D">
            <w:rPr>
              <w:highlight w:val="green"/>
              <w:lang w:val="en-US"/>
            </w:rPr>
            <w:delText>8</w:delText>
          </w:r>
        </w:del>
      </w:ins>
    </w:p>
    <w:p w14:paraId="252EFC25" w14:textId="77777777" w:rsidR="00A013FD" w:rsidRPr="00A013FD" w:rsidRDefault="00A013FD" w:rsidP="005E52EC">
      <w:pPr>
        <w:pStyle w:val="Tabletitle"/>
        <w:rPr>
          <w:ins w:id="2663" w:author="Ross Norsworthy" w:date="2020-03-19T22:33:00Z"/>
          <w:lang w:val="en-US"/>
        </w:rPr>
      </w:pPr>
      <w:ins w:id="2664" w:author="Ross Norsworthy" w:date="2020-03-19T22:33:00Z">
        <w:r w:rsidRPr="00A013FD">
          <w:rPr>
            <w:lang w:val="en-US"/>
          </w:rPr>
          <w:t>ASM Link ID parameters</w:t>
        </w:r>
        <w:bookmarkEnd w:id="2658"/>
      </w:ins>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70"/>
        <w:gridCol w:w="749"/>
        <w:gridCol w:w="721"/>
        <w:gridCol w:w="665"/>
        <w:gridCol w:w="683"/>
        <w:gridCol w:w="32"/>
        <w:gridCol w:w="840"/>
        <w:gridCol w:w="790"/>
        <w:gridCol w:w="790"/>
        <w:gridCol w:w="12"/>
        <w:gridCol w:w="780"/>
        <w:gridCol w:w="790"/>
        <w:gridCol w:w="764"/>
        <w:gridCol w:w="816"/>
      </w:tblGrid>
      <w:tr w:rsidR="00A013FD" w:rsidRPr="00A013FD" w14:paraId="2DAF0790" w14:textId="77777777" w:rsidTr="00BF604E">
        <w:trPr>
          <w:trHeight w:val="300"/>
          <w:tblHeader/>
          <w:ins w:id="2665" w:author="Ross Norsworthy" w:date="2020-03-19T22:33:00Z"/>
        </w:trPr>
        <w:tc>
          <w:tcPr>
            <w:tcW w:w="742" w:type="pct"/>
            <w:shd w:val="clear" w:color="auto" w:fill="4F81BD" w:themeFill="accent1"/>
            <w:noWrap/>
            <w:vAlign w:val="center"/>
          </w:tcPr>
          <w:p w14:paraId="168BDA6E" w14:textId="77777777" w:rsidR="00A013FD" w:rsidRPr="00A013FD" w:rsidRDefault="00A013FD" w:rsidP="00971CF4">
            <w:pPr>
              <w:pStyle w:val="Tablehead"/>
              <w:rPr>
                <w:ins w:id="2666" w:author="Ross Norsworthy" w:date="2020-03-19T22:33:00Z"/>
              </w:rPr>
            </w:pPr>
            <w:ins w:id="2667" w:author="Ross Norsworthy" w:date="2020-03-19T22:33:00Z">
              <w:r w:rsidRPr="00A013FD">
                <w:t>PL format #</w:t>
              </w:r>
            </w:ins>
          </w:p>
        </w:tc>
        <w:tc>
          <w:tcPr>
            <w:tcW w:w="378" w:type="pct"/>
            <w:shd w:val="clear" w:color="auto" w:fill="4F81BD" w:themeFill="accent1"/>
            <w:noWrap/>
            <w:vAlign w:val="center"/>
          </w:tcPr>
          <w:p w14:paraId="0E477047" w14:textId="77777777" w:rsidR="00A013FD" w:rsidRPr="00A013FD" w:rsidRDefault="00A013FD" w:rsidP="00971CF4">
            <w:pPr>
              <w:pStyle w:val="Tablehead"/>
              <w:rPr>
                <w:ins w:id="2668" w:author="Ross Norsworthy" w:date="2020-03-19T22:33:00Z"/>
              </w:rPr>
            </w:pPr>
            <w:ins w:id="2669" w:author="Ross Norsworthy" w:date="2020-03-19T22:33:00Z">
              <w:r w:rsidRPr="00A013FD">
                <w:t>ASM-MCS-1.16-1</w:t>
              </w:r>
            </w:ins>
          </w:p>
        </w:tc>
        <w:tc>
          <w:tcPr>
            <w:tcW w:w="364" w:type="pct"/>
            <w:shd w:val="clear" w:color="auto" w:fill="4F81BD" w:themeFill="accent1"/>
            <w:noWrap/>
            <w:vAlign w:val="center"/>
          </w:tcPr>
          <w:p w14:paraId="65AAFDC0" w14:textId="77777777" w:rsidR="00A013FD" w:rsidRPr="00A013FD" w:rsidRDefault="00A013FD" w:rsidP="00971CF4">
            <w:pPr>
              <w:pStyle w:val="Tablehead"/>
              <w:rPr>
                <w:ins w:id="2670" w:author="Ross Norsworthy" w:date="2020-03-19T22:33:00Z"/>
              </w:rPr>
            </w:pPr>
            <w:ins w:id="2671" w:author="Ross Norsworthy" w:date="2020-03-19T22:33:00Z">
              <w:r w:rsidRPr="00A013FD">
                <w:t>ASM-MCS-1.16-2</w:t>
              </w:r>
            </w:ins>
          </w:p>
        </w:tc>
        <w:tc>
          <w:tcPr>
            <w:tcW w:w="336" w:type="pct"/>
            <w:shd w:val="clear" w:color="auto" w:fill="4F81BD" w:themeFill="accent1"/>
            <w:noWrap/>
            <w:vAlign w:val="center"/>
          </w:tcPr>
          <w:p w14:paraId="6BD5A429" w14:textId="77777777" w:rsidR="00A013FD" w:rsidRPr="00A013FD" w:rsidRDefault="00A013FD" w:rsidP="00971CF4">
            <w:pPr>
              <w:pStyle w:val="Tablehead"/>
              <w:rPr>
                <w:ins w:id="2672" w:author="Ross Norsworthy" w:date="2020-03-19T22:33:00Z"/>
              </w:rPr>
            </w:pPr>
            <w:ins w:id="2673" w:author="Ross Norsworthy" w:date="2020-03-19T22:33:00Z">
              <w:r w:rsidRPr="00A013FD">
                <w:t>ASM-MCS-1.16-3</w:t>
              </w:r>
            </w:ins>
          </w:p>
        </w:tc>
        <w:tc>
          <w:tcPr>
            <w:tcW w:w="345" w:type="pct"/>
            <w:shd w:val="clear" w:color="auto" w:fill="4F81BD" w:themeFill="accent1"/>
            <w:noWrap/>
            <w:vAlign w:val="center"/>
          </w:tcPr>
          <w:p w14:paraId="7E07AAEF" w14:textId="77777777" w:rsidR="00A013FD" w:rsidRPr="00A013FD" w:rsidRDefault="00A013FD" w:rsidP="00971CF4">
            <w:pPr>
              <w:pStyle w:val="Tablehead"/>
              <w:rPr>
                <w:ins w:id="2674" w:author="Ross Norsworthy" w:date="2020-03-19T22:33:00Z"/>
              </w:rPr>
            </w:pPr>
            <w:ins w:id="2675" w:author="Ross Norsworthy" w:date="2020-03-19T22:33:00Z">
              <w:r w:rsidRPr="00A013FD">
                <w:t>ASM-MCS-1.16-4</w:t>
              </w:r>
            </w:ins>
          </w:p>
        </w:tc>
        <w:tc>
          <w:tcPr>
            <w:tcW w:w="440" w:type="pct"/>
            <w:gridSpan w:val="2"/>
            <w:shd w:val="clear" w:color="auto" w:fill="4F81BD" w:themeFill="accent1"/>
            <w:noWrap/>
            <w:vAlign w:val="center"/>
          </w:tcPr>
          <w:p w14:paraId="07357E5A" w14:textId="77777777" w:rsidR="00A013FD" w:rsidRPr="00A013FD" w:rsidRDefault="00A013FD" w:rsidP="00971CF4">
            <w:pPr>
              <w:pStyle w:val="Tablehead"/>
              <w:rPr>
                <w:ins w:id="2676" w:author="Ross Norsworthy" w:date="2020-03-19T22:33:00Z"/>
              </w:rPr>
            </w:pPr>
            <w:ins w:id="2677" w:author="Ross Norsworthy" w:date="2020-03-19T22:33:00Z">
              <w:r w:rsidRPr="00A013FD">
                <w:t>ASM-MCS-1.16-5</w:t>
              </w:r>
            </w:ins>
          </w:p>
        </w:tc>
        <w:tc>
          <w:tcPr>
            <w:tcW w:w="399" w:type="pct"/>
            <w:shd w:val="clear" w:color="auto" w:fill="4F81BD" w:themeFill="accent1"/>
            <w:noWrap/>
            <w:vAlign w:val="center"/>
          </w:tcPr>
          <w:p w14:paraId="2A3CE8FC" w14:textId="77777777" w:rsidR="00A013FD" w:rsidRPr="00A013FD" w:rsidRDefault="00A013FD" w:rsidP="00971CF4">
            <w:pPr>
              <w:pStyle w:val="Tablehead"/>
              <w:rPr>
                <w:ins w:id="2678" w:author="Ross Norsworthy" w:date="2020-03-19T22:33:00Z"/>
              </w:rPr>
            </w:pPr>
            <w:ins w:id="2679" w:author="Ross Norsworthy" w:date="2020-03-19T22:33:00Z">
              <w:r w:rsidRPr="00A013FD">
                <w:t>ASM-MCS-1.16-6</w:t>
              </w:r>
            </w:ins>
          </w:p>
        </w:tc>
        <w:tc>
          <w:tcPr>
            <w:tcW w:w="399" w:type="pct"/>
            <w:shd w:val="clear" w:color="auto" w:fill="4F81BD" w:themeFill="accent1"/>
            <w:noWrap/>
            <w:vAlign w:val="center"/>
          </w:tcPr>
          <w:p w14:paraId="7DC2DE6A" w14:textId="77777777" w:rsidR="00A013FD" w:rsidRPr="00A013FD" w:rsidRDefault="00A013FD" w:rsidP="00971CF4">
            <w:pPr>
              <w:pStyle w:val="Tablehead"/>
              <w:rPr>
                <w:ins w:id="2680" w:author="Ross Norsworthy" w:date="2020-03-19T22:33:00Z"/>
              </w:rPr>
            </w:pPr>
            <w:ins w:id="2681" w:author="Ross Norsworthy" w:date="2020-03-19T22:33:00Z">
              <w:r w:rsidRPr="00A013FD">
                <w:t>ASM-MCS-1.16-7</w:t>
              </w:r>
            </w:ins>
          </w:p>
        </w:tc>
        <w:tc>
          <w:tcPr>
            <w:tcW w:w="400" w:type="pct"/>
            <w:gridSpan w:val="2"/>
            <w:shd w:val="clear" w:color="auto" w:fill="4F81BD" w:themeFill="accent1"/>
            <w:noWrap/>
            <w:vAlign w:val="center"/>
          </w:tcPr>
          <w:p w14:paraId="37DB84AA" w14:textId="77777777" w:rsidR="00A013FD" w:rsidRPr="00A013FD" w:rsidRDefault="00A013FD" w:rsidP="00971CF4">
            <w:pPr>
              <w:pStyle w:val="Tablehead"/>
              <w:rPr>
                <w:ins w:id="2682" w:author="Ross Norsworthy" w:date="2020-03-19T22:33:00Z"/>
                <w:szCs w:val="18"/>
              </w:rPr>
            </w:pPr>
          </w:p>
        </w:tc>
        <w:tc>
          <w:tcPr>
            <w:tcW w:w="399" w:type="pct"/>
            <w:shd w:val="clear" w:color="auto" w:fill="4F81BD" w:themeFill="accent1"/>
            <w:noWrap/>
            <w:vAlign w:val="center"/>
          </w:tcPr>
          <w:p w14:paraId="7B7D46D8" w14:textId="77777777" w:rsidR="00A013FD" w:rsidRPr="00A013FD" w:rsidRDefault="00A013FD" w:rsidP="00971CF4">
            <w:pPr>
              <w:pStyle w:val="Tablehead"/>
              <w:rPr>
                <w:ins w:id="2683" w:author="Ross Norsworthy" w:date="2020-03-19T22:33:00Z"/>
                <w:szCs w:val="18"/>
              </w:rPr>
            </w:pPr>
          </w:p>
        </w:tc>
        <w:tc>
          <w:tcPr>
            <w:tcW w:w="385" w:type="pct"/>
            <w:shd w:val="clear" w:color="auto" w:fill="4F81BD" w:themeFill="accent1"/>
            <w:noWrap/>
            <w:vAlign w:val="center"/>
          </w:tcPr>
          <w:p w14:paraId="1013CB8D" w14:textId="77777777" w:rsidR="00A013FD" w:rsidRPr="00A013FD" w:rsidRDefault="00A013FD" w:rsidP="00971CF4">
            <w:pPr>
              <w:pStyle w:val="Tablehead"/>
              <w:rPr>
                <w:ins w:id="2684" w:author="Ross Norsworthy" w:date="2020-03-19T22:33:00Z"/>
                <w:szCs w:val="18"/>
              </w:rPr>
            </w:pPr>
          </w:p>
        </w:tc>
        <w:tc>
          <w:tcPr>
            <w:tcW w:w="414" w:type="pct"/>
            <w:shd w:val="clear" w:color="auto" w:fill="4F81BD" w:themeFill="accent1"/>
            <w:noWrap/>
            <w:vAlign w:val="center"/>
          </w:tcPr>
          <w:p w14:paraId="62749618" w14:textId="77777777" w:rsidR="00A013FD" w:rsidRPr="00A013FD" w:rsidRDefault="00A013FD" w:rsidP="00971CF4">
            <w:pPr>
              <w:pStyle w:val="Tablehead"/>
              <w:rPr>
                <w:ins w:id="2685" w:author="Ross Norsworthy" w:date="2020-03-19T22:33:00Z"/>
                <w:szCs w:val="18"/>
              </w:rPr>
            </w:pPr>
          </w:p>
        </w:tc>
      </w:tr>
      <w:tr w:rsidR="00A013FD" w:rsidRPr="00A013FD" w14:paraId="69282F28" w14:textId="77777777" w:rsidTr="00BF604E">
        <w:trPr>
          <w:trHeight w:val="300"/>
          <w:ins w:id="2686" w:author="Ross Norsworthy" w:date="2020-03-19T22:33:00Z"/>
        </w:trPr>
        <w:tc>
          <w:tcPr>
            <w:tcW w:w="742" w:type="pct"/>
            <w:shd w:val="clear" w:color="auto" w:fill="auto"/>
            <w:noWrap/>
            <w:vAlign w:val="bottom"/>
          </w:tcPr>
          <w:p w14:paraId="2EC1E7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87" w:author="Ross Norsworthy" w:date="2020-03-19T22:33:00Z"/>
                <w:sz w:val="20"/>
              </w:rPr>
            </w:pPr>
            <w:ins w:id="2688" w:author="Ross Norsworthy" w:date="2020-03-19T22:33:00Z">
              <w:r w:rsidRPr="00A013FD">
                <w:rPr>
                  <w:sz w:val="20"/>
                </w:rPr>
                <w:t>Link ID</w:t>
              </w:r>
            </w:ins>
          </w:p>
        </w:tc>
        <w:tc>
          <w:tcPr>
            <w:tcW w:w="378" w:type="pct"/>
            <w:shd w:val="clear" w:color="auto" w:fill="auto"/>
            <w:noWrap/>
            <w:vAlign w:val="bottom"/>
          </w:tcPr>
          <w:p w14:paraId="5FEAFC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89" w:author="Ross Norsworthy" w:date="2020-03-19T22:33:00Z"/>
                <w:sz w:val="20"/>
              </w:rPr>
            </w:pPr>
            <w:ins w:id="2690" w:author="Ross Norsworthy" w:date="2020-03-19T22:33:00Z">
              <w:r w:rsidRPr="00A013FD">
                <w:rPr>
                  <w:sz w:val="20"/>
                </w:rPr>
                <w:t>1</w:t>
              </w:r>
            </w:ins>
          </w:p>
        </w:tc>
        <w:tc>
          <w:tcPr>
            <w:tcW w:w="364" w:type="pct"/>
            <w:shd w:val="clear" w:color="auto" w:fill="auto"/>
            <w:noWrap/>
            <w:vAlign w:val="bottom"/>
          </w:tcPr>
          <w:p w14:paraId="54E8D4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91" w:author="Ross Norsworthy" w:date="2020-03-19T22:33:00Z"/>
                <w:sz w:val="20"/>
              </w:rPr>
            </w:pPr>
            <w:ins w:id="2692" w:author="Ross Norsworthy" w:date="2020-03-19T22:33:00Z">
              <w:r w:rsidRPr="00A013FD">
                <w:rPr>
                  <w:sz w:val="20"/>
                </w:rPr>
                <w:t>2</w:t>
              </w:r>
            </w:ins>
          </w:p>
        </w:tc>
        <w:tc>
          <w:tcPr>
            <w:tcW w:w="336" w:type="pct"/>
            <w:shd w:val="clear" w:color="auto" w:fill="auto"/>
            <w:noWrap/>
            <w:vAlign w:val="bottom"/>
          </w:tcPr>
          <w:p w14:paraId="033282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93" w:author="Ross Norsworthy" w:date="2020-03-19T22:33:00Z"/>
                <w:sz w:val="20"/>
              </w:rPr>
            </w:pPr>
            <w:ins w:id="2694" w:author="Ross Norsworthy" w:date="2020-03-19T22:33:00Z">
              <w:r w:rsidRPr="00A013FD">
                <w:rPr>
                  <w:sz w:val="20"/>
                </w:rPr>
                <w:t>3</w:t>
              </w:r>
            </w:ins>
          </w:p>
        </w:tc>
        <w:tc>
          <w:tcPr>
            <w:tcW w:w="345" w:type="pct"/>
            <w:shd w:val="clear" w:color="auto" w:fill="auto"/>
            <w:noWrap/>
            <w:vAlign w:val="bottom"/>
          </w:tcPr>
          <w:p w14:paraId="43CDE9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95" w:author="Ross Norsworthy" w:date="2020-03-19T22:33:00Z"/>
                <w:sz w:val="18"/>
                <w:szCs w:val="18"/>
              </w:rPr>
            </w:pPr>
            <w:ins w:id="2696" w:author="Ross Norsworthy" w:date="2020-03-19T22:33:00Z">
              <w:r w:rsidRPr="00A013FD">
                <w:rPr>
                  <w:sz w:val="18"/>
                  <w:szCs w:val="18"/>
                </w:rPr>
                <w:t>4 (SAT)</w:t>
              </w:r>
            </w:ins>
          </w:p>
        </w:tc>
        <w:tc>
          <w:tcPr>
            <w:tcW w:w="440" w:type="pct"/>
            <w:gridSpan w:val="2"/>
            <w:shd w:val="clear" w:color="auto" w:fill="auto"/>
            <w:noWrap/>
            <w:vAlign w:val="bottom"/>
          </w:tcPr>
          <w:p w14:paraId="4D8A25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97" w:author="Ross Norsworthy" w:date="2020-03-19T22:33:00Z"/>
                <w:sz w:val="20"/>
              </w:rPr>
            </w:pPr>
            <w:ins w:id="2698" w:author="Ross Norsworthy" w:date="2020-03-19T22:33:00Z">
              <w:r w:rsidRPr="00A013FD">
                <w:rPr>
                  <w:sz w:val="20"/>
                </w:rPr>
                <w:t>5</w:t>
              </w:r>
            </w:ins>
          </w:p>
        </w:tc>
        <w:tc>
          <w:tcPr>
            <w:tcW w:w="399" w:type="pct"/>
            <w:shd w:val="clear" w:color="auto" w:fill="auto"/>
            <w:noWrap/>
            <w:vAlign w:val="bottom"/>
          </w:tcPr>
          <w:p w14:paraId="47D280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699" w:author="Ross Norsworthy" w:date="2020-03-19T22:33:00Z"/>
                <w:sz w:val="20"/>
              </w:rPr>
            </w:pPr>
            <w:ins w:id="2700" w:author="Ross Norsworthy" w:date="2020-03-19T22:33:00Z">
              <w:r w:rsidRPr="00A013FD">
                <w:rPr>
                  <w:sz w:val="20"/>
                </w:rPr>
                <w:t>6</w:t>
              </w:r>
            </w:ins>
          </w:p>
        </w:tc>
        <w:tc>
          <w:tcPr>
            <w:tcW w:w="399" w:type="pct"/>
            <w:shd w:val="clear" w:color="auto" w:fill="auto"/>
            <w:noWrap/>
            <w:vAlign w:val="bottom"/>
          </w:tcPr>
          <w:p w14:paraId="7199C2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01" w:author="Ross Norsworthy" w:date="2020-03-19T22:33:00Z"/>
                <w:sz w:val="20"/>
              </w:rPr>
            </w:pPr>
            <w:ins w:id="2702" w:author="Ross Norsworthy" w:date="2020-03-19T22:33:00Z">
              <w:r w:rsidRPr="00A013FD">
                <w:rPr>
                  <w:sz w:val="20"/>
                </w:rPr>
                <w:t>7</w:t>
              </w:r>
            </w:ins>
          </w:p>
        </w:tc>
        <w:tc>
          <w:tcPr>
            <w:tcW w:w="400" w:type="pct"/>
            <w:gridSpan w:val="2"/>
            <w:shd w:val="clear" w:color="auto" w:fill="auto"/>
            <w:noWrap/>
            <w:vAlign w:val="bottom"/>
          </w:tcPr>
          <w:p w14:paraId="32CAE4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03" w:author="Ross Norsworthy" w:date="2020-03-19T22:33:00Z"/>
                <w:sz w:val="20"/>
              </w:rPr>
            </w:pPr>
            <w:ins w:id="2704" w:author="Ross Norsworthy" w:date="2020-03-19T22:33:00Z">
              <w:r w:rsidRPr="00A013FD">
                <w:rPr>
                  <w:sz w:val="20"/>
                </w:rPr>
                <w:t xml:space="preserve">8 </w:t>
              </w:r>
              <w:r w:rsidRPr="00A013FD">
                <w:rPr>
                  <w:sz w:val="20"/>
                  <w:vertAlign w:val="superscript"/>
                </w:rPr>
                <w:t>(1)</w:t>
              </w:r>
            </w:ins>
          </w:p>
        </w:tc>
        <w:tc>
          <w:tcPr>
            <w:tcW w:w="399" w:type="pct"/>
            <w:shd w:val="clear" w:color="auto" w:fill="auto"/>
            <w:noWrap/>
            <w:vAlign w:val="bottom"/>
          </w:tcPr>
          <w:p w14:paraId="2CBB9D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05" w:author="Ross Norsworthy" w:date="2020-03-19T22:33:00Z"/>
                <w:sz w:val="20"/>
              </w:rPr>
            </w:pPr>
            <w:ins w:id="2706" w:author="Ross Norsworthy" w:date="2020-03-19T22:33:00Z">
              <w:r w:rsidRPr="00A013FD">
                <w:rPr>
                  <w:sz w:val="20"/>
                </w:rPr>
                <w:t xml:space="preserve">9 </w:t>
              </w:r>
              <w:r w:rsidRPr="00A013FD">
                <w:rPr>
                  <w:sz w:val="20"/>
                  <w:vertAlign w:val="superscript"/>
                </w:rPr>
                <w:t>(1)</w:t>
              </w:r>
            </w:ins>
          </w:p>
        </w:tc>
        <w:tc>
          <w:tcPr>
            <w:tcW w:w="385" w:type="pct"/>
            <w:shd w:val="clear" w:color="auto" w:fill="auto"/>
            <w:noWrap/>
            <w:vAlign w:val="bottom"/>
          </w:tcPr>
          <w:p w14:paraId="349ACF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07" w:author="Ross Norsworthy" w:date="2020-03-19T22:33:00Z"/>
                <w:sz w:val="20"/>
              </w:rPr>
            </w:pPr>
            <w:ins w:id="2708" w:author="Ross Norsworthy" w:date="2020-03-19T22:33:00Z">
              <w:r w:rsidRPr="00A013FD">
                <w:rPr>
                  <w:sz w:val="20"/>
                </w:rPr>
                <w:t xml:space="preserve">10 </w:t>
              </w:r>
              <w:r w:rsidRPr="00A013FD">
                <w:rPr>
                  <w:sz w:val="20"/>
                  <w:vertAlign w:val="superscript"/>
                </w:rPr>
                <w:t>(1)</w:t>
              </w:r>
            </w:ins>
          </w:p>
        </w:tc>
        <w:tc>
          <w:tcPr>
            <w:tcW w:w="414" w:type="pct"/>
            <w:shd w:val="clear" w:color="auto" w:fill="auto"/>
            <w:noWrap/>
            <w:vAlign w:val="bottom"/>
          </w:tcPr>
          <w:p w14:paraId="321EF8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09" w:author="Ross Norsworthy" w:date="2020-03-19T22:33:00Z"/>
                <w:sz w:val="20"/>
              </w:rPr>
            </w:pPr>
          </w:p>
        </w:tc>
      </w:tr>
      <w:tr w:rsidR="00A013FD" w:rsidRPr="00A013FD" w14:paraId="29757108" w14:textId="77777777" w:rsidTr="00BF604E">
        <w:trPr>
          <w:trHeight w:val="300"/>
          <w:ins w:id="2710" w:author="Ross Norsworthy" w:date="2020-03-19T22:33:00Z"/>
        </w:trPr>
        <w:tc>
          <w:tcPr>
            <w:tcW w:w="742" w:type="pct"/>
            <w:shd w:val="clear" w:color="auto" w:fill="auto"/>
            <w:noWrap/>
            <w:vAlign w:val="bottom"/>
          </w:tcPr>
          <w:p w14:paraId="45A610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11" w:author="Ross Norsworthy" w:date="2020-03-19T22:33:00Z"/>
                <w:sz w:val="20"/>
              </w:rPr>
            </w:pPr>
            <w:ins w:id="2712" w:author="Ross Norsworthy" w:date="2020-03-19T22:33:00Z">
              <w:r w:rsidRPr="00A013FD">
                <w:rPr>
                  <w:sz w:val="20"/>
                </w:rPr>
                <w:t>Channel BW</w:t>
              </w:r>
            </w:ins>
          </w:p>
        </w:tc>
        <w:tc>
          <w:tcPr>
            <w:tcW w:w="3844" w:type="pct"/>
            <w:gridSpan w:val="12"/>
            <w:shd w:val="clear" w:color="auto" w:fill="auto"/>
            <w:noWrap/>
            <w:vAlign w:val="bottom"/>
          </w:tcPr>
          <w:p w14:paraId="0ED52D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13" w:author="Ross Norsworthy" w:date="2020-03-19T22:33:00Z"/>
                <w:sz w:val="20"/>
              </w:rPr>
            </w:pPr>
            <w:ins w:id="2714" w:author="Ross Norsworthy" w:date="2020-03-19T22:33:00Z">
              <w:r w:rsidRPr="00A013FD">
                <w:rPr>
                  <w:sz w:val="20"/>
                </w:rPr>
                <w:t>16</w:t>
              </w:r>
            </w:ins>
          </w:p>
        </w:tc>
        <w:tc>
          <w:tcPr>
            <w:tcW w:w="414" w:type="pct"/>
            <w:shd w:val="clear" w:color="auto" w:fill="auto"/>
            <w:noWrap/>
            <w:vAlign w:val="bottom"/>
          </w:tcPr>
          <w:p w14:paraId="232DA7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15" w:author="Ross Norsworthy" w:date="2020-03-19T22:33:00Z"/>
                <w:sz w:val="20"/>
              </w:rPr>
            </w:pPr>
            <w:ins w:id="2716" w:author="Ross Norsworthy" w:date="2020-03-19T22:33:00Z">
              <w:r w:rsidRPr="00A013FD">
                <w:rPr>
                  <w:sz w:val="20"/>
                </w:rPr>
                <w:t>kHz</w:t>
              </w:r>
            </w:ins>
          </w:p>
        </w:tc>
      </w:tr>
      <w:tr w:rsidR="00A013FD" w:rsidRPr="00A013FD" w14:paraId="190DD710" w14:textId="77777777" w:rsidTr="00BF604E">
        <w:trPr>
          <w:trHeight w:val="300"/>
          <w:ins w:id="2717" w:author="Ross Norsworthy" w:date="2020-03-19T22:33:00Z"/>
        </w:trPr>
        <w:tc>
          <w:tcPr>
            <w:tcW w:w="742" w:type="pct"/>
            <w:shd w:val="clear" w:color="auto" w:fill="auto"/>
            <w:noWrap/>
            <w:vAlign w:val="bottom"/>
          </w:tcPr>
          <w:p w14:paraId="197DF7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18" w:author="Ross Norsworthy" w:date="2020-03-19T22:33:00Z"/>
                <w:sz w:val="20"/>
              </w:rPr>
            </w:pPr>
            <w:ins w:id="2719" w:author="Ross Norsworthy" w:date="2020-03-19T22:33:00Z">
              <w:r w:rsidRPr="00A013FD">
                <w:rPr>
                  <w:sz w:val="20"/>
                </w:rPr>
                <w:t xml:space="preserve">Roll off filtering </w:t>
              </w:r>
              <w:r w:rsidRPr="00A013FD">
                <w:rPr>
                  <w:sz w:val="20"/>
                  <w:vertAlign w:val="superscript"/>
                </w:rPr>
                <w:t>(2)</w:t>
              </w:r>
            </w:ins>
          </w:p>
        </w:tc>
        <w:tc>
          <w:tcPr>
            <w:tcW w:w="3844" w:type="pct"/>
            <w:gridSpan w:val="12"/>
            <w:shd w:val="clear" w:color="auto" w:fill="auto"/>
            <w:noWrap/>
            <w:vAlign w:val="bottom"/>
          </w:tcPr>
          <w:p w14:paraId="108441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20" w:author="Ross Norsworthy" w:date="2020-03-19T22:33:00Z"/>
                <w:sz w:val="20"/>
              </w:rPr>
            </w:pPr>
            <w:ins w:id="2721" w:author="Ross Norsworthy" w:date="2020-03-19T22:33:00Z">
              <w:r w:rsidRPr="00A013FD">
                <w:rPr>
                  <w:sz w:val="20"/>
                </w:rPr>
                <w:t>0.35</w:t>
              </w:r>
            </w:ins>
          </w:p>
        </w:tc>
        <w:tc>
          <w:tcPr>
            <w:tcW w:w="414" w:type="pct"/>
            <w:shd w:val="clear" w:color="auto" w:fill="auto"/>
            <w:noWrap/>
            <w:vAlign w:val="bottom"/>
          </w:tcPr>
          <w:p w14:paraId="3CD381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22" w:author="Ross Norsworthy" w:date="2020-03-19T22:33:00Z"/>
                <w:sz w:val="20"/>
              </w:rPr>
            </w:pPr>
          </w:p>
        </w:tc>
      </w:tr>
      <w:tr w:rsidR="00A013FD" w:rsidRPr="00A013FD" w14:paraId="718F8285" w14:textId="77777777" w:rsidTr="00BF604E">
        <w:trPr>
          <w:trHeight w:val="300"/>
          <w:ins w:id="2723" w:author="Ross Norsworthy" w:date="2020-03-19T22:33:00Z"/>
        </w:trPr>
        <w:tc>
          <w:tcPr>
            <w:tcW w:w="742" w:type="pct"/>
            <w:shd w:val="clear" w:color="auto" w:fill="auto"/>
            <w:noWrap/>
            <w:vAlign w:val="bottom"/>
          </w:tcPr>
          <w:p w14:paraId="43002E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24" w:author="Ross Norsworthy" w:date="2020-03-19T22:33:00Z"/>
                <w:sz w:val="20"/>
              </w:rPr>
            </w:pPr>
            <w:ins w:id="2725" w:author="Ross Norsworthy" w:date="2020-03-19T22:33:00Z">
              <w:r w:rsidRPr="00A013FD">
                <w:rPr>
                  <w:sz w:val="20"/>
                </w:rPr>
                <w:t>Signal BW</w:t>
              </w:r>
            </w:ins>
          </w:p>
        </w:tc>
        <w:tc>
          <w:tcPr>
            <w:tcW w:w="3844" w:type="pct"/>
            <w:gridSpan w:val="12"/>
            <w:shd w:val="clear" w:color="auto" w:fill="auto"/>
            <w:noWrap/>
            <w:vAlign w:val="bottom"/>
          </w:tcPr>
          <w:p w14:paraId="7913D5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26" w:author="Ross Norsworthy" w:date="2020-03-19T22:33:00Z"/>
                <w:sz w:val="20"/>
              </w:rPr>
            </w:pPr>
            <w:ins w:id="2727" w:author="Ross Norsworthy" w:date="2020-03-19T22:33:00Z">
              <w:r w:rsidRPr="00A013FD">
                <w:rPr>
                  <w:sz w:val="20"/>
                </w:rPr>
                <w:t>13.0</w:t>
              </w:r>
            </w:ins>
          </w:p>
        </w:tc>
        <w:tc>
          <w:tcPr>
            <w:tcW w:w="414" w:type="pct"/>
            <w:shd w:val="clear" w:color="auto" w:fill="auto"/>
            <w:noWrap/>
            <w:vAlign w:val="bottom"/>
          </w:tcPr>
          <w:p w14:paraId="090074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28" w:author="Ross Norsworthy" w:date="2020-03-19T22:33:00Z"/>
                <w:sz w:val="20"/>
              </w:rPr>
            </w:pPr>
            <w:ins w:id="2729" w:author="Ross Norsworthy" w:date="2020-03-19T22:33:00Z">
              <w:r w:rsidRPr="00A013FD">
                <w:rPr>
                  <w:sz w:val="20"/>
                </w:rPr>
                <w:t>kHz</w:t>
              </w:r>
            </w:ins>
          </w:p>
        </w:tc>
      </w:tr>
      <w:tr w:rsidR="00A013FD" w:rsidRPr="00A013FD" w14:paraId="524F8288" w14:textId="77777777" w:rsidTr="00BF604E">
        <w:trPr>
          <w:trHeight w:val="300"/>
          <w:ins w:id="2730" w:author="Ross Norsworthy" w:date="2020-03-19T22:33:00Z"/>
        </w:trPr>
        <w:tc>
          <w:tcPr>
            <w:tcW w:w="742" w:type="pct"/>
            <w:shd w:val="clear" w:color="auto" w:fill="auto"/>
            <w:noWrap/>
            <w:vAlign w:val="bottom"/>
          </w:tcPr>
          <w:p w14:paraId="298F12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31" w:author="Ross Norsworthy" w:date="2020-03-19T22:33:00Z"/>
                <w:sz w:val="20"/>
              </w:rPr>
            </w:pPr>
            <w:ins w:id="2732" w:author="Ross Norsworthy" w:date="2020-03-19T22:33:00Z">
              <w:r w:rsidRPr="00A013FD">
                <w:rPr>
                  <w:sz w:val="20"/>
                </w:rPr>
                <w:t>Symbol rate</w:t>
              </w:r>
            </w:ins>
          </w:p>
        </w:tc>
        <w:tc>
          <w:tcPr>
            <w:tcW w:w="3844" w:type="pct"/>
            <w:gridSpan w:val="12"/>
            <w:tcBorders>
              <w:bottom w:val="single" w:sz="4" w:space="0" w:color="auto"/>
            </w:tcBorders>
            <w:shd w:val="clear" w:color="auto" w:fill="auto"/>
            <w:noWrap/>
            <w:vAlign w:val="bottom"/>
          </w:tcPr>
          <w:p w14:paraId="70C24E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33" w:author="Ross Norsworthy" w:date="2020-03-19T22:33:00Z"/>
                <w:sz w:val="20"/>
              </w:rPr>
            </w:pPr>
            <w:ins w:id="2734" w:author="Ross Norsworthy" w:date="2020-03-19T22:33:00Z">
              <w:r w:rsidRPr="00A013FD">
                <w:rPr>
                  <w:sz w:val="20"/>
                </w:rPr>
                <w:t>9.6</w:t>
              </w:r>
            </w:ins>
          </w:p>
        </w:tc>
        <w:tc>
          <w:tcPr>
            <w:tcW w:w="414" w:type="pct"/>
            <w:shd w:val="clear" w:color="auto" w:fill="auto"/>
            <w:noWrap/>
            <w:vAlign w:val="bottom"/>
          </w:tcPr>
          <w:p w14:paraId="693C88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35" w:author="Ross Norsworthy" w:date="2020-03-19T22:33:00Z"/>
                <w:sz w:val="20"/>
              </w:rPr>
            </w:pPr>
            <w:ins w:id="2736" w:author="Ross Norsworthy" w:date="2020-03-19T22:33:00Z">
              <w:r w:rsidRPr="00A013FD">
                <w:rPr>
                  <w:sz w:val="20"/>
                </w:rPr>
                <w:t>ksps</w:t>
              </w:r>
            </w:ins>
          </w:p>
        </w:tc>
      </w:tr>
      <w:tr w:rsidR="00A013FD" w:rsidRPr="00A013FD" w14:paraId="585E085B" w14:textId="77777777" w:rsidTr="00BF604E">
        <w:trPr>
          <w:trHeight w:val="300"/>
          <w:ins w:id="2737" w:author="Ross Norsworthy" w:date="2020-03-19T22:33:00Z"/>
        </w:trPr>
        <w:tc>
          <w:tcPr>
            <w:tcW w:w="742" w:type="pct"/>
            <w:shd w:val="clear" w:color="auto" w:fill="FFFFFF" w:themeFill="background1"/>
            <w:noWrap/>
            <w:vAlign w:val="bottom"/>
          </w:tcPr>
          <w:p w14:paraId="4F4F78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38" w:author="Ross Norsworthy" w:date="2020-03-19T22:33:00Z"/>
                <w:sz w:val="20"/>
              </w:rPr>
            </w:pPr>
            <w:ins w:id="2739" w:author="Ross Norsworthy" w:date="2020-03-19T22:33:00Z">
              <w:r w:rsidRPr="00A013FD">
                <w:rPr>
                  <w:sz w:val="20"/>
                </w:rPr>
                <w:t>PAPR (example)</w:t>
              </w:r>
            </w:ins>
          </w:p>
        </w:tc>
        <w:tc>
          <w:tcPr>
            <w:tcW w:w="378" w:type="pct"/>
            <w:tcBorders>
              <w:bottom w:val="single" w:sz="4" w:space="0" w:color="auto"/>
              <w:right w:val="nil"/>
            </w:tcBorders>
            <w:shd w:val="clear" w:color="auto" w:fill="FFFFFF" w:themeFill="background1"/>
            <w:noWrap/>
            <w:vAlign w:val="bottom"/>
          </w:tcPr>
          <w:p w14:paraId="36C1DE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0" w:author="Ross Norsworthy" w:date="2020-03-19T22:33:00Z"/>
                <w:sz w:val="20"/>
              </w:rPr>
            </w:pPr>
            <w:ins w:id="2741" w:author="Ross Norsworthy" w:date="2020-03-19T22:33:00Z">
              <w:r w:rsidRPr="00A013FD">
                <w:rPr>
                  <w:sz w:val="20"/>
                </w:rPr>
                <w:t>3.35</w:t>
              </w:r>
            </w:ins>
          </w:p>
        </w:tc>
        <w:tc>
          <w:tcPr>
            <w:tcW w:w="364" w:type="pct"/>
            <w:tcBorders>
              <w:left w:val="nil"/>
              <w:bottom w:val="single" w:sz="4" w:space="0" w:color="auto"/>
              <w:right w:val="nil"/>
            </w:tcBorders>
            <w:shd w:val="clear" w:color="auto" w:fill="FFFFFF" w:themeFill="background1"/>
            <w:noWrap/>
            <w:vAlign w:val="bottom"/>
          </w:tcPr>
          <w:p w14:paraId="468240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2" w:author="Ross Norsworthy" w:date="2020-03-19T22:33:00Z"/>
                <w:sz w:val="20"/>
              </w:rPr>
            </w:pPr>
          </w:p>
        </w:tc>
        <w:tc>
          <w:tcPr>
            <w:tcW w:w="336" w:type="pct"/>
            <w:tcBorders>
              <w:left w:val="nil"/>
              <w:bottom w:val="single" w:sz="4" w:space="0" w:color="auto"/>
              <w:right w:val="nil"/>
            </w:tcBorders>
            <w:shd w:val="clear" w:color="auto" w:fill="FFFFFF" w:themeFill="background1"/>
            <w:noWrap/>
            <w:vAlign w:val="bottom"/>
          </w:tcPr>
          <w:p w14:paraId="0DE0F5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3" w:author="Ross Norsworthy" w:date="2020-03-19T22:33:00Z"/>
                <w:sz w:val="20"/>
              </w:rPr>
            </w:pPr>
          </w:p>
        </w:tc>
        <w:tc>
          <w:tcPr>
            <w:tcW w:w="345" w:type="pct"/>
            <w:tcBorders>
              <w:left w:val="nil"/>
              <w:bottom w:val="single" w:sz="4" w:space="0" w:color="auto"/>
              <w:right w:val="nil"/>
            </w:tcBorders>
            <w:shd w:val="clear" w:color="auto" w:fill="FFFFFF" w:themeFill="background1"/>
            <w:noWrap/>
            <w:vAlign w:val="bottom"/>
          </w:tcPr>
          <w:p w14:paraId="0A402F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4" w:author="Ross Norsworthy" w:date="2020-03-19T22:33:00Z"/>
                <w:sz w:val="20"/>
              </w:rPr>
            </w:pPr>
          </w:p>
        </w:tc>
        <w:tc>
          <w:tcPr>
            <w:tcW w:w="440" w:type="pct"/>
            <w:gridSpan w:val="2"/>
            <w:tcBorders>
              <w:left w:val="nil"/>
              <w:bottom w:val="single" w:sz="4" w:space="0" w:color="auto"/>
              <w:right w:val="nil"/>
            </w:tcBorders>
            <w:shd w:val="clear" w:color="auto" w:fill="FFFFFF" w:themeFill="background1"/>
            <w:noWrap/>
            <w:vAlign w:val="bottom"/>
          </w:tcPr>
          <w:p w14:paraId="5B6BF5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5" w:author="Ross Norsworthy" w:date="2020-03-19T22:33:00Z"/>
                <w:sz w:val="20"/>
              </w:rPr>
            </w:pPr>
          </w:p>
        </w:tc>
        <w:tc>
          <w:tcPr>
            <w:tcW w:w="399" w:type="pct"/>
            <w:tcBorders>
              <w:left w:val="nil"/>
              <w:bottom w:val="single" w:sz="4" w:space="0" w:color="auto"/>
              <w:right w:val="nil"/>
            </w:tcBorders>
            <w:shd w:val="clear" w:color="auto" w:fill="FFFFFF" w:themeFill="background1"/>
            <w:noWrap/>
            <w:vAlign w:val="bottom"/>
          </w:tcPr>
          <w:p w14:paraId="57BCF1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6" w:author="Ross Norsworthy" w:date="2020-03-19T22:33:00Z"/>
                <w:sz w:val="20"/>
              </w:rPr>
            </w:pPr>
          </w:p>
        </w:tc>
        <w:tc>
          <w:tcPr>
            <w:tcW w:w="399" w:type="pct"/>
            <w:tcBorders>
              <w:left w:val="nil"/>
              <w:bottom w:val="single" w:sz="4" w:space="0" w:color="auto"/>
              <w:right w:val="nil"/>
            </w:tcBorders>
            <w:shd w:val="clear" w:color="auto" w:fill="FFFFFF" w:themeFill="background1"/>
            <w:noWrap/>
            <w:vAlign w:val="bottom"/>
          </w:tcPr>
          <w:p w14:paraId="068694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7" w:author="Ross Norsworthy" w:date="2020-03-19T22:33:00Z"/>
                <w:sz w:val="20"/>
              </w:rPr>
            </w:pPr>
          </w:p>
        </w:tc>
        <w:tc>
          <w:tcPr>
            <w:tcW w:w="400" w:type="pct"/>
            <w:gridSpan w:val="2"/>
            <w:tcBorders>
              <w:left w:val="nil"/>
              <w:bottom w:val="single" w:sz="4" w:space="0" w:color="auto"/>
              <w:right w:val="nil"/>
            </w:tcBorders>
            <w:shd w:val="clear" w:color="auto" w:fill="FFFFFF" w:themeFill="background1"/>
            <w:noWrap/>
            <w:vAlign w:val="bottom"/>
          </w:tcPr>
          <w:p w14:paraId="73FEAB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8" w:author="Ross Norsworthy" w:date="2020-03-19T22:33:00Z"/>
                <w:sz w:val="20"/>
              </w:rPr>
            </w:pPr>
          </w:p>
        </w:tc>
        <w:tc>
          <w:tcPr>
            <w:tcW w:w="399" w:type="pct"/>
            <w:tcBorders>
              <w:left w:val="nil"/>
              <w:bottom w:val="single" w:sz="4" w:space="0" w:color="auto"/>
              <w:right w:val="nil"/>
            </w:tcBorders>
            <w:shd w:val="clear" w:color="auto" w:fill="FFFFFF" w:themeFill="background1"/>
            <w:noWrap/>
            <w:vAlign w:val="bottom"/>
          </w:tcPr>
          <w:p w14:paraId="0BF922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49" w:author="Ross Norsworthy" w:date="2020-03-19T22:33:00Z"/>
                <w:sz w:val="20"/>
              </w:rPr>
            </w:pPr>
          </w:p>
        </w:tc>
        <w:tc>
          <w:tcPr>
            <w:tcW w:w="385" w:type="pct"/>
            <w:tcBorders>
              <w:left w:val="nil"/>
              <w:bottom w:val="single" w:sz="4" w:space="0" w:color="auto"/>
            </w:tcBorders>
            <w:shd w:val="clear" w:color="auto" w:fill="FFFFFF" w:themeFill="background1"/>
            <w:noWrap/>
            <w:vAlign w:val="bottom"/>
          </w:tcPr>
          <w:p w14:paraId="6FBFBD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0" w:author="Ross Norsworthy" w:date="2020-03-19T22:33:00Z"/>
                <w:sz w:val="20"/>
              </w:rPr>
            </w:pPr>
          </w:p>
        </w:tc>
        <w:tc>
          <w:tcPr>
            <w:tcW w:w="414" w:type="pct"/>
            <w:shd w:val="clear" w:color="auto" w:fill="FFFFFF" w:themeFill="background1"/>
            <w:noWrap/>
            <w:vAlign w:val="bottom"/>
          </w:tcPr>
          <w:p w14:paraId="29E885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1" w:author="Ross Norsworthy" w:date="2020-03-19T22:33:00Z"/>
                <w:sz w:val="20"/>
              </w:rPr>
            </w:pPr>
            <w:ins w:id="2752" w:author="Ross Norsworthy" w:date="2020-03-19T22:33:00Z">
              <w:r w:rsidRPr="00A013FD">
                <w:rPr>
                  <w:sz w:val="20"/>
                </w:rPr>
                <w:t>dB</w:t>
              </w:r>
            </w:ins>
          </w:p>
        </w:tc>
      </w:tr>
      <w:tr w:rsidR="00A013FD" w:rsidRPr="00A013FD" w14:paraId="540E738C" w14:textId="77777777" w:rsidTr="00BF604E">
        <w:trPr>
          <w:trHeight w:val="300"/>
          <w:ins w:id="2753" w:author="Ross Norsworthy" w:date="2020-03-19T22:33:00Z"/>
        </w:trPr>
        <w:tc>
          <w:tcPr>
            <w:tcW w:w="742" w:type="pct"/>
            <w:shd w:val="clear" w:color="auto" w:fill="FFFFFF" w:themeFill="background1"/>
            <w:noWrap/>
            <w:vAlign w:val="bottom"/>
          </w:tcPr>
          <w:p w14:paraId="2A736D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4" w:author="Ross Norsworthy" w:date="2020-03-19T22:33:00Z"/>
                <w:sz w:val="20"/>
              </w:rPr>
            </w:pPr>
            <w:ins w:id="2755" w:author="Ross Norsworthy" w:date="2020-03-19T22:33:00Z">
              <w:r w:rsidRPr="00A013FD">
                <w:rPr>
                  <w:sz w:val="20"/>
                </w:rPr>
                <w:t>Output average power</w:t>
              </w:r>
            </w:ins>
          </w:p>
        </w:tc>
        <w:tc>
          <w:tcPr>
            <w:tcW w:w="378" w:type="pct"/>
            <w:tcBorders>
              <w:right w:val="nil"/>
            </w:tcBorders>
            <w:shd w:val="clear" w:color="auto" w:fill="FFFFFF" w:themeFill="background1"/>
            <w:noWrap/>
            <w:vAlign w:val="bottom"/>
          </w:tcPr>
          <w:p w14:paraId="2931AE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6" w:author="Ross Norsworthy" w:date="2020-03-19T22:33:00Z"/>
                <w:sz w:val="20"/>
              </w:rPr>
            </w:pPr>
            <w:ins w:id="2757" w:author="Ross Norsworthy" w:date="2020-03-19T22:33:00Z">
              <w:r w:rsidRPr="00A013FD">
                <w:rPr>
                  <w:sz w:val="20"/>
                </w:rPr>
                <w:t>12.5</w:t>
              </w:r>
            </w:ins>
          </w:p>
        </w:tc>
        <w:tc>
          <w:tcPr>
            <w:tcW w:w="364" w:type="pct"/>
            <w:tcBorders>
              <w:left w:val="nil"/>
              <w:right w:val="nil"/>
            </w:tcBorders>
            <w:shd w:val="clear" w:color="auto" w:fill="FFFFFF" w:themeFill="background1"/>
            <w:noWrap/>
            <w:vAlign w:val="bottom"/>
          </w:tcPr>
          <w:p w14:paraId="720E7D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8" w:author="Ross Norsworthy" w:date="2020-03-19T22:33:00Z"/>
                <w:sz w:val="20"/>
              </w:rPr>
            </w:pPr>
          </w:p>
        </w:tc>
        <w:tc>
          <w:tcPr>
            <w:tcW w:w="336" w:type="pct"/>
            <w:tcBorders>
              <w:left w:val="nil"/>
              <w:right w:val="nil"/>
            </w:tcBorders>
            <w:shd w:val="clear" w:color="auto" w:fill="FFFFFF" w:themeFill="background1"/>
            <w:noWrap/>
            <w:vAlign w:val="bottom"/>
          </w:tcPr>
          <w:p w14:paraId="30EAAA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59" w:author="Ross Norsworthy" w:date="2020-03-19T22:33:00Z"/>
                <w:sz w:val="20"/>
              </w:rPr>
            </w:pPr>
          </w:p>
        </w:tc>
        <w:tc>
          <w:tcPr>
            <w:tcW w:w="345" w:type="pct"/>
            <w:tcBorders>
              <w:left w:val="nil"/>
              <w:right w:val="nil"/>
            </w:tcBorders>
            <w:shd w:val="clear" w:color="auto" w:fill="FFFFFF" w:themeFill="background1"/>
            <w:noWrap/>
            <w:vAlign w:val="bottom"/>
          </w:tcPr>
          <w:p w14:paraId="359F9A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0" w:author="Ross Norsworthy" w:date="2020-03-19T22:33:00Z"/>
                <w:sz w:val="20"/>
              </w:rPr>
            </w:pPr>
          </w:p>
        </w:tc>
        <w:tc>
          <w:tcPr>
            <w:tcW w:w="440" w:type="pct"/>
            <w:gridSpan w:val="2"/>
            <w:tcBorders>
              <w:left w:val="nil"/>
              <w:right w:val="nil"/>
            </w:tcBorders>
            <w:shd w:val="clear" w:color="auto" w:fill="FFFFFF" w:themeFill="background1"/>
            <w:noWrap/>
            <w:vAlign w:val="bottom"/>
          </w:tcPr>
          <w:p w14:paraId="46F728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1" w:author="Ross Norsworthy" w:date="2020-03-19T22:33:00Z"/>
                <w:sz w:val="20"/>
              </w:rPr>
            </w:pPr>
          </w:p>
        </w:tc>
        <w:tc>
          <w:tcPr>
            <w:tcW w:w="399" w:type="pct"/>
            <w:tcBorders>
              <w:left w:val="nil"/>
              <w:right w:val="nil"/>
            </w:tcBorders>
            <w:shd w:val="clear" w:color="auto" w:fill="FFFFFF" w:themeFill="background1"/>
            <w:noWrap/>
            <w:vAlign w:val="bottom"/>
          </w:tcPr>
          <w:p w14:paraId="12D67D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2" w:author="Ross Norsworthy" w:date="2020-03-19T22:33:00Z"/>
                <w:sz w:val="20"/>
              </w:rPr>
            </w:pPr>
          </w:p>
        </w:tc>
        <w:tc>
          <w:tcPr>
            <w:tcW w:w="399" w:type="pct"/>
            <w:tcBorders>
              <w:left w:val="nil"/>
              <w:right w:val="nil"/>
            </w:tcBorders>
            <w:shd w:val="clear" w:color="auto" w:fill="FFFFFF" w:themeFill="background1"/>
            <w:noWrap/>
            <w:vAlign w:val="bottom"/>
          </w:tcPr>
          <w:p w14:paraId="49A2B8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3" w:author="Ross Norsworthy" w:date="2020-03-19T22:33:00Z"/>
                <w:sz w:val="20"/>
              </w:rPr>
            </w:pPr>
          </w:p>
        </w:tc>
        <w:tc>
          <w:tcPr>
            <w:tcW w:w="400" w:type="pct"/>
            <w:gridSpan w:val="2"/>
            <w:tcBorders>
              <w:left w:val="nil"/>
              <w:right w:val="nil"/>
            </w:tcBorders>
            <w:shd w:val="clear" w:color="auto" w:fill="FFFFFF" w:themeFill="background1"/>
            <w:noWrap/>
            <w:vAlign w:val="bottom"/>
          </w:tcPr>
          <w:p w14:paraId="029DC4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4" w:author="Ross Norsworthy" w:date="2020-03-19T22:33:00Z"/>
                <w:sz w:val="20"/>
              </w:rPr>
            </w:pPr>
          </w:p>
        </w:tc>
        <w:tc>
          <w:tcPr>
            <w:tcW w:w="399" w:type="pct"/>
            <w:tcBorders>
              <w:left w:val="nil"/>
              <w:right w:val="nil"/>
            </w:tcBorders>
            <w:shd w:val="clear" w:color="auto" w:fill="FFFFFF" w:themeFill="background1"/>
            <w:noWrap/>
            <w:vAlign w:val="bottom"/>
          </w:tcPr>
          <w:p w14:paraId="797514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5" w:author="Ross Norsworthy" w:date="2020-03-19T22:33:00Z"/>
                <w:sz w:val="20"/>
              </w:rPr>
            </w:pPr>
          </w:p>
        </w:tc>
        <w:tc>
          <w:tcPr>
            <w:tcW w:w="385" w:type="pct"/>
            <w:tcBorders>
              <w:left w:val="nil"/>
            </w:tcBorders>
            <w:shd w:val="clear" w:color="auto" w:fill="FFFFFF" w:themeFill="background1"/>
            <w:noWrap/>
            <w:vAlign w:val="bottom"/>
          </w:tcPr>
          <w:p w14:paraId="1BA657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6" w:author="Ross Norsworthy" w:date="2020-03-19T22:33:00Z"/>
                <w:sz w:val="20"/>
              </w:rPr>
            </w:pPr>
          </w:p>
        </w:tc>
        <w:tc>
          <w:tcPr>
            <w:tcW w:w="414" w:type="pct"/>
            <w:shd w:val="clear" w:color="auto" w:fill="FFFFFF" w:themeFill="background1"/>
            <w:noWrap/>
            <w:vAlign w:val="bottom"/>
          </w:tcPr>
          <w:p w14:paraId="5764E0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67" w:author="Ross Norsworthy" w:date="2020-03-19T22:33:00Z"/>
                <w:sz w:val="20"/>
              </w:rPr>
            </w:pPr>
            <w:ins w:id="2768" w:author="Ross Norsworthy" w:date="2020-03-19T22:33:00Z">
              <w:r w:rsidRPr="00A013FD">
                <w:rPr>
                  <w:sz w:val="20"/>
                </w:rPr>
                <w:t>Watt</w:t>
              </w:r>
            </w:ins>
          </w:p>
        </w:tc>
      </w:tr>
      <w:tr w:rsidR="00A013FD" w:rsidRPr="00A013FD" w14:paraId="16C43ACE" w14:textId="77777777" w:rsidTr="00BF604E">
        <w:trPr>
          <w:trHeight w:val="300"/>
          <w:ins w:id="2769" w:author="Ross Norsworthy" w:date="2020-03-19T22:33:00Z"/>
        </w:trPr>
        <w:tc>
          <w:tcPr>
            <w:tcW w:w="742" w:type="pct"/>
            <w:shd w:val="clear" w:color="auto" w:fill="auto"/>
            <w:noWrap/>
            <w:vAlign w:val="bottom"/>
          </w:tcPr>
          <w:p w14:paraId="4973A7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70" w:author="Ross Norsworthy" w:date="2020-03-19T22:33:00Z"/>
                <w:sz w:val="20"/>
              </w:rPr>
            </w:pPr>
            <w:ins w:id="2771" w:author="Ross Norsworthy" w:date="2020-03-19T22:33:00Z">
              <w:r w:rsidRPr="00A013FD">
                <w:rPr>
                  <w:sz w:val="20"/>
                </w:rPr>
                <w:t>Burst size</w:t>
              </w:r>
            </w:ins>
          </w:p>
        </w:tc>
        <w:tc>
          <w:tcPr>
            <w:tcW w:w="378" w:type="pct"/>
            <w:shd w:val="clear" w:color="auto" w:fill="auto"/>
            <w:noWrap/>
            <w:vAlign w:val="bottom"/>
          </w:tcPr>
          <w:p w14:paraId="74E39F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72" w:author="Ross Norsworthy" w:date="2020-03-19T22:33:00Z"/>
                <w:sz w:val="20"/>
              </w:rPr>
            </w:pPr>
            <w:ins w:id="2773" w:author="Ross Norsworthy" w:date="2020-03-19T22:33:00Z">
              <w:r w:rsidRPr="00A013FD">
                <w:rPr>
                  <w:sz w:val="20"/>
                </w:rPr>
                <w:t>1</w:t>
              </w:r>
            </w:ins>
          </w:p>
        </w:tc>
        <w:tc>
          <w:tcPr>
            <w:tcW w:w="364" w:type="pct"/>
            <w:shd w:val="clear" w:color="auto" w:fill="auto"/>
            <w:noWrap/>
            <w:vAlign w:val="bottom"/>
          </w:tcPr>
          <w:p w14:paraId="5B75A6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74" w:author="Ross Norsworthy" w:date="2020-03-19T22:33:00Z"/>
                <w:sz w:val="20"/>
              </w:rPr>
            </w:pPr>
            <w:ins w:id="2775" w:author="Ross Norsworthy" w:date="2020-03-19T22:33:00Z">
              <w:r w:rsidRPr="00A013FD">
                <w:rPr>
                  <w:sz w:val="20"/>
                </w:rPr>
                <w:t>2</w:t>
              </w:r>
            </w:ins>
          </w:p>
        </w:tc>
        <w:tc>
          <w:tcPr>
            <w:tcW w:w="336" w:type="pct"/>
            <w:shd w:val="clear" w:color="auto" w:fill="auto"/>
            <w:noWrap/>
            <w:vAlign w:val="bottom"/>
          </w:tcPr>
          <w:p w14:paraId="4B845D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76" w:author="Ross Norsworthy" w:date="2020-03-19T22:33:00Z"/>
                <w:sz w:val="20"/>
              </w:rPr>
            </w:pPr>
            <w:ins w:id="2777" w:author="Ross Norsworthy" w:date="2020-03-19T22:33:00Z">
              <w:r w:rsidRPr="00A013FD">
                <w:rPr>
                  <w:sz w:val="20"/>
                </w:rPr>
                <w:t>3</w:t>
              </w:r>
            </w:ins>
          </w:p>
        </w:tc>
        <w:tc>
          <w:tcPr>
            <w:tcW w:w="345" w:type="pct"/>
            <w:shd w:val="clear" w:color="auto" w:fill="auto"/>
            <w:noWrap/>
            <w:vAlign w:val="bottom"/>
          </w:tcPr>
          <w:p w14:paraId="2FFFDF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78" w:author="Ross Norsworthy" w:date="2020-03-19T22:33:00Z"/>
                <w:sz w:val="20"/>
              </w:rPr>
            </w:pPr>
            <w:ins w:id="2779" w:author="Ross Norsworthy" w:date="2020-03-19T22:33:00Z">
              <w:r w:rsidRPr="00A013FD">
                <w:rPr>
                  <w:sz w:val="20"/>
                </w:rPr>
                <w:t>3</w:t>
              </w:r>
            </w:ins>
          </w:p>
        </w:tc>
        <w:tc>
          <w:tcPr>
            <w:tcW w:w="440" w:type="pct"/>
            <w:gridSpan w:val="2"/>
            <w:shd w:val="clear" w:color="auto" w:fill="auto"/>
            <w:noWrap/>
            <w:vAlign w:val="bottom"/>
          </w:tcPr>
          <w:p w14:paraId="062F37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0" w:author="Ross Norsworthy" w:date="2020-03-19T22:33:00Z"/>
                <w:sz w:val="20"/>
              </w:rPr>
            </w:pPr>
            <w:ins w:id="2781" w:author="Ross Norsworthy" w:date="2020-03-19T22:33:00Z">
              <w:r w:rsidRPr="00A013FD">
                <w:rPr>
                  <w:sz w:val="20"/>
                </w:rPr>
                <w:t>1</w:t>
              </w:r>
            </w:ins>
          </w:p>
        </w:tc>
        <w:tc>
          <w:tcPr>
            <w:tcW w:w="399" w:type="pct"/>
            <w:shd w:val="clear" w:color="auto" w:fill="auto"/>
            <w:noWrap/>
            <w:vAlign w:val="bottom"/>
          </w:tcPr>
          <w:p w14:paraId="5C6594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2" w:author="Ross Norsworthy" w:date="2020-03-19T22:33:00Z"/>
                <w:sz w:val="20"/>
              </w:rPr>
            </w:pPr>
            <w:ins w:id="2783" w:author="Ross Norsworthy" w:date="2020-03-19T22:33:00Z">
              <w:r w:rsidRPr="00A013FD">
                <w:rPr>
                  <w:sz w:val="20"/>
                </w:rPr>
                <w:t>2</w:t>
              </w:r>
            </w:ins>
          </w:p>
        </w:tc>
        <w:tc>
          <w:tcPr>
            <w:tcW w:w="399" w:type="pct"/>
            <w:shd w:val="clear" w:color="auto" w:fill="auto"/>
            <w:noWrap/>
            <w:vAlign w:val="bottom"/>
          </w:tcPr>
          <w:p w14:paraId="40070D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4" w:author="Ross Norsworthy" w:date="2020-03-19T22:33:00Z"/>
                <w:sz w:val="20"/>
              </w:rPr>
            </w:pPr>
            <w:ins w:id="2785" w:author="Ross Norsworthy" w:date="2020-03-19T22:33:00Z">
              <w:r w:rsidRPr="00A013FD">
                <w:rPr>
                  <w:sz w:val="20"/>
                </w:rPr>
                <w:t>3</w:t>
              </w:r>
            </w:ins>
          </w:p>
        </w:tc>
        <w:tc>
          <w:tcPr>
            <w:tcW w:w="400" w:type="pct"/>
            <w:gridSpan w:val="2"/>
            <w:shd w:val="clear" w:color="auto" w:fill="auto"/>
            <w:noWrap/>
            <w:vAlign w:val="bottom"/>
          </w:tcPr>
          <w:p w14:paraId="69A237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6" w:author="Ross Norsworthy" w:date="2020-03-19T22:33:00Z"/>
                <w:sz w:val="20"/>
              </w:rPr>
            </w:pPr>
          </w:p>
        </w:tc>
        <w:tc>
          <w:tcPr>
            <w:tcW w:w="399" w:type="pct"/>
            <w:shd w:val="clear" w:color="auto" w:fill="auto"/>
            <w:noWrap/>
            <w:vAlign w:val="bottom"/>
          </w:tcPr>
          <w:p w14:paraId="0F4264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7" w:author="Ross Norsworthy" w:date="2020-03-19T22:33:00Z"/>
                <w:sz w:val="20"/>
              </w:rPr>
            </w:pPr>
          </w:p>
        </w:tc>
        <w:tc>
          <w:tcPr>
            <w:tcW w:w="385" w:type="pct"/>
            <w:shd w:val="clear" w:color="auto" w:fill="auto"/>
            <w:noWrap/>
            <w:vAlign w:val="bottom"/>
          </w:tcPr>
          <w:p w14:paraId="011448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8" w:author="Ross Norsworthy" w:date="2020-03-19T22:33:00Z"/>
                <w:sz w:val="20"/>
              </w:rPr>
            </w:pPr>
          </w:p>
        </w:tc>
        <w:tc>
          <w:tcPr>
            <w:tcW w:w="414" w:type="pct"/>
            <w:shd w:val="clear" w:color="auto" w:fill="auto"/>
            <w:noWrap/>
            <w:vAlign w:val="bottom"/>
          </w:tcPr>
          <w:p w14:paraId="021FBD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89" w:author="Ross Norsworthy" w:date="2020-03-19T22:33:00Z"/>
                <w:sz w:val="20"/>
              </w:rPr>
            </w:pPr>
            <w:ins w:id="2790" w:author="Ross Norsworthy" w:date="2020-03-19T22:33:00Z">
              <w:r w:rsidRPr="00A013FD">
                <w:rPr>
                  <w:sz w:val="20"/>
                </w:rPr>
                <w:t>slots</w:t>
              </w:r>
            </w:ins>
          </w:p>
        </w:tc>
      </w:tr>
      <w:tr w:rsidR="00A013FD" w:rsidRPr="00A013FD" w14:paraId="28A7E100" w14:textId="77777777" w:rsidTr="00BF604E">
        <w:trPr>
          <w:trHeight w:val="300"/>
          <w:ins w:id="2791" w:author="Ross Norsworthy" w:date="2020-03-19T22:33:00Z"/>
        </w:trPr>
        <w:tc>
          <w:tcPr>
            <w:tcW w:w="742" w:type="pct"/>
            <w:shd w:val="clear" w:color="auto" w:fill="auto"/>
            <w:noWrap/>
            <w:vAlign w:val="bottom"/>
          </w:tcPr>
          <w:p w14:paraId="0110BC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92" w:author="Ross Norsworthy" w:date="2020-03-19T22:33:00Z"/>
                <w:sz w:val="20"/>
              </w:rPr>
            </w:pPr>
            <w:ins w:id="2793" w:author="Ross Norsworthy" w:date="2020-03-19T22:33:00Z">
              <w:r w:rsidRPr="00A013FD">
                <w:rPr>
                  <w:sz w:val="20"/>
                </w:rPr>
                <w:t>Guard time</w:t>
              </w:r>
            </w:ins>
          </w:p>
        </w:tc>
        <w:tc>
          <w:tcPr>
            <w:tcW w:w="1078" w:type="pct"/>
            <w:gridSpan w:val="3"/>
            <w:shd w:val="clear" w:color="auto" w:fill="auto"/>
            <w:noWrap/>
            <w:vAlign w:val="bottom"/>
          </w:tcPr>
          <w:p w14:paraId="7A1E31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94" w:author="Ross Norsworthy" w:date="2020-03-19T22:33:00Z"/>
                <w:sz w:val="20"/>
              </w:rPr>
            </w:pPr>
            <w:ins w:id="2795" w:author="Ross Norsworthy" w:date="2020-03-19T22:33:00Z">
              <w:r w:rsidRPr="00A013FD">
                <w:rPr>
                  <w:sz w:val="20"/>
                </w:rPr>
                <w:t>0.83</w:t>
              </w:r>
            </w:ins>
          </w:p>
        </w:tc>
        <w:tc>
          <w:tcPr>
            <w:tcW w:w="361" w:type="pct"/>
            <w:gridSpan w:val="2"/>
            <w:shd w:val="clear" w:color="auto" w:fill="auto"/>
            <w:noWrap/>
            <w:vAlign w:val="bottom"/>
          </w:tcPr>
          <w:p w14:paraId="736CF7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96" w:author="Ross Norsworthy" w:date="2020-03-19T22:33:00Z"/>
                <w:sz w:val="20"/>
              </w:rPr>
            </w:pPr>
            <w:ins w:id="2797" w:author="Ross Norsworthy" w:date="2020-03-19T22:33:00Z">
              <w:r w:rsidRPr="00A013FD">
                <w:rPr>
                  <w:sz w:val="20"/>
                </w:rPr>
                <w:t>8</w:t>
              </w:r>
            </w:ins>
          </w:p>
        </w:tc>
        <w:tc>
          <w:tcPr>
            <w:tcW w:w="2405" w:type="pct"/>
            <w:gridSpan w:val="7"/>
            <w:shd w:val="clear" w:color="auto" w:fill="auto"/>
            <w:noWrap/>
            <w:vAlign w:val="bottom"/>
          </w:tcPr>
          <w:p w14:paraId="364D59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798" w:author="Ross Norsworthy" w:date="2020-03-19T22:33:00Z"/>
                <w:sz w:val="20"/>
              </w:rPr>
            </w:pPr>
            <w:ins w:id="2799" w:author="Ross Norsworthy" w:date="2020-03-19T22:33:00Z">
              <w:r w:rsidRPr="00A013FD">
                <w:rPr>
                  <w:sz w:val="20"/>
                </w:rPr>
                <w:t>0.83</w:t>
              </w:r>
            </w:ins>
          </w:p>
        </w:tc>
        <w:tc>
          <w:tcPr>
            <w:tcW w:w="414" w:type="pct"/>
            <w:shd w:val="clear" w:color="auto" w:fill="auto"/>
            <w:noWrap/>
            <w:vAlign w:val="bottom"/>
          </w:tcPr>
          <w:p w14:paraId="507EB9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00" w:author="Ross Norsworthy" w:date="2020-03-19T22:33:00Z"/>
                <w:sz w:val="20"/>
              </w:rPr>
            </w:pPr>
            <w:ins w:id="2801" w:author="Ross Norsworthy" w:date="2020-03-19T22:33:00Z">
              <w:r w:rsidRPr="00A013FD">
                <w:rPr>
                  <w:sz w:val="20"/>
                </w:rPr>
                <w:t>ms</w:t>
              </w:r>
            </w:ins>
          </w:p>
        </w:tc>
      </w:tr>
      <w:tr w:rsidR="00A013FD" w:rsidRPr="00A013FD" w14:paraId="0E476BAC" w14:textId="77777777" w:rsidTr="00BF604E">
        <w:trPr>
          <w:trHeight w:val="300"/>
          <w:ins w:id="2802" w:author="Ross Norsworthy" w:date="2020-03-19T22:33:00Z"/>
        </w:trPr>
        <w:tc>
          <w:tcPr>
            <w:tcW w:w="742" w:type="pct"/>
            <w:shd w:val="clear" w:color="auto" w:fill="auto"/>
            <w:noWrap/>
            <w:vAlign w:val="bottom"/>
          </w:tcPr>
          <w:p w14:paraId="4B6F7A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03" w:author="Ross Norsworthy" w:date="2020-03-19T22:33:00Z"/>
                <w:sz w:val="20"/>
              </w:rPr>
            </w:pPr>
            <w:ins w:id="2804" w:author="Ross Norsworthy" w:date="2020-03-19T22:33:00Z">
              <w:r w:rsidRPr="00A013FD">
                <w:rPr>
                  <w:sz w:val="20"/>
                </w:rPr>
                <w:t>Burst duration</w:t>
              </w:r>
            </w:ins>
          </w:p>
        </w:tc>
        <w:tc>
          <w:tcPr>
            <w:tcW w:w="378" w:type="pct"/>
            <w:shd w:val="clear" w:color="auto" w:fill="auto"/>
            <w:noWrap/>
            <w:vAlign w:val="bottom"/>
          </w:tcPr>
          <w:p w14:paraId="0ECD37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05" w:author="Ross Norsworthy" w:date="2020-03-19T22:33:00Z"/>
                <w:sz w:val="20"/>
              </w:rPr>
            </w:pPr>
            <w:ins w:id="2806" w:author="Ross Norsworthy" w:date="2020-03-19T22:33:00Z">
              <w:r w:rsidRPr="00A013FD">
                <w:rPr>
                  <w:sz w:val="20"/>
                </w:rPr>
                <w:t>25.8</w:t>
              </w:r>
            </w:ins>
          </w:p>
        </w:tc>
        <w:tc>
          <w:tcPr>
            <w:tcW w:w="364" w:type="pct"/>
            <w:shd w:val="clear" w:color="auto" w:fill="auto"/>
            <w:noWrap/>
            <w:vAlign w:val="bottom"/>
          </w:tcPr>
          <w:p w14:paraId="71E5D7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07" w:author="Ross Norsworthy" w:date="2020-03-19T22:33:00Z"/>
                <w:sz w:val="20"/>
              </w:rPr>
            </w:pPr>
            <w:ins w:id="2808" w:author="Ross Norsworthy" w:date="2020-03-19T22:33:00Z">
              <w:r w:rsidRPr="00A013FD">
                <w:rPr>
                  <w:sz w:val="20"/>
                </w:rPr>
                <w:t>52.5</w:t>
              </w:r>
            </w:ins>
          </w:p>
        </w:tc>
        <w:tc>
          <w:tcPr>
            <w:tcW w:w="336" w:type="pct"/>
            <w:shd w:val="clear" w:color="auto" w:fill="auto"/>
            <w:noWrap/>
            <w:vAlign w:val="bottom"/>
          </w:tcPr>
          <w:p w14:paraId="19839A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09" w:author="Ross Norsworthy" w:date="2020-03-19T22:33:00Z"/>
                <w:sz w:val="20"/>
              </w:rPr>
            </w:pPr>
            <w:ins w:id="2810" w:author="Ross Norsworthy" w:date="2020-03-19T22:33:00Z">
              <w:r w:rsidRPr="00A013FD">
                <w:rPr>
                  <w:sz w:val="20"/>
                </w:rPr>
                <w:t>79.2</w:t>
              </w:r>
            </w:ins>
          </w:p>
        </w:tc>
        <w:tc>
          <w:tcPr>
            <w:tcW w:w="345" w:type="pct"/>
            <w:shd w:val="clear" w:color="auto" w:fill="auto"/>
            <w:noWrap/>
            <w:vAlign w:val="bottom"/>
          </w:tcPr>
          <w:p w14:paraId="68C5FF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11" w:author="Ross Norsworthy" w:date="2020-03-19T22:33:00Z"/>
                <w:sz w:val="20"/>
              </w:rPr>
            </w:pPr>
            <w:ins w:id="2812" w:author="Ross Norsworthy" w:date="2020-03-19T22:33:00Z">
              <w:r w:rsidRPr="00A013FD">
                <w:rPr>
                  <w:sz w:val="20"/>
                </w:rPr>
                <w:t>72.0</w:t>
              </w:r>
            </w:ins>
          </w:p>
        </w:tc>
        <w:tc>
          <w:tcPr>
            <w:tcW w:w="440" w:type="pct"/>
            <w:gridSpan w:val="2"/>
            <w:shd w:val="clear" w:color="auto" w:fill="auto"/>
            <w:noWrap/>
            <w:vAlign w:val="bottom"/>
          </w:tcPr>
          <w:p w14:paraId="0EF944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13" w:author="Ross Norsworthy" w:date="2020-03-19T22:33:00Z"/>
                <w:sz w:val="20"/>
              </w:rPr>
            </w:pPr>
            <w:ins w:id="2814" w:author="Ross Norsworthy" w:date="2020-03-19T22:33:00Z">
              <w:r w:rsidRPr="00A013FD">
                <w:rPr>
                  <w:sz w:val="20"/>
                </w:rPr>
                <w:t>25.8</w:t>
              </w:r>
            </w:ins>
          </w:p>
        </w:tc>
        <w:tc>
          <w:tcPr>
            <w:tcW w:w="399" w:type="pct"/>
            <w:shd w:val="clear" w:color="auto" w:fill="auto"/>
            <w:noWrap/>
            <w:vAlign w:val="bottom"/>
          </w:tcPr>
          <w:p w14:paraId="0BD339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15" w:author="Ross Norsworthy" w:date="2020-03-19T22:33:00Z"/>
                <w:sz w:val="20"/>
              </w:rPr>
            </w:pPr>
            <w:ins w:id="2816" w:author="Ross Norsworthy" w:date="2020-03-19T22:33:00Z">
              <w:r w:rsidRPr="00A013FD">
                <w:rPr>
                  <w:sz w:val="20"/>
                </w:rPr>
                <w:t>52.5</w:t>
              </w:r>
            </w:ins>
          </w:p>
        </w:tc>
        <w:tc>
          <w:tcPr>
            <w:tcW w:w="399" w:type="pct"/>
            <w:shd w:val="clear" w:color="auto" w:fill="auto"/>
            <w:noWrap/>
            <w:vAlign w:val="bottom"/>
          </w:tcPr>
          <w:p w14:paraId="415C9E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17" w:author="Ross Norsworthy" w:date="2020-03-19T22:33:00Z"/>
                <w:sz w:val="20"/>
              </w:rPr>
            </w:pPr>
            <w:ins w:id="2818" w:author="Ross Norsworthy" w:date="2020-03-19T22:33:00Z">
              <w:r w:rsidRPr="00A013FD">
                <w:rPr>
                  <w:sz w:val="20"/>
                </w:rPr>
                <w:t>79.2</w:t>
              </w:r>
            </w:ins>
          </w:p>
        </w:tc>
        <w:tc>
          <w:tcPr>
            <w:tcW w:w="400" w:type="pct"/>
            <w:gridSpan w:val="2"/>
            <w:shd w:val="clear" w:color="auto" w:fill="auto"/>
            <w:noWrap/>
            <w:vAlign w:val="bottom"/>
          </w:tcPr>
          <w:p w14:paraId="193F1C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19" w:author="Ross Norsworthy" w:date="2020-03-19T22:33:00Z"/>
                <w:sz w:val="20"/>
              </w:rPr>
            </w:pPr>
          </w:p>
        </w:tc>
        <w:tc>
          <w:tcPr>
            <w:tcW w:w="399" w:type="pct"/>
            <w:shd w:val="clear" w:color="auto" w:fill="auto"/>
            <w:noWrap/>
            <w:vAlign w:val="bottom"/>
          </w:tcPr>
          <w:p w14:paraId="254282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0" w:author="Ross Norsworthy" w:date="2020-03-19T22:33:00Z"/>
                <w:sz w:val="20"/>
              </w:rPr>
            </w:pPr>
          </w:p>
        </w:tc>
        <w:tc>
          <w:tcPr>
            <w:tcW w:w="385" w:type="pct"/>
            <w:shd w:val="clear" w:color="auto" w:fill="auto"/>
            <w:noWrap/>
            <w:vAlign w:val="bottom"/>
          </w:tcPr>
          <w:p w14:paraId="03A0E7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1" w:author="Ross Norsworthy" w:date="2020-03-19T22:33:00Z"/>
                <w:sz w:val="20"/>
              </w:rPr>
            </w:pPr>
          </w:p>
        </w:tc>
        <w:tc>
          <w:tcPr>
            <w:tcW w:w="414" w:type="pct"/>
            <w:shd w:val="clear" w:color="auto" w:fill="auto"/>
            <w:noWrap/>
            <w:vAlign w:val="bottom"/>
          </w:tcPr>
          <w:p w14:paraId="4EE6FB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2" w:author="Ross Norsworthy" w:date="2020-03-19T22:33:00Z"/>
                <w:sz w:val="20"/>
              </w:rPr>
            </w:pPr>
            <w:ins w:id="2823" w:author="Ross Norsworthy" w:date="2020-03-19T22:33:00Z">
              <w:r w:rsidRPr="00A013FD">
                <w:rPr>
                  <w:sz w:val="20"/>
                </w:rPr>
                <w:t>ms</w:t>
              </w:r>
            </w:ins>
          </w:p>
        </w:tc>
      </w:tr>
      <w:tr w:rsidR="00A013FD" w:rsidRPr="00A013FD" w14:paraId="7782A995" w14:textId="77777777" w:rsidTr="00BF604E">
        <w:trPr>
          <w:trHeight w:val="300"/>
          <w:ins w:id="2824" w:author="Ross Norsworthy" w:date="2020-03-19T22:33:00Z"/>
        </w:trPr>
        <w:tc>
          <w:tcPr>
            <w:tcW w:w="742" w:type="pct"/>
            <w:shd w:val="clear" w:color="auto" w:fill="auto"/>
            <w:noWrap/>
            <w:vAlign w:val="bottom"/>
          </w:tcPr>
          <w:p w14:paraId="64FA63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5" w:author="Ross Norsworthy" w:date="2020-03-19T22:33:00Z"/>
                <w:sz w:val="20"/>
              </w:rPr>
            </w:pPr>
            <w:ins w:id="2826" w:author="Ross Norsworthy" w:date="2020-03-19T22:33:00Z">
              <w:r w:rsidRPr="00A013FD">
                <w:rPr>
                  <w:sz w:val="20"/>
                </w:rPr>
                <w:t>Symbols/ burst</w:t>
              </w:r>
            </w:ins>
          </w:p>
        </w:tc>
        <w:tc>
          <w:tcPr>
            <w:tcW w:w="378" w:type="pct"/>
            <w:shd w:val="clear" w:color="auto" w:fill="auto"/>
            <w:noWrap/>
            <w:vAlign w:val="bottom"/>
          </w:tcPr>
          <w:p w14:paraId="74C335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7" w:author="Ross Norsworthy" w:date="2020-03-19T22:33:00Z"/>
                <w:sz w:val="20"/>
              </w:rPr>
            </w:pPr>
            <w:ins w:id="2828" w:author="Ross Norsworthy" w:date="2020-03-19T22:33:00Z">
              <w:r w:rsidRPr="00A013FD">
                <w:rPr>
                  <w:sz w:val="20"/>
                </w:rPr>
                <w:t>248</w:t>
              </w:r>
            </w:ins>
          </w:p>
        </w:tc>
        <w:tc>
          <w:tcPr>
            <w:tcW w:w="364" w:type="pct"/>
            <w:shd w:val="clear" w:color="auto" w:fill="auto"/>
            <w:noWrap/>
            <w:vAlign w:val="bottom"/>
          </w:tcPr>
          <w:p w14:paraId="7FD782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29" w:author="Ross Norsworthy" w:date="2020-03-19T22:33:00Z"/>
                <w:sz w:val="20"/>
              </w:rPr>
            </w:pPr>
            <w:ins w:id="2830" w:author="Ross Norsworthy" w:date="2020-03-19T22:33:00Z">
              <w:r w:rsidRPr="00A013FD">
                <w:rPr>
                  <w:sz w:val="20"/>
                </w:rPr>
                <w:t>504</w:t>
              </w:r>
            </w:ins>
          </w:p>
        </w:tc>
        <w:tc>
          <w:tcPr>
            <w:tcW w:w="336" w:type="pct"/>
            <w:shd w:val="clear" w:color="auto" w:fill="auto"/>
            <w:noWrap/>
            <w:vAlign w:val="bottom"/>
          </w:tcPr>
          <w:p w14:paraId="09C2B4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31" w:author="Ross Norsworthy" w:date="2020-03-19T22:33:00Z"/>
                <w:sz w:val="20"/>
              </w:rPr>
            </w:pPr>
            <w:ins w:id="2832" w:author="Ross Norsworthy" w:date="2020-03-19T22:33:00Z">
              <w:r w:rsidRPr="00A013FD">
                <w:rPr>
                  <w:sz w:val="20"/>
                </w:rPr>
                <w:t>760</w:t>
              </w:r>
            </w:ins>
          </w:p>
        </w:tc>
        <w:tc>
          <w:tcPr>
            <w:tcW w:w="345" w:type="pct"/>
            <w:shd w:val="clear" w:color="auto" w:fill="auto"/>
            <w:noWrap/>
            <w:vAlign w:val="bottom"/>
          </w:tcPr>
          <w:p w14:paraId="0D96D9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33" w:author="Ross Norsworthy" w:date="2020-03-19T22:33:00Z"/>
                <w:sz w:val="20"/>
              </w:rPr>
            </w:pPr>
            <w:ins w:id="2834" w:author="Ross Norsworthy" w:date="2020-03-19T22:33:00Z">
              <w:r w:rsidRPr="00A013FD">
                <w:rPr>
                  <w:sz w:val="20"/>
                </w:rPr>
                <w:t>691</w:t>
              </w:r>
            </w:ins>
          </w:p>
        </w:tc>
        <w:tc>
          <w:tcPr>
            <w:tcW w:w="440" w:type="pct"/>
            <w:gridSpan w:val="2"/>
            <w:shd w:val="clear" w:color="auto" w:fill="auto"/>
            <w:noWrap/>
            <w:vAlign w:val="bottom"/>
          </w:tcPr>
          <w:p w14:paraId="6F322C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35" w:author="Ross Norsworthy" w:date="2020-03-19T22:33:00Z"/>
                <w:sz w:val="20"/>
              </w:rPr>
            </w:pPr>
            <w:ins w:id="2836" w:author="Ross Norsworthy" w:date="2020-03-19T22:33:00Z">
              <w:r w:rsidRPr="00A013FD">
                <w:rPr>
                  <w:sz w:val="20"/>
                </w:rPr>
                <w:t>248</w:t>
              </w:r>
            </w:ins>
          </w:p>
        </w:tc>
        <w:tc>
          <w:tcPr>
            <w:tcW w:w="399" w:type="pct"/>
            <w:shd w:val="clear" w:color="auto" w:fill="auto"/>
            <w:noWrap/>
            <w:vAlign w:val="bottom"/>
          </w:tcPr>
          <w:p w14:paraId="72E657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37" w:author="Ross Norsworthy" w:date="2020-03-19T22:33:00Z"/>
                <w:sz w:val="20"/>
              </w:rPr>
            </w:pPr>
            <w:ins w:id="2838" w:author="Ross Norsworthy" w:date="2020-03-19T22:33:00Z">
              <w:r w:rsidRPr="00A013FD">
                <w:rPr>
                  <w:sz w:val="20"/>
                </w:rPr>
                <w:t>504</w:t>
              </w:r>
            </w:ins>
          </w:p>
        </w:tc>
        <w:tc>
          <w:tcPr>
            <w:tcW w:w="399" w:type="pct"/>
            <w:shd w:val="clear" w:color="auto" w:fill="auto"/>
            <w:noWrap/>
            <w:vAlign w:val="bottom"/>
          </w:tcPr>
          <w:p w14:paraId="09BC98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39" w:author="Ross Norsworthy" w:date="2020-03-19T22:33:00Z"/>
                <w:sz w:val="20"/>
              </w:rPr>
            </w:pPr>
            <w:ins w:id="2840" w:author="Ross Norsworthy" w:date="2020-03-19T22:33:00Z">
              <w:r w:rsidRPr="00A013FD">
                <w:rPr>
                  <w:sz w:val="20"/>
                </w:rPr>
                <w:t>760</w:t>
              </w:r>
            </w:ins>
          </w:p>
        </w:tc>
        <w:tc>
          <w:tcPr>
            <w:tcW w:w="400" w:type="pct"/>
            <w:gridSpan w:val="2"/>
            <w:shd w:val="clear" w:color="auto" w:fill="auto"/>
            <w:noWrap/>
            <w:vAlign w:val="bottom"/>
          </w:tcPr>
          <w:p w14:paraId="2326C4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1" w:author="Ross Norsworthy" w:date="2020-03-19T22:33:00Z"/>
                <w:sz w:val="20"/>
              </w:rPr>
            </w:pPr>
          </w:p>
        </w:tc>
        <w:tc>
          <w:tcPr>
            <w:tcW w:w="399" w:type="pct"/>
            <w:shd w:val="clear" w:color="auto" w:fill="auto"/>
            <w:noWrap/>
            <w:vAlign w:val="bottom"/>
          </w:tcPr>
          <w:p w14:paraId="214767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2" w:author="Ross Norsworthy" w:date="2020-03-19T22:33:00Z"/>
                <w:sz w:val="20"/>
              </w:rPr>
            </w:pPr>
          </w:p>
        </w:tc>
        <w:tc>
          <w:tcPr>
            <w:tcW w:w="385" w:type="pct"/>
            <w:shd w:val="clear" w:color="auto" w:fill="auto"/>
            <w:noWrap/>
            <w:vAlign w:val="bottom"/>
          </w:tcPr>
          <w:p w14:paraId="4B5C17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3" w:author="Ross Norsworthy" w:date="2020-03-19T22:33:00Z"/>
                <w:sz w:val="20"/>
              </w:rPr>
            </w:pPr>
          </w:p>
        </w:tc>
        <w:tc>
          <w:tcPr>
            <w:tcW w:w="414" w:type="pct"/>
            <w:shd w:val="clear" w:color="auto" w:fill="auto"/>
            <w:noWrap/>
            <w:vAlign w:val="bottom"/>
          </w:tcPr>
          <w:p w14:paraId="270B4C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4" w:author="Ross Norsworthy" w:date="2020-03-19T22:33:00Z"/>
                <w:sz w:val="20"/>
              </w:rPr>
            </w:pPr>
            <w:ins w:id="2845" w:author="Ross Norsworthy" w:date="2020-03-19T22:33:00Z">
              <w:r w:rsidRPr="00A013FD">
                <w:rPr>
                  <w:sz w:val="20"/>
                </w:rPr>
                <w:t>symbols</w:t>
              </w:r>
            </w:ins>
          </w:p>
        </w:tc>
      </w:tr>
      <w:tr w:rsidR="00A013FD" w:rsidRPr="00A013FD" w14:paraId="70765E8D" w14:textId="77777777" w:rsidTr="00BF604E">
        <w:trPr>
          <w:trHeight w:val="300"/>
          <w:ins w:id="2846" w:author="Ross Norsworthy" w:date="2020-03-19T22:33:00Z"/>
        </w:trPr>
        <w:tc>
          <w:tcPr>
            <w:tcW w:w="742" w:type="pct"/>
            <w:shd w:val="clear" w:color="auto" w:fill="auto"/>
            <w:noWrap/>
            <w:vAlign w:val="bottom"/>
          </w:tcPr>
          <w:p w14:paraId="6AB0A6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7" w:author="Ross Norsworthy" w:date="2020-03-19T22:33:00Z"/>
                <w:sz w:val="20"/>
              </w:rPr>
            </w:pPr>
            <w:ins w:id="2848" w:author="Ross Norsworthy" w:date="2020-03-19T22:33:00Z">
              <w:r w:rsidRPr="00A013FD">
                <w:rPr>
                  <w:sz w:val="20"/>
                </w:rPr>
                <w:t xml:space="preserve">Ramp-up/down </w:t>
              </w:r>
            </w:ins>
          </w:p>
        </w:tc>
        <w:tc>
          <w:tcPr>
            <w:tcW w:w="3844" w:type="pct"/>
            <w:gridSpan w:val="12"/>
            <w:shd w:val="clear" w:color="auto" w:fill="auto"/>
            <w:noWrap/>
            <w:vAlign w:val="bottom"/>
          </w:tcPr>
          <w:p w14:paraId="15E5C4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49" w:author="Ross Norsworthy" w:date="2020-03-19T22:33:00Z"/>
                <w:sz w:val="20"/>
              </w:rPr>
            </w:pPr>
            <w:ins w:id="2850" w:author="Ross Norsworthy" w:date="2020-03-19T22:33:00Z">
              <w:r w:rsidRPr="00A013FD">
                <w:rPr>
                  <w:sz w:val="20"/>
                </w:rPr>
                <w:t>4/4</w:t>
              </w:r>
            </w:ins>
          </w:p>
        </w:tc>
        <w:tc>
          <w:tcPr>
            <w:tcW w:w="414" w:type="pct"/>
            <w:shd w:val="clear" w:color="auto" w:fill="auto"/>
            <w:noWrap/>
            <w:vAlign w:val="bottom"/>
          </w:tcPr>
          <w:p w14:paraId="2AB157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51" w:author="Ross Norsworthy" w:date="2020-03-19T22:33:00Z"/>
                <w:sz w:val="20"/>
              </w:rPr>
            </w:pPr>
            <w:ins w:id="2852" w:author="Ross Norsworthy" w:date="2020-03-19T22:33:00Z">
              <w:r w:rsidRPr="00A013FD">
                <w:rPr>
                  <w:sz w:val="20"/>
                </w:rPr>
                <w:t>symbols</w:t>
              </w:r>
            </w:ins>
          </w:p>
        </w:tc>
      </w:tr>
      <w:tr w:rsidR="00A013FD" w:rsidRPr="00A013FD" w14:paraId="26835CFD" w14:textId="77777777" w:rsidTr="00BF604E">
        <w:trPr>
          <w:trHeight w:val="300"/>
          <w:ins w:id="2853" w:author="Ross Norsworthy" w:date="2020-03-19T22:33:00Z"/>
        </w:trPr>
        <w:tc>
          <w:tcPr>
            <w:tcW w:w="742" w:type="pct"/>
            <w:shd w:val="clear" w:color="auto" w:fill="auto"/>
            <w:noWrap/>
            <w:vAlign w:val="bottom"/>
          </w:tcPr>
          <w:p w14:paraId="081649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54" w:author="Ross Norsworthy" w:date="2020-03-19T22:33:00Z"/>
                <w:sz w:val="20"/>
              </w:rPr>
            </w:pPr>
            <w:ins w:id="2855" w:author="Ross Norsworthy" w:date="2020-03-19T22:33:00Z">
              <w:r w:rsidRPr="00A013FD">
                <w:rPr>
                  <w:sz w:val="20"/>
                </w:rPr>
                <w:t xml:space="preserve">Ramp-up/down </w:t>
              </w:r>
            </w:ins>
          </w:p>
        </w:tc>
        <w:tc>
          <w:tcPr>
            <w:tcW w:w="3844" w:type="pct"/>
            <w:gridSpan w:val="12"/>
            <w:shd w:val="clear" w:color="auto" w:fill="auto"/>
            <w:noWrap/>
            <w:vAlign w:val="bottom"/>
          </w:tcPr>
          <w:p w14:paraId="59FB4F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56" w:author="Ross Norsworthy" w:date="2020-03-19T22:33:00Z"/>
                <w:sz w:val="20"/>
              </w:rPr>
            </w:pPr>
            <w:ins w:id="2857" w:author="Ross Norsworthy" w:date="2020-03-19T22:33:00Z">
              <w:r w:rsidRPr="00A013FD">
                <w:rPr>
                  <w:sz w:val="20"/>
                </w:rPr>
                <w:t>0.41/0.41</w:t>
              </w:r>
            </w:ins>
          </w:p>
        </w:tc>
        <w:tc>
          <w:tcPr>
            <w:tcW w:w="414" w:type="pct"/>
            <w:shd w:val="clear" w:color="auto" w:fill="auto"/>
            <w:noWrap/>
            <w:vAlign w:val="bottom"/>
          </w:tcPr>
          <w:p w14:paraId="1927CA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58" w:author="Ross Norsworthy" w:date="2020-03-19T22:33:00Z"/>
                <w:sz w:val="20"/>
              </w:rPr>
            </w:pPr>
            <w:ins w:id="2859" w:author="Ross Norsworthy" w:date="2020-03-19T22:33:00Z">
              <w:r w:rsidRPr="00A013FD">
                <w:rPr>
                  <w:sz w:val="20"/>
                </w:rPr>
                <w:t>ms</w:t>
              </w:r>
            </w:ins>
          </w:p>
        </w:tc>
      </w:tr>
      <w:tr w:rsidR="00A013FD" w:rsidRPr="00A013FD" w14:paraId="3797DBBC" w14:textId="77777777" w:rsidTr="00BF604E">
        <w:trPr>
          <w:trHeight w:val="300"/>
          <w:ins w:id="2860" w:author="Ross Norsworthy" w:date="2020-03-19T22:33:00Z"/>
        </w:trPr>
        <w:tc>
          <w:tcPr>
            <w:tcW w:w="742" w:type="pct"/>
            <w:shd w:val="clear" w:color="auto" w:fill="auto"/>
            <w:noWrap/>
            <w:vAlign w:val="bottom"/>
          </w:tcPr>
          <w:p w14:paraId="189324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61" w:author="Ross Norsworthy" w:date="2020-03-19T22:33:00Z"/>
                <w:sz w:val="20"/>
              </w:rPr>
            </w:pPr>
            <w:ins w:id="2862" w:author="Ross Norsworthy" w:date="2020-03-19T22:33:00Z">
              <w:r w:rsidRPr="00A013FD">
                <w:rPr>
                  <w:sz w:val="20"/>
                </w:rPr>
                <w:t>Syncword size</w:t>
              </w:r>
            </w:ins>
          </w:p>
        </w:tc>
        <w:tc>
          <w:tcPr>
            <w:tcW w:w="3844" w:type="pct"/>
            <w:gridSpan w:val="12"/>
            <w:shd w:val="clear" w:color="auto" w:fill="auto"/>
            <w:noWrap/>
            <w:vAlign w:val="bottom"/>
          </w:tcPr>
          <w:p w14:paraId="5FE99D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63" w:author="Ross Norsworthy" w:date="2020-03-19T22:33:00Z"/>
                <w:sz w:val="20"/>
              </w:rPr>
            </w:pPr>
            <w:ins w:id="2864" w:author="Ross Norsworthy" w:date="2020-03-19T22:33:00Z">
              <w:r w:rsidRPr="00A013FD">
                <w:rPr>
                  <w:sz w:val="20"/>
                </w:rPr>
                <w:t>27</w:t>
              </w:r>
            </w:ins>
          </w:p>
        </w:tc>
        <w:tc>
          <w:tcPr>
            <w:tcW w:w="414" w:type="pct"/>
            <w:shd w:val="clear" w:color="auto" w:fill="auto"/>
            <w:noWrap/>
            <w:vAlign w:val="bottom"/>
          </w:tcPr>
          <w:p w14:paraId="205D55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65" w:author="Ross Norsworthy" w:date="2020-03-19T22:33:00Z"/>
                <w:sz w:val="20"/>
              </w:rPr>
            </w:pPr>
            <w:ins w:id="2866" w:author="Ross Norsworthy" w:date="2020-03-19T22:33:00Z">
              <w:r w:rsidRPr="00A013FD">
                <w:rPr>
                  <w:sz w:val="20"/>
                </w:rPr>
                <w:t>symbols</w:t>
              </w:r>
            </w:ins>
          </w:p>
        </w:tc>
      </w:tr>
      <w:tr w:rsidR="00A013FD" w:rsidRPr="00A013FD" w14:paraId="5E815AAC" w14:textId="77777777" w:rsidTr="00BF604E">
        <w:trPr>
          <w:trHeight w:val="300"/>
          <w:ins w:id="2867" w:author="Ross Norsworthy" w:date="2020-03-19T22:33:00Z"/>
        </w:trPr>
        <w:tc>
          <w:tcPr>
            <w:tcW w:w="742" w:type="pct"/>
            <w:shd w:val="clear" w:color="auto" w:fill="auto"/>
            <w:noWrap/>
            <w:vAlign w:val="bottom"/>
          </w:tcPr>
          <w:p w14:paraId="57D581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68" w:author="Ross Norsworthy" w:date="2020-03-19T22:33:00Z"/>
                <w:sz w:val="20"/>
              </w:rPr>
            </w:pPr>
            <w:ins w:id="2869" w:author="Ross Norsworthy" w:date="2020-03-19T22:33:00Z">
              <w:r w:rsidRPr="00A013FD">
                <w:rPr>
                  <w:sz w:val="20"/>
                </w:rPr>
                <w:t>Syncword modul.</w:t>
              </w:r>
            </w:ins>
          </w:p>
        </w:tc>
        <w:tc>
          <w:tcPr>
            <w:tcW w:w="4258" w:type="pct"/>
            <w:gridSpan w:val="13"/>
            <w:shd w:val="clear" w:color="auto" w:fill="auto"/>
            <w:noWrap/>
            <w:vAlign w:val="bottom"/>
          </w:tcPr>
          <w:p w14:paraId="34DEB2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70" w:author="Ross Norsworthy" w:date="2020-03-19T22:33:00Z"/>
                <w:sz w:val="20"/>
              </w:rPr>
            </w:pPr>
            <w:ins w:id="2871" w:author="Ross Norsworthy" w:date="2020-03-19T22:33:00Z">
              <w:r w:rsidRPr="00A013FD">
                <w:rPr>
                  <w:sz w:val="20"/>
                </w:rPr>
                <w:t>PI/4 QPSK (00/11 only)</w:t>
              </w:r>
            </w:ins>
          </w:p>
        </w:tc>
      </w:tr>
      <w:tr w:rsidR="00A013FD" w:rsidRPr="00A013FD" w14:paraId="220BA0A9" w14:textId="77777777" w:rsidTr="00BF604E">
        <w:trPr>
          <w:trHeight w:val="300"/>
          <w:ins w:id="2872" w:author="Ross Norsworthy" w:date="2020-03-19T22:33:00Z"/>
        </w:trPr>
        <w:tc>
          <w:tcPr>
            <w:tcW w:w="742" w:type="pct"/>
            <w:shd w:val="clear" w:color="auto" w:fill="auto"/>
            <w:noWrap/>
            <w:vAlign w:val="bottom"/>
          </w:tcPr>
          <w:p w14:paraId="238058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73" w:author="Ross Norsworthy" w:date="2020-03-19T22:33:00Z"/>
                <w:sz w:val="20"/>
              </w:rPr>
            </w:pPr>
            <w:ins w:id="2874" w:author="Ross Norsworthy" w:date="2020-03-19T22:33:00Z">
              <w:r w:rsidRPr="00A013FD">
                <w:rPr>
                  <w:sz w:val="20"/>
                </w:rPr>
                <w:t>Link ID symbols</w:t>
              </w:r>
            </w:ins>
          </w:p>
        </w:tc>
        <w:tc>
          <w:tcPr>
            <w:tcW w:w="3844" w:type="pct"/>
            <w:gridSpan w:val="12"/>
            <w:shd w:val="clear" w:color="auto" w:fill="auto"/>
            <w:noWrap/>
            <w:vAlign w:val="bottom"/>
          </w:tcPr>
          <w:p w14:paraId="0DDA40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75" w:author="Ross Norsworthy" w:date="2020-03-19T22:33:00Z"/>
                <w:sz w:val="20"/>
              </w:rPr>
            </w:pPr>
            <w:ins w:id="2876" w:author="Ross Norsworthy" w:date="2020-03-19T22:33:00Z">
              <w:r w:rsidRPr="00A013FD">
                <w:rPr>
                  <w:sz w:val="20"/>
                </w:rPr>
                <w:t>16</w:t>
              </w:r>
            </w:ins>
          </w:p>
        </w:tc>
        <w:tc>
          <w:tcPr>
            <w:tcW w:w="414" w:type="pct"/>
            <w:shd w:val="clear" w:color="auto" w:fill="auto"/>
            <w:noWrap/>
            <w:vAlign w:val="bottom"/>
          </w:tcPr>
          <w:p w14:paraId="08F109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77" w:author="Ross Norsworthy" w:date="2020-03-19T22:33:00Z"/>
                <w:sz w:val="20"/>
              </w:rPr>
            </w:pPr>
            <w:ins w:id="2878" w:author="Ross Norsworthy" w:date="2020-03-19T22:33:00Z">
              <w:r w:rsidRPr="00A013FD">
                <w:rPr>
                  <w:sz w:val="20"/>
                </w:rPr>
                <w:t>symbols</w:t>
              </w:r>
            </w:ins>
          </w:p>
        </w:tc>
      </w:tr>
      <w:tr w:rsidR="00A013FD" w:rsidRPr="00A013FD" w14:paraId="08A2A29B" w14:textId="77777777" w:rsidTr="00BF604E">
        <w:trPr>
          <w:trHeight w:val="300"/>
          <w:ins w:id="2879" w:author="Ross Norsworthy" w:date="2020-03-19T22:33:00Z"/>
        </w:trPr>
        <w:tc>
          <w:tcPr>
            <w:tcW w:w="742" w:type="pct"/>
            <w:shd w:val="clear" w:color="auto" w:fill="auto"/>
            <w:noWrap/>
            <w:vAlign w:val="bottom"/>
          </w:tcPr>
          <w:p w14:paraId="331F43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80" w:author="Ross Norsworthy" w:date="2020-03-19T22:33:00Z"/>
                <w:sz w:val="20"/>
              </w:rPr>
            </w:pPr>
            <w:ins w:id="2881" w:author="Ross Norsworthy" w:date="2020-03-19T22:33:00Z">
              <w:r w:rsidRPr="00A013FD">
                <w:rPr>
                  <w:sz w:val="20"/>
                </w:rPr>
                <w:t>Link ID modul.</w:t>
              </w:r>
            </w:ins>
          </w:p>
        </w:tc>
        <w:tc>
          <w:tcPr>
            <w:tcW w:w="3844" w:type="pct"/>
            <w:gridSpan w:val="12"/>
            <w:shd w:val="clear" w:color="auto" w:fill="auto"/>
            <w:noWrap/>
            <w:vAlign w:val="bottom"/>
          </w:tcPr>
          <w:p w14:paraId="516199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82" w:author="Ross Norsworthy" w:date="2020-03-19T22:33:00Z"/>
                <w:sz w:val="20"/>
              </w:rPr>
            </w:pPr>
            <w:ins w:id="2883" w:author="Ross Norsworthy" w:date="2020-03-19T22:33:00Z">
              <w:r w:rsidRPr="00A013FD">
                <w:rPr>
                  <w:sz w:val="20"/>
                </w:rPr>
                <w:t>Pi/4 QPSK</w:t>
              </w:r>
            </w:ins>
          </w:p>
        </w:tc>
        <w:tc>
          <w:tcPr>
            <w:tcW w:w="414" w:type="pct"/>
            <w:shd w:val="clear" w:color="auto" w:fill="auto"/>
            <w:noWrap/>
            <w:vAlign w:val="bottom"/>
          </w:tcPr>
          <w:p w14:paraId="28560F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84" w:author="Ross Norsworthy" w:date="2020-03-19T22:33:00Z"/>
                <w:sz w:val="20"/>
              </w:rPr>
            </w:pPr>
          </w:p>
        </w:tc>
      </w:tr>
      <w:tr w:rsidR="00A013FD" w:rsidRPr="00A013FD" w14:paraId="5DD31C25" w14:textId="77777777" w:rsidTr="00BF604E">
        <w:trPr>
          <w:trHeight w:val="502"/>
          <w:ins w:id="2885" w:author="Ross Norsworthy" w:date="2020-03-19T22:33:00Z"/>
        </w:trPr>
        <w:tc>
          <w:tcPr>
            <w:tcW w:w="742" w:type="pct"/>
            <w:shd w:val="clear" w:color="auto" w:fill="auto"/>
            <w:noWrap/>
            <w:vAlign w:val="bottom"/>
          </w:tcPr>
          <w:p w14:paraId="6244C5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86" w:author="Ross Norsworthy" w:date="2020-03-19T22:33:00Z"/>
                <w:sz w:val="20"/>
              </w:rPr>
            </w:pPr>
            <w:ins w:id="2887" w:author="Ross Norsworthy" w:date="2020-03-19T22:33:00Z">
              <w:r w:rsidRPr="00A013FD">
                <w:rPr>
                  <w:sz w:val="20"/>
                </w:rPr>
                <w:t>Net symbols/ burst</w:t>
              </w:r>
            </w:ins>
          </w:p>
        </w:tc>
        <w:tc>
          <w:tcPr>
            <w:tcW w:w="378" w:type="pct"/>
            <w:shd w:val="clear" w:color="auto" w:fill="auto"/>
            <w:noWrap/>
            <w:vAlign w:val="bottom"/>
          </w:tcPr>
          <w:p w14:paraId="034F80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88" w:author="Ross Norsworthy" w:date="2020-03-19T22:33:00Z"/>
                <w:sz w:val="20"/>
              </w:rPr>
            </w:pPr>
            <w:ins w:id="2889" w:author="Ross Norsworthy" w:date="2020-03-19T22:33:00Z">
              <w:r w:rsidRPr="00A013FD">
                <w:rPr>
                  <w:sz w:val="20"/>
                </w:rPr>
                <w:t>197</w:t>
              </w:r>
            </w:ins>
          </w:p>
        </w:tc>
        <w:tc>
          <w:tcPr>
            <w:tcW w:w="364" w:type="pct"/>
            <w:shd w:val="clear" w:color="auto" w:fill="auto"/>
            <w:noWrap/>
            <w:vAlign w:val="bottom"/>
          </w:tcPr>
          <w:p w14:paraId="1BF1BE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90" w:author="Ross Norsworthy" w:date="2020-03-19T22:33:00Z"/>
                <w:sz w:val="20"/>
              </w:rPr>
            </w:pPr>
            <w:ins w:id="2891" w:author="Ross Norsworthy" w:date="2020-03-19T22:33:00Z">
              <w:r w:rsidRPr="00A013FD">
                <w:rPr>
                  <w:sz w:val="20"/>
                </w:rPr>
                <w:t>453</w:t>
              </w:r>
            </w:ins>
          </w:p>
        </w:tc>
        <w:tc>
          <w:tcPr>
            <w:tcW w:w="336" w:type="pct"/>
            <w:shd w:val="clear" w:color="auto" w:fill="auto"/>
            <w:noWrap/>
            <w:vAlign w:val="bottom"/>
          </w:tcPr>
          <w:p w14:paraId="242283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92" w:author="Ross Norsworthy" w:date="2020-03-19T22:33:00Z"/>
                <w:sz w:val="20"/>
              </w:rPr>
            </w:pPr>
            <w:ins w:id="2893" w:author="Ross Norsworthy" w:date="2020-03-19T22:33:00Z">
              <w:r w:rsidRPr="00A013FD">
                <w:rPr>
                  <w:sz w:val="20"/>
                </w:rPr>
                <w:t>709</w:t>
              </w:r>
            </w:ins>
          </w:p>
        </w:tc>
        <w:tc>
          <w:tcPr>
            <w:tcW w:w="345" w:type="pct"/>
            <w:shd w:val="clear" w:color="auto" w:fill="auto"/>
            <w:noWrap/>
            <w:vAlign w:val="bottom"/>
          </w:tcPr>
          <w:p w14:paraId="5B20C5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94" w:author="Ross Norsworthy" w:date="2020-03-19T22:33:00Z"/>
                <w:sz w:val="20"/>
              </w:rPr>
            </w:pPr>
            <w:ins w:id="2895" w:author="Ross Norsworthy" w:date="2020-03-19T22:33:00Z">
              <w:r w:rsidRPr="00A013FD">
                <w:rPr>
                  <w:sz w:val="20"/>
                </w:rPr>
                <w:t>640</w:t>
              </w:r>
            </w:ins>
          </w:p>
        </w:tc>
        <w:tc>
          <w:tcPr>
            <w:tcW w:w="440" w:type="pct"/>
            <w:gridSpan w:val="2"/>
            <w:shd w:val="clear" w:color="auto" w:fill="auto"/>
            <w:noWrap/>
            <w:vAlign w:val="bottom"/>
          </w:tcPr>
          <w:p w14:paraId="133C1B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96" w:author="Ross Norsworthy" w:date="2020-03-19T22:33:00Z"/>
                <w:sz w:val="20"/>
              </w:rPr>
            </w:pPr>
            <w:ins w:id="2897" w:author="Ross Norsworthy" w:date="2020-03-19T22:33:00Z">
              <w:r w:rsidRPr="00A013FD">
                <w:rPr>
                  <w:sz w:val="20"/>
                </w:rPr>
                <w:t>197</w:t>
              </w:r>
            </w:ins>
          </w:p>
        </w:tc>
        <w:tc>
          <w:tcPr>
            <w:tcW w:w="399" w:type="pct"/>
            <w:shd w:val="clear" w:color="auto" w:fill="auto"/>
            <w:noWrap/>
            <w:vAlign w:val="bottom"/>
          </w:tcPr>
          <w:p w14:paraId="03FA52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898" w:author="Ross Norsworthy" w:date="2020-03-19T22:33:00Z"/>
                <w:sz w:val="20"/>
              </w:rPr>
            </w:pPr>
            <w:ins w:id="2899" w:author="Ross Norsworthy" w:date="2020-03-19T22:33:00Z">
              <w:r w:rsidRPr="00A013FD">
                <w:rPr>
                  <w:sz w:val="20"/>
                </w:rPr>
                <w:t>453</w:t>
              </w:r>
            </w:ins>
          </w:p>
        </w:tc>
        <w:tc>
          <w:tcPr>
            <w:tcW w:w="399" w:type="pct"/>
            <w:shd w:val="clear" w:color="auto" w:fill="auto"/>
            <w:noWrap/>
            <w:vAlign w:val="bottom"/>
          </w:tcPr>
          <w:p w14:paraId="352ACE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0" w:author="Ross Norsworthy" w:date="2020-03-19T22:33:00Z"/>
                <w:sz w:val="20"/>
              </w:rPr>
            </w:pPr>
            <w:ins w:id="2901" w:author="Ross Norsworthy" w:date="2020-03-19T22:33:00Z">
              <w:r w:rsidRPr="00A013FD">
                <w:rPr>
                  <w:sz w:val="20"/>
                </w:rPr>
                <w:t>709</w:t>
              </w:r>
            </w:ins>
          </w:p>
        </w:tc>
        <w:tc>
          <w:tcPr>
            <w:tcW w:w="400" w:type="pct"/>
            <w:gridSpan w:val="2"/>
            <w:shd w:val="clear" w:color="auto" w:fill="auto"/>
            <w:noWrap/>
            <w:vAlign w:val="bottom"/>
          </w:tcPr>
          <w:p w14:paraId="464AC2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2" w:author="Ross Norsworthy" w:date="2020-03-19T22:33:00Z"/>
                <w:sz w:val="20"/>
              </w:rPr>
            </w:pPr>
          </w:p>
        </w:tc>
        <w:tc>
          <w:tcPr>
            <w:tcW w:w="399" w:type="pct"/>
            <w:shd w:val="clear" w:color="auto" w:fill="auto"/>
            <w:noWrap/>
            <w:vAlign w:val="bottom"/>
          </w:tcPr>
          <w:p w14:paraId="3D274D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3" w:author="Ross Norsworthy" w:date="2020-03-19T22:33:00Z"/>
                <w:sz w:val="20"/>
              </w:rPr>
            </w:pPr>
          </w:p>
        </w:tc>
        <w:tc>
          <w:tcPr>
            <w:tcW w:w="385" w:type="pct"/>
            <w:shd w:val="clear" w:color="auto" w:fill="auto"/>
            <w:noWrap/>
            <w:vAlign w:val="bottom"/>
          </w:tcPr>
          <w:p w14:paraId="27E5A4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4" w:author="Ross Norsworthy" w:date="2020-03-19T22:33:00Z"/>
                <w:sz w:val="20"/>
              </w:rPr>
            </w:pPr>
          </w:p>
        </w:tc>
        <w:tc>
          <w:tcPr>
            <w:tcW w:w="414" w:type="pct"/>
            <w:shd w:val="clear" w:color="auto" w:fill="auto"/>
            <w:noWrap/>
            <w:vAlign w:val="bottom"/>
          </w:tcPr>
          <w:p w14:paraId="2FE421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5" w:author="Ross Norsworthy" w:date="2020-03-19T22:33:00Z"/>
                <w:sz w:val="20"/>
              </w:rPr>
            </w:pPr>
            <w:ins w:id="2906" w:author="Ross Norsworthy" w:date="2020-03-19T22:33:00Z">
              <w:r w:rsidRPr="00A013FD">
                <w:rPr>
                  <w:sz w:val="20"/>
                </w:rPr>
                <w:t>symbols</w:t>
              </w:r>
            </w:ins>
          </w:p>
        </w:tc>
      </w:tr>
      <w:tr w:rsidR="00A013FD" w:rsidRPr="00A013FD" w14:paraId="7C5CCC38" w14:textId="77777777" w:rsidTr="00BF604E">
        <w:trPr>
          <w:trHeight w:val="300"/>
          <w:ins w:id="2907" w:author="Ross Norsworthy" w:date="2020-03-19T22:33:00Z"/>
        </w:trPr>
        <w:tc>
          <w:tcPr>
            <w:tcW w:w="742" w:type="pct"/>
            <w:shd w:val="clear" w:color="auto" w:fill="auto"/>
            <w:noWrap/>
            <w:vAlign w:val="bottom"/>
          </w:tcPr>
          <w:p w14:paraId="06EBB0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08" w:author="Ross Norsworthy" w:date="2020-03-19T22:33:00Z"/>
                <w:sz w:val="20"/>
              </w:rPr>
            </w:pPr>
            <w:ins w:id="2909" w:author="Ross Norsworthy" w:date="2020-03-19T22:33:00Z">
              <w:r w:rsidRPr="00A013FD">
                <w:rPr>
                  <w:sz w:val="20"/>
                </w:rPr>
                <w:t>Channel bits</w:t>
              </w:r>
            </w:ins>
          </w:p>
        </w:tc>
        <w:tc>
          <w:tcPr>
            <w:tcW w:w="378" w:type="pct"/>
            <w:shd w:val="clear" w:color="auto" w:fill="auto"/>
            <w:noWrap/>
            <w:vAlign w:val="bottom"/>
          </w:tcPr>
          <w:p w14:paraId="1AD193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10" w:author="Ross Norsworthy" w:date="2020-03-19T22:33:00Z"/>
                <w:sz w:val="20"/>
              </w:rPr>
            </w:pPr>
            <w:ins w:id="2911" w:author="Ross Norsworthy" w:date="2020-03-19T22:33:00Z">
              <w:r w:rsidRPr="00A013FD">
                <w:rPr>
                  <w:sz w:val="20"/>
                </w:rPr>
                <w:t>394</w:t>
              </w:r>
            </w:ins>
          </w:p>
        </w:tc>
        <w:tc>
          <w:tcPr>
            <w:tcW w:w="364" w:type="pct"/>
            <w:shd w:val="clear" w:color="auto" w:fill="auto"/>
            <w:noWrap/>
            <w:vAlign w:val="bottom"/>
          </w:tcPr>
          <w:p w14:paraId="751631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12" w:author="Ross Norsworthy" w:date="2020-03-19T22:33:00Z"/>
                <w:sz w:val="20"/>
              </w:rPr>
            </w:pPr>
            <w:ins w:id="2913" w:author="Ross Norsworthy" w:date="2020-03-19T22:33:00Z">
              <w:r w:rsidRPr="00A013FD">
                <w:rPr>
                  <w:sz w:val="20"/>
                </w:rPr>
                <w:t>906</w:t>
              </w:r>
            </w:ins>
          </w:p>
        </w:tc>
        <w:tc>
          <w:tcPr>
            <w:tcW w:w="336" w:type="pct"/>
            <w:shd w:val="clear" w:color="auto" w:fill="auto"/>
            <w:noWrap/>
            <w:vAlign w:val="bottom"/>
          </w:tcPr>
          <w:p w14:paraId="6F7065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14" w:author="Ross Norsworthy" w:date="2020-03-19T22:33:00Z"/>
                <w:sz w:val="20"/>
              </w:rPr>
            </w:pPr>
            <w:ins w:id="2915" w:author="Ross Norsworthy" w:date="2020-03-19T22:33:00Z">
              <w:r w:rsidRPr="00A013FD">
                <w:rPr>
                  <w:sz w:val="20"/>
                </w:rPr>
                <w:t>1418</w:t>
              </w:r>
            </w:ins>
          </w:p>
        </w:tc>
        <w:tc>
          <w:tcPr>
            <w:tcW w:w="345" w:type="pct"/>
            <w:shd w:val="clear" w:color="auto" w:fill="auto"/>
            <w:noWrap/>
            <w:vAlign w:val="bottom"/>
          </w:tcPr>
          <w:p w14:paraId="45F47E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16" w:author="Ross Norsworthy" w:date="2020-03-19T22:33:00Z"/>
                <w:sz w:val="20"/>
              </w:rPr>
            </w:pPr>
            <w:ins w:id="2917" w:author="Ross Norsworthy" w:date="2020-03-19T22:33:00Z">
              <w:r w:rsidRPr="00A013FD">
                <w:rPr>
                  <w:sz w:val="20"/>
                </w:rPr>
                <w:t>1280</w:t>
              </w:r>
            </w:ins>
          </w:p>
        </w:tc>
        <w:tc>
          <w:tcPr>
            <w:tcW w:w="440" w:type="pct"/>
            <w:gridSpan w:val="2"/>
            <w:shd w:val="clear" w:color="auto" w:fill="auto"/>
            <w:noWrap/>
            <w:vAlign w:val="bottom"/>
          </w:tcPr>
          <w:p w14:paraId="4FA602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18" w:author="Ross Norsworthy" w:date="2020-03-19T22:33:00Z"/>
                <w:sz w:val="20"/>
              </w:rPr>
            </w:pPr>
            <w:ins w:id="2919" w:author="Ross Norsworthy" w:date="2020-03-19T22:33:00Z">
              <w:r w:rsidRPr="00A013FD">
                <w:rPr>
                  <w:sz w:val="20"/>
                </w:rPr>
                <w:t>394</w:t>
              </w:r>
            </w:ins>
          </w:p>
        </w:tc>
        <w:tc>
          <w:tcPr>
            <w:tcW w:w="399" w:type="pct"/>
            <w:shd w:val="clear" w:color="auto" w:fill="auto"/>
            <w:noWrap/>
            <w:vAlign w:val="bottom"/>
          </w:tcPr>
          <w:p w14:paraId="2EAED7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0" w:author="Ross Norsworthy" w:date="2020-03-19T22:33:00Z"/>
                <w:sz w:val="20"/>
              </w:rPr>
            </w:pPr>
            <w:ins w:id="2921" w:author="Ross Norsworthy" w:date="2020-03-19T22:33:00Z">
              <w:r w:rsidRPr="00A013FD">
                <w:rPr>
                  <w:sz w:val="20"/>
                </w:rPr>
                <w:t>906</w:t>
              </w:r>
            </w:ins>
          </w:p>
        </w:tc>
        <w:tc>
          <w:tcPr>
            <w:tcW w:w="399" w:type="pct"/>
            <w:shd w:val="clear" w:color="auto" w:fill="auto"/>
            <w:noWrap/>
            <w:vAlign w:val="bottom"/>
          </w:tcPr>
          <w:p w14:paraId="049906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2" w:author="Ross Norsworthy" w:date="2020-03-19T22:33:00Z"/>
                <w:sz w:val="20"/>
              </w:rPr>
            </w:pPr>
            <w:ins w:id="2923" w:author="Ross Norsworthy" w:date="2020-03-19T22:33:00Z">
              <w:r w:rsidRPr="00A013FD">
                <w:rPr>
                  <w:sz w:val="20"/>
                </w:rPr>
                <w:t>1418</w:t>
              </w:r>
            </w:ins>
          </w:p>
        </w:tc>
        <w:tc>
          <w:tcPr>
            <w:tcW w:w="400" w:type="pct"/>
            <w:gridSpan w:val="2"/>
            <w:shd w:val="clear" w:color="auto" w:fill="auto"/>
            <w:noWrap/>
            <w:vAlign w:val="bottom"/>
          </w:tcPr>
          <w:p w14:paraId="7D9C07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4" w:author="Ross Norsworthy" w:date="2020-03-19T22:33:00Z"/>
                <w:sz w:val="20"/>
              </w:rPr>
            </w:pPr>
          </w:p>
        </w:tc>
        <w:tc>
          <w:tcPr>
            <w:tcW w:w="399" w:type="pct"/>
            <w:shd w:val="clear" w:color="auto" w:fill="auto"/>
            <w:noWrap/>
            <w:vAlign w:val="bottom"/>
          </w:tcPr>
          <w:p w14:paraId="65DCF0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5" w:author="Ross Norsworthy" w:date="2020-03-19T22:33:00Z"/>
                <w:sz w:val="20"/>
              </w:rPr>
            </w:pPr>
          </w:p>
        </w:tc>
        <w:tc>
          <w:tcPr>
            <w:tcW w:w="385" w:type="pct"/>
            <w:shd w:val="clear" w:color="auto" w:fill="auto"/>
            <w:noWrap/>
            <w:vAlign w:val="bottom"/>
          </w:tcPr>
          <w:p w14:paraId="67F2BA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6" w:author="Ross Norsworthy" w:date="2020-03-19T22:33:00Z"/>
                <w:sz w:val="20"/>
              </w:rPr>
            </w:pPr>
          </w:p>
        </w:tc>
        <w:tc>
          <w:tcPr>
            <w:tcW w:w="414" w:type="pct"/>
            <w:shd w:val="clear" w:color="auto" w:fill="auto"/>
            <w:noWrap/>
            <w:vAlign w:val="bottom"/>
          </w:tcPr>
          <w:p w14:paraId="65F829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27" w:author="Ross Norsworthy" w:date="2020-03-19T22:33:00Z"/>
                <w:sz w:val="20"/>
              </w:rPr>
            </w:pPr>
            <w:ins w:id="2928" w:author="Ross Norsworthy" w:date="2020-03-19T22:33:00Z">
              <w:r w:rsidRPr="00A013FD">
                <w:rPr>
                  <w:sz w:val="20"/>
                </w:rPr>
                <w:t>bits</w:t>
              </w:r>
            </w:ins>
          </w:p>
        </w:tc>
      </w:tr>
      <w:tr w:rsidR="00A013FD" w:rsidRPr="00A013FD" w14:paraId="4EA8F541" w14:textId="77777777" w:rsidTr="00BF604E">
        <w:trPr>
          <w:trHeight w:val="300"/>
          <w:ins w:id="2929" w:author="Ross Norsworthy" w:date="2020-03-19T22:33:00Z"/>
        </w:trPr>
        <w:tc>
          <w:tcPr>
            <w:tcW w:w="742" w:type="pct"/>
            <w:shd w:val="clear" w:color="000000" w:fill="auto"/>
            <w:noWrap/>
            <w:vAlign w:val="bottom"/>
          </w:tcPr>
          <w:p w14:paraId="0F136D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30" w:author="Ross Norsworthy" w:date="2020-03-19T22:33:00Z"/>
                <w:sz w:val="20"/>
              </w:rPr>
            </w:pPr>
            <w:ins w:id="2931" w:author="Ross Norsworthy" w:date="2020-03-19T22:33:00Z">
              <w:r w:rsidRPr="00A013FD">
                <w:rPr>
                  <w:sz w:val="20"/>
                </w:rPr>
                <w:t xml:space="preserve">Padding+FEC tail </w:t>
              </w:r>
              <w:r w:rsidRPr="00A013FD">
                <w:rPr>
                  <w:sz w:val="20"/>
                  <w:vertAlign w:val="superscript"/>
                </w:rPr>
                <w:t>(3)</w:t>
              </w:r>
            </w:ins>
          </w:p>
        </w:tc>
        <w:tc>
          <w:tcPr>
            <w:tcW w:w="1078" w:type="pct"/>
            <w:gridSpan w:val="3"/>
            <w:shd w:val="clear" w:color="auto" w:fill="auto"/>
            <w:noWrap/>
            <w:vAlign w:val="bottom"/>
          </w:tcPr>
          <w:p w14:paraId="775A4D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32" w:author="Ross Norsworthy" w:date="2020-03-19T22:33:00Z"/>
                <w:sz w:val="20"/>
              </w:rPr>
            </w:pPr>
            <w:ins w:id="2933" w:author="Ross Norsworthy" w:date="2020-03-19T22:33:00Z">
              <w:r w:rsidRPr="00A013FD">
                <w:rPr>
                  <w:sz w:val="20"/>
                </w:rPr>
                <w:t>10+0</w:t>
              </w:r>
            </w:ins>
          </w:p>
        </w:tc>
        <w:tc>
          <w:tcPr>
            <w:tcW w:w="359" w:type="pct"/>
            <w:gridSpan w:val="2"/>
            <w:shd w:val="clear" w:color="auto" w:fill="auto"/>
            <w:noWrap/>
            <w:vAlign w:val="bottom"/>
          </w:tcPr>
          <w:p w14:paraId="5E5C5C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34" w:author="Ross Norsworthy" w:date="2020-03-19T22:33:00Z"/>
                <w:sz w:val="20"/>
              </w:rPr>
            </w:pPr>
            <w:ins w:id="2935" w:author="Ross Norsworthy" w:date="2020-03-19T22:33:00Z">
              <w:r w:rsidRPr="00A013FD">
                <w:rPr>
                  <w:sz w:val="20"/>
                </w:rPr>
                <w:t>0+11</w:t>
              </w:r>
            </w:ins>
          </w:p>
        </w:tc>
        <w:tc>
          <w:tcPr>
            <w:tcW w:w="2407" w:type="pct"/>
            <w:gridSpan w:val="7"/>
            <w:shd w:val="clear" w:color="auto" w:fill="auto"/>
            <w:noWrap/>
            <w:vAlign w:val="bottom"/>
          </w:tcPr>
          <w:p w14:paraId="185C3A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36" w:author="Ross Norsworthy" w:date="2020-03-19T22:33:00Z"/>
                <w:sz w:val="20"/>
              </w:rPr>
            </w:pPr>
            <w:ins w:id="2937" w:author="Ross Norsworthy" w:date="2020-03-19T22:33:00Z">
              <w:r w:rsidRPr="00A013FD">
                <w:rPr>
                  <w:sz w:val="20"/>
                </w:rPr>
                <w:t>0+10</w:t>
              </w:r>
            </w:ins>
          </w:p>
        </w:tc>
        <w:tc>
          <w:tcPr>
            <w:tcW w:w="414" w:type="pct"/>
            <w:shd w:val="clear" w:color="auto" w:fill="auto"/>
            <w:noWrap/>
            <w:vAlign w:val="bottom"/>
          </w:tcPr>
          <w:p w14:paraId="2547CD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38" w:author="Ross Norsworthy" w:date="2020-03-19T22:33:00Z"/>
                <w:sz w:val="20"/>
              </w:rPr>
            </w:pPr>
            <w:ins w:id="2939" w:author="Ross Norsworthy" w:date="2020-03-19T22:33:00Z">
              <w:r w:rsidRPr="00A013FD">
                <w:rPr>
                  <w:sz w:val="20"/>
                </w:rPr>
                <w:t>bits</w:t>
              </w:r>
            </w:ins>
          </w:p>
        </w:tc>
      </w:tr>
      <w:tr w:rsidR="00A013FD" w:rsidRPr="00A013FD" w14:paraId="5F6CCED4" w14:textId="77777777" w:rsidTr="00BF604E">
        <w:trPr>
          <w:trHeight w:val="300"/>
          <w:ins w:id="2940" w:author="Ross Norsworthy" w:date="2020-03-19T22:33:00Z"/>
        </w:trPr>
        <w:tc>
          <w:tcPr>
            <w:tcW w:w="742" w:type="pct"/>
            <w:shd w:val="clear" w:color="auto" w:fill="auto"/>
            <w:noWrap/>
            <w:vAlign w:val="bottom"/>
          </w:tcPr>
          <w:p w14:paraId="42D58E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41" w:author="Ross Norsworthy" w:date="2020-03-19T22:33:00Z"/>
                <w:sz w:val="20"/>
              </w:rPr>
            </w:pPr>
            <w:ins w:id="2942" w:author="Ross Norsworthy" w:date="2020-03-19T22:33:00Z">
              <w:r w:rsidRPr="00A013FD">
                <w:rPr>
                  <w:sz w:val="20"/>
                </w:rPr>
                <w:t>FEC decoder input symbols</w:t>
              </w:r>
            </w:ins>
          </w:p>
        </w:tc>
        <w:tc>
          <w:tcPr>
            <w:tcW w:w="378" w:type="pct"/>
            <w:shd w:val="clear" w:color="auto" w:fill="auto"/>
            <w:noWrap/>
            <w:vAlign w:val="bottom"/>
          </w:tcPr>
          <w:p w14:paraId="15D95C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43" w:author="Ross Norsworthy" w:date="2020-03-19T22:33:00Z"/>
                <w:sz w:val="20"/>
              </w:rPr>
            </w:pPr>
            <w:ins w:id="2944" w:author="Ross Norsworthy" w:date="2020-03-19T22:33:00Z">
              <w:r w:rsidRPr="00A013FD">
                <w:rPr>
                  <w:sz w:val="20"/>
                </w:rPr>
                <w:t>192</w:t>
              </w:r>
            </w:ins>
          </w:p>
        </w:tc>
        <w:tc>
          <w:tcPr>
            <w:tcW w:w="364" w:type="pct"/>
            <w:shd w:val="clear" w:color="auto" w:fill="auto"/>
            <w:noWrap/>
            <w:vAlign w:val="bottom"/>
          </w:tcPr>
          <w:p w14:paraId="4EB45B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45" w:author="Ross Norsworthy" w:date="2020-03-19T22:33:00Z"/>
                <w:sz w:val="20"/>
              </w:rPr>
            </w:pPr>
            <w:ins w:id="2946" w:author="Ross Norsworthy" w:date="2020-03-19T22:33:00Z">
              <w:r w:rsidRPr="00A013FD">
                <w:rPr>
                  <w:sz w:val="20"/>
                </w:rPr>
                <w:t>448</w:t>
              </w:r>
            </w:ins>
          </w:p>
        </w:tc>
        <w:tc>
          <w:tcPr>
            <w:tcW w:w="336" w:type="pct"/>
            <w:shd w:val="clear" w:color="auto" w:fill="auto"/>
            <w:noWrap/>
            <w:vAlign w:val="bottom"/>
          </w:tcPr>
          <w:p w14:paraId="78340C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47" w:author="Ross Norsworthy" w:date="2020-03-19T22:33:00Z"/>
                <w:sz w:val="20"/>
              </w:rPr>
            </w:pPr>
            <w:ins w:id="2948" w:author="Ross Norsworthy" w:date="2020-03-19T22:33:00Z">
              <w:r w:rsidRPr="00A013FD">
                <w:rPr>
                  <w:sz w:val="20"/>
                </w:rPr>
                <w:t>704</w:t>
              </w:r>
            </w:ins>
          </w:p>
        </w:tc>
        <w:tc>
          <w:tcPr>
            <w:tcW w:w="345" w:type="pct"/>
            <w:shd w:val="clear" w:color="auto" w:fill="auto"/>
            <w:noWrap/>
            <w:vAlign w:val="bottom"/>
          </w:tcPr>
          <w:p w14:paraId="7FC199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49" w:author="Ross Norsworthy" w:date="2020-03-19T22:33:00Z"/>
                <w:sz w:val="20"/>
              </w:rPr>
            </w:pPr>
            <w:ins w:id="2950" w:author="Ross Norsworthy" w:date="2020-03-19T22:33:00Z">
              <w:r w:rsidRPr="00A013FD">
                <w:rPr>
                  <w:sz w:val="20"/>
                </w:rPr>
                <w:t>634.5</w:t>
              </w:r>
            </w:ins>
          </w:p>
        </w:tc>
        <w:tc>
          <w:tcPr>
            <w:tcW w:w="440" w:type="pct"/>
            <w:gridSpan w:val="2"/>
            <w:shd w:val="clear" w:color="auto" w:fill="auto"/>
            <w:noWrap/>
            <w:vAlign w:val="bottom"/>
          </w:tcPr>
          <w:p w14:paraId="412C17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1" w:author="Ross Norsworthy" w:date="2020-03-19T22:33:00Z"/>
                <w:sz w:val="20"/>
              </w:rPr>
            </w:pPr>
            <w:ins w:id="2952" w:author="Ross Norsworthy" w:date="2020-03-19T22:33:00Z">
              <w:r w:rsidRPr="00A013FD">
                <w:rPr>
                  <w:sz w:val="20"/>
                </w:rPr>
                <w:t>192</w:t>
              </w:r>
            </w:ins>
          </w:p>
        </w:tc>
        <w:tc>
          <w:tcPr>
            <w:tcW w:w="399" w:type="pct"/>
            <w:shd w:val="clear" w:color="auto" w:fill="auto"/>
            <w:noWrap/>
            <w:vAlign w:val="bottom"/>
          </w:tcPr>
          <w:p w14:paraId="5385D8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3" w:author="Ross Norsworthy" w:date="2020-03-19T22:33:00Z"/>
                <w:sz w:val="20"/>
              </w:rPr>
            </w:pPr>
            <w:ins w:id="2954" w:author="Ross Norsworthy" w:date="2020-03-19T22:33:00Z">
              <w:r w:rsidRPr="00A013FD">
                <w:rPr>
                  <w:sz w:val="20"/>
                </w:rPr>
                <w:t>448</w:t>
              </w:r>
            </w:ins>
          </w:p>
        </w:tc>
        <w:tc>
          <w:tcPr>
            <w:tcW w:w="399" w:type="pct"/>
            <w:shd w:val="clear" w:color="auto" w:fill="auto"/>
            <w:noWrap/>
            <w:vAlign w:val="bottom"/>
          </w:tcPr>
          <w:p w14:paraId="50BD91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5" w:author="Ross Norsworthy" w:date="2020-03-19T22:33:00Z"/>
                <w:sz w:val="20"/>
              </w:rPr>
            </w:pPr>
            <w:ins w:id="2956" w:author="Ross Norsworthy" w:date="2020-03-19T22:33:00Z">
              <w:r w:rsidRPr="00A013FD">
                <w:rPr>
                  <w:sz w:val="20"/>
                </w:rPr>
                <w:t>704</w:t>
              </w:r>
            </w:ins>
          </w:p>
        </w:tc>
        <w:tc>
          <w:tcPr>
            <w:tcW w:w="400" w:type="pct"/>
            <w:gridSpan w:val="2"/>
            <w:shd w:val="clear" w:color="auto" w:fill="auto"/>
            <w:noWrap/>
            <w:vAlign w:val="bottom"/>
          </w:tcPr>
          <w:p w14:paraId="1385EE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7" w:author="Ross Norsworthy" w:date="2020-03-19T22:33:00Z"/>
                <w:sz w:val="20"/>
              </w:rPr>
            </w:pPr>
          </w:p>
        </w:tc>
        <w:tc>
          <w:tcPr>
            <w:tcW w:w="399" w:type="pct"/>
            <w:shd w:val="clear" w:color="auto" w:fill="auto"/>
            <w:noWrap/>
            <w:vAlign w:val="bottom"/>
          </w:tcPr>
          <w:p w14:paraId="142C85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8" w:author="Ross Norsworthy" w:date="2020-03-19T22:33:00Z"/>
                <w:sz w:val="20"/>
              </w:rPr>
            </w:pPr>
          </w:p>
        </w:tc>
        <w:tc>
          <w:tcPr>
            <w:tcW w:w="385" w:type="pct"/>
            <w:shd w:val="clear" w:color="auto" w:fill="auto"/>
            <w:noWrap/>
            <w:vAlign w:val="bottom"/>
          </w:tcPr>
          <w:p w14:paraId="0AFC9E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59" w:author="Ross Norsworthy" w:date="2020-03-19T22:33:00Z"/>
                <w:sz w:val="20"/>
              </w:rPr>
            </w:pPr>
          </w:p>
        </w:tc>
        <w:tc>
          <w:tcPr>
            <w:tcW w:w="414" w:type="pct"/>
            <w:shd w:val="clear" w:color="auto" w:fill="auto"/>
            <w:noWrap/>
            <w:vAlign w:val="bottom"/>
          </w:tcPr>
          <w:p w14:paraId="184663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60" w:author="Ross Norsworthy" w:date="2020-03-19T22:33:00Z"/>
                <w:sz w:val="20"/>
              </w:rPr>
            </w:pPr>
            <w:ins w:id="2961" w:author="Ross Norsworthy" w:date="2020-03-19T22:33:00Z">
              <w:r w:rsidRPr="00A013FD">
                <w:rPr>
                  <w:sz w:val="20"/>
                </w:rPr>
                <w:t>symbols</w:t>
              </w:r>
            </w:ins>
          </w:p>
        </w:tc>
      </w:tr>
      <w:tr w:rsidR="00A013FD" w:rsidRPr="00A013FD" w14:paraId="7FBAA429" w14:textId="77777777" w:rsidTr="00BF604E">
        <w:trPr>
          <w:trHeight w:val="300"/>
          <w:ins w:id="2962" w:author="Ross Norsworthy" w:date="2020-03-19T22:33:00Z"/>
        </w:trPr>
        <w:tc>
          <w:tcPr>
            <w:tcW w:w="742" w:type="pct"/>
            <w:shd w:val="clear" w:color="auto" w:fill="auto"/>
            <w:noWrap/>
            <w:vAlign w:val="bottom"/>
          </w:tcPr>
          <w:p w14:paraId="6C4789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63" w:author="Ross Norsworthy" w:date="2020-03-19T22:33:00Z"/>
                <w:sz w:val="20"/>
              </w:rPr>
            </w:pPr>
            <w:ins w:id="2964" w:author="Ross Norsworthy" w:date="2020-03-19T22:33:00Z">
              <w:r w:rsidRPr="00A013FD">
                <w:rPr>
                  <w:sz w:val="20"/>
                </w:rPr>
                <w:t>FEC decoder input bits</w:t>
              </w:r>
            </w:ins>
          </w:p>
        </w:tc>
        <w:tc>
          <w:tcPr>
            <w:tcW w:w="378" w:type="pct"/>
            <w:shd w:val="clear" w:color="auto" w:fill="auto"/>
            <w:noWrap/>
            <w:vAlign w:val="bottom"/>
          </w:tcPr>
          <w:p w14:paraId="0F6B83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65" w:author="Ross Norsworthy" w:date="2020-03-19T22:33:00Z"/>
                <w:sz w:val="20"/>
              </w:rPr>
            </w:pPr>
            <w:ins w:id="2966" w:author="Ross Norsworthy" w:date="2020-03-19T22:33:00Z">
              <w:r w:rsidRPr="00A013FD">
                <w:rPr>
                  <w:sz w:val="20"/>
                </w:rPr>
                <w:t>384</w:t>
              </w:r>
            </w:ins>
          </w:p>
        </w:tc>
        <w:tc>
          <w:tcPr>
            <w:tcW w:w="364" w:type="pct"/>
            <w:shd w:val="clear" w:color="auto" w:fill="auto"/>
            <w:noWrap/>
            <w:vAlign w:val="bottom"/>
          </w:tcPr>
          <w:p w14:paraId="2AB0E8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67" w:author="Ross Norsworthy" w:date="2020-03-19T22:33:00Z"/>
                <w:sz w:val="20"/>
              </w:rPr>
            </w:pPr>
            <w:ins w:id="2968" w:author="Ross Norsworthy" w:date="2020-03-19T22:33:00Z">
              <w:r w:rsidRPr="00A013FD">
                <w:rPr>
                  <w:sz w:val="20"/>
                </w:rPr>
                <w:t>896</w:t>
              </w:r>
            </w:ins>
          </w:p>
        </w:tc>
        <w:tc>
          <w:tcPr>
            <w:tcW w:w="336" w:type="pct"/>
            <w:shd w:val="clear" w:color="auto" w:fill="auto"/>
            <w:noWrap/>
            <w:vAlign w:val="bottom"/>
          </w:tcPr>
          <w:p w14:paraId="5FC303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69" w:author="Ross Norsworthy" w:date="2020-03-19T22:33:00Z"/>
                <w:sz w:val="20"/>
              </w:rPr>
            </w:pPr>
            <w:ins w:id="2970" w:author="Ross Norsworthy" w:date="2020-03-19T22:33:00Z">
              <w:r w:rsidRPr="00A013FD">
                <w:rPr>
                  <w:sz w:val="20"/>
                </w:rPr>
                <w:t>1408</w:t>
              </w:r>
            </w:ins>
          </w:p>
        </w:tc>
        <w:tc>
          <w:tcPr>
            <w:tcW w:w="345" w:type="pct"/>
            <w:shd w:val="clear" w:color="auto" w:fill="auto"/>
            <w:noWrap/>
            <w:vAlign w:val="bottom"/>
          </w:tcPr>
          <w:p w14:paraId="575AE8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71" w:author="Ross Norsworthy" w:date="2020-03-19T22:33:00Z"/>
                <w:sz w:val="20"/>
              </w:rPr>
            </w:pPr>
            <w:ins w:id="2972" w:author="Ross Norsworthy" w:date="2020-03-19T22:33:00Z">
              <w:r w:rsidRPr="00A013FD">
                <w:rPr>
                  <w:sz w:val="20"/>
                </w:rPr>
                <w:t>1269</w:t>
              </w:r>
            </w:ins>
          </w:p>
        </w:tc>
        <w:tc>
          <w:tcPr>
            <w:tcW w:w="440" w:type="pct"/>
            <w:gridSpan w:val="2"/>
            <w:shd w:val="clear" w:color="auto" w:fill="auto"/>
            <w:noWrap/>
            <w:vAlign w:val="bottom"/>
          </w:tcPr>
          <w:p w14:paraId="5587A1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73" w:author="Ross Norsworthy" w:date="2020-03-19T22:33:00Z"/>
                <w:sz w:val="20"/>
              </w:rPr>
            </w:pPr>
            <w:ins w:id="2974" w:author="Ross Norsworthy" w:date="2020-03-19T22:33:00Z">
              <w:r w:rsidRPr="00A013FD">
                <w:rPr>
                  <w:sz w:val="20"/>
                </w:rPr>
                <w:t>384</w:t>
              </w:r>
            </w:ins>
          </w:p>
        </w:tc>
        <w:tc>
          <w:tcPr>
            <w:tcW w:w="399" w:type="pct"/>
            <w:shd w:val="clear" w:color="auto" w:fill="auto"/>
            <w:noWrap/>
            <w:vAlign w:val="bottom"/>
          </w:tcPr>
          <w:p w14:paraId="4F4823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75" w:author="Ross Norsworthy" w:date="2020-03-19T22:33:00Z"/>
                <w:sz w:val="20"/>
              </w:rPr>
            </w:pPr>
            <w:ins w:id="2976" w:author="Ross Norsworthy" w:date="2020-03-19T22:33:00Z">
              <w:r w:rsidRPr="00A013FD">
                <w:rPr>
                  <w:sz w:val="20"/>
                </w:rPr>
                <w:t>896</w:t>
              </w:r>
            </w:ins>
          </w:p>
        </w:tc>
        <w:tc>
          <w:tcPr>
            <w:tcW w:w="399" w:type="pct"/>
            <w:shd w:val="clear" w:color="auto" w:fill="auto"/>
            <w:noWrap/>
            <w:vAlign w:val="bottom"/>
          </w:tcPr>
          <w:p w14:paraId="1D7A03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77" w:author="Ross Norsworthy" w:date="2020-03-19T22:33:00Z"/>
                <w:sz w:val="20"/>
              </w:rPr>
            </w:pPr>
            <w:ins w:id="2978" w:author="Ross Norsworthy" w:date="2020-03-19T22:33:00Z">
              <w:r w:rsidRPr="00A013FD">
                <w:rPr>
                  <w:sz w:val="20"/>
                </w:rPr>
                <w:t>1408</w:t>
              </w:r>
            </w:ins>
          </w:p>
        </w:tc>
        <w:tc>
          <w:tcPr>
            <w:tcW w:w="400" w:type="pct"/>
            <w:gridSpan w:val="2"/>
            <w:shd w:val="clear" w:color="auto" w:fill="auto"/>
            <w:noWrap/>
            <w:vAlign w:val="bottom"/>
          </w:tcPr>
          <w:p w14:paraId="6CDCD9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79" w:author="Ross Norsworthy" w:date="2020-03-19T22:33:00Z"/>
                <w:sz w:val="20"/>
              </w:rPr>
            </w:pPr>
          </w:p>
        </w:tc>
        <w:tc>
          <w:tcPr>
            <w:tcW w:w="399" w:type="pct"/>
            <w:shd w:val="clear" w:color="auto" w:fill="auto"/>
            <w:noWrap/>
            <w:vAlign w:val="bottom"/>
          </w:tcPr>
          <w:p w14:paraId="6F8226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0" w:author="Ross Norsworthy" w:date="2020-03-19T22:33:00Z"/>
                <w:sz w:val="20"/>
              </w:rPr>
            </w:pPr>
          </w:p>
        </w:tc>
        <w:tc>
          <w:tcPr>
            <w:tcW w:w="385" w:type="pct"/>
            <w:shd w:val="clear" w:color="auto" w:fill="auto"/>
            <w:noWrap/>
            <w:vAlign w:val="bottom"/>
          </w:tcPr>
          <w:p w14:paraId="6F04EA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1" w:author="Ross Norsworthy" w:date="2020-03-19T22:33:00Z"/>
                <w:sz w:val="20"/>
              </w:rPr>
            </w:pPr>
          </w:p>
        </w:tc>
        <w:tc>
          <w:tcPr>
            <w:tcW w:w="414" w:type="pct"/>
            <w:shd w:val="clear" w:color="auto" w:fill="auto"/>
            <w:noWrap/>
            <w:vAlign w:val="bottom"/>
          </w:tcPr>
          <w:p w14:paraId="2A970C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2" w:author="Ross Norsworthy" w:date="2020-03-19T22:33:00Z"/>
                <w:sz w:val="20"/>
              </w:rPr>
            </w:pPr>
            <w:ins w:id="2983" w:author="Ross Norsworthy" w:date="2020-03-19T22:33:00Z">
              <w:r w:rsidRPr="00A013FD">
                <w:rPr>
                  <w:sz w:val="20"/>
                </w:rPr>
                <w:t>bits</w:t>
              </w:r>
            </w:ins>
          </w:p>
        </w:tc>
      </w:tr>
      <w:tr w:rsidR="00A013FD" w:rsidRPr="00A013FD" w14:paraId="65C3A7DB" w14:textId="77777777" w:rsidTr="00BF604E">
        <w:trPr>
          <w:trHeight w:val="300"/>
          <w:ins w:id="2984" w:author="Ross Norsworthy" w:date="2020-03-19T22:33:00Z"/>
        </w:trPr>
        <w:tc>
          <w:tcPr>
            <w:tcW w:w="742" w:type="pct"/>
            <w:shd w:val="clear" w:color="auto" w:fill="auto"/>
            <w:noWrap/>
            <w:vAlign w:val="bottom"/>
          </w:tcPr>
          <w:p w14:paraId="3638B1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5" w:author="Ross Norsworthy" w:date="2020-03-19T22:33:00Z"/>
                <w:sz w:val="20"/>
              </w:rPr>
            </w:pPr>
            <w:ins w:id="2986" w:author="Ross Norsworthy" w:date="2020-03-19T22:33:00Z">
              <w:r w:rsidRPr="00A013FD">
                <w:rPr>
                  <w:sz w:val="20"/>
                </w:rPr>
                <w:t>FEC output bits</w:t>
              </w:r>
            </w:ins>
          </w:p>
        </w:tc>
        <w:tc>
          <w:tcPr>
            <w:tcW w:w="378" w:type="pct"/>
            <w:shd w:val="clear" w:color="auto" w:fill="auto"/>
            <w:noWrap/>
            <w:vAlign w:val="bottom"/>
          </w:tcPr>
          <w:p w14:paraId="37F3F3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7" w:author="Ross Norsworthy" w:date="2020-03-19T22:33:00Z"/>
                <w:sz w:val="20"/>
              </w:rPr>
            </w:pPr>
            <w:ins w:id="2988" w:author="Ross Norsworthy" w:date="2020-03-19T22:33:00Z">
              <w:r w:rsidRPr="00A013FD">
                <w:rPr>
                  <w:sz w:val="20"/>
                </w:rPr>
                <w:t>384</w:t>
              </w:r>
            </w:ins>
          </w:p>
        </w:tc>
        <w:tc>
          <w:tcPr>
            <w:tcW w:w="364" w:type="pct"/>
            <w:shd w:val="clear" w:color="auto" w:fill="auto"/>
            <w:noWrap/>
            <w:vAlign w:val="bottom"/>
          </w:tcPr>
          <w:p w14:paraId="24D0A7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89" w:author="Ross Norsworthy" w:date="2020-03-19T22:33:00Z"/>
                <w:sz w:val="20"/>
              </w:rPr>
            </w:pPr>
            <w:ins w:id="2990" w:author="Ross Norsworthy" w:date="2020-03-19T22:33:00Z">
              <w:r w:rsidRPr="00A013FD">
                <w:rPr>
                  <w:sz w:val="20"/>
                </w:rPr>
                <w:t>896</w:t>
              </w:r>
            </w:ins>
          </w:p>
        </w:tc>
        <w:tc>
          <w:tcPr>
            <w:tcW w:w="336" w:type="pct"/>
            <w:shd w:val="clear" w:color="auto" w:fill="auto"/>
            <w:noWrap/>
            <w:vAlign w:val="bottom"/>
          </w:tcPr>
          <w:p w14:paraId="73BF4F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91" w:author="Ross Norsworthy" w:date="2020-03-19T22:33:00Z"/>
                <w:sz w:val="20"/>
              </w:rPr>
            </w:pPr>
            <w:ins w:id="2992" w:author="Ross Norsworthy" w:date="2020-03-19T22:33:00Z">
              <w:r w:rsidRPr="00A013FD">
                <w:rPr>
                  <w:sz w:val="20"/>
                </w:rPr>
                <w:t>1408</w:t>
              </w:r>
            </w:ins>
          </w:p>
        </w:tc>
        <w:tc>
          <w:tcPr>
            <w:tcW w:w="345" w:type="pct"/>
            <w:shd w:val="clear" w:color="auto" w:fill="auto"/>
            <w:noWrap/>
            <w:vAlign w:val="bottom"/>
          </w:tcPr>
          <w:p w14:paraId="0D5CC5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93" w:author="Ross Norsworthy" w:date="2020-03-19T22:33:00Z"/>
                <w:sz w:val="20"/>
              </w:rPr>
            </w:pPr>
            <w:ins w:id="2994" w:author="Ross Norsworthy" w:date="2020-03-19T22:33:00Z">
              <w:r w:rsidRPr="00A013FD">
                <w:rPr>
                  <w:sz w:val="20"/>
                </w:rPr>
                <w:t>952</w:t>
              </w:r>
            </w:ins>
          </w:p>
        </w:tc>
        <w:tc>
          <w:tcPr>
            <w:tcW w:w="440" w:type="pct"/>
            <w:gridSpan w:val="2"/>
            <w:shd w:val="clear" w:color="auto" w:fill="auto"/>
            <w:noWrap/>
            <w:vAlign w:val="bottom"/>
          </w:tcPr>
          <w:p w14:paraId="3B1BEA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95" w:author="Ross Norsworthy" w:date="2020-03-19T22:33:00Z"/>
                <w:sz w:val="20"/>
              </w:rPr>
            </w:pPr>
            <w:ins w:id="2996" w:author="Ross Norsworthy" w:date="2020-03-19T22:33:00Z">
              <w:r w:rsidRPr="00A013FD">
                <w:rPr>
                  <w:sz w:val="20"/>
                </w:rPr>
                <w:t>288</w:t>
              </w:r>
            </w:ins>
          </w:p>
        </w:tc>
        <w:tc>
          <w:tcPr>
            <w:tcW w:w="399" w:type="pct"/>
            <w:shd w:val="clear" w:color="auto" w:fill="auto"/>
            <w:noWrap/>
            <w:vAlign w:val="bottom"/>
          </w:tcPr>
          <w:p w14:paraId="390821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97" w:author="Ross Norsworthy" w:date="2020-03-19T22:33:00Z"/>
                <w:sz w:val="20"/>
              </w:rPr>
            </w:pPr>
            <w:ins w:id="2998" w:author="Ross Norsworthy" w:date="2020-03-19T22:33:00Z">
              <w:r w:rsidRPr="00A013FD">
                <w:rPr>
                  <w:sz w:val="20"/>
                </w:rPr>
                <w:t>672</w:t>
              </w:r>
            </w:ins>
          </w:p>
        </w:tc>
        <w:tc>
          <w:tcPr>
            <w:tcW w:w="399" w:type="pct"/>
            <w:shd w:val="clear" w:color="auto" w:fill="auto"/>
            <w:noWrap/>
            <w:vAlign w:val="bottom"/>
          </w:tcPr>
          <w:p w14:paraId="07F1A6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2999" w:author="Ross Norsworthy" w:date="2020-03-19T22:33:00Z"/>
                <w:sz w:val="20"/>
              </w:rPr>
            </w:pPr>
            <w:ins w:id="3000" w:author="Ross Norsworthy" w:date="2020-03-19T22:33:00Z">
              <w:r w:rsidRPr="00A013FD">
                <w:rPr>
                  <w:sz w:val="20"/>
                </w:rPr>
                <w:t>1056</w:t>
              </w:r>
            </w:ins>
          </w:p>
        </w:tc>
        <w:tc>
          <w:tcPr>
            <w:tcW w:w="400" w:type="pct"/>
            <w:gridSpan w:val="2"/>
            <w:shd w:val="clear" w:color="auto" w:fill="auto"/>
            <w:noWrap/>
            <w:vAlign w:val="bottom"/>
          </w:tcPr>
          <w:p w14:paraId="5C9A5E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1" w:author="Ross Norsworthy" w:date="2020-03-19T22:33:00Z"/>
                <w:sz w:val="20"/>
              </w:rPr>
            </w:pPr>
          </w:p>
        </w:tc>
        <w:tc>
          <w:tcPr>
            <w:tcW w:w="399" w:type="pct"/>
            <w:shd w:val="clear" w:color="auto" w:fill="auto"/>
            <w:noWrap/>
            <w:vAlign w:val="bottom"/>
          </w:tcPr>
          <w:p w14:paraId="291D7B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2" w:author="Ross Norsworthy" w:date="2020-03-19T22:33:00Z"/>
                <w:sz w:val="20"/>
              </w:rPr>
            </w:pPr>
          </w:p>
        </w:tc>
        <w:tc>
          <w:tcPr>
            <w:tcW w:w="385" w:type="pct"/>
            <w:shd w:val="clear" w:color="auto" w:fill="auto"/>
            <w:noWrap/>
            <w:vAlign w:val="bottom"/>
          </w:tcPr>
          <w:p w14:paraId="6B1A08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3" w:author="Ross Norsworthy" w:date="2020-03-19T22:33:00Z"/>
                <w:sz w:val="20"/>
              </w:rPr>
            </w:pPr>
          </w:p>
        </w:tc>
        <w:tc>
          <w:tcPr>
            <w:tcW w:w="414" w:type="pct"/>
            <w:shd w:val="clear" w:color="auto" w:fill="auto"/>
            <w:noWrap/>
            <w:vAlign w:val="bottom"/>
          </w:tcPr>
          <w:p w14:paraId="60C0F6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4" w:author="Ross Norsworthy" w:date="2020-03-19T22:33:00Z"/>
                <w:sz w:val="20"/>
              </w:rPr>
            </w:pPr>
            <w:ins w:id="3005" w:author="Ross Norsworthy" w:date="2020-03-19T22:33:00Z">
              <w:r w:rsidRPr="00A013FD">
                <w:rPr>
                  <w:sz w:val="20"/>
                </w:rPr>
                <w:t>bits</w:t>
              </w:r>
            </w:ins>
          </w:p>
        </w:tc>
      </w:tr>
      <w:tr w:rsidR="00A013FD" w:rsidRPr="00A013FD" w14:paraId="36C70B51" w14:textId="77777777" w:rsidTr="00BF604E">
        <w:trPr>
          <w:trHeight w:val="300"/>
          <w:ins w:id="3006" w:author="Ross Norsworthy" w:date="2020-03-19T22:33:00Z"/>
        </w:trPr>
        <w:tc>
          <w:tcPr>
            <w:tcW w:w="742" w:type="pct"/>
            <w:shd w:val="clear" w:color="auto" w:fill="auto"/>
            <w:noWrap/>
            <w:vAlign w:val="bottom"/>
          </w:tcPr>
          <w:p w14:paraId="1E0B5D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7" w:author="Ross Norsworthy" w:date="2020-03-19T22:33:00Z"/>
                <w:sz w:val="20"/>
              </w:rPr>
            </w:pPr>
            <w:ins w:id="3008" w:author="Ross Norsworthy" w:date="2020-03-19T22:33:00Z">
              <w:r w:rsidRPr="00A013FD">
                <w:rPr>
                  <w:sz w:val="20"/>
                </w:rPr>
                <w:t>FEC output bytes</w:t>
              </w:r>
            </w:ins>
          </w:p>
        </w:tc>
        <w:tc>
          <w:tcPr>
            <w:tcW w:w="378" w:type="pct"/>
            <w:shd w:val="clear" w:color="auto" w:fill="auto"/>
            <w:noWrap/>
            <w:vAlign w:val="bottom"/>
          </w:tcPr>
          <w:p w14:paraId="34FE2D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09" w:author="Ross Norsworthy" w:date="2020-03-19T22:33:00Z"/>
                <w:sz w:val="20"/>
              </w:rPr>
            </w:pPr>
            <w:ins w:id="3010" w:author="Ross Norsworthy" w:date="2020-03-19T22:33:00Z">
              <w:r w:rsidRPr="00A013FD">
                <w:rPr>
                  <w:sz w:val="20"/>
                </w:rPr>
                <w:t>48</w:t>
              </w:r>
            </w:ins>
          </w:p>
        </w:tc>
        <w:tc>
          <w:tcPr>
            <w:tcW w:w="364" w:type="pct"/>
            <w:shd w:val="clear" w:color="auto" w:fill="auto"/>
            <w:noWrap/>
            <w:vAlign w:val="bottom"/>
          </w:tcPr>
          <w:p w14:paraId="161981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11" w:author="Ross Norsworthy" w:date="2020-03-19T22:33:00Z"/>
                <w:sz w:val="20"/>
              </w:rPr>
            </w:pPr>
            <w:ins w:id="3012" w:author="Ross Norsworthy" w:date="2020-03-19T22:33:00Z">
              <w:r w:rsidRPr="00A013FD">
                <w:rPr>
                  <w:sz w:val="20"/>
                </w:rPr>
                <w:t>112</w:t>
              </w:r>
            </w:ins>
          </w:p>
        </w:tc>
        <w:tc>
          <w:tcPr>
            <w:tcW w:w="336" w:type="pct"/>
            <w:shd w:val="clear" w:color="auto" w:fill="auto"/>
            <w:noWrap/>
            <w:vAlign w:val="bottom"/>
          </w:tcPr>
          <w:p w14:paraId="6B7F7D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13" w:author="Ross Norsworthy" w:date="2020-03-19T22:33:00Z"/>
                <w:sz w:val="20"/>
              </w:rPr>
            </w:pPr>
            <w:ins w:id="3014" w:author="Ross Norsworthy" w:date="2020-03-19T22:33:00Z">
              <w:r w:rsidRPr="00A013FD">
                <w:rPr>
                  <w:sz w:val="20"/>
                </w:rPr>
                <w:t>176</w:t>
              </w:r>
            </w:ins>
          </w:p>
        </w:tc>
        <w:tc>
          <w:tcPr>
            <w:tcW w:w="345" w:type="pct"/>
            <w:shd w:val="clear" w:color="auto" w:fill="auto"/>
            <w:noWrap/>
            <w:vAlign w:val="bottom"/>
          </w:tcPr>
          <w:p w14:paraId="1503C1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15" w:author="Ross Norsworthy" w:date="2020-03-19T22:33:00Z"/>
                <w:sz w:val="20"/>
              </w:rPr>
            </w:pPr>
            <w:ins w:id="3016" w:author="Ross Norsworthy" w:date="2020-03-19T22:33:00Z">
              <w:r w:rsidRPr="00A013FD">
                <w:rPr>
                  <w:sz w:val="20"/>
                </w:rPr>
                <w:t>119</w:t>
              </w:r>
            </w:ins>
          </w:p>
        </w:tc>
        <w:tc>
          <w:tcPr>
            <w:tcW w:w="440" w:type="pct"/>
            <w:gridSpan w:val="2"/>
            <w:shd w:val="clear" w:color="auto" w:fill="auto"/>
            <w:noWrap/>
            <w:vAlign w:val="bottom"/>
          </w:tcPr>
          <w:p w14:paraId="4C2F1C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17" w:author="Ross Norsworthy" w:date="2020-03-19T22:33:00Z"/>
                <w:sz w:val="20"/>
              </w:rPr>
            </w:pPr>
            <w:ins w:id="3018" w:author="Ross Norsworthy" w:date="2020-03-19T22:33:00Z">
              <w:r w:rsidRPr="00A013FD">
                <w:rPr>
                  <w:sz w:val="20"/>
                </w:rPr>
                <w:t>36</w:t>
              </w:r>
            </w:ins>
          </w:p>
        </w:tc>
        <w:tc>
          <w:tcPr>
            <w:tcW w:w="399" w:type="pct"/>
            <w:shd w:val="clear" w:color="auto" w:fill="auto"/>
            <w:noWrap/>
            <w:vAlign w:val="bottom"/>
          </w:tcPr>
          <w:p w14:paraId="465625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19" w:author="Ross Norsworthy" w:date="2020-03-19T22:33:00Z"/>
                <w:sz w:val="20"/>
              </w:rPr>
            </w:pPr>
            <w:ins w:id="3020" w:author="Ross Norsworthy" w:date="2020-03-19T22:33:00Z">
              <w:r w:rsidRPr="00A013FD">
                <w:rPr>
                  <w:sz w:val="20"/>
                </w:rPr>
                <w:t>84</w:t>
              </w:r>
            </w:ins>
          </w:p>
        </w:tc>
        <w:tc>
          <w:tcPr>
            <w:tcW w:w="399" w:type="pct"/>
            <w:shd w:val="clear" w:color="auto" w:fill="auto"/>
            <w:noWrap/>
            <w:vAlign w:val="bottom"/>
          </w:tcPr>
          <w:p w14:paraId="71FADB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1" w:author="Ross Norsworthy" w:date="2020-03-19T22:33:00Z"/>
                <w:sz w:val="20"/>
              </w:rPr>
            </w:pPr>
            <w:ins w:id="3022" w:author="Ross Norsworthy" w:date="2020-03-19T22:33:00Z">
              <w:r w:rsidRPr="00A013FD">
                <w:rPr>
                  <w:sz w:val="20"/>
                </w:rPr>
                <w:t>132</w:t>
              </w:r>
            </w:ins>
          </w:p>
        </w:tc>
        <w:tc>
          <w:tcPr>
            <w:tcW w:w="400" w:type="pct"/>
            <w:gridSpan w:val="2"/>
            <w:shd w:val="clear" w:color="auto" w:fill="auto"/>
            <w:noWrap/>
            <w:vAlign w:val="bottom"/>
          </w:tcPr>
          <w:p w14:paraId="3FD40E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3" w:author="Ross Norsworthy" w:date="2020-03-19T22:33:00Z"/>
                <w:sz w:val="20"/>
              </w:rPr>
            </w:pPr>
          </w:p>
        </w:tc>
        <w:tc>
          <w:tcPr>
            <w:tcW w:w="399" w:type="pct"/>
            <w:shd w:val="clear" w:color="auto" w:fill="auto"/>
            <w:noWrap/>
            <w:vAlign w:val="bottom"/>
          </w:tcPr>
          <w:p w14:paraId="45402A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4" w:author="Ross Norsworthy" w:date="2020-03-19T22:33:00Z"/>
                <w:sz w:val="20"/>
              </w:rPr>
            </w:pPr>
          </w:p>
        </w:tc>
        <w:tc>
          <w:tcPr>
            <w:tcW w:w="385" w:type="pct"/>
            <w:shd w:val="clear" w:color="auto" w:fill="auto"/>
            <w:noWrap/>
            <w:vAlign w:val="bottom"/>
          </w:tcPr>
          <w:p w14:paraId="49B67E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5" w:author="Ross Norsworthy" w:date="2020-03-19T22:33:00Z"/>
                <w:sz w:val="20"/>
              </w:rPr>
            </w:pPr>
          </w:p>
        </w:tc>
        <w:tc>
          <w:tcPr>
            <w:tcW w:w="414" w:type="pct"/>
            <w:shd w:val="clear" w:color="auto" w:fill="auto"/>
            <w:noWrap/>
            <w:vAlign w:val="bottom"/>
          </w:tcPr>
          <w:p w14:paraId="791507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6" w:author="Ross Norsworthy" w:date="2020-03-19T22:33:00Z"/>
                <w:sz w:val="20"/>
              </w:rPr>
            </w:pPr>
            <w:ins w:id="3027" w:author="Ross Norsworthy" w:date="2020-03-19T22:33:00Z">
              <w:r w:rsidRPr="00A013FD">
                <w:rPr>
                  <w:sz w:val="20"/>
                </w:rPr>
                <w:t>bytes</w:t>
              </w:r>
            </w:ins>
          </w:p>
        </w:tc>
      </w:tr>
      <w:tr w:rsidR="00A013FD" w:rsidRPr="00A013FD" w14:paraId="0C9C5297" w14:textId="77777777" w:rsidTr="00BF604E">
        <w:trPr>
          <w:trHeight w:val="300"/>
          <w:ins w:id="3028" w:author="Ross Norsworthy" w:date="2020-03-19T22:33:00Z"/>
        </w:trPr>
        <w:tc>
          <w:tcPr>
            <w:tcW w:w="742" w:type="pct"/>
            <w:shd w:val="clear" w:color="auto" w:fill="auto"/>
            <w:noWrap/>
            <w:vAlign w:val="bottom"/>
          </w:tcPr>
          <w:p w14:paraId="0D09E8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29" w:author="Ross Norsworthy" w:date="2020-03-19T22:33:00Z"/>
                <w:sz w:val="20"/>
              </w:rPr>
            </w:pPr>
            <w:ins w:id="3030" w:author="Ross Norsworthy" w:date="2020-03-19T22:33:00Z">
              <w:r w:rsidRPr="00A013FD">
                <w:rPr>
                  <w:sz w:val="20"/>
                </w:rPr>
                <w:t>Modul.</w:t>
              </w:r>
            </w:ins>
          </w:p>
        </w:tc>
        <w:tc>
          <w:tcPr>
            <w:tcW w:w="3844" w:type="pct"/>
            <w:gridSpan w:val="12"/>
            <w:shd w:val="clear" w:color="auto" w:fill="auto"/>
            <w:noWrap/>
            <w:vAlign w:val="bottom"/>
          </w:tcPr>
          <w:p w14:paraId="501D31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31" w:author="Ross Norsworthy" w:date="2020-03-19T22:33:00Z"/>
                <w:sz w:val="20"/>
              </w:rPr>
            </w:pPr>
            <w:ins w:id="3032" w:author="Ross Norsworthy" w:date="2020-03-19T22:33:00Z">
              <w:r w:rsidRPr="00A013FD">
                <w:rPr>
                  <w:sz w:val="20"/>
                </w:rPr>
                <w:t>PI/4 QPSK</w:t>
              </w:r>
            </w:ins>
          </w:p>
        </w:tc>
        <w:tc>
          <w:tcPr>
            <w:tcW w:w="414" w:type="pct"/>
            <w:shd w:val="clear" w:color="auto" w:fill="auto"/>
            <w:noWrap/>
            <w:vAlign w:val="bottom"/>
          </w:tcPr>
          <w:p w14:paraId="0AEEF7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33" w:author="Ross Norsworthy" w:date="2020-03-19T22:33:00Z"/>
                <w:sz w:val="20"/>
              </w:rPr>
            </w:pPr>
          </w:p>
        </w:tc>
      </w:tr>
      <w:tr w:rsidR="00A013FD" w:rsidRPr="00A013FD" w14:paraId="7231D397" w14:textId="77777777" w:rsidTr="00BF604E">
        <w:trPr>
          <w:trHeight w:val="300"/>
          <w:ins w:id="3034" w:author="Ross Norsworthy" w:date="2020-03-19T22:33:00Z"/>
        </w:trPr>
        <w:tc>
          <w:tcPr>
            <w:tcW w:w="742" w:type="pct"/>
            <w:shd w:val="clear" w:color="auto" w:fill="auto"/>
            <w:noWrap/>
            <w:vAlign w:val="bottom"/>
          </w:tcPr>
          <w:p w14:paraId="641927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35" w:author="Ross Norsworthy" w:date="2020-03-19T22:33:00Z"/>
                <w:sz w:val="20"/>
              </w:rPr>
            </w:pPr>
            <w:ins w:id="3036" w:author="Ross Norsworthy" w:date="2020-03-19T22:33:00Z">
              <w:r w:rsidRPr="00A013FD">
                <w:rPr>
                  <w:sz w:val="20"/>
                </w:rPr>
                <w:t>Bits / symbol</w:t>
              </w:r>
            </w:ins>
          </w:p>
        </w:tc>
        <w:tc>
          <w:tcPr>
            <w:tcW w:w="3844" w:type="pct"/>
            <w:gridSpan w:val="12"/>
            <w:shd w:val="clear" w:color="auto" w:fill="auto"/>
            <w:noWrap/>
            <w:vAlign w:val="bottom"/>
          </w:tcPr>
          <w:p w14:paraId="340665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37" w:author="Ross Norsworthy" w:date="2020-03-19T22:33:00Z"/>
                <w:sz w:val="20"/>
              </w:rPr>
            </w:pPr>
            <w:ins w:id="3038" w:author="Ross Norsworthy" w:date="2020-03-19T22:33:00Z">
              <w:r w:rsidRPr="00A013FD">
                <w:rPr>
                  <w:sz w:val="20"/>
                </w:rPr>
                <w:t>2</w:t>
              </w:r>
            </w:ins>
          </w:p>
        </w:tc>
        <w:tc>
          <w:tcPr>
            <w:tcW w:w="414" w:type="pct"/>
            <w:shd w:val="clear" w:color="auto" w:fill="auto"/>
            <w:noWrap/>
            <w:vAlign w:val="bottom"/>
          </w:tcPr>
          <w:p w14:paraId="745EC1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39" w:author="Ross Norsworthy" w:date="2020-03-19T22:33:00Z"/>
                <w:sz w:val="20"/>
              </w:rPr>
            </w:pPr>
          </w:p>
        </w:tc>
      </w:tr>
      <w:tr w:rsidR="00A013FD" w:rsidRPr="00A013FD" w14:paraId="4BC09CCD" w14:textId="77777777" w:rsidTr="00BF604E">
        <w:trPr>
          <w:trHeight w:val="300"/>
          <w:ins w:id="3040" w:author="Ross Norsworthy" w:date="2020-03-19T22:33:00Z"/>
        </w:trPr>
        <w:tc>
          <w:tcPr>
            <w:tcW w:w="742" w:type="pct"/>
            <w:shd w:val="clear" w:color="auto" w:fill="auto"/>
            <w:noWrap/>
            <w:vAlign w:val="bottom"/>
          </w:tcPr>
          <w:p w14:paraId="7C8F39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41" w:author="Ross Norsworthy" w:date="2020-03-19T22:33:00Z"/>
                <w:sz w:val="20"/>
              </w:rPr>
            </w:pPr>
            <w:ins w:id="3042" w:author="Ross Norsworthy" w:date="2020-03-19T22:33:00Z">
              <w:r w:rsidRPr="00A013FD">
                <w:rPr>
                  <w:sz w:val="20"/>
                </w:rPr>
                <w:t>FEC rate</w:t>
              </w:r>
            </w:ins>
          </w:p>
        </w:tc>
        <w:tc>
          <w:tcPr>
            <w:tcW w:w="1078" w:type="pct"/>
            <w:gridSpan w:val="3"/>
            <w:shd w:val="clear" w:color="auto" w:fill="auto"/>
            <w:noWrap/>
            <w:vAlign w:val="bottom"/>
          </w:tcPr>
          <w:p w14:paraId="1D98D2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43" w:author="Ross Norsworthy" w:date="2020-03-19T22:33:00Z"/>
                <w:sz w:val="20"/>
              </w:rPr>
            </w:pPr>
            <w:ins w:id="3044" w:author="Ross Norsworthy" w:date="2020-03-19T22:33:00Z">
              <w:r w:rsidRPr="00A013FD">
                <w:rPr>
                  <w:sz w:val="20"/>
                </w:rPr>
                <w:t>1</w:t>
              </w:r>
            </w:ins>
          </w:p>
        </w:tc>
        <w:tc>
          <w:tcPr>
            <w:tcW w:w="1589" w:type="pct"/>
            <w:gridSpan w:val="6"/>
            <w:shd w:val="clear" w:color="auto" w:fill="auto"/>
            <w:noWrap/>
            <w:vAlign w:val="bottom"/>
          </w:tcPr>
          <w:p w14:paraId="0AD201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45" w:author="Ross Norsworthy" w:date="2020-03-19T22:33:00Z"/>
                <w:sz w:val="20"/>
              </w:rPr>
            </w:pPr>
            <w:ins w:id="3046" w:author="Ross Norsworthy" w:date="2020-03-19T22:33:00Z">
              <w:r w:rsidRPr="00A013FD">
                <w:rPr>
                  <w:sz w:val="20"/>
                </w:rPr>
                <w:t>3/4</w:t>
              </w:r>
            </w:ins>
          </w:p>
        </w:tc>
        <w:tc>
          <w:tcPr>
            <w:tcW w:w="1178" w:type="pct"/>
            <w:gridSpan w:val="3"/>
            <w:shd w:val="clear" w:color="auto" w:fill="auto"/>
            <w:noWrap/>
            <w:vAlign w:val="bottom"/>
          </w:tcPr>
          <w:p w14:paraId="357E3D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47" w:author="Ross Norsworthy" w:date="2020-03-19T22:33:00Z"/>
                <w:sz w:val="20"/>
              </w:rPr>
            </w:pPr>
          </w:p>
        </w:tc>
        <w:tc>
          <w:tcPr>
            <w:tcW w:w="414" w:type="pct"/>
            <w:shd w:val="clear" w:color="auto" w:fill="auto"/>
            <w:noWrap/>
            <w:vAlign w:val="bottom"/>
          </w:tcPr>
          <w:p w14:paraId="471A01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48" w:author="Ross Norsworthy" w:date="2020-03-19T22:33:00Z"/>
                <w:sz w:val="20"/>
              </w:rPr>
            </w:pPr>
          </w:p>
        </w:tc>
      </w:tr>
      <w:tr w:rsidR="00A013FD" w:rsidRPr="00A013FD" w14:paraId="6295C29B" w14:textId="77777777" w:rsidTr="00BF604E">
        <w:trPr>
          <w:trHeight w:val="300"/>
          <w:ins w:id="3049" w:author="Ross Norsworthy" w:date="2020-03-19T22:33:00Z"/>
        </w:trPr>
        <w:tc>
          <w:tcPr>
            <w:tcW w:w="742" w:type="pct"/>
            <w:shd w:val="clear" w:color="000000" w:fill="auto"/>
            <w:noWrap/>
            <w:vAlign w:val="bottom"/>
          </w:tcPr>
          <w:p w14:paraId="374C3D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50" w:author="Ross Norsworthy" w:date="2020-03-19T22:33:00Z"/>
                <w:sz w:val="20"/>
              </w:rPr>
            </w:pPr>
            <w:ins w:id="3051" w:author="Ross Norsworthy" w:date="2020-03-19T22:33:00Z">
              <w:r w:rsidRPr="00A013FD">
                <w:rPr>
                  <w:sz w:val="20"/>
                </w:rPr>
                <w:t>E</w:t>
              </w:r>
              <w:r w:rsidRPr="00A013FD">
                <w:rPr>
                  <w:sz w:val="20"/>
                  <w:vertAlign w:val="subscript"/>
                </w:rPr>
                <w:t>s</w:t>
              </w:r>
              <w:r w:rsidRPr="00A013FD">
                <w:rPr>
                  <w:sz w:val="20"/>
                </w:rPr>
                <w:t>/N</w:t>
              </w:r>
              <w:r w:rsidRPr="00A013FD">
                <w:rPr>
                  <w:sz w:val="20"/>
                  <w:vertAlign w:val="subscript"/>
                </w:rPr>
                <w:t>0</w:t>
              </w:r>
              <w:r w:rsidRPr="00A013FD">
                <w:rPr>
                  <w:sz w:val="20"/>
                </w:rPr>
                <w:t xml:space="preserve"> on AWGN</w:t>
              </w:r>
            </w:ins>
          </w:p>
        </w:tc>
        <w:tc>
          <w:tcPr>
            <w:tcW w:w="378" w:type="pct"/>
            <w:shd w:val="clear" w:color="auto" w:fill="auto"/>
            <w:noWrap/>
            <w:vAlign w:val="bottom"/>
          </w:tcPr>
          <w:p w14:paraId="02E855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52" w:author="Ross Norsworthy" w:date="2020-03-19T22:33:00Z"/>
                <w:sz w:val="20"/>
              </w:rPr>
            </w:pPr>
            <w:ins w:id="3053" w:author="Ross Norsworthy" w:date="2020-03-19T22:33:00Z">
              <w:r w:rsidRPr="00A013FD">
                <w:rPr>
                  <w:sz w:val="20"/>
                </w:rPr>
                <w:t>11.0</w:t>
              </w:r>
            </w:ins>
          </w:p>
        </w:tc>
        <w:tc>
          <w:tcPr>
            <w:tcW w:w="364" w:type="pct"/>
            <w:shd w:val="clear" w:color="auto" w:fill="auto"/>
            <w:noWrap/>
            <w:vAlign w:val="bottom"/>
          </w:tcPr>
          <w:p w14:paraId="262F3A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54" w:author="Ross Norsworthy" w:date="2020-03-19T22:33:00Z"/>
                <w:sz w:val="20"/>
              </w:rPr>
            </w:pPr>
            <w:ins w:id="3055" w:author="Ross Norsworthy" w:date="2020-03-19T22:33:00Z">
              <w:r w:rsidRPr="00A013FD">
                <w:rPr>
                  <w:sz w:val="20"/>
                </w:rPr>
                <w:t>11.0</w:t>
              </w:r>
            </w:ins>
          </w:p>
        </w:tc>
        <w:tc>
          <w:tcPr>
            <w:tcW w:w="336" w:type="pct"/>
            <w:shd w:val="clear" w:color="auto" w:fill="auto"/>
            <w:noWrap/>
            <w:vAlign w:val="bottom"/>
          </w:tcPr>
          <w:p w14:paraId="7CE671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56" w:author="Ross Norsworthy" w:date="2020-03-19T22:33:00Z"/>
                <w:sz w:val="20"/>
              </w:rPr>
            </w:pPr>
            <w:ins w:id="3057" w:author="Ross Norsworthy" w:date="2020-03-19T22:33:00Z">
              <w:r w:rsidRPr="00A013FD">
                <w:rPr>
                  <w:sz w:val="20"/>
                </w:rPr>
                <w:t>11.0</w:t>
              </w:r>
            </w:ins>
          </w:p>
        </w:tc>
        <w:tc>
          <w:tcPr>
            <w:tcW w:w="345" w:type="pct"/>
            <w:shd w:val="clear" w:color="auto" w:fill="auto"/>
            <w:noWrap/>
            <w:vAlign w:val="bottom"/>
          </w:tcPr>
          <w:p w14:paraId="2F9EBA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58" w:author="Ross Norsworthy" w:date="2020-03-19T22:33:00Z"/>
                <w:sz w:val="20"/>
              </w:rPr>
            </w:pPr>
            <w:ins w:id="3059" w:author="Ross Norsworthy" w:date="2020-03-19T22:33:00Z">
              <w:r w:rsidRPr="00A013FD">
                <w:rPr>
                  <w:sz w:val="20"/>
                </w:rPr>
                <w:t>4.5</w:t>
              </w:r>
            </w:ins>
          </w:p>
        </w:tc>
        <w:tc>
          <w:tcPr>
            <w:tcW w:w="440" w:type="pct"/>
            <w:gridSpan w:val="2"/>
            <w:shd w:val="clear" w:color="auto" w:fill="auto"/>
            <w:noWrap/>
            <w:vAlign w:val="bottom"/>
          </w:tcPr>
          <w:p w14:paraId="7754C6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0" w:author="Ross Norsworthy" w:date="2020-03-19T22:33:00Z"/>
                <w:sz w:val="20"/>
              </w:rPr>
            </w:pPr>
            <w:ins w:id="3061" w:author="Ross Norsworthy" w:date="2020-03-19T22:33:00Z">
              <w:r w:rsidRPr="00A013FD">
                <w:rPr>
                  <w:sz w:val="20"/>
                </w:rPr>
                <w:t>5.3</w:t>
              </w:r>
            </w:ins>
          </w:p>
        </w:tc>
        <w:tc>
          <w:tcPr>
            <w:tcW w:w="399" w:type="pct"/>
            <w:shd w:val="clear" w:color="auto" w:fill="auto"/>
            <w:noWrap/>
            <w:vAlign w:val="bottom"/>
          </w:tcPr>
          <w:p w14:paraId="0A46D9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2" w:author="Ross Norsworthy" w:date="2020-03-19T22:33:00Z"/>
                <w:sz w:val="20"/>
              </w:rPr>
            </w:pPr>
            <w:ins w:id="3063" w:author="Ross Norsworthy" w:date="2020-03-19T22:33:00Z">
              <w:r w:rsidRPr="00A013FD">
                <w:rPr>
                  <w:sz w:val="20"/>
                </w:rPr>
                <w:t>5</w:t>
              </w:r>
            </w:ins>
          </w:p>
        </w:tc>
        <w:tc>
          <w:tcPr>
            <w:tcW w:w="399" w:type="pct"/>
            <w:shd w:val="clear" w:color="auto" w:fill="auto"/>
            <w:noWrap/>
            <w:vAlign w:val="bottom"/>
          </w:tcPr>
          <w:p w14:paraId="5AFF94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4" w:author="Ross Norsworthy" w:date="2020-03-19T22:33:00Z"/>
                <w:sz w:val="20"/>
              </w:rPr>
            </w:pPr>
            <w:ins w:id="3065" w:author="Ross Norsworthy" w:date="2020-03-19T22:33:00Z">
              <w:r w:rsidRPr="00A013FD">
                <w:rPr>
                  <w:sz w:val="20"/>
                </w:rPr>
                <w:t>4.8</w:t>
              </w:r>
            </w:ins>
          </w:p>
        </w:tc>
        <w:tc>
          <w:tcPr>
            <w:tcW w:w="400" w:type="pct"/>
            <w:gridSpan w:val="2"/>
            <w:shd w:val="clear" w:color="auto" w:fill="auto"/>
            <w:noWrap/>
            <w:vAlign w:val="bottom"/>
          </w:tcPr>
          <w:p w14:paraId="19FAEC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6" w:author="Ross Norsworthy" w:date="2020-03-19T22:33:00Z"/>
                <w:sz w:val="20"/>
              </w:rPr>
            </w:pPr>
          </w:p>
        </w:tc>
        <w:tc>
          <w:tcPr>
            <w:tcW w:w="399" w:type="pct"/>
            <w:shd w:val="clear" w:color="auto" w:fill="auto"/>
            <w:noWrap/>
            <w:vAlign w:val="bottom"/>
          </w:tcPr>
          <w:p w14:paraId="4A5A9C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7" w:author="Ross Norsworthy" w:date="2020-03-19T22:33:00Z"/>
                <w:sz w:val="20"/>
              </w:rPr>
            </w:pPr>
          </w:p>
        </w:tc>
        <w:tc>
          <w:tcPr>
            <w:tcW w:w="385" w:type="pct"/>
            <w:shd w:val="clear" w:color="auto" w:fill="auto"/>
            <w:noWrap/>
            <w:vAlign w:val="bottom"/>
          </w:tcPr>
          <w:p w14:paraId="113B97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8" w:author="Ross Norsworthy" w:date="2020-03-19T22:33:00Z"/>
                <w:sz w:val="20"/>
              </w:rPr>
            </w:pPr>
          </w:p>
        </w:tc>
        <w:tc>
          <w:tcPr>
            <w:tcW w:w="414" w:type="pct"/>
            <w:shd w:val="clear" w:color="auto" w:fill="auto"/>
            <w:noWrap/>
            <w:vAlign w:val="bottom"/>
          </w:tcPr>
          <w:p w14:paraId="3625C8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69" w:author="Ross Norsworthy" w:date="2020-03-19T22:33:00Z"/>
                <w:sz w:val="20"/>
              </w:rPr>
            </w:pPr>
            <w:ins w:id="3070" w:author="Ross Norsworthy" w:date="2020-03-19T22:33:00Z">
              <w:r w:rsidRPr="00A013FD">
                <w:rPr>
                  <w:sz w:val="20"/>
                </w:rPr>
                <w:t>dB</w:t>
              </w:r>
            </w:ins>
          </w:p>
        </w:tc>
      </w:tr>
      <w:tr w:rsidR="00A013FD" w:rsidRPr="00A013FD" w14:paraId="63C1C719" w14:textId="77777777" w:rsidTr="00BF604E">
        <w:trPr>
          <w:trHeight w:val="300"/>
          <w:ins w:id="3071" w:author="Ross Norsworthy" w:date="2020-03-19T22:33:00Z"/>
        </w:trPr>
        <w:tc>
          <w:tcPr>
            <w:tcW w:w="742" w:type="pct"/>
            <w:shd w:val="clear" w:color="auto" w:fill="auto"/>
            <w:noWrap/>
            <w:vAlign w:val="bottom"/>
          </w:tcPr>
          <w:p w14:paraId="265795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72" w:author="Ross Norsworthy" w:date="2020-03-19T22:33:00Z"/>
                <w:sz w:val="20"/>
              </w:rPr>
            </w:pPr>
            <w:ins w:id="3073" w:author="Ross Norsworthy" w:date="2020-03-19T22:33:00Z">
              <w:r w:rsidRPr="00A013FD">
                <w:rPr>
                  <w:sz w:val="20"/>
                </w:rPr>
                <w:t>C/(N</w:t>
              </w:r>
              <w:r w:rsidRPr="00A013FD">
                <w:rPr>
                  <w:sz w:val="20"/>
                  <w:vertAlign w:val="subscript"/>
                </w:rPr>
                <w:t>0</w:t>
              </w:r>
              <w:r w:rsidRPr="00A013FD">
                <w:rPr>
                  <w:sz w:val="20"/>
                </w:rPr>
                <w:t>+I</w:t>
              </w:r>
              <w:r w:rsidRPr="00A013FD">
                <w:rPr>
                  <w:sz w:val="20"/>
                  <w:vertAlign w:val="subscript"/>
                </w:rPr>
                <w:t>0</w:t>
              </w:r>
              <w:r w:rsidRPr="00A013FD">
                <w:rPr>
                  <w:sz w:val="20"/>
                </w:rPr>
                <w:t>) threshold</w:t>
              </w:r>
            </w:ins>
          </w:p>
        </w:tc>
        <w:tc>
          <w:tcPr>
            <w:tcW w:w="378" w:type="pct"/>
            <w:shd w:val="clear" w:color="auto" w:fill="auto"/>
            <w:noWrap/>
            <w:vAlign w:val="bottom"/>
          </w:tcPr>
          <w:p w14:paraId="090ECC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74" w:author="Ross Norsworthy" w:date="2020-03-19T22:33:00Z"/>
                <w:sz w:val="20"/>
              </w:rPr>
            </w:pPr>
            <w:ins w:id="3075" w:author="Ross Norsworthy" w:date="2020-03-19T22:33:00Z">
              <w:r w:rsidRPr="00A013FD">
                <w:rPr>
                  <w:sz w:val="20"/>
                </w:rPr>
                <w:t>50.8</w:t>
              </w:r>
            </w:ins>
          </w:p>
        </w:tc>
        <w:tc>
          <w:tcPr>
            <w:tcW w:w="364" w:type="pct"/>
            <w:shd w:val="clear" w:color="auto" w:fill="auto"/>
            <w:noWrap/>
            <w:vAlign w:val="bottom"/>
          </w:tcPr>
          <w:p w14:paraId="17D3BF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76" w:author="Ross Norsworthy" w:date="2020-03-19T22:33:00Z"/>
                <w:sz w:val="20"/>
              </w:rPr>
            </w:pPr>
            <w:ins w:id="3077" w:author="Ross Norsworthy" w:date="2020-03-19T22:33:00Z">
              <w:r w:rsidRPr="00A013FD">
                <w:rPr>
                  <w:sz w:val="20"/>
                </w:rPr>
                <w:t>50.8</w:t>
              </w:r>
            </w:ins>
          </w:p>
        </w:tc>
        <w:tc>
          <w:tcPr>
            <w:tcW w:w="336" w:type="pct"/>
            <w:shd w:val="clear" w:color="auto" w:fill="auto"/>
            <w:noWrap/>
            <w:vAlign w:val="bottom"/>
          </w:tcPr>
          <w:p w14:paraId="317966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78" w:author="Ross Norsworthy" w:date="2020-03-19T22:33:00Z"/>
                <w:sz w:val="20"/>
              </w:rPr>
            </w:pPr>
            <w:ins w:id="3079" w:author="Ross Norsworthy" w:date="2020-03-19T22:33:00Z">
              <w:r w:rsidRPr="00A013FD">
                <w:rPr>
                  <w:sz w:val="20"/>
                </w:rPr>
                <w:t>50.8</w:t>
              </w:r>
            </w:ins>
          </w:p>
        </w:tc>
        <w:tc>
          <w:tcPr>
            <w:tcW w:w="345" w:type="pct"/>
            <w:shd w:val="clear" w:color="auto" w:fill="auto"/>
            <w:noWrap/>
            <w:vAlign w:val="bottom"/>
          </w:tcPr>
          <w:p w14:paraId="195317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0" w:author="Ross Norsworthy" w:date="2020-03-19T22:33:00Z"/>
                <w:sz w:val="20"/>
              </w:rPr>
            </w:pPr>
            <w:ins w:id="3081" w:author="Ross Norsworthy" w:date="2020-03-19T22:33:00Z">
              <w:r w:rsidRPr="00A013FD">
                <w:rPr>
                  <w:sz w:val="20"/>
                </w:rPr>
                <w:t>44.3</w:t>
              </w:r>
            </w:ins>
          </w:p>
        </w:tc>
        <w:tc>
          <w:tcPr>
            <w:tcW w:w="440" w:type="pct"/>
            <w:gridSpan w:val="2"/>
            <w:shd w:val="clear" w:color="auto" w:fill="auto"/>
            <w:noWrap/>
            <w:vAlign w:val="bottom"/>
          </w:tcPr>
          <w:p w14:paraId="23C813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2" w:author="Ross Norsworthy" w:date="2020-03-19T22:33:00Z"/>
                <w:sz w:val="20"/>
              </w:rPr>
            </w:pPr>
            <w:ins w:id="3083" w:author="Ross Norsworthy" w:date="2020-03-19T22:33:00Z">
              <w:r w:rsidRPr="00A013FD">
                <w:rPr>
                  <w:sz w:val="20"/>
                </w:rPr>
                <w:t>45.1</w:t>
              </w:r>
            </w:ins>
          </w:p>
        </w:tc>
        <w:tc>
          <w:tcPr>
            <w:tcW w:w="399" w:type="pct"/>
            <w:shd w:val="clear" w:color="auto" w:fill="auto"/>
            <w:noWrap/>
            <w:vAlign w:val="bottom"/>
          </w:tcPr>
          <w:p w14:paraId="4D8E59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4" w:author="Ross Norsworthy" w:date="2020-03-19T22:33:00Z"/>
                <w:sz w:val="20"/>
              </w:rPr>
            </w:pPr>
            <w:ins w:id="3085" w:author="Ross Norsworthy" w:date="2020-03-19T22:33:00Z">
              <w:r w:rsidRPr="00A013FD">
                <w:rPr>
                  <w:sz w:val="20"/>
                </w:rPr>
                <w:t>44.8</w:t>
              </w:r>
            </w:ins>
          </w:p>
        </w:tc>
        <w:tc>
          <w:tcPr>
            <w:tcW w:w="399" w:type="pct"/>
            <w:shd w:val="clear" w:color="auto" w:fill="auto"/>
            <w:noWrap/>
            <w:vAlign w:val="bottom"/>
          </w:tcPr>
          <w:p w14:paraId="68FCC2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6" w:author="Ross Norsworthy" w:date="2020-03-19T22:33:00Z"/>
                <w:sz w:val="20"/>
              </w:rPr>
            </w:pPr>
            <w:ins w:id="3087" w:author="Ross Norsworthy" w:date="2020-03-19T22:33:00Z">
              <w:r w:rsidRPr="00A013FD">
                <w:rPr>
                  <w:sz w:val="20"/>
                </w:rPr>
                <w:t>44.6</w:t>
              </w:r>
            </w:ins>
          </w:p>
        </w:tc>
        <w:tc>
          <w:tcPr>
            <w:tcW w:w="400" w:type="pct"/>
            <w:gridSpan w:val="2"/>
            <w:shd w:val="clear" w:color="auto" w:fill="auto"/>
            <w:noWrap/>
            <w:vAlign w:val="bottom"/>
          </w:tcPr>
          <w:p w14:paraId="43D132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8" w:author="Ross Norsworthy" w:date="2020-03-19T22:33:00Z"/>
                <w:sz w:val="20"/>
              </w:rPr>
            </w:pPr>
          </w:p>
        </w:tc>
        <w:tc>
          <w:tcPr>
            <w:tcW w:w="399" w:type="pct"/>
            <w:shd w:val="clear" w:color="auto" w:fill="auto"/>
            <w:noWrap/>
            <w:vAlign w:val="bottom"/>
          </w:tcPr>
          <w:p w14:paraId="4B8B93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89" w:author="Ross Norsworthy" w:date="2020-03-19T22:33:00Z"/>
                <w:sz w:val="20"/>
              </w:rPr>
            </w:pPr>
          </w:p>
        </w:tc>
        <w:tc>
          <w:tcPr>
            <w:tcW w:w="385" w:type="pct"/>
            <w:shd w:val="clear" w:color="auto" w:fill="auto"/>
            <w:noWrap/>
            <w:vAlign w:val="bottom"/>
          </w:tcPr>
          <w:p w14:paraId="44B2BD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90" w:author="Ross Norsworthy" w:date="2020-03-19T22:33:00Z"/>
                <w:sz w:val="20"/>
              </w:rPr>
            </w:pPr>
          </w:p>
        </w:tc>
        <w:tc>
          <w:tcPr>
            <w:tcW w:w="414" w:type="pct"/>
            <w:shd w:val="clear" w:color="auto" w:fill="auto"/>
            <w:noWrap/>
            <w:vAlign w:val="bottom"/>
          </w:tcPr>
          <w:p w14:paraId="180A71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091" w:author="Ross Norsworthy" w:date="2020-03-19T22:33:00Z"/>
                <w:sz w:val="20"/>
              </w:rPr>
            </w:pPr>
            <w:ins w:id="3092" w:author="Ross Norsworthy" w:date="2020-03-19T22:33:00Z">
              <w:r w:rsidRPr="00A013FD">
                <w:rPr>
                  <w:sz w:val="20"/>
                </w:rPr>
                <w:t>dBHz</w:t>
              </w:r>
            </w:ins>
          </w:p>
        </w:tc>
      </w:tr>
    </w:tbl>
    <w:p w14:paraId="1BFFEBCB" w14:textId="77777777" w:rsidR="00A013FD" w:rsidRPr="00A013FD" w:rsidRDefault="00A013FD" w:rsidP="00A013FD">
      <w:pPr>
        <w:rPr>
          <w:ins w:id="3093" w:author="Ross Norsworthy" w:date="2020-03-19T22:33:00Z"/>
          <w:szCs w:val="24"/>
        </w:rPr>
      </w:pPr>
      <w:ins w:id="3094" w:author="Ross Norsworthy" w:date="2020-03-19T22:33:00Z">
        <w:r w:rsidRPr="00A013FD">
          <w:rPr>
            <w:szCs w:val="24"/>
            <w:vertAlign w:val="superscript"/>
          </w:rPr>
          <w:t>(1)</w:t>
        </w:r>
        <w:r w:rsidRPr="00A013FD">
          <w:rPr>
            <w:szCs w:val="24"/>
          </w:rPr>
          <w:t xml:space="preserve"> This link configuration is defined for future use. It is optional and not subject to testing.</w:t>
        </w:r>
      </w:ins>
    </w:p>
    <w:p w14:paraId="440578D4" w14:textId="77777777" w:rsidR="00A013FD" w:rsidRPr="00A013FD" w:rsidRDefault="00A013FD" w:rsidP="00A013FD">
      <w:pPr>
        <w:rPr>
          <w:ins w:id="3095" w:author="Ross Norsworthy" w:date="2020-03-19T22:33:00Z"/>
          <w:szCs w:val="24"/>
        </w:rPr>
      </w:pPr>
      <w:ins w:id="3096" w:author="Ross Norsworthy" w:date="2020-03-19T22:33:00Z">
        <w:r w:rsidRPr="00A013FD">
          <w:rPr>
            <w:szCs w:val="24"/>
            <w:vertAlign w:val="superscript"/>
          </w:rPr>
          <w:t xml:space="preserve">(2) </w:t>
        </w:r>
        <w:r w:rsidRPr="00A013FD">
          <w:rPr>
            <w:szCs w:val="24"/>
          </w:rPr>
          <w:t>The baseband shall employ a root raised cosine filter.</w:t>
        </w:r>
      </w:ins>
    </w:p>
    <w:p w14:paraId="20F92BB1" w14:textId="21DBF109" w:rsidR="00A013FD" w:rsidRPr="00A013FD" w:rsidRDefault="00A013FD" w:rsidP="00A013FD">
      <w:pPr>
        <w:rPr>
          <w:ins w:id="3097" w:author="Ross Norsworthy" w:date="2020-03-19T22:33:00Z"/>
          <w:szCs w:val="24"/>
        </w:rPr>
      </w:pPr>
      <w:ins w:id="3098" w:author="Ross Norsworthy" w:date="2020-03-19T22:33:00Z">
        <w:r w:rsidRPr="00A013FD">
          <w:rPr>
            <w:szCs w:val="24"/>
            <w:vertAlign w:val="superscript"/>
          </w:rPr>
          <w:t>(3)</w:t>
        </w:r>
        <w:r w:rsidRPr="00A013FD">
          <w:rPr>
            <w:szCs w:val="24"/>
          </w:rPr>
          <w:t xml:space="preserve"> Given as padding + FEC tail bits, where the tail bits are according to Table </w:t>
        </w:r>
      </w:ins>
      <w:ins w:id="3099" w:author="USA Editor 2021" w:date="2021-01-06T12:52:00Z">
        <w:r w:rsidR="00697E0D" w:rsidRPr="00697E0D">
          <w:rPr>
            <w:szCs w:val="24"/>
            <w:highlight w:val="green"/>
          </w:rPr>
          <w:t>6</w:t>
        </w:r>
      </w:ins>
      <w:ins w:id="3100" w:author="Ross Norsworthy" w:date="2020-03-19T22:33:00Z">
        <w:del w:id="3101" w:author="USA Editor 2021" w:date="2021-01-06T12:52:00Z">
          <w:r w:rsidRPr="00697E0D" w:rsidDel="00697E0D">
            <w:rPr>
              <w:szCs w:val="24"/>
              <w:highlight w:val="green"/>
            </w:rPr>
            <w:delText>7</w:delText>
          </w:r>
        </w:del>
        <w:r w:rsidRPr="00A013FD">
          <w:rPr>
            <w:szCs w:val="24"/>
          </w:rPr>
          <w:t xml:space="preserve">, refer to </w:t>
        </w:r>
        <w:del w:id="3102" w:author="USA Editor 2021" w:date="2020-12-10T16:43:00Z">
          <w:r w:rsidRPr="00834D8B" w:rsidDel="000836BA">
            <w:rPr>
              <w:szCs w:val="24"/>
              <w:highlight w:val="green"/>
              <w:rPrChange w:id="3103" w:author="USA Editor 2021" w:date="2020-12-11T10:34:00Z">
                <w:rPr>
                  <w:szCs w:val="24"/>
                </w:rPr>
              </w:rPrChange>
            </w:rPr>
            <w:delText>C</w:delText>
          </w:r>
        </w:del>
      </w:ins>
      <w:ins w:id="3104" w:author="USA Editor 2021" w:date="2020-12-10T16:43:00Z">
        <w:r w:rsidR="000836BA" w:rsidRPr="00834D8B">
          <w:rPr>
            <w:highlight w:val="green"/>
            <w:lang w:val="en-US"/>
            <w:rPrChange w:id="3105" w:author="USA Editor 2021" w:date="2020-12-11T10:34:00Z">
              <w:rPr>
                <w:lang w:val="en-US"/>
              </w:rPr>
            </w:rPrChange>
          </w:rPr>
          <w:t>§</w:t>
        </w:r>
        <w:r w:rsidR="000836BA">
          <w:rPr>
            <w:lang w:val="en-US"/>
          </w:rPr>
          <w:t xml:space="preserve"> </w:t>
        </w:r>
      </w:ins>
      <w:ins w:id="3106" w:author="Song, Xiaojing" w:date="2020-08-24T16:25:00Z">
        <w:r w:rsidR="0082317F">
          <w:rPr>
            <w:szCs w:val="24"/>
          </w:rPr>
          <w:t>4</w:t>
        </w:r>
      </w:ins>
      <w:ins w:id="3107" w:author="Ross Norsworthy" w:date="2020-03-19T22:33:00Z">
        <w:r w:rsidRPr="00A013FD">
          <w:rPr>
            <w:szCs w:val="24"/>
          </w:rPr>
          <w:t>.6</w:t>
        </w:r>
      </w:ins>
      <w:ins w:id="3108" w:author="USA Editor 2021" w:date="2021-01-06T09:55:00Z">
        <w:r w:rsidR="00F02C14" w:rsidRPr="00F02C14">
          <w:rPr>
            <w:szCs w:val="24"/>
            <w:highlight w:val="green"/>
          </w:rPr>
          <w:t>,</w:t>
        </w:r>
      </w:ins>
      <w:ins w:id="3109" w:author="USA Editor 2021" w:date="2020-12-10T16:43:00Z">
        <w:r w:rsidR="000836BA" w:rsidRPr="00F02C14">
          <w:rPr>
            <w:szCs w:val="24"/>
            <w:highlight w:val="green"/>
          </w:rPr>
          <w:t xml:space="preserve"> A</w:t>
        </w:r>
        <w:r w:rsidR="000836BA" w:rsidRPr="00834D8B">
          <w:rPr>
            <w:szCs w:val="24"/>
            <w:highlight w:val="green"/>
          </w:rPr>
          <w:t>nnex 4</w:t>
        </w:r>
      </w:ins>
      <w:ins w:id="3110" w:author="Ross Norsworthy" w:date="2020-03-19T22:33:00Z">
        <w:r w:rsidRPr="00A013FD">
          <w:rPr>
            <w:szCs w:val="24"/>
          </w:rPr>
          <w:t xml:space="preserve"> Data Structures.</w:t>
        </w:r>
      </w:ins>
    </w:p>
    <w:p w14:paraId="120DF481" w14:textId="4C1335C3" w:rsidR="005E52EC" w:rsidRDefault="00A013FD" w:rsidP="005E52EC">
      <w:pPr>
        <w:pStyle w:val="TableNo"/>
        <w:rPr>
          <w:lang w:val="en-US"/>
        </w:rPr>
      </w:pPr>
      <w:bookmarkStart w:id="3111" w:name="_Toc35546107"/>
      <w:ins w:id="3112" w:author="Ross Norsworthy" w:date="2020-03-19T22:33:00Z">
        <w:r w:rsidRPr="00A013FD">
          <w:rPr>
            <w:lang w:val="en-US"/>
          </w:rPr>
          <w:t xml:space="preserve">Table </w:t>
        </w:r>
      </w:ins>
      <w:ins w:id="3113" w:author="USA Editor 2021" w:date="2021-01-06T12:52:00Z">
        <w:r w:rsidR="00697E0D" w:rsidRPr="00697E0D">
          <w:rPr>
            <w:highlight w:val="green"/>
            <w:lang w:val="en-US"/>
          </w:rPr>
          <w:t>8</w:t>
        </w:r>
      </w:ins>
      <w:ins w:id="3114" w:author="Ross Norsworthy" w:date="2020-03-19T22:33:00Z">
        <w:del w:id="3115" w:author="USA Editor 2021" w:date="2021-01-06T12:52:00Z">
          <w:r w:rsidRPr="00697E0D" w:rsidDel="00697E0D">
            <w:rPr>
              <w:highlight w:val="green"/>
              <w:lang w:val="en-US"/>
            </w:rPr>
            <w:delText>9</w:delText>
          </w:r>
        </w:del>
      </w:ins>
    </w:p>
    <w:p w14:paraId="3C69AC1D" w14:textId="77777777" w:rsidR="00A013FD" w:rsidRPr="00A013FD" w:rsidRDefault="00A013FD" w:rsidP="005E52EC">
      <w:pPr>
        <w:pStyle w:val="Tabletitle"/>
        <w:rPr>
          <w:ins w:id="3116" w:author="Ross Norsworthy" w:date="2020-03-19T22:33:00Z"/>
          <w:lang w:val="en-US"/>
        </w:rPr>
      </w:pPr>
      <w:ins w:id="3117" w:author="Ross Norsworthy" w:date="2020-03-19T22:33:00Z">
        <w:r w:rsidRPr="00A013FD">
          <w:rPr>
            <w:lang w:val="en-US"/>
          </w:rPr>
          <w:t>VDE-TER Link ID parameters</w:t>
        </w:r>
        <w:bookmarkEnd w:id="311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41"/>
        <w:gridCol w:w="509"/>
        <w:gridCol w:w="510"/>
        <w:gridCol w:w="510"/>
        <w:gridCol w:w="510"/>
        <w:gridCol w:w="765"/>
        <w:gridCol w:w="595"/>
        <w:gridCol w:w="595"/>
        <w:gridCol w:w="682"/>
        <w:gridCol w:w="510"/>
        <w:gridCol w:w="508"/>
        <w:gridCol w:w="595"/>
        <w:gridCol w:w="522"/>
        <w:gridCol w:w="599"/>
        <w:gridCol w:w="778"/>
      </w:tblGrid>
      <w:tr w:rsidR="00A013FD" w:rsidRPr="00A013FD" w14:paraId="401D8A92" w14:textId="77777777" w:rsidTr="00BF604E">
        <w:trPr>
          <w:trHeight w:val="300"/>
          <w:jc w:val="center"/>
          <w:ins w:id="3118" w:author="Ross Norsworthy" w:date="2020-03-19T22:33:00Z"/>
        </w:trPr>
        <w:tc>
          <w:tcPr>
            <w:tcW w:w="748" w:type="pct"/>
            <w:shd w:val="clear" w:color="auto" w:fill="00558C"/>
            <w:noWrap/>
            <w:vAlign w:val="center"/>
          </w:tcPr>
          <w:p w14:paraId="3CFCB7AA" w14:textId="77777777" w:rsidR="00A013FD" w:rsidRPr="00A013FD" w:rsidRDefault="00A013FD" w:rsidP="00EC14BB">
            <w:pPr>
              <w:pStyle w:val="Tablehead"/>
              <w:rPr>
                <w:ins w:id="3119" w:author="Ross Norsworthy" w:date="2020-03-19T22:33:00Z"/>
              </w:rPr>
            </w:pPr>
            <w:ins w:id="3120" w:author="Ross Norsworthy" w:date="2020-03-19T22:33:00Z">
              <w:r w:rsidRPr="00A013FD">
                <w:t xml:space="preserve">PL format </w:t>
              </w:r>
              <w:r w:rsidRPr="00A013FD">
                <w:br/>
                <w:t>#</w:t>
              </w:r>
            </w:ins>
          </w:p>
        </w:tc>
        <w:tc>
          <w:tcPr>
            <w:tcW w:w="529" w:type="pct"/>
            <w:gridSpan w:val="2"/>
            <w:shd w:val="clear" w:color="auto" w:fill="00558C"/>
            <w:noWrap/>
            <w:vAlign w:val="center"/>
          </w:tcPr>
          <w:p w14:paraId="461EDA83" w14:textId="77777777" w:rsidR="00A013FD" w:rsidRPr="00A013FD" w:rsidRDefault="00A013FD" w:rsidP="00EC14BB">
            <w:pPr>
              <w:pStyle w:val="Tablehead"/>
              <w:rPr>
                <w:ins w:id="3121" w:author="Ross Norsworthy" w:date="2020-03-19T22:33:00Z"/>
                <w:sz w:val="18"/>
                <w:szCs w:val="18"/>
              </w:rPr>
            </w:pPr>
            <w:ins w:id="3122" w:author="Ross Norsworthy" w:date="2020-03-19T22:33:00Z">
              <w:r w:rsidRPr="00A013FD">
                <w:rPr>
                  <w:sz w:val="18"/>
                  <w:szCs w:val="18"/>
                </w:rPr>
                <w:t>TER-MCS-1.25</w:t>
              </w:r>
            </w:ins>
          </w:p>
        </w:tc>
        <w:tc>
          <w:tcPr>
            <w:tcW w:w="530" w:type="pct"/>
            <w:gridSpan w:val="2"/>
            <w:shd w:val="clear" w:color="auto" w:fill="00558C"/>
            <w:noWrap/>
            <w:vAlign w:val="center"/>
          </w:tcPr>
          <w:p w14:paraId="28B1A0B1" w14:textId="77777777" w:rsidR="00A013FD" w:rsidRPr="00A013FD" w:rsidRDefault="00A013FD" w:rsidP="00EC14BB">
            <w:pPr>
              <w:pStyle w:val="Tablehead"/>
              <w:rPr>
                <w:ins w:id="3123" w:author="Ross Norsworthy" w:date="2020-03-19T22:33:00Z"/>
                <w:sz w:val="18"/>
                <w:szCs w:val="18"/>
              </w:rPr>
            </w:pPr>
            <w:ins w:id="3124" w:author="Ross Norsworthy" w:date="2020-03-19T22:33:00Z">
              <w:r w:rsidRPr="00A013FD">
                <w:rPr>
                  <w:sz w:val="18"/>
                  <w:szCs w:val="18"/>
                </w:rPr>
                <w:t>TER-MCS-3.25</w:t>
              </w:r>
            </w:ins>
          </w:p>
        </w:tc>
        <w:tc>
          <w:tcPr>
            <w:tcW w:w="397" w:type="pct"/>
            <w:shd w:val="clear" w:color="auto" w:fill="00558C"/>
            <w:noWrap/>
            <w:vAlign w:val="center"/>
          </w:tcPr>
          <w:p w14:paraId="416E7C9E" w14:textId="77777777" w:rsidR="00A013FD" w:rsidRPr="00A013FD" w:rsidRDefault="00A013FD" w:rsidP="00EC14BB">
            <w:pPr>
              <w:pStyle w:val="Tablehead"/>
              <w:rPr>
                <w:ins w:id="3125" w:author="Ross Norsworthy" w:date="2020-03-19T22:33:00Z"/>
                <w:sz w:val="18"/>
                <w:szCs w:val="18"/>
              </w:rPr>
            </w:pPr>
            <w:ins w:id="3126" w:author="Ross Norsworthy" w:date="2020-03-19T22:33:00Z">
              <w:r w:rsidRPr="00A013FD">
                <w:rPr>
                  <w:sz w:val="18"/>
                  <w:szCs w:val="18"/>
                </w:rPr>
                <w:t>TER-MCS-5.25</w:t>
              </w:r>
            </w:ins>
          </w:p>
        </w:tc>
        <w:tc>
          <w:tcPr>
            <w:tcW w:w="309" w:type="pct"/>
            <w:shd w:val="clear" w:color="auto" w:fill="00558C"/>
            <w:noWrap/>
            <w:vAlign w:val="center"/>
          </w:tcPr>
          <w:p w14:paraId="46AF9CD4" w14:textId="77777777" w:rsidR="00A013FD" w:rsidRPr="00A013FD" w:rsidRDefault="00A013FD" w:rsidP="00EC14BB">
            <w:pPr>
              <w:pStyle w:val="Tablehead"/>
              <w:rPr>
                <w:ins w:id="3127" w:author="Ross Norsworthy" w:date="2020-03-19T22:33:00Z"/>
                <w:sz w:val="18"/>
                <w:szCs w:val="18"/>
              </w:rPr>
            </w:pPr>
            <w:ins w:id="3128" w:author="Ross Norsworthy" w:date="2020-03-19T22:33:00Z">
              <w:r w:rsidRPr="00A013FD">
                <w:rPr>
                  <w:sz w:val="18"/>
                  <w:szCs w:val="18"/>
                </w:rPr>
                <w:t>TER-MCS-1.50</w:t>
              </w:r>
            </w:ins>
          </w:p>
        </w:tc>
        <w:tc>
          <w:tcPr>
            <w:tcW w:w="309" w:type="pct"/>
            <w:shd w:val="clear" w:color="auto" w:fill="00558C"/>
            <w:noWrap/>
            <w:vAlign w:val="center"/>
          </w:tcPr>
          <w:p w14:paraId="5A204C47" w14:textId="77777777" w:rsidR="00A013FD" w:rsidRPr="00A013FD" w:rsidRDefault="00A013FD" w:rsidP="00EC14BB">
            <w:pPr>
              <w:pStyle w:val="Tablehead"/>
              <w:rPr>
                <w:ins w:id="3129" w:author="Ross Norsworthy" w:date="2020-03-19T22:33:00Z"/>
                <w:sz w:val="18"/>
                <w:szCs w:val="18"/>
              </w:rPr>
            </w:pPr>
            <w:ins w:id="3130" w:author="Ross Norsworthy" w:date="2020-03-19T22:33:00Z">
              <w:r w:rsidRPr="00A013FD">
                <w:rPr>
                  <w:sz w:val="18"/>
                  <w:szCs w:val="18"/>
                </w:rPr>
                <w:t>TER-MCS-3.50</w:t>
              </w:r>
            </w:ins>
          </w:p>
        </w:tc>
        <w:tc>
          <w:tcPr>
            <w:tcW w:w="354" w:type="pct"/>
            <w:shd w:val="clear" w:color="auto" w:fill="00558C"/>
            <w:noWrap/>
            <w:vAlign w:val="center"/>
          </w:tcPr>
          <w:p w14:paraId="241B22C6" w14:textId="77777777" w:rsidR="00A013FD" w:rsidRPr="00A013FD" w:rsidRDefault="00A013FD" w:rsidP="00EC14BB">
            <w:pPr>
              <w:pStyle w:val="Tablehead"/>
              <w:rPr>
                <w:ins w:id="3131" w:author="Ross Norsworthy" w:date="2020-03-19T22:33:00Z"/>
                <w:sz w:val="18"/>
                <w:szCs w:val="18"/>
              </w:rPr>
            </w:pPr>
            <w:ins w:id="3132" w:author="Ross Norsworthy" w:date="2020-03-19T22:33:00Z">
              <w:r w:rsidRPr="00A013FD">
                <w:rPr>
                  <w:sz w:val="18"/>
                  <w:szCs w:val="18"/>
                </w:rPr>
                <w:t>TER-MCS-5.50</w:t>
              </w:r>
            </w:ins>
          </w:p>
        </w:tc>
        <w:tc>
          <w:tcPr>
            <w:tcW w:w="529" w:type="pct"/>
            <w:gridSpan w:val="2"/>
            <w:shd w:val="clear" w:color="auto" w:fill="00558C"/>
            <w:noWrap/>
            <w:vAlign w:val="center"/>
          </w:tcPr>
          <w:p w14:paraId="4011DDBF" w14:textId="77777777" w:rsidR="00A013FD" w:rsidRPr="00A013FD" w:rsidRDefault="00A013FD" w:rsidP="00EC14BB">
            <w:pPr>
              <w:pStyle w:val="Tablehead"/>
              <w:rPr>
                <w:ins w:id="3133" w:author="Ross Norsworthy" w:date="2020-03-19T22:33:00Z"/>
                <w:sz w:val="18"/>
                <w:szCs w:val="18"/>
              </w:rPr>
            </w:pPr>
            <w:ins w:id="3134" w:author="Ross Norsworthy" w:date="2020-03-19T22:33:00Z">
              <w:r w:rsidRPr="00A013FD">
                <w:rPr>
                  <w:sz w:val="18"/>
                  <w:szCs w:val="18"/>
                </w:rPr>
                <w:t>TER-MCS-1.100</w:t>
              </w:r>
            </w:ins>
          </w:p>
        </w:tc>
        <w:tc>
          <w:tcPr>
            <w:tcW w:w="580" w:type="pct"/>
            <w:gridSpan w:val="2"/>
            <w:shd w:val="clear" w:color="auto" w:fill="00558C"/>
            <w:noWrap/>
            <w:vAlign w:val="center"/>
          </w:tcPr>
          <w:p w14:paraId="0874BDBC" w14:textId="77777777" w:rsidR="00A013FD" w:rsidRPr="00A013FD" w:rsidRDefault="00A013FD" w:rsidP="00EC14BB">
            <w:pPr>
              <w:pStyle w:val="Tablehead"/>
              <w:rPr>
                <w:ins w:id="3135" w:author="Ross Norsworthy" w:date="2020-03-19T22:33:00Z"/>
                <w:sz w:val="18"/>
                <w:szCs w:val="18"/>
              </w:rPr>
            </w:pPr>
            <w:ins w:id="3136" w:author="Ross Norsworthy" w:date="2020-03-19T22:33:00Z">
              <w:r w:rsidRPr="00A013FD">
                <w:rPr>
                  <w:sz w:val="18"/>
                  <w:szCs w:val="18"/>
                </w:rPr>
                <w:t>TER-MCS-3.100</w:t>
              </w:r>
            </w:ins>
          </w:p>
        </w:tc>
        <w:tc>
          <w:tcPr>
            <w:tcW w:w="311" w:type="pct"/>
            <w:shd w:val="clear" w:color="auto" w:fill="00558C"/>
            <w:noWrap/>
            <w:vAlign w:val="center"/>
          </w:tcPr>
          <w:p w14:paraId="019F8481" w14:textId="77777777" w:rsidR="00A013FD" w:rsidRPr="00A013FD" w:rsidRDefault="00A013FD" w:rsidP="00EC14BB">
            <w:pPr>
              <w:pStyle w:val="Tablehead"/>
              <w:rPr>
                <w:ins w:id="3137" w:author="Ross Norsworthy" w:date="2020-03-19T22:33:00Z"/>
                <w:sz w:val="18"/>
                <w:szCs w:val="18"/>
              </w:rPr>
            </w:pPr>
            <w:ins w:id="3138" w:author="Ross Norsworthy" w:date="2020-03-19T22:33:00Z">
              <w:r w:rsidRPr="00A013FD">
                <w:rPr>
                  <w:sz w:val="18"/>
                  <w:szCs w:val="18"/>
                </w:rPr>
                <w:t>TER-MCS-5.100</w:t>
              </w:r>
            </w:ins>
          </w:p>
        </w:tc>
        <w:tc>
          <w:tcPr>
            <w:tcW w:w="404" w:type="pct"/>
            <w:shd w:val="clear" w:color="auto" w:fill="00558C"/>
            <w:noWrap/>
            <w:vAlign w:val="center"/>
          </w:tcPr>
          <w:p w14:paraId="5FAB0CF9" w14:textId="77777777" w:rsidR="00A013FD" w:rsidRPr="00A013FD" w:rsidRDefault="00A013FD" w:rsidP="00EC14BB">
            <w:pPr>
              <w:pStyle w:val="Tablehead"/>
              <w:rPr>
                <w:ins w:id="3139" w:author="Ross Norsworthy" w:date="2020-03-19T22:33:00Z"/>
                <w:bCs/>
              </w:rPr>
            </w:pPr>
          </w:p>
        </w:tc>
      </w:tr>
      <w:tr w:rsidR="00A013FD" w:rsidRPr="00A013FD" w14:paraId="380C11ED" w14:textId="77777777" w:rsidTr="00852295">
        <w:trPr>
          <w:trHeight w:val="300"/>
          <w:jc w:val="center"/>
          <w:ins w:id="3140" w:author="Ross Norsworthy" w:date="2020-03-19T22:33:00Z"/>
        </w:trPr>
        <w:tc>
          <w:tcPr>
            <w:tcW w:w="748" w:type="pct"/>
            <w:shd w:val="clear" w:color="auto" w:fill="auto"/>
            <w:noWrap/>
          </w:tcPr>
          <w:p w14:paraId="4859C760" w14:textId="77777777" w:rsidR="00A013FD" w:rsidRPr="006F5DD4" w:rsidRDefault="00A013FD" w:rsidP="00A66F9A">
            <w:pPr>
              <w:pStyle w:val="Tabletext"/>
              <w:rPr>
                <w:ins w:id="3141" w:author="Ross Norsworthy" w:date="2020-03-19T22:33:00Z"/>
                <w:sz w:val="18"/>
                <w:szCs w:val="18"/>
              </w:rPr>
            </w:pPr>
            <w:ins w:id="3142" w:author="Ross Norsworthy" w:date="2020-03-19T22:33:00Z">
              <w:r w:rsidRPr="006F5DD4">
                <w:rPr>
                  <w:sz w:val="18"/>
                  <w:szCs w:val="18"/>
                </w:rPr>
                <w:t>Link ID</w:t>
              </w:r>
            </w:ins>
          </w:p>
        </w:tc>
        <w:tc>
          <w:tcPr>
            <w:tcW w:w="264" w:type="pct"/>
            <w:shd w:val="clear" w:color="auto" w:fill="auto"/>
            <w:noWrap/>
          </w:tcPr>
          <w:p w14:paraId="37427A87" w14:textId="77777777" w:rsidR="00A013FD" w:rsidRPr="006F5DD4" w:rsidRDefault="00A013FD" w:rsidP="00A66F9A">
            <w:pPr>
              <w:pStyle w:val="Tabletext"/>
              <w:rPr>
                <w:ins w:id="3143" w:author="Ross Norsworthy" w:date="2020-03-19T22:33:00Z"/>
                <w:sz w:val="18"/>
                <w:szCs w:val="18"/>
              </w:rPr>
            </w:pPr>
            <w:ins w:id="3144" w:author="Ross Norsworthy" w:date="2020-03-19T22:33:00Z">
              <w:r w:rsidRPr="006F5DD4">
                <w:rPr>
                  <w:sz w:val="18"/>
                  <w:szCs w:val="18"/>
                </w:rPr>
                <w:t>11</w:t>
              </w:r>
            </w:ins>
          </w:p>
        </w:tc>
        <w:tc>
          <w:tcPr>
            <w:tcW w:w="265" w:type="pct"/>
            <w:shd w:val="clear" w:color="auto" w:fill="auto"/>
          </w:tcPr>
          <w:p w14:paraId="0C635FEB" w14:textId="77777777" w:rsidR="00A013FD" w:rsidRPr="006F5DD4" w:rsidRDefault="00A013FD" w:rsidP="00A66F9A">
            <w:pPr>
              <w:pStyle w:val="Tabletext"/>
              <w:rPr>
                <w:ins w:id="3145" w:author="Ross Norsworthy" w:date="2020-03-19T22:33:00Z"/>
                <w:sz w:val="18"/>
                <w:szCs w:val="18"/>
                <w:vertAlign w:val="superscript"/>
              </w:rPr>
            </w:pPr>
            <w:ins w:id="3146" w:author="Ross Norsworthy" w:date="2020-03-19T22:33:00Z">
              <w:r w:rsidRPr="006F5DD4">
                <w:rPr>
                  <w:sz w:val="18"/>
                  <w:szCs w:val="18"/>
                </w:rPr>
                <w:t xml:space="preserve">35 </w:t>
              </w:r>
              <w:r w:rsidRPr="006F5DD4">
                <w:rPr>
                  <w:sz w:val="18"/>
                  <w:szCs w:val="18"/>
                  <w:vertAlign w:val="superscript"/>
                </w:rPr>
                <w:t>(4)</w:t>
              </w:r>
            </w:ins>
          </w:p>
        </w:tc>
        <w:tc>
          <w:tcPr>
            <w:tcW w:w="265" w:type="pct"/>
            <w:shd w:val="clear" w:color="auto" w:fill="auto"/>
            <w:noWrap/>
          </w:tcPr>
          <w:p w14:paraId="5B6369CD" w14:textId="77777777" w:rsidR="00A013FD" w:rsidRPr="006F5DD4" w:rsidRDefault="00A013FD" w:rsidP="00A66F9A">
            <w:pPr>
              <w:pStyle w:val="Tabletext"/>
              <w:rPr>
                <w:ins w:id="3147" w:author="Ross Norsworthy" w:date="2020-03-19T22:33:00Z"/>
                <w:sz w:val="18"/>
                <w:szCs w:val="18"/>
              </w:rPr>
            </w:pPr>
            <w:ins w:id="3148" w:author="Ross Norsworthy" w:date="2020-03-19T22:33:00Z">
              <w:r w:rsidRPr="006F5DD4">
                <w:rPr>
                  <w:sz w:val="18"/>
                  <w:szCs w:val="18"/>
                </w:rPr>
                <w:t xml:space="preserve">12 </w:t>
              </w:r>
              <w:r w:rsidRPr="006F5DD4">
                <w:rPr>
                  <w:sz w:val="18"/>
                  <w:szCs w:val="18"/>
                  <w:vertAlign w:val="superscript"/>
                </w:rPr>
                <w:t>(1)</w:t>
              </w:r>
            </w:ins>
          </w:p>
        </w:tc>
        <w:tc>
          <w:tcPr>
            <w:tcW w:w="265" w:type="pct"/>
            <w:shd w:val="clear" w:color="auto" w:fill="auto"/>
          </w:tcPr>
          <w:p w14:paraId="0FDEB67E" w14:textId="77777777" w:rsidR="00A013FD" w:rsidRPr="006F5DD4" w:rsidRDefault="00A013FD" w:rsidP="00A66F9A">
            <w:pPr>
              <w:pStyle w:val="Tabletext"/>
              <w:rPr>
                <w:ins w:id="3149" w:author="Ross Norsworthy" w:date="2020-03-19T22:33:00Z"/>
                <w:sz w:val="18"/>
                <w:szCs w:val="18"/>
                <w:vertAlign w:val="superscript"/>
              </w:rPr>
            </w:pPr>
            <w:ins w:id="3150" w:author="Ross Norsworthy" w:date="2020-03-19T22:33:00Z">
              <w:r w:rsidRPr="006F5DD4">
                <w:rPr>
                  <w:sz w:val="18"/>
                  <w:szCs w:val="18"/>
                </w:rPr>
                <w:t xml:space="preserve">36 </w:t>
              </w:r>
              <w:r w:rsidRPr="006F5DD4">
                <w:rPr>
                  <w:sz w:val="18"/>
                  <w:szCs w:val="18"/>
                  <w:vertAlign w:val="superscript"/>
                </w:rPr>
                <w:t>(4)</w:t>
              </w:r>
            </w:ins>
          </w:p>
        </w:tc>
        <w:tc>
          <w:tcPr>
            <w:tcW w:w="397" w:type="pct"/>
            <w:shd w:val="clear" w:color="auto" w:fill="auto"/>
            <w:noWrap/>
          </w:tcPr>
          <w:p w14:paraId="6E0BAB28" w14:textId="77777777" w:rsidR="00A013FD" w:rsidRPr="006F5DD4" w:rsidRDefault="00A013FD" w:rsidP="00A66F9A">
            <w:pPr>
              <w:pStyle w:val="Tabletext"/>
              <w:rPr>
                <w:ins w:id="3151" w:author="Ross Norsworthy" w:date="2020-03-19T22:33:00Z"/>
                <w:sz w:val="18"/>
                <w:szCs w:val="18"/>
              </w:rPr>
            </w:pPr>
            <w:ins w:id="3152" w:author="Ross Norsworthy" w:date="2020-03-19T22:33:00Z">
              <w:r w:rsidRPr="006F5DD4">
                <w:rPr>
                  <w:sz w:val="18"/>
                  <w:szCs w:val="18"/>
                </w:rPr>
                <w:t xml:space="preserve">13 </w:t>
              </w:r>
              <w:r w:rsidRPr="006F5DD4">
                <w:rPr>
                  <w:sz w:val="18"/>
                  <w:szCs w:val="18"/>
                  <w:vertAlign w:val="superscript"/>
                </w:rPr>
                <w:t>(1)</w:t>
              </w:r>
            </w:ins>
          </w:p>
        </w:tc>
        <w:tc>
          <w:tcPr>
            <w:tcW w:w="309" w:type="pct"/>
            <w:shd w:val="clear" w:color="auto" w:fill="auto"/>
            <w:noWrap/>
          </w:tcPr>
          <w:p w14:paraId="50B1FDE3" w14:textId="77777777" w:rsidR="00A013FD" w:rsidRPr="006F5DD4" w:rsidRDefault="00A013FD" w:rsidP="00A66F9A">
            <w:pPr>
              <w:pStyle w:val="Tabletext"/>
              <w:rPr>
                <w:ins w:id="3153" w:author="Ross Norsworthy" w:date="2020-03-19T22:33:00Z"/>
                <w:sz w:val="18"/>
                <w:szCs w:val="18"/>
              </w:rPr>
            </w:pPr>
            <w:ins w:id="3154" w:author="Ross Norsworthy" w:date="2020-03-19T22:33:00Z">
              <w:r w:rsidRPr="006F5DD4">
                <w:rPr>
                  <w:sz w:val="18"/>
                  <w:szCs w:val="18"/>
                </w:rPr>
                <w:t xml:space="preserve">14 </w:t>
              </w:r>
              <w:r w:rsidRPr="006F5DD4">
                <w:rPr>
                  <w:sz w:val="18"/>
                  <w:szCs w:val="18"/>
                  <w:vertAlign w:val="superscript"/>
                </w:rPr>
                <w:t>(1)</w:t>
              </w:r>
            </w:ins>
          </w:p>
        </w:tc>
        <w:tc>
          <w:tcPr>
            <w:tcW w:w="309" w:type="pct"/>
            <w:shd w:val="clear" w:color="auto" w:fill="auto"/>
            <w:noWrap/>
          </w:tcPr>
          <w:p w14:paraId="5765DE15" w14:textId="77777777" w:rsidR="00A013FD" w:rsidRPr="006F5DD4" w:rsidRDefault="00A013FD" w:rsidP="00A66F9A">
            <w:pPr>
              <w:pStyle w:val="Tabletext"/>
              <w:rPr>
                <w:ins w:id="3155" w:author="Ross Norsworthy" w:date="2020-03-19T22:33:00Z"/>
                <w:sz w:val="18"/>
                <w:szCs w:val="18"/>
              </w:rPr>
            </w:pPr>
            <w:ins w:id="3156" w:author="Ross Norsworthy" w:date="2020-03-19T22:33:00Z">
              <w:r w:rsidRPr="006F5DD4">
                <w:rPr>
                  <w:sz w:val="18"/>
                  <w:szCs w:val="18"/>
                </w:rPr>
                <w:t xml:space="preserve">15 </w:t>
              </w:r>
              <w:r w:rsidRPr="006F5DD4">
                <w:rPr>
                  <w:sz w:val="18"/>
                  <w:szCs w:val="18"/>
                  <w:vertAlign w:val="superscript"/>
                </w:rPr>
                <w:t>(1)</w:t>
              </w:r>
            </w:ins>
          </w:p>
        </w:tc>
        <w:tc>
          <w:tcPr>
            <w:tcW w:w="354" w:type="pct"/>
            <w:shd w:val="clear" w:color="auto" w:fill="auto"/>
            <w:noWrap/>
          </w:tcPr>
          <w:p w14:paraId="7A05A5B1" w14:textId="77777777" w:rsidR="00A013FD" w:rsidRPr="006F5DD4" w:rsidRDefault="00A013FD" w:rsidP="00A66F9A">
            <w:pPr>
              <w:pStyle w:val="Tabletext"/>
              <w:rPr>
                <w:ins w:id="3157" w:author="Ross Norsworthy" w:date="2020-03-19T22:33:00Z"/>
                <w:sz w:val="18"/>
                <w:szCs w:val="18"/>
              </w:rPr>
            </w:pPr>
            <w:ins w:id="3158" w:author="Ross Norsworthy" w:date="2020-03-19T22:33:00Z">
              <w:r w:rsidRPr="006F5DD4">
                <w:rPr>
                  <w:sz w:val="18"/>
                  <w:szCs w:val="18"/>
                </w:rPr>
                <w:t xml:space="preserve">16 </w:t>
              </w:r>
              <w:r w:rsidRPr="006F5DD4">
                <w:rPr>
                  <w:sz w:val="18"/>
                  <w:szCs w:val="18"/>
                  <w:vertAlign w:val="superscript"/>
                </w:rPr>
                <w:t>(1)</w:t>
              </w:r>
            </w:ins>
          </w:p>
        </w:tc>
        <w:tc>
          <w:tcPr>
            <w:tcW w:w="265" w:type="pct"/>
            <w:shd w:val="clear" w:color="auto" w:fill="auto"/>
            <w:noWrap/>
          </w:tcPr>
          <w:p w14:paraId="45B25DE1" w14:textId="77777777" w:rsidR="00A013FD" w:rsidRPr="006F5DD4" w:rsidRDefault="00A013FD" w:rsidP="00A66F9A">
            <w:pPr>
              <w:pStyle w:val="Tabletext"/>
              <w:rPr>
                <w:ins w:id="3159" w:author="Ross Norsworthy" w:date="2020-03-19T22:33:00Z"/>
                <w:sz w:val="18"/>
                <w:szCs w:val="18"/>
              </w:rPr>
            </w:pPr>
            <w:ins w:id="3160" w:author="Ross Norsworthy" w:date="2020-03-19T22:33:00Z">
              <w:r w:rsidRPr="006F5DD4">
                <w:rPr>
                  <w:sz w:val="18"/>
                  <w:szCs w:val="18"/>
                </w:rPr>
                <w:t>17</w:t>
              </w:r>
            </w:ins>
          </w:p>
        </w:tc>
        <w:tc>
          <w:tcPr>
            <w:tcW w:w="264" w:type="pct"/>
            <w:shd w:val="clear" w:color="auto" w:fill="auto"/>
          </w:tcPr>
          <w:p w14:paraId="66C84DD6" w14:textId="77777777" w:rsidR="00A013FD" w:rsidRPr="006F5DD4" w:rsidRDefault="00A013FD" w:rsidP="00A66F9A">
            <w:pPr>
              <w:pStyle w:val="Tabletext"/>
              <w:rPr>
                <w:ins w:id="3161" w:author="Ross Norsworthy" w:date="2020-03-19T22:33:00Z"/>
                <w:sz w:val="18"/>
                <w:szCs w:val="18"/>
                <w:vertAlign w:val="superscript"/>
              </w:rPr>
            </w:pPr>
            <w:ins w:id="3162" w:author="Ross Norsworthy" w:date="2020-03-19T22:33:00Z">
              <w:r w:rsidRPr="006F5DD4">
                <w:rPr>
                  <w:sz w:val="18"/>
                  <w:szCs w:val="18"/>
                </w:rPr>
                <w:t xml:space="preserve">37 </w:t>
              </w:r>
              <w:r w:rsidRPr="006F5DD4">
                <w:rPr>
                  <w:sz w:val="18"/>
                  <w:szCs w:val="18"/>
                  <w:vertAlign w:val="superscript"/>
                </w:rPr>
                <w:t>(4)</w:t>
              </w:r>
            </w:ins>
          </w:p>
        </w:tc>
        <w:tc>
          <w:tcPr>
            <w:tcW w:w="309" w:type="pct"/>
            <w:shd w:val="clear" w:color="auto" w:fill="auto"/>
            <w:noWrap/>
          </w:tcPr>
          <w:p w14:paraId="2D5F076D" w14:textId="77777777" w:rsidR="00A013FD" w:rsidRPr="006F5DD4" w:rsidRDefault="00A013FD" w:rsidP="00A66F9A">
            <w:pPr>
              <w:pStyle w:val="Tabletext"/>
              <w:rPr>
                <w:ins w:id="3163" w:author="Ross Norsworthy" w:date="2020-03-19T22:33:00Z"/>
                <w:sz w:val="18"/>
                <w:szCs w:val="18"/>
              </w:rPr>
            </w:pPr>
            <w:ins w:id="3164" w:author="Ross Norsworthy" w:date="2020-03-19T22:33:00Z">
              <w:r w:rsidRPr="006F5DD4">
                <w:rPr>
                  <w:sz w:val="18"/>
                  <w:szCs w:val="18"/>
                </w:rPr>
                <w:t xml:space="preserve">18 </w:t>
              </w:r>
              <w:r w:rsidRPr="006F5DD4">
                <w:rPr>
                  <w:sz w:val="18"/>
                  <w:szCs w:val="18"/>
                  <w:vertAlign w:val="superscript"/>
                </w:rPr>
                <w:t>(1)</w:t>
              </w:r>
            </w:ins>
          </w:p>
        </w:tc>
        <w:tc>
          <w:tcPr>
            <w:tcW w:w="271" w:type="pct"/>
            <w:shd w:val="clear" w:color="auto" w:fill="auto"/>
          </w:tcPr>
          <w:p w14:paraId="31AC9DAA" w14:textId="77777777" w:rsidR="00A013FD" w:rsidRPr="006F5DD4" w:rsidRDefault="00A013FD" w:rsidP="00A66F9A">
            <w:pPr>
              <w:pStyle w:val="Tabletext"/>
              <w:rPr>
                <w:ins w:id="3165" w:author="Ross Norsworthy" w:date="2020-03-19T22:33:00Z"/>
                <w:sz w:val="18"/>
                <w:szCs w:val="18"/>
                <w:vertAlign w:val="superscript"/>
              </w:rPr>
            </w:pPr>
            <w:ins w:id="3166" w:author="Ross Norsworthy" w:date="2020-03-19T22:33:00Z">
              <w:r w:rsidRPr="006F5DD4">
                <w:rPr>
                  <w:sz w:val="18"/>
                  <w:szCs w:val="18"/>
                </w:rPr>
                <w:t xml:space="preserve">38 </w:t>
              </w:r>
              <w:r w:rsidRPr="006F5DD4">
                <w:rPr>
                  <w:sz w:val="18"/>
                  <w:szCs w:val="18"/>
                  <w:vertAlign w:val="superscript"/>
                </w:rPr>
                <w:t>(4)</w:t>
              </w:r>
            </w:ins>
          </w:p>
        </w:tc>
        <w:tc>
          <w:tcPr>
            <w:tcW w:w="311" w:type="pct"/>
            <w:shd w:val="clear" w:color="auto" w:fill="auto"/>
            <w:noWrap/>
          </w:tcPr>
          <w:p w14:paraId="46295E05" w14:textId="77777777" w:rsidR="00A013FD" w:rsidRPr="006F5DD4" w:rsidRDefault="00A013FD" w:rsidP="00A66F9A">
            <w:pPr>
              <w:pStyle w:val="Tabletext"/>
              <w:rPr>
                <w:ins w:id="3167" w:author="Ross Norsworthy" w:date="2020-03-19T22:33:00Z"/>
                <w:sz w:val="18"/>
                <w:szCs w:val="18"/>
              </w:rPr>
            </w:pPr>
            <w:ins w:id="3168" w:author="Ross Norsworthy" w:date="2020-03-19T22:33:00Z">
              <w:r w:rsidRPr="006F5DD4">
                <w:rPr>
                  <w:sz w:val="18"/>
                  <w:szCs w:val="18"/>
                </w:rPr>
                <w:t>19</w:t>
              </w:r>
            </w:ins>
          </w:p>
        </w:tc>
        <w:tc>
          <w:tcPr>
            <w:tcW w:w="404" w:type="pct"/>
            <w:shd w:val="clear" w:color="auto" w:fill="auto"/>
            <w:noWrap/>
          </w:tcPr>
          <w:p w14:paraId="3C08C8CC" w14:textId="77777777" w:rsidR="00A013FD" w:rsidRPr="006F5DD4" w:rsidRDefault="00A013FD" w:rsidP="00A66F9A">
            <w:pPr>
              <w:pStyle w:val="Tabletext"/>
              <w:rPr>
                <w:ins w:id="3169" w:author="Ross Norsworthy" w:date="2020-03-19T22:33:00Z"/>
                <w:sz w:val="18"/>
                <w:szCs w:val="18"/>
              </w:rPr>
            </w:pPr>
          </w:p>
        </w:tc>
      </w:tr>
      <w:tr w:rsidR="00A013FD" w:rsidRPr="00A013FD" w14:paraId="7B4526CD" w14:textId="77777777" w:rsidTr="00852295">
        <w:trPr>
          <w:trHeight w:val="300"/>
          <w:jc w:val="center"/>
          <w:ins w:id="3170" w:author="Ross Norsworthy" w:date="2020-03-19T22:33:00Z"/>
        </w:trPr>
        <w:tc>
          <w:tcPr>
            <w:tcW w:w="748" w:type="pct"/>
            <w:shd w:val="clear" w:color="auto" w:fill="auto"/>
            <w:noWrap/>
          </w:tcPr>
          <w:p w14:paraId="42188671" w14:textId="77777777" w:rsidR="00A013FD" w:rsidRPr="006F5DD4" w:rsidRDefault="00A013FD" w:rsidP="00A66F9A">
            <w:pPr>
              <w:pStyle w:val="Tabletext"/>
              <w:rPr>
                <w:ins w:id="3171" w:author="Ross Norsworthy" w:date="2020-03-19T22:33:00Z"/>
                <w:sz w:val="18"/>
                <w:szCs w:val="18"/>
              </w:rPr>
            </w:pPr>
            <w:ins w:id="3172" w:author="Ross Norsworthy" w:date="2020-03-19T22:33:00Z">
              <w:r w:rsidRPr="006F5DD4">
                <w:rPr>
                  <w:sz w:val="18"/>
                  <w:szCs w:val="18"/>
                </w:rPr>
                <w:t>Channel BW</w:t>
              </w:r>
            </w:ins>
          </w:p>
        </w:tc>
        <w:tc>
          <w:tcPr>
            <w:tcW w:w="1456" w:type="pct"/>
            <w:gridSpan w:val="5"/>
            <w:shd w:val="clear" w:color="auto" w:fill="auto"/>
            <w:noWrap/>
          </w:tcPr>
          <w:p w14:paraId="41EA729E" w14:textId="77777777" w:rsidR="00A013FD" w:rsidRPr="006F5DD4" w:rsidRDefault="00A013FD" w:rsidP="00A66F9A">
            <w:pPr>
              <w:pStyle w:val="Tabletext"/>
              <w:rPr>
                <w:ins w:id="3173" w:author="Ross Norsworthy" w:date="2020-03-19T22:33:00Z"/>
                <w:sz w:val="18"/>
                <w:szCs w:val="18"/>
              </w:rPr>
            </w:pPr>
            <w:ins w:id="3174" w:author="Ross Norsworthy" w:date="2020-03-19T22:33:00Z">
              <w:r w:rsidRPr="006F5DD4">
                <w:rPr>
                  <w:sz w:val="18"/>
                  <w:szCs w:val="18"/>
                </w:rPr>
                <w:t>25</w:t>
              </w:r>
            </w:ins>
          </w:p>
        </w:tc>
        <w:tc>
          <w:tcPr>
            <w:tcW w:w="972" w:type="pct"/>
            <w:gridSpan w:val="3"/>
            <w:shd w:val="clear" w:color="auto" w:fill="auto"/>
            <w:noWrap/>
          </w:tcPr>
          <w:p w14:paraId="5A3C01DF" w14:textId="77777777" w:rsidR="00A013FD" w:rsidRPr="006F5DD4" w:rsidRDefault="00A013FD" w:rsidP="00A66F9A">
            <w:pPr>
              <w:pStyle w:val="Tabletext"/>
              <w:rPr>
                <w:ins w:id="3175" w:author="Ross Norsworthy" w:date="2020-03-19T22:33:00Z"/>
                <w:sz w:val="18"/>
                <w:szCs w:val="18"/>
              </w:rPr>
            </w:pPr>
            <w:ins w:id="3176" w:author="Ross Norsworthy" w:date="2020-03-19T22:33:00Z">
              <w:r w:rsidRPr="006F5DD4">
                <w:rPr>
                  <w:sz w:val="18"/>
                  <w:szCs w:val="18"/>
                </w:rPr>
                <w:t>50</w:t>
              </w:r>
            </w:ins>
          </w:p>
        </w:tc>
        <w:tc>
          <w:tcPr>
            <w:tcW w:w="1420" w:type="pct"/>
            <w:gridSpan w:val="5"/>
            <w:shd w:val="clear" w:color="auto" w:fill="auto"/>
            <w:noWrap/>
          </w:tcPr>
          <w:p w14:paraId="4B20A61F" w14:textId="77777777" w:rsidR="00A013FD" w:rsidRPr="006F5DD4" w:rsidRDefault="00A013FD" w:rsidP="00A66F9A">
            <w:pPr>
              <w:pStyle w:val="Tabletext"/>
              <w:rPr>
                <w:ins w:id="3177" w:author="Ross Norsworthy" w:date="2020-03-19T22:33:00Z"/>
                <w:sz w:val="18"/>
                <w:szCs w:val="18"/>
              </w:rPr>
            </w:pPr>
            <w:ins w:id="3178" w:author="Ross Norsworthy" w:date="2020-03-19T22:33:00Z">
              <w:r w:rsidRPr="006F5DD4">
                <w:rPr>
                  <w:sz w:val="18"/>
                  <w:szCs w:val="18"/>
                </w:rPr>
                <w:t>100</w:t>
              </w:r>
            </w:ins>
          </w:p>
        </w:tc>
        <w:tc>
          <w:tcPr>
            <w:tcW w:w="404" w:type="pct"/>
            <w:shd w:val="clear" w:color="auto" w:fill="auto"/>
            <w:noWrap/>
          </w:tcPr>
          <w:p w14:paraId="3E91D27F" w14:textId="77777777" w:rsidR="00A013FD" w:rsidRPr="006F5DD4" w:rsidRDefault="00A013FD" w:rsidP="00A66F9A">
            <w:pPr>
              <w:pStyle w:val="Tabletext"/>
              <w:rPr>
                <w:ins w:id="3179" w:author="Ross Norsworthy" w:date="2020-03-19T22:33:00Z"/>
                <w:sz w:val="18"/>
                <w:szCs w:val="18"/>
              </w:rPr>
            </w:pPr>
            <w:ins w:id="3180" w:author="Ross Norsworthy" w:date="2020-03-19T22:33:00Z">
              <w:r w:rsidRPr="006F5DD4">
                <w:rPr>
                  <w:sz w:val="18"/>
                  <w:szCs w:val="18"/>
                </w:rPr>
                <w:t>kHz</w:t>
              </w:r>
            </w:ins>
          </w:p>
        </w:tc>
      </w:tr>
      <w:tr w:rsidR="00A013FD" w:rsidRPr="00A013FD" w14:paraId="29AB293B" w14:textId="77777777" w:rsidTr="00852295">
        <w:trPr>
          <w:trHeight w:val="300"/>
          <w:jc w:val="center"/>
          <w:ins w:id="3181" w:author="Ross Norsworthy" w:date="2020-03-19T22:33:00Z"/>
        </w:trPr>
        <w:tc>
          <w:tcPr>
            <w:tcW w:w="748" w:type="pct"/>
            <w:shd w:val="clear" w:color="auto" w:fill="auto"/>
            <w:noWrap/>
          </w:tcPr>
          <w:p w14:paraId="26EE906B" w14:textId="77777777" w:rsidR="00A013FD" w:rsidRPr="006F5DD4" w:rsidRDefault="00A013FD" w:rsidP="00A66F9A">
            <w:pPr>
              <w:pStyle w:val="Tabletext"/>
              <w:rPr>
                <w:ins w:id="3182" w:author="Ross Norsworthy" w:date="2020-03-19T22:33:00Z"/>
                <w:sz w:val="18"/>
                <w:szCs w:val="18"/>
              </w:rPr>
            </w:pPr>
            <w:ins w:id="3183" w:author="Ross Norsworthy" w:date="2020-03-19T22:33:00Z">
              <w:r w:rsidRPr="006F5DD4">
                <w:rPr>
                  <w:sz w:val="18"/>
                  <w:szCs w:val="18"/>
                </w:rPr>
                <w:t xml:space="preserve">Roll off filtering </w:t>
              </w:r>
              <w:r w:rsidRPr="006F5DD4">
                <w:rPr>
                  <w:sz w:val="18"/>
                  <w:szCs w:val="18"/>
                  <w:vertAlign w:val="superscript"/>
                </w:rPr>
                <w:t>(2)</w:t>
              </w:r>
            </w:ins>
          </w:p>
        </w:tc>
        <w:tc>
          <w:tcPr>
            <w:tcW w:w="3848" w:type="pct"/>
            <w:gridSpan w:val="13"/>
            <w:shd w:val="clear" w:color="auto" w:fill="auto"/>
            <w:noWrap/>
          </w:tcPr>
          <w:p w14:paraId="29271BC9" w14:textId="77777777" w:rsidR="00A013FD" w:rsidRPr="006F5DD4" w:rsidRDefault="00A013FD" w:rsidP="00A66F9A">
            <w:pPr>
              <w:pStyle w:val="Tabletext"/>
              <w:rPr>
                <w:ins w:id="3184" w:author="Ross Norsworthy" w:date="2020-03-19T22:33:00Z"/>
                <w:sz w:val="18"/>
                <w:szCs w:val="18"/>
              </w:rPr>
            </w:pPr>
            <w:ins w:id="3185" w:author="Ross Norsworthy" w:date="2020-03-19T22:33:00Z">
              <w:r w:rsidRPr="006F5DD4">
                <w:rPr>
                  <w:sz w:val="18"/>
                  <w:szCs w:val="18"/>
                </w:rPr>
                <w:t>0.3</w:t>
              </w:r>
            </w:ins>
          </w:p>
        </w:tc>
        <w:tc>
          <w:tcPr>
            <w:tcW w:w="404" w:type="pct"/>
            <w:shd w:val="clear" w:color="auto" w:fill="auto"/>
            <w:noWrap/>
          </w:tcPr>
          <w:p w14:paraId="5C61A95D" w14:textId="77777777" w:rsidR="00A013FD" w:rsidRPr="006F5DD4" w:rsidRDefault="00A013FD" w:rsidP="00A66F9A">
            <w:pPr>
              <w:pStyle w:val="Tabletext"/>
              <w:rPr>
                <w:ins w:id="3186" w:author="Ross Norsworthy" w:date="2020-03-19T22:33:00Z"/>
                <w:sz w:val="18"/>
                <w:szCs w:val="18"/>
              </w:rPr>
            </w:pPr>
          </w:p>
        </w:tc>
      </w:tr>
      <w:tr w:rsidR="00A013FD" w:rsidRPr="00A013FD" w14:paraId="6EB68ABF" w14:textId="77777777" w:rsidTr="00852295">
        <w:trPr>
          <w:trHeight w:val="300"/>
          <w:jc w:val="center"/>
          <w:ins w:id="3187" w:author="Ross Norsworthy" w:date="2020-03-19T22:33:00Z"/>
        </w:trPr>
        <w:tc>
          <w:tcPr>
            <w:tcW w:w="748" w:type="pct"/>
            <w:shd w:val="clear" w:color="auto" w:fill="auto"/>
            <w:noWrap/>
          </w:tcPr>
          <w:p w14:paraId="26598B1C" w14:textId="77777777" w:rsidR="00A013FD" w:rsidRPr="006F5DD4" w:rsidRDefault="00A013FD" w:rsidP="00A66F9A">
            <w:pPr>
              <w:pStyle w:val="Tabletext"/>
              <w:rPr>
                <w:ins w:id="3188" w:author="Ross Norsworthy" w:date="2020-03-19T22:33:00Z"/>
                <w:sz w:val="18"/>
                <w:szCs w:val="18"/>
              </w:rPr>
            </w:pPr>
            <w:ins w:id="3189" w:author="Ross Norsworthy" w:date="2020-03-19T22:33:00Z">
              <w:r w:rsidRPr="006F5DD4">
                <w:rPr>
                  <w:sz w:val="18"/>
                  <w:szCs w:val="18"/>
                </w:rPr>
                <w:t>Signal BW</w:t>
              </w:r>
            </w:ins>
          </w:p>
        </w:tc>
        <w:tc>
          <w:tcPr>
            <w:tcW w:w="1456" w:type="pct"/>
            <w:gridSpan w:val="5"/>
            <w:shd w:val="clear" w:color="auto" w:fill="auto"/>
            <w:noWrap/>
          </w:tcPr>
          <w:p w14:paraId="543A805F" w14:textId="77777777" w:rsidR="00A013FD" w:rsidRPr="006F5DD4" w:rsidRDefault="00A013FD" w:rsidP="00A66F9A">
            <w:pPr>
              <w:pStyle w:val="Tabletext"/>
              <w:rPr>
                <w:ins w:id="3190" w:author="Ross Norsworthy" w:date="2020-03-19T22:33:00Z"/>
                <w:sz w:val="18"/>
                <w:szCs w:val="18"/>
              </w:rPr>
            </w:pPr>
            <w:ins w:id="3191" w:author="Ross Norsworthy" w:date="2020-03-19T22:33:00Z">
              <w:r w:rsidRPr="006F5DD4">
                <w:rPr>
                  <w:sz w:val="18"/>
                  <w:szCs w:val="18"/>
                </w:rPr>
                <w:t>25.0</w:t>
              </w:r>
            </w:ins>
          </w:p>
        </w:tc>
        <w:tc>
          <w:tcPr>
            <w:tcW w:w="972" w:type="pct"/>
            <w:gridSpan w:val="3"/>
            <w:shd w:val="clear" w:color="auto" w:fill="auto"/>
            <w:noWrap/>
          </w:tcPr>
          <w:p w14:paraId="635B9620" w14:textId="77777777" w:rsidR="00A013FD" w:rsidRPr="006F5DD4" w:rsidRDefault="00A013FD" w:rsidP="00A66F9A">
            <w:pPr>
              <w:pStyle w:val="Tabletext"/>
              <w:rPr>
                <w:ins w:id="3192" w:author="Ross Norsworthy" w:date="2020-03-19T22:33:00Z"/>
                <w:sz w:val="18"/>
                <w:szCs w:val="18"/>
              </w:rPr>
            </w:pPr>
            <w:ins w:id="3193" w:author="Ross Norsworthy" w:date="2020-03-19T22:33:00Z">
              <w:r w:rsidRPr="006F5DD4">
                <w:rPr>
                  <w:sz w:val="18"/>
                  <w:szCs w:val="18"/>
                </w:rPr>
                <w:t>49.9</w:t>
              </w:r>
            </w:ins>
          </w:p>
        </w:tc>
        <w:tc>
          <w:tcPr>
            <w:tcW w:w="1420" w:type="pct"/>
            <w:gridSpan w:val="5"/>
            <w:shd w:val="clear" w:color="auto" w:fill="auto"/>
            <w:noWrap/>
          </w:tcPr>
          <w:p w14:paraId="4B9B2CC1" w14:textId="77777777" w:rsidR="00A013FD" w:rsidRPr="006F5DD4" w:rsidRDefault="00A013FD" w:rsidP="00A66F9A">
            <w:pPr>
              <w:pStyle w:val="Tabletext"/>
              <w:rPr>
                <w:ins w:id="3194" w:author="Ross Norsworthy" w:date="2020-03-19T22:33:00Z"/>
                <w:sz w:val="18"/>
                <w:szCs w:val="18"/>
              </w:rPr>
            </w:pPr>
            <w:ins w:id="3195" w:author="Ross Norsworthy" w:date="2020-03-19T22:33:00Z">
              <w:r w:rsidRPr="006F5DD4">
                <w:rPr>
                  <w:sz w:val="18"/>
                  <w:szCs w:val="18"/>
                </w:rPr>
                <w:t>99.8</w:t>
              </w:r>
            </w:ins>
          </w:p>
        </w:tc>
        <w:tc>
          <w:tcPr>
            <w:tcW w:w="404" w:type="pct"/>
            <w:shd w:val="clear" w:color="auto" w:fill="auto"/>
            <w:noWrap/>
          </w:tcPr>
          <w:p w14:paraId="1B10CDDE" w14:textId="77777777" w:rsidR="00A013FD" w:rsidRPr="006F5DD4" w:rsidRDefault="00A013FD" w:rsidP="00A66F9A">
            <w:pPr>
              <w:pStyle w:val="Tabletext"/>
              <w:rPr>
                <w:ins w:id="3196" w:author="Ross Norsworthy" w:date="2020-03-19T22:33:00Z"/>
                <w:sz w:val="18"/>
                <w:szCs w:val="18"/>
              </w:rPr>
            </w:pPr>
            <w:ins w:id="3197" w:author="Ross Norsworthy" w:date="2020-03-19T22:33:00Z">
              <w:r w:rsidRPr="006F5DD4">
                <w:rPr>
                  <w:sz w:val="18"/>
                  <w:szCs w:val="18"/>
                </w:rPr>
                <w:t>kHz</w:t>
              </w:r>
            </w:ins>
          </w:p>
        </w:tc>
      </w:tr>
      <w:tr w:rsidR="00A013FD" w:rsidRPr="00A013FD" w14:paraId="6E331978" w14:textId="77777777" w:rsidTr="00852295">
        <w:trPr>
          <w:trHeight w:val="300"/>
          <w:jc w:val="center"/>
          <w:ins w:id="3198" w:author="Ross Norsworthy" w:date="2020-03-19T22:33:00Z"/>
        </w:trPr>
        <w:tc>
          <w:tcPr>
            <w:tcW w:w="748" w:type="pct"/>
            <w:shd w:val="clear" w:color="auto" w:fill="auto"/>
            <w:noWrap/>
          </w:tcPr>
          <w:p w14:paraId="6BF5BE11" w14:textId="77777777" w:rsidR="00A013FD" w:rsidRPr="006F5DD4" w:rsidRDefault="00A013FD" w:rsidP="00A66F9A">
            <w:pPr>
              <w:pStyle w:val="Tabletext"/>
              <w:rPr>
                <w:ins w:id="3199" w:author="Ross Norsworthy" w:date="2020-03-19T22:33:00Z"/>
                <w:sz w:val="18"/>
                <w:szCs w:val="18"/>
              </w:rPr>
            </w:pPr>
            <w:ins w:id="3200" w:author="Ross Norsworthy" w:date="2020-03-19T22:33:00Z">
              <w:r w:rsidRPr="006F5DD4">
                <w:rPr>
                  <w:sz w:val="18"/>
                  <w:szCs w:val="18"/>
                </w:rPr>
                <w:t>Symbol rate</w:t>
              </w:r>
            </w:ins>
          </w:p>
        </w:tc>
        <w:tc>
          <w:tcPr>
            <w:tcW w:w="1456" w:type="pct"/>
            <w:gridSpan w:val="5"/>
            <w:shd w:val="clear" w:color="auto" w:fill="auto"/>
            <w:noWrap/>
          </w:tcPr>
          <w:p w14:paraId="4D89759B" w14:textId="77777777" w:rsidR="00A013FD" w:rsidRPr="006F5DD4" w:rsidRDefault="00A013FD" w:rsidP="00A66F9A">
            <w:pPr>
              <w:pStyle w:val="Tabletext"/>
              <w:rPr>
                <w:ins w:id="3201" w:author="Ross Norsworthy" w:date="2020-03-19T22:33:00Z"/>
                <w:sz w:val="18"/>
                <w:szCs w:val="18"/>
              </w:rPr>
            </w:pPr>
            <w:ins w:id="3202" w:author="Ross Norsworthy" w:date="2020-03-19T22:33:00Z">
              <w:r w:rsidRPr="006F5DD4">
                <w:rPr>
                  <w:sz w:val="18"/>
                  <w:szCs w:val="18"/>
                </w:rPr>
                <w:t>19.2</w:t>
              </w:r>
            </w:ins>
          </w:p>
        </w:tc>
        <w:tc>
          <w:tcPr>
            <w:tcW w:w="972" w:type="pct"/>
            <w:gridSpan w:val="3"/>
            <w:shd w:val="clear" w:color="auto" w:fill="auto"/>
            <w:noWrap/>
          </w:tcPr>
          <w:p w14:paraId="2D7196A6" w14:textId="77777777" w:rsidR="00A013FD" w:rsidRPr="006F5DD4" w:rsidRDefault="00A013FD" w:rsidP="00A66F9A">
            <w:pPr>
              <w:pStyle w:val="Tabletext"/>
              <w:rPr>
                <w:ins w:id="3203" w:author="Ross Norsworthy" w:date="2020-03-19T22:33:00Z"/>
                <w:sz w:val="18"/>
                <w:szCs w:val="18"/>
              </w:rPr>
            </w:pPr>
            <w:ins w:id="3204" w:author="Ross Norsworthy" w:date="2020-03-19T22:33:00Z">
              <w:r w:rsidRPr="006F5DD4">
                <w:rPr>
                  <w:sz w:val="18"/>
                  <w:szCs w:val="18"/>
                </w:rPr>
                <w:t>38.4</w:t>
              </w:r>
            </w:ins>
          </w:p>
        </w:tc>
        <w:tc>
          <w:tcPr>
            <w:tcW w:w="1420" w:type="pct"/>
            <w:gridSpan w:val="5"/>
            <w:shd w:val="clear" w:color="auto" w:fill="auto"/>
            <w:noWrap/>
          </w:tcPr>
          <w:p w14:paraId="79AD21E3" w14:textId="77777777" w:rsidR="00A013FD" w:rsidRPr="006F5DD4" w:rsidRDefault="00A013FD" w:rsidP="00A66F9A">
            <w:pPr>
              <w:pStyle w:val="Tabletext"/>
              <w:rPr>
                <w:ins w:id="3205" w:author="Ross Norsworthy" w:date="2020-03-19T22:33:00Z"/>
                <w:sz w:val="18"/>
                <w:szCs w:val="18"/>
              </w:rPr>
            </w:pPr>
            <w:ins w:id="3206" w:author="Ross Norsworthy" w:date="2020-03-19T22:33:00Z">
              <w:r w:rsidRPr="006F5DD4">
                <w:rPr>
                  <w:sz w:val="18"/>
                  <w:szCs w:val="18"/>
                </w:rPr>
                <w:t>76.8</w:t>
              </w:r>
            </w:ins>
          </w:p>
        </w:tc>
        <w:tc>
          <w:tcPr>
            <w:tcW w:w="404" w:type="pct"/>
            <w:shd w:val="clear" w:color="auto" w:fill="auto"/>
            <w:noWrap/>
          </w:tcPr>
          <w:p w14:paraId="01F9FB87" w14:textId="77777777" w:rsidR="00A013FD" w:rsidRPr="006F5DD4" w:rsidRDefault="00A013FD" w:rsidP="00A66F9A">
            <w:pPr>
              <w:pStyle w:val="Tabletext"/>
              <w:rPr>
                <w:ins w:id="3207" w:author="Ross Norsworthy" w:date="2020-03-19T22:33:00Z"/>
                <w:sz w:val="18"/>
                <w:szCs w:val="18"/>
              </w:rPr>
            </w:pPr>
            <w:ins w:id="3208" w:author="Ross Norsworthy" w:date="2020-03-19T22:33:00Z">
              <w:r w:rsidRPr="006F5DD4">
                <w:rPr>
                  <w:sz w:val="18"/>
                  <w:szCs w:val="18"/>
                </w:rPr>
                <w:t>ksps</w:t>
              </w:r>
            </w:ins>
          </w:p>
        </w:tc>
      </w:tr>
      <w:tr w:rsidR="00A013FD" w:rsidRPr="00A013FD" w14:paraId="15828ABE" w14:textId="77777777" w:rsidTr="00852295">
        <w:trPr>
          <w:trHeight w:val="300"/>
          <w:jc w:val="center"/>
          <w:ins w:id="3209" w:author="Ross Norsworthy" w:date="2020-03-19T22:33:00Z"/>
        </w:trPr>
        <w:tc>
          <w:tcPr>
            <w:tcW w:w="748" w:type="pct"/>
            <w:shd w:val="clear" w:color="auto" w:fill="auto"/>
            <w:noWrap/>
          </w:tcPr>
          <w:p w14:paraId="39650FFA" w14:textId="77777777" w:rsidR="00A013FD" w:rsidRPr="006F5DD4" w:rsidRDefault="00A013FD" w:rsidP="00A66F9A">
            <w:pPr>
              <w:pStyle w:val="Tabletext"/>
              <w:rPr>
                <w:ins w:id="3210" w:author="Ross Norsworthy" w:date="2020-03-19T22:33:00Z"/>
                <w:sz w:val="18"/>
                <w:szCs w:val="18"/>
              </w:rPr>
            </w:pPr>
            <w:ins w:id="3211" w:author="Ross Norsworthy" w:date="2020-03-19T22:33:00Z">
              <w:r w:rsidRPr="006F5DD4">
                <w:rPr>
                  <w:sz w:val="18"/>
                  <w:szCs w:val="18"/>
                </w:rPr>
                <w:t>Modulation</w:t>
              </w:r>
            </w:ins>
          </w:p>
        </w:tc>
        <w:tc>
          <w:tcPr>
            <w:tcW w:w="529" w:type="pct"/>
            <w:gridSpan w:val="2"/>
            <w:shd w:val="clear" w:color="auto" w:fill="auto"/>
            <w:noWrap/>
          </w:tcPr>
          <w:p w14:paraId="7522AC47" w14:textId="77777777" w:rsidR="00A013FD" w:rsidRPr="006F5DD4" w:rsidRDefault="00A013FD" w:rsidP="00A66F9A">
            <w:pPr>
              <w:pStyle w:val="Tabletext"/>
              <w:rPr>
                <w:ins w:id="3212" w:author="Ross Norsworthy" w:date="2020-03-19T22:33:00Z"/>
                <w:sz w:val="18"/>
                <w:szCs w:val="18"/>
              </w:rPr>
            </w:pPr>
            <w:ins w:id="3213" w:author="Ross Norsworthy" w:date="2020-03-19T22:33:00Z">
              <w:r w:rsidRPr="006F5DD4">
                <w:rPr>
                  <w:sz w:val="18"/>
                  <w:szCs w:val="18"/>
                </w:rPr>
                <w:t>PI/4 QPSK</w:t>
              </w:r>
            </w:ins>
          </w:p>
        </w:tc>
        <w:tc>
          <w:tcPr>
            <w:tcW w:w="530" w:type="pct"/>
            <w:gridSpan w:val="2"/>
            <w:shd w:val="clear" w:color="auto" w:fill="auto"/>
            <w:noWrap/>
          </w:tcPr>
          <w:p w14:paraId="4E38246A" w14:textId="77777777" w:rsidR="00A013FD" w:rsidRPr="006F5DD4" w:rsidRDefault="00A013FD" w:rsidP="00A66F9A">
            <w:pPr>
              <w:pStyle w:val="Tabletext"/>
              <w:rPr>
                <w:ins w:id="3214" w:author="Ross Norsworthy" w:date="2020-03-19T22:33:00Z"/>
                <w:sz w:val="18"/>
                <w:szCs w:val="18"/>
              </w:rPr>
            </w:pPr>
            <w:ins w:id="3215" w:author="Ross Norsworthy" w:date="2020-03-19T22:33:00Z">
              <w:r w:rsidRPr="006F5DD4">
                <w:rPr>
                  <w:sz w:val="18"/>
                  <w:szCs w:val="18"/>
                </w:rPr>
                <w:t>8PSK</w:t>
              </w:r>
            </w:ins>
          </w:p>
        </w:tc>
        <w:tc>
          <w:tcPr>
            <w:tcW w:w="397" w:type="pct"/>
            <w:shd w:val="clear" w:color="auto" w:fill="auto"/>
            <w:noWrap/>
          </w:tcPr>
          <w:p w14:paraId="5AD9E3D4" w14:textId="77777777" w:rsidR="00A013FD" w:rsidRPr="006F5DD4" w:rsidRDefault="00A013FD" w:rsidP="00A66F9A">
            <w:pPr>
              <w:pStyle w:val="Tabletext"/>
              <w:rPr>
                <w:ins w:id="3216" w:author="Ross Norsworthy" w:date="2020-03-19T22:33:00Z"/>
                <w:sz w:val="18"/>
                <w:szCs w:val="18"/>
              </w:rPr>
            </w:pPr>
            <w:ins w:id="3217" w:author="Ross Norsworthy" w:date="2020-03-19T22:33:00Z">
              <w:r w:rsidRPr="006F5DD4">
                <w:rPr>
                  <w:sz w:val="18"/>
                  <w:szCs w:val="18"/>
                </w:rPr>
                <w:t>16 QAM</w:t>
              </w:r>
            </w:ins>
          </w:p>
        </w:tc>
        <w:tc>
          <w:tcPr>
            <w:tcW w:w="309" w:type="pct"/>
            <w:shd w:val="clear" w:color="auto" w:fill="auto"/>
            <w:noWrap/>
          </w:tcPr>
          <w:p w14:paraId="74061660" w14:textId="77777777" w:rsidR="00A013FD" w:rsidRPr="006F5DD4" w:rsidRDefault="00A013FD" w:rsidP="00A66F9A">
            <w:pPr>
              <w:pStyle w:val="Tabletext"/>
              <w:rPr>
                <w:ins w:id="3218" w:author="Ross Norsworthy" w:date="2020-03-19T22:33:00Z"/>
                <w:sz w:val="18"/>
                <w:szCs w:val="18"/>
              </w:rPr>
            </w:pPr>
            <w:ins w:id="3219" w:author="Ross Norsworthy" w:date="2020-03-19T22:33:00Z">
              <w:r w:rsidRPr="006F5DD4">
                <w:rPr>
                  <w:sz w:val="18"/>
                  <w:szCs w:val="18"/>
                </w:rPr>
                <w:t>PI/4 QPSK</w:t>
              </w:r>
            </w:ins>
          </w:p>
        </w:tc>
        <w:tc>
          <w:tcPr>
            <w:tcW w:w="309" w:type="pct"/>
            <w:shd w:val="clear" w:color="auto" w:fill="auto"/>
            <w:noWrap/>
          </w:tcPr>
          <w:p w14:paraId="28956354" w14:textId="77777777" w:rsidR="00A013FD" w:rsidRPr="006F5DD4" w:rsidRDefault="00A013FD" w:rsidP="00A66F9A">
            <w:pPr>
              <w:pStyle w:val="Tabletext"/>
              <w:rPr>
                <w:ins w:id="3220" w:author="Ross Norsworthy" w:date="2020-03-19T22:33:00Z"/>
                <w:sz w:val="18"/>
                <w:szCs w:val="18"/>
              </w:rPr>
            </w:pPr>
            <w:ins w:id="3221" w:author="Ross Norsworthy" w:date="2020-03-19T22:33:00Z">
              <w:r w:rsidRPr="006F5DD4">
                <w:rPr>
                  <w:sz w:val="18"/>
                  <w:szCs w:val="18"/>
                </w:rPr>
                <w:t>8PSK</w:t>
              </w:r>
            </w:ins>
          </w:p>
        </w:tc>
        <w:tc>
          <w:tcPr>
            <w:tcW w:w="354" w:type="pct"/>
            <w:shd w:val="clear" w:color="auto" w:fill="auto"/>
            <w:noWrap/>
          </w:tcPr>
          <w:p w14:paraId="06104A23" w14:textId="77777777" w:rsidR="00A013FD" w:rsidRPr="006F5DD4" w:rsidRDefault="00A013FD" w:rsidP="00A66F9A">
            <w:pPr>
              <w:pStyle w:val="Tabletext"/>
              <w:rPr>
                <w:ins w:id="3222" w:author="Ross Norsworthy" w:date="2020-03-19T22:33:00Z"/>
                <w:sz w:val="18"/>
                <w:szCs w:val="18"/>
              </w:rPr>
            </w:pPr>
            <w:ins w:id="3223" w:author="Ross Norsworthy" w:date="2020-03-19T22:33:00Z">
              <w:r w:rsidRPr="006F5DD4">
                <w:rPr>
                  <w:sz w:val="18"/>
                  <w:szCs w:val="18"/>
                </w:rPr>
                <w:t>16 QAM</w:t>
              </w:r>
            </w:ins>
          </w:p>
        </w:tc>
        <w:tc>
          <w:tcPr>
            <w:tcW w:w="529" w:type="pct"/>
            <w:gridSpan w:val="2"/>
            <w:shd w:val="clear" w:color="auto" w:fill="auto"/>
            <w:noWrap/>
          </w:tcPr>
          <w:p w14:paraId="39F8D22B" w14:textId="77777777" w:rsidR="00A013FD" w:rsidRPr="006F5DD4" w:rsidRDefault="00A013FD" w:rsidP="00A66F9A">
            <w:pPr>
              <w:pStyle w:val="Tabletext"/>
              <w:rPr>
                <w:ins w:id="3224" w:author="Ross Norsworthy" w:date="2020-03-19T22:33:00Z"/>
                <w:sz w:val="18"/>
                <w:szCs w:val="18"/>
              </w:rPr>
            </w:pPr>
            <w:ins w:id="3225" w:author="Ross Norsworthy" w:date="2020-03-19T22:33:00Z">
              <w:r w:rsidRPr="006F5DD4">
                <w:rPr>
                  <w:sz w:val="18"/>
                  <w:szCs w:val="18"/>
                </w:rPr>
                <w:t>PI/4 QPSK</w:t>
              </w:r>
            </w:ins>
          </w:p>
        </w:tc>
        <w:tc>
          <w:tcPr>
            <w:tcW w:w="580" w:type="pct"/>
            <w:gridSpan w:val="2"/>
            <w:shd w:val="clear" w:color="auto" w:fill="auto"/>
            <w:noWrap/>
          </w:tcPr>
          <w:p w14:paraId="19A390F8" w14:textId="77777777" w:rsidR="00A013FD" w:rsidRPr="006F5DD4" w:rsidRDefault="00A013FD" w:rsidP="00A66F9A">
            <w:pPr>
              <w:pStyle w:val="Tabletext"/>
              <w:rPr>
                <w:ins w:id="3226" w:author="Ross Norsworthy" w:date="2020-03-19T22:33:00Z"/>
                <w:sz w:val="18"/>
                <w:szCs w:val="18"/>
              </w:rPr>
            </w:pPr>
            <w:ins w:id="3227" w:author="Ross Norsworthy" w:date="2020-03-19T22:33:00Z">
              <w:r w:rsidRPr="006F5DD4">
                <w:rPr>
                  <w:sz w:val="18"/>
                  <w:szCs w:val="18"/>
                </w:rPr>
                <w:t>8PSK</w:t>
              </w:r>
            </w:ins>
          </w:p>
        </w:tc>
        <w:tc>
          <w:tcPr>
            <w:tcW w:w="311" w:type="pct"/>
            <w:shd w:val="clear" w:color="auto" w:fill="auto"/>
            <w:noWrap/>
          </w:tcPr>
          <w:p w14:paraId="32FD294D" w14:textId="77777777" w:rsidR="00A013FD" w:rsidRPr="006F5DD4" w:rsidRDefault="00A013FD" w:rsidP="00A66F9A">
            <w:pPr>
              <w:pStyle w:val="Tabletext"/>
              <w:rPr>
                <w:ins w:id="3228" w:author="Ross Norsworthy" w:date="2020-03-19T22:33:00Z"/>
                <w:sz w:val="18"/>
                <w:szCs w:val="18"/>
              </w:rPr>
            </w:pPr>
            <w:ins w:id="3229" w:author="Ross Norsworthy" w:date="2020-03-19T22:33:00Z">
              <w:r w:rsidRPr="006F5DD4">
                <w:rPr>
                  <w:sz w:val="18"/>
                  <w:szCs w:val="18"/>
                </w:rPr>
                <w:t>16 QAM</w:t>
              </w:r>
            </w:ins>
          </w:p>
        </w:tc>
        <w:tc>
          <w:tcPr>
            <w:tcW w:w="404" w:type="pct"/>
            <w:shd w:val="clear" w:color="auto" w:fill="auto"/>
            <w:noWrap/>
          </w:tcPr>
          <w:p w14:paraId="35263315" w14:textId="77777777" w:rsidR="00A013FD" w:rsidRPr="006F5DD4" w:rsidRDefault="00A013FD" w:rsidP="00A66F9A">
            <w:pPr>
              <w:pStyle w:val="Tabletext"/>
              <w:rPr>
                <w:ins w:id="3230" w:author="Ross Norsworthy" w:date="2020-03-19T22:33:00Z"/>
                <w:sz w:val="18"/>
                <w:szCs w:val="18"/>
              </w:rPr>
            </w:pPr>
          </w:p>
        </w:tc>
      </w:tr>
      <w:tr w:rsidR="00A013FD" w:rsidRPr="00A013FD" w14:paraId="604C4AFF" w14:textId="77777777" w:rsidTr="00852295">
        <w:trPr>
          <w:trHeight w:val="300"/>
          <w:jc w:val="center"/>
          <w:ins w:id="3231" w:author="Ross Norsworthy" w:date="2020-03-19T22:33:00Z"/>
        </w:trPr>
        <w:tc>
          <w:tcPr>
            <w:tcW w:w="748" w:type="pct"/>
            <w:shd w:val="clear" w:color="auto" w:fill="auto"/>
            <w:noWrap/>
          </w:tcPr>
          <w:p w14:paraId="4C1153E5" w14:textId="77777777" w:rsidR="00A013FD" w:rsidRPr="006F5DD4" w:rsidRDefault="00A013FD" w:rsidP="00A66F9A">
            <w:pPr>
              <w:pStyle w:val="Tabletext"/>
              <w:rPr>
                <w:ins w:id="3232" w:author="Ross Norsworthy" w:date="2020-03-19T22:33:00Z"/>
                <w:sz w:val="18"/>
                <w:szCs w:val="18"/>
              </w:rPr>
            </w:pPr>
            <w:ins w:id="3233" w:author="Ross Norsworthy" w:date="2020-03-19T22:33:00Z">
              <w:r w:rsidRPr="006F5DD4">
                <w:rPr>
                  <w:sz w:val="18"/>
                  <w:szCs w:val="18"/>
                </w:rPr>
                <w:t>PAPR (example)</w:t>
              </w:r>
            </w:ins>
          </w:p>
        </w:tc>
        <w:tc>
          <w:tcPr>
            <w:tcW w:w="529" w:type="pct"/>
            <w:gridSpan w:val="2"/>
            <w:shd w:val="clear" w:color="auto" w:fill="auto"/>
            <w:noWrap/>
          </w:tcPr>
          <w:p w14:paraId="4FCC4CDC" w14:textId="77777777" w:rsidR="00A013FD" w:rsidRPr="006F5DD4" w:rsidRDefault="00A013FD" w:rsidP="00A66F9A">
            <w:pPr>
              <w:pStyle w:val="Tabletext"/>
              <w:rPr>
                <w:ins w:id="3234" w:author="Ross Norsworthy" w:date="2020-03-19T22:33:00Z"/>
                <w:sz w:val="18"/>
                <w:szCs w:val="18"/>
              </w:rPr>
            </w:pPr>
            <w:ins w:id="3235" w:author="Ross Norsworthy" w:date="2020-03-19T22:33:00Z">
              <w:r w:rsidRPr="006F5DD4">
                <w:rPr>
                  <w:sz w:val="18"/>
                  <w:szCs w:val="18"/>
                </w:rPr>
                <w:t>3.82</w:t>
              </w:r>
            </w:ins>
          </w:p>
        </w:tc>
        <w:tc>
          <w:tcPr>
            <w:tcW w:w="530" w:type="pct"/>
            <w:gridSpan w:val="2"/>
            <w:shd w:val="clear" w:color="auto" w:fill="auto"/>
            <w:noWrap/>
          </w:tcPr>
          <w:p w14:paraId="6BAD7780" w14:textId="77777777" w:rsidR="00A013FD" w:rsidRPr="006F5DD4" w:rsidRDefault="00A013FD" w:rsidP="00A66F9A">
            <w:pPr>
              <w:pStyle w:val="Tabletext"/>
              <w:rPr>
                <w:ins w:id="3236" w:author="Ross Norsworthy" w:date="2020-03-19T22:33:00Z"/>
                <w:sz w:val="18"/>
                <w:szCs w:val="18"/>
              </w:rPr>
            </w:pPr>
            <w:ins w:id="3237" w:author="Ross Norsworthy" w:date="2020-03-19T22:33:00Z">
              <w:r w:rsidRPr="006F5DD4">
                <w:rPr>
                  <w:sz w:val="18"/>
                  <w:szCs w:val="18"/>
                </w:rPr>
                <w:t>4.4</w:t>
              </w:r>
            </w:ins>
          </w:p>
        </w:tc>
        <w:tc>
          <w:tcPr>
            <w:tcW w:w="397" w:type="pct"/>
            <w:shd w:val="clear" w:color="auto" w:fill="auto"/>
            <w:noWrap/>
          </w:tcPr>
          <w:p w14:paraId="78CE52B2" w14:textId="77777777" w:rsidR="00A013FD" w:rsidRPr="006F5DD4" w:rsidRDefault="00A013FD" w:rsidP="00A66F9A">
            <w:pPr>
              <w:pStyle w:val="Tabletext"/>
              <w:rPr>
                <w:ins w:id="3238" w:author="Ross Norsworthy" w:date="2020-03-19T22:33:00Z"/>
                <w:sz w:val="18"/>
                <w:szCs w:val="18"/>
              </w:rPr>
            </w:pPr>
            <w:ins w:id="3239" w:author="Ross Norsworthy" w:date="2020-03-19T22:33:00Z">
              <w:r w:rsidRPr="006F5DD4">
                <w:rPr>
                  <w:sz w:val="18"/>
                  <w:szCs w:val="18"/>
                </w:rPr>
                <w:t>6.7</w:t>
              </w:r>
            </w:ins>
          </w:p>
        </w:tc>
        <w:tc>
          <w:tcPr>
            <w:tcW w:w="309" w:type="pct"/>
            <w:shd w:val="clear" w:color="auto" w:fill="auto"/>
            <w:noWrap/>
          </w:tcPr>
          <w:p w14:paraId="1E4777C5" w14:textId="77777777" w:rsidR="00A013FD" w:rsidRPr="006F5DD4" w:rsidRDefault="00A013FD" w:rsidP="00A66F9A">
            <w:pPr>
              <w:pStyle w:val="Tabletext"/>
              <w:rPr>
                <w:ins w:id="3240" w:author="Ross Norsworthy" w:date="2020-03-19T22:33:00Z"/>
                <w:sz w:val="18"/>
                <w:szCs w:val="18"/>
              </w:rPr>
            </w:pPr>
            <w:ins w:id="3241" w:author="Ross Norsworthy" w:date="2020-03-19T22:33:00Z">
              <w:r w:rsidRPr="006F5DD4">
                <w:rPr>
                  <w:sz w:val="18"/>
                  <w:szCs w:val="18"/>
                </w:rPr>
                <w:t>3.82</w:t>
              </w:r>
            </w:ins>
          </w:p>
        </w:tc>
        <w:tc>
          <w:tcPr>
            <w:tcW w:w="309" w:type="pct"/>
            <w:shd w:val="clear" w:color="auto" w:fill="auto"/>
            <w:noWrap/>
          </w:tcPr>
          <w:p w14:paraId="36CA72D8" w14:textId="77777777" w:rsidR="00A013FD" w:rsidRPr="006F5DD4" w:rsidRDefault="00A013FD" w:rsidP="00A66F9A">
            <w:pPr>
              <w:pStyle w:val="Tabletext"/>
              <w:rPr>
                <w:ins w:id="3242" w:author="Ross Norsworthy" w:date="2020-03-19T22:33:00Z"/>
                <w:sz w:val="18"/>
                <w:szCs w:val="18"/>
              </w:rPr>
            </w:pPr>
            <w:ins w:id="3243" w:author="Ross Norsworthy" w:date="2020-03-19T22:33:00Z">
              <w:r w:rsidRPr="006F5DD4">
                <w:rPr>
                  <w:sz w:val="18"/>
                  <w:szCs w:val="18"/>
                </w:rPr>
                <w:t>4.4</w:t>
              </w:r>
            </w:ins>
          </w:p>
        </w:tc>
        <w:tc>
          <w:tcPr>
            <w:tcW w:w="354" w:type="pct"/>
            <w:shd w:val="clear" w:color="auto" w:fill="auto"/>
            <w:noWrap/>
          </w:tcPr>
          <w:p w14:paraId="0FA49DBE" w14:textId="77777777" w:rsidR="00A013FD" w:rsidRPr="006F5DD4" w:rsidRDefault="00A013FD" w:rsidP="00A66F9A">
            <w:pPr>
              <w:pStyle w:val="Tabletext"/>
              <w:rPr>
                <w:ins w:id="3244" w:author="Ross Norsworthy" w:date="2020-03-19T22:33:00Z"/>
                <w:sz w:val="18"/>
                <w:szCs w:val="18"/>
              </w:rPr>
            </w:pPr>
            <w:ins w:id="3245" w:author="Ross Norsworthy" w:date="2020-03-19T22:33:00Z">
              <w:r w:rsidRPr="006F5DD4">
                <w:rPr>
                  <w:sz w:val="18"/>
                  <w:szCs w:val="18"/>
                </w:rPr>
                <w:t>6.7</w:t>
              </w:r>
            </w:ins>
          </w:p>
        </w:tc>
        <w:tc>
          <w:tcPr>
            <w:tcW w:w="529" w:type="pct"/>
            <w:gridSpan w:val="2"/>
            <w:shd w:val="clear" w:color="auto" w:fill="auto"/>
            <w:noWrap/>
          </w:tcPr>
          <w:p w14:paraId="39442A43" w14:textId="77777777" w:rsidR="00A013FD" w:rsidRPr="006F5DD4" w:rsidRDefault="00A013FD" w:rsidP="00A66F9A">
            <w:pPr>
              <w:pStyle w:val="Tabletext"/>
              <w:rPr>
                <w:ins w:id="3246" w:author="Ross Norsworthy" w:date="2020-03-19T22:33:00Z"/>
                <w:sz w:val="18"/>
                <w:szCs w:val="18"/>
              </w:rPr>
            </w:pPr>
            <w:ins w:id="3247" w:author="Ross Norsworthy" w:date="2020-03-19T22:33:00Z">
              <w:r w:rsidRPr="006F5DD4">
                <w:rPr>
                  <w:sz w:val="18"/>
                  <w:szCs w:val="18"/>
                </w:rPr>
                <w:t>3.82</w:t>
              </w:r>
            </w:ins>
          </w:p>
        </w:tc>
        <w:tc>
          <w:tcPr>
            <w:tcW w:w="580" w:type="pct"/>
            <w:gridSpan w:val="2"/>
            <w:shd w:val="clear" w:color="auto" w:fill="auto"/>
            <w:noWrap/>
          </w:tcPr>
          <w:p w14:paraId="07161493" w14:textId="77777777" w:rsidR="00A013FD" w:rsidRPr="006F5DD4" w:rsidRDefault="00A013FD" w:rsidP="00A66F9A">
            <w:pPr>
              <w:pStyle w:val="Tabletext"/>
              <w:rPr>
                <w:ins w:id="3248" w:author="Ross Norsworthy" w:date="2020-03-19T22:33:00Z"/>
                <w:sz w:val="18"/>
                <w:szCs w:val="18"/>
              </w:rPr>
            </w:pPr>
            <w:ins w:id="3249" w:author="Ross Norsworthy" w:date="2020-03-19T22:33:00Z">
              <w:r w:rsidRPr="006F5DD4">
                <w:rPr>
                  <w:sz w:val="18"/>
                  <w:szCs w:val="18"/>
                </w:rPr>
                <w:t>4.4</w:t>
              </w:r>
            </w:ins>
          </w:p>
        </w:tc>
        <w:tc>
          <w:tcPr>
            <w:tcW w:w="311" w:type="pct"/>
            <w:shd w:val="clear" w:color="auto" w:fill="auto"/>
            <w:noWrap/>
          </w:tcPr>
          <w:p w14:paraId="752002C5" w14:textId="77777777" w:rsidR="00A013FD" w:rsidRPr="006F5DD4" w:rsidRDefault="00A013FD" w:rsidP="00A66F9A">
            <w:pPr>
              <w:pStyle w:val="Tabletext"/>
              <w:rPr>
                <w:ins w:id="3250" w:author="Ross Norsworthy" w:date="2020-03-19T22:33:00Z"/>
                <w:sz w:val="18"/>
                <w:szCs w:val="18"/>
              </w:rPr>
            </w:pPr>
            <w:ins w:id="3251" w:author="Ross Norsworthy" w:date="2020-03-19T22:33:00Z">
              <w:r w:rsidRPr="006F5DD4">
                <w:rPr>
                  <w:sz w:val="18"/>
                  <w:szCs w:val="18"/>
                </w:rPr>
                <w:t>6.7</w:t>
              </w:r>
            </w:ins>
          </w:p>
        </w:tc>
        <w:tc>
          <w:tcPr>
            <w:tcW w:w="404" w:type="pct"/>
            <w:shd w:val="clear" w:color="auto" w:fill="auto"/>
            <w:noWrap/>
          </w:tcPr>
          <w:p w14:paraId="681748AF" w14:textId="77777777" w:rsidR="00A013FD" w:rsidRPr="006F5DD4" w:rsidRDefault="00A013FD" w:rsidP="00A66F9A">
            <w:pPr>
              <w:pStyle w:val="Tabletext"/>
              <w:rPr>
                <w:ins w:id="3252" w:author="Ross Norsworthy" w:date="2020-03-19T22:33:00Z"/>
                <w:sz w:val="18"/>
                <w:szCs w:val="18"/>
              </w:rPr>
            </w:pPr>
            <w:ins w:id="3253" w:author="Ross Norsworthy" w:date="2020-03-19T22:33:00Z">
              <w:r w:rsidRPr="006F5DD4">
                <w:rPr>
                  <w:sz w:val="18"/>
                  <w:szCs w:val="18"/>
                </w:rPr>
                <w:t>dB</w:t>
              </w:r>
            </w:ins>
          </w:p>
        </w:tc>
      </w:tr>
      <w:tr w:rsidR="00A013FD" w:rsidRPr="00A013FD" w14:paraId="478ACC83" w14:textId="77777777" w:rsidTr="00852295">
        <w:trPr>
          <w:trHeight w:val="300"/>
          <w:jc w:val="center"/>
          <w:ins w:id="3254" w:author="Ross Norsworthy" w:date="2020-03-19T22:33:00Z"/>
        </w:trPr>
        <w:tc>
          <w:tcPr>
            <w:tcW w:w="748" w:type="pct"/>
            <w:shd w:val="clear" w:color="auto" w:fill="auto"/>
            <w:noWrap/>
          </w:tcPr>
          <w:p w14:paraId="69E60847" w14:textId="77777777" w:rsidR="00A013FD" w:rsidRPr="006F5DD4" w:rsidRDefault="00A013FD" w:rsidP="00A66F9A">
            <w:pPr>
              <w:pStyle w:val="Tabletext"/>
              <w:rPr>
                <w:ins w:id="3255" w:author="Ross Norsworthy" w:date="2020-03-19T22:33:00Z"/>
                <w:sz w:val="18"/>
                <w:szCs w:val="18"/>
              </w:rPr>
            </w:pPr>
            <w:ins w:id="3256" w:author="Ross Norsworthy" w:date="2020-03-19T22:33:00Z">
              <w:r w:rsidRPr="006F5DD4">
                <w:rPr>
                  <w:sz w:val="18"/>
                  <w:szCs w:val="18"/>
                </w:rPr>
                <w:t>Output average power</w:t>
              </w:r>
            </w:ins>
          </w:p>
        </w:tc>
        <w:tc>
          <w:tcPr>
            <w:tcW w:w="529" w:type="pct"/>
            <w:gridSpan w:val="2"/>
            <w:shd w:val="clear" w:color="auto" w:fill="auto"/>
            <w:noWrap/>
          </w:tcPr>
          <w:p w14:paraId="38D87E5C" w14:textId="77777777" w:rsidR="00A013FD" w:rsidRPr="006F5DD4" w:rsidRDefault="00A013FD" w:rsidP="00A66F9A">
            <w:pPr>
              <w:pStyle w:val="Tabletext"/>
              <w:rPr>
                <w:ins w:id="3257" w:author="Ross Norsworthy" w:date="2020-03-19T22:33:00Z"/>
                <w:sz w:val="18"/>
                <w:szCs w:val="18"/>
              </w:rPr>
            </w:pPr>
            <w:ins w:id="3258" w:author="Ross Norsworthy" w:date="2020-03-19T22:33:00Z">
              <w:r w:rsidRPr="006F5DD4">
                <w:rPr>
                  <w:sz w:val="18"/>
                  <w:szCs w:val="18"/>
                </w:rPr>
                <w:t>12.5</w:t>
              </w:r>
            </w:ins>
          </w:p>
        </w:tc>
        <w:tc>
          <w:tcPr>
            <w:tcW w:w="530" w:type="pct"/>
            <w:gridSpan w:val="2"/>
            <w:shd w:val="clear" w:color="auto" w:fill="auto"/>
            <w:noWrap/>
          </w:tcPr>
          <w:p w14:paraId="64745ED8" w14:textId="77777777" w:rsidR="00A013FD" w:rsidRPr="006F5DD4" w:rsidRDefault="00A013FD" w:rsidP="00A66F9A">
            <w:pPr>
              <w:pStyle w:val="Tabletext"/>
              <w:rPr>
                <w:ins w:id="3259" w:author="Ross Norsworthy" w:date="2020-03-19T22:33:00Z"/>
                <w:sz w:val="18"/>
                <w:szCs w:val="18"/>
              </w:rPr>
            </w:pPr>
            <w:ins w:id="3260" w:author="Ross Norsworthy" w:date="2020-03-19T22:33:00Z">
              <w:r w:rsidRPr="006F5DD4">
                <w:rPr>
                  <w:sz w:val="18"/>
                  <w:szCs w:val="18"/>
                </w:rPr>
                <w:t>11</w:t>
              </w:r>
            </w:ins>
          </w:p>
        </w:tc>
        <w:tc>
          <w:tcPr>
            <w:tcW w:w="397" w:type="pct"/>
            <w:shd w:val="clear" w:color="auto" w:fill="auto"/>
            <w:noWrap/>
          </w:tcPr>
          <w:p w14:paraId="5F6772FD" w14:textId="77777777" w:rsidR="00A013FD" w:rsidRPr="006F5DD4" w:rsidRDefault="00A013FD" w:rsidP="00A66F9A">
            <w:pPr>
              <w:pStyle w:val="Tabletext"/>
              <w:rPr>
                <w:ins w:id="3261" w:author="Ross Norsworthy" w:date="2020-03-19T22:33:00Z"/>
                <w:sz w:val="18"/>
                <w:szCs w:val="18"/>
              </w:rPr>
            </w:pPr>
            <w:ins w:id="3262" w:author="Ross Norsworthy" w:date="2020-03-19T22:33:00Z">
              <w:r w:rsidRPr="006F5DD4">
                <w:rPr>
                  <w:sz w:val="18"/>
                  <w:szCs w:val="18"/>
                </w:rPr>
                <w:t>6.5</w:t>
              </w:r>
            </w:ins>
          </w:p>
        </w:tc>
        <w:tc>
          <w:tcPr>
            <w:tcW w:w="309" w:type="pct"/>
            <w:shd w:val="clear" w:color="auto" w:fill="auto"/>
            <w:noWrap/>
          </w:tcPr>
          <w:p w14:paraId="1EB32AAE" w14:textId="77777777" w:rsidR="00A013FD" w:rsidRPr="006F5DD4" w:rsidRDefault="00A013FD" w:rsidP="00A66F9A">
            <w:pPr>
              <w:pStyle w:val="Tabletext"/>
              <w:rPr>
                <w:ins w:id="3263" w:author="Ross Norsworthy" w:date="2020-03-19T22:33:00Z"/>
                <w:sz w:val="18"/>
                <w:szCs w:val="18"/>
              </w:rPr>
            </w:pPr>
            <w:ins w:id="3264" w:author="Ross Norsworthy" w:date="2020-03-19T22:33:00Z">
              <w:r w:rsidRPr="006F5DD4">
                <w:rPr>
                  <w:sz w:val="18"/>
                  <w:szCs w:val="18"/>
                </w:rPr>
                <w:t>12.5</w:t>
              </w:r>
            </w:ins>
          </w:p>
        </w:tc>
        <w:tc>
          <w:tcPr>
            <w:tcW w:w="309" w:type="pct"/>
            <w:shd w:val="clear" w:color="auto" w:fill="auto"/>
            <w:noWrap/>
          </w:tcPr>
          <w:p w14:paraId="5A7915B9" w14:textId="77777777" w:rsidR="00A013FD" w:rsidRPr="006F5DD4" w:rsidRDefault="00A013FD" w:rsidP="00A66F9A">
            <w:pPr>
              <w:pStyle w:val="Tabletext"/>
              <w:rPr>
                <w:ins w:id="3265" w:author="Ross Norsworthy" w:date="2020-03-19T22:33:00Z"/>
                <w:sz w:val="18"/>
                <w:szCs w:val="18"/>
              </w:rPr>
            </w:pPr>
            <w:ins w:id="3266" w:author="Ross Norsworthy" w:date="2020-03-19T22:33:00Z">
              <w:r w:rsidRPr="006F5DD4">
                <w:rPr>
                  <w:sz w:val="18"/>
                  <w:szCs w:val="18"/>
                </w:rPr>
                <w:t>11</w:t>
              </w:r>
            </w:ins>
          </w:p>
        </w:tc>
        <w:tc>
          <w:tcPr>
            <w:tcW w:w="354" w:type="pct"/>
            <w:shd w:val="clear" w:color="auto" w:fill="auto"/>
            <w:noWrap/>
          </w:tcPr>
          <w:p w14:paraId="7243431B" w14:textId="77777777" w:rsidR="00A013FD" w:rsidRPr="006F5DD4" w:rsidRDefault="00A013FD" w:rsidP="00A66F9A">
            <w:pPr>
              <w:pStyle w:val="Tabletext"/>
              <w:rPr>
                <w:ins w:id="3267" w:author="Ross Norsworthy" w:date="2020-03-19T22:33:00Z"/>
                <w:sz w:val="18"/>
                <w:szCs w:val="18"/>
              </w:rPr>
            </w:pPr>
            <w:ins w:id="3268" w:author="Ross Norsworthy" w:date="2020-03-19T22:33:00Z">
              <w:r w:rsidRPr="006F5DD4">
                <w:rPr>
                  <w:sz w:val="18"/>
                  <w:szCs w:val="18"/>
                </w:rPr>
                <w:t>6.5</w:t>
              </w:r>
            </w:ins>
          </w:p>
        </w:tc>
        <w:tc>
          <w:tcPr>
            <w:tcW w:w="529" w:type="pct"/>
            <w:gridSpan w:val="2"/>
            <w:shd w:val="clear" w:color="auto" w:fill="auto"/>
            <w:noWrap/>
          </w:tcPr>
          <w:p w14:paraId="1972480A" w14:textId="77777777" w:rsidR="00A013FD" w:rsidRPr="006F5DD4" w:rsidRDefault="00A013FD" w:rsidP="00A66F9A">
            <w:pPr>
              <w:pStyle w:val="Tabletext"/>
              <w:rPr>
                <w:ins w:id="3269" w:author="Ross Norsworthy" w:date="2020-03-19T22:33:00Z"/>
                <w:sz w:val="18"/>
                <w:szCs w:val="18"/>
              </w:rPr>
            </w:pPr>
            <w:ins w:id="3270" w:author="Ross Norsworthy" w:date="2020-03-19T22:33:00Z">
              <w:r w:rsidRPr="006F5DD4">
                <w:rPr>
                  <w:sz w:val="18"/>
                  <w:szCs w:val="18"/>
                </w:rPr>
                <w:t>12.5</w:t>
              </w:r>
            </w:ins>
          </w:p>
        </w:tc>
        <w:tc>
          <w:tcPr>
            <w:tcW w:w="580" w:type="pct"/>
            <w:gridSpan w:val="2"/>
            <w:shd w:val="clear" w:color="auto" w:fill="auto"/>
            <w:noWrap/>
          </w:tcPr>
          <w:p w14:paraId="50426A65" w14:textId="77777777" w:rsidR="00A013FD" w:rsidRPr="006F5DD4" w:rsidRDefault="00A013FD" w:rsidP="00A66F9A">
            <w:pPr>
              <w:pStyle w:val="Tabletext"/>
              <w:rPr>
                <w:ins w:id="3271" w:author="Ross Norsworthy" w:date="2020-03-19T22:33:00Z"/>
                <w:sz w:val="18"/>
                <w:szCs w:val="18"/>
              </w:rPr>
            </w:pPr>
            <w:ins w:id="3272" w:author="Ross Norsworthy" w:date="2020-03-19T22:33:00Z">
              <w:r w:rsidRPr="006F5DD4">
                <w:rPr>
                  <w:sz w:val="18"/>
                  <w:szCs w:val="18"/>
                </w:rPr>
                <w:t>11</w:t>
              </w:r>
            </w:ins>
          </w:p>
        </w:tc>
        <w:tc>
          <w:tcPr>
            <w:tcW w:w="311" w:type="pct"/>
            <w:shd w:val="clear" w:color="auto" w:fill="auto"/>
            <w:noWrap/>
          </w:tcPr>
          <w:p w14:paraId="1EF87877" w14:textId="77777777" w:rsidR="00A013FD" w:rsidRPr="006F5DD4" w:rsidRDefault="00A013FD" w:rsidP="00A66F9A">
            <w:pPr>
              <w:pStyle w:val="Tabletext"/>
              <w:rPr>
                <w:ins w:id="3273" w:author="Ross Norsworthy" w:date="2020-03-19T22:33:00Z"/>
                <w:sz w:val="18"/>
                <w:szCs w:val="18"/>
              </w:rPr>
            </w:pPr>
            <w:ins w:id="3274" w:author="Ross Norsworthy" w:date="2020-03-19T22:33:00Z">
              <w:r w:rsidRPr="006F5DD4">
                <w:rPr>
                  <w:sz w:val="18"/>
                  <w:szCs w:val="18"/>
                </w:rPr>
                <w:t>6.5</w:t>
              </w:r>
            </w:ins>
          </w:p>
        </w:tc>
        <w:tc>
          <w:tcPr>
            <w:tcW w:w="404" w:type="pct"/>
            <w:shd w:val="clear" w:color="auto" w:fill="auto"/>
            <w:noWrap/>
          </w:tcPr>
          <w:p w14:paraId="3D32238E" w14:textId="77777777" w:rsidR="00A013FD" w:rsidRPr="006F5DD4" w:rsidRDefault="00A013FD" w:rsidP="00A66F9A">
            <w:pPr>
              <w:pStyle w:val="Tabletext"/>
              <w:rPr>
                <w:ins w:id="3275" w:author="Ross Norsworthy" w:date="2020-03-19T22:33:00Z"/>
                <w:sz w:val="18"/>
                <w:szCs w:val="18"/>
              </w:rPr>
            </w:pPr>
            <w:ins w:id="3276" w:author="Ross Norsworthy" w:date="2020-03-19T22:33:00Z">
              <w:r w:rsidRPr="006F5DD4">
                <w:rPr>
                  <w:sz w:val="18"/>
                  <w:szCs w:val="18"/>
                </w:rPr>
                <w:t>Watt</w:t>
              </w:r>
            </w:ins>
          </w:p>
        </w:tc>
      </w:tr>
      <w:tr w:rsidR="00A013FD" w:rsidRPr="00A013FD" w14:paraId="43FD1704" w14:textId="77777777" w:rsidTr="00852295">
        <w:trPr>
          <w:trHeight w:val="300"/>
          <w:jc w:val="center"/>
          <w:ins w:id="3277" w:author="Ross Norsworthy" w:date="2020-03-19T22:33:00Z"/>
        </w:trPr>
        <w:tc>
          <w:tcPr>
            <w:tcW w:w="748" w:type="pct"/>
            <w:shd w:val="clear" w:color="auto" w:fill="auto"/>
            <w:noWrap/>
          </w:tcPr>
          <w:p w14:paraId="32D493D5" w14:textId="77777777" w:rsidR="00A013FD" w:rsidRPr="006F5DD4" w:rsidRDefault="00A013FD" w:rsidP="00A66F9A">
            <w:pPr>
              <w:pStyle w:val="Tabletext"/>
              <w:rPr>
                <w:ins w:id="3278" w:author="Ross Norsworthy" w:date="2020-03-19T22:33:00Z"/>
                <w:sz w:val="18"/>
                <w:szCs w:val="18"/>
              </w:rPr>
            </w:pPr>
            <w:ins w:id="3279" w:author="Ross Norsworthy" w:date="2020-03-19T22:33:00Z">
              <w:r w:rsidRPr="006F5DD4">
                <w:rPr>
                  <w:sz w:val="18"/>
                  <w:szCs w:val="18"/>
                </w:rPr>
                <w:t>Burst size</w:t>
              </w:r>
            </w:ins>
          </w:p>
        </w:tc>
        <w:tc>
          <w:tcPr>
            <w:tcW w:w="3848" w:type="pct"/>
            <w:gridSpan w:val="13"/>
            <w:shd w:val="clear" w:color="auto" w:fill="auto"/>
            <w:noWrap/>
          </w:tcPr>
          <w:p w14:paraId="20382ED8" w14:textId="77777777" w:rsidR="00A013FD" w:rsidRPr="006F5DD4" w:rsidRDefault="00A013FD" w:rsidP="00A66F9A">
            <w:pPr>
              <w:pStyle w:val="Tabletext"/>
              <w:rPr>
                <w:ins w:id="3280" w:author="Ross Norsworthy" w:date="2020-03-19T22:33:00Z"/>
                <w:sz w:val="18"/>
                <w:szCs w:val="18"/>
              </w:rPr>
            </w:pPr>
            <w:ins w:id="3281" w:author="Ross Norsworthy" w:date="2020-03-19T22:33:00Z">
              <w:r w:rsidRPr="006F5DD4">
                <w:rPr>
                  <w:sz w:val="18"/>
                  <w:szCs w:val="18"/>
                </w:rPr>
                <w:t>1</w:t>
              </w:r>
            </w:ins>
          </w:p>
        </w:tc>
        <w:tc>
          <w:tcPr>
            <w:tcW w:w="404" w:type="pct"/>
            <w:shd w:val="clear" w:color="auto" w:fill="auto"/>
            <w:noWrap/>
          </w:tcPr>
          <w:p w14:paraId="2669CD7E" w14:textId="77777777" w:rsidR="00A013FD" w:rsidRPr="006F5DD4" w:rsidRDefault="00A013FD" w:rsidP="00A66F9A">
            <w:pPr>
              <w:pStyle w:val="Tabletext"/>
              <w:rPr>
                <w:ins w:id="3282" w:author="Ross Norsworthy" w:date="2020-03-19T22:33:00Z"/>
                <w:sz w:val="18"/>
                <w:szCs w:val="18"/>
              </w:rPr>
            </w:pPr>
            <w:ins w:id="3283" w:author="Ross Norsworthy" w:date="2020-03-19T22:33:00Z">
              <w:r w:rsidRPr="006F5DD4">
                <w:rPr>
                  <w:sz w:val="18"/>
                  <w:szCs w:val="18"/>
                </w:rPr>
                <w:t>slot</w:t>
              </w:r>
            </w:ins>
          </w:p>
        </w:tc>
      </w:tr>
      <w:tr w:rsidR="00A013FD" w:rsidRPr="00A013FD" w14:paraId="622B1F1E" w14:textId="77777777" w:rsidTr="00852295">
        <w:trPr>
          <w:trHeight w:val="300"/>
          <w:jc w:val="center"/>
          <w:ins w:id="3284" w:author="Ross Norsworthy" w:date="2020-03-19T22:33:00Z"/>
        </w:trPr>
        <w:tc>
          <w:tcPr>
            <w:tcW w:w="748" w:type="pct"/>
            <w:shd w:val="clear" w:color="auto" w:fill="auto"/>
            <w:noWrap/>
          </w:tcPr>
          <w:p w14:paraId="5F68CFCA" w14:textId="77777777" w:rsidR="00A013FD" w:rsidRPr="006F5DD4" w:rsidRDefault="00A013FD" w:rsidP="00A66F9A">
            <w:pPr>
              <w:pStyle w:val="Tabletext"/>
              <w:rPr>
                <w:ins w:id="3285" w:author="Ross Norsworthy" w:date="2020-03-19T22:33:00Z"/>
                <w:sz w:val="18"/>
                <w:szCs w:val="18"/>
              </w:rPr>
            </w:pPr>
            <w:ins w:id="3286" w:author="Ross Norsworthy" w:date="2020-03-19T22:33:00Z">
              <w:r w:rsidRPr="006F5DD4">
                <w:rPr>
                  <w:sz w:val="18"/>
                  <w:szCs w:val="18"/>
                </w:rPr>
                <w:t>Guard time</w:t>
              </w:r>
            </w:ins>
          </w:p>
        </w:tc>
        <w:tc>
          <w:tcPr>
            <w:tcW w:w="3848" w:type="pct"/>
            <w:gridSpan w:val="13"/>
            <w:shd w:val="clear" w:color="auto" w:fill="auto"/>
            <w:noWrap/>
          </w:tcPr>
          <w:p w14:paraId="52F86255" w14:textId="77777777" w:rsidR="00A013FD" w:rsidRPr="006F5DD4" w:rsidRDefault="00A013FD" w:rsidP="00A66F9A">
            <w:pPr>
              <w:pStyle w:val="Tabletext"/>
              <w:rPr>
                <w:ins w:id="3287" w:author="Ross Norsworthy" w:date="2020-03-19T22:33:00Z"/>
                <w:sz w:val="18"/>
                <w:szCs w:val="18"/>
              </w:rPr>
            </w:pPr>
            <w:ins w:id="3288" w:author="Ross Norsworthy" w:date="2020-03-19T22:33:00Z">
              <w:r w:rsidRPr="006F5DD4">
                <w:rPr>
                  <w:sz w:val="18"/>
                  <w:szCs w:val="18"/>
                </w:rPr>
                <w:t>0.83</w:t>
              </w:r>
            </w:ins>
          </w:p>
        </w:tc>
        <w:tc>
          <w:tcPr>
            <w:tcW w:w="404" w:type="pct"/>
            <w:shd w:val="clear" w:color="auto" w:fill="auto"/>
            <w:noWrap/>
          </w:tcPr>
          <w:p w14:paraId="1DE12A94" w14:textId="77777777" w:rsidR="00A013FD" w:rsidRPr="006F5DD4" w:rsidRDefault="00A013FD" w:rsidP="00A66F9A">
            <w:pPr>
              <w:pStyle w:val="Tabletext"/>
              <w:rPr>
                <w:ins w:id="3289" w:author="Ross Norsworthy" w:date="2020-03-19T22:33:00Z"/>
                <w:sz w:val="18"/>
                <w:szCs w:val="18"/>
              </w:rPr>
            </w:pPr>
            <w:ins w:id="3290" w:author="Ross Norsworthy" w:date="2020-03-19T22:33:00Z">
              <w:r w:rsidRPr="006F5DD4">
                <w:rPr>
                  <w:sz w:val="18"/>
                  <w:szCs w:val="18"/>
                </w:rPr>
                <w:t>ms</w:t>
              </w:r>
            </w:ins>
          </w:p>
        </w:tc>
      </w:tr>
      <w:tr w:rsidR="00A013FD" w:rsidRPr="00A013FD" w14:paraId="0AEBC106" w14:textId="77777777" w:rsidTr="00852295">
        <w:trPr>
          <w:trHeight w:val="300"/>
          <w:jc w:val="center"/>
          <w:ins w:id="3291" w:author="Ross Norsworthy" w:date="2020-03-19T22:33:00Z"/>
        </w:trPr>
        <w:tc>
          <w:tcPr>
            <w:tcW w:w="748" w:type="pct"/>
            <w:shd w:val="clear" w:color="auto" w:fill="auto"/>
            <w:noWrap/>
          </w:tcPr>
          <w:p w14:paraId="2B55BA4F" w14:textId="77777777" w:rsidR="00A013FD" w:rsidRPr="006F5DD4" w:rsidRDefault="00A013FD" w:rsidP="00A66F9A">
            <w:pPr>
              <w:pStyle w:val="Tabletext"/>
              <w:rPr>
                <w:ins w:id="3292" w:author="Ross Norsworthy" w:date="2020-03-19T22:33:00Z"/>
                <w:sz w:val="18"/>
                <w:szCs w:val="18"/>
              </w:rPr>
            </w:pPr>
            <w:ins w:id="3293" w:author="Ross Norsworthy" w:date="2020-03-19T22:33:00Z">
              <w:r w:rsidRPr="006F5DD4">
                <w:rPr>
                  <w:sz w:val="18"/>
                  <w:szCs w:val="18"/>
                </w:rPr>
                <w:t>Burst duration</w:t>
              </w:r>
            </w:ins>
          </w:p>
        </w:tc>
        <w:tc>
          <w:tcPr>
            <w:tcW w:w="3848" w:type="pct"/>
            <w:gridSpan w:val="13"/>
            <w:shd w:val="clear" w:color="auto" w:fill="auto"/>
            <w:noWrap/>
          </w:tcPr>
          <w:p w14:paraId="12D93E92" w14:textId="77777777" w:rsidR="00A013FD" w:rsidRPr="006F5DD4" w:rsidRDefault="00A013FD" w:rsidP="00A66F9A">
            <w:pPr>
              <w:pStyle w:val="Tabletext"/>
              <w:rPr>
                <w:ins w:id="3294" w:author="Ross Norsworthy" w:date="2020-03-19T22:33:00Z"/>
                <w:sz w:val="18"/>
                <w:szCs w:val="18"/>
              </w:rPr>
            </w:pPr>
            <w:ins w:id="3295" w:author="Ross Norsworthy" w:date="2020-03-19T22:33:00Z">
              <w:r w:rsidRPr="006F5DD4">
                <w:rPr>
                  <w:sz w:val="18"/>
                  <w:szCs w:val="18"/>
                </w:rPr>
                <w:t>25.8</w:t>
              </w:r>
            </w:ins>
          </w:p>
        </w:tc>
        <w:tc>
          <w:tcPr>
            <w:tcW w:w="404" w:type="pct"/>
            <w:shd w:val="clear" w:color="auto" w:fill="auto"/>
            <w:noWrap/>
          </w:tcPr>
          <w:p w14:paraId="334220A9" w14:textId="77777777" w:rsidR="00A013FD" w:rsidRPr="006F5DD4" w:rsidRDefault="00A013FD" w:rsidP="00A66F9A">
            <w:pPr>
              <w:pStyle w:val="Tabletext"/>
              <w:rPr>
                <w:ins w:id="3296" w:author="Ross Norsworthy" w:date="2020-03-19T22:33:00Z"/>
                <w:sz w:val="18"/>
                <w:szCs w:val="18"/>
              </w:rPr>
            </w:pPr>
            <w:ins w:id="3297" w:author="Ross Norsworthy" w:date="2020-03-19T22:33:00Z">
              <w:r w:rsidRPr="006F5DD4">
                <w:rPr>
                  <w:sz w:val="18"/>
                  <w:szCs w:val="18"/>
                </w:rPr>
                <w:t>ms</w:t>
              </w:r>
            </w:ins>
          </w:p>
        </w:tc>
      </w:tr>
      <w:tr w:rsidR="00A013FD" w:rsidRPr="00A013FD" w14:paraId="659079ED" w14:textId="77777777" w:rsidTr="00852295">
        <w:trPr>
          <w:trHeight w:val="300"/>
          <w:jc w:val="center"/>
          <w:ins w:id="3298" w:author="Ross Norsworthy" w:date="2020-03-19T22:33:00Z"/>
        </w:trPr>
        <w:tc>
          <w:tcPr>
            <w:tcW w:w="748" w:type="pct"/>
            <w:shd w:val="clear" w:color="auto" w:fill="auto"/>
            <w:noWrap/>
          </w:tcPr>
          <w:p w14:paraId="1158BD8D" w14:textId="77777777" w:rsidR="00A013FD" w:rsidRPr="006F5DD4" w:rsidRDefault="00A013FD" w:rsidP="00A66F9A">
            <w:pPr>
              <w:pStyle w:val="Tabletext"/>
              <w:rPr>
                <w:ins w:id="3299" w:author="Ross Norsworthy" w:date="2020-03-19T22:33:00Z"/>
                <w:sz w:val="18"/>
                <w:szCs w:val="18"/>
              </w:rPr>
            </w:pPr>
            <w:ins w:id="3300" w:author="Ross Norsworthy" w:date="2020-03-19T22:33:00Z">
              <w:r w:rsidRPr="006F5DD4">
                <w:rPr>
                  <w:sz w:val="18"/>
                  <w:szCs w:val="18"/>
                </w:rPr>
                <w:t>Symbols/burst</w:t>
              </w:r>
            </w:ins>
          </w:p>
        </w:tc>
        <w:tc>
          <w:tcPr>
            <w:tcW w:w="1456" w:type="pct"/>
            <w:gridSpan w:val="5"/>
            <w:shd w:val="clear" w:color="auto" w:fill="auto"/>
            <w:noWrap/>
          </w:tcPr>
          <w:p w14:paraId="146C90CF" w14:textId="77777777" w:rsidR="00A013FD" w:rsidRPr="006F5DD4" w:rsidRDefault="00A013FD" w:rsidP="00A66F9A">
            <w:pPr>
              <w:pStyle w:val="Tabletext"/>
              <w:rPr>
                <w:ins w:id="3301" w:author="Ross Norsworthy" w:date="2020-03-19T22:33:00Z"/>
                <w:sz w:val="18"/>
                <w:szCs w:val="18"/>
              </w:rPr>
            </w:pPr>
            <w:ins w:id="3302" w:author="Ross Norsworthy" w:date="2020-03-19T22:33:00Z">
              <w:r w:rsidRPr="006F5DD4">
                <w:rPr>
                  <w:sz w:val="18"/>
                  <w:szCs w:val="18"/>
                </w:rPr>
                <w:t>496</w:t>
              </w:r>
            </w:ins>
          </w:p>
        </w:tc>
        <w:tc>
          <w:tcPr>
            <w:tcW w:w="972" w:type="pct"/>
            <w:gridSpan w:val="3"/>
            <w:shd w:val="clear" w:color="auto" w:fill="auto"/>
            <w:noWrap/>
          </w:tcPr>
          <w:p w14:paraId="23FC0CB9" w14:textId="77777777" w:rsidR="00A013FD" w:rsidRPr="006F5DD4" w:rsidRDefault="00A013FD" w:rsidP="00A66F9A">
            <w:pPr>
              <w:pStyle w:val="Tabletext"/>
              <w:rPr>
                <w:ins w:id="3303" w:author="Ross Norsworthy" w:date="2020-03-19T22:33:00Z"/>
                <w:sz w:val="18"/>
                <w:szCs w:val="18"/>
              </w:rPr>
            </w:pPr>
            <w:ins w:id="3304" w:author="Ross Norsworthy" w:date="2020-03-19T22:33:00Z">
              <w:r w:rsidRPr="006F5DD4">
                <w:rPr>
                  <w:sz w:val="18"/>
                  <w:szCs w:val="18"/>
                </w:rPr>
                <w:t>992</w:t>
              </w:r>
            </w:ins>
          </w:p>
        </w:tc>
        <w:tc>
          <w:tcPr>
            <w:tcW w:w="1420" w:type="pct"/>
            <w:gridSpan w:val="5"/>
            <w:shd w:val="clear" w:color="auto" w:fill="auto"/>
            <w:noWrap/>
          </w:tcPr>
          <w:p w14:paraId="1780DF8A" w14:textId="77777777" w:rsidR="00A013FD" w:rsidRPr="006F5DD4" w:rsidRDefault="00A013FD" w:rsidP="00A66F9A">
            <w:pPr>
              <w:pStyle w:val="Tabletext"/>
              <w:rPr>
                <w:ins w:id="3305" w:author="Ross Norsworthy" w:date="2020-03-19T22:33:00Z"/>
                <w:sz w:val="18"/>
                <w:szCs w:val="18"/>
              </w:rPr>
            </w:pPr>
            <w:ins w:id="3306" w:author="Ross Norsworthy" w:date="2020-03-19T22:33:00Z">
              <w:r w:rsidRPr="006F5DD4">
                <w:rPr>
                  <w:sz w:val="18"/>
                  <w:szCs w:val="18"/>
                </w:rPr>
                <w:t>1984</w:t>
              </w:r>
            </w:ins>
          </w:p>
        </w:tc>
        <w:tc>
          <w:tcPr>
            <w:tcW w:w="404" w:type="pct"/>
            <w:shd w:val="clear" w:color="auto" w:fill="auto"/>
            <w:noWrap/>
          </w:tcPr>
          <w:p w14:paraId="460C6BCD" w14:textId="77777777" w:rsidR="00A013FD" w:rsidRPr="006F5DD4" w:rsidRDefault="00A013FD" w:rsidP="00A66F9A">
            <w:pPr>
              <w:pStyle w:val="Tabletext"/>
              <w:rPr>
                <w:ins w:id="3307" w:author="Ross Norsworthy" w:date="2020-03-19T22:33:00Z"/>
                <w:sz w:val="18"/>
                <w:szCs w:val="18"/>
              </w:rPr>
            </w:pPr>
            <w:ins w:id="3308" w:author="Ross Norsworthy" w:date="2020-03-19T22:33:00Z">
              <w:r w:rsidRPr="006F5DD4">
                <w:rPr>
                  <w:sz w:val="18"/>
                  <w:szCs w:val="18"/>
                </w:rPr>
                <w:t>symbols</w:t>
              </w:r>
            </w:ins>
          </w:p>
        </w:tc>
      </w:tr>
      <w:tr w:rsidR="00A013FD" w:rsidRPr="00A013FD" w14:paraId="5BE16AE5" w14:textId="77777777" w:rsidTr="00852295">
        <w:trPr>
          <w:trHeight w:val="300"/>
          <w:jc w:val="center"/>
          <w:ins w:id="3309" w:author="Ross Norsworthy" w:date="2020-03-19T22:33:00Z"/>
        </w:trPr>
        <w:tc>
          <w:tcPr>
            <w:tcW w:w="748" w:type="pct"/>
            <w:shd w:val="clear" w:color="auto" w:fill="auto"/>
            <w:noWrap/>
          </w:tcPr>
          <w:p w14:paraId="72A26CDC" w14:textId="77777777" w:rsidR="00A013FD" w:rsidRPr="006F5DD4" w:rsidRDefault="00A013FD" w:rsidP="00A66F9A">
            <w:pPr>
              <w:pStyle w:val="Tabletext"/>
              <w:rPr>
                <w:ins w:id="3310" w:author="Ross Norsworthy" w:date="2020-03-19T22:33:00Z"/>
                <w:sz w:val="18"/>
                <w:szCs w:val="18"/>
              </w:rPr>
            </w:pPr>
            <w:ins w:id="3311" w:author="Ross Norsworthy" w:date="2020-03-19T22:33:00Z">
              <w:r w:rsidRPr="006F5DD4">
                <w:rPr>
                  <w:sz w:val="18"/>
                  <w:szCs w:val="18"/>
                </w:rPr>
                <w:t xml:space="preserve">Ramp-up/down </w:t>
              </w:r>
            </w:ins>
          </w:p>
        </w:tc>
        <w:tc>
          <w:tcPr>
            <w:tcW w:w="1456" w:type="pct"/>
            <w:gridSpan w:val="5"/>
            <w:shd w:val="clear" w:color="auto" w:fill="auto"/>
            <w:noWrap/>
          </w:tcPr>
          <w:p w14:paraId="5C37261C" w14:textId="77777777" w:rsidR="00A013FD" w:rsidRPr="006F5DD4" w:rsidRDefault="00A013FD" w:rsidP="00A66F9A">
            <w:pPr>
              <w:pStyle w:val="Tabletext"/>
              <w:rPr>
                <w:ins w:id="3312" w:author="Ross Norsworthy" w:date="2020-03-19T22:33:00Z"/>
                <w:sz w:val="18"/>
                <w:szCs w:val="18"/>
              </w:rPr>
            </w:pPr>
            <w:ins w:id="3313" w:author="Ross Norsworthy" w:date="2020-03-19T22:33:00Z">
              <w:r w:rsidRPr="006F5DD4">
                <w:rPr>
                  <w:sz w:val="18"/>
                  <w:szCs w:val="18"/>
                </w:rPr>
                <w:t>8/8</w:t>
              </w:r>
            </w:ins>
          </w:p>
        </w:tc>
        <w:tc>
          <w:tcPr>
            <w:tcW w:w="972" w:type="pct"/>
            <w:gridSpan w:val="3"/>
            <w:shd w:val="clear" w:color="auto" w:fill="auto"/>
            <w:noWrap/>
          </w:tcPr>
          <w:p w14:paraId="4ABDF97B" w14:textId="77777777" w:rsidR="00A013FD" w:rsidRPr="006F5DD4" w:rsidRDefault="00A013FD" w:rsidP="00A66F9A">
            <w:pPr>
              <w:pStyle w:val="Tabletext"/>
              <w:rPr>
                <w:ins w:id="3314" w:author="Ross Norsworthy" w:date="2020-03-19T22:33:00Z"/>
                <w:sz w:val="18"/>
                <w:szCs w:val="18"/>
              </w:rPr>
            </w:pPr>
            <w:ins w:id="3315" w:author="Ross Norsworthy" w:date="2020-03-19T22:33:00Z">
              <w:r w:rsidRPr="006F5DD4">
                <w:rPr>
                  <w:sz w:val="18"/>
                  <w:szCs w:val="18"/>
                </w:rPr>
                <w:t>16/16</w:t>
              </w:r>
            </w:ins>
          </w:p>
        </w:tc>
        <w:tc>
          <w:tcPr>
            <w:tcW w:w="1420" w:type="pct"/>
            <w:gridSpan w:val="5"/>
            <w:shd w:val="clear" w:color="auto" w:fill="auto"/>
            <w:noWrap/>
          </w:tcPr>
          <w:p w14:paraId="7518C071" w14:textId="77777777" w:rsidR="00A013FD" w:rsidRPr="006F5DD4" w:rsidRDefault="00A013FD" w:rsidP="00A66F9A">
            <w:pPr>
              <w:pStyle w:val="Tabletext"/>
              <w:rPr>
                <w:ins w:id="3316" w:author="Ross Norsworthy" w:date="2020-03-19T22:33:00Z"/>
                <w:sz w:val="18"/>
                <w:szCs w:val="18"/>
              </w:rPr>
            </w:pPr>
            <w:ins w:id="3317" w:author="Ross Norsworthy" w:date="2020-03-19T22:33:00Z">
              <w:r w:rsidRPr="006F5DD4">
                <w:rPr>
                  <w:sz w:val="18"/>
                  <w:szCs w:val="18"/>
                </w:rPr>
                <w:t>32/32</w:t>
              </w:r>
            </w:ins>
          </w:p>
        </w:tc>
        <w:tc>
          <w:tcPr>
            <w:tcW w:w="404" w:type="pct"/>
            <w:shd w:val="clear" w:color="auto" w:fill="auto"/>
            <w:noWrap/>
          </w:tcPr>
          <w:p w14:paraId="519BAA4F" w14:textId="77777777" w:rsidR="00A013FD" w:rsidRPr="006F5DD4" w:rsidRDefault="00A013FD" w:rsidP="00A66F9A">
            <w:pPr>
              <w:pStyle w:val="Tabletext"/>
              <w:rPr>
                <w:ins w:id="3318" w:author="Ross Norsworthy" w:date="2020-03-19T22:33:00Z"/>
                <w:sz w:val="18"/>
                <w:szCs w:val="18"/>
              </w:rPr>
            </w:pPr>
            <w:ins w:id="3319" w:author="Ross Norsworthy" w:date="2020-03-19T22:33:00Z">
              <w:r w:rsidRPr="006F5DD4">
                <w:rPr>
                  <w:sz w:val="18"/>
                  <w:szCs w:val="18"/>
                </w:rPr>
                <w:t>symbols</w:t>
              </w:r>
            </w:ins>
          </w:p>
        </w:tc>
      </w:tr>
      <w:tr w:rsidR="00A013FD" w:rsidRPr="00A013FD" w14:paraId="3AA56798" w14:textId="77777777" w:rsidTr="00852295">
        <w:trPr>
          <w:trHeight w:val="300"/>
          <w:jc w:val="center"/>
          <w:ins w:id="3320" w:author="Ross Norsworthy" w:date="2020-03-19T22:33:00Z"/>
        </w:trPr>
        <w:tc>
          <w:tcPr>
            <w:tcW w:w="748" w:type="pct"/>
            <w:shd w:val="clear" w:color="auto" w:fill="auto"/>
            <w:noWrap/>
          </w:tcPr>
          <w:p w14:paraId="71CEB6FE" w14:textId="77777777" w:rsidR="00A013FD" w:rsidRPr="006F5DD4" w:rsidRDefault="00A013FD" w:rsidP="00A66F9A">
            <w:pPr>
              <w:pStyle w:val="Tabletext"/>
              <w:rPr>
                <w:ins w:id="3321" w:author="Ross Norsworthy" w:date="2020-03-19T22:33:00Z"/>
                <w:sz w:val="18"/>
                <w:szCs w:val="18"/>
              </w:rPr>
            </w:pPr>
            <w:ins w:id="3322" w:author="Ross Norsworthy" w:date="2020-03-19T22:33:00Z">
              <w:r w:rsidRPr="006F5DD4">
                <w:rPr>
                  <w:sz w:val="18"/>
                  <w:szCs w:val="18"/>
                </w:rPr>
                <w:t xml:space="preserve">Ramp-up/down </w:t>
              </w:r>
            </w:ins>
          </w:p>
        </w:tc>
        <w:tc>
          <w:tcPr>
            <w:tcW w:w="3848" w:type="pct"/>
            <w:gridSpan w:val="13"/>
            <w:shd w:val="clear" w:color="auto" w:fill="auto"/>
            <w:noWrap/>
          </w:tcPr>
          <w:p w14:paraId="224F2C61" w14:textId="77777777" w:rsidR="00A013FD" w:rsidRPr="006F5DD4" w:rsidRDefault="00A013FD" w:rsidP="00A66F9A">
            <w:pPr>
              <w:pStyle w:val="Tabletext"/>
              <w:rPr>
                <w:ins w:id="3323" w:author="Ross Norsworthy" w:date="2020-03-19T22:33:00Z"/>
                <w:sz w:val="18"/>
                <w:szCs w:val="18"/>
              </w:rPr>
            </w:pPr>
            <w:ins w:id="3324" w:author="Ross Norsworthy" w:date="2020-03-19T22:33:00Z">
              <w:r w:rsidRPr="006F5DD4">
                <w:rPr>
                  <w:sz w:val="18"/>
                  <w:szCs w:val="18"/>
                </w:rPr>
                <w:t>0.41/0.41</w:t>
              </w:r>
            </w:ins>
          </w:p>
        </w:tc>
        <w:tc>
          <w:tcPr>
            <w:tcW w:w="404" w:type="pct"/>
            <w:shd w:val="clear" w:color="auto" w:fill="auto"/>
            <w:noWrap/>
          </w:tcPr>
          <w:p w14:paraId="526653B0" w14:textId="77777777" w:rsidR="00A013FD" w:rsidRPr="006F5DD4" w:rsidRDefault="00A013FD" w:rsidP="00A66F9A">
            <w:pPr>
              <w:pStyle w:val="Tabletext"/>
              <w:rPr>
                <w:ins w:id="3325" w:author="Ross Norsworthy" w:date="2020-03-19T22:33:00Z"/>
                <w:sz w:val="18"/>
                <w:szCs w:val="18"/>
              </w:rPr>
            </w:pPr>
            <w:ins w:id="3326" w:author="Ross Norsworthy" w:date="2020-03-19T22:33:00Z">
              <w:r w:rsidRPr="006F5DD4">
                <w:rPr>
                  <w:sz w:val="18"/>
                  <w:szCs w:val="18"/>
                </w:rPr>
                <w:t>ms</w:t>
              </w:r>
            </w:ins>
          </w:p>
        </w:tc>
      </w:tr>
      <w:tr w:rsidR="00A013FD" w:rsidRPr="00A013FD" w14:paraId="0AD4F0BF" w14:textId="77777777" w:rsidTr="00852295">
        <w:trPr>
          <w:trHeight w:val="300"/>
          <w:jc w:val="center"/>
          <w:ins w:id="3327" w:author="Ross Norsworthy" w:date="2020-03-19T22:33:00Z"/>
        </w:trPr>
        <w:tc>
          <w:tcPr>
            <w:tcW w:w="748" w:type="pct"/>
            <w:shd w:val="clear" w:color="auto" w:fill="auto"/>
            <w:noWrap/>
          </w:tcPr>
          <w:p w14:paraId="76841831" w14:textId="77777777" w:rsidR="00A013FD" w:rsidRPr="006F5DD4" w:rsidRDefault="00A013FD" w:rsidP="00A66F9A">
            <w:pPr>
              <w:pStyle w:val="Tabletext"/>
              <w:rPr>
                <w:ins w:id="3328" w:author="Ross Norsworthy" w:date="2020-03-19T22:33:00Z"/>
                <w:sz w:val="18"/>
                <w:szCs w:val="18"/>
              </w:rPr>
            </w:pPr>
            <w:ins w:id="3329" w:author="Ross Norsworthy" w:date="2020-03-19T22:33:00Z">
              <w:r w:rsidRPr="006F5DD4">
                <w:rPr>
                  <w:sz w:val="18"/>
                  <w:szCs w:val="18"/>
                </w:rPr>
                <w:t>Syncword size</w:t>
              </w:r>
            </w:ins>
          </w:p>
        </w:tc>
        <w:tc>
          <w:tcPr>
            <w:tcW w:w="3848" w:type="pct"/>
            <w:gridSpan w:val="13"/>
            <w:shd w:val="clear" w:color="auto" w:fill="auto"/>
            <w:noWrap/>
          </w:tcPr>
          <w:p w14:paraId="44A1182C" w14:textId="77777777" w:rsidR="00A013FD" w:rsidRPr="006F5DD4" w:rsidRDefault="00A013FD" w:rsidP="00A66F9A">
            <w:pPr>
              <w:pStyle w:val="Tabletext"/>
              <w:rPr>
                <w:ins w:id="3330" w:author="Ross Norsworthy" w:date="2020-03-19T22:33:00Z"/>
                <w:sz w:val="18"/>
                <w:szCs w:val="18"/>
              </w:rPr>
            </w:pPr>
            <w:ins w:id="3331" w:author="Ross Norsworthy" w:date="2020-03-19T22:33:00Z">
              <w:r w:rsidRPr="006F5DD4">
                <w:rPr>
                  <w:sz w:val="18"/>
                  <w:szCs w:val="18"/>
                </w:rPr>
                <w:t>27</w:t>
              </w:r>
            </w:ins>
          </w:p>
        </w:tc>
        <w:tc>
          <w:tcPr>
            <w:tcW w:w="404" w:type="pct"/>
            <w:shd w:val="clear" w:color="auto" w:fill="auto"/>
            <w:noWrap/>
          </w:tcPr>
          <w:p w14:paraId="732919F0" w14:textId="77777777" w:rsidR="00A013FD" w:rsidRPr="006F5DD4" w:rsidRDefault="00A013FD" w:rsidP="00A66F9A">
            <w:pPr>
              <w:pStyle w:val="Tabletext"/>
              <w:rPr>
                <w:ins w:id="3332" w:author="Ross Norsworthy" w:date="2020-03-19T22:33:00Z"/>
                <w:sz w:val="18"/>
                <w:szCs w:val="18"/>
              </w:rPr>
            </w:pPr>
            <w:ins w:id="3333" w:author="Ross Norsworthy" w:date="2020-03-19T22:33:00Z">
              <w:r w:rsidRPr="006F5DD4">
                <w:rPr>
                  <w:sz w:val="18"/>
                  <w:szCs w:val="18"/>
                </w:rPr>
                <w:t>symbols</w:t>
              </w:r>
            </w:ins>
          </w:p>
        </w:tc>
      </w:tr>
      <w:tr w:rsidR="00A013FD" w:rsidRPr="00A013FD" w14:paraId="4781D996" w14:textId="77777777" w:rsidTr="00852295">
        <w:trPr>
          <w:trHeight w:val="300"/>
          <w:jc w:val="center"/>
          <w:ins w:id="3334" w:author="Ross Norsworthy" w:date="2020-03-19T22:33:00Z"/>
        </w:trPr>
        <w:tc>
          <w:tcPr>
            <w:tcW w:w="748" w:type="pct"/>
            <w:shd w:val="clear" w:color="auto" w:fill="auto"/>
            <w:noWrap/>
          </w:tcPr>
          <w:p w14:paraId="262479DF" w14:textId="77777777" w:rsidR="00A013FD" w:rsidRPr="006F5DD4" w:rsidRDefault="00A013FD" w:rsidP="00A66F9A">
            <w:pPr>
              <w:pStyle w:val="Tabletext"/>
              <w:rPr>
                <w:ins w:id="3335" w:author="Ross Norsworthy" w:date="2020-03-19T22:33:00Z"/>
                <w:sz w:val="18"/>
                <w:szCs w:val="18"/>
              </w:rPr>
            </w:pPr>
            <w:ins w:id="3336" w:author="Ross Norsworthy" w:date="2020-03-19T22:33:00Z">
              <w:r w:rsidRPr="006F5DD4">
                <w:rPr>
                  <w:sz w:val="18"/>
                  <w:szCs w:val="18"/>
                </w:rPr>
                <w:t>Syncword modulation</w:t>
              </w:r>
            </w:ins>
          </w:p>
        </w:tc>
        <w:tc>
          <w:tcPr>
            <w:tcW w:w="3848" w:type="pct"/>
            <w:gridSpan w:val="13"/>
            <w:shd w:val="clear" w:color="auto" w:fill="auto"/>
            <w:noWrap/>
          </w:tcPr>
          <w:p w14:paraId="60643979" w14:textId="77777777" w:rsidR="00A013FD" w:rsidRPr="006F5DD4" w:rsidRDefault="00A013FD" w:rsidP="00A66F9A">
            <w:pPr>
              <w:pStyle w:val="Tabletext"/>
              <w:rPr>
                <w:ins w:id="3337" w:author="Ross Norsworthy" w:date="2020-03-19T22:33:00Z"/>
                <w:sz w:val="18"/>
                <w:szCs w:val="18"/>
              </w:rPr>
            </w:pPr>
            <w:ins w:id="3338" w:author="Ross Norsworthy" w:date="2020-03-19T22:33:00Z">
              <w:r w:rsidRPr="006F5DD4">
                <w:rPr>
                  <w:sz w:val="18"/>
                  <w:szCs w:val="18"/>
                </w:rPr>
                <w:t>PI/4 QPSK (00/11 only)</w:t>
              </w:r>
            </w:ins>
          </w:p>
        </w:tc>
        <w:tc>
          <w:tcPr>
            <w:tcW w:w="404" w:type="pct"/>
            <w:shd w:val="clear" w:color="auto" w:fill="auto"/>
            <w:noWrap/>
          </w:tcPr>
          <w:p w14:paraId="7FFDD283" w14:textId="77777777" w:rsidR="00A013FD" w:rsidRPr="006F5DD4" w:rsidRDefault="00A013FD" w:rsidP="00A66F9A">
            <w:pPr>
              <w:pStyle w:val="Tabletext"/>
              <w:rPr>
                <w:ins w:id="3339" w:author="Ross Norsworthy" w:date="2020-03-19T22:33:00Z"/>
                <w:sz w:val="18"/>
                <w:szCs w:val="18"/>
              </w:rPr>
            </w:pPr>
          </w:p>
        </w:tc>
      </w:tr>
      <w:tr w:rsidR="00A013FD" w:rsidRPr="00A013FD" w14:paraId="63780DC3" w14:textId="77777777" w:rsidTr="00852295">
        <w:trPr>
          <w:trHeight w:val="300"/>
          <w:jc w:val="center"/>
          <w:ins w:id="3340" w:author="Ross Norsworthy" w:date="2020-03-19T22:33:00Z"/>
        </w:trPr>
        <w:tc>
          <w:tcPr>
            <w:tcW w:w="748" w:type="pct"/>
            <w:shd w:val="clear" w:color="auto" w:fill="auto"/>
            <w:noWrap/>
          </w:tcPr>
          <w:p w14:paraId="5B851BD8" w14:textId="77777777" w:rsidR="00A013FD" w:rsidRPr="006F5DD4" w:rsidRDefault="00A013FD" w:rsidP="00A66F9A">
            <w:pPr>
              <w:pStyle w:val="Tabletext"/>
              <w:rPr>
                <w:ins w:id="3341" w:author="Ross Norsworthy" w:date="2020-03-19T22:33:00Z"/>
                <w:sz w:val="18"/>
                <w:szCs w:val="18"/>
              </w:rPr>
            </w:pPr>
            <w:ins w:id="3342" w:author="Ross Norsworthy" w:date="2020-03-19T22:33:00Z">
              <w:r w:rsidRPr="006F5DD4">
                <w:rPr>
                  <w:sz w:val="18"/>
                  <w:szCs w:val="18"/>
                </w:rPr>
                <w:t>Link ID size</w:t>
              </w:r>
            </w:ins>
          </w:p>
        </w:tc>
        <w:tc>
          <w:tcPr>
            <w:tcW w:w="3848" w:type="pct"/>
            <w:gridSpan w:val="13"/>
            <w:shd w:val="clear" w:color="auto" w:fill="auto"/>
            <w:noWrap/>
          </w:tcPr>
          <w:p w14:paraId="1C8A0AD5" w14:textId="77777777" w:rsidR="00A013FD" w:rsidRPr="006F5DD4" w:rsidRDefault="00A013FD" w:rsidP="00A66F9A">
            <w:pPr>
              <w:pStyle w:val="Tabletext"/>
              <w:rPr>
                <w:ins w:id="3343" w:author="Ross Norsworthy" w:date="2020-03-19T22:33:00Z"/>
                <w:sz w:val="18"/>
                <w:szCs w:val="18"/>
              </w:rPr>
            </w:pPr>
            <w:ins w:id="3344" w:author="Ross Norsworthy" w:date="2020-03-19T22:33:00Z">
              <w:r w:rsidRPr="006F5DD4">
                <w:rPr>
                  <w:sz w:val="18"/>
                  <w:szCs w:val="18"/>
                </w:rPr>
                <w:t>16 (32,6 block code)</w:t>
              </w:r>
            </w:ins>
          </w:p>
        </w:tc>
        <w:tc>
          <w:tcPr>
            <w:tcW w:w="404" w:type="pct"/>
            <w:shd w:val="clear" w:color="auto" w:fill="auto"/>
            <w:noWrap/>
          </w:tcPr>
          <w:p w14:paraId="76CE4D4A" w14:textId="77777777" w:rsidR="00A013FD" w:rsidRPr="006F5DD4" w:rsidRDefault="00A013FD" w:rsidP="00A66F9A">
            <w:pPr>
              <w:pStyle w:val="Tabletext"/>
              <w:rPr>
                <w:ins w:id="3345" w:author="Ross Norsworthy" w:date="2020-03-19T22:33:00Z"/>
                <w:sz w:val="18"/>
                <w:szCs w:val="18"/>
              </w:rPr>
            </w:pPr>
            <w:ins w:id="3346" w:author="Ross Norsworthy" w:date="2020-03-19T22:33:00Z">
              <w:r w:rsidRPr="006F5DD4">
                <w:rPr>
                  <w:sz w:val="18"/>
                  <w:szCs w:val="18"/>
                </w:rPr>
                <w:t>symbols</w:t>
              </w:r>
            </w:ins>
          </w:p>
        </w:tc>
      </w:tr>
      <w:tr w:rsidR="00A013FD" w:rsidRPr="00A013FD" w14:paraId="74183638" w14:textId="77777777" w:rsidTr="00852295">
        <w:trPr>
          <w:trHeight w:val="300"/>
          <w:jc w:val="center"/>
          <w:ins w:id="3347" w:author="Ross Norsworthy" w:date="2020-03-19T22:33:00Z"/>
        </w:trPr>
        <w:tc>
          <w:tcPr>
            <w:tcW w:w="748" w:type="pct"/>
            <w:shd w:val="clear" w:color="auto" w:fill="auto"/>
            <w:noWrap/>
          </w:tcPr>
          <w:p w14:paraId="0FB4D1AD" w14:textId="77777777" w:rsidR="00A013FD" w:rsidRPr="006F5DD4" w:rsidRDefault="00A013FD" w:rsidP="00A66F9A">
            <w:pPr>
              <w:pStyle w:val="Tabletext"/>
              <w:rPr>
                <w:ins w:id="3348" w:author="Ross Norsworthy" w:date="2020-03-19T22:33:00Z"/>
                <w:sz w:val="18"/>
                <w:szCs w:val="18"/>
              </w:rPr>
            </w:pPr>
            <w:ins w:id="3349" w:author="Ross Norsworthy" w:date="2020-03-19T22:33:00Z">
              <w:r w:rsidRPr="006F5DD4">
                <w:rPr>
                  <w:sz w:val="18"/>
                  <w:szCs w:val="18"/>
                </w:rPr>
                <w:t>Link ID modulation</w:t>
              </w:r>
            </w:ins>
          </w:p>
        </w:tc>
        <w:tc>
          <w:tcPr>
            <w:tcW w:w="3848" w:type="pct"/>
            <w:gridSpan w:val="13"/>
            <w:shd w:val="clear" w:color="auto" w:fill="auto"/>
            <w:noWrap/>
          </w:tcPr>
          <w:p w14:paraId="26DC998A" w14:textId="77777777" w:rsidR="00A013FD" w:rsidRPr="006F5DD4" w:rsidRDefault="00A013FD" w:rsidP="00A66F9A">
            <w:pPr>
              <w:pStyle w:val="Tabletext"/>
              <w:rPr>
                <w:ins w:id="3350" w:author="Ross Norsworthy" w:date="2020-03-19T22:33:00Z"/>
                <w:sz w:val="18"/>
                <w:szCs w:val="18"/>
              </w:rPr>
            </w:pPr>
            <w:ins w:id="3351" w:author="Ross Norsworthy" w:date="2020-03-19T22:33:00Z">
              <w:r w:rsidRPr="006F5DD4">
                <w:rPr>
                  <w:sz w:val="18"/>
                  <w:szCs w:val="18"/>
                </w:rPr>
                <w:t>PI/4 QPSK</w:t>
              </w:r>
            </w:ins>
          </w:p>
        </w:tc>
        <w:tc>
          <w:tcPr>
            <w:tcW w:w="404" w:type="pct"/>
            <w:shd w:val="clear" w:color="auto" w:fill="auto"/>
            <w:noWrap/>
          </w:tcPr>
          <w:p w14:paraId="77FB05BE" w14:textId="77777777" w:rsidR="00A013FD" w:rsidRPr="006F5DD4" w:rsidRDefault="00A013FD" w:rsidP="00A66F9A">
            <w:pPr>
              <w:pStyle w:val="Tabletext"/>
              <w:rPr>
                <w:ins w:id="3352" w:author="Ross Norsworthy" w:date="2020-03-19T22:33:00Z"/>
                <w:sz w:val="18"/>
                <w:szCs w:val="18"/>
              </w:rPr>
            </w:pPr>
          </w:p>
        </w:tc>
      </w:tr>
      <w:tr w:rsidR="00A013FD" w:rsidRPr="00A013FD" w14:paraId="0B2CA9D3" w14:textId="77777777" w:rsidTr="00852295">
        <w:trPr>
          <w:trHeight w:val="300"/>
          <w:jc w:val="center"/>
          <w:ins w:id="3353" w:author="Ross Norsworthy" w:date="2020-03-19T22:33:00Z"/>
        </w:trPr>
        <w:tc>
          <w:tcPr>
            <w:tcW w:w="748" w:type="pct"/>
            <w:shd w:val="clear" w:color="auto" w:fill="auto"/>
            <w:noWrap/>
          </w:tcPr>
          <w:p w14:paraId="5FE4E745" w14:textId="77777777" w:rsidR="00A013FD" w:rsidRPr="006F5DD4" w:rsidRDefault="00A013FD" w:rsidP="00A66F9A">
            <w:pPr>
              <w:pStyle w:val="Tabletext"/>
              <w:rPr>
                <w:ins w:id="3354" w:author="Ross Norsworthy" w:date="2020-03-19T22:33:00Z"/>
                <w:sz w:val="18"/>
                <w:szCs w:val="18"/>
              </w:rPr>
            </w:pPr>
            <w:ins w:id="3355" w:author="Ross Norsworthy" w:date="2020-03-19T22:33:00Z">
              <w:r w:rsidRPr="006F5DD4">
                <w:rPr>
                  <w:sz w:val="18"/>
                  <w:szCs w:val="18"/>
                </w:rPr>
                <w:t>Net symbols/burst</w:t>
              </w:r>
            </w:ins>
          </w:p>
        </w:tc>
        <w:tc>
          <w:tcPr>
            <w:tcW w:w="1456" w:type="pct"/>
            <w:gridSpan w:val="5"/>
            <w:shd w:val="clear" w:color="auto" w:fill="auto"/>
            <w:noWrap/>
          </w:tcPr>
          <w:p w14:paraId="6B8935AE" w14:textId="77777777" w:rsidR="00A013FD" w:rsidRPr="006F5DD4" w:rsidRDefault="00A013FD" w:rsidP="00A66F9A">
            <w:pPr>
              <w:pStyle w:val="Tabletext"/>
              <w:rPr>
                <w:ins w:id="3356" w:author="Ross Norsworthy" w:date="2020-03-19T22:33:00Z"/>
                <w:sz w:val="18"/>
                <w:szCs w:val="18"/>
              </w:rPr>
            </w:pPr>
            <w:ins w:id="3357" w:author="Ross Norsworthy" w:date="2020-03-19T22:33:00Z">
              <w:r w:rsidRPr="006F5DD4">
                <w:rPr>
                  <w:sz w:val="18"/>
                  <w:szCs w:val="18"/>
                </w:rPr>
                <w:t>437</w:t>
              </w:r>
            </w:ins>
          </w:p>
        </w:tc>
        <w:tc>
          <w:tcPr>
            <w:tcW w:w="972" w:type="pct"/>
            <w:gridSpan w:val="3"/>
            <w:shd w:val="clear" w:color="auto" w:fill="auto"/>
            <w:noWrap/>
          </w:tcPr>
          <w:p w14:paraId="09DD3878" w14:textId="77777777" w:rsidR="00A013FD" w:rsidRPr="006F5DD4" w:rsidRDefault="00A013FD" w:rsidP="00A66F9A">
            <w:pPr>
              <w:pStyle w:val="Tabletext"/>
              <w:rPr>
                <w:ins w:id="3358" w:author="Ross Norsworthy" w:date="2020-03-19T22:33:00Z"/>
                <w:sz w:val="18"/>
                <w:szCs w:val="18"/>
              </w:rPr>
            </w:pPr>
            <w:ins w:id="3359" w:author="Ross Norsworthy" w:date="2020-03-19T22:33:00Z">
              <w:r w:rsidRPr="006F5DD4">
                <w:rPr>
                  <w:sz w:val="18"/>
                  <w:szCs w:val="18"/>
                </w:rPr>
                <w:t>917</w:t>
              </w:r>
            </w:ins>
          </w:p>
        </w:tc>
        <w:tc>
          <w:tcPr>
            <w:tcW w:w="1420" w:type="pct"/>
            <w:gridSpan w:val="5"/>
            <w:shd w:val="clear" w:color="auto" w:fill="auto"/>
            <w:noWrap/>
          </w:tcPr>
          <w:p w14:paraId="06CC0892" w14:textId="77777777" w:rsidR="00A013FD" w:rsidRPr="006F5DD4" w:rsidRDefault="00A013FD" w:rsidP="00A66F9A">
            <w:pPr>
              <w:pStyle w:val="Tabletext"/>
              <w:rPr>
                <w:ins w:id="3360" w:author="Ross Norsworthy" w:date="2020-03-19T22:33:00Z"/>
                <w:sz w:val="18"/>
                <w:szCs w:val="18"/>
              </w:rPr>
            </w:pPr>
            <w:ins w:id="3361" w:author="Ross Norsworthy" w:date="2020-03-19T22:33:00Z">
              <w:r w:rsidRPr="006F5DD4">
                <w:rPr>
                  <w:sz w:val="18"/>
                  <w:szCs w:val="18"/>
                </w:rPr>
                <w:t>1877</w:t>
              </w:r>
            </w:ins>
          </w:p>
        </w:tc>
        <w:tc>
          <w:tcPr>
            <w:tcW w:w="404" w:type="pct"/>
            <w:shd w:val="clear" w:color="auto" w:fill="auto"/>
            <w:noWrap/>
          </w:tcPr>
          <w:p w14:paraId="5C718C9F" w14:textId="77777777" w:rsidR="00A013FD" w:rsidRPr="006F5DD4" w:rsidRDefault="00A013FD" w:rsidP="00A66F9A">
            <w:pPr>
              <w:pStyle w:val="Tabletext"/>
              <w:rPr>
                <w:ins w:id="3362" w:author="Ross Norsworthy" w:date="2020-03-19T22:33:00Z"/>
                <w:sz w:val="18"/>
                <w:szCs w:val="18"/>
              </w:rPr>
            </w:pPr>
            <w:ins w:id="3363" w:author="Ross Norsworthy" w:date="2020-03-19T22:33:00Z">
              <w:r w:rsidRPr="006F5DD4">
                <w:rPr>
                  <w:sz w:val="18"/>
                  <w:szCs w:val="18"/>
                </w:rPr>
                <w:t>symbols</w:t>
              </w:r>
            </w:ins>
          </w:p>
        </w:tc>
      </w:tr>
      <w:tr w:rsidR="00A013FD" w:rsidRPr="00A013FD" w14:paraId="62D975AB" w14:textId="77777777" w:rsidTr="00852295">
        <w:trPr>
          <w:trHeight w:val="300"/>
          <w:jc w:val="center"/>
          <w:ins w:id="3364" w:author="Ross Norsworthy" w:date="2020-03-19T22:33:00Z"/>
        </w:trPr>
        <w:tc>
          <w:tcPr>
            <w:tcW w:w="748" w:type="pct"/>
            <w:shd w:val="clear" w:color="auto" w:fill="auto"/>
            <w:noWrap/>
          </w:tcPr>
          <w:p w14:paraId="4B7BB302" w14:textId="77777777" w:rsidR="00A013FD" w:rsidRPr="006F5DD4" w:rsidRDefault="00A013FD" w:rsidP="00A66F9A">
            <w:pPr>
              <w:pStyle w:val="Tabletext"/>
              <w:rPr>
                <w:ins w:id="3365" w:author="Ross Norsworthy" w:date="2020-03-19T22:33:00Z"/>
                <w:sz w:val="18"/>
                <w:szCs w:val="18"/>
              </w:rPr>
            </w:pPr>
            <w:ins w:id="3366" w:author="Ross Norsworthy" w:date="2020-03-19T22:33:00Z">
              <w:r w:rsidRPr="006F5DD4">
                <w:rPr>
                  <w:sz w:val="18"/>
                  <w:szCs w:val="18"/>
                </w:rPr>
                <w:t>Channel bits</w:t>
              </w:r>
            </w:ins>
          </w:p>
        </w:tc>
        <w:tc>
          <w:tcPr>
            <w:tcW w:w="529" w:type="pct"/>
            <w:gridSpan w:val="2"/>
            <w:shd w:val="clear" w:color="auto" w:fill="auto"/>
            <w:noWrap/>
          </w:tcPr>
          <w:p w14:paraId="638F25C5" w14:textId="77777777" w:rsidR="00A013FD" w:rsidRPr="006F5DD4" w:rsidRDefault="00A013FD" w:rsidP="00A66F9A">
            <w:pPr>
              <w:pStyle w:val="Tabletext"/>
              <w:rPr>
                <w:ins w:id="3367" w:author="Ross Norsworthy" w:date="2020-03-19T22:33:00Z"/>
                <w:sz w:val="18"/>
                <w:szCs w:val="18"/>
              </w:rPr>
            </w:pPr>
            <w:ins w:id="3368" w:author="Ross Norsworthy" w:date="2020-03-19T22:33:00Z">
              <w:r w:rsidRPr="006F5DD4">
                <w:rPr>
                  <w:sz w:val="18"/>
                  <w:szCs w:val="18"/>
                </w:rPr>
                <w:t>874</w:t>
              </w:r>
            </w:ins>
          </w:p>
        </w:tc>
        <w:tc>
          <w:tcPr>
            <w:tcW w:w="530" w:type="pct"/>
            <w:gridSpan w:val="2"/>
            <w:shd w:val="clear" w:color="auto" w:fill="auto"/>
            <w:noWrap/>
          </w:tcPr>
          <w:p w14:paraId="05A8F2CD" w14:textId="77777777" w:rsidR="00A013FD" w:rsidRPr="006F5DD4" w:rsidRDefault="00A013FD" w:rsidP="00A66F9A">
            <w:pPr>
              <w:pStyle w:val="Tabletext"/>
              <w:rPr>
                <w:ins w:id="3369" w:author="Ross Norsworthy" w:date="2020-03-19T22:33:00Z"/>
                <w:sz w:val="18"/>
                <w:szCs w:val="18"/>
              </w:rPr>
            </w:pPr>
            <w:ins w:id="3370" w:author="Ross Norsworthy" w:date="2020-03-19T22:33:00Z">
              <w:r w:rsidRPr="006F5DD4">
                <w:rPr>
                  <w:sz w:val="18"/>
                  <w:szCs w:val="18"/>
                </w:rPr>
                <w:t>1311</w:t>
              </w:r>
            </w:ins>
          </w:p>
        </w:tc>
        <w:tc>
          <w:tcPr>
            <w:tcW w:w="397" w:type="pct"/>
            <w:shd w:val="clear" w:color="auto" w:fill="auto"/>
            <w:noWrap/>
          </w:tcPr>
          <w:p w14:paraId="3D775C18" w14:textId="77777777" w:rsidR="00A013FD" w:rsidRPr="006F5DD4" w:rsidRDefault="00A013FD" w:rsidP="00A66F9A">
            <w:pPr>
              <w:pStyle w:val="Tabletext"/>
              <w:rPr>
                <w:ins w:id="3371" w:author="Ross Norsworthy" w:date="2020-03-19T22:33:00Z"/>
                <w:sz w:val="18"/>
                <w:szCs w:val="18"/>
              </w:rPr>
            </w:pPr>
            <w:ins w:id="3372" w:author="Ross Norsworthy" w:date="2020-03-19T22:33:00Z">
              <w:r w:rsidRPr="006F5DD4">
                <w:rPr>
                  <w:sz w:val="18"/>
                  <w:szCs w:val="18"/>
                </w:rPr>
                <w:t>1748</w:t>
              </w:r>
            </w:ins>
          </w:p>
        </w:tc>
        <w:tc>
          <w:tcPr>
            <w:tcW w:w="309" w:type="pct"/>
            <w:shd w:val="clear" w:color="auto" w:fill="auto"/>
            <w:noWrap/>
          </w:tcPr>
          <w:p w14:paraId="2714D259" w14:textId="77777777" w:rsidR="00A013FD" w:rsidRPr="006F5DD4" w:rsidRDefault="00A013FD" w:rsidP="00A66F9A">
            <w:pPr>
              <w:pStyle w:val="Tabletext"/>
              <w:rPr>
                <w:ins w:id="3373" w:author="Ross Norsworthy" w:date="2020-03-19T22:33:00Z"/>
                <w:sz w:val="18"/>
                <w:szCs w:val="18"/>
              </w:rPr>
            </w:pPr>
            <w:ins w:id="3374" w:author="Ross Norsworthy" w:date="2020-03-19T22:33:00Z">
              <w:r w:rsidRPr="006F5DD4">
                <w:rPr>
                  <w:sz w:val="18"/>
                  <w:szCs w:val="18"/>
                </w:rPr>
                <w:t>1834</w:t>
              </w:r>
            </w:ins>
          </w:p>
        </w:tc>
        <w:tc>
          <w:tcPr>
            <w:tcW w:w="309" w:type="pct"/>
            <w:shd w:val="clear" w:color="auto" w:fill="auto"/>
            <w:noWrap/>
          </w:tcPr>
          <w:p w14:paraId="64D65AB3" w14:textId="77777777" w:rsidR="00A013FD" w:rsidRPr="006F5DD4" w:rsidRDefault="00A013FD" w:rsidP="00A66F9A">
            <w:pPr>
              <w:pStyle w:val="Tabletext"/>
              <w:rPr>
                <w:ins w:id="3375" w:author="Ross Norsworthy" w:date="2020-03-19T22:33:00Z"/>
                <w:sz w:val="18"/>
                <w:szCs w:val="18"/>
              </w:rPr>
            </w:pPr>
            <w:ins w:id="3376" w:author="Ross Norsworthy" w:date="2020-03-19T22:33:00Z">
              <w:r w:rsidRPr="006F5DD4">
                <w:rPr>
                  <w:sz w:val="18"/>
                  <w:szCs w:val="18"/>
                </w:rPr>
                <w:t>2751</w:t>
              </w:r>
            </w:ins>
          </w:p>
        </w:tc>
        <w:tc>
          <w:tcPr>
            <w:tcW w:w="354" w:type="pct"/>
            <w:shd w:val="clear" w:color="auto" w:fill="auto"/>
            <w:noWrap/>
          </w:tcPr>
          <w:p w14:paraId="0E6271FA" w14:textId="77777777" w:rsidR="00A013FD" w:rsidRPr="006F5DD4" w:rsidRDefault="00A013FD" w:rsidP="00A66F9A">
            <w:pPr>
              <w:pStyle w:val="Tabletext"/>
              <w:rPr>
                <w:ins w:id="3377" w:author="Ross Norsworthy" w:date="2020-03-19T22:33:00Z"/>
                <w:sz w:val="18"/>
                <w:szCs w:val="18"/>
              </w:rPr>
            </w:pPr>
            <w:ins w:id="3378" w:author="Ross Norsworthy" w:date="2020-03-19T22:33:00Z">
              <w:r w:rsidRPr="006F5DD4">
                <w:rPr>
                  <w:sz w:val="18"/>
                  <w:szCs w:val="18"/>
                </w:rPr>
                <w:t>3668</w:t>
              </w:r>
            </w:ins>
          </w:p>
        </w:tc>
        <w:tc>
          <w:tcPr>
            <w:tcW w:w="529" w:type="pct"/>
            <w:gridSpan w:val="2"/>
            <w:shd w:val="clear" w:color="auto" w:fill="auto"/>
            <w:noWrap/>
          </w:tcPr>
          <w:p w14:paraId="71BB3B57" w14:textId="77777777" w:rsidR="00A013FD" w:rsidRPr="006F5DD4" w:rsidRDefault="00A013FD" w:rsidP="00A66F9A">
            <w:pPr>
              <w:pStyle w:val="Tabletext"/>
              <w:rPr>
                <w:ins w:id="3379" w:author="Ross Norsworthy" w:date="2020-03-19T22:33:00Z"/>
                <w:sz w:val="18"/>
                <w:szCs w:val="18"/>
              </w:rPr>
            </w:pPr>
            <w:ins w:id="3380" w:author="Ross Norsworthy" w:date="2020-03-19T22:33:00Z">
              <w:r w:rsidRPr="006F5DD4">
                <w:rPr>
                  <w:sz w:val="18"/>
                  <w:szCs w:val="18"/>
                </w:rPr>
                <w:t>3754</w:t>
              </w:r>
            </w:ins>
          </w:p>
        </w:tc>
        <w:tc>
          <w:tcPr>
            <w:tcW w:w="580" w:type="pct"/>
            <w:gridSpan w:val="2"/>
            <w:shd w:val="clear" w:color="auto" w:fill="auto"/>
            <w:noWrap/>
          </w:tcPr>
          <w:p w14:paraId="36E0694C" w14:textId="77777777" w:rsidR="00A013FD" w:rsidRPr="006F5DD4" w:rsidRDefault="00A013FD" w:rsidP="00A66F9A">
            <w:pPr>
              <w:pStyle w:val="Tabletext"/>
              <w:rPr>
                <w:ins w:id="3381" w:author="Ross Norsworthy" w:date="2020-03-19T22:33:00Z"/>
                <w:sz w:val="18"/>
                <w:szCs w:val="18"/>
              </w:rPr>
            </w:pPr>
            <w:ins w:id="3382" w:author="Ross Norsworthy" w:date="2020-03-19T22:33:00Z">
              <w:r w:rsidRPr="006F5DD4">
                <w:rPr>
                  <w:sz w:val="18"/>
                  <w:szCs w:val="18"/>
                </w:rPr>
                <w:t>5631</w:t>
              </w:r>
            </w:ins>
          </w:p>
        </w:tc>
        <w:tc>
          <w:tcPr>
            <w:tcW w:w="311" w:type="pct"/>
            <w:shd w:val="clear" w:color="auto" w:fill="auto"/>
            <w:noWrap/>
          </w:tcPr>
          <w:p w14:paraId="5A3469A4" w14:textId="77777777" w:rsidR="00A013FD" w:rsidRPr="006F5DD4" w:rsidRDefault="00A013FD" w:rsidP="00A66F9A">
            <w:pPr>
              <w:pStyle w:val="Tabletext"/>
              <w:rPr>
                <w:ins w:id="3383" w:author="Ross Norsworthy" w:date="2020-03-19T22:33:00Z"/>
                <w:sz w:val="18"/>
                <w:szCs w:val="18"/>
              </w:rPr>
            </w:pPr>
            <w:ins w:id="3384" w:author="Ross Norsworthy" w:date="2020-03-19T22:33:00Z">
              <w:r w:rsidRPr="006F5DD4">
                <w:rPr>
                  <w:sz w:val="18"/>
                  <w:szCs w:val="18"/>
                </w:rPr>
                <w:t>7508</w:t>
              </w:r>
            </w:ins>
          </w:p>
        </w:tc>
        <w:tc>
          <w:tcPr>
            <w:tcW w:w="404" w:type="pct"/>
            <w:shd w:val="clear" w:color="auto" w:fill="auto"/>
            <w:noWrap/>
          </w:tcPr>
          <w:p w14:paraId="27C59B09" w14:textId="77777777" w:rsidR="00A013FD" w:rsidRPr="006F5DD4" w:rsidRDefault="00A013FD" w:rsidP="00A66F9A">
            <w:pPr>
              <w:pStyle w:val="Tabletext"/>
              <w:rPr>
                <w:ins w:id="3385" w:author="Ross Norsworthy" w:date="2020-03-19T22:33:00Z"/>
                <w:sz w:val="18"/>
                <w:szCs w:val="18"/>
              </w:rPr>
            </w:pPr>
            <w:ins w:id="3386" w:author="Ross Norsworthy" w:date="2020-03-19T22:33:00Z">
              <w:r w:rsidRPr="006F5DD4">
                <w:rPr>
                  <w:sz w:val="18"/>
                  <w:szCs w:val="18"/>
                </w:rPr>
                <w:t>bits</w:t>
              </w:r>
            </w:ins>
          </w:p>
        </w:tc>
      </w:tr>
      <w:tr w:rsidR="00A013FD" w:rsidRPr="00A013FD" w14:paraId="766B2C40" w14:textId="77777777" w:rsidTr="00852295">
        <w:trPr>
          <w:trHeight w:val="300"/>
          <w:jc w:val="center"/>
          <w:ins w:id="3387" w:author="Ross Norsworthy" w:date="2020-03-19T22:33:00Z"/>
        </w:trPr>
        <w:tc>
          <w:tcPr>
            <w:tcW w:w="748" w:type="pct"/>
            <w:shd w:val="clear" w:color="auto" w:fill="auto"/>
            <w:noWrap/>
          </w:tcPr>
          <w:p w14:paraId="4B841350" w14:textId="77777777" w:rsidR="00A013FD" w:rsidRPr="006F5DD4" w:rsidRDefault="00A013FD" w:rsidP="00A66F9A">
            <w:pPr>
              <w:pStyle w:val="Tabletext"/>
              <w:rPr>
                <w:ins w:id="3388" w:author="Ross Norsworthy" w:date="2020-03-19T22:33:00Z"/>
                <w:sz w:val="18"/>
                <w:szCs w:val="18"/>
              </w:rPr>
            </w:pPr>
            <w:ins w:id="3389" w:author="Ross Norsworthy" w:date="2020-03-19T22:33:00Z">
              <w:r w:rsidRPr="006F5DD4">
                <w:rPr>
                  <w:sz w:val="18"/>
                  <w:szCs w:val="18"/>
                </w:rPr>
                <w:t xml:space="preserve">Padding + FEC tail </w:t>
              </w:r>
              <w:r w:rsidRPr="006F5DD4">
                <w:rPr>
                  <w:sz w:val="18"/>
                  <w:szCs w:val="18"/>
                  <w:vertAlign w:val="superscript"/>
                </w:rPr>
                <w:t>(3)</w:t>
              </w:r>
            </w:ins>
          </w:p>
        </w:tc>
        <w:tc>
          <w:tcPr>
            <w:tcW w:w="264" w:type="pct"/>
            <w:shd w:val="clear" w:color="auto" w:fill="auto"/>
            <w:noWrap/>
          </w:tcPr>
          <w:p w14:paraId="24E5B703" w14:textId="77777777" w:rsidR="00A013FD" w:rsidRPr="006F5DD4" w:rsidRDefault="00A013FD" w:rsidP="00A66F9A">
            <w:pPr>
              <w:pStyle w:val="Tabletext"/>
              <w:rPr>
                <w:ins w:id="3390" w:author="Ross Norsworthy" w:date="2020-03-19T22:33:00Z"/>
                <w:sz w:val="18"/>
                <w:szCs w:val="18"/>
              </w:rPr>
            </w:pPr>
            <w:ins w:id="3391" w:author="Ross Norsworthy" w:date="2020-03-19T22:33:00Z">
              <w:r w:rsidRPr="006F5DD4">
                <w:rPr>
                  <w:sz w:val="18"/>
                  <w:szCs w:val="18"/>
                </w:rPr>
                <w:t>0+10</w:t>
              </w:r>
            </w:ins>
          </w:p>
        </w:tc>
        <w:tc>
          <w:tcPr>
            <w:tcW w:w="265" w:type="pct"/>
            <w:vMerge w:val="restart"/>
            <w:shd w:val="clear" w:color="auto" w:fill="auto"/>
          </w:tcPr>
          <w:p w14:paraId="1BAAA47E" w14:textId="77777777" w:rsidR="00A013FD" w:rsidRPr="006F5DD4" w:rsidRDefault="00A013FD" w:rsidP="00A66F9A">
            <w:pPr>
              <w:pStyle w:val="Tabletext"/>
              <w:rPr>
                <w:ins w:id="3392" w:author="Ross Norsworthy" w:date="2020-03-19T22:33:00Z"/>
                <w:sz w:val="18"/>
                <w:szCs w:val="18"/>
              </w:rPr>
            </w:pPr>
            <w:ins w:id="3393" w:author="Ross Norsworthy" w:date="2020-03-19T22:33:00Z">
              <w:r w:rsidRPr="006F5DD4">
                <w:rPr>
                  <w:sz w:val="18"/>
                  <w:szCs w:val="18"/>
                </w:rPr>
                <w:t>N/A</w:t>
              </w:r>
            </w:ins>
          </w:p>
        </w:tc>
        <w:tc>
          <w:tcPr>
            <w:tcW w:w="265" w:type="pct"/>
            <w:shd w:val="clear" w:color="auto" w:fill="auto"/>
            <w:noWrap/>
          </w:tcPr>
          <w:p w14:paraId="7C75244D" w14:textId="77777777" w:rsidR="00A013FD" w:rsidRPr="006F5DD4" w:rsidRDefault="00A013FD" w:rsidP="00A66F9A">
            <w:pPr>
              <w:pStyle w:val="Tabletext"/>
              <w:rPr>
                <w:ins w:id="3394" w:author="Ross Norsworthy" w:date="2020-03-19T22:33:00Z"/>
                <w:sz w:val="18"/>
                <w:szCs w:val="18"/>
              </w:rPr>
            </w:pPr>
            <w:ins w:id="3395" w:author="Ross Norsworthy" w:date="2020-03-19T22:33:00Z">
              <w:r w:rsidRPr="006F5DD4">
                <w:rPr>
                  <w:sz w:val="18"/>
                  <w:szCs w:val="18"/>
                </w:rPr>
                <w:t>3+12</w:t>
              </w:r>
            </w:ins>
          </w:p>
        </w:tc>
        <w:tc>
          <w:tcPr>
            <w:tcW w:w="265" w:type="pct"/>
            <w:vMerge w:val="restart"/>
            <w:shd w:val="clear" w:color="auto" w:fill="auto"/>
          </w:tcPr>
          <w:p w14:paraId="34FE9675" w14:textId="77777777" w:rsidR="00A013FD" w:rsidRPr="006F5DD4" w:rsidRDefault="00A013FD" w:rsidP="00A66F9A">
            <w:pPr>
              <w:pStyle w:val="Tabletext"/>
              <w:rPr>
                <w:ins w:id="3396" w:author="Ross Norsworthy" w:date="2020-03-19T22:33:00Z"/>
                <w:sz w:val="18"/>
                <w:szCs w:val="18"/>
              </w:rPr>
            </w:pPr>
            <w:ins w:id="3397" w:author="Ross Norsworthy" w:date="2020-03-19T22:33:00Z">
              <w:r w:rsidRPr="006F5DD4">
                <w:rPr>
                  <w:sz w:val="18"/>
                  <w:szCs w:val="18"/>
                </w:rPr>
                <w:t>N/A</w:t>
              </w:r>
            </w:ins>
          </w:p>
        </w:tc>
        <w:tc>
          <w:tcPr>
            <w:tcW w:w="397" w:type="pct"/>
            <w:shd w:val="clear" w:color="auto" w:fill="auto"/>
            <w:noWrap/>
          </w:tcPr>
          <w:p w14:paraId="25DEE358" w14:textId="77777777" w:rsidR="00A013FD" w:rsidRPr="006F5DD4" w:rsidRDefault="00A013FD" w:rsidP="00A66F9A">
            <w:pPr>
              <w:pStyle w:val="Tabletext"/>
              <w:rPr>
                <w:ins w:id="3398" w:author="Ross Norsworthy" w:date="2020-03-19T22:33:00Z"/>
                <w:sz w:val="18"/>
                <w:szCs w:val="18"/>
              </w:rPr>
            </w:pPr>
            <w:ins w:id="3399" w:author="Ross Norsworthy" w:date="2020-03-19T22:33:00Z">
              <w:r w:rsidRPr="006F5DD4">
                <w:rPr>
                  <w:sz w:val="18"/>
                  <w:szCs w:val="18"/>
                </w:rPr>
                <w:t>8+12</w:t>
              </w:r>
            </w:ins>
          </w:p>
        </w:tc>
        <w:tc>
          <w:tcPr>
            <w:tcW w:w="309" w:type="pct"/>
            <w:shd w:val="clear" w:color="auto" w:fill="auto"/>
            <w:noWrap/>
          </w:tcPr>
          <w:p w14:paraId="72C45C77" w14:textId="77777777" w:rsidR="00A013FD" w:rsidRPr="006F5DD4" w:rsidRDefault="00A013FD" w:rsidP="00A66F9A">
            <w:pPr>
              <w:pStyle w:val="Tabletext"/>
              <w:rPr>
                <w:ins w:id="3400" w:author="Ross Norsworthy" w:date="2020-03-19T22:33:00Z"/>
                <w:sz w:val="18"/>
                <w:szCs w:val="18"/>
              </w:rPr>
            </w:pPr>
            <w:ins w:id="3401" w:author="Ross Norsworthy" w:date="2020-03-19T22:33:00Z">
              <w:r w:rsidRPr="006F5DD4">
                <w:rPr>
                  <w:sz w:val="18"/>
                  <w:szCs w:val="18"/>
                </w:rPr>
                <w:t>30+12</w:t>
              </w:r>
            </w:ins>
          </w:p>
        </w:tc>
        <w:tc>
          <w:tcPr>
            <w:tcW w:w="309" w:type="pct"/>
            <w:shd w:val="clear" w:color="auto" w:fill="auto"/>
            <w:noWrap/>
          </w:tcPr>
          <w:p w14:paraId="721C3597" w14:textId="77777777" w:rsidR="00A013FD" w:rsidRPr="006F5DD4" w:rsidRDefault="00A013FD" w:rsidP="00A66F9A">
            <w:pPr>
              <w:pStyle w:val="Tabletext"/>
              <w:rPr>
                <w:ins w:id="3402" w:author="Ross Norsworthy" w:date="2020-03-19T22:33:00Z"/>
                <w:sz w:val="18"/>
                <w:szCs w:val="18"/>
              </w:rPr>
            </w:pPr>
            <w:ins w:id="3403" w:author="Ross Norsworthy" w:date="2020-03-19T22:33:00Z">
              <w:r w:rsidRPr="006F5DD4">
                <w:rPr>
                  <w:sz w:val="18"/>
                  <w:szCs w:val="18"/>
                </w:rPr>
                <w:t>51+12</w:t>
              </w:r>
            </w:ins>
          </w:p>
        </w:tc>
        <w:tc>
          <w:tcPr>
            <w:tcW w:w="354" w:type="pct"/>
            <w:shd w:val="clear" w:color="auto" w:fill="auto"/>
            <w:noWrap/>
          </w:tcPr>
          <w:p w14:paraId="3F40E581" w14:textId="77777777" w:rsidR="00A013FD" w:rsidRPr="006F5DD4" w:rsidRDefault="00A013FD" w:rsidP="00A66F9A">
            <w:pPr>
              <w:pStyle w:val="Tabletext"/>
              <w:rPr>
                <w:ins w:id="3404" w:author="Ross Norsworthy" w:date="2020-03-19T22:33:00Z"/>
                <w:sz w:val="18"/>
                <w:szCs w:val="18"/>
              </w:rPr>
            </w:pPr>
            <w:ins w:id="3405" w:author="Ross Norsworthy" w:date="2020-03-19T22:33:00Z">
              <w:r w:rsidRPr="006F5DD4">
                <w:rPr>
                  <w:sz w:val="18"/>
                  <w:szCs w:val="18"/>
                </w:rPr>
                <w:t>72+12</w:t>
              </w:r>
            </w:ins>
          </w:p>
        </w:tc>
        <w:tc>
          <w:tcPr>
            <w:tcW w:w="265" w:type="pct"/>
            <w:shd w:val="clear" w:color="auto" w:fill="auto"/>
            <w:noWrap/>
          </w:tcPr>
          <w:p w14:paraId="37B1653F" w14:textId="77777777" w:rsidR="00A013FD" w:rsidRPr="006F5DD4" w:rsidRDefault="00A013FD" w:rsidP="00A66F9A">
            <w:pPr>
              <w:pStyle w:val="Tabletext"/>
              <w:rPr>
                <w:ins w:id="3406" w:author="Ross Norsworthy" w:date="2020-03-19T22:33:00Z"/>
                <w:sz w:val="18"/>
                <w:szCs w:val="18"/>
              </w:rPr>
            </w:pPr>
            <w:ins w:id="3407" w:author="Ross Norsworthy" w:date="2020-03-19T22:33:00Z">
              <w:r w:rsidRPr="006F5DD4">
                <w:rPr>
                  <w:sz w:val="18"/>
                  <w:szCs w:val="18"/>
                </w:rPr>
                <w:t>0+10</w:t>
              </w:r>
            </w:ins>
          </w:p>
        </w:tc>
        <w:tc>
          <w:tcPr>
            <w:tcW w:w="264" w:type="pct"/>
            <w:vMerge w:val="restart"/>
            <w:shd w:val="clear" w:color="auto" w:fill="auto"/>
          </w:tcPr>
          <w:p w14:paraId="2B86047E" w14:textId="77777777" w:rsidR="00A013FD" w:rsidRPr="006F5DD4" w:rsidRDefault="00A013FD" w:rsidP="00A66F9A">
            <w:pPr>
              <w:pStyle w:val="Tabletext"/>
              <w:rPr>
                <w:ins w:id="3408" w:author="Ross Norsworthy" w:date="2020-03-19T22:33:00Z"/>
                <w:sz w:val="18"/>
                <w:szCs w:val="18"/>
              </w:rPr>
            </w:pPr>
            <w:ins w:id="3409" w:author="Ross Norsworthy" w:date="2020-03-19T22:33:00Z">
              <w:r w:rsidRPr="006F5DD4">
                <w:rPr>
                  <w:sz w:val="18"/>
                  <w:szCs w:val="18"/>
                </w:rPr>
                <w:t>N/A</w:t>
              </w:r>
            </w:ins>
          </w:p>
        </w:tc>
        <w:tc>
          <w:tcPr>
            <w:tcW w:w="309" w:type="pct"/>
            <w:shd w:val="clear" w:color="auto" w:fill="auto"/>
            <w:noWrap/>
          </w:tcPr>
          <w:p w14:paraId="4F67311C" w14:textId="77777777" w:rsidR="00A013FD" w:rsidRPr="006F5DD4" w:rsidRDefault="00A013FD" w:rsidP="00A66F9A">
            <w:pPr>
              <w:pStyle w:val="Tabletext"/>
              <w:rPr>
                <w:ins w:id="3410" w:author="Ross Norsworthy" w:date="2020-03-19T22:33:00Z"/>
                <w:sz w:val="18"/>
                <w:szCs w:val="18"/>
              </w:rPr>
            </w:pPr>
            <w:ins w:id="3411" w:author="Ross Norsworthy" w:date="2020-03-19T22:33:00Z">
              <w:r w:rsidRPr="006F5DD4">
                <w:rPr>
                  <w:sz w:val="18"/>
                  <w:szCs w:val="18"/>
                </w:rPr>
                <w:t>243+12</w:t>
              </w:r>
            </w:ins>
          </w:p>
        </w:tc>
        <w:tc>
          <w:tcPr>
            <w:tcW w:w="271" w:type="pct"/>
            <w:vMerge w:val="restart"/>
            <w:shd w:val="clear" w:color="auto" w:fill="auto"/>
          </w:tcPr>
          <w:p w14:paraId="44D3E91F" w14:textId="77777777" w:rsidR="00A013FD" w:rsidRPr="006F5DD4" w:rsidRDefault="00A013FD" w:rsidP="00A66F9A">
            <w:pPr>
              <w:pStyle w:val="Tabletext"/>
              <w:rPr>
                <w:ins w:id="3412" w:author="Ross Norsworthy" w:date="2020-03-19T22:33:00Z"/>
                <w:sz w:val="18"/>
                <w:szCs w:val="18"/>
              </w:rPr>
            </w:pPr>
            <w:ins w:id="3413" w:author="Ross Norsworthy" w:date="2020-03-19T22:33:00Z">
              <w:r w:rsidRPr="006F5DD4">
                <w:rPr>
                  <w:sz w:val="18"/>
                  <w:szCs w:val="18"/>
                </w:rPr>
                <w:t>N/A</w:t>
              </w:r>
            </w:ins>
          </w:p>
        </w:tc>
        <w:tc>
          <w:tcPr>
            <w:tcW w:w="311" w:type="pct"/>
            <w:shd w:val="clear" w:color="auto" w:fill="auto"/>
            <w:noWrap/>
          </w:tcPr>
          <w:p w14:paraId="10A31DF6" w14:textId="77777777" w:rsidR="00A013FD" w:rsidRPr="006F5DD4" w:rsidRDefault="00A013FD" w:rsidP="00A66F9A">
            <w:pPr>
              <w:pStyle w:val="Tabletext"/>
              <w:rPr>
                <w:ins w:id="3414" w:author="Ross Norsworthy" w:date="2020-03-19T22:33:00Z"/>
                <w:sz w:val="18"/>
                <w:szCs w:val="18"/>
              </w:rPr>
            </w:pPr>
            <w:ins w:id="3415" w:author="Ross Norsworthy" w:date="2020-03-19T22:33:00Z">
              <w:r w:rsidRPr="006F5DD4">
                <w:rPr>
                  <w:sz w:val="18"/>
                  <w:szCs w:val="18"/>
                </w:rPr>
                <w:t>8+12</w:t>
              </w:r>
            </w:ins>
          </w:p>
        </w:tc>
        <w:tc>
          <w:tcPr>
            <w:tcW w:w="404" w:type="pct"/>
            <w:shd w:val="clear" w:color="auto" w:fill="auto"/>
            <w:noWrap/>
          </w:tcPr>
          <w:p w14:paraId="5CC115B8" w14:textId="77777777" w:rsidR="00A013FD" w:rsidRPr="006F5DD4" w:rsidRDefault="00A013FD" w:rsidP="00A66F9A">
            <w:pPr>
              <w:pStyle w:val="Tabletext"/>
              <w:rPr>
                <w:ins w:id="3416" w:author="Ross Norsworthy" w:date="2020-03-19T22:33:00Z"/>
                <w:sz w:val="18"/>
                <w:szCs w:val="18"/>
              </w:rPr>
            </w:pPr>
            <w:ins w:id="3417" w:author="Ross Norsworthy" w:date="2020-03-19T22:33:00Z">
              <w:r w:rsidRPr="006F5DD4">
                <w:rPr>
                  <w:sz w:val="18"/>
                  <w:szCs w:val="18"/>
                </w:rPr>
                <w:t>bits</w:t>
              </w:r>
            </w:ins>
          </w:p>
        </w:tc>
      </w:tr>
      <w:tr w:rsidR="00A013FD" w:rsidRPr="00A013FD" w14:paraId="6AA340E4" w14:textId="77777777" w:rsidTr="00852295">
        <w:trPr>
          <w:trHeight w:val="300"/>
          <w:jc w:val="center"/>
          <w:ins w:id="3418" w:author="Ross Norsworthy" w:date="2020-03-19T22:33:00Z"/>
        </w:trPr>
        <w:tc>
          <w:tcPr>
            <w:tcW w:w="748" w:type="pct"/>
            <w:shd w:val="clear" w:color="auto" w:fill="auto"/>
            <w:noWrap/>
          </w:tcPr>
          <w:p w14:paraId="088D8F7C" w14:textId="77777777" w:rsidR="00A013FD" w:rsidRPr="006F5DD4" w:rsidRDefault="00A013FD" w:rsidP="00A66F9A">
            <w:pPr>
              <w:pStyle w:val="Tabletext"/>
              <w:rPr>
                <w:ins w:id="3419" w:author="Ross Norsworthy" w:date="2020-03-19T22:33:00Z"/>
                <w:sz w:val="18"/>
                <w:szCs w:val="18"/>
              </w:rPr>
            </w:pPr>
            <w:ins w:id="3420" w:author="Ross Norsworthy" w:date="2020-03-19T22:33:00Z">
              <w:r w:rsidRPr="006F5DD4">
                <w:rPr>
                  <w:sz w:val="18"/>
                  <w:szCs w:val="18"/>
                </w:rPr>
                <w:t>FEC decoder input symbols</w:t>
              </w:r>
            </w:ins>
          </w:p>
        </w:tc>
        <w:tc>
          <w:tcPr>
            <w:tcW w:w="264" w:type="pct"/>
            <w:shd w:val="clear" w:color="auto" w:fill="auto"/>
            <w:noWrap/>
          </w:tcPr>
          <w:p w14:paraId="39C641D1" w14:textId="77777777" w:rsidR="00A013FD" w:rsidRPr="006F5DD4" w:rsidRDefault="00A013FD" w:rsidP="00A66F9A">
            <w:pPr>
              <w:pStyle w:val="Tabletext"/>
              <w:rPr>
                <w:ins w:id="3421" w:author="Ross Norsworthy" w:date="2020-03-19T22:33:00Z"/>
                <w:sz w:val="18"/>
                <w:szCs w:val="18"/>
              </w:rPr>
            </w:pPr>
            <w:ins w:id="3422" w:author="Ross Norsworthy" w:date="2020-03-19T22:33:00Z">
              <w:r w:rsidRPr="006F5DD4">
                <w:rPr>
                  <w:sz w:val="18"/>
                  <w:szCs w:val="18"/>
                </w:rPr>
                <w:t>432</w:t>
              </w:r>
            </w:ins>
          </w:p>
        </w:tc>
        <w:tc>
          <w:tcPr>
            <w:tcW w:w="265" w:type="pct"/>
            <w:vMerge/>
            <w:shd w:val="clear" w:color="auto" w:fill="auto"/>
          </w:tcPr>
          <w:p w14:paraId="05D7CA7E" w14:textId="77777777" w:rsidR="00A013FD" w:rsidRPr="006F5DD4" w:rsidRDefault="00A013FD" w:rsidP="00A66F9A">
            <w:pPr>
              <w:pStyle w:val="Tabletext"/>
              <w:rPr>
                <w:ins w:id="3423" w:author="Ross Norsworthy" w:date="2020-03-19T22:33:00Z"/>
                <w:sz w:val="18"/>
                <w:szCs w:val="18"/>
              </w:rPr>
            </w:pPr>
          </w:p>
        </w:tc>
        <w:tc>
          <w:tcPr>
            <w:tcW w:w="265" w:type="pct"/>
            <w:shd w:val="clear" w:color="auto" w:fill="auto"/>
          </w:tcPr>
          <w:p w14:paraId="427FF5E7" w14:textId="77777777" w:rsidR="00A013FD" w:rsidRPr="006F5DD4" w:rsidRDefault="00A013FD" w:rsidP="00A66F9A">
            <w:pPr>
              <w:pStyle w:val="Tabletext"/>
              <w:rPr>
                <w:ins w:id="3424" w:author="Ross Norsworthy" w:date="2020-03-19T22:33:00Z"/>
                <w:sz w:val="18"/>
                <w:szCs w:val="18"/>
              </w:rPr>
            </w:pPr>
            <w:ins w:id="3425" w:author="Ross Norsworthy" w:date="2020-03-19T22:33:00Z">
              <w:r w:rsidRPr="006F5DD4">
                <w:rPr>
                  <w:sz w:val="18"/>
                  <w:szCs w:val="18"/>
                </w:rPr>
                <w:t>432</w:t>
              </w:r>
            </w:ins>
          </w:p>
        </w:tc>
        <w:tc>
          <w:tcPr>
            <w:tcW w:w="265" w:type="pct"/>
            <w:vMerge/>
            <w:shd w:val="clear" w:color="auto" w:fill="auto"/>
          </w:tcPr>
          <w:p w14:paraId="42096640" w14:textId="77777777" w:rsidR="00A013FD" w:rsidRPr="006F5DD4" w:rsidRDefault="00A013FD" w:rsidP="00A66F9A">
            <w:pPr>
              <w:pStyle w:val="Tabletext"/>
              <w:rPr>
                <w:ins w:id="3426" w:author="Ross Norsworthy" w:date="2020-03-19T22:33:00Z"/>
                <w:sz w:val="18"/>
                <w:szCs w:val="18"/>
              </w:rPr>
            </w:pPr>
          </w:p>
        </w:tc>
        <w:tc>
          <w:tcPr>
            <w:tcW w:w="397" w:type="pct"/>
            <w:shd w:val="clear" w:color="auto" w:fill="auto"/>
          </w:tcPr>
          <w:p w14:paraId="7DA47C17" w14:textId="77777777" w:rsidR="00A013FD" w:rsidRPr="006F5DD4" w:rsidRDefault="00A013FD" w:rsidP="00A66F9A">
            <w:pPr>
              <w:pStyle w:val="Tabletext"/>
              <w:rPr>
                <w:ins w:id="3427" w:author="Ross Norsworthy" w:date="2020-03-19T22:33:00Z"/>
                <w:sz w:val="18"/>
                <w:szCs w:val="18"/>
              </w:rPr>
            </w:pPr>
            <w:ins w:id="3428" w:author="Ross Norsworthy" w:date="2020-03-19T22:33:00Z">
              <w:r w:rsidRPr="006F5DD4">
                <w:rPr>
                  <w:sz w:val="18"/>
                  <w:szCs w:val="18"/>
                </w:rPr>
                <w:t>432</w:t>
              </w:r>
            </w:ins>
          </w:p>
        </w:tc>
        <w:tc>
          <w:tcPr>
            <w:tcW w:w="972" w:type="pct"/>
            <w:gridSpan w:val="3"/>
            <w:shd w:val="clear" w:color="auto" w:fill="auto"/>
            <w:noWrap/>
          </w:tcPr>
          <w:p w14:paraId="2A396C34" w14:textId="77777777" w:rsidR="00A013FD" w:rsidRPr="006F5DD4" w:rsidRDefault="00A013FD" w:rsidP="00A66F9A">
            <w:pPr>
              <w:pStyle w:val="Tabletext"/>
              <w:rPr>
                <w:ins w:id="3429" w:author="Ross Norsworthy" w:date="2020-03-19T22:33:00Z"/>
                <w:sz w:val="18"/>
                <w:szCs w:val="18"/>
              </w:rPr>
            </w:pPr>
            <w:ins w:id="3430" w:author="Ross Norsworthy" w:date="2020-03-19T22:33:00Z">
              <w:r w:rsidRPr="006F5DD4">
                <w:rPr>
                  <w:sz w:val="18"/>
                  <w:szCs w:val="18"/>
                </w:rPr>
                <w:t>896</w:t>
              </w:r>
            </w:ins>
          </w:p>
        </w:tc>
        <w:tc>
          <w:tcPr>
            <w:tcW w:w="265" w:type="pct"/>
            <w:shd w:val="clear" w:color="auto" w:fill="auto"/>
            <w:noWrap/>
          </w:tcPr>
          <w:p w14:paraId="77F8C574" w14:textId="77777777" w:rsidR="00A013FD" w:rsidRPr="006F5DD4" w:rsidRDefault="00A013FD" w:rsidP="00A66F9A">
            <w:pPr>
              <w:pStyle w:val="Tabletext"/>
              <w:rPr>
                <w:ins w:id="3431" w:author="Ross Norsworthy" w:date="2020-03-19T22:33:00Z"/>
                <w:sz w:val="18"/>
                <w:szCs w:val="18"/>
              </w:rPr>
            </w:pPr>
            <w:ins w:id="3432" w:author="Ross Norsworthy" w:date="2020-03-19T22:33:00Z">
              <w:r w:rsidRPr="006F5DD4">
                <w:rPr>
                  <w:sz w:val="18"/>
                  <w:szCs w:val="18"/>
                </w:rPr>
                <w:t>1872</w:t>
              </w:r>
            </w:ins>
          </w:p>
        </w:tc>
        <w:tc>
          <w:tcPr>
            <w:tcW w:w="264" w:type="pct"/>
            <w:vMerge/>
            <w:shd w:val="clear" w:color="auto" w:fill="auto"/>
          </w:tcPr>
          <w:p w14:paraId="1DBBE6AF" w14:textId="77777777" w:rsidR="00A013FD" w:rsidRPr="006F5DD4" w:rsidRDefault="00A013FD" w:rsidP="00A66F9A">
            <w:pPr>
              <w:pStyle w:val="Tabletext"/>
              <w:rPr>
                <w:ins w:id="3433" w:author="Ross Norsworthy" w:date="2020-03-19T22:33:00Z"/>
                <w:sz w:val="18"/>
                <w:szCs w:val="18"/>
              </w:rPr>
            </w:pPr>
          </w:p>
        </w:tc>
        <w:tc>
          <w:tcPr>
            <w:tcW w:w="309" w:type="pct"/>
            <w:shd w:val="clear" w:color="auto" w:fill="auto"/>
          </w:tcPr>
          <w:p w14:paraId="4C8D7EA5" w14:textId="77777777" w:rsidR="00A013FD" w:rsidRPr="006F5DD4" w:rsidRDefault="00A013FD" w:rsidP="00A66F9A">
            <w:pPr>
              <w:pStyle w:val="Tabletext"/>
              <w:rPr>
                <w:ins w:id="3434" w:author="Ross Norsworthy" w:date="2020-03-19T22:33:00Z"/>
                <w:sz w:val="18"/>
                <w:szCs w:val="18"/>
              </w:rPr>
            </w:pPr>
            <w:ins w:id="3435" w:author="Ross Norsworthy" w:date="2020-03-19T22:33:00Z">
              <w:r w:rsidRPr="006F5DD4">
                <w:rPr>
                  <w:sz w:val="18"/>
                  <w:szCs w:val="18"/>
                </w:rPr>
                <w:t>1792</w:t>
              </w:r>
            </w:ins>
          </w:p>
        </w:tc>
        <w:tc>
          <w:tcPr>
            <w:tcW w:w="271" w:type="pct"/>
            <w:vMerge/>
            <w:shd w:val="clear" w:color="auto" w:fill="auto"/>
          </w:tcPr>
          <w:p w14:paraId="6B406D2F" w14:textId="77777777" w:rsidR="00A013FD" w:rsidRPr="006F5DD4" w:rsidRDefault="00A013FD" w:rsidP="00A66F9A">
            <w:pPr>
              <w:pStyle w:val="Tabletext"/>
              <w:rPr>
                <w:ins w:id="3436" w:author="Ross Norsworthy" w:date="2020-03-19T22:33:00Z"/>
                <w:sz w:val="18"/>
                <w:szCs w:val="18"/>
              </w:rPr>
            </w:pPr>
          </w:p>
        </w:tc>
        <w:tc>
          <w:tcPr>
            <w:tcW w:w="311" w:type="pct"/>
            <w:shd w:val="clear" w:color="auto" w:fill="auto"/>
          </w:tcPr>
          <w:p w14:paraId="21A99DD6" w14:textId="77777777" w:rsidR="00A013FD" w:rsidRPr="006F5DD4" w:rsidRDefault="00A013FD" w:rsidP="00A66F9A">
            <w:pPr>
              <w:pStyle w:val="Tabletext"/>
              <w:rPr>
                <w:ins w:id="3437" w:author="Ross Norsworthy" w:date="2020-03-19T22:33:00Z"/>
                <w:sz w:val="18"/>
                <w:szCs w:val="18"/>
              </w:rPr>
            </w:pPr>
            <w:ins w:id="3438" w:author="Ross Norsworthy" w:date="2020-03-19T22:33:00Z">
              <w:r w:rsidRPr="006F5DD4">
                <w:rPr>
                  <w:sz w:val="18"/>
                  <w:szCs w:val="18"/>
                </w:rPr>
                <w:t>1872</w:t>
              </w:r>
            </w:ins>
          </w:p>
        </w:tc>
        <w:tc>
          <w:tcPr>
            <w:tcW w:w="404" w:type="pct"/>
            <w:shd w:val="clear" w:color="auto" w:fill="auto"/>
            <w:noWrap/>
          </w:tcPr>
          <w:p w14:paraId="0318D4AA" w14:textId="77777777" w:rsidR="00A013FD" w:rsidRPr="006F5DD4" w:rsidRDefault="00A013FD" w:rsidP="00A66F9A">
            <w:pPr>
              <w:pStyle w:val="Tabletext"/>
              <w:rPr>
                <w:ins w:id="3439" w:author="Ross Norsworthy" w:date="2020-03-19T22:33:00Z"/>
                <w:sz w:val="18"/>
                <w:szCs w:val="18"/>
              </w:rPr>
            </w:pPr>
            <w:ins w:id="3440" w:author="Ross Norsworthy" w:date="2020-03-19T22:33:00Z">
              <w:r w:rsidRPr="006F5DD4">
                <w:rPr>
                  <w:sz w:val="18"/>
                  <w:szCs w:val="18"/>
                </w:rPr>
                <w:t>symbols</w:t>
              </w:r>
            </w:ins>
          </w:p>
        </w:tc>
      </w:tr>
      <w:tr w:rsidR="00A013FD" w:rsidRPr="00A013FD" w14:paraId="34154F68" w14:textId="77777777" w:rsidTr="00852295">
        <w:trPr>
          <w:trHeight w:val="300"/>
          <w:jc w:val="center"/>
          <w:ins w:id="3441" w:author="Ross Norsworthy" w:date="2020-03-19T22:33:00Z"/>
        </w:trPr>
        <w:tc>
          <w:tcPr>
            <w:tcW w:w="748" w:type="pct"/>
            <w:shd w:val="clear" w:color="auto" w:fill="auto"/>
            <w:noWrap/>
          </w:tcPr>
          <w:p w14:paraId="13FD6172" w14:textId="77777777" w:rsidR="00A013FD" w:rsidRPr="006F5DD4" w:rsidRDefault="00A013FD" w:rsidP="00A66F9A">
            <w:pPr>
              <w:pStyle w:val="Tabletext"/>
              <w:rPr>
                <w:ins w:id="3442" w:author="Ross Norsworthy" w:date="2020-03-19T22:33:00Z"/>
                <w:sz w:val="18"/>
                <w:szCs w:val="18"/>
              </w:rPr>
            </w:pPr>
            <w:ins w:id="3443" w:author="Ross Norsworthy" w:date="2020-03-19T22:33:00Z">
              <w:r w:rsidRPr="006F5DD4">
                <w:rPr>
                  <w:sz w:val="18"/>
                  <w:szCs w:val="18"/>
                </w:rPr>
                <w:t>FEC decoder input bits</w:t>
              </w:r>
            </w:ins>
          </w:p>
        </w:tc>
        <w:tc>
          <w:tcPr>
            <w:tcW w:w="264" w:type="pct"/>
            <w:shd w:val="clear" w:color="auto" w:fill="auto"/>
            <w:noWrap/>
          </w:tcPr>
          <w:p w14:paraId="7A900B22" w14:textId="77777777" w:rsidR="00A013FD" w:rsidRPr="006F5DD4" w:rsidRDefault="00A013FD" w:rsidP="00A66F9A">
            <w:pPr>
              <w:pStyle w:val="Tabletext"/>
              <w:rPr>
                <w:ins w:id="3444" w:author="Ross Norsworthy" w:date="2020-03-19T22:33:00Z"/>
                <w:sz w:val="18"/>
                <w:szCs w:val="18"/>
              </w:rPr>
            </w:pPr>
            <w:ins w:id="3445" w:author="Ross Norsworthy" w:date="2020-03-19T22:33:00Z">
              <w:r w:rsidRPr="006F5DD4">
                <w:rPr>
                  <w:sz w:val="18"/>
                  <w:szCs w:val="18"/>
                </w:rPr>
                <w:t>864</w:t>
              </w:r>
            </w:ins>
          </w:p>
        </w:tc>
        <w:tc>
          <w:tcPr>
            <w:tcW w:w="265" w:type="pct"/>
            <w:vMerge/>
            <w:shd w:val="clear" w:color="auto" w:fill="auto"/>
          </w:tcPr>
          <w:p w14:paraId="03080474" w14:textId="77777777" w:rsidR="00A013FD" w:rsidRPr="006F5DD4" w:rsidRDefault="00A013FD" w:rsidP="00A66F9A">
            <w:pPr>
              <w:pStyle w:val="Tabletext"/>
              <w:rPr>
                <w:ins w:id="3446" w:author="Ross Norsworthy" w:date="2020-03-19T22:33:00Z"/>
                <w:sz w:val="18"/>
                <w:szCs w:val="18"/>
              </w:rPr>
            </w:pPr>
          </w:p>
        </w:tc>
        <w:tc>
          <w:tcPr>
            <w:tcW w:w="265" w:type="pct"/>
            <w:shd w:val="clear" w:color="auto" w:fill="auto"/>
            <w:noWrap/>
          </w:tcPr>
          <w:p w14:paraId="659F753C" w14:textId="77777777" w:rsidR="00A013FD" w:rsidRPr="006F5DD4" w:rsidRDefault="00A013FD" w:rsidP="00A66F9A">
            <w:pPr>
              <w:pStyle w:val="Tabletext"/>
              <w:rPr>
                <w:ins w:id="3447" w:author="Ross Norsworthy" w:date="2020-03-19T22:33:00Z"/>
                <w:sz w:val="18"/>
                <w:szCs w:val="18"/>
              </w:rPr>
            </w:pPr>
            <w:ins w:id="3448" w:author="Ross Norsworthy" w:date="2020-03-19T22:33:00Z">
              <w:r w:rsidRPr="006F5DD4">
                <w:rPr>
                  <w:sz w:val="18"/>
                  <w:szCs w:val="18"/>
                </w:rPr>
                <w:t>1296</w:t>
              </w:r>
            </w:ins>
          </w:p>
        </w:tc>
        <w:tc>
          <w:tcPr>
            <w:tcW w:w="265" w:type="pct"/>
            <w:vMerge/>
            <w:shd w:val="clear" w:color="auto" w:fill="auto"/>
          </w:tcPr>
          <w:p w14:paraId="31616740" w14:textId="77777777" w:rsidR="00A013FD" w:rsidRPr="006F5DD4" w:rsidRDefault="00A013FD" w:rsidP="00A66F9A">
            <w:pPr>
              <w:pStyle w:val="Tabletext"/>
              <w:rPr>
                <w:ins w:id="3449" w:author="Ross Norsworthy" w:date="2020-03-19T22:33:00Z"/>
                <w:sz w:val="18"/>
                <w:szCs w:val="18"/>
              </w:rPr>
            </w:pPr>
          </w:p>
        </w:tc>
        <w:tc>
          <w:tcPr>
            <w:tcW w:w="397" w:type="pct"/>
            <w:shd w:val="clear" w:color="auto" w:fill="auto"/>
            <w:noWrap/>
          </w:tcPr>
          <w:p w14:paraId="00C2D4AD" w14:textId="77777777" w:rsidR="00A013FD" w:rsidRPr="006F5DD4" w:rsidRDefault="00A013FD" w:rsidP="00A66F9A">
            <w:pPr>
              <w:pStyle w:val="Tabletext"/>
              <w:rPr>
                <w:ins w:id="3450" w:author="Ross Norsworthy" w:date="2020-03-19T22:33:00Z"/>
                <w:sz w:val="18"/>
                <w:szCs w:val="18"/>
              </w:rPr>
            </w:pPr>
            <w:ins w:id="3451" w:author="Ross Norsworthy" w:date="2020-03-19T22:33:00Z">
              <w:r w:rsidRPr="006F5DD4">
                <w:rPr>
                  <w:sz w:val="18"/>
                  <w:szCs w:val="18"/>
                </w:rPr>
                <w:t>1728</w:t>
              </w:r>
            </w:ins>
          </w:p>
        </w:tc>
        <w:tc>
          <w:tcPr>
            <w:tcW w:w="309" w:type="pct"/>
            <w:shd w:val="clear" w:color="auto" w:fill="auto"/>
            <w:noWrap/>
          </w:tcPr>
          <w:p w14:paraId="4D659CD4" w14:textId="77777777" w:rsidR="00A013FD" w:rsidRPr="006F5DD4" w:rsidRDefault="00A013FD" w:rsidP="00A66F9A">
            <w:pPr>
              <w:pStyle w:val="Tabletext"/>
              <w:rPr>
                <w:ins w:id="3452" w:author="Ross Norsworthy" w:date="2020-03-19T22:33:00Z"/>
                <w:sz w:val="18"/>
                <w:szCs w:val="18"/>
              </w:rPr>
            </w:pPr>
            <w:ins w:id="3453" w:author="Ross Norsworthy" w:date="2020-03-19T22:33:00Z">
              <w:r w:rsidRPr="006F5DD4">
                <w:rPr>
                  <w:sz w:val="18"/>
                  <w:szCs w:val="18"/>
                </w:rPr>
                <w:t>1792</w:t>
              </w:r>
            </w:ins>
          </w:p>
        </w:tc>
        <w:tc>
          <w:tcPr>
            <w:tcW w:w="309" w:type="pct"/>
            <w:shd w:val="clear" w:color="auto" w:fill="auto"/>
            <w:noWrap/>
          </w:tcPr>
          <w:p w14:paraId="4E3E62C2" w14:textId="77777777" w:rsidR="00A013FD" w:rsidRPr="006F5DD4" w:rsidRDefault="00A013FD" w:rsidP="00A66F9A">
            <w:pPr>
              <w:pStyle w:val="Tabletext"/>
              <w:rPr>
                <w:ins w:id="3454" w:author="Ross Norsworthy" w:date="2020-03-19T22:33:00Z"/>
                <w:sz w:val="18"/>
                <w:szCs w:val="18"/>
              </w:rPr>
            </w:pPr>
            <w:ins w:id="3455" w:author="Ross Norsworthy" w:date="2020-03-19T22:33:00Z">
              <w:r w:rsidRPr="006F5DD4">
                <w:rPr>
                  <w:sz w:val="18"/>
                  <w:szCs w:val="18"/>
                </w:rPr>
                <w:t>2688</w:t>
              </w:r>
            </w:ins>
          </w:p>
        </w:tc>
        <w:tc>
          <w:tcPr>
            <w:tcW w:w="354" w:type="pct"/>
            <w:shd w:val="clear" w:color="auto" w:fill="auto"/>
            <w:noWrap/>
          </w:tcPr>
          <w:p w14:paraId="4A5F8770" w14:textId="77777777" w:rsidR="00A013FD" w:rsidRPr="006F5DD4" w:rsidRDefault="00A013FD" w:rsidP="00A66F9A">
            <w:pPr>
              <w:pStyle w:val="Tabletext"/>
              <w:rPr>
                <w:ins w:id="3456" w:author="Ross Norsworthy" w:date="2020-03-19T22:33:00Z"/>
                <w:sz w:val="18"/>
                <w:szCs w:val="18"/>
              </w:rPr>
            </w:pPr>
            <w:ins w:id="3457" w:author="Ross Norsworthy" w:date="2020-03-19T22:33:00Z">
              <w:r w:rsidRPr="006F5DD4">
                <w:rPr>
                  <w:sz w:val="18"/>
                  <w:szCs w:val="18"/>
                </w:rPr>
                <w:t>3584</w:t>
              </w:r>
            </w:ins>
          </w:p>
        </w:tc>
        <w:tc>
          <w:tcPr>
            <w:tcW w:w="265" w:type="pct"/>
            <w:shd w:val="clear" w:color="auto" w:fill="auto"/>
            <w:noWrap/>
          </w:tcPr>
          <w:p w14:paraId="4DDBC128" w14:textId="77777777" w:rsidR="00A013FD" w:rsidRPr="006F5DD4" w:rsidRDefault="00A013FD" w:rsidP="00A66F9A">
            <w:pPr>
              <w:pStyle w:val="Tabletext"/>
              <w:rPr>
                <w:ins w:id="3458" w:author="Ross Norsworthy" w:date="2020-03-19T22:33:00Z"/>
                <w:sz w:val="18"/>
                <w:szCs w:val="18"/>
              </w:rPr>
            </w:pPr>
            <w:ins w:id="3459" w:author="Ross Norsworthy" w:date="2020-03-19T22:33:00Z">
              <w:r w:rsidRPr="006F5DD4">
                <w:rPr>
                  <w:sz w:val="18"/>
                  <w:szCs w:val="18"/>
                </w:rPr>
                <w:t>3744</w:t>
              </w:r>
            </w:ins>
          </w:p>
        </w:tc>
        <w:tc>
          <w:tcPr>
            <w:tcW w:w="264" w:type="pct"/>
            <w:vMerge/>
            <w:shd w:val="clear" w:color="auto" w:fill="auto"/>
          </w:tcPr>
          <w:p w14:paraId="028E03D6" w14:textId="77777777" w:rsidR="00A013FD" w:rsidRPr="006F5DD4" w:rsidRDefault="00A013FD" w:rsidP="00A66F9A">
            <w:pPr>
              <w:pStyle w:val="Tabletext"/>
              <w:rPr>
                <w:ins w:id="3460" w:author="Ross Norsworthy" w:date="2020-03-19T22:33:00Z"/>
                <w:sz w:val="18"/>
                <w:szCs w:val="18"/>
              </w:rPr>
            </w:pPr>
          </w:p>
        </w:tc>
        <w:tc>
          <w:tcPr>
            <w:tcW w:w="309" w:type="pct"/>
            <w:shd w:val="clear" w:color="auto" w:fill="auto"/>
            <w:noWrap/>
          </w:tcPr>
          <w:p w14:paraId="1D35D63A" w14:textId="77777777" w:rsidR="00A013FD" w:rsidRPr="006F5DD4" w:rsidRDefault="00A013FD" w:rsidP="00A66F9A">
            <w:pPr>
              <w:pStyle w:val="Tabletext"/>
              <w:rPr>
                <w:ins w:id="3461" w:author="Ross Norsworthy" w:date="2020-03-19T22:33:00Z"/>
                <w:sz w:val="18"/>
                <w:szCs w:val="18"/>
              </w:rPr>
            </w:pPr>
            <w:ins w:id="3462" w:author="Ross Norsworthy" w:date="2020-03-19T22:33:00Z">
              <w:r w:rsidRPr="006F5DD4">
                <w:rPr>
                  <w:sz w:val="18"/>
                  <w:szCs w:val="18"/>
                </w:rPr>
                <w:t>5376</w:t>
              </w:r>
            </w:ins>
          </w:p>
        </w:tc>
        <w:tc>
          <w:tcPr>
            <w:tcW w:w="271" w:type="pct"/>
            <w:vMerge/>
            <w:shd w:val="clear" w:color="auto" w:fill="auto"/>
          </w:tcPr>
          <w:p w14:paraId="35682C5D" w14:textId="77777777" w:rsidR="00A013FD" w:rsidRPr="006F5DD4" w:rsidRDefault="00A013FD" w:rsidP="00A66F9A">
            <w:pPr>
              <w:pStyle w:val="Tabletext"/>
              <w:rPr>
                <w:ins w:id="3463" w:author="Ross Norsworthy" w:date="2020-03-19T22:33:00Z"/>
                <w:sz w:val="18"/>
                <w:szCs w:val="18"/>
              </w:rPr>
            </w:pPr>
          </w:p>
        </w:tc>
        <w:tc>
          <w:tcPr>
            <w:tcW w:w="311" w:type="pct"/>
            <w:shd w:val="clear" w:color="auto" w:fill="auto"/>
            <w:noWrap/>
          </w:tcPr>
          <w:p w14:paraId="787ACC97" w14:textId="77777777" w:rsidR="00A013FD" w:rsidRPr="006F5DD4" w:rsidRDefault="00A013FD" w:rsidP="00A66F9A">
            <w:pPr>
              <w:pStyle w:val="Tabletext"/>
              <w:rPr>
                <w:ins w:id="3464" w:author="Ross Norsworthy" w:date="2020-03-19T22:33:00Z"/>
                <w:sz w:val="18"/>
                <w:szCs w:val="18"/>
              </w:rPr>
            </w:pPr>
            <w:ins w:id="3465" w:author="Ross Norsworthy" w:date="2020-03-19T22:33:00Z">
              <w:r w:rsidRPr="006F5DD4">
                <w:rPr>
                  <w:sz w:val="18"/>
                  <w:szCs w:val="18"/>
                </w:rPr>
                <w:t>7488</w:t>
              </w:r>
            </w:ins>
          </w:p>
        </w:tc>
        <w:tc>
          <w:tcPr>
            <w:tcW w:w="404" w:type="pct"/>
            <w:shd w:val="clear" w:color="auto" w:fill="auto"/>
            <w:noWrap/>
          </w:tcPr>
          <w:p w14:paraId="1A07B0C6" w14:textId="77777777" w:rsidR="00A013FD" w:rsidRPr="006F5DD4" w:rsidRDefault="00A013FD" w:rsidP="00A66F9A">
            <w:pPr>
              <w:pStyle w:val="Tabletext"/>
              <w:rPr>
                <w:ins w:id="3466" w:author="Ross Norsworthy" w:date="2020-03-19T22:33:00Z"/>
                <w:sz w:val="18"/>
                <w:szCs w:val="18"/>
              </w:rPr>
            </w:pPr>
            <w:ins w:id="3467" w:author="Ross Norsworthy" w:date="2020-03-19T22:33:00Z">
              <w:r w:rsidRPr="006F5DD4">
                <w:rPr>
                  <w:sz w:val="18"/>
                  <w:szCs w:val="18"/>
                </w:rPr>
                <w:t>bits</w:t>
              </w:r>
            </w:ins>
          </w:p>
        </w:tc>
      </w:tr>
      <w:tr w:rsidR="00A013FD" w:rsidRPr="00A013FD" w14:paraId="651C9517" w14:textId="77777777" w:rsidTr="00852295">
        <w:trPr>
          <w:trHeight w:val="300"/>
          <w:jc w:val="center"/>
          <w:ins w:id="3468" w:author="Ross Norsworthy" w:date="2020-03-19T22:33:00Z"/>
        </w:trPr>
        <w:tc>
          <w:tcPr>
            <w:tcW w:w="748" w:type="pct"/>
            <w:shd w:val="clear" w:color="auto" w:fill="auto"/>
            <w:noWrap/>
          </w:tcPr>
          <w:p w14:paraId="30941A74" w14:textId="77777777" w:rsidR="00A013FD" w:rsidRPr="006F5DD4" w:rsidRDefault="00A013FD" w:rsidP="00A66F9A">
            <w:pPr>
              <w:pStyle w:val="Tabletext"/>
              <w:rPr>
                <w:ins w:id="3469" w:author="Ross Norsworthy" w:date="2020-03-19T22:33:00Z"/>
                <w:sz w:val="18"/>
                <w:szCs w:val="18"/>
              </w:rPr>
            </w:pPr>
            <w:ins w:id="3470" w:author="Ross Norsworthy" w:date="2020-03-19T22:33:00Z">
              <w:r w:rsidRPr="006F5DD4">
                <w:rPr>
                  <w:sz w:val="18"/>
                  <w:szCs w:val="18"/>
                </w:rPr>
                <w:t>FEC output bits</w:t>
              </w:r>
            </w:ins>
          </w:p>
        </w:tc>
        <w:tc>
          <w:tcPr>
            <w:tcW w:w="264" w:type="pct"/>
            <w:shd w:val="clear" w:color="auto" w:fill="auto"/>
            <w:noWrap/>
          </w:tcPr>
          <w:p w14:paraId="3CC7AD88" w14:textId="77777777" w:rsidR="00A013FD" w:rsidRPr="006F5DD4" w:rsidRDefault="00A013FD" w:rsidP="00A66F9A">
            <w:pPr>
              <w:pStyle w:val="Tabletext"/>
              <w:rPr>
                <w:ins w:id="3471" w:author="Ross Norsworthy" w:date="2020-03-19T22:33:00Z"/>
                <w:sz w:val="18"/>
                <w:szCs w:val="18"/>
              </w:rPr>
            </w:pPr>
            <w:ins w:id="3472" w:author="Ross Norsworthy" w:date="2020-03-19T22:33:00Z">
              <w:r w:rsidRPr="006F5DD4">
                <w:rPr>
                  <w:sz w:val="18"/>
                  <w:szCs w:val="18"/>
                </w:rPr>
                <w:t>432</w:t>
              </w:r>
            </w:ins>
          </w:p>
        </w:tc>
        <w:tc>
          <w:tcPr>
            <w:tcW w:w="265" w:type="pct"/>
            <w:vMerge/>
            <w:shd w:val="clear" w:color="auto" w:fill="auto"/>
          </w:tcPr>
          <w:p w14:paraId="535908A1" w14:textId="77777777" w:rsidR="00A013FD" w:rsidRPr="006F5DD4" w:rsidRDefault="00A013FD" w:rsidP="00A66F9A">
            <w:pPr>
              <w:pStyle w:val="Tabletext"/>
              <w:rPr>
                <w:ins w:id="3473" w:author="Ross Norsworthy" w:date="2020-03-19T22:33:00Z"/>
                <w:sz w:val="18"/>
                <w:szCs w:val="18"/>
              </w:rPr>
            </w:pPr>
          </w:p>
        </w:tc>
        <w:tc>
          <w:tcPr>
            <w:tcW w:w="265" w:type="pct"/>
            <w:shd w:val="clear" w:color="auto" w:fill="auto"/>
            <w:noWrap/>
          </w:tcPr>
          <w:p w14:paraId="19ACFA9B" w14:textId="77777777" w:rsidR="00A013FD" w:rsidRPr="006F5DD4" w:rsidRDefault="00A013FD" w:rsidP="00A66F9A">
            <w:pPr>
              <w:pStyle w:val="Tabletext"/>
              <w:rPr>
                <w:ins w:id="3474" w:author="Ross Norsworthy" w:date="2020-03-19T22:33:00Z"/>
                <w:sz w:val="18"/>
                <w:szCs w:val="18"/>
              </w:rPr>
            </w:pPr>
            <w:ins w:id="3475" w:author="Ross Norsworthy" w:date="2020-03-19T22:33:00Z">
              <w:r w:rsidRPr="006F5DD4">
                <w:rPr>
                  <w:sz w:val="18"/>
                  <w:szCs w:val="18"/>
                </w:rPr>
                <w:t>972</w:t>
              </w:r>
            </w:ins>
          </w:p>
        </w:tc>
        <w:tc>
          <w:tcPr>
            <w:tcW w:w="265" w:type="pct"/>
            <w:vMerge/>
            <w:shd w:val="clear" w:color="auto" w:fill="auto"/>
          </w:tcPr>
          <w:p w14:paraId="1C16D84A" w14:textId="77777777" w:rsidR="00A013FD" w:rsidRPr="006F5DD4" w:rsidRDefault="00A013FD" w:rsidP="00A66F9A">
            <w:pPr>
              <w:pStyle w:val="Tabletext"/>
              <w:rPr>
                <w:ins w:id="3476" w:author="Ross Norsworthy" w:date="2020-03-19T22:33:00Z"/>
                <w:sz w:val="18"/>
                <w:szCs w:val="18"/>
              </w:rPr>
            </w:pPr>
          </w:p>
        </w:tc>
        <w:tc>
          <w:tcPr>
            <w:tcW w:w="397" w:type="pct"/>
            <w:shd w:val="clear" w:color="auto" w:fill="auto"/>
            <w:noWrap/>
          </w:tcPr>
          <w:p w14:paraId="33744967" w14:textId="77777777" w:rsidR="00A013FD" w:rsidRPr="006F5DD4" w:rsidRDefault="00A013FD" w:rsidP="00A66F9A">
            <w:pPr>
              <w:pStyle w:val="Tabletext"/>
              <w:rPr>
                <w:ins w:id="3477" w:author="Ross Norsworthy" w:date="2020-03-19T22:33:00Z"/>
                <w:sz w:val="18"/>
                <w:szCs w:val="18"/>
              </w:rPr>
            </w:pPr>
            <w:ins w:id="3478" w:author="Ross Norsworthy" w:date="2020-03-19T22:33:00Z">
              <w:r w:rsidRPr="006F5DD4">
                <w:rPr>
                  <w:sz w:val="18"/>
                  <w:szCs w:val="18"/>
                </w:rPr>
                <w:t>1296</w:t>
              </w:r>
            </w:ins>
          </w:p>
        </w:tc>
        <w:tc>
          <w:tcPr>
            <w:tcW w:w="309" w:type="pct"/>
            <w:shd w:val="clear" w:color="auto" w:fill="auto"/>
            <w:noWrap/>
          </w:tcPr>
          <w:p w14:paraId="0F30C8F1" w14:textId="77777777" w:rsidR="00A013FD" w:rsidRPr="006F5DD4" w:rsidRDefault="00A013FD" w:rsidP="00A66F9A">
            <w:pPr>
              <w:pStyle w:val="Tabletext"/>
              <w:rPr>
                <w:ins w:id="3479" w:author="Ross Norsworthy" w:date="2020-03-19T22:33:00Z"/>
                <w:sz w:val="18"/>
                <w:szCs w:val="18"/>
              </w:rPr>
            </w:pPr>
            <w:ins w:id="3480" w:author="Ross Norsworthy" w:date="2020-03-19T22:33:00Z">
              <w:r w:rsidRPr="006F5DD4">
                <w:rPr>
                  <w:sz w:val="18"/>
                  <w:szCs w:val="18"/>
                </w:rPr>
                <w:t>896</w:t>
              </w:r>
            </w:ins>
          </w:p>
        </w:tc>
        <w:tc>
          <w:tcPr>
            <w:tcW w:w="309" w:type="pct"/>
            <w:shd w:val="clear" w:color="auto" w:fill="auto"/>
            <w:noWrap/>
          </w:tcPr>
          <w:p w14:paraId="5D9974D4" w14:textId="77777777" w:rsidR="00A013FD" w:rsidRPr="006F5DD4" w:rsidRDefault="00A013FD" w:rsidP="00A66F9A">
            <w:pPr>
              <w:pStyle w:val="Tabletext"/>
              <w:rPr>
                <w:ins w:id="3481" w:author="Ross Norsworthy" w:date="2020-03-19T22:33:00Z"/>
                <w:sz w:val="18"/>
                <w:szCs w:val="18"/>
              </w:rPr>
            </w:pPr>
            <w:ins w:id="3482" w:author="Ross Norsworthy" w:date="2020-03-19T22:33:00Z">
              <w:r w:rsidRPr="006F5DD4">
                <w:rPr>
                  <w:sz w:val="18"/>
                  <w:szCs w:val="18"/>
                </w:rPr>
                <w:t>2016</w:t>
              </w:r>
            </w:ins>
          </w:p>
        </w:tc>
        <w:tc>
          <w:tcPr>
            <w:tcW w:w="354" w:type="pct"/>
            <w:shd w:val="clear" w:color="auto" w:fill="auto"/>
            <w:noWrap/>
          </w:tcPr>
          <w:p w14:paraId="6323DA75" w14:textId="77777777" w:rsidR="00A013FD" w:rsidRPr="006F5DD4" w:rsidRDefault="00A013FD" w:rsidP="00A66F9A">
            <w:pPr>
              <w:pStyle w:val="Tabletext"/>
              <w:rPr>
                <w:ins w:id="3483" w:author="Ross Norsworthy" w:date="2020-03-19T22:33:00Z"/>
                <w:sz w:val="18"/>
                <w:szCs w:val="18"/>
              </w:rPr>
            </w:pPr>
            <w:ins w:id="3484" w:author="Ross Norsworthy" w:date="2020-03-19T22:33:00Z">
              <w:r w:rsidRPr="006F5DD4">
                <w:rPr>
                  <w:sz w:val="18"/>
                  <w:szCs w:val="18"/>
                </w:rPr>
                <w:t>2688</w:t>
              </w:r>
            </w:ins>
          </w:p>
        </w:tc>
        <w:tc>
          <w:tcPr>
            <w:tcW w:w="265" w:type="pct"/>
            <w:shd w:val="clear" w:color="auto" w:fill="auto"/>
            <w:noWrap/>
          </w:tcPr>
          <w:p w14:paraId="7180947D" w14:textId="77777777" w:rsidR="00A013FD" w:rsidRPr="006F5DD4" w:rsidRDefault="00A013FD" w:rsidP="00A66F9A">
            <w:pPr>
              <w:pStyle w:val="Tabletext"/>
              <w:rPr>
                <w:ins w:id="3485" w:author="Ross Norsworthy" w:date="2020-03-19T22:33:00Z"/>
                <w:sz w:val="18"/>
                <w:szCs w:val="18"/>
              </w:rPr>
            </w:pPr>
            <w:ins w:id="3486" w:author="Ross Norsworthy" w:date="2020-03-19T22:33:00Z">
              <w:r w:rsidRPr="006F5DD4">
                <w:rPr>
                  <w:sz w:val="18"/>
                  <w:szCs w:val="18"/>
                </w:rPr>
                <w:t>1872</w:t>
              </w:r>
            </w:ins>
          </w:p>
        </w:tc>
        <w:tc>
          <w:tcPr>
            <w:tcW w:w="264" w:type="pct"/>
            <w:vMerge/>
            <w:shd w:val="clear" w:color="auto" w:fill="auto"/>
          </w:tcPr>
          <w:p w14:paraId="6CCD8561" w14:textId="77777777" w:rsidR="00A013FD" w:rsidRPr="006F5DD4" w:rsidRDefault="00A013FD" w:rsidP="00A66F9A">
            <w:pPr>
              <w:pStyle w:val="Tabletext"/>
              <w:rPr>
                <w:ins w:id="3487" w:author="Ross Norsworthy" w:date="2020-03-19T22:33:00Z"/>
                <w:sz w:val="18"/>
                <w:szCs w:val="18"/>
              </w:rPr>
            </w:pPr>
          </w:p>
        </w:tc>
        <w:tc>
          <w:tcPr>
            <w:tcW w:w="309" w:type="pct"/>
            <w:shd w:val="clear" w:color="auto" w:fill="auto"/>
            <w:noWrap/>
          </w:tcPr>
          <w:p w14:paraId="2382D1C0" w14:textId="77777777" w:rsidR="00A013FD" w:rsidRPr="006F5DD4" w:rsidRDefault="00A013FD" w:rsidP="00A66F9A">
            <w:pPr>
              <w:pStyle w:val="Tabletext"/>
              <w:rPr>
                <w:ins w:id="3488" w:author="Ross Norsworthy" w:date="2020-03-19T22:33:00Z"/>
                <w:sz w:val="18"/>
                <w:szCs w:val="18"/>
              </w:rPr>
            </w:pPr>
            <w:ins w:id="3489" w:author="Ross Norsworthy" w:date="2020-03-19T22:33:00Z">
              <w:r w:rsidRPr="006F5DD4">
                <w:rPr>
                  <w:sz w:val="18"/>
                  <w:szCs w:val="18"/>
                </w:rPr>
                <w:t>4032</w:t>
              </w:r>
            </w:ins>
          </w:p>
        </w:tc>
        <w:tc>
          <w:tcPr>
            <w:tcW w:w="271" w:type="pct"/>
            <w:vMerge/>
            <w:shd w:val="clear" w:color="auto" w:fill="auto"/>
          </w:tcPr>
          <w:p w14:paraId="6CB581CC" w14:textId="77777777" w:rsidR="00A013FD" w:rsidRPr="006F5DD4" w:rsidRDefault="00A013FD" w:rsidP="00A66F9A">
            <w:pPr>
              <w:pStyle w:val="Tabletext"/>
              <w:rPr>
                <w:ins w:id="3490" w:author="Ross Norsworthy" w:date="2020-03-19T22:33:00Z"/>
                <w:sz w:val="18"/>
                <w:szCs w:val="18"/>
              </w:rPr>
            </w:pPr>
          </w:p>
        </w:tc>
        <w:tc>
          <w:tcPr>
            <w:tcW w:w="311" w:type="pct"/>
            <w:shd w:val="clear" w:color="auto" w:fill="auto"/>
            <w:noWrap/>
          </w:tcPr>
          <w:p w14:paraId="0A416127" w14:textId="77777777" w:rsidR="00A013FD" w:rsidRPr="006F5DD4" w:rsidRDefault="00A013FD" w:rsidP="00A66F9A">
            <w:pPr>
              <w:pStyle w:val="Tabletext"/>
              <w:rPr>
                <w:ins w:id="3491" w:author="Ross Norsworthy" w:date="2020-03-19T22:33:00Z"/>
                <w:sz w:val="18"/>
                <w:szCs w:val="18"/>
              </w:rPr>
            </w:pPr>
            <w:ins w:id="3492" w:author="Ross Norsworthy" w:date="2020-03-19T22:33:00Z">
              <w:r w:rsidRPr="006F5DD4">
                <w:rPr>
                  <w:sz w:val="18"/>
                  <w:szCs w:val="18"/>
                </w:rPr>
                <w:t>5616</w:t>
              </w:r>
            </w:ins>
          </w:p>
        </w:tc>
        <w:tc>
          <w:tcPr>
            <w:tcW w:w="404" w:type="pct"/>
            <w:shd w:val="clear" w:color="auto" w:fill="auto"/>
            <w:noWrap/>
          </w:tcPr>
          <w:p w14:paraId="0938DA55" w14:textId="77777777" w:rsidR="00A013FD" w:rsidRPr="006F5DD4" w:rsidRDefault="00A013FD" w:rsidP="00A66F9A">
            <w:pPr>
              <w:pStyle w:val="Tabletext"/>
              <w:rPr>
                <w:ins w:id="3493" w:author="Ross Norsworthy" w:date="2020-03-19T22:33:00Z"/>
                <w:sz w:val="18"/>
                <w:szCs w:val="18"/>
              </w:rPr>
            </w:pPr>
            <w:ins w:id="3494" w:author="Ross Norsworthy" w:date="2020-03-19T22:33:00Z">
              <w:r w:rsidRPr="006F5DD4">
                <w:rPr>
                  <w:sz w:val="18"/>
                  <w:szCs w:val="18"/>
                </w:rPr>
                <w:t>bits</w:t>
              </w:r>
            </w:ins>
          </w:p>
        </w:tc>
      </w:tr>
      <w:tr w:rsidR="00A013FD" w:rsidRPr="00A013FD" w14:paraId="50C430A4" w14:textId="77777777" w:rsidTr="00852295">
        <w:trPr>
          <w:trHeight w:val="300"/>
          <w:jc w:val="center"/>
          <w:ins w:id="3495" w:author="Ross Norsworthy" w:date="2020-03-19T22:33:00Z"/>
        </w:trPr>
        <w:tc>
          <w:tcPr>
            <w:tcW w:w="748" w:type="pct"/>
            <w:shd w:val="clear" w:color="auto" w:fill="auto"/>
            <w:noWrap/>
          </w:tcPr>
          <w:p w14:paraId="149085A0" w14:textId="77777777" w:rsidR="00A013FD" w:rsidRPr="006F5DD4" w:rsidRDefault="00A013FD" w:rsidP="00A66F9A">
            <w:pPr>
              <w:pStyle w:val="Tabletext"/>
              <w:rPr>
                <w:ins w:id="3496" w:author="Ross Norsworthy" w:date="2020-03-19T22:33:00Z"/>
                <w:sz w:val="18"/>
                <w:szCs w:val="18"/>
              </w:rPr>
            </w:pPr>
            <w:ins w:id="3497" w:author="Ross Norsworthy" w:date="2020-03-19T22:33:00Z">
              <w:r w:rsidRPr="006F5DD4">
                <w:rPr>
                  <w:sz w:val="18"/>
                  <w:szCs w:val="18"/>
                </w:rPr>
                <w:t>FEC output bytes</w:t>
              </w:r>
            </w:ins>
          </w:p>
        </w:tc>
        <w:tc>
          <w:tcPr>
            <w:tcW w:w="264" w:type="pct"/>
            <w:shd w:val="clear" w:color="auto" w:fill="auto"/>
            <w:noWrap/>
          </w:tcPr>
          <w:p w14:paraId="0762FEAE" w14:textId="77777777" w:rsidR="00A013FD" w:rsidRPr="006F5DD4" w:rsidRDefault="00A013FD" w:rsidP="00A66F9A">
            <w:pPr>
              <w:pStyle w:val="Tabletext"/>
              <w:rPr>
                <w:ins w:id="3498" w:author="Ross Norsworthy" w:date="2020-03-19T22:33:00Z"/>
                <w:sz w:val="18"/>
                <w:szCs w:val="18"/>
              </w:rPr>
            </w:pPr>
            <w:ins w:id="3499" w:author="Ross Norsworthy" w:date="2020-03-19T22:33:00Z">
              <w:r w:rsidRPr="006F5DD4">
                <w:rPr>
                  <w:sz w:val="18"/>
                  <w:szCs w:val="18"/>
                </w:rPr>
                <w:t>54</w:t>
              </w:r>
            </w:ins>
          </w:p>
        </w:tc>
        <w:tc>
          <w:tcPr>
            <w:tcW w:w="265" w:type="pct"/>
            <w:vMerge/>
            <w:shd w:val="clear" w:color="auto" w:fill="auto"/>
          </w:tcPr>
          <w:p w14:paraId="7BD10B7C" w14:textId="77777777" w:rsidR="00A013FD" w:rsidRPr="006F5DD4" w:rsidRDefault="00A013FD" w:rsidP="00A66F9A">
            <w:pPr>
              <w:pStyle w:val="Tabletext"/>
              <w:rPr>
                <w:ins w:id="3500" w:author="Ross Norsworthy" w:date="2020-03-19T22:33:00Z"/>
                <w:sz w:val="18"/>
                <w:szCs w:val="18"/>
              </w:rPr>
            </w:pPr>
          </w:p>
        </w:tc>
        <w:tc>
          <w:tcPr>
            <w:tcW w:w="265" w:type="pct"/>
            <w:shd w:val="clear" w:color="auto" w:fill="auto"/>
            <w:noWrap/>
          </w:tcPr>
          <w:p w14:paraId="1DB28FAE" w14:textId="77777777" w:rsidR="00A013FD" w:rsidRPr="006F5DD4" w:rsidRDefault="00A013FD" w:rsidP="00A66F9A">
            <w:pPr>
              <w:pStyle w:val="Tabletext"/>
              <w:rPr>
                <w:ins w:id="3501" w:author="Ross Norsworthy" w:date="2020-03-19T22:33:00Z"/>
                <w:sz w:val="18"/>
                <w:szCs w:val="18"/>
              </w:rPr>
            </w:pPr>
            <w:ins w:id="3502" w:author="Ross Norsworthy" w:date="2020-03-19T22:33:00Z">
              <w:r w:rsidRPr="006F5DD4">
                <w:rPr>
                  <w:sz w:val="18"/>
                  <w:szCs w:val="18"/>
                </w:rPr>
                <w:t>121</w:t>
              </w:r>
            </w:ins>
          </w:p>
        </w:tc>
        <w:tc>
          <w:tcPr>
            <w:tcW w:w="265" w:type="pct"/>
            <w:vMerge/>
            <w:shd w:val="clear" w:color="auto" w:fill="auto"/>
          </w:tcPr>
          <w:p w14:paraId="663ED4F5" w14:textId="77777777" w:rsidR="00A013FD" w:rsidRPr="006F5DD4" w:rsidRDefault="00A013FD" w:rsidP="00A66F9A">
            <w:pPr>
              <w:pStyle w:val="Tabletext"/>
              <w:rPr>
                <w:ins w:id="3503" w:author="Ross Norsworthy" w:date="2020-03-19T22:33:00Z"/>
                <w:sz w:val="18"/>
                <w:szCs w:val="18"/>
              </w:rPr>
            </w:pPr>
          </w:p>
        </w:tc>
        <w:tc>
          <w:tcPr>
            <w:tcW w:w="397" w:type="pct"/>
            <w:shd w:val="clear" w:color="auto" w:fill="auto"/>
            <w:noWrap/>
          </w:tcPr>
          <w:p w14:paraId="137CB78A" w14:textId="77777777" w:rsidR="00A013FD" w:rsidRPr="006F5DD4" w:rsidRDefault="00A013FD" w:rsidP="00A66F9A">
            <w:pPr>
              <w:pStyle w:val="Tabletext"/>
              <w:rPr>
                <w:ins w:id="3504" w:author="Ross Norsworthy" w:date="2020-03-19T22:33:00Z"/>
                <w:sz w:val="18"/>
                <w:szCs w:val="18"/>
              </w:rPr>
            </w:pPr>
            <w:ins w:id="3505" w:author="Ross Norsworthy" w:date="2020-03-19T22:33:00Z">
              <w:r w:rsidRPr="006F5DD4">
                <w:rPr>
                  <w:sz w:val="18"/>
                  <w:szCs w:val="18"/>
                </w:rPr>
                <w:t>162</w:t>
              </w:r>
            </w:ins>
          </w:p>
        </w:tc>
        <w:tc>
          <w:tcPr>
            <w:tcW w:w="309" w:type="pct"/>
            <w:shd w:val="clear" w:color="auto" w:fill="auto"/>
            <w:noWrap/>
          </w:tcPr>
          <w:p w14:paraId="3299D844" w14:textId="77777777" w:rsidR="00A013FD" w:rsidRPr="006F5DD4" w:rsidRDefault="00A013FD" w:rsidP="00A66F9A">
            <w:pPr>
              <w:pStyle w:val="Tabletext"/>
              <w:rPr>
                <w:ins w:id="3506" w:author="Ross Norsworthy" w:date="2020-03-19T22:33:00Z"/>
                <w:sz w:val="18"/>
                <w:szCs w:val="18"/>
              </w:rPr>
            </w:pPr>
            <w:ins w:id="3507" w:author="Ross Norsworthy" w:date="2020-03-19T22:33:00Z">
              <w:r w:rsidRPr="006F5DD4">
                <w:rPr>
                  <w:sz w:val="18"/>
                  <w:szCs w:val="18"/>
                </w:rPr>
                <w:t>112</w:t>
              </w:r>
            </w:ins>
          </w:p>
        </w:tc>
        <w:tc>
          <w:tcPr>
            <w:tcW w:w="309" w:type="pct"/>
            <w:shd w:val="clear" w:color="auto" w:fill="auto"/>
            <w:noWrap/>
          </w:tcPr>
          <w:p w14:paraId="530A65D8" w14:textId="77777777" w:rsidR="00A013FD" w:rsidRPr="006F5DD4" w:rsidRDefault="00A013FD" w:rsidP="00A66F9A">
            <w:pPr>
              <w:pStyle w:val="Tabletext"/>
              <w:rPr>
                <w:ins w:id="3508" w:author="Ross Norsworthy" w:date="2020-03-19T22:33:00Z"/>
                <w:sz w:val="18"/>
                <w:szCs w:val="18"/>
              </w:rPr>
            </w:pPr>
            <w:ins w:id="3509" w:author="Ross Norsworthy" w:date="2020-03-19T22:33:00Z">
              <w:r w:rsidRPr="006F5DD4">
                <w:rPr>
                  <w:sz w:val="18"/>
                  <w:szCs w:val="18"/>
                </w:rPr>
                <w:t>252</w:t>
              </w:r>
            </w:ins>
          </w:p>
        </w:tc>
        <w:tc>
          <w:tcPr>
            <w:tcW w:w="354" w:type="pct"/>
            <w:shd w:val="clear" w:color="auto" w:fill="auto"/>
            <w:noWrap/>
          </w:tcPr>
          <w:p w14:paraId="50F1F1B3" w14:textId="77777777" w:rsidR="00A013FD" w:rsidRPr="006F5DD4" w:rsidRDefault="00A013FD" w:rsidP="00A66F9A">
            <w:pPr>
              <w:pStyle w:val="Tabletext"/>
              <w:rPr>
                <w:ins w:id="3510" w:author="Ross Norsworthy" w:date="2020-03-19T22:33:00Z"/>
                <w:sz w:val="18"/>
                <w:szCs w:val="18"/>
              </w:rPr>
            </w:pPr>
            <w:ins w:id="3511" w:author="Ross Norsworthy" w:date="2020-03-19T22:33:00Z">
              <w:r w:rsidRPr="006F5DD4">
                <w:rPr>
                  <w:sz w:val="18"/>
                  <w:szCs w:val="18"/>
                </w:rPr>
                <w:t>336</w:t>
              </w:r>
            </w:ins>
          </w:p>
        </w:tc>
        <w:tc>
          <w:tcPr>
            <w:tcW w:w="265" w:type="pct"/>
            <w:shd w:val="clear" w:color="auto" w:fill="auto"/>
            <w:noWrap/>
          </w:tcPr>
          <w:p w14:paraId="6CD23EE2" w14:textId="77777777" w:rsidR="00A013FD" w:rsidRPr="006F5DD4" w:rsidRDefault="00A013FD" w:rsidP="00A66F9A">
            <w:pPr>
              <w:pStyle w:val="Tabletext"/>
              <w:rPr>
                <w:ins w:id="3512" w:author="Ross Norsworthy" w:date="2020-03-19T22:33:00Z"/>
                <w:sz w:val="18"/>
                <w:szCs w:val="18"/>
              </w:rPr>
            </w:pPr>
            <w:ins w:id="3513" w:author="Ross Norsworthy" w:date="2020-03-19T22:33:00Z">
              <w:r w:rsidRPr="006F5DD4">
                <w:rPr>
                  <w:sz w:val="18"/>
                  <w:szCs w:val="18"/>
                </w:rPr>
                <w:t>234</w:t>
              </w:r>
            </w:ins>
          </w:p>
        </w:tc>
        <w:tc>
          <w:tcPr>
            <w:tcW w:w="264" w:type="pct"/>
            <w:vMerge/>
            <w:shd w:val="clear" w:color="auto" w:fill="auto"/>
          </w:tcPr>
          <w:p w14:paraId="58C362A7" w14:textId="77777777" w:rsidR="00A013FD" w:rsidRPr="006F5DD4" w:rsidRDefault="00A013FD" w:rsidP="00A66F9A">
            <w:pPr>
              <w:pStyle w:val="Tabletext"/>
              <w:rPr>
                <w:ins w:id="3514" w:author="Ross Norsworthy" w:date="2020-03-19T22:33:00Z"/>
                <w:sz w:val="18"/>
                <w:szCs w:val="18"/>
              </w:rPr>
            </w:pPr>
          </w:p>
        </w:tc>
        <w:tc>
          <w:tcPr>
            <w:tcW w:w="309" w:type="pct"/>
            <w:shd w:val="clear" w:color="auto" w:fill="auto"/>
            <w:noWrap/>
          </w:tcPr>
          <w:p w14:paraId="5AAC98ED" w14:textId="77777777" w:rsidR="00A013FD" w:rsidRPr="006F5DD4" w:rsidRDefault="00A013FD" w:rsidP="00A66F9A">
            <w:pPr>
              <w:pStyle w:val="Tabletext"/>
              <w:rPr>
                <w:ins w:id="3515" w:author="Ross Norsworthy" w:date="2020-03-19T22:33:00Z"/>
                <w:sz w:val="18"/>
                <w:szCs w:val="18"/>
              </w:rPr>
            </w:pPr>
            <w:ins w:id="3516" w:author="Ross Norsworthy" w:date="2020-03-19T22:33:00Z">
              <w:r w:rsidRPr="006F5DD4">
                <w:rPr>
                  <w:sz w:val="18"/>
                  <w:szCs w:val="18"/>
                </w:rPr>
                <w:t>504</w:t>
              </w:r>
            </w:ins>
          </w:p>
        </w:tc>
        <w:tc>
          <w:tcPr>
            <w:tcW w:w="271" w:type="pct"/>
            <w:vMerge/>
            <w:shd w:val="clear" w:color="auto" w:fill="auto"/>
          </w:tcPr>
          <w:p w14:paraId="2A73AA65" w14:textId="77777777" w:rsidR="00A013FD" w:rsidRPr="006F5DD4" w:rsidRDefault="00A013FD" w:rsidP="00A66F9A">
            <w:pPr>
              <w:pStyle w:val="Tabletext"/>
              <w:rPr>
                <w:ins w:id="3517" w:author="Ross Norsworthy" w:date="2020-03-19T22:33:00Z"/>
                <w:sz w:val="18"/>
                <w:szCs w:val="18"/>
              </w:rPr>
            </w:pPr>
          </w:p>
        </w:tc>
        <w:tc>
          <w:tcPr>
            <w:tcW w:w="311" w:type="pct"/>
            <w:shd w:val="clear" w:color="auto" w:fill="auto"/>
            <w:noWrap/>
          </w:tcPr>
          <w:p w14:paraId="325CA68E" w14:textId="77777777" w:rsidR="00A013FD" w:rsidRPr="006F5DD4" w:rsidRDefault="00A013FD" w:rsidP="00A66F9A">
            <w:pPr>
              <w:pStyle w:val="Tabletext"/>
              <w:rPr>
                <w:ins w:id="3518" w:author="Ross Norsworthy" w:date="2020-03-19T22:33:00Z"/>
                <w:sz w:val="18"/>
                <w:szCs w:val="18"/>
              </w:rPr>
            </w:pPr>
            <w:ins w:id="3519" w:author="Ross Norsworthy" w:date="2020-03-19T22:33:00Z">
              <w:r w:rsidRPr="006F5DD4">
                <w:rPr>
                  <w:sz w:val="18"/>
                  <w:szCs w:val="18"/>
                </w:rPr>
                <w:t>702</w:t>
              </w:r>
            </w:ins>
          </w:p>
        </w:tc>
        <w:tc>
          <w:tcPr>
            <w:tcW w:w="404" w:type="pct"/>
            <w:shd w:val="clear" w:color="auto" w:fill="auto"/>
            <w:noWrap/>
          </w:tcPr>
          <w:p w14:paraId="276E6277" w14:textId="77777777" w:rsidR="00A013FD" w:rsidRPr="006F5DD4" w:rsidRDefault="00A013FD" w:rsidP="00A66F9A">
            <w:pPr>
              <w:pStyle w:val="Tabletext"/>
              <w:rPr>
                <w:ins w:id="3520" w:author="Ross Norsworthy" w:date="2020-03-19T22:33:00Z"/>
                <w:sz w:val="18"/>
                <w:szCs w:val="18"/>
              </w:rPr>
            </w:pPr>
            <w:ins w:id="3521" w:author="Ross Norsworthy" w:date="2020-03-19T22:33:00Z">
              <w:r w:rsidRPr="006F5DD4">
                <w:rPr>
                  <w:sz w:val="18"/>
                  <w:szCs w:val="18"/>
                </w:rPr>
                <w:t>bytes</w:t>
              </w:r>
            </w:ins>
          </w:p>
        </w:tc>
      </w:tr>
      <w:tr w:rsidR="00A013FD" w:rsidRPr="00A013FD" w14:paraId="4E7AC70D" w14:textId="77777777" w:rsidTr="00852295">
        <w:trPr>
          <w:trHeight w:val="300"/>
          <w:jc w:val="center"/>
          <w:ins w:id="3522" w:author="Ross Norsworthy" w:date="2020-03-19T22:33:00Z"/>
        </w:trPr>
        <w:tc>
          <w:tcPr>
            <w:tcW w:w="748" w:type="pct"/>
            <w:shd w:val="clear" w:color="auto" w:fill="auto"/>
            <w:noWrap/>
          </w:tcPr>
          <w:p w14:paraId="118AF360" w14:textId="77777777" w:rsidR="00A013FD" w:rsidRPr="006F5DD4" w:rsidRDefault="00A013FD" w:rsidP="00A66F9A">
            <w:pPr>
              <w:pStyle w:val="Tabletext"/>
              <w:rPr>
                <w:ins w:id="3523" w:author="Ross Norsworthy" w:date="2020-03-19T22:33:00Z"/>
                <w:sz w:val="18"/>
                <w:szCs w:val="18"/>
              </w:rPr>
            </w:pPr>
            <w:ins w:id="3524" w:author="Ross Norsworthy" w:date="2020-03-19T22:33:00Z">
              <w:r w:rsidRPr="006F5DD4">
                <w:rPr>
                  <w:sz w:val="18"/>
                  <w:szCs w:val="18"/>
                </w:rPr>
                <w:t>FEC rate</w:t>
              </w:r>
            </w:ins>
          </w:p>
        </w:tc>
        <w:tc>
          <w:tcPr>
            <w:tcW w:w="264" w:type="pct"/>
            <w:shd w:val="clear" w:color="auto" w:fill="auto"/>
            <w:noWrap/>
          </w:tcPr>
          <w:p w14:paraId="1AA75DA7" w14:textId="77777777" w:rsidR="00A013FD" w:rsidRPr="006F5DD4" w:rsidRDefault="00A013FD" w:rsidP="00A66F9A">
            <w:pPr>
              <w:pStyle w:val="Tabletext"/>
              <w:rPr>
                <w:ins w:id="3525" w:author="Ross Norsworthy" w:date="2020-03-19T22:33:00Z"/>
                <w:sz w:val="18"/>
                <w:szCs w:val="18"/>
              </w:rPr>
            </w:pPr>
            <w:ins w:id="3526" w:author="Ross Norsworthy" w:date="2020-03-19T22:33:00Z">
              <w:r w:rsidRPr="006F5DD4">
                <w:rPr>
                  <w:sz w:val="18"/>
                  <w:szCs w:val="18"/>
                </w:rPr>
                <w:t>1/2</w:t>
              </w:r>
            </w:ins>
          </w:p>
        </w:tc>
        <w:tc>
          <w:tcPr>
            <w:tcW w:w="265" w:type="pct"/>
            <w:vMerge/>
            <w:shd w:val="clear" w:color="auto" w:fill="auto"/>
          </w:tcPr>
          <w:p w14:paraId="21C096DA" w14:textId="77777777" w:rsidR="00A013FD" w:rsidRPr="006F5DD4" w:rsidRDefault="00A013FD" w:rsidP="00A66F9A">
            <w:pPr>
              <w:pStyle w:val="Tabletext"/>
              <w:rPr>
                <w:ins w:id="3527" w:author="Ross Norsworthy" w:date="2020-03-19T22:33:00Z"/>
                <w:sz w:val="18"/>
                <w:szCs w:val="18"/>
              </w:rPr>
            </w:pPr>
          </w:p>
        </w:tc>
        <w:tc>
          <w:tcPr>
            <w:tcW w:w="265" w:type="pct"/>
            <w:shd w:val="clear" w:color="auto" w:fill="auto"/>
            <w:noWrap/>
          </w:tcPr>
          <w:p w14:paraId="7467F219" w14:textId="77777777" w:rsidR="00A013FD" w:rsidRPr="006F5DD4" w:rsidRDefault="00A013FD" w:rsidP="00A66F9A">
            <w:pPr>
              <w:pStyle w:val="Tabletext"/>
              <w:rPr>
                <w:ins w:id="3528" w:author="Ross Norsworthy" w:date="2020-03-19T22:33:00Z"/>
                <w:sz w:val="18"/>
                <w:szCs w:val="18"/>
              </w:rPr>
            </w:pPr>
            <w:ins w:id="3529" w:author="Ross Norsworthy" w:date="2020-03-19T22:33:00Z">
              <w:r w:rsidRPr="006F5DD4">
                <w:rPr>
                  <w:sz w:val="18"/>
                  <w:szCs w:val="18"/>
                </w:rPr>
                <w:t>3/4</w:t>
              </w:r>
            </w:ins>
          </w:p>
        </w:tc>
        <w:tc>
          <w:tcPr>
            <w:tcW w:w="265" w:type="pct"/>
            <w:vMerge/>
            <w:shd w:val="clear" w:color="auto" w:fill="auto"/>
          </w:tcPr>
          <w:p w14:paraId="52BF9F2B" w14:textId="77777777" w:rsidR="00A013FD" w:rsidRPr="006F5DD4" w:rsidRDefault="00A013FD" w:rsidP="00A66F9A">
            <w:pPr>
              <w:pStyle w:val="Tabletext"/>
              <w:rPr>
                <w:ins w:id="3530" w:author="Ross Norsworthy" w:date="2020-03-19T22:33:00Z"/>
                <w:sz w:val="18"/>
                <w:szCs w:val="18"/>
              </w:rPr>
            </w:pPr>
          </w:p>
        </w:tc>
        <w:tc>
          <w:tcPr>
            <w:tcW w:w="397" w:type="pct"/>
            <w:shd w:val="clear" w:color="auto" w:fill="auto"/>
            <w:noWrap/>
          </w:tcPr>
          <w:p w14:paraId="1C4A18A7" w14:textId="77777777" w:rsidR="00A013FD" w:rsidRPr="006F5DD4" w:rsidRDefault="00A013FD" w:rsidP="00A66F9A">
            <w:pPr>
              <w:pStyle w:val="Tabletext"/>
              <w:rPr>
                <w:ins w:id="3531" w:author="Ross Norsworthy" w:date="2020-03-19T22:33:00Z"/>
                <w:sz w:val="18"/>
                <w:szCs w:val="18"/>
              </w:rPr>
            </w:pPr>
            <w:ins w:id="3532" w:author="Ross Norsworthy" w:date="2020-03-19T22:33:00Z">
              <w:r w:rsidRPr="006F5DD4">
                <w:rPr>
                  <w:sz w:val="18"/>
                  <w:szCs w:val="18"/>
                </w:rPr>
                <w:t>3/4</w:t>
              </w:r>
            </w:ins>
          </w:p>
        </w:tc>
        <w:tc>
          <w:tcPr>
            <w:tcW w:w="309" w:type="pct"/>
            <w:shd w:val="clear" w:color="auto" w:fill="auto"/>
            <w:noWrap/>
          </w:tcPr>
          <w:p w14:paraId="61A084F3" w14:textId="77777777" w:rsidR="00A013FD" w:rsidRPr="006F5DD4" w:rsidRDefault="00A013FD" w:rsidP="00A66F9A">
            <w:pPr>
              <w:pStyle w:val="Tabletext"/>
              <w:rPr>
                <w:ins w:id="3533" w:author="Ross Norsworthy" w:date="2020-03-19T22:33:00Z"/>
                <w:sz w:val="18"/>
                <w:szCs w:val="18"/>
              </w:rPr>
            </w:pPr>
            <w:ins w:id="3534" w:author="Ross Norsworthy" w:date="2020-03-19T22:33:00Z">
              <w:r w:rsidRPr="006F5DD4">
                <w:rPr>
                  <w:sz w:val="18"/>
                  <w:szCs w:val="18"/>
                </w:rPr>
                <w:t>1/2</w:t>
              </w:r>
            </w:ins>
          </w:p>
        </w:tc>
        <w:tc>
          <w:tcPr>
            <w:tcW w:w="309" w:type="pct"/>
            <w:shd w:val="clear" w:color="auto" w:fill="auto"/>
            <w:noWrap/>
          </w:tcPr>
          <w:p w14:paraId="661946A7" w14:textId="77777777" w:rsidR="00A013FD" w:rsidRPr="006F5DD4" w:rsidRDefault="00A013FD" w:rsidP="00A66F9A">
            <w:pPr>
              <w:pStyle w:val="Tabletext"/>
              <w:rPr>
                <w:ins w:id="3535" w:author="Ross Norsworthy" w:date="2020-03-19T22:33:00Z"/>
                <w:sz w:val="18"/>
                <w:szCs w:val="18"/>
              </w:rPr>
            </w:pPr>
            <w:ins w:id="3536" w:author="Ross Norsworthy" w:date="2020-03-19T22:33:00Z">
              <w:r w:rsidRPr="006F5DD4">
                <w:rPr>
                  <w:sz w:val="18"/>
                  <w:szCs w:val="18"/>
                </w:rPr>
                <w:t>3/4</w:t>
              </w:r>
            </w:ins>
          </w:p>
        </w:tc>
        <w:tc>
          <w:tcPr>
            <w:tcW w:w="354" w:type="pct"/>
            <w:shd w:val="clear" w:color="auto" w:fill="auto"/>
            <w:noWrap/>
          </w:tcPr>
          <w:p w14:paraId="72B84F7A" w14:textId="77777777" w:rsidR="00A013FD" w:rsidRPr="006F5DD4" w:rsidRDefault="00A013FD" w:rsidP="00A66F9A">
            <w:pPr>
              <w:pStyle w:val="Tabletext"/>
              <w:rPr>
                <w:ins w:id="3537" w:author="Ross Norsworthy" w:date="2020-03-19T22:33:00Z"/>
                <w:sz w:val="18"/>
                <w:szCs w:val="18"/>
              </w:rPr>
            </w:pPr>
            <w:ins w:id="3538" w:author="Ross Norsworthy" w:date="2020-03-19T22:33:00Z">
              <w:r w:rsidRPr="006F5DD4">
                <w:rPr>
                  <w:sz w:val="18"/>
                  <w:szCs w:val="18"/>
                </w:rPr>
                <w:t>3/4</w:t>
              </w:r>
            </w:ins>
          </w:p>
        </w:tc>
        <w:tc>
          <w:tcPr>
            <w:tcW w:w="265" w:type="pct"/>
            <w:shd w:val="clear" w:color="auto" w:fill="auto"/>
            <w:noWrap/>
          </w:tcPr>
          <w:p w14:paraId="23CE0138" w14:textId="77777777" w:rsidR="00A013FD" w:rsidRPr="006F5DD4" w:rsidRDefault="00A013FD" w:rsidP="00A66F9A">
            <w:pPr>
              <w:pStyle w:val="Tabletext"/>
              <w:rPr>
                <w:ins w:id="3539" w:author="Ross Norsworthy" w:date="2020-03-19T22:33:00Z"/>
                <w:sz w:val="18"/>
                <w:szCs w:val="18"/>
              </w:rPr>
            </w:pPr>
            <w:ins w:id="3540" w:author="Ross Norsworthy" w:date="2020-03-19T22:33:00Z">
              <w:r w:rsidRPr="006F5DD4">
                <w:rPr>
                  <w:sz w:val="18"/>
                  <w:szCs w:val="18"/>
                </w:rPr>
                <w:t>1/2</w:t>
              </w:r>
            </w:ins>
          </w:p>
        </w:tc>
        <w:tc>
          <w:tcPr>
            <w:tcW w:w="264" w:type="pct"/>
            <w:vMerge/>
            <w:shd w:val="clear" w:color="auto" w:fill="auto"/>
          </w:tcPr>
          <w:p w14:paraId="31118B99" w14:textId="77777777" w:rsidR="00A013FD" w:rsidRPr="006F5DD4" w:rsidRDefault="00A013FD" w:rsidP="00A66F9A">
            <w:pPr>
              <w:pStyle w:val="Tabletext"/>
              <w:rPr>
                <w:ins w:id="3541" w:author="Ross Norsworthy" w:date="2020-03-19T22:33:00Z"/>
                <w:sz w:val="18"/>
                <w:szCs w:val="18"/>
              </w:rPr>
            </w:pPr>
          </w:p>
        </w:tc>
        <w:tc>
          <w:tcPr>
            <w:tcW w:w="309" w:type="pct"/>
            <w:shd w:val="clear" w:color="auto" w:fill="auto"/>
            <w:noWrap/>
          </w:tcPr>
          <w:p w14:paraId="092546A6" w14:textId="77777777" w:rsidR="00A013FD" w:rsidRPr="006F5DD4" w:rsidRDefault="00A013FD" w:rsidP="00A66F9A">
            <w:pPr>
              <w:pStyle w:val="Tabletext"/>
              <w:rPr>
                <w:ins w:id="3542" w:author="Ross Norsworthy" w:date="2020-03-19T22:33:00Z"/>
                <w:sz w:val="18"/>
                <w:szCs w:val="18"/>
              </w:rPr>
            </w:pPr>
            <w:ins w:id="3543" w:author="Ross Norsworthy" w:date="2020-03-19T22:33:00Z">
              <w:r w:rsidRPr="006F5DD4">
                <w:rPr>
                  <w:sz w:val="18"/>
                  <w:szCs w:val="18"/>
                </w:rPr>
                <w:t>3/4</w:t>
              </w:r>
            </w:ins>
          </w:p>
        </w:tc>
        <w:tc>
          <w:tcPr>
            <w:tcW w:w="271" w:type="pct"/>
            <w:vMerge/>
            <w:shd w:val="clear" w:color="auto" w:fill="auto"/>
          </w:tcPr>
          <w:p w14:paraId="76140E84" w14:textId="77777777" w:rsidR="00A013FD" w:rsidRPr="006F5DD4" w:rsidRDefault="00A013FD" w:rsidP="00A66F9A">
            <w:pPr>
              <w:pStyle w:val="Tabletext"/>
              <w:rPr>
                <w:ins w:id="3544" w:author="Ross Norsworthy" w:date="2020-03-19T22:33:00Z"/>
                <w:sz w:val="18"/>
                <w:szCs w:val="18"/>
              </w:rPr>
            </w:pPr>
          </w:p>
        </w:tc>
        <w:tc>
          <w:tcPr>
            <w:tcW w:w="311" w:type="pct"/>
            <w:shd w:val="clear" w:color="auto" w:fill="auto"/>
            <w:noWrap/>
          </w:tcPr>
          <w:p w14:paraId="7A7DD157" w14:textId="77777777" w:rsidR="00A013FD" w:rsidRPr="006F5DD4" w:rsidRDefault="00A013FD" w:rsidP="00A66F9A">
            <w:pPr>
              <w:pStyle w:val="Tabletext"/>
              <w:rPr>
                <w:ins w:id="3545" w:author="Ross Norsworthy" w:date="2020-03-19T22:33:00Z"/>
                <w:sz w:val="18"/>
                <w:szCs w:val="18"/>
              </w:rPr>
            </w:pPr>
            <w:ins w:id="3546" w:author="Ross Norsworthy" w:date="2020-03-19T22:33:00Z">
              <w:r w:rsidRPr="006F5DD4">
                <w:rPr>
                  <w:sz w:val="18"/>
                  <w:szCs w:val="18"/>
                </w:rPr>
                <w:t>3/4</w:t>
              </w:r>
            </w:ins>
          </w:p>
        </w:tc>
        <w:tc>
          <w:tcPr>
            <w:tcW w:w="404" w:type="pct"/>
            <w:shd w:val="clear" w:color="auto" w:fill="auto"/>
            <w:noWrap/>
          </w:tcPr>
          <w:p w14:paraId="47D4EC51" w14:textId="77777777" w:rsidR="00A013FD" w:rsidRPr="006F5DD4" w:rsidRDefault="00A013FD" w:rsidP="00A66F9A">
            <w:pPr>
              <w:pStyle w:val="Tabletext"/>
              <w:rPr>
                <w:ins w:id="3547" w:author="Ross Norsworthy" w:date="2020-03-19T22:33:00Z"/>
                <w:sz w:val="18"/>
                <w:szCs w:val="18"/>
              </w:rPr>
            </w:pPr>
          </w:p>
        </w:tc>
      </w:tr>
      <w:tr w:rsidR="00A013FD" w:rsidRPr="00A013FD" w14:paraId="2E717EA2" w14:textId="77777777" w:rsidTr="00852295">
        <w:trPr>
          <w:trHeight w:val="300"/>
          <w:jc w:val="center"/>
          <w:ins w:id="3548" w:author="Ross Norsworthy" w:date="2020-03-19T22:33:00Z"/>
        </w:trPr>
        <w:tc>
          <w:tcPr>
            <w:tcW w:w="748" w:type="pct"/>
            <w:shd w:val="clear" w:color="auto" w:fill="auto"/>
            <w:noWrap/>
          </w:tcPr>
          <w:p w14:paraId="57331F94" w14:textId="77777777" w:rsidR="00A013FD" w:rsidRPr="006F5DD4" w:rsidRDefault="00A013FD" w:rsidP="00A66F9A">
            <w:pPr>
              <w:pStyle w:val="Tabletext"/>
              <w:rPr>
                <w:ins w:id="3549" w:author="Ross Norsworthy" w:date="2020-03-19T22:33:00Z"/>
                <w:sz w:val="18"/>
                <w:szCs w:val="18"/>
              </w:rPr>
            </w:pPr>
            <w:ins w:id="3550" w:author="Ross Norsworthy" w:date="2020-03-19T22:33:00Z">
              <w:r w:rsidRPr="006F5DD4">
                <w:rPr>
                  <w:sz w:val="18"/>
                  <w:szCs w:val="18"/>
                </w:rPr>
                <w:t>E</w:t>
              </w:r>
              <w:r w:rsidRPr="006F5DD4">
                <w:rPr>
                  <w:sz w:val="18"/>
                  <w:szCs w:val="18"/>
                  <w:vertAlign w:val="subscript"/>
                </w:rPr>
                <w:t>s</w:t>
              </w:r>
              <w:r w:rsidRPr="006F5DD4">
                <w:rPr>
                  <w:sz w:val="18"/>
                  <w:szCs w:val="18"/>
                </w:rPr>
                <w:t>/N</w:t>
              </w:r>
              <w:r w:rsidRPr="006F5DD4">
                <w:rPr>
                  <w:sz w:val="18"/>
                  <w:szCs w:val="18"/>
                  <w:vertAlign w:val="subscript"/>
                </w:rPr>
                <w:t>0</w:t>
              </w:r>
              <w:r w:rsidRPr="006F5DD4">
                <w:rPr>
                  <w:sz w:val="18"/>
                  <w:szCs w:val="18"/>
                </w:rPr>
                <w:t xml:space="preserve"> on AWGN</w:t>
              </w:r>
            </w:ins>
          </w:p>
        </w:tc>
        <w:tc>
          <w:tcPr>
            <w:tcW w:w="264" w:type="pct"/>
            <w:shd w:val="clear" w:color="auto" w:fill="auto"/>
            <w:noWrap/>
          </w:tcPr>
          <w:p w14:paraId="5F4F5325" w14:textId="77777777" w:rsidR="00A013FD" w:rsidRPr="006F5DD4" w:rsidRDefault="00A013FD" w:rsidP="00A66F9A">
            <w:pPr>
              <w:pStyle w:val="Tabletext"/>
              <w:rPr>
                <w:ins w:id="3551" w:author="Ross Norsworthy" w:date="2020-03-19T22:33:00Z"/>
                <w:sz w:val="18"/>
                <w:szCs w:val="18"/>
              </w:rPr>
            </w:pPr>
            <w:ins w:id="3552" w:author="Ross Norsworthy" w:date="2020-03-19T22:33:00Z">
              <w:r w:rsidRPr="006F5DD4">
                <w:rPr>
                  <w:sz w:val="18"/>
                  <w:szCs w:val="18"/>
                </w:rPr>
                <w:t>1.0</w:t>
              </w:r>
            </w:ins>
          </w:p>
        </w:tc>
        <w:tc>
          <w:tcPr>
            <w:tcW w:w="265" w:type="pct"/>
            <w:vMerge/>
            <w:shd w:val="clear" w:color="auto" w:fill="auto"/>
          </w:tcPr>
          <w:p w14:paraId="01359F3E" w14:textId="77777777" w:rsidR="00A013FD" w:rsidRPr="006F5DD4" w:rsidRDefault="00A013FD" w:rsidP="00A66F9A">
            <w:pPr>
              <w:pStyle w:val="Tabletext"/>
              <w:rPr>
                <w:ins w:id="3553" w:author="Ross Norsworthy" w:date="2020-03-19T22:33:00Z"/>
                <w:sz w:val="18"/>
                <w:szCs w:val="18"/>
              </w:rPr>
            </w:pPr>
          </w:p>
        </w:tc>
        <w:tc>
          <w:tcPr>
            <w:tcW w:w="265" w:type="pct"/>
            <w:shd w:val="clear" w:color="auto" w:fill="auto"/>
            <w:noWrap/>
          </w:tcPr>
          <w:p w14:paraId="012AB71D" w14:textId="77777777" w:rsidR="00A013FD" w:rsidRPr="006F5DD4" w:rsidRDefault="00A013FD" w:rsidP="00A66F9A">
            <w:pPr>
              <w:pStyle w:val="Tabletext"/>
              <w:rPr>
                <w:ins w:id="3554" w:author="Ross Norsworthy" w:date="2020-03-19T22:33:00Z"/>
                <w:sz w:val="18"/>
                <w:szCs w:val="18"/>
              </w:rPr>
            </w:pPr>
            <w:ins w:id="3555" w:author="Ross Norsworthy" w:date="2020-03-19T22:33:00Z">
              <w:r w:rsidRPr="006F5DD4">
                <w:rPr>
                  <w:sz w:val="18"/>
                  <w:szCs w:val="18"/>
                </w:rPr>
                <w:t>7.9</w:t>
              </w:r>
            </w:ins>
          </w:p>
        </w:tc>
        <w:tc>
          <w:tcPr>
            <w:tcW w:w="265" w:type="pct"/>
            <w:vMerge/>
            <w:shd w:val="clear" w:color="auto" w:fill="auto"/>
          </w:tcPr>
          <w:p w14:paraId="5EBF7FBE" w14:textId="77777777" w:rsidR="00A013FD" w:rsidRPr="006F5DD4" w:rsidRDefault="00A013FD" w:rsidP="00A66F9A">
            <w:pPr>
              <w:pStyle w:val="Tabletext"/>
              <w:rPr>
                <w:ins w:id="3556" w:author="Ross Norsworthy" w:date="2020-03-19T22:33:00Z"/>
                <w:sz w:val="18"/>
                <w:szCs w:val="18"/>
              </w:rPr>
            </w:pPr>
          </w:p>
        </w:tc>
        <w:tc>
          <w:tcPr>
            <w:tcW w:w="397" w:type="pct"/>
            <w:shd w:val="clear" w:color="auto" w:fill="auto"/>
            <w:noWrap/>
          </w:tcPr>
          <w:p w14:paraId="739487CD" w14:textId="77777777" w:rsidR="00A013FD" w:rsidRPr="006F5DD4" w:rsidRDefault="00A013FD" w:rsidP="00A66F9A">
            <w:pPr>
              <w:pStyle w:val="Tabletext"/>
              <w:rPr>
                <w:ins w:id="3557" w:author="Ross Norsworthy" w:date="2020-03-19T22:33:00Z"/>
                <w:sz w:val="18"/>
                <w:szCs w:val="18"/>
              </w:rPr>
            </w:pPr>
            <w:ins w:id="3558" w:author="Ross Norsworthy" w:date="2020-03-19T22:33:00Z">
              <w:r w:rsidRPr="006F5DD4">
                <w:rPr>
                  <w:sz w:val="18"/>
                  <w:szCs w:val="18"/>
                </w:rPr>
                <w:t>10.2</w:t>
              </w:r>
            </w:ins>
          </w:p>
        </w:tc>
        <w:tc>
          <w:tcPr>
            <w:tcW w:w="309" w:type="pct"/>
            <w:shd w:val="clear" w:color="auto" w:fill="auto"/>
            <w:noWrap/>
          </w:tcPr>
          <w:p w14:paraId="242ACB05" w14:textId="77777777" w:rsidR="00A013FD" w:rsidRPr="006F5DD4" w:rsidRDefault="00A013FD" w:rsidP="00A66F9A">
            <w:pPr>
              <w:pStyle w:val="Tabletext"/>
              <w:rPr>
                <w:ins w:id="3559" w:author="Ross Norsworthy" w:date="2020-03-19T22:33:00Z"/>
                <w:sz w:val="18"/>
                <w:szCs w:val="18"/>
              </w:rPr>
            </w:pPr>
            <w:ins w:id="3560" w:author="Ross Norsworthy" w:date="2020-03-19T22:33:00Z">
              <w:r w:rsidRPr="006F5DD4">
                <w:rPr>
                  <w:sz w:val="18"/>
                  <w:szCs w:val="18"/>
                </w:rPr>
                <w:t>1.0</w:t>
              </w:r>
            </w:ins>
          </w:p>
        </w:tc>
        <w:tc>
          <w:tcPr>
            <w:tcW w:w="309" w:type="pct"/>
            <w:shd w:val="clear" w:color="auto" w:fill="auto"/>
            <w:noWrap/>
          </w:tcPr>
          <w:p w14:paraId="18BB48EC" w14:textId="77777777" w:rsidR="00A013FD" w:rsidRPr="006F5DD4" w:rsidRDefault="00A013FD" w:rsidP="00A66F9A">
            <w:pPr>
              <w:pStyle w:val="Tabletext"/>
              <w:rPr>
                <w:ins w:id="3561" w:author="Ross Norsworthy" w:date="2020-03-19T22:33:00Z"/>
                <w:sz w:val="18"/>
                <w:szCs w:val="18"/>
              </w:rPr>
            </w:pPr>
            <w:ins w:id="3562" w:author="Ross Norsworthy" w:date="2020-03-19T22:33:00Z">
              <w:r w:rsidRPr="006F5DD4">
                <w:rPr>
                  <w:sz w:val="18"/>
                  <w:szCs w:val="18"/>
                </w:rPr>
                <w:t>7.9</w:t>
              </w:r>
            </w:ins>
          </w:p>
        </w:tc>
        <w:tc>
          <w:tcPr>
            <w:tcW w:w="354" w:type="pct"/>
            <w:shd w:val="clear" w:color="auto" w:fill="auto"/>
            <w:noWrap/>
          </w:tcPr>
          <w:p w14:paraId="63E951DC" w14:textId="77777777" w:rsidR="00A013FD" w:rsidRPr="006F5DD4" w:rsidRDefault="00A013FD" w:rsidP="00A66F9A">
            <w:pPr>
              <w:pStyle w:val="Tabletext"/>
              <w:rPr>
                <w:ins w:id="3563" w:author="Ross Norsworthy" w:date="2020-03-19T22:33:00Z"/>
                <w:sz w:val="18"/>
                <w:szCs w:val="18"/>
              </w:rPr>
            </w:pPr>
            <w:ins w:id="3564" w:author="Ross Norsworthy" w:date="2020-03-19T22:33:00Z">
              <w:r w:rsidRPr="006F5DD4">
                <w:rPr>
                  <w:sz w:val="18"/>
                  <w:szCs w:val="18"/>
                </w:rPr>
                <w:t>10.2</w:t>
              </w:r>
            </w:ins>
          </w:p>
        </w:tc>
        <w:tc>
          <w:tcPr>
            <w:tcW w:w="265" w:type="pct"/>
            <w:shd w:val="clear" w:color="auto" w:fill="auto"/>
            <w:noWrap/>
          </w:tcPr>
          <w:p w14:paraId="08F653BF" w14:textId="77777777" w:rsidR="00A013FD" w:rsidRPr="006F5DD4" w:rsidRDefault="00A013FD" w:rsidP="00A66F9A">
            <w:pPr>
              <w:pStyle w:val="Tabletext"/>
              <w:rPr>
                <w:ins w:id="3565" w:author="Ross Norsworthy" w:date="2020-03-19T22:33:00Z"/>
                <w:sz w:val="18"/>
                <w:szCs w:val="18"/>
              </w:rPr>
            </w:pPr>
            <w:ins w:id="3566" w:author="Ross Norsworthy" w:date="2020-03-19T22:33:00Z">
              <w:r w:rsidRPr="006F5DD4">
                <w:rPr>
                  <w:sz w:val="18"/>
                  <w:szCs w:val="18"/>
                </w:rPr>
                <w:t>1.0</w:t>
              </w:r>
            </w:ins>
          </w:p>
        </w:tc>
        <w:tc>
          <w:tcPr>
            <w:tcW w:w="264" w:type="pct"/>
            <w:vMerge/>
            <w:shd w:val="clear" w:color="auto" w:fill="auto"/>
          </w:tcPr>
          <w:p w14:paraId="6CF76C4C" w14:textId="77777777" w:rsidR="00A013FD" w:rsidRPr="006F5DD4" w:rsidRDefault="00A013FD" w:rsidP="00A66F9A">
            <w:pPr>
              <w:pStyle w:val="Tabletext"/>
              <w:rPr>
                <w:ins w:id="3567" w:author="Ross Norsworthy" w:date="2020-03-19T22:33:00Z"/>
                <w:sz w:val="18"/>
                <w:szCs w:val="18"/>
              </w:rPr>
            </w:pPr>
          </w:p>
        </w:tc>
        <w:tc>
          <w:tcPr>
            <w:tcW w:w="309" w:type="pct"/>
            <w:shd w:val="clear" w:color="auto" w:fill="auto"/>
            <w:noWrap/>
          </w:tcPr>
          <w:p w14:paraId="6B029C5D" w14:textId="77777777" w:rsidR="00A013FD" w:rsidRPr="006F5DD4" w:rsidRDefault="00A013FD" w:rsidP="00A66F9A">
            <w:pPr>
              <w:pStyle w:val="Tabletext"/>
              <w:rPr>
                <w:ins w:id="3568" w:author="Ross Norsworthy" w:date="2020-03-19T22:33:00Z"/>
                <w:sz w:val="18"/>
                <w:szCs w:val="18"/>
              </w:rPr>
            </w:pPr>
            <w:ins w:id="3569" w:author="Ross Norsworthy" w:date="2020-03-19T22:33:00Z">
              <w:r w:rsidRPr="006F5DD4">
                <w:rPr>
                  <w:sz w:val="18"/>
                  <w:szCs w:val="18"/>
                </w:rPr>
                <w:t>7.9</w:t>
              </w:r>
            </w:ins>
          </w:p>
        </w:tc>
        <w:tc>
          <w:tcPr>
            <w:tcW w:w="271" w:type="pct"/>
            <w:vMerge/>
            <w:shd w:val="clear" w:color="auto" w:fill="auto"/>
          </w:tcPr>
          <w:p w14:paraId="5E358642" w14:textId="77777777" w:rsidR="00A013FD" w:rsidRPr="006F5DD4" w:rsidRDefault="00A013FD" w:rsidP="00A66F9A">
            <w:pPr>
              <w:pStyle w:val="Tabletext"/>
              <w:rPr>
                <w:ins w:id="3570" w:author="Ross Norsworthy" w:date="2020-03-19T22:33:00Z"/>
                <w:sz w:val="18"/>
                <w:szCs w:val="18"/>
              </w:rPr>
            </w:pPr>
          </w:p>
        </w:tc>
        <w:tc>
          <w:tcPr>
            <w:tcW w:w="311" w:type="pct"/>
            <w:shd w:val="clear" w:color="auto" w:fill="auto"/>
            <w:noWrap/>
          </w:tcPr>
          <w:p w14:paraId="466C7029" w14:textId="77777777" w:rsidR="00A013FD" w:rsidRPr="006F5DD4" w:rsidRDefault="00A013FD" w:rsidP="00A66F9A">
            <w:pPr>
              <w:pStyle w:val="Tabletext"/>
              <w:rPr>
                <w:ins w:id="3571" w:author="Ross Norsworthy" w:date="2020-03-19T22:33:00Z"/>
                <w:sz w:val="18"/>
                <w:szCs w:val="18"/>
              </w:rPr>
            </w:pPr>
            <w:ins w:id="3572" w:author="Ross Norsworthy" w:date="2020-03-19T22:33:00Z">
              <w:r w:rsidRPr="006F5DD4">
                <w:rPr>
                  <w:sz w:val="18"/>
                  <w:szCs w:val="18"/>
                </w:rPr>
                <w:t>10.2</w:t>
              </w:r>
            </w:ins>
          </w:p>
        </w:tc>
        <w:tc>
          <w:tcPr>
            <w:tcW w:w="404" w:type="pct"/>
            <w:shd w:val="clear" w:color="auto" w:fill="auto"/>
            <w:noWrap/>
          </w:tcPr>
          <w:p w14:paraId="4917BB19" w14:textId="77777777" w:rsidR="00A013FD" w:rsidRPr="006F5DD4" w:rsidRDefault="00A013FD" w:rsidP="00A66F9A">
            <w:pPr>
              <w:pStyle w:val="Tabletext"/>
              <w:rPr>
                <w:ins w:id="3573" w:author="Ross Norsworthy" w:date="2020-03-19T22:33:00Z"/>
                <w:sz w:val="18"/>
                <w:szCs w:val="18"/>
              </w:rPr>
            </w:pPr>
            <w:ins w:id="3574" w:author="Ross Norsworthy" w:date="2020-03-19T22:33:00Z">
              <w:r w:rsidRPr="006F5DD4">
                <w:rPr>
                  <w:sz w:val="18"/>
                  <w:szCs w:val="18"/>
                </w:rPr>
                <w:t>dB</w:t>
              </w:r>
            </w:ins>
          </w:p>
        </w:tc>
      </w:tr>
      <w:tr w:rsidR="00A013FD" w:rsidRPr="00A013FD" w14:paraId="7A66FA0B" w14:textId="77777777" w:rsidTr="00852295">
        <w:trPr>
          <w:trHeight w:val="300"/>
          <w:jc w:val="center"/>
          <w:ins w:id="3575" w:author="Ross Norsworthy" w:date="2020-03-19T22:33:00Z"/>
        </w:trPr>
        <w:tc>
          <w:tcPr>
            <w:tcW w:w="748" w:type="pct"/>
            <w:shd w:val="clear" w:color="auto" w:fill="auto"/>
            <w:noWrap/>
          </w:tcPr>
          <w:p w14:paraId="5313CA71" w14:textId="77777777" w:rsidR="00A013FD" w:rsidRPr="006F5DD4" w:rsidRDefault="00A013FD" w:rsidP="00A66F9A">
            <w:pPr>
              <w:pStyle w:val="Tabletext"/>
              <w:rPr>
                <w:ins w:id="3576" w:author="Ross Norsworthy" w:date="2020-03-19T22:33:00Z"/>
                <w:sz w:val="18"/>
                <w:szCs w:val="18"/>
              </w:rPr>
            </w:pPr>
            <w:ins w:id="3577" w:author="Ross Norsworthy" w:date="2020-03-19T22:33:00Z">
              <w:r w:rsidRPr="006F5DD4">
                <w:rPr>
                  <w:sz w:val="18"/>
                  <w:szCs w:val="18"/>
                </w:rPr>
                <w:t>C/(N</w:t>
              </w:r>
              <w:r w:rsidRPr="006F5DD4">
                <w:rPr>
                  <w:sz w:val="18"/>
                  <w:szCs w:val="18"/>
                  <w:vertAlign w:val="subscript"/>
                </w:rPr>
                <w:t>0</w:t>
              </w:r>
              <w:r w:rsidRPr="006F5DD4">
                <w:rPr>
                  <w:sz w:val="18"/>
                  <w:szCs w:val="18"/>
                </w:rPr>
                <w:t>+I</w:t>
              </w:r>
              <w:r w:rsidRPr="006F5DD4">
                <w:rPr>
                  <w:sz w:val="18"/>
                  <w:szCs w:val="18"/>
                  <w:vertAlign w:val="subscript"/>
                </w:rPr>
                <w:t>0</w:t>
              </w:r>
              <w:r w:rsidRPr="006F5DD4">
                <w:rPr>
                  <w:sz w:val="18"/>
                  <w:szCs w:val="18"/>
                </w:rPr>
                <w:t>) threshold</w:t>
              </w:r>
            </w:ins>
          </w:p>
        </w:tc>
        <w:tc>
          <w:tcPr>
            <w:tcW w:w="264" w:type="pct"/>
            <w:shd w:val="clear" w:color="auto" w:fill="auto"/>
            <w:noWrap/>
          </w:tcPr>
          <w:p w14:paraId="394A36BB" w14:textId="77777777" w:rsidR="00A013FD" w:rsidRPr="006F5DD4" w:rsidRDefault="00A013FD" w:rsidP="00A66F9A">
            <w:pPr>
              <w:pStyle w:val="Tabletext"/>
              <w:rPr>
                <w:ins w:id="3578" w:author="Ross Norsworthy" w:date="2020-03-19T22:33:00Z"/>
                <w:sz w:val="18"/>
                <w:szCs w:val="18"/>
              </w:rPr>
            </w:pPr>
            <w:ins w:id="3579" w:author="Ross Norsworthy" w:date="2020-03-19T22:33:00Z">
              <w:r w:rsidRPr="006F5DD4">
                <w:rPr>
                  <w:sz w:val="18"/>
                  <w:szCs w:val="18"/>
                </w:rPr>
                <w:t>43.8</w:t>
              </w:r>
            </w:ins>
          </w:p>
        </w:tc>
        <w:tc>
          <w:tcPr>
            <w:tcW w:w="265" w:type="pct"/>
            <w:vMerge/>
            <w:shd w:val="clear" w:color="auto" w:fill="auto"/>
          </w:tcPr>
          <w:p w14:paraId="6F226A10" w14:textId="77777777" w:rsidR="00A013FD" w:rsidRPr="006F5DD4" w:rsidRDefault="00A013FD" w:rsidP="00A66F9A">
            <w:pPr>
              <w:pStyle w:val="Tabletext"/>
              <w:rPr>
                <w:ins w:id="3580" w:author="Ross Norsworthy" w:date="2020-03-19T22:33:00Z"/>
                <w:sz w:val="18"/>
                <w:szCs w:val="18"/>
              </w:rPr>
            </w:pPr>
          </w:p>
        </w:tc>
        <w:tc>
          <w:tcPr>
            <w:tcW w:w="265" w:type="pct"/>
            <w:shd w:val="clear" w:color="auto" w:fill="auto"/>
            <w:noWrap/>
          </w:tcPr>
          <w:p w14:paraId="164BE89E" w14:textId="77777777" w:rsidR="00A013FD" w:rsidRPr="006F5DD4" w:rsidRDefault="00A013FD" w:rsidP="00A66F9A">
            <w:pPr>
              <w:pStyle w:val="Tabletext"/>
              <w:rPr>
                <w:ins w:id="3581" w:author="Ross Norsworthy" w:date="2020-03-19T22:33:00Z"/>
                <w:sz w:val="18"/>
                <w:szCs w:val="18"/>
              </w:rPr>
            </w:pPr>
            <w:ins w:id="3582" w:author="Ross Norsworthy" w:date="2020-03-19T22:33:00Z">
              <w:r w:rsidRPr="006F5DD4">
                <w:rPr>
                  <w:sz w:val="18"/>
                  <w:szCs w:val="18"/>
                </w:rPr>
                <w:t>50.7</w:t>
              </w:r>
            </w:ins>
          </w:p>
        </w:tc>
        <w:tc>
          <w:tcPr>
            <w:tcW w:w="265" w:type="pct"/>
            <w:vMerge/>
            <w:shd w:val="clear" w:color="auto" w:fill="auto"/>
          </w:tcPr>
          <w:p w14:paraId="7927B22A" w14:textId="77777777" w:rsidR="00A013FD" w:rsidRPr="006F5DD4" w:rsidRDefault="00A013FD" w:rsidP="00A66F9A">
            <w:pPr>
              <w:pStyle w:val="Tabletext"/>
              <w:rPr>
                <w:ins w:id="3583" w:author="Ross Norsworthy" w:date="2020-03-19T22:33:00Z"/>
                <w:sz w:val="18"/>
                <w:szCs w:val="18"/>
              </w:rPr>
            </w:pPr>
          </w:p>
        </w:tc>
        <w:tc>
          <w:tcPr>
            <w:tcW w:w="397" w:type="pct"/>
            <w:shd w:val="clear" w:color="auto" w:fill="auto"/>
            <w:noWrap/>
          </w:tcPr>
          <w:p w14:paraId="02EADB04" w14:textId="77777777" w:rsidR="00A013FD" w:rsidRPr="006F5DD4" w:rsidRDefault="00A013FD" w:rsidP="00A66F9A">
            <w:pPr>
              <w:pStyle w:val="Tabletext"/>
              <w:rPr>
                <w:ins w:id="3584" w:author="Ross Norsworthy" w:date="2020-03-19T22:33:00Z"/>
                <w:sz w:val="18"/>
                <w:szCs w:val="18"/>
              </w:rPr>
            </w:pPr>
            <w:ins w:id="3585" w:author="Ross Norsworthy" w:date="2020-03-19T22:33:00Z">
              <w:r w:rsidRPr="006F5DD4">
                <w:rPr>
                  <w:sz w:val="18"/>
                  <w:szCs w:val="18"/>
                </w:rPr>
                <w:t>53.0</w:t>
              </w:r>
            </w:ins>
          </w:p>
        </w:tc>
        <w:tc>
          <w:tcPr>
            <w:tcW w:w="309" w:type="pct"/>
            <w:shd w:val="clear" w:color="auto" w:fill="auto"/>
            <w:noWrap/>
          </w:tcPr>
          <w:p w14:paraId="06E0CF58" w14:textId="77777777" w:rsidR="00A013FD" w:rsidRPr="006F5DD4" w:rsidRDefault="00A013FD" w:rsidP="00A66F9A">
            <w:pPr>
              <w:pStyle w:val="Tabletext"/>
              <w:rPr>
                <w:ins w:id="3586" w:author="Ross Norsworthy" w:date="2020-03-19T22:33:00Z"/>
                <w:sz w:val="18"/>
                <w:szCs w:val="18"/>
              </w:rPr>
            </w:pPr>
            <w:ins w:id="3587" w:author="Ross Norsworthy" w:date="2020-03-19T22:33:00Z">
              <w:r w:rsidRPr="006F5DD4">
                <w:rPr>
                  <w:sz w:val="18"/>
                  <w:szCs w:val="18"/>
                </w:rPr>
                <w:t>46.8</w:t>
              </w:r>
            </w:ins>
          </w:p>
        </w:tc>
        <w:tc>
          <w:tcPr>
            <w:tcW w:w="309" w:type="pct"/>
            <w:shd w:val="clear" w:color="auto" w:fill="auto"/>
            <w:noWrap/>
          </w:tcPr>
          <w:p w14:paraId="797F20DC" w14:textId="77777777" w:rsidR="00A013FD" w:rsidRPr="006F5DD4" w:rsidRDefault="00A013FD" w:rsidP="00A66F9A">
            <w:pPr>
              <w:pStyle w:val="Tabletext"/>
              <w:rPr>
                <w:ins w:id="3588" w:author="Ross Norsworthy" w:date="2020-03-19T22:33:00Z"/>
                <w:sz w:val="18"/>
                <w:szCs w:val="18"/>
              </w:rPr>
            </w:pPr>
            <w:ins w:id="3589" w:author="Ross Norsworthy" w:date="2020-03-19T22:33:00Z">
              <w:r w:rsidRPr="006F5DD4">
                <w:rPr>
                  <w:sz w:val="18"/>
                  <w:szCs w:val="18"/>
                </w:rPr>
                <w:t>53.7</w:t>
              </w:r>
            </w:ins>
          </w:p>
        </w:tc>
        <w:tc>
          <w:tcPr>
            <w:tcW w:w="354" w:type="pct"/>
            <w:shd w:val="clear" w:color="auto" w:fill="auto"/>
            <w:noWrap/>
          </w:tcPr>
          <w:p w14:paraId="1D1C8A1B" w14:textId="77777777" w:rsidR="00A013FD" w:rsidRPr="006F5DD4" w:rsidRDefault="00A013FD" w:rsidP="00A66F9A">
            <w:pPr>
              <w:pStyle w:val="Tabletext"/>
              <w:rPr>
                <w:ins w:id="3590" w:author="Ross Norsworthy" w:date="2020-03-19T22:33:00Z"/>
                <w:sz w:val="18"/>
                <w:szCs w:val="18"/>
              </w:rPr>
            </w:pPr>
            <w:ins w:id="3591" w:author="Ross Norsworthy" w:date="2020-03-19T22:33:00Z">
              <w:r w:rsidRPr="006F5DD4">
                <w:rPr>
                  <w:sz w:val="18"/>
                  <w:szCs w:val="18"/>
                </w:rPr>
                <w:t>56.0</w:t>
              </w:r>
            </w:ins>
          </w:p>
        </w:tc>
        <w:tc>
          <w:tcPr>
            <w:tcW w:w="265" w:type="pct"/>
            <w:shd w:val="clear" w:color="auto" w:fill="auto"/>
            <w:noWrap/>
          </w:tcPr>
          <w:p w14:paraId="6AEAF19E" w14:textId="77777777" w:rsidR="00A013FD" w:rsidRPr="006F5DD4" w:rsidRDefault="00A013FD" w:rsidP="00A66F9A">
            <w:pPr>
              <w:pStyle w:val="Tabletext"/>
              <w:rPr>
                <w:ins w:id="3592" w:author="Ross Norsworthy" w:date="2020-03-19T22:33:00Z"/>
                <w:sz w:val="18"/>
                <w:szCs w:val="18"/>
              </w:rPr>
            </w:pPr>
            <w:ins w:id="3593" w:author="Ross Norsworthy" w:date="2020-03-19T22:33:00Z">
              <w:r w:rsidRPr="006F5DD4">
                <w:rPr>
                  <w:sz w:val="18"/>
                  <w:szCs w:val="18"/>
                </w:rPr>
                <w:t>49.9</w:t>
              </w:r>
            </w:ins>
          </w:p>
        </w:tc>
        <w:tc>
          <w:tcPr>
            <w:tcW w:w="264" w:type="pct"/>
            <w:vMerge/>
            <w:shd w:val="clear" w:color="auto" w:fill="auto"/>
          </w:tcPr>
          <w:p w14:paraId="524422FF" w14:textId="77777777" w:rsidR="00A013FD" w:rsidRPr="006F5DD4" w:rsidRDefault="00A013FD" w:rsidP="00A66F9A">
            <w:pPr>
              <w:pStyle w:val="Tabletext"/>
              <w:rPr>
                <w:ins w:id="3594" w:author="Ross Norsworthy" w:date="2020-03-19T22:33:00Z"/>
                <w:sz w:val="18"/>
                <w:szCs w:val="18"/>
              </w:rPr>
            </w:pPr>
          </w:p>
        </w:tc>
        <w:tc>
          <w:tcPr>
            <w:tcW w:w="309" w:type="pct"/>
            <w:shd w:val="clear" w:color="auto" w:fill="auto"/>
            <w:noWrap/>
          </w:tcPr>
          <w:p w14:paraId="1AFF805B" w14:textId="77777777" w:rsidR="00A013FD" w:rsidRPr="006F5DD4" w:rsidRDefault="00A013FD" w:rsidP="00A66F9A">
            <w:pPr>
              <w:pStyle w:val="Tabletext"/>
              <w:rPr>
                <w:ins w:id="3595" w:author="Ross Norsworthy" w:date="2020-03-19T22:33:00Z"/>
                <w:sz w:val="18"/>
                <w:szCs w:val="18"/>
              </w:rPr>
            </w:pPr>
            <w:ins w:id="3596" w:author="Ross Norsworthy" w:date="2020-03-19T22:33:00Z">
              <w:r w:rsidRPr="006F5DD4">
                <w:rPr>
                  <w:sz w:val="18"/>
                  <w:szCs w:val="18"/>
                </w:rPr>
                <w:t>56.8</w:t>
              </w:r>
            </w:ins>
          </w:p>
        </w:tc>
        <w:tc>
          <w:tcPr>
            <w:tcW w:w="271" w:type="pct"/>
            <w:vMerge/>
            <w:shd w:val="clear" w:color="auto" w:fill="auto"/>
          </w:tcPr>
          <w:p w14:paraId="56EBF63A" w14:textId="77777777" w:rsidR="00A013FD" w:rsidRPr="006F5DD4" w:rsidRDefault="00A013FD" w:rsidP="00A66F9A">
            <w:pPr>
              <w:pStyle w:val="Tabletext"/>
              <w:rPr>
                <w:ins w:id="3597" w:author="Ross Norsworthy" w:date="2020-03-19T22:33:00Z"/>
                <w:sz w:val="18"/>
                <w:szCs w:val="18"/>
              </w:rPr>
            </w:pPr>
          </w:p>
        </w:tc>
        <w:tc>
          <w:tcPr>
            <w:tcW w:w="311" w:type="pct"/>
            <w:shd w:val="clear" w:color="auto" w:fill="auto"/>
            <w:noWrap/>
          </w:tcPr>
          <w:p w14:paraId="355200BD" w14:textId="77777777" w:rsidR="00A013FD" w:rsidRPr="006F5DD4" w:rsidRDefault="00A013FD" w:rsidP="00A66F9A">
            <w:pPr>
              <w:pStyle w:val="Tabletext"/>
              <w:rPr>
                <w:ins w:id="3598" w:author="Ross Norsworthy" w:date="2020-03-19T22:33:00Z"/>
                <w:sz w:val="18"/>
                <w:szCs w:val="18"/>
              </w:rPr>
            </w:pPr>
            <w:ins w:id="3599" w:author="Ross Norsworthy" w:date="2020-03-19T22:33:00Z">
              <w:r w:rsidRPr="006F5DD4">
                <w:rPr>
                  <w:sz w:val="18"/>
                  <w:szCs w:val="18"/>
                </w:rPr>
                <w:t>59.1</w:t>
              </w:r>
            </w:ins>
          </w:p>
        </w:tc>
        <w:tc>
          <w:tcPr>
            <w:tcW w:w="404" w:type="pct"/>
            <w:shd w:val="clear" w:color="auto" w:fill="auto"/>
            <w:noWrap/>
          </w:tcPr>
          <w:p w14:paraId="25F31B31" w14:textId="77777777" w:rsidR="00A013FD" w:rsidRPr="006F5DD4" w:rsidRDefault="00A013FD" w:rsidP="00A66F9A">
            <w:pPr>
              <w:pStyle w:val="Tabletext"/>
              <w:rPr>
                <w:ins w:id="3600" w:author="Ross Norsworthy" w:date="2020-03-19T22:33:00Z"/>
                <w:sz w:val="18"/>
                <w:szCs w:val="18"/>
              </w:rPr>
            </w:pPr>
            <w:ins w:id="3601" w:author="Ross Norsworthy" w:date="2020-03-19T22:33:00Z">
              <w:r w:rsidRPr="006F5DD4">
                <w:rPr>
                  <w:sz w:val="18"/>
                  <w:szCs w:val="18"/>
                </w:rPr>
                <w:t>dBHz</w:t>
              </w:r>
            </w:ins>
          </w:p>
        </w:tc>
      </w:tr>
    </w:tbl>
    <w:p w14:paraId="5B9370A1" w14:textId="77777777" w:rsidR="004A5D80" w:rsidRPr="00A013FD" w:rsidRDefault="004A5D80" w:rsidP="004A5D80">
      <w:pPr>
        <w:pStyle w:val="Tablefin"/>
        <w:rPr>
          <w:ins w:id="3602" w:author="Ross Norsworthy" w:date="2020-03-19T22:33:00Z"/>
          <w:lang w:val="en-US"/>
        </w:rPr>
      </w:pPr>
    </w:p>
    <w:p w14:paraId="4254BB69" w14:textId="77777777" w:rsidR="00A013FD" w:rsidRPr="00A013FD" w:rsidRDefault="004A5D80" w:rsidP="004A5D80">
      <w:pPr>
        <w:rPr>
          <w:ins w:id="3603" w:author="Ross Norsworthy" w:date="2020-03-19T22:33:00Z"/>
          <w:szCs w:val="18"/>
        </w:rPr>
      </w:pPr>
      <w:r w:rsidRPr="00A013FD">
        <w:rPr>
          <w:szCs w:val="18"/>
          <w:vertAlign w:val="superscript"/>
        </w:rPr>
        <w:t xml:space="preserve"> </w:t>
      </w:r>
      <w:ins w:id="3604" w:author="Ross Norsworthy" w:date="2020-03-19T22:33:00Z">
        <w:r w:rsidR="00A013FD" w:rsidRPr="00A013FD">
          <w:rPr>
            <w:szCs w:val="18"/>
            <w:vertAlign w:val="superscript"/>
          </w:rPr>
          <w:t>(1)</w:t>
        </w:r>
        <w:r w:rsidR="00A013FD" w:rsidRPr="00A013FD">
          <w:rPr>
            <w:szCs w:val="18"/>
          </w:rPr>
          <w:t xml:space="preserve"> This link configuration is defined for future use. It is optional and not subject to testing.</w:t>
        </w:r>
      </w:ins>
    </w:p>
    <w:p w14:paraId="47A68CB3" w14:textId="77777777" w:rsidR="00A013FD" w:rsidRPr="00A013FD" w:rsidRDefault="00A013FD" w:rsidP="00A013FD">
      <w:pPr>
        <w:rPr>
          <w:ins w:id="3605" w:author="Ross Norsworthy" w:date="2020-03-19T22:33:00Z"/>
          <w:rFonts w:asciiTheme="majorHAnsi" w:hAnsiTheme="majorHAnsi" w:cstheme="majorHAnsi"/>
          <w:szCs w:val="18"/>
        </w:rPr>
      </w:pPr>
      <w:ins w:id="3606" w:author="Ross Norsworthy" w:date="2020-03-19T22:33:00Z">
        <w:r w:rsidRPr="00A013FD">
          <w:rPr>
            <w:rFonts w:asciiTheme="majorHAnsi" w:hAnsiTheme="majorHAnsi" w:cstheme="majorHAnsi"/>
            <w:szCs w:val="18"/>
            <w:vertAlign w:val="superscript"/>
          </w:rPr>
          <w:t xml:space="preserve">(2) </w:t>
        </w:r>
        <w:r w:rsidRPr="00A013FD">
          <w:rPr>
            <w:rFonts w:asciiTheme="majorHAnsi" w:hAnsiTheme="majorHAnsi" w:cstheme="majorHAnsi"/>
            <w:szCs w:val="18"/>
          </w:rPr>
          <w:t>The baseband shall employ a root raised cosine filter.</w:t>
        </w:r>
      </w:ins>
    </w:p>
    <w:p w14:paraId="5B709BE6" w14:textId="2EEBEDE1" w:rsidR="00A013FD" w:rsidRPr="00A013FD" w:rsidRDefault="00A013FD" w:rsidP="00A013FD">
      <w:pPr>
        <w:rPr>
          <w:ins w:id="3607" w:author="Ross Norsworthy" w:date="2020-03-19T22:33:00Z"/>
          <w:szCs w:val="24"/>
        </w:rPr>
      </w:pPr>
      <w:ins w:id="3608" w:author="Ross Norsworthy" w:date="2020-03-19T22:33:00Z">
        <w:r w:rsidRPr="00A013FD">
          <w:rPr>
            <w:szCs w:val="24"/>
            <w:vertAlign w:val="superscript"/>
          </w:rPr>
          <w:t>(3)</w:t>
        </w:r>
        <w:r w:rsidRPr="00A013FD">
          <w:rPr>
            <w:szCs w:val="24"/>
          </w:rPr>
          <w:t xml:space="preserve"> Given as padding + FEC tail bits, where the tail bits are according to Table </w:t>
        </w:r>
      </w:ins>
      <w:ins w:id="3609" w:author="USA Editor 2021" w:date="2021-01-06T12:52:00Z">
        <w:r w:rsidR="00697E0D" w:rsidRPr="00697E0D">
          <w:rPr>
            <w:szCs w:val="24"/>
            <w:highlight w:val="green"/>
          </w:rPr>
          <w:t>6</w:t>
        </w:r>
      </w:ins>
      <w:ins w:id="3610" w:author="Ross Norsworthy" w:date="2020-03-19T22:33:00Z">
        <w:del w:id="3611" w:author="USA Editor 2021" w:date="2021-01-06T12:52:00Z">
          <w:r w:rsidRPr="00697E0D" w:rsidDel="00697E0D">
            <w:rPr>
              <w:szCs w:val="24"/>
              <w:highlight w:val="green"/>
            </w:rPr>
            <w:delText>7</w:delText>
          </w:r>
        </w:del>
        <w:r w:rsidRPr="00A013FD">
          <w:rPr>
            <w:szCs w:val="24"/>
          </w:rPr>
          <w:t xml:space="preserve">, refer to </w:t>
        </w:r>
        <w:del w:id="3612" w:author="USA Editor 2021" w:date="2020-12-10T16:50:00Z">
          <w:r w:rsidRPr="00834D8B" w:rsidDel="00FA1AF0">
            <w:rPr>
              <w:szCs w:val="24"/>
              <w:highlight w:val="green"/>
              <w:rPrChange w:id="3613" w:author="USA Editor 2021" w:date="2020-12-11T10:35:00Z">
                <w:rPr>
                  <w:szCs w:val="24"/>
                </w:rPr>
              </w:rPrChange>
            </w:rPr>
            <w:delText>C</w:delText>
          </w:r>
        </w:del>
      </w:ins>
      <w:ins w:id="3614" w:author="USA Editor 2021" w:date="2020-12-10T16:50:00Z">
        <w:r w:rsidR="00FA1AF0" w:rsidRPr="00834D8B">
          <w:rPr>
            <w:highlight w:val="green"/>
            <w:lang w:val="en-US"/>
            <w:rPrChange w:id="3615" w:author="USA Editor 2021" w:date="2020-12-11T10:35:00Z">
              <w:rPr>
                <w:lang w:val="en-US"/>
              </w:rPr>
            </w:rPrChange>
          </w:rPr>
          <w:t>§</w:t>
        </w:r>
      </w:ins>
      <w:ins w:id="3616" w:author="Ross Norsworthy" w:date="2020-03-19T22:33:00Z">
        <w:r w:rsidRPr="00A013FD">
          <w:rPr>
            <w:szCs w:val="24"/>
          </w:rPr>
          <w:t xml:space="preserve"> </w:t>
        </w:r>
      </w:ins>
      <w:ins w:id="3617" w:author="Song, Xiaojing" w:date="2020-08-24T16:26:00Z">
        <w:r w:rsidR="0082317F">
          <w:rPr>
            <w:szCs w:val="24"/>
          </w:rPr>
          <w:t>4</w:t>
        </w:r>
      </w:ins>
      <w:ins w:id="3618" w:author="Ross Norsworthy" w:date="2020-03-19T22:33:00Z">
        <w:r w:rsidRPr="00A013FD">
          <w:rPr>
            <w:szCs w:val="24"/>
          </w:rPr>
          <w:t>.6</w:t>
        </w:r>
      </w:ins>
      <w:ins w:id="3619" w:author="USA Editor 2021" w:date="2021-01-06T09:55:00Z">
        <w:r w:rsidR="00F02C14" w:rsidRPr="00F02C14">
          <w:rPr>
            <w:szCs w:val="24"/>
            <w:highlight w:val="green"/>
          </w:rPr>
          <w:t>,</w:t>
        </w:r>
      </w:ins>
      <w:ins w:id="3620" w:author="USA Editor 2021" w:date="2020-12-10T16:50:00Z">
        <w:r w:rsidR="00FA1AF0" w:rsidRPr="00F02C14">
          <w:rPr>
            <w:szCs w:val="24"/>
            <w:highlight w:val="green"/>
          </w:rPr>
          <w:t xml:space="preserve"> An</w:t>
        </w:r>
        <w:r w:rsidR="00FA1AF0" w:rsidRPr="00834D8B">
          <w:rPr>
            <w:szCs w:val="24"/>
            <w:highlight w:val="green"/>
          </w:rPr>
          <w:t>nex 4</w:t>
        </w:r>
      </w:ins>
      <w:ins w:id="3621" w:author="Ross Norsworthy" w:date="2020-03-19T22:33:00Z">
        <w:r w:rsidRPr="00A013FD">
          <w:rPr>
            <w:szCs w:val="24"/>
          </w:rPr>
          <w:t xml:space="preserve"> Data Structures.</w:t>
        </w:r>
      </w:ins>
    </w:p>
    <w:p w14:paraId="0A199D7A" w14:textId="77777777" w:rsidR="00A013FD" w:rsidRPr="00A013FD" w:rsidRDefault="00A013FD" w:rsidP="00A013FD">
      <w:pPr>
        <w:contextualSpacing/>
        <w:rPr>
          <w:ins w:id="3622" w:author="Ross Norsworthy" w:date="2020-03-19T22:33:00Z"/>
          <w:szCs w:val="24"/>
        </w:rPr>
      </w:pPr>
      <w:ins w:id="3623" w:author="Ross Norsworthy" w:date="2020-03-19T22:33:00Z">
        <w:r w:rsidRPr="00A013FD">
          <w:rPr>
            <w:szCs w:val="24"/>
            <w:vertAlign w:val="superscript"/>
          </w:rPr>
          <w:t>(4)</w:t>
        </w:r>
        <w:r w:rsidRPr="00A013FD">
          <w:rPr>
            <w:szCs w:val="24"/>
          </w:rPr>
          <w:t xml:space="preserve"> </w:t>
        </w:r>
        <w:r w:rsidRPr="00A013FD">
          <w:rPr>
            <w:rFonts w:eastAsiaTheme="minorHAnsi"/>
            <w:szCs w:val="24"/>
          </w:rPr>
          <w:t>Not for communications, reserved for future radio navigation.</w:t>
        </w:r>
        <w:r w:rsidRPr="00A013FD">
          <w:rPr>
            <w:szCs w:val="24"/>
          </w:rPr>
          <w:t xml:space="preserve"> </w:t>
        </w:r>
      </w:ins>
    </w:p>
    <w:p w14:paraId="13BAF969" w14:textId="4868CF5C" w:rsidR="005E52EC" w:rsidRDefault="00A013FD" w:rsidP="005E52EC">
      <w:pPr>
        <w:pStyle w:val="TableNo"/>
        <w:rPr>
          <w:lang w:val="en-US"/>
        </w:rPr>
      </w:pPr>
      <w:bookmarkStart w:id="3624" w:name="_Toc35546108"/>
      <w:ins w:id="3625" w:author="Ross Norsworthy" w:date="2020-03-19T22:33:00Z">
        <w:r w:rsidRPr="00A013FD">
          <w:rPr>
            <w:lang w:val="en-US"/>
          </w:rPr>
          <w:t xml:space="preserve">Table </w:t>
        </w:r>
      </w:ins>
      <w:ins w:id="3626" w:author="USA Editor 2021" w:date="2021-01-06T12:53:00Z">
        <w:r w:rsidR="00697E0D" w:rsidRPr="00697E0D">
          <w:rPr>
            <w:highlight w:val="green"/>
            <w:lang w:val="en-US"/>
          </w:rPr>
          <w:t>9</w:t>
        </w:r>
      </w:ins>
      <w:ins w:id="3627" w:author="Ross Norsworthy" w:date="2020-03-19T22:33:00Z">
        <w:del w:id="3628" w:author="USA Editor 2021" w:date="2021-01-06T12:53:00Z">
          <w:r w:rsidRPr="00697E0D" w:rsidDel="00697E0D">
            <w:rPr>
              <w:highlight w:val="green"/>
              <w:lang w:val="en-US"/>
            </w:rPr>
            <w:delText>10</w:delText>
          </w:r>
        </w:del>
      </w:ins>
    </w:p>
    <w:p w14:paraId="06FEEB71" w14:textId="77777777" w:rsidR="00A013FD" w:rsidRPr="00A013FD" w:rsidRDefault="00A013FD" w:rsidP="005E52EC">
      <w:pPr>
        <w:pStyle w:val="Tabletitle"/>
        <w:rPr>
          <w:ins w:id="3629" w:author="Ross Norsworthy" w:date="2020-03-19T22:33:00Z"/>
          <w:lang w:val="en-US"/>
        </w:rPr>
      </w:pPr>
      <w:ins w:id="3630" w:author="Ross Norsworthy" w:date="2020-03-19T22:33:00Z">
        <w:r w:rsidRPr="00A013FD">
          <w:rPr>
            <w:lang w:val="en-US"/>
          </w:rPr>
          <w:t>VDE-SAT UpLink ID parameters</w:t>
        </w:r>
        <w:bookmarkEnd w:id="3624"/>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98"/>
        <w:gridCol w:w="1493"/>
        <w:gridCol w:w="1186"/>
        <w:gridCol w:w="1186"/>
        <w:gridCol w:w="1186"/>
        <w:gridCol w:w="1184"/>
        <w:gridCol w:w="1096"/>
      </w:tblGrid>
      <w:tr w:rsidR="00A013FD" w:rsidRPr="00A013FD" w14:paraId="4A8B6406" w14:textId="77777777" w:rsidTr="005026B5">
        <w:trPr>
          <w:trHeight w:val="300"/>
          <w:tblHeader/>
          <w:ins w:id="3631" w:author="Ross Norsworthy" w:date="2020-03-19T22:33:00Z"/>
        </w:trPr>
        <w:tc>
          <w:tcPr>
            <w:tcW w:w="1193" w:type="pct"/>
            <w:shd w:val="clear" w:color="auto" w:fill="00558C"/>
            <w:noWrap/>
            <w:vAlign w:val="center"/>
          </w:tcPr>
          <w:p w14:paraId="7C9B0DA9" w14:textId="77777777" w:rsidR="00A013FD" w:rsidRPr="00A013FD" w:rsidRDefault="00A013FD" w:rsidP="00A013FD">
            <w:pPr>
              <w:keepNext/>
              <w:spacing w:before="80" w:after="80"/>
              <w:jc w:val="center"/>
              <w:rPr>
                <w:ins w:id="3632" w:author="Ross Norsworthy" w:date="2020-03-19T22:33:00Z"/>
                <w:rFonts w:ascii="Times New Roman Bold" w:hAnsi="Times New Roman Bold" w:cs="Times New Roman Bold"/>
                <w:b/>
                <w:sz w:val="20"/>
              </w:rPr>
            </w:pPr>
            <w:ins w:id="3633" w:author="Ross Norsworthy" w:date="2020-03-19T22:33:00Z">
              <w:r w:rsidRPr="00A013FD">
                <w:rPr>
                  <w:rFonts w:ascii="Times New Roman Bold" w:hAnsi="Times New Roman Bold" w:cs="Times New Roman Bold"/>
                  <w:b/>
                  <w:sz w:val="20"/>
                </w:rPr>
                <w:t>PL format</w:t>
              </w:r>
            </w:ins>
          </w:p>
        </w:tc>
        <w:tc>
          <w:tcPr>
            <w:tcW w:w="775" w:type="pct"/>
            <w:shd w:val="clear" w:color="auto" w:fill="00558C"/>
            <w:noWrap/>
            <w:vAlign w:val="center"/>
          </w:tcPr>
          <w:p w14:paraId="636814C3" w14:textId="77777777" w:rsidR="00A013FD" w:rsidRPr="00A013FD" w:rsidRDefault="00A013FD" w:rsidP="00A013FD">
            <w:pPr>
              <w:keepNext/>
              <w:spacing w:before="80" w:after="80"/>
              <w:jc w:val="center"/>
              <w:rPr>
                <w:ins w:id="3634" w:author="Ross Norsworthy" w:date="2020-03-19T22:33:00Z"/>
                <w:rFonts w:ascii="Times New Roman Bold" w:hAnsi="Times New Roman Bold" w:cs="Times New Roman Bold"/>
                <w:b/>
                <w:sz w:val="20"/>
              </w:rPr>
            </w:pPr>
            <w:ins w:id="3635" w:author="Ross Norsworthy" w:date="2020-03-19T22:33:00Z">
              <w:r w:rsidRPr="00A013FD">
                <w:rPr>
                  <w:rFonts w:ascii="Times New Roman Bold" w:hAnsi="Times New Roman Bold" w:cs="Times New Roman Bold"/>
                  <w:b/>
                  <w:sz w:val="20"/>
                </w:rPr>
                <w:t>SAT-MCS-1.50-2</w:t>
              </w:r>
            </w:ins>
          </w:p>
        </w:tc>
        <w:tc>
          <w:tcPr>
            <w:tcW w:w="616" w:type="pct"/>
            <w:shd w:val="clear" w:color="auto" w:fill="00558C"/>
            <w:noWrap/>
            <w:vAlign w:val="center"/>
          </w:tcPr>
          <w:p w14:paraId="2AF16D29" w14:textId="77777777" w:rsidR="00A013FD" w:rsidRPr="00A013FD" w:rsidRDefault="00A013FD" w:rsidP="00A013FD">
            <w:pPr>
              <w:keepNext/>
              <w:spacing w:before="80" w:after="80"/>
              <w:jc w:val="center"/>
              <w:rPr>
                <w:ins w:id="3636" w:author="Ross Norsworthy" w:date="2020-03-19T22:33:00Z"/>
                <w:rFonts w:ascii="Times New Roman Bold" w:hAnsi="Times New Roman Bold" w:cs="Times New Roman Bold"/>
                <w:b/>
                <w:sz w:val="20"/>
              </w:rPr>
            </w:pPr>
            <w:ins w:id="3637" w:author="Ross Norsworthy" w:date="2020-03-19T22:33:00Z">
              <w:r w:rsidRPr="00A013FD">
                <w:rPr>
                  <w:rFonts w:ascii="Times New Roman Bold" w:hAnsi="Times New Roman Bold" w:cs="Times New Roman Bold"/>
                  <w:b/>
                  <w:sz w:val="20"/>
                </w:rPr>
                <w:t>SAT-MCS-1.50-3</w:t>
              </w:r>
            </w:ins>
          </w:p>
        </w:tc>
        <w:tc>
          <w:tcPr>
            <w:tcW w:w="616" w:type="pct"/>
            <w:shd w:val="clear" w:color="auto" w:fill="00558C"/>
            <w:noWrap/>
            <w:vAlign w:val="center"/>
          </w:tcPr>
          <w:p w14:paraId="0AF57C17" w14:textId="77777777" w:rsidR="00A013FD" w:rsidRPr="00A013FD" w:rsidRDefault="00A013FD" w:rsidP="00A013FD">
            <w:pPr>
              <w:keepNext/>
              <w:spacing w:before="80" w:after="80"/>
              <w:jc w:val="center"/>
              <w:rPr>
                <w:ins w:id="3638" w:author="Ross Norsworthy" w:date="2020-03-19T22:33:00Z"/>
                <w:rFonts w:ascii="Times New Roman Bold" w:hAnsi="Times New Roman Bold" w:cs="Times New Roman Bold"/>
                <w:b/>
                <w:sz w:val="20"/>
              </w:rPr>
            </w:pPr>
            <w:ins w:id="3639" w:author="Ross Norsworthy" w:date="2020-03-19T22:33:00Z">
              <w:r w:rsidRPr="00A013FD">
                <w:rPr>
                  <w:rFonts w:ascii="Times New Roman Bold" w:hAnsi="Times New Roman Bold" w:cs="Times New Roman Bold"/>
                  <w:b/>
                  <w:sz w:val="20"/>
                </w:rPr>
                <w:t>SAT-MCS-1.50-4</w:t>
              </w:r>
            </w:ins>
          </w:p>
        </w:tc>
        <w:tc>
          <w:tcPr>
            <w:tcW w:w="616" w:type="pct"/>
            <w:shd w:val="clear" w:color="auto" w:fill="00558C"/>
            <w:noWrap/>
            <w:vAlign w:val="center"/>
          </w:tcPr>
          <w:p w14:paraId="06A628B2" w14:textId="77777777" w:rsidR="00A013FD" w:rsidRPr="00A013FD" w:rsidRDefault="00A013FD" w:rsidP="00A013FD">
            <w:pPr>
              <w:keepNext/>
              <w:spacing w:before="80" w:after="80"/>
              <w:jc w:val="center"/>
              <w:rPr>
                <w:ins w:id="3640" w:author="Ross Norsworthy" w:date="2020-03-19T22:33:00Z"/>
                <w:rFonts w:ascii="Times New Roman Bold" w:hAnsi="Times New Roman Bold" w:cs="Times New Roman Bold"/>
                <w:b/>
                <w:sz w:val="20"/>
              </w:rPr>
            </w:pPr>
            <w:ins w:id="3641" w:author="Ross Norsworthy" w:date="2020-03-19T22:33:00Z">
              <w:r w:rsidRPr="00A013FD">
                <w:rPr>
                  <w:rFonts w:ascii="Times New Roman Bold" w:hAnsi="Times New Roman Bold" w:cs="Times New Roman Bold"/>
                  <w:b/>
                  <w:sz w:val="20"/>
                </w:rPr>
                <w:t>SAT-MCS-3.50-2</w:t>
              </w:r>
            </w:ins>
          </w:p>
        </w:tc>
        <w:tc>
          <w:tcPr>
            <w:tcW w:w="615" w:type="pct"/>
            <w:shd w:val="clear" w:color="auto" w:fill="00558C"/>
            <w:noWrap/>
            <w:vAlign w:val="center"/>
          </w:tcPr>
          <w:p w14:paraId="2F73D9D4" w14:textId="77777777" w:rsidR="00A013FD" w:rsidRPr="00A013FD" w:rsidRDefault="00A013FD" w:rsidP="00A013FD">
            <w:pPr>
              <w:keepNext/>
              <w:spacing w:before="80" w:after="80"/>
              <w:jc w:val="center"/>
              <w:rPr>
                <w:ins w:id="3642" w:author="Ross Norsworthy" w:date="2020-03-19T22:33:00Z"/>
                <w:rFonts w:ascii="Times New Roman Bold" w:hAnsi="Times New Roman Bold" w:cs="Times New Roman Bold"/>
                <w:b/>
                <w:sz w:val="20"/>
              </w:rPr>
            </w:pPr>
            <w:ins w:id="3643" w:author="Ross Norsworthy" w:date="2020-03-19T22:33:00Z">
              <w:r w:rsidRPr="00A013FD">
                <w:rPr>
                  <w:rFonts w:ascii="Times New Roman Bold" w:hAnsi="Times New Roman Bold" w:cs="Times New Roman Bold"/>
                  <w:b/>
                  <w:sz w:val="20"/>
                </w:rPr>
                <w:t>SAT-MCS-5.50</w:t>
              </w:r>
            </w:ins>
          </w:p>
        </w:tc>
        <w:tc>
          <w:tcPr>
            <w:tcW w:w="569" w:type="pct"/>
            <w:shd w:val="clear" w:color="auto" w:fill="00558C"/>
            <w:noWrap/>
            <w:vAlign w:val="center"/>
          </w:tcPr>
          <w:p w14:paraId="0A787774" w14:textId="77777777" w:rsidR="00A013FD" w:rsidRPr="00A013FD" w:rsidRDefault="00A013FD" w:rsidP="00A013FD">
            <w:pPr>
              <w:jc w:val="center"/>
              <w:rPr>
                <w:ins w:id="3644" w:author="Ross Norsworthy" w:date="2020-03-19T22:33:00Z"/>
                <w:rFonts w:ascii="Calibri" w:hAnsi="Calibri"/>
              </w:rPr>
            </w:pPr>
          </w:p>
        </w:tc>
      </w:tr>
      <w:tr w:rsidR="00A013FD" w:rsidRPr="00A013FD" w14:paraId="18DEAF53" w14:textId="77777777" w:rsidTr="00BF604E">
        <w:trPr>
          <w:trHeight w:val="300"/>
          <w:ins w:id="3645" w:author="Ross Norsworthy" w:date="2020-03-19T22:33:00Z"/>
        </w:trPr>
        <w:tc>
          <w:tcPr>
            <w:tcW w:w="1193" w:type="pct"/>
            <w:shd w:val="clear" w:color="auto" w:fill="auto"/>
            <w:noWrap/>
            <w:vAlign w:val="bottom"/>
          </w:tcPr>
          <w:p w14:paraId="60890D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46" w:author="Ross Norsworthy" w:date="2020-03-19T22:33:00Z"/>
                <w:sz w:val="20"/>
              </w:rPr>
            </w:pPr>
            <w:ins w:id="3647" w:author="Ross Norsworthy" w:date="2020-03-19T22:33:00Z">
              <w:r w:rsidRPr="00A013FD">
                <w:rPr>
                  <w:sz w:val="20"/>
                </w:rPr>
                <w:t>Link ID</w:t>
              </w:r>
            </w:ins>
          </w:p>
        </w:tc>
        <w:tc>
          <w:tcPr>
            <w:tcW w:w="775" w:type="pct"/>
            <w:shd w:val="clear" w:color="auto" w:fill="auto"/>
            <w:noWrap/>
            <w:vAlign w:val="bottom"/>
          </w:tcPr>
          <w:p w14:paraId="04DAA0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48" w:author="Ross Norsworthy" w:date="2020-03-19T22:33:00Z"/>
                <w:sz w:val="20"/>
              </w:rPr>
            </w:pPr>
            <w:ins w:id="3649" w:author="Ross Norsworthy" w:date="2020-03-19T22:33:00Z">
              <w:r w:rsidRPr="00A013FD">
                <w:rPr>
                  <w:sz w:val="20"/>
                </w:rPr>
                <w:t>20</w:t>
              </w:r>
            </w:ins>
          </w:p>
        </w:tc>
        <w:tc>
          <w:tcPr>
            <w:tcW w:w="616" w:type="pct"/>
            <w:shd w:val="clear" w:color="auto" w:fill="auto"/>
            <w:noWrap/>
            <w:vAlign w:val="bottom"/>
          </w:tcPr>
          <w:p w14:paraId="525063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50" w:author="Ross Norsworthy" w:date="2020-03-19T22:33:00Z"/>
                <w:sz w:val="20"/>
              </w:rPr>
            </w:pPr>
            <w:ins w:id="3651" w:author="Ross Norsworthy" w:date="2020-03-19T22:33:00Z">
              <w:r w:rsidRPr="00A013FD">
                <w:rPr>
                  <w:sz w:val="20"/>
                </w:rPr>
                <w:t>21</w:t>
              </w:r>
            </w:ins>
          </w:p>
        </w:tc>
        <w:tc>
          <w:tcPr>
            <w:tcW w:w="616" w:type="pct"/>
            <w:shd w:val="clear" w:color="auto" w:fill="auto"/>
            <w:noWrap/>
            <w:vAlign w:val="bottom"/>
          </w:tcPr>
          <w:p w14:paraId="70FA96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52" w:author="Ross Norsworthy" w:date="2020-03-19T22:33:00Z"/>
                <w:sz w:val="20"/>
              </w:rPr>
            </w:pPr>
            <w:ins w:id="3653" w:author="Ross Norsworthy" w:date="2020-03-19T22:33:00Z">
              <w:r w:rsidRPr="00A013FD">
                <w:rPr>
                  <w:sz w:val="20"/>
                </w:rPr>
                <w:t>22</w:t>
              </w:r>
            </w:ins>
          </w:p>
        </w:tc>
        <w:tc>
          <w:tcPr>
            <w:tcW w:w="616" w:type="pct"/>
            <w:shd w:val="clear" w:color="auto" w:fill="auto"/>
            <w:noWrap/>
            <w:vAlign w:val="bottom"/>
          </w:tcPr>
          <w:p w14:paraId="586350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54" w:author="Ross Norsworthy" w:date="2020-03-19T22:33:00Z"/>
                <w:sz w:val="20"/>
              </w:rPr>
            </w:pPr>
            <w:ins w:id="3655" w:author="Ross Norsworthy" w:date="2020-03-19T22:33:00Z">
              <w:r w:rsidRPr="00A013FD">
                <w:rPr>
                  <w:sz w:val="20"/>
                </w:rPr>
                <w:t xml:space="preserve">23 </w:t>
              </w:r>
              <w:r w:rsidRPr="00A013FD">
                <w:rPr>
                  <w:sz w:val="20"/>
                  <w:vertAlign w:val="superscript"/>
                </w:rPr>
                <w:t>(1)</w:t>
              </w:r>
            </w:ins>
          </w:p>
        </w:tc>
        <w:tc>
          <w:tcPr>
            <w:tcW w:w="615" w:type="pct"/>
            <w:shd w:val="clear" w:color="auto" w:fill="auto"/>
            <w:noWrap/>
            <w:vAlign w:val="bottom"/>
          </w:tcPr>
          <w:p w14:paraId="7502AF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56" w:author="Ross Norsworthy" w:date="2020-03-19T22:33:00Z"/>
                <w:sz w:val="20"/>
                <w:highlight w:val="yellow"/>
              </w:rPr>
            </w:pPr>
            <w:ins w:id="3657" w:author="Ross Norsworthy" w:date="2020-03-19T22:33:00Z">
              <w:r w:rsidRPr="00A013FD">
                <w:rPr>
                  <w:sz w:val="20"/>
                </w:rPr>
                <w:t xml:space="preserve">24 </w:t>
              </w:r>
              <w:r w:rsidRPr="00A013FD">
                <w:rPr>
                  <w:sz w:val="20"/>
                  <w:vertAlign w:val="superscript"/>
                </w:rPr>
                <w:t>(3)</w:t>
              </w:r>
            </w:ins>
          </w:p>
        </w:tc>
        <w:tc>
          <w:tcPr>
            <w:tcW w:w="569" w:type="pct"/>
            <w:shd w:val="clear" w:color="auto" w:fill="auto"/>
            <w:noWrap/>
            <w:vAlign w:val="bottom"/>
          </w:tcPr>
          <w:p w14:paraId="031D5F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58" w:author="Ross Norsworthy" w:date="2020-03-19T22:33:00Z"/>
                <w:sz w:val="20"/>
              </w:rPr>
            </w:pPr>
          </w:p>
        </w:tc>
      </w:tr>
      <w:tr w:rsidR="00A013FD" w:rsidRPr="00A013FD" w14:paraId="7F17B25F" w14:textId="77777777" w:rsidTr="00BF604E">
        <w:trPr>
          <w:trHeight w:val="300"/>
          <w:ins w:id="3659" w:author="Ross Norsworthy" w:date="2020-03-19T22:33:00Z"/>
        </w:trPr>
        <w:tc>
          <w:tcPr>
            <w:tcW w:w="1193" w:type="pct"/>
            <w:shd w:val="clear" w:color="auto" w:fill="auto"/>
            <w:noWrap/>
            <w:vAlign w:val="bottom"/>
          </w:tcPr>
          <w:p w14:paraId="31F8B1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60" w:author="Ross Norsworthy" w:date="2020-03-19T22:33:00Z"/>
                <w:sz w:val="20"/>
              </w:rPr>
            </w:pPr>
            <w:ins w:id="3661" w:author="Ross Norsworthy" w:date="2020-03-19T22:33:00Z">
              <w:r w:rsidRPr="00A013FD">
                <w:rPr>
                  <w:sz w:val="20"/>
                </w:rPr>
                <w:t>Channel bandwidth</w:t>
              </w:r>
            </w:ins>
          </w:p>
        </w:tc>
        <w:tc>
          <w:tcPr>
            <w:tcW w:w="3238" w:type="pct"/>
            <w:gridSpan w:val="5"/>
            <w:shd w:val="clear" w:color="auto" w:fill="auto"/>
            <w:noWrap/>
            <w:vAlign w:val="bottom"/>
          </w:tcPr>
          <w:p w14:paraId="2CB150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62" w:author="Ross Norsworthy" w:date="2020-03-19T22:33:00Z"/>
                <w:sz w:val="20"/>
              </w:rPr>
            </w:pPr>
            <w:ins w:id="3663" w:author="Ross Norsworthy" w:date="2020-03-19T22:33:00Z">
              <w:r w:rsidRPr="00A013FD">
                <w:rPr>
                  <w:sz w:val="20"/>
                </w:rPr>
                <w:t>50</w:t>
              </w:r>
            </w:ins>
          </w:p>
        </w:tc>
        <w:tc>
          <w:tcPr>
            <w:tcW w:w="569" w:type="pct"/>
            <w:shd w:val="clear" w:color="auto" w:fill="auto"/>
            <w:noWrap/>
            <w:vAlign w:val="bottom"/>
          </w:tcPr>
          <w:p w14:paraId="296E14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64" w:author="Ross Norsworthy" w:date="2020-03-19T22:33:00Z"/>
                <w:sz w:val="20"/>
              </w:rPr>
            </w:pPr>
            <w:ins w:id="3665" w:author="Ross Norsworthy" w:date="2020-03-19T22:33:00Z">
              <w:r w:rsidRPr="00A013FD">
                <w:rPr>
                  <w:sz w:val="20"/>
                </w:rPr>
                <w:t>kHz</w:t>
              </w:r>
            </w:ins>
          </w:p>
        </w:tc>
      </w:tr>
      <w:tr w:rsidR="00A013FD" w:rsidRPr="00A013FD" w14:paraId="6DE36188" w14:textId="77777777" w:rsidTr="00BF604E">
        <w:trPr>
          <w:trHeight w:val="300"/>
          <w:ins w:id="3666" w:author="Ross Norsworthy" w:date="2020-03-19T22:33:00Z"/>
        </w:trPr>
        <w:tc>
          <w:tcPr>
            <w:tcW w:w="1193" w:type="pct"/>
            <w:shd w:val="clear" w:color="auto" w:fill="auto"/>
            <w:noWrap/>
            <w:vAlign w:val="bottom"/>
          </w:tcPr>
          <w:p w14:paraId="4B22F3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67" w:author="Ross Norsworthy" w:date="2020-03-19T22:33:00Z"/>
                <w:sz w:val="20"/>
              </w:rPr>
            </w:pPr>
            <w:ins w:id="3668" w:author="Ross Norsworthy" w:date="2020-03-19T22:33:00Z">
              <w:r w:rsidRPr="00A013FD">
                <w:rPr>
                  <w:sz w:val="20"/>
                </w:rPr>
                <w:t xml:space="preserve">Roll off filtering </w:t>
              </w:r>
              <w:r w:rsidRPr="00A013FD">
                <w:rPr>
                  <w:sz w:val="20"/>
                  <w:vertAlign w:val="superscript"/>
                </w:rPr>
                <w:t>(2)</w:t>
              </w:r>
            </w:ins>
          </w:p>
        </w:tc>
        <w:tc>
          <w:tcPr>
            <w:tcW w:w="3238" w:type="pct"/>
            <w:gridSpan w:val="5"/>
            <w:shd w:val="clear" w:color="auto" w:fill="auto"/>
            <w:noWrap/>
            <w:vAlign w:val="bottom"/>
          </w:tcPr>
          <w:p w14:paraId="16E276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69" w:author="Ross Norsworthy" w:date="2020-03-19T22:33:00Z"/>
                <w:sz w:val="20"/>
              </w:rPr>
            </w:pPr>
            <w:ins w:id="3670" w:author="Ross Norsworthy" w:date="2020-03-19T22:33:00Z">
              <w:r w:rsidRPr="00A013FD">
                <w:rPr>
                  <w:sz w:val="20"/>
                </w:rPr>
                <w:t>0.25</w:t>
              </w:r>
            </w:ins>
          </w:p>
        </w:tc>
        <w:tc>
          <w:tcPr>
            <w:tcW w:w="569" w:type="pct"/>
            <w:shd w:val="clear" w:color="auto" w:fill="auto"/>
            <w:noWrap/>
            <w:vAlign w:val="bottom"/>
          </w:tcPr>
          <w:p w14:paraId="08DEFE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71" w:author="Ross Norsworthy" w:date="2020-03-19T22:33:00Z"/>
                <w:sz w:val="20"/>
              </w:rPr>
            </w:pPr>
          </w:p>
        </w:tc>
      </w:tr>
      <w:tr w:rsidR="00A013FD" w:rsidRPr="00A013FD" w14:paraId="2389FC6F" w14:textId="77777777" w:rsidTr="00BF604E">
        <w:trPr>
          <w:trHeight w:val="300"/>
          <w:ins w:id="3672" w:author="Ross Norsworthy" w:date="2020-03-19T22:33:00Z"/>
        </w:trPr>
        <w:tc>
          <w:tcPr>
            <w:tcW w:w="1193" w:type="pct"/>
            <w:shd w:val="clear" w:color="auto" w:fill="auto"/>
            <w:noWrap/>
            <w:vAlign w:val="bottom"/>
          </w:tcPr>
          <w:p w14:paraId="4721A0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73" w:author="Ross Norsworthy" w:date="2020-03-19T22:33:00Z"/>
                <w:sz w:val="20"/>
              </w:rPr>
            </w:pPr>
            <w:ins w:id="3674" w:author="Ross Norsworthy" w:date="2020-03-19T22:33:00Z">
              <w:r w:rsidRPr="00A013FD">
                <w:rPr>
                  <w:sz w:val="20"/>
                </w:rPr>
                <w:t>Signal bandwidth</w:t>
              </w:r>
            </w:ins>
          </w:p>
        </w:tc>
        <w:tc>
          <w:tcPr>
            <w:tcW w:w="3238" w:type="pct"/>
            <w:gridSpan w:val="5"/>
            <w:shd w:val="clear" w:color="auto" w:fill="auto"/>
            <w:noWrap/>
            <w:vAlign w:val="bottom"/>
          </w:tcPr>
          <w:p w14:paraId="700536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75" w:author="Ross Norsworthy" w:date="2020-03-19T22:33:00Z"/>
                <w:sz w:val="20"/>
              </w:rPr>
            </w:pPr>
            <w:ins w:id="3676" w:author="Ross Norsworthy" w:date="2020-03-19T22:33:00Z">
              <w:r w:rsidRPr="00A013FD">
                <w:rPr>
                  <w:sz w:val="20"/>
                </w:rPr>
                <w:t>42.0</w:t>
              </w:r>
            </w:ins>
          </w:p>
        </w:tc>
        <w:tc>
          <w:tcPr>
            <w:tcW w:w="569" w:type="pct"/>
            <w:shd w:val="clear" w:color="auto" w:fill="auto"/>
            <w:noWrap/>
            <w:vAlign w:val="bottom"/>
          </w:tcPr>
          <w:p w14:paraId="12F6DD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77" w:author="Ross Norsworthy" w:date="2020-03-19T22:33:00Z"/>
                <w:sz w:val="20"/>
              </w:rPr>
            </w:pPr>
            <w:ins w:id="3678" w:author="Ross Norsworthy" w:date="2020-03-19T22:33:00Z">
              <w:r w:rsidRPr="00A013FD">
                <w:rPr>
                  <w:sz w:val="20"/>
                </w:rPr>
                <w:t>kHz</w:t>
              </w:r>
            </w:ins>
          </w:p>
        </w:tc>
      </w:tr>
      <w:tr w:rsidR="00A013FD" w:rsidRPr="00A013FD" w14:paraId="74567C3D" w14:textId="77777777" w:rsidTr="004A5D80">
        <w:trPr>
          <w:trHeight w:val="300"/>
          <w:ins w:id="3679" w:author="Ross Norsworthy" w:date="2020-03-19T22:33:00Z"/>
        </w:trPr>
        <w:tc>
          <w:tcPr>
            <w:tcW w:w="1193" w:type="pct"/>
            <w:shd w:val="clear" w:color="auto" w:fill="auto"/>
            <w:noWrap/>
            <w:vAlign w:val="bottom"/>
          </w:tcPr>
          <w:p w14:paraId="7FA5EC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80" w:author="Ross Norsworthy" w:date="2020-03-19T22:33:00Z"/>
                <w:sz w:val="20"/>
              </w:rPr>
            </w:pPr>
            <w:ins w:id="3681" w:author="Ross Norsworthy" w:date="2020-03-19T22:33:00Z">
              <w:r w:rsidRPr="00A013FD">
                <w:rPr>
                  <w:sz w:val="20"/>
                </w:rPr>
                <w:t>CDMA chiprate</w:t>
              </w:r>
            </w:ins>
          </w:p>
        </w:tc>
        <w:tc>
          <w:tcPr>
            <w:tcW w:w="775" w:type="pct"/>
            <w:shd w:val="clear" w:color="auto" w:fill="auto"/>
            <w:noWrap/>
            <w:vAlign w:val="bottom"/>
          </w:tcPr>
          <w:p w14:paraId="1B63D5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82" w:author="Ross Norsworthy" w:date="2020-03-19T22:33:00Z"/>
                <w:sz w:val="20"/>
              </w:rPr>
            </w:pPr>
            <w:ins w:id="3683" w:author="Ross Norsworthy" w:date="2020-03-19T22:33:00Z">
              <w:r w:rsidRPr="00A013FD">
                <w:rPr>
                  <w:sz w:val="20"/>
                </w:rPr>
                <w:t>33.6</w:t>
              </w:r>
            </w:ins>
          </w:p>
        </w:tc>
        <w:tc>
          <w:tcPr>
            <w:tcW w:w="2462" w:type="pct"/>
            <w:gridSpan w:val="4"/>
            <w:vMerge w:val="restart"/>
            <w:shd w:val="clear" w:color="auto" w:fill="auto"/>
            <w:noWrap/>
            <w:vAlign w:val="bottom"/>
          </w:tcPr>
          <w:p w14:paraId="5FF5AE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84" w:author="Ross Norsworthy" w:date="2020-03-19T22:33:00Z"/>
                <w:sz w:val="20"/>
              </w:rPr>
            </w:pPr>
            <w:ins w:id="3685" w:author="Ross Norsworthy" w:date="2020-03-19T22:33:00Z">
              <w:r w:rsidRPr="00A013FD">
                <w:rPr>
                  <w:sz w:val="20"/>
                </w:rPr>
                <w:t>N/A</w:t>
              </w:r>
            </w:ins>
          </w:p>
        </w:tc>
        <w:tc>
          <w:tcPr>
            <w:tcW w:w="569" w:type="pct"/>
            <w:shd w:val="clear" w:color="auto" w:fill="auto"/>
            <w:noWrap/>
            <w:vAlign w:val="bottom"/>
          </w:tcPr>
          <w:p w14:paraId="6F3C38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86" w:author="Ross Norsworthy" w:date="2020-03-19T22:33:00Z"/>
                <w:sz w:val="20"/>
              </w:rPr>
            </w:pPr>
            <w:ins w:id="3687" w:author="Ross Norsworthy" w:date="2020-03-19T22:33:00Z">
              <w:r w:rsidRPr="00A013FD">
                <w:rPr>
                  <w:sz w:val="20"/>
                </w:rPr>
                <w:t>kcps</w:t>
              </w:r>
            </w:ins>
          </w:p>
        </w:tc>
      </w:tr>
      <w:tr w:rsidR="00A013FD" w:rsidRPr="00A013FD" w14:paraId="0018E819" w14:textId="77777777" w:rsidTr="004A5D80">
        <w:trPr>
          <w:trHeight w:val="300"/>
          <w:ins w:id="3688" w:author="Ross Norsworthy" w:date="2020-03-19T22:33:00Z"/>
        </w:trPr>
        <w:tc>
          <w:tcPr>
            <w:tcW w:w="1193" w:type="pct"/>
            <w:shd w:val="clear" w:color="auto" w:fill="auto"/>
            <w:noWrap/>
            <w:vAlign w:val="bottom"/>
          </w:tcPr>
          <w:p w14:paraId="34E930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89" w:author="Ross Norsworthy" w:date="2020-03-19T22:33:00Z"/>
                <w:sz w:val="20"/>
              </w:rPr>
            </w:pPr>
            <w:ins w:id="3690" w:author="Ross Norsworthy" w:date="2020-03-19T22:33:00Z">
              <w:r w:rsidRPr="00A013FD">
                <w:rPr>
                  <w:sz w:val="20"/>
                </w:rPr>
                <w:t>Spreading Factor</w:t>
              </w:r>
            </w:ins>
          </w:p>
        </w:tc>
        <w:tc>
          <w:tcPr>
            <w:tcW w:w="775" w:type="pct"/>
            <w:shd w:val="clear" w:color="auto" w:fill="auto"/>
            <w:noWrap/>
            <w:vAlign w:val="bottom"/>
          </w:tcPr>
          <w:p w14:paraId="70E5B2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91" w:author="Ross Norsworthy" w:date="2020-03-19T22:33:00Z"/>
                <w:sz w:val="20"/>
              </w:rPr>
            </w:pPr>
            <w:ins w:id="3692" w:author="Ross Norsworthy" w:date="2020-03-19T22:33:00Z">
              <w:r w:rsidRPr="00A013FD">
                <w:rPr>
                  <w:sz w:val="20"/>
                </w:rPr>
                <w:t>16</w:t>
              </w:r>
            </w:ins>
          </w:p>
        </w:tc>
        <w:tc>
          <w:tcPr>
            <w:tcW w:w="2462" w:type="pct"/>
            <w:gridSpan w:val="4"/>
            <w:vMerge/>
            <w:shd w:val="clear" w:color="auto" w:fill="auto"/>
            <w:noWrap/>
            <w:vAlign w:val="bottom"/>
          </w:tcPr>
          <w:p w14:paraId="36EC67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93" w:author="Ross Norsworthy" w:date="2020-03-19T22:33:00Z"/>
                <w:sz w:val="20"/>
              </w:rPr>
            </w:pPr>
          </w:p>
        </w:tc>
        <w:tc>
          <w:tcPr>
            <w:tcW w:w="569" w:type="pct"/>
            <w:shd w:val="clear" w:color="auto" w:fill="auto"/>
            <w:noWrap/>
            <w:vAlign w:val="bottom"/>
          </w:tcPr>
          <w:p w14:paraId="263FFE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94" w:author="Ross Norsworthy" w:date="2020-03-19T22:33:00Z"/>
                <w:sz w:val="20"/>
              </w:rPr>
            </w:pPr>
            <w:ins w:id="3695" w:author="Ross Norsworthy" w:date="2020-03-19T22:33:00Z">
              <w:r w:rsidRPr="00A013FD">
                <w:rPr>
                  <w:sz w:val="20"/>
                </w:rPr>
                <w:t>chips</w:t>
              </w:r>
            </w:ins>
          </w:p>
        </w:tc>
      </w:tr>
      <w:tr w:rsidR="00A013FD" w:rsidRPr="00A013FD" w14:paraId="6C9A8643" w14:textId="77777777" w:rsidTr="004A5D80">
        <w:trPr>
          <w:trHeight w:val="300"/>
          <w:ins w:id="3696" w:author="Ross Norsworthy" w:date="2020-03-19T22:33:00Z"/>
        </w:trPr>
        <w:tc>
          <w:tcPr>
            <w:tcW w:w="1193" w:type="pct"/>
            <w:shd w:val="clear" w:color="auto" w:fill="auto"/>
            <w:noWrap/>
            <w:vAlign w:val="bottom"/>
          </w:tcPr>
          <w:p w14:paraId="568CA6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97" w:author="Ross Norsworthy" w:date="2020-03-19T22:33:00Z"/>
                <w:sz w:val="20"/>
              </w:rPr>
            </w:pPr>
            <w:ins w:id="3698" w:author="Ross Norsworthy" w:date="2020-03-19T22:33:00Z">
              <w:r w:rsidRPr="00A013FD">
                <w:rPr>
                  <w:sz w:val="20"/>
                </w:rPr>
                <w:t>Symbol rate</w:t>
              </w:r>
            </w:ins>
          </w:p>
        </w:tc>
        <w:tc>
          <w:tcPr>
            <w:tcW w:w="775" w:type="pct"/>
            <w:shd w:val="clear" w:color="auto" w:fill="auto"/>
            <w:noWrap/>
            <w:vAlign w:val="bottom"/>
          </w:tcPr>
          <w:p w14:paraId="6CE134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699" w:author="Ross Norsworthy" w:date="2020-03-19T22:33:00Z"/>
                <w:sz w:val="20"/>
              </w:rPr>
            </w:pPr>
            <w:ins w:id="3700" w:author="Ross Norsworthy" w:date="2020-03-19T22:33:00Z">
              <w:r w:rsidRPr="00A013FD">
                <w:rPr>
                  <w:sz w:val="20"/>
                </w:rPr>
                <w:t>2.1</w:t>
              </w:r>
            </w:ins>
          </w:p>
        </w:tc>
        <w:tc>
          <w:tcPr>
            <w:tcW w:w="2462" w:type="pct"/>
            <w:gridSpan w:val="4"/>
            <w:shd w:val="clear" w:color="auto" w:fill="auto"/>
            <w:noWrap/>
            <w:vAlign w:val="bottom"/>
          </w:tcPr>
          <w:p w14:paraId="1695A0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01" w:author="Ross Norsworthy" w:date="2020-03-19T22:33:00Z"/>
                <w:sz w:val="20"/>
              </w:rPr>
            </w:pPr>
            <w:ins w:id="3702" w:author="Ross Norsworthy" w:date="2020-03-19T22:33:00Z">
              <w:r w:rsidRPr="00A013FD">
                <w:rPr>
                  <w:sz w:val="20"/>
                </w:rPr>
                <w:t>33.6</w:t>
              </w:r>
            </w:ins>
          </w:p>
        </w:tc>
        <w:tc>
          <w:tcPr>
            <w:tcW w:w="569" w:type="pct"/>
            <w:shd w:val="clear" w:color="auto" w:fill="auto"/>
            <w:noWrap/>
            <w:vAlign w:val="bottom"/>
          </w:tcPr>
          <w:p w14:paraId="05496B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03" w:author="Ross Norsworthy" w:date="2020-03-19T22:33:00Z"/>
                <w:sz w:val="20"/>
              </w:rPr>
            </w:pPr>
            <w:ins w:id="3704" w:author="Ross Norsworthy" w:date="2020-03-19T22:33:00Z">
              <w:r w:rsidRPr="00A013FD">
                <w:rPr>
                  <w:sz w:val="20"/>
                </w:rPr>
                <w:t>ksps</w:t>
              </w:r>
            </w:ins>
          </w:p>
        </w:tc>
      </w:tr>
      <w:tr w:rsidR="00A013FD" w:rsidRPr="00A013FD" w14:paraId="40DDD739" w14:textId="77777777" w:rsidTr="00BF604E">
        <w:trPr>
          <w:trHeight w:val="300"/>
          <w:ins w:id="3705" w:author="Ross Norsworthy" w:date="2020-03-19T22:33:00Z"/>
        </w:trPr>
        <w:tc>
          <w:tcPr>
            <w:tcW w:w="1193" w:type="pct"/>
            <w:shd w:val="clear" w:color="auto" w:fill="auto"/>
            <w:noWrap/>
            <w:vAlign w:val="bottom"/>
          </w:tcPr>
          <w:p w14:paraId="7F1D99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06" w:author="Ross Norsworthy" w:date="2020-03-19T22:33:00Z"/>
                <w:sz w:val="20"/>
              </w:rPr>
            </w:pPr>
            <w:ins w:id="3707" w:author="Ross Norsworthy" w:date="2020-03-19T22:33:00Z">
              <w:r w:rsidRPr="00A013FD">
                <w:rPr>
                  <w:sz w:val="20"/>
                </w:rPr>
                <w:t>PAPR (example)</w:t>
              </w:r>
            </w:ins>
          </w:p>
        </w:tc>
        <w:tc>
          <w:tcPr>
            <w:tcW w:w="775" w:type="pct"/>
            <w:shd w:val="clear" w:color="auto" w:fill="auto"/>
            <w:noWrap/>
            <w:vAlign w:val="bottom"/>
          </w:tcPr>
          <w:p w14:paraId="2D8634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08" w:author="Ross Norsworthy" w:date="2020-03-19T22:33:00Z"/>
                <w:sz w:val="20"/>
              </w:rPr>
            </w:pPr>
            <w:ins w:id="3709" w:author="Ross Norsworthy" w:date="2020-03-19T22:33:00Z">
              <w:r w:rsidRPr="00A013FD">
                <w:rPr>
                  <w:sz w:val="20"/>
                </w:rPr>
                <w:t>0</w:t>
              </w:r>
            </w:ins>
          </w:p>
        </w:tc>
        <w:tc>
          <w:tcPr>
            <w:tcW w:w="1232" w:type="pct"/>
            <w:gridSpan w:val="2"/>
            <w:shd w:val="clear" w:color="auto" w:fill="auto"/>
            <w:noWrap/>
            <w:vAlign w:val="bottom"/>
          </w:tcPr>
          <w:p w14:paraId="109B36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10" w:author="Ross Norsworthy" w:date="2020-03-19T22:33:00Z"/>
                <w:sz w:val="20"/>
              </w:rPr>
            </w:pPr>
            <w:ins w:id="3711" w:author="Ross Norsworthy" w:date="2020-03-19T22:33:00Z">
              <w:r w:rsidRPr="00A013FD">
                <w:rPr>
                  <w:sz w:val="20"/>
                </w:rPr>
                <w:t>4.35</w:t>
              </w:r>
            </w:ins>
          </w:p>
        </w:tc>
        <w:tc>
          <w:tcPr>
            <w:tcW w:w="616" w:type="pct"/>
            <w:shd w:val="clear" w:color="auto" w:fill="auto"/>
            <w:noWrap/>
            <w:vAlign w:val="bottom"/>
          </w:tcPr>
          <w:p w14:paraId="2D9522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12" w:author="Ross Norsworthy" w:date="2020-03-19T22:33:00Z"/>
                <w:sz w:val="20"/>
              </w:rPr>
            </w:pPr>
            <w:ins w:id="3713" w:author="Ross Norsworthy" w:date="2020-03-19T22:33:00Z">
              <w:r w:rsidRPr="00A013FD">
                <w:rPr>
                  <w:sz w:val="20"/>
                </w:rPr>
                <w:t>4.9</w:t>
              </w:r>
            </w:ins>
          </w:p>
        </w:tc>
        <w:tc>
          <w:tcPr>
            <w:tcW w:w="615" w:type="pct"/>
            <w:shd w:val="clear" w:color="auto" w:fill="auto"/>
            <w:noWrap/>
            <w:vAlign w:val="bottom"/>
          </w:tcPr>
          <w:p w14:paraId="4D6948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14" w:author="Ross Norsworthy" w:date="2020-03-19T22:33:00Z"/>
                <w:sz w:val="20"/>
              </w:rPr>
            </w:pPr>
            <w:ins w:id="3715" w:author="Ross Norsworthy" w:date="2020-03-19T22:33:00Z">
              <w:r w:rsidRPr="00A013FD">
                <w:rPr>
                  <w:sz w:val="20"/>
                </w:rPr>
                <w:t>7.1</w:t>
              </w:r>
            </w:ins>
          </w:p>
        </w:tc>
        <w:tc>
          <w:tcPr>
            <w:tcW w:w="569" w:type="pct"/>
            <w:shd w:val="clear" w:color="auto" w:fill="auto"/>
            <w:noWrap/>
            <w:vAlign w:val="bottom"/>
          </w:tcPr>
          <w:p w14:paraId="5B0744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16" w:author="Ross Norsworthy" w:date="2020-03-19T22:33:00Z"/>
                <w:sz w:val="20"/>
              </w:rPr>
            </w:pPr>
            <w:ins w:id="3717" w:author="Ross Norsworthy" w:date="2020-03-19T22:33:00Z">
              <w:r w:rsidRPr="00A013FD">
                <w:rPr>
                  <w:sz w:val="20"/>
                </w:rPr>
                <w:t>dB</w:t>
              </w:r>
            </w:ins>
          </w:p>
        </w:tc>
      </w:tr>
      <w:tr w:rsidR="00A013FD" w:rsidRPr="00A013FD" w14:paraId="55F78880" w14:textId="77777777" w:rsidTr="00BF604E">
        <w:trPr>
          <w:trHeight w:val="300"/>
          <w:ins w:id="3718" w:author="Ross Norsworthy" w:date="2020-03-19T22:33:00Z"/>
        </w:trPr>
        <w:tc>
          <w:tcPr>
            <w:tcW w:w="1193" w:type="pct"/>
            <w:shd w:val="clear" w:color="auto" w:fill="auto"/>
            <w:noWrap/>
            <w:vAlign w:val="bottom"/>
          </w:tcPr>
          <w:p w14:paraId="199685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19" w:author="Ross Norsworthy" w:date="2020-03-19T22:33:00Z"/>
                <w:sz w:val="20"/>
              </w:rPr>
            </w:pPr>
            <w:ins w:id="3720" w:author="Ross Norsworthy" w:date="2020-03-19T22:33:00Z">
              <w:r w:rsidRPr="00A013FD">
                <w:rPr>
                  <w:sz w:val="20"/>
                </w:rPr>
                <w:t>Output average power</w:t>
              </w:r>
            </w:ins>
          </w:p>
        </w:tc>
        <w:tc>
          <w:tcPr>
            <w:tcW w:w="775" w:type="pct"/>
            <w:shd w:val="clear" w:color="auto" w:fill="auto"/>
            <w:noWrap/>
            <w:vAlign w:val="bottom"/>
          </w:tcPr>
          <w:p w14:paraId="3E7F85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21" w:author="Ross Norsworthy" w:date="2020-03-19T22:33:00Z"/>
                <w:sz w:val="20"/>
              </w:rPr>
            </w:pPr>
            <w:ins w:id="3722" w:author="Ross Norsworthy" w:date="2020-03-19T22:33:00Z">
              <w:r w:rsidRPr="00A013FD">
                <w:rPr>
                  <w:sz w:val="20"/>
                </w:rPr>
                <w:t>12.5</w:t>
              </w:r>
            </w:ins>
          </w:p>
        </w:tc>
        <w:tc>
          <w:tcPr>
            <w:tcW w:w="1232" w:type="pct"/>
            <w:gridSpan w:val="2"/>
            <w:shd w:val="clear" w:color="auto" w:fill="auto"/>
            <w:noWrap/>
            <w:vAlign w:val="bottom"/>
          </w:tcPr>
          <w:p w14:paraId="3D3E13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23" w:author="Ross Norsworthy" w:date="2020-03-19T22:33:00Z"/>
                <w:sz w:val="20"/>
              </w:rPr>
            </w:pPr>
            <w:ins w:id="3724" w:author="Ross Norsworthy" w:date="2020-03-19T22:33:00Z">
              <w:r w:rsidRPr="00A013FD">
                <w:rPr>
                  <w:sz w:val="20"/>
                </w:rPr>
                <w:t>11</w:t>
              </w:r>
            </w:ins>
          </w:p>
        </w:tc>
        <w:tc>
          <w:tcPr>
            <w:tcW w:w="616" w:type="pct"/>
            <w:shd w:val="clear" w:color="auto" w:fill="auto"/>
            <w:noWrap/>
            <w:vAlign w:val="bottom"/>
          </w:tcPr>
          <w:p w14:paraId="118298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25" w:author="Ross Norsworthy" w:date="2020-03-19T22:33:00Z"/>
                <w:sz w:val="20"/>
              </w:rPr>
            </w:pPr>
            <w:ins w:id="3726" w:author="Ross Norsworthy" w:date="2020-03-19T22:33:00Z">
              <w:r w:rsidRPr="00A013FD">
                <w:rPr>
                  <w:sz w:val="20"/>
                </w:rPr>
                <w:t>10</w:t>
              </w:r>
            </w:ins>
          </w:p>
        </w:tc>
        <w:tc>
          <w:tcPr>
            <w:tcW w:w="615" w:type="pct"/>
            <w:shd w:val="clear" w:color="auto" w:fill="auto"/>
            <w:noWrap/>
            <w:vAlign w:val="bottom"/>
          </w:tcPr>
          <w:p w14:paraId="5A22DC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27" w:author="Ross Norsworthy" w:date="2020-03-19T22:33:00Z"/>
                <w:sz w:val="20"/>
              </w:rPr>
            </w:pPr>
            <w:ins w:id="3728" w:author="Ross Norsworthy" w:date="2020-03-19T22:33:00Z">
              <w:r w:rsidRPr="00A013FD">
                <w:rPr>
                  <w:sz w:val="20"/>
                </w:rPr>
                <w:t>6</w:t>
              </w:r>
            </w:ins>
          </w:p>
        </w:tc>
        <w:tc>
          <w:tcPr>
            <w:tcW w:w="569" w:type="pct"/>
            <w:shd w:val="clear" w:color="auto" w:fill="auto"/>
            <w:noWrap/>
            <w:vAlign w:val="bottom"/>
          </w:tcPr>
          <w:p w14:paraId="067873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29" w:author="Ross Norsworthy" w:date="2020-03-19T22:33:00Z"/>
                <w:sz w:val="20"/>
              </w:rPr>
            </w:pPr>
            <w:ins w:id="3730" w:author="Ross Norsworthy" w:date="2020-03-19T22:33:00Z">
              <w:r w:rsidRPr="00A013FD">
                <w:rPr>
                  <w:sz w:val="20"/>
                </w:rPr>
                <w:t>Watt</w:t>
              </w:r>
            </w:ins>
          </w:p>
        </w:tc>
      </w:tr>
      <w:tr w:rsidR="00A013FD" w:rsidRPr="00A013FD" w14:paraId="35B2CE7C" w14:textId="77777777" w:rsidTr="00BF604E">
        <w:trPr>
          <w:trHeight w:val="300"/>
          <w:ins w:id="3731" w:author="Ross Norsworthy" w:date="2020-03-19T22:33:00Z"/>
        </w:trPr>
        <w:tc>
          <w:tcPr>
            <w:tcW w:w="1193" w:type="pct"/>
            <w:shd w:val="clear" w:color="auto" w:fill="auto"/>
            <w:noWrap/>
            <w:vAlign w:val="bottom"/>
          </w:tcPr>
          <w:p w14:paraId="143C81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32" w:author="Ross Norsworthy" w:date="2020-03-19T22:33:00Z"/>
                <w:sz w:val="20"/>
              </w:rPr>
            </w:pPr>
            <w:ins w:id="3733" w:author="Ross Norsworthy" w:date="2020-03-19T22:33:00Z">
              <w:r w:rsidRPr="00A013FD">
                <w:rPr>
                  <w:sz w:val="20"/>
                </w:rPr>
                <w:t>Burst size</w:t>
              </w:r>
            </w:ins>
          </w:p>
        </w:tc>
        <w:tc>
          <w:tcPr>
            <w:tcW w:w="775" w:type="pct"/>
            <w:shd w:val="clear" w:color="auto" w:fill="auto"/>
            <w:noWrap/>
            <w:vAlign w:val="bottom"/>
          </w:tcPr>
          <w:p w14:paraId="70326E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34" w:author="Ross Norsworthy" w:date="2020-03-19T22:33:00Z"/>
                <w:sz w:val="20"/>
              </w:rPr>
            </w:pPr>
            <w:ins w:id="3735" w:author="Ross Norsworthy" w:date="2020-03-19T22:33:00Z">
              <w:r w:rsidRPr="00A013FD">
                <w:rPr>
                  <w:sz w:val="20"/>
                </w:rPr>
                <w:t>5</w:t>
              </w:r>
            </w:ins>
          </w:p>
        </w:tc>
        <w:tc>
          <w:tcPr>
            <w:tcW w:w="616" w:type="pct"/>
            <w:shd w:val="clear" w:color="auto" w:fill="auto"/>
            <w:noWrap/>
            <w:vAlign w:val="bottom"/>
          </w:tcPr>
          <w:p w14:paraId="59BEA3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36" w:author="Ross Norsworthy" w:date="2020-03-19T22:33:00Z"/>
                <w:sz w:val="20"/>
              </w:rPr>
            </w:pPr>
            <w:ins w:id="3737" w:author="Ross Norsworthy" w:date="2020-03-19T22:33:00Z">
              <w:r w:rsidRPr="00A013FD">
                <w:rPr>
                  <w:sz w:val="20"/>
                </w:rPr>
                <w:t>1</w:t>
              </w:r>
            </w:ins>
          </w:p>
        </w:tc>
        <w:tc>
          <w:tcPr>
            <w:tcW w:w="1847" w:type="pct"/>
            <w:gridSpan w:val="3"/>
            <w:shd w:val="clear" w:color="auto" w:fill="auto"/>
            <w:noWrap/>
            <w:vAlign w:val="bottom"/>
          </w:tcPr>
          <w:p w14:paraId="019A92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38" w:author="Ross Norsworthy" w:date="2020-03-19T22:33:00Z"/>
                <w:sz w:val="20"/>
              </w:rPr>
            </w:pPr>
            <w:ins w:id="3739" w:author="Ross Norsworthy" w:date="2020-03-19T22:33:00Z">
              <w:r w:rsidRPr="00A013FD">
                <w:rPr>
                  <w:sz w:val="20"/>
                </w:rPr>
                <w:t>3</w:t>
              </w:r>
            </w:ins>
          </w:p>
        </w:tc>
        <w:tc>
          <w:tcPr>
            <w:tcW w:w="569" w:type="pct"/>
            <w:shd w:val="clear" w:color="auto" w:fill="auto"/>
            <w:noWrap/>
            <w:vAlign w:val="bottom"/>
          </w:tcPr>
          <w:p w14:paraId="21FE59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40" w:author="Ross Norsworthy" w:date="2020-03-19T22:33:00Z"/>
                <w:sz w:val="20"/>
              </w:rPr>
            </w:pPr>
            <w:ins w:id="3741" w:author="Ross Norsworthy" w:date="2020-03-19T22:33:00Z">
              <w:r w:rsidRPr="00A013FD">
                <w:rPr>
                  <w:sz w:val="20"/>
                </w:rPr>
                <w:t>slots</w:t>
              </w:r>
            </w:ins>
          </w:p>
        </w:tc>
      </w:tr>
      <w:tr w:rsidR="00A013FD" w:rsidRPr="00A013FD" w14:paraId="44D8640F" w14:textId="77777777" w:rsidTr="00BF604E">
        <w:trPr>
          <w:trHeight w:val="300"/>
          <w:ins w:id="3742" w:author="Ross Norsworthy" w:date="2020-03-19T22:33:00Z"/>
        </w:trPr>
        <w:tc>
          <w:tcPr>
            <w:tcW w:w="1193" w:type="pct"/>
            <w:shd w:val="clear" w:color="auto" w:fill="auto"/>
            <w:noWrap/>
            <w:vAlign w:val="bottom"/>
          </w:tcPr>
          <w:p w14:paraId="27A82F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43" w:author="Ross Norsworthy" w:date="2020-03-19T22:33:00Z"/>
                <w:sz w:val="20"/>
              </w:rPr>
            </w:pPr>
            <w:ins w:id="3744" w:author="Ross Norsworthy" w:date="2020-03-19T22:33:00Z">
              <w:r w:rsidRPr="00A013FD">
                <w:rPr>
                  <w:sz w:val="20"/>
                </w:rPr>
                <w:t>Guard time</w:t>
              </w:r>
            </w:ins>
          </w:p>
        </w:tc>
        <w:tc>
          <w:tcPr>
            <w:tcW w:w="3238" w:type="pct"/>
            <w:gridSpan w:val="5"/>
            <w:shd w:val="clear" w:color="auto" w:fill="auto"/>
            <w:noWrap/>
            <w:vAlign w:val="bottom"/>
          </w:tcPr>
          <w:p w14:paraId="7A219F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45" w:author="Ross Norsworthy" w:date="2020-03-19T22:33:00Z"/>
                <w:sz w:val="20"/>
              </w:rPr>
            </w:pPr>
            <w:ins w:id="3746" w:author="Ross Norsworthy" w:date="2020-03-19T22:33:00Z">
              <w:r w:rsidRPr="00A013FD">
                <w:rPr>
                  <w:sz w:val="20"/>
                </w:rPr>
                <w:t>8</w:t>
              </w:r>
            </w:ins>
          </w:p>
        </w:tc>
        <w:tc>
          <w:tcPr>
            <w:tcW w:w="569" w:type="pct"/>
            <w:shd w:val="clear" w:color="auto" w:fill="auto"/>
            <w:noWrap/>
            <w:vAlign w:val="bottom"/>
          </w:tcPr>
          <w:p w14:paraId="76FC37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47" w:author="Ross Norsworthy" w:date="2020-03-19T22:33:00Z"/>
                <w:sz w:val="20"/>
              </w:rPr>
            </w:pPr>
            <w:ins w:id="3748" w:author="Ross Norsworthy" w:date="2020-03-19T22:33:00Z">
              <w:r w:rsidRPr="00A013FD">
                <w:rPr>
                  <w:sz w:val="20"/>
                </w:rPr>
                <w:t>ms</w:t>
              </w:r>
            </w:ins>
          </w:p>
        </w:tc>
      </w:tr>
      <w:tr w:rsidR="00A013FD" w:rsidRPr="00A013FD" w14:paraId="41B4FB19" w14:textId="77777777" w:rsidTr="00BF604E">
        <w:trPr>
          <w:trHeight w:val="300"/>
          <w:ins w:id="3749" w:author="Ross Norsworthy" w:date="2020-03-19T22:33:00Z"/>
        </w:trPr>
        <w:tc>
          <w:tcPr>
            <w:tcW w:w="1193" w:type="pct"/>
            <w:shd w:val="clear" w:color="auto" w:fill="auto"/>
            <w:noWrap/>
            <w:vAlign w:val="bottom"/>
          </w:tcPr>
          <w:p w14:paraId="3C835C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50" w:author="Ross Norsworthy" w:date="2020-03-19T22:33:00Z"/>
                <w:sz w:val="20"/>
              </w:rPr>
            </w:pPr>
            <w:ins w:id="3751" w:author="Ross Norsworthy" w:date="2020-03-19T22:33:00Z">
              <w:r w:rsidRPr="00A013FD">
                <w:rPr>
                  <w:sz w:val="20"/>
                </w:rPr>
                <w:t>Burst duration</w:t>
              </w:r>
            </w:ins>
          </w:p>
        </w:tc>
        <w:tc>
          <w:tcPr>
            <w:tcW w:w="775" w:type="pct"/>
            <w:shd w:val="clear" w:color="auto" w:fill="auto"/>
            <w:noWrap/>
            <w:vAlign w:val="bottom"/>
          </w:tcPr>
          <w:p w14:paraId="168C1E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52" w:author="Ross Norsworthy" w:date="2020-03-19T22:33:00Z"/>
                <w:sz w:val="20"/>
              </w:rPr>
            </w:pPr>
            <w:ins w:id="3753" w:author="Ross Norsworthy" w:date="2020-03-19T22:33:00Z">
              <w:r w:rsidRPr="00A013FD">
                <w:rPr>
                  <w:sz w:val="20"/>
                </w:rPr>
                <w:t>125.3</w:t>
              </w:r>
            </w:ins>
          </w:p>
        </w:tc>
        <w:tc>
          <w:tcPr>
            <w:tcW w:w="616" w:type="pct"/>
            <w:shd w:val="clear" w:color="auto" w:fill="auto"/>
            <w:noWrap/>
            <w:vAlign w:val="bottom"/>
          </w:tcPr>
          <w:p w14:paraId="1867FE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54" w:author="Ross Norsworthy" w:date="2020-03-19T22:33:00Z"/>
                <w:sz w:val="20"/>
              </w:rPr>
            </w:pPr>
            <w:ins w:id="3755" w:author="Ross Norsworthy" w:date="2020-03-19T22:33:00Z">
              <w:r w:rsidRPr="00A013FD">
                <w:rPr>
                  <w:sz w:val="20"/>
                </w:rPr>
                <w:t>18.7</w:t>
              </w:r>
            </w:ins>
          </w:p>
        </w:tc>
        <w:tc>
          <w:tcPr>
            <w:tcW w:w="1847" w:type="pct"/>
            <w:gridSpan w:val="3"/>
            <w:shd w:val="clear" w:color="auto" w:fill="auto"/>
            <w:noWrap/>
            <w:vAlign w:val="bottom"/>
          </w:tcPr>
          <w:p w14:paraId="688941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56" w:author="Ross Norsworthy" w:date="2020-03-19T22:33:00Z"/>
                <w:sz w:val="20"/>
              </w:rPr>
            </w:pPr>
            <w:ins w:id="3757" w:author="Ross Norsworthy" w:date="2020-03-19T22:33:00Z">
              <w:r w:rsidRPr="00A013FD">
                <w:rPr>
                  <w:sz w:val="20"/>
                </w:rPr>
                <w:t>72.0</w:t>
              </w:r>
            </w:ins>
          </w:p>
        </w:tc>
        <w:tc>
          <w:tcPr>
            <w:tcW w:w="569" w:type="pct"/>
            <w:shd w:val="clear" w:color="auto" w:fill="auto"/>
            <w:noWrap/>
            <w:vAlign w:val="bottom"/>
          </w:tcPr>
          <w:p w14:paraId="74A038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58" w:author="Ross Norsworthy" w:date="2020-03-19T22:33:00Z"/>
                <w:sz w:val="20"/>
              </w:rPr>
            </w:pPr>
            <w:ins w:id="3759" w:author="Ross Norsworthy" w:date="2020-03-19T22:33:00Z">
              <w:r w:rsidRPr="00A013FD">
                <w:rPr>
                  <w:sz w:val="20"/>
                </w:rPr>
                <w:t>ms</w:t>
              </w:r>
            </w:ins>
          </w:p>
        </w:tc>
      </w:tr>
      <w:tr w:rsidR="00A013FD" w:rsidRPr="00A013FD" w14:paraId="04992110" w14:textId="77777777" w:rsidTr="00BF604E">
        <w:trPr>
          <w:trHeight w:val="300"/>
          <w:ins w:id="3760" w:author="Ross Norsworthy" w:date="2020-03-19T22:33:00Z"/>
        </w:trPr>
        <w:tc>
          <w:tcPr>
            <w:tcW w:w="1193" w:type="pct"/>
            <w:shd w:val="clear" w:color="auto" w:fill="auto"/>
            <w:noWrap/>
            <w:vAlign w:val="bottom"/>
          </w:tcPr>
          <w:p w14:paraId="5711B2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61" w:author="Ross Norsworthy" w:date="2020-03-19T22:33:00Z"/>
                <w:sz w:val="20"/>
              </w:rPr>
            </w:pPr>
            <w:ins w:id="3762" w:author="Ross Norsworthy" w:date="2020-03-19T22:33:00Z">
              <w:r w:rsidRPr="00A013FD">
                <w:rPr>
                  <w:sz w:val="20"/>
                </w:rPr>
                <w:t>Symbols/burst</w:t>
              </w:r>
            </w:ins>
          </w:p>
        </w:tc>
        <w:tc>
          <w:tcPr>
            <w:tcW w:w="775" w:type="pct"/>
            <w:shd w:val="clear" w:color="auto" w:fill="auto"/>
            <w:noWrap/>
            <w:vAlign w:val="bottom"/>
          </w:tcPr>
          <w:p w14:paraId="5CFF1F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63" w:author="Ross Norsworthy" w:date="2020-03-19T22:33:00Z"/>
                <w:sz w:val="20"/>
              </w:rPr>
            </w:pPr>
            <w:ins w:id="3764" w:author="Ross Norsworthy" w:date="2020-03-19T22:33:00Z">
              <w:r w:rsidRPr="00A013FD">
                <w:rPr>
                  <w:sz w:val="20"/>
                </w:rPr>
                <w:t>263</w:t>
              </w:r>
            </w:ins>
          </w:p>
        </w:tc>
        <w:tc>
          <w:tcPr>
            <w:tcW w:w="616" w:type="pct"/>
            <w:shd w:val="clear" w:color="auto" w:fill="auto"/>
            <w:noWrap/>
            <w:vAlign w:val="bottom"/>
          </w:tcPr>
          <w:p w14:paraId="425A48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65" w:author="Ross Norsworthy" w:date="2020-03-19T22:33:00Z"/>
                <w:sz w:val="20"/>
              </w:rPr>
            </w:pPr>
            <w:ins w:id="3766" w:author="Ross Norsworthy" w:date="2020-03-19T22:33:00Z">
              <w:r w:rsidRPr="00A013FD">
                <w:rPr>
                  <w:sz w:val="20"/>
                </w:rPr>
                <w:t>627</w:t>
              </w:r>
            </w:ins>
          </w:p>
        </w:tc>
        <w:tc>
          <w:tcPr>
            <w:tcW w:w="1847" w:type="pct"/>
            <w:gridSpan w:val="3"/>
            <w:shd w:val="clear" w:color="auto" w:fill="auto"/>
            <w:noWrap/>
            <w:vAlign w:val="bottom"/>
          </w:tcPr>
          <w:p w14:paraId="1C9189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67" w:author="Ross Norsworthy" w:date="2020-03-19T22:33:00Z"/>
                <w:sz w:val="20"/>
              </w:rPr>
            </w:pPr>
            <w:ins w:id="3768" w:author="Ross Norsworthy" w:date="2020-03-19T22:33:00Z">
              <w:r w:rsidRPr="00A013FD">
                <w:rPr>
                  <w:sz w:val="20"/>
                </w:rPr>
                <w:t>2419</w:t>
              </w:r>
            </w:ins>
          </w:p>
        </w:tc>
        <w:tc>
          <w:tcPr>
            <w:tcW w:w="569" w:type="pct"/>
            <w:shd w:val="clear" w:color="auto" w:fill="auto"/>
            <w:noWrap/>
            <w:vAlign w:val="bottom"/>
          </w:tcPr>
          <w:p w14:paraId="16598D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69" w:author="Ross Norsworthy" w:date="2020-03-19T22:33:00Z"/>
                <w:sz w:val="20"/>
              </w:rPr>
            </w:pPr>
            <w:ins w:id="3770" w:author="Ross Norsworthy" w:date="2020-03-19T22:33:00Z">
              <w:r w:rsidRPr="00A013FD">
                <w:rPr>
                  <w:sz w:val="20"/>
                </w:rPr>
                <w:t>symbols</w:t>
              </w:r>
            </w:ins>
          </w:p>
        </w:tc>
      </w:tr>
      <w:tr w:rsidR="00A013FD" w:rsidRPr="00A013FD" w14:paraId="0CCE4783" w14:textId="77777777" w:rsidTr="00BF604E">
        <w:trPr>
          <w:trHeight w:val="300"/>
          <w:ins w:id="3771" w:author="Ross Norsworthy" w:date="2020-03-19T22:33:00Z"/>
        </w:trPr>
        <w:tc>
          <w:tcPr>
            <w:tcW w:w="1193" w:type="pct"/>
            <w:shd w:val="clear" w:color="auto" w:fill="auto"/>
            <w:noWrap/>
            <w:vAlign w:val="bottom"/>
          </w:tcPr>
          <w:p w14:paraId="019622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72" w:author="Ross Norsworthy" w:date="2020-03-19T22:33:00Z"/>
                <w:sz w:val="20"/>
              </w:rPr>
            </w:pPr>
            <w:ins w:id="3773" w:author="Ross Norsworthy" w:date="2020-03-19T22:33:00Z">
              <w:r w:rsidRPr="00A013FD">
                <w:rPr>
                  <w:sz w:val="20"/>
                </w:rPr>
                <w:t xml:space="preserve">Ramp-up/down </w:t>
              </w:r>
            </w:ins>
          </w:p>
        </w:tc>
        <w:tc>
          <w:tcPr>
            <w:tcW w:w="3238" w:type="pct"/>
            <w:gridSpan w:val="5"/>
            <w:shd w:val="clear" w:color="auto" w:fill="auto"/>
            <w:noWrap/>
            <w:vAlign w:val="bottom"/>
          </w:tcPr>
          <w:p w14:paraId="77B391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74" w:author="Ross Norsworthy" w:date="2020-03-19T22:33:00Z"/>
                <w:sz w:val="20"/>
              </w:rPr>
            </w:pPr>
            <w:ins w:id="3775" w:author="Ross Norsworthy" w:date="2020-03-19T22:33:00Z">
              <w:r w:rsidRPr="00A013FD">
                <w:rPr>
                  <w:sz w:val="20"/>
                </w:rPr>
                <w:t xml:space="preserve">14/14 </w:t>
              </w:r>
              <w:r w:rsidRPr="00A013FD">
                <w:rPr>
                  <w:sz w:val="20"/>
                  <w:vertAlign w:val="superscript"/>
                </w:rPr>
                <w:t>(4)</w:t>
              </w:r>
            </w:ins>
          </w:p>
        </w:tc>
        <w:tc>
          <w:tcPr>
            <w:tcW w:w="569" w:type="pct"/>
            <w:shd w:val="clear" w:color="auto" w:fill="auto"/>
            <w:noWrap/>
            <w:vAlign w:val="bottom"/>
          </w:tcPr>
          <w:p w14:paraId="3EE5B1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76" w:author="Ross Norsworthy" w:date="2020-03-19T22:33:00Z"/>
                <w:sz w:val="20"/>
              </w:rPr>
            </w:pPr>
            <w:ins w:id="3777" w:author="Ross Norsworthy" w:date="2020-03-19T22:33:00Z">
              <w:r w:rsidRPr="00A013FD">
                <w:rPr>
                  <w:sz w:val="20"/>
                </w:rPr>
                <w:t>symbols</w:t>
              </w:r>
            </w:ins>
          </w:p>
        </w:tc>
      </w:tr>
      <w:tr w:rsidR="00A013FD" w:rsidRPr="00A013FD" w14:paraId="4E6EAB36" w14:textId="77777777" w:rsidTr="00BF604E">
        <w:trPr>
          <w:trHeight w:val="300"/>
          <w:ins w:id="3778" w:author="Ross Norsworthy" w:date="2020-03-19T22:33:00Z"/>
        </w:trPr>
        <w:tc>
          <w:tcPr>
            <w:tcW w:w="1193" w:type="pct"/>
            <w:shd w:val="clear" w:color="auto" w:fill="auto"/>
            <w:noWrap/>
            <w:vAlign w:val="bottom"/>
          </w:tcPr>
          <w:p w14:paraId="609A1C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79" w:author="Ross Norsworthy" w:date="2020-03-19T22:33:00Z"/>
                <w:sz w:val="20"/>
              </w:rPr>
            </w:pPr>
            <w:ins w:id="3780" w:author="Ross Norsworthy" w:date="2020-03-19T22:33:00Z">
              <w:r w:rsidRPr="00A013FD">
                <w:rPr>
                  <w:sz w:val="20"/>
                </w:rPr>
                <w:t xml:space="preserve">Ramp-up/down </w:t>
              </w:r>
            </w:ins>
          </w:p>
        </w:tc>
        <w:tc>
          <w:tcPr>
            <w:tcW w:w="3238" w:type="pct"/>
            <w:gridSpan w:val="5"/>
            <w:shd w:val="clear" w:color="auto" w:fill="auto"/>
            <w:noWrap/>
            <w:vAlign w:val="bottom"/>
          </w:tcPr>
          <w:p w14:paraId="135163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81" w:author="Ross Norsworthy" w:date="2020-03-19T22:33:00Z"/>
                <w:sz w:val="20"/>
              </w:rPr>
            </w:pPr>
            <w:ins w:id="3782" w:author="Ross Norsworthy" w:date="2020-03-19T22:33:00Z">
              <w:r w:rsidRPr="00A013FD">
                <w:rPr>
                  <w:sz w:val="20"/>
                </w:rPr>
                <w:t>0.41/0.41</w:t>
              </w:r>
            </w:ins>
          </w:p>
        </w:tc>
        <w:tc>
          <w:tcPr>
            <w:tcW w:w="569" w:type="pct"/>
            <w:shd w:val="clear" w:color="auto" w:fill="auto"/>
            <w:noWrap/>
            <w:vAlign w:val="bottom"/>
          </w:tcPr>
          <w:p w14:paraId="345F7D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83" w:author="Ross Norsworthy" w:date="2020-03-19T22:33:00Z"/>
                <w:sz w:val="20"/>
              </w:rPr>
            </w:pPr>
            <w:ins w:id="3784" w:author="Ross Norsworthy" w:date="2020-03-19T22:33:00Z">
              <w:r w:rsidRPr="00A013FD">
                <w:rPr>
                  <w:sz w:val="20"/>
                </w:rPr>
                <w:t>ms</w:t>
              </w:r>
            </w:ins>
          </w:p>
        </w:tc>
      </w:tr>
      <w:tr w:rsidR="00A013FD" w:rsidRPr="00A013FD" w14:paraId="575B6D8D" w14:textId="77777777" w:rsidTr="004A5D80">
        <w:trPr>
          <w:trHeight w:val="300"/>
          <w:ins w:id="3785" w:author="Ross Norsworthy" w:date="2020-03-19T22:33:00Z"/>
        </w:trPr>
        <w:tc>
          <w:tcPr>
            <w:tcW w:w="1193" w:type="pct"/>
            <w:shd w:val="clear" w:color="auto" w:fill="auto"/>
            <w:noWrap/>
            <w:vAlign w:val="bottom"/>
          </w:tcPr>
          <w:p w14:paraId="06AB26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86" w:author="Ross Norsworthy" w:date="2020-03-19T22:33:00Z"/>
                <w:sz w:val="20"/>
              </w:rPr>
            </w:pPr>
            <w:ins w:id="3787" w:author="Ross Norsworthy" w:date="2020-03-19T22:33:00Z">
              <w:r w:rsidRPr="00A013FD">
                <w:rPr>
                  <w:sz w:val="20"/>
                </w:rPr>
                <w:t>Syncword size</w:t>
              </w:r>
            </w:ins>
          </w:p>
        </w:tc>
        <w:tc>
          <w:tcPr>
            <w:tcW w:w="775" w:type="pct"/>
            <w:shd w:val="clear" w:color="auto" w:fill="auto"/>
            <w:noWrap/>
            <w:vAlign w:val="bottom"/>
          </w:tcPr>
          <w:p w14:paraId="6EF8E3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88" w:author="Ross Norsworthy" w:date="2020-03-19T22:33:00Z"/>
                <w:sz w:val="20"/>
              </w:rPr>
            </w:pPr>
            <w:ins w:id="3789" w:author="Ross Norsworthy" w:date="2020-03-19T22:33:00Z">
              <w:r w:rsidRPr="00A013FD">
                <w:rPr>
                  <w:sz w:val="20"/>
                </w:rPr>
                <w:t>48</w:t>
              </w:r>
            </w:ins>
          </w:p>
        </w:tc>
        <w:tc>
          <w:tcPr>
            <w:tcW w:w="2462" w:type="pct"/>
            <w:gridSpan w:val="4"/>
            <w:shd w:val="clear" w:color="auto" w:fill="auto"/>
            <w:noWrap/>
            <w:vAlign w:val="bottom"/>
          </w:tcPr>
          <w:p w14:paraId="5D46B3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90" w:author="Ross Norsworthy" w:date="2020-03-19T22:33:00Z"/>
                <w:sz w:val="20"/>
              </w:rPr>
            </w:pPr>
            <w:ins w:id="3791" w:author="Ross Norsworthy" w:date="2020-03-19T22:33:00Z">
              <w:r w:rsidRPr="00A013FD">
                <w:rPr>
                  <w:sz w:val="20"/>
                </w:rPr>
                <w:t>27</w:t>
              </w:r>
            </w:ins>
          </w:p>
        </w:tc>
        <w:tc>
          <w:tcPr>
            <w:tcW w:w="569" w:type="pct"/>
            <w:shd w:val="clear" w:color="auto" w:fill="auto"/>
            <w:noWrap/>
            <w:vAlign w:val="bottom"/>
          </w:tcPr>
          <w:p w14:paraId="7C5802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92" w:author="Ross Norsworthy" w:date="2020-03-19T22:33:00Z"/>
                <w:sz w:val="20"/>
              </w:rPr>
            </w:pPr>
            <w:ins w:id="3793" w:author="Ross Norsworthy" w:date="2020-03-19T22:33:00Z">
              <w:r w:rsidRPr="00A013FD">
                <w:rPr>
                  <w:sz w:val="20"/>
                </w:rPr>
                <w:t>symbols</w:t>
              </w:r>
            </w:ins>
          </w:p>
        </w:tc>
      </w:tr>
      <w:tr w:rsidR="00A013FD" w:rsidRPr="00A013FD" w14:paraId="389D3E0D" w14:textId="77777777" w:rsidTr="004A5D80">
        <w:trPr>
          <w:trHeight w:val="300"/>
          <w:ins w:id="3794" w:author="Ross Norsworthy" w:date="2020-03-19T22:33:00Z"/>
        </w:trPr>
        <w:tc>
          <w:tcPr>
            <w:tcW w:w="1193" w:type="pct"/>
            <w:shd w:val="clear" w:color="auto" w:fill="auto"/>
            <w:noWrap/>
            <w:vAlign w:val="bottom"/>
          </w:tcPr>
          <w:p w14:paraId="698690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95" w:author="Ross Norsworthy" w:date="2020-03-19T22:33:00Z"/>
                <w:sz w:val="20"/>
              </w:rPr>
            </w:pPr>
            <w:ins w:id="3796" w:author="Ross Norsworthy" w:date="2020-03-19T22:33:00Z">
              <w:r w:rsidRPr="00A013FD">
                <w:rPr>
                  <w:sz w:val="20"/>
                </w:rPr>
                <w:t>Syncword modulation</w:t>
              </w:r>
            </w:ins>
          </w:p>
        </w:tc>
        <w:tc>
          <w:tcPr>
            <w:tcW w:w="775" w:type="pct"/>
            <w:shd w:val="clear" w:color="auto" w:fill="auto"/>
            <w:noWrap/>
            <w:vAlign w:val="bottom"/>
          </w:tcPr>
          <w:p w14:paraId="6A6101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97" w:author="Ross Norsworthy" w:date="2020-03-19T22:33:00Z"/>
                <w:sz w:val="20"/>
                <w:vertAlign w:val="superscript"/>
              </w:rPr>
            </w:pPr>
            <w:ins w:id="3798" w:author="Ross Norsworthy" w:date="2020-03-19T22:33:00Z">
              <w:r w:rsidRPr="00A013FD">
                <w:rPr>
                  <w:sz w:val="20"/>
                </w:rPr>
                <w:t>QPSK/CDMA (00/11)</w:t>
              </w:r>
              <w:r w:rsidRPr="00A013FD">
                <w:rPr>
                  <w:sz w:val="20"/>
                  <w:vertAlign w:val="superscript"/>
                </w:rPr>
                <w:t>(6)</w:t>
              </w:r>
            </w:ins>
          </w:p>
        </w:tc>
        <w:tc>
          <w:tcPr>
            <w:tcW w:w="2462" w:type="pct"/>
            <w:gridSpan w:val="4"/>
            <w:shd w:val="clear" w:color="auto" w:fill="auto"/>
            <w:noWrap/>
            <w:vAlign w:val="bottom"/>
          </w:tcPr>
          <w:p w14:paraId="268AC2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799" w:author="Ross Norsworthy" w:date="2020-03-19T22:33:00Z"/>
                <w:sz w:val="20"/>
              </w:rPr>
            </w:pPr>
            <w:ins w:id="3800" w:author="Ross Norsworthy" w:date="2020-03-19T22:33:00Z">
              <w:r w:rsidRPr="00A013FD">
                <w:rPr>
                  <w:sz w:val="20"/>
                </w:rPr>
                <w:t>PI/4 QPSK (00/11)</w:t>
              </w:r>
            </w:ins>
          </w:p>
        </w:tc>
        <w:tc>
          <w:tcPr>
            <w:tcW w:w="569" w:type="pct"/>
            <w:shd w:val="clear" w:color="auto" w:fill="auto"/>
            <w:noWrap/>
            <w:vAlign w:val="bottom"/>
          </w:tcPr>
          <w:p w14:paraId="345B96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01" w:author="Ross Norsworthy" w:date="2020-03-19T22:33:00Z"/>
                <w:sz w:val="20"/>
              </w:rPr>
            </w:pPr>
          </w:p>
        </w:tc>
      </w:tr>
      <w:tr w:rsidR="00A013FD" w:rsidRPr="00A013FD" w14:paraId="5C37C9AB" w14:textId="77777777" w:rsidTr="004A5D80">
        <w:trPr>
          <w:trHeight w:val="300"/>
          <w:ins w:id="3802" w:author="Ross Norsworthy" w:date="2020-03-19T22:33:00Z"/>
        </w:trPr>
        <w:tc>
          <w:tcPr>
            <w:tcW w:w="1193" w:type="pct"/>
            <w:shd w:val="clear" w:color="auto" w:fill="auto"/>
            <w:noWrap/>
            <w:vAlign w:val="bottom"/>
          </w:tcPr>
          <w:p w14:paraId="03623C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03" w:author="Ross Norsworthy" w:date="2020-03-19T22:33:00Z"/>
                <w:sz w:val="20"/>
              </w:rPr>
            </w:pPr>
            <w:ins w:id="3804" w:author="Ross Norsworthy" w:date="2020-03-19T22:33:00Z">
              <w:r w:rsidRPr="00A013FD">
                <w:rPr>
                  <w:sz w:val="20"/>
                </w:rPr>
                <w:t xml:space="preserve">Link ID size </w:t>
              </w:r>
            </w:ins>
          </w:p>
        </w:tc>
        <w:tc>
          <w:tcPr>
            <w:tcW w:w="775" w:type="pct"/>
            <w:shd w:val="clear" w:color="auto" w:fill="auto"/>
            <w:noWrap/>
            <w:vAlign w:val="bottom"/>
          </w:tcPr>
          <w:p w14:paraId="6AB076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05" w:author="Ross Norsworthy" w:date="2020-03-19T22:33:00Z"/>
                <w:sz w:val="20"/>
              </w:rPr>
            </w:pPr>
            <w:ins w:id="3806" w:author="Ross Norsworthy" w:date="2020-03-19T22:33:00Z">
              <w:r w:rsidRPr="00A013FD">
                <w:rPr>
                  <w:sz w:val="20"/>
                </w:rPr>
                <w:t>0</w:t>
              </w:r>
            </w:ins>
          </w:p>
        </w:tc>
        <w:tc>
          <w:tcPr>
            <w:tcW w:w="2462" w:type="pct"/>
            <w:gridSpan w:val="4"/>
            <w:shd w:val="clear" w:color="auto" w:fill="auto"/>
            <w:noWrap/>
            <w:vAlign w:val="bottom"/>
          </w:tcPr>
          <w:p w14:paraId="0EBAD6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07" w:author="Ross Norsworthy" w:date="2020-03-19T22:33:00Z"/>
                <w:sz w:val="20"/>
              </w:rPr>
            </w:pPr>
            <w:ins w:id="3808" w:author="Ross Norsworthy" w:date="2020-03-19T22:33:00Z">
              <w:r w:rsidRPr="00A013FD">
                <w:rPr>
                  <w:sz w:val="20"/>
                </w:rPr>
                <w:t>16 (32,6 block code)</w:t>
              </w:r>
            </w:ins>
          </w:p>
        </w:tc>
        <w:tc>
          <w:tcPr>
            <w:tcW w:w="569" w:type="pct"/>
            <w:shd w:val="clear" w:color="auto" w:fill="auto"/>
            <w:noWrap/>
            <w:vAlign w:val="bottom"/>
          </w:tcPr>
          <w:p w14:paraId="30C04C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09" w:author="Ross Norsworthy" w:date="2020-03-19T22:33:00Z"/>
                <w:sz w:val="20"/>
              </w:rPr>
            </w:pPr>
            <w:ins w:id="3810" w:author="Ross Norsworthy" w:date="2020-03-19T22:33:00Z">
              <w:r w:rsidRPr="00A013FD">
                <w:rPr>
                  <w:sz w:val="20"/>
                </w:rPr>
                <w:t>symbols</w:t>
              </w:r>
            </w:ins>
          </w:p>
        </w:tc>
      </w:tr>
      <w:tr w:rsidR="00A013FD" w:rsidRPr="00A013FD" w14:paraId="2455EBCB" w14:textId="77777777" w:rsidTr="004A5D80">
        <w:trPr>
          <w:trHeight w:val="300"/>
          <w:ins w:id="3811" w:author="Ross Norsworthy" w:date="2020-03-19T22:33:00Z"/>
        </w:trPr>
        <w:tc>
          <w:tcPr>
            <w:tcW w:w="1193" w:type="pct"/>
            <w:shd w:val="clear" w:color="auto" w:fill="auto"/>
            <w:noWrap/>
            <w:vAlign w:val="bottom"/>
          </w:tcPr>
          <w:p w14:paraId="634085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12" w:author="Ross Norsworthy" w:date="2020-03-19T22:33:00Z"/>
                <w:sz w:val="20"/>
              </w:rPr>
            </w:pPr>
            <w:ins w:id="3813" w:author="Ross Norsworthy" w:date="2020-03-19T22:33:00Z">
              <w:r w:rsidRPr="00A013FD">
                <w:rPr>
                  <w:sz w:val="20"/>
                </w:rPr>
                <w:t>Link ID modulation</w:t>
              </w:r>
            </w:ins>
          </w:p>
        </w:tc>
        <w:tc>
          <w:tcPr>
            <w:tcW w:w="775" w:type="pct"/>
            <w:shd w:val="clear" w:color="auto" w:fill="auto"/>
            <w:noWrap/>
            <w:vAlign w:val="bottom"/>
          </w:tcPr>
          <w:p w14:paraId="3D3F2A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14" w:author="Ross Norsworthy" w:date="2020-03-19T22:33:00Z"/>
                <w:sz w:val="20"/>
              </w:rPr>
            </w:pPr>
            <w:ins w:id="3815" w:author="Ross Norsworthy" w:date="2020-03-19T22:33:00Z">
              <w:r w:rsidRPr="00A013FD">
                <w:rPr>
                  <w:sz w:val="20"/>
                </w:rPr>
                <w:t>NA</w:t>
              </w:r>
            </w:ins>
          </w:p>
        </w:tc>
        <w:tc>
          <w:tcPr>
            <w:tcW w:w="2462" w:type="pct"/>
            <w:gridSpan w:val="4"/>
            <w:shd w:val="clear" w:color="auto" w:fill="auto"/>
            <w:noWrap/>
            <w:vAlign w:val="bottom"/>
          </w:tcPr>
          <w:p w14:paraId="3B4BC5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16" w:author="Ross Norsworthy" w:date="2020-03-19T22:33:00Z"/>
                <w:sz w:val="20"/>
              </w:rPr>
            </w:pPr>
            <w:ins w:id="3817" w:author="Ross Norsworthy" w:date="2020-03-19T22:33:00Z">
              <w:r w:rsidRPr="00A013FD">
                <w:rPr>
                  <w:sz w:val="20"/>
                </w:rPr>
                <w:t>PI/4 QPSK</w:t>
              </w:r>
            </w:ins>
          </w:p>
        </w:tc>
        <w:tc>
          <w:tcPr>
            <w:tcW w:w="569" w:type="pct"/>
            <w:shd w:val="clear" w:color="auto" w:fill="auto"/>
            <w:noWrap/>
            <w:vAlign w:val="bottom"/>
          </w:tcPr>
          <w:p w14:paraId="64D397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18" w:author="Ross Norsworthy" w:date="2020-03-19T22:33:00Z"/>
                <w:sz w:val="20"/>
              </w:rPr>
            </w:pPr>
          </w:p>
        </w:tc>
      </w:tr>
      <w:tr w:rsidR="00A013FD" w:rsidRPr="00A013FD" w14:paraId="151D623E" w14:textId="77777777" w:rsidTr="00BF604E">
        <w:trPr>
          <w:trHeight w:val="300"/>
          <w:ins w:id="3819" w:author="Ross Norsworthy" w:date="2020-03-19T22:33:00Z"/>
        </w:trPr>
        <w:tc>
          <w:tcPr>
            <w:tcW w:w="1193" w:type="pct"/>
            <w:shd w:val="clear" w:color="auto" w:fill="auto"/>
            <w:noWrap/>
            <w:vAlign w:val="bottom"/>
          </w:tcPr>
          <w:p w14:paraId="0F4395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20" w:author="Ross Norsworthy" w:date="2020-03-19T22:33:00Z"/>
                <w:sz w:val="20"/>
              </w:rPr>
            </w:pPr>
            <w:ins w:id="3821" w:author="Ross Norsworthy" w:date="2020-03-19T22:33:00Z">
              <w:r w:rsidRPr="00A013FD">
                <w:rPr>
                  <w:sz w:val="20"/>
                </w:rPr>
                <w:t>Pilot symbol distance</w:t>
              </w:r>
            </w:ins>
          </w:p>
        </w:tc>
        <w:tc>
          <w:tcPr>
            <w:tcW w:w="775" w:type="pct"/>
            <w:shd w:val="clear" w:color="auto" w:fill="auto"/>
            <w:noWrap/>
            <w:vAlign w:val="bottom"/>
          </w:tcPr>
          <w:p w14:paraId="2EBADA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22" w:author="Ross Norsworthy" w:date="2020-03-19T22:33:00Z"/>
                <w:sz w:val="20"/>
              </w:rPr>
            </w:pPr>
            <w:ins w:id="3823" w:author="Ross Norsworthy" w:date="2020-03-19T22:33:00Z">
              <w:r w:rsidRPr="00A013FD">
                <w:rPr>
                  <w:sz w:val="20"/>
                </w:rPr>
                <w:t>17</w:t>
              </w:r>
            </w:ins>
          </w:p>
        </w:tc>
        <w:tc>
          <w:tcPr>
            <w:tcW w:w="1232" w:type="pct"/>
            <w:gridSpan w:val="2"/>
            <w:shd w:val="clear" w:color="auto" w:fill="auto"/>
            <w:noWrap/>
            <w:vAlign w:val="bottom"/>
          </w:tcPr>
          <w:p w14:paraId="516DE5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24" w:author="Ross Norsworthy" w:date="2020-03-19T22:33:00Z"/>
                <w:sz w:val="20"/>
              </w:rPr>
            </w:pPr>
            <w:ins w:id="3825" w:author="Ross Norsworthy" w:date="2020-03-19T22:33:00Z">
              <w:r w:rsidRPr="00A013FD">
                <w:rPr>
                  <w:sz w:val="20"/>
                </w:rPr>
                <w:t>N</w:t>
              </w:r>
            </w:ins>
            <w:ins w:id="3826" w:author="Ross Norsworthy" w:date="2020-03-20T09:05:00Z">
              <w:r w:rsidRPr="00A013FD">
                <w:rPr>
                  <w:sz w:val="20"/>
                </w:rPr>
                <w:t>/</w:t>
              </w:r>
            </w:ins>
            <w:ins w:id="3827" w:author="Ross Norsworthy" w:date="2020-03-19T22:33:00Z">
              <w:r w:rsidRPr="00A013FD">
                <w:rPr>
                  <w:sz w:val="20"/>
                </w:rPr>
                <w:t>A</w:t>
              </w:r>
            </w:ins>
          </w:p>
        </w:tc>
        <w:tc>
          <w:tcPr>
            <w:tcW w:w="1231" w:type="pct"/>
            <w:gridSpan w:val="2"/>
            <w:shd w:val="clear" w:color="auto" w:fill="auto"/>
            <w:noWrap/>
            <w:vAlign w:val="bottom"/>
          </w:tcPr>
          <w:p w14:paraId="0001C8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28" w:author="Ross Norsworthy" w:date="2020-03-19T22:33:00Z"/>
                <w:sz w:val="20"/>
              </w:rPr>
            </w:pPr>
            <w:ins w:id="3829" w:author="Ross Norsworthy" w:date="2020-03-19T22:33:00Z">
              <w:r w:rsidRPr="00A013FD">
                <w:rPr>
                  <w:sz w:val="20"/>
                </w:rPr>
                <w:t>33</w:t>
              </w:r>
            </w:ins>
          </w:p>
        </w:tc>
        <w:tc>
          <w:tcPr>
            <w:tcW w:w="569" w:type="pct"/>
            <w:shd w:val="clear" w:color="auto" w:fill="auto"/>
            <w:noWrap/>
            <w:vAlign w:val="bottom"/>
          </w:tcPr>
          <w:p w14:paraId="5F77E1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30" w:author="Ross Norsworthy" w:date="2020-03-19T22:33:00Z"/>
                <w:sz w:val="20"/>
              </w:rPr>
            </w:pPr>
            <w:ins w:id="3831" w:author="Ross Norsworthy" w:date="2020-03-19T22:33:00Z">
              <w:r w:rsidRPr="00A013FD">
                <w:rPr>
                  <w:sz w:val="20"/>
                </w:rPr>
                <w:t>symbols</w:t>
              </w:r>
            </w:ins>
          </w:p>
        </w:tc>
      </w:tr>
      <w:tr w:rsidR="00A013FD" w:rsidRPr="00A013FD" w14:paraId="6E39380B" w14:textId="77777777" w:rsidTr="00BF604E">
        <w:trPr>
          <w:trHeight w:val="300"/>
          <w:ins w:id="3832" w:author="Ross Norsworthy" w:date="2020-03-19T22:33:00Z"/>
        </w:trPr>
        <w:tc>
          <w:tcPr>
            <w:tcW w:w="1193" w:type="pct"/>
            <w:shd w:val="clear" w:color="auto" w:fill="auto"/>
            <w:noWrap/>
            <w:vAlign w:val="bottom"/>
          </w:tcPr>
          <w:p w14:paraId="234EA8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33" w:author="Ross Norsworthy" w:date="2020-03-19T22:33:00Z"/>
                <w:sz w:val="20"/>
              </w:rPr>
            </w:pPr>
            <w:ins w:id="3834" w:author="Ross Norsworthy" w:date="2020-03-19T22:33:00Z">
              <w:r w:rsidRPr="00A013FD">
                <w:rPr>
                  <w:sz w:val="20"/>
                </w:rPr>
                <w:t>Total pilot symbols</w:t>
              </w:r>
            </w:ins>
          </w:p>
        </w:tc>
        <w:tc>
          <w:tcPr>
            <w:tcW w:w="775" w:type="pct"/>
            <w:shd w:val="clear" w:color="auto" w:fill="auto"/>
            <w:noWrap/>
            <w:vAlign w:val="bottom"/>
          </w:tcPr>
          <w:p w14:paraId="1BADEC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35" w:author="Ross Norsworthy" w:date="2020-03-19T22:33:00Z"/>
                <w:sz w:val="20"/>
              </w:rPr>
            </w:pPr>
            <w:ins w:id="3836" w:author="Ross Norsworthy" w:date="2020-03-19T22:33:00Z">
              <w:r w:rsidRPr="00A013FD">
                <w:rPr>
                  <w:sz w:val="20"/>
                </w:rPr>
                <w:t>12</w:t>
              </w:r>
            </w:ins>
          </w:p>
        </w:tc>
        <w:tc>
          <w:tcPr>
            <w:tcW w:w="1232" w:type="pct"/>
            <w:gridSpan w:val="2"/>
            <w:shd w:val="clear" w:color="auto" w:fill="auto"/>
            <w:noWrap/>
            <w:vAlign w:val="bottom"/>
          </w:tcPr>
          <w:p w14:paraId="7A5E8C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37" w:author="Ross Norsworthy" w:date="2020-03-19T22:33:00Z"/>
                <w:sz w:val="20"/>
              </w:rPr>
            </w:pPr>
            <w:ins w:id="3838" w:author="Ross Norsworthy" w:date="2020-03-19T22:33:00Z">
              <w:r w:rsidRPr="00A013FD">
                <w:rPr>
                  <w:sz w:val="20"/>
                </w:rPr>
                <w:t>0</w:t>
              </w:r>
            </w:ins>
          </w:p>
        </w:tc>
        <w:tc>
          <w:tcPr>
            <w:tcW w:w="1231" w:type="pct"/>
            <w:gridSpan w:val="2"/>
            <w:shd w:val="clear" w:color="auto" w:fill="auto"/>
            <w:noWrap/>
            <w:vAlign w:val="bottom"/>
          </w:tcPr>
          <w:p w14:paraId="183C61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39" w:author="Ross Norsworthy" w:date="2020-03-19T22:33:00Z"/>
                <w:sz w:val="20"/>
              </w:rPr>
            </w:pPr>
            <w:ins w:id="3840" w:author="Ross Norsworthy" w:date="2020-03-19T22:33:00Z">
              <w:r w:rsidRPr="00A013FD">
                <w:rPr>
                  <w:sz w:val="20"/>
                </w:rPr>
                <w:t>71</w:t>
              </w:r>
            </w:ins>
          </w:p>
        </w:tc>
        <w:tc>
          <w:tcPr>
            <w:tcW w:w="569" w:type="pct"/>
            <w:shd w:val="clear" w:color="auto" w:fill="auto"/>
            <w:noWrap/>
            <w:vAlign w:val="bottom"/>
          </w:tcPr>
          <w:p w14:paraId="5F62D9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41" w:author="Ross Norsworthy" w:date="2020-03-19T22:33:00Z"/>
                <w:sz w:val="20"/>
              </w:rPr>
            </w:pPr>
            <w:ins w:id="3842" w:author="Ross Norsworthy" w:date="2020-03-19T22:33:00Z">
              <w:r w:rsidRPr="00A013FD">
                <w:rPr>
                  <w:sz w:val="20"/>
                </w:rPr>
                <w:t>symbols</w:t>
              </w:r>
            </w:ins>
          </w:p>
        </w:tc>
      </w:tr>
      <w:tr w:rsidR="00A013FD" w:rsidRPr="00A013FD" w14:paraId="729750D5" w14:textId="77777777" w:rsidTr="00BF604E">
        <w:trPr>
          <w:trHeight w:val="300"/>
          <w:ins w:id="3843" w:author="Ross Norsworthy" w:date="2020-03-19T22:33:00Z"/>
        </w:trPr>
        <w:tc>
          <w:tcPr>
            <w:tcW w:w="1193" w:type="pct"/>
            <w:shd w:val="clear" w:color="auto" w:fill="auto"/>
            <w:noWrap/>
            <w:vAlign w:val="bottom"/>
          </w:tcPr>
          <w:p w14:paraId="242802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44" w:author="Ross Norsworthy" w:date="2020-03-19T22:33:00Z"/>
                <w:sz w:val="20"/>
              </w:rPr>
            </w:pPr>
            <w:ins w:id="3845" w:author="Ross Norsworthy" w:date="2020-03-19T22:33:00Z">
              <w:r w:rsidRPr="00A013FD">
                <w:rPr>
                  <w:sz w:val="20"/>
                </w:rPr>
                <w:t>Net symbols/burst</w:t>
              </w:r>
            </w:ins>
          </w:p>
        </w:tc>
        <w:tc>
          <w:tcPr>
            <w:tcW w:w="775" w:type="pct"/>
            <w:shd w:val="clear" w:color="auto" w:fill="auto"/>
            <w:noWrap/>
            <w:vAlign w:val="bottom"/>
          </w:tcPr>
          <w:p w14:paraId="2E01F4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46" w:author="Ross Norsworthy" w:date="2020-03-19T22:33:00Z"/>
                <w:sz w:val="20"/>
              </w:rPr>
            </w:pPr>
            <w:ins w:id="3847" w:author="Ross Norsworthy" w:date="2020-03-19T22:33:00Z">
              <w:r w:rsidRPr="00A013FD">
                <w:rPr>
                  <w:sz w:val="20"/>
                </w:rPr>
                <w:t>201</w:t>
              </w:r>
            </w:ins>
          </w:p>
        </w:tc>
        <w:tc>
          <w:tcPr>
            <w:tcW w:w="616" w:type="pct"/>
            <w:shd w:val="clear" w:color="auto" w:fill="auto"/>
            <w:noWrap/>
            <w:vAlign w:val="bottom"/>
          </w:tcPr>
          <w:p w14:paraId="1C044F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48" w:author="Ross Norsworthy" w:date="2020-03-19T22:33:00Z"/>
                <w:sz w:val="20"/>
              </w:rPr>
            </w:pPr>
            <w:ins w:id="3849" w:author="Ross Norsworthy" w:date="2020-03-19T22:33:00Z">
              <w:r w:rsidRPr="00A013FD">
                <w:rPr>
                  <w:sz w:val="20"/>
                </w:rPr>
                <w:t>556</w:t>
              </w:r>
            </w:ins>
          </w:p>
        </w:tc>
        <w:tc>
          <w:tcPr>
            <w:tcW w:w="616" w:type="pct"/>
            <w:shd w:val="clear" w:color="auto" w:fill="auto"/>
            <w:noWrap/>
            <w:vAlign w:val="bottom"/>
          </w:tcPr>
          <w:p w14:paraId="6C57E1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50" w:author="Ross Norsworthy" w:date="2020-03-19T22:33:00Z"/>
                <w:sz w:val="20"/>
              </w:rPr>
            </w:pPr>
            <w:ins w:id="3851" w:author="Ross Norsworthy" w:date="2020-03-19T22:33:00Z">
              <w:r w:rsidRPr="00A013FD">
                <w:rPr>
                  <w:sz w:val="20"/>
                </w:rPr>
                <w:t>2348</w:t>
              </w:r>
            </w:ins>
          </w:p>
        </w:tc>
        <w:tc>
          <w:tcPr>
            <w:tcW w:w="616" w:type="pct"/>
            <w:shd w:val="clear" w:color="auto" w:fill="auto"/>
            <w:noWrap/>
            <w:vAlign w:val="bottom"/>
          </w:tcPr>
          <w:p w14:paraId="0261D4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52" w:author="Ross Norsworthy" w:date="2020-03-19T22:33:00Z"/>
                <w:sz w:val="20"/>
              </w:rPr>
            </w:pPr>
            <w:ins w:id="3853" w:author="Ross Norsworthy" w:date="2020-03-19T22:33:00Z">
              <w:r w:rsidRPr="00A013FD">
                <w:rPr>
                  <w:sz w:val="20"/>
                </w:rPr>
                <w:t>2277</w:t>
              </w:r>
            </w:ins>
          </w:p>
        </w:tc>
        <w:tc>
          <w:tcPr>
            <w:tcW w:w="615" w:type="pct"/>
            <w:shd w:val="clear" w:color="auto" w:fill="auto"/>
            <w:noWrap/>
            <w:vAlign w:val="bottom"/>
          </w:tcPr>
          <w:p w14:paraId="7E1EC9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54" w:author="Ross Norsworthy" w:date="2020-03-19T22:33:00Z"/>
                <w:sz w:val="20"/>
              </w:rPr>
            </w:pPr>
            <w:ins w:id="3855" w:author="Ross Norsworthy" w:date="2020-03-19T22:33:00Z">
              <w:r w:rsidRPr="00A013FD">
                <w:rPr>
                  <w:sz w:val="20"/>
                </w:rPr>
                <w:t>2277</w:t>
              </w:r>
            </w:ins>
          </w:p>
        </w:tc>
        <w:tc>
          <w:tcPr>
            <w:tcW w:w="569" w:type="pct"/>
            <w:shd w:val="clear" w:color="auto" w:fill="auto"/>
            <w:noWrap/>
            <w:vAlign w:val="bottom"/>
          </w:tcPr>
          <w:p w14:paraId="7E35D7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56" w:author="Ross Norsworthy" w:date="2020-03-19T22:33:00Z"/>
                <w:sz w:val="20"/>
              </w:rPr>
            </w:pPr>
            <w:ins w:id="3857" w:author="Ross Norsworthy" w:date="2020-03-19T22:33:00Z">
              <w:r w:rsidRPr="00A013FD">
                <w:rPr>
                  <w:sz w:val="20"/>
                </w:rPr>
                <w:t>symbols</w:t>
              </w:r>
            </w:ins>
          </w:p>
        </w:tc>
      </w:tr>
      <w:tr w:rsidR="00A013FD" w:rsidRPr="00A013FD" w14:paraId="4B4211EF" w14:textId="77777777" w:rsidTr="00BF604E">
        <w:trPr>
          <w:trHeight w:val="300"/>
          <w:ins w:id="3858" w:author="Ross Norsworthy" w:date="2020-03-19T22:33:00Z"/>
        </w:trPr>
        <w:tc>
          <w:tcPr>
            <w:tcW w:w="1193" w:type="pct"/>
            <w:shd w:val="clear" w:color="auto" w:fill="auto"/>
            <w:noWrap/>
            <w:vAlign w:val="bottom"/>
          </w:tcPr>
          <w:p w14:paraId="3204F7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59" w:author="Ross Norsworthy" w:date="2020-03-19T22:33:00Z"/>
                <w:sz w:val="20"/>
              </w:rPr>
            </w:pPr>
            <w:ins w:id="3860" w:author="Ross Norsworthy" w:date="2020-03-19T22:33:00Z">
              <w:r w:rsidRPr="00A013FD">
                <w:rPr>
                  <w:sz w:val="20"/>
                </w:rPr>
                <w:t>Channel bits</w:t>
              </w:r>
            </w:ins>
          </w:p>
        </w:tc>
        <w:tc>
          <w:tcPr>
            <w:tcW w:w="775" w:type="pct"/>
            <w:shd w:val="clear" w:color="auto" w:fill="auto"/>
            <w:noWrap/>
            <w:vAlign w:val="bottom"/>
          </w:tcPr>
          <w:p w14:paraId="03991B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61" w:author="Ross Norsworthy" w:date="2020-03-19T22:33:00Z"/>
                <w:sz w:val="20"/>
              </w:rPr>
            </w:pPr>
            <w:ins w:id="3862" w:author="Ross Norsworthy" w:date="2020-03-19T22:33:00Z">
              <w:r w:rsidRPr="00A013FD">
                <w:rPr>
                  <w:sz w:val="20"/>
                </w:rPr>
                <w:t>402</w:t>
              </w:r>
            </w:ins>
          </w:p>
        </w:tc>
        <w:tc>
          <w:tcPr>
            <w:tcW w:w="616" w:type="pct"/>
            <w:shd w:val="clear" w:color="auto" w:fill="auto"/>
            <w:noWrap/>
            <w:vAlign w:val="bottom"/>
          </w:tcPr>
          <w:p w14:paraId="23CE9F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63" w:author="Ross Norsworthy" w:date="2020-03-19T22:33:00Z"/>
                <w:sz w:val="20"/>
              </w:rPr>
            </w:pPr>
            <w:ins w:id="3864" w:author="Ross Norsworthy" w:date="2020-03-19T22:33:00Z">
              <w:r w:rsidRPr="00A013FD">
                <w:rPr>
                  <w:sz w:val="20"/>
                </w:rPr>
                <w:t>1112</w:t>
              </w:r>
            </w:ins>
          </w:p>
        </w:tc>
        <w:tc>
          <w:tcPr>
            <w:tcW w:w="616" w:type="pct"/>
            <w:shd w:val="clear" w:color="auto" w:fill="auto"/>
            <w:noWrap/>
            <w:vAlign w:val="bottom"/>
          </w:tcPr>
          <w:p w14:paraId="48CF0C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65" w:author="Ross Norsworthy" w:date="2020-03-19T22:33:00Z"/>
                <w:sz w:val="20"/>
              </w:rPr>
            </w:pPr>
            <w:ins w:id="3866" w:author="Ross Norsworthy" w:date="2020-03-19T22:33:00Z">
              <w:r w:rsidRPr="00A013FD">
                <w:rPr>
                  <w:sz w:val="20"/>
                </w:rPr>
                <w:t>4696</w:t>
              </w:r>
            </w:ins>
          </w:p>
        </w:tc>
        <w:tc>
          <w:tcPr>
            <w:tcW w:w="616" w:type="pct"/>
            <w:shd w:val="clear" w:color="auto" w:fill="auto"/>
            <w:noWrap/>
            <w:vAlign w:val="bottom"/>
          </w:tcPr>
          <w:p w14:paraId="4A1D88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67" w:author="Ross Norsworthy" w:date="2020-03-19T22:33:00Z"/>
                <w:sz w:val="20"/>
              </w:rPr>
            </w:pPr>
            <w:ins w:id="3868" w:author="Ross Norsworthy" w:date="2020-03-19T22:33:00Z">
              <w:r w:rsidRPr="00A013FD">
                <w:rPr>
                  <w:sz w:val="20"/>
                </w:rPr>
                <w:t>6831</w:t>
              </w:r>
            </w:ins>
          </w:p>
        </w:tc>
        <w:tc>
          <w:tcPr>
            <w:tcW w:w="615" w:type="pct"/>
            <w:shd w:val="clear" w:color="auto" w:fill="auto"/>
            <w:noWrap/>
            <w:vAlign w:val="bottom"/>
          </w:tcPr>
          <w:p w14:paraId="6A0F04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69" w:author="Ross Norsworthy" w:date="2020-03-19T22:33:00Z"/>
                <w:sz w:val="20"/>
              </w:rPr>
            </w:pPr>
            <w:ins w:id="3870" w:author="Ross Norsworthy" w:date="2020-03-19T22:33:00Z">
              <w:r w:rsidRPr="00A013FD">
                <w:rPr>
                  <w:sz w:val="20"/>
                </w:rPr>
                <w:t>9108</w:t>
              </w:r>
            </w:ins>
          </w:p>
        </w:tc>
        <w:tc>
          <w:tcPr>
            <w:tcW w:w="569" w:type="pct"/>
            <w:shd w:val="clear" w:color="auto" w:fill="auto"/>
            <w:noWrap/>
            <w:vAlign w:val="bottom"/>
          </w:tcPr>
          <w:p w14:paraId="5D2764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71" w:author="Ross Norsworthy" w:date="2020-03-19T22:33:00Z"/>
                <w:sz w:val="20"/>
              </w:rPr>
            </w:pPr>
            <w:ins w:id="3872" w:author="Ross Norsworthy" w:date="2020-03-19T22:33:00Z">
              <w:r w:rsidRPr="00A013FD">
                <w:rPr>
                  <w:sz w:val="20"/>
                </w:rPr>
                <w:t>bits</w:t>
              </w:r>
            </w:ins>
          </w:p>
        </w:tc>
      </w:tr>
      <w:tr w:rsidR="00A013FD" w:rsidRPr="00A013FD" w14:paraId="5FA25D96" w14:textId="77777777" w:rsidTr="00BF604E">
        <w:trPr>
          <w:trHeight w:val="300"/>
          <w:ins w:id="3873" w:author="Ross Norsworthy" w:date="2020-03-19T22:33:00Z"/>
        </w:trPr>
        <w:tc>
          <w:tcPr>
            <w:tcW w:w="1193" w:type="pct"/>
            <w:shd w:val="clear" w:color="auto" w:fill="auto"/>
            <w:noWrap/>
            <w:vAlign w:val="bottom"/>
          </w:tcPr>
          <w:p w14:paraId="40B6E8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74" w:author="Ross Norsworthy" w:date="2020-03-19T22:33:00Z"/>
                <w:sz w:val="20"/>
              </w:rPr>
            </w:pPr>
            <w:ins w:id="3875" w:author="Ross Norsworthy" w:date="2020-03-19T22:33:00Z">
              <w:r w:rsidRPr="00A013FD">
                <w:rPr>
                  <w:sz w:val="20"/>
                </w:rPr>
                <w:t xml:space="preserve">Padding + FEC tail </w:t>
              </w:r>
              <w:r w:rsidRPr="00A013FD">
                <w:rPr>
                  <w:sz w:val="20"/>
                  <w:vertAlign w:val="superscript"/>
                </w:rPr>
                <w:t>(5)</w:t>
              </w:r>
            </w:ins>
          </w:p>
        </w:tc>
        <w:tc>
          <w:tcPr>
            <w:tcW w:w="775" w:type="pct"/>
            <w:shd w:val="clear" w:color="auto" w:fill="auto"/>
            <w:noWrap/>
            <w:vAlign w:val="bottom"/>
          </w:tcPr>
          <w:p w14:paraId="441468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76" w:author="Ross Norsworthy" w:date="2020-03-19T22:33:00Z"/>
                <w:sz w:val="20"/>
              </w:rPr>
            </w:pPr>
            <w:ins w:id="3877" w:author="Ross Norsworthy" w:date="2020-03-19T22:33:00Z">
              <w:r w:rsidRPr="00A013FD">
                <w:rPr>
                  <w:sz w:val="20"/>
                </w:rPr>
                <w:t>0+18</w:t>
              </w:r>
            </w:ins>
          </w:p>
        </w:tc>
        <w:tc>
          <w:tcPr>
            <w:tcW w:w="616" w:type="pct"/>
            <w:shd w:val="clear" w:color="auto" w:fill="auto"/>
            <w:noWrap/>
            <w:vAlign w:val="bottom"/>
          </w:tcPr>
          <w:p w14:paraId="5DFBF0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78" w:author="Ross Norsworthy" w:date="2020-03-19T22:33:00Z"/>
                <w:sz w:val="20"/>
              </w:rPr>
            </w:pPr>
            <w:ins w:id="3879" w:author="Ross Norsworthy" w:date="2020-03-19T22:33:00Z">
              <w:r w:rsidRPr="00A013FD">
                <w:rPr>
                  <w:sz w:val="20"/>
                </w:rPr>
                <w:t>0+8</w:t>
              </w:r>
            </w:ins>
          </w:p>
        </w:tc>
        <w:tc>
          <w:tcPr>
            <w:tcW w:w="616" w:type="pct"/>
            <w:shd w:val="clear" w:color="auto" w:fill="auto"/>
            <w:noWrap/>
            <w:vAlign w:val="bottom"/>
          </w:tcPr>
          <w:p w14:paraId="2536A0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80" w:author="Ross Norsworthy" w:date="2020-03-19T22:33:00Z"/>
                <w:sz w:val="20"/>
              </w:rPr>
            </w:pPr>
            <w:ins w:id="3881" w:author="Ross Norsworthy" w:date="2020-03-19T22:33:00Z">
              <w:r w:rsidRPr="00A013FD">
                <w:rPr>
                  <w:sz w:val="20"/>
                </w:rPr>
                <w:t>4+12</w:t>
              </w:r>
            </w:ins>
          </w:p>
        </w:tc>
        <w:tc>
          <w:tcPr>
            <w:tcW w:w="616" w:type="pct"/>
            <w:shd w:val="clear" w:color="auto" w:fill="auto"/>
            <w:noWrap/>
            <w:vAlign w:val="bottom"/>
          </w:tcPr>
          <w:p w14:paraId="3BC21C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82" w:author="Ross Norsworthy" w:date="2020-03-19T22:33:00Z"/>
                <w:sz w:val="20"/>
              </w:rPr>
            </w:pPr>
            <w:ins w:id="3883" w:author="Ross Norsworthy" w:date="2020-03-19T22:33:00Z">
              <w:r w:rsidRPr="00A013FD">
                <w:rPr>
                  <w:sz w:val="20"/>
                </w:rPr>
                <w:t>3+12</w:t>
              </w:r>
            </w:ins>
          </w:p>
        </w:tc>
        <w:tc>
          <w:tcPr>
            <w:tcW w:w="615" w:type="pct"/>
            <w:shd w:val="clear" w:color="auto" w:fill="auto"/>
            <w:noWrap/>
            <w:vAlign w:val="bottom"/>
          </w:tcPr>
          <w:p w14:paraId="20D4D4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84" w:author="Ross Norsworthy" w:date="2020-03-19T22:33:00Z"/>
                <w:sz w:val="20"/>
              </w:rPr>
            </w:pPr>
            <w:ins w:id="3885" w:author="Ross Norsworthy" w:date="2020-03-19T22:33:00Z">
              <w:r w:rsidRPr="00A013FD">
                <w:rPr>
                  <w:sz w:val="20"/>
                </w:rPr>
                <w:t>2*(0+8)</w:t>
              </w:r>
            </w:ins>
          </w:p>
        </w:tc>
        <w:tc>
          <w:tcPr>
            <w:tcW w:w="569" w:type="pct"/>
            <w:shd w:val="clear" w:color="auto" w:fill="auto"/>
            <w:noWrap/>
            <w:vAlign w:val="bottom"/>
          </w:tcPr>
          <w:p w14:paraId="1FF39B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86" w:author="Ross Norsworthy" w:date="2020-03-19T22:33:00Z"/>
                <w:sz w:val="20"/>
              </w:rPr>
            </w:pPr>
            <w:ins w:id="3887" w:author="Ross Norsworthy" w:date="2020-03-19T22:33:00Z">
              <w:r w:rsidRPr="00A013FD">
                <w:rPr>
                  <w:sz w:val="20"/>
                </w:rPr>
                <w:t>bits</w:t>
              </w:r>
            </w:ins>
          </w:p>
        </w:tc>
      </w:tr>
      <w:tr w:rsidR="00A013FD" w:rsidRPr="00A013FD" w14:paraId="67358B56" w14:textId="77777777" w:rsidTr="00BF604E">
        <w:trPr>
          <w:trHeight w:val="300"/>
          <w:ins w:id="3888" w:author="Ross Norsworthy" w:date="2020-03-19T22:33:00Z"/>
        </w:trPr>
        <w:tc>
          <w:tcPr>
            <w:tcW w:w="1193" w:type="pct"/>
            <w:shd w:val="clear" w:color="auto" w:fill="auto"/>
            <w:noWrap/>
            <w:vAlign w:val="bottom"/>
          </w:tcPr>
          <w:p w14:paraId="72ED31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89" w:author="Ross Norsworthy" w:date="2020-03-19T22:33:00Z"/>
                <w:sz w:val="20"/>
              </w:rPr>
            </w:pPr>
            <w:ins w:id="3890" w:author="Ross Norsworthy" w:date="2020-03-19T22:33:00Z">
              <w:r w:rsidRPr="00A013FD">
                <w:rPr>
                  <w:sz w:val="20"/>
                </w:rPr>
                <w:t>FEC decoder input symbols</w:t>
              </w:r>
            </w:ins>
          </w:p>
        </w:tc>
        <w:tc>
          <w:tcPr>
            <w:tcW w:w="775" w:type="pct"/>
            <w:shd w:val="clear" w:color="auto" w:fill="auto"/>
            <w:noWrap/>
            <w:vAlign w:val="bottom"/>
          </w:tcPr>
          <w:p w14:paraId="109614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91" w:author="Ross Norsworthy" w:date="2020-03-19T22:33:00Z"/>
                <w:sz w:val="20"/>
              </w:rPr>
            </w:pPr>
            <w:ins w:id="3892" w:author="Ross Norsworthy" w:date="2020-03-19T22:33:00Z">
              <w:r w:rsidRPr="00A013FD">
                <w:rPr>
                  <w:sz w:val="20"/>
                </w:rPr>
                <w:t>192</w:t>
              </w:r>
            </w:ins>
          </w:p>
        </w:tc>
        <w:tc>
          <w:tcPr>
            <w:tcW w:w="616" w:type="pct"/>
            <w:shd w:val="clear" w:color="auto" w:fill="auto"/>
            <w:noWrap/>
            <w:vAlign w:val="bottom"/>
          </w:tcPr>
          <w:p w14:paraId="689D6E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93" w:author="Ross Norsworthy" w:date="2020-03-19T22:33:00Z"/>
                <w:sz w:val="20"/>
              </w:rPr>
            </w:pPr>
            <w:ins w:id="3894" w:author="Ross Norsworthy" w:date="2020-03-19T22:33:00Z">
              <w:r w:rsidRPr="00A013FD">
                <w:rPr>
                  <w:sz w:val="20"/>
                </w:rPr>
                <w:t>552</w:t>
              </w:r>
            </w:ins>
          </w:p>
        </w:tc>
        <w:tc>
          <w:tcPr>
            <w:tcW w:w="616" w:type="pct"/>
            <w:shd w:val="clear" w:color="auto" w:fill="auto"/>
            <w:noWrap/>
            <w:vAlign w:val="bottom"/>
          </w:tcPr>
          <w:p w14:paraId="7A93FD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95" w:author="Ross Norsworthy" w:date="2020-03-19T22:33:00Z"/>
                <w:sz w:val="20"/>
              </w:rPr>
            </w:pPr>
            <w:ins w:id="3896" w:author="Ross Norsworthy" w:date="2020-03-19T22:33:00Z">
              <w:r w:rsidRPr="00A013FD">
                <w:rPr>
                  <w:sz w:val="20"/>
                </w:rPr>
                <w:t>2340</w:t>
              </w:r>
            </w:ins>
          </w:p>
        </w:tc>
        <w:tc>
          <w:tcPr>
            <w:tcW w:w="616" w:type="pct"/>
            <w:shd w:val="clear" w:color="auto" w:fill="auto"/>
            <w:noWrap/>
            <w:vAlign w:val="bottom"/>
          </w:tcPr>
          <w:p w14:paraId="1A60DAFC" w14:textId="77777777" w:rsidR="00A013FD" w:rsidRPr="00393B4F"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97" w:author="Ross Norsworthy" w:date="2020-03-19T22:33:00Z"/>
                <w:sz w:val="20"/>
              </w:rPr>
            </w:pPr>
            <w:ins w:id="3898" w:author="Ross Norsworthy" w:date="2020-03-19T22:33:00Z">
              <w:r w:rsidRPr="00393B4F">
                <w:rPr>
                  <w:sz w:val="20"/>
                </w:rPr>
                <w:t>2272</w:t>
              </w:r>
            </w:ins>
          </w:p>
        </w:tc>
        <w:tc>
          <w:tcPr>
            <w:tcW w:w="615" w:type="pct"/>
            <w:shd w:val="clear" w:color="auto" w:fill="auto"/>
            <w:noWrap/>
            <w:vAlign w:val="bottom"/>
          </w:tcPr>
          <w:p w14:paraId="10BDAC9F" w14:textId="77777777" w:rsidR="00A013FD" w:rsidRPr="00393B4F"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899" w:author="Ross Norsworthy" w:date="2020-03-19T22:33:00Z"/>
                <w:sz w:val="20"/>
              </w:rPr>
            </w:pPr>
            <w:ins w:id="3900" w:author="Ross Norsworthy" w:date="2020-03-19T22:33:00Z">
              <w:del w:id="3901" w:author="2092 CG" w:date="2020-10-27T15:02:00Z">
                <w:r w:rsidRPr="00393B4F" w:rsidDel="00D46355">
                  <w:rPr>
                    <w:sz w:val="20"/>
                  </w:rPr>
                  <w:delText>2277</w:delText>
                </w:r>
              </w:del>
            </w:ins>
            <w:ins w:id="3902" w:author="2092 CG" w:date="2020-10-27T15:02:00Z">
              <w:r w:rsidR="00D46355" w:rsidRPr="00393B4F">
                <w:rPr>
                  <w:sz w:val="20"/>
                </w:rPr>
                <w:t>2273</w:t>
              </w:r>
            </w:ins>
          </w:p>
        </w:tc>
        <w:tc>
          <w:tcPr>
            <w:tcW w:w="569" w:type="pct"/>
            <w:shd w:val="clear" w:color="auto" w:fill="auto"/>
            <w:noWrap/>
            <w:vAlign w:val="bottom"/>
          </w:tcPr>
          <w:p w14:paraId="579416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03" w:author="Ross Norsworthy" w:date="2020-03-19T22:33:00Z"/>
                <w:sz w:val="20"/>
              </w:rPr>
            </w:pPr>
            <w:ins w:id="3904" w:author="Ross Norsworthy" w:date="2020-03-19T22:33:00Z">
              <w:r w:rsidRPr="00A013FD">
                <w:rPr>
                  <w:sz w:val="20"/>
                </w:rPr>
                <w:t>symbols</w:t>
              </w:r>
            </w:ins>
          </w:p>
        </w:tc>
      </w:tr>
      <w:tr w:rsidR="00A013FD" w:rsidRPr="00A013FD" w14:paraId="410F0098" w14:textId="77777777" w:rsidTr="00BF604E">
        <w:trPr>
          <w:trHeight w:val="300"/>
          <w:ins w:id="3905" w:author="Ross Norsworthy" w:date="2020-03-19T22:33:00Z"/>
        </w:trPr>
        <w:tc>
          <w:tcPr>
            <w:tcW w:w="1193" w:type="pct"/>
            <w:shd w:val="clear" w:color="auto" w:fill="auto"/>
            <w:noWrap/>
            <w:vAlign w:val="bottom"/>
          </w:tcPr>
          <w:p w14:paraId="0C2F42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06" w:author="Ross Norsworthy" w:date="2020-03-19T22:33:00Z"/>
                <w:sz w:val="20"/>
              </w:rPr>
            </w:pPr>
            <w:ins w:id="3907" w:author="Ross Norsworthy" w:date="2020-03-19T22:33:00Z">
              <w:r w:rsidRPr="00A013FD">
                <w:rPr>
                  <w:sz w:val="20"/>
                </w:rPr>
                <w:t>FEC decoder input bits</w:t>
              </w:r>
            </w:ins>
          </w:p>
        </w:tc>
        <w:tc>
          <w:tcPr>
            <w:tcW w:w="775" w:type="pct"/>
            <w:shd w:val="clear" w:color="auto" w:fill="auto"/>
            <w:noWrap/>
            <w:vAlign w:val="bottom"/>
          </w:tcPr>
          <w:p w14:paraId="0C1518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08" w:author="Ross Norsworthy" w:date="2020-03-19T22:33:00Z"/>
                <w:sz w:val="20"/>
              </w:rPr>
            </w:pPr>
            <w:ins w:id="3909" w:author="Ross Norsworthy" w:date="2020-03-19T22:33:00Z">
              <w:r w:rsidRPr="00A013FD">
                <w:rPr>
                  <w:sz w:val="20"/>
                </w:rPr>
                <w:t>384</w:t>
              </w:r>
            </w:ins>
          </w:p>
        </w:tc>
        <w:tc>
          <w:tcPr>
            <w:tcW w:w="616" w:type="pct"/>
            <w:shd w:val="clear" w:color="auto" w:fill="auto"/>
            <w:noWrap/>
            <w:vAlign w:val="bottom"/>
          </w:tcPr>
          <w:p w14:paraId="205263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10" w:author="Ross Norsworthy" w:date="2020-03-19T22:33:00Z"/>
                <w:sz w:val="20"/>
              </w:rPr>
            </w:pPr>
            <w:ins w:id="3911" w:author="Ross Norsworthy" w:date="2020-03-19T22:33:00Z">
              <w:r w:rsidRPr="00A013FD">
                <w:rPr>
                  <w:sz w:val="20"/>
                </w:rPr>
                <w:t>1104</w:t>
              </w:r>
            </w:ins>
          </w:p>
        </w:tc>
        <w:tc>
          <w:tcPr>
            <w:tcW w:w="616" w:type="pct"/>
            <w:shd w:val="clear" w:color="auto" w:fill="auto"/>
            <w:noWrap/>
            <w:vAlign w:val="bottom"/>
          </w:tcPr>
          <w:p w14:paraId="13AF71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12" w:author="Ross Norsworthy" w:date="2020-03-19T22:33:00Z"/>
                <w:sz w:val="20"/>
              </w:rPr>
            </w:pPr>
            <w:ins w:id="3913" w:author="Ross Norsworthy" w:date="2020-03-19T22:33:00Z">
              <w:r w:rsidRPr="00A013FD">
                <w:rPr>
                  <w:sz w:val="20"/>
                </w:rPr>
                <w:t>4680</w:t>
              </w:r>
            </w:ins>
          </w:p>
        </w:tc>
        <w:tc>
          <w:tcPr>
            <w:tcW w:w="616" w:type="pct"/>
            <w:shd w:val="clear" w:color="auto" w:fill="auto"/>
            <w:noWrap/>
            <w:vAlign w:val="bottom"/>
          </w:tcPr>
          <w:p w14:paraId="4C9851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14" w:author="Ross Norsworthy" w:date="2020-03-19T22:33:00Z"/>
                <w:sz w:val="20"/>
              </w:rPr>
            </w:pPr>
            <w:ins w:id="3915" w:author="Ross Norsworthy" w:date="2020-03-19T22:33:00Z">
              <w:r w:rsidRPr="00A013FD">
                <w:rPr>
                  <w:sz w:val="20"/>
                </w:rPr>
                <w:t>6816</w:t>
              </w:r>
            </w:ins>
          </w:p>
        </w:tc>
        <w:tc>
          <w:tcPr>
            <w:tcW w:w="615" w:type="pct"/>
            <w:shd w:val="clear" w:color="auto" w:fill="auto"/>
            <w:noWrap/>
            <w:vAlign w:val="bottom"/>
          </w:tcPr>
          <w:p w14:paraId="0A7037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16" w:author="Ross Norsworthy" w:date="2020-03-19T22:33:00Z"/>
                <w:sz w:val="20"/>
              </w:rPr>
            </w:pPr>
            <w:ins w:id="3917" w:author="Ross Norsworthy" w:date="2020-03-19T22:33:00Z">
              <w:r w:rsidRPr="00A013FD">
                <w:rPr>
                  <w:sz w:val="20"/>
                </w:rPr>
                <w:t>4546*2</w:t>
              </w:r>
            </w:ins>
          </w:p>
        </w:tc>
        <w:tc>
          <w:tcPr>
            <w:tcW w:w="569" w:type="pct"/>
            <w:shd w:val="clear" w:color="auto" w:fill="auto"/>
            <w:noWrap/>
            <w:vAlign w:val="bottom"/>
          </w:tcPr>
          <w:p w14:paraId="0E0DC3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18" w:author="Ross Norsworthy" w:date="2020-03-19T22:33:00Z"/>
                <w:sz w:val="20"/>
              </w:rPr>
            </w:pPr>
            <w:ins w:id="3919" w:author="Ross Norsworthy" w:date="2020-03-19T22:33:00Z">
              <w:r w:rsidRPr="00A013FD">
                <w:rPr>
                  <w:sz w:val="20"/>
                </w:rPr>
                <w:t>bits</w:t>
              </w:r>
            </w:ins>
          </w:p>
        </w:tc>
      </w:tr>
      <w:tr w:rsidR="00A013FD" w:rsidRPr="00A013FD" w14:paraId="2EF48F8A" w14:textId="77777777" w:rsidTr="00BF604E">
        <w:trPr>
          <w:trHeight w:val="300"/>
          <w:ins w:id="3920" w:author="Ross Norsworthy" w:date="2020-03-19T22:33:00Z"/>
        </w:trPr>
        <w:tc>
          <w:tcPr>
            <w:tcW w:w="1193" w:type="pct"/>
            <w:shd w:val="clear" w:color="auto" w:fill="auto"/>
            <w:noWrap/>
            <w:vAlign w:val="bottom"/>
          </w:tcPr>
          <w:p w14:paraId="779692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21" w:author="Ross Norsworthy" w:date="2020-03-19T22:33:00Z"/>
                <w:sz w:val="20"/>
              </w:rPr>
            </w:pPr>
            <w:ins w:id="3922" w:author="Ross Norsworthy" w:date="2020-03-19T22:33:00Z">
              <w:r w:rsidRPr="00A013FD">
                <w:rPr>
                  <w:sz w:val="20"/>
                </w:rPr>
                <w:t>FEC output bits</w:t>
              </w:r>
            </w:ins>
          </w:p>
        </w:tc>
        <w:tc>
          <w:tcPr>
            <w:tcW w:w="775" w:type="pct"/>
            <w:shd w:val="clear" w:color="auto" w:fill="auto"/>
            <w:noWrap/>
            <w:vAlign w:val="bottom"/>
          </w:tcPr>
          <w:p w14:paraId="667D07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23" w:author="Ross Norsworthy" w:date="2020-03-19T22:33:00Z"/>
                <w:sz w:val="20"/>
              </w:rPr>
            </w:pPr>
            <w:ins w:id="3924" w:author="Ross Norsworthy" w:date="2020-03-19T22:33:00Z">
              <w:r w:rsidRPr="00A013FD">
                <w:rPr>
                  <w:sz w:val="20"/>
                </w:rPr>
                <w:t>96</w:t>
              </w:r>
            </w:ins>
          </w:p>
        </w:tc>
        <w:tc>
          <w:tcPr>
            <w:tcW w:w="616" w:type="pct"/>
            <w:shd w:val="clear" w:color="auto" w:fill="auto"/>
            <w:noWrap/>
            <w:vAlign w:val="bottom"/>
          </w:tcPr>
          <w:p w14:paraId="658F6C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25" w:author="Ross Norsworthy" w:date="2020-03-19T22:33:00Z"/>
                <w:sz w:val="20"/>
              </w:rPr>
            </w:pPr>
            <w:ins w:id="3926" w:author="Ross Norsworthy" w:date="2020-03-19T22:33:00Z">
              <w:r w:rsidRPr="00A013FD">
                <w:rPr>
                  <w:sz w:val="20"/>
                </w:rPr>
                <w:t>736</w:t>
              </w:r>
            </w:ins>
          </w:p>
        </w:tc>
        <w:tc>
          <w:tcPr>
            <w:tcW w:w="616" w:type="pct"/>
            <w:shd w:val="clear" w:color="auto" w:fill="auto"/>
            <w:noWrap/>
            <w:vAlign w:val="bottom"/>
          </w:tcPr>
          <w:p w14:paraId="4A30E1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27" w:author="Ross Norsworthy" w:date="2020-03-19T22:33:00Z"/>
                <w:sz w:val="20"/>
              </w:rPr>
            </w:pPr>
            <w:ins w:id="3928" w:author="Ross Norsworthy" w:date="2020-03-19T22:33:00Z">
              <w:r w:rsidRPr="00A013FD">
                <w:rPr>
                  <w:sz w:val="20"/>
                </w:rPr>
                <w:t>3120</w:t>
              </w:r>
            </w:ins>
          </w:p>
        </w:tc>
        <w:tc>
          <w:tcPr>
            <w:tcW w:w="616" w:type="pct"/>
            <w:shd w:val="clear" w:color="auto" w:fill="auto"/>
            <w:noWrap/>
            <w:vAlign w:val="bottom"/>
          </w:tcPr>
          <w:p w14:paraId="503D31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29" w:author="Ross Norsworthy" w:date="2020-03-19T22:33:00Z"/>
                <w:sz w:val="20"/>
              </w:rPr>
            </w:pPr>
            <w:ins w:id="3930" w:author="Ross Norsworthy" w:date="2020-03-19T22:33:00Z">
              <w:r w:rsidRPr="00A013FD">
                <w:rPr>
                  <w:sz w:val="20"/>
                </w:rPr>
                <w:t>4544</w:t>
              </w:r>
            </w:ins>
          </w:p>
        </w:tc>
        <w:tc>
          <w:tcPr>
            <w:tcW w:w="615" w:type="pct"/>
            <w:shd w:val="clear" w:color="auto" w:fill="auto"/>
            <w:noWrap/>
            <w:vAlign w:val="bottom"/>
          </w:tcPr>
          <w:p w14:paraId="56AF6D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31" w:author="Ross Norsworthy" w:date="2020-03-19T22:33:00Z"/>
                <w:sz w:val="20"/>
              </w:rPr>
            </w:pPr>
            <w:ins w:id="3932" w:author="Ross Norsworthy" w:date="2020-03-19T22:33:00Z">
              <w:r w:rsidRPr="00A013FD">
                <w:rPr>
                  <w:sz w:val="20"/>
                </w:rPr>
                <w:t>3788*2</w:t>
              </w:r>
            </w:ins>
          </w:p>
        </w:tc>
        <w:tc>
          <w:tcPr>
            <w:tcW w:w="569" w:type="pct"/>
            <w:shd w:val="clear" w:color="auto" w:fill="auto"/>
            <w:noWrap/>
            <w:vAlign w:val="bottom"/>
          </w:tcPr>
          <w:p w14:paraId="23026B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33" w:author="Ross Norsworthy" w:date="2020-03-19T22:33:00Z"/>
                <w:sz w:val="20"/>
              </w:rPr>
            </w:pPr>
            <w:ins w:id="3934" w:author="Ross Norsworthy" w:date="2020-03-19T22:33:00Z">
              <w:r w:rsidRPr="00A013FD">
                <w:rPr>
                  <w:sz w:val="20"/>
                </w:rPr>
                <w:t>bits</w:t>
              </w:r>
            </w:ins>
          </w:p>
        </w:tc>
      </w:tr>
      <w:tr w:rsidR="00A013FD" w:rsidRPr="00A013FD" w14:paraId="0653B03C" w14:textId="77777777" w:rsidTr="00BF604E">
        <w:trPr>
          <w:trHeight w:val="300"/>
          <w:ins w:id="3935" w:author="Ross Norsworthy" w:date="2020-03-19T22:33:00Z"/>
        </w:trPr>
        <w:tc>
          <w:tcPr>
            <w:tcW w:w="1193" w:type="pct"/>
            <w:shd w:val="clear" w:color="auto" w:fill="auto"/>
            <w:noWrap/>
            <w:vAlign w:val="bottom"/>
          </w:tcPr>
          <w:p w14:paraId="77336C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36" w:author="Ross Norsworthy" w:date="2020-03-19T22:33:00Z"/>
                <w:sz w:val="20"/>
              </w:rPr>
            </w:pPr>
            <w:ins w:id="3937" w:author="Ross Norsworthy" w:date="2020-03-19T22:33:00Z">
              <w:r w:rsidRPr="00A013FD">
                <w:rPr>
                  <w:sz w:val="20"/>
                </w:rPr>
                <w:t>FEC output bytes</w:t>
              </w:r>
            </w:ins>
          </w:p>
        </w:tc>
        <w:tc>
          <w:tcPr>
            <w:tcW w:w="775" w:type="pct"/>
            <w:shd w:val="clear" w:color="auto" w:fill="auto"/>
            <w:noWrap/>
            <w:vAlign w:val="bottom"/>
          </w:tcPr>
          <w:p w14:paraId="0AD3CD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38" w:author="Ross Norsworthy" w:date="2020-03-19T22:33:00Z"/>
                <w:sz w:val="20"/>
              </w:rPr>
            </w:pPr>
            <w:ins w:id="3939" w:author="Ross Norsworthy" w:date="2020-03-19T22:33:00Z">
              <w:r w:rsidRPr="00A013FD">
                <w:rPr>
                  <w:sz w:val="20"/>
                </w:rPr>
                <w:t>12</w:t>
              </w:r>
            </w:ins>
          </w:p>
        </w:tc>
        <w:tc>
          <w:tcPr>
            <w:tcW w:w="616" w:type="pct"/>
            <w:shd w:val="clear" w:color="auto" w:fill="auto"/>
            <w:noWrap/>
            <w:vAlign w:val="bottom"/>
          </w:tcPr>
          <w:p w14:paraId="7A74B0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40" w:author="Ross Norsworthy" w:date="2020-03-19T22:33:00Z"/>
                <w:sz w:val="20"/>
              </w:rPr>
            </w:pPr>
            <w:ins w:id="3941" w:author="Ross Norsworthy" w:date="2020-03-19T22:33:00Z">
              <w:r w:rsidRPr="00A013FD">
                <w:rPr>
                  <w:sz w:val="20"/>
                </w:rPr>
                <w:t>92</w:t>
              </w:r>
            </w:ins>
          </w:p>
        </w:tc>
        <w:tc>
          <w:tcPr>
            <w:tcW w:w="616" w:type="pct"/>
            <w:shd w:val="clear" w:color="auto" w:fill="auto"/>
            <w:noWrap/>
            <w:vAlign w:val="bottom"/>
          </w:tcPr>
          <w:p w14:paraId="69A763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42" w:author="Ross Norsworthy" w:date="2020-03-19T22:33:00Z"/>
                <w:sz w:val="20"/>
              </w:rPr>
            </w:pPr>
            <w:ins w:id="3943" w:author="Ross Norsworthy" w:date="2020-03-19T22:33:00Z">
              <w:r w:rsidRPr="00A013FD">
                <w:rPr>
                  <w:sz w:val="20"/>
                </w:rPr>
                <w:t>390</w:t>
              </w:r>
            </w:ins>
          </w:p>
        </w:tc>
        <w:tc>
          <w:tcPr>
            <w:tcW w:w="616" w:type="pct"/>
            <w:shd w:val="clear" w:color="auto" w:fill="auto"/>
            <w:noWrap/>
            <w:vAlign w:val="bottom"/>
          </w:tcPr>
          <w:p w14:paraId="5592AD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44" w:author="Ross Norsworthy" w:date="2020-03-19T22:33:00Z"/>
                <w:sz w:val="20"/>
              </w:rPr>
            </w:pPr>
            <w:ins w:id="3945" w:author="Ross Norsworthy" w:date="2020-03-19T22:33:00Z">
              <w:r w:rsidRPr="00A013FD">
                <w:rPr>
                  <w:sz w:val="20"/>
                </w:rPr>
                <w:t>568</w:t>
              </w:r>
            </w:ins>
          </w:p>
        </w:tc>
        <w:tc>
          <w:tcPr>
            <w:tcW w:w="615" w:type="pct"/>
            <w:shd w:val="clear" w:color="auto" w:fill="auto"/>
            <w:noWrap/>
            <w:vAlign w:val="bottom"/>
          </w:tcPr>
          <w:p w14:paraId="7718B56A" w14:textId="77777777" w:rsidR="00A013FD" w:rsidRPr="00834D8B"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46" w:author="Ross Norsworthy" w:date="2020-03-19T22:33:00Z"/>
                <w:sz w:val="20"/>
                <w:vertAlign w:val="superscript"/>
              </w:rPr>
            </w:pPr>
            <w:ins w:id="3947" w:author="Ross Norsworthy" w:date="2020-03-19T22:33:00Z">
              <w:r w:rsidRPr="00393B4F">
                <w:rPr>
                  <w:sz w:val="20"/>
                </w:rPr>
                <w:t>947</w:t>
              </w:r>
            </w:ins>
            <w:ins w:id="3948" w:author="2092 CG" w:date="2020-10-27T14:58:00Z">
              <w:r w:rsidR="00097A35" w:rsidRPr="00393B4F">
                <w:rPr>
                  <w:sz w:val="20"/>
                  <w:vertAlign w:val="superscript"/>
                </w:rPr>
                <w:t>(7)</w:t>
              </w:r>
            </w:ins>
          </w:p>
        </w:tc>
        <w:tc>
          <w:tcPr>
            <w:tcW w:w="569" w:type="pct"/>
            <w:shd w:val="clear" w:color="auto" w:fill="auto"/>
            <w:noWrap/>
            <w:vAlign w:val="bottom"/>
          </w:tcPr>
          <w:p w14:paraId="09F490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49" w:author="Ross Norsworthy" w:date="2020-03-19T22:33:00Z"/>
                <w:sz w:val="20"/>
              </w:rPr>
            </w:pPr>
            <w:ins w:id="3950" w:author="Ross Norsworthy" w:date="2020-03-19T22:33:00Z">
              <w:r w:rsidRPr="00A013FD">
                <w:rPr>
                  <w:sz w:val="20"/>
                </w:rPr>
                <w:t>bytes</w:t>
              </w:r>
            </w:ins>
          </w:p>
        </w:tc>
      </w:tr>
      <w:tr w:rsidR="00A013FD" w:rsidRPr="00A013FD" w14:paraId="4CBD5EF8" w14:textId="77777777" w:rsidTr="00BF604E">
        <w:trPr>
          <w:trHeight w:val="300"/>
          <w:ins w:id="3951" w:author="Ross Norsworthy" w:date="2020-03-19T22:33:00Z"/>
        </w:trPr>
        <w:tc>
          <w:tcPr>
            <w:tcW w:w="1193" w:type="pct"/>
            <w:shd w:val="clear" w:color="auto" w:fill="auto"/>
            <w:noWrap/>
            <w:vAlign w:val="bottom"/>
          </w:tcPr>
          <w:p w14:paraId="539C9C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52" w:author="Ross Norsworthy" w:date="2020-03-19T22:33:00Z"/>
                <w:sz w:val="20"/>
              </w:rPr>
            </w:pPr>
            <w:ins w:id="3953" w:author="Ross Norsworthy" w:date="2020-03-19T22:33:00Z">
              <w:r w:rsidRPr="00A013FD">
                <w:rPr>
                  <w:sz w:val="20"/>
                </w:rPr>
                <w:t>FEC subblock</w:t>
              </w:r>
            </w:ins>
          </w:p>
        </w:tc>
        <w:tc>
          <w:tcPr>
            <w:tcW w:w="775" w:type="pct"/>
            <w:shd w:val="clear" w:color="auto" w:fill="auto"/>
            <w:noWrap/>
            <w:vAlign w:val="bottom"/>
          </w:tcPr>
          <w:p w14:paraId="3A3A33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54" w:author="Ross Norsworthy" w:date="2020-03-19T22:33:00Z"/>
                <w:sz w:val="20"/>
              </w:rPr>
            </w:pPr>
            <w:ins w:id="3955" w:author="Ross Norsworthy" w:date="2020-03-19T22:33:00Z">
              <w:r w:rsidRPr="00A013FD">
                <w:rPr>
                  <w:sz w:val="20"/>
                </w:rPr>
                <w:t>1</w:t>
              </w:r>
            </w:ins>
          </w:p>
        </w:tc>
        <w:tc>
          <w:tcPr>
            <w:tcW w:w="1232" w:type="pct"/>
            <w:gridSpan w:val="2"/>
            <w:shd w:val="clear" w:color="auto" w:fill="auto"/>
            <w:noWrap/>
            <w:vAlign w:val="bottom"/>
          </w:tcPr>
          <w:p w14:paraId="65DF73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56" w:author="Ross Norsworthy" w:date="2020-03-19T22:33:00Z"/>
                <w:sz w:val="20"/>
              </w:rPr>
            </w:pPr>
            <w:ins w:id="3957" w:author="Ross Norsworthy" w:date="2020-03-19T22:33:00Z">
              <w:r w:rsidRPr="00A013FD">
                <w:rPr>
                  <w:sz w:val="20"/>
                </w:rPr>
                <w:t>1</w:t>
              </w:r>
            </w:ins>
          </w:p>
        </w:tc>
        <w:tc>
          <w:tcPr>
            <w:tcW w:w="616" w:type="pct"/>
            <w:shd w:val="clear" w:color="auto" w:fill="auto"/>
            <w:noWrap/>
            <w:vAlign w:val="bottom"/>
          </w:tcPr>
          <w:p w14:paraId="485696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58" w:author="Ross Norsworthy" w:date="2020-03-19T22:33:00Z"/>
                <w:sz w:val="20"/>
              </w:rPr>
            </w:pPr>
            <w:ins w:id="3959" w:author="Ross Norsworthy" w:date="2020-03-19T22:33:00Z">
              <w:r w:rsidRPr="00A013FD">
                <w:rPr>
                  <w:sz w:val="20"/>
                </w:rPr>
                <w:t>1</w:t>
              </w:r>
            </w:ins>
          </w:p>
        </w:tc>
        <w:tc>
          <w:tcPr>
            <w:tcW w:w="615" w:type="pct"/>
            <w:shd w:val="clear" w:color="auto" w:fill="auto"/>
            <w:noWrap/>
            <w:vAlign w:val="bottom"/>
          </w:tcPr>
          <w:p w14:paraId="3CC580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60" w:author="Ross Norsworthy" w:date="2020-03-19T22:33:00Z"/>
                <w:sz w:val="20"/>
              </w:rPr>
            </w:pPr>
            <w:ins w:id="3961" w:author="Ross Norsworthy" w:date="2020-03-19T22:33:00Z">
              <w:r w:rsidRPr="00A013FD">
                <w:rPr>
                  <w:sz w:val="20"/>
                </w:rPr>
                <w:t>2</w:t>
              </w:r>
            </w:ins>
          </w:p>
        </w:tc>
        <w:tc>
          <w:tcPr>
            <w:tcW w:w="569" w:type="pct"/>
            <w:shd w:val="clear" w:color="auto" w:fill="auto"/>
            <w:noWrap/>
            <w:vAlign w:val="bottom"/>
          </w:tcPr>
          <w:p w14:paraId="7FCF3F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62" w:author="Ross Norsworthy" w:date="2020-03-19T22:33:00Z"/>
                <w:sz w:val="20"/>
              </w:rPr>
            </w:pPr>
          </w:p>
        </w:tc>
      </w:tr>
      <w:tr w:rsidR="00A013FD" w:rsidRPr="00A013FD" w14:paraId="3B584C43" w14:textId="77777777" w:rsidTr="00BF604E">
        <w:trPr>
          <w:trHeight w:val="300"/>
          <w:ins w:id="3963" w:author="Ross Norsworthy" w:date="2020-03-19T22:33:00Z"/>
        </w:trPr>
        <w:tc>
          <w:tcPr>
            <w:tcW w:w="1193" w:type="pct"/>
            <w:shd w:val="clear" w:color="auto" w:fill="auto"/>
            <w:noWrap/>
            <w:vAlign w:val="bottom"/>
          </w:tcPr>
          <w:p w14:paraId="17F127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64" w:author="Ross Norsworthy" w:date="2020-03-19T22:33:00Z"/>
                <w:sz w:val="20"/>
              </w:rPr>
            </w:pPr>
            <w:ins w:id="3965" w:author="Ross Norsworthy" w:date="2020-03-19T22:33:00Z">
              <w:r w:rsidRPr="00A013FD">
                <w:rPr>
                  <w:sz w:val="20"/>
                </w:rPr>
                <w:t>Modulation</w:t>
              </w:r>
            </w:ins>
          </w:p>
        </w:tc>
        <w:tc>
          <w:tcPr>
            <w:tcW w:w="775" w:type="pct"/>
            <w:shd w:val="clear" w:color="auto" w:fill="auto"/>
            <w:noWrap/>
            <w:vAlign w:val="bottom"/>
          </w:tcPr>
          <w:p w14:paraId="19920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66" w:author="Ross Norsworthy" w:date="2020-03-19T22:33:00Z"/>
                <w:sz w:val="20"/>
              </w:rPr>
            </w:pPr>
            <w:ins w:id="3967" w:author="Ross Norsworthy" w:date="2020-03-19T22:33:00Z">
              <w:r w:rsidRPr="00A013FD">
                <w:rPr>
                  <w:sz w:val="20"/>
                </w:rPr>
                <w:t xml:space="preserve">QPSK/ CDMA </w:t>
              </w:r>
              <w:r w:rsidRPr="00A013FD">
                <w:rPr>
                  <w:sz w:val="20"/>
                  <w:vertAlign w:val="superscript"/>
                </w:rPr>
                <w:t>(6)</w:t>
              </w:r>
            </w:ins>
          </w:p>
        </w:tc>
        <w:tc>
          <w:tcPr>
            <w:tcW w:w="1232" w:type="pct"/>
            <w:gridSpan w:val="2"/>
            <w:shd w:val="clear" w:color="auto" w:fill="auto"/>
            <w:noWrap/>
            <w:vAlign w:val="bottom"/>
          </w:tcPr>
          <w:p w14:paraId="12C157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68" w:author="Ross Norsworthy" w:date="2020-03-19T22:33:00Z"/>
                <w:sz w:val="20"/>
              </w:rPr>
            </w:pPr>
            <w:ins w:id="3969" w:author="Ross Norsworthy" w:date="2020-03-19T22:33:00Z">
              <w:r w:rsidRPr="00A013FD">
                <w:rPr>
                  <w:sz w:val="20"/>
                </w:rPr>
                <w:t>PI/4 QPSK</w:t>
              </w:r>
            </w:ins>
          </w:p>
        </w:tc>
        <w:tc>
          <w:tcPr>
            <w:tcW w:w="616" w:type="pct"/>
            <w:shd w:val="clear" w:color="auto" w:fill="auto"/>
            <w:noWrap/>
            <w:vAlign w:val="bottom"/>
          </w:tcPr>
          <w:p w14:paraId="1E49FF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70" w:author="Ross Norsworthy" w:date="2020-03-19T22:33:00Z"/>
                <w:sz w:val="20"/>
              </w:rPr>
            </w:pPr>
            <w:ins w:id="3971" w:author="Ross Norsworthy" w:date="2020-03-19T22:33:00Z">
              <w:r w:rsidRPr="00A013FD">
                <w:rPr>
                  <w:sz w:val="20"/>
                </w:rPr>
                <w:t>8PSK</w:t>
              </w:r>
            </w:ins>
          </w:p>
        </w:tc>
        <w:tc>
          <w:tcPr>
            <w:tcW w:w="615" w:type="pct"/>
            <w:shd w:val="clear" w:color="auto" w:fill="auto"/>
            <w:noWrap/>
            <w:vAlign w:val="bottom"/>
          </w:tcPr>
          <w:p w14:paraId="17DF25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72" w:author="Ross Norsworthy" w:date="2020-03-19T22:33:00Z"/>
                <w:sz w:val="20"/>
              </w:rPr>
            </w:pPr>
            <w:ins w:id="3973" w:author="Ross Norsworthy" w:date="2020-03-19T22:33:00Z">
              <w:r w:rsidRPr="00A013FD">
                <w:rPr>
                  <w:sz w:val="20"/>
                </w:rPr>
                <w:t>16QAM</w:t>
              </w:r>
            </w:ins>
          </w:p>
        </w:tc>
        <w:tc>
          <w:tcPr>
            <w:tcW w:w="569" w:type="pct"/>
            <w:shd w:val="clear" w:color="auto" w:fill="auto"/>
            <w:noWrap/>
            <w:vAlign w:val="bottom"/>
          </w:tcPr>
          <w:p w14:paraId="66ADF9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74" w:author="Ross Norsworthy" w:date="2020-03-19T22:33:00Z"/>
                <w:sz w:val="20"/>
              </w:rPr>
            </w:pPr>
          </w:p>
        </w:tc>
      </w:tr>
      <w:tr w:rsidR="00A013FD" w:rsidRPr="00A013FD" w14:paraId="7909FC57" w14:textId="77777777" w:rsidTr="00BF604E">
        <w:trPr>
          <w:trHeight w:val="300"/>
          <w:ins w:id="3975" w:author="Ross Norsworthy" w:date="2020-03-19T22:33:00Z"/>
        </w:trPr>
        <w:tc>
          <w:tcPr>
            <w:tcW w:w="1193" w:type="pct"/>
            <w:shd w:val="clear" w:color="auto" w:fill="auto"/>
            <w:noWrap/>
            <w:vAlign w:val="bottom"/>
          </w:tcPr>
          <w:p w14:paraId="457275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76" w:author="Ross Norsworthy" w:date="2020-03-19T22:33:00Z"/>
                <w:sz w:val="20"/>
              </w:rPr>
            </w:pPr>
            <w:ins w:id="3977" w:author="Ross Norsworthy" w:date="2020-03-19T22:33:00Z">
              <w:r w:rsidRPr="00A013FD">
                <w:rPr>
                  <w:sz w:val="20"/>
                </w:rPr>
                <w:t>FEC rate</w:t>
              </w:r>
            </w:ins>
          </w:p>
        </w:tc>
        <w:tc>
          <w:tcPr>
            <w:tcW w:w="775" w:type="pct"/>
            <w:shd w:val="clear" w:color="auto" w:fill="auto"/>
            <w:noWrap/>
            <w:vAlign w:val="bottom"/>
          </w:tcPr>
          <w:p w14:paraId="5305A9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78" w:author="Ross Norsworthy" w:date="2020-03-19T22:33:00Z"/>
                <w:sz w:val="20"/>
              </w:rPr>
            </w:pPr>
            <w:ins w:id="3979" w:author="Ross Norsworthy" w:date="2020-03-19T22:33:00Z">
              <w:r w:rsidRPr="00A013FD">
                <w:rPr>
                  <w:sz w:val="20"/>
                </w:rPr>
                <w:t>1/4</w:t>
              </w:r>
            </w:ins>
          </w:p>
        </w:tc>
        <w:tc>
          <w:tcPr>
            <w:tcW w:w="1848" w:type="pct"/>
            <w:gridSpan w:val="3"/>
            <w:shd w:val="clear" w:color="auto" w:fill="auto"/>
            <w:noWrap/>
            <w:vAlign w:val="bottom"/>
          </w:tcPr>
          <w:p w14:paraId="1B4059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80" w:author="Ross Norsworthy" w:date="2020-03-19T22:33:00Z"/>
                <w:sz w:val="20"/>
              </w:rPr>
            </w:pPr>
            <w:ins w:id="3981" w:author="Ross Norsworthy" w:date="2020-03-19T22:33:00Z">
              <w:r w:rsidRPr="00A013FD">
                <w:rPr>
                  <w:sz w:val="20"/>
                </w:rPr>
                <w:t>2/3</w:t>
              </w:r>
            </w:ins>
          </w:p>
        </w:tc>
        <w:tc>
          <w:tcPr>
            <w:tcW w:w="615" w:type="pct"/>
            <w:shd w:val="clear" w:color="auto" w:fill="auto"/>
            <w:noWrap/>
            <w:vAlign w:val="bottom"/>
          </w:tcPr>
          <w:p w14:paraId="0EA59E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82" w:author="Ross Norsworthy" w:date="2020-03-19T22:33:00Z"/>
                <w:sz w:val="20"/>
              </w:rPr>
            </w:pPr>
            <w:ins w:id="3983" w:author="Ross Norsworthy" w:date="2020-03-19T22:33:00Z">
              <w:r w:rsidRPr="00A013FD">
                <w:rPr>
                  <w:sz w:val="20"/>
                </w:rPr>
                <w:t>5/6</w:t>
              </w:r>
            </w:ins>
          </w:p>
        </w:tc>
        <w:tc>
          <w:tcPr>
            <w:tcW w:w="569" w:type="pct"/>
            <w:shd w:val="clear" w:color="auto" w:fill="auto"/>
            <w:noWrap/>
            <w:vAlign w:val="bottom"/>
          </w:tcPr>
          <w:p w14:paraId="02C5CB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84" w:author="Ross Norsworthy" w:date="2020-03-19T22:33:00Z"/>
                <w:sz w:val="20"/>
              </w:rPr>
            </w:pPr>
          </w:p>
        </w:tc>
      </w:tr>
      <w:tr w:rsidR="00A013FD" w:rsidRPr="00A013FD" w14:paraId="48AA6EAC" w14:textId="77777777" w:rsidTr="00BF604E">
        <w:trPr>
          <w:trHeight w:val="300"/>
          <w:ins w:id="3985" w:author="Ross Norsworthy" w:date="2020-03-19T22:33:00Z"/>
        </w:trPr>
        <w:tc>
          <w:tcPr>
            <w:tcW w:w="1193" w:type="pct"/>
            <w:shd w:val="clear" w:color="auto" w:fill="auto"/>
            <w:noWrap/>
            <w:vAlign w:val="bottom"/>
          </w:tcPr>
          <w:p w14:paraId="0F2296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86" w:author="Ross Norsworthy" w:date="2020-03-19T22:33:00Z"/>
                <w:sz w:val="20"/>
              </w:rPr>
            </w:pPr>
            <w:ins w:id="3987" w:author="Ross Norsworthy" w:date="2020-03-19T22:33:00Z">
              <w:r w:rsidRPr="00A013FD">
                <w:rPr>
                  <w:sz w:val="20"/>
                </w:rPr>
                <w:t>E</w:t>
              </w:r>
              <w:r w:rsidRPr="00A013FD">
                <w:rPr>
                  <w:sz w:val="20"/>
                  <w:vertAlign w:val="subscript"/>
                </w:rPr>
                <w:t>s</w:t>
              </w:r>
              <w:r w:rsidRPr="00A013FD">
                <w:rPr>
                  <w:sz w:val="20"/>
                </w:rPr>
                <w:t>/N</w:t>
              </w:r>
              <w:r w:rsidRPr="00A013FD">
                <w:rPr>
                  <w:sz w:val="20"/>
                  <w:vertAlign w:val="subscript"/>
                </w:rPr>
                <w:t>0</w:t>
              </w:r>
              <w:r w:rsidRPr="00A013FD">
                <w:rPr>
                  <w:sz w:val="20"/>
                </w:rPr>
                <w:t xml:space="preserve"> on AWGN </w:t>
              </w:r>
            </w:ins>
          </w:p>
        </w:tc>
        <w:tc>
          <w:tcPr>
            <w:tcW w:w="775" w:type="pct"/>
            <w:shd w:val="clear" w:color="auto" w:fill="auto"/>
            <w:noWrap/>
            <w:vAlign w:val="bottom"/>
          </w:tcPr>
          <w:p w14:paraId="3CE2AE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88" w:author="Ross Norsworthy" w:date="2020-03-19T22:33:00Z"/>
                <w:sz w:val="20"/>
              </w:rPr>
            </w:pPr>
            <w:ins w:id="3989" w:author="Ross Norsworthy" w:date="2020-03-19T22:33:00Z">
              <w:r w:rsidRPr="00A013FD">
                <w:rPr>
                  <w:sz w:val="20"/>
                </w:rPr>
                <w:t>-0.9</w:t>
              </w:r>
            </w:ins>
          </w:p>
        </w:tc>
        <w:tc>
          <w:tcPr>
            <w:tcW w:w="616" w:type="pct"/>
            <w:shd w:val="clear" w:color="auto" w:fill="auto"/>
            <w:noWrap/>
            <w:vAlign w:val="bottom"/>
          </w:tcPr>
          <w:p w14:paraId="5F4F95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90" w:author="Ross Norsworthy" w:date="2020-03-19T22:33:00Z"/>
                <w:sz w:val="20"/>
              </w:rPr>
            </w:pPr>
            <w:ins w:id="3991" w:author="Ross Norsworthy" w:date="2020-03-19T22:33:00Z">
              <w:r w:rsidRPr="00A013FD">
                <w:rPr>
                  <w:sz w:val="20"/>
                </w:rPr>
                <w:t>3.9</w:t>
              </w:r>
            </w:ins>
          </w:p>
        </w:tc>
        <w:tc>
          <w:tcPr>
            <w:tcW w:w="616" w:type="pct"/>
            <w:shd w:val="clear" w:color="auto" w:fill="auto"/>
            <w:noWrap/>
            <w:vAlign w:val="bottom"/>
          </w:tcPr>
          <w:p w14:paraId="0B1D37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92" w:author="Ross Norsworthy" w:date="2020-03-19T22:33:00Z"/>
                <w:sz w:val="20"/>
              </w:rPr>
            </w:pPr>
            <w:ins w:id="3993" w:author="Ross Norsworthy" w:date="2020-03-19T22:33:00Z">
              <w:r w:rsidRPr="00A013FD">
                <w:rPr>
                  <w:sz w:val="20"/>
                </w:rPr>
                <w:t>3.9</w:t>
              </w:r>
            </w:ins>
          </w:p>
        </w:tc>
        <w:tc>
          <w:tcPr>
            <w:tcW w:w="616" w:type="pct"/>
            <w:shd w:val="clear" w:color="auto" w:fill="auto"/>
            <w:noWrap/>
            <w:vAlign w:val="bottom"/>
          </w:tcPr>
          <w:p w14:paraId="7AE9EA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94" w:author="Ross Norsworthy" w:date="2020-03-19T22:33:00Z"/>
                <w:sz w:val="20"/>
              </w:rPr>
            </w:pPr>
            <w:ins w:id="3995" w:author="Ross Norsworthy" w:date="2020-03-19T22:33:00Z">
              <w:r w:rsidRPr="00A013FD">
                <w:rPr>
                  <w:sz w:val="20"/>
                </w:rPr>
                <w:t>8.0</w:t>
              </w:r>
            </w:ins>
          </w:p>
        </w:tc>
        <w:tc>
          <w:tcPr>
            <w:tcW w:w="615" w:type="pct"/>
            <w:shd w:val="clear" w:color="auto" w:fill="auto"/>
            <w:noWrap/>
            <w:vAlign w:val="bottom"/>
          </w:tcPr>
          <w:p w14:paraId="7ACC90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96" w:author="Ross Norsworthy" w:date="2020-03-19T22:33:00Z"/>
                <w:sz w:val="20"/>
              </w:rPr>
            </w:pPr>
            <w:ins w:id="3997" w:author="Ross Norsworthy" w:date="2020-03-19T22:33:00Z">
              <w:r w:rsidRPr="00A013FD">
                <w:rPr>
                  <w:sz w:val="20"/>
                </w:rPr>
                <w:t>12.2</w:t>
              </w:r>
            </w:ins>
          </w:p>
        </w:tc>
        <w:tc>
          <w:tcPr>
            <w:tcW w:w="569" w:type="pct"/>
            <w:shd w:val="clear" w:color="auto" w:fill="auto"/>
            <w:noWrap/>
            <w:vAlign w:val="bottom"/>
          </w:tcPr>
          <w:p w14:paraId="14BD99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3998" w:author="Ross Norsworthy" w:date="2020-03-19T22:33:00Z"/>
                <w:sz w:val="20"/>
              </w:rPr>
            </w:pPr>
            <w:ins w:id="3999" w:author="Ross Norsworthy" w:date="2020-03-19T22:33:00Z">
              <w:r w:rsidRPr="00A013FD">
                <w:rPr>
                  <w:sz w:val="20"/>
                </w:rPr>
                <w:t>dB</w:t>
              </w:r>
            </w:ins>
          </w:p>
        </w:tc>
      </w:tr>
      <w:tr w:rsidR="00A013FD" w:rsidRPr="00A013FD" w14:paraId="6D568B30" w14:textId="77777777" w:rsidTr="00BF604E">
        <w:trPr>
          <w:trHeight w:val="300"/>
          <w:ins w:id="4000" w:author="Ross Norsworthy" w:date="2020-03-19T22:33:00Z"/>
        </w:trPr>
        <w:tc>
          <w:tcPr>
            <w:tcW w:w="1193" w:type="pct"/>
            <w:shd w:val="clear" w:color="auto" w:fill="auto"/>
            <w:noWrap/>
            <w:vAlign w:val="bottom"/>
          </w:tcPr>
          <w:p w14:paraId="4D64AB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01" w:author="Ross Norsworthy" w:date="2020-03-19T22:33:00Z"/>
                <w:sz w:val="20"/>
              </w:rPr>
            </w:pPr>
            <w:ins w:id="4002" w:author="Ross Norsworthy" w:date="2020-03-19T22:33:00Z">
              <w:r w:rsidRPr="00A013FD">
                <w:rPr>
                  <w:sz w:val="20"/>
                </w:rPr>
                <w:t>C/(N</w:t>
              </w:r>
              <w:r w:rsidRPr="00A013FD">
                <w:rPr>
                  <w:sz w:val="20"/>
                  <w:vertAlign w:val="subscript"/>
                </w:rPr>
                <w:t>0</w:t>
              </w:r>
              <w:r w:rsidRPr="00A013FD">
                <w:rPr>
                  <w:sz w:val="20"/>
                </w:rPr>
                <w:t>+I</w:t>
              </w:r>
              <w:r w:rsidRPr="00A013FD">
                <w:rPr>
                  <w:sz w:val="20"/>
                  <w:vertAlign w:val="subscript"/>
                </w:rPr>
                <w:t>0</w:t>
              </w:r>
              <w:r w:rsidRPr="00A013FD">
                <w:rPr>
                  <w:sz w:val="20"/>
                </w:rPr>
                <w:t>) threshold</w:t>
              </w:r>
            </w:ins>
          </w:p>
        </w:tc>
        <w:tc>
          <w:tcPr>
            <w:tcW w:w="775" w:type="pct"/>
            <w:shd w:val="clear" w:color="auto" w:fill="auto"/>
            <w:noWrap/>
            <w:vAlign w:val="bottom"/>
          </w:tcPr>
          <w:p w14:paraId="2A03FC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03" w:author="Ross Norsworthy" w:date="2020-03-19T22:33:00Z"/>
                <w:sz w:val="20"/>
              </w:rPr>
            </w:pPr>
            <w:ins w:id="4004" w:author="Ross Norsworthy" w:date="2020-03-19T22:33:00Z">
              <w:r w:rsidRPr="00A013FD">
                <w:rPr>
                  <w:sz w:val="20"/>
                </w:rPr>
                <w:t>32.3</w:t>
              </w:r>
            </w:ins>
          </w:p>
        </w:tc>
        <w:tc>
          <w:tcPr>
            <w:tcW w:w="616" w:type="pct"/>
            <w:shd w:val="clear" w:color="auto" w:fill="auto"/>
            <w:noWrap/>
            <w:vAlign w:val="bottom"/>
          </w:tcPr>
          <w:p w14:paraId="75E76E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05" w:author="Ross Norsworthy" w:date="2020-03-19T22:33:00Z"/>
                <w:sz w:val="20"/>
              </w:rPr>
            </w:pPr>
            <w:ins w:id="4006" w:author="Ross Norsworthy" w:date="2020-03-19T22:33:00Z">
              <w:r w:rsidRPr="00A013FD">
                <w:rPr>
                  <w:sz w:val="20"/>
                </w:rPr>
                <w:t>49.2</w:t>
              </w:r>
            </w:ins>
          </w:p>
        </w:tc>
        <w:tc>
          <w:tcPr>
            <w:tcW w:w="616" w:type="pct"/>
            <w:shd w:val="clear" w:color="auto" w:fill="auto"/>
            <w:noWrap/>
            <w:vAlign w:val="bottom"/>
          </w:tcPr>
          <w:p w14:paraId="4A90CB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07" w:author="Ross Norsworthy" w:date="2020-03-19T22:33:00Z"/>
                <w:sz w:val="20"/>
              </w:rPr>
            </w:pPr>
            <w:ins w:id="4008" w:author="Ross Norsworthy" w:date="2020-03-19T22:33:00Z">
              <w:r w:rsidRPr="00A013FD">
                <w:rPr>
                  <w:sz w:val="20"/>
                </w:rPr>
                <w:t>49.2</w:t>
              </w:r>
            </w:ins>
          </w:p>
        </w:tc>
        <w:tc>
          <w:tcPr>
            <w:tcW w:w="616" w:type="pct"/>
            <w:shd w:val="clear" w:color="auto" w:fill="auto"/>
            <w:noWrap/>
            <w:vAlign w:val="bottom"/>
          </w:tcPr>
          <w:p w14:paraId="2FD776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09" w:author="Ross Norsworthy" w:date="2020-03-19T22:33:00Z"/>
                <w:sz w:val="20"/>
              </w:rPr>
            </w:pPr>
            <w:ins w:id="4010" w:author="Ross Norsworthy" w:date="2020-03-19T22:33:00Z">
              <w:r w:rsidRPr="00A013FD">
                <w:rPr>
                  <w:sz w:val="20"/>
                </w:rPr>
                <w:t>53.3</w:t>
              </w:r>
            </w:ins>
          </w:p>
        </w:tc>
        <w:tc>
          <w:tcPr>
            <w:tcW w:w="615" w:type="pct"/>
            <w:shd w:val="clear" w:color="auto" w:fill="auto"/>
            <w:noWrap/>
            <w:vAlign w:val="bottom"/>
          </w:tcPr>
          <w:p w14:paraId="77F358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11" w:author="Ross Norsworthy" w:date="2020-03-19T22:33:00Z"/>
                <w:sz w:val="20"/>
              </w:rPr>
            </w:pPr>
            <w:ins w:id="4012" w:author="Ross Norsworthy" w:date="2020-03-19T22:33:00Z">
              <w:r w:rsidRPr="00A013FD">
                <w:rPr>
                  <w:sz w:val="20"/>
                </w:rPr>
                <w:t>57.5</w:t>
              </w:r>
            </w:ins>
          </w:p>
        </w:tc>
        <w:tc>
          <w:tcPr>
            <w:tcW w:w="569" w:type="pct"/>
            <w:shd w:val="clear" w:color="auto" w:fill="auto"/>
            <w:noWrap/>
            <w:vAlign w:val="bottom"/>
          </w:tcPr>
          <w:p w14:paraId="4DA27B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013" w:author="Ross Norsworthy" w:date="2020-03-19T22:33:00Z"/>
                <w:sz w:val="20"/>
              </w:rPr>
            </w:pPr>
            <w:ins w:id="4014" w:author="Ross Norsworthy" w:date="2020-03-19T22:33:00Z">
              <w:r w:rsidRPr="00A013FD">
                <w:rPr>
                  <w:sz w:val="20"/>
                </w:rPr>
                <w:t>dBHz</w:t>
              </w:r>
            </w:ins>
          </w:p>
        </w:tc>
      </w:tr>
    </w:tbl>
    <w:p w14:paraId="2C26B3DD" w14:textId="77777777" w:rsidR="004A5D80" w:rsidRPr="00A013FD" w:rsidRDefault="004A5D80" w:rsidP="004A5D80">
      <w:pPr>
        <w:pStyle w:val="Tablefin"/>
        <w:rPr>
          <w:ins w:id="4015" w:author="Ross Norsworthy" w:date="2020-03-19T22:33:00Z"/>
          <w:lang w:val="en-US"/>
        </w:rPr>
      </w:pPr>
    </w:p>
    <w:p w14:paraId="63CEEFD6" w14:textId="77777777" w:rsidR="00A013FD" w:rsidRPr="00A013FD" w:rsidRDefault="00A013FD" w:rsidP="004A5D80">
      <w:pPr>
        <w:rPr>
          <w:ins w:id="4016" w:author="Ross Norsworthy" w:date="2020-03-19T22:33:00Z"/>
          <w:szCs w:val="24"/>
        </w:rPr>
      </w:pPr>
      <w:ins w:id="4017" w:author="Ross Norsworthy" w:date="2020-03-19T22:33:00Z">
        <w:r w:rsidRPr="00A013FD">
          <w:rPr>
            <w:szCs w:val="24"/>
            <w:vertAlign w:val="superscript"/>
          </w:rPr>
          <w:t>(1)</w:t>
        </w:r>
        <w:r w:rsidRPr="00A013FD">
          <w:rPr>
            <w:szCs w:val="24"/>
          </w:rPr>
          <w:t xml:space="preserve"> This link configuration is defined for future use. It is optional and not subject to testing.</w:t>
        </w:r>
      </w:ins>
    </w:p>
    <w:p w14:paraId="14D3DAAF" w14:textId="77777777" w:rsidR="00A013FD" w:rsidRPr="00A013FD" w:rsidRDefault="00A013FD" w:rsidP="00A013FD">
      <w:pPr>
        <w:rPr>
          <w:ins w:id="4018" w:author="Ross Norsworthy" w:date="2020-03-19T22:33:00Z"/>
          <w:szCs w:val="24"/>
        </w:rPr>
      </w:pPr>
      <w:ins w:id="4019" w:author="Ross Norsworthy" w:date="2020-03-19T22:33:00Z">
        <w:r w:rsidRPr="00A013FD">
          <w:rPr>
            <w:szCs w:val="24"/>
            <w:vertAlign w:val="superscript"/>
          </w:rPr>
          <w:t xml:space="preserve">(2) </w:t>
        </w:r>
        <w:r w:rsidRPr="00A013FD">
          <w:rPr>
            <w:szCs w:val="24"/>
          </w:rPr>
          <w:t>The baseband shall employ a root raised cosine filter.</w:t>
        </w:r>
      </w:ins>
    </w:p>
    <w:p w14:paraId="1E791B4E" w14:textId="77777777" w:rsidR="00A013FD" w:rsidRPr="00A013FD" w:rsidRDefault="00A013FD" w:rsidP="00A013FD">
      <w:pPr>
        <w:rPr>
          <w:ins w:id="4020" w:author="Ross Norsworthy" w:date="2020-03-19T22:33:00Z"/>
          <w:szCs w:val="24"/>
        </w:rPr>
      </w:pPr>
      <w:ins w:id="4021" w:author="Ross Norsworthy" w:date="2020-03-19T22:33:00Z">
        <w:r w:rsidRPr="00A013FD">
          <w:rPr>
            <w:szCs w:val="24"/>
            <w:vertAlign w:val="superscript"/>
          </w:rPr>
          <w:t>(3)</w:t>
        </w:r>
        <w:r w:rsidRPr="00A013FD">
          <w:rPr>
            <w:szCs w:val="24"/>
          </w:rPr>
          <w:t xml:space="preserve"> FEC block is split into two sub-blocks in order to avoid very long FEC block.</w:t>
        </w:r>
      </w:ins>
    </w:p>
    <w:p w14:paraId="27194DDD" w14:textId="77777777" w:rsidR="00A013FD" w:rsidRPr="00A013FD" w:rsidRDefault="00A013FD" w:rsidP="00A013FD">
      <w:pPr>
        <w:rPr>
          <w:ins w:id="4022" w:author="Ross Norsworthy" w:date="2020-03-19T22:33:00Z"/>
          <w:szCs w:val="24"/>
        </w:rPr>
      </w:pPr>
      <w:ins w:id="4023" w:author="Ross Norsworthy" w:date="2020-03-19T22:33:00Z">
        <w:r w:rsidRPr="00A013FD">
          <w:rPr>
            <w:szCs w:val="24"/>
            <w:vertAlign w:val="superscript"/>
          </w:rPr>
          <w:t>(4)</w:t>
        </w:r>
        <w:r w:rsidRPr="00A013FD">
          <w:rPr>
            <w:szCs w:val="24"/>
          </w:rPr>
          <w:t xml:space="preserve"> For spread sequence it is 14/14 chips.</w:t>
        </w:r>
      </w:ins>
    </w:p>
    <w:p w14:paraId="10CCD88D" w14:textId="143EB813" w:rsidR="00A013FD" w:rsidRPr="00A013FD" w:rsidRDefault="00A013FD" w:rsidP="00A013FD">
      <w:pPr>
        <w:rPr>
          <w:ins w:id="4024" w:author="Ross Norsworthy" w:date="2020-03-19T22:33:00Z"/>
          <w:szCs w:val="24"/>
        </w:rPr>
      </w:pPr>
      <w:ins w:id="4025" w:author="Ross Norsworthy" w:date="2020-03-19T22:33:00Z">
        <w:r w:rsidRPr="00A013FD">
          <w:rPr>
            <w:szCs w:val="24"/>
            <w:vertAlign w:val="superscript"/>
          </w:rPr>
          <w:t>(5)</w:t>
        </w:r>
        <w:r w:rsidRPr="00A013FD">
          <w:rPr>
            <w:szCs w:val="24"/>
          </w:rPr>
          <w:t xml:space="preserve"> Given as padding + FEC tail bits, where the tail bits are according to Table </w:t>
        </w:r>
      </w:ins>
      <w:ins w:id="4026" w:author="USA Editor 2021" w:date="2021-01-06T12:53:00Z">
        <w:r w:rsidR="00697E0D" w:rsidRPr="00697E0D">
          <w:rPr>
            <w:szCs w:val="24"/>
            <w:highlight w:val="green"/>
          </w:rPr>
          <w:t>6</w:t>
        </w:r>
      </w:ins>
      <w:ins w:id="4027" w:author="Ross Norsworthy" w:date="2020-03-19T22:33:00Z">
        <w:del w:id="4028" w:author="USA Editor 2021" w:date="2021-01-06T12:53:00Z">
          <w:r w:rsidRPr="00697E0D" w:rsidDel="00697E0D">
            <w:rPr>
              <w:szCs w:val="24"/>
              <w:highlight w:val="green"/>
            </w:rPr>
            <w:delText>7</w:delText>
          </w:r>
        </w:del>
        <w:r w:rsidRPr="00A013FD">
          <w:rPr>
            <w:szCs w:val="24"/>
          </w:rPr>
          <w:t xml:space="preserve">, refer to </w:t>
        </w:r>
        <w:del w:id="4029" w:author="USA Editor 2021" w:date="2020-12-10T16:51:00Z">
          <w:r w:rsidRPr="00834D8B" w:rsidDel="00FA1AF0">
            <w:rPr>
              <w:szCs w:val="24"/>
              <w:highlight w:val="green"/>
              <w:rPrChange w:id="4030" w:author="USA Editor 2021" w:date="2020-12-11T10:35:00Z">
                <w:rPr>
                  <w:szCs w:val="24"/>
                </w:rPr>
              </w:rPrChange>
            </w:rPr>
            <w:delText>C</w:delText>
          </w:r>
        </w:del>
      </w:ins>
      <w:ins w:id="4031" w:author="USA Editor 2021" w:date="2020-12-10T16:51:00Z">
        <w:r w:rsidR="00FA1AF0" w:rsidRPr="00834D8B">
          <w:rPr>
            <w:highlight w:val="green"/>
            <w:lang w:val="en-US"/>
            <w:rPrChange w:id="4032" w:author="USA Editor 2021" w:date="2020-12-11T10:35:00Z">
              <w:rPr>
                <w:lang w:val="en-US"/>
              </w:rPr>
            </w:rPrChange>
          </w:rPr>
          <w:t>§</w:t>
        </w:r>
      </w:ins>
      <w:ins w:id="4033" w:author="Ross Norsworthy" w:date="2020-03-19T22:33:00Z">
        <w:r w:rsidRPr="00A013FD">
          <w:rPr>
            <w:szCs w:val="24"/>
          </w:rPr>
          <w:t xml:space="preserve"> </w:t>
        </w:r>
      </w:ins>
      <w:ins w:id="4034" w:author="Song, Xiaojing" w:date="2020-08-24T16:26:00Z">
        <w:r w:rsidR="00651E44">
          <w:rPr>
            <w:szCs w:val="24"/>
          </w:rPr>
          <w:t>4</w:t>
        </w:r>
      </w:ins>
      <w:ins w:id="4035" w:author="Ross Norsworthy" w:date="2020-03-19T22:33:00Z">
        <w:r w:rsidRPr="00A013FD">
          <w:rPr>
            <w:szCs w:val="24"/>
          </w:rPr>
          <w:t>.6</w:t>
        </w:r>
      </w:ins>
      <w:ins w:id="4036" w:author="USA Editor 2021" w:date="2021-01-06T09:56:00Z">
        <w:r w:rsidR="00F02C14" w:rsidRPr="00F02C14">
          <w:rPr>
            <w:szCs w:val="24"/>
            <w:highlight w:val="green"/>
          </w:rPr>
          <w:t>,</w:t>
        </w:r>
      </w:ins>
      <w:ins w:id="4037" w:author="USA Editor 2021" w:date="2020-12-10T16:51:00Z">
        <w:r w:rsidR="00FA1AF0" w:rsidRPr="00F02C14">
          <w:rPr>
            <w:szCs w:val="24"/>
            <w:highlight w:val="green"/>
          </w:rPr>
          <w:t xml:space="preserve"> An</w:t>
        </w:r>
        <w:r w:rsidR="00FA1AF0" w:rsidRPr="00834D8B">
          <w:rPr>
            <w:szCs w:val="24"/>
            <w:highlight w:val="green"/>
          </w:rPr>
          <w:t>nex 4</w:t>
        </w:r>
      </w:ins>
      <w:ins w:id="4038" w:author="Ross Norsworthy" w:date="2020-03-19T22:33:00Z">
        <w:r w:rsidRPr="00A013FD">
          <w:rPr>
            <w:szCs w:val="24"/>
          </w:rPr>
          <w:t xml:space="preserve"> Data Structures.</w:t>
        </w:r>
      </w:ins>
    </w:p>
    <w:p w14:paraId="1D9C54B8" w14:textId="6830D8BB" w:rsidR="00A013FD" w:rsidRDefault="00A013FD" w:rsidP="00A013FD">
      <w:pPr>
        <w:spacing w:after="120"/>
        <w:rPr>
          <w:ins w:id="4039" w:author="2092 CG" w:date="2020-10-27T14:59:00Z"/>
          <w:szCs w:val="24"/>
        </w:rPr>
      </w:pPr>
      <w:ins w:id="4040" w:author="Ross Norsworthy" w:date="2020-03-19T22:33:00Z">
        <w:r w:rsidRPr="00A013FD">
          <w:rPr>
            <w:szCs w:val="24"/>
            <w:vertAlign w:val="superscript"/>
          </w:rPr>
          <w:t>(6)</w:t>
        </w:r>
        <w:r w:rsidRPr="00A013FD">
          <w:rPr>
            <w:szCs w:val="24"/>
          </w:rPr>
          <w:t xml:space="preserve"> The spreading sequence shall be in accordance to </w:t>
        </w:r>
        <w:del w:id="4041" w:author="USA Editor 2021" w:date="2020-12-10T16:57:00Z">
          <w:r w:rsidRPr="00834D8B" w:rsidDel="00ED6392">
            <w:rPr>
              <w:szCs w:val="24"/>
              <w:highlight w:val="green"/>
              <w:rPrChange w:id="4042" w:author="USA Editor 2021" w:date="2020-12-11T10:35:00Z">
                <w:rPr>
                  <w:szCs w:val="24"/>
                </w:rPr>
              </w:rPrChange>
            </w:rPr>
            <w:delText>section D</w:delText>
          </w:r>
        </w:del>
      </w:ins>
      <w:ins w:id="4043" w:author="USA Editor 2021" w:date="2020-12-10T16:57:00Z">
        <w:r w:rsidR="00ED6392" w:rsidRPr="00834D8B">
          <w:rPr>
            <w:highlight w:val="green"/>
            <w:lang w:val="en-US"/>
            <w:rPrChange w:id="4044" w:author="USA Editor 2021" w:date="2020-12-11T10:35:00Z">
              <w:rPr>
                <w:lang w:val="en-US"/>
              </w:rPr>
            </w:rPrChange>
          </w:rPr>
          <w:t>§</w:t>
        </w:r>
      </w:ins>
      <w:ins w:id="4045" w:author="Ross Norsworthy" w:date="2020-03-19T22:33:00Z">
        <w:r w:rsidRPr="00A013FD">
          <w:rPr>
            <w:szCs w:val="24"/>
          </w:rPr>
          <w:t xml:space="preserve"> 2.5.1</w:t>
        </w:r>
      </w:ins>
      <w:ins w:id="4046" w:author="USA Editor 2021" w:date="2021-01-06T09:56:00Z">
        <w:r w:rsidR="00F02C14" w:rsidRPr="00F02C14">
          <w:rPr>
            <w:szCs w:val="24"/>
            <w:highlight w:val="green"/>
          </w:rPr>
          <w:t>,</w:t>
        </w:r>
      </w:ins>
      <w:ins w:id="4047" w:author="USA Editor 2021" w:date="2020-12-10T16:58:00Z">
        <w:r w:rsidR="00ED6392" w:rsidRPr="00F02C14">
          <w:rPr>
            <w:szCs w:val="24"/>
            <w:highlight w:val="green"/>
          </w:rPr>
          <w:t xml:space="preserve"> A</w:t>
        </w:r>
        <w:r w:rsidR="00ED6392" w:rsidRPr="00834D8B">
          <w:rPr>
            <w:szCs w:val="24"/>
            <w:highlight w:val="green"/>
          </w:rPr>
          <w:t>nnex 5</w:t>
        </w:r>
      </w:ins>
      <w:ins w:id="4048" w:author="Ross Norsworthy" w:date="2020-03-19T22:33:00Z">
        <w:r w:rsidRPr="00A013FD">
          <w:rPr>
            <w:szCs w:val="24"/>
          </w:rPr>
          <w:t>.</w:t>
        </w:r>
      </w:ins>
    </w:p>
    <w:p w14:paraId="116AD2DD" w14:textId="7AC807F3" w:rsidR="00097A35" w:rsidRPr="006F2F2B" w:rsidRDefault="00C055CB" w:rsidP="00A013FD">
      <w:pPr>
        <w:spacing w:after="120"/>
        <w:rPr>
          <w:ins w:id="4049" w:author="Ross Norsworthy" w:date="2020-03-19T22:33:00Z"/>
          <w:szCs w:val="24"/>
        </w:rPr>
      </w:pPr>
      <w:ins w:id="4050" w:author="2092 CG" w:date="2020-10-27T14:59:00Z">
        <w:r w:rsidRPr="006F2F2B">
          <w:rPr>
            <w:szCs w:val="24"/>
            <w:vertAlign w:val="superscript"/>
          </w:rPr>
          <w:t xml:space="preserve">(7) </w:t>
        </w:r>
      </w:ins>
      <w:ins w:id="4051" w:author="2092 CG" w:date="2020-10-27T15:00:00Z">
        <w:r w:rsidR="008E2EA5" w:rsidRPr="006F2F2B">
          <w:t>The two FEC blocks contain a non-integer number of bytes (3788 bits per FEC block).</w:t>
        </w:r>
      </w:ins>
    </w:p>
    <w:p w14:paraId="4A282EB8" w14:textId="77777777" w:rsidR="00A013FD" w:rsidRPr="00A013FD" w:rsidRDefault="00A013FD" w:rsidP="00A013FD">
      <w:pPr>
        <w:rPr>
          <w:ins w:id="4052" w:author="Ross Norsworthy" w:date="2020-03-19T22:33:00Z"/>
        </w:rPr>
      </w:pPr>
      <w:ins w:id="4053" w:author="Ross Norsworthy" w:date="2020-03-19T22:33:00Z">
        <w:r w:rsidRPr="00A013FD">
          <w:br w:type="page"/>
        </w:r>
      </w:ins>
    </w:p>
    <w:p w14:paraId="029518CC" w14:textId="062AC0D6" w:rsidR="005E52EC" w:rsidRDefault="00A013FD" w:rsidP="005E52EC">
      <w:pPr>
        <w:pStyle w:val="TableNo"/>
        <w:rPr>
          <w:lang w:val="en-US"/>
        </w:rPr>
      </w:pPr>
      <w:bookmarkStart w:id="4054" w:name="_Toc35546109"/>
      <w:ins w:id="4055" w:author="Ross Norsworthy" w:date="2020-03-19T22:33:00Z">
        <w:r w:rsidRPr="00A013FD">
          <w:rPr>
            <w:lang w:val="en-US"/>
          </w:rPr>
          <w:t xml:space="preserve">Table </w:t>
        </w:r>
      </w:ins>
      <w:ins w:id="4056" w:author="USA Editor 2021" w:date="2021-01-06T12:53:00Z">
        <w:r w:rsidR="00697E0D" w:rsidRPr="00697E0D">
          <w:rPr>
            <w:highlight w:val="green"/>
            <w:lang w:val="en-US"/>
          </w:rPr>
          <w:t>10</w:t>
        </w:r>
      </w:ins>
      <w:ins w:id="4057" w:author="Ross Norsworthy" w:date="2020-03-19T22:33:00Z">
        <w:del w:id="4058" w:author="USA Editor 2021" w:date="2021-01-06T12:53:00Z">
          <w:r w:rsidRPr="00697E0D" w:rsidDel="00697E0D">
            <w:rPr>
              <w:highlight w:val="green"/>
              <w:lang w:val="en-US"/>
            </w:rPr>
            <w:delText>11</w:delText>
          </w:r>
        </w:del>
      </w:ins>
    </w:p>
    <w:p w14:paraId="2CE4F652" w14:textId="77777777" w:rsidR="00A013FD" w:rsidRPr="00A013FD" w:rsidRDefault="00A013FD" w:rsidP="005E52EC">
      <w:pPr>
        <w:pStyle w:val="Tabletitle"/>
        <w:rPr>
          <w:ins w:id="4059" w:author="Ross Norsworthy" w:date="2020-03-19T22:33:00Z"/>
          <w:lang w:val="en-US"/>
        </w:rPr>
      </w:pPr>
      <w:ins w:id="4060" w:author="Ross Norsworthy" w:date="2020-03-19T22:33:00Z">
        <w:r w:rsidRPr="00A013FD">
          <w:rPr>
            <w:lang w:val="en-US"/>
          </w:rPr>
          <w:t>VDE-SAT DownLink ID Parameters</w:t>
        </w:r>
        <w:bookmarkEnd w:id="4054"/>
      </w:ins>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8"/>
        <w:gridCol w:w="708"/>
        <w:gridCol w:w="992"/>
        <w:gridCol w:w="996"/>
        <w:gridCol w:w="840"/>
        <w:gridCol w:w="898"/>
        <w:gridCol w:w="1206"/>
        <w:gridCol w:w="1017"/>
        <w:gridCol w:w="969"/>
      </w:tblGrid>
      <w:tr w:rsidR="00A013FD" w:rsidRPr="00A013FD" w14:paraId="09D74CEB" w14:textId="77777777" w:rsidTr="006F5DD4">
        <w:trPr>
          <w:trHeight w:val="300"/>
          <w:tblHeader/>
          <w:ins w:id="4061" w:author="Ross Norsworthy" w:date="2020-03-19T22:33:00Z"/>
        </w:trPr>
        <w:tc>
          <w:tcPr>
            <w:tcW w:w="1034" w:type="pct"/>
            <w:shd w:val="clear" w:color="auto" w:fill="00558C"/>
            <w:noWrap/>
          </w:tcPr>
          <w:p w14:paraId="66CA61B5" w14:textId="77777777" w:rsidR="00A013FD" w:rsidRPr="00A013FD" w:rsidRDefault="00A013FD" w:rsidP="00A013FD">
            <w:pPr>
              <w:keepNext/>
              <w:spacing w:before="80" w:after="80"/>
              <w:jc w:val="center"/>
              <w:rPr>
                <w:ins w:id="4062" w:author="Ross Norsworthy" w:date="2020-03-19T22:33:00Z"/>
                <w:rFonts w:ascii="Times New Roman Bold" w:hAnsi="Times New Roman Bold" w:cs="Times New Roman Bold"/>
                <w:b/>
                <w:sz w:val="20"/>
              </w:rPr>
            </w:pPr>
            <w:ins w:id="4063" w:author="Ross Norsworthy" w:date="2020-03-19T22:33:00Z">
              <w:r w:rsidRPr="00A013FD">
                <w:rPr>
                  <w:rFonts w:ascii="Times New Roman Bold" w:hAnsi="Times New Roman Bold" w:cs="Times New Roman Bold"/>
                  <w:b/>
                  <w:sz w:val="20"/>
                </w:rPr>
                <w:t>PL format</w:t>
              </w:r>
            </w:ins>
          </w:p>
        </w:tc>
        <w:tc>
          <w:tcPr>
            <w:tcW w:w="368" w:type="pct"/>
            <w:shd w:val="clear" w:color="auto" w:fill="00558C"/>
            <w:noWrap/>
          </w:tcPr>
          <w:p w14:paraId="7D135D41" w14:textId="77777777" w:rsidR="00A013FD" w:rsidRPr="00A013FD" w:rsidRDefault="00A013FD" w:rsidP="00A013FD">
            <w:pPr>
              <w:keepNext/>
              <w:spacing w:before="80" w:after="80"/>
              <w:jc w:val="center"/>
              <w:rPr>
                <w:ins w:id="4064" w:author="Ross Norsworthy" w:date="2020-03-19T22:33:00Z"/>
                <w:rFonts w:ascii="Times New Roman Bold" w:hAnsi="Times New Roman Bold" w:cs="Times New Roman Bold"/>
                <w:b/>
                <w:sz w:val="20"/>
              </w:rPr>
            </w:pPr>
            <w:ins w:id="4065" w:author="Ross Norsworthy" w:date="2020-03-19T22:33:00Z">
              <w:r w:rsidRPr="00A013FD">
                <w:rPr>
                  <w:rFonts w:ascii="Times New Roman Bold" w:hAnsi="Times New Roman Bold" w:cs="Times New Roman Bold"/>
                  <w:b/>
                  <w:sz w:val="20"/>
                </w:rPr>
                <w:t>SAT-MCS-0.50-1</w:t>
              </w:r>
            </w:ins>
          </w:p>
        </w:tc>
        <w:tc>
          <w:tcPr>
            <w:tcW w:w="516" w:type="pct"/>
            <w:shd w:val="clear" w:color="auto" w:fill="00558C"/>
            <w:noWrap/>
          </w:tcPr>
          <w:p w14:paraId="6AED7428" w14:textId="77777777" w:rsidR="00A013FD" w:rsidRPr="00A013FD" w:rsidRDefault="00A013FD" w:rsidP="00A013FD">
            <w:pPr>
              <w:keepNext/>
              <w:spacing w:before="80" w:after="80"/>
              <w:jc w:val="center"/>
              <w:rPr>
                <w:ins w:id="4066" w:author="Ross Norsworthy" w:date="2020-03-19T22:33:00Z"/>
                <w:rFonts w:ascii="Times New Roman Bold" w:hAnsi="Times New Roman Bold" w:cs="Times New Roman Bold"/>
                <w:b/>
                <w:sz w:val="20"/>
              </w:rPr>
            </w:pPr>
            <w:ins w:id="4067" w:author="Ross Norsworthy" w:date="2020-03-19T22:33:00Z">
              <w:r w:rsidRPr="00A013FD">
                <w:rPr>
                  <w:rFonts w:ascii="Times New Roman Bold" w:hAnsi="Times New Roman Bold" w:cs="Times New Roman Bold"/>
                  <w:b/>
                  <w:sz w:val="20"/>
                </w:rPr>
                <w:t>SAT-MCS-1.50-1</w:t>
              </w:r>
            </w:ins>
          </w:p>
        </w:tc>
        <w:tc>
          <w:tcPr>
            <w:tcW w:w="518" w:type="pct"/>
            <w:shd w:val="clear" w:color="auto" w:fill="00558C"/>
            <w:noWrap/>
          </w:tcPr>
          <w:p w14:paraId="328E11F3" w14:textId="77777777" w:rsidR="00A013FD" w:rsidRPr="00A013FD" w:rsidRDefault="00A013FD" w:rsidP="00A013FD">
            <w:pPr>
              <w:keepNext/>
              <w:spacing w:before="80" w:after="80"/>
              <w:jc w:val="center"/>
              <w:rPr>
                <w:ins w:id="4068" w:author="Ross Norsworthy" w:date="2020-03-19T22:33:00Z"/>
                <w:rFonts w:ascii="Times New Roman Bold" w:hAnsi="Times New Roman Bold" w:cs="Times New Roman Bold"/>
                <w:b/>
                <w:sz w:val="20"/>
              </w:rPr>
            </w:pPr>
            <w:ins w:id="4069" w:author="Ross Norsworthy" w:date="2020-03-19T22:33:00Z">
              <w:r w:rsidRPr="00A013FD">
                <w:rPr>
                  <w:rFonts w:ascii="Times New Roman Bold" w:hAnsi="Times New Roman Bold" w:cs="Times New Roman Bold"/>
                  <w:b/>
                  <w:sz w:val="20"/>
                </w:rPr>
                <w:t>SAT-MCS-3.50-1</w:t>
              </w:r>
            </w:ins>
          </w:p>
        </w:tc>
        <w:tc>
          <w:tcPr>
            <w:tcW w:w="437" w:type="pct"/>
            <w:shd w:val="clear" w:color="auto" w:fill="00558C"/>
            <w:noWrap/>
          </w:tcPr>
          <w:p w14:paraId="0F537504" w14:textId="77777777" w:rsidR="00A013FD" w:rsidRPr="00A013FD" w:rsidRDefault="00A013FD" w:rsidP="00A013FD">
            <w:pPr>
              <w:keepNext/>
              <w:spacing w:before="80" w:after="80"/>
              <w:jc w:val="center"/>
              <w:rPr>
                <w:ins w:id="4070" w:author="Ross Norsworthy" w:date="2020-03-19T22:33:00Z"/>
                <w:rFonts w:ascii="Times New Roman Bold" w:hAnsi="Times New Roman Bold" w:cs="Times New Roman Bold"/>
                <w:b/>
                <w:sz w:val="20"/>
              </w:rPr>
            </w:pPr>
            <w:ins w:id="4071" w:author="Ross Norsworthy" w:date="2020-03-19T22:33:00Z">
              <w:r w:rsidRPr="00A013FD">
                <w:rPr>
                  <w:rFonts w:ascii="Times New Roman Bold" w:hAnsi="Times New Roman Bold" w:cs="Times New Roman Bold"/>
                  <w:b/>
                  <w:sz w:val="20"/>
                </w:rPr>
                <w:t>SAT-MCS-0.100</w:t>
              </w:r>
            </w:ins>
          </w:p>
        </w:tc>
        <w:tc>
          <w:tcPr>
            <w:tcW w:w="467" w:type="pct"/>
            <w:shd w:val="clear" w:color="auto" w:fill="00558C"/>
            <w:noWrap/>
          </w:tcPr>
          <w:p w14:paraId="0FBCD6D9" w14:textId="77777777" w:rsidR="00A013FD" w:rsidRPr="00A013FD" w:rsidRDefault="00A013FD" w:rsidP="00A013FD">
            <w:pPr>
              <w:keepNext/>
              <w:spacing w:before="80" w:after="80"/>
              <w:jc w:val="center"/>
              <w:rPr>
                <w:ins w:id="4072" w:author="Ross Norsworthy" w:date="2020-03-19T22:33:00Z"/>
                <w:rFonts w:ascii="Times New Roman Bold" w:hAnsi="Times New Roman Bold" w:cs="Times New Roman Bold"/>
                <w:b/>
                <w:sz w:val="20"/>
              </w:rPr>
            </w:pPr>
            <w:ins w:id="4073" w:author="Ross Norsworthy" w:date="2020-03-19T22:33:00Z">
              <w:r w:rsidRPr="00A013FD">
                <w:rPr>
                  <w:rFonts w:ascii="Times New Roman Bold" w:hAnsi="Times New Roman Bold" w:cs="Times New Roman Bold"/>
                  <w:b/>
                  <w:sz w:val="20"/>
                </w:rPr>
                <w:t>SAT-MCS-0.150</w:t>
              </w:r>
            </w:ins>
          </w:p>
        </w:tc>
        <w:tc>
          <w:tcPr>
            <w:tcW w:w="627" w:type="pct"/>
            <w:shd w:val="clear" w:color="auto" w:fill="00558C"/>
            <w:noWrap/>
          </w:tcPr>
          <w:p w14:paraId="5A8B05BE" w14:textId="77777777" w:rsidR="00A013FD" w:rsidRPr="00A013FD" w:rsidRDefault="00A013FD" w:rsidP="00A013FD">
            <w:pPr>
              <w:keepNext/>
              <w:spacing w:before="80" w:after="80"/>
              <w:jc w:val="center"/>
              <w:rPr>
                <w:ins w:id="4074" w:author="Ross Norsworthy" w:date="2020-03-19T22:33:00Z"/>
                <w:rFonts w:ascii="Times New Roman Bold" w:hAnsi="Times New Roman Bold" w:cs="Times New Roman Bold"/>
                <w:b/>
                <w:sz w:val="20"/>
              </w:rPr>
            </w:pPr>
          </w:p>
        </w:tc>
        <w:tc>
          <w:tcPr>
            <w:tcW w:w="529" w:type="pct"/>
            <w:shd w:val="clear" w:color="auto" w:fill="00558C"/>
            <w:noWrap/>
          </w:tcPr>
          <w:p w14:paraId="22682BBB" w14:textId="77777777" w:rsidR="00A013FD" w:rsidRPr="00A013FD" w:rsidRDefault="00A013FD" w:rsidP="00A013FD">
            <w:pPr>
              <w:keepNext/>
              <w:spacing w:before="80" w:after="80"/>
              <w:jc w:val="center"/>
              <w:rPr>
                <w:ins w:id="4075" w:author="Ross Norsworthy" w:date="2020-03-19T22:33:00Z"/>
                <w:rFonts w:ascii="Times New Roman Bold" w:hAnsi="Times New Roman Bold" w:cs="Times New Roman Bold"/>
                <w:b/>
                <w:sz w:val="20"/>
              </w:rPr>
            </w:pPr>
          </w:p>
        </w:tc>
        <w:tc>
          <w:tcPr>
            <w:tcW w:w="504" w:type="pct"/>
            <w:shd w:val="clear" w:color="auto" w:fill="00558C"/>
            <w:noWrap/>
          </w:tcPr>
          <w:p w14:paraId="11627962" w14:textId="77777777" w:rsidR="00A013FD" w:rsidRPr="00A013FD" w:rsidRDefault="00A013FD" w:rsidP="00A013FD">
            <w:pPr>
              <w:keepNext/>
              <w:spacing w:before="80" w:after="80"/>
              <w:jc w:val="center"/>
              <w:rPr>
                <w:ins w:id="4076" w:author="Ross Norsworthy" w:date="2020-03-19T22:33:00Z"/>
                <w:rFonts w:ascii="Times New Roman Bold" w:hAnsi="Times New Roman Bold" w:cs="Times New Roman Bold"/>
                <w:b/>
                <w:sz w:val="20"/>
              </w:rPr>
            </w:pPr>
          </w:p>
        </w:tc>
      </w:tr>
      <w:tr w:rsidR="00A013FD" w:rsidRPr="00A013FD" w14:paraId="13EFA97C" w14:textId="77777777" w:rsidTr="00BF604E">
        <w:trPr>
          <w:trHeight w:val="300"/>
          <w:ins w:id="4077" w:author="Ross Norsworthy" w:date="2020-03-19T22:33:00Z"/>
        </w:trPr>
        <w:tc>
          <w:tcPr>
            <w:tcW w:w="1034" w:type="pct"/>
            <w:shd w:val="clear" w:color="auto" w:fill="auto"/>
            <w:noWrap/>
            <w:vAlign w:val="bottom"/>
          </w:tcPr>
          <w:p w14:paraId="23AE7C36" w14:textId="77777777" w:rsidR="00A013FD" w:rsidRPr="00A013FD" w:rsidRDefault="00A013FD" w:rsidP="00B66F0F">
            <w:pPr>
              <w:pStyle w:val="Tabletext"/>
              <w:rPr>
                <w:ins w:id="4078" w:author="Ross Norsworthy" w:date="2020-03-19T22:33:00Z"/>
              </w:rPr>
            </w:pPr>
            <w:ins w:id="4079" w:author="Ross Norsworthy" w:date="2020-03-19T22:33:00Z">
              <w:r w:rsidRPr="00A013FD">
                <w:t>Link ID</w:t>
              </w:r>
            </w:ins>
          </w:p>
        </w:tc>
        <w:tc>
          <w:tcPr>
            <w:tcW w:w="368" w:type="pct"/>
            <w:shd w:val="clear" w:color="auto" w:fill="auto"/>
            <w:noWrap/>
            <w:vAlign w:val="bottom"/>
          </w:tcPr>
          <w:p w14:paraId="77DFD6DD" w14:textId="77777777" w:rsidR="00A013FD" w:rsidRPr="00A013FD" w:rsidRDefault="00A013FD" w:rsidP="00B66F0F">
            <w:pPr>
              <w:pStyle w:val="Tabletext"/>
              <w:rPr>
                <w:ins w:id="4080" w:author="Ross Norsworthy" w:date="2020-03-19T22:33:00Z"/>
              </w:rPr>
            </w:pPr>
            <w:ins w:id="4081" w:author="Ross Norsworthy" w:date="2020-03-19T22:33:00Z">
              <w:r w:rsidRPr="00A013FD">
                <w:t>25</w:t>
              </w:r>
            </w:ins>
          </w:p>
        </w:tc>
        <w:tc>
          <w:tcPr>
            <w:tcW w:w="516" w:type="pct"/>
            <w:shd w:val="clear" w:color="auto" w:fill="auto"/>
            <w:noWrap/>
            <w:vAlign w:val="bottom"/>
          </w:tcPr>
          <w:p w14:paraId="6142E5C7" w14:textId="77777777" w:rsidR="00A013FD" w:rsidRPr="00A013FD" w:rsidRDefault="00A013FD" w:rsidP="00B66F0F">
            <w:pPr>
              <w:pStyle w:val="Tabletext"/>
              <w:rPr>
                <w:ins w:id="4082" w:author="Ross Norsworthy" w:date="2020-03-19T22:33:00Z"/>
              </w:rPr>
            </w:pPr>
            <w:ins w:id="4083" w:author="Ross Norsworthy" w:date="2020-03-19T22:33:00Z">
              <w:r w:rsidRPr="00A013FD">
                <w:t>26</w:t>
              </w:r>
            </w:ins>
          </w:p>
        </w:tc>
        <w:tc>
          <w:tcPr>
            <w:tcW w:w="518" w:type="pct"/>
            <w:shd w:val="clear" w:color="auto" w:fill="auto"/>
            <w:noWrap/>
            <w:vAlign w:val="bottom"/>
          </w:tcPr>
          <w:p w14:paraId="5E75E91E" w14:textId="77777777" w:rsidR="00A013FD" w:rsidRPr="00A013FD" w:rsidRDefault="00A013FD" w:rsidP="00B66F0F">
            <w:pPr>
              <w:pStyle w:val="Tabletext"/>
              <w:rPr>
                <w:ins w:id="4084" w:author="Ross Norsworthy" w:date="2020-03-19T22:33:00Z"/>
              </w:rPr>
            </w:pPr>
            <w:ins w:id="4085" w:author="Ross Norsworthy" w:date="2020-03-19T22:33:00Z">
              <w:r w:rsidRPr="00A013FD">
                <w:t>27</w:t>
              </w:r>
            </w:ins>
          </w:p>
        </w:tc>
        <w:tc>
          <w:tcPr>
            <w:tcW w:w="437" w:type="pct"/>
            <w:shd w:val="clear" w:color="auto" w:fill="auto"/>
            <w:noWrap/>
            <w:vAlign w:val="bottom"/>
          </w:tcPr>
          <w:p w14:paraId="6C7D1E54" w14:textId="77777777" w:rsidR="00A013FD" w:rsidRPr="00A013FD" w:rsidRDefault="00A013FD" w:rsidP="00B66F0F">
            <w:pPr>
              <w:pStyle w:val="Tabletext"/>
              <w:rPr>
                <w:ins w:id="4086" w:author="Ross Norsworthy" w:date="2020-03-19T22:33:00Z"/>
              </w:rPr>
            </w:pPr>
            <w:ins w:id="4087" w:author="Ross Norsworthy" w:date="2020-03-19T22:33:00Z">
              <w:r w:rsidRPr="00A013FD">
                <w:t>28</w:t>
              </w:r>
            </w:ins>
          </w:p>
        </w:tc>
        <w:tc>
          <w:tcPr>
            <w:tcW w:w="467" w:type="pct"/>
            <w:shd w:val="clear" w:color="auto" w:fill="auto"/>
            <w:noWrap/>
            <w:vAlign w:val="bottom"/>
          </w:tcPr>
          <w:p w14:paraId="17017514" w14:textId="77777777" w:rsidR="00A013FD" w:rsidRPr="00A013FD" w:rsidRDefault="00A013FD" w:rsidP="00B66F0F">
            <w:pPr>
              <w:pStyle w:val="Tabletext"/>
              <w:rPr>
                <w:ins w:id="4088" w:author="Ross Norsworthy" w:date="2020-03-19T22:33:00Z"/>
              </w:rPr>
            </w:pPr>
            <w:ins w:id="4089" w:author="Ross Norsworthy" w:date="2020-03-19T22:33:00Z">
              <w:r w:rsidRPr="00A013FD">
                <w:t>29</w:t>
              </w:r>
            </w:ins>
          </w:p>
        </w:tc>
        <w:tc>
          <w:tcPr>
            <w:tcW w:w="627" w:type="pct"/>
            <w:shd w:val="clear" w:color="auto" w:fill="auto"/>
            <w:noWrap/>
            <w:vAlign w:val="bottom"/>
          </w:tcPr>
          <w:p w14:paraId="2DF53DC8" w14:textId="77777777" w:rsidR="00A013FD" w:rsidRPr="00A013FD" w:rsidRDefault="00A013FD" w:rsidP="00B66F0F">
            <w:pPr>
              <w:pStyle w:val="Tabletext"/>
              <w:rPr>
                <w:ins w:id="4090" w:author="Ross Norsworthy" w:date="2020-03-19T22:33:00Z"/>
              </w:rPr>
            </w:pPr>
          </w:p>
        </w:tc>
        <w:tc>
          <w:tcPr>
            <w:tcW w:w="529" w:type="pct"/>
            <w:shd w:val="clear" w:color="auto" w:fill="auto"/>
            <w:noWrap/>
            <w:vAlign w:val="bottom"/>
          </w:tcPr>
          <w:p w14:paraId="3450005E" w14:textId="77777777" w:rsidR="00A013FD" w:rsidRPr="00A013FD" w:rsidRDefault="00A013FD" w:rsidP="00B66F0F">
            <w:pPr>
              <w:pStyle w:val="Tabletext"/>
              <w:rPr>
                <w:ins w:id="4091" w:author="Ross Norsworthy" w:date="2020-03-19T22:33:00Z"/>
              </w:rPr>
            </w:pPr>
          </w:p>
        </w:tc>
        <w:tc>
          <w:tcPr>
            <w:tcW w:w="504" w:type="pct"/>
            <w:shd w:val="clear" w:color="auto" w:fill="auto"/>
            <w:noWrap/>
            <w:vAlign w:val="bottom"/>
          </w:tcPr>
          <w:p w14:paraId="7C2AE066" w14:textId="77777777" w:rsidR="00A013FD" w:rsidRPr="00A013FD" w:rsidRDefault="00A013FD" w:rsidP="00B66F0F">
            <w:pPr>
              <w:pStyle w:val="Tabletext"/>
              <w:rPr>
                <w:ins w:id="4092" w:author="Ross Norsworthy" w:date="2020-03-19T22:33:00Z"/>
              </w:rPr>
            </w:pPr>
          </w:p>
        </w:tc>
      </w:tr>
      <w:tr w:rsidR="00A013FD" w:rsidRPr="00A013FD" w14:paraId="7B211863" w14:textId="77777777" w:rsidTr="00BF604E">
        <w:trPr>
          <w:trHeight w:val="300"/>
          <w:ins w:id="4093" w:author="Ross Norsworthy" w:date="2020-03-19T22:33:00Z"/>
        </w:trPr>
        <w:tc>
          <w:tcPr>
            <w:tcW w:w="1034" w:type="pct"/>
            <w:shd w:val="clear" w:color="auto" w:fill="auto"/>
            <w:noWrap/>
            <w:vAlign w:val="bottom"/>
          </w:tcPr>
          <w:p w14:paraId="6C45BA68" w14:textId="77777777" w:rsidR="00A013FD" w:rsidRPr="00A013FD" w:rsidRDefault="00A013FD" w:rsidP="00B66F0F">
            <w:pPr>
              <w:pStyle w:val="Tabletext"/>
              <w:rPr>
                <w:ins w:id="4094" w:author="Ross Norsworthy" w:date="2020-03-19T22:33:00Z"/>
              </w:rPr>
            </w:pPr>
            <w:ins w:id="4095" w:author="Ross Norsworthy" w:date="2020-03-19T22:33:00Z">
              <w:r w:rsidRPr="00A013FD">
                <w:t>Channel BW</w:t>
              </w:r>
            </w:ins>
          </w:p>
        </w:tc>
        <w:tc>
          <w:tcPr>
            <w:tcW w:w="1402" w:type="pct"/>
            <w:gridSpan w:val="3"/>
            <w:shd w:val="clear" w:color="auto" w:fill="auto"/>
            <w:noWrap/>
            <w:vAlign w:val="bottom"/>
          </w:tcPr>
          <w:p w14:paraId="4A0D291B" w14:textId="77777777" w:rsidR="00A013FD" w:rsidRPr="00A013FD" w:rsidRDefault="00A013FD" w:rsidP="00B66F0F">
            <w:pPr>
              <w:pStyle w:val="Tabletext"/>
              <w:rPr>
                <w:ins w:id="4096" w:author="Ross Norsworthy" w:date="2020-03-19T22:33:00Z"/>
              </w:rPr>
            </w:pPr>
            <w:ins w:id="4097" w:author="Ross Norsworthy" w:date="2020-03-19T22:33:00Z">
              <w:r w:rsidRPr="00A013FD">
                <w:t>50</w:t>
              </w:r>
            </w:ins>
          </w:p>
        </w:tc>
        <w:tc>
          <w:tcPr>
            <w:tcW w:w="437" w:type="pct"/>
            <w:shd w:val="clear" w:color="auto" w:fill="auto"/>
            <w:noWrap/>
            <w:vAlign w:val="bottom"/>
          </w:tcPr>
          <w:p w14:paraId="75EEDE6D" w14:textId="77777777" w:rsidR="00A013FD" w:rsidRPr="00A013FD" w:rsidRDefault="00A013FD" w:rsidP="00B66F0F">
            <w:pPr>
              <w:pStyle w:val="Tabletext"/>
              <w:rPr>
                <w:ins w:id="4098" w:author="Ross Norsworthy" w:date="2020-03-19T22:33:00Z"/>
              </w:rPr>
            </w:pPr>
            <w:ins w:id="4099" w:author="Ross Norsworthy" w:date="2020-03-19T22:33:00Z">
              <w:r w:rsidRPr="00A013FD">
                <w:t>100</w:t>
              </w:r>
            </w:ins>
          </w:p>
        </w:tc>
        <w:tc>
          <w:tcPr>
            <w:tcW w:w="467" w:type="pct"/>
            <w:shd w:val="clear" w:color="auto" w:fill="auto"/>
            <w:noWrap/>
            <w:vAlign w:val="bottom"/>
          </w:tcPr>
          <w:p w14:paraId="67D7F1D5" w14:textId="77777777" w:rsidR="00A013FD" w:rsidRPr="00A013FD" w:rsidRDefault="00A013FD" w:rsidP="00B66F0F">
            <w:pPr>
              <w:pStyle w:val="Tabletext"/>
              <w:rPr>
                <w:ins w:id="4100" w:author="Ross Norsworthy" w:date="2020-03-19T22:33:00Z"/>
              </w:rPr>
            </w:pPr>
            <w:ins w:id="4101" w:author="Ross Norsworthy" w:date="2020-03-19T22:33:00Z">
              <w:r w:rsidRPr="00A013FD">
                <w:t>150</w:t>
              </w:r>
            </w:ins>
          </w:p>
        </w:tc>
        <w:tc>
          <w:tcPr>
            <w:tcW w:w="627" w:type="pct"/>
            <w:shd w:val="clear" w:color="auto" w:fill="auto"/>
            <w:noWrap/>
            <w:vAlign w:val="bottom"/>
          </w:tcPr>
          <w:p w14:paraId="62656A7E" w14:textId="77777777" w:rsidR="00A013FD" w:rsidRPr="00A013FD" w:rsidRDefault="00A013FD" w:rsidP="00B66F0F">
            <w:pPr>
              <w:pStyle w:val="Tabletext"/>
              <w:rPr>
                <w:ins w:id="4102" w:author="Ross Norsworthy" w:date="2020-03-19T22:33:00Z"/>
              </w:rPr>
            </w:pPr>
          </w:p>
        </w:tc>
        <w:tc>
          <w:tcPr>
            <w:tcW w:w="529" w:type="pct"/>
            <w:shd w:val="clear" w:color="auto" w:fill="auto"/>
            <w:noWrap/>
            <w:vAlign w:val="bottom"/>
          </w:tcPr>
          <w:p w14:paraId="67B3561D" w14:textId="77777777" w:rsidR="00A013FD" w:rsidRPr="00A013FD" w:rsidRDefault="00A013FD" w:rsidP="00B66F0F">
            <w:pPr>
              <w:pStyle w:val="Tabletext"/>
              <w:rPr>
                <w:ins w:id="4103" w:author="Ross Norsworthy" w:date="2020-03-19T22:33:00Z"/>
              </w:rPr>
            </w:pPr>
          </w:p>
        </w:tc>
        <w:tc>
          <w:tcPr>
            <w:tcW w:w="504" w:type="pct"/>
            <w:shd w:val="clear" w:color="auto" w:fill="auto"/>
            <w:noWrap/>
            <w:vAlign w:val="bottom"/>
          </w:tcPr>
          <w:p w14:paraId="65FB776A" w14:textId="77777777" w:rsidR="00A013FD" w:rsidRPr="00A013FD" w:rsidRDefault="00A013FD" w:rsidP="00B66F0F">
            <w:pPr>
              <w:pStyle w:val="Tabletext"/>
              <w:rPr>
                <w:ins w:id="4104" w:author="Ross Norsworthy" w:date="2020-03-19T22:33:00Z"/>
              </w:rPr>
            </w:pPr>
            <w:ins w:id="4105" w:author="Ross Norsworthy" w:date="2020-03-19T22:33:00Z">
              <w:r w:rsidRPr="00A013FD">
                <w:t>kHz</w:t>
              </w:r>
            </w:ins>
          </w:p>
        </w:tc>
      </w:tr>
      <w:tr w:rsidR="00A013FD" w:rsidRPr="00A013FD" w14:paraId="75A05B6B" w14:textId="77777777" w:rsidTr="00BF604E">
        <w:trPr>
          <w:trHeight w:val="300"/>
          <w:ins w:id="4106" w:author="Ross Norsworthy" w:date="2020-03-19T22:33:00Z"/>
        </w:trPr>
        <w:tc>
          <w:tcPr>
            <w:tcW w:w="1034" w:type="pct"/>
            <w:shd w:val="clear" w:color="auto" w:fill="auto"/>
            <w:noWrap/>
            <w:vAlign w:val="bottom"/>
          </w:tcPr>
          <w:p w14:paraId="3FB189F9" w14:textId="77777777" w:rsidR="00A013FD" w:rsidRPr="00A013FD" w:rsidRDefault="00A013FD" w:rsidP="00B66F0F">
            <w:pPr>
              <w:pStyle w:val="Tabletext"/>
              <w:rPr>
                <w:ins w:id="4107" w:author="Ross Norsworthy" w:date="2020-03-19T22:33:00Z"/>
                <w:vertAlign w:val="superscript"/>
              </w:rPr>
            </w:pPr>
            <w:ins w:id="4108" w:author="Ross Norsworthy" w:date="2020-03-19T22:33:00Z">
              <w:r w:rsidRPr="00A013FD">
                <w:t>Roll off filtering</w:t>
              </w:r>
              <w:r w:rsidRPr="00A013FD">
                <w:rPr>
                  <w:vertAlign w:val="superscript"/>
                </w:rPr>
                <w:t>(1)</w:t>
              </w:r>
            </w:ins>
          </w:p>
        </w:tc>
        <w:tc>
          <w:tcPr>
            <w:tcW w:w="2306" w:type="pct"/>
            <w:gridSpan w:val="5"/>
            <w:shd w:val="clear" w:color="auto" w:fill="auto"/>
            <w:noWrap/>
            <w:vAlign w:val="bottom"/>
          </w:tcPr>
          <w:p w14:paraId="1906E09D" w14:textId="77777777" w:rsidR="00A013FD" w:rsidRPr="00A013FD" w:rsidRDefault="00A013FD" w:rsidP="00B66F0F">
            <w:pPr>
              <w:pStyle w:val="Tabletext"/>
              <w:rPr>
                <w:ins w:id="4109" w:author="Ross Norsworthy" w:date="2020-03-19T22:33:00Z"/>
              </w:rPr>
            </w:pPr>
            <w:ins w:id="4110" w:author="Ross Norsworthy" w:date="2020-03-19T22:33:00Z">
              <w:r w:rsidRPr="00A013FD">
                <w:t>0.25</w:t>
              </w:r>
            </w:ins>
          </w:p>
        </w:tc>
        <w:tc>
          <w:tcPr>
            <w:tcW w:w="627" w:type="pct"/>
            <w:shd w:val="clear" w:color="auto" w:fill="auto"/>
            <w:vAlign w:val="bottom"/>
          </w:tcPr>
          <w:p w14:paraId="37E3A1A1" w14:textId="77777777" w:rsidR="00A013FD" w:rsidRPr="00A013FD" w:rsidRDefault="00A013FD" w:rsidP="00B66F0F">
            <w:pPr>
              <w:pStyle w:val="Tabletext"/>
              <w:rPr>
                <w:ins w:id="4111" w:author="Ross Norsworthy" w:date="2020-03-19T22:33:00Z"/>
              </w:rPr>
            </w:pPr>
          </w:p>
        </w:tc>
        <w:tc>
          <w:tcPr>
            <w:tcW w:w="529" w:type="pct"/>
            <w:shd w:val="clear" w:color="auto" w:fill="auto"/>
            <w:vAlign w:val="bottom"/>
          </w:tcPr>
          <w:p w14:paraId="32BC78FA" w14:textId="77777777" w:rsidR="00A013FD" w:rsidRPr="00A013FD" w:rsidRDefault="00A013FD" w:rsidP="00B66F0F">
            <w:pPr>
              <w:pStyle w:val="Tabletext"/>
              <w:rPr>
                <w:ins w:id="4112" w:author="Ross Norsworthy" w:date="2020-03-19T22:33:00Z"/>
              </w:rPr>
            </w:pPr>
          </w:p>
        </w:tc>
        <w:tc>
          <w:tcPr>
            <w:tcW w:w="504" w:type="pct"/>
            <w:shd w:val="clear" w:color="auto" w:fill="auto"/>
            <w:noWrap/>
            <w:vAlign w:val="bottom"/>
          </w:tcPr>
          <w:p w14:paraId="0379E059" w14:textId="77777777" w:rsidR="00A013FD" w:rsidRPr="00A013FD" w:rsidRDefault="00A013FD" w:rsidP="00B66F0F">
            <w:pPr>
              <w:pStyle w:val="Tabletext"/>
              <w:rPr>
                <w:ins w:id="4113" w:author="Ross Norsworthy" w:date="2020-03-19T22:33:00Z"/>
              </w:rPr>
            </w:pPr>
          </w:p>
        </w:tc>
      </w:tr>
      <w:tr w:rsidR="00A013FD" w:rsidRPr="00A013FD" w14:paraId="4BA81EBC" w14:textId="77777777" w:rsidTr="00BF604E">
        <w:trPr>
          <w:trHeight w:val="300"/>
          <w:ins w:id="4114" w:author="Ross Norsworthy" w:date="2020-03-19T22:33:00Z"/>
        </w:trPr>
        <w:tc>
          <w:tcPr>
            <w:tcW w:w="1034" w:type="pct"/>
            <w:shd w:val="clear" w:color="auto" w:fill="auto"/>
            <w:noWrap/>
            <w:vAlign w:val="bottom"/>
          </w:tcPr>
          <w:p w14:paraId="23E014B4" w14:textId="77777777" w:rsidR="00A013FD" w:rsidRPr="00A013FD" w:rsidRDefault="00A013FD" w:rsidP="00B66F0F">
            <w:pPr>
              <w:pStyle w:val="Tabletext"/>
              <w:rPr>
                <w:ins w:id="4115" w:author="Ross Norsworthy" w:date="2020-03-19T22:33:00Z"/>
              </w:rPr>
            </w:pPr>
            <w:ins w:id="4116" w:author="Ross Norsworthy" w:date="2020-03-19T22:33:00Z">
              <w:r w:rsidRPr="00A013FD">
                <w:t>Signal BW</w:t>
              </w:r>
            </w:ins>
          </w:p>
        </w:tc>
        <w:tc>
          <w:tcPr>
            <w:tcW w:w="1402" w:type="pct"/>
            <w:gridSpan w:val="3"/>
            <w:shd w:val="clear" w:color="auto" w:fill="auto"/>
            <w:noWrap/>
            <w:vAlign w:val="bottom"/>
          </w:tcPr>
          <w:p w14:paraId="6687088B" w14:textId="77777777" w:rsidR="00A013FD" w:rsidRPr="00A013FD" w:rsidRDefault="00A013FD" w:rsidP="00B66F0F">
            <w:pPr>
              <w:pStyle w:val="Tabletext"/>
              <w:rPr>
                <w:ins w:id="4117" w:author="Ross Norsworthy" w:date="2020-03-19T22:33:00Z"/>
              </w:rPr>
            </w:pPr>
            <w:ins w:id="4118" w:author="Ross Norsworthy" w:date="2020-03-19T22:33:00Z">
              <w:r w:rsidRPr="00A013FD">
                <w:t>42.0</w:t>
              </w:r>
            </w:ins>
          </w:p>
        </w:tc>
        <w:tc>
          <w:tcPr>
            <w:tcW w:w="437" w:type="pct"/>
            <w:shd w:val="clear" w:color="auto" w:fill="auto"/>
            <w:noWrap/>
            <w:vAlign w:val="bottom"/>
          </w:tcPr>
          <w:p w14:paraId="655F9D74" w14:textId="77777777" w:rsidR="00A013FD" w:rsidRPr="00A013FD" w:rsidRDefault="00A013FD" w:rsidP="00B66F0F">
            <w:pPr>
              <w:pStyle w:val="Tabletext"/>
              <w:rPr>
                <w:ins w:id="4119" w:author="Ross Norsworthy" w:date="2020-03-19T22:33:00Z"/>
              </w:rPr>
            </w:pPr>
            <w:ins w:id="4120" w:author="Ross Norsworthy" w:date="2020-03-19T22:33:00Z">
              <w:r w:rsidRPr="00A013FD">
                <w:t>90.0</w:t>
              </w:r>
            </w:ins>
          </w:p>
        </w:tc>
        <w:tc>
          <w:tcPr>
            <w:tcW w:w="467" w:type="pct"/>
            <w:shd w:val="clear" w:color="auto" w:fill="auto"/>
            <w:noWrap/>
            <w:vAlign w:val="bottom"/>
          </w:tcPr>
          <w:p w14:paraId="202846A1" w14:textId="77777777" w:rsidR="00A013FD" w:rsidRPr="00A013FD" w:rsidRDefault="00A013FD" w:rsidP="00B66F0F">
            <w:pPr>
              <w:pStyle w:val="Tabletext"/>
              <w:rPr>
                <w:ins w:id="4121" w:author="Ross Norsworthy" w:date="2020-03-19T22:33:00Z"/>
              </w:rPr>
            </w:pPr>
            <w:ins w:id="4122" w:author="Ross Norsworthy" w:date="2020-03-19T22:33:00Z">
              <w:r w:rsidRPr="00A013FD">
                <w:t>141.0</w:t>
              </w:r>
            </w:ins>
          </w:p>
        </w:tc>
        <w:tc>
          <w:tcPr>
            <w:tcW w:w="627" w:type="pct"/>
            <w:shd w:val="clear" w:color="auto" w:fill="auto"/>
            <w:noWrap/>
            <w:vAlign w:val="bottom"/>
          </w:tcPr>
          <w:p w14:paraId="442A6003" w14:textId="77777777" w:rsidR="00A013FD" w:rsidRPr="00A013FD" w:rsidRDefault="00A013FD" w:rsidP="00B66F0F">
            <w:pPr>
              <w:pStyle w:val="Tabletext"/>
              <w:rPr>
                <w:ins w:id="4123" w:author="Ross Norsworthy" w:date="2020-03-19T22:33:00Z"/>
              </w:rPr>
            </w:pPr>
          </w:p>
        </w:tc>
        <w:tc>
          <w:tcPr>
            <w:tcW w:w="529" w:type="pct"/>
            <w:shd w:val="clear" w:color="auto" w:fill="auto"/>
            <w:noWrap/>
            <w:vAlign w:val="bottom"/>
          </w:tcPr>
          <w:p w14:paraId="28B21E8B" w14:textId="77777777" w:rsidR="00A013FD" w:rsidRPr="00A013FD" w:rsidRDefault="00A013FD" w:rsidP="00B66F0F">
            <w:pPr>
              <w:pStyle w:val="Tabletext"/>
              <w:rPr>
                <w:ins w:id="4124" w:author="Ross Norsworthy" w:date="2020-03-19T22:33:00Z"/>
              </w:rPr>
            </w:pPr>
          </w:p>
        </w:tc>
        <w:tc>
          <w:tcPr>
            <w:tcW w:w="504" w:type="pct"/>
            <w:shd w:val="clear" w:color="auto" w:fill="auto"/>
            <w:noWrap/>
            <w:vAlign w:val="bottom"/>
          </w:tcPr>
          <w:p w14:paraId="544A90F6" w14:textId="77777777" w:rsidR="00A013FD" w:rsidRPr="00A013FD" w:rsidRDefault="00A013FD" w:rsidP="00B66F0F">
            <w:pPr>
              <w:pStyle w:val="Tabletext"/>
              <w:rPr>
                <w:ins w:id="4125" w:author="Ross Norsworthy" w:date="2020-03-19T22:33:00Z"/>
              </w:rPr>
            </w:pPr>
            <w:ins w:id="4126" w:author="Ross Norsworthy" w:date="2020-03-19T22:33:00Z">
              <w:r w:rsidRPr="00A013FD">
                <w:t>kHz</w:t>
              </w:r>
            </w:ins>
          </w:p>
        </w:tc>
      </w:tr>
      <w:tr w:rsidR="00A013FD" w:rsidRPr="00A013FD" w14:paraId="62240E89" w14:textId="77777777" w:rsidTr="00BF604E">
        <w:trPr>
          <w:trHeight w:val="300"/>
          <w:ins w:id="4127" w:author="Ross Norsworthy" w:date="2020-03-19T22:33:00Z"/>
        </w:trPr>
        <w:tc>
          <w:tcPr>
            <w:tcW w:w="1034" w:type="pct"/>
            <w:shd w:val="clear" w:color="auto" w:fill="auto"/>
            <w:noWrap/>
            <w:vAlign w:val="bottom"/>
          </w:tcPr>
          <w:p w14:paraId="0BAFE552" w14:textId="77777777" w:rsidR="00A013FD" w:rsidRPr="00A013FD" w:rsidRDefault="00A013FD" w:rsidP="00B66F0F">
            <w:pPr>
              <w:pStyle w:val="Tabletext"/>
              <w:rPr>
                <w:ins w:id="4128" w:author="Ross Norsworthy" w:date="2020-03-19T22:33:00Z"/>
              </w:rPr>
            </w:pPr>
            <w:ins w:id="4129" w:author="Ross Norsworthy" w:date="2020-03-19T22:33:00Z">
              <w:r w:rsidRPr="00A013FD">
                <w:t>CDMA chiprate</w:t>
              </w:r>
            </w:ins>
          </w:p>
        </w:tc>
        <w:tc>
          <w:tcPr>
            <w:tcW w:w="368" w:type="pct"/>
            <w:shd w:val="clear" w:color="auto" w:fill="auto"/>
            <w:noWrap/>
            <w:vAlign w:val="bottom"/>
          </w:tcPr>
          <w:p w14:paraId="75FD3827" w14:textId="77777777" w:rsidR="00A013FD" w:rsidRPr="00A013FD" w:rsidRDefault="00A013FD" w:rsidP="00B66F0F">
            <w:pPr>
              <w:pStyle w:val="Tabletext"/>
              <w:rPr>
                <w:ins w:id="4130" w:author="Ross Norsworthy" w:date="2020-03-19T22:33:00Z"/>
              </w:rPr>
            </w:pPr>
            <w:ins w:id="4131" w:author="Ross Norsworthy" w:date="2020-03-19T22:33:00Z">
              <w:r w:rsidRPr="00A013FD">
                <w:t>33.6</w:t>
              </w:r>
            </w:ins>
          </w:p>
        </w:tc>
        <w:tc>
          <w:tcPr>
            <w:tcW w:w="1034" w:type="pct"/>
            <w:gridSpan w:val="2"/>
            <w:vMerge w:val="restart"/>
            <w:shd w:val="clear" w:color="auto" w:fill="auto"/>
            <w:noWrap/>
            <w:vAlign w:val="bottom"/>
          </w:tcPr>
          <w:p w14:paraId="0E60274F" w14:textId="77777777" w:rsidR="00A013FD" w:rsidRPr="00A013FD" w:rsidRDefault="00A013FD" w:rsidP="00B66F0F">
            <w:pPr>
              <w:pStyle w:val="Tabletext"/>
              <w:rPr>
                <w:ins w:id="4132" w:author="Ross Norsworthy" w:date="2020-03-19T22:33:00Z"/>
              </w:rPr>
            </w:pPr>
            <w:ins w:id="4133" w:author="Ross Norsworthy" w:date="2020-03-19T22:33:00Z">
              <w:r w:rsidRPr="00A013FD">
                <w:t>N/A</w:t>
              </w:r>
            </w:ins>
          </w:p>
        </w:tc>
        <w:tc>
          <w:tcPr>
            <w:tcW w:w="437" w:type="pct"/>
            <w:shd w:val="clear" w:color="auto" w:fill="auto"/>
            <w:noWrap/>
            <w:vAlign w:val="bottom"/>
          </w:tcPr>
          <w:p w14:paraId="19D0ADFC" w14:textId="77777777" w:rsidR="00A013FD" w:rsidRPr="00A013FD" w:rsidRDefault="00A013FD" w:rsidP="00B66F0F">
            <w:pPr>
              <w:pStyle w:val="Tabletext"/>
              <w:rPr>
                <w:ins w:id="4134" w:author="Ross Norsworthy" w:date="2020-03-19T22:33:00Z"/>
              </w:rPr>
            </w:pPr>
            <w:ins w:id="4135" w:author="Ross Norsworthy" w:date="2020-03-19T22:33:00Z">
              <w:r w:rsidRPr="00A013FD">
                <w:t>72.0</w:t>
              </w:r>
            </w:ins>
          </w:p>
        </w:tc>
        <w:tc>
          <w:tcPr>
            <w:tcW w:w="467" w:type="pct"/>
            <w:shd w:val="clear" w:color="auto" w:fill="auto"/>
            <w:noWrap/>
            <w:vAlign w:val="bottom"/>
          </w:tcPr>
          <w:p w14:paraId="75AF5D6F" w14:textId="77777777" w:rsidR="00A013FD" w:rsidRPr="00A013FD" w:rsidRDefault="00A013FD" w:rsidP="00B66F0F">
            <w:pPr>
              <w:pStyle w:val="Tabletext"/>
              <w:rPr>
                <w:ins w:id="4136" w:author="Ross Norsworthy" w:date="2020-03-19T22:33:00Z"/>
              </w:rPr>
            </w:pPr>
            <w:ins w:id="4137" w:author="Ross Norsworthy" w:date="2020-03-19T22:33:00Z">
              <w:r w:rsidRPr="00A013FD">
                <w:t>112.8</w:t>
              </w:r>
            </w:ins>
          </w:p>
        </w:tc>
        <w:tc>
          <w:tcPr>
            <w:tcW w:w="627" w:type="pct"/>
            <w:shd w:val="clear" w:color="auto" w:fill="auto"/>
            <w:noWrap/>
            <w:vAlign w:val="bottom"/>
          </w:tcPr>
          <w:p w14:paraId="63A050B3" w14:textId="77777777" w:rsidR="00A013FD" w:rsidRPr="00A013FD" w:rsidRDefault="00A013FD" w:rsidP="00B66F0F">
            <w:pPr>
              <w:pStyle w:val="Tabletext"/>
              <w:rPr>
                <w:ins w:id="4138" w:author="Ross Norsworthy" w:date="2020-03-19T22:33:00Z"/>
              </w:rPr>
            </w:pPr>
          </w:p>
        </w:tc>
        <w:tc>
          <w:tcPr>
            <w:tcW w:w="529" w:type="pct"/>
            <w:shd w:val="clear" w:color="auto" w:fill="auto"/>
            <w:noWrap/>
            <w:vAlign w:val="bottom"/>
          </w:tcPr>
          <w:p w14:paraId="1844DA17" w14:textId="77777777" w:rsidR="00A013FD" w:rsidRPr="00A013FD" w:rsidRDefault="00A013FD" w:rsidP="00B66F0F">
            <w:pPr>
              <w:pStyle w:val="Tabletext"/>
              <w:rPr>
                <w:ins w:id="4139" w:author="Ross Norsworthy" w:date="2020-03-19T22:33:00Z"/>
              </w:rPr>
            </w:pPr>
          </w:p>
        </w:tc>
        <w:tc>
          <w:tcPr>
            <w:tcW w:w="504" w:type="pct"/>
            <w:shd w:val="clear" w:color="auto" w:fill="auto"/>
            <w:noWrap/>
            <w:vAlign w:val="bottom"/>
          </w:tcPr>
          <w:p w14:paraId="246F6FE3" w14:textId="77777777" w:rsidR="00A013FD" w:rsidRPr="00A013FD" w:rsidRDefault="00A013FD" w:rsidP="00B66F0F">
            <w:pPr>
              <w:pStyle w:val="Tabletext"/>
              <w:rPr>
                <w:ins w:id="4140" w:author="Ross Norsworthy" w:date="2020-03-19T22:33:00Z"/>
              </w:rPr>
            </w:pPr>
            <w:ins w:id="4141" w:author="Ross Norsworthy" w:date="2020-03-19T22:33:00Z">
              <w:r w:rsidRPr="00A013FD">
                <w:t>kcps</w:t>
              </w:r>
            </w:ins>
          </w:p>
        </w:tc>
      </w:tr>
      <w:tr w:rsidR="00A013FD" w:rsidRPr="00A013FD" w14:paraId="7AB1E811" w14:textId="77777777" w:rsidTr="00BF604E">
        <w:trPr>
          <w:trHeight w:val="300"/>
          <w:ins w:id="4142" w:author="Ross Norsworthy" w:date="2020-03-19T22:33:00Z"/>
        </w:trPr>
        <w:tc>
          <w:tcPr>
            <w:tcW w:w="1034" w:type="pct"/>
            <w:shd w:val="clear" w:color="auto" w:fill="auto"/>
            <w:noWrap/>
            <w:vAlign w:val="bottom"/>
          </w:tcPr>
          <w:p w14:paraId="1C4E8B04" w14:textId="77777777" w:rsidR="00A013FD" w:rsidRPr="00A013FD" w:rsidRDefault="00A013FD" w:rsidP="00B66F0F">
            <w:pPr>
              <w:pStyle w:val="Tabletext"/>
              <w:rPr>
                <w:ins w:id="4143" w:author="Ross Norsworthy" w:date="2020-03-19T22:33:00Z"/>
              </w:rPr>
            </w:pPr>
            <w:ins w:id="4144" w:author="Ross Norsworthy" w:date="2020-03-19T22:33:00Z">
              <w:r w:rsidRPr="00A013FD">
                <w:t>Spreading Factor</w:t>
              </w:r>
            </w:ins>
          </w:p>
        </w:tc>
        <w:tc>
          <w:tcPr>
            <w:tcW w:w="368" w:type="pct"/>
            <w:shd w:val="clear" w:color="auto" w:fill="auto"/>
            <w:noWrap/>
            <w:vAlign w:val="bottom"/>
          </w:tcPr>
          <w:p w14:paraId="0C37EBDA" w14:textId="77777777" w:rsidR="00A013FD" w:rsidRPr="00A013FD" w:rsidRDefault="00A013FD" w:rsidP="00B66F0F">
            <w:pPr>
              <w:pStyle w:val="Tabletext"/>
              <w:rPr>
                <w:ins w:id="4145" w:author="Ross Norsworthy" w:date="2020-03-19T22:33:00Z"/>
              </w:rPr>
            </w:pPr>
            <w:ins w:id="4146" w:author="Ross Norsworthy" w:date="2020-03-19T22:33:00Z">
              <w:r w:rsidRPr="00A013FD">
                <w:t>8</w:t>
              </w:r>
            </w:ins>
          </w:p>
        </w:tc>
        <w:tc>
          <w:tcPr>
            <w:tcW w:w="1034" w:type="pct"/>
            <w:gridSpan w:val="2"/>
            <w:vMerge/>
            <w:shd w:val="clear" w:color="auto" w:fill="auto"/>
            <w:noWrap/>
            <w:vAlign w:val="bottom"/>
          </w:tcPr>
          <w:p w14:paraId="585FC40A" w14:textId="77777777" w:rsidR="00A013FD" w:rsidRPr="00A013FD" w:rsidRDefault="00A013FD" w:rsidP="00B66F0F">
            <w:pPr>
              <w:pStyle w:val="Tabletext"/>
              <w:rPr>
                <w:ins w:id="4147" w:author="Ross Norsworthy" w:date="2020-03-19T22:33:00Z"/>
              </w:rPr>
            </w:pPr>
          </w:p>
        </w:tc>
        <w:tc>
          <w:tcPr>
            <w:tcW w:w="904" w:type="pct"/>
            <w:gridSpan w:val="2"/>
            <w:shd w:val="clear" w:color="auto" w:fill="auto"/>
            <w:noWrap/>
            <w:vAlign w:val="bottom"/>
          </w:tcPr>
          <w:p w14:paraId="6CF09629" w14:textId="77777777" w:rsidR="00A013FD" w:rsidRPr="00A013FD" w:rsidRDefault="00A013FD" w:rsidP="00B66F0F">
            <w:pPr>
              <w:pStyle w:val="Tabletext"/>
              <w:rPr>
                <w:ins w:id="4148" w:author="Ross Norsworthy" w:date="2020-03-19T22:33:00Z"/>
              </w:rPr>
            </w:pPr>
            <w:ins w:id="4149" w:author="Ross Norsworthy" w:date="2020-03-19T22:33:00Z">
              <w:r w:rsidRPr="00A013FD">
                <w:t>2</w:t>
              </w:r>
            </w:ins>
          </w:p>
        </w:tc>
        <w:tc>
          <w:tcPr>
            <w:tcW w:w="627" w:type="pct"/>
            <w:shd w:val="clear" w:color="auto" w:fill="auto"/>
            <w:vAlign w:val="bottom"/>
          </w:tcPr>
          <w:p w14:paraId="64BD9DA0" w14:textId="77777777" w:rsidR="00A013FD" w:rsidRPr="00A013FD" w:rsidRDefault="00A013FD" w:rsidP="00B66F0F">
            <w:pPr>
              <w:pStyle w:val="Tabletext"/>
              <w:rPr>
                <w:ins w:id="4150" w:author="Ross Norsworthy" w:date="2020-03-19T22:33:00Z"/>
              </w:rPr>
            </w:pPr>
          </w:p>
        </w:tc>
        <w:tc>
          <w:tcPr>
            <w:tcW w:w="529" w:type="pct"/>
            <w:shd w:val="clear" w:color="auto" w:fill="auto"/>
            <w:vAlign w:val="bottom"/>
          </w:tcPr>
          <w:p w14:paraId="5954F158" w14:textId="77777777" w:rsidR="00A013FD" w:rsidRPr="00A013FD" w:rsidRDefault="00A013FD" w:rsidP="00B66F0F">
            <w:pPr>
              <w:pStyle w:val="Tabletext"/>
              <w:rPr>
                <w:ins w:id="4151" w:author="Ross Norsworthy" w:date="2020-03-19T22:33:00Z"/>
              </w:rPr>
            </w:pPr>
          </w:p>
        </w:tc>
        <w:tc>
          <w:tcPr>
            <w:tcW w:w="504" w:type="pct"/>
            <w:shd w:val="clear" w:color="auto" w:fill="auto"/>
            <w:noWrap/>
            <w:vAlign w:val="bottom"/>
          </w:tcPr>
          <w:p w14:paraId="2ABB9E3A" w14:textId="77777777" w:rsidR="00A013FD" w:rsidRPr="00A013FD" w:rsidRDefault="00A013FD" w:rsidP="00B66F0F">
            <w:pPr>
              <w:pStyle w:val="Tabletext"/>
              <w:rPr>
                <w:ins w:id="4152" w:author="Ross Norsworthy" w:date="2020-03-19T22:33:00Z"/>
              </w:rPr>
            </w:pPr>
            <w:ins w:id="4153" w:author="Ross Norsworthy" w:date="2020-03-19T22:33:00Z">
              <w:r w:rsidRPr="00A013FD">
                <w:t>chips</w:t>
              </w:r>
            </w:ins>
          </w:p>
        </w:tc>
      </w:tr>
      <w:tr w:rsidR="00A013FD" w:rsidRPr="00A013FD" w14:paraId="169EC5CE" w14:textId="77777777" w:rsidTr="00BF604E">
        <w:trPr>
          <w:trHeight w:val="300"/>
          <w:ins w:id="4154" w:author="Ross Norsworthy" w:date="2020-03-19T22:33:00Z"/>
        </w:trPr>
        <w:tc>
          <w:tcPr>
            <w:tcW w:w="1034" w:type="pct"/>
            <w:shd w:val="clear" w:color="auto" w:fill="auto"/>
            <w:noWrap/>
            <w:vAlign w:val="bottom"/>
          </w:tcPr>
          <w:p w14:paraId="1620BB94" w14:textId="77777777" w:rsidR="00A013FD" w:rsidRPr="00A013FD" w:rsidRDefault="00A013FD" w:rsidP="00B66F0F">
            <w:pPr>
              <w:pStyle w:val="Tabletext"/>
              <w:rPr>
                <w:ins w:id="4155" w:author="Ross Norsworthy" w:date="2020-03-19T22:33:00Z"/>
              </w:rPr>
            </w:pPr>
            <w:ins w:id="4156" w:author="Ross Norsworthy" w:date="2020-03-19T22:33:00Z">
              <w:r w:rsidRPr="00A013FD">
                <w:t>Symbol rate</w:t>
              </w:r>
            </w:ins>
          </w:p>
        </w:tc>
        <w:tc>
          <w:tcPr>
            <w:tcW w:w="368" w:type="pct"/>
            <w:shd w:val="clear" w:color="auto" w:fill="auto"/>
            <w:noWrap/>
            <w:vAlign w:val="bottom"/>
          </w:tcPr>
          <w:p w14:paraId="00C8E9B9" w14:textId="77777777" w:rsidR="00A013FD" w:rsidRPr="00A013FD" w:rsidRDefault="00A013FD" w:rsidP="00B66F0F">
            <w:pPr>
              <w:pStyle w:val="Tabletext"/>
              <w:rPr>
                <w:ins w:id="4157" w:author="Ross Norsworthy" w:date="2020-03-19T22:33:00Z"/>
              </w:rPr>
            </w:pPr>
            <w:ins w:id="4158" w:author="Ross Norsworthy" w:date="2020-03-19T22:33:00Z">
              <w:r w:rsidRPr="00A013FD">
                <w:t>4.2</w:t>
              </w:r>
            </w:ins>
          </w:p>
        </w:tc>
        <w:tc>
          <w:tcPr>
            <w:tcW w:w="1034" w:type="pct"/>
            <w:gridSpan w:val="2"/>
            <w:shd w:val="clear" w:color="auto" w:fill="auto"/>
            <w:noWrap/>
            <w:vAlign w:val="bottom"/>
          </w:tcPr>
          <w:p w14:paraId="36BB003A" w14:textId="77777777" w:rsidR="00A013FD" w:rsidRPr="00A013FD" w:rsidRDefault="00A013FD" w:rsidP="00B66F0F">
            <w:pPr>
              <w:pStyle w:val="Tabletext"/>
              <w:rPr>
                <w:ins w:id="4159" w:author="Ross Norsworthy" w:date="2020-03-19T22:33:00Z"/>
              </w:rPr>
            </w:pPr>
            <w:ins w:id="4160" w:author="Ross Norsworthy" w:date="2020-03-19T22:33:00Z">
              <w:r w:rsidRPr="00A013FD">
                <w:t>33.6</w:t>
              </w:r>
            </w:ins>
          </w:p>
        </w:tc>
        <w:tc>
          <w:tcPr>
            <w:tcW w:w="437" w:type="pct"/>
            <w:shd w:val="clear" w:color="auto" w:fill="auto"/>
            <w:noWrap/>
            <w:vAlign w:val="bottom"/>
          </w:tcPr>
          <w:p w14:paraId="3F047661" w14:textId="77777777" w:rsidR="00A013FD" w:rsidRPr="00A013FD" w:rsidRDefault="00A013FD" w:rsidP="00B66F0F">
            <w:pPr>
              <w:pStyle w:val="Tabletext"/>
              <w:rPr>
                <w:ins w:id="4161" w:author="Ross Norsworthy" w:date="2020-03-19T22:33:00Z"/>
              </w:rPr>
            </w:pPr>
            <w:ins w:id="4162" w:author="Ross Norsworthy" w:date="2020-03-19T22:33:00Z">
              <w:r w:rsidRPr="00A013FD">
                <w:t>36.0</w:t>
              </w:r>
            </w:ins>
          </w:p>
        </w:tc>
        <w:tc>
          <w:tcPr>
            <w:tcW w:w="467" w:type="pct"/>
            <w:shd w:val="clear" w:color="auto" w:fill="auto"/>
            <w:noWrap/>
            <w:vAlign w:val="bottom"/>
          </w:tcPr>
          <w:p w14:paraId="293E4D38" w14:textId="77777777" w:rsidR="00A013FD" w:rsidRPr="00A013FD" w:rsidRDefault="00A013FD" w:rsidP="00B66F0F">
            <w:pPr>
              <w:pStyle w:val="Tabletext"/>
              <w:rPr>
                <w:ins w:id="4163" w:author="Ross Norsworthy" w:date="2020-03-19T22:33:00Z"/>
              </w:rPr>
            </w:pPr>
            <w:ins w:id="4164" w:author="Ross Norsworthy" w:date="2020-03-19T22:33:00Z">
              <w:r w:rsidRPr="00A013FD">
                <w:t>56.4</w:t>
              </w:r>
            </w:ins>
          </w:p>
        </w:tc>
        <w:tc>
          <w:tcPr>
            <w:tcW w:w="627" w:type="pct"/>
            <w:shd w:val="clear" w:color="auto" w:fill="auto"/>
            <w:noWrap/>
            <w:vAlign w:val="bottom"/>
          </w:tcPr>
          <w:p w14:paraId="562518FC" w14:textId="77777777" w:rsidR="00A013FD" w:rsidRPr="00A013FD" w:rsidRDefault="00A013FD" w:rsidP="00B66F0F">
            <w:pPr>
              <w:pStyle w:val="Tabletext"/>
              <w:rPr>
                <w:ins w:id="4165" w:author="Ross Norsworthy" w:date="2020-03-19T22:33:00Z"/>
              </w:rPr>
            </w:pPr>
          </w:p>
        </w:tc>
        <w:tc>
          <w:tcPr>
            <w:tcW w:w="529" w:type="pct"/>
            <w:shd w:val="clear" w:color="auto" w:fill="auto"/>
            <w:noWrap/>
            <w:vAlign w:val="bottom"/>
          </w:tcPr>
          <w:p w14:paraId="683C6BDD" w14:textId="77777777" w:rsidR="00A013FD" w:rsidRPr="00A013FD" w:rsidRDefault="00A013FD" w:rsidP="00B66F0F">
            <w:pPr>
              <w:pStyle w:val="Tabletext"/>
              <w:rPr>
                <w:ins w:id="4166" w:author="Ross Norsworthy" w:date="2020-03-19T22:33:00Z"/>
              </w:rPr>
            </w:pPr>
          </w:p>
        </w:tc>
        <w:tc>
          <w:tcPr>
            <w:tcW w:w="504" w:type="pct"/>
            <w:shd w:val="clear" w:color="auto" w:fill="auto"/>
            <w:noWrap/>
            <w:vAlign w:val="bottom"/>
          </w:tcPr>
          <w:p w14:paraId="7102E1D6" w14:textId="77777777" w:rsidR="00A013FD" w:rsidRPr="00A013FD" w:rsidRDefault="00A013FD" w:rsidP="00B66F0F">
            <w:pPr>
              <w:pStyle w:val="Tabletext"/>
              <w:rPr>
                <w:ins w:id="4167" w:author="Ross Norsworthy" w:date="2020-03-19T22:33:00Z"/>
              </w:rPr>
            </w:pPr>
            <w:ins w:id="4168" w:author="Ross Norsworthy" w:date="2020-03-19T22:33:00Z">
              <w:r w:rsidRPr="00A013FD">
                <w:t>ksps</w:t>
              </w:r>
            </w:ins>
          </w:p>
        </w:tc>
      </w:tr>
      <w:tr w:rsidR="00A013FD" w:rsidRPr="00A013FD" w14:paraId="65B68DF0" w14:textId="77777777" w:rsidTr="00BF604E">
        <w:trPr>
          <w:trHeight w:val="300"/>
          <w:ins w:id="4169" w:author="Ross Norsworthy" w:date="2020-03-19T22:33:00Z"/>
        </w:trPr>
        <w:tc>
          <w:tcPr>
            <w:tcW w:w="1034" w:type="pct"/>
            <w:shd w:val="clear" w:color="auto" w:fill="auto"/>
            <w:noWrap/>
            <w:vAlign w:val="bottom"/>
          </w:tcPr>
          <w:p w14:paraId="64173B70" w14:textId="77777777" w:rsidR="00A013FD" w:rsidRPr="00A013FD" w:rsidRDefault="00A013FD" w:rsidP="00B66F0F">
            <w:pPr>
              <w:pStyle w:val="Tabletext"/>
              <w:rPr>
                <w:ins w:id="4170" w:author="Ross Norsworthy" w:date="2020-03-19T22:33:00Z"/>
              </w:rPr>
            </w:pPr>
            <w:ins w:id="4171" w:author="Ross Norsworthy" w:date="2020-03-19T22:33:00Z">
              <w:r w:rsidRPr="00A013FD">
                <w:t>Burst size</w:t>
              </w:r>
            </w:ins>
          </w:p>
        </w:tc>
        <w:tc>
          <w:tcPr>
            <w:tcW w:w="2306" w:type="pct"/>
            <w:gridSpan w:val="5"/>
            <w:shd w:val="clear" w:color="auto" w:fill="auto"/>
            <w:noWrap/>
            <w:vAlign w:val="bottom"/>
          </w:tcPr>
          <w:p w14:paraId="6A501C17" w14:textId="77777777" w:rsidR="00A013FD" w:rsidRPr="00A013FD" w:rsidRDefault="00A013FD" w:rsidP="00B66F0F">
            <w:pPr>
              <w:pStyle w:val="Tabletext"/>
              <w:rPr>
                <w:ins w:id="4172" w:author="Ross Norsworthy" w:date="2020-03-19T22:33:00Z"/>
              </w:rPr>
            </w:pPr>
            <w:ins w:id="4173" w:author="Ross Norsworthy" w:date="2020-03-19T22:33:00Z">
              <w:r w:rsidRPr="00A013FD">
                <w:t>90</w:t>
              </w:r>
            </w:ins>
          </w:p>
        </w:tc>
        <w:tc>
          <w:tcPr>
            <w:tcW w:w="627" w:type="pct"/>
            <w:shd w:val="clear" w:color="auto" w:fill="auto"/>
            <w:vAlign w:val="bottom"/>
          </w:tcPr>
          <w:p w14:paraId="1E52877B" w14:textId="77777777" w:rsidR="00A013FD" w:rsidRPr="00A013FD" w:rsidRDefault="00A013FD" w:rsidP="00B66F0F">
            <w:pPr>
              <w:pStyle w:val="Tabletext"/>
              <w:rPr>
                <w:ins w:id="4174" w:author="Ross Norsworthy" w:date="2020-03-19T22:33:00Z"/>
              </w:rPr>
            </w:pPr>
          </w:p>
        </w:tc>
        <w:tc>
          <w:tcPr>
            <w:tcW w:w="529" w:type="pct"/>
            <w:shd w:val="clear" w:color="auto" w:fill="auto"/>
            <w:vAlign w:val="bottom"/>
          </w:tcPr>
          <w:p w14:paraId="5F244D74" w14:textId="77777777" w:rsidR="00A013FD" w:rsidRPr="00A013FD" w:rsidRDefault="00A013FD" w:rsidP="00B66F0F">
            <w:pPr>
              <w:pStyle w:val="Tabletext"/>
              <w:rPr>
                <w:ins w:id="4175" w:author="Ross Norsworthy" w:date="2020-03-19T22:33:00Z"/>
              </w:rPr>
            </w:pPr>
          </w:p>
        </w:tc>
        <w:tc>
          <w:tcPr>
            <w:tcW w:w="504" w:type="pct"/>
            <w:shd w:val="clear" w:color="auto" w:fill="auto"/>
            <w:noWrap/>
            <w:vAlign w:val="bottom"/>
          </w:tcPr>
          <w:p w14:paraId="0EBC37D5" w14:textId="77777777" w:rsidR="00A013FD" w:rsidRPr="00A013FD" w:rsidRDefault="00A013FD" w:rsidP="00B66F0F">
            <w:pPr>
              <w:pStyle w:val="Tabletext"/>
              <w:rPr>
                <w:ins w:id="4176" w:author="Ross Norsworthy" w:date="2020-03-19T22:33:00Z"/>
              </w:rPr>
            </w:pPr>
            <w:ins w:id="4177" w:author="Ross Norsworthy" w:date="2020-03-19T22:33:00Z">
              <w:r w:rsidRPr="00A013FD">
                <w:t>slots</w:t>
              </w:r>
            </w:ins>
          </w:p>
        </w:tc>
      </w:tr>
      <w:tr w:rsidR="00A013FD" w:rsidRPr="00A013FD" w14:paraId="788DBD13" w14:textId="77777777" w:rsidTr="00BF604E">
        <w:trPr>
          <w:trHeight w:val="300"/>
          <w:ins w:id="4178" w:author="Ross Norsworthy" w:date="2020-03-19T22:33:00Z"/>
        </w:trPr>
        <w:tc>
          <w:tcPr>
            <w:tcW w:w="1034" w:type="pct"/>
            <w:shd w:val="clear" w:color="auto" w:fill="auto"/>
            <w:noWrap/>
            <w:vAlign w:val="bottom"/>
          </w:tcPr>
          <w:p w14:paraId="27702CCC" w14:textId="77777777" w:rsidR="00A013FD" w:rsidRPr="00A013FD" w:rsidRDefault="00A013FD" w:rsidP="00B66F0F">
            <w:pPr>
              <w:pStyle w:val="Tabletext"/>
              <w:rPr>
                <w:ins w:id="4179" w:author="Ross Norsworthy" w:date="2020-03-19T22:33:00Z"/>
              </w:rPr>
            </w:pPr>
            <w:ins w:id="4180" w:author="Ross Norsworthy" w:date="2020-03-19T22:33:00Z">
              <w:r w:rsidRPr="00A013FD">
                <w:t>Guard time</w:t>
              </w:r>
            </w:ins>
          </w:p>
        </w:tc>
        <w:tc>
          <w:tcPr>
            <w:tcW w:w="2306" w:type="pct"/>
            <w:gridSpan w:val="5"/>
            <w:shd w:val="clear" w:color="auto" w:fill="auto"/>
            <w:noWrap/>
            <w:vAlign w:val="bottom"/>
          </w:tcPr>
          <w:p w14:paraId="15734436" w14:textId="77777777" w:rsidR="00A013FD" w:rsidRPr="00A013FD" w:rsidRDefault="00A013FD" w:rsidP="00B66F0F">
            <w:pPr>
              <w:pStyle w:val="Tabletext"/>
              <w:rPr>
                <w:ins w:id="4181" w:author="Ross Norsworthy" w:date="2020-03-19T22:33:00Z"/>
              </w:rPr>
            </w:pPr>
            <w:ins w:id="4182" w:author="Ross Norsworthy" w:date="2020-03-19T22:33:00Z">
              <w:r w:rsidRPr="00A013FD">
                <w:t>8</w:t>
              </w:r>
            </w:ins>
          </w:p>
        </w:tc>
        <w:tc>
          <w:tcPr>
            <w:tcW w:w="627" w:type="pct"/>
            <w:shd w:val="clear" w:color="auto" w:fill="auto"/>
            <w:vAlign w:val="bottom"/>
          </w:tcPr>
          <w:p w14:paraId="020C84A4" w14:textId="77777777" w:rsidR="00A013FD" w:rsidRPr="00A013FD" w:rsidRDefault="00A013FD" w:rsidP="00B66F0F">
            <w:pPr>
              <w:pStyle w:val="Tabletext"/>
              <w:rPr>
                <w:ins w:id="4183" w:author="Ross Norsworthy" w:date="2020-03-19T22:33:00Z"/>
              </w:rPr>
            </w:pPr>
          </w:p>
        </w:tc>
        <w:tc>
          <w:tcPr>
            <w:tcW w:w="529" w:type="pct"/>
            <w:shd w:val="clear" w:color="auto" w:fill="auto"/>
            <w:vAlign w:val="bottom"/>
          </w:tcPr>
          <w:p w14:paraId="354943D2" w14:textId="77777777" w:rsidR="00A013FD" w:rsidRPr="00A013FD" w:rsidRDefault="00A013FD" w:rsidP="00B66F0F">
            <w:pPr>
              <w:pStyle w:val="Tabletext"/>
              <w:rPr>
                <w:ins w:id="4184" w:author="Ross Norsworthy" w:date="2020-03-19T22:33:00Z"/>
              </w:rPr>
            </w:pPr>
          </w:p>
        </w:tc>
        <w:tc>
          <w:tcPr>
            <w:tcW w:w="504" w:type="pct"/>
            <w:shd w:val="clear" w:color="auto" w:fill="auto"/>
            <w:noWrap/>
            <w:vAlign w:val="bottom"/>
          </w:tcPr>
          <w:p w14:paraId="56BBAAA1" w14:textId="77777777" w:rsidR="00A013FD" w:rsidRPr="00A013FD" w:rsidRDefault="00A013FD" w:rsidP="00B66F0F">
            <w:pPr>
              <w:pStyle w:val="Tabletext"/>
              <w:rPr>
                <w:ins w:id="4185" w:author="Ross Norsworthy" w:date="2020-03-19T22:33:00Z"/>
              </w:rPr>
            </w:pPr>
            <w:ins w:id="4186" w:author="Ross Norsworthy" w:date="2020-03-19T22:33:00Z">
              <w:r w:rsidRPr="00A013FD">
                <w:t>ms</w:t>
              </w:r>
            </w:ins>
          </w:p>
        </w:tc>
      </w:tr>
      <w:tr w:rsidR="00A013FD" w:rsidRPr="00A013FD" w14:paraId="346E7E32" w14:textId="77777777" w:rsidTr="00BF604E">
        <w:trPr>
          <w:trHeight w:val="300"/>
          <w:ins w:id="4187" w:author="Ross Norsworthy" w:date="2020-03-19T22:33:00Z"/>
        </w:trPr>
        <w:tc>
          <w:tcPr>
            <w:tcW w:w="1034" w:type="pct"/>
            <w:shd w:val="clear" w:color="auto" w:fill="auto"/>
            <w:noWrap/>
            <w:vAlign w:val="bottom"/>
          </w:tcPr>
          <w:p w14:paraId="709B72E4" w14:textId="77777777" w:rsidR="00A013FD" w:rsidRPr="00A013FD" w:rsidRDefault="00A013FD" w:rsidP="00B66F0F">
            <w:pPr>
              <w:pStyle w:val="Tabletext"/>
              <w:rPr>
                <w:ins w:id="4188" w:author="Ross Norsworthy" w:date="2020-03-19T22:33:00Z"/>
              </w:rPr>
            </w:pPr>
            <w:ins w:id="4189" w:author="Ross Norsworthy" w:date="2020-03-19T22:33:00Z">
              <w:r w:rsidRPr="00A013FD">
                <w:t>Burst duration</w:t>
              </w:r>
            </w:ins>
          </w:p>
        </w:tc>
        <w:tc>
          <w:tcPr>
            <w:tcW w:w="2306" w:type="pct"/>
            <w:gridSpan w:val="5"/>
            <w:shd w:val="clear" w:color="auto" w:fill="auto"/>
            <w:noWrap/>
            <w:vAlign w:val="bottom"/>
          </w:tcPr>
          <w:p w14:paraId="169391BD" w14:textId="77777777" w:rsidR="00A013FD" w:rsidRPr="00A013FD" w:rsidRDefault="00A013FD" w:rsidP="00B66F0F">
            <w:pPr>
              <w:pStyle w:val="Tabletext"/>
              <w:rPr>
                <w:ins w:id="4190" w:author="Ross Norsworthy" w:date="2020-03-19T22:33:00Z"/>
              </w:rPr>
            </w:pPr>
            <w:ins w:id="4191" w:author="Ross Norsworthy" w:date="2020-03-19T22:33:00Z">
              <w:r w:rsidRPr="00A013FD">
                <w:t>2392.0</w:t>
              </w:r>
            </w:ins>
          </w:p>
        </w:tc>
        <w:tc>
          <w:tcPr>
            <w:tcW w:w="627" w:type="pct"/>
            <w:shd w:val="clear" w:color="auto" w:fill="auto"/>
            <w:vAlign w:val="bottom"/>
          </w:tcPr>
          <w:p w14:paraId="364AAB58" w14:textId="77777777" w:rsidR="00A013FD" w:rsidRPr="00A013FD" w:rsidRDefault="00A013FD" w:rsidP="00B66F0F">
            <w:pPr>
              <w:pStyle w:val="Tabletext"/>
              <w:rPr>
                <w:ins w:id="4192" w:author="Ross Norsworthy" w:date="2020-03-19T22:33:00Z"/>
              </w:rPr>
            </w:pPr>
          </w:p>
        </w:tc>
        <w:tc>
          <w:tcPr>
            <w:tcW w:w="529" w:type="pct"/>
            <w:shd w:val="clear" w:color="auto" w:fill="auto"/>
            <w:vAlign w:val="bottom"/>
          </w:tcPr>
          <w:p w14:paraId="699C24D6" w14:textId="77777777" w:rsidR="00A013FD" w:rsidRPr="00A013FD" w:rsidRDefault="00A013FD" w:rsidP="00B66F0F">
            <w:pPr>
              <w:pStyle w:val="Tabletext"/>
              <w:rPr>
                <w:ins w:id="4193" w:author="Ross Norsworthy" w:date="2020-03-19T22:33:00Z"/>
              </w:rPr>
            </w:pPr>
          </w:p>
        </w:tc>
        <w:tc>
          <w:tcPr>
            <w:tcW w:w="504" w:type="pct"/>
            <w:shd w:val="clear" w:color="auto" w:fill="auto"/>
            <w:noWrap/>
            <w:vAlign w:val="bottom"/>
          </w:tcPr>
          <w:p w14:paraId="263E05BA" w14:textId="77777777" w:rsidR="00A013FD" w:rsidRPr="00A013FD" w:rsidRDefault="00A013FD" w:rsidP="00B66F0F">
            <w:pPr>
              <w:pStyle w:val="Tabletext"/>
              <w:rPr>
                <w:ins w:id="4194" w:author="Ross Norsworthy" w:date="2020-03-19T22:33:00Z"/>
              </w:rPr>
            </w:pPr>
            <w:ins w:id="4195" w:author="Ross Norsworthy" w:date="2020-03-19T22:33:00Z">
              <w:r w:rsidRPr="00A013FD">
                <w:t>ms</w:t>
              </w:r>
            </w:ins>
          </w:p>
        </w:tc>
      </w:tr>
      <w:tr w:rsidR="00A013FD" w:rsidRPr="00A013FD" w14:paraId="37961074" w14:textId="77777777" w:rsidTr="00BF604E">
        <w:trPr>
          <w:trHeight w:val="300"/>
          <w:ins w:id="4196" w:author="Ross Norsworthy" w:date="2020-03-19T22:33:00Z"/>
        </w:trPr>
        <w:tc>
          <w:tcPr>
            <w:tcW w:w="1034" w:type="pct"/>
            <w:shd w:val="clear" w:color="auto" w:fill="auto"/>
            <w:noWrap/>
            <w:vAlign w:val="bottom"/>
          </w:tcPr>
          <w:p w14:paraId="0DEC24E6" w14:textId="77777777" w:rsidR="00A013FD" w:rsidRPr="00A013FD" w:rsidRDefault="00A013FD" w:rsidP="00B66F0F">
            <w:pPr>
              <w:pStyle w:val="Tabletext"/>
              <w:rPr>
                <w:ins w:id="4197" w:author="Ross Norsworthy" w:date="2020-03-19T22:33:00Z"/>
              </w:rPr>
            </w:pPr>
            <w:ins w:id="4198" w:author="Ross Norsworthy" w:date="2020-03-19T22:33:00Z">
              <w:r w:rsidRPr="00A013FD">
                <w:t>Symbols/burst</w:t>
              </w:r>
            </w:ins>
          </w:p>
        </w:tc>
        <w:tc>
          <w:tcPr>
            <w:tcW w:w="368" w:type="pct"/>
            <w:shd w:val="clear" w:color="auto" w:fill="auto"/>
            <w:noWrap/>
            <w:vAlign w:val="bottom"/>
          </w:tcPr>
          <w:p w14:paraId="37505223" w14:textId="77777777" w:rsidR="00A013FD" w:rsidRPr="00A013FD" w:rsidRDefault="00A013FD" w:rsidP="00B66F0F">
            <w:pPr>
              <w:pStyle w:val="Tabletext"/>
              <w:rPr>
                <w:ins w:id="4199" w:author="Ross Norsworthy" w:date="2020-03-19T22:33:00Z"/>
              </w:rPr>
            </w:pPr>
            <w:ins w:id="4200" w:author="Ross Norsworthy" w:date="2020-03-19T22:33:00Z">
              <w:r w:rsidRPr="00A013FD">
                <w:t>10046</w:t>
              </w:r>
            </w:ins>
          </w:p>
        </w:tc>
        <w:tc>
          <w:tcPr>
            <w:tcW w:w="1034" w:type="pct"/>
            <w:gridSpan w:val="2"/>
            <w:shd w:val="clear" w:color="auto" w:fill="auto"/>
            <w:noWrap/>
            <w:vAlign w:val="bottom"/>
          </w:tcPr>
          <w:p w14:paraId="1F6BE69A" w14:textId="77777777" w:rsidR="00A013FD" w:rsidRPr="00A013FD" w:rsidRDefault="00A013FD" w:rsidP="00B66F0F">
            <w:pPr>
              <w:pStyle w:val="Tabletext"/>
              <w:rPr>
                <w:ins w:id="4201" w:author="Ross Norsworthy" w:date="2020-03-19T22:33:00Z"/>
              </w:rPr>
            </w:pPr>
            <w:ins w:id="4202" w:author="Ross Norsworthy" w:date="2020-03-19T22:33:00Z">
              <w:r w:rsidRPr="00A013FD">
                <w:t>80371</w:t>
              </w:r>
            </w:ins>
          </w:p>
        </w:tc>
        <w:tc>
          <w:tcPr>
            <w:tcW w:w="437" w:type="pct"/>
            <w:shd w:val="clear" w:color="auto" w:fill="auto"/>
            <w:noWrap/>
            <w:vAlign w:val="bottom"/>
          </w:tcPr>
          <w:p w14:paraId="097A6C47" w14:textId="77777777" w:rsidR="00A013FD" w:rsidRPr="00A013FD" w:rsidRDefault="00A013FD" w:rsidP="00B66F0F">
            <w:pPr>
              <w:pStyle w:val="Tabletext"/>
              <w:rPr>
                <w:ins w:id="4203" w:author="Ross Norsworthy" w:date="2020-03-19T22:33:00Z"/>
              </w:rPr>
            </w:pPr>
            <w:ins w:id="4204" w:author="Ross Norsworthy" w:date="2020-03-19T22:33:00Z">
              <w:r w:rsidRPr="00A013FD">
                <w:t>86112</w:t>
              </w:r>
            </w:ins>
          </w:p>
        </w:tc>
        <w:tc>
          <w:tcPr>
            <w:tcW w:w="467" w:type="pct"/>
            <w:shd w:val="clear" w:color="auto" w:fill="auto"/>
            <w:noWrap/>
            <w:vAlign w:val="bottom"/>
          </w:tcPr>
          <w:p w14:paraId="38989A76" w14:textId="77777777" w:rsidR="00A013FD" w:rsidRPr="00A013FD" w:rsidRDefault="00A013FD" w:rsidP="00B66F0F">
            <w:pPr>
              <w:pStyle w:val="Tabletext"/>
              <w:rPr>
                <w:ins w:id="4205" w:author="Ross Norsworthy" w:date="2020-03-19T22:33:00Z"/>
              </w:rPr>
            </w:pPr>
            <w:ins w:id="4206" w:author="Ross Norsworthy" w:date="2020-03-19T22:33:00Z">
              <w:r w:rsidRPr="00A013FD">
                <w:t>134908</w:t>
              </w:r>
            </w:ins>
          </w:p>
        </w:tc>
        <w:tc>
          <w:tcPr>
            <w:tcW w:w="627" w:type="pct"/>
            <w:shd w:val="clear" w:color="auto" w:fill="auto"/>
            <w:noWrap/>
            <w:vAlign w:val="bottom"/>
          </w:tcPr>
          <w:p w14:paraId="516A8352" w14:textId="77777777" w:rsidR="00A013FD" w:rsidRPr="00A013FD" w:rsidRDefault="00A013FD" w:rsidP="00B66F0F">
            <w:pPr>
              <w:pStyle w:val="Tabletext"/>
              <w:rPr>
                <w:ins w:id="4207" w:author="Ross Norsworthy" w:date="2020-03-19T22:33:00Z"/>
              </w:rPr>
            </w:pPr>
          </w:p>
        </w:tc>
        <w:tc>
          <w:tcPr>
            <w:tcW w:w="529" w:type="pct"/>
            <w:shd w:val="clear" w:color="auto" w:fill="auto"/>
            <w:noWrap/>
            <w:vAlign w:val="bottom"/>
          </w:tcPr>
          <w:p w14:paraId="7E3CD48D" w14:textId="77777777" w:rsidR="00A013FD" w:rsidRPr="00A013FD" w:rsidRDefault="00A013FD" w:rsidP="00B66F0F">
            <w:pPr>
              <w:pStyle w:val="Tabletext"/>
              <w:rPr>
                <w:ins w:id="4208" w:author="Ross Norsworthy" w:date="2020-03-19T22:33:00Z"/>
              </w:rPr>
            </w:pPr>
          </w:p>
        </w:tc>
        <w:tc>
          <w:tcPr>
            <w:tcW w:w="504" w:type="pct"/>
            <w:shd w:val="clear" w:color="auto" w:fill="auto"/>
            <w:noWrap/>
            <w:vAlign w:val="bottom"/>
          </w:tcPr>
          <w:p w14:paraId="7EB31769" w14:textId="77777777" w:rsidR="00A013FD" w:rsidRPr="00A013FD" w:rsidRDefault="00A013FD" w:rsidP="00B66F0F">
            <w:pPr>
              <w:pStyle w:val="Tabletext"/>
              <w:rPr>
                <w:ins w:id="4209" w:author="Ross Norsworthy" w:date="2020-03-19T22:33:00Z"/>
              </w:rPr>
            </w:pPr>
            <w:ins w:id="4210" w:author="Ross Norsworthy" w:date="2020-03-19T22:33:00Z">
              <w:r w:rsidRPr="00A013FD">
                <w:t>symbols</w:t>
              </w:r>
            </w:ins>
          </w:p>
        </w:tc>
      </w:tr>
      <w:tr w:rsidR="00A013FD" w:rsidRPr="00A013FD" w14:paraId="64070CCF" w14:textId="77777777" w:rsidTr="00BF604E">
        <w:trPr>
          <w:trHeight w:val="300"/>
          <w:ins w:id="4211" w:author="Ross Norsworthy" w:date="2020-03-19T22:33:00Z"/>
        </w:trPr>
        <w:tc>
          <w:tcPr>
            <w:tcW w:w="1034" w:type="pct"/>
            <w:shd w:val="clear" w:color="auto" w:fill="auto"/>
            <w:noWrap/>
            <w:vAlign w:val="bottom"/>
          </w:tcPr>
          <w:p w14:paraId="13020EFB" w14:textId="77777777" w:rsidR="00A013FD" w:rsidRPr="00A013FD" w:rsidRDefault="00A013FD" w:rsidP="00B66F0F">
            <w:pPr>
              <w:pStyle w:val="Tabletext"/>
              <w:rPr>
                <w:ins w:id="4212" w:author="Ross Norsworthy" w:date="2020-03-19T22:33:00Z"/>
              </w:rPr>
            </w:pPr>
            <w:ins w:id="4213" w:author="Ross Norsworthy" w:date="2020-03-19T22:33:00Z">
              <w:r w:rsidRPr="00A013FD">
                <w:t>Ramp-up/down</w:t>
              </w:r>
            </w:ins>
          </w:p>
        </w:tc>
        <w:tc>
          <w:tcPr>
            <w:tcW w:w="1402" w:type="pct"/>
            <w:gridSpan w:val="3"/>
            <w:shd w:val="clear" w:color="auto" w:fill="auto"/>
            <w:noWrap/>
            <w:vAlign w:val="bottom"/>
          </w:tcPr>
          <w:p w14:paraId="510568AF" w14:textId="77777777" w:rsidR="00A013FD" w:rsidRPr="00A013FD" w:rsidRDefault="00A013FD" w:rsidP="00B66F0F">
            <w:pPr>
              <w:pStyle w:val="Tabletext"/>
              <w:rPr>
                <w:ins w:id="4214" w:author="Ross Norsworthy" w:date="2020-03-19T22:33:00Z"/>
              </w:rPr>
            </w:pPr>
            <w:ins w:id="4215" w:author="Ross Norsworthy" w:date="2020-03-19T22:33:00Z">
              <w:r w:rsidRPr="00A013FD">
                <w:t>14/14</w:t>
              </w:r>
            </w:ins>
          </w:p>
        </w:tc>
        <w:tc>
          <w:tcPr>
            <w:tcW w:w="437" w:type="pct"/>
            <w:shd w:val="clear" w:color="auto" w:fill="auto"/>
            <w:noWrap/>
            <w:vAlign w:val="bottom"/>
          </w:tcPr>
          <w:p w14:paraId="578DCF93" w14:textId="77777777" w:rsidR="00A013FD" w:rsidRPr="00A013FD" w:rsidRDefault="00A013FD" w:rsidP="00B66F0F">
            <w:pPr>
              <w:pStyle w:val="Tabletext"/>
              <w:rPr>
                <w:ins w:id="4216" w:author="Ross Norsworthy" w:date="2020-03-19T22:33:00Z"/>
              </w:rPr>
            </w:pPr>
            <w:ins w:id="4217" w:author="Ross Norsworthy" w:date="2020-03-19T22:33:00Z">
              <w:r w:rsidRPr="00A013FD">
                <w:t>30/30</w:t>
              </w:r>
            </w:ins>
          </w:p>
        </w:tc>
        <w:tc>
          <w:tcPr>
            <w:tcW w:w="467" w:type="pct"/>
            <w:shd w:val="clear" w:color="auto" w:fill="auto"/>
            <w:noWrap/>
            <w:vAlign w:val="bottom"/>
          </w:tcPr>
          <w:p w14:paraId="7661179C" w14:textId="77777777" w:rsidR="00A013FD" w:rsidRPr="00A013FD" w:rsidRDefault="00A013FD" w:rsidP="00B66F0F">
            <w:pPr>
              <w:pStyle w:val="Tabletext"/>
              <w:rPr>
                <w:ins w:id="4218" w:author="Ross Norsworthy" w:date="2020-03-19T22:33:00Z"/>
              </w:rPr>
            </w:pPr>
            <w:ins w:id="4219" w:author="Ross Norsworthy" w:date="2020-03-19T22:33:00Z">
              <w:r w:rsidRPr="00A013FD">
                <w:t>47/47</w:t>
              </w:r>
            </w:ins>
          </w:p>
        </w:tc>
        <w:tc>
          <w:tcPr>
            <w:tcW w:w="627" w:type="pct"/>
            <w:shd w:val="clear" w:color="auto" w:fill="auto"/>
            <w:noWrap/>
            <w:vAlign w:val="bottom"/>
          </w:tcPr>
          <w:p w14:paraId="05D3BA61" w14:textId="77777777" w:rsidR="00A013FD" w:rsidRPr="00A013FD" w:rsidRDefault="00A013FD" w:rsidP="00B66F0F">
            <w:pPr>
              <w:pStyle w:val="Tabletext"/>
              <w:rPr>
                <w:ins w:id="4220" w:author="Ross Norsworthy" w:date="2020-03-19T22:33:00Z"/>
              </w:rPr>
            </w:pPr>
          </w:p>
        </w:tc>
        <w:tc>
          <w:tcPr>
            <w:tcW w:w="529" w:type="pct"/>
            <w:shd w:val="clear" w:color="auto" w:fill="auto"/>
            <w:noWrap/>
            <w:vAlign w:val="bottom"/>
          </w:tcPr>
          <w:p w14:paraId="26A1D4B6" w14:textId="77777777" w:rsidR="00A013FD" w:rsidRPr="00A013FD" w:rsidRDefault="00A013FD" w:rsidP="00B66F0F">
            <w:pPr>
              <w:pStyle w:val="Tabletext"/>
              <w:rPr>
                <w:ins w:id="4221" w:author="Ross Norsworthy" w:date="2020-03-19T22:33:00Z"/>
              </w:rPr>
            </w:pPr>
          </w:p>
        </w:tc>
        <w:tc>
          <w:tcPr>
            <w:tcW w:w="504" w:type="pct"/>
            <w:shd w:val="clear" w:color="auto" w:fill="auto"/>
            <w:noWrap/>
            <w:vAlign w:val="bottom"/>
          </w:tcPr>
          <w:p w14:paraId="296A09CF" w14:textId="77777777" w:rsidR="00A013FD" w:rsidRPr="00A013FD" w:rsidRDefault="00A013FD" w:rsidP="00B66F0F">
            <w:pPr>
              <w:pStyle w:val="Tabletext"/>
              <w:rPr>
                <w:ins w:id="4222" w:author="Ross Norsworthy" w:date="2020-03-19T22:33:00Z"/>
              </w:rPr>
            </w:pPr>
            <w:ins w:id="4223" w:author="Ross Norsworthy" w:date="2020-03-19T22:33:00Z">
              <w:r w:rsidRPr="00A013FD">
                <w:t>symbols / chips</w:t>
              </w:r>
            </w:ins>
          </w:p>
        </w:tc>
      </w:tr>
      <w:tr w:rsidR="00A013FD" w:rsidRPr="00A013FD" w14:paraId="672B4D8B" w14:textId="77777777" w:rsidTr="00BF604E">
        <w:trPr>
          <w:trHeight w:val="300"/>
          <w:ins w:id="4224" w:author="Ross Norsworthy" w:date="2020-03-19T22:33:00Z"/>
        </w:trPr>
        <w:tc>
          <w:tcPr>
            <w:tcW w:w="1034" w:type="pct"/>
            <w:shd w:val="clear" w:color="auto" w:fill="auto"/>
            <w:noWrap/>
            <w:vAlign w:val="bottom"/>
          </w:tcPr>
          <w:p w14:paraId="7D834D64" w14:textId="77777777" w:rsidR="00A013FD" w:rsidRPr="00A013FD" w:rsidRDefault="00A013FD" w:rsidP="00B66F0F">
            <w:pPr>
              <w:pStyle w:val="Tabletext"/>
              <w:rPr>
                <w:ins w:id="4225" w:author="Ross Norsworthy" w:date="2020-03-19T22:33:00Z"/>
              </w:rPr>
            </w:pPr>
            <w:ins w:id="4226" w:author="Ross Norsworthy" w:date="2020-03-19T22:33:00Z">
              <w:r w:rsidRPr="00A013FD">
                <w:t>Ramp-up/down</w:t>
              </w:r>
            </w:ins>
          </w:p>
        </w:tc>
        <w:tc>
          <w:tcPr>
            <w:tcW w:w="2306" w:type="pct"/>
            <w:gridSpan w:val="5"/>
            <w:shd w:val="clear" w:color="auto" w:fill="auto"/>
            <w:noWrap/>
            <w:vAlign w:val="bottom"/>
          </w:tcPr>
          <w:p w14:paraId="313D009F" w14:textId="77777777" w:rsidR="00A013FD" w:rsidRPr="00A013FD" w:rsidRDefault="00A013FD" w:rsidP="00B66F0F">
            <w:pPr>
              <w:pStyle w:val="Tabletext"/>
              <w:rPr>
                <w:ins w:id="4227" w:author="Ross Norsworthy" w:date="2020-03-19T22:33:00Z"/>
              </w:rPr>
            </w:pPr>
            <w:ins w:id="4228" w:author="Ross Norsworthy" w:date="2020-03-19T22:33:00Z">
              <w:r w:rsidRPr="00A013FD">
                <w:t>0.41/0.41</w:t>
              </w:r>
            </w:ins>
          </w:p>
        </w:tc>
        <w:tc>
          <w:tcPr>
            <w:tcW w:w="627" w:type="pct"/>
            <w:shd w:val="clear" w:color="auto" w:fill="auto"/>
            <w:vAlign w:val="bottom"/>
          </w:tcPr>
          <w:p w14:paraId="0C4DA104" w14:textId="77777777" w:rsidR="00A013FD" w:rsidRPr="00A013FD" w:rsidRDefault="00A013FD" w:rsidP="00B66F0F">
            <w:pPr>
              <w:pStyle w:val="Tabletext"/>
              <w:rPr>
                <w:ins w:id="4229" w:author="Ross Norsworthy" w:date="2020-03-19T22:33:00Z"/>
              </w:rPr>
            </w:pPr>
          </w:p>
        </w:tc>
        <w:tc>
          <w:tcPr>
            <w:tcW w:w="529" w:type="pct"/>
            <w:shd w:val="clear" w:color="auto" w:fill="auto"/>
            <w:vAlign w:val="bottom"/>
          </w:tcPr>
          <w:p w14:paraId="1926D459" w14:textId="77777777" w:rsidR="00A013FD" w:rsidRPr="00A013FD" w:rsidRDefault="00A013FD" w:rsidP="00B66F0F">
            <w:pPr>
              <w:pStyle w:val="Tabletext"/>
              <w:rPr>
                <w:ins w:id="4230" w:author="Ross Norsworthy" w:date="2020-03-19T22:33:00Z"/>
              </w:rPr>
            </w:pPr>
          </w:p>
        </w:tc>
        <w:tc>
          <w:tcPr>
            <w:tcW w:w="504" w:type="pct"/>
            <w:shd w:val="clear" w:color="auto" w:fill="auto"/>
            <w:noWrap/>
            <w:vAlign w:val="bottom"/>
          </w:tcPr>
          <w:p w14:paraId="01AD0F29" w14:textId="77777777" w:rsidR="00A013FD" w:rsidRPr="00A013FD" w:rsidRDefault="00A013FD" w:rsidP="00B66F0F">
            <w:pPr>
              <w:pStyle w:val="Tabletext"/>
              <w:rPr>
                <w:ins w:id="4231" w:author="Ross Norsworthy" w:date="2020-03-19T22:33:00Z"/>
              </w:rPr>
            </w:pPr>
            <w:ins w:id="4232" w:author="Ross Norsworthy" w:date="2020-03-19T22:33:00Z">
              <w:r w:rsidRPr="00A013FD">
                <w:t>ms</w:t>
              </w:r>
            </w:ins>
          </w:p>
        </w:tc>
      </w:tr>
      <w:tr w:rsidR="00A013FD" w:rsidRPr="00A013FD" w14:paraId="5C2F1115" w14:textId="77777777" w:rsidTr="00BF604E">
        <w:trPr>
          <w:trHeight w:val="300"/>
          <w:ins w:id="4233" w:author="Ross Norsworthy" w:date="2020-03-19T22:33:00Z"/>
        </w:trPr>
        <w:tc>
          <w:tcPr>
            <w:tcW w:w="1034" w:type="pct"/>
            <w:shd w:val="clear" w:color="auto" w:fill="auto"/>
            <w:noWrap/>
            <w:vAlign w:val="bottom"/>
          </w:tcPr>
          <w:p w14:paraId="034AA971" w14:textId="77777777" w:rsidR="00A013FD" w:rsidRPr="00A013FD" w:rsidRDefault="00A013FD" w:rsidP="00B66F0F">
            <w:pPr>
              <w:pStyle w:val="Tabletext"/>
              <w:rPr>
                <w:ins w:id="4234" w:author="Ross Norsworthy" w:date="2020-03-19T22:33:00Z"/>
              </w:rPr>
            </w:pPr>
            <w:ins w:id="4235" w:author="Ross Norsworthy" w:date="2020-03-19T22:33:00Z">
              <w:r w:rsidRPr="00A013FD">
                <w:t>Syncword size</w:t>
              </w:r>
            </w:ins>
          </w:p>
        </w:tc>
        <w:tc>
          <w:tcPr>
            <w:tcW w:w="368" w:type="pct"/>
            <w:shd w:val="clear" w:color="auto" w:fill="auto"/>
            <w:noWrap/>
            <w:vAlign w:val="bottom"/>
          </w:tcPr>
          <w:p w14:paraId="6252F34B" w14:textId="77777777" w:rsidR="00A013FD" w:rsidRPr="00A013FD" w:rsidRDefault="00A013FD" w:rsidP="00B66F0F">
            <w:pPr>
              <w:pStyle w:val="Tabletext"/>
              <w:rPr>
                <w:ins w:id="4236" w:author="Ross Norsworthy" w:date="2020-03-19T22:33:00Z"/>
              </w:rPr>
            </w:pPr>
            <w:ins w:id="4237" w:author="Ross Norsworthy" w:date="2020-03-19T22:33:00Z">
              <w:r w:rsidRPr="00A013FD">
                <w:t>48</w:t>
              </w:r>
            </w:ins>
          </w:p>
        </w:tc>
        <w:tc>
          <w:tcPr>
            <w:tcW w:w="1034" w:type="pct"/>
            <w:gridSpan w:val="2"/>
            <w:shd w:val="clear" w:color="auto" w:fill="auto"/>
            <w:noWrap/>
            <w:vAlign w:val="bottom"/>
          </w:tcPr>
          <w:p w14:paraId="234C7AA3" w14:textId="77777777" w:rsidR="00A013FD" w:rsidRPr="00A013FD" w:rsidRDefault="00A013FD" w:rsidP="00B66F0F">
            <w:pPr>
              <w:pStyle w:val="Tabletext"/>
              <w:rPr>
                <w:ins w:id="4238" w:author="Ross Norsworthy" w:date="2020-03-19T22:33:00Z"/>
              </w:rPr>
            </w:pPr>
            <w:ins w:id="4239" w:author="Ross Norsworthy" w:date="2020-03-19T22:33:00Z">
              <w:r w:rsidRPr="00A013FD">
                <w:t>27</w:t>
              </w:r>
            </w:ins>
          </w:p>
        </w:tc>
        <w:tc>
          <w:tcPr>
            <w:tcW w:w="904" w:type="pct"/>
            <w:gridSpan w:val="2"/>
            <w:shd w:val="clear" w:color="auto" w:fill="auto"/>
            <w:noWrap/>
            <w:vAlign w:val="bottom"/>
          </w:tcPr>
          <w:p w14:paraId="48098965" w14:textId="77777777" w:rsidR="00A013FD" w:rsidRPr="00A013FD" w:rsidRDefault="00A013FD" w:rsidP="00B66F0F">
            <w:pPr>
              <w:pStyle w:val="Tabletext"/>
              <w:rPr>
                <w:ins w:id="4240" w:author="Ross Norsworthy" w:date="2020-03-19T22:33:00Z"/>
              </w:rPr>
            </w:pPr>
            <w:ins w:id="4241" w:author="Ross Norsworthy" w:date="2020-03-19T22:33:00Z">
              <w:r w:rsidRPr="00A013FD">
                <w:t>48</w:t>
              </w:r>
            </w:ins>
          </w:p>
        </w:tc>
        <w:tc>
          <w:tcPr>
            <w:tcW w:w="627" w:type="pct"/>
            <w:shd w:val="clear" w:color="auto" w:fill="auto"/>
            <w:vAlign w:val="bottom"/>
          </w:tcPr>
          <w:p w14:paraId="30E8BACA" w14:textId="77777777" w:rsidR="00A013FD" w:rsidRPr="00A013FD" w:rsidRDefault="00A013FD" w:rsidP="00B66F0F">
            <w:pPr>
              <w:pStyle w:val="Tabletext"/>
              <w:rPr>
                <w:ins w:id="4242" w:author="Ross Norsworthy" w:date="2020-03-19T22:33:00Z"/>
              </w:rPr>
            </w:pPr>
          </w:p>
        </w:tc>
        <w:tc>
          <w:tcPr>
            <w:tcW w:w="529" w:type="pct"/>
            <w:shd w:val="clear" w:color="auto" w:fill="auto"/>
            <w:vAlign w:val="bottom"/>
          </w:tcPr>
          <w:p w14:paraId="6B529BB7" w14:textId="77777777" w:rsidR="00A013FD" w:rsidRPr="00A013FD" w:rsidRDefault="00A013FD" w:rsidP="00B66F0F">
            <w:pPr>
              <w:pStyle w:val="Tabletext"/>
              <w:rPr>
                <w:ins w:id="4243" w:author="Ross Norsworthy" w:date="2020-03-19T22:33:00Z"/>
              </w:rPr>
            </w:pPr>
          </w:p>
        </w:tc>
        <w:tc>
          <w:tcPr>
            <w:tcW w:w="504" w:type="pct"/>
            <w:shd w:val="clear" w:color="auto" w:fill="auto"/>
            <w:noWrap/>
            <w:vAlign w:val="bottom"/>
          </w:tcPr>
          <w:p w14:paraId="5B2CAE7E" w14:textId="77777777" w:rsidR="00A013FD" w:rsidRPr="00A013FD" w:rsidRDefault="00A013FD" w:rsidP="00B66F0F">
            <w:pPr>
              <w:pStyle w:val="Tabletext"/>
              <w:rPr>
                <w:ins w:id="4244" w:author="Ross Norsworthy" w:date="2020-03-19T22:33:00Z"/>
              </w:rPr>
            </w:pPr>
            <w:ins w:id="4245" w:author="Ross Norsworthy" w:date="2020-03-19T22:33:00Z">
              <w:r w:rsidRPr="00A013FD">
                <w:t>symbols</w:t>
              </w:r>
            </w:ins>
          </w:p>
        </w:tc>
      </w:tr>
      <w:tr w:rsidR="00A013FD" w:rsidRPr="00A013FD" w14:paraId="7E6B333F" w14:textId="77777777" w:rsidTr="00BF604E">
        <w:trPr>
          <w:trHeight w:val="300"/>
          <w:ins w:id="4246" w:author="Ross Norsworthy" w:date="2020-03-19T22:33:00Z"/>
        </w:trPr>
        <w:tc>
          <w:tcPr>
            <w:tcW w:w="1034" w:type="pct"/>
            <w:shd w:val="clear" w:color="auto" w:fill="auto"/>
            <w:noWrap/>
            <w:vAlign w:val="bottom"/>
          </w:tcPr>
          <w:p w14:paraId="14AF2F65" w14:textId="77777777" w:rsidR="00A013FD" w:rsidRPr="00A013FD" w:rsidRDefault="00A013FD" w:rsidP="00B66F0F">
            <w:pPr>
              <w:pStyle w:val="Tabletext"/>
              <w:rPr>
                <w:ins w:id="4247" w:author="Ross Norsworthy" w:date="2020-03-19T22:33:00Z"/>
              </w:rPr>
            </w:pPr>
            <w:ins w:id="4248" w:author="Ross Norsworthy" w:date="2020-03-19T22:33:00Z">
              <w:r w:rsidRPr="00A013FD">
                <w:t>Number of syncwords</w:t>
              </w:r>
            </w:ins>
          </w:p>
        </w:tc>
        <w:tc>
          <w:tcPr>
            <w:tcW w:w="368" w:type="pct"/>
            <w:shd w:val="clear" w:color="auto" w:fill="auto"/>
            <w:noWrap/>
            <w:vAlign w:val="bottom"/>
          </w:tcPr>
          <w:p w14:paraId="1FB9E439" w14:textId="77777777" w:rsidR="00A013FD" w:rsidRPr="00A013FD" w:rsidRDefault="00A013FD" w:rsidP="00B66F0F">
            <w:pPr>
              <w:pStyle w:val="Tabletext"/>
              <w:rPr>
                <w:ins w:id="4249" w:author="Ross Norsworthy" w:date="2020-03-19T22:33:00Z"/>
              </w:rPr>
            </w:pPr>
            <w:ins w:id="4250" w:author="Ross Norsworthy" w:date="2020-03-19T22:33:00Z">
              <w:r w:rsidRPr="00A013FD">
                <w:t>10</w:t>
              </w:r>
            </w:ins>
          </w:p>
        </w:tc>
        <w:tc>
          <w:tcPr>
            <w:tcW w:w="1034" w:type="pct"/>
            <w:gridSpan w:val="2"/>
            <w:shd w:val="clear" w:color="auto" w:fill="auto"/>
            <w:noWrap/>
            <w:vAlign w:val="bottom"/>
          </w:tcPr>
          <w:p w14:paraId="397530D4" w14:textId="77777777" w:rsidR="00A013FD" w:rsidRPr="00A013FD" w:rsidRDefault="00A013FD" w:rsidP="00B66F0F">
            <w:pPr>
              <w:pStyle w:val="Tabletext"/>
              <w:rPr>
                <w:ins w:id="4251" w:author="Ross Norsworthy" w:date="2020-03-19T22:33:00Z"/>
              </w:rPr>
            </w:pPr>
            <w:ins w:id="4252" w:author="Ross Norsworthy" w:date="2020-03-19T22:33:00Z">
              <w:r w:rsidRPr="00A013FD">
                <w:t>35</w:t>
              </w:r>
            </w:ins>
          </w:p>
        </w:tc>
        <w:tc>
          <w:tcPr>
            <w:tcW w:w="904" w:type="pct"/>
            <w:gridSpan w:val="2"/>
            <w:shd w:val="clear" w:color="auto" w:fill="auto"/>
            <w:noWrap/>
            <w:vAlign w:val="bottom"/>
          </w:tcPr>
          <w:p w14:paraId="5FDF11DA" w14:textId="77777777" w:rsidR="00A013FD" w:rsidRPr="00A013FD" w:rsidRDefault="00A013FD" w:rsidP="00B66F0F">
            <w:pPr>
              <w:pStyle w:val="Tabletext"/>
              <w:rPr>
                <w:ins w:id="4253" w:author="Ross Norsworthy" w:date="2020-03-19T22:33:00Z"/>
              </w:rPr>
            </w:pPr>
            <w:ins w:id="4254" w:author="Ross Norsworthy" w:date="2020-03-19T22:33:00Z">
              <w:r w:rsidRPr="00A013FD">
                <w:t>32</w:t>
              </w:r>
            </w:ins>
          </w:p>
        </w:tc>
        <w:tc>
          <w:tcPr>
            <w:tcW w:w="627" w:type="pct"/>
            <w:shd w:val="clear" w:color="auto" w:fill="auto"/>
            <w:vAlign w:val="bottom"/>
          </w:tcPr>
          <w:p w14:paraId="0BBCB410" w14:textId="77777777" w:rsidR="00A013FD" w:rsidRPr="00A013FD" w:rsidRDefault="00A013FD" w:rsidP="00B66F0F">
            <w:pPr>
              <w:pStyle w:val="Tabletext"/>
              <w:rPr>
                <w:ins w:id="4255" w:author="Ross Norsworthy" w:date="2020-03-19T22:33:00Z"/>
              </w:rPr>
            </w:pPr>
          </w:p>
        </w:tc>
        <w:tc>
          <w:tcPr>
            <w:tcW w:w="529" w:type="pct"/>
            <w:shd w:val="clear" w:color="auto" w:fill="auto"/>
            <w:vAlign w:val="bottom"/>
          </w:tcPr>
          <w:p w14:paraId="61547173" w14:textId="77777777" w:rsidR="00A013FD" w:rsidRPr="00A013FD" w:rsidRDefault="00A013FD" w:rsidP="00B66F0F">
            <w:pPr>
              <w:pStyle w:val="Tabletext"/>
              <w:rPr>
                <w:ins w:id="4256" w:author="Ross Norsworthy" w:date="2020-03-19T22:33:00Z"/>
              </w:rPr>
            </w:pPr>
          </w:p>
        </w:tc>
        <w:tc>
          <w:tcPr>
            <w:tcW w:w="504" w:type="pct"/>
            <w:shd w:val="clear" w:color="auto" w:fill="auto"/>
            <w:noWrap/>
            <w:vAlign w:val="bottom"/>
          </w:tcPr>
          <w:p w14:paraId="7F9125FC" w14:textId="77777777" w:rsidR="00A013FD" w:rsidRPr="00A013FD" w:rsidRDefault="00A013FD" w:rsidP="00B66F0F">
            <w:pPr>
              <w:pStyle w:val="Tabletext"/>
              <w:rPr>
                <w:ins w:id="4257" w:author="Ross Norsworthy" w:date="2020-03-19T22:33:00Z"/>
              </w:rPr>
            </w:pPr>
          </w:p>
        </w:tc>
      </w:tr>
      <w:tr w:rsidR="00A013FD" w:rsidRPr="00A013FD" w14:paraId="2201AD34" w14:textId="77777777" w:rsidTr="00BF604E">
        <w:trPr>
          <w:trHeight w:val="300"/>
          <w:ins w:id="4258" w:author="Ross Norsworthy" w:date="2020-03-19T22:33:00Z"/>
        </w:trPr>
        <w:tc>
          <w:tcPr>
            <w:tcW w:w="1034" w:type="pct"/>
            <w:shd w:val="clear" w:color="auto" w:fill="auto"/>
            <w:noWrap/>
            <w:vAlign w:val="bottom"/>
          </w:tcPr>
          <w:p w14:paraId="7199FE15" w14:textId="77777777" w:rsidR="00A013FD" w:rsidRPr="00A013FD" w:rsidRDefault="00A013FD" w:rsidP="00B66F0F">
            <w:pPr>
              <w:pStyle w:val="Tabletext"/>
              <w:rPr>
                <w:ins w:id="4259" w:author="Ross Norsworthy" w:date="2020-03-19T22:33:00Z"/>
              </w:rPr>
            </w:pPr>
            <w:ins w:id="4260" w:author="Ross Norsworthy" w:date="2020-03-19T22:33:00Z">
              <w:r w:rsidRPr="00A013FD">
                <w:t>Total syncword symbols</w:t>
              </w:r>
            </w:ins>
          </w:p>
        </w:tc>
        <w:tc>
          <w:tcPr>
            <w:tcW w:w="368" w:type="pct"/>
            <w:shd w:val="clear" w:color="auto" w:fill="auto"/>
            <w:noWrap/>
            <w:vAlign w:val="bottom"/>
          </w:tcPr>
          <w:p w14:paraId="3BB551C2" w14:textId="77777777" w:rsidR="00A013FD" w:rsidRPr="00A013FD" w:rsidRDefault="00A013FD" w:rsidP="00B66F0F">
            <w:pPr>
              <w:pStyle w:val="Tabletext"/>
              <w:rPr>
                <w:ins w:id="4261" w:author="Ross Norsworthy" w:date="2020-03-19T22:33:00Z"/>
              </w:rPr>
            </w:pPr>
            <w:ins w:id="4262" w:author="Ross Norsworthy" w:date="2020-03-19T22:33:00Z">
              <w:r w:rsidRPr="00A013FD">
                <w:t>480</w:t>
              </w:r>
            </w:ins>
          </w:p>
        </w:tc>
        <w:tc>
          <w:tcPr>
            <w:tcW w:w="1034" w:type="pct"/>
            <w:gridSpan w:val="2"/>
            <w:shd w:val="clear" w:color="auto" w:fill="auto"/>
            <w:noWrap/>
            <w:vAlign w:val="bottom"/>
          </w:tcPr>
          <w:p w14:paraId="360E4922" w14:textId="77777777" w:rsidR="00A013FD" w:rsidRPr="00A013FD" w:rsidRDefault="00A013FD" w:rsidP="00B66F0F">
            <w:pPr>
              <w:pStyle w:val="Tabletext"/>
              <w:rPr>
                <w:ins w:id="4263" w:author="Ross Norsworthy" w:date="2020-03-19T22:33:00Z"/>
              </w:rPr>
            </w:pPr>
            <w:ins w:id="4264" w:author="Ross Norsworthy" w:date="2020-03-19T22:33:00Z">
              <w:r w:rsidRPr="00A013FD">
                <w:t>945</w:t>
              </w:r>
            </w:ins>
          </w:p>
        </w:tc>
        <w:tc>
          <w:tcPr>
            <w:tcW w:w="904" w:type="pct"/>
            <w:gridSpan w:val="2"/>
            <w:shd w:val="clear" w:color="auto" w:fill="auto"/>
            <w:noWrap/>
            <w:vAlign w:val="bottom"/>
          </w:tcPr>
          <w:p w14:paraId="5D186608" w14:textId="77777777" w:rsidR="00A013FD" w:rsidRPr="00A013FD" w:rsidRDefault="00A013FD" w:rsidP="00B66F0F">
            <w:pPr>
              <w:pStyle w:val="Tabletext"/>
              <w:rPr>
                <w:ins w:id="4265" w:author="Ross Norsworthy" w:date="2020-03-19T22:33:00Z"/>
              </w:rPr>
            </w:pPr>
            <w:ins w:id="4266" w:author="Ross Norsworthy" w:date="2020-03-19T22:33:00Z">
              <w:r w:rsidRPr="00A013FD">
                <w:t>1536</w:t>
              </w:r>
            </w:ins>
          </w:p>
        </w:tc>
        <w:tc>
          <w:tcPr>
            <w:tcW w:w="627" w:type="pct"/>
            <w:shd w:val="clear" w:color="auto" w:fill="auto"/>
            <w:vAlign w:val="bottom"/>
          </w:tcPr>
          <w:p w14:paraId="0C0F2217" w14:textId="77777777" w:rsidR="00A013FD" w:rsidRPr="00A013FD" w:rsidRDefault="00A013FD" w:rsidP="00B66F0F">
            <w:pPr>
              <w:pStyle w:val="Tabletext"/>
              <w:rPr>
                <w:ins w:id="4267" w:author="Ross Norsworthy" w:date="2020-03-19T22:33:00Z"/>
              </w:rPr>
            </w:pPr>
          </w:p>
        </w:tc>
        <w:tc>
          <w:tcPr>
            <w:tcW w:w="529" w:type="pct"/>
            <w:shd w:val="clear" w:color="auto" w:fill="auto"/>
            <w:vAlign w:val="bottom"/>
          </w:tcPr>
          <w:p w14:paraId="3B9B9663" w14:textId="77777777" w:rsidR="00A013FD" w:rsidRPr="00A013FD" w:rsidRDefault="00A013FD" w:rsidP="00B66F0F">
            <w:pPr>
              <w:pStyle w:val="Tabletext"/>
              <w:rPr>
                <w:ins w:id="4268" w:author="Ross Norsworthy" w:date="2020-03-19T22:33:00Z"/>
              </w:rPr>
            </w:pPr>
          </w:p>
        </w:tc>
        <w:tc>
          <w:tcPr>
            <w:tcW w:w="504" w:type="pct"/>
            <w:shd w:val="clear" w:color="auto" w:fill="auto"/>
            <w:noWrap/>
            <w:vAlign w:val="bottom"/>
          </w:tcPr>
          <w:p w14:paraId="5AE5191F" w14:textId="77777777" w:rsidR="00A013FD" w:rsidRPr="00A013FD" w:rsidRDefault="00A013FD" w:rsidP="00B66F0F">
            <w:pPr>
              <w:pStyle w:val="Tabletext"/>
              <w:rPr>
                <w:ins w:id="4269" w:author="Ross Norsworthy" w:date="2020-03-19T22:33:00Z"/>
              </w:rPr>
            </w:pPr>
            <w:ins w:id="4270" w:author="Ross Norsworthy" w:date="2020-03-19T22:33:00Z">
              <w:r w:rsidRPr="00A013FD">
                <w:t>symbols</w:t>
              </w:r>
            </w:ins>
          </w:p>
        </w:tc>
      </w:tr>
      <w:tr w:rsidR="00A013FD" w:rsidRPr="00A013FD" w14:paraId="56660B33" w14:textId="77777777" w:rsidTr="00BF604E">
        <w:trPr>
          <w:trHeight w:val="300"/>
          <w:ins w:id="4271" w:author="Ross Norsworthy" w:date="2020-03-19T22:33:00Z"/>
        </w:trPr>
        <w:tc>
          <w:tcPr>
            <w:tcW w:w="1034" w:type="pct"/>
            <w:shd w:val="clear" w:color="auto" w:fill="auto"/>
            <w:noWrap/>
            <w:vAlign w:val="bottom"/>
          </w:tcPr>
          <w:p w14:paraId="355E6FCB" w14:textId="77777777" w:rsidR="00A013FD" w:rsidRPr="00A013FD" w:rsidRDefault="00A013FD" w:rsidP="00B66F0F">
            <w:pPr>
              <w:pStyle w:val="Tabletext"/>
              <w:rPr>
                <w:ins w:id="4272" w:author="Ross Norsworthy" w:date="2020-03-19T22:33:00Z"/>
              </w:rPr>
            </w:pPr>
            <w:ins w:id="4273" w:author="Ross Norsworthy" w:date="2020-03-19T22:33:00Z">
              <w:r w:rsidRPr="00A013FD">
                <w:t>Syncword distance</w:t>
              </w:r>
            </w:ins>
          </w:p>
        </w:tc>
        <w:tc>
          <w:tcPr>
            <w:tcW w:w="368" w:type="pct"/>
            <w:shd w:val="clear" w:color="auto" w:fill="auto"/>
            <w:noWrap/>
            <w:vAlign w:val="bottom"/>
          </w:tcPr>
          <w:p w14:paraId="02F398AA" w14:textId="77777777" w:rsidR="00A013FD" w:rsidRPr="00A013FD" w:rsidRDefault="00A013FD" w:rsidP="00B66F0F">
            <w:pPr>
              <w:pStyle w:val="Tabletext"/>
              <w:rPr>
                <w:ins w:id="4274" w:author="Ross Norsworthy" w:date="2020-03-19T22:33:00Z"/>
              </w:rPr>
            </w:pPr>
            <w:ins w:id="4275" w:author="Ross Norsworthy" w:date="2020-03-19T22:33:00Z">
              <w:r w:rsidRPr="00A013FD">
                <w:t>1004</w:t>
              </w:r>
            </w:ins>
          </w:p>
        </w:tc>
        <w:tc>
          <w:tcPr>
            <w:tcW w:w="1034" w:type="pct"/>
            <w:gridSpan w:val="2"/>
            <w:shd w:val="clear" w:color="auto" w:fill="auto"/>
            <w:noWrap/>
            <w:vAlign w:val="bottom"/>
          </w:tcPr>
          <w:p w14:paraId="56346409" w14:textId="77777777" w:rsidR="00A013FD" w:rsidRPr="00A013FD" w:rsidRDefault="00A013FD" w:rsidP="00B66F0F">
            <w:pPr>
              <w:pStyle w:val="Tabletext"/>
              <w:rPr>
                <w:ins w:id="4276" w:author="Ross Norsworthy" w:date="2020-03-19T22:33:00Z"/>
              </w:rPr>
            </w:pPr>
            <w:ins w:id="4277" w:author="Ross Norsworthy" w:date="2020-03-19T22:33:00Z">
              <w:r w:rsidRPr="00A013FD">
                <w:t>2268</w:t>
              </w:r>
            </w:ins>
          </w:p>
        </w:tc>
        <w:tc>
          <w:tcPr>
            <w:tcW w:w="437" w:type="pct"/>
            <w:shd w:val="clear" w:color="auto" w:fill="auto"/>
            <w:noWrap/>
            <w:vAlign w:val="bottom"/>
          </w:tcPr>
          <w:p w14:paraId="32EE828B" w14:textId="77777777" w:rsidR="00A013FD" w:rsidRPr="00A013FD" w:rsidRDefault="00A013FD" w:rsidP="00B66F0F">
            <w:pPr>
              <w:pStyle w:val="Tabletext"/>
              <w:rPr>
                <w:ins w:id="4278" w:author="Ross Norsworthy" w:date="2020-03-19T22:33:00Z"/>
              </w:rPr>
            </w:pPr>
            <w:ins w:id="4279" w:author="Ross Norsworthy" w:date="2020-03-19T22:33:00Z">
              <w:r w:rsidRPr="00A013FD">
                <w:t>2690</w:t>
              </w:r>
            </w:ins>
          </w:p>
        </w:tc>
        <w:tc>
          <w:tcPr>
            <w:tcW w:w="467" w:type="pct"/>
            <w:shd w:val="clear" w:color="auto" w:fill="auto"/>
            <w:vAlign w:val="bottom"/>
          </w:tcPr>
          <w:p w14:paraId="0312CDBD" w14:textId="77777777" w:rsidR="00A013FD" w:rsidRPr="00A013FD" w:rsidRDefault="00A013FD" w:rsidP="00B66F0F">
            <w:pPr>
              <w:pStyle w:val="Tabletext"/>
              <w:rPr>
                <w:ins w:id="4280" w:author="Ross Norsworthy" w:date="2020-03-19T22:33:00Z"/>
              </w:rPr>
            </w:pPr>
            <w:ins w:id="4281" w:author="Ross Norsworthy" w:date="2020-03-19T22:33:00Z">
              <w:r w:rsidRPr="00A013FD">
                <w:t>4214</w:t>
              </w:r>
            </w:ins>
          </w:p>
        </w:tc>
        <w:tc>
          <w:tcPr>
            <w:tcW w:w="627" w:type="pct"/>
            <w:shd w:val="clear" w:color="auto" w:fill="auto"/>
            <w:vAlign w:val="bottom"/>
          </w:tcPr>
          <w:p w14:paraId="036B8AD4" w14:textId="77777777" w:rsidR="00A013FD" w:rsidRPr="00A013FD" w:rsidRDefault="00A013FD" w:rsidP="00B66F0F">
            <w:pPr>
              <w:pStyle w:val="Tabletext"/>
              <w:rPr>
                <w:ins w:id="4282" w:author="Ross Norsworthy" w:date="2020-03-19T22:33:00Z"/>
              </w:rPr>
            </w:pPr>
          </w:p>
        </w:tc>
        <w:tc>
          <w:tcPr>
            <w:tcW w:w="529" w:type="pct"/>
            <w:shd w:val="clear" w:color="auto" w:fill="auto"/>
            <w:vAlign w:val="bottom"/>
          </w:tcPr>
          <w:p w14:paraId="4FB99F37" w14:textId="77777777" w:rsidR="00A013FD" w:rsidRPr="00A013FD" w:rsidRDefault="00A013FD" w:rsidP="00B66F0F">
            <w:pPr>
              <w:pStyle w:val="Tabletext"/>
              <w:rPr>
                <w:ins w:id="4283" w:author="Ross Norsworthy" w:date="2020-03-19T22:33:00Z"/>
              </w:rPr>
            </w:pPr>
          </w:p>
        </w:tc>
        <w:tc>
          <w:tcPr>
            <w:tcW w:w="504" w:type="pct"/>
            <w:shd w:val="clear" w:color="auto" w:fill="auto"/>
            <w:noWrap/>
            <w:vAlign w:val="bottom"/>
          </w:tcPr>
          <w:p w14:paraId="1F1DD44B" w14:textId="77777777" w:rsidR="00A013FD" w:rsidRPr="00A013FD" w:rsidRDefault="00A013FD" w:rsidP="00B66F0F">
            <w:pPr>
              <w:pStyle w:val="Tabletext"/>
              <w:rPr>
                <w:ins w:id="4284" w:author="Ross Norsworthy" w:date="2020-03-19T22:33:00Z"/>
              </w:rPr>
            </w:pPr>
            <w:ins w:id="4285" w:author="Ross Norsworthy" w:date="2020-03-19T22:33:00Z">
              <w:r w:rsidRPr="00A013FD">
                <w:t>symbols</w:t>
              </w:r>
            </w:ins>
          </w:p>
        </w:tc>
      </w:tr>
      <w:tr w:rsidR="00A013FD" w:rsidRPr="00A013FD" w14:paraId="331C2100" w14:textId="77777777" w:rsidTr="00BF604E">
        <w:trPr>
          <w:trHeight w:val="300"/>
          <w:ins w:id="4286" w:author="Ross Norsworthy" w:date="2020-03-19T22:33:00Z"/>
        </w:trPr>
        <w:tc>
          <w:tcPr>
            <w:tcW w:w="1034" w:type="pct"/>
            <w:shd w:val="clear" w:color="auto" w:fill="auto"/>
            <w:noWrap/>
            <w:vAlign w:val="bottom"/>
          </w:tcPr>
          <w:p w14:paraId="23C88815" w14:textId="77777777" w:rsidR="00A013FD" w:rsidRPr="00A013FD" w:rsidRDefault="00A013FD" w:rsidP="00B66F0F">
            <w:pPr>
              <w:pStyle w:val="Tabletext"/>
              <w:rPr>
                <w:ins w:id="4287" w:author="Ross Norsworthy" w:date="2020-03-19T22:33:00Z"/>
              </w:rPr>
            </w:pPr>
            <w:ins w:id="4288" w:author="Ross Norsworthy" w:date="2020-03-19T22:33:00Z">
              <w:r w:rsidRPr="00A013FD">
                <w:t>Syncword modulation</w:t>
              </w:r>
            </w:ins>
          </w:p>
        </w:tc>
        <w:tc>
          <w:tcPr>
            <w:tcW w:w="368" w:type="pct"/>
            <w:shd w:val="clear" w:color="auto" w:fill="auto"/>
            <w:noWrap/>
            <w:vAlign w:val="bottom"/>
          </w:tcPr>
          <w:p w14:paraId="5F195E53" w14:textId="77777777" w:rsidR="00A013FD" w:rsidRPr="00A013FD" w:rsidRDefault="00A013FD" w:rsidP="00B66F0F">
            <w:pPr>
              <w:pStyle w:val="Tabletext"/>
              <w:rPr>
                <w:ins w:id="4289" w:author="Ross Norsworthy" w:date="2020-03-19T22:33:00Z"/>
              </w:rPr>
            </w:pPr>
            <w:ins w:id="4290" w:author="Ross Norsworthy" w:date="2020-03-19T22:33:00Z">
              <w:r w:rsidRPr="00A013FD">
                <w:t>BPSK/ CDMA</w:t>
              </w:r>
            </w:ins>
          </w:p>
        </w:tc>
        <w:tc>
          <w:tcPr>
            <w:tcW w:w="1034" w:type="pct"/>
            <w:gridSpan w:val="2"/>
            <w:shd w:val="clear" w:color="auto" w:fill="auto"/>
            <w:noWrap/>
            <w:vAlign w:val="bottom"/>
          </w:tcPr>
          <w:p w14:paraId="6B44880B" w14:textId="77777777" w:rsidR="00A013FD" w:rsidRPr="00A013FD" w:rsidRDefault="00A013FD" w:rsidP="00B66F0F">
            <w:pPr>
              <w:pStyle w:val="Tabletext"/>
              <w:rPr>
                <w:ins w:id="4291" w:author="Ross Norsworthy" w:date="2020-03-19T22:33:00Z"/>
              </w:rPr>
            </w:pPr>
            <w:ins w:id="4292" w:author="Ross Norsworthy" w:date="2020-03-19T22:33:00Z">
              <w:r w:rsidRPr="00A013FD">
                <w:t>PI/4 QPSK</w:t>
              </w:r>
            </w:ins>
          </w:p>
          <w:p w14:paraId="3F23EB6F" w14:textId="77777777" w:rsidR="00A013FD" w:rsidRPr="00A013FD" w:rsidRDefault="00A013FD" w:rsidP="00B66F0F">
            <w:pPr>
              <w:pStyle w:val="Tabletext"/>
              <w:rPr>
                <w:ins w:id="4293" w:author="Ross Norsworthy" w:date="2020-03-19T22:33:00Z"/>
              </w:rPr>
            </w:pPr>
            <w:ins w:id="4294" w:author="Ross Norsworthy" w:date="2020-03-19T22:33:00Z">
              <w:r w:rsidRPr="00A013FD">
                <w:t>(00 /11)</w:t>
              </w:r>
            </w:ins>
          </w:p>
        </w:tc>
        <w:tc>
          <w:tcPr>
            <w:tcW w:w="904" w:type="pct"/>
            <w:gridSpan w:val="2"/>
            <w:shd w:val="clear" w:color="auto" w:fill="auto"/>
            <w:noWrap/>
            <w:vAlign w:val="bottom"/>
          </w:tcPr>
          <w:p w14:paraId="600BC848" w14:textId="77777777" w:rsidR="00A013FD" w:rsidRPr="00A013FD" w:rsidRDefault="00A013FD" w:rsidP="00B66F0F">
            <w:pPr>
              <w:pStyle w:val="Tabletext"/>
              <w:rPr>
                <w:ins w:id="4295" w:author="Ross Norsworthy" w:date="2020-03-19T22:33:00Z"/>
              </w:rPr>
            </w:pPr>
            <w:ins w:id="4296" w:author="Ross Norsworthy" w:date="2020-03-19T22:33:00Z">
              <w:r w:rsidRPr="00A013FD">
                <w:t>BPSK/CDMA</w:t>
              </w:r>
            </w:ins>
          </w:p>
        </w:tc>
        <w:tc>
          <w:tcPr>
            <w:tcW w:w="627" w:type="pct"/>
            <w:shd w:val="clear" w:color="auto" w:fill="auto"/>
            <w:vAlign w:val="bottom"/>
          </w:tcPr>
          <w:p w14:paraId="3F0F4C85" w14:textId="77777777" w:rsidR="00A013FD" w:rsidRPr="00A013FD" w:rsidRDefault="00A013FD" w:rsidP="00B66F0F">
            <w:pPr>
              <w:pStyle w:val="Tabletext"/>
              <w:rPr>
                <w:ins w:id="4297" w:author="Ross Norsworthy" w:date="2020-03-19T22:33:00Z"/>
              </w:rPr>
            </w:pPr>
          </w:p>
        </w:tc>
        <w:tc>
          <w:tcPr>
            <w:tcW w:w="529" w:type="pct"/>
            <w:shd w:val="clear" w:color="auto" w:fill="auto"/>
            <w:vAlign w:val="bottom"/>
          </w:tcPr>
          <w:p w14:paraId="48F76667" w14:textId="77777777" w:rsidR="00A013FD" w:rsidRPr="00A013FD" w:rsidRDefault="00A013FD" w:rsidP="00B66F0F">
            <w:pPr>
              <w:pStyle w:val="Tabletext"/>
              <w:rPr>
                <w:ins w:id="4298" w:author="Ross Norsworthy" w:date="2020-03-19T22:33:00Z"/>
              </w:rPr>
            </w:pPr>
          </w:p>
        </w:tc>
        <w:tc>
          <w:tcPr>
            <w:tcW w:w="504" w:type="pct"/>
            <w:shd w:val="clear" w:color="auto" w:fill="auto"/>
            <w:noWrap/>
            <w:vAlign w:val="bottom"/>
          </w:tcPr>
          <w:p w14:paraId="56206053" w14:textId="77777777" w:rsidR="00A013FD" w:rsidRPr="00A013FD" w:rsidRDefault="00A013FD" w:rsidP="00B66F0F">
            <w:pPr>
              <w:pStyle w:val="Tabletext"/>
              <w:rPr>
                <w:ins w:id="4299" w:author="Ross Norsworthy" w:date="2020-03-19T22:33:00Z"/>
              </w:rPr>
            </w:pPr>
          </w:p>
        </w:tc>
      </w:tr>
      <w:tr w:rsidR="00A013FD" w:rsidRPr="00A013FD" w14:paraId="12ED6F85" w14:textId="77777777" w:rsidTr="00BF604E">
        <w:trPr>
          <w:trHeight w:val="300"/>
          <w:ins w:id="4300" w:author="Ross Norsworthy" w:date="2020-03-19T22:33:00Z"/>
        </w:trPr>
        <w:tc>
          <w:tcPr>
            <w:tcW w:w="1034" w:type="pct"/>
            <w:shd w:val="clear" w:color="auto" w:fill="auto"/>
            <w:noWrap/>
            <w:vAlign w:val="bottom"/>
          </w:tcPr>
          <w:p w14:paraId="592AD677" w14:textId="77777777" w:rsidR="00A013FD" w:rsidRPr="00A013FD" w:rsidRDefault="00A013FD" w:rsidP="00B66F0F">
            <w:pPr>
              <w:pStyle w:val="Tabletext"/>
              <w:rPr>
                <w:ins w:id="4301" w:author="Ross Norsworthy" w:date="2020-03-19T22:33:00Z"/>
              </w:rPr>
            </w:pPr>
            <w:ins w:id="4302" w:author="Ross Norsworthy" w:date="2020-03-19T22:33:00Z">
              <w:r w:rsidRPr="00A013FD">
                <w:t>Link ID Size</w:t>
              </w:r>
            </w:ins>
          </w:p>
        </w:tc>
        <w:tc>
          <w:tcPr>
            <w:tcW w:w="2306" w:type="pct"/>
            <w:gridSpan w:val="5"/>
            <w:shd w:val="clear" w:color="auto" w:fill="auto"/>
            <w:noWrap/>
            <w:vAlign w:val="center"/>
          </w:tcPr>
          <w:p w14:paraId="5B72686C" w14:textId="77777777" w:rsidR="00A013FD" w:rsidRPr="00A013FD" w:rsidRDefault="00A013FD" w:rsidP="00B66F0F">
            <w:pPr>
              <w:pStyle w:val="Tabletext"/>
              <w:rPr>
                <w:ins w:id="4303" w:author="Ross Norsworthy" w:date="2020-03-19T22:33:00Z"/>
              </w:rPr>
            </w:pPr>
            <w:ins w:id="4304" w:author="Ross Norsworthy" w:date="2020-03-19T22:33:00Z">
              <w:r w:rsidRPr="00A013FD">
                <w:t>0 (</w:t>
              </w:r>
            </w:ins>
            <w:ins w:id="4305" w:author="Ross Norsworthy" w:date="2020-03-20T09:06:00Z">
              <w:r w:rsidRPr="00A013FD">
                <w:t>N/A</w:t>
              </w:r>
            </w:ins>
            <w:ins w:id="4306" w:author="Ross Norsworthy" w:date="2020-03-19T22:33:00Z">
              <w:r w:rsidRPr="00A013FD">
                <w:t>)</w:t>
              </w:r>
            </w:ins>
          </w:p>
        </w:tc>
        <w:tc>
          <w:tcPr>
            <w:tcW w:w="627" w:type="pct"/>
            <w:shd w:val="clear" w:color="auto" w:fill="auto"/>
            <w:vAlign w:val="bottom"/>
          </w:tcPr>
          <w:p w14:paraId="4F1CE53A" w14:textId="77777777" w:rsidR="00A013FD" w:rsidRPr="00A013FD" w:rsidRDefault="00A013FD" w:rsidP="00B66F0F">
            <w:pPr>
              <w:pStyle w:val="Tabletext"/>
              <w:rPr>
                <w:ins w:id="4307" w:author="Ross Norsworthy" w:date="2020-03-19T22:33:00Z"/>
              </w:rPr>
            </w:pPr>
          </w:p>
        </w:tc>
        <w:tc>
          <w:tcPr>
            <w:tcW w:w="529" w:type="pct"/>
            <w:shd w:val="clear" w:color="auto" w:fill="auto"/>
            <w:vAlign w:val="bottom"/>
          </w:tcPr>
          <w:p w14:paraId="2292D4CA" w14:textId="77777777" w:rsidR="00A013FD" w:rsidRPr="00A013FD" w:rsidRDefault="00A013FD" w:rsidP="00B66F0F">
            <w:pPr>
              <w:pStyle w:val="Tabletext"/>
              <w:rPr>
                <w:ins w:id="4308" w:author="Ross Norsworthy" w:date="2020-03-19T22:33:00Z"/>
              </w:rPr>
            </w:pPr>
          </w:p>
        </w:tc>
        <w:tc>
          <w:tcPr>
            <w:tcW w:w="504" w:type="pct"/>
            <w:shd w:val="clear" w:color="auto" w:fill="auto"/>
            <w:noWrap/>
            <w:vAlign w:val="bottom"/>
          </w:tcPr>
          <w:p w14:paraId="75FA0061" w14:textId="77777777" w:rsidR="00A013FD" w:rsidRPr="00A013FD" w:rsidRDefault="00A013FD" w:rsidP="00B66F0F">
            <w:pPr>
              <w:pStyle w:val="Tabletext"/>
              <w:rPr>
                <w:ins w:id="4309" w:author="Ross Norsworthy" w:date="2020-03-19T22:33:00Z"/>
              </w:rPr>
            </w:pPr>
            <w:ins w:id="4310" w:author="Ross Norsworthy" w:date="2020-03-19T22:33:00Z">
              <w:r w:rsidRPr="00A013FD">
                <w:t>symbols</w:t>
              </w:r>
            </w:ins>
          </w:p>
        </w:tc>
      </w:tr>
      <w:tr w:rsidR="00A013FD" w:rsidRPr="00A013FD" w14:paraId="162FA35E" w14:textId="77777777" w:rsidTr="00BF604E">
        <w:trPr>
          <w:trHeight w:val="300"/>
          <w:ins w:id="4311" w:author="Ross Norsworthy" w:date="2020-03-19T22:33:00Z"/>
        </w:trPr>
        <w:tc>
          <w:tcPr>
            <w:tcW w:w="1034" w:type="pct"/>
            <w:shd w:val="clear" w:color="auto" w:fill="auto"/>
            <w:noWrap/>
            <w:vAlign w:val="bottom"/>
          </w:tcPr>
          <w:p w14:paraId="39DBF28C" w14:textId="77777777" w:rsidR="00A013FD" w:rsidRPr="00A013FD" w:rsidRDefault="00A013FD" w:rsidP="00B66F0F">
            <w:pPr>
              <w:pStyle w:val="Tabletext"/>
              <w:rPr>
                <w:ins w:id="4312" w:author="Ross Norsworthy" w:date="2020-03-19T22:33:00Z"/>
              </w:rPr>
            </w:pPr>
            <w:ins w:id="4313" w:author="Ross Norsworthy" w:date="2020-03-19T22:33:00Z">
              <w:r w:rsidRPr="00A013FD">
                <w:t>Link ID modulation</w:t>
              </w:r>
            </w:ins>
          </w:p>
        </w:tc>
        <w:tc>
          <w:tcPr>
            <w:tcW w:w="368" w:type="pct"/>
            <w:shd w:val="clear" w:color="auto" w:fill="auto"/>
            <w:noWrap/>
            <w:vAlign w:val="bottom"/>
          </w:tcPr>
          <w:p w14:paraId="45F4A54C" w14:textId="77777777" w:rsidR="00A013FD" w:rsidRPr="00A013FD" w:rsidRDefault="00A013FD" w:rsidP="00B66F0F">
            <w:pPr>
              <w:pStyle w:val="Tabletext"/>
              <w:rPr>
                <w:ins w:id="4314" w:author="Ross Norsworthy" w:date="2020-03-19T22:33:00Z"/>
              </w:rPr>
            </w:pPr>
            <w:ins w:id="4315" w:author="Ross Norsworthy" w:date="2020-03-20T09:06:00Z">
              <w:r w:rsidRPr="00A013FD">
                <w:t>N/A</w:t>
              </w:r>
            </w:ins>
          </w:p>
        </w:tc>
        <w:tc>
          <w:tcPr>
            <w:tcW w:w="1034" w:type="pct"/>
            <w:gridSpan w:val="2"/>
            <w:shd w:val="clear" w:color="auto" w:fill="auto"/>
            <w:noWrap/>
            <w:vAlign w:val="bottom"/>
          </w:tcPr>
          <w:p w14:paraId="5576368A" w14:textId="77777777" w:rsidR="00A013FD" w:rsidRPr="00A013FD" w:rsidRDefault="00A013FD" w:rsidP="00B66F0F">
            <w:pPr>
              <w:pStyle w:val="Tabletext"/>
              <w:rPr>
                <w:ins w:id="4316" w:author="Ross Norsworthy" w:date="2020-03-19T22:33:00Z"/>
              </w:rPr>
            </w:pPr>
            <w:ins w:id="4317" w:author="Ross Norsworthy" w:date="2020-03-19T22:33:00Z">
              <w:r w:rsidRPr="00A013FD">
                <w:t xml:space="preserve"> </w:t>
              </w:r>
            </w:ins>
            <w:ins w:id="4318" w:author="Ross Norsworthy" w:date="2020-03-20T09:06:00Z">
              <w:r w:rsidRPr="00A013FD">
                <w:t>N/A</w:t>
              </w:r>
            </w:ins>
          </w:p>
        </w:tc>
        <w:tc>
          <w:tcPr>
            <w:tcW w:w="904" w:type="pct"/>
            <w:gridSpan w:val="2"/>
            <w:shd w:val="clear" w:color="auto" w:fill="auto"/>
            <w:noWrap/>
            <w:vAlign w:val="bottom"/>
          </w:tcPr>
          <w:p w14:paraId="3317357C" w14:textId="77777777" w:rsidR="00A013FD" w:rsidRPr="00A013FD" w:rsidRDefault="00A013FD" w:rsidP="00B66F0F">
            <w:pPr>
              <w:pStyle w:val="Tabletext"/>
              <w:rPr>
                <w:ins w:id="4319" w:author="Ross Norsworthy" w:date="2020-03-19T22:33:00Z"/>
              </w:rPr>
            </w:pPr>
            <w:ins w:id="4320" w:author="Ross Norsworthy" w:date="2020-03-19T22:33:00Z">
              <w:r w:rsidRPr="00A013FD">
                <w:t xml:space="preserve"> </w:t>
              </w:r>
            </w:ins>
            <w:ins w:id="4321" w:author="Ross Norsworthy" w:date="2020-03-20T09:06:00Z">
              <w:r w:rsidRPr="00A013FD">
                <w:t>N/A</w:t>
              </w:r>
            </w:ins>
          </w:p>
        </w:tc>
        <w:tc>
          <w:tcPr>
            <w:tcW w:w="627" w:type="pct"/>
            <w:shd w:val="clear" w:color="auto" w:fill="auto"/>
            <w:vAlign w:val="bottom"/>
          </w:tcPr>
          <w:p w14:paraId="1C6B985C" w14:textId="77777777" w:rsidR="00A013FD" w:rsidRPr="00A013FD" w:rsidRDefault="00A013FD" w:rsidP="00B66F0F">
            <w:pPr>
              <w:pStyle w:val="Tabletext"/>
              <w:rPr>
                <w:ins w:id="4322" w:author="Ross Norsworthy" w:date="2020-03-19T22:33:00Z"/>
              </w:rPr>
            </w:pPr>
          </w:p>
        </w:tc>
        <w:tc>
          <w:tcPr>
            <w:tcW w:w="529" w:type="pct"/>
            <w:shd w:val="clear" w:color="auto" w:fill="auto"/>
            <w:vAlign w:val="bottom"/>
          </w:tcPr>
          <w:p w14:paraId="66C0D1BE" w14:textId="77777777" w:rsidR="00A013FD" w:rsidRPr="00A013FD" w:rsidRDefault="00A013FD" w:rsidP="00B66F0F">
            <w:pPr>
              <w:pStyle w:val="Tabletext"/>
              <w:rPr>
                <w:ins w:id="4323" w:author="Ross Norsworthy" w:date="2020-03-19T22:33:00Z"/>
              </w:rPr>
            </w:pPr>
          </w:p>
        </w:tc>
        <w:tc>
          <w:tcPr>
            <w:tcW w:w="504" w:type="pct"/>
            <w:shd w:val="clear" w:color="auto" w:fill="auto"/>
            <w:noWrap/>
            <w:vAlign w:val="bottom"/>
          </w:tcPr>
          <w:p w14:paraId="0E3B5B70" w14:textId="77777777" w:rsidR="00A013FD" w:rsidRPr="00A013FD" w:rsidRDefault="00A013FD" w:rsidP="00B66F0F">
            <w:pPr>
              <w:pStyle w:val="Tabletext"/>
              <w:rPr>
                <w:ins w:id="4324" w:author="Ross Norsworthy" w:date="2020-03-19T22:33:00Z"/>
              </w:rPr>
            </w:pPr>
          </w:p>
        </w:tc>
      </w:tr>
      <w:tr w:rsidR="00A013FD" w:rsidRPr="00A013FD" w14:paraId="342CAA8A" w14:textId="77777777" w:rsidTr="00BF604E">
        <w:trPr>
          <w:trHeight w:val="300"/>
          <w:ins w:id="4325" w:author="Ross Norsworthy" w:date="2020-03-19T22:33:00Z"/>
        </w:trPr>
        <w:tc>
          <w:tcPr>
            <w:tcW w:w="1034" w:type="pct"/>
            <w:shd w:val="clear" w:color="auto" w:fill="auto"/>
            <w:noWrap/>
            <w:vAlign w:val="bottom"/>
          </w:tcPr>
          <w:p w14:paraId="3C9B1228" w14:textId="77777777" w:rsidR="00A013FD" w:rsidRPr="00A013FD" w:rsidRDefault="00A013FD" w:rsidP="00B66F0F">
            <w:pPr>
              <w:pStyle w:val="Tabletext"/>
              <w:rPr>
                <w:ins w:id="4326" w:author="Ross Norsworthy" w:date="2020-03-19T22:33:00Z"/>
              </w:rPr>
            </w:pPr>
            <w:ins w:id="4327" w:author="Ross Norsworthy" w:date="2020-03-19T22:33:00Z">
              <w:r w:rsidRPr="00A013FD">
                <w:t>Pilot distance</w:t>
              </w:r>
            </w:ins>
          </w:p>
        </w:tc>
        <w:tc>
          <w:tcPr>
            <w:tcW w:w="368" w:type="pct"/>
            <w:shd w:val="clear" w:color="auto" w:fill="auto"/>
            <w:noWrap/>
            <w:vAlign w:val="bottom"/>
          </w:tcPr>
          <w:p w14:paraId="24146D89" w14:textId="77777777" w:rsidR="00A013FD" w:rsidRPr="00A013FD" w:rsidRDefault="00A013FD" w:rsidP="00B66F0F">
            <w:pPr>
              <w:pStyle w:val="Tabletext"/>
              <w:rPr>
                <w:ins w:id="4328" w:author="Ross Norsworthy" w:date="2020-03-19T22:33:00Z"/>
              </w:rPr>
            </w:pPr>
            <w:ins w:id="4329" w:author="Ross Norsworthy" w:date="2020-03-19T22:33:00Z">
              <w:r w:rsidRPr="00A013FD">
                <w:t>N/A</w:t>
              </w:r>
            </w:ins>
          </w:p>
        </w:tc>
        <w:tc>
          <w:tcPr>
            <w:tcW w:w="1034" w:type="pct"/>
            <w:gridSpan w:val="2"/>
            <w:shd w:val="clear" w:color="auto" w:fill="auto"/>
            <w:vAlign w:val="bottom"/>
          </w:tcPr>
          <w:p w14:paraId="3EBAF4EA" w14:textId="77777777" w:rsidR="00A013FD" w:rsidRPr="00A013FD" w:rsidRDefault="00A013FD" w:rsidP="00B66F0F">
            <w:pPr>
              <w:pStyle w:val="Tabletext"/>
              <w:rPr>
                <w:ins w:id="4330" w:author="Ross Norsworthy" w:date="2020-03-19T22:33:00Z"/>
              </w:rPr>
            </w:pPr>
            <w:ins w:id="4331" w:author="Ross Norsworthy" w:date="2020-03-19T22:33:00Z">
              <w:r w:rsidRPr="00A013FD">
                <w:t>27</w:t>
              </w:r>
            </w:ins>
          </w:p>
        </w:tc>
        <w:tc>
          <w:tcPr>
            <w:tcW w:w="904" w:type="pct"/>
            <w:gridSpan w:val="2"/>
            <w:shd w:val="clear" w:color="auto" w:fill="auto"/>
            <w:vAlign w:val="bottom"/>
          </w:tcPr>
          <w:p w14:paraId="25528E2D" w14:textId="77777777" w:rsidR="00A013FD" w:rsidRPr="00A013FD" w:rsidRDefault="00A013FD" w:rsidP="00B66F0F">
            <w:pPr>
              <w:pStyle w:val="Tabletext"/>
              <w:rPr>
                <w:ins w:id="4332" w:author="Ross Norsworthy" w:date="2020-03-19T22:33:00Z"/>
              </w:rPr>
            </w:pPr>
            <w:ins w:id="4333" w:author="Ross Norsworthy" w:date="2020-03-19T22:33:00Z">
              <w:r w:rsidRPr="00A013FD">
                <w:t>N/A</w:t>
              </w:r>
            </w:ins>
          </w:p>
        </w:tc>
        <w:tc>
          <w:tcPr>
            <w:tcW w:w="627" w:type="pct"/>
            <w:shd w:val="clear" w:color="auto" w:fill="auto"/>
            <w:vAlign w:val="bottom"/>
          </w:tcPr>
          <w:p w14:paraId="6B250DAA" w14:textId="77777777" w:rsidR="00A013FD" w:rsidRPr="00A013FD" w:rsidRDefault="00A013FD" w:rsidP="00B66F0F">
            <w:pPr>
              <w:pStyle w:val="Tabletext"/>
              <w:rPr>
                <w:ins w:id="4334" w:author="Ross Norsworthy" w:date="2020-03-19T22:33:00Z"/>
              </w:rPr>
            </w:pPr>
          </w:p>
        </w:tc>
        <w:tc>
          <w:tcPr>
            <w:tcW w:w="529" w:type="pct"/>
            <w:shd w:val="clear" w:color="auto" w:fill="auto"/>
            <w:vAlign w:val="bottom"/>
          </w:tcPr>
          <w:p w14:paraId="078A313E" w14:textId="77777777" w:rsidR="00A013FD" w:rsidRPr="00A013FD" w:rsidRDefault="00A013FD" w:rsidP="00B66F0F">
            <w:pPr>
              <w:pStyle w:val="Tabletext"/>
              <w:rPr>
                <w:ins w:id="4335" w:author="Ross Norsworthy" w:date="2020-03-19T22:33:00Z"/>
              </w:rPr>
            </w:pPr>
          </w:p>
        </w:tc>
        <w:tc>
          <w:tcPr>
            <w:tcW w:w="504" w:type="pct"/>
            <w:shd w:val="clear" w:color="auto" w:fill="auto"/>
            <w:noWrap/>
            <w:vAlign w:val="bottom"/>
          </w:tcPr>
          <w:p w14:paraId="5B8FBC03" w14:textId="77777777" w:rsidR="00A013FD" w:rsidRPr="00A013FD" w:rsidRDefault="00A013FD" w:rsidP="00B66F0F">
            <w:pPr>
              <w:pStyle w:val="Tabletext"/>
              <w:rPr>
                <w:ins w:id="4336" w:author="Ross Norsworthy" w:date="2020-03-19T22:33:00Z"/>
              </w:rPr>
            </w:pPr>
            <w:ins w:id="4337" w:author="Ross Norsworthy" w:date="2020-03-19T22:33:00Z">
              <w:r w:rsidRPr="00A013FD">
                <w:t>symbols</w:t>
              </w:r>
            </w:ins>
          </w:p>
        </w:tc>
      </w:tr>
      <w:tr w:rsidR="00A013FD" w:rsidRPr="00A013FD" w14:paraId="3FBD5500" w14:textId="77777777" w:rsidTr="00BF604E">
        <w:trPr>
          <w:trHeight w:val="300"/>
          <w:ins w:id="4338" w:author="Ross Norsworthy" w:date="2020-03-19T22:33:00Z"/>
        </w:trPr>
        <w:tc>
          <w:tcPr>
            <w:tcW w:w="1034" w:type="pct"/>
            <w:shd w:val="clear" w:color="auto" w:fill="auto"/>
            <w:noWrap/>
            <w:vAlign w:val="bottom"/>
          </w:tcPr>
          <w:p w14:paraId="309735BE" w14:textId="77777777" w:rsidR="00A013FD" w:rsidRPr="00A013FD" w:rsidRDefault="00A013FD" w:rsidP="00B66F0F">
            <w:pPr>
              <w:pStyle w:val="Tabletext"/>
              <w:rPr>
                <w:ins w:id="4339" w:author="Ross Norsworthy" w:date="2020-03-19T22:33:00Z"/>
              </w:rPr>
            </w:pPr>
            <w:ins w:id="4340" w:author="Ross Norsworthy" w:date="2020-03-19T22:33:00Z">
              <w:r w:rsidRPr="00A013FD">
                <w:t>Total pilots symbols</w:t>
              </w:r>
            </w:ins>
          </w:p>
        </w:tc>
        <w:tc>
          <w:tcPr>
            <w:tcW w:w="368" w:type="pct"/>
            <w:shd w:val="clear" w:color="auto" w:fill="auto"/>
            <w:noWrap/>
            <w:vAlign w:val="bottom"/>
          </w:tcPr>
          <w:p w14:paraId="33F58A0C" w14:textId="77777777" w:rsidR="00A013FD" w:rsidRPr="00A013FD" w:rsidRDefault="00A013FD" w:rsidP="00B66F0F">
            <w:pPr>
              <w:pStyle w:val="Tabletext"/>
              <w:rPr>
                <w:ins w:id="4341" w:author="Ross Norsworthy" w:date="2020-03-19T22:33:00Z"/>
              </w:rPr>
            </w:pPr>
            <w:ins w:id="4342" w:author="Ross Norsworthy" w:date="2020-03-19T22:33:00Z">
              <w:r w:rsidRPr="00A013FD">
                <w:t>N/A</w:t>
              </w:r>
            </w:ins>
          </w:p>
        </w:tc>
        <w:tc>
          <w:tcPr>
            <w:tcW w:w="1034" w:type="pct"/>
            <w:gridSpan w:val="2"/>
            <w:shd w:val="clear" w:color="auto" w:fill="auto"/>
            <w:noWrap/>
            <w:vAlign w:val="bottom"/>
          </w:tcPr>
          <w:p w14:paraId="6DBDC7E5" w14:textId="77777777" w:rsidR="00A013FD" w:rsidRPr="00A013FD" w:rsidRDefault="00A013FD" w:rsidP="00B66F0F">
            <w:pPr>
              <w:pStyle w:val="Tabletext"/>
              <w:rPr>
                <w:ins w:id="4343" w:author="Ross Norsworthy" w:date="2020-03-19T22:33:00Z"/>
              </w:rPr>
            </w:pPr>
            <w:ins w:id="4344" w:author="Ross Norsworthy" w:date="2020-03-19T22:33:00Z">
              <w:r w:rsidRPr="00A013FD">
                <w:t>2940</w:t>
              </w:r>
            </w:ins>
          </w:p>
        </w:tc>
        <w:tc>
          <w:tcPr>
            <w:tcW w:w="904" w:type="pct"/>
            <w:gridSpan w:val="2"/>
            <w:shd w:val="clear" w:color="auto" w:fill="auto"/>
            <w:noWrap/>
            <w:vAlign w:val="bottom"/>
          </w:tcPr>
          <w:p w14:paraId="24AA9EB8" w14:textId="77777777" w:rsidR="00A013FD" w:rsidRPr="00A013FD" w:rsidRDefault="00A013FD" w:rsidP="00B66F0F">
            <w:pPr>
              <w:pStyle w:val="Tabletext"/>
              <w:rPr>
                <w:ins w:id="4345" w:author="Ross Norsworthy" w:date="2020-03-19T22:33:00Z"/>
              </w:rPr>
            </w:pPr>
            <w:ins w:id="4346" w:author="Ross Norsworthy" w:date="2020-03-19T22:33:00Z">
              <w:r w:rsidRPr="00A013FD">
                <w:t>N/A</w:t>
              </w:r>
            </w:ins>
          </w:p>
        </w:tc>
        <w:tc>
          <w:tcPr>
            <w:tcW w:w="627" w:type="pct"/>
            <w:shd w:val="clear" w:color="auto" w:fill="auto"/>
            <w:vAlign w:val="bottom"/>
          </w:tcPr>
          <w:p w14:paraId="4097BC81" w14:textId="77777777" w:rsidR="00A013FD" w:rsidRPr="00A013FD" w:rsidRDefault="00A013FD" w:rsidP="00B66F0F">
            <w:pPr>
              <w:pStyle w:val="Tabletext"/>
              <w:rPr>
                <w:ins w:id="4347" w:author="Ross Norsworthy" w:date="2020-03-19T22:33:00Z"/>
              </w:rPr>
            </w:pPr>
          </w:p>
        </w:tc>
        <w:tc>
          <w:tcPr>
            <w:tcW w:w="529" w:type="pct"/>
            <w:shd w:val="clear" w:color="auto" w:fill="auto"/>
            <w:vAlign w:val="bottom"/>
          </w:tcPr>
          <w:p w14:paraId="18277B87" w14:textId="77777777" w:rsidR="00A013FD" w:rsidRPr="00A013FD" w:rsidRDefault="00A013FD" w:rsidP="00B66F0F">
            <w:pPr>
              <w:pStyle w:val="Tabletext"/>
              <w:rPr>
                <w:ins w:id="4348" w:author="Ross Norsworthy" w:date="2020-03-19T22:33:00Z"/>
              </w:rPr>
            </w:pPr>
          </w:p>
        </w:tc>
        <w:tc>
          <w:tcPr>
            <w:tcW w:w="504" w:type="pct"/>
            <w:shd w:val="clear" w:color="auto" w:fill="auto"/>
            <w:noWrap/>
            <w:vAlign w:val="bottom"/>
          </w:tcPr>
          <w:p w14:paraId="3DBABBA4" w14:textId="77777777" w:rsidR="00A013FD" w:rsidRPr="00A013FD" w:rsidRDefault="00A013FD" w:rsidP="00B66F0F">
            <w:pPr>
              <w:pStyle w:val="Tabletext"/>
              <w:rPr>
                <w:ins w:id="4349" w:author="Ross Norsworthy" w:date="2020-03-19T22:33:00Z"/>
              </w:rPr>
            </w:pPr>
            <w:ins w:id="4350" w:author="Ross Norsworthy" w:date="2020-03-19T22:33:00Z">
              <w:r w:rsidRPr="00A013FD">
                <w:t>symbols</w:t>
              </w:r>
            </w:ins>
          </w:p>
        </w:tc>
      </w:tr>
      <w:tr w:rsidR="00A013FD" w:rsidRPr="00A013FD" w14:paraId="6893628F" w14:textId="77777777" w:rsidTr="00BF604E">
        <w:trPr>
          <w:trHeight w:val="300"/>
          <w:ins w:id="4351" w:author="Ross Norsworthy" w:date="2020-03-19T22:33:00Z"/>
        </w:trPr>
        <w:tc>
          <w:tcPr>
            <w:tcW w:w="1034" w:type="pct"/>
            <w:shd w:val="clear" w:color="auto" w:fill="auto"/>
            <w:noWrap/>
            <w:vAlign w:val="bottom"/>
          </w:tcPr>
          <w:p w14:paraId="5D72B358" w14:textId="77777777" w:rsidR="00A013FD" w:rsidRPr="00A013FD" w:rsidRDefault="00A013FD" w:rsidP="00B66F0F">
            <w:pPr>
              <w:pStyle w:val="Tabletext"/>
              <w:rPr>
                <w:ins w:id="4352" w:author="Ross Norsworthy" w:date="2020-03-19T22:33:00Z"/>
              </w:rPr>
            </w:pPr>
            <w:ins w:id="4353" w:author="Ross Norsworthy" w:date="2020-03-19T22:33:00Z">
              <w:r w:rsidRPr="00A013FD">
                <w:t>Net symbols/burst</w:t>
              </w:r>
            </w:ins>
          </w:p>
        </w:tc>
        <w:tc>
          <w:tcPr>
            <w:tcW w:w="368" w:type="pct"/>
            <w:shd w:val="clear" w:color="auto" w:fill="auto"/>
            <w:noWrap/>
            <w:vAlign w:val="bottom"/>
          </w:tcPr>
          <w:p w14:paraId="145728B6" w14:textId="77777777" w:rsidR="00A013FD" w:rsidRPr="00A013FD" w:rsidRDefault="00A013FD" w:rsidP="00B66F0F">
            <w:pPr>
              <w:pStyle w:val="Tabletext"/>
              <w:rPr>
                <w:ins w:id="4354" w:author="Ross Norsworthy" w:date="2020-03-19T22:33:00Z"/>
              </w:rPr>
            </w:pPr>
            <w:ins w:id="4355" w:author="Ross Norsworthy" w:date="2020-03-19T22:33:00Z">
              <w:r w:rsidRPr="00A013FD">
                <w:t>9562</w:t>
              </w:r>
            </w:ins>
          </w:p>
        </w:tc>
        <w:tc>
          <w:tcPr>
            <w:tcW w:w="516" w:type="pct"/>
            <w:shd w:val="clear" w:color="auto" w:fill="auto"/>
            <w:noWrap/>
            <w:vAlign w:val="bottom"/>
          </w:tcPr>
          <w:p w14:paraId="6EC19D9D" w14:textId="77777777" w:rsidR="00A013FD" w:rsidRPr="00A013FD" w:rsidRDefault="00A013FD" w:rsidP="00B66F0F">
            <w:pPr>
              <w:pStyle w:val="Tabletext"/>
              <w:rPr>
                <w:ins w:id="4356" w:author="Ross Norsworthy" w:date="2020-03-19T22:33:00Z"/>
              </w:rPr>
            </w:pPr>
            <w:ins w:id="4357" w:author="Ross Norsworthy" w:date="2020-03-19T22:33:00Z">
              <w:r w:rsidRPr="00A013FD">
                <w:t>76458</w:t>
              </w:r>
            </w:ins>
          </w:p>
        </w:tc>
        <w:tc>
          <w:tcPr>
            <w:tcW w:w="518" w:type="pct"/>
            <w:shd w:val="clear" w:color="auto" w:fill="auto"/>
            <w:vAlign w:val="bottom"/>
          </w:tcPr>
          <w:p w14:paraId="14C88587" w14:textId="77777777" w:rsidR="00A013FD" w:rsidRPr="00A013FD" w:rsidRDefault="00A013FD" w:rsidP="00B66F0F">
            <w:pPr>
              <w:pStyle w:val="Tabletext"/>
              <w:rPr>
                <w:ins w:id="4358" w:author="Ross Norsworthy" w:date="2020-03-19T22:33:00Z"/>
              </w:rPr>
            </w:pPr>
            <w:ins w:id="4359" w:author="Ross Norsworthy" w:date="2020-03-19T22:33:00Z">
              <w:r w:rsidRPr="00A013FD">
                <w:t>76458</w:t>
              </w:r>
            </w:ins>
          </w:p>
        </w:tc>
        <w:tc>
          <w:tcPr>
            <w:tcW w:w="437" w:type="pct"/>
            <w:shd w:val="clear" w:color="auto" w:fill="auto"/>
            <w:noWrap/>
            <w:vAlign w:val="bottom"/>
          </w:tcPr>
          <w:p w14:paraId="6BB73853" w14:textId="77777777" w:rsidR="00A013FD" w:rsidRPr="00A013FD" w:rsidRDefault="00A013FD" w:rsidP="00B66F0F">
            <w:pPr>
              <w:pStyle w:val="Tabletext"/>
              <w:rPr>
                <w:ins w:id="4360" w:author="Ross Norsworthy" w:date="2020-03-19T22:33:00Z"/>
              </w:rPr>
            </w:pPr>
            <w:ins w:id="4361" w:author="Ross Norsworthy" w:date="2020-03-19T22:33:00Z">
              <w:r w:rsidRPr="00A013FD">
                <w:t>84546</w:t>
              </w:r>
            </w:ins>
          </w:p>
        </w:tc>
        <w:tc>
          <w:tcPr>
            <w:tcW w:w="467" w:type="pct"/>
            <w:shd w:val="clear" w:color="auto" w:fill="auto"/>
            <w:noWrap/>
            <w:vAlign w:val="bottom"/>
          </w:tcPr>
          <w:p w14:paraId="6EF8AF67" w14:textId="77777777" w:rsidR="00A013FD" w:rsidRPr="00A013FD" w:rsidRDefault="00A013FD" w:rsidP="00B66F0F">
            <w:pPr>
              <w:pStyle w:val="Tabletext"/>
              <w:rPr>
                <w:ins w:id="4362" w:author="Ross Norsworthy" w:date="2020-03-19T22:33:00Z"/>
              </w:rPr>
            </w:pPr>
            <w:ins w:id="4363" w:author="Ross Norsworthy" w:date="2020-03-19T22:33:00Z">
              <w:r w:rsidRPr="00A013FD">
                <w:t>133325</w:t>
              </w:r>
            </w:ins>
          </w:p>
        </w:tc>
        <w:tc>
          <w:tcPr>
            <w:tcW w:w="627" w:type="pct"/>
            <w:shd w:val="clear" w:color="auto" w:fill="auto"/>
            <w:noWrap/>
            <w:vAlign w:val="bottom"/>
          </w:tcPr>
          <w:p w14:paraId="556DE7F2" w14:textId="77777777" w:rsidR="00A013FD" w:rsidRPr="00A013FD" w:rsidRDefault="00A013FD" w:rsidP="00B66F0F">
            <w:pPr>
              <w:pStyle w:val="Tabletext"/>
              <w:rPr>
                <w:ins w:id="4364" w:author="Ross Norsworthy" w:date="2020-03-19T22:33:00Z"/>
              </w:rPr>
            </w:pPr>
          </w:p>
        </w:tc>
        <w:tc>
          <w:tcPr>
            <w:tcW w:w="529" w:type="pct"/>
            <w:shd w:val="clear" w:color="auto" w:fill="auto"/>
            <w:noWrap/>
            <w:vAlign w:val="bottom"/>
          </w:tcPr>
          <w:p w14:paraId="74680D8C" w14:textId="77777777" w:rsidR="00A013FD" w:rsidRPr="00A013FD" w:rsidRDefault="00A013FD" w:rsidP="00B66F0F">
            <w:pPr>
              <w:pStyle w:val="Tabletext"/>
              <w:rPr>
                <w:ins w:id="4365" w:author="Ross Norsworthy" w:date="2020-03-19T22:33:00Z"/>
              </w:rPr>
            </w:pPr>
          </w:p>
        </w:tc>
        <w:tc>
          <w:tcPr>
            <w:tcW w:w="504" w:type="pct"/>
            <w:shd w:val="clear" w:color="auto" w:fill="auto"/>
            <w:noWrap/>
            <w:vAlign w:val="bottom"/>
          </w:tcPr>
          <w:p w14:paraId="56DC9D82" w14:textId="77777777" w:rsidR="00A013FD" w:rsidRPr="00A013FD" w:rsidRDefault="00A013FD" w:rsidP="00B66F0F">
            <w:pPr>
              <w:pStyle w:val="Tabletext"/>
              <w:rPr>
                <w:ins w:id="4366" w:author="Ross Norsworthy" w:date="2020-03-19T22:33:00Z"/>
              </w:rPr>
            </w:pPr>
            <w:ins w:id="4367" w:author="Ross Norsworthy" w:date="2020-03-19T22:33:00Z">
              <w:r w:rsidRPr="00A013FD">
                <w:t>symbols</w:t>
              </w:r>
            </w:ins>
          </w:p>
        </w:tc>
      </w:tr>
      <w:tr w:rsidR="00A013FD" w:rsidRPr="00A013FD" w14:paraId="1F8F8C1A" w14:textId="77777777" w:rsidTr="00BF604E">
        <w:trPr>
          <w:trHeight w:val="300"/>
          <w:ins w:id="4368" w:author="Ross Norsworthy" w:date="2020-03-19T22:33:00Z"/>
        </w:trPr>
        <w:tc>
          <w:tcPr>
            <w:tcW w:w="1034" w:type="pct"/>
            <w:shd w:val="clear" w:color="auto" w:fill="auto"/>
            <w:noWrap/>
            <w:vAlign w:val="bottom"/>
          </w:tcPr>
          <w:p w14:paraId="7938FC16" w14:textId="77777777" w:rsidR="00A013FD" w:rsidRPr="00A013FD" w:rsidRDefault="00A013FD" w:rsidP="00B66F0F">
            <w:pPr>
              <w:pStyle w:val="Tabletext"/>
              <w:rPr>
                <w:ins w:id="4369" w:author="Ross Norsworthy" w:date="2020-03-19T22:33:00Z"/>
              </w:rPr>
            </w:pPr>
            <w:ins w:id="4370" w:author="Ross Norsworthy" w:date="2020-03-19T22:33:00Z">
              <w:r w:rsidRPr="00A013FD">
                <w:t>Burst stuffing bits</w:t>
              </w:r>
            </w:ins>
          </w:p>
        </w:tc>
        <w:tc>
          <w:tcPr>
            <w:tcW w:w="368" w:type="pct"/>
            <w:shd w:val="clear" w:color="auto" w:fill="auto"/>
            <w:noWrap/>
            <w:vAlign w:val="bottom"/>
          </w:tcPr>
          <w:p w14:paraId="1A2BC6AA" w14:textId="77777777" w:rsidR="00A013FD" w:rsidRPr="00A013FD" w:rsidRDefault="00A013FD" w:rsidP="00B66F0F">
            <w:pPr>
              <w:pStyle w:val="Tabletext"/>
              <w:rPr>
                <w:ins w:id="4371" w:author="Ross Norsworthy" w:date="2020-03-19T22:33:00Z"/>
              </w:rPr>
            </w:pPr>
            <w:ins w:id="4372" w:author="Ross Norsworthy" w:date="2020-03-19T22:33:00Z">
              <w:r w:rsidRPr="00A013FD">
                <w:t>0</w:t>
              </w:r>
            </w:ins>
          </w:p>
        </w:tc>
        <w:tc>
          <w:tcPr>
            <w:tcW w:w="516" w:type="pct"/>
            <w:shd w:val="clear" w:color="auto" w:fill="auto"/>
            <w:noWrap/>
            <w:vAlign w:val="bottom"/>
          </w:tcPr>
          <w:p w14:paraId="1C71262D" w14:textId="77777777" w:rsidR="00A013FD" w:rsidRPr="00A013FD" w:rsidRDefault="00A013FD" w:rsidP="00B66F0F">
            <w:pPr>
              <w:pStyle w:val="Tabletext"/>
              <w:rPr>
                <w:ins w:id="4373" w:author="Ross Norsworthy" w:date="2020-03-19T22:33:00Z"/>
              </w:rPr>
            </w:pPr>
            <w:ins w:id="4374" w:author="Ross Norsworthy" w:date="2020-03-19T22:33:00Z">
              <w:r w:rsidRPr="00A013FD">
                <w:t>1</w:t>
              </w:r>
            </w:ins>
          </w:p>
        </w:tc>
        <w:tc>
          <w:tcPr>
            <w:tcW w:w="518" w:type="pct"/>
            <w:shd w:val="clear" w:color="auto" w:fill="auto"/>
            <w:vAlign w:val="bottom"/>
          </w:tcPr>
          <w:p w14:paraId="3BD24B96" w14:textId="77777777" w:rsidR="00A013FD" w:rsidRPr="00A013FD" w:rsidRDefault="00A013FD" w:rsidP="00B66F0F">
            <w:pPr>
              <w:pStyle w:val="Tabletext"/>
              <w:rPr>
                <w:ins w:id="4375" w:author="Ross Norsworthy" w:date="2020-03-19T22:33:00Z"/>
              </w:rPr>
            </w:pPr>
            <w:ins w:id="4376" w:author="Ross Norsworthy" w:date="2020-03-19T22:33:00Z">
              <w:r w:rsidRPr="00A013FD">
                <w:t>6</w:t>
              </w:r>
            </w:ins>
          </w:p>
        </w:tc>
        <w:tc>
          <w:tcPr>
            <w:tcW w:w="437" w:type="pct"/>
            <w:shd w:val="clear" w:color="auto" w:fill="auto"/>
            <w:noWrap/>
            <w:vAlign w:val="bottom"/>
          </w:tcPr>
          <w:p w14:paraId="0DAA9F06" w14:textId="77777777" w:rsidR="00A013FD" w:rsidRPr="00A013FD" w:rsidRDefault="00A013FD" w:rsidP="00B66F0F">
            <w:pPr>
              <w:pStyle w:val="Tabletext"/>
              <w:rPr>
                <w:ins w:id="4377" w:author="Ross Norsworthy" w:date="2020-03-19T22:33:00Z"/>
              </w:rPr>
            </w:pPr>
            <w:ins w:id="4378" w:author="Ross Norsworthy" w:date="2020-03-19T22:33:00Z">
              <w:r w:rsidRPr="00A013FD">
                <w:t>2</w:t>
              </w:r>
            </w:ins>
          </w:p>
        </w:tc>
        <w:tc>
          <w:tcPr>
            <w:tcW w:w="467" w:type="pct"/>
            <w:shd w:val="clear" w:color="auto" w:fill="auto"/>
            <w:noWrap/>
            <w:vAlign w:val="bottom"/>
          </w:tcPr>
          <w:p w14:paraId="65A36160" w14:textId="77777777" w:rsidR="00A013FD" w:rsidRPr="00A013FD" w:rsidRDefault="00A013FD" w:rsidP="00B66F0F">
            <w:pPr>
              <w:pStyle w:val="Tabletext"/>
              <w:rPr>
                <w:ins w:id="4379" w:author="Ross Norsworthy" w:date="2020-03-19T22:33:00Z"/>
              </w:rPr>
            </w:pPr>
            <w:ins w:id="4380" w:author="Ross Norsworthy" w:date="2020-03-19T22:33:00Z">
              <w:r w:rsidRPr="00A013FD">
                <w:t>5</w:t>
              </w:r>
            </w:ins>
          </w:p>
        </w:tc>
        <w:tc>
          <w:tcPr>
            <w:tcW w:w="627" w:type="pct"/>
            <w:shd w:val="clear" w:color="auto" w:fill="auto"/>
            <w:noWrap/>
            <w:vAlign w:val="bottom"/>
          </w:tcPr>
          <w:p w14:paraId="47DB828E" w14:textId="77777777" w:rsidR="00A013FD" w:rsidRPr="00A013FD" w:rsidRDefault="00A013FD" w:rsidP="00B66F0F">
            <w:pPr>
              <w:pStyle w:val="Tabletext"/>
              <w:rPr>
                <w:ins w:id="4381" w:author="Ross Norsworthy" w:date="2020-03-19T22:33:00Z"/>
              </w:rPr>
            </w:pPr>
          </w:p>
        </w:tc>
        <w:tc>
          <w:tcPr>
            <w:tcW w:w="529" w:type="pct"/>
            <w:shd w:val="clear" w:color="auto" w:fill="auto"/>
            <w:noWrap/>
            <w:vAlign w:val="bottom"/>
          </w:tcPr>
          <w:p w14:paraId="4B2C63E4" w14:textId="77777777" w:rsidR="00A013FD" w:rsidRPr="00A013FD" w:rsidRDefault="00A013FD" w:rsidP="00B66F0F">
            <w:pPr>
              <w:pStyle w:val="Tabletext"/>
              <w:rPr>
                <w:ins w:id="4382" w:author="Ross Norsworthy" w:date="2020-03-19T22:33:00Z"/>
              </w:rPr>
            </w:pPr>
          </w:p>
        </w:tc>
        <w:tc>
          <w:tcPr>
            <w:tcW w:w="504" w:type="pct"/>
            <w:shd w:val="clear" w:color="auto" w:fill="auto"/>
            <w:noWrap/>
            <w:vAlign w:val="bottom"/>
          </w:tcPr>
          <w:p w14:paraId="010107A9" w14:textId="77777777" w:rsidR="00A013FD" w:rsidRPr="00A013FD" w:rsidRDefault="00A013FD" w:rsidP="00B66F0F">
            <w:pPr>
              <w:pStyle w:val="Tabletext"/>
              <w:rPr>
                <w:ins w:id="4383" w:author="Ross Norsworthy" w:date="2020-03-19T22:33:00Z"/>
              </w:rPr>
            </w:pPr>
            <w:ins w:id="4384" w:author="Ross Norsworthy" w:date="2020-03-19T22:33:00Z">
              <w:r w:rsidRPr="00A013FD">
                <w:t>bits</w:t>
              </w:r>
            </w:ins>
          </w:p>
        </w:tc>
      </w:tr>
      <w:tr w:rsidR="00A013FD" w:rsidRPr="00A013FD" w14:paraId="071EFA56" w14:textId="77777777" w:rsidTr="00BF604E">
        <w:trPr>
          <w:trHeight w:val="300"/>
          <w:ins w:id="4385" w:author="Ross Norsworthy" w:date="2020-03-19T22:33:00Z"/>
        </w:trPr>
        <w:tc>
          <w:tcPr>
            <w:tcW w:w="1034" w:type="pct"/>
            <w:shd w:val="clear" w:color="auto" w:fill="auto"/>
            <w:noWrap/>
            <w:vAlign w:val="bottom"/>
          </w:tcPr>
          <w:p w14:paraId="60FE93A4" w14:textId="77777777" w:rsidR="00A013FD" w:rsidRPr="00A013FD" w:rsidRDefault="00A013FD" w:rsidP="00B66F0F">
            <w:pPr>
              <w:pStyle w:val="Tabletext"/>
              <w:rPr>
                <w:ins w:id="4386" w:author="Ross Norsworthy" w:date="2020-03-19T22:33:00Z"/>
              </w:rPr>
            </w:pPr>
            <w:ins w:id="4387" w:author="Ross Norsworthy" w:date="2020-03-19T22:33:00Z">
              <w:r w:rsidRPr="00A013FD">
                <w:t>Channel bits</w:t>
              </w:r>
            </w:ins>
          </w:p>
        </w:tc>
        <w:tc>
          <w:tcPr>
            <w:tcW w:w="368" w:type="pct"/>
            <w:shd w:val="clear" w:color="auto" w:fill="auto"/>
            <w:noWrap/>
            <w:vAlign w:val="bottom"/>
          </w:tcPr>
          <w:p w14:paraId="2172E9E3" w14:textId="77777777" w:rsidR="00A013FD" w:rsidRPr="00A013FD" w:rsidRDefault="00A013FD" w:rsidP="00B66F0F">
            <w:pPr>
              <w:pStyle w:val="Tabletext"/>
              <w:rPr>
                <w:ins w:id="4388" w:author="Ross Norsworthy" w:date="2020-03-19T22:33:00Z"/>
              </w:rPr>
            </w:pPr>
            <w:ins w:id="4389" w:author="Ross Norsworthy" w:date="2020-03-19T22:33:00Z">
              <w:r w:rsidRPr="00A013FD">
                <w:t>9562</w:t>
              </w:r>
            </w:ins>
          </w:p>
        </w:tc>
        <w:tc>
          <w:tcPr>
            <w:tcW w:w="516" w:type="pct"/>
            <w:shd w:val="clear" w:color="auto" w:fill="auto"/>
            <w:noWrap/>
            <w:vAlign w:val="bottom"/>
          </w:tcPr>
          <w:p w14:paraId="50836974" w14:textId="77777777" w:rsidR="00A013FD" w:rsidRPr="00A013FD" w:rsidRDefault="00A013FD" w:rsidP="00B66F0F">
            <w:pPr>
              <w:pStyle w:val="Tabletext"/>
              <w:rPr>
                <w:ins w:id="4390" w:author="Ross Norsworthy" w:date="2020-03-19T22:33:00Z"/>
              </w:rPr>
            </w:pPr>
            <w:ins w:id="4391" w:author="Ross Norsworthy" w:date="2020-03-19T22:33:00Z">
              <w:r w:rsidRPr="00A013FD">
                <w:t>152915</w:t>
              </w:r>
            </w:ins>
          </w:p>
        </w:tc>
        <w:tc>
          <w:tcPr>
            <w:tcW w:w="518" w:type="pct"/>
            <w:shd w:val="clear" w:color="auto" w:fill="auto"/>
            <w:noWrap/>
            <w:vAlign w:val="bottom"/>
          </w:tcPr>
          <w:p w14:paraId="5C7165A0" w14:textId="77777777" w:rsidR="00A013FD" w:rsidRPr="00A013FD" w:rsidRDefault="00A013FD" w:rsidP="00B66F0F">
            <w:pPr>
              <w:pStyle w:val="Tabletext"/>
              <w:rPr>
                <w:ins w:id="4392" w:author="Ross Norsworthy" w:date="2020-03-19T22:33:00Z"/>
              </w:rPr>
            </w:pPr>
            <w:ins w:id="4393" w:author="Ross Norsworthy" w:date="2020-03-19T22:33:00Z">
              <w:r w:rsidRPr="00A013FD">
                <w:t>229368</w:t>
              </w:r>
            </w:ins>
          </w:p>
        </w:tc>
        <w:tc>
          <w:tcPr>
            <w:tcW w:w="437" w:type="pct"/>
            <w:shd w:val="clear" w:color="auto" w:fill="auto"/>
            <w:noWrap/>
            <w:vAlign w:val="bottom"/>
          </w:tcPr>
          <w:p w14:paraId="055486D7" w14:textId="77777777" w:rsidR="00A013FD" w:rsidRPr="00A013FD" w:rsidRDefault="00A013FD" w:rsidP="00B66F0F">
            <w:pPr>
              <w:pStyle w:val="Tabletext"/>
              <w:rPr>
                <w:ins w:id="4394" w:author="Ross Norsworthy" w:date="2020-03-19T22:33:00Z"/>
              </w:rPr>
            </w:pPr>
            <w:ins w:id="4395" w:author="Ross Norsworthy" w:date="2020-03-19T22:33:00Z">
              <w:r w:rsidRPr="00A013FD">
                <w:t>84544</w:t>
              </w:r>
            </w:ins>
          </w:p>
        </w:tc>
        <w:tc>
          <w:tcPr>
            <w:tcW w:w="467" w:type="pct"/>
            <w:shd w:val="clear" w:color="auto" w:fill="auto"/>
            <w:noWrap/>
            <w:vAlign w:val="bottom"/>
          </w:tcPr>
          <w:p w14:paraId="16C5A62C" w14:textId="77777777" w:rsidR="00A013FD" w:rsidRPr="00A013FD" w:rsidRDefault="00A013FD" w:rsidP="00B66F0F">
            <w:pPr>
              <w:pStyle w:val="Tabletext"/>
              <w:rPr>
                <w:ins w:id="4396" w:author="Ross Norsworthy" w:date="2020-03-19T22:33:00Z"/>
              </w:rPr>
            </w:pPr>
            <w:ins w:id="4397" w:author="Ross Norsworthy" w:date="2020-03-19T22:33:00Z">
              <w:r w:rsidRPr="00A013FD">
                <w:t>133320</w:t>
              </w:r>
            </w:ins>
          </w:p>
        </w:tc>
        <w:tc>
          <w:tcPr>
            <w:tcW w:w="627" w:type="pct"/>
            <w:shd w:val="clear" w:color="auto" w:fill="auto"/>
            <w:noWrap/>
            <w:vAlign w:val="bottom"/>
          </w:tcPr>
          <w:p w14:paraId="3784A513" w14:textId="77777777" w:rsidR="00A013FD" w:rsidRPr="00A013FD" w:rsidRDefault="00A013FD" w:rsidP="00B66F0F">
            <w:pPr>
              <w:pStyle w:val="Tabletext"/>
              <w:rPr>
                <w:ins w:id="4398" w:author="Ross Norsworthy" w:date="2020-03-19T22:33:00Z"/>
              </w:rPr>
            </w:pPr>
          </w:p>
        </w:tc>
        <w:tc>
          <w:tcPr>
            <w:tcW w:w="529" w:type="pct"/>
            <w:shd w:val="clear" w:color="auto" w:fill="auto"/>
            <w:noWrap/>
            <w:vAlign w:val="bottom"/>
          </w:tcPr>
          <w:p w14:paraId="76BDA17E" w14:textId="77777777" w:rsidR="00A013FD" w:rsidRPr="00A013FD" w:rsidRDefault="00A013FD" w:rsidP="00B66F0F">
            <w:pPr>
              <w:pStyle w:val="Tabletext"/>
              <w:rPr>
                <w:ins w:id="4399" w:author="Ross Norsworthy" w:date="2020-03-19T22:33:00Z"/>
              </w:rPr>
            </w:pPr>
          </w:p>
        </w:tc>
        <w:tc>
          <w:tcPr>
            <w:tcW w:w="504" w:type="pct"/>
            <w:shd w:val="clear" w:color="auto" w:fill="auto"/>
            <w:noWrap/>
            <w:vAlign w:val="bottom"/>
          </w:tcPr>
          <w:p w14:paraId="63E94593" w14:textId="77777777" w:rsidR="00A013FD" w:rsidRPr="00A013FD" w:rsidRDefault="00A013FD" w:rsidP="00B66F0F">
            <w:pPr>
              <w:pStyle w:val="Tabletext"/>
              <w:rPr>
                <w:ins w:id="4400" w:author="Ross Norsworthy" w:date="2020-03-19T22:33:00Z"/>
              </w:rPr>
            </w:pPr>
            <w:ins w:id="4401" w:author="Ross Norsworthy" w:date="2020-03-19T22:33:00Z">
              <w:r w:rsidRPr="00A013FD">
                <w:t>bits</w:t>
              </w:r>
            </w:ins>
          </w:p>
        </w:tc>
      </w:tr>
      <w:tr w:rsidR="00A013FD" w:rsidRPr="00A013FD" w14:paraId="58BF0CEE" w14:textId="77777777" w:rsidTr="00BF604E">
        <w:trPr>
          <w:trHeight w:val="300"/>
          <w:ins w:id="4402" w:author="Ross Norsworthy" w:date="2020-03-19T22:33:00Z"/>
        </w:trPr>
        <w:tc>
          <w:tcPr>
            <w:tcW w:w="1034" w:type="pct"/>
            <w:shd w:val="clear" w:color="auto" w:fill="auto"/>
            <w:noWrap/>
            <w:vAlign w:val="bottom"/>
          </w:tcPr>
          <w:p w14:paraId="4A76783A" w14:textId="77777777" w:rsidR="00A013FD" w:rsidRPr="00A013FD" w:rsidRDefault="00A013FD" w:rsidP="00B66F0F">
            <w:pPr>
              <w:pStyle w:val="Tabletext"/>
              <w:rPr>
                <w:ins w:id="4403" w:author="Ross Norsworthy" w:date="2020-03-19T22:33:00Z"/>
              </w:rPr>
            </w:pPr>
            <w:ins w:id="4404" w:author="Ross Norsworthy" w:date="2020-03-19T22:33:00Z">
              <w:r w:rsidRPr="00A013FD">
                <w:t>Padding + FEC tail***</w:t>
              </w:r>
            </w:ins>
          </w:p>
        </w:tc>
        <w:tc>
          <w:tcPr>
            <w:tcW w:w="368" w:type="pct"/>
            <w:shd w:val="clear" w:color="auto" w:fill="auto"/>
            <w:noWrap/>
            <w:vAlign w:val="bottom"/>
          </w:tcPr>
          <w:p w14:paraId="3DEF31BF" w14:textId="77777777" w:rsidR="00A013FD" w:rsidRPr="00A013FD" w:rsidRDefault="00A013FD" w:rsidP="00B66F0F">
            <w:pPr>
              <w:pStyle w:val="Tabletext"/>
              <w:rPr>
                <w:ins w:id="4405" w:author="Ross Norsworthy" w:date="2020-03-19T22:33:00Z"/>
              </w:rPr>
            </w:pPr>
            <w:ins w:id="4406" w:author="Ross Norsworthy" w:date="2020-03-19T22:33:00Z">
              <w:r w:rsidRPr="00A013FD">
                <w:t>0+10</w:t>
              </w:r>
            </w:ins>
          </w:p>
        </w:tc>
        <w:tc>
          <w:tcPr>
            <w:tcW w:w="516" w:type="pct"/>
            <w:shd w:val="clear" w:color="auto" w:fill="auto"/>
            <w:noWrap/>
            <w:vAlign w:val="bottom"/>
          </w:tcPr>
          <w:p w14:paraId="1C543CB6" w14:textId="77777777" w:rsidR="00A013FD" w:rsidRPr="00A013FD" w:rsidRDefault="00A013FD" w:rsidP="00B66F0F">
            <w:pPr>
              <w:pStyle w:val="Tabletext"/>
              <w:rPr>
                <w:ins w:id="4407" w:author="Ross Norsworthy" w:date="2020-03-19T22:33:00Z"/>
              </w:rPr>
            </w:pPr>
            <w:ins w:id="4408" w:author="Ross Norsworthy" w:date="2020-03-19T22:33:00Z">
              <w:r w:rsidRPr="00A013FD">
                <w:t>7*(3+18)</w:t>
              </w:r>
            </w:ins>
          </w:p>
        </w:tc>
        <w:tc>
          <w:tcPr>
            <w:tcW w:w="518" w:type="pct"/>
            <w:shd w:val="clear" w:color="auto" w:fill="auto"/>
            <w:noWrap/>
            <w:vAlign w:val="bottom"/>
          </w:tcPr>
          <w:p w14:paraId="66A9E12A" w14:textId="77777777" w:rsidR="00A013FD" w:rsidRPr="00A013FD" w:rsidRDefault="00A013FD" w:rsidP="00B66F0F">
            <w:pPr>
              <w:pStyle w:val="Tabletext"/>
              <w:rPr>
                <w:ins w:id="4409" w:author="Ross Norsworthy" w:date="2020-03-19T22:33:00Z"/>
              </w:rPr>
            </w:pPr>
            <w:ins w:id="4410" w:author="Ross Norsworthy" w:date="2020-03-19T22:33:00Z">
              <w:r w:rsidRPr="00A013FD">
                <w:t>(0+8)*19</w:t>
              </w:r>
            </w:ins>
          </w:p>
        </w:tc>
        <w:tc>
          <w:tcPr>
            <w:tcW w:w="437" w:type="pct"/>
            <w:shd w:val="clear" w:color="auto" w:fill="auto"/>
            <w:noWrap/>
            <w:vAlign w:val="bottom"/>
          </w:tcPr>
          <w:p w14:paraId="1E2FFA4D" w14:textId="77777777" w:rsidR="00A013FD" w:rsidRPr="00A013FD" w:rsidRDefault="00A013FD" w:rsidP="00B66F0F">
            <w:pPr>
              <w:pStyle w:val="Tabletext"/>
              <w:rPr>
                <w:ins w:id="4411" w:author="Ross Norsworthy" w:date="2020-03-19T22:33:00Z"/>
              </w:rPr>
            </w:pPr>
            <w:ins w:id="4412" w:author="Ross Norsworthy" w:date="2020-03-19T22:33:00Z">
              <w:r w:rsidRPr="00A013FD">
                <w:t>4*(0+16)</w:t>
              </w:r>
            </w:ins>
          </w:p>
        </w:tc>
        <w:tc>
          <w:tcPr>
            <w:tcW w:w="467" w:type="pct"/>
            <w:shd w:val="clear" w:color="auto" w:fill="auto"/>
            <w:noWrap/>
            <w:vAlign w:val="bottom"/>
          </w:tcPr>
          <w:p w14:paraId="31A220FC" w14:textId="77777777" w:rsidR="00A013FD" w:rsidRPr="00A013FD" w:rsidRDefault="00A013FD" w:rsidP="00B66F0F">
            <w:pPr>
              <w:pStyle w:val="Tabletext"/>
              <w:rPr>
                <w:ins w:id="4413" w:author="Ross Norsworthy" w:date="2020-03-19T22:33:00Z"/>
              </w:rPr>
            </w:pPr>
            <w:ins w:id="4414" w:author="Ross Norsworthy" w:date="2020-03-19T22:33:00Z">
              <w:r w:rsidRPr="00A013FD">
                <w:t>6*(0+12)</w:t>
              </w:r>
            </w:ins>
          </w:p>
        </w:tc>
        <w:tc>
          <w:tcPr>
            <w:tcW w:w="627" w:type="pct"/>
            <w:shd w:val="clear" w:color="auto" w:fill="auto"/>
            <w:noWrap/>
            <w:vAlign w:val="bottom"/>
          </w:tcPr>
          <w:p w14:paraId="33D82230" w14:textId="77777777" w:rsidR="00A013FD" w:rsidRPr="00A013FD" w:rsidRDefault="00A013FD" w:rsidP="00B66F0F">
            <w:pPr>
              <w:pStyle w:val="Tabletext"/>
              <w:rPr>
                <w:ins w:id="4415" w:author="Ross Norsworthy" w:date="2020-03-19T22:33:00Z"/>
              </w:rPr>
            </w:pPr>
          </w:p>
        </w:tc>
        <w:tc>
          <w:tcPr>
            <w:tcW w:w="529" w:type="pct"/>
            <w:shd w:val="clear" w:color="auto" w:fill="auto"/>
            <w:noWrap/>
            <w:vAlign w:val="bottom"/>
          </w:tcPr>
          <w:p w14:paraId="05A45F96" w14:textId="77777777" w:rsidR="00A013FD" w:rsidRPr="00A013FD" w:rsidRDefault="00A013FD" w:rsidP="00B66F0F">
            <w:pPr>
              <w:pStyle w:val="Tabletext"/>
              <w:rPr>
                <w:ins w:id="4416" w:author="Ross Norsworthy" w:date="2020-03-19T22:33:00Z"/>
              </w:rPr>
            </w:pPr>
          </w:p>
        </w:tc>
        <w:tc>
          <w:tcPr>
            <w:tcW w:w="504" w:type="pct"/>
            <w:shd w:val="clear" w:color="auto" w:fill="auto"/>
            <w:noWrap/>
            <w:vAlign w:val="bottom"/>
          </w:tcPr>
          <w:p w14:paraId="0DF3B04C" w14:textId="77777777" w:rsidR="00A013FD" w:rsidRPr="00A013FD" w:rsidRDefault="00A013FD" w:rsidP="00B66F0F">
            <w:pPr>
              <w:pStyle w:val="Tabletext"/>
              <w:rPr>
                <w:ins w:id="4417" w:author="Ross Norsworthy" w:date="2020-03-19T22:33:00Z"/>
              </w:rPr>
            </w:pPr>
            <w:ins w:id="4418" w:author="Ross Norsworthy" w:date="2020-03-19T22:33:00Z">
              <w:r w:rsidRPr="00A013FD">
                <w:t>bits</w:t>
              </w:r>
            </w:ins>
          </w:p>
        </w:tc>
      </w:tr>
      <w:tr w:rsidR="00A013FD" w:rsidRPr="00A013FD" w14:paraId="776C3356" w14:textId="77777777" w:rsidTr="00BF604E">
        <w:trPr>
          <w:trHeight w:val="300"/>
          <w:ins w:id="4419" w:author="Ross Norsworthy" w:date="2020-03-19T22:33:00Z"/>
        </w:trPr>
        <w:tc>
          <w:tcPr>
            <w:tcW w:w="1034" w:type="pct"/>
            <w:shd w:val="clear" w:color="auto" w:fill="auto"/>
            <w:noWrap/>
            <w:vAlign w:val="bottom"/>
          </w:tcPr>
          <w:p w14:paraId="345FDE94" w14:textId="77777777" w:rsidR="00A013FD" w:rsidRPr="00A013FD" w:rsidRDefault="00A013FD" w:rsidP="00B66F0F">
            <w:pPr>
              <w:pStyle w:val="Tabletext"/>
              <w:rPr>
                <w:ins w:id="4420" w:author="Ross Norsworthy" w:date="2020-03-19T22:33:00Z"/>
              </w:rPr>
            </w:pPr>
            <w:ins w:id="4421" w:author="Ross Norsworthy" w:date="2020-03-19T22:33:00Z">
              <w:r w:rsidRPr="00A013FD">
                <w:t>FEC decoder input symbols</w:t>
              </w:r>
            </w:ins>
          </w:p>
        </w:tc>
        <w:tc>
          <w:tcPr>
            <w:tcW w:w="368" w:type="pct"/>
            <w:shd w:val="clear" w:color="auto" w:fill="auto"/>
            <w:noWrap/>
            <w:vAlign w:val="bottom"/>
          </w:tcPr>
          <w:p w14:paraId="5CEA9E9E" w14:textId="77777777" w:rsidR="00A013FD" w:rsidRPr="00A013FD" w:rsidRDefault="00A013FD" w:rsidP="00B66F0F">
            <w:pPr>
              <w:pStyle w:val="Tabletext"/>
              <w:rPr>
                <w:ins w:id="4422" w:author="Ross Norsworthy" w:date="2020-03-19T22:33:00Z"/>
              </w:rPr>
            </w:pPr>
            <w:ins w:id="4423" w:author="Ross Norsworthy" w:date="2020-03-19T22:33:00Z">
              <w:r w:rsidRPr="00A013FD">
                <w:t>9552</w:t>
              </w:r>
            </w:ins>
          </w:p>
        </w:tc>
        <w:tc>
          <w:tcPr>
            <w:tcW w:w="516" w:type="pct"/>
            <w:shd w:val="clear" w:color="auto" w:fill="auto"/>
            <w:noWrap/>
            <w:vAlign w:val="bottom"/>
          </w:tcPr>
          <w:p w14:paraId="2FD3FED9" w14:textId="77777777" w:rsidR="00A013FD" w:rsidRPr="00A013FD" w:rsidRDefault="00A013FD" w:rsidP="00B66F0F">
            <w:pPr>
              <w:pStyle w:val="Tabletext"/>
              <w:rPr>
                <w:ins w:id="4424" w:author="Ross Norsworthy" w:date="2020-03-19T22:33:00Z"/>
              </w:rPr>
            </w:pPr>
            <w:ins w:id="4425" w:author="Ross Norsworthy" w:date="2020-03-19T22:33:00Z">
              <w:r w:rsidRPr="00A013FD">
                <w:t>76384</w:t>
              </w:r>
            </w:ins>
          </w:p>
        </w:tc>
        <w:tc>
          <w:tcPr>
            <w:tcW w:w="518" w:type="pct"/>
            <w:shd w:val="clear" w:color="auto" w:fill="auto"/>
            <w:noWrap/>
            <w:vAlign w:val="bottom"/>
          </w:tcPr>
          <w:p w14:paraId="72E49070" w14:textId="77777777" w:rsidR="00A013FD" w:rsidRPr="00A013FD" w:rsidRDefault="00A013FD" w:rsidP="00B66F0F">
            <w:pPr>
              <w:pStyle w:val="Tabletext"/>
              <w:rPr>
                <w:ins w:id="4426" w:author="Ross Norsworthy" w:date="2020-03-19T22:33:00Z"/>
              </w:rPr>
            </w:pPr>
            <w:ins w:id="4427" w:author="Ross Norsworthy" w:date="2020-03-19T22:33:00Z">
              <w:r w:rsidRPr="00A013FD">
                <w:t>76406</w:t>
              </w:r>
            </w:ins>
          </w:p>
        </w:tc>
        <w:tc>
          <w:tcPr>
            <w:tcW w:w="437" w:type="pct"/>
            <w:shd w:val="clear" w:color="auto" w:fill="auto"/>
            <w:noWrap/>
            <w:vAlign w:val="bottom"/>
          </w:tcPr>
          <w:p w14:paraId="45860F13" w14:textId="77777777" w:rsidR="00A013FD" w:rsidRPr="00A013FD" w:rsidRDefault="00A013FD" w:rsidP="00B66F0F">
            <w:pPr>
              <w:pStyle w:val="Tabletext"/>
              <w:rPr>
                <w:ins w:id="4428" w:author="Ross Norsworthy" w:date="2020-03-19T22:33:00Z"/>
              </w:rPr>
            </w:pPr>
            <w:ins w:id="4429" w:author="Ross Norsworthy" w:date="2020-03-19T22:33:00Z">
              <w:r w:rsidRPr="00A013FD">
                <w:t>84480</w:t>
              </w:r>
            </w:ins>
          </w:p>
        </w:tc>
        <w:tc>
          <w:tcPr>
            <w:tcW w:w="467" w:type="pct"/>
            <w:shd w:val="clear" w:color="auto" w:fill="auto"/>
            <w:noWrap/>
            <w:vAlign w:val="bottom"/>
          </w:tcPr>
          <w:p w14:paraId="42FD2571" w14:textId="77777777" w:rsidR="00A013FD" w:rsidRPr="00A013FD" w:rsidRDefault="00A013FD" w:rsidP="00B66F0F">
            <w:pPr>
              <w:pStyle w:val="Tabletext"/>
              <w:rPr>
                <w:ins w:id="4430" w:author="Ross Norsworthy" w:date="2020-03-19T22:33:00Z"/>
              </w:rPr>
            </w:pPr>
            <w:ins w:id="4431" w:author="Ross Norsworthy" w:date="2020-03-19T22:33:00Z">
              <w:r w:rsidRPr="00A013FD">
                <w:t>133248</w:t>
              </w:r>
            </w:ins>
          </w:p>
        </w:tc>
        <w:tc>
          <w:tcPr>
            <w:tcW w:w="627" w:type="pct"/>
            <w:shd w:val="clear" w:color="auto" w:fill="auto"/>
            <w:noWrap/>
            <w:vAlign w:val="bottom"/>
          </w:tcPr>
          <w:p w14:paraId="04923C37" w14:textId="77777777" w:rsidR="00A013FD" w:rsidRPr="00A013FD" w:rsidRDefault="00A013FD" w:rsidP="00B66F0F">
            <w:pPr>
              <w:pStyle w:val="Tabletext"/>
              <w:rPr>
                <w:ins w:id="4432" w:author="Ross Norsworthy" w:date="2020-03-19T22:33:00Z"/>
              </w:rPr>
            </w:pPr>
          </w:p>
        </w:tc>
        <w:tc>
          <w:tcPr>
            <w:tcW w:w="529" w:type="pct"/>
            <w:shd w:val="clear" w:color="auto" w:fill="auto"/>
            <w:noWrap/>
            <w:vAlign w:val="bottom"/>
          </w:tcPr>
          <w:p w14:paraId="791CCD7D" w14:textId="77777777" w:rsidR="00A013FD" w:rsidRPr="00A013FD" w:rsidRDefault="00A013FD" w:rsidP="00B66F0F">
            <w:pPr>
              <w:pStyle w:val="Tabletext"/>
              <w:rPr>
                <w:ins w:id="4433" w:author="Ross Norsworthy" w:date="2020-03-19T22:33:00Z"/>
              </w:rPr>
            </w:pPr>
          </w:p>
        </w:tc>
        <w:tc>
          <w:tcPr>
            <w:tcW w:w="504" w:type="pct"/>
            <w:shd w:val="clear" w:color="auto" w:fill="auto"/>
            <w:noWrap/>
            <w:vAlign w:val="bottom"/>
          </w:tcPr>
          <w:p w14:paraId="61042780" w14:textId="77777777" w:rsidR="00A013FD" w:rsidRPr="00A013FD" w:rsidRDefault="00A013FD" w:rsidP="00B66F0F">
            <w:pPr>
              <w:pStyle w:val="Tabletext"/>
              <w:rPr>
                <w:ins w:id="4434" w:author="Ross Norsworthy" w:date="2020-03-19T22:33:00Z"/>
              </w:rPr>
            </w:pPr>
            <w:ins w:id="4435" w:author="Ross Norsworthy" w:date="2020-03-19T22:33:00Z">
              <w:r w:rsidRPr="00A013FD">
                <w:t>symbols</w:t>
              </w:r>
            </w:ins>
          </w:p>
        </w:tc>
      </w:tr>
      <w:tr w:rsidR="00A013FD" w:rsidRPr="00A013FD" w14:paraId="410D36CC" w14:textId="77777777" w:rsidTr="00BF604E">
        <w:trPr>
          <w:trHeight w:val="300"/>
          <w:ins w:id="4436" w:author="Ross Norsworthy" w:date="2020-03-19T22:33:00Z"/>
        </w:trPr>
        <w:tc>
          <w:tcPr>
            <w:tcW w:w="1034" w:type="pct"/>
            <w:shd w:val="clear" w:color="auto" w:fill="auto"/>
            <w:noWrap/>
            <w:vAlign w:val="bottom"/>
          </w:tcPr>
          <w:p w14:paraId="0CFA6248" w14:textId="77777777" w:rsidR="00A013FD" w:rsidRPr="00A013FD" w:rsidRDefault="00A013FD" w:rsidP="00B66F0F">
            <w:pPr>
              <w:pStyle w:val="Tabletext"/>
              <w:rPr>
                <w:ins w:id="4437" w:author="Ross Norsworthy" w:date="2020-03-19T22:33:00Z"/>
              </w:rPr>
            </w:pPr>
            <w:ins w:id="4438" w:author="Ross Norsworthy" w:date="2020-03-19T22:33:00Z">
              <w:r w:rsidRPr="00A013FD">
                <w:t>FEC decoder input bits*</w:t>
              </w:r>
            </w:ins>
          </w:p>
          <w:p w14:paraId="7C991754" w14:textId="77777777" w:rsidR="00A013FD" w:rsidRPr="00A013FD" w:rsidRDefault="00A013FD" w:rsidP="00B66F0F">
            <w:pPr>
              <w:pStyle w:val="Tabletext"/>
              <w:rPr>
                <w:ins w:id="4439" w:author="Ross Norsworthy" w:date="2020-03-19T22:33:00Z"/>
              </w:rPr>
            </w:pPr>
          </w:p>
        </w:tc>
        <w:tc>
          <w:tcPr>
            <w:tcW w:w="368" w:type="pct"/>
            <w:shd w:val="clear" w:color="auto" w:fill="auto"/>
            <w:noWrap/>
            <w:vAlign w:val="bottom"/>
          </w:tcPr>
          <w:p w14:paraId="1820F40B" w14:textId="77777777" w:rsidR="00A013FD" w:rsidRPr="00A013FD" w:rsidRDefault="00A013FD" w:rsidP="00B66F0F">
            <w:pPr>
              <w:pStyle w:val="Tabletext"/>
              <w:rPr>
                <w:ins w:id="4440" w:author="Ross Norsworthy" w:date="2020-03-19T22:33:00Z"/>
              </w:rPr>
            </w:pPr>
            <w:ins w:id="4441" w:author="Ross Norsworthy" w:date="2020-03-19T22:33:00Z">
              <w:r w:rsidRPr="00A013FD">
                <w:t>9552</w:t>
              </w:r>
            </w:ins>
          </w:p>
        </w:tc>
        <w:tc>
          <w:tcPr>
            <w:tcW w:w="516" w:type="pct"/>
            <w:shd w:val="clear" w:color="auto" w:fill="auto"/>
            <w:noWrap/>
            <w:vAlign w:val="bottom"/>
          </w:tcPr>
          <w:p w14:paraId="433F0DA8" w14:textId="77777777" w:rsidR="00A013FD" w:rsidRPr="00A013FD" w:rsidRDefault="00A013FD" w:rsidP="00B66F0F">
            <w:pPr>
              <w:pStyle w:val="Tabletext"/>
              <w:rPr>
                <w:ins w:id="4442" w:author="Ross Norsworthy" w:date="2020-03-19T22:33:00Z"/>
              </w:rPr>
            </w:pPr>
            <w:ins w:id="4443" w:author="Ross Norsworthy" w:date="2020-03-19T22:33:00Z">
              <w:r w:rsidRPr="00A013FD">
                <w:t>152768</w:t>
              </w:r>
            </w:ins>
          </w:p>
        </w:tc>
        <w:tc>
          <w:tcPr>
            <w:tcW w:w="518" w:type="pct"/>
            <w:shd w:val="clear" w:color="auto" w:fill="auto"/>
            <w:noWrap/>
            <w:vAlign w:val="bottom"/>
          </w:tcPr>
          <w:p w14:paraId="64FBC0B1" w14:textId="77777777" w:rsidR="00A013FD" w:rsidRPr="00A013FD" w:rsidRDefault="00A013FD" w:rsidP="00B66F0F">
            <w:pPr>
              <w:pStyle w:val="Tabletext"/>
              <w:rPr>
                <w:ins w:id="4444" w:author="Ross Norsworthy" w:date="2020-03-19T22:33:00Z"/>
              </w:rPr>
            </w:pPr>
            <w:ins w:id="4445" w:author="Ross Norsworthy" w:date="2020-03-19T22:33:00Z">
              <w:r w:rsidRPr="00A013FD">
                <w:t>22921</w:t>
              </w:r>
            </w:ins>
            <w:ins w:id="4446" w:author="Editor" w:date="2020-07-23T09:15:00Z">
              <w:r w:rsidRPr="00A013FD">
                <w:t>8</w:t>
              </w:r>
            </w:ins>
            <w:ins w:id="4447" w:author="Ross Norsworthy" w:date="2020-03-19T22:33:00Z">
              <w:del w:id="4448" w:author="Editor" w:date="2020-07-23T09:15:00Z">
                <w:r w:rsidRPr="00A013FD">
                  <w:delText>6</w:delText>
                </w:r>
              </w:del>
            </w:ins>
            <w:ins w:id="4449" w:author="Editor" w:date="2020-07-22T10:32:00Z">
              <w:r w:rsidRPr="00A013FD">
                <w:t xml:space="preserve"> </w:t>
              </w:r>
            </w:ins>
          </w:p>
        </w:tc>
        <w:tc>
          <w:tcPr>
            <w:tcW w:w="437" w:type="pct"/>
            <w:shd w:val="clear" w:color="auto" w:fill="auto"/>
            <w:noWrap/>
            <w:vAlign w:val="bottom"/>
          </w:tcPr>
          <w:p w14:paraId="291C3E43" w14:textId="77777777" w:rsidR="00A013FD" w:rsidRPr="00A013FD" w:rsidRDefault="00A013FD" w:rsidP="00B66F0F">
            <w:pPr>
              <w:pStyle w:val="Tabletext"/>
              <w:rPr>
                <w:ins w:id="4450" w:author="Ross Norsworthy" w:date="2020-03-19T22:33:00Z"/>
              </w:rPr>
            </w:pPr>
            <w:ins w:id="4451" w:author="Ross Norsworthy" w:date="2020-03-19T22:33:00Z">
              <w:r w:rsidRPr="00A013FD">
                <w:t>84480</w:t>
              </w:r>
            </w:ins>
          </w:p>
        </w:tc>
        <w:tc>
          <w:tcPr>
            <w:tcW w:w="467" w:type="pct"/>
            <w:shd w:val="clear" w:color="auto" w:fill="auto"/>
            <w:noWrap/>
            <w:vAlign w:val="bottom"/>
          </w:tcPr>
          <w:p w14:paraId="3B8D62C3" w14:textId="77777777" w:rsidR="00A013FD" w:rsidRPr="00A013FD" w:rsidRDefault="00A013FD" w:rsidP="00B66F0F">
            <w:pPr>
              <w:pStyle w:val="Tabletext"/>
              <w:rPr>
                <w:ins w:id="4452" w:author="Ross Norsworthy" w:date="2020-03-19T22:33:00Z"/>
              </w:rPr>
            </w:pPr>
            <w:ins w:id="4453" w:author="Ross Norsworthy" w:date="2020-03-19T22:33:00Z">
              <w:r w:rsidRPr="00A013FD">
                <w:t>133248</w:t>
              </w:r>
            </w:ins>
          </w:p>
        </w:tc>
        <w:tc>
          <w:tcPr>
            <w:tcW w:w="627" w:type="pct"/>
            <w:shd w:val="clear" w:color="auto" w:fill="auto"/>
            <w:noWrap/>
            <w:vAlign w:val="bottom"/>
          </w:tcPr>
          <w:p w14:paraId="3A12A530" w14:textId="77777777" w:rsidR="00A013FD" w:rsidRPr="00A013FD" w:rsidRDefault="00A013FD" w:rsidP="00B66F0F">
            <w:pPr>
              <w:pStyle w:val="Tabletext"/>
              <w:rPr>
                <w:ins w:id="4454" w:author="Ross Norsworthy" w:date="2020-03-19T22:33:00Z"/>
              </w:rPr>
            </w:pPr>
          </w:p>
        </w:tc>
        <w:tc>
          <w:tcPr>
            <w:tcW w:w="529" w:type="pct"/>
            <w:shd w:val="clear" w:color="auto" w:fill="auto"/>
            <w:noWrap/>
            <w:vAlign w:val="bottom"/>
          </w:tcPr>
          <w:p w14:paraId="7857EDD0" w14:textId="77777777" w:rsidR="00A013FD" w:rsidRPr="00A013FD" w:rsidRDefault="00A013FD" w:rsidP="00B66F0F">
            <w:pPr>
              <w:pStyle w:val="Tabletext"/>
              <w:rPr>
                <w:ins w:id="4455" w:author="Ross Norsworthy" w:date="2020-03-19T22:33:00Z"/>
              </w:rPr>
            </w:pPr>
          </w:p>
        </w:tc>
        <w:tc>
          <w:tcPr>
            <w:tcW w:w="504" w:type="pct"/>
            <w:shd w:val="clear" w:color="auto" w:fill="auto"/>
            <w:noWrap/>
            <w:vAlign w:val="bottom"/>
          </w:tcPr>
          <w:p w14:paraId="604B3A6C" w14:textId="77777777" w:rsidR="00A013FD" w:rsidRPr="00A013FD" w:rsidRDefault="00A013FD" w:rsidP="00B66F0F">
            <w:pPr>
              <w:pStyle w:val="Tabletext"/>
              <w:rPr>
                <w:ins w:id="4456" w:author="Ross Norsworthy" w:date="2020-03-19T22:33:00Z"/>
              </w:rPr>
            </w:pPr>
            <w:ins w:id="4457" w:author="Ross Norsworthy" w:date="2020-03-19T22:33:00Z">
              <w:r w:rsidRPr="00A013FD">
                <w:t>bits</w:t>
              </w:r>
            </w:ins>
          </w:p>
        </w:tc>
      </w:tr>
      <w:tr w:rsidR="00A013FD" w:rsidRPr="00A013FD" w14:paraId="4C3512E7" w14:textId="77777777" w:rsidTr="00BF604E">
        <w:trPr>
          <w:trHeight w:val="300"/>
          <w:ins w:id="4458" w:author="Ross Norsworthy" w:date="2020-03-19T22:33:00Z"/>
        </w:trPr>
        <w:tc>
          <w:tcPr>
            <w:tcW w:w="1034" w:type="pct"/>
            <w:shd w:val="clear" w:color="auto" w:fill="auto"/>
            <w:noWrap/>
            <w:vAlign w:val="bottom"/>
          </w:tcPr>
          <w:p w14:paraId="32FC09BA" w14:textId="77777777" w:rsidR="00A013FD" w:rsidRPr="00A013FD" w:rsidRDefault="00A013FD" w:rsidP="00B66F0F">
            <w:pPr>
              <w:pStyle w:val="Tabletext"/>
              <w:rPr>
                <w:ins w:id="4459" w:author="Ross Norsworthy" w:date="2020-03-19T22:33:00Z"/>
              </w:rPr>
            </w:pPr>
            <w:ins w:id="4460" w:author="Ross Norsworthy" w:date="2020-03-19T22:33:00Z">
              <w:r w:rsidRPr="00A013FD">
                <w:t>FEC output bits</w:t>
              </w:r>
            </w:ins>
          </w:p>
        </w:tc>
        <w:tc>
          <w:tcPr>
            <w:tcW w:w="368" w:type="pct"/>
            <w:shd w:val="clear" w:color="auto" w:fill="auto"/>
            <w:noWrap/>
            <w:vAlign w:val="bottom"/>
          </w:tcPr>
          <w:p w14:paraId="0A0DE157" w14:textId="77777777" w:rsidR="00A013FD" w:rsidRPr="00A013FD" w:rsidRDefault="00A013FD" w:rsidP="00B66F0F">
            <w:pPr>
              <w:pStyle w:val="Tabletext"/>
              <w:rPr>
                <w:ins w:id="4461" w:author="Ross Norsworthy" w:date="2020-03-19T22:33:00Z"/>
              </w:rPr>
            </w:pPr>
            <w:ins w:id="4462" w:author="Ross Norsworthy" w:date="2020-03-19T22:33:00Z">
              <w:r w:rsidRPr="00A013FD">
                <w:t>4776</w:t>
              </w:r>
            </w:ins>
          </w:p>
        </w:tc>
        <w:tc>
          <w:tcPr>
            <w:tcW w:w="516" w:type="pct"/>
            <w:shd w:val="clear" w:color="auto" w:fill="auto"/>
            <w:noWrap/>
            <w:vAlign w:val="bottom"/>
          </w:tcPr>
          <w:p w14:paraId="518A85FE" w14:textId="77777777" w:rsidR="00A013FD" w:rsidRPr="00A013FD" w:rsidRDefault="00A013FD" w:rsidP="00B66F0F">
            <w:pPr>
              <w:pStyle w:val="Tabletext"/>
              <w:rPr>
                <w:ins w:id="4463" w:author="Ross Norsworthy" w:date="2020-03-19T22:33:00Z"/>
              </w:rPr>
            </w:pPr>
            <w:ins w:id="4464" w:author="Ross Norsworthy" w:date="2020-03-19T22:33:00Z">
              <w:r w:rsidRPr="00A013FD">
                <w:t>7*5456</w:t>
              </w:r>
            </w:ins>
          </w:p>
        </w:tc>
        <w:tc>
          <w:tcPr>
            <w:tcW w:w="518" w:type="pct"/>
            <w:shd w:val="clear" w:color="auto" w:fill="auto"/>
            <w:noWrap/>
            <w:vAlign w:val="bottom"/>
          </w:tcPr>
          <w:p w14:paraId="4A4354BD" w14:textId="77777777" w:rsidR="00A013FD" w:rsidRPr="00A013FD" w:rsidRDefault="00A013FD" w:rsidP="00B66F0F">
            <w:pPr>
              <w:pStyle w:val="Tabletext"/>
              <w:rPr>
                <w:ins w:id="4465" w:author="Ross Norsworthy" w:date="2020-03-19T22:33:00Z"/>
              </w:rPr>
            </w:pPr>
            <w:ins w:id="4466" w:author="Ross Norsworthy" w:date="2020-03-19T22:33:00Z">
              <w:r w:rsidRPr="00A013FD">
                <w:t>19*6032</w:t>
              </w:r>
            </w:ins>
          </w:p>
        </w:tc>
        <w:tc>
          <w:tcPr>
            <w:tcW w:w="437" w:type="pct"/>
            <w:shd w:val="clear" w:color="auto" w:fill="auto"/>
            <w:noWrap/>
            <w:vAlign w:val="bottom"/>
          </w:tcPr>
          <w:p w14:paraId="1416ACFB" w14:textId="77777777" w:rsidR="00A013FD" w:rsidRPr="00A013FD" w:rsidRDefault="00A013FD" w:rsidP="00B66F0F">
            <w:pPr>
              <w:pStyle w:val="Tabletext"/>
              <w:rPr>
                <w:ins w:id="4467" w:author="Ross Norsworthy" w:date="2020-03-19T22:33:00Z"/>
              </w:rPr>
            </w:pPr>
            <w:ins w:id="4468" w:author="Ross Norsworthy" w:date="2020-03-19T22:33:00Z">
              <w:r w:rsidRPr="00A013FD">
                <w:t>4*5280</w:t>
              </w:r>
            </w:ins>
          </w:p>
        </w:tc>
        <w:tc>
          <w:tcPr>
            <w:tcW w:w="467" w:type="pct"/>
            <w:shd w:val="clear" w:color="auto" w:fill="auto"/>
            <w:noWrap/>
            <w:vAlign w:val="bottom"/>
          </w:tcPr>
          <w:p w14:paraId="44F6D640" w14:textId="77777777" w:rsidR="00A013FD" w:rsidRPr="00A013FD" w:rsidRDefault="00A013FD" w:rsidP="00B66F0F">
            <w:pPr>
              <w:pStyle w:val="Tabletext"/>
              <w:rPr>
                <w:ins w:id="4469" w:author="Ross Norsworthy" w:date="2020-03-19T22:33:00Z"/>
              </w:rPr>
            </w:pPr>
            <w:ins w:id="4470" w:author="Ross Norsworthy" w:date="2020-03-19T22:33:00Z">
              <w:r w:rsidRPr="00A013FD">
                <w:t>6*5552</w:t>
              </w:r>
            </w:ins>
          </w:p>
        </w:tc>
        <w:tc>
          <w:tcPr>
            <w:tcW w:w="627" w:type="pct"/>
            <w:shd w:val="clear" w:color="auto" w:fill="auto"/>
            <w:noWrap/>
            <w:vAlign w:val="bottom"/>
          </w:tcPr>
          <w:p w14:paraId="4C863083" w14:textId="77777777" w:rsidR="00A013FD" w:rsidRPr="00A013FD" w:rsidRDefault="00A013FD" w:rsidP="00B66F0F">
            <w:pPr>
              <w:pStyle w:val="Tabletext"/>
              <w:rPr>
                <w:ins w:id="4471" w:author="Ross Norsworthy" w:date="2020-03-19T22:33:00Z"/>
              </w:rPr>
            </w:pPr>
          </w:p>
        </w:tc>
        <w:tc>
          <w:tcPr>
            <w:tcW w:w="529" w:type="pct"/>
            <w:shd w:val="clear" w:color="auto" w:fill="auto"/>
            <w:noWrap/>
            <w:vAlign w:val="bottom"/>
          </w:tcPr>
          <w:p w14:paraId="52FFF492" w14:textId="77777777" w:rsidR="00A013FD" w:rsidRPr="00A013FD" w:rsidRDefault="00A013FD" w:rsidP="00B66F0F">
            <w:pPr>
              <w:pStyle w:val="Tabletext"/>
              <w:rPr>
                <w:ins w:id="4472" w:author="Ross Norsworthy" w:date="2020-03-19T22:33:00Z"/>
              </w:rPr>
            </w:pPr>
          </w:p>
        </w:tc>
        <w:tc>
          <w:tcPr>
            <w:tcW w:w="504" w:type="pct"/>
            <w:shd w:val="clear" w:color="auto" w:fill="auto"/>
            <w:noWrap/>
            <w:vAlign w:val="bottom"/>
          </w:tcPr>
          <w:p w14:paraId="40565CDB" w14:textId="77777777" w:rsidR="00A013FD" w:rsidRPr="00A013FD" w:rsidRDefault="00A013FD" w:rsidP="00B66F0F">
            <w:pPr>
              <w:pStyle w:val="Tabletext"/>
              <w:rPr>
                <w:ins w:id="4473" w:author="Ross Norsworthy" w:date="2020-03-19T22:33:00Z"/>
              </w:rPr>
            </w:pPr>
            <w:ins w:id="4474" w:author="Ross Norsworthy" w:date="2020-03-19T22:33:00Z">
              <w:r w:rsidRPr="00A013FD">
                <w:t>bits</w:t>
              </w:r>
            </w:ins>
          </w:p>
        </w:tc>
      </w:tr>
      <w:tr w:rsidR="00A013FD" w:rsidRPr="00A013FD" w14:paraId="2229B940" w14:textId="77777777" w:rsidTr="00BF604E">
        <w:trPr>
          <w:trHeight w:val="300"/>
          <w:ins w:id="4475" w:author="Ross Norsworthy" w:date="2020-03-19T22:33:00Z"/>
        </w:trPr>
        <w:tc>
          <w:tcPr>
            <w:tcW w:w="1034" w:type="pct"/>
            <w:shd w:val="clear" w:color="auto" w:fill="auto"/>
            <w:noWrap/>
            <w:vAlign w:val="bottom"/>
          </w:tcPr>
          <w:p w14:paraId="2B22FD7D" w14:textId="77777777" w:rsidR="00A013FD" w:rsidRPr="00A013FD" w:rsidRDefault="00A013FD" w:rsidP="00B66F0F">
            <w:pPr>
              <w:pStyle w:val="Tabletext"/>
              <w:rPr>
                <w:ins w:id="4476" w:author="Ross Norsworthy" w:date="2020-03-19T22:33:00Z"/>
              </w:rPr>
            </w:pPr>
            <w:ins w:id="4477" w:author="Ross Norsworthy" w:date="2020-03-19T22:33:00Z">
              <w:r w:rsidRPr="00A013FD">
                <w:t>FEC output bytes</w:t>
              </w:r>
            </w:ins>
          </w:p>
        </w:tc>
        <w:tc>
          <w:tcPr>
            <w:tcW w:w="368" w:type="pct"/>
            <w:shd w:val="clear" w:color="auto" w:fill="auto"/>
            <w:noWrap/>
            <w:vAlign w:val="bottom"/>
          </w:tcPr>
          <w:p w14:paraId="78636884" w14:textId="77777777" w:rsidR="00A013FD" w:rsidRPr="00A013FD" w:rsidRDefault="00A013FD" w:rsidP="00B66F0F">
            <w:pPr>
              <w:pStyle w:val="Tabletext"/>
              <w:rPr>
                <w:ins w:id="4478" w:author="Ross Norsworthy" w:date="2020-03-19T22:33:00Z"/>
              </w:rPr>
            </w:pPr>
            <w:ins w:id="4479" w:author="Ross Norsworthy" w:date="2020-03-19T22:33:00Z">
              <w:r w:rsidRPr="00A013FD">
                <w:t>597</w:t>
              </w:r>
            </w:ins>
          </w:p>
        </w:tc>
        <w:tc>
          <w:tcPr>
            <w:tcW w:w="516" w:type="pct"/>
            <w:shd w:val="clear" w:color="auto" w:fill="auto"/>
            <w:noWrap/>
            <w:vAlign w:val="bottom"/>
          </w:tcPr>
          <w:p w14:paraId="18AD946E" w14:textId="77777777" w:rsidR="00A013FD" w:rsidRPr="00A013FD" w:rsidRDefault="00A013FD" w:rsidP="00B66F0F">
            <w:pPr>
              <w:pStyle w:val="Tabletext"/>
              <w:rPr>
                <w:ins w:id="4480" w:author="Ross Norsworthy" w:date="2020-03-19T22:33:00Z"/>
              </w:rPr>
            </w:pPr>
            <w:ins w:id="4481" w:author="Ross Norsworthy" w:date="2020-03-19T22:33:00Z">
              <w:r w:rsidRPr="00A013FD">
                <w:t>7*682</w:t>
              </w:r>
            </w:ins>
          </w:p>
        </w:tc>
        <w:tc>
          <w:tcPr>
            <w:tcW w:w="518" w:type="pct"/>
            <w:shd w:val="clear" w:color="auto" w:fill="auto"/>
            <w:noWrap/>
            <w:vAlign w:val="bottom"/>
          </w:tcPr>
          <w:p w14:paraId="5623F8D5" w14:textId="77777777" w:rsidR="00A013FD" w:rsidRPr="00A013FD" w:rsidRDefault="00A013FD" w:rsidP="00B66F0F">
            <w:pPr>
              <w:pStyle w:val="Tabletext"/>
              <w:rPr>
                <w:ins w:id="4482" w:author="Ross Norsworthy" w:date="2020-03-19T22:33:00Z"/>
              </w:rPr>
            </w:pPr>
            <w:ins w:id="4483" w:author="Ross Norsworthy" w:date="2020-03-19T22:33:00Z">
              <w:r w:rsidRPr="00A013FD">
                <w:t>19*754</w:t>
              </w:r>
            </w:ins>
          </w:p>
        </w:tc>
        <w:tc>
          <w:tcPr>
            <w:tcW w:w="437" w:type="pct"/>
            <w:shd w:val="clear" w:color="auto" w:fill="auto"/>
            <w:noWrap/>
            <w:vAlign w:val="bottom"/>
          </w:tcPr>
          <w:p w14:paraId="3D0DD80C" w14:textId="77777777" w:rsidR="00A013FD" w:rsidRPr="00A013FD" w:rsidRDefault="00A013FD" w:rsidP="00B66F0F">
            <w:pPr>
              <w:pStyle w:val="Tabletext"/>
              <w:rPr>
                <w:ins w:id="4484" w:author="Ross Norsworthy" w:date="2020-03-19T22:33:00Z"/>
              </w:rPr>
            </w:pPr>
            <w:ins w:id="4485" w:author="Ross Norsworthy" w:date="2020-03-19T22:33:00Z">
              <w:r w:rsidRPr="00A013FD">
                <w:t>4*660</w:t>
              </w:r>
            </w:ins>
          </w:p>
        </w:tc>
        <w:tc>
          <w:tcPr>
            <w:tcW w:w="467" w:type="pct"/>
            <w:shd w:val="clear" w:color="auto" w:fill="auto"/>
            <w:noWrap/>
            <w:vAlign w:val="bottom"/>
          </w:tcPr>
          <w:p w14:paraId="572627F0" w14:textId="77777777" w:rsidR="00A013FD" w:rsidRPr="00A013FD" w:rsidRDefault="00A013FD" w:rsidP="00B66F0F">
            <w:pPr>
              <w:pStyle w:val="Tabletext"/>
              <w:rPr>
                <w:ins w:id="4486" w:author="Ross Norsworthy" w:date="2020-03-19T22:33:00Z"/>
              </w:rPr>
            </w:pPr>
            <w:ins w:id="4487" w:author="Ross Norsworthy" w:date="2020-03-19T22:33:00Z">
              <w:r w:rsidRPr="00A013FD">
                <w:t>6*694</w:t>
              </w:r>
            </w:ins>
          </w:p>
        </w:tc>
        <w:tc>
          <w:tcPr>
            <w:tcW w:w="627" w:type="pct"/>
            <w:shd w:val="clear" w:color="auto" w:fill="auto"/>
            <w:noWrap/>
            <w:vAlign w:val="bottom"/>
          </w:tcPr>
          <w:p w14:paraId="6DD70B62" w14:textId="77777777" w:rsidR="00A013FD" w:rsidRPr="00A013FD" w:rsidRDefault="00A013FD" w:rsidP="00B66F0F">
            <w:pPr>
              <w:pStyle w:val="Tabletext"/>
              <w:rPr>
                <w:ins w:id="4488" w:author="Ross Norsworthy" w:date="2020-03-19T22:33:00Z"/>
              </w:rPr>
            </w:pPr>
          </w:p>
        </w:tc>
        <w:tc>
          <w:tcPr>
            <w:tcW w:w="529" w:type="pct"/>
            <w:shd w:val="clear" w:color="auto" w:fill="auto"/>
            <w:noWrap/>
            <w:vAlign w:val="bottom"/>
          </w:tcPr>
          <w:p w14:paraId="6DDCAFB3" w14:textId="77777777" w:rsidR="00A013FD" w:rsidRPr="00A013FD" w:rsidRDefault="00A013FD" w:rsidP="00B66F0F">
            <w:pPr>
              <w:pStyle w:val="Tabletext"/>
              <w:rPr>
                <w:ins w:id="4489" w:author="Ross Norsworthy" w:date="2020-03-19T22:33:00Z"/>
              </w:rPr>
            </w:pPr>
          </w:p>
        </w:tc>
        <w:tc>
          <w:tcPr>
            <w:tcW w:w="504" w:type="pct"/>
            <w:shd w:val="clear" w:color="auto" w:fill="auto"/>
            <w:noWrap/>
            <w:vAlign w:val="bottom"/>
          </w:tcPr>
          <w:p w14:paraId="464D6508" w14:textId="77777777" w:rsidR="00A013FD" w:rsidRPr="00A013FD" w:rsidRDefault="00A013FD" w:rsidP="00B66F0F">
            <w:pPr>
              <w:pStyle w:val="Tabletext"/>
              <w:rPr>
                <w:ins w:id="4490" w:author="Ross Norsworthy" w:date="2020-03-19T22:33:00Z"/>
              </w:rPr>
            </w:pPr>
            <w:ins w:id="4491" w:author="Ross Norsworthy" w:date="2020-03-19T22:33:00Z">
              <w:r w:rsidRPr="00A013FD">
                <w:t>bytes</w:t>
              </w:r>
            </w:ins>
          </w:p>
        </w:tc>
      </w:tr>
      <w:tr w:rsidR="00A013FD" w:rsidRPr="00A013FD" w14:paraId="013D8ED0" w14:textId="77777777" w:rsidTr="00BF604E">
        <w:trPr>
          <w:trHeight w:val="300"/>
          <w:ins w:id="4492" w:author="Ross Norsworthy" w:date="2020-03-19T22:33:00Z"/>
        </w:trPr>
        <w:tc>
          <w:tcPr>
            <w:tcW w:w="1034" w:type="pct"/>
            <w:shd w:val="clear" w:color="auto" w:fill="auto"/>
            <w:noWrap/>
            <w:vAlign w:val="bottom"/>
          </w:tcPr>
          <w:p w14:paraId="35B4A1D2" w14:textId="77777777" w:rsidR="00A013FD" w:rsidRPr="00A013FD" w:rsidRDefault="00A013FD" w:rsidP="00B66F0F">
            <w:pPr>
              <w:pStyle w:val="Tabletext"/>
              <w:rPr>
                <w:ins w:id="4493" w:author="Ross Norsworthy" w:date="2020-03-19T22:33:00Z"/>
              </w:rPr>
            </w:pPr>
            <w:ins w:id="4494" w:author="Ross Norsworthy" w:date="2020-03-19T22:33:00Z">
              <w:r w:rsidRPr="00A013FD">
                <w:t>FEC sub-blocks</w:t>
              </w:r>
            </w:ins>
          </w:p>
        </w:tc>
        <w:tc>
          <w:tcPr>
            <w:tcW w:w="368" w:type="pct"/>
            <w:shd w:val="clear" w:color="auto" w:fill="auto"/>
            <w:noWrap/>
            <w:vAlign w:val="bottom"/>
          </w:tcPr>
          <w:p w14:paraId="6DB0B965" w14:textId="77777777" w:rsidR="00A013FD" w:rsidRPr="00A013FD" w:rsidRDefault="00A013FD" w:rsidP="00B66F0F">
            <w:pPr>
              <w:pStyle w:val="Tabletext"/>
              <w:rPr>
                <w:ins w:id="4495" w:author="Ross Norsworthy" w:date="2020-03-19T22:33:00Z"/>
              </w:rPr>
            </w:pPr>
            <w:ins w:id="4496" w:author="Ross Norsworthy" w:date="2020-03-19T22:33:00Z">
              <w:r w:rsidRPr="00A013FD">
                <w:t>1</w:t>
              </w:r>
            </w:ins>
          </w:p>
        </w:tc>
        <w:tc>
          <w:tcPr>
            <w:tcW w:w="516" w:type="pct"/>
            <w:shd w:val="clear" w:color="auto" w:fill="auto"/>
            <w:noWrap/>
            <w:vAlign w:val="bottom"/>
          </w:tcPr>
          <w:p w14:paraId="2FC55C2A" w14:textId="77777777" w:rsidR="00A013FD" w:rsidRPr="00A013FD" w:rsidRDefault="00A013FD" w:rsidP="00B66F0F">
            <w:pPr>
              <w:pStyle w:val="Tabletext"/>
              <w:rPr>
                <w:ins w:id="4497" w:author="Ross Norsworthy" w:date="2020-03-19T22:33:00Z"/>
              </w:rPr>
            </w:pPr>
            <w:ins w:id="4498" w:author="Ross Norsworthy" w:date="2020-03-19T22:33:00Z">
              <w:r w:rsidRPr="00A013FD">
                <w:t>7</w:t>
              </w:r>
            </w:ins>
          </w:p>
        </w:tc>
        <w:tc>
          <w:tcPr>
            <w:tcW w:w="518" w:type="pct"/>
            <w:shd w:val="clear" w:color="auto" w:fill="auto"/>
            <w:noWrap/>
            <w:vAlign w:val="bottom"/>
          </w:tcPr>
          <w:p w14:paraId="416D967E" w14:textId="77777777" w:rsidR="00A013FD" w:rsidRPr="00A013FD" w:rsidRDefault="00A013FD" w:rsidP="00B66F0F">
            <w:pPr>
              <w:pStyle w:val="Tabletext"/>
              <w:rPr>
                <w:ins w:id="4499" w:author="Ross Norsworthy" w:date="2020-03-19T22:33:00Z"/>
              </w:rPr>
            </w:pPr>
            <w:ins w:id="4500" w:author="Ross Norsworthy" w:date="2020-03-19T22:33:00Z">
              <w:r w:rsidRPr="00A013FD">
                <w:t>19</w:t>
              </w:r>
            </w:ins>
          </w:p>
        </w:tc>
        <w:tc>
          <w:tcPr>
            <w:tcW w:w="437" w:type="pct"/>
            <w:shd w:val="clear" w:color="auto" w:fill="auto"/>
            <w:noWrap/>
            <w:vAlign w:val="bottom"/>
          </w:tcPr>
          <w:p w14:paraId="24333472" w14:textId="77777777" w:rsidR="00A013FD" w:rsidRPr="00A013FD" w:rsidRDefault="00A013FD" w:rsidP="00B66F0F">
            <w:pPr>
              <w:pStyle w:val="Tabletext"/>
              <w:rPr>
                <w:ins w:id="4501" w:author="Ross Norsworthy" w:date="2020-03-19T22:33:00Z"/>
              </w:rPr>
            </w:pPr>
            <w:ins w:id="4502" w:author="Ross Norsworthy" w:date="2020-03-19T22:33:00Z">
              <w:r w:rsidRPr="00A013FD">
                <w:t>4</w:t>
              </w:r>
            </w:ins>
          </w:p>
        </w:tc>
        <w:tc>
          <w:tcPr>
            <w:tcW w:w="467" w:type="pct"/>
            <w:shd w:val="clear" w:color="auto" w:fill="auto"/>
            <w:noWrap/>
            <w:vAlign w:val="bottom"/>
          </w:tcPr>
          <w:p w14:paraId="5B6FB6A1" w14:textId="77777777" w:rsidR="00A013FD" w:rsidRPr="00A013FD" w:rsidRDefault="00A013FD" w:rsidP="00B66F0F">
            <w:pPr>
              <w:pStyle w:val="Tabletext"/>
              <w:rPr>
                <w:ins w:id="4503" w:author="Ross Norsworthy" w:date="2020-03-19T22:33:00Z"/>
              </w:rPr>
            </w:pPr>
            <w:ins w:id="4504" w:author="Ross Norsworthy" w:date="2020-03-19T22:33:00Z">
              <w:r w:rsidRPr="00A013FD">
                <w:t>6</w:t>
              </w:r>
            </w:ins>
          </w:p>
        </w:tc>
        <w:tc>
          <w:tcPr>
            <w:tcW w:w="627" w:type="pct"/>
            <w:shd w:val="clear" w:color="auto" w:fill="auto"/>
            <w:noWrap/>
            <w:vAlign w:val="bottom"/>
          </w:tcPr>
          <w:p w14:paraId="67BE27AF" w14:textId="77777777" w:rsidR="00A013FD" w:rsidRPr="00A013FD" w:rsidRDefault="00A013FD" w:rsidP="00B66F0F">
            <w:pPr>
              <w:pStyle w:val="Tabletext"/>
              <w:rPr>
                <w:ins w:id="4505" w:author="Ross Norsworthy" w:date="2020-03-19T22:33:00Z"/>
              </w:rPr>
            </w:pPr>
          </w:p>
        </w:tc>
        <w:tc>
          <w:tcPr>
            <w:tcW w:w="529" w:type="pct"/>
            <w:shd w:val="clear" w:color="auto" w:fill="auto"/>
            <w:noWrap/>
            <w:vAlign w:val="bottom"/>
          </w:tcPr>
          <w:p w14:paraId="050565AE" w14:textId="77777777" w:rsidR="00A013FD" w:rsidRPr="00A013FD" w:rsidRDefault="00A013FD" w:rsidP="00B66F0F">
            <w:pPr>
              <w:pStyle w:val="Tabletext"/>
              <w:rPr>
                <w:ins w:id="4506" w:author="Ross Norsworthy" w:date="2020-03-19T22:33:00Z"/>
              </w:rPr>
            </w:pPr>
          </w:p>
        </w:tc>
        <w:tc>
          <w:tcPr>
            <w:tcW w:w="504" w:type="pct"/>
            <w:shd w:val="clear" w:color="auto" w:fill="auto"/>
            <w:noWrap/>
            <w:vAlign w:val="bottom"/>
          </w:tcPr>
          <w:p w14:paraId="3B1A766A" w14:textId="77777777" w:rsidR="00A013FD" w:rsidRPr="00A013FD" w:rsidRDefault="00A013FD" w:rsidP="00B66F0F">
            <w:pPr>
              <w:pStyle w:val="Tabletext"/>
              <w:rPr>
                <w:ins w:id="4507" w:author="Ross Norsworthy" w:date="2020-03-19T22:33:00Z"/>
              </w:rPr>
            </w:pPr>
          </w:p>
        </w:tc>
      </w:tr>
      <w:tr w:rsidR="00A013FD" w:rsidRPr="00A013FD" w14:paraId="7A03A2C6" w14:textId="77777777" w:rsidTr="00BF604E">
        <w:trPr>
          <w:trHeight w:val="300"/>
          <w:ins w:id="4508" w:author="Ross Norsworthy" w:date="2020-03-19T22:33:00Z"/>
        </w:trPr>
        <w:tc>
          <w:tcPr>
            <w:tcW w:w="1034" w:type="pct"/>
            <w:shd w:val="clear" w:color="auto" w:fill="auto"/>
            <w:noWrap/>
            <w:vAlign w:val="bottom"/>
          </w:tcPr>
          <w:p w14:paraId="319C6DEC" w14:textId="77777777" w:rsidR="00A013FD" w:rsidRPr="00A013FD" w:rsidRDefault="00A013FD" w:rsidP="00B66F0F">
            <w:pPr>
              <w:pStyle w:val="Tabletext"/>
              <w:rPr>
                <w:ins w:id="4509" w:author="Ross Norsworthy" w:date="2020-03-19T22:33:00Z"/>
              </w:rPr>
            </w:pPr>
            <w:ins w:id="4510" w:author="Ross Norsworthy" w:date="2020-03-19T22:33:00Z">
              <w:r w:rsidRPr="00A013FD">
                <w:t>Modulation</w:t>
              </w:r>
            </w:ins>
          </w:p>
        </w:tc>
        <w:tc>
          <w:tcPr>
            <w:tcW w:w="368" w:type="pct"/>
            <w:shd w:val="clear" w:color="auto" w:fill="auto"/>
            <w:noWrap/>
            <w:vAlign w:val="bottom"/>
          </w:tcPr>
          <w:p w14:paraId="5931BE97" w14:textId="77777777" w:rsidR="00A013FD" w:rsidRPr="00A013FD" w:rsidRDefault="00A013FD" w:rsidP="00B66F0F">
            <w:pPr>
              <w:pStyle w:val="Tabletext"/>
              <w:rPr>
                <w:ins w:id="4511" w:author="Ross Norsworthy" w:date="2020-03-19T22:33:00Z"/>
              </w:rPr>
            </w:pPr>
            <w:ins w:id="4512" w:author="Ross Norsworthy" w:date="2020-03-19T22:33:00Z">
              <w:r w:rsidRPr="00A013FD">
                <w:t>BPSK/</w:t>
              </w:r>
            </w:ins>
          </w:p>
          <w:p w14:paraId="6469939D" w14:textId="77777777" w:rsidR="00A013FD" w:rsidRPr="00A013FD" w:rsidRDefault="00A013FD" w:rsidP="00B66F0F">
            <w:pPr>
              <w:pStyle w:val="Tabletext"/>
              <w:rPr>
                <w:ins w:id="4513" w:author="Ross Norsworthy" w:date="2020-03-19T22:33:00Z"/>
              </w:rPr>
            </w:pPr>
            <w:ins w:id="4514" w:author="Ross Norsworthy" w:date="2020-03-19T22:33:00Z">
              <w:r w:rsidRPr="00A013FD">
                <w:t>CDMA</w:t>
              </w:r>
            </w:ins>
          </w:p>
        </w:tc>
        <w:tc>
          <w:tcPr>
            <w:tcW w:w="516" w:type="pct"/>
            <w:shd w:val="clear" w:color="auto" w:fill="auto"/>
            <w:noWrap/>
            <w:vAlign w:val="bottom"/>
          </w:tcPr>
          <w:p w14:paraId="4150CDA5" w14:textId="77777777" w:rsidR="00A013FD" w:rsidRPr="00A013FD" w:rsidRDefault="00A013FD" w:rsidP="00B66F0F">
            <w:pPr>
              <w:pStyle w:val="Tabletext"/>
              <w:rPr>
                <w:ins w:id="4515" w:author="Ross Norsworthy" w:date="2020-03-19T22:33:00Z"/>
              </w:rPr>
            </w:pPr>
            <w:ins w:id="4516" w:author="Ross Norsworthy" w:date="2020-03-19T22:33:00Z">
              <w:r w:rsidRPr="00A013FD">
                <w:t>PI/4 QPSK</w:t>
              </w:r>
            </w:ins>
          </w:p>
        </w:tc>
        <w:tc>
          <w:tcPr>
            <w:tcW w:w="518" w:type="pct"/>
            <w:shd w:val="clear" w:color="auto" w:fill="auto"/>
            <w:noWrap/>
            <w:vAlign w:val="bottom"/>
          </w:tcPr>
          <w:p w14:paraId="53EE0416" w14:textId="77777777" w:rsidR="00A013FD" w:rsidRPr="00A013FD" w:rsidRDefault="00A013FD" w:rsidP="00B66F0F">
            <w:pPr>
              <w:pStyle w:val="Tabletext"/>
              <w:rPr>
                <w:ins w:id="4517" w:author="Ross Norsworthy" w:date="2020-03-19T22:33:00Z"/>
              </w:rPr>
            </w:pPr>
            <w:ins w:id="4518" w:author="Ross Norsworthy" w:date="2020-03-19T22:33:00Z">
              <w:r w:rsidRPr="00A013FD">
                <w:t>8PSK</w:t>
              </w:r>
            </w:ins>
          </w:p>
        </w:tc>
        <w:tc>
          <w:tcPr>
            <w:tcW w:w="904" w:type="pct"/>
            <w:gridSpan w:val="2"/>
            <w:shd w:val="clear" w:color="auto" w:fill="auto"/>
            <w:noWrap/>
            <w:vAlign w:val="bottom"/>
          </w:tcPr>
          <w:p w14:paraId="6D1FB554" w14:textId="77777777" w:rsidR="00A013FD" w:rsidRPr="00A013FD" w:rsidRDefault="00A013FD" w:rsidP="00B66F0F">
            <w:pPr>
              <w:pStyle w:val="Tabletext"/>
              <w:rPr>
                <w:ins w:id="4519" w:author="Ross Norsworthy" w:date="2020-03-19T22:33:00Z"/>
              </w:rPr>
            </w:pPr>
            <w:ins w:id="4520" w:author="Ross Norsworthy" w:date="2020-03-19T22:33:00Z">
              <w:r w:rsidRPr="00A013FD">
                <w:t>BPSK/CDMA</w:t>
              </w:r>
            </w:ins>
          </w:p>
        </w:tc>
        <w:tc>
          <w:tcPr>
            <w:tcW w:w="627" w:type="pct"/>
            <w:shd w:val="clear" w:color="auto" w:fill="auto"/>
            <w:vAlign w:val="bottom"/>
          </w:tcPr>
          <w:p w14:paraId="747C4296" w14:textId="77777777" w:rsidR="00A013FD" w:rsidRPr="00A013FD" w:rsidRDefault="00A013FD" w:rsidP="00B66F0F">
            <w:pPr>
              <w:pStyle w:val="Tabletext"/>
              <w:rPr>
                <w:ins w:id="4521" w:author="Ross Norsworthy" w:date="2020-03-19T22:33:00Z"/>
              </w:rPr>
            </w:pPr>
          </w:p>
        </w:tc>
        <w:tc>
          <w:tcPr>
            <w:tcW w:w="529" w:type="pct"/>
            <w:shd w:val="clear" w:color="auto" w:fill="auto"/>
            <w:vAlign w:val="bottom"/>
          </w:tcPr>
          <w:p w14:paraId="5E13640F" w14:textId="77777777" w:rsidR="00A013FD" w:rsidRPr="00A013FD" w:rsidRDefault="00A013FD" w:rsidP="00B66F0F">
            <w:pPr>
              <w:pStyle w:val="Tabletext"/>
              <w:rPr>
                <w:ins w:id="4522" w:author="Ross Norsworthy" w:date="2020-03-19T22:33:00Z"/>
              </w:rPr>
            </w:pPr>
          </w:p>
        </w:tc>
        <w:tc>
          <w:tcPr>
            <w:tcW w:w="504" w:type="pct"/>
            <w:shd w:val="clear" w:color="auto" w:fill="auto"/>
            <w:noWrap/>
            <w:vAlign w:val="bottom"/>
          </w:tcPr>
          <w:p w14:paraId="28F27F1F" w14:textId="77777777" w:rsidR="00A013FD" w:rsidRPr="00A013FD" w:rsidRDefault="00A013FD" w:rsidP="00B66F0F">
            <w:pPr>
              <w:pStyle w:val="Tabletext"/>
              <w:rPr>
                <w:ins w:id="4523" w:author="Ross Norsworthy" w:date="2020-03-19T22:33:00Z"/>
              </w:rPr>
            </w:pPr>
          </w:p>
        </w:tc>
      </w:tr>
      <w:tr w:rsidR="00A013FD" w:rsidRPr="00A013FD" w14:paraId="1F438B16" w14:textId="77777777" w:rsidTr="00BF604E">
        <w:trPr>
          <w:trHeight w:val="300"/>
          <w:ins w:id="4524" w:author="Ross Norsworthy" w:date="2020-03-19T22:33:00Z"/>
        </w:trPr>
        <w:tc>
          <w:tcPr>
            <w:tcW w:w="1034" w:type="pct"/>
            <w:shd w:val="clear" w:color="auto" w:fill="auto"/>
            <w:noWrap/>
            <w:vAlign w:val="bottom"/>
          </w:tcPr>
          <w:p w14:paraId="78886FF3" w14:textId="77777777" w:rsidR="00A013FD" w:rsidRPr="00A013FD" w:rsidRDefault="00A013FD" w:rsidP="00B66F0F">
            <w:pPr>
              <w:pStyle w:val="Tabletext"/>
              <w:rPr>
                <w:ins w:id="4525" w:author="Ross Norsworthy" w:date="2020-03-19T22:33:00Z"/>
              </w:rPr>
            </w:pPr>
            <w:ins w:id="4526" w:author="Ross Norsworthy" w:date="2020-03-19T22:33:00Z">
              <w:r w:rsidRPr="00A013FD">
                <w:t>FEC rate</w:t>
              </w:r>
            </w:ins>
          </w:p>
        </w:tc>
        <w:tc>
          <w:tcPr>
            <w:tcW w:w="368" w:type="pct"/>
            <w:shd w:val="clear" w:color="auto" w:fill="auto"/>
            <w:noWrap/>
            <w:vAlign w:val="bottom"/>
          </w:tcPr>
          <w:p w14:paraId="253BBE61" w14:textId="77777777" w:rsidR="00A013FD" w:rsidRPr="00A013FD" w:rsidRDefault="00A013FD" w:rsidP="00B66F0F">
            <w:pPr>
              <w:pStyle w:val="Tabletext"/>
              <w:rPr>
                <w:ins w:id="4527" w:author="Ross Norsworthy" w:date="2020-03-19T22:33:00Z"/>
              </w:rPr>
            </w:pPr>
            <w:ins w:id="4528" w:author="Ross Norsworthy" w:date="2020-03-19T22:33:00Z">
              <w:r w:rsidRPr="00A013FD">
                <w:t>1/2</w:t>
              </w:r>
            </w:ins>
          </w:p>
        </w:tc>
        <w:tc>
          <w:tcPr>
            <w:tcW w:w="516" w:type="pct"/>
            <w:shd w:val="clear" w:color="auto" w:fill="auto"/>
            <w:noWrap/>
            <w:vAlign w:val="bottom"/>
          </w:tcPr>
          <w:p w14:paraId="000367E2" w14:textId="77777777" w:rsidR="00A013FD" w:rsidRPr="00A013FD" w:rsidRDefault="00A013FD" w:rsidP="00B66F0F">
            <w:pPr>
              <w:pStyle w:val="Tabletext"/>
              <w:rPr>
                <w:ins w:id="4529" w:author="Ross Norsworthy" w:date="2020-03-19T22:33:00Z"/>
              </w:rPr>
            </w:pPr>
            <w:ins w:id="4530" w:author="Ross Norsworthy" w:date="2020-03-19T22:33:00Z">
              <w:r w:rsidRPr="00A013FD">
                <w:t>1/4</w:t>
              </w:r>
            </w:ins>
          </w:p>
        </w:tc>
        <w:tc>
          <w:tcPr>
            <w:tcW w:w="518" w:type="pct"/>
            <w:shd w:val="clear" w:color="auto" w:fill="auto"/>
            <w:noWrap/>
            <w:vAlign w:val="bottom"/>
          </w:tcPr>
          <w:p w14:paraId="1DB4F802" w14:textId="77777777" w:rsidR="00A013FD" w:rsidRPr="00A013FD" w:rsidRDefault="00A013FD" w:rsidP="00B66F0F">
            <w:pPr>
              <w:pStyle w:val="Tabletext"/>
              <w:rPr>
                <w:ins w:id="4531" w:author="Ross Norsworthy" w:date="2020-03-19T22:33:00Z"/>
              </w:rPr>
            </w:pPr>
            <w:ins w:id="4532" w:author="Ross Norsworthy" w:date="2020-03-19T22:33:00Z">
              <w:r w:rsidRPr="00A013FD">
                <w:t>1/2</w:t>
              </w:r>
            </w:ins>
          </w:p>
        </w:tc>
        <w:tc>
          <w:tcPr>
            <w:tcW w:w="904" w:type="pct"/>
            <w:gridSpan w:val="2"/>
            <w:shd w:val="clear" w:color="auto" w:fill="auto"/>
            <w:noWrap/>
            <w:vAlign w:val="bottom"/>
          </w:tcPr>
          <w:p w14:paraId="429B3354" w14:textId="77777777" w:rsidR="00A013FD" w:rsidRPr="00A013FD" w:rsidRDefault="00A013FD" w:rsidP="00B66F0F">
            <w:pPr>
              <w:pStyle w:val="Tabletext"/>
              <w:rPr>
                <w:ins w:id="4533" w:author="Ross Norsworthy" w:date="2020-03-19T22:33:00Z"/>
              </w:rPr>
            </w:pPr>
            <w:ins w:id="4534" w:author="Ross Norsworthy" w:date="2020-03-19T22:33:00Z">
              <w:r w:rsidRPr="00A013FD">
                <w:t>1/4</w:t>
              </w:r>
            </w:ins>
          </w:p>
        </w:tc>
        <w:tc>
          <w:tcPr>
            <w:tcW w:w="627" w:type="pct"/>
            <w:shd w:val="clear" w:color="auto" w:fill="auto"/>
            <w:vAlign w:val="bottom"/>
          </w:tcPr>
          <w:p w14:paraId="570CF392" w14:textId="77777777" w:rsidR="00A013FD" w:rsidRPr="00A013FD" w:rsidRDefault="00A013FD" w:rsidP="00B66F0F">
            <w:pPr>
              <w:pStyle w:val="Tabletext"/>
              <w:rPr>
                <w:ins w:id="4535" w:author="Ross Norsworthy" w:date="2020-03-19T22:33:00Z"/>
              </w:rPr>
            </w:pPr>
          </w:p>
        </w:tc>
        <w:tc>
          <w:tcPr>
            <w:tcW w:w="529" w:type="pct"/>
            <w:shd w:val="clear" w:color="auto" w:fill="auto"/>
            <w:vAlign w:val="bottom"/>
          </w:tcPr>
          <w:p w14:paraId="26E9064D" w14:textId="77777777" w:rsidR="00A013FD" w:rsidRPr="00A013FD" w:rsidRDefault="00A013FD" w:rsidP="00B66F0F">
            <w:pPr>
              <w:pStyle w:val="Tabletext"/>
              <w:rPr>
                <w:ins w:id="4536" w:author="Ross Norsworthy" w:date="2020-03-19T22:33:00Z"/>
              </w:rPr>
            </w:pPr>
          </w:p>
        </w:tc>
        <w:tc>
          <w:tcPr>
            <w:tcW w:w="504" w:type="pct"/>
            <w:shd w:val="clear" w:color="auto" w:fill="auto"/>
            <w:noWrap/>
            <w:vAlign w:val="bottom"/>
          </w:tcPr>
          <w:p w14:paraId="54A37EC7" w14:textId="77777777" w:rsidR="00A013FD" w:rsidRPr="00A013FD" w:rsidRDefault="00A013FD" w:rsidP="00B66F0F">
            <w:pPr>
              <w:pStyle w:val="Tabletext"/>
              <w:rPr>
                <w:ins w:id="4537" w:author="Ross Norsworthy" w:date="2020-03-19T22:33:00Z"/>
              </w:rPr>
            </w:pPr>
          </w:p>
        </w:tc>
      </w:tr>
      <w:tr w:rsidR="00A013FD" w:rsidRPr="00A013FD" w14:paraId="7ADE5D06" w14:textId="77777777" w:rsidTr="00BF604E">
        <w:trPr>
          <w:trHeight w:val="300"/>
          <w:ins w:id="4538" w:author="Ross Norsworthy" w:date="2020-03-19T22:33:00Z"/>
        </w:trPr>
        <w:tc>
          <w:tcPr>
            <w:tcW w:w="1034" w:type="pct"/>
            <w:shd w:val="clear" w:color="auto" w:fill="auto"/>
            <w:noWrap/>
            <w:vAlign w:val="bottom"/>
          </w:tcPr>
          <w:p w14:paraId="7D3B88F4" w14:textId="77777777" w:rsidR="00A013FD" w:rsidRPr="00A013FD" w:rsidRDefault="00A013FD" w:rsidP="00B66F0F">
            <w:pPr>
              <w:pStyle w:val="Tabletext"/>
              <w:rPr>
                <w:ins w:id="4539" w:author="Ross Norsworthy" w:date="2020-03-19T22:33:00Z"/>
              </w:rPr>
            </w:pPr>
            <w:ins w:id="4540" w:author="Ross Norsworthy" w:date="2020-03-19T22:33:00Z">
              <w:r w:rsidRPr="00A013FD">
                <w:t>E</w:t>
              </w:r>
              <w:r w:rsidRPr="00A013FD">
                <w:rPr>
                  <w:vertAlign w:val="subscript"/>
                </w:rPr>
                <w:t>s</w:t>
              </w:r>
              <w:r w:rsidRPr="00A013FD">
                <w:t>/N</w:t>
              </w:r>
              <w:r w:rsidRPr="00A013FD">
                <w:rPr>
                  <w:vertAlign w:val="subscript"/>
                </w:rPr>
                <w:t>0</w:t>
              </w:r>
              <w:r w:rsidRPr="00A013FD">
                <w:t xml:space="preserve"> on AWGN</w:t>
              </w:r>
            </w:ins>
          </w:p>
        </w:tc>
        <w:tc>
          <w:tcPr>
            <w:tcW w:w="368" w:type="pct"/>
            <w:shd w:val="clear" w:color="auto" w:fill="auto"/>
            <w:noWrap/>
            <w:vAlign w:val="bottom"/>
          </w:tcPr>
          <w:p w14:paraId="70020128" w14:textId="77777777" w:rsidR="00A013FD" w:rsidRPr="00A013FD" w:rsidRDefault="00A013FD" w:rsidP="00B66F0F">
            <w:pPr>
              <w:pStyle w:val="Tabletext"/>
              <w:rPr>
                <w:ins w:id="4541" w:author="Ross Norsworthy" w:date="2020-03-19T22:33:00Z"/>
              </w:rPr>
            </w:pPr>
            <w:ins w:id="4542" w:author="Ross Norsworthy" w:date="2020-03-19T22:33:00Z">
              <w:r w:rsidRPr="00A013FD">
                <w:t>-2.0</w:t>
              </w:r>
            </w:ins>
          </w:p>
        </w:tc>
        <w:tc>
          <w:tcPr>
            <w:tcW w:w="516" w:type="pct"/>
            <w:shd w:val="clear" w:color="auto" w:fill="auto"/>
            <w:noWrap/>
            <w:vAlign w:val="bottom"/>
          </w:tcPr>
          <w:p w14:paraId="17F359F0" w14:textId="77777777" w:rsidR="00A013FD" w:rsidRPr="00A013FD" w:rsidRDefault="00A013FD" w:rsidP="00B66F0F">
            <w:pPr>
              <w:pStyle w:val="Tabletext"/>
              <w:rPr>
                <w:ins w:id="4543" w:author="Ross Norsworthy" w:date="2020-03-19T22:33:00Z"/>
              </w:rPr>
            </w:pPr>
            <w:ins w:id="4544" w:author="Ross Norsworthy" w:date="2020-03-19T22:33:00Z">
              <w:r w:rsidRPr="00A013FD">
                <w:t>-2.4</w:t>
              </w:r>
            </w:ins>
          </w:p>
        </w:tc>
        <w:tc>
          <w:tcPr>
            <w:tcW w:w="518" w:type="pct"/>
            <w:shd w:val="clear" w:color="auto" w:fill="auto"/>
            <w:noWrap/>
            <w:vAlign w:val="bottom"/>
          </w:tcPr>
          <w:p w14:paraId="6DCE1025" w14:textId="77777777" w:rsidR="00A013FD" w:rsidRPr="00A013FD" w:rsidRDefault="00A013FD" w:rsidP="00B66F0F">
            <w:pPr>
              <w:pStyle w:val="Tabletext"/>
              <w:rPr>
                <w:ins w:id="4545" w:author="Ross Norsworthy" w:date="2020-03-19T22:33:00Z"/>
              </w:rPr>
            </w:pPr>
            <w:ins w:id="4546" w:author="Ross Norsworthy" w:date="2020-03-19T22:33:00Z">
              <w:r w:rsidRPr="00A013FD">
                <w:t>5.0</w:t>
              </w:r>
            </w:ins>
          </w:p>
        </w:tc>
        <w:tc>
          <w:tcPr>
            <w:tcW w:w="904" w:type="pct"/>
            <w:gridSpan w:val="2"/>
            <w:shd w:val="clear" w:color="auto" w:fill="auto"/>
            <w:noWrap/>
            <w:vAlign w:val="bottom"/>
          </w:tcPr>
          <w:p w14:paraId="154E51FB" w14:textId="77777777" w:rsidR="00A013FD" w:rsidRPr="00A013FD" w:rsidRDefault="00A013FD" w:rsidP="00B66F0F">
            <w:pPr>
              <w:pStyle w:val="Tabletext"/>
              <w:rPr>
                <w:ins w:id="4547" w:author="Ross Norsworthy" w:date="2020-03-19T22:33:00Z"/>
              </w:rPr>
            </w:pPr>
            <w:ins w:id="4548" w:author="Ross Norsworthy" w:date="2020-03-19T22:33:00Z">
              <w:r w:rsidRPr="00A013FD">
                <w:t>-2.0</w:t>
              </w:r>
            </w:ins>
          </w:p>
        </w:tc>
        <w:tc>
          <w:tcPr>
            <w:tcW w:w="627" w:type="pct"/>
            <w:shd w:val="clear" w:color="auto" w:fill="auto"/>
            <w:vAlign w:val="bottom"/>
          </w:tcPr>
          <w:p w14:paraId="78ABCB71" w14:textId="77777777" w:rsidR="00A013FD" w:rsidRPr="00A013FD" w:rsidRDefault="00A013FD" w:rsidP="00B66F0F">
            <w:pPr>
              <w:pStyle w:val="Tabletext"/>
              <w:rPr>
                <w:ins w:id="4549" w:author="Ross Norsworthy" w:date="2020-03-19T22:33:00Z"/>
              </w:rPr>
            </w:pPr>
          </w:p>
        </w:tc>
        <w:tc>
          <w:tcPr>
            <w:tcW w:w="529" w:type="pct"/>
            <w:shd w:val="clear" w:color="auto" w:fill="auto"/>
            <w:vAlign w:val="bottom"/>
          </w:tcPr>
          <w:p w14:paraId="71A8B645" w14:textId="77777777" w:rsidR="00A013FD" w:rsidRPr="00A013FD" w:rsidRDefault="00A013FD" w:rsidP="00B66F0F">
            <w:pPr>
              <w:pStyle w:val="Tabletext"/>
              <w:rPr>
                <w:ins w:id="4550" w:author="Ross Norsworthy" w:date="2020-03-19T22:33:00Z"/>
              </w:rPr>
            </w:pPr>
          </w:p>
        </w:tc>
        <w:tc>
          <w:tcPr>
            <w:tcW w:w="504" w:type="pct"/>
            <w:shd w:val="clear" w:color="auto" w:fill="auto"/>
            <w:noWrap/>
            <w:vAlign w:val="bottom"/>
          </w:tcPr>
          <w:p w14:paraId="70655798" w14:textId="77777777" w:rsidR="00A013FD" w:rsidRPr="00A013FD" w:rsidRDefault="00A013FD" w:rsidP="00B66F0F">
            <w:pPr>
              <w:pStyle w:val="Tabletext"/>
              <w:rPr>
                <w:ins w:id="4551" w:author="Ross Norsworthy" w:date="2020-03-19T22:33:00Z"/>
              </w:rPr>
            </w:pPr>
            <w:ins w:id="4552" w:author="Ross Norsworthy" w:date="2020-03-19T22:33:00Z">
              <w:r w:rsidRPr="00A013FD">
                <w:t>dB</w:t>
              </w:r>
            </w:ins>
          </w:p>
        </w:tc>
      </w:tr>
      <w:tr w:rsidR="00A013FD" w:rsidRPr="00A013FD" w14:paraId="367A272B" w14:textId="77777777" w:rsidTr="00BF604E">
        <w:trPr>
          <w:trHeight w:val="300"/>
          <w:ins w:id="4553" w:author="Ross Norsworthy" w:date="2020-03-19T22:33:00Z"/>
        </w:trPr>
        <w:tc>
          <w:tcPr>
            <w:tcW w:w="1034" w:type="pct"/>
            <w:shd w:val="clear" w:color="auto" w:fill="auto"/>
            <w:noWrap/>
            <w:vAlign w:val="bottom"/>
          </w:tcPr>
          <w:p w14:paraId="3FA3A44B" w14:textId="77777777" w:rsidR="00A013FD" w:rsidRPr="00A013FD" w:rsidRDefault="00A013FD" w:rsidP="00B66F0F">
            <w:pPr>
              <w:pStyle w:val="Tabletext"/>
              <w:rPr>
                <w:ins w:id="4554" w:author="Ross Norsworthy" w:date="2020-03-19T22:33:00Z"/>
              </w:rPr>
            </w:pPr>
            <w:ins w:id="4555" w:author="Ross Norsworthy" w:date="2020-03-19T22:33:00Z">
              <w:r w:rsidRPr="00A013FD">
                <w:t>C/(N</w:t>
              </w:r>
              <w:r w:rsidRPr="00A013FD">
                <w:rPr>
                  <w:vertAlign w:val="subscript"/>
                </w:rPr>
                <w:t>0</w:t>
              </w:r>
              <w:r w:rsidRPr="00A013FD">
                <w:t>+I</w:t>
              </w:r>
              <w:r w:rsidRPr="00A013FD">
                <w:rPr>
                  <w:vertAlign w:val="subscript"/>
                </w:rPr>
                <w:t>0</w:t>
              </w:r>
              <w:r w:rsidRPr="00A013FD">
                <w:t>) threshold</w:t>
              </w:r>
            </w:ins>
          </w:p>
        </w:tc>
        <w:tc>
          <w:tcPr>
            <w:tcW w:w="368" w:type="pct"/>
            <w:shd w:val="clear" w:color="auto" w:fill="auto"/>
            <w:noWrap/>
            <w:vAlign w:val="bottom"/>
          </w:tcPr>
          <w:p w14:paraId="03E2A77E" w14:textId="77777777" w:rsidR="00A013FD" w:rsidRPr="00A013FD" w:rsidRDefault="00A013FD" w:rsidP="00B66F0F">
            <w:pPr>
              <w:pStyle w:val="Tabletext"/>
              <w:rPr>
                <w:ins w:id="4556" w:author="Ross Norsworthy" w:date="2020-03-19T22:33:00Z"/>
              </w:rPr>
            </w:pPr>
            <w:ins w:id="4557" w:author="Ross Norsworthy" w:date="2020-03-19T22:33:00Z">
              <w:r w:rsidRPr="00A013FD">
                <w:t>34.2</w:t>
              </w:r>
            </w:ins>
          </w:p>
        </w:tc>
        <w:tc>
          <w:tcPr>
            <w:tcW w:w="516" w:type="pct"/>
            <w:shd w:val="clear" w:color="auto" w:fill="auto"/>
            <w:noWrap/>
            <w:vAlign w:val="bottom"/>
          </w:tcPr>
          <w:p w14:paraId="294042E0" w14:textId="77777777" w:rsidR="00A013FD" w:rsidRPr="00A013FD" w:rsidRDefault="00A013FD" w:rsidP="00B66F0F">
            <w:pPr>
              <w:pStyle w:val="Tabletext"/>
              <w:rPr>
                <w:ins w:id="4558" w:author="Ross Norsworthy" w:date="2020-03-19T22:33:00Z"/>
              </w:rPr>
            </w:pPr>
            <w:ins w:id="4559" w:author="Ross Norsworthy" w:date="2020-03-19T22:33:00Z">
              <w:r w:rsidRPr="00A013FD">
                <w:t>42.9</w:t>
              </w:r>
            </w:ins>
          </w:p>
        </w:tc>
        <w:tc>
          <w:tcPr>
            <w:tcW w:w="518" w:type="pct"/>
            <w:shd w:val="clear" w:color="auto" w:fill="auto"/>
            <w:noWrap/>
            <w:vAlign w:val="bottom"/>
          </w:tcPr>
          <w:p w14:paraId="21524466" w14:textId="77777777" w:rsidR="00A013FD" w:rsidRPr="00A013FD" w:rsidRDefault="00A013FD" w:rsidP="00B66F0F">
            <w:pPr>
              <w:pStyle w:val="Tabletext"/>
              <w:rPr>
                <w:ins w:id="4560" w:author="Ross Norsworthy" w:date="2020-03-19T22:33:00Z"/>
              </w:rPr>
            </w:pPr>
            <w:ins w:id="4561" w:author="Ross Norsworthy" w:date="2020-03-19T22:33:00Z">
              <w:r w:rsidRPr="00A013FD">
                <w:t>50.3</w:t>
              </w:r>
            </w:ins>
          </w:p>
        </w:tc>
        <w:tc>
          <w:tcPr>
            <w:tcW w:w="437" w:type="pct"/>
            <w:shd w:val="clear" w:color="auto" w:fill="auto"/>
            <w:noWrap/>
            <w:vAlign w:val="bottom"/>
          </w:tcPr>
          <w:p w14:paraId="6C16B94B" w14:textId="77777777" w:rsidR="00A013FD" w:rsidRPr="00A013FD" w:rsidRDefault="00A013FD" w:rsidP="00B66F0F">
            <w:pPr>
              <w:pStyle w:val="Tabletext"/>
              <w:rPr>
                <w:ins w:id="4562" w:author="Ross Norsworthy" w:date="2020-03-19T22:33:00Z"/>
              </w:rPr>
            </w:pPr>
            <w:ins w:id="4563" w:author="Ross Norsworthy" w:date="2020-03-19T22:33:00Z">
              <w:r w:rsidRPr="00A013FD">
                <w:t>40.6</w:t>
              </w:r>
            </w:ins>
          </w:p>
        </w:tc>
        <w:tc>
          <w:tcPr>
            <w:tcW w:w="467" w:type="pct"/>
            <w:shd w:val="clear" w:color="auto" w:fill="auto"/>
            <w:noWrap/>
            <w:vAlign w:val="bottom"/>
          </w:tcPr>
          <w:p w14:paraId="3ECF73F3" w14:textId="77777777" w:rsidR="00A013FD" w:rsidRPr="00A013FD" w:rsidRDefault="00A013FD" w:rsidP="00B66F0F">
            <w:pPr>
              <w:pStyle w:val="Tabletext"/>
              <w:rPr>
                <w:ins w:id="4564" w:author="Ross Norsworthy" w:date="2020-03-19T22:33:00Z"/>
              </w:rPr>
            </w:pPr>
            <w:ins w:id="4565" w:author="Ross Norsworthy" w:date="2020-03-19T22:33:00Z">
              <w:r w:rsidRPr="00A013FD">
                <w:t>42.5</w:t>
              </w:r>
            </w:ins>
          </w:p>
        </w:tc>
        <w:tc>
          <w:tcPr>
            <w:tcW w:w="627" w:type="pct"/>
            <w:shd w:val="clear" w:color="auto" w:fill="auto"/>
            <w:noWrap/>
            <w:vAlign w:val="bottom"/>
          </w:tcPr>
          <w:p w14:paraId="379FF4F0" w14:textId="77777777" w:rsidR="00A013FD" w:rsidRPr="00A013FD" w:rsidRDefault="00A013FD" w:rsidP="00B66F0F">
            <w:pPr>
              <w:pStyle w:val="Tabletext"/>
              <w:rPr>
                <w:ins w:id="4566" w:author="Ross Norsworthy" w:date="2020-03-19T22:33:00Z"/>
              </w:rPr>
            </w:pPr>
          </w:p>
        </w:tc>
        <w:tc>
          <w:tcPr>
            <w:tcW w:w="529" w:type="pct"/>
            <w:shd w:val="clear" w:color="auto" w:fill="auto"/>
            <w:noWrap/>
            <w:vAlign w:val="bottom"/>
          </w:tcPr>
          <w:p w14:paraId="0E8475DB" w14:textId="77777777" w:rsidR="00A013FD" w:rsidRPr="00A013FD" w:rsidRDefault="00A013FD" w:rsidP="00B66F0F">
            <w:pPr>
              <w:pStyle w:val="Tabletext"/>
              <w:rPr>
                <w:ins w:id="4567" w:author="Ross Norsworthy" w:date="2020-03-19T22:33:00Z"/>
              </w:rPr>
            </w:pPr>
          </w:p>
        </w:tc>
        <w:tc>
          <w:tcPr>
            <w:tcW w:w="504" w:type="pct"/>
            <w:shd w:val="clear" w:color="auto" w:fill="auto"/>
            <w:noWrap/>
            <w:vAlign w:val="bottom"/>
          </w:tcPr>
          <w:p w14:paraId="0AA9FDCC" w14:textId="77777777" w:rsidR="00A013FD" w:rsidRPr="00A013FD" w:rsidRDefault="00A013FD" w:rsidP="00B66F0F">
            <w:pPr>
              <w:pStyle w:val="Tabletext"/>
              <w:rPr>
                <w:ins w:id="4568" w:author="Ross Norsworthy" w:date="2020-03-19T22:33:00Z"/>
              </w:rPr>
            </w:pPr>
            <w:ins w:id="4569" w:author="Ross Norsworthy" w:date="2020-03-19T22:33:00Z">
              <w:r w:rsidRPr="00A013FD">
                <w:t>dBHz</w:t>
              </w:r>
            </w:ins>
          </w:p>
        </w:tc>
      </w:tr>
    </w:tbl>
    <w:p w14:paraId="073D6EF9" w14:textId="77777777" w:rsidR="00B944F9" w:rsidRPr="00A013FD" w:rsidRDefault="00B944F9" w:rsidP="00B944F9">
      <w:pPr>
        <w:pStyle w:val="Tablefin"/>
        <w:rPr>
          <w:ins w:id="4570" w:author="Ross Norsworthy" w:date="2020-03-19T22:33:00Z"/>
          <w:lang w:val="en-US"/>
        </w:rPr>
      </w:pPr>
    </w:p>
    <w:p w14:paraId="5AD6EB78" w14:textId="77777777" w:rsidR="00A013FD" w:rsidRPr="00A013FD" w:rsidRDefault="00B944F9" w:rsidP="00B944F9">
      <w:pPr>
        <w:rPr>
          <w:ins w:id="4571" w:author="Ross Norsworthy" w:date="2020-03-19T22:33:00Z"/>
          <w:szCs w:val="24"/>
        </w:rPr>
      </w:pPr>
      <w:r w:rsidRPr="00A013FD">
        <w:rPr>
          <w:szCs w:val="24"/>
          <w:vertAlign w:val="superscript"/>
        </w:rPr>
        <w:t xml:space="preserve"> </w:t>
      </w:r>
      <w:ins w:id="4572" w:author="Ross Norsworthy" w:date="2020-03-19T22:33:00Z">
        <w:r w:rsidR="00A013FD" w:rsidRPr="00A013FD">
          <w:rPr>
            <w:szCs w:val="24"/>
            <w:vertAlign w:val="superscript"/>
          </w:rPr>
          <w:t xml:space="preserve">(1) </w:t>
        </w:r>
        <w:r w:rsidR="00A013FD" w:rsidRPr="00A013FD">
          <w:rPr>
            <w:szCs w:val="24"/>
          </w:rPr>
          <w:t>The baseband shall employ a root raised cosine filter.</w:t>
        </w:r>
      </w:ins>
    </w:p>
    <w:p w14:paraId="02145076" w14:textId="45E4D2A8" w:rsidR="00A013FD" w:rsidRPr="00A013FD" w:rsidRDefault="00A013FD" w:rsidP="00A013FD">
      <w:pPr>
        <w:rPr>
          <w:ins w:id="4573" w:author="Ross Norsworthy" w:date="2020-03-19T22:33:00Z"/>
          <w:sz w:val="18"/>
          <w:szCs w:val="18"/>
        </w:rPr>
      </w:pPr>
      <w:ins w:id="4574" w:author="Ross Norsworthy" w:date="2020-03-19T22:33:00Z">
        <w:r w:rsidRPr="00A013FD">
          <w:rPr>
            <w:szCs w:val="24"/>
            <w:vertAlign w:val="superscript"/>
          </w:rPr>
          <w:t>(2)</w:t>
        </w:r>
        <w:r w:rsidRPr="00A013FD">
          <w:rPr>
            <w:szCs w:val="24"/>
          </w:rPr>
          <w:t xml:space="preserve"> Given as padding + FEC tail bits, where the tail bits are according to Table </w:t>
        </w:r>
      </w:ins>
      <w:ins w:id="4575" w:author="USA Editor 2021" w:date="2021-01-06T12:53:00Z">
        <w:r w:rsidR="00697E0D" w:rsidRPr="00697E0D">
          <w:rPr>
            <w:szCs w:val="24"/>
            <w:highlight w:val="green"/>
          </w:rPr>
          <w:t>6</w:t>
        </w:r>
      </w:ins>
      <w:ins w:id="4576" w:author="Ross Norsworthy" w:date="2020-03-19T22:33:00Z">
        <w:del w:id="4577" w:author="USA Editor 2021" w:date="2021-01-06T12:53:00Z">
          <w:r w:rsidRPr="00697E0D" w:rsidDel="00697E0D">
            <w:rPr>
              <w:szCs w:val="24"/>
              <w:highlight w:val="green"/>
            </w:rPr>
            <w:delText>7</w:delText>
          </w:r>
        </w:del>
        <w:r w:rsidRPr="00A013FD">
          <w:rPr>
            <w:szCs w:val="24"/>
          </w:rPr>
          <w:t xml:space="preserve">, refer to </w:t>
        </w:r>
        <w:del w:id="4578" w:author="USA Editor 2021" w:date="2020-12-10T16:58:00Z">
          <w:r w:rsidRPr="00834D8B" w:rsidDel="00ED6392">
            <w:rPr>
              <w:szCs w:val="24"/>
              <w:highlight w:val="green"/>
              <w:rPrChange w:id="4579" w:author="USA Editor 2021" w:date="2020-12-11T10:36:00Z">
                <w:rPr>
                  <w:szCs w:val="24"/>
                </w:rPr>
              </w:rPrChange>
            </w:rPr>
            <w:delText>C</w:delText>
          </w:r>
        </w:del>
      </w:ins>
      <w:ins w:id="4580" w:author="USA Editor 2021" w:date="2020-12-10T16:58:00Z">
        <w:r w:rsidR="00ED6392" w:rsidRPr="00834D8B">
          <w:rPr>
            <w:highlight w:val="green"/>
            <w:lang w:val="en-US"/>
            <w:rPrChange w:id="4581" w:author="USA Editor 2021" w:date="2020-12-11T10:36:00Z">
              <w:rPr>
                <w:lang w:val="en-US"/>
              </w:rPr>
            </w:rPrChange>
          </w:rPr>
          <w:t>§</w:t>
        </w:r>
      </w:ins>
      <w:ins w:id="4582" w:author="Ross Norsworthy" w:date="2020-03-19T22:33:00Z">
        <w:r w:rsidRPr="00A013FD">
          <w:rPr>
            <w:szCs w:val="24"/>
          </w:rPr>
          <w:t xml:space="preserve"> </w:t>
        </w:r>
      </w:ins>
      <w:ins w:id="4583" w:author="Song, Xiaojing" w:date="2020-08-24T16:26:00Z">
        <w:r w:rsidR="00651E44">
          <w:rPr>
            <w:szCs w:val="24"/>
          </w:rPr>
          <w:t>4</w:t>
        </w:r>
      </w:ins>
      <w:ins w:id="4584" w:author="Ross Norsworthy" w:date="2020-03-19T22:33:00Z">
        <w:r w:rsidRPr="00A013FD">
          <w:rPr>
            <w:szCs w:val="24"/>
          </w:rPr>
          <w:t>.6</w:t>
        </w:r>
      </w:ins>
      <w:ins w:id="4585" w:author="USA Editor 2021" w:date="2021-01-06T09:56:00Z">
        <w:r w:rsidR="00F02C14" w:rsidRPr="00F02C14">
          <w:rPr>
            <w:szCs w:val="24"/>
            <w:highlight w:val="green"/>
          </w:rPr>
          <w:t>,</w:t>
        </w:r>
      </w:ins>
      <w:ins w:id="4586" w:author="USA Editor 2021" w:date="2020-12-10T16:58:00Z">
        <w:r w:rsidR="00ED6392" w:rsidRPr="00F02C14">
          <w:rPr>
            <w:szCs w:val="24"/>
            <w:highlight w:val="green"/>
          </w:rPr>
          <w:t xml:space="preserve"> A</w:t>
        </w:r>
        <w:r w:rsidR="00ED6392" w:rsidRPr="00834D8B">
          <w:rPr>
            <w:szCs w:val="24"/>
            <w:highlight w:val="green"/>
          </w:rPr>
          <w:t>nnex 4</w:t>
        </w:r>
      </w:ins>
      <w:ins w:id="4587" w:author="Ross Norsworthy" w:date="2020-03-19T22:33:00Z">
        <w:r w:rsidRPr="00A013FD">
          <w:rPr>
            <w:szCs w:val="24"/>
          </w:rPr>
          <w:t xml:space="preserve"> Data Structures</w:t>
        </w:r>
        <w:r w:rsidRPr="00A013FD">
          <w:rPr>
            <w:sz w:val="18"/>
            <w:szCs w:val="18"/>
          </w:rPr>
          <w:t>.</w:t>
        </w:r>
      </w:ins>
    </w:p>
    <w:p w14:paraId="605F67A0" w14:textId="4CF2A402" w:rsidR="00970510" w:rsidRDefault="00A013FD" w:rsidP="00970510">
      <w:pPr>
        <w:pStyle w:val="TableNo"/>
        <w:rPr>
          <w:lang w:val="en-US"/>
        </w:rPr>
      </w:pPr>
      <w:bookmarkStart w:id="4588" w:name="_Toc35546110"/>
      <w:bookmarkStart w:id="4589" w:name="_Ref35504493"/>
      <w:bookmarkStart w:id="4590" w:name="_Ref35504476"/>
      <w:ins w:id="4591" w:author="Ross Norsworthy" w:date="2020-03-19T22:33:00Z">
        <w:r w:rsidRPr="00A013FD">
          <w:rPr>
            <w:lang w:val="en-US"/>
          </w:rPr>
          <w:t xml:space="preserve">Table </w:t>
        </w:r>
      </w:ins>
      <w:ins w:id="4592" w:author="USA Editor 2021" w:date="2021-01-06T12:54:00Z">
        <w:r w:rsidR="00697E0D" w:rsidRPr="00697E0D">
          <w:rPr>
            <w:highlight w:val="green"/>
            <w:lang w:val="en-US"/>
          </w:rPr>
          <w:t>11</w:t>
        </w:r>
      </w:ins>
      <w:ins w:id="4593" w:author="Ross Norsworthy" w:date="2020-03-19T22:33:00Z">
        <w:del w:id="4594" w:author="USA Editor 2021" w:date="2021-01-06T12:54:00Z">
          <w:r w:rsidRPr="00697E0D" w:rsidDel="00697E0D">
            <w:rPr>
              <w:highlight w:val="green"/>
              <w:lang w:val="en-US"/>
            </w:rPr>
            <w:delText>12</w:delText>
          </w:r>
        </w:del>
      </w:ins>
    </w:p>
    <w:p w14:paraId="47175E23" w14:textId="77777777" w:rsidR="00A013FD" w:rsidRPr="00A013FD" w:rsidRDefault="00A013FD" w:rsidP="00B24E2D">
      <w:pPr>
        <w:pStyle w:val="Tabletitle"/>
        <w:rPr>
          <w:ins w:id="4595" w:author="Ross Norsworthy" w:date="2020-03-19T22:33:00Z"/>
          <w:lang w:val="en-US"/>
        </w:rPr>
      </w:pPr>
      <w:ins w:id="4596" w:author="Ross Norsworthy" w:date="2020-03-19T22:33:00Z">
        <w:r w:rsidRPr="00A013FD">
          <w:rPr>
            <w:lang w:val="en-US"/>
          </w:rPr>
          <w:t>VDE-SAT DownLink ID Parameters (continued)</w:t>
        </w:r>
        <w:bookmarkEnd w:id="4588"/>
        <w:bookmarkEnd w:id="4589"/>
        <w:bookmarkEnd w:id="4590"/>
      </w:ins>
    </w:p>
    <w:tbl>
      <w:tblPr>
        <w:tblW w:w="41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0"/>
        <w:gridCol w:w="1069"/>
        <w:gridCol w:w="1168"/>
        <w:gridCol w:w="1418"/>
        <w:gridCol w:w="2407"/>
      </w:tblGrid>
      <w:tr w:rsidR="00A013FD" w:rsidRPr="00A013FD" w14:paraId="5EF41AA3" w14:textId="77777777" w:rsidTr="00B66F0F">
        <w:trPr>
          <w:trHeight w:val="300"/>
          <w:tblHeader/>
          <w:ins w:id="4597" w:author="Ross Norsworthy" w:date="2020-03-19T22:33:00Z"/>
        </w:trPr>
        <w:tc>
          <w:tcPr>
            <w:tcW w:w="1179" w:type="pct"/>
            <w:shd w:val="clear" w:color="auto" w:fill="00558C"/>
            <w:noWrap/>
            <w:vAlign w:val="center"/>
          </w:tcPr>
          <w:p w14:paraId="66833C9B" w14:textId="77777777" w:rsidR="00A013FD" w:rsidRPr="00A013FD" w:rsidRDefault="00A013FD" w:rsidP="00B03E6D">
            <w:pPr>
              <w:pStyle w:val="Tabletext"/>
              <w:jc w:val="center"/>
              <w:rPr>
                <w:ins w:id="4598" w:author="Ross Norsworthy" w:date="2020-03-19T22:33:00Z"/>
              </w:rPr>
            </w:pPr>
            <w:ins w:id="4599" w:author="Ross Norsworthy" w:date="2020-03-19T22:33:00Z">
              <w:r w:rsidRPr="00A013FD">
                <w:t>PL format</w:t>
              </w:r>
            </w:ins>
          </w:p>
        </w:tc>
        <w:tc>
          <w:tcPr>
            <w:tcW w:w="674" w:type="pct"/>
            <w:shd w:val="clear" w:color="auto" w:fill="00558C"/>
            <w:noWrap/>
            <w:vAlign w:val="center"/>
          </w:tcPr>
          <w:p w14:paraId="53B8E29F" w14:textId="77777777" w:rsidR="00A013FD" w:rsidRPr="00A013FD" w:rsidRDefault="00A013FD" w:rsidP="00B03E6D">
            <w:pPr>
              <w:pStyle w:val="Tabletext"/>
              <w:jc w:val="center"/>
              <w:rPr>
                <w:ins w:id="4600" w:author="Ross Norsworthy" w:date="2020-03-19T22:33:00Z"/>
              </w:rPr>
            </w:pPr>
            <w:ins w:id="4601" w:author="Ross Norsworthy" w:date="2020-03-19T22:33:00Z">
              <w:r w:rsidRPr="00A013FD">
                <w:t>SAT-MCS-0.50-2</w:t>
              </w:r>
            </w:ins>
          </w:p>
        </w:tc>
        <w:tc>
          <w:tcPr>
            <w:tcW w:w="736" w:type="pct"/>
            <w:shd w:val="clear" w:color="auto" w:fill="00558C"/>
            <w:noWrap/>
            <w:vAlign w:val="center"/>
          </w:tcPr>
          <w:p w14:paraId="76DABF35" w14:textId="77777777" w:rsidR="00A013FD" w:rsidRPr="00A013FD" w:rsidRDefault="00A013FD" w:rsidP="00B03E6D">
            <w:pPr>
              <w:pStyle w:val="Tabletext"/>
              <w:jc w:val="center"/>
              <w:rPr>
                <w:ins w:id="4602" w:author="Ross Norsworthy" w:date="2020-03-19T22:33:00Z"/>
              </w:rPr>
            </w:pPr>
            <w:ins w:id="4603" w:author="Ross Norsworthy" w:date="2020-03-19T22:33:00Z">
              <w:r w:rsidRPr="00A013FD">
                <w:t>SAT-MCS-0.50-3</w:t>
              </w:r>
            </w:ins>
          </w:p>
        </w:tc>
        <w:tc>
          <w:tcPr>
            <w:tcW w:w="894" w:type="pct"/>
            <w:shd w:val="clear" w:color="auto" w:fill="00558C"/>
            <w:noWrap/>
            <w:vAlign w:val="center"/>
          </w:tcPr>
          <w:p w14:paraId="40E63F1A" w14:textId="77777777" w:rsidR="00A013FD" w:rsidRPr="00A013FD" w:rsidRDefault="00A013FD" w:rsidP="00B03E6D">
            <w:pPr>
              <w:pStyle w:val="Tabletext"/>
              <w:jc w:val="center"/>
              <w:rPr>
                <w:ins w:id="4604" w:author="Ross Norsworthy" w:date="2020-03-19T22:33:00Z"/>
              </w:rPr>
            </w:pPr>
            <w:ins w:id="4605" w:author="Ross Norsworthy" w:date="2020-03-19T22:33:00Z">
              <w:r w:rsidRPr="00A013FD">
                <w:t>SAT-MCS-1.50-2</w:t>
              </w:r>
            </w:ins>
          </w:p>
        </w:tc>
        <w:tc>
          <w:tcPr>
            <w:tcW w:w="1518" w:type="pct"/>
            <w:shd w:val="clear" w:color="auto" w:fill="00558C"/>
            <w:noWrap/>
            <w:vAlign w:val="center"/>
          </w:tcPr>
          <w:p w14:paraId="5C0FA32F" w14:textId="77777777" w:rsidR="00A013FD" w:rsidRPr="00A013FD" w:rsidRDefault="00A013FD" w:rsidP="00B03E6D">
            <w:pPr>
              <w:pStyle w:val="Tabletext"/>
              <w:jc w:val="center"/>
              <w:rPr>
                <w:ins w:id="4606" w:author="Ross Norsworthy" w:date="2020-03-19T22:33:00Z"/>
              </w:rPr>
            </w:pPr>
          </w:p>
        </w:tc>
      </w:tr>
      <w:tr w:rsidR="00A013FD" w:rsidRPr="00A013FD" w14:paraId="14891F79" w14:textId="77777777" w:rsidTr="00B66F0F">
        <w:trPr>
          <w:trHeight w:val="300"/>
          <w:ins w:id="4607" w:author="Ross Norsworthy" w:date="2020-03-19T22:33:00Z"/>
        </w:trPr>
        <w:tc>
          <w:tcPr>
            <w:tcW w:w="1179" w:type="pct"/>
            <w:shd w:val="clear" w:color="auto" w:fill="auto"/>
            <w:noWrap/>
            <w:vAlign w:val="center"/>
          </w:tcPr>
          <w:p w14:paraId="55AED3E1" w14:textId="77777777" w:rsidR="00A013FD" w:rsidRPr="00A013FD" w:rsidRDefault="00A013FD" w:rsidP="008C4140">
            <w:pPr>
              <w:pStyle w:val="Tabletext"/>
              <w:rPr>
                <w:ins w:id="4608" w:author="Ross Norsworthy" w:date="2020-03-19T22:33:00Z"/>
              </w:rPr>
            </w:pPr>
            <w:ins w:id="4609" w:author="Ross Norsworthy" w:date="2020-03-19T22:33:00Z">
              <w:r w:rsidRPr="00A013FD">
                <w:t>Link ID</w:t>
              </w:r>
            </w:ins>
          </w:p>
        </w:tc>
        <w:tc>
          <w:tcPr>
            <w:tcW w:w="674" w:type="pct"/>
            <w:shd w:val="clear" w:color="auto" w:fill="auto"/>
            <w:noWrap/>
            <w:vAlign w:val="center"/>
          </w:tcPr>
          <w:p w14:paraId="2F033176" w14:textId="77777777" w:rsidR="00A013FD" w:rsidRPr="00A013FD" w:rsidRDefault="00A013FD" w:rsidP="00B03E6D">
            <w:pPr>
              <w:pStyle w:val="Tabletext"/>
              <w:jc w:val="center"/>
              <w:rPr>
                <w:ins w:id="4610" w:author="Ross Norsworthy" w:date="2020-03-19T22:33:00Z"/>
              </w:rPr>
            </w:pPr>
            <w:ins w:id="4611" w:author="Ross Norsworthy" w:date="2020-03-19T22:33:00Z">
              <w:r w:rsidRPr="00A013FD">
                <w:t>32</w:t>
              </w:r>
            </w:ins>
          </w:p>
        </w:tc>
        <w:tc>
          <w:tcPr>
            <w:tcW w:w="736" w:type="pct"/>
            <w:shd w:val="clear" w:color="auto" w:fill="auto"/>
            <w:noWrap/>
            <w:vAlign w:val="center"/>
          </w:tcPr>
          <w:p w14:paraId="288D43BA" w14:textId="77777777" w:rsidR="00A013FD" w:rsidRPr="00A013FD" w:rsidRDefault="00A013FD" w:rsidP="00B03E6D">
            <w:pPr>
              <w:pStyle w:val="Tabletext"/>
              <w:jc w:val="center"/>
              <w:rPr>
                <w:ins w:id="4612" w:author="Ross Norsworthy" w:date="2020-03-19T22:33:00Z"/>
              </w:rPr>
            </w:pPr>
            <w:ins w:id="4613" w:author="Ross Norsworthy" w:date="2020-03-19T22:33:00Z">
              <w:r w:rsidRPr="00A013FD">
                <w:t>33</w:t>
              </w:r>
            </w:ins>
          </w:p>
        </w:tc>
        <w:tc>
          <w:tcPr>
            <w:tcW w:w="894" w:type="pct"/>
            <w:shd w:val="clear" w:color="auto" w:fill="auto"/>
            <w:noWrap/>
            <w:vAlign w:val="center"/>
          </w:tcPr>
          <w:p w14:paraId="4E6BF177" w14:textId="77777777" w:rsidR="00A013FD" w:rsidRPr="00A013FD" w:rsidRDefault="00A013FD" w:rsidP="00B03E6D">
            <w:pPr>
              <w:pStyle w:val="Tabletext"/>
              <w:jc w:val="center"/>
              <w:rPr>
                <w:ins w:id="4614" w:author="Ross Norsworthy" w:date="2020-03-19T22:33:00Z"/>
              </w:rPr>
            </w:pPr>
            <w:ins w:id="4615" w:author="Ross Norsworthy" w:date="2020-03-19T22:33:00Z">
              <w:r w:rsidRPr="00A013FD">
                <w:t>34</w:t>
              </w:r>
            </w:ins>
          </w:p>
        </w:tc>
        <w:tc>
          <w:tcPr>
            <w:tcW w:w="1518" w:type="pct"/>
            <w:shd w:val="clear" w:color="auto" w:fill="auto"/>
            <w:noWrap/>
            <w:vAlign w:val="center"/>
          </w:tcPr>
          <w:p w14:paraId="1E1B333B" w14:textId="77777777" w:rsidR="00A013FD" w:rsidRPr="00A013FD" w:rsidRDefault="00A013FD" w:rsidP="00B03E6D">
            <w:pPr>
              <w:pStyle w:val="Tabletext"/>
              <w:jc w:val="center"/>
              <w:rPr>
                <w:ins w:id="4616" w:author="Ross Norsworthy" w:date="2020-03-19T22:33:00Z"/>
              </w:rPr>
            </w:pPr>
          </w:p>
        </w:tc>
      </w:tr>
      <w:tr w:rsidR="00A013FD" w:rsidRPr="00A013FD" w14:paraId="43CEB273" w14:textId="77777777" w:rsidTr="00B66F0F">
        <w:trPr>
          <w:trHeight w:val="300"/>
          <w:ins w:id="4617" w:author="Ross Norsworthy" w:date="2020-03-19T22:33:00Z"/>
        </w:trPr>
        <w:tc>
          <w:tcPr>
            <w:tcW w:w="1179" w:type="pct"/>
            <w:shd w:val="clear" w:color="auto" w:fill="auto"/>
            <w:noWrap/>
            <w:vAlign w:val="center"/>
          </w:tcPr>
          <w:p w14:paraId="6B8931E8" w14:textId="77777777" w:rsidR="00A013FD" w:rsidRPr="00A013FD" w:rsidRDefault="00A013FD" w:rsidP="008C4140">
            <w:pPr>
              <w:pStyle w:val="Tabletext"/>
              <w:rPr>
                <w:ins w:id="4618" w:author="Ross Norsworthy" w:date="2020-03-19T22:33:00Z"/>
              </w:rPr>
            </w:pPr>
            <w:ins w:id="4619" w:author="Ross Norsworthy" w:date="2020-03-19T22:33:00Z">
              <w:r w:rsidRPr="00A013FD">
                <w:t>Channel BW</w:t>
              </w:r>
            </w:ins>
          </w:p>
        </w:tc>
        <w:tc>
          <w:tcPr>
            <w:tcW w:w="2303" w:type="pct"/>
            <w:gridSpan w:val="3"/>
            <w:shd w:val="clear" w:color="auto" w:fill="auto"/>
            <w:noWrap/>
            <w:vAlign w:val="center"/>
          </w:tcPr>
          <w:p w14:paraId="094C8007" w14:textId="77777777" w:rsidR="00A013FD" w:rsidRPr="00A013FD" w:rsidRDefault="00A013FD" w:rsidP="00B03E6D">
            <w:pPr>
              <w:pStyle w:val="Tabletext"/>
              <w:jc w:val="center"/>
              <w:rPr>
                <w:ins w:id="4620" w:author="Ross Norsworthy" w:date="2020-03-19T22:33:00Z"/>
              </w:rPr>
            </w:pPr>
            <w:ins w:id="4621" w:author="Ross Norsworthy" w:date="2020-03-19T22:33:00Z">
              <w:r w:rsidRPr="00A013FD">
                <w:t>50</w:t>
              </w:r>
            </w:ins>
          </w:p>
        </w:tc>
        <w:tc>
          <w:tcPr>
            <w:tcW w:w="1518" w:type="pct"/>
            <w:shd w:val="clear" w:color="auto" w:fill="auto"/>
            <w:noWrap/>
            <w:vAlign w:val="center"/>
          </w:tcPr>
          <w:p w14:paraId="56D85200" w14:textId="77777777" w:rsidR="00A013FD" w:rsidRPr="00A013FD" w:rsidRDefault="00A013FD" w:rsidP="00B03E6D">
            <w:pPr>
              <w:pStyle w:val="Tabletext"/>
              <w:jc w:val="center"/>
              <w:rPr>
                <w:ins w:id="4622" w:author="Ross Norsworthy" w:date="2020-03-19T22:33:00Z"/>
              </w:rPr>
            </w:pPr>
            <w:ins w:id="4623" w:author="Ross Norsworthy" w:date="2020-03-19T22:33:00Z">
              <w:r w:rsidRPr="00A013FD">
                <w:t>kHz</w:t>
              </w:r>
            </w:ins>
          </w:p>
        </w:tc>
      </w:tr>
      <w:tr w:rsidR="00A013FD" w:rsidRPr="00A013FD" w14:paraId="3AD79F2E" w14:textId="77777777" w:rsidTr="00B66F0F">
        <w:trPr>
          <w:trHeight w:val="300"/>
          <w:ins w:id="4624" w:author="Ross Norsworthy" w:date="2020-03-19T22:33:00Z"/>
        </w:trPr>
        <w:tc>
          <w:tcPr>
            <w:tcW w:w="1179" w:type="pct"/>
            <w:shd w:val="clear" w:color="auto" w:fill="auto"/>
            <w:noWrap/>
            <w:vAlign w:val="center"/>
          </w:tcPr>
          <w:p w14:paraId="6BA0C78E" w14:textId="77777777" w:rsidR="00A013FD" w:rsidRPr="00A013FD" w:rsidRDefault="00A013FD" w:rsidP="008C4140">
            <w:pPr>
              <w:pStyle w:val="Tabletext"/>
              <w:rPr>
                <w:ins w:id="4625" w:author="Ross Norsworthy" w:date="2020-03-19T22:33:00Z"/>
              </w:rPr>
            </w:pPr>
            <w:ins w:id="4626" w:author="Ross Norsworthy" w:date="2020-03-19T22:33:00Z">
              <w:r w:rsidRPr="00A013FD">
                <w:t xml:space="preserve">Roll off filtering </w:t>
              </w:r>
              <w:r w:rsidRPr="00A013FD">
                <w:rPr>
                  <w:vertAlign w:val="superscript"/>
                </w:rPr>
                <w:t>(1)</w:t>
              </w:r>
            </w:ins>
          </w:p>
        </w:tc>
        <w:tc>
          <w:tcPr>
            <w:tcW w:w="2303" w:type="pct"/>
            <w:gridSpan w:val="3"/>
            <w:shd w:val="clear" w:color="auto" w:fill="auto"/>
            <w:noWrap/>
            <w:vAlign w:val="center"/>
          </w:tcPr>
          <w:p w14:paraId="1214945D" w14:textId="77777777" w:rsidR="00A013FD" w:rsidRPr="00A013FD" w:rsidRDefault="00A013FD" w:rsidP="00B03E6D">
            <w:pPr>
              <w:pStyle w:val="Tabletext"/>
              <w:jc w:val="center"/>
              <w:rPr>
                <w:ins w:id="4627" w:author="Ross Norsworthy" w:date="2020-03-19T22:33:00Z"/>
              </w:rPr>
            </w:pPr>
            <w:ins w:id="4628" w:author="Ross Norsworthy" w:date="2020-03-19T22:33:00Z">
              <w:r w:rsidRPr="00A013FD">
                <w:t>0.25</w:t>
              </w:r>
            </w:ins>
          </w:p>
        </w:tc>
        <w:tc>
          <w:tcPr>
            <w:tcW w:w="1518" w:type="pct"/>
            <w:shd w:val="clear" w:color="auto" w:fill="auto"/>
            <w:noWrap/>
            <w:vAlign w:val="center"/>
          </w:tcPr>
          <w:p w14:paraId="3A8C7E57" w14:textId="77777777" w:rsidR="00A013FD" w:rsidRPr="00A013FD" w:rsidRDefault="00A013FD" w:rsidP="00B03E6D">
            <w:pPr>
              <w:pStyle w:val="Tabletext"/>
              <w:jc w:val="center"/>
              <w:rPr>
                <w:ins w:id="4629" w:author="Ross Norsworthy" w:date="2020-03-19T22:33:00Z"/>
              </w:rPr>
            </w:pPr>
          </w:p>
        </w:tc>
      </w:tr>
      <w:tr w:rsidR="00A013FD" w:rsidRPr="00A013FD" w14:paraId="7ABF4136" w14:textId="77777777" w:rsidTr="00B66F0F">
        <w:trPr>
          <w:trHeight w:val="300"/>
          <w:ins w:id="4630" w:author="Ross Norsworthy" w:date="2020-03-19T22:33:00Z"/>
        </w:trPr>
        <w:tc>
          <w:tcPr>
            <w:tcW w:w="1179" w:type="pct"/>
            <w:shd w:val="clear" w:color="auto" w:fill="auto"/>
            <w:noWrap/>
            <w:vAlign w:val="center"/>
          </w:tcPr>
          <w:p w14:paraId="7D027DCD" w14:textId="77777777" w:rsidR="00A013FD" w:rsidRPr="00A013FD" w:rsidRDefault="00A013FD" w:rsidP="008C4140">
            <w:pPr>
              <w:pStyle w:val="Tabletext"/>
              <w:rPr>
                <w:ins w:id="4631" w:author="Ross Norsworthy" w:date="2020-03-19T22:33:00Z"/>
              </w:rPr>
            </w:pPr>
            <w:ins w:id="4632" w:author="Ross Norsworthy" w:date="2020-03-19T22:33:00Z">
              <w:r w:rsidRPr="00A013FD">
                <w:t>Signal BW</w:t>
              </w:r>
            </w:ins>
          </w:p>
        </w:tc>
        <w:tc>
          <w:tcPr>
            <w:tcW w:w="2303" w:type="pct"/>
            <w:gridSpan w:val="3"/>
            <w:shd w:val="clear" w:color="auto" w:fill="auto"/>
            <w:noWrap/>
            <w:vAlign w:val="center"/>
          </w:tcPr>
          <w:p w14:paraId="63A1165C" w14:textId="77777777" w:rsidR="00A013FD" w:rsidRPr="00A013FD" w:rsidRDefault="00A013FD" w:rsidP="00B03E6D">
            <w:pPr>
              <w:pStyle w:val="Tabletext"/>
              <w:jc w:val="center"/>
              <w:rPr>
                <w:ins w:id="4633" w:author="Ross Norsworthy" w:date="2020-03-19T22:33:00Z"/>
              </w:rPr>
            </w:pPr>
            <w:ins w:id="4634" w:author="Ross Norsworthy" w:date="2020-03-19T22:33:00Z">
              <w:r w:rsidRPr="00A013FD">
                <w:t>42.0</w:t>
              </w:r>
            </w:ins>
          </w:p>
        </w:tc>
        <w:tc>
          <w:tcPr>
            <w:tcW w:w="1518" w:type="pct"/>
            <w:shd w:val="clear" w:color="auto" w:fill="auto"/>
            <w:noWrap/>
            <w:vAlign w:val="center"/>
          </w:tcPr>
          <w:p w14:paraId="35E3AF0C" w14:textId="77777777" w:rsidR="00A013FD" w:rsidRPr="00A013FD" w:rsidRDefault="00A013FD" w:rsidP="00B03E6D">
            <w:pPr>
              <w:pStyle w:val="Tabletext"/>
              <w:jc w:val="center"/>
              <w:rPr>
                <w:ins w:id="4635" w:author="Ross Norsworthy" w:date="2020-03-19T22:33:00Z"/>
              </w:rPr>
            </w:pPr>
            <w:ins w:id="4636" w:author="Ross Norsworthy" w:date="2020-03-19T22:33:00Z">
              <w:r w:rsidRPr="00A013FD">
                <w:t>kHz</w:t>
              </w:r>
            </w:ins>
          </w:p>
        </w:tc>
      </w:tr>
      <w:tr w:rsidR="00A013FD" w:rsidRPr="00A013FD" w14:paraId="0819A46A" w14:textId="77777777" w:rsidTr="00B66F0F">
        <w:trPr>
          <w:trHeight w:val="300"/>
          <w:ins w:id="4637" w:author="Ross Norsworthy" w:date="2020-03-19T22:33:00Z"/>
        </w:trPr>
        <w:tc>
          <w:tcPr>
            <w:tcW w:w="1179" w:type="pct"/>
            <w:shd w:val="clear" w:color="auto" w:fill="auto"/>
            <w:noWrap/>
            <w:vAlign w:val="center"/>
          </w:tcPr>
          <w:p w14:paraId="1635BD5D" w14:textId="77777777" w:rsidR="00A013FD" w:rsidRPr="00A013FD" w:rsidRDefault="00A013FD" w:rsidP="008C4140">
            <w:pPr>
              <w:pStyle w:val="Tabletext"/>
              <w:rPr>
                <w:ins w:id="4638" w:author="Ross Norsworthy" w:date="2020-03-19T22:33:00Z"/>
              </w:rPr>
            </w:pPr>
            <w:ins w:id="4639" w:author="Ross Norsworthy" w:date="2020-03-19T22:33:00Z">
              <w:r w:rsidRPr="00A013FD">
                <w:t>CDMA chiprate</w:t>
              </w:r>
            </w:ins>
          </w:p>
        </w:tc>
        <w:tc>
          <w:tcPr>
            <w:tcW w:w="674" w:type="pct"/>
            <w:shd w:val="clear" w:color="auto" w:fill="auto"/>
            <w:noWrap/>
            <w:vAlign w:val="center"/>
          </w:tcPr>
          <w:p w14:paraId="26AE5F4B" w14:textId="77777777" w:rsidR="00A013FD" w:rsidRPr="00A013FD" w:rsidRDefault="00A013FD" w:rsidP="00B03E6D">
            <w:pPr>
              <w:pStyle w:val="Tabletext"/>
              <w:jc w:val="center"/>
              <w:rPr>
                <w:ins w:id="4640" w:author="Ross Norsworthy" w:date="2020-03-19T22:33:00Z"/>
              </w:rPr>
            </w:pPr>
            <w:ins w:id="4641" w:author="Ross Norsworthy" w:date="2020-03-19T22:33:00Z">
              <w:r w:rsidRPr="00A013FD">
                <w:t>33.6</w:t>
              </w:r>
            </w:ins>
          </w:p>
        </w:tc>
        <w:tc>
          <w:tcPr>
            <w:tcW w:w="1629" w:type="pct"/>
            <w:gridSpan w:val="2"/>
            <w:vMerge w:val="restart"/>
            <w:shd w:val="clear" w:color="auto" w:fill="auto"/>
            <w:noWrap/>
            <w:vAlign w:val="center"/>
          </w:tcPr>
          <w:p w14:paraId="0A8A972B" w14:textId="77777777" w:rsidR="00A013FD" w:rsidRPr="00A013FD" w:rsidRDefault="00A013FD" w:rsidP="00B03E6D">
            <w:pPr>
              <w:pStyle w:val="Tabletext"/>
              <w:jc w:val="center"/>
              <w:rPr>
                <w:ins w:id="4642" w:author="Ross Norsworthy" w:date="2020-03-19T22:33:00Z"/>
              </w:rPr>
            </w:pPr>
            <w:ins w:id="4643" w:author="Ross Norsworthy" w:date="2020-03-19T22:33:00Z">
              <w:r w:rsidRPr="00A013FD">
                <w:t>N/A</w:t>
              </w:r>
            </w:ins>
          </w:p>
        </w:tc>
        <w:tc>
          <w:tcPr>
            <w:tcW w:w="1518" w:type="pct"/>
            <w:shd w:val="clear" w:color="auto" w:fill="auto"/>
            <w:noWrap/>
            <w:vAlign w:val="center"/>
          </w:tcPr>
          <w:p w14:paraId="01D5F4B6" w14:textId="77777777" w:rsidR="00A013FD" w:rsidRPr="00A013FD" w:rsidRDefault="00A013FD" w:rsidP="00B03E6D">
            <w:pPr>
              <w:pStyle w:val="Tabletext"/>
              <w:jc w:val="center"/>
              <w:rPr>
                <w:ins w:id="4644" w:author="Ross Norsworthy" w:date="2020-03-19T22:33:00Z"/>
              </w:rPr>
            </w:pPr>
            <w:ins w:id="4645" w:author="Ross Norsworthy" w:date="2020-03-19T22:33:00Z">
              <w:r w:rsidRPr="00A013FD">
                <w:t>kcps</w:t>
              </w:r>
            </w:ins>
          </w:p>
        </w:tc>
      </w:tr>
      <w:tr w:rsidR="00A013FD" w:rsidRPr="00A013FD" w14:paraId="19387FBA" w14:textId="77777777" w:rsidTr="00B66F0F">
        <w:trPr>
          <w:trHeight w:val="300"/>
          <w:ins w:id="4646" w:author="Ross Norsworthy" w:date="2020-03-19T22:33:00Z"/>
        </w:trPr>
        <w:tc>
          <w:tcPr>
            <w:tcW w:w="1179" w:type="pct"/>
            <w:shd w:val="clear" w:color="auto" w:fill="auto"/>
            <w:noWrap/>
            <w:vAlign w:val="center"/>
          </w:tcPr>
          <w:p w14:paraId="5AC5361F" w14:textId="77777777" w:rsidR="00A013FD" w:rsidRPr="00A013FD" w:rsidRDefault="00A013FD" w:rsidP="008C4140">
            <w:pPr>
              <w:pStyle w:val="Tabletext"/>
              <w:rPr>
                <w:ins w:id="4647" w:author="Ross Norsworthy" w:date="2020-03-19T22:33:00Z"/>
              </w:rPr>
            </w:pPr>
            <w:ins w:id="4648" w:author="Ross Norsworthy" w:date="2020-03-19T22:33:00Z">
              <w:r w:rsidRPr="00A013FD">
                <w:t>Spreading Factor</w:t>
              </w:r>
            </w:ins>
          </w:p>
        </w:tc>
        <w:tc>
          <w:tcPr>
            <w:tcW w:w="674" w:type="pct"/>
            <w:shd w:val="clear" w:color="auto" w:fill="auto"/>
            <w:noWrap/>
            <w:vAlign w:val="center"/>
          </w:tcPr>
          <w:p w14:paraId="5ABA3C43" w14:textId="77777777" w:rsidR="00A013FD" w:rsidRPr="00A013FD" w:rsidRDefault="00A013FD" w:rsidP="00B03E6D">
            <w:pPr>
              <w:pStyle w:val="Tabletext"/>
              <w:jc w:val="center"/>
              <w:rPr>
                <w:ins w:id="4649" w:author="Ross Norsworthy" w:date="2020-03-19T22:33:00Z"/>
              </w:rPr>
            </w:pPr>
            <w:ins w:id="4650" w:author="Ross Norsworthy" w:date="2020-03-19T22:33:00Z">
              <w:r w:rsidRPr="00A013FD">
                <w:t>8</w:t>
              </w:r>
            </w:ins>
          </w:p>
        </w:tc>
        <w:tc>
          <w:tcPr>
            <w:tcW w:w="1629" w:type="pct"/>
            <w:gridSpan w:val="2"/>
            <w:vMerge/>
            <w:shd w:val="clear" w:color="auto" w:fill="auto"/>
            <w:noWrap/>
            <w:vAlign w:val="center"/>
          </w:tcPr>
          <w:p w14:paraId="35A6AE4E" w14:textId="77777777" w:rsidR="00A013FD" w:rsidRPr="00A013FD" w:rsidRDefault="00A013FD" w:rsidP="00B03E6D">
            <w:pPr>
              <w:pStyle w:val="Tabletext"/>
              <w:jc w:val="center"/>
              <w:rPr>
                <w:ins w:id="4651" w:author="Ross Norsworthy" w:date="2020-03-19T22:33:00Z"/>
              </w:rPr>
            </w:pPr>
          </w:p>
        </w:tc>
        <w:tc>
          <w:tcPr>
            <w:tcW w:w="1518" w:type="pct"/>
            <w:shd w:val="clear" w:color="auto" w:fill="auto"/>
            <w:noWrap/>
            <w:vAlign w:val="center"/>
          </w:tcPr>
          <w:p w14:paraId="5679C99D" w14:textId="77777777" w:rsidR="00A013FD" w:rsidRPr="00A013FD" w:rsidRDefault="00A013FD" w:rsidP="00B03E6D">
            <w:pPr>
              <w:pStyle w:val="Tabletext"/>
              <w:jc w:val="center"/>
              <w:rPr>
                <w:ins w:id="4652" w:author="Ross Norsworthy" w:date="2020-03-19T22:33:00Z"/>
              </w:rPr>
            </w:pPr>
            <w:ins w:id="4653" w:author="Ross Norsworthy" w:date="2020-03-19T22:33:00Z">
              <w:r w:rsidRPr="00A013FD">
                <w:t>chips</w:t>
              </w:r>
            </w:ins>
          </w:p>
        </w:tc>
      </w:tr>
      <w:tr w:rsidR="00A013FD" w:rsidRPr="00A013FD" w14:paraId="5172F01A" w14:textId="77777777" w:rsidTr="00B66F0F">
        <w:trPr>
          <w:trHeight w:val="300"/>
          <w:ins w:id="4654" w:author="Ross Norsworthy" w:date="2020-03-19T22:33:00Z"/>
        </w:trPr>
        <w:tc>
          <w:tcPr>
            <w:tcW w:w="1179" w:type="pct"/>
            <w:shd w:val="clear" w:color="auto" w:fill="auto"/>
            <w:noWrap/>
            <w:vAlign w:val="center"/>
          </w:tcPr>
          <w:p w14:paraId="2788C76E" w14:textId="77777777" w:rsidR="00A013FD" w:rsidRPr="00A013FD" w:rsidRDefault="00A013FD" w:rsidP="008C4140">
            <w:pPr>
              <w:pStyle w:val="Tabletext"/>
              <w:rPr>
                <w:ins w:id="4655" w:author="Ross Norsworthy" w:date="2020-03-19T22:33:00Z"/>
              </w:rPr>
            </w:pPr>
            <w:ins w:id="4656" w:author="Ross Norsworthy" w:date="2020-03-19T22:33:00Z">
              <w:r w:rsidRPr="00A013FD">
                <w:t>Symbol rate</w:t>
              </w:r>
            </w:ins>
          </w:p>
        </w:tc>
        <w:tc>
          <w:tcPr>
            <w:tcW w:w="674" w:type="pct"/>
            <w:shd w:val="clear" w:color="auto" w:fill="auto"/>
            <w:noWrap/>
            <w:vAlign w:val="center"/>
          </w:tcPr>
          <w:p w14:paraId="45579E07" w14:textId="77777777" w:rsidR="00A013FD" w:rsidRPr="00A013FD" w:rsidRDefault="00A013FD" w:rsidP="00B03E6D">
            <w:pPr>
              <w:pStyle w:val="Tabletext"/>
              <w:jc w:val="center"/>
              <w:rPr>
                <w:ins w:id="4657" w:author="Ross Norsworthy" w:date="2020-03-19T22:33:00Z"/>
              </w:rPr>
            </w:pPr>
            <w:ins w:id="4658" w:author="Ross Norsworthy" w:date="2020-03-19T22:33:00Z">
              <w:r w:rsidRPr="00A013FD">
                <w:t>4.2</w:t>
              </w:r>
            </w:ins>
          </w:p>
        </w:tc>
        <w:tc>
          <w:tcPr>
            <w:tcW w:w="1629" w:type="pct"/>
            <w:gridSpan w:val="2"/>
            <w:shd w:val="clear" w:color="auto" w:fill="auto"/>
            <w:noWrap/>
            <w:vAlign w:val="center"/>
          </w:tcPr>
          <w:p w14:paraId="4D564EEE" w14:textId="77777777" w:rsidR="00A013FD" w:rsidRPr="00A013FD" w:rsidRDefault="00A013FD" w:rsidP="00B03E6D">
            <w:pPr>
              <w:pStyle w:val="Tabletext"/>
              <w:jc w:val="center"/>
              <w:rPr>
                <w:ins w:id="4659" w:author="Ross Norsworthy" w:date="2020-03-19T22:33:00Z"/>
              </w:rPr>
            </w:pPr>
            <w:ins w:id="4660" w:author="Ross Norsworthy" w:date="2020-03-19T22:33:00Z">
              <w:r w:rsidRPr="00A013FD">
                <w:t>33.6</w:t>
              </w:r>
            </w:ins>
          </w:p>
        </w:tc>
        <w:tc>
          <w:tcPr>
            <w:tcW w:w="1518" w:type="pct"/>
            <w:shd w:val="clear" w:color="auto" w:fill="auto"/>
            <w:noWrap/>
            <w:vAlign w:val="center"/>
          </w:tcPr>
          <w:p w14:paraId="031ED8E1" w14:textId="77777777" w:rsidR="00A013FD" w:rsidRPr="00A013FD" w:rsidRDefault="00A013FD" w:rsidP="00B03E6D">
            <w:pPr>
              <w:pStyle w:val="Tabletext"/>
              <w:jc w:val="center"/>
              <w:rPr>
                <w:ins w:id="4661" w:author="Ross Norsworthy" w:date="2020-03-19T22:33:00Z"/>
              </w:rPr>
            </w:pPr>
            <w:ins w:id="4662" w:author="Ross Norsworthy" w:date="2020-03-19T22:33:00Z">
              <w:r w:rsidRPr="00A013FD">
                <w:t>ksps</w:t>
              </w:r>
            </w:ins>
          </w:p>
        </w:tc>
      </w:tr>
      <w:tr w:rsidR="00A013FD" w:rsidRPr="00A013FD" w14:paraId="356C9F81" w14:textId="77777777" w:rsidTr="00B66F0F">
        <w:trPr>
          <w:trHeight w:val="300"/>
          <w:ins w:id="4663" w:author="Ross Norsworthy" w:date="2020-03-19T22:33:00Z"/>
        </w:trPr>
        <w:tc>
          <w:tcPr>
            <w:tcW w:w="1179" w:type="pct"/>
            <w:shd w:val="clear" w:color="auto" w:fill="auto"/>
            <w:noWrap/>
            <w:vAlign w:val="center"/>
          </w:tcPr>
          <w:p w14:paraId="4171F069" w14:textId="77777777" w:rsidR="00A013FD" w:rsidRPr="00A013FD" w:rsidRDefault="00A013FD" w:rsidP="008C4140">
            <w:pPr>
              <w:pStyle w:val="Tabletext"/>
              <w:rPr>
                <w:ins w:id="4664" w:author="Ross Norsworthy" w:date="2020-03-19T22:33:00Z"/>
              </w:rPr>
            </w:pPr>
            <w:ins w:id="4665" w:author="Ross Norsworthy" w:date="2020-03-19T22:33:00Z">
              <w:r w:rsidRPr="00A013FD">
                <w:t>Burst size</w:t>
              </w:r>
            </w:ins>
          </w:p>
        </w:tc>
        <w:tc>
          <w:tcPr>
            <w:tcW w:w="2303" w:type="pct"/>
            <w:gridSpan w:val="3"/>
            <w:shd w:val="clear" w:color="auto" w:fill="auto"/>
            <w:noWrap/>
            <w:vAlign w:val="center"/>
          </w:tcPr>
          <w:p w14:paraId="4B20CA41" w14:textId="77777777" w:rsidR="00A013FD" w:rsidRPr="00A013FD" w:rsidRDefault="00A013FD" w:rsidP="00B03E6D">
            <w:pPr>
              <w:pStyle w:val="Tabletext"/>
              <w:jc w:val="center"/>
              <w:rPr>
                <w:ins w:id="4666" w:author="Ross Norsworthy" w:date="2020-03-19T22:33:00Z"/>
              </w:rPr>
            </w:pPr>
            <w:ins w:id="4667" w:author="Ross Norsworthy" w:date="2020-03-19T22:33:00Z">
              <w:r w:rsidRPr="00A013FD">
                <w:t>15</w:t>
              </w:r>
            </w:ins>
          </w:p>
        </w:tc>
        <w:tc>
          <w:tcPr>
            <w:tcW w:w="1518" w:type="pct"/>
            <w:shd w:val="clear" w:color="auto" w:fill="auto"/>
            <w:noWrap/>
            <w:vAlign w:val="center"/>
          </w:tcPr>
          <w:p w14:paraId="43FBFED9" w14:textId="77777777" w:rsidR="00A013FD" w:rsidRPr="00A013FD" w:rsidRDefault="00A013FD" w:rsidP="00B03E6D">
            <w:pPr>
              <w:pStyle w:val="Tabletext"/>
              <w:jc w:val="center"/>
              <w:rPr>
                <w:ins w:id="4668" w:author="Ross Norsworthy" w:date="2020-03-19T22:33:00Z"/>
              </w:rPr>
            </w:pPr>
            <w:ins w:id="4669" w:author="Ross Norsworthy" w:date="2020-03-19T22:33:00Z">
              <w:r w:rsidRPr="00A013FD">
                <w:t>slots</w:t>
              </w:r>
            </w:ins>
          </w:p>
        </w:tc>
      </w:tr>
      <w:tr w:rsidR="00A013FD" w:rsidRPr="00A013FD" w14:paraId="366DE6BC" w14:textId="77777777" w:rsidTr="00B66F0F">
        <w:trPr>
          <w:trHeight w:val="300"/>
          <w:ins w:id="4670" w:author="Ross Norsworthy" w:date="2020-03-19T22:33:00Z"/>
        </w:trPr>
        <w:tc>
          <w:tcPr>
            <w:tcW w:w="1179" w:type="pct"/>
            <w:shd w:val="clear" w:color="auto" w:fill="auto"/>
            <w:noWrap/>
            <w:vAlign w:val="center"/>
          </w:tcPr>
          <w:p w14:paraId="232FD515" w14:textId="77777777" w:rsidR="00A013FD" w:rsidRPr="00A013FD" w:rsidRDefault="00A013FD" w:rsidP="008C4140">
            <w:pPr>
              <w:pStyle w:val="Tabletext"/>
              <w:rPr>
                <w:ins w:id="4671" w:author="Ross Norsworthy" w:date="2020-03-19T22:33:00Z"/>
              </w:rPr>
            </w:pPr>
            <w:ins w:id="4672" w:author="Ross Norsworthy" w:date="2020-03-19T22:33:00Z">
              <w:r w:rsidRPr="00A013FD">
                <w:t>Guard time</w:t>
              </w:r>
            </w:ins>
          </w:p>
        </w:tc>
        <w:tc>
          <w:tcPr>
            <w:tcW w:w="2303" w:type="pct"/>
            <w:gridSpan w:val="3"/>
            <w:shd w:val="clear" w:color="auto" w:fill="auto"/>
            <w:noWrap/>
            <w:vAlign w:val="center"/>
          </w:tcPr>
          <w:p w14:paraId="7D0E4976" w14:textId="77777777" w:rsidR="00A013FD" w:rsidRPr="00A013FD" w:rsidRDefault="00A013FD" w:rsidP="00B03E6D">
            <w:pPr>
              <w:pStyle w:val="Tabletext"/>
              <w:jc w:val="center"/>
              <w:rPr>
                <w:ins w:id="4673" w:author="Ross Norsworthy" w:date="2020-03-19T22:33:00Z"/>
              </w:rPr>
            </w:pPr>
            <w:ins w:id="4674" w:author="Ross Norsworthy" w:date="2020-03-19T22:33:00Z">
              <w:r w:rsidRPr="00A013FD">
                <w:t>8</w:t>
              </w:r>
            </w:ins>
          </w:p>
        </w:tc>
        <w:tc>
          <w:tcPr>
            <w:tcW w:w="1518" w:type="pct"/>
            <w:shd w:val="clear" w:color="auto" w:fill="auto"/>
            <w:noWrap/>
            <w:vAlign w:val="center"/>
          </w:tcPr>
          <w:p w14:paraId="282534F8" w14:textId="77777777" w:rsidR="00A013FD" w:rsidRPr="00A013FD" w:rsidRDefault="00A013FD" w:rsidP="00B03E6D">
            <w:pPr>
              <w:pStyle w:val="Tabletext"/>
              <w:jc w:val="center"/>
              <w:rPr>
                <w:ins w:id="4675" w:author="Ross Norsworthy" w:date="2020-03-19T22:33:00Z"/>
              </w:rPr>
            </w:pPr>
            <w:ins w:id="4676" w:author="Ross Norsworthy" w:date="2020-03-19T22:33:00Z">
              <w:r w:rsidRPr="00A013FD">
                <w:t>ms</w:t>
              </w:r>
            </w:ins>
          </w:p>
        </w:tc>
      </w:tr>
      <w:tr w:rsidR="00A013FD" w:rsidRPr="00A013FD" w14:paraId="3BB25BEA" w14:textId="77777777" w:rsidTr="00B66F0F">
        <w:trPr>
          <w:trHeight w:val="300"/>
          <w:ins w:id="4677" w:author="Ross Norsworthy" w:date="2020-03-19T22:33:00Z"/>
        </w:trPr>
        <w:tc>
          <w:tcPr>
            <w:tcW w:w="1179" w:type="pct"/>
            <w:shd w:val="clear" w:color="auto" w:fill="auto"/>
            <w:noWrap/>
            <w:vAlign w:val="center"/>
          </w:tcPr>
          <w:p w14:paraId="31398F91" w14:textId="77777777" w:rsidR="00A013FD" w:rsidRPr="00A013FD" w:rsidRDefault="00A013FD" w:rsidP="008C4140">
            <w:pPr>
              <w:pStyle w:val="Tabletext"/>
              <w:rPr>
                <w:ins w:id="4678" w:author="Ross Norsworthy" w:date="2020-03-19T22:33:00Z"/>
              </w:rPr>
            </w:pPr>
            <w:ins w:id="4679" w:author="Ross Norsworthy" w:date="2020-03-19T22:33:00Z">
              <w:r w:rsidRPr="00A013FD">
                <w:t>Burst duration</w:t>
              </w:r>
            </w:ins>
          </w:p>
        </w:tc>
        <w:tc>
          <w:tcPr>
            <w:tcW w:w="2303" w:type="pct"/>
            <w:gridSpan w:val="3"/>
            <w:shd w:val="clear" w:color="auto" w:fill="auto"/>
            <w:noWrap/>
            <w:vAlign w:val="center"/>
          </w:tcPr>
          <w:p w14:paraId="08457C47" w14:textId="77777777" w:rsidR="00A013FD" w:rsidRPr="00A013FD" w:rsidRDefault="00A013FD" w:rsidP="00B03E6D">
            <w:pPr>
              <w:pStyle w:val="Tabletext"/>
              <w:jc w:val="center"/>
              <w:rPr>
                <w:ins w:id="4680" w:author="Ross Norsworthy" w:date="2020-03-19T22:33:00Z"/>
              </w:rPr>
            </w:pPr>
            <w:ins w:id="4681" w:author="Ross Norsworthy" w:date="2020-03-19T22:33:00Z">
              <w:r w:rsidRPr="00A013FD">
                <w:t>392.0</w:t>
              </w:r>
            </w:ins>
          </w:p>
        </w:tc>
        <w:tc>
          <w:tcPr>
            <w:tcW w:w="1518" w:type="pct"/>
            <w:shd w:val="clear" w:color="auto" w:fill="auto"/>
            <w:noWrap/>
            <w:vAlign w:val="center"/>
          </w:tcPr>
          <w:p w14:paraId="6CBD7805" w14:textId="77777777" w:rsidR="00A013FD" w:rsidRPr="00A013FD" w:rsidRDefault="00A013FD" w:rsidP="00B03E6D">
            <w:pPr>
              <w:pStyle w:val="Tabletext"/>
              <w:jc w:val="center"/>
              <w:rPr>
                <w:ins w:id="4682" w:author="Ross Norsworthy" w:date="2020-03-19T22:33:00Z"/>
              </w:rPr>
            </w:pPr>
            <w:ins w:id="4683" w:author="Ross Norsworthy" w:date="2020-03-19T22:33:00Z">
              <w:r w:rsidRPr="00A013FD">
                <w:t>ms</w:t>
              </w:r>
            </w:ins>
          </w:p>
        </w:tc>
      </w:tr>
      <w:tr w:rsidR="00A013FD" w:rsidRPr="00A013FD" w14:paraId="6DE78C23" w14:textId="77777777" w:rsidTr="00B66F0F">
        <w:trPr>
          <w:trHeight w:val="300"/>
          <w:ins w:id="4684" w:author="Ross Norsworthy" w:date="2020-03-19T22:33:00Z"/>
        </w:trPr>
        <w:tc>
          <w:tcPr>
            <w:tcW w:w="1179" w:type="pct"/>
            <w:shd w:val="clear" w:color="auto" w:fill="auto"/>
            <w:noWrap/>
            <w:vAlign w:val="center"/>
          </w:tcPr>
          <w:p w14:paraId="447D02D7" w14:textId="77777777" w:rsidR="00A013FD" w:rsidRPr="00A013FD" w:rsidRDefault="00A013FD" w:rsidP="008C4140">
            <w:pPr>
              <w:pStyle w:val="Tabletext"/>
              <w:rPr>
                <w:ins w:id="4685" w:author="Ross Norsworthy" w:date="2020-03-19T22:33:00Z"/>
              </w:rPr>
            </w:pPr>
            <w:ins w:id="4686" w:author="Ross Norsworthy" w:date="2020-03-19T22:33:00Z">
              <w:r w:rsidRPr="00A013FD">
                <w:t>Symbols/burst</w:t>
              </w:r>
            </w:ins>
          </w:p>
        </w:tc>
        <w:tc>
          <w:tcPr>
            <w:tcW w:w="674" w:type="pct"/>
            <w:shd w:val="clear" w:color="auto" w:fill="auto"/>
            <w:noWrap/>
            <w:vAlign w:val="center"/>
          </w:tcPr>
          <w:p w14:paraId="0AE2BBFD" w14:textId="77777777" w:rsidR="00A013FD" w:rsidRPr="00A013FD" w:rsidRDefault="00A013FD" w:rsidP="00B03E6D">
            <w:pPr>
              <w:pStyle w:val="Tabletext"/>
              <w:jc w:val="center"/>
              <w:rPr>
                <w:ins w:id="4687" w:author="Ross Norsworthy" w:date="2020-03-19T22:33:00Z"/>
              </w:rPr>
            </w:pPr>
            <w:ins w:id="4688" w:author="Ross Norsworthy" w:date="2020-03-19T22:33:00Z">
              <w:r w:rsidRPr="00A013FD">
                <w:t>1646</w:t>
              </w:r>
            </w:ins>
          </w:p>
        </w:tc>
        <w:tc>
          <w:tcPr>
            <w:tcW w:w="1629" w:type="pct"/>
            <w:gridSpan w:val="2"/>
            <w:shd w:val="clear" w:color="auto" w:fill="auto"/>
            <w:noWrap/>
            <w:vAlign w:val="center"/>
          </w:tcPr>
          <w:p w14:paraId="37529022" w14:textId="77777777" w:rsidR="00A013FD" w:rsidRPr="00A013FD" w:rsidRDefault="00A013FD" w:rsidP="00B03E6D">
            <w:pPr>
              <w:pStyle w:val="Tabletext"/>
              <w:jc w:val="center"/>
              <w:rPr>
                <w:ins w:id="4689" w:author="Ross Norsworthy" w:date="2020-03-19T22:33:00Z"/>
              </w:rPr>
            </w:pPr>
            <w:ins w:id="4690" w:author="Ross Norsworthy" w:date="2020-03-19T22:33:00Z">
              <w:r w:rsidRPr="00A013FD">
                <w:t>13171</w:t>
              </w:r>
            </w:ins>
          </w:p>
        </w:tc>
        <w:tc>
          <w:tcPr>
            <w:tcW w:w="1518" w:type="pct"/>
            <w:shd w:val="clear" w:color="auto" w:fill="auto"/>
            <w:noWrap/>
            <w:vAlign w:val="center"/>
          </w:tcPr>
          <w:p w14:paraId="75703D2B" w14:textId="77777777" w:rsidR="00A013FD" w:rsidRPr="00A013FD" w:rsidRDefault="00A013FD" w:rsidP="00B03E6D">
            <w:pPr>
              <w:pStyle w:val="Tabletext"/>
              <w:jc w:val="center"/>
              <w:rPr>
                <w:ins w:id="4691" w:author="Ross Norsworthy" w:date="2020-03-19T22:33:00Z"/>
              </w:rPr>
            </w:pPr>
            <w:ins w:id="4692" w:author="Ross Norsworthy" w:date="2020-03-19T22:33:00Z">
              <w:r w:rsidRPr="00A013FD">
                <w:t>symbols</w:t>
              </w:r>
            </w:ins>
          </w:p>
        </w:tc>
      </w:tr>
      <w:tr w:rsidR="00A013FD" w:rsidRPr="00A013FD" w14:paraId="74026FBA" w14:textId="77777777" w:rsidTr="00B66F0F">
        <w:trPr>
          <w:trHeight w:val="300"/>
          <w:ins w:id="4693" w:author="Ross Norsworthy" w:date="2020-03-19T22:33:00Z"/>
        </w:trPr>
        <w:tc>
          <w:tcPr>
            <w:tcW w:w="1179" w:type="pct"/>
            <w:shd w:val="clear" w:color="auto" w:fill="auto"/>
            <w:noWrap/>
            <w:vAlign w:val="center"/>
          </w:tcPr>
          <w:p w14:paraId="66F7FBBF" w14:textId="77777777" w:rsidR="00A013FD" w:rsidRPr="00A013FD" w:rsidRDefault="00A013FD" w:rsidP="008C4140">
            <w:pPr>
              <w:pStyle w:val="Tabletext"/>
              <w:rPr>
                <w:ins w:id="4694" w:author="Ross Norsworthy" w:date="2020-03-19T22:33:00Z"/>
              </w:rPr>
            </w:pPr>
            <w:ins w:id="4695" w:author="Ross Norsworthy" w:date="2020-03-19T22:33:00Z">
              <w:r w:rsidRPr="00A013FD">
                <w:t>Ramp-up/down</w:t>
              </w:r>
            </w:ins>
          </w:p>
        </w:tc>
        <w:tc>
          <w:tcPr>
            <w:tcW w:w="2303" w:type="pct"/>
            <w:gridSpan w:val="3"/>
            <w:shd w:val="clear" w:color="auto" w:fill="auto"/>
            <w:noWrap/>
            <w:vAlign w:val="center"/>
          </w:tcPr>
          <w:p w14:paraId="5281B0EB" w14:textId="77777777" w:rsidR="00A013FD" w:rsidRPr="00A013FD" w:rsidRDefault="00A013FD" w:rsidP="00B03E6D">
            <w:pPr>
              <w:pStyle w:val="Tabletext"/>
              <w:jc w:val="center"/>
              <w:rPr>
                <w:ins w:id="4696" w:author="Ross Norsworthy" w:date="2020-03-19T22:33:00Z"/>
              </w:rPr>
            </w:pPr>
            <w:ins w:id="4697" w:author="Ross Norsworthy" w:date="2020-03-19T22:33:00Z">
              <w:r w:rsidRPr="00A013FD">
                <w:t>14/14</w:t>
              </w:r>
            </w:ins>
          </w:p>
        </w:tc>
        <w:tc>
          <w:tcPr>
            <w:tcW w:w="1518" w:type="pct"/>
            <w:shd w:val="clear" w:color="auto" w:fill="auto"/>
            <w:noWrap/>
            <w:vAlign w:val="center"/>
          </w:tcPr>
          <w:p w14:paraId="546CFBBD" w14:textId="77777777" w:rsidR="00A013FD" w:rsidRPr="00A013FD" w:rsidRDefault="00A013FD" w:rsidP="00B03E6D">
            <w:pPr>
              <w:pStyle w:val="Tabletext"/>
              <w:jc w:val="center"/>
              <w:rPr>
                <w:ins w:id="4698" w:author="Ross Norsworthy" w:date="2020-03-19T22:33:00Z"/>
              </w:rPr>
            </w:pPr>
            <w:ins w:id="4699" w:author="Ross Norsworthy" w:date="2020-03-19T22:33:00Z">
              <w:r w:rsidRPr="00A013FD">
                <w:t>symbols/chips</w:t>
              </w:r>
            </w:ins>
          </w:p>
        </w:tc>
      </w:tr>
      <w:tr w:rsidR="00A013FD" w:rsidRPr="00A013FD" w14:paraId="76B4A7D3" w14:textId="77777777" w:rsidTr="00B66F0F">
        <w:trPr>
          <w:trHeight w:val="300"/>
          <w:ins w:id="4700" w:author="Ross Norsworthy" w:date="2020-03-19T22:33:00Z"/>
        </w:trPr>
        <w:tc>
          <w:tcPr>
            <w:tcW w:w="1179" w:type="pct"/>
            <w:shd w:val="clear" w:color="auto" w:fill="auto"/>
            <w:noWrap/>
            <w:vAlign w:val="center"/>
          </w:tcPr>
          <w:p w14:paraId="1C852C42" w14:textId="77777777" w:rsidR="00A013FD" w:rsidRPr="00A013FD" w:rsidRDefault="00A013FD" w:rsidP="008C4140">
            <w:pPr>
              <w:pStyle w:val="Tabletext"/>
              <w:rPr>
                <w:ins w:id="4701" w:author="Ross Norsworthy" w:date="2020-03-19T22:33:00Z"/>
              </w:rPr>
            </w:pPr>
            <w:ins w:id="4702" w:author="Ross Norsworthy" w:date="2020-03-19T22:33:00Z">
              <w:r w:rsidRPr="00A013FD">
                <w:t>Ramp-up/down</w:t>
              </w:r>
            </w:ins>
          </w:p>
        </w:tc>
        <w:tc>
          <w:tcPr>
            <w:tcW w:w="2303" w:type="pct"/>
            <w:gridSpan w:val="3"/>
            <w:shd w:val="clear" w:color="auto" w:fill="auto"/>
            <w:noWrap/>
            <w:vAlign w:val="center"/>
          </w:tcPr>
          <w:p w14:paraId="3BFF92DA" w14:textId="77777777" w:rsidR="00A013FD" w:rsidRPr="00A013FD" w:rsidRDefault="00A013FD" w:rsidP="00B03E6D">
            <w:pPr>
              <w:pStyle w:val="Tabletext"/>
              <w:jc w:val="center"/>
              <w:rPr>
                <w:ins w:id="4703" w:author="Ross Norsworthy" w:date="2020-03-19T22:33:00Z"/>
              </w:rPr>
            </w:pPr>
            <w:ins w:id="4704" w:author="Ross Norsworthy" w:date="2020-03-19T22:33:00Z">
              <w:r w:rsidRPr="00A013FD">
                <w:t>0.41/0.41</w:t>
              </w:r>
            </w:ins>
          </w:p>
        </w:tc>
        <w:tc>
          <w:tcPr>
            <w:tcW w:w="1518" w:type="pct"/>
            <w:shd w:val="clear" w:color="auto" w:fill="auto"/>
            <w:noWrap/>
            <w:vAlign w:val="center"/>
          </w:tcPr>
          <w:p w14:paraId="56B19BD9" w14:textId="77777777" w:rsidR="00A013FD" w:rsidRPr="00A013FD" w:rsidRDefault="00A013FD" w:rsidP="00B03E6D">
            <w:pPr>
              <w:pStyle w:val="Tabletext"/>
              <w:jc w:val="center"/>
              <w:rPr>
                <w:ins w:id="4705" w:author="Ross Norsworthy" w:date="2020-03-19T22:33:00Z"/>
              </w:rPr>
            </w:pPr>
            <w:ins w:id="4706" w:author="Ross Norsworthy" w:date="2020-03-19T22:33:00Z">
              <w:r w:rsidRPr="00A013FD">
                <w:t>ms</w:t>
              </w:r>
            </w:ins>
          </w:p>
        </w:tc>
      </w:tr>
      <w:tr w:rsidR="00A013FD" w:rsidRPr="00A013FD" w14:paraId="5A9D48FF" w14:textId="77777777" w:rsidTr="00B66F0F">
        <w:trPr>
          <w:trHeight w:val="300"/>
          <w:ins w:id="4707" w:author="Ross Norsworthy" w:date="2020-03-19T22:33:00Z"/>
        </w:trPr>
        <w:tc>
          <w:tcPr>
            <w:tcW w:w="1179" w:type="pct"/>
            <w:shd w:val="clear" w:color="auto" w:fill="auto"/>
            <w:noWrap/>
            <w:vAlign w:val="center"/>
          </w:tcPr>
          <w:p w14:paraId="0B973B3F" w14:textId="77777777" w:rsidR="00A013FD" w:rsidRPr="00A013FD" w:rsidRDefault="00A013FD" w:rsidP="008C4140">
            <w:pPr>
              <w:pStyle w:val="Tabletext"/>
              <w:rPr>
                <w:ins w:id="4708" w:author="Ross Norsworthy" w:date="2020-03-19T22:33:00Z"/>
              </w:rPr>
            </w:pPr>
            <w:ins w:id="4709" w:author="Ross Norsworthy" w:date="2020-03-19T22:33:00Z">
              <w:r w:rsidRPr="00A013FD">
                <w:t>Syncword size</w:t>
              </w:r>
            </w:ins>
          </w:p>
        </w:tc>
        <w:tc>
          <w:tcPr>
            <w:tcW w:w="674" w:type="pct"/>
            <w:shd w:val="clear" w:color="auto" w:fill="auto"/>
            <w:noWrap/>
            <w:vAlign w:val="center"/>
          </w:tcPr>
          <w:p w14:paraId="43C8A173" w14:textId="77777777" w:rsidR="00A013FD" w:rsidRPr="00A013FD" w:rsidRDefault="00A013FD" w:rsidP="00B03E6D">
            <w:pPr>
              <w:pStyle w:val="Tabletext"/>
              <w:jc w:val="center"/>
              <w:rPr>
                <w:ins w:id="4710" w:author="Ross Norsworthy" w:date="2020-03-19T22:33:00Z"/>
              </w:rPr>
            </w:pPr>
            <w:ins w:id="4711" w:author="Ross Norsworthy" w:date="2020-03-19T22:33:00Z">
              <w:r w:rsidRPr="00A013FD">
                <w:t>48</w:t>
              </w:r>
            </w:ins>
          </w:p>
        </w:tc>
        <w:tc>
          <w:tcPr>
            <w:tcW w:w="736" w:type="pct"/>
            <w:shd w:val="clear" w:color="auto" w:fill="auto"/>
            <w:noWrap/>
            <w:vAlign w:val="center"/>
          </w:tcPr>
          <w:p w14:paraId="02E69026" w14:textId="77777777" w:rsidR="00A013FD" w:rsidRPr="00A013FD" w:rsidRDefault="00A013FD" w:rsidP="00B03E6D">
            <w:pPr>
              <w:pStyle w:val="Tabletext"/>
              <w:jc w:val="center"/>
              <w:rPr>
                <w:ins w:id="4712" w:author="Ross Norsworthy" w:date="2020-03-19T22:33:00Z"/>
              </w:rPr>
            </w:pPr>
            <w:ins w:id="4713" w:author="Ross Norsworthy" w:date="2020-03-19T22:33:00Z">
              <w:r w:rsidRPr="00A013FD">
                <w:t>48</w:t>
              </w:r>
            </w:ins>
          </w:p>
        </w:tc>
        <w:tc>
          <w:tcPr>
            <w:tcW w:w="894" w:type="pct"/>
            <w:shd w:val="clear" w:color="auto" w:fill="auto"/>
            <w:vAlign w:val="center"/>
          </w:tcPr>
          <w:p w14:paraId="6234AD56" w14:textId="77777777" w:rsidR="00A013FD" w:rsidRPr="00A013FD" w:rsidRDefault="00A013FD" w:rsidP="00B03E6D">
            <w:pPr>
              <w:pStyle w:val="Tabletext"/>
              <w:jc w:val="center"/>
              <w:rPr>
                <w:ins w:id="4714" w:author="Ross Norsworthy" w:date="2020-03-19T22:33:00Z"/>
              </w:rPr>
            </w:pPr>
            <w:ins w:id="4715" w:author="Ross Norsworthy" w:date="2020-03-19T22:33:00Z">
              <w:r w:rsidRPr="00A013FD">
                <w:t>27</w:t>
              </w:r>
            </w:ins>
          </w:p>
        </w:tc>
        <w:tc>
          <w:tcPr>
            <w:tcW w:w="1518" w:type="pct"/>
            <w:shd w:val="clear" w:color="auto" w:fill="auto"/>
            <w:noWrap/>
            <w:vAlign w:val="center"/>
          </w:tcPr>
          <w:p w14:paraId="19EAAA8B" w14:textId="77777777" w:rsidR="00A013FD" w:rsidRPr="00A013FD" w:rsidRDefault="00A013FD" w:rsidP="00B03E6D">
            <w:pPr>
              <w:pStyle w:val="Tabletext"/>
              <w:jc w:val="center"/>
              <w:rPr>
                <w:ins w:id="4716" w:author="Ross Norsworthy" w:date="2020-03-19T22:33:00Z"/>
              </w:rPr>
            </w:pPr>
            <w:ins w:id="4717" w:author="Ross Norsworthy" w:date="2020-03-19T22:33:00Z">
              <w:r w:rsidRPr="00A013FD">
                <w:t>symbols</w:t>
              </w:r>
            </w:ins>
          </w:p>
        </w:tc>
      </w:tr>
      <w:tr w:rsidR="00A013FD" w:rsidRPr="00A013FD" w14:paraId="6B9E8F4B" w14:textId="77777777" w:rsidTr="00B66F0F">
        <w:trPr>
          <w:trHeight w:val="300"/>
          <w:ins w:id="4718" w:author="Ross Norsworthy" w:date="2020-03-19T22:33:00Z"/>
        </w:trPr>
        <w:tc>
          <w:tcPr>
            <w:tcW w:w="1179" w:type="pct"/>
            <w:shd w:val="clear" w:color="auto" w:fill="auto"/>
            <w:noWrap/>
            <w:vAlign w:val="center"/>
          </w:tcPr>
          <w:p w14:paraId="5F0648CF" w14:textId="77777777" w:rsidR="00A013FD" w:rsidRPr="00A013FD" w:rsidRDefault="00A013FD" w:rsidP="008C4140">
            <w:pPr>
              <w:pStyle w:val="Tabletext"/>
              <w:rPr>
                <w:ins w:id="4719" w:author="Ross Norsworthy" w:date="2020-03-19T22:33:00Z"/>
              </w:rPr>
            </w:pPr>
            <w:ins w:id="4720" w:author="Ross Norsworthy" w:date="2020-03-19T22:33:00Z">
              <w:r w:rsidRPr="00A013FD">
                <w:t>Number of syncwords</w:t>
              </w:r>
            </w:ins>
          </w:p>
        </w:tc>
        <w:tc>
          <w:tcPr>
            <w:tcW w:w="674" w:type="pct"/>
            <w:shd w:val="clear" w:color="auto" w:fill="auto"/>
            <w:noWrap/>
            <w:vAlign w:val="center"/>
          </w:tcPr>
          <w:p w14:paraId="0F2415CD" w14:textId="77777777" w:rsidR="00A013FD" w:rsidRPr="00A013FD" w:rsidRDefault="00A013FD" w:rsidP="00B03E6D">
            <w:pPr>
              <w:pStyle w:val="Tabletext"/>
              <w:jc w:val="center"/>
              <w:rPr>
                <w:ins w:id="4721" w:author="Ross Norsworthy" w:date="2020-03-19T22:33:00Z"/>
              </w:rPr>
            </w:pPr>
            <w:ins w:id="4722" w:author="Ross Norsworthy" w:date="2020-03-19T22:33:00Z">
              <w:r w:rsidRPr="00A013FD">
                <w:t>4</w:t>
              </w:r>
            </w:ins>
          </w:p>
        </w:tc>
        <w:tc>
          <w:tcPr>
            <w:tcW w:w="736" w:type="pct"/>
            <w:shd w:val="clear" w:color="auto" w:fill="auto"/>
            <w:noWrap/>
            <w:vAlign w:val="center"/>
          </w:tcPr>
          <w:p w14:paraId="766522D3" w14:textId="77777777" w:rsidR="00A013FD" w:rsidRPr="00A013FD" w:rsidRDefault="00A013FD" w:rsidP="00B03E6D">
            <w:pPr>
              <w:pStyle w:val="Tabletext"/>
              <w:jc w:val="center"/>
              <w:rPr>
                <w:ins w:id="4723" w:author="Ross Norsworthy" w:date="2020-03-19T22:33:00Z"/>
              </w:rPr>
            </w:pPr>
            <w:ins w:id="4724" w:author="Ross Norsworthy" w:date="2020-03-19T22:33:00Z">
              <w:r w:rsidRPr="00A013FD">
                <w:t>6</w:t>
              </w:r>
            </w:ins>
          </w:p>
        </w:tc>
        <w:tc>
          <w:tcPr>
            <w:tcW w:w="894" w:type="pct"/>
            <w:shd w:val="clear" w:color="auto" w:fill="auto"/>
            <w:vAlign w:val="center"/>
          </w:tcPr>
          <w:p w14:paraId="20F5F230" w14:textId="77777777" w:rsidR="00A013FD" w:rsidRPr="00A013FD" w:rsidRDefault="00A013FD" w:rsidP="00B03E6D">
            <w:pPr>
              <w:pStyle w:val="Tabletext"/>
              <w:jc w:val="center"/>
              <w:rPr>
                <w:ins w:id="4725" w:author="Ross Norsworthy" w:date="2020-03-19T22:33:00Z"/>
              </w:rPr>
            </w:pPr>
            <w:ins w:id="4726" w:author="Ross Norsworthy" w:date="2020-03-19T22:33:00Z">
              <w:r w:rsidRPr="00A013FD">
                <w:t>6</w:t>
              </w:r>
            </w:ins>
          </w:p>
        </w:tc>
        <w:tc>
          <w:tcPr>
            <w:tcW w:w="1518" w:type="pct"/>
            <w:shd w:val="clear" w:color="auto" w:fill="auto"/>
            <w:noWrap/>
            <w:vAlign w:val="center"/>
          </w:tcPr>
          <w:p w14:paraId="1658E6E5" w14:textId="77777777" w:rsidR="00A013FD" w:rsidRPr="00A013FD" w:rsidRDefault="00A013FD" w:rsidP="00B03E6D">
            <w:pPr>
              <w:pStyle w:val="Tabletext"/>
              <w:jc w:val="center"/>
              <w:rPr>
                <w:ins w:id="4727" w:author="Ross Norsworthy" w:date="2020-03-19T22:33:00Z"/>
              </w:rPr>
            </w:pPr>
            <w:ins w:id="4728" w:author="Ross Norsworthy" w:date="2020-03-19T22:33:00Z">
              <w:r w:rsidRPr="00A013FD">
                <w:t>symbols</w:t>
              </w:r>
            </w:ins>
          </w:p>
        </w:tc>
      </w:tr>
      <w:tr w:rsidR="00A013FD" w:rsidRPr="00A013FD" w14:paraId="604C5B5D" w14:textId="77777777" w:rsidTr="00B66F0F">
        <w:trPr>
          <w:trHeight w:val="300"/>
          <w:ins w:id="4729" w:author="Ross Norsworthy" w:date="2020-03-19T22:33:00Z"/>
        </w:trPr>
        <w:tc>
          <w:tcPr>
            <w:tcW w:w="1179" w:type="pct"/>
            <w:shd w:val="clear" w:color="auto" w:fill="auto"/>
            <w:noWrap/>
            <w:vAlign w:val="center"/>
          </w:tcPr>
          <w:p w14:paraId="3CEC219D" w14:textId="77777777" w:rsidR="00A013FD" w:rsidRPr="00A013FD" w:rsidRDefault="00A013FD" w:rsidP="008C4140">
            <w:pPr>
              <w:pStyle w:val="Tabletext"/>
              <w:rPr>
                <w:ins w:id="4730" w:author="Ross Norsworthy" w:date="2020-03-19T22:33:00Z"/>
              </w:rPr>
            </w:pPr>
            <w:ins w:id="4731" w:author="Ross Norsworthy" w:date="2020-03-19T22:33:00Z">
              <w:r w:rsidRPr="00A013FD">
                <w:t>Total syncword symbols</w:t>
              </w:r>
            </w:ins>
          </w:p>
        </w:tc>
        <w:tc>
          <w:tcPr>
            <w:tcW w:w="674" w:type="pct"/>
            <w:shd w:val="clear" w:color="auto" w:fill="auto"/>
            <w:noWrap/>
            <w:vAlign w:val="center"/>
          </w:tcPr>
          <w:p w14:paraId="49D25721" w14:textId="77777777" w:rsidR="00A013FD" w:rsidRPr="00A013FD" w:rsidRDefault="00A013FD" w:rsidP="00B03E6D">
            <w:pPr>
              <w:pStyle w:val="Tabletext"/>
              <w:jc w:val="center"/>
              <w:rPr>
                <w:ins w:id="4732" w:author="Ross Norsworthy" w:date="2020-03-19T22:33:00Z"/>
              </w:rPr>
            </w:pPr>
            <w:ins w:id="4733" w:author="Ross Norsworthy" w:date="2020-03-19T22:33:00Z">
              <w:r w:rsidRPr="00A013FD">
                <w:t>192</w:t>
              </w:r>
            </w:ins>
          </w:p>
        </w:tc>
        <w:tc>
          <w:tcPr>
            <w:tcW w:w="736" w:type="pct"/>
            <w:shd w:val="clear" w:color="auto" w:fill="auto"/>
            <w:noWrap/>
            <w:vAlign w:val="center"/>
          </w:tcPr>
          <w:p w14:paraId="256577B0" w14:textId="77777777" w:rsidR="00A013FD" w:rsidRPr="00A013FD" w:rsidRDefault="00A013FD" w:rsidP="00B03E6D">
            <w:pPr>
              <w:pStyle w:val="Tabletext"/>
              <w:jc w:val="center"/>
              <w:rPr>
                <w:ins w:id="4734" w:author="Ross Norsworthy" w:date="2020-03-19T22:33:00Z"/>
              </w:rPr>
            </w:pPr>
            <w:ins w:id="4735" w:author="Ross Norsworthy" w:date="2020-03-19T22:33:00Z">
              <w:r w:rsidRPr="00A013FD">
                <w:t>288</w:t>
              </w:r>
            </w:ins>
          </w:p>
        </w:tc>
        <w:tc>
          <w:tcPr>
            <w:tcW w:w="894" w:type="pct"/>
            <w:shd w:val="clear" w:color="auto" w:fill="auto"/>
            <w:vAlign w:val="center"/>
          </w:tcPr>
          <w:p w14:paraId="40AD6797" w14:textId="77777777" w:rsidR="00A013FD" w:rsidRPr="00A013FD" w:rsidRDefault="00A013FD" w:rsidP="00B03E6D">
            <w:pPr>
              <w:pStyle w:val="Tabletext"/>
              <w:jc w:val="center"/>
              <w:rPr>
                <w:ins w:id="4736" w:author="Ross Norsworthy" w:date="2020-03-19T22:33:00Z"/>
              </w:rPr>
            </w:pPr>
            <w:ins w:id="4737" w:author="Ross Norsworthy" w:date="2020-03-19T22:33:00Z">
              <w:r w:rsidRPr="00A013FD">
                <w:t>162</w:t>
              </w:r>
            </w:ins>
          </w:p>
        </w:tc>
        <w:tc>
          <w:tcPr>
            <w:tcW w:w="1518" w:type="pct"/>
            <w:shd w:val="clear" w:color="auto" w:fill="auto"/>
            <w:noWrap/>
            <w:vAlign w:val="center"/>
          </w:tcPr>
          <w:p w14:paraId="576BDEBA" w14:textId="77777777" w:rsidR="00A013FD" w:rsidRPr="00A013FD" w:rsidRDefault="00A013FD" w:rsidP="00B03E6D">
            <w:pPr>
              <w:pStyle w:val="Tabletext"/>
              <w:jc w:val="center"/>
              <w:rPr>
                <w:ins w:id="4738" w:author="Ross Norsworthy" w:date="2020-03-19T22:33:00Z"/>
              </w:rPr>
            </w:pPr>
            <w:ins w:id="4739" w:author="Ross Norsworthy" w:date="2020-03-19T22:33:00Z">
              <w:r w:rsidRPr="00A013FD">
                <w:t>symbols</w:t>
              </w:r>
            </w:ins>
          </w:p>
        </w:tc>
      </w:tr>
      <w:tr w:rsidR="00A013FD" w:rsidRPr="00A013FD" w14:paraId="6B46715C" w14:textId="77777777" w:rsidTr="00B66F0F">
        <w:trPr>
          <w:trHeight w:val="300"/>
          <w:ins w:id="4740" w:author="Ross Norsworthy" w:date="2020-03-19T22:33:00Z"/>
        </w:trPr>
        <w:tc>
          <w:tcPr>
            <w:tcW w:w="1179" w:type="pct"/>
            <w:shd w:val="clear" w:color="auto" w:fill="auto"/>
            <w:noWrap/>
            <w:vAlign w:val="center"/>
          </w:tcPr>
          <w:p w14:paraId="6C59D7CC" w14:textId="77777777" w:rsidR="00A013FD" w:rsidRPr="00A013FD" w:rsidRDefault="00A013FD" w:rsidP="008C4140">
            <w:pPr>
              <w:pStyle w:val="Tabletext"/>
              <w:rPr>
                <w:ins w:id="4741" w:author="Ross Norsworthy" w:date="2020-03-19T22:33:00Z"/>
              </w:rPr>
            </w:pPr>
            <w:ins w:id="4742" w:author="Ross Norsworthy" w:date="2020-03-19T22:33:00Z">
              <w:r w:rsidRPr="00A013FD">
                <w:t>Syncword distance</w:t>
              </w:r>
            </w:ins>
          </w:p>
        </w:tc>
        <w:tc>
          <w:tcPr>
            <w:tcW w:w="674" w:type="pct"/>
            <w:shd w:val="clear" w:color="auto" w:fill="auto"/>
            <w:noWrap/>
            <w:vAlign w:val="center"/>
          </w:tcPr>
          <w:p w14:paraId="4DB8A538" w14:textId="77777777" w:rsidR="00A013FD" w:rsidRPr="00A013FD" w:rsidRDefault="00A013FD" w:rsidP="00B03E6D">
            <w:pPr>
              <w:pStyle w:val="Tabletext"/>
              <w:jc w:val="center"/>
              <w:rPr>
                <w:ins w:id="4743" w:author="Ross Norsworthy" w:date="2020-03-19T22:33:00Z"/>
              </w:rPr>
            </w:pPr>
            <w:ins w:id="4744" w:author="Ross Norsworthy" w:date="2020-03-19T22:33:00Z">
              <w:r w:rsidRPr="00A013FD">
                <w:t>531</w:t>
              </w:r>
            </w:ins>
          </w:p>
        </w:tc>
        <w:tc>
          <w:tcPr>
            <w:tcW w:w="736" w:type="pct"/>
            <w:shd w:val="clear" w:color="auto" w:fill="auto"/>
            <w:noWrap/>
            <w:vAlign w:val="center"/>
          </w:tcPr>
          <w:p w14:paraId="3FA735C7" w14:textId="77777777" w:rsidR="00A013FD" w:rsidRPr="00A013FD" w:rsidRDefault="00A013FD" w:rsidP="00B03E6D">
            <w:pPr>
              <w:pStyle w:val="Tabletext"/>
              <w:jc w:val="center"/>
              <w:rPr>
                <w:ins w:id="4745" w:author="Ross Norsworthy" w:date="2020-03-19T22:33:00Z"/>
              </w:rPr>
            </w:pPr>
            <w:ins w:id="4746" w:author="Ross Norsworthy" w:date="2020-03-19T22:33:00Z">
              <w:r w:rsidRPr="00A013FD">
                <w:t>2619</w:t>
              </w:r>
            </w:ins>
          </w:p>
        </w:tc>
        <w:tc>
          <w:tcPr>
            <w:tcW w:w="894" w:type="pct"/>
            <w:shd w:val="clear" w:color="auto" w:fill="auto"/>
            <w:vAlign w:val="center"/>
          </w:tcPr>
          <w:p w14:paraId="0CC6E45E" w14:textId="77777777" w:rsidR="00A013FD" w:rsidRPr="00A013FD" w:rsidRDefault="00A013FD" w:rsidP="00B03E6D">
            <w:pPr>
              <w:pStyle w:val="Tabletext"/>
              <w:jc w:val="center"/>
              <w:rPr>
                <w:ins w:id="4747" w:author="Ross Norsworthy" w:date="2020-03-19T22:33:00Z"/>
              </w:rPr>
            </w:pPr>
            <w:ins w:id="4748" w:author="Ross Norsworthy" w:date="2020-03-19T22:33:00Z">
              <w:r w:rsidRPr="00A013FD">
                <w:t>2619</w:t>
              </w:r>
            </w:ins>
          </w:p>
        </w:tc>
        <w:tc>
          <w:tcPr>
            <w:tcW w:w="1518" w:type="pct"/>
            <w:shd w:val="clear" w:color="auto" w:fill="auto"/>
            <w:noWrap/>
            <w:vAlign w:val="center"/>
          </w:tcPr>
          <w:p w14:paraId="4533B228" w14:textId="77777777" w:rsidR="00A013FD" w:rsidRPr="00A013FD" w:rsidRDefault="00A013FD" w:rsidP="00B03E6D">
            <w:pPr>
              <w:pStyle w:val="Tabletext"/>
              <w:jc w:val="center"/>
              <w:rPr>
                <w:ins w:id="4749" w:author="Ross Norsworthy" w:date="2020-03-19T22:33:00Z"/>
              </w:rPr>
            </w:pPr>
            <w:ins w:id="4750" w:author="Ross Norsworthy" w:date="2020-03-19T22:33:00Z">
              <w:r w:rsidRPr="00A013FD">
                <w:t>symbols</w:t>
              </w:r>
            </w:ins>
          </w:p>
        </w:tc>
      </w:tr>
      <w:tr w:rsidR="00A013FD" w:rsidRPr="00A013FD" w14:paraId="1EC54945" w14:textId="77777777" w:rsidTr="00B66F0F">
        <w:trPr>
          <w:trHeight w:val="300"/>
          <w:ins w:id="4751" w:author="Ross Norsworthy" w:date="2020-03-19T22:33:00Z"/>
        </w:trPr>
        <w:tc>
          <w:tcPr>
            <w:tcW w:w="1179" w:type="pct"/>
            <w:shd w:val="clear" w:color="auto" w:fill="auto"/>
            <w:noWrap/>
            <w:vAlign w:val="center"/>
          </w:tcPr>
          <w:p w14:paraId="0877C58B" w14:textId="77777777" w:rsidR="00A013FD" w:rsidRPr="00A013FD" w:rsidRDefault="00A013FD" w:rsidP="008C4140">
            <w:pPr>
              <w:pStyle w:val="Tabletext"/>
              <w:rPr>
                <w:ins w:id="4752" w:author="Ross Norsworthy" w:date="2020-03-19T22:33:00Z"/>
              </w:rPr>
            </w:pPr>
            <w:ins w:id="4753" w:author="Ross Norsworthy" w:date="2020-03-19T22:33:00Z">
              <w:r w:rsidRPr="00A013FD">
                <w:t>Syncword modulation</w:t>
              </w:r>
            </w:ins>
          </w:p>
        </w:tc>
        <w:tc>
          <w:tcPr>
            <w:tcW w:w="674" w:type="pct"/>
            <w:shd w:val="clear" w:color="auto" w:fill="auto"/>
            <w:noWrap/>
            <w:vAlign w:val="center"/>
          </w:tcPr>
          <w:p w14:paraId="75E2275B" w14:textId="77777777" w:rsidR="00A013FD" w:rsidRPr="00A013FD" w:rsidRDefault="00A013FD" w:rsidP="00B03E6D">
            <w:pPr>
              <w:pStyle w:val="Tabletext"/>
              <w:jc w:val="center"/>
              <w:rPr>
                <w:ins w:id="4754" w:author="Ross Norsworthy" w:date="2020-03-19T22:33:00Z"/>
              </w:rPr>
            </w:pPr>
            <w:ins w:id="4755" w:author="Ross Norsworthy" w:date="2020-03-19T22:33:00Z">
              <w:r w:rsidRPr="00A013FD">
                <w:t>BPSK / CDMA</w:t>
              </w:r>
            </w:ins>
          </w:p>
        </w:tc>
        <w:tc>
          <w:tcPr>
            <w:tcW w:w="736" w:type="pct"/>
            <w:shd w:val="clear" w:color="auto" w:fill="auto"/>
            <w:noWrap/>
            <w:vAlign w:val="center"/>
          </w:tcPr>
          <w:p w14:paraId="000CC14D" w14:textId="77777777" w:rsidR="00A013FD" w:rsidRPr="00A013FD" w:rsidRDefault="00A013FD" w:rsidP="00B03E6D">
            <w:pPr>
              <w:pStyle w:val="Tabletext"/>
              <w:jc w:val="center"/>
              <w:rPr>
                <w:ins w:id="4756" w:author="Ross Norsworthy" w:date="2020-03-19T22:33:00Z"/>
              </w:rPr>
            </w:pPr>
            <w:ins w:id="4757" w:author="Ross Norsworthy" w:date="2020-03-19T22:33:00Z">
              <w:r w:rsidRPr="00A013FD">
                <w:t>BPSK</w:t>
              </w:r>
            </w:ins>
          </w:p>
        </w:tc>
        <w:tc>
          <w:tcPr>
            <w:tcW w:w="894" w:type="pct"/>
            <w:shd w:val="clear" w:color="auto" w:fill="auto"/>
            <w:vAlign w:val="center"/>
          </w:tcPr>
          <w:p w14:paraId="0460688A" w14:textId="77777777" w:rsidR="00A013FD" w:rsidRPr="00A013FD" w:rsidRDefault="00A013FD" w:rsidP="00B03E6D">
            <w:pPr>
              <w:pStyle w:val="Tabletext"/>
              <w:jc w:val="center"/>
              <w:rPr>
                <w:ins w:id="4758" w:author="Ross Norsworthy" w:date="2020-03-19T22:33:00Z"/>
              </w:rPr>
            </w:pPr>
            <w:ins w:id="4759" w:author="Ross Norsworthy" w:date="2020-03-19T22:33:00Z">
              <w:r w:rsidRPr="00A013FD">
                <w:t>PI/4-QPSK (00 /11)</w:t>
              </w:r>
            </w:ins>
          </w:p>
        </w:tc>
        <w:tc>
          <w:tcPr>
            <w:tcW w:w="1518" w:type="pct"/>
            <w:shd w:val="clear" w:color="auto" w:fill="auto"/>
            <w:noWrap/>
            <w:vAlign w:val="center"/>
          </w:tcPr>
          <w:p w14:paraId="01972724" w14:textId="77777777" w:rsidR="00A013FD" w:rsidRPr="00A013FD" w:rsidRDefault="00A013FD" w:rsidP="00B03E6D">
            <w:pPr>
              <w:pStyle w:val="Tabletext"/>
              <w:jc w:val="center"/>
              <w:rPr>
                <w:ins w:id="4760" w:author="Ross Norsworthy" w:date="2020-03-19T22:33:00Z"/>
              </w:rPr>
            </w:pPr>
          </w:p>
        </w:tc>
      </w:tr>
      <w:tr w:rsidR="00A013FD" w:rsidRPr="00A013FD" w14:paraId="635DA141" w14:textId="77777777" w:rsidTr="00B66F0F">
        <w:trPr>
          <w:trHeight w:val="300"/>
          <w:ins w:id="4761" w:author="Ross Norsworthy" w:date="2020-03-19T22:33:00Z"/>
        </w:trPr>
        <w:tc>
          <w:tcPr>
            <w:tcW w:w="1179" w:type="pct"/>
            <w:shd w:val="clear" w:color="auto" w:fill="auto"/>
            <w:noWrap/>
            <w:vAlign w:val="center"/>
          </w:tcPr>
          <w:p w14:paraId="11989E67" w14:textId="77777777" w:rsidR="00A013FD" w:rsidRPr="00A013FD" w:rsidRDefault="00A013FD" w:rsidP="008C4140">
            <w:pPr>
              <w:pStyle w:val="Tabletext"/>
              <w:rPr>
                <w:ins w:id="4762" w:author="Ross Norsworthy" w:date="2020-03-19T22:33:00Z"/>
              </w:rPr>
            </w:pPr>
            <w:ins w:id="4763" w:author="Ross Norsworthy" w:date="2020-03-19T22:33:00Z">
              <w:r w:rsidRPr="00A013FD">
                <w:t>Padding</w:t>
              </w:r>
            </w:ins>
          </w:p>
        </w:tc>
        <w:tc>
          <w:tcPr>
            <w:tcW w:w="2303" w:type="pct"/>
            <w:gridSpan w:val="3"/>
            <w:shd w:val="clear" w:color="auto" w:fill="auto"/>
            <w:noWrap/>
            <w:vAlign w:val="center"/>
          </w:tcPr>
          <w:p w14:paraId="27018304" w14:textId="77777777" w:rsidR="00A013FD" w:rsidRPr="00A013FD" w:rsidRDefault="00A013FD" w:rsidP="00B03E6D">
            <w:pPr>
              <w:pStyle w:val="Tabletext"/>
              <w:jc w:val="center"/>
              <w:rPr>
                <w:ins w:id="4764" w:author="Ross Norsworthy" w:date="2020-03-19T22:33:00Z"/>
                <w:rFonts w:cs="Calibri"/>
                <w:szCs w:val="18"/>
              </w:rPr>
            </w:pPr>
            <w:ins w:id="4765" w:author="Ross Norsworthy" w:date="2020-03-19T22:33:00Z">
              <w:r w:rsidRPr="00A013FD">
                <w:rPr>
                  <w:rFonts w:cs="Calibri"/>
                  <w:szCs w:val="18"/>
                  <w:shd w:val="clear" w:color="auto" w:fill="FFFFFF"/>
                </w:rPr>
                <w:t>32 for future use (not used), set to 0,1,0,1 …</w:t>
              </w:r>
            </w:ins>
          </w:p>
        </w:tc>
        <w:tc>
          <w:tcPr>
            <w:tcW w:w="1518" w:type="pct"/>
            <w:shd w:val="clear" w:color="auto" w:fill="auto"/>
            <w:noWrap/>
            <w:vAlign w:val="center"/>
          </w:tcPr>
          <w:p w14:paraId="000BE505" w14:textId="77777777" w:rsidR="00A013FD" w:rsidRPr="00A013FD" w:rsidRDefault="00A013FD" w:rsidP="00B03E6D">
            <w:pPr>
              <w:pStyle w:val="Tabletext"/>
              <w:jc w:val="center"/>
              <w:rPr>
                <w:ins w:id="4766" w:author="Ross Norsworthy" w:date="2020-03-19T22:33:00Z"/>
              </w:rPr>
            </w:pPr>
            <w:ins w:id="4767" w:author="Ross Norsworthy" w:date="2020-03-19T22:33:00Z">
              <w:r w:rsidRPr="00A013FD">
                <w:t>symbols</w:t>
              </w:r>
            </w:ins>
          </w:p>
        </w:tc>
      </w:tr>
      <w:tr w:rsidR="00A013FD" w:rsidRPr="00A013FD" w14:paraId="554D2628" w14:textId="77777777" w:rsidTr="00B66F0F">
        <w:trPr>
          <w:trHeight w:val="300"/>
          <w:ins w:id="4768" w:author="Ross Norsworthy" w:date="2020-03-19T22:33:00Z"/>
        </w:trPr>
        <w:tc>
          <w:tcPr>
            <w:tcW w:w="1179" w:type="pct"/>
            <w:shd w:val="clear" w:color="auto" w:fill="auto"/>
            <w:noWrap/>
            <w:vAlign w:val="center"/>
          </w:tcPr>
          <w:p w14:paraId="1A003829" w14:textId="77777777" w:rsidR="00A013FD" w:rsidRPr="00A013FD" w:rsidRDefault="00A013FD" w:rsidP="008C4140">
            <w:pPr>
              <w:pStyle w:val="Tabletext"/>
              <w:rPr>
                <w:ins w:id="4769" w:author="Ross Norsworthy" w:date="2020-03-19T22:33:00Z"/>
              </w:rPr>
            </w:pPr>
            <w:ins w:id="4770" w:author="Ross Norsworthy" w:date="2020-03-19T22:33:00Z">
              <w:r w:rsidRPr="00A013FD">
                <w:t>Pilot distance</w:t>
              </w:r>
            </w:ins>
          </w:p>
        </w:tc>
        <w:tc>
          <w:tcPr>
            <w:tcW w:w="674" w:type="pct"/>
            <w:shd w:val="clear" w:color="auto" w:fill="auto"/>
            <w:noWrap/>
            <w:vAlign w:val="center"/>
          </w:tcPr>
          <w:p w14:paraId="157737DE" w14:textId="77777777" w:rsidR="00A013FD" w:rsidRPr="00A013FD" w:rsidRDefault="00A013FD" w:rsidP="00B03E6D">
            <w:pPr>
              <w:pStyle w:val="Tabletext"/>
              <w:jc w:val="center"/>
              <w:rPr>
                <w:ins w:id="4771" w:author="Ross Norsworthy" w:date="2020-03-19T22:33:00Z"/>
              </w:rPr>
            </w:pPr>
            <w:ins w:id="4772" w:author="Ross Norsworthy" w:date="2020-03-19T22:33:00Z">
              <w:r w:rsidRPr="00A013FD">
                <w:t>8</w:t>
              </w:r>
            </w:ins>
          </w:p>
        </w:tc>
        <w:tc>
          <w:tcPr>
            <w:tcW w:w="736" w:type="pct"/>
            <w:shd w:val="clear" w:color="auto" w:fill="auto"/>
            <w:noWrap/>
            <w:vAlign w:val="center"/>
          </w:tcPr>
          <w:p w14:paraId="19A6F141" w14:textId="77777777" w:rsidR="00A013FD" w:rsidRPr="00A013FD" w:rsidRDefault="00A013FD" w:rsidP="00B03E6D">
            <w:pPr>
              <w:pStyle w:val="Tabletext"/>
              <w:jc w:val="center"/>
              <w:rPr>
                <w:ins w:id="4773" w:author="Ross Norsworthy" w:date="2020-03-19T22:33:00Z"/>
              </w:rPr>
            </w:pPr>
            <w:ins w:id="4774" w:author="Ross Norsworthy" w:date="2020-03-19T22:33:00Z">
              <w:r w:rsidRPr="00A013FD">
                <w:t>N/A</w:t>
              </w:r>
            </w:ins>
          </w:p>
        </w:tc>
        <w:tc>
          <w:tcPr>
            <w:tcW w:w="894" w:type="pct"/>
            <w:shd w:val="clear" w:color="auto" w:fill="auto"/>
            <w:vAlign w:val="center"/>
          </w:tcPr>
          <w:p w14:paraId="34820788" w14:textId="77777777" w:rsidR="00A013FD" w:rsidRPr="00A013FD" w:rsidRDefault="00A013FD" w:rsidP="00B03E6D">
            <w:pPr>
              <w:pStyle w:val="Tabletext"/>
              <w:jc w:val="center"/>
              <w:rPr>
                <w:ins w:id="4775" w:author="Ross Norsworthy" w:date="2020-03-19T22:33:00Z"/>
              </w:rPr>
            </w:pPr>
            <w:ins w:id="4776" w:author="Ross Norsworthy" w:date="2020-03-19T22:33:00Z">
              <w:r w:rsidRPr="00A013FD">
                <w:t>27</w:t>
              </w:r>
            </w:ins>
          </w:p>
        </w:tc>
        <w:tc>
          <w:tcPr>
            <w:tcW w:w="1518" w:type="pct"/>
            <w:shd w:val="clear" w:color="auto" w:fill="auto"/>
            <w:noWrap/>
            <w:vAlign w:val="center"/>
          </w:tcPr>
          <w:p w14:paraId="7B67B9BB" w14:textId="77777777" w:rsidR="00A013FD" w:rsidRPr="00A013FD" w:rsidRDefault="00A013FD" w:rsidP="00B03E6D">
            <w:pPr>
              <w:pStyle w:val="Tabletext"/>
              <w:jc w:val="center"/>
              <w:rPr>
                <w:ins w:id="4777" w:author="Ross Norsworthy" w:date="2020-03-19T22:33:00Z"/>
              </w:rPr>
            </w:pPr>
            <w:ins w:id="4778" w:author="Ross Norsworthy" w:date="2020-03-19T22:33:00Z">
              <w:r w:rsidRPr="00A013FD">
                <w:t>symbols</w:t>
              </w:r>
            </w:ins>
          </w:p>
        </w:tc>
      </w:tr>
      <w:tr w:rsidR="00A013FD" w:rsidRPr="00A013FD" w14:paraId="074D5653" w14:textId="77777777" w:rsidTr="00B66F0F">
        <w:trPr>
          <w:trHeight w:val="300"/>
          <w:ins w:id="4779" w:author="Ross Norsworthy" w:date="2020-03-19T22:33:00Z"/>
        </w:trPr>
        <w:tc>
          <w:tcPr>
            <w:tcW w:w="1179" w:type="pct"/>
            <w:shd w:val="clear" w:color="auto" w:fill="auto"/>
            <w:noWrap/>
            <w:vAlign w:val="center"/>
          </w:tcPr>
          <w:p w14:paraId="0BBDA3AD" w14:textId="77777777" w:rsidR="00A013FD" w:rsidRPr="00A013FD" w:rsidRDefault="00A013FD" w:rsidP="008C4140">
            <w:pPr>
              <w:pStyle w:val="Tabletext"/>
              <w:rPr>
                <w:ins w:id="4780" w:author="Ross Norsworthy" w:date="2020-03-19T22:33:00Z"/>
              </w:rPr>
            </w:pPr>
            <w:ins w:id="4781" w:author="Ross Norsworthy" w:date="2020-03-19T22:33:00Z">
              <w:r w:rsidRPr="00A013FD">
                <w:t>Total pilots symbols</w:t>
              </w:r>
            </w:ins>
          </w:p>
        </w:tc>
        <w:tc>
          <w:tcPr>
            <w:tcW w:w="674" w:type="pct"/>
            <w:shd w:val="clear" w:color="auto" w:fill="auto"/>
            <w:noWrap/>
            <w:vAlign w:val="center"/>
          </w:tcPr>
          <w:p w14:paraId="053CE0D8" w14:textId="77777777" w:rsidR="00A013FD" w:rsidRPr="00A013FD" w:rsidRDefault="00A013FD" w:rsidP="00B03E6D">
            <w:pPr>
              <w:pStyle w:val="Tabletext"/>
              <w:jc w:val="center"/>
              <w:rPr>
                <w:ins w:id="4782" w:author="Ross Norsworthy" w:date="2020-03-19T22:33:00Z"/>
              </w:rPr>
            </w:pPr>
            <w:ins w:id="4783" w:author="Ross Norsworthy" w:date="2020-03-19T22:33:00Z">
              <w:r w:rsidRPr="00A013FD">
                <w:t>180</w:t>
              </w:r>
            </w:ins>
          </w:p>
        </w:tc>
        <w:tc>
          <w:tcPr>
            <w:tcW w:w="736" w:type="pct"/>
            <w:shd w:val="clear" w:color="auto" w:fill="auto"/>
            <w:noWrap/>
            <w:vAlign w:val="center"/>
          </w:tcPr>
          <w:p w14:paraId="0B8A6C67" w14:textId="77777777" w:rsidR="00A013FD" w:rsidRPr="00A013FD" w:rsidRDefault="00A013FD" w:rsidP="00B03E6D">
            <w:pPr>
              <w:pStyle w:val="Tabletext"/>
              <w:jc w:val="center"/>
              <w:rPr>
                <w:ins w:id="4784" w:author="Ross Norsworthy" w:date="2020-03-19T22:33:00Z"/>
              </w:rPr>
            </w:pPr>
            <w:ins w:id="4785" w:author="Ross Norsworthy" w:date="2020-03-19T22:33:00Z">
              <w:r w:rsidRPr="00A013FD">
                <w:t>N/A</w:t>
              </w:r>
            </w:ins>
          </w:p>
        </w:tc>
        <w:tc>
          <w:tcPr>
            <w:tcW w:w="894" w:type="pct"/>
            <w:shd w:val="clear" w:color="auto" w:fill="auto"/>
            <w:vAlign w:val="center"/>
          </w:tcPr>
          <w:p w14:paraId="586D6C28" w14:textId="77777777" w:rsidR="00A013FD" w:rsidRPr="00A013FD" w:rsidRDefault="00A013FD" w:rsidP="00B03E6D">
            <w:pPr>
              <w:pStyle w:val="Tabletext"/>
              <w:jc w:val="center"/>
              <w:rPr>
                <w:ins w:id="4786" w:author="Ross Norsworthy" w:date="2020-03-19T22:33:00Z"/>
              </w:rPr>
            </w:pPr>
            <w:ins w:id="4787" w:author="Ross Norsworthy" w:date="2020-03-19T22:33:00Z">
              <w:r w:rsidRPr="00A013FD">
                <w:t>480</w:t>
              </w:r>
            </w:ins>
          </w:p>
        </w:tc>
        <w:tc>
          <w:tcPr>
            <w:tcW w:w="1518" w:type="pct"/>
            <w:shd w:val="clear" w:color="auto" w:fill="auto"/>
            <w:noWrap/>
            <w:vAlign w:val="center"/>
          </w:tcPr>
          <w:p w14:paraId="78DB11F8" w14:textId="77777777" w:rsidR="00A013FD" w:rsidRPr="00A013FD" w:rsidRDefault="00A013FD" w:rsidP="00B03E6D">
            <w:pPr>
              <w:pStyle w:val="Tabletext"/>
              <w:jc w:val="center"/>
              <w:rPr>
                <w:ins w:id="4788" w:author="Ross Norsworthy" w:date="2020-03-19T22:33:00Z"/>
              </w:rPr>
            </w:pPr>
            <w:ins w:id="4789" w:author="Ross Norsworthy" w:date="2020-03-19T22:33:00Z">
              <w:r w:rsidRPr="00A013FD">
                <w:t>symbols</w:t>
              </w:r>
            </w:ins>
          </w:p>
        </w:tc>
      </w:tr>
      <w:tr w:rsidR="00A013FD" w:rsidRPr="00A013FD" w14:paraId="74891278" w14:textId="77777777" w:rsidTr="00B66F0F">
        <w:trPr>
          <w:trHeight w:val="300"/>
          <w:ins w:id="4790" w:author="Ross Norsworthy" w:date="2020-03-19T22:33:00Z"/>
        </w:trPr>
        <w:tc>
          <w:tcPr>
            <w:tcW w:w="1179" w:type="pct"/>
            <w:shd w:val="clear" w:color="auto" w:fill="auto"/>
            <w:noWrap/>
            <w:vAlign w:val="center"/>
          </w:tcPr>
          <w:p w14:paraId="3CF5721D" w14:textId="77777777" w:rsidR="00A013FD" w:rsidRPr="00A013FD" w:rsidRDefault="00A013FD" w:rsidP="008C4140">
            <w:pPr>
              <w:pStyle w:val="Tabletext"/>
              <w:rPr>
                <w:ins w:id="4791" w:author="Ross Norsworthy" w:date="2020-03-19T22:33:00Z"/>
              </w:rPr>
            </w:pPr>
            <w:ins w:id="4792" w:author="Ross Norsworthy" w:date="2020-03-19T22:33:00Z">
              <w:r w:rsidRPr="00A013FD">
                <w:t xml:space="preserve">Burst symbol duration </w:t>
              </w:r>
              <w:r w:rsidRPr="00A013FD">
                <w:rPr>
                  <w:vertAlign w:val="superscript"/>
                </w:rPr>
                <w:t>(2)</w:t>
              </w:r>
            </w:ins>
          </w:p>
        </w:tc>
        <w:tc>
          <w:tcPr>
            <w:tcW w:w="674" w:type="pct"/>
            <w:shd w:val="clear" w:color="auto" w:fill="auto"/>
            <w:noWrap/>
            <w:vAlign w:val="center"/>
          </w:tcPr>
          <w:p w14:paraId="2F2792B6" w14:textId="77777777" w:rsidR="00A013FD" w:rsidRPr="00A013FD" w:rsidRDefault="00A013FD" w:rsidP="00B03E6D">
            <w:pPr>
              <w:pStyle w:val="Tabletext"/>
              <w:jc w:val="center"/>
              <w:rPr>
                <w:ins w:id="4793" w:author="Ross Norsworthy" w:date="2020-03-19T22:33:00Z"/>
              </w:rPr>
            </w:pPr>
            <w:ins w:id="4794" w:author="Ross Norsworthy" w:date="2020-03-19T22:33:00Z">
              <w:r w:rsidRPr="00A013FD">
                <w:t>1641</w:t>
              </w:r>
            </w:ins>
          </w:p>
        </w:tc>
        <w:tc>
          <w:tcPr>
            <w:tcW w:w="736" w:type="pct"/>
            <w:shd w:val="clear" w:color="auto" w:fill="auto"/>
            <w:noWrap/>
            <w:vAlign w:val="center"/>
          </w:tcPr>
          <w:p w14:paraId="1C34113B" w14:textId="77777777" w:rsidR="00A013FD" w:rsidRPr="00A013FD" w:rsidRDefault="00A013FD" w:rsidP="00B03E6D">
            <w:pPr>
              <w:pStyle w:val="Tabletext"/>
              <w:jc w:val="center"/>
              <w:rPr>
                <w:ins w:id="4795" w:author="Ross Norsworthy" w:date="2020-03-19T22:33:00Z"/>
              </w:rPr>
            </w:pPr>
            <w:ins w:id="4796" w:author="Ross Norsworthy" w:date="2020-03-19T22:33:00Z">
              <w:r w:rsidRPr="00A013FD">
                <w:t>13143</w:t>
              </w:r>
            </w:ins>
          </w:p>
        </w:tc>
        <w:tc>
          <w:tcPr>
            <w:tcW w:w="894" w:type="pct"/>
            <w:shd w:val="clear" w:color="auto" w:fill="auto"/>
            <w:vAlign w:val="center"/>
          </w:tcPr>
          <w:p w14:paraId="1485D85B" w14:textId="77777777" w:rsidR="00A013FD" w:rsidRPr="00A013FD" w:rsidRDefault="00A013FD" w:rsidP="00B03E6D">
            <w:pPr>
              <w:pStyle w:val="Tabletext"/>
              <w:jc w:val="center"/>
              <w:rPr>
                <w:ins w:id="4797" w:author="Ross Norsworthy" w:date="2020-03-19T22:33:00Z"/>
              </w:rPr>
            </w:pPr>
            <w:ins w:id="4798" w:author="Ross Norsworthy" w:date="2020-03-19T22:33:00Z">
              <w:r w:rsidRPr="00A013FD">
                <w:t>13122</w:t>
              </w:r>
            </w:ins>
          </w:p>
        </w:tc>
        <w:tc>
          <w:tcPr>
            <w:tcW w:w="1518" w:type="pct"/>
            <w:shd w:val="clear" w:color="auto" w:fill="auto"/>
            <w:noWrap/>
            <w:vAlign w:val="center"/>
          </w:tcPr>
          <w:p w14:paraId="6DC9DF51" w14:textId="77777777" w:rsidR="00A013FD" w:rsidRPr="00A013FD" w:rsidRDefault="00A013FD" w:rsidP="00B03E6D">
            <w:pPr>
              <w:pStyle w:val="Tabletext"/>
              <w:jc w:val="center"/>
              <w:rPr>
                <w:ins w:id="4799" w:author="Ross Norsworthy" w:date="2020-03-19T22:33:00Z"/>
              </w:rPr>
            </w:pPr>
            <w:ins w:id="4800" w:author="Ross Norsworthy" w:date="2020-03-19T22:33:00Z">
              <w:r w:rsidRPr="00A013FD">
                <w:t>symbols</w:t>
              </w:r>
            </w:ins>
          </w:p>
        </w:tc>
      </w:tr>
      <w:tr w:rsidR="00A013FD" w:rsidRPr="00A013FD" w14:paraId="1CDF119B" w14:textId="77777777" w:rsidTr="00B66F0F">
        <w:trPr>
          <w:trHeight w:val="300"/>
          <w:ins w:id="4801" w:author="Ross Norsworthy" w:date="2020-03-19T22:33:00Z"/>
        </w:trPr>
        <w:tc>
          <w:tcPr>
            <w:tcW w:w="1179" w:type="pct"/>
            <w:shd w:val="clear" w:color="auto" w:fill="auto"/>
            <w:noWrap/>
            <w:vAlign w:val="center"/>
          </w:tcPr>
          <w:p w14:paraId="49968319" w14:textId="77777777" w:rsidR="00A013FD" w:rsidRPr="00A013FD" w:rsidRDefault="00A013FD" w:rsidP="008C4140">
            <w:pPr>
              <w:pStyle w:val="Tabletext"/>
              <w:rPr>
                <w:ins w:id="4802" w:author="Ross Norsworthy" w:date="2020-03-19T22:33:00Z"/>
              </w:rPr>
            </w:pPr>
            <w:ins w:id="4803" w:author="Ross Norsworthy" w:date="2020-03-19T22:33:00Z">
              <w:r w:rsidRPr="00A013FD">
                <w:t>Net symbols/burst</w:t>
              </w:r>
            </w:ins>
          </w:p>
        </w:tc>
        <w:tc>
          <w:tcPr>
            <w:tcW w:w="674" w:type="pct"/>
            <w:shd w:val="clear" w:color="auto" w:fill="auto"/>
            <w:noWrap/>
            <w:vAlign w:val="center"/>
          </w:tcPr>
          <w:p w14:paraId="2E303983" w14:textId="77777777" w:rsidR="00A013FD" w:rsidRPr="00A013FD" w:rsidRDefault="00A013FD" w:rsidP="00B03E6D">
            <w:pPr>
              <w:pStyle w:val="Tabletext"/>
              <w:jc w:val="center"/>
              <w:rPr>
                <w:ins w:id="4804" w:author="Ross Norsworthy" w:date="2020-03-19T22:33:00Z"/>
              </w:rPr>
            </w:pPr>
            <w:ins w:id="4805" w:author="Ross Norsworthy" w:date="2020-03-19T22:33:00Z">
              <w:r w:rsidRPr="00A013FD">
                <w:t>1269</w:t>
              </w:r>
            </w:ins>
          </w:p>
        </w:tc>
        <w:tc>
          <w:tcPr>
            <w:tcW w:w="736" w:type="pct"/>
            <w:shd w:val="clear" w:color="auto" w:fill="auto"/>
            <w:noWrap/>
            <w:vAlign w:val="center"/>
          </w:tcPr>
          <w:p w14:paraId="0B1B31DB" w14:textId="77777777" w:rsidR="00A013FD" w:rsidRPr="00A013FD" w:rsidRDefault="00A013FD" w:rsidP="00B03E6D">
            <w:pPr>
              <w:pStyle w:val="Tabletext"/>
              <w:jc w:val="center"/>
              <w:rPr>
                <w:ins w:id="4806" w:author="Ross Norsworthy" w:date="2020-03-19T22:33:00Z"/>
              </w:rPr>
            </w:pPr>
            <w:ins w:id="4807" w:author="Ross Norsworthy" w:date="2020-03-19T22:33:00Z">
              <w:r w:rsidRPr="00A013FD">
                <w:t>12855</w:t>
              </w:r>
            </w:ins>
          </w:p>
        </w:tc>
        <w:tc>
          <w:tcPr>
            <w:tcW w:w="894" w:type="pct"/>
            <w:shd w:val="clear" w:color="auto" w:fill="auto"/>
            <w:vAlign w:val="center"/>
          </w:tcPr>
          <w:p w14:paraId="2D545B2D" w14:textId="77777777" w:rsidR="00A013FD" w:rsidRPr="00A013FD" w:rsidRDefault="00A013FD" w:rsidP="00B03E6D">
            <w:pPr>
              <w:pStyle w:val="Tabletext"/>
              <w:jc w:val="center"/>
              <w:rPr>
                <w:ins w:id="4808" w:author="Ross Norsworthy" w:date="2020-03-19T22:33:00Z"/>
              </w:rPr>
            </w:pPr>
            <w:ins w:id="4809" w:author="Ross Norsworthy" w:date="2020-03-19T22:33:00Z">
              <w:r w:rsidRPr="00A013FD">
                <w:t>12480</w:t>
              </w:r>
            </w:ins>
          </w:p>
        </w:tc>
        <w:tc>
          <w:tcPr>
            <w:tcW w:w="1518" w:type="pct"/>
            <w:shd w:val="clear" w:color="auto" w:fill="auto"/>
            <w:noWrap/>
            <w:vAlign w:val="center"/>
          </w:tcPr>
          <w:p w14:paraId="183AA52B" w14:textId="77777777" w:rsidR="00A013FD" w:rsidRPr="00A013FD" w:rsidRDefault="00A013FD" w:rsidP="00B03E6D">
            <w:pPr>
              <w:pStyle w:val="Tabletext"/>
              <w:jc w:val="center"/>
              <w:rPr>
                <w:ins w:id="4810" w:author="Ross Norsworthy" w:date="2020-03-19T22:33:00Z"/>
              </w:rPr>
            </w:pPr>
            <w:ins w:id="4811" w:author="Ross Norsworthy" w:date="2020-03-19T22:33:00Z">
              <w:r w:rsidRPr="00A013FD">
                <w:t>symbols</w:t>
              </w:r>
            </w:ins>
          </w:p>
        </w:tc>
      </w:tr>
      <w:tr w:rsidR="00A013FD" w:rsidRPr="00A013FD" w14:paraId="4DB0776B" w14:textId="77777777" w:rsidTr="00B66F0F">
        <w:trPr>
          <w:trHeight w:val="300"/>
          <w:ins w:id="4812" w:author="Ross Norsworthy" w:date="2020-03-19T22:33:00Z"/>
        </w:trPr>
        <w:tc>
          <w:tcPr>
            <w:tcW w:w="1179" w:type="pct"/>
            <w:shd w:val="clear" w:color="auto" w:fill="auto"/>
            <w:noWrap/>
            <w:vAlign w:val="center"/>
          </w:tcPr>
          <w:p w14:paraId="34B31684" w14:textId="77777777" w:rsidR="00A013FD" w:rsidRPr="00A013FD" w:rsidRDefault="00A013FD" w:rsidP="008C4140">
            <w:pPr>
              <w:pStyle w:val="Tabletext"/>
              <w:rPr>
                <w:ins w:id="4813" w:author="Ross Norsworthy" w:date="2020-03-19T22:33:00Z"/>
              </w:rPr>
            </w:pPr>
            <w:ins w:id="4814" w:author="Ross Norsworthy" w:date="2020-03-19T22:33:00Z">
              <w:r w:rsidRPr="00A013FD">
                <w:t>Channel bits</w:t>
              </w:r>
            </w:ins>
          </w:p>
        </w:tc>
        <w:tc>
          <w:tcPr>
            <w:tcW w:w="674" w:type="pct"/>
            <w:shd w:val="clear" w:color="auto" w:fill="auto"/>
            <w:noWrap/>
            <w:vAlign w:val="center"/>
          </w:tcPr>
          <w:p w14:paraId="55738A10" w14:textId="77777777" w:rsidR="00A013FD" w:rsidRPr="00A013FD" w:rsidRDefault="00A013FD" w:rsidP="00B03E6D">
            <w:pPr>
              <w:pStyle w:val="Tabletext"/>
              <w:jc w:val="center"/>
              <w:rPr>
                <w:ins w:id="4815" w:author="Ross Norsworthy" w:date="2020-03-19T22:33:00Z"/>
              </w:rPr>
            </w:pPr>
            <w:ins w:id="4816" w:author="Ross Norsworthy" w:date="2020-03-19T22:33:00Z">
              <w:r w:rsidRPr="00A013FD">
                <w:t>1269</w:t>
              </w:r>
            </w:ins>
          </w:p>
        </w:tc>
        <w:tc>
          <w:tcPr>
            <w:tcW w:w="736" w:type="pct"/>
            <w:shd w:val="clear" w:color="auto" w:fill="auto"/>
            <w:noWrap/>
            <w:vAlign w:val="center"/>
          </w:tcPr>
          <w:p w14:paraId="4C8465EC" w14:textId="77777777" w:rsidR="00A013FD" w:rsidRPr="00A013FD" w:rsidRDefault="00A013FD" w:rsidP="00B03E6D">
            <w:pPr>
              <w:pStyle w:val="Tabletext"/>
              <w:jc w:val="center"/>
              <w:rPr>
                <w:ins w:id="4817" w:author="Ross Norsworthy" w:date="2020-03-19T22:33:00Z"/>
              </w:rPr>
            </w:pPr>
            <w:ins w:id="4818" w:author="Ross Norsworthy" w:date="2020-03-19T22:33:00Z">
              <w:r w:rsidRPr="00A013FD">
                <w:t>12855</w:t>
              </w:r>
            </w:ins>
          </w:p>
        </w:tc>
        <w:tc>
          <w:tcPr>
            <w:tcW w:w="894" w:type="pct"/>
            <w:shd w:val="clear" w:color="auto" w:fill="auto"/>
            <w:noWrap/>
            <w:vAlign w:val="center"/>
          </w:tcPr>
          <w:p w14:paraId="0E46EDF9" w14:textId="77777777" w:rsidR="00A013FD" w:rsidRPr="00A013FD" w:rsidRDefault="00A013FD" w:rsidP="00B03E6D">
            <w:pPr>
              <w:pStyle w:val="Tabletext"/>
              <w:jc w:val="center"/>
              <w:rPr>
                <w:ins w:id="4819" w:author="Ross Norsworthy" w:date="2020-03-19T22:33:00Z"/>
              </w:rPr>
            </w:pPr>
            <w:ins w:id="4820" w:author="Ross Norsworthy" w:date="2020-03-19T22:33:00Z">
              <w:r w:rsidRPr="00A013FD">
                <w:t>24960</w:t>
              </w:r>
            </w:ins>
          </w:p>
        </w:tc>
        <w:tc>
          <w:tcPr>
            <w:tcW w:w="1518" w:type="pct"/>
            <w:shd w:val="clear" w:color="auto" w:fill="auto"/>
            <w:noWrap/>
            <w:vAlign w:val="center"/>
          </w:tcPr>
          <w:p w14:paraId="522417C3" w14:textId="77777777" w:rsidR="00A013FD" w:rsidRPr="00A013FD" w:rsidRDefault="00A013FD" w:rsidP="00B03E6D">
            <w:pPr>
              <w:pStyle w:val="Tabletext"/>
              <w:jc w:val="center"/>
              <w:rPr>
                <w:ins w:id="4821" w:author="Ross Norsworthy" w:date="2020-03-19T22:33:00Z"/>
              </w:rPr>
            </w:pPr>
            <w:ins w:id="4822" w:author="Ross Norsworthy" w:date="2020-03-19T22:33:00Z">
              <w:r w:rsidRPr="00A013FD">
                <w:t>bits</w:t>
              </w:r>
            </w:ins>
          </w:p>
        </w:tc>
      </w:tr>
      <w:tr w:rsidR="00A013FD" w:rsidRPr="00A013FD" w14:paraId="3F1D9230" w14:textId="77777777" w:rsidTr="00B66F0F">
        <w:trPr>
          <w:trHeight w:val="300"/>
          <w:ins w:id="4823" w:author="Ross Norsworthy" w:date="2020-03-19T22:33:00Z"/>
        </w:trPr>
        <w:tc>
          <w:tcPr>
            <w:tcW w:w="1179" w:type="pct"/>
            <w:shd w:val="clear" w:color="auto" w:fill="auto"/>
            <w:noWrap/>
            <w:vAlign w:val="center"/>
          </w:tcPr>
          <w:p w14:paraId="05E22D13" w14:textId="77777777" w:rsidR="00A013FD" w:rsidRPr="00A013FD" w:rsidRDefault="00A013FD" w:rsidP="008C4140">
            <w:pPr>
              <w:pStyle w:val="Tabletext"/>
              <w:rPr>
                <w:ins w:id="4824" w:author="Ross Norsworthy" w:date="2020-03-19T22:33:00Z"/>
              </w:rPr>
            </w:pPr>
            <w:ins w:id="4825" w:author="Ross Norsworthy" w:date="2020-03-19T22:33:00Z">
              <w:r w:rsidRPr="00A013FD">
                <w:t xml:space="preserve">Padding + FEC tail </w:t>
              </w:r>
              <w:r w:rsidRPr="00A013FD">
                <w:rPr>
                  <w:vertAlign w:val="superscript"/>
                </w:rPr>
                <w:t>(3)</w:t>
              </w:r>
            </w:ins>
          </w:p>
        </w:tc>
        <w:tc>
          <w:tcPr>
            <w:tcW w:w="674" w:type="pct"/>
            <w:shd w:val="clear" w:color="auto" w:fill="auto"/>
            <w:noWrap/>
            <w:vAlign w:val="center"/>
          </w:tcPr>
          <w:p w14:paraId="50E7E647" w14:textId="77777777" w:rsidR="00A013FD" w:rsidRPr="00A013FD" w:rsidRDefault="00A013FD" w:rsidP="00B03E6D">
            <w:pPr>
              <w:pStyle w:val="Tabletext"/>
              <w:jc w:val="center"/>
              <w:rPr>
                <w:ins w:id="4826" w:author="Ross Norsworthy" w:date="2020-03-19T22:33:00Z"/>
              </w:rPr>
            </w:pPr>
            <w:ins w:id="4827" w:author="Ross Norsworthy" w:date="2020-03-19T22:33:00Z">
              <w:r w:rsidRPr="00A013FD">
                <w:t>0+21</w:t>
              </w:r>
            </w:ins>
          </w:p>
        </w:tc>
        <w:tc>
          <w:tcPr>
            <w:tcW w:w="736" w:type="pct"/>
            <w:shd w:val="clear" w:color="auto" w:fill="auto"/>
            <w:noWrap/>
            <w:vAlign w:val="center"/>
          </w:tcPr>
          <w:p w14:paraId="6B7A0A5B" w14:textId="77777777" w:rsidR="00A013FD" w:rsidRPr="00A013FD" w:rsidRDefault="00A013FD" w:rsidP="00B03E6D">
            <w:pPr>
              <w:pStyle w:val="Tabletext"/>
              <w:jc w:val="center"/>
              <w:rPr>
                <w:ins w:id="4828" w:author="Ross Norsworthy" w:date="2020-03-19T22:33:00Z"/>
              </w:rPr>
            </w:pPr>
            <w:ins w:id="4829" w:author="Ross Norsworthy" w:date="2020-03-19T22:33:00Z">
              <w:r w:rsidRPr="00A013FD">
                <w:t>0+15</w:t>
              </w:r>
            </w:ins>
          </w:p>
        </w:tc>
        <w:tc>
          <w:tcPr>
            <w:tcW w:w="894" w:type="pct"/>
            <w:shd w:val="clear" w:color="auto" w:fill="auto"/>
            <w:noWrap/>
            <w:vAlign w:val="center"/>
          </w:tcPr>
          <w:p w14:paraId="43EC39B9" w14:textId="77777777" w:rsidR="00A013FD" w:rsidRPr="00A013FD" w:rsidRDefault="00A013FD" w:rsidP="00B03E6D">
            <w:pPr>
              <w:pStyle w:val="Tabletext"/>
              <w:jc w:val="center"/>
              <w:rPr>
                <w:ins w:id="4830" w:author="Ross Norsworthy" w:date="2020-03-19T22:33:00Z"/>
              </w:rPr>
            </w:pPr>
            <w:ins w:id="4831" w:author="Ross Norsworthy" w:date="2020-03-19T22:33:00Z">
              <w:r w:rsidRPr="00A013FD">
                <w:t>0+0</w:t>
              </w:r>
            </w:ins>
          </w:p>
        </w:tc>
        <w:tc>
          <w:tcPr>
            <w:tcW w:w="1518" w:type="pct"/>
            <w:shd w:val="clear" w:color="auto" w:fill="auto"/>
            <w:noWrap/>
            <w:vAlign w:val="center"/>
          </w:tcPr>
          <w:p w14:paraId="586F4100" w14:textId="77777777" w:rsidR="00A013FD" w:rsidRPr="00A013FD" w:rsidRDefault="00A013FD" w:rsidP="00B03E6D">
            <w:pPr>
              <w:pStyle w:val="Tabletext"/>
              <w:jc w:val="center"/>
              <w:rPr>
                <w:ins w:id="4832" w:author="Ross Norsworthy" w:date="2020-03-19T22:33:00Z"/>
              </w:rPr>
            </w:pPr>
            <w:ins w:id="4833" w:author="Ross Norsworthy" w:date="2020-03-19T22:33:00Z">
              <w:r w:rsidRPr="00A013FD">
                <w:t>bits</w:t>
              </w:r>
            </w:ins>
          </w:p>
        </w:tc>
      </w:tr>
      <w:tr w:rsidR="00A013FD" w:rsidRPr="00A013FD" w14:paraId="5B23EC06" w14:textId="77777777" w:rsidTr="00B66F0F">
        <w:trPr>
          <w:trHeight w:val="300"/>
          <w:ins w:id="4834" w:author="Ross Norsworthy" w:date="2020-03-19T22:33:00Z"/>
        </w:trPr>
        <w:tc>
          <w:tcPr>
            <w:tcW w:w="1179" w:type="pct"/>
            <w:shd w:val="clear" w:color="auto" w:fill="auto"/>
            <w:noWrap/>
            <w:vAlign w:val="center"/>
          </w:tcPr>
          <w:p w14:paraId="6C7E1892" w14:textId="77777777" w:rsidR="00A013FD" w:rsidRPr="00A013FD" w:rsidRDefault="00A013FD" w:rsidP="008C4140">
            <w:pPr>
              <w:pStyle w:val="Tabletext"/>
              <w:rPr>
                <w:ins w:id="4835" w:author="Ross Norsworthy" w:date="2020-03-19T22:33:00Z"/>
              </w:rPr>
            </w:pPr>
            <w:ins w:id="4836" w:author="Ross Norsworthy" w:date="2020-03-19T22:33:00Z">
              <w:r w:rsidRPr="00A013FD">
                <w:t>FEC decoder input symbols</w:t>
              </w:r>
            </w:ins>
          </w:p>
        </w:tc>
        <w:tc>
          <w:tcPr>
            <w:tcW w:w="674" w:type="pct"/>
            <w:shd w:val="clear" w:color="auto" w:fill="auto"/>
            <w:noWrap/>
            <w:vAlign w:val="center"/>
          </w:tcPr>
          <w:p w14:paraId="3C8190C6" w14:textId="77777777" w:rsidR="00A013FD" w:rsidRPr="00A013FD" w:rsidRDefault="00A013FD" w:rsidP="00B03E6D">
            <w:pPr>
              <w:pStyle w:val="Tabletext"/>
              <w:jc w:val="center"/>
              <w:rPr>
                <w:ins w:id="4837" w:author="Ross Norsworthy" w:date="2020-03-19T22:33:00Z"/>
              </w:rPr>
            </w:pPr>
            <w:ins w:id="4838" w:author="Ross Norsworthy" w:date="2020-03-19T22:33:00Z">
              <w:r w:rsidRPr="00A013FD">
                <w:t>1248</w:t>
              </w:r>
            </w:ins>
          </w:p>
        </w:tc>
        <w:tc>
          <w:tcPr>
            <w:tcW w:w="736" w:type="pct"/>
            <w:shd w:val="clear" w:color="auto" w:fill="auto"/>
            <w:noWrap/>
            <w:vAlign w:val="center"/>
          </w:tcPr>
          <w:p w14:paraId="519BDFF5" w14:textId="77777777" w:rsidR="00A013FD" w:rsidRPr="00A013FD" w:rsidRDefault="00A013FD" w:rsidP="00B03E6D">
            <w:pPr>
              <w:pStyle w:val="Tabletext"/>
              <w:jc w:val="center"/>
              <w:rPr>
                <w:ins w:id="4839" w:author="Ross Norsworthy" w:date="2020-03-19T22:33:00Z"/>
              </w:rPr>
            </w:pPr>
            <w:ins w:id="4840" w:author="Ross Norsworthy" w:date="2020-03-19T22:33:00Z">
              <w:r w:rsidRPr="00A013FD">
                <w:t>12840</w:t>
              </w:r>
            </w:ins>
          </w:p>
        </w:tc>
        <w:tc>
          <w:tcPr>
            <w:tcW w:w="894" w:type="pct"/>
            <w:shd w:val="clear" w:color="auto" w:fill="auto"/>
            <w:noWrap/>
            <w:vAlign w:val="center"/>
          </w:tcPr>
          <w:p w14:paraId="63EBA6A6" w14:textId="77777777" w:rsidR="00A013FD" w:rsidRPr="00A013FD" w:rsidRDefault="00A013FD" w:rsidP="00B03E6D">
            <w:pPr>
              <w:pStyle w:val="Tabletext"/>
              <w:jc w:val="center"/>
              <w:rPr>
                <w:ins w:id="4841" w:author="Ross Norsworthy" w:date="2020-03-19T22:33:00Z"/>
              </w:rPr>
            </w:pPr>
            <w:ins w:id="4842" w:author="Ross Norsworthy" w:date="2020-03-19T22:33:00Z">
              <w:r w:rsidRPr="00A013FD">
                <w:t>12480</w:t>
              </w:r>
            </w:ins>
          </w:p>
        </w:tc>
        <w:tc>
          <w:tcPr>
            <w:tcW w:w="1518" w:type="pct"/>
            <w:shd w:val="clear" w:color="auto" w:fill="auto"/>
            <w:noWrap/>
            <w:vAlign w:val="center"/>
          </w:tcPr>
          <w:p w14:paraId="626516AE" w14:textId="77777777" w:rsidR="00A013FD" w:rsidRPr="00A013FD" w:rsidRDefault="00A013FD" w:rsidP="00B03E6D">
            <w:pPr>
              <w:pStyle w:val="Tabletext"/>
              <w:jc w:val="center"/>
              <w:rPr>
                <w:ins w:id="4843" w:author="Ross Norsworthy" w:date="2020-03-19T22:33:00Z"/>
              </w:rPr>
            </w:pPr>
            <w:ins w:id="4844" w:author="Ross Norsworthy" w:date="2020-03-19T22:33:00Z">
              <w:r w:rsidRPr="00A013FD">
                <w:t>symbols</w:t>
              </w:r>
            </w:ins>
          </w:p>
        </w:tc>
      </w:tr>
      <w:tr w:rsidR="00A013FD" w:rsidRPr="00A013FD" w14:paraId="7B1E4E98" w14:textId="77777777" w:rsidTr="00B66F0F">
        <w:trPr>
          <w:trHeight w:val="300"/>
          <w:ins w:id="4845" w:author="Ross Norsworthy" w:date="2020-03-19T22:33:00Z"/>
        </w:trPr>
        <w:tc>
          <w:tcPr>
            <w:tcW w:w="1179" w:type="pct"/>
            <w:shd w:val="clear" w:color="auto" w:fill="auto"/>
            <w:noWrap/>
            <w:vAlign w:val="center"/>
          </w:tcPr>
          <w:p w14:paraId="0C2281B7" w14:textId="77777777" w:rsidR="00A013FD" w:rsidRPr="00A013FD" w:rsidRDefault="00A013FD" w:rsidP="008C4140">
            <w:pPr>
              <w:pStyle w:val="Tabletext"/>
              <w:rPr>
                <w:ins w:id="4846" w:author="Ross Norsworthy" w:date="2020-03-19T22:33:00Z"/>
              </w:rPr>
            </w:pPr>
            <w:ins w:id="4847" w:author="Ross Norsworthy" w:date="2020-03-19T22:33:00Z">
              <w:r w:rsidRPr="00A013FD">
                <w:t>FEC decoder input bits</w:t>
              </w:r>
            </w:ins>
          </w:p>
        </w:tc>
        <w:tc>
          <w:tcPr>
            <w:tcW w:w="674" w:type="pct"/>
            <w:shd w:val="clear" w:color="auto" w:fill="auto"/>
            <w:noWrap/>
            <w:vAlign w:val="center"/>
          </w:tcPr>
          <w:p w14:paraId="22D713A9" w14:textId="77777777" w:rsidR="00A013FD" w:rsidRPr="00A013FD" w:rsidRDefault="00A013FD" w:rsidP="00B03E6D">
            <w:pPr>
              <w:pStyle w:val="Tabletext"/>
              <w:jc w:val="center"/>
              <w:rPr>
                <w:ins w:id="4848" w:author="Ross Norsworthy" w:date="2020-03-19T22:33:00Z"/>
              </w:rPr>
            </w:pPr>
            <w:ins w:id="4849" w:author="Ross Norsworthy" w:date="2020-03-19T22:33:00Z">
              <w:r w:rsidRPr="00A013FD">
                <w:t>1248</w:t>
              </w:r>
            </w:ins>
          </w:p>
        </w:tc>
        <w:tc>
          <w:tcPr>
            <w:tcW w:w="736" w:type="pct"/>
            <w:shd w:val="clear" w:color="auto" w:fill="auto"/>
            <w:noWrap/>
            <w:vAlign w:val="center"/>
          </w:tcPr>
          <w:p w14:paraId="301A0D7E" w14:textId="77777777" w:rsidR="00A013FD" w:rsidRPr="00A013FD" w:rsidRDefault="00A013FD" w:rsidP="00B03E6D">
            <w:pPr>
              <w:pStyle w:val="Tabletext"/>
              <w:jc w:val="center"/>
              <w:rPr>
                <w:ins w:id="4850" w:author="Ross Norsworthy" w:date="2020-03-19T22:33:00Z"/>
              </w:rPr>
            </w:pPr>
            <w:ins w:id="4851" w:author="Ross Norsworthy" w:date="2020-03-19T22:33:00Z">
              <w:r w:rsidRPr="00A013FD">
                <w:t>12840</w:t>
              </w:r>
            </w:ins>
          </w:p>
        </w:tc>
        <w:tc>
          <w:tcPr>
            <w:tcW w:w="894" w:type="pct"/>
            <w:shd w:val="clear" w:color="auto" w:fill="auto"/>
            <w:noWrap/>
            <w:vAlign w:val="center"/>
          </w:tcPr>
          <w:p w14:paraId="72845F1B" w14:textId="77777777" w:rsidR="00A013FD" w:rsidRPr="00A013FD" w:rsidRDefault="00A013FD" w:rsidP="00B03E6D">
            <w:pPr>
              <w:pStyle w:val="Tabletext"/>
              <w:jc w:val="center"/>
              <w:rPr>
                <w:ins w:id="4852" w:author="Ross Norsworthy" w:date="2020-03-19T22:33:00Z"/>
              </w:rPr>
            </w:pPr>
            <w:ins w:id="4853" w:author="Ross Norsworthy" w:date="2020-03-19T22:33:00Z">
              <w:r w:rsidRPr="00A013FD">
                <w:t>2*12480</w:t>
              </w:r>
            </w:ins>
          </w:p>
        </w:tc>
        <w:tc>
          <w:tcPr>
            <w:tcW w:w="1518" w:type="pct"/>
            <w:shd w:val="clear" w:color="auto" w:fill="auto"/>
            <w:noWrap/>
            <w:vAlign w:val="center"/>
          </w:tcPr>
          <w:p w14:paraId="5B4181D2" w14:textId="77777777" w:rsidR="00A013FD" w:rsidRPr="00A013FD" w:rsidRDefault="00A013FD" w:rsidP="00B03E6D">
            <w:pPr>
              <w:pStyle w:val="Tabletext"/>
              <w:jc w:val="center"/>
              <w:rPr>
                <w:ins w:id="4854" w:author="Ross Norsworthy" w:date="2020-03-19T22:33:00Z"/>
              </w:rPr>
            </w:pPr>
            <w:ins w:id="4855" w:author="Ross Norsworthy" w:date="2020-03-19T22:33:00Z">
              <w:r w:rsidRPr="00A013FD">
                <w:t>bits</w:t>
              </w:r>
            </w:ins>
          </w:p>
        </w:tc>
      </w:tr>
      <w:tr w:rsidR="00A013FD" w:rsidRPr="00A013FD" w14:paraId="7B826213" w14:textId="77777777" w:rsidTr="00B66F0F">
        <w:trPr>
          <w:trHeight w:val="300"/>
          <w:ins w:id="4856" w:author="Ross Norsworthy" w:date="2020-03-19T22:33:00Z"/>
        </w:trPr>
        <w:tc>
          <w:tcPr>
            <w:tcW w:w="1179" w:type="pct"/>
            <w:shd w:val="clear" w:color="auto" w:fill="auto"/>
            <w:noWrap/>
            <w:vAlign w:val="center"/>
          </w:tcPr>
          <w:p w14:paraId="54BA2058" w14:textId="77777777" w:rsidR="00A013FD" w:rsidRPr="00A013FD" w:rsidRDefault="00A013FD" w:rsidP="008C4140">
            <w:pPr>
              <w:pStyle w:val="Tabletext"/>
              <w:rPr>
                <w:ins w:id="4857" w:author="Ross Norsworthy" w:date="2020-03-19T22:33:00Z"/>
              </w:rPr>
            </w:pPr>
            <w:ins w:id="4858" w:author="Ross Norsworthy" w:date="2020-03-19T22:33:00Z">
              <w:r w:rsidRPr="00A013FD">
                <w:t>FEC output bits</w:t>
              </w:r>
            </w:ins>
          </w:p>
        </w:tc>
        <w:tc>
          <w:tcPr>
            <w:tcW w:w="674" w:type="pct"/>
            <w:shd w:val="clear" w:color="auto" w:fill="auto"/>
            <w:noWrap/>
            <w:vAlign w:val="center"/>
          </w:tcPr>
          <w:p w14:paraId="0377A504" w14:textId="77777777" w:rsidR="00A013FD" w:rsidRPr="00A013FD" w:rsidRDefault="00A013FD" w:rsidP="00B03E6D">
            <w:pPr>
              <w:pStyle w:val="Tabletext"/>
              <w:jc w:val="center"/>
              <w:rPr>
                <w:ins w:id="4859" w:author="Ross Norsworthy" w:date="2020-03-19T22:33:00Z"/>
              </w:rPr>
            </w:pPr>
            <w:ins w:id="4860" w:author="Ross Norsworthy" w:date="2020-03-19T22:33:00Z">
              <w:r w:rsidRPr="00A013FD">
                <w:t>312</w:t>
              </w:r>
            </w:ins>
          </w:p>
        </w:tc>
        <w:tc>
          <w:tcPr>
            <w:tcW w:w="736" w:type="pct"/>
            <w:shd w:val="clear" w:color="auto" w:fill="auto"/>
            <w:noWrap/>
            <w:vAlign w:val="center"/>
          </w:tcPr>
          <w:p w14:paraId="20024426" w14:textId="77777777" w:rsidR="00A013FD" w:rsidRPr="00A013FD" w:rsidRDefault="00A013FD" w:rsidP="00B03E6D">
            <w:pPr>
              <w:pStyle w:val="Tabletext"/>
              <w:jc w:val="center"/>
              <w:rPr>
                <w:ins w:id="4861" w:author="Ross Norsworthy" w:date="2020-03-19T22:33:00Z"/>
              </w:rPr>
            </w:pPr>
            <w:ins w:id="4862" w:author="Ross Norsworthy" w:date="2020-03-19T22:33:00Z">
              <w:r w:rsidRPr="00A013FD">
                <w:t>4280</w:t>
              </w:r>
            </w:ins>
          </w:p>
        </w:tc>
        <w:tc>
          <w:tcPr>
            <w:tcW w:w="894" w:type="pct"/>
            <w:shd w:val="clear" w:color="auto" w:fill="auto"/>
            <w:noWrap/>
            <w:vAlign w:val="center"/>
          </w:tcPr>
          <w:p w14:paraId="11FD3A67" w14:textId="77777777" w:rsidR="00A013FD" w:rsidRPr="00A013FD" w:rsidRDefault="00A013FD" w:rsidP="00B03E6D">
            <w:pPr>
              <w:pStyle w:val="Tabletext"/>
              <w:jc w:val="center"/>
              <w:rPr>
                <w:ins w:id="4863" w:author="Ross Norsworthy" w:date="2020-03-19T22:33:00Z"/>
              </w:rPr>
            </w:pPr>
            <w:ins w:id="4864" w:author="Ross Norsworthy" w:date="2020-03-19T22:33:00Z">
              <w:r w:rsidRPr="00A013FD">
                <w:t>2*4160</w:t>
              </w:r>
            </w:ins>
          </w:p>
        </w:tc>
        <w:tc>
          <w:tcPr>
            <w:tcW w:w="1518" w:type="pct"/>
            <w:shd w:val="clear" w:color="auto" w:fill="auto"/>
            <w:noWrap/>
            <w:vAlign w:val="center"/>
          </w:tcPr>
          <w:p w14:paraId="3AB637AB" w14:textId="77777777" w:rsidR="00A013FD" w:rsidRPr="00A013FD" w:rsidRDefault="00A013FD" w:rsidP="00B03E6D">
            <w:pPr>
              <w:pStyle w:val="Tabletext"/>
              <w:jc w:val="center"/>
              <w:rPr>
                <w:ins w:id="4865" w:author="Ross Norsworthy" w:date="2020-03-19T22:33:00Z"/>
              </w:rPr>
            </w:pPr>
            <w:ins w:id="4866" w:author="Ross Norsworthy" w:date="2020-03-19T22:33:00Z">
              <w:r w:rsidRPr="00A013FD">
                <w:t>bits</w:t>
              </w:r>
            </w:ins>
          </w:p>
        </w:tc>
      </w:tr>
      <w:tr w:rsidR="00A013FD" w:rsidRPr="00A013FD" w14:paraId="6B3ADC15" w14:textId="77777777" w:rsidTr="00B66F0F">
        <w:trPr>
          <w:trHeight w:val="300"/>
          <w:ins w:id="4867" w:author="Ross Norsworthy" w:date="2020-03-19T22:33:00Z"/>
        </w:trPr>
        <w:tc>
          <w:tcPr>
            <w:tcW w:w="1179" w:type="pct"/>
            <w:shd w:val="clear" w:color="auto" w:fill="auto"/>
            <w:noWrap/>
            <w:vAlign w:val="center"/>
          </w:tcPr>
          <w:p w14:paraId="53F973A1" w14:textId="77777777" w:rsidR="00A013FD" w:rsidRPr="00A013FD" w:rsidRDefault="00A013FD" w:rsidP="008C4140">
            <w:pPr>
              <w:pStyle w:val="Tabletext"/>
              <w:rPr>
                <w:ins w:id="4868" w:author="Ross Norsworthy" w:date="2020-03-19T22:33:00Z"/>
              </w:rPr>
            </w:pPr>
            <w:ins w:id="4869" w:author="Ross Norsworthy" w:date="2020-03-19T22:33:00Z">
              <w:r w:rsidRPr="00A013FD">
                <w:t>FEC output bytes</w:t>
              </w:r>
            </w:ins>
          </w:p>
        </w:tc>
        <w:tc>
          <w:tcPr>
            <w:tcW w:w="674" w:type="pct"/>
            <w:shd w:val="clear" w:color="auto" w:fill="auto"/>
            <w:noWrap/>
            <w:vAlign w:val="center"/>
          </w:tcPr>
          <w:p w14:paraId="23D5C3BA" w14:textId="77777777" w:rsidR="00A013FD" w:rsidRPr="00A013FD" w:rsidRDefault="00A013FD" w:rsidP="00B03E6D">
            <w:pPr>
              <w:pStyle w:val="Tabletext"/>
              <w:jc w:val="center"/>
              <w:rPr>
                <w:ins w:id="4870" w:author="Ross Norsworthy" w:date="2020-03-19T22:33:00Z"/>
              </w:rPr>
            </w:pPr>
            <w:ins w:id="4871" w:author="Ross Norsworthy" w:date="2020-03-19T22:33:00Z">
              <w:r w:rsidRPr="00A013FD">
                <w:t>39</w:t>
              </w:r>
            </w:ins>
          </w:p>
        </w:tc>
        <w:tc>
          <w:tcPr>
            <w:tcW w:w="736" w:type="pct"/>
            <w:shd w:val="clear" w:color="auto" w:fill="auto"/>
            <w:noWrap/>
            <w:vAlign w:val="center"/>
          </w:tcPr>
          <w:p w14:paraId="5AC2810C" w14:textId="77777777" w:rsidR="00A013FD" w:rsidRPr="00A013FD" w:rsidRDefault="00A013FD" w:rsidP="00B03E6D">
            <w:pPr>
              <w:pStyle w:val="Tabletext"/>
              <w:jc w:val="center"/>
              <w:rPr>
                <w:ins w:id="4872" w:author="Ross Norsworthy" w:date="2020-03-19T22:33:00Z"/>
              </w:rPr>
            </w:pPr>
            <w:ins w:id="4873" w:author="Ross Norsworthy" w:date="2020-03-19T22:33:00Z">
              <w:r w:rsidRPr="00A013FD">
                <w:t>535</w:t>
              </w:r>
            </w:ins>
          </w:p>
        </w:tc>
        <w:tc>
          <w:tcPr>
            <w:tcW w:w="894" w:type="pct"/>
            <w:shd w:val="clear" w:color="auto" w:fill="auto"/>
            <w:noWrap/>
            <w:vAlign w:val="center"/>
          </w:tcPr>
          <w:p w14:paraId="72DD9853" w14:textId="77777777" w:rsidR="00A013FD" w:rsidRPr="00A013FD" w:rsidRDefault="00A013FD" w:rsidP="00B03E6D">
            <w:pPr>
              <w:pStyle w:val="Tabletext"/>
              <w:jc w:val="center"/>
              <w:rPr>
                <w:ins w:id="4874" w:author="Ross Norsworthy" w:date="2020-03-19T22:33:00Z"/>
              </w:rPr>
            </w:pPr>
            <w:ins w:id="4875" w:author="Ross Norsworthy" w:date="2020-03-19T22:33:00Z">
              <w:r w:rsidRPr="00A013FD">
                <w:t>1040</w:t>
              </w:r>
            </w:ins>
          </w:p>
        </w:tc>
        <w:tc>
          <w:tcPr>
            <w:tcW w:w="1518" w:type="pct"/>
            <w:shd w:val="clear" w:color="auto" w:fill="auto"/>
            <w:noWrap/>
            <w:vAlign w:val="center"/>
          </w:tcPr>
          <w:p w14:paraId="3A29A8BB" w14:textId="77777777" w:rsidR="00A013FD" w:rsidRPr="00A013FD" w:rsidRDefault="00A013FD" w:rsidP="00B03E6D">
            <w:pPr>
              <w:pStyle w:val="Tabletext"/>
              <w:jc w:val="center"/>
              <w:rPr>
                <w:ins w:id="4876" w:author="Ross Norsworthy" w:date="2020-03-19T22:33:00Z"/>
              </w:rPr>
            </w:pPr>
            <w:ins w:id="4877" w:author="Ross Norsworthy" w:date="2020-03-19T22:33:00Z">
              <w:r w:rsidRPr="00A013FD">
                <w:t>bytes</w:t>
              </w:r>
            </w:ins>
          </w:p>
        </w:tc>
      </w:tr>
      <w:tr w:rsidR="00A013FD" w:rsidRPr="00A013FD" w14:paraId="3F5F2139" w14:textId="77777777" w:rsidTr="00B66F0F">
        <w:trPr>
          <w:trHeight w:val="300"/>
          <w:ins w:id="4878" w:author="Ross Norsworthy" w:date="2020-03-19T22:33:00Z"/>
        </w:trPr>
        <w:tc>
          <w:tcPr>
            <w:tcW w:w="1179" w:type="pct"/>
            <w:shd w:val="clear" w:color="auto" w:fill="auto"/>
            <w:noWrap/>
            <w:vAlign w:val="center"/>
          </w:tcPr>
          <w:p w14:paraId="4C19FCC7" w14:textId="77777777" w:rsidR="00A013FD" w:rsidRPr="00A013FD" w:rsidRDefault="00A013FD" w:rsidP="008C4140">
            <w:pPr>
              <w:pStyle w:val="Tabletext"/>
              <w:rPr>
                <w:ins w:id="4879" w:author="Ross Norsworthy" w:date="2020-03-19T22:33:00Z"/>
              </w:rPr>
            </w:pPr>
            <w:ins w:id="4880" w:author="Ross Norsworthy" w:date="2020-03-19T22:33:00Z">
              <w:r w:rsidRPr="00A013FD">
                <w:t>FEC sub-blocks</w:t>
              </w:r>
            </w:ins>
          </w:p>
        </w:tc>
        <w:tc>
          <w:tcPr>
            <w:tcW w:w="674" w:type="pct"/>
            <w:shd w:val="clear" w:color="auto" w:fill="auto"/>
            <w:noWrap/>
            <w:vAlign w:val="center"/>
          </w:tcPr>
          <w:p w14:paraId="1C032E8B" w14:textId="77777777" w:rsidR="00A013FD" w:rsidRPr="00A013FD" w:rsidRDefault="00A013FD" w:rsidP="00B03E6D">
            <w:pPr>
              <w:pStyle w:val="Tabletext"/>
              <w:jc w:val="center"/>
              <w:rPr>
                <w:ins w:id="4881" w:author="Ross Norsworthy" w:date="2020-03-19T22:33:00Z"/>
              </w:rPr>
            </w:pPr>
            <w:ins w:id="4882" w:author="Ross Norsworthy" w:date="2020-03-19T22:33:00Z">
              <w:r w:rsidRPr="00A013FD">
                <w:t>1</w:t>
              </w:r>
            </w:ins>
          </w:p>
        </w:tc>
        <w:tc>
          <w:tcPr>
            <w:tcW w:w="736" w:type="pct"/>
            <w:shd w:val="clear" w:color="auto" w:fill="auto"/>
            <w:noWrap/>
            <w:vAlign w:val="center"/>
          </w:tcPr>
          <w:p w14:paraId="411D5294" w14:textId="77777777" w:rsidR="00A013FD" w:rsidRPr="00A013FD" w:rsidRDefault="00A013FD" w:rsidP="00B03E6D">
            <w:pPr>
              <w:pStyle w:val="Tabletext"/>
              <w:jc w:val="center"/>
              <w:rPr>
                <w:ins w:id="4883" w:author="Ross Norsworthy" w:date="2020-03-19T22:33:00Z"/>
              </w:rPr>
            </w:pPr>
            <w:ins w:id="4884" w:author="Ross Norsworthy" w:date="2020-03-19T22:33:00Z">
              <w:r w:rsidRPr="00A013FD">
                <w:t>1</w:t>
              </w:r>
            </w:ins>
          </w:p>
        </w:tc>
        <w:tc>
          <w:tcPr>
            <w:tcW w:w="894" w:type="pct"/>
            <w:shd w:val="clear" w:color="auto" w:fill="auto"/>
            <w:noWrap/>
            <w:vAlign w:val="center"/>
          </w:tcPr>
          <w:p w14:paraId="1CF5C791" w14:textId="77777777" w:rsidR="00A013FD" w:rsidRPr="00A013FD" w:rsidRDefault="00A013FD" w:rsidP="00B03E6D">
            <w:pPr>
              <w:pStyle w:val="Tabletext"/>
              <w:jc w:val="center"/>
              <w:rPr>
                <w:ins w:id="4885" w:author="Ross Norsworthy" w:date="2020-03-19T22:33:00Z"/>
              </w:rPr>
            </w:pPr>
            <w:ins w:id="4886" w:author="Ross Norsworthy" w:date="2020-03-19T22:33:00Z">
              <w:r w:rsidRPr="00A013FD">
                <w:t>2</w:t>
              </w:r>
            </w:ins>
          </w:p>
        </w:tc>
        <w:tc>
          <w:tcPr>
            <w:tcW w:w="1518" w:type="pct"/>
            <w:shd w:val="clear" w:color="auto" w:fill="auto"/>
            <w:noWrap/>
            <w:vAlign w:val="center"/>
          </w:tcPr>
          <w:p w14:paraId="1BF5CA50" w14:textId="77777777" w:rsidR="00A013FD" w:rsidRPr="00A013FD" w:rsidRDefault="00A013FD" w:rsidP="00B03E6D">
            <w:pPr>
              <w:pStyle w:val="Tabletext"/>
              <w:jc w:val="center"/>
              <w:rPr>
                <w:ins w:id="4887" w:author="Ross Norsworthy" w:date="2020-03-19T22:33:00Z"/>
              </w:rPr>
            </w:pPr>
          </w:p>
        </w:tc>
      </w:tr>
      <w:tr w:rsidR="00A013FD" w:rsidRPr="00A013FD" w14:paraId="3A75ADBB" w14:textId="77777777" w:rsidTr="00B66F0F">
        <w:trPr>
          <w:trHeight w:val="300"/>
          <w:ins w:id="4888" w:author="Ross Norsworthy" w:date="2020-03-19T22:33:00Z"/>
        </w:trPr>
        <w:tc>
          <w:tcPr>
            <w:tcW w:w="1179" w:type="pct"/>
            <w:shd w:val="clear" w:color="auto" w:fill="auto"/>
            <w:noWrap/>
            <w:vAlign w:val="center"/>
          </w:tcPr>
          <w:p w14:paraId="3F8A7075" w14:textId="77777777" w:rsidR="00A013FD" w:rsidRPr="00A013FD" w:rsidRDefault="00A013FD" w:rsidP="008C4140">
            <w:pPr>
              <w:pStyle w:val="Tabletext"/>
              <w:rPr>
                <w:ins w:id="4889" w:author="Ross Norsworthy" w:date="2020-03-19T22:33:00Z"/>
              </w:rPr>
            </w:pPr>
            <w:ins w:id="4890" w:author="Ross Norsworthy" w:date="2020-03-19T22:33:00Z">
              <w:r w:rsidRPr="00A013FD">
                <w:t>Modulation</w:t>
              </w:r>
            </w:ins>
          </w:p>
        </w:tc>
        <w:tc>
          <w:tcPr>
            <w:tcW w:w="674" w:type="pct"/>
            <w:shd w:val="clear" w:color="auto" w:fill="auto"/>
            <w:noWrap/>
            <w:vAlign w:val="center"/>
          </w:tcPr>
          <w:p w14:paraId="3D090FCC" w14:textId="77777777" w:rsidR="00A013FD" w:rsidRPr="00A013FD" w:rsidRDefault="00A013FD" w:rsidP="00B03E6D">
            <w:pPr>
              <w:pStyle w:val="Tabletext"/>
              <w:jc w:val="center"/>
              <w:rPr>
                <w:ins w:id="4891" w:author="Ross Norsworthy" w:date="2020-03-19T22:33:00Z"/>
              </w:rPr>
            </w:pPr>
            <w:ins w:id="4892" w:author="Ross Norsworthy" w:date="2020-03-19T22:33:00Z">
              <w:r w:rsidRPr="00A013FD">
                <w:t>BPSK/</w:t>
              </w:r>
            </w:ins>
          </w:p>
          <w:p w14:paraId="1FAFD00A" w14:textId="77777777" w:rsidR="00A013FD" w:rsidRPr="00A013FD" w:rsidRDefault="00A013FD" w:rsidP="00B03E6D">
            <w:pPr>
              <w:pStyle w:val="Tabletext"/>
              <w:jc w:val="center"/>
              <w:rPr>
                <w:ins w:id="4893" w:author="Ross Norsworthy" w:date="2020-03-19T22:33:00Z"/>
              </w:rPr>
            </w:pPr>
            <w:ins w:id="4894" w:author="Ross Norsworthy" w:date="2020-03-19T22:33:00Z">
              <w:r w:rsidRPr="00A013FD">
                <w:t>CDMA</w:t>
              </w:r>
            </w:ins>
          </w:p>
        </w:tc>
        <w:tc>
          <w:tcPr>
            <w:tcW w:w="736" w:type="pct"/>
            <w:shd w:val="clear" w:color="auto" w:fill="auto"/>
            <w:noWrap/>
            <w:vAlign w:val="center"/>
          </w:tcPr>
          <w:p w14:paraId="36CCDBB0" w14:textId="77777777" w:rsidR="00A013FD" w:rsidRPr="00A013FD" w:rsidRDefault="00A013FD" w:rsidP="00B03E6D">
            <w:pPr>
              <w:pStyle w:val="Tabletext"/>
              <w:jc w:val="center"/>
              <w:rPr>
                <w:ins w:id="4895" w:author="Ross Norsworthy" w:date="2020-03-19T22:33:00Z"/>
              </w:rPr>
            </w:pPr>
            <w:ins w:id="4896" w:author="Ross Norsworthy" w:date="2020-03-19T22:33:00Z">
              <w:r w:rsidRPr="00A013FD">
                <w:t>BPSK</w:t>
              </w:r>
            </w:ins>
          </w:p>
        </w:tc>
        <w:tc>
          <w:tcPr>
            <w:tcW w:w="894" w:type="pct"/>
            <w:shd w:val="clear" w:color="auto" w:fill="auto"/>
            <w:noWrap/>
            <w:vAlign w:val="center"/>
          </w:tcPr>
          <w:p w14:paraId="6C14B06C" w14:textId="77777777" w:rsidR="00A013FD" w:rsidRPr="00A013FD" w:rsidRDefault="00A013FD" w:rsidP="00B03E6D">
            <w:pPr>
              <w:pStyle w:val="Tabletext"/>
              <w:jc w:val="center"/>
              <w:rPr>
                <w:ins w:id="4897" w:author="Ross Norsworthy" w:date="2020-03-19T22:33:00Z"/>
              </w:rPr>
            </w:pPr>
            <w:ins w:id="4898" w:author="Ross Norsworthy" w:date="2020-03-19T22:33:00Z">
              <w:r w:rsidRPr="00A013FD">
                <w:t>PI/4 QPSK</w:t>
              </w:r>
            </w:ins>
          </w:p>
        </w:tc>
        <w:tc>
          <w:tcPr>
            <w:tcW w:w="1518" w:type="pct"/>
            <w:shd w:val="clear" w:color="auto" w:fill="auto"/>
            <w:noWrap/>
            <w:vAlign w:val="center"/>
          </w:tcPr>
          <w:p w14:paraId="70C115FE" w14:textId="77777777" w:rsidR="00A013FD" w:rsidRPr="00A013FD" w:rsidRDefault="00A013FD" w:rsidP="00B03E6D">
            <w:pPr>
              <w:pStyle w:val="Tabletext"/>
              <w:jc w:val="center"/>
              <w:rPr>
                <w:ins w:id="4899" w:author="Ross Norsworthy" w:date="2020-03-19T22:33:00Z"/>
              </w:rPr>
            </w:pPr>
          </w:p>
        </w:tc>
      </w:tr>
      <w:tr w:rsidR="00A013FD" w:rsidRPr="00A013FD" w14:paraId="2C3F3858" w14:textId="77777777" w:rsidTr="00B66F0F">
        <w:trPr>
          <w:trHeight w:val="300"/>
          <w:ins w:id="4900" w:author="Ross Norsworthy" w:date="2020-03-19T22:33:00Z"/>
        </w:trPr>
        <w:tc>
          <w:tcPr>
            <w:tcW w:w="1179" w:type="pct"/>
            <w:shd w:val="clear" w:color="auto" w:fill="auto"/>
            <w:noWrap/>
            <w:vAlign w:val="center"/>
          </w:tcPr>
          <w:p w14:paraId="4F96AD88" w14:textId="77777777" w:rsidR="00A013FD" w:rsidRPr="00A013FD" w:rsidRDefault="00A013FD" w:rsidP="008C4140">
            <w:pPr>
              <w:pStyle w:val="Tabletext"/>
              <w:rPr>
                <w:ins w:id="4901" w:author="Ross Norsworthy" w:date="2020-03-19T22:33:00Z"/>
              </w:rPr>
            </w:pPr>
            <w:ins w:id="4902" w:author="Ross Norsworthy" w:date="2020-03-19T22:33:00Z">
              <w:r w:rsidRPr="00A013FD">
                <w:t>FEC rate</w:t>
              </w:r>
            </w:ins>
          </w:p>
        </w:tc>
        <w:tc>
          <w:tcPr>
            <w:tcW w:w="674" w:type="pct"/>
            <w:shd w:val="clear" w:color="auto" w:fill="auto"/>
            <w:noWrap/>
            <w:vAlign w:val="center"/>
          </w:tcPr>
          <w:p w14:paraId="628C2900" w14:textId="77777777" w:rsidR="00A013FD" w:rsidRPr="00A013FD" w:rsidRDefault="00A013FD" w:rsidP="00B03E6D">
            <w:pPr>
              <w:pStyle w:val="Tabletext"/>
              <w:jc w:val="center"/>
              <w:rPr>
                <w:ins w:id="4903" w:author="Ross Norsworthy" w:date="2020-03-19T22:33:00Z"/>
              </w:rPr>
            </w:pPr>
            <w:ins w:id="4904" w:author="Ross Norsworthy" w:date="2020-03-19T22:33:00Z">
              <w:r w:rsidRPr="00A013FD">
                <w:t>1/4</w:t>
              </w:r>
            </w:ins>
          </w:p>
        </w:tc>
        <w:tc>
          <w:tcPr>
            <w:tcW w:w="736" w:type="pct"/>
            <w:shd w:val="clear" w:color="auto" w:fill="auto"/>
            <w:noWrap/>
            <w:vAlign w:val="center"/>
          </w:tcPr>
          <w:p w14:paraId="360DC2BC" w14:textId="77777777" w:rsidR="00A013FD" w:rsidRPr="00A013FD" w:rsidRDefault="00A013FD" w:rsidP="00B03E6D">
            <w:pPr>
              <w:pStyle w:val="Tabletext"/>
              <w:jc w:val="center"/>
              <w:rPr>
                <w:ins w:id="4905" w:author="Ross Norsworthy" w:date="2020-03-19T22:33:00Z"/>
              </w:rPr>
            </w:pPr>
            <w:ins w:id="4906" w:author="Ross Norsworthy" w:date="2020-03-19T22:33:00Z">
              <w:r w:rsidRPr="00A013FD">
                <w:t>1/3</w:t>
              </w:r>
            </w:ins>
          </w:p>
        </w:tc>
        <w:tc>
          <w:tcPr>
            <w:tcW w:w="894" w:type="pct"/>
            <w:shd w:val="clear" w:color="auto" w:fill="auto"/>
            <w:noWrap/>
            <w:vAlign w:val="center"/>
          </w:tcPr>
          <w:p w14:paraId="48F4890D" w14:textId="77777777" w:rsidR="00A013FD" w:rsidRPr="00A013FD" w:rsidRDefault="00A013FD" w:rsidP="00B03E6D">
            <w:pPr>
              <w:pStyle w:val="Tabletext"/>
              <w:jc w:val="center"/>
              <w:rPr>
                <w:ins w:id="4907" w:author="Ross Norsworthy" w:date="2020-03-19T22:33:00Z"/>
              </w:rPr>
            </w:pPr>
            <w:ins w:id="4908" w:author="Ross Norsworthy" w:date="2020-03-19T22:33:00Z">
              <w:r w:rsidRPr="00A013FD">
                <w:t>1/3</w:t>
              </w:r>
            </w:ins>
          </w:p>
        </w:tc>
        <w:tc>
          <w:tcPr>
            <w:tcW w:w="1518" w:type="pct"/>
            <w:shd w:val="clear" w:color="auto" w:fill="auto"/>
            <w:noWrap/>
            <w:vAlign w:val="center"/>
          </w:tcPr>
          <w:p w14:paraId="683AA0FF" w14:textId="77777777" w:rsidR="00A013FD" w:rsidRPr="00A013FD" w:rsidRDefault="00A013FD" w:rsidP="00B03E6D">
            <w:pPr>
              <w:pStyle w:val="Tabletext"/>
              <w:jc w:val="center"/>
              <w:rPr>
                <w:ins w:id="4909" w:author="Ross Norsworthy" w:date="2020-03-19T22:33:00Z"/>
              </w:rPr>
            </w:pPr>
          </w:p>
        </w:tc>
      </w:tr>
      <w:tr w:rsidR="00A013FD" w:rsidRPr="00A013FD" w14:paraId="3BB92CAD" w14:textId="77777777" w:rsidTr="00B66F0F">
        <w:trPr>
          <w:trHeight w:val="300"/>
          <w:ins w:id="4910" w:author="Ross Norsworthy" w:date="2020-03-19T22:33:00Z"/>
        </w:trPr>
        <w:tc>
          <w:tcPr>
            <w:tcW w:w="1179" w:type="pct"/>
            <w:shd w:val="clear" w:color="auto" w:fill="auto"/>
            <w:noWrap/>
            <w:vAlign w:val="center"/>
          </w:tcPr>
          <w:p w14:paraId="10615C6B" w14:textId="77777777" w:rsidR="00A013FD" w:rsidRPr="00A013FD" w:rsidRDefault="00A013FD" w:rsidP="008C4140">
            <w:pPr>
              <w:pStyle w:val="Tabletext"/>
              <w:rPr>
                <w:ins w:id="4911" w:author="Ross Norsworthy" w:date="2020-03-19T22:33:00Z"/>
              </w:rPr>
            </w:pPr>
            <w:ins w:id="4912" w:author="Ross Norsworthy" w:date="2020-03-19T22:33:00Z">
              <w:r w:rsidRPr="00A013FD">
                <w:t>E</w:t>
              </w:r>
              <w:r w:rsidRPr="00A013FD">
                <w:rPr>
                  <w:vertAlign w:val="subscript"/>
                </w:rPr>
                <w:t>s</w:t>
              </w:r>
              <w:r w:rsidRPr="00A013FD">
                <w:t>/N</w:t>
              </w:r>
              <w:r w:rsidRPr="00A013FD">
                <w:rPr>
                  <w:vertAlign w:val="subscript"/>
                </w:rPr>
                <w:t>0</w:t>
              </w:r>
              <w:r w:rsidRPr="00A013FD">
                <w:t xml:space="preserve"> on AWGN</w:t>
              </w:r>
            </w:ins>
          </w:p>
        </w:tc>
        <w:tc>
          <w:tcPr>
            <w:tcW w:w="674" w:type="pct"/>
            <w:shd w:val="clear" w:color="auto" w:fill="auto"/>
            <w:noWrap/>
            <w:vAlign w:val="center"/>
          </w:tcPr>
          <w:p w14:paraId="02231D30" w14:textId="77777777" w:rsidR="00A013FD" w:rsidRPr="00A013FD" w:rsidRDefault="00A013FD" w:rsidP="00B03E6D">
            <w:pPr>
              <w:pStyle w:val="Tabletext"/>
              <w:jc w:val="center"/>
              <w:rPr>
                <w:ins w:id="4913" w:author="Ross Norsworthy" w:date="2020-03-19T22:33:00Z"/>
              </w:rPr>
            </w:pPr>
            <w:ins w:id="4914" w:author="Ross Norsworthy" w:date="2020-03-19T22:33:00Z">
              <w:r w:rsidRPr="00A013FD">
                <w:t>-4.5</w:t>
              </w:r>
            </w:ins>
          </w:p>
        </w:tc>
        <w:tc>
          <w:tcPr>
            <w:tcW w:w="736" w:type="pct"/>
            <w:shd w:val="clear" w:color="auto" w:fill="auto"/>
            <w:noWrap/>
            <w:vAlign w:val="center"/>
          </w:tcPr>
          <w:p w14:paraId="18236347" w14:textId="77777777" w:rsidR="00A013FD" w:rsidRPr="00A013FD" w:rsidRDefault="00A013FD" w:rsidP="00B03E6D">
            <w:pPr>
              <w:pStyle w:val="Tabletext"/>
              <w:jc w:val="center"/>
              <w:rPr>
                <w:ins w:id="4915" w:author="Ross Norsworthy" w:date="2020-03-19T22:33:00Z"/>
              </w:rPr>
            </w:pPr>
            <w:ins w:id="4916" w:author="Ross Norsworthy" w:date="2020-03-19T22:33:00Z">
              <w:r w:rsidRPr="00A013FD">
                <w:t>-3.6</w:t>
              </w:r>
            </w:ins>
          </w:p>
        </w:tc>
        <w:tc>
          <w:tcPr>
            <w:tcW w:w="894" w:type="pct"/>
            <w:shd w:val="clear" w:color="auto" w:fill="auto"/>
            <w:noWrap/>
            <w:vAlign w:val="center"/>
          </w:tcPr>
          <w:p w14:paraId="20A44E0C" w14:textId="77777777" w:rsidR="00A013FD" w:rsidRPr="00A013FD" w:rsidRDefault="00A013FD" w:rsidP="00B03E6D">
            <w:pPr>
              <w:pStyle w:val="Tabletext"/>
              <w:jc w:val="center"/>
              <w:rPr>
                <w:ins w:id="4917" w:author="Ross Norsworthy" w:date="2020-03-19T22:33:00Z"/>
              </w:rPr>
            </w:pPr>
            <w:ins w:id="4918" w:author="Ross Norsworthy" w:date="2020-03-19T22:33:00Z">
              <w:r w:rsidRPr="00A013FD">
                <w:t>-0.6</w:t>
              </w:r>
            </w:ins>
          </w:p>
        </w:tc>
        <w:tc>
          <w:tcPr>
            <w:tcW w:w="1518" w:type="pct"/>
            <w:shd w:val="clear" w:color="auto" w:fill="auto"/>
            <w:noWrap/>
            <w:vAlign w:val="center"/>
          </w:tcPr>
          <w:p w14:paraId="5A52F621" w14:textId="77777777" w:rsidR="00A013FD" w:rsidRPr="00A013FD" w:rsidRDefault="00A013FD" w:rsidP="00B03E6D">
            <w:pPr>
              <w:pStyle w:val="Tabletext"/>
              <w:jc w:val="center"/>
              <w:rPr>
                <w:ins w:id="4919" w:author="Ross Norsworthy" w:date="2020-03-19T22:33:00Z"/>
              </w:rPr>
            </w:pPr>
            <w:ins w:id="4920" w:author="Ross Norsworthy" w:date="2020-03-19T22:33:00Z">
              <w:r w:rsidRPr="00A013FD">
                <w:t>dB</w:t>
              </w:r>
            </w:ins>
          </w:p>
        </w:tc>
      </w:tr>
      <w:tr w:rsidR="00A013FD" w:rsidRPr="00A013FD" w14:paraId="631CE3D1" w14:textId="77777777" w:rsidTr="00B66F0F">
        <w:trPr>
          <w:trHeight w:val="300"/>
          <w:ins w:id="4921" w:author="Ross Norsworthy" w:date="2020-03-19T22:33:00Z"/>
        </w:trPr>
        <w:tc>
          <w:tcPr>
            <w:tcW w:w="1179" w:type="pct"/>
            <w:shd w:val="clear" w:color="auto" w:fill="auto"/>
            <w:noWrap/>
            <w:vAlign w:val="center"/>
          </w:tcPr>
          <w:p w14:paraId="49F3B6C6" w14:textId="77777777" w:rsidR="00A013FD" w:rsidRPr="00A013FD" w:rsidRDefault="00A013FD" w:rsidP="008C4140">
            <w:pPr>
              <w:pStyle w:val="Tabletext"/>
              <w:rPr>
                <w:ins w:id="4922" w:author="Ross Norsworthy" w:date="2020-03-19T22:33:00Z"/>
              </w:rPr>
            </w:pPr>
            <w:ins w:id="4923" w:author="Ross Norsworthy" w:date="2020-03-19T22:33:00Z">
              <w:r w:rsidRPr="00A013FD">
                <w:t>C/(N</w:t>
              </w:r>
              <w:r w:rsidRPr="00A013FD">
                <w:rPr>
                  <w:vertAlign w:val="subscript"/>
                </w:rPr>
                <w:t>0</w:t>
              </w:r>
              <w:r w:rsidRPr="00A013FD">
                <w:t>+I</w:t>
              </w:r>
              <w:r w:rsidRPr="00A013FD">
                <w:rPr>
                  <w:vertAlign w:val="subscript"/>
                </w:rPr>
                <w:t>0</w:t>
              </w:r>
              <w:r w:rsidRPr="00A013FD">
                <w:t>) threshold</w:t>
              </w:r>
            </w:ins>
          </w:p>
        </w:tc>
        <w:tc>
          <w:tcPr>
            <w:tcW w:w="674" w:type="pct"/>
            <w:shd w:val="clear" w:color="auto" w:fill="auto"/>
            <w:noWrap/>
            <w:vAlign w:val="center"/>
          </w:tcPr>
          <w:p w14:paraId="25B7A02D" w14:textId="77777777" w:rsidR="00A013FD" w:rsidRPr="00A013FD" w:rsidRDefault="00A013FD" w:rsidP="00B03E6D">
            <w:pPr>
              <w:pStyle w:val="Tabletext"/>
              <w:jc w:val="center"/>
              <w:rPr>
                <w:ins w:id="4924" w:author="Ross Norsworthy" w:date="2020-03-19T22:33:00Z"/>
              </w:rPr>
            </w:pPr>
            <w:ins w:id="4925" w:author="Ross Norsworthy" w:date="2020-03-19T22:33:00Z">
              <w:r w:rsidRPr="00A013FD">
                <w:t>31.6</w:t>
              </w:r>
            </w:ins>
          </w:p>
        </w:tc>
        <w:tc>
          <w:tcPr>
            <w:tcW w:w="736" w:type="pct"/>
            <w:shd w:val="clear" w:color="auto" w:fill="auto"/>
            <w:noWrap/>
            <w:vAlign w:val="center"/>
          </w:tcPr>
          <w:p w14:paraId="10889473" w14:textId="77777777" w:rsidR="00A013FD" w:rsidRPr="00A013FD" w:rsidRDefault="00A013FD" w:rsidP="00B03E6D">
            <w:pPr>
              <w:pStyle w:val="Tabletext"/>
              <w:jc w:val="center"/>
              <w:rPr>
                <w:ins w:id="4926" w:author="Ross Norsworthy" w:date="2020-03-19T22:33:00Z"/>
              </w:rPr>
            </w:pPr>
            <w:ins w:id="4927" w:author="Ross Norsworthy" w:date="2020-03-19T22:33:00Z">
              <w:r w:rsidRPr="00A013FD">
                <w:t>41.7</w:t>
              </w:r>
            </w:ins>
          </w:p>
        </w:tc>
        <w:tc>
          <w:tcPr>
            <w:tcW w:w="894" w:type="pct"/>
            <w:shd w:val="clear" w:color="auto" w:fill="auto"/>
            <w:noWrap/>
            <w:vAlign w:val="center"/>
          </w:tcPr>
          <w:p w14:paraId="62B3B8CC" w14:textId="77777777" w:rsidR="00A013FD" w:rsidRPr="00A013FD" w:rsidRDefault="00A013FD" w:rsidP="00B03E6D">
            <w:pPr>
              <w:pStyle w:val="Tabletext"/>
              <w:jc w:val="center"/>
              <w:rPr>
                <w:ins w:id="4928" w:author="Ross Norsworthy" w:date="2020-03-19T22:33:00Z"/>
              </w:rPr>
            </w:pPr>
            <w:ins w:id="4929" w:author="Ross Norsworthy" w:date="2020-03-19T22:33:00Z">
              <w:r w:rsidRPr="00A013FD">
                <w:t>44.7</w:t>
              </w:r>
            </w:ins>
          </w:p>
        </w:tc>
        <w:tc>
          <w:tcPr>
            <w:tcW w:w="1518" w:type="pct"/>
            <w:shd w:val="clear" w:color="auto" w:fill="auto"/>
            <w:noWrap/>
            <w:vAlign w:val="center"/>
          </w:tcPr>
          <w:p w14:paraId="23C54CB8" w14:textId="77777777" w:rsidR="00A013FD" w:rsidRPr="00A013FD" w:rsidRDefault="00A013FD" w:rsidP="00B03E6D">
            <w:pPr>
              <w:pStyle w:val="Tabletext"/>
              <w:jc w:val="center"/>
              <w:rPr>
                <w:ins w:id="4930" w:author="Ross Norsworthy" w:date="2020-03-19T22:33:00Z"/>
              </w:rPr>
            </w:pPr>
            <w:ins w:id="4931" w:author="Ross Norsworthy" w:date="2020-03-19T22:33:00Z">
              <w:r w:rsidRPr="00A013FD">
                <w:t>dBHz</w:t>
              </w:r>
            </w:ins>
          </w:p>
        </w:tc>
      </w:tr>
    </w:tbl>
    <w:p w14:paraId="665CB2DF" w14:textId="77777777" w:rsidR="00B944F9" w:rsidRPr="00B944F9" w:rsidRDefault="00B944F9" w:rsidP="00B944F9">
      <w:pPr>
        <w:pStyle w:val="Tablefin"/>
        <w:rPr>
          <w:ins w:id="4932" w:author="Ross Norsworthy" w:date="2020-03-19T22:33:00Z"/>
        </w:rPr>
      </w:pPr>
    </w:p>
    <w:p w14:paraId="0D470F13" w14:textId="77777777" w:rsidR="00A013FD" w:rsidRPr="00A013FD" w:rsidRDefault="00B944F9" w:rsidP="00B944F9">
      <w:pPr>
        <w:rPr>
          <w:ins w:id="4933" w:author="Ross Norsworthy" w:date="2020-03-19T22:33:00Z"/>
          <w:szCs w:val="24"/>
        </w:rPr>
      </w:pPr>
      <w:r w:rsidRPr="00A013FD">
        <w:rPr>
          <w:szCs w:val="24"/>
          <w:vertAlign w:val="superscript"/>
        </w:rPr>
        <w:t xml:space="preserve"> </w:t>
      </w:r>
      <w:ins w:id="4934" w:author="Ross Norsworthy" w:date="2020-03-19T22:33:00Z">
        <w:r w:rsidR="00A013FD" w:rsidRPr="00A013FD">
          <w:rPr>
            <w:szCs w:val="24"/>
            <w:vertAlign w:val="superscript"/>
          </w:rPr>
          <w:t xml:space="preserve">(1) </w:t>
        </w:r>
        <w:r w:rsidR="00A013FD" w:rsidRPr="00A013FD">
          <w:rPr>
            <w:szCs w:val="24"/>
          </w:rPr>
          <w:t>The baseband shall employ a root raised cosine filter.</w:t>
        </w:r>
      </w:ins>
    </w:p>
    <w:p w14:paraId="7A19FB41" w14:textId="3A76F42F" w:rsidR="00A013FD" w:rsidRPr="00A013FD" w:rsidRDefault="0088393C" w:rsidP="00A013FD">
      <w:pPr>
        <w:rPr>
          <w:ins w:id="4935" w:author="Ross Norsworthy" w:date="2020-03-19T22:33:00Z"/>
          <w:szCs w:val="24"/>
        </w:rPr>
      </w:pPr>
      <w:ins w:id="4936" w:author="2092 CG" w:date="2020-10-27T15:12:00Z">
        <w:r w:rsidRPr="00AB4AEC">
          <w:rPr>
            <w:szCs w:val="24"/>
            <w:vertAlign w:val="superscript"/>
          </w:rPr>
          <w:t xml:space="preserve">(2) </w:t>
        </w:r>
      </w:ins>
      <w:ins w:id="4937" w:author="2092 CG" w:date="2020-10-27T15:08:00Z">
        <w:r w:rsidR="004F3BE1" w:rsidRPr="00393B4F">
          <w:rPr>
            <w:szCs w:val="24"/>
          </w:rPr>
          <w:t xml:space="preserve"> </w:t>
        </w:r>
      </w:ins>
      <w:ins w:id="4938" w:author="2092 CG" w:date="2020-10-27T15:09:00Z">
        <w:r w:rsidR="004F3BE1" w:rsidRPr="00393B4F">
          <w:rPr>
            <w:szCs w:val="24"/>
          </w:rPr>
          <w:t xml:space="preserve">Burst symbol duration </w:t>
        </w:r>
        <w:r w:rsidR="0073361D" w:rsidRPr="00393B4F">
          <w:rPr>
            <w:szCs w:val="24"/>
          </w:rPr>
          <w:t>is the number of net symbols/burst plus pilot</w:t>
        </w:r>
      </w:ins>
      <w:ins w:id="4939" w:author="2092 CG" w:date="2020-10-27T15:10:00Z">
        <w:r w:rsidR="000462C1" w:rsidRPr="00393B4F">
          <w:rPr>
            <w:szCs w:val="24"/>
          </w:rPr>
          <w:t xml:space="preserve"> and syncword symbols.</w:t>
        </w:r>
      </w:ins>
    </w:p>
    <w:p w14:paraId="51C8E506" w14:textId="4F713853" w:rsidR="00A013FD" w:rsidRPr="00A013FD" w:rsidRDefault="00A013FD" w:rsidP="00A013FD">
      <w:pPr>
        <w:rPr>
          <w:ins w:id="4940" w:author="Ross Norsworthy" w:date="2020-03-19T22:33:00Z"/>
          <w:szCs w:val="24"/>
        </w:rPr>
      </w:pPr>
      <w:ins w:id="4941" w:author="Ross Norsworthy" w:date="2020-03-19T22:33:00Z">
        <w:r w:rsidRPr="00A013FD">
          <w:rPr>
            <w:szCs w:val="24"/>
            <w:vertAlign w:val="superscript"/>
          </w:rPr>
          <w:t>(3)</w:t>
        </w:r>
        <w:r w:rsidRPr="00A013FD">
          <w:rPr>
            <w:szCs w:val="24"/>
          </w:rPr>
          <w:t xml:space="preserve"> Given as padding + FEC tail bits, where the tail bits are according to Table </w:t>
        </w:r>
      </w:ins>
      <w:ins w:id="4942" w:author="USA Editor 2021" w:date="2021-01-06T12:54:00Z">
        <w:r w:rsidR="00697E0D" w:rsidRPr="00697E0D">
          <w:rPr>
            <w:szCs w:val="24"/>
            <w:highlight w:val="green"/>
          </w:rPr>
          <w:t>6</w:t>
        </w:r>
      </w:ins>
      <w:ins w:id="4943" w:author="Ross Norsworthy" w:date="2020-03-19T22:33:00Z">
        <w:del w:id="4944" w:author="USA Editor 2021" w:date="2021-01-06T12:54:00Z">
          <w:r w:rsidRPr="00697E0D" w:rsidDel="00697E0D">
            <w:rPr>
              <w:szCs w:val="24"/>
              <w:highlight w:val="green"/>
            </w:rPr>
            <w:delText>7</w:delText>
          </w:r>
        </w:del>
        <w:r w:rsidRPr="00A013FD">
          <w:rPr>
            <w:szCs w:val="24"/>
          </w:rPr>
          <w:t xml:space="preserve">, refer to </w:t>
        </w:r>
        <w:del w:id="4945" w:author="USA Editor 2021" w:date="2020-12-10T16:59:00Z">
          <w:r w:rsidRPr="00834D8B" w:rsidDel="00ED6392">
            <w:rPr>
              <w:szCs w:val="24"/>
              <w:highlight w:val="green"/>
              <w:rPrChange w:id="4946" w:author="USA Editor 2021" w:date="2020-12-11T10:36:00Z">
                <w:rPr>
                  <w:szCs w:val="24"/>
                </w:rPr>
              </w:rPrChange>
            </w:rPr>
            <w:delText>C</w:delText>
          </w:r>
        </w:del>
      </w:ins>
      <w:ins w:id="4947" w:author="USA Editor 2021" w:date="2020-12-10T16:59:00Z">
        <w:r w:rsidR="00ED6392" w:rsidRPr="00834D8B">
          <w:rPr>
            <w:highlight w:val="green"/>
            <w:lang w:val="en-US"/>
            <w:rPrChange w:id="4948" w:author="USA Editor 2021" w:date="2020-12-11T10:36:00Z">
              <w:rPr>
                <w:lang w:val="en-US"/>
              </w:rPr>
            </w:rPrChange>
          </w:rPr>
          <w:t>§</w:t>
        </w:r>
      </w:ins>
      <w:ins w:id="4949" w:author="Ross Norsworthy" w:date="2020-03-19T22:33:00Z">
        <w:r w:rsidRPr="00A013FD">
          <w:rPr>
            <w:szCs w:val="24"/>
          </w:rPr>
          <w:t xml:space="preserve"> </w:t>
        </w:r>
      </w:ins>
      <w:ins w:id="4950" w:author="Song, Xiaojing" w:date="2020-08-24T16:26:00Z">
        <w:r w:rsidR="00651E44">
          <w:rPr>
            <w:szCs w:val="24"/>
          </w:rPr>
          <w:t>4</w:t>
        </w:r>
      </w:ins>
      <w:ins w:id="4951" w:author="Ross Norsworthy" w:date="2020-03-19T22:33:00Z">
        <w:r w:rsidRPr="00A013FD">
          <w:rPr>
            <w:szCs w:val="24"/>
          </w:rPr>
          <w:t>.6</w:t>
        </w:r>
      </w:ins>
      <w:ins w:id="4952" w:author="USA Editor 2021" w:date="2021-01-06T09:57:00Z">
        <w:r w:rsidR="00F02C14" w:rsidRPr="00F02C14">
          <w:rPr>
            <w:szCs w:val="24"/>
            <w:highlight w:val="green"/>
          </w:rPr>
          <w:t>,</w:t>
        </w:r>
      </w:ins>
      <w:ins w:id="4953" w:author="USA Editor 2021" w:date="2020-12-10T16:59:00Z">
        <w:r w:rsidR="00ED6392" w:rsidRPr="00F02C14">
          <w:rPr>
            <w:szCs w:val="24"/>
            <w:highlight w:val="green"/>
          </w:rPr>
          <w:t xml:space="preserve"> A</w:t>
        </w:r>
        <w:r w:rsidR="00ED6392" w:rsidRPr="00834D8B">
          <w:rPr>
            <w:szCs w:val="24"/>
            <w:highlight w:val="green"/>
          </w:rPr>
          <w:t>nnex 4</w:t>
        </w:r>
      </w:ins>
      <w:ins w:id="4954" w:author="Ross Norsworthy" w:date="2020-03-19T22:33:00Z">
        <w:r w:rsidRPr="00A013FD">
          <w:rPr>
            <w:szCs w:val="24"/>
          </w:rPr>
          <w:t xml:space="preserve"> Data Structures.</w:t>
        </w:r>
      </w:ins>
    </w:p>
    <w:p w14:paraId="5BC3A536" w14:textId="26658632" w:rsidR="00A013FD" w:rsidRPr="00A013FD" w:rsidRDefault="007E642C" w:rsidP="00834D8B">
      <w:pPr>
        <w:pStyle w:val="Heading3"/>
        <w:rPr>
          <w:ins w:id="4955" w:author="Ross Norsworthy" w:date="2020-03-19T22:33:00Z"/>
          <w:rFonts w:eastAsia="Calibri"/>
          <w:lang w:eastAsia="en-GB"/>
        </w:rPr>
      </w:pPr>
      <w:bookmarkStart w:id="4956" w:name="_Toc35545277"/>
      <w:bookmarkStart w:id="4957" w:name="_Ref33285216"/>
      <w:ins w:id="4958" w:author="Song, Xiaojing" w:date="2020-08-24T16:32:00Z">
        <w:del w:id="4959" w:author="USA Editor 2021" w:date="2020-12-10T17:00:00Z">
          <w:r w:rsidRPr="00834D8B" w:rsidDel="00ED6392">
            <w:rPr>
              <w:rFonts w:eastAsia="Calibri"/>
              <w:highlight w:val="green"/>
              <w:lang w:eastAsia="en-GB"/>
            </w:rPr>
            <w:delText>A</w:delText>
          </w:r>
          <w:r w:rsidDel="00ED6392">
            <w:rPr>
              <w:rFonts w:eastAsia="Calibri"/>
              <w:lang w:eastAsia="en-GB"/>
            </w:rPr>
            <w:delText xml:space="preserve"> </w:delText>
          </w:r>
        </w:del>
      </w:ins>
      <w:ins w:id="4960" w:author="Song, Xiaojing" w:date="2020-08-21T15:13:00Z">
        <w:r w:rsidR="00175BE4">
          <w:rPr>
            <w:rFonts w:eastAsia="Calibri"/>
            <w:lang w:eastAsia="en-GB"/>
          </w:rPr>
          <w:t>1.2.</w:t>
        </w:r>
        <w:r w:rsidR="00380122">
          <w:rPr>
            <w:rFonts w:eastAsia="Calibri"/>
            <w:lang w:eastAsia="en-GB"/>
          </w:rPr>
          <w:t>8</w:t>
        </w:r>
        <w:r w:rsidR="00380122">
          <w:rPr>
            <w:rFonts w:eastAsia="Calibri"/>
            <w:lang w:eastAsia="en-GB"/>
          </w:rPr>
          <w:tab/>
        </w:r>
      </w:ins>
      <w:ins w:id="4961" w:author="Ross Norsworthy" w:date="2020-03-19T22:33:00Z">
        <w:r w:rsidR="00B67AF1" w:rsidRPr="00A013FD">
          <w:rPr>
            <w:rFonts w:eastAsia="Calibri"/>
            <w:lang w:eastAsia="en-GB"/>
          </w:rPr>
          <w:t>Channel quality indicator</w:t>
        </w:r>
        <w:bookmarkEnd w:id="4956"/>
        <w:bookmarkEnd w:id="4957"/>
      </w:ins>
    </w:p>
    <w:p w14:paraId="7BA5F87B" w14:textId="77777777" w:rsidR="00A013FD" w:rsidRPr="00A013FD" w:rsidRDefault="00A013FD" w:rsidP="00A013FD">
      <w:pPr>
        <w:spacing w:after="120"/>
        <w:rPr>
          <w:ins w:id="4962" w:author="Ross Norsworthy" w:date="2020-03-19T22:33:00Z"/>
          <w:rFonts w:cstheme="minorHAnsi"/>
          <w:lang w:eastAsia="nb-NO"/>
        </w:rPr>
      </w:pPr>
      <w:ins w:id="4963" w:author="Ross Norsworthy" w:date="2020-03-19T22:33:00Z">
        <w:r w:rsidRPr="00A013FD">
          <w:rPr>
            <w:rFonts w:cstheme="minorHAnsi"/>
          </w:rPr>
          <w:t>A receiving station will report a Channel Quality Indicator (CQI) in the relevant response messages to provide feedback on the quality of received transmissions. The receiving station shall estimate the CQI parameters based on a signal to noise plus interference ratio estimate, SNIR, given in dB</w:t>
        </w:r>
        <w:r w:rsidRPr="00A013FD">
          <w:rPr>
            <w:rFonts w:cstheme="minorHAnsi"/>
            <w:lang w:eastAsia="nb-NO"/>
          </w:rPr>
          <w:t>. The SNIR is equivalent to E</w:t>
        </w:r>
        <w:r w:rsidRPr="00A013FD">
          <w:rPr>
            <w:rFonts w:cstheme="minorHAnsi"/>
            <w:vertAlign w:val="subscript"/>
            <w:lang w:eastAsia="nb-NO"/>
          </w:rPr>
          <w:t>s</w:t>
        </w:r>
        <w:r w:rsidRPr="00A013FD">
          <w:rPr>
            <w:rFonts w:cstheme="minorHAnsi"/>
            <w:lang w:eastAsia="nb-NO"/>
          </w:rPr>
          <w:t>/N</w:t>
        </w:r>
        <w:r w:rsidRPr="00A013FD">
          <w:rPr>
            <w:rFonts w:cstheme="minorHAnsi"/>
            <w:vertAlign w:val="subscript"/>
            <w:lang w:eastAsia="nb-NO"/>
          </w:rPr>
          <w:t>0</w:t>
        </w:r>
        <w:r w:rsidRPr="00A013FD">
          <w:rPr>
            <w:rFonts w:cstheme="minorHAnsi"/>
            <w:lang w:eastAsia="nb-NO"/>
          </w:rPr>
          <w:t xml:space="preserve"> on AWGN, when no interference. The CQI parameter is a positive integer value that occupies one byte, ranging from 0 to 255. The relationship between the estimated SNIR and the CQI is given by</w:t>
        </w:r>
      </w:ins>
    </w:p>
    <w:p w14:paraId="293A8E28" w14:textId="77777777" w:rsidR="00A013FD" w:rsidRPr="00A013FD" w:rsidRDefault="00484A25" w:rsidP="00484A25">
      <w:pPr>
        <w:pStyle w:val="Equation0"/>
        <w:rPr>
          <w:ins w:id="4964" w:author="Ross Norsworthy" w:date="2020-03-19T22:33:00Z"/>
          <w:lang w:eastAsia="nb-NO"/>
        </w:rPr>
      </w:pPr>
      <w:r>
        <w:rPr>
          <w:lang w:eastAsia="nb-NO"/>
        </w:rPr>
        <w:tab/>
      </w:r>
      <w:r>
        <w:rPr>
          <w:lang w:eastAsia="nb-NO"/>
        </w:rPr>
        <w:tab/>
      </w:r>
      <w:ins w:id="4965" w:author="Ross Norsworthy" w:date="2020-03-19T22:33:00Z">
        <w:r w:rsidR="00A013FD" w:rsidRPr="00A013FD">
          <w:rPr>
            <w:lang w:eastAsia="nb-NO"/>
          </w:rPr>
          <w:t>CQI = 4·(10+SNIR) = 40+4·SNIR</w:t>
        </w:r>
      </w:ins>
    </w:p>
    <w:p w14:paraId="466C5798" w14:textId="04EF620C" w:rsidR="00A013FD" w:rsidRPr="00A013FD" w:rsidRDefault="00A013FD" w:rsidP="00A013FD">
      <w:pPr>
        <w:spacing w:after="120"/>
        <w:rPr>
          <w:ins w:id="4966" w:author="Ross Norsworthy" w:date="2020-03-19T22:33:00Z"/>
          <w:lang w:eastAsia="nb-NO"/>
        </w:rPr>
      </w:pPr>
      <w:ins w:id="4967" w:author="Ross Norsworthy" w:date="2020-03-19T22:33:00Z">
        <w:r w:rsidRPr="00A013FD">
          <w:rPr>
            <w:lang w:eastAsia="nb-NO"/>
          </w:rPr>
          <w:t>The SNIR estimate and hence the CQI parameter is independent of the channel BW, and the carrier to noise plus interference ratio estimate, C/(N</w:t>
        </w:r>
        <w:r w:rsidRPr="00A013FD">
          <w:rPr>
            <w:vertAlign w:val="subscript"/>
            <w:lang w:eastAsia="nb-NO"/>
          </w:rPr>
          <w:t>0</w:t>
        </w:r>
        <w:r w:rsidRPr="00A013FD">
          <w:rPr>
            <w:lang w:eastAsia="nb-NO"/>
          </w:rPr>
          <w:t>+I</w:t>
        </w:r>
        <w:r w:rsidRPr="00A013FD">
          <w:rPr>
            <w:vertAlign w:val="subscript"/>
            <w:lang w:eastAsia="nb-NO"/>
          </w:rPr>
          <w:t>0</w:t>
        </w:r>
        <w:r w:rsidRPr="00A013FD">
          <w:rPr>
            <w:lang w:eastAsia="nb-NO"/>
          </w:rPr>
          <w:t xml:space="preserve">), as given in Annex </w:t>
        </w:r>
      </w:ins>
      <w:ins w:id="4968" w:author="USA Editor 2021" w:date="2020-12-10T17:00:00Z">
        <w:r w:rsidR="00ED6392" w:rsidRPr="00834D8B">
          <w:rPr>
            <w:highlight w:val="green"/>
            <w:lang w:eastAsia="nb-NO"/>
          </w:rPr>
          <w:t>2</w:t>
        </w:r>
      </w:ins>
      <w:ins w:id="4969" w:author="Ross Norsworthy" w:date="2020-03-19T22:33:00Z">
        <w:del w:id="4970" w:author="USA Editor 2021" w:date="2020-12-10T17:00:00Z">
          <w:r w:rsidRPr="00834D8B" w:rsidDel="00ED6392">
            <w:rPr>
              <w:highlight w:val="green"/>
              <w:lang w:eastAsia="nb-NO"/>
            </w:rPr>
            <w:delText>A</w:delText>
          </w:r>
        </w:del>
        <w:r w:rsidRPr="00A013FD">
          <w:rPr>
            <w:lang w:eastAsia="nb-NO"/>
          </w:rPr>
          <w:t>, is related to SNIR by</w:t>
        </w:r>
      </w:ins>
    </w:p>
    <w:p w14:paraId="45692B80" w14:textId="77777777" w:rsidR="00A013FD" w:rsidRPr="00A013FD" w:rsidRDefault="005026B5" w:rsidP="005026B5">
      <w:pPr>
        <w:pStyle w:val="Equation0"/>
        <w:rPr>
          <w:ins w:id="4971" w:author="Ross Norsworthy" w:date="2020-03-19T22:33:00Z"/>
          <w:lang w:val="nb-NO" w:eastAsia="nb-NO"/>
        </w:rPr>
      </w:pPr>
      <w:r>
        <w:rPr>
          <w:lang w:val="nb-NO" w:eastAsia="nb-NO"/>
        </w:rPr>
        <w:tab/>
      </w:r>
      <w:r>
        <w:rPr>
          <w:lang w:val="nb-NO" w:eastAsia="nb-NO"/>
        </w:rPr>
        <w:tab/>
      </w:r>
      <w:ins w:id="4972" w:author="Ross Norsworthy" w:date="2020-03-19T22:33:00Z">
        <w:r w:rsidR="00A013FD" w:rsidRPr="00A013FD">
          <w:rPr>
            <w:lang w:val="nb-NO" w:eastAsia="nb-NO"/>
          </w:rPr>
          <w:t>C/(N</w:t>
        </w:r>
        <w:r w:rsidR="00A013FD" w:rsidRPr="00A013FD">
          <w:rPr>
            <w:vertAlign w:val="subscript"/>
            <w:lang w:val="nb-NO" w:eastAsia="nb-NO"/>
          </w:rPr>
          <w:t>0</w:t>
        </w:r>
        <w:r w:rsidR="00A013FD" w:rsidRPr="00A013FD">
          <w:rPr>
            <w:lang w:val="nb-NO" w:eastAsia="nb-NO"/>
          </w:rPr>
          <w:t>+I</w:t>
        </w:r>
        <w:r w:rsidR="00A013FD" w:rsidRPr="00A013FD">
          <w:rPr>
            <w:vertAlign w:val="subscript"/>
            <w:lang w:val="nb-NO" w:eastAsia="nb-NO"/>
          </w:rPr>
          <w:t>0</w:t>
        </w:r>
        <w:r w:rsidR="00A013FD" w:rsidRPr="00A013FD">
          <w:rPr>
            <w:lang w:val="nb-NO" w:eastAsia="nb-NO"/>
          </w:rPr>
          <w:t>)=SNIR+10·</w:t>
        </w:r>
        <w:r w:rsidR="00A013FD" w:rsidRPr="00A013FD">
          <w:rPr>
            <w:lang w:val="da-DK" w:eastAsia="nb-NO"/>
          </w:rPr>
          <w:t>log</w:t>
        </w:r>
        <w:r w:rsidR="00A013FD" w:rsidRPr="00A013FD">
          <w:rPr>
            <w:vertAlign w:val="subscript"/>
            <w:lang w:val="da-DK" w:eastAsia="nb-NO"/>
          </w:rPr>
          <w:t>10</w:t>
        </w:r>
        <w:r w:rsidR="00A013FD" w:rsidRPr="00A013FD">
          <w:rPr>
            <w:lang w:val="nb-NO" w:eastAsia="nb-NO"/>
          </w:rPr>
          <w:t>(R</w:t>
        </w:r>
        <w:r w:rsidR="00A013FD" w:rsidRPr="00A013FD">
          <w:rPr>
            <w:vertAlign w:val="subscript"/>
            <w:lang w:val="nb-NO" w:eastAsia="nb-NO"/>
          </w:rPr>
          <w:t>s</w:t>
        </w:r>
        <w:r w:rsidR="00A013FD" w:rsidRPr="00A013FD">
          <w:rPr>
            <w:lang w:val="nb-NO" w:eastAsia="nb-NO"/>
          </w:rPr>
          <w:t>)</w:t>
        </w:r>
      </w:ins>
    </w:p>
    <w:p w14:paraId="6EB699B3" w14:textId="77777777" w:rsidR="00A013FD" w:rsidRPr="00A013FD" w:rsidRDefault="00A013FD" w:rsidP="00A013FD">
      <w:pPr>
        <w:spacing w:after="120"/>
        <w:rPr>
          <w:ins w:id="4973" w:author="Ross Norsworthy" w:date="2020-03-19T22:33:00Z"/>
          <w:lang w:eastAsia="nb-NO"/>
        </w:rPr>
      </w:pPr>
      <w:ins w:id="4974" w:author="Ross Norsworthy" w:date="2020-03-19T22:33:00Z">
        <w:r w:rsidRPr="00A013FD">
          <w:rPr>
            <w:lang w:eastAsia="nb-NO"/>
          </w:rPr>
          <w:t>where R</w:t>
        </w:r>
        <w:r w:rsidRPr="00A013FD">
          <w:rPr>
            <w:vertAlign w:val="subscript"/>
            <w:lang w:eastAsia="nb-NO"/>
          </w:rPr>
          <w:t>s</w:t>
        </w:r>
        <w:r w:rsidRPr="00A013FD">
          <w:rPr>
            <w:lang w:eastAsia="nb-NO"/>
          </w:rPr>
          <w:t xml:space="preserve"> denotes the symbol rate. An estimated SNIR value less than -10.0dB shall result in a minimum CQI value of 0, and a SNIR larger 53.75dB shall result in CQI=255. The precision of the CQI parameter is 0.25dB, but the actual accuracy is also dependent on the variance of the SNIR estimate. The CQI accuracy will thus depend on the SNIR working point, the length of the burst waveform, type of modulation and estimation method. </w:t>
        </w:r>
      </w:ins>
    </w:p>
    <w:p w14:paraId="6E335DD0" w14:textId="77777777" w:rsidR="00A013FD" w:rsidRPr="00A013FD" w:rsidRDefault="00A013FD" w:rsidP="00A013FD">
      <w:pPr>
        <w:spacing w:after="120"/>
        <w:rPr>
          <w:ins w:id="4975" w:author="Ross Norsworthy" w:date="2020-03-19T22:33:00Z"/>
          <w:rFonts w:cstheme="minorHAnsi"/>
          <w:lang w:eastAsia="nb-NO"/>
        </w:rPr>
      </w:pPr>
      <w:ins w:id="4976" w:author="Ross Norsworthy" w:date="2020-03-19T22:33:00Z">
        <w:r w:rsidRPr="00A013FD">
          <w:rPr>
            <w:rFonts w:cstheme="minorHAnsi"/>
            <w:lang w:eastAsia="nb-NO"/>
          </w:rPr>
          <w:t>The SNIR can be estimated based on averaging the noise power of demodulated symbol, found by squaring the deviating distance from nominal symbol locations. The signal power is known in advance, provided that an automatic gain control loop is implemented. Such an estimation approach can be performed on known symbols (syncwords and pilot symbols), but also on unknown symbols based on symbol location decision. Another possible method for estimating the SNIR can be based on BER, counting the error corrected by the FEC Turbo coder.</w:t>
        </w:r>
      </w:ins>
    </w:p>
    <w:p w14:paraId="43A2E315" w14:textId="77777777" w:rsidR="00A013FD" w:rsidRPr="00A013FD" w:rsidRDefault="00A013FD" w:rsidP="00A013FD">
      <w:pPr>
        <w:spacing w:after="120"/>
        <w:rPr>
          <w:ins w:id="4977" w:author="Ross Norsworthy" w:date="2020-03-19T22:33:00Z"/>
          <w:rFonts w:cstheme="minorHAnsi"/>
          <w:lang w:eastAsia="nb-NO"/>
        </w:rPr>
      </w:pPr>
      <w:ins w:id="4978" w:author="Ross Norsworthy" w:date="2020-03-19T22:33:00Z">
        <w:r w:rsidRPr="00A013FD">
          <w:rPr>
            <w:rFonts w:cstheme="minorHAnsi"/>
            <w:lang w:eastAsia="nb-NO"/>
          </w:rPr>
          <w:t>When a response message relates to multiple received transmissions, the average CQI will be calculated and reported.</w:t>
        </w:r>
      </w:ins>
    </w:p>
    <w:p w14:paraId="5AEE7378" w14:textId="1DFEEA29" w:rsidR="00A013FD" w:rsidRPr="00A013FD" w:rsidRDefault="007E642C" w:rsidP="00834D8B">
      <w:pPr>
        <w:pStyle w:val="Heading3"/>
        <w:rPr>
          <w:ins w:id="4979" w:author="Ross Norsworthy" w:date="2020-03-19T22:33:00Z"/>
          <w:rFonts w:eastAsia="Calibri"/>
          <w:lang w:eastAsia="en-GB"/>
        </w:rPr>
      </w:pPr>
      <w:bookmarkStart w:id="4980" w:name="_Toc35545278"/>
      <w:bookmarkStart w:id="4981" w:name="_Ref35504889"/>
      <w:bookmarkStart w:id="4982" w:name="_Ref35504549"/>
      <w:bookmarkStart w:id="4983" w:name="_Ref35504441"/>
      <w:ins w:id="4984" w:author="Song, Xiaojing" w:date="2020-08-24T16:32:00Z">
        <w:del w:id="4985" w:author="USA Editor 2021" w:date="2020-12-10T17:00:00Z">
          <w:r w:rsidRPr="00834D8B" w:rsidDel="00ED6392">
            <w:rPr>
              <w:rFonts w:eastAsia="Calibri"/>
              <w:highlight w:val="green"/>
              <w:lang w:eastAsia="en-GB"/>
            </w:rPr>
            <w:delText>A</w:delText>
          </w:r>
          <w:r w:rsidDel="00ED6392">
            <w:rPr>
              <w:rFonts w:eastAsia="Calibri"/>
              <w:lang w:eastAsia="en-GB"/>
            </w:rPr>
            <w:delText xml:space="preserve"> </w:delText>
          </w:r>
        </w:del>
      </w:ins>
      <w:ins w:id="4986" w:author="Song, Xiaojing" w:date="2020-08-21T15:13:00Z">
        <w:r w:rsidR="00380122">
          <w:rPr>
            <w:rFonts w:eastAsia="Calibri"/>
            <w:lang w:eastAsia="en-GB"/>
          </w:rPr>
          <w:t>1.2.9</w:t>
        </w:r>
        <w:r w:rsidR="00380122">
          <w:rPr>
            <w:rFonts w:eastAsia="Calibri"/>
            <w:lang w:eastAsia="en-GB"/>
          </w:rPr>
          <w:tab/>
        </w:r>
      </w:ins>
      <w:ins w:id="4987" w:author="Ross Norsworthy" w:date="2020-03-19T22:33:00Z">
        <w:r w:rsidR="00A013FD" w:rsidRPr="00A013FD">
          <w:rPr>
            <w:rFonts w:eastAsia="Calibri"/>
            <w:lang w:eastAsia="en-GB"/>
          </w:rPr>
          <w:t>Bit mapping</w:t>
        </w:r>
        <w:bookmarkEnd w:id="4980"/>
        <w:bookmarkEnd w:id="4981"/>
        <w:bookmarkEnd w:id="4982"/>
        <w:bookmarkEnd w:id="4983"/>
      </w:ins>
    </w:p>
    <w:p w14:paraId="08D0B071" w14:textId="77777777" w:rsidR="00A013FD" w:rsidRPr="00A013FD" w:rsidRDefault="00A013FD" w:rsidP="00A013FD">
      <w:pPr>
        <w:spacing w:after="120"/>
        <w:rPr>
          <w:ins w:id="4988" w:author="Ross Norsworthy" w:date="2020-03-19T22:33:00Z"/>
        </w:rPr>
      </w:pPr>
      <w:ins w:id="4989" w:author="Ross Norsworthy" w:date="2020-03-19T22:33:00Z">
        <w:r w:rsidRPr="00A013FD">
          <w:t xml:space="preserve">The bit mappings used throughout the Annexes are shown in Figure 10, Figure 11, Figure 12, Figure 13. </w:t>
        </w:r>
      </w:ins>
    </w:p>
    <w:p w14:paraId="490D9D77" w14:textId="77777777" w:rsidR="00A013FD" w:rsidRPr="00A013FD" w:rsidRDefault="00A013FD" w:rsidP="00A013FD">
      <w:pPr>
        <w:rPr>
          <w:ins w:id="4990" w:author="Editor" w:date="2020-07-22T10:37:00Z"/>
          <w:rFonts w:ascii="Cambria Math" w:hAnsi="Cambria Math"/>
        </w:rPr>
      </w:pPr>
      <w:ins w:id="4991" w:author="Ross Norsworthy" w:date="2020-03-19T22:33:00Z">
        <w:r w:rsidRPr="00A013FD">
          <w:t xml:space="preserve">The first output from the bit scrambler is mapped to the MSB of the first symbol, the second bit to the next bit in the symbol, and so on until the LSB of the symbol has been filled, then mapping continues in the next symbol. If more bits are needed to complete the last symbol, 0 shall be used. The initial state of the alternating π/4 QPSK bit mapping is defined such that the first symbol of the training sequence is mapped to the constellation defined by points </w:t>
        </w:r>
      </w:ins>
      <m:oMath>
        <m:r>
          <w:ins w:id="4992" w:author="Ross Norsworthy" w:date="2020-03-19T22:33:00Z">
            <w:rPr>
              <w:rFonts w:ascii="Cambria Math" w:hAnsi="Cambria Math"/>
            </w:rPr>
            <m:t>{</m:t>
          </w:ins>
        </m:r>
        <m:d>
          <m:dPr>
            <m:ctrlPr>
              <w:ins w:id="4993" w:author="Ross Norsworthy" w:date="2020-03-19T22:33:00Z">
                <w:rPr>
                  <w:rFonts w:ascii="Cambria Math" w:hAnsi="Cambria Math"/>
                  <w:i/>
                </w:rPr>
              </w:ins>
            </m:ctrlPr>
          </m:dPr>
          <m:e>
            <m:r>
              <w:ins w:id="4994" w:author="Ross Norsworthy" w:date="2020-03-19T22:33:00Z">
                <m:rPr>
                  <m:sty m:val="p"/>
                </m:rPr>
                <w:rPr>
                  <w:rFonts w:ascii="Cambria Math" w:hAnsi="Cambria Math"/>
                </w:rPr>
                <m:t>1+</m:t>
              </w:ins>
            </m:r>
            <m:r>
              <w:ins w:id="4995" w:author="Ross Norsworthy" w:date="2020-03-19T22:33:00Z">
                <w:rPr>
                  <w:rFonts w:ascii="Cambria Math" w:hAnsi="Cambria Math"/>
                </w:rPr>
                <m:t>j</m:t>
              </w:ins>
            </m:r>
          </m:e>
        </m:d>
        <m:r>
          <w:ins w:id="4996" w:author="Ross Norsworthy" w:date="2020-03-19T22:33:00Z">
            <w:rPr>
              <w:rFonts w:ascii="Cambria Math" w:hAnsi="Cambria Math"/>
            </w:rPr>
            <m:t>/</m:t>
          </w:ins>
        </m:r>
        <m:rad>
          <m:radPr>
            <m:degHide m:val="1"/>
            <m:ctrlPr>
              <w:ins w:id="4997" w:author="Ross Norsworthy" w:date="2020-03-19T22:33:00Z">
                <w:rPr>
                  <w:rFonts w:ascii="Cambria Math" w:hAnsi="Cambria Math"/>
                  <w:i/>
                </w:rPr>
              </w:ins>
            </m:ctrlPr>
          </m:radPr>
          <m:deg/>
          <m:e>
            <m:r>
              <w:ins w:id="4998" w:author="Ross Norsworthy" w:date="2020-03-19T22:33:00Z">
                <w:rPr>
                  <w:rFonts w:ascii="Cambria Math" w:hAnsi="Cambria Math"/>
                </w:rPr>
                <m:t>2</m:t>
              </w:ins>
            </m:r>
          </m:e>
        </m:rad>
      </m:oMath>
      <w:ins w:id="4999" w:author="Ross Norsworthy" w:date="2020-03-19T22:33:00Z">
        <w:r w:rsidRPr="00A013FD">
          <w:t xml:space="preserve">, </w:t>
        </w:r>
      </w:ins>
      <m:oMath>
        <m:d>
          <m:dPr>
            <m:ctrlPr>
              <w:ins w:id="5000" w:author="Ross Norsworthy" w:date="2020-03-19T22:33:00Z">
                <w:rPr>
                  <w:rFonts w:ascii="Cambria Math" w:hAnsi="Cambria Math"/>
                  <w:i/>
                </w:rPr>
              </w:ins>
            </m:ctrlPr>
          </m:dPr>
          <m:e>
            <m:r>
              <w:ins w:id="5001" w:author="Ross Norsworthy" w:date="2020-03-19T22:33:00Z">
                <w:rPr>
                  <w:rFonts w:ascii="Cambria Math" w:hAnsi="Cambria Math"/>
                </w:rPr>
                <m:t>-</m:t>
              </w:ins>
            </m:r>
            <m:r>
              <w:ins w:id="5002" w:author="Ross Norsworthy" w:date="2020-03-19T22:33:00Z">
                <m:rPr>
                  <m:sty m:val="p"/>
                </m:rPr>
                <w:rPr>
                  <w:rFonts w:ascii="Cambria Math" w:hAnsi="Cambria Math"/>
                </w:rPr>
                <m:t>1+</m:t>
              </w:ins>
            </m:r>
            <m:r>
              <w:ins w:id="5003" w:author="Ross Norsworthy" w:date="2020-03-19T22:33:00Z">
                <w:rPr>
                  <w:rFonts w:ascii="Cambria Math" w:hAnsi="Cambria Math"/>
                </w:rPr>
                <m:t>j</m:t>
              </w:ins>
            </m:r>
          </m:e>
        </m:d>
        <m:r>
          <w:ins w:id="5004" w:author="Ross Norsworthy" w:date="2020-03-19T22:33:00Z">
            <w:rPr>
              <w:rFonts w:ascii="Cambria Math" w:hAnsi="Cambria Math"/>
            </w:rPr>
            <m:t>/</m:t>
          </w:ins>
        </m:r>
        <m:rad>
          <m:radPr>
            <m:degHide m:val="1"/>
            <m:ctrlPr>
              <w:ins w:id="5005" w:author="Ross Norsworthy" w:date="2020-03-19T22:33:00Z">
                <w:rPr>
                  <w:rFonts w:ascii="Cambria Math" w:hAnsi="Cambria Math"/>
                  <w:i/>
                </w:rPr>
              </w:ins>
            </m:ctrlPr>
          </m:radPr>
          <m:deg/>
          <m:e>
            <m:r>
              <w:ins w:id="5006" w:author="Ross Norsworthy" w:date="2020-03-19T22:33:00Z">
                <w:rPr>
                  <w:rFonts w:ascii="Cambria Math" w:hAnsi="Cambria Math"/>
                </w:rPr>
                <m:t>2</m:t>
              </w:ins>
            </m:r>
          </m:e>
        </m:rad>
      </m:oMath>
      <w:ins w:id="5007" w:author="Ross Norsworthy" w:date="2020-03-19T22:33:00Z">
        <w:r w:rsidRPr="00A013FD">
          <w:t xml:space="preserve">, </w:t>
        </w:r>
      </w:ins>
      <m:oMath>
        <m:d>
          <m:dPr>
            <m:ctrlPr>
              <w:ins w:id="5008" w:author="Ross Norsworthy" w:date="2020-03-19T22:33:00Z">
                <w:rPr>
                  <w:rFonts w:ascii="Cambria Math" w:hAnsi="Cambria Math"/>
                  <w:i/>
                </w:rPr>
              </w:ins>
            </m:ctrlPr>
          </m:dPr>
          <m:e>
            <m:r>
              <w:ins w:id="5009" w:author="Ross Norsworthy" w:date="2020-03-19T22:33:00Z">
                <w:rPr>
                  <w:rFonts w:ascii="Cambria Math" w:hAnsi="Cambria Math"/>
                </w:rPr>
                <m:t>-</m:t>
              </w:ins>
            </m:r>
            <m:r>
              <w:ins w:id="5010" w:author="Ross Norsworthy" w:date="2020-03-19T22:33:00Z">
                <m:rPr>
                  <m:sty m:val="p"/>
                </m:rPr>
                <w:rPr>
                  <w:rFonts w:ascii="Cambria Math" w:hAnsi="Cambria Math"/>
                </w:rPr>
                <m:t>1-</m:t>
              </w:ins>
            </m:r>
            <m:r>
              <w:ins w:id="5011" w:author="Ross Norsworthy" w:date="2020-03-19T22:33:00Z">
                <w:rPr>
                  <w:rFonts w:ascii="Cambria Math" w:hAnsi="Cambria Math"/>
                </w:rPr>
                <m:t>j</m:t>
              </w:ins>
            </m:r>
          </m:e>
        </m:d>
        <m:r>
          <w:ins w:id="5012" w:author="Ross Norsworthy" w:date="2020-03-19T22:33:00Z">
            <w:rPr>
              <w:rFonts w:ascii="Cambria Math" w:hAnsi="Cambria Math"/>
            </w:rPr>
            <m:t>/</m:t>
          </w:ins>
        </m:r>
        <m:rad>
          <m:radPr>
            <m:degHide m:val="1"/>
            <m:ctrlPr>
              <w:ins w:id="5013" w:author="Ross Norsworthy" w:date="2020-03-19T22:33:00Z">
                <w:rPr>
                  <w:rFonts w:ascii="Cambria Math" w:hAnsi="Cambria Math"/>
                  <w:i/>
                </w:rPr>
              </w:ins>
            </m:ctrlPr>
          </m:radPr>
          <m:deg/>
          <m:e>
            <m:r>
              <w:ins w:id="5014" w:author="Ross Norsworthy" w:date="2020-03-19T22:33:00Z">
                <w:rPr>
                  <w:rFonts w:ascii="Cambria Math" w:hAnsi="Cambria Math"/>
                </w:rPr>
                <m:t>2</m:t>
              </w:ins>
            </m:r>
          </m:e>
        </m:rad>
      </m:oMath>
      <w:ins w:id="5015" w:author="Ross Norsworthy" w:date="2020-03-19T22:33:00Z">
        <w:r w:rsidRPr="00A013FD">
          <w:t xml:space="preserve">, </w:t>
        </w:r>
      </w:ins>
      <m:oMath>
        <m:d>
          <m:dPr>
            <m:ctrlPr>
              <w:ins w:id="5016" w:author="Ross Norsworthy" w:date="2020-03-19T22:33:00Z">
                <w:rPr>
                  <w:rFonts w:ascii="Cambria Math" w:hAnsi="Cambria Math"/>
                  <w:i/>
                </w:rPr>
              </w:ins>
            </m:ctrlPr>
          </m:dPr>
          <m:e>
            <m:r>
              <w:ins w:id="5017" w:author="Ross Norsworthy" w:date="2020-03-19T22:33:00Z">
                <m:rPr>
                  <m:sty m:val="p"/>
                </m:rPr>
                <w:rPr>
                  <w:rFonts w:ascii="Cambria Math" w:hAnsi="Cambria Math"/>
                </w:rPr>
                <m:t>1-</m:t>
              </w:ins>
            </m:r>
            <m:r>
              <w:ins w:id="5018" w:author="Ross Norsworthy" w:date="2020-03-19T22:33:00Z">
                <w:rPr>
                  <w:rFonts w:ascii="Cambria Math" w:hAnsi="Cambria Math"/>
                </w:rPr>
                <m:t>j</m:t>
              </w:ins>
            </m:r>
          </m:e>
        </m:d>
        <m:r>
          <w:ins w:id="5019" w:author="Ross Norsworthy" w:date="2020-03-19T22:33:00Z">
            <w:rPr>
              <w:rFonts w:ascii="Cambria Math" w:hAnsi="Cambria Math"/>
            </w:rPr>
            <m:t>/</m:t>
          </w:ins>
        </m:r>
        <m:rad>
          <m:radPr>
            <m:degHide m:val="1"/>
            <m:ctrlPr>
              <w:ins w:id="5020" w:author="Ross Norsworthy" w:date="2020-03-19T22:33:00Z">
                <w:rPr>
                  <w:rFonts w:ascii="Cambria Math" w:hAnsi="Cambria Math"/>
                  <w:i/>
                </w:rPr>
              </w:ins>
            </m:ctrlPr>
          </m:radPr>
          <m:deg/>
          <m:e>
            <m:r>
              <w:ins w:id="5021" w:author="Ross Norsworthy" w:date="2020-03-19T22:33:00Z">
                <w:rPr>
                  <w:rFonts w:ascii="Cambria Math" w:hAnsi="Cambria Math"/>
                </w:rPr>
                <m:t>2</m:t>
              </w:ins>
            </m:r>
          </m:e>
        </m:rad>
        <m:r>
          <w:ins w:id="5022" w:author="Ross Norsworthy" w:date="2020-03-19T22:33:00Z">
            <w:rPr>
              <w:rFonts w:ascii="Cambria Math" w:hAnsi="Cambria Math"/>
            </w:rPr>
            <m:t>}</m:t>
          </w:ins>
        </m:r>
      </m:oMath>
      <w:ins w:id="5023" w:author="Ross Norsworthy" w:date="2020-03-19T22:33:00Z">
        <w:r w:rsidRPr="00A013FD">
          <w:t xml:space="preserve">  (shown in green in Figure 11); the next symbol is mapped to the constellation defined by points </w:t>
        </w:r>
      </w:ins>
      <m:oMath>
        <m:r>
          <w:ins w:id="5024" w:author="Ross Norsworthy" w:date="2020-03-19T22:33:00Z">
            <w:rPr>
              <w:rFonts w:ascii="Cambria Math" w:hAnsi="Cambria Math"/>
            </w:rPr>
            <m:t>{</m:t>
          </w:ins>
        </m:r>
        <m:r>
          <w:ins w:id="5025" w:author="Ross Norsworthy" w:date="2020-03-19T22:33:00Z">
            <m:rPr>
              <m:sty m:val="p"/>
            </m:rPr>
            <w:rPr>
              <w:rFonts w:ascii="Cambria Math" w:hAnsi="Cambria Math"/>
            </w:rPr>
            <m:t>1+0</m:t>
          </w:ins>
        </m:r>
        <m:r>
          <w:ins w:id="5026" w:author="Ross Norsworthy" w:date="2020-03-19T22:33:00Z">
            <w:rPr>
              <w:rFonts w:ascii="Cambria Math" w:hAnsi="Cambria Math"/>
            </w:rPr>
            <m:t>j</m:t>
          </w:ins>
        </m:r>
        <m:r>
          <w:ins w:id="5027" w:author="Ross Norsworthy" w:date="2020-03-19T22:33:00Z">
            <m:rPr>
              <m:sty m:val="p"/>
            </m:rPr>
            <w:rPr>
              <w:rFonts w:ascii="Cambria Math" w:hAnsi="Cambria Math"/>
            </w:rPr>
            <m:t>, 0+</m:t>
          </w:ins>
        </m:r>
        <m:r>
          <w:ins w:id="5028" w:author="Ross Norsworthy" w:date="2020-03-19T22:33:00Z">
            <w:rPr>
              <w:rFonts w:ascii="Cambria Math" w:hAnsi="Cambria Math"/>
            </w:rPr>
            <m:t>j</m:t>
          </w:ins>
        </m:r>
      </m:oMath>
      <w:ins w:id="5029" w:author="Ross Norsworthy" w:date="2020-03-19T22:33:00Z">
        <w:r w:rsidRPr="00A013FD">
          <w:t xml:space="preserve">, </w:t>
        </w:r>
      </w:ins>
      <m:oMath>
        <m:r>
          <w:ins w:id="5030" w:author="Ross Norsworthy" w:date="2020-03-19T22:33:00Z">
            <w:rPr>
              <w:rFonts w:ascii="Cambria Math" w:hAnsi="Cambria Math"/>
            </w:rPr>
            <m:t>-</m:t>
          </w:ins>
        </m:r>
        <m:r>
          <w:ins w:id="5031" w:author="Ross Norsworthy" w:date="2020-03-19T22:33:00Z">
            <m:rPr>
              <m:sty m:val="p"/>
            </m:rPr>
            <w:rPr>
              <w:rFonts w:ascii="Cambria Math" w:hAnsi="Cambria Math"/>
            </w:rPr>
            <m:t>1+0</m:t>
          </w:ins>
        </m:r>
        <m:r>
          <w:ins w:id="5032" w:author="Ross Norsworthy" w:date="2020-03-19T22:33:00Z">
            <w:rPr>
              <w:rFonts w:ascii="Cambria Math" w:hAnsi="Cambria Math"/>
            </w:rPr>
            <m:t>j</m:t>
          </w:ins>
        </m:r>
        <m:r>
          <w:ins w:id="5033" w:author="Ross Norsworthy" w:date="2020-03-19T22:33:00Z">
            <m:rPr>
              <m:sty m:val="p"/>
            </m:rPr>
            <w:rPr>
              <w:rFonts w:ascii="Cambria Math" w:hAnsi="Cambria Math"/>
            </w:rPr>
            <m:t>, 0-</m:t>
          </w:ins>
        </m:r>
        <m:r>
          <w:ins w:id="5034" w:author="Ross Norsworthy" w:date="2020-03-19T22:33:00Z">
            <w:rPr>
              <w:rFonts w:ascii="Cambria Math" w:hAnsi="Cambria Math"/>
            </w:rPr>
            <m:t xml:space="preserve">j} </m:t>
          </w:ins>
        </m:r>
      </m:oMath>
      <w:ins w:id="5035" w:author="Ross Norsworthy" w:date="2020-03-19T22:33:00Z">
        <w:r w:rsidRPr="00A013FD">
          <w:t>(shown in purple in Figure 11); the third symbol is mapped to the same constellation as the first symbol; and so on.</w:t>
        </w:r>
      </w:ins>
      <w:ins w:id="5036" w:author="Editor" w:date="2020-07-22T10:36:00Z">
        <w:r w:rsidRPr="00A013FD">
          <w:t xml:space="preserve"> </w:t>
        </w:r>
      </w:ins>
      <w:ins w:id="5037" w:author="Editor" w:date="2020-07-22T10:37:00Z">
        <w:r w:rsidRPr="00A013FD">
          <w:t xml:space="preserve">If the modulation of </w:t>
        </w:r>
      </w:ins>
      <w:ins w:id="5038" w:author="Editor" w:date="2020-07-23T09:31:00Z">
        <w:r w:rsidRPr="00A013FD">
          <w:t xml:space="preserve">the following transmission </w:t>
        </w:r>
      </w:ins>
      <w:ins w:id="5039" w:author="Editor" w:date="2020-07-22T10:37:00Z">
        <w:r w:rsidRPr="00A013FD">
          <w:t xml:space="preserve">is also π/4 QPSK, then the first symbol should be mapped to the constellation defined by points </w:t>
        </w:r>
        <w:r w:rsidRPr="00A013FD">
          <w:rPr>
            <w:noProof/>
            <w:lang w:val="fr-CA" w:eastAsia="fr-CA"/>
          </w:rPr>
          <w:drawing>
            <wp:inline distT="0" distB="0" distL="0" distR="0" wp14:anchorId="5AA93873" wp14:editId="28E775A3">
              <wp:extent cx="848360" cy="248920"/>
              <wp:effectExtent l="0" t="0" r="8890" b="0"/>
              <wp:docPr id="1697882477" name="图片 16" descr="C:\Users\lcy\AppData\Local\Temp\ksohtml29004\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477" name="图片 16" descr="C:\Users\lcy\AppData\Local\Temp\ksohtml29004\wps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848360" cy="248920"/>
                      </a:xfrm>
                      <a:prstGeom prst="rect">
                        <a:avLst/>
                      </a:prstGeom>
                      <a:noFill/>
                      <a:ln>
                        <a:noFill/>
                      </a:ln>
                    </pic:spPr>
                  </pic:pic>
                </a:graphicData>
              </a:graphic>
            </wp:inline>
          </w:drawing>
        </w:r>
        <w:r w:rsidRPr="00A013FD">
          <w:t xml:space="preserve">, </w:t>
        </w:r>
        <w:r w:rsidRPr="00A013FD">
          <w:rPr>
            <w:noProof/>
            <w:lang w:val="fr-CA" w:eastAsia="fr-CA"/>
          </w:rPr>
          <w:drawing>
            <wp:inline distT="0" distB="0" distL="0" distR="0" wp14:anchorId="5298AA3B" wp14:editId="45C7863B">
              <wp:extent cx="1031240" cy="248920"/>
              <wp:effectExtent l="0" t="0" r="0" b="0"/>
              <wp:docPr id="1697882478" name="图片 17" descr="C:\Users\lcy\AppData\Local\Temp\ksohtml29004\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478" name="图片 17" descr="C:\Users\lcy\AppData\Local\Temp\ksohtml29004\wps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031240" cy="248920"/>
                      </a:xfrm>
                      <a:prstGeom prst="rect">
                        <a:avLst/>
                      </a:prstGeom>
                      <a:noFill/>
                      <a:ln>
                        <a:noFill/>
                      </a:ln>
                    </pic:spPr>
                  </pic:pic>
                </a:graphicData>
              </a:graphic>
            </wp:inline>
          </w:drawing>
        </w:r>
        <w:r w:rsidRPr="00A013FD">
          <w:rPr>
            <w:rFonts w:ascii="Cambria Math" w:hAnsi="Cambria Math"/>
          </w:rPr>
          <w:t xml:space="preserve"> (shown in </w:t>
        </w:r>
        <w:r w:rsidRPr="00037EA7">
          <w:rPr>
            <w:lang w:eastAsia="zh-CN"/>
          </w:rPr>
          <w:t>purple</w:t>
        </w:r>
        <w:r w:rsidRPr="00037EA7">
          <w:t xml:space="preserve"> in Figure 11</w:t>
        </w:r>
        <w:r w:rsidRPr="00A013FD">
          <w:rPr>
            <w:rFonts w:ascii="Cambria Math" w:hAnsi="Cambria Math"/>
          </w:rPr>
          <w:t>).</w:t>
        </w:r>
      </w:ins>
    </w:p>
    <w:p w14:paraId="2A5EC3D6" w14:textId="77777777" w:rsidR="00A013FD" w:rsidRPr="00A013FD" w:rsidRDefault="00A013FD" w:rsidP="00A013FD">
      <w:pPr>
        <w:spacing w:after="120"/>
        <w:rPr>
          <w:ins w:id="5040" w:author="Ross Norsworthy" w:date="2020-03-19T22:33:00Z"/>
        </w:rPr>
      </w:pPr>
      <w:ins w:id="5041" w:author="Ross Norsworthy" w:date="2020-03-19T22:33:00Z">
        <w:r w:rsidRPr="00A013FD">
          <w:rPr>
            <w:lang w:eastAsia="ja-JP"/>
          </w:rPr>
          <w:t xml:space="preserve">The modulation accuracy requirements for </w:t>
        </w:r>
        <w:r w:rsidRPr="00A013FD">
          <w:t>BPSK are:</w:t>
        </w:r>
      </w:ins>
    </w:p>
    <w:p w14:paraId="108BA7E9" w14:textId="77777777" w:rsidR="00A013FD" w:rsidRPr="00A013FD" w:rsidRDefault="00A013FD" w:rsidP="00484A25">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42" w:author="Ross Norsworthy" w:date="2020-03-19T22:33:00Z"/>
          <w:lang w:eastAsia="ja-JP"/>
        </w:rPr>
      </w:pPr>
      <w:ins w:id="5043" w:author="Ross Norsworthy" w:date="2020-03-19T22:33:00Z">
        <w:r w:rsidRPr="00A013FD">
          <w:rPr>
            <w:lang w:eastAsia="ja-JP"/>
          </w:rPr>
          <w:t xml:space="preserve">The RMS error vector in any burst shall be less than 0.15 </w:t>
        </w:r>
      </w:ins>
    </w:p>
    <w:p w14:paraId="58B54DD7" w14:textId="77777777" w:rsidR="00A013FD" w:rsidRPr="00A013FD" w:rsidRDefault="00A013FD" w:rsidP="00484A25">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44" w:author="Ross Norsworthy" w:date="2020-03-19T22:33:00Z"/>
          <w:lang w:eastAsia="ja-JP"/>
        </w:rPr>
      </w:pPr>
      <w:ins w:id="5045" w:author="Ross Norsworthy" w:date="2020-03-19T22:33:00Z">
        <w:r w:rsidRPr="00A013FD">
          <w:rPr>
            <w:lang w:eastAsia="ja-JP"/>
          </w:rPr>
          <w:t>The peak error vector magnitude shall be less than 0.45 for any symbol</w:t>
        </w:r>
      </w:ins>
    </w:p>
    <w:p w14:paraId="3B2C9DFB" w14:textId="77777777" w:rsidR="002F04A2" w:rsidRDefault="002F04A2" w:rsidP="007576A0">
      <w:pPr>
        <w:pStyle w:val="FigureNo"/>
        <w:rPr>
          <w:lang w:val="en-US"/>
        </w:rPr>
      </w:pPr>
      <w:bookmarkStart w:id="5046" w:name="_Toc35546194"/>
      <w:ins w:id="5047" w:author="Ross Norsworthy" w:date="2020-03-19T22:33:00Z">
        <w:r w:rsidRPr="00A013FD">
          <w:rPr>
            <w:lang w:val="en-US"/>
          </w:rPr>
          <w:t>Figure 10</w:t>
        </w:r>
      </w:ins>
    </w:p>
    <w:p w14:paraId="39B57A41" w14:textId="77777777" w:rsidR="002F04A2" w:rsidRPr="00A013FD" w:rsidRDefault="002F04A2" w:rsidP="007576A0">
      <w:pPr>
        <w:pStyle w:val="Figuretitle"/>
        <w:rPr>
          <w:ins w:id="5048" w:author="Ross Norsworthy" w:date="2020-03-19T22:33:00Z"/>
          <w:lang w:val="en-US"/>
        </w:rPr>
      </w:pPr>
      <w:ins w:id="5049" w:author="Ross Norsworthy" w:date="2020-03-19T22:33:00Z">
        <w:r w:rsidRPr="00A013FD">
          <w:rPr>
            <w:lang w:val="en-US"/>
          </w:rPr>
          <w:t>Bit Mapping for BPSK</w:t>
        </w:r>
        <w:bookmarkEnd w:id="5046"/>
      </w:ins>
    </w:p>
    <w:p w14:paraId="021FE1D0" w14:textId="77777777" w:rsidR="00A013FD" w:rsidRPr="00A013FD" w:rsidRDefault="00A013FD" w:rsidP="00A013FD">
      <w:pPr>
        <w:spacing w:after="120"/>
        <w:jc w:val="center"/>
        <w:rPr>
          <w:ins w:id="5050" w:author="Ross Norsworthy" w:date="2020-03-19T22:33:00Z"/>
        </w:rPr>
      </w:pPr>
      <w:ins w:id="5051" w:author="Ross Norsworthy" w:date="2020-03-19T22:33:00Z">
        <w:r w:rsidRPr="00A013FD">
          <w:rPr>
            <w:noProof/>
            <w:lang w:val="fr-CA" w:eastAsia="fr-CA"/>
          </w:rPr>
          <mc:AlternateContent>
            <mc:Choice Requires="wpc">
              <w:drawing>
                <wp:inline distT="0" distB="0" distL="0" distR="0" wp14:anchorId="12755563" wp14:editId="3A59632C">
                  <wp:extent cx="2586990" cy="1948815"/>
                  <wp:effectExtent l="0" t="0" r="0" b="0"/>
                  <wp:docPr id="76" name="Lerret 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7" name="Tekstboks 51"/>
                          <wps:cNvSpPr txBox="1"/>
                          <wps:spPr>
                            <a:xfrm>
                              <a:off x="1969040" y="844236"/>
                              <a:ext cx="247015" cy="223520"/>
                            </a:xfrm>
                            <a:prstGeom prst="rect">
                              <a:avLst/>
                            </a:prstGeom>
                            <a:solidFill>
                              <a:sysClr val="window" lastClr="FFFFFF"/>
                            </a:solidFill>
                            <a:ln w="6350">
                              <a:solidFill>
                                <a:sysClr val="window" lastClr="FFFFFF"/>
                              </a:solidFill>
                            </a:ln>
                          </wps:spPr>
                          <wps:txbx>
                            <w:txbxContent>
                              <w:p w14:paraId="2FCC59D3" w14:textId="77777777" w:rsidR="003F4396" w:rsidRDefault="003F4396" w:rsidP="00A013FD">
                                <w:pPr>
                                  <w:pStyle w:val="NormalWeb"/>
                                  <w:spacing w:line="216" w:lineRule="exact"/>
                                  <w:rPr>
                                    <w:rFonts w:cs="Arial"/>
                                    <w:i/>
                                    <w:sz w:val="18"/>
                                    <w:szCs w:val="18"/>
                                  </w:rPr>
                                </w:pPr>
                                <w:r>
                                  <w:rPr>
                                    <w:rFonts w:eastAsia="Calibri" w:cs="Arial"/>
                                    <w:i/>
                                    <w:iCs/>
                                    <w:sz w:val="18"/>
                                    <w:szCs w:val="18"/>
                                  </w:rPr>
                                  <w:t>1</w:t>
                                </w:r>
                              </w:p>
                            </w:txbxContent>
                          </wps:txbx>
                          <wps:bodyPr rot="0" spcFirstLastPara="0" vert="horz" wrap="none" lIns="91440" tIns="45720" rIns="91440" bIns="45720" numCol="1" spcCol="0" rtlCol="0" fromWordArt="0" anchor="t" anchorCtr="0" forceAA="0" compatLnSpc="1">
                            <a:noAutofit/>
                          </wps:bodyPr>
                        </wps:wsp>
                        <wps:wsp>
                          <wps:cNvPr id="59" name="Tekstboks 48"/>
                          <wps:cNvSpPr txBox="1"/>
                          <wps:spPr>
                            <a:xfrm>
                              <a:off x="954164" y="9"/>
                              <a:ext cx="268605" cy="265430"/>
                            </a:xfrm>
                            <a:prstGeom prst="rect">
                              <a:avLst/>
                            </a:prstGeom>
                            <a:solidFill>
                              <a:sysClr val="window" lastClr="FFFFFF"/>
                            </a:solidFill>
                            <a:ln w="6350">
                              <a:noFill/>
                            </a:ln>
                          </wps:spPr>
                          <wps:txbx>
                            <w:txbxContent>
                              <w:p w14:paraId="5E52A28F" w14:textId="77777777" w:rsidR="003F4396" w:rsidRDefault="003F4396" w:rsidP="00A013FD">
                                <w:pPr>
                                  <w:rPr>
                                    <w:rFonts w:ascii="Arial" w:hAnsi="Arial" w:cs="Arial"/>
                                    <w:b/>
                                    <w:sz w:val="16"/>
                                    <w:szCs w:val="16"/>
                                    <w:lang w:val="nb-NO"/>
                                  </w:rPr>
                                </w:pPr>
                                <w:r>
                                  <w:rPr>
                                    <w:rFonts w:ascii="Arial" w:hAnsi="Arial" w:cs="Arial"/>
                                    <w:b/>
                                    <w:sz w:val="16"/>
                                    <w:szCs w:val="16"/>
                                    <w:lang w:val="nb-NO"/>
                                  </w:rPr>
                                  <w:t>Q</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64" name="Tekstboks 49"/>
                          <wps:cNvSpPr txBox="1"/>
                          <wps:spPr>
                            <a:xfrm>
                              <a:off x="2125513" y="1094885"/>
                              <a:ext cx="217805" cy="353060"/>
                            </a:xfrm>
                            <a:prstGeom prst="rect">
                              <a:avLst/>
                            </a:prstGeom>
                            <a:solidFill>
                              <a:sysClr val="window" lastClr="FFFFFF"/>
                            </a:solidFill>
                            <a:ln w="6350">
                              <a:noFill/>
                            </a:ln>
                          </wps:spPr>
                          <wps:txbx>
                            <w:txbxContent>
                              <w:p w14:paraId="7DB21C62" w14:textId="77777777" w:rsidR="003F4396" w:rsidRDefault="003F4396" w:rsidP="00A013FD">
                                <w:pPr>
                                  <w:rPr>
                                    <w:rFonts w:ascii="Arial" w:hAnsi="Arial" w:cs="Arial"/>
                                    <w:b/>
                                    <w:sz w:val="16"/>
                                    <w:szCs w:val="16"/>
                                    <w:lang w:val="nb-NO"/>
                                  </w:rPr>
                                </w:pPr>
                                <w:r>
                                  <w:rPr>
                                    <w:rFonts w:ascii="Arial" w:hAnsi="Arial" w:cs="Arial"/>
                                    <w:b/>
                                    <w:sz w:val="16"/>
                                    <w:szCs w:val="16"/>
                                    <w:lang w:val="nb-NO"/>
                                  </w:rPr>
                                  <w:t>I</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67" name="Tekstboks 51"/>
                          <wps:cNvSpPr txBox="1"/>
                          <wps:spPr>
                            <a:xfrm>
                              <a:off x="297116" y="754380"/>
                              <a:ext cx="274320" cy="434340"/>
                            </a:xfrm>
                            <a:prstGeom prst="rect">
                              <a:avLst/>
                            </a:prstGeom>
                            <a:solidFill>
                              <a:sysClr val="window" lastClr="FFFFFF"/>
                            </a:solidFill>
                            <a:ln w="6350">
                              <a:solidFill>
                                <a:sysClr val="window" lastClr="FFFFFF"/>
                              </a:solidFill>
                            </a:ln>
                          </wps:spPr>
                          <wps:txbx>
                            <w:txbxContent>
                              <w:p w14:paraId="259E09A7" w14:textId="77777777" w:rsidR="003F4396" w:rsidRDefault="003F4396" w:rsidP="00A013FD">
                                <w:pPr>
                                  <w:rPr>
                                    <w:rFonts w:ascii="Arial" w:hAnsi="Arial" w:cs="Arial"/>
                                    <w:i/>
                                    <w:lang w:val="nb-NO"/>
                                  </w:rPr>
                                </w:pPr>
                                <w:r>
                                  <w:rPr>
                                    <w:rFonts w:ascii="Arial" w:hAnsi="Arial" w:cs="Arial"/>
                                    <w:i/>
                                    <w:lang w:val="nb-NO"/>
                                  </w:rPr>
                                  <w:t>0</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68" name="Ellipse 47"/>
                          <wps:cNvSpPr/>
                          <wps:spPr>
                            <a:xfrm>
                              <a:off x="565315" y="407807"/>
                              <a:ext cx="1391453" cy="1380363"/>
                            </a:xfrm>
                            <a:prstGeom prst="ellipse">
                              <a:avLst/>
                            </a:prstGeom>
                            <a:solidFill>
                              <a:sysClr val="window" lastClr="FFFFFF"/>
                            </a:solidFill>
                            <a:ln w="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9" name="Rett pilkobling 43"/>
                          <wps:cNvCnPr/>
                          <wps:spPr>
                            <a:xfrm>
                              <a:off x="406703" y="1094693"/>
                              <a:ext cx="1816135" cy="0"/>
                            </a:xfrm>
                            <a:prstGeom prst="straightConnector1">
                              <a:avLst/>
                            </a:prstGeom>
                            <a:noFill/>
                            <a:ln w="15875" cap="rnd" cmpd="sng" algn="ctr">
                              <a:solidFill>
                                <a:sysClr val="windowText" lastClr="000000">
                                  <a:shade val="95000"/>
                                  <a:satMod val="105000"/>
                                </a:sysClr>
                              </a:solidFill>
                              <a:prstDash val="solid"/>
                              <a:tailEnd type="triangle" w="lg" len="lg"/>
                            </a:ln>
                            <a:effectLst/>
                          </wps:spPr>
                          <wps:bodyPr/>
                        </wps:wsp>
                        <wps:wsp>
                          <wps:cNvPr id="70" name="Rett pilkobling 44"/>
                          <wps:cNvCnPr/>
                          <wps:spPr>
                            <a:xfrm flipV="1">
                              <a:off x="1257762" y="170771"/>
                              <a:ext cx="0" cy="1751748"/>
                            </a:xfrm>
                            <a:prstGeom prst="straightConnector1">
                              <a:avLst/>
                            </a:prstGeom>
                            <a:noFill/>
                            <a:ln w="15875" cap="rnd" cmpd="sng" algn="ctr">
                              <a:solidFill>
                                <a:sysClr val="windowText" lastClr="000000">
                                  <a:shade val="95000"/>
                                  <a:satMod val="105000"/>
                                </a:sysClr>
                              </a:solidFill>
                              <a:prstDash val="solid"/>
                              <a:tailEnd type="triangle" w="lg" len="lg"/>
                            </a:ln>
                            <a:effectLst/>
                          </wps:spPr>
                          <wps:bodyPr/>
                        </wps:wsp>
                        <wps:wsp>
                          <wps:cNvPr id="71" name="Bindepunkt 232"/>
                          <wps:cNvSpPr/>
                          <wps:spPr>
                            <a:xfrm>
                              <a:off x="517854" y="1027898"/>
                              <a:ext cx="115913" cy="126976"/>
                            </a:xfrm>
                            <a:prstGeom prst="flowChartConnector">
                              <a:avLst/>
                            </a:prstGeom>
                            <a:solidFill>
                              <a:srgbClr val="F79646">
                                <a:lumMod val="75000"/>
                              </a:srgbClr>
                            </a:solidFill>
                            <a:ln w="3175"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72" name="Bindepunkt 234"/>
                          <wps:cNvSpPr/>
                          <wps:spPr>
                            <a:xfrm>
                              <a:off x="1900181" y="1025375"/>
                              <a:ext cx="115570" cy="126365"/>
                            </a:xfrm>
                            <a:prstGeom prst="flowChartConnector">
                              <a:avLst/>
                            </a:prstGeom>
                            <a:solidFill>
                              <a:srgbClr val="F79646">
                                <a:lumMod val="75000"/>
                              </a:srgbClr>
                            </a:solidFill>
                            <a:ln w="3175"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12755563" id="Lerret 38" o:spid="_x0000_s1026" editas="canvas" style="width:203.7pt;height:153.45pt;mso-position-horizontal-relative:char;mso-position-vertical-relative:line" coordsize="25869,19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">
                  <v:shape id="_x0000_s1027" type="#_x0000_t75" style="position:absolute;width:25869;height:19488;visibility:visible;mso-wrap-style:square">
                    <v:fill o:detectmouseclick="t"/>
                    <v:path o:connecttype="none"/>
                  </v:shape>
                  <v:shapetype id="_x0000_t202" coordsize="21600,21600" o:spt="202" path="m,l,21600r21600,l21600,xe">
                    <v:stroke joinstyle="miter"/>
                    <v:path gradientshapeok="t" o:connecttype="rect"/>
                  </v:shapetype>
                  <v:shape id="Tekstboks 51" o:spid="_x0000_s1028" type="#_x0000_t202" style="position:absolute;left:19690;top:8442;width:2470;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" fillcolor="window" strokecolor="window" strokeweight=".5pt">
                    <v:textbox>
                      <w:txbxContent>
                        <w:p w14:paraId="2FCC59D3" w14:textId="77777777" w:rsidR="003F4396" w:rsidRDefault="003F4396" w:rsidP="00A013FD">
                          <w:pPr>
                            <w:pStyle w:val="NormalWeb"/>
                            <w:spacing w:line="216" w:lineRule="exact"/>
                            <w:rPr>
                              <w:rFonts w:cs="Arial"/>
                              <w:i/>
                              <w:sz w:val="18"/>
                              <w:szCs w:val="18"/>
                            </w:rPr>
                          </w:pPr>
                          <w:r>
                            <w:rPr>
                              <w:rFonts w:eastAsia="Calibri" w:cs="Arial"/>
                              <w:i/>
                              <w:iCs/>
                              <w:sz w:val="18"/>
                              <w:szCs w:val="18"/>
                            </w:rPr>
                            <w:t>1</w:t>
                          </w:r>
                        </w:p>
                      </w:txbxContent>
                    </v:textbox>
                  </v:shape>
                  <v:shape id="Tekstboks 48" o:spid="_x0000_s1029" type="#_x0000_t202" style="position:absolute;left:9541;width:268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" fillcolor="window" stroked="f" strokeweight=".5pt">
                    <v:textbox>
                      <w:txbxContent>
                        <w:p w14:paraId="5E52A28F" w14:textId="77777777" w:rsidR="003F4396" w:rsidRDefault="003F4396" w:rsidP="00A013FD">
                          <w:pPr>
                            <w:rPr>
                              <w:rFonts w:ascii="Arial" w:hAnsi="Arial" w:cs="Arial"/>
                              <w:b/>
                              <w:sz w:val="16"/>
                              <w:szCs w:val="16"/>
                              <w:lang w:val="nb-NO"/>
                            </w:rPr>
                          </w:pPr>
                          <w:r>
                            <w:rPr>
                              <w:rFonts w:ascii="Arial" w:hAnsi="Arial" w:cs="Arial"/>
                              <w:b/>
                              <w:sz w:val="16"/>
                              <w:szCs w:val="16"/>
                              <w:lang w:val="nb-NO"/>
                            </w:rPr>
                            <w:t>Q</w:t>
                          </w:r>
                        </w:p>
                      </w:txbxContent>
                    </v:textbox>
                  </v:shape>
                  <v:shape id="Tekstboks 49" o:spid="_x0000_s1030" type="#_x0000_t202" style="position:absolute;left:21255;top:10948;width:2178;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" fillcolor="window" stroked="f" strokeweight=".5pt">
                    <v:textbox>
                      <w:txbxContent>
                        <w:p w14:paraId="7DB21C62" w14:textId="77777777" w:rsidR="003F4396" w:rsidRDefault="003F4396" w:rsidP="00A013FD">
                          <w:pPr>
                            <w:rPr>
                              <w:rFonts w:ascii="Arial" w:hAnsi="Arial" w:cs="Arial"/>
                              <w:b/>
                              <w:sz w:val="16"/>
                              <w:szCs w:val="16"/>
                              <w:lang w:val="nb-NO"/>
                            </w:rPr>
                          </w:pPr>
                          <w:r>
                            <w:rPr>
                              <w:rFonts w:ascii="Arial" w:hAnsi="Arial" w:cs="Arial"/>
                              <w:b/>
                              <w:sz w:val="16"/>
                              <w:szCs w:val="16"/>
                              <w:lang w:val="nb-NO"/>
                            </w:rPr>
                            <w:t>I</w:t>
                          </w:r>
                        </w:p>
                      </w:txbxContent>
                    </v:textbox>
                  </v:shape>
                  <v:shape id="Tekstboks 51" o:spid="_x0000_s1031" type="#_x0000_t202" style="position:absolute;left:2971;top:7543;width:2743;height:43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" fillcolor="window" strokecolor="window" strokeweight=".5pt">
                    <v:textbox>
                      <w:txbxContent>
                        <w:p w14:paraId="259E09A7" w14:textId="77777777" w:rsidR="003F4396" w:rsidRDefault="003F4396" w:rsidP="00A013FD">
                          <w:pPr>
                            <w:rPr>
                              <w:rFonts w:ascii="Arial" w:hAnsi="Arial" w:cs="Arial"/>
                              <w:i/>
                              <w:lang w:val="nb-NO"/>
                            </w:rPr>
                          </w:pPr>
                          <w:r>
                            <w:rPr>
                              <w:rFonts w:ascii="Arial" w:hAnsi="Arial" w:cs="Arial"/>
                              <w:i/>
                              <w:lang w:val="nb-NO"/>
                            </w:rPr>
                            <w:t>0</w:t>
                          </w:r>
                        </w:p>
                      </w:txbxContent>
                    </v:textbox>
                  </v:shape>
                  <v:oval id="Ellipse 47" o:spid="_x0000_s1032" style="position:absolute;left:5653;top:4078;width:13914;height:13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" fillcolor="window" strokecolor="windowText" strokeweight="0"/>
                  <v:shapetype id="_x0000_t32" coordsize="21600,21600" o:spt="32" o:oned="t" path="m,l21600,21600e" filled="f">
                    <v:path arrowok="t" fillok="f" o:connecttype="none"/>
                    <o:lock v:ext="edit" shapetype="t"/>
                  </v:shapetype>
                  <v:shape id="Rett pilkobling 43" o:spid="_x0000_s1033" type="#_x0000_t32" style="position:absolute;left:4067;top:10946;width:181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" strokeweight="1.25pt">
                    <v:stroke endarrow="block" endarrowwidth="wide" endarrowlength="long" endcap="round"/>
                  </v:shape>
                  <v:shape id="Rett pilkobling 44" o:spid="_x0000_s1034" type="#_x0000_t32" style="position:absolute;left:12577;top:1707;width:0;height:17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" strokeweight="1.25pt">
                    <v:stroke endarrow="block" endarrowwidth="wide" endarrowlength="long" endcap="round"/>
                  </v:shape>
                  <v:shapetype id="_x0000_t120" coordsize="21600,21600" o:spt="120" path="m10800,qx,10800,10800,21600,21600,10800,10800,xe">
                    <v:path gradientshapeok="t" o:connecttype="custom" o:connectlocs="10800,0;3163,3163;0,10800;3163,18437;10800,21600;18437,18437;21600,10800;18437,3163" textboxrect="3163,3163,18437,18437"/>
                  </v:shapetype>
                  <v:shape id="Bindepunkt 232" o:spid="_x0000_s1035" type="#_x0000_t120" style="position:absolute;left:5178;top:10278;width:1159;height:1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" fillcolor="#e46c0a" strokecolor="windowText" strokeweight=".25pt"/>
                  <v:shape id="Bindepunkt 234" o:spid="_x0000_s1036" type="#_x0000_t120" style="position:absolute;left:19001;top:10253;width:1156;height: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" fillcolor="#e46c0a" strokecolor="windowText" strokeweight=".25pt"/>
                  <w10:anchorlock/>
                </v:group>
              </w:pict>
            </mc:Fallback>
          </mc:AlternateContent>
        </w:r>
      </w:ins>
    </w:p>
    <w:p w14:paraId="1C26A602" w14:textId="77777777" w:rsidR="00A013FD" w:rsidRPr="00A013FD" w:rsidRDefault="00A013FD" w:rsidP="00A013FD">
      <w:pPr>
        <w:spacing w:after="120"/>
        <w:rPr>
          <w:ins w:id="5052" w:author="Ross Norsworthy" w:date="2020-03-19T22:33:00Z"/>
        </w:rPr>
      </w:pPr>
      <w:ins w:id="5053" w:author="Ross Norsworthy" w:date="2020-03-19T22:33:00Z">
        <w:r w:rsidRPr="00A013FD">
          <w:rPr>
            <w:lang w:eastAsia="ja-JP"/>
          </w:rPr>
          <w:t xml:space="preserve">The modulation accuracy requirements for </w:t>
        </w:r>
        <w:r w:rsidRPr="00A013FD">
          <w:t>π/4 QPSK are:</w:t>
        </w:r>
      </w:ins>
    </w:p>
    <w:p w14:paraId="11BB4C1C"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54" w:author="Ross Norsworthy" w:date="2020-03-19T22:33:00Z"/>
          <w:lang w:eastAsia="ja-JP"/>
        </w:rPr>
      </w:pPr>
      <w:ins w:id="5055" w:author="Ross Norsworthy" w:date="2020-03-19T22:33:00Z">
        <w:r w:rsidRPr="00A013FD">
          <w:rPr>
            <w:lang w:eastAsia="ja-JP"/>
          </w:rPr>
          <w:t xml:space="preserve">The RMS error vector in any burst shall be less than 0.1 </w:t>
        </w:r>
      </w:ins>
    </w:p>
    <w:p w14:paraId="59638D2F"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56" w:author="Ross Norsworthy" w:date="2020-03-19T22:33:00Z"/>
          <w:lang w:eastAsia="ja-JP"/>
        </w:rPr>
      </w:pPr>
      <w:ins w:id="5057" w:author="Ross Norsworthy" w:date="2020-03-19T22:33:00Z">
        <w:r w:rsidRPr="00A013FD">
          <w:rPr>
            <w:lang w:eastAsia="ja-JP"/>
          </w:rPr>
          <w:t>The peak error vector magnitude shall be less than 0.3 for any symbol</w:t>
        </w:r>
      </w:ins>
    </w:p>
    <w:p w14:paraId="5B2C3B0F" w14:textId="77777777" w:rsidR="002F04A2" w:rsidRDefault="002F04A2" w:rsidP="007576A0">
      <w:pPr>
        <w:pStyle w:val="FigureNo"/>
        <w:rPr>
          <w:lang w:val="en-US"/>
        </w:rPr>
      </w:pPr>
      <w:bookmarkStart w:id="5058" w:name="_Toc35546195"/>
      <w:ins w:id="5059" w:author="Ross Norsworthy" w:date="2020-03-19T22:33:00Z">
        <w:r w:rsidRPr="00A013FD">
          <w:rPr>
            <w:lang w:val="en-US"/>
          </w:rPr>
          <w:t>Figure 11</w:t>
        </w:r>
      </w:ins>
    </w:p>
    <w:p w14:paraId="4AE2995F" w14:textId="3EE28032" w:rsidR="002F04A2" w:rsidRPr="00A013FD" w:rsidRDefault="002F04A2" w:rsidP="007576A0">
      <w:pPr>
        <w:pStyle w:val="Figuretitle"/>
        <w:rPr>
          <w:ins w:id="5060" w:author="Ross Norsworthy" w:date="2020-03-19T22:33:00Z"/>
          <w:lang w:val="en-US"/>
        </w:rPr>
      </w:pPr>
      <w:ins w:id="5061" w:author="Ross Norsworthy" w:date="2020-03-19T22:33:00Z">
        <w:r w:rsidRPr="00A013FD">
          <w:rPr>
            <w:lang w:val="en-US"/>
          </w:rPr>
          <w:t>Bit Mapping fo</w:t>
        </w:r>
      </w:ins>
      <w:ins w:id="5062" w:author="USA Editor 2021" w:date="2021-01-07T11:15:00Z">
        <w:r w:rsidR="0098498F" w:rsidRPr="0098498F">
          <w:rPr>
            <w:highlight w:val="green"/>
            <w:lang w:val="en-US"/>
          </w:rPr>
          <w:t>r</w:t>
        </w:r>
      </w:ins>
      <w:ins w:id="5063" w:author="Ross Norsworthy" w:date="2020-03-19T22:33:00Z">
        <w:r w:rsidRPr="00A013FD">
          <w:rPr>
            <w:lang w:val="en-US"/>
          </w:rPr>
          <w:t xml:space="preserve"> </w:t>
        </w:r>
        <w:r w:rsidRPr="00A013FD">
          <w:rPr>
            <w:rFonts w:cstheme="minorHAnsi"/>
            <w:lang w:val="en-US"/>
          </w:rPr>
          <w:t>π</w:t>
        </w:r>
        <w:r w:rsidRPr="00A013FD">
          <w:rPr>
            <w:lang w:val="en-US"/>
          </w:rPr>
          <w:t>/4 QPSK</w:t>
        </w:r>
        <w:bookmarkEnd w:id="5058"/>
      </w:ins>
    </w:p>
    <w:p w14:paraId="7222B311" w14:textId="77777777" w:rsidR="00A013FD" w:rsidRPr="00A013FD" w:rsidRDefault="00A013FD" w:rsidP="00A013FD">
      <w:pPr>
        <w:spacing w:after="120"/>
        <w:jc w:val="center"/>
        <w:rPr>
          <w:ins w:id="5064" w:author="Ross Norsworthy" w:date="2020-03-19T22:33:00Z"/>
        </w:rPr>
      </w:pPr>
      <w:ins w:id="5065" w:author="Ross Norsworthy" w:date="2020-03-19T22:33:00Z">
        <w:r w:rsidRPr="00A013FD">
          <w:rPr>
            <w:noProof/>
            <w:lang w:val="fr-CA" w:eastAsia="fr-CA"/>
          </w:rPr>
          <w:drawing>
            <wp:inline distT="0" distB="0" distL="0" distR="0" wp14:anchorId="123E6F45" wp14:editId="003F6D35">
              <wp:extent cx="2381250" cy="214249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24">
                        <a:extLst>
                          <a:ext uri="{28A0092B-C50C-407E-A947-70E740481C1C}">
                            <a14:useLocalDpi xmlns:a14="http://schemas.microsoft.com/office/drawing/2010/main" val="0"/>
                          </a:ext>
                        </a:extLst>
                      </a:blip>
                      <a:srcRect r="49763"/>
                      <a:stretch>
                        <a:fillRect/>
                      </a:stretch>
                    </pic:blipFill>
                    <pic:spPr>
                      <a:xfrm>
                        <a:off x="0" y="0"/>
                        <a:ext cx="2381250" cy="2142490"/>
                      </a:xfrm>
                      <a:prstGeom prst="rect">
                        <a:avLst/>
                      </a:prstGeom>
                      <a:noFill/>
                      <a:ln>
                        <a:noFill/>
                      </a:ln>
                    </pic:spPr>
                  </pic:pic>
                </a:graphicData>
              </a:graphic>
            </wp:inline>
          </w:drawing>
        </w:r>
      </w:ins>
    </w:p>
    <w:p w14:paraId="383C800C" w14:textId="77777777" w:rsidR="00A013FD" w:rsidRPr="00A013FD" w:rsidRDefault="00A013FD" w:rsidP="00A013FD">
      <w:pPr>
        <w:spacing w:after="120"/>
        <w:rPr>
          <w:ins w:id="5066" w:author="Ross Norsworthy" w:date="2020-03-19T22:33:00Z"/>
        </w:rPr>
      </w:pPr>
      <w:ins w:id="5067" w:author="Ross Norsworthy" w:date="2020-03-19T22:33:00Z">
        <w:r w:rsidRPr="00A013FD">
          <w:rPr>
            <w:lang w:eastAsia="ja-JP"/>
          </w:rPr>
          <w:t xml:space="preserve">The modulation accuracy requirements for </w:t>
        </w:r>
        <w:r w:rsidRPr="00A013FD">
          <w:t>8PSK are:</w:t>
        </w:r>
      </w:ins>
    </w:p>
    <w:p w14:paraId="0409235B"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68" w:author="Ross Norsworthy" w:date="2020-03-19T22:33:00Z"/>
          <w:lang w:eastAsia="ja-JP"/>
        </w:rPr>
      </w:pPr>
      <w:ins w:id="5069" w:author="Ross Norsworthy" w:date="2020-03-19T22:33:00Z">
        <w:r w:rsidRPr="00A013FD">
          <w:rPr>
            <w:lang w:eastAsia="ja-JP"/>
          </w:rPr>
          <w:t xml:space="preserve">The RMS error vector in any burst shall be less than 0.07 </w:t>
        </w:r>
      </w:ins>
    </w:p>
    <w:p w14:paraId="6D9E091C"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70" w:author="Ross Norsworthy" w:date="2020-03-19T22:33:00Z"/>
          <w:lang w:eastAsia="ja-JP"/>
        </w:rPr>
      </w:pPr>
      <w:ins w:id="5071" w:author="Ross Norsworthy" w:date="2020-03-19T22:33:00Z">
        <w:r w:rsidRPr="00A013FD">
          <w:rPr>
            <w:lang w:eastAsia="ja-JP"/>
          </w:rPr>
          <w:t>The peak error vector magnitude shall be less than 0.22 for any symbol</w:t>
        </w:r>
      </w:ins>
    </w:p>
    <w:p w14:paraId="62D07A12" w14:textId="77777777" w:rsidR="002F04A2" w:rsidRDefault="002F04A2" w:rsidP="007576A0">
      <w:pPr>
        <w:pStyle w:val="FigureNo"/>
        <w:rPr>
          <w:lang w:val="en-US"/>
        </w:rPr>
      </w:pPr>
      <w:bookmarkStart w:id="5072" w:name="_Toc35546196"/>
      <w:ins w:id="5073" w:author="Ross Norsworthy" w:date="2020-03-19T22:33:00Z">
        <w:r w:rsidRPr="00A013FD">
          <w:rPr>
            <w:lang w:val="en-US"/>
          </w:rPr>
          <w:t>Figure 12</w:t>
        </w:r>
      </w:ins>
    </w:p>
    <w:p w14:paraId="72E7EAF7" w14:textId="77777777" w:rsidR="002F04A2" w:rsidRPr="00A013FD" w:rsidRDefault="002F04A2" w:rsidP="007576A0">
      <w:pPr>
        <w:pStyle w:val="Figuretitle"/>
        <w:rPr>
          <w:ins w:id="5074" w:author="Ross Norsworthy" w:date="2020-03-19T22:33:00Z"/>
          <w:lang w:val="en-US"/>
        </w:rPr>
      </w:pPr>
      <w:ins w:id="5075" w:author="Ross Norsworthy" w:date="2020-03-19T22:33:00Z">
        <w:r w:rsidRPr="00A013FD">
          <w:rPr>
            <w:lang w:val="en-US"/>
          </w:rPr>
          <w:t>8PSK symbol to bit mapping</w:t>
        </w:r>
        <w:bookmarkEnd w:id="5072"/>
      </w:ins>
    </w:p>
    <w:p w14:paraId="462DEB2F" w14:textId="77777777" w:rsidR="00A013FD" w:rsidRPr="00A013FD" w:rsidRDefault="00A013FD" w:rsidP="00A013FD">
      <w:pPr>
        <w:spacing w:after="120"/>
        <w:jc w:val="center"/>
        <w:rPr>
          <w:ins w:id="5076" w:author="Ross Norsworthy" w:date="2020-03-19T22:33:00Z"/>
        </w:rPr>
      </w:pPr>
      <w:ins w:id="5077" w:author="Ross Norsworthy" w:date="2020-03-19T22:33:00Z">
        <w:r w:rsidRPr="00A013FD">
          <w:rPr>
            <w:noProof/>
            <w:lang w:val="fr-CA" w:eastAsia="fr-CA"/>
          </w:rPr>
          <w:drawing>
            <wp:inline distT="0" distB="0" distL="0" distR="0" wp14:anchorId="1C4D3424" wp14:editId="58D61129">
              <wp:extent cx="2524760" cy="229933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524760" cy="2299335"/>
                      </a:xfrm>
                      <a:prstGeom prst="rect">
                        <a:avLst/>
                      </a:prstGeom>
                      <a:noFill/>
                      <a:ln>
                        <a:noFill/>
                      </a:ln>
                    </pic:spPr>
                  </pic:pic>
                </a:graphicData>
              </a:graphic>
            </wp:inline>
          </w:drawing>
        </w:r>
      </w:ins>
    </w:p>
    <w:p w14:paraId="6AA441D0" w14:textId="77777777" w:rsidR="00A013FD" w:rsidRPr="00A013FD" w:rsidRDefault="00A013FD" w:rsidP="00A013FD">
      <w:pPr>
        <w:spacing w:after="120"/>
        <w:rPr>
          <w:ins w:id="5078" w:author="Ross Norsworthy" w:date="2020-03-19T22:33:00Z"/>
        </w:rPr>
      </w:pPr>
      <w:ins w:id="5079" w:author="Ross Norsworthy" w:date="2020-03-19T22:33:00Z">
        <w:r w:rsidRPr="00A013FD">
          <w:rPr>
            <w:lang w:eastAsia="ja-JP"/>
          </w:rPr>
          <w:t xml:space="preserve">The modulation accuracy requirements for </w:t>
        </w:r>
        <w:r w:rsidRPr="00A013FD">
          <w:t>16QAM are:</w:t>
        </w:r>
      </w:ins>
    </w:p>
    <w:p w14:paraId="3A7DBD4D"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80" w:author="Ross Norsworthy" w:date="2020-03-19T22:33:00Z"/>
          <w:lang w:eastAsia="ja-JP"/>
        </w:rPr>
      </w:pPr>
      <w:ins w:id="5081" w:author="Ross Norsworthy" w:date="2020-03-19T22:33:00Z">
        <w:r w:rsidRPr="00A013FD">
          <w:rPr>
            <w:lang w:eastAsia="ja-JP"/>
          </w:rPr>
          <w:t xml:space="preserve">The RMS error vector in any burst shall be less than 0.04 </w:t>
        </w:r>
      </w:ins>
    </w:p>
    <w:p w14:paraId="04D40CAA" w14:textId="77777777" w:rsidR="00A013FD" w:rsidRPr="00A013FD" w:rsidRDefault="00A013FD" w:rsidP="007576A0">
      <w:pPr>
        <w:numPr>
          <w:ilvl w:val="3"/>
          <w:numId w:val="10"/>
        </w:numPr>
        <w:tabs>
          <w:tab w:val="clear" w:pos="1134"/>
          <w:tab w:val="clear" w:pos="1871"/>
          <w:tab w:val="clear" w:pos="2268"/>
        </w:tabs>
        <w:overflowPunct/>
        <w:autoSpaceDE/>
        <w:autoSpaceDN/>
        <w:adjustRightInd/>
        <w:spacing w:before="0" w:after="120" w:line="216" w:lineRule="atLeast"/>
        <w:ind w:hanging="1353"/>
        <w:textAlignment w:val="auto"/>
        <w:rPr>
          <w:ins w:id="5082" w:author="Ross Norsworthy" w:date="2020-03-19T22:33:00Z"/>
          <w:lang w:eastAsia="ja-JP"/>
        </w:rPr>
      </w:pPr>
      <w:ins w:id="5083" w:author="Ross Norsworthy" w:date="2020-03-19T22:33:00Z">
        <w:r w:rsidRPr="00A013FD">
          <w:rPr>
            <w:lang w:eastAsia="ja-JP"/>
          </w:rPr>
          <w:t>The peak error vector magnitude shall be less than 0.1 for any symbol</w:t>
        </w:r>
      </w:ins>
    </w:p>
    <w:p w14:paraId="4BDD4230" w14:textId="77777777" w:rsidR="00A97729" w:rsidRDefault="00A97729">
      <w:pPr>
        <w:tabs>
          <w:tab w:val="clear" w:pos="1134"/>
          <w:tab w:val="clear" w:pos="1871"/>
          <w:tab w:val="clear" w:pos="2268"/>
        </w:tabs>
        <w:overflowPunct/>
        <w:autoSpaceDE/>
        <w:autoSpaceDN/>
        <w:adjustRightInd/>
        <w:spacing w:before="0"/>
        <w:textAlignment w:val="auto"/>
        <w:rPr>
          <w:caps/>
          <w:sz w:val="20"/>
          <w:lang w:val="en-US"/>
        </w:rPr>
      </w:pPr>
      <w:bookmarkStart w:id="5084" w:name="_Toc35546197"/>
      <w:r>
        <w:rPr>
          <w:lang w:val="en-US"/>
        </w:rPr>
        <w:br w:type="page"/>
      </w:r>
    </w:p>
    <w:p w14:paraId="55F6997E" w14:textId="3B1265EE" w:rsidR="002F04A2" w:rsidRDefault="002F04A2" w:rsidP="007576A0">
      <w:pPr>
        <w:pStyle w:val="FigureNo"/>
        <w:rPr>
          <w:lang w:val="en-US"/>
        </w:rPr>
      </w:pPr>
      <w:ins w:id="5085" w:author="Ross Norsworthy" w:date="2020-03-19T22:33:00Z">
        <w:r w:rsidRPr="00A013FD">
          <w:rPr>
            <w:lang w:val="en-US"/>
          </w:rPr>
          <w:t>Figure 13</w:t>
        </w:r>
      </w:ins>
    </w:p>
    <w:p w14:paraId="706B5867" w14:textId="77777777" w:rsidR="002F04A2" w:rsidRPr="00A013FD" w:rsidRDefault="002F04A2" w:rsidP="002F04A2">
      <w:pPr>
        <w:spacing w:before="0" w:after="200"/>
        <w:jc w:val="center"/>
        <w:rPr>
          <w:ins w:id="5086" w:author="Ross Norsworthy" w:date="2020-03-19T22:33:00Z"/>
          <w:b/>
          <w:bCs/>
          <w:sz w:val="22"/>
          <w:szCs w:val="22"/>
          <w:lang w:val="en-US"/>
        </w:rPr>
      </w:pPr>
      <w:ins w:id="5087" w:author="Ross Norsworthy" w:date="2020-03-19T22:33:00Z">
        <w:r w:rsidRPr="00A013FD">
          <w:rPr>
            <w:b/>
            <w:bCs/>
            <w:sz w:val="22"/>
            <w:szCs w:val="22"/>
            <w:lang w:val="en-US"/>
          </w:rPr>
          <w:t>Bit Mapping for 16QAM</w:t>
        </w:r>
        <w:bookmarkEnd w:id="5084"/>
      </w:ins>
    </w:p>
    <w:p w14:paraId="612B5B41" w14:textId="77777777" w:rsidR="00A013FD" w:rsidRPr="00A013FD" w:rsidRDefault="00A013FD" w:rsidP="00A013FD">
      <w:pPr>
        <w:spacing w:after="120"/>
        <w:jc w:val="center"/>
        <w:rPr>
          <w:ins w:id="5088" w:author="Ross Norsworthy" w:date="2020-03-19T22:33:00Z"/>
        </w:rPr>
      </w:pPr>
      <w:ins w:id="5089" w:author="Ross Norsworthy" w:date="2020-03-19T22:33:00Z">
        <w:r w:rsidRPr="00A013FD">
          <w:rPr>
            <w:noProof/>
            <w:lang w:val="fr-CA" w:eastAsia="fr-CA"/>
          </w:rPr>
          <w:drawing>
            <wp:inline distT="0" distB="0" distL="0" distR="0" wp14:anchorId="275D3015" wp14:editId="3D0A5578">
              <wp:extent cx="3241040" cy="3343910"/>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41040" cy="3343910"/>
                      </a:xfrm>
                      <a:prstGeom prst="rect">
                        <a:avLst/>
                      </a:prstGeom>
                      <a:noFill/>
                      <a:ln>
                        <a:noFill/>
                      </a:ln>
                    </pic:spPr>
                  </pic:pic>
                </a:graphicData>
              </a:graphic>
            </wp:inline>
          </w:drawing>
        </w:r>
      </w:ins>
    </w:p>
    <w:p w14:paraId="5758C5EC" w14:textId="42F0B1AF" w:rsidR="00A013FD" w:rsidRPr="00A013FD" w:rsidRDefault="007E642C" w:rsidP="00834D8B">
      <w:pPr>
        <w:pStyle w:val="Heading3"/>
        <w:rPr>
          <w:ins w:id="5090" w:author="Ross Norsworthy" w:date="2020-03-19T22:33:00Z"/>
          <w:rFonts w:eastAsia="Calibri"/>
          <w:lang w:eastAsia="en-GB"/>
        </w:rPr>
      </w:pPr>
      <w:bookmarkStart w:id="5091" w:name="_Toc35545279"/>
      <w:ins w:id="5092" w:author="Song, Xiaojing" w:date="2020-08-24T16:32:00Z">
        <w:del w:id="5093" w:author="USA Editor 2021" w:date="2020-12-10T17:05:00Z">
          <w:r w:rsidRPr="00834D8B" w:rsidDel="00A3636B">
            <w:rPr>
              <w:rFonts w:eastAsia="Calibri"/>
              <w:highlight w:val="green"/>
              <w:lang w:eastAsia="en-GB"/>
            </w:rPr>
            <w:delText>A</w:delText>
          </w:r>
          <w:r w:rsidDel="00A3636B">
            <w:rPr>
              <w:rFonts w:eastAsia="Calibri"/>
              <w:lang w:eastAsia="en-GB"/>
            </w:rPr>
            <w:delText xml:space="preserve"> </w:delText>
          </w:r>
        </w:del>
      </w:ins>
      <w:ins w:id="5094" w:author="Song, Xiaojing" w:date="2020-08-21T15:13:00Z">
        <w:r w:rsidR="00380122">
          <w:rPr>
            <w:rFonts w:eastAsia="Calibri"/>
            <w:lang w:eastAsia="en-GB"/>
          </w:rPr>
          <w:t>1.2.10</w:t>
        </w:r>
        <w:r w:rsidR="00380122">
          <w:rPr>
            <w:rFonts w:eastAsia="Calibri"/>
            <w:lang w:eastAsia="en-GB"/>
          </w:rPr>
          <w:tab/>
        </w:r>
      </w:ins>
      <w:ins w:id="5095" w:author="Ross Norsworthy" w:date="2020-03-19T22:33:00Z">
        <w:r w:rsidR="00A013FD" w:rsidRPr="00A013FD">
          <w:rPr>
            <w:rFonts w:eastAsia="Calibri"/>
            <w:lang w:eastAsia="en-GB"/>
          </w:rPr>
          <w:t>Antenna gain for VDES ship stations</w:t>
        </w:r>
        <w:bookmarkEnd w:id="5091"/>
      </w:ins>
    </w:p>
    <w:p w14:paraId="03ADCB80" w14:textId="77777777" w:rsidR="00A013FD" w:rsidRPr="00A013FD" w:rsidRDefault="00A013FD" w:rsidP="00A013FD">
      <w:pPr>
        <w:spacing w:after="120"/>
        <w:rPr>
          <w:ins w:id="5096" w:author="Ross Norsworthy" w:date="2020-03-19T22:33:00Z"/>
        </w:rPr>
      </w:pPr>
      <w:ins w:id="5097" w:author="Ross Norsworthy" w:date="2020-03-19T22:33:00Z">
        <w:r w:rsidRPr="00A013FD">
          <w:t xml:space="preserve">Existing ship </w:t>
        </w:r>
      </w:ins>
      <w:ins w:id="5098" w:author="Ross Norsworthy" w:date="2020-03-19T23:31:00Z">
        <w:r w:rsidRPr="00A013FD">
          <w:t xml:space="preserve">AIS </w:t>
        </w:r>
      </w:ins>
      <w:ins w:id="5099" w:author="Ross Norsworthy" w:date="2020-03-19T22:33:00Z">
        <w:r w:rsidRPr="00A013FD">
          <w:t>antennas may be used for VDES. A</w:t>
        </w:r>
      </w:ins>
      <w:ins w:id="5100" w:author="Ross Norsworthy" w:date="2020-03-19T23:37:00Z">
        <w:r w:rsidRPr="00A013FD">
          <w:t>n</w:t>
        </w:r>
      </w:ins>
      <w:ins w:id="5101" w:author="Ross Norsworthy" w:date="2020-03-19T22:33:00Z">
        <w:r w:rsidRPr="00A013FD">
          <w:t xml:space="preserve"> antenna with a gain </w:t>
        </w:r>
      </w:ins>
      <w:ins w:id="5102" w:author="Ross Norsworthy" w:date="2020-03-19T23:35:00Z">
        <w:r w:rsidRPr="00A013FD">
          <w:t>o</w:t>
        </w:r>
      </w:ins>
      <w:ins w:id="5103" w:author="Ross Norsworthy" w:date="2020-03-19T22:33:00Z">
        <w:r w:rsidRPr="00A013FD">
          <w:t xml:space="preserve">f 2 dBi </w:t>
        </w:r>
      </w:ins>
      <w:ins w:id="5104" w:author="Ross Norsworthy" w:date="2020-03-19T23:38:00Z">
        <w:r w:rsidRPr="00A013FD">
          <w:t xml:space="preserve">at zero degrees elevation is </w:t>
        </w:r>
      </w:ins>
      <w:ins w:id="5105" w:author="Ross Norsworthy" w:date="2020-03-19T22:33:00Z">
        <w:r w:rsidRPr="00A013FD">
          <w:t>assumed.</w:t>
        </w:r>
      </w:ins>
    </w:p>
    <w:p w14:paraId="3D649C08" w14:textId="174F8298" w:rsidR="00A013FD" w:rsidRPr="00A013FD" w:rsidRDefault="007E642C" w:rsidP="00834D8B">
      <w:pPr>
        <w:pStyle w:val="Heading3"/>
        <w:rPr>
          <w:ins w:id="5106" w:author="Ross Norsworthy" w:date="2020-03-19T22:33:00Z"/>
          <w:rFonts w:eastAsia="Calibri"/>
          <w:lang w:eastAsia="en-GB"/>
        </w:rPr>
      </w:pPr>
      <w:bookmarkStart w:id="5107" w:name="_Toc35545280"/>
      <w:ins w:id="5108" w:author="Song, Xiaojing" w:date="2020-08-24T16:32:00Z">
        <w:del w:id="5109" w:author="USA Editor 2021" w:date="2020-12-10T17:05:00Z">
          <w:r w:rsidRPr="00834D8B" w:rsidDel="00A3636B">
            <w:rPr>
              <w:rFonts w:eastAsia="Calibri"/>
              <w:highlight w:val="green"/>
              <w:lang w:eastAsia="en-GB"/>
            </w:rPr>
            <w:delText>A</w:delText>
          </w:r>
          <w:r w:rsidDel="00A3636B">
            <w:rPr>
              <w:rFonts w:eastAsia="Calibri"/>
              <w:lang w:eastAsia="en-GB"/>
            </w:rPr>
            <w:delText xml:space="preserve"> </w:delText>
          </w:r>
        </w:del>
      </w:ins>
      <w:ins w:id="5110" w:author="Song, Xiaojing" w:date="2020-08-21T15:13:00Z">
        <w:r w:rsidR="00380122">
          <w:rPr>
            <w:rFonts w:eastAsia="Calibri"/>
            <w:lang w:eastAsia="en-GB"/>
          </w:rPr>
          <w:t>1.2.11</w:t>
        </w:r>
        <w:r w:rsidR="00380122">
          <w:rPr>
            <w:rFonts w:eastAsia="Calibri"/>
            <w:lang w:eastAsia="en-GB"/>
          </w:rPr>
          <w:tab/>
        </w:r>
      </w:ins>
      <w:ins w:id="5111" w:author="Ross Norsworthy" w:date="2020-03-19T22:33:00Z">
        <w:r w:rsidR="00A013FD" w:rsidRPr="00A013FD">
          <w:rPr>
            <w:rFonts w:eastAsia="Calibri"/>
            <w:lang w:eastAsia="en-GB"/>
          </w:rPr>
          <w:t>Noise and interference level</w:t>
        </w:r>
        <w:bookmarkEnd w:id="5107"/>
      </w:ins>
    </w:p>
    <w:p w14:paraId="57C2B107" w14:textId="1ACBFFD0" w:rsidR="00A013FD" w:rsidRPr="00A013FD" w:rsidRDefault="00A013FD" w:rsidP="00A013FD">
      <w:pPr>
        <w:spacing w:after="120"/>
        <w:rPr>
          <w:ins w:id="5112" w:author="Ross Norsworthy" w:date="2020-03-19T22:33:00Z"/>
        </w:rPr>
      </w:pPr>
      <w:ins w:id="5113" w:author="Ross Norsworthy" w:date="2020-03-19T22:33:00Z">
        <w:r w:rsidRPr="00A013FD">
          <w:t xml:space="preserve">The noise floor is a function of many sources such as vessel electronics, other radio equipment, power supplies, etc., and sensitivity is also reduced by RF cabling losses and the LNA noise figure. Table </w:t>
        </w:r>
      </w:ins>
      <w:ins w:id="5114" w:author="USA Editor 2021" w:date="2021-01-06T12:54:00Z">
        <w:r w:rsidR="00697E0D" w:rsidRPr="00697E0D">
          <w:rPr>
            <w:highlight w:val="green"/>
          </w:rPr>
          <w:t>12</w:t>
        </w:r>
      </w:ins>
      <w:ins w:id="5115" w:author="Ross Norsworthy" w:date="2020-03-19T22:33:00Z">
        <w:del w:id="5116" w:author="USA Editor 2021" w:date="2021-01-06T12:54:00Z">
          <w:r w:rsidRPr="00697E0D" w:rsidDel="00697E0D">
            <w:rPr>
              <w:highlight w:val="green"/>
            </w:rPr>
            <w:delText>13</w:delText>
          </w:r>
        </w:del>
        <w:r w:rsidRPr="00A013FD">
          <w:t xml:space="preserve"> presents assumed representative values for the receiver noise figure.</w:t>
        </w:r>
      </w:ins>
    </w:p>
    <w:p w14:paraId="630E3661" w14:textId="06AA309F" w:rsidR="002F04A2" w:rsidRDefault="00A013FD" w:rsidP="00970510">
      <w:pPr>
        <w:pStyle w:val="TableNo"/>
        <w:rPr>
          <w:lang w:val="en-US"/>
        </w:rPr>
      </w:pPr>
      <w:bookmarkStart w:id="5117" w:name="_Toc35546111"/>
      <w:ins w:id="5118" w:author="Ross Norsworthy" w:date="2020-03-19T22:33:00Z">
        <w:r w:rsidRPr="00A013FD">
          <w:rPr>
            <w:lang w:val="en-US"/>
          </w:rPr>
          <w:t xml:space="preserve">Table </w:t>
        </w:r>
      </w:ins>
      <w:ins w:id="5119" w:author="USA Editor 2021" w:date="2021-01-06T12:54:00Z">
        <w:r w:rsidR="00697E0D" w:rsidRPr="00697E0D">
          <w:rPr>
            <w:highlight w:val="green"/>
            <w:lang w:val="en-US"/>
          </w:rPr>
          <w:t>12</w:t>
        </w:r>
      </w:ins>
      <w:ins w:id="5120" w:author="Ross Norsworthy" w:date="2020-03-19T22:33:00Z">
        <w:del w:id="5121" w:author="USA Editor 2021" w:date="2021-01-06T12:54:00Z">
          <w:r w:rsidRPr="00697E0D" w:rsidDel="00697E0D">
            <w:rPr>
              <w:highlight w:val="green"/>
              <w:lang w:val="en-US"/>
            </w:rPr>
            <w:delText>13</w:delText>
          </w:r>
        </w:del>
      </w:ins>
    </w:p>
    <w:p w14:paraId="3349031A" w14:textId="77777777" w:rsidR="00A013FD" w:rsidRPr="00A013FD" w:rsidRDefault="00A013FD" w:rsidP="00A013FD">
      <w:pPr>
        <w:keepNext/>
        <w:spacing w:before="0" w:after="200"/>
        <w:jc w:val="center"/>
        <w:rPr>
          <w:ins w:id="5122" w:author="Ross Norsworthy" w:date="2020-03-19T22:33:00Z"/>
          <w:b/>
          <w:bCs/>
          <w:sz w:val="22"/>
          <w:szCs w:val="22"/>
          <w:lang w:val="en-US"/>
        </w:rPr>
      </w:pPr>
      <w:ins w:id="5123" w:author="Ross Norsworthy" w:date="2020-03-19T22:33:00Z">
        <w:r w:rsidRPr="00A013FD">
          <w:rPr>
            <w:b/>
            <w:bCs/>
            <w:sz w:val="22"/>
            <w:szCs w:val="22"/>
            <w:lang w:val="en-US"/>
          </w:rPr>
          <w:t>Ship receiver noise figure calculations</w:t>
        </w:r>
        <w:bookmarkEnd w:id="5117"/>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A013FD" w:rsidRPr="00A013FD" w14:paraId="1DD3F2FE" w14:textId="77777777" w:rsidTr="00BF604E">
        <w:trPr>
          <w:trHeight w:val="300"/>
          <w:jc w:val="center"/>
          <w:ins w:id="5124" w:author="Ross Norsworthy" w:date="2020-03-19T22:33:00Z"/>
        </w:trPr>
        <w:tc>
          <w:tcPr>
            <w:tcW w:w="2982" w:type="dxa"/>
            <w:shd w:val="clear" w:color="auto" w:fill="auto"/>
            <w:noWrap/>
            <w:vAlign w:val="bottom"/>
          </w:tcPr>
          <w:p w14:paraId="1308CA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25" w:author="Ross Norsworthy" w:date="2020-03-19T22:33:00Z"/>
                <w:sz w:val="20"/>
              </w:rPr>
            </w:pPr>
            <w:ins w:id="5126" w:author="Ross Norsworthy" w:date="2020-03-19T22:33:00Z">
              <w:r w:rsidRPr="00A013FD">
                <w:rPr>
                  <w:sz w:val="20"/>
                </w:rPr>
                <w:t>Antenna noise temperature</w:t>
              </w:r>
              <w:r w:rsidRPr="00A013FD">
                <w:rPr>
                  <w:position w:val="6"/>
                  <w:sz w:val="18"/>
                </w:rPr>
                <w:t>*</w:t>
              </w:r>
            </w:ins>
          </w:p>
        </w:tc>
        <w:tc>
          <w:tcPr>
            <w:tcW w:w="992" w:type="dxa"/>
            <w:shd w:val="clear" w:color="auto" w:fill="auto"/>
            <w:noWrap/>
            <w:vAlign w:val="bottom"/>
          </w:tcPr>
          <w:p w14:paraId="534B54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27" w:author="Ross Norsworthy" w:date="2020-03-19T22:33:00Z"/>
                <w:sz w:val="20"/>
              </w:rPr>
            </w:pPr>
            <w:ins w:id="5128" w:author="Ross Norsworthy" w:date="2020-03-19T22:33:00Z">
              <w:r w:rsidRPr="00A013FD">
                <w:rPr>
                  <w:sz w:val="20"/>
                </w:rPr>
                <w:t>245.0</w:t>
              </w:r>
            </w:ins>
          </w:p>
        </w:tc>
        <w:tc>
          <w:tcPr>
            <w:tcW w:w="1418" w:type="dxa"/>
            <w:shd w:val="clear" w:color="auto" w:fill="auto"/>
            <w:noWrap/>
            <w:vAlign w:val="bottom"/>
          </w:tcPr>
          <w:p w14:paraId="0BFA56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29" w:author="Ross Norsworthy" w:date="2020-03-19T22:33:00Z"/>
                <w:sz w:val="20"/>
              </w:rPr>
            </w:pPr>
            <w:ins w:id="5130" w:author="Ross Norsworthy" w:date="2020-03-19T22:33:00Z">
              <w:r w:rsidRPr="00A013FD">
                <w:rPr>
                  <w:sz w:val="20"/>
                </w:rPr>
                <w:t>K</w:t>
              </w:r>
            </w:ins>
          </w:p>
        </w:tc>
      </w:tr>
      <w:tr w:rsidR="00A013FD" w:rsidRPr="00A013FD" w14:paraId="259D8E9F" w14:textId="77777777" w:rsidTr="00BF604E">
        <w:trPr>
          <w:trHeight w:val="300"/>
          <w:jc w:val="center"/>
          <w:ins w:id="5131" w:author="Ross Norsworthy" w:date="2020-03-19T22:33:00Z"/>
        </w:trPr>
        <w:tc>
          <w:tcPr>
            <w:tcW w:w="2982" w:type="dxa"/>
            <w:shd w:val="clear" w:color="auto" w:fill="auto"/>
            <w:noWrap/>
            <w:vAlign w:val="bottom"/>
          </w:tcPr>
          <w:p w14:paraId="671DB2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32" w:author="Ross Norsworthy" w:date="2020-03-19T22:33:00Z"/>
                <w:sz w:val="20"/>
              </w:rPr>
            </w:pPr>
            <w:ins w:id="5133" w:author="Ross Norsworthy" w:date="2020-03-19T22:33:00Z">
              <w:r w:rsidRPr="00A013FD">
                <w:rPr>
                  <w:sz w:val="20"/>
                </w:rPr>
                <w:t>LNA noise figure</w:t>
              </w:r>
            </w:ins>
          </w:p>
        </w:tc>
        <w:tc>
          <w:tcPr>
            <w:tcW w:w="992" w:type="dxa"/>
            <w:shd w:val="clear" w:color="auto" w:fill="auto"/>
            <w:noWrap/>
            <w:vAlign w:val="bottom"/>
          </w:tcPr>
          <w:p w14:paraId="7968A7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34" w:author="Ross Norsworthy" w:date="2020-03-19T22:33:00Z"/>
                <w:sz w:val="20"/>
              </w:rPr>
            </w:pPr>
            <w:ins w:id="5135" w:author="Ross Norsworthy" w:date="2020-03-19T22:33:00Z">
              <w:r w:rsidRPr="00A013FD">
                <w:rPr>
                  <w:sz w:val="20"/>
                </w:rPr>
                <w:t>6.0</w:t>
              </w:r>
            </w:ins>
          </w:p>
        </w:tc>
        <w:tc>
          <w:tcPr>
            <w:tcW w:w="1418" w:type="dxa"/>
            <w:shd w:val="clear" w:color="auto" w:fill="auto"/>
            <w:noWrap/>
            <w:vAlign w:val="bottom"/>
          </w:tcPr>
          <w:p w14:paraId="3EE9AC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36" w:author="Ross Norsworthy" w:date="2020-03-19T22:33:00Z"/>
                <w:sz w:val="20"/>
              </w:rPr>
            </w:pPr>
            <w:ins w:id="5137" w:author="Ross Norsworthy" w:date="2020-03-19T22:33:00Z">
              <w:r w:rsidRPr="00A013FD">
                <w:rPr>
                  <w:sz w:val="20"/>
                </w:rPr>
                <w:t>dB</w:t>
              </w:r>
            </w:ins>
          </w:p>
        </w:tc>
      </w:tr>
      <w:tr w:rsidR="00A013FD" w:rsidRPr="00A013FD" w14:paraId="24E7CE25" w14:textId="77777777" w:rsidTr="00BF604E">
        <w:trPr>
          <w:trHeight w:val="300"/>
          <w:jc w:val="center"/>
          <w:ins w:id="5138" w:author="Ross Norsworthy" w:date="2020-03-19T22:33:00Z"/>
        </w:trPr>
        <w:tc>
          <w:tcPr>
            <w:tcW w:w="2982" w:type="dxa"/>
            <w:shd w:val="clear" w:color="auto" w:fill="auto"/>
            <w:noWrap/>
            <w:vAlign w:val="bottom"/>
          </w:tcPr>
          <w:p w14:paraId="28752C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39" w:author="Ross Norsworthy" w:date="2020-03-19T22:33:00Z"/>
                <w:sz w:val="20"/>
              </w:rPr>
            </w:pPr>
            <w:ins w:id="5140" w:author="Ross Norsworthy" w:date="2020-03-19T22:33:00Z">
              <w:r w:rsidRPr="00A013FD">
                <w:rPr>
                  <w:sz w:val="20"/>
                </w:rPr>
                <w:t>LNA noise temperature</w:t>
              </w:r>
            </w:ins>
          </w:p>
        </w:tc>
        <w:tc>
          <w:tcPr>
            <w:tcW w:w="992" w:type="dxa"/>
            <w:shd w:val="clear" w:color="auto" w:fill="auto"/>
            <w:noWrap/>
            <w:vAlign w:val="bottom"/>
          </w:tcPr>
          <w:p w14:paraId="322B85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41" w:author="Ross Norsworthy" w:date="2020-03-19T22:33:00Z"/>
                <w:sz w:val="20"/>
              </w:rPr>
            </w:pPr>
            <w:ins w:id="5142" w:author="Ross Norsworthy" w:date="2020-03-19T22:33:00Z">
              <w:r w:rsidRPr="00A013FD">
                <w:rPr>
                  <w:sz w:val="20"/>
                </w:rPr>
                <w:t>813.8</w:t>
              </w:r>
            </w:ins>
          </w:p>
        </w:tc>
        <w:tc>
          <w:tcPr>
            <w:tcW w:w="1418" w:type="dxa"/>
            <w:shd w:val="clear" w:color="auto" w:fill="auto"/>
            <w:noWrap/>
            <w:vAlign w:val="bottom"/>
          </w:tcPr>
          <w:p w14:paraId="4A9DDB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43" w:author="Ross Norsworthy" w:date="2020-03-19T22:33:00Z"/>
                <w:sz w:val="20"/>
              </w:rPr>
            </w:pPr>
            <w:ins w:id="5144" w:author="Ross Norsworthy" w:date="2020-03-19T22:33:00Z">
              <w:r w:rsidRPr="00A013FD">
                <w:rPr>
                  <w:sz w:val="20"/>
                </w:rPr>
                <w:t>K</w:t>
              </w:r>
            </w:ins>
          </w:p>
        </w:tc>
      </w:tr>
      <w:tr w:rsidR="00A013FD" w:rsidRPr="00A013FD" w14:paraId="0C43B20E" w14:textId="77777777" w:rsidTr="00BF604E">
        <w:trPr>
          <w:trHeight w:val="300"/>
          <w:jc w:val="center"/>
          <w:ins w:id="5145" w:author="Ross Norsworthy" w:date="2020-03-19T22:33:00Z"/>
        </w:trPr>
        <w:tc>
          <w:tcPr>
            <w:tcW w:w="2982" w:type="dxa"/>
            <w:shd w:val="clear" w:color="auto" w:fill="auto"/>
            <w:noWrap/>
            <w:vAlign w:val="bottom"/>
          </w:tcPr>
          <w:p w14:paraId="6BDC22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46" w:author="Ross Norsworthy" w:date="2020-03-19T22:33:00Z"/>
                <w:sz w:val="20"/>
              </w:rPr>
            </w:pPr>
            <w:ins w:id="5147" w:author="Ross Norsworthy" w:date="2020-03-19T22:33:00Z">
              <w:r w:rsidRPr="00A013FD">
                <w:rPr>
                  <w:sz w:val="20"/>
                </w:rPr>
                <w:t>Feed loss noise temp at LNA</w:t>
              </w:r>
            </w:ins>
          </w:p>
        </w:tc>
        <w:tc>
          <w:tcPr>
            <w:tcW w:w="992" w:type="dxa"/>
            <w:shd w:val="clear" w:color="auto" w:fill="auto"/>
            <w:noWrap/>
            <w:vAlign w:val="bottom"/>
          </w:tcPr>
          <w:p w14:paraId="7734D4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48" w:author="Ross Norsworthy" w:date="2020-03-19T22:33:00Z"/>
                <w:sz w:val="20"/>
              </w:rPr>
            </w:pPr>
            <w:ins w:id="5149" w:author="Ross Norsworthy" w:date="2020-03-19T22:33:00Z">
              <w:r w:rsidRPr="00A013FD">
                <w:rPr>
                  <w:sz w:val="20"/>
                </w:rPr>
                <w:t>0.0</w:t>
              </w:r>
            </w:ins>
          </w:p>
        </w:tc>
        <w:tc>
          <w:tcPr>
            <w:tcW w:w="1418" w:type="dxa"/>
            <w:shd w:val="clear" w:color="auto" w:fill="auto"/>
            <w:noWrap/>
            <w:vAlign w:val="bottom"/>
          </w:tcPr>
          <w:p w14:paraId="40D6D2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50" w:author="Ross Norsworthy" w:date="2020-03-19T22:33:00Z"/>
                <w:sz w:val="20"/>
              </w:rPr>
            </w:pPr>
            <w:ins w:id="5151" w:author="Ross Norsworthy" w:date="2020-03-19T22:33:00Z">
              <w:r w:rsidRPr="00A013FD">
                <w:rPr>
                  <w:sz w:val="20"/>
                </w:rPr>
                <w:t>K</w:t>
              </w:r>
            </w:ins>
          </w:p>
        </w:tc>
      </w:tr>
      <w:tr w:rsidR="00A013FD" w:rsidRPr="00A013FD" w14:paraId="596CD494" w14:textId="77777777" w:rsidTr="00BF604E">
        <w:trPr>
          <w:trHeight w:val="300"/>
          <w:jc w:val="center"/>
          <w:ins w:id="5152" w:author="Ross Norsworthy" w:date="2020-03-19T22:33:00Z"/>
        </w:trPr>
        <w:tc>
          <w:tcPr>
            <w:tcW w:w="2982" w:type="dxa"/>
            <w:shd w:val="clear" w:color="auto" w:fill="auto"/>
            <w:noWrap/>
            <w:vAlign w:val="bottom"/>
          </w:tcPr>
          <w:p w14:paraId="1C128B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53" w:author="Ross Norsworthy" w:date="2020-03-19T22:33:00Z"/>
                <w:sz w:val="20"/>
              </w:rPr>
            </w:pPr>
            <w:ins w:id="5154" w:author="Ross Norsworthy" w:date="2020-03-19T22:33:00Z">
              <w:r w:rsidRPr="00A013FD">
                <w:rPr>
                  <w:sz w:val="20"/>
                </w:rPr>
                <w:t>Antenna noise temp at LNA</w:t>
              </w:r>
            </w:ins>
          </w:p>
        </w:tc>
        <w:tc>
          <w:tcPr>
            <w:tcW w:w="992" w:type="dxa"/>
            <w:shd w:val="clear" w:color="auto" w:fill="auto"/>
            <w:noWrap/>
            <w:vAlign w:val="bottom"/>
          </w:tcPr>
          <w:p w14:paraId="0E7780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55" w:author="Ross Norsworthy" w:date="2020-03-19T22:33:00Z"/>
                <w:sz w:val="20"/>
              </w:rPr>
            </w:pPr>
            <w:ins w:id="5156" w:author="Ross Norsworthy" w:date="2020-03-19T22:33:00Z">
              <w:r w:rsidRPr="00A013FD">
                <w:rPr>
                  <w:sz w:val="20"/>
                </w:rPr>
                <w:t>245.0</w:t>
              </w:r>
            </w:ins>
          </w:p>
        </w:tc>
        <w:tc>
          <w:tcPr>
            <w:tcW w:w="1418" w:type="dxa"/>
            <w:shd w:val="clear" w:color="auto" w:fill="auto"/>
            <w:noWrap/>
            <w:vAlign w:val="bottom"/>
          </w:tcPr>
          <w:p w14:paraId="197C87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57" w:author="Ross Norsworthy" w:date="2020-03-19T22:33:00Z"/>
                <w:sz w:val="20"/>
              </w:rPr>
            </w:pPr>
            <w:ins w:id="5158" w:author="Ross Norsworthy" w:date="2020-03-19T22:33:00Z">
              <w:r w:rsidRPr="00A013FD">
                <w:rPr>
                  <w:sz w:val="20"/>
                </w:rPr>
                <w:t>K</w:t>
              </w:r>
            </w:ins>
          </w:p>
        </w:tc>
      </w:tr>
      <w:tr w:rsidR="00A013FD" w:rsidRPr="00A013FD" w14:paraId="6A0072EA" w14:textId="77777777" w:rsidTr="00BF604E">
        <w:trPr>
          <w:trHeight w:val="300"/>
          <w:jc w:val="center"/>
          <w:ins w:id="5159" w:author="Ross Norsworthy" w:date="2020-03-19T22:33:00Z"/>
        </w:trPr>
        <w:tc>
          <w:tcPr>
            <w:tcW w:w="2982" w:type="dxa"/>
            <w:tcBorders>
              <w:bottom w:val="single" w:sz="4" w:space="0" w:color="auto"/>
            </w:tcBorders>
            <w:shd w:val="clear" w:color="auto" w:fill="auto"/>
            <w:noWrap/>
            <w:vAlign w:val="bottom"/>
          </w:tcPr>
          <w:p w14:paraId="3F2413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60" w:author="Ross Norsworthy" w:date="2020-03-19T22:33:00Z"/>
                <w:sz w:val="20"/>
                <w:lang w:val="da-DK"/>
              </w:rPr>
            </w:pPr>
            <w:ins w:id="5161" w:author="Ross Norsworthy" w:date="2020-03-19T22:33:00Z">
              <w:r w:rsidRPr="00A013FD">
                <w:rPr>
                  <w:sz w:val="20"/>
                  <w:lang w:val="da-DK"/>
                </w:rPr>
                <w:t>System noise temp at LNA</w:t>
              </w:r>
            </w:ins>
          </w:p>
        </w:tc>
        <w:tc>
          <w:tcPr>
            <w:tcW w:w="992" w:type="dxa"/>
            <w:tcBorders>
              <w:bottom w:val="single" w:sz="4" w:space="0" w:color="auto"/>
            </w:tcBorders>
            <w:shd w:val="clear" w:color="auto" w:fill="auto"/>
            <w:noWrap/>
            <w:vAlign w:val="bottom"/>
          </w:tcPr>
          <w:p w14:paraId="660BDD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62" w:author="Ross Norsworthy" w:date="2020-03-19T22:33:00Z"/>
                <w:sz w:val="20"/>
              </w:rPr>
            </w:pPr>
            <w:ins w:id="5163" w:author="Ross Norsworthy" w:date="2020-03-19T22:33:00Z">
              <w:r w:rsidRPr="00A013FD">
                <w:rPr>
                  <w:sz w:val="20"/>
                </w:rPr>
                <w:t>1058.8</w:t>
              </w:r>
            </w:ins>
          </w:p>
        </w:tc>
        <w:tc>
          <w:tcPr>
            <w:tcW w:w="1418" w:type="dxa"/>
            <w:tcBorders>
              <w:bottom w:val="single" w:sz="4" w:space="0" w:color="auto"/>
            </w:tcBorders>
            <w:shd w:val="clear" w:color="auto" w:fill="auto"/>
            <w:noWrap/>
            <w:vAlign w:val="bottom"/>
          </w:tcPr>
          <w:p w14:paraId="703987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64" w:author="Ross Norsworthy" w:date="2020-03-19T22:33:00Z"/>
                <w:sz w:val="20"/>
              </w:rPr>
            </w:pPr>
            <w:ins w:id="5165" w:author="Ross Norsworthy" w:date="2020-03-19T22:33:00Z">
              <w:r w:rsidRPr="00A013FD">
                <w:rPr>
                  <w:sz w:val="20"/>
                </w:rPr>
                <w:t>K</w:t>
              </w:r>
            </w:ins>
          </w:p>
        </w:tc>
      </w:tr>
      <w:tr w:rsidR="00A013FD" w:rsidRPr="00A013FD" w14:paraId="14B43341" w14:textId="77777777" w:rsidTr="00BF604E">
        <w:trPr>
          <w:trHeight w:val="300"/>
          <w:jc w:val="center"/>
          <w:ins w:id="5166" w:author="Ross Norsworthy" w:date="2020-03-19T22:33:00Z"/>
        </w:trPr>
        <w:tc>
          <w:tcPr>
            <w:tcW w:w="2982" w:type="dxa"/>
            <w:tcBorders>
              <w:bottom w:val="single" w:sz="4" w:space="0" w:color="auto"/>
            </w:tcBorders>
            <w:shd w:val="clear" w:color="auto" w:fill="auto"/>
            <w:noWrap/>
            <w:vAlign w:val="bottom"/>
          </w:tcPr>
          <w:p w14:paraId="2E457B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67" w:author="Ross Norsworthy" w:date="2020-03-19T22:33:00Z"/>
                <w:sz w:val="20"/>
                <w:lang w:val="da-DK"/>
              </w:rPr>
            </w:pPr>
            <w:ins w:id="5168" w:author="Ross Norsworthy" w:date="2020-03-19T22:33:00Z">
              <w:r w:rsidRPr="00A013FD">
                <w:rPr>
                  <w:sz w:val="20"/>
                  <w:lang w:val="da-DK"/>
                </w:rPr>
                <w:t>System noise temp at LNA</w:t>
              </w:r>
            </w:ins>
          </w:p>
        </w:tc>
        <w:tc>
          <w:tcPr>
            <w:tcW w:w="992" w:type="dxa"/>
            <w:tcBorders>
              <w:bottom w:val="single" w:sz="4" w:space="0" w:color="auto"/>
            </w:tcBorders>
            <w:shd w:val="clear" w:color="auto" w:fill="auto"/>
            <w:noWrap/>
            <w:vAlign w:val="bottom"/>
          </w:tcPr>
          <w:p w14:paraId="3A8ED8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69" w:author="Ross Norsworthy" w:date="2020-03-19T22:33:00Z"/>
                <w:sz w:val="20"/>
              </w:rPr>
            </w:pPr>
            <w:ins w:id="5170" w:author="Ross Norsworthy" w:date="2020-03-19T22:33:00Z">
              <w:r w:rsidRPr="00A013FD">
                <w:rPr>
                  <w:sz w:val="20"/>
                </w:rPr>
                <w:t>30.2</w:t>
              </w:r>
            </w:ins>
          </w:p>
        </w:tc>
        <w:tc>
          <w:tcPr>
            <w:tcW w:w="1418" w:type="dxa"/>
            <w:tcBorders>
              <w:bottom w:val="single" w:sz="4" w:space="0" w:color="auto"/>
            </w:tcBorders>
            <w:shd w:val="clear" w:color="auto" w:fill="auto"/>
            <w:noWrap/>
            <w:vAlign w:val="bottom"/>
          </w:tcPr>
          <w:p w14:paraId="151654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71" w:author="Ross Norsworthy" w:date="2020-03-19T22:33:00Z"/>
                <w:sz w:val="20"/>
              </w:rPr>
            </w:pPr>
            <w:ins w:id="5172" w:author="Ross Norsworthy" w:date="2020-03-19T22:33:00Z">
              <w:r w:rsidRPr="00A013FD">
                <w:rPr>
                  <w:sz w:val="20"/>
                </w:rPr>
                <w:t>dBK</w:t>
              </w:r>
            </w:ins>
          </w:p>
        </w:tc>
      </w:tr>
      <w:tr w:rsidR="00A013FD" w:rsidRPr="00A013FD" w14:paraId="1E122830" w14:textId="77777777" w:rsidTr="00BF604E">
        <w:trPr>
          <w:trHeight w:val="300"/>
          <w:jc w:val="center"/>
          <w:ins w:id="5173" w:author="Ross Norsworthy" w:date="2020-03-19T22:33:00Z"/>
        </w:trPr>
        <w:tc>
          <w:tcPr>
            <w:tcW w:w="5392" w:type="dxa"/>
            <w:gridSpan w:val="3"/>
            <w:tcBorders>
              <w:top w:val="single" w:sz="4" w:space="0" w:color="auto"/>
              <w:left w:val="nil"/>
              <w:bottom w:val="nil"/>
              <w:right w:val="nil"/>
            </w:tcBorders>
            <w:shd w:val="clear" w:color="auto" w:fill="auto"/>
            <w:noWrap/>
            <w:vAlign w:val="bottom"/>
          </w:tcPr>
          <w:p w14:paraId="601EF10B" w14:textId="026218CE"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174" w:author="Ross Norsworthy" w:date="2020-03-19T22:33:00Z"/>
                <w:sz w:val="20"/>
              </w:rPr>
            </w:pPr>
            <w:ins w:id="5175" w:author="Ross Norsworthy" w:date="2020-03-19T22:33:00Z">
              <w:r w:rsidRPr="00A013FD">
                <w:rPr>
                  <w:position w:val="6"/>
                  <w:sz w:val="18"/>
                </w:rPr>
                <w:t>*</w:t>
              </w:r>
              <w:r w:rsidRPr="00A013FD">
                <w:rPr>
                  <w:sz w:val="20"/>
                </w:rPr>
                <w:tab/>
                <w:t xml:space="preserve">The galactic background antenna noise temperature is 245 K at 160 MHz </w:t>
              </w:r>
              <w:del w:id="5176" w:author="USA Editor 2021" w:date="2020-12-10T12:56:00Z">
                <w:r w:rsidRPr="00834D8B" w:rsidDel="00273DC4">
                  <w:rPr>
                    <w:sz w:val="20"/>
                    <w:highlight w:val="green"/>
                    <w:rPrChange w:id="5177" w:author="USA Editor 2021" w:date="2020-12-11T10:38:00Z">
                      <w:rPr>
                        <w:sz w:val="20"/>
                      </w:rPr>
                    </w:rPrChange>
                  </w:rPr>
                  <w:delText>[</w:delText>
                </w:r>
              </w:del>
            </w:ins>
            <w:ins w:id="5178" w:author="USA Editor 2021" w:date="2020-12-10T12:56:00Z">
              <w:r w:rsidR="00273DC4" w:rsidRPr="00834D8B">
                <w:rPr>
                  <w:sz w:val="20"/>
                  <w:highlight w:val="green"/>
                  <w:rPrChange w:id="5179" w:author="USA Editor 2021" w:date="2020-12-11T10:38:00Z">
                    <w:rPr>
                      <w:sz w:val="20"/>
                    </w:rPr>
                  </w:rPrChange>
                </w:rPr>
                <w:t>{</w:t>
              </w:r>
            </w:ins>
            <w:ins w:id="5180" w:author="Ross Norsworthy" w:date="2020-03-19T22:33:00Z">
              <w:r w:rsidRPr="0098498F">
                <w:rPr>
                  <w:sz w:val="20"/>
                </w:rPr>
                <w:t>RD-4</w:t>
              </w:r>
            </w:ins>
            <w:ins w:id="5181" w:author="USA Editor 2021" w:date="2020-12-10T12:56:00Z">
              <w:r w:rsidR="00273DC4" w:rsidRPr="0098498F">
                <w:rPr>
                  <w:sz w:val="20"/>
                  <w:highlight w:val="green"/>
                </w:rPr>
                <w:t>}</w:t>
              </w:r>
            </w:ins>
            <w:ins w:id="5182" w:author="Ross Norsworthy" w:date="2020-03-19T22:33:00Z">
              <w:del w:id="5183" w:author="USA Editor 2021" w:date="2020-12-10T12:56:00Z">
                <w:r w:rsidRPr="0098498F" w:rsidDel="00273DC4">
                  <w:rPr>
                    <w:sz w:val="20"/>
                    <w:highlight w:val="green"/>
                  </w:rPr>
                  <w:delText>]</w:delText>
                </w:r>
              </w:del>
              <w:r w:rsidRPr="00A013FD">
                <w:rPr>
                  <w:sz w:val="20"/>
                </w:rPr>
                <w:t>.</w:t>
              </w:r>
            </w:ins>
          </w:p>
        </w:tc>
      </w:tr>
    </w:tbl>
    <w:p w14:paraId="399C7036" w14:textId="77777777" w:rsidR="00DD4FE2" w:rsidRPr="00B944F9" w:rsidRDefault="00DD4FE2" w:rsidP="00DD4FE2">
      <w:pPr>
        <w:pStyle w:val="Tablefin"/>
        <w:rPr>
          <w:ins w:id="5184" w:author="Ross Norsworthy" w:date="2020-03-19T22:33:00Z"/>
        </w:rPr>
      </w:pPr>
      <w:bookmarkStart w:id="5185" w:name="_Toc35545281"/>
    </w:p>
    <w:p w14:paraId="418998FD" w14:textId="3BBB893F" w:rsidR="00A013FD" w:rsidRPr="00A013FD" w:rsidRDefault="007E642C" w:rsidP="00834D8B">
      <w:pPr>
        <w:pStyle w:val="Heading3"/>
        <w:rPr>
          <w:ins w:id="5186" w:author="Ross Norsworthy" w:date="2020-03-19T22:33:00Z"/>
          <w:rFonts w:eastAsia="Calibri"/>
          <w:lang w:eastAsia="en-GB"/>
        </w:rPr>
      </w:pPr>
      <w:ins w:id="5187" w:author="Song, Xiaojing" w:date="2020-08-24T16:32:00Z">
        <w:del w:id="5188" w:author="USA Editor 2021" w:date="2020-12-10T17:05:00Z">
          <w:r w:rsidRPr="00834D8B" w:rsidDel="00A3636B">
            <w:rPr>
              <w:rFonts w:eastAsia="Calibri"/>
              <w:highlight w:val="green"/>
              <w:lang w:eastAsia="en-GB"/>
            </w:rPr>
            <w:delText>A</w:delText>
          </w:r>
          <w:r w:rsidDel="00A3636B">
            <w:rPr>
              <w:rFonts w:eastAsia="Calibri"/>
              <w:lang w:eastAsia="en-GB"/>
            </w:rPr>
            <w:delText xml:space="preserve"> </w:delText>
          </w:r>
        </w:del>
      </w:ins>
      <w:ins w:id="5189" w:author="Song, Xiaojing" w:date="2020-08-21T15:13:00Z">
        <w:r w:rsidR="00380122">
          <w:rPr>
            <w:rFonts w:eastAsia="Calibri"/>
            <w:lang w:eastAsia="en-GB"/>
          </w:rPr>
          <w:t>1.2.12</w:t>
        </w:r>
        <w:r w:rsidR="00380122">
          <w:rPr>
            <w:rFonts w:eastAsia="Calibri"/>
            <w:lang w:eastAsia="en-GB"/>
          </w:rPr>
          <w:tab/>
        </w:r>
      </w:ins>
      <w:ins w:id="5190" w:author="Ross Norsworthy" w:date="2020-03-19T22:33:00Z">
        <w:r w:rsidR="00A013FD" w:rsidRPr="00A013FD">
          <w:rPr>
            <w:rFonts w:eastAsia="Calibri"/>
            <w:lang w:eastAsia="en-GB"/>
          </w:rPr>
          <w:t>Transmitter requirements for VDES</w:t>
        </w:r>
        <w:bookmarkEnd w:id="5185"/>
      </w:ins>
    </w:p>
    <w:p w14:paraId="56BF05CA" w14:textId="537B9A6A" w:rsidR="00A013FD" w:rsidRPr="00A013FD" w:rsidRDefault="007E642C" w:rsidP="00834D8B">
      <w:pPr>
        <w:pStyle w:val="Heading4"/>
        <w:rPr>
          <w:ins w:id="5191" w:author="Ross Norsworthy" w:date="2020-03-19T22:33:00Z"/>
          <w:rFonts w:eastAsia="Calibri"/>
          <w:lang w:eastAsia="en-GB"/>
        </w:rPr>
      </w:pPr>
      <w:ins w:id="5192" w:author="Song, Xiaojing" w:date="2020-08-24T16:32:00Z">
        <w:del w:id="5193" w:author="USA Editor 2021" w:date="2020-12-10T17:05:00Z">
          <w:r w:rsidRPr="00834D8B" w:rsidDel="00A3636B">
            <w:rPr>
              <w:rFonts w:eastAsia="Calibri"/>
              <w:smallCaps/>
              <w:highlight w:val="green"/>
              <w:lang w:eastAsia="en-GB"/>
            </w:rPr>
            <w:delText>A</w:delText>
          </w:r>
          <w:r w:rsidDel="00A3636B">
            <w:rPr>
              <w:rFonts w:eastAsia="Calibri"/>
              <w:smallCaps/>
              <w:lang w:eastAsia="en-GB"/>
            </w:rPr>
            <w:delText xml:space="preserve"> </w:delText>
          </w:r>
        </w:del>
      </w:ins>
      <w:ins w:id="5194" w:author="Song, Xiaojing" w:date="2020-08-21T15:14:00Z">
        <w:r w:rsidR="00380122">
          <w:rPr>
            <w:rFonts w:eastAsia="Calibri"/>
            <w:smallCaps/>
            <w:lang w:eastAsia="en-GB"/>
          </w:rPr>
          <w:t>1.2.1</w:t>
        </w:r>
      </w:ins>
      <w:ins w:id="5195" w:author="Song, Xiaojing" w:date="2020-08-21T15:15:00Z">
        <w:r w:rsidR="00183B5E">
          <w:rPr>
            <w:rFonts w:eastAsia="Calibri"/>
            <w:smallCaps/>
            <w:lang w:eastAsia="en-GB"/>
          </w:rPr>
          <w:t>2.1</w:t>
        </w:r>
      </w:ins>
      <w:ins w:id="5196" w:author="Song, Xiaojing" w:date="2020-08-21T15:14:00Z">
        <w:r w:rsidR="00380122">
          <w:rPr>
            <w:rFonts w:eastAsia="Calibri"/>
            <w:smallCaps/>
            <w:lang w:eastAsia="en-GB"/>
          </w:rPr>
          <w:tab/>
        </w:r>
      </w:ins>
      <w:ins w:id="5197" w:author="Ross Norsworthy" w:date="2020-03-19T22:33:00Z">
        <w:r w:rsidR="00A013FD" w:rsidRPr="00A013FD">
          <w:rPr>
            <w:rFonts w:eastAsia="Calibri"/>
            <w:lang w:eastAsia="en-GB"/>
          </w:rPr>
          <w:t>Ship Stations Transmitter power</w:t>
        </w:r>
      </w:ins>
    </w:p>
    <w:p w14:paraId="794DF517" w14:textId="0F692EDB" w:rsidR="00A013FD" w:rsidRPr="00A013FD" w:rsidRDefault="00A013FD" w:rsidP="00834D8B">
      <w:pPr>
        <w:rPr>
          <w:ins w:id="5198" w:author="Ross Norsworthy" w:date="2020-03-19T22:33:00Z"/>
          <w:lang w:val="en-US"/>
        </w:rPr>
      </w:pPr>
      <w:ins w:id="5199" w:author="Ross Norsworthy" w:date="2020-03-19T22:33:00Z">
        <w:r w:rsidRPr="00A013FD">
          <w:rPr>
            <w:lang w:val="en-US" w:eastAsia="ja-JP"/>
          </w:rPr>
          <w:t xml:space="preserve">Except for Annex </w:t>
        </w:r>
      </w:ins>
      <w:ins w:id="5200" w:author="USA Editor 2021" w:date="2020-12-10T17:05:00Z">
        <w:r w:rsidR="00A3636B" w:rsidRPr="00834D8B">
          <w:rPr>
            <w:highlight w:val="green"/>
            <w:lang w:val="en-US" w:eastAsia="ja-JP"/>
          </w:rPr>
          <w:t>3</w:t>
        </w:r>
      </w:ins>
      <w:ins w:id="5201" w:author="Ross Norsworthy" w:date="2020-03-19T22:33:00Z">
        <w:del w:id="5202" w:author="USA Editor 2021" w:date="2020-12-10T17:05:00Z">
          <w:r w:rsidRPr="00834D8B" w:rsidDel="00A3636B">
            <w:rPr>
              <w:highlight w:val="green"/>
              <w:lang w:val="en-US" w:eastAsia="ja-JP"/>
            </w:rPr>
            <w:delText>B</w:delText>
          </w:r>
        </w:del>
      </w:ins>
      <w:ins w:id="5203" w:author="Ross Norsworthy" w:date="2020-03-19T23:43:00Z">
        <w:r w:rsidRPr="00A013FD">
          <w:rPr>
            <w:lang w:val="en-US" w:eastAsia="ja-JP"/>
          </w:rPr>
          <w:t xml:space="preserve">, </w:t>
        </w:r>
      </w:ins>
      <w:ins w:id="5204" w:author="Ross Norsworthy" w:date="2020-03-19T22:33:00Z">
        <w:r w:rsidRPr="00A013FD">
          <w:rPr>
            <w:lang w:val="en-US"/>
          </w:rPr>
          <w:t xml:space="preserve">Table </w:t>
        </w:r>
      </w:ins>
      <w:ins w:id="5205" w:author="USA Editor 2021" w:date="2021-01-06T12:55:00Z">
        <w:r w:rsidR="00697E0D" w:rsidRPr="00697E0D">
          <w:rPr>
            <w:highlight w:val="green"/>
            <w:lang w:val="en-US"/>
          </w:rPr>
          <w:t>13</w:t>
        </w:r>
      </w:ins>
      <w:ins w:id="5206" w:author="Ross Norsworthy" w:date="2020-03-19T22:33:00Z">
        <w:del w:id="5207" w:author="USA Editor 2021" w:date="2021-01-06T12:55:00Z">
          <w:r w:rsidRPr="00697E0D" w:rsidDel="00697E0D">
            <w:rPr>
              <w:highlight w:val="green"/>
              <w:lang w:val="en-US"/>
            </w:rPr>
            <w:delText>14</w:delText>
          </w:r>
        </w:del>
        <w:r w:rsidRPr="00A013FD">
          <w:rPr>
            <w:lang w:val="en-US" w:eastAsia="ja-JP"/>
          </w:rPr>
          <w:t xml:space="preserve"> defines the requirements for VDES ship station transmitters, for the transmit spectrum mask, see </w:t>
        </w:r>
        <w:r w:rsidRPr="00A013FD">
          <w:rPr>
            <w:lang w:val="en-US"/>
          </w:rPr>
          <w:t>Figure 14</w:t>
        </w:r>
        <w:r w:rsidRPr="00A013FD">
          <w:rPr>
            <w:lang w:val="en-US" w:eastAsia="ja-JP"/>
          </w:rPr>
          <w:t xml:space="preserve">. </w:t>
        </w:r>
        <w:r w:rsidRPr="00A013FD">
          <w:rPr>
            <w:lang w:val="en-US"/>
          </w:rPr>
          <w:t>The resolution bandwidth for the mask measurement is 300</w:t>
        </w:r>
      </w:ins>
      <w:ins w:id="5208" w:author="Song, Xiaojing" w:date="2020-08-18T15:47:00Z">
        <w:r w:rsidR="006723E1">
          <w:rPr>
            <w:lang w:val="en-US"/>
          </w:rPr>
          <w:t> </w:t>
        </w:r>
      </w:ins>
      <w:ins w:id="5209" w:author="Ross Norsworthy" w:date="2020-03-19T22:33:00Z">
        <w:r w:rsidRPr="00A013FD">
          <w:rPr>
            <w:lang w:val="en-US"/>
          </w:rPr>
          <w:t>Hz.</w:t>
        </w:r>
      </w:ins>
    </w:p>
    <w:p w14:paraId="3EC063F9" w14:textId="262B32DF" w:rsidR="002F04A2" w:rsidRDefault="00A013FD" w:rsidP="00970510">
      <w:pPr>
        <w:pStyle w:val="TableNo"/>
        <w:rPr>
          <w:lang w:val="en-US"/>
        </w:rPr>
      </w:pPr>
      <w:bookmarkStart w:id="5210" w:name="_Toc35546112"/>
      <w:ins w:id="5211" w:author="Ross Norsworthy" w:date="2020-03-19T22:33:00Z">
        <w:r w:rsidRPr="00A013FD">
          <w:rPr>
            <w:lang w:val="en-US"/>
          </w:rPr>
          <w:t xml:space="preserve">Table </w:t>
        </w:r>
      </w:ins>
      <w:ins w:id="5212" w:author="USA Editor 2021" w:date="2021-01-06T12:55:00Z">
        <w:r w:rsidR="00697E0D" w:rsidRPr="00697E0D">
          <w:rPr>
            <w:highlight w:val="green"/>
            <w:lang w:val="en-US"/>
          </w:rPr>
          <w:t>13</w:t>
        </w:r>
      </w:ins>
      <w:ins w:id="5213" w:author="Ross Norsworthy" w:date="2020-03-19T22:33:00Z">
        <w:del w:id="5214" w:author="USA Editor 2021" w:date="2021-01-06T12:55:00Z">
          <w:r w:rsidRPr="00697E0D" w:rsidDel="00697E0D">
            <w:rPr>
              <w:highlight w:val="green"/>
              <w:lang w:val="en-US"/>
            </w:rPr>
            <w:delText>14</w:delText>
          </w:r>
        </w:del>
      </w:ins>
    </w:p>
    <w:p w14:paraId="75C82198" w14:textId="77777777" w:rsidR="00A013FD" w:rsidRPr="00A013FD" w:rsidRDefault="00A013FD" w:rsidP="00A013FD">
      <w:pPr>
        <w:spacing w:before="0" w:after="200"/>
        <w:jc w:val="center"/>
        <w:rPr>
          <w:ins w:id="5215" w:author="Ross Norsworthy" w:date="2020-03-19T22:33:00Z"/>
          <w:b/>
          <w:bCs/>
          <w:sz w:val="22"/>
          <w:szCs w:val="22"/>
          <w:lang w:val="en-US"/>
        </w:rPr>
      </w:pPr>
      <w:ins w:id="5216" w:author="Ross Norsworthy" w:date="2020-03-19T22:33:00Z">
        <w:r w:rsidRPr="00A013FD">
          <w:rPr>
            <w:b/>
            <w:bCs/>
            <w:sz w:val="22"/>
            <w:szCs w:val="22"/>
            <w:lang w:val="en-US"/>
          </w:rPr>
          <w:t>Transmitter parameters</w:t>
        </w:r>
        <w:bookmarkEnd w:id="5210"/>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A013FD" w:rsidRPr="00A013FD" w14:paraId="34AD4301" w14:textId="77777777" w:rsidTr="00BF604E">
        <w:trPr>
          <w:ins w:id="5217" w:author="Ross Norsworthy" w:date="2020-03-19T22:33:00Z"/>
        </w:trPr>
        <w:tc>
          <w:tcPr>
            <w:tcW w:w="2774" w:type="dxa"/>
            <w:tcBorders>
              <w:top w:val="single" w:sz="4" w:space="0" w:color="auto"/>
              <w:left w:val="single" w:sz="4" w:space="0" w:color="auto"/>
              <w:bottom w:val="single" w:sz="4" w:space="0" w:color="auto"/>
              <w:right w:val="single" w:sz="4" w:space="0" w:color="auto"/>
            </w:tcBorders>
            <w:shd w:val="clear" w:color="auto" w:fill="00558C"/>
          </w:tcPr>
          <w:p w14:paraId="19BDB1C4" w14:textId="77777777" w:rsidR="00A013FD" w:rsidRPr="008C2503" w:rsidRDefault="00A013FD" w:rsidP="00A013FD">
            <w:pPr>
              <w:spacing w:before="80" w:after="80"/>
              <w:jc w:val="center"/>
              <w:rPr>
                <w:ins w:id="5218" w:author="Ross Norsworthy" w:date="2020-03-19T22:33:00Z"/>
                <w:b/>
                <w:sz w:val="20"/>
              </w:rPr>
            </w:pPr>
            <w:ins w:id="5219" w:author="Ross Norsworthy" w:date="2020-03-19T22:33:00Z">
              <w:r w:rsidRPr="008C2503">
                <w:rPr>
                  <w:b/>
                  <w:sz w:val="20"/>
                </w:rPr>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00558C"/>
          </w:tcPr>
          <w:p w14:paraId="1D597543" w14:textId="77777777" w:rsidR="00A013FD" w:rsidRPr="008C2503" w:rsidRDefault="00A013FD" w:rsidP="00A013FD">
            <w:pPr>
              <w:spacing w:before="80" w:after="80"/>
              <w:jc w:val="center"/>
              <w:rPr>
                <w:ins w:id="5220" w:author="Ross Norsworthy" w:date="2020-03-19T22:33:00Z"/>
                <w:b/>
                <w:sz w:val="20"/>
              </w:rPr>
            </w:pPr>
            <w:ins w:id="5221" w:author="Ross Norsworthy" w:date="2020-03-19T22:33:00Z">
              <w:r w:rsidRPr="008C2503">
                <w:rPr>
                  <w:b/>
                  <w:sz w:val="20"/>
                </w:rPr>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00558C"/>
          </w:tcPr>
          <w:p w14:paraId="0BF442A4" w14:textId="77777777" w:rsidR="00A013FD" w:rsidRPr="008C2503" w:rsidRDefault="00A013FD" w:rsidP="00A013FD">
            <w:pPr>
              <w:spacing w:before="80" w:after="80"/>
              <w:jc w:val="center"/>
              <w:rPr>
                <w:ins w:id="5222" w:author="Ross Norsworthy" w:date="2020-03-19T22:33:00Z"/>
                <w:b/>
                <w:sz w:val="20"/>
              </w:rPr>
            </w:pPr>
            <w:ins w:id="5223" w:author="Ross Norsworthy" w:date="2020-03-19T22:33:00Z">
              <w:r w:rsidRPr="008C2503">
                <w:rPr>
                  <w:b/>
                  <w:sz w:val="20"/>
                </w:rPr>
                <w:t>Condition</w:t>
              </w:r>
            </w:ins>
          </w:p>
        </w:tc>
      </w:tr>
      <w:tr w:rsidR="00A013FD" w:rsidRPr="00A013FD" w14:paraId="7C0BCC97" w14:textId="77777777" w:rsidTr="00BF604E">
        <w:trPr>
          <w:ins w:id="5224"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75F04464"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25" w:author="Ross Norsworthy" w:date="2020-03-19T22:33:00Z"/>
                <w:sz w:val="20"/>
              </w:rPr>
            </w:pPr>
            <w:ins w:id="5226" w:author="Ross Norsworthy" w:date="2020-03-19T22:33:00Z">
              <w:r w:rsidRPr="008C2503">
                <w:rPr>
                  <w:sz w:val="20"/>
                </w:rPr>
                <w:t>Frequency error</w:t>
              </w:r>
            </w:ins>
          </w:p>
        </w:tc>
        <w:tc>
          <w:tcPr>
            <w:tcW w:w="3760" w:type="dxa"/>
            <w:tcBorders>
              <w:top w:val="single" w:sz="4" w:space="0" w:color="auto"/>
              <w:left w:val="single" w:sz="4" w:space="0" w:color="auto"/>
              <w:bottom w:val="single" w:sz="4" w:space="0" w:color="auto"/>
              <w:right w:val="single" w:sz="4" w:space="0" w:color="auto"/>
            </w:tcBorders>
          </w:tcPr>
          <w:p w14:paraId="1D7CB807"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27" w:author="Ross Norsworthy" w:date="2020-03-19T22:33:00Z"/>
                <w:sz w:val="20"/>
              </w:rPr>
            </w:pPr>
            <w:ins w:id="5228" w:author="Ross Norsworthy" w:date="2020-03-19T22:33:00Z">
              <w:r w:rsidRPr="008C2503">
                <w:rPr>
                  <w:sz w:val="20"/>
                </w:rPr>
                <w:t>1.5 ppm</w:t>
              </w:r>
            </w:ins>
          </w:p>
        </w:tc>
        <w:tc>
          <w:tcPr>
            <w:tcW w:w="3105" w:type="dxa"/>
            <w:tcBorders>
              <w:top w:val="single" w:sz="4" w:space="0" w:color="auto"/>
              <w:left w:val="single" w:sz="4" w:space="0" w:color="auto"/>
              <w:bottom w:val="single" w:sz="4" w:space="0" w:color="auto"/>
              <w:right w:val="single" w:sz="4" w:space="0" w:color="auto"/>
            </w:tcBorders>
          </w:tcPr>
          <w:p w14:paraId="54AC9638"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29" w:author="Ross Norsworthy" w:date="2020-03-19T22:33:00Z"/>
                <w:sz w:val="20"/>
              </w:rPr>
            </w:pPr>
            <w:ins w:id="5230" w:author="Ross Norsworthy" w:date="2020-03-19T22:33:00Z">
              <w:r w:rsidRPr="008C2503">
                <w:rPr>
                  <w:sz w:val="20"/>
                </w:rPr>
                <w:t>normal</w:t>
              </w:r>
            </w:ins>
          </w:p>
        </w:tc>
      </w:tr>
      <w:tr w:rsidR="00A013FD" w:rsidRPr="00A013FD" w14:paraId="3DE161A4" w14:textId="77777777" w:rsidTr="00BF604E">
        <w:trPr>
          <w:ins w:id="5231"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6BB4AC6C"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32" w:author="Ross Norsworthy" w:date="2020-03-19T22:33:00Z"/>
                <w:sz w:val="20"/>
              </w:rPr>
            </w:pPr>
            <w:ins w:id="5233" w:author="Ross Norsworthy" w:date="2020-03-19T22:33:00Z">
              <w:r w:rsidRPr="008C2503">
                <w:rPr>
                  <w:sz w:val="20"/>
                </w:rPr>
                <w:t>Frequency error</w:t>
              </w:r>
            </w:ins>
          </w:p>
        </w:tc>
        <w:tc>
          <w:tcPr>
            <w:tcW w:w="3760" w:type="dxa"/>
            <w:tcBorders>
              <w:top w:val="single" w:sz="4" w:space="0" w:color="auto"/>
              <w:left w:val="single" w:sz="4" w:space="0" w:color="auto"/>
              <w:bottom w:val="single" w:sz="4" w:space="0" w:color="auto"/>
              <w:right w:val="single" w:sz="4" w:space="0" w:color="auto"/>
            </w:tcBorders>
          </w:tcPr>
          <w:p w14:paraId="0D4796E9"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34" w:author="Ross Norsworthy" w:date="2020-03-19T22:33:00Z"/>
                <w:sz w:val="20"/>
              </w:rPr>
            </w:pPr>
            <w:ins w:id="5235" w:author="Ross Norsworthy" w:date="2020-03-19T22:33:00Z">
              <w:r w:rsidRPr="008C2503">
                <w:rPr>
                  <w:sz w:val="20"/>
                </w:rPr>
                <w:t>3 ppm</w:t>
              </w:r>
            </w:ins>
          </w:p>
        </w:tc>
        <w:tc>
          <w:tcPr>
            <w:tcW w:w="3105" w:type="dxa"/>
            <w:tcBorders>
              <w:top w:val="single" w:sz="4" w:space="0" w:color="auto"/>
              <w:left w:val="single" w:sz="4" w:space="0" w:color="auto"/>
              <w:bottom w:val="single" w:sz="4" w:space="0" w:color="auto"/>
              <w:right w:val="single" w:sz="4" w:space="0" w:color="auto"/>
            </w:tcBorders>
          </w:tcPr>
          <w:p w14:paraId="0E751CDF"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36" w:author="Ross Norsworthy" w:date="2020-03-19T22:33:00Z"/>
                <w:sz w:val="20"/>
              </w:rPr>
            </w:pPr>
            <w:ins w:id="5237" w:author="Ross Norsworthy" w:date="2020-03-19T22:33:00Z">
              <w:r w:rsidRPr="008C2503">
                <w:rPr>
                  <w:sz w:val="20"/>
                </w:rPr>
                <w:t>extreme</w:t>
              </w:r>
            </w:ins>
          </w:p>
        </w:tc>
      </w:tr>
      <w:tr w:rsidR="00A013FD" w:rsidRPr="00A013FD" w14:paraId="50D395E6" w14:textId="77777777" w:rsidTr="00BF604E">
        <w:trPr>
          <w:ins w:id="5238"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0A6BA720"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39" w:author="Ross Norsworthy" w:date="2020-03-19T22:33:00Z"/>
                <w:sz w:val="20"/>
              </w:rPr>
            </w:pPr>
            <w:ins w:id="5240" w:author="Ross Norsworthy" w:date="2020-03-19T22:33:00Z">
              <w:r w:rsidRPr="008C2503">
                <w:rPr>
                  <w:sz w:val="20"/>
                </w:rPr>
                <w:t>Average transmit power capability</w:t>
              </w:r>
            </w:ins>
          </w:p>
        </w:tc>
        <w:tc>
          <w:tcPr>
            <w:tcW w:w="3760" w:type="dxa"/>
            <w:tcBorders>
              <w:top w:val="single" w:sz="4" w:space="0" w:color="auto"/>
              <w:left w:val="single" w:sz="4" w:space="0" w:color="auto"/>
              <w:bottom w:val="single" w:sz="4" w:space="0" w:color="auto"/>
              <w:right w:val="single" w:sz="4" w:space="0" w:color="auto"/>
            </w:tcBorders>
          </w:tcPr>
          <w:p w14:paraId="5EF7223B" w14:textId="506DAE33" w:rsidR="00A013FD" w:rsidRPr="008C2503" w:rsidDel="004D0C8B"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41" w:author="Ross Norsworthy" w:date="2020-03-19T22:33:00Z"/>
                <w:del w:id="5242" w:author="USA Editor 2021" w:date="2021-01-06T13:16:00Z"/>
                <w:sz w:val="20"/>
              </w:rPr>
            </w:pPr>
            <w:ins w:id="5243" w:author="Ross Norsworthy" w:date="2020-03-19T22:33:00Z">
              <w:r w:rsidRPr="008C2503">
                <w:rPr>
                  <w:sz w:val="20"/>
                </w:rPr>
                <w:t xml:space="preserve">The minimum average power </w:t>
              </w:r>
              <w:r w:rsidRPr="008C2503">
                <w:rPr>
                  <w:sz w:val="20"/>
                  <w:lang w:eastAsia="ja-JP"/>
                </w:rPr>
                <w:t>should</w:t>
              </w:r>
              <w:r w:rsidRPr="008C2503">
                <w:rPr>
                  <w:sz w:val="20"/>
                </w:rPr>
                <w:t xml:space="preserve"> be according to Table </w:t>
              </w:r>
            </w:ins>
            <w:ins w:id="5244" w:author="USA Editor 2021" w:date="2021-01-06T13:03:00Z">
              <w:r w:rsidR="006322C1" w:rsidRPr="006322C1">
                <w:rPr>
                  <w:sz w:val="20"/>
                  <w:highlight w:val="green"/>
                </w:rPr>
                <w:t>8</w:t>
              </w:r>
            </w:ins>
            <w:ins w:id="5245" w:author="Ross Norsworthy" w:date="2020-03-19T22:33:00Z">
              <w:del w:id="5246" w:author="USA Editor 2021" w:date="2021-01-06T13:03:00Z">
                <w:r w:rsidRPr="006322C1" w:rsidDel="006322C1">
                  <w:rPr>
                    <w:sz w:val="20"/>
                    <w:highlight w:val="green"/>
                  </w:rPr>
                  <w:delText>9</w:delText>
                </w:r>
              </w:del>
              <w:r w:rsidRPr="008C2503">
                <w:rPr>
                  <w:sz w:val="20"/>
                </w:rPr>
                <w:t xml:space="preserve">, </w:t>
              </w:r>
              <w:r w:rsidRPr="008C2503">
                <w:rPr>
                  <w:sz w:val="20"/>
                </w:rPr>
                <w:br w:type="page"/>
              </w:r>
            </w:ins>
          </w:p>
          <w:p w14:paraId="49E926B2" w14:textId="1E3F2B79"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47" w:author="Ross Norsworthy" w:date="2020-03-19T22:33:00Z"/>
                <w:sz w:val="20"/>
              </w:rPr>
            </w:pPr>
            <w:ins w:id="5248" w:author="Ross Norsworthy" w:date="2020-03-19T22:33:00Z">
              <w:r w:rsidRPr="008C2503">
                <w:rPr>
                  <w:sz w:val="20"/>
                </w:rPr>
                <w:t xml:space="preserve">Table </w:t>
              </w:r>
            </w:ins>
            <w:ins w:id="5249" w:author="USA Editor 2021" w:date="2021-01-06T13:16:00Z">
              <w:r w:rsidR="004D0C8B" w:rsidRPr="004D0C8B">
                <w:rPr>
                  <w:sz w:val="20"/>
                  <w:highlight w:val="green"/>
                </w:rPr>
                <w:t>9</w:t>
              </w:r>
            </w:ins>
            <w:ins w:id="5250" w:author="Ross Norsworthy" w:date="2020-03-19T22:33:00Z">
              <w:del w:id="5251" w:author="USA Editor 2021" w:date="2021-01-06T13:16:00Z">
                <w:r w:rsidRPr="004D0C8B" w:rsidDel="004D0C8B">
                  <w:rPr>
                    <w:sz w:val="20"/>
                    <w:highlight w:val="green"/>
                  </w:rPr>
                  <w:delText>10</w:delText>
                </w:r>
              </w:del>
              <w:r w:rsidRPr="008C2503">
                <w:rPr>
                  <w:sz w:val="20"/>
                </w:rPr>
                <w:t>.</w:t>
              </w:r>
            </w:ins>
          </w:p>
          <w:p w14:paraId="107E5EC6"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52" w:author="Ross Norsworthy" w:date="2020-03-19T22:33:00Z"/>
                <w:sz w:val="20"/>
              </w:rPr>
            </w:pPr>
            <w:ins w:id="5253" w:author="Ross Norsworthy" w:date="2020-03-19T22:33:00Z">
              <w:r w:rsidRPr="008C2503">
                <w:rPr>
                  <w:sz w:val="20"/>
                </w:rPr>
                <w:t>The power tolerance is ±1</w:t>
              </w:r>
              <w:r w:rsidRPr="008C2503">
                <w:rPr>
                  <w:sz w:val="20"/>
                  <w:lang w:eastAsia="ja-JP"/>
                </w:rPr>
                <w:t>.</w:t>
              </w:r>
              <w:r w:rsidRPr="008C2503">
                <w:rPr>
                  <w:sz w:val="20"/>
                </w:rPr>
                <w:t>5 dB in normal</w:t>
              </w:r>
              <w:r w:rsidRPr="008C2503">
                <w:rPr>
                  <w:sz w:val="20"/>
                  <w:lang w:eastAsia="ja-JP"/>
                </w:rPr>
                <w:t>,</w:t>
              </w:r>
              <w:r w:rsidRPr="008C2503">
                <w:rPr>
                  <w:sz w:val="20"/>
                </w:rPr>
                <w:t xml:space="preserve"> </w:t>
              </w:r>
            </w:ins>
          </w:p>
          <w:p w14:paraId="5B0678D1"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54" w:author="Ross Norsworthy" w:date="2020-03-19T22:33:00Z"/>
                <w:sz w:val="20"/>
              </w:rPr>
            </w:pPr>
            <w:ins w:id="5255" w:author="Ross Norsworthy" w:date="2020-03-19T22:33:00Z">
              <w:r w:rsidRPr="008C2503">
                <w:rPr>
                  <w:sz w:val="20"/>
                </w:rPr>
                <w:t>+2/−6 dB in extreme conditions.</w:t>
              </w:r>
            </w:ins>
          </w:p>
        </w:tc>
        <w:tc>
          <w:tcPr>
            <w:tcW w:w="3105" w:type="dxa"/>
            <w:tcBorders>
              <w:top w:val="single" w:sz="4" w:space="0" w:color="auto"/>
              <w:left w:val="single" w:sz="4" w:space="0" w:color="auto"/>
              <w:bottom w:val="single" w:sz="4" w:space="0" w:color="auto"/>
              <w:right w:val="single" w:sz="4" w:space="0" w:color="auto"/>
            </w:tcBorders>
          </w:tcPr>
          <w:p w14:paraId="2255CE2F"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56" w:author="Ross Norsworthy" w:date="2020-03-19T22:33:00Z"/>
                <w:sz w:val="20"/>
              </w:rPr>
            </w:pPr>
            <w:ins w:id="5257" w:author="Ross Norsworthy" w:date="2020-03-19T22:33:00Z">
              <w:r w:rsidRPr="008C2503">
                <w:rPr>
                  <w:sz w:val="20"/>
                </w:rPr>
                <w:t>Conducted</w:t>
              </w:r>
            </w:ins>
          </w:p>
        </w:tc>
      </w:tr>
      <w:tr w:rsidR="00A013FD" w:rsidRPr="00A013FD" w14:paraId="29E87CAB" w14:textId="77777777" w:rsidTr="00BF604E">
        <w:trPr>
          <w:ins w:id="5258"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602A7491"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59" w:author="Ross Norsworthy" w:date="2020-03-19T22:33:00Z"/>
                <w:sz w:val="20"/>
              </w:rPr>
            </w:pPr>
            <w:ins w:id="5260" w:author="Ross Norsworthy" w:date="2020-03-19T22:33:00Z">
              <w:r w:rsidRPr="008C2503">
                <w:rPr>
                  <w:sz w:val="20"/>
                </w:rPr>
                <w:t xml:space="preserve">Maximum adjacent power levels for 25 </w:t>
              </w:r>
              <w:r w:rsidRPr="008C2503">
                <w:rPr>
                  <w:sz w:val="20"/>
                  <w:lang w:eastAsia="ja-JP"/>
                </w:rPr>
                <w:t>k</w:t>
              </w:r>
              <w:r w:rsidRPr="008C2503">
                <w:rPr>
                  <w:sz w:val="20"/>
                </w:rPr>
                <w:t>Hz channel</w:t>
              </w:r>
            </w:ins>
          </w:p>
        </w:tc>
        <w:tc>
          <w:tcPr>
            <w:tcW w:w="6865" w:type="dxa"/>
            <w:gridSpan w:val="2"/>
            <w:tcBorders>
              <w:top w:val="single" w:sz="4" w:space="0" w:color="auto"/>
              <w:left w:val="single" w:sz="4" w:space="0" w:color="auto"/>
              <w:bottom w:val="single" w:sz="4" w:space="0" w:color="auto"/>
              <w:right w:val="single" w:sz="4" w:space="0" w:color="auto"/>
            </w:tcBorders>
          </w:tcPr>
          <w:p w14:paraId="57C6BA9D"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1588" w:hanging="1588"/>
              <w:outlineLvl w:val="6"/>
              <w:rPr>
                <w:ins w:id="5261" w:author="Ross Norsworthy" w:date="2020-03-19T22:33:00Z"/>
                <w:sz w:val="20"/>
              </w:rPr>
            </w:pPr>
            <w:ins w:id="5262" w:author="Ross Norsworthy" w:date="2020-03-19T22:33:00Z">
              <w:r w:rsidRPr="008C2503">
                <w:rPr>
                  <w:sz w:val="20"/>
                </w:rPr>
                <w:t>∆</w:t>
              </w:r>
              <w:r w:rsidRPr="008C2503">
                <w:rPr>
                  <w:i/>
                  <w:iCs/>
                  <w:sz w:val="20"/>
                </w:rPr>
                <w:t>fc</w:t>
              </w:r>
              <w:r w:rsidRPr="008C2503">
                <w:rPr>
                  <w:sz w:val="20"/>
                </w:rPr>
                <w:t xml:space="preserve"> &lt; ±12.5 kHz: 0 dBc</w:t>
              </w:r>
              <w:r w:rsidRPr="00847184">
                <w:rPr>
                  <w:position w:val="6"/>
                  <w:sz w:val="18"/>
                  <w:szCs w:val="18"/>
                </w:rPr>
                <w:footnoteReference w:id="3"/>
              </w:r>
            </w:ins>
          </w:p>
          <w:p w14:paraId="7DF1EE00" w14:textId="77777777" w:rsidR="00A013FD" w:rsidRPr="008C2503" w:rsidRDefault="00A013FD" w:rsidP="00A013FD">
            <w:pPr>
              <w:rPr>
                <w:ins w:id="5265" w:author="Ross Norsworthy" w:date="2020-03-19T22:33:00Z"/>
                <w:sz w:val="20"/>
              </w:rPr>
            </w:pPr>
            <w:ins w:id="5266" w:author="Ross Norsworthy" w:date="2020-03-19T22:33:00Z">
              <w:r w:rsidRPr="008C2503">
                <w:rPr>
                  <w:sz w:val="20"/>
                </w:rPr>
                <w:t>±12.5 kHz &lt; ∆</w:t>
              </w:r>
              <w:r w:rsidRPr="008C2503">
                <w:rPr>
                  <w:i/>
                  <w:iCs/>
                  <w:sz w:val="20"/>
                </w:rPr>
                <w:t>fc</w:t>
              </w:r>
              <w:r w:rsidRPr="008C2503">
                <w:rPr>
                  <w:sz w:val="20"/>
                </w:rPr>
                <w:t xml:space="preserve"> &lt; ±25 kHz: below the straight line between</w:t>
              </w:r>
            </w:ins>
          </w:p>
          <w:p w14:paraId="45447574"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5267" w:author="Ross Norsworthy" w:date="2020-03-19T22:33:00Z"/>
                <w:sz w:val="20"/>
              </w:rPr>
            </w:pPr>
            <w:ins w:id="5268" w:author="Ross Norsworthy" w:date="2020-03-19T22:33:00Z">
              <w:r w:rsidRPr="008C2503">
                <w:rPr>
                  <w:sz w:val="20"/>
                </w:rPr>
                <w:t>−25 dBc at ±12.5 kHz and –70 dBc at ±25 kHz</w:t>
              </w:r>
            </w:ins>
          </w:p>
          <w:p w14:paraId="6E5ABBEE" w14:textId="77777777" w:rsidR="00A013FD" w:rsidRPr="008C2503" w:rsidRDefault="00A013FD" w:rsidP="00A013FD">
            <w:pPr>
              <w:rPr>
                <w:ins w:id="5269" w:author="Ross Norsworthy" w:date="2020-03-19T22:33:00Z"/>
                <w:sz w:val="20"/>
              </w:rPr>
            </w:pPr>
            <w:ins w:id="5270" w:author="Ross Norsworthy" w:date="2020-03-19T22:33:00Z">
              <w:r w:rsidRPr="008C2503">
                <w:rPr>
                  <w:sz w:val="20"/>
                </w:rPr>
                <w:t>±25 kHz &lt; ∆</w:t>
              </w:r>
              <w:r w:rsidRPr="008C2503">
                <w:rPr>
                  <w:i/>
                  <w:iCs/>
                  <w:sz w:val="20"/>
                </w:rPr>
                <w:t>fc</w:t>
              </w:r>
              <w:r w:rsidRPr="008C2503">
                <w:rPr>
                  <w:sz w:val="20"/>
                </w:rPr>
                <w:t xml:space="preserve"> &lt; ±62.5 kHz: −70 dBc</w:t>
              </w:r>
            </w:ins>
          </w:p>
        </w:tc>
      </w:tr>
      <w:tr w:rsidR="00A013FD" w:rsidRPr="00A013FD" w14:paraId="7D57C512" w14:textId="77777777" w:rsidTr="00BF604E">
        <w:trPr>
          <w:ins w:id="5271"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5703727A"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72" w:author="Ross Norsworthy" w:date="2020-03-19T22:33:00Z"/>
                <w:sz w:val="20"/>
              </w:rPr>
            </w:pPr>
            <w:ins w:id="5273" w:author="Ross Norsworthy" w:date="2020-03-19T22:33:00Z">
              <w:r w:rsidRPr="008C2503">
                <w:rPr>
                  <w:sz w:val="20"/>
                </w:rPr>
                <w:t xml:space="preserve">Maximum adjacent power levels for 50 </w:t>
              </w:r>
              <w:r w:rsidRPr="008C2503">
                <w:rPr>
                  <w:sz w:val="20"/>
                  <w:lang w:eastAsia="ja-JP"/>
                </w:rPr>
                <w:t>k</w:t>
              </w:r>
              <w:r w:rsidRPr="008C2503">
                <w:rPr>
                  <w:sz w:val="20"/>
                </w:rPr>
                <w:t>Hz channel</w:t>
              </w:r>
            </w:ins>
          </w:p>
        </w:tc>
        <w:tc>
          <w:tcPr>
            <w:tcW w:w="6865" w:type="dxa"/>
            <w:gridSpan w:val="2"/>
            <w:tcBorders>
              <w:top w:val="single" w:sz="4" w:space="0" w:color="auto"/>
              <w:left w:val="single" w:sz="4" w:space="0" w:color="auto"/>
              <w:bottom w:val="single" w:sz="4" w:space="0" w:color="auto"/>
              <w:right w:val="single" w:sz="4" w:space="0" w:color="auto"/>
            </w:tcBorders>
          </w:tcPr>
          <w:p w14:paraId="3A4BA1AA"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1588" w:hanging="1588"/>
              <w:outlineLvl w:val="6"/>
              <w:rPr>
                <w:ins w:id="5274" w:author="Ross Norsworthy" w:date="2020-03-19T22:33:00Z"/>
                <w:sz w:val="20"/>
              </w:rPr>
            </w:pPr>
            <w:ins w:id="5275" w:author="Ross Norsworthy" w:date="2020-03-19T22:33:00Z">
              <w:r w:rsidRPr="008C2503">
                <w:rPr>
                  <w:sz w:val="20"/>
                </w:rPr>
                <w:t>∆</w:t>
              </w:r>
              <w:r w:rsidRPr="008C2503">
                <w:rPr>
                  <w:i/>
                  <w:iCs/>
                  <w:sz w:val="20"/>
                </w:rPr>
                <w:t>fc</w:t>
              </w:r>
              <w:r w:rsidRPr="008C2503">
                <w:rPr>
                  <w:sz w:val="20"/>
                </w:rPr>
                <w:t xml:space="preserve"> &lt; ±25 kHz: 0 dBc</w:t>
              </w:r>
            </w:ins>
          </w:p>
          <w:p w14:paraId="0285CD74" w14:textId="77777777" w:rsidR="00A013FD" w:rsidRPr="008C2503" w:rsidRDefault="00A013FD" w:rsidP="00A013FD">
            <w:pPr>
              <w:rPr>
                <w:ins w:id="5276" w:author="Ross Norsworthy" w:date="2020-03-19T22:33:00Z"/>
                <w:sz w:val="20"/>
              </w:rPr>
            </w:pPr>
            <w:ins w:id="5277" w:author="Ross Norsworthy" w:date="2020-03-19T22:33:00Z">
              <w:r w:rsidRPr="008C2503">
                <w:rPr>
                  <w:sz w:val="20"/>
                </w:rPr>
                <w:t>±25 kHz &lt; ∆</w:t>
              </w:r>
              <w:r w:rsidRPr="008C2503">
                <w:rPr>
                  <w:i/>
                  <w:iCs/>
                  <w:sz w:val="20"/>
                </w:rPr>
                <w:t>fc</w:t>
              </w:r>
              <w:r w:rsidRPr="008C2503">
                <w:rPr>
                  <w:sz w:val="20"/>
                </w:rPr>
                <w:t xml:space="preserve"> &lt; ±37.5 kHz: below the straight line between</w:t>
              </w:r>
            </w:ins>
          </w:p>
          <w:p w14:paraId="622794AF"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5278" w:author="Ross Norsworthy" w:date="2020-03-19T22:33:00Z"/>
                <w:sz w:val="20"/>
              </w:rPr>
            </w:pPr>
            <w:ins w:id="5279" w:author="Ross Norsworthy" w:date="2020-03-19T22:33:00Z">
              <w:r w:rsidRPr="008C2503">
                <w:rPr>
                  <w:sz w:val="20"/>
                </w:rPr>
                <w:t>−25 dBc at ±25 kHz and –70 dBc at ±37.5 kHz</w:t>
              </w:r>
            </w:ins>
          </w:p>
          <w:p w14:paraId="237FEA99" w14:textId="77777777" w:rsidR="00A013FD" w:rsidRPr="008C2503" w:rsidRDefault="00A013FD" w:rsidP="00A013FD">
            <w:pPr>
              <w:rPr>
                <w:ins w:id="5280" w:author="Ross Norsworthy" w:date="2020-03-19T22:33:00Z"/>
                <w:sz w:val="20"/>
              </w:rPr>
            </w:pPr>
            <w:ins w:id="5281" w:author="Ross Norsworthy" w:date="2020-03-19T22:33:00Z">
              <w:r w:rsidRPr="008C2503">
                <w:rPr>
                  <w:sz w:val="20"/>
                </w:rPr>
                <w:t>±37.5 kHz &lt; ∆</w:t>
              </w:r>
              <w:r w:rsidRPr="008C2503">
                <w:rPr>
                  <w:i/>
                  <w:iCs/>
                  <w:sz w:val="20"/>
                </w:rPr>
                <w:t>fc</w:t>
              </w:r>
              <w:r w:rsidRPr="008C2503">
                <w:rPr>
                  <w:sz w:val="20"/>
                </w:rPr>
                <w:t xml:space="preserve"> &lt; ±125 kHz: −70 dBc</w:t>
              </w:r>
            </w:ins>
          </w:p>
        </w:tc>
      </w:tr>
      <w:tr w:rsidR="00A013FD" w:rsidRPr="00A013FD" w14:paraId="6C02BE9D" w14:textId="77777777" w:rsidTr="00BF604E">
        <w:trPr>
          <w:ins w:id="5282"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2B304D69"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83" w:author="Ross Norsworthy" w:date="2020-03-19T22:33:00Z"/>
                <w:sz w:val="20"/>
              </w:rPr>
            </w:pPr>
            <w:ins w:id="5284" w:author="Ross Norsworthy" w:date="2020-03-19T22:33:00Z">
              <w:r w:rsidRPr="008C2503">
                <w:rPr>
                  <w:sz w:val="20"/>
                </w:rPr>
                <w:t xml:space="preserve">Maximum adjacent power levels for 100 </w:t>
              </w:r>
              <w:r w:rsidRPr="008C2503">
                <w:rPr>
                  <w:sz w:val="20"/>
                  <w:lang w:eastAsia="ja-JP"/>
                </w:rPr>
                <w:t>k</w:t>
              </w:r>
              <w:r w:rsidRPr="008C2503">
                <w:rPr>
                  <w:sz w:val="20"/>
                </w:rPr>
                <w:t>Hz channel</w:t>
              </w:r>
            </w:ins>
          </w:p>
        </w:tc>
        <w:tc>
          <w:tcPr>
            <w:tcW w:w="6865" w:type="dxa"/>
            <w:gridSpan w:val="2"/>
            <w:tcBorders>
              <w:top w:val="single" w:sz="4" w:space="0" w:color="auto"/>
              <w:left w:val="single" w:sz="4" w:space="0" w:color="auto"/>
              <w:bottom w:val="single" w:sz="4" w:space="0" w:color="auto"/>
              <w:right w:val="single" w:sz="4" w:space="0" w:color="auto"/>
            </w:tcBorders>
          </w:tcPr>
          <w:p w14:paraId="77167102"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1588" w:hanging="1588"/>
              <w:outlineLvl w:val="6"/>
              <w:rPr>
                <w:ins w:id="5285" w:author="Ross Norsworthy" w:date="2020-03-19T22:33:00Z"/>
                <w:sz w:val="20"/>
              </w:rPr>
            </w:pPr>
            <w:ins w:id="5286" w:author="Ross Norsworthy" w:date="2020-03-19T22:33:00Z">
              <w:r w:rsidRPr="008C2503">
                <w:rPr>
                  <w:sz w:val="20"/>
                </w:rPr>
                <w:t>∆</w:t>
              </w:r>
              <w:r w:rsidRPr="008C2503">
                <w:rPr>
                  <w:i/>
                  <w:iCs/>
                  <w:sz w:val="20"/>
                </w:rPr>
                <w:t>fc</w:t>
              </w:r>
              <w:r w:rsidRPr="008C2503">
                <w:rPr>
                  <w:sz w:val="20"/>
                </w:rPr>
                <w:t xml:space="preserve"> &lt; ±50 kHz: 0 dBc</w:t>
              </w:r>
            </w:ins>
          </w:p>
          <w:p w14:paraId="32FA5EF3" w14:textId="77777777" w:rsidR="00A013FD" w:rsidRPr="008C2503" w:rsidRDefault="00A013FD" w:rsidP="00A013FD">
            <w:pPr>
              <w:rPr>
                <w:ins w:id="5287" w:author="Ross Norsworthy" w:date="2020-03-19T22:33:00Z"/>
                <w:sz w:val="20"/>
              </w:rPr>
            </w:pPr>
            <w:ins w:id="5288" w:author="Ross Norsworthy" w:date="2020-03-19T22:33:00Z">
              <w:r w:rsidRPr="008C2503">
                <w:rPr>
                  <w:sz w:val="20"/>
                </w:rPr>
                <w:t>±50 kHz &lt; ∆</w:t>
              </w:r>
              <w:r w:rsidRPr="008C2503">
                <w:rPr>
                  <w:i/>
                  <w:iCs/>
                  <w:sz w:val="20"/>
                </w:rPr>
                <w:t>fc</w:t>
              </w:r>
              <w:r w:rsidRPr="008C2503">
                <w:rPr>
                  <w:sz w:val="20"/>
                </w:rPr>
                <w:t xml:space="preserve"> &lt; ±62.5 kHz: below the straight line between</w:t>
              </w:r>
            </w:ins>
          </w:p>
          <w:p w14:paraId="4A19689E" w14:textId="77777777" w:rsidR="00A013FD" w:rsidRPr="008C2503"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5289" w:author="Ross Norsworthy" w:date="2020-03-19T22:33:00Z"/>
                <w:sz w:val="20"/>
              </w:rPr>
            </w:pPr>
            <w:ins w:id="5290" w:author="Ross Norsworthy" w:date="2020-03-19T22:33:00Z">
              <w:r w:rsidRPr="008C2503">
                <w:rPr>
                  <w:sz w:val="20"/>
                </w:rPr>
                <w:t>−25 dBc at ±50 kHz and –70 dBc at ±62.5 kHz</w:t>
              </w:r>
            </w:ins>
          </w:p>
          <w:p w14:paraId="4BCF5528" w14:textId="77777777" w:rsidR="00A013FD" w:rsidRPr="008C2503" w:rsidRDefault="00A013FD" w:rsidP="00A013FD">
            <w:pPr>
              <w:rPr>
                <w:ins w:id="5291" w:author="Ross Norsworthy" w:date="2020-03-19T22:33:00Z"/>
                <w:sz w:val="20"/>
              </w:rPr>
            </w:pPr>
            <w:ins w:id="5292" w:author="Ross Norsworthy" w:date="2020-03-19T22:33:00Z">
              <w:r w:rsidRPr="008C2503">
                <w:rPr>
                  <w:sz w:val="20"/>
                </w:rPr>
                <w:t>±62.5 kHz &lt; ∆</w:t>
              </w:r>
              <w:r w:rsidRPr="008C2503">
                <w:rPr>
                  <w:i/>
                  <w:iCs/>
                  <w:sz w:val="20"/>
                </w:rPr>
                <w:t>fc</w:t>
              </w:r>
              <w:r w:rsidRPr="008C2503">
                <w:rPr>
                  <w:sz w:val="20"/>
                </w:rPr>
                <w:t xml:space="preserve"> &lt; ±250 kHz: −70 dBc</w:t>
              </w:r>
            </w:ins>
          </w:p>
        </w:tc>
      </w:tr>
      <w:tr w:rsidR="00A013FD" w:rsidRPr="00A013FD" w14:paraId="7548B143" w14:textId="77777777" w:rsidTr="00BF604E">
        <w:trPr>
          <w:ins w:id="5293" w:author="Ross Norsworthy" w:date="2020-03-19T22:33:00Z"/>
        </w:trPr>
        <w:tc>
          <w:tcPr>
            <w:tcW w:w="2774" w:type="dxa"/>
            <w:tcBorders>
              <w:top w:val="single" w:sz="4" w:space="0" w:color="auto"/>
              <w:left w:val="single" w:sz="4" w:space="0" w:color="auto"/>
              <w:bottom w:val="single" w:sz="4" w:space="0" w:color="auto"/>
              <w:right w:val="single" w:sz="4" w:space="0" w:color="auto"/>
            </w:tcBorders>
          </w:tcPr>
          <w:p w14:paraId="40577A22"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94" w:author="Ross Norsworthy" w:date="2020-03-19T22:33:00Z"/>
                <w:sz w:val="20"/>
              </w:rPr>
            </w:pPr>
            <w:ins w:id="5295" w:author="Ross Norsworthy" w:date="2020-03-19T22:33:00Z">
              <w:r w:rsidRPr="008C2503">
                <w:rPr>
                  <w:sz w:val="20"/>
                </w:rPr>
                <w:t>Spurious emissions</w:t>
              </w:r>
            </w:ins>
          </w:p>
        </w:tc>
        <w:tc>
          <w:tcPr>
            <w:tcW w:w="3760" w:type="dxa"/>
            <w:tcBorders>
              <w:top w:val="single" w:sz="4" w:space="0" w:color="auto"/>
              <w:left w:val="single" w:sz="4" w:space="0" w:color="auto"/>
              <w:bottom w:val="single" w:sz="4" w:space="0" w:color="auto"/>
              <w:right w:val="single" w:sz="4" w:space="0" w:color="auto"/>
            </w:tcBorders>
          </w:tcPr>
          <w:p w14:paraId="76F52FCF"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96" w:author="Ross Norsworthy" w:date="2020-03-19T22:33:00Z"/>
                <w:sz w:val="20"/>
              </w:rPr>
            </w:pPr>
            <w:ins w:id="5297" w:author="Ross Norsworthy" w:date="2020-03-19T22:33:00Z">
              <w:r w:rsidRPr="008C2503">
                <w:rPr>
                  <w:sz w:val="20"/>
                </w:rPr>
                <w:t>−36 dBm</w:t>
              </w:r>
            </w:ins>
          </w:p>
          <w:p w14:paraId="373800A6"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298" w:author="Ross Norsworthy" w:date="2020-03-19T22:33:00Z"/>
                <w:sz w:val="20"/>
              </w:rPr>
            </w:pPr>
            <w:ins w:id="5299" w:author="Ross Norsworthy" w:date="2020-03-19T22:33:00Z">
              <w:r w:rsidRPr="008C2503">
                <w:rPr>
                  <w:sz w:val="20"/>
                </w:rPr>
                <w:t>−30 dBm</w:t>
              </w:r>
            </w:ins>
          </w:p>
        </w:tc>
        <w:tc>
          <w:tcPr>
            <w:tcW w:w="3105" w:type="dxa"/>
            <w:tcBorders>
              <w:top w:val="single" w:sz="4" w:space="0" w:color="auto"/>
              <w:left w:val="single" w:sz="4" w:space="0" w:color="auto"/>
              <w:bottom w:val="single" w:sz="4" w:space="0" w:color="auto"/>
              <w:right w:val="single" w:sz="4" w:space="0" w:color="auto"/>
            </w:tcBorders>
          </w:tcPr>
          <w:p w14:paraId="7A7DC23C"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00" w:author="Ross Norsworthy" w:date="2020-03-19T22:33:00Z"/>
                <w:sz w:val="20"/>
              </w:rPr>
            </w:pPr>
            <w:ins w:id="5301" w:author="Ross Norsworthy" w:date="2020-03-19T22:33:00Z">
              <w:r w:rsidRPr="008C2503">
                <w:rPr>
                  <w:sz w:val="20"/>
                </w:rPr>
                <w:t>9 kHz to 1 GHz</w:t>
              </w:r>
            </w:ins>
          </w:p>
          <w:p w14:paraId="45916125" w14:textId="77777777" w:rsidR="00A013FD" w:rsidRPr="008C2503"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02" w:author="Ross Norsworthy" w:date="2020-03-19T22:33:00Z"/>
                <w:sz w:val="20"/>
              </w:rPr>
            </w:pPr>
            <w:ins w:id="5303" w:author="Ross Norsworthy" w:date="2020-03-19T22:33:00Z">
              <w:r w:rsidRPr="008C2503">
                <w:rPr>
                  <w:sz w:val="20"/>
                </w:rPr>
                <w:t>1 GHz to 4 GHz</w:t>
              </w:r>
            </w:ins>
          </w:p>
        </w:tc>
      </w:tr>
    </w:tbl>
    <w:p w14:paraId="00C55BF8" w14:textId="77777777" w:rsidR="00A013FD" w:rsidRPr="00A013FD" w:rsidRDefault="00A013FD" w:rsidP="008D45D6">
      <w:pPr>
        <w:pStyle w:val="Tablefin"/>
        <w:rPr>
          <w:ins w:id="5304" w:author="Ross Norsworthy" w:date="2020-03-19T22:33:00Z"/>
        </w:rPr>
      </w:pPr>
    </w:p>
    <w:p w14:paraId="2E65D9B0" w14:textId="77777777" w:rsidR="002F04A2" w:rsidRDefault="002F04A2" w:rsidP="00562C68">
      <w:pPr>
        <w:pStyle w:val="FigureNo"/>
        <w:rPr>
          <w:lang w:val="en-US"/>
        </w:rPr>
      </w:pPr>
      <w:bookmarkStart w:id="5305" w:name="_Toc35546198"/>
      <w:ins w:id="5306" w:author="Ross Norsworthy" w:date="2020-03-19T22:33:00Z">
        <w:r w:rsidRPr="00A013FD">
          <w:rPr>
            <w:lang w:val="en-US"/>
          </w:rPr>
          <w:t>Figure 14</w:t>
        </w:r>
      </w:ins>
    </w:p>
    <w:p w14:paraId="145D0F4E" w14:textId="77777777" w:rsidR="002F04A2" w:rsidRPr="00A013FD" w:rsidRDefault="002F04A2" w:rsidP="008D45D6">
      <w:pPr>
        <w:pStyle w:val="Figuretitle"/>
        <w:rPr>
          <w:ins w:id="5307" w:author="Ross Norsworthy" w:date="2020-03-19T22:33:00Z"/>
          <w:lang w:val="en-US"/>
        </w:rPr>
      </w:pPr>
      <w:ins w:id="5308" w:author="Ross Norsworthy" w:date="2020-03-19T22:33:00Z">
        <w:r w:rsidRPr="00A013FD">
          <w:rPr>
            <w:lang w:val="en-US"/>
          </w:rPr>
          <w:t>Slotted Transmission Mask (VDE)</w:t>
        </w:r>
        <w:bookmarkEnd w:id="5305"/>
      </w:ins>
    </w:p>
    <w:p w14:paraId="5120E48F" w14:textId="77777777" w:rsidR="00A013FD" w:rsidRPr="00A013FD" w:rsidRDefault="00A013FD" w:rsidP="00A013FD">
      <w:pPr>
        <w:keepNext/>
        <w:jc w:val="center"/>
        <w:rPr>
          <w:ins w:id="5309" w:author="Ross Norsworthy" w:date="2020-03-19T22:33:00Z"/>
        </w:rPr>
      </w:pPr>
      <w:ins w:id="5310" w:author="Ross Norsworthy" w:date="2020-03-19T22:33:00Z">
        <w:r w:rsidRPr="00A013FD">
          <w:rPr>
            <w:noProof/>
            <w:lang w:val="fr-CA" w:eastAsia="fr-CA"/>
          </w:rPr>
          <w:drawing>
            <wp:inline distT="0" distB="0" distL="0" distR="0" wp14:anchorId="507DAD24" wp14:editId="00682209">
              <wp:extent cx="5102225" cy="3407410"/>
              <wp:effectExtent l="0" t="0" r="3175" b="2540"/>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ins>
    </w:p>
    <w:p w14:paraId="75ED3380" w14:textId="5109F38F" w:rsidR="00DC51E5" w:rsidRPr="00A013FD" w:rsidRDefault="007E642C" w:rsidP="00834D8B">
      <w:pPr>
        <w:pStyle w:val="Heading4"/>
        <w:rPr>
          <w:ins w:id="5311" w:author="Ross Norsworthy" w:date="2020-03-19T22:33:00Z"/>
          <w:rFonts w:eastAsia="Calibri"/>
          <w:lang w:eastAsia="en-GB"/>
        </w:rPr>
      </w:pPr>
      <w:ins w:id="5312" w:author="Song, Xiaojing" w:date="2020-08-24T16:32:00Z">
        <w:del w:id="5313" w:author="USA Editor 2021" w:date="2020-12-10T17:06:00Z">
          <w:r w:rsidRPr="00834D8B" w:rsidDel="00A3636B">
            <w:rPr>
              <w:rFonts w:eastAsia="Calibri"/>
              <w:smallCaps/>
              <w:highlight w:val="green"/>
              <w:lang w:eastAsia="en-GB"/>
            </w:rPr>
            <w:delText>A</w:delText>
          </w:r>
          <w:r w:rsidDel="00A3636B">
            <w:rPr>
              <w:rFonts w:eastAsia="Calibri"/>
              <w:smallCaps/>
              <w:lang w:eastAsia="en-GB"/>
            </w:rPr>
            <w:delText xml:space="preserve"> </w:delText>
          </w:r>
        </w:del>
      </w:ins>
      <w:ins w:id="5314" w:author="Song, Xiaojing" w:date="2020-08-21T15:15:00Z">
        <w:r w:rsidR="00E626F2">
          <w:rPr>
            <w:rFonts w:eastAsia="Calibri"/>
            <w:smallCaps/>
            <w:lang w:eastAsia="en-GB"/>
          </w:rPr>
          <w:t>1.2.12.2</w:t>
        </w:r>
        <w:r w:rsidR="00E626F2">
          <w:rPr>
            <w:rFonts w:eastAsia="Calibri"/>
            <w:smallCaps/>
            <w:lang w:eastAsia="en-GB"/>
          </w:rPr>
          <w:tab/>
        </w:r>
      </w:ins>
      <w:ins w:id="5315" w:author="Ross Norsworthy" w:date="2020-03-19T22:33:00Z">
        <w:r w:rsidR="00DC51E5" w:rsidRPr="00A013FD">
          <w:rPr>
            <w:rFonts w:eastAsia="Calibri"/>
            <w:lang w:eastAsia="en-GB"/>
          </w:rPr>
          <w:t xml:space="preserve">Ship e.i.r.p. vs. elevation angle  </w:t>
        </w:r>
      </w:ins>
    </w:p>
    <w:p w14:paraId="27DDAD16" w14:textId="05CFA754" w:rsidR="00A013FD" w:rsidRPr="00A013FD" w:rsidRDefault="00A013FD" w:rsidP="00A013FD">
      <w:pPr>
        <w:spacing w:after="120"/>
        <w:rPr>
          <w:ins w:id="5316" w:author="Ross Norsworthy" w:date="2020-03-19T22:33:00Z"/>
        </w:rPr>
      </w:pPr>
      <w:ins w:id="5317" w:author="Ross Norsworthy" w:date="2020-03-19T22:33:00Z">
        <w:r w:rsidRPr="00A013FD">
          <w:t xml:space="preserve">The minimum ship e.i.r.p. vs elevation angle is shown in Table 14. There are no minimum e.i.r.p. requirements above 80 degrees elevation. Table </w:t>
        </w:r>
      </w:ins>
      <w:ins w:id="5318" w:author="USA Editor 2021" w:date="2021-01-06T13:26:00Z">
        <w:r w:rsidR="004D0C8B" w:rsidRPr="000A570D">
          <w:rPr>
            <w:highlight w:val="green"/>
          </w:rPr>
          <w:t>14</w:t>
        </w:r>
      </w:ins>
      <w:ins w:id="5319" w:author="Ross Norsworthy" w:date="2020-03-19T22:33:00Z">
        <w:del w:id="5320" w:author="USA Editor 2021" w:date="2021-01-06T13:26:00Z">
          <w:r w:rsidRPr="000A570D" w:rsidDel="004D0C8B">
            <w:rPr>
              <w:highlight w:val="green"/>
            </w:rPr>
            <w:delText>15</w:delText>
          </w:r>
        </w:del>
        <w:r w:rsidRPr="00A013FD">
          <w:t xml:space="preserve"> is based on a linear transmitter meeting the maximum Adjacent Channel Interference levels defined in Table </w:t>
        </w:r>
      </w:ins>
      <w:ins w:id="5321" w:author="USA Editor 2021" w:date="2021-01-07T11:19:00Z">
        <w:r w:rsidR="00697749" w:rsidRPr="00ED721C">
          <w:rPr>
            <w:highlight w:val="green"/>
          </w:rPr>
          <w:t>13</w:t>
        </w:r>
      </w:ins>
      <w:ins w:id="5322" w:author="Ross Norsworthy" w:date="2020-03-19T22:33:00Z">
        <w:del w:id="5323" w:author="USA Editor 2021" w:date="2021-01-06T13:44:00Z">
          <w:r w:rsidRPr="00ED721C" w:rsidDel="00B41EAD">
            <w:rPr>
              <w:highlight w:val="green"/>
            </w:rPr>
            <w:delText>14</w:delText>
          </w:r>
        </w:del>
        <w:r w:rsidRPr="00A013FD">
          <w:t>. For saturated operation, the e.i.r.p. shall be 3 dB higher.</w:t>
        </w:r>
      </w:ins>
    </w:p>
    <w:p w14:paraId="5DB889C6" w14:textId="53070644" w:rsidR="002F04A2" w:rsidRDefault="00A013FD" w:rsidP="00970510">
      <w:pPr>
        <w:pStyle w:val="TableNo"/>
        <w:rPr>
          <w:lang w:val="en-US"/>
        </w:rPr>
      </w:pPr>
      <w:bookmarkStart w:id="5324" w:name="_Toc35546113"/>
      <w:ins w:id="5325" w:author="Ross Norsworthy" w:date="2020-03-19T22:33:00Z">
        <w:r w:rsidRPr="00A013FD">
          <w:rPr>
            <w:lang w:val="en-US"/>
          </w:rPr>
          <w:t xml:space="preserve">Table </w:t>
        </w:r>
      </w:ins>
      <w:ins w:id="5326" w:author="USA Editor 2021" w:date="2021-01-06T13:20:00Z">
        <w:r w:rsidR="004D0C8B" w:rsidRPr="004D0C8B">
          <w:rPr>
            <w:highlight w:val="green"/>
            <w:lang w:val="en-US"/>
          </w:rPr>
          <w:t>14</w:t>
        </w:r>
      </w:ins>
      <w:ins w:id="5327" w:author="Ross Norsworthy" w:date="2020-03-19T22:33:00Z">
        <w:del w:id="5328" w:author="USA Editor 2021" w:date="2021-01-06T13:20:00Z">
          <w:r w:rsidRPr="004D0C8B" w:rsidDel="004D0C8B">
            <w:rPr>
              <w:highlight w:val="green"/>
              <w:lang w:val="en-US"/>
            </w:rPr>
            <w:delText>15</w:delText>
          </w:r>
        </w:del>
      </w:ins>
    </w:p>
    <w:p w14:paraId="0B8A60F3" w14:textId="77777777" w:rsidR="00A013FD" w:rsidRPr="00A013FD" w:rsidRDefault="00A013FD" w:rsidP="00BA752C">
      <w:pPr>
        <w:pStyle w:val="Tabletitle"/>
        <w:rPr>
          <w:ins w:id="5329" w:author="Ross Norsworthy" w:date="2020-03-19T22:33:00Z"/>
          <w:lang w:val="en-US"/>
        </w:rPr>
      </w:pPr>
      <w:ins w:id="5330" w:author="Ross Norsworthy" w:date="2020-03-19T22:33:00Z">
        <w:r w:rsidRPr="00A013FD">
          <w:rPr>
            <w:lang w:val="en-US"/>
          </w:rPr>
          <w:t>Minimum ship e.i.r.p. vs. elevation angle</w:t>
        </w:r>
        <w:bookmarkEnd w:id="5324"/>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35"/>
        <w:gridCol w:w="1998"/>
        <w:gridCol w:w="3851"/>
      </w:tblGrid>
      <w:tr w:rsidR="00A013FD" w:rsidRPr="00A013FD" w14:paraId="0D69A1C2" w14:textId="77777777" w:rsidTr="008C2503">
        <w:trPr>
          <w:trHeight w:val="300"/>
          <w:jc w:val="center"/>
          <w:ins w:id="5331" w:author="Ross Norsworthy" w:date="2020-03-19T22:33:00Z"/>
        </w:trPr>
        <w:tc>
          <w:tcPr>
            <w:tcW w:w="1382" w:type="pct"/>
            <w:shd w:val="clear" w:color="auto" w:fill="00558C"/>
            <w:noWrap/>
            <w:vAlign w:val="bottom"/>
          </w:tcPr>
          <w:p w14:paraId="56B612F5" w14:textId="77777777" w:rsidR="00A013FD" w:rsidRPr="00A013FD" w:rsidRDefault="00A013FD" w:rsidP="00847184">
            <w:pPr>
              <w:pStyle w:val="Tablehead"/>
              <w:rPr>
                <w:ins w:id="5332" w:author="Ross Norsworthy" w:date="2020-03-19T22:33:00Z"/>
              </w:rPr>
            </w:pPr>
            <w:ins w:id="5333" w:author="Ross Norsworthy" w:date="2020-03-19T22:33:00Z">
              <w:r w:rsidRPr="00A013FD">
                <w:t>Ship elevation angle</w:t>
              </w:r>
            </w:ins>
          </w:p>
        </w:tc>
        <w:tc>
          <w:tcPr>
            <w:tcW w:w="1236" w:type="pct"/>
            <w:shd w:val="clear" w:color="auto" w:fill="00558C"/>
            <w:noWrap/>
            <w:vAlign w:val="bottom"/>
          </w:tcPr>
          <w:p w14:paraId="22022230" w14:textId="77777777" w:rsidR="00A013FD" w:rsidRPr="00A013FD" w:rsidRDefault="00A013FD" w:rsidP="00847184">
            <w:pPr>
              <w:pStyle w:val="Tablehead"/>
              <w:rPr>
                <w:ins w:id="5334" w:author="Ross Norsworthy" w:date="2020-03-19T22:33:00Z"/>
              </w:rPr>
            </w:pPr>
            <w:ins w:id="5335" w:author="Ross Norsworthy" w:date="2020-03-19T22:33:00Z">
              <w:r w:rsidRPr="00A013FD">
                <w:t>Ship antenna gain</w:t>
              </w:r>
            </w:ins>
          </w:p>
        </w:tc>
        <w:tc>
          <w:tcPr>
            <w:tcW w:w="2382" w:type="pct"/>
            <w:shd w:val="clear" w:color="auto" w:fill="00558C"/>
            <w:noWrap/>
            <w:vAlign w:val="bottom"/>
          </w:tcPr>
          <w:p w14:paraId="46E65577" w14:textId="77777777" w:rsidR="00A013FD" w:rsidRPr="00A013FD" w:rsidRDefault="00A013FD" w:rsidP="00847184">
            <w:pPr>
              <w:pStyle w:val="Tablehead"/>
              <w:rPr>
                <w:ins w:id="5336" w:author="Ross Norsworthy" w:date="2020-03-19T22:33:00Z"/>
              </w:rPr>
            </w:pPr>
            <w:ins w:id="5337" w:author="Ross Norsworthy" w:date="2020-03-19T22:33:00Z">
              <w:r w:rsidRPr="00A013FD">
                <w:t>Minimum ship e.i.r.p. with 6 W transmitter</w:t>
              </w:r>
            </w:ins>
          </w:p>
        </w:tc>
      </w:tr>
      <w:tr w:rsidR="00A013FD" w:rsidRPr="00A013FD" w14:paraId="6400B679" w14:textId="77777777" w:rsidTr="008C2503">
        <w:trPr>
          <w:trHeight w:val="300"/>
          <w:jc w:val="center"/>
          <w:ins w:id="5338" w:author="Ross Norsworthy" w:date="2020-03-19T22:33:00Z"/>
        </w:trPr>
        <w:tc>
          <w:tcPr>
            <w:tcW w:w="1382" w:type="pct"/>
            <w:shd w:val="clear" w:color="auto" w:fill="auto"/>
            <w:noWrap/>
            <w:vAlign w:val="bottom"/>
          </w:tcPr>
          <w:p w14:paraId="286F35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39" w:author="Ross Norsworthy" w:date="2020-03-19T22:33:00Z"/>
                <w:sz w:val="20"/>
              </w:rPr>
            </w:pPr>
            <w:ins w:id="5340" w:author="Ross Norsworthy" w:date="2020-03-19T22:33:00Z">
              <w:r w:rsidRPr="00A013FD">
                <w:rPr>
                  <w:sz w:val="20"/>
                </w:rPr>
                <w:t>degrees</w:t>
              </w:r>
            </w:ins>
          </w:p>
        </w:tc>
        <w:tc>
          <w:tcPr>
            <w:tcW w:w="1236" w:type="pct"/>
            <w:shd w:val="clear" w:color="auto" w:fill="auto"/>
            <w:noWrap/>
            <w:vAlign w:val="bottom"/>
          </w:tcPr>
          <w:p w14:paraId="4D6B93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41" w:author="Ross Norsworthy" w:date="2020-03-19T22:33:00Z"/>
                <w:sz w:val="20"/>
              </w:rPr>
            </w:pPr>
            <w:ins w:id="5342" w:author="Ross Norsworthy" w:date="2020-03-19T22:33:00Z">
              <w:r w:rsidRPr="00A013FD">
                <w:rPr>
                  <w:sz w:val="20"/>
                </w:rPr>
                <w:t>dBi</w:t>
              </w:r>
            </w:ins>
          </w:p>
        </w:tc>
        <w:tc>
          <w:tcPr>
            <w:tcW w:w="2382" w:type="pct"/>
            <w:shd w:val="clear" w:color="auto" w:fill="auto"/>
            <w:noWrap/>
            <w:vAlign w:val="bottom"/>
          </w:tcPr>
          <w:p w14:paraId="32FB0B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43" w:author="Ross Norsworthy" w:date="2020-03-19T22:33:00Z"/>
                <w:sz w:val="20"/>
              </w:rPr>
            </w:pPr>
            <w:ins w:id="5344" w:author="Ross Norsworthy" w:date="2020-03-19T22:33:00Z">
              <w:r w:rsidRPr="00A013FD">
                <w:rPr>
                  <w:sz w:val="20"/>
                </w:rPr>
                <w:t>dBW</w:t>
              </w:r>
            </w:ins>
          </w:p>
        </w:tc>
      </w:tr>
      <w:tr w:rsidR="00A013FD" w:rsidRPr="00A013FD" w14:paraId="28E36809" w14:textId="77777777" w:rsidTr="008C2503">
        <w:trPr>
          <w:trHeight w:val="300"/>
          <w:jc w:val="center"/>
          <w:ins w:id="5345" w:author="Ross Norsworthy" w:date="2020-03-19T22:33:00Z"/>
        </w:trPr>
        <w:tc>
          <w:tcPr>
            <w:tcW w:w="1382" w:type="pct"/>
            <w:shd w:val="clear" w:color="auto" w:fill="auto"/>
            <w:noWrap/>
            <w:vAlign w:val="bottom"/>
          </w:tcPr>
          <w:p w14:paraId="0A653B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46" w:author="Ross Norsworthy" w:date="2020-03-19T22:33:00Z"/>
                <w:sz w:val="20"/>
              </w:rPr>
            </w:pPr>
            <w:ins w:id="5347" w:author="Ross Norsworthy" w:date="2020-03-19T22:33:00Z">
              <w:r w:rsidRPr="00A013FD">
                <w:rPr>
                  <w:sz w:val="20"/>
                </w:rPr>
                <w:t>0</w:t>
              </w:r>
            </w:ins>
          </w:p>
        </w:tc>
        <w:tc>
          <w:tcPr>
            <w:tcW w:w="1236" w:type="pct"/>
            <w:shd w:val="clear" w:color="auto" w:fill="auto"/>
            <w:noWrap/>
            <w:vAlign w:val="bottom"/>
          </w:tcPr>
          <w:p w14:paraId="68ABDE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48" w:author="Ross Norsworthy" w:date="2020-03-19T22:33:00Z"/>
                <w:sz w:val="20"/>
              </w:rPr>
            </w:pPr>
            <w:ins w:id="5349" w:author="Ross Norsworthy" w:date="2020-03-19T22:33:00Z">
              <w:r w:rsidRPr="00A013FD">
                <w:rPr>
                  <w:sz w:val="20"/>
                </w:rPr>
                <w:t>3</w:t>
              </w:r>
            </w:ins>
          </w:p>
        </w:tc>
        <w:tc>
          <w:tcPr>
            <w:tcW w:w="2382" w:type="pct"/>
            <w:shd w:val="clear" w:color="auto" w:fill="auto"/>
            <w:noWrap/>
            <w:vAlign w:val="bottom"/>
          </w:tcPr>
          <w:p w14:paraId="2481F6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50" w:author="Ross Norsworthy" w:date="2020-03-19T22:33:00Z"/>
                <w:sz w:val="20"/>
              </w:rPr>
            </w:pPr>
            <w:ins w:id="5351" w:author="Ross Norsworthy" w:date="2020-03-19T22:33:00Z">
              <w:r w:rsidRPr="00A013FD">
                <w:rPr>
                  <w:sz w:val="20"/>
                </w:rPr>
                <w:t>10.8</w:t>
              </w:r>
            </w:ins>
          </w:p>
        </w:tc>
      </w:tr>
      <w:tr w:rsidR="00A013FD" w:rsidRPr="00A013FD" w14:paraId="35CEE376" w14:textId="77777777" w:rsidTr="008C2503">
        <w:trPr>
          <w:trHeight w:val="300"/>
          <w:jc w:val="center"/>
          <w:ins w:id="5352" w:author="Ross Norsworthy" w:date="2020-03-19T22:33:00Z"/>
        </w:trPr>
        <w:tc>
          <w:tcPr>
            <w:tcW w:w="1382" w:type="pct"/>
            <w:shd w:val="clear" w:color="auto" w:fill="auto"/>
            <w:noWrap/>
            <w:vAlign w:val="bottom"/>
          </w:tcPr>
          <w:p w14:paraId="371ADD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53" w:author="Ross Norsworthy" w:date="2020-03-19T22:33:00Z"/>
                <w:sz w:val="20"/>
              </w:rPr>
            </w:pPr>
            <w:ins w:id="5354" w:author="Ross Norsworthy" w:date="2020-03-19T22:33:00Z">
              <w:r w:rsidRPr="00A013FD">
                <w:rPr>
                  <w:sz w:val="20"/>
                </w:rPr>
                <w:t>10</w:t>
              </w:r>
            </w:ins>
          </w:p>
        </w:tc>
        <w:tc>
          <w:tcPr>
            <w:tcW w:w="1236" w:type="pct"/>
            <w:shd w:val="clear" w:color="auto" w:fill="auto"/>
            <w:noWrap/>
            <w:vAlign w:val="bottom"/>
          </w:tcPr>
          <w:p w14:paraId="1CB685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55" w:author="Ross Norsworthy" w:date="2020-03-19T22:33:00Z"/>
                <w:sz w:val="20"/>
              </w:rPr>
            </w:pPr>
            <w:ins w:id="5356" w:author="Ross Norsworthy" w:date="2020-03-19T22:33:00Z">
              <w:r w:rsidRPr="00A013FD">
                <w:rPr>
                  <w:sz w:val="20"/>
                </w:rPr>
                <w:t>3</w:t>
              </w:r>
            </w:ins>
          </w:p>
        </w:tc>
        <w:tc>
          <w:tcPr>
            <w:tcW w:w="2382" w:type="pct"/>
            <w:shd w:val="clear" w:color="auto" w:fill="auto"/>
            <w:noWrap/>
            <w:vAlign w:val="bottom"/>
          </w:tcPr>
          <w:p w14:paraId="2132D2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57" w:author="Ross Norsworthy" w:date="2020-03-19T22:33:00Z"/>
                <w:sz w:val="20"/>
              </w:rPr>
            </w:pPr>
            <w:ins w:id="5358" w:author="Ross Norsworthy" w:date="2020-03-19T22:33:00Z">
              <w:r w:rsidRPr="00A013FD">
                <w:rPr>
                  <w:sz w:val="20"/>
                </w:rPr>
                <w:t>10.8</w:t>
              </w:r>
            </w:ins>
          </w:p>
        </w:tc>
      </w:tr>
      <w:tr w:rsidR="00A013FD" w:rsidRPr="00A013FD" w14:paraId="0193F3ED" w14:textId="77777777" w:rsidTr="008C2503">
        <w:trPr>
          <w:trHeight w:val="300"/>
          <w:jc w:val="center"/>
          <w:ins w:id="5359" w:author="Ross Norsworthy" w:date="2020-03-19T22:33:00Z"/>
        </w:trPr>
        <w:tc>
          <w:tcPr>
            <w:tcW w:w="1382" w:type="pct"/>
            <w:shd w:val="clear" w:color="auto" w:fill="auto"/>
            <w:noWrap/>
            <w:vAlign w:val="bottom"/>
          </w:tcPr>
          <w:p w14:paraId="5CF8F4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60" w:author="Ross Norsworthy" w:date="2020-03-19T22:33:00Z"/>
                <w:sz w:val="20"/>
              </w:rPr>
            </w:pPr>
            <w:ins w:id="5361" w:author="Ross Norsworthy" w:date="2020-03-19T22:33:00Z">
              <w:r w:rsidRPr="00A013FD">
                <w:rPr>
                  <w:sz w:val="20"/>
                </w:rPr>
                <w:t>20</w:t>
              </w:r>
            </w:ins>
          </w:p>
        </w:tc>
        <w:tc>
          <w:tcPr>
            <w:tcW w:w="1236" w:type="pct"/>
            <w:shd w:val="clear" w:color="auto" w:fill="auto"/>
            <w:noWrap/>
            <w:vAlign w:val="bottom"/>
          </w:tcPr>
          <w:p w14:paraId="55CA47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62" w:author="Ross Norsworthy" w:date="2020-03-19T22:33:00Z"/>
                <w:sz w:val="20"/>
              </w:rPr>
            </w:pPr>
            <w:ins w:id="5363" w:author="Ross Norsworthy" w:date="2020-03-19T22:33:00Z">
              <w:r w:rsidRPr="00A013FD">
                <w:rPr>
                  <w:sz w:val="20"/>
                </w:rPr>
                <w:t>2.5</w:t>
              </w:r>
            </w:ins>
          </w:p>
        </w:tc>
        <w:tc>
          <w:tcPr>
            <w:tcW w:w="2382" w:type="pct"/>
            <w:shd w:val="clear" w:color="auto" w:fill="auto"/>
            <w:noWrap/>
            <w:vAlign w:val="bottom"/>
          </w:tcPr>
          <w:p w14:paraId="4C2D51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64" w:author="Ross Norsworthy" w:date="2020-03-19T22:33:00Z"/>
                <w:sz w:val="20"/>
              </w:rPr>
            </w:pPr>
            <w:ins w:id="5365" w:author="Ross Norsworthy" w:date="2020-03-19T22:33:00Z">
              <w:r w:rsidRPr="00A013FD">
                <w:rPr>
                  <w:sz w:val="20"/>
                </w:rPr>
                <w:t>10.3</w:t>
              </w:r>
            </w:ins>
          </w:p>
        </w:tc>
      </w:tr>
      <w:tr w:rsidR="00A013FD" w:rsidRPr="00A013FD" w14:paraId="7A5F98D2" w14:textId="77777777" w:rsidTr="008C2503">
        <w:trPr>
          <w:trHeight w:val="300"/>
          <w:jc w:val="center"/>
          <w:ins w:id="5366" w:author="Ross Norsworthy" w:date="2020-03-19T22:33:00Z"/>
        </w:trPr>
        <w:tc>
          <w:tcPr>
            <w:tcW w:w="1382" w:type="pct"/>
            <w:shd w:val="clear" w:color="auto" w:fill="auto"/>
            <w:noWrap/>
            <w:vAlign w:val="bottom"/>
          </w:tcPr>
          <w:p w14:paraId="24018A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67" w:author="Ross Norsworthy" w:date="2020-03-19T22:33:00Z"/>
                <w:sz w:val="20"/>
              </w:rPr>
            </w:pPr>
            <w:ins w:id="5368" w:author="Ross Norsworthy" w:date="2020-03-19T22:33:00Z">
              <w:r w:rsidRPr="00A013FD">
                <w:rPr>
                  <w:sz w:val="20"/>
                </w:rPr>
                <w:t>30</w:t>
              </w:r>
            </w:ins>
          </w:p>
        </w:tc>
        <w:tc>
          <w:tcPr>
            <w:tcW w:w="1236" w:type="pct"/>
            <w:shd w:val="clear" w:color="auto" w:fill="auto"/>
            <w:noWrap/>
            <w:vAlign w:val="bottom"/>
          </w:tcPr>
          <w:p w14:paraId="6A2AAA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69" w:author="Ross Norsworthy" w:date="2020-03-19T22:33:00Z"/>
                <w:sz w:val="20"/>
              </w:rPr>
            </w:pPr>
            <w:ins w:id="5370" w:author="Ross Norsworthy" w:date="2020-03-19T22:33:00Z">
              <w:r w:rsidRPr="00A013FD">
                <w:rPr>
                  <w:sz w:val="20"/>
                </w:rPr>
                <w:t>1</w:t>
              </w:r>
            </w:ins>
          </w:p>
        </w:tc>
        <w:tc>
          <w:tcPr>
            <w:tcW w:w="2382" w:type="pct"/>
            <w:shd w:val="clear" w:color="auto" w:fill="auto"/>
            <w:noWrap/>
            <w:vAlign w:val="bottom"/>
          </w:tcPr>
          <w:p w14:paraId="01DC45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71" w:author="Ross Norsworthy" w:date="2020-03-19T22:33:00Z"/>
                <w:sz w:val="20"/>
              </w:rPr>
            </w:pPr>
            <w:ins w:id="5372" w:author="Ross Norsworthy" w:date="2020-03-19T22:33:00Z">
              <w:r w:rsidRPr="00A013FD">
                <w:rPr>
                  <w:sz w:val="20"/>
                </w:rPr>
                <w:t>8.8</w:t>
              </w:r>
            </w:ins>
          </w:p>
        </w:tc>
      </w:tr>
      <w:tr w:rsidR="00A013FD" w:rsidRPr="00A013FD" w14:paraId="5BCD0220" w14:textId="77777777" w:rsidTr="008C2503">
        <w:trPr>
          <w:trHeight w:val="300"/>
          <w:jc w:val="center"/>
          <w:ins w:id="5373" w:author="Ross Norsworthy" w:date="2020-03-19T22:33:00Z"/>
        </w:trPr>
        <w:tc>
          <w:tcPr>
            <w:tcW w:w="1382" w:type="pct"/>
            <w:shd w:val="clear" w:color="auto" w:fill="auto"/>
            <w:noWrap/>
            <w:vAlign w:val="bottom"/>
          </w:tcPr>
          <w:p w14:paraId="40769B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74" w:author="Ross Norsworthy" w:date="2020-03-19T22:33:00Z"/>
                <w:sz w:val="20"/>
              </w:rPr>
            </w:pPr>
            <w:ins w:id="5375" w:author="Ross Norsworthy" w:date="2020-03-19T22:33:00Z">
              <w:r w:rsidRPr="00A013FD">
                <w:rPr>
                  <w:sz w:val="20"/>
                </w:rPr>
                <w:t>40</w:t>
              </w:r>
            </w:ins>
          </w:p>
        </w:tc>
        <w:tc>
          <w:tcPr>
            <w:tcW w:w="1236" w:type="pct"/>
            <w:shd w:val="clear" w:color="auto" w:fill="auto"/>
            <w:noWrap/>
            <w:vAlign w:val="bottom"/>
          </w:tcPr>
          <w:p w14:paraId="213E9E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76" w:author="Ross Norsworthy" w:date="2020-03-19T22:33:00Z"/>
                <w:sz w:val="20"/>
              </w:rPr>
            </w:pPr>
            <w:ins w:id="5377" w:author="Ross Norsworthy" w:date="2020-03-19T22:33:00Z">
              <w:r w:rsidRPr="00A013FD">
                <w:rPr>
                  <w:sz w:val="20"/>
                </w:rPr>
                <w:t>0</w:t>
              </w:r>
            </w:ins>
          </w:p>
        </w:tc>
        <w:tc>
          <w:tcPr>
            <w:tcW w:w="2382" w:type="pct"/>
            <w:shd w:val="clear" w:color="auto" w:fill="auto"/>
            <w:noWrap/>
            <w:vAlign w:val="bottom"/>
          </w:tcPr>
          <w:p w14:paraId="7A4FA0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78" w:author="Ross Norsworthy" w:date="2020-03-19T22:33:00Z"/>
                <w:sz w:val="20"/>
              </w:rPr>
            </w:pPr>
            <w:ins w:id="5379" w:author="Ross Norsworthy" w:date="2020-03-19T22:33:00Z">
              <w:r w:rsidRPr="00A013FD">
                <w:rPr>
                  <w:sz w:val="20"/>
                </w:rPr>
                <w:t>7.8</w:t>
              </w:r>
            </w:ins>
          </w:p>
        </w:tc>
      </w:tr>
      <w:tr w:rsidR="00A013FD" w:rsidRPr="00A013FD" w14:paraId="4B4C80D1" w14:textId="77777777" w:rsidTr="008C2503">
        <w:trPr>
          <w:trHeight w:val="300"/>
          <w:jc w:val="center"/>
          <w:ins w:id="5380" w:author="Ross Norsworthy" w:date="2020-03-19T22:33:00Z"/>
        </w:trPr>
        <w:tc>
          <w:tcPr>
            <w:tcW w:w="1382" w:type="pct"/>
            <w:shd w:val="clear" w:color="auto" w:fill="auto"/>
            <w:noWrap/>
            <w:vAlign w:val="bottom"/>
          </w:tcPr>
          <w:p w14:paraId="62D765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81" w:author="Ross Norsworthy" w:date="2020-03-19T22:33:00Z"/>
                <w:sz w:val="20"/>
              </w:rPr>
            </w:pPr>
            <w:ins w:id="5382" w:author="Ross Norsworthy" w:date="2020-03-19T22:33:00Z">
              <w:r w:rsidRPr="00A013FD">
                <w:rPr>
                  <w:sz w:val="20"/>
                </w:rPr>
                <w:t>50</w:t>
              </w:r>
            </w:ins>
          </w:p>
        </w:tc>
        <w:tc>
          <w:tcPr>
            <w:tcW w:w="1236" w:type="pct"/>
            <w:shd w:val="clear" w:color="auto" w:fill="auto"/>
            <w:noWrap/>
            <w:vAlign w:val="bottom"/>
          </w:tcPr>
          <w:p w14:paraId="7C565F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83" w:author="Ross Norsworthy" w:date="2020-03-19T22:33:00Z"/>
                <w:sz w:val="20"/>
              </w:rPr>
            </w:pPr>
            <w:ins w:id="5384" w:author="Ross Norsworthy" w:date="2020-03-19T22:33:00Z">
              <w:r w:rsidRPr="00A013FD">
                <w:rPr>
                  <w:sz w:val="20"/>
                </w:rPr>
                <w:t>−1.5</w:t>
              </w:r>
            </w:ins>
          </w:p>
        </w:tc>
        <w:tc>
          <w:tcPr>
            <w:tcW w:w="2382" w:type="pct"/>
            <w:shd w:val="clear" w:color="auto" w:fill="auto"/>
            <w:noWrap/>
            <w:vAlign w:val="bottom"/>
          </w:tcPr>
          <w:p w14:paraId="18A69F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85" w:author="Ross Norsworthy" w:date="2020-03-19T22:33:00Z"/>
                <w:sz w:val="20"/>
              </w:rPr>
            </w:pPr>
            <w:ins w:id="5386" w:author="Ross Norsworthy" w:date="2020-03-19T22:33:00Z">
              <w:r w:rsidRPr="00A013FD">
                <w:rPr>
                  <w:sz w:val="20"/>
                </w:rPr>
                <w:t>6.3</w:t>
              </w:r>
            </w:ins>
          </w:p>
        </w:tc>
      </w:tr>
      <w:tr w:rsidR="00A013FD" w:rsidRPr="00A013FD" w14:paraId="1BF8428B" w14:textId="77777777" w:rsidTr="008C2503">
        <w:trPr>
          <w:trHeight w:val="300"/>
          <w:jc w:val="center"/>
          <w:ins w:id="5387" w:author="Ross Norsworthy" w:date="2020-03-19T22:33:00Z"/>
        </w:trPr>
        <w:tc>
          <w:tcPr>
            <w:tcW w:w="1382" w:type="pct"/>
            <w:shd w:val="clear" w:color="auto" w:fill="auto"/>
            <w:noWrap/>
            <w:vAlign w:val="bottom"/>
          </w:tcPr>
          <w:p w14:paraId="50F69E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88" w:author="Ross Norsworthy" w:date="2020-03-19T22:33:00Z"/>
                <w:sz w:val="20"/>
              </w:rPr>
            </w:pPr>
            <w:ins w:id="5389" w:author="Ross Norsworthy" w:date="2020-03-19T22:33:00Z">
              <w:r w:rsidRPr="00A013FD">
                <w:rPr>
                  <w:sz w:val="20"/>
                </w:rPr>
                <w:t>60</w:t>
              </w:r>
            </w:ins>
          </w:p>
        </w:tc>
        <w:tc>
          <w:tcPr>
            <w:tcW w:w="1236" w:type="pct"/>
            <w:shd w:val="clear" w:color="auto" w:fill="auto"/>
            <w:noWrap/>
            <w:vAlign w:val="bottom"/>
          </w:tcPr>
          <w:p w14:paraId="202B86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90" w:author="Ross Norsworthy" w:date="2020-03-19T22:33:00Z"/>
                <w:sz w:val="20"/>
              </w:rPr>
            </w:pPr>
            <w:ins w:id="5391" w:author="Ross Norsworthy" w:date="2020-03-19T22:33:00Z">
              <w:r w:rsidRPr="00A013FD">
                <w:rPr>
                  <w:sz w:val="20"/>
                </w:rPr>
                <w:t>−3</w:t>
              </w:r>
            </w:ins>
          </w:p>
        </w:tc>
        <w:tc>
          <w:tcPr>
            <w:tcW w:w="2382" w:type="pct"/>
            <w:shd w:val="clear" w:color="auto" w:fill="auto"/>
            <w:noWrap/>
            <w:vAlign w:val="bottom"/>
          </w:tcPr>
          <w:p w14:paraId="40DDE7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92" w:author="Ross Norsworthy" w:date="2020-03-19T22:33:00Z"/>
                <w:sz w:val="20"/>
              </w:rPr>
            </w:pPr>
            <w:ins w:id="5393" w:author="Ross Norsworthy" w:date="2020-03-19T22:33:00Z">
              <w:r w:rsidRPr="00A013FD">
                <w:rPr>
                  <w:sz w:val="20"/>
                </w:rPr>
                <w:t>4.8</w:t>
              </w:r>
            </w:ins>
          </w:p>
        </w:tc>
      </w:tr>
      <w:tr w:rsidR="00A013FD" w:rsidRPr="00A013FD" w14:paraId="7D573117" w14:textId="77777777" w:rsidTr="008C2503">
        <w:trPr>
          <w:trHeight w:val="300"/>
          <w:jc w:val="center"/>
          <w:ins w:id="5394" w:author="Ross Norsworthy" w:date="2020-03-19T22:33:00Z"/>
        </w:trPr>
        <w:tc>
          <w:tcPr>
            <w:tcW w:w="1382" w:type="pct"/>
            <w:shd w:val="clear" w:color="auto" w:fill="auto"/>
            <w:noWrap/>
            <w:vAlign w:val="bottom"/>
          </w:tcPr>
          <w:p w14:paraId="1E1D7D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95" w:author="Ross Norsworthy" w:date="2020-03-19T22:33:00Z"/>
                <w:sz w:val="20"/>
              </w:rPr>
            </w:pPr>
            <w:ins w:id="5396" w:author="Ross Norsworthy" w:date="2020-03-19T22:33:00Z">
              <w:r w:rsidRPr="00A013FD">
                <w:rPr>
                  <w:sz w:val="20"/>
                </w:rPr>
                <w:t>70</w:t>
              </w:r>
            </w:ins>
          </w:p>
        </w:tc>
        <w:tc>
          <w:tcPr>
            <w:tcW w:w="1236" w:type="pct"/>
            <w:shd w:val="clear" w:color="auto" w:fill="auto"/>
            <w:noWrap/>
            <w:vAlign w:val="bottom"/>
          </w:tcPr>
          <w:p w14:paraId="6C60A7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97" w:author="Ross Norsworthy" w:date="2020-03-19T22:33:00Z"/>
                <w:sz w:val="20"/>
              </w:rPr>
            </w:pPr>
            <w:ins w:id="5398" w:author="Ross Norsworthy" w:date="2020-03-19T22:33:00Z">
              <w:r w:rsidRPr="00A013FD">
                <w:rPr>
                  <w:sz w:val="20"/>
                </w:rPr>
                <w:t>−4</w:t>
              </w:r>
            </w:ins>
          </w:p>
        </w:tc>
        <w:tc>
          <w:tcPr>
            <w:tcW w:w="2382" w:type="pct"/>
            <w:shd w:val="clear" w:color="auto" w:fill="auto"/>
            <w:noWrap/>
            <w:vAlign w:val="bottom"/>
          </w:tcPr>
          <w:p w14:paraId="52F433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399" w:author="Ross Norsworthy" w:date="2020-03-19T22:33:00Z"/>
                <w:sz w:val="20"/>
              </w:rPr>
            </w:pPr>
            <w:ins w:id="5400" w:author="Ross Norsworthy" w:date="2020-03-19T22:33:00Z">
              <w:r w:rsidRPr="00A013FD">
                <w:rPr>
                  <w:sz w:val="20"/>
                </w:rPr>
                <w:t>3.8</w:t>
              </w:r>
            </w:ins>
          </w:p>
        </w:tc>
      </w:tr>
      <w:tr w:rsidR="00A013FD" w:rsidRPr="00A013FD" w14:paraId="44C84D4E" w14:textId="77777777" w:rsidTr="008C2503">
        <w:trPr>
          <w:trHeight w:val="300"/>
          <w:jc w:val="center"/>
          <w:ins w:id="5401" w:author="Ross Norsworthy" w:date="2020-03-19T22:33:00Z"/>
        </w:trPr>
        <w:tc>
          <w:tcPr>
            <w:tcW w:w="1382" w:type="pct"/>
            <w:shd w:val="clear" w:color="auto" w:fill="auto"/>
            <w:noWrap/>
            <w:vAlign w:val="bottom"/>
          </w:tcPr>
          <w:p w14:paraId="150348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02" w:author="Ross Norsworthy" w:date="2020-03-19T22:33:00Z"/>
                <w:sz w:val="20"/>
              </w:rPr>
            </w:pPr>
            <w:ins w:id="5403" w:author="Ross Norsworthy" w:date="2020-03-19T22:33:00Z">
              <w:r w:rsidRPr="00A013FD">
                <w:rPr>
                  <w:sz w:val="20"/>
                </w:rPr>
                <w:t>80</w:t>
              </w:r>
            </w:ins>
          </w:p>
        </w:tc>
        <w:tc>
          <w:tcPr>
            <w:tcW w:w="1236" w:type="pct"/>
            <w:shd w:val="clear" w:color="auto" w:fill="auto"/>
            <w:noWrap/>
            <w:vAlign w:val="bottom"/>
          </w:tcPr>
          <w:p w14:paraId="3A0033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04" w:author="Ross Norsworthy" w:date="2020-03-19T22:33:00Z"/>
                <w:sz w:val="20"/>
              </w:rPr>
            </w:pPr>
            <w:ins w:id="5405" w:author="Ross Norsworthy" w:date="2020-03-19T22:33:00Z">
              <w:r w:rsidRPr="00A013FD">
                <w:rPr>
                  <w:sz w:val="20"/>
                </w:rPr>
                <w:t>−10</w:t>
              </w:r>
            </w:ins>
          </w:p>
        </w:tc>
        <w:tc>
          <w:tcPr>
            <w:tcW w:w="2382" w:type="pct"/>
            <w:shd w:val="clear" w:color="auto" w:fill="auto"/>
            <w:noWrap/>
            <w:vAlign w:val="bottom"/>
          </w:tcPr>
          <w:p w14:paraId="34BFFF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06" w:author="Ross Norsworthy" w:date="2020-03-19T22:33:00Z"/>
                <w:sz w:val="20"/>
              </w:rPr>
            </w:pPr>
            <w:ins w:id="5407" w:author="Ross Norsworthy" w:date="2020-03-19T22:33:00Z">
              <w:r w:rsidRPr="00A013FD">
                <w:rPr>
                  <w:sz w:val="20"/>
                </w:rPr>
                <w:t>−2.2</w:t>
              </w:r>
            </w:ins>
          </w:p>
        </w:tc>
      </w:tr>
      <w:tr w:rsidR="00A013FD" w:rsidRPr="00A013FD" w14:paraId="1CC46772" w14:textId="77777777" w:rsidTr="008C2503">
        <w:trPr>
          <w:trHeight w:val="300"/>
          <w:jc w:val="center"/>
          <w:ins w:id="5408" w:author="Ross Norsworthy" w:date="2020-03-19T22:33:00Z"/>
        </w:trPr>
        <w:tc>
          <w:tcPr>
            <w:tcW w:w="1382" w:type="pct"/>
            <w:shd w:val="clear" w:color="auto" w:fill="auto"/>
            <w:noWrap/>
            <w:vAlign w:val="bottom"/>
          </w:tcPr>
          <w:p w14:paraId="534A78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09" w:author="Ross Norsworthy" w:date="2020-03-19T22:33:00Z"/>
                <w:sz w:val="20"/>
              </w:rPr>
            </w:pPr>
            <w:ins w:id="5410" w:author="Ross Norsworthy" w:date="2020-03-19T22:33:00Z">
              <w:r w:rsidRPr="00A013FD">
                <w:rPr>
                  <w:sz w:val="20"/>
                </w:rPr>
                <w:t>90</w:t>
              </w:r>
            </w:ins>
          </w:p>
        </w:tc>
        <w:tc>
          <w:tcPr>
            <w:tcW w:w="1236" w:type="pct"/>
            <w:shd w:val="clear" w:color="auto" w:fill="auto"/>
            <w:noWrap/>
            <w:vAlign w:val="bottom"/>
          </w:tcPr>
          <w:p w14:paraId="6B0798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11" w:author="Ross Norsworthy" w:date="2020-03-19T22:33:00Z"/>
                <w:sz w:val="20"/>
              </w:rPr>
            </w:pPr>
            <w:ins w:id="5412" w:author="Ross Norsworthy" w:date="2020-03-19T22:33:00Z">
              <w:r w:rsidRPr="00A013FD">
                <w:rPr>
                  <w:sz w:val="20"/>
                </w:rPr>
                <w:t>−20</w:t>
              </w:r>
            </w:ins>
          </w:p>
        </w:tc>
        <w:tc>
          <w:tcPr>
            <w:tcW w:w="2382" w:type="pct"/>
            <w:shd w:val="clear" w:color="auto" w:fill="auto"/>
            <w:noWrap/>
            <w:vAlign w:val="bottom"/>
          </w:tcPr>
          <w:p w14:paraId="1D8545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5413" w:author="Ross Norsworthy" w:date="2020-03-19T22:33:00Z"/>
                <w:sz w:val="20"/>
              </w:rPr>
            </w:pPr>
            <w:ins w:id="5414" w:author="Ross Norsworthy" w:date="2020-03-19T22:33:00Z">
              <w:r w:rsidRPr="00A013FD">
                <w:rPr>
                  <w:sz w:val="20"/>
                </w:rPr>
                <w:t>−12.2</w:t>
              </w:r>
            </w:ins>
          </w:p>
        </w:tc>
      </w:tr>
    </w:tbl>
    <w:p w14:paraId="35C150E3" w14:textId="77777777" w:rsidR="008C2503" w:rsidRPr="00A013FD" w:rsidRDefault="008C2503" w:rsidP="008C2503">
      <w:pPr>
        <w:pStyle w:val="Tablefin"/>
        <w:rPr>
          <w:ins w:id="5415" w:author="Ross Norsworthy" w:date="2020-03-19T22:33:00Z"/>
          <w:lang w:val="en-US"/>
        </w:rPr>
      </w:pPr>
    </w:p>
    <w:p w14:paraId="5448F173" w14:textId="56ACC708" w:rsidR="00A820A1" w:rsidRPr="00A013FD" w:rsidRDefault="007E642C" w:rsidP="0033396A">
      <w:pPr>
        <w:pStyle w:val="Heading4"/>
        <w:rPr>
          <w:ins w:id="5416" w:author="Ross Norsworthy" w:date="2020-03-19T22:33:00Z"/>
          <w:rFonts w:eastAsia="Calibri"/>
          <w:lang w:eastAsia="en-GB"/>
        </w:rPr>
      </w:pPr>
      <w:ins w:id="5417" w:author="Song, Xiaojing" w:date="2020-08-24T16:32:00Z">
        <w:del w:id="5418" w:author="USA Editor 2021" w:date="2020-12-10T17:06:00Z">
          <w:r w:rsidRPr="0033396A" w:rsidDel="00A3636B">
            <w:rPr>
              <w:rFonts w:eastAsia="Calibri"/>
              <w:smallCaps/>
              <w:highlight w:val="green"/>
              <w:lang w:eastAsia="en-GB"/>
            </w:rPr>
            <w:delText>A</w:delText>
          </w:r>
          <w:r w:rsidDel="00A3636B">
            <w:rPr>
              <w:rFonts w:eastAsia="Calibri"/>
              <w:smallCaps/>
              <w:lang w:eastAsia="en-GB"/>
            </w:rPr>
            <w:delText xml:space="preserve"> </w:delText>
          </w:r>
        </w:del>
      </w:ins>
      <w:ins w:id="5419" w:author="Song, Xiaojing" w:date="2020-08-21T15:15:00Z">
        <w:r w:rsidR="00E626F2">
          <w:rPr>
            <w:rFonts w:eastAsia="Calibri"/>
            <w:smallCaps/>
            <w:lang w:eastAsia="en-GB"/>
          </w:rPr>
          <w:t>1.2.12.3</w:t>
        </w:r>
        <w:r w:rsidR="00E626F2">
          <w:rPr>
            <w:rFonts w:eastAsia="Calibri"/>
            <w:smallCaps/>
            <w:lang w:eastAsia="en-GB"/>
          </w:rPr>
          <w:tab/>
        </w:r>
      </w:ins>
      <w:ins w:id="5420" w:author="Ross Norsworthy" w:date="2020-03-19T22:33:00Z">
        <w:r w:rsidR="00A820A1" w:rsidRPr="00A013FD">
          <w:rPr>
            <w:rFonts w:eastAsia="Calibri"/>
            <w:lang w:eastAsia="en-GB"/>
          </w:rPr>
          <w:t xml:space="preserve">Shutdown procedure  </w:t>
        </w:r>
      </w:ins>
    </w:p>
    <w:p w14:paraId="0D63B294" w14:textId="77777777" w:rsidR="00A013FD" w:rsidRPr="00A013FD" w:rsidRDefault="00A013FD" w:rsidP="00A013FD">
      <w:pPr>
        <w:spacing w:after="120"/>
        <w:rPr>
          <w:ins w:id="5421" w:author="Ross Norsworthy" w:date="2020-03-19T22:33:00Z"/>
        </w:rPr>
      </w:pPr>
      <w:ins w:id="5422" w:author="Ross Norsworthy" w:date="2020-03-19T22:33:00Z">
        <w:r w:rsidRPr="00A013FD">
          <w:t>An automatic transmitter hardware shutdown procedure and indication should be provided in case a transmitter continues to transmit for more than 2 s. This shutdown procedure should be independent of software control.</w:t>
        </w:r>
      </w:ins>
    </w:p>
    <w:p w14:paraId="44C69D86" w14:textId="1CF4F129" w:rsidR="00A013FD" w:rsidRPr="009A1F48" w:rsidRDefault="007E642C" w:rsidP="0033396A">
      <w:pPr>
        <w:pStyle w:val="Heading4"/>
        <w:rPr>
          <w:ins w:id="5423" w:author="Ross Norsworthy" w:date="2020-03-19T22:33:00Z"/>
          <w:rFonts w:eastAsia="Calibri"/>
          <w:lang w:eastAsia="en-GB"/>
        </w:rPr>
      </w:pPr>
      <w:ins w:id="5424" w:author="Song, Xiaojing" w:date="2020-08-24T16:32:00Z">
        <w:del w:id="5425" w:author="USA Editor 2021" w:date="2020-12-10T17:06:00Z">
          <w:r w:rsidRPr="0033396A" w:rsidDel="00A3636B">
            <w:rPr>
              <w:rFonts w:eastAsia="Calibri"/>
              <w:smallCaps/>
              <w:szCs w:val="24"/>
              <w:highlight w:val="green"/>
              <w:lang w:eastAsia="en-GB"/>
            </w:rPr>
            <w:delText>A</w:delText>
          </w:r>
          <w:r w:rsidDel="00A3636B">
            <w:rPr>
              <w:rFonts w:eastAsia="Calibri"/>
              <w:smallCaps/>
              <w:szCs w:val="24"/>
              <w:lang w:eastAsia="en-GB"/>
            </w:rPr>
            <w:delText xml:space="preserve"> </w:delText>
          </w:r>
        </w:del>
      </w:ins>
      <w:ins w:id="5426" w:author="Song, Xiaojing" w:date="2020-08-21T15:15:00Z">
        <w:r w:rsidR="00E626F2" w:rsidRPr="00C00206">
          <w:rPr>
            <w:rFonts w:eastAsia="Calibri"/>
            <w:smallCaps/>
            <w:szCs w:val="24"/>
            <w:lang w:eastAsia="en-GB"/>
          </w:rPr>
          <w:t>1.2.12.4</w:t>
        </w:r>
        <w:r w:rsidR="00E626F2" w:rsidRPr="00C00206">
          <w:rPr>
            <w:rFonts w:eastAsia="Calibri"/>
            <w:smallCaps/>
            <w:szCs w:val="24"/>
            <w:lang w:eastAsia="en-GB"/>
          </w:rPr>
          <w:tab/>
        </w:r>
      </w:ins>
      <w:ins w:id="5427" w:author="Ross Norsworthy" w:date="2020-03-19T22:33:00Z">
        <w:r w:rsidR="00A013FD" w:rsidRPr="009A1F48">
          <w:rPr>
            <w:rFonts w:eastAsia="Calibri"/>
            <w:lang w:eastAsia="en-GB"/>
          </w:rPr>
          <w:t xml:space="preserve">Safety precautions  </w:t>
        </w:r>
      </w:ins>
    </w:p>
    <w:p w14:paraId="1295FBA5" w14:textId="77777777" w:rsidR="00A013FD" w:rsidRPr="00A013FD" w:rsidRDefault="00A013FD" w:rsidP="00A013FD">
      <w:pPr>
        <w:spacing w:after="120"/>
        <w:rPr>
          <w:ins w:id="5428" w:author="Ross Norsworthy" w:date="2020-03-19T22:33:00Z"/>
        </w:rPr>
      </w:pPr>
      <w:ins w:id="5429" w:author="Ross Norsworthy" w:date="2020-03-19T22:33:00Z">
        <w:r w:rsidRPr="00A013FD">
          <w:t>The VDES installation, when operating, should not be damaged by the effects of open circuited or short-circuited antenna terminals.</w:t>
        </w:r>
      </w:ins>
    </w:p>
    <w:p w14:paraId="1EE393E1" w14:textId="7BD47E18" w:rsidR="00A013FD" w:rsidRPr="00A013FD" w:rsidRDefault="007E642C" w:rsidP="0033396A">
      <w:pPr>
        <w:pStyle w:val="Heading2"/>
        <w:rPr>
          <w:ins w:id="5430" w:author="Ross Norsworthy" w:date="2020-03-19T22:33:00Z"/>
          <w:rFonts w:eastAsia="Calibri"/>
          <w:lang w:eastAsia="en-GB"/>
        </w:rPr>
      </w:pPr>
      <w:bookmarkStart w:id="5431" w:name="_Toc35545282"/>
      <w:ins w:id="5432" w:author="Song, Xiaojing" w:date="2020-08-24T16:32:00Z">
        <w:del w:id="5433" w:author="USA Editor 2021" w:date="2020-12-10T17:07:00Z">
          <w:r w:rsidRPr="0033396A" w:rsidDel="00A3636B">
            <w:rPr>
              <w:rFonts w:eastAsia="Calibri"/>
              <w:highlight w:val="green"/>
              <w:lang w:eastAsia="en-GB"/>
            </w:rPr>
            <w:delText>A</w:delText>
          </w:r>
          <w:r w:rsidDel="00A3636B">
            <w:rPr>
              <w:rFonts w:eastAsia="Calibri"/>
              <w:lang w:eastAsia="en-GB"/>
            </w:rPr>
            <w:delText xml:space="preserve"> </w:delText>
          </w:r>
        </w:del>
      </w:ins>
      <w:ins w:id="5434" w:author="Song, Xiaojing" w:date="2020-08-21T10:07:00Z">
        <w:r w:rsidR="00B47C07">
          <w:rPr>
            <w:rFonts w:eastAsia="Calibri"/>
            <w:lang w:eastAsia="en-GB"/>
          </w:rPr>
          <w:t>1.3</w:t>
        </w:r>
        <w:r w:rsidR="00B47C07">
          <w:rPr>
            <w:rFonts w:eastAsia="Calibri"/>
            <w:lang w:eastAsia="en-GB"/>
          </w:rPr>
          <w:tab/>
        </w:r>
      </w:ins>
      <w:ins w:id="5435" w:author="Ross Norsworthy" w:date="2020-03-19T22:33:00Z">
        <w:r w:rsidR="00A013FD" w:rsidRPr="00A013FD">
          <w:rPr>
            <w:rFonts w:eastAsia="Calibri"/>
            <w:lang w:eastAsia="en-GB"/>
          </w:rPr>
          <w:t>Link layer</w:t>
        </w:r>
        <w:bookmarkEnd w:id="5431"/>
      </w:ins>
    </w:p>
    <w:p w14:paraId="1BACD54A" w14:textId="77777777" w:rsidR="00A013FD" w:rsidRPr="00A013FD" w:rsidRDefault="00A013FD" w:rsidP="00A013FD">
      <w:pPr>
        <w:rPr>
          <w:ins w:id="5436" w:author="Ross Norsworthy" w:date="2020-03-19T22:33:00Z"/>
          <w:szCs w:val="24"/>
        </w:rPr>
      </w:pPr>
      <w:ins w:id="5437" w:author="Ross Norsworthy" w:date="2020-03-19T22:33:00Z">
        <w:r w:rsidRPr="00A013FD">
          <w:rPr>
            <w:szCs w:val="24"/>
          </w:rPr>
          <w:t>This layer ensures reliable transmission of data between ships, ship and shore, and ship and satellite. This layer will further be responsible for packing data into messages and providing access to the data transfer medium using TDMA techniques.</w:t>
        </w:r>
      </w:ins>
    </w:p>
    <w:p w14:paraId="507F3459" w14:textId="0214C763" w:rsidR="00A013FD" w:rsidRPr="009A1F48" w:rsidRDefault="007E642C" w:rsidP="0033396A">
      <w:pPr>
        <w:pStyle w:val="Heading3"/>
        <w:rPr>
          <w:ins w:id="5438" w:author="Ross Norsworthy" w:date="2020-03-19T22:33:00Z"/>
          <w:rFonts w:eastAsia="Calibri"/>
          <w:lang w:eastAsia="en-GB"/>
        </w:rPr>
      </w:pPr>
      <w:bookmarkStart w:id="5439" w:name="_Toc35545283"/>
      <w:ins w:id="5440" w:author="Song, Xiaojing" w:date="2020-08-24T16:32:00Z">
        <w:del w:id="5441" w:author="USA Editor 2021" w:date="2020-12-10T17:07:00Z">
          <w:r w:rsidRPr="0033396A" w:rsidDel="00A3636B">
            <w:rPr>
              <w:rFonts w:eastAsia="Calibri"/>
              <w:highlight w:val="green"/>
              <w:lang w:eastAsia="en-GB"/>
            </w:rPr>
            <w:delText>A</w:delText>
          </w:r>
          <w:r w:rsidDel="00A3636B">
            <w:rPr>
              <w:rFonts w:eastAsia="Calibri"/>
              <w:lang w:eastAsia="en-GB"/>
            </w:rPr>
            <w:delText xml:space="preserve"> </w:delText>
          </w:r>
        </w:del>
      </w:ins>
      <w:ins w:id="5442" w:author="Song, Xiaojing" w:date="2020-08-21T10:09:00Z">
        <w:r w:rsidR="00D13307">
          <w:rPr>
            <w:rFonts w:eastAsia="Calibri"/>
            <w:lang w:eastAsia="en-GB"/>
          </w:rPr>
          <w:t>1.3.1</w:t>
        </w:r>
        <w:r w:rsidR="00D13307">
          <w:rPr>
            <w:rFonts w:eastAsia="Calibri"/>
            <w:lang w:eastAsia="en-GB"/>
          </w:rPr>
          <w:tab/>
        </w:r>
      </w:ins>
      <w:ins w:id="5443" w:author="Ross Norsworthy" w:date="2020-03-19T22:33:00Z">
        <w:r w:rsidR="00A013FD" w:rsidRPr="009A1F48">
          <w:rPr>
            <w:rFonts w:eastAsia="Calibri"/>
            <w:lang w:eastAsia="en-GB"/>
          </w:rPr>
          <w:t>TDMA Synchronization</w:t>
        </w:r>
        <w:bookmarkEnd w:id="5439"/>
      </w:ins>
    </w:p>
    <w:p w14:paraId="3B082A93" w14:textId="77777777" w:rsidR="00A013FD" w:rsidRPr="00A013FD" w:rsidRDefault="00A013FD" w:rsidP="00A013FD">
      <w:pPr>
        <w:spacing w:after="120"/>
        <w:rPr>
          <w:ins w:id="5444" w:author="Ross Norsworthy" w:date="2020-03-19T22:33:00Z"/>
          <w:lang w:eastAsia="en-GB"/>
        </w:rPr>
      </w:pPr>
      <w:ins w:id="5445" w:author="Ross Norsworthy" w:date="2020-03-19T22:33:00Z">
        <w:r w:rsidRPr="00A013FD">
          <w:rPr>
            <w:lang w:eastAsia="en-GB"/>
          </w:rPr>
          <w:t>TDMA synchronization is achieved using an algorithm as described below.</w:t>
        </w:r>
      </w:ins>
    </w:p>
    <w:p w14:paraId="435626FD" w14:textId="77777777" w:rsidR="00A013FD" w:rsidRPr="00A013FD" w:rsidRDefault="00A013FD" w:rsidP="00A013FD">
      <w:pPr>
        <w:spacing w:after="120"/>
        <w:rPr>
          <w:ins w:id="5446" w:author="Ross Norsworthy" w:date="2020-03-19T22:33:00Z"/>
          <w:lang w:eastAsia="en-GB"/>
        </w:rPr>
      </w:pPr>
      <w:ins w:id="5447" w:author="Ross Norsworthy" w:date="2020-03-19T22:33:00Z">
        <w:r w:rsidRPr="00A013FD">
          <w:rPr>
            <w:lang w:eastAsia="en-GB"/>
          </w:rPr>
          <w:t>The TDMA receiving process should not depend on slot boundaries.</w:t>
        </w:r>
      </w:ins>
    </w:p>
    <w:p w14:paraId="5B228CBA" w14:textId="77777777" w:rsidR="00A013FD" w:rsidRPr="00A013FD" w:rsidRDefault="00A013FD" w:rsidP="00A013FD">
      <w:pPr>
        <w:spacing w:after="120"/>
        <w:rPr>
          <w:ins w:id="5448" w:author="Ross Norsworthy" w:date="2020-03-19T22:33:00Z"/>
        </w:rPr>
      </w:pPr>
      <w:ins w:id="5449" w:author="Ross Norsworthy" w:date="2020-03-19T22:33:00Z">
        <w:r w:rsidRPr="00A013FD">
          <w:rPr>
            <w:lang w:eastAsia="en-GB"/>
          </w:rPr>
          <w:t>Synchronization other than UTC direct may be provided by the AIS system.</w:t>
        </w:r>
      </w:ins>
    </w:p>
    <w:p w14:paraId="577DAD16" w14:textId="7C39EA06" w:rsidR="00A013FD" w:rsidRPr="00A013FD" w:rsidRDefault="007E642C" w:rsidP="0033396A">
      <w:pPr>
        <w:pStyle w:val="Heading3"/>
        <w:rPr>
          <w:ins w:id="5450" w:author="Ross Norsworthy" w:date="2020-03-19T22:33:00Z"/>
          <w:rFonts w:eastAsia="Calibri"/>
          <w:lang w:eastAsia="en-GB"/>
        </w:rPr>
      </w:pPr>
      <w:bookmarkStart w:id="5451" w:name="_Toc35545284"/>
      <w:ins w:id="5452" w:author="Song, Xiaojing" w:date="2020-08-24T16:32:00Z">
        <w:del w:id="5453" w:author="USA Editor 2021" w:date="2020-12-10T17:07:00Z">
          <w:r w:rsidRPr="0033396A" w:rsidDel="00A3636B">
            <w:rPr>
              <w:rFonts w:eastAsia="Calibri"/>
              <w:highlight w:val="green"/>
              <w:lang w:eastAsia="en-GB"/>
            </w:rPr>
            <w:delText>A</w:delText>
          </w:r>
          <w:r w:rsidDel="00A3636B">
            <w:rPr>
              <w:rFonts w:eastAsia="Calibri"/>
              <w:lang w:eastAsia="en-GB"/>
            </w:rPr>
            <w:delText xml:space="preserve"> </w:delText>
          </w:r>
        </w:del>
      </w:ins>
      <w:ins w:id="5454" w:author="Song, Xiaojing" w:date="2020-08-21T10:10:00Z">
        <w:r w:rsidR="00ED4B35">
          <w:rPr>
            <w:rFonts w:eastAsia="Calibri"/>
            <w:lang w:eastAsia="en-GB"/>
          </w:rPr>
          <w:t>1.3.2</w:t>
        </w:r>
        <w:r w:rsidR="00ED4B35">
          <w:rPr>
            <w:rFonts w:eastAsia="Calibri"/>
            <w:lang w:eastAsia="en-GB"/>
          </w:rPr>
          <w:tab/>
        </w:r>
      </w:ins>
      <w:ins w:id="5455" w:author="Ross Norsworthy" w:date="2020-03-19T22:33:00Z">
        <w:r w:rsidR="00A013FD" w:rsidRPr="00A013FD">
          <w:rPr>
            <w:rFonts w:eastAsia="Calibri"/>
            <w:lang w:eastAsia="en-GB"/>
          </w:rPr>
          <w:t>Coordinated universal time direct</w:t>
        </w:r>
        <w:bookmarkEnd w:id="5451"/>
      </w:ins>
    </w:p>
    <w:p w14:paraId="0B6605F4" w14:textId="77777777" w:rsidR="00A013FD" w:rsidRPr="00A013FD" w:rsidRDefault="00A013FD" w:rsidP="00A013FD">
      <w:pPr>
        <w:spacing w:after="120"/>
        <w:rPr>
          <w:ins w:id="5456" w:author="Ross Norsworthy" w:date="2020-03-19T22:33:00Z"/>
        </w:rPr>
      </w:pPr>
      <w:ins w:id="5457" w:author="Ross Norsworthy" w:date="2020-03-19T22:33:00Z">
        <w:r w:rsidRPr="00A013FD">
          <w:rPr>
            <w:lang w:eastAsia="en-GB"/>
          </w:rPr>
          <w:t>A station, which may acquire timing directly from coordinated universal time (UTC) source having the required accuracy.</w:t>
        </w:r>
      </w:ins>
    </w:p>
    <w:p w14:paraId="63FF16C3" w14:textId="607B49DD" w:rsidR="00A013FD" w:rsidRPr="00A013FD" w:rsidRDefault="007E642C" w:rsidP="0033396A">
      <w:pPr>
        <w:pStyle w:val="Heading3"/>
        <w:rPr>
          <w:ins w:id="5458" w:author="Ross Norsworthy" w:date="2020-03-19T22:33:00Z"/>
          <w:rFonts w:eastAsia="Calibri"/>
          <w:lang w:eastAsia="en-GB"/>
        </w:rPr>
      </w:pPr>
      <w:bookmarkStart w:id="5459" w:name="_Toc35545285"/>
      <w:ins w:id="5460" w:author="Song, Xiaojing" w:date="2020-08-24T16:32:00Z">
        <w:del w:id="5461" w:author="USA Editor 2021" w:date="2020-12-10T17:07:00Z">
          <w:r w:rsidRPr="0033396A" w:rsidDel="00A3636B">
            <w:rPr>
              <w:rFonts w:eastAsia="Calibri"/>
              <w:highlight w:val="green"/>
              <w:lang w:eastAsia="en-GB"/>
            </w:rPr>
            <w:delText>A</w:delText>
          </w:r>
          <w:r w:rsidDel="00A3636B">
            <w:rPr>
              <w:rFonts w:eastAsia="Calibri"/>
              <w:lang w:eastAsia="en-GB"/>
            </w:rPr>
            <w:delText xml:space="preserve"> </w:delText>
          </w:r>
        </w:del>
      </w:ins>
      <w:ins w:id="5462" w:author="Song, Xiaojing" w:date="2020-08-21T10:10:00Z">
        <w:r w:rsidR="00ED4B35">
          <w:rPr>
            <w:rFonts w:eastAsia="Calibri"/>
            <w:lang w:eastAsia="en-GB"/>
          </w:rPr>
          <w:t>1.3.3</w:t>
        </w:r>
        <w:r w:rsidR="00ED4B35">
          <w:rPr>
            <w:rFonts w:eastAsia="Calibri"/>
            <w:lang w:eastAsia="en-GB"/>
          </w:rPr>
          <w:tab/>
        </w:r>
      </w:ins>
      <w:ins w:id="5463" w:author="Ross Norsworthy" w:date="2020-03-19T22:33:00Z">
        <w:r w:rsidR="00A013FD" w:rsidRPr="00A013FD">
          <w:rPr>
            <w:rFonts w:eastAsia="Calibri"/>
            <w:lang w:eastAsia="en-GB"/>
          </w:rPr>
          <w:t>Coordinated universal time indirect</w:t>
        </w:r>
        <w:bookmarkEnd w:id="5459"/>
      </w:ins>
    </w:p>
    <w:p w14:paraId="4C192EBA" w14:textId="77777777" w:rsidR="00A013FD" w:rsidRPr="00A013FD" w:rsidRDefault="00A013FD" w:rsidP="00A013FD">
      <w:pPr>
        <w:spacing w:after="120"/>
        <w:rPr>
          <w:lang w:eastAsia="en-GB"/>
        </w:rPr>
      </w:pPr>
      <w:ins w:id="5464" w:author="Ross Norsworthy" w:date="2020-03-19T22:33:00Z">
        <w:r w:rsidRPr="00A013FD">
          <w:rPr>
            <w:lang w:eastAsia="en-GB"/>
          </w:rPr>
          <w:t>A station, which is unable to get direct access to UTC, but has access to the AIS system timing, should get its synchronization from the AIS system.</w:t>
        </w:r>
      </w:ins>
    </w:p>
    <w:p w14:paraId="7D226105" w14:textId="77777777" w:rsidR="00A013FD" w:rsidRPr="00A013FD" w:rsidRDefault="00A013FD" w:rsidP="00A013FD">
      <w:pPr>
        <w:overflowPunct/>
        <w:autoSpaceDE/>
        <w:autoSpaceDN/>
        <w:adjustRightInd/>
        <w:spacing w:before="0"/>
        <w:textAlignment w:val="auto"/>
        <w:rPr>
          <w:lang w:eastAsia="en-GB"/>
        </w:rPr>
      </w:pPr>
      <w:r w:rsidRPr="00A013FD">
        <w:rPr>
          <w:lang w:eastAsia="en-GB"/>
        </w:rPr>
        <w:br w:type="page"/>
      </w:r>
    </w:p>
    <w:p w14:paraId="2AF0F9A6" w14:textId="77777777"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480" w:after="80"/>
        <w:jc w:val="center"/>
        <w:rPr>
          <w:del w:id="5465" w:author="Johnny Schultz" w:date="2020-02-12T15:46:00Z"/>
          <w:b/>
          <w:sz w:val="28"/>
        </w:rPr>
      </w:pPr>
      <w:del w:id="5466" w:author="Johnny Schultz" w:date="2020-02-12T15:46:00Z">
        <w:r w:rsidRPr="00A013FD">
          <w:rPr>
            <w:b/>
            <w:sz w:val="28"/>
          </w:rPr>
          <w:delText>Annex 1</w:delText>
        </w:r>
        <w:r w:rsidRPr="00A013FD">
          <w:rPr>
            <w:b/>
            <w:sz w:val="28"/>
          </w:rPr>
          <w:br/>
        </w:r>
        <w:r w:rsidRPr="00A013FD">
          <w:rPr>
            <w:b/>
            <w:sz w:val="28"/>
          </w:rPr>
          <w:br/>
          <w:delText xml:space="preserve">Operational characteristics of a VHF data exchange system </w:delText>
        </w:r>
        <w:r w:rsidRPr="00A013FD">
          <w:rPr>
            <w:b/>
            <w:sz w:val="28"/>
          </w:rPr>
          <w:br/>
          <w:delText>in the VHF maritime mobile band</w:delText>
        </w:r>
      </w:del>
    </w:p>
    <w:p w14:paraId="79A62074" w14:textId="77777777" w:rsidR="00A013FD" w:rsidRPr="00A013FD" w:rsidRDefault="00A013FD" w:rsidP="00A013FD">
      <w:pPr>
        <w:keepNext/>
        <w:keepLines/>
        <w:tabs>
          <w:tab w:val="left" w:pos="360"/>
        </w:tabs>
        <w:spacing w:before="280"/>
        <w:outlineLvl w:val="0"/>
        <w:rPr>
          <w:del w:id="5467" w:author="Johnny Schultz" w:date="2020-02-12T15:46:00Z"/>
          <w:b/>
          <w:sz w:val="28"/>
        </w:rPr>
      </w:pPr>
      <w:bookmarkStart w:id="5468" w:name="_Toc440783956"/>
      <w:del w:id="5469" w:author="Johnny Schultz" w:date="2020-02-12T15:46:00Z">
        <w:r w:rsidRPr="00A013FD">
          <w:rPr>
            <w:b/>
            <w:sz w:val="28"/>
          </w:rPr>
          <w:delText>1</w:delText>
        </w:r>
        <w:r w:rsidRPr="00A013FD">
          <w:rPr>
            <w:b/>
            <w:sz w:val="28"/>
          </w:rPr>
          <w:tab/>
          <w:delText>General</w:delText>
        </w:r>
        <w:bookmarkEnd w:id="5468"/>
      </w:del>
    </w:p>
    <w:p w14:paraId="75380975" w14:textId="77777777" w:rsidR="00A013FD" w:rsidRPr="00A013FD" w:rsidRDefault="00A013FD" w:rsidP="00A013FD">
      <w:pPr>
        <w:tabs>
          <w:tab w:val="clear" w:pos="2268"/>
          <w:tab w:val="left" w:pos="2608"/>
          <w:tab w:val="left" w:pos="3345"/>
        </w:tabs>
        <w:spacing w:before="80"/>
        <w:ind w:left="1134" w:hanging="1134"/>
        <w:rPr>
          <w:del w:id="5470" w:author="Johnny Schultz" w:date="2020-02-12T15:46:00Z"/>
        </w:rPr>
      </w:pPr>
      <w:del w:id="5471" w:author="Johnny Schultz" w:date="2020-02-12T15:46:00Z">
        <w:r w:rsidRPr="00A013FD">
          <w:delText>1.1</w:delText>
        </w:r>
        <w:r w:rsidRPr="00A013FD">
          <w:tab/>
          <w:delText>The system should give its highest priority to the automatic identification system (AIS) position reporting and safety related information.</w:delText>
        </w:r>
      </w:del>
    </w:p>
    <w:p w14:paraId="01CFCF82" w14:textId="77777777" w:rsidR="00A013FD" w:rsidRPr="00A013FD" w:rsidRDefault="00A013FD" w:rsidP="00A013FD">
      <w:pPr>
        <w:tabs>
          <w:tab w:val="clear" w:pos="2268"/>
          <w:tab w:val="left" w:pos="2608"/>
          <w:tab w:val="left" w:pos="3345"/>
        </w:tabs>
        <w:spacing w:before="80"/>
        <w:ind w:left="1134" w:hanging="1134"/>
        <w:rPr>
          <w:del w:id="5472" w:author="Johnny Schultz" w:date="2020-02-12T15:46:00Z"/>
        </w:rPr>
      </w:pPr>
      <w:del w:id="5473" w:author="Johnny Schultz" w:date="2020-02-12T15:46:00Z">
        <w:r w:rsidRPr="00A013FD">
          <w:delText>1.2</w:delText>
        </w:r>
        <w:r w:rsidRPr="00A013FD">
          <w:tab/>
          <w:delText>The system installation should be capable of receiving and processing the digital messages and interrogating calls specified by this Recommendation.</w:delText>
        </w:r>
      </w:del>
    </w:p>
    <w:p w14:paraId="1C586766" w14:textId="77777777" w:rsidR="00A013FD" w:rsidRPr="00A013FD" w:rsidRDefault="00A013FD" w:rsidP="00A013FD">
      <w:pPr>
        <w:tabs>
          <w:tab w:val="clear" w:pos="2268"/>
          <w:tab w:val="left" w:pos="2608"/>
          <w:tab w:val="left" w:pos="3345"/>
        </w:tabs>
        <w:spacing w:before="80"/>
        <w:ind w:left="1134" w:hanging="1134"/>
        <w:rPr>
          <w:del w:id="5474" w:author="Johnny Schultz" w:date="2020-02-12T15:46:00Z"/>
        </w:rPr>
      </w:pPr>
      <w:del w:id="5475" w:author="Johnny Schultz" w:date="2020-02-12T15:46:00Z">
        <w:r w:rsidRPr="00A013FD">
          <w:delText>1.3</w:delText>
        </w:r>
        <w:r w:rsidRPr="00A013FD">
          <w:tab/>
          <w:delText>The system should be capable of transmitting additional safety information on request.</w:delText>
        </w:r>
      </w:del>
    </w:p>
    <w:p w14:paraId="06837E3D" w14:textId="77777777" w:rsidR="00A013FD" w:rsidRPr="00A013FD" w:rsidRDefault="00A013FD" w:rsidP="00A013FD">
      <w:pPr>
        <w:tabs>
          <w:tab w:val="clear" w:pos="2268"/>
          <w:tab w:val="left" w:pos="2608"/>
          <w:tab w:val="left" w:pos="3345"/>
        </w:tabs>
        <w:spacing w:before="80"/>
        <w:ind w:left="1134" w:hanging="1134"/>
        <w:rPr>
          <w:del w:id="5476" w:author="Johnny Schultz" w:date="2020-02-12T15:46:00Z"/>
        </w:rPr>
      </w:pPr>
      <w:del w:id="5477" w:author="Johnny Schultz" w:date="2020-02-12T15:46:00Z">
        <w:r w:rsidRPr="00A013FD">
          <w:delText>1.4</w:delText>
        </w:r>
        <w:r w:rsidRPr="00A013FD">
          <w:tab/>
          <w:delText>The system installation should be able to operate continuously while under way, moored or at anchor.</w:delText>
        </w:r>
      </w:del>
    </w:p>
    <w:p w14:paraId="7D8EADE4" w14:textId="77777777" w:rsidR="00A013FD" w:rsidRPr="00A013FD" w:rsidRDefault="00A013FD" w:rsidP="00A013FD">
      <w:pPr>
        <w:tabs>
          <w:tab w:val="clear" w:pos="2268"/>
          <w:tab w:val="left" w:pos="2608"/>
          <w:tab w:val="left" w:pos="3345"/>
        </w:tabs>
        <w:spacing w:before="80"/>
        <w:ind w:left="1134" w:hanging="1134"/>
        <w:rPr>
          <w:del w:id="5478" w:author="Johnny Schultz" w:date="2020-02-12T15:46:00Z"/>
        </w:rPr>
      </w:pPr>
      <w:del w:id="5479" w:author="Johnny Schultz" w:date="2020-02-12T15:46:00Z">
        <w:r w:rsidRPr="00A013FD">
          <w:delText>1.5</w:delText>
        </w:r>
        <w:r w:rsidRPr="00A013FD">
          <w:tab/>
          <w:delText>The system should use for the terrestrial links time-division multiple access (TDMA) techniques, access schemes and data transmission methods in a synchronized manner as specified in the Annexes.</w:delText>
        </w:r>
      </w:del>
    </w:p>
    <w:p w14:paraId="65B20BD2" w14:textId="77777777" w:rsidR="00A013FD" w:rsidRPr="00A013FD" w:rsidRDefault="00A013FD" w:rsidP="00A013FD">
      <w:pPr>
        <w:tabs>
          <w:tab w:val="clear" w:pos="2268"/>
          <w:tab w:val="left" w:pos="2608"/>
          <w:tab w:val="left" w:pos="3345"/>
        </w:tabs>
        <w:spacing w:before="80"/>
        <w:ind w:left="1134" w:hanging="1134"/>
        <w:rPr>
          <w:del w:id="5480" w:author="Johnny Schultz" w:date="2020-02-12T15:46:00Z"/>
        </w:rPr>
      </w:pPr>
      <w:del w:id="5481" w:author="Johnny Schultz" w:date="2020-02-12T15:46:00Z">
        <w:r w:rsidRPr="00A013FD">
          <w:delText>1.6</w:delText>
        </w:r>
        <w:r w:rsidRPr="00A013FD">
          <w:tab/>
          <w:delText>The system should be capable of various modes of operation, including the autonomous, assigned and polled modes.</w:delText>
        </w:r>
      </w:del>
    </w:p>
    <w:p w14:paraId="7A7C6B33" w14:textId="77777777" w:rsidR="00A013FD" w:rsidRPr="00A013FD" w:rsidRDefault="00A013FD" w:rsidP="00A013FD">
      <w:pPr>
        <w:tabs>
          <w:tab w:val="clear" w:pos="2268"/>
          <w:tab w:val="left" w:pos="2608"/>
          <w:tab w:val="left" w:pos="3345"/>
        </w:tabs>
        <w:spacing w:before="80"/>
        <w:ind w:left="1134" w:hanging="1134"/>
        <w:rPr>
          <w:del w:id="5482" w:author="Johnny Schultz" w:date="2020-02-12T15:46:00Z"/>
        </w:rPr>
      </w:pPr>
      <w:del w:id="5483" w:author="Johnny Schultz" w:date="2020-02-12T15:46:00Z">
        <w:r w:rsidRPr="00A013FD">
          <w:delText>1.7</w:delText>
        </w:r>
        <w:r w:rsidRPr="00A013FD">
          <w:tab/>
          <w:delText>The system should provide flexibility for the users in order to prioritize some applications and, consequently, adapt some parameters of the transmission (robustness or capacity) while minimizing system complexity.</w:delText>
        </w:r>
      </w:del>
    </w:p>
    <w:p w14:paraId="122983A8" w14:textId="77777777" w:rsidR="00A013FD" w:rsidRPr="00A013FD" w:rsidRDefault="00A013FD" w:rsidP="00A013FD">
      <w:pPr>
        <w:tabs>
          <w:tab w:val="clear" w:pos="2268"/>
          <w:tab w:val="left" w:pos="2608"/>
          <w:tab w:val="left" w:pos="3345"/>
        </w:tabs>
        <w:spacing w:before="80"/>
        <w:ind w:left="1134" w:hanging="1134"/>
        <w:rPr>
          <w:del w:id="5484" w:author="Johnny Schultz" w:date="2020-02-12T15:46:00Z"/>
        </w:rPr>
      </w:pPr>
      <w:del w:id="5485" w:author="Johnny Schultz" w:date="2020-02-12T15:46:00Z">
        <w:r w:rsidRPr="00A013FD">
          <w:delText>1.8</w:delText>
        </w:r>
        <w:r w:rsidRPr="00A013FD">
          <w:tab/>
          <w:delText xml:space="preserve">The system should address the use cases identified in Report ITU-R M.2371. </w:delText>
        </w:r>
      </w:del>
    </w:p>
    <w:p w14:paraId="5DAC8EE2" w14:textId="77777777" w:rsidR="00A013FD" w:rsidRPr="00A013FD" w:rsidRDefault="00A013FD" w:rsidP="00A013FD">
      <w:pPr>
        <w:keepNext/>
        <w:keepLines/>
        <w:tabs>
          <w:tab w:val="left" w:pos="360"/>
        </w:tabs>
        <w:spacing w:before="280"/>
        <w:ind w:left="360" w:hanging="360"/>
        <w:outlineLvl w:val="0"/>
        <w:rPr>
          <w:del w:id="5486" w:author="Johnny Schultz" w:date="2020-02-12T15:46:00Z"/>
          <w:b/>
          <w:sz w:val="28"/>
        </w:rPr>
      </w:pPr>
      <w:del w:id="5487" w:author="Johnny Schultz" w:date="2020-02-12T15:46:00Z">
        <w:r w:rsidRPr="00A013FD">
          <w:rPr>
            <w:b/>
            <w:sz w:val="28"/>
          </w:rPr>
          <w:delText>2</w:delText>
        </w:r>
        <w:r w:rsidRPr="00A013FD">
          <w:rPr>
            <w:b/>
            <w:sz w:val="28"/>
          </w:rPr>
          <w:tab/>
          <w:delText>VHF data exchange system functions and frequency usage</w:delText>
        </w:r>
      </w:del>
    </w:p>
    <w:p w14:paraId="3FF25F8D" w14:textId="77777777" w:rsidR="00A013FD" w:rsidRPr="00A013FD" w:rsidRDefault="00A013FD" w:rsidP="00A013FD">
      <w:pPr>
        <w:rPr>
          <w:del w:id="5488" w:author="Johnny Schultz" w:date="2020-02-12T15:46:00Z"/>
        </w:rPr>
      </w:pPr>
      <w:del w:id="5489" w:author="Johnny Schultz" w:date="2020-02-12T15:46:00Z">
        <w:r w:rsidRPr="00A013FD">
          <w:delText>VDES functions and frequency usage are illustrated pictorially in Fig. A1-1.</w:delText>
        </w:r>
      </w:del>
    </w:p>
    <w:p w14:paraId="504869D5" w14:textId="77777777" w:rsidR="00A013FD" w:rsidRPr="00A013FD" w:rsidRDefault="00A013FD" w:rsidP="00A013FD">
      <w:pPr>
        <w:rPr>
          <w:del w:id="5490" w:author="Johnny Schultz" w:date="2020-02-12T15:46:00Z"/>
        </w:rPr>
      </w:pPr>
      <w:del w:id="5491" w:author="Johnny Schultz" w:date="2020-02-12T15:46:00Z">
        <w:r w:rsidRPr="00A013FD">
          <w:delText>Figure A1-2 illustrates the VDES defined in this Recommendation from a system engineering perspective.</w:delText>
        </w:r>
      </w:del>
    </w:p>
    <w:p w14:paraId="0510E068" w14:textId="77777777" w:rsidR="00A013FD" w:rsidRPr="00A013FD" w:rsidRDefault="00A013FD" w:rsidP="00A013FD">
      <w:pPr>
        <w:keepNext/>
        <w:keepLines/>
        <w:spacing w:before="480" w:after="120"/>
        <w:jc w:val="center"/>
        <w:rPr>
          <w:del w:id="5492" w:author="Johnny Schultz" w:date="2020-02-12T15:46:00Z"/>
          <w:caps/>
          <w:sz w:val="20"/>
        </w:rPr>
      </w:pPr>
      <w:bookmarkStart w:id="5493" w:name="_Ref397632616"/>
      <w:del w:id="5494" w:author="Johnny Schultz" w:date="2020-02-12T15:46:00Z">
        <w:r w:rsidRPr="00A013FD">
          <w:rPr>
            <w:caps/>
            <w:sz w:val="20"/>
          </w:rPr>
          <w:delText xml:space="preserve">Figure </w:delText>
        </w:r>
        <w:bookmarkEnd w:id="5493"/>
        <w:r w:rsidRPr="00A013FD">
          <w:rPr>
            <w:caps/>
            <w:sz w:val="20"/>
          </w:rPr>
          <w:delText>A1-1</w:delText>
        </w:r>
      </w:del>
    </w:p>
    <w:p w14:paraId="737DA8F4" w14:textId="77777777" w:rsidR="00A013FD" w:rsidRPr="00A013FD" w:rsidRDefault="00A013FD" w:rsidP="00A013FD">
      <w:pPr>
        <w:keepNext/>
        <w:keepLines/>
        <w:spacing w:before="0" w:after="480"/>
        <w:jc w:val="center"/>
        <w:rPr>
          <w:del w:id="5495" w:author="Johnny Schultz" w:date="2020-02-12T15:46:00Z"/>
          <w:rFonts w:ascii="Times New Roman Bold" w:hAnsi="Times New Roman Bold"/>
          <w:b/>
          <w:sz w:val="20"/>
        </w:rPr>
      </w:pPr>
      <w:del w:id="5496" w:author="Johnny Schultz" w:date="2020-02-12T15:46:00Z">
        <w:r w:rsidRPr="00A013FD">
          <w:rPr>
            <w:rFonts w:ascii="Times New Roman Bold" w:hAnsi="Times New Roman Bold"/>
            <w:b/>
            <w:sz w:val="20"/>
          </w:rPr>
          <w:delText>VHF data exchange system functions and frequency usage</w:delText>
        </w:r>
      </w:del>
    </w:p>
    <w:p w14:paraId="36C79B2B" w14:textId="77777777" w:rsidR="00A013FD" w:rsidRPr="00A013FD" w:rsidRDefault="00A013FD" w:rsidP="00A013FD">
      <w:pPr>
        <w:keepNext/>
        <w:keepLines/>
        <w:jc w:val="center"/>
        <w:rPr>
          <w:del w:id="5497" w:author="Johnny Schultz" w:date="2020-02-12T15:46:00Z"/>
        </w:rPr>
      </w:pPr>
      <w:del w:id="5498" w:author="Johnny Schultz" w:date="2020-02-12T15:46:00Z">
        <w:r w:rsidRPr="00A013FD">
          <w:rPr>
            <w:noProof/>
            <w:sz w:val="18"/>
            <w:lang w:val="fr-CA" w:eastAsia="fr-CA"/>
          </w:rPr>
          <w:drawing>
            <wp:inline distT="0" distB="0" distL="0" distR="0" wp14:anchorId="35EE7296" wp14:editId="17AEAAA1">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Picture 70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del>
    </w:p>
    <w:p w14:paraId="22988449" w14:textId="77777777" w:rsidR="00A013FD" w:rsidRPr="00A013FD" w:rsidRDefault="00A013FD" w:rsidP="00A013FD">
      <w:pPr>
        <w:tabs>
          <w:tab w:val="left" w:pos="284"/>
        </w:tabs>
        <w:spacing w:before="80"/>
        <w:rPr>
          <w:del w:id="5499" w:author="Johnny Schultz" w:date="2020-02-12T15:46:00Z"/>
          <w:i/>
          <w:iCs/>
        </w:rPr>
      </w:pPr>
      <w:del w:id="5500" w:author="Johnny Schultz" w:date="2020-02-12T15:46:00Z">
        <w:r w:rsidRPr="00A013FD">
          <w:rPr>
            <w:i/>
            <w:iCs/>
          </w:rPr>
          <w:delText>NOTE – SAT Up is receive-only by satellite.</w:delText>
        </w:r>
      </w:del>
    </w:p>
    <w:p w14:paraId="501798D2" w14:textId="77777777" w:rsidR="00A013FD" w:rsidRPr="00A013FD" w:rsidRDefault="00A013FD" w:rsidP="00A013FD">
      <w:pPr>
        <w:keepNext/>
        <w:keepLines/>
        <w:tabs>
          <w:tab w:val="left" w:pos="360"/>
        </w:tabs>
        <w:spacing w:before="200"/>
        <w:ind w:left="360" w:hanging="360"/>
        <w:outlineLvl w:val="1"/>
        <w:rPr>
          <w:del w:id="5501" w:author="Johnny Schultz" w:date="2020-02-12T15:46:00Z"/>
          <w:b/>
        </w:rPr>
      </w:pPr>
      <w:del w:id="5502" w:author="Johnny Schultz" w:date="2020-02-12T15:46:00Z">
        <w:r w:rsidRPr="00A013FD">
          <w:rPr>
            <w:b/>
          </w:rPr>
          <w:delText>2.1</w:delText>
        </w:r>
        <w:r w:rsidRPr="00A013FD">
          <w:rPr>
            <w:b/>
          </w:rPr>
          <w:tab/>
          <w:delText>VHF data exchange system channel usage in accordance with RR Appendix 18</w:delText>
        </w:r>
      </w:del>
    </w:p>
    <w:p w14:paraId="344E81E3" w14:textId="77777777" w:rsidR="00A013FD" w:rsidRPr="00A013FD" w:rsidRDefault="00A013FD" w:rsidP="00A013FD">
      <w:pPr>
        <w:keepNext/>
        <w:keepLines/>
        <w:tabs>
          <w:tab w:val="clear" w:pos="1134"/>
          <w:tab w:val="left" w:pos="360"/>
        </w:tabs>
        <w:spacing w:before="200"/>
        <w:ind w:left="360" w:hanging="360"/>
        <w:outlineLvl w:val="2"/>
        <w:rPr>
          <w:del w:id="5503" w:author="Johnny Schultz" w:date="2020-02-12T15:46:00Z"/>
          <w:b/>
        </w:rPr>
      </w:pPr>
      <w:del w:id="5504" w:author="Johnny Schultz" w:date="2020-02-12T15:46:00Z">
        <w:r w:rsidRPr="00A013FD">
          <w:rPr>
            <w:b/>
          </w:rPr>
          <w:delText>2.1.1</w:delText>
        </w:r>
        <w:r w:rsidRPr="00A013FD">
          <w:rPr>
            <w:b/>
          </w:rPr>
          <w:tab/>
          <w:delText>VHF data exchange system: data exchange between terrestrial stations</w:delText>
        </w:r>
      </w:del>
    </w:p>
    <w:p w14:paraId="42D9B3E3" w14:textId="77777777" w:rsidR="00A013FD" w:rsidRPr="00A013FD" w:rsidRDefault="00A013FD" w:rsidP="00A013FD">
      <w:pPr>
        <w:tabs>
          <w:tab w:val="clear" w:pos="2268"/>
          <w:tab w:val="left" w:pos="2608"/>
          <w:tab w:val="left" w:pos="3345"/>
        </w:tabs>
        <w:spacing w:before="80"/>
        <w:ind w:left="1134" w:hanging="1134"/>
        <w:rPr>
          <w:del w:id="5505" w:author="Johnny Schultz" w:date="2020-02-12T15:46:00Z"/>
        </w:rPr>
      </w:pPr>
      <w:del w:id="5506" w:author="Johnny Schultz" w:date="2020-02-12T15:46:00Z">
        <w:r w:rsidRPr="00A013FD">
          <w:delText>–</w:delText>
        </w:r>
        <w:r w:rsidRPr="00A013FD">
          <w:tab/>
          <w:delText>AIS 1 (channel 2087) and AIS 2 (channel 2088) are AIS channels, in accordance with Recommendation ITU-R M.1371</w:delText>
        </w:r>
      </w:del>
    </w:p>
    <w:p w14:paraId="34D6DDD0" w14:textId="77777777" w:rsidR="00A013FD" w:rsidRPr="00A013FD" w:rsidRDefault="00A013FD" w:rsidP="00A013FD">
      <w:pPr>
        <w:tabs>
          <w:tab w:val="clear" w:pos="2268"/>
          <w:tab w:val="left" w:pos="2608"/>
          <w:tab w:val="left" w:pos="3345"/>
        </w:tabs>
        <w:spacing w:before="80"/>
        <w:ind w:left="1134" w:hanging="1134"/>
        <w:rPr>
          <w:del w:id="5507" w:author="Johnny Schultz" w:date="2020-02-12T15:46:00Z"/>
        </w:rPr>
      </w:pPr>
      <w:del w:id="5508" w:author="Johnny Schultz" w:date="2020-02-12T15:46:00Z">
        <w:r w:rsidRPr="00A013FD">
          <w:delText>–</w:delText>
        </w:r>
        <w:r w:rsidRPr="00A013FD">
          <w:tab/>
          <w:delText>ASM 1 (channel 2027) and ASM 2 (channel 2028) are the channels used for application specific messages (ASM)</w:delText>
        </w:r>
      </w:del>
    </w:p>
    <w:p w14:paraId="32083FF1" w14:textId="77777777" w:rsidR="00A013FD" w:rsidRPr="00A013FD" w:rsidRDefault="00A013FD" w:rsidP="00A013FD">
      <w:pPr>
        <w:tabs>
          <w:tab w:val="clear" w:pos="2268"/>
          <w:tab w:val="left" w:pos="2608"/>
          <w:tab w:val="left" w:pos="3345"/>
        </w:tabs>
        <w:spacing w:before="80"/>
        <w:ind w:left="1134" w:hanging="1134"/>
        <w:rPr>
          <w:del w:id="5509" w:author="Johnny Schultz" w:date="2020-02-12T15:46:00Z"/>
        </w:rPr>
      </w:pPr>
      <w:del w:id="5510" w:author="Johnny Schultz" w:date="2020-02-12T15:46:00Z">
        <w:r w:rsidRPr="00A013FD">
          <w:delText>–</w:delText>
        </w:r>
        <w:r w:rsidRPr="00A013FD">
          <w:tab/>
          <w:delText>VDE1-A lower legs (channels 1024, 1084, 1025, 1085) are ship-to-shore VDE</w:delText>
        </w:r>
      </w:del>
    </w:p>
    <w:p w14:paraId="0189D00E" w14:textId="77777777" w:rsidR="00A013FD" w:rsidRPr="00A013FD" w:rsidRDefault="00A013FD" w:rsidP="00A013FD">
      <w:pPr>
        <w:tabs>
          <w:tab w:val="clear" w:pos="2268"/>
          <w:tab w:val="left" w:pos="2608"/>
          <w:tab w:val="left" w:pos="3345"/>
        </w:tabs>
        <w:spacing w:before="80"/>
        <w:ind w:left="1134" w:hanging="1134"/>
        <w:rPr>
          <w:del w:id="5511" w:author="Johnny Schultz" w:date="2020-02-12T15:46:00Z"/>
        </w:rPr>
      </w:pPr>
      <w:del w:id="5512" w:author="Johnny Schultz" w:date="2020-02-12T15:46:00Z">
        <w:r w:rsidRPr="00A013FD">
          <w:delText>–</w:delText>
        </w:r>
        <w:r w:rsidRPr="00A013FD">
          <w:tab/>
          <w:delText>VDE1-B upper legs (channels 2024, 2084, 2025, 2085) are shore-to-ship and ship-to-ship VDE.</w:delText>
        </w:r>
      </w:del>
    </w:p>
    <w:p w14:paraId="1EFF51D9" w14:textId="77777777" w:rsidR="00A013FD" w:rsidRPr="00A013FD" w:rsidRDefault="00A013FD" w:rsidP="00A013FD">
      <w:pPr>
        <w:keepNext/>
        <w:keepLines/>
        <w:tabs>
          <w:tab w:val="clear" w:pos="1134"/>
          <w:tab w:val="left" w:pos="360"/>
        </w:tabs>
        <w:spacing w:before="200"/>
        <w:ind w:left="360" w:hanging="360"/>
        <w:outlineLvl w:val="2"/>
        <w:rPr>
          <w:del w:id="5513" w:author="Johnny Schultz" w:date="2020-02-12T15:46:00Z"/>
          <w:b/>
        </w:rPr>
      </w:pPr>
      <w:del w:id="5514" w:author="Johnny Schultz" w:date="2020-02-12T15:46:00Z">
        <w:r w:rsidRPr="00A013FD">
          <w:rPr>
            <w:b/>
          </w:rPr>
          <w:delText>2.1.2</w:delText>
        </w:r>
        <w:r w:rsidRPr="00A013FD">
          <w:rPr>
            <w:b/>
          </w:rPr>
          <w:tab/>
          <w:delText>VHF data exchange system: data exchange between satellites and terrestrial stations</w:delText>
        </w:r>
      </w:del>
    </w:p>
    <w:p w14:paraId="43F3C47B" w14:textId="77777777" w:rsidR="00A013FD" w:rsidRPr="00A013FD" w:rsidRDefault="00A013FD" w:rsidP="00A013FD">
      <w:pPr>
        <w:tabs>
          <w:tab w:val="clear" w:pos="2268"/>
          <w:tab w:val="left" w:pos="2608"/>
          <w:tab w:val="left" w:pos="3345"/>
        </w:tabs>
        <w:spacing w:before="80"/>
        <w:ind w:left="1134" w:hanging="1134"/>
        <w:rPr>
          <w:del w:id="5515" w:author="Johnny Schultz" w:date="2020-02-12T15:46:00Z"/>
        </w:rPr>
      </w:pPr>
      <w:del w:id="5516" w:author="Johnny Schultz" w:date="2020-02-12T15:46:00Z">
        <w:r w:rsidRPr="00A013FD">
          <w:delText>–</w:delText>
        </w:r>
        <w:r w:rsidRPr="00A013FD">
          <w:tab/>
          <w:delText>AIS 1 (channel 2087) and AIS 2 (channel 2088) are terrestrial AIS channels that are also used as uplinks for receiving AIS messages by satellite</w:delText>
        </w:r>
      </w:del>
    </w:p>
    <w:p w14:paraId="79C56F12" w14:textId="77777777" w:rsidR="00A013FD" w:rsidRPr="00A013FD" w:rsidRDefault="00A013FD" w:rsidP="00A013FD">
      <w:pPr>
        <w:tabs>
          <w:tab w:val="clear" w:pos="2268"/>
          <w:tab w:val="left" w:pos="2608"/>
          <w:tab w:val="left" w:pos="3345"/>
        </w:tabs>
        <w:spacing w:before="80"/>
        <w:ind w:left="1134" w:hanging="1134"/>
        <w:rPr>
          <w:del w:id="5517" w:author="Johnny Schultz" w:date="2020-02-12T15:46:00Z"/>
        </w:rPr>
      </w:pPr>
      <w:del w:id="5518" w:author="Johnny Schultz" w:date="2020-02-12T15:46:00Z">
        <w:r w:rsidRPr="00A013FD">
          <w:delText>–</w:delText>
        </w:r>
        <w:r w:rsidRPr="00A013FD">
          <w:tab/>
          <w:delText>Long Range AIS using channel 75 and channel 76 are specified channels to be used as uplinks for receiving AIS messages by satellite. SAT Up1 (channel 2027) and SAT Up 2 (channel 2028) are used for receiving ASM by satellite</w:delText>
        </w:r>
      </w:del>
    </w:p>
    <w:p w14:paraId="2642F988" w14:textId="77777777" w:rsidR="00A013FD" w:rsidRPr="00A013FD" w:rsidRDefault="00A013FD" w:rsidP="00A013FD">
      <w:pPr>
        <w:tabs>
          <w:tab w:val="clear" w:pos="2268"/>
          <w:tab w:val="left" w:pos="2608"/>
          <w:tab w:val="left" w:pos="3345"/>
        </w:tabs>
        <w:spacing w:before="80"/>
        <w:ind w:left="1134" w:hanging="1134"/>
        <w:rPr>
          <w:del w:id="5519" w:author="Johnny Schultz" w:date="2020-02-12T15:46:00Z"/>
        </w:rPr>
      </w:pPr>
      <w:del w:id="5520" w:author="Johnny Schultz" w:date="2020-02-12T15:46:00Z">
        <w:r w:rsidRPr="00A013FD">
          <w:delText>–</w:delText>
        </w:r>
        <w:r w:rsidRPr="00A013FD">
          <w:tab/>
          <w:delText>SAT Up3 (channels 1024, 1084, 1025, 1085, 1026 and 1086) are used for ship-to-satellite VDE uplinks</w:delText>
        </w:r>
      </w:del>
    </w:p>
    <w:p w14:paraId="726B90C6" w14:textId="77777777" w:rsidR="00A013FD" w:rsidRPr="00A013FD" w:rsidRDefault="00A013FD" w:rsidP="00A013FD">
      <w:pPr>
        <w:tabs>
          <w:tab w:val="clear" w:pos="2268"/>
          <w:tab w:val="left" w:pos="2608"/>
          <w:tab w:val="left" w:pos="3345"/>
        </w:tabs>
        <w:spacing w:before="80"/>
        <w:ind w:left="1134" w:hanging="1134"/>
        <w:rPr>
          <w:del w:id="5521" w:author="Johnny Schultz" w:date="2020-02-12T15:46:00Z"/>
        </w:rPr>
      </w:pPr>
      <w:del w:id="5522" w:author="Johnny Schultz" w:date="2020-02-12T15:46:00Z">
        <w:r w:rsidRPr="00A013FD">
          <w:delText>–</w:delText>
        </w:r>
        <w:r w:rsidRPr="00A013FD">
          <w:tab/>
          <w:delText>SAT Downlink (channels 2024, 2084, 2025, 2085, 2026 and 2086) are used for satellite-to-ship VDE downlinks.</w:delText>
        </w:r>
      </w:del>
    </w:p>
    <w:p w14:paraId="239DE8E1" w14:textId="77777777" w:rsidR="00A013FD" w:rsidRPr="00A013FD" w:rsidRDefault="00A013FD" w:rsidP="00A013FD">
      <w:pPr>
        <w:keepNext/>
        <w:keepLines/>
        <w:tabs>
          <w:tab w:val="clear" w:pos="1134"/>
          <w:tab w:val="left" w:pos="360"/>
        </w:tabs>
        <w:spacing w:before="200"/>
        <w:ind w:left="360" w:hanging="360"/>
        <w:outlineLvl w:val="2"/>
        <w:rPr>
          <w:del w:id="5523" w:author="Johnny Schultz" w:date="2020-02-12T15:46:00Z"/>
          <w:b/>
        </w:rPr>
      </w:pPr>
      <w:del w:id="5524" w:author="Johnny Schultz" w:date="2020-02-12T15:46:00Z">
        <w:r w:rsidRPr="00A013FD">
          <w:rPr>
            <w:b/>
          </w:rPr>
          <w:delText>2.1.3</w:delText>
        </w:r>
        <w:r w:rsidRPr="00A013FD">
          <w:rPr>
            <w:b/>
          </w:rPr>
          <w:tab/>
          <w:delText>Technical characteristics</w:delText>
        </w:r>
      </w:del>
    </w:p>
    <w:p w14:paraId="7BFBB768" w14:textId="77777777" w:rsidR="00A013FD" w:rsidRPr="00A013FD" w:rsidRDefault="00A013FD" w:rsidP="00A013FD">
      <w:pPr>
        <w:keepNext/>
        <w:keepLines/>
        <w:tabs>
          <w:tab w:val="clear" w:pos="1134"/>
          <w:tab w:val="left" w:pos="360"/>
        </w:tabs>
        <w:spacing w:before="200"/>
        <w:ind w:left="360" w:hanging="360"/>
        <w:outlineLvl w:val="3"/>
        <w:rPr>
          <w:del w:id="5525" w:author="Johnny Schultz" w:date="2020-02-12T15:46:00Z"/>
          <w:b/>
        </w:rPr>
      </w:pPr>
      <w:del w:id="5526" w:author="Johnny Schultz" w:date="2020-02-12T15:46:00Z">
        <w:r w:rsidRPr="00A013FD">
          <w:rPr>
            <w:b/>
          </w:rPr>
          <w:delText>2.1.3.1</w:delText>
        </w:r>
        <w:r w:rsidRPr="00A013FD">
          <w:rPr>
            <w:b/>
          </w:rPr>
          <w:tab/>
          <w:delText xml:space="preserve">Shipborne VHF data exchange system receivers are protected </w:delText>
        </w:r>
      </w:del>
    </w:p>
    <w:p w14:paraId="02B80F6A" w14:textId="77777777" w:rsidR="00A013FD" w:rsidRPr="00A013FD" w:rsidRDefault="00A013FD" w:rsidP="00A013FD">
      <w:pPr>
        <w:rPr>
          <w:del w:id="5527" w:author="Johnny Schultz" w:date="2020-02-12T15:46:00Z"/>
        </w:rPr>
      </w:pPr>
      <w:del w:id="5528" w:author="Johnny Schultz" w:date="2020-02-12T15:46:00Z">
        <w:r w:rsidRPr="00A013FD">
          <w:delText xml:space="preserve">As in AIS, shipborne VDES receivers are on the upper legs of RR Appendix </w:delText>
        </w:r>
        <w:r w:rsidRPr="00A013FD">
          <w:rPr>
            <w:b/>
          </w:rPr>
          <w:delText>18</w:delText>
        </w:r>
        <w:r w:rsidRPr="00A013FD">
          <w:delText>, 4.6 MHz above the lower legs, which facilitates protection by filtering from receiver blocking by ships VHF radios.</w:delText>
        </w:r>
      </w:del>
    </w:p>
    <w:p w14:paraId="6A340815" w14:textId="77777777" w:rsidR="00A013FD" w:rsidRPr="00A013FD" w:rsidRDefault="00A013FD" w:rsidP="00A013FD">
      <w:pPr>
        <w:keepNext/>
        <w:keepLines/>
        <w:tabs>
          <w:tab w:val="clear" w:pos="1134"/>
          <w:tab w:val="left" w:pos="360"/>
        </w:tabs>
        <w:spacing w:before="200"/>
        <w:ind w:left="360" w:hanging="360"/>
        <w:outlineLvl w:val="3"/>
        <w:rPr>
          <w:del w:id="5529" w:author="Johnny Schultz" w:date="2020-02-12T15:46:00Z"/>
          <w:b/>
        </w:rPr>
      </w:pPr>
      <w:del w:id="5530" w:author="Johnny Schultz" w:date="2020-02-12T15:46:00Z">
        <w:r w:rsidRPr="00A013FD">
          <w:rPr>
            <w:b/>
          </w:rPr>
          <w:delText>2.1.3.2</w:delText>
        </w:r>
        <w:r w:rsidRPr="00A013FD">
          <w:rPr>
            <w:b/>
          </w:rPr>
          <w:tab/>
          <w:delText xml:space="preserve">SAT Downlink </w:delText>
        </w:r>
      </w:del>
    </w:p>
    <w:p w14:paraId="6926FEC5" w14:textId="77777777" w:rsidR="00A013FD" w:rsidRPr="00A013FD" w:rsidRDefault="00A013FD" w:rsidP="00A013FD">
      <w:pPr>
        <w:rPr>
          <w:del w:id="5531" w:author="Johnny Schultz" w:date="2020-02-12T15:46:00Z"/>
        </w:rPr>
      </w:pPr>
      <w:del w:id="5532" w:author="Johnny Schultz" w:date="2020-02-12T15:46:00Z">
        <w:r w:rsidRPr="00A013FD">
          <w:delText>The satellite downlink complies with the power flux-density (PFD) mask described in Table A4-1 to minimize interference to terrestrial services and to maximize reception by ship VDES stations.</w:delText>
        </w:r>
      </w:del>
    </w:p>
    <w:p w14:paraId="1808C70D" w14:textId="77777777" w:rsidR="00A013FD" w:rsidRPr="00A013FD" w:rsidRDefault="00A013FD" w:rsidP="00A013FD">
      <w:pPr>
        <w:keepNext/>
        <w:keepLines/>
        <w:tabs>
          <w:tab w:val="clear" w:pos="1134"/>
          <w:tab w:val="left" w:pos="360"/>
        </w:tabs>
        <w:spacing w:before="200"/>
        <w:ind w:left="360" w:hanging="360"/>
        <w:outlineLvl w:val="3"/>
        <w:rPr>
          <w:del w:id="5533" w:author="Johnny Schultz" w:date="2020-02-12T15:46:00Z"/>
          <w:b/>
        </w:rPr>
      </w:pPr>
      <w:del w:id="5534" w:author="Johnny Schultz" w:date="2020-02-12T15:46:00Z">
        <w:r w:rsidRPr="00A013FD">
          <w:rPr>
            <w:b/>
          </w:rPr>
          <w:delText>2.1.3.3</w:delText>
        </w:r>
        <w:r w:rsidRPr="00A013FD">
          <w:rPr>
            <w:b/>
          </w:rPr>
          <w:tab/>
          <w:delText>VDE1 uses both legs of the duplex channels</w:delText>
        </w:r>
      </w:del>
    </w:p>
    <w:p w14:paraId="23C8FE63" w14:textId="77777777" w:rsidR="00A013FD" w:rsidRPr="00A013FD" w:rsidRDefault="00A013FD" w:rsidP="00A013FD">
      <w:pPr>
        <w:rPr>
          <w:del w:id="5535" w:author="Johnny Schultz" w:date="2020-02-12T15:46:00Z"/>
        </w:rPr>
      </w:pPr>
      <w:del w:id="5536" w:author="Johnny Schultz" w:date="2020-02-12T15:46:00Z">
        <w:r w:rsidRPr="00A013FD">
          <w:delText>Channel capacity is utilized for the duplex channels in VDE1 by using the lower legs (VDE1-A) for ship-to-shore and the upper legs (VDE1-B) for shore-to-ship and ship-to-ship digital messaging.</w:delText>
        </w:r>
      </w:del>
    </w:p>
    <w:p w14:paraId="70D3EC6F" w14:textId="77777777" w:rsidR="00A013FD" w:rsidRPr="00A013FD" w:rsidRDefault="00A013FD" w:rsidP="00A013FD">
      <w:pPr>
        <w:rPr>
          <w:del w:id="5537" w:author="Johnny Schultz" w:date="2020-02-12T15:46:00Z"/>
        </w:rPr>
      </w:pPr>
      <w:del w:id="5538" w:author="Johnny Schultz" w:date="2020-02-12T15:46:00Z">
        <w:r w:rsidRPr="00A013FD">
          <w:delText xml:space="preserve">Table A1-1 describes the RR Appendix </w:delText>
        </w:r>
        <w:r w:rsidRPr="00A013FD">
          <w:rPr>
            <w:b/>
            <w:bCs/>
          </w:rPr>
          <w:delText>18</w:delText>
        </w:r>
        <w:r w:rsidRPr="00A013FD">
          <w:delText xml:space="preserve"> channels used for the various applications of VDES.</w:delText>
        </w:r>
      </w:del>
    </w:p>
    <w:p w14:paraId="0D2261AD" w14:textId="77777777" w:rsidR="00A013FD" w:rsidRPr="00A013FD" w:rsidRDefault="00A013FD" w:rsidP="00A013FD">
      <w:pPr>
        <w:keepNext/>
        <w:spacing w:before="560" w:after="120"/>
        <w:jc w:val="center"/>
        <w:rPr>
          <w:del w:id="5539" w:author="Johnny Schultz" w:date="2020-02-12T15:46:00Z"/>
          <w:caps/>
          <w:sz w:val="20"/>
        </w:rPr>
      </w:pPr>
      <w:del w:id="5540" w:author="Johnny Schultz" w:date="2020-02-12T15:46:00Z">
        <w:r w:rsidRPr="00A013FD">
          <w:rPr>
            <w:caps/>
            <w:sz w:val="20"/>
          </w:rPr>
          <w:delText>TABLE A1-1</w:delText>
        </w:r>
      </w:del>
    </w:p>
    <w:p w14:paraId="7B09ED5B" w14:textId="77777777" w:rsidR="00A013FD" w:rsidRPr="00A013FD" w:rsidRDefault="00A013FD" w:rsidP="00A013FD">
      <w:pPr>
        <w:keepNext/>
        <w:keepLines/>
        <w:spacing w:before="0" w:after="120"/>
        <w:jc w:val="center"/>
        <w:rPr>
          <w:del w:id="5541" w:author="Johnny Schultz" w:date="2020-02-12T15:46:00Z"/>
          <w:rFonts w:ascii="Times New Roman Bold" w:hAnsi="Times New Roman Bold"/>
          <w:b/>
          <w:sz w:val="20"/>
        </w:rPr>
      </w:pPr>
      <w:del w:id="5542" w:author="Johnny Schultz" w:date="2020-02-12T15:46:00Z">
        <w:r w:rsidRPr="00A013FD">
          <w:rPr>
            <w:rFonts w:ascii="Times New Roman Bold" w:hAnsi="Times New Roman Bold"/>
            <w:b/>
            <w:sz w:val="20"/>
          </w:rPr>
          <w:delText xml:space="preserve">RR Appendix 18 channels for VHF data exchange systems applications: Automatic identification system, application specific messages, VHF data exchange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965"/>
        <w:gridCol w:w="3169"/>
        <w:gridCol w:w="3205"/>
      </w:tblGrid>
      <w:tr w:rsidR="00A013FD" w:rsidRPr="00A013FD" w14:paraId="037B719E" w14:textId="77777777" w:rsidTr="00BF604E">
        <w:trPr>
          <w:trHeight w:val="624"/>
          <w:jc w:val="center"/>
          <w:del w:id="5543" w:author="Johnny Schultz" w:date="2020-02-12T15:46:00Z"/>
        </w:trPr>
        <w:tc>
          <w:tcPr>
            <w:tcW w:w="3002" w:type="dxa"/>
            <w:gridSpan w:val="2"/>
          </w:tcPr>
          <w:p w14:paraId="46E3AF26" w14:textId="77777777" w:rsidR="00A013FD" w:rsidRPr="00A013FD" w:rsidRDefault="00A013FD" w:rsidP="00A013FD">
            <w:pPr>
              <w:keepNext/>
              <w:spacing w:before="80" w:after="80"/>
              <w:jc w:val="center"/>
              <w:rPr>
                <w:del w:id="5544" w:author="Johnny Schultz" w:date="2020-02-12T15:46:00Z"/>
                <w:rFonts w:ascii="Times New Roman Bold" w:hAnsi="Times New Roman Bold" w:cs="Times New Roman Bold"/>
                <w:b/>
                <w:sz w:val="20"/>
              </w:rPr>
            </w:pPr>
            <w:del w:id="5545" w:author="Johnny Schultz" w:date="2020-02-12T15:46:00Z">
              <w:r w:rsidRPr="00A013FD">
                <w:rPr>
                  <w:rFonts w:ascii="Times New Roman Bold" w:hAnsi="Times New Roman Bold" w:cs="Times New Roman Bold"/>
                  <w:b/>
                  <w:sz w:val="20"/>
                </w:rPr>
                <w:delText>RR Appendix 18 channel number</w:delText>
              </w:r>
            </w:del>
          </w:p>
        </w:tc>
        <w:tc>
          <w:tcPr>
            <w:tcW w:w="5859" w:type="dxa"/>
            <w:gridSpan w:val="2"/>
          </w:tcPr>
          <w:p w14:paraId="27C31EA5" w14:textId="77777777" w:rsidR="00A013FD" w:rsidRPr="00A013FD" w:rsidRDefault="00A013FD" w:rsidP="00A013FD">
            <w:pPr>
              <w:keepNext/>
              <w:spacing w:before="80" w:after="80"/>
              <w:jc w:val="center"/>
              <w:rPr>
                <w:del w:id="5546" w:author="Johnny Schultz" w:date="2020-02-12T15:46:00Z"/>
                <w:rFonts w:ascii="Times New Roman Bold" w:hAnsi="Times New Roman Bold" w:cs="Times New Roman Bold"/>
                <w:b/>
                <w:sz w:val="20"/>
              </w:rPr>
            </w:pPr>
            <w:del w:id="5547" w:author="Johnny Schultz" w:date="2020-02-12T15:46:00Z">
              <w:r w:rsidRPr="00A013FD">
                <w:rPr>
                  <w:rFonts w:ascii="Times New Roman Bold" w:hAnsi="Times New Roman Bold" w:cs="Times New Roman Bold"/>
                  <w:b/>
                  <w:sz w:val="20"/>
                </w:rPr>
                <w:delText>Transmitting frequencies (MHz)</w:delText>
              </w:r>
            </w:del>
          </w:p>
        </w:tc>
      </w:tr>
      <w:tr w:rsidR="00A013FD" w:rsidRPr="00A013FD" w14:paraId="30A67FC3" w14:textId="77777777" w:rsidTr="00BF604E">
        <w:trPr>
          <w:trHeight w:val="749"/>
          <w:jc w:val="center"/>
          <w:del w:id="5548" w:author="Johnny Schultz" w:date="2020-02-12T15:46:00Z"/>
        </w:trPr>
        <w:tc>
          <w:tcPr>
            <w:tcW w:w="3002" w:type="dxa"/>
            <w:gridSpan w:val="2"/>
          </w:tcPr>
          <w:p w14:paraId="31C26D6D" w14:textId="77777777" w:rsidR="00A013FD" w:rsidRPr="00A013FD" w:rsidRDefault="00A013FD" w:rsidP="00A013FD">
            <w:pPr>
              <w:keepNext/>
              <w:spacing w:before="80" w:after="80"/>
              <w:jc w:val="center"/>
              <w:rPr>
                <w:del w:id="5549" w:author="Johnny Schultz" w:date="2020-02-12T15:46:00Z"/>
                <w:rFonts w:ascii="Times New Roman Bold" w:hAnsi="Times New Roman Bold" w:cs="Times New Roman Bold"/>
                <w:b/>
                <w:sz w:val="20"/>
              </w:rPr>
            </w:pPr>
          </w:p>
        </w:tc>
        <w:tc>
          <w:tcPr>
            <w:tcW w:w="2913" w:type="dxa"/>
          </w:tcPr>
          <w:p w14:paraId="0AECBCD4" w14:textId="77777777" w:rsidR="00A013FD" w:rsidRPr="00A013FD" w:rsidRDefault="00A013FD" w:rsidP="00A013FD">
            <w:pPr>
              <w:keepNext/>
              <w:spacing w:before="80" w:after="80"/>
              <w:jc w:val="center"/>
              <w:rPr>
                <w:del w:id="5550" w:author="Johnny Schultz" w:date="2020-02-12T15:46:00Z"/>
                <w:rFonts w:ascii="Times New Roman Bold" w:hAnsi="Times New Roman Bold" w:cs="Times New Roman Bold"/>
                <w:b/>
                <w:sz w:val="20"/>
              </w:rPr>
            </w:pPr>
            <w:del w:id="5551" w:author="Johnny Schultz" w:date="2020-02-12T15:46:00Z">
              <w:r w:rsidRPr="00A013FD">
                <w:rPr>
                  <w:rFonts w:ascii="Times New Roman Bold" w:hAnsi="Times New Roman Bold" w:cs="Times New Roman Bold"/>
                  <w:b/>
                  <w:sz w:val="20"/>
                </w:rPr>
                <w:delText>Ship stations (ship-to-shore)</w:delText>
              </w:r>
              <w:r w:rsidRPr="00A013FD">
                <w:rPr>
                  <w:rFonts w:ascii="Times New Roman Bold" w:hAnsi="Times New Roman Bold" w:cs="Times New Roman Bold"/>
                  <w:b/>
                  <w:sz w:val="20"/>
                </w:rPr>
                <w:br/>
                <w:delText>(long range AIS)</w:delText>
              </w:r>
              <w:r w:rsidRPr="00A013FD">
                <w:rPr>
                  <w:rFonts w:ascii="Times New Roman Bold" w:hAnsi="Times New Roman Bold" w:cs="Times New Roman Bold"/>
                  <w:b/>
                  <w:sz w:val="20"/>
                </w:rPr>
                <w:br/>
                <w:delText>Ship stations (ship-to-satellite)</w:delText>
              </w:r>
            </w:del>
          </w:p>
        </w:tc>
        <w:tc>
          <w:tcPr>
            <w:tcW w:w="2946" w:type="dxa"/>
          </w:tcPr>
          <w:p w14:paraId="3714B668" w14:textId="77777777" w:rsidR="00A013FD" w:rsidRPr="00A013FD" w:rsidRDefault="00A013FD" w:rsidP="00A013FD">
            <w:pPr>
              <w:keepNext/>
              <w:spacing w:before="80" w:after="80"/>
              <w:jc w:val="center"/>
              <w:rPr>
                <w:del w:id="5552" w:author="Johnny Schultz" w:date="2020-02-12T15:46:00Z"/>
                <w:rFonts w:ascii="Times New Roman Bold" w:hAnsi="Times New Roman Bold" w:cs="Times New Roman Bold"/>
                <w:b/>
                <w:caps/>
                <w:sz w:val="20"/>
              </w:rPr>
            </w:pPr>
            <w:del w:id="5553" w:author="Johnny Schultz" w:date="2020-02-12T15:46:00Z">
              <w:r w:rsidRPr="00A013FD">
                <w:rPr>
                  <w:rFonts w:ascii="Times New Roman Bold" w:hAnsi="Times New Roman Bold" w:cs="Times New Roman Bold"/>
                  <w:b/>
                  <w:sz w:val="20"/>
                </w:rPr>
                <w:delText>Coast stations</w:delText>
              </w:r>
              <w:r w:rsidRPr="00A013FD">
                <w:rPr>
                  <w:rFonts w:ascii="Times New Roman Bold" w:hAnsi="Times New Roman Bold" w:cs="Times New Roman Bold"/>
                  <w:b/>
                  <w:sz w:val="20"/>
                </w:rPr>
                <w:br/>
                <w:delText>Ship stations (ship-to-ship)</w:delText>
              </w:r>
              <w:r w:rsidRPr="00A013FD">
                <w:rPr>
                  <w:rFonts w:ascii="Times New Roman Bold" w:hAnsi="Times New Roman Bold" w:cs="Times New Roman Bold"/>
                  <w:b/>
                  <w:sz w:val="20"/>
                </w:rPr>
                <w:br/>
                <w:delText>Satellite-to-ship</w:delText>
              </w:r>
            </w:del>
          </w:p>
        </w:tc>
      </w:tr>
      <w:tr w:rsidR="00A013FD" w:rsidRPr="00A013FD" w14:paraId="7C6D433D" w14:textId="77777777" w:rsidTr="00BF604E">
        <w:trPr>
          <w:trHeight w:val="270"/>
          <w:jc w:val="center"/>
          <w:del w:id="5554" w:author="Johnny Schultz" w:date="2020-02-12T15:46:00Z"/>
        </w:trPr>
        <w:tc>
          <w:tcPr>
            <w:tcW w:w="3002" w:type="dxa"/>
            <w:gridSpan w:val="2"/>
          </w:tcPr>
          <w:p w14:paraId="7E8016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55" w:author="Johnny Schultz" w:date="2020-02-12T15:46:00Z"/>
                <w:sz w:val="20"/>
              </w:rPr>
            </w:pPr>
            <w:del w:id="5556" w:author="Johnny Schultz" w:date="2020-02-12T15:46:00Z">
              <w:r w:rsidRPr="00A013FD">
                <w:rPr>
                  <w:sz w:val="20"/>
                </w:rPr>
                <w:delText>AIS 1</w:delText>
              </w:r>
            </w:del>
          </w:p>
        </w:tc>
        <w:tc>
          <w:tcPr>
            <w:tcW w:w="2913" w:type="dxa"/>
          </w:tcPr>
          <w:p w14:paraId="12E69B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57" w:author="Johnny Schultz" w:date="2020-02-12T15:46:00Z"/>
                <w:sz w:val="20"/>
              </w:rPr>
            </w:pPr>
            <w:del w:id="5558" w:author="Johnny Schultz" w:date="2020-02-12T15:46:00Z">
              <w:r w:rsidRPr="00A013FD">
                <w:rPr>
                  <w:sz w:val="20"/>
                </w:rPr>
                <w:delText>161.975</w:delText>
              </w:r>
            </w:del>
          </w:p>
        </w:tc>
        <w:tc>
          <w:tcPr>
            <w:tcW w:w="2946" w:type="dxa"/>
          </w:tcPr>
          <w:p w14:paraId="33F942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59" w:author="Johnny Schultz" w:date="2020-02-12T15:46:00Z"/>
                <w:sz w:val="20"/>
              </w:rPr>
            </w:pPr>
            <w:del w:id="5560" w:author="Johnny Schultz" w:date="2020-02-12T15:46:00Z">
              <w:r w:rsidRPr="00A013FD">
                <w:rPr>
                  <w:sz w:val="20"/>
                </w:rPr>
                <w:delText>161.975</w:delText>
              </w:r>
            </w:del>
          </w:p>
        </w:tc>
      </w:tr>
      <w:tr w:rsidR="00A013FD" w:rsidRPr="00A013FD" w14:paraId="5EB356B6" w14:textId="77777777" w:rsidTr="00BF604E">
        <w:trPr>
          <w:trHeight w:val="270"/>
          <w:jc w:val="center"/>
          <w:del w:id="5561" w:author="Johnny Schultz" w:date="2020-02-12T15:46:00Z"/>
        </w:trPr>
        <w:tc>
          <w:tcPr>
            <w:tcW w:w="3002" w:type="dxa"/>
            <w:gridSpan w:val="2"/>
          </w:tcPr>
          <w:p w14:paraId="06B97B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62" w:author="Johnny Schultz" w:date="2020-02-12T15:46:00Z"/>
                <w:sz w:val="20"/>
              </w:rPr>
            </w:pPr>
            <w:del w:id="5563" w:author="Johnny Schultz" w:date="2020-02-12T15:46:00Z">
              <w:r w:rsidRPr="00A013FD">
                <w:rPr>
                  <w:sz w:val="20"/>
                </w:rPr>
                <w:delText>AIS 2</w:delText>
              </w:r>
            </w:del>
          </w:p>
        </w:tc>
        <w:tc>
          <w:tcPr>
            <w:tcW w:w="2913" w:type="dxa"/>
          </w:tcPr>
          <w:p w14:paraId="14C430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64" w:author="Johnny Schultz" w:date="2020-02-12T15:46:00Z"/>
                <w:sz w:val="20"/>
              </w:rPr>
            </w:pPr>
            <w:del w:id="5565" w:author="Johnny Schultz" w:date="2020-02-12T15:46:00Z">
              <w:r w:rsidRPr="00A013FD">
                <w:rPr>
                  <w:sz w:val="20"/>
                </w:rPr>
                <w:delText>162.025</w:delText>
              </w:r>
            </w:del>
          </w:p>
        </w:tc>
        <w:tc>
          <w:tcPr>
            <w:tcW w:w="2946" w:type="dxa"/>
          </w:tcPr>
          <w:p w14:paraId="457CC5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66" w:author="Johnny Schultz" w:date="2020-02-12T15:46:00Z"/>
                <w:sz w:val="20"/>
              </w:rPr>
            </w:pPr>
            <w:del w:id="5567" w:author="Johnny Schultz" w:date="2020-02-12T15:46:00Z">
              <w:r w:rsidRPr="00A013FD">
                <w:rPr>
                  <w:sz w:val="20"/>
                </w:rPr>
                <w:delText>162.025</w:delText>
              </w:r>
            </w:del>
          </w:p>
        </w:tc>
      </w:tr>
      <w:tr w:rsidR="00A013FD" w:rsidRPr="00A013FD" w14:paraId="48ED1909" w14:textId="77777777" w:rsidTr="00BF604E">
        <w:trPr>
          <w:trHeight w:val="270"/>
          <w:jc w:val="center"/>
          <w:del w:id="5568" w:author="Johnny Schultz" w:date="2020-02-12T15:46:00Z"/>
        </w:trPr>
        <w:tc>
          <w:tcPr>
            <w:tcW w:w="3002" w:type="dxa"/>
            <w:gridSpan w:val="2"/>
          </w:tcPr>
          <w:p w14:paraId="21126F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69" w:author="Johnny Schultz" w:date="2020-02-12T15:46:00Z"/>
                <w:sz w:val="20"/>
              </w:rPr>
            </w:pPr>
            <w:del w:id="5570" w:author="Johnny Schultz" w:date="2020-02-12T15:46:00Z">
              <w:r w:rsidRPr="00A013FD">
                <w:rPr>
                  <w:sz w:val="20"/>
                </w:rPr>
                <w:delText>75 (long range AIS)</w:delText>
              </w:r>
            </w:del>
          </w:p>
        </w:tc>
        <w:tc>
          <w:tcPr>
            <w:tcW w:w="2913" w:type="dxa"/>
          </w:tcPr>
          <w:p w14:paraId="5B4ED3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71" w:author="Johnny Schultz" w:date="2020-02-12T15:46:00Z"/>
                <w:sz w:val="20"/>
              </w:rPr>
            </w:pPr>
            <w:del w:id="5572" w:author="Johnny Schultz" w:date="2020-02-12T15:46:00Z">
              <w:r w:rsidRPr="00A013FD">
                <w:rPr>
                  <w:sz w:val="20"/>
                </w:rPr>
                <w:delText>156.775 (ships are Tx only)</w:delText>
              </w:r>
            </w:del>
          </w:p>
        </w:tc>
        <w:tc>
          <w:tcPr>
            <w:tcW w:w="2946" w:type="dxa"/>
          </w:tcPr>
          <w:p w14:paraId="7A0C67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73" w:author="Johnny Schultz" w:date="2020-02-12T15:46:00Z"/>
                <w:sz w:val="20"/>
              </w:rPr>
            </w:pPr>
            <w:del w:id="5574" w:author="Johnny Schultz" w:date="2020-02-12T15:46:00Z">
              <w:r w:rsidRPr="00A013FD">
                <w:rPr>
                  <w:sz w:val="20"/>
                </w:rPr>
                <w:delText>N/A</w:delText>
              </w:r>
            </w:del>
          </w:p>
        </w:tc>
      </w:tr>
      <w:tr w:rsidR="00A013FD" w:rsidRPr="00A013FD" w14:paraId="5DA08AB5" w14:textId="77777777" w:rsidTr="00BF604E">
        <w:trPr>
          <w:trHeight w:val="205"/>
          <w:jc w:val="center"/>
          <w:del w:id="5575" w:author="Johnny Schultz" w:date="2020-02-12T15:46:00Z"/>
        </w:trPr>
        <w:tc>
          <w:tcPr>
            <w:tcW w:w="3002" w:type="dxa"/>
            <w:gridSpan w:val="2"/>
          </w:tcPr>
          <w:p w14:paraId="4AE64A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76" w:author="Johnny Schultz" w:date="2020-02-12T15:46:00Z"/>
                <w:sz w:val="20"/>
              </w:rPr>
            </w:pPr>
            <w:del w:id="5577" w:author="Johnny Schultz" w:date="2020-02-12T15:46:00Z">
              <w:r w:rsidRPr="00A013FD">
                <w:rPr>
                  <w:sz w:val="20"/>
                </w:rPr>
                <w:delText>76 (long range AIS)</w:delText>
              </w:r>
            </w:del>
          </w:p>
        </w:tc>
        <w:tc>
          <w:tcPr>
            <w:tcW w:w="2913" w:type="dxa"/>
          </w:tcPr>
          <w:p w14:paraId="7FC527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78" w:author="Johnny Schultz" w:date="2020-02-12T15:46:00Z"/>
                <w:sz w:val="20"/>
              </w:rPr>
            </w:pPr>
            <w:del w:id="5579" w:author="Johnny Schultz" w:date="2020-02-12T15:46:00Z">
              <w:r w:rsidRPr="00A013FD">
                <w:rPr>
                  <w:sz w:val="20"/>
                </w:rPr>
                <w:delText>156.825 (ships are Tx only)</w:delText>
              </w:r>
            </w:del>
          </w:p>
        </w:tc>
        <w:tc>
          <w:tcPr>
            <w:tcW w:w="2946" w:type="dxa"/>
          </w:tcPr>
          <w:p w14:paraId="499113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80" w:author="Johnny Schultz" w:date="2020-02-12T15:46:00Z"/>
                <w:sz w:val="20"/>
              </w:rPr>
            </w:pPr>
            <w:del w:id="5581" w:author="Johnny Schultz" w:date="2020-02-12T15:46:00Z">
              <w:r w:rsidRPr="00A013FD">
                <w:rPr>
                  <w:sz w:val="20"/>
                </w:rPr>
                <w:delText>N/A</w:delText>
              </w:r>
            </w:del>
          </w:p>
        </w:tc>
      </w:tr>
      <w:tr w:rsidR="00A013FD" w:rsidRPr="00A013FD" w14:paraId="01AE1090" w14:textId="77777777" w:rsidTr="00BF604E">
        <w:trPr>
          <w:trHeight w:val="270"/>
          <w:jc w:val="center"/>
          <w:del w:id="5582" w:author="Johnny Schultz" w:date="2020-02-12T15:46:00Z"/>
        </w:trPr>
        <w:tc>
          <w:tcPr>
            <w:tcW w:w="3002" w:type="dxa"/>
            <w:gridSpan w:val="2"/>
          </w:tcPr>
          <w:p w14:paraId="72F63D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83" w:author="Johnny Schultz" w:date="2020-02-12T15:46:00Z"/>
                <w:sz w:val="20"/>
              </w:rPr>
            </w:pPr>
            <w:del w:id="5584" w:author="Johnny Schultz" w:date="2020-02-12T15:46:00Z">
              <w:r w:rsidRPr="00A013FD">
                <w:rPr>
                  <w:sz w:val="20"/>
                </w:rPr>
                <w:delText>2027 (ASM 1)</w:delText>
              </w:r>
            </w:del>
          </w:p>
        </w:tc>
        <w:tc>
          <w:tcPr>
            <w:tcW w:w="2913" w:type="dxa"/>
          </w:tcPr>
          <w:p w14:paraId="6B980D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85" w:author="Johnny Schultz" w:date="2020-02-12T15:46:00Z"/>
                <w:sz w:val="20"/>
              </w:rPr>
            </w:pPr>
            <w:del w:id="5586" w:author="Johnny Schultz" w:date="2020-02-12T15:46:00Z">
              <w:r w:rsidRPr="00A013FD">
                <w:rPr>
                  <w:sz w:val="20"/>
                </w:rPr>
                <w:delText>161.950 (2027)</w:delText>
              </w:r>
            </w:del>
          </w:p>
        </w:tc>
        <w:tc>
          <w:tcPr>
            <w:tcW w:w="2946" w:type="dxa"/>
          </w:tcPr>
          <w:p w14:paraId="435728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87" w:author="Johnny Schultz" w:date="2020-02-12T15:46:00Z"/>
                <w:sz w:val="20"/>
              </w:rPr>
            </w:pPr>
            <w:del w:id="5588" w:author="Johnny Schultz" w:date="2020-02-12T15:46:00Z">
              <w:r w:rsidRPr="00A013FD">
                <w:rPr>
                  <w:sz w:val="20"/>
                </w:rPr>
                <w:delText>161.950 (2027)</w:delText>
              </w:r>
            </w:del>
          </w:p>
        </w:tc>
      </w:tr>
      <w:tr w:rsidR="00A013FD" w:rsidRPr="00A013FD" w14:paraId="579C35EB" w14:textId="77777777" w:rsidTr="00BF604E">
        <w:trPr>
          <w:trHeight w:val="270"/>
          <w:jc w:val="center"/>
          <w:del w:id="5589" w:author="Johnny Schultz" w:date="2020-02-12T15:46:00Z"/>
        </w:trPr>
        <w:tc>
          <w:tcPr>
            <w:tcW w:w="3002" w:type="dxa"/>
            <w:gridSpan w:val="2"/>
          </w:tcPr>
          <w:p w14:paraId="0DBE04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90" w:author="Johnny Schultz" w:date="2020-02-12T15:46:00Z"/>
                <w:sz w:val="20"/>
              </w:rPr>
            </w:pPr>
            <w:del w:id="5591" w:author="Johnny Schultz" w:date="2020-02-12T15:46:00Z">
              <w:r w:rsidRPr="00A013FD">
                <w:rPr>
                  <w:sz w:val="20"/>
                </w:rPr>
                <w:delText>2028 (ASM 2)</w:delText>
              </w:r>
            </w:del>
          </w:p>
        </w:tc>
        <w:tc>
          <w:tcPr>
            <w:tcW w:w="2913" w:type="dxa"/>
          </w:tcPr>
          <w:p w14:paraId="4DB533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92" w:author="Johnny Schultz" w:date="2020-02-12T15:46:00Z"/>
                <w:sz w:val="20"/>
              </w:rPr>
            </w:pPr>
            <w:del w:id="5593" w:author="Johnny Schultz" w:date="2020-02-12T15:46:00Z">
              <w:r w:rsidRPr="00A013FD">
                <w:rPr>
                  <w:sz w:val="20"/>
                </w:rPr>
                <w:delText>162.000 (2028)</w:delText>
              </w:r>
            </w:del>
          </w:p>
        </w:tc>
        <w:tc>
          <w:tcPr>
            <w:tcW w:w="2946" w:type="dxa"/>
          </w:tcPr>
          <w:p w14:paraId="3B917E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94" w:author="Johnny Schultz" w:date="2020-02-12T15:46:00Z"/>
                <w:sz w:val="20"/>
              </w:rPr>
            </w:pPr>
            <w:del w:id="5595" w:author="Johnny Schultz" w:date="2020-02-12T15:46:00Z">
              <w:r w:rsidRPr="00A013FD">
                <w:rPr>
                  <w:sz w:val="20"/>
                </w:rPr>
                <w:delText>162.000 (2028)</w:delText>
              </w:r>
            </w:del>
          </w:p>
        </w:tc>
      </w:tr>
      <w:tr w:rsidR="00A013FD" w:rsidRPr="00A013FD" w14:paraId="6DEA917D" w14:textId="77777777" w:rsidTr="00BF604E">
        <w:trPr>
          <w:trHeight w:val="1335"/>
          <w:jc w:val="center"/>
          <w:del w:id="5596" w:author="Johnny Schultz" w:date="2020-02-12T15:46:00Z"/>
        </w:trPr>
        <w:tc>
          <w:tcPr>
            <w:tcW w:w="1196" w:type="dxa"/>
            <w:vMerge w:val="restart"/>
          </w:tcPr>
          <w:p w14:paraId="1ECD69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97" w:author="Johnny Schultz" w:date="2020-02-12T15:46:00Z"/>
                <w:sz w:val="20"/>
              </w:rPr>
            </w:pPr>
            <w:del w:id="5598" w:author="Johnny Schultz" w:date="2020-02-12T15:46:00Z">
              <w:r w:rsidRPr="00A013FD">
                <w:rPr>
                  <w:sz w:val="20"/>
                </w:rPr>
                <w:delText xml:space="preserve">24/84/25/85 (VDE 1) </w:delText>
              </w:r>
            </w:del>
          </w:p>
          <w:p w14:paraId="495E4A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599" w:author="Johnny Schultz" w:date="2020-02-12T15:46:00Z"/>
                <w:sz w:val="20"/>
              </w:rPr>
            </w:pPr>
          </w:p>
          <w:p w14:paraId="4163D8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0" w:author="Johnny Schultz" w:date="2020-02-12T15:46:00Z"/>
                <w:sz w:val="20"/>
              </w:rPr>
            </w:pPr>
          </w:p>
          <w:p w14:paraId="2E8666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1" w:author="Johnny Schultz" w:date="2020-02-12T15:46:00Z"/>
                <w:sz w:val="20"/>
              </w:rPr>
            </w:pPr>
            <w:del w:id="5602" w:author="Johnny Schultz" w:date="2020-02-12T15:46:00Z">
              <w:r w:rsidRPr="00A013FD">
                <w:rPr>
                  <w:sz w:val="20"/>
                </w:rPr>
                <w:br/>
              </w:r>
            </w:del>
          </w:p>
          <w:p w14:paraId="751050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3" w:author="Johnny Schultz" w:date="2020-02-12T15:46:00Z"/>
                <w:sz w:val="20"/>
              </w:rPr>
            </w:pPr>
            <w:del w:id="5604" w:author="Johnny Schultz" w:date="2020-02-12T15:46:00Z">
              <w:r w:rsidRPr="00A013FD">
                <w:rPr>
                  <w:sz w:val="20"/>
                </w:rPr>
                <w:delText>24</w:delText>
              </w:r>
            </w:del>
          </w:p>
          <w:p w14:paraId="0DF2C9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5" w:author="Johnny Schultz" w:date="2020-02-12T15:46:00Z"/>
                <w:sz w:val="20"/>
              </w:rPr>
            </w:pPr>
            <w:del w:id="5606" w:author="Johnny Schultz" w:date="2020-02-12T15:46:00Z">
              <w:r w:rsidRPr="00A013FD">
                <w:rPr>
                  <w:sz w:val="20"/>
                </w:rPr>
                <w:delText>84</w:delText>
              </w:r>
            </w:del>
          </w:p>
          <w:p w14:paraId="362DA0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7" w:author="Johnny Schultz" w:date="2020-02-12T15:46:00Z"/>
                <w:sz w:val="20"/>
              </w:rPr>
            </w:pPr>
            <w:del w:id="5608" w:author="Johnny Schultz" w:date="2020-02-12T15:46:00Z">
              <w:r w:rsidRPr="00A013FD">
                <w:rPr>
                  <w:sz w:val="20"/>
                </w:rPr>
                <w:delText>25</w:delText>
              </w:r>
            </w:del>
          </w:p>
          <w:p w14:paraId="0F60AF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09" w:author="Johnny Schultz" w:date="2020-02-12T15:46:00Z"/>
                <w:sz w:val="20"/>
              </w:rPr>
            </w:pPr>
            <w:del w:id="5610" w:author="Johnny Schultz" w:date="2020-02-12T15:46:00Z">
              <w:r w:rsidRPr="00A013FD">
                <w:rPr>
                  <w:sz w:val="20"/>
                </w:rPr>
                <w:delText>85</w:delText>
              </w:r>
            </w:del>
          </w:p>
        </w:tc>
        <w:tc>
          <w:tcPr>
            <w:tcW w:w="1806" w:type="dxa"/>
            <w:vMerge w:val="restart"/>
          </w:tcPr>
          <w:p w14:paraId="0B40E4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1" w:author="Johnny Schultz" w:date="2020-02-12T15:46:00Z"/>
                <w:sz w:val="20"/>
              </w:rPr>
            </w:pPr>
            <w:del w:id="5612" w:author="Johnny Schultz" w:date="2020-02-12T15:46:00Z">
              <w:r w:rsidRPr="00A013FD">
                <w:rPr>
                  <w:sz w:val="20"/>
                </w:rPr>
                <w:delText>24/84/25/85/26/86 (Ship-to-satellite, satellite-to-ship)</w:delText>
              </w:r>
            </w:del>
          </w:p>
          <w:p w14:paraId="539A56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3" w:author="Johnny Schultz" w:date="2020-02-12T15:46:00Z"/>
                <w:sz w:val="20"/>
              </w:rPr>
            </w:pPr>
          </w:p>
          <w:p w14:paraId="62EE70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4" w:author="Johnny Schultz" w:date="2020-02-12T15:46:00Z"/>
                <w:sz w:val="20"/>
              </w:rPr>
            </w:pPr>
          </w:p>
          <w:p w14:paraId="706E94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5" w:author="Johnny Schultz" w:date="2020-02-12T15:46:00Z"/>
                <w:sz w:val="20"/>
              </w:rPr>
            </w:pPr>
            <w:del w:id="5616" w:author="Johnny Schultz" w:date="2020-02-12T15:46:00Z">
              <w:r w:rsidRPr="00A013FD">
                <w:rPr>
                  <w:sz w:val="20"/>
                </w:rPr>
                <w:br/>
                <w:delText>24</w:delText>
              </w:r>
            </w:del>
          </w:p>
          <w:p w14:paraId="5D4E72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7" w:author="Johnny Schultz" w:date="2020-02-12T15:46:00Z"/>
                <w:sz w:val="20"/>
              </w:rPr>
            </w:pPr>
            <w:del w:id="5618" w:author="Johnny Schultz" w:date="2020-02-12T15:46:00Z">
              <w:r w:rsidRPr="00A013FD">
                <w:rPr>
                  <w:sz w:val="20"/>
                </w:rPr>
                <w:delText>84</w:delText>
              </w:r>
            </w:del>
          </w:p>
          <w:p w14:paraId="259DD5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19" w:author="Johnny Schultz" w:date="2020-02-12T15:46:00Z"/>
                <w:sz w:val="20"/>
              </w:rPr>
            </w:pPr>
            <w:del w:id="5620" w:author="Johnny Schultz" w:date="2020-02-12T15:46:00Z">
              <w:r w:rsidRPr="00A013FD">
                <w:rPr>
                  <w:sz w:val="20"/>
                </w:rPr>
                <w:delText>25</w:delText>
              </w:r>
            </w:del>
          </w:p>
          <w:p w14:paraId="330849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21" w:author="Johnny Schultz" w:date="2020-02-12T15:46:00Z"/>
                <w:sz w:val="20"/>
              </w:rPr>
            </w:pPr>
            <w:del w:id="5622" w:author="Johnny Schultz" w:date="2020-02-12T15:46:00Z">
              <w:r w:rsidRPr="00A013FD">
                <w:rPr>
                  <w:sz w:val="20"/>
                </w:rPr>
                <w:delText>85</w:delText>
              </w:r>
            </w:del>
          </w:p>
          <w:p w14:paraId="5FF04D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23" w:author="Johnny Schultz" w:date="2020-02-12T15:46:00Z"/>
                <w:sz w:val="20"/>
              </w:rPr>
            </w:pPr>
            <w:del w:id="5624" w:author="Johnny Schultz" w:date="2020-02-12T15:46:00Z">
              <w:r w:rsidRPr="00A013FD">
                <w:rPr>
                  <w:sz w:val="20"/>
                </w:rPr>
                <w:delText>26</w:delText>
              </w:r>
            </w:del>
          </w:p>
          <w:p w14:paraId="20E7D0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25" w:author="Johnny Schultz" w:date="2020-02-12T15:46:00Z"/>
                <w:sz w:val="20"/>
              </w:rPr>
            </w:pPr>
            <w:del w:id="5626" w:author="Johnny Schultz" w:date="2020-02-12T15:46:00Z">
              <w:r w:rsidRPr="00A013FD">
                <w:rPr>
                  <w:sz w:val="20"/>
                </w:rPr>
                <w:delText>86</w:delText>
              </w:r>
            </w:del>
          </w:p>
        </w:tc>
        <w:tc>
          <w:tcPr>
            <w:tcW w:w="2913" w:type="dxa"/>
          </w:tcPr>
          <w:p w14:paraId="783D82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27" w:author="Johnny Schultz" w:date="2020-02-12T15:46:00Z"/>
                <w:sz w:val="20"/>
              </w:rPr>
            </w:pPr>
            <w:del w:id="5628" w:author="Johnny Schultz" w:date="2020-02-12T15:46:00Z">
              <w:r w:rsidRPr="00A013FD">
                <w:rPr>
                  <w:sz w:val="20"/>
                </w:rPr>
                <w:delText>100/150 kHz channel</w:delText>
              </w:r>
            </w:del>
          </w:p>
          <w:p w14:paraId="6ABC64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29" w:author="Johnny Schultz" w:date="2020-02-12T15:46:00Z"/>
                <w:sz w:val="20"/>
              </w:rPr>
            </w:pPr>
            <w:del w:id="5630" w:author="Johnny Schultz" w:date="2020-02-12T15:46:00Z">
              <w:r w:rsidRPr="00A013FD">
                <w:rPr>
                  <w:sz w:val="20"/>
                </w:rPr>
                <w:delText>(24/84/25/85, lower legs (VDE1</w:delText>
              </w:r>
              <w:r w:rsidRPr="00A013FD">
                <w:rPr>
                  <w:sz w:val="20"/>
                </w:rPr>
                <w:noBreakHyphen/>
                <w:delText>A) merged) Ship-to-shore</w:delText>
              </w:r>
            </w:del>
          </w:p>
          <w:p w14:paraId="586249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31" w:author="Johnny Schultz" w:date="2020-02-12T15:46:00Z"/>
                <w:sz w:val="20"/>
              </w:rPr>
            </w:pPr>
            <w:del w:id="5632" w:author="Johnny Schultz" w:date="2020-02-12T15:46:00Z">
              <w:r w:rsidRPr="00A013FD">
                <w:rPr>
                  <w:sz w:val="20"/>
                </w:rPr>
                <w:delText>(24/84/25/85/26/86) Ship-to-satellite</w:delText>
              </w:r>
            </w:del>
          </w:p>
        </w:tc>
        <w:tc>
          <w:tcPr>
            <w:tcW w:w="2946" w:type="dxa"/>
          </w:tcPr>
          <w:p w14:paraId="4DA7C3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33" w:author="Johnny Schultz" w:date="2020-02-12T15:46:00Z"/>
                <w:sz w:val="20"/>
              </w:rPr>
            </w:pPr>
            <w:del w:id="5634" w:author="Johnny Schultz" w:date="2020-02-12T15:46:00Z">
              <w:r w:rsidRPr="00A013FD">
                <w:rPr>
                  <w:sz w:val="20"/>
                </w:rPr>
                <w:delText>100/150 kHz channel</w:delText>
              </w:r>
            </w:del>
          </w:p>
          <w:p w14:paraId="37F285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35" w:author="Johnny Schultz" w:date="2020-02-12T15:46:00Z"/>
                <w:sz w:val="20"/>
              </w:rPr>
            </w:pPr>
            <w:del w:id="5636" w:author="Johnny Schultz" w:date="2020-02-12T15:46:00Z">
              <w:r w:rsidRPr="00A013FD">
                <w:rPr>
                  <w:sz w:val="20"/>
                </w:rPr>
                <w:delText>(24/84/25/85, upper legs (VDE1</w:delText>
              </w:r>
              <w:r w:rsidRPr="00A013FD">
                <w:rPr>
                  <w:sz w:val="20"/>
                </w:rPr>
                <w:noBreakHyphen/>
                <w:delText>B) merged) Ship-to-ship, Shore-to-ship (24/84/25/85/26/86) Satellite-to-ship</w:delText>
              </w:r>
            </w:del>
          </w:p>
        </w:tc>
      </w:tr>
      <w:tr w:rsidR="00A013FD" w:rsidRPr="00A013FD" w14:paraId="519D92CD" w14:textId="77777777" w:rsidTr="00BF604E">
        <w:trPr>
          <w:trHeight w:val="144"/>
          <w:jc w:val="center"/>
          <w:del w:id="5637" w:author="Johnny Schultz" w:date="2020-02-12T15:46:00Z"/>
        </w:trPr>
        <w:tc>
          <w:tcPr>
            <w:tcW w:w="1196" w:type="dxa"/>
            <w:vMerge/>
          </w:tcPr>
          <w:p w14:paraId="5ADC59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38" w:author="Johnny Schultz" w:date="2020-02-12T15:46:00Z"/>
                <w:sz w:val="20"/>
              </w:rPr>
            </w:pPr>
          </w:p>
        </w:tc>
        <w:tc>
          <w:tcPr>
            <w:tcW w:w="1806" w:type="dxa"/>
            <w:vMerge/>
          </w:tcPr>
          <w:p w14:paraId="525BBB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39" w:author="Johnny Schultz" w:date="2020-02-12T15:46:00Z"/>
                <w:sz w:val="20"/>
              </w:rPr>
            </w:pPr>
          </w:p>
        </w:tc>
        <w:tc>
          <w:tcPr>
            <w:tcW w:w="2913" w:type="dxa"/>
          </w:tcPr>
          <w:p w14:paraId="242817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0" w:author="Johnny Schultz" w:date="2020-02-12T15:46:00Z"/>
                <w:sz w:val="20"/>
              </w:rPr>
            </w:pPr>
            <w:del w:id="5641" w:author="Johnny Schultz" w:date="2020-02-12T15:46:00Z">
              <w:r w:rsidRPr="00A013FD">
                <w:rPr>
                  <w:sz w:val="20"/>
                </w:rPr>
                <w:delText>157.200 (1024)</w:delText>
              </w:r>
            </w:del>
          </w:p>
        </w:tc>
        <w:tc>
          <w:tcPr>
            <w:tcW w:w="2946" w:type="dxa"/>
          </w:tcPr>
          <w:p w14:paraId="31136F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2" w:author="Johnny Schultz" w:date="2020-02-12T15:46:00Z"/>
                <w:sz w:val="20"/>
              </w:rPr>
            </w:pPr>
            <w:del w:id="5643" w:author="Johnny Schultz" w:date="2020-02-12T15:46:00Z">
              <w:r w:rsidRPr="00A013FD">
                <w:rPr>
                  <w:sz w:val="20"/>
                </w:rPr>
                <w:delText>161.800 (2024)</w:delText>
              </w:r>
            </w:del>
          </w:p>
        </w:tc>
      </w:tr>
      <w:tr w:rsidR="00A013FD" w:rsidRPr="00A013FD" w14:paraId="588F9626" w14:textId="77777777" w:rsidTr="00BF604E">
        <w:trPr>
          <w:trHeight w:val="168"/>
          <w:jc w:val="center"/>
          <w:del w:id="5644" w:author="Johnny Schultz" w:date="2020-02-12T15:46:00Z"/>
        </w:trPr>
        <w:tc>
          <w:tcPr>
            <w:tcW w:w="1196" w:type="dxa"/>
            <w:vMerge/>
          </w:tcPr>
          <w:p w14:paraId="2515A0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5" w:author="Johnny Schultz" w:date="2020-02-12T15:46:00Z"/>
                <w:sz w:val="20"/>
              </w:rPr>
            </w:pPr>
          </w:p>
        </w:tc>
        <w:tc>
          <w:tcPr>
            <w:tcW w:w="1806" w:type="dxa"/>
            <w:vMerge/>
          </w:tcPr>
          <w:p w14:paraId="49C6F2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6" w:author="Johnny Schultz" w:date="2020-02-12T15:46:00Z"/>
                <w:sz w:val="20"/>
              </w:rPr>
            </w:pPr>
          </w:p>
        </w:tc>
        <w:tc>
          <w:tcPr>
            <w:tcW w:w="2913" w:type="dxa"/>
          </w:tcPr>
          <w:p w14:paraId="706429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7" w:author="Johnny Schultz" w:date="2020-02-12T15:46:00Z"/>
                <w:sz w:val="20"/>
              </w:rPr>
            </w:pPr>
            <w:del w:id="5648" w:author="Johnny Schultz" w:date="2020-02-12T15:46:00Z">
              <w:r w:rsidRPr="00A013FD">
                <w:rPr>
                  <w:sz w:val="20"/>
                </w:rPr>
                <w:delText>157.225 (1084)</w:delText>
              </w:r>
            </w:del>
          </w:p>
        </w:tc>
        <w:tc>
          <w:tcPr>
            <w:tcW w:w="2946" w:type="dxa"/>
          </w:tcPr>
          <w:p w14:paraId="4D8A95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49" w:author="Johnny Schultz" w:date="2020-02-12T15:46:00Z"/>
                <w:sz w:val="20"/>
              </w:rPr>
            </w:pPr>
            <w:del w:id="5650" w:author="Johnny Schultz" w:date="2020-02-12T15:46:00Z">
              <w:r w:rsidRPr="00A013FD">
                <w:rPr>
                  <w:sz w:val="20"/>
                </w:rPr>
                <w:delText>161.825 (2084)</w:delText>
              </w:r>
            </w:del>
          </w:p>
        </w:tc>
      </w:tr>
      <w:tr w:rsidR="00A013FD" w:rsidRPr="00A013FD" w14:paraId="496F1443" w14:textId="77777777" w:rsidTr="00BF604E">
        <w:trPr>
          <w:trHeight w:val="167"/>
          <w:jc w:val="center"/>
          <w:del w:id="5651" w:author="Johnny Schultz" w:date="2020-02-12T15:46:00Z"/>
        </w:trPr>
        <w:tc>
          <w:tcPr>
            <w:tcW w:w="1196" w:type="dxa"/>
            <w:vMerge/>
          </w:tcPr>
          <w:p w14:paraId="178019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52" w:author="Johnny Schultz" w:date="2020-02-12T15:46:00Z"/>
                <w:sz w:val="20"/>
              </w:rPr>
            </w:pPr>
          </w:p>
        </w:tc>
        <w:tc>
          <w:tcPr>
            <w:tcW w:w="1806" w:type="dxa"/>
            <w:vMerge/>
          </w:tcPr>
          <w:p w14:paraId="285D55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53" w:author="Johnny Schultz" w:date="2020-02-12T15:46:00Z"/>
                <w:sz w:val="20"/>
              </w:rPr>
            </w:pPr>
          </w:p>
        </w:tc>
        <w:tc>
          <w:tcPr>
            <w:tcW w:w="2913" w:type="dxa"/>
          </w:tcPr>
          <w:p w14:paraId="1F9F37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54" w:author="Johnny Schultz" w:date="2020-02-12T15:46:00Z"/>
                <w:sz w:val="20"/>
              </w:rPr>
            </w:pPr>
            <w:del w:id="5655" w:author="Johnny Schultz" w:date="2020-02-12T15:46:00Z">
              <w:r w:rsidRPr="00A013FD">
                <w:rPr>
                  <w:sz w:val="20"/>
                </w:rPr>
                <w:delText>157.250 (1025)</w:delText>
              </w:r>
            </w:del>
          </w:p>
        </w:tc>
        <w:tc>
          <w:tcPr>
            <w:tcW w:w="2946" w:type="dxa"/>
          </w:tcPr>
          <w:p w14:paraId="3A1B6E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56" w:author="Johnny Schultz" w:date="2020-02-12T15:46:00Z"/>
                <w:sz w:val="20"/>
              </w:rPr>
            </w:pPr>
            <w:del w:id="5657" w:author="Johnny Schultz" w:date="2020-02-12T15:46:00Z">
              <w:r w:rsidRPr="00A013FD">
                <w:rPr>
                  <w:sz w:val="20"/>
                </w:rPr>
                <w:delText>161.850 (2025)</w:delText>
              </w:r>
            </w:del>
          </w:p>
        </w:tc>
      </w:tr>
      <w:tr w:rsidR="00A013FD" w:rsidRPr="00A013FD" w14:paraId="1E606A6D" w14:textId="77777777" w:rsidTr="00BF604E">
        <w:trPr>
          <w:trHeight w:val="167"/>
          <w:jc w:val="center"/>
          <w:del w:id="5658" w:author="Johnny Schultz" w:date="2020-02-12T15:46:00Z"/>
        </w:trPr>
        <w:tc>
          <w:tcPr>
            <w:tcW w:w="1196" w:type="dxa"/>
            <w:vMerge/>
          </w:tcPr>
          <w:p w14:paraId="456934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59" w:author="Johnny Schultz" w:date="2020-02-12T15:46:00Z"/>
                <w:sz w:val="20"/>
              </w:rPr>
            </w:pPr>
          </w:p>
        </w:tc>
        <w:tc>
          <w:tcPr>
            <w:tcW w:w="1806" w:type="dxa"/>
            <w:vMerge/>
          </w:tcPr>
          <w:p w14:paraId="6FFD69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0" w:author="Johnny Schultz" w:date="2020-02-12T15:46:00Z"/>
                <w:sz w:val="20"/>
              </w:rPr>
            </w:pPr>
          </w:p>
        </w:tc>
        <w:tc>
          <w:tcPr>
            <w:tcW w:w="2913" w:type="dxa"/>
          </w:tcPr>
          <w:p w14:paraId="67D669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1" w:author="Johnny Schultz" w:date="2020-02-12T15:46:00Z"/>
                <w:sz w:val="20"/>
              </w:rPr>
            </w:pPr>
            <w:del w:id="5662" w:author="Johnny Schultz" w:date="2020-02-12T15:46:00Z">
              <w:r w:rsidRPr="00A013FD">
                <w:rPr>
                  <w:sz w:val="20"/>
                </w:rPr>
                <w:delText>157.275 (1085)</w:delText>
              </w:r>
            </w:del>
          </w:p>
        </w:tc>
        <w:tc>
          <w:tcPr>
            <w:tcW w:w="2946" w:type="dxa"/>
          </w:tcPr>
          <w:p w14:paraId="27A274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3" w:author="Johnny Schultz" w:date="2020-02-12T15:46:00Z"/>
                <w:sz w:val="20"/>
              </w:rPr>
            </w:pPr>
            <w:del w:id="5664" w:author="Johnny Schultz" w:date="2020-02-12T15:46:00Z">
              <w:r w:rsidRPr="00A013FD">
                <w:rPr>
                  <w:sz w:val="20"/>
                </w:rPr>
                <w:delText>161.875 (2085)</w:delText>
              </w:r>
            </w:del>
          </w:p>
        </w:tc>
      </w:tr>
      <w:tr w:rsidR="00A013FD" w:rsidRPr="00A013FD" w14:paraId="39893668" w14:textId="77777777" w:rsidTr="00BF604E">
        <w:trPr>
          <w:trHeight w:val="309"/>
          <w:jc w:val="center"/>
          <w:del w:id="5665" w:author="Johnny Schultz" w:date="2020-02-12T15:46:00Z"/>
        </w:trPr>
        <w:tc>
          <w:tcPr>
            <w:tcW w:w="1196" w:type="dxa"/>
            <w:vMerge/>
          </w:tcPr>
          <w:p w14:paraId="73DFA4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6" w:author="Johnny Schultz" w:date="2020-02-12T15:46:00Z"/>
                <w:sz w:val="20"/>
              </w:rPr>
            </w:pPr>
          </w:p>
        </w:tc>
        <w:tc>
          <w:tcPr>
            <w:tcW w:w="1806" w:type="dxa"/>
            <w:vMerge/>
          </w:tcPr>
          <w:p w14:paraId="65BE3D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7" w:author="Johnny Schultz" w:date="2020-02-12T15:46:00Z"/>
                <w:sz w:val="20"/>
              </w:rPr>
            </w:pPr>
          </w:p>
        </w:tc>
        <w:tc>
          <w:tcPr>
            <w:tcW w:w="2913" w:type="dxa"/>
          </w:tcPr>
          <w:p w14:paraId="4E443C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68" w:author="Johnny Schultz" w:date="2020-02-12T15:46:00Z"/>
                <w:sz w:val="20"/>
              </w:rPr>
            </w:pPr>
            <w:del w:id="5669" w:author="Johnny Schultz" w:date="2020-02-12T15:46:00Z">
              <w:r w:rsidRPr="00A013FD">
                <w:rPr>
                  <w:sz w:val="20"/>
                </w:rPr>
                <w:delText>157.300 (1026)</w:delText>
              </w:r>
            </w:del>
          </w:p>
        </w:tc>
        <w:tc>
          <w:tcPr>
            <w:tcW w:w="2946" w:type="dxa"/>
          </w:tcPr>
          <w:p w14:paraId="2ACDF0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70" w:author="Johnny Schultz" w:date="2020-02-12T15:46:00Z"/>
                <w:sz w:val="20"/>
              </w:rPr>
            </w:pPr>
            <w:del w:id="5671" w:author="Johnny Schultz" w:date="2020-02-12T15:46:00Z">
              <w:r w:rsidRPr="00A013FD">
                <w:rPr>
                  <w:sz w:val="20"/>
                </w:rPr>
                <w:delText>161.900 (2026)</w:delText>
              </w:r>
            </w:del>
          </w:p>
        </w:tc>
      </w:tr>
      <w:tr w:rsidR="00A013FD" w:rsidRPr="00A013FD" w14:paraId="67926F48" w14:textId="77777777" w:rsidTr="00BF604E">
        <w:trPr>
          <w:trHeight w:val="354"/>
          <w:jc w:val="center"/>
          <w:del w:id="5672" w:author="Johnny Schultz" w:date="2020-02-12T15:46:00Z"/>
        </w:trPr>
        <w:tc>
          <w:tcPr>
            <w:tcW w:w="1196" w:type="dxa"/>
            <w:vMerge/>
          </w:tcPr>
          <w:p w14:paraId="5FF90B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73" w:author="Johnny Schultz" w:date="2020-02-12T15:46:00Z"/>
                <w:sz w:val="20"/>
              </w:rPr>
            </w:pPr>
          </w:p>
        </w:tc>
        <w:tc>
          <w:tcPr>
            <w:tcW w:w="1806" w:type="dxa"/>
            <w:vMerge/>
          </w:tcPr>
          <w:p w14:paraId="703EC1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74" w:author="Johnny Schultz" w:date="2020-02-12T15:46:00Z"/>
                <w:sz w:val="20"/>
              </w:rPr>
            </w:pPr>
          </w:p>
        </w:tc>
        <w:tc>
          <w:tcPr>
            <w:tcW w:w="2913" w:type="dxa"/>
          </w:tcPr>
          <w:p w14:paraId="32A276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75" w:author="Johnny Schultz" w:date="2020-02-12T15:46:00Z"/>
                <w:sz w:val="20"/>
              </w:rPr>
            </w:pPr>
            <w:del w:id="5676" w:author="Johnny Schultz" w:date="2020-02-12T15:46:00Z">
              <w:r w:rsidRPr="00A013FD">
                <w:rPr>
                  <w:sz w:val="20"/>
                </w:rPr>
                <w:delText>157.325 (1086)</w:delText>
              </w:r>
            </w:del>
          </w:p>
        </w:tc>
        <w:tc>
          <w:tcPr>
            <w:tcW w:w="2946" w:type="dxa"/>
          </w:tcPr>
          <w:p w14:paraId="1DAF42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677" w:author="Johnny Schultz" w:date="2020-02-12T15:46:00Z"/>
                <w:sz w:val="20"/>
              </w:rPr>
            </w:pPr>
            <w:del w:id="5678" w:author="Johnny Schultz" w:date="2020-02-12T15:46:00Z">
              <w:r w:rsidRPr="00A013FD">
                <w:rPr>
                  <w:sz w:val="20"/>
                </w:rPr>
                <w:delText>161.925 (2086)</w:delText>
              </w:r>
            </w:del>
          </w:p>
        </w:tc>
      </w:tr>
    </w:tbl>
    <w:p w14:paraId="77C41A82" w14:textId="77777777" w:rsidR="00A013FD" w:rsidRPr="00A013FD" w:rsidRDefault="00A013FD" w:rsidP="00A013FD">
      <w:pPr>
        <w:keepNext/>
        <w:keepLines/>
        <w:spacing w:before="480" w:after="120"/>
        <w:jc w:val="center"/>
        <w:rPr>
          <w:del w:id="5679" w:author="Johnny Schultz" w:date="2020-02-12T15:46:00Z"/>
          <w:caps/>
          <w:sz w:val="20"/>
        </w:rPr>
      </w:pPr>
      <w:del w:id="5680" w:author="Johnny Schultz" w:date="2020-02-12T15:46:00Z">
        <w:r w:rsidRPr="00A013FD">
          <w:rPr>
            <w:caps/>
            <w:sz w:val="20"/>
          </w:rPr>
          <w:delText>Figure A1-2</w:delText>
        </w:r>
      </w:del>
    </w:p>
    <w:p w14:paraId="3939E902" w14:textId="77777777" w:rsidR="00A013FD" w:rsidRPr="00A013FD" w:rsidRDefault="00A013FD" w:rsidP="00A013FD">
      <w:pPr>
        <w:keepNext/>
        <w:keepLines/>
        <w:spacing w:before="0" w:after="480"/>
        <w:jc w:val="center"/>
        <w:rPr>
          <w:del w:id="5681" w:author="Johnny Schultz" w:date="2020-02-12T15:46:00Z"/>
          <w:rFonts w:ascii="Times New Roman Bold" w:hAnsi="Times New Roman Bold"/>
          <w:b/>
          <w:sz w:val="20"/>
        </w:rPr>
      </w:pPr>
      <w:del w:id="5682" w:author="Johnny Schultz" w:date="2020-02-12T15:46:00Z">
        <w:r w:rsidRPr="00A013FD">
          <w:rPr>
            <w:rFonts w:ascii="Times New Roman Bold" w:hAnsi="Times New Roman Bold"/>
            <w:b/>
            <w:sz w:val="20"/>
          </w:rPr>
          <w:delText>VHF data exchange system functions and frequency usage engineer’s perspective</w:delText>
        </w:r>
      </w:del>
    </w:p>
    <w:p w14:paraId="7DACCE42" w14:textId="77777777" w:rsidR="00A013FD" w:rsidRPr="00A013FD" w:rsidRDefault="00A013FD" w:rsidP="00A013FD">
      <w:pPr>
        <w:keepNext/>
        <w:keepLines/>
        <w:jc w:val="center"/>
        <w:rPr>
          <w:del w:id="5683" w:author="Johnny Schultz" w:date="2020-02-12T15:46:00Z"/>
        </w:rPr>
      </w:pPr>
      <w:del w:id="5684" w:author="Johnny Schultz" w:date="2020-02-12T15:46:00Z">
        <w:r w:rsidRPr="00A013FD">
          <w:rPr>
            <w:noProof/>
            <w:lang w:val="fr-CA" w:eastAsia="fr-CA"/>
          </w:rPr>
          <w:drawing>
            <wp:inline distT="0" distB="0" distL="0" distR="0" wp14:anchorId="22D4A4F4" wp14:editId="52C8DC89">
              <wp:extent cx="6059805" cy="4817745"/>
              <wp:effectExtent l="0" t="0" r="0" b="190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059805" cy="4817745"/>
                      </a:xfrm>
                      <a:prstGeom prst="rect">
                        <a:avLst/>
                      </a:prstGeom>
                      <a:noFill/>
                      <a:ln>
                        <a:noFill/>
                      </a:ln>
                    </pic:spPr>
                  </pic:pic>
                </a:graphicData>
              </a:graphic>
            </wp:inline>
          </w:drawing>
        </w:r>
      </w:del>
    </w:p>
    <w:p w14:paraId="6971C6B1" w14:textId="77777777" w:rsidR="00A013FD" w:rsidRPr="00A013FD" w:rsidRDefault="00A013FD" w:rsidP="00A013FD">
      <w:pPr>
        <w:keepNext/>
        <w:keepLines/>
        <w:tabs>
          <w:tab w:val="left" w:pos="360"/>
        </w:tabs>
        <w:spacing w:before="280"/>
        <w:outlineLvl w:val="0"/>
        <w:rPr>
          <w:del w:id="5685" w:author="Johnny Schultz" w:date="2020-02-12T15:46:00Z"/>
          <w:b/>
          <w:sz w:val="28"/>
        </w:rPr>
      </w:pPr>
      <w:del w:id="5686" w:author="Johnny Schultz" w:date="2020-02-12T15:46:00Z">
        <w:r w:rsidRPr="00A013FD">
          <w:rPr>
            <w:b/>
            <w:sz w:val="28"/>
          </w:rPr>
          <w:delText>3</w:delText>
        </w:r>
        <w:r w:rsidRPr="00A013FD">
          <w:rPr>
            <w:b/>
            <w:sz w:val="28"/>
          </w:rPr>
          <w:tab/>
          <w:delText>Common Elements of the VDES</w:delText>
        </w:r>
      </w:del>
    </w:p>
    <w:p w14:paraId="4CE052EF" w14:textId="77777777" w:rsidR="00A013FD" w:rsidRPr="00A013FD" w:rsidRDefault="00A013FD" w:rsidP="00A013FD">
      <w:pPr>
        <w:keepNext/>
        <w:keepLines/>
        <w:tabs>
          <w:tab w:val="left" w:pos="360"/>
        </w:tabs>
        <w:spacing w:before="200"/>
        <w:ind w:left="360" w:hanging="360"/>
        <w:outlineLvl w:val="1"/>
        <w:rPr>
          <w:del w:id="5687" w:author="Johnny Schultz" w:date="2020-02-12T15:46:00Z"/>
          <w:b/>
        </w:rPr>
      </w:pPr>
      <w:del w:id="5688" w:author="Johnny Schultz" w:date="2020-02-12T15:46:00Z">
        <w:r w:rsidRPr="00A013FD">
          <w:rPr>
            <w:b/>
          </w:rPr>
          <w:delText>3.1</w:delText>
        </w:r>
        <w:r w:rsidRPr="00A013FD">
          <w:rPr>
            <w:b/>
          </w:rPr>
          <w:tab/>
          <w:delText>Identification</w:delText>
        </w:r>
      </w:del>
    </w:p>
    <w:p w14:paraId="54DA8479" w14:textId="77777777" w:rsidR="00A013FD" w:rsidRPr="00A013FD" w:rsidRDefault="00A013FD" w:rsidP="00A013FD">
      <w:pPr>
        <w:rPr>
          <w:del w:id="5689" w:author="Johnny Schultz" w:date="2020-02-12T15:46:00Z"/>
        </w:rPr>
      </w:pPr>
      <w:del w:id="5690" w:author="Johnny Schultz" w:date="2020-02-12T15:46:00Z">
        <w:r w:rsidRPr="00A013FD">
          <w:delText>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ITU-R M.585. Recommendation ITU-R M.1080 should not be applied with respect to the 10th digit (least significant digit).</w:delText>
        </w:r>
      </w:del>
    </w:p>
    <w:p w14:paraId="5E18F424" w14:textId="77777777" w:rsidR="00A013FD" w:rsidRPr="00A013FD" w:rsidRDefault="00A013FD" w:rsidP="00A013FD">
      <w:pPr>
        <w:keepNext/>
        <w:keepLines/>
        <w:tabs>
          <w:tab w:val="left" w:pos="360"/>
        </w:tabs>
        <w:spacing w:before="200"/>
        <w:ind w:left="360" w:hanging="360"/>
        <w:outlineLvl w:val="1"/>
        <w:rPr>
          <w:del w:id="5691" w:author="Johnny Schultz" w:date="2020-02-12T15:46:00Z"/>
          <w:b/>
        </w:rPr>
      </w:pPr>
      <w:del w:id="5692" w:author="Johnny Schultz" w:date="2020-02-12T15:46:00Z">
        <w:r w:rsidRPr="00A013FD">
          <w:rPr>
            <w:b/>
          </w:rPr>
          <w:delText>3.2</w:delText>
        </w:r>
        <w:r w:rsidRPr="00A013FD">
          <w:rPr>
            <w:b/>
          </w:rPr>
          <w:tab/>
          <w:delText>Protocol layer overview</w:delText>
        </w:r>
      </w:del>
    </w:p>
    <w:p w14:paraId="7E5AEF47" w14:textId="77777777" w:rsidR="00A013FD" w:rsidRPr="00A013FD" w:rsidRDefault="00A013FD" w:rsidP="00A013FD">
      <w:pPr>
        <w:rPr>
          <w:del w:id="5693" w:author="Johnny Schultz" w:date="2020-02-12T15:46:00Z"/>
        </w:rPr>
      </w:pPr>
      <w:del w:id="5694" w:author="Johnny Schultz" w:date="2020-02-12T15:46:00Z">
        <w:r w:rsidRPr="00A013FD">
          <w:delText>The VDES architecture should utilize the open systems interconnection layers 1 to 4 (physical layer, link layer, network layer, transport layer) as illustrated in Fig. A1-3.</w:delText>
        </w:r>
      </w:del>
    </w:p>
    <w:p w14:paraId="019A6DB5" w14:textId="77777777" w:rsidR="00A013FD" w:rsidRPr="00A013FD" w:rsidRDefault="00A013FD" w:rsidP="00A013FD">
      <w:pPr>
        <w:keepNext/>
        <w:keepLines/>
        <w:spacing w:before="480" w:after="120"/>
        <w:jc w:val="center"/>
        <w:rPr>
          <w:del w:id="5695" w:author="Johnny Schultz" w:date="2020-02-12T15:46:00Z"/>
          <w:caps/>
          <w:sz w:val="20"/>
        </w:rPr>
      </w:pPr>
      <w:del w:id="5696" w:author="Johnny Schultz" w:date="2020-02-12T15:46:00Z">
        <w:r w:rsidRPr="00A013FD">
          <w:rPr>
            <w:caps/>
            <w:sz w:val="20"/>
          </w:rPr>
          <w:delText>Figure A1-3</w:delText>
        </w:r>
      </w:del>
    </w:p>
    <w:p w14:paraId="1C6F766C" w14:textId="77777777" w:rsidR="00A013FD" w:rsidRPr="00A013FD" w:rsidRDefault="00A013FD" w:rsidP="00A013FD">
      <w:pPr>
        <w:keepNext/>
        <w:keepLines/>
        <w:spacing w:before="0" w:after="480"/>
        <w:jc w:val="center"/>
        <w:rPr>
          <w:del w:id="5697" w:author="Johnny Schultz" w:date="2020-02-12T15:46:00Z"/>
          <w:rFonts w:ascii="Times New Roman Bold" w:hAnsi="Times New Roman Bold"/>
          <w:b/>
          <w:sz w:val="20"/>
        </w:rPr>
      </w:pPr>
      <w:del w:id="5698" w:author="Johnny Schultz" w:date="2020-02-12T15:46:00Z">
        <w:r w:rsidRPr="00A013FD">
          <w:rPr>
            <w:rFonts w:ascii="Times New Roman Bold" w:hAnsi="Times New Roman Bold"/>
            <w:b/>
            <w:sz w:val="20"/>
          </w:rPr>
          <w:delText>Seven layer OSI model</w:delText>
        </w:r>
      </w:del>
    </w:p>
    <w:tbl>
      <w:tblPr>
        <w:tblStyle w:val="TableGrid"/>
        <w:tblW w:w="2552" w:type="dxa"/>
        <w:jc w:val="center"/>
        <w:tblLook w:val="04A0" w:firstRow="1" w:lastRow="0" w:firstColumn="1" w:lastColumn="0" w:noHBand="0" w:noVBand="1"/>
      </w:tblPr>
      <w:tblGrid>
        <w:gridCol w:w="2552"/>
      </w:tblGrid>
      <w:tr w:rsidR="00A013FD" w:rsidRPr="00A013FD" w14:paraId="68A562D4" w14:textId="77777777" w:rsidTr="00BF604E">
        <w:trPr>
          <w:jc w:val="center"/>
          <w:del w:id="5699" w:author="Johnny Schultz" w:date="2020-02-12T15:46:00Z"/>
        </w:trPr>
        <w:tc>
          <w:tcPr>
            <w:tcW w:w="2552" w:type="dxa"/>
          </w:tcPr>
          <w:p w14:paraId="7B1ED384" w14:textId="77777777" w:rsidR="00A013FD" w:rsidRPr="00A013FD" w:rsidRDefault="00A013FD" w:rsidP="00A013FD">
            <w:pPr>
              <w:spacing w:before="40" w:after="40"/>
              <w:rPr>
                <w:del w:id="5700" w:author="Johnny Schultz" w:date="2020-02-12T15:46:00Z"/>
                <w:rFonts w:asciiTheme="majorBidi" w:hAnsiTheme="majorBidi" w:cstheme="majorBidi"/>
                <w:sz w:val="22"/>
                <w:szCs w:val="22"/>
              </w:rPr>
            </w:pPr>
            <w:del w:id="5701" w:author="Johnny Schultz" w:date="2020-02-12T15:46:00Z">
              <w:r w:rsidRPr="00A013FD">
                <w:rPr>
                  <w:rFonts w:asciiTheme="majorBidi" w:hAnsiTheme="majorBidi" w:cstheme="majorBidi"/>
                  <w:sz w:val="22"/>
                  <w:szCs w:val="22"/>
                </w:rPr>
                <w:delText>Application layer</w:delText>
              </w:r>
            </w:del>
          </w:p>
        </w:tc>
      </w:tr>
      <w:tr w:rsidR="00A013FD" w:rsidRPr="00A013FD" w14:paraId="7D66A012" w14:textId="77777777" w:rsidTr="00BF604E">
        <w:trPr>
          <w:jc w:val="center"/>
          <w:del w:id="5702" w:author="Johnny Schultz" w:date="2020-02-12T15:46:00Z"/>
        </w:trPr>
        <w:tc>
          <w:tcPr>
            <w:tcW w:w="2552" w:type="dxa"/>
          </w:tcPr>
          <w:p w14:paraId="2BCD4897" w14:textId="77777777" w:rsidR="00A013FD" w:rsidRPr="00A013FD" w:rsidRDefault="00A013FD" w:rsidP="00A013FD">
            <w:pPr>
              <w:spacing w:before="40" w:after="40"/>
              <w:rPr>
                <w:del w:id="5703" w:author="Johnny Schultz" w:date="2020-02-12T15:46:00Z"/>
                <w:rFonts w:asciiTheme="majorBidi" w:hAnsiTheme="majorBidi" w:cstheme="majorBidi"/>
                <w:sz w:val="22"/>
                <w:szCs w:val="22"/>
              </w:rPr>
            </w:pPr>
            <w:del w:id="5704" w:author="Johnny Schultz" w:date="2020-02-12T15:46:00Z">
              <w:r w:rsidRPr="00A013FD">
                <w:rPr>
                  <w:rFonts w:asciiTheme="majorBidi" w:hAnsiTheme="majorBidi" w:cstheme="majorBidi"/>
                  <w:sz w:val="22"/>
                  <w:szCs w:val="22"/>
                </w:rPr>
                <w:delText>Presentation layer</w:delText>
              </w:r>
            </w:del>
          </w:p>
        </w:tc>
      </w:tr>
      <w:tr w:rsidR="00A013FD" w:rsidRPr="00A013FD" w14:paraId="5AB53A88" w14:textId="77777777" w:rsidTr="00BF604E">
        <w:trPr>
          <w:jc w:val="center"/>
          <w:del w:id="5705" w:author="Johnny Schultz" w:date="2020-02-12T15:46:00Z"/>
        </w:trPr>
        <w:tc>
          <w:tcPr>
            <w:tcW w:w="2552" w:type="dxa"/>
          </w:tcPr>
          <w:p w14:paraId="6517BCDC" w14:textId="77777777" w:rsidR="00A013FD" w:rsidRPr="00A013FD" w:rsidRDefault="00A013FD" w:rsidP="00A013FD">
            <w:pPr>
              <w:spacing w:before="40" w:after="40"/>
              <w:rPr>
                <w:del w:id="5706" w:author="Johnny Schultz" w:date="2020-02-12T15:46:00Z"/>
                <w:rFonts w:asciiTheme="majorBidi" w:hAnsiTheme="majorBidi" w:cstheme="majorBidi"/>
                <w:sz w:val="22"/>
                <w:szCs w:val="22"/>
              </w:rPr>
            </w:pPr>
            <w:del w:id="5707" w:author="Johnny Schultz" w:date="2020-02-12T15:46:00Z">
              <w:r w:rsidRPr="00A013FD">
                <w:rPr>
                  <w:rFonts w:asciiTheme="majorBidi" w:hAnsiTheme="majorBidi" w:cstheme="majorBidi"/>
                  <w:sz w:val="22"/>
                  <w:szCs w:val="22"/>
                </w:rPr>
                <w:delText>Session layer</w:delText>
              </w:r>
            </w:del>
          </w:p>
        </w:tc>
      </w:tr>
      <w:tr w:rsidR="00A013FD" w:rsidRPr="00A013FD" w14:paraId="321DB7FF" w14:textId="77777777" w:rsidTr="00BF604E">
        <w:trPr>
          <w:jc w:val="center"/>
          <w:del w:id="5708" w:author="Johnny Schultz" w:date="2020-02-12T15:46:00Z"/>
        </w:trPr>
        <w:tc>
          <w:tcPr>
            <w:tcW w:w="2552" w:type="dxa"/>
          </w:tcPr>
          <w:p w14:paraId="759361D9" w14:textId="77777777" w:rsidR="00A013FD" w:rsidRPr="00A013FD" w:rsidRDefault="00A013FD" w:rsidP="00A013FD">
            <w:pPr>
              <w:spacing w:before="40" w:after="40"/>
              <w:rPr>
                <w:del w:id="5709" w:author="Johnny Schultz" w:date="2020-02-12T15:46:00Z"/>
                <w:rFonts w:asciiTheme="majorBidi" w:hAnsiTheme="majorBidi" w:cstheme="majorBidi"/>
                <w:sz w:val="22"/>
                <w:szCs w:val="22"/>
              </w:rPr>
            </w:pPr>
            <w:del w:id="5710" w:author="Johnny Schultz" w:date="2020-02-12T15:46:00Z">
              <w:r w:rsidRPr="00A013FD">
                <w:rPr>
                  <w:rFonts w:asciiTheme="majorBidi" w:hAnsiTheme="majorBidi" w:cstheme="majorBidi"/>
                  <w:sz w:val="22"/>
                  <w:szCs w:val="22"/>
                </w:rPr>
                <w:delText>Transport layer</w:delText>
              </w:r>
            </w:del>
          </w:p>
        </w:tc>
      </w:tr>
      <w:tr w:rsidR="00A013FD" w:rsidRPr="00A013FD" w14:paraId="6050FD76" w14:textId="77777777" w:rsidTr="00BF604E">
        <w:trPr>
          <w:jc w:val="center"/>
          <w:del w:id="5711" w:author="Johnny Schultz" w:date="2020-02-12T15:46:00Z"/>
        </w:trPr>
        <w:tc>
          <w:tcPr>
            <w:tcW w:w="2552" w:type="dxa"/>
          </w:tcPr>
          <w:p w14:paraId="39287659" w14:textId="77777777" w:rsidR="00A013FD" w:rsidRPr="00A013FD" w:rsidRDefault="00A013FD" w:rsidP="00A013FD">
            <w:pPr>
              <w:spacing w:before="40" w:after="40"/>
              <w:rPr>
                <w:del w:id="5712" w:author="Johnny Schultz" w:date="2020-02-12T15:46:00Z"/>
                <w:rFonts w:asciiTheme="majorBidi" w:hAnsiTheme="majorBidi" w:cstheme="majorBidi"/>
                <w:sz w:val="22"/>
                <w:szCs w:val="22"/>
              </w:rPr>
            </w:pPr>
            <w:del w:id="5713" w:author="Johnny Schultz" w:date="2020-02-12T15:46:00Z">
              <w:r w:rsidRPr="00A013FD">
                <w:rPr>
                  <w:rFonts w:asciiTheme="majorBidi" w:hAnsiTheme="majorBidi" w:cstheme="majorBidi"/>
                  <w:sz w:val="22"/>
                  <w:szCs w:val="22"/>
                </w:rPr>
                <w:delText>Network layer</w:delText>
              </w:r>
            </w:del>
          </w:p>
        </w:tc>
      </w:tr>
      <w:tr w:rsidR="00A013FD" w:rsidRPr="00A013FD" w14:paraId="2C6CEBCE" w14:textId="77777777" w:rsidTr="00BF604E">
        <w:trPr>
          <w:jc w:val="center"/>
          <w:del w:id="5714" w:author="Johnny Schultz" w:date="2020-02-12T15:46:00Z"/>
        </w:trPr>
        <w:tc>
          <w:tcPr>
            <w:tcW w:w="2552" w:type="dxa"/>
          </w:tcPr>
          <w:p w14:paraId="1E187C80" w14:textId="77777777" w:rsidR="00A013FD" w:rsidRPr="00A013FD" w:rsidRDefault="00A013FD" w:rsidP="00A013FD">
            <w:pPr>
              <w:spacing w:before="40" w:after="40"/>
              <w:rPr>
                <w:del w:id="5715" w:author="Johnny Schultz" w:date="2020-02-12T15:46:00Z"/>
                <w:rFonts w:asciiTheme="majorBidi" w:hAnsiTheme="majorBidi" w:cstheme="majorBidi"/>
                <w:sz w:val="22"/>
                <w:szCs w:val="22"/>
              </w:rPr>
            </w:pPr>
            <w:del w:id="5716" w:author="Johnny Schultz" w:date="2020-02-12T15:46:00Z">
              <w:r w:rsidRPr="00A013FD">
                <w:rPr>
                  <w:rFonts w:asciiTheme="majorBidi" w:hAnsiTheme="majorBidi" w:cstheme="majorBidi"/>
                  <w:sz w:val="22"/>
                  <w:szCs w:val="22"/>
                </w:rPr>
                <w:delText>Link layer</w:delText>
              </w:r>
            </w:del>
          </w:p>
        </w:tc>
      </w:tr>
      <w:tr w:rsidR="00A013FD" w:rsidRPr="00A013FD" w14:paraId="1498F956" w14:textId="77777777" w:rsidTr="00BF604E">
        <w:trPr>
          <w:jc w:val="center"/>
          <w:del w:id="5717" w:author="Johnny Schultz" w:date="2020-02-12T15:46:00Z"/>
        </w:trPr>
        <w:tc>
          <w:tcPr>
            <w:tcW w:w="2552" w:type="dxa"/>
          </w:tcPr>
          <w:p w14:paraId="699F053E" w14:textId="77777777" w:rsidR="00A013FD" w:rsidRPr="00A013FD" w:rsidRDefault="00A013FD" w:rsidP="00A013FD">
            <w:pPr>
              <w:spacing w:before="40" w:after="40"/>
              <w:rPr>
                <w:del w:id="5718" w:author="Johnny Schultz" w:date="2020-02-12T15:46:00Z"/>
                <w:rFonts w:asciiTheme="majorBidi" w:hAnsiTheme="majorBidi" w:cstheme="majorBidi"/>
                <w:sz w:val="22"/>
                <w:szCs w:val="22"/>
              </w:rPr>
            </w:pPr>
            <w:del w:id="5719" w:author="Johnny Schultz" w:date="2020-02-12T15:46:00Z">
              <w:r w:rsidRPr="00A013FD">
                <w:rPr>
                  <w:rFonts w:asciiTheme="majorBidi" w:hAnsiTheme="majorBidi" w:cstheme="majorBidi"/>
                  <w:sz w:val="22"/>
                  <w:szCs w:val="22"/>
                </w:rPr>
                <w:delText>Physical layer</w:delText>
              </w:r>
            </w:del>
          </w:p>
        </w:tc>
      </w:tr>
    </w:tbl>
    <w:p w14:paraId="4BA21B9A" w14:textId="77777777" w:rsidR="00A013FD" w:rsidRPr="00A013FD" w:rsidRDefault="00A013FD" w:rsidP="00A013FD">
      <w:pPr>
        <w:rPr>
          <w:del w:id="5720" w:author="Johnny Schultz" w:date="2020-02-12T15:46:00Z"/>
        </w:rPr>
      </w:pPr>
      <w:del w:id="5721" w:author="Johnny Schultz" w:date="2020-02-12T15:46:00Z">
        <w:r w:rsidRPr="00A013FD">
          <w:delText>Responsibilities of the OSI layers for preparing VDES data for transmission:</w:delText>
        </w:r>
      </w:del>
    </w:p>
    <w:p w14:paraId="2509C81A" w14:textId="77777777" w:rsidR="00A013FD" w:rsidRPr="00A013FD" w:rsidRDefault="00A013FD" w:rsidP="00A013FD">
      <w:pPr>
        <w:keepNext/>
        <w:keepLines/>
        <w:tabs>
          <w:tab w:val="clear" w:pos="1134"/>
          <w:tab w:val="left" w:pos="360"/>
        </w:tabs>
        <w:spacing w:before="200"/>
        <w:ind w:left="360" w:hanging="360"/>
        <w:outlineLvl w:val="2"/>
        <w:rPr>
          <w:del w:id="5722" w:author="Johnny Schultz" w:date="2020-02-12T15:46:00Z"/>
          <w:b/>
        </w:rPr>
      </w:pPr>
      <w:del w:id="5723" w:author="Johnny Schultz" w:date="2020-02-12T15:46:00Z">
        <w:r w:rsidRPr="00A013FD">
          <w:rPr>
            <w:b/>
          </w:rPr>
          <w:delText>3.2.1</w:delText>
        </w:r>
        <w:r w:rsidRPr="00A013FD">
          <w:rPr>
            <w:b/>
          </w:rPr>
          <w:tab/>
          <w:delText>Transport layer</w:delText>
        </w:r>
      </w:del>
    </w:p>
    <w:p w14:paraId="034E492B" w14:textId="77777777" w:rsidR="00A013FD" w:rsidRPr="00A013FD" w:rsidRDefault="00A013FD" w:rsidP="00A013FD">
      <w:pPr>
        <w:rPr>
          <w:del w:id="5724" w:author="Johnny Schultz" w:date="2020-02-12T15:46:00Z"/>
        </w:rPr>
      </w:pPr>
      <w:del w:id="5725" w:author="Johnny Schultz" w:date="2020-02-12T15:46:00Z">
        <w:r w:rsidRPr="00A013FD">
          <w:delText xml:space="preserve">This layer ensures reliable transmission of the data segments between ships, ship and shore, and ship and satellite, including segmentation, acknowledgement and multiplexing. </w:delText>
        </w:r>
      </w:del>
    </w:p>
    <w:p w14:paraId="6D59A12E" w14:textId="77777777" w:rsidR="00A013FD" w:rsidRPr="00A013FD" w:rsidRDefault="00A013FD" w:rsidP="00A013FD">
      <w:pPr>
        <w:keepNext/>
        <w:keepLines/>
        <w:tabs>
          <w:tab w:val="clear" w:pos="1134"/>
          <w:tab w:val="left" w:pos="360"/>
        </w:tabs>
        <w:spacing w:before="200"/>
        <w:ind w:left="360" w:hanging="360"/>
        <w:outlineLvl w:val="2"/>
        <w:rPr>
          <w:del w:id="5726" w:author="Johnny Schultz" w:date="2020-02-12T15:46:00Z"/>
          <w:b/>
        </w:rPr>
      </w:pPr>
      <w:del w:id="5727" w:author="Johnny Schultz" w:date="2020-02-12T15:46:00Z">
        <w:r w:rsidRPr="00A013FD">
          <w:rPr>
            <w:b/>
          </w:rPr>
          <w:delText>3.2.2</w:delText>
        </w:r>
        <w:r w:rsidRPr="00A013FD">
          <w:rPr>
            <w:b/>
          </w:rPr>
          <w:tab/>
          <w:delText>Network layer</w:delText>
        </w:r>
      </w:del>
    </w:p>
    <w:p w14:paraId="22894226" w14:textId="77777777" w:rsidR="00A013FD" w:rsidRPr="00A013FD" w:rsidRDefault="00A013FD" w:rsidP="00A013FD">
      <w:pPr>
        <w:rPr>
          <w:del w:id="5728" w:author="Johnny Schultz" w:date="2020-02-12T15:46:00Z"/>
        </w:rPr>
      </w:pPr>
      <w:del w:id="5729" w:author="Johnny Schultz" w:date="2020-02-12T15:46:00Z">
        <w:r w:rsidRPr="00A013FD">
          <w:delText>This layer is responsible for the management of priority assignments of messages, distribution of transmission packets between channels and data link congestion resolution.</w:delText>
        </w:r>
      </w:del>
    </w:p>
    <w:p w14:paraId="06BB6D85" w14:textId="77777777" w:rsidR="00A013FD" w:rsidRPr="00A013FD" w:rsidRDefault="00A013FD" w:rsidP="00A013FD">
      <w:pPr>
        <w:keepNext/>
        <w:keepLines/>
        <w:tabs>
          <w:tab w:val="clear" w:pos="1134"/>
          <w:tab w:val="left" w:pos="360"/>
        </w:tabs>
        <w:spacing w:before="200"/>
        <w:ind w:left="360" w:hanging="360"/>
        <w:outlineLvl w:val="2"/>
        <w:rPr>
          <w:del w:id="5730" w:author="Johnny Schultz" w:date="2020-02-12T15:46:00Z"/>
          <w:b/>
        </w:rPr>
      </w:pPr>
      <w:del w:id="5731" w:author="Johnny Schultz" w:date="2020-02-12T15:46:00Z">
        <w:r w:rsidRPr="00A013FD">
          <w:rPr>
            <w:b/>
          </w:rPr>
          <w:delText>3.2.3</w:delText>
        </w:r>
        <w:r w:rsidRPr="00A013FD">
          <w:rPr>
            <w:b/>
          </w:rPr>
          <w:tab/>
          <w:delText xml:space="preserve">Link layer </w:delText>
        </w:r>
      </w:del>
    </w:p>
    <w:p w14:paraId="5F654641" w14:textId="77777777" w:rsidR="00A013FD" w:rsidRPr="00A013FD" w:rsidRDefault="00A013FD" w:rsidP="00A013FD">
      <w:pPr>
        <w:rPr>
          <w:del w:id="5732" w:author="Johnny Schultz" w:date="2020-02-12T15:46:00Z"/>
        </w:rPr>
      </w:pPr>
      <w:del w:id="5733" w:author="Johnny Schultz" w:date="2020-02-12T15:46:00Z">
        <w:r w:rsidRPr="00A013FD">
          <w:delText xml:space="preserve">This layer ensures reliable transmission of data frames between </w:delText>
        </w:r>
        <w:r w:rsidRPr="00A013FD">
          <w:rPr>
            <w:rFonts w:cs="Helvetica"/>
          </w:rPr>
          <w:delText>ships, ship and shore, and ship and satellite</w:delText>
        </w:r>
        <w:r w:rsidRPr="00A013FD">
          <w:delText>. The link layer is divided into three sub-layers with the following tasks:</w:delText>
        </w:r>
      </w:del>
    </w:p>
    <w:p w14:paraId="4B451BA1" w14:textId="77777777" w:rsidR="00A013FD" w:rsidRPr="00A013FD" w:rsidRDefault="00A013FD" w:rsidP="00A013FD">
      <w:pPr>
        <w:keepNext/>
        <w:keepLines/>
        <w:tabs>
          <w:tab w:val="clear" w:pos="1134"/>
          <w:tab w:val="left" w:pos="360"/>
        </w:tabs>
        <w:spacing w:before="200"/>
        <w:ind w:left="360" w:hanging="360"/>
        <w:outlineLvl w:val="3"/>
        <w:rPr>
          <w:del w:id="5734" w:author="Johnny Schultz" w:date="2020-02-12T15:46:00Z"/>
          <w:b/>
        </w:rPr>
      </w:pPr>
      <w:del w:id="5735" w:author="Johnny Schultz" w:date="2020-02-12T15:46:00Z">
        <w:r w:rsidRPr="00A013FD">
          <w:rPr>
            <w:b/>
          </w:rPr>
          <w:delText>3.2.3.1</w:delText>
        </w:r>
        <w:r w:rsidRPr="00A013FD">
          <w:rPr>
            <w:b/>
          </w:rPr>
          <w:tab/>
          <w:delText>Link management entity</w:delText>
        </w:r>
      </w:del>
    </w:p>
    <w:p w14:paraId="3541DE88" w14:textId="77777777" w:rsidR="00A013FD" w:rsidRPr="00A013FD" w:rsidRDefault="00A013FD" w:rsidP="00A013FD">
      <w:pPr>
        <w:rPr>
          <w:del w:id="5736" w:author="Johnny Schultz" w:date="2020-02-12T15:46:00Z"/>
        </w:rPr>
      </w:pPr>
      <w:del w:id="5737" w:author="Johnny Schultz" w:date="2020-02-12T15:46:00Z">
        <w:r w:rsidRPr="00A013FD">
          <w:delText>Assemble unique word, format header, Physical Layer Frame (PL-Frame) headers, pilot tones (satellite) and VDES message bits into packets.</w:delText>
        </w:r>
      </w:del>
    </w:p>
    <w:p w14:paraId="3B02E897" w14:textId="77777777" w:rsidR="00A013FD" w:rsidRPr="00A013FD" w:rsidRDefault="00A013FD" w:rsidP="00A013FD">
      <w:pPr>
        <w:keepNext/>
        <w:keepLines/>
        <w:tabs>
          <w:tab w:val="clear" w:pos="1134"/>
          <w:tab w:val="left" w:pos="360"/>
        </w:tabs>
        <w:spacing w:before="200"/>
        <w:ind w:left="360" w:hanging="360"/>
        <w:outlineLvl w:val="3"/>
        <w:rPr>
          <w:del w:id="5738" w:author="Johnny Schultz" w:date="2020-02-12T15:46:00Z"/>
          <w:b/>
        </w:rPr>
      </w:pPr>
      <w:del w:id="5739" w:author="Johnny Schultz" w:date="2020-02-12T15:46:00Z">
        <w:r w:rsidRPr="00A013FD">
          <w:rPr>
            <w:b/>
          </w:rPr>
          <w:delText>3.2.3.2</w:delText>
        </w:r>
        <w:r w:rsidRPr="00A013FD">
          <w:rPr>
            <w:b/>
          </w:rPr>
          <w:tab/>
          <w:delText>Data link services</w:delText>
        </w:r>
      </w:del>
    </w:p>
    <w:p w14:paraId="79A1B2E2" w14:textId="77777777" w:rsidR="00A013FD" w:rsidRPr="00A013FD" w:rsidRDefault="00A013FD" w:rsidP="00A013FD">
      <w:pPr>
        <w:rPr>
          <w:del w:id="5740" w:author="Johnny Schultz" w:date="2020-02-12T15:46:00Z"/>
        </w:rPr>
      </w:pPr>
      <w:del w:id="5741" w:author="Johnny Schultz" w:date="2020-02-12T15:46:00Z">
        <w:r w:rsidRPr="00A013FD">
          <w:delText>Calculates and adds CRC check sum and completes the PL-Frame/packet.</w:delText>
        </w:r>
      </w:del>
    </w:p>
    <w:p w14:paraId="4B5873A0" w14:textId="77777777" w:rsidR="00A013FD" w:rsidRPr="00A013FD" w:rsidRDefault="00A013FD" w:rsidP="00A013FD">
      <w:pPr>
        <w:keepNext/>
        <w:keepLines/>
        <w:tabs>
          <w:tab w:val="clear" w:pos="1134"/>
          <w:tab w:val="left" w:pos="360"/>
        </w:tabs>
        <w:spacing w:before="200"/>
        <w:ind w:left="360" w:hanging="360"/>
        <w:outlineLvl w:val="3"/>
        <w:rPr>
          <w:del w:id="5742" w:author="Johnny Schultz" w:date="2020-02-12T15:46:00Z"/>
          <w:b/>
        </w:rPr>
      </w:pPr>
      <w:del w:id="5743" w:author="Johnny Schultz" w:date="2020-02-12T15:46:00Z">
        <w:r w:rsidRPr="00A013FD">
          <w:rPr>
            <w:b/>
          </w:rPr>
          <w:delText>3.2.3.3</w:delText>
        </w:r>
        <w:r w:rsidRPr="00A013FD">
          <w:rPr>
            <w:b/>
          </w:rPr>
          <w:tab/>
          <w:delText>Media Access Control</w:delText>
        </w:r>
      </w:del>
    </w:p>
    <w:p w14:paraId="1B588DC7" w14:textId="77777777" w:rsidR="00A013FD" w:rsidRPr="00A013FD" w:rsidRDefault="00A013FD" w:rsidP="00A013FD">
      <w:pPr>
        <w:rPr>
          <w:del w:id="5744" w:author="Johnny Schultz" w:date="2020-02-12T15:46:00Z"/>
        </w:rPr>
      </w:pPr>
      <w:del w:id="5745" w:author="Johnny Schultz" w:date="2020-02-12T15:46:00Z">
        <w:r w:rsidRPr="00A013FD">
          <w:delText>Provides methods for granting data transfer access.</w:delText>
        </w:r>
      </w:del>
    </w:p>
    <w:p w14:paraId="2F43DE2A" w14:textId="77777777" w:rsidR="00A013FD" w:rsidRPr="00A013FD" w:rsidRDefault="00A013FD" w:rsidP="00A013FD">
      <w:pPr>
        <w:keepNext/>
        <w:keepLines/>
        <w:tabs>
          <w:tab w:val="clear" w:pos="1134"/>
          <w:tab w:val="left" w:pos="360"/>
        </w:tabs>
        <w:spacing w:before="200"/>
        <w:ind w:left="360" w:hanging="360"/>
        <w:outlineLvl w:val="2"/>
        <w:rPr>
          <w:del w:id="5746" w:author="Johnny Schultz" w:date="2020-02-12T15:46:00Z"/>
          <w:b/>
        </w:rPr>
      </w:pPr>
      <w:del w:id="5747" w:author="Johnny Schultz" w:date="2020-02-12T15:46:00Z">
        <w:r w:rsidRPr="00A013FD">
          <w:rPr>
            <w:b/>
          </w:rPr>
          <w:delText>3.2.4</w:delText>
        </w:r>
        <w:r w:rsidRPr="00A013FD">
          <w:rPr>
            <w:b/>
          </w:rPr>
          <w:tab/>
          <w:delText>Physical layer</w:delText>
        </w:r>
      </w:del>
    </w:p>
    <w:p w14:paraId="59AEC70D" w14:textId="77777777" w:rsidR="00A013FD" w:rsidRPr="00A013FD" w:rsidRDefault="00A013FD" w:rsidP="00A013FD">
      <w:pPr>
        <w:rPr>
          <w:del w:id="5748" w:author="Johnny Schultz" w:date="2020-02-12T15:46:00Z"/>
          <w:lang w:eastAsia="nb-NO"/>
        </w:rPr>
      </w:pPr>
      <w:del w:id="5749" w:author="Johnny Schultz" w:date="2020-02-12T15:46:00Z">
        <w:r w:rsidRPr="00A013FD">
          <w:rPr>
            <w:lang w:eastAsia="nb-NO"/>
          </w:rPr>
          <w:delText xml:space="preserve">This layer provides transmission </w:delText>
        </w:r>
        <w:r w:rsidRPr="00A013FD">
          <w:delText>and</w:delText>
        </w:r>
        <w:r w:rsidRPr="00A013FD">
          <w:rPr>
            <w:lang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211716BD" w14:textId="77777777" w:rsidR="00A013FD" w:rsidRPr="00A013FD" w:rsidRDefault="00A013FD" w:rsidP="00A013FD">
      <w:pPr>
        <w:keepNext/>
        <w:keepLines/>
        <w:tabs>
          <w:tab w:val="left" w:pos="360"/>
        </w:tabs>
        <w:spacing w:before="200"/>
        <w:ind w:left="360" w:hanging="360"/>
        <w:outlineLvl w:val="1"/>
        <w:rPr>
          <w:del w:id="5750" w:author="Johnny Schultz" w:date="2020-02-12T15:46:00Z"/>
          <w:b/>
        </w:rPr>
      </w:pPr>
      <w:del w:id="5751" w:author="Johnny Schultz" w:date="2020-02-12T15:46:00Z">
        <w:r w:rsidRPr="00A013FD">
          <w:rPr>
            <w:b/>
          </w:rPr>
          <w:delText>3.3</w:delText>
        </w:r>
        <w:r w:rsidRPr="00A013FD">
          <w:rPr>
            <w:b/>
          </w:rPr>
          <w:tab/>
          <w:delText>Frame Structure</w:delText>
        </w:r>
      </w:del>
    </w:p>
    <w:p w14:paraId="0DD02269" w14:textId="77777777" w:rsidR="00A013FD" w:rsidRPr="00A013FD" w:rsidRDefault="00A013FD" w:rsidP="00A013FD">
      <w:pPr>
        <w:rPr>
          <w:del w:id="5752" w:author="Johnny Schultz" w:date="2020-02-12T15:46:00Z"/>
        </w:rPr>
      </w:pPr>
      <w:del w:id="5753" w:author="Johnny Schultz" w:date="2020-02-12T15:46:00Z">
        <w:r w:rsidRPr="00A013FD">
          <w:delText>The system uses the Recommendation ITU-R M.1371 concept of a frame. A frame equals one (1) minute and is divided into 2 250 slots. Access to the data link is, by default, given at the start of a slot. The frame start and stop coincide with the UTC minute.</w:delText>
        </w:r>
      </w:del>
    </w:p>
    <w:p w14:paraId="04C4D025" w14:textId="77777777" w:rsidR="00A013FD" w:rsidRPr="00A013FD" w:rsidRDefault="00A013FD" w:rsidP="00A013FD">
      <w:pPr>
        <w:keepNext/>
        <w:keepLines/>
        <w:tabs>
          <w:tab w:val="left" w:pos="360"/>
        </w:tabs>
        <w:spacing w:before="200"/>
        <w:ind w:left="360" w:hanging="360"/>
        <w:outlineLvl w:val="1"/>
        <w:rPr>
          <w:del w:id="5754" w:author="Johnny Schultz" w:date="2020-02-12T15:46:00Z"/>
          <w:b/>
        </w:rPr>
      </w:pPr>
      <w:del w:id="5755" w:author="Johnny Schultz" w:date="2020-02-12T15:46:00Z">
        <w:r w:rsidRPr="00A013FD">
          <w:rPr>
            <w:b/>
          </w:rPr>
          <w:delText>3.4</w:delText>
        </w:r>
        <w:r w:rsidRPr="00A013FD">
          <w:rPr>
            <w:b/>
          </w:rPr>
          <w:tab/>
          <w:delText>Presentation interface protocol</w:delText>
        </w:r>
      </w:del>
    </w:p>
    <w:p w14:paraId="0D71BF30" w14:textId="77777777" w:rsidR="00A013FD" w:rsidRPr="00A013FD" w:rsidRDefault="00A013FD" w:rsidP="00A013FD">
      <w:pPr>
        <w:rPr>
          <w:del w:id="5756" w:author="Johnny Schultz" w:date="2020-02-12T15:46:00Z"/>
        </w:rPr>
      </w:pPr>
      <w:del w:id="5757" w:author="Johnny Schultz" w:date="2020-02-12T15:46:00Z">
        <w:r w:rsidRPr="00A013FD">
          <w:delText>For VDES transceivers:</w:delText>
        </w:r>
      </w:del>
    </w:p>
    <w:p w14:paraId="5FC03A33" w14:textId="77777777" w:rsidR="00A013FD" w:rsidRPr="00A013FD" w:rsidRDefault="00A013FD" w:rsidP="00A013FD">
      <w:pPr>
        <w:tabs>
          <w:tab w:val="clear" w:pos="2268"/>
          <w:tab w:val="left" w:pos="2608"/>
          <w:tab w:val="left" w:pos="3345"/>
        </w:tabs>
        <w:spacing w:before="80"/>
        <w:ind w:left="1134" w:hanging="1134"/>
        <w:rPr>
          <w:del w:id="5758" w:author="Johnny Schultz" w:date="2020-02-12T15:46:00Z"/>
        </w:rPr>
      </w:pPr>
      <w:del w:id="5759" w:author="Johnny Schultz" w:date="2020-02-12T15:46:00Z">
        <w:r w:rsidRPr="00A013FD">
          <w:delText>–</w:delText>
        </w:r>
        <w:r w:rsidRPr="00A013FD">
          <w:tab/>
          <w:delText>data may be input via the presentation interface to be transmitted by the VDES station;</w:delText>
        </w:r>
      </w:del>
    </w:p>
    <w:p w14:paraId="6C85A558" w14:textId="77777777" w:rsidR="00A013FD" w:rsidRPr="00A013FD" w:rsidRDefault="00A013FD" w:rsidP="00A013FD">
      <w:pPr>
        <w:tabs>
          <w:tab w:val="clear" w:pos="2268"/>
          <w:tab w:val="left" w:pos="2608"/>
          <w:tab w:val="left" w:pos="3345"/>
        </w:tabs>
        <w:spacing w:before="80"/>
        <w:ind w:left="1134" w:hanging="1134"/>
        <w:rPr>
          <w:del w:id="5760" w:author="Johnny Schultz" w:date="2020-02-12T15:46:00Z"/>
        </w:rPr>
      </w:pPr>
      <w:del w:id="5761" w:author="Johnny Schultz" w:date="2020-02-12T15:46:00Z">
        <w:r w:rsidRPr="00A013FD">
          <w:delText>–</w:delText>
        </w:r>
        <w:r w:rsidRPr="00A013FD">
          <w:tab/>
          <w:delText>data received by the VDES station should be output through the presentation interface.</w:delText>
        </w:r>
      </w:del>
    </w:p>
    <w:p w14:paraId="5E25139C" w14:textId="77777777" w:rsidR="00A013FD" w:rsidRPr="00A013FD" w:rsidRDefault="00A013FD" w:rsidP="00A013FD">
      <w:pPr>
        <w:keepNext/>
        <w:keepLines/>
        <w:tabs>
          <w:tab w:val="left" w:pos="360"/>
        </w:tabs>
        <w:spacing w:before="200"/>
        <w:ind w:left="360" w:hanging="360"/>
        <w:outlineLvl w:val="1"/>
        <w:rPr>
          <w:del w:id="5762" w:author="Johnny Schultz" w:date="2020-02-12T15:46:00Z"/>
          <w:b/>
        </w:rPr>
      </w:pPr>
      <w:del w:id="5763" w:author="Johnny Schultz" w:date="2020-02-12T15:46:00Z">
        <w:r w:rsidRPr="00A013FD">
          <w:rPr>
            <w:b/>
          </w:rPr>
          <w:delText>3.5</w:delText>
        </w:r>
        <w:r w:rsidRPr="00A013FD">
          <w:rPr>
            <w:b/>
          </w:rPr>
          <w:tab/>
          <w:delText>Forward Error Correction</w:delText>
        </w:r>
      </w:del>
    </w:p>
    <w:p w14:paraId="4F6E1E37" w14:textId="77777777" w:rsidR="00A013FD" w:rsidRPr="00A013FD" w:rsidRDefault="00A013FD" w:rsidP="00A013FD">
      <w:pPr>
        <w:keepNext/>
        <w:keepLines/>
        <w:tabs>
          <w:tab w:val="clear" w:pos="1134"/>
          <w:tab w:val="left" w:pos="360"/>
        </w:tabs>
        <w:spacing w:before="200"/>
        <w:ind w:left="360" w:hanging="360"/>
        <w:outlineLvl w:val="2"/>
        <w:rPr>
          <w:del w:id="5764" w:author="Johnny Schultz" w:date="2020-02-12T15:46:00Z"/>
          <w:b/>
        </w:rPr>
      </w:pPr>
      <w:bookmarkStart w:id="5765" w:name="_Toc419294258"/>
      <w:del w:id="5766" w:author="Johnny Schultz" w:date="2020-02-12T15:46:00Z">
        <w:r w:rsidRPr="00A013FD">
          <w:rPr>
            <w:b/>
          </w:rPr>
          <w:delText>3.5.1</w:delText>
        </w:r>
        <w:r w:rsidRPr="00A013FD">
          <w:rPr>
            <w:b/>
          </w:rPr>
          <w:tab/>
          <w:delText>Encoder Structure</w:delText>
        </w:r>
        <w:bookmarkEnd w:id="5765"/>
      </w:del>
    </w:p>
    <w:p w14:paraId="4E89F5F4" w14:textId="77777777" w:rsidR="00A013FD" w:rsidRPr="00A013FD" w:rsidRDefault="00A013FD" w:rsidP="00A013FD">
      <w:pPr>
        <w:rPr>
          <w:del w:id="5767" w:author="Johnny Schultz" w:date="2020-02-12T15:46:00Z"/>
        </w:rPr>
      </w:pPr>
      <w:del w:id="5768" w:author="Johnny Schultz" w:date="2020-02-12T15:46:00Z">
        <w:r w:rsidRPr="00A013FD">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DAD608B" w14:textId="77777777" w:rsidR="00A013FD" w:rsidRPr="00A013FD" w:rsidRDefault="00A013FD" w:rsidP="00A013FD">
      <w:pPr>
        <w:rPr>
          <w:del w:id="5769" w:author="Johnny Schultz" w:date="2020-02-12T15:46:00Z"/>
        </w:rPr>
      </w:pPr>
      <w:del w:id="5770" w:author="Johnny Schultz" w:date="2020-02-12T15:46:00Z">
        <w:r w:rsidRPr="00A013FD">
          <w:delText>The general encoder structure is depicted in Fig. A1-4. The encoder consists of two recursive systematic convolutional (RSC) encoders concatenated in parallel. Each encoder produces 3 output bits per input bit. The first RSC encoder produces the bits X, Y</w:delText>
        </w:r>
        <w:r w:rsidRPr="00A013FD">
          <w:rPr>
            <w:vertAlign w:val="subscript"/>
          </w:rPr>
          <w:delText>0</w:delText>
        </w:r>
        <w:r w:rsidRPr="00A013FD">
          <w:delText xml:space="preserve"> and Y</w:delText>
        </w:r>
        <w:r w:rsidRPr="00A013FD">
          <w:rPr>
            <w:vertAlign w:val="subscript"/>
          </w:rPr>
          <w:delText>1</w:delText>
        </w:r>
        <w:r w:rsidRPr="00A013FD">
          <w:delText>, while the second encoder produces the bits X’, Y’</w:delText>
        </w:r>
        <w:r w:rsidRPr="00A013FD">
          <w:rPr>
            <w:vertAlign w:val="subscript"/>
          </w:rPr>
          <w:delText>0</w:delText>
        </w:r>
        <w:r w:rsidRPr="00A013FD">
          <w:delText xml:space="preserve"> and Y’</w:delText>
        </w:r>
        <w:r w:rsidRPr="00A013FD">
          <w:rPr>
            <w:vertAlign w:val="subscript"/>
          </w:rPr>
          <w:delText>1</w:delText>
        </w:r>
        <w:r w:rsidRPr="00A013FD">
          <w:delText>.</w:delText>
        </w:r>
      </w:del>
    </w:p>
    <w:p w14:paraId="1F5D723D" w14:textId="77777777" w:rsidR="00A013FD" w:rsidRPr="00A013FD" w:rsidRDefault="00A013FD" w:rsidP="00A013FD">
      <w:pPr>
        <w:rPr>
          <w:del w:id="5771" w:author="Johnny Schultz" w:date="2020-02-12T15:46:00Z"/>
        </w:rPr>
      </w:pPr>
      <w:del w:id="5772" w:author="Johnny Schultz" w:date="2020-02-12T15:46:00Z">
        <w:r w:rsidRPr="00A013FD">
          <w:delText xml:space="preserve">The first encoder gets as input a word </w:delText>
        </w:r>
        <w:r w:rsidRPr="00A013FD">
          <w:rPr>
            <w:b/>
          </w:rPr>
          <w:delText>u</w:delText>
        </w:r>
        <w:r w:rsidRPr="00A013FD">
          <w:delText xml:space="preserve"> of k bits, with k, as specified in § 3.5.3. The second encoder input is denoted by </w:delText>
        </w:r>
        <w:r w:rsidRPr="00A013FD">
          <w:rPr>
            <w:b/>
          </w:rPr>
          <w:delText>u</w:delText>
        </w:r>
        <w:r w:rsidRPr="00A013FD">
          <w:delText xml:space="preserve">’ and it is a permuted version of the vector </w:delText>
        </w:r>
        <w:r w:rsidRPr="00A013FD">
          <w:rPr>
            <w:b/>
          </w:rPr>
          <w:delText>u</w:delText>
        </w:r>
        <w:r w:rsidRPr="00A013FD">
          <w:delText>. The permutation is performed according to the definition provided in § 3.5.3 below.</w:delText>
        </w:r>
      </w:del>
    </w:p>
    <w:p w14:paraId="5EF45B69" w14:textId="77777777" w:rsidR="00A013FD" w:rsidRPr="00A013FD" w:rsidRDefault="00A013FD" w:rsidP="00A013FD">
      <w:pPr>
        <w:keepNext/>
        <w:keepLines/>
        <w:spacing w:before="480" w:after="120"/>
        <w:jc w:val="center"/>
        <w:rPr>
          <w:del w:id="5773" w:author="Johnny Schultz" w:date="2020-02-12T15:46:00Z"/>
          <w:caps/>
          <w:sz w:val="20"/>
        </w:rPr>
      </w:pPr>
      <w:bookmarkStart w:id="5774" w:name="_Ref417391193"/>
      <w:bookmarkStart w:id="5775" w:name="_Toc419294263"/>
      <w:del w:id="5776" w:author="Johnny Schultz" w:date="2020-02-12T15:46:00Z">
        <w:r w:rsidRPr="00A013FD">
          <w:rPr>
            <w:caps/>
            <w:sz w:val="20"/>
          </w:rPr>
          <w:delText>Figure A1-4</w:delText>
        </w:r>
        <w:bookmarkEnd w:id="5774"/>
      </w:del>
    </w:p>
    <w:p w14:paraId="5F63AF66" w14:textId="77777777" w:rsidR="00A013FD" w:rsidRPr="00A013FD" w:rsidRDefault="00A013FD" w:rsidP="00A013FD">
      <w:pPr>
        <w:keepNext/>
        <w:keepLines/>
        <w:spacing w:before="0" w:after="480"/>
        <w:jc w:val="center"/>
        <w:rPr>
          <w:del w:id="5777" w:author="Johnny Schultz" w:date="2020-02-12T15:46:00Z"/>
          <w:rFonts w:ascii="Times New Roman Bold" w:hAnsi="Times New Roman Bold"/>
          <w:b/>
          <w:sz w:val="20"/>
        </w:rPr>
      </w:pPr>
      <w:del w:id="5778" w:author="Johnny Schultz" w:date="2020-02-12T15:46:00Z">
        <w:r w:rsidRPr="00A013FD">
          <w:rPr>
            <w:rFonts w:ascii="Times New Roman Bold" w:hAnsi="Times New Roman Bold"/>
            <w:b/>
            <w:sz w:val="20"/>
          </w:rPr>
          <w:delText>Turbo encoder structure (high-level)</w:delText>
        </w:r>
        <w:bookmarkEnd w:id="5775"/>
      </w:del>
    </w:p>
    <w:p w14:paraId="0E4CB73F" w14:textId="77777777" w:rsidR="00A013FD" w:rsidRPr="00A013FD" w:rsidRDefault="00A013FD" w:rsidP="00A013FD">
      <w:pPr>
        <w:keepNext/>
        <w:keepLines/>
        <w:jc w:val="center"/>
        <w:rPr>
          <w:del w:id="5779" w:author="Johnny Schultz" w:date="2020-02-12T15:46:00Z"/>
        </w:rPr>
      </w:pPr>
      <w:del w:id="5780" w:author="Johnny Schultz" w:date="2020-02-12T15:46:00Z">
        <w:r w:rsidRPr="00A013FD">
          <w:rPr>
            <w:noProof/>
            <w:lang w:val="fr-CA" w:eastAsia="fr-CA"/>
          </w:rPr>
          <w:drawing>
            <wp:inline distT="0" distB="0" distL="0" distR="0" wp14:anchorId="7EC160F0" wp14:editId="5BB0C9FA">
              <wp:extent cx="4019550" cy="194500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19550" cy="1945005"/>
                      </a:xfrm>
                      <a:prstGeom prst="rect">
                        <a:avLst/>
                      </a:prstGeom>
                      <a:noFill/>
                      <a:ln>
                        <a:noFill/>
                      </a:ln>
                    </pic:spPr>
                  </pic:pic>
                </a:graphicData>
              </a:graphic>
            </wp:inline>
          </w:drawing>
        </w:r>
      </w:del>
    </w:p>
    <w:p w14:paraId="301EA189" w14:textId="77777777" w:rsidR="00A013FD" w:rsidRPr="00A013FD" w:rsidRDefault="00A013FD" w:rsidP="00A013FD">
      <w:pPr>
        <w:keepNext/>
        <w:keepLines/>
        <w:tabs>
          <w:tab w:val="clear" w:pos="1134"/>
          <w:tab w:val="left" w:pos="360"/>
        </w:tabs>
        <w:spacing w:before="200"/>
        <w:ind w:left="360" w:hanging="360"/>
        <w:outlineLvl w:val="2"/>
        <w:rPr>
          <w:del w:id="5781" w:author="Johnny Schultz" w:date="2020-02-12T15:46:00Z"/>
          <w:b/>
        </w:rPr>
      </w:pPr>
      <w:bookmarkStart w:id="5782" w:name="_Ref417487691"/>
      <w:bookmarkStart w:id="5783" w:name="_Toc419294259"/>
      <w:del w:id="5784" w:author="Johnny Schultz" w:date="2020-02-12T15:46:00Z">
        <w:r w:rsidRPr="00A013FD">
          <w:rPr>
            <w:b/>
          </w:rPr>
          <w:delText>3.5.2</w:delText>
        </w:r>
        <w:r w:rsidRPr="00A013FD">
          <w:rPr>
            <w:b/>
          </w:rPr>
          <w:tab/>
          <w:delText>Constituent codes</w:delText>
        </w:r>
        <w:bookmarkEnd w:id="5782"/>
        <w:bookmarkEnd w:id="5783"/>
      </w:del>
    </w:p>
    <w:p w14:paraId="2227E0B5" w14:textId="77777777" w:rsidR="00A013FD" w:rsidRPr="00A013FD" w:rsidRDefault="00A013FD" w:rsidP="00A013FD">
      <w:pPr>
        <w:rPr>
          <w:del w:id="5785" w:author="Johnny Schultz" w:date="2020-02-12T15:46:00Z"/>
        </w:rPr>
      </w:pPr>
      <w:del w:id="5786" w:author="Johnny Schultz" w:date="2020-02-12T15:46:00Z">
        <w:r w:rsidRPr="00A013FD">
          <w:delText>The constituent codes are specified by the transfer function</w:delText>
        </w:r>
      </w:del>
    </w:p>
    <w:p w14:paraId="6EE454B8" w14:textId="77777777" w:rsidR="00A013FD" w:rsidRPr="00A013FD" w:rsidRDefault="00A013FD" w:rsidP="00A013FD">
      <w:pPr>
        <w:rPr>
          <w:del w:id="5787" w:author="Johnny Schultz" w:date="2020-02-12T15:46:00Z"/>
        </w:rPr>
      </w:pPr>
      <m:oMathPara>
        <m:oMath>
          <m:r>
            <w:del w:id="5788" w:author="Johnny Schultz" w:date="2020-02-12T15:46:00Z">
              <w:rPr>
                <w:rFonts w:ascii="Cambria Math" w:hAnsi="Cambria Math"/>
              </w:rPr>
              <m:t>G</m:t>
            </w:del>
          </m:r>
          <m:d>
            <m:dPr>
              <m:ctrlPr>
                <w:del w:id="5789" w:author="Johnny Schultz" w:date="2020-02-12T15:46:00Z">
                  <w:rPr>
                    <w:rFonts w:ascii="Cambria Math" w:hAnsi="Cambria Math"/>
                    <w:i/>
                  </w:rPr>
                </w:del>
              </m:ctrlPr>
            </m:dPr>
            <m:e>
              <m:r>
                <w:del w:id="5790" w:author="Johnny Schultz" w:date="2020-02-12T15:46:00Z">
                  <w:rPr>
                    <w:rFonts w:ascii="Cambria Math" w:hAnsi="Cambria Math"/>
                  </w:rPr>
                  <m:t>D</m:t>
                </w:del>
              </m:r>
            </m:e>
          </m:d>
          <m:r>
            <w:del w:id="5791" w:author="Johnny Schultz" w:date="2020-02-12T15:46:00Z">
              <w:rPr>
                <w:rFonts w:ascii="Cambria Math" w:hAnsi="Cambria Math"/>
              </w:rPr>
              <m:t>=</m:t>
            </w:del>
          </m:r>
          <m:d>
            <m:dPr>
              <m:begChr m:val="["/>
              <m:endChr m:val="]"/>
              <m:ctrlPr>
                <w:del w:id="5792" w:author="Johnny Schultz" w:date="2020-02-12T15:46:00Z">
                  <w:rPr>
                    <w:rFonts w:ascii="Cambria Math" w:hAnsi="Cambria Math"/>
                    <w:i/>
                  </w:rPr>
                </w:del>
              </m:ctrlPr>
            </m:dPr>
            <m:e>
              <m:m>
                <m:mPr>
                  <m:mcs>
                    <m:mc>
                      <m:mcPr>
                        <m:count m:val="3"/>
                        <m:mcJc m:val="center"/>
                      </m:mcPr>
                    </m:mc>
                  </m:mcs>
                  <m:ctrlPr>
                    <w:del w:id="5793" w:author="Johnny Schultz" w:date="2020-02-12T15:46:00Z">
                      <w:rPr>
                        <w:rFonts w:ascii="Cambria Math" w:hAnsi="Cambria Math"/>
                        <w:i/>
                      </w:rPr>
                    </w:del>
                  </m:ctrlPr>
                </m:mPr>
                <m:mr>
                  <m:e>
                    <m:r>
                      <w:del w:id="5794" w:author="Johnny Schultz" w:date="2020-02-12T15:46:00Z">
                        <w:rPr>
                          <w:rFonts w:ascii="Cambria Math" w:hAnsi="Cambria Math"/>
                        </w:rPr>
                        <m:t>1</m:t>
                      </w:del>
                    </m:r>
                  </m:e>
                  <m:e>
                    <m:f>
                      <m:fPr>
                        <m:ctrlPr>
                          <w:del w:id="5795" w:author="Johnny Schultz" w:date="2020-02-12T15:46:00Z">
                            <w:rPr>
                              <w:rFonts w:ascii="Cambria Math" w:hAnsi="Cambria Math"/>
                              <w:i/>
                            </w:rPr>
                          </w:del>
                        </m:ctrlPr>
                      </m:fPr>
                      <m:num>
                        <m:sSub>
                          <m:sSubPr>
                            <m:ctrlPr>
                              <w:del w:id="5796" w:author="Johnny Schultz" w:date="2020-02-12T15:46:00Z">
                                <w:rPr>
                                  <w:rFonts w:ascii="Cambria Math" w:hAnsi="Cambria Math"/>
                                  <w:i/>
                                </w:rPr>
                              </w:del>
                            </m:ctrlPr>
                          </m:sSubPr>
                          <m:e>
                            <m:r>
                              <w:del w:id="5797" w:author="Johnny Schultz" w:date="2020-02-12T15:46:00Z">
                                <w:rPr>
                                  <w:rFonts w:ascii="Cambria Math" w:hAnsi="Cambria Math"/>
                                </w:rPr>
                                <m:t>n</m:t>
                              </w:del>
                            </m:r>
                          </m:e>
                          <m:sub>
                            <m:r>
                              <w:del w:id="5798" w:author="Johnny Schultz" w:date="2020-02-12T15:46:00Z">
                                <w:rPr>
                                  <w:rFonts w:ascii="Cambria Math" w:hAnsi="Cambria Math"/>
                                </w:rPr>
                                <m:t>0</m:t>
                              </w:del>
                            </m:r>
                          </m:sub>
                        </m:sSub>
                        <m:r>
                          <w:del w:id="5799" w:author="Johnny Schultz" w:date="2020-02-12T15:46:00Z">
                            <w:rPr>
                              <w:rFonts w:ascii="Cambria Math" w:hAnsi="Cambria Math"/>
                            </w:rPr>
                            <m:t>(D)</m:t>
                          </w:del>
                        </m:r>
                      </m:num>
                      <m:den>
                        <m:r>
                          <w:del w:id="5800" w:author="Johnny Schultz" w:date="2020-02-12T15:46:00Z">
                            <w:rPr>
                              <w:rFonts w:ascii="Cambria Math" w:hAnsi="Cambria Math"/>
                            </w:rPr>
                            <m:t>d(D)</m:t>
                          </w:del>
                        </m:r>
                      </m:den>
                    </m:f>
                  </m:e>
                  <m:e>
                    <m:f>
                      <m:fPr>
                        <m:ctrlPr>
                          <w:del w:id="5801" w:author="Johnny Schultz" w:date="2020-02-12T15:46:00Z">
                            <w:rPr>
                              <w:rFonts w:ascii="Cambria Math" w:hAnsi="Cambria Math"/>
                              <w:i/>
                            </w:rPr>
                          </w:del>
                        </m:ctrlPr>
                      </m:fPr>
                      <m:num>
                        <m:sSub>
                          <m:sSubPr>
                            <m:ctrlPr>
                              <w:del w:id="5802" w:author="Johnny Schultz" w:date="2020-02-12T15:46:00Z">
                                <w:rPr>
                                  <w:rFonts w:ascii="Cambria Math" w:hAnsi="Cambria Math"/>
                                  <w:i/>
                                </w:rPr>
                              </w:del>
                            </m:ctrlPr>
                          </m:sSubPr>
                          <m:e>
                            <m:r>
                              <w:del w:id="5803" w:author="Johnny Schultz" w:date="2020-02-12T15:46:00Z">
                                <w:rPr>
                                  <w:rFonts w:ascii="Cambria Math" w:hAnsi="Cambria Math"/>
                                </w:rPr>
                                <m:t>n</m:t>
                              </w:del>
                            </m:r>
                          </m:e>
                          <m:sub>
                            <m:r>
                              <w:del w:id="5804" w:author="Johnny Schultz" w:date="2020-02-12T15:46:00Z">
                                <w:rPr>
                                  <w:rFonts w:ascii="Cambria Math" w:hAnsi="Cambria Math"/>
                                </w:rPr>
                                <m:t>1</m:t>
                              </w:del>
                            </m:r>
                          </m:sub>
                        </m:sSub>
                        <m:r>
                          <w:del w:id="5805" w:author="Johnny Schultz" w:date="2020-02-12T15:46:00Z">
                            <w:rPr>
                              <w:rFonts w:ascii="Cambria Math" w:hAnsi="Cambria Math"/>
                            </w:rPr>
                            <m:t>(D)</m:t>
                          </w:del>
                        </m:r>
                      </m:num>
                      <m:den>
                        <m:r>
                          <w:del w:id="5806" w:author="Johnny Schultz" w:date="2020-02-12T15:46:00Z">
                            <w:rPr>
                              <w:rFonts w:ascii="Cambria Math" w:hAnsi="Cambria Math"/>
                            </w:rPr>
                            <m:t>d(D)</m:t>
                          </w:del>
                        </m:r>
                      </m:den>
                    </m:f>
                  </m:e>
                </m:mr>
              </m:m>
            </m:e>
          </m:d>
        </m:oMath>
      </m:oMathPara>
    </w:p>
    <w:p w14:paraId="4893164C" w14:textId="77777777" w:rsidR="00A013FD" w:rsidRPr="00A013FD" w:rsidRDefault="00A013FD" w:rsidP="00A013FD">
      <w:pPr>
        <w:rPr>
          <w:del w:id="5807" w:author="Johnny Schultz" w:date="2020-02-12T15:46:00Z"/>
        </w:rPr>
      </w:pPr>
      <w:del w:id="5808" w:author="Johnny Schultz" w:date="2020-02-12T15:46:00Z">
        <w:r w:rsidRPr="00A013FD">
          <w:delText xml:space="preserve">where </w:delText>
        </w:r>
      </w:del>
    </w:p>
    <w:p w14:paraId="4DCB3A66" w14:textId="77777777" w:rsidR="00A013FD" w:rsidRPr="00A013FD" w:rsidRDefault="00580147" w:rsidP="00A013FD">
      <w:pPr>
        <w:rPr>
          <w:del w:id="5809" w:author="Johnny Schultz" w:date="2020-02-12T15:46:00Z"/>
        </w:rPr>
      </w:pPr>
      <m:oMathPara>
        <m:oMath>
          <m:sSub>
            <m:sSubPr>
              <m:ctrlPr>
                <w:del w:id="5810" w:author="Johnny Schultz" w:date="2020-02-12T15:46:00Z">
                  <w:rPr>
                    <w:rFonts w:ascii="Cambria Math" w:hAnsi="Cambria Math"/>
                    <w:i/>
                  </w:rPr>
                </w:del>
              </m:ctrlPr>
            </m:sSubPr>
            <m:e>
              <m:r>
                <w:del w:id="5811" w:author="Johnny Schultz" w:date="2020-02-12T15:46:00Z">
                  <w:rPr>
                    <w:rFonts w:ascii="Cambria Math" w:hAnsi="Cambria Math"/>
                  </w:rPr>
                  <m:t>n</m:t>
                </w:del>
              </m:r>
            </m:e>
            <m:sub>
              <m:r>
                <w:del w:id="5812" w:author="Johnny Schultz" w:date="2020-02-12T15:46:00Z">
                  <w:rPr>
                    <w:rFonts w:ascii="Cambria Math" w:hAnsi="Cambria Math"/>
                  </w:rPr>
                  <m:t>0</m:t>
                </w:del>
              </m:r>
            </m:sub>
          </m:sSub>
          <m:d>
            <m:dPr>
              <m:ctrlPr>
                <w:del w:id="5813" w:author="Johnny Schultz" w:date="2020-02-12T15:46:00Z">
                  <w:rPr>
                    <w:rFonts w:ascii="Cambria Math" w:hAnsi="Cambria Math"/>
                    <w:i/>
                  </w:rPr>
                </w:del>
              </m:ctrlPr>
            </m:dPr>
            <m:e>
              <m:r>
                <w:del w:id="5814" w:author="Johnny Schultz" w:date="2020-02-12T15:46:00Z">
                  <w:rPr>
                    <w:rFonts w:ascii="Cambria Math" w:hAnsi="Cambria Math"/>
                  </w:rPr>
                  <m:t>D</m:t>
                </w:del>
              </m:r>
            </m:e>
          </m:d>
          <m:r>
            <w:del w:id="5815" w:author="Johnny Schultz" w:date="2020-02-12T15:46:00Z">
              <w:rPr>
                <w:rFonts w:ascii="Cambria Math" w:hAnsi="Cambria Math"/>
              </w:rPr>
              <m:t>=1+D+</m:t>
            </w:del>
          </m:r>
          <m:sSup>
            <m:sSupPr>
              <m:ctrlPr>
                <w:del w:id="5816" w:author="Johnny Schultz" w:date="2020-02-12T15:46:00Z">
                  <w:rPr>
                    <w:rFonts w:ascii="Cambria Math" w:hAnsi="Cambria Math"/>
                    <w:i/>
                  </w:rPr>
                </w:del>
              </m:ctrlPr>
            </m:sSupPr>
            <m:e>
              <m:r>
                <w:del w:id="5817" w:author="Johnny Schultz" w:date="2020-02-12T15:46:00Z">
                  <w:rPr>
                    <w:rFonts w:ascii="Cambria Math" w:hAnsi="Cambria Math"/>
                  </w:rPr>
                  <m:t>D</m:t>
                </w:del>
              </m:r>
            </m:e>
            <m:sup>
              <m:r>
                <w:del w:id="5818" w:author="Johnny Schultz" w:date="2020-02-12T15:46:00Z">
                  <w:rPr>
                    <w:rFonts w:ascii="Cambria Math" w:hAnsi="Cambria Math"/>
                  </w:rPr>
                  <m:t>3</m:t>
                </w:del>
              </m:r>
            </m:sup>
          </m:sSup>
        </m:oMath>
      </m:oMathPara>
    </w:p>
    <w:p w14:paraId="088C3E43" w14:textId="77777777" w:rsidR="00A013FD" w:rsidRPr="00A013FD" w:rsidRDefault="00580147" w:rsidP="00A013FD">
      <w:pPr>
        <w:rPr>
          <w:del w:id="5819" w:author="Johnny Schultz" w:date="2020-02-12T15:46:00Z"/>
        </w:rPr>
      </w:pPr>
      <m:oMathPara>
        <m:oMath>
          <m:sSub>
            <m:sSubPr>
              <m:ctrlPr>
                <w:del w:id="5820" w:author="Johnny Schultz" w:date="2020-02-12T15:46:00Z">
                  <w:rPr>
                    <w:rFonts w:ascii="Cambria Math" w:hAnsi="Cambria Math"/>
                    <w:i/>
                  </w:rPr>
                </w:del>
              </m:ctrlPr>
            </m:sSubPr>
            <m:e>
              <m:r>
                <w:del w:id="5821" w:author="Johnny Schultz" w:date="2020-02-12T15:46:00Z">
                  <w:rPr>
                    <w:rFonts w:ascii="Cambria Math" w:hAnsi="Cambria Math"/>
                  </w:rPr>
                  <m:t>n</m:t>
                </w:del>
              </m:r>
            </m:e>
            <m:sub>
              <m:r>
                <w:del w:id="5822" w:author="Johnny Schultz" w:date="2020-02-12T15:46:00Z">
                  <w:rPr>
                    <w:rFonts w:ascii="Cambria Math" w:hAnsi="Cambria Math"/>
                  </w:rPr>
                  <m:t>1</m:t>
                </w:del>
              </m:r>
            </m:sub>
          </m:sSub>
          <m:d>
            <m:dPr>
              <m:ctrlPr>
                <w:del w:id="5823" w:author="Johnny Schultz" w:date="2020-02-12T15:46:00Z">
                  <w:rPr>
                    <w:rFonts w:ascii="Cambria Math" w:hAnsi="Cambria Math"/>
                    <w:i/>
                  </w:rPr>
                </w:del>
              </m:ctrlPr>
            </m:dPr>
            <m:e>
              <m:r>
                <w:del w:id="5824" w:author="Johnny Schultz" w:date="2020-02-12T15:46:00Z">
                  <w:rPr>
                    <w:rFonts w:ascii="Cambria Math" w:hAnsi="Cambria Math"/>
                  </w:rPr>
                  <m:t>D</m:t>
                </w:del>
              </m:r>
            </m:e>
          </m:d>
          <m:r>
            <w:del w:id="5825" w:author="Johnny Schultz" w:date="2020-02-12T15:46:00Z">
              <w:rPr>
                <w:rFonts w:ascii="Cambria Math" w:hAnsi="Cambria Math"/>
              </w:rPr>
              <m:t>=1+D+</m:t>
            </w:del>
          </m:r>
          <m:sSup>
            <m:sSupPr>
              <m:ctrlPr>
                <w:del w:id="5826" w:author="Johnny Schultz" w:date="2020-02-12T15:46:00Z">
                  <w:rPr>
                    <w:rFonts w:ascii="Cambria Math" w:hAnsi="Cambria Math"/>
                    <w:i/>
                  </w:rPr>
                </w:del>
              </m:ctrlPr>
            </m:sSupPr>
            <m:e>
              <m:r>
                <w:del w:id="5827" w:author="Johnny Schultz" w:date="2020-02-12T15:46:00Z">
                  <w:rPr>
                    <w:rFonts w:ascii="Cambria Math" w:hAnsi="Cambria Math"/>
                  </w:rPr>
                  <m:t>D</m:t>
                </w:del>
              </m:r>
            </m:e>
            <m:sup>
              <m:r>
                <w:del w:id="5828" w:author="Johnny Schultz" w:date="2020-02-12T15:46:00Z">
                  <w:rPr>
                    <w:rFonts w:ascii="Cambria Math" w:hAnsi="Cambria Math"/>
                  </w:rPr>
                  <m:t>2</m:t>
                </w:del>
              </m:r>
            </m:sup>
          </m:sSup>
          <m:r>
            <w:del w:id="5829" w:author="Johnny Schultz" w:date="2020-02-12T15:46:00Z">
              <w:rPr>
                <w:rFonts w:ascii="Cambria Math" w:hAnsi="Cambria Math"/>
              </w:rPr>
              <m:t>+</m:t>
            </w:del>
          </m:r>
          <m:sSup>
            <m:sSupPr>
              <m:ctrlPr>
                <w:del w:id="5830" w:author="Johnny Schultz" w:date="2020-02-12T15:46:00Z">
                  <w:rPr>
                    <w:rFonts w:ascii="Cambria Math" w:hAnsi="Cambria Math"/>
                    <w:i/>
                  </w:rPr>
                </w:del>
              </m:ctrlPr>
            </m:sSupPr>
            <m:e>
              <m:r>
                <w:del w:id="5831" w:author="Johnny Schultz" w:date="2020-02-12T15:46:00Z">
                  <w:rPr>
                    <w:rFonts w:ascii="Cambria Math" w:hAnsi="Cambria Math"/>
                  </w:rPr>
                  <m:t>D</m:t>
                </w:del>
              </m:r>
            </m:e>
            <m:sup>
              <m:r>
                <w:del w:id="5832" w:author="Johnny Schultz" w:date="2020-02-12T15:46:00Z">
                  <w:rPr>
                    <w:rFonts w:ascii="Cambria Math" w:hAnsi="Cambria Math"/>
                  </w:rPr>
                  <m:t>3</m:t>
                </w:del>
              </m:r>
            </m:sup>
          </m:sSup>
        </m:oMath>
      </m:oMathPara>
    </w:p>
    <w:p w14:paraId="073D56B4" w14:textId="77777777" w:rsidR="00A013FD" w:rsidRPr="00A013FD" w:rsidRDefault="00A013FD" w:rsidP="00A013FD">
      <w:pPr>
        <w:rPr>
          <w:del w:id="5833" w:author="Johnny Schultz" w:date="2020-02-12T15:46:00Z"/>
        </w:rPr>
      </w:pPr>
      <m:oMathPara>
        <m:oMath>
          <m:r>
            <w:del w:id="5834" w:author="Johnny Schultz" w:date="2020-02-12T15:46:00Z">
              <w:rPr>
                <w:rFonts w:ascii="Cambria Math" w:hAnsi="Cambria Math"/>
              </w:rPr>
              <m:t>d</m:t>
            </w:del>
          </m:r>
          <m:d>
            <m:dPr>
              <m:ctrlPr>
                <w:del w:id="5835" w:author="Johnny Schultz" w:date="2020-02-12T15:46:00Z">
                  <w:rPr>
                    <w:rFonts w:ascii="Cambria Math" w:hAnsi="Cambria Math"/>
                    <w:i/>
                  </w:rPr>
                </w:del>
              </m:ctrlPr>
            </m:dPr>
            <m:e>
              <m:r>
                <w:del w:id="5836" w:author="Johnny Schultz" w:date="2020-02-12T15:46:00Z">
                  <w:rPr>
                    <w:rFonts w:ascii="Cambria Math" w:hAnsi="Cambria Math"/>
                  </w:rPr>
                  <m:t>D</m:t>
                </w:del>
              </m:r>
            </m:e>
          </m:d>
          <m:r>
            <w:del w:id="5837" w:author="Johnny Schultz" w:date="2020-02-12T15:46:00Z">
              <w:rPr>
                <w:rFonts w:ascii="Cambria Math" w:hAnsi="Cambria Math"/>
              </w:rPr>
              <m:t>=1+</m:t>
            </w:del>
          </m:r>
          <m:sSup>
            <m:sSupPr>
              <m:ctrlPr>
                <w:del w:id="5838" w:author="Johnny Schultz" w:date="2020-02-12T15:46:00Z">
                  <w:rPr>
                    <w:rFonts w:ascii="Cambria Math" w:hAnsi="Cambria Math"/>
                    <w:i/>
                  </w:rPr>
                </w:del>
              </m:ctrlPr>
            </m:sSupPr>
            <m:e>
              <m:r>
                <w:del w:id="5839" w:author="Johnny Schultz" w:date="2020-02-12T15:46:00Z">
                  <w:rPr>
                    <w:rFonts w:ascii="Cambria Math" w:hAnsi="Cambria Math"/>
                  </w:rPr>
                  <m:t>D</m:t>
                </w:del>
              </m:r>
            </m:e>
            <m:sup>
              <m:r>
                <w:del w:id="5840" w:author="Johnny Schultz" w:date="2020-02-12T15:46:00Z">
                  <w:rPr>
                    <w:rFonts w:ascii="Cambria Math" w:hAnsi="Cambria Math"/>
                  </w:rPr>
                  <m:t>2</m:t>
                </w:del>
              </m:r>
            </m:sup>
          </m:sSup>
          <m:r>
            <w:del w:id="5841" w:author="Johnny Schultz" w:date="2020-02-12T15:46:00Z">
              <w:rPr>
                <w:rFonts w:ascii="Cambria Math" w:hAnsi="Cambria Math"/>
              </w:rPr>
              <m:t>+</m:t>
            </w:del>
          </m:r>
          <m:sSup>
            <m:sSupPr>
              <m:ctrlPr>
                <w:del w:id="5842" w:author="Johnny Schultz" w:date="2020-02-12T15:46:00Z">
                  <w:rPr>
                    <w:rFonts w:ascii="Cambria Math" w:hAnsi="Cambria Math"/>
                    <w:i/>
                  </w:rPr>
                </w:del>
              </m:ctrlPr>
            </m:sSupPr>
            <m:e>
              <m:r>
                <w:del w:id="5843" w:author="Johnny Schultz" w:date="2020-02-12T15:46:00Z">
                  <w:rPr>
                    <w:rFonts w:ascii="Cambria Math" w:hAnsi="Cambria Math"/>
                  </w:rPr>
                  <m:t>D</m:t>
                </w:del>
              </m:r>
            </m:e>
            <m:sup>
              <m:r>
                <w:del w:id="5844" w:author="Johnny Schultz" w:date="2020-02-12T15:46:00Z">
                  <w:rPr>
                    <w:rFonts w:ascii="Cambria Math" w:hAnsi="Cambria Math"/>
                  </w:rPr>
                  <m:t>3</m:t>
                </w:del>
              </m:r>
            </m:sup>
          </m:sSup>
          <m:r>
            <w:del w:id="5845" w:author="Johnny Schultz" w:date="2020-02-12T15:46:00Z">
              <w:rPr>
                <w:rFonts w:ascii="Cambria Math" w:hAnsi="Cambria Math"/>
              </w:rPr>
              <m:t>.</m:t>
            </w:del>
          </m:r>
        </m:oMath>
      </m:oMathPara>
    </w:p>
    <w:p w14:paraId="5733DA02" w14:textId="77777777" w:rsidR="00A013FD" w:rsidRPr="00A013FD" w:rsidRDefault="00A013FD" w:rsidP="00A013FD">
      <w:pPr>
        <w:rPr>
          <w:del w:id="5846" w:author="Johnny Schultz" w:date="2020-02-12T15:46:00Z"/>
        </w:rPr>
      </w:pPr>
      <w:del w:id="5847" w:author="Johnny Schultz" w:date="2020-02-12T15:46:00Z">
        <w:r w:rsidRPr="00A013FD">
          <w:delText>The constituted encoder definition is provided in Fig. A1-5.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A013FD">
          <w:rPr>
            <w:vertAlign w:val="subscript"/>
          </w:rPr>
          <w:delText>0</w:delText>
        </w:r>
        <w:r w:rsidRPr="00A013FD">
          <w:delText>, Y</w:delText>
        </w:r>
        <w:r w:rsidRPr="00A013FD">
          <w:rPr>
            <w:vertAlign w:val="subscript"/>
          </w:rPr>
          <w:delText>1</w:delText>
        </w:r>
        <w:r w:rsidRPr="00A013FD">
          <w:delText>, X’, Y’</w:delText>
        </w:r>
        <w:r w:rsidRPr="00A013FD">
          <w:rPr>
            <w:vertAlign w:val="subscript"/>
          </w:rPr>
          <w:delText>0</w:delText>
        </w:r>
        <w:r w:rsidRPr="00A013FD">
          <w:delText>, Y’</w:delText>
        </w:r>
        <w:r w:rsidRPr="00A013FD">
          <w:rPr>
            <w:vertAlign w:val="subscript"/>
          </w:rPr>
          <w:delText>1</w:delText>
        </w:r>
        <w:r w:rsidRPr="00A013FD">
          <w:delText>) with X output first.</w:delText>
        </w:r>
      </w:del>
    </w:p>
    <w:p w14:paraId="7B3F556A" w14:textId="77777777" w:rsidR="00A013FD" w:rsidRPr="00A013FD" w:rsidRDefault="00A013FD" w:rsidP="00A013FD">
      <w:pPr>
        <w:keepNext/>
        <w:keepLines/>
        <w:spacing w:before="480" w:after="120"/>
        <w:jc w:val="center"/>
        <w:rPr>
          <w:del w:id="5848" w:author="Johnny Schultz" w:date="2020-02-12T15:46:00Z"/>
          <w:caps/>
          <w:sz w:val="20"/>
        </w:rPr>
      </w:pPr>
      <w:bookmarkStart w:id="5849" w:name="_Ref417393784"/>
      <w:bookmarkStart w:id="5850" w:name="_Toc419294264"/>
      <w:del w:id="5851" w:author="Johnny Schultz" w:date="2020-02-12T15:46:00Z">
        <w:r w:rsidRPr="00A013FD">
          <w:rPr>
            <w:caps/>
            <w:sz w:val="20"/>
          </w:rPr>
          <w:delText>Figure A1-5</w:delText>
        </w:r>
        <w:bookmarkEnd w:id="5849"/>
      </w:del>
    </w:p>
    <w:p w14:paraId="47BCC9C7" w14:textId="77777777" w:rsidR="00A013FD" w:rsidRPr="00A013FD" w:rsidRDefault="00A013FD" w:rsidP="00A013FD">
      <w:pPr>
        <w:keepNext/>
        <w:keepLines/>
        <w:spacing w:before="0" w:after="480"/>
        <w:jc w:val="center"/>
        <w:rPr>
          <w:del w:id="5852" w:author="Johnny Schultz" w:date="2020-02-12T15:46:00Z"/>
          <w:rFonts w:ascii="Times New Roman Bold" w:hAnsi="Times New Roman Bold"/>
          <w:b/>
          <w:sz w:val="20"/>
        </w:rPr>
      </w:pPr>
      <w:del w:id="5853" w:author="Johnny Schultz" w:date="2020-02-12T15:46:00Z">
        <w:r w:rsidRPr="00A013FD">
          <w:rPr>
            <w:rFonts w:ascii="Times New Roman Bold" w:hAnsi="Times New Roman Bold"/>
            <w:b/>
            <w:sz w:val="20"/>
          </w:rPr>
          <w:delText>RSC code encoder</w:delText>
        </w:r>
        <w:bookmarkEnd w:id="5850"/>
      </w:del>
    </w:p>
    <w:p w14:paraId="3095C451" w14:textId="77777777" w:rsidR="00A013FD" w:rsidRPr="00A013FD" w:rsidRDefault="00A013FD" w:rsidP="00A013FD">
      <w:pPr>
        <w:keepNext/>
        <w:keepLines/>
        <w:jc w:val="center"/>
        <w:rPr>
          <w:del w:id="5854" w:author="Johnny Schultz" w:date="2020-02-12T15:46:00Z"/>
        </w:rPr>
      </w:pPr>
      <w:del w:id="5855" w:author="Johnny Schultz" w:date="2020-02-12T15:46:00Z">
        <w:r w:rsidRPr="00A013FD">
          <w:rPr>
            <w:noProof/>
            <w:lang w:val="fr-CA" w:eastAsia="fr-CA"/>
          </w:rPr>
          <w:drawing>
            <wp:inline distT="0" distB="0" distL="0" distR="0" wp14:anchorId="28416027" wp14:editId="6F1273F5">
              <wp:extent cx="3930650" cy="261366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930650" cy="2613660"/>
                      </a:xfrm>
                      <a:prstGeom prst="rect">
                        <a:avLst/>
                      </a:prstGeom>
                      <a:noFill/>
                      <a:ln>
                        <a:noFill/>
                      </a:ln>
                    </pic:spPr>
                  </pic:pic>
                </a:graphicData>
              </a:graphic>
            </wp:inline>
          </w:drawing>
        </w:r>
      </w:del>
    </w:p>
    <w:p w14:paraId="7C9915EA" w14:textId="77777777" w:rsidR="00A013FD" w:rsidRPr="00A013FD" w:rsidRDefault="00A013FD" w:rsidP="00A013FD">
      <w:pPr>
        <w:keepNext/>
        <w:keepLines/>
        <w:tabs>
          <w:tab w:val="clear" w:pos="1134"/>
          <w:tab w:val="left" w:pos="360"/>
        </w:tabs>
        <w:spacing w:before="200"/>
        <w:ind w:left="360" w:hanging="360"/>
        <w:outlineLvl w:val="2"/>
        <w:rPr>
          <w:del w:id="5856" w:author="Johnny Schultz" w:date="2020-02-12T15:46:00Z"/>
          <w:b/>
        </w:rPr>
      </w:pPr>
      <w:bookmarkStart w:id="5857" w:name="_Ref417487821"/>
      <w:bookmarkStart w:id="5858" w:name="_Ref419291692"/>
      <w:bookmarkStart w:id="5859" w:name="_Toc419294260"/>
      <w:del w:id="5860" w:author="Johnny Schultz" w:date="2020-02-12T15:46:00Z">
        <w:r w:rsidRPr="00A013FD">
          <w:rPr>
            <w:b/>
          </w:rPr>
          <w:delText>3.5.3</w:delText>
        </w:r>
        <w:r w:rsidRPr="00A013FD">
          <w:rPr>
            <w:b/>
          </w:rPr>
          <w:tab/>
          <w:delText>Interleaver definition</w:delText>
        </w:r>
        <w:bookmarkEnd w:id="5857"/>
        <w:bookmarkEnd w:id="5858"/>
        <w:bookmarkEnd w:id="5859"/>
      </w:del>
    </w:p>
    <w:p w14:paraId="17EA9E95" w14:textId="77777777" w:rsidR="00A013FD" w:rsidRPr="00A013FD" w:rsidRDefault="00A013FD" w:rsidP="00A013FD">
      <w:pPr>
        <w:rPr>
          <w:del w:id="5861" w:author="Johnny Schultz" w:date="2020-02-12T15:46:00Z"/>
        </w:rPr>
      </w:pPr>
      <w:del w:id="5862" w:author="Johnny Schultz" w:date="2020-02-12T15:46:00Z">
        <w:r w:rsidRPr="00A013FD">
          <w:delText>The interleaver specification follows {RD-2}.</w:delText>
        </w:r>
      </w:del>
    </w:p>
    <w:p w14:paraId="1ED27540" w14:textId="77777777" w:rsidR="00A013FD" w:rsidRPr="00A013FD" w:rsidRDefault="00A013FD" w:rsidP="00A013FD">
      <w:pPr>
        <w:rPr>
          <w:del w:id="5863" w:author="Johnny Schultz" w:date="2020-02-12T15:46:00Z"/>
        </w:rPr>
      </w:pPr>
      <w:del w:id="5864" w:author="Johnny Schultz" w:date="2020-02-12T15:46:00Z">
        <w:r w:rsidRPr="00A013FD">
          <w:delText xml:space="preserve">First factorize </w:delText>
        </w:r>
        <w:r w:rsidRPr="00A013FD">
          <w:rPr>
            <w:i/>
            <w:iCs/>
          </w:rPr>
          <w:delText>k</w:delText>
        </w:r>
        <w:r w:rsidRPr="00A013FD">
          <w:delText xml:space="preserve"> = </w:delText>
        </w:r>
        <w:r w:rsidRPr="00A013FD">
          <w:rPr>
            <w:i/>
            <w:iCs/>
          </w:rPr>
          <w:delText>k</w:delText>
        </w:r>
        <w:r w:rsidRPr="00A013FD">
          <w:rPr>
            <w:vertAlign w:val="subscript"/>
          </w:rPr>
          <w:delText>1</w:delText>
        </w:r>
        <w:r w:rsidRPr="00A013FD">
          <w:delText> </w:delText>
        </w:r>
        <w:r w:rsidRPr="00A013FD">
          <w:rPr>
            <w:i/>
            <w:iCs/>
          </w:rPr>
          <w:delText>k</w:delText>
        </w:r>
        <w:r w:rsidRPr="00A013FD">
          <w:rPr>
            <w:vertAlign w:val="subscript"/>
          </w:rPr>
          <w:delText>2</w:delText>
        </w:r>
        <w:r w:rsidRPr="00A013FD">
          <w:delText>, where the parameters</w:delText>
        </w:r>
        <w:r w:rsidRPr="00A013FD">
          <w:rPr>
            <w:i/>
            <w:iCs/>
          </w:rPr>
          <w:delText xml:space="preserve"> k</w:delText>
        </w:r>
        <w:r w:rsidRPr="00A013FD">
          <w:rPr>
            <w:vertAlign w:val="subscript"/>
          </w:rPr>
          <w:delText>1</w:delText>
        </w:r>
        <w:r w:rsidRPr="00A013FD">
          <w:delText xml:space="preserve"> and</w:delText>
        </w:r>
        <w:r w:rsidRPr="00A013FD">
          <w:rPr>
            <w:i/>
            <w:iCs/>
          </w:rPr>
          <w:delText xml:space="preserve"> k</w:delText>
        </w:r>
        <w:r w:rsidRPr="00A013FD">
          <w:rPr>
            <w:vertAlign w:val="subscript"/>
          </w:rPr>
          <w:delText>2</w:delText>
        </w:r>
        <w:r w:rsidRPr="00A013FD">
          <w:delText xml:space="preserve"> depend on the choice of the respective code, where </w:delText>
        </w:r>
        <w:r w:rsidRPr="00A013FD">
          <w:rPr>
            <w:i/>
          </w:rPr>
          <w:delText>k</w:delText>
        </w:r>
        <w:r w:rsidRPr="00A013FD">
          <w:delText xml:space="preserve"> is the information block length. The values are given in Table A1-2. </w:delText>
        </w:r>
      </w:del>
    </w:p>
    <w:p w14:paraId="0AE8D7CB" w14:textId="77777777" w:rsidR="00A013FD" w:rsidRPr="00A013FD" w:rsidRDefault="00A013FD" w:rsidP="00A013FD">
      <w:pPr>
        <w:keepNext/>
        <w:spacing w:before="560" w:after="120"/>
        <w:jc w:val="center"/>
        <w:rPr>
          <w:del w:id="5865" w:author="Johnny Schultz" w:date="2020-02-12T15:46:00Z"/>
          <w:caps/>
          <w:sz w:val="20"/>
        </w:rPr>
      </w:pPr>
      <w:bookmarkStart w:id="5866" w:name="_Ref419291114"/>
      <w:bookmarkStart w:id="5867" w:name="_Toc419294267"/>
      <w:del w:id="5868" w:author="Johnny Schultz" w:date="2020-02-12T15:46:00Z">
        <w:r w:rsidRPr="00A013FD">
          <w:rPr>
            <w:caps/>
            <w:sz w:val="20"/>
          </w:rPr>
          <w:delText>TABLE A1-2</w:delText>
        </w:r>
        <w:bookmarkEnd w:id="5866"/>
      </w:del>
    </w:p>
    <w:p w14:paraId="21AB3B6C" w14:textId="77777777" w:rsidR="00A013FD" w:rsidRPr="00A013FD" w:rsidRDefault="00A013FD" w:rsidP="00A013FD">
      <w:pPr>
        <w:keepNext/>
        <w:keepLines/>
        <w:spacing w:before="0" w:after="120"/>
        <w:jc w:val="center"/>
        <w:rPr>
          <w:del w:id="5869" w:author="Johnny Schultz" w:date="2020-02-12T15:46:00Z"/>
          <w:rFonts w:ascii="Times New Roman Bold" w:hAnsi="Times New Roman Bold"/>
          <w:b/>
          <w:sz w:val="20"/>
        </w:rPr>
      </w:pPr>
      <w:del w:id="5870" w:author="Johnny Schultz" w:date="2020-02-12T15:46:00Z">
        <w:r w:rsidRPr="00A013FD">
          <w:rPr>
            <w:rFonts w:ascii="Times New Roman Bold" w:hAnsi="Times New Roman Bold"/>
            <w:b/>
            <w:sz w:val="20"/>
          </w:rPr>
          <w:delText>Interleaver parameters for different information lengths/code rates</w:delText>
        </w:r>
        <w:bookmarkEnd w:id="5867"/>
      </w:del>
    </w:p>
    <w:tbl>
      <w:tblPr>
        <w:tblStyle w:val="TableGrid"/>
        <w:tblW w:w="9558" w:type="dxa"/>
        <w:tblLook w:val="04A0" w:firstRow="1" w:lastRow="0" w:firstColumn="1" w:lastColumn="0" w:noHBand="0" w:noVBand="1"/>
      </w:tblPr>
      <w:tblGrid>
        <w:gridCol w:w="1548"/>
        <w:gridCol w:w="1261"/>
        <w:gridCol w:w="6749"/>
      </w:tblGrid>
      <w:tr w:rsidR="00A013FD" w:rsidRPr="00A013FD" w14:paraId="27393C24" w14:textId="77777777" w:rsidTr="00BF604E">
        <w:trPr>
          <w:del w:id="5871" w:author="Johnny Schultz" w:date="2020-02-12T15:46:00Z"/>
        </w:trPr>
        <w:tc>
          <w:tcPr>
            <w:tcW w:w="1548" w:type="dxa"/>
          </w:tcPr>
          <w:p w14:paraId="41136C4F" w14:textId="77777777" w:rsidR="00A013FD" w:rsidRPr="00A013FD" w:rsidRDefault="00A013FD" w:rsidP="00A013FD">
            <w:pPr>
              <w:spacing w:before="80" w:after="80"/>
              <w:rPr>
                <w:del w:id="5872" w:author="Johnny Schultz" w:date="2020-02-12T15:46:00Z"/>
                <w:rFonts w:asciiTheme="majorBidi" w:hAnsiTheme="majorBidi" w:cstheme="majorBidi"/>
                <w:b/>
                <w:sz w:val="20"/>
              </w:rPr>
            </w:pPr>
            <w:del w:id="5873" w:author="Johnny Schultz" w:date="2020-02-12T15:46:00Z">
              <w:r w:rsidRPr="00A013FD">
                <w:rPr>
                  <w:rFonts w:asciiTheme="majorBidi" w:hAnsiTheme="majorBidi" w:cstheme="majorBidi"/>
                  <w:b/>
                  <w:sz w:val="20"/>
                </w:rPr>
                <w:delText>Nominal code rate</w:delText>
              </w:r>
            </w:del>
          </w:p>
        </w:tc>
        <w:tc>
          <w:tcPr>
            <w:tcW w:w="1260" w:type="dxa"/>
          </w:tcPr>
          <w:p w14:paraId="212EF6E1" w14:textId="77777777" w:rsidR="00A013FD" w:rsidRPr="00A013FD" w:rsidRDefault="00A013FD" w:rsidP="00A013FD">
            <w:pPr>
              <w:spacing w:before="80" w:after="80"/>
              <w:rPr>
                <w:del w:id="5874" w:author="Johnny Schultz" w:date="2020-02-12T15:46:00Z"/>
                <w:rFonts w:asciiTheme="majorBidi" w:hAnsiTheme="majorBidi" w:cstheme="majorBidi"/>
                <w:b/>
                <w:sz w:val="20"/>
              </w:rPr>
            </w:pPr>
            <w:del w:id="5875" w:author="Johnny Schultz" w:date="2020-02-12T15:46:00Z">
              <w:r w:rsidRPr="00A013FD">
                <w:rPr>
                  <w:rFonts w:asciiTheme="majorBidi" w:hAnsiTheme="majorBidi" w:cstheme="majorBidi"/>
                  <w:b/>
                  <w:sz w:val="20"/>
                </w:rPr>
                <w:delText>Information length</w:delText>
              </w:r>
            </w:del>
          </w:p>
        </w:tc>
        <w:tc>
          <w:tcPr>
            <w:tcW w:w="6750" w:type="dxa"/>
          </w:tcPr>
          <w:p w14:paraId="21C1E9F6" w14:textId="77777777" w:rsidR="00A013FD" w:rsidRPr="00A013FD" w:rsidRDefault="00A013FD" w:rsidP="00A013FD">
            <w:pPr>
              <w:spacing w:before="80" w:after="80"/>
              <w:rPr>
                <w:del w:id="5876" w:author="Johnny Schultz" w:date="2020-02-12T15:46:00Z"/>
                <w:rFonts w:asciiTheme="majorBidi" w:hAnsiTheme="majorBidi" w:cstheme="majorBidi"/>
                <w:b/>
                <w:sz w:val="20"/>
              </w:rPr>
            </w:pPr>
            <w:del w:id="5877" w:author="Johnny Schultz" w:date="2020-02-12T15:46:00Z">
              <w:r w:rsidRPr="00A013FD">
                <w:rPr>
                  <w:rFonts w:asciiTheme="majorBidi" w:hAnsiTheme="majorBidi" w:cstheme="majorBidi"/>
                  <w:b/>
                  <w:sz w:val="20"/>
                </w:rPr>
                <w:delText>k</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|k</w:delText>
              </w:r>
              <w:r w:rsidRPr="00A013FD">
                <w:rPr>
                  <w:rFonts w:asciiTheme="majorBidi" w:hAnsiTheme="majorBidi" w:cstheme="majorBidi"/>
                  <w:b/>
                  <w:sz w:val="20"/>
                  <w:vertAlign w:val="subscript"/>
                </w:rPr>
                <w:delText>2</w:delText>
              </w:r>
            </w:del>
          </w:p>
        </w:tc>
      </w:tr>
      <w:tr w:rsidR="00A013FD" w:rsidRPr="00A013FD" w14:paraId="3E79D70A" w14:textId="77777777" w:rsidTr="00BF604E">
        <w:trPr>
          <w:del w:id="5878" w:author="Johnny Schultz" w:date="2020-02-12T15:46:00Z"/>
        </w:trPr>
        <w:tc>
          <w:tcPr>
            <w:tcW w:w="1548" w:type="dxa"/>
          </w:tcPr>
          <w:p w14:paraId="59C4E6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79" w:author="Johnny Schultz" w:date="2020-02-12T15:46:00Z"/>
                <w:rFonts w:asciiTheme="majorBidi" w:hAnsiTheme="majorBidi" w:cstheme="majorBidi"/>
                <w:sz w:val="20"/>
              </w:rPr>
            </w:pPr>
            <w:del w:id="5880" w:author="Johnny Schultz" w:date="2020-02-12T15:46:00Z">
              <w:r w:rsidRPr="00A013FD">
                <w:rPr>
                  <w:rFonts w:asciiTheme="majorBidi" w:hAnsiTheme="majorBidi" w:cstheme="majorBidi"/>
                  <w:sz w:val="20"/>
                </w:rPr>
                <w:delText>1/4</w:delText>
              </w:r>
            </w:del>
          </w:p>
        </w:tc>
        <w:tc>
          <w:tcPr>
            <w:tcW w:w="1260" w:type="dxa"/>
          </w:tcPr>
          <w:p w14:paraId="71C30A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81" w:author="Johnny Schultz" w:date="2020-02-12T15:46:00Z"/>
                <w:rFonts w:asciiTheme="majorBidi" w:hAnsiTheme="majorBidi" w:cstheme="majorBidi"/>
                <w:sz w:val="20"/>
              </w:rPr>
            </w:pPr>
            <w:del w:id="5882" w:author="Johnny Schultz" w:date="2020-02-12T15:46:00Z">
              <w:r w:rsidRPr="00A013FD">
                <w:rPr>
                  <w:rFonts w:asciiTheme="majorBidi" w:hAnsiTheme="majorBidi" w:cstheme="majorBidi"/>
                  <w:sz w:val="20"/>
                </w:rPr>
                <w:delText>23552</w:delText>
              </w:r>
            </w:del>
          </w:p>
        </w:tc>
        <w:tc>
          <w:tcPr>
            <w:tcW w:w="6750" w:type="dxa"/>
          </w:tcPr>
          <w:p w14:paraId="626E59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83" w:author="Johnny Schultz" w:date="2020-02-12T15:46:00Z"/>
                <w:rFonts w:asciiTheme="majorBidi" w:hAnsiTheme="majorBidi" w:cstheme="majorBidi"/>
                <w:sz w:val="20"/>
              </w:rPr>
            </w:pPr>
            <w:del w:id="5884" w:author="Johnny Schultz" w:date="2020-02-12T15:46:00Z">
              <w:r w:rsidRPr="00A013FD">
                <w:rPr>
                  <w:rFonts w:asciiTheme="majorBidi" w:hAnsiTheme="majorBidi" w:cstheme="majorBidi"/>
                  <w:sz w:val="20"/>
                  <w:lang w:eastAsia="en-GB"/>
                </w:rPr>
                <w:delText>8|2944</w:delText>
              </w:r>
            </w:del>
          </w:p>
        </w:tc>
      </w:tr>
      <w:tr w:rsidR="00A013FD" w:rsidRPr="00A013FD" w14:paraId="3D074849" w14:textId="77777777" w:rsidTr="00BF604E">
        <w:trPr>
          <w:del w:id="5885" w:author="Johnny Schultz" w:date="2020-02-12T15:46:00Z"/>
        </w:trPr>
        <w:tc>
          <w:tcPr>
            <w:tcW w:w="1548" w:type="dxa"/>
          </w:tcPr>
          <w:p w14:paraId="633B62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86" w:author="Johnny Schultz" w:date="2020-02-12T15:46:00Z"/>
                <w:rFonts w:asciiTheme="majorBidi" w:hAnsiTheme="majorBidi" w:cstheme="majorBidi"/>
                <w:sz w:val="20"/>
              </w:rPr>
            </w:pPr>
            <w:del w:id="5887" w:author="Johnny Schultz" w:date="2020-02-12T15:46:00Z">
              <w:r w:rsidRPr="00A013FD">
                <w:rPr>
                  <w:rFonts w:asciiTheme="majorBidi" w:hAnsiTheme="majorBidi" w:cstheme="majorBidi"/>
                  <w:sz w:val="20"/>
                </w:rPr>
                <w:delText>1/3</w:delText>
              </w:r>
            </w:del>
          </w:p>
        </w:tc>
        <w:tc>
          <w:tcPr>
            <w:tcW w:w="1260" w:type="dxa"/>
          </w:tcPr>
          <w:p w14:paraId="782FD7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88" w:author="Johnny Schultz" w:date="2020-02-12T15:46:00Z"/>
                <w:rFonts w:asciiTheme="majorBidi" w:hAnsiTheme="majorBidi" w:cstheme="majorBidi"/>
                <w:sz w:val="20"/>
              </w:rPr>
            </w:pPr>
            <w:del w:id="5889" w:author="Johnny Schultz" w:date="2020-02-12T15:46:00Z">
              <w:r w:rsidRPr="00A013FD">
                <w:rPr>
                  <w:rFonts w:asciiTheme="majorBidi" w:hAnsiTheme="majorBidi" w:cstheme="majorBidi"/>
                  <w:sz w:val="20"/>
                </w:rPr>
                <w:delText>128</w:delText>
              </w:r>
            </w:del>
          </w:p>
        </w:tc>
        <w:tc>
          <w:tcPr>
            <w:tcW w:w="6750" w:type="dxa"/>
          </w:tcPr>
          <w:p w14:paraId="5E63FD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90" w:author="Johnny Schultz" w:date="2020-02-12T15:46:00Z"/>
                <w:rFonts w:asciiTheme="majorBidi" w:hAnsiTheme="majorBidi" w:cstheme="majorBidi"/>
                <w:sz w:val="20"/>
              </w:rPr>
            </w:pPr>
            <w:del w:id="5891" w:author="Johnny Schultz" w:date="2020-02-12T15:46:00Z">
              <w:r w:rsidRPr="00A013FD">
                <w:rPr>
                  <w:rFonts w:asciiTheme="majorBidi" w:hAnsiTheme="majorBidi" w:cstheme="majorBidi"/>
                  <w:sz w:val="20"/>
                  <w:lang w:eastAsia="en-GB"/>
                </w:rPr>
                <w:delText>2|64</w:delText>
              </w:r>
            </w:del>
          </w:p>
        </w:tc>
      </w:tr>
      <w:tr w:rsidR="00A013FD" w:rsidRPr="00A013FD" w14:paraId="1E41942C" w14:textId="77777777" w:rsidTr="00BF604E">
        <w:trPr>
          <w:del w:id="5892" w:author="Johnny Schultz" w:date="2020-02-12T15:46:00Z"/>
        </w:trPr>
        <w:tc>
          <w:tcPr>
            <w:tcW w:w="1548" w:type="dxa"/>
          </w:tcPr>
          <w:p w14:paraId="5B6CF7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93" w:author="Johnny Schultz" w:date="2020-02-12T15:46:00Z"/>
                <w:rFonts w:asciiTheme="majorBidi" w:hAnsiTheme="majorBidi" w:cstheme="majorBidi"/>
                <w:sz w:val="20"/>
              </w:rPr>
            </w:pPr>
            <w:del w:id="5894" w:author="Johnny Schultz" w:date="2020-02-12T15:46:00Z">
              <w:r w:rsidRPr="00A013FD">
                <w:rPr>
                  <w:rFonts w:asciiTheme="majorBidi" w:hAnsiTheme="majorBidi" w:cstheme="majorBidi"/>
                  <w:sz w:val="20"/>
                </w:rPr>
                <w:delText>1/2</w:delText>
              </w:r>
            </w:del>
          </w:p>
        </w:tc>
        <w:tc>
          <w:tcPr>
            <w:tcW w:w="1260" w:type="dxa"/>
          </w:tcPr>
          <w:p w14:paraId="7E4F9C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95" w:author="Johnny Schultz" w:date="2020-02-12T15:46:00Z"/>
                <w:rFonts w:asciiTheme="majorBidi" w:hAnsiTheme="majorBidi" w:cstheme="majorBidi"/>
                <w:sz w:val="20"/>
              </w:rPr>
            </w:pPr>
            <w:del w:id="5896" w:author="Johnny Schultz" w:date="2020-02-12T15:46:00Z">
              <w:r w:rsidRPr="00A013FD">
                <w:rPr>
                  <w:rFonts w:asciiTheme="majorBidi" w:hAnsiTheme="majorBidi" w:cstheme="majorBidi"/>
                  <w:sz w:val="20"/>
                </w:rPr>
                <w:delText>1920</w:delText>
              </w:r>
            </w:del>
          </w:p>
        </w:tc>
        <w:tc>
          <w:tcPr>
            <w:tcW w:w="6750" w:type="dxa"/>
          </w:tcPr>
          <w:p w14:paraId="4F44D2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897" w:author="Johnny Schultz" w:date="2020-02-12T15:46:00Z"/>
                <w:rFonts w:asciiTheme="majorBidi" w:hAnsiTheme="majorBidi" w:cstheme="majorBidi"/>
                <w:sz w:val="20"/>
              </w:rPr>
            </w:pPr>
            <w:del w:id="5898" w:author="Johnny Schultz" w:date="2020-02-12T15:46:00Z">
              <w:r w:rsidRPr="00A013FD">
                <w:rPr>
                  <w:rFonts w:asciiTheme="majorBidi" w:hAnsiTheme="majorBidi" w:cstheme="majorBidi"/>
                  <w:sz w:val="20"/>
                  <w:lang w:eastAsia="en-GB"/>
                </w:rPr>
                <w:delText>4|480</w:delText>
              </w:r>
            </w:del>
          </w:p>
        </w:tc>
      </w:tr>
      <w:tr w:rsidR="00A013FD" w:rsidRPr="00A013FD" w14:paraId="5B86011B" w14:textId="77777777" w:rsidTr="00BF604E">
        <w:trPr>
          <w:del w:id="5899" w:author="Johnny Schultz" w:date="2020-02-12T15:46:00Z"/>
        </w:trPr>
        <w:tc>
          <w:tcPr>
            <w:tcW w:w="1548" w:type="dxa"/>
          </w:tcPr>
          <w:p w14:paraId="54DE30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00" w:author="Johnny Schultz" w:date="2020-02-12T15:46:00Z"/>
                <w:rFonts w:asciiTheme="majorBidi" w:hAnsiTheme="majorBidi" w:cstheme="majorBidi"/>
                <w:sz w:val="20"/>
              </w:rPr>
            </w:pPr>
            <w:del w:id="5901" w:author="Johnny Schultz" w:date="2020-02-12T15:46:00Z">
              <w:r w:rsidRPr="00A013FD">
                <w:rPr>
                  <w:rFonts w:asciiTheme="majorBidi" w:hAnsiTheme="majorBidi" w:cstheme="majorBidi"/>
                  <w:sz w:val="20"/>
                </w:rPr>
                <w:delText>1/2</w:delText>
              </w:r>
            </w:del>
          </w:p>
        </w:tc>
        <w:tc>
          <w:tcPr>
            <w:tcW w:w="1260" w:type="dxa"/>
          </w:tcPr>
          <w:p w14:paraId="6AE65B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02" w:author="Johnny Schultz" w:date="2020-02-12T15:46:00Z"/>
                <w:rFonts w:asciiTheme="majorBidi" w:hAnsiTheme="majorBidi" w:cstheme="majorBidi"/>
                <w:sz w:val="20"/>
              </w:rPr>
            </w:pPr>
            <w:del w:id="5903" w:author="Johnny Schultz" w:date="2020-02-12T15:46:00Z">
              <w:r w:rsidRPr="00A013FD">
                <w:rPr>
                  <w:rFonts w:asciiTheme="majorBidi" w:hAnsiTheme="majorBidi" w:cstheme="majorBidi"/>
                  <w:sz w:val="20"/>
                </w:rPr>
                <w:delText>23056</w:delText>
              </w:r>
            </w:del>
          </w:p>
        </w:tc>
        <w:tc>
          <w:tcPr>
            <w:tcW w:w="6750" w:type="dxa"/>
          </w:tcPr>
          <w:p w14:paraId="2248BC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04" w:author="Johnny Schultz" w:date="2020-02-12T15:46:00Z"/>
                <w:rFonts w:asciiTheme="majorBidi" w:hAnsiTheme="majorBidi" w:cstheme="majorBidi"/>
                <w:sz w:val="20"/>
              </w:rPr>
            </w:pPr>
            <w:del w:id="5905" w:author="Johnny Schultz" w:date="2020-02-12T15:46:00Z">
              <w:r w:rsidRPr="00A013FD">
                <w:rPr>
                  <w:rFonts w:asciiTheme="majorBidi" w:hAnsiTheme="majorBidi" w:cstheme="majorBidi"/>
                  <w:sz w:val="20"/>
                  <w:lang w:eastAsia="en-GB"/>
                </w:rPr>
                <w:delText>8|2882</w:delText>
              </w:r>
            </w:del>
          </w:p>
        </w:tc>
      </w:tr>
      <w:tr w:rsidR="00A013FD" w:rsidRPr="00A013FD" w14:paraId="038FB1A4" w14:textId="77777777" w:rsidTr="00BF604E">
        <w:trPr>
          <w:del w:id="5906" w:author="Johnny Schultz" w:date="2020-02-12T15:46:00Z"/>
        </w:trPr>
        <w:tc>
          <w:tcPr>
            <w:tcW w:w="1548" w:type="dxa"/>
          </w:tcPr>
          <w:p w14:paraId="3EE55D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07" w:author="Johnny Schultz" w:date="2020-02-12T15:46:00Z"/>
                <w:rFonts w:asciiTheme="majorBidi" w:hAnsiTheme="majorBidi" w:cstheme="majorBidi"/>
                <w:sz w:val="20"/>
              </w:rPr>
            </w:pPr>
            <w:del w:id="5908" w:author="Johnny Schultz" w:date="2020-02-12T15:46:00Z">
              <w:r w:rsidRPr="00A013FD">
                <w:rPr>
                  <w:rFonts w:asciiTheme="majorBidi" w:hAnsiTheme="majorBidi" w:cstheme="majorBidi"/>
                  <w:sz w:val="20"/>
                </w:rPr>
                <w:delText>3/4</w:delText>
              </w:r>
            </w:del>
          </w:p>
        </w:tc>
        <w:tc>
          <w:tcPr>
            <w:tcW w:w="1260" w:type="dxa"/>
          </w:tcPr>
          <w:p w14:paraId="00429D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09" w:author="Johnny Schultz" w:date="2020-02-12T15:46:00Z"/>
                <w:rFonts w:asciiTheme="majorBidi" w:hAnsiTheme="majorBidi" w:cstheme="majorBidi"/>
                <w:sz w:val="20"/>
              </w:rPr>
            </w:pPr>
            <w:del w:id="5910" w:author="Johnny Schultz" w:date="2020-02-12T15:46:00Z">
              <w:r w:rsidRPr="00A013FD">
                <w:rPr>
                  <w:rFonts w:asciiTheme="majorBidi" w:hAnsiTheme="majorBidi" w:cstheme="majorBidi"/>
                  <w:sz w:val="20"/>
                </w:rPr>
                <w:delText>136</w:delText>
              </w:r>
            </w:del>
          </w:p>
        </w:tc>
        <w:tc>
          <w:tcPr>
            <w:tcW w:w="6750" w:type="dxa"/>
          </w:tcPr>
          <w:p w14:paraId="16A2ED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11" w:author="Johnny Schultz" w:date="2020-02-12T15:46:00Z"/>
                <w:rFonts w:asciiTheme="majorBidi" w:hAnsiTheme="majorBidi" w:cstheme="majorBidi"/>
                <w:sz w:val="20"/>
              </w:rPr>
            </w:pPr>
            <w:del w:id="5912" w:author="Johnny Schultz" w:date="2020-02-12T15:46:00Z">
              <w:r w:rsidRPr="00A013FD">
                <w:rPr>
                  <w:rFonts w:asciiTheme="majorBidi" w:hAnsiTheme="majorBidi" w:cstheme="majorBidi"/>
                  <w:sz w:val="20"/>
                  <w:lang w:eastAsia="en-GB"/>
                </w:rPr>
                <w:delText>2|68</w:delText>
              </w:r>
            </w:del>
          </w:p>
        </w:tc>
      </w:tr>
      <w:tr w:rsidR="00A013FD" w:rsidRPr="00A013FD" w14:paraId="46B5296A" w14:textId="77777777" w:rsidTr="00BF604E">
        <w:trPr>
          <w:del w:id="5913" w:author="Johnny Schultz" w:date="2020-02-12T15:46:00Z"/>
        </w:trPr>
        <w:tc>
          <w:tcPr>
            <w:tcW w:w="1548" w:type="dxa"/>
          </w:tcPr>
          <w:p w14:paraId="3A9E96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14" w:author="Johnny Schultz" w:date="2020-02-12T15:46:00Z"/>
                <w:rFonts w:asciiTheme="majorBidi" w:hAnsiTheme="majorBidi" w:cstheme="majorBidi"/>
                <w:sz w:val="20"/>
              </w:rPr>
            </w:pPr>
            <w:del w:id="5915" w:author="Johnny Schultz" w:date="2020-02-12T15:46:00Z">
              <w:r w:rsidRPr="00A013FD">
                <w:rPr>
                  <w:rFonts w:asciiTheme="majorBidi" w:hAnsiTheme="majorBidi" w:cstheme="majorBidi"/>
                  <w:sz w:val="20"/>
                </w:rPr>
                <w:delText>3/4</w:delText>
              </w:r>
            </w:del>
          </w:p>
        </w:tc>
        <w:tc>
          <w:tcPr>
            <w:tcW w:w="1260" w:type="dxa"/>
          </w:tcPr>
          <w:p w14:paraId="70EF93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16" w:author="Johnny Schultz" w:date="2020-02-12T15:46:00Z"/>
                <w:rFonts w:asciiTheme="majorBidi" w:hAnsiTheme="majorBidi" w:cstheme="majorBidi"/>
                <w:sz w:val="20"/>
              </w:rPr>
            </w:pPr>
            <w:del w:id="5917" w:author="Johnny Schultz" w:date="2020-02-12T15:46:00Z">
              <w:r w:rsidRPr="00A013FD">
                <w:rPr>
                  <w:rFonts w:asciiTheme="majorBidi" w:hAnsiTheme="majorBidi" w:cstheme="majorBidi"/>
                  <w:sz w:val="20"/>
                </w:rPr>
                <w:delText>296</w:delText>
              </w:r>
            </w:del>
          </w:p>
        </w:tc>
        <w:tc>
          <w:tcPr>
            <w:tcW w:w="6750" w:type="dxa"/>
          </w:tcPr>
          <w:p w14:paraId="31F2B2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18" w:author="Johnny Schultz" w:date="2020-02-12T15:46:00Z"/>
                <w:rFonts w:asciiTheme="majorBidi" w:hAnsiTheme="majorBidi" w:cstheme="majorBidi"/>
                <w:sz w:val="20"/>
              </w:rPr>
            </w:pPr>
            <w:del w:id="5919" w:author="Johnny Schultz" w:date="2020-02-12T15:46:00Z">
              <w:r w:rsidRPr="00A013FD">
                <w:rPr>
                  <w:rFonts w:asciiTheme="majorBidi" w:hAnsiTheme="majorBidi" w:cstheme="majorBidi"/>
                  <w:sz w:val="20"/>
                </w:rPr>
                <w:delText>2|148</w:delText>
              </w:r>
            </w:del>
          </w:p>
        </w:tc>
      </w:tr>
      <w:tr w:rsidR="00A013FD" w:rsidRPr="00A013FD" w14:paraId="34E135B7" w14:textId="77777777" w:rsidTr="00BF604E">
        <w:trPr>
          <w:del w:id="5920" w:author="Johnny Schultz" w:date="2020-02-12T15:46:00Z"/>
        </w:trPr>
        <w:tc>
          <w:tcPr>
            <w:tcW w:w="1548" w:type="dxa"/>
          </w:tcPr>
          <w:p w14:paraId="2F02AB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21" w:author="Johnny Schultz" w:date="2020-02-12T15:46:00Z"/>
                <w:rFonts w:asciiTheme="majorBidi" w:hAnsiTheme="majorBidi" w:cstheme="majorBidi"/>
                <w:sz w:val="20"/>
              </w:rPr>
            </w:pPr>
            <w:del w:id="5922" w:author="Johnny Schultz" w:date="2020-02-12T15:46:00Z">
              <w:r w:rsidRPr="00A013FD">
                <w:rPr>
                  <w:rFonts w:asciiTheme="majorBidi" w:hAnsiTheme="majorBidi" w:cstheme="majorBidi"/>
                  <w:sz w:val="20"/>
                </w:rPr>
                <w:delText>3/4</w:delText>
              </w:r>
            </w:del>
          </w:p>
        </w:tc>
        <w:tc>
          <w:tcPr>
            <w:tcW w:w="1260" w:type="dxa"/>
          </w:tcPr>
          <w:p w14:paraId="1478B3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23" w:author="Johnny Schultz" w:date="2020-02-12T15:46:00Z"/>
                <w:rFonts w:asciiTheme="majorBidi" w:hAnsiTheme="majorBidi" w:cstheme="majorBidi"/>
                <w:sz w:val="20"/>
              </w:rPr>
            </w:pPr>
            <w:del w:id="5924" w:author="Johnny Schultz" w:date="2020-02-12T15:46:00Z">
              <w:r w:rsidRPr="00A013FD">
                <w:rPr>
                  <w:rFonts w:asciiTheme="majorBidi" w:hAnsiTheme="majorBidi" w:cstheme="majorBidi"/>
                  <w:sz w:val="20"/>
                </w:rPr>
                <w:delText>32800</w:delText>
              </w:r>
            </w:del>
          </w:p>
        </w:tc>
        <w:tc>
          <w:tcPr>
            <w:tcW w:w="6750" w:type="dxa"/>
          </w:tcPr>
          <w:p w14:paraId="758CC7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5925" w:author="Johnny Schultz" w:date="2020-02-12T15:46:00Z"/>
                <w:rFonts w:asciiTheme="majorBidi" w:hAnsiTheme="majorBidi" w:cstheme="majorBidi"/>
                <w:sz w:val="20"/>
              </w:rPr>
            </w:pPr>
            <w:del w:id="5926" w:author="Johnny Schultz" w:date="2020-02-12T15:46:00Z">
              <w:r w:rsidRPr="00A013FD">
                <w:rPr>
                  <w:rFonts w:asciiTheme="majorBidi" w:hAnsiTheme="majorBidi" w:cstheme="majorBidi"/>
                  <w:sz w:val="20"/>
                </w:rPr>
                <w:delText>10|3280</w:delText>
              </w:r>
            </w:del>
          </w:p>
        </w:tc>
      </w:tr>
    </w:tbl>
    <w:p w14:paraId="3ED66A3F" w14:textId="77777777" w:rsidR="00A013FD" w:rsidRPr="00A013FD" w:rsidRDefault="00A013FD" w:rsidP="00A013FD">
      <w:pPr>
        <w:rPr>
          <w:del w:id="5927" w:author="Johnny Schultz" w:date="2020-02-12T15:46:00Z"/>
        </w:rPr>
      </w:pPr>
      <w:del w:id="5928" w:author="Johnny Schultz" w:date="2020-02-12T15:46:00Z">
        <w:r w:rsidRPr="00A013FD">
          <w:delText>This Table will be extended as different information block lengths are defined.</w:delText>
        </w:r>
      </w:del>
    </w:p>
    <w:p w14:paraId="42B6D8A4" w14:textId="77777777" w:rsidR="00A013FD" w:rsidRPr="00A013FD" w:rsidRDefault="00A013FD" w:rsidP="00A013FD">
      <w:pPr>
        <w:rPr>
          <w:del w:id="5929" w:author="Johnny Schultz" w:date="2020-02-12T15:46:00Z"/>
        </w:rPr>
      </w:pPr>
      <w:del w:id="5930" w:author="Johnny Schultz" w:date="2020-02-12T15:46:00Z">
        <w:r w:rsidRPr="00A013FD">
          <w:delText xml:space="preserve">This FEC will be calculated by first choosing prime numbers </w:delText>
        </w:r>
        <w:r w:rsidRPr="00A013FD">
          <w:rPr>
            <w:i/>
            <w:iCs/>
          </w:rPr>
          <w:delText>p</w:delText>
        </w:r>
        <w:r w:rsidRPr="00A013FD">
          <w:rPr>
            <w:i/>
            <w:iCs/>
            <w:vertAlign w:val="subscript"/>
          </w:rPr>
          <w:delText>q</w:delText>
        </w:r>
        <w:r w:rsidRPr="00A013FD">
          <w:delText xml:space="preserve">, </w:delText>
        </w:r>
        <w:r w:rsidRPr="00A013FD">
          <w:rPr>
            <w:i/>
            <w:iCs/>
          </w:rPr>
          <w:delText>q</w:delText>
        </w:r>
        <w:r w:rsidRPr="00A013FD">
          <w:delText xml:space="preserve"> </w:delText>
        </w:r>
        <w:r w:rsidRPr="00A013FD">
          <w:sym w:font="Symbol" w:char="F0CE"/>
        </w:r>
        <w:r w:rsidRPr="00A013FD">
          <w:delText xml:space="preserve"> (1, ..., 8)</w:delText>
        </w:r>
      </w:del>
    </w:p>
    <w:p w14:paraId="7BA1D8AD" w14:textId="77777777" w:rsidR="00A013FD" w:rsidRPr="00A013FD" w:rsidRDefault="00A013FD" w:rsidP="00A013FD">
      <w:pPr>
        <w:rPr>
          <w:del w:id="5931" w:author="Johnny Schultz" w:date="2020-02-12T15:46:00Z"/>
        </w:rPr>
      </w:pPr>
      <w:del w:id="5932" w:author="Johnny Schultz" w:date="2020-02-12T15:46:00Z">
        <w:r w:rsidRPr="00A013FD">
          <w:rPr>
            <w:i/>
            <w:iCs/>
          </w:rPr>
          <w:delText>p</w:delText>
        </w:r>
        <w:r w:rsidRPr="00A013FD">
          <w:rPr>
            <w:vertAlign w:val="subscript"/>
          </w:rPr>
          <w:delText>1</w:delText>
        </w:r>
        <w:r w:rsidRPr="00A013FD">
          <w:delText xml:space="preserve"> = 31</w:delText>
        </w:r>
      </w:del>
    </w:p>
    <w:p w14:paraId="0B026188" w14:textId="77777777" w:rsidR="00A013FD" w:rsidRPr="00A013FD" w:rsidRDefault="00A013FD" w:rsidP="00A013FD">
      <w:pPr>
        <w:rPr>
          <w:del w:id="5933" w:author="Johnny Schultz" w:date="2020-02-12T15:46:00Z"/>
        </w:rPr>
      </w:pPr>
      <w:del w:id="5934" w:author="Johnny Schultz" w:date="2020-02-12T15:46:00Z">
        <w:r w:rsidRPr="00A013FD">
          <w:rPr>
            <w:i/>
            <w:iCs/>
          </w:rPr>
          <w:delText>p</w:delText>
        </w:r>
        <w:r w:rsidRPr="00A013FD">
          <w:rPr>
            <w:vertAlign w:val="subscript"/>
          </w:rPr>
          <w:delText>2</w:delText>
        </w:r>
        <w:r w:rsidRPr="00A013FD">
          <w:delText xml:space="preserve"> = 37</w:delText>
        </w:r>
      </w:del>
    </w:p>
    <w:p w14:paraId="75645B78" w14:textId="77777777" w:rsidR="00A013FD" w:rsidRPr="00A013FD" w:rsidRDefault="00A013FD" w:rsidP="00A013FD">
      <w:pPr>
        <w:rPr>
          <w:del w:id="5935" w:author="Johnny Schultz" w:date="2020-02-12T15:46:00Z"/>
        </w:rPr>
      </w:pPr>
      <w:del w:id="5936" w:author="Johnny Schultz" w:date="2020-02-12T15:46:00Z">
        <w:r w:rsidRPr="00A013FD">
          <w:rPr>
            <w:i/>
            <w:iCs/>
          </w:rPr>
          <w:delText>p</w:delText>
        </w:r>
        <w:r w:rsidRPr="00A013FD">
          <w:rPr>
            <w:vertAlign w:val="subscript"/>
          </w:rPr>
          <w:delText>3</w:delText>
        </w:r>
        <w:r w:rsidRPr="00A013FD">
          <w:delText xml:space="preserve"> = 43</w:delText>
        </w:r>
      </w:del>
    </w:p>
    <w:p w14:paraId="26160C39" w14:textId="77777777" w:rsidR="00A013FD" w:rsidRPr="00A013FD" w:rsidRDefault="00A013FD" w:rsidP="00A013FD">
      <w:pPr>
        <w:rPr>
          <w:del w:id="5937" w:author="Johnny Schultz" w:date="2020-02-12T15:46:00Z"/>
        </w:rPr>
      </w:pPr>
      <w:del w:id="5938" w:author="Johnny Schultz" w:date="2020-02-12T15:46:00Z">
        <w:r w:rsidRPr="00A013FD">
          <w:rPr>
            <w:i/>
            <w:iCs/>
          </w:rPr>
          <w:delText>p</w:delText>
        </w:r>
        <w:r w:rsidRPr="00A013FD">
          <w:rPr>
            <w:vertAlign w:val="subscript"/>
          </w:rPr>
          <w:delText>4</w:delText>
        </w:r>
        <w:r w:rsidRPr="00A013FD">
          <w:delText xml:space="preserve"> = 47</w:delText>
        </w:r>
      </w:del>
    </w:p>
    <w:p w14:paraId="36DFA37A" w14:textId="77777777" w:rsidR="00A013FD" w:rsidRPr="00A013FD" w:rsidRDefault="00A013FD" w:rsidP="00A013FD">
      <w:pPr>
        <w:rPr>
          <w:del w:id="5939" w:author="Johnny Schultz" w:date="2020-02-12T15:46:00Z"/>
        </w:rPr>
      </w:pPr>
      <w:del w:id="5940" w:author="Johnny Schultz" w:date="2020-02-12T15:46:00Z">
        <w:r w:rsidRPr="00A013FD">
          <w:rPr>
            <w:i/>
            <w:iCs/>
          </w:rPr>
          <w:delText>p</w:delText>
        </w:r>
        <w:r w:rsidRPr="00A013FD">
          <w:rPr>
            <w:vertAlign w:val="subscript"/>
          </w:rPr>
          <w:delText>5</w:delText>
        </w:r>
        <w:r w:rsidRPr="00A013FD">
          <w:delText xml:space="preserve"> = 53</w:delText>
        </w:r>
      </w:del>
    </w:p>
    <w:p w14:paraId="3C8F3EB6" w14:textId="77777777" w:rsidR="00A013FD" w:rsidRPr="00A013FD" w:rsidRDefault="00A013FD" w:rsidP="00A013FD">
      <w:pPr>
        <w:rPr>
          <w:del w:id="5941" w:author="Johnny Schultz" w:date="2020-02-12T15:46:00Z"/>
        </w:rPr>
      </w:pPr>
      <w:del w:id="5942" w:author="Johnny Schultz" w:date="2020-02-12T15:46:00Z">
        <w:r w:rsidRPr="00A013FD">
          <w:rPr>
            <w:i/>
            <w:iCs/>
          </w:rPr>
          <w:delText>p</w:delText>
        </w:r>
        <w:r w:rsidRPr="00A013FD">
          <w:rPr>
            <w:vertAlign w:val="subscript"/>
          </w:rPr>
          <w:delText>6</w:delText>
        </w:r>
        <w:r w:rsidRPr="00A013FD">
          <w:delText xml:space="preserve"> = 59</w:delText>
        </w:r>
      </w:del>
    </w:p>
    <w:p w14:paraId="5E659938" w14:textId="77777777" w:rsidR="00A013FD" w:rsidRPr="00A013FD" w:rsidRDefault="00A013FD" w:rsidP="00A013FD">
      <w:pPr>
        <w:rPr>
          <w:del w:id="5943" w:author="Johnny Schultz" w:date="2020-02-12T15:46:00Z"/>
        </w:rPr>
      </w:pPr>
      <w:del w:id="5944" w:author="Johnny Schultz" w:date="2020-02-12T15:46:00Z">
        <w:r w:rsidRPr="00A013FD">
          <w:rPr>
            <w:i/>
            <w:iCs/>
          </w:rPr>
          <w:delText>p</w:delText>
        </w:r>
        <w:r w:rsidRPr="00A013FD">
          <w:rPr>
            <w:vertAlign w:val="subscript"/>
          </w:rPr>
          <w:delText>7</w:delText>
        </w:r>
        <w:r w:rsidRPr="00A013FD">
          <w:delText xml:space="preserve"> = 61</w:delText>
        </w:r>
      </w:del>
    </w:p>
    <w:p w14:paraId="7AB3CFA8" w14:textId="77777777" w:rsidR="00A013FD" w:rsidRPr="00A013FD" w:rsidRDefault="00A013FD" w:rsidP="00A013FD">
      <w:pPr>
        <w:rPr>
          <w:del w:id="5945" w:author="Johnny Schultz" w:date="2020-02-12T15:46:00Z"/>
        </w:rPr>
      </w:pPr>
      <w:del w:id="5946" w:author="Johnny Schultz" w:date="2020-02-12T15:46:00Z">
        <w:r w:rsidRPr="00A013FD">
          <w:rPr>
            <w:i/>
            <w:iCs/>
          </w:rPr>
          <w:delText>p</w:delText>
        </w:r>
        <w:r w:rsidRPr="00A013FD">
          <w:rPr>
            <w:vertAlign w:val="subscript"/>
          </w:rPr>
          <w:delText>8</w:delText>
        </w:r>
        <w:r w:rsidRPr="00A013FD">
          <w:delText xml:space="preserve"> = 67</w:delText>
        </w:r>
      </w:del>
    </w:p>
    <w:p w14:paraId="5F3269D3" w14:textId="77777777" w:rsidR="00A013FD" w:rsidRPr="00A013FD" w:rsidRDefault="00A013FD" w:rsidP="00A013FD">
      <w:pPr>
        <w:spacing w:before="240"/>
        <w:rPr>
          <w:del w:id="5947" w:author="Johnny Schultz" w:date="2020-02-12T15:46:00Z"/>
        </w:rPr>
      </w:pPr>
      <w:del w:id="5948" w:author="Johnny Schultz" w:date="2020-02-12T15:46:00Z">
        <w:r w:rsidRPr="00A013FD">
          <w:delText xml:space="preserve">The following operations shall be performed for </w:delText>
        </w:r>
        <w:r w:rsidRPr="00A013FD">
          <w:rPr>
            <w:i/>
            <w:iCs/>
          </w:rPr>
          <w:delText>s</w:delText>
        </w:r>
        <w:r w:rsidRPr="00A013FD">
          <w:delText xml:space="preserve"> </w:delText>
        </w:r>
        <w:r w:rsidRPr="00A013FD">
          <w:sym w:font="Symbol" w:char="F0CE"/>
        </w:r>
        <w:r w:rsidRPr="00A013FD">
          <w:delText xml:space="preserve"> (1, ..., </w:delText>
        </w:r>
        <w:r w:rsidRPr="00A013FD">
          <w:rPr>
            <w:i/>
            <w:iCs/>
          </w:rPr>
          <w:delText>k</w:delText>
        </w:r>
        <w:r w:rsidRPr="00A013FD">
          <w:delText xml:space="preserve">) to obtain the permutation numbers </w:delText>
        </w:r>
        <w:r w:rsidRPr="00A013FD">
          <w:rPr>
            <w:rFonts w:ascii="Cambria Math" w:hAnsi="Cambria Math"/>
          </w:rPr>
          <w:delText>π</w:delText>
        </w:r>
        <w:r w:rsidRPr="00A013FD">
          <w:delText>(</w:delText>
        </w:r>
        <w:r w:rsidRPr="00A013FD">
          <w:rPr>
            <w:i/>
            <w:iCs/>
          </w:rPr>
          <w:delText>s</w:delText>
        </w:r>
        <w:r w:rsidRPr="00A013FD">
          <w:delText>):</w:delText>
        </w:r>
      </w:del>
    </w:p>
    <w:p w14:paraId="2C129EFE" w14:textId="77777777" w:rsidR="00A013FD" w:rsidRPr="00A013FD" w:rsidRDefault="00A013FD" w:rsidP="00A013FD">
      <w:pPr>
        <w:rPr>
          <w:del w:id="5949" w:author="Johnny Schultz" w:date="2020-02-12T15:46:00Z"/>
          <w:i/>
        </w:rPr>
      </w:pPr>
      <m:oMathPara>
        <m:oMathParaPr>
          <m:jc m:val="left"/>
        </m:oMathParaPr>
        <m:oMath>
          <m:r>
            <w:del w:id="5950" w:author="Johnny Schultz" w:date="2020-02-12T15:46:00Z">
              <w:rPr>
                <w:rFonts w:ascii="Cambria Math" w:hAnsi="Cambria Math"/>
              </w:rPr>
              <m:t>m=</m:t>
            </w:del>
          </m:r>
          <m:d>
            <m:dPr>
              <m:ctrlPr>
                <w:del w:id="5951" w:author="Johnny Schultz" w:date="2020-02-12T15:46:00Z">
                  <w:rPr>
                    <w:rFonts w:ascii="Cambria Math" w:hAnsi="Cambria Math"/>
                    <w:i/>
                  </w:rPr>
                </w:del>
              </m:ctrlPr>
            </m:dPr>
            <m:e>
              <m:r>
                <w:del w:id="5952" w:author="Johnny Schultz" w:date="2020-02-12T15:46:00Z">
                  <w:rPr>
                    <w:rFonts w:ascii="Cambria Math" w:hAnsi="Cambria Math"/>
                  </w:rPr>
                  <m:t>s-1</m:t>
                </w:del>
              </m:r>
            </m:e>
          </m:d>
          <m:r>
            <w:del w:id="5953" w:author="Johnny Schultz" w:date="2020-02-12T15:46:00Z">
              <w:rPr>
                <w:rFonts w:ascii="Cambria Math" w:hAnsi="Cambria Math"/>
              </w:rPr>
              <m:t xml:space="preserve"> mod 2</m:t>
            </w:del>
          </m:r>
        </m:oMath>
      </m:oMathPara>
    </w:p>
    <w:p w14:paraId="616A39DB" w14:textId="77777777" w:rsidR="00A013FD" w:rsidRPr="00A013FD" w:rsidRDefault="00A013FD" w:rsidP="00A013FD">
      <w:pPr>
        <w:rPr>
          <w:del w:id="5954" w:author="Johnny Schultz" w:date="2020-02-12T15:46:00Z"/>
          <w:i/>
        </w:rPr>
      </w:pPr>
      <m:oMathPara>
        <m:oMathParaPr>
          <m:jc m:val="left"/>
        </m:oMathParaPr>
        <m:oMath>
          <m:r>
            <w:del w:id="5955" w:author="Johnny Schultz" w:date="2020-02-12T15:46:00Z">
              <w:rPr>
                <w:rFonts w:ascii="Cambria Math" w:hAnsi="Cambria Math"/>
              </w:rPr>
              <m:t>i=floor (</m:t>
            </w:del>
          </m:r>
          <m:d>
            <m:dPr>
              <m:ctrlPr>
                <w:del w:id="5956" w:author="Johnny Schultz" w:date="2020-02-12T15:46:00Z">
                  <w:rPr>
                    <w:rFonts w:ascii="Cambria Math" w:hAnsi="Cambria Math"/>
                    <w:i/>
                  </w:rPr>
                </w:del>
              </m:ctrlPr>
            </m:dPr>
            <m:e>
              <m:r>
                <w:del w:id="5957" w:author="Johnny Schultz" w:date="2020-02-12T15:46:00Z">
                  <w:rPr>
                    <w:rFonts w:ascii="Cambria Math" w:hAnsi="Cambria Math"/>
                  </w:rPr>
                  <m:t>s-1</m:t>
                </w:del>
              </m:r>
            </m:e>
          </m:d>
          <m:r>
            <w:del w:id="5958" w:author="Johnny Schultz" w:date="2020-02-12T15:46:00Z">
              <w:rPr>
                <w:rFonts w:ascii="Cambria Math" w:hAnsi="Cambria Math"/>
              </w:rPr>
              <m:t xml:space="preserve"> /(2</m:t>
            </w:del>
          </m:r>
          <m:sSub>
            <m:sSubPr>
              <m:ctrlPr>
                <w:del w:id="5959" w:author="Johnny Schultz" w:date="2020-02-12T15:46:00Z">
                  <w:rPr>
                    <w:rFonts w:ascii="Cambria Math" w:hAnsi="Cambria Math"/>
                    <w:i/>
                  </w:rPr>
                </w:del>
              </m:ctrlPr>
            </m:sSubPr>
            <m:e>
              <m:r>
                <w:del w:id="5960" w:author="Johnny Schultz" w:date="2020-02-12T15:46:00Z">
                  <w:rPr>
                    <w:rFonts w:ascii="Cambria Math" w:hAnsi="Cambria Math"/>
                  </w:rPr>
                  <m:t>k</m:t>
                </w:del>
              </m:r>
            </m:e>
            <m:sub>
              <m:r>
                <w:del w:id="5961" w:author="Johnny Schultz" w:date="2020-02-12T15:46:00Z">
                  <w:rPr>
                    <w:rFonts w:ascii="Cambria Math" w:hAnsi="Cambria Math"/>
                  </w:rPr>
                  <m:t>2</m:t>
                </w:del>
              </m:r>
            </m:sub>
          </m:sSub>
          <m:r>
            <w:del w:id="5962" w:author="Johnny Schultz" w:date="2020-02-12T15:46:00Z">
              <w:rPr>
                <w:rFonts w:ascii="Cambria Math" w:hAnsi="Cambria Math"/>
              </w:rPr>
              <m:t>))</m:t>
            </w:del>
          </m:r>
        </m:oMath>
      </m:oMathPara>
    </w:p>
    <w:p w14:paraId="433A809E" w14:textId="77777777" w:rsidR="00A013FD" w:rsidRPr="00A013FD" w:rsidRDefault="00A013FD" w:rsidP="00A013FD">
      <w:pPr>
        <w:rPr>
          <w:del w:id="5963" w:author="Johnny Schultz" w:date="2020-02-12T15:46:00Z"/>
          <w:i/>
        </w:rPr>
      </w:pPr>
      <m:oMathPara>
        <m:oMathParaPr>
          <m:jc m:val="left"/>
        </m:oMathParaPr>
        <m:oMath>
          <m:r>
            <w:del w:id="5964" w:author="Johnny Schultz" w:date="2020-02-12T15:46:00Z">
              <w:rPr>
                <w:rFonts w:ascii="Cambria Math" w:hAnsi="Cambria Math"/>
              </w:rPr>
              <m:t>j=floor (</m:t>
            </w:del>
          </m:r>
          <m:d>
            <m:dPr>
              <m:ctrlPr>
                <w:del w:id="5965" w:author="Johnny Schultz" w:date="2020-02-12T15:46:00Z">
                  <w:rPr>
                    <w:rFonts w:ascii="Cambria Math" w:hAnsi="Cambria Math"/>
                    <w:i/>
                  </w:rPr>
                </w:del>
              </m:ctrlPr>
            </m:dPr>
            <m:e>
              <m:r>
                <w:del w:id="5966" w:author="Johnny Schultz" w:date="2020-02-12T15:46:00Z">
                  <w:rPr>
                    <w:rFonts w:ascii="Cambria Math" w:hAnsi="Cambria Math"/>
                  </w:rPr>
                  <m:t>s-1</m:t>
                </w:del>
              </m:r>
            </m:e>
          </m:d>
          <m:r>
            <w:del w:id="5967" w:author="Johnny Schultz" w:date="2020-02-12T15:46:00Z">
              <w:rPr>
                <w:rFonts w:ascii="Cambria Math" w:hAnsi="Cambria Math"/>
              </w:rPr>
              <m:t xml:space="preserve"> /2))-i</m:t>
            </w:del>
          </m:r>
          <m:sSub>
            <m:sSubPr>
              <m:ctrlPr>
                <w:del w:id="5968" w:author="Johnny Schultz" w:date="2020-02-12T15:46:00Z">
                  <w:rPr>
                    <w:rFonts w:ascii="Cambria Math" w:hAnsi="Cambria Math"/>
                    <w:i/>
                  </w:rPr>
                </w:del>
              </m:ctrlPr>
            </m:sSubPr>
            <m:e>
              <m:r>
                <w:del w:id="5969" w:author="Johnny Schultz" w:date="2020-02-12T15:46:00Z">
                  <w:rPr>
                    <w:rFonts w:ascii="Cambria Math" w:hAnsi="Cambria Math"/>
                  </w:rPr>
                  <m:t>k</m:t>
                </w:del>
              </m:r>
            </m:e>
            <m:sub>
              <m:r>
                <w:del w:id="5970" w:author="Johnny Schultz" w:date="2020-02-12T15:46:00Z">
                  <w:rPr>
                    <w:rFonts w:ascii="Cambria Math" w:hAnsi="Cambria Math"/>
                  </w:rPr>
                  <m:t>2</m:t>
                </w:del>
              </m:r>
            </m:sub>
          </m:sSub>
        </m:oMath>
      </m:oMathPara>
    </w:p>
    <w:p w14:paraId="3665031E" w14:textId="77777777" w:rsidR="00A013FD" w:rsidRPr="00A013FD" w:rsidRDefault="00A013FD" w:rsidP="00A013FD">
      <w:pPr>
        <w:rPr>
          <w:del w:id="5971" w:author="Johnny Schultz" w:date="2020-02-12T15:46:00Z"/>
          <w:i/>
        </w:rPr>
      </w:pPr>
      <m:oMathPara>
        <m:oMathParaPr>
          <m:jc m:val="left"/>
        </m:oMathParaPr>
        <m:oMath>
          <m:r>
            <w:del w:id="5972" w:author="Johnny Schultz" w:date="2020-02-12T15:46:00Z">
              <w:rPr>
                <w:rFonts w:ascii="Cambria Math" w:hAnsi="Cambria Math"/>
              </w:rPr>
              <m:t>t=</m:t>
            </w:del>
          </m:r>
          <m:d>
            <m:dPr>
              <m:ctrlPr>
                <w:del w:id="5973" w:author="Johnny Schultz" w:date="2020-02-12T15:46:00Z">
                  <w:rPr>
                    <w:rFonts w:ascii="Cambria Math" w:hAnsi="Cambria Math"/>
                    <w:i/>
                  </w:rPr>
                </w:del>
              </m:ctrlPr>
            </m:dPr>
            <m:e>
              <m:r>
                <w:del w:id="5974" w:author="Johnny Schultz" w:date="2020-02-12T15:46:00Z">
                  <w:rPr>
                    <w:rFonts w:ascii="Cambria Math" w:hAnsi="Cambria Math"/>
                  </w:rPr>
                  <m:t>19i+1</m:t>
                </w:del>
              </m:r>
            </m:e>
          </m:d>
          <m:r>
            <w:del w:id="5975" w:author="Johnny Schultz" w:date="2020-02-12T15:46:00Z">
              <w:rPr>
                <w:rFonts w:ascii="Cambria Math" w:hAnsi="Cambria Math"/>
              </w:rPr>
              <m:t xml:space="preserve"> mod (</m:t>
            </w:del>
          </m:r>
          <m:sSub>
            <m:sSubPr>
              <m:ctrlPr>
                <w:del w:id="5976" w:author="Johnny Schultz" w:date="2020-02-12T15:46:00Z">
                  <w:rPr>
                    <w:rFonts w:ascii="Cambria Math" w:hAnsi="Cambria Math"/>
                    <w:i/>
                  </w:rPr>
                </w:del>
              </m:ctrlPr>
            </m:sSubPr>
            <m:e>
              <m:r>
                <w:del w:id="5977" w:author="Johnny Schultz" w:date="2020-02-12T15:46:00Z">
                  <w:rPr>
                    <w:rFonts w:ascii="Cambria Math" w:hAnsi="Cambria Math"/>
                  </w:rPr>
                  <m:t>k</m:t>
                </w:del>
              </m:r>
            </m:e>
            <m:sub>
              <m:r>
                <w:del w:id="5978" w:author="Johnny Schultz" w:date="2020-02-12T15:46:00Z">
                  <w:rPr>
                    <w:rFonts w:ascii="Cambria Math" w:hAnsi="Cambria Math"/>
                  </w:rPr>
                  <m:t>1</m:t>
                </w:del>
              </m:r>
            </m:sub>
          </m:sSub>
          <m:r>
            <w:del w:id="5979" w:author="Johnny Schultz" w:date="2020-02-12T15:46:00Z">
              <w:rPr>
                <w:rFonts w:ascii="Cambria Math" w:hAnsi="Cambria Math"/>
              </w:rPr>
              <m:t>/2)</m:t>
            </w:del>
          </m:r>
        </m:oMath>
      </m:oMathPara>
    </w:p>
    <w:p w14:paraId="5C3567F2" w14:textId="77777777" w:rsidR="00A013FD" w:rsidRPr="00A013FD" w:rsidRDefault="00A013FD" w:rsidP="00A013FD">
      <w:pPr>
        <w:rPr>
          <w:del w:id="5980" w:author="Johnny Schultz" w:date="2020-02-12T15:46:00Z"/>
          <w:i/>
        </w:rPr>
      </w:pPr>
      <m:oMathPara>
        <m:oMathParaPr>
          <m:jc m:val="left"/>
        </m:oMathParaPr>
        <m:oMath>
          <m:r>
            <w:del w:id="5981" w:author="Johnny Schultz" w:date="2020-02-12T15:46:00Z">
              <w:rPr>
                <w:rFonts w:ascii="Cambria Math" w:hAnsi="Cambria Math"/>
              </w:rPr>
              <m:t>q=t mod 8+1</m:t>
            </w:del>
          </m:r>
        </m:oMath>
      </m:oMathPara>
    </w:p>
    <w:p w14:paraId="07E184C9" w14:textId="77777777" w:rsidR="00A013FD" w:rsidRPr="00A013FD" w:rsidRDefault="00A013FD" w:rsidP="00A013FD">
      <w:pPr>
        <w:rPr>
          <w:del w:id="5982" w:author="Johnny Schultz" w:date="2020-02-12T15:46:00Z"/>
          <w:i/>
        </w:rPr>
      </w:pPr>
      <m:oMathPara>
        <m:oMathParaPr>
          <m:jc m:val="left"/>
        </m:oMathParaPr>
        <m:oMath>
          <m:r>
            <w:del w:id="5983" w:author="Johnny Schultz" w:date="2020-02-12T15:46:00Z">
              <w:rPr>
                <w:rFonts w:ascii="Cambria Math" w:hAnsi="Cambria Math"/>
              </w:rPr>
              <m:t>c=</m:t>
            </w:del>
          </m:r>
          <m:d>
            <m:dPr>
              <m:ctrlPr>
                <w:del w:id="5984" w:author="Johnny Schultz" w:date="2020-02-12T15:46:00Z">
                  <w:rPr>
                    <w:rFonts w:ascii="Cambria Math" w:hAnsi="Cambria Math"/>
                    <w:i/>
                  </w:rPr>
                </w:del>
              </m:ctrlPr>
            </m:dPr>
            <m:e>
              <m:sSub>
                <m:sSubPr>
                  <m:ctrlPr>
                    <w:del w:id="5985" w:author="Johnny Schultz" w:date="2020-02-12T15:46:00Z">
                      <w:rPr>
                        <w:rFonts w:ascii="Cambria Math" w:hAnsi="Cambria Math"/>
                        <w:i/>
                      </w:rPr>
                    </w:del>
                  </m:ctrlPr>
                </m:sSubPr>
                <m:e>
                  <m:r>
                    <w:del w:id="5986" w:author="Johnny Schultz" w:date="2020-02-12T15:46:00Z">
                      <w:rPr>
                        <w:rFonts w:ascii="Cambria Math" w:hAnsi="Cambria Math"/>
                      </w:rPr>
                      <m:t>p</m:t>
                    </w:del>
                  </m:r>
                </m:e>
                <m:sub>
                  <m:r>
                    <w:del w:id="5987" w:author="Johnny Schultz" w:date="2020-02-12T15:46:00Z">
                      <w:rPr>
                        <w:rFonts w:ascii="Cambria Math" w:hAnsi="Cambria Math"/>
                      </w:rPr>
                      <m:t>q</m:t>
                    </w:del>
                  </m:r>
                </m:sub>
              </m:sSub>
              <m:r>
                <w:del w:id="5988" w:author="Johnny Schultz" w:date="2020-02-12T15:46:00Z">
                  <w:rPr>
                    <w:rFonts w:ascii="Cambria Math" w:hAnsi="Cambria Math"/>
                  </w:rPr>
                  <m:t>j+21m</m:t>
                </w:del>
              </m:r>
            </m:e>
          </m:d>
          <m:r>
            <w:del w:id="5989" w:author="Johnny Schultz" w:date="2020-02-12T15:46:00Z">
              <w:rPr>
                <w:rFonts w:ascii="Cambria Math" w:hAnsi="Cambria Math"/>
              </w:rPr>
              <m:t xml:space="preserve"> mod </m:t>
            </w:del>
          </m:r>
          <m:sSub>
            <m:sSubPr>
              <m:ctrlPr>
                <w:del w:id="5990" w:author="Johnny Schultz" w:date="2020-02-12T15:46:00Z">
                  <w:rPr>
                    <w:rFonts w:ascii="Cambria Math" w:hAnsi="Cambria Math"/>
                    <w:i/>
                  </w:rPr>
                </w:del>
              </m:ctrlPr>
            </m:sSubPr>
            <m:e>
              <m:r>
                <w:del w:id="5991" w:author="Johnny Schultz" w:date="2020-02-12T15:46:00Z">
                  <w:rPr>
                    <w:rFonts w:ascii="Cambria Math" w:hAnsi="Cambria Math"/>
                  </w:rPr>
                  <m:t>k</m:t>
                </w:del>
              </m:r>
            </m:e>
            <m:sub>
              <m:r>
                <w:del w:id="5992" w:author="Johnny Schultz" w:date="2020-02-12T15:46:00Z">
                  <w:rPr>
                    <w:rFonts w:ascii="Cambria Math" w:hAnsi="Cambria Math"/>
                  </w:rPr>
                  <m:t>2</m:t>
                </w:del>
              </m:r>
            </m:sub>
          </m:sSub>
        </m:oMath>
      </m:oMathPara>
    </w:p>
    <w:p w14:paraId="71AFCCA3" w14:textId="77777777" w:rsidR="00A013FD" w:rsidRPr="00A013FD" w:rsidRDefault="00A013FD" w:rsidP="00A013FD">
      <w:pPr>
        <w:rPr>
          <w:del w:id="5993" w:author="Johnny Schultz" w:date="2020-02-12T15:46:00Z"/>
          <w:i/>
        </w:rPr>
      </w:pPr>
      <m:oMathPara>
        <m:oMathParaPr>
          <m:jc m:val="left"/>
        </m:oMathParaPr>
        <m:oMath>
          <m:r>
            <w:del w:id="5994" w:author="Johnny Schultz" w:date="2020-02-12T15:46:00Z">
              <m:rPr>
                <m:sty m:val="p"/>
              </m:rPr>
              <w:rPr>
                <w:rFonts w:ascii="Cambria Math" w:hAnsi="Cambria Math"/>
              </w:rPr>
              <m:t>π</m:t>
            </w:del>
          </m:r>
          <m:d>
            <m:dPr>
              <m:ctrlPr>
                <w:del w:id="5995" w:author="Johnny Schultz" w:date="2020-02-12T15:46:00Z">
                  <w:rPr>
                    <w:rFonts w:ascii="Cambria Math" w:hAnsi="Cambria Math"/>
                    <w:i/>
                  </w:rPr>
                </w:del>
              </m:ctrlPr>
            </m:dPr>
            <m:e>
              <m:r>
                <w:del w:id="5996" w:author="Johnny Schultz" w:date="2020-02-12T15:46:00Z">
                  <w:rPr>
                    <w:rFonts w:ascii="Cambria Math" w:hAnsi="Cambria Math"/>
                  </w:rPr>
                  <m:t>s</m:t>
                </w:del>
              </m:r>
            </m:e>
          </m:d>
          <m:r>
            <w:del w:id="5997" w:author="Johnny Schultz" w:date="2020-02-12T15:46:00Z">
              <w:rPr>
                <w:rFonts w:ascii="Cambria Math" w:hAnsi="Cambria Math"/>
              </w:rPr>
              <m:t>=2</m:t>
            </w:del>
          </m:r>
          <m:d>
            <m:dPr>
              <m:ctrlPr>
                <w:del w:id="5998" w:author="Johnny Schultz" w:date="2020-02-12T15:46:00Z">
                  <w:rPr>
                    <w:rFonts w:ascii="Cambria Math" w:hAnsi="Cambria Math"/>
                    <w:i/>
                  </w:rPr>
                </w:del>
              </m:ctrlPr>
            </m:dPr>
            <m:e>
              <m:r>
                <w:del w:id="5999" w:author="Johnny Schultz" w:date="2020-02-12T15:46:00Z">
                  <w:rPr>
                    <w:rFonts w:ascii="Cambria Math" w:hAnsi="Cambria Math"/>
                  </w:rPr>
                  <m:t>t+c</m:t>
                </w:del>
              </m:r>
              <m:sSub>
                <m:sSubPr>
                  <m:ctrlPr>
                    <w:del w:id="6000" w:author="Johnny Schultz" w:date="2020-02-12T15:46:00Z">
                      <w:rPr>
                        <w:rFonts w:ascii="Cambria Math" w:hAnsi="Cambria Math"/>
                        <w:i/>
                      </w:rPr>
                    </w:del>
                  </m:ctrlPr>
                </m:sSubPr>
                <m:e>
                  <m:r>
                    <w:del w:id="6001" w:author="Johnny Schultz" w:date="2020-02-12T15:46:00Z">
                      <w:rPr>
                        <w:rFonts w:ascii="Cambria Math" w:hAnsi="Cambria Math"/>
                      </w:rPr>
                      <m:t>k</m:t>
                    </w:del>
                  </m:r>
                </m:e>
                <m:sub>
                  <m:r>
                    <w:del w:id="6002" w:author="Johnny Schultz" w:date="2020-02-12T15:46:00Z">
                      <w:rPr>
                        <w:rFonts w:ascii="Cambria Math" w:hAnsi="Cambria Math"/>
                      </w:rPr>
                      <m:t>1</m:t>
                    </w:del>
                  </m:r>
                </m:sub>
              </m:sSub>
              <m:r>
                <w:del w:id="6003" w:author="Johnny Schultz" w:date="2020-02-12T15:46:00Z">
                  <w:rPr>
                    <w:rFonts w:ascii="Cambria Math" w:hAnsi="Cambria Math"/>
                  </w:rPr>
                  <m:t>/2+1</m:t>
                </w:del>
              </m:r>
            </m:e>
          </m:d>
          <m:r>
            <w:del w:id="6004" w:author="Johnny Schultz" w:date="2020-02-12T15:46:00Z">
              <w:rPr>
                <w:rFonts w:ascii="Cambria Math" w:hAnsi="Cambria Math"/>
              </w:rPr>
              <m:t>-m</m:t>
            </w:del>
          </m:r>
        </m:oMath>
      </m:oMathPara>
    </w:p>
    <w:p w14:paraId="004A7D35" w14:textId="77777777" w:rsidR="00A013FD" w:rsidRPr="00A013FD" w:rsidRDefault="00A013FD" w:rsidP="00A013FD">
      <w:pPr>
        <w:rPr>
          <w:del w:id="6005" w:author="Johnny Schultz" w:date="2020-02-12T15:46:00Z"/>
        </w:rPr>
      </w:pPr>
      <w:del w:id="6006" w:author="Johnny Schultz" w:date="2020-02-12T15:46:00Z">
        <w:r w:rsidRPr="00A013FD">
          <w:delText xml:space="preserve">The permutation numbers shall be interpreted such that the </w:delText>
        </w:r>
        <w:r w:rsidRPr="00A013FD">
          <w:rPr>
            <w:i/>
            <w:iCs/>
          </w:rPr>
          <w:delText>s</w:delText>
        </w:r>
        <w:r w:rsidRPr="00A013FD">
          <w:rPr>
            <w:szCs w:val="24"/>
            <w:vertAlign w:val="superscript"/>
          </w:rPr>
          <w:delText>th</w:delText>
        </w:r>
        <w:r w:rsidRPr="00A013FD">
          <w:delText xml:space="preserve"> bit read out after interleaving is the </w:delText>
        </w:r>
        <w:r w:rsidRPr="00A013FD">
          <w:rPr>
            <w:rFonts w:ascii="Cambria Math" w:hAnsi="Cambria Math"/>
          </w:rPr>
          <w:delText>π</w:delText>
        </w:r>
        <w:r w:rsidRPr="00A013FD">
          <w:delText>(</w:delText>
        </w:r>
        <w:r w:rsidRPr="00A013FD">
          <w:rPr>
            <w:i/>
            <w:iCs/>
          </w:rPr>
          <w:delText>s</w:delText>
        </w:r>
        <w:r w:rsidRPr="00A013FD">
          <w:delText>)</w:delText>
        </w:r>
        <w:r w:rsidRPr="00A013FD">
          <w:rPr>
            <w:vertAlign w:val="superscript"/>
          </w:rPr>
          <w:delText>th</w:delText>
        </w:r>
        <w:r w:rsidRPr="00A013FD">
          <w:delText xml:space="preserve"> bit of the input information block.</w:delText>
        </w:r>
      </w:del>
    </w:p>
    <w:p w14:paraId="44B214A0" w14:textId="77777777" w:rsidR="00A013FD" w:rsidRPr="00A013FD" w:rsidRDefault="00A013FD" w:rsidP="00A013FD">
      <w:pPr>
        <w:keepNext/>
        <w:keepLines/>
        <w:tabs>
          <w:tab w:val="clear" w:pos="1134"/>
          <w:tab w:val="left" w:pos="360"/>
        </w:tabs>
        <w:spacing w:before="200"/>
        <w:ind w:left="360" w:hanging="360"/>
        <w:outlineLvl w:val="2"/>
        <w:rPr>
          <w:del w:id="6007" w:author="Johnny Schultz" w:date="2020-02-12T15:46:00Z"/>
          <w:b/>
        </w:rPr>
      </w:pPr>
      <w:bookmarkStart w:id="6008" w:name="_Ref417487797"/>
      <w:bookmarkStart w:id="6009" w:name="_Toc419294261"/>
      <w:del w:id="6010" w:author="Johnny Schultz" w:date="2020-02-12T15:46:00Z">
        <w:r w:rsidRPr="00A013FD">
          <w:rPr>
            <w:b/>
          </w:rPr>
          <w:delText>3.5.4</w:delText>
        </w:r>
        <w:r w:rsidRPr="00A013FD">
          <w:rPr>
            <w:b/>
          </w:rPr>
          <w:tab/>
          <w:delText>Rate Adaptation</w:delText>
        </w:r>
        <w:bookmarkEnd w:id="6008"/>
        <w:bookmarkEnd w:id="6009"/>
      </w:del>
    </w:p>
    <w:p w14:paraId="7ECE04B5" w14:textId="77777777" w:rsidR="00A013FD" w:rsidRPr="00A013FD" w:rsidRDefault="00A013FD" w:rsidP="00A013FD">
      <w:pPr>
        <w:rPr>
          <w:del w:id="6011" w:author="Johnny Schultz" w:date="2020-02-12T15:46:00Z"/>
        </w:rPr>
      </w:pPr>
      <w:del w:id="6012" w:author="Johnny Schultz" w:date="2020-02-12T15:46:00Z">
        <w:r w:rsidRPr="00A013FD">
          <w:delText xml:space="preserve">Rate adaptation is obtained by puncturing the encoder output as in § 5.3.1 of {RD-1}, as recalled in Table A1-3 for the first </w:delText>
        </w:r>
        <w:r w:rsidRPr="00A013FD">
          <w:rPr>
            <w:i/>
            <w:iCs/>
          </w:rPr>
          <w:delText>k</w:delText>
        </w:r>
        <w:r w:rsidRPr="00A013FD">
          <w:delText xml:space="preserve"> clocks, and as in {RD-1}.</w:delText>
        </w:r>
      </w:del>
    </w:p>
    <w:p w14:paraId="40978007" w14:textId="77777777" w:rsidR="00A013FD" w:rsidRPr="00A013FD" w:rsidRDefault="00A013FD" w:rsidP="00A013FD">
      <w:pPr>
        <w:rPr>
          <w:del w:id="6013" w:author="Johnny Schultz" w:date="2020-02-12T15:46:00Z"/>
        </w:rPr>
      </w:pPr>
      <w:del w:id="6014" w:author="Johnny Schultz" w:date="2020-02-12T15:46:00Z">
        <w:r w:rsidRPr="00A013FD">
          <w:delText xml:space="preserve">The puncturing table for the termination part is given in Table A1-3. The last row of the Table is note part of {RD-1}. </w:delText>
        </w:r>
      </w:del>
    </w:p>
    <w:p w14:paraId="0F175228" w14:textId="77777777" w:rsidR="00A013FD" w:rsidRPr="00A013FD" w:rsidRDefault="00A013FD" w:rsidP="00A013FD">
      <w:pPr>
        <w:rPr>
          <w:del w:id="6015" w:author="Johnny Schultz" w:date="2020-02-12T15:46:00Z"/>
        </w:rPr>
      </w:pPr>
      <w:del w:id="6016" w:author="Johnny Schultz" w:date="2020-02-12T15:46:00Z">
        <w:r w:rsidRPr="00A013FD">
          <w:delText>Table A1-3 is for the terminations. The last row with ID 8 is introduced in this fdocument to obtain higher rates and is not part of {RD-1}.</w:delText>
        </w:r>
      </w:del>
    </w:p>
    <w:p w14:paraId="0CB77232" w14:textId="77777777" w:rsidR="00A013FD" w:rsidRPr="00A013FD" w:rsidRDefault="00A013FD" w:rsidP="00A013FD">
      <w:pPr>
        <w:keepNext/>
        <w:spacing w:before="560" w:after="120"/>
        <w:jc w:val="center"/>
        <w:rPr>
          <w:del w:id="6017" w:author="Johnny Schultz" w:date="2020-02-12T15:46:00Z"/>
          <w:caps/>
          <w:sz w:val="20"/>
        </w:rPr>
      </w:pPr>
      <w:bookmarkStart w:id="6018" w:name="_Ref417394975"/>
      <w:bookmarkStart w:id="6019" w:name="_Toc419294268"/>
      <w:del w:id="6020" w:author="Johnny Schultz" w:date="2020-02-12T15:46:00Z">
        <w:r w:rsidRPr="00A013FD">
          <w:rPr>
            <w:caps/>
            <w:sz w:val="20"/>
          </w:rPr>
          <w:delText xml:space="preserve">TABLE </w:delText>
        </w:r>
        <w:bookmarkEnd w:id="6018"/>
        <w:r w:rsidRPr="00A013FD">
          <w:rPr>
            <w:caps/>
            <w:sz w:val="20"/>
          </w:rPr>
          <w:delText>A1-3</w:delText>
        </w:r>
      </w:del>
    </w:p>
    <w:p w14:paraId="74A49B56" w14:textId="77777777" w:rsidR="00A013FD" w:rsidRPr="00A013FD" w:rsidRDefault="00A013FD" w:rsidP="00A013FD">
      <w:pPr>
        <w:keepNext/>
        <w:keepLines/>
        <w:spacing w:before="0" w:after="120"/>
        <w:jc w:val="center"/>
        <w:rPr>
          <w:del w:id="6021" w:author="Johnny Schultz" w:date="2020-02-12T15:46:00Z"/>
          <w:rFonts w:ascii="Times New Roman Bold" w:hAnsi="Times New Roman Bold"/>
          <w:b/>
          <w:sz w:val="20"/>
        </w:rPr>
      </w:pPr>
      <w:del w:id="6022" w:author="Johnny Schultz" w:date="2020-02-12T15:46:00Z">
        <w:r w:rsidRPr="00A013FD">
          <w:rPr>
            <w:rFonts w:ascii="Times New Roman Bold" w:hAnsi="Times New Roman Bold"/>
            <w:b/>
            <w:sz w:val="20"/>
          </w:rPr>
          <w:delText>Puncturing patterns for data bit periods</w:delText>
        </w:r>
        <w:bookmarkEnd w:id="6019"/>
      </w:del>
    </w:p>
    <w:tbl>
      <w:tblPr>
        <w:tblStyle w:val="TableGrid"/>
        <w:tblW w:w="9639" w:type="dxa"/>
        <w:tblLook w:val="04A0" w:firstRow="1" w:lastRow="0" w:firstColumn="1" w:lastColumn="0" w:noHBand="0" w:noVBand="1"/>
      </w:tblPr>
      <w:tblGrid>
        <w:gridCol w:w="1561"/>
        <w:gridCol w:w="1271"/>
        <w:gridCol w:w="6807"/>
      </w:tblGrid>
      <w:tr w:rsidR="00A013FD" w:rsidRPr="00A013FD" w14:paraId="7DDFD1E4" w14:textId="77777777" w:rsidTr="00BF604E">
        <w:trPr>
          <w:del w:id="6023" w:author="Johnny Schultz" w:date="2020-02-12T15:46:00Z"/>
        </w:trPr>
        <w:tc>
          <w:tcPr>
            <w:tcW w:w="1548" w:type="dxa"/>
          </w:tcPr>
          <w:p w14:paraId="69E834C4" w14:textId="77777777" w:rsidR="00A013FD" w:rsidRPr="00A013FD" w:rsidRDefault="00A013FD" w:rsidP="00A013FD">
            <w:pPr>
              <w:spacing w:before="80" w:after="80"/>
              <w:rPr>
                <w:del w:id="6024" w:author="Johnny Schultz" w:date="2020-02-12T15:46:00Z"/>
                <w:rFonts w:asciiTheme="majorBidi" w:hAnsiTheme="majorBidi" w:cstheme="majorBidi"/>
                <w:b/>
                <w:sz w:val="20"/>
              </w:rPr>
            </w:pPr>
            <w:del w:id="6025" w:author="Johnny Schultz" w:date="2020-02-12T15:46:00Z">
              <w:r w:rsidRPr="00A013FD">
                <w:rPr>
                  <w:rFonts w:asciiTheme="majorBidi" w:hAnsiTheme="majorBidi" w:cstheme="majorBidi"/>
                  <w:b/>
                  <w:sz w:val="20"/>
                </w:rPr>
                <w:delText>Punc. Pattern ID</w:delText>
              </w:r>
            </w:del>
          </w:p>
        </w:tc>
        <w:tc>
          <w:tcPr>
            <w:tcW w:w="1260" w:type="dxa"/>
          </w:tcPr>
          <w:p w14:paraId="0C3D2D3B" w14:textId="77777777" w:rsidR="00A013FD" w:rsidRPr="00A013FD" w:rsidRDefault="00A013FD" w:rsidP="00A013FD">
            <w:pPr>
              <w:spacing w:before="80" w:after="80"/>
              <w:rPr>
                <w:del w:id="6026" w:author="Johnny Schultz" w:date="2020-02-12T15:46:00Z"/>
                <w:rFonts w:asciiTheme="majorBidi" w:hAnsiTheme="majorBidi" w:cstheme="majorBidi"/>
                <w:b/>
                <w:sz w:val="20"/>
              </w:rPr>
            </w:pPr>
            <w:del w:id="6027" w:author="Johnny Schultz" w:date="2020-02-12T15:46:00Z">
              <w:r w:rsidRPr="00A013FD">
                <w:rPr>
                  <w:rFonts w:asciiTheme="majorBidi" w:hAnsiTheme="majorBidi" w:cstheme="majorBidi"/>
                  <w:b/>
                  <w:sz w:val="20"/>
                </w:rPr>
                <w:delText>Code Rate</w:delText>
              </w:r>
            </w:del>
          </w:p>
        </w:tc>
        <w:tc>
          <w:tcPr>
            <w:tcW w:w="6750" w:type="dxa"/>
          </w:tcPr>
          <w:p w14:paraId="21FCE4BC" w14:textId="77777777" w:rsidR="00A013FD" w:rsidRPr="00A013FD" w:rsidRDefault="00A013FD" w:rsidP="00A013FD">
            <w:pPr>
              <w:spacing w:before="80" w:after="80"/>
              <w:rPr>
                <w:del w:id="6028" w:author="Johnny Schultz" w:date="2020-02-12T15:46:00Z"/>
                <w:rFonts w:asciiTheme="majorBidi" w:hAnsiTheme="majorBidi" w:cstheme="majorBidi"/>
                <w:b/>
                <w:sz w:val="20"/>
              </w:rPr>
            </w:pPr>
            <w:del w:id="6029" w:author="Johnny Schultz" w:date="2020-02-12T15:46:00Z">
              <w:r w:rsidRPr="00A013FD">
                <w:rPr>
                  <w:rFonts w:asciiTheme="majorBidi" w:hAnsiTheme="majorBidi" w:cstheme="majorBidi"/>
                  <w:b/>
                  <w:sz w:val="20"/>
                </w:rPr>
                <w:delText>Punc. Pattern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 xml:space="preserve">1 </w:delText>
              </w:r>
              <w:r w:rsidRPr="00A013FD">
                <w:rPr>
                  <w:rFonts w:asciiTheme="majorBidi" w:hAnsiTheme="majorBidi" w:cstheme="majorBidi"/>
                  <w:b/>
                  <w:sz w:val="20"/>
                </w:rPr>
                <w:delText>|</w:delText>
              </w:r>
              <w:r w:rsidRPr="00A013FD">
                <w:rPr>
                  <w:rFonts w:asciiTheme="majorBidi" w:hAnsiTheme="majorBidi" w:cstheme="majorBidi"/>
                  <w:b/>
                  <w:sz w:val="20"/>
                  <w:vertAlign w:val="subscript"/>
                </w:rPr>
                <w:delText xml:space="preserve"> </w:delText>
              </w:r>
              <w:r w:rsidRPr="00A013FD">
                <w:rPr>
                  <w:rFonts w:asciiTheme="majorBidi" w:hAnsiTheme="majorBidi" w:cstheme="majorBidi"/>
                  <w:b/>
                  <w:sz w:val="20"/>
                </w:rPr>
                <w:delText>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 xml:space="preserve">1 </w:delText>
              </w:r>
              <w:r w:rsidRPr="00A013FD">
                <w:rPr>
                  <w:rFonts w:asciiTheme="majorBidi" w:hAnsiTheme="majorBidi" w:cstheme="majorBidi"/>
                  <w:b/>
                  <w:sz w:val="20"/>
                </w:rPr>
                <w:delText>|</w:delText>
              </w:r>
              <w:r w:rsidRPr="00A013FD">
                <w:rPr>
                  <w:rFonts w:asciiTheme="majorBidi" w:hAnsiTheme="majorBidi" w:cstheme="majorBidi"/>
                  <w:b/>
                  <w:sz w:val="20"/>
                  <w:vertAlign w:val="subscript"/>
                </w:rPr>
                <w:delText xml:space="preserve"> …</w:delText>
              </w:r>
              <w:r w:rsidRPr="00A013FD">
                <w:rPr>
                  <w:rFonts w:asciiTheme="majorBidi" w:hAnsiTheme="majorBidi" w:cstheme="majorBidi"/>
                  <w:b/>
                  <w:sz w:val="20"/>
                </w:rPr>
                <w:delText>)</w:delText>
              </w:r>
            </w:del>
          </w:p>
        </w:tc>
      </w:tr>
      <w:tr w:rsidR="00A013FD" w:rsidRPr="00A013FD" w14:paraId="399CEFD5" w14:textId="77777777" w:rsidTr="00BF604E">
        <w:trPr>
          <w:del w:id="6030" w:author="Johnny Schultz" w:date="2020-02-12T15:46:00Z"/>
        </w:trPr>
        <w:tc>
          <w:tcPr>
            <w:tcW w:w="1548" w:type="dxa"/>
          </w:tcPr>
          <w:p w14:paraId="0E8410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31" w:author="Johnny Schultz" w:date="2020-02-12T15:46:00Z"/>
                <w:rFonts w:asciiTheme="majorBidi" w:hAnsiTheme="majorBidi" w:cstheme="majorBidi"/>
                <w:sz w:val="20"/>
              </w:rPr>
            </w:pPr>
            <w:del w:id="6032" w:author="Johnny Schultz" w:date="2020-02-12T15:46:00Z">
              <w:r w:rsidRPr="00A013FD">
                <w:rPr>
                  <w:rFonts w:asciiTheme="majorBidi" w:hAnsiTheme="majorBidi" w:cstheme="majorBidi"/>
                  <w:sz w:val="20"/>
                </w:rPr>
                <w:delText>0</w:delText>
              </w:r>
            </w:del>
          </w:p>
        </w:tc>
        <w:tc>
          <w:tcPr>
            <w:tcW w:w="1260" w:type="dxa"/>
          </w:tcPr>
          <w:p w14:paraId="7B7E29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33" w:author="Johnny Schultz" w:date="2020-02-12T15:46:00Z"/>
                <w:rFonts w:asciiTheme="majorBidi" w:hAnsiTheme="majorBidi" w:cstheme="majorBidi"/>
                <w:sz w:val="20"/>
              </w:rPr>
            </w:pPr>
            <w:del w:id="6034" w:author="Johnny Schultz" w:date="2020-02-12T15:46:00Z">
              <w:r w:rsidRPr="00A013FD">
                <w:rPr>
                  <w:rFonts w:asciiTheme="majorBidi" w:hAnsiTheme="majorBidi" w:cstheme="majorBidi"/>
                  <w:sz w:val="20"/>
                </w:rPr>
                <w:delText>1/5</w:delText>
              </w:r>
            </w:del>
          </w:p>
        </w:tc>
        <w:tc>
          <w:tcPr>
            <w:tcW w:w="6750" w:type="dxa"/>
          </w:tcPr>
          <w:p w14:paraId="32065F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35" w:author="Johnny Schultz" w:date="2020-02-12T15:46:00Z"/>
                <w:rFonts w:asciiTheme="majorBidi" w:hAnsiTheme="majorBidi" w:cstheme="majorBidi"/>
                <w:sz w:val="20"/>
              </w:rPr>
            </w:pPr>
            <w:del w:id="6036" w:author="Johnny Schultz" w:date="2020-02-12T15:46:00Z">
              <w:r w:rsidRPr="00A013FD">
                <w:rPr>
                  <w:rFonts w:asciiTheme="majorBidi" w:hAnsiTheme="majorBidi" w:cstheme="majorBidi"/>
                  <w:sz w:val="20"/>
                  <w:lang w:eastAsia="en-GB"/>
                </w:rPr>
                <w:delText>1;1;1;0;1;1</w:delText>
              </w:r>
            </w:del>
          </w:p>
        </w:tc>
      </w:tr>
      <w:tr w:rsidR="00A013FD" w:rsidRPr="00A013FD" w14:paraId="20626D6A" w14:textId="77777777" w:rsidTr="00BF604E">
        <w:trPr>
          <w:del w:id="6037" w:author="Johnny Schultz" w:date="2020-02-12T15:46:00Z"/>
        </w:trPr>
        <w:tc>
          <w:tcPr>
            <w:tcW w:w="1548" w:type="dxa"/>
          </w:tcPr>
          <w:p w14:paraId="54A99B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38" w:author="Johnny Schultz" w:date="2020-02-12T15:46:00Z"/>
                <w:rFonts w:asciiTheme="majorBidi" w:hAnsiTheme="majorBidi" w:cstheme="majorBidi"/>
                <w:sz w:val="20"/>
              </w:rPr>
            </w:pPr>
            <w:del w:id="6039" w:author="Johnny Schultz" w:date="2020-02-12T15:46:00Z">
              <w:r w:rsidRPr="00A013FD">
                <w:rPr>
                  <w:rFonts w:asciiTheme="majorBidi" w:hAnsiTheme="majorBidi" w:cstheme="majorBidi"/>
                  <w:sz w:val="20"/>
                </w:rPr>
                <w:delText>1</w:delText>
              </w:r>
            </w:del>
          </w:p>
        </w:tc>
        <w:tc>
          <w:tcPr>
            <w:tcW w:w="1260" w:type="dxa"/>
          </w:tcPr>
          <w:p w14:paraId="09BD08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40" w:author="Johnny Schultz" w:date="2020-02-12T15:46:00Z"/>
                <w:rFonts w:asciiTheme="majorBidi" w:hAnsiTheme="majorBidi" w:cstheme="majorBidi"/>
                <w:sz w:val="20"/>
              </w:rPr>
            </w:pPr>
            <w:del w:id="6041" w:author="Johnny Schultz" w:date="2020-02-12T15:46:00Z">
              <w:r w:rsidRPr="00A013FD">
                <w:rPr>
                  <w:rFonts w:asciiTheme="majorBidi" w:hAnsiTheme="majorBidi" w:cstheme="majorBidi"/>
                  <w:sz w:val="20"/>
                </w:rPr>
                <w:delText>2/9</w:delText>
              </w:r>
            </w:del>
          </w:p>
        </w:tc>
        <w:tc>
          <w:tcPr>
            <w:tcW w:w="6750" w:type="dxa"/>
          </w:tcPr>
          <w:p w14:paraId="33FA32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42" w:author="Johnny Schultz" w:date="2020-02-12T15:46:00Z"/>
                <w:rFonts w:asciiTheme="majorBidi" w:hAnsiTheme="majorBidi" w:cstheme="majorBidi"/>
                <w:sz w:val="20"/>
              </w:rPr>
            </w:pPr>
            <w:del w:id="6043" w:author="Johnny Schultz" w:date="2020-02-12T15:46:00Z">
              <w:r w:rsidRPr="00A013FD">
                <w:rPr>
                  <w:rFonts w:asciiTheme="majorBidi" w:hAnsiTheme="majorBidi" w:cstheme="majorBidi"/>
                  <w:sz w:val="20"/>
                  <w:lang w:eastAsia="en-GB"/>
                </w:rPr>
                <w:delText>1;0;1;0;1;1    |    1;1;1;0;1;1    |    1;1;1;0;0;1    |    1;1;1;0;1;1</w:delText>
              </w:r>
            </w:del>
          </w:p>
        </w:tc>
      </w:tr>
      <w:tr w:rsidR="00A013FD" w:rsidRPr="00A013FD" w14:paraId="5177DD90" w14:textId="77777777" w:rsidTr="00BF604E">
        <w:trPr>
          <w:del w:id="6044" w:author="Johnny Schultz" w:date="2020-02-12T15:46:00Z"/>
        </w:trPr>
        <w:tc>
          <w:tcPr>
            <w:tcW w:w="1548" w:type="dxa"/>
          </w:tcPr>
          <w:p w14:paraId="7B0C49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45" w:author="Johnny Schultz" w:date="2020-02-12T15:46:00Z"/>
                <w:rFonts w:asciiTheme="majorBidi" w:hAnsiTheme="majorBidi" w:cstheme="majorBidi"/>
                <w:sz w:val="20"/>
              </w:rPr>
            </w:pPr>
            <w:del w:id="6046" w:author="Johnny Schultz" w:date="2020-02-12T15:46:00Z">
              <w:r w:rsidRPr="00A013FD">
                <w:rPr>
                  <w:rFonts w:asciiTheme="majorBidi" w:hAnsiTheme="majorBidi" w:cstheme="majorBidi"/>
                  <w:sz w:val="20"/>
                </w:rPr>
                <w:delText>2</w:delText>
              </w:r>
            </w:del>
          </w:p>
        </w:tc>
        <w:tc>
          <w:tcPr>
            <w:tcW w:w="1260" w:type="dxa"/>
          </w:tcPr>
          <w:p w14:paraId="21643D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47" w:author="Johnny Schultz" w:date="2020-02-12T15:46:00Z"/>
                <w:rFonts w:asciiTheme="majorBidi" w:hAnsiTheme="majorBidi" w:cstheme="majorBidi"/>
                <w:sz w:val="20"/>
              </w:rPr>
            </w:pPr>
            <w:del w:id="6048" w:author="Johnny Schultz" w:date="2020-02-12T15:46:00Z">
              <w:r w:rsidRPr="00A013FD">
                <w:rPr>
                  <w:rFonts w:asciiTheme="majorBidi" w:hAnsiTheme="majorBidi" w:cstheme="majorBidi"/>
                  <w:sz w:val="20"/>
                </w:rPr>
                <w:delText>1/4</w:delText>
              </w:r>
            </w:del>
          </w:p>
        </w:tc>
        <w:tc>
          <w:tcPr>
            <w:tcW w:w="6750" w:type="dxa"/>
          </w:tcPr>
          <w:p w14:paraId="1DA4AC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49" w:author="Johnny Schultz" w:date="2020-02-12T15:46:00Z"/>
                <w:rFonts w:asciiTheme="majorBidi" w:hAnsiTheme="majorBidi" w:cstheme="majorBidi"/>
                <w:sz w:val="20"/>
              </w:rPr>
            </w:pPr>
            <w:del w:id="6050" w:author="Johnny Schultz" w:date="2020-02-12T15:46:00Z">
              <w:r w:rsidRPr="00A013FD">
                <w:rPr>
                  <w:rFonts w:asciiTheme="majorBidi" w:hAnsiTheme="majorBidi" w:cstheme="majorBidi"/>
                  <w:sz w:val="20"/>
                  <w:lang w:eastAsia="en-GB"/>
                </w:rPr>
                <w:delText>1;1;1;0;0;1    |    1;1;0;0;1;1</w:delText>
              </w:r>
            </w:del>
          </w:p>
        </w:tc>
      </w:tr>
      <w:tr w:rsidR="00A013FD" w:rsidRPr="00A013FD" w14:paraId="4159E6CF" w14:textId="77777777" w:rsidTr="00BF604E">
        <w:trPr>
          <w:del w:id="6051" w:author="Johnny Schultz" w:date="2020-02-12T15:46:00Z"/>
        </w:trPr>
        <w:tc>
          <w:tcPr>
            <w:tcW w:w="1548" w:type="dxa"/>
          </w:tcPr>
          <w:p w14:paraId="7E7BC2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52" w:author="Johnny Schultz" w:date="2020-02-12T15:46:00Z"/>
                <w:rFonts w:asciiTheme="majorBidi" w:hAnsiTheme="majorBidi" w:cstheme="majorBidi"/>
                <w:sz w:val="20"/>
              </w:rPr>
            </w:pPr>
            <w:del w:id="6053" w:author="Johnny Schultz" w:date="2020-02-12T15:46:00Z">
              <w:r w:rsidRPr="00A013FD">
                <w:rPr>
                  <w:rFonts w:asciiTheme="majorBidi" w:hAnsiTheme="majorBidi" w:cstheme="majorBidi"/>
                  <w:sz w:val="20"/>
                </w:rPr>
                <w:delText>3</w:delText>
              </w:r>
            </w:del>
          </w:p>
        </w:tc>
        <w:tc>
          <w:tcPr>
            <w:tcW w:w="1260" w:type="dxa"/>
          </w:tcPr>
          <w:p w14:paraId="6CEE90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54" w:author="Johnny Schultz" w:date="2020-02-12T15:46:00Z"/>
                <w:rFonts w:asciiTheme="majorBidi" w:hAnsiTheme="majorBidi" w:cstheme="majorBidi"/>
                <w:sz w:val="20"/>
              </w:rPr>
            </w:pPr>
            <w:del w:id="6055" w:author="Johnny Schultz" w:date="2020-02-12T15:46:00Z">
              <w:r w:rsidRPr="00A013FD">
                <w:rPr>
                  <w:rFonts w:asciiTheme="majorBidi" w:hAnsiTheme="majorBidi" w:cstheme="majorBidi"/>
                  <w:sz w:val="20"/>
                </w:rPr>
                <w:delText>2/7</w:delText>
              </w:r>
            </w:del>
          </w:p>
        </w:tc>
        <w:tc>
          <w:tcPr>
            <w:tcW w:w="6750" w:type="dxa"/>
          </w:tcPr>
          <w:p w14:paraId="1730AC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56" w:author="Johnny Schultz" w:date="2020-02-12T15:46:00Z"/>
                <w:rFonts w:asciiTheme="majorBidi" w:hAnsiTheme="majorBidi" w:cstheme="majorBidi"/>
                <w:sz w:val="20"/>
              </w:rPr>
            </w:pPr>
            <w:del w:id="6057" w:author="Johnny Schultz" w:date="2020-02-12T15:46:00Z">
              <w:r w:rsidRPr="00A013FD">
                <w:rPr>
                  <w:rFonts w:asciiTheme="majorBidi" w:hAnsiTheme="majorBidi" w:cstheme="majorBidi"/>
                  <w:sz w:val="20"/>
                  <w:lang w:eastAsia="en-GB"/>
                </w:rPr>
                <w:delText>1;0;1;0;0;1    |    1;0;1;0;1;1    |    1;0;1;0;0;1    |    1;1;1;0;0;1</w:delText>
              </w:r>
            </w:del>
          </w:p>
        </w:tc>
      </w:tr>
      <w:tr w:rsidR="00A013FD" w:rsidRPr="00A013FD" w14:paraId="0F15F9CB" w14:textId="77777777" w:rsidTr="00BF604E">
        <w:trPr>
          <w:del w:id="6058" w:author="Johnny Schultz" w:date="2020-02-12T15:46:00Z"/>
        </w:trPr>
        <w:tc>
          <w:tcPr>
            <w:tcW w:w="1548" w:type="dxa"/>
          </w:tcPr>
          <w:p w14:paraId="30F877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59" w:author="Johnny Schultz" w:date="2020-02-12T15:46:00Z"/>
                <w:rFonts w:asciiTheme="majorBidi" w:hAnsiTheme="majorBidi" w:cstheme="majorBidi"/>
                <w:sz w:val="20"/>
              </w:rPr>
            </w:pPr>
            <w:del w:id="6060" w:author="Johnny Schultz" w:date="2020-02-12T15:46:00Z">
              <w:r w:rsidRPr="00A013FD">
                <w:rPr>
                  <w:rFonts w:asciiTheme="majorBidi" w:hAnsiTheme="majorBidi" w:cstheme="majorBidi"/>
                  <w:sz w:val="20"/>
                </w:rPr>
                <w:delText>4</w:delText>
              </w:r>
            </w:del>
          </w:p>
        </w:tc>
        <w:tc>
          <w:tcPr>
            <w:tcW w:w="1260" w:type="dxa"/>
          </w:tcPr>
          <w:p w14:paraId="4716F7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61" w:author="Johnny Schultz" w:date="2020-02-12T15:46:00Z"/>
                <w:rFonts w:asciiTheme="majorBidi" w:hAnsiTheme="majorBidi" w:cstheme="majorBidi"/>
                <w:sz w:val="20"/>
              </w:rPr>
            </w:pPr>
            <w:del w:id="6062" w:author="Johnny Schultz" w:date="2020-02-12T15:46:00Z">
              <w:r w:rsidRPr="00A013FD">
                <w:rPr>
                  <w:rFonts w:asciiTheme="majorBidi" w:hAnsiTheme="majorBidi" w:cstheme="majorBidi"/>
                  <w:sz w:val="20"/>
                </w:rPr>
                <w:delText>1/3</w:delText>
              </w:r>
            </w:del>
          </w:p>
        </w:tc>
        <w:tc>
          <w:tcPr>
            <w:tcW w:w="6750" w:type="dxa"/>
          </w:tcPr>
          <w:p w14:paraId="572DB2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63" w:author="Johnny Schultz" w:date="2020-02-12T15:46:00Z"/>
                <w:rFonts w:asciiTheme="majorBidi" w:hAnsiTheme="majorBidi" w:cstheme="majorBidi"/>
                <w:sz w:val="20"/>
              </w:rPr>
            </w:pPr>
            <w:del w:id="6064" w:author="Johnny Schultz" w:date="2020-02-12T15:46:00Z">
              <w:r w:rsidRPr="00A013FD">
                <w:rPr>
                  <w:rFonts w:asciiTheme="majorBidi" w:hAnsiTheme="majorBidi" w:cstheme="majorBidi"/>
                  <w:sz w:val="20"/>
                  <w:lang w:eastAsia="en-GB"/>
                </w:rPr>
                <w:delText>1;1;0;0;1;0</w:delText>
              </w:r>
            </w:del>
          </w:p>
        </w:tc>
      </w:tr>
      <w:tr w:rsidR="00A013FD" w:rsidRPr="00A013FD" w14:paraId="14B8CD3C" w14:textId="77777777" w:rsidTr="00BF604E">
        <w:trPr>
          <w:del w:id="6065" w:author="Johnny Schultz" w:date="2020-02-12T15:46:00Z"/>
        </w:trPr>
        <w:tc>
          <w:tcPr>
            <w:tcW w:w="1548" w:type="dxa"/>
          </w:tcPr>
          <w:p w14:paraId="591CA7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66" w:author="Johnny Schultz" w:date="2020-02-12T15:46:00Z"/>
                <w:rFonts w:asciiTheme="majorBidi" w:hAnsiTheme="majorBidi" w:cstheme="majorBidi"/>
                <w:sz w:val="20"/>
              </w:rPr>
            </w:pPr>
            <w:del w:id="6067" w:author="Johnny Schultz" w:date="2020-02-12T15:46:00Z">
              <w:r w:rsidRPr="00A013FD">
                <w:rPr>
                  <w:rFonts w:asciiTheme="majorBidi" w:hAnsiTheme="majorBidi" w:cstheme="majorBidi"/>
                  <w:sz w:val="20"/>
                </w:rPr>
                <w:delText>5</w:delText>
              </w:r>
            </w:del>
          </w:p>
        </w:tc>
        <w:tc>
          <w:tcPr>
            <w:tcW w:w="1260" w:type="dxa"/>
          </w:tcPr>
          <w:p w14:paraId="3B579E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68" w:author="Johnny Schultz" w:date="2020-02-12T15:46:00Z"/>
                <w:rFonts w:asciiTheme="majorBidi" w:hAnsiTheme="majorBidi" w:cstheme="majorBidi"/>
                <w:sz w:val="20"/>
              </w:rPr>
            </w:pPr>
            <w:del w:id="6069" w:author="Johnny Schultz" w:date="2020-02-12T15:46:00Z">
              <w:r w:rsidRPr="00A013FD">
                <w:rPr>
                  <w:rFonts w:asciiTheme="majorBidi" w:hAnsiTheme="majorBidi" w:cstheme="majorBidi"/>
                  <w:sz w:val="20"/>
                </w:rPr>
                <w:delText>2/5</w:delText>
              </w:r>
            </w:del>
          </w:p>
        </w:tc>
        <w:tc>
          <w:tcPr>
            <w:tcW w:w="6750" w:type="dxa"/>
          </w:tcPr>
          <w:p w14:paraId="2B7724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70" w:author="Johnny Schultz" w:date="2020-02-12T15:46:00Z"/>
                <w:rFonts w:asciiTheme="majorBidi" w:hAnsiTheme="majorBidi" w:cstheme="majorBidi"/>
                <w:sz w:val="20"/>
              </w:rPr>
            </w:pPr>
            <w:del w:id="6071" w:author="Johnny Schultz" w:date="2020-02-12T15:46:00Z">
              <w:r w:rsidRPr="00A013FD">
                <w:rPr>
                  <w:rFonts w:asciiTheme="majorBidi" w:hAnsiTheme="majorBidi" w:cstheme="majorBidi"/>
                  <w:sz w:val="20"/>
                  <w:lang w:eastAsia="en-GB"/>
                </w:rPr>
                <w:delText>1;0;0;0;0;0    |    1;0;1;0;0;1    |    0;0;1;0;0;1    |    1;0;1;0;0;1    |    1;0;1;0;0;1    |    0;0;1;0;0;1    |    1;0;1;0;0;1    |    1;0;1;0;0;1    |    0;0;1;0;0;1    |    1;0;1;0;0;1    |    1;0;1;0;0;1    |    0;0;1;0;0;1</w:delText>
              </w:r>
            </w:del>
          </w:p>
        </w:tc>
      </w:tr>
      <w:tr w:rsidR="00A013FD" w:rsidRPr="00A013FD" w14:paraId="2961E02B" w14:textId="77777777" w:rsidTr="00BF604E">
        <w:trPr>
          <w:del w:id="6072" w:author="Johnny Schultz" w:date="2020-02-12T15:46:00Z"/>
        </w:trPr>
        <w:tc>
          <w:tcPr>
            <w:tcW w:w="1548" w:type="dxa"/>
          </w:tcPr>
          <w:p w14:paraId="10A624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73" w:author="Johnny Schultz" w:date="2020-02-12T15:46:00Z"/>
                <w:rFonts w:asciiTheme="majorBidi" w:hAnsiTheme="majorBidi" w:cstheme="majorBidi"/>
                <w:sz w:val="20"/>
              </w:rPr>
            </w:pPr>
            <w:del w:id="6074" w:author="Johnny Schultz" w:date="2020-02-12T15:46:00Z">
              <w:r w:rsidRPr="00A013FD">
                <w:rPr>
                  <w:rFonts w:asciiTheme="majorBidi" w:hAnsiTheme="majorBidi" w:cstheme="majorBidi"/>
                  <w:sz w:val="20"/>
                </w:rPr>
                <w:delText>6</w:delText>
              </w:r>
            </w:del>
          </w:p>
        </w:tc>
        <w:tc>
          <w:tcPr>
            <w:tcW w:w="1260" w:type="dxa"/>
          </w:tcPr>
          <w:p w14:paraId="50DEBA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75" w:author="Johnny Schultz" w:date="2020-02-12T15:46:00Z"/>
                <w:rFonts w:asciiTheme="majorBidi" w:hAnsiTheme="majorBidi" w:cstheme="majorBidi"/>
                <w:sz w:val="20"/>
              </w:rPr>
            </w:pPr>
            <w:del w:id="6076" w:author="Johnny Schultz" w:date="2020-02-12T15:46:00Z">
              <w:r w:rsidRPr="00A013FD">
                <w:rPr>
                  <w:rFonts w:asciiTheme="majorBidi" w:hAnsiTheme="majorBidi" w:cstheme="majorBidi"/>
                  <w:sz w:val="20"/>
                </w:rPr>
                <w:delText>1/2</w:delText>
              </w:r>
            </w:del>
          </w:p>
        </w:tc>
        <w:tc>
          <w:tcPr>
            <w:tcW w:w="6750" w:type="dxa"/>
          </w:tcPr>
          <w:p w14:paraId="0BA739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77" w:author="Johnny Schultz" w:date="2020-02-12T15:46:00Z"/>
                <w:rFonts w:asciiTheme="majorBidi" w:hAnsiTheme="majorBidi" w:cstheme="majorBidi"/>
                <w:sz w:val="20"/>
              </w:rPr>
            </w:pPr>
            <w:del w:id="6078" w:author="Johnny Schultz" w:date="2020-02-12T15:46:00Z">
              <w:r w:rsidRPr="00A013FD">
                <w:rPr>
                  <w:rFonts w:asciiTheme="majorBidi" w:hAnsiTheme="majorBidi" w:cstheme="majorBidi"/>
                  <w:sz w:val="20"/>
                  <w:lang w:eastAsia="en-GB"/>
                </w:rPr>
                <w:delText>1;1;0;0;0;0    |    1;0;0;0;1;0</w:delText>
              </w:r>
            </w:del>
          </w:p>
        </w:tc>
      </w:tr>
      <w:tr w:rsidR="00A013FD" w:rsidRPr="00A013FD" w14:paraId="7024EFC2" w14:textId="77777777" w:rsidTr="00BF604E">
        <w:trPr>
          <w:del w:id="6079" w:author="Johnny Schultz" w:date="2020-02-12T15:46:00Z"/>
        </w:trPr>
        <w:tc>
          <w:tcPr>
            <w:tcW w:w="1548" w:type="dxa"/>
          </w:tcPr>
          <w:p w14:paraId="2AE191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80" w:author="Johnny Schultz" w:date="2020-02-12T15:46:00Z"/>
                <w:rFonts w:asciiTheme="majorBidi" w:hAnsiTheme="majorBidi" w:cstheme="majorBidi"/>
                <w:sz w:val="20"/>
              </w:rPr>
            </w:pPr>
            <w:del w:id="6081" w:author="Johnny Schultz" w:date="2020-02-12T15:46:00Z">
              <w:r w:rsidRPr="00A013FD">
                <w:rPr>
                  <w:rFonts w:asciiTheme="majorBidi" w:hAnsiTheme="majorBidi" w:cstheme="majorBidi"/>
                  <w:sz w:val="20"/>
                </w:rPr>
                <w:delText>7</w:delText>
              </w:r>
            </w:del>
          </w:p>
        </w:tc>
        <w:tc>
          <w:tcPr>
            <w:tcW w:w="1260" w:type="dxa"/>
          </w:tcPr>
          <w:p w14:paraId="2AA76B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82" w:author="Johnny Schultz" w:date="2020-02-12T15:46:00Z"/>
                <w:rFonts w:asciiTheme="majorBidi" w:hAnsiTheme="majorBidi" w:cstheme="majorBidi"/>
                <w:sz w:val="20"/>
              </w:rPr>
            </w:pPr>
            <w:del w:id="6083" w:author="Johnny Schultz" w:date="2020-02-12T15:46:00Z">
              <w:r w:rsidRPr="00A013FD">
                <w:rPr>
                  <w:rFonts w:asciiTheme="majorBidi" w:hAnsiTheme="majorBidi" w:cstheme="majorBidi"/>
                  <w:sz w:val="20"/>
                </w:rPr>
                <w:delText>2/3</w:delText>
              </w:r>
            </w:del>
          </w:p>
        </w:tc>
        <w:tc>
          <w:tcPr>
            <w:tcW w:w="6750" w:type="dxa"/>
          </w:tcPr>
          <w:p w14:paraId="73D93D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84" w:author="Johnny Schultz" w:date="2020-02-12T15:46:00Z"/>
                <w:rFonts w:asciiTheme="majorBidi" w:hAnsiTheme="majorBidi" w:cstheme="majorBidi"/>
                <w:sz w:val="20"/>
              </w:rPr>
            </w:pPr>
            <w:del w:id="6085" w:author="Johnny Schultz" w:date="2020-02-12T15:46:00Z">
              <w:r w:rsidRPr="00A013FD">
                <w:rPr>
                  <w:rFonts w:asciiTheme="majorBidi" w:hAnsiTheme="majorBidi" w:cstheme="majorBidi"/>
                  <w:sz w:val="20"/>
                  <w:lang w:eastAsia="en-GB"/>
                </w:rPr>
                <w:delText>1;0;0;0;0;0    |    1;0;0;0;0;0    |    1;0;0;0;0;0    |    1;0;1;0;0;1</w:delText>
              </w:r>
            </w:del>
          </w:p>
        </w:tc>
      </w:tr>
      <w:tr w:rsidR="00A013FD" w:rsidRPr="00A013FD" w14:paraId="190E0B67" w14:textId="77777777" w:rsidTr="00BF604E">
        <w:trPr>
          <w:del w:id="6086" w:author="Johnny Schultz" w:date="2020-02-12T15:46:00Z"/>
        </w:trPr>
        <w:tc>
          <w:tcPr>
            <w:tcW w:w="1548" w:type="dxa"/>
            <w:tcBorders>
              <w:bottom w:val="single" w:sz="4" w:space="0" w:color="auto"/>
            </w:tcBorders>
          </w:tcPr>
          <w:p w14:paraId="540EE3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87" w:author="Johnny Schultz" w:date="2020-02-12T15:46:00Z"/>
                <w:rFonts w:asciiTheme="majorBidi" w:hAnsiTheme="majorBidi" w:cstheme="majorBidi"/>
                <w:sz w:val="20"/>
              </w:rPr>
            </w:pPr>
            <w:del w:id="6088" w:author="Johnny Schultz" w:date="2020-02-12T15:46:00Z">
              <w:r w:rsidRPr="00A013FD">
                <w:rPr>
                  <w:rFonts w:asciiTheme="majorBidi" w:hAnsiTheme="majorBidi" w:cstheme="majorBidi"/>
                  <w:sz w:val="20"/>
                </w:rPr>
                <w:delText>8</w:delText>
              </w:r>
            </w:del>
          </w:p>
        </w:tc>
        <w:tc>
          <w:tcPr>
            <w:tcW w:w="1260" w:type="dxa"/>
            <w:tcBorders>
              <w:bottom w:val="single" w:sz="4" w:space="0" w:color="auto"/>
            </w:tcBorders>
          </w:tcPr>
          <w:p w14:paraId="5A321A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89" w:author="Johnny Schultz" w:date="2020-02-12T15:46:00Z"/>
                <w:rFonts w:asciiTheme="majorBidi" w:hAnsiTheme="majorBidi" w:cstheme="majorBidi"/>
                <w:sz w:val="20"/>
              </w:rPr>
            </w:pPr>
            <w:del w:id="6090" w:author="Johnny Schultz" w:date="2020-02-12T15:46:00Z">
              <w:r w:rsidRPr="00A013FD">
                <w:rPr>
                  <w:rFonts w:asciiTheme="majorBidi" w:hAnsiTheme="majorBidi" w:cstheme="majorBidi"/>
                  <w:sz w:val="20"/>
                </w:rPr>
                <w:delText>3/4</w:delText>
              </w:r>
            </w:del>
          </w:p>
        </w:tc>
        <w:tc>
          <w:tcPr>
            <w:tcW w:w="6750" w:type="dxa"/>
            <w:tcBorders>
              <w:bottom w:val="single" w:sz="4" w:space="0" w:color="auto"/>
            </w:tcBorders>
          </w:tcPr>
          <w:p w14:paraId="4F1FFB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091" w:author="Johnny Schultz" w:date="2020-02-12T15:46:00Z"/>
                <w:rFonts w:asciiTheme="majorBidi" w:hAnsiTheme="majorBidi" w:cstheme="majorBidi"/>
                <w:sz w:val="20"/>
                <w:lang w:eastAsia="en-GB"/>
              </w:rPr>
            </w:pPr>
            <w:del w:id="6092" w:author="Johnny Schultz" w:date="2020-02-12T15:46:00Z">
              <w:r w:rsidRPr="00A013FD">
                <w:rPr>
                  <w:rFonts w:asciiTheme="majorBidi" w:hAnsiTheme="majorBidi" w:cstheme="majorBidi"/>
                  <w:sz w:val="20"/>
                  <w:lang w:eastAsia="en-GB"/>
                </w:rPr>
                <w:delText>1;0;1;0;0;0    |    1;0;0;0;0;0    |    1;0;0;0;0;0    |    1;0;0;0;0;0    |    1;0;0;0;0;0    |    1;0;0;0;0;1</w:delText>
              </w:r>
            </w:del>
          </w:p>
        </w:tc>
      </w:tr>
      <w:tr w:rsidR="00A013FD" w:rsidRPr="00A013FD" w14:paraId="63EED974" w14:textId="77777777" w:rsidTr="00BF604E">
        <w:trPr>
          <w:del w:id="6093" w:author="Johnny Schultz" w:date="2020-02-12T15:46:00Z"/>
        </w:trPr>
        <w:tc>
          <w:tcPr>
            <w:tcW w:w="9558" w:type="dxa"/>
            <w:gridSpan w:val="3"/>
            <w:tcBorders>
              <w:left w:val="nil"/>
              <w:bottom w:val="nil"/>
              <w:right w:val="nil"/>
            </w:tcBorders>
          </w:tcPr>
          <w:p w14:paraId="4AD83826" w14:textId="77777777" w:rsidR="00A013FD" w:rsidRPr="00A013FD" w:rsidRDefault="00A013FD" w:rsidP="00A013FD">
            <w:pPr>
              <w:rPr>
                <w:del w:id="6094" w:author="Johnny Schultz" w:date="2020-02-12T15:46:00Z"/>
                <w:rFonts w:asciiTheme="majorBidi" w:hAnsiTheme="majorBidi" w:cstheme="majorBidi"/>
                <w:sz w:val="20"/>
              </w:rPr>
            </w:pPr>
            <w:del w:id="6095" w:author="Johnny Schultz" w:date="2020-02-12T15:46:00Z">
              <w:r w:rsidRPr="00A013FD">
                <w:rPr>
                  <w:rFonts w:asciiTheme="majorBidi" w:hAnsiTheme="majorBidi" w:cstheme="majorBidi"/>
                  <w:sz w:val="20"/>
                </w:rPr>
                <w:delText>For each rate, the puncturing table shall be read first from left to right and then from top to bottom.</w:delText>
              </w:r>
            </w:del>
          </w:p>
        </w:tc>
      </w:tr>
    </w:tbl>
    <w:p w14:paraId="5D191433" w14:textId="77777777" w:rsidR="00A013FD" w:rsidRPr="00A013FD" w:rsidRDefault="00A013FD" w:rsidP="00A013FD">
      <w:pPr>
        <w:rPr>
          <w:del w:id="6096" w:author="Johnny Schultz" w:date="2020-02-12T15:46:00Z"/>
          <w:lang w:eastAsia="en-GB"/>
        </w:rPr>
      </w:pPr>
      <w:del w:id="6097" w:author="Johnny Schultz" w:date="2020-02-12T15:46:00Z">
        <w:r w:rsidRPr="00A013FD">
          <w:delText>W</w:delText>
        </w:r>
        <w:r w:rsidRPr="00A013FD">
          <w:rPr>
            <w:lang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628D94C" w14:textId="77777777" w:rsidR="00A013FD" w:rsidRPr="00A013FD" w:rsidRDefault="00A013FD" w:rsidP="00A013FD">
      <w:pPr>
        <w:tabs>
          <w:tab w:val="clear" w:pos="2268"/>
          <w:tab w:val="left" w:pos="2608"/>
          <w:tab w:val="left" w:pos="3345"/>
        </w:tabs>
        <w:spacing w:before="80"/>
        <w:ind w:left="1134" w:hanging="1134"/>
        <w:rPr>
          <w:del w:id="6098" w:author="Johnny Schultz" w:date="2020-02-12T15:46:00Z"/>
          <w:lang w:eastAsia="en-GB"/>
        </w:rPr>
      </w:pPr>
      <w:del w:id="6099" w:author="Johnny Schultz" w:date="2020-02-12T15:46:00Z">
        <w:r w:rsidRPr="00A013FD">
          <w:delText>–</w:delText>
        </w:r>
        <w:r w:rsidRPr="00A013FD">
          <w:tab/>
        </w:r>
        <w:r w:rsidRPr="00A013FD">
          <w:rPr>
            <w:lang w:eastAsia="en-GB"/>
          </w:rPr>
          <w:delText xml:space="preserve">For the rate 1/5 turbo code (Punct_Pat_ID=0), the tail output symbols for each of the first three </w:delText>
        </w:r>
        <w:r w:rsidRPr="00A013FD">
          <w:delText>tail</w:delText>
        </w:r>
        <w:r w:rsidRPr="00A013FD">
          <w:rPr>
            <w:lang w:eastAsia="en-GB"/>
          </w:rPr>
          <w:delText xml:space="preserve"> bit periods shall be XXXY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 and the tail output symbols for each of the last three tail bit periods shall be X’X’X’Y’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w:delText>
        </w:r>
      </w:del>
    </w:p>
    <w:p w14:paraId="0824FA40" w14:textId="77777777" w:rsidR="00A013FD" w:rsidRPr="00A013FD" w:rsidRDefault="00A013FD" w:rsidP="00A013FD">
      <w:pPr>
        <w:tabs>
          <w:tab w:val="clear" w:pos="2268"/>
          <w:tab w:val="left" w:pos="2608"/>
          <w:tab w:val="left" w:pos="3345"/>
        </w:tabs>
        <w:spacing w:before="80"/>
        <w:ind w:left="1134" w:hanging="1134"/>
        <w:rPr>
          <w:del w:id="6100" w:author="Johnny Schultz" w:date="2020-02-12T15:46:00Z"/>
          <w:lang w:eastAsia="en-GB"/>
        </w:rPr>
      </w:pPr>
      <w:del w:id="6101" w:author="Johnny Schultz" w:date="2020-02-12T15:46:00Z">
        <w:r w:rsidRPr="00A013FD">
          <w:delText>–</w:delText>
        </w:r>
        <w:r w:rsidRPr="00A013FD">
          <w:tab/>
        </w:r>
        <w:r w:rsidRPr="00A013FD">
          <w:rPr>
            <w:lang w:eastAsia="en-GB"/>
          </w:rPr>
          <w:delText>For the rate 2/9 turbo code (Punct_Pat_ID=1), the tail output symbols for the first and the second output period shall be XXXY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 for the third output period 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 for the fourth and fifth output period 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 and for the sixth (last) output period X’X’X’Y’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w:delText>
        </w:r>
      </w:del>
    </w:p>
    <w:p w14:paraId="0DA1213A" w14:textId="77777777" w:rsidR="00A013FD" w:rsidRPr="00A013FD" w:rsidRDefault="00A013FD" w:rsidP="00A013FD">
      <w:pPr>
        <w:tabs>
          <w:tab w:val="clear" w:pos="2268"/>
          <w:tab w:val="left" w:pos="2608"/>
          <w:tab w:val="left" w:pos="3345"/>
        </w:tabs>
        <w:spacing w:before="80"/>
        <w:ind w:left="1134" w:hanging="1134"/>
        <w:rPr>
          <w:del w:id="6102" w:author="Johnny Schultz" w:date="2020-02-12T15:46:00Z"/>
          <w:lang w:eastAsia="en-GB"/>
        </w:rPr>
      </w:pPr>
      <w:del w:id="6103" w:author="Johnny Schultz" w:date="2020-02-12T15:46:00Z">
        <w:r w:rsidRPr="00A013FD">
          <w:delText>–</w:delText>
        </w:r>
        <w:r w:rsidRPr="00A013FD">
          <w:tab/>
        </w:r>
        <w:r w:rsidRPr="00A013FD">
          <w:rPr>
            <w:lang w:eastAsia="en-GB"/>
          </w:rPr>
          <w:delText>For the rate 1/4 turbo code (Punct_Pat_ID=2), the tail output symbols for each of the first three tail bit periods shall be XXY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 and the tail output symbols for each of the last three tail bit periods shall be X’X’ Y’</w:delText>
        </w:r>
        <w:r w:rsidRPr="00A013FD">
          <w:rPr>
            <w:szCs w:val="24"/>
            <w:vertAlign w:val="subscript"/>
            <w:lang w:eastAsia="en-GB"/>
          </w:rPr>
          <w:delText>0</w:delText>
        </w:r>
        <w:r w:rsidRPr="00A013FD">
          <w:rPr>
            <w:lang w:eastAsia="en-GB"/>
          </w:rPr>
          <w:delText>Y’</w:delText>
        </w:r>
        <w:r w:rsidRPr="00A013FD">
          <w:rPr>
            <w:szCs w:val="24"/>
            <w:vertAlign w:val="subscript"/>
            <w:lang w:eastAsia="en-GB"/>
          </w:rPr>
          <w:delText>1</w:delText>
        </w:r>
        <w:r w:rsidRPr="00A013FD">
          <w:rPr>
            <w:lang w:eastAsia="en-GB"/>
          </w:rPr>
          <w:delText>.</w:delText>
        </w:r>
      </w:del>
    </w:p>
    <w:p w14:paraId="7984557B" w14:textId="77777777" w:rsidR="00A013FD" w:rsidRPr="00A013FD" w:rsidRDefault="00A013FD" w:rsidP="00A013FD">
      <w:pPr>
        <w:rPr>
          <w:del w:id="6104" w:author="Johnny Schultz" w:date="2020-02-12T15:46:00Z"/>
        </w:rPr>
      </w:pPr>
      <w:del w:id="6105" w:author="Johnny Schultz" w:date="2020-02-12T15:46:00Z">
        <w:r w:rsidRPr="00A013FD">
          <w:rPr>
            <w:lang w:eastAsia="en-GB"/>
          </w:rPr>
          <w:delText>All other code rates shall be processed similar to the given examples above with the exact puncturing patterns to be derived from</w:delText>
        </w:r>
        <w:bookmarkStart w:id="6106" w:name="_Ref417395594"/>
        <w:r w:rsidRPr="00A013FD">
          <w:rPr>
            <w:lang w:eastAsia="en-GB"/>
          </w:rPr>
          <w:delText xml:space="preserve"> {RD-1}.</w:delText>
        </w:r>
      </w:del>
    </w:p>
    <w:p w14:paraId="64D03E5A" w14:textId="77777777" w:rsidR="00A013FD" w:rsidRPr="00A013FD" w:rsidRDefault="00A013FD" w:rsidP="00A013FD">
      <w:pPr>
        <w:rPr>
          <w:del w:id="6107" w:author="Johnny Schultz" w:date="2020-02-12T15:46:00Z"/>
        </w:rPr>
      </w:pPr>
      <w:del w:id="6108" w:author="Johnny Schultz" w:date="2020-02-12T15:46:00Z">
        <w:r w:rsidRPr="00A013FD">
          <w:delText>The puncturing table for the termination part is given in Table A1-4. The last row of the table is introduced in this document to obtain higher rates and is not part of {RD-1}.</w:delText>
        </w:r>
      </w:del>
    </w:p>
    <w:p w14:paraId="23F4E77A" w14:textId="77777777" w:rsidR="00A013FD" w:rsidRPr="00A013FD" w:rsidRDefault="00A013FD" w:rsidP="00A013FD">
      <w:pPr>
        <w:keepNext/>
        <w:spacing w:before="560" w:after="120"/>
        <w:jc w:val="center"/>
        <w:rPr>
          <w:del w:id="6109" w:author="Johnny Schultz" w:date="2020-02-12T15:46:00Z"/>
          <w:caps/>
          <w:sz w:val="20"/>
        </w:rPr>
      </w:pPr>
      <w:bookmarkStart w:id="6110" w:name="_Ref419291349"/>
      <w:bookmarkStart w:id="6111" w:name="_Toc419294269"/>
      <w:del w:id="6112" w:author="Johnny Schultz" w:date="2020-02-12T15:46:00Z">
        <w:r w:rsidRPr="00A013FD">
          <w:rPr>
            <w:caps/>
            <w:sz w:val="20"/>
          </w:rPr>
          <w:delText xml:space="preserve">TABLE </w:delText>
        </w:r>
        <w:bookmarkEnd w:id="6106"/>
        <w:bookmarkEnd w:id="6110"/>
        <w:r w:rsidRPr="00A013FD">
          <w:rPr>
            <w:caps/>
            <w:sz w:val="20"/>
          </w:rPr>
          <w:delText>A1-4</w:delText>
        </w:r>
      </w:del>
    </w:p>
    <w:p w14:paraId="0560F290" w14:textId="77777777" w:rsidR="00A013FD" w:rsidRPr="00A013FD" w:rsidRDefault="00A013FD" w:rsidP="00A013FD">
      <w:pPr>
        <w:keepNext/>
        <w:keepLines/>
        <w:spacing w:before="0" w:after="120"/>
        <w:jc w:val="center"/>
        <w:rPr>
          <w:del w:id="6113" w:author="Johnny Schultz" w:date="2020-02-12T15:46:00Z"/>
          <w:rFonts w:ascii="Times New Roman Bold" w:hAnsi="Times New Roman Bold"/>
          <w:b/>
          <w:sz w:val="20"/>
        </w:rPr>
      </w:pPr>
      <w:del w:id="6114" w:author="Johnny Schultz" w:date="2020-02-12T15:46:00Z">
        <w:r w:rsidRPr="00A013FD">
          <w:rPr>
            <w:rFonts w:ascii="Times New Roman Bold" w:hAnsi="Times New Roman Bold"/>
            <w:b/>
            <w:sz w:val="20"/>
          </w:rPr>
          <w:delText>Puncturing and repetition patterns for tail bit periods (last 6 clocks)</w:delText>
        </w:r>
        <w:bookmarkEnd w:id="6111"/>
      </w:del>
    </w:p>
    <w:tbl>
      <w:tblPr>
        <w:tblStyle w:val="TableGrid"/>
        <w:tblW w:w="9738" w:type="dxa"/>
        <w:tblLook w:val="04A0" w:firstRow="1" w:lastRow="0" w:firstColumn="1" w:lastColumn="0" w:noHBand="0" w:noVBand="1"/>
      </w:tblPr>
      <w:tblGrid>
        <w:gridCol w:w="1548"/>
        <w:gridCol w:w="1260"/>
        <w:gridCol w:w="6930"/>
      </w:tblGrid>
      <w:tr w:rsidR="00A013FD" w:rsidRPr="00A013FD" w14:paraId="7176A3EA" w14:textId="77777777" w:rsidTr="00BF604E">
        <w:trPr>
          <w:tblHeader/>
          <w:del w:id="6115" w:author="Johnny Schultz" w:date="2020-02-12T15:46:00Z"/>
        </w:trPr>
        <w:tc>
          <w:tcPr>
            <w:tcW w:w="1548" w:type="dxa"/>
          </w:tcPr>
          <w:p w14:paraId="73463D79" w14:textId="77777777" w:rsidR="00A013FD" w:rsidRPr="00A013FD" w:rsidRDefault="00A013FD" w:rsidP="00A013FD">
            <w:pPr>
              <w:spacing w:before="80" w:after="80"/>
              <w:rPr>
                <w:del w:id="6116" w:author="Johnny Schultz" w:date="2020-02-12T15:46:00Z"/>
                <w:rFonts w:asciiTheme="majorBidi" w:hAnsiTheme="majorBidi" w:cstheme="majorBidi"/>
                <w:b/>
                <w:sz w:val="20"/>
              </w:rPr>
            </w:pPr>
            <w:del w:id="6117" w:author="Johnny Schultz" w:date="2020-02-12T15:46:00Z">
              <w:r w:rsidRPr="00A013FD">
                <w:rPr>
                  <w:rFonts w:asciiTheme="majorBidi" w:hAnsiTheme="majorBidi" w:cstheme="majorBidi"/>
                  <w:b/>
                  <w:sz w:val="20"/>
                </w:rPr>
                <w:delText>Punct. Pattern ID</w:delText>
              </w:r>
            </w:del>
          </w:p>
        </w:tc>
        <w:tc>
          <w:tcPr>
            <w:tcW w:w="1260" w:type="dxa"/>
          </w:tcPr>
          <w:p w14:paraId="68B14FE1" w14:textId="77777777" w:rsidR="00A013FD" w:rsidRPr="00A013FD" w:rsidRDefault="00A013FD" w:rsidP="00A013FD">
            <w:pPr>
              <w:spacing w:before="80" w:after="80"/>
              <w:rPr>
                <w:del w:id="6118" w:author="Johnny Schultz" w:date="2020-02-12T15:46:00Z"/>
                <w:rFonts w:asciiTheme="majorBidi" w:hAnsiTheme="majorBidi" w:cstheme="majorBidi"/>
                <w:b/>
                <w:sz w:val="20"/>
              </w:rPr>
            </w:pPr>
            <w:del w:id="6119" w:author="Johnny Schultz" w:date="2020-02-12T15:46:00Z">
              <w:r w:rsidRPr="00A013FD">
                <w:rPr>
                  <w:rFonts w:asciiTheme="majorBidi" w:hAnsiTheme="majorBidi" w:cstheme="majorBidi"/>
                  <w:b/>
                  <w:sz w:val="20"/>
                </w:rPr>
                <w:delText>Code Rate</w:delText>
              </w:r>
            </w:del>
          </w:p>
        </w:tc>
        <w:tc>
          <w:tcPr>
            <w:tcW w:w="6930" w:type="dxa"/>
          </w:tcPr>
          <w:p w14:paraId="75524D91" w14:textId="77777777" w:rsidR="00A013FD" w:rsidRPr="00A013FD" w:rsidRDefault="00A013FD" w:rsidP="00A013FD">
            <w:pPr>
              <w:spacing w:before="80" w:after="80"/>
              <w:rPr>
                <w:del w:id="6120" w:author="Johnny Schultz" w:date="2020-02-12T15:46:00Z"/>
                <w:rFonts w:asciiTheme="majorBidi" w:hAnsiTheme="majorBidi" w:cstheme="majorBidi"/>
                <w:b/>
                <w:sz w:val="20"/>
              </w:rPr>
            </w:pPr>
            <w:del w:id="6121" w:author="Johnny Schultz" w:date="2020-02-12T15:46:00Z">
              <w:r w:rsidRPr="00A013FD">
                <w:rPr>
                  <w:rFonts w:asciiTheme="majorBidi" w:hAnsiTheme="majorBidi" w:cstheme="majorBidi"/>
                  <w:b/>
                  <w:sz w:val="20"/>
                </w:rPr>
                <w:delText>Punct. / Rep. Pattern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ml:space="preserve"> |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 Y’</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Y’</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xml:space="preserve"> | …)</w:delText>
              </w:r>
            </w:del>
          </w:p>
        </w:tc>
      </w:tr>
      <w:tr w:rsidR="00A013FD" w:rsidRPr="00A013FD" w14:paraId="7A4B68F5" w14:textId="77777777" w:rsidTr="00BF604E">
        <w:trPr>
          <w:del w:id="6122" w:author="Johnny Schultz" w:date="2020-02-12T15:46:00Z"/>
        </w:trPr>
        <w:tc>
          <w:tcPr>
            <w:tcW w:w="1548" w:type="dxa"/>
          </w:tcPr>
          <w:p w14:paraId="6F7B4C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23" w:author="Johnny Schultz" w:date="2020-02-12T15:46:00Z"/>
                <w:rFonts w:asciiTheme="majorBidi" w:hAnsiTheme="majorBidi" w:cstheme="majorBidi"/>
                <w:sz w:val="20"/>
              </w:rPr>
            </w:pPr>
            <w:del w:id="6124" w:author="Johnny Schultz" w:date="2020-02-12T15:46:00Z">
              <w:r w:rsidRPr="00A013FD">
                <w:rPr>
                  <w:rFonts w:asciiTheme="majorBidi" w:hAnsiTheme="majorBidi" w:cstheme="majorBidi"/>
                  <w:sz w:val="20"/>
                </w:rPr>
                <w:delText>0</w:delText>
              </w:r>
            </w:del>
          </w:p>
        </w:tc>
        <w:tc>
          <w:tcPr>
            <w:tcW w:w="1260" w:type="dxa"/>
          </w:tcPr>
          <w:p w14:paraId="68238A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25" w:author="Johnny Schultz" w:date="2020-02-12T15:46:00Z"/>
                <w:rFonts w:asciiTheme="majorBidi" w:hAnsiTheme="majorBidi" w:cstheme="majorBidi"/>
                <w:sz w:val="20"/>
              </w:rPr>
            </w:pPr>
            <w:del w:id="6126" w:author="Johnny Schultz" w:date="2020-02-12T15:46:00Z">
              <w:r w:rsidRPr="00A013FD">
                <w:rPr>
                  <w:rFonts w:asciiTheme="majorBidi" w:hAnsiTheme="majorBidi" w:cstheme="majorBidi"/>
                  <w:sz w:val="20"/>
                </w:rPr>
                <w:delText>1/5</w:delText>
              </w:r>
            </w:del>
          </w:p>
        </w:tc>
        <w:tc>
          <w:tcPr>
            <w:tcW w:w="6930" w:type="dxa"/>
          </w:tcPr>
          <w:p w14:paraId="368A7F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27" w:author="Johnny Schultz" w:date="2020-02-12T15:46:00Z"/>
                <w:rFonts w:asciiTheme="majorBidi" w:hAnsiTheme="majorBidi" w:cstheme="majorBidi"/>
                <w:sz w:val="20"/>
              </w:rPr>
            </w:pPr>
            <w:del w:id="6128" w:author="Johnny Schultz" w:date="2020-02-12T15:46:00Z">
              <w:r w:rsidRPr="00A013FD">
                <w:rPr>
                  <w:rFonts w:asciiTheme="majorBidi" w:hAnsiTheme="majorBidi" w:cstheme="majorBidi"/>
                  <w:sz w:val="20"/>
                </w:rPr>
                <w:delText>3;1;1;0;0;0    |    3;1;1;0;0;0    |    3;1;1;0;0;0    |    0;0;0;3;1;1    |    0;0;0;3;1;1    |    0;0;0;3;1;1</w:delText>
              </w:r>
            </w:del>
          </w:p>
        </w:tc>
      </w:tr>
      <w:tr w:rsidR="00A013FD" w:rsidRPr="00A013FD" w14:paraId="3C4650CA" w14:textId="77777777" w:rsidTr="00BF604E">
        <w:trPr>
          <w:del w:id="6129" w:author="Johnny Schultz" w:date="2020-02-12T15:46:00Z"/>
        </w:trPr>
        <w:tc>
          <w:tcPr>
            <w:tcW w:w="1548" w:type="dxa"/>
          </w:tcPr>
          <w:p w14:paraId="3A0676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30" w:author="Johnny Schultz" w:date="2020-02-12T15:46:00Z"/>
                <w:rFonts w:asciiTheme="majorBidi" w:hAnsiTheme="majorBidi" w:cstheme="majorBidi"/>
                <w:sz w:val="20"/>
              </w:rPr>
            </w:pPr>
            <w:del w:id="6131" w:author="Johnny Schultz" w:date="2020-02-12T15:46:00Z">
              <w:r w:rsidRPr="00A013FD">
                <w:rPr>
                  <w:rFonts w:asciiTheme="majorBidi" w:hAnsiTheme="majorBidi" w:cstheme="majorBidi"/>
                  <w:sz w:val="20"/>
                </w:rPr>
                <w:delText>1</w:delText>
              </w:r>
            </w:del>
          </w:p>
        </w:tc>
        <w:tc>
          <w:tcPr>
            <w:tcW w:w="1260" w:type="dxa"/>
          </w:tcPr>
          <w:p w14:paraId="24EC35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32" w:author="Johnny Schultz" w:date="2020-02-12T15:46:00Z"/>
                <w:rFonts w:asciiTheme="majorBidi" w:hAnsiTheme="majorBidi" w:cstheme="majorBidi"/>
                <w:sz w:val="20"/>
              </w:rPr>
            </w:pPr>
            <w:del w:id="6133" w:author="Johnny Schultz" w:date="2020-02-12T15:46:00Z">
              <w:r w:rsidRPr="00A013FD">
                <w:rPr>
                  <w:rFonts w:asciiTheme="majorBidi" w:hAnsiTheme="majorBidi" w:cstheme="majorBidi"/>
                  <w:sz w:val="20"/>
                </w:rPr>
                <w:delText>2/9</w:delText>
              </w:r>
            </w:del>
          </w:p>
        </w:tc>
        <w:tc>
          <w:tcPr>
            <w:tcW w:w="6930" w:type="dxa"/>
          </w:tcPr>
          <w:p w14:paraId="14D7F7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34" w:author="Johnny Schultz" w:date="2020-02-12T15:46:00Z"/>
                <w:rFonts w:asciiTheme="majorBidi" w:hAnsiTheme="majorBidi" w:cstheme="majorBidi"/>
                <w:sz w:val="20"/>
              </w:rPr>
            </w:pPr>
            <w:del w:id="6135" w:author="Johnny Schultz" w:date="2020-02-12T15:46:00Z">
              <w:r w:rsidRPr="00A013FD">
                <w:rPr>
                  <w:rFonts w:asciiTheme="majorBidi" w:hAnsiTheme="majorBidi" w:cstheme="majorBidi"/>
                  <w:sz w:val="20"/>
                </w:rPr>
                <w:delText>3;1;1;0;0;0    |    3;1;1;0;0;0    |    2;1;1;0;0;0    |    0;0;0;2;1;1    |    0;0;0;2;1;1    |    0;0;0;3;1;1</w:delText>
              </w:r>
            </w:del>
          </w:p>
        </w:tc>
      </w:tr>
      <w:tr w:rsidR="00A013FD" w:rsidRPr="00A013FD" w14:paraId="6AD92F28" w14:textId="77777777" w:rsidTr="00BF604E">
        <w:trPr>
          <w:del w:id="6136" w:author="Johnny Schultz" w:date="2020-02-12T15:46:00Z"/>
        </w:trPr>
        <w:tc>
          <w:tcPr>
            <w:tcW w:w="1548" w:type="dxa"/>
          </w:tcPr>
          <w:p w14:paraId="709629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37" w:author="Johnny Schultz" w:date="2020-02-12T15:46:00Z"/>
                <w:rFonts w:asciiTheme="majorBidi" w:hAnsiTheme="majorBidi" w:cstheme="majorBidi"/>
                <w:sz w:val="20"/>
              </w:rPr>
            </w:pPr>
            <w:del w:id="6138" w:author="Johnny Schultz" w:date="2020-02-12T15:46:00Z">
              <w:r w:rsidRPr="00A013FD">
                <w:rPr>
                  <w:rFonts w:asciiTheme="majorBidi" w:hAnsiTheme="majorBidi" w:cstheme="majorBidi"/>
                  <w:sz w:val="20"/>
                </w:rPr>
                <w:delText>2</w:delText>
              </w:r>
            </w:del>
          </w:p>
        </w:tc>
        <w:tc>
          <w:tcPr>
            <w:tcW w:w="1260" w:type="dxa"/>
          </w:tcPr>
          <w:p w14:paraId="4BB599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39" w:author="Johnny Schultz" w:date="2020-02-12T15:46:00Z"/>
                <w:rFonts w:asciiTheme="majorBidi" w:hAnsiTheme="majorBidi" w:cstheme="majorBidi"/>
                <w:sz w:val="20"/>
              </w:rPr>
            </w:pPr>
            <w:del w:id="6140" w:author="Johnny Schultz" w:date="2020-02-12T15:46:00Z">
              <w:r w:rsidRPr="00A013FD">
                <w:rPr>
                  <w:rFonts w:asciiTheme="majorBidi" w:hAnsiTheme="majorBidi" w:cstheme="majorBidi"/>
                  <w:sz w:val="20"/>
                </w:rPr>
                <w:delText>1/4</w:delText>
              </w:r>
            </w:del>
          </w:p>
        </w:tc>
        <w:tc>
          <w:tcPr>
            <w:tcW w:w="6930" w:type="dxa"/>
          </w:tcPr>
          <w:p w14:paraId="10DC34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41" w:author="Johnny Schultz" w:date="2020-02-12T15:46:00Z"/>
                <w:rFonts w:asciiTheme="majorBidi" w:hAnsiTheme="majorBidi" w:cstheme="majorBidi"/>
                <w:sz w:val="20"/>
              </w:rPr>
            </w:pPr>
            <w:del w:id="6142" w:author="Johnny Schultz" w:date="2020-02-12T15:46:00Z">
              <w:r w:rsidRPr="00A013FD">
                <w:rPr>
                  <w:rFonts w:asciiTheme="majorBidi" w:hAnsiTheme="majorBidi" w:cstheme="majorBidi"/>
                  <w:sz w:val="20"/>
                </w:rPr>
                <w:delText>2;1;1;0;0;0    |    2;1;1;0;0;0    |    2;1;1;0;0;0    |    0;0;0;2;1;1    |    0;0;0;2;1;1    |    0;0;0;2;1;1</w:delText>
              </w:r>
            </w:del>
          </w:p>
        </w:tc>
      </w:tr>
      <w:tr w:rsidR="00A013FD" w:rsidRPr="00A013FD" w14:paraId="230B9A1C" w14:textId="77777777" w:rsidTr="00BF604E">
        <w:trPr>
          <w:del w:id="6143" w:author="Johnny Schultz" w:date="2020-02-12T15:46:00Z"/>
        </w:trPr>
        <w:tc>
          <w:tcPr>
            <w:tcW w:w="1548" w:type="dxa"/>
          </w:tcPr>
          <w:p w14:paraId="28F310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44" w:author="Johnny Schultz" w:date="2020-02-12T15:46:00Z"/>
                <w:rFonts w:asciiTheme="majorBidi" w:hAnsiTheme="majorBidi" w:cstheme="majorBidi"/>
                <w:sz w:val="20"/>
              </w:rPr>
            </w:pPr>
            <w:del w:id="6145" w:author="Johnny Schultz" w:date="2020-02-12T15:46:00Z">
              <w:r w:rsidRPr="00A013FD">
                <w:rPr>
                  <w:rFonts w:asciiTheme="majorBidi" w:hAnsiTheme="majorBidi" w:cstheme="majorBidi"/>
                  <w:sz w:val="20"/>
                </w:rPr>
                <w:delText>3</w:delText>
              </w:r>
            </w:del>
          </w:p>
        </w:tc>
        <w:tc>
          <w:tcPr>
            <w:tcW w:w="1260" w:type="dxa"/>
          </w:tcPr>
          <w:p w14:paraId="0FC2AD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46" w:author="Johnny Schultz" w:date="2020-02-12T15:46:00Z"/>
                <w:rFonts w:asciiTheme="majorBidi" w:hAnsiTheme="majorBidi" w:cstheme="majorBidi"/>
                <w:sz w:val="20"/>
              </w:rPr>
            </w:pPr>
            <w:del w:id="6147" w:author="Johnny Schultz" w:date="2020-02-12T15:46:00Z">
              <w:r w:rsidRPr="00A013FD">
                <w:rPr>
                  <w:rFonts w:asciiTheme="majorBidi" w:hAnsiTheme="majorBidi" w:cstheme="majorBidi"/>
                  <w:sz w:val="20"/>
                </w:rPr>
                <w:delText>2/7</w:delText>
              </w:r>
            </w:del>
          </w:p>
        </w:tc>
        <w:tc>
          <w:tcPr>
            <w:tcW w:w="6930" w:type="dxa"/>
          </w:tcPr>
          <w:p w14:paraId="3A8BDF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48" w:author="Johnny Schultz" w:date="2020-02-12T15:46:00Z"/>
                <w:rFonts w:asciiTheme="majorBidi" w:hAnsiTheme="majorBidi" w:cstheme="majorBidi"/>
                <w:sz w:val="20"/>
              </w:rPr>
            </w:pPr>
            <w:del w:id="6149" w:author="Johnny Schultz" w:date="2020-02-12T15:46:00Z">
              <w:r w:rsidRPr="00A013FD">
                <w:rPr>
                  <w:rFonts w:asciiTheme="majorBidi" w:hAnsiTheme="majorBidi" w:cstheme="majorBidi"/>
                  <w:sz w:val="20"/>
                </w:rPr>
                <w:delText>1;1;1;0;0;0    |     2;1;1;0;0;0    |    2;1;1;0;0;0    |    0;0;0;2;1;1    |    0;0;0;1;1;1    |     0;0;0;1;1;1</w:delText>
              </w:r>
            </w:del>
          </w:p>
        </w:tc>
      </w:tr>
      <w:tr w:rsidR="00A013FD" w:rsidRPr="00A013FD" w14:paraId="5034E3AB" w14:textId="77777777" w:rsidTr="00BF604E">
        <w:trPr>
          <w:del w:id="6150" w:author="Johnny Schultz" w:date="2020-02-12T15:46:00Z"/>
        </w:trPr>
        <w:tc>
          <w:tcPr>
            <w:tcW w:w="1548" w:type="dxa"/>
          </w:tcPr>
          <w:p w14:paraId="0F23EA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51" w:author="Johnny Schultz" w:date="2020-02-12T15:46:00Z"/>
                <w:rFonts w:asciiTheme="majorBidi" w:hAnsiTheme="majorBidi" w:cstheme="majorBidi"/>
                <w:sz w:val="20"/>
              </w:rPr>
            </w:pPr>
            <w:del w:id="6152" w:author="Johnny Schultz" w:date="2020-02-12T15:46:00Z">
              <w:r w:rsidRPr="00A013FD">
                <w:rPr>
                  <w:rFonts w:asciiTheme="majorBidi" w:hAnsiTheme="majorBidi" w:cstheme="majorBidi"/>
                  <w:sz w:val="20"/>
                </w:rPr>
                <w:delText>4</w:delText>
              </w:r>
            </w:del>
          </w:p>
        </w:tc>
        <w:tc>
          <w:tcPr>
            <w:tcW w:w="1260" w:type="dxa"/>
          </w:tcPr>
          <w:p w14:paraId="6FD50D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53" w:author="Johnny Schultz" w:date="2020-02-12T15:46:00Z"/>
                <w:rFonts w:asciiTheme="majorBidi" w:hAnsiTheme="majorBidi" w:cstheme="majorBidi"/>
                <w:sz w:val="20"/>
              </w:rPr>
            </w:pPr>
            <w:del w:id="6154" w:author="Johnny Schultz" w:date="2020-02-12T15:46:00Z">
              <w:r w:rsidRPr="00A013FD">
                <w:rPr>
                  <w:rFonts w:asciiTheme="majorBidi" w:hAnsiTheme="majorBidi" w:cstheme="majorBidi"/>
                  <w:sz w:val="20"/>
                </w:rPr>
                <w:delText>1/3</w:delText>
              </w:r>
            </w:del>
          </w:p>
        </w:tc>
        <w:tc>
          <w:tcPr>
            <w:tcW w:w="6930" w:type="dxa"/>
          </w:tcPr>
          <w:p w14:paraId="5B6BC3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55" w:author="Johnny Schultz" w:date="2020-02-12T15:46:00Z"/>
                <w:rFonts w:asciiTheme="majorBidi" w:hAnsiTheme="majorBidi" w:cstheme="majorBidi"/>
                <w:sz w:val="20"/>
              </w:rPr>
            </w:pPr>
            <w:del w:id="6156" w:author="Johnny Schultz" w:date="2020-02-12T15:46:00Z">
              <w:r w:rsidRPr="00A013FD">
                <w:rPr>
                  <w:rFonts w:asciiTheme="majorBidi" w:hAnsiTheme="majorBidi" w:cstheme="majorBidi"/>
                  <w:sz w:val="20"/>
                </w:rPr>
                <w:delText>2;1;0;0;0;0    |    2;1;0;0;0;0    |    2;1;0;0;0;0    |    0;0;0;2;1;0    |    0;0;0;2;1;0    |     0;0;0;2;1;0</w:delText>
              </w:r>
            </w:del>
          </w:p>
        </w:tc>
      </w:tr>
      <w:tr w:rsidR="00A013FD" w:rsidRPr="00A013FD" w14:paraId="73AF44EB" w14:textId="77777777" w:rsidTr="00BF604E">
        <w:trPr>
          <w:del w:id="6157" w:author="Johnny Schultz" w:date="2020-02-12T15:46:00Z"/>
        </w:trPr>
        <w:tc>
          <w:tcPr>
            <w:tcW w:w="1548" w:type="dxa"/>
          </w:tcPr>
          <w:p w14:paraId="180F04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58" w:author="Johnny Schultz" w:date="2020-02-12T15:46:00Z"/>
                <w:rFonts w:asciiTheme="majorBidi" w:hAnsiTheme="majorBidi" w:cstheme="majorBidi"/>
                <w:sz w:val="20"/>
              </w:rPr>
            </w:pPr>
            <w:del w:id="6159" w:author="Johnny Schultz" w:date="2020-02-12T15:46:00Z">
              <w:r w:rsidRPr="00A013FD">
                <w:rPr>
                  <w:rFonts w:asciiTheme="majorBidi" w:hAnsiTheme="majorBidi" w:cstheme="majorBidi"/>
                  <w:sz w:val="20"/>
                </w:rPr>
                <w:delText>5</w:delText>
              </w:r>
            </w:del>
          </w:p>
        </w:tc>
        <w:tc>
          <w:tcPr>
            <w:tcW w:w="1260" w:type="dxa"/>
          </w:tcPr>
          <w:p w14:paraId="13275D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60" w:author="Johnny Schultz" w:date="2020-02-12T15:46:00Z"/>
                <w:rFonts w:asciiTheme="majorBidi" w:hAnsiTheme="majorBidi" w:cstheme="majorBidi"/>
                <w:sz w:val="20"/>
              </w:rPr>
            </w:pPr>
            <w:del w:id="6161" w:author="Johnny Schultz" w:date="2020-02-12T15:46:00Z">
              <w:r w:rsidRPr="00A013FD">
                <w:rPr>
                  <w:rFonts w:asciiTheme="majorBidi" w:hAnsiTheme="majorBidi" w:cstheme="majorBidi"/>
                  <w:sz w:val="20"/>
                </w:rPr>
                <w:delText>2/5</w:delText>
              </w:r>
            </w:del>
          </w:p>
        </w:tc>
        <w:tc>
          <w:tcPr>
            <w:tcW w:w="6930" w:type="dxa"/>
          </w:tcPr>
          <w:p w14:paraId="683C7D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62" w:author="Johnny Schultz" w:date="2020-02-12T15:46:00Z"/>
                <w:rFonts w:asciiTheme="majorBidi" w:hAnsiTheme="majorBidi" w:cstheme="majorBidi"/>
                <w:sz w:val="20"/>
              </w:rPr>
            </w:pPr>
            <w:del w:id="6163" w:author="Johnny Schultz" w:date="2020-02-12T15:46:00Z">
              <w:r w:rsidRPr="00A013FD">
                <w:rPr>
                  <w:rFonts w:asciiTheme="majorBidi" w:hAnsiTheme="majorBidi" w:cstheme="majorBidi"/>
                  <w:sz w:val="20"/>
                </w:rPr>
                <w:delText>1;1;1;0;0;0    |    1;1;1;0;0;0    |    1;0;1;0;0;0    |    0;0;0;1;1;1    |    0;0;0;1;1;1    |    0;0;0;1;0;1</w:delText>
              </w:r>
            </w:del>
          </w:p>
        </w:tc>
      </w:tr>
      <w:tr w:rsidR="00A013FD" w:rsidRPr="00A013FD" w14:paraId="1DEEA274" w14:textId="77777777" w:rsidTr="00BF604E">
        <w:trPr>
          <w:del w:id="6164" w:author="Johnny Schultz" w:date="2020-02-12T15:46:00Z"/>
        </w:trPr>
        <w:tc>
          <w:tcPr>
            <w:tcW w:w="1548" w:type="dxa"/>
          </w:tcPr>
          <w:p w14:paraId="25F3E6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65" w:author="Johnny Schultz" w:date="2020-02-12T15:46:00Z"/>
                <w:rFonts w:asciiTheme="majorBidi" w:hAnsiTheme="majorBidi" w:cstheme="majorBidi"/>
                <w:sz w:val="20"/>
              </w:rPr>
            </w:pPr>
            <w:del w:id="6166" w:author="Johnny Schultz" w:date="2020-02-12T15:46:00Z">
              <w:r w:rsidRPr="00A013FD">
                <w:rPr>
                  <w:rFonts w:asciiTheme="majorBidi" w:hAnsiTheme="majorBidi" w:cstheme="majorBidi"/>
                  <w:sz w:val="20"/>
                </w:rPr>
                <w:delText>6</w:delText>
              </w:r>
            </w:del>
          </w:p>
        </w:tc>
        <w:tc>
          <w:tcPr>
            <w:tcW w:w="1260" w:type="dxa"/>
          </w:tcPr>
          <w:p w14:paraId="18CF61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67" w:author="Johnny Schultz" w:date="2020-02-12T15:46:00Z"/>
                <w:rFonts w:asciiTheme="majorBidi" w:hAnsiTheme="majorBidi" w:cstheme="majorBidi"/>
                <w:sz w:val="20"/>
              </w:rPr>
            </w:pPr>
            <w:del w:id="6168" w:author="Johnny Schultz" w:date="2020-02-12T15:46:00Z">
              <w:r w:rsidRPr="00A013FD">
                <w:rPr>
                  <w:rFonts w:asciiTheme="majorBidi" w:hAnsiTheme="majorBidi" w:cstheme="majorBidi"/>
                  <w:sz w:val="20"/>
                </w:rPr>
                <w:delText>1/2</w:delText>
              </w:r>
            </w:del>
          </w:p>
        </w:tc>
        <w:tc>
          <w:tcPr>
            <w:tcW w:w="6930" w:type="dxa"/>
          </w:tcPr>
          <w:p w14:paraId="66E298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69" w:author="Johnny Schultz" w:date="2020-02-12T15:46:00Z"/>
                <w:rFonts w:asciiTheme="majorBidi" w:hAnsiTheme="majorBidi" w:cstheme="majorBidi"/>
                <w:sz w:val="20"/>
              </w:rPr>
            </w:pPr>
            <w:del w:id="6170" w:author="Johnny Schultz" w:date="2020-02-12T15:46:00Z">
              <w:r w:rsidRPr="00A013FD">
                <w:rPr>
                  <w:rFonts w:asciiTheme="majorBidi" w:hAnsiTheme="majorBidi" w:cstheme="majorBidi"/>
                  <w:sz w:val="20"/>
                </w:rPr>
                <w:delText>1;1;0;0;0;0    |    1;1;0;0;0;0    |    1;1;0;0;0;0    |    0;0;0;1;1;0    |    0;0;0;1;1;0    |    0;0;0;1;1;0</w:delText>
              </w:r>
            </w:del>
          </w:p>
        </w:tc>
      </w:tr>
      <w:tr w:rsidR="00A013FD" w:rsidRPr="00A013FD" w14:paraId="1FD60E8A" w14:textId="77777777" w:rsidTr="00BF604E">
        <w:trPr>
          <w:del w:id="6171" w:author="Johnny Schultz" w:date="2020-02-12T15:46:00Z"/>
        </w:trPr>
        <w:tc>
          <w:tcPr>
            <w:tcW w:w="1548" w:type="dxa"/>
          </w:tcPr>
          <w:p w14:paraId="66DAFD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72" w:author="Johnny Schultz" w:date="2020-02-12T15:46:00Z"/>
                <w:rFonts w:asciiTheme="majorBidi" w:hAnsiTheme="majorBidi" w:cstheme="majorBidi"/>
                <w:sz w:val="20"/>
              </w:rPr>
            </w:pPr>
            <w:del w:id="6173" w:author="Johnny Schultz" w:date="2020-02-12T15:46:00Z">
              <w:r w:rsidRPr="00A013FD">
                <w:rPr>
                  <w:rFonts w:asciiTheme="majorBidi" w:hAnsiTheme="majorBidi" w:cstheme="majorBidi"/>
                  <w:sz w:val="20"/>
                </w:rPr>
                <w:delText>7</w:delText>
              </w:r>
            </w:del>
          </w:p>
        </w:tc>
        <w:tc>
          <w:tcPr>
            <w:tcW w:w="1260" w:type="dxa"/>
          </w:tcPr>
          <w:p w14:paraId="7A2F9A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74" w:author="Johnny Schultz" w:date="2020-02-12T15:46:00Z"/>
                <w:rFonts w:asciiTheme="majorBidi" w:hAnsiTheme="majorBidi" w:cstheme="majorBidi"/>
                <w:sz w:val="20"/>
              </w:rPr>
            </w:pPr>
            <w:del w:id="6175" w:author="Johnny Schultz" w:date="2020-02-12T15:46:00Z">
              <w:r w:rsidRPr="00A013FD">
                <w:rPr>
                  <w:rFonts w:asciiTheme="majorBidi" w:hAnsiTheme="majorBidi" w:cstheme="majorBidi"/>
                  <w:sz w:val="20"/>
                </w:rPr>
                <w:delText>2/3</w:delText>
              </w:r>
            </w:del>
          </w:p>
        </w:tc>
        <w:tc>
          <w:tcPr>
            <w:tcW w:w="6930" w:type="dxa"/>
          </w:tcPr>
          <w:p w14:paraId="0F4D34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76" w:author="Johnny Schultz" w:date="2020-02-12T15:46:00Z"/>
                <w:rFonts w:asciiTheme="majorBidi" w:hAnsiTheme="majorBidi" w:cstheme="majorBidi"/>
                <w:sz w:val="20"/>
              </w:rPr>
            </w:pPr>
            <w:del w:id="6177" w:author="Johnny Schultz" w:date="2020-02-12T15:46:00Z">
              <w:r w:rsidRPr="00A013FD">
                <w:rPr>
                  <w:rFonts w:asciiTheme="majorBidi" w:hAnsiTheme="majorBidi" w:cstheme="majorBidi"/>
                  <w:sz w:val="20"/>
                </w:rPr>
                <w:delText>1;0;0;0;0;0    |    1;0;1;0;0;0    |    1;0;1;0;0;0    |    0;0;0;1;0;0    |    0;0;0;1;0;1    |    0;0;0;1;0;1</w:delText>
              </w:r>
            </w:del>
          </w:p>
        </w:tc>
      </w:tr>
      <w:tr w:rsidR="00A013FD" w:rsidRPr="00A013FD" w14:paraId="1631690F" w14:textId="77777777" w:rsidTr="00BF604E">
        <w:trPr>
          <w:del w:id="6178" w:author="Johnny Schultz" w:date="2020-02-12T15:46:00Z"/>
        </w:trPr>
        <w:tc>
          <w:tcPr>
            <w:tcW w:w="1548" w:type="dxa"/>
            <w:tcBorders>
              <w:bottom w:val="single" w:sz="4" w:space="0" w:color="auto"/>
            </w:tcBorders>
          </w:tcPr>
          <w:p w14:paraId="71F886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79" w:author="Johnny Schultz" w:date="2020-02-12T15:46:00Z"/>
                <w:rFonts w:asciiTheme="majorBidi" w:hAnsiTheme="majorBidi" w:cstheme="majorBidi"/>
                <w:sz w:val="20"/>
              </w:rPr>
            </w:pPr>
            <w:del w:id="6180" w:author="Johnny Schultz" w:date="2020-02-12T15:46:00Z">
              <w:r w:rsidRPr="00A013FD">
                <w:rPr>
                  <w:rFonts w:asciiTheme="majorBidi" w:hAnsiTheme="majorBidi" w:cstheme="majorBidi"/>
                  <w:sz w:val="20"/>
                </w:rPr>
                <w:delText>8</w:delText>
              </w:r>
            </w:del>
          </w:p>
        </w:tc>
        <w:tc>
          <w:tcPr>
            <w:tcW w:w="1260" w:type="dxa"/>
            <w:tcBorders>
              <w:bottom w:val="single" w:sz="4" w:space="0" w:color="auto"/>
            </w:tcBorders>
          </w:tcPr>
          <w:p w14:paraId="6641F4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81" w:author="Johnny Schultz" w:date="2020-02-12T15:46:00Z"/>
                <w:rFonts w:asciiTheme="majorBidi" w:hAnsiTheme="majorBidi" w:cstheme="majorBidi"/>
                <w:sz w:val="20"/>
              </w:rPr>
            </w:pPr>
            <w:del w:id="6182" w:author="Johnny Schultz" w:date="2020-02-12T15:46:00Z">
              <w:r w:rsidRPr="00A013FD">
                <w:rPr>
                  <w:rFonts w:asciiTheme="majorBidi" w:hAnsiTheme="majorBidi" w:cstheme="majorBidi"/>
                  <w:sz w:val="20"/>
                </w:rPr>
                <w:delText>3/4</w:delText>
              </w:r>
            </w:del>
          </w:p>
        </w:tc>
        <w:tc>
          <w:tcPr>
            <w:tcW w:w="6930" w:type="dxa"/>
            <w:tcBorders>
              <w:bottom w:val="single" w:sz="4" w:space="0" w:color="auto"/>
            </w:tcBorders>
          </w:tcPr>
          <w:p w14:paraId="0B3F4B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6183" w:author="Johnny Schultz" w:date="2020-02-12T15:46:00Z"/>
                <w:rFonts w:asciiTheme="majorBidi" w:hAnsiTheme="majorBidi" w:cstheme="majorBidi"/>
                <w:sz w:val="20"/>
              </w:rPr>
            </w:pPr>
            <w:del w:id="6184" w:author="Johnny Schultz" w:date="2020-02-12T15:46:00Z">
              <w:r w:rsidRPr="00A013FD">
                <w:rPr>
                  <w:rFonts w:asciiTheme="majorBidi" w:hAnsiTheme="majorBidi" w:cstheme="majorBidi"/>
                  <w:sz w:val="20"/>
                </w:rPr>
                <w:delText>1;0;1;0;0;0    |    1;0;1;0;0;0    |    1;0;1;0;0;0    |    0;0;0;1;0;1    |    0;0;0;1;0;1    |    0;0;0;1;0;1</w:delText>
              </w:r>
            </w:del>
          </w:p>
        </w:tc>
      </w:tr>
      <w:tr w:rsidR="00A013FD" w:rsidRPr="00A013FD" w14:paraId="69728762" w14:textId="77777777" w:rsidTr="00BF604E">
        <w:trPr>
          <w:del w:id="6185" w:author="Johnny Schultz" w:date="2020-02-12T15:46:00Z"/>
        </w:trPr>
        <w:tc>
          <w:tcPr>
            <w:tcW w:w="9738" w:type="dxa"/>
            <w:gridSpan w:val="3"/>
            <w:tcBorders>
              <w:left w:val="nil"/>
              <w:bottom w:val="nil"/>
              <w:right w:val="nil"/>
            </w:tcBorders>
          </w:tcPr>
          <w:p w14:paraId="00982FE8" w14:textId="77777777" w:rsidR="00A013FD" w:rsidRPr="00A013FD" w:rsidRDefault="00A013FD" w:rsidP="00A013FD">
            <w:pPr>
              <w:rPr>
                <w:del w:id="6186" w:author="Johnny Schultz" w:date="2020-02-12T15:46:00Z"/>
                <w:rFonts w:asciiTheme="majorBidi" w:hAnsiTheme="majorBidi" w:cstheme="majorBidi"/>
                <w:sz w:val="20"/>
              </w:rPr>
            </w:pPr>
            <w:del w:id="6187" w:author="Johnny Schultz" w:date="2020-02-12T15:46:00Z">
              <w:r w:rsidRPr="00A013FD">
                <w:rPr>
                  <w:rFonts w:asciiTheme="majorBidi" w:hAnsiTheme="majorBidi" w:cstheme="majorBidi"/>
                  <w:sz w:val="20"/>
                </w:rPr>
                <w:delText>For each rate, the puncturing table shall be read first from left to right and then from top to bottom.</w:delText>
              </w:r>
            </w:del>
          </w:p>
        </w:tc>
      </w:tr>
    </w:tbl>
    <w:p w14:paraId="69C0ABF8" w14:textId="77777777" w:rsidR="00A013FD" w:rsidRPr="00A013FD" w:rsidRDefault="00A013FD" w:rsidP="00A013FD">
      <w:pPr>
        <w:keepNext/>
        <w:keepLines/>
        <w:tabs>
          <w:tab w:val="left" w:pos="360"/>
        </w:tabs>
        <w:spacing w:before="200"/>
        <w:ind w:left="360" w:hanging="360"/>
        <w:outlineLvl w:val="1"/>
        <w:rPr>
          <w:del w:id="6188" w:author="Johnny Schultz" w:date="2020-02-12T15:46:00Z"/>
          <w:rFonts w:eastAsia="Calibri"/>
          <w:b/>
        </w:rPr>
      </w:pPr>
      <w:del w:id="6189" w:author="Johnny Schultz" w:date="2020-02-12T15:46:00Z">
        <w:r w:rsidRPr="00A013FD">
          <w:rPr>
            <w:b/>
          </w:rPr>
          <w:delText>3.6</w:delText>
        </w:r>
        <w:r w:rsidRPr="00A013FD">
          <w:rPr>
            <w:b/>
          </w:rPr>
          <w:tab/>
          <w:delText>CRC</w:delText>
        </w:r>
      </w:del>
    </w:p>
    <w:p w14:paraId="1F922795" w14:textId="77777777" w:rsidR="00A013FD" w:rsidRPr="00A013FD" w:rsidRDefault="00A013FD" w:rsidP="00A013FD">
      <w:pPr>
        <w:rPr>
          <w:del w:id="6190" w:author="Johnny Schultz" w:date="2020-02-12T15:46:00Z"/>
        </w:rPr>
      </w:pPr>
      <w:del w:id="6191" w:author="Johnny Schultz" w:date="2020-02-12T15:46:00Z">
        <w:r w:rsidRPr="00A013FD">
          <w:delText xml:space="preserve">The 32 bit ITU-T V.42 {RD-5} polynomial 0x04C11DB7 CRC is appended to the last segment of the datagram. The CRC is calculated over all fragments of the datagram. </w:delText>
        </w:r>
      </w:del>
    </w:p>
    <w:p w14:paraId="4505347A" w14:textId="77777777" w:rsidR="00A013FD" w:rsidRPr="00A013FD" w:rsidRDefault="00A013FD" w:rsidP="00A013FD">
      <w:pPr>
        <w:rPr>
          <w:del w:id="6192" w:author="Johnny Schultz" w:date="2020-02-12T15:46:00Z"/>
        </w:rPr>
      </w:pPr>
      <w:del w:id="6193" w:author="Johnny Schultz" w:date="2020-02-12T15:46:00Z">
        <w:r w:rsidRPr="00A013FD">
          <w:delText>F(x) = x</w:delText>
        </w:r>
        <w:r w:rsidRPr="00A013FD">
          <w:rPr>
            <w:vertAlign w:val="superscript"/>
          </w:rPr>
          <w:delText>32</w:delText>
        </w:r>
        <w:r w:rsidRPr="00A013FD">
          <w:delText xml:space="preserve"> + x</w:delText>
        </w:r>
        <w:r w:rsidRPr="00A013FD">
          <w:rPr>
            <w:vertAlign w:val="superscript"/>
          </w:rPr>
          <w:delText>26</w:delText>
        </w:r>
        <w:r w:rsidRPr="00A013FD">
          <w:delText xml:space="preserve"> + x</w:delText>
        </w:r>
        <w:r w:rsidRPr="00A013FD">
          <w:rPr>
            <w:vertAlign w:val="superscript"/>
          </w:rPr>
          <w:delText>23</w:delText>
        </w:r>
        <w:r w:rsidRPr="00A013FD">
          <w:delText xml:space="preserve"> + x</w:delText>
        </w:r>
        <w:r w:rsidRPr="00A013FD">
          <w:rPr>
            <w:vertAlign w:val="superscript"/>
          </w:rPr>
          <w:delText>22</w:delText>
        </w:r>
        <w:r w:rsidRPr="00A013FD">
          <w:delText xml:space="preserve"> + x</w:delText>
        </w:r>
        <w:r w:rsidRPr="00A013FD">
          <w:rPr>
            <w:vertAlign w:val="superscript"/>
          </w:rPr>
          <w:delText>16</w:delText>
        </w:r>
        <w:r w:rsidRPr="00A013FD">
          <w:delText xml:space="preserve"> + x</w:delText>
        </w:r>
        <w:r w:rsidRPr="00A013FD">
          <w:rPr>
            <w:vertAlign w:val="superscript"/>
          </w:rPr>
          <w:delText>12</w:delText>
        </w:r>
        <w:r w:rsidRPr="00A013FD">
          <w:delText xml:space="preserve"> + x</w:delText>
        </w:r>
        <w:r w:rsidRPr="00A013FD">
          <w:rPr>
            <w:vertAlign w:val="superscript"/>
          </w:rPr>
          <w:delText>11</w:delText>
        </w:r>
        <w:r w:rsidRPr="00A013FD">
          <w:delText xml:space="preserve"> + x</w:delText>
        </w:r>
        <w:r w:rsidRPr="00A013FD">
          <w:rPr>
            <w:vertAlign w:val="superscript"/>
          </w:rPr>
          <w:delText>10</w:delText>
        </w:r>
        <w:r w:rsidRPr="00A013FD">
          <w:delText xml:space="preserve"> + x</w:delText>
        </w:r>
        <w:r w:rsidRPr="00A013FD">
          <w:rPr>
            <w:vertAlign w:val="superscript"/>
          </w:rPr>
          <w:delText>8</w:delText>
        </w:r>
        <w:r w:rsidRPr="00A013FD">
          <w:delText xml:space="preserve"> + x</w:delText>
        </w:r>
        <w:r w:rsidRPr="00A013FD">
          <w:rPr>
            <w:vertAlign w:val="superscript"/>
          </w:rPr>
          <w:delText>7</w:delText>
        </w:r>
        <w:r w:rsidRPr="00A013FD">
          <w:delText xml:space="preserve"> + x</w:delText>
        </w:r>
        <w:r w:rsidRPr="00A013FD">
          <w:rPr>
            <w:vertAlign w:val="superscript"/>
          </w:rPr>
          <w:delText>5</w:delText>
        </w:r>
        <w:r w:rsidRPr="00A013FD">
          <w:delText xml:space="preserve"> + x</w:delText>
        </w:r>
        <w:r w:rsidRPr="00A013FD">
          <w:rPr>
            <w:vertAlign w:val="superscript"/>
          </w:rPr>
          <w:delText>4</w:delText>
        </w:r>
        <w:r w:rsidRPr="00A013FD">
          <w:delText xml:space="preserve"> + x</w:delText>
        </w:r>
        <w:r w:rsidRPr="00A013FD">
          <w:rPr>
            <w:vertAlign w:val="superscript"/>
          </w:rPr>
          <w:delText>2</w:delText>
        </w:r>
        <w:r w:rsidRPr="00A013FD">
          <w:delText xml:space="preserve"> + x + 1</w:delText>
        </w:r>
      </w:del>
    </w:p>
    <w:p w14:paraId="73BB12BF" w14:textId="77777777" w:rsidR="00A013FD" w:rsidRPr="00A013FD" w:rsidRDefault="00A013FD" w:rsidP="00A013FD">
      <w:pPr>
        <w:rPr>
          <w:del w:id="6194" w:author="Johnny Schultz" w:date="2020-02-12T15:46:00Z"/>
          <w:rFonts w:eastAsia="Calibri"/>
          <w:b/>
        </w:rPr>
      </w:pPr>
      <w:del w:id="6195" w:author="Johnny Schultz" w:date="2020-02-12T15:46:00Z">
        <w:r w:rsidRPr="00A013FD">
          <w:delText>Initial state: 0xFFFFFFFF</w:delText>
        </w:r>
      </w:del>
    </w:p>
    <w:p w14:paraId="6ACB0ED6" w14:textId="77777777" w:rsidR="00A013FD" w:rsidRPr="00A013FD" w:rsidRDefault="00A013FD" w:rsidP="00A013FD">
      <w:pPr>
        <w:keepNext/>
        <w:keepLines/>
        <w:tabs>
          <w:tab w:val="left" w:pos="360"/>
        </w:tabs>
        <w:spacing w:before="200"/>
        <w:ind w:left="360" w:hanging="360"/>
        <w:outlineLvl w:val="1"/>
        <w:rPr>
          <w:del w:id="6196" w:author="Johnny Schultz" w:date="2020-02-12T15:46:00Z"/>
          <w:b/>
        </w:rPr>
      </w:pPr>
      <w:del w:id="6197" w:author="Johnny Schultz" w:date="2020-02-12T15:46:00Z">
        <w:r w:rsidRPr="00A013FD">
          <w:rPr>
            <w:b/>
          </w:rPr>
          <w:delText>3.7</w:delText>
        </w:r>
        <w:r w:rsidRPr="00A013FD">
          <w:rPr>
            <w:b/>
          </w:rPr>
          <w:tab/>
          <w:delText>Antenna configurations for VDES ship stations</w:delText>
        </w:r>
      </w:del>
    </w:p>
    <w:p w14:paraId="0B0525DA" w14:textId="77777777" w:rsidR="00A013FD" w:rsidRPr="00A013FD" w:rsidRDefault="00A013FD" w:rsidP="00A013FD">
      <w:pPr>
        <w:keepNext/>
        <w:keepLines/>
        <w:tabs>
          <w:tab w:val="clear" w:pos="1134"/>
          <w:tab w:val="left" w:pos="360"/>
        </w:tabs>
        <w:spacing w:before="200"/>
        <w:ind w:left="360" w:hanging="360"/>
        <w:outlineLvl w:val="2"/>
        <w:rPr>
          <w:del w:id="6198" w:author="Johnny Schultz" w:date="2020-02-12T15:46:00Z"/>
          <w:b/>
        </w:rPr>
      </w:pPr>
      <w:del w:id="6199" w:author="Johnny Schultz" w:date="2020-02-12T15:46:00Z">
        <w:r w:rsidRPr="00A013FD">
          <w:rPr>
            <w:b/>
          </w:rPr>
          <w:delText>3.7.1</w:delText>
        </w:r>
        <w:r w:rsidRPr="00A013FD">
          <w:rPr>
            <w:b/>
          </w:rPr>
          <w:tab/>
          <w:delText>Antenna Gain</w:delText>
        </w:r>
      </w:del>
    </w:p>
    <w:p w14:paraId="5F89C448" w14:textId="77777777" w:rsidR="00A013FD" w:rsidRPr="00A013FD" w:rsidRDefault="00A013FD" w:rsidP="00A013FD">
      <w:pPr>
        <w:rPr>
          <w:del w:id="6200" w:author="Johnny Schultz" w:date="2020-02-12T15:46:00Z"/>
        </w:rPr>
      </w:pPr>
      <w:del w:id="6201" w:author="Johnny Schultz" w:date="2020-02-12T15:46:00Z">
        <w:r w:rsidRPr="00A013FD">
          <w:delText>Existing ship antennas may be used for VDES. The maximum antenna gain for these antennas ranges from 2 dBi to 10 dBi. Representative antenna patterns are shown in Fig. A1-6.</w:delText>
        </w:r>
      </w:del>
    </w:p>
    <w:p w14:paraId="433BDED0" w14:textId="77777777" w:rsidR="00A013FD" w:rsidRPr="00A013FD" w:rsidRDefault="00A013FD" w:rsidP="00A013FD">
      <w:pPr>
        <w:rPr>
          <w:del w:id="6202" w:author="Johnny Schultz" w:date="2020-02-12T15:46:00Z"/>
        </w:rPr>
      </w:pPr>
      <w:del w:id="6203" w:author="Johnny Schultz" w:date="2020-02-12T15:46:00Z">
        <w:r w:rsidRPr="00A013FD">
          <w:delText>A ship antenna with a minimum gain at 0 degrees elevation of 3 dBi at the receiver input is required.</w:delText>
        </w:r>
      </w:del>
    </w:p>
    <w:p w14:paraId="6ADFB78A" w14:textId="77777777" w:rsidR="00A013FD" w:rsidRPr="00A013FD" w:rsidRDefault="00A013FD" w:rsidP="00A013FD">
      <w:pPr>
        <w:keepNext/>
        <w:keepLines/>
        <w:spacing w:before="480" w:after="120"/>
        <w:jc w:val="center"/>
        <w:rPr>
          <w:del w:id="6204" w:author="Johnny Schultz" w:date="2020-02-12T15:46:00Z"/>
          <w:caps/>
          <w:sz w:val="20"/>
        </w:rPr>
      </w:pPr>
      <w:del w:id="6205" w:author="Johnny Schultz" w:date="2020-02-12T15:46:00Z">
        <w:r w:rsidRPr="00A013FD">
          <w:rPr>
            <w:caps/>
            <w:sz w:val="20"/>
          </w:rPr>
          <w:delText xml:space="preserve">Figure A1-6 </w:delText>
        </w:r>
      </w:del>
    </w:p>
    <w:p w14:paraId="23910B24" w14:textId="77777777" w:rsidR="00A013FD" w:rsidRPr="00A013FD" w:rsidRDefault="00A013FD" w:rsidP="00A013FD">
      <w:pPr>
        <w:keepNext/>
        <w:keepLines/>
        <w:spacing w:before="0" w:after="480"/>
        <w:jc w:val="center"/>
        <w:rPr>
          <w:del w:id="6206" w:author="Johnny Schultz" w:date="2020-02-12T15:46:00Z"/>
          <w:rFonts w:ascii="Times New Roman Bold" w:hAnsi="Times New Roman Bold"/>
          <w:b/>
          <w:sz w:val="20"/>
        </w:rPr>
      </w:pPr>
      <w:del w:id="6207" w:author="Johnny Schultz" w:date="2020-02-12T15:46:00Z">
        <w:r w:rsidRPr="00A013FD">
          <w:rPr>
            <w:rFonts w:ascii="Times New Roman Bold" w:hAnsi="Times New Roman Bold"/>
            <w:b/>
            <w:sz w:val="20"/>
          </w:rPr>
          <w:delText>Ship antenna gain vs. elevation angle</w:delText>
        </w:r>
      </w:del>
    </w:p>
    <w:p w14:paraId="0E652E09" w14:textId="77777777" w:rsidR="00A013FD" w:rsidRPr="00A013FD" w:rsidRDefault="00A013FD" w:rsidP="00A013FD">
      <w:pPr>
        <w:keepNext/>
        <w:keepLines/>
        <w:jc w:val="center"/>
        <w:rPr>
          <w:del w:id="6208" w:author="Johnny Schultz" w:date="2020-02-12T15:46:00Z"/>
        </w:rPr>
      </w:pPr>
      <w:del w:id="6209" w:author="Johnny Schultz" w:date="2020-02-12T15:46:00Z">
        <w:r w:rsidRPr="00A013FD">
          <w:rPr>
            <w:noProof/>
            <w:sz w:val="18"/>
            <w:lang w:val="fr-CA" w:eastAsia="fr-CA"/>
          </w:rPr>
          <w:drawing>
            <wp:inline distT="0" distB="0" distL="0" distR="0" wp14:anchorId="31F77C42" wp14:editId="7E66CC5C">
              <wp:extent cx="5756910" cy="3530600"/>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del>
    </w:p>
    <w:p w14:paraId="5AA3CD75" w14:textId="77777777" w:rsidR="00A013FD" w:rsidRPr="00A013FD" w:rsidRDefault="00A013FD" w:rsidP="00A013FD">
      <w:pPr>
        <w:keepNext/>
        <w:keepLines/>
        <w:tabs>
          <w:tab w:val="clear" w:pos="1134"/>
          <w:tab w:val="left" w:pos="360"/>
        </w:tabs>
        <w:spacing w:before="200"/>
        <w:ind w:left="360" w:hanging="360"/>
        <w:outlineLvl w:val="2"/>
        <w:rPr>
          <w:del w:id="6210" w:author="Johnny Schultz" w:date="2020-02-12T15:46:00Z"/>
          <w:b/>
        </w:rPr>
      </w:pPr>
      <w:del w:id="6211" w:author="Johnny Schultz" w:date="2020-02-12T15:46:00Z">
        <w:r w:rsidRPr="00A013FD">
          <w:rPr>
            <w:b/>
          </w:rPr>
          <w:delText>3.7.2</w:delText>
        </w:r>
        <w:r w:rsidRPr="00A013FD">
          <w:rPr>
            <w:b/>
          </w:rPr>
          <w:tab/>
          <w:delText>Received signal to noise plus interference level</w:delText>
        </w:r>
      </w:del>
    </w:p>
    <w:p w14:paraId="590DF890" w14:textId="77777777" w:rsidR="00A013FD" w:rsidRPr="00A013FD" w:rsidRDefault="00A013FD" w:rsidP="00A013FD">
      <w:pPr>
        <w:rPr>
          <w:del w:id="6212" w:author="Johnny Schultz" w:date="2020-02-12T15:46:00Z"/>
        </w:rPr>
      </w:pPr>
      <w:del w:id="6213" w:author="Johnny Schultz" w:date="2020-02-12T15:46:00Z">
        <w:r w:rsidRPr="00A013FD">
          <w:delText>The noise floor is a function of many sources such as vessel electronics, other radio equipment, power supplies, etc., and sensitivity is also reduced by RF cabling losses and the LNA noise figure. Table A1-5 presents representative values for the receiver noise figure.</w:delText>
        </w:r>
      </w:del>
    </w:p>
    <w:p w14:paraId="08059E35" w14:textId="77777777" w:rsidR="00A013FD" w:rsidRPr="00A013FD" w:rsidRDefault="00A013FD" w:rsidP="00A013FD">
      <w:pPr>
        <w:keepNext/>
        <w:spacing w:before="560" w:after="120"/>
        <w:jc w:val="center"/>
        <w:rPr>
          <w:del w:id="6214" w:author="Johnny Schultz" w:date="2020-02-12T15:46:00Z"/>
          <w:b/>
          <w:caps/>
          <w:sz w:val="20"/>
        </w:rPr>
      </w:pPr>
      <w:bookmarkStart w:id="6215" w:name="_Ref419289415"/>
      <w:del w:id="6216" w:author="Johnny Schultz" w:date="2020-02-12T15:46:00Z">
        <w:r w:rsidRPr="00A013FD">
          <w:rPr>
            <w:caps/>
            <w:sz w:val="20"/>
          </w:rPr>
          <w:delText>TABLE A1-5</w:delText>
        </w:r>
        <w:bookmarkEnd w:id="6215"/>
      </w:del>
    </w:p>
    <w:p w14:paraId="5A930E53" w14:textId="77777777" w:rsidR="00A013FD" w:rsidRPr="00A013FD" w:rsidRDefault="00A013FD" w:rsidP="00A013FD">
      <w:pPr>
        <w:keepNext/>
        <w:keepLines/>
        <w:spacing w:before="0" w:after="120"/>
        <w:jc w:val="center"/>
        <w:rPr>
          <w:del w:id="6217" w:author="Johnny Schultz" w:date="2020-02-12T15:46:00Z"/>
          <w:rFonts w:ascii="Times New Roman Bold" w:hAnsi="Times New Roman Bold"/>
          <w:b/>
          <w:sz w:val="20"/>
        </w:rPr>
      </w:pPr>
      <w:del w:id="6218" w:author="Johnny Schultz" w:date="2020-02-12T15:46:00Z">
        <w:r w:rsidRPr="00A013FD">
          <w:rPr>
            <w:rFonts w:ascii="Times New Roman Bold" w:hAnsi="Times New Roman Bold"/>
            <w:b/>
            <w:sz w:val="20"/>
          </w:rPr>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A013FD" w:rsidRPr="00A013FD" w14:paraId="36B9B014" w14:textId="77777777" w:rsidTr="00BF604E">
        <w:trPr>
          <w:trHeight w:val="300"/>
          <w:jc w:val="center"/>
          <w:del w:id="6219" w:author="Johnny Schultz" w:date="2020-02-12T15:46:00Z"/>
        </w:trPr>
        <w:tc>
          <w:tcPr>
            <w:tcW w:w="2982" w:type="dxa"/>
            <w:shd w:val="clear" w:color="auto" w:fill="auto"/>
            <w:noWrap/>
            <w:vAlign w:val="bottom"/>
          </w:tcPr>
          <w:p w14:paraId="569973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20" w:author="Johnny Schultz" w:date="2020-02-12T15:46:00Z"/>
                <w:sz w:val="20"/>
              </w:rPr>
            </w:pPr>
            <w:del w:id="6221" w:author="Johnny Schultz" w:date="2020-02-12T15:46:00Z">
              <w:r w:rsidRPr="00A013FD">
                <w:rPr>
                  <w:sz w:val="20"/>
                </w:rPr>
                <w:delText>Antenna noise temperature</w:delText>
              </w:r>
              <w:r w:rsidRPr="00A013FD">
                <w:rPr>
                  <w:position w:val="6"/>
                  <w:sz w:val="18"/>
                </w:rPr>
                <w:delText>*</w:delText>
              </w:r>
            </w:del>
          </w:p>
        </w:tc>
        <w:tc>
          <w:tcPr>
            <w:tcW w:w="992" w:type="dxa"/>
            <w:shd w:val="clear" w:color="auto" w:fill="auto"/>
            <w:noWrap/>
            <w:vAlign w:val="bottom"/>
          </w:tcPr>
          <w:p w14:paraId="57ECE3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22" w:author="Johnny Schultz" w:date="2020-02-12T15:46:00Z"/>
                <w:sz w:val="20"/>
              </w:rPr>
            </w:pPr>
            <w:del w:id="6223" w:author="Johnny Schultz" w:date="2020-02-12T15:46:00Z">
              <w:r w:rsidRPr="00A013FD">
                <w:rPr>
                  <w:sz w:val="20"/>
                </w:rPr>
                <w:delText>245.0</w:delText>
              </w:r>
            </w:del>
          </w:p>
        </w:tc>
        <w:tc>
          <w:tcPr>
            <w:tcW w:w="1418" w:type="dxa"/>
            <w:shd w:val="clear" w:color="auto" w:fill="auto"/>
            <w:noWrap/>
            <w:vAlign w:val="bottom"/>
          </w:tcPr>
          <w:p w14:paraId="35DE92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24" w:author="Johnny Schultz" w:date="2020-02-12T15:46:00Z"/>
                <w:sz w:val="20"/>
              </w:rPr>
            </w:pPr>
            <w:del w:id="6225" w:author="Johnny Schultz" w:date="2020-02-12T15:46:00Z">
              <w:r w:rsidRPr="00A013FD">
                <w:rPr>
                  <w:sz w:val="20"/>
                </w:rPr>
                <w:delText>K</w:delText>
              </w:r>
            </w:del>
          </w:p>
        </w:tc>
      </w:tr>
      <w:tr w:rsidR="00A013FD" w:rsidRPr="00A013FD" w14:paraId="67006253" w14:textId="77777777" w:rsidTr="00BF604E">
        <w:trPr>
          <w:trHeight w:val="300"/>
          <w:jc w:val="center"/>
          <w:del w:id="6226" w:author="Johnny Schultz" w:date="2020-02-12T15:46:00Z"/>
        </w:trPr>
        <w:tc>
          <w:tcPr>
            <w:tcW w:w="2982" w:type="dxa"/>
            <w:shd w:val="clear" w:color="auto" w:fill="auto"/>
            <w:noWrap/>
            <w:vAlign w:val="bottom"/>
          </w:tcPr>
          <w:p w14:paraId="0CA4C3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27" w:author="Johnny Schultz" w:date="2020-02-12T15:46:00Z"/>
                <w:sz w:val="20"/>
              </w:rPr>
            </w:pPr>
            <w:del w:id="6228" w:author="Johnny Schultz" w:date="2020-02-12T15:46:00Z">
              <w:r w:rsidRPr="00A013FD">
                <w:rPr>
                  <w:sz w:val="20"/>
                </w:rPr>
                <w:delText>LNA noise figure</w:delText>
              </w:r>
            </w:del>
          </w:p>
        </w:tc>
        <w:tc>
          <w:tcPr>
            <w:tcW w:w="992" w:type="dxa"/>
            <w:shd w:val="clear" w:color="auto" w:fill="auto"/>
            <w:noWrap/>
            <w:vAlign w:val="bottom"/>
          </w:tcPr>
          <w:p w14:paraId="27F20B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29" w:author="Johnny Schultz" w:date="2020-02-12T15:46:00Z"/>
                <w:sz w:val="20"/>
              </w:rPr>
            </w:pPr>
            <w:del w:id="6230" w:author="Johnny Schultz" w:date="2020-02-12T15:46:00Z">
              <w:r w:rsidRPr="00A013FD">
                <w:rPr>
                  <w:sz w:val="20"/>
                </w:rPr>
                <w:delText>6.0</w:delText>
              </w:r>
            </w:del>
          </w:p>
        </w:tc>
        <w:tc>
          <w:tcPr>
            <w:tcW w:w="1418" w:type="dxa"/>
            <w:shd w:val="clear" w:color="auto" w:fill="auto"/>
            <w:noWrap/>
            <w:vAlign w:val="bottom"/>
          </w:tcPr>
          <w:p w14:paraId="0BC030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31" w:author="Johnny Schultz" w:date="2020-02-12T15:46:00Z"/>
                <w:sz w:val="20"/>
              </w:rPr>
            </w:pPr>
            <w:del w:id="6232" w:author="Johnny Schultz" w:date="2020-02-12T15:46:00Z">
              <w:r w:rsidRPr="00A013FD">
                <w:rPr>
                  <w:sz w:val="20"/>
                </w:rPr>
                <w:delText>dB</w:delText>
              </w:r>
            </w:del>
          </w:p>
        </w:tc>
      </w:tr>
      <w:tr w:rsidR="00A013FD" w:rsidRPr="00A013FD" w14:paraId="368BB23C" w14:textId="77777777" w:rsidTr="00BF604E">
        <w:trPr>
          <w:trHeight w:val="300"/>
          <w:jc w:val="center"/>
          <w:del w:id="6233" w:author="Johnny Schultz" w:date="2020-02-12T15:46:00Z"/>
        </w:trPr>
        <w:tc>
          <w:tcPr>
            <w:tcW w:w="2982" w:type="dxa"/>
            <w:shd w:val="clear" w:color="auto" w:fill="auto"/>
            <w:noWrap/>
            <w:vAlign w:val="bottom"/>
          </w:tcPr>
          <w:p w14:paraId="14C8F0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34" w:author="Johnny Schultz" w:date="2020-02-12T15:46:00Z"/>
                <w:sz w:val="20"/>
              </w:rPr>
            </w:pPr>
            <w:del w:id="6235" w:author="Johnny Schultz" w:date="2020-02-12T15:46:00Z">
              <w:r w:rsidRPr="00A013FD">
                <w:rPr>
                  <w:sz w:val="20"/>
                </w:rPr>
                <w:delText>LNA noise temperature</w:delText>
              </w:r>
            </w:del>
          </w:p>
        </w:tc>
        <w:tc>
          <w:tcPr>
            <w:tcW w:w="992" w:type="dxa"/>
            <w:shd w:val="clear" w:color="auto" w:fill="auto"/>
            <w:noWrap/>
            <w:vAlign w:val="bottom"/>
          </w:tcPr>
          <w:p w14:paraId="7BCAE2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36" w:author="Johnny Schultz" w:date="2020-02-12T15:46:00Z"/>
                <w:sz w:val="20"/>
              </w:rPr>
            </w:pPr>
            <w:del w:id="6237" w:author="Johnny Schultz" w:date="2020-02-12T15:46:00Z">
              <w:r w:rsidRPr="00A013FD">
                <w:rPr>
                  <w:sz w:val="20"/>
                </w:rPr>
                <w:delText>813.8</w:delText>
              </w:r>
            </w:del>
          </w:p>
        </w:tc>
        <w:tc>
          <w:tcPr>
            <w:tcW w:w="1418" w:type="dxa"/>
            <w:shd w:val="clear" w:color="auto" w:fill="auto"/>
            <w:noWrap/>
            <w:vAlign w:val="bottom"/>
          </w:tcPr>
          <w:p w14:paraId="316CD0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38" w:author="Johnny Schultz" w:date="2020-02-12T15:46:00Z"/>
                <w:sz w:val="20"/>
              </w:rPr>
            </w:pPr>
            <w:del w:id="6239" w:author="Johnny Schultz" w:date="2020-02-12T15:46:00Z">
              <w:r w:rsidRPr="00A013FD">
                <w:rPr>
                  <w:sz w:val="20"/>
                </w:rPr>
                <w:delText>K</w:delText>
              </w:r>
            </w:del>
          </w:p>
        </w:tc>
      </w:tr>
      <w:tr w:rsidR="00A013FD" w:rsidRPr="00A013FD" w14:paraId="5D3EC517" w14:textId="77777777" w:rsidTr="00BF604E">
        <w:trPr>
          <w:trHeight w:val="300"/>
          <w:jc w:val="center"/>
          <w:del w:id="6240" w:author="Johnny Schultz" w:date="2020-02-12T15:46:00Z"/>
        </w:trPr>
        <w:tc>
          <w:tcPr>
            <w:tcW w:w="2982" w:type="dxa"/>
            <w:shd w:val="clear" w:color="auto" w:fill="auto"/>
            <w:noWrap/>
            <w:vAlign w:val="bottom"/>
          </w:tcPr>
          <w:p w14:paraId="28417F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41" w:author="Johnny Schultz" w:date="2020-02-12T15:46:00Z"/>
                <w:sz w:val="20"/>
              </w:rPr>
            </w:pPr>
            <w:del w:id="6242" w:author="Johnny Schultz" w:date="2020-02-12T15:46:00Z">
              <w:r w:rsidRPr="00A013FD">
                <w:rPr>
                  <w:sz w:val="20"/>
                </w:rPr>
                <w:delText>Feed loss noise temp at LNA</w:delText>
              </w:r>
            </w:del>
          </w:p>
        </w:tc>
        <w:tc>
          <w:tcPr>
            <w:tcW w:w="992" w:type="dxa"/>
            <w:shd w:val="clear" w:color="auto" w:fill="auto"/>
            <w:noWrap/>
            <w:vAlign w:val="bottom"/>
          </w:tcPr>
          <w:p w14:paraId="73B840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43" w:author="Johnny Schultz" w:date="2020-02-12T15:46:00Z"/>
                <w:sz w:val="20"/>
              </w:rPr>
            </w:pPr>
            <w:del w:id="6244" w:author="Johnny Schultz" w:date="2020-02-12T15:46:00Z">
              <w:r w:rsidRPr="00A013FD">
                <w:rPr>
                  <w:sz w:val="20"/>
                </w:rPr>
                <w:delText>0.0</w:delText>
              </w:r>
            </w:del>
          </w:p>
        </w:tc>
        <w:tc>
          <w:tcPr>
            <w:tcW w:w="1418" w:type="dxa"/>
            <w:shd w:val="clear" w:color="auto" w:fill="auto"/>
            <w:noWrap/>
            <w:vAlign w:val="bottom"/>
          </w:tcPr>
          <w:p w14:paraId="7E8206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45" w:author="Johnny Schultz" w:date="2020-02-12T15:46:00Z"/>
                <w:sz w:val="20"/>
              </w:rPr>
            </w:pPr>
            <w:del w:id="6246" w:author="Johnny Schultz" w:date="2020-02-12T15:46:00Z">
              <w:r w:rsidRPr="00A013FD">
                <w:rPr>
                  <w:sz w:val="20"/>
                </w:rPr>
                <w:delText>K</w:delText>
              </w:r>
            </w:del>
          </w:p>
        </w:tc>
      </w:tr>
      <w:tr w:rsidR="00A013FD" w:rsidRPr="00A013FD" w14:paraId="21182285" w14:textId="77777777" w:rsidTr="00BF604E">
        <w:trPr>
          <w:trHeight w:val="300"/>
          <w:jc w:val="center"/>
          <w:del w:id="6247" w:author="Johnny Schultz" w:date="2020-02-12T15:46:00Z"/>
        </w:trPr>
        <w:tc>
          <w:tcPr>
            <w:tcW w:w="2982" w:type="dxa"/>
            <w:shd w:val="clear" w:color="auto" w:fill="auto"/>
            <w:noWrap/>
            <w:vAlign w:val="bottom"/>
          </w:tcPr>
          <w:p w14:paraId="4C1BF6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48" w:author="Johnny Schultz" w:date="2020-02-12T15:46:00Z"/>
                <w:sz w:val="20"/>
              </w:rPr>
            </w:pPr>
            <w:del w:id="6249" w:author="Johnny Schultz" w:date="2020-02-12T15:46:00Z">
              <w:r w:rsidRPr="00A013FD">
                <w:rPr>
                  <w:sz w:val="20"/>
                </w:rPr>
                <w:delText>Antenna noise temp at LNA</w:delText>
              </w:r>
            </w:del>
          </w:p>
        </w:tc>
        <w:tc>
          <w:tcPr>
            <w:tcW w:w="992" w:type="dxa"/>
            <w:shd w:val="clear" w:color="auto" w:fill="auto"/>
            <w:noWrap/>
            <w:vAlign w:val="bottom"/>
          </w:tcPr>
          <w:p w14:paraId="67D2EC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50" w:author="Johnny Schultz" w:date="2020-02-12T15:46:00Z"/>
                <w:sz w:val="20"/>
              </w:rPr>
            </w:pPr>
            <w:del w:id="6251" w:author="Johnny Schultz" w:date="2020-02-12T15:46:00Z">
              <w:r w:rsidRPr="00A013FD">
                <w:rPr>
                  <w:sz w:val="20"/>
                </w:rPr>
                <w:delText>245.0</w:delText>
              </w:r>
            </w:del>
          </w:p>
        </w:tc>
        <w:tc>
          <w:tcPr>
            <w:tcW w:w="1418" w:type="dxa"/>
            <w:shd w:val="clear" w:color="auto" w:fill="auto"/>
            <w:noWrap/>
            <w:vAlign w:val="bottom"/>
          </w:tcPr>
          <w:p w14:paraId="21D5C5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52" w:author="Johnny Schultz" w:date="2020-02-12T15:46:00Z"/>
                <w:sz w:val="20"/>
              </w:rPr>
            </w:pPr>
            <w:del w:id="6253" w:author="Johnny Schultz" w:date="2020-02-12T15:46:00Z">
              <w:r w:rsidRPr="00A013FD">
                <w:rPr>
                  <w:sz w:val="20"/>
                </w:rPr>
                <w:delText>K</w:delText>
              </w:r>
            </w:del>
          </w:p>
        </w:tc>
      </w:tr>
      <w:tr w:rsidR="00A013FD" w:rsidRPr="00A013FD" w14:paraId="7D4D6A6F" w14:textId="77777777" w:rsidTr="00BF604E">
        <w:trPr>
          <w:trHeight w:val="300"/>
          <w:jc w:val="center"/>
          <w:del w:id="6254" w:author="Johnny Schultz" w:date="2020-02-12T15:46:00Z"/>
        </w:trPr>
        <w:tc>
          <w:tcPr>
            <w:tcW w:w="2982" w:type="dxa"/>
            <w:tcBorders>
              <w:bottom w:val="single" w:sz="4" w:space="0" w:color="auto"/>
            </w:tcBorders>
            <w:shd w:val="clear" w:color="auto" w:fill="auto"/>
            <w:noWrap/>
            <w:vAlign w:val="bottom"/>
          </w:tcPr>
          <w:p w14:paraId="35F10B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55" w:author="Johnny Schultz" w:date="2020-02-12T15:46:00Z"/>
                <w:sz w:val="20"/>
              </w:rPr>
            </w:pPr>
            <w:del w:id="6256" w:author="Johnny Schultz" w:date="2020-02-12T15:46:00Z">
              <w:r w:rsidRPr="00A013FD">
                <w:rPr>
                  <w:sz w:val="20"/>
                </w:rPr>
                <w:delText>System noise temp at LNA</w:delText>
              </w:r>
            </w:del>
          </w:p>
        </w:tc>
        <w:tc>
          <w:tcPr>
            <w:tcW w:w="992" w:type="dxa"/>
            <w:tcBorders>
              <w:bottom w:val="single" w:sz="4" w:space="0" w:color="auto"/>
            </w:tcBorders>
            <w:shd w:val="clear" w:color="auto" w:fill="auto"/>
            <w:noWrap/>
            <w:vAlign w:val="bottom"/>
          </w:tcPr>
          <w:p w14:paraId="7B6550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57" w:author="Johnny Schultz" w:date="2020-02-12T15:46:00Z"/>
                <w:sz w:val="20"/>
              </w:rPr>
            </w:pPr>
            <w:del w:id="6258" w:author="Johnny Schultz" w:date="2020-02-12T15:46:00Z">
              <w:r w:rsidRPr="00A013FD">
                <w:rPr>
                  <w:sz w:val="20"/>
                </w:rPr>
                <w:delText>1058.8</w:delText>
              </w:r>
            </w:del>
          </w:p>
        </w:tc>
        <w:tc>
          <w:tcPr>
            <w:tcW w:w="1418" w:type="dxa"/>
            <w:tcBorders>
              <w:bottom w:val="single" w:sz="4" w:space="0" w:color="auto"/>
            </w:tcBorders>
            <w:shd w:val="clear" w:color="auto" w:fill="auto"/>
            <w:noWrap/>
            <w:vAlign w:val="bottom"/>
          </w:tcPr>
          <w:p w14:paraId="78CD76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59" w:author="Johnny Schultz" w:date="2020-02-12T15:46:00Z"/>
                <w:sz w:val="20"/>
              </w:rPr>
            </w:pPr>
            <w:del w:id="6260" w:author="Johnny Schultz" w:date="2020-02-12T15:46:00Z">
              <w:r w:rsidRPr="00A013FD">
                <w:rPr>
                  <w:sz w:val="20"/>
                </w:rPr>
                <w:delText>K</w:delText>
              </w:r>
            </w:del>
          </w:p>
        </w:tc>
      </w:tr>
      <w:tr w:rsidR="00A013FD" w:rsidRPr="00A013FD" w14:paraId="5A55F2E9" w14:textId="77777777" w:rsidTr="00BF604E">
        <w:trPr>
          <w:trHeight w:val="300"/>
          <w:jc w:val="center"/>
          <w:del w:id="6261" w:author="Johnny Schultz" w:date="2020-02-12T15:46:00Z"/>
        </w:trPr>
        <w:tc>
          <w:tcPr>
            <w:tcW w:w="2982" w:type="dxa"/>
            <w:tcBorders>
              <w:bottom w:val="single" w:sz="4" w:space="0" w:color="auto"/>
            </w:tcBorders>
            <w:shd w:val="clear" w:color="auto" w:fill="auto"/>
            <w:noWrap/>
            <w:vAlign w:val="bottom"/>
          </w:tcPr>
          <w:p w14:paraId="1DF924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62" w:author="Johnny Schultz" w:date="2020-02-12T15:46:00Z"/>
                <w:sz w:val="20"/>
              </w:rPr>
            </w:pPr>
            <w:del w:id="6263" w:author="Johnny Schultz" w:date="2020-02-12T15:46:00Z">
              <w:r w:rsidRPr="00A013FD">
                <w:rPr>
                  <w:sz w:val="20"/>
                </w:rPr>
                <w:delText>System noise temp at LNA</w:delText>
              </w:r>
            </w:del>
          </w:p>
        </w:tc>
        <w:tc>
          <w:tcPr>
            <w:tcW w:w="992" w:type="dxa"/>
            <w:tcBorders>
              <w:bottom w:val="single" w:sz="4" w:space="0" w:color="auto"/>
            </w:tcBorders>
            <w:shd w:val="clear" w:color="auto" w:fill="auto"/>
            <w:noWrap/>
            <w:vAlign w:val="bottom"/>
          </w:tcPr>
          <w:p w14:paraId="79E9E1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64" w:author="Johnny Schultz" w:date="2020-02-12T15:46:00Z"/>
                <w:sz w:val="20"/>
              </w:rPr>
            </w:pPr>
            <w:del w:id="6265" w:author="Johnny Schultz" w:date="2020-02-12T15:46:00Z">
              <w:r w:rsidRPr="00A013FD">
                <w:rPr>
                  <w:sz w:val="20"/>
                </w:rPr>
                <w:delText>30.2</w:delText>
              </w:r>
            </w:del>
          </w:p>
        </w:tc>
        <w:tc>
          <w:tcPr>
            <w:tcW w:w="1418" w:type="dxa"/>
            <w:tcBorders>
              <w:bottom w:val="single" w:sz="4" w:space="0" w:color="auto"/>
            </w:tcBorders>
            <w:shd w:val="clear" w:color="auto" w:fill="auto"/>
            <w:noWrap/>
            <w:vAlign w:val="bottom"/>
          </w:tcPr>
          <w:p w14:paraId="1C7F4A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6266" w:author="Johnny Schultz" w:date="2020-02-12T15:46:00Z"/>
                <w:sz w:val="20"/>
              </w:rPr>
            </w:pPr>
            <w:del w:id="6267" w:author="Johnny Schultz" w:date="2020-02-12T15:46:00Z">
              <w:r w:rsidRPr="00A013FD">
                <w:rPr>
                  <w:sz w:val="20"/>
                </w:rPr>
                <w:delText>dBK</w:delText>
              </w:r>
            </w:del>
          </w:p>
        </w:tc>
      </w:tr>
      <w:tr w:rsidR="00A013FD" w:rsidRPr="00A013FD" w14:paraId="02D32FEB" w14:textId="77777777" w:rsidTr="00BF604E">
        <w:trPr>
          <w:trHeight w:val="300"/>
          <w:jc w:val="center"/>
          <w:del w:id="6268" w:author="Johnny Schultz" w:date="2020-02-12T15:46:00Z"/>
        </w:trPr>
        <w:tc>
          <w:tcPr>
            <w:tcW w:w="5392" w:type="dxa"/>
            <w:gridSpan w:val="3"/>
            <w:tcBorders>
              <w:top w:val="single" w:sz="4" w:space="0" w:color="auto"/>
              <w:left w:val="nil"/>
              <w:bottom w:val="nil"/>
              <w:right w:val="nil"/>
            </w:tcBorders>
            <w:shd w:val="clear" w:color="auto" w:fill="auto"/>
            <w:noWrap/>
            <w:vAlign w:val="bottom"/>
          </w:tcPr>
          <w:p w14:paraId="2E54B5E7" w14:textId="77777777" w:rsidR="00A013FD" w:rsidRPr="00A013FD" w:rsidRDefault="00A013FD" w:rsidP="00A013FD">
            <w:pPr>
              <w:ind w:hanging="284"/>
              <w:rPr>
                <w:del w:id="6269" w:author="Johnny Schultz" w:date="2020-02-12T15:46:00Z"/>
                <w:sz w:val="20"/>
              </w:rPr>
            </w:pPr>
            <w:del w:id="6270" w:author="Johnny Schultz" w:date="2020-02-12T15:46:00Z">
              <w:r w:rsidRPr="00A013FD">
                <w:rPr>
                  <w:position w:val="6"/>
                  <w:sz w:val="18"/>
                </w:rPr>
                <w:delText>*</w:delText>
              </w:r>
              <w:r w:rsidRPr="00A013FD">
                <w:rPr>
                  <w:sz w:val="20"/>
                </w:rPr>
                <w:tab/>
                <w:delText>The galactic background antenna noise temperature is 245 K at 160 MHz {RD-4}.</w:delText>
              </w:r>
            </w:del>
          </w:p>
        </w:tc>
      </w:tr>
    </w:tbl>
    <w:p w14:paraId="7AE20B68" w14:textId="77777777" w:rsidR="00A013FD" w:rsidRPr="00A013FD" w:rsidRDefault="00A013FD" w:rsidP="00A013FD">
      <w:pPr>
        <w:keepNext/>
        <w:keepLines/>
        <w:tabs>
          <w:tab w:val="left" w:pos="360"/>
        </w:tabs>
        <w:spacing w:before="200"/>
        <w:ind w:left="360" w:hanging="360"/>
        <w:outlineLvl w:val="1"/>
        <w:rPr>
          <w:del w:id="6271" w:author="Johnny Schultz" w:date="2020-02-12T15:46:00Z"/>
          <w:b/>
        </w:rPr>
      </w:pPr>
      <w:del w:id="6272" w:author="Johnny Schultz" w:date="2020-02-12T15:46:00Z">
        <w:r w:rsidRPr="00A013FD">
          <w:rPr>
            <w:b/>
          </w:rPr>
          <w:delText>3.8</w:delText>
        </w:r>
        <w:r w:rsidRPr="00A013FD">
          <w:rPr>
            <w:b/>
          </w:rPr>
          <w:tab/>
          <w:delText>Ship e.i.r.p. vs. elevation angle</w:delText>
        </w:r>
      </w:del>
    </w:p>
    <w:p w14:paraId="4CDC8819" w14:textId="77777777" w:rsidR="00A013FD" w:rsidRPr="00A013FD" w:rsidRDefault="00A013FD" w:rsidP="00A013FD">
      <w:pPr>
        <w:rPr>
          <w:del w:id="6273" w:author="Johnny Schultz" w:date="2020-02-12T15:46:00Z"/>
        </w:rPr>
      </w:pPr>
      <w:del w:id="6274" w:author="Johnny Schultz" w:date="2020-02-12T15:46:00Z">
        <w:r w:rsidRPr="00A013FD">
          <w:delText>The minimum ship e.i.r.p. vs elevation angle is shown in Table A1-6. There are no minimum e.i.r.p. requirements above 80 degrees elevation. Table A1-6 is based on a linear transmitter meeting the maximum Adjacent Channel Interference levels defined in Table A1-7. For saturated operation the e.i.r.p. shall be 3 dB higher.</w:delText>
        </w:r>
      </w:del>
    </w:p>
    <w:p w14:paraId="435E0677" w14:textId="77777777" w:rsidR="00A013FD" w:rsidRPr="00A013FD" w:rsidRDefault="00A013FD" w:rsidP="00A013FD">
      <w:pPr>
        <w:keepNext/>
        <w:spacing w:before="560" w:after="120"/>
        <w:jc w:val="center"/>
        <w:rPr>
          <w:del w:id="6275" w:author="Johnny Schultz" w:date="2020-02-12T15:46:00Z"/>
          <w:caps/>
          <w:sz w:val="20"/>
        </w:rPr>
      </w:pPr>
      <w:del w:id="6276" w:author="Johnny Schultz" w:date="2020-02-12T15:46:00Z">
        <w:r w:rsidRPr="00A013FD">
          <w:rPr>
            <w:caps/>
            <w:sz w:val="20"/>
          </w:rPr>
          <w:delText>TABLE A1-6</w:delText>
        </w:r>
      </w:del>
    </w:p>
    <w:p w14:paraId="092AE5D7" w14:textId="77777777" w:rsidR="00A013FD" w:rsidRPr="00A013FD" w:rsidRDefault="00A013FD" w:rsidP="00A013FD">
      <w:pPr>
        <w:keepNext/>
        <w:keepLines/>
        <w:spacing w:before="0" w:after="120"/>
        <w:jc w:val="center"/>
        <w:rPr>
          <w:del w:id="6277" w:author="Johnny Schultz" w:date="2020-02-12T15:46:00Z"/>
          <w:rFonts w:ascii="Times New Roman Bold" w:hAnsi="Times New Roman Bold"/>
          <w:b/>
          <w:sz w:val="20"/>
        </w:rPr>
      </w:pPr>
      <w:del w:id="6278" w:author="Johnny Schultz" w:date="2020-02-12T15:46:00Z">
        <w:r w:rsidRPr="00A013FD">
          <w:rPr>
            <w:rFonts w:ascii="Times New Roman Bold" w:hAnsi="Times New Roman Bold"/>
            <w:b/>
            <w:sz w:val="20"/>
          </w:rPr>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35"/>
        <w:gridCol w:w="1998"/>
        <w:gridCol w:w="3851"/>
      </w:tblGrid>
      <w:tr w:rsidR="00A013FD" w:rsidRPr="00A013FD" w14:paraId="3E077691" w14:textId="77777777" w:rsidTr="00BF604E">
        <w:trPr>
          <w:trHeight w:val="300"/>
          <w:jc w:val="center"/>
          <w:del w:id="6279" w:author="Johnny Schultz" w:date="2020-02-12T15:46:00Z"/>
        </w:trPr>
        <w:tc>
          <w:tcPr>
            <w:tcW w:w="1421" w:type="pct"/>
            <w:shd w:val="clear" w:color="auto" w:fill="auto"/>
            <w:noWrap/>
            <w:vAlign w:val="bottom"/>
          </w:tcPr>
          <w:p w14:paraId="4DC01E14" w14:textId="77777777" w:rsidR="00A013FD" w:rsidRPr="00A013FD" w:rsidRDefault="00A013FD" w:rsidP="00A013FD">
            <w:pPr>
              <w:keepNext/>
              <w:spacing w:before="80" w:after="80"/>
              <w:jc w:val="center"/>
              <w:rPr>
                <w:del w:id="6280" w:author="Johnny Schultz" w:date="2020-02-12T15:46:00Z"/>
                <w:rFonts w:ascii="Times New Roman Bold" w:hAnsi="Times New Roman Bold" w:cs="Times New Roman Bold"/>
                <w:b/>
                <w:sz w:val="20"/>
              </w:rPr>
            </w:pPr>
            <w:del w:id="6281" w:author="Johnny Schultz" w:date="2020-02-12T15:46:00Z">
              <w:r w:rsidRPr="00A013FD">
                <w:rPr>
                  <w:rFonts w:ascii="Times New Roman Bold" w:hAnsi="Times New Roman Bold" w:cs="Times New Roman Bold"/>
                  <w:b/>
                  <w:sz w:val="20"/>
                </w:rPr>
                <w:delText>Ship elevation angle</w:delText>
              </w:r>
            </w:del>
          </w:p>
        </w:tc>
        <w:tc>
          <w:tcPr>
            <w:tcW w:w="1274" w:type="pct"/>
            <w:shd w:val="clear" w:color="auto" w:fill="auto"/>
            <w:noWrap/>
            <w:vAlign w:val="bottom"/>
          </w:tcPr>
          <w:p w14:paraId="5E4ECF36" w14:textId="77777777" w:rsidR="00A013FD" w:rsidRPr="00A013FD" w:rsidRDefault="00A013FD" w:rsidP="00A013FD">
            <w:pPr>
              <w:keepNext/>
              <w:spacing w:before="80" w:after="80"/>
              <w:jc w:val="center"/>
              <w:rPr>
                <w:del w:id="6282" w:author="Johnny Schultz" w:date="2020-02-12T15:46:00Z"/>
                <w:rFonts w:ascii="Times New Roman Bold" w:hAnsi="Times New Roman Bold" w:cs="Times New Roman Bold"/>
                <w:b/>
                <w:sz w:val="20"/>
              </w:rPr>
            </w:pPr>
            <w:del w:id="6283" w:author="Johnny Schultz" w:date="2020-02-12T15:46:00Z">
              <w:r w:rsidRPr="00A013FD">
                <w:rPr>
                  <w:rFonts w:ascii="Times New Roman Bold" w:hAnsi="Times New Roman Bold" w:cs="Times New Roman Bold"/>
                  <w:b/>
                  <w:sz w:val="20"/>
                </w:rPr>
                <w:delText>Ship antenna gain</w:delText>
              </w:r>
            </w:del>
          </w:p>
        </w:tc>
        <w:tc>
          <w:tcPr>
            <w:tcW w:w="2304" w:type="pct"/>
            <w:shd w:val="clear" w:color="auto" w:fill="auto"/>
            <w:noWrap/>
            <w:vAlign w:val="bottom"/>
          </w:tcPr>
          <w:p w14:paraId="107044AE" w14:textId="77777777" w:rsidR="00A013FD" w:rsidRPr="00A013FD" w:rsidRDefault="00A013FD" w:rsidP="00A013FD">
            <w:pPr>
              <w:keepNext/>
              <w:spacing w:before="80" w:after="80"/>
              <w:jc w:val="center"/>
              <w:rPr>
                <w:del w:id="6284" w:author="Johnny Schultz" w:date="2020-02-12T15:46:00Z"/>
                <w:rFonts w:ascii="Times New Roman Bold" w:hAnsi="Times New Roman Bold" w:cs="Times New Roman Bold"/>
                <w:b/>
                <w:sz w:val="20"/>
              </w:rPr>
            </w:pPr>
            <w:del w:id="6285" w:author="Johnny Schultz" w:date="2020-02-12T15:46:00Z">
              <w:r w:rsidRPr="00A013FD">
                <w:rPr>
                  <w:rFonts w:ascii="Times New Roman Bold" w:hAnsi="Times New Roman Bold" w:cs="Times New Roman Bold"/>
                  <w:b/>
                  <w:sz w:val="20"/>
                </w:rPr>
                <w:delText>Minimum ship e.i.r.p. with 6 W transmitter</w:delText>
              </w:r>
            </w:del>
          </w:p>
        </w:tc>
      </w:tr>
      <w:tr w:rsidR="00A013FD" w:rsidRPr="00A013FD" w14:paraId="083E0318" w14:textId="77777777" w:rsidTr="00BF604E">
        <w:trPr>
          <w:trHeight w:val="300"/>
          <w:jc w:val="center"/>
          <w:del w:id="6286" w:author="Johnny Schultz" w:date="2020-02-12T15:46:00Z"/>
        </w:trPr>
        <w:tc>
          <w:tcPr>
            <w:tcW w:w="1421" w:type="pct"/>
            <w:shd w:val="clear" w:color="auto" w:fill="auto"/>
            <w:noWrap/>
            <w:vAlign w:val="bottom"/>
          </w:tcPr>
          <w:p w14:paraId="3F5C6A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87" w:author="Johnny Schultz" w:date="2020-02-12T15:46:00Z"/>
                <w:sz w:val="20"/>
              </w:rPr>
            </w:pPr>
            <w:del w:id="6288" w:author="Johnny Schultz" w:date="2020-02-12T15:46:00Z">
              <w:r w:rsidRPr="00A013FD">
                <w:rPr>
                  <w:sz w:val="20"/>
                </w:rPr>
                <w:delText>degrees</w:delText>
              </w:r>
            </w:del>
          </w:p>
        </w:tc>
        <w:tc>
          <w:tcPr>
            <w:tcW w:w="1274" w:type="pct"/>
            <w:shd w:val="clear" w:color="auto" w:fill="auto"/>
            <w:noWrap/>
            <w:vAlign w:val="bottom"/>
          </w:tcPr>
          <w:p w14:paraId="577711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89" w:author="Johnny Schultz" w:date="2020-02-12T15:46:00Z"/>
                <w:sz w:val="20"/>
              </w:rPr>
            </w:pPr>
            <w:del w:id="6290" w:author="Johnny Schultz" w:date="2020-02-12T15:46:00Z">
              <w:r w:rsidRPr="00A013FD">
                <w:rPr>
                  <w:sz w:val="20"/>
                </w:rPr>
                <w:delText>dBi</w:delText>
              </w:r>
            </w:del>
          </w:p>
        </w:tc>
        <w:tc>
          <w:tcPr>
            <w:tcW w:w="2304" w:type="pct"/>
            <w:shd w:val="clear" w:color="auto" w:fill="auto"/>
            <w:noWrap/>
            <w:vAlign w:val="bottom"/>
          </w:tcPr>
          <w:p w14:paraId="0DD6E5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91" w:author="Johnny Schultz" w:date="2020-02-12T15:46:00Z"/>
                <w:sz w:val="20"/>
              </w:rPr>
            </w:pPr>
            <w:del w:id="6292" w:author="Johnny Schultz" w:date="2020-02-12T15:46:00Z">
              <w:r w:rsidRPr="00A013FD">
                <w:rPr>
                  <w:sz w:val="20"/>
                </w:rPr>
                <w:delText>dBW</w:delText>
              </w:r>
            </w:del>
          </w:p>
        </w:tc>
      </w:tr>
      <w:tr w:rsidR="00A013FD" w:rsidRPr="00A013FD" w14:paraId="7B7E0E3A" w14:textId="77777777" w:rsidTr="00BF604E">
        <w:trPr>
          <w:trHeight w:val="300"/>
          <w:jc w:val="center"/>
          <w:del w:id="6293" w:author="Johnny Schultz" w:date="2020-02-12T15:46:00Z"/>
        </w:trPr>
        <w:tc>
          <w:tcPr>
            <w:tcW w:w="1421" w:type="pct"/>
            <w:shd w:val="clear" w:color="auto" w:fill="auto"/>
            <w:noWrap/>
            <w:vAlign w:val="bottom"/>
          </w:tcPr>
          <w:p w14:paraId="4E096A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94" w:author="Johnny Schultz" w:date="2020-02-12T15:46:00Z"/>
                <w:sz w:val="20"/>
              </w:rPr>
            </w:pPr>
            <w:del w:id="6295" w:author="Johnny Schultz" w:date="2020-02-12T15:46:00Z">
              <w:r w:rsidRPr="00A013FD">
                <w:rPr>
                  <w:sz w:val="20"/>
                </w:rPr>
                <w:delText>0</w:delText>
              </w:r>
            </w:del>
          </w:p>
        </w:tc>
        <w:tc>
          <w:tcPr>
            <w:tcW w:w="1274" w:type="pct"/>
            <w:shd w:val="clear" w:color="auto" w:fill="auto"/>
            <w:noWrap/>
            <w:vAlign w:val="bottom"/>
          </w:tcPr>
          <w:p w14:paraId="5A37BA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96" w:author="Johnny Schultz" w:date="2020-02-12T15:46:00Z"/>
                <w:sz w:val="20"/>
              </w:rPr>
            </w:pPr>
            <w:del w:id="6297" w:author="Johnny Schultz" w:date="2020-02-12T15:46:00Z">
              <w:r w:rsidRPr="00A013FD">
                <w:rPr>
                  <w:sz w:val="20"/>
                </w:rPr>
                <w:delText>3</w:delText>
              </w:r>
            </w:del>
          </w:p>
        </w:tc>
        <w:tc>
          <w:tcPr>
            <w:tcW w:w="2304" w:type="pct"/>
            <w:shd w:val="clear" w:color="auto" w:fill="auto"/>
            <w:noWrap/>
            <w:vAlign w:val="bottom"/>
          </w:tcPr>
          <w:p w14:paraId="270B67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298" w:author="Johnny Schultz" w:date="2020-02-12T15:46:00Z"/>
                <w:sz w:val="20"/>
              </w:rPr>
            </w:pPr>
            <w:del w:id="6299" w:author="Johnny Schultz" w:date="2020-02-12T15:46:00Z">
              <w:r w:rsidRPr="00A013FD">
                <w:rPr>
                  <w:sz w:val="20"/>
                </w:rPr>
                <w:delText>10.8</w:delText>
              </w:r>
            </w:del>
          </w:p>
        </w:tc>
      </w:tr>
      <w:tr w:rsidR="00A013FD" w:rsidRPr="00A013FD" w14:paraId="293A4D53" w14:textId="77777777" w:rsidTr="00BF604E">
        <w:trPr>
          <w:trHeight w:val="300"/>
          <w:jc w:val="center"/>
          <w:del w:id="6300" w:author="Johnny Schultz" w:date="2020-02-12T15:46:00Z"/>
        </w:trPr>
        <w:tc>
          <w:tcPr>
            <w:tcW w:w="1421" w:type="pct"/>
            <w:shd w:val="clear" w:color="auto" w:fill="auto"/>
            <w:noWrap/>
            <w:vAlign w:val="bottom"/>
          </w:tcPr>
          <w:p w14:paraId="2DF4CE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01" w:author="Johnny Schultz" w:date="2020-02-12T15:46:00Z"/>
                <w:sz w:val="20"/>
              </w:rPr>
            </w:pPr>
            <w:del w:id="6302" w:author="Johnny Schultz" w:date="2020-02-12T15:46:00Z">
              <w:r w:rsidRPr="00A013FD">
                <w:rPr>
                  <w:sz w:val="20"/>
                </w:rPr>
                <w:delText>10</w:delText>
              </w:r>
            </w:del>
          </w:p>
        </w:tc>
        <w:tc>
          <w:tcPr>
            <w:tcW w:w="1274" w:type="pct"/>
            <w:shd w:val="clear" w:color="auto" w:fill="auto"/>
            <w:noWrap/>
            <w:vAlign w:val="bottom"/>
          </w:tcPr>
          <w:p w14:paraId="23A18D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03" w:author="Johnny Schultz" w:date="2020-02-12T15:46:00Z"/>
                <w:sz w:val="20"/>
              </w:rPr>
            </w:pPr>
            <w:del w:id="6304" w:author="Johnny Schultz" w:date="2020-02-12T15:46:00Z">
              <w:r w:rsidRPr="00A013FD">
                <w:rPr>
                  <w:sz w:val="20"/>
                </w:rPr>
                <w:delText>3</w:delText>
              </w:r>
            </w:del>
          </w:p>
        </w:tc>
        <w:tc>
          <w:tcPr>
            <w:tcW w:w="2304" w:type="pct"/>
            <w:shd w:val="clear" w:color="auto" w:fill="auto"/>
            <w:noWrap/>
            <w:vAlign w:val="bottom"/>
          </w:tcPr>
          <w:p w14:paraId="07C846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05" w:author="Johnny Schultz" w:date="2020-02-12T15:46:00Z"/>
                <w:sz w:val="20"/>
              </w:rPr>
            </w:pPr>
            <w:del w:id="6306" w:author="Johnny Schultz" w:date="2020-02-12T15:46:00Z">
              <w:r w:rsidRPr="00A013FD">
                <w:rPr>
                  <w:sz w:val="20"/>
                </w:rPr>
                <w:delText>10.8</w:delText>
              </w:r>
            </w:del>
          </w:p>
        </w:tc>
      </w:tr>
      <w:tr w:rsidR="00A013FD" w:rsidRPr="00A013FD" w14:paraId="2278B8EC" w14:textId="77777777" w:rsidTr="00BF604E">
        <w:trPr>
          <w:trHeight w:val="300"/>
          <w:jc w:val="center"/>
          <w:del w:id="6307" w:author="Johnny Schultz" w:date="2020-02-12T15:46:00Z"/>
        </w:trPr>
        <w:tc>
          <w:tcPr>
            <w:tcW w:w="1421" w:type="pct"/>
            <w:shd w:val="clear" w:color="auto" w:fill="auto"/>
            <w:noWrap/>
            <w:vAlign w:val="bottom"/>
          </w:tcPr>
          <w:p w14:paraId="3CB53C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08" w:author="Johnny Schultz" w:date="2020-02-12T15:46:00Z"/>
                <w:sz w:val="20"/>
              </w:rPr>
            </w:pPr>
            <w:del w:id="6309" w:author="Johnny Schultz" w:date="2020-02-12T15:46:00Z">
              <w:r w:rsidRPr="00A013FD">
                <w:rPr>
                  <w:sz w:val="20"/>
                </w:rPr>
                <w:delText>20</w:delText>
              </w:r>
            </w:del>
          </w:p>
        </w:tc>
        <w:tc>
          <w:tcPr>
            <w:tcW w:w="1274" w:type="pct"/>
            <w:shd w:val="clear" w:color="auto" w:fill="auto"/>
            <w:noWrap/>
            <w:vAlign w:val="bottom"/>
          </w:tcPr>
          <w:p w14:paraId="0FDDC7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10" w:author="Johnny Schultz" w:date="2020-02-12T15:46:00Z"/>
                <w:sz w:val="20"/>
              </w:rPr>
            </w:pPr>
            <w:del w:id="6311" w:author="Johnny Schultz" w:date="2020-02-12T15:46:00Z">
              <w:r w:rsidRPr="00A013FD">
                <w:rPr>
                  <w:sz w:val="20"/>
                </w:rPr>
                <w:delText>2.5</w:delText>
              </w:r>
            </w:del>
          </w:p>
        </w:tc>
        <w:tc>
          <w:tcPr>
            <w:tcW w:w="2304" w:type="pct"/>
            <w:shd w:val="clear" w:color="auto" w:fill="auto"/>
            <w:noWrap/>
            <w:vAlign w:val="bottom"/>
          </w:tcPr>
          <w:p w14:paraId="4A2FAF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12" w:author="Johnny Schultz" w:date="2020-02-12T15:46:00Z"/>
                <w:sz w:val="20"/>
              </w:rPr>
            </w:pPr>
            <w:del w:id="6313" w:author="Johnny Schultz" w:date="2020-02-12T15:46:00Z">
              <w:r w:rsidRPr="00A013FD">
                <w:rPr>
                  <w:sz w:val="20"/>
                </w:rPr>
                <w:delText>10.3</w:delText>
              </w:r>
            </w:del>
          </w:p>
        </w:tc>
      </w:tr>
      <w:tr w:rsidR="00A013FD" w:rsidRPr="00A013FD" w14:paraId="6F2749EE" w14:textId="77777777" w:rsidTr="00BF604E">
        <w:trPr>
          <w:trHeight w:val="300"/>
          <w:jc w:val="center"/>
          <w:del w:id="6314" w:author="Johnny Schultz" w:date="2020-02-12T15:46:00Z"/>
        </w:trPr>
        <w:tc>
          <w:tcPr>
            <w:tcW w:w="1421" w:type="pct"/>
            <w:shd w:val="clear" w:color="auto" w:fill="auto"/>
            <w:noWrap/>
            <w:vAlign w:val="bottom"/>
          </w:tcPr>
          <w:p w14:paraId="0C5B00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15" w:author="Johnny Schultz" w:date="2020-02-12T15:46:00Z"/>
                <w:sz w:val="20"/>
              </w:rPr>
            </w:pPr>
            <w:del w:id="6316" w:author="Johnny Schultz" w:date="2020-02-12T15:46:00Z">
              <w:r w:rsidRPr="00A013FD">
                <w:rPr>
                  <w:sz w:val="20"/>
                </w:rPr>
                <w:delText>30</w:delText>
              </w:r>
            </w:del>
          </w:p>
        </w:tc>
        <w:tc>
          <w:tcPr>
            <w:tcW w:w="1274" w:type="pct"/>
            <w:shd w:val="clear" w:color="auto" w:fill="auto"/>
            <w:noWrap/>
            <w:vAlign w:val="bottom"/>
          </w:tcPr>
          <w:p w14:paraId="1A40C5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17" w:author="Johnny Schultz" w:date="2020-02-12T15:46:00Z"/>
                <w:sz w:val="20"/>
              </w:rPr>
            </w:pPr>
            <w:del w:id="6318" w:author="Johnny Schultz" w:date="2020-02-12T15:46:00Z">
              <w:r w:rsidRPr="00A013FD">
                <w:rPr>
                  <w:sz w:val="20"/>
                </w:rPr>
                <w:delText>1</w:delText>
              </w:r>
            </w:del>
          </w:p>
        </w:tc>
        <w:tc>
          <w:tcPr>
            <w:tcW w:w="2304" w:type="pct"/>
            <w:shd w:val="clear" w:color="auto" w:fill="auto"/>
            <w:noWrap/>
            <w:vAlign w:val="bottom"/>
          </w:tcPr>
          <w:p w14:paraId="41DDA5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19" w:author="Johnny Schultz" w:date="2020-02-12T15:46:00Z"/>
                <w:sz w:val="20"/>
              </w:rPr>
            </w:pPr>
            <w:del w:id="6320" w:author="Johnny Schultz" w:date="2020-02-12T15:46:00Z">
              <w:r w:rsidRPr="00A013FD">
                <w:rPr>
                  <w:sz w:val="20"/>
                </w:rPr>
                <w:delText>8.8</w:delText>
              </w:r>
            </w:del>
          </w:p>
        </w:tc>
      </w:tr>
      <w:tr w:rsidR="00A013FD" w:rsidRPr="00A013FD" w14:paraId="1EC6199D" w14:textId="77777777" w:rsidTr="00BF604E">
        <w:trPr>
          <w:trHeight w:val="300"/>
          <w:jc w:val="center"/>
          <w:del w:id="6321" w:author="Johnny Schultz" w:date="2020-02-12T15:46:00Z"/>
        </w:trPr>
        <w:tc>
          <w:tcPr>
            <w:tcW w:w="1421" w:type="pct"/>
            <w:shd w:val="clear" w:color="auto" w:fill="auto"/>
            <w:noWrap/>
            <w:vAlign w:val="bottom"/>
          </w:tcPr>
          <w:p w14:paraId="514C1D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22" w:author="Johnny Schultz" w:date="2020-02-12T15:46:00Z"/>
                <w:sz w:val="20"/>
              </w:rPr>
            </w:pPr>
            <w:del w:id="6323" w:author="Johnny Schultz" w:date="2020-02-12T15:46:00Z">
              <w:r w:rsidRPr="00A013FD">
                <w:rPr>
                  <w:sz w:val="20"/>
                </w:rPr>
                <w:delText>40</w:delText>
              </w:r>
            </w:del>
          </w:p>
        </w:tc>
        <w:tc>
          <w:tcPr>
            <w:tcW w:w="1274" w:type="pct"/>
            <w:shd w:val="clear" w:color="auto" w:fill="auto"/>
            <w:noWrap/>
            <w:vAlign w:val="bottom"/>
          </w:tcPr>
          <w:p w14:paraId="701E5D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24" w:author="Johnny Schultz" w:date="2020-02-12T15:46:00Z"/>
                <w:sz w:val="20"/>
              </w:rPr>
            </w:pPr>
            <w:del w:id="6325" w:author="Johnny Schultz" w:date="2020-02-12T15:46:00Z">
              <w:r w:rsidRPr="00A013FD">
                <w:rPr>
                  <w:sz w:val="20"/>
                </w:rPr>
                <w:delText>0</w:delText>
              </w:r>
            </w:del>
          </w:p>
        </w:tc>
        <w:tc>
          <w:tcPr>
            <w:tcW w:w="2304" w:type="pct"/>
            <w:shd w:val="clear" w:color="auto" w:fill="auto"/>
            <w:noWrap/>
            <w:vAlign w:val="bottom"/>
          </w:tcPr>
          <w:p w14:paraId="57EF9F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26" w:author="Johnny Schultz" w:date="2020-02-12T15:46:00Z"/>
                <w:sz w:val="20"/>
              </w:rPr>
            </w:pPr>
            <w:del w:id="6327" w:author="Johnny Schultz" w:date="2020-02-12T15:46:00Z">
              <w:r w:rsidRPr="00A013FD">
                <w:rPr>
                  <w:sz w:val="20"/>
                </w:rPr>
                <w:delText>7.8</w:delText>
              </w:r>
            </w:del>
          </w:p>
        </w:tc>
      </w:tr>
      <w:tr w:rsidR="00A013FD" w:rsidRPr="00A013FD" w14:paraId="1084CA78" w14:textId="77777777" w:rsidTr="00BF604E">
        <w:trPr>
          <w:trHeight w:val="300"/>
          <w:jc w:val="center"/>
          <w:del w:id="6328" w:author="Johnny Schultz" w:date="2020-02-12T15:46:00Z"/>
        </w:trPr>
        <w:tc>
          <w:tcPr>
            <w:tcW w:w="1421" w:type="pct"/>
            <w:shd w:val="clear" w:color="auto" w:fill="auto"/>
            <w:noWrap/>
            <w:vAlign w:val="bottom"/>
          </w:tcPr>
          <w:p w14:paraId="30D14D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29" w:author="Johnny Schultz" w:date="2020-02-12T15:46:00Z"/>
                <w:sz w:val="20"/>
              </w:rPr>
            </w:pPr>
            <w:del w:id="6330" w:author="Johnny Schultz" w:date="2020-02-12T15:46:00Z">
              <w:r w:rsidRPr="00A013FD">
                <w:rPr>
                  <w:sz w:val="20"/>
                </w:rPr>
                <w:delText>50</w:delText>
              </w:r>
            </w:del>
          </w:p>
        </w:tc>
        <w:tc>
          <w:tcPr>
            <w:tcW w:w="1274" w:type="pct"/>
            <w:shd w:val="clear" w:color="auto" w:fill="auto"/>
            <w:noWrap/>
            <w:vAlign w:val="bottom"/>
          </w:tcPr>
          <w:p w14:paraId="68854A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31" w:author="Johnny Schultz" w:date="2020-02-12T15:46:00Z"/>
                <w:sz w:val="20"/>
              </w:rPr>
            </w:pPr>
            <w:del w:id="6332" w:author="Johnny Schultz" w:date="2020-02-12T15:46:00Z">
              <w:r w:rsidRPr="00A013FD">
                <w:rPr>
                  <w:sz w:val="20"/>
                </w:rPr>
                <w:delText>−1.5</w:delText>
              </w:r>
            </w:del>
          </w:p>
        </w:tc>
        <w:tc>
          <w:tcPr>
            <w:tcW w:w="2304" w:type="pct"/>
            <w:shd w:val="clear" w:color="auto" w:fill="auto"/>
            <w:noWrap/>
            <w:vAlign w:val="bottom"/>
          </w:tcPr>
          <w:p w14:paraId="5C890B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33" w:author="Johnny Schultz" w:date="2020-02-12T15:46:00Z"/>
                <w:sz w:val="20"/>
              </w:rPr>
            </w:pPr>
            <w:del w:id="6334" w:author="Johnny Schultz" w:date="2020-02-12T15:46:00Z">
              <w:r w:rsidRPr="00A013FD">
                <w:rPr>
                  <w:sz w:val="20"/>
                </w:rPr>
                <w:delText>6.3</w:delText>
              </w:r>
            </w:del>
          </w:p>
        </w:tc>
      </w:tr>
      <w:tr w:rsidR="00A013FD" w:rsidRPr="00A013FD" w14:paraId="021FD5B2" w14:textId="77777777" w:rsidTr="00BF604E">
        <w:trPr>
          <w:trHeight w:val="300"/>
          <w:jc w:val="center"/>
          <w:del w:id="6335" w:author="Johnny Schultz" w:date="2020-02-12T15:46:00Z"/>
        </w:trPr>
        <w:tc>
          <w:tcPr>
            <w:tcW w:w="1421" w:type="pct"/>
            <w:shd w:val="clear" w:color="auto" w:fill="auto"/>
            <w:noWrap/>
            <w:vAlign w:val="bottom"/>
          </w:tcPr>
          <w:p w14:paraId="51582A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36" w:author="Johnny Schultz" w:date="2020-02-12T15:46:00Z"/>
                <w:sz w:val="20"/>
              </w:rPr>
            </w:pPr>
            <w:del w:id="6337" w:author="Johnny Schultz" w:date="2020-02-12T15:46:00Z">
              <w:r w:rsidRPr="00A013FD">
                <w:rPr>
                  <w:sz w:val="20"/>
                </w:rPr>
                <w:delText>60</w:delText>
              </w:r>
            </w:del>
          </w:p>
        </w:tc>
        <w:tc>
          <w:tcPr>
            <w:tcW w:w="1274" w:type="pct"/>
            <w:shd w:val="clear" w:color="auto" w:fill="auto"/>
            <w:noWrap/>
            <w:vAlign w:val="bottom"/>
          </w:tcPr>
          <w:p w14:paraId="3E6225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38" w:author="Johnny Schultz" w:date="2020-02-12T15:46:00Z"/>
                <w:sz w:val="20"/>
              </w:rPr>
            </w:pPr>
            <w:del w:id="6339" w:author="Johnny Schultz" w:date="2020-02-12T15:46:00Z">
              <w:r w:rsidRPr="00A013FD">
                <w:rPr>
                  <w:sz w:val="20"/>
                </w:rPr>
                <w:delText>−3</w:delText>
              </w:r>
            </w:del>
          </w:p>
        </w:tc>
        <w:tc>
          <w:tcPr>
            <w:tcW w:w="2304" w:type="pct"/>
            <w:shd w:val="clear" w:color="auto" w:fill="auto"/>
            <w:noWrap/>
            <w:vAlign w:val="bottom"/>
          </w:tcPr>
          <w:p w14:paraId="564076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40" w:author="Johnny Schultz" w:date="2020-02-12T15:46:00Z"/>
                <w:sz w:val="20"/>
              </w:rPr>
            </w:pPr>
            <w:del w:id="6341" w:author="Johnny Schultz" w:date="2020-02-12T15:46:00Z">
              <w:r w:rsidRPr="00A013FD">
                <w:rPr>
                  <w:sz w:val="20"/>
                </w:rPr>
                <w:delText>4.8</w:delText>
              </w:r>
            </w:del>
          </w:p>
        </w:tc>
      </w:tr>
      <w:tr w:rsidR="00A013FD" w:rsidRPr="00A013FD" w14:paraId="07A2971D" w14:textId="77777777" w:rsidTr="00BF604E">
        <w:trPr>
          <w:trHeight w:val="300"/>
          <w:jc w:val="center"/>
          <w:del w:id="6342" w:author="Johnny Schultz" w:date="2020-02-12T15:46:00Z"/>
        </w:trPr>
        <w:tc>
          <w:tcPr>
            <w:tcW w:w="1421" w:type="pct"/>
            <w:shd w:val="clear" w:color="auto" w:fill="auto"/>
            <w:noWrap/>
            <w:vAlign w:val="bottom"/>
          </w:tcPr>
          <w:p w14:paraId="1A55AE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43" w:author="Johnny Schultz" w:date="2020-02-12T15:46:00Z"/>
                <w:sz w:val="20"/>
              </w:rPr>
            </w:pPr>
            <w:del w:id="6344" w:author="Johnny Schultz" w:date="2020-02-12T15:46:00Z">
              <w:r w:rsidRPr="00A013FD">
                <w:rPr>
                  <w:sz w:val="20"/>
                </w:rPr>
                <w:delText>70</w:delText>
              </w:r>
            </w:del>
          </w:p>
        </w:tc>
        <w:tc>
          <w:tcPr>
            <w:tcW w:w="1274" w:type="pct"/>
            <w:shd w:val="clear" w:color="auto" w:fill="auto"/>
            <w:noWrap/>
            <w:vAlign w:val="bottom"/>
          </w:tcPr>
          <w:p w14:paraId="641393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45" w:author="Johnny Schultz" w:date="2020-02-12T15:46:00Z"/>
                <w:sz w:val="20"/>
              </w:rPr>
            </w:pPr>
            <w:del w:id="6346" w:author="Johnny Schultz" w:date="2020-02-12T15:46:00Z">
              <w:r w:rsidRPr="00A013FD">
                <w:rPr>
                  <w:sz w:val="20"/>
                </w:rPr>
                <w:delText>−4</w:delText>
              </w:r>
            </w:del>
          </w:p>
        </w:tc>
        <w:tc>
          <w:tcPr>
            <w:tcW w:w="2304" w:type="pct"/>
            <w:shd w:val="clear" w:color="auto" w:fill="auto"/>
            <w:noWrap/>
            <w:vAlign w:val="bottom"/>
          </w:tcPr>
          <w:p w14:paraId="5E1FDE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47" w:author="Johnny Schultz" w:date="2020-02-12T15:46:00Z"/>
                <w:sz w:val="20"/>
              </w:rPr>
            </w:pPr>
            <w:del w:id="6348" w:author="Johnny Schultz" w:date="2020-02-12T15:46:00Z">
              <w:r w:rsidRPr="00A013FD">
                <w:rPr>
                  <w:sz w:val="20"/>
                </w:rPr>
                <w:delText>3.8</w:delText>
              </w:r>
            </w:del>
          </w:p>
        </w:tc>
      </w:tr>
      <w:tr w:rsidR="00A013FD" w:rsidRPr="00A013FD" w14:paraId="1FF62BC9" w14:textId="77777777" w:rsidTr="00BF604E">
        <w:trPr>
          <w:trHeight w:val="300"/>
          <w:jc w:val="center"/>
          <w:del w:id="6349" w:author="Johnny Schultz" w:date="2020-02-12T15:46:00Z"/>
        </w:trPr>
        <w:tc>
          <w:tcPr>
            <w:tcW w:w="1421" w:type="pct"/>
            <w:shd w:val="clear" w:color="auto" w:fill="auto"/>
            <w:noWrap/>
            <w:vAlign w:val="bottom"/>
          </w:tcPr>
          <w:p w14:paraId="038BFA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50" w:author="Johnny Schultz" w:date="2020-02-12T15:46:00Z"/>
                <w:sz w:val="20"/>
              </w:rPr>
            </w:pPr>
            <w:del w:id="6351" w:author="Johnny Schultz" w:date="2020-02-12T15:46:00Z">
              <w:r w:rsidRPr="00A013FD">
                <w:rPr>
                  <w:sz w:val="20"/>
                </w:rPr>
                <w:delText>80</w:delText>
              </w:r>
            </w:del>
          </w:p>
        </w:tc>
        <w:tc>
          <w:tcPr>
            <w:tcW w:w="1274" w:type="pct"/>
            <w:shd w:val="clear" w:color="auto" w:fill="auto"/>
            <w:noWrap/>
            <w:vAlign w:val="bottom"/>
          </w:tcPr>
          <w:p w14:paraId="2C1B4D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52" w:author="Johnny Schultz" w:date="2020-02-12T15:46:00Z"/>
                <w:sz w:val="20"/>
              </w:rPr>
            </w:pPr>
            <w:del w:id="6353" w:author="Johnny Schultz" w:date="2020-02-12T15:46:00Z">
              <w:r w:rsidRPr="00A013FD">
                <w:rPr>
                  <w:sz w:val="20"/>
                </w:rPr>
                <w:delText>−10</w:delText>
              </w:r>
            </w:del>
          </w:p>
        </w:tc>
        <w:tc>
          <w:tcPr>
            <w:tcW w:w="2304" w:type="pct"/>
            <w:shd w:val="clear" w:color="auto" w:fill="auto"/>
            <w:noWrap/>
            <w:vAlign w:val="bottom"/>
          </w:tcPr>
          <w:p w14:paraId="2E8784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54" w:author="Johnny Schultz" w:date="2020-02-12T15:46:00Z"/>
                <w:sz w:val="20"/>
              </w:rPr>
            </w:pPr>
            <w:del w:id="6355" w:author="Johnny Schultz" w:date="2020-02-12T15:46:00Z">
              <w:r w:rsidRPr="00A013FD">
                <w:rPr>
                  <w:sz w:val="20"/>
                </w:rPr>
                <w:delText>−2.2</w:delText>
              </w:r>
            </w:del>
          </w:p>
        </w:tc>
      </w:tr>
      <w:tr w:rsidR="00A013FD" w:rsidRPr="00A013FD" w14:paraId="1F3F0782" w14:textId="77777777" w:rsidTr="00BF604E">
        <w:trPr>
          <w:trHeight w:val="300"/>
          <w:jc w:val="center"/>
          <w:del w:id="6356" w:author="Johnny Schultz" w:date="2020-02-12T15:46:00Z"/>
        </w:trPr>
        <w:tc>
          <w:tcPr>
            <w:tcW w:w="1421" w:type="pct"/>
            <w:shd w:val="clear" w:color="auto" w:fill="auto"/>
            <w:noWrap/>
            <w:vAlign w:val="bottom"/>
          </w:tcPr>
          <w:p w14:paraId="41FA87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57" w:author="Johnny Schultz" w:date="2020-02-12T15:46:00Z"/>
                <w:sz w:val="20"/>
              </w:rPr>
            </w:pPr>
            <w:del w:id="6358" w:author="Johnny Schultz" w:date="2020-02-12T15:46:00Z">
              <w:r w:rsidRPr="00A013FD">
                <w:rPr>
                  <w:sz w:val="20"/>
                </w:rPr>
                <w:delText>90</w:delText>
              </w:r>
            </w:del>
          </w:p>
        </w:tc>
        <w:tc>
          <w:tcPr>
            <w:tcW w:w="1274" w:type="pct"/>
            <w:shd w:val="clear" w:color="auto" w:fill="auto"/>
            <w:noWrap/>
            <w:vAlign w:val="bottom"/>
          </w:tcPr>
          <w:p w14:paraId="433980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59" w:author="Johnny Schultz" w:date="2020-02-12T15:46:00Z"/>
                <w:sz w:val="20"/>
              </w:rPr>
            </w:pPr>
            <w:del w:id="6360" w:author="Johnny Schultz" w:date="2020-02-12T15:46:00Z">
              <w:r w:rsidRPr="00A013FD">
                <w:rPr>
                  <w:sz w:val="20"/>
                </w:rPr>
                <w:delText>−20</w:delText>
              </w:r>
            </w:del>
          </w:p>
        </w:tc>
        <w:tc>
          <w:tcPr>
            <w:tcW w:w="2304" w:type="pct"/>
            <w:shd w:val="clear" w:color="auto" w:fill="auto"/>
            <w:noWrap/>
            <w:vAlign w:val="bottom"/>
          </w:tcPr>
          <w:p w14:paraId="0FFAB0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del w:id="6361" w:author="Johnny Schultz" w:date="2020-02-12T15:46:00Z"/>
                <w:sz w:val="20"/>
              </w:rPr>
            </w:pPr>
            <w:del w:id="6362" w:author="Johnny Schultz" w:date="2020-02-12T15:46:00Z">
              <w:r w:rsidRPr="00A013FD">
                <w:rPr>
                  <w:sz w:val="20"/>
                </w:rPr>
                <w:delText>−12.2</w:delText>
              </w:r>
            </w:del>
          </w:p>
        </w:tc>
      </w:tr>
    </w:tbl>
    <w:p w14:paraId="500FC457" w14:textId="77777777" w:rsidR="00A013FD" w:rsidRPr="00A013FD" w:rsidRDefault="00A013FD" w:rsidP="00A013FD">
      <w:pPr>
        <w:keepNext/>
        <w:keepLines/>
        <w:tabs>
          <w:tab w:val="left" w:pos="360"/>
        </w:tabs>
        <w:spacing w:before="200"/>
        <w:ind w:left="360" w:hanging="360"/>
        <w:outlineLvl w:val="1"/>
        <w:rPr>
          <w:del w:id="6363" w:author="Johnny Schultz" w:date="2020-02-12T15:46:00Z"/>
          <w:b/>
        </w:rPr>
      </w:pPr>
      <w:del w:id="6364" w:author="Johnny Schultz" w:date="2020-02-12T15:46:00Z">
        <w:r w:rsidRPr="00A013FD">
          <w:rPr>
            <w:b/>
          </w:rPr>
          <w:delText>3.9</w:delText>
        </w:r>
        <w:r w:rsidRPr="00A013FD">
          <w:rPr>
            <w:b/>
          </w:rPr>
          <w:tab/>
          <w:delText>Transmitter requirements for VDES ship stations</w:delText>
        </w:r>
      </w:del>
    </w:p>
    <w:p w14:paraId="07EC2DB4" w14:textId="77777777" w:rsidR="00A013FD" w:rsidRPr="00A013FD" w:rsidRDefault="00A013FD" w:rsidP="00A013FD">
      <w:pPr>
        <w:keepNext/>
        <w:keepLines/>
        <w:tabs>
          <w:tab w:val="clear" w:pos="1134"/>
          <w:tab w:val="left" w:pos="360"/>
        </w:tabs>
        <w:spacing w:before="200"/>
        <w:ind w:left="360" w:hanging="360"/>
        <w:outlineLvl w:val="2"/>
        <w:rPr>
          <w:del w:id="6365" w:author="Johnny Schultz" w:date="2020-02-12T15:46:00Z"/>
          <w:b/>
        </w:rPr>
      </w:pPr>
      <w:del w:id="6366" w:author="Johnny Schultz" w:date="2020-02-12T15:46:00Z">
        <w:r w:rsidRPr="00A013FD">
          <w:rPr>
            <w:b/>
          </w:rPr>
          <w:delText>3.9.1</w:delText>
        </w:r>
        <w:r w:rsidRPr="00A013FD">
          <w:rPr>
            <w:b/>
          </w:rPr>
          <w:tab/>
          <w:delText>Transmitter power</w:delText>
        </w:r>
      </w:del>
    </w:p>
    <w:p w14:paraId="0AA1FBAE" w14:textId="77777777" w:rsidR="00A013FD" w:rsidRPr="00A013FD" w:rsidRDefault="00A013FD" w:rsidP="00A013FD">
      <w:pPr>
        <w:rPr>
          <w:del w:id="6367" w:author="Johnny Schultz" w:date="2020-02-12T15:46:00Z"/>
          <w:lang w:eastAsia="ja-JP"/>
        </w:rPr>
      </w:pPr>
      <w:del w:id="6368" w:author="Johnny Schultz" w:date="2020-02-12T15:46:00Z">
        <w:r w:rsidRPr="00A013FD">
          <w:rPr>
            <w:lang w:eastAsia="ja-JP"/>
          </w:rPr>
          <w:delText xml:space="preserve">Table A1-7 defines the requirements for the VDES ship station transmitters. </w:delText>
        </w:r>
      </w:del>
    </w:p>
    <w:p w14:paraId="0340F8EA" w14:textId="77777777" w:rsidR="00A013FD" w:rsidRPr="00A013FD" w:rsidRDefault="00A013FD" w:rsidP="00A013FD">
      <w:pPr>
        <w:keepNext/>
        <w:spacing w:before="560" w:after="120"/>
        <w:jc w:val="center"/>
        <w:rPr>
          <w:del w:id="6369" w:author="Johnny Schultz" w:date="2020-02-12T15:46:00Z"/>
          <w:caps/>
          <w:sz w:val="20"/>
        </w:rPr>
      </w:pPr>
      <w:del w:id="6370" w:author="Johnny Schultz" w:date="2020-02-12T15:46:00Z">
        <w:r w:rsidRPr="00A013FD">
          <w:rPr>
            <w:caps/>
            <w:sz w:val="20"/>
          </w:rPr>
          <w:delText>TABLE A1-7</w:delText>
        </w:r>
      </w:del>
    </w:p>
    <w:p w14:paraId="6E99CD0C" w14:textId="77777777" w:rsidR="00A013FD" w:rsidRPr="00A013FD" w:rsidRDefault="00A013FD" w:rsidP="00A013FD">
      <w:pPr>
        <w:keepNext/>
        <w:keepLines/>
        <w:spacing w:before="0" w:after="120"/>
        <w:jc w:val="center"/>
        <w:rPr>
          <w:del w:id="6371" w:author="Johnny Schultz" w:date="2020-02-12T15:46:00Z"/>
          <w:rFonts w:ascii="Times New Roman Bold" w:hAnsi="Times New Roman Bold"/>
          <w:b/>
          <w:sz w:val="20"/>
        </w:rPr>
      </w:pPr>
      <w:del w:id="6372" w:author="Johnny Schultz" w:date="2020-02-12T15:46:00Z">
        <w:r w:rsidRPr="00A013FD">
          <w:rPr>
            <w:rFonts w:ascii="Times New Roman Bold" w:hAnsi="Times New Roman Bold"/>
            <w:b/>
            <w:sz w:val="20"/>
          </w:rPr>
          <w:delText>Transmitter parameters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A013FD" w:rsidRPr="00A013FD" w14:paraId="18714C65" w14:textId="77777777" w:rsidTr="00BF604E">
        <w:trPr>
          <w:del w:id="6373" w:author="Johnny Schultz" w:date="2020-02-12T15:46:00Z"/>
        </w:trPr>
        <w:tc>
          <w:tcPr>
            <w:tcW w:w="2660" w:type="dxa"/>
            <w:tcBorders>
              <w:top w:val="single" w:sz="4" w:space="0" w:color="auto"/>
              <w:left w:val="single" w:sz="4" w:space="0" w:color="auto"/>
              <w:bottom w:val="single" w:sz="4" w:space="0" w:color="auto"/>
              <w:right w:val="single" w:sz="4" w:space="0" w:color="auto"/>
            </w:tcBorders>
            <w:shd w:val="clear" w:color="auto" w:fill="auto"/>
          </w:tcPr>
          <w:p w14:paraId="1D5C2D5D" w14:textId="77777777" w:rsidR="00A013FD" w:rsidRPr="00A013FD" w:rsidRDefault="00A013FD" w:rsidP="00A013FD">
            <w:pPr>
              <w:keepNext/>
              <w:spacing w:before="80" w:after="80"/>
              <w:jc w:val="center"/>
              <w:rPr>
                <w:del w:id="6374" w:author="Johnny Schultz" w:date="2020-02-12T15:46:00Z"/>
                <w:rFonts w:ascii="Times New Roman Bold" w:hAnsi="Times New Roman Bold" w:cs="Times New Roman Bold"/>
                <w:b/>
                <w:sz w:val="20"/>
              </w:rPr>
            </w:pPr>
            <w:del w:id="6375" w:author="Johnny Schultz" w:date="2020-02-12T15:46:00Z">
              <w:r w:rsidRPr="00A013FD">
                <w:rPr>
                  <w:rFonts w:ascii="Times New Roman Bold" w:hAnsi="Times New Roman Bold" w:cs="Times New Roman Bold"/>
                  <w:b/>
                  <w:sz w:val="20"/>
                </w:rPr>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tcPr>
          <w:p w14:paraId="744517D5" w14:textId="77777777" w:rsidR="00A013FD" w:rsidRPr="00A013FD" w:rsidRDefault="00A013FD" w:rsidP="00A013FD">
            <w:pPr>
              <w:keepNext/>
              <w:spacing w:before="80" w:after="80"/>
              <w:jc w:val="center"/>
              <w:rPr>
                <w:del w:id="6376" w:author="Johnny Schultz" w:date="2020-02-12T15:46:00Z"/>
                <w:rFonts w:ascii="Times New Roman Bold" w:hAnsi="Times New Roman Bold" w:cs="Times New Roman Bold"/>
                <w:b/>
                <w:sz w:val="20"/>
              </w:rPr>
            </w:pPr>
            <w:del w:id="6377" w:author="Johnny Schultz" w:date="2020-02-12T15:46:00Z">
              <w:r w:rsidRPr="00A013FD">
                <w:rPr>
                  <w:rFonts w:ascii="Times New Roman Bold" w:hAnsi="Times New Roman Bold" w:cs="Times New Roman Bold"/>
                  <w:b/>
                  <w:sz w:val="20"/>
                </w:rPr>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9B0386C" w14:textId="77777777" w:rsidR="00A013FD" w:rsidRPr="00A013FD" w:rsidRDefault="00A013FD" w:rsidP="00A013FD">
            <w:pPr>
              <w:keepNext/>
              <w:spacing w:before="80" w:after="80"/>
              <w:jc w:val="center"/>
              <w:rPr>
                <w:del w:id="6378" w:author="Johnny Schultz" w:date="2020-02-12T15:46:00Z"/>
                <w:rFonts w:ascii="Times New Roman Bold" w:hAnsi="Times New Roman Bold" w:cs="Times New Roman Bold"/>
                <w:b/>
                <w:sz w:val="20"/>
              </w:rPr>
            </w:pPr>
            <w:del w:id="6379" w:author="Johnny Schultz" w:date="2020-02-12T15:46:00Z">
              <w:r w:rsidRPr="00A013FD">
                <w:rPr>
                  <w:rFonts w:ascii="Times New Roman Bold" w:hAnsi="Times New Roman Bold" w:cs="Times New Roman Bold"/>
                  <w:b/>
                  <w:sz w:val="20"/>
                </w:rPr>
                <w:delText>Condition</w:delText>
              </w:r>
            </w:del>
          </w:p>
        </w:tc>
      </w:tr>
      <w:tr w:rsidR="00A013FD" w:rsidRPr="00A013FD" w14:paraId="016B025F" w14:textId="77777777" w:rsidTr="00BF604E">
        <w:trPr>
          <w:del w:id="6380"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4D8C8B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81" w:author="Johnny Schultz" w:date="2020-02-12T15:46:00Z"/>
                <w:sz w:val="20"/>
              </w:rPr>
            </w:pPr>
            <w:del w:id="6382" w:author="Johnny Schultz" w:date="2020-02-12T15:46:00Z">
              <w:r w:rsidRPr="00A013FD">
                <w:rPr>
                  <w:sz w:val="20"/>
                </w:rPr>
                <w:delText>Frequency error</w:delText>
              </w:r>
            </w:del>
          </w:p>
        </w:tc>
        <w:tc>
          <w:tcPr>
            <w:tcW w:w="3606" w:type="dxa"/>
            <w:tcBorders>
              <w:top w:val="single" w:sz="4" w:space="0" w:color="auto"/>
              <w:left w:val="single" w:sz="4" w:space="0" w:color="auto"/>
              <w:bottom w:val="single" w:sz="4" w:space="0" w:color="auto"/>
              <w:right w:val="single" w:sz="4" w:space="0" w:color="auto"/>
            </w:tcBorders>
          </w:tcPr>
          <w:p w14:paraId="23C7A1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83" w:author="Johnny Schultz" w:date="2020-02-12T15:46:00Z"/>
                <w:sz w:val="20"/>
              </w:rPr>
            </w:pPr>
            <w:del w:id="6384" w:author="Johnny Schultz" w:date="2020-02-12T15:46:00Z">
              <w:r w:rsidRPr="00A013FD">
                <w:rPr>
                  <w:sz w:val="20"/>
                </w:rPr>
                <w:delText>3 ppm</w:delText>
              </w:r>
            </w:del>
          </w:p>
        </w:tc>
        <w:tc>
          <w:tcPr>
            <w:tcW w:w="2977" w:type="dxa"/>
            <w:tcBorders>
              <w:top w:val="single" w:sz="4" w:space="0" w:color="auto"/>
              <w:left w:val="single" w:sz="4" w:space="0" w:color="auto"/>
              <w:bottom w:val="single" w:sz="4" w:space="0" w:color="auto"/>
              <w:right w:val="single" w:sz="4" w:space="0" w:color="auto"/>
            </w:tcBorders>
          </w:tcPr>
          <w:p w14:paraId="3C9D81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85" w:author="Johnny Schultz" w:date="2020-02-12T15:46:00Z"/>
                <w:sz w:val="20"/>
              </w:rPr>
            </w:pPr>
            <w:del w:id="6386" w:author="Johnny Schultz" w:date="2020-02-12T15:46:00Z">
              <w:r w:rsidRPr="00A013FD">
                <w:rPr>
                  <w:sz w:val="20"/>
                </w:rPr>
                <w:delText>normal</w:delText>
              </w:r>
            </w:del>
          </w:p>
        </w:tc>
      </w:tr>
      <w:tr w:rsidR="00A013FD" w:rsidRPr="00A013FD" w14:paraId="16FC95B3" w14:textId="77777777" w:rsidTr="00BF604E">
        <w:trPr>
          <w:del w:id="6387"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0146A5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88" w:author="Johnny Schultz" w:date="2020-02-12T15:46:00Z"/>
                <w:sz w:val="20"/>
              </w:rPr>
            </w:pPr>
            <w:del w:id="6389" w:author="Johnny Schultz" w:date="2020-02-12T15:46:00Z">
              <w:r w:rsidRPr="00A013FD">
                <w:rPr>
                  <w:sz w:val="20"/>
                </w:rPr>
                <w:delText>Transmit power</w:delText>
              </w:r>
            </w:del>
          </w:p>
        </w:tc>
        <w:tc>
          <w:tcPr>
            <w:tcW w:w="3606" w:type="dxa"/>
            <w:tcBorders>
              <w:top w:val="single" w:sz="4" w:space="0" w:color="auto"/>
              <w:left w:val="single" w:sz="4" w:space="0" w:color="auto"/>
              <w:bottom w:val="single" w:sz="4" w:space="0" w:color="auto"/>
              <w:right w:val="single" w:sz="4" w:space="0" w:color="auto"/>
            </w:tcBorders>
          </w:tcPr>
          <w:p w14:paraId="0E44C8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90" w:author="Johnny Schultz" w:date="2020-02-12T15:46:00Z"/>
                <w:sz w:val="20"/>
              </w:rPr>
            </w:pPr>
            <w:del w:id="6391" w:author="Johnny Schultz" w:date="2020-02-12T15:46:00Z">
              <w:r w:rsidRPr="00A013FD">
                <w:rPr>
                  <w:sz w:val="20"/>
                </w:rPr>
                <w:delText xml:space="preserve">Transmit average power </w:delText>
              </w:r>
              <w:r w:rsidRPr="00A013FD">
                <w:rPr>
                  <w:sz w:val="20"/>
                  <w:lang w:eastAsia="ja-JP"/>
                </w:rPr>
                <w:delText>should</w:delText>
              </w:r>
              <w:r w:rsidRPr="00A013FD">
                <w:rPr>
                  <w:sz w:val="20"/>
                </w:rPr>
                <w:delText xml:space="preserve"> be at least 1 watt and not exceed 25 watts as declared by the manufacturer.</w:delText>
              </w:r>
            </w:del>
          </w:p>
          <w:p w14:paraId="7FCB9D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92" w:author="Johnny Schultz" w:date="2020-02-12T15:46:00Z"/>
                <w:sz w:val="20"/>
              </w:rPr>
            </w:pPr>
            <w:del w:id="6393" w:author="Johnny Schultz" w:date="2020-02-12T15:46:00Z">
              <w:r w:rsidRPr="00A013FD">
                <w:rPr>
                  <w:sz w:val="20"/>
                </w:rPr>
                <w:delText>±1</w:delText>
              </w:r>
              <w:r w:rsidRPr="00A013FD">
                <w:rPr>
                  <w:sz w:val="20"/>
                  <w:lang w:eastAsia="ja-JP"/>
                </w:rPr>
                <w:delText>.</w:delText>
              </w:r>
              <w:r w:rsidRPr="00A013FD">
                <w:rPr>
                  <w:sz w:val="20"/>
                </w:rPr>
                <w:delText>5 dB normal</w:delText>
              </w:r>
              <w:r w:rsidRPr="00A013FD">
                <w:rPr>
                  <w:sz w:val="20"/>
                  <w:lang w:eastAsia="ja-JP"/>
                </w:rPr>
                <w:delText>,</w:delText>
              </w:r>
              <w:r w:rsidRPr="00A013FD">
                <w:rPr>
                  <w:sz w:val="20"/>
                </w:rPr>
                <w:delText xml:space="preserve"> +2/−6 dB extreme</w:delText>
              </w:r>
            </w:del>
          </w:p>
        </w:tc>
        <w:tc>
          <w:tcPr>
            <w:tcW w:w="2977" w:type="dxa"/>
            <w:tcBorders>
              <w:top w:val="single" w:sz="4" w:space="0" w:color="auto"/>
              <w:left w:val="single" w:sz="4" w:space="0" w:color="auto"/>
              <w:bottom w:val="single" w:sz="4" w:space="0" w:color="auto"/>
              <w:right w:val="single" w:sz="4" w:space="0" w:color="auto"/>
            </w:tcBorders>
          </w:tcPr>
          <w:p w14:paraId="416D3E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94" w:author="Johnny Schultz" w:date="2020-02-12T15:46:00Z"/>
                <w:sz w:val="20"/>
              </w:rPr>
            </w:pPr>
            <w:del w:id="6395" w:author="Johnny Schultz" w:date="2020-02-12T15:46:00Z">
              <w:r w:rsidRPr="00A013FD">
                <w:rPr>
                  <w:sz w:val="20"/>
                </w:rPr>
                <w:delText>Conducted</w:delText>
              </w:r>
            </w:del>
          </w:p>
        </w:tc>
      </w:tr>
      <w:tr w:rsidR="00A013FD" w:rsidRPr="00A013FD" w14:paraId="01E9C75E" w14:textId="77777777" w:rsidTr="00BF604E">
        <w:trPr>
          <w:del w:id="6396"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7307B9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97" w:author="Johnny Schultz" w:date="2020-02-12T15:46:00Z"/>
                <w:sz w:val="20"/>
              </w:rPr>
            </w:pPr>
            <w:del w:id="6398" w:author="Johnny Schultz" w:date="2020-02-12T15:46:00Z">
              <w:r w:rsidRPr="00A013FD">
                <w:rPr>
                  <w:sz w:val="20"/>
                </w:rPr>
                <w:delText xml:space="preserve">Maximum adjacent power levels for 25 </w:delText>
              </w:r>
              <w:r w:rsidRPr="00A013FD">
                <w:rPr>
                  <w:sz w:val="20"/>
                  <w:lang w:eastAsia="ja-JP"/>
                </w:rPr>
                <w:delText>k</w:delText>
              </w:r>
              <w:r w:rsidRPr="00A013FD">
                <w:rPr>
                  <w:sz w:val="20"/>
                </w:rPr>
                <w:delText>Hz channel</w:delText>
              </w:r>
            </w:del>
          </w:p>
        </w:tc>
        <w:tc>
          <w:tcPr>
            <w:tcW w:w="3606" w:type="dxa"/>
            <w:tcBorders>
              <w:top w:val="single" w:sz="4" w:space="0" w:color="auto"/>
              <w:left w:val="single" w:sz="4" w:space="0" w:color="auto"/>
              <w:bottom w:val="single" w:sz="4" w:space="0" w:color="auto"/>
              <w:right w:val="single" w:sz="4" w:space="0" w:color="auto"/>
            </w:tcBorders>
          </w:tcPr>
          <w:p w14:paraId="0A6692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399" w:author="Johnny Schultz" w:date="2020-02-12T15:46:00Z"/>
                <w:sz w:val="20"/>
              </w:rPr>
            </w:pPr>
            <w:del w:id="6400" w:author="Johnny Schultz" w:date="2020-02-12T15:46:00Z">
              <w:r w:rsidRPr="00A013FD">
                <w:rPr>
                  <w:sz w:val="20"/>
                </w:rPr>
                <w:delText>0 dBc</w:delText>
              </w:r>
            </w:del>
          </w:p>
          <w:p w14:paraId="1C09FD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01" w:author="Johnny Schultz" w:date="2020-02-12T15:46:00Z"/>
                <w:sz w:val="20"/>
              </w:rPr>
            </w:pPr>
            <w:del w:id="6402" w:author="Johnny Schultz" w:date="2020-02-12T15:46:00Z">
              <w:r w:rsidRPr="00A013FD">
                <w:rPr>
                  <w:sz w:val="20"/>
                </w:rPr>
                <w:delText>−25 dBc</w:delText>
              </w:r>
            </w:del>
          </w:p>
          <w:p w14:paraId="465DA9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03" w:author="Johnny Schultz" w:date="2020-02-12T15:46:00Z"/>
                <w:sz w:val="20"/>
              </w:rPr>
            </w:pPr>
            <w:del w:id="6404" w:author="Johnny Schultz" w:date="2020-02-12T15:46:00Z">
              <w:r w:rsidRPr="00A013FD">
                <w:rPr>
                  <w:sz w:val="20"/>
                </w:rPr>
                <w:delText>−60 dBc</w:delText>
              </w:r>
            </w:del>
          </w:p>
        </w:tc>
        <w:tc>
          <w:tcPr>
            <w:tcW w:w="2977" w:type="dxa"/>
            <w:tcBorders>
              <w:top w:val="single" w:sz="4" w:space="0" w:color="auto"/>
              <w:left w:val="single" w:sz="4" w:space="0" w:color="auto"/>
              <w:bottom w:val="single" w:sz="4" w:space="0" w:color="auto"/>
              <w:right w:val="single" w:sz="4" w:space="0" w:color="auto"/>
            </w:tcBorders>
          </w:tcPr>
          <w:p w14:paraId="124A1F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05" w:author="Johnny Schultz" w:date="2020-02-12T15:46:00Z"/>
                <w:szCs w:val="24"/>
                <w:shd w:val="clear" w:color="auto" w:fill="FFFF00"/>
              </w:rPr>
            </w:pPr>
            <w:del w:id="6406" w:author="Johnny Schultz" w:date="2020-02-12T15:46:00Z">
              <w:r w:rsidRPr="00A013FD">
                <w:rPr>
                  <w:sz w:val="20"/>
                </w:rPr>
                <w:delText>Δ</w:delText>
              </w:r>
              <w:r w:rsidRPr="00A013FD">
                <w:rPr>
                  <w:i/>
                  <w:iCs/>
                  <w:sz w:val="20"/>
                </w:rPr>
                <w:delText>fc</w:delText>
              </w:r>
              <w:r w:rsidRPr="00A013FD">
                <w:rPr>
                  <w:sz w:val="20"/>
                </w:rPr>
                <w:delText xml:space="preserve"> &lt; ±12.5 kHz</w:delText>
              </w:r>
            </w:del>
          </w:p>
          <w:p w14:paraId="40B410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07" w:author="Johnny Schultz" w:date="2020-02-12T15:46:00Z"/>
                <w:sz w:val="20"/>
              </w:rPr>
            </w:pPr>
            <w:del w:id="6408" w:author="Johnny Schultz" w:date="2020-02-12T15:46:00Z">
              <w:r w:rsidRPr="00A013FD">
                <w:rPr>
                  <w:sz w:val="20"/>
                </w:rPr>
                <w:delText>±</w:delText>
              </w:r>
              <w:r w:rsidRPr="00A013FD">
                <w:rPr>
                  <w:sz w:val="20"/>
                  <w:lang w:eastAsia="ja-JP"/>
                </w:rPr>
                <w:delText>12.</w:delText>
              </w:r>
              <w:r w:rsidRPr="00A013FD">
                <w:rPr>
                  <w:sz w:val="20"/>
                </w:rPr>
                <w:delText>5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w:delText>
              </w:r>
              <w:r w:rsidRPr="00A013FD">
                <w:rPr>
                  <w:sz w:val="20"/>
                  <w:lang w:eastAsia="ja-JP"/>
                </w:rPr>
                <w:delText>2</w:delText>
              </w:r>
              <w:r w:rsidRPr="00A013FD">
                <w:rPr>
                  <w:sz w:val="20"/>
                </w:rPr>
                <w:delText>5 kHz</w:delText>
              </w:r>
            </w:del>
          </w:p>
          <w:p w14:paraId="56D9F0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09" w:author="Johnny Schultz" w:date="2020-02-12T15:46:00Z"/>
                <w:sz w:val="20"/>
              </w:rPr>
            </w:pPr>
            <w:del w:id="6410" w:author="Johnny Schultz" w:date="2020-02-12T15:46:00Z">
              <w:r w:rsidRPr="00A013FD">
                <w:rPr>
                  <w:sz w:val="20"/>
                </w:rPr>
                <w:delText>±</w:delText>
              </w:r>
              <w:r w:rsidRPr="00A013FD">
                <w:rPr>
                  <w:sz w:val="20"/>
                  <w:lang w:eastAsia="ja-JP"/>
                </w:rPr>
                <w:delText>25</w:delText>
              </w:r>
              <w:r w:rsidRPr="00A013FD">
                <w:rPr>
                  <w:sz w:val="20"/>
                </w:rPr>
                <w:delText xml:space="preserve"> kHz</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w:delText>
              </w:r>
              <w:r w:rsidRPr="00A013FD">
                <w:rPr>
                  <w:sz w:val="20"/>
                  <w:lang w:eastAsia="ja-JP"/>
                </w:rPr>
                <w:delText>7</w:delText>
              </w:r>
              <w:r w:rsidRPr="00A013FD">
                <w:rPr>
                  <w:sz w:val="20"/>
                </w:rPr>
                <w:delText>5 kHz</w:delText>
              </w:r>
            </w:del>
          </w:p>
        </w:tc>
      </w:tr>
      <w:tr w:rsidR="00A013FD" w:rsidRPr="00A013FD" w14:paraId="48417348" w14:textId="77777777" w:rsidTr="00BF604E">
        <w:trPr>
          <w:del w:id="6411"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009209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12" w:author="Johnny Schultz" w:date="2020-02-12T15:46:00Z"/>
                <w:sz w:val="20"/>
              </w:rPr>
            </w:pPr>
            <w:del w:id="6413" w:author="Johnny Schultz" w:date="2020-02-12T15:46:00Z">
              <w:r w:rsidRPr="00A013FD">
                <w:rPr>
                  <w:sz w:val="20"/>
                </w:rPr>
                <w:delText xml:space="preserve">Maximum adjacent power levels for 50 </w:delText>
              </w:r>
              <w:r w:rsidRPr="00A013FD">
                <w:rPr>
                  <w:sz w:val="20"/>
                  <w:lang w:eastAsia="ja-JP"/>
                </w:rPr>
                <w:delText>k</w:delText>
              </w:r>
              <w:r w:rsidRPr="00A013FD">
                <w:rPr>
                  <w:sz w:val="20"/>
                </w:rPr>
                <w:delText>Hz channel</w:delText>
              </w:r>
            </w:del>
          </w:p>
        </w:tc>
        <w:tc>
          <w:tcPr>
            <w:tcW w:w="3606" w:type="dxa"/>
            <w:tcBorders>
              <w:top w:val="single" w:sz="4" w:space="0" w:color="auto"/>
              <w:left w:val="single" w:sz="4" w:space="0" w:color="auto"/>
              <w:bottom w:val="single" w:sz="4" w:space="0" w:color="auto"/>
              <w:right w:val="single" w:sz="4" w:space="0" w:color="auto"/>
            </w:tcBorders>
          </w:tcPr>
          <w:p w14:paraId="7D95E2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14" w:author="Johnny Schultz" w:date="2020-02-12T15:46:00Z"/>
                <w:sz w:val="20"/>
              </w:rPr>
            </w:pPr>
            <w:del w:id="6415" w:author="Johnny Schultz" w:date="2020-02-12T15:46:00Z">
              <w:r w:rsidRPr="00A013FD">
                <w:rPr>
                  <w:sz w:val="20"/>
                </w:rPr>
                <w:delText>0 dBc</w:delText>
              </w:r>
            </w:del>
          </w:p>
          <w:p w14:paraId="7A1239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16" w:author="Johnny Schultz" w:date="2020-02-12T15:46:00Z"/>
                <w:sz w:val="20"/>
              </w:rPr>
            </w:pPr>
            <w:del w:id="6417" w:author="Johnny Schultz" w:date="2020-02-12T15:46:00Z">
              <w:r w:rsidRPr="00A013FD">
                <w:rPr>
                  <w:sz w:val="20"/>
                </w:rPr>
                <w:delText>−25</w:delText>
              </w:r>
              <w:r w:rsidRPr="00A013FD">
                <w:rPr>
                  <w:sz w:val="20"/>
                  <w:lang w:eastAsia="ja-JP"/>
                </w:rPr>
                <w:delText xml:space="preserve"> </w:delText>
              </w:r>
              <w:r w:rsidRPr="00A013FD">
                <w:rPr>
                  <w:sz w:val="20"/>
                </w:rPr>
                <w:delText>dBc</w:delText>
              </w:r>
            </w:del>
          </w:p>
          <w:p w14:paraId="282264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18" w:author="Johnny Schultz" w:date="2020-02-12T15:46:00Z"/>
                <w:sz w:val="20"/>
              </w:rPr>
            </w:pPr>
            <w:del w:id="6419" w:author="Johnny Schultz" w:date="2020-02-12T15:46:00Z">
              <w:r w:rsidRPr="00A013FD">
                <w:rPr>
                  <w:sz w:val="20"/>
                </w:rPr>
                <w:delText>−60 d</w:delText>
              </w:r>
              <w:r w:rsidRPr="00A013FD">
                <w:rPr>
                  <w:sz w:val="20"/>
                  <w:lang w:eastAsia="ja-JP"/>
                </w:rPr>
                <w:delText>B</w:delText>
              </w:r>
              <w:r w:rsidRPr="00A013FD">
                <w:rPr>
                  <w:sz w:val="20"/>
                </w:rPr>
                <w:delText>c</w:delText>
              </w:r>
            </w:del>
          </w:p>
        </w:tc>
        <w:tc>
          <w:tcPr>
            <w:tcW w:w="2977" w:type="dxa"/>
            <w:tcBorders>
              <w:top w:val="single" w:sz="4" w:space="0" w:color="auto"/>
              <w:left w:val="single" w:sz="4" w:space="0" w:color="auto"/>
              <w:bottom w:val="single" w:sz="4" w:space="0" w:color="auto"/>
              <w:right w:val="single" w:sz="4" w:space="0" w:color="auto"/>
            </w:tcBorders>
          </w:tcPr>
          <w:p w14:paraId="4A832E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20" w:author="Johnny Schultz" w:date="2020-02-12T15:46:00Z"/>
                <w:szCs w:val="24"/>
                <w:shd w:val="clear" w:color="auto" w:fill="FFFF00"/>
              </w:rPr>
            </w:pPr>
            <w:del w:id="6421" w:author="Johnny Schultz" w:date="2020-02-12T15:46:00Z">
              <w:r w:rsidRPr="00A013FD">
                <w:rPr>
                  <w:sz w:val="20"/>
                </w:rPr>
                <w:delText>Δ</w:delText>
              </w:r>
              <w:r w:rsidRPr="00A013FD">
                <w:rPr>
                  <w:i/>
                  <w:iCs/>
                  <w:sz w:val="20"/>
                </w:rPr>
                <w:delText>fc</w:delText>
              </w:r>
              <w:r w:rsidRPr="00A013FD">
                <w:rPr>
                  <w:sz w:val="20"/>
                </w:rPr>
                <w:delText xml:space="preserve"> &lt; ±25 kHz</w:delText>
              </w:r>
            </w:del>
          </w:p>
          <w:p w14:paraId="259BA6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22" w:author="Johnny Schultz" w:date="2020-02-12T15:46:00Z"/>
                <w:sz w:val="20"/>
              </w:rPr>
            </w:pPr>
            <w:del w:id="6423" w:author="Johnny Schultz" w:date="2020-02-12T15:46:00Z">
              <w:r w:rsidRPr="00A013FD">
                <w:rPr>
                  <w:sz w:val="20"/>
                </w:rPr>
                <w:delText>±25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±5</w:delText>
              </w:r>
              <w:r w:rsidRPr="00A013FD">
                <w:rPr>
                  <w:sz w:val="20"/>
                  <w:lang w:eastAsia="ja-JP"/>
                </w:rPr>
                <w:delText>0</w:delText>
              </w:r>
              <w:r w:rsidRPr="00A013FD">
                <w:rPr>
                  <w:sz w:val="20"/>
                </w:rPr>
                <w:delText xml:space="preserve"> kHz</w:delText>
              </w:r>
            </w:del>
          </w:p>
          <w:p w14:paraId="5F472A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24" w:author="Johnny Schultz" w:date="2020-02-12T15:46:00Z"/>
                <w:sz w:val="20"/>
              </w:rPr>
            </w:pPr>
            <w:del w:id="6425" w:author="Johnny Schultz" w:date="2020-02-12T15:46:00Z">
              <w:r w:rsidRPr="00A013FD">
                <w:rPr>
                  <w:sz w:val="20"/>
                </w:rPr>
                <w:delText>±5</w:delText>
              </w:r>
              <w:r w:rsidRPr="00A013FD">
                <w:rPr>
                  <w:sz w:val="20"/>
                  <w:lang w:eastAsia="ja-JP"/>
                </w:rPr>
                <w:delText>0</w:delText>
              </w:r>
              <w:r w:rsidRPr="00A013FD">
                <w:rPr>
                  <w:sz w:val="20"/>
                </w:rPr>
                <w:delText xml:space="preserve"> kHz&lt;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 ±</w:delText>
              </w:r>
              <w:r w:rsidRPr="00A013FD">
                <w:rPr>
                  <w:sz w:val="20"/>
                  <w:lang w:eastAsia="ja-JP"/>
                </w:rPr>
                <w:delText>100</w:delText>
              </w:r>
              <w:r w:rsidRPr="00A013FD">
                <w:rPr>
                  <w:sz w:val="20"/>
                </w:rPr>
                <w:delText xml:space="preserve"> kHz</w:delText>
              </w:r>
            </w:del>
          </w:p>
        </w:tc>
      </w:tr>
      <w:tr w:rsidR="00A013FD" w:rsidRPr="00A013FD" w14:paraId="2C7C164B" w14:textId="77777777" w:rsidTr="00BF604E">
        <w:trPr>
          <w:del w:id="6426"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11F05A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27" w:author="Johnny Schultz" w:date="2020-02-12T15:46:00Z"/>
                <w:sz w:val="20"/>
              </w:rPr>
            </w:pPr>
            <w:del w:id="6428" w:author="Johnny Schultz" w:date="2020-02-12T15:46:00Z">
              <w:r w:rsidRPr="00A013FD">
                <w:rPr>
                  <w:sz w:val="20"/>
                </w:rPr>
                <w:delText xml:space="preserve">Maximum adjacent power levels for 100 </w:delText>
              </w:r>
              <w:r w:rsidRPr="00A013FD">
                <w:rPr>
                  <w:sz w:val="20"/>
                  <w:lang w:eastAsia="ja-JP"/>
                </w:rPr>
                <w:delText>k</w:delText>
              </w:r>
              <w:r w:rsidRPr="00A013FD">
                <w:rPr>
                  <w:sz w:val="20"/>
                </w:rPr>
                <w:delText>Hz channel</w:delText>
              </w:r>
            </w:del>
          </w:p>
        </w:tc>
        <w:tc>
          <w:tcPr>
            <w:tcW w:w="3606" w:type="dxa"/>
            <w:tcBorders>
              <w:top w:val="single" w:sz="4" w:space="0" w:color="auto"/>
              <w:left w:val="single" w:sz="4" w:space="0" w:color="auto"/>
              <w:bottom w:val="single" w:sz="4" w:space="0" w:color="auto"/>
              <w:right w:val="single" w:sz="4" w:space="0" w:color="auto"/>
            </w:tcBorders>
          </w:tcPr>
          <w:p w14:paraId="4CC1A7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29" w:author="Johnny Schultz" w:date="2020-02-12T15:46:00Z"/>
                <w:sz w:val="20"/>
              </w:rPr>
            </w:pPr>
            <w:del w:id="6430" w:author="Johnny Schultz" w:date="2020-02-12T15:46:00Z">
              <w:r w:rsidRPr="00A013FD">
                <w:rPr>
                  <w:sz w:val="20"/>
                </w:rPr>
                <w:delText>0 dBc</w:delText>
              </w:r>
            </w:del>
          </w:p>
          <w:p w14:paraId="3C3B2A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31" w:author="Johnny Schultz" w:date="2020-02-12T15:46:00Z"/>
                <w:sz w:val="20"/>
              </w:rPr>
            </w:pPr>
            <w:del w:id="6432" w:author="Johnny Schultz" w:date="2020-02-12T15:46:00Z">
              <w:r w:rsidRPr="00A013FD">
                <w:rPr>
                  <w:sz w:val="20"/>
                </w:rPr>
                <w:delText>−25</w:delText>
              </w:r>
              <w:r w:rsidRPr="00A013FD">
                <w:rPr>
                  <w:sz w:val="20"/>
                  <w:lang w:eastAsia="ja-JP"/>
                </w:rPr>
                <w:delText xml:space="preserve"> </w:delText>
              </w:r>
              <w:r w:rsidRPr="00A013FD">
                <w:rPr>
                  <w:sz w:val="20"/>
                </w:rPr>
                <w:delText>dBc</w:delText>
              </w:r>
            </w:del>
          </w:p>
          <w:p w14:paraId="44DD5D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33" w:author="Johnny Schultz" w:date="2020-02-12T15:46:00Z"/>
                <w:sz w:val="20"/>
              </w:rPr>
            </w:pPr>
            <w:del w:id="6434" w:author="Johnny Schultz" w:date="2020-02-12T15:46:00Z">
              <w:r w:rsidRPr="00A013FD">
                <w:rPr>
                  <w:sz w:val="20"/>
                </w:rPr>
                <w:delText>−60 d</w:delText>
              </w:r>
              <w:r w:rsidRPr="00A013FD">
                <w:rPr>
                  <w:sz w:val="20"/>
                  <w:lang w:eastAsia="ja-JP"/>
                </w:rPr>
                <w:delText>B</w:delText>
              </w:r>
              <w:r w:rsidRPr="00A013FD">
                <w:rPr>
                  <w:sz w:val="20"/>
                </w:rPr>
                <w:delText>c</w:delText>
              </w:r>
            </w:del>
          </w:p>
        </w:tc>
        <w:tc>
          <w:tcPr>
            <w:tcW w:w="2977" w:type="dxa"/>
            <w:tcBorders>
              <w:top w:val="single" w:sz="4" w:space="0" w:color="auto"/>
              <w:left w:val="single" w:sz="4" w:space="0" w:color="auto"/>
              <w:bottom w:val="single" w:sz="4" w:space="0" w:color="auto"/>
              <w:right w:val="single" w:sz="4" w:space="0" w:color="auto"/>
            </w:tcBorders>
          </w:tcPr>
          <w:p w14:paraId="7B4BCF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35" w:author="Johnny Schultz" w:date="2020-02-12T15:46:00Z"/>
                <w:szCs w:val="24"/>
                <w:shd w:val="clear" w:color="auto" w:fill="FFFF00"/>
              </w:rPr>
            </w:pPr>
            <w:del w:id="6436" w:author="Johnny Schultz" w:date="2020-02-12T15:46:00Z">
              <w:r w:rsidRPr="00A013FD">
                <w:rPr>
                  <w:sz w:val="20"/>
                </w:rPr>
                <w:delText>Δ</w:delText>
              </w:r>
              <w:r w:rsidRPr="00A013FD">
                <w:rPr>
                  <w:i/>
                  <w:iCs/>
                  <w:sz w:val="20"/>
                </w:rPr>
                <w:delText>fc</w:delText>
              </w:r>
              <w:r w:rsidRPr="00A013FD">
                <w:rPr>
                  <w:sz w:val="20"/>
                </w:rPr>
                <w:delText xml:space="preserve"> &lt; ±50 kHz</w:delText>
              </w:r>
            </w:del>
          </w:p>
          <w:p w14:paraId="2659BC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37" w:author="Johnny Schultz" w:date="2020-02-12T15:46:00Z"/>
                <w:sz w:val="20"/>
              </w:rPr>
            </w:pPr>
            <w:del w:id="6438" w:author="Johnny Schultz" w:date="2020-02-12T15:46:00Z">
              <w:r w:rsidRPr="00A013FD">
                <w:rPr>
                  <w:sz w:val="20"/>
                </w:rPr>
                <w:delText>±50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w:delText>
              </w:r>
              <w:r w:rsidRPr="00A013FD">
                <w:rPr>
                  <w:sz w:val="20"/>
                  <w:lang w:eastAsia="ja-JP"/>
                </w:rPr>
                <w:delText>10</w:delText>
              </w:r>
              <w:r w:rsidRPr="00A013FD">
                <w:rPr>
                  <w:sz w:val="20"/>
                </w:rPr>
                <w:delText>0 kHz</w:delText>
              </w:r>
            </w:del>
          </w:p>
          <w:p w14:paraId="5B8F88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39" w:author="Johnny Schultz" w:date="2020-02-12T15:46:00Z"/>
                <w:sz w:val="20"/>
              </w:rPr>
            </w:pPr>
            <w:del w:id="6440" w:author="Johnny Schultz" w:date="2020-02-12T15:46:00Z">
              <w:r w:rsidRPr="00A013FD">
                <w:rPr>
                  <w:sz w:val="20"/>
                </w:rPr>
                <w:delText>±</w:delText>
              </w:r>
              <w:r w:rsidRPr="00A013FD">
                <w:rPr>
                  <w:sz w:val="20"/>
                  <w:lang w:eastAsia="ja-JP"/>
                </w:rPr>
                <w:delText>10</w:delText>
              </w:r>
              <w:r w:rsidRPr="00A013FD">
                <w:rPr>
                  <w:sz w:val="20"/>
                </w:rPr>
                <w:delText>0 kHz</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 ±1</w:delText>
              </w:r>
              <w:r w:rsidRPr="00A013FD">
                <w:rPr>
                  <w:sz w:val="20"/>
                  <w:lang w:eastAsia="ja-JP"/>
                </w:rPr>
                <w:delText>5</w:delText>
              </w:r>
              <w:r w:rsidRPr="00A013FD">
                <w:rPr>
                  <w:sz w:val="20"/>
                </w:rPr>
                <w:delText>0 kHz</w:delText>
              </w:r>
            </w:del>
          </w:p>
        </w:tc>
      </w:tr>
      <w:tr w:rsidR="00A013FD" w:rsidRPr="00A013FD" w14:paraId="250EFEA0" w14:textId="77777777" w:rsidTr="00BF604E">
        <w:trPr>
          <w:del w:id="6441" w:author="Johnny Schultz" w:date="2020-02-12T15:46:00Z"/>
        </w:trPr>
        <w:tc>
          <w:tcPr>
            <w:tcW w:w="2660" w:type="dxa"/>
            <w:tcBorders>
              <w:top w:val="single" w:sz="4" w:space="0" w:color="auto"/>
              <w:left w:val="single" w:sz="4" w:space="0" w:color="auto"/>
              <w:bottom w:val="single" w:sz="4" w:space="0" w:color="auto"/>
              <w:right w:val="single" w:sz="4" w:space="0" w:color="auto"/>
            </w:tcBorders>
          </w:tcPr>
          <w:p w14:paraId="2F6FF7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42" w:author="Johnny Schultz" w:date="2020-02-12T15:46:00Z"/>
                <w:sz w:val="20"/>
              </w:rPr>
            </w:pPr>
            <w:del w:id="6443" w:author="Johnny Schultz" w:date="2020-02-12T15:46:00Z">
              <w:r w:rsidRPr="00A013FD">
                <w:rPr>
                  <w:sz w:val="20"/>
                </w:rPr>
                <w:delText>Spurious emissions</w:delText>
              </w:r>
            </w:del>
          </w:p>
        </w:tc>
        <w:tc>
          <w:tcPr>
            <w:tcW w:w="3606" w:type="dxa"/>
            <w:tcBorders>
              <w:top w:val="single" w:sz="4" w:space="0" w:color="auto"/>
              <w:left w:val="single" w:sz="4" w:space="0" w:color="auto"/>
              <w:bottom w:val="single" w:sz="4" w:space="0" w:color="auto"/>
              <w:right w:val="single" w:sz="4" w:space="0" w:color="auto"/>
            </w:tcBorders>
          </w:tcPr>
          <w:p w14:paraId="7584B1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44" w:author="Johnny Schultz" w:date="2020-02-12T15:46:00Z"/>
                <w:sz w:val="20"/>
              </w:rPr>
            </w:pPr>
            <w:del w:id="6445" w:author="Johnny Schultz" w:date="2020-02-12T15:46:00Z">
              <w:r w:rsidRPr="00A013FD">
                <w:rPr>
                  <w:sz w:val="20"/>
                </w:rPr>
                <w:delText>−36 dBm</w:delText>
              </w:r>
            </w:del>
          </w:p>
          <w:p w14:paraId="7E8B07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46" w:author="Johnny Schultz" w:date="2020-02-12T15:46:00Z"/>
                <w:sz w:val="20"/>
              </w:rPr>
            </w:pPr>
            <w:del w:id="6447" w:author="Johnny Schultz" w:date="2020-02-12T15:46:00Z">
              <w:r w:rsidRPr="00A013FD">
                <w:rPr>
                  <w:sz w:val="20"/>
                </w:rPr>
                <w:delText>−30 dBm</w:delText>
              </w:r>
            </w:del>
          </w:p>
        </w:tc>
        <w:tc>
          <w:tcPr>
            <w:tcW w:w="2977" w:type="dxa"/>
            <w:tcBorders>
              <w:top w:val="single" w:sz="4" w:space="0" w:color="auto"/>
              <w:left w:val="single" w:sz="4" w:space="0" w:color="auto"/>
              <w:bottom w:val="single" w:sz="4" w:space="0" w:color="auto"/>
              <w:right w:val="single" w:sz="4" w:space="0" w:color="auto"/>
            </w:tcBorders>
          </w:tcPr>
          <w:p w14:paraId="36B6A6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48" w:author="Johnny Schultz" w:date="2020-02-12T15:46:00Z"/>
                <w:sz w:val="20"/>
              </w:rPr>
            </w:pPr>
            <w:del w:id="6449" w:author="Johnny Schultz" w:date="2020-02-12T15:46:00Z">
              <w:r w:rsidRPr="00A013FD">
                <w:rPr>
                  <w:sz w:val="20"/>
                </w:rPr>
                <w:delText>9 kHz to 1 GHz</w:delText>
              </w:r>
            </w:del>
          </w:p>
          <w:p w14:paraId="180C25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6450" w:author="Johnny Schultz" w:date="2020-02-12T15:46:00Z"/>
                <w:sz w:val="20"/>
              </w:rPr>
            </w:pPr>
            <w:del w:id="6451" w:author="Johnny Schultz" w:date="2020-02-12T15:46:00Z">
              <w:r w:rsidRPr="00A013FD">
                <w:rPr>
                  <w:sz w:val="20"/>
                </w:rPr>
                <w:delText>1 GHz to 4 GHz</w:delText>
              </w:r>
            </w:del>
          </w:p>
        </w:tc>
      </w:tr>
    </w:tbl>
    <w:p w14:paraId="4B4AF540" w14:textId="77777777" w:rsidR="00A013FD" w:rsidRPr="00A013FD" w:rsidRDefault="00A013FD" w:rsidP="00A013FD">
      <w:pPr>
        <w:keepNext/>
        <w:keepLines/>
        <w:tabs>
          <w:tab w:val="left" w:pos="360"/>
        </w:tabs>
        <w:spacing w:before="200"/>
        <w:ind w:left="360" w:hanging="360"/>
        <w:outlineLvl w:val="1"/>
        <w:rPr>
          <w:del w:id="6452" w:author="Johnny Schultz" w:date="2020-02-12T15:46:00Z"/>
          <w:b/>
        </w:rPr>
      </w:pPr>
      <w:bookmarkStart w:id="6453" w:name="_Toc440783989"/>
      <w:del w:id="6454" w:author="Johnny Schultz" w:date="2020-02-12T15:46:00Z">
        <w:r w:rsidRPr="00A013FD">
          <w:rPr>
            <w:b/>
          </w:rPr>
          <w:delText>3.10</w:delText>
        </w:r>
        <w:r w:rsidRPr="00A013FD">
          <w:rPr>
            <w:b/>
          </w:rPr>
          <w:tab/>
          <w:delText>Shutdown procedure</w:delText>
        </w:r>
        <w:bookmarkEnd w:id="6453"/>
      </w:del>
    </w:p>
    <w:p w14:paraId="15AF69C6" w14:textId="77777777" w:rsidR="00A013FD" w:rsidRPr="00A013FD" w:rsidRDefault="00A013FD" w:rsidP="00A013FD">
      <w:pPr>
        <w:rPr>
          <w:del w:id="6455" w:author="Johnny Schultz" w:date="2020-02-12T15:46:00Z"/>
        </w:rPr>
      </w:pPr>
      <w:del w:id="6456" w:author="Johnny Schultz" w:date="2020-02-12T15:46:00Z">
        <w:r w:rsidRPr="00A013FD">
          <w:delText>An automatic transmitter hardware shutdown procedure and indication should be provided in case a transmitter continues to transmit for more than 2 s. This shutdown procedure should be independent of software control.</w:delText>
        </w:r>
      </w:del>
    </w:p>
    <w:p w14:paraId="05799C63" w14:textId="77777777" w:rsidR="00A013FD" w:rsidRPr="00A013FD" w:rsidRDefault="00A013FD" w:rsidP="00A013FD">
      <w:pPr>
        <w:keepNext/>
        <w:keepLines/>
        <w:tabs>
          <w:tab w:val="left" w:pos="360"/>
        </w:tabs>
        <w:spacing w:before="200"/>
        <w:ind w:left="360" w:hanging="360"/>
        <w:outlineLvl w:val="1"/>
        <w:rPr>
          <w:del w:id="6457" w:author="Johnny Schultz" w:date="2020-02-12T15:46:00Z"/>
          <w:b/>
        </w:rPr>
      </w:pPr>
      <w:del w:id="6458" w:author="Johnny Schultz" w:date="2020-02-12T15:46:00Z">
        <w:r w:rsidRPr="00A013FD">
          <w:rPr>
            <w:b/>
          </w:rPr>
          <w:delText>3.11</w:delText>
        </w:r>
        <w:r w:rsidRPr="00A013FD">
          <w:rPr>
            <w:b/>
          </w:rPr>
          <w:tab/>
          <w:delText>Safety precautions</w:delText>
        </w:r>
      </w:del>
    </w:p>
    <w:p w14:paraId="25713212" w14:textId="77777777" w:rsidR="00A013FD" w:rsidRPr="00A013FD" w:rsidRDefault="00A013FD" w:rsidP="00A013FD">
      <w:pPr>
        <w:rPr>
          <w:del w:id="6459" w:author="Johnny Schultz" w:date="2020-02-12T15:46:00Z"/>
        </w:rPr>
      </w:pPr>
      <w:del w:id="6460" w:author="Johnny Schultz" w:date="2020-02-12T15:46:00Z">
        <w:r w:rsidRPr="00A013FD">
          <w:delText>The VDES installation, when operating, should not be damaged by the effects of open circuited or short circuited antenna terminals.</w:delText>
        </w:r>
      </w:del>
    </w:p>
    <w:p w14:paraId="029AA78C" w14:textId="77777777" w:rsidR="00A013FD" w:rsidRPr="00A013FD" w:rsidRDefault="00A013FD" w:rsidP="00A013FD">
      <w:pPr>
        <w:keepNext/>
        <w:keepLines/>
        <w:tabs>
          <w:tab w:val="left" w:pos="360"/>
        </w:tabs>
        <w:spacing w:before="280"/>
        <w:ind w:left="360" w:hanging="360"/>
        <w:outlineLvl w:val="0"/>
        <w:rPr>
          <w:del w:id="6461" w:author="Johnny Schultz" w:date="2020-02-12T15:46:00Z"/>
          <w:b/>
          <w:sz w:val="28"/>
        </w:rPr>
      </w:pPr>
      <w:bookmarkStart w:id="6462" w:name="_Toc440783957"/>
      <w:del w:id="6463" w:author="Johnny Schultz" w:date="2020-02-12T15:46:00Z">
        <w:r w:rsidRPr="00A013FD">
          <w:rPr>
            <w:b/>
            <w:sz w:val="28"/>
          </w:rPr>
          <w:delText>4</w:delText>
        </w:r>
        <w:r w:rsidRPr="00A013FD">
          <w:rPr>
            <w:b/>
            <w:sz w:val="28"/>
          </w:rPr>
          <w:tab/>
          <w:delText>Functions of the VDES</w:delText>
        </w:r>
      </w:del>
    </w:p>
    <w:p w14:paraId="021A5285" w14:textId="77777777" w:rsidR="00A013FD" w:rsidRPr="00A013FD" w:rsidRDefault="00A013FD" w:rsidP="00A013FD">
      <w:pPr>
        <w:rPr>
          <w:del w:id="6464" w:author="Johnny Schultz" w:date="2020-02-12T15:46:00Z"/>
        </w:rPr>
      </w:pPr>
      <w:del w:id="6465" w:author="Johnny Schultz" w:date="2020-02-12T15:46:00Z">
        <w:r w:rsidRPr="00A013FD">
          <w:delText>The VDES should support the following:</w:delText>
        </w:r>
      </w:del>
    </w:p>
    <w:p w14:paraId="46DC75AF" w14:textId="77777777" w:rsidR="00A013FD" w:rsidRPr="00A013FD" w:rsidRDefault="00A013FD" w:rsidP="00A013FD">
      <w:pPr>
        <w:keepNext/>
        <w:keepLines/>
        <w:tabs>
          <w:tab w:val="left" w:pos="360"/>
        </w:tabs>
        <w:spacing w:before="200"/>
        <w:ind w:left="360" w:hanging="360"/>
        <w:outlineLvl w:val="1"/>
        <w:rPr>
          <w:del w:id="6466" w:author="Johnny Schultz" w:date="2020-02-12T15:46:00Z"/>
          <w:b/>
        </w:rPr>
      </w:pPr>
      <w:del w:id="6467" w:author="Johnny Schultz" w:date="2020-02-12T15:46:00Z">
        <w:r w:rsidRPr="00A013FD">
          <w:rPr>
            <w:b/>
          </w:rPr>
          <w:delText>4.1</w:delText>
        </w:r>
        <w:r w:rsidRPr="00A013FD">
          <w:rPr>
            <w:b/>
          </w:rPr>
          <w:tab/>
          <w:delText xml:space="preserve">Automatic Identification System </w:delText>
        </w:r>
      </w:del>
    </w:p>
    <w:p w14:paraId="129BA259" w14:textId="77777777" w:rsidR="00A013FD" w:rsidRPr="00A013FD" w:rsidRDefault="00A013FD" w:rsidP="00A013FD">
      <w:pPr>
        <w:rPr>
          <w:del w:id="6468" w:author="Johnny Schultz" w:date="2020-02-12T15:46:00Z"/>
        </w:rPr>
      </w:pPr>
      <w:del w:id="6469" w:author="Johnny Schultz" w:date="2020-02-12T15:46:00Z">
        <w:r w:rsidRPr="00A013FD">
          <w:delText>The AIS will operate as defined by Recommendation ITU-R M.1371.</w:delText>
        </w:r>
      </w:del>
    </w:p>
    <w:p w14:paraId="77AFF21E" w14:textId="77777777" w:rsidR="00A013FD" w:rsidRPr="00A013FD" w:rsidRDefault="00A013FD" w:rsidP="00A013FD">
      <w:pPr>
        <w:keepNext/>
        <w:keepLines/>
        <w:tabs>
          <w:tab w:val="left" w:pos="360"/>
        </w:tabs>
        <w:spacing w:before="200"/>
        <w:ind w:left="360" w:hanging="360"/>
        <w:outlineLvl w:val="1"/>
        <w:rPr>
          <w:del w:id="6470" w:author="Johnny Schultz" w:date="2020-02-12T15:46:00Z"/>
          <w:b/>
        </w:rPr>
      </w:pPr>
      <w:del w:id="6471" w:author="Johnny Schultz" w:date="2020-02-12T15:46:00Z">
        <w:r w:rsidRPr="00A013FD">
          <w:rPr>
            <w:b/>
          </w:rPr>
          <w:delText>4.2</w:delText>
        </w:r>
        <w:r w:rsidRPr="00A013FD">
          <w:rPr>
            <w:b/>
          </w:rPr>
          <w:tab/>
          <w:delText>Application-Specific Messages – Annex 2</w:delText>
        </w:r>
      </w:del>
    </w:p>
    <w:p w14:paraId="33E8552C" w14:textId="77777777" w:rsidR="00A013FD" w:rsidRPr="00A013FD" w:rsidRDefault="00A013FD" w:rsidP="00A013FD">
      <w:pPr>
        <w:rPr>
          <w:del w:id="6472" w:author="Johnny Schultz" w:date="2020-02-12T15:46:00Z"/>
        </w:rPr>
      </w:pPr>
      <w:del w:id="6473" w:author="Johnny Schultz" w:date="2020-02-12T15:46:00Z">
        <w:r w:rsidRPr="00A013FD">
          <w:delText>Annex 2 describes the characteristics of the ASM channel that will support applications specific messages in order to improve the efficiency of application-specific message transmissions and to protect the original function of the AIS.</w:delText>
        </w:r>
      </w:del>
    </w:p>
    <w:p w14:paraId="73183E97" w14:textId="77777777" w:rsidR="00A013FD" w:rsidRPr="00A013FD" w:rsidRDefault="00A013FD" w:rsidP="00A013FD">
      <w:pPr>
        <w:keepNext/>
        <w:keepLines/>
        <w:tabs>
          <w:tab w:val="left" w:pos="360"/>
        </w:tabs>
        <w:spacing w:before="200"/>
        <w:ind w:left="360" w:hanging="360"/>
        <w:outlineLvl w:val="1"/>
        <w:rPr>
          <w:del w:id="6474" w:author="Johnny Schultz" w:date="2020-02-12T15:46:00Z"/>
          <w:b/>
        </w:rPr>
      </w:pPr>
      <w:del w:id="6475" w:author="Johnny Schultz" w:date="2020-02-12T15:46:00Z">
        <w:r w:rsidRPr="00A013FD">
          <w:rPr>
            <w:b/>
          </w:rPr>
          <w:delText>4.3</w:delText>
        </w:r>
        <w:r w:rsidRPr="00A013FD">
          <w:rPr>
            <w:b/>
          </w:rPr>
          <w:tab/>
          <w:delText>VDE terrestrial – Annex 3</w:delText>
        </w:r>
      </w:del>
    </w:p>
    <w:p w14:paraId="04261D3F" w14:textId="77777777" w:rsidR="00A013FD" w:rsidRPr="00A013FD" w:rsidRDefault="00A013FD" w:rsidP="00A013FD">
      <w:pPr>
        <w:rPr>
          <w:del w:id="6476" w:author="Johnny Schultz" w:date="2020-02-12T15:46:00Z"/>
        </w:rPr>
      </w:pPr>
      <w:del w:id="6477" w:author="Johnny Schultz" w:date="2020-02-12T15:46:00Z">
        <w:r w:rsidRPr="00A013FD">
          <w:delText>Annex 3 describes the characteristics of the VDE terrestrial channels providing an efficient terrestrial data transfer link enabling a wide variety of applications for the maritime community.</w:delText>
        </w:r>
      </w:del>
    </w:p>
    <w:p w14:paraId="453CAD10" w14:textId="77777777" w:rsidR="00A013FD" w:rsidRPr="00A013FD" w:rsidRDefault="00A013FD" w:rsidP="00A013FD">
      <w:pPr>
        <w:keepNext/>
        <w:keepLines/>
        <w:tabs>
          <w:tab w:val="left" w:pos="360"/>
        </w:tabs>
        <w:spacing w:before="200"/>
        <w:ind w:left="360" w:hanging="360"/>
        <w:outlineLvl w:val="1"/>
        <w:rPr>
          <w:del w:id="6478" w:author="Johnny Schultz" w:date="2020-02-12T15:46:00Z"/>
          <w:b/>
        </w:rPr>
      </w:pPr>
      <w:del w:id="6479" w:author="Johnny Schultz" w:date="2020-02-12T15:46:00Z">
        <w:r w:rsidRPr="00A013FD">
          <w:rPr>
            <w:b/>
          </w:rPr>
          <w:delText>4.4</w:delText>
        </w:r>
        <w:r w:rsidRPr="00A013FD">
          <w:rPr>
            <w:b/>
          </w:rPr>
          <w:tab/>
          <w:delText>VDE satellite downlink – Annex 4</w:delText>
        </w:r>
      </w:del>
    </w:p>
    <w:p w14:paraId="43C81AF9" w14:textId="77777777" w:rsidR="00A013FD" w:rsidRPr="00A013FD" w:rsidRDefault="00A013FD" w:rsidP="00A013FD">
      <w:pPr>
        <w:rPr>
          <w:del w:id="6480" w:author="Johnny Schultz" w:date="2020-02-12T15:46:00Z"/>
        </w:rPr>
      </w:pPr>
      <w:del w:id="6481" w:author="Johnny Schultz" w:date="2020-02-12T15:46:00Z">
        <w:r w:rsidRPr="00A013FD">
          <w:delText>Annex 4 describes the characteristics of a satellite downlink that will support multi-cast multi-package data transfers and shore originated unicast multi-package data transfers via satellite.</w:delText>
        </w:r>
      </w:del>
    </w:p>
    <w:p w14:paraId="6EBFAC54" w14:textId="77777777" w:rsidR="00A013FD" w:rsidRPr="00A013FD" w:rsidRDefault="00A013FD" w:rsidP="00A013FD">
      <w:pPr>
        <w:keepNext/>
        <w:keepLines/>
        <w:tabs>
          <w:tab w:val="left" w:pos="360"/>
        </w:tabs>
        <w:spacing w:before="200"/>
        <w:ind w:left="360" w:hanging="360"/>
        <w:outlineLvl w:val="1"/>
        <w:rPr>
          <w:del w:id="6482" w:author="Johnny Schultz" w:date="2020-02-12T15:46:00Z"/>
          <w:b/>
        </w:rPr>
      </w:pPr>
      <w:del w:id="6483" w:author="Johnny Schultz" w:date="2020-02-12T15:46:00Z">
        <w:r w:rsidRPr="00A013FD">
          <w:rPr>
            <w:b/>
          </w:rPr>
          <w:delText>4.5</w:delText>
        </w:r>
        <w:r w:rsidRPr="00A013FD">
          <w:rPr>
            <w:b/>
          </w:rPr>
          <w:tab/>
          <w:delText>VDE satellite uplink – Annex 5</w:delText>
        </w:r>
      </w:del>
    </w:p>
    <w:p w14:paraId="4A43059B" w14:textId="77777777" w:rsidR="00A013FD" w:rsidRPr="00A013FD" w:rsidRDefault="00A013FD" w:rsidP="00A013FD">
      <w:pPr>
        <w:rPr>
          <w:del w:id="6484" w:author="Johnny Schultz" w:date="2020-02-12T15:46:00Z"/>
        </w:rPr>
      </w:pPr>
      <w:del w:id="6485" w:author="Johnny Schultz" w:date="2020-02-12T15:46:00Z">
        <w:r w:rsidRPr="00A013FD">
          <w:delText>Annex 5 describes the characteristics of a satellite uplink that will support the collection of information from VDES stations and support long range ship-to-shore communications.</w:delText>
        </w:r>
      </w:del>
    </w:p>
    <w:p w14:paraId="083AE527" w14:textId="77777777" w:rsidR="00A013FD" w:rsidRPr="00A013FD" w:rsidRDefault="00A013FD" w:rsidP="00A013FD">
      <w:pPr>
        <w:keepNext/>
        <w:keepLines/>
        <w:tabs>
          <w:tab w:val="left" w:pos="360"/>
        </w:tabs>
        <w:spacing w:before="200"/>
        <w:ind w:left="360" w:hanging="360"/>
        <w:outlineLvl w:val="1"/>
        <w:rPr>
          <w:del w:id="6486" w:author="Johnny Schultz" w:date="2020-02-12T15:46:00Z"/>
          <w:b/>
        </w:rPr>
      </w:pPr>
      <w:del w:id="6487" w:author="Johnny Schultz" w:date="2020-02-12T15:46:00Z">
        <w:r w:rsidRPr="00A013FD">
          <w:rPr>
            <w:b/>
          </w:rPr>
          <w:delText>4.6</w:delText>
        </w:r>
        <w:r w:rsidRPr="00A013FD">
          <w:rPr>
            <w:b/>
          </w:rPr>
          <w:tab/>
          <w:delText xml:space="preserve">VDES sharing options – Annex 6 </w:delText>
        </w:r>
      </w:del>
    </w:p>
    <w:p w14:paraId="5675B47A" w14:textId="77777777" w:rsidR="00A013FD" w:rsidRPr="00A013FD" w:rsidRDefault="00A013FD" w:rsidP="00A013FD">
      <w:pPr>
        <w:rPr>
          <w:del w:id="6488" w:author="Johnny Schultz" w:date="2020-02-12T15:46:00Z"/>
        </w:rPr>
      </w:pPr>
      <w:del w:id="6489" w:author="Johnny Schultz" w:date="2020-02-12T15:46:00Z">
        <w:r w:rsidRPr="00A013FD">
          <w:delText>Annex 6 describes the characteristics necessary for each component of the VDES to share the available spectrum such that impact between services is minimized and AIS is respected.</w:delText>
        </w:r>
      </w:del>
    </w:p>
    <w:p w14:paraId="7C9985B5" w14:textId="77777777" w:rsidR="00A013FD" w:rsidRPr="00A013FD" w:rsidRDefault="00A013FD" w:rsidP="00A013FD">
      <w:pPr>
        <w:keepNext/>
        <w:keepLines/>
        <w:tabs>
          <w:tab w:val="left" w:pos="360"/>
        </w:tabs>
        <w:spacing w:before="200"/>
        <w:ind w:left="360" w:hanging="360"/>
        <w:outlineLvl w:val="1"/>
        <w:rPr>
          <w:del w:id="6490" w:author="Johnny Schultz" w:date="2020-02-12T15:46:00Z"/>
          <w:b/>
        </w:rPr>
      </w:pPr>
      <w:del w:id="6491" w:author="Johnny Schultz" w:date="2020-02-12T15:46:00Z">
        <w:r w:rsidRPr="00A013FD">
          <w:rPr>
            <w:b/>
          </w:rPr>
          <w:delText>4.7</w:delText>
        </w:r>
        <w:r w:rsidRPr="00A013FD">
          <w:rPr>
            <w:b/>
          </w:rPr>
          <w:tab/>
          <w:delText>VDES original design considerations – Annex 7</w:delText>
        </w:r>
      </w:del>
    </w:p>
    <w:p w14:paraId="28AB6558" w14:textId="77777777" w:rsidR="00A013FD" w:rsidRPr="00A013FD" w:rsidRDefault="00A013FD" w:rsidP="00A013FD">
      <w:pPr>
        <w:rPr>
          <w:del w:id="6492" w:author="Johnny Schultz" w:date="2020-02-12T15:46:00Z"/>
        </w:rPr>
      </w:pPr>
      <w:del w:id="6493" w:author="Johnny Schultz" w:date="2020-02-12T15:46:00Z">
        <w:r w:rsidRPr="00A013FD">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6462"/>
      </w:del>
    </w:p>
    <w:p w14:paraId="525BACB8" w14:textId="173BBDFD" w:rsidR="00A013FD" w:rsidRPr="00A013FD" w:rsidDel="005A3936" w:rsidRDefault="00A013FD" w:rsidP="00A013FD">
      <w:pPr>
        <w:rPr>
          <w:del w:id="6494" w:author="USA Editor 2021" w:date="2021-01-29T11:03:00Z"/>
        </w:rPr>
      </w:pPr>
      <w:del w:id="6495" w:author="USA Editor 2021" w:date="2021-01-29T11:02:00Z">
        <w:r w:rsidRPr="00A013FD" w:rsidDel="005A3936">
          <w:br w:type="page"/>
        </w:r>
      </w:del>
    </w:p>
    <w:p w14:paraId="288048F5" w14:textId="71CD45CB" w:rsidR="00D24F82" w:rsidRPr="00677FA0" w:rsidRDefault="00D24F82" w:rsidP="00677FA0">
      <w:pPr>
        <w:pStyle w:val="AnnexNoTitle"/>
        <w:outlineLvl w:val="0"/>
        <w:rPr>
          <w:ins w:id="6496" w:author="Song, Xiaojing" w:date="2020-08-24T07:48:00Z"/>
          <w:rFonts w:eastAsia="Times New Roman"/>
        </w:rPr>
      </w:pPr>
      <w:bookmarkStart w:id="6497" w:name="_Toc35545287"/>
      <w:ins w:id="6498" w:author="Song, Xiaojing" w:date="2020-08-24T07:48:00Z">
        <w:r w:rsidRPr="00677FA0">
          <w:rPr>
            <w:rFonts w:eastAsia="Times New Roman"/>
            <w:lang w:val="en-GB"/>
          </w:rPr>
          <w:t xml:space="preserve">Annex </w:t>
        </w:r>
      </w:ins>
      <w:ins w:id="6499" w:author="USA Editor" w:date="2020-11-11T11:32:00Z">
        <w:del w:id="6500" w:author="USA Editor 2021" w:date="2020-12-10T17:07:00Z">
          <w:r w:rsidR="004D140C" w:rsidRPr="00677FA0" w:rsidDel="00A3636B">
            <w:rPr>
              <w:rFonts w:eastAsia="Times New Roman"/>
              <w:highlight w:val="green"/>
              <w:lang w:val="en-GB"/>
              <w:rPrChange w:id="6501" w:author="USA Editor 2021" w:date="2021-01-28T14:27:00Z">
                <w:rPr>
                  <w:rFonts w:eastAsiaTheme="minorHAnsi"/>
                  <w:highlight w:val="darkGray"/>
                </w:rPr>
              </w:rPrChange>
            </w:rPr>
            <w:delText>[</w:delText>
          </w:r>
        </w:del>
      </w:ins>
      <w:ins w:id="6502" w:author="Song, Xiaojing" w:date="2020-08-24T07:48:00Z">
        <w:del w:id="6503" w:author="USA Editor 2021" w:date="2020-12-10T17:07:00Z">
          <w:r w:rsidRPr="00677FA0" w:rsidDel="00A3636B">
            <w:rPr>
              <w:rFonts w:eastAsia="Times New Roman"/>
              <w:highlight w:val="green"/>
              <w:lang w:val="en-GB"/>
              <w:rPrChange w:id="6504" w:author="USA Editor 2021" w:date="2021-01-28T14:27:00Z">
                <w:rPr>
                  <w:rFonts w:eastAsiaTheme="minorHAnsi"/>
                  <w:highlight w:val="darkGray"/>
                </w:rPr>
              </w:rPrChange>
            </w:rPr>
            <w:delText>B</w:delText>
          </w:r>
        </w:del>
      </w:ins>
      <w:ins w:id="6505" w:author="USA Editor" w:date="2020-11-11T11:32:00Z">
        <w:del w:id="6506" w:author="USA Editor 2021" w:date="2020-12-10T17:07:00Z">
          <w:r w:rsidR="004D140C" w:rsidRPr="00677FA0" w:rsidDel="00A3636B">
            <w:rPr>
              <w:rFonts w:eastAsia="Times New Roman"/>
              <w:highlight w:val="green"/>
              <w:lang w:val="en-GB"/>
              <w:rPrChange w:id="6507" w:author="USA Editor 2021" w:date="2021-01-28T14:27:00Z">
                <w:rPr>
                  <w:rFonts w:eastAsiaTheme="minorHAnsi"/>
                  <w:highlight w:val="darkGray"/>
                </w:rPr>
              </w:rPrChange>
            </w:rPr>
            <w:delText>/</w:delText>
          </w:r>
        </w:del>
        <w:r w:rsidR="004D140C" w:rsidRPr="00677FA0">
          <w:rPr>
            <w:rFonts w:eastAsia="Times New Roman"/>
            <w:lang w:val="en-GB"/>
          </w:rPr>
          <w:t>3</w:t>
        </w:r>
        <w:del w:id="6508" w:author="USA Editor 2021" w:date="2020-12-10T17:07:00Z">
          <w:r w:rsidR="004D140C" w:rsidRPr="00677FA0" w:rsidDel="00A3636B">
            <w:rPr>
              <w:rFonts w:eastAsia="Times New Roman"/>
              <w:highlight w:val="green"/>
              <w:lang w:val="en-GB"/>
              <w:rPrChange w:id="6509" w:author="USA Editor 2021" w:date="2021-01-28T14:27:00Z">
                <w:rPr>
                  <w:rFonts w:eastAsiaTheme="minorHAnsi"/>
                  <w:highlight w:val="darkGray"/>
                </w:rPr>
              </w:rPrChange>
            </w:rPr>
            <w:delText>]</w:delText>
          </w:r>
        </w:del>
      </w:ins>
      <w:ins w:id="6510" w:author="USA Editor 2021" w:date="2021-01-28T14:22:00Z">
        <w:r w:rsidR="00677FA0" w:rsidRPr="00106FB2">
          <w:br/>
        </w:r>
        <w:r w:rsidR="00677FA0" w:rsidRPr="00106FB2">
          <w:br/>
        </w:r>
      </w:ins>
      <w:ins w:id="6511" w:author="Song, Xiaojing" w:date="2020-08-24T07:48:00Z">
        <w:r w:rsidRPr="00677FA0">
          <w:rPr>
            <w:rFonts w:eastAsia="Times New Roman"/>
            <w:lang w:val="en-GB"/>
          </w:rPr>
          <w:t xml:space="preserve">Technical characteristics of the application specific message (ASM) </w:t>
        </w:r>
      </w:ins>
      <w:r w:rsidR="00A97729" w:rsidRPr="00677FA0">
        <w:rPr>
          <w:rFonts w:eastAsia="Times New Roman"/>
          <w:lang w:val="en-GB"/>
        </w:rPr>
        <w:br/>
      </w:r>
      <w:ins w:id="6512" w:author="Song, Xiaojing" w:date="2020-08-24T07:48:00Z">
        <w:r w:rsidRPr="00677FA0">
          <w:rPr>
            <w:rFonts w:eastAsia="Times New Roman"/>
            <w:lang w:val="en-GB"/>
          </w:rPr>
          <w:t xml:space="preserve">channels for the </w:t>
        </w:r>
        <w:del w:id="6513" w:author="USA Editor 2021" w:date="2021-01-19T15:30:00Z">
          <w:r w:rsidRPr="00677FA0" w:rsidDel="00321010">
            <w:rPr>
              <w:rFonts w:eastAsia="Times New Roman"/>
              <w:lang w:val="en-GB"/>
            </w:rPr>
            <w:delText>vdes</w:delText>
          </w:r>
        </w:del>
      </w:ins>
      <w:ins w:id="6514" w:author="USA Editor 2021" w:date="2021-01-19T15:30:00Z">
        <w:r w:rsidR="00321010" w:rsidRPr="00677FA0">
          <w:rPr>
            <w:rFonts w:eastAsia="Times New Roman"/>
            <w:lang w:val="en-GB"/>
          </w:rPr>
          <w:t>VDES</w:t>
        </w:r>
      </w:ins>
      <w:ins w:id="6515" w:author="Song, Xiaojing" w:date="2020-08-24T07:48:00Z">
        <w:r w:rsidRPr="00677FA0">
          <w:rPr>
            <w:rFonts w:eastAsia="Times New Roman"/>
            <w:lang w:val="en-GB"/>
          </w:rPr>
          <w:t xml:space="preserve"> in the VHF maritime </w:t>
        </w:r>
      </w:ins>
    </w:p>
    <w:p w14:paraId="5C7BB386" w14:textId="0DF19D77" w:rsidR="00A013FD" w:rsidRPr="00A013FD" w:rsidRDefault="00770E3F" w:rsidP="00EA4189">
      <w:pPr>
        <w:pStyle w:val="Heading1"/>
        <w:rPr>
          <w:ins w:id="6516" w:author="Ross Norsworthy" w:date="2020-03-20T00:00:00Z"/>
          <w:rFonts w:eastAsia="Calibri"/>
          <w:lang w:eastAsia="en-GB"/>
        </w:rPr>
      </w:pPr>
      <w:ins w:id="6517" w:author="Song, Xiaojing" w:date="2020-08-21T10:48:00Z">
        <w:del w:id="6518" w:author="USA Editor 2021" w:date="2020-12-10T17:10:00Z">
          <w:r w:rsidRPr="002F04AB" w:rsidDel="00A3636B">
            <w:rPr>
              <w:rFonts w:eastAsia="Calibri"/>
              <w:highlight w:val="green"/>
              <w:lang w:eastAsia="en-GB"/>
            </w:rPr>
            <w:delText>B</w:delText>
          </w:r>
        </w:del>
      </w:ins>
      <w:ins w:id="6519" w:author="USA Editor 2021" w:date="2020-12-10T17:12:00Z">
        <w:r w:rsidR="00A3636B" w:rsidRPr="002F04AB">
          <w:rPr>
            <w:rFonts w:eastAsia="Calibri"/>
            <w:highlight w:val="green"/>
            <w:lang w:eastAsia="en-GB"/>
          </w:rPr>
          <w:t>1</w:t>
        </w:r>
      </w:ins>
      <w:ins w:id="6520" w:author="Song, Xiaojing" w:date="2020-08-21T10:20:00Z">
        <w:r w:rsidR="00A31752">
          <w:rPr>
            <w:rFonts w:eastAsia="Calibri"/>
            <w:lang w:eastAsia="en-GB"/>
          </w:rPr>
          <w:tab/>
        </w:r>
      </w:ins>
      <w:ins w:id="6521" w:author="Ross Norsworthy" w:date="2020-03-20T00:00:00Z">
        <w:r w:rsidR="00A013FD" w:rsidRPr="00A013FD">
          <w:rPr>
            <w:rFonts w:eastAsia="Calibri"/>
            <w:lang w:eastAsia="en-GB"/>
          </w:rPr>
          <w:t>Introduction</w:t>
        </w:r>
        <w:bookmarkEnd w:id="6497"/>
      </w:ins>
    </w:p>
    <w:p w14:paraId="10A2F153" w14:textId="11BA8B18" w:rsidR="00A013FD" w:rsidRPr="00A013FD" w:rsidRDefault="00A013FD" w:rsidP="00A013FD">
      <w:pPr>
        <w:spacing w:after="120"/>
        <w:rPr>
          <w:ins w:id="6522" w:author="Ross Norsworthy" w:date="2020-03-20T00:00:00Z"/>
          <w:lang w:eastAsia="zh-CN"/>
        </w:rPr>
      </w:pPr>
      <w:ins w:id="6523" w:author="Ross Norsworthy" w:date="2020-03-20T00:00:00Z">
        <w:r w:rsidRPr="00A013FD">
          <w:rPr>
            <w:lang w:eastAsia="zh-CN"/>
          </w:rPr>
          <w:t xml:space="preserve">This section describes those elements of the ASM that are unique to ASM operation. It contains a description of the different protocols according to the OSI layer model and recommends implementation details for each layer. For those elements that are common, the cross reference into Annex </w:t>
        </w:r>
      </w:ins>
      <w:ins w:id="6524" w:author="USA Editor 2021" w:date="2021-01-07T13:24:00Z">
        <w:r w:rsidR="00270FFA" w:rsidRPr="00270FFA">
          <w:rPr>
            <w:highlight w:val="green"/>
            <w:lang w:eastAsia="zh-CN"/>
          </w:rPr>
          <w:t>2</w:t>
        </w:r>
      </w:ins>
      <w:ins w:id="6525" w:author="Ross Norsworthy" w:date="2020-03-20T00:00:00Z">
        <w:del w:id="6526" w:author="USA Editor 2021" w:date="2021-01-07T13:24:00Z">
          <w:r w:rsidRPr="00270FFA" w:rsidDel="00270FFA">
            <w:rPr>
              <w:highlight w:val="green"/>
              <w:lang w:eastAsia="zh-CN"/>
            </w:rPr>
            <w:delText>A</w:delText>
          </w:r>
        </w:del>
        <w:r w:rsidRPr="00A013FD">
          <w:rPr>
            <w:lang w:eastAsia="zh-CN"/>
          </w:rPr>
          <w:t xml:space="preserve"> is provided.</w:t>
        </w:r>
      </w:ins>
    </w:p>
    <w:p w14:paraId="5610C83B" w14:textId="77777777" w:rsidR="00A013FD" w:rsidRPr="00A013FD" w:rsidRDefault="00A013FD" w:rsidP="00A013FD">
      <w:pPr>
        <w:spacing w:after="120"/>
        <w:rPr>
          <w:ins w:id="6527" w:author="Ross Norsworthy" w:date="2020-03-20T00:00:00Z"/>
          <w:lang w:eastAsia="zh-CN"/>
        </w:rPr>
      </w:pPr>
      <w:ins w:id="6528" w:author="Ross Norsworthy" w:date="2020-03-20T00:00:00Z">
        <w:r w:rsidRPr="00A013FD">
          <w:rPr>
            <w:lang w:eastAsia="zh-CN"/>
          </w:rPr>
          <w:t>The system should use TDMA techniques in a synchronized manner.</w:t>
        </w:r>
      </w:ins>
    </w:p>
    <w:p w14:paraId="5CDE596C" w14:textId="77777777" w:rsidR="00A013FD" w:rsidRPr="00A013FD" w:rsidRDefault="00A013FD" w:rsidP="00A013FD">
      <w:pPr>
        <w:spacing w:after="120"/>
        <w:rPr>
          <w:ins w:id="6529" w:author="Ross Norsworthy" w:date="2020-03-20T00:00:00Z"/>
        </w:rPr>
      </w:pPr>
      <w:ins w:id="6530" w:author="Ross Norsworthy" w:date="2020-03-20T00:00:00Z">
        <w:r w:rsidRPr="00A013FD">
          <w:rPr>
            <w:lang w:eastAsia="zh-CN"/>
          </w:rPr>
          <w:t>This Annex describes the characteristics of the TDMA access schemes which include random access TDMA (RATDMA), Multiple Incremental TDMA (MITDMA), fixed access TDMA (FATDMA), techniques. Slot carrier sense TDMA (SCTDMA) may be implemented as an option.  The behaviour should be in accordance with Recommendation ITU-R M.1371-5 Annex 7.</w:t>
        </w:r>
      </w:ins>
    </w:p>
    <w:p w14:paraId="591963D7" w14:textId="0DC9AABF" w:rsidR="00A013FD" w:rsidRPr="00A013FD" w:rsidRDefault="00EA4189" w:rsidP="00EA4189">
      <w:pPr>
        <w:pStyle w:val="Heading1"/>
        <w:rPr>
          <w:ins w:id="6531" w:author="Ross Norsworthy" w:date="2020-03-20T00:00:00Z"/>
          <w:rFonts w:eastAsia="Calibri"/>
          <w:lang w:eastAsia="en-GB"/>
        </w:rPr>
      </w:pPr>
      <w:bookmarkStart w:id="6532" w:name="_Toc35545288"/>
      <w:ins w:id="6533" w:author="Song, Xiaojing" w:date="2020-08-21T15:18:00Z">
        <w:del w:id="6534" w:author="USA Editor 2021" w:date="2020-12-10T17:11:00Z">
          <w:r w:rsidRPr="002F04AB" w:rsidDel="00A3636B">
            <w:rPr>
              <w:rFonts w:eastAsia="Calibri"/>
              <w:highlight w:val="green"/>
              <w:lang w:eastAsia="en-GB"/>
            </w:rPr>
            <w:delText>B</w:delText>
          </w:r>
          <w:r w:rsidR="002D5C2B" w:rsidRPr="002F04AB" w:rsidDel="00A3636B">
            <w:rPr>
              <w:rFonts w:eastAsia="Calibri"/>
              <w:highlight w:val="green"/>
              <w:lang w:eastAsia="en-GB"/>
            </w:rPr>
            <w:delText xml:space="preserve"> </w:delText>
          </w:r>
        </w:del>
      </w:ins>
      <w:ins w:id="6535" w:author="Song, Xiaojing" w:date="2020-08-21T10:28:00Z">
        <w:del w:id="6536" w:author="USA Editor 2021" w:date="2020-12-10T17:11:00Z">
          <w:r w:rsidR="00D4013F" w:rsidRPr="002F04AB" w:rsidDel="00A3636B">
            <w:rPr>
              <w:rFonts w:eastAsia="Calibri"/>
              <w:highlight w:val="green"/>
              <w:lang w:eastAsia="en-GB"/>
            </w:rPr>
            <w:delText>1</w:delText>
          </w:r>
        </w:del>
      </w:ins>
      <w:ins w:id="6537" w:author="USA Editor 2021" w:date="2020-12-10T17:11:00Z">
        <w:r w:rsidR="00A3636B" w:rsidRPr="002F04AB">
          <w:rPr>
            <w:rFonts w:eastAsia="Calibri"/>
            <w:highlight w:val="green"/>
            <w:lang w:eastAsia="en-GB"/>
          </w:rPr>
          <w:t>2</w:t>
        </w:r>
      </w:ins>
      <w:ins w:id="6538" w:author="Song, Xiaojing" w:date="2020-08-21T10:26:00Z">
        <w:r w:rsidR="000C77C4">
          <w:rPr>
            <w:rFonts w:eastAsia="Calibri"/>
            <w:lang w:eastAsia="en-GB"/>
          </w:rPr>
          <w:tab/>
        </w:r>
      </w:ins>
      <w:ins w:id="6539" w:author="Ross Norsworthy" w:date="2020-03-20T00:00:00Z">
        <w:r w:rsidR="00A013FD" w:rsidRPr="00A013FD">
          <w:rPr>
            <w:rFonts w:eastAsia="Calibri"/>
            <w:lang w:eastAsia="en-GB"/>
          </w:rPr>
          <w:t>OSI layers</w:t>
        </w:r>
        <w:bookmarkEnd w:id="6532"/>
      </w:ins>
    </w:p>
    <w:p w14:paraId="3E18269E" w14:textId="692AD81C" w:rsidR="00A013FD" w:rsidRPr="00A013FD" w:rsidRDefault="00A013FD" w:rsidP="00A013FD">
      <w:pPr>
        <w:spacing w:after="120"/>
        <w:rPr>
          <w:ins w:id="6540" w:author="Ross Norsworthy" w:date="2020-03-20T00:00:00Z"/>
        </w:rPr>
      </w:pPr>
      <w:ins w:id="6541" w:author="Ross Norsworthy" w:date="2020-03-20T00:00:00Z">
        <w:r w:rsidRPr="00A013FD">
          <w:t xml:space="preserve">Refer to Annex </w:t>
        </w:r>
      </w:ins>
      <w:ins w:id="6542" w:author="USA Editor 2021" w:date="2020-12-10T17:08:00Z">
        <w:r w:rsidR="00A3636B" w:rsidRPr="00ED721C">
          <w:rPr>
            <w:highlight w:val="green"/>
          </w:rPr>
          <w:t>2</w:t>
        </w:r>
      </w:ins>
      <w:ins w:id="6543" w:author="Ross Norsworthy" w:date="2020-03-20T00:00:00Z">
        <w:del w:id="6544" w:author="USA Editor 2021" w:date="2020-12-10T17:08:00Z">
          <w:r w:rsidRPr="00ED721C" w:rsidDel="00A3636B">
            <w:rPr>
              <w:highlight w:val="green"/>
            </w:rPr>
            <w:delText>A</w:delText>
          </w:r>
        </w:del>
        <w:r w:rsidRPr="00A013FD">
          <w:t>.</w:t>
        </w:r>
      </w:ins>
    </w:p>
    <w:p w14:paraId="3F8E4A60" w14:textId="5EDEFAE2" w:rsidR="00A013FD" w:rsidRPr="00A013FD" w:rsidRDefault="00312264" w:rsidP="00312264">
      <w:pPr>
        <w:pStyle w:val="Heading2"/>
        <w:rPr>
          <w:ins w:id="6545" w:author="Ross Norsworthy" w:date="2020-03-20T00:00:00Z"/>
          <w:rFonts w:eastAsia="Calibri"/>
          <w:lang w:eastAsia="en-GB"/>
        </w:rPr>
      </w:pPr>
      <w:bookmarkStart w:id="6546" w:name="_Toc35545289"/>
      <w:ins w:id="6547" w:author="Song, Xiaojing" w:date="2020-08-21T15:18:00Z">
        <w:del w:id="6548" w:author="USA Editor 2021" w:date="2020-12-10T17:11:00Z">
          <w:r w:rsidRPr="002F04AB" w:rsidDel="00A3636B">
            <w:rPr>
              <w:rFonts w:eastAsia="Calibri"/>
              <w:highlight w:val="green"/>
              <w:lang w:eastAsia="en-GB"/>
            </w:rPr>
            <w:delText>B</w:delText>
          </w:r>
          <w:r w:rsidR="002D5C2B" w:rsidRPr="002F04AB" w:rsidDel="00A3636B">
            <w:rPr>
              <w:rFonts w:eastAsia="Calibri"/>
              <w:highlight w:val="green"/>
              <w:lang w:eastAsia="en-GB"/>
            </w:rPr>
            <w:delText xml:space="preserve"> </w:delText>
          </w:r>
        </w:del>
      </w:ins>
      <w:ins w:id="6549" w:author="Song, Xiaojing" w:date="2020-08-21T10:28:00Z">
        <w:del w:id="6550" w:author="USA Editor 2021" w:date="2020-12-10T17:11:00Z">
          <w:r w:rsidR="00D4013F" w:rsidRPr="002F04AB" w:rsidDel="00A3636B">
            <w:rPr>
              <w:rFonts w:eastAsia="Calibri"/>
              <w:highlight w:val="green"/>
              <w:lang w:eastAsia="en-GB"/>
            </w:rPr>
            <w:delText>1</w:delText>
          </w:r>
        </w:del>
      </w:ins>
      <w:ins w:id="6551" w:author="USA Editor 2021" w:date="2020-12-10T17:11:00Z">
        <w:r w:rsidR="00A3636B" w:rsidRPr="002F04AB">
          <w:rPr>
            <w:rFonts w:eastAsia="Calibri"/>
            <w:highlight w:val="green"/>
            <w:lang w:eastAsia="en-GB"/>
          </w:rPr>
          <w:t>2</w:t>
        </w:r>
      </w:ins>
      <w:ins w:id="6552" w:author="Song, Xiaojing" w:date="2020-08-21T10:26:00Z">
        <w:r w:rsidR="00AB1C48">
          <w:rPr>
            <w:rFonts w:eastAsia="Calibri"/>
            <w:lang w:eastAsia="en-GB"/>
          </w:rPr>
          <w:t>.1</w:t>
        </w:r>
        <w:r w:rsidR="00AB1C48">
          <w:rPr>
            <w:rFonts w:eastAsia="Calibri"/>
            <w:lang w:eastAsia="en-GB"/>
          </w:rPr>
          <w:tab/>
        </w:r>
      </w:ins>
      <w:ins w:id="6553" w:author="Ross Norsworthy" w:date="2020-03-20T00:00:00Z">
        <w:r w:rsidR="00A013FD" w:rsidRPr="00A013FD">
          <w:rPr>
            <w:rFonts w:eastAsia="Calibri"/>
            <w:lang w:eastAsia="en-GB"/>
          </w:rPr>
          <w:t>Physical layer</w:t>
        </w:r>
        <w:bookmarkEnd w:id="6546"/>
      </w:ins>
    </w:p>
    <w:p w14:paraId="50C80995" w14:textId="77777777" w:rsidR="00A013FD" w:rsidRPr="00A013FD" w:rsidRDefault="00A013FD" w:rsidP="00A013FD">
      <w:pPr>
        <w:spacing w:after="120"/>
        <w:rPr>
          <w:ins w:id="6554" w:author="Ross Norsworthy" w:date="2020-03-20T00:00:00Z"/>
          <w:lang w:eastAsia="ja-JP"/>
        </w:rPr>
      </w:pPr>
      <w:ins w:id="6555" w:author="Ross Norsworthy" w:date="2020-03-20T00:00:00Z">
        <w:r w:rsidRPr="00A013FD">
          <w:t xml:space="preserve">Convert digital transmission packet to π/4 Quadrature Phase-Shift Keying (QPSK) </w:t>
        </w:r>
        <w:r w:rsidRPr="00A013FD">
          <w:rPr>
            <w:lang w:eastAsia="ja-JP"/>
          </w:rPr>
          <w:t xml:space="preserve">signal </w:t>
        </w:r>
        <w:r w:rsidRPr="00A013FD">
          <w:t>to modulate transmitter.</w:t>
        </w:r>
      </w:ins>
    </w:p>
    <w:p w14:paraId="252488A0" w14:textId="304370D2" w:rsidR="00A013FD" w:rsidRPr="00A013FD" w:rsidRDefault="00312264" w:rsidP="00312264">
      <w:pPr>
        <w:pStyle w:val="Heading2"/>
        <w:rPr>
          <w:ins w:id="6556" w:author="Ross Norsworthy" w:date="2020-03-20T00:00:00Z"/>
          <w:rFonts w:eastAsia="Calibri"/>
          <w:lang w:eastAsia="en-GB"/>
        </w:rPr>
      </w:pPr>
      <w:bookmarkStart w:id="6557" w:name="_Toc35545290"/>
      <w:ins w:id="6558" w:author="Song, Xiaojing" w:date="2020-08-21T15:18:00Z">
        <w:del w:id="6559" w:author="USA Editor 2021" w:date="2020-12-11T09:44:00Z">
          <w:r w:rsidRPr="002F04AB" w:rsidDel="009C1FB1">
            <w:rPr>
              <w:rFonts w:eastAsia="Calibri"/>
              <w:highlight w:val="green"/>
              <w:lang w:eastAsia="en-GB"/>
            </w:rPr>
            <w:delText>B</w:delText>
          </w:r>
          <w:r w:rsidR="002D5C2B" w:rsidDel="009C1FB1">
            <w:rPr>
              <w:rFonts w:eastAsia="Calibri"/>
              <w:lang w:eastAsia="en-GB"/>
            </w:rPr>
            <w:delText xml:space="preserve"> </w:delText>
          </w:r>
        </w:del>
      </w:ins>
      <w:ins w:id="6560" w:author="Song, Xiaojing" w:date="2020-08-21T10:28:00Z">
        <w:del w:id="6561" w:author="USA Editor 2021" w:date="2020-12-11T10:45:00Z">
          <w:r w:rsidR="00D4013F" w:rsidRPr="002F04AB" w:rsidDel="002F04AB">
            <w:rPr>
              <w:rFonts w:eastAsia="Calibri"/>
              <w:highlight w:val="green"/>
              <w:lang w:eastAsia="en-GB"/>
              <w:rPrChange w:id="6562" w:author="USA Editor 2021" w:date="2020-12-11T10:46:00Z">
                <w:rPr>
                  <w:rFonts w:eastAsia="Calibri"/>
                  <w:lang w:eastAsia="en-GB"/>
                </w:rPr>
              </w:rPrChange>
            </w:rPr>
            <w:delText>1</w:delText>
          </w:r>
        </w:del>
      </w:ins>
      <w:ins w:id="6563" w:author="USA Editor 2021" w:date="2020-12-11T10:45:00Z">
        <w:r w:rsidR="002F04AB" w:rsidRPr="002F04AB">
          <w:rPr>
            <w:rFonts w:eastAsia="Calibri"/>
            <w:highlight w:val="green"/>
            <w:lang w:eastAsia="en-GB"/>
            <w:rPrChange w:id="6564" w:author="USA Editor 2021" w:date="2020-12-11T10:46:00Z">
              <w:rPr>
                <w:rFonts w:eastAsia="Calibri"/>
                <w:lang w:eastAsia="en-GB"/>
              </w:rPr>
            </w:rPrChange>
          </w:rPr>
          <w:t>2</w:t>
        </w:r>
      </w:ins>
      <w:ins w:id="6565" w:author="Song, Xiaojing" w:date="2020-08-21T10:29:00Z">
        <w:r w:rsidR="00D4013F">
          <w:rPr>
            <w:rFonts w:eastAsia="Calibri"/>
            <w:lang w:eastAsia="en-GB"/>
          </w:rPr>
          <w:t>.</w:t>
        </w:r>
      </w:ins>
      <w:ins w:id="6566" w:author="Song, Xiaojing" w:date="2020-08-21T10:26:00Z">
        <w:r w:rsidR="00385A2D">
          <w:rPr>
            <w:rFonts w:eastAsia="Calibri"/>
            <w:lang w:eastAsia="en-GB"/>
          </w:rPr>
          <w:t>2</w:t>
        </w:r>
        <w:r w:rsidR="00385A2D">
          <w:rPr>
            <w:rFonts w:eastAsia="Calibri"/>
            <w:lang w:eastAsia="en-GB"/>
          </w:rPr>
          <w:tab/>
        </w:r>
      </w:ins>
      <w:ins w:id="6567" w:author="Ross Norsworthy" w:date="2020-03-20T00:00:00Z">
        <w:r w:rsidR="00A013FD" w:rsidRPr="00A013FD">
          <w:rPr>
            <w:rFonts w:eastAsia="Calibri"/>
            <w:lang w:eastAsia="en-GB"/>
          </w:rPr>
          <w:t>Link layer</w:t>
        </w:r>
        <w:bookmarkEnd w:id="6557"/>
      </w:ins>
    </w:p>
    <w:p w14:paraId="059A2065" w14:textId="77777777" w:rsidR="00A013FD" w:rsidRPr="00A013FD" w:rsidRDefault="00A013FD" w:rsidP="00A013FD">
      <w:pPr>
        <w:spacing w:after="120"/>
        <w:rPr>
          <w:ins w:id="6568" w:author="Ross Norsworthy" w:date="2020-03-20T00:00:00Z"/>
        </w:rPr>
      </w:pPr>
      <w:ins w:id="6569" w:author="Ross Norsworthy" w:date="2020-03-20T00:00:00Z">
        <w:r w:rsidRPr="00A013FD">
          <w:t>The link layer is divided into three sub-layers with the following tasks</w:t>
        </w:r>
        <w:r w:rsidRPr="00A013FD">
          <w:rPr>
            <w:lang w:eastAsia="ja-JP"/>
          </w:rPr>
          <w:t>.</w:t>
        </w:r>
      </w:ins>
    </w:p>
    <w:p w14:paraId="04D97400" w14:textId="4C4285F0" w:rsidR="00A013FD" w:rsidRPr="00A013FD" w:rsidRDefault="007C6DEB" w:rsidP="00312264">
      <w:pPr>
        <w:pStyle w:val="Heading3"/>
        <w:rPr>
          <w:ins w:id="6570" w:author="Ross Norsworthy" w:date="2020-03-20T00:00:00Z"/>
          <w:rFonts w:eastAsia="Calibri"/>
          <w:lang w:eastAsia="en-GB"/>
        </w:rPr>
      </w:pPr>
      <w:ins w:id="6571" w:author="Song, Xiaojing" w:date="2020-08-21T15:19:00Z">
        <w:del w:id="6572" w:author="USA Editor 2021" w:date="2020-12-11T09:44:00Z">
          <w:r w:rsidRPr="002F04AB" w:rsidDel="009C1FB1">
            <w:rPr>
              <w:rFonts w:eastAsia="Calibri"/>
              <w:smallCaps/>
              <w:highlight w:val="green"/>
              <w:lang w:eastAsia="en-GB"/>
            </w:rPr>
            <w:delText>B</w:delText>
          </w:r>
          <w:r w:rsidR="00BA73B2" w:rsidRPr="002F04AB" w:rsidDel="009C1FB1">
            <w:rPr>
              <w:rFonts w:eastAsia="Calibri"/>
              <w:smallCaps/>
              <w:highlight w:val="green"/>
              <w:lang w:eastAsia="en-GB"/>
              <w:rPrChange w:id="6573" w:author="USA Editor 2021" w:date="2020-12-11T10:46:00Z">
                <w:rPr>
                  <w:rFonts w:eastAsia="Calibri"/>
                  <w:smallCaps/>
                  <w:lang w:eastAsia="en-GB"/>
                </w:rPr>
              </w:rPrChange>
            </w:rPr>
            <w:delText xml:space="preserve"> </w:delText>
          </w:r>
        </w:del>
        <w:del w:id="6574" w:author="USA Editor 2021" w:date="2020-12-11T10:46:00Z">
          <w:r w:rsidR="00BA73B2" w:rsidRPr="002F04AB" w:rsidDel="002F04AB">
            <w:rPr>
              <w:rFonts w:eastAsia="Calibri"/>
              <w:smallCaps/>
              <w:highlight w:val="green"/>
              <w:lang w:eastAsia="en-GB"/>
              <w:rPrChange w:id="6575" w:author="USA Editor 2021" w:date="2020-12-11T10:46:00Z">
                <w:rPr>
                  <w:rFonts w:eastAsia="Calibri"/>
                  <w:smallCaps/>
                  <w:lang w:eastAsia="en-GB"/>
                </w:rPr>
              </w:rPrChange>
            </w:rPr>
            <w:delText>1</w:delText>
          </w:r>
        </w:del>
      </w:ins>
      <w:ins w:id="6576" w:author="USA Editor 2021" w:date="2020-12-11T10:46:00Z">
        <w:r w:rsidR="002F04AB" w:rsidRPr="002F04AB">
          <w:rPr>
            <w:rFonts w:eastAsia="Calibri"/>
            <w:smallCaps/>
            <w:highlight w:val="green"/>
            <w:lang w:eastAsia="en-GB"/>
            <w:rPrChange w:id="6577" w:author="USA Editor 2021" w:date="2020-12-11T10:46:00Z">
              <w:rPr>
                <w:rFonts w:eastAsia="Calibri"/>
                <w:smallCaps/>
                <w:lang w:eastAsia="en-GB"/>
              </w:rPr>
            </w:rPrChange>
          </w:rPr>
          <w:t>2</w:t>
        </w:r>
      </w:ins>
      <w:ins w:id="6578" w:author="Song, Xiaojing" w:date="2020-08-21T15:19:00Z">
        <w:r w:rsidR="00BA73B2">
          <w:rPr>
            <w:rFonts w:eastAsia="Calibri"/>
            <w:smallCaps/>
            <w:lang w:eastAsia="en-GB"/>
          </w:rPr>
          <w:t>.2.1</w:t>
        </w:r>
        <w:r w:rsidR="00BA73B2">
          <w:rPr>
            <w:rFonts w:eastAsia="Calibri"/>
            <w:smallCaps/>
            <w:lang w:eastAsia="en-GB"/>
          </w:rPr>
          <w:tab/>
        </w:r>
      </w:ins>
      <w:ins w:id="6579" w:author="Ross Norsworthy" w:date="2020-03-20T00:00:00Z">
        <w:r w:rsidR="00A013FD" w:rsidRPr="00A013FD">
          <w:rPr>
            <w:rFonts w:eastAsia="Calibri"/>
            <w:lang w:eastAsia="en-GB"/>
          </w:rPr>
          <w:t>Link management entity</w:t>
        </w:r>
      </w:ins>
    </w:p>
    <w:p w14:paraId="2543C50C" w14:textId="77777777" w:rsidR="00A013FD" w:rsidRPr="00A013FD" w:rsidRDefault="00A013FD" w:rsidP="00A013FD">
      <w:pPr>
        <w:spacing w:after="120"/>
        <w:rPr>
          <w:ins w:id="6580" w:author="Ross Norsworthy" w:date="2020-03-20T00:00:00Z"/>
        </w:rPr>
      </w:pPr>
      <w:ins w:id="6581" w:author="Ross Norsworthy" w:date="2020-03-20T00:00:00Z">
        <w:r w:rsidRPr="00A013FD">
          <w:t>This sub layer has the following functions:</w:t>
        </w:r>
      </w:ins>
    </w:p>
    <w:p w14:paraId="33EB14CF"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6582" w:author="Ross Norsworthy" w:date="2020-03-20T00:00:00Z"/>
          <w:rFonts w:eastAsiaTheme="minorHAnsi"/>
          <w:szCs w:val="24"/>
        </w:rPr>
      </w:pPr>
      <w:ins w:id="6583" w:author="Ross Norsworthy" w:date="2020-03-20T00:00:00Z">
        <w:r w:rsidRPr="00A013FD">
          <w:rPr>
            <w:rFonts w:eastAsiaTheme="minorHAnsi"/>
            <w:szCs w:val="24"/>
          </w:rPr>
          <w:t>Assemble ASM message bits</w:t>
        </w:r>
      </w:ins>
    </w:p>
    <w:p w14:paraId="5C8A0C8F"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6584" w:author="Ross Norsworthy" w:date="2020-03-20T00:00:00Z"/>
          <w:rFonts w:eastAsiaTheme="minorHAnsi"/>
          <w:szCs w:val="24"/>
        </w:rPr>
      </w:pPr>
      <w:ins w:id="6585" w:author="Ross Norsworthy" w:date="2020-03-20T00:00:00Z">
        <w:r w:rsidRPr="00A013FD">
          <w:rPr>
            <w:rFonts w:eastAsiaTheme="minorHAnsi"/>
            <w:szCs w:val="24"/>
          </w:rPr>
          <w:t xml:space="preserve">Order </w:t>
        </w:r>
        <w:r w:rsidRPr="00A013FD">
          <w:rPr>
            <w:rFonts w:eastAsiaTheme="minorHAnsi"/>
            <w:szCs w:val="24"/>
            <w:lang w:eastAsia="ja-JP"/>
          </w:rPr>
          <w:t xml:space="preserve">the </w:t>
        </w:r>
        <w:r w:rsidRPr="00A013FD">
          <w:rPr>
            <w:rFonts w:eastAsiaTheme="minorHAnsi"/>
            <w:szCs w:val="24"/>
          </w:rPr>
          <w:t xml:space="preserve">ASM message bits into 8-bit byte for assembly of transmission packet. </w:t>
        </w:r>
      </w:ins>
    </w:p>
    <w:p w14:paraId="3710AF1A" w14:textId="71720144" w:rsidR="00A013FD" w:rsidRPr="00A013FD" w:rsidRDefault="007C6DEB" w:rsidP="007C6DEB">
      <w:pPr>
        <w:pStyle w:val="Heading3"/>
        <w:rPr>
          <w:ins w:id="6586" w:author="Ross Norsworthy" w:date="2020-03-20T00:00:00Z"/>
          <w:rFonts w:eastAsia="Calibri"/>
          <w:lang w:eastAsia="en-GB"/>
        </w:rPr>
      </w:pPr>
      <w:ins w:id="6587" w:author="Song, Xiaojing" w:date="2020-08-21T15:19:00Z">
        <w:del w:id="6588" w:author="USA Editor 2021" w:date="2020-12-11T09:45:00Z">
          <w:r w:rsidRPr="002F04AB" w:rsidDel="009C1FB1">
            <w:rPr>
              <w:rFonts w:eastAsia="Calibri"/>
              <w:smallCaps/>
              <w:highlight w:val="green"/>
              <w:lang w:eastAsia="en-GB"/>
            </w:rPr>
            <w:delText>B</w:delText>
          </w:r>
          <w:r w:rsidRPr="002F04AB" w:rsidDel="009C1FB1">
            <w:rPr>
              <w:rFonts w:eastAsia="Calibri"/>
              <w:smallCaps/>
              <w:highlight w:val="green"/>
              <w:lang w:eastAsia="en-GB"/>
              <w:rPrChange w:id="6589" w:author="USA Editor 2021" w:date="2020-12-11T10:46:00Z">
                <w:rPr>
                  <w:rFonts w:eastAsia="Calibri"/>
                  <w:smallCaps/>
                  <w:lang w:eastAsia="en-GB"/>
                </w:rPr>
              </w:rPrChange>
            </w:rPr>
            <w:delText xml:space="preserve"> </w:delText>
          </w:r>
        </w:del>
        <w:del w:id="6590" w:author="USA Editor 2021" w:date="2020-12-11T10:46:00Z">
          <w:r w:rsidR="00BA73B2" w:rsidRPr="002F04AB" w:rsidDel="002F04AB">
            <w:rPr>
              <w:rFonts w:eastAsia="Calibri"/>
              <w:smallCaps/>
              <w:highlight w:val="green"/>
              <w:lang w:eastAsia="en-GB"/>
              <w:rPrChange w:id="6591" w:author="USA Editor 2021" w:date="2020-12-11T10:46:00Z">
                <w:rPr>
                  <w:rFonts w:eastAsia="Calibri"/>
                  <w:smallCaps/>
                  <w:lang w:eastAsia="en-GB"/>
                </w:rPr>
              </w:rPrChange>
            </w:rPr>
            <w:delText>1</w:delText>
          </w:r>
        </w:del>
      </w:ins>
      <w:ins w:id="6592" w:author="USA Editor 2021" w:date="2020-12-11T10:46:00Z">
        <w:r w:rsidR="002F04AB" w:rsidRPr="002F04AB">
          <w:rPr>
            <w:rFonts w:eastAsia="Calibri"/>
            <w:smallCaps/>
            <w:highlight w:val="green"/>
            <w:lang w:eastAsia="en-GB"/>
            <w:rPrChange w:id="6593" w:author="USA Editor 2021" w:date="2020-12-11T10:46:00Z">
              <w:rPr>
                <w:rFonts w:eastAsia="Calibri"/>
                <w:smallCaps/>
                <w:lang w:eastAsia="en-GB"/>
              </w:rPr>
            </w:rPrChange>
          </w:rPr>
          <w:t>2</w:t>
        </w:r>
      </w:ins>
      <w:ins w:id="6594" w:author="Song, Xiaojing" w:date="2020-08-21T15:19:00Z">
        <w:r w:rsidR="00BA73B2">
          <w:rPr>
            <w:rFonts w:eastAsia="Calibri"/>
            <w:smallCaps/>
            <w:lang w:eastAsia="en-GB"/>
          </w:rPr>
          <w:t>.2.2</w:t>
        </w:r>
        <w:r w:rsidR="00BA73B2">
          <w:rPr>
            <w:rFonts w:eastAsia="Calibri"/>
            <w:smallCaps/>
            <w:lang w:eastAsia="en-GB"/>
          </w:rPr>
          <w:tab/>
        </w:r>
      </w:ins>
      <w:ins w:id="6595" w:author="Ross Norsworthy" w:date="2020-03-20T00:00:00Z">
        <w:r w:rsidR="00A013FD" w:rsidRPr="00A013FD">
          <w:rPr>
            <w:rFonts w:eastAsia="Calibri"/>
            <w:lang w:eastAsia="en-GB"/>
          </w:rPr>
          <w:t>Data link services</w:t>
        </w:r>
      </w:ins>
    </w:p>
    <w:p w14:paraId="161A5A88" w14:textId="77777777" w:rsidR="00A013FD" w:rsidRPr="00A013FD" w:rsidRDefault="00A013FD" w:rsidP="00A013FD">
      <w:pPr>
        <w:spacing w:after="120"/>
        <w:rPr>
          <w:ins w:id="6596" w:author="Ross Norsworthy" w:date="2020-03-20T00:00:00Z"/>
        </w:rPr>
      </w:pPr>
      <w:ins w:id="6597" w:author="Ross Norsworthy" w:date="2020-03-20T00:00:00Z">
        <w:r w:rsidRPr="00A013FD">
          <w:t>This sub layer has the following functions:</w:t>
        </w:r>
      </w:ins>
    </w:p>
    <w:p w14:paraId="0C0FBDF8" w14:textId="50B6F21E"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6598" w:author="Ross Norsworthy" w:date="2020-03-20T00:00:00Z"/>
          <w:rFonts w:eastAsiaTheme="minorHAnsi"/>
          <w:szCs w:val="24"/>
        </w:rPr>
      </w:pPr>
      <w:ins w:id="6599" w:author="Ross Norsworthy" w:date="2020-03-20T00:00:00Z">
        <w:r w:rsidRPr="00A013FD">
          <w:rPr>
            <w:rFonts w:eastAsiaTheme="minorHAnsi"/>
            <w:szCs w:val="24"/>
          </w:rPr>
          <w:t xml:space="preserve">Calculate CRC </w:t>
        </w:r>
        <w:r w:rsidRPr="00A013FD">
          <w:rPr>
            <w:rFonts w:eastAsiaTheme="minorHAnsi"/>
            <w:szCs w:val="24"/>
            <w:lang w:eastAsia="ja-JP"/>
          </w:rPr>
          <w:t xml:space="preserve">of the </w:t>
        </w:r>
        <w:r w:rsidRPr="00A013FD">
          <w:rPr>
            <w:rFonts w:eastAsiaTheme="minorHAnsi"/>
            <w:szCs w:val="24"/>
          </w:rPr>
          <w:t xml:space="preserve">ASM message bits (see </w:t>
        </w:r>
        <w:del w:id="6600" w:author="USA Editor 2021" w:date="2020-12-10T17:08:00Z">
          <w:r w:rsidRPr="002F04AB" w:rsidDel="00A3636B">
            <w:rPr>
              <w:rFonts w:eastAsiaTheme="minorHAnsi"/>
              <w:szCs w:val="24"/>
              <w:highlight w:val="green"/>
              <w:rPrChange w:id="6601" w:author="USA Editor 2021" w:date="2020-12-11T10:41:00Z">
                <w:rPr>
                  <w:rFonts w:eastAsiaTheme="minorHAnsi"/>
                  <w:szCs w:val="24"/>
                </w:rPr>
              </w:rPrChange>
            </w:rPr>
            <w:delText>A</w:delText>
          </w:r>
        </w:del>
      </w:ins>
      <w:ins w:id="6602" w:author="USA Editor 2021" w:date="2020-12-10T17:08:00Z">
        <w:r w:rsidR="00A3636B" w:rsidRPr="002F04AB">
          <w:rPr>
            <w:highlight w:val="green"/>
            <w:lang w:val="en-US"/>
            <w:rPrChange w:id="6603" w:author="USA Editor 2021" w:date="2020-12-11T10:41:00Z">
              <w:rPr>
                <w:lang w:val="en-US"/>
              </w:rPr>
            </w:rPrChange>
          </w:rPr>
          <w:t>§</w:t>
        </w:r>
      </w:ins>
      <w:ins w:id="6604" w:author="Ross Norsworthy" w:date="2020-03-20T00:00:00Z">
        <w:r w:rsidRPr="00A013FD">
          <w:rPr>
            <w:rFonts w:eastAsiaTheme="minorHAnsi"/>
            <w:szCs w:val="24"/>
          </w:rPr>
          <w:t xml:space="preserve"> 1.2.5</w:t>
        </w:r>
      </w:ins>
      <w:ins w:id="6605" w:author="USA Editor 2021" w:date="2021-01-06T09:57:00Z">
        <w:r w:rsidR="00F02C14" w:rsidRPr="00F02C14">
          <w:rPr>
            <w:rFonts w:eastAsiaTheme="minorHAnsi"/>
            <w:szCs w:val="24"/>
            <w:highlight w:val="green"/>
          </w:rPr>
          <w:t>,</w:t>
        </w:r>
      </w:ins>
      <w:ins w:id="6606" w:author="USA Editor 2021" w:date="2020-12-10T17:08:00Z">
        <w:r w:rsidR="00A3636B" w:rsidRPr="00F02C14">
          <w:rPr>
            <w:rFonts w:eastAsiaTheme="minorHAnsi"/>
            <w:szCs w:val="24"/>
            <w:highlight w:val="green"/>
          </w:rPr>
          <w:t xml:space="preserve"> A</w:t>
        </w:r>
        <w:r w:rsidR="00A3636B" w:rsidRPr="002F04AB">
          <w:rPr>
            <w:rFonts w:eastAsiaTheme="minorHAnsi"/>
            <w:szCs w:val="24"/>
            <w:highlight w:val="green"/>
          </w:rPr>
          <w:t>nnex 2</w:t>
        </w:r>
      </w:ins>
      <w:ins w:id="6607" w:author="Ross Norsworthy" w:date="2020-03-20T00:00:00Z">
        <w:r w:rsidRPr="00A013FD">
          <w:rPr>
            <w:rFonts w:eastAsiaTheme="minorHAnsi"/>
            <w:szCs w:val="24"/>
          </w:rPr>
          <w:t>)</w:t>
        </w:r>
      </w:ins>
    </w:p>
    <w:p w14:paraId="52F78D2A"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6608" w:author="Ross Norsworthy" w:date="2020-03-20T00:00:00Z"/>
          <w:rFonts w:eastAsiaTheme="minorHAnsi"/>
          <w:szCs w:val="24"/>
        </w:rPr>
      </w:pPr>
      <w:ins w:id="6609" w:author="Ross Norsworthy" w:date="2020-03-20T00:00:00Z">
        <w:r w:rsidRPr="00A013FD">
          <w:rPr>
            <w:rFonts w:eastAsiaTheme="minorHAnsi"/>
            <w:szCs w:val="24"/>
          </w:rPr>
          <w:t>Append CRC to ASM message to complete creation of transmission packet contents.</w:t>
        </w:r>
      </w:ins>
    </w:p>
    <w:p w14:paraId="7DEF5554"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6610" w:author="Ross Norsworthy" w:date="2020-03-20T00:00:00Z"/>
          <w:rFonts w:eastAsiaTheme="minorHAnsi"/>
          <w:szCs w:val="24"/>
        </w:rPr>
      </w:pPr>
      <w:ins w:id="6611" w:author="Ross Norsworthy" w:date="2020-03-20T00:00:00Z">
        <w:r w:rsidRPr="00A013FD">
          <w:rPr>
            <w:rFonts w:eastAsiaTheme="minorHAnsi"/>
            <w:szCs w:val="24"/>
          </w:rPr>
          <w:t>Complete assembly of transmission packet.</w:t>
        </w:r>
      </w:ins>
    </w:p>
    <w:p w14:paraId="61A965E2" w14:textId="5D276F9E" w:rsidR="00A013FD" w:rsidRPr="00A013FD" w:rsidRDefault="00DC6F5C" w:rsidP="002F04AB">
      <w:pPr>
        <w:pStyle w:val="Heading3"/>
        <w:rPr>
          <w:ins w:id="6612" w:author="Ross Norsworthy" w:date="2020-03-20T00:00:00Z"/>
          <w:rFonts w:eastAsia="Calibri"/>
          <w:lang w:eastAsia="en-GB"/>
        </w:rPr>
      </w:pPr>
      <w:ins w:id="6613" w:author="Song, Xiaojing" w:date="2020-08-21T15:19:00Z">
        <w:del w:id="6614" w:author="USA Editor 2021" w:date="2020-12-11T09:46:00Z">
          <w:r w:rsidRPr="002F04AB" w:rsidDel="009C1FB1">
            <w:rPr>
              <w:rFonts w:eastAsia="Calibri"/>
              <w:smallCaps/>
              <w:highlight w:val="green"/>
              <w:lang w:eastAsia="en-GB"/>
            </w:rPr>
            <w:delText>B</w:delText>
          </w:r>
          <w:r w:rsidRPr="002F04AB" w:rsidDel="009C1FB1">
            <w:rPr>
              <w:rFonts w:eastAsia="Calibri"/>
              <w:smallCaps/>
              <w:highlight w:val="green"/>
              <w:lang w:eastAsia="en-GB"/>
              <w:rPrChange w:id="6615" w:author="USA Editor 2021" w:date="2020-12-11T10:46:00Z">
                <w:rPr>
                  <w:rFonts w:eastAsia="Calibri"/>
                  <w:smallCaps/>
                  <w:lang w:eastAsia="en-GB"/>
                </w:rPr>
              </w:rPrChange>
            </w:rPr>
            <w:delText xml:space="preserve"> </w:delText>
          </w:r>
        </w:del>
        <w:del w:id="6616" w:author="USA Editor 2021" w:date="2020-12-11T10:46:00Z">
          <w:r w:rsidR="00BA73B2" w:rsidRPr="002F04AB" w:rsidDel="002F04AB">
            <w:rPr>
              <w:rFonts w:eastAsia="Calibri"/>
              <w:smallCaps/>
              <w:highlight w:val="green"/>
              <w:lang w:eastAsia="en-GB"/>
              <w:rPrChange w:id="6617" w:author="USA Editor 2021" w:date="2020-12-11T10:46:00Z">
                <w:rPr>
                  <w:rFonts w:eastAsia="Calibri"/>
                  <w:smallCaps/>
                  <w:lang w:eastAsia="en-GB"/>
                </w:rPr>
              </w:rPrChange>
            </w:rPr>
            <w:delText>1</w:delText>
          </w:r>
        </w:del>
      </w:ins>
      <w:ins w:id="6618" w:author="USA Editor 2021" w:date="2020-12-11T10:46:00Z">
        <w:r w:rsidR="002F04AB" w:rsidRPr="002F04AB">
          <w:rPr>
            <w:rFonts w:eastAsia="Calibri"/>
            <w:smallCaps/>
            <w:highlight w:val="green"/>
            <w:lang w:eastAsia="en-GB"/>
            <w:rPrChange w:id="6619" w:author="USA Editor 2021" w:date="2020-12-11T10:46:00Z">
              <w:rPr>
                <w:rFonts w:eastAsia="Calibri"/>
                <w:smallCaps/>
                <w:lang w:eastAsia="en-GB"/>
              </w:rPr>
            </w:rPrChange>
          </w:rPr>
          <w:t>2</w:t>
        </w:r>
      </w:ins>
      <w:ins w:id="6620" w:author="Song, Xiaojing" w:date="2020-08-21T15:19:00Z">
        <w:r w:rsidR="00BA73B2">
          <w:rPr>
            <w:rFonts w:eastAsia="Calibri"/>
            <w:smallCaps/>
            <w:lang w:eastAsia="en-GB"/>
          </w:rPr>
          <w:t>.2.3</w:t>
        </w:r>
        <w:r w:rsidR="00BA73B2">
          <w:rPr>
            <w:rFonts w:eastAsia="Calibri"/>
            <w:smallCaps/>
            <w:lang w:eastAsia="en-GB"/>
          </w:rPr>
          <w:tab/>
        </w:r>
      </w:ins>
      <w:ins w:id="6621" w:author="Ross Norsworthy" w:date="2020-03-20T00:00:00Z">
        <w:r w:rsidR="00A013FD" w:rsidRPr="00A013FD">
          <w:rPr>
            <w:rFonts w:eastAsia="Calibri"/>
            <w:lang w:eastAsia="en-GB"/>
          </w:rPr>
          <w:t xml:space="preserve">Media access control </w:t>
        </w:r>
      </w:ins>
    </w:p>
    <w:p w14:paraId="3AB67E5F" w14:textId="77777777" w:rsidR="00A013FD" w:rsidRPr="00A013FD" w:rsidRDefault="00A013FD" w:rsidP="00A013FD">
      <w:pPr>
        <w:spacing w:after="120"/>
        <w:rPr>
          <w:ins w:id="6622" w:author="Ross Norsworthy" w:date="2020-03-20T00:00:00Z"/>
        </w:rPr>
      </w:pPr>
      <w:ins w:id="6623" w:author="Ross Norsworthy" w:date="2020-03-20T00:00:00Z">
        <w:r w:rsidRPr="00A013FD">
          <w:t>Media access control provides a method for granting access to the data transfer to the VHF data link (VDL). The method used is a TDMA scheme using a common time reference.</w:t>
        </w:r>
      </w:ins>
    </w:p>
    <w:p w14:paraId="061AD23D" w14:textId="76AFB7EC" w:rsidR="00A013FD" w:rsidRPr="00A013FD" w:rsidRDefault="00DC6F5C" w:rsidP="00DC6F5C">
      <w:pPr>
        <w:pStyle w:val="Heading2"/>
        <w:rPr>
          <w:ins w:id="6624" w:author="Ross Norsworthy" w:date="2020-03-20T00:00:00Z"/>
          <w:rFonts w:eastAsia="Calibri"/>
          <w:lang w:eastAsia="en-GB"/>
        </w:rPr>
      </w:pPr>
      <w:bookmarkStart w:id="6625" w:name="_Toc35545291"/>
      <w:ins w:id="6626" w:author="Song, Xiaojing" w:date="2020-08-21T15:19:00Z">
        <w:del w:id="6627" w:author="USA Editor 2021" w:date="2020-12-11T09:46:00Z">
          <w:r w:rsidRPr="002F04AB" w:rsidDel="009C1FB1">
            <w:rPr>
              <w:rFonts w:eastAsia="Calibri"/>
              <w:highlight w:val="green"/>
              <w:lang w:eastAsia="en-GB"/>
            </w:rPr>
            <w:delText>B</w:delText>
          </w:r>
          <w:r w:rsidR="0083212C" w:rsidRPr="002F04AB" w:rsidDel="009C1FB1">
            <w:rPr>
              <w:rFonts w:eastAsia="Calibri"/>
              <w:highlight w:val="green"/>
              <w:lang w:eastAsia="en-GB"/>
              <w:rPrChange w:id="6628" w:author="USA Editor 2021" w:date="2020-12-11T10:47:00Z">
                <w:rPr>
                  <w:rFonts w:eastAsia="Calibri"/>
                  <w:lang w:eastAsia="en-GB"/>
                </w:rPr>
              </w:rPrChange>
            </w:rPr>
            <w:delText xml:space="preserve"> </w:delText>
          </w:r>
        </w:del>
      </w:ins>
      <w:ins w:id="6629" w:author="Song, Xiaojing" w:date="2020-08-21T10:29:00Z">
        <w:del w:id="6630" w:author="USA Editor 2021" w:date="2020-12-11T10:46:00Z">
          <w:r w:rsidR="00D4013F" w:rsidRPr="002F04AB" w:rsidDel="002F04AB">
            <w:rPr>
              <w:rFonts w:eastAsia="Calibri"/>
              <w:highlight w:val="green"/>
              <w:lang w:eastAsia="en-GB"/>
              <w:rPrChange w:id="6631" w:author="USA Editor 2021" w:date="2020-12-11T10:47:00Z">
                <w:rPr>
                  <w:rFonts w:eastAsia="Calibri"/>
                  <w:lang w:eastAsia="en-GB"/>
                </w:rPr>
              </w:rPrChange>
            </w:rPr>
            <w:delText>1</w:delText>
          </w:r>
        </w:del>
      </w:ins>
      <w:ins w:id="6632" w:author="USA Editor 2021" w:date="2020-12-11T10:46:00Z">
        <w:r w:rsidR="002F04AB" w:rsidRPr="002F04AB">
          <w:rPr>
            <w:rFonts w:eastAsia="Calibri"/>
            <w:highlight w:val="green"/>
            <w:lang w:eastAsia="en-GB"/>
            <w:rPrChange w:id="6633" w:author="USA Editor 2021" w:date="2020-12-11T10:47:00Z">
              <w:rPr>
                <w:rFonts w:eastAsia="Calibri"/>
                <w:lang w:eastAsia="en-GB"/>
              </w:rPr>
            </w:rPrChange>
          </w:rPr>
          <w:t>2</w:t>
        </w:r>
      </w:ins>
      <w:ins w:id="6634" w:author="Song, Xiaojing" w:date="2020-08-21T10:27:00Z">
        <w:r w:rsidR="00385A2D">
          <w:rPr>
            <w:rFonts w:eastAsia="Calibri"/>
            <w:lang w:eastAsia="en-GB"/>
          </w:rPr>
          <w:t>.3</w:t>
        </w:r>
        <w:r w:rsidR="00385A2D">
          <w:rPr>
            <w:rFonts w:eastAsia="Calibri"/>
            <w:lang w:eastAsia="en-GB"/>
          </w:rPr>
          <w:tab/>
        </w:r>
      </w:ins>
      <w:ins w:id="6635" w:author="Ross Norsworthy" w:date="2020-03-20T00:00:00Z">
        <w:r w:rsidR="00A013FD" w:rsidRPr="00A013FD">
          <w:rPr>
            <w:rFonts w:eastAsia="Calibri"/>
            <w:lang w:eastAsia="en-GB"/>
          </w:rPr>
          <w:t>Network layer</w:t>
        </w:r>
        <w:bookmarkEnd w:id="6625"/>
      </w:ins>
    </w:p>
    <w:p w14:paraId="4E002BD3" w14:textId="77777777" w:rsidR="00A013FD" w:rsidRPr="00A013FD" w:rsidRDefault="00A013FD" w:rsidP="00A013FD">
      <w:pPr>
        <w:spacing w:after="120"/>
        <w:rPr>
          <w:ins w:id="6636" w:author="Ross Norsworthy" w:date="2020-03-20T00:00:00Z"/>
        </w:rPr>
      </w:pPr>
      <w:ins w:id="6637" w:author="Ross Norsworthy" w:date="2020-03-20T00:00:00Z">
        <w:r w:rsidRPr="00A013FD">
          <w:t>The network layer is responsible for the management of priority assignments of messages, distribution of transmission packets between channels, and data link congestion resolution.</w:t>
        </w:r>
      </w:ins>
    </w:p>
    <w:p w14:paraId="779E2A4C" w14:textId="1B57AFBC" w:rsidR="00A013FD" w:rsidRPr="00A013FD" w:rsidRDefault="00C46785" w:rsidP="00C46785">
      <w:pPr>
        <w:pStyle w:val="Heading2"/>
        <w:rPr>
          <w:ins w:id="6638" w:author="Ross Norsworthy" w:date="2020-03-20T00:00:00Z"/>
          <w:rFonts w:eastAsia="Calibri"/>
          <w:lang w:eastAsia="en-GB"/>
        </w:rPr>
      </w:pPr>
      <w:bookmarkStart w:id="6639" w:name="_Toc35545292"/>
      <w:ins w:id="6640" w:author="Song, Xiaojing" w:date="2020-08-21T15:19:00Z">
        <w:del w:id="6641" w:author="USA Editor 2021" w:date="2020-12-11T09:46:00Z">
          <w:r w:rsidRPr="002F04AB" w:rsidDel="009C1FB1">
            <w:rPr>
              <w:rFonts w:eastAsia="Calibri"/>
              <w:highlight w:val="green"/>
              <w:lang w:eastAsia="en-GB"/>
            </w:rPr>
            <w:delText>B</w:delText>
          </w:r>
          <w:r w:rsidR="0083212C" w:rsidRPr="002F04AB" w:rsidDel="009C1FB1">
            <w:rPr>
              <w:rFonts w:eastAsia="Calibri"/>
              <w:highlight w:val="green"/>
              <w:lang w:eastAsia="en-GB"/>
              <w:rPrChange w:id="6642" w:author="USA Editor 2021" w:date="2020-12-11T10:47:00Z">
                <w:rPr>
                  <w:rFonts w:eastAsia="Calibri"/>
                  <w:lang w:eastAsia="en-GB"/>
                </w:rPr>
              </w:rPrChange>
            </w:rPr>
            <w:delText xml:space="preserve"> </w:delText>
          </w:r>
        </w:del>
      </w:ins>
      <w:ins w:id="6643" w:author="Song, Xiaojing" w:date="2020-08-21T10:29:00Z">
        <w:del w:id="6644" w:author="USA Editor 2021" w:date="2020-12-11T10:47:00Z">
          <w:r w:rsidR="00D4013F" w:rsidRPr="002F04AB" w:rsidDel="002F04AB">
            <w:rPr>
              <w:rFonts w:eastAsia="Calibri"/>
              <w:highlight w:val="green"/>
              <w:lang w:eastAsia="en-GB"/>
              <w:rPrChange w:id="6645" w:author="USA Editor 2021" w:date="2020-12-11T10:47:00Z">
                <w:rPr>
                  <w:rFonts w:eastAsia="Calibri"/>
                  <w:lang w:eastAsia="en-GB"/>
                </w:rPr>
              </w:rPrChange>
            </w:rPr>
            <w:delText>1</w:delText>
          </w:r>
        </w:del>
      </w:ins>
      <w:ins w:id="6646" w:author="USA Editor 2021" w:date="2020-12-11T10:47:00Z">
        <w:r w:rsidR="002F04AB" w:rsidRPr="002F04AB">
          <w:rPr>
            <w:rFonts w:eastAsia="Calibri"/>
            <w:highlight w:val="green"/>
            <w:lang w:eastAsia="en-GB"/>
            <w:rPrChange w:id="6647" w:author="USA Editor 2021" w:date="2020-12-11T10:47:00Z">
              <w:rPr>
                <w:rFonts w:eastAsia="Calibri"/>
                <w:lang w:eastAsia="en-GB"/>
              </w:rPr>
            </w:rPrChange>
          </w:rPr>
          <w:t>2</w:t>
        </w:r>
      </w:ins>
      <w:ins w:id="6648" w:author="Song, Xiaojing" w:date="2020-08-21T10:27:00Z">
        <w:r w:rsidR="001A2643">
          <w:rPr>
            <w:rFonts w:eastAsia="Calibri"/>
            <w:lang w:eastAsia="en-GB"/>
          </w:rPr>
          <w:t>.4</w:t>
        </w:r>
        <w:r w:rsidR="001A2643">
          <w:rPr>
            <w:rFonts w:eastAsia="Calibri"/>
            <w:lang w:eastAsia="en-GB"/>
          </w:rPr>
          <w:tab/>
        </w:r>
      </w:ins>
      <w:ins w:id="6649" w:author="Ross Norsworthy" w:date="2020-03-20T00:00:00Z">
        <w:r w:rsidR="00A013FD" w:rsidRPr="00A013FD">
          <w:rPr>
            <w:rFonts w:eastAsia="Calibri"/>
            <w:lang w:eastAsia="en-GB"/>
          </w:rPr>
          <w:t>Transport layer</w:t>
        </w:r>
        <w:bookmarkEnd w:id="6639"/>
      </w:ins>
    </w:p>
    <w:p w14:paraId="09C98DFD" w14:textId="77777777" w:rsidR="00A013FD" w:rsidRPr="00A013FD" w:rsidRDefault="00A013FD" w:rsidP="00A013FD">
      <w:pPr>
        <w:spacing w:after="120"/>
        <w:rPr>
          <w:ins w:id="6650" w:author="Ross Norsworthy" w:date="2020-03-20T00:00:00Z"/>
        </w:rPr>
      </w:pPr>
      <w:ins w:id="6651" w:author="Ross Norsworthy" w:date="2020-03-20T00:00:00Z">
        <w:r w:rsidRPr="00A013FD">
          <w:t>The transport layer is responsible for converting data into transmission packets of correct size and sequencing of data packets.</w:t>
        </w:r>
      </w:ins>
    </w:p>
    <w:p w14:paraId="1458D770" w14:textId="511FF0F8" w:rsidR="00A013FD" w:rsidRPr="00A013FD" w:rsidRDefault="00165D21" w:rsidP="00C46785">
      <w:pPr>
        <w:pStyle w:val="Heading1"/>
        <w:rPr>
          <w:ins w:id="6652" w:author="Ross Norsworthy" w:date="2020-03-20T00:00:00Z"/>
          <w:rFonts w:eastAsia="Calibri"/>
          <w:lang w:eastAsia="en-GB"/>
        </w:rPr>
      </w:pPr>
      <w:bookmarkStart w:id="6653" w:name="_Toc35545293"/>
      <w:ins w:id="6654" w:author="Song, Xiaojing" w:date="2020-08-21T10:52:00Z">
        <w:del w:id="6655" w:author="USA Editor 2021" w:date="2020-12-11T09:46:00Z">
          <w:r w:rsidRPr="002F04AB" w:rsidDel="009C1FB1">
            <w:rPr>
              <w:rFonts w:eastAsia="Calibri"/>
              <w:highlight w:val="green"/>
              <w:lang w:eastAsia="en-GB"/>
            </w:rPr>
            <w:delText>B</w:delText>
          </w:r>
          <w:r w:rsidRPr="002F04AB" w:rsidDel="009C1FB1">
            <w:rPr>
              <w:rFonts w:eastAsia="Calibri"/>
              <w:highlight w:val="green"/>
              <w:lang w:eastAsia="en-GB"/>
              <w:rPrChange w:id="6656" w:author="USA Editor 2021" w:date="2020-12-11T10:47:00Z">
                <w:rPr>
                  <w:rFonts w:eastAsia="Calibri"/>
                  <w:lang w:eastAsia="en-GB"/>
                </w:rPr>
              </w:rPrChange>
            </w:rPr>
            <w:delText xml:space="preserve"> </w:delText>
          </w:r>
        </w:del>
      </w:ins>
      <w:ins w:id="6657" w:author="Song, Xiaojing" w:date="2020-08-21T10:29:00Z">
        <w:del w:id="6658" w:author="USA Editor 2021" w:date="2020-12-11T10:47:00Z">
          <w:r w:rsidR="00D41291" w:rsidRPr="002F04AB" w:rsidDel="002F04AB">
            <w:rPr>
              <w:rFonts w:eastAsia="Calibri"/>
              <w:highlight w:val="green"/>
              <w:lang w:eastAsia="en-GB"/>
              <w:rPrChange w:id="6659" w:author="USA Editor 2021" w:date="2020-12-11T10:47:00Z">
                <w:rPr>
                  <w:rFonts w:eastAsia="Calibri"/>
                  <w:lang w:eastAsia="en-GB"/>
                </w:rPr>
              </w:rPrChange>
            </w:rPr>
            <w:delText>2</w:delText>
          </w:r>
        </w:del>
      </w:ins>
      <w:ins w:id="6660" w:author="USA Editor 2021" w:date="2020-12-11T10:47:00Z">
        <w:r w:rsidR="002F04AB" w:rsidRPr="002F04AB">
          <w:rPr>
            <w:rFonts w:eastAsia="Calibri"/>
            <w:highlight w:val="green"/>
            <w:lang w:eastAsia="en-GB"/>
            <w:rPrChange w:id="6661" w:author="USA Editor 2021" w:date="2020-12-11T10:47:00Z">
              <w:rPr>
                <w:rFonts w:eastAsia="Calibri"/>
                <w:lang w:eastAsia="en-GB"/>
              </w:rPr>
            </w:rPrChange>
          </w:rPr>
          <w:t>3</w:t>
        </w:r>
      </w:ins>
      <w:ins w:id="6662" w:author="Song, Xiaojing" w:date="2020-08-21T10:29:00Z">
        <w:r w:rsidR="00D41291">
          <w:rPr>
            <w:rFonts w:eastAsia="Calibri"/>
            <w:lang w:eastAsia="en-GB"/>
          </w:rPr>
          <w:tab/>
        </w:r>
      </w:ins>
      <w:ins w:id="6663" w:author="Ross Norsworthy" w:date="2020-03-20T00:00:00Z">
        <w:r w:rsidR="00A013FD" w:rsidRPr="00A013FD">
          <w:rPr>
            <w:rFonts w:eastAsia="Calibri"/>
            <w:lang w:eastAsia="en-GB"/>
          </w:rPr>
          <w:t>Physical layer</w:t>
        </w:r>
        <w:bookmarkEnd w:id="6653"/>
      </w:ins>
    </w:p>
    <w:p w14:paraId="2F4DA3D4" w14:textId="4027FCF4" w:rsidR="00A013FD" w:rsidRDefault="00165D21" w:rsidP="00507213">
      <w:pPr>
        <w:pStyle w:val="Heading2"/>
        <w:rPr>
          <w:ins w:id="6664" w:author="Song, Xiaojing" w:date="2020-08-21T10:31:00Z"/>
          <w:rFonts w:eastAsia="Calibri"/>
          <w:lang w:eastAsia="en-GB"/>
        </w:rPr>
      </w:pPr>
      <w:bookmarkStart w:id="6665" w:name="_Toc35545294"/>
      <w:ins w:id="6666" w:author="Song, Xiaojing" w:date="2020-08-21T10:52:00Z">
        <w:del w:id="6667" w:author="USA Editor 2021" w:date="2020-12-11T10:01:00Z">
          <w:r w:rsidRPr="002F04AB" w:rsidDel="00BD57C9">
            <w:rPr>
              <w:rFonts w:eastAsia="Calibri"/>
              <w:highlight w:val="green"/>
              <w:lang w:eastAsia="en-GB"/>
            </w:rPr>
            <w:delText>B</w:delText>
          </w:r>
          <w:r w:rsidRPr="002F04AB" w:rsidDel="00BD57C9">
            <w:rPr>
              <w:rFonts w:eastAsia="Calibri"/>
              <w:highlight w:val="green"/>
              <w:lang w:eastAsia="en-GB"/>
              <w:rPrChange w:id="6668" w:author="USA Editor 2021" w:date="2020-12-11T10:47:00Z">
                <w:rPr>
                  <w:rFonts w:eastAsia="Calibri"/>
                  <w:lang w:eastAsia="en-GB"/>
                </w:rPr>
              </w:rPrChange>
            </w:rPr>
            <w:delText xml:space="preserve"> </w:delText>
          </w:r>
        </w:del>
      </w:ins>
      <w:ins w:id="6669" w:author="Song, Xiaojing" w:date="2020-08-21T10:29:00Z">
        <w:del w:id="6670" w:author="USA Editor 2021" w:date="2020-12-11T10:47:00Z">
          <w:r w:rsidR="00D41291" w:rsidRPr="002F04AB" w:rsidDel="002F04AB">
            <w:rPr>
              <w:rFonts w:eastAsia="Calibri"/>
              <w:highlight w:val="green"/>
              <w:lang w:eastAsia="en-GB"/>
              <w:rPrChange w:id="6671" w:author="USA Editor 2021" w:date="2020-12-11T10:47:00Z">
                <w:rPr>
                  <w:rFonts w:eastAsia="Calibri"/>
                  <w:lang w:eastAsia="en-GB"/>
                </w:rPr>
              </w:rPrChange>
            </w:rPr>
            <w:delText>2</w:delText>
          </w:r>
        </w:del>
      </w:ins>
      <w:ins w:id="6672" w:author="USA Editor 2021" w:date="2020-12-11T10:47:00Z">
        <w:r w:rsidR="002F04AB" w:rsidRPr="002F04AB">
          <w:rPr>
            <w:rFonts w:eastAsia="Calibri"/>
            <w:highlight w:val="green"/>
            <w:lang w:eastAsia="en-GB"/>
            <w:rPrChange w:id="6673" w:author="USA Editor 2021" w:date="2020-12-11T10:47:00Z">
              <w:rPr>
                <w:rFonts w:eastAsia="Calibri"/>
                <w:lang w:eastAsia="en-GB"/>
              </w:rPr>
            </w:rPrChange>
          </w:rPr>
          <w:t>3</w:t>
        </w:r>
      </w:ins>
      <w:ins w:id="6674" w:author="Song, Xiaojing" w:date="2020-08-21T10:29:00Z">
        <w:r w:rsidR="00D41291">
          <w:rPr>
            <w:rFonts w:eastAsia="Calibri"/>
            <w:lang w:eastAsia="en-GB"/>
          </w:rPr>
          <w:t>.1</w:t>
        </w:r>
        <w:r w:rsidR="00D41291">
          <w:rPr>
            <w:rFonts w:eastAsia="Calibri"/>
            <w:lang w:eastAsia="en-GB"/>
          </w:rPr>
          <w:tab/>
        </w:r>
      </w:ins>
      <w:ins w:id="6675" w:author="Ross Norsworthy" w:date="2020-03-20T00:00:00Z">
        <w:r w:rsidR="00A013FD" w:rsidRPr="00A013FD">
          <w:rPr>
            <w:rFonts w:eastAsia="Calibri"/>
            <w:lang w:eastAsia="en-GB"/>
          </w:rPr>
          <w:t>Parameters</w:t>
        </w:r>
      </w:ins>
      <w:bookmarkEnd w:id="6665"/>
    </w:p>
    <w:p w14:paraId="5092C213" w14:textId="37C45AF0" w:rsidR="00256DE6" w:rsidRDefault="00165D21" w:rsidP="00507213">
      <w:pPr>
        <w:pStyle w:val="Heading3"/>
        <w:rPr>
          <w:ins w:id="6676" w:author="Song, Xiaojing" w:date="2020-08-21T10:30:00Z"/>
        </w:rPr>
      </w:pPr>
      <w:ins w:id="6677" w:author="Song, Xiaojing" w:date="2020-08-21T10:52:00Z">
        <w:del w:id="6678" w:author="USA Editor 2021" w:date="2020-12-11T10:01:00Z">
          <w:r w:rsidRPr="002F04AB" w:rsidDel="00BD57C9">
            <w:rPr>
              <w:rFonts w:eastAsia="Calibri"/>
              <w:highlight w:val="green"/>
              <w:lang w:eastAsia="en-GB"/>
            </w:rPr>
            <w:delText>B</w:delText>
          </w:r>
          <w:r w:rsidRPr="002F04AB" w:rsidDel="00BD57C9">
            <w:rPr>
              <w:rFonts w:eastAsia="Calibri"/>
              <w:highlight w:val="green"/>
              <w:lang w:eastAsia="en-GB"/>
              <w:rPrChange w:id="6679" w:author="USA Editor 2021" w:date="2020-12-11T10:47:00Z">
                <w:rPr>
                  <w:rFonts w:eastAsia="Calibri"/>
                  <w:lang w:eastAsia="en-GB"/>
                </w:rPr>
              </w:rPrChange>
            </w:rPr>
            <w:delText xml:space="preserve"> </w:delText>
          </w:r>
        </w:del>
      </w:ins>
      <w:ins w:id="6680" w:author="Song, Xiaojing" w:date="2020-08-21T10:30:00Z">
        <w:del w:id="6681" w:author="USA Editor 2021" w:date="2020-12-11T10:47:00Z">
          <w:r w:rsidR="00256DE6" w:rsidRPr="002F04AB" w:rsidDel="002F04AB">
            <w:rPr>
              <w:rFonts w:eastAsia="Calibri"/>
              <w:highlight w:val="green"/>
              <w:lang w:eastAsia="en-GB"/>
              <w:rPrChange w:id="6682" w:author="USA Editor 2021" w:date="2020-12-11T10:47:00Z">
                <w:rPr>
                  <w:rFonts w:eastAsia="Calibri"/>
                  <w:lang w:eastAsia="en-GB"/>
                </w:rPr>
              </w:rPrChange>
            </w:rPr>
            <w:delText>2</w:delText>
          </w:r>
        </w:del>
      </w:ins>
      <w:ins w:id="6683" w:author="USA Editor 2021" w:date="2020-12-11T10:47:00Z">
        <w:r w:rsidR="002F04AB" w:rsidRPr="002F04AB">
          <w:rPr>
            <w:rFonts w:eastAsia="Calibri"/>
            <w:highlight w:val="green"/>
            <w:lang w:eastAsia="en-GB"/>
            <w:rPrChange w:id="6684" w:author="USA Editor 2021" w:date="2020-12-11T10:47:00Z">
              <w:rPr>
                <w:rFonts w:eastAsia="Calibri"/>
                <w:lang w:eastAsia="en-GB"/>
              </w:rPr>
            </w:rPrChange>
          </w:rPr>
          <w:t>3</w:t>
        </w:r>
      </w:ins>
      <w:ins w:id="6685" w:author="Song, Xiaojing" w:date="2020-08-21T10:30:00Z">
        <w:r w:rsidR="00256DE6">
          <w:rPr>
            <w:rFonts w:eastAsia="Calibri"/>
            <w:lang w:eastAsia="en-GB"/>
          </w:rPr>
          <w:t>.1.1</w:t>
        </w:r>
        <w:r w:rsidR="00256DE6">
          <w:rPr>
            <w:rFonts w:eastAsia="Calibri"/>
            <w:lang w:eastAsia="en-GB"/>
          </w:rPr>
          <w:tab/>
        </w:r>
        <w:r w:rsidR="00256DE6" w:rsidRPr="00A013FD">
          <w:rPr>
            <w:rFonts w:eastAsia="Calibri"/>
            <w:lang w:eastAsia="en-GB"/>
          </w:rPr>
          <w:t>General</w:t>
        </w:r>
      </w:ins>
    </w:p>
    <w:p w14:paraId="292C2660" w14:textId="4CED6C6E" w:rsidR="00A013FD" w:rsidRPr="00A013FD" w:rsidRDefault="00A013FD" w:rsidP="00A013FD">
      <w:pPr>
        <w:spacing w:after="120"/>
        <w:rPr>
          <w:ins w:id="6686" w:author="Ross Norsworthy" w:date="2020-03-20T00:00:00Z"/>
        </w:rPr>
      </w:pPr>
      <w:ins w:id="6687" w:author="Ross Norsworthy" w:date="2020-03-20T00:00:00Z">
        <w:r w:rsidRPr="00A013FD">
          <w:t xml:space="preserve">The physical layer is responsible for the transfer of a bit-stream from an originator, out on to the data link. The performance requirements for the physical layer are summarized in Table </w:t>
        </w:r>
      </w:ins>
      <w:ins w:id="6688" w:author="USA Editor 2021" w:date="2021-01-06T13:45:00Z">
        <w:r w:rsidR="00B41EAD" w:rsidRPr="00B41EAD">
          <w:rPr>
            <w:highlight w:val="green"/>
          </w:rPr>
          <w:t>22</w:t>
        </w:r>
      </w:ins>
      <w:ins w:id="6689" w:author="Ross Norsworthy" w:date="2020-03-20T00:00:00Z">
        <w:del w:id="6690" w:author="USA Editor 2021" w:date="2021-01-06T13:45:00Z">
          <w:r w:rsidRPr="00B41EAD" w:rsidDel="00B41EAD">
            <w:rPr>
              <w:highlight w:val="green"/>
            </w:rPr>
            <w:delText>23</w:delText>
          </w:r>
        </w:del>
        <w:r w:rsidRPr="00A013FD">
          <w:t xml:space="preserve">, Table </w:t>
        </w:r>
      </w:ins>
      <w:ins w:id="6691" w:author="USA Editor 2021" w:date="2021-01-06T13:45:00Z">
        <w:r w:rsidR="00B41EAD" w:rsidRPr="00B41EAD">
          <w:rPr>
            <w:highlight w:val="green"/>
          </w:rPr>
          <w:t>23</w:t>
        </w:r>
      </w:ins>
      <w:ins w:id="6692" w:author="Ross Norsworthy" w:date="2020-03-20T00:00:00Z">
        <w:del w:id="6693" w:author="USA Editor 2021" w:date="2021-01-06T13:45:00Z">
          <w:r w:rsidRPr="00B41EAD" w:rsidDel="00B41EAD">
            <w:rPr>
              <w:highlight w:val="green"/>
            </w:rPr>
            <w:delText>24</w:delText>
          </w:r>
        </w:del>
        <w:r w:rsidRPr="00A013FD">
          <w:t xml:space="preserve"> and Table </w:t>
        </w:r>
      </w:ins>
      <w:ins w:id="6694" w:author="USA Editor 2021" w:date="2021-01-06T13:45:00Z">
        <w:r w:rsidR="00B41EAD" w:rsidRPr="00B41EAD">
          <w:rPr>
            <w:highlight w:val="green"/>
          </w:rPr>
          <w:t>24</w:t>
        </w:r>
      </w:ins>
      <w:ins w:id="6695" w:author="Ross Norsworthy" w:date="2020-03-20T00:00:00Z">
        <w:del w:id="6696" w:author="USA Editor 2021" w:date="2021-01-06T13:45:00Z">
          <w:r w:rsidRPr="00B41EAD" w:rsidDel="00B41EAD">
            <w:rPr>
              <w:highlight w:val="green"/>
            </w:rPr>
            <w:delText>25</w:delText>
          </w:r>
        </w:del>
        <w:r w:rsidRPr="00A013FD">
          <w:t>.</w:t>
        </w:r>
      </w:ins>
    </w:p>
    <w:p w14:paraId="1DC8F1B1" w14:textId="77777777" w:rsidR="00A013FD" w:rsidRPr="00A013FD" w:rsidRDefault="00A013FD" w:rsidP="00A013FD">
      <w:pPr>
        <w:spacing w:after="120"/>
        <w:rPr>
          <w:ins w:id="6697" w:author="Ross Norsworthy" w:date="2020-03-20T00:00:00Z"/>
        </w:rPr>
      </w:pPr>
      <w:ins w:id="6698" w:author="Ross Norsworthy" w:date="2020-03-20T00:00:00Z">
        <w:r w:rsidRPr="00A013FD">
          <w:t>The low setting and the high setting for each parameter is independent of the other parameters.</w:t>
        </w:r>
      </w:ins>
    </w:p>
    <w:p w14:paraId="40ECCB59" w14:textId="1F5FD81C" w:rsidR="002F04A2" w:rsidRDefault="00A013FD" w:rsidP="00584FA6">
      <w:pPr>
        <w:pStyle w:val="TableNo"/>
        <w:rPr>
          <w:lang w:val="en-US"/>
        </w:rPr>
      </w:pPr>
      <w:bookmarkStart w:id="6699" w:name="_Toc35546114"/>
      <w:ins w:id="6700" w:author="Ross Norsworthy" w:date="2020-03-20T00:00:00Z">
        <w:r w:rsidRPr="00A013FD">
          <w:rPr>
            <w:lang w:val="en-US"/>
          </w:rPr>
          <w:t xml:space="preserve">Table </w:t>
        </w:r>
      </w:ins>
      <w:ins w:id="6701" w:author="USA Editor 2021" w:date="2021-01-06T13:46:00Z">
        <w:r w:rsidR="00B41EAD" w:rsidRPr="00B41EAD">
          <w:rPr>
            <w:highlight w:val="green"/>
            <w:lang w:val="en-US"/>
          </w:rPr>
          <w:t>15</w:t>
        </w:r>
      </w:ins>
      <w:ins w:id="6702" w:author="Ross Norsworthy" w:date="2020-03-20T00:00:00Z">
        <w:del w:id="6703" w:author="USA Editor 2021" w:date="2021-01-06T13:46:00Z">
          <w:r w:rsidRPr="00B41EAD" w:rsidDel="00B41EAD">
            <w:rPr>
              <w:highlight w:val="green"/>
              <w:lang w:val="en-US"/>
            </w:rPr>
            <w:delText>16</w:delText>
          </w:r>
        </w:del>
      </w:ins>
    </w:p>
    <w:p w14:paraId="5741EA13" w14:textId="77777777" w:rsidR="00A013FD" w:rsidRPr="00A013FD" w:rsidRDefault="00A013FD" w:rsidP="00584FA6">
      <w:pPr>
        <w:pStyle w:val="Tabletitle"/>
        <w:rPr>
          <w:ins w:id="6704" w:author="Ross Norsworthy" w:date="2020-03-20T00:00:00Z"/>
          <w:lang w:val="en-US"/>
        </w:rPr>
      </w:pPr>
      <w:ins w:id="6705" w:author="Ross Norsworthy" w:date="2020-03-20T00:00:00Z">
        <w:r w:rsidRPr="00A013FD">
          <w:rPr>
            <w:lang w:val="en-US"/>
          </w:rPr>
          <w:t>Minimum required time division multiple access transmitter characteristics</w:t>
        </w:r>
        <w:bookmarkEnd w:id="6699"/>
      </w:ins>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4A0" w:firstRow="1" w:lastRow="0" w:firstColumn="1" w:lastColumn="0" w:noHBand="0" w:noVBand="1"/>
      </w:tblPr>
      <w:tblGrid>
        <w:gridCol w:w="4023"/>
        <w:gridCol w:w="846"/>
        <w:gridCol w:w="1774"/>
        <w:gridCol w:w="1774"/>
      </w:tblGrid>
      <w:tr w:rsidR="00A013FD" w:rsidRPr="00A013FD" w14:paraId="11C8EB1B" w14:textId="77777777" w:rsidTr="00BF604E">
        <w:trPr>
          <w:jc w:val="center"/>
          <w:ins w:id="6706" w:author="Ross Norsworthy" w:date="2020-03-20T00:00:00Z"/>
        </w:trPr>
        <w:tc>
          <w:tcPr>
            <w:tcW w:w="4023" w:type="dxa"/>
            <w:tcBorders>
              <w:top w:val="single" w:sz="4" w:space="0" w:color="auto"/>
              <w:left w:val="single" w:sz="4" w:space="0" w:color="auto"/>
              <w:bottom w:val="single" w:sz="4" w:space="0" w:color="auto"/>
              <w:right w:val="single" w:sz="4" w:space="0" w:color="auto"/>
            </w:tcBorders>
            <w:shd w:val="clear" w:color="auto" w:fill="00558C"/>
            <w:tcMar>
              <w:left w:w="91" w:type="dxa"/>
              <w:right w:w="91" w:type="dxa"/>
            </w:tcMar>
          </w:tcPr>
          <w:p w14:paraId="16BDC574" w14:textId="77777777" w:rsidR="00A013FD" w:rsidRPr="00A013FD" w:rsidRDefault="00A013FD" w:rsidP="00A013FD">
            <w:pPr>
              <w:keepNext/>
              <w:spacing w:before="80" w:after="80"/>
              <w:jc w:val="center"/>
              <w:rPr>
                <w:ins w:id="6707" w:author="Ross Norsworthy" w:date="2020-03-20T00:00:00Z"/>
                <w:rFonts w:ascii="Times New Roman Bold" w:hAnsi="Times New Roman Bold" w:cs="Times New Roman Bold"/>
                <w:b/>
                <w:sz w:val="20"/>
              </w:rPr>
            </w:pPr>
            <w:ins w:id="6708" w:author="Ross Norsworthy" w:date="2020-03-20T00:00:00Z">
              <w:r w:rsidRPr="00A013FD">
                <w:rPr>
                  <w:rFonts w:ascii="Times New Roman Bold" w:hAnsi="Times New Roman Bold" w:cs="Times New Roman Bold"/>
                  <w:b/>
                  <w:sz w:val="20"/>
                </w:rPr>
                <w:t>Parameter name</w:t>
              </w:r>
            </w:ins>
          </w:p>
        </w:tc>
        <w:tc>
          <w:tcPr>
            <w:tcW w:w="846" w:type="dxa"/>
            <w:tcBorders>
              <w:top w:val="single" w:sz="4" w:space="0" w:color="auto"/>
              <w:left w:val="single" w:sz="4" w:space="0" w:color="auto"/>
              <w:bottom w:val="single" w:sz="4" w:space="0" w:color="auto"/>
              <w:right w:val="single" w:sz="4" w:space="0" w:color="auto"/>
            </w:tcBorders>
            <w:shd w:val="clear" w:color="auto" w:fill="00558C"/>
          </w:tcPr>
          <w:p w14:paraId="094CB1DC" w14:textId="77777777" w:rsidR="00A013FD" w:rsidRPr="00A013FD" w:rsidRDefault="00A013FD" w:rsidP="00A013FD">
            <w:pPr>
              <w:keepNext/>
              <w:spacing w:before="80" w:after="80"/>
              <w:jc w:val="center"/>
              <w:rPr>
                <w:ins w:id="6709" w:author="Ross Norsworthy" w:date="2020-03-20T00:00:00Z"/>
                <w:rFonts w:ascii="Times New Roman Bold" w:hAnsi="Times New Roman Bold" w:cs="Times New Roman Bold"/>
                <w:b/>
                <w:sz w:val="20"/>
              </w:rPr>
            </w:pPr>
            <w:ins w:id="6710" w:author="Ross Norsworthy" w:date="2020-03-20T00:00:00Z">
              <w:r w:rsidRPr="00A013FD">
                <w:rPr>
                  <w:rFonts w:ascii="Times New Roman Bold" w:hAnsi="Times New Roman Bold" w:cs="Times New Roman Bold"/>
                  <w:b/>
                  <w:sz w:val="20"/>
                </w:rPr>
                <w:t>Units</w:t>
              </w:r>
            </w:ins>
          </w:p>
        </w:tc>
        <w:tc>
          <w:tcPr>
            <w:tcW w:w="1774" w:type="dxa"/>
            <w:tcBorders>
              <w:top w:val="single" w:sz="4" w:space="0" w:color="auto"/>
              <w:left w:val="single" w:sz="4" w:space="0" w:color="auto"/>
              <w:bottom w:val="single" w:sz="4" w:space="0" w:color="auto"/>
              <w:right w:val="single" w:sz="4" w:space="0" w:color="auto"/>
            </w:tcBorders>
            <w:shd w:val="clear" w:color="auto" w:fill="00558C"/>
          </w:tcPr>
          <w:p w14:paraId="5E4FF9AB" w14:textId="77777777" w:rsidR="00A013FD" w:rsidRPr="00A013FD" w:rsidRDefault="00A013FD" w:rsidP="00A013FD">
            <w:pPr>
              <w:keepNext/>
              <w:spacing w:before="80" w:after="80"/>
              <w:jc w:val="center"/>
              <w:rPr>
                <w:ins w:id="6711" w:author="Ross Norsworthy" w:date="2020-03-20T00:00:00Z"/>
                <w:rFonts w:ascii="Times New Roman Bold" w:hAnsi="Times New Roman Bold" w:cs="Times New Roman Bold"/>
                <w:b/>
                <w:sz w:val="20"/>
              </w:rPr>
            </w:pPr>
            <w:ins w:id="6712" w:author="Ross Norsworthy" w:date="2020-03-20T00:00:00Z">
              <w:r w:rsidRPr="00A013FD">
                <w:rPr>
                  <w:rFonts w:ascii="Times New Roman Bold" w:hAnsi="Times New Roman Bold" w:cs="Times New Roman Bold"/>
                  <w:b/>
                  <w:sz w:val="20"/>
                </w:rPr>
                <w:t>Low setting</w:t>
              </w:r>
            </w:ins>
          </w:p>
        </w:tc>
        <w:tc>
          <w:tcPr>
            <w:tcW w:w="1774" w:type="dxa"/>
            <w:tcBorders>
              <w:top w:val="single" w:sz="4" w:space="0" w:color="auto"/>
              <w:left w:val="single" w:sz="4" w:space="0" w:color="auto"/>
              <w:bottom w:val="single" w:sz="4" w:space="0" w:color="auto"/>
              <w:right w:val="single" w:sz="4" w:space="0" w:color="auto"/>
            </w:tcBorders>
            <w:shd w:val="clear" w:color="auto" w:fill="00558C"/>
          </w:tcPr>
          <w:p w14:paraId="3D2A1087" w14:textId="77777777" w:rsidR="00A013FD" w:rsidRPr="00A013FD" w:rsidRDefault="00A013FD" w:rsidP="00A013FD">
            <w:pPr>
              <w:keepNext/>
              <w:spacing w:before="80" w:after="80"/>
              <w:jc w:val="center"/>
              <w:rPr>
                <w:ins w:id="6713" w:author="Ross Norsworthy" w:date="2020-03-20T00:00:00Z"/>
                <w:rFonts w:ascii="Times New Roman Bold" w:hAnsi="Times New Roman Bold" w:cs="Times New Roman Bold"/>
                <w:b/>
                <w:sz w:val="20"/>
              </w:rPr>
            </w:pPr>
            <w:ins w:id="6714" w:author="Ross Norsworthy" w:date="2020-03-20T00:00:00Z">
              <w:r w:rsidRPr="00A013FD">
                <w:rPr>
                  <w:rFonts w:ascii="Times New Roman Bold" w:hAnsi="Times New Roman Bold" w:cs="Times New Roman Bold"/>
                  <w:b/>
                  <w:sz w:val="20"/>
                </w:rPr>
                <w:t>High setting</w:t>
              </w:r>
            </w:ins>
          </w:p>
        </w:tc>
      </w:tr>
      <w:tr w:rsidR="00A013FD" w:rsidRPr="00A013FD" w14:paraId="4931839E" w14:textId="77777777" w:rsidTr="00BF604E">
        <w:trPr>
          <w:jc w:val="center"/>
          <w:ins w:id="6715" w:author="Ross Norsworthy" w:date="2020-03-20T00:00: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3F019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16" w:author="Ross Norsworthy" w:date="2020-03-20T00:00:00Z"/>
                <w:sz w:val="20"/>
              </w:rPr>
            </w:pPr>
            <w:ins w:id="6717" w:author="Ross Norsworthy" w:date="2020-03-20T00:00:00Z">
              <w:r w:rsidRPr="00A013FD">
                <w:rPr>
                  <w:sz w:val="20"/>
                </w:rPr>
                <w:t>Channel spacing (encoded according to RR Appendix 18 with footnotes)</w:t>
              </w:r>
              <w:r w:rsidRPr="00A013FD">
                <w:rPr>
                  <w:sz w:val="20"/>
                  <w:vertAlign w:val="superscript"/>
                </w:rPr>
                <w:t>(1)</w:t>
              </w:r>
            </w:ins>
          </w:p>
        </w:tc>
        <w:tc>
          <w:tcPr>
            <w:tcW w:w="846" w:type="dxa"/>
            <w:tcBorders>
              <w:top w:val="single" w:sz="4" w:space="0" w:color="auto"/>
              <w:left w:val="single" w:sz="4" w:space="0" w:color="auto"/>
              <w:bottom w:val="single" w:sz="4" w:space="0" w:color="auto"/>
              <w:right w:val="single" w:sz="4" w:space="0" w:color="auto"/>
            </w:tcBorders>
          </w:tcPr>
          <w:p w14:paraId="0CFD71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18" w:author="Ross Norsworthy" w:date="2020-03-20T00:00:00Z"/>
                <w:sz w:val="20"/>
              </w:rPr>
            </w:pPr>
            <w:ins w:id="6719" w:author="Ross Norsworthy" w:date="2020-03-20T00:00:00Z">
              <w:r w:rsidRPr="00A013FD">
                <w:rPr>
                  <w:sz w:val="20"/>
                </w:rPr>
                <w:t>kHz</w:t>
              </w:r>
            </w:ins>
          </w:p>
        </w:tc>
        <w:tc>
          <w:tcPr>
            <w:tcW w:w="1774" w:type="dxa"/>
            <w:tcBorders>
              <w:top w:val="single" w:sz="4" w:space="0" w:color="auto"/>
              <w:left w:val="single" w:sz="4" w:space="0" w:color="auto"/>
              <w:bottom w:val="single" w:sz="4" w:space="0" w:color="auto"/>
              <w:right w:val="single" w:sz="4" w:space="0" w:color="auto"/>
            </w:tcBorders>
          </w:tcPr>
          <w:p w14:paraId="71EE44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0" w:author="Ross Norsworthy" w:date="2020-03-20T00:00:00Z"/>
                <w:sz w:val="20"/>
              </w:rPr>
            </w:pPr>
            <w:ins w:id="6721" w:author="Ross Norsworthy" w:date="2020-03-20T00:00:00Z">
              <w:r w:rsidRPr="00A013FD">
                <w:rPr>
                  <w:sz w:val="20"/>
                </w:rPr>
                <w:t>25</w:t>
              </w:r>
            </w:ins>
          </w:p>
        </w:tc>
        <w:tc>
          <w:tcPr>
            <w:tcW w:w="1774" w:type="dxa"/>
            <w:tcBorders>
              <w:top w:val="single" w:sz="4" w:space="0" w:color="auto"/>
              <w:left w:val="single" w:sz="4" w:space="0" w:color="auto"/>
              <w:bottom w:val="single" w:sz="4" w:space="0" w:color="auto"/>
              <w:right w:val="single" w:sz="4" w:space="0" w:color="auto"/>
            </w:tcBorders>
          </w:tcPr>
          <w:p w14:paraId="5CD3EC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2" w:author="Ross Norsworthy" w:date="2020-03-20T00:00:00Z"/>
                <w:sz w:val="20"/>
              </w:rPr>
            </w:pPr>
            <w:ins w:id="6723" w:author="Ross Norsworthy" w:date="2020-03-20T00:00:00Z">
              <w:r w:rsidRPr="00A013FD">
                <w:rPr>
                  <w:sz w:val="20"/>
                </w:rPr>
                <w:t>25</w:t>
              </w:r>
            </w:ins>
          </w:p>
        </w:tc>
      </w:tr>
      <w:tr w:rsidR="00A013FD" w:rsidRPr="00A013FD" w14:paraId="13EE12EF" w14:textId="77777777" w:rsidTr="00BF604E">
        <w:trPr>
          <w:jc w:val="center"/>
          <w:ins w:id="6724" w:author="Ross Norsworthy" w:date="2020-03-20T00:00: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0B930E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5" w:author="Ross Norsworthy" w:date="2020-03-20T00:00:00Z"/>
                <w:sz w:val="20"/>
              </w:rPr>
            </w:pPr>
            <w:ins w:id="6726" w:author="Ross Norsworthy" w:date="2020-03-20T00:00:00Z">
              <w:r w:rsidRPr="00A013FD">
                <w:rPr>
                  <w:sz w:val="20"/>
                </w:rPr>
                <w:t>ASM 1</w:t>
              </w:r>
              <w:r w:rsidRPr="00A013FD">
                <w:rPr>
                  <w:sz w:val="20"/>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23AE96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7" w:author="Ross Norsworthy" w:date="2020-03-20T00:00:00Z"/>
                <w:sz w:val="20"/>
              </w:rPr>
            </w:pPr>
            <w:ins w:id="6728" w:author="Ross Norsworthy" w:date="2020-03-20T00:00:00Z">
              <w:r w:rsidRPr="00A013FD">
                <w:rPr>
                  <w:sz w:val="20"/>
                </w:rPr>
                <w:t>MHz</w:t>
              </w:r>
            </w:ins>
          </w:p>
        </w:tc>
        <w:tc>
          <w:tcPr>
            <w:tcW w:w="1774" w:type="dxa"/>
            <w:tcBorders>
              <w:top w:val="single" w:sz="4" w:space="0" w:color="auto"/>
              <w:left w:val="single" w:sz="4" w:space="0" w:color="auto"/>
              <w:bottom w:val="single" w:sz="4" w:space="0" w:color="auto"/>
              <w:right w:val="single" w:sz="4" w:space="0" w:color="auto"/>
            </w:tcBorders>
          </w:tcPr>
          <w:p w14:paraId="7BCA88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29" w:author="Ross Norsworthy" w:date="2020-03-20T00:00:00Z"/>
                <w:sz w:val="20"/>
              </w:rPr>
            </w:pPr>
            <w:ins w:id="6730" w:author="Ross Norsworthy" w:date="2020-03-20T00:00:00Z">
              <w:r w:rsidRPr="00A013FD">
                <w:rPr>
                  <w:sz w:val="20"/>
                </w:rPr>
                <w:t>161.950</w:t>
              </w:r>
            </w:ins>
          </w:p>
        </w:tc>
        <w:tc>
          <w:tcPr>
            <w:tcW w:w="1774" w:type="dxa"/>
            <w:tcBorders>
              <w:top w:val="single" w:sz="4" w:space="0" w:color="auto"/>
              <w:left w:val="single" w:sz="4" w:space="0" w:color="auto"/>
              <w:bottom w:val="single" w:sz="4" w:space="0" w:color="auto"/>
              <w:right w:val="single" w:sz="4" w:space="0" w:color="auto"/>
            </w:tcBorders>
          </w:tcPr>
          <w:p w14:paraId="23D741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31" w:author="Ross Norsworthy" w:date="2020-03-20T00:00:00Z"/>
                <w:sz w:val="20"/>
              </w:rPr>
            </w:pPr>
            <w:ins w:id="6732" w:author="Ross Norsworthy" w:date="2020-03-20T00:00:00Z">
              <w:r w:rsidRPr="00A013FD">
                <w:rPr>
                  <w:sz w:val="20"/>
                </w:rPr>
                <w:t>161.950</w:t>
              </w:r>
            </w:ins>
          </w:p>
        </w:tc>
      </w:tr>
      <w:tr w:rsidR="00A013FD" w:rsidRPr="00A013FD" w14:paraId="4FAAD5FC" w14:textId="77777777" w:rsidTr="00BF604E">
        <w:trPr>
          <w:jc w:val="center"/>
          <w:ins w:id="6733" w:author="Ross Norsworthy" w:date="2020-03-20T00:00: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2F590B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34" w:author="Ross Norsworthy" w:date="2020-03-20T00:00:00Z"/>
                <w:sz w:val="20"/>
              </w:rPr>
            </w:pPr>
            <w:ins w:id="6735" w:author="Ross Norsworthy" w:date="2020-03-20T00:00:00Z">
              <w:r w:rsidRPr="00A013FD">
                <w:rPr>
                  <w:sz w:val="20"/>
                </w:rPr>
                <w:t>ASM 2</w:t>
              </w:r>
              <w:r w:rsidRPr="00A013FD">
                <w:rPr>
                  <w:sz w:val="20"/>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061C16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36" w:author="Ross Norsworthy" w:date="2020-03-20T00:00:00Z"/>
                <w:sz w:val="20"/>
              </w:rPr>
            </w:pPr>
            <w:ins w:id="6737" w:author="Ross Norsworthy" w:date="2020-03-20T00:00:00Z">
              <w:r w:rsidRPr="00A013FD">
                <w:rPr>
                  <w:sz w:val="20"/>
                </w:rPr>
                <w:t>MHz</w:t>
              </w:r>
            </w:ins>
          </w:p>
        </w:tc>
        <w:tc>
          <w:tcPr>
            <w:tcW w:w="1774" w:type="dxa"/>
            <w:tcBorders>
              <w:top w:val="single" w:sz="4" w:space="0" w:color="auto"/>
              <w:left w:val="single" w:sz="4" w:space="0" w:color="auto"/>
              <w:bottom w:val="single" w:sz="4" w:space="0" w:color="auto"/>
              <w:right w:val="single" w:sz="4" w:space="0" w:color="auto"/>
            </w:tcBorders>
          </w:tcPr>
          <w:p w14:paraId="7E9552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38" w:author="Ross Norsworthy" w:date="2020-03-20T00:00:00Z"/>
                <w:sz w:val="20"/>
              </w:rPr>
            </w:pPr>
            <w:ins w:id="6739" w:author="Ross Norsworthy" w:date="2020-03-20T00:00:00Z">
              <w:r w:rsidRPr="00A013FD">
                <w:rPr>
                  <w:sz w:val="20"/>
                </w:rPr>
                <w:t>162.000</w:t>
              </w:r>
            </w:ins>
          </w:p>
        </w:tc>
        <w:tc>
          <w:tcPr>
            <w:tcW w:w="1774" w:type="dxa"/>
            <w:tcBorders>
              <w:top w:val="single" w:sz="4" w:space="0" w:color="auto"/>
              <w:left w:val="single" w:sz="4" w:space="0" w:color="auto"/>
              <w:bottom w:val="single" w:sz="4" w:space="0" w:color="auto"/>
              <w:right w:val="single" w:sz="4" w:space="0" w:color="auto"/>
            </w:tcBorders>
          </w:tcPr>
          <w:p w14:paraId="418613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40" w:author="Ross Norsworthy" w:date="2020-03-20T00:00:00Z"/>
                <w:sz w:val="20"/>
              </w:rPr>
            </w:pPr>
            <w:ins w:id="6741" w:author="Ross Norsworthy" w:date="2020-03-20T00:00:00Z">
              <w:r w:rsidRPr="00A013FD">
                <w:rPr>
                  <w:sz w:val="20"/>
                </w:rPr>
                <w:t>162.000</w:t>
              </w:r>
            </w:ins>
          </w:p>
        </w:tc>
      </w:tr>
      <w:tr w:rsidR="00A013FD" w:rsidRPr="00A013FD" w14:paraId="42C8BD97" w14:textId="77777777" w:rsidTr="00BF604E">
        <w:trPr>
          <w:jc w:val="center"/>
          <w:ins w:id="6742" w:author="Ross Norsworthy" w:date="2020-03-20T00:00: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7DFF2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43" w:author="Ross Norsworthy" w:date="2020-03-20T00:00:00Z"/>
                <w:sz w:val="20"/>
              </w:rPr>
            </w:pPr>
            <w:ins w:id="6744" w:author="Ross Norsworthy" w:date="2020-03-20T00:00:00Z">
              <w:r w:rsidRPr="00A013FD">
                <w:rPr>
                  <w:sz w:val="20"/>
                </w:rPr>
                <w:t xml:space="preserve">Average transmit output power </w:t>
              </w:r>
            </w:ins>
          </w:p>
        </w:tc>
        <w:tc>
          <w:tcPr>
            <w:tcW w:w="846" w:type="dxa"/>
            <w:tcBorders>
              <w:top w:val="single" w:sz="4" w:space="0" w:color="auto"/>
              <w:left w:val="single" w:sz="4" w:space="0" w:color="auto"/>
              <w:bottom w:val="single" w:sz="4" w:space="0" w:color="auto"/>
              <w:right w:val="single" w:sz="4" w:space="0" w:color="auto"/>
            </w:tcBorders>
          </w:tcPr>
          <w:p w14:paraId="156BA1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45" w:author="Ross Norsworthy" w:date="2020-03-20T00:00:00Z"/>
                <w:sz w:val="20"/>
              </w:rPr>
            </w:pPr>
            <w:ins w:id="6746" w:author="Ross Norsworthy" w:date="2020-03-20T00:00:00Z">
              <w:r w:rsidRPr="00A013FD">
                <w:rPr>
                  <w:sz w:val="20"/>
                </w:rPr>
                <w:t>W</w:t>
              </w:r>
            </w:ins>
          </w:p>
        </w:tc>
        <w:tc>
          <w:tcPr>
            <w:tcW w:w="1774" w:type="dxa"/>
            <w:tcBorders>
              <w:top w:val="single" w:sz="4" w:space="0" w:color="auto"/>
              <w:left w:val="single" w:sz="4" w:space="0" w:color="auto"/>
              <w:bottom w:val="single" w:sz="4" w:space="0" w:color="auto"/>
              <w:right w:val="single" w:sz="4" w:space="0" w:color="auto"/>
            </w:tcBorders>
          </w:tcPr>
          <w:p w14:paraId="5D306E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47" w:author="Ross Norsworthy" w:date="2020-03-20T00:00:00Z"/>
                <w:sz w:val="20"/>
              </w:rPr>
            </w:pPr>
            <w:ins w:id="6748" w:author="Ross Norsworthy" w:date="2020-03-20T00:00:00Z">
              <w:r w:rsidRPr="00A013FD">
                <w:rPr>
                  <w:sz w:val="20"/>
                </w:rPr>
                <w:t>1</w:t>
              </w:r>
            </w:ins>
          </w:p>
        </w:tc>
        <w:tc>
          <w:tcPr>
            <w:tcW w:w="1774" w:type="dxa"/>
            <w:tcBorders>
              <w:top w:val="single" w:sz="4" w:space="0" w:color="auto"/>
              <w:left w:val="single" w:sz="4" w:space="0" w:color="auto"/>
              <w:bottom w:val="single" w:sz="4" w:space="0" w:color="auto"/>
              <w:right w:val="single" w:sz="4" w:space="0" w:color="auto"/>
            </w:tcBorders>
          </w:tcPr>
          <w:p w14:paraId="26165B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49" w:author="Ross Norsworthy" w:date="2020-03-20T00:00:00Z"/>
                <w:sz w:val="20"/>
              </w:rPr>
            </w:pPr>
            <w:ins w:id="6750" w:author="Ross Norsworthy" w:date="2020-03-20T00:00:00Z">
              <w:r w:rsidRPr="00A013FD">
                <w:rPr>
                  <w:sz w:val="20"/>
                </w:rPr>
                <w:t>12.5</w:t>
              </w:r>
            </w:ins>
          </w:p>
        </w:tc>
      </w:tr>
      <w:tr w:rsidR="00A013FD" w:rsidRPr="00A013FD" w14:paraId="611877A9" w14:textId="77777777" w:rsidTr="00BF604E">
        <w:trPr>
          <w:jc w:val="center"/>
          <w:ins w:id="6751" w:author="Ross Norsworthy" w:date="2020-03-20T00:00:00Z"/>
        </w:trPr>
        <w:tc>
          <w:tcPr>
            <w:tcW w:w="8417" w:type="dxa"/>
            <w:gridSpan w:val="4"/>
            <w:tcBorders>
              <w:top w:val="single" w:sz="4" w:space="0" w:color="auto"/>
              <w:left w:val="nil"/>
              <w:bottom w:val="nil"/>
              <w:right w:val="nil"/>
            </w:tcBorders>
            <w:tcMar>
              <w:left w:w="91" w:type="dxa"/>
              <w:right w:w="91" w:type="dxa"/>
            </w:tcMar>
          </w:tcPr>
          <w:p w14:paraId="2A1E22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752" w:author="Ross Norsworthy" w:date="2020-03-20T00:00:00Z"/>
                <w:sz w:val="20"/>
              </w:rPr>
            </w:pPr>
            <w:ins w:id="6753" w:author="Ross Norsworthy" w:date="2020-03-20T00:00:00Z">
              <w:r w:rsidRPr="00A013FD">
                <w:rPr>
                  <w:sz w:val="20"/>
                  <w:szCs w:val="22"/>
                  <w:vertAlign w:val="superscript"/>
                </w:rPr>
                <w:t>(1)</w:t>
              </w:r>
              <w:r w:rsidRPr="00A013FD">
                <w:rPr>
                  <w:sz w:val="20"/>
                  <w:szCs w:val="22"/>
                  <w:vertAlign w:val="superscript"/>
                </w:rPr>
                <w:tab/>
              </w:r>
              <w:r w:rsidRPr="00A013FD">
                <w:rPr>
                  <w:sz w:val="20"/>
                </w:rPr>
                <w:t>See Recommendation ITU-R M.1084, Annex 4.</w:t>
              </w:r>
            </w:ins>
          </w:p>
        </w:tc>
      </w:tr>
    </w:tbl>
    <w:p w14:paraId="02B38B9B" w14:textId="77777777" w:rsidR="00801D1B" w:rsidRPr="00B944F9" w:rsidRDefault="00801D1B" w:rsidP="00801D1B">
      <w:pPr>
        <w:pStyle w:val="Tablefin"/>
        <w:rPr>
          <w:ins w:id="6754" w:author="Ross Norsworthy" w:date="2020-03-19T22:33:00Z"/>
        </w:rPr>
      </w:pPr>
      <w:bookmarkStart w:id="6755" w:name="_Toc35545296"/>
    </w:p>
    <w:p w14:paraId="3CFF5A6D" w14:textId="1EDCE732" w:rsidR="00A013FD" w:rsidRPr="00A013FD" w:rsidRDefault="00165D21" w:rsidP="00E364F7">
      <w:pPr>
        <w:pStyle w:val="Heading3"/>
        <w:rPr>
          <w:ins w:id="6756" w:author="Ross Norsworthy" w:date="2020-03-20T00:00:00Z"/>
          <w:rFonts w:eastAsia="Calibri"/>
          <w:lang w:eastAsia="en-GB"/>
        </w:rPr>
      </w:pPr>
      <w:ins w:id="6757" w:author="Song, Xiaojing" w:date="2020-08-21T10:52:00Z">
        <w:del w:id="6758" w:author="USA Editor 2021" w:date="2020-12-11T10:02:00Z">
          <w:r w:rsidRPr="002F04AB" w:rsidDel="00BD57C9">
            <w:rPr>
              <w:rFonts w:eastAsia="Calibri"/>
              <w:highlight w:val="green"/>
              <w:lang w:eastAsia="en-GB"/>
            </w:rPr>
            <w:delText>B</w:delText>
          </w:r>
          <w:r w:rsidRPr="002F04AB" w:rsidDel="00BD57C9">
            <w:rPr>
              <w:rFonts w:eastAsia="Calibri"/>
              <w:highlight w:val="green"/>
              <w:lang w:eastAsia="en-GB"/>
              <w:rPrChange w:id="6759" w:author="USA Editor 2021" w:date="2020-12-11T10:47:00Z">
                <w:rPr>
                  <w:rFonts w:eastAsia="Calibri"/>
                  <w:lang w:eastAsia="en-GB"/>
                </w:rPr>
              </w:rPrChange>
            </w:rPr>
            <w:delText xml:space="preserve"> </w:delText>
          </w:r>
        </w:del>
      </w:ins>
      <w:ins w:id="6760" w:author="Song, Xiaojing" w:date="2020-08-21T10:33:00Z">
        <w:del w:id="6761" w:author="USA Editor 2021" w:date="2020-12-11T10:47:00Z">
          <w:r w:rsidR="00682BCE" w:rsidRPr="002F04AB" w:rsidDel="002F04AB">
            <w:rPr>
              <w:rFonts w:eastAsia="Calibri"/>
              <w:highlight w:val="green"/>
              <w:lang w:eastAsia="en-GB"/>
              <w:rPrChange w:id="6762" w:author="USA Editor 2021" w:date="2020-12-11T10:47:00Z">
                <w:rPr>
                  <w:rFonts w:eastAsia="Calibri"/>
                  <w:lang w:eastAsia="en-GB"/>
                </w:rPr>
              </w:rPrChange>
            </w:rPr>
            <w:delText>2</w:delText>
          </w:r>
        </w:del>
      </w:ins>
      <w:ins w:id="6763" w:author="USA Editor 2021" w:date="2020-12-11T10:47:00Z">
        <w:r w:rsidR="002F04AB" w:rsidRPr="002F04AB">
          <w:rPr>
            <w:rFonts w:eastAsia="Calibri"/>
            <w:highlight w:val="green"/>
            <w:lang w:eastAsia="en-GB"/>
            <w:rPrChange w:id="6764" w:author="USA Editor 2021" w:date="2020-12-11T10:47:00Z">
              <w:rPr>
                <w:rFonts w:eastAsia="Calibri"/>
                <w:lang w:eastAsia="en-GB"/>
              </w:rPr>
            </w:rPrChange>
          </w:rPr>
          <w:t>3</w:t>
        </w:r>
      </w:ins>
      <w:ins w:id="6765" w:author="Song, Xiaojing" w:date="2020-08-21T10:33:00Z">
        <w:r w:rsidR="00682BCE">
          <w:rPr>
            <w:rFonts w:eastAsia="Calibri"/>
            <w:lang w:eastAsia="en-GB"/>
          </w:rPr>
          <w:t>.1.2</w:t>
        </w:r>
        <w:r w:rsidR="00682BCE">
          <w:rPr>
            <w:rFonts w:eastAsia="Calibri"/>
            <w:lang w:eastAsia="en-GB"/>
          </w:rPr>
          <w:tab/>
        </w:r>
      </w:ins>
      <w:ins w:id="6766" w:author="Ross Norsworthy" w:date="2020-03-20T00:00:00Z">
        <w:r w:rsidR="00A013FD" w:rsidRPr="00A013FD">
          <w:rPr>
            <w:rFonts w:eastAsia="Calibri"/>
            <w:lang w:eastAsia="en-GB"/>
          </w:rPr>
          <w:t>Transmission media</w:t>
        </w:r>
        <w:bookmarkEnd w:id="6755"/>
      </w:ins>
    </w:p>
    <w:p w14:paraId="2B3CEC61" w14:textId="77777777" w:rsidR="00A013FD" w:rsidRPr="00A013FD" w:rsidRDefault="00A013FD" w:rsidP="00A013FD">
      <w:pPr>
        <w:spacing w:after="120"/>
        <w:rPr>
          <w:ins w:id="6767" w:author="Ross Norsworthy" w:date="2020-03-20T00:00:00Z"/>
        </w:rPr>
      </w:pPr>
      <w:ins w:id="6768" w:author="Ross Norsworthy" w:date="2020-03-20T00:00:00Z">
        <w:r w:rsidRPr="00A013FD">
          <w:t>Data transmissions are made in the VHF maritime mobile band. Data transmissions should use ASM 1 and</w:t>
        </w:r>
        <w:r w:rsidRPr="00A013FD">
          <w:rPr>
            <w:lang w:eastAsia="ja-JP"/>
          </w:rPr>
          <w:t>/or</w:t>
        </w:r>
        <w:r w:rsidRPr="00A013FD">
          <w:t xml:space="preserve"> ASM 2 channels.</w:t>
        </w:r>
      </w:ins>
    </w:p>
    <w:p w14:paraId="5B451B7B" w14:textId="1B47CD8F" w:rsidR="00A013FD" w:rsidRPr="00A013FD" w:rsidRDefault="00165D21" w:rsidP="00E364F7">
      <w:pPr>
        <w:pStyle w:val="Heading3"/>
        <w:rPr>
          <w:ins w:id="6769" w:author="Ross Norsworthy" w:date="2020-03-20T00:00:00Z"/>
          <w:rFonts w:eastAsia="Calibri"/>
          <w:lang w:eastAsia="en-GB"/>
        </w:rPr>
      </w:pPr>
      <w:bookmarkStart w:id="6770" w:name="_Toc35545297"/>
      <w:ins w:id="6771" w:author="Song, Xiaojing" w:date="2020-08-21T10:52:00Z">
        <w:del w:id="6772" w:author="USA Editor 2021" w:date="2020-12-11T10:02:00Z">
          <w:r w:rsidRPr="002F04AB" w:rsidDel="00BD57C9">
            <w:rPr>
              <w:rFonts w:eastAsia="Calibri"/>
              <w:highlight w:val="green"/>
              <w:lang w:eastAsia="ja-JP"/>
            </w:rPr>
            <w:delText>B</w:delText>
          </w:r>
          <w:r w:rsidRPr="002F04AB" w:rsidDel="00BD57C9">
            <w:rPr>
              <w:rFonts w:eastAsia="Calibri"/>
              <w:highlight w:val="green"/>
              <w:lang w:eastAsia="ja-JP"/>
              <w:rPrChange w:id="6773" w:author="USA Editor 2021" w:date="2020-12-11T10:47:00Z">
                <w:rPr>
                  <w:rFonts w:eastAsia="Calibri"/>
                  <w:lang w:eastAsia="ja-JP"/>
                </w:rPr>
              </w:rPrChange>
            </w:rPr>
            <w:delText xml:space="preserve"> </w:delText>
          </w:r>
        </w:del>
      </w:ins>
      <w:ins w:id="6774" w:author="Song, Xiaojing" w:date="2020-08-21T10:33:00Z">
        <w:del w:id="6775" w:author="USA Editor 2021" w:date="2020-12-11T10:47:00Z">
          <w:r w:rsidR="00682BCE" w:rsidRPr="002F04AB" w:rsidDel="002F04AB">
            <w:rPr>
              <w:rFonts w:eastAsia="Calibri"/>
              <w:highlight w:val="green"/>
              <w:lang w:eastAsia="ja-JP"/>
              <w:rPrChange w:id="6776" w:author="USA Editor 2021" w:date="2020-12-11T10:47:00Z">
                <w:rPr>
                  <w:rFonts w:eastAsia="Calibri"/>
                  <w:lang w:eastAsia="ja-JP"/>
                </w:rPr>
              </w:rPrChange>
            </w:rPr>
            <w:delText>2</w:delText>
          </w:r>
        </w:del>
      </w:ins>
      <w:ins w:id="6777" w:author="USA Editor 2021" w:date="2020-12-11T10:47:00Z">
        <w:r w:rsidR="002F04AB" w:rsidRPr="002F04AB">
          <w:rPr>
            <w:rFonts w:eastAsia="Calibri"/>
            <w:highlight w:val="green"/>
            <w:lang w:eastAsia="ja-JP"/>
            <w:rPrChange w:id="6778" w:author="USA Editor 2021" w:date="2020-12-11T10:47:00Z">
              <w:rPr>
                <w:rFonts w:eastAsia="Calibri"/>
                <w:lang w:eastAsia="ja-JP"/>
              </w:rPr>
            </w:rPrChange>
          </w:rPr>
          <w:t>3</w:t>
        </w:r>
      </w:ins>
      <w:ins w:id="6779" w:author="Song, Xiaojing" w:date="2020-08-21T10:33:00Z">
        <w:r w:rsidR="00682BCE">
          <w:rPr>
            <w:rFonts w:eastAsia="Calibri"/>
            <w:lang w:eastAsia="ja-JP"/>
          </w:rPr>
          <w:t>.1.3</w:t>
        </w:r>
        <w:r w:rsidR="00682BCE">
          <w:rPr>
            <w:rFonts w:eastAsia="Calibri"/>
            <w:lang w:eastAsia="ja-JP"/>
          </w:rPr>
          <w:tab/>
        </w:r>
      </w:ins>
      <w:ins w:id="6780" w:author="Ross Norsworthy" w:date="2020-03-20T00:00:00Z">
        <w:r w:rsidR="00A013FD" w:rsidRPr="00A013FD">
          <w:rPr>
            <w:rFonts w:eastAsia="Calibri"/>
            <w:lang w:eastAsia="ja-JP"/>
          </w:rPr>
          <w:t>Multi-</w:t>
        </w:r>
        <w:r w:rsidR="00A013FD" w:rsidRPr="00A013FD">
          <w:rPr>
            <w:rFonts w:eastAsia="Calibri"/>
            <w:lang w:eastAsia="en-GB"/>
          </w:rPr>
          <w:t>channel operation</w:t>
        </w:r>
        <w:bookmarkEnd w:id="6770"/>
      </w:ins>
    </w:p>
    <w:p w14:paraId="053C1A26" w14:textId="77777777" w:rsidR="00A013FD" w:rsidRPr="00A013FD" w:rsidRDefault="00A013FD" w:rsidP="00A013FD">
      <w:pPr>
        <w:spacing w:after="120"/>
        <w:rPr>
          <w:ins w:id="6781" w:author="Ross Norsworthy" w:date="2020-03-20T00:00:00Z"/>
        </w:rPr>
      </w:pPr>
      <w:ins w:id="6782" w:author="Ross Norsworthy" w:date="2020-03-20T00:00:00Z">
        <w:r w:rsidRPr="00A013FD">
          <w:t xml:space="preserve">The ASM station should be capable of </w:t>
        </w:r>
        <w:r w:rsidRPr="00A013FD">
          <w:rPr>
            <w:lang w:eastAsia="ja-JP"/>
          </w:rPr>
          <w:t xml:space="preserve">receiving </w:t>
        </w:r>
        <w:r w:rsidRPr="00A013FD">
          <w:t xml:space="preserve">on two parallel channels </w:t>
        </w:r>
        <w:r w:rsidRPr="00A013FD">
          <w:rPr>
            <w:lang w:eastAsia="ja-JP"/>
          </w:rPr>
          <w:t>and transmitting on two independent channels</w:t>
        </w:r>
        <w:r w:rsidRPr="00A013FD">
          <w:t>. Two separate TDMA receiving processes should be used to simultaneously receive on two independent frequency channels. One TDMA transmitter may be used to enable TDMA transmissions on</w:t>
        </w:r>
        <w:r w:rsidRPr="00A013FD">
          <w:rPr>
            <w:lang w:eastAsia="ja-JP"/>
          </w:rPr>
          <w:t xml:space="preserve"> one or</w:t>
        </w:r>
        <w:r w:rsidRPr="00A013FD">
          <w:t xml:space="preserve"> </w:t>
        </w:r>
        <w:r w:rsidRPr="00A013FD">
          <w:rPr>
            <w:lang w:eastAsia="ja-JP"/>
          </w:rPr>
          <w:t>two </w:t>
        </w:r>
        <w:r w:rsidRPr="00A013FD">
          <w:t xml:space="preserve">independent frequency channels. </w:t>
        </w:r>
      </w:ins>
    </w:p>
    <w:p w14:paraId="6DC3DCD3" w14:textId="77777777" w:rsidR="00A013FD" w:rsidRPr="00A013FD" w:rsidRDefault="00A013FD" w:rsidP="00A013FD">
      <w:pPr>
        <w:spacing w:after="120"/>
        <w:rPr>
          <w:ins w:id="6783" w:author="Ross Norsworthy" w:date="2020-03-20T00:00:00Z"/>
        </w:rPr>
      </w:pPr>
      <w:ins w:id="6784" w:author="Ross Norsworthy" w:date="2020-03-20T00:00:00Z">
        <w:r w:rsidRPr="00A013FD">
          <w:t xml:space="preserve">ASM transmission should alternate between the two ASM channels </w:t>
        </w:r>
      </w:ins>
    </w:p>
    <w:p w14:paraId="0DFB6D43" w14:textId="77777777" w:rsidR="00A013FD" w:rsidRPr="00A013FD" w:rsidRDefault="00A013FD" w:rsidP="00A013FD">
      <w:pPr>
        <w:spacing w:after="120"/>
        <w:rPr>
          <w:ins w:id="6785" w:author="Ross Norsworthy" w:date="2020-03-20T00:00:00Z"/>
        </w:rPr>
      </w:pPr>
      <w:ins w:id="6786" w:author="Ross Norsworthy" w:date="2020-03-20T00:00:00Z">
        <w:r w:rsidRPr="00A013FD">
          <w:t xml:space="preserve">MITDMA linked transmissions should be on the same channel. </w:t>
        </w:r>
      </w:ins>
    </w:p>
    <w:p w14:paraId="019B5851" w14:textId="69080EEC" w:rsidR="00A013FD" w:rsidRPr="00A013FD" w:rsidRDefault="00165D21" w:rsidP="00E364F7">
      <w:pPr>
        <w:pStyle w:val="Heading2"/>
        <w:rPr>
          <w:ins w:id="6787" w:author="Ross Norsworthy" w:date="2020-03-20T00:00:00Z"/>
          <w:rFonts w:eastAsia="Calibri"/>
          <w:lang w:eastAsia="en-GB"/>
        </w:rPr>
      </w:pPr>
      <w:bookmarkStart w:id="6788" w:name="_Toc35545298"/>
      <w:ins w:id="6789" w:author="Song, Xiaojing" w:date="2020-08-21T10:52:00Z">
        <w:del w:id="6790" w:author="USA Editor 2021" w:date="2020-12-11T10:02:00Z">
          <w:r w:rsidRPr="002F04AB" w:rsidDel="00BD57C9">
            <w:rPr>
              <w:rFonts w:eastAsia="Calibri"/>
              <w:highlight w:val="green"/>
              <w:lang w:eastAsia="en-GB"/>
            </w:rPr>
            <w:delText>B</w:delText>
          </w:r>
          <w:r w:rsidRPr="002F04AB" w:rsidDel="00BD57C9">
            <w:rPr>
              <w:rFonts w:eastAsia="Calibri"/>
              <w:highlight w:val="green"/>
              <w:lang w:eastAsia="en-GB"/>
              <w:rPrChange w:id="6791" w:author="USA Editor 2021" w:date="2020-12-11T10:48:00Z">
                <w:rPr>
                  <w:rFonts w:eastAsia="Calibri"/>
                  <w:lang w:eastAsia="en-GB"/>
                </w:rPr>
              </w:rPrChange>
            </w:rPr>
            <w:delText xml:space="preserve"> </w:delText>
          </w:r>
        </w:del>
      </w:ins>
      <w:ins w:id="6792" w:author="Song, Xiaojing" w:date="2020-08-21T10:34:00Z">
        <w:del w:id="6793" w:author="USA Editor 2021" w:date="2020-12-11T10:48:00Z">
          <w:r w:rsidR="00114CA4" w:rsidRPr="002F04AB" w:rsidDel="002F04AB">
            <w:rPr>
              <w:rFonts w:eastAsia="Calibri"/>
              <w:highlight w:val="green"/>
              <w:lang w:eastAsia="en-GB"/>
              <w:rPrChange w:id="6794" w:author="USA Editor 2021" w:date="2020-12-11T10:48:00Z">
                <w:rPr>
                  <w:rFonts w:eastAsia="Calibri"/>
                  <w:lang w:eastAsia="en-GB"/>
                </w:rPr>
              </w:rPrChange>
            </w:rPr>
            <w:delText>2</w:delText>
          </w:r>
        </w:del>
      </w:ins>
      <w:ins w:id="6795" w:author="USA Editor 2021" w:date="2020-12-11T10:48:00Z">
        <w:r w:rsidR="002F04AB" w:rsidRPr="002F04AB">
          <w:rPr>
            <w:rFonts w:eastAsia="Calibri"/>
            <w:highlight w:val="green"/>
            <w:lang w:eastAsia="en-GB"/>
            <w:rPrChange w:id="6796" w:author="USA Editor 2021" w:date="2020-12-11T10:48:00Z">
              <w:rPr>
                <w:rFonts w:eastAsia="Calibri"/>
                <w:lang w:eastAsia="en-GB"/>
              </w:rPr>
            </w:rPrChange>
          </w:rPr>
          <w:t>3</w:t>
        </w:r>
      </w:ins>
      <w:ins w:id="6797" w:author="Song, Xiaojing" w:date="2020-08-21T10:34:00Z">
        <w:r w:rsidR="00114CA4">
          <w:rPr>
            <w:rFonts w:eastAsia="Calibri"/>
            <w:lang w:eastAsia="en-GB"/>
          </w:rPr>
          <w:t>.2</w:t>
        </w:r>
        <w:r w:rsidR="00114CA4">
          <w:rPr>
            <w:rFonts w:eastAsia="Calibri"/>
            <w:lang w:eastAsia="en-GB"/>
          </w:rPr>
          <w:tab/>
        </w:r>
      </w:ins>
      <w:ins w:id="6798" w:author="Ross Norsworthy" w:date="2020-03-20T00:00:00Z">
        <w:r w:rsidR="00A013FD" w:rsidRPr="00A013FD">
          <w:rPr>
            <w:rFonts w:eastAsia="Calibri"/>
            <w:lang w:eastAsia="en-GB"/>
          </w:rPr>
          <w:t>Transceiver characteristics</w:t>
        </w:r>
        <w:bookmarkEnd w:id="6788"/>
      </w:ins>
    </w:p>
    <w:p w14:paraId="3F97DF03" w14:textId="55BDD023" w:rsidR="00A013FD" w:rsidRPr="00A013FD" w:rsidRDefault="00A013FD" w:rsidP="00A013FD">
      <w:pPr>
        <w:spacing w:after="120"/>
        <w:rPr>
          <w:ins w:id="6799" w:author="Ross Norsworthy" w:date="2020-03-20T00:00:00Z"/>
        </w:rPr>
      </w:pPr>
      <w:ins w:id="6800" w:author="Ross Norsworthy" w:date="2020-03-20T00:00:00Z">
        <w:r w:rsidRPr="00A013FD">
          <w:t xml:space="preserve">The transceiver should perform in accordance with the characteristics set forth herein, see Table </w:t>
        </w:r>
      </w:ins>
      <w:ins w:id="6801" w:author="USA Editor 2021" w:date="2021-01-06T13:46:00Z">
        <w:r w:rsidR="00B41EAD" w:rsidRPr="00B41EAD">
          <w:rPr>
            <w:highlight w:val="green"/>
          </w:rPr>
          <w:t>16</w:t>
        </w:r>
      </w:ins>
      <w:ins w:id="6802" w:author="Ross Norsworthy" w:date="2020-03-20T00:00:00Z">
        <w:del w:id="6803" w:author="USA Editor 2021" w:date="2021-01-06T13:46:00Z">
          <w:r w:rsidRPr="00B41EAD" w:rsidDel="00B41EAD">
            <w:rPr>
              <w:highlight w:val="green"/>
            </w:rPr>
            <w:delText>17</w:delText>
          </w:r>
        </w:del>
        <w:r w:rsidRPr="00A013FD">
          <w:t xml:space="preserve"> and Figure 15. The resolution bandwidth for the mask measurement is 300</w:t>
        </w:r>
      </w:ins>
      <w:ins w:id="6804" w:author="Song, Xiaojing" w:date="2020-08-24T10:43:00Z">
        <w:r w:rsidR="001B2AAC">
          <w:t> </w:t>
        </w:r>
      </w:ins>
      <w:ins w:id="6805" w:author="Ross Norsworthy" w:date="2020-03-20T00:00:00Z">
        <w:r w:rsidRPr="00A013FD">
          <w:t>Hz.</w:t>
        </w:r>
      </w:ins>
    </w:p>
    <w:p w14:paraId="405349C9" w14:textId="77777777" w:rsidR="00A013FD" w:rsidRPr="00A013FD" w:rsidRDefault="00A013FD" w:rsidP="00A013FD">
      <w:pPr>
        <w:spacing w:after="200" w:line="276" w:lineRule="auto"/>
        <w:rPr>
          <w:ins w:id="6806" w:author="Ross Norsworthy" w:date="2020-03-20T00:00:00Z"/>
          <w:sz w:val="22"/>
        </w:rPr>
      </w:pPr>
      <w:ins w:id="6807" w:author="Ross Norsworthy" w:date="2020-03-20T00:00:00Z">
        <w:r w:rsidRPr="00A013FD">
          <w:br w:type="page"/>
        </w:r>
      </w:ins>
    </w:p>
    <w:p w14:paraId="56428533" w14:textId="5F41D71C" w:rsidR="002F04A2" w:rsidRDefault="00A013FD" w:rsidP="00584FA6">
      <w:pPr>
        <w:pStyle w:val="TableNo"/>
        <w:rPr>
          <w:lang w:val="en-US"/>
        </w:rPr>
      </w:pPr>
      <w:bookmarkStart w:id="6808" w:name="_Toc35546115"/>
      <w:ins w:id="6809" w:author="Ross Norsworthy" w:date="2020-03-20T00:00:00Z">
        <w:r w:rsidRPr="00A013FD">
          <w:rPr>
            <w:lang w:val="en-US"/>
          </w:rPr>
          <w:t xml:space="preserve">Table </w:t>
        </w:r>
      </w:ins>
      <w:ins w:id="6810" w:author="USA Editor 2021" w:date="2021-01-06T13:46:00Z">
        <w:r w:rsidR="00B41EAD" w:rsidRPr="00B41EAD">
          <w:rPr>
            <w:highlight w:val="green"/>
            <w:lang w:val="en-US"/>
          </w:rPr>
          <w:t>16</w:t>
        </w:r>
      </w:ins>
      <w:ins w:id="6811" w:author="Ross Norsworthy" w:date="2020-03-20T00:00:00Z">
        <w:del w:id="6812" w:author="USA Editor 2021" w:date="2021-01-06T13:46:00Z">
          <w:r w:rsidRPr="00B41EAD" w:rsidDel="00B41EAD">
            <w:rPr>
              <w:highlight w:val="green"/>
              <w:lang w:val="en-US"/>
            </w:rPr>
            <w:delText>17</w:delText>
          </w:r>
        </w:del>
      </w:ins>
    </w:p>
    <w:p w14:paraId="50FCE5EB" w14:textId="77777777" w:rsidR="00A013FD" w:rsidRPr="00A013FD" w:rsidRDefault="00A013FD" w:rsidP="00C90840">
      <w:pPr>
        <w:pStyle w:val="Tabletitle"/>
        <w:rPr>
          <w:ins w:id="6813" w:author="Ross Norsworthy" w:date="2020-03-20T00:00:00Z"/>
          <w:lang w:val="en-US"/>
        </w:rPr>
      </w:pPr>
      <w:ins w:id="6814" w:author="Ross Norsworthy" w:date="2020-03-20T00:00:00Z">
        <w:r w:rsidRPr="00A013FD">
          <w:rPr>
            <w:lang w:val="en-US"/>
          </w:rPr>
          <w:t>Minimum required time division multiple access transmitter characteristics</w:t>
        </w:r>
        <w:bookmarkEnd w:id="6808"/>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9"/>
        <w:gridCol w:w="5972"/>
      </w:tblGrid>
      <w:tr w:rsidR="00A013FD" w:rsidRPr="00A013FD" w14:paraId="20530579" w14:textId="77777777" w:rsidTr="00BF604E">
        <w:trPr>
          <w:cantSplit/>
          <w:tblHeader/>
          <w:jc w:val="center"/>
          <w:ins w:id="6815" w:author="Ross Norsworthy" w:date="2020-03-20T00:00:00Z"/>
        </w:trPr>
        <w:tc>
          <w:tcPr>
            <w:tcW w:w="3809" w:type="dxa"/>
            <w:shd w:val="clear" w:color="auto" w:fill="00558C"/>
          </w:tcPr>
          <w:p w14:paraId="110D53E5" w14:textId="77777777" w:rsidR="00A013FD" w:rsidRPr="00A013FD" w:rsidRDefault="00A013FD" w:rsidP="00A013FD">
            <w:pPr>
              <w:keepNext/>
              <w:spacing w:before="80" w:after="80"/>
              <w:jc w:val="center"/>
              <w:rPr>
                <w:ins w:id="6816" w:author="Ross Norsworthy" w:date="2020-03-20T00:00:00Z"/>
                <w:rFonts w:ascii="Times New Roman Bold" w:hAnsi="Times New Roman Bold" w:cs="Times New Roman Bold"/>
                <w:b/>
                <w:sz w:val="20"/>
              </w:rPr>
            </w:pPr>
          </w:p>
        </w:tc>
        <w:tc>
          <w:tcPr>
            <w:tcW w:w="5972" w:type="dxa"/>
            <w:shd w:val="clear" w:color="auto" w:fill="00558C"/>
          </w:tcPr>
          <w:p w14:paraId="475844C5" w14:textId="77777777" w:rsidR="00A013FD" w:rsidRPr="00A013FD" w:rsidRDefault="00A013FD" w:rsidP="00A013FD">
            <w:pPr>
              <w:keepNext/>
              <w:spacing w:before="80" w:after="80"/>
              <w:jc w:val="center"/>
              <w:rPr>
                <w:ins w:id="6817" w:author="Ross Norsworthy" w:date="2020-03-20T00:00:00Z"/>
                <w:rFonts w:ascii="Times New Roman Bold" w:hAnsi="Times New Roman Bold" w:cs="Times New Roman Bold"/>
                <w:b/>
                <w:sz w:val="20"/>
              </w:rPr>
            </w:pPr>
            <w:ins w:id="6818" w:author="Ross Norsworthy" w:date="2020-03-20T00:00:00Z">
              <w:r w:rsidRPr="00A013FD">
                <w:rPr>
                  <w:rFonts w:ascii="Times New Roman Bold" w:hAnsi="Times New Roman Bold" w:cs="Times New Roman Bold"/>
                  <w:b/>
                  <w:sz w:val="20"/>
                </w:rPr>
                <w:t>Requirements</w:t>
              </w:r>
            </w:ins>
          </w:p>
        </w:tc>
      </w:tr>
      <w:tr w:rsidR="00A013FD" w:rsidRPr="00A013FD" w14:paraId="583B96EA" w14:textId="77777777" w:rsidTr="00BF604E">
        <w:trPr>
          <w:cantSplit/>
          <w:trHeight w:val="157"/>
          <w:jc w:val="center"/>
          <w:ins w:id="6819" w:author="Ross Norsworthy" w:date="2020-03-20T00:00:00Z"/>
        </w:trPr>
        <w:tc>
          <w:tcPr>
            <w:tcW w:w="3809" w:type="dxa"/>
          </w:tcPr>
          <w:p w14:paraId="2C05A6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20" w:author="Ross Norsworthy" w:date="2020-03-20T00:00:00Z"/>
                <w:sz w:val="20"/>
              </w:rPr>
            </w:pPr>
            <w:ins w:id="6821" w:author="Ross Norsworthy" w:date="2020-03-20T00:00:00Z">
              <w:r w:rsidRPr="00A013FD">
                <w:rPr>
                  <w:sz w:val="20"/>
                </w:rPr>
                <w:t>Carrier power error</w:t>
              </w:r>
            </w:ins>
          </w:p>
        </w:tc>
        <w:tc>
          <w:tcPr>
            <w:tcW w:w="5972" w:type="dxa"/>
          </w:tcPr>
          <w:p w14:paraId="6FD1A1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22" w:author="Ross Norsworthy" w:date="2020-03-20T00:00:00Z"/>
                <w:sz w:val="20"/>
              </w:rPr>
            </w:pPr>
            <w:ins w:id="6823" w:author="Ross Norsworthy" w:date="2020-03-20T00:00:00Z">
              <w:r w:rsidRPr="00A013FD">
                <w:rPr>
                  <w:sz w:val="20"/>
                </w:rPr>
                <w:t xml:space="preserve">±1.5 dB </w:t>
              </w:r>
            </w:ins>
          </w:p>
        </w:tc>
      </w:tr>
      <w:tr w:rsidR="00A013FD" w:rsidRPr="00A013FD" w14:paraId="3835A475" w14:textId="77777777" w:rsidTr="00BF604E">
        <w:trPr>
          <w:cantSplit/>
          <w:jc w:val="center"/>
          <w:ins w:id="6824" w:author="Ross Norsworthy" w:date="2020-03-20T00:00:00Z"/>
        </w:trPr>
        <w:tc>
          <w:tcPr>
            <w:tcW w:w="3809" w:type="dxa"/>
          </w:tcPr>
          <w:p w14:paraId="011984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25" w:author="Ross Norsworthy" w:date="2020-03-20T00:00:00Z"/>
                <w:sz w:val="20"/>
              </w:rPr>
            </w:pPr>
            <w:ins w:id="6826" w:author="Ross Norsworthy" w:date="2020-03-20T00:00:00Z">
              <w:r w:rsidRPr="00A013FD">
                <w:rPr>
                  <w:sz w:val="20"/>
                </w:rPr>
                <w:t>Carrier frequency error (normal)</w:t>
              </w:r>
            </w:ins>
          </w:p>
        </w:tc>
        <w:tc>
          <w:tcPr>
            <w:tcW w:w="5972" w:type="dxa"/>
          </w:tcPr>
          <w:p w14:paraId="4AEE6F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27" w:author="Ross Norsworthy" w:date="2020-03-20T00:00:00Z"/>
                <w:sz w:val="20"/>
              </w:rPr>
            </w:pPr>
            <w:ins w:id="6828" w:author="Ross Norsworthy" w:date="2020-03-20T00:00:00Z">
              <w:r w:rsidRPr="00A013FD">
                <w:rPr>
                  <w:sz w:val="20"/>
                </w:rPr>
                <w:t>1.5 ppm</w:t>
              </w:r>
            </w:ins>
          </w:p>
        </w:tc>
      </w:tr>
      <w:tr w:rsidR="00A013FD" w:rsidRPr="00A013FD" w14:paraId="40DBCD1E" w14:textId="77777777" w:rsidTr="00BF604E">
        <w:trPr>
          <w:cantSplit/>
          <w:jc w:val="center"/>
          <w:ins w:id="6829" w:author="Ross Norsworthy" w:date="2020-03-20T00:00:00Z"/>
        </w:trPr>
        <w:tc>
          <w:tcPr>
            <w:tcW w:w="3809" w:type="dxa"/>
          </w:tcPr>
          <w:p w14:paraId="7CF2E5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30" w:author="Ross Norsworthy" w:date="2020-03-20T00:00:00Z"/>
                <w:sz w:val="20"/>
              </w:rPr>
            </w:pPr>
            <w:ins w:id="6831" w:author="Ross Norsworthy" w:date="2020-03-20T00:00:00Z">
              <w:r w:rsidRPr="00A013FD">
                <w:rPr>
                  <w:sz w:val="20"/>
                </w:rPr>
                <w:t>Carrier frequency error (extreme)</w:t>
              </w:r>
            </w:ins>
          </w:p>
        </w:tc>
        <w:tc>
          <w:tcPr>
            <w:tcW w:w="5972" w:type="dxa"/>
          </w:tcPr>
          <w:p w14:paraId="0D4C3D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32" w:author="Ross Norsworthy" w:date="2020-03-20T00:00:00Z"/>
                <w:sz w:val="20"/>
              </w:rPr>
            </w:pPr>
            <w:ins w:id="6833" w:author="Ross Norsworthy" w:date="2020-03-20T00:00:00Z">
              <w:r w:rsidRPr="00A013FD">
                <w:rPr>
                  <w:sz w:val="20"/>
                </w:rPr>
                <w:t>3.0 ppm</w:t>
              </w:r>
            </w:ins>
          </w:p>
        </w:tc>
      </w:tr>
      <w:tr w:rsidR="00A013FD" w:rsidRPr="00A013FD" w14:paraId="519AE719" w14:textId="77777777" w:rsidTr="00BF604E">
        <w:trPr>
          <w:cantSplit/>
          <w:jc w:val="center"/>
          <w:ins w:id="6834" w:author="Ross Norsworthy" w:date="2020-03-20T00:00:00Z"/>
        </w:trPr>
        <w:tc>
          <w:tcPr>
            <w:tcW w:w="3809" w:type="dxa"/>
          </w:tcPr>
          <w:p w14:paraId="4B58BC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35" w:author="Ross Norsworthy" w:date="2020-03-20T00:00:00Z"/>
                <w:sz w:val="20"/>
              </w:rPr>
            </w:pPr>
            <w:ins w:id="6836" w:author="Ross Norsworthy" w:date="2020-03-20T00:00:00Z">
              <w:r w:rsidRPr="00A013FD">
                <w:rPr>
                  <w:sz w:val="20"/>
                </w:rPr>
                <w:t xml:space="preserve">Slotted modulation mask </w:t>
              </w:r>
            </w:ins>
          </w:p>
        </w:tc>
        <w:tc>
          <w:tcPr>
            <w:tcW w:w="5972" w:type="dxa"/>
          </w:tcPr>
          <w:p w14:paraId="264B55AD" w14:textId="77777777" w:rsidR="00A013FD" w:rsidRPr="00A013FD" w:rsidRDefault="00A013FD" w:rsidP="00A013FD">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ind w:left="1588" w:hanging="1588"/>
              <w:outlineLvl w:val="6"/>
              <w:rPr>
                <w:ins w:id="6837" w:author="Ross Norsworthy" w:date="2020-03-20T00:00:00Z"/>
                <w:sz w:val="20"/>
              </w:rPr>
            </w:pPr>
            <w:ins w:id="6838" w:author="Ross Norsworthy" w:date="2020-03-20T00:00:00Z">
              <w:r w:rsidRPr="00A013FD">
                <w:rPr>
                  <w:sz w:val="20"/>
                </w:rPr>
                <w:t>∆</w:t>
              </w:r>
              <w:r w:rsidRPr="00A013FD">
                <w:rPr>
                  <w:i/>
                  <w:iCs/>
                  <w:sz w:val="20"/>
                </w:rPr>
                <w:t>fc</w:t>
              </w:r>
              <w:r w:rsidRPr="00A013FD">
                <w:rPr>
                  <w:sz w:val="20"/>
                </w:rPr>
                <w:t xml:space="preserve"> &lt; ±8 kHz: 0 dBc</w:t>
              </w:r>
              <w:r w:rsidRPr="00A013FD">
                <w:rPr>
                  <w:position w:val="6"/>
                  <w:sz w:val="20"/>
                </w:rPr>
                <w:footnoteReference w:id="4"/>
              </w:r>
            </w:ins>
          </w:p>
          <w:p w14:paraId="332287FE" w14:textId="77777777" w:rsidR="00A013FD" w:rsidRPr="00A013FD" w:rsidRDefault="00A013FD" w:rsidP="00A013FD">
            <w:pPr>
              <w:rPr>
                <w:ins w:id="6841" w:author="Ross Norsworthy" w:date="2020-03-20T00:00:00Z"/>
                <w:sz w:val="20"/>
              </w:rPr>
            </w:pPr>
            <w:ins w:id="6842" w:author="Ross Norsworthy" w:date="2020-03-20T00:00:00Z">
              <w:r w:rsidRPr="00A013FD">
                <w:rPr>
                  <w:sz w:val="20"/>
                </w:rPr>
                <w:t>±8 kHz &lt; ∆</w:t>
              </w:r>
              <w:r w:rsidRPr="00A013FD">
                <w:rPr>
                  <w:i/>
                  <w:iCs/>
                  <w:sz w:val="20"/>
                </w:rPr>
                <w:t>fc</w:t>
              </w:r>
              <w:r w:rsidRPr="00A013FD">
                <w:rPr>
                  <w:sz w:val="20"/>
                </w:rPr>
                <w:t xml:space="preserve"> &lt; ±16 kHz: below the straight line between</w:t>
              </w:r>
            </w:ins>
          </w:p>
          <w:p w14:paraId="4EC7F350"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6843" w:author="Ross Norsworthy" w:date="2020-03-20T00:00:00Z"/>
                <w:sz w:val="20"/>
              </w:rPr>
            </w:pPr>
            <w:ins w:id="6844" w:author="Ross Norsworthy" w:date="2020-03-20T00:00:00Z">
              <w:r w:rsidRPr="00A013FD">
                <w:rPr>
                  <w:sz w:val="20"/>
                </w:rPr>
                <w:t>−25 dBc at ±8 kHz and –60 dBc at ±16 kHz</w:t>
              </w:r>
            </w:ins>
          </w:p>
          <w:p w14:paraId="67CE2E4F"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6845" w:author="Ross Norsworthy" w:date="2020-03-20T00:00:00Z"/>
                <w:sz w:val="20"/>
              </w:rPr>
            </w:pPr>
            <w:ins w:id="6846" w:author="Ross Norsworthy" w:date="2020-03-20T00:00:00Z">
              <w:r w:rsidRPr="00A013FD">
                <w:rPr>
                  <w:sz w:val="20"/>
                </w:rPr>
                <w:t>±16 kHz &lt; ∆</w:t>
              </w:r>
              <w:r w:rsidRPr="00A013FD">
                <w:rPr>
                  <w:i/>
                  <w:iCs/>
                  <w:sz w:val="20"/>
                </w:rPr>
                <w:t>fc</w:t>
              </w:r>
              <w:r w:rsidRPr="00A013FD">
                <w:rPr>
                  <w:sz w:val="20"/>
                </w:rPr>
                <w:t xml:space="preserve"> &lt; ±25 kHz: below the straight line between</w:t>
              </w:r>
            </w:ins>
          </w:p>
          <w:p w14:paraId="6BD37C44"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6847" w:author="Ross Norsworthy" w:date="2020-03-20T00:00:00Z"/>
                <w:sz w:val="20"/>
              </w:rPr>
            </w:pPr>
            <w:ins w:id="6848" w:author="Ross Norsworthy" w:date="2020-03-20T00:00:00Z">
              <w:r w:rsidRPr="00A013FD">
                <w:rPr>
                  <w:sz w:val="20"/>
                </w:rPr>
                <w:t>−60 dBc at ±16 kHz and –70 dBc at ±25 kHz</w:t>
              </w:r>
            </w:ins>
          </w:p>
          <w:p w14:paraId="2B53284D" w14:textId="77777777" w:rsidR="00A013FD" w:rsidRPr="00A013FD" w:rsidRDefault="00A013FD" w:rsidP="00A013FD">
            <w:pPr>
              <w:rPr>
                <w:ins w:id="6849" w:author="Ross Norsworthy" w:date="2020-03-20T00:00:00Z"/>
                <w:sz w:val="20"/>
              </w:rPr>
            </w:pPr>
            <w:ins w:id="6850" w:author="Ross Norsworthy" w:date="2020-03-20T00:00:00Z">
              <w:r w:rsidRPr="00A013FD">
                <w:rPr>
                  <w:sz w:val="20"/>
                </w:rPr>
                <w:t>±25 kHz &lt; ∆</w:t>
              </w:r>
              <w:r w:rsidRPr="00A013FD">
                <w:rPr>
                  <w:i/>
                  <w:iCs/>
                  <w:sz w:val="20"/>
                </w:rPr>
                <w:t>fc</w:t>
              </w:r>
              <w:r w:rsidRPr="00A013FD">
                <w:rPr>
                  <w:sz w:val="20"/>
                </w:rPr>
                <w:t xml:space="preserve"> &lt; ±62.5 kHz: −70 dBc</w:t>
              </w:r>
            </w:ins>
          </w:p>
          <w:p w14:paraId="303DE5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51" w:author="Ross Norsworthy" w:date="2020-03-20T00:00:00Z"/>
                <w:sz w:val="20"/>
              </w:rPr>
            </w:pPr>
          </w:p>
        </w:tc>
      </w:tr>
      <w:tr w:rsidR="00A013FD" w:rsidRPr="00A013FD" w14:paraId="55AE106D" w14:textId="77777777" w:rsidTr="00BF604E">
        <w:trPr>
          <w:cantSplit/>
          <w:jc w:val="center"/>
          <w:ins w:id="6852" w:author="Ross Norsworthy" w:date="2020-03-20T00:00:00Z"/>
        </w:trPr>
        <w:tc>
          <w:tcPr>
            <w:tcW w:w="3809" w:type="dxa"/>
          </w:tcPr>
          <w:p w14:paraId="3EA084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53" w:author="Ross Norsworthy" w:date="2020-03-20T00:00:00Z"/>
                <w:sz w:val="20"/>
              </w:rPr>
            </w:pPr>
            <w:ins w:id="6854" w:author="Ross Norsworthy" w:date="2020-03-20T00:00:00Z">
              <w:r w:rsidRPr="00A013FD">
                <w:rPr>
                  <w:sz w:val="20"/>
                </w:rPr>
                <w:t>Spurious emissions</w:t>
              </w:r>
            </w:ins>
          </w:p>
        </w:tc>
        <w:tc>
          <w:tcPr>
            <w:tcW w:w="5972" w:type="dxa"/>
          </w:tcPr>
          <w:p w14:paraId="2F0305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55" w:author="Ross Norsworthy" w:date="2020-03-20T00:00:00Z"/>
                <w:sz w:val="20"/>
              </w:rPr>
            </w:pPr>
            <w:ins w:id="6856" w:author="Ross Norsworthy" w:date="2020-03-20T00:00:00Z">
              <w:r w:rsidRPr="00A013FD">
                <w:rPr>
                  <w:sz w:val="20"/>
                </w:rPr>
                <w:t>−36 dBm</w:t>
              </w:r>
              <w:r w:rsidRPr="00A013FD">
                <w:rPr>
                  <w:sz w:val="20"/>
                  <w:lang w:eastAsia="ja-JP"/>
                </w:rPr>
                <w:t>:</w:t>
              </w:r>
              <w:r w:rsidRPr="00A013FD">
                <w:rPr>
                  <w:sz w:val="20"/>
                </w:rPr>
                <w:t xml:space="preserve"> 9 kHz ... 1 GHz</w:t>
              </w:r>
            </w:ins>
          </w:p>
          <w:p w14:paraId="21FBD8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57" w:author="Ross Norsworthy" w:date="2020-03-20T00:00:00Z"/>
                <w:sz w:val="20"/>
              </w:rPr>
            </w:pPr>
            <w:ins w:id="6858" w:author="Ross Norsworthy" w:date="2020-03-20T00:00:00Z">
              <w:r w:rsidRPr="00A013FD">
                <w:rPr>
                  <w:sz w:val="20"/>
                </w:rPr>
                <w:t>−30 dBm</w:t>
              </w:r>
              <w:r w:rsidRPr="00A013FD">
                <w:rPr>
                  <w:sz w:val="20"/>
                  <w:lang w:eastAsia="ja-JP"/>
                </w:rPr>
                <w:t>:</w:t>
              </w:r>
              <w:r w:rsidRPr="00A013FD">
                <w:rPr>
                  <w:sz w:val="20"/>
                </w:rPr>
                <w:t xml:space="preserve"> 1 GHz ... 4 GHz</w:t>
              </w:r>
            </w:ins>
          </w:p>
        </w:tc>
      </w:tr>
    </w:tbl>
    <w:p w14:paraId="11B90296" w14:textId="77777777" w:rsidR="00A013FD" w:rsidRPr="00A013FD" w:rsidRDefault="00A013FD" w:rsidP="00C90840">
      <w:pPr>
        <w:pStyle w:val="Tablefin"/>
        <w:rPr>
          <w:ins w:id="6859" w:author="Ross Norsworthy" w:date="2020-03-20T00:00:00Z"/>
        </w:rPr>
      </w:pPr>
    </w:p>
    <w:p w14:paraId="01A4F7EF" w14:textId="77777777" w:rsidR="002F04A2" w:rsidRDefault="002F04A2" w:rsidP="00C90840">
      <w:pPr>
        <w:pStyle w:val="FigureNo"/>
        <w:rPr>
          <w:lang w:val="en-US"/>
        </w:rPr>
      </w:pPr>
      <w:bookmarkStart w:id="6860" w:name="_Toc35546199"/>
      <w:ins w:id="6861" w:author="Ross Norsworthy" w:date="2020-03-20T00:00:00Z">
        <w:r w:rsidRPr="00A013FD">
          <w:rPr>
            <w:lang w:val="en-US"/>
          </w:rPr>
          <w:t>Figure 15</w:t>
        </w:r>
      </w:ins>
    </w:p>
    <w:p w14:paraId="30C82B38" w14:textId="77777777" w:rsidR="002F04A2" w:rsidRPr="00A013FD" w:rsidRDefault="002F04A2" w:rsidP="00C90840">
      <w:pPr>
        <w:pStyle w:val="Figuretitle"/>
        <w:rPr>
          <w:lang w:val="en-US"/>
        </w:rPr>
      </w:pPr>
      <w:ins w:id="6862" w:author="Ross Norsworthy" w:date="2020-03-20T00:00:00Z">
        <w:r w:rsidRPr="00A013FD">
          <w:rPr>
            <w:lang w:val="en-US"/>
          </w:rPr>
          <w:t>ASM Slotted modulation mask</w:t>
        </w:r>
      </w:ins>
      <w:bookmarkEnd w:id="6860"/>
    </w:p>
    <w:p w14:paraId="0A2EE14F" w14:textId="77777777" w:rsidR="00A013FD" w:rsidRPr="00A013FD" w:rsidRDefault="00A013FD" w:rsidP="00A013FD">
      <w:pPr>
        <w:rPr>
          <w:ins w:id="6863" w:author="Ross Norsworthy" w:date="2020-03-20T00:00:00Z"/>
        </w:rPr>
      </w:pPr>
      <w:ins w:id="6864" w:author="Ross Norsworthy" w:date="2020-03-20T00:00:00Z">
        <w:r w:rsidRPr="00A013FD">
          <w:rPr>
            <w:noProof/>
            <w:lang w:val="fr-CA" w:eastAsia="fr-CA"/>
          </w:rPr>
          <w:drawing>
            <wp:inline distT="0" distB="0" distL="0" distR="0" wp14:anchorId="48BAE433" wp14:editId="44D15F41">
              <wp:extent cx="5762625" cy="3980815"/>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32"/>
                      <a:stretch>
                        <a:fillRect/>
                      </a:stretch>
                    </pic:blipFill>
                    <pic:spPr>
                      <a:xfrm>
                        <a:off x="0" y="0"/>
                        <a:ext cx="5773958" cy="3988868"/>
                      </a:xfrm>
                      <a:prstGeom prst="rect">
                        <a:avLst/>
                      </a:prstGeom>
                    </pic:spPr>
                  </pic:pic>
                </a:graphicData>
              </a:graphic>
            </wp:inline>
          </w:drawing>
        </w:r>
      </w:ins>
    </w:p>
    <w:p w14:paraId="43864A22" w14:textId="0307E06F" w:rsidR="002F04A2" w:rsidRDefault="00A013FD" w:rsidP="00C90840">
      <w:pPr>
        <w:pStyle w:val="TableNo"/>
        <w:rPr>
          <w:lang w:val="en-US"/>
        </w:rPr>
      </w:pPr>
      <w:bookmarkStart w:id="6865" w:name="_Toc35546116"/>
      <w:ins w:id="6866" w:author="Ross Norsworthy" w:date="2020-03-20T00:00:00Z">
        <w:r w:rsidRPr="00A013FD">
          <w:rPr>
            <w:lang w:val="en-US"/>
          </w:rPr>
          <w:t xml:space="preserve">Table </w:t>
        </w:r>
      </w:ins>
      <w:ins w:id="6867" w:author="USA Editor 2021" w:date="2021-01-06T13:47:00Z">
        <w:r w:rsidR="00B41EAD" w:rsidRPr="00B41EAD">
          <w:rPr>
            <w:highlight w:val="green"/>
            <w:lang w:val="en-US"/>
          </w:rPr>
          <w:t>17</w:t>
        </w:r>
      </w:ins>
      <w:ins w:id="6868" w:author="Ross Norsworthy" w:date="2020-03-20T00:00:00Z">
        <w:del w:id="6869" w:author="USA Editor 2021" w:date="2021-01-06T13:47:00Z">
          <w:r w:rsidRPr="00B41EAD" w:rsidDel="00B41EAD">
            <w:rPr>
              <w:highlight w:val="green"/>
              <w:lang w:val="en-US"/>
            </w:rPr>
            <w:delText>18</w:delText>
          </w:r>
        </w:del>
      </w:ins>
    </w:p>
    <w:p w14:paraId="11D6E5EA" w14:textId="77777777" w:rsidR="00A013FD" w:rsidRPr="00A013FD" w:rsidRDefault="00A013FD" w:rsidP="00C90840">
      <w:pPr>
        <w:pStyle w:val="Tabletitle"/>
        <w:rPr>
          <w:ins w:id="6870" w:author="Ross Norsworthy" w:date="2020-03-20T00:00:00Z"/>
          <w:sz w:val="18"/>
          <w:szCs w:val="18"/>
          <w:lang w:val="en-US"/>
        </w:rPr>
      </w:pPr>
      <w:ins w:id="6871" w:author="Ross Norsworthy" w:date="2020-03-20T00:00:00Z">
        <w:r w:rsidRPr="00A013FD">
          <w:rPr>
            <w:lang w:val="en-US"/>
          </w:rPr>
          <w:t>Minimum required time division multiple access receiver characteristics without</w:t>
        </w:r>
        <w:r w:rsidRPr="00A013FD">
          <w:rPr>
            <w:sz w:val="18"/>
            <w:szCs w:val="18"/>
            <w:lang w:val="en-US"/>
          </w:rPr>
          <w:t xml:space="preserve"> FEC</w:t>
        </w:r>
        <w:bookmarkEnd w:id="6865"/>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949"/>
        <w:gridCol w:w="3898"/>
      </w:tblGrid>
      <w:tr w:rsidR="00A013FD" w:rsidRPr="00A013FD" w14:paraId="4A658BA4" w14:textId="77777777" w:rsidTr="00BF604E">
        <w:trPr>
          <w:tblHeader/>
          <w:jc w:val="center"/>
          <w:ins w:id="6872" w:author="Ross Norsworthy" w:date="2020-03-20T00:00:00Z"/>
        </w:trPr>
        <w:tc>
          <w:tcPr>
            <w:tcW w:w="3949" w:type="dxa"/>
            <w:tcBorders>
              <w:top w:val="single" w:sz="4" w:space="0" w:color="auto"/>
              <w:left w:val="single" w:sz="4" w:space="0" w:color="auto"/>
              <w:bottom w:val="single" w:sz="4" w:space="0" w:color="auto"/>
              <w:right w:val="single" w:sz="4" w:space="0" w:color="auto"/>
            </w:tcBorders>
            <w:shd w:val="clear" w:color="auto" w:fill="00558C"/>
          </w:tcPr>
          <w:p w14:paraId="7C3EFED9" w14:textId="77777777" w:rsidR="00A013FD" w:rsidRPr="00A013FD" w:rsidRDefault="00A013FD" w:rsidP="00A013FD">
            <w:pPr>
              <w:keepNext/>
              <w:spacing w:before="80" w:after="80"/>
              <w:jc w:val="center"/>
              <w:rPr>
                <w:ins w:id="6873" w:author="Ross Norsworthy" w:date="2020-03-20T00:00:00Z"/>
                <w:rFonts w:ascii="Times New Roman Bold" w:hAnsi="Times New Roman Bold" w:cs="Times New Roman Bold"/>
                <w:b/>
                <w:sz w:val="20"/>
              </w:rPr>
            </w:pPr>
            <w:ins w:id="6874" w:author="Ross Norsworthy" w:date="2020-03-20T00:00:00Z">
              <w:r w:rsidRPr="00A013FD">
                <w:rPr>
                  <w:rFonts w:ascii="Times New Roman Bold" w:hAnsi="Times New Roman Bold" w:cs="Times New Roman Bold"/>
                  <w:b/>
                  <w:sz w:val="20"/>
                </w:rPr>
                <w:t>Receiver parameters</w:t>
              </w:r>
            </w:ins>
          </w:p>
        </w:tc>
        <w:tc>
          <w:tcPr>
            <w:tcW w:w="3898" w:type="dxa"/>
            <w:tcBorders>
              <w:top w:val="single" w:sz="4" w:space="0" w:color="auto"/>
              <w:left w:val="single" w:sz="4" w:space="0" w:color="auto"/>
              <w:bottom w:val="single" w:sz="4" w:space="0" w:color="auto"/>
              <w:right w:val="single" w:sz="4" w:space="0" w:color="auto"/>
            </w:tcBorders>
            <w:shd w:val="clear" w:color="auto" w:fill="00558C"/>
          </w:tcPr>
          <w:p w14:paraId="17C3B78E" w14:textId="77777777" w:rsidR="00A013FD" w:rsidRPr="00A013FD" w:rsidRDefault="00A013FD" w:rsidP="00A013FD">
            <w:pPr>
              <w:keepNext/>
              <w:spacing w:before="80" w:after="80"/>
              <w:jc w:val="center"/>
              <w:rPr>
                <w:ins w:id="6875" w:author="Ross Norsworthy" w:date="2020-03-20T00:00:00Z"/>
                <w:rFonts w:ascii="Times New Roman Bold" w:hAnsi="Times New Roman Bold" w:cs="Times New Roman Bold"/>
                <w:b/>
                <w:sz w:val="20"/>
              </w:rPr>
            </w:pPr>
            <w:ins w:id="6876" w:author="Ross Norsworthy" w:date="2020-03-20T00:00:00Z">
              <w:r w:rsidRPr="00A013FD">
                <w:rPr>
                  <w:rFonts w:ascii="Times New Roman Bold" w:hAnsi="Times New Roman Bold" w:cs="Times New Roman Bold"/>
                  <w:b/>
                  <w:sz w:val="20"/>
                </w:rPr>
                <w:t>Requirements</w:t>
              </w:r>
            </w:ins>
          </w:p>
        </w:tc>
      </w:tr>
      <w:tr w:rsidR="00A013FD" w:rsidRPr="00A013FD" w14:paraId="536F444F" w14:textId="77777777" w:rsidTr="00BF604E">
        <w:trPr>
          <w:jc w:val="center"/>
          <w:ins w:id="6877"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34AAF0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78" w:author="Ross Norsworthy" w:date="2020-03-20T00:00:00Z"/>
                <w:sz w:val="20"/>
              </w:rPr>
            </w:pPr>
            <w:ins w:id="6879" w:author="Ross Norsworthy" w:date="2020-03-20T00:00:00Z">
              <w:r w:rsidRPr="00A013FD">
                <w:rPr>
                  <w:sz w:val="20"/>
                </w:rPr>
                <w:t xml:space="preserve">Sensitivity </w:t>
              </w:r>
            </w:ins>
          </w:p>
        </w:tc>
        <w:tc>
          <w:tcPr>
            <w:tcW w:w="3898" w:type="dxa"/>
            <w:tcBorders>
              <w:top w:val="single" w:sz="4" w:space="0" w:color="auto"/>
              <w:left w:val="single" w:sz="4" w:space="0" w:color="auto"/>
              <w:bottom w:val="single" w:sz="4" w:space="0" w:color="auto"/>
              <w:right w:val="single" w:sz="4" w:space="0" w:color="auto"/>
            </w:tcBorders>
          </w:tcPr>
          <w:p w14:paraId="1CCF2F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80" w:author="Ross Norsworthy" w:date="2020-03-20T00:00:00Z"/>
                <w:sz w:val="20"/>
              </w:rPr>
            </w:pPr>
            <w:ins w:id="6881" w:author="Ross Norsworthy" w:date="2020-03-20T00:00:00Z">
              <w:r w:rsidRPr="00A013FD">
                <w:rPr>
                  <w:sz w:val="20"/>
                </w:rPr>
                <w:t>20% PER @ −107 dBm</w:t>
              </w:r>
            </w:ins>
          </w:p>
        </w:tc>
      </w:tr>
      <w:tr w:rsidR="00A013FD" w:rsidRPr="00A013FD" w14:paraId="6D50BC70" w14:textId="77777777" w:rsidTr="00BF604E">
        <w:trPr>
          <w:jc w:val="center"/>
          <w:ins w:id="6882"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6E9C6C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83" w:author="Ross Norsworthy" w:date="2020-03-20T00:00:00Z"/>
                <w:sz w:val="20"/>
              </w:rPr>
            </w:pPr>
            <w:ins w:id="6884" w:author="Ross Norsworthy" w:date="2020-03-20T00:00:00Z">
              <w:r w:rsidRPr="00A013FD">
                <w:rPr>
                  <w:sz w:val="20"/>
                </w:rPr>
                <w:t>Error behaviour at high input levels</w:t>
              </w:r>
            </w:ins>
          </w:p>
        </w:tc>
        <w:tc>
          <w:tcPr>
            <w:tcW w:w="3898" w:type="dxa"/>
            <w:tcBorders>
              <w:top w:val="single" w:sz="4" w:space="0" w:color="auto"/>
              <w:left w:val="single" w:sz="4" w:space="0" w:color="auto"/>
              <w:bottom w:val="single" w:sz="4" w:space="0" w:color="auto"/>
              <w:right w:val="single" w:sz="4" w:space="0" w:color="auto"/>
            </w:tcBorders>
          </w:tcPr>
          <w:p w14:paraId="01E946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85" w:author="Ross Norsworthy" w:date="2020-03-20T00:00:00Z"/>
                <w:sz w:val="20"/>
              </w:rPr>
            </w:pPr>
            <w:ins w:id="6886" w:author="Ross Norsworthy" w:date="2020-03-20T00:00:00Z">
              <w:r w:rsidRPr="00A013FD">
                <w:rPr>
                  <w:sz w:val="20"/>
                </w:rPr>
                <w:t>1% PER @ −77 dBm</w:t>
              </w:r>
              <w:r w:rsidRPr="00A013FD">
                <w:rPr>
                  <w:sz w:val="20"/>
                </w:rPr>
                <w:br/>
                <w:t>1% PER @ −7 dBm</w:t>
              </w:r>
            </w:ins>
          </w:p>
        </w:tc>
      </w:tr>
      <w:tr w:rsidR="00A013FD" w:rsidRPr="00A013FD" w14:paraId="4FC67BFB" w14:textId="77777777" w:rsidTr="00BF604E">
        <w:trPr>
          <w:jc w:val="center"/>
          <w:ins w:id="6887"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4D5A16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88" w:author="Ross Norsworthy" w:date="2020-03-20T00:00:00Z"/>
                <w:sz w:val="20"/>
              </w:rPr>
            </w:pPr>
            <w:ins w:id="6889" w:author="Ross Norsworthy" w:date="2020-03-20T00:00:00Z">
              <w:r w:rsidRPr="00A013FD">
                <w:rPr>
                  <w:sz w:val="20"/>
                </w:rPr>
                <w:t>Adjacent channel selectivity</w:t>
              </w:r>
            </w:ins>
          </w:p>
        </w:tc>
        <w:tc>
          <w:tcPr>
            <w:tcW w:w="3898" w:type="dxa"/>
            <w:tcBorders>
              <w:top w:val="single" w:sz="4" w:space="0" w:color="auto"/>
              <w:left w:val="single" w:sz="4" w:space="0" w:color="auto"/>
              <w:bottom w:val="single" w:sz="4" w:space="0" w:color="auto"/>
              <w:right w:val="single" w:sz="4" w:space="0" w:color="auto"/>
            </w:tcBorders>
          </w:tcPr>
          <w:p w14:paraId="1416F5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90" w:author="Ross Norsworthy" w:date="2020-03-20T00:00:00Z"/>
                <w:sz w:val="20"/>
              </w:rPr>
            </w:pPr>
            <w:ins w:id="6891" w:author="Ross Norsworthy" w:date="2020-03-20T00:00:00Z">
              <w:r w:rsidRPr="00A013FD">
                <w:rPr>
                  <w:sz w:val="20"/>
                </w:rPr>
                <w:t>20% PER @ 70 dB</w:t>
              </w:r>
            </w:ins>
          </w:p>
        </w:tc>
      </w:tr>
      <w:tr w:rsidR="00A013FD" w:rsidRPr="00A013FD" w14:paraId="112AD0F5" w14:textId="77777777" w:rsidTr="00BF604E">
        <w:trPr>
          <w:jc w:val="center"/>
          <w:ins w:id="6892"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0C8F1E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93" w:author="Ross Norsworthy" w:date="2020-03-20T00:00:00Z"/>
                <w:sz w:val="20"/>
              </w:rPr>
            </w:pPr>
            <w:ins w:id="6894" w:author="Ross Norsworthy" w:date="2020-03-20T00:00:00Z">
              <w:r w:rsidRPr="00A013FD">
                <w:rPr>
                  <w:sz w:val="20"/>
                </w:rPr>
                <w:t>Spurious response rejection</w:t>
              </w:r>
            </w:ins>
          </w:p>
        </w:tc>
        <w:tc>
          <w:tcPr>
            <w:tcW w:w="3898" w:type="dxa"/>
            <w:tcBorders>
              <w:top w:val="single" w:sz="4" w:space="0" w:color="auto"/>
              <w:left w:val="single" w:sz="4" w:space="0" w:color="auto"/>
              <w:bottom w:val="single" w:sz="4" w:space="0" w:color="auto"/>
              <w:right w:val="single" w:sz="4" w:space="0" w:color="auto"/>
            </w:tcBorders>
          </w:tcPr>
          <w:p w14:paraId="698793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95" w:author="Ross Norsworthy" w:date="2020-03-20T00:00:00Z"/>
                <w:sz w:val="20"/>
              </w:rPr>
            </w:pPr>
            <w:ins w:id="6896" w:author="Ross Norsworthy" w:date="2020-03-20T00:00:00Z">
              <w:r w:rsidRPr="00A013FD">
                <w:rPr>
                  <w:sz w:val="20"/>
                </w:rPr>
                <w:t>20% PER @ 70 dB</w:t>
              </w:r>
            </w:ins>
          </w:p>
        </w:tc>
      </w:tr>
      <w:tr w:rsidR="00A013FD" w:rsidRPr="00A013FD" w14:paraId="1257624B" w14:textId="77777777" w:rsidTr="00BF604E">
        <w:trPr>
          <w:jc w:val="center"/>
          <w:ins w:id="6897"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329F14A1" w14:textId="77777777" w:rsidR="00A013FD" w:rsidRPr="006E380F"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898" w:author="Ross Norsworthy" w:date="2020-03-20T00:00:00Z"/>
                <w:sz w:val="20"/>
              </w:rPr>
            </w:pPr>
            <w:ins w:id="6899" w:author="Ross Norsworthy" w:date="2020-03-20T00:00:00Z">
              <w:r w:rsidRPr="006E380F">
                <w:rPr>
                  <w:sz w:val="20"/>
                </w:rPr>
                <w:t>Intermodulation response rejection</w:t>
              </w:r>
            </w:ins>
          </w:p>
        </w:tc>
        <w:tc>
          <w:tcPr>
            <w:tcW w:w="3898" w:type="dxa"/>
            <w:tcBorders>
              <w:top w:val="single" w:sz="4" w:space="0" w:color="auto"/>
              <w:left w:val="single" w:sz="4" w:space="0" w:color="auto"/>
              <w:bottom w:val="single" w:sz="4" w:space="0" w:color="auto"/>
              <w:right w:val="single" w:sz="4" w:space="0" w:color="auto"/>
            </w:tcBorders>
          </w:tcPr>
          <w:p w14:paraId="1BE74539" w14:textId="77777777" w:rsidR="00A013FD" w:rsidRPr="006E380F"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00" w:author="Ross Norsworthy" w:date="2020-03-20T00:00:00Z"/>
                <w:sz w:val="20"/>
              </w:rPr>
            </w:pPr>
            <w:ins w:id="6901" w:author="Ross Norsworthy" w:date="2020-03-20T00:00:00Z">
              <w:r w:rsidRPr="006E380F">
                <w:rPr>
                  <w:sz w:val="20"/>
                </w:rPr>
                <w:t>20% PER @ 7</w:t>
              </w:r>
            </w:ins>
            <w:ins w:id="6902" w:author="Editor" w:date="2020-07-22T09:13:00Z">
              <w:r w:rsidRPr="006E380F">
                <w:rPr>
                  <w:sz w:val="20"/>
                </w:rPr>
                <w:t>1</w:t>
              </w:r>
            </w:ins>
            <w:ins w:id="6903" w:author="Ross Norsworthy" w:date="2020-03-20T00:00:00Z">
              <w:del w:id="6904" w:author="Editor" w:date="2020-07-22T09:13:00Z">
                <w:r w:rsidRPr="006E380F">
                  <w:rPr>
                    <w:sz w:val="20"/>
                  </w:rPr>
                  <w:delText>4</w:delText>
                </w:r>
              </w:del>
              <w:r w:rsidRPr="006E380F">
                <w:rPr>
                  <w:sz w:val="20"/>
                </w:rPr>
                <w:t xml:space="preserve"> dB</w:t>
              </w:r>
            </w:ins>
          </w:p>
        </w:tc>
      </w:tr>
      <w:tr w:rsidR="00A013FD" w:rsidRPr="00A013FD" w14:paraId="287F633A" w14:textId="77777777" w:rsidTr="00BF604E">
        <w:trPr>
          <w:jc w:val="center"/>
          <w:ins w:id="6905"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3D628E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06" w:author="Ross Norsworthy" w:date="2020-03-20T00:00:00Z"/>
                <w:sz w:val="20"/>
              </w:rPr>
            </w:pPr>
            <w:ins w:id="6907" w:author="Ross Norsworthy" w:date="2020-03-20T00:00:00Z">
              <w:r w:rsidRPr="00A013FD">
                <w:rPr>
                  <w:sz w:val="20"/>
                </w:rPr>
                <w:t>Spurious emissions</w:t>
              </w:r>
            </w:ins>
          </w:p>
        </w:tc>
        <w:tc>
          <w:tcPr>
            <w:tcW w:w="3898" w:type="dxa"/>
            <w:tcBorders>
              <w:top w:val="single" w:sz="4" w:space="0" w:color="auto"/>
              <w:left w:val="single" w:sz="4" w:space="0" w:color="auto"/>
              <w:bottom w:val="single" w:sz="4" w:space="0" w:color="auto"/>
              <w:right w:val="single" w:sz="4" w:space="0" w:color="auto"/>
            </w:tcBorders>
          </w:tcPr>
          <w:p w14:paraId="090BE5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08" w:author="Ross Norsworthy" w:date="2020-03-20T00:00:00Z"/>
                <w:sz w:val="20"/>
              </w:rPr>
            </w:pPr>
            <w:ins w:id="6909" w:author="Ross Norsworthy" w:date="2020-03-20T00:00:00Z">
              <w:r w:rsidRPr="00A013FD">
                <w:rPr>
                  <w:sz w:val="20"/>
                </w:rPr>
                <w:t>−57 dBm (9 kHz to 1 GHz)</w:t>
              </w:r>
              <w:r w:rsidRPr="00A013FD">
                <w:rPr>
                  <w:sz w:val="20"/>
                </w:rPr>
                <w:br/>
                <w:t>−47 dBm (1 GHz to 4 GHz)</w:t>
              </w:r>
            </w:ins>
          </w:p>
        </w:tc>
      </w:tr>
      <w:tr w:rsidR="00A013FD" w:rsidRPr="00A013FD" w14:paraId="17C65B3A" w14:textId="77777777" w:rsidTr="00BF604E">
        <w:trPr>
          <w:jc w:val="center"/>
          <w:ins w:id="6910" w:author="Ross Norsworthy" w:date="2020-03-20T00:00:00Z"/>
        </w:trPr>
        <w:tc>
          <w:tcPr>
            <w:tcW w:w="3949" w:type="dxa"/>
            <w:tcBorders>
              <w:top w:val="single" w:sz="4" w:space="0" w:color="auto"/>
              <w:left w:val="single" w:sz="4" w:space="0" w:color="auto"/>
              <w:bottom w:val="single" w:sz="4" w:space="0" w:color="auto"/>
              <w:right w:val="single" w:sz="4" w:space="0" w:color="auto"/>
            </w:tcBorders>
          </w:tcPr>
          <w:p w14:paraId="3A0E64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11" w:author="Ross Norsworthy" w:date="2020-03-20T00:00:00Z"/>
                <w:sz w:val="20"/>
              </w:rPr>
            </w:pPr>
            <w:ins w:id="6912" w:author="Ross Norsworthy" w:date="2020-03-20T00:00:00Z">
              <w:r w:rsidRPr="00A013FD">
                <w:rPr>
                  <w:sz w:val="20"/>
                </w:rPr>
                <w:t>Blocking</w:t>
              </w:r>
            </w:ins>
          </w:p>
        </w:tc>
        <w:tc>
          <w:tcPr>
            <w:tcW w:w="3898" w:type="dxa"/>
            <w:tcBorders>
              <w:top w:val="single" w:sz="4" w:space="0" w:color="auto"/>
              <w:left w:val="single" w:sz="4" w:space="0" w:color="auto"/>
              <w:bottom w:val="single" w:sz="4" w:space="0" w:color="auto"/>
              <w:right w:val="single" w:sz="4" w:space="0" w:color="auto"/>
            </w:tcBorders>
          </w:tcPr>
          <w:p w14:paraId="55256C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6913" w:author="Ross Norsworthy" w:date="2020-03-20T00:00:00Z"/>
                <w:sz w:val="20"/>
              </w:rPr>
            </w:pPr>
            <w:ins w:id="6914" w:author="Ross Norsworthy" w:date="2020-03-20T00:00:00Z">
              <w:r w:rsidRPr="00A013FD">
                <w:rPr>
                  <w:sz w:val="20"/>
                </w:rPr>
                <w:t>20% PER @ 86 dB</w:t>
              </w:r>
            </w:ins>
          </w:p>
        </w:tc>
      </w:tr>
    </w:tbl>
    <w:p w14:paraId="2FA66CA7" w14:textId="77777777" w:rsidR="00D95109" w:rsidRPr="00A013FD" w:rsidRDefault="00D95109" w:rsidP="00D95109">
      <w:pPr>
        <w:pStyle w:val="Tablefin"/>
        <w:rPr>
          <w:ins w:id="6915" w:author="Ross Norsworthy" w:date="2020-03-19T22:33:00Z"/>
          <w:lang w:val="en-US"/>
        </w:rPr>
      </w:pPr>
      <w:bookmarkStart w:id="6916" w:name="_Toc35545299"/>
    </w:p>
    <w:p w14:paraId="1EA31F6E" w14:textId="01BE77F4" w:rsidR="00A013FD" w:rsidRPr="00A013FD" w:rsidRDefault="00165D21" w:rsidP="008065CA">
      <w:pPr>
        <w:pStyle w:val="Heading2"/>
        <w:rPr>
          <w:ins w:id="6917" w:author="Ross Norsworthy" w:date="2020-03-20T00:00:00Z"/>
          <w:rFonts w:eastAsia="Calibri"/>
          <w:lang w:eastAsia="en-GB"/>
        </w:rPr>
      </w:pPr>
      <w:ins w:id="6918" w:author="Song, Xiaojing" w:date="2020-08-21T10:52:00Z">
        <w:del w:id="6919" w:author="USA Editor 2021" w:date="2020-12-11T10:03:00Z">
          <w:r w:rsidRPr="002F04AB" w:rsidDel="00BD57C9">
            <w:rPr>
              <w:rFonts w:eastAsia="Calibri"/>
              <w:highlight w:val="green"/>
              <w:lang w:eastAsia="en-GB"/>
            </w:rPr>
            <w:delText>B</w:delText>
          </w:r>
          <w:r w:rsidRPr="002F04AB" w:rsidDel="00BD57C9">
            <w:rPr>
              <w:rFonts w:eastAsia="Calibri"/>
              <w:highlight w:val="green"/>
              <w:lang w:eastAsia="en-GB"/>
              <w:rPrChange w:id="6920" w:author="USA Editor 2021" w:date="2020-12-11T10:48:00Z">
                <w:rPr>
                  <w:rFonts w:eastAsia="Calibri"/>
                  <w:lang w:eastAsia="en-GB"/>
                </w:rPr>
              </w:rPrChange>
            </w:rPr>
            <w:delText xml:space="preserve"> </w:delText>
          </w:r>
        </w:del>
      </w:ins>
      <w:ins w:id="6921" w:author="Song, Xiaojing" w:date="2020-08-21T10:35:00Z">
        <w:del w:id="6922" w:author="USA Editor 2021" w:date="2020-12-11T10:48:00Z">
          <w:r w:rsidR="005C7AE1" w:rsidRPr="002F04AB" w:rsidDel="002F04AB">
            <w:rPr>
              <w:rFonts w:eastAsia="Calibri"/>
              <w:highlight w:val="green"/>
              <w:lang w:eastAsia="en-GB"/>
              <w:rPrChange w:id="6923" w:author="USA Editor 2021" w:date="2020-12-11T10:48:00Z">
                <w:rPr>
                  <w:rFonts w:eastAsia="Calibri"/>
                  <w:lang w:eastAsia="en-GB"/>
                </w:rPr>
              </w:rPrChange>
            </w:rPr>
            <w:delText>2</w:delText>
          </w:r>
        </w:del>
      </w:ins>
      <w:ins w:id="6924" w:author="USA Editor 2021" w:date="2020-12-11T10:48:00Z">
        <w:r w:rsidR="002F04AB" w:rsidRPr="002F04AB">
          <w:rPr>
            <w:rFonts w:eastAsia="Calibri"/>
            <w:highlight w:val="green"/>
            <w:lang w:eastAsia="en-GB"/>
            <w:rPrChange w:id="6925" w:author="USA Editor 2021" w:date="2020-12-11T10:48:00Z">
              <w:rPr>
                <w:rFonts w:eastAsia="Calibri"/>
                <w:lang w:eastAsia="en-GB"/>
              </w:rPr>
            </w:rPrChange>
          </w:rPr>
          <w:t>3</w:t>
        </w:r>
      </w:ins>
      <w:ins w:id="6926" w:author="Song, Xiaojing" w:date="2020-08-21T10:35:00Z">
        <w:r w:rsidR="005C7AE1">
          <w:rPr>
            <w:rFonts w:eastAsia="Calibri"/>
            <w:lang w:eastAsia="en-GB"/>
          </w:rPr>
          <w:t>.3</w:t>
        </w:r>
        <w:r w:rsidR="005C7AE1">
          <w:rPr>
            <w:rFonts w:eastAsia="Calibri"/>
            <w:lang w:eastAsia="en-GB"/>
          </w:rPr>
          <w:tab/>
        </w:r>
      </w:ins>
      <w:ins w:id="6927" w:author="Ross Norsworthy" w:date="2020-03-20T00:00:00Z">
        <w:r w:rsidR="00A013FD" w:rsidRPr="00A013FD">
          <w:rPr>
            <w:rFonts w:eastAsia="Calibri"/>
            <w:lang w:eastAsia="en-GB"/>
          </w:rPr>
          <w:t>Modulation scheme</w:t>
        </w:r>
        <w:bookmarkEnd w:id="6916"/>
      </w:ins>
    </w:p>
    <w:p w14:paraId="72F993DA" w14:textId="7D6472FE" w:rsidR="00A013FD" w:rsidRPr="00A013FD" w:rsidRDefault="00A013FD" w:rsidP="00A013FD">
      <w:pPr>
        <w:spacing w:after="120"/>
        <w:rPr>
          <w:ins w:id="6928" w:author="Ross Norsworthy" w:date="2020-03-20T00:00:00Z"/>
        </w:rPr>
      </w:pPr>
      <w:ins w:id="6929" w:author="Ross Norsworthy" w:date="2020-03-20T00:00:00Z">
        <w:r w:rsidRPr="00A013FD">
          <w:t xml:space="preserve">The base modulation is defined by the Link ID, see Table </w:t>
        </w:r>
      </w:ins>
      <w:ins w:id="6930" w:author="USA Editor 2021" w:date="2021-01-06T13:57:00Z">
        <w:r w:rsidR="000A779B" w:rsidRPr="000A779B">
          <w:rPr>
            <w:highlight w:val="green"/>
          </w:rPr>
          <w:t>7</w:t>
        </w:r>
      </w:ins>
      <w:ins w:id="6931" w:author="Ross Norsworthy" w:date="2020-03-20T00:00:00Z">
        <w:del w:id="6932" w:author="USA Editor 2021" w:date="2021-01-06T13:57:00Z">
          <w:r w:rsidRPr="000A779B" w:rsidDel="000A779B">
            <w:rPr>
              <w:highlight w:val="green"/>
            </w:rPr>
            <w:delText>8</w:delText>
          </w:r>
        </w:del>
        <w:r w:rsidRPr="00A013FD">
          <w:t>.</w:t>
        </w:r>
      </w:ins>
    </w:p>
    <w:p w14:paraId="6BAA0AAD" w14:textId="574603D7" w:rsidR="00A013FD" w:rsidRPr="00A013FD" w:rsidRDefault="00A013FD" w:rsidP="00A013FD">
      <w:pPr>
        <w:spacing w:after="120"/>
        <w:rPr>
          <w:ins w:id="6933" w:author="Ross Norsworthy" w:date="2020-03-20T00:00:00Z"/>
          <w:i/>
        </w:rPr>
      </w:pPr>
      <w:ins w:id="6934" w:author="Ross Norsworthy" w:date="2020-03-20T00:00:00Z">
        <w:r w:rsidRPr="00A013FD">
          <w:t xml:space="preserve">For the modulation bit mapping, see Annex </w:t>
        </w:r>
      </w:ins>
      <w:ins w:id="6935" w:author="USA Editor 2021" w:date="2020-12-11T10:03:00Z">
        <w:r w:rsidR="00BD57C9" w:rsidRPr="002F04AB">
          <w:rPr>
            <w:highlight w:val="green"/>
          </w:rPr>
          <w:t>2</w:t>
        </w:r>
      </w:ins>
      <w:ins w:id="6936" w:author="Ross Norsworthy" w:date="2020-03-20T00:00:00Z">
        <w:del w:id="6937" w:author="USA Editor 2021" w:date="2020-12-11T10:03:00Z">
          <w:r w:rsidRPr="002F04AB" w:rsidDel="00BD57C9">
            <w:rPr>
              <w:highlight w:val="green"/>
            </w:rPr>
            <w:delText>A</w:delText>
          </w:r>
        </w:del>
        <w:r w:rsidRPr="00A013FD">
          <w:t>.</w:t>
        </w:r>
      </w:ins>
    </w:p>
    <w:p w14:paraId="7568920B" w14:textId="131EE06F" w:rsidR="00A013FD" w:rsidRPr="00A013FD" w:rsidRDefault="00165D21" w:rsidP="008065CA">
      <w:pPr>
        <w:pStyle w:val="Heading2"/>
        <w:rPr>
          <w:ins w:id="6938" w:author="Ross Norsworthy" w:date="2020-03-20T00:00:00Z"/>
          <w:rFonts w:eastAsia="Calibri"/>
          <w:lang w:eastAsia="en-GB"/>
        </w:rPr>
      </w:pPr>
      <w:bookmarkStart w:id="6939" w:name="_Toc35545300"/>
      <w:ins w:id="6940" w:author="Song, Xiaojing" w:date="2020-08-21T10:52:00Z">
        <w:del w:id="6941" w:author="USA Editor 2021" w:date="2020-12-11T10:03:00Z">
          <w:r w:rsidRPr="002F04AB" w:rsidDel="00BD57C9">
            <w:rPr>
              <w:rFonts w:eastAsia="Calibri"/>
              <w:highlight w:val="green"/>
              <w:lang w:eastAsia="en-GB"/>
            </w:rPr>
            <w:delText>B</w:delText>
          </w:r>
          <w:r w:rsidRPr="002F04AB" w:rsidDel="00BD57C9">
            <w:rPr>
              <w:rFonts w:eastAsia="Calibri"/>
              <w:highlight w:val="green"/>
              <w:lang w:eastAsia="en-GB"/>
              <w:rPrChange w:id="6942" w:author="USA Editor 2021" w:date="2020-12-11T10:48:00Z">
                <w:rPr>
                  <w:rFonts w:eastAsia="Calibri"/>
                  <w:lang w:eastAsia="en-GB"/>
                </w:rPr>
              </w:rPrChange>
            </w:rPr>
            <w:delText xml:space="preserve"> </w:delText>
          </w:r>
        </w:del>
      </w:ins>
      <w:ins w:id="6943" w:author="Song, Xiaojing" w:date="2020-08-21T10:35:00Z">
        <w:del w:id="6944" w:author="USA Editor 2021" w:date="2020-12-11T10:48:00Z">
          <w:r w:rsidR="00F74B7C" w:rsidRPr="002F04AB" w:rsidDel="002F04AB">
            <w:rPr>
              <w:rFonts w:eastAsia="Calibri"/>
              <w:highlight w:val="green"/>
              <w:lang w:eastAsia="en-GB"/>
              <w:rPrChange w:id="6945" w:author="USA Editor 2021" w:date="2020-12-11T10:48:00Z">
                <w:rPr>
                  <w:rFonts w:eastAsia="Calibri"/>
                  <w:lang w:eastAsia="en-GB"/>
                </w:rPr>
              </w:rPrChange>
            </w:rPr>
            <w:delText>2</w:delText>
          </w:r>
        </w:del>
      </w:ins>
      <w:ins w:id="6946" w:author="USA Editor 2021" w:date="2020-12-11T10:48:00Z">
        <w:r w:rsidR="002F04AB" w:rsidRPr="002F04AB">
          <w:rPr>
            <w:rFonts w:eastAsia="Calibri"/>
            <w:highlight w:val="green"/>
            <w:lang w:eastAsia="en-GB"/>
            <w:rPrChange w:id="6947" w:author="USA Editor 2021" w:date="2020-12-11T10:48:00Z">
              <w:rPr>
                <w:rFonts w:eastAsia="Calibri"/>
                <w:lang w:eastAsia="en-GB"/>
              </w:rPr>
            </w:rPrChange>
          </w:rPr>
          <w:t>3</w:t>
        </w:r>
      </w:ins>
      <w:ins w:id="6948" w:author="Song, Xiaojing" w:date="2020-08-21T10:35:00Z">
        <w:r w:rsidR="00F74B7C">
          <w:rPr>
            <w:rFonts w:eastAsia="Calibri"/>
            <w:lang w:eastAsia="en-GB"/>
          </w:rPr>
          <w:t>.4</w:t>
        </w:r>
        <w:r w:rsidR="00F74B7C">
          <w:rPr>
            <w:rFonts w:eastAsia="Calibri"/>
            <w:lang w:eastAsia="en-GB"/>
          </w:rPr>
          <w:tab/>
        </w:r>
      </w:ins>
      <w:ins w:id="6949" w:author="Ross Norsworthy" w:date="2020-03-20T00:00:00Z">
        <w:r w:rsidR="00A013FD" w:rsidRPr="00A013FD">
          <w:rPr>
            <w:rFonts w:eastAsia="Calibri"/>
            <w:lang w:eastAsia="en-GB"/>
          </w:rPr>
          <w:t>Data transmission bit rate</w:t>
        </w:r>
        <w:bookmarkEnd w:id="6939"/>
      </w:ins>
    </w:p>
    <w:p w14:paraId="47B7B24C" w14:textId="77777777" w:rsidR="00A013FD" w:rsidRPr="00A013FD" w:rsidRDefault="00A013FD" w:rsidP="00A013FD">
      <w:pPr>
        <w:spacing w:after="120"/>
        <w:rPr>
          <w:ins w:id="6950" w:author="Ross Norsworthy" w:date="2020-03-20T00:00:00Z"/>
        </w:rPr>
      </w:pPr>
      <w:ins w:id="6951" w:author="Ross Norsworthy" w:date="2020-03-20T00:00:00Z">
        <w:r w:rsidRPr="00A013FD">
          <w:t>The transmission bit rate should be 19.2 kbit/s ±10 ppm</w:t>
        </w:r>
        <w:r w:rsidRPr="00A013FD">
          <w:rPr>
            <w:lang w:eastAsia="ja-JP"/>
          </w:rPr>
          <w:t xml:space="preserve"> for </w:t>
        </w:r>
        <w:r w:rsidRPr="00A013FD">
          <w:t>π/4 QPSK.</w:t>
        </w:r>
      </w:ins>
    </w:p>
    <w:p w14:paraId="6D3FE2A7" w14:textId="4205CF81" w:rsidR="00A013FD" w:rsidRPr="00A013FD" w:rsidRDefault="00165D21" w:rsidP="008065CA">
      <w:pPr>
        <w:pStyle w:val="Heading2"/>
        <w:rPr>
          <w:ins w:id="6952" w:author="Ross Norsworthy" w:date="2020-03-20T00:00:00Z"/>
          <w:rFonts w:eastAsia="Calibri"/>
          <w:lang w:eastAsia="en-GB"/>
        </w:rPr>
      </w:pPr>
      <w:bookmarkStart w:id="6953" w:name="_Toc35545301"/>
      <w:ins w:id="6954" w:author="Song, Xiaojing" w:date="2020-08-21T10:52:00Z">
        <w:del w:id="6955" w:author="USA Editor 2021" w:date="2020-12-11T10:03:00Z">
          <w:r w:rsidRPr="002F04AB" w:rsidDel="00BD57C9">
            <w:rPr>
              <w:rFonts w:eastAsia="Calibri"/>
              <w:highlight w:val="green"/>
              <w:lang w:eastAsia="en-GB"/>
            </w:rPr>
            <w:delText>B</w:delText>
          </w:r>
          <w:r w:rsidRPr="002F04AB" w:rsidDel="00BD57C9">
            <w:rPr>
              <w:rFonts w:eastAsia="Calibri"/>
              <w:highlight w:val="green"/>
              <w:lang w:eastAsia="en-GB"/>
              <w:rPrChange w:id="6956" w:author="USA Editor 2021" w:date="2020-12-11T10:48:00Z">
                <w:rPr>
                  <w:rFonts w:eastAsia="Calibri"/>
                  <w:lang w:eastAsia="en-GB"/>
                </w:rPr>
              </w:rPrChange>
            </w:rPr>
            <w:delText xml:space="preserve"> </w:delText>
          </w:r>
        </w:del>
      </w:ins>
      <w:ins w:id="6957" w:author="Song, Xiaojing" w:date="2020-08-21T10:35:00Z">
        <w:del w:id="6958" w:author="USA Editor 2021" w:date="2020-12-11T10:48:00Z">
          <w:r w:rsidR="00F74B7C" w:rsidRPr="002F04AB" w:rsidDel="002F04AB">
            <w:rPr>
              <w:rFonts w:eastAsia="Calibri"/>
              <w:highlight w:val="green"/>
              <w:lang w:eastAsia="en-GB"/>
              <w:rPrChange w:id="6959" w:author="USA Editor 2021" w:date="2020-12-11T10:48:00Z">
                <w:rPr>
                  <w:rFonts w:eastAsia="Calibri"/>
                  <w:lang w:eastAsia="en-GB"/>
                </w:rPr>
              </w:rPrChange>
            </w:rPr>
            <w:delText>2</w:delText>
          </w:r>
        </w:del>
      </w:ins>
      <w:ins w:id="6960" w:author="USA Editor 2021" w:date="2020-12-11T10:48:00Z">
        <w:r w:rsidR="002F04AB" w:rsidRPr="002F04AB">
          <w:rPr>
            <w:rFonts w:eastAsia="Calibri"/>
            <w:highlight w:val="green"/>
            <w:lang w:eastAsia="en-GB"/>
            <w:rPrChange w:id="6961" w:author="USA Editor 2021" w:date="2020-12-11T10:48:00Z">
              <w:rPr>
                <w:rFonts w:eastAsia="Calibri"/>
                <w:lang w:eastAsia="en-GB"/>
              </w:rPr>
            </w:rPrChange>
          </w:rPr>
          <w:t>3</w:t>
        </w:r>
      </w:ins>
      <w:ins w:id="6962" w:author="Song, Xiaojing" w:date="2020-08-21T10:35:00Z">
        <w:r w:rsidR="00F74B7C">
          <w:rPr>
            <w:rFonts w:eastAsia="Calibri"/>
            <w:lang w:eastAsia="en-GB"/>
          </w:rPr>
          <w:t>.5</w:t>
        </w:r>
        <w:r w:rsidR="00F74B7C">
          <w:rPr>
            <w:rFonts w:eastAsia="Calibri"/>
            <w:lang w:eastAsia="en-GB"/>
          </w:rPr>
          <w:tab/>
        </w:r>
      </w:ins>
      <w:ins w:id="6963" w:author="Ross Norsworthy" w:date="2020-03-20T00:00:00Z">
        <w:r w:rsidR="00A013FD" w:rsidRPr="00A013FD">
          <w:rPr>
            <w:rFonts w:eastAsia="Calibri"/>
            <w:lang w:eastAsia="en-GB"/>
          </w:rPr>
          <w:t>Frame structure</w:t>
        </w:r>
        <w:bookmarkEnd w:id="6953"/>
      </w:ins>
    </w:p>
    <w:p w14:paraId="46E700BA" w14:textId="3D4F2D6C" w:rsidR="00A013FD" w:rsidRPr="00A013FD" w:rsidRDefault="00A013FD" w:rsidP="00A013FD">
      <w:pPr>
        <w:spacing w:after="120"/>
        <w:rPr>
          <w:ins w:id="6964" w:author="Ross Norsworthy" w:date="2020-03-20T00:00:00Z"/>
        </w:rPr>
      </w:pPr>
      <w:ins w:id="6965" w:author="Ross Norsworthy" w:date="2020-03-20T00:00:00Z">
        <w:r w:rsidRPr="00A013FD">
          <w:t xml:space="preserve">For the generic definition of the frame structure, see Annex </w:t>
        </w:r>
      </w:ins>
      <w:ins w:id="6966" w:author="USA Editor 2021" w:date="2020-12-11T10:04:00Z">
        <w:r w:rsidR="00BD57C9" w:rsidRPr="002F04AB">
          <w:rPr>
            <w:highlight w:val="green"/>
          </w:rPr>
          <w:t>2</w:t>
        </w:r>
      </w:ins>
      <w:ins w:id="6967" w:author="Ross Norsworthy" w:date="2020-03-20T00:00:00Z">
        <w:del w:id="6968" w:author="USA Editor 2021" w:date="2020-12-11T10:04:00Z">
          <w:r w:rsidRPr="002F04AB" w:rsidDel="00BD57C9">
            <w:rPr>
              <w:highlight w:val="green"/>
            </w:rPr>
            <w:delText>A</w:delText>
          </w:r>
        </w:del>
        <w:r w:rsidRPr="00A013FD">
          <w:t xml:space="preserve">. </w:t>
        </w:r>
      </w:ins>
    </w:p>
    <w:p w14:paraId="2713B451" w14:textId="4FFD71D1" w:rsidR="00A013FD" w:rsidRPr="00A013FD" w:rsidRDefault="00165D21" w:rsidP="008065CA">
      <w:pPr>
        <w:pStyle w:val="Heading2"/>
        <w:rPr>
          <w:ins w:id="6969" w:author="Ross Norsworthy" w:date="2020-03-20T00:00:00Z"/>
          <w:rFonts w:eastAsia="Calibri"/>
          <w:lang w:eastAsia="en-GB"/>
        </w:rPr>
      </w:pPr>
      <w:bookmarkStart w:id="6970" w:name="_Toc35545302"/>
      <w:ins w:id="6971" w:author="Song, Xiaojing" w:date="2020-08-21T10:52:00Z">
        <w:del w:id="6972" w:author="USA Editor 2021" w:date="2020-12-11T10:04:00Z">
          <w:r w:rsidRPr="002F04AB" w:rsidDel="00BD57C9">
            <w:rPr>
              <w:rFonts w:eastAsia="Calibri"/>
              <w:highlight w:val="green"/>
              <w:lang w:eastAsia="en-GB"/>
            </w:rPr>
            <w:delText>B</w:delText>
          </w:r>
          <w:r w:rsidRPr="002F04AB" w:rsidDel="00BD57C9">
            <w:rPr>
              <w:rFonts w:eastAsia="Calibri"/>
              <w:highlight w:val="green"/>
              <w:lang w:eastAsia="en-GB"/>
              <w:rPrChange w:id="6973" w:author="USA Editor 2021" w:date="2020-12-11T10:48:00Z">
                <w:rPr>
                  <w:rFonts w:eastAsia="Calibri"/>
                  <w:lang w:eastAsia="en-GB"/>
                </w:rPr>
              </w:rPrChange>
            </w:rPr>
            <w:delText xml:space="preserve"> </w:delText>
          </w:r>
        </w:del>
      </w:ins>
      <w:ins w:id="6974" w:author="Song, Xiaojing" w:date="2020-08-21T10:35:00Z">
        <w:del w:id="6975" w:author="USA Editor 2021" w:date="2020-12-11T10:48:00Z">
          <w:r w:rsidR="00F74B7C" w:rsidRPr="002F04AB" w:rsidDel="002F04AB">
            <w:rPr>
              <w:rFonts w:eastAsia="Calibri"/>
              <w:highlight w:val="green"/>
              <w:lang w:eastAsia="en-GB"/>
              <w:rPrChange w:id="6976" w:author="USA Editor 2021" w:date="2020-12-11T10:48:00Z">
                <w:rPr>
                  <w:rFonts w:eastAsia="Calibri"/>
                  <w:lang w:eastAsia="en-GB"/>
                </w:rPr>
              </w:rPrChange>
            </w:rPr>
            <w:delText>2</w:delText>
          </w:r>
        </w:del>
      </w:ins>
      <w:ins w:id="6977" w:author="USA Editor 2021" w:date="2020-12-11T10:48:00Z">
        <w:r w:rsidR="002F04AB" w:rsidRPr="002F04AB">
          <w:rPr>
            <w:rFonts w:eastAsia="Calibri"/>
            <w:highlight w:val="green"/>
            <w:lang w:eastAsia="en-GB"/>
            <w:rPrChange w:id="6978" w:author="USA Editor 2021" w:date="2020-12-11T10:48:00Z">
              <w:rPr>
                <w:rFonts w:eastAsia="Calibri"/>
                <w:lang w:eastAsia="en-GB"/>
              </w:rPr>
            </w:rPrChange>
          </w:rPr>
          <w:t>3</w:t>
        </w:r>
      </w:ins>
      <w:ins w:id="6979" w:author="Song, Xiaojing" w:date="2020-08-21T10:35:00Z">
        <w:r w:rsidR="00F74B7C">
          <w:rPr>
            <w:rFonts w:eastAsia="Calibri"/>
            <w:lang w:eastAsia="en-GB"/>
          </w:rPr>
          <w:t>.6</w:t>
        </w:r>
        <w:r w:rsidR="00F74B7C">
          <w:rPr>
            <w:rFonts w:eastAsia="Calibri"/>
            <w:lang w:eastAsia="en-GB"/>
          </w:rPr>
          <w:tab/>
        </w:r>
      </w:ins>
      <w:ins w:id="6980" w:author="Ross Norsworthy" w:date="2020-03-20T00:00:00Z">
        <w:r w:rsidR="00A013FD" w:rsidRPr="00A013FD">
          <w:rPr>
            <w:rFonts w:eastAsia="Calibri"/>
            <w:lang w:eastAsia="en-GB"/>
          </w:rPr>
          <w:t>Signal information</w:t>
        </w:r>
        <w:bookmarkEnd w:id="6970"/>
      </w:ins>
    </w:p>
    <w:p w14:paraId="39F94B9C" w14:textId="1F6DDD41" w:rsidR="00A013FD" w:rsidRPr="00A013FD" w:rsidRDefault="00A013FD" w:rsidP="00A013FD">
      <w:pPr>
        <w:spacing w:after="120"/>
        <w:rPr>
          <w:ins w:id="6981" w:author="Ross Norsworthy" w:date="2020-03-20T00:00:00Z"/>
          <w:lang w:eastAsia="ja-JP"/>
        </w:rPr>
      </w:pPr>
      <w:ins w:id="6982" w:author="Ross Norsworthy" w:date="2020-03-20T00:00:00Z">
        <w:r w:rsidRPr="00A013FD">
          <w:rPr>
            <w:lang w:eastAsia="ja-JP"/>
          </w:rPr>
          <w:t xml:space="preserve">Signal information selects the modulation scheme and coding according to the Link ID defined in </w:t>
        </w:r>
        <w:r w:rsidRPr="00A013FD">
          <w:t xml:space="preserve">Table </w:t>
        </w:r>
      </w:ins>
      <w:ins w:id="6983" w:author="USA Editor 2021" w:date="2021-01-06T13:47:00Z">
        <w:r w:rsidR="00B41EAD" w:rsidRPr="00B41EAD">
          <w:rPr>
            <w:highlight w:val="green"/>
          </w:rPr>
          <w:t>7</w:t>
        </w:r>
      </w:ins>
      <w:ins w:id="6984" w:author="Ross Norsworthy" w:date="2020-03-20T00:00:00Z">
        <w:del w:id="6985" w:author="USA Editor 2021" w:date="2021-01-06T13:47:00Z">
          <w:r w:rsidRPr="00B41EAD" w:rsidDel="00B41EAD">
            <w:rPr>
              <w:highlight w:val="green"/>
            </w:rPr>
            <w:delText>8</w:delText>
          </w:r>
        </w:del>
        <w:r w:rsidRPr="00A013FD">
          <w:rPr>
            <w:lang w:eastAsia="ja-JP"/>
          </w:rPr>
          <w:t>.</w:t>
        </w:r>
      </w:ins>
    </w:p>
    <w:p w14:paraId="2BD684C0" w14:textId="44F966BC" w:rsidR="00A013FD" w:rsidRPr="00A013FD" w:rsidRDefault="00165D21" w:rsidP="00705CC1">
      <w:pPr>
        <w:pStyle w:val="Heading2"/>
        <w:rPr>
          <w:ins w:id="6986" w:author="Ross Norsworthy" w:date="2020-03-20T00:00:00Z"/>
          <w:rFonts w:eastAsia="Calibri"/>
          <w:lang w:eastAsia="en-GB"/>
        </w:rPr>
      </w:pPr>
      <w:bookmarkStart w:id="6987" w:name="_Toc35545303"/>
      <w:ins w:id="6988" w:author="Song, Xiaojing" w:date="2020-08-21T10:52:00Z">
        <w:del w:id="6989" w:author="USA Editor 2021" w:date="2020-12-11T10:04:00Z">
          <w:r w:rsidRPr="002F04AB" w:rsidDel="00BD57C9">
            <w:rPr>
              <w:rFonts w:eastAsia="Calibri"/>
              <w:highlight w:val="green"/>
              <w:lang w:eastAsia="en-GB"/>
            </w:rPr>
            <w:delText>B</w:delText>
          </w:r>
          <w:r w:rsidRPr="002F04AB" w:rsidDel="00BD57C9">
            <w:rPr>
              <w:rFonts w:eastAsia="Calibri"/>
              <w:highlight w:val="green"/>
              <w:lang w:eastAsia="en-GB"/>
              <w:rPrChange w:id="6990" w:author="USA Editor 2021" w:date="2020-12-11T10:49:00Z">
                <w:rPr>
                  <w:rFonts w:eastAsia="Calibri"/>
                  <w:lang w:eastAsia="en-GB"/>
                </w:rPr>
              </w:rPrChange>
            </w:rPr>
            <w:delText xml:space="preserve"> </w:delText>
          </w:r>
        </w:del>
      </w:ins>
      <w:ins w:id="6991" w:author="Song, Xiaojing" w:date="2020-08-21T10:36:00Z">
        <w:del w:id="6992" w:author="USA Editor 2021" w:date="2020-12-11T10:48:00Z">
          <w:r w:rsidR="00472A07" w:rsidRPr="002F04AB" w:rsidDel="002F04AB">
            <w:rPr>
              <w:rFonts w:eastAsia="Calibri"/>
              <w:highlight w:val="green"/>
              <w:lang w:eastAsia="en-GB"/>
              <w:rPrChange w:id="6993" w:author="USA Editor 2021" w:date="2020-12-11T10:49:00Z">
                <w:rPr>
                  <w:rFonts w:eastAsia="Calibri"/>
                  <w:lang w:eastAsia="en-GB"/>
                </w:rPr>
              </w:rPrChange>
            </w:rPr>
            <w:delText>2</w:delText>
          </w:r>
        </w:del>
      </w:ins>
      <w:ins w:id="6994" w:author="USA Editor 2021" w:date="2020-12-11T10:48:00Z">
        <w:r w:rsidR="002F04AB" w:rsidRPr="002F04AB">
          <w:rPr>
            <w:rFonts w:eastAsia="Calibri"/>
            <w:highlight w:val="green"/>
            <w:lang w:eastAsia="en-GB"/>
            <w:rPrChange w:id="6995" w:author="USA Editor 2021" w:date="2020-12-11T10:49:00Z">
              <w:rPr>
                <w:rFonts w:eastAsia="Calibri"/>
                <w:lang w:eastAsia="en-GB"/>
              </w:rPr>
            </w:rPrChange>
          </w:rPr>
          <w:t>3</w:t>
        </w:r>
      </w:ins>
      <w:ins w:id="6996" w:author="Song, Xiaojing" w:date="2020-08-21T10:36:00Z">
        <w:r w:rsidR="00472A07">
          <w:rPr>
            <w:rFonts w:eastAsia="Calibri"/>
            <w:lang w:eastAsia="en-GB"/>
          </w:rPr>
          <w:t>.7</w:t>
        </w:r>
        <w:r w:rsidR="00472A07">
          <w:rPr>
            <w:rFonts w:eastAsia="Calibri"/>
            <w:lang w:eastAsia="en-GB"/>
          </w:rPr>
          <w:tab/>
        </w:r>
      </w:ins>
      <w:ins w:id="6997" w:author="Ross Norsworthy" w:date="2020-03-20T00:00:00Z">
        <w:r w:rsidR="00A013FD" w:rsidRPr="00A013FD">
          <w:rPr>
            <w:rFonts w:eastAsia="Calibri"/>
            <w:lang w:eastAsia="en-GB"/>
          </w:rPr>
          <w:t xml:space="preserve">Forward </w:t>
        </w:r>
        <w:r w:rsidR="00A013FD" w:rsidRPr="00705CC1">
          <w:rPr>
            <w:rFonts w:eastAsia="Calibri"/>
          </w:rPr>
          <w:t>error</w:t>
        </w:r>
        <w:r w:rsidR="00A013FD" w:rsidRPr="00A013FD">
          <w:rPr>
            <w:rFonts w:eastAsia="Calibri"/>
            <w:lang w:eastAsia="en-GB"/>
          </w:rPr>
          <w:t xml:space="preserve"> correction and Bit Scrambling</w:t>
        </w:r>
        <w:bookmarkEnd w:id="6987"/>
      </w:ins>
    </w:p>
    <w:p w14:paraId="5FAF94DC" w14:textId="4BB67C31" w:rsidR="00A013FD" w:rsidRPr="00A013FD" w:rsidRDefault="00A013FD" w:rsidP="00A013FD">
      <w:pPr>
        <w:spacing w:after="120"/>
        <w:rPr>
          <w:ins w:id="6998" w:author="Ross Norsworthy" w:date="2020-03-20T00:00:00Z"/>
        </w:rPr>
      </w:pPr>
      <w:ins w:id="6999" w:author="Ross Norsworthy" w:date="2020-03-20T00:00:00Z">
        <w:r w:rsidRPr="00A013FD">
          <w:t xml:space="preserve">When forward error correction </w:t>
        </w:r>
        <w:r w:rsidRPr="00A013FD">
          <w:rPr>
            <w:lang w:eastAsia="ja-JP"/>
          </w:rPr>
          <w:t>is</w:t>
        </w:r>
        <w:r w:rsidRPr="00A013FD">
          <w:t xml:space="preserve"> used, it will be used as defined in Annex </w:t>
        </w:r>
      </w:ins>
      <w:ins w:id="7000" w:author="USA Editor 2021" w:date="2020-12-11T10:04:00Z">
        <w:r w:rsidR="00BD57C9" w:rsidRPr="002F04AB">
          <w:rPr>
            <w:highlight w:val="green"/>
          </w:rPr>
          <w:t>2</w:t>
        </w:r>
      </w:ins>
      <w:ins w:id="7001" w:author="Ross Norsworthy" w:date="2020-03-20T00:00:00Z">
        <w:del w:id="7002" w:author="USA Editor 2021" w:date="2020-12-11T10:04:00Z">
          <w:r w:rsidRPr="002F04AB" w:rsidDel="00BD57C9">
            <w:rPr>
              <w:highlight w:val="green"/>
            </w:rPr>
            <w:delText>A</w:delText>
          </w:r>
        </w:del>
        <w:r w:rsidRPr="00A013FD">
          <w:t xml:space="preserve">. Interleaving and bit scrambling are used, as defined by the FEC designated in the signal information. In the event of no FEC, bit scrambling according to Annex </w:t>
        </w:r>
      </w:ins>
      <w:ins w:id="7003" w:author="USA Editor 2021" w:date="2020-12-11T10:04:00Z">
        <w:r w:rsidR="00BD57C9" w:rsidRPr="002F04AB">
          <w:rPr>
            <w:highlight w:val="green"/>
          </w:rPr>
          <w:t>2</w:t>
        </w:r>
      </w:ins>
      <w:ins w:id="7004" w:author="Ross Norsworthy" w:date="2020-03-20T00:00:00Z">
        <w:del w:id="7005" w:author="USA Editor 2021" w:date="2020-12-11T10:04:00Z">
          <w:r w:rsidRPr="002F04AB" w:rsidDel="00BD57C9">
            <w:rPr>
              <w:highlight w:val="green"/>
            </w:rPr>
            <w:delText>A</w:delText>
          </w:r>
        </w:del>
        <w:r w:rsidRPr="00A013FD">
          <w:t xml:space="preserve"> shall be implemented. </w:t>
        </w:r>
      </w:ins>
    </w:p>
    <w:p w14:paraId="6DEEB754" w14:textId="6EB8ED24" w:rsidR="00A013FD" w:rsidRPr="00A013FD" w:rsidRDefault="00165D21" w:rsidP="008065CA">
      <w:pPr>
        <w:pStyle w:val="Heading2"/>
        <w:rPr>
          <w:ins w:id="7006" w:author="Ross Norsworthy" w:date="2020-03-20T00:00:00Z"/>
          <w:rFonts w:eastAsia="Calibri"/>
          <w:lang w:eastAsia="en-GB"/>
        </w:rPr>
      </w:pPr>
      <w:bookmarkStart w:id="7007" w:name="_Toc35545304"/>
      <w:ins w:id="7008" w:author="Song, Xiaojing" w:date="2020-08-21T10:52:00Z">
        <w:del w:id="7009" w:author="USA Editor 2021" w:date="2020-12-11T10:04:00Z">
          <w:r w:rsidRPr="00ED3BC1" w:rsidDel="00BD57C9">
            <w:rPr>
              <w:rFonts w:eastAsia="Calibri"/>
              <w:highlight w:val="green"/>
              <w:lang w:eastAsia="en-GB"/>
            </w:rPr>
            <w:delText>B</w:delText>
          </w:r>
          <w:r w:rsidRPr="00ED3BC1" w:rsidDel="00BD57C9">
            <w:rPr>
              <w:rFonts w:eastAsia="Calibri"/>
              <w:highlight w:val="green"/>
              <w:lang w:eastAsia="en-GB"/>
              <w:rPrChange w:id="7010" w:author="USA Editor 2021" w:date="2020-12-11T10:53:00Z">
                <w:rPr>
                  <w:rFonts w:eastAsia="Calibri"/>
                  <w:lang w:eastAsia="en-GB"/>
                </w:rPr>
              </w:rPrChange>
            </w:rPr>
            <w:delText xml:space="preserve"> </w:delText>
          </w:r>
        </w:del>
      </w:ins>
      <w:ins w:id="7011" w:author="Song, Xiaojing" w:date="2020-08-21T10:36:00Z">
        <w:del w:id="7012" w:author="USA Editor 2021" w:date="2020-12-11T10:53:00Z">
          <w:r w:rsidR="00472A07" w:rsidRPr="00ED3BC1" w:rsidDel="00ED3BC1">
            <w:rPr>
              <w:rFonts w:eastAsia="Calibri"/>
              <w:highlight w:val="green"/>
              <w:lang w:eastAsia="en-GB"/>
              <w:rPrChange w:id="7013" w:author="USA Editor 2021" w:date="2020-12-11T10:53:00Z">
                <w:rPr>
                  <w:rFonts w:eastAsia="Calibri"/>
                  <w:lang w:eastAsia="en-GB"/>
                </w:rPr>
              </w:rPrChange>
            </w:rPr>
            <w:delText>2</w:delText>
          </w:r>
        </w:del>
      </w:ins>
      <w:ins w:id="7014" w:author="USA Editor 2021" w:date="2020-12-11T10:53:00Z">
        <w:r w:rsidR="00ED3BC1" w:rsidRPr="00ED3BC1">
          <w:rPr>
            <w:rFonts w:eastAsia="Calibri"/>
            <w:highlight w:val="green"/>
            <w:lang w:eastAsia="en-GB"/>
            <w:rPrChange w:id="7015" w:author="USA Editor 2021" w:date="2020-12-11T10:53:00Z">
              <w:rPr>
                <w:rFonts w:eastAsia="Calibri"/>
                <w:lang w:eastAsia="en-GB"/>
              </w:rPr>
            </w:rPrChange>
          </w:rPr>
          <w:t>3</w:t>
        </w:r>
      </w:ins>
      <w:ins w:id="7016" w:author="Song, Xiaojing" w:date="2020-08-21T10:36:00Z">
        <w:r w:rsidR="00472A07">
          <w:rPr>
            <w:rFonts w:eastAsia="Calibri"/>
            <w:lang w:eastAsia="en-GB"/>
          </w:rPr>
          <w:t>.8</w:t>
        </w:r>
        <w:r w:rsidR="00472A07">
          <w:rPr>
            <w:rFonts w:eastAsia="Calibri"/>
            <w:lang w:eastAsia="en-GB"/>
          </w:rPr>
          <w:tab/>
        </w:r>
      </w:ins>
      <w:ins w:id="7017" w:author="Ross Norsworthy" w:date="2020-03-20T00:00:00Z">
        <w:r w:rsidR="00A013FD" w:rsidRPr="00A013FD">
          <w:rPr>
            <w:rFonts w:eastAsia="Calibri"/>
            <w:lang w:eastAsia="en-GB"/>
          </w:rPr>
          <w:t>Transmitter transient response</w:t>
        </w:r>
        <w:bookmarkEnd w:id="7007"/>
      </w:ins>
    </w:p>
    <w:p w14:paraId="79FBF192" w14:textId="23BEDF23" w:rsidR="00A013FD" w:rsidRPr="00A013FD" w:rsidRDefault="00A013FD" w:rsidP="00A013FD">
      <w:pPr>
        <w:spacing w:after="120"/>
        <w:rPr>
          <w:ins w:id="7018" w:author="Ross Norsworthy" w:date="2020-03-20T00:00:00Z"/>
        </w:rPr>
      </w:pPr>
      <w:ins w:id="7019" w:author="Ross Norsworthy" w:date="2020-03-20T00:00:00Z">
        <w:r w:rsidRPr="00A013FD">
          <w:t xml:space="preserve">The time taken to switch from transmit to receive conditions, and receive to transmit conditions, should not exceed the transmit ramp up and ramp down, see </w:t>
        </w:r>
        <w:del w:id="7020" w:author="USA Editor 2021" w:date="2020-12-11T10:05:00Z">
          <w:r w:rsidRPr="002F04AB" w:rsidDel="00BD57C9">
            <w:rPr>
              <w:highlight w:val="green"/>
              <w:rPrChange w:id="7021" w:author="USA Editor 2021" w:date="2020-12-11T10:44:00Z">
                <w:rPr/>
              </w:rPrChange>
            </w:rPr>
            <w:delText xml:space="preserve">Annex A </w:delText>
          </w:r>
        </w:del>
      </w:ins>
      <w:ins w:id="7022" w:author="USA Editor 2021" w:date="2020-12-11T10:05:00Z">
        <w:r w:rsidR="00D17BF5" w:rsidRPr="002F04AB">
          <w:rPr>
            <w:highlight w:val="green"/>
            <w:lang w:val="en-US"/>
            <w:rPrChange w:id="7023" w:author="USA Editor 2021" w:date="2020-12-11T10:44:00Z">
              <w:rPr>
                <w:lang w:val="en-US"/>
              </w:rPr>
            </w:rPrChange>
          </w:rPr>
          <w:t>§</w:t>
        </w:r>
        <w:r w:rsidR="00D17BF5">
          <w:rPr>
            <w:lang w:val="en-US"/>
          </w:rPr>
          <w:t xml:space="preserve"> </w:t>
        </w:r>
      </w:ins>
      <w:ins w:id="7024" w:author="Ross Norsworthy" w:date="2020-03-20T00:00:00Z">
        <w:r w:rsidRPr="00A013FD">
          <w:t>1.2.3.1</w:t>
        </w:r>
      </w:ins>
      <w:ins w:id="7025" w:author="USA Editor 2021" w:date="2021-01-06T09:57:00Z">
        <w:r w:rsidR="00F02C14" w:rsidRPr="00F02C14">
          <w:rPr>
            <w:highlight w:val="green"/>
          </w:rPr>
          <w:t>,</w:t>
        </w:r>
      </w:ins>
      <w:ins w:id="7026" w:author="USA Editor 2021" w:date="2020-12-11T10:05:00Z">
        <w:r w:rsidR="00D17BF5" w:rsidRPr="00F02C14">
          <w:rPr>
            <w:highlight w:val="green"/>
          </w:rPr>
          <w:t xml:space="preserve"> A</w:t>
        </w:r>
        <w:r w:rsidR="00D17BF5" w:rsidRPr="002F04AB">
          <w:rPr>
            <w:highlight w:val="green"/>
          </w:rPr>
          <w:t>nnex 2</w:t>
        </w:r>
      </w:ins>
      <w:ins w:id="7027" w:author="Ross Norsworthy" w:date="2020-03-20T00:00:00Z">
        <w:r w:rsidRPr="00A013FD">
          <w:t>. It should be possible to receive a message from the slot directly after or before own transmission.</w:t>
        </w:r>
      </w:ins>
    </w:p>
    <w:p w14:paraId="516F6925" w14:textId="77777777" w:rsidR="00A013FD" w:rsidRPr="00A013FD" w:rsidRDefault="00A013FD" w:rsidP="00A013FD">
      <w:pPr>
        <w:spacing w:after="120"/>
        <w:rPr>
          <w:ins w:id="7028" w:author="Ross Norsworthy" w:date="2020-03-20T00:00:00Z"/>
        </w:rPr>
      </w:pPr>
      <w:ins w:id="7029" w:author="Ross Norsworthy" w:date="2020-03-20T00:00:00Z">
        <w:r w:rsidRPr="00A013FD">
          <w:t>The equipment should not be able to transmit during channel switching operation.</w:t>
        </w:r>
      </w:ins>
    </w:p>
    <w:p w14:paraId="3A219B11" w14:textId="71B946E3" w:rsidR="00A013FD" w:rsidRPr="00A013FD" w:rsidRDefault="00165D21" w:rsidP="001E7F6B">
      <w:pPr>
        <w:pStyle w:val="Heading2"/>
        <w:rPr>
          <w:ins w:id="7030" w:author="Ross Norsworthy" w:date="2020-03-20T00:00:00Z"/>
          <w:rFonts w:eastAsia="Calibri"/>
          <w:lang w:eastAsia="en-GB"/>
        </w:rPr>
      </w:pPr>
      <w:bookmarkStart w:id="7031" w:name="_Toc35545305"/>
      <w:ins w:id="7032" w:author="Song, Xiaojing" w:date="2020-08-21T10:52:00Z">
        <w:del w:id="7033" w:author="USA Editor 2021" w:date="2020-12-11T10:05:00Z">
          <w:r w:rsidRPr="00ED3BC1" w:rsidDel="00D17BF5">
            <w:rPr>
              <w:rFonts w:eastAsia="Calibri"/>
              <w:highlight w:val="green"/>
              <w:lang w:eastAsia="en-GB"/>
            </w:rPr>
            <w:delText>B</w:delText>
          </w:r>
          <w:r w:rsidRPr="00ED3BC1" w:rsidDel="00D17BF5">
            <w:rPr>
              <w:rFonts w:eastAsia="Calibri"/>
              <w:highlight w:val="green"/>
              <w:lang w:eastAsia="en-GB"/>
              <w:rPrChange w:id="7034" w:author="USA Editor 2021" w:date="2020-12-11T10:53:00Z">
                <w:rPr>
                  <w:rFonts w:eastAsia="Calibri"/>
                  <w:lang w:eastAsia="en-GB"/>
                </w:rPr>
              </w:rPrChange>
            </w:rPr>
            <w:delText xml:space="preserve"> </w:delText>
          </w:r>
        </w:del>
      </w:ins>
      <w:ins w:id="7035" w:author="Song, Xiaojing" w:date="2020-08-21T10:36:00Z">
        <w:del w:id="7036" w:author="USA Editor 2021" w:date="2020-12-11T10:53:00Z">
          <w:r w:rsidR="00472A07" w:rsidRPr="00ED3BC1" w:rsidDel="00ED3BC1">
            <w:rPr>
              <w:rFonts w:eastAsia="Calibri"/>
              <w:highlight w:val="green"/>
              <w:lang w:eastAsia="en-GB"/>
              <w:rPrChange w:id="7037" w:author="USA Editor 2021" w:date="2020-12-11T10:53:00Z">
                <w:rPr>
                  <w:rFonts w:eastAsia="Calibri"/>
                  <w:lang w:eastAsia="en-GB"/>
                </w:rPr>
              </w:rPrChange>
            </w:rPr>
            <w:delText>2</w:delText>
          </w:r>
        </w:del>
      </w:ins>
      <w:ins w:id="7038" w:author="USA Editor 2021" w:date="2020-12-11T10:53:00Z">
        <w:r w:rsidR="00ED3BC1" w:rsidRPr="00ED3BC1">
          <w:rPr>
            <w:rFonts w:eastAsia="Calibri"/>
            <w:highlight w:val="green"/>
            <w:lang w:eastAsia="en-GB"/>
            <w:rPrChange w:id="7039" w:author="USA Editor 2021" w:date="2020-12-11T10:53:00Z">
              <w:rPr>
                <w:rFonts w:eastAsia="Calibri"/>
                <w:lang w:eastAsia="en-GB"/>
              </w:rPr>
            </w:rPrChange>
          </w:rPr>
          <w:t>3</w:t>
        </w:r>
      </w:ins>
      <w:ins w:id="7040" w:author="Song, Xiaojing" w:date="2020-08-21T10:36:00Z">
        <w:r w:rsidR="00472A07">
          <w:rPr>
            <w:rFonts w:eastAsia="Calibri"/>
            <w:lang w:eastAsia="en-GB"/>
          </w:rPr>
          <w:t>.9</w:t>
        </w:r>
        <w:r w:rsidR="00472A07">
          <w:rPr>
            <w:rFonts w:eastAsia="Calibri"/>
            <w:lang w:eastAsia="en-GB"/>
          </w:rPr>
          <w:tab/>
        </w:r>
      </w:ins>
      <w:ins w:id="7041" w:author="Ross Norsworthy" w:date="2020-03-20T00:00:00Z">
        <w:r w:rsidR="00A013FD" w:rsidRPr="00A013FD">
          <w:rPr>
            <w:rFonts w:eastAsia="Calibri"/>
            <w:lang w:eastAsia="en-GB"/>
          </w:rPr>
          <w:t>Transmitter power</w:t>
        </w:r>
        <w:bookmarkEnd w:id="7031"/>
      </w:ins>
    </w:p>
    <w:p w14:paraId="3646A0DC" w14:textId="77777777" w:rsidR="00A013FD" w:rsidRPr="00A013FD" w:rsidRDefault="00A013FD" w:rsidP="00A013FD">
      <w:pPr>
        <w:spacing w:after="120"/>
        <w:rPr>
          <w:ins w:id="7042" w:author="Ross Norsworthy" w:date="2020-03-20T00:00:00Z"/>
          <w:b/>
        </w:rPr>
      </w:pPr>
      <w:ins w:id="7043" w:author="Ross Norsworthy" w:date="2020-03-20T00:00:00Z">
        <w:r w:rsidRPr="00A013FD">
          <w:t>The power level is determined by the link management entity (LME) of the link layer.</w:t>
        </w:r>
      </w:ins>
    </w:p>
    <w:p w14:paraId="4E95EEEA" w14:textId="77777777" w:rsidR="00A013FD" w:rsidRPr="00A013FD" w:rsidRDefault="00A013FD" w:rsidP="00A013FD">
      <w:pPr>
        <w:spacing w:after="120"/>
        <w:rPr>
          <w:ins w:id="7044" w:author="Ross Norsworthy" w:date="2020-03-20T00:00:00Z"/>
          <w:i/>
        </w:rPr>
      </w:pPr>
      <w:ins w:id="7045" w:author="Ross Norsworthy" w:date="2020-03-20T00:00:00Z">
        <w:r w:rsidRPr="00A013FD">
          <w:t xml:space="preserve">Provision should be made for two levels of nominal power (high power, low power) as required by some applications. The default operation of the ASM station should be on the high nominal power level. </w:t>
        </w:r>
      </w:ins>
    </w:p>
    <w:p w14:paraId="68FB5C6D" w14:textId="77777777" w:rsidR="00A013FD" w:rsidRPr="00A013FD" w:rsidRDefault="00A013FD" w:rsidP="00A013FD">
      <w:pPr>
        <w:spacing w:after="120"/>
        <w:rPr>
          <w:ins w:id="7046" w:author="Ross Norsworthy" w:date="2020-03-20T00:00:00Z"/>
        </w:rPr>
      </w:pPr>
      <w:ins w:id="7047" w:author="Ross Norsworthy" w:date="2020-03-20T00:00:00Z">
        <w:r w:rsidRPr="00A013FD">
          <w:t>The nominal levels for the two power settings should be 1 W (average power) and 12.5 W (average power)</w:t>
        </w:r>
        <w:r w:rsidRPr="00A013FD">
          <w:rPr>
            <w:lang w:eastAsia="ja-JP"/>
          </w:rPr>
          <w:t xml:space="preserve">; </w:t>
        </w:r>
        <w:r w:rsidRPr="00A013FD">
          <w:t>tolerance should be within ±1.5 dB.</w:t>
        </w:r>
      </w:ins>
    </w:p>
    <w:p w14:paraId="0E159E23" w14:textId="425AC2E8" w:rsidR="00A013FD" w:rsidRPr="00A013FD" w:rsidRDefault="00165D21" w:rsidP="001E7F6B">
      <w:pPr>
        <w:pStyle w:val="Heading1"/>
        <w:rPr>
          <w:ins w:id="7048" w:author="Ross Norsworthy" w:date="2020-03-20T00:00:00Z"/>
          <w:rFonts w:eastAsia="Calibri"/>
          <w:lang w:eastAsia="en-GB"/>
        </w:rPr>
      </w:pPr>
      <w:bookmarkStart w:id="7049" w:name="_Ref35450306"/>
      <w:bookmarkStart w:id="7050" w:name="_Toc35545306"/>
      <w:ins w:id="7051" w:author="Song, Xiaojing" w:date="2020-08-21T10:52:00Z">
        <w:del w:id="7052" w:author="USA Editor 2021" w:date="2020-12-11T10:05:00Z">
          <w:r w:rsidRPr="00ED3BC1" w:rsidDel="00D17BF5">
            <w:rPr>
              <w:rFonts w:eastAsia="Calibri"/>
              <w:highlight w:val="green"/>
              <w:lang w:eastAsia="en-GB"/>
            </w:rPr>
            <w:delText xml:space="preserve">B </w:delText>
          </w:r>
        </w:del>
      </w:ins>
      <w:ins w:id="7053" w:author="Song, Xiaojing" w:date="2020-08-21T10:37:00Z">
        <w:del w:id="7054" w:author="USA Editor 2021" w:date="2020-12-11T10:53:00Z">
          <w:r w:rsidR="00000988" w:rsidRPr="00ED3BC1" w:rsidDel="00ED3BC1">
            <w:rPr>
              <w:rFonts w:eastAsia="Calibri"/>
              <w:highlight w:val="green"/>
              <w:lang w:eastAsia="en-GB"/>
            </w:rPr>
            <w:delText>3</w:delText>
          </w:r>
        </w:del>
      </w:ins>
      <w:ins w:id="7055" w:author="USA Editor 2021" w:date="2020-12-11T10:53:00Z">
        <w:r w:rsidR="00ED3BC1" w:rsidRPr="00ED3BC1">
          <w:rPr>
            <w:rFonts w:eastAsia="Calibri"/>
            <w:highlight w:val="green"/>
            <w:lang w:eastAsia="en-GB"/>
          </w:rPr>
          <w:t>4</w:t>
        </w:r>
      </w:ins>
      <w:ins w:id="7056" w:author="Song, Xiaojing" w:date="2020-08-21T10:37:00Z">
        <w:r w:rsidR="00000988">
          <w:rPr>
            <w:rFonts w:eastAsia="Calibri"/>
            <w:lang w:eastAsia="en-GB"/>
          </w:rPr>
          <w:tab/>
        </w:r>
      </w:ins>
      <w:ins w:id="7057" w:author="Ross Norsworthy" w:date="2020-03-20T00:00:00Z">
        <w:r w:rsidR="00A013FD" w:rsidRPr="00A013FD">
          <w:rPr>
            <w:rFonts w:eastAsia="Calibri"/>
            <w:lang w:eastAsia="en-GB"/>
          </w:rPr>
          <w:t>Link layer</w:t>
        </w:r>
        <w:bookmarkEnd w:id="7049"/>
        <w:bookmarkEnd w:id="7050"/>
      </w:ins>
    </w:p>
    <w:p w14:paraId="6E6064B3" w14:textId="77777777" w:rsidR="00A013FD" w:rsidRPr="00A013FD" w:rsidRDefault="00A013FD" w:rsidP="00A013FD">
      <w:pPr>
        <w:spacing w:after="120"/>
        <w:rPr>
          <w:ins w:id="7058" w:author="Ross Norsworthy" w:date="2020-03-20T00:00:00Z"/>
        </w:rPr>
      </w:pPr>
      <w:ins w:id="7059" w:author="Ross Norsworthy" w:date="2020-03-20T00:00:00Z">
        <w:r w:rsidRPr="00A013FD">
          <w:t>The link layer specifies how data is packaged in order to apply error detection and correction to the data transfer. The link layer is divided into three sub-layers.</w:t>
        </w:r>
      </w:ins>
    </w:p>
    <w:p w14:paraId="03042BE1" w14:textId="64B8B5A8" w:rsidR="00A013FD" w:rsidRPr="00A013FD" w:rsidRDefault="006C24C5" w:rsidP="001E7F6B">
      <w:pPr>
        <w:pStyle w:val="Heading2"/>
        <w:rPr>
          <w:ins w:id="7060" w:author="Ross Norsworthy" w:date="2020-03-20T00:00:00Z"/>
          <w:rFonts w:eastAsia="Calibri"/>
          <w:lang w:eastAsia="en-GB"/>
        </w:rPr>
      </w:pPr>
      <w:bookmarkStart w:id="7061" w:name="_Toc35545307"/>
      <w:ins w:id="7062" w:author="Song, Xiaojing" w:date="2020-08-21T10:51:00Z">
        <w:del w:id="7063" w:author="USA Editor 2021" w:date="2020-12-11T10:06:00Z">
          <w:r w:rsidRPr="00ED3BC1" w:rsidDel="00D17BF5">
            <w:rPr>
              <w:rFonts w:eastAsia="Calibri"/>
              <w:highlight w:val="green"/>
              <w:lang w:eastAsia="en-GB"/>
            </w:rPr>
            <w:delText xml:space="preserve">B </w:delText>
          </w:r>
        </w:del>
      </w:ins>
      <w:ins w:id="7064" w:author="Song, Xiaojing" w:date="2020-08-21T10:45:00Z">
        <w:del w:id="7065" w:author="USA Editor 2021" w:date="2020-12-11T10:53:00Z">
          <w:r w:rsidR="00B37077" w:rsidRPr="00ED3BC1" w:rsidDel="00ED3BC1">
            <w:rPr>
              <w:rFonts w:eastAsia="Calibri"/>
              <w:highlight w:val="green"/>
              <w:lang w:eastAsia="en-GB"/>
            </w:rPr>
            <w:delText>3</w:delText>
          </w:r>
        </w:del>
      </w:ins>
      <w:ins w:id="7066" w:author="USA Editor 2021" w:date="2020-12-11T10:53:00Z">
        <w:r w:rsidR="00ED3BC1" w:rsidRPr="00ED3BC1">
          <w:rPr>
            <w:rFonts w:eastAsia="Calibri"/>
            <w:highlight w:val="green"/>
            <w:lang w:eastAsia="en-GB"/>
          </w:rPr>
          <w:t>4</w:t>
        </w:r>
      </w:ins>
      <w:ins w:id="7067" w:author="Song, Xiaojing" w:date="2020-08-21T10:45:00Z">
        <w:r w:rsidR="00B37077">
          <w:rPr>
            <w:rFonts w:eastAsia="Calibri"/>
            <w:lang w:eastAsia="en-GB"/>
          </w:rPr>
          <w:t>.1</w:t>
        </w:r>
        <w:r w:rsidR="00B37077">
          <w:rPr>
            <w:rFonts w:eastAsia="Calibri"/>
            <w:lang w:eastAsia="en-GB"/>
          </w:rPr>
          <w:tab/>
        </w:r>
      </w:ins>
      <w:ins w:id="7068" w:author="Ross Norsworthy" w:date="2020-03-20T00:00:00Z">
        <w:r w:rsidR="00A013FD" w:rsidRPr="00A013FD">
          <w:rPr>
            <w:rFonts w:eastAsia="Calibri"/>
            <w:lang w:eastAsia="en-GB"/>
          </w:rPr>
          <w:t>Sub-layer 1 – medium access control</w:t>
        </w:r>
        <w:bookmarkEnd w:id="7061"/>
      </w:ins>
    </w:p>
    <w:p w14:paraId="52140C29" w14:textId="77777777" w:rsidR="00A013FD" w:rsidRPr="00A013FD" w:rsidRDefault="00A013FD" w:rsidP="00A013FD">
      <w:pPr>
        <w:spacing w:after="120"/>
        <w:rPr>
          <w:ins w:id="7069" w:author="Ross Norsworthy" w:date="2020-03-20T00:00:00Z"/>
        </w:rPr>
      </w:pPr>
      <w:ins w:id="7070" w:author="Ross Norsworthy" w:date="2020-03-20T00:00:00Z">
        <w:r w:rsidRPr="00A013FD">
          <w:t>The medium access control (MAC) sub layer provides a method for granting access to the data transfer medium, i.e. the VHF data link. The access scheme is TDMA using a common time reference.</w:t>
        </w:r>
      </w:ins>
    </w:p>
    <w:p w14:paraId="66236E4A" w14:textId="1DD6A1AA" w:rsidR="00A013FD" w:rsidRPr="00A013FD" w:rsidRDefault="006C24C5" w:rsidP="001E7F6B">
      <w:pPr>
        <w:pStyle w:val="Heading2"/>
        <w:rPr>
          <w:ins w:id="7071" w:author="Ross Norsworthy" w:date="2020-03-20T00:00:00Z"/>
          <w:rFonts w:eastAsia="Calibri"/>
          <w:lang w:eastAsia="en-GB"/>
        </w:rPr>
      </w:pPr>
      <w:bookmarkStart w:id="7072" w:name="_Toc35545308"/>
      <w:ins w:id="7073" w:author="Song, Xiaojing" w:date="2020-08-21T10:50:00Z">
        <w:del w:id="7074" w:author="USA Editor 2021" w:date="2020-12-11T10:06:00Z">
          <w:r w:rsidRPr="00ED3BC1" w:rsidDel="00D17BF5">
            <w:rPr>
              <w:rFonts w:eastAsia="Calibri"/>
              <w:highlight w:val="green"/>
              <w:lang w:eastAsia="en-GB"/>
            </w:rPr>
            <w:delText xml:space="preserve">B </w:delText>
          </w:r>
        </w:del>
      </w:ins>
      <w:ins w:id="7075" w:author="Song, Xiaojing" w:date="2020-08-21T10:45:00Z">
        <w:del w:id="7076" w:author="USA Editor 2021" w:date="2020-12-11T10:54:00Z">
          <w:r w:rsidR="00B37077" w:rsidRPr="00ED3BC1" w:rsidDel="00ED3BC1">
            <w:rPr>
              <w:rFonts w:eastAsia="Calibri"/>
              <w:highlight w:val="green"/>
              <w:lang w:eastAsia="en-GB"/>
            </w:rPr>
            <w:delText>3</w:delText>
          </w:r>
        </w:del>
      </w:ins>
      <w:ins w:id="7077" w:author="USA Editor 2021" w:date="2020-12-11T10:54:00Z">
        <w:r w:rsidR="00ED3BC1" w:rsidRPr="00ED3BC1">
          <w:rPr>
            <w:rFonts w:eastAsia="Calibri"/>
            <w:highlight w:val="green"/>
            <w:lang w:eastAsia="en-GB"/>
          </w:rPr>
          <w:t>4</w:t>
        </w:r>
      </w:ins>
      <w:ins w:id="7078" w:author="Song, Xiaojing" w:date="2020-08-21T10:45:00Z">
        <w:r w:rsidR="00B37077">
          <w:rPr>
            <w:rFonts w:eastAsia="Calibri"/>
            <w:lang w:eastAsia="en-GB"/>
          </w:rPr>
          <w:t>.2</w:t>
        </w:r>
        <w:r w:rsidR="00B37077">
          <w:rPr>
            <w:rFonts w:eastAsia="Calibri"/>
            <w:lang w:eastAsia="en-GB"/>
          </w:rPr>
          <w:tab/>
        </w:r>
      </w:ins>
      <w:ins w:id="7079" w:author="Ross Norsworthy" w:date="2020-03-20T00:00:00Z">
        <w:r w:rsidR="00A013FD" w:rsidRPr="00A013FD">
          <w:rPr>
            <w:rFonts w:eastAsia="Calibri"/>
            <w:lang w:eastAsia="en-GB"/>
          </w:rPr>
          <w:t>TDMA synchronization</w:t>
        </w:r>
        <w:bookmarkEnd w:id="7072"/>
      </w:ins>
    </w:p>
    <w:p w14:paraId="784B0537" w14:textId="6C8304C6" w:rsidR="00A013FD" w:rsidRPr="00A013FD" w:rsidRDefault="00A013FD" w:rsidP="00A013FD">
      <w:pPr>
        <w:spacing w:after="120"/>
        <w:rPr>
          <w:ins w:id="7080" w:author="Ross Norsworthy" w:date="2020-03-20T00:00:00Z"/>
        </w:rPr>
      </w:pPr>
      <w:ins w:id="7081" w:author="Ross Norsworthy" w:date="2020-03-20T00:00:00Z">
        <w:r w:rsidRPr="00A013FD">
          <w:t xml:space="preserve">TDMA synchronization is achieved using an algorithm as described in </w:t>
        </w:r>
        <w:del w:id="7082" w:author="USA Editor 2021" w:date="2020-12-11T10:07:00Z">
          <w:r w:rsidRPr="00ED3BC1" w:rsidDel="00D17BF5">
            <w:rPr>
              <w:highlight w:val="green"/>
              <w:rPrChange w:id="7083" w:author="USA Editor 2021" w:date="2020-12-11T10:54:00Z">
                <w:rPr/>
              </w:rPrChange>
            </w:rPr>
            <w:delText xml:space="preserve">section A </w:delText>
          </w:r>
        </w:del>
      </w:ins>
      <w:ins w:id="7084" w:author="USA Editor 2021" w:date="2020-12-11T10:07:00Z">
        <w:r w:rsidR="00D17BF5" w:rsidRPr="00ED3BC1">
          <w:rPr>
            <w:highlight w:val="green"/>
            <w:lang w:val="en-US"/>
            <w:rPrChange w:id="7085" w:author="USA Editor 2021" w:date="2020-12-11T10:54:00Z">
              <w:rPr>
                <w:lang w:val="en-US"/>
              </w:rPr>
            </w:rPrChange>
          </w:rPr>
          <w:t>§</w:t>
        </w:r>
        <w:r w:rsidR="00D17BF5">
          <w:rPr>
            <w:lang w:val="en-US"/>
          </w:rPr>
          <w:t xml:space="preserve"> </w:t>
        </w:r>
      </w:ins>
      <w:ins w:id="7086" w:author="Ross Norsworthy" w:date="2020-03-20T00:00:00Z">
        <w:r w:rsidRPr="00A013FD">
          <w:t>1.3.1</w:t>
        </w:r>
      </w:ins>
      <w:ins w:id="7087" w:author="USA Editor 2021" w:date="2021-01-06T09:58:00Z">
        <w:r w:rsidR="00F02C14" w:rsidRPr="00F02C14">
          <w:rPr>
            <w:highlight w:val="green"/>
          </w:rPr>
          <w:t>,</w:t>
        </w:r>
      </w:ins>
      <w:ins w:id="7088" w:author="USA Editor 2021" w:date="2020-12-11T10:07:00Z">
        <w:r w:rsidR="00D17BF5" w:rsidRPr="00F02C14">
          <w:rPr>
            <w:highlight w:val="green"/>
          </w:rPr>
          <w:t xml:space="preserve"> An</w:t>
        </w:r>
        <w:r w:rsidR="00D17BF5" w:rsidRPr="00ED3BC1">
          <w:rPr>
            <w:highlight w:val="green"/>
          </w:rPr>
          <w:t>nex 2</w:t>
        </w:r>
      </w:ins>
      <w:ins w:id="7089" w:author="Ross Norsworthy" w:date="2020-03-20T00:00:00Z">
        <w:r w:rsidRPr="00A013FD">
          <w:t>.</w:t>
        </w:r>
      </w:ins>
    </w:p>
    <w:p w14:paraId="7114043E" w14:textId="26597692" w:rsidR="00A013FD" w:rsidRPr="00A013FD" w:rsidRDefault="006C24C5" w:rsidP="001E7F6B">
      <w:pPr>
        <w:pStyle w:val="Heading2"/>
        <w:rPr>
          <w:ins w:id="7090" w:author="Ross Norsworthy" w:date="2020-03-20T00:00:00Z"/>
          <w:rFonts w:eastAsia="Calibri"/>
          <w:lang w:eastAsia="en-GB"/>
        </w:rPr>
      </w:pPr>
      <w:bookmarkStart w:id="7091" w:name="_Toc35545309"/>
      <w:ins w:id="7092" w:author="Song, Xiaojing" w:date="2020-08-21T10:50:00Z">
        <w:del w:id="7093" w:author="USA Editor 2021" w:date="2020-12-11T10:07:00Z">
          <w:r w:rsidRPr="00ED3BC1" w:rsidDel="00D17BF5">
            <w:rPr>
              <w:rFonts w:eastAsia="Calibri"/>
              <w:highlight w:val="green"/>
              <w:lang w:eastAsia="en-GB"/>
            </w:rPr>
            <w:delText xml:space="preserve">B </w:delText>
          </w:r>
        </w:del>
      </w:ins>
      <w:ins w:id="7094" w:author="Song, Xiaojing" w:date="2020-08-21T10:46:00Z">
        <w:del w:id="7095" w:author="USA Editor 2021" w:date="2020-12-11T10:54:00Z">
          <w:r w:rsidR="00B37077" w:rsidRPr="00ED3BC1" w:rsidDel="00ED3BC1">
            <w:rPr>
              <w:rFonts w:eastAsia="Calibri"/>
              <w:highlight w:val="green"/>
              <w:lang w:eastAsia="en-GB"/>
            </w:rPr>
            <w:delText>3</w:delText>
          </w:r>
        </w:del>
      </w:ins>
      <w:ins w:id="7096" w:author="USA Editor 2021" w:date="2020-12-11T10:54:00Z">
        <w:r w:rsidR="00ED3BC1" w:rsidRPr="00ED3BC1">
          <w:rPr>
            <w:rFonts w:eastAsia="Calibri"/>
            <w:highlight w:val="green"/>
            <w:lang w:eastAsia="en-GB"/>
          </w:rPr>
          <w:t>4</w:t>
        </w:r>
      </w:ins>
      <w:ins w:id="7097" w:author="Song, Xiaojing" w:date="2020-08-21T10:46:00Z">
        <w:r w:rsidR="00B37077">
          <w:rPr>
            <w:rFonts w:eastAsia="Calibri"/>
            <w:lang w:eastAsia="en-GB"/>
          </w:rPr>
          <w:t>.3</w:t>
        </w:r>
        <w:r w:rsidR="00B37077">
          <w:rPr>
            <w:rFonts w:eastAsia="Calibri"/>
            <w:lang w:eastAsia="en-GB"/>
          </w:rPr>
          <w:tab/>
        </w:r>
      </w:ins>
      <w:ins w:id="7098" w:author="Ross Norsworthy" w:date="2020-03-20T00:00:00Z">
        <w:r w:rsidR="00A013FD" w:rsidRPr="00A013FD">
          <w:rPr>
            <w:rFonts w:eastAsia="Calibri"/>
            <w:lang w:eastAsia="en-GB"/>
          </w:rPr>
          <w:t>Time division</w:t>
        </w:r>
        <w:bookmarkEnd w:id="7091"/>
      </w:ins>
    </w:p>
    <w:p w14:paraId="27F3A2B4" w14:textId="34EA3211" w:rsidR="00A013FD" w:rsidRDefault="00A013FD" w:rsidP="00A013FD">
      <w:pPr>
        <w:spacing w:after="120"/>
        <w:rPr>
          <w:ins w:id="7099" w:author="Song, Xiaojing" w:date="2020-08-21T10:51:00Z"/>
        </w:rPr>
      </w:pPr>
      <w:ins w:id="7100" w:author="Ross Norsworthy" w:date="2020-03-20T00:00:00Z">
        <w:r w:rsidRPr="00A013FD">
          <w:t xml:space="preserve">The slot and frame are as defined in Annex </w:t>
        </w:r>
      </w:ins>
      <w:ins w:id="7101" w:author="USA Editor 2021" w:date="2020-12-11T10:07:00Z">
        <w:r w:rsidR="00D17BF5" w:rsidRPr="00ED3BC1">
          <w:rPr>
            <w:highlight w:val="green"/>
          </w:rPr>
          <w:t>2</w:t>
        </w:r>
      </w:ins>
      <w:ins w:id="7102" w:author="Ross Norsworthy" w:date="2020-03-20T00:00:00Z">
        <w:del w:id="7103" w:author="USA Editor 2021" w:date="2020-12-11T10:07:00Z">
          <w:r w:rsidRPr="00ED3BC1" w:rsidDel="00D17BF5">
            <w:rPr>
              <w:highlight w:val="green"/>
            </w:rPr>
            <w:delText>A</w:delText>
          </w:r>
        </w:del>
        <w:r w:rsidRPr="00A013FD">
          <w:t>. Access to the data link is, by default, given at the start of a slot. The frame start and stop coincide with the UTC minute, when UTC is unavailable the AIS system may provide the frame synchronization.</w:t>
        </w:r>
      </w:ins>
    </w:p>
    <w:p w14:paraId="48B5A7AF" w14:textId="4EB898F2" w:rsidR="006C24C5" w:rsidRDefault="009A565F" w:rsidP="00265E56">
      <w:pPr>
        <w:pStyle w:val="Heading3"/>
        <w:rPr>
          <w:ins w:id="7104" w:author="Song, Xiaojing" w:date="2020-08-21T10:51:00Z"/>
        </w:rPr>
      </w:pPr>
      <w:bookmarkStart w:id="7105" w:name="_Toc35545310"/>
      <w:ins w:id="7106" w:author="Song, Xiaojing" w:date="2020-08-21T10:51:00Z">
        <w:del w:id="7107" w:author="USA Editor 2021" w:date="2020-12-11T10:07:00Z">
          <w:r w:rsidRPr="00ED3BC1" w:rsidDel="00D17BF5">
            <w:rPr>
              <w:rFonts w:eastAsia="Calibri"/>
              <w:highlight w:val="green"/>
              <w:lang w:eastAsia="en-GB"/>
            </w:rPr>
            <w:delText xml:space="preserve">B </w:delText>
          </w:r>
        </w:del>
        <w:del w:id="7108" w:author="USA Editor 2021" w:date="2020-12-11T10:54:00Z">
          <w:r w:rsidRPr="00ED3BC1" w:rsidDel="00ED3BC1">
            <w:rPr>
              <w:rFonts w:eastAsia="Calibri"/>
              <w:highlight w:val="green"/>
              <w:lang w:eastAsia="en-GB"/>
            </w:rPr>
            <w:delText>3</w:delText>
          </w:r>
        </w:del>
      </w:ins>
      <w:ins w:id="7109" w:author="USA Editor 2021" w:date="2020-12-11T10:54:00Z">
        <w:r w:rsidR="00ED3BC1" w:rsidRPr="00ED3BC1">
          <w:rPr>
            <w:rFonts w:eastAsia="Calibri"/>
            <w:highlight w:val="green"/>
            <w:lang w:eastAsia="en-GB"/>
          </w:rPr>
          <w:t>4</w:t>
        </w:r>
      </w:ins>
      <w:ins w:id="7110" w:author="Song, Xiaojing" w:date="2020-08-21T10:51:00Z">
        <w:r>
          <w:rPr>
            <w:rFonts w:eastAsia="Calibri"/>
            <w:lang w:eastAsia="en-GB"/>
          </w:rPr>
          <w:t>.3.1</w:t>
        </w:r>
        <w:r>
          <w:rPr>
            <w:rFonts w:eastAsia="Calibri"/>
            <w:lang w:eastAsia="en-GB"/>
          </w:rPr>
          <w:tab/>
        </w:r>
      </w:ins>
      <w:ins w:id="7111" w:author="Ross Norsworthy" w:date="2020-03-20T00:00:00Z">
        <w:r w:rsidR="006C24C5" w:rsidRPr="00A013FD">
          <w:rPr>
            <w:rFonts w:eastAsia="Calibri"/>
            <w:lang w:eastAsia="en-GB"/>
          </w:rPr>
          <w:t>Slot phase and frame synchronization</w:t>
        </w:r>
      </w:ins>
      <w:bookmarkEnd w:id="7105"/>
    </w:p>
    <w:p w14:paraId="7BEECBAC" w14:textId="77777777" w:rsidR="00A013FD" w:rsidRDefault="00A013FD" w:rsidP="00A013FD">
      <w:pPr>
        <w:spacing w:after="120"/>
      </w:pPr>
      <w:ins w:id="7112" w:author="Ross Norsworthy" w:date="2020-03-20T00:00:00Z">
        <w:r w:rsidRPr="00A013FD">
          <w:t>Slot phase synchronization and frame synchronization is done by using information from UTC or from the AIS system.</w:t>
        </w:r>
      </w:ins>
    </w:p>
    <w:p w14:paraId="1308834B" w14:textId="488FFB17" w:rsidR="00FB207D" w:rsidRDefault="00080AF8" w:rsidP="0051115C">
      <w:pPr>
        <w:pStyle w:val="Heading3"/>
        <w:rPr>
          <w:ins w:id="7113" w:author="Song, Xiaojing" w:date="2020-08-21T11:04:00Z"/>
          <w:rFonts w:eastAsia="Calibri"/>
          <w:lang w:eastAsia="en-GB"/>
        </w:rPr>
      </w:pPr>
      <w:bookmarkStart w:id="7114" w:name="_Toc35545311"/>
      <w:ins w:id="7115" w:author="Song, Xiaojing" w:date="2020-08-21T10:55:00Z">
        <w:del w:id="7116" w:author="USA Editor 2021" w:date="2020-12-11T10:08:00Z">
          <w:r w:rsidRPr="00ED3BC1" w:rsidDel="00D17BF5">
            <w:rPr>
              <w:rFonts w:eastAsia="Calibri"/>
              <w:highlight w:val="green"/>
              <w:lang w:eastAsia="en-GB"/>
            </w:rPr>
            <w:delText>B</w:delText>
          </w:r>
        </w:del>
      </w:ins>
      <w:ins w:id="7117" w:author="Song, Xiaojing" w:date="2020-08-21T10:56:00Z">
        <w:del w:id="7118" w:author="USA Editor 2021" w:date="2020-12-11T10:08:00Z">
          <w:r w:rsidRPr="00ED3BC1" w:rsidDel="00D17BF5">
            <w:rPr>
              <w:rFonts w:eastAsia="Calibri"/>
              <w:highlight w:val="green"/>
              <w:lang w:eastAsia="en-GB"/>
            </w:rPr>
            <w:delText xml:space="preserve"> </w:delText>
          </w:r>
        </w:del>
        <w:del w:id="7119" w:author="USA Editor 2021" w:date="2020-12-11T10:55:00Z">
          <w:r w:rsidRPr="00ED3BC1" w:rsidDel="00ED3BC1">
            <w:rPr>
              <w:rFonts w:eastAsia="Calibri"/>
              <w:highlight w:val="green"/>
              <w:lang w:eastAsia="en-GB"/>
            </w:rPr>
            <w:delText>3</w:delText>
          </w:r>
        </w:del>
      </w:ins>
      <w:ins w:id="7120" w:author="USA Editor 2021" w:date="2020-12-11T10:55:00Z">
        <w:r w:rsidR="00ED3BC1" w:rsidRPr="00ED3BC1">
          <w:rPr>
            <w:rFonts w:eastAsia="Calibri"/>
            <w:highlight w:val="green"/>
            <w:lang w:eastAsia="en-GB"/>
          </w:rPr>
          <w:t>4</w:t>
        </w:r>
      </w:ins>
      <w:ins w:id="7121" w:author="Song, Xiaojing" w:date="2020-08-21T10:56:00Z">
        <w:r>
          <w:rPr>
            <w:rFonts w:eastAsia="Calibri"/>
            <w:lang w:eastAsia="en-GB"/>
          </w:rPr>
          <w:t>.3.2</w:t>
        </w:r>
        <w:r>
          <w:rPr>
            <w:rFonts w:eastAsia="Calibri"/>
            <w:lang w:eastAsia="en-GB"/>
          </w:rPr>
          <w:tab/>
        </w:r>
      </w:ins>
      <w:ins w:id="7122" w:author="Ross Norsworthy" w:date="2020-03-20T00:00:00Z">
        <w:r w:rsidR="00FB207D" w:rsidRPr="00A013FD">
          <w:rPr>
            <w:rFonts w:eastAsia="Calibri"/>
            <w:lang w:eastAsia="en-GB"/>
          </w:rPr>
          <w:t>Slot phase synchronization</w:t>
        </w:r>
      </w:ins>
      <w:bookmarkEnd w:id="7114"/>
    </w:p>
    <w:p w14:paraId="48A186D3" w14:textId="77777777" w:rsidR="00A013FD" w:rsidRDefault="00A013FD" w:rsidP="00A013FD">
      <w:pPr>
        <w:spacing w:after="120"/>
      </w:pPr>
      <w:ins w:id="7123" w:author="Ross Norsworthy" w:date="2020-03-20T00:00:00Z">
        <w:r w:rsidRPr="00A013FD">
          <w:t>Slot phase synchronization is the method whereby the slot boundary is synchronized with a high level of synchronization stability, thereby ensuring no message boundary overlapping or corruption of messages.</w:t>
        </w:r>
      </w:ins>
    </w:p>
    <w:p w14:paraId="77BE176D" w14:textId="67972855" w:rsidR="00980634" w:rsidRDefault="00760C76" w:rsidP="005B1019">
      <w:pPr>
        <w:pStyle w:val="Heading3"/>
        <w:rPr>
          <w:ins w:id="7124" w:author="Song, Xiaojing" w:date="2020-08-21T11:04:00Z"/>
          <w:rFonts w:eastAsia="Calibri"/>
          <w:lang w:eastAsia="en-GB"/>
        </w:rPr>
      </w:pPr>
      <w:bookmarkStart w:id="7125" w:name="_Toc35545312"/>
      <w:ins w:id="7126" w:author="Song, Xiaojing" w:date="2020-08-21T11:01:00Z">
        <w:del w:id="7127" w:author="USA Editor 2021" w:date="2020-12-11T10:08:00Z">
          <w:r w:rsidRPr="00ED3BC1" w:rsidDel="00D17BF5">
            <w:rPr>
              <w:rFonts w:eastAsia="Calibri"/>
              <w:highlight w:val="green"/>
              <w:lang w:eastAsia="en-GB"/>
            </w:rPr>
            <w:delText xml:space="preserve">B </w:delText>
          </w:r>
        </w:del>
      </w:ins>
      <w:ins w:id="7128" w:author="Song, Xiaojing" w:date="2020-08-21T11:00:00Z">
        <w:del w:id="7129" w:author="USA Editor 2021" w:date="2020-12-11T10:55:00Z">
          <w:r w:rsidR="009712E2" w:rsidRPr="00ED3BC1" w:rsidDel="00ED3BC1">
            <w:rPr>
              <w:rFonts w:eastAsia="Calibri"/>
              <w:highlight w:val="green"/>
              <w:lang w:eastAsia="en-GB"/>
            </w:rPr>
            <w:delText>3</w:delText>
          </w:r>
        </w:del>
      </w:ins>
      <w:ins w:id="7130" w:author="USA Editor 2021" w:date="2020-12-11T10:55:00Z">
        <w:r w:rsidR="00ED3BC1" w:rsidRPr="00ED3BC1">
          <w:rPr>
            <w:rFonts w:eastAsia="Calibri"/>
            <w:highlight w:val="green"/>
            <w:lang w:eastAsia="en-GB"/>
          </w:rPr>
          <w:t>4</w:t>
        </w:r>
      </w:ins>
      <w:ins w:id="7131" w:author="Song, Xiaojing" w:date="2020-08-21T11:00:00Z">
        <w:r w:rsidR="009712E2">
          <w:rPr>
            <w:rFonts w:eastAsia="Calibri"/>
            <w:lang w:eastAsia="en-GB"/>
          </w:rPr>
          <w:t>.3.3</w:t>
        </w:r>
        <w:r w:rsidR="009712E2">
          <w:rPr>
            <w:rFonts w:eastAsia="Calibri"/>
            <w:lang w:eastAsia="en-GB"/>
          </w:rPr>
          <w:tab/>
        </w:r>
      </w:ins>
      <w:ins w:id="7132" w:author="Ross Norsworthy" w:date="2020-03-20T00:00:00Z">
        <w:r w:rsidR="00980634" w:rsidRPr="00A013FD">
          <w:rPr>
            <w:rFonts w:eastAsia="Calibri"/>
            <w:lang w:eastAsia="en-GB"/>
          </w:rPr>
          <w:t>Frame synchronization</w:t>
        </w:r>
      </w:ins>
      <w:bookmarkEnd w:id="7125"/>
    </w:p>
    <w:p w14:paraId="5295BB70" w14:textId="77777777" w:rsidR="00A013FD" w:rsidRDefault="00A013FD" w:rsidP="00A013FD">
      <w:pPr>
        <w:spacing w:after="120"/>
      </w:pPr>
      <w:ins w:id="7133" w:author="Ross Norsworthy" w:date="2020-03-20T00:00:00Z">
        <w:r w:rsidRPr="00A013FD">
          <w:t xml:space="preserve">Frame synchronization is the method whereby the current slot number for the frame is known. </w:t>
        </w:r>
      </w:ins>
    </w:p>
    <w:p w14:paraId="5544A7DB" w14:textId="07A336DD" w:rsidR="0072226E" w:rsidRDefault="00760C76" w:rsidP="00F71E2B">
      <w:pPr>
        <w:pStyle w:val="Heading3"/>
        <w:rPr>
          <w:ins w:id="7134" w:author="Song, Xiaojing" w:date="2020-08-21T11:04:00Z"/>
          <w:rFonts w:eastAsia="Calibri"/>
          <w:lang w:eastAsia="en-GB"/>
        </w:rPr>
      </w:pPr>
      <w:bookmarkStart w:id="7135" w:name="_Toc35545313"/>
      <w:ins w:id="7136" w:author="Song, Xiaojing" w:date="2020-08-21T11:01:00Z">
        <w:del w:id="7137" w:author="USA Editor 2021" w:date="2020-12-11T10:08:00Z">
          <w:r w:rsidRPr="00ED3BC1" w:rsidDel="00D17BF5">
            <w:rPr>
              <w:rFonts w:eastAsia="Calibri"/>
              <w:highlight w:val="green"/>
              <w:lang w:eastAsia="en-GB"/>
            </w:rPr>
            <w:delText xml:space="preserve">B </w:delText>
          </w:r>
        </w:del>
        <w:del w:id="7138" w:author="USA Editor 2021" w:date="2020-12-11T10:55:00Z">
          <w:r w:rsidRPr="00ED3BC1" w:rsidDel="00ED3BC1">
            <w:rPr>
              <w:rFonts w:eastAsia="Calibri"/>
              <w:highlight w:val="green"/>
              <w:lang w:eastAsia="en-GB"/>
            </w:rPr>
            <w:delText>3</w:delText>
          </w:r>
        </w:del>
      </w:ins>
      <w:ins w:id="7139" w:author="USA Editor 2021" w:date="2020-12-11T10:55:00Z">
        <w:r w:rsidR="00ED3BC1" w:rsidRPr="00ED3BC1">
          <w:rPr>
            <w:rFonts w:eastAsia="Calibri"/>
            <w:highlight w:val="green"/>
            <w:lang w:eastAsia="en-GB"/>
          </w:rPr>
          <w:t>4</w:t>
        </w:r>
      </w:ins>
      <w:ins w:id="7140" w:author="Song, Xiaojing" w:date="2020-08-21T11:01:00Z">
        <w:r>
          <w:rPr>
            <w:rFonts w:eastAsia="Calibri"/>
            <w:lang w:eastAsia="en-GB"/>
          </w:rPr>
          <w:t>.3.4</w:t>
        </w:r>
        <w:r>
          <w:rPr>
            <w:rFonts w:eastAsia="Calibri"/>
            <w:lang w:eastAsia="en-GB"/>
          </w:rPr>
          <w:tab/>
        </w:r>
      </w:ins>
      <w:ins w:id="7141" w:author="Ross Norsworthy" w:date="2020-03-20T00:00:00Z">
        <w:r w:rsidR="0072226E" w:rsidRPr="00A013FD">
          <w:rPr>
            <w:rFonts w:eastAsia="Calibri"/>
            <w:lang w:eastAsia="en-GB"/>
          </w:rPr>
          <w:t>Slot identification</w:t>
        </w:r>
      </w:ins>
      <w:bookmarkEnd w:id="7135"/>
    </w:p>
    <w:p w14:paraId="45E8532D" w14:textId="77777777" w:rsidR="00A013FD" w:rsidRDefault="00A013FD" w:rsidP="00A013FD">
      <w:pPr>
        <w:spacing w:after="120"/>
        <w:rPr>
          <w:ins w:id="7142" w:author="Song, Xiaojing" w:date="2020-08-21T11:02:00Z"/>
        </w:rPr>
      </w:pPr>
      <w:ins w:id="7143" w:author="Ross Norsworthy" w:date="2020-03-20T00:00:00Z">
        <w:r w:rsidRPr="00A013FD">
          <w:t>Each slot is identified by its index (0-2249). Slot zero (0) should be defined as the start of the frame.</w:t>
        </w:r>
      </w:ins>
    </w:p>
    <w:p w14:paraId="7CCBBE49" w14:textId="0DE43405" w:rsidR="00B86601" w:rsidRDefault="00C32DE4" w:rsidP="00F71E2B">
      <w:pPr>
        <w:pStyle w:val="Heading3"/>
        <w:rPr>
          <w:ins w:id="7144" w:author="Song, Xiaojing" w:date="2020-08-21T11:03:00Z"/>
          <w:rFonts w:eastAsia="Calibri"/>
          <w:lang w:eastAsia="en-GB"/>
        </w:rPr>
      </w:pPr>
      <w:bookmarkStart w:id="7145" w:name="_Toc35545314"/>
      <w:ins w:id="7146" w:author="Song, Xiaojing" w:date="2020-08-21T11:01:00Z">
        <w:del w:id="7147" w:author="USA Editor 2021" w:date="2020-12-11T10:08:00Z">
          <w:r w:rsidRPr="00ED3BC1" w:rsidDel="00D17BF5">
            <w:rPr>
              <w:rFonts w:eastAsia="Calibri"/>
              <w:highlight w:val="green"/>
              <w:lang w:eastAsia="en-GB"/>
            </w:rPr>
            <w:delText xml:space="preserve">B </w:delText>
          </w:r>
        </w:del>
        <w:del w:id="7148" w:author="USA Editor 2021" w:date="2020-12-11T10:55:00Z">
          <w:r w:rsidRPr="00ED3BC1" w:rsidDel="00ED3BC1">
            <w:rPr>
              <w:rFonts w:eastAsia="Calibri"/>
              <w:highlight w:val="green"/>
              <w:lang w:eastAsia="en-GB"/>
            </w:rPr>
            <w:delText>3</w:delText>
          </w:r>
        </w:del>
      </w:ins>
      <w:ins w:id="7149" w:author="USA Editor 2021" w:date="2020-12-11T10:55:00Z">
        <w:r w:rsidR="00ED3BC1" w:rsidRPr="00ED3BC1">
          <w:rPr>
            <w:rFonts w:eastAsia="Calibri"/>
            <w:highlight w:val="green"/>
            <w:lang w:eastAsia="en-GB"/>
          </w:rPr>
          <w:t>4</w:t>
        </w:r>
      </w:ins>
      <w:ins w:id="7150" w:author="Song, Xiaojing" w:date="2020-08-21T11:01:00Z">
        <w:r>
          <w:rPr>
            <w:rFonts w:eastAsia="Calibri"/>
            <w:lang w:eastAsia="en-GB"/>
          </w:rPr>
          <w:t>.3.</w:t>
        </w:r>
      </w:ins>
      <w:ins w:id="7151" w:author="Song, Xiaojing" w:date="2020-08-21T11:03:00Z">
        <w:r>
          <w:rPr>
            <w:rFonts w:eastAsia="Calibri"/>
            <w:lang w:eastAsia="en-GB"/>
          </w:rPr>
          <w:t>5</w:t>
        </w:r>
      </w:ins>
      <w:ins w:id="7152" w:author="Song, Xiaojing" w:date="2020-08-21T11:01:00Z">
        <w:r>
          <w:rPr>
            <w:rFonts w:eastAsia="Calibri"/>
            <w:lang w:eastAsia="en-GB"/>
          </w:rPr>
          <w:tab/>
        </w:r>
      </w:ins>
      <w:ins w:id="7153" w:author="Ross Norsworthy" w:date="2020-03-20T00:00:00Z">
        <w:r w:rsidRPr="00A013FD">
          <w:rPr>
            <w:rFonts w:eastAsia="Calibri"/>
            <w:lang w:eastAsia="en-GB"/>
          </w:rPr>
          <w:t>Slot access</w:t>
        </w:r>
      </w:ins>
      <w:bookmarkEnd w:id="7145"/>
    </w:p>
    <w:p w14:paraId="2F4FE7AA" w14:textId="77777777" w:rsidR="00A013FD" w:rsidRPr="00A013FD" w:rsidRDefault="00A013FD" w:rsidP="00A013FD">
      <w:pPr>
        <w:spacing w:after="120"/>
        <w:rPr>
          <w:ins w:id="7154" w:author="Ross Norsworthy" w:date="2020-03-20T00:00:00Z"/>
        </w:rPr>
      </w:pPr>
      <w:ins w:id="7155" w:author="Ross Norsworthy" w:date="2020-03-20T00:00:00Z">
        <w:r w:rsidRPr="00A013FD">
          <w:t>The transmitter should begin transmission by turning on the RF power at slot start.</w:t>
        </w:r>
      </w:ins>
    </w:p>
    <w:p w14:paraId="27772306" w14:textId="795B0F92" w:rsidR="00A013FD" w:rsidRDefault="00A013FD" w:rsidP="00A013FD">
      <w:pPr>
        <w:spacing w:after="120"/>
        <w:rPr>
          <w:ins w:id="7156" w:author="Song, Xiaojing" w:date="2020-08-21T11:04:00Z"/>
        </w:rPr>
      </w:pPr>
      <w:ins w:id="7157" w:author="Ross Norsworthy" w:date="2020-03-20T00:00:00Z">
        <w:r w:rsidRPr="00A013FD">
          <w:t xml:space="preserve">The transmitter should be turned off after the last bit of the transmission packet has left the transmitting unit. This event must occur within the slots allocated for own transmission. The slot access is performed as described in </w:t>
        </w:r>
        <w:del w:id="7158" w:author="USA Editor 2021" w:date="2020-12-11T10:08:00Z">
          <w:r w:rsidRPr="00ED3BC1" w:rsidDel="00D17BF5">
            <w:rPr>
              <w:highlight w:val="green"/>
              <w:rPrChange w:id="7159" w:author="USA Editor 2021" w:date="2020-12-11T10:55:00Z">
                <w:rPr/>
              </w:rPrChange>
            </w:rPr>
            <w:delText xml:space="preserve">Annex A </w:delText>
          </w:r>
        </w:del>
      </w:ins>
      <w:ins w:id="7160" w:author="USA Editor 2021" w:date="2020-12-11T10:08:00Z">
        <w:r w:rsidR="00D17BF5" w:rsidRPr="00ED3BC1">
          <w:rPr>
            <w:highlight w:val="green"/>
            <w:lang w:val="en-US"/>
            <w:rPrChange w:id="7161" w:author="USA Editor 2021" w:date="2020-12-11T10:55:00Z">
              <w:rPr>
                <w:lang w:val="en-US"/>
              </w:rPr>
            </w:rPrChange>
          </w:rPr>
          <w:t>§</w:t>
        </w:r>
        <w:r w:rsidR="00D17BF5">
          <w:rPr>
            <w:lang w:val="en-US"/>
          </w:rPr>
          <w:t xml:space="preserve"> </w:t>
        </w:r>
      </w:ins>
      <w:ins w:id="7162" w:author="Ross Norsworthy" w:date="2020-03-20T00:00:00Z">
        <w:r w:rsidRPr="00A013FD">
          <w:t>1.2.2</w:t>
        </w:r>
      </w:ins>
      <w:ins w:id="7163" w:author="USA Editor 2021" w:date="2021-01-06T09:58:00Z">
        <w:r w:rsidR="00F02C14" w:rsidRPr="00F02C14">
          <w:rPr>
            <w:highlight w:val="green"/>
          </w:rPr>
          <w:t>,</w:t>
        </w:r>
      </w:ins>
      <w:ins w:id="7164" w:author="USA Editor 2021" w:date="2020-12-11T10:08:00Z">
        <w:r w:rsidR="00D17BF5" w:rsidRPr="00F02C14">
          <w:rPr>
            <w:highlight w:val="green"/>
          </w:rPr>
          <w:t xml:space="preserve"> A</w:t>
        </w:r>
        <w:r w:rsidR="00D17BF5" w:rsidRPr="00ED3BC1">
          <w:rPr>
            <w:highlight w:val="green"/>
          </w:rPr>
          <w:t>nnex 2</w:t>
        </w:r>
      </w:ins>
      <w:ins w:id="7165" w:author="Ross Norsworthy" w:date="2020-03-20T00:00:00Z">
        <w:r w:rsidRPr="00A013FD">
          <w:t>.</w:t>
        </w:r>
      </w:ins>
    </w:p>
    <w:p w14:paraId="208774D9" w14:textId="73A8E59B" w:rsidR="006261ED" w:rsidRPr="006F2F2B" w:rsidDel="006F2F2B" w:rsidRDefault="002A415F" w:rsidP="00F71E2B">
      <w:pPr>
        <w:pStyle w:val="Heading3"/>
        <w:rPr>
          <w:ins w:id="7166" w:author="Song, Xiaojing" w:date="2020-08-21T11:04:00Z"/>
          <w:del w:id="7167" w:author="USA Editor 2021" w:date="2021-01-13T10:20:00Z"/>
          <w:highlight w:val="green"/>
        </w:rPr>
      </w:pPr>
      <w:bookmarkStart w:id="7168" w:name="_Toc35545315"/>
      <w:ins w:id="7169" w:author="USA Editor" w:date="2020-11-17T06:21:00Z">
        <w:del w:id="7170" w:author="USA Editor 2021" w:date="2021-01-13T10:19:00Z">
          <w:r w:rsidRPr="006F2F2B" w:rsidDel="006F2F2B">
            <w:rPr>
              <w:rFonts w:eastAsia="Calibri"/>
              <w:highlight w:val="green"/>
              <w:lang w:eastAsia="en-GB"/>
            </w:rPr>
            <w:delText>[</w:delText>
          </w:r>
        </w:del>
      </w:ins>
      <w:ins w:id="7171" w:author="Song, Xiaojing" w:date="2020-08-21T11:04:00Z">
        <w:del w:id="7172" w:author="USA Editor 2021" w:date="2020-12-11T10:09:00Z">
          <w:r w:rsidR="006261ED" w:rsidRPr="006F2F2B" w:rsidDel="00D17BF5">
            <w:rPr>
              <w:rFonts w:eastAsia="Calibri"/>
              <w:highlight w:val="green"/>
              <w:lang w:eastAsia="en-GB"/>
            </w:rPr>
            <w:delText xml:space="preserve">B </w:delText>
          </w:r>
        </w:del>
      </w:ins>
      <w:ins w:id="7173" w:author="Song, Xiaojing" w:date="2020-08-21T11:05:00Z">
        <w:del w:id="7174" w:author="USA Editor 2021" w:date="2020-12-11T10:56:00Z">
          <w:r w:rsidR="006261ED" w:rsidRPr="006F2F2B" w:rsidDel="00ED3BC1">
            <w:rPr>
              <w:rFonts w:eastAsia="Calibri"/>
              <w:highlight w:val="green"/>
              <w:lang w:eastAsia="en-GB"/>
            </w:rPr>
            <w:delText>3</w:delText>
          </w:r>
        </w:del>
        <w:del w:id="7175" w:author="USA Editor 2021" w:date="2021-01-13T10:20:00Z">
          <w:r w:rsidR="006261ED" w:rsidRPr="006F2F2B" w:rsidDel="006F2F2B">
            <w:rPr>
              <w:rFonts w:eastAsia="Calibri"/>
              <w:highlight w:val="green"/>
              <w:lang w:eastAsia="en-GB"/>
            </w:rPr>
            <w:delText>.3.6</w:delText>
          </w:r>
          <w:r w:rsidR="006261ED" w:rsidRPr="006F2F2B" w:rsidDel="006F2F2B">
            <w:rPr>
              <w:rFonts w:eastAsia="Calibri"/>
              <w:highlight w:val="green"/>
              <w:lang w:eastAsia="en-GB"/>
            </w:rPr>
            <w:tab/>
          </w:r>
        </w:del>
      </w:ins>
      <w:ins w:id="7176" w:author="Ross Norsworthy" w:date="2020-03-20T00:00:00Z">
        <w:del w:id="7177" w:author="USA Editor 2021" w:date="2021-01-13T10:20:00Z">
          <w:r w:rsidR="006261ED" w:rsidRPr="006F2F2B" w:rsidDel="006F2F2B">
            <w:rPr>
              <w:rFonts w:eastAsia="Calibri"/>
              <w:highlight w:val="green"/>
              <w:lang w:eastAsia="en-GB"/>
            </w:rPr>
            <w:delText>Slot state</w:delText>
          </w:r>
        </w:del>
      </w:ins>
      <w:bookmarkEnd w:id="7168"/>
    </w:p>
    <w:p w14:paraId="079A703E" w14:textId="336FD3E4" w:rsidR="00A013FD" w:rsidRPr="006F2F2B" w:rsidDel="006F2F2B" w:rsidRDefault="00A013FD" w:rsidP="00A013FD">
      <w:pPr>
        <w:spacing w:after="120"/>
        <w:rPr>
          <w:ins w:id="7178" w:author="Ross Norsworthy" w:date="2020-03-20T00:00:00Z"/>
          <w:del w:id="7179" w:author="USA Editor 2021" w:date="2021-01-13T10:20:00Z"/>
          <w:highlight w:val="green"/>
        </w:rPr>
      </w:pPr>
      <w:ins w:id="7180" w:author="Ross Norsworthy" w:date="2020-03-20T00:00:00Z">
        <w:del w:id="7181" w:author="USA Editor 2021" w:date="2021-01-13T10:20:00Z">
          <w:r w:rsidRPr="006F2F2B" w:rsidDel="006F2F2B">
            <w:rPr>
              <w:highlight w:val="green"/>
            </w:rPr>
            <w:delText>Each slot on an ASM channel can be in one of the following states:</w:delText>
          </w:r>
        </w:del>
      </w:ins>
    </w:p>
    <w:p w14:paraId="4AD0B1F8" w14:textId="2B9D016C"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425" w:hanging="425"/>
        <w:textAlignment w:val="auto"/>
        <w:rPr>
          <w:ins w:id="7182" w:author="2092 CG" w:date="2020-10-28T12:19:00Z"/>
          <w:del w:id="7183" w:author="USA Editor 2021" w:date="2021-01-13T10:20:00Z"/>
          <w:rFonts w:eastAsiaTheme="minorHAnsi"/>
          <w:szCs w:val="24"/>
          <w:highlight w:val="green"/>
        </w:rPr>
      </w:pPr>
      <w:ins w:id="7184" w:author="2092 CG" w:date="2020-10-28T12:19:00Z">
        <w:del w:id="7185" w:author="USA Editor 2021" w:date="2021-01-13T10:20:00Z">
          <w:r w:rsidRPr="006F2F2B" w:rsidDel="006F2F2B">
            <w:rPr>
              <w:rFonts w:eastAsiaTheme="minorHAnsi"/>
              <w:b/>
              <w:i/>
              <w:szCs w:val="24"/>
              <w:highlight w:val="green"/>
            </w:rPr>
            <w:delText>Unavailable</w:delText>
          </w:r>
          <w:r w:rsidRPr="006F2F2B" w:rsidDel="006F2F2B">
            <w:rPr>
              <w:rFonts w:eastAsiaTheme="minorHAnsi"/>
              <w:szCs w:val="24"/>
              <w:highlight w:val="green"/>
            </w:rPr>
            <w:delText xml:space="preserve">: </w:delText>
          </w:r>
        </w:del>
      </w:ins>
    </w:p>
    <w:p w14:paraId="434860D1" w14:textId="5040113A" w:rsidR="009C1741" w:rsidRPr="006F2F2B" w:rsidDel="006F2F2B" w:rsidRDefault="009C1741"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186" w:author="2092 CG" w:date="2020-10-28T12:19:00Z"/>
          <w:del w:id="7187" w:author="USA Editor 2021" w:date="2021-01-13T10:20:00Z"/>
          <w:rFonts w:eastAsiaTheme="minorHAnsi"/>
          <w:szCs w:val="24"/>
          <w:highlight w:val="green"/>
        </w:rPr>
      </w:pPr>
      <w:ins w:id="7188" w:author="2092 CG" w:date="2020-10-28T12:19:00Z">
        <w:del w:id="7189" w:author="USA Editor 2021" w:date="2021-01-13T10:20:00Z">
          <w:r w:rsidRPr="006F2F2B" w:rsidDel="006F2F2B">
            <w:rPr>
              <w:rFonts w:eastAsiaTheme="minorHAnsi"/>
              <w:szCs w:val="24"/>
              <w:highlight w:val="green"/>
            </w:rPr>
            <w:delText>slot is  internally allocated by own station for the purpose of own transmission.</w:delText>
          </w:r>
        </w:del>
      </w:ins>
    </w:p>
    <w:p w14:paraId="4AB71714" w14:textId="2621EBBC" w:rsidR="009C1741" w:rsidRPr="006F2F2B" w:rsidDel="006F2F2B" w:rsidRDefault="009C1741"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190" w:author="2092 CG" w:date="2020-10-28T12:19:00Z"/>
          <w:del w:id="7191" w:author="USA Editor 2021" w:date="2021-01-13T10:20:00Z"/>
          <w:rFonts w:eastAsiaTheme="minorHAnsi"/>
          <w:szCs w:val="24"/>
          <w:highlight w:val="green"/>
        </w:rPr>
      </w:pPr>
      <w:ins w:id="7192" w:author="2092 CG" w:date="2020-10-28T12:19:00Z">
        <w:del w:id="7193" w:author="USA Editor 2021" w:date="2021-01-13T10:20:00Z">
          <w:r w:rsidRPr="006F2F2B" w:rsidDel="006F2F2B">
            <w:rPr>
              <w:rFonts w:eastAsiaTheme="minorHAnsi"/>
              <w:szCs w:val="24"/>
              <w:highlight w:val="green"/>
            </w:rPr>
            <w:delText>when same slot on an AIS channel is externally allocated by an AIS and meets the following conditions (*):</w:delText>
          </w:r>
        </w:del>
      </w:ins>
    </w:p>
    <w:p w14:paraId="6CFD3C58" w14:textId="5EC46F7B" w:rsidR="009C1741" w:rsidRPr="006F2F2B" w:rsidDel="006F2F2B" w:rsidRDefault="009C1741" w:rsidP="009C1741">
      <w:pPr>
        <w:pStyle w:val="ListParagraph"/>
        <w:numPr>
          <w:ilvl w:val="1"/>
          <w:numId w:val="43"/>
        </w:numPr>
        <w:tabs>
          <w:tab w:val="clear" w:pos="1134"/>
          <w:tab w:val="clear" w:pos="1871"/>
          <w:tab w:val="clear" w:pos="2268"/>
        </w:tabs>
        <w:overflowPunct/>
        <w:autoSpaceDE/>
        <w:autoSpaceDN/>
        <w:adjustRightInd/>
        <w:spacing w:before="0" w:after="120" w:line="216" w:lineRule="atLeast"/>
        <w:textAlignment w:val="auto"/>
        <w:rPr>
          <w:ins w:id="7194" w:author="2092 CG" w:date="2020-10-28T12:19:00Z"/>
          <w:del w:id="7195" w:author="USA Editor 2021" w:date="2021-01-13T10:20:00Z"/>
          <w:rFonts w:eastAsiaTheme="minorHAnsi"/>
          <w:szCs w:val="24"/>
          <w:highlight w:val="green"/>
        </w:rPr>
      </w:pPr>
      <w:ins w:id="7196" w:author="2092 CG" w:date="2020-10-28T12:19:00Z">
        <w:del w:id="7197" w:author="USA Editor 2021" w:date="2021-01-13T10:20:00Z">
          <w:r w:rsidRPr="006F2F2B" w:rsidDel="006F2F2B">
            <w:rPr>
              <w:rFonts w:eastAsiaTheme="minorHAnsi"/>
              <w:szCs w:val="24"/>
              <w:highlight w:val="green"/>
            </w:rPr>
            <w:delText>SOTDMA slot timeout = 0;</w:delText>
          </w:r>
        </w:del>
      </w:ins>
    </w:p>
    <w:p w14:paraId="4A00F341" w14:textId="77EFABF0" w:rsidR="009C1741" w:rsidRPr="006F2F2B" w:rsidDel="006F2F2B" w:rsidRDefault="009C1741" w:rsidP="009C1741">
      <w:pPr>
        <w:pStyle w:val="ListParagraph"/>
        <w:numPr>
          <w:ilvl w:val="1"/>
          <w:numId w:val="43"/>
        </w:numPr>
        <w:tabs>
          <w:tab w:val="clear" w:pos="1134"/>
          <w:tab w:val="clear" w:pos="1871"/>
          <w:tab w:val="clear" w:pos="2268"/>
        </w:tabs>
        <w:overflowPunct/>
        <w:autoSpaceDE/>
        <w:autoSpaceDN/>
        <w:adjustRightInd/>
        <w:spacing w:before="0" w:after="120" w:line="216" w:lineRule="atLeast"/>
        <w:textAlignment w:val="auto"/>
        <w:rPr>
          <w:ins w:id="7198" w:author="2092 CG" w:date="2020-10-28T12:19:00Z"/>
          <w:del w:id="7199" w:author="USA Editor 2021" w:date="2021-01-13T10:20:00Z"/>
          <w:rFonts w:eastAsiaTheme="minorHAnsi"/>
          <w:szCs w:val="24"/>
          <w:highlight w:val="green"/>
        </w:rPr>
      </w:pPr>
      <w:ins w:id="7200" w:author="2092 CG" w:date="2020-10-28T12:19:00Z">
        <w:del w:id="7201" w:author="USA Editor 2021" w:date="2021-01-13T10:20:00Z">
          <w:r w:rsidRPr="006F2F2B" w:rsidDel="006F2F2B">
            <w:rPr>
              <w:rFonts w:eastAsiaTheme="minorHAnsi"/>
              <w:szCs w:val="24"/>
              <w:highlight w:val="green"/>
            </w:rPr>
            <w:delText>the slot is an FATDMA allocated slot to an AIS station within 120 NM;</w:delText>
          </w:r>
        </w:del>
      </w:ins>
    </w:p>
    <w:p w14:paraId="2180E50C" w14:textId="73185F58" w:rsidR="009C1741" w:rsidRPr="006F2F2B" w:rsidDel="006F2F2B" w:rsidRDefault="009C1741"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202" w:author="2092 CG" w:date="2020-10-28T12:19:00Z"/>
          <w:del w:id="7203" w:author="USA Editor 2021" w:date="2021-01-13T10:20:00Z"/>
          <w:rFonts w:eastAsiaTheme="minorHAnsi"/>
          <w:szCs w:val="24"/>
          <w:highlight w:val="green"/>
        </w:rPr>
      </w:pPr>
      <w:ins w:id="7204" w:author="2092 CG" w:date="2020-10-28T12:19:00Z">
        <w:del w:id="7205" w:author="USA Editor 2021" w:date="2021-01-13T10:20:00Z">
          <w:r w:rsidRPr="006F2F2B" w:rsidDel="006F2F2B">
            <w:rPr>
              <w:rFonts w:eastAsiaTheme="minorHAnsi"/>
              <w:szCs w:val="24"/>
              <w:highlight w:val="green"/>
            </w:rPr>
            <w:delText>allocated for addressed message to own station on the slot on any channel;</w:delText>
          </w:r>
        </w:del>
      </w:ins>
    </w:p>
    <w:p w14:paraId="68DFCE6E" w14:textId="5FC624D5" w:rsidR="009C1741" w:rsidRPr="006F2F2B" w:rsidDel="006F2F2B" w:rsidRDefault="0035683B"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206" w:author="2092 CG" w:date="2020-10-28T12:19:00Z"/>
          <w:del w:id="7207" w:author="USA Editor 2021" w:date="2021-01-13T10:20:00Z"/>
          <w:rFonts w:eastAsiaTheme="minorHAnsi"/>
          <w:szCs w:val="24"/>
          <w:highlight w:val="green"/>
        </w:rPr>
      </w:pPr>
      <w:ins w:id="7208" w:author="2092 CG" w:date="2020-10-28T14:43:00Z">
        <w:del w:id="7209" w:author="USA Editor 2021" w:date="2021-01-13T10:20:00Z">
          <w:r w:rsidRPr="006F2F2B" w:rsidDel="006F2F2B">
            <w:rPr>
              <w:rFonts w:eastAsiaTheme="minorHAnsi"/>
              <w:szCs w:val="24"/>
              <w:highlight w:val="green"/>
            </w:rPr>
            <w:delText xml:space="preserve">the slot is </w:delText>
          </w:r>
        </w:del>
      </w:ins>
      <w:ins w:id="7210" w:author="2092 CG" w:date="2020-10-28T14:46:00Z">
        <w:del w:id="7211" w:author="USA Editor 2021" w:date="2021-01-13T10:20:00Z">
          <w:r w:rsidR="00943AC6" w:rsidRPr="006F2F2B" w:rsidDel="006F2F2B">
            <w:rPr>
              <w:rFonts w:eastAsiaTheme="minorHAnsi"/>
              <w:szCs w:val="24"/>
              <w:highlight w:val="green"/>
            </w:rPr>
            <w:delText>al</w:delText>
          </w:r>
          <w:r w:rsidR="000A3647" w:rsidRPr="006F2F2B" w:rsidDel="006F2F2B">
            <w:rPr>
              <w:rFonts w:eastAsiaTheme="minorHAnsi"/>
              <w:szCs w:val="24"/>
              <w:highlight w:val="green"/>
            </w:rPr>
            <w:delText>l</w:delText>
          </w:r>
          <w:r w:rsidR="00943AC6" w:rsidRPr="006F2F2B" w:rsidDel="006F2F2B">
            <w:rPr>
              <w:rFonts w:eastAsiaTheme="minorHAnsi"/>
              <w:szCs w:val="24"/>
              <w:highlight w:val="green"/>
            </w:rPr>
            <w:delText xml:space="preserve">ocated </w:delText>
          </w:r>
        </w:del>
      </w:ins>
      <w:ins w:id="7212" w:author="2092 CG" w:date="2020-10-28T14:43:00Z">
        <w:del w:id="7213" w:author="USA Editor 2021" w:date="2021-01-13T10:20:00Z">
          <w:r w:rsidRPr="006F2F2B" w:rsidDel="006F2F2B">
            <w:rPr>
              <w:rFonts w:eastAsiaTheme="minorHAnsi"/>
              <w:szCs w:val="24"/>
              <w:highlight w:val="green"/>
            </w:rPr>
            <w:delText xml:space="preserve">for </w:delText>
          </w:r>
        </w:del>
      </w:ins>
      <w:ins w:id="7214" w:author="2092 CG" w:date="2020-10-28T14:47:00Z">
        <w:del w:id="7215" w:author="USA Editor 2021" w:date="2021-01-13T10:20:00Z">
          <w:r w:rsidR="000A3647" w:rsidRPr="006F2F2B" w:rsidDel="006F2F2B">
            <w:rPr>
              <w:rFonts w:eastAsiaTheme="minorHAnsi"/>
              <w:szCs w:val="24"/>
              <w:highlight w:val="green"/>
            </w:rPr>
            <w:delText xml:space="preserve">own station for VDE </w:delText>
          </w:r>
          <w:r w:rsidR="00B26176" w:rsidRPr="006F2F2B" w:rsidDel="006F2F2B">
            <w:rPr>
              <w:rFonts w:eastAsiaTheme="minorHAnsi"/>
              <w:szCs w:val="24"/>
              <w:highlight w:val="green"/>
            </w:rPr>
            <w:delText>reception</w:delText>
          </w:r>
        </w:del>
      </w:ins>
      <w:ins w:id="7216" w:author="2092 CG" w:date="2020-10-28T14:50:00Z">
        <w:del w:id="7217" w:author="USA Editor 2021" w:date="2021-01-13T10:20:00Z">
          <w:r w:rsidR="001C6005" w:rsidRPr="006F2F2B" w:rsidDel="006F2F2B">
            <w:rPr>
              <w:rFonts w:eastAsiaTheme="minorHAnsi"/>
              <w:szCs w:val="24"/>
              <w:highlight w:val="green"/>
            </w:rPr>
            <w:delText>;</w:delText>
          </w:r>
        </w:del>
      </w:ins>
    </w:p>
    <w:p w14:paraId="6CFF4054" w14:textId="55DB2722" w:rsidR="001C6005" w:rsidRPr="006F2F2B" w:rsidDel="006F2F2B" w:rsidRDefault="009C1741"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218" w:author="2092 CG" w:date="2020-10-28T14:50:00Z"/>
          <w:del w:id="7219" w:author="USA Editor 2021" w:date="2021-01-13T10:20:00Z"/>
          <w:rFonts w:eastAsiaTheme="minorHAnsi"/>
          <w:szCs w:val="24"/>
          <w:highlight w:val="green"/>
        </w:rPr>
      </w:pPr>
      <w:ins w:id="7220" w:author="2092 CG" w:date="2020-10-28T12:19:00Z">
        <w:del w:id="7221" w:author="USA Editor 2021" w:date="2021-01-13T10:20:00Z">
          <w:r w:rsidRPr="006F2F2B" w:rsidDel="006F2F2B">
            <w:rPr>
              <w:rFonts w:eastAsiaTheme="minorHAnsi"/>
              <w:szCs w:val="24"/>
              <w:highlight w:val="green"/>
            </w:rPr>
            <w:delText>the slot is externally allocated by an ASM station on the intended ASM channel</w:delText>
          </w:r>
        </w:del>
      </w:ins>
      <w:ins w:id="7222" w:author="2092 CG" w:date="2020-10-28T14:48:00Z">
        <w:del w:id="7223" w:author="USA Editor 2021" w:date="2021-01-13T10:20:00Z">
          <w:r w:rsidR="00713F94" w:rsidRPr="006F2F2B" w:rsidDel="006F2F2B">
            <w:rPr>
              <w:rFonts w:eastAsiaTheme="minorHAnsi"/>
              <w:szCs w:val="24"/>
              <w:highlight w:val="green"/>
            </w:rPr>
            <w:delText>, o</w:delText>
          </w:r>
        </w:del>
      </w:ins>
      <w:ins w:id="7224" w:author="2092 CG" w:date="2020-10-28T14:49:00Z">
        <w:del w:id="7225" w:author="USA Editor 2021" w:date="2021-01-13T10:20:00Z">
          <w:r w:rsidR="00713F94" w:rsidRPr="006F2F2B" w:rsidDel="006F2F2B">
            <w:rPr>
              <w:rFonts w:eastAsiaTheme="minorHAnsi"/>
              <w:szCs w:val="24"/>
              <w:highlight w:val="green"/>
            </w:rPr>
            <w:delText>r</w:delText>
          </w:r>
        </w:del>
      </w:ins>
    </w:p>
    <w:p w14:paraId="1753C5B6" w14:textId="6F259D75" w:rsidR="009C1741" w:rsidRPr="006F2F2B" w:rsidDel="006F2F2B" w:rsidRDefault="00FE3401" w:rsidP="009C1741">
      <w:pPr>
        <w:pStyle w:val="ListParagraph"/>
        <w:numPr>
          <w:ilvl w:val="0"/>
          <w:numId w:val="42"/>
        </w:numPr>
        <w:tabs>
          <w:tab w:val="clear" w:pos="1134"/>
          <w:tab w:val="clear" w:pos="1871"/>
          <w:tab w:val="clear" w:pos="2268"/>
        </w:tabs>
        <w:overflowPunct/>
        <w:autoSpaceDE/>
        <w:autoSpaceDN/>
        <w:adjustRightInd/>
        <w:spacing w:before="0" w:after="120" w:line="216" w:lineRule="atLeast"/>
        <w:textAlignment w:val="auto"/>
        <w:rPr>
          <w:ins w:id="7226" w:author="2092 CG" w:date="2020-10-29T14:49:00Z"/>
          <w:del w:id="7227" w:author="USA Editor 2021" w:date="2021-01-13T10:20:00Z"/>
          <w:rFonts w:eastAsiaTheme="minorHAnsi"/>
          <w:szCs w:val="24"/>
          <w:highlight w:val="green"/>
        </w:rPr>
      </w:pPr>
      <w:ins w:id="7228" w:author="2092 CG" w:date="2020-10-28T14:50:00Z">
        <w:del w:id="7229" w:author="USA Editor 2021" w:date="2021-01-13T10:20:00Z">
          <w:r w:rsidRPr="006F2F2B" w:rsidDel="006F2F2B">
            <w:rPr>
              <w:rFonts w:eastAsiaTheme="minorHAnsi"/>
              <w:szCs w:val="24"/>
              <w:highlight w:val="green"/>
            </w:rPr>
            <w:delText>t</w:delText>
          </w:r>
        </w:del>
      </w:ins>
      <w:ins w:id="7230" w:author="2092 CG" w:date="2020-10-28T14:48:00Z">
        <w:del w:id="7231" w:author="USA Editor 2021" w:date="2021-01-13T10:20:00Z">
          <w:r w:rsidR="00713F94" w:rsidRPr="006F2F2B" w:rsidDel="006F2F2B">
            <w:rPr>
              <w:rFonts w:eastAsiaTheme="minorHAnsi"/>
              <w:szCs w:val="24"/>
              <w:highlight w:val="green"/>
            </w:rPr>
            <w:delText>he slot is reserved for a VDE-TER or VDE-SAT bulletin board reception.</w:delText>
          </w:r>
        </w:del>
      </w:ins>
      <w:ins w:id="7232" w:author="2092 CG" w:date="2020-10-28T12:19:00Z">
        <w:del w:id="7233" w:author="USA Editor 2021" w:date="2021-01-13T10:20:00Z">
          <w:r w:rsidR="009C1741" w:rsidRPr="006F2F2B" w:rsidDel="006F2F2B">
            <w:rPr>
              <w:rFonts w:eastAsiaTheme="minorHAnsi"/>
              <w:szCs w:val="24"/>
              <w:highlight w:val="green"/>
            </w:rPr>
            <w:delText xml:space="preserve">  </w:delText>
          </w:r>
        </w:del>
      </w:ins>
    </w:p>
    <w:p w14:paraId="03D49FE0" w14:textId="3EC472D5" w:rsidR="002360FE" w:rsidRPr="006F2F2B" w:rsidDel="006F2F2B" w:rsidRDefault="009D1FD3" w:rsidP="00ED3BC1">
      <w:pPr>
        <w:tabs>
          <w:tab w:val="clear" w:pos="1134"/>
          <w:tab w:val="clear" w:pos="1871"/>
          <w:tab w:val="clear" w:pos="2268"/>
        </w:tabs>
        <w:overflowPunct/>
        <w:autoSpaceDE/>
        <w:autoSpaceDN/>
        <w:adjustRightInd/>
        <w:spacing w:before="0" w:after="120" w:line="216" w:lineRule="atLeast"/>
        <w:textAlignment w:val="auto"/>
        <w:rPr>
          <w:ins w:id="7234" w:author="2092 CG" w:date="2020-10-28T12:19:00Z"/>
          <w:del w:id="7235" w:author="USA Editor 2021" w:date="2021-01-13T10:20:00Z"/>
          <w:rFonts w:eastAsiaTheme="minorHAnsi"/>
          <w:szCs w:val="24"/>
          <w:highlight w:val="green"/>
        </w:rPr>
      </w:pPr>
      <w:ins w:id="7236" w:author="2092 CG" w:date="2020-10-29T14:49:00Z">
        <w:del w:id="7237" w:author="USA Editor 2021" w:date="2021-01-13T10:20:00Z">
          <w:r w:rsidRPr="006F2F2B" w:rsidDel="006F2F2B">
            <w:rPr>
              <w:rFonts w:eastAsiaTheme="minorHAnsi"/>
              <w:szCs w:val="24"/>
              <w:highlight w:val="green"/>
            </w:rPr>
            <w:delText>Editor’s note: I</w:delText>
          </w:r>
        </w:del>
      </w:ins>
      <w:ins w:id="7238" w:author="2092 CG" w:date="2020-10-29T14:50:00Z">
        <w:del w:id="7239" w:author="USA Editor 2021" w:date="2021-01-13T10:20:00Z">
          <w:r w:rsidRPr="006F2F2B" w:rsidDel="006F2F2B">
            <w:rPr>
              <w:rFonts w:eastAsiaTheme="minorHAnsi"/>
              <w:szCs w:val="24"/>
              <w:highlight w:val="green"/>
            </w:rPr>
            <w:delText xml:space="preserve">EC’s contribution </w:delText>
          </w:r>
          <w:r w:rsidR="00F10990" w:rsidRPr="006F2F2B" w:rsidDel="006F2F2B">
            <w:rPr>
              <w:rFonts w:eastAsiaTheme="minorHAnsi"/>
              <w:szCs w:val="24"/>
              <w:highlight w:val="green"/>
            </w:rPr>
            <w:delText>is in</w:delText>
          </w:r>
        </w:del>
      </w:ins>
      <w:ins w:id="7240" w:author="2092 CG" w:date="2020-10-29T14:51:00Z">
        <w:del w:id="7241" w:author="USA Editor 2021" w:date="2021-01-13T10:20:00Z">
          <w:r w:rsidR="00157847" w:rsidRPr="006F2F2B" w:rsidDel="006F2F2B">
            <w:rPr>
              <w:rFonts w:eastAsiaTheme="minorHAnsi"/>
              <w:szCs w:val="24"/>
              <w:highlight w:val="green"/>
            </w:rPr>
            <w:delText xml:space="preserve">terleaved </w:delText>
          </w:r>
        </w:del>
      </w:ins>
      <w:ins w:id="7242" w:author="2092 CG" w:date="2020-10-29T14:50:00Z">
        <w:del w:id="7243" w:author="USA Editor 2021" w:date="2021-01-13T10:20:00Z">
          <w:r w:rsidR="00F10990" w:rsidRPr="006F2F2B" w:rsidDel="006F2F2B">
            <w:rPr>
              <w:rFonts w:eastAsiaTheme="minorHAnsi"/>
              <w:szCs w:val="24"/>
              <w:highlight w:val="green"/>
            </w:rPr>
            <w:delText>as (4) above</w:delText>
          </w:r>
        </w:del>
      </w:ins>
      <w:ins w:id="7244" w:author="2092 CG" w:date="2020-10-29T14:51:00Z">
        <w:del w:id="7245" w:author="USA Editor 2021" w:date="2021-01-13T10:20:00Z">
          <w:r w:rsidR="00157847" w:rsidRPr="006F2F2B" w:rsidDel="006F2F2B">
            <w:rPr>
              <w:rFonts w:eastAsiaTheme="minorHAnsi"/>
              <w:szCs w:val="24"/>
              <w:highlight w:val="green"/>
            </w:rPr>
            <w:delText xml:space="preserve"> into </w:delText>
          </w:r>
          <w:r w:rsidR="00F10990" w:rsidRPr="006F2F2B" w:rsidDel="006F2F2B">
            <w:rPr>
              <w:rFonts w:eastAsiaTheme="minorHAnsi"/>
              <w:szCs w:val="24"/>
              <w:highlight w:val="green"/>
            </w:rPr>
            <w:delText xml:space="preserve">Canada’s </w:delText>
          </w:r>
          <w:r w:rsidR="00157847" w:rsidRPr="006F2F2B" w:rsidDel="006F2F2B">
            <w:rPr>
              <w:rFonts w:eastAsiaTheme="minorHAnsi"/>
              <w:szCs w:val="24"/>
              <w:highlight w:val="green"/>
            </w:rPr>
            <w:delText>contributions.</w:delText>
          </w:r>
        </w:del>
      </w:ins>
    </w:p>
    <w:p w14:paraId="0F06162A" w14:textId="7D323232" w:rsidR="009C1741" w:rsidRPr="006F2F2B" w:rsidDel="006F2F2B" w:rsidRDefault="009C1741" w:rsidP="009C1741">
      <w:pPr>
        <w:spacing w:after="120"/>
        <w:rPr>
          <w:ins w:id="7246" w:author="2092 CG" w:date="2020-10-28T12:19:00Z"/>
          <w:del w:id="7247" w:author="USA Editor 2021" w:date="2021-01-13T10:20:00Z"/>
          <w:highlight w:val="green"/>
        </w:rPr>
      </w:pPr>
      <w:ins w:id="7248" w:author="2092 CG" w:date="2020-10-28T12:19:00Z">
        <w:del w:id="7249" w:author="USA Editor 2021" w:date="2021-01-13T10:20:00Z">
          <w:r w:rsidRPr="006F2F2B" w:rsidDel="006F2F2B">
            <w:rPr>
              <w:highlight w:val="green"/>
            </w:rPr>
            <w:delText>(*) only when co-locating with AIS</w:delText>
          </w:r>
        </w:del>
      </w:ins>
    </w:p>
    <w:p w14:paraId="778D0F2A" w14:textId="5B3A67F5"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425" w:hanging="425"/>
        <w:textAlignment w:val="auto"/>
        <w:rPr>
          <w:ins w:id="7250" w:author="2092 CG" w:date="2020-10-28T12:19:00Z"/>
          <w:del w:id="7251" w:author="USA Editor 2021" w:date="2021-01-13T10:20:00Z"/>
          <w:rFonts w:eastAsiaTheme="minorHAnsi"/>
          <w:szCs w:val="24"/>
          <w:highlight w:val="green"/>
        </w:rPr>
      </w:pPr>
      <w:ins w:id="7252" w:author="2092 CG" w:date="2020-10-28T12:19:00Z">
        <w:del w:id="7253" w:author="USA Editor 2021" w:date="2021-01-13T10:20:00Z">
          <w:r w:rsidRPr="006F2F2B" w:rsidDel="006F2F2B">
            <w:rPr>
              <w:rFonts w:eastAsiaTheme="minorHAnsi"/>
              <w:b/>
              <w:i/>
              <w:szCs w:val="24"/>
              <w:highlight w:val="green"/>
            </w:rPr>
            <w:delText>Free</w:delText>
          </w:r>
          <w:r w:rsidRPr="006F2F2B" w:rsidDel="006F2F2B">
            <w:rPr>
              <w:rFonts w:eastAsiaTheme="minorHAnsi"/>
              <w:szCs w:val="24"/>
              <w:highlight w:val="green"/>
            </w:rPr>
            <w:delText>:</w:delText>
          </w:r>
        </w:del>
      </w:ins>
    </w:p>
    <w:p w14:paraId="798BAA27" w14:textId="4E7B4D72"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851" w:hanging="426"/>
        <w:textAlignment w:val="auto"/>
        <w:rPr>
          <w:ins w:id="7254" w:author="2092 CG" w:date="2020-10-28T12:19:00Z"/>
          <w:del w:id="7255" w:author="USA Editor 2021" w:date="2021-01-13T10:20:00Z"/>
          <w:rFonts w:eastAsiaTheme="minorHAnsi"/>
          <w:szCs w:val="24"/>
          <w:highlight w:val="green"/>
        </w:rPr>
      </w:pPr>
      <w:ins w:id="7256" w:author="2092 CG" w:date="2020-10-28T12:19:00Z">
        <w:del w:id="7257" w:author="USA Editor 2021" w:date="2021-01-13T10:20:00Z">
          <w:r w:rsidRPr="006F2F2B" w:rsidDel="006F2F2B">
            <w:rPr>
              <w:rFonts w:eastAsiaTheme="minorHAnsi"/>
              <w:szCs w:val="24"/>
              <w:highlight w:val="green"/>
            </w:rPr>
            <w:delText xml:space="preserve">Slots are considered free when not allocated internally or externally.. </w:delText>
          </w:r>
        </w:del>
      </w:ins>
    </w:p>
    <w:p w14:paraId="1BAA1D3B" w14:textId="3C7A8580"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425" w:hanging="425"/>
        <w:textAlignment w:val="auto"/>
        <w:rPr>
          <w:ins w:id="7258" w:author="2092 CG" w:date="2020-10-28T12:19:00Z"/>
          <w:del w:id="7259" w:author="USA Editor 2021" w:date="2021-01-13T10:20:00Z"/>
          <w:rFonts w:eastAsiaTheme="minorHAnsi"/>
          <w:szCs w:val="24"/>
          <w:highlight w:val="green"/>
        </w:rPr>
      </w:pPr>
      <w:ins w:id="7260" w:author="2092 CG" w:date="2020-10-28T12:19:00Z">
        <w:del w:id="7261" w:author="USA Editor 2021" w:date="2021-01-13T10:20:00Z">
          <w:r w:rsidRPr="006F2F2B" w:rsidDel="006F2F2B">
            <w:rPr>
              <w:rFonts w:eastAsiaTheme="minorHAnsi"/>
              <w:b/>
              <w:i/>
              <w:szCs w:val="24"/>
              <w:highlight w:val="green"/>
            </w:rPr>
            <w:delText>Available</w:delText>
          </w:r>
          <w:r w:rsidRPr="006F2F2B" w:rsidDel="006F2F2B">
            <w:rPr>
              <w:rFonts w:eastAsiaTheme="minorHAnsi"/>
              <w:szCs w:val="24"/>
              <w:highlight w:val="green"/>
            </w:rPr>
            <w:delText xml:space="preserve">: </w:delText>
          </w:r>
        </w:del>
      </w:ins>
    </w:p>
    <w:p w14:paraId="68301CE6" w14:textId="394BC256"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851" w:hanging="426"/>
        <w:textAlignment w:val="auto"/>
        <w:rPr>
          <w:ins w:id="7262" w:author="2092 CG" w:date="2020-10-28T12:19:00Z"/>
          <w:del w:id="7263" w:author="USA Editor 2021" w:date="2021-01-13T10:20:00Z"/>
          <w:rFonts w:eastAsiaTheme="minorHAnsi"/>
          <w:szCs w:val="24"/>
          <w:highlight w:val="green"/>
        </w:rPr>
      </w:pPr>
      <w:ins w:id="7264" w:author="2092 CG" w:date="2020-10-28T12:19:00Z">
        <w:del w:id="7265" w:author="USA Editor 2021" w:date="2021-01-13T10:20:00Z">
          <w:r w:rsidRPr="006F2F2B" w:rsidDel="006F2F2B">
            <w:rPr>
              <w:rFonts w:eastAsiaTheme="minorHAnsi"/>
              <w:szCs w:val="24"/>
              <w:highlight w:val="green"/>
            </w:rPr>
            <w:delText>For AIS channels, slots are considered available when matching requirements defined in Recommendation ITU-R M.1371 Annex 1, section 4.4.1</w:delText>
          </w:r>
        </w:del>
      </w:ins>
      <w:ins w:id="7266" w:author="Canada" w:date="2020-10-30T15:19:00Z">
        <w:del w:id="7267" w:author="USA Editor 2021" w:date="2021-01-13T10:20:00Z">
          <w:r w:rsidR="002463E2" w:rsidRPr="006F2F2B" w:rsidDel="006F2F2B">
            <w:rPr>
              <w:rFonts w:eastAsiaTheme="minorHAnsi"/>
              <w:szCs w:val="24"/>
              <w:highlight w:val="green"/>
            </w:rPr>
            <w:delText>section on “Intentional slot reuse by the own station”</w:delText>
          </w:r>
        </w:del>
      </w:ins>
      <w:ins w:id="7268" w:author="2092 CG" w:date="2020-10-28T12:19:00Z">
        <w:del w:id="7269" w:author="USA Editor 2021" w:date="2021-01-13T10:20:00Z">
          <w:r w:rsidRPr="006F2F2B" w:rsidDel="006F2F2B">
            <w:rPr>
              <w:rFonts w:eastAsiaTheme="minorHAnsi"/>
              <w:szCs w:val="24"/>
              <w:highlight w:val="green"/>
            </w:rPr>
            <w:delText xml:space="preserve"> </w:delText>
          </w:r>
        </w:del>
      </w:ins>
    </w:p>
    <w:p w14:paraId="18D193CD" w14:textId="1BF9532A" w:rsidR="009C1741" w:rsidRPr="006F2F2B" w:rsidDel="006F2F2B" w:rsidRDefault="009C1741" w:rsidP="009C1741">
      <w:pPr>
        <w:tabs>
          <w:tab w:val="clear" w:pos="1134"/>
          <w:tab w:val="clear" w:pos="1871"/>
          <w:tab w:val="clear" w:pos="2268"/>
        </w:tabs>
        <w:overflowPunct/>
        <w:autoSpaceDE/>
        <w:autoSpaceDN/>
        <w:adjustRightInd/>
        <w:spacing w:before="0" w:after="120" w:line="216" w:lineRule="atLeast"/>
        <w:ind w:left="851" w:hanging="426"/>
        <w:textAlignment w:val="auto"/>
        <w:rPr>
          <w:ins w:id="7270" w:author="2092 CG" w:date="2020-10-28T12:19:00Z"/>
          <w:del w:id="7271" w:author="USA Editor 2021" w:date="2021-01-13T10:20:00Z"/>
          <w:rFonts w:eastAsiaTheme="minorHAnsi"/>
          <w:szCs w:val="24"/>
          <w:highlight w:val="green"/>
        </w:rPr>
      </w:pPr>
      <w:ins w:id="7272" w:author="2092 CG" w:date="2020-10-28T12:19:00Z">
        <w:del w:id="7273" w:author="USA Editor 2021" w:date="2021-01-13T10:20:00Z">
          <w:r w:rsidRPr="006F2F2B" w:rsidDel="006F2F2B">
            <w:rPr>
              <w:rFonts w:eastAsiaTheme="minorHAnsi"/>
              <w:szCs w:val="24"/>
              <w:highlight w:val="green"/>
            </w:rPr>
            <w:delText>For ASM and VDE channels, slots are considered available when externally allocated but no addressed message to own station are expected on these slots.</w:delText>
          </w:r>
        </w:del>
      </w:ins>
    </w:p>
    <w:p w14:paraId="3B1FD6B2" w14:textId="5A4CF96E" w:rsidR="009C1741" w:rsidRPr="006F2F2B" w:rsidDel="006F2F2B" w:rsidRDefault="005966A9" w:rsidP="00FA60CE">
      <w:pPr>
        <w:tabs>
          <w:tab w:val="clear" w:pos="1134"/>
          <w:tab w:val="clear" w:pos="1871"/>
          <w:tab w:val="clear" w:pos="2268"/>
        </w:tabs>
        <w:overflowPunct/>
        <w:autoSpaceDE/>
        <w:autoSpaceDN/>
        <w:adjustRightInd/>
        <w:spacing w:before="0" w:after="120" w:line="216" w:lineRule="atLeast"/>
        <w:textAlignment w:val="auto"/>
        <w:rPr>
          <w:ins w:id="7274" w:author="2092 CG" w:date="2020-10-28T16:45:00Z"/>
          <w:del w:id="7275" w:author="USA Editor 2021" w:date="2021-01-13T10:20:00Z"/>
          <w:rFonts w:eastAsiaTheme="minorHAnsi"/>
          <w:szCs w:val="24"/>
          <w:highlight w:val="green"/>
        </w:rPr>
      </w:pPr>
      <w:ins w:id="7276" w:author="2092 CG" w:date="2020-10-28T16:44:00Z">
        <w:del w:id="7277" w:author="USA Editor 2021" w:date="2021-01-13T10:20:00Z">
          <w:r w:rsidRPr="006F2F2B" w:rsidDel="006F2F2B">
            <w:rPr>
              <w:rFonts w:eastAsiaTheme="minorHAnsi"/>
              <w:szCs w:val="24"/>
              <w:highlight w:val="green"/>
            </w:rPr>
            <w:delText xml:space="preserve">Editor’s note: IEC proposes to remove </w:delText>
          </w:r>
          <w:r w:rsidR="005910D7" w:rsidRPr="006F2F2B" w:rsidDel="006F2F2B">
            <w:rPr>
              <w:rFonts w:eastAsiaTheme="minorHAnsi"/>
              <w:szCs w:val="24"/>
              <w:highlight w:val="green"/>
            </w:rPr>
            <w:delText>slot state “available” with the following note:</w:delText>
          </w:r>
        </w:del>
      </w:ins>
    </w:p>
    <w:p w14:paraId="4F7C3F7B" w14:textId="4E07986F" w:rsidR="005910D7" w:rsidRPr="006F2F2B" w:rsidDel="006F2F2B" w:rsidRDefault="005910D7" w:rsidP="005910D7">
      <w:pPr>
        <w:rPr>
          <w:ins w:id="7278" w:author="2092 CG" w:date="2020-10-28T16:45:00Z"/>
          <w:del w:id="7279" w:author="USA Editor 2021" w:date="2021-01-13T10:20:00Z"/>
          <w:szCs w:val="24"/>
          <w:highlight w:val="green"/>
          <w:lang w:val="en-US"/>
        </w:rPr>
      </w:pPr>
      <w:ins w:id="7280" w:author="2092 CG" w:date="2020-10-28T16:45:00Z">
        <w:del w:id="7281" w:author="USA Editor 2021" w:date="2021-01-13T10:20:00Z">
          <w:r w:rsidRPr="006F2F2B" w:rsidDel="006F2F2B">
            <w:rPr>
              <w:szCs w:val="24"/>
              <w:highlight w:val="green"/>
            </w:rPr>
            <w:delText xml:space="preserve">NOTE: </w:delText>
          </w:r>
          <w:r w:rsidRPr="006F2F2B" w:rsidDel="006F2F2B">
            <w:rPr>
              <w:szCs w:val="24"/>
              <w:highlight w:val="green"/>
              <w:lang w:val="en-US"/>
            </w:rPr>
            <w:delText>Slot stat</w:delText>
          </w:r>
        </w:del>
      </w:ins>
      <w:ins w:id="7282" w:author="2092 CG" w:date="2020-10-28T16:46:00Z">
        <w:del w:id="7283" w:author="USA Editor 2021" w:date="2021-01-13T10:20:00Z">
          <w:r w:rsidR="001E717A" w:rsidRPr="006F2F2B" w:rsidDel="006F2F2B">
            <w:rPr>
              <w:szCs w:val="24"/>
              <w:highlight w:val="green"/>
              <w:lang w:val="en-US"/>
            </w:rPr>
            <w:delText>e “</w:delText>
          </w:r>
        </w:del>
      </w:ins>
      <w:ins w:id="7284" w:author="2092 CG" w:date="2020-10-28T16:45:00Z">
        <w:del w:id="7285" w:author="USA Editor 2021" w:date="2021-01-13T10:20:00Z">
          <w:r w:rsidR="00BD7CB1" w:rsidRPr="006F2F2B" w:rsidDel="006F2F2B">
            <w:rPr>
              <w:szCs w:val="24"/>
              <w:highlight w:val="green"/>
              <w:lang w:val="en-US"/>
            </w:rPr>
            <w:delText>available</w:delText>
          </w:r>
          <w:r w:rsidR="001E717A" w:rsidRPr="006F2F2B" w:rsidDel="006F2F2B">
            <w:rPr>
              <w:szCs w:val="24"/>
              <w:highlight w:val="green"/>
              <w:lang w:val="en-US"/>
            </w:rPr>
            <w:delText>” i</w:delText>
          </w:r>
          <w:r w:rsidRPr="006F2F2B" w:rsidDel="006F2F2B">
            <w:rPr>
              <w:szCs w:val="24"/>
              <w:highlight w:val="green"/>
              <w:lang w:val="en-US"/>
            </w:rPr>
            <w:delText xml:space="preserve">s used only for </w:delText>
          </w:r>
          <w:r w:rsidRPr="006F2F2B" w:rsidDel="006F2F2B">
            <w:rPr>
              <w:szCs w:val="24"/>
              <w:highlight w:val="green"/>
            </w:rPr>
            <w:delText xml:space="preserve">slots on </w:delText>
          </w:r>
          <w:r w:rsidRPr="006F2F2B" w:rsidDel="006F2F2B">
            <w:rPr>
              <w:szCs w:val="24"/>
              <w:highlight w:val="green"/>
              <w:lang w:val="en-US"/>
            </w:rPr>
            <w:delText xml:space="preserve">AIS </w:delText>
          </w:r>
          <w:r w:rsidRPr="006F2F2B" w:rsidDel="006F2F2B">
            <w:rPr>
              <w:szCs w:val="24"/>
              <w:highlight w:val="green"/>
            </w:rPr>
            <w:delText xml:space="preserve">channels </w:delText>
          </w:r>
          <w:r w:rsidRPr="006F2F2B" w:rsidDel="006F2F2B">
            <w:rPr>
              <w:szCs w:val="24"/>
              <w:highlight w:val="green"/>
              <w:lang w:val="en-US"/>
            </w:rPr>
            <w:delText>and is defined in ITU-R M.1371-5 Annex 1, 4.4.1.</w:delText>
          </w:r>
        </w:del>
      </w:ins>
    </w:p>
    <w:p w14:paraId="41CADC7C" w14:textId="2AA19B22"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286" w:author="Ross Norsworthy" w:date="2020-03-20T00:00:00Z"/>
          <w:del w:id="7287" w:author="USA Editor 2021" w:date="2021-01-13T10:20:00Z"/>
          <w:rFonts w:eastAsiaTheme="minorHAnsi"/>
          <w:szCs w:val="24"/>
          <w:highlight w:val="green"/>
        </w:rPr>
      </w:pPr>
      <w:ins w:id="7288" w:author="Ross Norsworthy" w:date="2020-03-20T00:00:00Z">
        <w:del w:id="7289" w:author="USA Editor 2021" w:date="2021-01-13T10:20:00Z">
          <w:r w:rsidRPr="006F2F2B" w:rsidDel="006F2F2B">
            <w:rPr>
              <w:rFonts w:eastAsiaTheme="minorHAnsi"/>
              <w:b/>
              <w:i/>
              <w:szCs w:val="24"/>
              <w:highlight w:val="green"/>
            </w:rPr>
            <w:delText>Free</w:delText>
          </w:r>
          <w:r w:rsidRPr="006F2F2B" w:rsidDel="006F2F2B">
            <w:rPr>
              <w:rFonts w:eastAsiaTheme="minorHAnsi"/>
              <w:szCs w:val="24"/>
              <w:highlight w:val="green"/>
            </w:rPr>
            <w:delText>:</w:delText>
          </w:r>
        </w:del>
      </w:ins>
    </w:p>
    <w:p w14:paraId="1E795CB0" w14:textId="046A0DEC"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290" w:author="Ross Norsworthy" w:date="2020-03-20T00:00:00Z"/>
          <w:del w:id="7291" w:author="USA Editor 2021" w:date="2021-01-13T10:20:00Z"/>
          <w:rFonts w:eastAsiaTheme="minorHAnsi"/>
          <w:szCs w:val="24"/>
          <w:highlight w:val="green"/>
        </w:rPr>
      </w:pPr>
      <w:ins w:id="7292" w:author="Ross Norsworthy" w:date="2020-03-20T00:00:00Z">
        <w:del w:id="7293" w:author="USA Editor 2021" w:date="2021-01-13T10:20:00Z">
          <w:r w:rsidRPr="006F2F2B" w:rsidDel="006F2F2B">
            <w:rPr>
              <w:rFonts w:eastAsiaTheme="minorHAnsi"/>
              <w:szCs w:val="24"/>
              <w:highlight w:val="green"/>
            </w:rPr>
            <w:delText>not allocated externally on AIS and ASM channels</w:delText>
          </w:r>
        </w:del>
      </w:ins>
    </w:p>
    <w:p w14:paraId="30E58509" w14:textId="12813BB7"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294" w:author="Ross Norsworthy" w:date="2020-03-20T00:00:00Z"/>
          <w:del w:id="7295" w:author="USA Editor 2021" w:date="2021-01-13T10:20:00Z"/>
          <w:rFonts w:eastAsiaTheme="minorHAnsi"/>
          <w:szCs w:val="24"/>
          <w:highlight w:val="green"/>
        </w:rPr>
      </w:pPr>
      <w:ins w:id="7296" w:author="Ross Norsworthy" w:date="2020-03-20T00:00:00Z">
        <w:del w:id="7297" w:author="USA Editor 2021" w:date="2021-01-13T10:20:00Z">
          <w:r w:rsidRPr="006F2F2B" w:rsidDel="006F2F2B">
            <w:rPr>
              <w:rFonts w:eastAsiaTheme="minorHAnsi"/>
              <w:szCs w:val="24"/>
              <w:highlight w:val="green"/>
            </w:rPr>
            <w:delText>no addressed message to own station expected on VDE channel</w:delText>
          </w:r>
        </w:del>
      </w:ins>
    </w:p>
    <w:p w14:paraId="702D6D7A" w14:textId="6D74B0D0"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298" w:author="Ross Norsworthy" w:date="2020-03-20T00:00:00Z"/>
          <w:del w:id="7299" w:author="USA Editor 2021" w:date="2021-01-13T10:20:00Z"/>
          <w:rFonts w:eastAsiaTheme="minorHAnsi"/>
          <w:szCs w:val="24"/>
          <w:highlight w:val="green"/>
        </w:rPr>
      </w:pPr>
      <w:ins w:id="7300" w:author="Ross Norsworthy" w:date="2020-03-20T00:00:00Z">
        <w:del w:id="7301" w:author="USA Editor 2021" w:date="2021-01-13T10:20:00Z">
          <w:r w:rsidRPr="006F2F2B" w:rsidDel="006F2F2B">
            <w:rPr>
              <w:rFonts w:eastAsiaTheme="minorHAnsi"/>
              <w:b/>
              <w:i/>
              <w:szCs w:val="24"/>
              <w:highlight w:val="green"/>
            </w:rPr>
            <w:delText>Available</w:delText>
          </w:r>
          <w:r w:rsidRPr="006F2F2B" w:rsidDel="006F2F2B">
            <w:rPr>
              <w:rFonts w:eastAsiaTheme="minorHAnsi"/>
              <w:szCs w:val="24"/>
              <w:highlight w:val="green"/>
            </w:rPr>
            <w:delText xml:space="preserve">: </w:delText>
          </w:r>
        </w:del>
      </w:ins>
    </w:p>
    <w:p w14:paraId="19CDDEE7" w14:textId="3BEEC3D0"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302" w:author="Ross Norsworthy" w:date="2020-03-20T00:00:00Z"/>
          <w:del w:id="7303" w:author="USA Editor 2021" w:date="2021-01-13T10:20:00Z"/>
          <w:rFonts w:eastAsiaTheme="minorHAnsi"/>
          <w:szCs w:val="24"/>
          <w:highlight w:val="green"/>
        </w:rPr>
      </w:pPr>
      <w:ins w:id="7304" w:author="Ross Norsworthy" w:date="2020-03-20T00:00:00Z">
        <w:del w:id="7305" w:author="USA Editor 2021" w:date="2021-01-13T10:20:00Z">
          <w:r w:rsidRPr="006F2F2B" w:rsidDel="006F2F2B">
            <w:rPr>
              <w:rFonts w:eastAsiaTheme="minorHAnsi"/>
              <w:szCs w:val="24"/>
              <w:highlight w:val="green"/>
            </w:rPr>
            <w:delText>externally allocated by an AIS which may be considered as a candidate slot. The available AIS slots are as defined in Recommendation ITU-R M.1371 and must only be taken from the most distant station(s) within the SI.</w:delText>
          </w:r>
        </w:del>
      </w:ins>
    </w:p>
    <w:p w14:paraId="09ED07E2" w14:textId="3CEF226E"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306" w:author="Ross Norsworthy" w:date="2020-03-20T00:00:00Z"/>
          <w:del w:id="7307" w:author="USA Editor 2021" w:date="2021-01-13T10:20:00Z"/>
          <w:rFonts w:eastAsiaTheme="minorHAnsi"/>
          <w:szCs w:val="24"/>
          <w:highlight w:val="green"/>
        </w:rPr>
      </w:pPr>
      <w:ins w:id="7308" w:author="Ross Norsworthy" w:date="2020-03-20T00:00:00Z">
        <w:del w:id="7309" w:author="USA Editor 2021" w:date="2021-01-13T10:20:00Z">
          <w:r w:rsidRPr="006F2F2B" w:rsidDel="006F2F2B">
            <w:rPr>
              <w:rFonts w:eastAsiaTheme="minorHAnsi"/>
              <w:b/>
              <w:i/>
              <w:szCs w:val="24"/>
              <w:highlight w:val="green"/>
            </w:rPr>
            <w:delText>Unavailable</w:delText>
          </w:r>
          <w:r w:rsidRPr="006F2F2B" w:rsidDel="006F2F2B">
            <w:rPr>
              <w:rFonts w:eastAsiaTheme="minorHAnsi"/>
              <w:szCs w:val="24"/>
              <w:highlight w:val="green"/>
            </w:rPr>
            <w:delText xml:space="preserve">: </w:delText>
          </w:r>
        </w:del>
      </w:ins>
    </w:p>
    <w:p w14:paraId="655412E9" w14:textId="1F120D3A"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310" w:author="Ross Norsworthy" w:date="2020-03-20T00:00:00Z"/>
          <w:del w:id="7311" w:author="USA Editor 2021" w:date="2021-01-13T10:20:00Z"/>
          <w:rFonts w:eastAsiaTheme="minorHAnsi"/>
          <w:szCs w:val="24"/>
          <w:highlight w:val="green"/>
        </w:rPr>
      </w:pPr>
      <w:ins w:id="7312" w:author="Ross Norsworthy" w:date="2020-03-20T00:00:00Z">
        <w:del w:id="7313" w:author="USA Editor 2021" w:date="2021-01-13T10:20:00Z">
          <w:r w:rsidRPr="006F2F2B" w:rsidDel="006F2F2B">
            <w:rPr>
              <w:rFonts w:eastAsiaTheme="minorHAnsi"/>
              <w:szCs w:val="24"/>
              <w:highlight w:val="green"/>
            </w:rPr>
            <w:delText>internal allocation by own station for the purpose of own transmission</w:delText>
          </w:r>
        </w:del>
      </w:ins>
    </w:p>
    <w:p w14:paraId="65665C1E" w14:textId="0E38EADB"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314" w:author="Ross Norsworthy" w:date="2020-03-20T00:00:00Z"/>
          <w:del w:id="7315" w:author="USA Editor 2021" w:date="2021-01-13T10:20:00Z"/>
          <w:rFonts w:eastAsiaTheme="minorHAnsi"/>
          <w:szCs w:val="24"/>
          <w:highlight w:val="green"/>
        </w:rPr>
      </w:pPr>
      <w:ins w:id="7316" w:author="Ross Norsworthy" w:date="2020-03-20T00:00:00Z">
        <w:del w:id="7317" w:author="USA Editor 2021" w:date="2021-01-13T10:20:00Z">
          <w:r w:rsidRPr="006F2F2B" w:rsidDel="006F2F2B">
            <w:rPr>
              <w:rFonts w:eastAsiaTheme="minorHAnsi"/>
              <w:szCs w:val="24"/>
              <w:highlight w:val="green"/>
            </w:rPr>
            <w:delText>externally allocated by an AIS which should not be considered as a candidate slot for the following reasons:</w:delText>
          </w:r>
        </w:del>
      </w:ins>
    </w:p>
    <w:p w14:paraId="22E8E52F" w14:textId="04E09240" w:rsidR="00A013FD" w:rsidRPr="006F2F2B" w:rsidDel="006F2F2B" w:rsidRDefault="00A013FD" w:rsidP="00A013FD">
      <w:pPr>
        <w:numPr>
          <w:ilvl w:val="1"/>
          <w:numId w:val="4"/>
        </w:numPr>
        <w:tabs>
          <w:tab w:val="clear" w:pos="1134"/>
          <w:tab w:val="clear" w:pos="1871"/>
          <w:tab w:val="clear" w:pos="2268"/>
        </w:tabs>
        <w:overflowPunct/>
        <w:autoSpaceDE/>
        <w:autoSpaceDN/>
        <w:adjustRightInd/>
        <w:spacing w:before="0" w:after="120" w:line="216" w:lineRule="atLeast"/>
        <w:textAlignment w:val="auto"/>
        <w:rPr>
          <w:ins w:id="7318" w:author="Ross Norsworthy" w:date="2020-03-20T00:00:00Z"/>
          <w:del w:id="7319" w:author="USA Editor 2021" w:date="2021-01-13T10:20:00Z"/>
          <w:rFonts w:eastAsiaTheme="minorHAnsi"/>
          <w:szCs w:val="24"/>
          <w:highlight w:val="green"/>
        </w:rPr>
      </w:pPr>
      <w:ins w:id="7320" w:author="Ross Norsworthy" w:date="2020-03-20T00:00:00Z">
        <w:del w:id="7321" w:author="USA Editor 2021" w:date="2021-01-13T10:20:00Z">
          <w:r w:rsidRPr="006F2F2B" w:rsidDel="006F2F2B">
            <w:rPr>
              <w:rFonts w:eastAsiaTheme="minorHAnsi"/>
              <w:szCs w:val="24"/>
              <w:highlight w:val="green"/>
            </w:rPr>
            <w:delText>SOTDMA slot timeout = 0</w:delText>
          </w:r>
        </w:del>
      </w:ins>
    </w:p>
    <w:p w14:paraId="5BAD0055" w14:textId="514E5EBD" w:rsidR="00A013FD" w:rsidRPr="006F2F2B" w:rsidDel="006F2F2B" w:rsidRDefault="00A013FD" w:rsidP="00A013FD">
      <w:pPr>
        <w:numPr>
          <w:ilvl w:val="1"/>
          <w:numId w:val="4"/>
        </w:numPr>
        <w:tabs>
          <w:tab w:val="clear" w:pos="1134"/>
          <w:tab w:val="clear" w:pos="1871"/>
          <w:tab w:val="clear" w:pos="2268"/>
        </w:tabs>
        <w:overflowPunct/>
        <w:autoSpaceDE/>
        <w:autoSpaceDN/>
        <w:adjustRightInd/>
        <w:spacing w:before="0" w:after="120" w:line="216" w:lineRule="atLeast"/>
        <w:textAlignment w:val="auto"/>
        <w:rPr>
          <w:ins w:id="7322" w:author="Ross Norsworthy" w:date="2020-03-20T00:00:00Z"/>
          <w:del w:id="7323" w:author="USA Editor 2021" w:date="2021-01-13T10:20:00Z"/>
          <w:rFonts w:eastAsiaTheme="minorHAnsi"/>
          <w:szCs w:val="24"/>
          <w:highlight w:val="green"/>
        </w:rPr>
      </w:pPr>
      <w:ins w:id="7324" w:author="Ross Norsworthy" w:date="2020-03-20T00:00:00Z">
        <w:del w:id="7325" w:author="USA Editor 2021" w:date="2021-01-13T10:20:00Z">
          <w:r w:rsidRPr="006F2F2B" w:rsidDel="006F2F2B">
            <w:rPr>
              <w:rFonts w:eastAsiaTheme="minorHAnsi"/>
              <w:szCs w:val="24"/>
              <w:highlight w:val="green"/>
            </w:rPr>
            <w:delText>FATDMA allocated slot</w:delText>
          </w:r>
        </w:del>
      </w:ins>
    </w:p>
    <w:p w14:paraId="16F2A8EE" w14:textId="6B3FB683"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326" w:author="Ross Norsworthy" w:date="2020-03-20T00:00:00Z"/>
          <w:del w:id="7327" w:author="USA Editor 2021" w:date="2021-01-13T10:20:00Z"/>
          <w:rFonts w:eastAsiaTheme="minorHAnsi"/>
          <w:szCs w:val="24"/>
          <w:highlight w:val="green"/>
        </w:rPr>
      </w:pPr>
      <w:ins w:id="7328" w:author="Ross Norsworthy" w:date="2020-03-20T00:00:00Z">
        <w:del w:id="7329" w:author="USA Editor 2021" w:date="2021-01-13T10:20:00Z">
          <w:r w:rsidRPr="006F2F2B" w:rsidDel="006F2F2B">
            <w:rPr>
              <w:rFonts w:eastAsiaTheme="minorHAnsi"/>
              <w:szCs w:val="24"/>
              <w:highlight w:val="green"/>
            </w:rPr>
            <w:delText>externally allocated by an ASM station on the intended ASM channel</w:delText>
          </w:r>
        </w:del>
      </w:ins>
    </w:p>
    <w:p w14:paraId="76476316" w14:textId="53F0E928"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ins w:id="7330" w:author="Ross Norsworthy" w:date="2020-03-20T00:00:00Z"/>
          <w:del w:id="7331" w:author="USA Editor 2021" w:date="2021-01-13T10:20:00Z"/>
          <w:rFonts w:eastAsiaTheme="minorHAnsi"/>
          <w:szCs w:val="24"/>
          <w:highlight w:val="green"/>
        </w:rPr>
      </w:pPr>
      <w:ins w:id="7332" w:author="Ross Norsworthy" w:date="2020-03-20T00:00:00Z">
        <w:del w:id="7333" w:author="USA Editor 2021" w:date="2021-01-13T10:20:00Z">
          <w:r w:rsidRPr="006F2F2B" w:rsidDel="006F2F2B">
            <w:rPr>
              <w:rFonts w:eastAsiaTheme="minorHAnsi"/>
              <w:szCs w:val="24"/>
              <w:highlight w:val="green"/>
            </w:rPr>
            <w:delText>externally allocated by an ASM station on the other ASM channel for an addressed message to own station.</w:delText>
          </w:r>
        </w:del>
      </w:ins>
    </w:p>
    <w:p w14:paraId="2BB13EC6" w14:textId="1094F597" w:rsidR="00A013FD" w:rsidRPr="006F2F2B" w:rsidDel="006F2F2B" w:rsidRDefault="00A013FD" w:rsidP="00A013FD">
      <w:pPr>
        <w:tabs>
          <w:tab w:val="clear" w:pos="1134"/>
          <w:tab w:val="clear" w:pos="1871"/>
          <w:tab w:val="clear" w:pos="2268"/>
        </w:tabs>
        <w:overflowPunct/>
        <w:autoSpaceDE/>
        <w:autoSpaceDN/>
        <w:adjustRightInd/>
        <w:spacing w:before="0" w:after="120" w:line="216" w:lineRule="atLeast"/>
        <w:ind w:left="851" w:hanging="426"/>
        <w:textAlignment w:val="auto"/>
        <w:rPr>
          <w:del w:id="7334" w:author="USA Editor 2021" w:date="2021-01-13T10:20:00Z"/>
          <w:rFonts w:eastAsiaTheme="minorHAnsi"/>
          <w:szCs w:val="24"/>
          <w:highlight w:val="green"/>
        </w:rPr>
      </w:pPr>
      <w:ins w:id="7335" w:author="Ross Norsworthy" w:date="2020-03-20T00:00:00Z">
        <w:del w:id="7336" w:author="USA Editor 2021" w:date="2021-01-13T10:20:00Z">
          <w:r w:rsidRPr="006F2F2B" w:rsidDel="006F2F2B">
            <w:rPr>
              <w:rFonts w:eastAsiaTheme="minorHAnsi"/>
              <w:szCs w:val="24"/>
              <w:highlight w:val="green"/>
            </w:rPr>
            <w:delText>slots allocated to own station for VDE reception</w:delText>
          </w:r>
        </w:del>
      </w:ins>
      <w:ins w:id="7337" w:author="USA Editor" w:date="2020-11-17T06:21:00Z">
        <w:del w:id="7338" w:author="USA Editor 2021" w:date="2021-01-13T10:20:00Z">
          <w:r w:rsidR="002A415F" w:rsidRPr="006F2F2B" w:rsidDel="006F2F2B">
            <w:rPr>
              <w:rFonts w:eastAsiaTheme="minorHAnsi"/>
              <w:szCs w:val="24"/>
              <w:highlight w:val="green"/>
            </w:rPr>
            <w:delText>]</w:delText>
          </w:r>
        </w:del>
      </w:ins>
    </w:p>
    <w:p w14:paraId="7E70F74C" w14:textId="3D9E5B1A" w:rsidR="002A415F" w:rsidRDefault="002A415F" w:rsidP="002A415F">
      <w:pPr>
        <w:pStyle w:val="Heading3"/>
        <w:rPr>
          <w:ins w:id="7339" w:author="USA Editor" w:date="2020-11-17T06:22:00Z"/>
        </w:rPr>
      </w:pPr>
      <w:ins w:id="7340" w:author="USA Editor" w:date="2020-11-17T06:21:00Z">
        <w:del w:id="7341" w:author="USA Editor 2021" w:date="2021-01-13T10:20:00Z">
          <w:r w:rsidRPr="006F2F2B" w:rsidDel="006F2F2B">
            <w:rPr>
              <w:rFonts w:eastAsiaTheme="minorHAnsi"/>
              <w:szCs w:val="24"/>
              <w:highlight w:val="green"/>
            </w:rPr>
            <w:delText>[</w:delText>
          </w:r>
        </w:del>
      </w:ins>
      <w:ins w:id="7342" w:author="USA Editor" w:date="2020-11-17T06:22:00Z">
        <w:del w:id="7343" w:author="USA Editor 2021" w:date="2020-12-11T10:58:00Z">
          <w:r w:rsidRPr="006F2F2B" w:rsidDel="00ED3BC1">
            <w:rPr>
              <w:rFonts w:eastAsia="Calibri"/>
              <w:highlight w:val="green"/>
              <w:lang w:eastAsia="en-GB"/>
            </w:rPr>
            <w:delText>B 3</w:delText>
          </w:r>
        </w:del>
      </w:ins>
      <w:ins w:id="7344" w:author="USA Editor 2021" w:date="2020-12-11T10:58:00Z">
        <w:r w:rsidR="00ED3BC1" w:rsidRPr="006F2F2B">
          <w:rPr>
            <w:rFonts w:eastAsia="Calibri"/>
            <w:highlight w:val="green"/>
            <w:lang w:eastAsia="en-GB"/>
          </w:rPr>
          <w:t>4</w:t>
        </w:r>
      </w:ins>
      <w:ins w:id="7345" w:author="USA Editor" w:date="2020-11-17T06:22:00Z">
        <w:r>
          <w:rPr>
            <w:rFonts w:eastAsia="Calibri"/>
            <w:lang w:eastAsia="en-GB"/>
          </w:rPr>
          <w:t>.3.6</w:t>
        </w:r>
        <w:r>
          <w:rPr>
            <w:rFonts w:eastAsia="Calibri"/>
            <w:lang w:eastAsia="en-GB"/>
          </w:rPr>
          <w:tab/>
        </w:r>
        <w:r w:rsidRPr="00A013FD">
          <w:rPr>
            <w:rFonts w:eastAsia="Calibri"/>
            <w:lang w:eastAsia="en-GB"/>
          </w:rPr>
          <w:t>Slot state</w:t>
        </w:r>
      </w:ins>
    </w:p>
    <w:p w14:paraId="4ECC1C30" w14:textId="77777777" w:rsidR="002A415F" w:rsidRPr="00A013FD" w:rsidRDefault="002A415F" w:rsidP="002A415F">
      <w:pPr>
        <w:spacing w:after="120"/>
        <w:rPr>
          <w:ins w:id="7346" w:author="USA Editor" w:date="2020-11-17T06:22:00Z"/>
        </w:rPr>
      </w:pPr>
      <w:ins w:id="7347" w:author="USA Editor" w:date="2020-11-17T06:22:00Z">
        <w:r w:rsidRPr="00A013FD">
          <w:t xml:space="preserve">Each slot on an ASM </w:t>
        </w:r>
        <w:r>
          <w:t xml:space="preserve">or VDE </w:t>
        </w:r>
        <w:r w:rsidRPr="00A013FD">
          <w:t>channel can be in one of the following states:</w:t>
        </w:r>
      </w:ins>
    </w:p>
    <w:p w14:paraId="076247C4" w14:textId="77777777" w:rsidR="002A415F" w:rsidRDefault="002A415F" w:rsidP="002A415F">
      <w:pPr>
        <w:tabs>
          <w:tab w:val="clear" w:pos="1134"/>
          <w:tab w:val="clear" w:pos="1871"/>
          <w:tab w:val="clear" w:pos="2268"/>
        </w:tabs>
        <w:overflowPunct/>
        <w:autoSpaceDE/>
        <w:autoSpaceDN/>
        <w:adjustRightInd/>
        <w:spacing w:before="0" w:after="120" w:line="216" w:lineRule="atLeast"/>
        <w:ind w:left="425" w:hanging="425"/>
        <w:textAlignment w:val="auto"/>
        <w:rPr>
          <w:ins w:id="7348" w:author="USA Editor" w:date="2020-11-17T06:22:00Z"/>
          <w:rFonts w:eastAsiaTheme="minorHAnsi"/>
          <w:szCs w:val="24"/>
        </w:rPr>
      </w:pPr>
      <w:ins w:id="7349" w:author="USA Editor" w:date="2020-11-17T06:22:00Z">
        <w:r w:rsidRPr="00570E44">
          <w:rPr>
            <w:rFonts w:eastAsiaTheme="minorHAnsi"/>
            <w:b/>
            <w:i/>
            <w:szCs w:val="24"/>
          </w:rPr>
          <w:t>Unavailable</w:t>
        </w:r>
        <w:r w:rsidRPr="00570E44">
          <w:rPr>
            <w:rFonts w:eastAsiaTheme="minorHAnsi"/>
            <w:szCs w:val="24"/>
          </w:rPr>
          <w:t xml:space="preserve">: </w:t>
        </w:r>
      </w:ins>
    </w:p>
    <w:p w14:paraId="6067D403" w14:textId="77777777" w:rsidR="002A415F" w:rsidRPr="00570E44" w:rsidRDefault="002A415F" w:rsidP="002A415F">
      <w:pPr>
        <w:tabs>
          <w:tab w:val="clear" w:pos="1134"/>
          <w:tab w:val="clear" w:pos="1871"/>
          <w:tab w:val="clear" w:pos="2268"/>
        </w:tabs>
        <w:overflowPunct/>
        <w:autoSpaceDE/>
        <w:autoSpaceDN/>
        <w:adjustRightInd/>
        <w:spacing w:before="0" w:after="120" w:line="216" w:lineRule="atLeast"/>
        <w:ind w:left="425" w:hanging="425"/>
        <w:textAlignment w:val="auto"/>
        <w:rPr>
          <w:ins w:id="7350" w:author="USA Editor" w:date="2020-11-17T06:22:00Z"/>
          <w:rFonts w:eastAsiaTheme="minorHAnsi"/>
          <w:szCs w:val="24"/>
        </w:rPr>
      </w:pPr>
      <w:ins w:id="7351" w:author="USA Editor" w:date="2020-11-17T06:22:00Z">
        <w:r>
          <w:rPr>
            <w:rFonts w:eastAsiaTheme="minorHAnsi"/>
          </w:rPr>
          <w:t>If any of the conditions below are met, the corresponding slot should be considered as unavailable on all VDE and ASM channels:</w:t>
        </w:r>
      </w:ins>
    </w:p>
    <w:p w14:paraId="0A3D5E92" w14:textId="54899BDB" w:rsidR="002A415F" w:rsidRPr="00570E44" w:rsidRDefault="002A415F" w:rsidP="00ED3BC1">
      <w:pPr>
        <w:pStyle w:val="ListParagraph"/>
        <w:numPr>
          <w:ilvl w:val="0"/>
          <w:numId w:val="44"/>
        </w:numPr>
        <w:tabs>
          <w:tab w:val="clear" w:pos="1134"/>
          <w:tab w:val="clear" w:pos="1871"/>
          <w:tab w:val="clear" w:pos="2268"/>
        </w:tabs>
        <w:overflowPunct/>
        <w:autoSpaceDE/>
        <w:autoSpaceDN/>
        <w:adjustRightInd/>
        <w:spacing w:before="0" w:after="120" w:line="216" w:lineRule="atLeast"/>
        <w:textAlignment w:val="auto"/>
        <w:rPr>
          <w:ins w:id="7352" w:author="USA Editor" w:date="2020-11-17T06:22:00Z"/>
          <w:rFonts w:eastAsiaTheme="minorHAnsi"/>
          <w:szCs w:val="24"/>
        </w:rPr>
      </w:pPr>
      <w:ins w:id="7353" w:author="USA Editor" w:date="2020-11-17T06:22:00Z">
        <w:r w:rsidRPr="00570E44">
          <w:rPr>
            <w:rFonts w:eastAsiaTheme="minorHAnsi"/>
            <w:szCs w:val="24"/>
          </w:rPr>
          <w:t>slot is internally allocated by own station for the purpose of own transmission</w:t>
        </w:r>
        <w:r>
          <w:rPr>
            <w:rFonts w:eastAsiaTheme="minorHAnsi"/>
            <w:szCs w:val="24"/>
          </w:rPr>
          <w:t xml:space="preserve"> on any channel;</w:t>
        </w:r>
      </w:ins>
    </w:p>
    <w:p w14:paraId="6F61B498" w14:textId="25E36A01" w:rsidR="002A415F" w:rsidRPr="00570E44" w:rsidRDefault="002A415F" w:rsidP="00ED3BC1">
      <w:pPr>
        <w:pStyle w:val="ListParagraph"/>
        <w:numPr>
          <w:ilvl w:val="0"/>
          <w:numId w:val="44"/>
        </w:numPr>
        <w:tabs>
          <w:tab w:val="clear" w:pos="1134"/>
          <w:tab w:val="clear" w:pos="1871"/>
          <w:tab w:val="clear" w:pos="2268"/>
        </w:tabs>
        <w:overflowPunct/>
        <w:autoSpaceDE/>
        <w:autoSpaceDN/>
        <w:adjustRightInd/>
        <w:spacing w:before="0" w:after="120" w:line="216" w:lineRule="atLeast"/>
        <w:textAlignment w:val="auto"/>
        <w:rPr>
          <w:ins w:id="7354" w:author="USA Editor" w:date="2020-11-17T06:22:00Z"/>
          <w:rFonts w:eastAsiaTheme="minorHAnsi"/>
          <w:szCs w:val="24"/>
        </w:rPr>
      </w:pPr>
      <w:ins w:id="7355" w:author="USA Editor" w:date="2020-11-17T06:22:00Z">
        <w:r w:rsidRPr="00570E44">
          <w:rPr>
            <w:rFonts w:eastAsiaTheme="minorHAnsi"/>
            <w:szCs w:val="24"/>
          </w:rPr>
          <w:t xml:space="preserve">when </w:t>
        </w:r>
      </w:ins>
      <w:ins w:id="7356" w:author="USA Editor 2021" w:date="2021-01-13T11:47:00Z">
        <w:r w:rsidR="000C513B" w:rsidRPr="000C513B">
          <w:rPr>
            <w:rFonts w:eastAsiaTheme="minorHAnsi"/>
            <w:szCs w:val="24"/>
            <w:highlight w:val="green"/>
          </w:rPr>
          <w:t>the</w:t>
        </w:r>
        <w:r w:rsidR="000C513B">
          <w:rPr>
            <w:rFonts w:eastAsiaTheme="minorHAnsi"/>
            <w:szCs w:val="24"/>
          </w:rPr>
          <w:t xml:space="preserve"> </w:t>
        </w:r>
      </w:ins>
      <w:ins w:id="7357" w:author="USA Editor" w:date="2020-11-17T06:22:00Z">
        <w:r w:rsidRPr="00570E44">
          <w:rPr>
            <w:rFonts w:eastAsiaTheme="minorHAnsi"/>
            <w:szCs w:val="24"/>
          </w:rPr>
          <w:t>same slot on an AIS channel is externally allocated by an AIS</w:t>
        </w:r>
        <w:r>
          <w:rPr>
            <w:rFonts w:eastAsiaTheme="minorHAnsi"/>
            <w:szCs w:val="24"/>
          </w:rPr>
          <w:t xml:space="preserve"> station</w:t>
        </w:r>
        <w:r w:rsidRPr="00570E44">
          <w:rPr>
            <w:rFonts w:eastAsiaTheme="minorHAnsi"/>
            <w:szCs w:val="24"/>
          </w:rPr>
          <w:t xml:space="preserve"> and meets the following conditions (*):</w:t>
        </w:r>
      </w:ins>
    </w:p>
    <w:p w14:paraId="125A15D8" w14:textId="77777777" w:rsidR="002A415F" w:rsidRPr="00570E44" w:rsidRDefault="002A415F" w:rsidP="002A415F">
      <w:pPr>
        <w:pStyle w:val="ListParagraph"/>
        <w:numPr>
          <w:ilvl w:val="1"/>
          <w:numId w:val="43"/>
        </w:numPr>
        <w:tabs>
          <w:tab w:val="clear" w:pos="1134"/>
          <w:tab w:val="clear" w:pos="1871"/>
          <w:tab w:val="clear" w:pos="2268"/>
        </w:tabs>
        <w:overflowPunct/>
        <w:autoSpaceDE/>
        <w:autoSpaceDN/>
        <w:adjustRightInd/>
        <w:spacing w:before="0" w:after="120" w:line="216" w:lineRule="atLeast"/>
        <w:textAlignment w:val="auto"/>
        <w:rPr>
          <w:ins w:id="7358" w:author="USA Editor" w:date="2020-11-17T06:22:00Z"/>
          <w:rFonts w:eastAsiaTheme="minorHAnsi"/>
          <w:szCs w:val="24"/>
        </w:rPr>
      </w:pPr>
      <w:ins w:id="7359" w:author="USA Editor" w:date="2020-11-17T06:22:00Z">
        <w:r w:rsidRPr="00570E44">
          <w:rPr>
            <w:rFonts w:eastAsiaTheme="minorHAnsi"/>
            <w:szCs w:val="24"/>
          </w:rPr>
          <w:t>SOTDMA slot timeout = 0;</w:t>
        </w:r>
      </w:ins>
    </w:p>
    <w:p w14:paraId="2504C53B" w14:textId="77777777" w:rsidR="002A415F" w:rsidRPr="00570E44" w:rsidRDefault="002A415F" w:rsidP="002A415F">
      <w:pPr>
        <w:pStyle w:val="ListParagraph"/>
        <w:numPr>
          <w:ilvl w:val="1"/>
          <w:numId w:val="43"/>
        </w:numPr>
        <w:tabs>
          <w:tab w:val="clear" w:pos="1134"/>
          <w:tab w:val="clear" w:pos="1871"/>
          <w:tab w:val="clear" w:pos="2268"/>
        </w:tabs>
        <w:overflowPunct/>
        <w:autoSpaceDE/>
        <w:autoSpaceDN/>
        <w:adjustRightInd/>
        <w:spacing w:before="0" w:after="120" w:line="216" w:lineRule="atLeast"/>
        <w:textAlignment w:val="auto"/>
        <w:rPr>
          <w:ins w:id="7360" w:author="USA Editor" w:date="2020-11-17T06:22:00Z"/>
          <w:rFonts w:eastAsiaTheme="minorHAnsi"/>
          <w:szCs w:val="24"/>
        </w:rPr>
      </w:pPr>
      <w:ins w:id="7361" w:author="USA Editor" w:date="2020-11-17T06:22:00Z">
        <w:r w:rsidRPr="00570E44">
          <w:rPr>
            <w:rFonts w:eastAsiaTheme="minorHAnsi"/>
            <w:szCs w:val="24"/>
          </w:rPr>
          <w:t>the slot is an FATDMA allocated slot to an AIS station within 120 NM;</w:t>
        </w:r>
      </w:ins>
    </w:p>
    <w:p w14:paraId="430F2008" w14:textId="77777777" w:rsidR="002A415F" w:rsidRPr="00570E44" w:rsidRDefault="002A415F" w:rsidP="00ED3BC1">
      <w:pPr>
        <w:pStyle w:val="ListParagraph"/>
        <w:numPr>
          <w:ilvl w:val="0"/>
          <w:numId w:val="44"/>
        </w:numPr>
        <w:tabs>
          <w:tab w:val="clear" w:pos="1134"/>
          <w:tab w:val="clear" w:pos="1871"/>
          <w:tab w:val="clear" w:pos="2268"/>
        </w:tabs>
        <w:overflowPunct/>
        <w:autoSpaceDE/>
        <w:autoSpaceDN/>
        <w:adjustRightInd/>
        <w:spacing w:before="0" w:after="120" w:line="216" w:lineRule="atLeast"/>
        <w:textAlignment w:val="auto"/>
        <w:rPr>
          <w:ins w:id="7362" w:author="USA Editor" w:date="2020-11-17T06:22:00Z"/>
          <w:rFonts w:eastAsiaTheme="minorHAnsi"/>
          <w:szCs w:val="24"/>
        </w:rPr>
      </w:pPr>
      <w:ins w:id="7363" w:author="USA Editor" w:date="2020-11-17T06:22:00Z">
        <w:r>
          <w:rPr>
            <w:rFonts w:eastAsiaTheme="minorHAnsi"/>
            <w:szCs w:val="24"/>
          </w:rPr>
          <w:t xml:space="preserve">slot is </w:t>
        </w:r>
        <w:r w:rsidRPr="00570E44">
          <w:rPr>
            <w:rFonts w:eastAsiaTheme="minorHAnsi"/>
            <w:szCs w:val="24"/>
          </w:rPr>
          <w:t>allocated for addressed message to own station on any channel;</w:t>
        </w:r>
      </w:ins>
    </w:p>
    <w:p w14:paraId="364CA434" w14:textId="77777777" w:rsidR="002A415F" w:rsidRPr="00570E44" w:rsidRDefault="002A415F" w:rsidP="00ED3BC1">
      <w:pPr>
        <w:pStyle w:val="ListParagraph"/>
        <w:numPr>
          <w:ilvl w:val="0"/>
          <w:numId w:val="44"/>
        </w:numPr>
        <w:tabs>
          <w:tab w:val="clear" w:pos="1134"/>
          <w:tab w:val="clear" w:pos="1871"/>
          <w:tab w:val="clear" w:pos="2268"/>
        </w:tabs>
        <w:overflowPunct/>
        <w:autoSpaceDE/>
        <w:autoSpaceDN/>
        <w:adjustRightInd/>
        <w:spacing w:before="0" w:after="120" w:line="216" w:lineRule="atLeast"/>
        <w:textAlignment w:val="auto"/>
        <w:rPr>
          <w:ins w:id="7364" w:author="USA Editor" w:date="2020-11-17T06:22:00Z"/>
          <w:rFonts w:eastAsiaTheme="minorHAnsi"/>
          <w:szCs w:val="24"/>
        </w:rPr>
      </w:pPr>
      <w:ins w:id="7365" w:author="USA Editor" w:date="2020-11-17T06:22:00Z">
        <w:r w:rsidRPr="00570E44">
          <w:rPr>
            <w:rFonts w:eastAsiaTheme="minorHAnsi"/>
            <w:szCs w:val="24"/>
          </w:rPr>
          <w:t>slot is allocated for own station VDE reception;</w:t>
        </w:r>
        <w:r>
          <w:rPr>
            <w:rFonts w:eastAsiaTheme="minorHAnsi"/>
            <w:szCs w:val="24"/>
          </w:rPr>
          <w:t xml:space="preserve"> or</w:t>
        </w:r>
      </w:ins>
    </w:p>
    <w:p w14:paraId="35443BCD" w14:textId="77777777" w:rsidR="002A415F" w:rsidRPr="00570E44" w:rsidRDefault="002A415F" w:rsidP="00ED3BC1">
      <w:pPr>
        <w:pStyle w:val="ListParagraph"/>
        <w:numPr>
          <w:ilvl w:val="0"/>
          <w:numId w:val="44"/>
        </w:numPr>
        <w:tabs>
          <w:tab w:val="clear" w:pos="1134"/>
          <w:tab w:val="clear" w:pos="1871"/>
          <w:tab w:val="clear" w:pos="2268"/>
        </w:tabs>
        <w:overflowPunct/>
        <w:autoSpaceDE/>
        <w:autoSpaceDN/>
        <w:adjustRightInd/>
        <w:spacing w:before="0" w:after="120" w:line="216" w:lineRule="atLeast"/>
        <w:textAlignment w:val="auto"/>
        <w:rPr>
          <w:ins w:id="7366" w:author="USA Editor" w:date="2020-11-17T06:22:00Z"/>
          <w:rFonts w:eastAsiaTheme="minorHAnsi"/>
          <w:szCs w:val="24"/>
        </w:rPr>
      </w:pPr>
      <w:ins w:id="7367" w:author="USA Editor" w:date="2020-11-17T06:22:00Z">
        <w:r w:rsidRPr="00570E44">
          <w:rPr>
            <w:rFonts w:eastAsiaTheme="minorHAnsi"/>
            <w:szCs w:val="24"/>
          </w:rPr>
          <w:t xml:space="preserve">slot is reserved for VDE-TER or VDE-SAT bulletin board reception.  </w:t>
        </w:r>
      </w:ins>
    </w:p>
    <w:p w14:paraId="2A131C38" w14:textId="77777777" w:rsidR="002A415F" w:rsidRPr="00570E44" w:rsidRDefault="002A415F" w:rsidP="002A415F">
      <w:pPr>
        <w:spacing w:after="120"/>
        <w:rPr>
          <w:ins w:id="7368" w:author="USA Editor" w:date="2020-11-17T06:22:00Z"/>
        </w:rPr>
      </w:pPr>
      <w:ins w:id="7369" w:author="USA Editor" w:date="2020-11-17T06:22:00Z">
        <w:r w:rsidRPr="00570E44">
          <w:t>(*) only when co-locating with AIS</w:t>
        </w:r>
      </w:ins>
    </w:p>
    <w:p w14:paraId="69A8854A" w14:textId="77777777" w:rsidR="002A415F" w:rsidRPr="00570E44" w:rsidRDefault="002A415F" w:rsidP="002A415F">
      <w:pPr>
        <w:tabs>
          <w:tab w:val="clear" w:pos="1134"/>
          <w:tab w:val="clear" w:pos="1871"/>
          <w:tab w:val="clear" w:pos="2268"/>
        </w:tabs>
        <w:overflowPunct/>
        <w:autoSpaceDE/>
        <w:autoSpaceDN/>
        <w:adjustRightInd/>
        <w:spacing w:before="0" w:after="120" w:line="216" w:lineRule="atLeast"/>
        <w:ind w:left="425" w:hanging="425"/>
        <w:textAlignment w:val="auto"/>
        <w:rPr>
          <w:ins w:id="7370" w:author="USA Editor" w:date="2020-11-17T06:22:00Z"/>
          <w:rFonts w:eastAsiaTheme="minorHAnsi"/>
          <w:szCs w:val="24"/>
        </w:rPr>
      </w:pPr>
      <w:ins w:id="7371" w:author="USA Editor" w:date="2020-11-17T06:22:00Z">
        <w:r>
          <w:rPr>
            <w:rFonts w:eastAsiaTheme="minorHAnsi"/>
            <w:b/>
            <w:i/>
            <w:szCs w:val="24"/>
          </w:rPr>
          <w:t>Allocated</w:t>
        </w:r>
        <w:r w:rsidRPr="00570E44">
          <w:rPr>
            <w:rFonts w:eastAsiaTheme="minorHAnsi"/>
            <w:szCs w:val="24"/>
          </w:rPr>
          <w:t xml:space="preserve">: </w:t>
        </w:r>
      </w:ins>
    </w:p>
    <w:p w14:paraId="1C0D3B98" w14:textId="77777777" w:rsidR="002A415F" w:rsidRPr="00570E44" w:rsidRDefault="002A415F" w:rsidP="002A415F">
      <w:pPr>
        <w:tabs>
          <w:tab w:val="clear" w:pos="1134"/>
          <w:tab w:val="clear" w:pos="1871"/>
          <w:tab w:val="clear" w:pos="2268"/>
        </w:tabs>
        <w:overflowPunct/>
        <w:autoSpaceDE/>
        <w:autoSpaceDN/>
        <w:adjustRightInd/>
        <w:spacing w:before="0" w:after="120" w:line="216" w:lineRule="atLeast"/>
        <w:ind w:left="851" w:hanging="426"/>
        <w:textAlignment w:val="auto"/>
        <w:rPr>
          <w:ins w:id="7372" w:author="USA Editor" w:date="2020-11-17T06:22:00Z"/>
          <w:rFonts w:eastAsiaTheme="minorHAnsi"/>
          <w:szCs w:val="24"/>
        </w:rPr>
      </w:pPr>
      <w:ins w:id="7373" w:author="USA Editor" w:date="2020-11-17T06:22:00Z">
        <w:r>
          <w:rPr>
            <w:rFonts w:eastAsiaTheme="minorHAnsi"/>
            <w:szCs w:val="24"/>
          </w:rPr>
          <w:t>A slot</w:t>
        </w:r>
        <w:r w:rsidRPr="0016585A">
          <w:rPr>
            <w:rFonts w:eastAsiaTheme="minorHAnsi"/>
            <w:szCs w:val="24"/>
          </w:rPr>
          <w:t xml:space="preserve"> </w:t>
        </w:r>
        <w:r>
          <w:rPr>
            <w:rFonts w:eastAsiaTheme="minorHAnsi"/>
            <w:szCs w:val="24"/>
          </w:rPr>
          <w:t xml:space="preserve">that </w:t>
        </w:r>
        <w:r w:rsidRPr="0016585A">
          <w:rPr>
            <w:rFonts w:eastAsiaTheme="minorHAnsi"/>
            <w:szCs w:val="24"/>
          </w:rPr>
          <w:t>is</w:t>
        </w:r>
        <w:r>
          <w:rPr>
            <w:rFonts w:eastAsiaTheme="minorHAnsi"/>
            <w:szCs w:val="24"/>
          </w:rPr>
          <w:t xml:space="preserve"> not Unavailable, and </w:t>
        </w:r>
        <w:r w:rsidRPr="0016585A">
          <w:rPr>
            <w:rFonts w:eastAsiaTheme="minorHAnsi"/>
            <w:szCs w:val="24"/>
          </w:rPr>
          <w:t>externally allocated by an ASM station or</w:t>
        </w:r>
        <w:r>
          <w:rPr>
            <w:rFonts w:eastAsiaTheme="minorHAnsi"/>
            <w:szCs w:val="24"/>
          </w:rPr>
          <w:t xml:space="preserve"> VDE station on the channel is considered Allocated.</w:t>
        </w:r>
      </w:ins>
    </w:p>
    <w:p w14:paraId="0F99DAFB" w14:textId="77777777" w:rsidR="002A415F" w:rsidRPr="00570E44" w:rsidRDefault="002A415F" w:rsidP="002A415F">
      <w:pPr>
        <w:tabs>
          <w:tab w:val="clear" w:pos="1134"/>
          <w:tab w:val="clear" w:pos="1871"/>
          <w:tab w:val="clear" w:pos="2268"/>
        </w:tabs>
        <w:overflowPunct/>
        <w:autoSpaceDE/>
        <w:autoSpaceDN/>
        <w:adjustRightInd/>
        <w:spacing w:before="0" w:after="120" w:line="216" w:lineRule="atLeast"/>
        <w:ind w:left="425" w:hanging="425"/>
        <w:textAlignment w:val="auto"/>
        <w:rPr>
          <w:ins w:id="7374" w:author="USA Editor" w:date="2020-11-17T06:22:00Z"/>
          <w:rFonts w:eastAsiaTheme="minorHAnsi"/>
          <w:szCs w:val="24"/>
        </w:rPr>
      </w:pPr>
      <w:ins w:id="7375" w:author="USA Editor" w:date="2020-11-17T06:22:00Z">
        <w:r w:rsidRPr="00570E44">
          <w:rPr>
            <w:rFonts w:eastAsiaTheme="minorHAnsi"/>
            <w:b/>
            <w:i/>
            <w:szCs w:val="24"/>
          </w:rPr>
          <w:t>Free</w:t>
        </w:r>
        <w:r w:rsidRPr="00570E44">
          <w:rPr>
            <w:rFonts w:eastAsiaTheme="minorHAnsi"/>
            <w:szCs w:val="24"/>
          </w:rPr>
          <w:t>:</w:t>
        </w:r>
      </w:ins>
    </w:p>
    <w:p w14:paraId="71BD6B89" w14:textId="77777777" w:rsidR="002A415F" w:rsidRPr="00570E44" w:rsidRDefault="002A415F" w:rsidP="002A415F">
      <w:pPr>
        <w:tabs>
          <w:tab w:val="clear" w:pos="1134"/>
          <w:tab w:val="clear" w:pos="1871"/>
          <w:tab w:val="clear" w:pos="2268"/>
        </w:tabs>
        <w:overflowPunct/>
        <w:autoSpaceDE/>
        <w:autoSpaceDN/>
        <w:adjustRightInd/>
        <w:spacing w:before="0" w:after="120" w:line="216" w:lineRule="atLeast"/>
        <w:ind w:firstLine="425"/>
        <w:textAlignment w:val="auto"/>
        <w:rPr>
          <w:ins w:id="7376" w:author="USA Editor" w:date="2020-11-17T06:22:00Z"/>
          <w:rFonts w:eastAsiaTheme="minorHAnsi"/>
          <w:szCs w:val="24"/>
        </w:rPr>
      </w:pPr>
      <w:ins w:id="7377" w:author="USA Editor" w:date="2020-11-17T06:22:00Z">
        <w:r>
          <w:rPr>
            <w:rFonts w:eastAsiaTheme="minorHAnsi"/>
            <w:szCs w:val="24"/>
          </w:rPr>
          <w:t>A slot that is not Unavailable or Allocated is considered Free on the channel.</w:t>
        </w:r>
        <w:del w:id="7378" w:author="USA Editor 2021" w:date="2021-01-13T10:57:00Z">
          <w:r w:rsidRPr="00570E44" w:rsidDel="009113F8">
            <w:rPr>
              <w:rFonts w:eastAsiaTheme="minorHAnsi"/>
              <w:szCs w:val="24"/>
            </w:rPr>
            <w:delText>.</w:delText>
          </w:r>
        </w:del>
      </w:ins>
    </w:p>
    <w:p w14:paraId="609395DC" w14:textId="79523139" w:rsidR="002A415F" w:rsidRDefault="002A415F" w:rsidP="002A415F">
      <w:pPr>
        <w:rPr>
          <w:ins w:id="7379" w:author="USA Editor" w:date="2020-11-17T06:25:00Z"/>
          <w:rFonts w:eastAsiaTheme="minorHAnsi"/>
          <w:szCs w:val="24"/>
        </w:rPr>
      </w:pPr>
      <w:ins w:id="7380" w:author="USA Editor" w:date="2020-11-17T06:22:00Z">
        <w:r w:rsidRPr="00564655">
          <w:rPr>
            <w:szCs w:val="24"/>
          </w:rPr>
          <w:t xml:space="preserve">NOTE: </w:t>
        </w:r>
        <w:r w:rsidRPr="00564655">
          <w:rPr>
            <w:rFonts w:eastAsiaTheme="minorHAnsi"/>
            <w:szCs w:val="24"/>
          </w:rPr>
          <w:t>For AIS channels, slots are considered “allocated” when matching the requirements defined for “available” in Recommendation ITU-R M.1371 section on “Intentional slot reuse by the own station”</w:t>
        </w:r>
      </w:ins>
      <w:ins w:id="7381" w:author="USA Editor" w:date="2020-11-17T06:21:00Z">
        <w:del w:id="7382" w:author="USA Editor 2021" w:date="2021-01-29T10:53:00Z">
          <w:r w:rsidRPr="00564655" w:rsidDel="00564655">
            <w:rPr>
              <w:rFonts w:eastAsiaTheme="minorHAnsi"/>
              <w:szCs w:val="24"/>
              <w:highlight w:val="green"/>
            </w:rPr>
            <w:delText>]</w:delText>
          </w:r>
        </w:del>
      </w:ins>
    </w:p>
    <w:p w14:paraId="6ACBAB9B" w14:textId="7471C892" w:rsidR="00D25241" w:rsidRPr="00ED3BC1" w:rsidDel="009113F8" w:rsidRDefault="00D25241" w:rsidP="00ED3BC1">
      <w:pPr>
        <w:rPr>
          <w:ins w:id="7383" w:author="USA Editor" w:date="2020-11-17T06:21:00Z"/>
          <w:del w:id="7384" w:author="USA Editor 2021" w:date="2021-01-13T10:58:00Z"/>
          <w:rFonts w:eastAsia="Times New Roman"/>
          <w:i/>
          <w:iCs/>
          <w:szCs w:val="24"/>
          <w:lang w:val="en-US"/>
        </w:rPr>
      </w:pPr>
      <w:ins w:id="7385" w:author="USA Editor" w:date="2020-11-17T06:35:00Z">
        <w:del w:id="7386" w:author="USA Editor 2021" w:date="2021-01-13T10:58:00Z">
          <w:r w:rsidRPr="009113F8" w:rsidDel="009113F8">
            <w:rPr>
              <w:i/>
              <w:iCs/>
              <w:szCs w:val="24"/>
              <w:highlight w:val="green"/>
              <w:lang w:val="en-US"/>
            </w:rPr>
            <w:delText>[</w:delText>
          </w:r>
        </w:del>
      </w:ins>
      <w:ins w:id="7387" w:author="USA Editor" w:date="2020-11-17T06:25:00Z">
        <w:del w:id="7388" w:author="USA Editor 2021" w:date="2021-01-13T10:58:00Z">
          <w:r w:rsidRPr="009113F8" w:rsidDel="009113F8">
            <w:rPr>
              <w:i/>
              <w:iCs/>
              <w:szCs w:val="24"/>
              <w:highlight w:val="green"/>
              <w:lang w:val="en-US"/>
            </w:rPr>
            <w:delText>Editor no</w:delText>
          </w:r>
        </w:del>
      </w:ins>
      <w:ins w:id="7389" w:author="USA Editor" w:date="2020-11-17T06:26:00Z">
        <w:del w:id="7390" w:author="USA Editor 2021" w:date="2021-01-13T10:58:00Z">
          <w:r w:rsidRPr="009113F8" w:rsidDel="009113F8">
            <w:rPr>
              <w:i/>
              <w:iCs/>
              <w:szCs w:val="24"/>
              <w:highlight w:val="green"/>
              <w:lang w:val="en-US"/>
            </w:rPr>
            <w:delText xml:space="preserve">te: </w:delText>
          </w:r>
        </w:del>
      </w:ins>
      <w:ins w:id="7391" w:author="USA Editor" w:date="2020-11-17T06:35:00Z">
        <w:del w:id="7392" w:author="USA Editor 2021" w:date="2021-01-13T10:58:00Z">
          <w:r w:rsidRPr="009113F8" w:rsidDel="009113F8">
            <w:rPr>
              <w:i/>
              <w:iCs/>
              <w:szCs w:val="24"/>
              <w:highlight w:val="green"/>
              <w:lang w:val="en-US"/>
            </w:rPr>
            <w:delText xml:space="preserve">The two above alternatives for </w:delText>
          </w:r>
        </w:del>
      </w:ins>
      <w:ins w:id="7393" w:author="USA Editor" w:date="2020-11-17T06:26:00Z">
        <w:del w:id="7394" w:author="USA Editor 2021" w:date="2021-01-13T10:58:00Z">
          <w:r w:rsidRPr="009113F8" w:rsidDel="009113F8">
            <w:rPr>
              <w:i/>
              <w:iCs/>
              <w:szCs w:val="24"/>
              <w:highlight w:val="green"/>
              <w:lang w:val="en-US"/>
            </w:rPr>
            <w:delText>Section 3.3.6 should be merged after review by the group</w:delText>
          </w:r>
        </w:del>
      </w:ins>
      <w:ins w:id="7395" w:author="USA Editor" w:date="2020-11-17T06:35:00Z">
        <w:del w:id="7396" w:author="USA Editor 2021" w:date="2021-01-13T10:58:00Z">
          <w:r w:rsidRPr="009113F8" w:rsidDel="009113F8">
            <w:rPr>
              <w:i/>
              <w:iCs/>
              <w:szCs w:val="24"/>
              <w:highlight w:val="green"/>
              <w:lang w:val="en-US"/>
            </w:rPr>
            <w:delText>.]</w:delText>
          </w:r>
        </w:del>
      </w:ins>
      <w:ins w:id="7397" w:author="USA Editor" w:date="2020-11-17T06:26:00Z">
        <w:del w:id="7398" w:author="USA Editor 2021" w:date="2021-01-13T10:58:00Z">
          <w:r w:rsidRPr="00ED3BC1" w:rsidDel="009113F8">
            <w:rPr>
              <w:i/>
              <w:iCs/>
              <w:szCs w:val="24"/>
              <w:lang w:val="en-US"/>
            </w:rPr>
            <w:delText xml:space="preserve"> </w:delText>
          </w:r>
        </w:del>
      </w:ins>
    </w:p>
    <w:p w14:paraId="49C20E77" w14:textId="3D6455B3" w:rsidR="00A013FD" w:rsidRPr="00A013FD" w:rsidRDefault="00AF0996" w:rsidP="005B1019">
      <w:pPr>
        <w:pStyle w:val="Heading2"/>
        <w:rPr>
          <w:ins w:id="7399" w:author="Ross Norsworthy" w:date="2020-03-20T00:00:00Z"/>
          <w:rFonts w:eastAsia="Calibri"/>
          <w:lang w:eastAsia="en-GB"/>
        </w:rPr>
      </w:pPr>
      <w:bookmarkStart w:id="7400" w:name="_Toc35545316"/>
      <w:ins w:id="7401" w:author="Song, Xiaojing" w:date="2020-08-21T11:08:00Z">
        <w:del w:id="7402" w:author="USA Editor 2021" w:date="2020-12-11T10:58:00Z">
          <w:r w:rsidRPr="00ED3BC1" w:rsidDel="00ED3BC1">
            <w:rPr>
              <w:rFonts w:eastAsia="Calibri"/>
              <w:highlight w:val="green"/>
              <w:lang w:eastAsia="en-GB"/>
            </w:rPr>
            <w:delText>B 3</w:delText>
          </w:r>
        </w:del>
      </w:ins>
      <w:ins w:id="7403" w:author="USA Editor 2021" w:date="2020-12-11T10:58:00Z">
        <w:r w:rsidR="00ED3BC1" w:rsidRPr="00ED3BC1">
          <w:rPr>
            <w:rFonts w:eastAsia="Calibri"/>
            <w:highlight w:val="green"/>
            <w:lang w:eastAsia="en-GB"/>
          </w:rPr>
          <w:t>4</w:t>
        </w:r>
      </w:ins>
      <w:ins w:id="7404" w:author="Song, Xiaojing" w:date="2020-08-21T11:08:00Z">
        <w:r>
          <w:rPr>
            <w:rFonts w:eastAsia="Calibri"/>
            <w:lang w:eastAsia="en-GB"/>
          </w:rPr>
          <w:t>.4</w:t>
        </w:r>
        <w:r>
          <w:rPr>
            <w:rFonts w:eastAsia="Calibri"/>
            <w:lang w:eastAsia="en-GB"/>
          </w:rPr>
          <w:tab/>
        </w:r>
      </w:ins>
      <w:ins w:id="7405" w:author="Ross Norsworthy" w:date="2020-03-20T00:00:00Z">
        <w:r w:rsidR="00A013FD" w:rsidRPr="00A013FD">
          <w:rPr>
            <w:rFonts w:eastAsia="Calibri"/>
            <w:lang w:eastAsia="en-GB"/>
          </w:rPr>
          <w:t>Sub layer 2 – data link service</w:t>
        </w:r>
        <w:bookmarkEnd w:id="7400"/>
      </w:ins>
    </w:p>
    <w:p w14:paraId="34B1D195" w14:textId="77777777" w:rsidR="00A013FD" w:rsidRPr="00A013FD" w:rsidRDefault="00A013FD" w:rsidP="00A013FD">
      <w:pPr>
        <w:spacing w:after="120"/>
        <w:rPr>
          <w:ins w:id="7406" w:author="Ross Norsworthy" w:date="2020-03-20T00:00:00Z"/>
        </w:rPr>
      </w:pPr>
      <w:ins w:id="7407" w:author="Ross Norsworthy" w:date="2020-03-20T00:00:00Z">
        <w:r w:rsidRPr="00A013FD">
          <w:t>The data link service (DLS) sub layer provides methods for:</w:t>
        </w:r>
      </w:ins>
    </w:p>
    <w:p w14:paraId="24C21F9E"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408" w:author="Ross Norsworthy" w:date="2020-03-20T00:00:00Z"/>
          <w:rFonts w:eastAsiaTheme="minorHAnsi"/>
          <w:szCs w:val="24"/>
        </w:rPr>
      </w:pPr>
      <w:ins w:id="7409" w:author="Ross Norsworthy" w:date="2020-03-20T00:00:00Z">
        <w:r w:rsidRPr="00A013FD">
          <w:rPr>
            <w:rFonts w:eastAsiaTheme="minorHAnsi"/>
            <w:szCs w:val="24"/>
          </w:rPr>
          <w:t>data link activation and release;</w:t>
        </w:r>
      </w:ins>
    </w:p>
    <w:p w14:paraId="4643A5BF"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410" w:author="Ross Norsworthy" w:date="2020-03-20T00:00:00Z"/>
          <w:rFonts w:eastAsiaTheme="minorHAnsi"/>
          <w:szCs w:val="24"/>
        </w:rPr>
      </w:pPr>
      <w:ins w:id="7411" w:author="Ross Norsworthy" w:date="2020-03-20T00:00:00Z">
        <w:r w:rsidRPr="00A013FD">
          <w:rPr>
            <w:rFonts w:eastAsiaTheme="minorHAnsi"/>
            <w:szCs w:val="24"/>
          </w:rPr>
          <w:t>data transfer; or</w:t>
        </w:r>
      </w:ins>
    </w:p>
    <w:p w14:paraId="2C3A76D1" w14:textId="77777777" w:rsid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7412" w:author="Song, Xiaojing" w:date="2020-08-21T11:11:00Z"/>
          <w:rFonts w:eastAsiaTheme="minorHAnsi"/>
          <w:szCs w:val="24"/>
        </w:rPr>
      </w:pPr>
      <w:ins w:id="7413" w:author="Ross Norsworthy" w:date="2020-03-20T00:00:00Z">
        <w:r w:rsidRPr="00A013FD">
          <w:rPr>
            <w:rFonts w:eastAsiaTheme="minorHAnsi"/>
            <w:szCs w:val="24"/>
          </w:rPr>
          <w:t>error detection, correction and control.</w:t>
        </w:r>
      </w:ins>
    </w:p>
    <w:p w14:paraId="59ECEF04" w14:textId="3426E827" w:rsidR="00A20DAD" w:rsidRPr="00A013FD" w:rsidRDefault="005B5D3E" w:rsidP="004C54F1">
      <w:pPr>
        <w:pStyle w:val="Heading3"/>
        <w:rPr>
          <w:ins w:id="7414" w:author="Ross Norsworthy" w:date="2020-03-20T00:00:00Z"/>
          <w:rFonts w:eastAsiaTheme="minorHAnsi"/>
        </w:rPr>
      </w:pPr>
      <w:bookmarkStart w:id="7415" w:name="_Toc35545317"/>
      <w:ins w:id="7416" w:author="Song, Xiaojing" w:date="2020-08-21T11:12:00Z">
        <w:del w:id="7417" w:author="USA Editor 2021" w:date="2020-12-11T10:59:00Z">
          <w:r w:rsidRPr="00ED3BC1" w:rsidDel="00ED3BC1">
            <w:rPr>
              <w:rFonts w:eastAsia="Calibri"/>
              <w:highlight w:val="green"/>
              <w:lang w:eastAsia="en-GB"/>
            </w:rPr>
            <w:delText>B 3</w:delText>
          </w:r>
        </w:del>
      </w:ins>
      <w:ins w:id="7418" w:author="USA Editor 2021" w:date="2020-12-11T10:59:00Z">
        <w:r w:rsidR="00ED3BC1" w:rsidRPr="00ED3BC1">
          <w:rPr>
            <w:rFonts w:eastAsia="Calibri"/>
            <w:highlight w:val="green"/>
            <w:lang w:eastAsia="en-GB"/>
          </w:rPr>
          <w:t>4</w:t>
        </w:r>
      </w:ins>
      <w:ins w:id="7419" w:author="Song, Xiaojing" w:date="2020-08-21T11:12:00Z">
        <w:r>
          <w:rPr>
            <w:rFonts w:eastAsia="Calibri"/>
            <w:lang w:eastAsia="en-GB"/>
          </w:rPr>
          <w:t>.4.1</w:t>
        </w:r>
        <w:r>
          <w:rPr>
            <w:rFonts w:eastAsia="Calibri"/>
            <w:lang w:eastAsia="en-GB"/>
          </w:rPr>
          <w:tab/>
        </w:r>
      </w:ins>
      <w:ins w:id="7420" w:author="Ross Norsworthy" w:date="2020-03-20T00:00:00Z">
        <w:r w:rsidRPr="00A013FD">
          <w:rPr>
            <w:rFonts w:eastAsia="Calibri"/>
            <w:lang w:eastAsia="en-GB"/>
          </w:rPr>
          <w:t>Data link activation and release</w:t>
        </w:r>
        <w:bookmarkEnd w:id="7415"/>
      </w:ins>
    </w:p>
    <w:p w14:paraId="719A440B" w14:textId="77777777" w:rsidR="00A013FD" w:rsidRDefault="00A013FD" w:rsidP="00A013FD">
      <w:pPr>
        <w:spacing w:after="120"/>
        <w:rPr>
          <w:ins w:id="7421" w:author="Song, Xiaojing" w:date="2020-08-21T11:13:00Z"/>
        </w:rPr>
      </w:pPr>
      <w:ins w:id="7422" w:author="Ross Norsworthy" w:date="2020-03-20T00:00:00Z">
        <w:r w:rsidRPr="00A013FD">
          <w:t xml:space="preserve">Based on the MAC sub layer the DLS will listen, activate or release the data link. A slot, marked as free or externally allocated, indicates that own equipment should be in receive mode and listen for other data link users. </w:t>
        </w:r>
      </w:ins>
    </w:p>
    <w:p w14:paraId="463140CC" w14:textId="151BAE79" w:rsidR="006E1996" w:rsidRDefault="0051109F" w:rsidP="004C54F1">
      <w:pPr>
        <w:pStyle w:val="Heading3"/>
        <w:rPr>
          <w:rFonts w:eastAsia="Calibri"/>
          <w:lang w:eastAsia="en-GB"/>
        </w:rPr>
      </w:pPr>
      <w:bookmarkStart w:id="7423" w:name="_Toc35545318"/>
      <w:ins w:id="7424" w:author="Song, Xiaojing" w:date="2020-08-21T11:14:00Z">
        <w:del w:id="7425" w:author="USA Editor 2021" w:date="2020-12-11T10:59:00Z">
          <w:r w:rsidRPr="00ED3BC1" w:rsidDel="00ED3BC1">
            <w:rPr>
              <w:rFonts w:eastAsia="Calibri"/>
              <w:highlight w:val="green"/>
              <w:lang w:eastAsia="en-GB"/>
            </w:rPr>
            <w:delText xml:space="preserve">B </w:delText>
          </w:r>
        </w:del>
      </w:ins>
      <w:ins w:id="7426" w:author="Song, Xiaojing" w:date="2020-08-21T11:13:00Z">
        <w:del w:id="7427" w:author="USA Editor 2021" w:date="2020-12-11T10:59:00Z">
          <w:r w:rsidR="006E1996" w:rsidRPr="00ED3BC1" w:rsidDel="00ED3BC1">
            <w:rPr>
              <w:rFonts w:eastAsia="Calibri"/>
              <w:highlight w:val="green"/>
              <w:lang w:eastAsia="en-GB"/>
            </w:rPr>
            <w:delText>3</w:delText>
          </w:r>
        </w:del>
      </w:ins>
      <w:ins w:id="7428" w:author="USA Editor 2021" w:date="2020-12-11T10:59:00Z">
        <w:r w:rsidR="00ED3BC1" w:rsidRPr="00ED3BC1">
          <w:rPr>
            <w:rFonts w:eastAsia="Calibri"/>
            <w:highlight w:val="green"/>
            <w:lang w:eastAsia="en-GB"/>
          </w:rPr>
          <w:t>4</w:t>
        </w:r>
      </w:ins>
      <w:ins w:id="7429" w:author="Song, Xiaojing" w:date="2020-08-21T11:13:00Z">
        <w:r w:rsidR="006E1996">
          <w:rPr>
            <w:rFonts w:eastAsia="Calibri"/>
            <w:lang w:eastAsia="en-GB"/>
          </w:rPr>
          <w:t>.4.2</w:t>
        </w:r>
        <w:r w:rsidR="006E1996">
          <w:rPr>
            <w:rFonts w:eastAsia="Calibri"/>
            <w:lang w:eastAsia="en-GB"/>
          </w:rPr>
          <w:tab/>
        </w:r>
      </w:ins>
      <w:ins w:id="7430" w:author="Ross Norsworthy" w:date="2020-03-20T00:00:00Z">
        <w:r w:rsidR="006E1996" w:rsidRPr="00A013FD">
          <w:rPr>
            <w:rFonts w:eastAsia="Calibri"/>
            <w:lang w:eastAsia="en-GB"/>
          </w:rPr>
          <w:t>Data transfer</w:t>
        </w:r>
      </w:ins>
      <w:bookmarkEnd w:id="7423"/>
    </w:p>
    <w:p w14:paraId="6A8FB40A" w14:textId="77777777" w:rsidR="00A013FD" w:rsidRDefault="00A013FD" w:rsidP="00A013FD">
      <w:pPr>
        <w:spacing w:after="120"/>
        <w:rPr>
          <w:ins w:id="7431" w:author="Song, Xiaojing" w:date="2020-08-21T11:13:00Z"/>
        </w:rPr>
      </w:pPr>
      <w:ins w:id="7432" w:author="Ross Norsworthy" w:date="2020-03-20T00:00:00Z">
        <w:r w:rsidRPr="00A013FD">
          <w:t>Data transfer should use a bit-oriented protocol and should be in accordance with this standard.</w:t>
        </w:r>
      </w:ins>
    </w:p>
    <w:p w14:paraId="25FACCFC" w14:textId="48B45E30" w:rsidR="0051109F" w:rsidRDefault="0051109F" w:rsidP="00E1633E">
      <w:pPr>
        <w:pStyle w:val="Heading3"/>
        <w:rPr>
          <w:ins w:id="7433" w:author="Song, Xiaojing" w:date="2020-08-21T11:13:00Z"/>
        </w:rPr>
      </w:pPr>
      <w:bookmarkStart w:id="7434" w:name="_Toc35545319"/>
      <w:ins w:id="7435" w:author="Song, Xiaojing" w:date="2020-08-21T11:14:00Z">
        <w:del w:id="7436" w:author="USA Editor 2021" w:date="2020-12-11T10:59:00Z">
          <w:r w:rsidRPr="00ED3BC1" w:rsidDel="00ED3BC1">
            <w:rPr>
              <w:rFonts w:eastAsia="Calibri"/>
              <w:highlight w:val="green"/>
              <w:lang w:eastAsia="en-GB"/>
            </w:rPr>
            <w:delText>B 3</w:delText>
          </w:r>
        </w:del>
      </w:ins>
      <w:ins w:id="7437" w:author="USA Editor 2021" w:date="2020-12-11T10:59:00Z">
        <w:r w:rsidR="00ED3BC1" w:rsidRPr="00ED3BC1">
          <w:rPr>
            <w:rFonts w:eastAsia="Calibri"/>
            <w:highlight w:val="green"/>
            <w:lang w:eastAsia="en-GB"/>
          </w:rPr>
          <w:t>4</w:t>
        </w:r>
      </w:ins>
      <w:ins w:id="7438" w:author="Song, Xiaojing" w:date="2020-08-21T11:14:00Z">
        <w:r>
          <w:rPr>
            <w:rFonts w:eastAsia="Calibri"/>
            <w:lang w:eastAsia="en-GB"/>
          </w:rPr>
          <w:t>.4.3</w:t>
        </w:r>
        <w:r>
          <w:rPr>
            <w:rFonts w:eastAsia="Calibri"/>
            <w:lang w:eastAsia="en-GB"/>
          </w:rPr>
          <w:tab/>
        </w:r>
      </w:ins>
      <w:ins w:id="7439" w:author="Ross Norsworthy" w:date="2020-03-20T00:00:00Z">
        <w:r w:rsidRPr="00A013FD">
          <w:rPr>
            <w:rFonts w:eastAsia="Calibri"/>
            <w:lang w:eastAsia="en-GB"/>
          </w:rPr>
          <w:t>Packet format</w:t>
        </w:r>
      </w:ins>
      <w:bookmarkEnd w:id="7434"/>
    </w:p>
    <w:p w14:paraId="2196A1DC" w14:textId="77777777" w:rsidR="00A013FD" w:rsidRPr="00A013FD" w:rsidRDefault="00A013FD" w:rsidP="00A013FD">
      <w:pPr>
        <w:spacing w:after="120"/>
        <w:rPr>
          <w:ins w:id="7440" w:author="Ross Norsworthy" w:date="2020-03-20T00:00:00Z"/>
        </w:rPr>
      </w:pPr>
      <w:ins w:id="7441" w:author="Ross Norsworthy" w:date="2020-03-20T00:00:00Z">
        <w:r w:rsidRPr="00A013FD">
          <w:t>Data is transferred using</w:t>
        </w:r>
        <w:r w:rsidRPr="00A013FD">
          <w:rPr>
            <w:i/>
          </w:rPr>
          <w:t xml:space="preserve"> </w:t>
        </w:r>
        <w:r w:rsidRPr="00A013FD">
          <w:t>the</w:t>
        </w:r>
        <w:r w:rsidRPr="00A013FD">
          <w:rPr>
            <w:i/>
          </w:rPr>
          <w:t xml:space="preserve"> </w:t>
        </w:r>
        <w:r w:rsidRPr="00A013FD">
          <w:t xml:space="preserve">generic transmission packet as defined in Figure 4 and Figure 5. </w:t>
        </w:r>
      </w:ins>
    </w:p>
    <w:p w14:paraId="2ACC453F" w14:textId="77777777" w:rsidR="00A013FD" w:rsidRDefault="00A013FD" w:rsidP="00A013FD">
      <w:pPr>
        <w:spacing w:after="120"/>
        <w:rPr>
          <w:ins w:id="7442" w:author="Song, Xiaojing" w:date="2020-08-21T11:14:00Z"/>
        </w:rPr>
      </w:pPr>
      <w:ins w:id="7443" w:author="Ross Norsworthy" w:date="2020-03-20T00:00:00Z">
        <w:r w:rsidRPr="00A013FD">
          <w:t xml:space="preserve">The packet should be sent from left to right. The training sequence is being used to synchronize the VDES receiver. </w:t>
        </w:r>
      </w:ins>
    </w:p>
    <w:p w14:paraId="798950EF" w14:textId="427B18F9" w:rsidR="00073FAC" w:rsidRDefault="00DC29D7" w:rsidP="00E1633E">
      <w:pPr>
        <w:pStyle w:val="Heading4"/>
        <w:rPr>
          <w:rFonts w:eastAsia="Calibri"/>
          <w:lang w:eastAsia="en-GB"/>
        </w:rPr>
      </w:pPr>
      <w:ins w:id="7444" w:author="Song, Xiaojing" w:date="2020-08-21T11:15:00Z">
        <w:del w:id="7445" w:author="USA Editor 2021" w:date="2020-12-11T10:59:00Z">
          <w:r w:rsidRPr="00ED3BC1" w:rsidDel="00ED3BC1">
            <w:rPr>
              <w:rFonts w:eastAsia="Calibri"/>
              <w:highlight w:val="green"/>
              <w:lang w:eastAsia="en-GB"/>
            </w:rPr>
            <w:delText>B 3</w:delText>
          </w:r>
        </w:del>
      </w:ins>
      <w:ins w:id="7446" w:author="USA Editor 2021" w:date="2020-12-11T10:59:00Z">
        <w:r w:rsidR="00ED3BC1" w:rsidRPr="00ED3BC1">
          <w:rPr>
            <w:rFonts w:eastAsia="Calibri"/>
            <w:highlight w:val="green"/>
            <w:lang w:eastAsia="en-GB"/>
          </w:rPr>
          <w:t>4</w:t>
        </w:r>
      </w:ins>
      <w:ins w:id="7447" w:author="Song, Xiaojing" w:date="2020-08-21T11:15:00Z">
        <w:r>
          <w:rPr>
            <w:rFonts w:eastAsia="Calibri"/>
            <w:lang w:eastAsia="en-GB"/>
          </w:rPr>
          <w:t>.4.3.1</w:t>
        </w:r>
        <w:r>
          <w:rPr>
            <w:rFonts w:eastAsia="Calibri"/>
            <w:lang w:eastAsia="en-GB"/>
          </w:rPr>
          <w:tab/>
        </w:r>
      </w:ins>
      <w:ins w:id="7448" w:author="Ross Norsworthy" w:date="2020-03-20T00:00:00Z">
        <w:r w:rsidR="00073FAC" w:rsidRPr="00A013FD">
          <w:rPr>
            <w:rFonts w:eastAsia="Calibri"/>
            <w:lang w:eastAsia="en-GB"/>
          </w:rPr>
          <w:t>Summary of the transmission packet</w:t>
        </w:r>
      </w:ins>
    </w:p>
    <w:p w14:paraId="23F2D2DE" w14:textId="6BE2D90B" w:rsidR="00A013FD" w:rsidRPr="00A013FD" w:rsidRDefault="00A013FD" w:rsidP="00A013FD">
      <w:pPr>
        <w:spacing w:after="120"/>
        <w:rPr>
          <w:ins w:id="7449" w:author="Ross Norsworthy" w:date="2020-03-20T00:00:00Z"/>
        </w:rPr>
      </w:pPr>
      <w:ins w:id="7450" w:author="Ross Norsworthy" w:date="2020-03-20T00:00:00Z">
        <w:r w:rsidRPr="00A013FD">
          <w:t xml:space="preserve">The data packet is defined in Table </w:t>
        </w:r>
      </w:ins>
      <w:ins w:id="7451" w:author="USA Editor 2021" w:date="2021-01-06T13:47:00Z">
        <w:r w:rsidR="00B41EAD" w:rsidRPr="00B41EAD">
          <w:rPr>
            <w:highlight w:val="green"/>
          </w:rPr>
          <w:t>18</w:t>
        </w:r>
      </w:ins>
      <w:ins w:id="7452" w:author="Ross Norsworthy" w:date="2020-03-20T00:00:00Z">
        <w:del w:id="7453" w:author="USA Editor 2021" w:date="2021-01-06T13:47:00Z">
          <w:r w:rsidRPr="00B41EAD" w:rsidDel="00B41EAD">
            <w:rPr>
              <w:highlight w:val="green"/>
            </w:rPr>
            <w:delText>19</w:delText>
          </w:r>
        </w:del>
        <w:r w:rsidRPr="00A013FD">
          <w:t>.</w:t>
        </w:r>
      </w:ins>
    </w:p>
    <w:p w14:paraId="359053CF" w14:textId="53E99E0E" w:rsidR="00A013FD" w:rsidRPr="00A013FD" w:rsidRDefault="00A013FD" w:rsidP="00A013FD">
      <w:pPr>
        <w:spacing w:after="120"/>
        <w:rPr>
          <w:ins w:id="7454" w:author="Ross Norsworthy" w:date="2020-03-20T00:00:00Z"/>
        </w:rPr>
      </w:pPr>
      <w:ins w:id="7455" w:author="Ross Norsworthy" w:date="2020-03-20T00:00:00Z">
        <w:r w:rsidRPr="00A013FD">
          <w:rPr>
            <w:lang w:eastAsia="ja-JP"/>
          </w:rPr>
          <w:t xml:space="preserve">The ASM channel configurations are defined by Link ID table, </w:t>
        </w:r>
        <w:r w:rsidRPr="00A013FD">
          <w:t xml:space="preserve">Table </w:t>
        </w:r>
      </w:ins>
      <w:ins w:id="7456" w:author="USA Editor 2021" w:date="2021-01-06T13:47:00Z">
        <w:r w:rsidR="00B41EAD" w:rsidRPr="00B41EAD">
          <w:rPr>
            <w:highlight w:val="green"/>
          </w:rPr>
          <w:t>7</w:t>
        </w:r>
      </w:ins>
      <w:ins w:id="7457" w:author="Ross Norsworthy" w:date="2020-03-20T00:00:00Z">
        <w:del w:id="7458" w:author="USA Editor 2021" w:date="2021-01-06T13:47:00Z">
          <w:r w:rsidRPr="00B41EAD" w:rsidDel="00B41EAD">
            <w:rPr>
              <w:highlight w:val="green"/>
            </w:rPr>
            <w:delText>8</w:delText>
          </w:r>
        </w:del>
        <w:r w:rsidRPr="00A013FD">
          <w:rPr>
            <w:lang w:eastAsia="ja-JP"/>
          </w:rPr>
          <w:t>.</w:t>
        </w:r>
      </w:ins>
    </w:p>
    <w:p w14:paraId="7CEBF8C6" w14:textId="77777777" w:rsidR="00A013FD" w:rsidRPr="00A013FD" w:rsidRDefault="00A013FD" w:rsidP="00A013FD">
      <w:pPr>
        <w:spacing w:after="200" w:line="276" w:lineRule="auto"/>
        <w:rPr>
          <w:ins w:id="7459" w:author="Ross Norsworthy" w:date="2020-03-20T00:00:00Z"/>
          <w:b/>
          <w:bCs/>
          <w:i/>
          <w:sz w:val="22"/>
          <w:u w:val="single"/>
        </w:rPr>
      </w:pPr>
      <w:ins w:id="7460" w:author="Ross Norsworthy" w:date="2020-03-20T00:00:00Z">
        <w:r w:rsidRPr="00A013FD">
          <w:br w:type="page"/>
        </w:r>
      </w:ins>
    </w:p>
    <w:p w14:paraId="03B3B633" w14:textId="1789596C" w:rsidR="002F04A2" w:rsidRDefault="00A013FD" w:rsidP="00970510">
      <w:pPr>
        <w:pStyle w:val="TableNo"/>
        <w:rPr>
          <w:lang w:val="en-US"/>
        </w:rPr>
      </w:pPr>
      <w:bookmarkStart w:id="7461" w:name="_Toc35546117"/>
      <w:ins w:id="7462" w:author="Ross Norsworthy" w:date="2020-03-20T00:00:00Z">
        <w:r w:rsidRPr="00A013FD">
          <w:rPr>
            <w:lang w:val="en-US"/>
          </w:rPr>
          <w:t xml:space="preserve">Table </w:t>
        </w:r>
      </w:ins>
      <w:ins w:id="7463" w:author="USA Editor 2021" w:date="2021-01-06T13:48:00Z">
        <w:r w:rsidR="00B41EAD" w:rsidRPr="003E49BA">
          <w:rPr>
            <w:highlight w:val="green"/>
            <w:lang w:val="en-US"/>
          </w:rPr>
          <w:t>18</w:t>
        </w:r>
      </w:ins>
      <w:ins w:id="7464" w:author="Ross Norsworthy" w:date="2020-03-20T00:00:00Z">
        <w:del w:id="7465" w:author="USA Editor 2021" w:date="2021-01-06T13:48:00Z">
          <w:r w:rsidRPr="003E49BA" w:rsidDel="00B41EAD">
            <w:rPr>
              <w:highlight w:val="green"/>
              <w:lang w:val="en-US"/>
            </w:rPr>
            <w:delText>1</w:delText>
          </w:r>
          <w:r w:rsidRPr="003E49BA" w:rsidDel="003E49BA">
            <w:rPr>
              <w:highlight w:val="green"/>
              <w:lang w:val="en-US"/>
            </w:rPr>
            <w:delText>9</w:delText>
          </w:r>
        </w:del>
      </w:ins>
    </w:p>
    <w:p w14:paraId="20617628" w14:textId="77777777" w:rsidR="00A013FD" w:rsidRPr="00A013FD" w:rsidRDefault="00A013FD" w:rsidP="00A013FD">
      <w:pPr>
        <w:spacing w:before="0" w:after="200"/>
        <w:jc w:val="center"/>
        <w:rPr>
          <w:ins w:id="7466" w:author="Ross Norsworthy" w:date="2020-03-20T00:00:00Z"/>
          <w:b/>
          <w:bCs/>
          <w:sz w:val="22"/>
          <w:szCs w:val="22"/>
          <w:lang w:val="en-US"/>
        </w:rPr>
      </w:pPr>
      <w:ins w:id="7467" w:author="Ross Norsworthy" w:date="2020-03-20T00:00:00Z">
        <w:r w:rsidRPr="00A013FD">
          <w:rPr>
            <w:b/>
            <w:bCs/>
            <w:sz w:val="22"/>
            <w:szCs w:val="22"/>
            <w:lang w:val="en-US"/>
          </w:rPr>
          <w:t>Packet symbol structure for π/4 QPSK modulation scheme</w:t>
        </w:r>
        <w:bookmarkEnd w:id="7461"/>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4A0" w:firstRow="1" w:lastRow="0" w:firstColumn="1" w:lastColumn="0" w:noHBand="0" w:noVBand="1"/>
      </w:tblPr>
      <w:tblGrid>
        <w:gridCol w:w="2552"/>
        <w:gridCol w:w="1253"/>
        <w:gridCol w:w="4984"/>
      </w:tblGrid>
      <w:tr w:rsidR="00A013FD" w:rsidRPr="00A013FD" w14:paraId="2C41BB41" w14:textId="77777777" w:rsidTr="00BF604E">
        <w:trPr>
          <w:jc w:val="center"/>
          <w:ins w:id="7468" w:author="Ross Norsworthy" w:date="2020-03-20T00:00:00Z"/>
        </w:trPr>
        <w:tc>
          <w:tcPr>
            <w:tcW w:w="2552" w:type="dxa"/>
            <w:shd w:val="clear" w:color="auto" w:fill="00558C"/>
          </w:tcPr>
          <w:p w14:paraId="55FE95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69" w:author="Ross Norsworthy" w:date="2020-03-20T00:00:00Z"/>
                <w:sz w:val="20"/>
              </w:rPr>
            </w:pPr>
          </w:p>
        </w:tc>
        <w:tc>
          <w:tcPr>
            <w:tcW w:w="1253" w:type="dxa"/>
            <w:shd w:val="clear" w:color="auto" w:fill="00558C"/>
            <w:vAlign w:val="center"/>
          </w:tcPr>
          <w:p w14:paraId="22C4C4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7470" w:author="Ross Norsworthy" w:date="2020-03-20T00:00:00Z"/>
                <w:b/>
                <w:sz w:val="20"/>
              </w:rPr>
            </w:pPr>
            <w:ins w:id="7471" w:author="Ross Norsworthy" w:date="2020-03-20T00:00:00Z">
              <w:r w:rsidRPr="00A013FD">
                <w:rPr>
                  <w:b/>
                  <w:sz w:val="20"/>
                </w:rPr>
                <w:t>symbols</w:t>
              </w:r>
            </w:ins>
          </w:p>
        </w:tc>
        <w:tc>
          <w:tcPr>
            <w:tcW w:w="4984" w:type="dxa"/>
            <w:shd w:val="clear" w:color="auto" w:fill="00558C"/>
          </w:tcPr>
          <w:p w14:paraId="71B0F206" w14:textId="77777777" w:rsidR="00A013FD" w:rsidRPr="00A013FD" w:rsidRDefault="00A013FD" w:rsidP="00A013FD">
            <w:pPr>
              <w:keepNext/>
              <w:spacing w:before="80" w:after="80"/>
              <w:jc w:val="center"/>
              <w:rPr>
                <w:ins w:id="7472" w:author="Ross Norsworthy" w:date="2020-03-20T00:00:00Z"/>
                <w:rFonts w:ascii="Times New Roman Bold" w:hAnsi="Times New Roman Bold" w:cs="Times New Roman Bold"/>
                <w:b/>
                <w:sz w:val="20"/>
              </w:rPr>
            </w:pPr>
            <w:ins w:id="7473" w:author="Ross Norsworthy" w:date="2020-03-20T00:00:00Z">
              <w:r w:rsidRPr="00A013FD">
                <w:rPr>
                  <w:rFonts w:ascii="Times New Roman Bold" w:hAnsi="Times New Roman Bold" w:cs="Times New Roman Bold"/>
                  <w:b/>
                  <w:sz w:val="20"/>
                </w:rPr>
                <w:t>Description</w:t>
              </w:r>
            </w:ins>
          </w:p>
        </w:tc>
      </w:tr>
      <w:tr w:rsidR="00A013FD" w:rsidRPr="00A013FD" w14:paraId="6045EEDA" w14:textId="77777777" w:rsidTr="00BF604E">
        <w:trPr>
          <w:jc w:val="center"/>
          <w:ins w:id="7474" w:author="Ross Norsworthy" w:date="2020-03-20T00:00:00Z"/>
        </w:trPr>
        <w:tc>
          <w:tcPr>
            <w:tcW w:w="2552" w:type="dxa"/>
          </w:tcPr>
          <w:p w14:paraId="70B975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75" w:author="Ross Norsworthy" w:date="2020-03-20T00:00:00Z"/>
                <w:sz w:val="20"/>
              </w:rPr>
            </w:pPr>
            <w:ins w:id="7476" w:author="Ross Norsworthy" w:date="2020-03-20T00:00:00Z">
              <w:r w:rsidRPr="00A013FD">
                <w:rPr>
                  <w:sz w:val="20"/>
                </w:rPr>
                <w:t>Ramp up</w:t>
              </w:r>
            </w:ins>
          </w:p>
        </w:tc>
        <w:tc>
          <w:tcPr>
            <w:tcW w:w="1253" w:type="dxa"/>
          </w:tcPr>
          <w:p w14:paraId="15E9BE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77" w:author="Ross Norsworthy" w:date="2020-03-20T00:00:00Z"/>
                <w:sz w:val="20"/>
              </w:rPr>
            </w:pPr>
            <w:ins w:id="7478" w:author="Ross Norsworthy" w:date="2020-03-20T00:00:00Z">
              <w:r w:rsidRPr="00A013FD">
                <w:rPr>
                  <w:sz w:val="20"/>
                </w:rPr>
                <w:t>4</w:t>
              </w:r>
            </w:ins>
          </w:p>
        </w:tc>
        <w:tc>
          <w:tcPr>
            <w:tcW w:w="4984" w:type="dxa"/>
          </w:tcPr>
          <w:p w14:paraId="433EEE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79" w:author="Ross Norsworthy" w:date="2020-03-20T00:00:00Z"/>
                <w:sz w:val="20"/>
              </w:rPr>
            </w:pPr>
          </w:p>
        </w:tc>
      </w:tr>
      <w:tr w:rsidR="00A013FD" w:rsidRPr="00A013FD" w14:paraId="100E0BFF" w14:textId="77777777" w:rsidTr="00BF604E">
        <w:trPr>
          <w:jc w:val="center"/>
          <w:ins w:id="7480" w:author="Ross Norsworthy" w:date="2020-03-20T00:00:00Z"/>
        </w:trPr>
        <w:tc>
          <w:tcPr>
            <w:tcW w:w="2552" w:type="dxa"/>
          </w:tcPr>
          <w:p w14:paraId="75E8FB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81" w:author="Ross Norsworthy" w:date="2020-03-20T00:00:00Z"/>
                <w:sz w:val="20"/>
              </w:rPr>
            </w:pPr>
            <w:ins w:id="7482" w:author="Ross Norsworthy" w:date="2020-03-20T00:00:00Z">
              <w:r w:rsidRPr="00A013FD">
                <w:rPr>
                  <w:sz w:val="20"/>
                </w:rPr>
                <w:t>Training sequence</w:t>
              </w:r>
            </w:ins>
          </w:p>
        </w:tc>
        <w:tc>
          <w:tcPr>
            <w:tcW w:w="1253" w:type="dxa"/>
          </w:tcPr>
          <w:p w14:paraId="060499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83" w:author="Ross Norsworthy" w:date="2020-03-20T00:00:00Z"/>
                <w:sz w:val="20"/>
              </w:rPr>
            </w:pPr>
            <w:ins w:id="7484" w:author="Ross Norsworthy" w:date="2020-03-20T00:00:00Z">
              <w:r w:rsidRPr="00A013FD">
                <w:rPr>
                  <w:sz w:val="20"/>
                  <w:lang w:eastAsia="ja-JP"/>
                </w:rPr>
                <w:t>27</w:t>
              </w:r>
            </w:ins>
          </w:p>
        </w:tc>
        <w:tc>
          <w:tcPr>
            <w:tcW w:w="4984" w:type="dxa"/>
          </w:tcPr>
          <w:p w14:paraId="7974C7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85" w:author="Ross Norsworthy" w:date="2020-03-20T00:00:00Z"/>
                <w:sz w:val="20"/>
              </w:rPr>
            </w:pPr>
            <w:ins w:id="7486" w:author="Ross Norsworthy" w:date="2020-03-20T00:00:00Z">
              <w:r w:rsidRPr="00A013FD">
                <w:rPr>
                  <w:sz w:val="20"/>
                </w:rPr>
                <w:t>Necessary for synchronization</w:t>
              </w:r>
            </w:ins>
          </w:p>
        </w:tc>
      </w:tr>
      <w:tr w:rsidR="00A013FD" w:rsidRPr="00A013FD" w14:paraId="0F0490BD" w14:textId="77777777" w:rsidTr="00BF604E">
        <w:trPr>
          <w:jc w:val="center"/>
          <w:ins w:id="7487" w:author="Ross Norsworthy" w:date="2020-03-20T00:00:00Z"/>
        </w:trPr>
        <w:tc>
          <w:tcPr>
            <w:tcW w:w="2552" w:type="dxa"/>
          </w:tcPr>
          <w:p w14:paraId="05EEEC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88" w:author="Ross Norsworthy" w:date="2020-03-20T00:00:00Z"/>
                <w:sz w:val="20"/>
              </w:rPr>
            </w:pPr>
            <w:ins w:id="7489" w:author="Ross Norsworthy" w:date="2020-03-20T00:00:00Z">
              <w:r w:rsidRPr="00A013FD">
                <w:rPr>
                  <w:sz w:val="20"/>
                </w:rPr>
                <w:t>Link ID</w:t>
              </w:r>
            </w:ins>
          </w:p>
        </w:tc>
        <w:tc>
          <w:tcPr>
            <w:tcW w:w="1253" w:type="dxa"/>
          </w:tcPr>
          <w:p w14:paraId="39F049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90" w:author="Ross Norsworthy" w:date="2020-03-20T00:00:00Z"/>
                <w:sz w:val="20"/>
                <w:lang w:eastAsia="ja-JP"/>
              </w:rPr>
            </w:pPr>
            <w:ins w:id="7491" w:author="Ross Norsworthy" w:date="2020-03-20T00:00:00Z">
              <w:r w:rsidRPr="00A013FD">
                <w:rPr>
                  <w:sz w:val="20"/>
                  <w:lang w:eastAsia="ja-JP"/>
                </w:rPr>
                <w:t>16</w:t>
              </w:r>
            </w:ins>
          </w:p>
        </w:tc>
        <w:tc>
          <w:tcPr>
            <w:tcW w:w="4984" w:type="dxa"/>
          </w:tcPr>
          <w:p w14:paraId="524130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92" w:author="Ross Norsworthy" w:date="2020-03-20T00:00:00Z"/>
                <w:sz w:val="20"/>
                <w:lang w:eastAsia="ja-JP"/>
              </w:rPr>
            </w:pPr>
            <w:ins w:id="7493" w:author="Ross Norsworthy" w:date="2020-03-20T00:00:00Z">
              <w:r w:rsidRPr="00A013FD">
                <w:rPr>
                  <w:sz w:val="20"/>
                  <w:lang w:eastAsia="ja-JP"/>
                </w:rPr>
                <w:t>Decoded from (32,6) biorthogonal code;</w:t>
              </w:r>
            </w:ins>
          </w:p>
          <w:p w14:paraId="29FB3A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94" w:author="Ross Norsworthy" w:date="2020-03-20T00:00:00Z"/>
                <w:sz w:val="20"/>
                <w:lang w:eastAsia="ja-JP"/>
              </w:rPr>
            </w:pPr>
            <w:ins w:id="7495" w:author="Ross Norsworthy" w:date="2020-03-20T00:00:00Z">
              <w:r w:rsidRPr="00A013FD">
                <w:rPr>
                  <w:sz w:val="20"/>
                  <w:lang w:eastAsia="ja-JP"/>
                </w:rPr>
                <w:t>ASM channel configurations as defined in Link ID table;</w:t>
              </w:r>
            </w:ins>
          </w:p>
          <w:p w14:paraId="25F04E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96" w:author="Ross Norsworthy" w:date="2020-03-20T00:00:00Z"/>
                <w:sz w:val="20"/>
                <w:lang w:eastAsia="ja-JP"/>
              </w:rPr>
            </w:pPr>
            <w:ins w:id="7497" w:author="Ross Norsworthy" w:date="2020-03-20T00:00:00Z">
              <w:r w:rsidRPr="00A013FD">
                <w:rPr>
                  <w:sz w:val="20"/>
                  <w:lang w:eastAsia="ja-JP"/>
                </w:rPr>
                <w:t>Note that the Link ID will identify how many slots make up the message.</w:t>
              </w:r>
            </w:ins>
          </w:p>
        </w:tc>
      </w:tr>
      <w:tr w:rsidR="00A013FD" w:rsidRPr="00A013FD" w14:paraId="78244FD9" w14:textId="77777777" w:rsidTr="00BF604E">
        <w:trPr>
          <w:jc w:val="center"/>
          <w:ins w:id="7498" w:author="Ross Norsworthy" w:date="2020-03-20T00:00:00Z"/>
        </w:trPr>
        <w:tc>
          <w:tcPr>
            <w:tcW w:w="2552" w:type="dxa"/>
          </w:tcPr>
          <w:p w14:paraId="3D3162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499" w:author="Ross Norsworthy" w:date="2020-03-20T00:00:00Z"/>
                <w:sz w:val="20"/>
              </w:rPr>
            </w:pPr>
            <w:ins w:id="7500" w:author="Ross Norsworthy" w:date="2020-03-20T00:00:00Z">
              <w:r w:rsidRPr="00A013FD">
                <w:rPr>
                  <w:sz w:val="20"/>
                </w:rPr>
                <w:t>Data</w:t>
              </w:r>
            </w:ins>
          </w:p>
        </w:tc>
        <w:tc>
          <w:tcPr>
            <w:tcW w:w="1253" w:type="dxa"/>
          </w:tcPr>
          <w:p w14:paraId="2AAAF867" w14:textId="77777777" w:rsidR="00A013FD" w:rsidRPr="00A013FD" w:rsidRDefault="00A013FD" w:rsidP="00A013FD">
            <w:pPr>
              <w:tabs>
                <w:tab w:val="left" w:pos="284"/>
                <w:tab w:val="left" w:pos="451"/>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01" w:author="Ross Norsworthy" w:date="2020-03-20T00:00:00Z"/>
                <w:sz w:val="20"/>
              </w:rPr>
            </w:pPr>
            <w:ins w:id="7502" w:author="Ross Norsworthy" w:date="2020-03-20T00:00:00Z">
              <w:r w:rsidRPr="00A013FD">
                <w:rPr>
                  <w:sz w:val="20"/>
                </w:rPr>
                <w:t xml:space="preserve">1 slot: 176 </w:t>
              </w:r>
            </w:ins>
          </w:p>
          <w:p w14:paraId="7C0856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03" w:author="Ross Norsworthy" w:date="2020-03-20T00:00:00Z"/>
                <w:sz w:val="20"/>
              </w:rPr>
            </w:pPr>
            <w:ins w:id="7504" w:author="Ross Norsworthy" w:date="2020-03-20T00:00:00Z">
              <w:r w:rsidRPr="00A013FD">
                <w:rPr>
                  <w:sz w:val="20"/>
                </w:rPr>
                <w:t>2 slot: 432</w:t>
              </w:r>
            </w:ins>
          </w:p>
          <w:p w14:paraId="66F584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05" w:author="Ross Norsworthy" w:date="2020-03-20T00:00:00Z"/>
                <w:sz w:val="20"/>
              </w:rPr>
            </w:pPr>
            <w:ins w:id="7506" w:author="Ross Norsworthy" w:date="2020-03-20T00:00:00Z">
              <w:r w:rsidRPr="00A013FD">
                <w:rPr>
                  <w:sz w:val="20"/>
                </w:rPr>
                <w:t>3 slot: 688</w:t>
              </w:r>
            </w:ins>
          </w:p>
          <w:p w14:paraId="73F2BB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07" w:author="Ross Norsworthy" w:date="2020-03-20T00:00:00Z"/>
                <w:sz w:val="20"/>
              </w:rPr>
            </w:pPr>
            <w:ins w:id="7508" w:author="Ross Norsworthy" w:date="2020-03-20T00:00:00Z">
              <w:r w:rsidRPr="00A013FD">
                <w:rPr>
                  <w:sz w:val="20"/>
                </w:rPr>
                <w:t xml:space="preserve">   SAT: 616 </w:t>
              </w:r>
            </w:ins>
          </w:p>
        </w:tc>
        <w:tc>
          <w:tcPr>
            <w:tcW w:w="4984" w:type="dxa"/>
          </w:tcPr>
          <w:p w14:paraId="420295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09" w:author="Ross Norsworthy" w:date="2020-03-20T00:00:00Z"/>
                <w:sz w:val="20"/>
              </w:rPr>
            </w:pPr>
            <w:ins w:id="7510" w:author="Ross Norsworthy" w:date="2020-03-20T00:00:00Z">
              <w:r w:rsidRPr="00A013FD">
                <w:rPr>
                  <w:sz w:val="20"/>
                </w:rPr>
                <w:t>The symbol count and the information bits varies according to coding rate as defined by the Link ID field</w:t>
              </w:r>
            </w:ins>
          </w:p>
        </w:tc>
      </w:tr>
      <w:tr w:rsidR="00A013FD" w:rsidRPr="00A013FD" w14:paraId="5C7BF610" w14:textId="77777777" w:rsidTr="00BF604E">
        <w:trPr>
          <w:jc w:val="center"/>
          <w:ins w:id="7511" w:author="Ross Norsworthy" w:date="2020-03-20T00:00:00Z"/>
        </w:trPr>
        <w:tc>
          <w:tcPr>
            <w:tcW w:w="2552" w:type="dxa"/>
          </w:tcPr>
          <w:p w14:paraId="241840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12" w:author="Ross Norsworthy" w:date="2020-03-20T00:00:00Z"/>
                <w:sz w:val="20"/>
              </w:rPr>
            </w:pPr>
            <w:ins w:id="7513" w:author="Ross Norsworthy" w:date="2020-03-20T00:00:00Z">
              <w:r w:rsidRPr="00A013FD">
                <w:rPr>
                  <w:sz w:val="20"/>
                </w:rPr>
                <w:t>CRC</w:t>
              </w:r>
            </w:ins>
          </w:p>
        </w:tc>
        <w:tc>
          <w:tcPr>
            <w:tcW w:w="1253" w:type="dxa"/>
          </w:tcPr>
          <w:p w14:paraId="516994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14" w:author="Ross Norsworthy" w:date="2020-03-20T00:00:00Z"/>
                <w:sz w:val="20"/>
              </w:rPr>
            </w:pPr>
            <w:ins w:id="7515" w:author="Ross Norsworthy" w:date="2020-03-20T00:00:00Z">
              <w:r w:rsidRPr="00A013FD">
                <w:rPr>
                  <w:sz w:val="20"/>
                </w:rPr>
                <w:t>16</w:t>
              </w:r>
            </w:ins>
          </w:p>
        </w:tc>
        <w:tc>
          <w:tcPr>
            <w:tcW w:w="4984" w:type="dxa"/>
          </w:tcPr>
          <w:p w14:paraId="5A7BDA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16" w:author="Ross Norsworthy" w:date="2020-03-20T00:00:00Z"/>
                <w:sz w:val="20"/>
              </w:rPr>
            </w:pPr>
            <w:ins w:id="7517" w:author="Ross Norsworthy" w:date="2020-03-20T00:00:00Z">
              <w:r w:rsidRPr="00A013FD">
                <w:rPr>
                  <w:sz w:val="20"/>
                </w:rPr>
                <w:t>The CRC only includes the data field</w:t>
              </w:r>
            </w:ins>
          </w:p>
        </w:tc>
      </w:tr>
      <w:tr w:rsidR="00A013FD" w:rsidRPr="00A013FD" w14:paraId="40AD07EB" w14:textId="77777777" w:rsidTr="00BF604E">
        <w:trPr>
          <w:jc w:val="center"/>
          <w:ins w:id="7518" w:author="Ross Norsworthy" w:date="2020-03-20T00:00:00Z"/>
        </w:trPr>
        <w:tc>
          <w:tcPr>
            <w:tcW w:w="2552" w:type="dxa"/>
          </w:tcPr>
          <w:p w14:paraId="1A9BAF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19" w:author="Ross Norsworthy" w:date="2020-03-20T00:00:00Z"/>
                <w:sz w:val="20"/>
              </w:rPr>
            </w:pPr>
            <w:ins w:id="7520" w:author="Ross Norsworthy" w:date="2020-03-20T00:00:00Z">
              <w:r w:rsidRPr="00A013FD">
                <w:rPr>
                  <w:sz w:val="20"/>
                </w:rPr>
                <w:t>FEC termination bits</w:t>
              </w:r>
            </w:ins>
          </w:p>
        </w:tc>
        <w:tc>
          <w:tcPr>
            <w:tcW w:w="1253" w:type="dxa"/>
          </w:tcPr>
          <w:p w14:paraId="61A522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21" w:author="Ross Norsworthy" w:date="2020-03-20T00:00:00Z"/>
                <w:sz w:val="20"/>
              </w:rPr>
            </w:pPr>
            <w:ins w:id="7522" w:author="Ross Norsworthy" w:date="2020-03-20T00:00:00Z">
              <w:r w:rsidRPr="00A013FD">
                <w:rPr>
                  <w:sz w:val="20"/>
                </w:rPr>
                <w:t>6</w:t>
              </w:r>
            </w:ins>
          </w:p>
        </w:tc>
        <w:tc>
          <w:tcPr>
            <w:tcW w:w="4984" w:type="dxa"/>
          </w:tcPr>
          <w:p w14:paraId="1730A8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23" w:author="Ross Norsworthy" w:date="2020-03-20T00:00:00Z"/>
                <w:sz w:val="20"/>
              </w:rPr>
            </w:pPr>
            <w:ins w:id="7524" w:author="Ross Norsworthy" w:date="2020-03-20T00:00:00Z">
              <w:r w:rsidRPr="00A013FD">
                <w:rPr>
                  <w:sz w:val="20"/>
                </w:rPr>
                <w:t>Set to zero when not used</w:t>
              </w:r>
            </w:ins>
          </w:p>
        </w:tc>
      </w:tr>
      <w:tr w:rsidR="00A013FD" w:rsidRPr="00A013FD" w14:paraId="1E5DBBE2" w14:textId="77777777" w:rsidTr="00BF604E">
        <w:trPr>
          <w:jc w:val="center"/>
          <w:ins w:id="7525" w:author="Ross Norsworthy" w:date="2020-03-20T00:00:00Z"/>
        </w:trPr>
        <w:tc>
          <w:tcPr>
            <w:tcW w:w="2552" w:type="dxa"/>
          </w:tcPr>
          <w:p w14:paraId="491597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26" w:author="Ross Norsworthy" w:date="2020-03-20T00:00:00Z"/>
                <w:sz w:val="20"/>
              </w:rPr>
            </w:pPr>
            <w:ins w:id="7527" w:author="Ross Norsworthy" w:date="2020-03-20T00:00:00Z">
              <w:r w:rsidRPr="00A013FD">
                <w:rPr>
                  <w:sz w:val="20"/>
                </w:rPr>
                <w:t>Ramp Down</w:t>
              </w:r>
            </w:ins>
          </w:p>
        </w:tc>
        <w:tc>
          <w:tcPr>
            <w:tcW w:w="1253" w:type="dxa"/>
          </w:tcPr>
          <w:p w14:paraId="5C617D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28" w:author="Ross Norsworthy" w:date="2020-03-20T00:00:00Z"/>
                <w:sz w:val="20"/>
              </w:rPr>
            </w:pPr>
            <w:ins w:id="7529" w:author="Ross Norsworthy" w:date="2020-03-20T00:00:00Z">
              <w:r w:rsidRPr="00A013FD">
                <w:rPr>
                  <w:sz w:val="20"/>
                </w:rPr>
                <w:t xml:space="preserve">4 </w:t>
              </w:r>
            </w:ins>
          </w:p>
        </w:tc>
        <w:tc>
          <w:tcPr>
            <w:tcW w:w="4984" w:type="dxa"/>
          </w:tcPr>
          <w:p w14:paraId="231602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30" w:author="Ross Norsworthy" w:date="2020-03-20T00:00:00Z"/>
                <w:sz w:val="20"/>
              </w:rPr>
            </w:pPr>
            <w:ins w:id="7531" w:author="Ross Norsworthy" w:date="2020-03-20T00:00:00Z">
              <w:r w:rsidRPr="00A013FD">
                <w:rPr>
                  <w:sz w:val="20"/>
                </w:rPr>
                <w:t>Distance delay and jitter</w:t>
              </w:r>
            </w:ins>
          </w:p>
        </w:tc>
      </w:tr>
      <w:tr w:rsidR="00A013FD" w:rsidRPr="00A013FD" w14:paraId="7A5EC4DC" w14:textId="77777777" w:rsidTr="00BF604E">
        <w:trPr>
          <w:jc w:val="center"/>
          <w:ins w:id="7532" w:author="Ross Norsworthy" w:date="2020-03-20T00:00:00Z"/>
        </w:trPr>
        <w:tc>
          <w:tcPr>
            <w:tcW w:w="2552" w:type="dxa"/>
          </w:tcPr>
          <w:p w14:paraId="0CFD90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33" w:author="Ross Norsworthy" w:date="2020-03-20T00:00:00Z"/>
                <w:sz w:val="20"/>
              </w:rPr>
            </w:pPr>
            <w:ins w:id="7534" w:author="Ross Norsworthy" w:date="2020-03-20T00:00:00Z">
              <w:r w:rsidRPr="00A013FD">
                <w:rPr>
                  <w:sz w:val="20"/>
                </w:rPr>
                <w:t>Guard Time</w:t>
              </w:r>
            </w:ins>
          </w:p>
        </w:tc>
        <w:tc>
          <w:tcPr>
            <w:tcW w:w="1253" w:type="dxa"/>
          </w:tcPr>
          <w:p w14:paraId="769EC3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35" w:author="Ross Norsworthy" w:date="2020-03-20T00:00:00Z"/>
                <w:sz w:val="20"/>
              </w:rPr>
            </w:pPr>
            <w:ins w:id="7536" w:author="Ross Norsworthy" w:date="2020-03-20T00:00:00Z">
              <w:r w:rsidRPr="00A013FD">
                <w:rPr>
                  <w:sz w:val="20"/>
                </w:rPr>
                <w:t>TER: 7</w:t>
              </w:r>
            </w:ins>
          </w:p>
          <w:p w14:paraId="43CDDF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37" w:author="Ross Norsworthy" w:date="2020-03-20T00:00:00Z"/>
                <w:sz w:val="20"/>
              </w:rPr>
            </w:pPr>
            <w:ins w:id="7538" w:author="Ross Norsworthy" w:date="2020-03-20T00:00:00Z">
              <w:r w:rsidRPr="00A013FD">
                <w:rPr>
                  <w:sz w:val="20"/>
                </w:rPr>
                <w:t>SAT: 79</w:t>
              </w:r>
            </w:ins>
          </w:p>
        </w:tc>
        <w:tc>
          <w:tcPr>
            <w:tcW w:w="4984" w:type="dxa"/>
          </w:tcPr>
          <w:p w14:paraId="4C0F19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39" w:author="Ross Norsworthy" w:date="2020-03-20T00:00:00Z"/>
                <w:sz w:val="20"/>
              </w:rPr>
            </w:pPr>
            <w:ins w:id="7540" w:author="Ross Norsworthy" w:date="2020-03-20T00:00:00Z">
              <w:r w:rsidRPr="00A013FD">
                <w:rPr>
                  <w:sz w:val="20"/>
                </w:rPr>
                <w:t>Distance delay and jitter</w:t>
              </w:r>
            </w:ins>
          </w:p>
        </w:tc>
      </w:tr>
      <w:tr w:rsidR="00A013FD" w:rsidRPr="00A013FD" w14:paraId="3002C310" w14:textId="77777777" w:rsidTr="00BF604E">
        <w:trPr>
          <w:jc w:val="center"/>
          <w:ins w:id="7541" w:author="Ross Norsworthy" w:date="2020-03-20T00:00:00Z"/>
        </w:trPr>
        <w:tc>
          <w:tcPr>
            <w:tcW w:w="2552" w:type="dxa"/>
          </w:tcPr>
          <w:p w14:paraId="20B32C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42" w:author="Ross Norsworthy" w:date="2020-03-20T00:00:00Z"/>
                <w:sz w:val="20"/>
              </w:rPr>
            </w:pPr>
            <w:ins w:id="7543" w:author="Ross Norsworthy" w:date="2020-03-20T00:00:00Z">
              <w:r w:rsidRPr="00A013FD">
                <w:rPr>
                  <w:sz w:val="20"/>
                </w:rPr>
                <w:t>Total</w:t>
              </w:r>
            </w:ins>
          </w:p>
        </w:tc>
        <w:tc>
          <w:tcPr>
            <w:tcW w:w="1253" w:type="dxa"/>
          </w:tcPr>
          <w:p w14:paraId="14CD58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44" w:author="Ross Norsworthy" w:date="2020-03-20T00:00:00Z"/>
                <w:sz w:val="20"/>
              </w:rPr>
            </w:pPr>
            <w:ins w:id="7545" w:author="Ross Norsworthy" w:date="2020-03-20T00:00:00Z">
              <w:r w:rsidRPr="00A013FD">
                <w:rPr>
                  <w:sz w:val="20"/>
                </w:rPr>
                <w:t>1 slot: 256</w:t>
              </w:r>
            </w:ins>
          </w:p>
          <w:p w14:paraId="24B8D4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46" w:author="Ross Norsworthy" w:date="2020-03-20T00:00:00Z"/>
                <w:sz w:val="20"/>
              </w:rPr>
            </w:pPr>
            <w:ins w:id="7547" w:author="Ross Norsworthy" w:date="2020-03-20T00:00:00Z">
              <w:r w:rsidRPr="00A013FD">
                <w:rPr>
                  <w:sz w:val="20"/>
                </w:rPr>
                <w:t>2 slot: 512</w:t>
              </w:r>
            </w:ins>
          </w:p>
          <w:p w14:paraId="61C7A4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48" w:author="Ross Norsworthy" w:date="2020-03-20T00:00:00Z"/>
                <w:sz w:val="20"/>
              </w:rPr>
            </w:pPr>
            <w:ins w:id="7549" w:author="Ross Norsworthy" w:date="2020-03-20T00:00:00Z">
              <w:r w:rsidRPr="00A013FD">
                <w:rPr>
                  <w:sz w:val="20"/>
                </w:rPr>
                <w:t>3 slot: 768</w:t>
              </w:r>
            </w:ins>
          </w:p>
        </w:tc>
        <w:tc>
          <w:tcPr>
            <w:tcW w:w="4984" w:type="dxa"/>
          </w:tcPr>
          <w:p w14:paraId="42F0EE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7550" w:author="Ross Norsworthy" w:date="2020-03-20T00:00:00Z"/>
                <w:sz w:val="20"/>
                <w:lang w:eastAsia="ja-JP"/>
              </w:rPr>
            </w:pPr>
          </w:p>
        </w:tc>
      </w:tr>
    </w:tbl>
    <w:p w14:paraId="75021BD2" w14:textId="6400C09D" w:rsidR="00E1633E" w:rsidRDefault="00E1633E" w:rsidP="0082078D">
      <w:pPr>
        <w:pStyle w:val="Heading4"/>
      </w:pPr>
      <w:ins w:id="7551" w:author="Song, Xiaojing" w:date="2020-08-24T08:04:00Z">
        <w:del w:id="7552" w:author="USA Editor 2021" w:date="2020-12-11T11:00:00Z">
          <w:r w:rsidRPr="00ED3BC1" w:rsidDel="00ED3BC1">
            <w:rPr>
              <w:rFonts w:eastAsia="Calibri"/>
              <w:szCs w:val="24"/>
              <w:highlight w:val="green"/>
              <w:lang w:eastAsia="en-GB"/>
            </w:rPr>
            <w:delText>B 3</w:delText>
          </w:r>
        </w:del>
      </w:ins>
      <w:ins w:id="7553" w:author="USA Editor 2021" w:date="2020-12-11T11:00:00Z">
        <w:r w:rsidR="00ED3BC1" w:rsidRPr="00ED3BC1">
          <w:rPr>
            <w:rFonts w:eastAsia="Calibri"/>
            <w:szCs w:val="24"/>
            <w:highlight w:val="green"/>
            <w:lang w:eastAsia="en-GB"/>
          </w:rPr>
          <w:t>4</w:t>
        </w:r>
      </w:ins>
      <w:ins w:id="7554" w:author="Song, Xiaojing" w:date="2020-08-24T08:04:00Z">
        <w:r>
          <w:rPr>
            <w:rFonts w:eastAsia="Calibri"/>
            <w:szCs w:val="24"/>
            <w:lang w:eastAsia="en-GB"/>
          </w:rPr>
          <w:t>.4.3.2</w:t>
        </w:r>
        <w:r>
          <w:rPr>
            <w:rFonts w:eastAsia="Calibri"/>
            <w:szCs w:val="24"/>
            <w:lang w:eastAsia="en-GB"/>
          </w:rPr>
          <w:tab/>
        </w:r>
      </w:ins>
      <w:ins w:id="7555" w:author="Ross Norsworthy" w:date="2020-03-20T00:00:00Z">
        <w:r w:rsidRPr="00A013FD">
          <w:rPr>
            <w:rFonts w:eastAsia="Calibri"/>
            <w:lang w:eastAsia="en-GB"/>
          </w:rPr>
          <w:t>Transmission timing</w:t>
        </w:r>
      </w:ins>
    </w:p>
    <w:p w14:paraId="6CF22D6A" w14:textId="77777777" w:rsidR="00A013FD" w:rsidRDefault="00A013FD" w:rsidP="00A013FD">
      <w:pPr>
        <w:spacing w:after="120"/>
        <w:rPr>
          <w:ins w:id="7556" w:author="Song, Xiaojing" w:date="2020-08-21T11:18:00Z"/>
        </w:rPr>
      </w:pPr>
      <w:ins w:id="7557" w:author="Ross Norsworthy" w:date="2020-03-20T00:00:00Z">
        <w:r w:rsidRPr="00A013FD">
          <w:t>The modulation may be applied during the ramp up period, but it shall not be considered as part of the training sequence</w:t>
        </w:r>
      </w:ins>
    </w:p>
    <w:p w14:paraId="21C52B87" w14:textId="269D7E22" w:rsidR="008A68D2" w:rsidRDefault="00312E22" w:rsidP="0082078D">
      <w:pPr>
        <w:pStyle w:val="Heading4"/>
        <w:rPr>
          <w:ins w:id="7558" w:author="Song, Xiaojing" w:date="2020-08-21T11:19:00Z"/>
          <w:rFonts w:eastAsia="Calibri"/>
          <w:lang w:eastAsia="en-GB"/>
        </w:rPr>
      </w:pPr>
      <w:ins w:id="7559" w:author="Song, Xiaojing" w:date="2020-08-21T11:19:00Z">
        <w:del w:id="7560" w:author="USA Editor 2021" w:date="2020-12-11T11:00:00Z">
          <w:r w:rsidRPr="00ED3BC1" w:rsidDel="00ED3BC1">
            <w:rPr>
              <w:rFonts w:eastAsia="Calibri"/>
              <w:highlight w:val="green"/>
              <w:lang w:eastAsia="en-GB"/>
            </w:rPr>
            <w:delText>B</w:delText>
          </w:r>
        </w:del>
      </w:ins>
      <w:ins w:id="7561" w:author="Song, Xiaojing" w:date="2020-08-21T11:20:00Z">
        <w:del w:id="7562" w:author="USA Editor 2021" w:date="2020-12-11T11:00:00Z">
          <w:r w:rsidRPr="00ED3BC1" w:rsidDel="00ED3BC1">
            <w:rPr>
              <w:rFonts w:eastAsia="Calibri"/>
              <w:highlight w:val="green"/>
              <w:lang w:eastAsia="en-GB"/>
            </w:rPr>
            <w:delText xml:space="preserve"> 3</w:delText>
          </w:r>
        </w:del>
      </w:ins>
      <w:ins w:id="7563" w:author="USA Editor 2021" w:date="2020-12-11T11:00:00Z">
        <w:r w:rsidR="00ED3BC1" w:rsidRPr="00ED3BC1">
          <w:rPr>
            <w:rFonts w:eastAsia="Calibri"/>
            <w:highlight w:val="green"/>
            <w:lang w:eastAsia="en-GB"/>
          </w:rPr>
          <w:t>4</w:t>
        </w:r>
      </w:ins>
      <w:ins w:id="7564" w:author="Song, Xiaojing" w:date="2020-08-21T11:20:00Z">
        <w:r>
          <w:rPr>
            <w:rFonts w:eastAsia="Calibri"/>
            <w:lang w:eastAsia="en-GB"/>
          </w:rPr>
          <w:t>.4.3.3</w:t>
        </w:r>
        <w:r>
          <w:rPr>
            <w:rFonts w:eastAsia="Calibri"/>
            <w:lang w:eastAsia="en-GB"/>
          </w:rPr>
          <w:tab/>
        </w:r>
      </w:ins>
      <w:ins w:id="7565" w:author="Ross Norsworthy" w:date="2020-03-20T00:00:00Z">
        <w:r w:rsidRPr="00A013FD">
          <w:rPr>
            <w:rFonts w:eastAsia="Calibri"/>
            <w:lang w:eastAsia="en-GB"/>
          </w:rPr>
          <w:t>Long transmission packets</w:t>
        </w:r>
      </w:ins>
    </w:p>
    <w:p w14:paraId="2423A2CD" w14:textId="77777777" w:rsidR="00A013FD" w:rsidRDefault="00A013FD" w:rsidP="00A013FD">
      <w:pPr>
        <w:spacing w:after="120"/>
        <w:rPr>
          <w:ins w:id="7566" w:author="Song, Xiaojing" w:date="2020-08-21T11:20:00Z"/>
        </w:rPr>
      </w:pPr>
      <w:ins w:id="7567" w:author="Ross Norsworthy" w:date="2020-03-20T00:00:00Z">
        <w:r w:rsidRPr="00A013FD">
          <w:t xml:space="preserve">A station may occupy a maximum of 3 consecutive slots, as defined by the Link ID, for one (1) continuous transmission. Only a single application of the overhead (ramp up, training sequence, flags, CRC, guard time) is required for a long transmission packet. </w:t>
        </w:r>
      </w:ins>
    </w:p>
    <w:p w14:paraId="06295443" w14:textId="4988AA8C" w:rsidR="00602235" w:rsidRDefault="00602235" w:rsidP="0082078D">
      <w:pPr>
        <w:pStyle w:val="Heading3"/>
        <w:rPr>
          <w:ins w:id="7568" w:author="Song, Xiaojing" w:date="2020-08-21T11:18:00Z"/>
        </w:rPr>
      </w:pPr>
      <w:bookmarkStart w:id="7569" w:name="_Toc35545320"/>
      <w:ins w:id="7570" w:author="Song, Xiaojing" w:date="2020-08-21T11:20:00Z">
        <w:del w:id="7571" w:author="USA Editor 2021" w:date="2020-12-11T11:00:00Z">
          <w:r w:rsidRPr="00ED3BC1" w:rsidDel="00ED3BC1">
            <w:rPr>
              <w:rFonts w:eastAsia="Calibri"/>
              <w:highlight w:val="green"/>
              <w:lang w:eastAsia="en-GB"/>
            </w:rPr>
            <w:delText>B 3</w:delText>
          </w:r>
        </w:del>
      </w:ins>
      <w:ins w:id="7572" w:author="USA Editor 2021" w:date="2020-12-11T11:00:00Z">
        <w:r w:rsidR="00ED3BC1" w:rsidRPr="00ED3BC1">
          <w:rPr>
            <w:rFonts w:eastAsia="Calibri"/>
            <w:highlight w:val="green"/>
            <w:lang w:eastAsia="en-GB"/>
          </w:rPr>
          <w:t>4</w:t>
        </w:r>
      </w:ins>
      <w:ins w:id="7573" w:author="Song, Xiaojing" w:date="2020-08-21T11:20:00Z">
        <w:r>
          <w:rPr>
            <w:rFonts w:eastAsia="Calibri"/>
            <w:lang w:eastAsia="en-GB"/>
          </w:rPr>
          <w:t>.4.4</w:t>
        </w:r>
        <w:r>
          <w:rPr>
            <w:rFonts w:eastAsia="Calibri"/>
            <w:lang w:eastAsia="en-GB"/>
          </w:rPr>
          <w:tab/>
        </w:r>
      </w:ins>
      <w:ins w:id="7574" w:author="Ross Norsworthy" w:date="2020-03-20T00:00:00Z">
        <w:r w:rsidRPr="00A013FD">
          <w:rPr>
            <w:rFonts w:eastAsia="Calibri"/>
            <w:lang w:eastAsia="en-GB"/>
          </w:rPr>
          <w:t>Error detection and control</w:t>
        </w:r>
      </w:ins>
      <w:bookmarkEnd w:id="7569"/>
    </w:p>
    <w:p w14:paraId="7A92543F" w14:textId="4C245E03" w:rsidR="00A013FD" w:rsidRDefault="00A013FD" w:rsidP="00A013FD">
      <w:pPr>
        <w:spacing w:after="120"/>
        <w:rPr>
          <w:ins w:id="7575" w:author="Song, Xiaojing" w:date="2020-08-21T11:18:00Z"/>
        </w:rPr>
      </w:pPr>
      <w:ins w:id="7576" w:author="Ross Norsworthy" w:date="2020-03-20T00:00:00Z">
        <w:r w:rsidRPr="00A013FD">
          <w:t xml:space="preserve">Error detection is accomplished using a CRC polynomial as described in Annex </w:t>
        </w:r>
      </w:ins>
      <w:ins w:id="7577" w:author="USA Editor 2021" w:date="2021-01-07T13:25:00Z">
        <w:r w:rsidR="00270FFA" w:rsidRPr="00270FFA">
          <w:rPr>
            <w:highlight w:val="green"/>
          </w:rPr>
          <w:t>2</w:t>
        </w:r>
      </w:ins>
      <w:ins w:id="7578" w:author="Ross Norsworthy" w:date="2020-03-20T00:00:00Z">
        <w:del w:id="7579" w:author="USA Editor 2021" w:date="2021-01-07T13:25:00Z">
          <w:r w:rsidRPr="00270FFA" w:rsidDel="00270FFA">
            <w:rPr>
              <w:highlight w:val="green"/>
            </w:rPr>
            <w:delText>A</w:delText>
          </w:r>
        </w:del>
        <w:r w:rsidRPr="00A013FD">
          <w:t>.</w:t>
        </w:r>
      </w:ins>
    </w:p>
    <w:p w14:paraId="5AB6E0C8" w14:textId="4203258A" w:rsidR="008A68D2" w:rsidRDefault="002E25E4" w:rsidP="0082078D">
      <w:pPr>
        <w:pStyle w:val="Heading3"/>
        <w:rPr>
          <w:ins w:id="7580" w:author="Song, Xiaojing" w:date="2020-08-21T11:21:00Z"/>
        </w:rPr>
      </w:pPr>
      <w:bookmarkStart w:id="7581" w:name="_Toc35545321"/>
      <w:ins w:id="7582" w:author="Song, Xiaojing" w:date="2020-08-21T11:22:00Z">
        <w:del w:id="7583" w:author="USA Editor 2021" w:date="2020-12-11T11:01:00Z">
          <w:r w:rsidRPr="00ED3BC1" w:rsidDel="00ED3BC1">
            <w:rPr>
              <w:rFonts w:eastAsia="Calibri"/>
              <w:highlight w:val="green"/>
              <w:lang w:eastAsia="en-GB"/>
            </w:rPr>
            <w:delText>B 3</w:delText>
          </w:r>
        </w:del>
      </w:ins>
      <w:ins w:id="7584" w:author="USA Editor 2021" w:date="2020-12-11T11:01:00Z">
        <w:r w:rsidR="00ED3BC1" w:rsidRPr="00ED3BC1">
          <w:rPr>
            <w:rFonts w:eastAsia="Calibri"/>
            <w:highlight w:val="green"/>
            <w:lang w:eastAsia="en-GB"/>
          </w:rPr>
          <w:t>4</w:t>
        </w:r>
      </w:ins>
      <w:ins w:id="7585" w:author="Song, Xiaojing" w:date="2020-08-21T11:22:00Z">
        <w:r>
          <w:rPr>
            <w:rFonts w:eastAsia="Calibri"/>
            <w:lang w:eastAsia="en-GB"/>
          </w:rPr>
          <w:t>.4.</w:t>
        </w:r>
        <w:r w:rsidR="007A701E">
          <w:rPr>
            <w:rFonts w:eastAsia="Calibri"/>
            <w:lang w:eastAsia="en-GB"/>
          </w:rPr>
          <w:t>5</w:t>
        </w:r>
      </w:ins>
      <w:ins w:id="7586" w:author="Song, Xiaojing" w:date="2020-08-21T11:23:00Z">
        <w:r w:rsidR="007A701E">
          <w:rPr>
            <w:rFonts w:eastAsia="Calibri"/>
            <w:lang w:eastAsia="en-GB"/>
          </w:rPr>
          <w:tab/>
        </w:r>
      </w:ins>
      <w:ins w:id="7587" w:author="Ross Norsworthy" w:date="2020-03-20T00:00:00Z">
        <w:r w:rsidR="00602235" w:rsidRPr="00A013FD">
          <w:rPr>
            <w:rFonts w:eastAsia="Calibri"/>
            <w:lang w:eastAsia="en-GB"/>
          </w:rPr>
          <w:t>Forward Error correction</w:t>
        </w:r>
      </w:ins>
      <w:bookmarkEnd w:id="7581"/>
    </w:p>
    <w:p w14:paraId="34DA4813" w14:textId="06B5732E" w:rsidR="00A013FD" w:rsidRPr="00A013FD" w:rsidRDefault="00A013FD" w:rsidP="00A013FD">
      <w:pPr>
        <w:spacing w:after="120"/>
        <w:rPr>
          <w:ins w:id="7588" w:author="Ross Norsworthy" w:date="2020-03-20T00:00:00Z"/>
        </w:rPr>
      </w:pPr>
      <w:ins w:id="7589" w:author="Ross Norsworthy" w:date="2020-03-20T00:00:00Z">
        <w:r w:rsidRPr="00A013FD">
          <w:t xml:space="preserve">Forward error correction should be handled as described in </w:t>
        </w:r>
      </w:ins>
      <w:ins w:id="7590" w:author="USA Editor 2021" w:date="2020-12-11T11:01:00Z">
        <w:r w:rsidR="00ED3BC1" w:rsidRPr="00ED3BC1">
          <w:rPr>
            <w:highlight w:val="green"/>
            <w:lang w:val="en-US"/>
          </w:rPr>
          <w:t>§</w:t>
        </w:r>
      </w:ins>
      <w:ins w:id="7591" w:author="Ross Norsworthy" w:date="2020-03-20T00:00:00Z">
        <w:del w:id="7592" w:author="USA Editor 2021" w:date="2020-12-11T11:01:00Z">
          <w:r w:rsidRPr="00ED3BC1" w:rsidDel="00ED3BC1">
            <w:rPr>
              <w:highlight w:val="green"/>
            </w:rPr>
            <w:delText>A</w:delText>
          </w:r>
        </w:del>
        <w:r w:rsidRPr="00A013FD">
          <w:t xml:space="preserve"> 1.2.4</w:t>
        </w:r>
      </w:ins>
      <w:ins w:id="7593" w:author="USA Editor 2021" w:date="2021-01-06T09:58:00Z">
        <w:r w:rsidR="00F02C14" w:rsidRPr="00F02C14">
          <w:rPr>
            <w:highlight w:val="green"/>
          </w:rPr>
          <w:t>,</w:t>
        </w:r>
      </w:ins>
      <w:ins w:id="7594" w:author="USA Editor 2021" w:date="2020-12-11T11:01:00Z">
        <w:r w:rsidR="00ED3BC1" w:rsidRPr="00F02C14">
          <w:rPr>
            <w:highlight w:val="green"/>
          </w:rPr>
          <w:t xml:space="preserve"> A</w:t>
        </w:r>
        <w:r w:rsidR="00ED3BC1" w:rsidRPr="00ED3BC1">
          <w:rPr>
            <w:highlight w:val="green"/>
          </w:rPr>
          <w:t>nnex 2</w:t>
        </w:r>
      </w:ins>
      <w:ins w:id="7595" w:author="Ross Norsworthy" w:date="2020-03-20T00:00:00Z">
        <w:r w:rsidRPr="00A013FD">
          <w:t xml:space="preserve">, and specified by the Link ID see Table </w:t>
        </w:r>
      </w:ins>
      <w:ins w:id="7596" w:author="USA Editor 2021" w:date="2021-01-06T13:48:00Z">
        <w:r w:rsidR="003E49BA" w:rsidRPr="003E49BA">
          <w:rPr>
            <w:highlight w:val="green"/>
          </w:rPr>
          <w:t>7</w:t>
        </w:r>
      </w:ins>
      <w:ins w:id="7597" w:author="Ross Norsworthy" w:date="2020-03-20T00:00:00Z">
        <w:del w:id="7598" w:author="USA Editor 2021" w:date="2021-01-06T13:48:00Z">
          <w:r w:rsidRPr="003E49BA" w:rsidDel="003E49BA">
            <w:rPr>
              <w:highlight w:val="green"/>
            </w:rPr>
            <w:delText>8</w:delText>
          </w:r>
        </w:del>
        <w:r w:rsidRPr="00A013FD">
          <w:t>.</w:t>
        </w:r>
      </w:ins>
    </w:p>
    <w:p w14:paraId="350BDE90" w14:textId="7D9C8EA7" w:rsidR="00A013FD" w:rsidRPr="00A013FD" w:rsidRDefault="006D4DF1" w:rsidP="0082078D">
      <w:pPr>
        <w:pStyle w:val="Heading2"/>
        <w:rPr>
          <w:ins w:id="7599" w:author="Ross Norsworthy" w:date="2020-03-20T00:00:00Z"/>
          <w:rFonts w:eastAsia="Calibri"/>
          <w:lang w:eastAsia="en-GB"/>
        </w:rPr>
      </w:pPr>
      <w:bookmarkStart w:id="7600" w:name="_Toc35545322"/>
      <w:ins w:id="7601" w:author="Song, Xiaojing" w:date="2020-08-21T11:23:00Z">
        <w:del w:id="7602" w:author="USA Editor 2021" w:date="2020-12-11T11:01:00Z">
          <w:r w:rsidRPr="00ED3BC1" w:rsidDel="00ED3BC1">
            <w:rPr>
              <w:rFonts w:eastAsia="Calibri"/>
              <w:highlight w:val="green"/>
              <w:lang w:eastAsia="en-GB"/>
            </w:rPr>
            <w:delText>B 3</w:delText>
          </w:r>
        </w:del>
      </w:ins>
      <w:ins w:id="7603" w:author="USA Editor 2021" w:date="2020-12-11T11:01:00Z">
        <w:r w:rsidR="00ED3BC1" w:rsidRPr="00ED3BC1">
          <w:rPr>
            <w:rFonts w:eastAsia="Calibri"/>
            <w:highlight w:val="green"/>
            <w:lang w:eastAsia="en-GB"/>
          </w:rPr>
          <w:t>4</w:t>
        </w:r>
      </w:ins>
      <w:ins w:id="7604" w:author="Song, Xiaojing" w:date="2020-08-21T11:23:00Z">
        <w:r>
          <w:rPr>
            <w:rFonts w:eastAsia="Calibri"/>
            <w:lang w:eastAsia="en-GB"/>
          </w:rPr>
          <w:t>.5</w:t>
        </w:r>
        <w:r>
          <w:rPr>
            <w:rFonts w:eastAsia="Calibri"/>
            <w:lang w:eastAsia="en-GB"/>
          </w:rPr>
          <w:tab/>
        </w:r>
      </w:ins>
      <w:ins w:id="7605" w:author="Ross Norsworthy" w:date="2020-03-20T00:00:00Z">
        <w:r w:rsidR="00A013FD" w:rsidRPr="00A013FD">
          <w:rPr>
            <w:rFonts w:eastAsia="Calibri"/>
            <w:lang w:eastAsia="en-GB"/>
          </w:rPr>
          <w:t>Sub layer 3 – link management entity</w:t>
        </w:r>
        <w:bookmarkEnd w:id="7600"/>
      </w:ins>
    </w:p>
    <w:p w14:paraId="2366161A" w14:textId="77777777" w:rsidR="00A013FD" w:rsidRDefault="00A013FD" w:rsidP="00A013FD">
      <w:pPr>
        <w:spacing w:after="120"/>
      </w:pPr>
      <w:ins w:id="7606" w:author="Ross Norsworthy" w:date="2020-03-20T00:00:00Z">
        <w:r w:rsidRPr="000125FA">
          <w:t>The LME controls the operation of the DLS, MAC and the physical layer.</w:t>
        </w:r>
      </w:ins>
    </w:p>
    <w:p w14:paraId="1E6AAA7B" w14:textId="46EB0336" w:rsidR="00B01CFC" w:rsidRDefault="008B3637" w:rsidP="0082078D">
      <w:pPr>
        <w:pStyle w:val="Heading3"/>
        <w:rPr>
          <w:ins w:id="7607" w:author="Song, Xiaojing" w:date="2020-08-21T11:24:00Z"/>
        </w:rPr>
      </w:pPr>
      <w:bookmarkStart w:id="7608" w:name="_Toc35545323"/>
      <w:ins w:id="7609" w:author="Song, Xiaojing" w:date="2020-08-21T11:25:00Z">
        <w:del w:id="7610" w:author="USA Editor 2021" w:date="2020-12-11T11:01:00Z">
          <w:r w:rsidRPr="00ED3BC1" w:rsidDel="00ED3BC1">
            <w:rPr>
              <w:rFonts w:eastAsia="Calibri"/>
              <w:highlight w:val="green"/>
              <w:lang w:eastAsia="en-GB"/>
            </w:rPr>
            <w:delText>B 3</w:delText>
          </w:r>
        </w:del>
      </w:ins>
      <w:ins w:id="7611" w:author="USA Editor 2021" w:date="2020-12-11T11:01:00Z">
        <w:r w:rsidR="00ED3BC1" w:rsidRPr="00ED3BC1">
          <w:rPr>
            <w:rFonts w:eastAsia="Calibri"/>
            <w:highlight w:val="green"/>
            <w:lang w:eastAsia="en-GB"/>
          </w:rPr>
          <w:t>4</w:t>
        </w:r>
      </w:ins>
      <w:ins w:id="7612" w:author="Song, Xiaojing" w:date="2020-08-21T11:25:00Z">
        <w:r>
          <w:rPr>
            <w:rFonts w:eastAsia="Calibri"/>
            <w:lang w:eastAsia="en-GB"/>
          </w:rPr>
          <w:t>.5.1</w:t>
        </w:r>
        <w:r>
          <w:rPr>
            <w:rFonts w:eastAsia="Calibri"/>
            <w:lang w:eastAsia="en-GB"/>
          </w:rPr>
          <w:tab/>
        </w:r>
      </w:ins>
      <w:ins w:id="7613" w:author="Ross Norsworthy" w:date="2020-03-20T00:00:00Z">
        <w:r w:rsidR="00B01CFC" w:rsidRPr="000125FA">
          <w:rPr>
            <w:rFonts w:eastAsia="Calibri"/>
            <w:lang w:eastAsia="en-GB"/>
          </w:rPr>
          <w:t>Access to the data link</w:t>
        </w:r>
      </w:ins>
      <w:bookmarkEnd w:id="7608"/>
    </w:p>
    <w:p w14:paraId="7D1AEBA6" w14:textId="77777777" w:rsidR="00A013FD" w:rsidRPr="00A013FD" w:rsidRDefault="00A013FD" w:rsidP="00A013FD">
      <w:pPr>
        <w:spacing w:after="120"/>
        <w:rPr>
          <w:ins w:id="7614" w:author="Ross Norsworthy" w:date="2020-03-20T00:00:00Z"/>
        </w:rPr>
      </w:pPr>
      <w:ins w:id="7615" w:author="Ross Norsworthy" w:date="2020-03-20T00:00:00Z">
        <w:r w:rsidRPr="00A013FD">
          <w:t xml:space="preserve">There should be different access schemes for controlling access to the data transfer medium. The application and mode of operation determine the access scheme to be used. </w:t>
        </w:r>
      </w:ins>
    </w:p>
    <w:p w14:paraId="0CCF3DA3" w14:textId="77777777" w:rsidR="00A013FD" w:rsidRDefault="00A013FD" w:rsidP="00A013FD">
      <w:pPr>
        <w:spacing w:after="120"/>
        <w:rPr>
          <w:ins w:id="7616" w:author="Song, Xiaojing" w:date="2020-08-21T11:27:00Z"/>
        </w:rPr>
      </w:pPr>
      <w:ins w:id="7617" w:author="Ross Norsworthy" w:date="2020-03-20T00:00:00Z">
        <w:r w:rsidRPr="00A013FD">
          <w:t xml:space="preserve">The access schemes are MITDMA, RATDMA, and FATDMA. </w:t>
        </w:r>
      </w:ins>
    </w:p>
    <w:p w14:paraId="057C5349" w14:textId="1944E500" w:rsidR="001240A3" w:rsidRDefault="001240A3" w:rsidP="00CC01A7">
      <w:pPr>
        <w:pStyle w:val="Heading3"/>
        <w:rPr>
          <w:ins w:id="7618" w:author="Song, Xiaojing" w:date="2020-08-21T11:27:00Z"/>
        </w:rPr>
      </w:pPr>
      <w:bookmarkStart w:id="7619" w:name="_Toc35545324"/>
      <w:ins w:id="7620" w:author="Song, Xiaojing" w:date="2020-08-21T11:28:00Z">
        <w:del w:id="7621" w:author="USA Editor 2021" w:date="2020-12-11T11:02:00Z">
          <w:r w:rsidRPr="00ED3BC1" w:rsidDel="00ED3BC1">
            <w:rPr>
              <w:rFonts w:eastAsia="Calibri"/>
              <w:highlight w:val="green"/>
              <w:lang w:eastAsia="en-GB"/>
            </w:rPr>
            <w:delText>B</w:delText>
          </w:r>
        </w:del>
      </w:ins>
      <w:ins w:id="7622" w:author="Song, Xiaojing" w:date="2020-08-24T16:16:00Z">
        <w:del w:id="7623" w:author="USA Editor 2021" w:date="2020-12-11T11:02:00Z">
          <w:r w:rsidR="00E14F75" w:rsidRPr="00ED3BC1" w:rsidDel="00ED3BC1">
            <w:rPr>
              <w:rFonts w:eastAsia="Calibri"/>
              <w:highlight w:val="green"/>
              <w:lang w:eastAsia="en-GB"/>
            </w:rPr>
            <w:delText xml:space="preserve"> </w:delText>
          </w:r>
        </w:del>
      </w:ins>
      <w:ins w:id="7624" w:author="Song, Xiaojing" w:date="2020-08-21T11:28:00Z">
        <w:del w:id="7625" w:author="USA Editor 2021" w:date="2020-12-11T11:02:00Z">
          <w:r w:rsidRPr="00ED3BC1" w:rsidDel="00ED3BC1">
            <w:rPr>
              <w:rFonts w:eastAsia="Calibri"/>
              <w:highlight w:val="green"/>
              <w:lang w:eastAsia="en-GB"/>
            </w:rPr>
            <w:delText>3</w:delText>
          </w:r>
        </w:del>
      </w:ins>
      <w:ins w:id="7626" w:author="USA Editor 2021" w:date="2020-12-11T11:02:00Z">
        <w:r w:rsidR="00ED3BC1" w:rsidRPr="00ED3BC1">
          <w:rPr>
            <w:rFonts w:eastAsia="Calibri"/>
            <w:highlight w:val="green"/>
            <w:lang w:eastAsia="en-GB"/>
          </w:rPr>
          <w:t>4</w:t>
        </w:r>
      </w:ins>
      <w:ins w:id="7627" w:author="Song, Xiaojing" w:date="2020-08-21T11:28:00Z">
        <w:r>
          <w:rPr>
            <w:rFonts w:eastAsia="Calibri"/>
            <w:lang w:eastAsia="en-GB"/>
          </w:rPr>
          <w:t>.5.2</w:t>
        </w:r>
        <w:r>
          <w:rPr>
            <w:rFonts w:eastAsia="Calibri"/>
            <w:lang w:eastAsia="en-GB"/>
          </w:rPr>
          <w:tab/>
        </w:r>
      </w:ins>
      <w:ins w:id="7628" w:author="Ross Norsworthy" w:date="2020-03-20T00:00:00Z">
        <w:r w:rsidRPr="00A013FD">
          <w:rPr>
            <w:rFonts w:eastAsia="Calibri"/>
            <w:lang w:eastAsia="en-GB"/>
          </w:rPr>
          <w:t>Cooperation on the data link</w:t>
        </w:r>
      </w:ins>
      <w:bookmarkEnd w:id="7619"/>
    </w:p>
    <w:p w14:paraId="0D93CC6C" w14:textId="77777777" w:rsidR="00A013FD" w:rsidRDefault="00A013FD" w:rsidP="00A013FD">
      <w:pPr>
        <w:spacing w:after="120"/>
        <w:rPr>
          <w:ins w:id="7629" w:author="Song, Xiaojing" w:date="2020-08-21T11:28:00Z"/>
        </w:rPr>
      </w:pPr>
      <w:ins w:id="7630" w:author="Ross Norsworthy" w:date="2020-03-20T00:00:00Z">
        <w:r w:rsidRPr="00A013FD">
          <w:t>The access schemes operate continuously, and in parallel, on the same physical data link. They all conform to the rules set up by the TDMA. The ASM system</w:t>
        </w:r>
        <w:r w:rsidRPr="00A013FD">
          <w:rPr>
            <w:rFonts w:ascii="MS Mincho" w:hAnsi="MS Mincho"/>
            <w:lang w:eastAsia="ja-JP"/>
          </w:rPr>
          <w:t xml:space="preserve"> </w:t>
        </w:r>
        <w:r w:rsidRPr="00A013FD">
          <w:t>must give priority to the AIS system when accessing the physical data link.</w:t>
        </w:r>
      </w:ins>
    </w:p>
    <w:p w14:paraId="7A1607D9" w14:textId="56D3DC0A" w:rsidR="00285569" w:rsidRPr="00B90AFC" w:rsidDel="00B90AFC" w:rsidRDefault="00D25241" w:rsidP="00CC01A7">
      <w:pPr>
        <w:pStyle w:val="Heading3"/>
        <w:rPr>
          <w:ins w:id="7631" w:author="Song, Xiaojing" w:date="2020-08-21T11:28:00Z"/>
          <w:del w:id="7632" w:author="USA Editor 2021" w:date="2021-01-13T11:12:00Z"/>
          <w:highlight w:val="green"/>
        </w:rPr>
      </w:pPr>
      <w:bookmarkStart w:id="7633" w:name="_Ref35524912"/>
      <w:bookmarkStart w:id="7634" w:name="_Toc35545325"/>
      <w:ins w:id="7635" w:author="USA Editor" w:date="2020-11-17T06:29:00Z">
        <w:del w:id="7636" w:author="USA Editor 2021" w:date="2021-01-13T11:12:00Z">
          <w:r w:rsidRPr="00B90AFC" w:rsidDel="00B90AFC">
            <w:rPr>
              <w:rFonts w:eastAsia="Calibri"/>
              <w:highlight w:val="green"/>
              <w:lang w:eastAsia="en-GB"/>
            </w:rPr>
            <w:delText>[</w:delText>
          </w:r>
        </w:del>
      </w:ins>
      <w:ins w:id="7637" w:author="Song, Xiaojing" w:date="2020-08-21T11:28:00Z">
        <w:del w:id="7638" w:author="USA Editor 2021" w:date="2020-12-11T11:02:00Z">
          <w:r w:rsidR="00285569" w:rsidRPr="00B90AFC" w:rsidDel="00ED3BC1">
            <w:rPr>
              <w:rFonts w:eastAsia="Calibri"/>
              <w:highlight w:val="green"/>
              <w:lang w:eastAsia="en-GB"/>
            </w:rPr>
            <w:delText>B 3</w:delText>
          </w:r>
        </w:del>
        <w:del w:id="7639" w:author="USA Editor 2021" w:date="2021-01-13T11:12:00Z">
          <w:r w:rsidR="00285569" w:rsidRPr="00B90AFC" w:rsidDel="00B90AFC">
            <w:rPr>
              <w:rFonts w:eastAsia="Calibri"/>
              <w:highlight w:val="green"/>
              <w:lang w:eastAsia="en-GB"/>
            </w:rPr>
            <w:delText>.5.3</w:delText>
          </w:r>
          <w:r w:rsidR="00285569" w:rsidRPr="00B90AFC" w:rsidDel="00B90AFC">
            <w:rPr>
              <w:rFonts w:eastAsia="Calibri"/>
              <w:highlight w:val="green"/>
              <w:lang w:eastAsia="en-GB"/>
            </w:rPr>
            <w:tab/>
          </w:r>
        </w:del>
      </w:ins>
      <w:ins w:id="7640" w:author="Ross Norsworthy" w:date="2020-03-20T00:00:00Z">
        <w:del w:id="7641" w:author="USA Editor 2021" w:date="2021-01-13T11:12:00Z">
          <w:r w:rsidR="00285569" w:rsidRPr="00B90AFC" w:rsidDel="00B90AFC">
            <w:rPr>
              <w:rFonts w:eastAsia="Calibri"/>
              <w:highlight w:val="green"/>
              <w:lang w:eastAsia="en-GB"/>
            </w:rPr>
            <w:delText>Candidate slots</w:delText>
          </w:r>
        </w:del>
      </w:ins>
      <w:bookmarkEnd w:id="7633"/>
      <w:bookmarkEnd w:id="7634"/>
    </w:p>
    <w:p w14:paraId="3A380E03" w14:textId="682C25D6" w:rsidR="00805306" w:rsidRPr="00B90AFC" w:rsidDel="00B90AFC" w:rsidRDefault="00805306" w:rsidP="00805306">
      <w:pPr>
        <w:spacing w:after="120"/>
        <w:rPr>
          <w:ins w:id="7642" w:author="2092 CG" w:date="2020-10-28T12:22:00Z"/>
          <w:del w:id="7643" w:author="USA Editor 2021" w:date="2021-01-13T11:12:00Z"/>
          <w:highlight w:val="green"/>
        </w:rPr>
      </w:pPr>
      <w:ins w:id="7644" w:author="2092 CG" w:date="2020-10-28T12:22:00Z">
        <w:del w:id="7645" w:author="USA Editor 2021" w:date="2021-01-13T11:12:00Z">
          <w:r w:rsidRPr="00B90AFC" w:rsidDel="00B90AFC">
            <w:rPr>
              <w:highlight w:val="green"/>
            </w:rPr>
            <w:delText xml:space="preserve">For ASM shore stations, a shore authority may decide to make FATDMA reservations on the AIS channels to account for ASM transmissions in FATDMA mode and ensure that the AIS service is protected. All shore stations should also be capable of using the rules below for candidate slot selection if FATDMA is not configured in the station. </w:delText>
          </w:r>
        </w:del>
      </w:ins>
    </w:p>
    <w:p w14:paraId="137E5E70" w14:textId="1CFF8ED8" w:rsidR="00805306" w:rsidRPr="00B90AFC" w:rsidDel="00B90AFC" w:rsidRDefault="00805306" w:rsidP="00805306">
      <w:pPr>
        <w:spacing w:after="120"/>
        <w:rPr>
          <w:ins w:id="7646" w:author="2092 CG" w:date="2020-10-28T12:22:00Z"/>
          <w:del w:id="7647" w:author="USA Editor 2021" w:date="2021-01-13T11:12:00Z"/>
          <w:highlight w:val="green"/>
          <w:rPrChange w:id="7648" w:author="USA Editor 2021" w:date="2021-01-13T11:12:00Z">
            <w:rPr>
              <w:ins w:id="7649" w:author="2092 CG" w:date="2020-10-28T12:22:00Z"/>
              <w:del w:id="7650" w:author="USA Editor 2021" w:date="2021-01-13T11:12:00Z"/>
            </w:rPr>
          </w:rPrChange>
        </w:rPr>
      </w:pPr>
      <w:ins w:id="7651" w:author="2092 CG" w:date="2020-10-28T12:22:00Z">
        <w:del w:id="7652" w:author="USA Editor 2021" w:date="2021-01-13T11:12:00Z">
          <w:r w:rsidRPr="00B90AFC" w:rsidDel="00B90AFC">
            <w:rPr>
              <w:highlight w:val="green"/>
            </w:rPr>
            <w:delText xml:space="preserve">The definitions of Free, Available and Unavailable slots are explained in </w:delText>
          </w:r>
        </w:del>
        <w:del w:id="7653" w:author="USA Editor 2021" w:date="2020-12-11T11:04:00Z">
          <w:r w:rsidRPr="00B90AFC" w:rsidDel="00ED3BC1">
            <w:rPr>
              <w:highlight w:val="green"/>
            </w:rPr>
            <w:delText>section B</w:delText>
          </w:r>
        </w:del>
        <w:del w:id="7654" w:author="USA Editor 2021" w:date="2021-01-13T11:12:00Z">
          <w:r w:rsidRPr="00B90AFC" w:rsidDel="00B90AFC">
            <w:rPr>
              <w:highlight w:val="green"/>
            </w:rPr>
            <w:delText xml:space="preserve"> </w:delText>
          </w:r>
        </w:del>
        <w:del w:id="7655" w:author="USA Editor 2021" w:date="2020-12-11T11:04:00Z">
          <w:r w:rsidRPr="00B90AFC" w:rsidDel="00ED3BC1">
            <w:rPr>
              <w:highlight w:val="green"/>
            </w:rPr>
            <w:delText>3</w:delText>
          </w:r>
        </w:del>
        <w:del w:id="7656" w:author="USA Editor 2021" w:date="2021-01-13T11:12:00Z">
          <w:r w:rsidRPr="00B90AFC" w:rsidDel="00B90AFC">
            <w:rPr>
              <w:highlight w:val="green"/>
              <w:rPrChange w:id="7657" w:author="USA Editor 2021" w:date="2021-01-13T11:12:00Z">
                <w:rPr/>
              </w:rPrChange>
            </w:rPr>
            <w:delText>.3.6</w:delText>
          </w:r>
        </w:del>
      </w:ins>
    </w:p>
    <w:p w14:paraId="71F99DE4" w14:textId="5C76F39C" w:rsidR="00805306" w:rsidRPr="00B90AFC" w:rsidDel="00B90AFC" w:rsidRDefault="00805306" w:rsidP="00805306">
      <w:pPr>
        <w:spacing w:after="120"/>
        <w:rPr>
          <w:ins w:id="7658" w:author="2092 CG" w:date="2020-10-28T12:22:00Z"/>
          <w:del w:id="7659" w:author="USA Editor 2021" w:date="2021-01-13T11:12:00Z"/>
          <w:highlight w:val="green"/>
          <w:rPrChange w:id="7660" w:author="USA Editor 2021" w:date="2021-01-13T11:12:00Z">
            <w:rPr>
              <w:ins w:id="7661" w:author="2092 CG" w:date="2020-10-28T12:22:00Z"/>
              <w:del w:id="7662" w:author="USA Editor 2021" w:date="2021-01-13T11:12:00Z"/>
            </w:rPr>
          </w:rPrChange>
        </w:rPr>
      </w:pPr>
      <w:ins w:id="7663" w:author="2092 CG" w:date="2020-10-28T12:22:00Z">
        <w:del w:id="7664" w:author="USA Editor 2021" w:date="2021-01-13T11:12:00Z">
          <w:r w:rsidRPr="00B90AFC" w:rsidDel="00B90AFC">
            <w:rPr>
              <w:highlight w:val="green"/>
              <w:rPrChange w:id="7665" w:author="USA Editor 2021" w:date="2021-01-13T11:12:00Z">
                <w:rPr/>
              </w:rPrChange>
            </w:rPr>
            <w:delText xml:space="preserve">Slots, used for transmission, are selected from </w:delText>
          </w:r>
          <w:r w:rsidRPr="00B90AFC" w:rsidDel="00B90AFC">
            <w:rPr>
              <w:i/>
              <w:iCs/>
              <w:highlight w:val="green"/>
              <w:rPrChange w:id="7666" w:author="USA Editor 2021" w:date="2021-01-13T11:12:00Z">
                <w:rPr>
                  <w:i/>
                  <w:iCs/>
                </w:rPr>
              </w:rPrChange>
            </w:rPr>
            <w:delText>candidate slots</w:delText>
          </w:r>
          <w:r w:rsidRPr="00B90AFC" w:rsidDel="00B90AFC">
            <w:rPr>
              <w:highlight w:val="green"/>
              <w:rPrChange w:id="7667" w:author="USA Editor 2021" w:date="2021-01-13T11:12:00Z">
                <w:rPr/>
              </w:rPrChange>
            </w:rPr>
            <w:delText xml:space="preserve"> in the selection interval (SI) which is defined as 235 slots. </w:delText>
          </w:r>
          <w:r w:rsidRPr="00B90AFC" w:rsidDel="00B90AFC">
            <w:rPr>
              <w:highlight w:val="green"/>
              <w:rPrChange w:id="7668" w:author="USA Editor 2021" w:date="2021-01-13T11:12:00Z">
                <w:rPr>
                  <w:highlight w:val="lightGray"/>
                </w:rPr>
              </w:rPrChange>
            </w:rPr>
            <w:delText>The ASM transmit channel must be selected before initiating the slot selection interval.</w:delText>
          </w:r>
        </w:del>
      </w:ins>
    </w:p>
    <w:p w14:paraId="102B1E4E" w14:textId="3E8FC5E4" w:rsidR="00805306" w:rsidRPr="00B90AFC" w:rsidDel="00B90AFC" w:rsidRDefault="00805306" w:rsidP="00805306">
      <w:pPr>
        <w:spacing w:after="120"/>
        <w:rPr>
          <w:ins w:id="7669" w:author="2092 CG" w:date="2020-10-28T12:22:00Z"/>
          <w:del w:id="7670" w:author="USA Editor 2021" w:date="2021-01-13T11:12:00Z"/>
          <w:highlight w:val="green"/>
          <w:rPrChange w:id="7671" w:author="USA Editor 2021" w:date="2021-01-13T11:12:00Z">
            <w:rPr>
              <w:ins w:id="7672" w:author="2092 CG" w:date="2020-10-28T12:22:00Z"/>
              <w:del w:id="7673" w:author="USA Editor 2021" w:date="2021-01-13T11:12:00Z"/>
            </w:rPr>
          </w:rPrChange>
        </w:rPr>
      </w:pPr>
      <w:ins w:id="7674" w:author="2092 CG" w:date="2020-10-28T12:22:00Z">
        <w:del w:id="7675" w:author="USA Editor 2021" w:date="2021-01-13T11:12:00Z">
          <w:r w:rsidRPr="00B90AFC" w:rsidDel="00B90AFC">
            <w:rPr>
              <w:highlight w:val="green"/>
              <w:rPrChange w:id="7676" w:author="USA Editor 2021" w:date="2021-01-13T11:12:00Z">
                <w:rPr/>
              </w:rPrChange>
            </w:rPr>
            <w:delText xml:space="preserve">The selection process uses received data from AIS, ASM and VDE channels where these </w:delText>
          </w:r>
          <w:r w:rsidRPr="00B90AFC" w:rsidDel="00B90AFC">
            <w:rPr>
              <w:highlight w:val="green"/>
              <w:rPrChange w:id="7677" w:author="USA Editor 2021" w:date="2021-01-13T11:12:00Z">
                <w:rPr>
                  <w:highlight w:val="lightGray"/>
                </w:rPr>
              </w:rPrChange>
            </w:rPr>
            <w:delText>functions</w:delText>
          </w:r>
          <w:r w:rsidRPr="00B90AFC" w:rsidDel="00B90AFC">
            <w:rPr>
              <w:highlight w:val="green"/>
              <w:rPrChange w:id="7678" w:author="USA Editor 2021" w:date="2021-01-13T11:12:00Z">
                <w:rPr/>
              </w:rPrChange>
            </w:rPr>
            <w:delText xml:space="preserve"> are co-located. </w:delText>
          </w:r>
          <w:r w:rsidRPr="00B90AFC" w:rsidDel="00B90AFC">
            <w:rPr>
              <w:highlight w:val="green"/>
              <w:rPrChange w:id="7679" w:author="USA Editor 2021" w:date="2021-01-13T11:12:00Z">
                <w:rPr>
                  <w:highlight w:val="lightGray"/>
                </w:rPr>
              </w:rPrChange>
            </w:rPr>
            <w:delText>Functions</w:delText>
          </w:r>
          <w:r w:rsidRPr="00B90AFC" w:rsidDel="00B90AFC">
            <w:rPr>
              <w:highlight w:val="green"/>
              <w:rPrChange w:id="7680" w:author="USA Editor 2021" w:date="2021-01-13T11:12:00Z">
                <w:rPr/>
              </w:rPrChange>
            </w:rPr>
            <w:delText xml:space="preserve"> not part of a co-located station</w:delText>
          </w:r>
          <w:r w:rsidRPr="00B90AFC" w:rsidDel="00B90AFC">
            <w:rPr>
              <w:highlight w:val="green"/>
              <w:rPrChange w:id="7681" w:author="USA Editor 2021" w:date="2021-01-13T11:12:00Z">
                <w:rPr>
                  <w:highlight w:val="lightGray"/>
                </w:rPr>
              </w:rPrChange>
            </w:rPr>
            <w:delText>, or not in use by the station,</w:delText>
          </w:r>
          <w:r w:rsidRPr="00B90AFC" w:rsidDel="00B90AFC">
            <w:rPr>
              <w:highlight w:val="green"/>
              <w:rPrChange w:id="7682" w:author="USA Editor 2021" w:date="2021-01-13T11:12:00Z">
                <w:rPr/>
              </w:rPrChange>
            </w:rPr>
            <w:delText xml:space="preserve"> are not considered by the candidate slot selection process of the station.</w:delText>
          </w:r>
        </w:del>
      </w:ins>
    </w:p>
    <w:p w14:paraId="61364E28" w14:textId="75305872" w:rsidR="00805306" w:rsidRPr="00B90AFC" w:rsidDel="00B90AFC" w:rsidRDefault="00805306" w:rsidP="00805306">
      <w:pPr>
        <w:spacing w:after="120"/>
        <w:rPr>
          <w:ins w:id="7683" w:author="2092 CG" w:date="2020-10-28T12:22:00Z"/>
          <w:del w:id="7684" w:author="USA Editor 2021" w:date="2021-01-13T11:12:00Z"/>
          <w:highlight w:val="green"/>
          <w:rPrChange w:id="7685" w:author="USA Editor 2021" w:date="2021-01-13T11:12:00Z">
            <w:rPr>
              <w:ins w:id="7686" w:author="2092 CG" w:date="2020-10-28T12:22:00Z"/>
              <w:del w:id="7687" w:author="USA Editor 2021" w:date="2021-01-13T11:12:00Z"/>
            </w:rPr>
          </w:rPrChange>
        </w:rPr>
      </w:pPr>
      <w:ins w:id="7688" w:author="2092 CG" w:date="2020-10-28T12:22:00Z">
        <w:del w:id="7689" w:author="USA Editor 2021" w:date="2021-01-13T11:12:00Z">
          <w:r w:rsidRPr="00B90AFC" w:rsidDel="00B90AFC">
            <w:rPr>
              <w:highlight w:val="green"/>
              <w:rPrChange w:id="7690" w:author="USA Editor 2021" w:date="2021-01-13T11:12:00Z">
                <w:rPr/>
              </w:rPrChange>
            </w:rPr>
            <w:delText>There should be, at minimum, a set of eight candidate slots to choose from.</w:delText>
          </w:r>
        </w:del>
      </w:ins>
    </w:p>
    <w:p w14:paraId="7B613ABB" w14:textId="06D9F571" w:rsidR="00805306" w:rsidRPr="00B90AFC" w:rsidDel="00B90AFC" w:rsidRDefault="00805306" w:rsidP="00805306">
      <w:pPr>
        <w:spacing w:after="120"/>
        <w:rPr>
          <w:ins w:id="7691" w:author="2092 CG" w:date="2020-10-28T12:22:00Z"/>
          <w:del w:id="7692" w:author="USA Editor 2021" w:date="2021-01-13T11:12:00Z"/>
          <w:highlight w:val="green"/>
          <w:rPrChange w:id="7693" w:author="USA Editor 2021" w:date="2021-01-13T11:12:00Z">
            <w:rPr>
              <w:ins w:id="7694" w:author="2092 CG" w:date="2020-10-28T12:22:00Z"/>
              <w:del w:id="7695" w:author="USA Editor 2021" w:date="2021-01-13T11:12:00Z"/>
            </w:rPr>
          </w:rPrChange>
        </w:rPr>
      </w:pPr>
      <w:ins w:id="7696" w:author="2092 CG" w:date="2020-10-28T12:22:00Z">
        <w:del w:id="7697" w:author="USA Editor 2021" w:date="2021-01-13T11:12:00Z">
          <w:r w:rsidRPr="00B90AFC" w:rsidDel="00B90AFC">
            <w:rPr>
              <w:highlight w:val="green"/>
              <w:rPrChange w:id="7698" w:author="USA Editor 2021" w:date="2021-01-13T11:12:00Z">
                <w:rPr>
                  <w:highlight w:val="lightGray"/>
                </w:rPr>
              </w:rPrChange>
            </w:rPr>
            <w:delText>The slot should be free on the transmit ASM channel, this considers reception on other VDES channels to avoid loss of reception of information that may be of interest to own station. The conditions for slot state will determine such a slot unavailable on the transmit channel.</w:delText>
          </w:r>
        </w:del>
      </w:ins>
    </w:p>
    <w:p w14:paraId="5C170ED8" w14:textId="3870D91D" w:rsidR="00805306" w:rsidRPr="00B90AFC" w:rsidDel="00B90AFC" w:rsidRDefault="00805306" w:rsidP="00805306">
      <w:pPr>
        <w:rPr>
          <w:ins w:id="7699" w:author="2092 CG" w:date="2020-10-28T12:22:00Z"/>
          <w:del w:id="7700" w:author="USA Editor 2021" w:date="2021-01-13T11:12:00Z"/>
          <w:rFonts w:eastAsiaTheme="minorHAnsi"/>
          <w:highlight w:val="green"/>
          <w:rPrChange w:id="7701" w:author="USA Editor 2021" w:date="2021-01-13T11:12:00Z">
            <w:rPr>
              <w:ins w:id="7702" w:author="2092 CG" w:date="2020-10-28T12:22:00Z"/>
              <w:del w:id="7703" w:author="USA Editor 2021" w:date="2021-01-13T11:12:00Z"/>
              <w:rFonts w:eastAsiaTheme="minorHAnsi"/>
            </w:rPr>
          </w:rPrChange>
        </w:rPr>
      </w:pPr>
      <w:ins w:id="7704" w:author="2092 CG" w:date="2020-10-28T12:22:00Z">
        <w:del w:id="7705" w:author="USA Editor 2021" w:date="2021-01-13T11:12:00Z">
          <w:r w:rsidRPr="00B90AFC" w:rsidDel="00B90AFC">
            <w:rPr>
              <w:rFonts w:eastAsiaTheme="minorHAnsi"/>
              <w:highlight w:val="green"/>
              <w:rPrChange w:id="7706" w:author="USA Editor 2021" w:date="2021-01-13T11:12:00Z">
                <w:rPr>
                  <w:rFonts w:eastAsiaTheme="minorHAnsi"/>
                </w:rPr>
              </w:rPrChange>
            </w:rPr>
            <w:delText>Rule 1:</w:delText>
          </w:r>
          <w:r w:rsidRPr="00B90AFC" w:rsidDel="00B90AFC">
            <w:rPr>
              <w:rFonts w:eastAsiaTheme="minorHAnsi"/>
              <w:highlight w:val="green"/>
              <w:rPrChange w:id="7707" w:author="USA Editor 2021" w:date="2021-01-13T11:12:00Z">
                <w:rPr>
                  <w:rFonts w:eastAsiaTheme="minorHAnsi"/>
                </w:rPr>
              </w:rPrChange>
            </w:rPr>
            <w:tab/>
            <w:delText xml:space="preserve">The candidate slots are </w:delText>
          </w:r>
          <w:r w:rsidRPr="00B90AFC" w:rsidDel="00B90AFC">
            <w:rPr>
              <w:rFonts w:eastAsiaTheme="minorHAnsi"/>
              <w:highlight w:val="green"/>
              <w:rPrChange w:id="7708" w:author="USA Editor 2021" w:date="2021-01-13T11:12:00Z">
                <w:rPr>
                  <w:rFonts w:eastAsiaTheme="minorHAnsi"/>
                  <w:highlight w:val="lightGray"/>
                </w:rPr>
              </w:rPrChange>
            </w:rPr>
            <w:delText>initially</w:delText>
          </w:r>
          <w:r w:rsidRPr="00B90AFC" w:rsidDel="00B90AFC">
            <w:rPr>
              <w:rFonts w:eastAsiaTheme="minorHAnsi"/>
              <w:highlight w:val="green"/>
              <w:rPrChange w:id="7709" w:author="USA Editor 2021" w:date="2021-01-13T11:12:00Z">
                <w:rPr>
                  <w:rFonts w:eastAsiaTheme="minorHAnsi"/>
                </w:rPr>
              </w:rPrChange>
            </w:rPr>
            <w:delText xml:space="preserve"> selected from slots that are Free </w:delText>
          </w:r>
          <w:r w:rsidRPr="00B90AFC" w:rsidDel="00B90AFC">
            <w:rPr>
              <w:rFonts w:eastAsiaTheme="minorHAnsi"/>
              <w:highlight w:val="green"/>
              <w:rPrChange w:id="7710" w:author="USA Editor 2021" w:date="2021-01-13T11:12:00Z">
                <w:rPr>
                  <w:rFonts w:eastAsiaTheme="minorHAnsi"/>
                  <w:highlight w:val="lightGray"/>
                </w:rPr>
              </w:rPrChange>
            </w:rPr>
            <w:delText>on all VDES channels.</w:delText>
          </w:r>
          <w:r w:rsidRPr="00B90AFC" w:rsidDel="00B90AFC">
            <w:rPr>
              <w:rFonts w:eastAsiaTheme="minorHAnsi"/>
              <w:highlight w:val="green"/>
              <w:rPrChange w:id="7711" w:author="USA Editor 2021" w:date="2021-01-13T11:12:00Z">
                <w:rPr>
                  <w:rFonts w:eastAsiaTheme="minorHAnsi"/>
                </w:rPr>
              </w:rPrChange>
            </w:rPr>
            <w:delText xml:space="preserve"> </w:delText>
          </w:r>
        </w:del>
      </w:ins>
    </w:p>
    <w:p w14:paraId="7BA1587F" w14:textId="3CD6F372" w:rsidR="00805306" w:rsidRPr="00B90AFC" w:rsidDel="00B90AFC" w:rsidRDefault="00805306" w:rsidP="00805306">
      <w:pPr>
        <w:rPr>
          <w:ins w:id="7712" w:author="2092 CG" w:date="2020-10-28T12:22:00Z"/>
          <w:del w:id="7713" w:author="USA Editor 2021" w:date="2021-01-13T11:12:00Z"/>
          <w:highlight w:val="green"/>
          <w:rPrChange w:id="7714" w:author="USA Editor 2021" w:date="2021-01-13T11:12:00Z">
            <w:rPr>
              <w:ins w:id="7715" w:author="2092 CG" w:date="2020-10-28T12:22:00Z"/>
              <w:del w:id="7716" w:author="USA Editor 2021" w:date="2021-01-13T11:12:00Z"/>
            </w:rPr>
          </w:rPrChange>
        </w:rPr>
      </w:pPr>
      <w:ins w:id="7717" w:author="2092 CG" w:date="2020-10-28T12:22:00Z">
        <w:del w:id="7718" w:author="USA Editor 2021" w:date="2021-01-13T11:12:00Z">
          <w:r w:rsidRPr="00B90AFC" w:rsidDel="00B90AFC">
            <w:rPr>
              <w:highlight w:val="green"/>
              <w:rPrChange w:id="7719" w:author="USA Editor 2021" w:date="2021-01-13T11:12:00Z">
                <w:rPr/>
              </w:rPrChange>
            </w:rPr>
            <w:delText xml:space="preserve">If the candidate slot set contains less than eight slots, additional candidate slots can be obtained by using the following rules and order (rule 2 followed by rule 3 </w:delText>
          </w:r>
          <w:r w:rsidRPr="00B90AFC" w:rsidDel="00B90AFC">
            <w:rPr>
              <w:highlight w:val="green"/>
              <w:rPrChange w:id="7720" w:author="USA Editor 2021" w:date="2021-01-13T11:12:00Z">
                <w:rPr>
                  <w:highlight w:val="lightGray"/>
                </w:rPr>
              </w:rPrChange>
            </w:rPr>
            <w:delText>and then rule 4</w:delText>
          </w:r>
        </w:del>
      </w:ins>
      <w:ins w:id="7721" w:author="Canada" w:date="2020-10-30T15:22:00Z">
        <w:del w:id="7722" w:author="USA Editor 2021" w:date="2021-01-13T11:12:00Z">
          <w:r w:rsidR="002463E2" w:rsidRPr="00B90AFC" w:rsidDel="00B90AFC">
            <w:rPr>
              <w:highlight w:val="green"/>
              <w:rPrChange w:id="7723" w:author="USA Editor 2021" w:date="2021-01-13T11:12:00Z">
                <w:rPr/>
              </w:rPrChange>
            </w:rPr>
            <w:delText xml:space="preserve"> </w:delText>
          </w:r>
          <w:r w:rsidR="002463E2" w:rsidRPr="00B90AFC" w:rsidDel="00B90AFC">
            <w:rPr>
              <w:highlight w:val="green"/>
              <w:rPrChange w:id="7724" w:author="USA Editor 2021" w:date="2021-01-13T11:12:00Z">
                <w:rPr>
                  <w:highlight w:val="lightGray"/>
                </w:rPr>
              </w:rPrChange>
            </w:rPr>
            <w:delText>and then rule 5</w:delText>
          </w:r>
        </w:del>
      </w:ins>
      <w:ins w:id="7725" w:author="2092 CG" w:date="2020-10-28T12:22:00Z">
        <w:del w:id="7726" w:author="USA Editor 2021" w:date="2021-01-13T11:12:00Z">
          <w:r w:rsidRPr="00B90AFC" w:rsidDel="00B90AFC">
            <w:rPr>
              <w:highlight w:val="green"/>
              <w:rPrChange w:id="7727" w:author="USA Editor 2021" w:date="2021-01-13T11:12:00Z">
                <w:rPr/>
              </w:rPrChange>
            </w:rPr>
            <w:delText>):</w:delText>
          </w:r>
        </w:del>
      </w:ins>
    </w:p>
    <w:p w14:paraId="77CCECC8" w14:textId="281AFE9E" w:rsidR="00805306" w:rsidRPr="00B90AFC" w:rsidDel="00B90AFC" w:rsidRDefault="00805306" w:rsidP="00805306">
      <w:pPr>
        <w:rPr>
          <w:ins w:id="7728" w:author="2092 CG" w:date="2020-10-28T12:22:00Z"/>
          <w:del w:id="7729" w:author="USA Editor 2021" w:date="2021-01-13T11:12:00Z"/>
          <w:rFonts w:eastAsiaTheme="minorHAnsi"/>
          <w:highlight w:val="green"/>
          <w:rPrChange w:id="7730" w:author="USA Editor 2021" w:date="2021-01-13T11:12:00Z">
            <w:rPr>
              <w:ins w:id="7731" w:author="2092 CG" w:date="2020-10-28T12:22:00Z"/>
              <w:del w:id="7732" w:author="USA Editor 2021" w:date="2021-01-13T11:12:00Z"/>
              <w:rFonts w:eastAsiaTheme="minorHAnsi"/>
              <w:highlight w:val="lightGray"/>
            </w:rPr>
          </w:rPrChange>
        </w:rPr>
      </w:pPr>
      <w:ins w:id="7733" w:author="2092 CG" w:date="2020-10-28T12:22:00Z">
        <w:del w:id="7734" w:author="USA Editor 2021" w:date="2021-01-13T11:12:00Z">
          <w:r w:rsidRPr="00B90AFC" w:rsidDel="00B90AFC">
            <w:rPr>
              <w:rFonts w:eastAsiaTheme="minorHAnsi"/>
              <w:highlight w:val="green"/>
              <w:rPrChange w:id="7735" w:author="USA Editor 2021" w:date="2021-01-13T11:12:00Z">
                <w:rPr>
                  <w:rFonts w:eastAsiaTheme="minorHAnsi"/>
                  <w:highlight w:val="lightGray"/>
                </w:rPr>
              </w:rPrChange>
            </w:rPr>
            <w:delText>Rule 2:</w:delText>
          </w:r>
          <w:r w:rsidRPr="00B90AFC" w:rsidDel="00B90AFC">
            <w:rPr>
              <w:rFonts w:eastAsiaTheme="minorHAnsi"/>
              <w:highlight w:val="green"/>
              <w:rPrChange w:id="7736" w:author="USA Editor 2021" w:date="2021-01-13T11:12:00Z">
                <w:rPr>
                  <w:rFonts w:eastAsiaTheme="minorHAnsi"/>
                  <w:highlight w:val="lightGray"/>
                </w:rPr>
              </w:rPrChange>
            </w:rPr>
            <w:tab/>
            <w:delText xml:space="preserve">Free slot on  all AIS and ASM channels and  available on VDE channel. </w:delText>
          </w:r>
        </w:del>
      </w:ins>
    </w:p>
    <w:p w14:paraId="0BA49D2F" w14:textId="4EEA0551" w:rsidR="00805306" w:rsidRPr="00B90AFC" w:rsidDel="00B90AFC" w:rsidRDefault="00805306" w:rsidP="00805306">
      <w:pPr>
        <w:rPr>
          <w:ins w:id="7737" w:author="2092 CG" w:date="2020-10-28T12:22:00Z"/>
          <w:del w:id="7738" w:author="USA Editor 2021" w:date="2021-01-13T11:12:00Z"/>
          <w:rFonts w:eastAsiaTheme="minorHAnsi"/>
          <w:highlight w:val="green"/>
          <w:rPrChange w:id="7739" w:author="USA Editor 2021" w:date="2021-01-13T11:12:00Z">
            <w:rPr>
              <w:ins w:id="7740" w:author="2092 CG" w:date="2020-10-28T12:22:00Z"/>
              <w:del w:id="7741" w:author="USA Editor 2021" w:date="2021-01-13T11:12:00Z"/>
              <w:rFonts w:eastAsiaTheme="minorHAnsi"/>
              <w:highlight w:val="lightGray"/>
            </w:rPr>
          </w:rPrChange>
        </w:rPr>
      </w:pPr>
      <w:ins w:id="7742" w:author="2092 CG" w:date="2020-10-28T12:22:00Z">
        <w:del w:id="7743" w:author="USA Editor 2021" w:date="2021-01-13T11:12:00Z">
          <w:r w:rsidRPr="00B90AFC" w:rsidDel="00B90AFC">
            <w:rPr>
              <w:rFonts w:eastAsiaTheme="minorHAnsi"/>
              <w:highlight w:val="green"/>
              <w:rPrChange w:id="7744" w:author="USA Editor 2021" w:date="2021-01-13T11:12:00Z">
                <w:rPr>
                  <w:rFonts w:eastAsiaTheme="minorHAnsi"/>
                  <w:highlight w:val="lightGray"/>
                </w:rPr>
              </w:rPrChange>
            </w:rPr>
            <w:delText>Rule 3:</w:delText>
          </w:r>
          <w:r w:rsidRPr="00B90AFC" w:rsidDel="00B90AFC">
            <w:rPr>
              <w:rFonts w:eastAsiaTheme="minorHAnsi"/>
              <w:highlight w:val="green"/>
              <w:rPrChange w:id="7745" w:author="USA Editor 2021" w:date="2021-01-13T11:12:00Z">
                <w:rPr>
                  <w:rFonts w:eastAsiaTheme="minorHAnsi"/>
                  <w:highlight w:val="lightGray"/>
                </w:rPr>
              </w:rPrChange>
            </w:rPr>
            <w:tab/>
            <w:delText>Free slot on both AIS channels  and available on the other ASM channel,  Free or Available on the VDE channel.</w:delText>
          </w:r>
        </w:del>
      </w:ins>
    </w:p>
    <w:p w14:paraId="452ED689" w14:textId="22AB8FE6" w:rsidR="00805306" w:rsidRPr="00B90AFC" w:rsidDel="00B90AFC" w:rsidRDefault="00805306" w:rsidP="00805306">
      <w:pPr>
        <w:rPr>
          <w:ins w:id="7746" w:author="Canada" w:date="2020-10-30T15:23:00Z"/>
          <w:del w:id="7747" w:author="USA Editor 2021" w:date="2021-01-13T11:12:00Z"/>
          <w:rFonts w:eastAsiaTheme="minorHAnsi"/>
          <w:highlight w:val="green"/>
          <w:rPrChange w:id="7748" w:author="USA Editor 2021" w:date="2021-01-13T11:12:00Z">
            <w:rPr>
              <w:ins w:id="7749" w:author="Canada" w:date="2020-10-30T15:23:00Z"/>
              <w:del w:id="7750" w:author="USA Editor 2021" w:date="2021-01-13T11:12:00Z"/>
              <w:rFonts w:eastAsiaTheme="minorHAnsi"/>
            </w:rPr>
          </w:rPrChange>
        </w:rPr>
      </w:pPr>
      <w:ins w:id="7751" w:author="2092 CG" w:date="2020-10-28T12:22:00Z">
        <w:del w:id="7752" w:author="USA Editor 2021" w:date="2021-01-13T11:12:00Z">
          <w:r w:rsidRPr="00B90AFC" w:rsidDel="00B90AFC">
            <w:rPr>
              <w:rFonts w:eastAsiaTheme="minorHAnsi"/>
              <w:highlight w:val="green"/>
              <w:rPrChange w:id="7753" w:author="USA Editor 2021" w:date="2021-01-13T11:12:00Z">
                <w:rPr>
                  <w:rFonts w:eastAsiaTheme="minorHAnsi"/>
                  <w:highlight w:val="lightGray"/>
                </w:rPr>
              </w:rPrChange>
            </w:rPr>
            <w:delText xml:space="preserve">Rule 4: </w:delText>
          </w:r>
          <w:r w:rsidRPr="00B90AFC" w:rsidDel="00B90AFC">
            <w:rPr>
              <w:rFonts w:eastAsiaTheme="minorHAnsi"/>
              <w:highlight w:val="green"/>
              <w:rPrChange w:id="7754" w:author="USA Editor 2021" w:date="2021-01-13T11:12:00Z">
                <w:rPr>
                  <w:rFonts w:eastAsiaTheme="minorHAnsi"/>
                  <w:highlight w:val="lightGray"/>
                </w:rPr>
              </w:rPrChange>
            </w:rPr>
            <w:tab/>
            <w:delText>Free on one AIS channel and available on the other, Free or available on the other ASM channel and the VDE channel.</w:delText>
          </w:r>
        </w:del>
      </w:ins>
    </w:p>
    <w:p w14:paraId="30E92408" w14:textId="668DDB01" w:rsidR="002463E2" w:rsidRPr="00B90AFC" w:rsidDel="00B90AFC" w:rsidRDefault="002463E2" w:rsidP="00805306">
      <w:pPr>
        <w:rPr>
          <w:ins w:id="7755" w:author="2092 CG" w:date="2020-10-28T16:35:00Z"/>
          <w:del w:id="7756" w:author="USA Editor 2021" w:date="2021-01-13T11:12:00Z"/>
          <w:rFonts w:eastAsiaTheme="minorHAnsi"/>
          <w:highlight w:val="green"/>
          <w:rPrChange w:id="7757" w:author="USA Editor 2021" w:date="2021-01-13T11:12:00Z">
            <w:rPr>
              <w:ins w:id="7758" w:author="2092 CG" w:date="2020-10-28T16:35:00Z"/>
              <w:del w:id="7759" w:author="USA Editor 2021" w:date="2021-01-13T11:12:00Z"/>
              <w:rFonts w:eastAsiaTheme="minorHAnsi"/>
            </w:rPr>
          </w:rPrChange>
        </w:rPr>
      </w:pPr>
      <w:ins w:id="7760" w:author="Canada" w:date="2020-10-30T15:23:00Z">
        <w:del w:id="7761" w:author="USA Editor 2021" w:date="2021-01-13T11:12:00Z">
          <w:r w:rsidRPr="00B90AFC" w:rsidDel="00B90AFC">
            <w:rPr>
              <w:rFonts w:eastAsiaTheme="minorHAnsi"/>
              <w:highlight w:val="green"/>
              <w:rPrChange w:id="7762" w:author="USA Editor 2021" w:date="2021-01-13T11:12:00Z">
                <w:rPr>
                  <w:rFonts w:eastAsiaTheme="minorHAnsi"/>
                  <w:highlight w:val="lightGray"/>
                </w:rPr>
              </w:rPrChange>
            </w:rPr>
            <w:delText>Rule 5:</w:delText>
          </w:r>
          <w:r w:rsidRPr="00B90AFC" w:rsidDel="00B90AFC">
            <w:rPr>
              <w:rFonts w:eastAsiaTheme="minorHAnsi"/>
              <w:highlight w:val="green"/>
              <w:rPrChange w:id="7763" w:author="USA Editor 2021" w:date="2021-01-13T11:12:00Z">
                <w:rPr>
                  <w:rFonts w:eastAsiaTheme="minorHAnsi"/>
                  <w:highlight w:val="lightGray"/>
                </w:rPr>
              </w:rPrChange>
            </w:rPr>
            <w:tab/>
            <w:delText>Available on both AIS channels, Free or Available on the other ASM channel and the VDE channel.</w:delText>
          </w:r>
        </w:del>
      </w:ins>
    </w:p>
    <w:p w14:paraId="7B180DB6" w14:textId="609B57CD" w:rsidR="00541A56" w:rsidRPr="00B90AFC" w:rsidDel="00B90AFC" w:rsidRDefault="00541A56" w:rsidP="00805306">
      <w:pPr>
        <w:rPr>
          <w:ins w:id="7764" w:author="2092 CG" w:date="2020-10-28T16:40:00Z"/>
          <w:del w:id="7765" w:author="USA Editor 2021" w:date="2021-01-13T11:12:00Z"/>
          <w:rFonts w:eastAsiaTheme="minorHAnsi"/>
          <w:highlight w:val="green"/>
          <w:rPrChange w:id="7766" w:author="USA Editor 2021" w:date="2021-01-13T11:12:00Z">
            <w:rPr>
              <w:ins w:id="7767" w:author="2092 CG" w:date="2020-10-28T16:40:00Z"/>
              <w:del w:id="7768" w:author="USA Editor 2021" w:date="2021-01-13T11:12:00Z"/>
              <w:rFonts w:eastAsiaTheme="minorHAnsi"/>
            </w:rPr>
          </w:rPrChange>
        </w:rPr>
      </w:pPr>
      <w:ins w:id="7769" w:author="2092 CG" w:date="2020-10-28T16:35:00Z">
        <w:del w:id="7770" w:author="USA Editor 2021" w:date="2021-01-13T11:12:00Z">
          <w:r w:rsidRPr="00B90AFC" w:rsidDel="00B90AFC">
            <w:rPr>
              <w:rFonts w:eastAsiaTheme="minorHAnsi"/>
              <w:highlight w:val="green"/>
              <w:rPrChange w:id="7771" w:author="USA Editor 2021" w:date="2021-01-13T11:12:00Z">
                <w:rPr>
                  <w:rFonts w:eastAsiaTheme="minorHAnsi"/>
                </w:rPr>
              </w:rPrChange>
            </w:rPr>
            <w:delText>Editor</w:delText>
          </w:r>
          <w:r w:rsidR="00884921" w:rsidRPr="00B90AFC" w:rsidDel="00B90AFC">
            <w:rPr>
              <w:rFonts w:eastAsiaTheme="minorHAnsi"/>
              <w:highlight w:val="green"/>
              <w:rPrChange w:id="7772" w:author="USA Editor 2021" w:date="2021-01-13T11:12:00Z">
                <w:rPr>
                  <w:rFonts w:eastAsiaTheme="minorHAnsi"/>
                </w:rPr>
              </w:rPrChange>
            </w:rPr>
            <w:delText xml:space="preserve">’s note: </w:delText>
          </w:r>
        </w:del>
      </w:ins>
      <w:ins w:id="7773" w:author="2092 CG" w:date="2020-10-28T16:36:00Z">
        <w:del w:id="7774" w:author="USA Editor 2021" w:date="2021-01-13T11:12:00Z">
          <w:r w:rsidR="005B49D4" w:rsidRPr="00B90AFC" w:rsidDel="00B90AFC">
            <w:rPr>
              <w:rFonts w:eastAsiaTheme="minorHAnsi"/>
              <w:highlight w:val="green"/>
              <w:rPrChange w:id="7775" w:author="USA Editor 2021" w:date="2021-01-13T11:12:00Z">
                <w:rPr>
                  <w:rFonts w:eastAsiaTheme="minorHAnsi"/>
                </w:rPr>
              </w:rPrChange>
            </w:rPr>
            <w:delText>Rule</w:delText>
          </w:r>
        </w:del>
      </w:ins>
      <w:ins w:id="7776" w:author="2092 CG" w:date="2020-10-28T16:37:00Z">
        <w:del w:id="7777" w:author="USA Editor 2021" w:date="2021-01-13T11:12:00Z">
          <w:r w:rsidR="00780A97" w:rsidRPr="00B90AFC" w:rsidDel="00B90AFC">
            <w:rPr>
              <w:rFonts w:eastAsiaTheme="minorHAnsi"/>
              <w:highlight w:val="green"/>
              <w:rPrChange w:id="7778" w:author="USA Editor 2021" w:date="2021-01-13T11:12:00Z">
                <w:rPr>
                  <w:rFonts w:eastAsiaTheme="minorHAnsi"/>
                </w:rPr>
              </w:rPrChange>
            </w:rPr>
            <w:delText>s</w:delText>
          </w:r>
        </w:del>
      </w:ins>
      <w:ins w:id="7779" w:author="2092 CG" w:date="2020-10-28T16:36:00Z">
        <w:del w:id="7780" w:author="USA Editor 2021" w:date="2021-01-13T11:12:00Z">
          <w:r w:rsidR="005B49D4" w:rsidRPr="00B90AFC" w:rsidDel="00B90AFC">
            <w:rPr>
              <w:rFonts w:eastAsiaTheme="minorHAnsi"/>
              <w:highlight w:val="green"/>
              <w:rPrChange w:id="7781" w:author="USA Editor 2021" w:date="2021-01-13T11:12:00Z">
                <w:rPr>
                  <w:rFonts w:eastAsiaTheme="minorHAnsi"/>
                </w:rPr>
              </w:rPrChange>
            </w:rPr>
            <w:delText xml:space="preserve"> 2, 3 and 4 were proposed by </w:delText>
          </w:r>
          <w:r w:rsidR="00884921" w:rsidRPr="00B90AFC" w:rsidDel="00B90AFC">
            <w:rPr>
              <w:rFonts w:eastAsiaTheme="minorHAnsi"/>
              <w:highlight w:val="green"/>
              <w:rPrChange w:id="7782" w:author="USA Editor 2021" w:date="2021-01-13T11:12:00Z">
                <w:rPr>
                  <w:rFonts w:eastAsiaTheme="minorHAnsi"/>
                </w:rPr>
              </w:rPrChange>
            </w:rPr>
            <w:delText>IEC</w:delText>
          </w:r>
        </w:del>
      </w:ins>
      <w:ins w:id="7783" w:author="2092 CG" w:date="2020-10-28T16:39:00Z">
        <w:del w:id="7784" w:author="USA Editor 2021" w:date="2021-01-13T11:12:00Z">
          <w:r w:rsidR="0078488C" w:rsidRPr="00B90AFC" w:rsidDel="00B90AFC">
            <w:rPr>
              <w:rFonts w:eastAsiaTheme="minorHAnsi"/>
              <w:highlight w:val="green"/>
              <w:rPrChange w:id="7785" w:author="USA Editor 2021" w:date="2021-01-13T11:12:00Z">
                <w:rPr>
                  <w:rFonts w:eastAsiaTheme="minorHAnsi"/>
                </w:rPr>
              </w:rPrChange>
            </w:rPr>
            <w:delText xml:space="preserve">, </w:delText>
          </w:r>
        </w:del>
      </w:ins>
      <w:ins w:id="7786" w:author="2092 CG" w:date="2020-10-28T16:47:00Z">
        <w:del w:id="7787" w:author="USA Editor 2021" w:date="2021-01-13T11:12:00Z">
          <w:r w:rsidR="001E717A" w:rsidRPr="00B90AFC" w:rsidDel="00B90AFC">
            <w:rPr>
              <w:rFonts w:eastAsiaTheme="minorHAnsi"/>
              <w:highlight w:val="green"/>
              <w:rPrChange w:id="7788" w:author="USA Editor 2021" w:date="2021-01-13T11:12:00Z">
                <w:rPr>
                  <w:rFonts w:eastAsiaTheme="minorHAnsi"/>
                </w:rPr>
              </w:rPrChange>
            </w:rPr>
            <w:delText xml:space="preserve">based </w:delText>
          </w:r>
          <w:r w:rsidR="000C6B9E" w:rsidRPr="00B90AFC" w:rsidDel="00B90AFC">
            <w:rPr>
              <w:rFonts w:eastAsiaTheme="minorHAnsi"/>
              <w:highlight w:val="green"/>
              <w:rPrChange w:id="7789" w:author="USA Editor 2021" w:date="2021-01-13T11:12:00Z">
                <w:rPr>
                  <w:rFonts w:eastAsiaTheme="minorHAnsi"/>
                </w:rPr>
              </w:rPrChange>
            </w:rPr>
            <w:delText xml:space="preserve">on slot </w:delText>
          </w:r>
        </w:del>
      </w:ins>
      <w:ins w:id="7790" w:author="2092 CG" w:date="2020-10-28T16:48:00Z">
        <w:del w:id="7791" w:author="USA Editor 2021" w:date="2021-01-13T11:12:00Z">
          <w:r w:rsidR="000C6B9E" w:rsidRPr="00B90AFC" w:rsidDel="00B90AFC">
            <w:rPr>
              <w:rFonts w:eastAsiaTheme="minorHAnsi"/>
              <w:highlight w:val="green"/>
              <w:rPrChange w:id="7792" w:author="USA Editor 2021" w:date="2021-01-13T11:12:00Z">
                <w:rPr>
                  <w:rFonts w:eastAsiaTheme="minorHAnsi"/>
                </w:rPr>
              </w:rPrChange>
            </w:rPr>
            <w:delText>state “available” being used only for AIS channels</w:delText>
          </w:r>
          <w:r w:rsidR="00EF7CDA" w:rsidRPr="00B90AFC" w:rsidDel="00B90AFC">
            <w:rPr>
              <w:rFonts w:eastAsiaTheme="minorHAnsi"/>
              <w:highlight w:val="green"/>
              <w:rPrChange w:id="7793" w:author="USA Editor 2021" w:date="2021-01-13T11:12:00Z">
                <w:rPr>
                  <w:rFonts w:eastAsiaTheme="minorHAnsi"/>
                </w:rPr>
              </w:rPrChange>
            </w:rPr>
            <w:delText xml:space="preserve">, as noted in </w:delText>
          </w:r>
        </w:del>
        <w:del w:id="7794" w:author="USA Editor 2021" w:date="2020-12-11T11:05:00Z">
          <w:r w:rsidR="00EF7CDA" w:rsidRPr="00B90AFC" w:rsidDel="005D78E1">
            <w:rPr>
              <w:rFonts w:eastAsiaTheme="minorHAnsi"/>
              <w:highlight w:val="green"/>
            </w:rPr>
            <w:delText>Section</w:delText>
          </w:r>
        </w:del>
        <w:del w:id="7795" w:author="USA Editor 2021" w:date="2021-01-13T11:12:00Z">
          <w:r w:rsidR="00EF7CDA" w:rsidRPr="00B90AFC" w:rsidDel="00B90AFC">
            <w:rPr>
              <w:rFonts w:eastAsiaTheme="minorHAnsi"/>
              <w:highlight w:val="green"/>
            </w:rPr>
            <w:delText xml:space="preserve"> </w:delText>
          </w:r>
        </w:del>
      </w:ins>
      <w:ins w:id="7796" w:author="2092 CG" w:date="2020-10-28T16:49:00Z">
        <w:del w:id="7797" w:author="USA Editor 2021" w:date="2020-12-11T11:05:00Z">
          <w:r w:rsidR="00EF7CDA" w:rsidRPr="00B90AFC" w:rsidDel="005D78E1">
            <w:rPr>
              <w:rFonts w:eastAsiaTheme="minorHAnsi"/>
              <w:highlight w:val="green"/>
            </w:rPr>
            <w:delText>3</w:delText>
          </w:r>
        </w:del>
        <w:del w:id="7798" w:author="USA Editor 2021" w:date="2021-01-13T11:12:00Z">
          <w:r w:rsidR="00EF7CDA" w:rsidRPr="00B90AFC" w:rsidDel="00B90AFC">
            <w:rPr>
              <w:rFonts w:eastAsiaTheme="minorHAnsi"/>
              <w:highlight w:val="green"/>
              <w:rPrChange w:id="7799" w:author="USA Editor 2021" w:date="2021-01-13T11:12:00Z">
                <w:rPr>
                  <w:rFonts w:eastAsiaTheme="minorHAnsi"/>
                </w:rPr>
              </w:rPrChange>
            </w:rPr>
            <w:delText>.3.6.</w:delText>
          </w:r>
        </w:del>
      </w:ins>
      <w:ins w:id="7800" w:author="2092 CG" w:date="2020-10-28T16:37:00Z">
        <w:del w:id="7801" w:author="USA Editor 2021" w:date="2021-01-13T11:12:00Z">
          <w:r w:rsidR="00780A97" w:rsidRPr="00B90AFC" w:rsidDel="00B90AFC">
            <w:rPr>
              <w:rFonts w:eastAsiaTheme="minorHAnsi"/>
              <w:highlight w:val="green"/>
              <w:rPrChange w:id="7802" w:author="USA Editor 2021" w:date="2021-01-13T11:12:00Z">
                <w:rPr>
                  <w:rFonts w:eastAsiaTheme="minorHAnsi"/>
                </w:rPr>
              </w:rPrChange>
            </w:rPr>
            <w:delText>:</w:delText>
          </w:r>
        </w:del>
      </w:ins>
    </w:p>
    <w:p w14:paraId="64D2F1E8" w14:textId="20B3F81A" w:rsidR="00541A56" w:rsidRPr="00B90AFC" w:rsidDel="00B90AFC" w:rsidRDefault="00541A56" w:rsidP="00541A56">
      <w:pPr>
        <w:rPr>
          <w:ins w:id="7803" w:author="2092 CG" w:date="2020-10-28T16:34:00Z"/>
          <w:del w:id="7804" w:author="USA Editor 2021" w:date="2021-01-13T11:12:00Z"/>
          <w:szCs w:val="24"/>
          <w:highlight w:val="green"/>
          <w:lang w:val="en-US"/>
          <w:rPrChange w:id="7805" w:author="USA Editor 2021" w:date="2021-01-13T11:12:00Z">
            <w:rPr>
              <w:ins w:id="7806" w:author="2092 CG" w:date="2020-10-28T16:34:00Z"/>
              <w:del w:id="7807" w:author="USA Editor 2021" w:date="2021-01-13T11:12:00Z"/>
              <w:szCs w:val="24"/>
              <w:highlight w:val="cyan"/>
              <w:lang w:val="en-US"/>
            </w:rPr>
          </w:rPrChange>
        </w:rPr>
      </w:pPr>
      <w:ins w:id="7808" w:author="2092 CG" w:date="2020-10-28T16:34:00Z">
        <w:del w:id="7809" w:author="USA Editor 2021" w:date="2021-01-13T11:12:00Z">
          <w:r w:rsidRPr="00B90AFC" w:rsidDel="00B90AFC">
            <w:rPr>
              <w:szCs w:val="24"/>
              <w:highlight w:val="green"/>
              <w:lang w:val="en-US"/>
              <w:rPrChange w:id="7810" w:author="USA Editor 2021" w:date="2021-01-13T11:12:00Z">
                <w:rPr>
                  <w:szCs w:val="24"/>
                  <w:highlight w:val="cyan"/>
                  <w:lang w:val="en-US"/>
                </w:rPr>
              </w:rPrChange>
            </w:rPr>
            <w:delText>Rule 2:</w:delText>
          </w:r>
          <w:r w:rsidRPr="00B90AFC" w:rsidDel="00B90AFC">
            <w:rPr>
              <w:szCs w:val="24"/>
              <w:highlight w:val="green"/>
              <w:lang w:val="en-US"/>
              <w:rPrChange w:id="7811" w:author="USA Editor 2021" w:date="2021-01-13T11:12:00Z">
                <w:rPr>
                  <w:szCs w:val="24"/>
                  <w:highlight w:val="cyan"/>
                  <w:lang w:val="en-US"/>
                </w:rPr>
              </w:rPrChange>
            </w:rPr>
            <w:tab/>
            <w:delText>Free slot on  both AIS</w:delText>
          </w:r>
          <w:r w:rsidRPr="00B90AFC" w:rsidDel="00B90AFC">
            <w:rPr>
              <w:szCs w:val="24"/>
              <w:highlight w:val="green"/>
              <w:rPrChange w:id="7812" w:author="USA Editor 2021" w:date="2021-01-13T11:12:00Z">
                <w:rPr>
                  <w:szCs w:val="24"/>
                  <w:highlight w:val="cyan"/>
                </w:rPr>
              </w:rPrChange>
            </w:rPr>
            <w:delText xml:space="preserve"> channels</w:delText>
          </w:r>
          <w:r w:rsidRPr="00B90AFC" w:rsidDel="00B90AFC">
            <w:rPr>
              <w:szCs w:val="24"/>
              <w:highlight w:val="green"/>
              <w:lang w:val="en-US"/>
              <w:rPrChange w:id="7813" w:author="USA Editor 2021" w:date="2021-01-13T11:12:00Z">
                <w:rPr>
                  <w:szCs w:val="24"/>
                  <w:highlight w:val="cyan"/>
                  <w:lang w:val="en-US"/>
                </w:rPr>
              </w:rPrChange>
            </w:rPr>
            <w:delText xml:space="preserve">. </w:delText>
          </w:r>
        </w:del>
      </w:ins>
    </w:p>
    <w:p w14:paraId="0B97359D" w14:textId="1B9EEBF8" w:rsidR="00541A56" w:rsidRPr="00B90AFC" w:rsidDel="00B90AFC" w:rsidRDefault="00541A56" w:rsidP="00541A56">
      <w:pPr>
        <w:rPr>
          <w:ins w:id="7814" w:author="2092 CG" w:date="2020-10-28T16:34:00Z"/>
          <w:del w:id="7815" w:author="USA Editor 2021" w:date="2021-01-13T11:12:00Z"/>
          <w:szCs w:val="24"/>
          <w:highlight w:val="green"/>
          <w:lang w:val="en-US"/>
          <w:rPrChange w:id="7816" w:author="USA Editor 2021" w:date="2021-01-13T11:12:00Z">
            <w:rPr>
              <w:ins w:id="7817" w:author="2092 CG" w:date="2020-10-28T16:34:00Z"/>
              <w:del w:id="7818" w:author="USA Editor 2021" w:date="2021-01-13T11:12:00Z"/>
              <w:szCs w:val="24"/>
              <w:highlight w:val="cyan"/>
              <w:lang w:val="en-US"/>
            </w:rPr>
          </w:rPrChange>
        </w:rPr>
      </w:pPr>
      <w:ins w:id="7819" w:author="2092 CG" w:date="2020-10-28T16:34:00Z">
        <w:del w:id="7820" w:author="USA Editor 2021" w:date="2021-01-13T11:12:00Z">
          <w:r w:rsidRPr="00B90AFC" w:rsidDel="00B90AFC">
            <w:rPr>
              <w:szCs w:val="24"/>
              <w:highlight w:val="green"/>
              <w:lang w:val="en-US"/>
              <w:rPrChange w:id="7821" w:author="USA Editor 2021" w:date="2021-01-13T11:12:00Z">
                <w:rPr>
                  <w:szCs w:val="24"/>
                  <w:highlight w:val="cyan"/>
                  <w:lang w:val="en-US"/>
                </w:rPr>
              </w:rPrChange>
            </w:rPr>
            <w:delText>Rule 3:</w:delText>
          </w:r>
          <w:r w:rsidRPr="00B90AFC" w:rsidDel="00B90AFC">
            <w:rPr>
              <w:szCs w:val="24"/>
              <w:highlight w:val="green"/>
              <w:lang w:val="en-US"/>
              <w:rPrChange w:id="7822" w:author="USA Editor 2021" w:date="2021-01-13T11:12:00Z">
                <w:rPr>
                  <w:szCs w:val="24"/>
                  <w:highlight w:val="cyan"/>
                  <w:lang w:val="en-US"/>
                </w:rPr>
              </w:rPrChange>
            </w:rPr>
            <w:tab/>
            <w:delText xml:space="preserve">Free slot on </w:delText>
          </w:r>
          <w:r w:rsidRPr="00B90AFC" w:rsidDel="00B90AFC">
            <w:rPr>
              <w:szCs w:val="24"/>
              <w:highlight w:val="green"/>
              <w:rPrChange w:id="7823" w:author="USA Editor 2021" w:date="2021-01-13T11:12:00Z">
                <w:rPr>
                  <w:szCs w:val="24"/>
                  <w:highlight w:val="cyan"/>
                </w:rPr>
              </w:rPrChange>
            </w:rPr>
            <w:delText>one</w:delText>
          </w:r>
          <w:r w:rsidRPr="00B90AFC" w:rsidDel="00B90AFC">
            <w:rPr>
              <w:szCs w:val="24"/>
              <w:highlight w:val="green"/>
              <w:lang w:val="en-US"/>
              <w:rPrChange w:id="7824" w:author="USA Editor 2021" w:date="2021-01-13T11:12:00Z">
                <w:rPr>
                  <w:szCs w:val="24"/>
                  <w:highlight w:val="cyan"/>
                  <w:lang w:val="en-US"/>
                </w:rPr>
              </w:rPrChange>
            </w:rPr>
            <w:delText xml:space="preserve"> AIS channels  and </w:delText>
          </w:r>
          <w:r w:rsidRPr="00B90AFC" w:rsidDel="00B90AFC">
            <w:rPr>
              <w:szCs w:val="24"/>
              <w:highlight w:val="green"/>
              <w:rPrChange w:id="7825" w:author="USA Editor 2021" w:date="2021-01-13T11:12:00Z">
                <w:rPr>
                  <w:szCs w:val="24"/>
                  <w:highlight w:val="cyan"/>
                </w:rPr>
              </w:rPrChange>
            </w:rPr>
            <w:delText xml:space="preserve">available on the other AIS channel. </w:delText>
          </w:r>
        </w:del>
      </w:ins>
    </w:p>
    <w:p w14:paraId="42F083D4" w14:textId="561D3F1D" w:rsidR="00541A56" w:rsidRPr="00B90AFC" w:rsidDel="00B90AFC" w:rsidRDefault="00541A56" w:rsidP="00541A56">
      <w:pPr>
        <w:rPr>
          <w:ins w:id="7826" w:author="2092 CG" w:date="2020-10-28T16:34:00Z"/>
          <w:del w:id="7827" w:author="USA Editor 2021" w:date="2021-01-13T11:12:00Z"/>
          <w:sz w:val="28"/>
          <w:szCs w:val="28"/>
          <w:highlight w:val="green"/>
          <w:rPrChange w:id="7828" w:author="USA Editor 2021" w:date="2021-01-13T11:12:00Z">
            <w:rPr>
              <w:ins w:id="7829" w:author="2092 CG" w:date="2020-10-28T16:34:00Z"/>
              <w:del w:id="7830" w:author="USA Editor 2021" w:date="2021-01-13T11:12:00Z"/>
              <w:sz w:val="28"/>
              <w:szCs w:val="28"/>
              <w:highlight w:val="cyan"/>
            </w:rPr>
          </w:rPrChange>
        </w:rPr>
      </w:pPr>
      <w:ins w:id="7831" w:author="2092 CG" w:date="2020-10-28T16:34:00Z">
        <w:del w:id="7832" w:author="USA Editor 2021" w:date="2021-01-13T11:12:00Z">
          <w:r w:rsidRPr="00B90AFC" w:rsidDel="00B90AFC">
            <w:rPr>
              <w:szCs w:val="24"/>
              <w:highlight w:val="green"/>
              <w:lang w:val="en-US"/>
              <w:rPrChange w:id="7833" w:author="USA Editor 2021" w:date="2021-01-13T11:12:00Z">
                <w:rPr>
                  <w:szCs w:val="24"/>
                  <w:highlight w:val="cyan"/>
                  <w:lang w:val="en-US"/>
                </w:rPr>
              </w:rPrChange>
            </w:rPr>
            <w:delText xml:space="preserve">Rule 4: </w:delText>
          </w:r>
          <w:r w:rsidRPr="00B90AFC" w:rsidDel="00B90AFC">
            <w:rPr>
              <w:szCs w:val="24"/>
              <w:highlight w:val="green"/>
              <w:lang w:val="en-US"/>
              <w:rPrChange w:id="7834" w:author="USA Editor 2021" w:date="2021-01-13T11:12:00Z">
                <w:rPr>
                  <w:szCs w:val="24"/>
                  <w:highlight w:val="cyan"/>
                  <w:lang w:val="en-US"/>
                </w:rPr>
              </w:rPrChange>
            </w:rPr>
            <w:tab/>
            <w:delText xml:space="preserve"> </w:delText>
          </w:r>
          <w:r w:rsidRPr="00B90AFC" w:rsidDel="00B90AFC">
            <w:rPr>
              <w:szCs w:val="24"/>
              <w:highlight w:val="green"/>
              <w:rPrChange w:id="7835" w:author="USA Editor 2021" w:date="2021-01-13T11:12:00Z">
                <w:rPr>
                  <w:szCs w:val="24"/>
                  <w:highlight w:val="cyan"/>
                </w:rPr>
              </w:rPrChange>
            </w:rPr>
            <w:delText>Available on both AIS channels.</w:delText>
          </w:r>
        </w:del>
      </w:ins>
    </w:p>
    <w:p w14:paraId="1FFE33E9" w14:textId="5E436CEA" w:rsidR="00541A56" w:rsidRPr="00B90AFC" w:rsidDel="00B90AFC" w:rsidRDefault="00541A56" w:rsidP="00541A56">
      <w:pPr>
        <w:spacing w:after="120"/>
        <w:rPr>
          <w:ins w:id="7836" w:author="2092 CG" w:date="2020-10-28T16:34:00Z"/>
          <w:del w:id="7837" w:author="USA Editor 2021" w:date="2021-01-13T11:12:00Z"/>
          <w:szCs w:val="24"/>
          <w:highlight w:val="green"/>
          <w:lang w:val="en-US"/>
          <w:rPrChange w:id="7838" w:author="USA Editor 2021" w:date="2021-01-13T11:12:00Z">
            <w:rPr>
              <w:ins w:id="7839" w:author="2092 CG" w:date="2020-10-28T16:34:00Z"/>
              <w:del w:id="7840" w:author="USA Editor 2021" w:date="2021-01-13T11:12:00Z"/>
              <w:szCs w:val="24"/>
              <w:lang w:val="en-US"/>
            </w:rPr>
          </w:rPrChange>
        </w:rPr>
      </w:pPr>
      <w:ins w:id="7841" w:author="2092 CG" w:date="2020-10-28T16:34:00Z">
        <w:del w:id="7842" w:author="USA Editor 2021" w:date="2021-01-13T11:12:00Z">
          <w:r w:rsidRPr="00B90AFC" w:rsidDel="00B90AFC">
            <w:rPr>
              <w:szCs w:val="24"/>
              <w:highlight w:val="green"/>
              <w:lang w:val="en-US"/>
              <w:rPrChange w:id="7843" w:author="USA Editor 2021" w:date="2021-01-13T11:12:00Z">
                <w:rPr>
                  <w:szCs w:val="24"/>
                  <w:lang w:val="en-US"/>
                </w:rPr>
              </w:rPrChange>
            </w:rPr>
            <w:delText xml:space="preserve">When selecting candidates for messages longer than one (1) slot, </w:delText>
          </w:r>
          <w:r w:rsidRPr="00B90AFC" w:rsidDel="00B90AFC">
            <w:rPr>
              <w:szCs w:val="24"/>
              <w:highlight w:val="green"/>
              <w:lang w:val="en-US"/>
              <w:rPrChange w:id="7844" w:author="USA Editor 2021" w:date="2021-01-13T11:12:00Z">
                <w:rPr>
                  <w:szCs w:val="24"/>
                  <w:highlight w:val="cyan"/>
                  <w:lang w:val="en-US"/>
                </w:rPr>
              </w:rPrChange>
            </w:rPr>
            <w:delText>i.e. a</w:delText>
          </w:r>
          <w:r w:rsidRPr="00B90AFC" w:rsidDel="00B90AFC">
            <w:rPr>
              <w:szCs w:val="24"/>
              <w:highlight w:val="green"/>
              <w:lang w:val="en-US"/>
              <w:rPrChange w:id="7845" w:author="USA Editor 2021" w:date="2021-01-13T11:12:00Z">
                <w:rPr>
                  <w:szCs w:val="24"/>
                  <w:lang w:val="en-US"/>
                </w:rPr>
              </w:rPrChange>
            </w:rPr>
            <w:delText xml:space="preserve"> </w:delText>
          </w:r>
          <w:r w:rsidRPr="00B90AFC" w:rsidDel="00B90AFC">
            <w:rPr>
              <w:szCs w:val="24"/>
              <w:highlight w:val="green"/>
              <w:lang w:val="en-US"/>
              <w:rPrChange w:id="7846" w:author="USA Editor 2021" w:date="2021-01-13T11:12:00Z">
                <w:rPr>
                  <w:szCs w:val="24"/>
                  <w:highlight w:val="cyan"/>
                  <w:lang w:val="en-US"/>
                </w:rPr>
              </w:rPrChange>
            </w:rPr>
            <w:delText>multi-slot message,</w:delText>
          </w:r>
          <w:r w:rsidRPr="00B90AFC" w:rsidDel="00B90AFC">
            <w:rPr>
              <w:szCs w:val="24"/>
              <w:highlight w:val="green"/>
              <w:lang w:val="en-US"/>
              <w:rPrChange w:id="7847" w:author="USA Editor 2021" w:date="2021-01-13T11:12:00Z">
                <w:rPr>
                  <w:szCs w:val="24"/>
                  <w:lang w:val="en-US"/>
                </w:rPr>
              </w:rPrChange>
            </w:rPr>
            <w:delText xml:space="preserve"> a candidate slot should be the first slot in a consecutive block of slots that conform to the selection criteria stated above, i.e. all slots selected for the multi-slot message must meet one of the rules above.</w:delText>
          </w:r>
        </w:del>
      </w:ins>
    </w:p>
    <w:p w14:paraId="761A2797" w14:textId="3E188EFC" w:rsidR="00541A56" w:rsidRPr="00B90AFC" w:rsidDel="00B90AFC" w:rsidRDefault="00541A56" w:rsidP="00541A56">
      <w:pPr>
        <w:spacing w:after="120"/>
        <w:rPr>
          <w:ins w:id="7848" w:author="2092 CG" w:date="2020-10-28T16:34:00Z"/>
          <w:del w:id="7849" w:author="USA Editor 2021" w:date="2021-01-13T11:12:00Z"/>
          <w:szCs w:val="24"/>
          <w:highlight w:val="green"/>
          <w:lang w:val="en-US"/>
          <w:rPrChange w:id="7850" w:author="USA Editor 2021" w:date="2021-01-13T11:12:00Z">
            <w:rPr>
              <w:ins w:id="7851" w:author="2092 CG" w:date="2020-10-28T16:34:00Z"/>
              <w:del w:id="7852" w:author="USA Editor 2021" w:date="2021-01-13T11:12:00Z"/>
              <w:szCs w:val="24"/>
              <w:lang w:val="en-US"/>
            </w:rPr>
          </w:rPrChange>
        </w:rPr>
      </w:pPr>
      <w:ins w:id="7853" w:author="2092 CG" w:date="2020-10-28T16:34:00Z">
        <w:del w:id="7854" w:author="USA Editor 2021" w:date="2021-01-13T11:12:00Z">
          <w:r w:rsidRPr="00B90AFC" w:rsidDel="00B90AFC">
            <w:rPr>
              <w:szCs w:val="24"/>
              <w:highlight w:val="green"/>
              <w:lang w:val="en-US"/>
              <w:rPrChange w:id="7855" w:author="USA Editor 2021" w:date="2021-01-13T11:12:00Z">
                <w:rPr>
                  <w:szCs w:val="24"/>
                  <w:lang w:val="en-US"/>
                </w:rPr>
              </w:rPrChange>
            </w:rPr>
            <w:delText>If the station cannot find a sufficient number of candidate slots, the station should not transmit and should re-schedule the transmission.</w:delText>
          </w:r>
        </w:del>
      </w:ins>
    </w:p>
    <w:p w14:paraId="646DC3AA" w14:textId="3F651FD1" w:rsidR="00541A56" w:rsidRPr="00B90AFC" w:rsidDel="00B90AFC" w:rsidRDefault="00541A56" w:rsidP="00541A56">
      <w:pPr>
        <w:spacing w:after="120"/>
        <w:rPr>
          <w:ins w:id="7856" w:author="2092 CG" w:date="2020-10-28T16:34:00Z"/>
          <w:del w:id="7857" w:author="USA Editor 2021" w:date="2021-01-13T11:12:00Z"/>
          <w:szCs w:val="24"/>
          <w:highlight w:val="green"/>
          <w:lang w:val="en-US"/>
          <w:rPrChange w:id="7858" w:author="USA Editor 2021" w:date="2021-01-13T11:12:00Z">
            <w:rPr>
              <w:ins w:id="7859" w:author="2092 CG" w:date="2020-10-28T16:34:00Z"/>
              <w:del w:id="7860" w:author="USA Editor 2021" w:date="2021-01-13T11:12:00Z"/>
              <w:szCs w:val="24"/>
              <w:lang w:val="en-US"/>
            </w:rPr>
          </w:rPrChange>
        </w:rPr>
      </w:pPr>
      <w:ins w:id="7861" w:author="2092 CG" w:date="2020-10-28T16:34:00Z">
        <w:del w:id="7862" w:author="USA Editor 2021" w:date="2021-01-13T11:12:00Z">
          <w:r w:rsidRPr="00B90AFC" w:rsidDel="00B90AFC">
            <w:rPr>
              <w:szCs w:val="24"/>
              <w:highlight w:val="green"/>
              <w:lang w:val="en-US"/>
              <w:rPrChange w:id="7863" w:author="USA Editor 2021" w:date="2021-01-13T11:12:00Z">
                <w:rPr>
                  <w:szCs w:val="24"/>
                  <w:lang w:val="en-US"/>
                </w:rPr>
              </w:rPrChange>
            </w:rPr>
            <w:delText xml:space="preserve">The candidate slot selection process also has to consider time periods reserved for the reception of the </w:delText>
          </w:r>
          <w:r w:rsidRPr="00B90AFC" w:rsidDel="00B90AFC">
            <w:rPr>
              <w:szCs w:val="24"/>
              <w:highlight w:val="green"/>
              <w:lang w:val="en-US"/>
              <w:rPrChange w:id="7864" w:author="USA Editor 2021" w:date="2021-01-13T11:12:00Z">
                <w:rPr>
                  <w:szCs w:val="24"/>
                  <w:highlight w:val="cyan"/>
                  <w:lang w:val="en-US"/>
                </w:rPr>
              </w:rPrChange>
            </w:rPr>
            <w:delText>VDE-TER and VDE-SAT</w:delText>
          </w:r>
          <w:r w:rsidRPr="00B90AFC" w:rsidDel="00B90AFC">
            <w:rPr>
              <w:szCs w:val="24"/>
              <w:highlight w:val="green"/>
              <w:lang w:val="en-US"/>
              <w:rPrChange w:id="7865" w:author="USA Editor 2021" w:date="2021-01-13T11:12:00Z">
                <w:rPr>
                  <w:szCs w:val="24"/>
                  <w:lang w:val="en-US"/>
                </w:rPr>
              </w:rPrChange>
            </w:rPr>
            <w:delText xml:space="preserve"> bulletin board.</w:delText>
          </w:r>
        </w:del>
      </w:ins>
    </w:p>
    <w:p w14:paraId="61F83BAE" w14:textId="46D654C1" w:rsidR="00541A56" w:rsidRPr="00B90AFC" w:rsidDel="00B90AFC" w:rsidRDefault="00541A56" w:rsidP="00541A56">
      <w:pPr>
        <w:spacing w:after="120"/>
        <w:rPr>
          <w:ins w:id="7866" w:author="2092 CG" w:date="2020-10-28T16:34:00Z"/>
          <w:del w:id="7867" w:author="USA Editor 2021" w:date="2021-01-13T11:12:00Z"/>
          <w:szCs w:val="24"/>
          <w:highlight w:val="green"/>
          <w:lang w:val="en-US"/>
          <w:rPrChange w:id="7868" w:author="USA Editor 2021" w:date="2021-01-13T11:12:00Z">
            <w:rPr>
              <w:ins w:id="7869" w:author="2092 CG" w:date="2020-10-28T16:34:00Z"/>
              <w:del w:id="7870" w:author="USA Editor 2021" w:date="2021-01-13T11:12:00Z"/>
              <w:szCs w:val="24"/>
              <w:lang w:val="en-US"/>
            </w:rPr>
          </w:rPrChange>
        </w:rPr>
      </w:pPr>
      <w:ins w:id="7871" w:author="2092 CG" w:date="2020-10-28T16:34:00Z">
        <w:del w:id="7872" w:author="USA Editor 2021" w:date="2021-01-13T11:12:00Z">
          <w:r w:rsidRPr="00B90AFC" w:rsidDel="00B90AFC">
            <w:rPr>
              <w:szCs w:val="24"/>
              <w:highlight w:val="green"/>
              <w:lang w:val="en-US"/>
              <w:rPrChange w:id="7873" w:author="USA Editor 2021" w:date="2021-01-13T11:12:00Z">
                <w:rPr>
                  <w:szCs w:val="24"/>
                  <w:lang w:val="en-US"/>
                </w:rPr>
              </w:rPrChange>
            </w:rPr>
            <w:delText xml:space="preserve">The purpose of maintaining a minimum of eight candidate slots within the same probability of being used for transmission is to provide high probability of access to the link. </w:delText>
          </w:r>
        </w:del>
      </w:ins>
    </w:p>
    <w:p w14:paraId="0B1663C5" w14:textId="3B4DC3CE" w:rsidR="00541A56" w:rsidRPr="00B90AFC" w:rsidDel="00B90AFC" w:rsidRDefault="00541A56" w:rsidP="00541A56">
      <w:pPr>
        <w:spacing w:after="120"/>
        <w:rPr>
          <w:ins w:id="7874" w:author="2092 CG" w:date="2020-10-28T16:34:00Z"/>
          <w:del w:id="7875" w:author="USA Editor 2021" w:date="2021-01-13T11:12:00Z"/>
          <w:szCs w:val="24"/>
          <w:highlight w:val="green"/>
          <w:lang w:val="en-US"/>
          <w:rPrChange w:id="7876" w:author="USA Editor 2021" w:date="2021-01-13T11:12:00Z">
            <w:rPr>
              <w:ins w:id="7877" w:author="2092 CG" w:date="2020-10-28T16:34:00Z"/>
              <w:del w:id="7878" w:author="USA Editor 2021" w:date="2021-01-13T11:12:00Z"/>
              <w:szCs w:val="24"/>
              <w:lang w:val="en-US"/>
            </w:rPr>
          </w:rPrChange>
        </w:rPr>
      </w:pPr>
      <w:ins w:id="7879" w:author="2092 CG" w:date="2020-10-28T16:34:00Z">
        <w:del w:id="7880" w:author="USA Editor 2021" w:date="2021-01-13T11:12:00Z">
          <w:r w:rsidRPr="00B90AFC" w:rsidDel="00B90AFC">
            <w:rPr>
              <w:szCs w:val="24"/>
              <w:highlight w:val="green"/>
              <w:lang w:val="en-US"/>
              <w:rPrChange w:id="7881" w:author="USA Editor 2021" w:date="2021-01-13T11:12:00Z">
                <w:rPr>
                  <w:szCs w:val="24"/>
                  <w:lang w:val="en-US"/>
                </w:rPr>
              </w:rPrChange>
            </w:rPr>
            <w:delText xml:space="preserve">Note that </w:delText>
          </w:r>
          <w:r w:rsidRPr="00B90AFC" w:rsidDel="00B90AFC">
            <w:rPr>
              <w:szCs w:val="24"/>
              <w:highlight w:val="green"/>
              <w:lang w:val="en-US"/>
              <w:rPrChange w:id="7882" w:author="USA Editor 2021" w:date="2021-01-13T11:12:00Z">
                <w:rPr>
                  <w:szCs w:val="24"/>
                  <w:highlight w:val="cyan"/>
                  <w:lang w:val="en-US"/>
                </w:rPr>
              </w:rPrChange>
            </w:rPr>
            <w:delText>individual VDES services</w:delText>
          </w:r>
          <w:r w:rsidRPr="00B90AFC" w:rsidDel="00B90AFC">
            <w:rPr>
              <w:szCs w:val="24"/>
              <w:highlight w:val="green"/>
              <w:lang w:val="en-US"/>
              <w:rPrChange w:id="7883" w:author="USA Editor 2021" w:date="2021-01-13T11:12:00Z">
                <w:rPr>
                  <w:szCs w:val="24"/>
                  <w:lang w:val="en-US"/>
                </w:rPr>
              </w:rPrChange>
            </w:rPr>
            <w:delText xml:space="preserve"> need only to be considered </w:delText>
          </w:r>
          <w:r w:rsidRPr="00B90AFC" w:rsidDel="00B90AFC">
            <w:rPr>
              <w:szCs w:val="24"/>
              <w:highlight w:val="green"/>
              <w:lang w:val="en-US"/>
              <w:rPrChange w:id="7884" w:author="USA Editor 2021" w:date="2021-01-13T11:12:00Z">
                <w:rPr>
                  <w:szCs w:val="24"/>
                  <w:highlight w:val="cyan"/>
                  <w:lang w:val="en-US"/>
                </w:rPr>
              </w:rPrChange>
            </w:rPr>
            <w:delText xml:space="preserve">in the candidate slot selection process when they are in use and </w:delText>
          </w:r>
          <w:r w:rsidRPr="00B90AFC" w:rsidDel="00B90AFC">
            <w:rPr>
              <w:szCs w:val="24"/>
              <w:highlight w:val="green"/>
              <w:lang w:val="en-US"/>
              <w:rPrChange w:id="7885" w:author="USA Editor 2021" w:date="2021-01-13T11:12:00Z">
                <w:rPr>
                  <w:szCs w:val="24"/>
                  <w:lang w:val="en-US"/>
                </w:rPr>
              </w:rPrChange>
            </w:rPr>
            <w:delText xml:space="preserve">there is not sufficient isolation </w:delText>
          </w:r>
          <w:r w:rsidRPr="00B90AFC" w:rsidDel="00B90AFC">
            <w:rPr>
              <w:szCs w:val="24"/>
              <w:highlight w:val="green"/>
              <w:lang w:val="en-US"/>
              <w:rPrChange w:id="7886" w:author="USA Editor 2021" w:date="2021-01-13T11:12:00Z">
                <w:rPr>
                  <w:szCs w:val="24"/>
                  <w:highlight w:val="cyan"/>
                  <w:lang w:val="en-US"/>
                </w:rPr>
              </w:rPrChange>
            </w:rPr>
            <w:delText>ensure</w:delText>
          </w:r>
          <w:r w:rsidRPr="00B90AFC" w:rsidDel="00B90AFC">
            <w:rPr>
              <w:szCs w:val="24"/>
              <w:highlight w:val="green"/>
              <w:lang w:val="en-US"/>
              <w:rPrChange w:id="7887" w:author="USA Editor 2021" w:date="2021-01-13T11:12:00Z">
                <w:rPr>
                  <w:szCs w:val="24"/>
                  <w:lang w:val="en-US"/>
                </w:rPr>
              </w:rPrChange>
            </w:rPr>
            <w:delText xml:space="preserve"> that the AIS station will meet its receiver performance requirements. </w:delText>
          </w:r>
        </w:del>
      </w:ins>
    </w:p>
    <w:p w14:paraId="596006D1" w14:textId="6124E138" w:rsidR="00805306" w:rsidRPr="00B90AFC" w:rsidDel="00B90AFC" w:rsidRDefault="00805306" w:rsidP="00805306">
      <w:pPr>
        <w:spacing w:after="120"/>
        <w:rPr>
          <w:ins w:id="7888" w:author="2092 CG" w:date="2020-10-28T12:22:00Z"/>
          <w:del w:id="7889" w:author="USA Editor 2021" w:date="2021-01-13T11:12:00Z"/>
          <w:highlight w:val="green"/>
          <w:rPrChange w:id="7890" w:author="USA Editor 2021" w:date="2021-01-13T11:12:00Z">
            <w:rPr>
              <w:ins w:id="7891" w:author="2092 CG" w:date="2020-10-28T12:22:00Z"/>
              <w:del w:id="7892" w:author="USA Editor 2021" w:date="2021-01-13T11:12:00Z"/>
            </w:rPr>
          </w:rPrChange>
        </w:rPr>
      </w:pPr>
      <w:ins w:id="7893" w:author="2092 CG" w:date="2020-10-28T12:22:00Z">
        <w:del w:id="7894" w:author="USA Editor 2021" w:date="2021-01-13T11:12:00Z">
          <w:r w:rsidRPr="00B90AFC" w:rsidDel="00B90AFC">
            <w:rPr>
              <w:highlight w:val="green"/>
              <w:rPrChange w:id="7895" w:author="USA Editor 2021" w:date="2021-01-13T11:12:00Z">
                <w:rPr/>
              </w:rPrChange>
            </w:rPr>
            <w:delText xml:space="preserve">When selecting candidates for messages longer than one (1) slot, </w:delText>
          </w:r>
          <w:r w:rsidRPr="00B90AFC" w:rsidDel="00B90AFC">
            <w:rPr>
              <w:highlight w:val="green"/>
              <w:rPrChange w:id="7896" w:author="USA Editor 2021" w:date="2021-01-13T11:12:00Z">
                <w:rPr>
                  <w:highlight w:val="lightGray"/>
                </w:rPr>
              </w:rPrChange>
            </w:rPr>
            <w:delText>i.e. a multi-slot message,</w:delText>
          </w:r>
          <w:r w:rsidRPr="00B90AFC" w:rsidDel="00B90AFC">
            <w:rPr>
              <w:highlight w:val="green"/>
              <w:rPrChange w:id="7897" w:author="USA Editor 2021" w:date="2021-01-13T11:12:00Z">
                <w:rPr/>
              </w:rPrChange>
            </w:rPr>
            <w:delText xml:space="preserve"> a candidate slot should be the first slot in a consecutive block of slots that conform to the selection criteria stated above</w:delText>
          </w:r>
          <w:r w:rsidRPr="00B90AFC" w:rsidDel="00B90AFC">
            <w:rPr>
              <w:highlight w:val="green"/>
              <w:rPrChange w:id="7898" w:author="USA Editor 2021" w:date="2021-01-13T11:12:00Z">
                <w:rPr>
                  <w:highlight w:val="lightGray"/>
                </w:rPr>
              </w:rPrChange>
            </w:rPr>
            <w:delText>, i.e. all slots selected for the multi-slot message must meet one of the rules above.</w:delText>
          </w:r>
        </w:del>
      </w:ins>
    </w:p>
    <w:p w14:paraId="53F274BD" w14:textId="444DCB7A" w:rsidR="00805306" w:rsidRPr="00B90AFC" w:rsidDel="00B90AFC" w:rsidRDefault="00805306" w:rsidP="00805306">
      <w:pPr>
        <w:spacing w:after="120"/>
        <w:rPr>
          <w:ins w:id="7899" w:author="2092 CG" w:date="2020-10-28T12:22:00Z"/>
          <w:del w:id="7900" w:author="USA Editor 2021" w:date="2021-01-13T11:12:00Z"/>
          <w:highlight w:val="green"/>
          <w:rPrChange w:id="7901" w:author="USA Editor 2021" w:date="2021-01-13T11:12:00Z">
            <w:rPr>
              <w:ins w:id="7902" w:author="2092 CG" w:date="2020-10-28T12:22:00Z"/>
              <w:del w:id="7903" w:author="USA Editor 2021" w:date="2021-01-13T11:12:00Z"/>
            </w:rPr>
          </w:rPrChange>
        </w:rPr>
      </w:pPr>
      <w:ins w:id="7904" w:author="2092 CG" w:date="2020-10-28T12:22:00Z">
        <w:del w:id="7905" w:author="USA Editor 2021" w:date="2021-01-13T11:12:00Z">
          <w:r w:rsidRPr="00B90AFC" w:rsidDel="00B90AFC">
            <w:rPr>
              <w:highlight w:val="green"/>
              <w:rPrChange w:id="7906" w:author="USA Editor 2021" w:date="2021-01-13T11:12:00Z">
                <w:rPr/>
              </w:rPrChange>
            </w:rPr>
            <w:delText>If the station cannot find a sufficient number of candidate slots, the station should not transmit and should re-schedule the transmission.</w:delText>
          </w:r>
        </w:del>
      </w:ins>
    </w:p>
    <w:p w14:paraId="17755752" w14:textId="67F23258" w:rsidR="00805306" w:rsidRPr="00B90AFC" w:rsidDel="00B90AFC" w:rsidRDefault="00805306" w:rsidP="00805306">
      <w:pPr>
        <w:spacing w:after="120"/>
        <w:rPr>
          <w:ins w:id="7907" w:author="2092 CG" w:date="2020-10-28T12:22:00Z"/>
          <w:del w:id="7908" w:author="USA Editor 2021" w:date="2021-01-13T11:12:00Z"/>
          <w:highlight w:val="green"/>
          <w:rPrChange w:id="7909" w:author="USA Editor 2021" w:date="2021-01-13T11:12:00Z">
            <w:rPr>
              <w:ins w:id="7910" w:author="2092 CG" w:date="2020-10-28T12:22:00Z"/>
              <w:del w:id="7911" w:author="USA Editor 2021" w:date="2021-01-13T11:12:00Z"/>
            </w:rPr>
          </w:rPrChange>
        </w:rPr>
      </w:pPr>
      <w:ins w:id="7912" w:author="2092 CG" w:date="2020-10-28T12:22:00Z">
        <w:del w:id="7913" w:author="USA Editor 2021" w:date="2021-01-13T11:12:00Z">
          <w:r w:rsidRPr="00B90AFC" w:rsidDel="00B90AFC">
            <w:rPr>
              <w:highlight w:val="green"/>
              <w:rPrChange w:id="7914" w:author="USA Editor 2021" w:date="2021-01-13T11:12:00Z">
                <w:rPr/>
              </w:rPrChange>
            </w:rPr>
            <w:delText xml:space="preserve">The purpose of maintaining a minimum of eight candidate slots within the same probability of being used for transmission is to provide high probability of access to the link. </w:delText>
          </w:r>
        </w:del>
      </w:ins>
    </w:p>
    <w:p w14:paraId="0BA3A468" w14:textId="53B8D1C2" w:rsidR="00805306" w:rsidRPr="00B90AFC" w:rsidDel="00B90AFC" w:rsidRDefault="00805306" w:rsidP="00805306">
      <w:pPr>
        <w:spacing w:after="120"/>
        <w:rPr>
          <w:ins w:id="7915" w:author="2092 CG" w:date="2020-10-28T12:22:00Z"/>
          <w:del w:id="7916" w:author="USA Editor 2021" w:date="2021-01-13T11:12:00Z"/>
          <w:highlight w:val="green"/>
          <w:rPrChange w:id="7917" w:author="USA Editor 2021" w:date="2021-01-13T11:12:00Z">
            <w:rPr>
              <w:ins w:id="7918" w:author="2092 CG" w:date="2020-10-28T12:22:00Z"/>
              <w:del w:id="7919" w:author="USA Editor 2021" w:date="2021-01-13T11:12:00Z"/>
            </w:rPr>
          </w:rPrChange>
        </w:rPr>
      </w:pPr>
      <w:ins w:id="7920" w:author="2092 CG" w:date="2020-10-28T12:22:00Z">
        <w:del w:id="7921" w:author="USA Editor 2021" w:date="2021-01-13T11:12:00Z">
          <w:r w:rsidRPr="00B90AFC" w:rsidDel="00B90AFC">
            <w:rPr>
              <w:highlight w:val="green"/>
              <w:rPrChange w:id="7922" w:author="USA Editor 2021" w:date="2021-01-13T11:12:00Z">
                <w:rPr/>
              </w:rPrChange>
            </w:rPr>
            <w:delText xml:space="preserve">Note that </w:delText>
          </w:r>
          <w:r w:rsidRPr="00B90AFC" w:rsidDel="00B90AFC">
            <w:rPr>
              <w:highlight w:val="green"/>
              <w:rPrChange w:id="7923" w:author="USA Editor 2021" w:date="2021-01-13T11:12:00Z">
                <w:rPr>
                  <w:highlight w:val="lightGray"/>
                </w:rPr>
              </w:rPrChange>
            </w:rPr>
            <w:delText>individual VDES functions</w:delText>
          </w:r>
          <w:r w:rsidRPr="00B90AFC" w:rsidDel="00B90AFC">
            <w:rPr>
              <w:highlight w:val="green"/>
              <w:rPrChange w:id="7924" w:author="USA Editor 2021" w:date="2021-01-13T11:12:00Z">
                <w:rPr/>
              </w:rPrChange>
            </w:rPr>
            <w:delText xml:space="preserve"> need only to be considered </w:delText>
          </w:r>
          <w:r w:rsidRPr="00B90AFC" w:rsidDel="00B90AFC">
            <w:rPr>
              <w:highlight w:val="green"/>
              <w:rPrChange w:id="7925" w:author="USA Editor 2021" w:date="2021-01-13T11:12:00Z">
                <w:rPr>
                  <w:highlight w:val="lightGray"/>
                </w:rPr>
              </w:rPrChange>
            </w:rPr>
            <w:delText xml:space="preserve">in the candidate slot selection process when they are in use and </w:delText>
          </w:r>
          <w:r w:rsidRPr="00B90AFC" w:rsidDel="00B90AFC">
            <w:rPr>
              <w:highlight w:val="green"/>
              <w:rPrChange w:id="7926" w:author="USA Editor 2021" w:date="2021-01-13T11:12:00Z">
                <w:rPr/>
              </w:rPrChange>
            </w:rPr>
            <w:delText xml:space="preserve">there is not sufficient isolation </w:delText>
          </w:r>
          <w:r w:rsidRPr="00B90AFC" w:rsidDel="00B90AFC">
            <w:rPr>
              <w:highlight w:val="green"/>
              <w:rPrChange w:id="7927" w:author="USA Editor 2021" w:date="2021-01-13T11:12:00Z">
                <w:rPr>
                  <w:highlight w:val="lightGray"/>
                </w:rPr>
              </w:rPrChange>
            </w:rPr>
            <w:delText xml:space="preserve"> to ensure</w:delText>
          </w:r>
          <w:r w:rsidRPr="00B90AFC" w:rsidDel="00B90AFC">
            <w:rPr>
              <w:highlight w:val="green"/>
              <w:rPrChange w:id="7928" w:author="USA Editor 2021" w:date="2021-01-13T11:12:00Z">
                <w:rPr/>
              </w:rPrChange>
            </w:rPr>
            <w:delText xml:space="preserve"> that the AIS station will meet its receiver performance requirements. </w:delText>
          </w:r>
        </w:del>
      </w:ins>
    </w:p>
    <w:p w14:paraId="1FE6E56D" w14:textId="0F2F29EB" w:rsidR="00A013FD" w:rsidRPr="00B90AFC" w:rsidDel="00B90AFC" w:rsidRDefault="00A013FD" w:rsidP="00A013FD">
      <w:pPr>
        <w:spacing w:after="120"/>
        <w:rPr>
          <w:ins w:id="7929" w:author="Ross Norsworthy" w:date="2020-03-20T00:00:00Z"/>
          <w:del w:id="7930" w:author="USA Editor 2021" w:date="2021-01-13T11:12:00Z"/>
          <w:highlight w:val="green"/>
          <w:rPrChange w:id="7931" w:author="USA Editor 2021" w:date="2021-01-13T11:12:00Z">
            <w:rPr>
              <w:ins w:id="7932" w:author="Ross Norsworthy" w:date="2020-03-20T00:00:00Z"/>
              <w:del w:id="7933" w:author="USA Editor 2021" w:date="2021-01-13T11:12:00Z"/>
              <w:highlight w:val="lightGray"/>
            </w:rPr>
          </w:rPrChange>
        </w:rPr>
      </w:pPr>
      <w:ins w:id="7934" w:author="Ross Norsworthy" w:date="2020-03-20T00:00:00Z">
        <w:del w:id="7935" w:author="USA Editor 2021" w:date="2021-01-13T11:12:00Z">
          <w:r w:rsidRPr="00B90AFC" w:rsidDel="00B90AFC">
            <w:rPr>
              <w:highlight w:val="green"/>
              <w:rPrChange w:id="7936" w:author="USA Editor 2021" w:date="2021-01-13T11:12:00Z">
                <w:rPr>
                  <w:highlight w:val="lightGray"/>
                </w:rPr>
              </w:rPrChange>
            </w:rPr>
            <w:delText xml:space="preserve">Slots, used for transmission, are selected from </w:delText>
          </w:r>
          <w:r w:rsidRPr="00B90AFC" w:rsidDel="00B90AFC">
            <w:rPr>
              <w:i/>
              <w:iCs/>
              <w:highlight w:val="green"/>
              <w:rPrChange w:id="7937" w:author="USA Editor 2021" w:date="2021-01-13T11:12:00Z">
                <w:rPr>
                  <w:i/>
                  <w:iCs/>
                  <w:highlight w:val="lightGray"/>
                </w:rPr>
              </w:rPrChange>
            </w:rPr>
            <w:delText>candidate slots</w:delText>
          </w:r>
          <w:r w:rsidRPr="00B90AFC" w:rsidDel="00B90AFC">
            <w:rPr>
              <w:highlight w:val="green"/>
              <w:rPrChange w:id="7938" w:author="USA Editor 2021" w:date="2021-01-13T11:12:00Z">
                <w:rPr>
                  <w:highlight w:val="lightGray"/>
                </w:rPr>
              </w:rPrChange>
            </w:rPr>
            <w:delText xml:space="preserve"> in the selection interval (SI) which is defined as 235 slots.</w:delText>
          </w:r>
        </w:del>
      </w:ins>
    </w:p>
    <w:p w14:paraId="77FC508C" w14:textId="457D1880" w:rsidR="00A013FD" w:rsidRPr="00B90AFC" w:rsidDel="00B90AFC" w:rsidRDefault="00A013FD" w:rsidP="00A013FD">
      <w:pPr>
        <w:spacing w:after="120"/>
        <w:rPr>
          <w:ins w:id="7939" w:author="Ross Norsworthy" w:date="2020-03-20T00:00:00Z"/>
          <w:del w:id="7940" w:author="USA Editor 2021" w:date="2021-01-13T11:12:00Z"/>
          <w:highlight w:val="green"/>
          <w:rPrChange w:id="7941" w:author="USA Editor 2021" w:date="2021-01-13T11:12:00Z">
            <w:rPr>
              <w:ins w:id="7942" w:author="Ross Norsworthy" w:date="2020-03-20T00:00:00Z"/>
              <w:del w:id="7943" w:author="USA Editor 2021" w:date="2021-01-13T11:12:00Z"/>
              <w:highlight w:val="lightGray"/>
            </w:rPr>
          </w:rPrChange>
        </w:rPr>
      </w:pPr>
      <w:ins w:id="7944" w:author="Ross Norsworthy" w:date="2020-03-20T00:00:00Z">
        <w:del w:id="7945" w:author="USA Editor 2021" w:date="2021-01-13T11:12:00Z">
          <w:r w:rsidRPr="00B90AFC" w:rsidDel="00B90AFC">
            <w:rPr>
              <w:highlight w:val="green"/>
              <w:rPrChange w:id="7946" w:author="USA Editor 2021" w:date="2021-01-13T11:12:00Z">
                <w:rPr>
                  <w:highlight w:val="lightGray"/>
                </w:rPr>
              </w:rPrChange>
            </w:rPr>
            <w:delText>The selection process uses received data from AIS, ASM and VDE where these functions are co-located. Functions not part of a co-located station are not considered by the candidate slot selection process of the station.</w:delText>
          </w:r>
        </w:del>
      </w:ins>
    </w:p>
    <w:p w14:paraId="25AB15C7" w14:textId="0A2FCC05" w:rsidR="00A013FD" w:rsidRPr="00B90AFC" w:rsidDel="00B90AFC" w:rsidRDefault="00A013FD" w:rsidP="00A013FD">
      <w:pPr>
        <w:spacing w:after="120"/>
        <w:rPr>
          <w:ins w:id="7947" w:author="Ross Norsworthy" w:date="2020-03-20T00:00:00Z"/>
          <w:del w:id="7948" w:author="USA Editor 2021" w:date="2021-01-13T11:12:00Z"/>
          <w:highlight w:val="green"/>
          <w:rPrChange w:id="7949" w:author="USA Editor 2021" w:date="2021-01-13T11:12:00Z">
            <w:rPr>
              <w:ins w:id="7950" w:author="Ross Norsworthy" w:date="2020-03-20T00:00:00Z"/>
              <w:del w:id="7951" w:author="USA Editor 2021" w:date="2021-01-13T11:12:00Z"/>
              <w:highlight w:val="lightGray"/>
            </w:rPr>
          </w:rPrChange>
        </w:rPr>
      </w:pPr>
      <w:ins w:id="7952" w:author="Ross Norsworthy" w:date="2020-03-20T00:00:00Z">
        <w:del w:id="7953" w:author="USA Editor 2021" w:date="2021-01-13T11:12:00Z">
          <w:r w:rsidRPr="00B90AFC" w:rsidDel="00B90AFC">
            <w:rPr>
              <w:highlight w:val="green"/>
              <w:rPrChange w:id="7954" w:author="USA Editor 2021" w:date="2021-01-13T11:12:00Z">
                <w:rPr>
                  <w:highlight w:val="lightGray"/>
                </w:rPr>
              </w:rPrChange>
            </w:rPr>
            <w:delText>There should be, at minimum, a set of eight candidate slots to choose from.</w:delText>
          </w:r>
        </w:del>
      </w:ins>
    </w:p>
    <w:p w14:paraId="2F6F4424" w14:textId="17C89C45" w:rsidR="00A013FD" w:rsidRPr="00B90AFC" w:rsidDel="00B90AFC" w:rsidRDefault="00A013FD" w:rsidP="0006194F">
      <w:pPr>
        <w:rPr>
          <w:ins w:id="7955" w:author="Ross Norsworthy" w:date="2020-03-20T00:00:00Z"/>
          <w:del w:id="7956" w:author="USA Editor 2021" w:date="2021-01-13T11:12:00Z"/>
          <w:rFonts w:eastAsiaTheme="minorHAnsi"/>
          <w:highlight w:val="green"/>
          <w:rPrChange w:id="7957" w:author="USA Editor 2021" w:date="2021-01-13T11:12:00Z">
            <w:rPr>
              <w:ins w:id="7958" w:author="Ross Norsworthy" w:date="2020-03-20T00:00:00Z"/>
              <w:del w:id="7959" w:author="USA Editor 2021" w:date="2021-01-13T11:12:00Z"/>
              <w:rFonts w:eastAsiaTheme="minorHAnsi"/>
              <w:highlight w:val="lightGray"/>
            </w:rPr>
          </w:rPrChange>
        </w:rPr>
      </w:pPr>
      <w:ins w:id="7960" w:author="Ross Norsworthy" w:date="2020-03-20T00:00:00Z">
        <w:del w:id="7961" w:author="USA Editor 2021" w:date="2021-01-13T11:12:00Z">
          <w:r w:rsidRPr="00B90AFC" w:rsidDel="00B90AFC">
            <w:rPr>
              <w:rFonts w:eastAsiaTheme="minorHAnsi"/>
              <w:highlight w:val="green"/>
              <w:rPrChange w:id="7962" w:author="USA Editor 2021" w:date="2021-01-13T11:12:00Z">
                <w:rPr>
                  <w:rFonts w:eastAsiaTheme="minorHAnsi"/>
                  <w:highlight w:val="lightGray"/>
                </w:rPr>
              </w:rPrChange>
            </w:rPr>
            <w:delText>Rule 1:</w:delText>
          </w:r>
          <w:r w:rsidRPr="00B90AFC" w:rsidDel="00B90AFC">
            <w:rPr>
              <w:rFonts w:eastAsiaTheme="minorHAnsi"/>
              <w:highlight w:val="green"/>
              <w:rPrChange w:id="7963" w:author="USA Editor 2021" w:date="2021-01-13T11:12:00Z">
                <w:rPr>
                  <w:rFonts w:eastAsiaTheme="minorHAnsi"/>
                  <w:highlight w:val="lightGray"/>
                </w:rPr>
              </w:rPrChange>
            </w:rPr>
            <w:tab/>
            <w:delText xml:space="preserve">The candidate slots are primarily selected from slots that are Free. </w:delText>
          </w:r>
        </w:del>
      </w:ins>
    </w:p>
    <w:p w14:paraId="5A95F28B" w14:textId="0B2BF2D8" w:rsidR="00A013FD" w:rsidRPr="00B90AFC" w:rsidDel="00B90AFC" w:rsidRDefault="00A013FD" w:rsidP="0006194F">
      <w:pPr>
        <w:rPr>
          <w:ins w:id="7964" w:author="Ross Norsworthy" w:date="2020-03-20T00:00:00Z"/>
          <w:del w:id="7965" w:author="USA Editor 2021" w:date="2021-01-13T11:12:00Z"/>
          <w:highlight w:val="green"/>
          <w:rPrChange w:id="7966" w:author="USA Editor 2021" w:date="2021-01-13T11:12:00Z">
            <w:rPr>
              <w:ins w:id="7967" w:author="Ross Norsworthy" w:date="2020-03-20T00:00:00Z"/>
              <w:del w:id="7968" w:author="USA Editor 2021" w:date="2021-01-13T11:12:00Z"/>
              <w:highlight w:val="lightGray"/>
            </w:rPr>
          </w:rPrChange>
        </w:rPr>
      </w:pPr>
      <w:ins w:id="7969" w:author="Ross Norsworthy" w:date="2020-03-20T00:00:00Z">
        <w:del w:id="7970" w:author="USA Editor 2021" w:date="2021-01-13T11:12:00Z">
          <w:r w:rsidRPr="00B90AFC" w:rsidDel="00B90AFC">
            <w:rPr>
              <w:highlight w:val="green"/>
              <w:rPrChange w:id="7971" w:author="USA Editor 2021" w:date="2021-01-13T11:12:00Z">
                <w:rPr>
                  <w:highlight w:val="lightGray"/>
                </w:rPr>
              </w:rPrChange>
            </w:rPr>
            <w:delText>If the candidate slot set contains less than eight slots, additional candidate slots can be obtained by using the following rules and order (rule 2 followed by rule 3):</w:delText>
          </w:r>
        </w:del>
      </w:ins>
    </w:p>
    <w:p w14:paraId="458693B1" w14:textId="79BAFE9F" w:rsidR="00A013FD" w:rsidRPr="00B90AFC" w:rsidDel="00B90AFC" w:rsidRDefault="00A013FD" w:rsidP="0006194F">
      <w:pPr>
        <w:rPr>
          <w:ins w:id="7972" w:author="Ross Norsworthy" w:date="2020-03-20T00:00:00Z"/>
          <w:del w:id="7973" w:author="USA Editor 2021" w:date="2021-01-13T11:12:00Z"/>
          <w:rFonts w:eastAsiaTheme="minorHAnsi"/>
          <w:highlight w:val="green"/>
          <w:rPrChange w:id="7974" w:author="USA Editor 2021" w:date="2021-01-13T11:12:00Z">
            <w:rPr>
              <w:ins w:id="7975" w:author="Ross Norsworthy" w:date="2020-03-20T00:00:00Z"/>
              <w:del w:id="7976" w:author="USA Editor 2021" w:date="2021-01-13T11:12:00Z"/>
              <w:rFonts w:eastAsiaTheme="minorHAnsi"/>
              <w:highlight w:val="lightGray"/>
            </w:rPr>
          </w:rPrChange>
        </w:rPr>
      </w:pPr>
      <w:ins w:id="7977" w:author="Ross Norsworthy" w:date="2020-03-20T00:00:00Z">
        <w:del w:id="7978" w:author="USA Editor 2021" w:date="2021-01-13T11:12:00Z">
          <w:r w:rsidRPr="00B90AFC" w:rsidDel="00B90AFC">
            <w:rPr>
              <w:rFonts w:eastAsiaTheme="minorHAnsi"/>
              <w:highlight w:val="green"/>
              <w:rPrChange w:id="7979" w:author="USA Editor 2021" w:date="2021-01-13T11:12:00Z">
                <w:rPr>
                  <w:rFonts w:eastAsiaTheme="minorHAnsi"/>
                  <w:highlight w:val="lightGray"/>
                </w:rPr>
              </w:rPrChange>
            </w:rPr>
            <w:delText>Rule 2:</w:delText>
          </w:r>
          <w:r w:rsidRPr="00B90AFC" w:rsidDel="00B90AFC">
            <w:rPr>
              <w:rFonts w:eastAsiaTheme="minorHAnsi"/>
              <w:highlight w:val="green"/>
              <w:rPrChange w:id="7980" w:author="USA Editor 2021" w:date="2021-01-13T11:12:00Z">
                <w:rPr>
                  <w:rFonts w:eastAsiaTheme="minorHAnsi"/>
                  <w:highlight w:val="lightGray"/>
                </w:rPr>
              </w:rPrChange>
            </w:rPr>
            <w:tab/>
            <w:delText xml:space="preserve">Available slot on one AIS channel and Free on the other channels. </w:delText>
          </w:r>
        </w:del>
      </w:ins>
    </w:p>
    <w:p w14:paraId="56DCB4EE" w14:textId="10534077" w:rsidR="00A013FD" w:rsidRPr="00B90AFC" w:rsidDel="00B90AFC" w:rsidRDefault="00A013FD" w:rsidP="0006194F">
      <w:pPr>
        <w:rPr>
          <w:ins w:id="7981" w:author="Editor" w:date="2020-07-22T09:17:00Z"/>
          <w:del w:id="7982" w:author="USA Editor 2021" w:date="2021-01-13T11:12:00Z"/>
          <w:rFonts w:eastAsiaTheme="minorHAnsi"/>
          <w:highlight w:val="green"/>
          <w:rPrChange w:id="7983" w:author="USA Editor 2021" w:date="2021-01-13T11:12:00Z">
            <w:rPr>
              <w:ins w:id="7984" w:author="Editor" w:date="2020-07-22T09:17:00Z"/>
              <w:del w:id="7985" w:author="USA Editor 2021" w:date="2021-01-13T11:12:00Z"/>
              <w:rFonts w:eastAsiaTheme="minorHAnsi"/>
              <w:highlight w:val="lightGray"/>
            </w:rPr>
          </w:rPrChange>
        </w:rPr>
      </w:pPr>
      <w:ins w:id="7986" w:author="Ross Norsworthy" w:date="2020-03-20T00:00:00Z">
        <w:del w:id="7987" w:author="USA Editor 2021" w:date="2021-01-13T11:12:00Z">
          <w:r w:rsidRPr="00B90AFC" w:rsidDel="00B90AFC">
            <w:rPr>
              <w:rFonts w:eastAsiaTheme="minorHAnsi"/>
              <w:highlight w:val="green"/>
              <w:rPrChange w:id="7988" w:author="USA Editor 2021" w:date="2021-01-13T11:12:00Z">
                <w:rPr>
                  <w:rFonts w:eastAsiaTheme="minorHAnsi"/>
                  <w:highlight w:val="lightGray"/>
                </w:rPr>
              </w:rPrChange>
            </w:rPr>
            <w:delText>Rule 3:</w:delText>
          </w:r>
          <w:r w:rsidRPr="00B90AFC" w:rsidDel="00B90AFC">
            <w:rPr>
              <w:rFonts w:eastAsiaTheme="minorHAnsi"/>
              <w:highlight w:val="green"/>
              <w:rPrChange w:id="7989" w:author="USA Editor 2021" w:date="2021-01-13T11:12:00Z">
                <w:rPr>
                  <w:rFonts w:eastAsiaTheme="minorHAnsi"/>
                  <w:highlight w:val="lightGray"/>
                </w:rPr>
              </w:rPrChange>
            </w:rPr>
            <w:tab/>
            <w:delText>Available slot on both AIS channels (AIS1 and AIS2) and Free on the other channels.</w:delText>
          </w:r>
        </w:del>
      </w:ins>
    </w:p>
    <w:p w14:paraId="6C16012C" w14:textId="0D5ACBF3" w:rsidR="00A013FD" w:rsidRPr="00B90AFC" w:rsidDel="00B90AFC" w:rsidRDefault="00A013FD" w:rsidP="0006194F">
      <w:pPr>
        <w:rPr>
          <w:ins w:id="7990" w:author="Ross Norsworthy" w:date="2020-03-20T00:00:00Z"/>
          <w:del w:id="7991" w:author="USA Editor 2021" w:date="2021-01-13T11:12:00Z"/>
          <w:rFonts w:eastAsiaTheme="minorHAnsi"/>
          <w:highlight w:val="green"/>
          <w:rPrChange w:id="7992" w:author="USA Editor 2021" w:date="2021-01-13T11:12:00Z">
            <w:rPr>
              <w:ins w:id="7993" w:author="Ross Norsworthy" w:date="2020-03-20T00:00:00Z"/>
              <w:del w:id="7994" w:author="USA Editor 2021" w:date="2021-01-13T11:12:00Z"/>
              <w:rFonts w:eastAsiaTheme="minorHAnsi"/>
              <w:highlight w:val="lightGray"/>
            </w:rPr>
          </w:rPrChange>
        </w:rPr>
      </w:pPr>
      <w:ins w:id="7995" w:author="Editor" w:date="2020-07-22T09:17:00Z">
        <w:del w:id="7996" w:author="USA Editor 2021" w:date="2021-01-13T11:12:00Z">
          <w:r w:rsidRPr="00B90AFC" w:rsidDel="00B90AFC">
            <w:rPr>
              <w:rFonts w:eastAsiaTheme="minorHAnsi"/>
              <w:highlight w:val="green"/>
              <w:rPrChange w:id="7997" w:author="USA Editor 2021" w:date="2021-01-13T11:12:00Z">
                <w:rPr>
                  <w:rFonts w:eastAsiaTheme="minorHAnsi"/>
                  <w:highlight w:val="lightGray"/>
                </w:rPr>
              </w:rPrChange>
            </w:rPr>
            <w:delText xml:space="preserve">Rule 4: </w:delText>
          </w:r>
        </w:del>
      </w:ins>
      <w:ins w:id="7998" w:author="Song, Xiaojing" w:date="2020-08-19T17:14:00Z">
        <w:del w:id="7999" w:author="USA Editor 2021" w:date="2021-01-13T11:12:00Z">
          <w:r w:rsidR="007A68B8" w:rsidRPr="00B90AFC" w:rsidDel="00B90AFC">
            <w:rPr>
              <w:rFonts w:eastAsiaTheme="minorHAnsi"/>
              <w:highlight w:val="green"/>
              <w:rPrChange w:id="8000" w:author="USA Editor 2021" w:date="2021-01-13T11:12:00Z">
                <w:rPr>
                  <w:rFonts w:eastAsiaTheme="minorHAnsi"/>
                  <w:highlight w:val="lightGray"/>
                </w:rPr>
              </w:rPrChange>
            </w:rPr>
            <w:tab/>
          </w:r>
        </w:del>
      </w:ins>
      <w:ins w:id="8001" w:author="Editor" w:date="2020-07-22T09:17:00Z">
        <w:del w:id="8002" w:author="USA Editor 2021" w:date="2021-01-13T11:12:00Z">
          <w:r w:rsidRPr="00B90AFC" w:rsidDel="00B90AFC">
            <w:rPr>
              <w:rFonts w:eastAsiaTheme="minorHAnsi"/>
              <w:highlight w:val="green"/>
              <w:rPrChange w:id="8003" w:author="USA Editor 2021" w:date="2021-01-13T11:12:00Z">
                <w:rPr>
                  <w:rFonts w:eastAsiaTheme="minorHAnsi"/>
                  <w:highlight w:val="lightGray"/>
                </w:rPr>
              </w:rPrChange>
            </w:rPr>
            <w:delText>A slot not expecting a message of interest for own station on the other ASM channel and available on both AIS channels</w:delText>
          </w:r>
        </w:del>
      </w:ins>
    </w:p>
    <w:p w14:paraId="2337F8B6" w14:textId="2EDB0C81" w:rsidR="00A013FD" w:rsidRPr="00B90AFC" w:rsidDel="00B90AFC" w:rsidRDefault="00A013FD" w:rsidP="00A013FD">
      <w:pPr>
        <w:spacing w:after="120"/>
        <w:rPr>
          <w:ins w:id="8004" w:author="Ross Norsworthy" w:date="2020-03-20T00:00:00Z"/>
          <w:del w:id="8005" w:author="USA Editor 2021" w:date="2021-01-13T11:12:00Z"/>
          <w:highlight w:val="green"/>
          <w:rPrChange w:id="8006" w:author="USA Editor 2021" w:date="2021-01-13T11:12:00Z">
            <w:rPr>
              <w:ins w:id="8007" w:author="Ross Norsworthy" w:date="2020-03-20T00:00:00Z"/>
              <w:del w:id="8008" w:author="USA Editor 2021" w:date="2021-01-13T11:12:00Z"/>
              <w:highlight w:val="lightGray"/>
            </w:rPr>
          </w:rPrChange>
        </w:rPr>
      </w:pPr>
      <w:ins w:id="8009" w:author="Ross Norsworthy" w:date="2020-03-20T00:00:00Z">
        <w:del w:id="8010" w:author="USA Editor 2021" w:date="2021-01-13T11:12:00Z">
          <w:r w:rsidRPr="00B90AFC" w:rsidDel="00B90AFC">
            <w:rPr>
              <w:highlight w:val="green"/>
              <w:rPrChange w:id="8011" w:author="USA Editor 2021" w:date="2021-01-13T11:12:00Z">
                <w:rPr>
                  <w:highlight w:val="lightGray"/>
                </w:rPr>
              </w:rPrChange>
            </w:rPr>
            <w:delText>When selecting candidates for messages longer than one (1) slot, a candidate slot should be the first slot in a consecutive block of slots that conform to the selection criteria stated above.</w:delText>
          </w:r>
        </w:del>
      </w:ins>
    </w:p>
    <w:p w14:paraId="354D1E2F" w14:textId="67D938CE" w:rsidR="00A013FD" w:rsidRPr="00B90AFC" w:rsidDel="00B90AFC" w:rsidRDefault="00A013FD" w:rsidP="00A013FD">
      <w:pPr>
        <w:spacing w:after="120"/>
        <w:rPr>
          <w:ins w:id="8012" w:author="Ross Norsworthy" w:date="2020-03-20T00:00:00Z"/>
          <w:del w:id="8013" w:author="USA Editor 2021" w:date="2021-01-13T11:12:00Z"/>
          <w:highlight w:val="green"/>
          <w:rPrChange w:id="8014" w:author="USA Editor 2021" w:date="2021-01-13T11:12:00Z">
            <w:rPr>
              <w:ins w:id="8015" w:author="Ross Norsworthy" w:date="2020-03-20T00:00:00Z"/>
              <w:del w:id="8016" w:author="USA Editor 2021" w:date="2021-01-13T11:12:00Z"/>
              <w:highlight w:val="lightGray"/>
            </w:rPr>
          </w:rPrChange>
        </w:rPr>
      </w:pPr>
      <w:ins w:id="8017" w:author="Ross Norsworthy" w:date="2020-03-20T00:00:00Z">
        <w:del w:id="8018" w:author="USA Editor 2021" w:date="2021-01-13T11:12:00Z">
          <w:r w:rsidRPr="00B90AFC" w:rsidDel="00B90AFC">
            <w:rPr>
              <w:highlight w:val="green"/>
              <w:rPrChange w:id="8019" w:author="USA Editor 2021" w:date="2021-01-13T11:12:00Z">
                <w:rPr>
                  <w:highlight w:val="lightGray"/>
                </w:rPr>
              </w:rPrChange>
            </w:rPr>
            <w:delText>If the station cannot find a sufficient number of candidate slots, the station should not transmit and should re-schedule the transmission.</w:delText>
          </w:r>
        </w:del>
      </w:ins>
    </w:p>
    <w:p w14:paraId="6A8BB029" w14:textId="2B8D5CDC" w:rsidR="00A013FD" w:rsidRPr="00B90AFC" w:rsidDel="00B90AFC" w:rsidRDefault="00A013FD" w:rsidP="00A013FD">
      <w:pPr>
        <w:spacing w:after="120"/>
        <w:rPr>
          <w:ins w:id="8020" w:author="Ross Norsworthy" w:date="2020-03-20T00:00:00Z"/>
          <w:del w:id="8021" w:author="USA Editor 2021" w:date="2021-01-13T11:12:00Z"/>
          <w:highlight w:val="green"/>
          <w:rPrChange w:id="8022" w:author="USA Editor 2021" w:date="2021-01-13T11:12:00Z">
            <w:rPr>
              <w:ins w:id="8023" w:author="Ross Norsworthy" w:date="2020-03-20T00:00:00Z"/>
              <w:del w:id="8024" w:author="USA Editor 2021" w:date="2021-01-13T11:12:00Z"/>
              <w:highlight w:val="lightGray"/>
            </w:rPr>
          </w:rPrChange>
        </w:rPr>
      </w:pPr>
      <w:ins w:id="8025" w:author="Ross Norsworthy" w:date="2020-03-20T00:00:00Z">
        <w:del w:id="8026" w:author="USA Editor 2021" w:date="2021-01-13T11:12:00Z">
          <w:r w:rsidRPr="00B90AFC" w:rsidDel="00B90AFC">
            <w:rPr>
              <w:highlight w:val="green"/>
              <w:rPrChange w:id="8027" w:author="USA Editor 2021" w:date="2021-01-13T11:12:00Z">
                <w:rPr>
                  <w:highlight w:val="lightGray"/>
                </w:rPr>
              </w:rPrChange>
            </w:rPr>
            <w:delText>The candidate slot selection process also has to consider time periods reserved for the reception of the bulletin board.</w:delText>
          </w:r>
        </w:del>
      </w:ins>
    </w:p>
    <w:p w14:paraId="0BF212DA" w14:textId="34EF94A2" w:rsidR="00A013FD" w:rsidRPr="00B90AFC" w:rsidDel="00B90AFC" w:rsidRDefault="00A013FD" w:rsidP="00A013FD">
      <w:pPr>
        <w:spacing w:after="120"/>
        <w:rPr>
          <w:ins w:id="8028" w:author="Ross Norsworthy" w:date="2020-03-20T00:00:00Z"/>
          <w:del w:id="8029" w:author="USA Editor 2021" w:date="2021-01-13T11:12:00Z"/>
          <w:highlight w:val="green"/>
          <w:rPrChange w:id="8030" w:author="USA Editor 2021" w:date="2021-01-13T11:12:00Z">
            <w:rPr>
              <w:ins w:id="8031" w:author="Ross Norsworthy" w:date="2020-03-20T00:00:00Z"/>
              <w:del w:id="8032" w:author="USA Editor 2021" w:date="2021-01-13T11:12:00Z"/>
              <w:highlight w:val="lightGray"/>
            </w:rPr>
          </w:rPrChange>
        </w:rPr>
      </w:pPr>
      <w:ins w:id="8033" w:author="Ross Norsworthy" w:date="2020-03-20T00:00:00Z">
        <w:del w:id="8034" w:author="USA Editor 2021" w:date="2021-01-13T11:12:00Z">
          <w:r w:rsidRPr="00B90AFC" w:rsidDel="00B90AFC">
            <w:rPr>
              <w:highlight w:val="green"/>
              <w:rPrChange w:id="8035" w:author="USA Editor 2021" w:date="2021-01-13T11:12:00Z">
                <w:rPr>
                  <w:highlight w:val="lightGray"/>
                </w:rPr>
              </w:rPrChange>
            </w:rPr>
            <w:delText xml:space="preserve">The purpose of maintaining a minimum of eight candidate slots within the same probability of being used for transmission is to provide high probability of access to the link. </w:delText>
          </w:r>
        </w:del>
      </w:ins>
    </w:p>
    <w:p w14:paraId="60C9F5A2" w14:textId="36E0BF13" w:rsidR="00A013FD" w:rsidRPr="00B90AFC" w:rsidDel="00B90AFC" w:rsidRDefault="00A013FD" w:rsidP="00A013FD">
      <w:pPr>
        <w:spacing w:after="120"/>
        <w:rPr>
          <w:del w:id="8036" w:author="USA Editor 2021" w:date="2021-01-13T11:12:00Z"/>
          <w:highlight w:val="green"/>
          <w:rPrChange w:id="8037" w:author="USA Editor 2021" w:date="2021-01-13T11:12:00Z">
            <w:rPr>
              <w:del w:id="8038" w:author="USA Editor 2021" w:date="2021-01-13T11:12:00Z"/>
            </w:rPr>
          </w:rPrChange>
        </w:rPr>
      </w:pPr>
      <w:ins w:id="8039" w:author="Ross Norsworthy" w:date="2020-03-20T00:00:00Z">
        <w:del w:id="8040" w:author="USA Editor 2021" w:date="2021-01-13T11:12:00Z">
          <w:r w:rsidRPr="00B90AFC" w:rsidDel="00B90AFC">
            <w:rPr>
              <w:highlight w:val="green"/>
              <w:rPrChange w:id="8041" w:author="USA Editor 2021" w:date="2021-01-13T11:12:00Z">
                <w:rPr>
                  <w:highlight w:val="lightGray"/>
                </w:rPr>
              </w:rPrChange>
            </w:rPr>
            <w:delText>Note that the AIS and VDE channels need only to be considered when ASM and the other system share the same antenna. Or when there is not sufficient isolation to support independent operations such that the AIS station will still meet its receiver performance requirements.</w:delText>
          </w:r>
          <w:r w:rsidRPr="00B90AFC" w:rsidDel="00B90AFC">
            <w:rPr>
              <w:highlight w:val="green"/>
              <w:rPrChange w:id="8042" w:author="USA Editor 2021" w:date="2021-01-13T11:12:00Z">
                <w:rPr/>
              </w:rPrChange>
            </w:rPr>
            <w:delText xml:space="preserve"> </w:delText>
          </w:r>
        </w:del>
      </w:ins>
      <w:ins w:id="8043" w:author="USA Editor" w:date="2020-11-17T06:29:00Z">
        <w:del w:id="8044" w:author="USA Editor 2021" w:date="2021-01-13T11:12:00Z">
          <w:r w:rsidR="00D25241" w:rsidRPr="00B90AFC" w:rsidDel="00B90AFC">
            <w:rPr>
              <w:highlight w:val="green"/>
              <w:rPrChange w:id="8045" w:author="USA Editor 2021" w:date="2021-01-13T11:12:00Z">
                <w:rPr/>
              </w:rPrChange>
            </w:rPr>
            <w:delText>]</w:delText>
          </w:r>
        </w:del>
      </w:ins>
    </w:p>
    <w:p w14:paraId="6EB5AFD4" w14:textId="670F1E0E" w:rsidR="00D25241" w:rsidRDefault="00D25241">
      <w:pPr>
        <w:pStyle w:val="Heading3"/>
        <w:rPr>
          <w:ins w:id="8046" w:author="USA Editor" w:date="2020-11-17T06:30:00Z"/>
        </w:rPr>
      </w:pPr>
      <w:bookmarkStart w:id="8047" w:name="_Hlk61430095"/>
      <w:ins w:id="8048" w:author="USA Editor" w:date="2020-11-17T06:30:00Z">
        <w:del w:id="8049" w:author="USA Editor 2021" w:date="2021-01-13T11:12:00Z">
          <w:r w:rsidRPr="00B90AFC" w:rsidDel="00B90AFC">
            <w:rPr>
              <w:highlight w:val="green"/>
              <w:rPrChange w:id="8050" w:author="USA Editor 2021" w:date="2021-01-13T11:12:00Z">
                <w:rPr/>
              </w:rPrChange>
            </w:rPr>
            <w:delText>[</w:delText>
          </w:r>
        </w:del>
        <w:del w:id="8051" w:author="USA Editor 2021" w:date="2020-12-11T11:06:00Z">
          <w:r w:rsidRPr="005D78E1" w:rsidDel="005D78E1">
            <w:rPr>
              <w:highlight w:val="green"/>
              <w:lang w:eastAsia="en-GB"/>
              <w:rPrChange w:id="8052" w:author="USA Editor 2021" w:date="2020-12-11T11:07:00Z">
                <w:rPr>
                  <w:lang w:eastAsia="en-GB"/>
                </w:rPr>
              </w:rPrChange>
            </w:rPr>
            <w:delText>B 3</w:delText>
          </w:r>
        </w:del>
      </w:ins>
      <w:ins w:id="8053" w:author="USA Editor 2021" w:date="2020-12-11T11:06:00Z">
        <w:r w:rsidR="005D78E1" w:rsidRPr="005D78E1">
          <w:rPr>
            <w:highlight w:val="green"/>
            <w:lang w:eastAsia="en-GB"/>
            <w:rPrChange w:id="8054" w:author="USA Editor 2021" w:date="2020-12-11T11:07:00Z">
              <w:rPr>
                <w:lang w:eastAsia="en-GB"/>
              </w:rPr>
            </w:rPrChange>
          </w:rPr>
          <w:t>4</w:t>
        </w:r>
      </w:ins>
      <w:ins w:id="8055" w:author="USA Editor" w:date="2020-11-17T06:30:00Z">
        <w:r>
          <w:rPr>
            <w:lang w:eastAsia="en-GB"/>
          </w:rPr>
          <w:t>.5.3</w:t>
        </w:r>
        <w:r>
          <w:rPr>
            <w:lang w:eastAsia="en-GB"/>
          </w:rPr>
          <w:tab/>
        </w:r>
        <w:r w:rsidRPr="00A013FD">
          <w:rPr>
            <w:lang w:eastAsia="en-GB"/>
          </w:rPr>
          <w:t>Candidate slots</w:t>
        </w:r>
      </w:ins>
    </w:p>
    <w:p w14:paraId="4B274257" w14:textId="1F7800A0" w:rsidR="00D25241" w:rsidRPr="00570E44" w:rsidRDefault="00D25241" w:rsidP="00D25241">
      <w:pPr>
        <w:spacing w:after="120"/>
        <w:rPr>
          <w:ins w:id="8056" w:author="USA Editor" w:date="2020-11-17T06:30:00Z"/>
        </w:rPr>
      </w:pPr>
      <w:ins w:id="8057" w:author="USA Editor" w:date="2020-11-17T06:30:00Z">
        <w:r w:rsidRPr="00570E44">
          <w:t xml:space="preserve">For ASM shore stations, a shore authority may decide to make FATDMA reservations on the AIS channels to account for ASM transmissions in FATDMA mode </w:t>
        </w:r>
        <w:del w:id="8058" w:author="USA Editor 2021" w:date="2021-01-13T11:37:00Z">
          <w:r w:rsidRPr="00E1465F" w:rsidDel="00E1465F">
            <w:rPr>
              <w:highlight w:val="green"/>
              <w:rPrChange w:id="8059" w:author="USA Editor 2021" w:date="2021-01-13T11:38:00Z">
                <w:rPr/>
              </w:rPrChange>
            </w:rPr>
            <w:delText>and</w:delText>
          </w:r>
          <w:r w:rsidRPr="00570E44" w:rsidDel="00E1465F">
            <w:delText xml:space="preserve"> </w:delText>
          </w:r>
        </w:del>
        <w:r w:rsidRPr="00570E44">
          <w:t>ensur</w:t>
        </w:r>
      </w:ins>
      <w:ins w:id="8060" w:author="USA Editor 2021" w:date="2021-01-13T11:38:00Z">
        <w:r w:rsidR="00E1465F" w:rsidRPr="00E1465F">
          <w:rPr>
            <w:highlight w:val="green"/>
          </w:rPr>
          <w:t>ing</w:t>
        </w:r>
      </w:ins>
      <w:ins w:id="8061" w:author="USA Editor" w:date="2020-11-17T06:30:00Z">
        <w:del w:id="8062" w:author="USA Editor 2021" w:date="2021-01-13T11:38:00Z">
          <w:r w:rsidRPr="00E1465F" w:rsidDel="00E1465F">
            <w:rPr>
              <w:highlight w:val="green"/>
            </w:rPr>
            <w:delText>e</w:delText>
          </w:r>
        </w:del>
        <w:r w:rsidRPr="00570E44">
          <w:t xml:space="preserve"> that </w:t>
        </w:r>
        <w:r>
          <w:t>no AIS data is lost to the shore station when sending ASM data.</w:t>
        </w:r>
        <w:r w:rsidRPr="00570E44">
          <w:t xml:space="preserve"> All shore stations should also be capable of using the rules below for candidate slot selection if FATDMA is not configured in the station. </w:t>
        </w:r>
      </w:ins>
    </w:p>
    <w:p w14:paraId="3C28D3DB" w14:textId="690FB40C" w:rsidR="00D25241" w:rsidRPr="00570E44" w:rsidRDefault="00D25241" w:rsidP="00D25241">
      <w:pPr>
        <w:spacing w:after="120"/>
        <w:rPr>
          <w:ins w:id="8063" w:author="USA Editor" w:date="2020-11-17T06:30:00Z"/>
        </w:rPr>
      </w:pPr>
      <w:ins w:id="8064" w:author="USA Editor" w:date="2020-11-17T06:30:00Z">
        <w:r w:rsidRPr="00570E44">
          <w:t xml:space="preserve">The definitions of </w:t>
        </w:r>
        <w:r w:rsidRPr="00B434D9">
          <w:rPr>
            <w:rFonts w:eastAsia="SimSun"/>
          </w:rPr>
          <w:t>slot</w:t>
        </w:r>
        <w:r>
          <w:rPr>
            <w:rFonts w:eastAsia="SimSun"/>
          </w:rPr>
          <w:t xml:space="preserve"> states</w:t>
        </w:r>
        <w:r w:rsidRPr="00B434D9">
          <w:rPr>
            <w:rFonts w:eastAsia="SimSun"/>
          </w:rPr>
          <w:t xml:space="preserve"> </w:t>
        </w:r>
        <w:r>
          <w:rPr>
            <w:rFonts w:eastAsia="SimSun"/>
          </w:rPr>
          <w:t xml:space="preserve">applied in the selection rules below </w:t>
        </w:r>
        <w:r w:rsidRPr="00570E44">
          <w:t xml:space="preserve">are </w:t>
        </w:r>
      </w:ins>
      <w:ins w:id="8065" w:author="USA Editor 2021" w:date="2021-01-13T11:30:00Z">
        <w:r w:rsidR="00E1465F" w:rsidRPr="00E1465F">
          <w:rPr>
            <w:highlight w:val="green"/>
          </w:rPr>
          <w:t>defined</w:t>
        </w:r>
      </w:ins>
      <w:ins w:id="8066" w:author="USA Editor" w:date="2020-11-17T06:30:00Z">
        <w:del w:id="8067" w:author="USA Editor 2021" w:date="2021-01-13T11:31:00Z">
          <w:r w:rsidRPr="00E1465F" w:rsidDel="00E1465F">
            <w:rPr>
              <w:highlight w:val="green"/>
            </w:rPr>
            <w:delText>explained</w:delText>
          </w:r>
        </w:del>
        <w:r w:rsidRPr="00570E44">
          <w:t xml:space="preserve"> in </w:t>
        </w:r>
      </w:ins>
      <w:ins w:id="8068" w:author="USA Editor 2021" w:date="2020-12-11T11:07:00Z">
        <w:r w:rsidR="005D78E1" w:rsidRPr="005D78E1">
          <w:rPr>
            <w:highlight w:val="green"/>
            <w:lang w:val="en-US"/>
          </w:rPr>
          <w:t>§</w:t>
        </w:r>
      </w:ins>
      <w:ins w:id="8069" w:author="USA Editor" w:date="2020-11-17T06:30:00Z">
        <w:del w:id="8070" w:author="USA Editor 2021" w:date="2020-12-11T11:07:00Z">
          <w:r w:rsidRPr="005D78E1" w:rsidDel="005D78E1">
            <w:rPr>
              <w:highlight w:val="green"/>
            </w:rPr>
            <w:delText>section B</w:delText>
          </w:r>
        </w:del>
        <w:r w:rsidRPr="00570E44">
          <w:t xml:space="preserve"> </w:t>
        </w:r>
        <w:del w:id="8071" w:author="USA Editor 2021" w:date="2021-01-07T13:43:00Z">
          <w:r w:rsidRPr="00B72CC7" w:rsidDel="00B72CC7">
            <w:rPr>
              <w:highlight w:val="green"/>
              <w:rPrChange w:id="8072" w:author="USA Editor 2021" w:date="2021-01-07T13:43:00Z">
                <w:rPr/>
              </w:rPrChange>
            </w:rPr>
            <w:delText>3</w:delText>
          </w:r>
        </w:del>
      </w:ins>
      <w:ins w:id="8073" w:author="USA Editor 2021" w:date="2021-01-07T13:43:00Z">
        <w:r w:rsidR="00B72CC7" w:rsidRPr="00B72CC7">
          <w:rPr>
            <w:highlight w:val="green"/>
            <w:rPrChange w:id="8074" w:author="USA Editor 2021" w:date="2021-01-07T13:43:00Z">
              <w:rPr/>
            </w:rPrChange>
          </w:rPr>
          <w:t>4</w:t>
        </w:r>
      </w:ins>
      <w:ins w:id="8075" w:author="USA Editor" w:date="2020-11-17T06:30:00Z">
        <w:r w:rsidRPr="00570E44">
          <w:t>.3.6</w:t>
        </w:r>
      </w:ins>
      <w:ins w:id="8076" w:author="USA Editor 2021" w:date="2020-12-11T11:07:00Z">
        <w:r w:rsidR="005D78E1" w:rsidRPr="009113F8">
          <w:t>.</w:t>
        </w:r>
      </w:ins>
    </w:p>
    <w:p w14:paraId="055440A5" w14:textId="393E88AA" w:rsidR="00D25241" w:rsidRPr="00570E44" w:rsidRDefault="00D25241" w:rsidP="00D25241">
      <w:pPr>
        <w:spacing w:after="120"/>
        <w:rPr>
          <w:ins w:id="8077" w:author="USA Editor" w:date="2020-11-17T06:30:00Z"/>
        </w:rPr>
      </w:pPr>
      <w:ins w:id="8078" w:author="USA Editor" w:date="2020-11-17T06:30:00Z">
        <w:r w:rsidRPr="00570E44">
          <w:t xml:space="preserve">Slots, used for transmission, are selected from </w:t>
        </w:r>
        <w:r w:rsidRPr="00570E44">
          <w:rPr>
            <w:i/>
            <w:iCs/>
          </w:rPr>
          <w:t>candidate slots</w:t>
        </w:r>
        <w:r w:rsidRPr="00570E44">
          <w:t xml:space="preserve"> in the selection interval (SI) which is defined as 235 slots. The ASM transmit channel must be selected before initiating the slot selection </w:t>
        </w:r>
      </w:ins>
      <w:ins w:id="8079" w:author="USA Editor 2021" w:date="2021-01-29T10:55:00Z">
        <w:r w:rsidR="00564655" w:rsidRPr="00564655">
          <w:rPr>
            <w:highlight w:val="green"/>
          </w:rPr>
          <w:t>process</w:t>
        </w:r>
      </w:ins>
      <w:ins w:id="8080" w:author="USA Editor" w:date="2020-11-17T06:30:00Z">
        <w:del w:id="8081" w:author="USA Editor 2021" w:date="2021-01-29T10:55:00Z">
          <w:r w:rsidRPr="00564655" w:rsidDel="00564655">
            <w:rPr>
              <w:highlight w:val="green"/>
            </w:rPr>
            <w:delText>interval</w:delText>
          </w:r>
        </w:del>
        <w:r w:rsidRPr="00570E44">
          <w:t>.</w:t>
        </w:r>
      </w:ins>
    </w:p>
    <w:p w14:paraId="0C40A361" w14:textId="77777777" w:rsidR="00D25241" w:rsidRPr="00570E44" w:rsidRDefault="00D25241" w:rsidP="00D25241">
      <w:pPr>
        <w:spacing w:after="120"/>
        <w:rPr>
          <w:ins w:id="8082" w:author="USA Editor" w:date="2020-11-17T06:30:00Z"/>
        </w:rPr>
      </w:pPr>
      <w:ins w:id="8083" w:author="USA Editor" w:date="2020-11-17T06:30:00Z">
        <w:r w:rsidRPr="00570E44">
          <w:t>The selection process uses received data from AIS, ASM and VDE channels where these functions are co-located. Functions not part of a co-located station, or not in use by the station, are not considered by the candidate slot selection process of the station.</w:t>
        </w:r>
      </w:ins>
    </w:p>
    <w:p w14:paraId="26C884E0" w14:textId="77777777" w:rsidR="00D25241" w:rsidRPr="00570E44" w:rsidRDefault="00D25241" w:rsidP="00D25241">
      <w:pPr>
        <w:spacing w:after="120"/>
        <w:rPr>
          <w:ins w:id="8084" w:author="USA Editor" w:date="2020-11-17T06:30:00Z"/>
        </w:rPr>
      </w:pPr>
      <w:ins w:id="8085" w:author="USA Editor" w:date="2020-11-17T06:30:00Z">
        <w:r w:rsidRPr="00570E44">
          <w:t>There should be, at minimum, a set of eight candidate slots to choose from.</w:t>
        </w:r>
      </w:ins>
    </w:p>
    <w:p w14:paraId="759E4789" w14:textId="77777777" w:rsidR="00D25241" w:rsidRPr="00570E44" w:rsidRDefault="00D25241" w:rsidP="00D25241">
      <w:pPr>
        <w:spacing w:after="120"/>
        <w:rPr>
          <w:ins w:id="8086" w:author="USA Editor" w:date="2020-11-17T06:30:00Z"/>
        </w:rPr>
      </w:pPr>
      <w:ins w:id="8087" w:author="USA Editor" w:date="2020-11-17T06:30:00Z">
        <w:r>
          <w:t>Only candidate</w:t>
        </w:r>
        <w:r w:rsidRPr="00B434D9">
          <w:t xml:space="preserve"> slot</w:t>
        </w:r>
        <w:r>
          <w:t>s</w:t>
        </w:r>
        <w:r w:rsidRPr="00B434D9">
          <w:t xml:space="preserve"> </w:t>
        </w:r>
        <w:r>
          <w:t xml:space="preserve">that are </w:t>
        </w:r>
        <w:r w:rsidRPr="00B434D9">
          <w:t>free on the transmit ASM channel</w:t>
        </w:r>
        <w:r>
          <w:t xml:space="preserve"> shall be considered using the rule set below in consecutive order.</w:t>
        </w:r>
      </w:ins>
    </w:p>
    <w:p w14:paraId="542B3B85" w14:textId="77777777" w:rsidR="00D25241" w:rsidRPr="00570E44" w:rsidRDefault="00D25241" w:rsidP="00D25241">
      <w:pPr>
        <w:rPr>
          <w:ins w:id="8088" w:author="USA Editor" w:date="2020-11-17T06:30:00Z"/>
          <w:rFonts w:eastAsiaTheme="minorHAnsi"/>
        </w:rPr>
      </w:pPr>
      <w:ins w:id="8089" w:author="USA Editor" w:date="2020-11-17T06:30:00Z">
        <w:r w:rsidRPr="00570E44">
          <w:rPr>
            <w:rFonts w:eastAsiaTheme="minorHAnsi"/>
          </w:rPr>
          <w:t>Rule 1:</w:t>
        </w:r>
        <w:r w:rsidRPr="00570E44">
          <w:rPr>
            <w:rFonts w:eastAsiaTheme="minorHAnsi"/>
          </w:rPr>
          <w:tab/>
          <w:t xml:space="preserve">The candidate slots are initially selected from slots that are Free on all VDES channels. </w:t>
        </w:r>
      </w:ins>
    </w:p>
    <w:p w14:paraId="199734C3" w14:textId="65CFF7C0" w:rsidR="00D25241" w:rsidRPr="00570E44" w:rsidRDefault="00D25241" w:rsidP="00D25241">
      <w:pPr>
        <w:rPr>
          <w:ins w:id="8090" w:author="USA Editor" w:date="2020-11-17T06:30:00Z"/>
        </w:rPr>
      </w:pPr>
      <w:ins w:id="8091" w:author="USA Editor" w:date="2020-11-17T06:30:00Z">
        <w:r w:rsidRPr="00570E44">
          <w:t xml:space="preserve">If the candidate slot set contains less than eight slots, additional candidate slots can be obtained by using the following rules and order (rule 2 followed by rule 3 </w:t>
        </w:r>
        <w:r w:rsidRPr="00A45FE8">
          <w:t>and then</w:t>
        </w:r>
        <w:r w:rsidRPr="00570E44">
          <w:t xml:space="preserve"> rule 4 and then rule 5):</w:t>
        </w:r>
      </w:ins>
    </w:p>
    <w:p w14:paraId="58CFCF57" w14:textId="533E85A3" w:rsidR="00D25241" w:rsidRPr="00570E44" w:rsidRDefault="00D25241" w:rsidP="00D25241">
      <w:pPr>
        <w:rPr>
          <w:ins w:id="8092" w:author="USA Editor" w:date="2020-11-17T06:30:00Z"/>
          <w:rFonts w:eastAsiaTheme="minorHAnsi"/>
        </w:rPr>
      </w:pPr>
      <w:ins w:id="8093" w:author="USA Editor" w:date="2020-11-17T06:30:00Z">
        <w:r w:rsidRPr="00570E44">
          <w:rPr>
            <w:rFonts w:eastAsiaTheme="minorHAnsi"/>
          </w:rPr>
          <w:t>Rule 2:</w:t>
        </w:r>
        <w:r w:rsidRPr="00570E44">
          <w:rPr>
            <w:rFonts w:eastAsiaTheme="minorHAnsi"/>
          </w:rPr>
          <w:tab/>
          <w:t xml:space="preserve">Free </w:t>
        </w:r>
        <w:del w:id="8094" w:author="USA Editor 2021" w:date="2021-01-13T11:25:00Z">
          <w:r w:rsidRPr="00147188" w:rsidDel="00147188">
            <w:rPr>
              <w:rFonts w:eastAsiaTheme="minorHAnsi"/>
              <w:highlight w:val="green"/>
              <w:rPrChange w:id="8095" w:author="USA Editor 2021" w:date="2021-01-13T11:25:00Z">
                <w:rPr>
                  <w:rFonts w:eastAsiaTheme="minorHAnsi"/>
                </w:rPr>
              </w:rPrChange>
            </w:rPr>
            <w:delText>slot</w:delText>
          </w:r>
        </w:del>
      </w:ins>
      <w:ins w:id="8096" w:author="USA Editor 2021" w:date="2021-01-13T11:25:00Z">
        <w:r w:rsidR="00147188" w:rsidRPr="00147188">
          <w:rPr>
            <w:rFonts w:eastAsiaTheme="minorHAnsi"/>
            <w:highlight w:val="green"/>
            <w:rPrChange w:id="8097" w:author="USA Editor 2021" w:date="2021-01-13T11:25:00Z">
              <w:rPr>
                <w:rFonts w:eastAsiaTheme="minorHAnsi"/>
              </w:rPr>
            </w:rPrChange>
          </w:rPr>
          <w:t>on</w:t>
        </w:r>
      </w:ins>
      <w:ins w:id="8098" w:author="USA Editor" w:date="2020-11-17T06:30:00Z">
        <w:r w:rsidRPr="00570E44">
          <w:rPr>
            <w:rFonts w:eastAsiaTheme="minorHAnsi"/>
          </w:rPr>
          <w:t xml:space="preserve"> AIS and ASM channels</w:t>
        </w:r>
        <w:r>
          <w:rPr>
            <w:rFonts w:eastAsiaTheme="minorHAnsi"/>
          </w:rPr>
          <w:t>, Free or Allocated</w:t>
        </w:r>
        <w:r w:rsidRPr="00570E44">
          <w:rPr>
            <w:rFonts w:eastAsiaTheme="minorHAnsi"/>
          </w:rPr>
          <w:t xml:space="preserve"> on VDE channel</w:t>
        </w:r>
        <w:r>
          <w:rPr>
            <w:rFonts w:eastAsiaTheme="minorHAnsi"/>
          </w:rPr>
          <w:t>(s)</w:t>
        </w:r>
        <w:r w:rsidRPr="00570E44">
          <w:rPr>
            <w:rFonts w:eastAsiaTheme="minorHAnsi"/>
          </w:rPr>
          <w:t xml:space="preserve">. </w:t>
        </w:r>
      </w:ins>
    </w:p>
    <w:p w14:paraId="375226C8" w14:textId="030ECFCC" w:rsidR="00D25241" w:rsidRPr="00570E44" w:rsidRDefault="00D25241" w:rsidP="00D25241">
      <w:pPr>
        <w:rPr>
          <w:ins w:id="8099" w:author="USA Editor" w:date="2020-11-17T06:30:00Z"/>
          <w:rFonts w:eastAsiaTheme="minorHAnsi"/>
        </w:rPr>
      </w:pPr>
      <w:ins w:id="8100" w:author="USA Editor" w:date="2020-11-17T06:30:00Z">
        <w:r w:rsidRPr="00570E44">
          <w:rPr>
            <w:rFonts w:eastAsiaTheme="minorHAnsi"/>
          </w:rPr>
          <w:t>Rule 3:</w:t>
        </w:r>
        <w:r w:rsidRPr="00570E44">
          <w:rPr>
            <w:rFonts w:eastAsiaTheme="minorHAnsi"/>
          </w:rPr>
          <w:tab/>
          <w:t xml:space="preserve">Free </w:t>
        </w:r>
      </w:ins>
      <w:ins w:id="8101" w:author="USA Editor 2021" w:date="2021-01-13T11:24:00Z">
        <w:r w:rsidR="00147188">
          <w:rPr>
            <w:rFonts w:eastAsiaTheme="minorHAnsi"/>
          </w:rPr>
          <w:t xml:space="preserve">on </w:t>
        </w:r>
      </w:ins>
      <w:ins w:id="8102" w:author="USA Editor" w:date="2020-11-17T06:30:00Z">
        <w:r w:rsidRPr="00570E44">
          <w:rPr>
            <w:rFonts w:eastAsiaTheme="minorHAnsi"/>
          </w:rPr>
          <w:t>AIS channels</w:t>
        </w:r>
        <w:r>
          <w:rPr>
            <w:rFonts w:eastAsiaTheme="minorHAnsi"/>
          </w:rPr>
          <w:t>, Free or Allocated</w:t>
        </w:r>
        <w:r w:rsidRPr="00570E44">
          <w:rPr>
            <w:rFonts w:eastAsiaTheme="minorHAnsi"/>
          </w:rPr>
          <w:t xml:space="preserve"> on the other ASM channel</w:t>
        </w:r>
        <w:r>
          <w:rPr>
            <w:rFonts w:eastAsiaTheme="minorHAnsi"/>
          </w:rPr>
          <w:t xml:space="preserve"> or</w:t>
        </w:r>
        <w:r w:rsidRPr="00570E44">
          <w:rPr>
            <w:rFonts w:eastAsiaTheme="minorHAnsi"/>
          </w:rPr>
          <w:t xml:space="preserve"> the VDE channel</w:t>
        </w:r>
        <w:r>
          <w:rPr>
            <w:rFonts w:eastAsiaTheme="minorHAnsi"/>
          </w:rPr>
          <w:t>(s)</w:t>
        </w:r>
        <w:r w:rsidRPr="00570E44">
          <w:rPr>
            <w:rFonts w:eastAsiaTheme="minorHAnsi"/>
          </w:rPr>
          <w:t>.</w:t>
        </w:r>
      </w:ins>
    </w:p>
    <w:p w14:paraId="65A688E4" w14:textId="7A835BA2" w:rsidR="00D25241" w:rsidRPr="00570E44" w:rsidRDefault="00D25241" w:rsidP="00D25241">
      <w:pPr>
        <w:rPr>
          <w:ins w:id="8103" w:author="USA Editor" w:date="2020-11-17T06:30:00Z"/>
          <w:rFonts w:eastAsiaTheme="minorHAnsi"/>
        </w:rPr>
      </w:pPr>
      <w:ins w:id="8104" w:author="USA Editor" w:date="2020-11-17T06:30:00Z">
        <w:r w:rsidRPr="00570E44">
          <w:rPr>
            <w:rFonts w:eastAsiaTheme="minorHAnsi"/>
          </w:rPr>
          <w:t xml:space="preserve">Rule 4: </w:t>
        </w:r>
        <w:r w:rsidRPr="00570E44">
          <w:rPr>
            <w:rFonts w:eastAsiaTheme="minorHAnsi"/>
          </w:rPr>
          <w:tab/>
          <w:t xml:space="preserve">Free on one AIS channel and </w:t>
        </w:r>
      </w:ins>
      <w:ins w:id="8105" w:author="USA Editor 2021" w:date="2021-01-13T11:40:00Z">
        <w:r w:rsidR="00604EFC" w:rsidRPr="00604EFC">
          <w:rPr>
            <w:rFonts w:eastAsiaTheme="minorHAnsi"/>
            <w:highlight w:val="green"/>
          </w:rPr>
          <w:t>Available</w:t>
        </w:r>
      </w:ins>
      <w:ins w:id="8106" w:author="USA Editor" w:date="2020-11-17T06:30:00Z">
        <w:del w:id="8107" w:author="USA Editor 2021" w:date="2021-01-13T11:40:00Z">
          <w:r w:rsidRPr="00604EFC" w:rsidDel="00604EFC">
            <w:rPr>
              <w:rFonts w:eastAsiaTheme="minorHAnsi"/>
              <w:highlight w:val="green"/>
            </w:rPr>
            <w:delText>Allocated</w:delText>
          </w:r>
        </w:del>
        <w:r w:rsidRPr="00570E44">
          <w:rPr>
            <w:rFonts w:eastAsiaTheme="minorHAnsi"/>
          </w:rPr>
          <w:t xml:space="preserve"> on the other, Free or </w:t>
        </w:r>
      </w:ins>
      <w:ins w:id="8108" w:author="USA Editor 2021" w:date="2021-01-13T11:04:00Z">
        <w:r w:rsidR="009113F8" w:rsidRPr="009113F8">
          <w:rPr>
            <w:rFonts w:eastAsiaTheme="minorHAnsi"/>
            <w:highlight w:val="green"/>
          </w:rPr>
          <w:t xml:space="preserve">Allocated </w:t>
        </w:r>
      </w:ins>
      <w:ins w:id="8109" w:author="USA Editor" w:date="2020-11-17T06:30:00Z">
        <w:del w:id="8110" w:author="USA Editor 2021" w:date="2021-01-13T11:04:00Z">
          <w:r w:rsidRPr="009113F8" w:rsidDel="009113F8">
            <w:rPr>
              <w:rFonts w:eastAsiaTheme="minorHAnsi"/>
              <w:highlight w:val="green"/>
            </w:rPr>
            <w:delText>available</w:delText>
          </w:r>
          <w:r w:rsidRPr="00570E44" w:rsidDel="009113F8">
            <w:rPr>
              <w:rFonts w:eastAsiaTheme="minorHAnsi"/>
            </w:rPr>
            <w:delText xml:space="preserve"> </w:delText>
          </w:r>
        </w:del>
        <w:r w:rsidRPr="00570E44">
          <w:rPr>
            <w:rFonts w:eastAsiaTheme="minorHAnsi"/>
          </w:rPr>
          <w:t xml:space="preserve">on the other ASM channel </w:t>
        </w:r>
      </w:ins>
      <w:ins w:id="8111" w:author="USA Editor 2021" w:date="2021-01-13T11:19:00Z">
        <w:r w:rsidR="00147188" w:rsidRPr="00147188">
          <w:rPr>
            <w:rFonts w:eastAsiaTheme="minorHAnsi"/>
            <w:highlight w:val="green"/>
          </w:rPr>
          <w:t>or</w:t>
        </w:r>
      </w:ins>
      <w:ins w:id="8112" w:author="USA Editor" w:date="2020-11-17T06:30:00Z">
        <w:del w:id="8113" w:author="USA Editor 2021" w:date="2021-01-13T11:19:00Z">
          <w:r w:rsidRPr="00147188" w:rsidDel="00147188">
            <w:rPr>
              <w:rFonts w:eastAsiaTheme="minorHAnsi"/>
              <w:highlight w:val="green"/>
            </w:rPr>
            <w:delText>and</w:delText>
          </w:r>
        </w:del>
        <w:r w:rsidRPr="00570E44">
          <w:rPr>
            <w:rFonts w:eastAsiaTheme="minorHAnsi"/>
          </w:rPr>
          <w:t xml:space="preserve"> the VDE channel</w:t>
        </w:r>
      </w:ins>
      <w:ins w:id="8114" w:author="USA Editor 2021" w:date="2021-01-13T11:24:00Z">
        <w:r w:rsidR="00147188" w:rsidRPr="00147188">
          <w:rPr>
            <w:rFonts w:eastAsiaTheme="minorHAnsi"/>
            <w:highlight w:val="green"/>
          </w:rPr>
          <w:t>(s)</w:t>
        </w:r>
      </w:ins>
      <w:ins w:id="8115" w:author="USA Editor" w:date="2020-11-17T06:30:00Z">
        <w:r w:rsidRPr="00570E44">
          <w:rPr>
            <w:rFonts w:eastAsiaTheme="minorHAnsi"/>
          </w:rPr>
          <w:t>.</w:t>
        </w:r>
      </w:ins>
    </w:p>
    <w:p w14:paraId="40DE828C" w14:textId="7A380B0B" w:rsidR="00D25241" w:rsidRPr="00570E44" w:rsidRDefault="00D25241" w:rsidP="00D25241">
      <w:pPr>
        <w:rPr>
          <w:ins w:id="8116" w:author="USA Editor" w:date="2020-11-17T06:30:00Z"/>
          <w:rFonts w:eastAsiaTheme="minorHAnsi"/>
        </w:rPr>
      </w:pPr>
      <w:ins w:id="8117" w:author="USA Editor" w:date="2020-11-17T06:30:00Z">
        <w:r w:rsidRPr="00570E44">
          <w:rPr>
            <w:rFonts w:eastAsiaTheme="minorHAnsi"/>
          </w:rPr>
          <w:t>Rule 5:</w:t>
        </w:r>
        <w:r w:rsidRPr="00570E44">
          <w:rPr>
            <w:rFonts w:eastAsiaTheme="minorHAnsi"/>
          </w:rPr>
          <w:tab/>
        </w:r>
      </w:ins>
      <w:ins w:id="8118" w:author="USA Editor 2021" w:date="2021-01-13T11:05:00Z">
        <w:r w:rsidR="009113F8" w:rsidRPr="009113F8">
          <w:rPr>
            <w:rFonts w:eastAsiaTheme="minorHAnsi"/>
            <w:highlight w:val="green"/>
          </w:rPr>
          <w:t xml:space="preserve">Available </w:t>
        </w:r>
      </w:ins>
      <w:ins w:id="8119" w:author="USA Editor" w:date="2020-11-17T06:30:00Z">
        <w:del w:id="8120" w:author="USA Editor 2021" w:date="2021-01-13T11:05:00Z">
          <w:r w:rsidRPr="009113F8" w:rsidDel="009113F8">
            <w:rPr>
              <w:rFonts w:eastAsiaTheme="minorHAnsi"/>
              <w:highlight w:val="green"/>
            </w:rPr>
            <w:delText>Allocated</w:delText>
          </w:r>
          <w:r w:rsidRPr="00570E44" w:rsidDel="009113F8">
            <w:rPr>
              <w:rFonts w:eastAsiaTheme="minorHAnsi"/>
            </w:rPr>
            <w:delText xml:space="preserve"> </w:delText>
          </w:r>
        </w:del>
        <w:r w:rsidRPr="00570E44">
          <w:rPr>
            <w:rFonts w:eastAsiaTheme="minorHAnsi"/>
          </w:rPr>
          <w:t xml:space="preserve">on both AIS channels, Free or </w:t>
        </w:r>
      </w:ins>
      <w:ins w:id="8121" w:author="USA Editor 2021" w:date="2021-01-13T11:06:00Z">
        <w:r w:rsidR="009113F8" w:rsidRPr="009113F8">
          <w:rPr>
            <w:rFonts w:eastAsiaTheme="minorHAnsi"/>
            <w:highlight w:val="green"/>
          </w:rPr>
          <w:t xml:space="preserve">Allocated </w:t>
        </w:r>
      </w:ins>
      <w:ins w:id="8122" w:author="USA Editor" w:date="2020-11-17T06:30:00Z">
        <w:del w:id="8123" w:author="USA Editor 2021" w:date="2021-01-13T11:06:00Z">
          <w:r w:rsidRPr="009113F8" w:rsidDel="009113F8">
            <w:rPr>
              <w:rFonts w:eastAsiaTheme="minorHAnsi"/>
              <w:highlight w:val="green"/>
            </w:rPr>
            <w:delText>Available</w:delText>
          </w:r>
          <w:r w:rsidRPr="00570E44" w:rsidDel="009113F8">
            <w:rPr>
              <w:rFonts w:eastAsiaTheme="minorHAnsi"/>
            </w:rPr>
            <w:delText xml:space="preserve"> </w:delText>
          </w:r>
        </w:del>
        <w:r w:rsidRPr="00570E44">
          <w:rPr>
            <w:rFonts w:eastAsiaTheme="minorHAnsi"/>
          </w:rPr>
          <w:t xml:space="preserve">on the other ASM channel </w:t>
        </w:r>
      </w:ins>
      <w:ins w:id="8124" w:author="USA Editor 2021" w:date="2021-01-13T11:20:00Z">
        <w:r w:rsidR="00147188" w:rsidRPr="00147188">
          <w:rPr>
            <w:rFonts w:eastAsiaTheme="minorHAnsi"/>
            <w:highlight w:val="green"/>
          </w:rPr>
          <w:t>or</w:t>
        </w:r>
      </w:ins>
      <w:ins w:id="8125" w:author="USA Editor" w:date="2020-11-17T06:30:00Z">
        <w:del w:id="8126" w:author="USA Editor 2021" w:date="2021-01-13T11:20:00Z">
          <w:r w:rsidRPr="00147188" w:rsidDel="00147188">
            <w:rPr>
              <w:rFonts w:eastAsiaTheme="minorHAnsi"/>
              <w:highlight w:val="green"/>
            </w:rPr>
            <w:delText>and</w:delText>
          </w:r>
        </w:del>
        <w:r w:rsidRPr="00570E44">
          <w:rPr>
            <w:rFonts w:eastAsiaTheme="minorHAnsi"/>
          </w:rPr>
          <w:t xml:space="preserve"> the VDE channel</w:t>
        </w:r>
      </w:ins>
      <w:ins w:id="8127" w:author="USA Editor 2021" w:date="2021-01-13T11:41:00Z">
        <w:r w:rsidR="00604EFC" w:rsidRPr="00604EFC">
          <w:rPr>
            <w:rFonts w:eastAsiaTheme="minorHAnsi"/>
            <w:highlight w:val="green"/>
          </w:rPr>
          <w:t>(s)</w:t>
        </w:r>
      </w:ins>
      <w:ins w:id="8128" w:author="USA Editor" w:date="2020-11-17T06:30:00Z">
        <w:r w:rsidRPr="00570E44">
          <w:rPr>
            <w:rFonts w:eastAsiaTheme="minorHAnsi"/>
          </w:rPr>
          <w:t>.</w:t>
        </w:r>
      </w:ins>
    </w:p>
    <w:p w14:paraId="33430808" w14:textId="77777777" w:rsidR="00D25241" w:rsidRPr="00570E44" w:rsidRDefault="00D25241" w:rsidP="00D25241">
      <w:pPr>
        <w:spacing w:after="120"/>
        <w:rPr>
          <w:ins w:id="8129" w:author="USA Editor" w:date="2020-11-17T06:30:00Z"/>
          <w:szCs w:val="24"/>
          <w:lang w:val="en-US"/>
        </w:rPr>
      </w:pPr>
      <w:ins w:id="8130" w:author="USA Editor" w:date="2020-11-17T06:30:00Z">
        <w:r w:rsidRPr="00570E44">
          <w:rPr>
            <w:szCs w:val="24"/>
            <w:lang w:val="en-US"/>
          </w:rPr>
          <w:t>When selecting candidates for messages longer than one (1) slot, i.e. a multi-slot message, a candidate slot should be the first slot in a consecutive block of slots that conform to the selection criteria stated above, i.e. all slots selected for the multi-slot message must meet one of the rules above.</w:t>
        </w:r>
      </w:ins>
    </w:p>
    <w:p w14:paraId="2D97E636" w14:textId="77777777" w:rsidR="00D25241" w:rsidRPr="00570E44" w:rsidRDefault="00D25241" w:rsidP="00D25241">
      <w:pPr>
        <w:spacing w:after="120"/>
        <w:rPr>
          <w:ins w:id="8131" w:author="USA Editor" w:date="2020-11-17T06:30:00Z"/>
          <w:szCs w:val="24"/>
          <w:lang w:val="en-US"/>
        </w:rPr>
      </w:pPr>
      <w:ins w:id="8132" w:author="USA Editor" w:date="2020-11-17T06:30:00Z">
        <w:r w:rsidRPr="00570E44">
          <w:rPr>
            <w:szCs w:val="24"/>
            <w:lang w:val="en-US"/>
          </w:rPr>
          <w:t>If the station cannot find a sufficient number of candidate slots, the station should not transmit and should re-schedule the transmission.</w:t>
        </w:r>
      </w:ins>
    </w:p>
    <w:p w14:paraId="37676E26" w14:textId="77777777" w:rsidR="00D25241" w:rsidRPr="00570E44" w:rsidRDefault="00D25241" w:rsidP="00D25241">
      <w:pPr>
        <w:spacing w:after="120"/>
        <w:rPr>
          <w:ins w:id="8133" w:author="USA Editor" w:date="2020-11-17T06:30:00Z"/>
          <w:szCs w:val="24"/>
          <w:lang w:val="en-US"/>
        </w:rPr>
      </w:pPr>
      <w:ins w:id="8134" w:author="USA Editor" w:date="2020-11-17T06:30:00Z">
        <w:r w:rsidRPr="00570E44">
          <w:rPr>
            <w:szCs w:val="24"/>
            <w:lang w:val="en-US"/>
          </w:rPr>
          <w:t>The candidate slot selection process also has to consider time periods reserved for the reception of the VDE-TER and VDE-SAT bulletin board.</w:t>
        </w:r>
      </w:ins>
    </w:p>
    <w:p w14:paraId="15F97B0E" w14:textId="77777777" w:rsidR="00D25241" w:rsidRPr="00570E44" w:rsidRDefault="00D25241" w:rsidP="00D25241">
      <w:pPr>
        <w:spacing w:after="120"/>
        <w:rPr>
          <w:ins w:id="8135" w:author="USA Editor" w:date="2020-11-17T06:30:00Z"/>
          <w:szCs w:val="24"/>
          <w:lang w:val="en-US"/>
        </w:rPr>
      </w:pPr>
      <w:ins w:id="8136" w:author="USA Editor" w:date="2020-11-17T06:30:00Z">
        <w:r w:rsidRPr="00570E44">
          <w:rPr>
            <w:szCs w:val="24"/>
            <w:lang w:val="en-US"/>
          </w:rPr>
          <w:t xml:space="preserve">The purpose of maintaining a minimum of eight candidate slots within the same probability of being used for transmission is to provide high probability of access to the link. </w:t>
        </w:r>
      </w:ins>
    </w:p>
    <w:p w14:paraId="4FCE0223" w14:textId="61CDA9BA" w:rsidR="00D25241" w:rsidDel="00516397" w:rsidRDefault="00D25241" w:rsidP="00A013FD">
      <w:pPr>
        <w:spacing w:after="120"/>
        <w:rPr>
          <w:del w:id="8137" w:author="USA Editor 2021" w:date="2021-01-13T11:08:00Z"/>
          <w:szCs w:val="24"/>
          <w:lang w:val="en-US"/>
        </w:rPr>
      </w:pPr>
      <w:ins w:id="8138" w:author="USA Editor" w:date="2020-11-17T06:30:00Z">
        <w:r w:rsidRPr="00570E44">
          <w:rPr>
            <w:szCs w:val="24"/>
            <w:lang w:val="en-US"/>
          </w:rPr>
          <w:t xml:space="preserve">Note that individual VDES services need only to be considered in the candidate slot selection process when they are in use and there is not sufficient isolation ensure that the </w:t>
        </w:r>
      </w:ins>
      <w:ins w:id="8139" w:author="USA Editor 2021" w:date="2021-01-13T11:42:00Z">
        <w:r w:rsidR="00604EFC" w:rsidRPr="00604EFC">
          <w:rPr>
            <w:szCs w:val="24"/>
            <w:highlight w:val="green"/>
            <w:lang w:val="en-US"/>
          </w:rPr>
          <w:t xml:space="preserve">individual </w:t>
        </w:r>
      </w:ins>
      <w:ins w:id="8140" w:author="USA Editor 2021" w:date="2021-01-13T11:43:00Z">
        <w:r w:rsidR="00604EFC" w:rsidRPr="00604EFC">
          <w:rPr>
            <w:szCs w:val="24"/>
            <w:highlight w:val="green"/>
            <w:lang w:val="en-US"/>
          </w:rPr>
          <w:t>services</w:t>
        </w:r>
      </w:ins>
      <w:ins w:id="8141" w:author="USA Editor" w:date="2020-11-17T06:30:00Z">
        <w:del w:id="8142" w:author="USA Editor 2021" w:date="2021-01-13T11:43:00Z">
          <w:r w:rsidRPr="00604EFC" w:rsidDel="00604EFC">
            <w:rPr>
              <w:szCs w:val="24"/>
              <w:highlight w:val="green"/>
              <w:lang w:val="en-US"/>
            </w:rPr>
            <w:delText>AIS station</w:delText>
          </w:r>
        </w:del>
        <w:r w:rsidRPr="00570E44">
          <w:rPr>
            <w:szCs w:val="24"/>
            <w:lang w:val="en-US"/>
          </w:rPr>
          <w:t xml:space="preserve"> will meet its receiver performance requirements.</w:t>
        </w:r>
        <w:del w:id="8143" w:author="USA Editor 2021" w:date="2021-01-13T11:08:00Z">
          <w:r w:rsidRPr="00570E44" w:rsidDel="00B90AFC">
            <w:rPr>
              <w:szCs w:val="24"/>
              <w:lang w:val="en-US"/>
            </w:rPr>
            <w:delText xml:space="preserve"> </w:delText>
          </w:r>
          <w:r w:rsidRPr="00B90AFC" w:rsidDel="00B90AFC">
            <w:rPr>
              <w:highlight w:val="green"/>
              <w:rPrChange w:id="8144" w:author="USA Editor 2021" w:date="2021-01-13T11:08:00Z">
                <w:rPr/>
              </w:rPrChange>
            </w:rPr>
            <w:delText>]</w:delText>
          </w:r>
        </w:del>
      </w:ins>
    </w:p>
    <w:p w14:paraId="29F53A0F" w14:textId="77777777" w:rsidR="00516397" w:rsidRDefault="00516397" w:rsidP="00A013FD">
      <w:pPr>
        <w:spacing w:after="120"/>
        <w:rPr>
          <w:ins w:id="8145" w:author="USA Editor 2021" w:date="2021-01-13T11:43:00Z"/>
        </w:rPr>
      </w:pPr>
    </w:p>
    <w:p w14:paraId="4464F634" w14:textId="419FD4F5" w:rsidR="00D25241" w:rsidRPr="0084177A" w:rsidDel="009113F8" w:rsidRDefault="00D25241" w:rsidP="00B90AFC">
      <w:pPr>
        <w:spacing w:after="120"/>
        <w:rPr>
          <w:ins w:id="8146" w:author="USA Editor" w:date="2020-11-17T06:36:00Z"/>
          <w:del w:id="8147" w:author="USA Editor 2021" w:date="2021-01-13T11:06:00Z"/>
          <w:i/>
          <w:iCs/>
          <w:szCs w:val="24"/>
          <w:lang w:val="en-US"/>
        </w:rPr>
      </w:pPr>
      <w:ins w:id="8148" w:author="USA Editor" w:date="2020-11-17T06:36:00Z">
        <w:del w:id="8149" w:author="USA Editor 2021" w:date="2021-01-13T11:06:00Z">
          <w:r w:rsidRPr="009113F8" w:rsidDel="009113F8">
            <w:rPr>
              <w:i/>
              <w:iCs/>
              <w:szCs w:val="24"/>
              <w:highlight w:val="green"/>
              <w:lang w:val="en-US"/>
            </w:rPr>
            <w:delText xml:space="preserve">[Editor note: The two above alternatives for Section </w:delText>
          </w:r>
        </w:del>
        <w:del w:id="8150" w:author="USA Editor 2021" w:date="2020-12-11T11:08:00Z">
          <w:r w:rsidRPr="009113F8" w:rsidDel="005D78E1">
            <w:rPr>
              <w:i/>
              <w:iCs/>
              <w:szCs w:val="24"/>
              <w:highlight w:val="green"/>
              <w:lang w:val="en-US"/>
            </w:rPr>
            <w:delText>3</w:delText>
          </w:r>
        </w:del>
        <w:del w:id="8151" w:author="USA Editor 2021" w:date="2021-01-13T11:06:00Z">
          <w:r w:rsidRPr="009113F8" w:rsidDel="009113F8">
            <w:rPr>
              <w:i/>
              <w:iCs/>
              <w:szCs w:val="24"/>
              <w:highlight w:val="green"/>
              <w:lang w:val="en-US"/>
            </w:rPr>
            <w:delText>.5.3 should be merged after review by the group.]</w:delText>
          </w:r>
          <w:r w:rsidRPr="0084177A" w:rsidDel="009113F8">
            <w:rPr>
              <w:i/>
              <w:iCs/>
              <w:szCs w:val="24"/>
              <w:lang w:val="en-US"/>
            </w:rPr>
            <w:delText xml:space="preserve"> </w:delText>
          </w:r>
        </w:del>
      </w:ins>
    </w:p>
    <w:p w14:paraId="3EE129C9" w14:textId="77777777" w:rsidR="00A013FD" w:rsidRDefault="00A013FD" w:rsidP="00A013FD">
      <w:pPr>
        <w:spacing w:after="120"/>
      </w:pPr>
      <w:ins w:id="8152" w:author="Ross Norsworthy" w:date="2020-03-20T00:00:00Z">
        <w:r w:rsidRPr="00A013FD">
          <w:t>Figure 16 shows a flowchart representation of the selection algorithm.</w:t>
        </w:r>
      </w:ins>
    </w:p>
    <w:p w14:paraId="083B5A0B" w14:textId="77777777" w:rsidR="002F04A2" w:rsidRPr="006E380F" w:rsidRDefault="002F04A2" w:rsidP="00562C68">
      <w:pPr>
        <w:pStyle w:val="FigureNo"/>
        <w:rPr>
          <w:lang w:val="en-US"/>
        </w:rPr>
      </w:pPr>
      <w:bookmarkStart w:id="8153" w:name="_Toc35546200"/>
      <w:bookmarkEnd w:id="8047"/>
      <w:ins w:id="8154" w:author="Ross Norsworthy" w:date="2020-03-20T00:00:00Z">
        <w:r w:rsidRPr="006E380F">
          <w:rPr>
            <w:lang w:val="en-US"/>
          </w:rPr>
          <w:t>Figure 16</w:t>
        </w:r>
      </w:ins>
    </w:p>
    <w:p w14:paraId="67FA01F4" w14:textId="77777777" w:rsidR="002F04A2" w:rsidRPr="00A013FD" w:rsidRDefault="00493396" w:rsidP="00562C68">
      <w:pPr>
        <w:pStyle w:val="Figuretitle"/>
        <w:rPr>
          <w:ins w:id="8155" w:author="Ross Norsworthy" w:date="2020-03-20T00:00:00Z"/>
          <w:lang w:val="en-US"/>
        </w:rPr>
      </w:pPr>
      <w:ins w:id="8156" w:author="2092 CG" w:date="2020-10-27T18:06:00Z">
        <w:r w:rsidRPr="006E380F">
          <w:rPr>
            <w:lang w:val="en-US"/>
          </w:rPr>
          <w:t>A</w:t>
        </w:r>
      </w:ins>
      <w:ins w:id="8157" w:author="Ross Norsworthy" w:date="2020-03-20T00:00:00Z">
        <w:r w:rsidR="002F04A2" w:rsidRPr="006E380F">
          <w:rPr>
            <w:lang w:val="en-US"/>
          </w:rPr>
          <w:t>SM candidate slot selection algorithm</w:t>
        </w:r>
        <w:bookmarkEnd w:id="8153"/>
      </w:ins>
    </w:p>
    <w:p w14:paraId="7D29E30D" w14:textId="77777777" w:rsidR="00A013FD" w:rsidRDefault="00A013FD" w:rsidP="00A013FD">
      <w:pPr>
        <w:spacing w:after="120"/>
        <w:jc w:val="center"/>
        <w:rPr>
          <w:ins w:id="8158" w:author="2092 CG" w:date="2020-10-27T18:09:00Z"/>
        </w:rPr>
      </w:pPr>
      <w:ins w:id="8159" w:author="Ross Norsworthy" w:date="2020-03-20T00:00:00Z">
        <w:del w:id="8160" w:author="2092 CG" w:date="2020-10-27T18:08:00Z">
          <w:r w:rsidRPr="006E380F" w:rsidDel="00934AF8">
            <w:rPr>
              <w:noProof/>
              <w:lang w:val="fr-CA" w:eastAsia="fr-CA"/>
            </w:rPr>
            <w:drawing>
              <wp:inline distT="0" distB="0" distL="0" distR="0" wp14:anchorId="2F401B94" wp14:editId="496EC3DF">
                <wp:extent cx="3725545" cy="4169410"/>
                <wp:effectExtent l="0" t="0" r="825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725545" cy="4169410"/>
                        </a:xfrm>
                        <a:prstGeom prst="rect">
                          <a:avLst/>
                        </a:prstGeom>
                        <a:noFill/>
                        <a:ln>
                          <a:noFill/>
                        </a:ln>
                      </pic:spPr>
                    </pic:pic>
                  </a:graphicData>
                </a:graphic>
              </wp:inline>
            </w:drawing>
          </w:r>
        </w:del>
      </w:ins>
    </w:p>
    <w:p w14:paraId="4AF85BC3" w14:textId="77777777" w:rsidR="00885F39" w:rsidRDefault="00885F39" w:rsidP="00A013FD">
      <w:pPr>
        <w:spacing w:after="120"/>
        <w:jc w:val="center"/>
        <w:rPr>
          <w:ins w:id="8161" w:author="2092 CG" w:date="2020-10-27T18:09:00Z"/>
        </w:rPr>
      </w:pPr>
    </w:p>
    <w:p w14:paraId="34E5335D" w14:textId="77777777" w:rsidR="00885F39" w:rsidRDefault="00885F39" w:rsidP="00A013FD">
      <w:pPr>
        <w:spacing w:after="120"/>
        <w:jc w:val="center"/>
        <w:rPr>
          <w:ins w:id="8162" w:author="2092 CG" w:date="2020-10-30T16:49:00Z"/>
          <w:rFonts w:ascii="Arial" w:hAnsi="Arial" w:cs="Arial"/>
        </w:rPr>
      </w:pPr>
      <w:del w:id="8163" w:author="2092 CG" w:date="2020-10-30T16:43:00Z">
        <w:r w:rsidRPr="009C1741" w:rsidDel="00203B06">
          <w:rPr>
            <w:rFonts w:ascii="Arial" w:hAnsi="Arial" w:cs="Arial"/>
            <w:highlight w:val="cyan"/>
          </w:rPr>
          <w:fldChar w:fldCharType="begin"/>
        </w:r>
        <w:r w:rsidRPr="009C1741" w:rsidDel="00203B06">
          <w:rPr>
            <w:rFonts w:ascii="Arial" w:hAnsi="Arial" w:cs="Arial"/>
            <w:highlight w:val="cyan"/>
          </w:rPr>
          <w:fldChar w:fldCharType="end"/>
        </w:r>
      </w:del>
      <w:ins w:id="8164" w:author="2092 CG" w:date="2020-10-30T16:47:00Z">
        <w:r w:rsidR="0002637B" w:rsidRPr="005D78E1">
          <w:rPr>
            <w:noProof/>
            <w:highlight w:val="lightGray"/>
          </w:rPr>
          <w:drawing>
            <wp:inline distT="0" distB="0" distL="0" distR="0" wp14:anchorId="395D2A50" wp14:editId="462D12E8">
              <wp:extent cx="4020185" cy="67081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8859" cy="6722610"/>
                      </a:xfrm>
                      <a:prstGeom prst="rect">
                        <a:avLst/>
                      </a:prstGeom>
                      <a:noFill/>
                      <a:ln>
                        <a:noFill/>
                      </a:ln>
                    </pic:spPr>
                  </pic:pic>
                </a:graphicData>
              </a:graphic>
            </wp:inline>
          </w:drawing>
        </w:r>
      </w:ins>
    </w:p>
    <w:p w14:paraId="57F0435C" w14:textId="77777777" w:rsidR="0002637B" w:rsidRPr="00A013FD" w:rsidRDefault="0002637B" w:rsidP="00A013FD">
      <w:pPr>
        <w:spacing w:after="120"/>
        <w:jc w:val="center"/>
        <w:rPr>
          <w:ins w:id="8165" w:author="Ross Norsworthy" w:date="2020-03-20T00:00:00Z"/>
        </w:rPr>
      </w:pPr>
    </w:p>
    <w:p w14:paraId="375512B0" w14:textId="061C4C35" w:rsidR="00832398" w:rsidRDefault="006D2875" w:rsidP="00CC01A7">
      <w:pPr>
        <w:pStyle w:val="Heading3"/>
        <w:rPr>
          <w:rFonts w:eastAsia="Calibri"/>
          <w:lang w:eastAsia="en-GB"/>
        </w:rPr>
      </w:pPr>
      <w:bookmarkStart w:id="8166" w:name="_Toc35545326"/>
      <w:ins w:id="8167" w:author="Song, Xiaojing" w:date="2020-08-21T11:40:00Z">
        <w:del w:id="8168" w:author="USA Editor 2021" w:date="2020-12-11T11:08:00Z">
          <w:r w:rsidRPr="005D78E1" w:rsidDel="005D78E1">
            <w:rPr>
              <w:rFonts w:eastAsia="Calibri"/>
              <w:highlight w:val="green"/>
              <w:lang w:eastAsia="en-GB"/>
            </w:rPr>
            <w:delText>B 3</w:delText>
          </w:r>
        </w:del>
      </w:ins>
      <w:ins w:id="8169" w:author="USA Editor 2021" w:date="2020-12-11T11:08:00Z">
        <w:r w:rsidR="005D78E1" w:rsidRPr="005D78E1">
          <w:rPr>
            <w:rFonts w:eastAsia="Calibri"/>
            <w:highlight w:val="green"/>
            <w:lang w:eastAsia="en-GB"/>
          </w:rPr>
          <w:t>4</w:t>
        </w:r>
      </w:ins>
      <w:ins w:id="8170" w:author="Song, Xiaojing" w:date="2020-08-21T11:40:00Z">
        <w:r>
          <w:rPr>
            <w:rFonts w:eastAsia="Calibri"/>
            <w:lang w:eastAsia="en-GB"/>
          </w:rPr>
          <w:t>.5.4</w:t>
        </w:r>
        <w:r>
          <w:rPr>
            <w:rFonts w:eastAsia="Calibri"/>
            <w:lang w:eastAsia="en-GB"/>
          </w:rPr>
          <w:tab/>
        </w:r>
      </w:ins>
      <w:ins w:id="8171" w:author="Ross Norsworthy" w:date="2020-03-20T00:00:00Z">
        <w:r w:rsidR="00832398" w:rsidRPr="00A013FD">
          <w:rPr>
            <w:rFonts w:eastAsia="Calibri"/>
            <w:lang w:eastAsia="en-GB"/>
          </w:rPr>
          <w:t>Modes of operation</w:t>
        </w:r>
      </w:ins>
    </w:p>
    <w:bookmarkEnd w:id="8166"/>
    <w:p w14:paraId="55BAC3DA" w14:textId="77777777" w:rsidR="00A013FD" w:rsidRDefault="00A013FD" w:rsidP="00A013FD">
      <w:pPr>
        <w:spacing w:after="120"/>
        <w:rPr>
          <w:ins w:id="8172" w:author="Song, Xiaojing" w:date="2020-08-21T11:39:00Z"/>
        </w:rPr>
      </w:pPr>
      <w:ins w:id="8173" w:author="Ross Norsworthy" w:date="2020-03-20T00:00:00Z">
        <w:r w:rsidRPr="00A013FD">
          <w:t xml:space="preserve">There should be two modes of operation, autonomous and assigned. The default mode should be autonomous. </w:t>
        </w:r>
      </w:ins>
    </w:p>
    <w:p w14:paraId="78F85AD5" w14:textId="069A6466" w:rsidR="00832398" w:rsidRDefault="006D2875" w:rsidP="00CC01A7">
      <w:pPr>
        <w:pStyle w:val="Heading3"/>
        <w:rPr>
          <w:ins w:id="8174" w:author="Song, Xiaojing" w:date="2020-08-21T11:39:00Z"/>
        </w:rPr>
      </w:pPr>
      <w:bookmarkStart w:id="8175" w:name="_Toc35545327"/>
      <w:ins w:id="8176" w:author="Song, Xiaojing" w:date="2020-08-21T11:40:00Z">
        <w:del w:id="8177" w:author="USA Editor 2021" w:date="2020-12-11T11:08:00Z">
          <w:r w:rsidRPr="005D78E1" w:rsidDel="005D78E1">
            <w:rPr>
              <w:rFonts w:eastAsia="Calibri"/>
              <w:highlight w:val="green"/>
              <w:lang w:eastAsia="en-GB"/>
            </w:rPr>
            <w:delText>B 3</w:delText>
          </w:r>
        </w:del>
      </w:ins>
      <w:ins w:id="8178" w:author="USA Editor 2021" w:date="2020-12-11T11:08:00Z">
        <w:r w:rsidR="005D78E1" w:rsidRPr="005D78E1">
          <w:rPr>
            <w:rFonts w:eastAsia="Calibri"/>
            <w:highlight w:val="green"/>
            <w:lang w:eastAsia="en-GB"/>
          </w:rPr>
          <w:t>4</w:t>
        </w:r>
      </w:ins>
      <w:ins w:id="8179" w:author="Song, Xiaojing" w:date="2020-08-21T11:40:00Z">
        <w:r>
          <w:rPr>
            <w:rFonts w:eastAsia="Calibri"/>
            <w:lang w:eastAsia="en-GB"/>
          </w:rPr>
          <w:t>.5.5</w:t>
        </w:r>
        <w:r>
          <w:rPr>
            <w:rFonts w:eastAsia="Calibri"/>
            <w:lang w:eastAsia="en-GB"/>
          </w:rPr>
          <w:tab/>
        </w:r>
      </w:ins>
      <w:ins w:id="8180" w:author="Ross Norsworthy" w:date="2020-03-20T00:00:00Z">
        <w:r w:rsidRPr="00A013FD">
          <w:rPr>
            <w:rFonts w:eastAsia="Calibri"/>
            <w:lang w:eastAsia="en-GB"/>
          </w:rPr>
          <w:t>Autonomous</w:t>
        </w:r>
      </w:ins>
      <w:bookmarkEnd w:id="8175"/>
    </w:p>
    <w:p w14:paraId="6AC19902" w14:textId="77777777" w:rsidR="00A013FD" w:rsidRDefault="00A013FD" w:rsidP="00A013FD">
      <w:pPr>
        <w:spacing w:after="120"/>
        <w:rPr>
          <w:ins w:id="8181" w:author="Song, Xiaojing" w:date="2020-08-21T11:41:00Z"/>
        </w:rPr>
      </w:pPr>
      <w:ins w:id="8182" w:author="Ross Norsworthy" w:date="2020-03-20T00:00:00Z">
        <w:r w:rsidRPr="00A013FD">
          <w:t>A station operating autonomously should determine its own schedule for transmission. The station should automatically resolve scheduling conflicts with other stations.</w:t>
        </w:r>
      </w:ins>
    </w:p>
    <w:p w14:paraId="2017D6D7" w14:textId="7B55096C" w:rsidR="008E1FEF" w:rsidRDefault="008E1FEF" w:rsidP="00CC01A7">
      <w:pPr>
        <w:pStyle w:val="Heading3"/>
        <w:rPr>
          <w:rFonts w:eastAsia="Calibri"/>
          <w:lang w:eastAsia="en-GB"/>
        </w:rPr>
      </w:pPr>
      <w:bookmarkStart w:id="8183" w:name="_Toc35545328"/>
      <w:ins w:id="8184" w:author="Song, Xiaojing" w:date="2020-08-21T11:41:00Z">
        <w:del w:id="8185" w:author="USA Editor 2021" w:date="2020-12-11T11:12:00Z">
          <w:r w:rsidRPr="005D78E1" w:rsidDel="005D78E1">
            <w:rPr>
              <w:rFonts w:eastAsia="Calibri"/>
              <w:highlight w:val="green"/>
              <w:lang w:eastAsia="en-GB"/>
            </w:rPr>
            <w:delText>B 3</w:delText>
          </w:r>
        </w:del>
      </w:ins>
      <w:ins w:id="8186" w:author="USA Editor 2021" w:date="2020-12-11T11:12:00Z">
        <w:r w:rsidR="005D78E1" w:rsidRPr="005D78E1">
          <w:rPr>
            <w:rFonts w:eastAsia="Calibri"/>
            <w:highlight w:val="green"/>
            <w:lang w:eastAsia="en-GB"/>
          </w:rPr>
          <w:t>4</w:t>
        </w:r>
      </w:ins>
      <w:ins w:id="8187" w:author="Song, Xiaojing" w:date="2020-08-21T11:41:00Z">
        <w:r>
          <w:rPr>
            <w:rFonts w:eastAsia="Calibri"/>
            <w:lang w:eastAsia="en-GB"/>
          </w:rPr>
          <w:t>.5.6</w:t>
        </w:r>
        <w:r>
          <w:rPr>
            <w:rFonts w:eastAsia="Calibri"/>
            <w:lang w:eastAsia="en-GB"/>
          </w:rPr>
          <w:tab/>
        </w:r>
      </w:ins>
      <w:ins w:id="8188" w:author="Ross Norsworthy" w:date="2020-03-20T00:00:00Z">
        <w:r w:rsidRPr="00A013FD">
          <w:rPr>
            <w:rFonts w:eastAsia="Calibri"/>
            <w:lang w:eastAsia="en-GB"/>
          </w:rPr>
          <w:t>Assigned</w:t>
        </w:r>
      </w:ins>
      <w:bookmarkEnd w:id="8183"/>
    </w:p>
    <w:p w14:paraId="4D99CC46" w14:textId="77777777" w:rsidR="00A013FD" w:rsidRDefault="00A013FD" w:rsidP="00A013FD">
      <w:pPr>
        <w:spacing w:after="120"/>
        <w:rPr>
          <w:ins w:id="8189" w:author="Song, Xiaojing" w:date="2020-08-21T11:39:00Z"/>
        </w:rPr>
      </w:pPr>
      <w:ins w:id="8190" w:author="Ross Norsworthy" w:date="2020-03-20T00:00:00Z">
        <w:r w:rsidRPr="00A013FD">
          <w:t>A station operating in the assigned mode takes into account the transmission schedule of the assigning message when determining when it should transmit.</w:t>
        </w:r>
      </w:ins>
    </w:p>
    <w:p w14:paraId="203E6EED" w14:textId="2A1DAE26" w:rsidR="00832398" w:rsidRDefault="003A1910" w:rsidP="00CC01A7">
      <w:pPr>
        <w:pStyle w:val="Heading3"/>
        <w:rPr>
          <w:ins w:id="8191" w:author="Song, Xiaojing" w:date="2020-08-21T11:39:00Z"/>
        </w:rPr>
      </w:pPr>
      <w:bookmarkStart w:id="8192" w:name="_Toc35545329"/>
      <w:ins w:id="8193" w:author="Song, Xiaojing" w:date="2020-08-21T11:42:00Z">
        <w:del w:id="8194" w:author="USA Editor 2021" w:date="2020-12-11T11:12:00Z">
          <w:r w:rsidRPr="005D78E1" w:rsidDel="005D78E1">
            <w:rPr>
              <w:rFonts w:eastAsia="Calibri"/>
              <w:highlight w:val="green"/>
              <w:lang w:eastAsia="en-GB"/>
            </w:rPr>
            <w:delText>B 3</w:delText>
          </w:r>
        </w:del>
      </w:ins>
      <w:ins w:id="8195" w:author="USA Editor 2021" w:date="2020-12-11T11:12:00Z">
        <w:r w:rsidR="005D78E1" w:rsidRPr="005D78E1">
          <w:rPr>
            <w:rFonts w:eastAsia="Calibri"/>
            <w:highlight w:val="green"/>
            <w:lang w:eastAsia="en-GB"/>
          </w:rPr>
          <w:t>4</w:t>
        </w:r>
      </w:ins>
      <w:ins w:id="8196" w:author="Song, Xiaojing" w:date="2020-08-21T11:42:00Z">
        <w:r>
          <w:rPr>
            <w:rFonts w:eastAsia="Calibri"/>
            <w:lang w:eastAsia="en-GB"/>
          </w:rPr>
          <w:t>.5.7</w:t>
        </w:r>
        <w:r>
          <w:rPr>
            <w:rFonts w:eastAsia="Calibri"/>
            <w:lang w:eastAsia="en-GB"/>
          </w:rPr>
          <w:tab/>
        </w:r>
      </w:ins>
      <w:ins w:id="8197" w:author="Ross Norsworthy" w:date="2020-03-20T00:00:00Z">
        <w:r w:rsidR="008E1FEF" w:rsidRPr="00A013FD">
          <w:rPr>
            <w:rFonts w:eastAsia="Calibri"/>
            <w:lang w:eastAsia="en-GB"/>
          </w:rPr>
          <w:t>Channel access schemes</w:t>
        </w:r>
      </w:ins>
      <w:bookmarkEnd w:id="8192"/>
    </w:p>
    <w:p w14:paraId="1632373E" w14:textId="77777777" w:rsidR="00A013FD" w:rsidRDefault="00A013FD" w:rsidP="00A013FD">
      <w:pPr>
        <w:spacing w:after="120"/>
        <w:rPr>
          <w:ins w:id="8198" w:author="Song, Xiaojing" w:date="2020-08-21T11:39:00Z"/>
        </w:rPr>
      </w:pPr>
      <w:ins w:id="8199" w:author="Ross Norsworthy" w:date="2020-03-20T00:00:00Z">
        <w:r w:rsidRPr="00A013FD">
          <w:t>The access schemes, as defined below, should coexist and operate simultaneously on the TDMA channel. The access scheme FATDMA is as defined in Recommendation ITU-R M.1371.</w:t>
        </w:r>
      </w:ins>
    </w:p>
    <w:p w14:paraId="1F7E0165" w14:textId="0188DFAE" w:rsidR="00832398" w:rsidRDefault="003A1910" w:rsidP="00CC01A7">
      <w:pPr>
        <w:pStyle w:val="Heading4"/>
        <w:rPr>
          <w:ins w:id="8200" w:author="Song, Xiaojing" w:date="2020-08-21T11:39:00Z"/>
        </w:rPr>
      </w:pPr>
      <w:ins w:id="8201" w:author="Song, Xiaojing" w:date="2020-08-21T11:42:00Z">
        <w:del w:id="8202" w:author="USA Editor 2021" w:date="2020-12-11T11:12:00Z">
          <w:r w:rsidRPr="005D78E1" w:rsidDel="005D78E1">
            <w:rPr>
              <w:rFonts w:eastAsia="Calibri"/>
              <w:highlight w:val="green"/>
              <w:lang w:eastAsia="en-GB"/>
            </w:rPr>
            <w:delText>B 3</w:delText>
          </w:r>
        </w:del>
      </w:ins>
      <w:ins w:id="8203" w:author="USA Editor 2021" w:date="2020-12-11T11:12:00Z">
        <w:r w:rsidR="005D78E1" w:rsidRPr="005D78E1">
          <w:rPr>
            <w:rFonts w:eastAsia="Calibri"/>
            <w:highlight w:val="green"/>
            <w:lang w:eastAsia="en-GB"/>
          </w:rPr>
          <w:t>4</w:t>
        </w:r>
      </w:ins>
      <w:ins w:id="8204" w:author="Song, Xiaojing" w:date="2020-08-21T11:42:00Z">
        <w:r>
          <w:rPr>
            <w:rFonts w:eastAsia="Calibri"/>
            <w:lang w:eastAsia="en-GB"/>
          </w:rPr>
          <w:t>.5.7.1</w:t>
        </w:r>
        <w:r>
          <w:rPr>
            <w:rFonts w:eastAsia="Calibri"/>
            <w:lang w:eastAsia="en-GB"/>
          </w:rPr>
          <w:tab/>
        </w:r>
      </w:ins>
      <w:ins w:id="8205" w:author="Ross Norsworthy" w:date="2020-03-20T00:00:00Z">
        <w:r w:rsidRPr="00A013FD">
          <w:rPr>
            <w:rFonts w:eastAsia="Calibri"/>
            <w:lang w:eastAsia="en-GB"/>
          </w:rPr>
          <w:t>Multiple incremental time division multiple access (MITDMA)</w:t>
        </w:r>
      </w:ins>
    </w:p>
    <w:p w14:paraId="40083830" w14:textId="77777777" w:rsidR="00A013FD" w:rsidRDefault="00A013FD" w:rsidP="00A013FD">
      <w:pPr>
        <w:spacing w:after="120"/>
        <w:rPr>
          <w:ins w:id="8206" w:author="Song, Xiaojing" w:date="2020-08-21T11:39:00Z"/>
          <w:szCs w:val="24"/>
        </w:rPr>
      </w:pPr>
      <w:ins w:id="8207" w:author="Ross Norsworthy" w:date="2020-03-20T00:00:00Z">
        <w:r w:rsidRPr="00A013FD">
          <w:t xml:space="preserve">The MITDMA access schemes allows a station to pre-announce transmission slots that the station will use in the future.  A single MITDMA transmission may be used to schedule up to three future </w:t>
        </w:r>
        <w:r w:rsidRPr="00A013FD">
          <w:rPr>
            <w:szCs w:val="24"/>
          </w:rPr>
          <w:t>transmissions with each transmission occupying up to 3 slots.</w:t>
        </w:r>
      </w:ins>
    </w:p>
    <w:p w14:paraId="166061A2" w14:textId="246F5C70" w:rsidR="00832398" w:rsidRDefault="00F2548F" w:rsidP="00CC01A7">
      <w:pPr>
        <w:pStyle w:val="Heading4"/>
        <w:rPr>
          <w:ins w:id="8208" w:author="Song, Xiaojing" w:date="2020-08-21T11:39:00Z"/>
        </w:rPr>
      </w:pPr>
      <w:ins w:id="8209" w:author="Song, Xiaojing" w:date="2020-08-21T11:50:00Z">
        <w:del w:id="8210" w:author="USA Editor 2021" w:date="2020-12-11T11:12:00Z">
          <w:r w:rsidRPr="005D78E1" w:rsidDel="005D78E1">
            <w:rPr>
              <w:rFonts w:eastAsia="Calibri"/>
              <w:highlight w:val="green"/>
              <w:lang w:eastAsia="en-GB"/>
            </w:rPr>
            <w:delText>B 3</w:delText>
          </w:r>
        </w:del>
      </w:ins>
      <w:ins w:id="8211" w:author="USA Editor 2021" w:date="2020-12-11T11:12:00Z">
        <w:r w:rsidR="005D78E1" w:rsidRPr="005D78E1">
          <w:rPr>
            <w:rFonts w:eastAsia="Calibri"/>
            <w:highlight w:val="green"/>
            <w:lang w:eastAsia="en-GB"/>
          </w:rPr>
          <w:t>4</w:t>
        </w:r>
      </w:ins>
      <w:ins w:id="8212" w:author="Song, Xiaojing" w:date="2020-08-21T11:50:00Z">
        <w:r>
          <w:rPr>
            <w:rFonts w:eastAsia="Calibri"/>
            <w:lang w:eastAsia="en-GB"/>
          </w:rPr>
          <w:t>.5.7.2</w:t>
        </w:r>
        <w:r>
          <w:rPr>
            <w:rFonts w:eastAsia="Calibri"/>
            <w:lang w:eastAsia="en-GB"/>
          </w:rPr>
          <w:tab/>
        </w:r>
      </w:ins>
      <w:ins w:id="8213" w:author="Ross Norsworthy" w:date="2020-03-20T00:00:00Z">
        <w:r w:rsidR="00940F03" w:rsidRPr="00A013FD">
          <w:rPr>
            <w:rFonts w:eastAsia="Calibri"/>
            <w:lang w:eastAsia="en-GB"/>
          </w:rPr>
          <w:t>Multiple incremental time division multiple access algorithm (MITDMA)</w:t>
        </w:r>
      </w:ins>
    </w:p>
    <w:p w14:paraId="0A8E2F50" w14:textId="77777777" w:rsidR="00A013FD" w:rsidRPr="00A013FD" w:rsidRDefault="00A013FD" w:rsidP="00A013FD">
      <w:pPr>
        <w:spacing w:after="120"/>
        <w:rPr>
          <w:ins w:id="8214" w:author="Ross Norsworthy" w:date="2020-03-20T00:00:00Z"/>
        </w:rPr>
      </w:pPr>
      <w:ins w:id="8215" w:author="Ross Norsworthy" w:date="2020-03-20T00:00:00Z">
        <w:r w:rsidRPr="00A013FD">
          <w:t>MITDMA is a method of chaining slot allocations together for the purpose of transmitting messages. The first transmission within a MITDMA chain will be a single slot transmission using RATDMA access. Further transmissions will be allocated by the MITDMA communication state.</w:t>
        </w:r>
      </w:ins>
    </w:p>
    <w:p w14:paraId="0BB9D107" w14:textId="77777777" w:rsidR="00A013FD" w:rsidRPr="00A013FD" w:rsidRDefault="00A013FD" w:rsidP="00A013FD">
      <w:pPr>
        <w:spacing w:after="120"/>
        <w:rPr>
          <w:ins w:id="8216" w:author="Ross Norsworthy" w:date="2020-03-20T00:00:00Z"/>
        </w:rPr>
      </w:pPr>
      <w:ins w:id="8217" w:author="Ross Norsworthy" w:date="2020-03-20T00:00:00Z">
        <w:r w:rsidRPr="00A013FD">
          <w:t>Receiving stations should mark these slot allocations as unavailable.</w:t>
        </w:r>
      </w:ins>
    </w:p>
    <w:p w14:paraId="7294BF86" w14:textId="760AA5C6" w:rsidR="00A013FD" w:rsidRDefault="00A013FD" w:rsidP="00A013FD">
      <w:pPr>
        <w:spacing w:after="120"/>
        <w:rPr>
          <w:ins w:id="8218" w:author="Song, Xiaojing" w:date="2020-08-21T11:39:00Z"/>
        </w:rPr>
      </w:pPr>
      <w:ins w:id="8219" w:author="Ross Norsworthy" w:date="2020-03-20T00:00:00Z">
        <w:r w:rsidRPr="00A013FD">
          <w:t xml:space="preserve">MITDMA may chain up to 15 transmissions together in a single frame. See </w:t>
        </w:r>
      </w:ins>
      <w:ins w:id="8220" w:author="USA Editor 2021" w:date="2020-12-11T11:12:00Z">
        <w:r w:rsidR="005D78E1" w:rsidRPr="005D78E1">
          <w:rPr>
            <w:highlight w:val="green"/>
            <w:lang w:val="en-US"/>
          </w:rPr>
          <w:t>§</w:t>
        </w:r>
      </w:ins>
      <w:ins w:id="8221" w:author="Ross Norsworthy" w:date="2020-03-20T00:00:00Z">
        <w:del w:id="8222" w:author="USA Editor 2021" w:date="2020-12-11T11:13:00Z">
          <w:r w:rsidRPr="005D78E1" w:rsidDel="005D78E1">
            <w:rPr>
              <w:highlight w:val="green"/>
            </w:rPr>
            <w:delText>section B</w:delText>
          </w:r>
        </w:del>
        <w:r w:rsidRPr="005D78E1">
          <w:rPr>
            <w:highlight w:val="green"/>
          </w:rPr>
          <w:t xml:space="preserve"> </w:t>
        </w:r>
        <w:del w:id="8223" w:author="USA Editor 2021" w:date="2020-12-11T11:13:00Z">
          <w:r w:rsidRPr="005D78E1" w:rsidDel="005D78E1">
            <w:rPr>
              <w:highlight w:val="green"/>
            </w:rPr>
            <w:delText>5</w:delText>
          </w:r>
        </w:del>
      </w:ins>
      <w:ins w:id="8224" w:author="USA Editor 2021" w:date="2020-12-11T11:13:00Z">
        <w:r w:rsidR="005D78E1" w:rsidRPr="005D78E1">
          <w:rPr>
            <w:highlight w:val="green"/>
          </w:rPr>
          <w:t>6</w:t>
        </w:r>
      </w:ins>
      <w:ins w:id="8225" w:author="Ross Norsworthy" w:date="2020-03-20T00:00:00Z">
        <w:r w:rsidRPr="00A013FD">
          <w:t>.4.</w:t>
        </w:r>
      </w:ins>
    </w:p>
    <w:p w14:paraId="4F846A8B" w14:textId="46669B49" w:rsidR="00832398" w:rsidRDefault="003146ED" w:rsidP="00CC01A7">
      <w:pPr>
        <w:pStyle w:val="Heading4"/>
        <w:rPr>
          <w:ins w:id="8226" w:author="Song, Xiaojing" w:date="2020-08-21T11:39:00Z"/>
        </w:rPr>
      </w:pPr>
      <w:ins w:id="8227" w:author="Song, Xiaojing" w:date="2020-08-21T11:52:00Z">
        <w:del w:id="8228" w:author="USA Editor 2021" w:date="2020-12-11T11:14:00Z">
          <w:r w:rsidRPr="005D78E1" w:rsidDel="005D78E1">
            <w:rPr>
              <w:rFonts w:eastAsia="Calibri"/>
              <w:highlight w:val="green"/>
              <w:lang w:eastAsia="en-GB"/>
            </w:rPr>
            <w:delText>B 3</w:delText>
          </w:r>
        </w:del>
      </w:ins>
      <w:ins w:id="8229" w:author="USA Editor 2021" w:date="2020-12-11T11:14:00Z">
        <w:r w:rsidR="005D78E1" w:rsidRPr="005D78E1">
          <w:rPr>
            <w:rFonts w:eastAsia="Calibri"/>
            <w:highlight w:val="green"/>
            <w:lang w:eastAsia="en-GB"/>
          </w:rPr>
          <w:t>4</w:t>
        </w:r>
      </w:ins>
      <w:ins w:id="8230" w:author="Song, Xiaojing" w:date="2020-08-21T11:52:00Z">
        <w:r>
          <w:rPr>
            <w:rFonts w:eastAsia="Calibri"/>
            <w:lang w:eastAsia="en-GB"/>
          </w:rPr>
          <w:t>.5.7.3</w:t>
        </w:r>
        <w:r>
          <w:rPr>
            <w:rFonts w:eastAsia="Calibri"/>
            <w:lang w:eastAsia="en-GB"/>
          </w:rPr>
          <w:tab/>
        </w:r>
      </w:ins>
      <w:ins w:id="8231" w:author="Ross Norsworthy" w:date="2020-03-20T00:00:00Z">
        <w:r w:rsidR="001C64A3" w:rsidRPr="00A013FD">
          <w:rPr>
            <w:rFonts w:eastAsia="Calibri"/>
            <w:lang w:eastAsia="en-GB"/>
          </w:rPr>
          <w:t>Random access time division multiple access (RATDMA)</w:t>
        </w:r>
      </w:ins>
    </w:p>
    <w:p w14:paraId="25F841DF" w14:textId="77777777" w:rsidR="00A013FD" w:rsidRDefault="00A013FD" w:rsidP="00A013FD">
      <w:pPr>
        <w:spacing w:after="120"/>
        <w:rPr>
          <w:ins w:id="8232" w:author="Song, Xiaojing" w:date="2020-08-21T11:39:00Z"/>
        </w:rPr>
      </w:pPr>
      <w:ins w:id="8233" w:author="Ross Norsworthy" w:date="2020-03-20T00:00:00Z">
        <w:r w:rsidRPr="00A013FD">
          <w:t>RATDMA is used when a station needs to allocate a slot, which has not been pre-announced. This is generally done for the first transmission slot during MITDMA chain, or for messages of a non-repeatable character.</w:t>
        </w:r>
      </w:ins>
    </w:p>
    <w:p w14:paraId="4003C6A7" w14:textId="1BF1F775" w:rsidR="00832398" w:rsidRDefault="00801D93" w:rsidP="00CC01A7">
      <w:pPr>
        <w:pStyle w:val="Heading4"/>
        <w:rPr>
          <w:ins w:id="8234" w:author="Song, Xiaojing" w:date="2020-08-21T11:39:00Z"/>
        </w:rPr>
      </w:pPr>
      <w:ins w:id="8235" w:author="Song, Xiaojing" w:date="2020-08-21T11:53:00Z">
        <w:del w:id="8236" w:author="USA Editor 2021" w:date="2020-12-11T11:14:00Z">
          <w:r w:rsidRPr="005D78E1" w:rsidDel="005D78E1">
            <w:rPr>
              <w:rFonts w:eastAsia="Calibri"/>
              <w:highlight w:val="green"/>
              <w:lang w:eastAsia="en-GB"/>
            </w:rPr>
            <w:delText>B 3</w:delText>
          </w:r>
        </w:del>
      </w:ins>
      <w:ins w:id="8237" w:author="USA Editor 2021" w:date="2020-12-11T11:14:00Z">
        <w:r w:rsidR="005D78E1" w:rsidRPr="005D78E1">
          <w:rPr>
            <w:rFonts w:eastAsia="Calibri"/>
            <w:highlight w:val="green"/>
            <w:lang w:eastAsia="en-GB"/>
          </w:rPr>
          <w:t>4</w:t>
        </w:r>
      </w:ins>
      <w:ins w:id="8238" w:author="Song, Xiaojing" w:date="2020-08-21T11:53:00Z">
        <w:r>
          <w:rPr>
            <w:rFonts w:eastAsia="Calibri"/>
            <w:lang w:eastAsia="en-GB"/>
          </w:rPr>
          <w:t>.5.7.4</w:t>
        </w:r>
        <w:r>
          <w:rPr>
            <w:rFonts w:eastAsia="Calibri"/>
            <w:lang w:eastAsia="en-GB"/>
          </w:rPr>
          <w:tab/>
        </w:r>
      </w:ins>
      <w:ins w:id="8239" w:author="Ross Norsworthy" w:date="2020-03-20T00:00:00Z">
        <w:r w:rsidR="003146ED" w:rsidRPr="00A013FD">
          <w:rPr>
            <w:rFonts w:eastAsia="Calibri"/>
            <w:lang w:eastAsia="en-GB"/>
          </w:rPr>
          <w:t>Random access time division multiple access algorithm</w:t>
        </w:r>
      </w:ins>
    </w:p>
    <w:p w14:paraId="6BE8C8CF" w14:textId="43D547A6" w:rsidR="00A013FD" w:rsidRPr="00A013FD" w:rsidRDefault="00A013FD" w:rsidP="00A013FD">
      <w:pPr>
        <w:spacing w:after="120"/>
        <w:rPr>
          <w:ins w:id="8240" w:author="Ross Norsworthy" w:date="2020-03-20T00:00:00Z"/>
        </w:rPr>
      </w:pPr>
      <w:ins w:id="8241" w:author="Ross Norsworthy" w:date="2020-03-20T00:00:00Z">
        <w:r w:rsidRPr="00A013FD">
          <w:t xml:space="preserve">The RATDMA access scheme should use a probability persistent (p-persistent) algorithm as described in this paragraph (see Table </w:t>
        </w:r>
      </w:ins>
      <w:ins w:id="8242" w:author="USA Editor 2021" w:date="2021-01-06T13:48:00Z">
        <w:r w:rsidR="003E49BA" w:rsidRPr="003E49BA">
          <w:rPr>
            <w:highlight w:val="green"/>
          </w:rPr>
          <w:t>19</w:t>
        </w:r>
      </w:ins>
      <w:ins w:id="8243" w:author="Ross Norsworthy" w:date="2020-03-20T00:00:00Z">
        <w:del w:id="8244" w:author="USA Editor 2021" w:date="2021-01-06T13:48:00Z">
          <w:r w:rsidRPr="003E49BA" w:rsidDel="003E49BA">
            <w:rPr>
              <w:highlight w:val="green"/>
            </w:rPr>
            <w:delText>20</w:delText>
          </w:r>
        </w:del>
        <w:r w:rsidRPr="00A013FD">
          <w:t>).</w:t>
        </w:r>
      </w:ins>
    </w:p>
    <w:p w14:paraId="5C6CACBA" w14:textId="77777777" w:rsidR="00A013FD" w:rsidRPr="00A013FD" w:rsidRDefault="00A013FD" w:rsidP="00A013FD">
      <w:pPr>
        <w:spacing w:after="120"/>
        <w:rPr>
          <w:ins w:id="8245" w:author="Ross Norsworthy" w:date="2020-03-20T00:00:00Z"/>
        </w:rPr>
      </w:pPr>
      <w:ins w:id="8246" w:author="Ross Norsworthy" w:date="2020-03-20T00:00:00Z">
        <w:r w:rsidRPr="00A013FD">
          <w:t xml:space="preserve">When a candidate slot is selected, the station randomly selects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ins>
    </w:p>
    <w:p w14:paraId="502B3B67" w14:textId="77777777" w:rsidR="00A013FD" w:rsidRPr="00A013FD" w:rsidRDefault="00A013FD" w:rsidP="00A013FD">
      <w:pPr>
        <w:spacing w:after="120"/>
        <w:rPr>
          <w:ins w:id="8247" w:author="Ross Norsworthy" w:date="2020-03-20T00:00:00Z"/>
        </w:rPr>
      </w:pPr>
      <w:ins w:id="8248" w:author="Ross Norsworthy" w:date="2020-03-20T00:00:00Z">
        <w:r w:rsidRPr="00A013FD">
          <w:t xml:space="preserve">The SI for RATDMA </w:t>
        </w:r>
        <w:r w:rsidRPr="006E380F">
          <w:t>should be 2</w:t>
        </w:r>
        <w:del w:id="8249" w:author="2092 CG" w:date="2020-10-28T12:31:00Z">
          <w:r w:rsidRPr="006E380F" w:rsidDel="0053786B">
            <w:delText>2</w:delText>
          </w:r>
        </w:del>
      </w:ins>
      <w:ins w:id="8250" w:author="2092 CG" w:date="2020-10-28T12:31:00Z">
        <w:r w:rsidR="0053786B" w:rsidRPr="006E380F">
          <w:t>3</w:t>
        </w:r>
      </w:ins>
      <w:ins w:id="8251" w:author="Ross Norsworthy" w:date="2020-03-20T00:00:00Z">
        <w:r w:rsidRPr="006E380F">
          <w:t>5 time slots, which is equivalent to 6</w:t>
        </w:r>
      </w:ins>
      <w:ins w:id="8252" w:author="2092 CG" w:date="2020-10-28T12:31:00Z">
        <w:r w:rsidR="0053786B" w:rsidRPr="006E380F">
          <w:t>.3</w:t>
        </w:r>
      </w:ins>
      <w:ins w:id="8253" w:author="Ross Norsworthy" w:date="2020-03-20T00:00:00Z">
        <w:r w:rsidRPr="006E380F">
          <w:t xml:space="preserve"> s. The candidate slot set should be chosen within the SI, so that the transmission occurs within 6</w:t>
        </w:r>
      </w:ins>
      <w:ins w:id="8254" w:author="2092 CG" w:date="2020-10-28T12:31:00Z">
        <w:r w:rsidR="0053786B" w:rsidRPr="006E380F">
          <w:t>.3</w:t>
        </w:r>
      </w:ins>
      <w:ins w:id="8255" w:author="Ross Norsworthy" w:date="2020-03-20T00:00:00Z">
        <w:r w:rsidRPr="006E380F">
          <w:t xml:space="preserve"> s.</w:t>
        </w:r>
      </w:ins>
    </w:p>
    <w:p w14:paraId="2592C479" w14:textId="77777777" w:rsidR="00A013FD" w:rsidRPr="00A013FD" w:rsidRDefault="00A013FD" w:rsidP="00A013FD">
      <w:pPr>
        <w:spacing w:after="120"/>
        <w:rPr>
          <w:ins w:id="8256" w:author="Ross Norsworthy" w:date="2020-03-20T00:00:00Z"/>
        </w:rPr>
      </w:pPr>
      <w:ins w:id="8257" w:author="Ross Norsworthy" w:date="2020-03-20T00:00:00Z">
        <w:r w:rsidRPr="00A013FD">
          <w:t>Each time that a candidate slot is entered, the p-persistent algorithm is applied. If the algorithm determines that a transmission shall be inhibited, then the parameter LME.RTCSC is decremented by one and LME.RTA is incremented by one.</w:t>
        </w:r>
      </w:ins>
    </w:p>
    <w:p w14:paraId="0A881892" w14:textId="77777777" w:rsidR="00A013FD" w:rsidRDefault="00A013FD" w:rsidP="00A013FD">
      <w:pPr>
        <w:spacing w:after="120"/>
        <w:rPr>
          <w:ins w:id="8258" w:author="Song, Xiaojing" w:date="2020-08-21T11:39:00Z"/>
        </w:rPr>
      </w:pPr>
      <w:ins w:id="8259" w:author="Ross Norsworthy" w:date="2020-03-20T00:00:00Z">
        <w:r w:rsidRPr="00A013FD">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ins>
    </w:p>
    <w:p w14:paraId="22235EE0" w14:textId="78AB71DF" w:rsidR="00832398" w:rsidRDefault="00801D93" w:rsidP="00CC01A7">
      <w:pPr>
        <w:pStyle w:val="Heading4"/>
        <w:rPr>
          <w:ins w:id="8260" w:author="Song, Xiaojing" w:date="2020-08-21T11:39:00Z"/>
        </w:rPr>
      </w:pPr>
      <w:ins w:id="8261" w:author="Song, Xiaojing" w:date="2020-08-21T11:54:00Z">
        <w:del w:id="8262" w:author="USA Editor 2021" w:date="2020-12-11T11:14:00Z">
          <w:r w:rsidRPr="005D78E1" w:rsidDel="005D78E1">
            <w:rPr>
              <w:rFonts w:eastAsia="Calibri"/>
              <w:highlight w:val="green"/>
              <w:lang w:eastAsia="en-GB"/>
            </w:rPr>
            <w:delText>B 3</w:delText>
          </w:r>
        </w:del>
      </w:ins>
      <w:ins w:id="8263" w:author="USA Editor 2021" w:date="2020-12-11T11:15:00Z">
        <w:r w:rsidR="005D78E1" w:rsidRPr="005D78E1">
          <w:rPr>
            <w:rFonts w:eastAsia="Calibri"/>
            <w:highlight w:val="green"/>
            <w:lang w:eastAsia="en-GB"/>
          </w:rPr>
          <w:t>4</w:t>
        </w:r>
      </w:ins>
      <w:ins w:id="8264" w:author="Song, Xiaojing" w:date="2020-08-21T11:54:00Z">
        <w:r>
          <w:rPr>
            <w:rFonts w:eastAsia="Calibri"/>
            <w:lang w:eastAsia="en-GB"/>
          </w:rPr>
          <w:t>.5.7.</w:t>
        </w:r>
        <w:r w:rsidR="006651B0">
          <w:rPr>
            <w:rFonts w:eastAsia="Calibri"/>
            <w:lang w:eastAsia="en-GB"/>
          </w:rPr>
          <w:t>5</w:t>
        </w:r>
        <w:r w:rsidR="006651B0">
          <w:rPr>
            <w:rFonts w:eastAsia="Calibri"/>
            <w:lang w:eastAsia="en-GB"/>
          </w:rPr>
          <w:tab/>
        </w:r>
      </w:ins>
      <w:ins w:id="8265" w:author="Ross Norsworthy" w:date="2020-03-20T00:00:00Z">
        <w:r w:rsidRPr="00A013FD">
          <w:rPr>
            <w:rFonts w:eastAsia="Calibri"/>
            <w:lang w:eastAsia="en-GB"/>
          </w:rPr>
          <w:t>Random access time division multiple access parameters</w:t>
        </w:r>
      </w:ins>
    </w:p>
    <w:p w14:paraId="41FB75F1" w14:textId="19CA7607" w:rsidR="00A013FD" w:rsidRPr="00A013FD" w:rsidRDefault="00A013FD" w:rsidP="00A013FD">
      <w:pPr>
        <w:spacing w:after="120"/>
        <w:rPr>
          <w:ins w:id="8266" w:author="Ross Norsworthy" w:date="2020-03-20T00:00:00Z"/>
        </w:rPr>
      </w:pPr>
      <w:ins w:id="8267" w:author="Ross Norsworthy" w:date="2020-03-20T00:00:00Z">
        <w:r w:rsidRPr="00A013FD">
          <w:t xml:space="preserve">The following parameters (Table </w:t>
        </w:r>
      </w:ins>
      <w:ins w:id="8268" w:author="USA Editor 2021" w:date="2021-01-06T13:49:00Z">
        <w:r w:rsidR="003E49BA" w:rsidRPr="003E49BA">
          <w:rPr>
            <w:highlight w:val="green"/>
          </w:rPr>
          <w:t>19</w:t>
        </w:r>
      </w:ins>
      <w:ins w:id="8269" w:author="Ross Norsworthy" w:date="2020-03-20T00:00:00Z">
        <w:del w:id="8270" w:author="USA Editor 2021" w:date="2021-01-06T13:49:00Z">
          <w:r w:rsidRPr="003E49BA" w:rsidDel="003E49BA">
            <w:rPr>
              <w:highlight w:val="green"/>
            </w:rPr>
            <w:delText>20</w:delText>
          </w:r>
        </w:del>
        <w:r w:rsidRPr="00A013FD">
          <w:t>) are used to control the RATDMA scheduling:</w:t>
        </w:r>
      </w:ins>
    </w:p>
    <w:p w14:paraId="66E86BBA" w14:textId="75CF3335" w:rsidR="002F04A2" w:rsidRDefault="00A013FD" w:rsidP="00970510">
      <w:pPr>
        <w:pStyle w:val="TableNo"/>
        <w:rPr>
          <w:lang w:val="en-US"/>
        </w:rPr>
      </w:pPr>
      <w:bookmarkStart w:id="8271" w:name="_Toc35546118"/>
      <w:ins w:id="8272" w:author="Ross Norsworthy" w:date="2020-03-20T00:00:00Z">
        <w:r w:rsidRPr="00A013FD">
          <w:rPr>
            <w:lang w:val="en-US"/>
          </w:rPr>
          <w:t xml:space="preserve">Table </w:t>
        </w:r>
      </w:ins>
      <w:ins w:id="8273" w:author="USA Editor 2021" w:date="2021-01-06T13:49:00Z">
        <w:r w:rsidR="003E49BA" w:rsidRPr="003E49BA">
          <w:rPr>
            <w:highlight w:val="green"/>
            <w:lang w:val="en-US"/>
          </w:rPr>
          <w:t>19</w:t>
        </w:r>
      </w:ins>
      <w:ins w:id="8274" w:author="Ross Norsworthy" w:date="2020-03-20T00:00:00Z">
        <w:del w:id="8275" w:author="USA Editor 2021" w:date="2021-01-06T13:49:00Z">
          <w:r w:rsidRPr="003E49BA" w:rsidDel="003E49BA">
            <w:rPr>
              <w:highlight w:val="green"/>
              <w:lang w:val="en-US"/>
            </w:rPr>
            <w:delText>20</w:delText>
          </w:r>
        </w:del>
      </w:ins>
    </w:p>
    <w:p w14:paraId="7D799BDA" w14:textId="77777777" w:rsidR="00A013FD" w:rsidRPr="00A013FD" w:rsidRDefault="00A013FD" w:rsidP="00562C68">
      <w:pPr>
        <w:pStyle w:val="Tabletitle"/>
        <w:rPr>
          <w:ins w:id="8276" w:author="Ross Norsworthy" w:date="2020-03-20T00:00:00Z"/>
          <w:lang w:val="en-US"/>
        </w:rPr>
      </w:pPr>
      <w:ins w:id="8277" w:author="Ross Norsworthy" w:date="2020-03-20T00:00:00Z">
        <w:r w:rsidRPr="00A013FD">
          <w:rPr>
            <w:lang w:val="en-US"/>
          </w:rPr>
          <w:t>RATDMA Parameters</w:t>
        </w:r>
        <w:bookmarkEnd w:id="8271"/>
      </w:ins>
    </w:p>
    <w:tbl>
      <w:tblPr>
        <w:tblStyle w:val="TableGrid"/>
        <w:tblW w:w="0" w:type="auto"/>
        <w:tblLook w:val="04A0" w:firstRow="1" w:lastRow="0" w:firstColumn="1" w:lastColumn="0" w:noHBand="0" w:noVBand="1"/>
      </w:tblPr>
      <w:tblGrid>
        <w:gridCol w:w="965"/>
        <w:gridCol w:w="1669"/>
        <w:gridCol w:w="4587"/>
        <w:gridCol w:w="1184"/>
        <w:gridCol w:w="1224"/>
      </w:tblGrid>
      <w:tr w:rsidR="00A013FD" w:rsidRPr="00A013FD" w14:paraId="30D2A17A" w14:textId="77777777" w:rsidTr="00BF604E">
        <w:trPr>
          <w:tblHeader/>
          <w:ins w:id="8278" w:author="Ross Norsworthy" w:date="2020-03-20T00:00:00Z"/>
        </w:trPr>
        <w:tc>
          <w:tcPr>
            <w:tcW w:w="972" w:type="dxa"/>
            <w:shd w:val="clear" w:color="auto" w:fill="00558C"/>
          </w:tcPr>
          <w:p w14:paraId="3D5CFFDE" w14:textId="77777777" w:rsidR="00A013FD" w:rsidRPr="00A013FD" w:rsidRDefault="00A013FD" w:rsidP="00A013FD">
            <w:pPr>
              <w:spacing w:before="80" w:after="80"/>
              <w:rPr>
                <w:ins w:id="8279" w:author="Ross Norsworthy" w:date="2020-03-20T00:00:00Z"/>
                <w:rFonts w:ascii="Times New Roman Bold" w:hAnsi="Times New Roman Bold" w:cs="Times New Roman Bold"/>
                <w:b/>
                <w:sz w:val="20"/>
              </w:rPr>
            </w:pPr>
            <w:ins w:id="8280" w:author="Ross Norsworthy" w:date="2020-03-20T00:00:00Z">
              <w:r w:rsidRPr="00A013FD">
                <w:rPr>
                  <w:rFonts w:ascii="Times New Roman Bold" w:hAnsi="Times New Roman Bold" w:cs="Times New Roman Bold"/>
                  <w:b/>
                  <w:sz w:val="20"/>
                </w:rPr>
                <w:t>Symbol</w:t>
              </w:r>
            </w:ins>
          </w:p>
        </w:tc>
        <w:tc>
          <w:tcPr>
            <w:tcW w:w="1710" w:type="dxa"/>
            <w:shd w:val="clear" w:color="auto" w:fill="00558C"/>
          </w:tcPr>
          <w:p w14:paraId="33D0C349" w14:textId="77777777" w:rsidR="00A013FD" w:rsidRPr="00A013FD" w:rsidRDefault="00A013FD" w:rsidP="00A013FD">
            <w:pPr>
              <w:spacing w:before="80" w:after="80"/>
              <w:rPr>
                <w:ins w:id="8281" w:author="Ross Norsworthy" w:date="2020-03-20T00:00:00Z"/>
                <w:rFonts w:ascii="Times New Roman Bold" w:hAnsi="Times New Roman Bold" w:cs="Times New Roman Bold"/>
                <w:b/>
                <w:sz w:val="20"/>
              </w:rPr>
            </w:pPr>
            <w:ins w:id="8282" w:author="Ross Norsworthy" w:date="2020-03-20T00:00:00Z">
              <w:r w:rsidRPr="00A013FD">
                <w:rPr>
                  <w:rFonts w:ascii="Times New Roman Bold" w:hAnsi="Times New Roman Bold" w:cs="Times New Roman Bold"/>
                  <w:b/>
                  <w:sz w:val="20"/>
                </w:rPr>
                <w:t>Name</w:t>
              </w:r>
            </w:ins>
          </w:p>
        </w:tc>
        <w:tc>
          <w:tcPr>
            <w:tcW w:w="4748" w:type="dxa"/>
            <w:shd w:val="clear" w:color="auto" w:fill="00558C"/>
          </w:tcPr>
          <w:p w14:paraId="6AE0A6FA" w14:textId="77777777" w:rsidR="00A013FD" w:rsidRPr="00A013FD" w:rsidRDefault="00A013FD" w:rsidP="00A013FD">
            <w:pPr>
              <w:spacing w:before="80" w:after="80"/>
              <w:rPr>
                <w:ins w:id="8283" w:author="Ross Norsworthy" w:date="2020-03-20T00:00:00Z"/>
                <w:rFonts w:ascii="Times New Roman Bold" w:hAnsi="Times New Roman Bold" w:cs="Times New Roman Bold"/>
                <w:b/>
                <w:sz w:val="20"/>
              </w:rPr>
            </w:pPr>
            <w:ins w:id="8284" w:author="Ross Norsworthy" w:date="2020-03-20T00:00:00Z">
              <w:r w:rsidRPr="00A013FD">
                <w:rPr>
                  <w:rFonts w:ascii="Times New Roman Bold" w:hAnsi="Times New Roman Bold" w:cs="Times New Roman Bold"/>
                  <w:b/>
                  <w:sz w:val="20"/>
                </w:rPr>
                <w:t>Description</w:t>
              </w:r>
            </w:ins>
          </w:p>
        </w:tc>
        <w:tc>
          <w:tcPr>
            <w:tcW w:w="1192" w:type="dxa"/>
            <w:shd w:val="clear" w:color="auto" w:fill="00558C"/>
          </w:tcPr>
          <w:p w14:paraId="4772AE65" w14:textId="77777777" w:rsidR="00A013FD" w:rsidRPr="00A013FD" w:rsidRDefault="00A013FD" w:rsidP="00A013FD">
            <w:pPr>
              <w:spacing w:before="80" w:after="80"/>
              <w:rPr>
                <w:ins w:id="8285" w:author="Ross Norsworthy" w:date="2020-03-20T00:00:00Z"/>
                <w:rFonts w:ascii="Times New Roman Bold" w:hAnsi="Times New Roman Bold" w:cs="Times New Roman Bold"/>
                <w:b/>
                <w:sz w:val="20"/>
              </w:rPr>
            </w:pPr>
            <w:ins w:id="8286" w:author="Ross Norsworthy" w:date="2020-03-20T00:00:00Z">
              <w:r w:rsidRPr="00A013FD">
                <w:rPr>
                  <w:rFonts w:ascii="Times New Roman Bold" w:hAnsi="Times New Roman Bold" w:cs="Times New Roman Bold"/>
                  <w:b/>
                  <w:sz w:val="20"/>
                </w:rPr>
                <w:t>Minimum</w:t>
              </w:r>
            </w:ins>
          </w:p>
        </w:tc>
        <w:tc>
          <w:tcPr>
            <w:tcW w:w="1233" w:type="dxa"/>
            <w:shd w:val="clear" w:color="auto" w:fill="00558C"/>
          </w:tcPr>
          <w:p w14:paraId="15992FFC" w14:textId="77777777" w:rsidR="00A013FD" w:rsidRPr="00A013FD" w:rsidRDefault="00A013FD" w:rsidP="00A013FD">
            <w:pPr>
              <w:spacing w:before="80" w:after="80"/>
              <w:rPr>
                <w:ins w:id="8287" w:author="Ross Norsworthy" w:date="2020-03-20T00:00:00Z"/>
                <w:rFonts w:ascii="Times New Roman Bold" w:hAnsi="Times New Roman Bold" w:cs="Times New Roman Bold"/>
                <w:b/>
                <w:sz w:val="20"/>
              </w:rPr>
            </w:pPr>
            <w:ins w:id="8288" w:author="Ross Norsworthy" w:date="2020-03-20T00:00:00Z">
              <w:r w:rsidRPr="00A013FD">
                <w:rPr>
                  <w:rFonts w:ascii="Times New Roman Bold" w:hAnsi="Times New Roman Bold" w:cs="Times New Roman Bold"/>
                  <w:b/>
                  <w:sz w:val="20"/>
                </w:rPr>
                <w:t>Maximum</w:t>
              </w:r>
            </w:ins>
          </w:p>
        </w:tc>
      </w:tr>
      <w:tr w:rsidR="00A013FD" w:rsidRPr="00A013FD" w14:paraId="7A04532C" w14:textId="77777777" w:rsidTr="00BF604E">
        <w:trPr>
          <w:ins w:id="8289" w:author="Ross Norsworthy" w:date="2020-03-20T00:00:00Z"/>
        </w:trPr>
        <w:tc>
          <w:tcPr>
            <w:tcW w:w="972" w:type="dxa"/>
          </w:tcPr>
          <w:p w14:paraId="1B8991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290" w:author="Ross Norsworthy" w:date="2020-03-20T00:00:00Z"/>
                <w:sz w:val="20"/>
              </w:rPr>
            </w:pPr>
            <w:ins w:id="8291" w:author="Ross Norsworthy" w:date="2020-03-20T00:00:00Z">
              <w:r w:rsidRPr="00A013FD">
                <w:rPr>
                  <w:sz w:val="20"/>
                </w:rPr>
                <w:t>RTCSC</w:t>
              </w:r>
            </w:ins>
          </w:p>
        </w:tc>
        <w:tc>
          <w:tcPr>
            <w:tcW w:w="1710" w:type="dxa"/>
          </w:tcPr>
          <w:p w14:paraId="079AD1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292" w:author="Ross Norsworthy" w:date="2020-03-20T00:00:00Z"/>
                <w:sz w:val="20"/>
              </w:rPr>
            </w:pPr>
            <w:ins w:id="8293" w:author="Ross Norsworthy" w:date="2020-03-20T00:00:00Z">
              <w:r w:rsidRPr="00A013FD">
                <w:rPr>
                  <w:sz w:val="20"/>
                </w:rPr>
                <w:t>Candidate slot counter</w:t>
              </w:r>
            </w:ins>
          </w:p>
        </w:tc>
        <w:tc>
          <w:tcPr>
            <w:tcW w:w="4748" w:type="dxa"/>
          </w:tcPr>
          <w:p w14:paraId="595EAD2F" w14:textId="1880245B"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294" w:author="Ross Norsworthy" w:date="2020-03-20T00:00:00Z"/>
                <w:sz w:val="20"/>
              </w:rPr>
            </w:pPr>
            <w:ins w:id="8295" w:author="Ross Norsworthy" w:date="2020-03-20T00:00:00Z">
              <w:r w:rsidRPr="00A013FD">
                <w:rPr>
                  <w:sz w:val="20"/>
                </w:rPr>
                <w:t xml:space="preserve">The number of slots currently available in the candidate set. NOTE 1 – The initial value is always 8 or more (see </w:t>
              </w:r>
              <w:del w:id="8296" w:author="USA Editor 2021" w:date="2021-01-06T10:20:00Z">
                <w:r w:rsidRPr="00654230" w:rsidDel="00654230">
                  <w:rPr>
                    <w:sz w:val="20"/>
                    <w:highlight w:val="green"/>
                    <w:rPrChange w:id="8297" w:author="USA Editor 2021" w:date="2021-01-06T10:20:00Z">
                      <w:rPr>
                        <w:sz w:val="20"/>
                      </w:rPr>
                    </w:rPrChange>
                  </w:rPr>
                  <w:delText>section B</w:delText>
                </w:r>
              </w:del>
            </w:ins>
            <w:ins w:id="8298" w:author="USA Editor 2021" w:date="2021-01-06T10:20:00Z">
              <w:r w:rsidR="00654230" w:rsidRPr="00654230">
                <w:rPr>
                  <w:sz w:val="20"/>
                  <w:highlight w:val="green"/>
                </w:rPr>
                <w:t>§</w:t>
              </w:r>
            </w:ins>
            <w:ins w:id="8299" w:author="Ross Norsworthy" w:date="2020-03-20T00:00:00Z">
              <w:r w:rsidRPr="00654230">
                <w:rPr>
                  <w:sz w:val="20"/>
                  <w:highlight w:val="green"/>
                </w:rPr>
                <w:t xml:space="preserve"> </w:t>
              </w:r>
              <w:del w:id="8300" w:author="USA Editor 2021" w:date="2021-01-06T10:21:00Z">
                <w:r w:rsidRPr="00654230" w:rsidDel="00654230">
                  <w:rPr>
                    <w:sz w:val="20"/>
                    <w:highlight w:val="green"/>
                  </w:rPr>
                  <w:delText>3</w:delText>
                </w:r>
              </w:del>
            </w:ins>
            <w:ins w:id="8301" w:author="USA Editor 2021" w:date="2021-01-06T10:21:00Z">
              <w:r w:rsidR="00654230" w:rsidRPr="00654230">
                <w:rPr>
                  <w:sz w:val="20"/>
                  <w:highlight w:val="green"/>
                </w:rPr>
                <w:t>4</w:t>
              </w:r>
            </w:ins>
            <w:ins w:id="8302" w:author="Ross Norsworthy" w:date="2020-03-20T00:00:00Z">
              <w:r w:rsidRPr="00A013FD">
                <w:rPr>
                  <w:sz w:val="20"/>
                </w:rPr>
                <w:t>.5.3). However, during the cycle of the p-persistent algorithm the value may be reduced below 8</w:t>
              </w:r>
            </w:ins>
          </w:p>
        </w:tc>
        <w:tc>
          <w:tcPr>
            <w:tcW w:w="1192" w:type="dxa"/>
          </w:tcPr>
          <w:p w14:paraId="2026BA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03" w:author="Ross Norsworthy" w:date="2020-03-20T00:00:00Z"/>
                <w:sz w:val="20"/>
              </w:rPr>
            </w:pPr>
            <w:ins w:id="8304" w:author="Ross Norsworthy" w:date="2020-03-20T00:00:00Z">
              <w:r w:rsidRPr="00A013FD">
                <w:rPr>
                  <w:sz w:val="20"/>
                </w:rPr>
                <w:t>1</w:t>
              </w:r>
            </w:ins>
          </w:p>
        </w:tc>
        <w:tc>
          <w:tcPr>
            <w:tcW w:w="1233" w:type="dxa"/>
          </w:tcPr>
          <w:p w14:paraId="08BDF247" w14:textId="3ABCADA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05" w:author="Ross Norsworthy" w:date="2020-03-20T00:00:00Z"/>
                <w:sz w:val="20"/>
              </w:rPr>
            </w:pPr>
            <w:ins w:id="8306" w:author="Ross Norsworthy" w:date="2020-03-20T00:00:00Z">
              <w:r w:rsidRPr="00A013FD">
                <w:rPr>
                  <w:sz w:val="20"/>
                </w:rPr>
                <w:t>2</w:t>
              </w:r>
            </w:ins>
            <w:ins w:id="8307" w:author="USA Editor" w:date="2020-11-17T06:33:00Z">
              <w:r w:rsidR="00D25241">
                <w:rPr>
                  <w:sz w:val="20"/>
                </w:rPr>
                <w:t>3</w:t>
              </w:r>
            </w:ins>
            <w:ins w:id="8308" w:author="Ross Norsworthy" w:date="2020-03-20T00:00:00Z">
              <w:del w:id="8309" w:author="USA Editor" w:date="2020-11-17T06:33:00Z">
                <w:r w:rsidRPr="00A013FD" w:rsidDel="00D25241">
                  <w:rPr>
                    <w:sz w:val="20"/>
                  </w:rPr>
                  <w:delText>2</w:delText>
                </w:r>
              </w:del>
              <w:r w:rsidRPr="00A013FD">
                <w:rPr>
                  <w:sz w:val="20"/>
                </w:rPr>
                <w:t>5</w:t>
              </w:r>
            </w:ins>
          </w:p>
        </w:tc>
      </w:tr>
      <w:tr w:rsidR="00A013FD" w:rsidRPr="00A013FD" w14:paraId="5F1EB444" w14:textId="77777777" w:rsidTr="00BF604E">
        <w:trPr>
          <w:ins w:id="8310" w:author="Ross Norsworthy" w:date="2020-03-20T00:00:00Z"/>
        </w:trPr>
        <w:tc>
          <w:tcPr>
            <w:tcW w:w="972" w:type="dxa"/>
          </w:tcPr>
          <w:p w14:paraId="12F7C6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11" w:author="Ross Norsworthy" w:date="2020-03-20T00:00:00Z"/>
                <w:sz w:val="20"/>
              </w:rPr>
            </w:pPr>
            <w:ins w:id="8312" w:author="Ross Norsworthy" w:date="2020-03-20T00:00:00Z">
              <w:r w:rsidRPr="00A013FD">
                <w:rPr>
                  <w:sz w:val="20"/>
                </w:rPr>
                <w:t>RTES</w:t>
              </w:r>
            </w:ins>
          </w:p>
        </w:tc>
        <w:tc>
          <w:tcPr>
            <w:tcW w:w="1710" w:type="dxa"/>
          </w:tcPr>
          <w:p w14:paraId="469398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13" w:author="Ross Norsworthy" w:date="2020-03-20T00:00:00Z"/>
                <w:sz w:val="20"/>
              </w:rPr>
            </w:pPr>
            <w:ins w:id="8314" w:author="Ross Norsworthy" w:date="2020-03-20T00:00:00Z">
              <w:r w:rsidRPr="00A013FD">
                <w:rPr>
                  <w:sz w:val="20"/>
                </w:rPr>
                <w:t>End Slot</w:t>
              </w:r>
            </w:ins>
          </w:p>
        </w:tc>
        <w:tc>
          <w:tcPr>
            <w:tcW w:w="4748" w:type="dxa"/>
          </w:tcPr>
          <w:p w14:paraId="27612A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15" w:author="Ross Norsworthy" w:date="2020-03-20T00:00:00Z"/>
                <w:sz w:val="20"/>
              </w:rPr>
            </w:pPr>
            <w:ins w:id="8316" w:author="Ross Norsworthy" w:date="2020-03-20T00:00:00Z">
              <w:r w:rsidRPr="00A013FD">
                <w:rPr>
                  <w:sz w:val="20"/>
                </w:rPr>
                <w:t xml:space="preserve">Defined as the slot number of the last slot in the initial SI, which </w:t>
              </w:r>
              <w:r w:rsidRPr="006E380F">
                <w:rPr>
                  <w:sz w:val="20"/>
                </w:rPr>
                <w:t xml:space="preserve">is </w:t>
              </w:r>
              <w:del w:id="8317" w:author="2092 CG" w:date="2020-10-29T15:28:00Z">
                <w:r w:rsidRPr="006E380F" w:rsidDel="00A32A33">
                  <w:rPr>
                    <w:sz w:val="20"/>
                  </w:rPr>
                  <w:delText>133</w:delText>
                </w:r>
              </w:del>
            </w:ins>
            <w:ins w:id="8318" w:author="2092 CG" w:date="2020-10-29T15:28:00Z">
              <w:r w:rsidR="00A32A33" w:rsidRPr="006E380F">
                <w:rPr>
                  <w:sz w:val="20"/>
                </w:rPr>
                <w:t>235</w:t>
              </w:r>
            </w:ins>
            <w:ins w:id="8319" w:author="Ross Norsworthy" w:date="2020-03-20T00:00:00Z">
              <w:r w:rsidRPr="006E380F">
                <w:rPr>
                  <w:sz w:val="20"/>
                </w:rPr>
                <w:t xml:space="preserve"> slots ahead</w:t>
              </w:r>
            </w:ins>
          </w:p>
        </w:tc>
        <w:tc>
          <w:tcPr>
            <w:tcW w:w="1192" w:type="dxa"/>
          </w:tcPr>
          <w:p w14:paraId="559FD6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20" w:author="Ross Norsworthy" w:date="2020-03-20T00:00:00Z"/>
                <w:sz w:val="20"/>
              </w:rPr>
            </w:pPr>
            <w:ins w:id="8321" w:author="Ross Norsworthy" w:date="2020-03-20T00:00:00Z">
              <w:r w:rsidRPr="00A013FD">
                <w:rPr>
                  <w:sz w:val="20"/>
                </w:rPr>
                <w:t>0</w:t>
              </w:r>
            </w:ins>
          </w:p>
        </w:tc>
        <w:tc>
          <w:tcPr>
            <w:tcW w:w="1233" w:type="dxa"/>
          </w:tcPr>
          <w:p w14:paraId="6FE5D4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22" w:author="Ross Norsworthy" w:date="2020-03-20T00:00:00Z"/>
                <w:sz w:val="20"/>
              </w:rPr>
            </w:pPr>
            <w:ins w:id="8323" w:author="Ross Norsworthy" w:date="2020-03-20T00:00:00Z">
              <w:r w:rsidRPr="00A013FD">
                <w:rPr>
                  <w:sz w:val="20"/>
                </w:rPr>
                <w:t>2249</w:t>
              </w:r>
            </w:ins>
          </w:p>
        </w:tc>
      </w:tr>
      <w:tr w:rsidR="00A013FD" w:rsidRPr="00A013FD" w14:paraId="5F05758E" w14:textId="77777777" w:rsidTr="00BF604E">
        <w:trPr>
          <w:ins w:id="8324" w:author="Ross Norsworthy" w:date="2020-03-20T00:00:00Z"/>
        </w:trPr>
        <w:tc>
          <w:tcPr>
            <w:tcW w:w="972" w:type="dxa"/>
          </w:tcPr>
          <w:p w14:paraId="37F686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25" w:author="Ross Norsworthy" w:date="2020-03-20T00:00:00Z"/>
                <w:sz w:val="20"/>
              </w:rPr>
            </w:pPr>
            <w:ins w:id="8326" w:author="Ross Norsworthy" w:date="2020-03-20T00:00:00Z">
              <w:r w:rsidRPr="00A013FD">
                <w:rPr>
                  <w:sz w:val="20"/>
                </w:rPr>
                <w:t>RTPS</w:t>
              </w:r>
            </w:ins>
          </w:p>
        </w:tc>
        <w:tc>
          <w:tcPr>
            <w:tcW w:w="1710" w:type="dxa"/>
          </w:tcPr>
          <w:p w14:paraId="079932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27" w:author="Ross Norsworthy" w:date="2020-03-20T00:00:00Z"/>
                <w:sz w:val="20"/>
              </w:rPr>
            </w:pPr>
            <w:ins w:id="8328" w:author="Ross Norsworthy" w:date="2020-03-20T00:00:00Z">
              <w:r w:rsidRPr="00A013FD">
                <w:rPr>
                  <w:sz w:val="20"/>
                </w:rPr>
                <w:t>Start probability</w:t>
              </w:r>
            </w:ins>
          </w:p>
        </w:tc>
        <w:tc>
          <w:tcPr>
            <w:tcW w:w="4748" w:type="dxa"/>
          </w:tcPr>
          <w:p w14:paraId="1B3427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29" w:author="Ross Norsworthy" w:date="2020-03-20T00:00:00Z"/>
                <w:sz w:val="20"/>
              </w:rPr>
            </w:pPr>
            <w:ins w:id="8330" w:author="Ross Norsworthy" w:date="2020-03-20T00:00:00Z">
              <w:r w:rsidRPr="00A013FD">
                <w:rPr>
                  <w:sz w:val="20"/>
                </w:rPr>
                <w:t xml:space="preserve">Each time a new message is due for transmission, LME.RTP2 should be set equal to LME.RTPS. LME.RTPS shall be equal to 100/LME.RTCSC. </w:t>
              </w:r>
            </w:ins>
          </w:p>
          <w:p w14:paraId="3AE7DD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31" w:author="Ross Norsworthy" w:date="2020-03-20T00:00:00Z"/>
                <w:sz w:val="20"/>
              </w:rPr>
            </w:pPr>
            <w:ins w:id="8332" w:author="Ross Norsworthy" w:date="2020-03-20T00:00:00Z">
              <w:r w:rsidRPr="00A013FD">
                <w:rPr>
                  <w:sz w:val="20"/>
                </w:rPr>
                <w:t>NOTE 2 – LME.RTCSC is set to 6 or more initially. Therefore LME.RTPS has a maximum value of −16 (100/6)</w:t>
              </w:r>
            </w:ins>
          </w:p>
        </w:tc>
        <w:tc>
          <w:tcPr>
            <w:tcW w:w="1192" w:type="dxa"/>
          </w:tcPr>
          <w:p w14:paraId="6C2D5F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33" w:author="Ross Norsworthy" w:date="2020-03-20T00:00:00Z"/>
                <w:sz w:val="20"/>
              </w:rPr>
            </w:pPr>
            <w:ins w:id="8334" w:author="Ross Norsworthy" w:date="2020-03-20T00:00:00Z">
              <w:r w:rsidRPr="00A013FD">
                <w:rPr>
                  <w:sz w:val="20"/>
                </w:rPr>
                <w:t>0</w:t>
              </w:r>
            </w:ins>
          </w:p>
        </w:tc>
        <w:tc>
          <w:tcPr>
            <w:tcW w:w="1233" w:type="dxa"/>
          </w:tcPr>
          <w:p w14:paraId="23C887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35" w:author="Ross Norsworthy" w:date="2020-03-20T00:00:00Z"/>
                <w:sz w:val="20"/>
              </w:rPr>
            </w:pPr>
            <w:ins w:id="8336" w:author="Ross Norsworthy" w:date="2020-03-20T00:00:00Z">
              <w:r w:rsidRPr="00A013FD">
                <w:rPr>
                  <w:sz w:val="20"/>
                </w:rPr>
                <w:t>16</w:t>
              </w:r>
            </w:ins>
          </w:p>
        </w:tc>
      </w:tr>
      <w:tr w:rsidR="00A013FD" w:rsidRPr="00A013FD" w14:paraId="48BD3FBC" w14:textId="77777777" w:rsidTr="00BF604E">
        <w:trPr>
          <w:ins w:id="8337" w:author="Ross Norsworthy" w:date="2020-03-20T00:00:00Z"/>
        </w:trPr>
        <w:tc>
          <w:tcPr>
            <w:tcW w:w="972" w:type="dxa"/>
          </w:tcPr>
          <w:p w14:paraId="6F7BA5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38" w:author="Ross Norsworthy" w:date="2020-03-20T00:00:00Z"/>
                <w:sz w:val="20"/>
              </w:rPr>
            </w:pPr>
            <w:ins w:id="8339" w:author="Ross Norsworthy" w:date="2020-03-20T00:00:00Z">
              <w:r w:rsidRPr="00A013FD">
                <w:rPr>
                  <w:sz w:val="20"/>
                </w:rPr>
                <w:t>RTP1</w:t>
              </w:r>
            </w:ins>
          </w:p>
        </w:tc>
        <w:tc>
          <w:tcPr>
            <w:tcW w:w="1710" w:type="dxa"/>
          </w:tcPr>
          <w:p w14:paraId="75779C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40" w:author="Ross Norsworthy" w:date="2020-03-20T00:00:00Z"/>
                <w:sz w:val="20"/>
              </w:rPr>
            </w:pPr>
            <w:ins w:id="8341" w:author="Ross Norsworthy" w:date="2020-03-20T00:00:00Z">
              <w:r w:rsidRPr="00A013FD">
                <w:rPr>
                  <w:sz w:val="20"/>
                </w:rPr>
                <w:t>Derived probability</w:t>
              </w:r>
            </w:ins>
          </w:p>
        </w:tc>
        <w:tc>
          <w:tcPr>
            <w:tcW w:w="4748" w:type="dxa"/>
          </w:tcPr>
          <w:p w14:paraId="08C507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42" w:author="Ross Norsworthy" w:date="2020-03-20T00:00:00Z"/>
                <w:sz w:val="20"/>
              </w:rPr>
            </w:pPr>
            <w:ins w:id="8343" w:author="Ross Norsworthy" w:date="2020-03-20T00:00:00Z">
              <w:r w:rsidRPr="00A013FD">
                <w:rPr>
                  <w:sz w:val="20"/>
                </w:rPr>
                <w:t>Calculated probability for transmission in the next candidate slot. It should be less than or equal to LME.RTP2 for transmission to occur, and it should be randomly selected for each transmission attempt</w:t>
              </w:r>
            </w:ins>
          </w:p>
        </w:tc>
        <w:tc>
          <w:tcPr>
            <w:tcW w:w="1192" w:type="dxa"/>
          </w:tcPr>
          <w:p w14:paraId="09C566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44" w:author="Ross Norsworthy" w:date="2020-03-20T00:00:00Z"/>
                <w:sz w:val="20"/>
              </w:rPr>
            </w:pPr>
            <w:ins w:id="8345" w:author="Ross Norsworthy" w:date="2020-03-20T00:00:00Z">
              <w:r w:rsidRPr="00A013FD">
                <w:rPr>
                  <w:sz w:val="20"/>
                </w:rPr>
                <w:t>0</w:t>
              </w:r>
            </w:ins>
          </w:p>
        </w:tc>
        <w:tc>
          <w:tcPr>
            <w:tcW w:w="1233" w:type="dxa"/>
          </w:tcPr>
          <w:p w14:paraId="750480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46" w:author="Ross Norsworthy" w:date="2020-03-20T00:00:00Z"/>
                <w:sz w:val="20"/>
              </w:rPr>
            </w:pPr>
            <w:ins w:id="8347" w:author="Ross Norsworthy" w:date="2020-03-20T00:00:00Z">
              <w:r w:rsidRPr="00A013FD">
                <w:rPr>
                  <w:sz w:val="20"/>
                </w:rPr>
                <w:t>100</w:t>
              </w:r>
            </w:ins>
          </w:p>
        </w:tc>
      </w:tr>
      <w:tr w:rsidR="00A013FD" w:rsidRPr="00A013FD" w14:paraId="23F46764" w14:textId="77777777" w:rsidTr="00BF604E">
        <w:trPr>
          <w:ins w:id="8348" w:author="Ross Norsworthy" w:date="2020-03-20T00:00:00Z"/>
        </w:trPr>
        <w:tc>
          <w:tcPr>
            <w:tcW w:w="972" w:type="dxa"/>
          </w:tcPr>
          <w:p w14:paraId="1F42E1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49" w:author="Ross Norsworthy" w:date="2020-03-20T00:00:00Z"/>
                <w:sz w:val="20"/>
              </w:rPr>
            </w:pPr>
            <w:ins w:id="8350" w:author="Ross Norsworthy" w:date="2020-03-20T00:00:00Z">
              <w:r w:rsidRPr="00A013FD">
                <w:rPr>
                  <w:sz w:val="20"/>
                </w:rPr>
                <w:t>RTP2</w:t>
              </w:r>
            </w:ins>
          </w:p>
        </w:tc>
        <w:tc>
          <w:tcPr>
            <w:tcW w:w="1710" w:type="dxa"/>
          </w:tcPr>
          <w:p w14:paraId="63E2C1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51" w:author="Ross Norsworthy" w:date="2020-03-20T00:00:00Z"/>
                <w:sz w:val="20"/>
              </w:rPr>
            </w:pPr>
            <w:ins w:id="8352" w:author="Ross Norsworthy" w:date="2020-03-20T00:00:00Z">
              <w:r w:rsidRPr="00A013FD">
                <w:rPr>
                  <w:sz w:val="20"/>
                </w:rPr>
                <w:t>Current probability</w:t>
              </w:r>
            </w:ins>
          </w:p>
        </w:tc>
        <w:tc>
          <w:tcPr>
            <w:tcW w:w="4748" w:type="dxa"/>
          </w:tcPr>
          <w:p w14:paraId="0D31BA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53" w:author="Ross Norsworthy" w:date="2020-03-20T00:00:00Z"/>
                <w:sz w:val="20"/>
              </w:rPr>
            </w:pPr>
            <w:ins w:id="8354" w:author="Ross Norsworthy" w:date="2020-03-20T00:00:00Z">
              <w:r w:rsidRPr="00A013FD">
                <w:rPr>
                  <w:sz w:val="20"/>
                </w:rPr>
                <w:t>The current probability that a transmission will occur in the next candidate slot</w:t>
              </w:r>
            </w:ins>
          </w:p>
        </w:tc>
        <w:tc>
          <w:tcPr>
            <w:tcW w:w="1192" w:type="dxa"/>
          </w:tcPr>
          <w:p w14:paraId="47DA0D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55" w:author="Ross Norsworthy" w:date="2020-03-20T00:00:00Z"/>
                <w:sz w:val="20"/>
              </w:rPr>
            </w:pPr>
            <w:ins w:id="8356" w:author="Ross Norsworthy" w:date="2020-03-20T00:00:00Z">
              <w:r w:rsidRPr="00A013FD">
                <w:rPr>
                  <w:sz w:val="20"/>
                </w:rPr>
                <w:t>RTPS</w:t>
              </w:r>
            </w:ins>
          </w:p>
        </w:tc>
        <w:tc>
          <w:tcPr>
            <w:tcW w:w="1233" w:type="dxa"/>
          </w:tcPr>
          <w:p w14:paraId="1350F5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57" w:author="Ross Norsworthy" w:date="2020-03-20T00:00:00Z"/>
                <w:sz w:val="20"/>
              </w:rPr>
            </w:pPr>
            <w:ins w:id="8358" w:author="Ross Norsworthy" w:date="2020-03-20T00:00:00Z">
              <w:r w:rsidRPr="00A013FD">
                <w:rPr>
                  <w:sz w:val="20"/>
                </w:rPr>
                <w:t>100</w:t>
              </w:r>
            </w:ins>
          </w:p>
        </w:tc>
      </w:tr>
      <w:tr w:rsidR="00A013FD" w:rsidRPr="00A013FD" w14:paraId="06216FF5" w14:textId="77777777" w:rsidTr="00BF604E">
        <w:trPr>
          <w:ins w:id="8359" w:author="Ross Norsworthy" w:date="2020-03-20T00:00:00Z"/>
        </w:trPr>
        <w:tc>
          <w:tcPr>
            <w:tcW w:w="972" w:type="dxa"/>
          </w:tcPr>
          <w:p w14:paraId="722F2D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60" w:author="Ross Norsworthy" w:date="2020-03-20T00:00:00Z"/>
                <w:sz w:val="20"/>
              </w:rPr>
            </w:pPr>
            <w:ins w:id="8361" w:author="Ross Norsworthy" w:date="2020-03-20T00:00:00Z">
              <w:r w:rsidRPr="00A013FD">
                <w:rPr>
                  <w:sz w:val="20"/>
                </w:rPr>
                <w:t>RTA</w:t>
              </w:r>
            </w:ins>
          </w:p>
        </w:tc>
        <w:tc>
          <w:tcPr>
            <w:tcW w:w="1710" w:type="dxa"/>
          </w:tcPr>
          <w:p w14:paraId="16FE41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62" w:author="Ross Norsworthy" w:date="2020-03-20T00:00:00Z"/>
                <w:sz w:val="20"/>
              </w:rPr>
            </w:pPr>
            <w:ins w:id="8363" w:author="Ross Norsworthy" w:date="2020-03-20T00:00:00Z">
              <w:r w:rsidRPr="00A013FD">
                <w:rPr>
                  <w:sz w:val="20"/>
                </w:rPr>
                <w:t>Number of attempts</w:t>
              </w:r>
            </w:ins>
          </w:p>
        </w:tc>
        <w:tc>
          <w:tcPr>
            <w:tcW w:w="4748" w:type="dxa"/>
          </w:tcPr>
          <w:p w14:paraId="3329BE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64" w:author="Ross Norsworthy" w:date="2020-03-20T00:00:00Z"/>
                <w:sz w:val="20"/>
              </w:rPr>
            </w:pPr>
            <w:ins w:id="8365" w:author="Ross Norsworthy" w:date="2020-03-20T00:00:00Z">
              <w:r w:rsidRPr="00A013FD">
                <w:rPr>
                  <w:sz w:val="20"/>
                </w:rPr>
                <w:t>Initial value set to 0. This value is incremented by one each time the p-persistent algorithm determines that a transmission shall not occur</w:t>
              </w:r>
            </w:ins>
          </w:p>
        </w:tc>
        <w:tc>
          <w:tcPr>
            <w:tcW w:w="1192" w:type="dxa"/>
          </w:tcPr>
          <w:p w14:paraId="638B45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66" w:author="Ross Norsworthy" w:date="2020-03-20T00:00:00Z"/>
                <w:sz w:val="20"/>
              </w:rPr>
            </w:pPr>
            <w:ins w:id="8367" w:author="Ross Norsworthy" w:date="2020-03-20T00:00:00Z">
              <w:r w:rsidRPr="00A013FD">
                <w:rPr>
                  <w:sz w:val="20"/>
                </w:rPr>
                <w:t>0</w:t>
              </w:r>
            </w:ins>
          </w:p>
        </w:tc>
        <w:tc>
          <w:tcPr>
            <w:tcW w:w="1233" w:type="dxa"/>
          </w:tcPr>
          <w:p w14:paraId="70E7C2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68" w:author="Ross Norsworthy" w:date="2020-03-20T00:00:00Z"/>
                <w:sz w:val="20"/>
              </w:rPr>
            </w:pPr>
            <w:ins w:id="8369" w:author="Ross Norsworthy" w:date="2020-03-20T00:00:00Z">
              <w:r w:rsidRPr="00A013FD">
                <w:rPr>
                  <w:sz w:val="20"/>
                </w:rPr>
                <w:t>224</w:t>
              </w:r>
            </w:ins>
          </w:p>
        </w:tc>
      </w:tr>
      <w:tr w:rsidR="00A013FD" w:rsidRPr="00A013FD" w14:paraId="68AC4BB5" w14:textId="77777777" w:rsidTr="00BF604E">
        <w:trPr>
          <w:ins w:id="8370" w:author="Ross Norsworthy" w:date="2020-03-20T00:00:00Z"/>
        </w:trPr>
        <w:tc>
          <w:tcPr>
            <w:tcW w:w="972" w:type="dxa"/>
          </w:tcPr>
          <w:p w14:paraId="4BD0AD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71" w:author="Ross Norsworthy" w:date="2020-03-20T00:00:00Z"/>
                <w:sz w:val="20"/>
              </w:rPr>
            </w:pPr>
            <w:ins w:id="8372" w:author="Ross Norsworthy" w:date="2020-03-20T00:00:00Z">
              <w:r w:rsidRPr="00A013FD">
                <w:rPr>
                  <w:sz w:val="20"/>
                </w:rPr>
                <w:t>RTPI</w:t>
              </w:r>
            </w:ins>
          </w:p>
        </w:tc>
        <w:tc>
          <w:tcPr>
            <w:tcW w:w="1710" w:type="dxa"/>
          </w:tcPr>
          <w:p w14:paraId="1FA084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73" w:author="Ross Norsworthy" w:date="2020-03-20T00:00:00Z"/>
                <w:sz w:val="20"/>
              </w:rPr>
            </w:pPr>
            <w:ins w:id="8374" w:author="Ross Norsworthy" w:date="2020-03-20T00:00:00Z">
              <w:r w:rsidRPr="00A013FD">
                <w:rPr>
                  <w:sz w:val="20"/>
                </w:rPr>
                <w:t>Probability Increment</w:t>
              </w:r>
            </w:ins>
          </w:p>
        </w:tc>
        <w:tc>
          <w:tcPr>
            <w:tcW w:w="4748" w:type="dxa"/>
          </w:tcPr>
          <w:p w14:paraId="6C1270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75" w:author="Ross Norsworthy" w:date="2020-03-20T00:00:00Z"/>
                <w:sz w:val="20"/>
              </w:rPr>
            </w:pPr>
            <w:ins w:id="8376" w:author="Ross Norsworthy" w:date="2020-03-20T00:00:00Z">
              <w:r w:rsidRPr="00A013FD">
                <w:rPr>
                  <w:sz w:val="20"/>
                </w:rPr>
                <w:t>Each time the algorithm determines that transmission should not occur, LME.RTP2 should be incremented with LME.RTPI.  LME.RTPI shall be equal to(100 − LME.RTP2)/LME.RTCSC</w:t>
              </w:r>
            </w:ins>
          </w:p>
        </w:tc>
        <w:tc>
          <w:tcPr>
            <w:tcW w:w="1192" w:type="dxa"/>
          </w:tcPr>
          <w:p w14:paraId="1A779C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77" w:author="Ross Norsworthy" w:date="2020-03-20T00:00:00Z"/>
                <w:sz w:val="20"/>
              </w:rPr>
            </w:pPr>
            <w:ins w:id="8378" w:author="Ross Norsworthy" w:date="2020-03-20T00:00:00Z">
              <w:r w:rsidRPr="00A013FD">
                <w:rPr>
                  <w:sz w:val="20"/>
                </w:rPr>
                <w:t>1</w:t>
              </w:r>
            </w:ins>
          </w:p>
        </w:tc>
        <w:tc>
          <w:tcPr>
            <w:tcW w:w="1233" w:type="dxa"/>
          </w:tcPr>
          <w:p w14:paraId="79A922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379" w:author="Ross Norsworthy" w:date="2020-03-20T00:00:00Z"/>
                <w:sz w:val="20"/>
              </w:rPr>
            </w:pPr>
            <w:ins w:id="8380" w:author="Ross Norsworthy" w:date="2020-03-20T00:00:00Z">
              <w:r w:rsidRPr="00A013FD">
                <w:rPr>
                  <w:sz w:val="20"/>
                </w:rPr>
                <w:t>16</w:t>
              </w:r>
            </w:ins>
          </w:p>
        </w:tc>
      </w:tr>
    </w:tbl>
    <w:p w14:paraId="34E158AA" w14:textId="77777777" w:rsidR="00A013FD" w:rsidRDefault="00A013FD" w:rsidP="0006194F">
      <w:pPr>
        <w:pStyle w:val="Tablefin"/>
        <w:rPr>
          <w:ins w:id="8381" w:author="Song, Xiaojing" w:date="2020-08-21T11:39:00Z"/>
        </w:rPr>
      </w:pPr>
    </w:p>
    <w:p w14:paraId="4413398A" w14:textId="0278C33A" w:rsidR="00832398" w:rsidRDefault="006651B0" w:rsidP="00CC01A7">
      <w:pPr>
        <w:pStyle w:val="Heading4"/>
        <w:rPr>
          <w:rFonts w:eastAsia="Calibri"/>
          <w:lang w:eastAsia="en-GB"/>
        </w:rPr>
      </w:pPr>
      <w:ins w:id="8382" w:author="Song, Xiaojing" w:date="2020-08-21T11:55:00Z">
        <w:del w:id="8383" w:author="USA Editor 2021" w:date="2020-12-11T11:15:00Z">
          <w:r w:rsidRPr="00546F65" w:rsidDel="00546F65">
            <w:rPr>
              <w:rFonts w:eastAsia="Calibri"/>
              <w:highlight w:val="green"/>
              <w:lang w:eastAsia="en-GB"/>
            </w:rPr>
            <w:delText>B 3</w:delText>
          </w:r>
        </w:del>
      </w:ins>
      <w:ins w:id="8384" w:author="USA Editor 2021" w:date="2020-12-11T11:15:00Z">
        <w:r w:rsidR="00546F65" w:rsidRPr="00546F65">
          <w:rPr>
            <w:rFonts w:eastAsia="Calibri"/>
            <w:highlight w:val="green"/>
            <w:lang w:eastAsia="en-GB"/>
          </w:rPr>
          <w:t>4</w:t>
        </w:r>
      </w:ins>
      <w:ins w:id="8385" w:author="Song, Xiaojing" w:date="2020-08-21T11:55:00Z">
        <w:r>
          <w:rPr>
            <w:rFonts w:eastAsia="Calibri"/>
            <w:lang w:eastAsia="en-GB"/>
          </w:rPr>
          <w:t>.5.7.6</w:t>
        </w:r>
        <w:r>
          <w:rPr>
            <w:rFonts w:eastAsia="Calibri"/>
            <w:lang w:eastAsia="en-GB"/>
          </w:rPr>
          <w:tab/>
        </w:r>
      </w:ins>
      <w:ins w:id="8386" w:author="Ross Norsworthy" w:date="2020-03-20T00:00:00Z">
        <w:r w:rsidRPr="00A013FD">
          <w:rPr>
            <w:rFonts w:eastAsia="Calibri"/>
            <w:lang w:eastAsia="en-GB"/>
          </w:rPr>
          <w:t>Network access and entry of a new data stream</w:t>
        </w:r>
      </w:ins>
    </w:p>
    <w:p w14:paraId="30933D6C" w14:textId="77777777" w:rsidR="00A013FD" w:rsidRDefault="00A013FD" w:rsidP="00A013FD">
      <w:pPr>
        <w:spacing w:after="120"/>
      </w:pPr>
      <w:ins w:id="8387" w:author="Ross Norsworthy" w:date="2020-03-20T00:00:00Z">
        <w:r w:rsidRPr="00A013FD">
          <w:t>At power on, a station should monitor the TDMA channels for one (1) minute to determine channel activity, other participating member IDs, current slot assignments and reported positions of other users, and possible existence of base stations, as shown in Figure 17. During this time, a dynamic directory of all members operating in the system should be established. A frame map should be constructed, which reflects TDMA channel activity. After one (1) minute has elapsed, the station may be available to transmit ASM messages according to its own schedule.</w:t>
        </w:r>
      </w:ins>
    </w:p>
    <w:p w14:paraId="33904AB8" w14:textId="77777777" w:rsidR="00A97729" w:rsidRDefault="00A97729">
      <w:pPr>
        <w:tabs>
          <w:tab w:val="clear" w:pos="1134"/>
          <w:tab w:val="clear" w:pos="1871"/>
          <w:tab w:val="clear" w:pos="2268"/>
        </w:tabs>
        <w:overflowPunct/>
        <w:autoSpaceDE/>
        <w:autoSpaceDN/>
        <w:adjustRightInd/>
        <w:spacing w:before="0"/>
        <w:textAlignment w:val="auto"/>
        <w:rPr>
          <w:caps/>
          <w:sz w:val="20"/>
          <w:lang w:val="en-US"/>
        </w:rPr>
      </w:pPr>
      <w:bookmarkStart w:id="8388" w:name="_Toc35546201"/>
      <w:r>
        <w:rPr>
          <w:lang w:val="en-US"/>
        </w:rPr>
        <w:br w:type="page"/>
      </w:r>
    </w:p>
    <w:p w14:paraId="1BA82D5B" w14:textId="372C24E6" w:rsidR="00970510" w:rsidRDefault="002F04A2" w:rsidP="00970510">
      <w:pPr>
        <w:pStyle w:val="FigureNo"/>
        <w:rPr>
          <w:lang w:val="en-US"/>
        </w:rPr>
      </w:pPr>
      <w:ins w:id="8389" w:author="Ross Norsworthy" w:date="2020-03-20T00:00:00Z">
        <w:r w:rsidRPr="00A013FD">
          <w:rPr>
            <w:lang w:val="en-US"/>
          </w:rPr>
          <w:t xml:space="preserve">Figure 17 </w:t>
        </w:r>
      </w:ins>
    </w:p>
    <w:p w14:paraId="1DE0BCB9" w14:textId="77777777" w:rsidR="002F04A2" w:rsidRPr="00A013FD" w:rsidRDefault="002F04A2" w:rsidP="00562C68">
      <w:pPr>
        <w:pStyle w:val="Figuretitle"/>
        <w:rPr>
          <w:ins w:id="8390" w:author="Ross Norsworthy" w:date="2020-03-20T00:00:00Z"/>
          <w:lang w:val="en-US"/>
        </w:rPr>
      </w:pPr>
      <w:ins w:id="8391" w:author="Ross Norsworthy" w:date="2020-03-20T00:00:00Z">
        <w:r w:rsidRPr="00A013FD">
          <w:rPr>
            <w:lang w:val="en-US"/>
          </w:rPr>
          <w:t>Network Access for</w:t>
        </w:r>
      </w:ins>
      <w:ins w:id="8392" w:author="Song, Xiaojing" w:date="2020-08-18T15:53:00Z">
        <w:r w:rsidR="0006194F">
          <w:rPr>
            <w:lang w:val="en-US"/>
          </w:rPr>
          <w:t xml:space="preserve"> </w:t>
        </w:r>
      </w:ins>
      <w:ins w:id="8393" w:author="Ross Norsworthy" w:date="2020-03-20T00:00:00Z">
        <w:r w:rsidRPr="00A013FD">
          <w:rPr>
            <w:lang w:val="en-US"/>
          </w:rPr>
          <w:t>MITDMA and RATDMA</w:t>
        </w:r>
        <w:bookmarkEnd w:id="8388"/>
      </w:ins>
    </w:p>
    <w:p w14:paraId="51B4D5AE" w14:textId="77777777" w:rsidR="00A013FD" w:rsidRDefault="00A013FD" w:rsidP="00A013FD">
      <w:pPr>
        <w:spacing w:after="120"/>
        <w:jc w:val="center"/>
        <w:rPr>
          <w:lang w:eastAsia="ja-JP"/>
        </w:rPr>
      </w:pPr>
      <w:ins w:id="8394" w:author="Ross Norsworthy" w:date="2020-03-20T00:00:00Z">
        <w:r w:rsidRPr="00A013FD">
          <w:rPr>
            <w:noProof/>
            <w:lang w:val="fr-CA" w:eastAsia="fr-CA"/>
          </w:rPr>
          <w:drawing>
            <wp:inline distT="0" distB="0" distL="0" distR="0" wp14:anchorId="4A3B31F0" wp14:editId="5BF78DFE">
              <wp:extent cx="1828800" cy="3207385"/>
              <wp:effectExtent l="0" t="0" r="0" b="0"/>
              <wp:docPr id="1023" name="图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 name="图片 10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828800" cy="3207385"/>
                      </a:xfrm>
                      <a:prstGeom prst="rect">
                        <a:avLst/>
                      </a:prstGeom>
                      <a:noFill/>
                      <a:ln>
                        <a:noFill/>
                      </a:ln>
                    </pic:spPr>
                  </pic:pic>
                </a:graphicData>
              </a:graphic>
            </wp:inline>
          </w:drawing>
        </w:r>
      </w:ins>
    </w:p>
    <w:p w14:paraId="21765133" w14:textId="630985B4" w:rsidR="00832398" w:rsidRDefault="004973DF" w:rsidP="00CC01A7">
      <w:pPr>
        <w:pStyle w:val="Heading4"/>
        <w:rPr>
          <w:ins w:id="8395" w:author="Song, Xiaojing" w:date="2020-08-21T11:40:00Z"/>
        </w:rPr>
      </w:pPr>
      <w:ins w:id="8396" w:author="Song, Xiaojing" w:date="2020-08-21T11:56:00Z">
        <w:del w:id="8397" w:author="USA Editor 2021" w:date="2020-12-11T11:16:00Z">
          <w:r w:rsidRPr="007A13F1" w:rsidDel="007A13F1">
            <w:rPr>
              <w:rFonts w:eastAsia="Calibri"/>
              <w:highlight w:val="green"/>
              <w:lang w:eastAsia="en-GB"/>
            </w:rPr>
            <w:delText>B 3</w:delText>
          </w:r>
        </w:del>
      </w:ins>
      <w:ins w:id="8398" w:author="USA Editor 2021" w:date="2020-12-11T11:16:00Z">
        <w:r w:rsidR="007A13F1" w:rsidRPr="007A13F1">
          <w:rPr>
            <w:rFonts w:eastAsia="Calibri"/>
            <w:highlight w:val="green"/>
            <w:lang w:eastAsia="en-GB"/>
          </w:rPr>
          <w:t>4</w:t>
        </w:r>
      </w:ins>
      <w:ins w:id="8399" w:author="Song, Xiaojing" w:date="2020-08-21T11:56:00Z">
        <w:r>
          <w:rPr>
            <w:rFonts w:eastAsia="Calibri"/>
            <w:lang w:eastAsia="en-GB"/>
          </w:rPr>
          <w:t>.5.7.7</w:t>
        </w:r>
        <w:r>
          <w:rPr>
            <w:rFonts w:eastAsia="Calibri"/>
            <w:lang w:eastAsia="en-GB"/>
          </w:rPr>
          <w:tab/>
        </w:r>
      </w:ins>
      <w:ins w:id="8400" w:author="Ross Norsworthy" w:date="2020-03-20T00:00:00Z">
        <w:r w:rsidRPr="00A013FD">
          <w:rPr>
            <w:rFonts w:eastAsia="Calibri"/>
            <w:lang w:eastAsia="en-GB"/>
          </w:rPr>
          <w:t>RATDMA channel access</w:t>
        </w:r>
      </w:ins>
    </w:p>
    <w:p w14:paraId="5315D4F6" w14:textId="77777777" w:rsidR="00832398" w:rsidRDefault="00A013FD" w:rsidP="00A013FD">
      <w:pPr>
        <w:spacing w:after="120"/>
        <w:rPr>
          <w:ins w:id="8401" w:author="Song, Xiaojing" w:date="2020-08-21T11:40:00Z"/>
        </w:rPr>
      </w:pPr>
      <w:ins w:id="8402" w:author="Ross Norsworthy" w:date="2020-03-20T00:00:00Z">
        <w:r w:rsidRPr="00A013FD">
          <w:t xml:space="preserve">When the ASM station needs to transmit a single ASM message which is not repeated periodically, it should use RATDMA access. </w:t>
        </w:r>
      </w:ins>
    </w:p>
    <w:p w14:paraId="0797CD7E" w14:textId="00560611" w:rsidR="00832398" w:rsidRDefault="004973DF" w:rsidP="00CC01A7">
      <w:pPr>
        <w:pStyle w:val="Heading4"/>
        <w:rPr>
          <w:ins w:id="8403" w:author="Song, Xiaojing" w:date="2020-08-21T11:40:00Z"/>
        </w:rPr>
      </w:pPr>
      <w:ins w:id="8404" w:author="Song, Xiaojing" w:date="2020-08-21T11:56:00Z">
        <w:del w:id="8405" w:author="USA Editor 2021" w:date="2020-12-11T11:16:00Z">
          <w:r w:rsidRPr="007A13F1" w:rsidDel="007A13F1">
            <w:rPr>
              <w:rFonts w:eastAsia="Calibri"/>
              <w:highlight w:val="green"/>
              <w:lang w:eastAsia="en-GB"/>
            </w:rPr>
            <w:delText>B 3</w:delText>
          </w:r>
        </w:del>
      </w:ins>
      <w:ins w:id="8406" w:author="USA Editor 2021" w:date="2020-12-11T11:16:00Z">
        <w:r w:rsidR="007A13F1" w:rsidRPr="007A13F1">
          <w:rPr>
            <w:rFonts w:eastAsia="Calibri"/>
            <w:highlight w:val="green"/>
            <w:lang w:eastAsia="en-GB"/>
          </w:rPr>
          <w:t>4</w:t>
        </w:r>
      </w:ins>
      <w:ins w:id="8407" w:author="Song, Xiaojing" w:date="2020-08-21T11:56:00Z">
        <w:r>
          <w:rPr>
            <w:rFonts w:eastAsia="Calibri"/>
            <w:lang w:eastAsia="en-GB"/>
          </w:rPr>
          <w:t>.5.7.8</w:t>
        </w:r>
        <w:r>
          <w:rPr>
            <w:rFonts w:eastAsia="Calibri"/>
            <w:lang w:eastAsia="en-GB"/>
          </w:rPr>
          <w:tab/>
        </w:r>
      </w:ins>
      <w:ins w:id="8408" w:author="Ross Norsworthy" w:date="2020-03-20T00:00:00Z">
        <w:r w:rsidRPr="00A013FD">
          <w:rPr>
            <w:rFonts w:eastAsia="Calibri"/>
            <w:lang w:eastAsia="en-GB"/>
          </w:rPr>
          <w:t>MITDMA channel access</w:t>
        </w:r>
      </w:ins>
    </w:p>
    <w:p w14:paraId="65B3125E" w14:textId="77777777" w:rsidR="00A013FD" w:rsidRDefault="00A013FD" w:rsidP="00A013FD">
      <w:pPr>
        <w:spacing w:after="120"/>
        <w:rPr>
          <w:ins w:id="8409" w:author="Song, Xiaojing" w:date="2020-08-21T11:40:00Z"/>
        </w:rPr>
      </w:pPr>
      <w:ins w:id="8410" w:author="Ross Norsworthy" w:date="2020-03-20T00:00:00Z">
        <w:r w:rsidRPr="00A013FD">
          <w:t>When the ASM station needs to transmit a block of ASM messages, or if it needs to transmit ASM message periodically, it should use MITDMA access.</w:t>
        </w:r>
      </w:ins>
    </w:p>
    <w:p w14:paraId="21D497D0" w14:textId="0B50AD3B" w:rsidR="00832398" w:rsidRDefault="001F63F0" w:rsidP="00CC01A7">
      <w:pPr>
        <w:pStyle w:val="Heading3"/>
        <w:rPr>
          <w:ins w:id="8411" w:author="Song, Xiaojing" w:date="2020-08-21T11:40:00Z"/>
        </w:rPr>
      </w:pPr>
      <w:bookmarkStart w:id="8412" w:name="_Toc35545330"/>
      <w:ins w:id="8413" w:author="Song, Xiaojing" w:date="2020-08-21T11:56:00Z">
        <w:del w:id="8414" w:author="USA Editor 2021" w:date="2020-12-11T11:16:00Z">
          <w:r w:rsidRPr="007A13F1" w:rsidDel="007A13F1">
            <w:rPr>
              <w:rFonts w:eastAsia="Calibri"/>
              <w:highlight w:val="green"/>
              <w:lang w:eastAsia="en-GB"/>
            </w:rPr>
            <w:delText>B 3</w:delText>
          </w:r>
        </w:del>
      </w:ins>
      <w:ins w:id="8415" w:author="USA Editor 2021" w:date="2020-12-11T11:16:00Z">
        <w:r w:rsidR="007A13F1" w:rsidRPr="007A13F1">
          <w:rPr>
            <w:rFonts w:eastAsia="Calibri"/>
            <w:highlight w:val="green"/>
            <w:lang w:eastAsia="en-GB"/>
          </w:rPr>
          <w:t>4</w:t>
        </w:r>
      </w:ins>
      <w:ins w:id="8416" w:author="Song, Xiaojing" w:date="2020-08-21T11:56:00Z">
        <w:r>
          <w:rPr>
            <w:rFonts w:eastAsia="Calibri"/>
            <w:lang w:eastAsia="en-GB"/>
          </w:rPr>
          <w:t>.5.</w:t>
        </w:r>
      </w:ins>
      <w:ins w:id="8417" w:author="Song, Xiaojing" w:date="2020-08-21T11:57:00Z">
        <w:r>
          <w:rPr>
            <w:rFonts w:eastAsia="Calibri"/>
            <w:lang w:eastAsia="en-GB"/>
          </w:rPr>
          <w:t>8</w:t>
        </w:r>
        <w:r>
          <w:rPr>
            <w:rFonts w:eastAsia="Calibri"/>
            <w:lang w:eastAsia="en-GB"/>
          </w:rPr>
          <w:tab/>
        </w:r>
      </w:ins>
      <w:ins w:id="8418" w:author="Ross Norsworthy" w:date="2020-03-20T00:00:00Z">
        <w:r w:rsidRPr="00A013FD">
          <w:rPr>
            <w:rFonts w:eastAsia="Calibri"/>
            <w:lang w:eastAsia="en-GB"/>
          </w:rPr>
          <w:t>Message structure</w:t>
        </w:r>
      </w:ins>
      <w:bookmarkEnd w:id="8412"/>
    </w:p>
    <w:p w14:paraId="73D0BD1C" w14:textId="77777777" w:rsidR="00A013FD" w:rsidRDefault="00A013FD" w:rsidP="00A013FD">
      <w:pPr>
        <w:spacing w:after="120"/>
      </w:pPr>
      <w:ins w:id="8419" w:author="Ross Norsworthy" w:date="2020-03-20T00:00:00Z">
        <w:r w:rsidRPr="00A013FD">
          <w:t>The messages should have the following structure shown in Figure 18 inside the data portion of a data packet.</w:t>
        </w:r>
      </w:ins>
    </w:p>
    <w:p w14:paraId="29F3BE01" w14:textId="77777777" w:rsidR="002F04A2" w:rsidRDefault="002F04A2" w:rsidP="00970510">
      <w:pPr>
        <w:pStyle w:val="FigureNo"/>
        <w:rPr>
          <w:lang w:val="en-US"/>
        </w:rPr>
      </w:pPr>
      <w:bookmarkStart w:id="8420" w:name="_Toc35546202"/>
      <w:ins w:id="8421" w:author="Ross Norsworthy" w:date="2020-03-20T00:00:00Z">
        <w:r w:rsidRPr="00A013FD">
          <w:rPr>
            <w:lang w:val="en-US"/>
          </w:rPr>
          <w:t>Figure 18</w:t>
        </w:r>
      </w:ins>
    </w:p>
    <w:p w14:paraId="06CCF652" w14:textId="77777777" w:rsidR="002F04A2" w:rsidRPr="00A013FD" w:rsidRDefault="002F04A2" w:rsidP="00562C68">
      <w:pPr>
        <w:pStyle w:val="Figuretitle"/>
        <w:rPr>
          <w:ins w:id="8422" w:author="Ross Norsworthy" w:date="2020-03-20T00:00:00Z"/>
          <w:lang w:val="en-US" w:eastAsia="ja-JP"/>
        </w:rPr>
      </w:pPr>
      <w:ins w:id="8423" w:author="Ross Norsworthy" w:date="2020-03-20T00:00:00Z">
        <w:r w:rsidRPr="00A013FD">
          <w:rPr>
            <w:lang w:val="en-US"/>
          </w:rPr>
          <w:t>Message Structure</w:t>
        </w:r>
        <w:bookmarkEnd w:id="8420"/>
      </w:ins>
    </w:p>
    <w:p w14:paraId="001265FC" w14:textId="77777777" w:rsidR="00A013FD" w:rsidRPr="00A013FD" w:rsidRDefault="00A013FD" w:rsidP="00A013FD">
      <w:pPr>
        <w:spacing w:after="120"/>
        <w:jc w:val="center"/>
        <w:rPr>
          <w:ins w:id="8424" w:author="Ross Norsworthy" w:date="2020-03-20T00:00:00Z"/>
          <w:lang w:eastAsia="ja-JP"/>
        </w:rPr>
      </w:pPr>
      <w:ins w:id="8425" w:author="Ross Norsworthy" w:date="2020-03-20T00:00:00Z">
        <w:r w:rsidRPr="00A013FD">
          <w:rPr>
            <w:noProof/>
            <w:lang w:val="fr-CA" w:eastAsia="fr-CA"/>
          </w:rPr>
          <mc:AlternateContent>
            <mc:Choice Requires="wpc">
              <w:drawing>
                <wp:inline distT="0" distB="0" distL="0" distR="0" wp14:anchorId="430F1FE4" wp14:editId="364746C5">
                  <wp:extent cx="4761865" cy="1403985"/>
                  <wp:effectExtent l="0" t="0" r="0" b="0"/>
                  <wp:docPr id="100" name="Canvas 10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8" name="Text Box 3"/>
                          <wps:cNvSpPr txBox="1"/>
                          <wps:spPr>
                            <a:xfrm>
                              <a:off x="102170" y="823456"/>
                              <a:ext cx="579812" cy="369074"/>
                            </a:xfrm>
                            <a:prstGeom prst="rect">
                              <a:avLst/>
                            </a:prstGeom>
                            <a:solidFill>
                              <a:sysClr val="window" lastClr="FFFFFF"/>
                            </a:solidFill>
                            <a:ln w="19050">
                              <a:solidFill>
                                <a:prstClr val="black"/>
                              </a:solidFill>
                            </a:ln>
                          </wps:spPr>
                          <wps:txbx>
                            <w:txbxContent>
                              <w:p w14:paraId="02E868E5"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 xml:space="preserve">Training sequence </w:t>
                                </w:r>
                              </w:p>
                            </w:txbxContent>
                          </wps:txbx>
                          <wps:bodyPr rot="0" spcFirstLastPara="0" vert="horz" wrap="square" lIns="0" tIns="0" rIns="0" bIns="0" numCol="1" spcCol="0" rtlCol="0" fromWordArt="0" anchor="ctr" anchorCtr="0" forceAA="0" compatLnSpc="1">
                            <a:noAutofit/>
                          </wps:bodyPr>
                        </wps:wsp>
                        <wps:wsp>
                          <wps:cNvPr id="79" name="Text Box 4"/>
                          <wps:cNvSpPr txBox="1"/>
                          <wps:spPr>
                            <a:xfrm>
                              <a:off x="1185442" y="213856"/>
                              <a:ext cx="532867" cy="357644"/>
                            </a:xfrm>
                            <a:prstGeom prst="rect">
                              <a:avLst/>
                            </a:prstGeom>
                            <a:solidFill>
                              <a:sysClr val="window" lastClr="FFFFFF"/>
                            </a:solidFill>
                            <a:ln w="19050">
                              <a:solidFill>
                                <a:prstClr val="black"/>
                              </a:solidFill>
                            </a:ln>
                          </wps:spPr>
                          <wps:txbx>
                            <w:txbxContent>
                              <w:p w14:paraId="6BC3E5E7" w14:textId="77777777" w:rsidR="003F4396" w:rsidRDefault="003F4396" w:rsidP="007A13F1">
                                <w:pPr>
                                  <w:pStyle w:val="NormalWeb"/>
                                  <w:spacing w:after="0" w:line="254" w:lineRule="auto"/>
                                  <w:jc w:val="center"/>
                                  <w:rPr>
                                    <w:del w:id="8426" w:author="Ross Norsworthy" w:date="2020-03-20T09:16:00Z"/>
                                    <w:rFonts w:ascii="Calibri" w:eastAsia="Calibri" w:hAnsi="Calibri"/>
                                    <w:bCs/>
                                    <w:sz w:val="16"/>
                                    <w:szCs w:val="16"/>
                                  </w:rPr>
                                </w:pPr>
                                <w:r>
                                  <w:rPr>
                                    <w:rFonts w:ascii="Calibri" w:eastAsia="Calibri" w:hAnsi="Calibri"/>
                                    <w:bCs/>
                                    <w:sz w:val="16"/>
                                    <w:szCs w:val="16"/>
                                  </w:rPr>
                                  <w:t xml:space="preserve">MSG </w:t>
                                </w:r>
                              </w:p>
                              <w:p w14:paraId="5557D078"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ID</w:t>
                                </w:r>
                              </w:p>
                            </w:txbxContent>
                          </wps:txbx>
                          <wps:bodyPr rot="0" spcFirstLastPara="0" vert="horz" wrap="square" lIns="0" tIns="0" rIns="0" bIns="0" numCol="1" spcCol="0" rtlCol="0" fromWordArt="0" anchor="ctr" anchorCtr="0" forceAA="0" compatLnSpc="1">
                            <a:noAutofit/>
                          </wps:bodyPr>
                        </wps:wsp>
                        <wps:wsp>
                          <wps:cNvPr id="80" name="Text Box 5"/>
                          <wps:cNvSpPr txBox="1"/>
                          <wps:spPr>
                            <a:xfrm>
                              <a:off x="659064" y="822164"/>
                              <a:ext cx="537275" cy="362746"/>
                            </a:xfrm>
                            <a:prstGeom prst="rect">
                              <a:avLst/>
                            </a:prstGeom>
                            <a:solidFill>
                              <a:sysClr val="window" lastClr="FFFFFF"/>
                            </a:solidFill>
                            <a:ln w="19050">
                              <a:solidFill>
                                <a:prstClr val="black"/>
                              </a:solidFill>
                            </a:ln>
                          </wps:spPr>
                          <wps:txbx>
                            <w:txbxContent>
                              <w:p w14:paraId="0FC7611F" w14:textId="77777777" w:rsidR="003F4396" w:rsidRDefault="003F4396" w:rsidP="007A13F1">
                                <w:pPr>
                                  <w:pStyle w:val="NormalWeb"/>
                                  <w:spacing w:after="0" w:line="254" w:lineRule="auto"/>
                                  <w:jc w:val="center"/>
                                  <w:rPr>
                                    <w:del w:id="8427" w:author="Ross Norsworthy" w:date="2020-03-20T09:15:00Z"/>
                                    <w:sz w:val="16"/>
                                    <w:szCs w:val="16"/>
                                  </w:rPr>
                                </w:pPr>
                                <w:r>
                                  <w:rPr>
                                    <w:rFonts w:ascii="Calibri" w:eastAsia="Calibri" w:hAnsi="Calibri"/>
                                    <w:bCs/>
                                    <w:sz w:val="16"/>
                                    <w:szCs w:val="16"/>
                                  </w:rPr>
                                  <w:t xml:space="preserve">Link </w:t>
                                </w:r>
                                <w:del w:id="8428" w:author="Ross Norsworthy" w:date="2020-03-20T09:15:00Z">
                                  <w:r>
                                    <w:rPr>
                                      <w:rFonts w:ascii="Calibri" w:eastAsia="Calibri" w:hAnsi="Calibri"/>
                                      <w:bCs/>
                                      <w:sz w:val="16"/>
                                      <w:szCs w:val="16"/>
                                    </w:rPr>
                                    <w:delText xml:space="preserve">CFG </w:delText>
                                  </w:r>
                                </w:del>
                              </w:p>
                              <w:p w14:paraId="6EE58CBE"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 xml:space="preserve">ID </w:t>
                                </w:r>
                              </w:p>
                            </w:txbxContent>
                          </wps:txbx>
                          <wps:bodyPr rot="0" spcFirstLastPara="0" vert="horz" wrap="square" lIns="0" tIns="0" rIns="0" bIns="0" numCol="1" spcCol="0" rtlCol="0" fromWordArt="0" anchor="ctr" anchorCtr="0" forceAA="0" compatLnSpc="1">
                            <a:noAutofit/>
                          </wps:bodyPr>
                        </wps:wsp>
                        <wps:wsp>
                          <wps:cNvPr id="81" name="Text Box 6"/>
                          <wps:cNvSpPr txBox="1"/>
                          <wps:spPr>
                            <a:xfrm>
                              <a:off x="1185546" y="823456"/>
                              <a:ext cx="2468236" cy="361454"/>
                            </a:xfrm>
                            <a:prstGeom prst="rect">
                              <a:avLst/>
                            </a:prstGeom>
                            <a:solidFill>
                              <a:sysClr val="window" lastClr="FFFFFF"/>
                            </a:solidFill>
                            <a:ln w="19050">
                              <a:solidFill>
                                <a:prstClr val="black"/>
                              </a:solidFill>
                            </a:ln>
                          </wps:spPr>
                          <wps:txbx>
                            <w:txbxContent>
                              <w:p w14:paraId="1FA5048A" w14:textId="77777777" w:rsidR="003F4396" w:rsidRDefault="003F4396" w:rsidP="00A013FD">
                                <w:pPr>
                                  <w:pStyle w:val="NormalWeb"/>
                                  <w:spacing w:line="254" w:lineRule="auto"/>
                                  <w:jc w:val="center"/>
                                  <w:rPr>
                                    <w:sz w:val="16"/>
                                    <w:szCs w:val="16"/>
                                  </w:rPr>
                                </w:pPr>
                                <w:r>
                                  <w:rPr>
                                    <w:rFonts w:ascii="Calibri" w:eastAsia="Calibri" w:hAnsi="Calibri"/>
                                    <w:bCs/>
                                    <w:sz w:val="16"/>
                                    <w:szCs w:val="16"/>
                                  </w:rPr>
                                  <w:t>Data</w:t>
                                </w:r>
                              </w:p>
                            </w:txbxContent>
                          </wps:txbx>
                          <wps:bodyPr rot="0" spcFirstLastPara="0" vert="horz" wrap="square" lIns="0" tIns="0" rIns="0" bIns="0" numCol="1" spcCol="0" rtlCol="0" fromWordArt="0" anchor="ctr" anchorCtr="0" forceAA="0" compatLnSpc="1">
                            <a:noAutofit/>
                          </wps:bodyPr>
                        </wps:wsp>
                        <wps:wsp>
                          <wps:cNvPr id="82" name="Text Box 7"/>
                          <wps:cNvSpPr txBox="1"/>
                          <wps:spPr>
                            <a:xfrm>
                              <a:off x="3653782" y="823456"/>
                              <a:ext cx="457200" cy="357644"/>
                            </a:xfrm>
                            <a:prstGeom prst="rect">
                              <a:avLst/>
                            </a:prstGeom>
                            <a:solidFill>
                              <a:sysClr val="window" lastClr="FFFFFF"/>
                            </a:solidFill>
                            <a:ln w="19050">
                              <a:solidFill>
                                <a:prstClr val="black"/>
                              </a:solidFill>
                            </a:ln>
                          </wps:spPr>
                          <wps:txbx>
                            <w:txbxContent>
                              <w:p w14:paraId="184D5860"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CRC</w:t>
                                </w:r>
                              </w:p>
                            </w:txbxContent>
                          </wps:txbx>
                          <wps:bodyPr rot="0" spcFirstLastPara="0" vert="horz" wrap="square" lIns="0" tIns="0" rIns="0" bIns="0" numCol="1" spcCol="0" rtlCol="0" fromWordArt="0" anchor="ctr" anchorCtr="0" forceAA="0" compatLnSpc="1">
                            <a:noAutofit/>
                          </wps:bodyPr>
                        </wps:wsp>
                        <wps:wsp>
                          <wps:cNvPr id="83" name="Text Box 8"/>
                          <wps:cNvSpPr txBox="1"/>
                          <wps:spPr>
                            <a:xfrm>
                              <a:off x="1687140" y="213856"/>
                              <a:ext cx="1966642" cy="353834"/>
                            </a:xfrm>
                            <a:prstGeom prst="rect">
                              <a:avLst/>
                            </a:prstGeom>
                            <a:solidFill>
                              <a:sysClr val="window" lastClr="FFFFFF"/>
                            </a:solidFill>
                            <a:ln w="19050">
                              <a:solidFill>
                                <a:prstClr val="black"/>
                              </a:solidFill>
                            </a:ln>
                          </wps:spPr>
                          <wps:txbx>
                            <w:txbxContent>
                              <w:p w14:paraId="4FED241C" w14:textId="77777777" w:rsidR="003F4396" w:rsidRDefault="003F4396" w:rsidP="00A013FD">
                                <w:pPr>
                                  <w:pStyle w:val="NormalWeb"/>
                                  <w:spacing w:line="254" w:lineRule="auto"/>
                                  <w:jc w:val="center"/>
                                  <w:rPr>
                                    <w:sz w:val="16"/>
                                    <w:szCs w:val="16"/>
                                  </w:rPr>
                                </w:pPr>
                              </w:p>
                            </w:txbxContent>
                          </wps:txbx>
                          <wps:bodyPr rot="0" spcFirstLastPara="0" vert="horz" wrap="square" lIns="0" tIns="0" rIns="0" bIns="0" numCol="1" spcCol="0" rtlCol="0" fromWordArt="0" anchor="ctr" anchorCtr="0" forceAA="0" compatLnSpc="1">
                            <a:noAutofit/>
                          </wps:bodyPr>
                        </wps:wsp>
                        <wps:wsp>
                          <wps:cNvPr id="84" name="Straight Connector 84"/>
                          <wps:cNvCnPr/>
                          <wps:spPr>
                            <a:xfrm>
                              <a:off x="1185546" y="585448"/>
                              <a:ext cx="0" cy="190500"/>
                            </a:xfrm>
                            <a:prstGeom prst="line">
                              <a:avLst/>
                            </a:prstGeom>
                            <a:noFill/>
                            <a:ln w="12700" cap="flat" cmpd="sng" algn="ctr">
                              <a:solidFill>
                                <a:sysClr val="windowText" lastClr="000000"/>
                              </a:solidFill>
                              <a:prstDash val="sysDot"/>
                            </a:ln>
                            <a:effectLst/>
                          </wps:spPr>
                          <wps:bodyPr/>
                        </wps:wsp>
                        <wps:wsp>
                          <wps:cNvPr id="85" name="Straight Connector 85"/>
                          <wps:cNvCnPr/>
                          <wps:spPr>
                            <a:xfrm flipH="1">
                              <a:off x="3653781" y="585448"/>
                              <a:ext cx="1" cy="190500"/>
                            </a:xfrm>
                            <a:prstGeom prst="line">
                              <a:avLst/>
                            </a:prstGeom>
                            <a:noFill/>
                            <a:ln w="12700" cap="flat" cmpd="sng" algn="ctr">
                              <a:solidFill>
                                <a:sysClr val="windowText" lastClr="000000"/>
                              </a:solidFill>
                              <a:prstDash val="sysDot"/>
                            </a:ln>
                            <a:effectLst/>
                          </wps:spPr>
                          <wps:bodyPr/>
                        </wps:wsp>
                      </wpc:wpc>
                    </a:graphicData>
                  </a:graphic>
                </wp:inline>
              </w:drawing>
            </mc:Choice>
            <mc:Fallback>
              <w:pict>
                <v:group w14:anchorId="430F1FE4" id="Canvas 100" o:spid="_x0000_s1037" editas="canvas" style="width:374.9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">
                  <v:shape id="_x0000_s1038" type="#_x0000_t75" style="position:absolute;width:47618;height:14039;visibility:visible;mso-wrap-style:square">
                    <v:fill o:detectmouseclick="t"/>
                    <v:path o:connecttype="none"/>
                  </v:shape>
                  <v:shape id="Text Box 3" o:spid="_x0000_s1039" type="#_x0000_t202" style="position:absolute;left:1021;top:8234;width:5798;height:3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" fillcolor="window" strokeweight="1.5pt">
                    <v:textbox inset="0,0,0,0">
                      <w:txbxContent>
                        <w:p w14:paraId="02E868E5"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 xml:space="preserve">Training sequence </w:t>
                          </w:r>
                        </w:p>
                      </w:txbxContent>
                    </v:textbox>
                  </v:shape>
                  <v:shape id="Text Box 4" o:spid="_x0000_s1040" type="#_x0000_t202" style="position:absolute;left:11854;top:2138;width:5329;height:3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" fillcolor="window" strokeweight="1.5pt">
                    <v:textbox inset="0,0,0,0">
                      <w:txbxContent>
                        <w:p w14:paraId="6BC3E5E7" w14:textId="77777777" w:rsidR="003F4396" w:rsidRDefault="003F4396" w:rsidP="007A13F1">
                          <w:pPr>
                            <w:pStyle w:val="NormalWeb"/>
                            <w:spacing w:after="0" w:line="254" w:lineRule="auto"/>
                            <w:jc w:val="center"/>
                            <w:rPr>
                              <w:del w:id="8426" w:author="Ross Norsworthy" w:date="2020-03-20T09:16:00Z"/>
                              <w:rFonts w:ascii="Calibri" w:eastAsia="Calibri" w:hAnsi="Calibri"/>
                              <w:bCs/>
                              <w:sz w:val="16"/>
                              <w:szCs w:val="16"/>
                            </w:rPr>
                          </w:pPr>
                          <w:r>
                            <w:rPr>
                              <w:rFonts w:ascii="Calibri" w:eastAsia="Calibri" w:hAnsi="Calibri"/>
                              <w:bCs/>
                              <w:sz w:val="16"/>
                              <w:szCs w:val="16"/>
                            </w:rPr>
                            <w:t xml:space="preserve">MSG </w:t>
                          </w:r>
                        </w:p>
                        <w:p w14:paraId="5557D078"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ID</w:t>
                          </w:r>
                        </w:p>
                      </w:txbxContent>
                    </v:textbox>
                  </v:shape>
                  <v:shape id="_x0000_s1041" type="#_x0000_t202" style="position:absolute;left:6590;top:8221;width:5373;height:3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" fillcolor="window" strokeweight="1.5pt">
                    <v:textbox inset="0,0,0,0">
                      <w:txbxContent>
                        <w:p w14:paraId="0FC7611F" w14:textId="77777777" w:rsidR="003F4396" w:rsidRDefault="003F4396" w:rsidP="007A13F1">
                          <w:pPr>
                            <w:pStyle w:val="NormalWeb"/>
                            <w:spacing w:after="0" w:line="254" w:lineRule="auto"/>
                            <w:jc w:val="center"/>
                            <w:rPr>
                              <w:del w:id="8427" w:author="Ross Norsworthy" w:date="2020-03-20T09:15:00Z"/>
                              <w:sz w:val="16"/>
                              <w:szCs w:val="16"/>
                            </w:rPr>
                          </w:pPr>
                          <w:r>
                            <w:rPr>
                              <w:rFonts w:ascii="Calibri" w:eastAsia="Calibri" w:hAnsi="Calibri"/>
                              <w:bCs/>
                              <w:sz w:val="16"/>
                              <w:szCs w:val="16"/>
                            </w:rPr>
                            <w:t xml:space="preserve">Link </w:t>
                          </w:r>
                          <w:del w:id="8428" w:author="Ross Norsworthy" w:date="2020-03-20T09:15:00Z">
                            <w:r>
                              <w:rPr>
                                <w:rFonts w:ascii="Calibri" w:eastAsia="Calibri" w:hAnsi="Calibri"/>
                                <w:bCs/>
                                <w:sz w:val="16"/>
                                <w:szCs w:val="16"/>
                              </w:rPr>
                              <w:delText xml:space="preserve">CFG </w:delText>
                            </w:r>
                          </w:del>
                        </w:p>
                        <w:p w14:paraId="6EE58CBE"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 xml:space="preserve">ID </w:t>
                          </w:r>
                        </w:p>
                      </w:txbxContent>
                    </v:textbox>
                  </v:shape>
                  <v:shape id="Text Box 6" o:spid="_x0000_s1042" type="#_x0000_t202" style="position:absolute;left:11855;top:8234;width:24682;height:3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" fillcolor="window" strokeweight="1.5pt">
                    <v:textbox inset="0,0,0,0">
                      <w:txbxContent>
                        <w:p w14:paraId="1FA5048A" w14:textId="77777777" w:rsidR="003F4396" w:rsidRDefault="003F4396" w:rsidP="00A013FD">
                          <w:pPr>
                            <w:pStyle w:val="NormalWeb"/>
                            <w:spacing w:line="254" w:lineRule="auto"/>
                            <w:jc w:val="center"/>
                            <w:rPr>
                              <w:sz w:val="16"/>
                              <w:szCs w:val="16"/>
                            </w:rPr>
                          </w:pPr>
                          <w:r>
                            <w:rPr>
                              <w:rFonts w:ascii="Calibri" w:eastAsia="Calibri" w:hAnsi="Calibri"/>
                              <w:bCs/>
                              <w:sz w:val="16"/>
                              <w:szCs w:val="16"/>
                            </w:rPr>
                            <w:t>Data</w:t>
                          </w:r>
                        </w:p>
                      </w:txbxContent>
                    </v:textbox>
                  </v:shape>
                  <v:shape id="Text Box 7" o:spid="_x0000_s1043" type="#_x0000_t202" style="position:absolute;left:36537;top:8234;width:4572;height:3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" fillcolor="window" strokeweight="1.5pt">
                    <v:textbox inset="0,0,0,0">
                      <w:txbxContent>
                        <w:p w14:paraId="184D5860" w14:textId="77777777" w:rsidR="003F4396" w:rsidRDefault="003F4396" w:rsidP="007A13F1">
                          <w:pPr>
                            <w:pStyle w:val="NormalWeb"/>
                            <w:spacing w:after="0" w:line="254" w:lineRule="auto"/>
                            <w:jc w:val="center"/>
                            <w:rPr>
                              <w:sz w:val="16"/>
                              <w:szCs w:val="16"/>
                            </w:rPr>
                          </w:pPr>
                          <w:r>
                            <w:rPr>
                              <w:rFonts w:ascii="Calibri" w:eastAsia="Calibri" w:hAnsi="Calibri"/>
                              <w:bCs/>
                              <w:sz w:val="16"/>
                              <w:szCs w:val="16"/>
                            </w:rPr>
                            <w:t>CRC</w:t>
                          </w:r>
                        </w:p>
                      </w:txbxContent>
                    </v:textbox>
                  </v:shape>
                  <v:shape id="Text Box 8" o:spid="_x0000_s1044" type="#_x0000_t202" style="position:absolute;left:16871;top:2138;width:19666;height:35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" fillcolor="window" strokeweight="1.5pt">
                    <v:textbox inset="0,0,0,0">
                      <w:txbxContent>
                        <w:p w14:paraId="4FED241C" w14:textId="77777777" w:rsidR="003F4396" w:rsidRDefault="003F4396" w:rsidP="00A013FD">
                          <w:pPr>
                            <w:pStyle w:val="NormalWeb"/>
                            <w:spacing w:line="254" w:lineRule="auto"/>
                            <w:jc w:val="center"/>
                            <w:rPr>
                              <w:sz w:val="16"/>
                              <w:szCs w:val="16"/>
                            </w:rPr>
                          </w:pPr>
                        </w:p>
                      </w:txbxContent>
                    </v:textbox>
                  </v:shape>
                  <v:line id="Straight Connector 84" o:spid="_x0000_s1045" style="position:absolute;visibility:visible;mso-wrap-style:square" from="11855,5854" to="11855,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" strokecolor="windowText" strokeweight="1pt">
                    <v:stroke dashstyle="1 1"/>
                  </v:line>
                  <v:line id="Straight Connector 85" o:spid="_x0000_s1046" style="position:absolute;flip:x;visibility:visible;mso-wrap-style:square" from="36537,5854" to="36537,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" strokecolor="windowText" strokeweight="1pt">
                    <v:stroke dashstyle="1 1"/>
                  </v:line>
                  <w10:anchorlock/>
                </v:group>
              </w:pict>
            </mc:Fallback>
          </mc:AlternateContent>
        </w:r>
      </w:ins>
    </w:p>
    <w:p w14:paraId="5CDF1EE1" w14:textId="77777777" w:rsidR="00A013FD" w:rsidRPr="00A013FD" w:rsidRDefault="00A013FD" w:rsidP="00A013FD">
      <w:pPr>
        <w:spacing w:after="120"/>
        <w:rPr>
          <w:ins w:id="8429" w:author="Ross Norsworthy" w:date="2020-03-20T00:00:00Z"/>
        </w:rPr>
      </w:pPr>
      <w:ins w:id="8430" w:author="Ross Norsworthy" w:date="2020-03-20T00:00:00Z">
        <w:r w:rsidRPr="00A013FD">
          <w:t>Each message is described using a table with parameter fields listed from top to bottom. Each parameter field is defined with the most significant bit first.</w:t>
        </w:r>
      </w:ins>
    </w:p>
    <w:p w14:paraId="76B08FA1" w14:textId="77777777" w:rsidR="00A013FD" w:rsidRDefault="00A013FD" w:rsidP="00A013FD">
      <w:pPr>
        <w:spacing w:after="120"/>
      </w:pPr>
      <w:ins w:id="8431" w:author="Ross Norsworthy" w:date="2020-03-20T00:00:00Z">
        <w:r w:rsidRPr="00A013FD">
          <w:t>Parameter fields containing sub-fields (e.g. communication state) are defined in separate tables with sub-fields listed top to bottom, with the most significant bit first within each sub-field.</w:t>
        </w:r>
      </w:ins>
    </w:p>
    <w:p w14:paraId="6E82FE8F" w14:textId="6CC18F6D" w:rsidR="00621B2B" w:rsidRPr="00A013FD" w:rsidRDefault="00F074A0" w:rsidP="00E65B05">
      <w:pPr>
        <w:pStyle w:val="Heading4"/>
        <w:rPr>
          <w:ins w:id="8432" w:author="Ross Norsworthy" w:date="2020-03-20T00:00:00Z"/>
        </w:rPr>
      </w:pPr>
      <w:ins w:id="8433" w:author="Song, Xiaojing" w:date="2020-08-21T11:58:00Z">
        <w:del w:id="8434" w:author="USA Editor 2021" w:date="2020-12-11T11:17:00Z">
          <w:r w:rsidRPr="007A13F1" w:rsidDel="007A13F1">
            <w:rPr>
              <w:rFonts w:eastAsia="Calibri"/>
              <w:highlight w:val="green"/>
              <w:lang w:eastAsia="en-GB"/>
            </w:rPr>
            <w:delText>B 3</w:delText>
          </w:r>
        </w:del>
      </w:ins>
      <w:ins w:id="8435" w:author="USA Editor 2021" w:date="2020-12-11T11:17:00Z">
        <w:r w:rsidR="007A13F1" w:rsidRPr="007A13F1">
          <w:rPr>
            <w:rFonts w:eastAsia="Calibri"/>
            <w:highlight w:val="green"/>
            <w:lang w:eastAsia="en-GB"/>
          </w:rPr>
          <w:t>4</w:t>
        </w:r>
      </w:ins>
      <w:ins w:id="8436" w:author="Song, Xiaojing" w:date="2020-08-21T11:58:00Z">
        <w:r>
          <w:rPr>
            <w:rFonts w:eastAsia="Calibri"/>
            <w:lang w:eastAsia="en-GB"/>
          </w:rPr>
          <w:t>.5.8.1</w:t>
        </w:r>
        <w:r>
          <w:rPr>
            <w:rFonts w:eastAsia="Calibri"/>
            <w:lang w:eastAsia="en-GB"/>
          </w:rPr>
          <w:tab/>
        </w:r>
      </w:ins>
      <w:ins w:id="8437" w:author="Ross Norsworthy" w:date="2020-03-20T00:00:00Z">
        <w:r w:rsidR="00621B2B" w:rsidRPr="00A013FD">
          <w:rPr>
            <w:rFonts w:eastAsia="Calibri"/>
            <w:lang w:eastAsia="en-GB"/>
          </w:rPr>
          <w:t>Message identification</w:t>
        </w:r>
      </w:ins>
    </w:p>
    <w:p w14:paraId="326CA385" w14:textId="77777777" w:rsidR="00F074A0" w:rsidRDefault="00A013FD" w:rsidP="00A013FD">
      <w:pPr>
        <w:spacing w:after="120"/>
        <w:rPr>
          <w:ins w:id="8438" w:author="Song, Xiaojing" w:date="2020-08-21T12:00:00Z"/>
        </w:rPr>
      </w:pPr>
      <w:ins w:id="8439" w:author="Ross Norsworthy" w:date="2020-03-20T00:00:00Z">
        <w:r w:rsidRPr="00A013FD">
          <w:t>The message ID should be 4 bits long and should have a range of 0 – 15. The message ID should identify the message type.</w:t>
        </w:r>
      </w:ins>
    </w:p>
    <w:p w14:paraId="0CC9EAA1" w14:textId="612A124C" w:rsidR="00765881" w:rsidRDefault="00AB1515" w:rsidP="00E65B05">
      <w:pPr>
        <w:pStyle w:val="Heading4"/>
        <w:rPr>
          <w:ins w:id="8440" w:author="Song, Xiaojing" w:date="2020-08-21T11:58:00Z"/>
        </w:rPr>
      </w:pPr>
      <w:ins w:id="8441" w:author="Song, Xiaojing" w:date="2020-08-21T12:01:00Z">
        <w:del w:id="8442" w:author="USA Editor 2021" w:date="2020-12-11T11:17:00Z">
          <w:r w:rsidRPr="007A13F1" w:rsidDel="007A13F1">
            <w:rPr>
              <w:rFonts w:eastAsia="Calibri"/>
              <w:highlight w:val="green"/>
              <w:lang w:eastAsia="en-GB"/>
            </w:rPr>
            <w:delText>B 3</w:delText>
          </w:r>
        </w:del>
      </w:ins>
      <w:ins w:id="8443" w:author="USA Editor 2021" w:date="2020-12-11T11:17:00Z">
        <w:r w:rsidR="007A13F1" w:rsidRPr="007A13F1">
          <w:rPr>
            <w:rFonts w:eastAsia="Calibri"/>
            <w:highlight w:val="green"/>
            <w:lang w:eastAsia="en-GB"/>
          </w:rPr>
          <w:t>4</w:t>
        </w:r>
      </w:ins>
      <w:ins w:id="8444" w:author="Song, Xiaojing" w:date="2020-08-21T12:01:00Z">
        <w:r>
          <w:rPr>
            <w:rFonts w:eastAsia="Calibri"/>
            <w:lang w:eastAsia="en-GB"/>
          </w:rPr>
          <w:t>.5.8.2</w:t>
        </w:r>
        <w:r>
          <w:rPr>
            <w:rFonts w:eastAsia="Calibri"/>
            <w:lang w:eastAsia="en-GB"/>
          </w:rPr>
          <w:tab/>
        </w:r>
      </w:ins>
      <w:ins w:id="8445" w:author="Ross Norsworthy" w:date="2020-03-20T00:00:00Z">
        <w:r w:rsidR="00765881" w:rsidRPr="00A013FD">
          <w:rPr>
            <w:rFonts w:eastAsia="Calibri"/>
            <w:lang w:eastAsia="en-GB"/>
          </w:rPr>
          <w:t>User identification</w:t>
        </w:r>
      </w:ins>
    </w:p>
    <w:p w14:paraId="393AD6A4" w14:textId="77777777" w:rsidR="00A013FD" w:rsidRDefault="00A013FD" w:rsidP="00A013FD">
      <w:pPr>
        <w:spacing w:after="120"/>
        <w:rPr>
          <w:ins w:id="8446" w:author="Song, Xiaojing" w:date="2020-08-21T11:58:00Z"/>
        </w:rPr>
      </w:pPr>
      <w:ins w:id="8447" w:author="Ross Norsworthy" w:date="2020-03-20T00:00:00Z">
        <w:r w:rsidRPr="00A013FD">
          <w:t>The user ID should be a unique identifier and is 32 bits long. All ASM messages will contain the user identifier to identify the source of the transmission.</w:t>
        </w:r>
      </w:ins>
    </w:p>
    <w:p w14:paraId="2149153E" w14:textId="21371538" w:rsidR="00F074A0" w:rsidRDefault="00AB1515" w:rsidP="00E65B05">
      <w:pPr>
        <w:pStyle w:val="Heading4"/>
        <w:rPr>
          <w:ins w:id="8448" w:author="Song, Xiaojing" w:date="2020-08-21T11:59:00Z"/>
        </w:rPr>
      </w:pPr>
      <w:ins w:id="8449" w:author="Song, Xiaojing" w:date="2020-08-21T12:02:00Z">
        <w:del w:id="8450" w:author="USA Editor 2021" w:date="2020-12-11T11:17:00Z">
          <w:r w:rsidRPr="007A13F1" w:rsidDel="007A13F1">
            <w:rPr>
              <w:rFonts w:eastAsia="Calibri"/>
              <w:highlight w:val="green"/>
              <w:lang w:eastAsia="en-GB"/>
            </w:rPr>
            <w:delText>B 3</w:delText>
          </w:r>
        </w:del>
      </w:ins>
      <w:ins w:id="8451" w:author="USA Editor 2021" w:date="2020-12-11T11:17:00Z">
        <w:r w:rsidR="007A13F1" w:rsidRPr="007A13F1">
          <w:rPr>
            <w:rFonts w:eastAsia="Calibri"/>
            <w:highlight w:val="green"/>
            <w:lang w:eastAsia="en-GB"/>
          </w:rPr>
          <w:t>4</w:t>
        </w:r>
      </w:ins>
      <w:ins w:id="8452" w:author="Song, Xiaojing" w:date="2020-08-21T12:02:00Z">
        <w:r>
          <w:rPr>
            <w:rFonts w:eastAsia="Calibri"/>
            <w:lang w:eastAsia="en-GB"/>
          </w:rPr>
          <w:t>.5.8.3</w:t>
        </w:r>
        <w:r>
          <w:rPr>
            <w:rFonts w:eastAsia="Calibri"/>
            <w:lang w:eastAsia="en-GB"/>
          </w:rPr>
          <w:tab/>
        </w:r>
      </w:ins>
      <w:ins w:id="8453" w:author="Ross Norsworthy" w:date="2020-03-20T00:00:00Z">
        <w:r w:rsidR="00765881" w:rsidRPr="00A013FD">
          <w:rPr>
            <w:rFonts w:eastAsia="Calibri"/>
            <w:lang w:eastAsia="en-GB"/>
          </w:rPr>
          <w:t>Incremental time division multiple access message structure</w:t>
        </w:r>
      </w:ins>
    </w:p>
    <w:p w14:paraId="0BC09FD4" w14:textId="77777777" w:rsidR="00A013FD" w:rsidRDefault="00A013FD" w:rsidP="00A013FD">
      <w:pPr>
        <w:spacing w:after="120"/>
      </w:pPr>
      <w:ins w:id="8454" w:author="Ross Norsworthy" w:date="2020-03-20T00:00:00Z">
        <w:r w:rsidRPr="00A013FD">
          <w:t>The MITDMA message structure is shown in Figure 19.</w:t>
        </w:r>
      </w:ins>
    </w:p>
    <w:p w14:paraId="237AF0AC" w14:textId="77777777" w:rsidR="002F04A2" w:rsidRDefault="002F04A2" w:rsidP="00970510">
      <w:pPr>
        <w:pStyle w:val="FigureNo"/>
        <w:rPr>
          <w:lang w:val="en-US"/>
        </w:rPr>
      </w:pPr>
      <w:bookmarkStart w:id="8455" w:name="_Toc35546203"/>
      <w:ins w:id="8456" w:author="Ross Norsworthy" w:date="2020-03-20T00:00:00Z">
        <w:r w:rsidRPr="00A013FD">
          <w:rPr>
            <w:lang w:val="en-US"/>
          </w:rPr>
          <w:t>Figure 19</w:t>
        </w:r>
      </w:ins>
    </w:p>
    <w:p w14:paraId="3E6FC8D5" w14:textId="77777777" w:rsidR="002F04A2" w:rsidRPr="00A013FD" w:rsidRDefault="002F04A2" w:rsidP="00562C68">
      <w:pPr>
        <w:pStyle w:val="Figuretitle"/>
        <w:rPr>
          <w:ins w:id="8457" w:author="Ross Norsworthy" w:date="2020-03-20T00:00:00Z"/>
          <w:lang w:val="en-US"/>
        </w:rPr>
      </w:pPr>
      <w:ins w:id="8458" w:author="Ross Norsworthy" w:date="2020-03-20T00:00:00Z">
        <w:r w:rsidRPr="00A013FD">
          <w:rPr>
            <w:lang w:val="en-US"/>
          </w:rPr>
          <w:t>MITDMA Message Structure</w:t>
        </w:r>
        <w:bookmarkEnd w:id="8455"/>
      </w:ins>
    </w:p>
    <w:p w14:paraId="61785EC1" w14:textId="77777777" w:rsidR="00A013FD" w:rsidRDefault="00A013FD" w:rsidP="00A013FD">
      <w:pPr>
        <w:spacing w:after="120"/>
        <w:jc w:val="center"/>
        <w:rPr>
          <w:ins w:id="8459" w:author="Song, Xiaojing" w:date="2020-08-21T11:59:00Z"/>
        </w:rPr>
      </w:pPr>
      <w:ins w:id="8460" w:author="Ross Norsworthy" w:date="2020-03-20T00:00:00Z">
        <w:r w:rsidRPr="00A013FD">
          <w:rPr>
            <w:noProof/>
            <w:lang w:val="fr-CA" w:eastAsia="fr-CA"/>
          </w:rPr>
          <mc:AlternateContent>
            <mc:Choice Requires="wpc">
              <w:drawing>
                <wp:inline distT="0" distB="0" distL="0" distR="0" wp14:anchorId="6772BE58" wp14:editId="37FD1A73">
                  <wp:extent cx="4804410" cy="1951355"/>
                  <wp:effectExtent l="0" t="0" r="0" b="0"/>
                  <wp:docPr id="101" name="Canvas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6"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277E73C4" w14:textId="77777777" w:rsidR="003F4396" w:rsidRDefault="003F4396" w:rsidP="00E708AA">
                                <w:pPr>
                                  <w:pStyle w:val="NormalWeb"/>
                                  <w:spacing w:after="0" w:line="252" w:lineRule="auto"/>
                                  <w:jc w:val="center"/>
                                </w:pPr>
                                <w:r>
                                  <w:rPr>
                                    <w:rFonts w:ascii="Calibri" w:eastAsia="Calibri" w:hAnsi="Calibri"/>
                                    <w:sz w:val="16"/>
                                    <w:szCs w:val="16"/>
                                  </w:rPr>
                                  <w:t xml:space="preserve">Training sequence </w:t>
                                </w:r>
                              </w:p>
                            </w:txbxContent>
                          </wps:txbx>
                          <wps:bodyPr rot="0" spcFirstLastPara="0" vert="horz" wrap="square" lIns="0" tIns="0" rIns="0" bIns="0" numCol="1" spcCol="0" rtlCol="0" fromWordArt="0" anchor="ctr" anchorCtr="0" forceAA="0" compatLnSpc="1">
                            <a:noAutofit/>
                          </wps:bodyPr>
                        </wps:wsp>
                        <wps:wsp>
                          <wps:cNvPr id="87" name="Text Box 4"/>
                          <wps:cNvSpPr txBox="1"/>
                          <wps:spPr>
                            <a:xfrm>
                              <a:off x="1155298" y="779212"/>
                              <a:ext cx="566822" cy="314325"/>
                            </a:xfrm>
                            <a:prstGeom prst="rect">
                              <a:avLst/>
                            </a:prstGeom>
                            <a:solidFill>
                              <a:sysClr val="window" lastClr="FFFFFF"/>
                            </a:solidFill>
                            <a:ln w="19050">
                              <a:solidFill>
                                <a:prstClr val="black"/>
                              </a:solidFill>
                            </a:ln>
                          </wps:spPr>
                          <wps:txbx>
                            <w:txbxContent>
                              <w:p w14:paraId="64DFDC23" w14:textId="77777777" w:rsidR="003F4396" w:rsidRDefault="003F4396" w:rsidP="00E708AA">
                                <w:pPr>
                                  <w:pStyle w:val="NormalWeb"/>
                                  <w:spacing w:after="0" w:line="252" w:lineRule="auto"/>
                                  <w:jc w:val="center"/>
                                  <w:rPr>
                                    <w:del w:id="8461" w:author="Ross Norsworthy" w:date="2020-03-20T09:17:00Z"/>
                                  </w:rPr>
                                </w:pPr>
                                <w:r>
                                  <w:rPr>
                                    <w:rFonts w:ascii="Calibri" w:eastAsia="Calibri" w:hAnsi="Calibri"/>
                                    <w:sz w:val="16"/>
                                    <w:szCs w:val="16"/>
                                  </w:rPr>
                                  <w:t>MSG</w:t>
                                </w:r>
                                <w:del w:id="8462" w:author="Ross Norsworthy" w:date="2020-03-20T09:17:00Z">
                                  <w:r>
                                    <w:rPr>
                                      <w:rFonts w:ascii="Calibri" w:eastAsia="Calibri" w:hAnsi="Calibri"/>
                                      <w:sz w:val="16"/>
                                      <w:szCs w:val="16"/>
                                    </w:rPr>
                                    <w:delText xml:space="preserve"> </w:delText>
                                  </w:r>
                                </w:del>
                              </w:p>
                              <w:p w14:paraId="7B0D0F57" w14:textId="77777777" w:rsidR="003F4396" w:rsidRDefault="003F4396" w:rsidP="00E708AA">
                                <w:pPr>
                                  <w:pStyle w:val="NormalWeb"/>
                                  <w:spacing w:after="0" w:line="252" w:lineRule="auto"/>
                                  <w:jc w:val="center"/>
                                </w:pPr>
                                <w:ins w:id="8463" w:author="Ross Norsworthy" w:date="2020-03-20T09:17:00Z">
                                  <w:r>
                                    <w:rPr>
                                      <w:rFonts w:ascii="Calibri" w:eastAsia="Calibri" w:hAnsi="Calibri"/>
                                      <w:sz w:val="16"/>
                                      <w:szCs w:val="16"/>
                                    </w:rPr>
                                    <w:t xml:space="preserve"> </w:t>
                                  </w:r>
                                </w:ins>
                                <w:r>
                                  <w:rPr>
                                    <w:rFonts w:ascii="Calibri" w:eastAsia="Calibri" w:hAnsi="Calibri"/>
                                    <w:sz w:val="16"/>
                                    <w:szCs w:val="16"/>
                                  </w:rPr>
                                  <w:t>ID</w:t>
                                </w:r>
                              </w:p>
                            </w:txbxContent>
                          </wps:txbx>
                          <wps:bodyPr rot="0" spcFirstLastPara="0" vert="horz" wrap="square" lIns="0" tIns="0" rIns="0" bIns="0" numCol="1" spcCol="0" rtlCol="0" fromWordArt="0" anchor="ctr" anchorCtr="0" forceAA="0" compatLnSpc="1">
                            <a:noAutofit/>
                          </wps:bodyPr>
                        </wps:wsp>
                        <wps:wsp>
                          <wps:cNvPr id="88"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2F786C6" w14:textId="77777777" w:rsidR="003F4396" w:rsidRDefault="003F4396" w:rsidP="00E708AA">
                                <w:pPr>
                                  <w:pStyle w:val="NormalWeb"/>
                                  <w:spacing w:after="0" w:line="252" w:lineRule="auto"/>
                                  <w:jc w:val="center"/>
                                  <w:rPr>
                                    <w:del w:id="8464" w:author="Ross Norsworthy" w:date="2020-03-20T09:16:00Z"/>
                                  </w:rPr>
                                </w:pPr>
                                <w:r>
                                  <w:rPr>
                                    <w:rFonts w:ascii="Calibri" w:eastAsia="Calibri" w:hAnsi="Calibri"/>
                                    <w:sz w:val="16"/>
                                    <w:szCs w:val="16"/>
                                  </w:rPr>
                                  <w:t xml:space="preserve">Link </w:t>
                                </w:r>
                                <w:del w:id="8465" w:author="Ross Norsworthy" w:date="2020-03-20T09:16:00Z">
                                  <w:r>
                                    <w:rPr>
                                      <w:rFonts w:ascii="Calibri" w:eastAsia="Calibri" w:hAnsi="Calibri"/>
                                      <w:sz w:val="16"/>
                                      <w:szCs w:val="16"/>
                                    </w:rPr>
                                    <w:delText xml:space="preserve">CFG </w:delText>
                                  </w:r>
                                </w:del>
                              </w:p>
                              <w:p w14:paraId="2CFA1F51" w14:textId="77777777" w:rsidR="003F4396" w:rsidRDefault="003F4396" w:rsidP="00E708AA">
                                <w:pPr>
                                  <w:pStyle w:val="NormalWeb"/>
                                  <w:spacing w:after="0" w:line="252" w:lineRule="auto"/>
                                  <w:jc w:val="center"/>
                                </w:pPr>
                                <w:r>
                                  <w:rPr>
                                    <w:rFonts w:ascii="Calibri" w:eastAsia="Calibri" w:hAnsi="Calibri"/>
                                    <w:sz w:val="16"/>
                                    <w:szCs w:val="16"/>
                                  </w:rPr>
                                  <w:t xml:space="preserve">ID </w:t>
                                </w:r>
                              </w:p>
                            </w:txbxContent>
                          </wps:txbx>
                          <wps:bodyPr rot="0" spcFirstLastPara="0" vert="horz" wrap="square" lIns="0" tIns="0" rIns="0" bIns="0" numCol="1" spcCol="0" rtlCol="0" fromWordArt="0" anchor="ctr" anchorCtr="0" forceAA="0" compatLnSpc="1">
                            <a:noAutofit/>
                          </wps:bodyPr>
                        </wps:wsp>
                        <wps:wsp>
                          <wps:cNvPr id="89"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3E63B766" w14:textId="77777777" w:rsidR="003F4396" w:rsidRDefault="003F4396" w:rsidP="00E708AA">
                                <w:pPr>
                                  <w:pStyle w:val="NormalWeb"/>
                                  <w:spacing w:after="0"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noAutofit/>
                          </wps:bodyPr>
                        </wps:wsp>
                        <wps:wsp>
                          <wps:cNvPr id="90"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50729CB" w14:textId="77777777" w:rsidR="003F4396" w:rsidRDefault="003F4396" w:rsidP="00E708AA">
                                <w:pPr>
                                  <w:pStyle w:val="NormalWeb"/>
                                  <w:spacing w:after="0" w:line="252" w:lineRule="auto"/>
                                  <w:jc w:val="center"/>
                                </w:pPr>
                                <w:r>
                                  <w:rPr>
                                    <w:rFonts w:ascii="Calibri" w:eastAsia="Calibri" w:hAnsi="Calibri"/>
                                    <w:sz w:val="16"/>
                                    <w:szCs w:val="16"/>
                                  </w:rPr>
                                  <w:t>CRC</w:t>
                                </w:r>
                              </w:p>
                            </w:txbxContent>
                          </wps:txbx>
                          <wps:bodyPr rot="0" spcFirstLastPara="0" vert="horz" wrap="square" lIns="0" tIns="0" rIns="0" bIns="0" numCol="1" spcCol="0" rtlCol="0" fromWordArt="0" anchor="ctr" anchorCtr="0" forceAA="0" compatLnSpc="1">
                            <a:noAutofit/>
                          </wps:bodyPr>
                        </wps:wsp>
                        <wps:wsp>
                          <wps:cNvPr id="91"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7A8A3C50" w14:textId="77777777" w:rsidR="003F4396" w:rsidRDefault="003F4396" w:rsidP="00A013FD">
                                <w:pPr>
                                  <w:pStyle w:val="NormalWeb"/>
                                  <w:spacing w:line="252" w:lineRule="auto"/>
                                  <w:jc w:val="center"/>
                                </w:pPr>
                                <w:r>
                                  <w:rPr>
                                    <w:sz w:val="16"/>
                                    <w:szCs w:val="16"/>
                                  </w:rPr>
                                  <w:t> </w:t>
                                </w:r>
                              </w:p>
                            </w:txbxContent>
                          </wps:txbx>
                          <wps:bodyPr rot="0" spcFirstLastPara="0" vert="horz" wrap="square" lIns="0" tIns="0" rIns="0" bIns="0" numCol="1" spcCol="0" rtlCol="0" fromWordArt="0" anchor="ctr" anchorCtr="0" forceAA="0" compatLnSpc="1">
                            <a:noAutofit/>
                          </wps:bodyPr>
                        </wps:wsp>
                        <wps:wsp>
                          <wps:cNvPr id="92" name="Straight Connector 92"/>
                          <wps:cNvCnPr/>
                          <wps:spPr>
                            <a:xfrm>
                              <a:off x="1155335" y="1151322"/>
                              <a:ext cx="0" cy="190500"/>
                            </a:xfrm>
                            <a:prstGeom prst="line">
                              <a:avLst/>
                            </a:prstGeom>
                            <a:noFill/>
                            <a:ln w="12700" cap="flat" cmpd="sng" algn="ctr">
                              <a:solidFill>
                                <a:sysClr val="windowText" lastClr="000000"/>
                              </a:solidFill>
                              <a:prstDash val="sysDot"/>
                            </a:ln>
                            <a:effectLst/>
                          </wps:spPr>
                          <wps:bodyPr/>
                        </wps:wsp>
                        <wps:wsp>
                          <wps:cNvPr id="93" name="Straight Connector 93"/>
                          <wps:cNvCnPr/>
                          <wps:spPr>
                            <a:xfrm flipH="1">
                              <a:off x="3669640" y="1151322"/>
                              <a:ext cx="0" cy="190500"/>
                            </a:xfrm>
                            <a:prstGeom prst="line">
                              <a:avLst/>
                            </a:prstGeom>
                            <a:noFill/>
                            <a:ln w="12700" cap="flat" cmpd="sng" algn="ctr">
                              <a:solidFill>
                                <a:sysClr val="windowText" lastClr="000000"/>
                              </a:solidFill>
                              <a:prstDash val="sysDot"/>
                            </a:ln>
                            <a:effectLst/>
                          </wps:spPr>
                          <wps:bodyPr/>
                        </wps:wsp>
                        <wps:wsp>
                          <wps:cNvPr id="94" name="Text Box 4"/>
                          <wps:cNvSpPr txBox="1"/>
                          <wps:spPr>
                            <a:xfrm>
                              <a:off x="1656298" y="179772"/>
                              <a:ext cx="443012" cy="314325"/>
                            </a:xfrm>
                            <a:prstGeom prst="rect">
                              <a:avLst/>
                            </a:prstGeom>
                            <a:solidFill>
                              <a:sysClr val="window" lastClr="FFFFFF"/>
                            </a:solidFill>
                            <a:ln w="19050">
                              <a:solidFill>
                                <a:prstClr val="black"/>
                              </a:solidFill>
                            </a:ln>
                          </wps:spPr>
                          <wps:txbx>
                            <w:txbxContent>
                              <w:p w14:paraId="327F7C96" w14:textId="77777777" w:rsidR="003F4396" w:rsidRDefault="003F4396" w:rsidP="00E708AA">
                                <w:pPr>
                                  <w:pStyle w:val="NormalWeb"/>
                                  <w:spacing w:after="0" w:line="252" w:lineRule="auto"/>
                                  <w:jc w:val="center"/>
                                  <w:rPr>
                                    <w:del w:id="8466" w:author="Ross Norsworthy" w:date="2020-03-20T09:17:00Z"/>
                                  </w:rPr>
                                </w:pPr>
                                <w:r>
                                  <w:rPr>
                                    <w:rFonts w:ascii="Calibri" w:eastAsia="Calibri" w:hAnsi="Calibri"/>
                                    <w:sz w:val="16"/>
                                    <w:szCs w:val="16"/>
                                  </w:rPr>
                                  <w:t>User</w:t>
                                </w:r>
                              </w:p>
                              <w:p w14:paraId="5FDB65F3" w14:textId="77777777" w:rsidR="003F4396" w:rsidRDefault="003F4396" w:rsidP="00E708AA">
                                <w:pPr>
                                  <w:pStyle w:val="NormalWeb"/>
                                  <w:spacing w:after="0" w:line="252" w:lineRule="auto"/>
                                  <w:jc w:val="center"/>
                                </w:pPr>
                                <w:ins w:id="8467" w:author="Ross Norsworthy" w:date="2020-03-20T09:17:00Z">
                                  <w:r>
                                    <w:rPr>
                                      <w:rFonts w:ascii="Calibri" w:eastAsia="Calibri" w:hAnsi="Calibri"/>
                                      <w:sz w:val="16"/>
                                      <w:szCs w:val="16"/>
                                    </w:rPr>
                                    <w:t xml:space="preserve"> </w:t>
                                  </w:r>
                                </w:ins>
                                <w:r>
                                  <w:rPr>
                                    <w:rFonts w:ascii="Calibri" w:eastAsia="Calibri" w:hAnsi="Calibri"/>
                                    <w:sz w:val="16"/>
                                    <w:szCs w:val="16"/>
                                  </w:rPr>
                                  <w:t>ID</w:t>
                                </w:r>
                              </w:p>
                            </w:txbxContent>
                          </wps:txbx>
                          <wps:bodyPr rot="0" spcFirstLastPara="0" vert="horz" wrap="square" lIns="0" tIns="0" rIns="0" bIns="0" numCol="1" spcCol="0" rtlCol="0" fromWordArt="0" anchor="ctr" anchorCtr="0" forceAA="0" compatLnSpc="1">
                            <a:noAutofit/>
                          </wps:bodyPr>
                        </wps:wsp>
                        <wps:wsp>
                          <wps:cNvPr id="95"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663DF669" w14:textId="77777777" w:rsidR="003F4396" w:rsidRDefault="003F4396" w:rsidP="00A013FD">
                                <w:pPr>
                                  <w:pStyle w:val="NormalWeb"/>
                                  <w:spacing w:line="252" w:lineRule="auto"/>
                                  <w:jc w:val="center"/>
                                </w:pPr>
                                <w:r>
                                  <w:rPr>
                                    <w:sz w:val="16"/>
                                    <w:szCs w:val="16"/>
                                  </w:rPr>
                                  <w:t> </w:t>
                                </w:r>
                              </w:p>
                            </w:txbxContent>
                          </wps:txbx>
                          <wps:bodyPr rot="0" spcFirstLastPara="0" vert="horz" wrap="square" lIns="0" tIns="0" rIns="0" bIns="0" numCol="1" spcCol="0" rtlCol="0" fromWordArt="0" anchor="ctr" anchorCtr="0" forceAA="0" compatLnSpc="1">
                            <a:noAutofit/>
                          </wps:bodyPr>
                        </wps:wsp>
                        <wps:wsp>
                          <wps:cNvPr id="96" name="Straight Connector 96"/>
                          <wps:cNvCnPr/>
                          <wps:spPr>
                            <a:xfrm>
                              <a:off x="1656350" y="551882"/>
                              <a:ext cx="0" cy="190500"/>
                            </a:xfrm>
                            <a:prstGeom prst="line">
                              <a:avLst/>
                            </a:prstGeom>
                            <a:noFill/>
                            <a:ln w="12700" cap="flat" cmpd="sng" algn="ctr">
                              <a:solidFill>
                                <a:sysClr val="windowText" lastClr="000000"/>
                              </a:solidFill>
                              <a:prstDash val="sysDot"/>
                            </a:ln>
                            <a:effectLst/>
                          </wps:spPr>
                          <wps:bodyPr/>
                        </wps:wsp>
                        <wps:wsp>
                          <wps:cNvPr id="97" name="Straight Connector 97"/>
                          <wps:cNvCnPr/>
                          <wps:spPr>
                            <a:xfrm flipH="1">
                              <a:off x="3669640" y="551882"/>
                              <a:ext cx="0" cy="190500"/>
                            </a:xfrm>
                            <a:prstGeom prst="line">
                              <a:avLst/>
                            </a:prstGeom>
                            <a:noFill/>
                            <a:ln w="12700" cap="flat" cmpd="sng" algn="ctr">
                              <a:solidFill>
                                <a:sysClr val="windowText" lastClr="000000"/>
                              </a:solidFill>
                              <a:prstDash val="sysDot"/>
                            </a:ln>
                            <a:effectLst/>
                          </wps:spPr>
                          <wps:bodyPr/>
                        </wps:wsp>
                        <wps:wsp>
                          <wps:cNvPr id="98"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446F3FC4" w14:textId="77777777" w:rsidR="003F4396" w:rsidRDefault="003F4396" w:rsidP="00E708AA">
                                <w:pPr>
                                  <w:pStyle w:val="NormalWeb"/>
                                  <w:spacing w:after="0" w:line="252" w:lineRule="auto"/>
                                  <w:jc w:val="center"/>
                                </w:pPr>
                                <w:r>
                                  <w:rPr>
                                    <w:sz w:val="16"/>
                                    <w:szCs w:val="16"/>
                                  </w:rPr>
                                  <w:t>Communication State</w:t>
                                </w:r>
                              </w:p>
                            </w:txbxContent>
                          </wps:txbx>
                          <wps:bodyPr rot="0" spcFirstLastPara="0" vert="horz" wrap="square" lIns="0" tIns="0" rIns="0" bIns="0" numCol="1" spcCol="0" rtlCol="0" fromWordArt="0" anchor="ctr" anchorCtr="0" forceAA="0" compatLnSpc="1">
                            <a:noAutofit/>
                          </wps:bodyPr>
                        </wps:wsp>
                      </wpc:wpc>
                    </a:graphicData>
                  </a:graphic>
                </wp:inline>
              </w:drawing>
            </mc:Choice>
            <mc:Fallback>
              <w:pict>
                <v:group w14:anchorId="6772BE58" id="Canvas 101" o:spid="_x0000_s1047"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">
                  <v:shape id="_x0000_s1048" type="#_x0000_t75" style="position:absolute;width:48044;height:19513;visibility:visible;mso-wrap-style:square">
                    <v:fill o:detectmouseclick="t"/>
                    <v:path o:connecttype="none"/>
                  </v:shape>
                  <v:shape id="Text Box 3" o:spid="_x0000_s1049" type="#_x0000_t202" style="position:absolute;left:713;top:13888;width:5798;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" fillcolor="window" strokeweight="1.5pt">
                    <v:textbox inset="0,0,0,0">
                      <w:txbxContent>
                        <w:p w14:paraId="277E73C4" w14:textId="77777777" w:rsidR="003F4396" w:rsidRDefault="003F4396" w:rsidP="00E708AA">
                          <w:pPr>
                            <w:pStyle w:val="NormalWeb"/>
                            <w:spacing w:after="0" w:line="252" w:lineRule="auto"/>
                            <w:jc w:val="center"/>
                          </w:pPr>
                          <w:r>
                            <w:rPr>
                              <w:rFonts w:ascii="Calibri" w:eastAsia="Calibri" w:hAnsi="Calibri"/>
                              <w:sz w:val="16"/>
                              <w:szCs w:val="16"/>
                            </w:rPr>
                            <w:t xml:space="preserve">Training sequence </w:t>
                          </w:r>
                        </w:p>
                      </w:txbxContent>
                    </v:textbox>
                  </v:shape>
                  <v:shape id="Text Box 4" o:spid="_x0000_s1050" type="#_x0000_t202" style="position:absolute;left:11552;top:7792;width:5669;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" fillcolor="window" strokeweight="1.5pt">
                    <v:textbox inset="0,0,0,0">
                      <w:txbxContent>
                        <w:p w14:paraId="64DFDC23" w14:textId="77777777" w:rsidR="003F4396" w:rsidRDefault="003F4396" w:rsidP="00E708AA">
                          <w:pPr>
                            <w:pStyle w:val="NormalWeb"/>
                            <w:spacing w:after="0" w:line="252" w:lineRule="auto"/>
                            <w:jc w:val="center"/>
                            <w:rPr>
                              <w:del w:id="8468" w:author="Ross Norsworthy" w:date="2020-03-20T09:17:00Z"/>
                            </w:rPr>
                          </w:pPr>
                          <w:r>
                            <w:rPr>
                              <w:rFonts w:ascii="Calibri" w:eastAsia="Calibri" w:hAnsi="Calibri"/>
                              <w:sz w:val="16"/>
                              <w:szCs w:val="16"/>
                            </w:rPr>
                            <w:t>MSG</w:t>
                          </w:r>
                          <w:del w:id="8469" w:author="Ross Norsworthy" w:date="2020-03-20T09:17:00Z">
                            <w:r>
                              <w:rPr>
                                <w:rFonts w:ascii="Calibri" w:eastAsia="Calibri" w:hAnsi="Calibri"/>
                                <w:sz w:val="16"/>
                                <w:szCs w:val="16"/>
                              </w:rPr>
                              <w:delText xml:space="preserve"> </w:delText>
                            </w:r>
                          </w:del>
                        </w:p>
                        <w:p w14:paraId="7B0D0F57" w14:textId="77777777" w:rsidR="003F4396" w:rsidRDefault="003F4396" w:rsidP="00E708AA">
                          <w:pPr>
                            <w:pStyle w:val="NormalWeb"/>
                            <w:spacing w:after="0" w:line="252" w:lineRule="auto"/>
                            <w:jc w:val="center"/>
                          </w:pPr>
                          <w:ins w:id="8470" w:author="Ross Norsworthy" w:date="2020-03-20T09:17:00Z">
                            <w:r>
                              <w:rPr>
                                <w:rFonts w:ascii="Calibri" w:eastAsia="Calibri" w:hAnsi="Calibri"/>
                                <w:sz w:val="16"/>
                                <w:szCs w:val="16"/>
                              </w:rPr>
                              <w:t xml:space="preserve"> </w:t>
                            </w:r>
                          </w:ins>
                          <w:r>
                            <w:rPr>
                              <w:rFonts w:ascii="Calibri" w:eastAsia="Calibri" w:hAnsi="Calibri"/>
                              <w:sz w:val="16"/>
                              <w:szCs w:val="16"/>
                            </w:rPr>
                            <w:t>ID</w:t>
                          </w:r>
                        </w:p>
                      </w:txbxContent>
                    </v:textbox>
                  </v:shape>
                  <v:shape id="_x0000_s1051" type="#_x0000_t202" style="position:absolute;left:6517;top:13888;width:503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" fillcolor="window" strokeweight="1.5pt">
                    <v:textbox inset="0,0,0,0">
                      <w:txbxContent>
                        <w:p w14:paraId="42F786C6" w14:textId="77777777" w:rsidR="003F4396" w:rsidRDefault="003F4396" w:rsidP="00E708AA">
                          <w:pPr>
                            <w:pStyle w:val="NormalWeb"/>
                            <w:spacing w:after="0" w:line="252" w:lineRule="auto"/>
                            <w:jc w:val="center"/>
                            <w:rPr>
                              <w:del w:id="8471" w:author="Ross Norsworthy" w:date="2020-03-20T09:16:00Z"/>
                            </w:rPr>
                          </w:pPr>
                          <w:r>
                            <w:rPr>
                              <w:rFonts w:ascii="Calibri" w:eastAsia="Calibri" w:hAnsi="Calibri"/>
                              <w:sz w:val="16"/>
                              <w:szCs w:val="16"/>
                            </w:rPr>
                            <w:t xml:space="preserve">Link </w:t>
                          </w:r>
                          <w:del w:id="8472" w:author="Ross Norsworthy" w:date="2020-03-20T09:16:00Z">
                            <w:r>
                              <w:rPr>
                                <w:rFonts w:ascii="Calibri" w:eastAsia="Calibri" w:hAnsi="Calibri"/>
                                <w:sz w:val="16"/>
                                <w:szCs w:val="16"/>
                              </w:rPr>
                              <w:delText xml:space="preserve">CFG </w:delText>
                            </w:r>
                          </w:del>
                        </w:p>
                        <w:p w14:paraId="2CFA1F51" w14:textId="77777777" w:rsidR="003F4396" w:rsidRDefault="003F4396" w:rsidP="00E708AA">
                          <w:pPr>
                            <w:pStyle w:val="NormalWeb"/>
                            <w:spacing w:after="0" w:line="252" w:lineRule="auto"/>
                            <w:jc w:val="center"/>
                          </w:pPr>
                          <w:r>
                            <w:rPr>
                              <w:rFonts w:ascii="Calibri" w:eastAsia="Calibri" w:hAnsi="Calibri"/>
                              <w:sz w:val="16"/>
                              <w:szCs w:val="16"/>
                            </w:rPr>
                            <w:t xml:space="preserve">ID </w:t>
                          </w:r>
                        </w:p>
                      </w:txbxContent>
                    </v:textbox>
                  </v:shape>
                  <v:shape id="Text Box 6" o:spid="_x0000_s1052" type="#_x0000_t202" style="position:absolute;left:11553;top:13888;width:25143;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" fillcolor="window" strokeweight="1.5pt">
                    <v:textbox inset="0,0,0,0">
                      <w:txbxContent>
                        <w:p w14:paraId="3E63B766" w14:textId="77777777" w:rsidR="003F4396" w:rsidRDefault="003F4396" w:rsidP="00E708AA">
                          <w:pPr>
                            <w:pStyle w:val="NormalWeb"/>
                            <w:spacing w:after="0" w:line="252" w:lineRule="auto"/>
                            <w:jc w:val="center"/>
                          </w:pPr>
                          <w:r>
                            <w:rPr>
                              <w:rFonts w:ascii="Calibri" w:eastAsia="Calibri" w:hAnsi="Calibri"/>
                              <w:sz w:val="16"/>
                              <w:szCs w:val="16"/>
                            </w:rPr>
                            <w:t>Data</w:t>
                          </w:r>
                        </w:p>
                      </w:txbxContent>
                    </v:textbox>
                  </v:shape>
                  <v:shape id="Text Box 7" o:spid="_x0000_s1053" type="#_x0000_t202" style="position:absolute;left:36696;top:13888;width:4254;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" fillcolor="window" strokeweight="1.5pt">
                    <v:textbox inset="0,0,0,0">
                      <w:txbxContent>
                        <w:p w14:paraId="450729CB" w14:textId="77777777" w:rsidR="003F4396" w:rsidRDefault="003F4396" w:rsidP="00E708AA">
                          <w:pPr>
                            <w:pStyle w:val="NormalWeb"/>
                            <w:spacing w:after="0" w:line="252" w:lineRule="auto"/>
                            <w:jc w:val="center"/>
                          </w:pPr>
                          <w:r>
                            <w:rPr>
                              <w:rFonts w:ascii="Calibri" w:eastAsia="Calibri" w:hAnsi="Calibri"/>
                              <w:sz w:val="16"/>
                              <w:szCs w:val="16"/>
                            </w:rPr>
                            <w:t>CRC</w:t>
                          </w:r>
                        </w:p>
                      </w:txbxContent>
                    </v:textbox>
                  </v:shape>
                  <v:shape id="Text Box 8" o:spid="_x0000_s1054" type="#_x0000_t202" style="position:absolute;left:16569;top:7792;width:201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" fillcolor="window" strokeweight="1.5pt">
                    <v:textbox inset="0,0,0,0">
                      <w:txbxContent>
                        <w:p w14:paraId="7A8A3C50" w14:textId="77777777" w:rsidR="003F4396" w:rsidRDefault="003F4396" w:rsidP="00A013FD">
                          <w:pPr>
                            <w:pStyle w:val="NormalWeb"/>
                            <w:spacing w:line="252" w:lineRule="auto"/>
                            <w:jc w:val="center"/>
                          </w:pPr>
                          <w:r>
                            <w:rPr>
                              <w:sz w:val="16"/>
                              <w:szCs w:val="16"/>
                            </w:rPr>
                            <w:t> </w:t>
                          </w:r>
                        </w:p>
                      </w:txbxContent>
                    </v:textbox>
                  </v:shape>
                  <v:line id="Straight Connector 92" o:spid="_x0000_s1055" style="position:absolute;visibility:visible;mso-wrap-style:square" from="11553,11513" to="11553,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" strokecolor="windowText" strokeweight="1pt">
                    <v:stroke dashstyle="1 1"/>
                  </v:line>
                  <v:line id="Straight Connector 93" o:spid="_x0000_s1056" style="position:absolute;flip:x;visibility:visible;mso-wrap-style:square" from="36696,11513" to="36696,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" strokecolor="windowText" strokeweight="1pt">
                    <v:stroke dashstyle="1 1"/>
                  </v:line>
                  <v:shape id="Text Box 4" o:spid="_x0000_s1057" type="#_x0000_t202" style="position:absolute;left:16562;top:1797;width:4431;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" fillcolor="window" strokeweight="1.5pt">
                    <v:textbox inset="0,0,0,0">
                      <w:txbxContent>
                        <w:p w14:paraId="327F7C96" w14:textId="77777777" w:rsidR="003F4396" w:rsidRDefault="003F4396" w:rsidP="00E708AA">
                          <w:pPr>
                            <w:pStyle w:val="NormalWeb"/>
                            <w:spacing w:after="0" w:line="252" w:lineRule="auto"/>
                            <w:jc w:val="center"/>
                            <w:rPr>
                              <w:del w:id="8473" w:author="Ross Norsworthy" w:date="2020-03-20T09:17:00Z"/>
                            </w:rPr>
                          </w:pPr>
                          <w:r>
                            <w:rPr>
                              <w:rFonts w:ascii="Calibri" w:eastAsia="Calibri" w:hAnsi="Calibri"/>
                              <w:sz w:val="16"/>
                              <w:szCs w:val="16"/>
                            </w:rPr>
                            <w:t>User</w:t>
                          </w:r>
                        </w:p>
                        <w:p w14:paraId="5FDB65F3" w14:textId="77777777" w:rsidR="003F4396" w:rsidRDefault="003F4396" w:rsidP="00E708AA">
                          <w:pPr>
                            <w:pStyle w:val="NormalWeb"/>
                            <w:spacing w:after="0" w:line="252" w:lineRule="auto"/>
                            <w:jc w:val="center"/>
                          </w:pPr>
                          <w:ins w:id="8474" w:author="Ross Norsworthy" w:date="2020-03-20T09:17:00Z">
                            <w:r>
                              <w:rPr>
                                <w:rFonts w:ascii="Calibri" w:eastAsia="Calibri" w:hAnsi="Calibri"/>
                                <w:sz w:val="16"/>
                                <w:szCs w:val="16"/>
                              </w:rPr>
                              <w:t xml:space="preserve"> </w:t>
                            </w:r>
                          </w:ins>
                          <w:r>
                            <w:rPr>
                              <w:rFonts w:ascii="Calibri" w:eastAsia="Calibri" w:hAnsi="Calibri"/>
                              <w:sz w:val="16"/>
                              <w:szCs w:val="16"/>
                            </w:rPr>
                            <w:t>ID</w:t>
                          </w:r>
                        </w:p>
                      </w:txbxContent>
                    </v:textbox>
                  </v:shape>
                  <v:shape id="Text Box 8" o:spid="_x0000_s1058" type="#_x0000_t202" style="position:absolute;left:20503;top:1797;width:88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" fillcolor="window" strokeweight="1.5pt">
                    <v:textbox inset="0,0,0,0">
                      <w:txbxContent>
                        <w:p w14:paraId="663DF669" w14:textId="77777777" w:rsidR="003F4396" w:rsidRDefault="003F4396" w:rsidP="00A013FD">
                          <w:pPr>
                            <w:pStyle w:val="NormalWeb"/>
                            <w:spacing w:line="252" w:lineRule="auto"/>
                            <w:jc w:val="center"/>
                          </w:pPr>
                          <w:r>
                            <w:rPr>
                              <w:sz w:val="16"/>
                              <w:szCs w:val="16"/>
                            </w:rPr>
                            <w:t> </w:t>
                          </w:r>
                        </w:p>
                      </w:txbxContent>
                    </v:textbox>
                  </v:shape>
                  <v:line id="Straight Connector 96" o:spid="_x0000_s1059" style="position:absolute;visibility:visible;mso-wrap-style:square" from="16563,5518" to="16563,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" strokecolor="windowText" strokeweight="1pt">
                    <v:stroke dashstyle="1 1"/>
                  </v:line>
                  <v:line id="Straight Connector 97" o:spid="_x0000_s1060" style="position:absolute;flip:x;visibility:visible;mso-wrap-style:square" from="36696,5518" to="36696,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" strokecolor="windowText" strokeweight="1pt">
                    <v:stroke dashstyle="1 1"/>
                  </v:line>
                  <v:shape id="Text Box 8" o:spid="_x0000_s1061" type="#_x0000_t202" style="position:absolute;left:29330;top:1797;width:736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" fillcolor="window" strokeweight="1.5pt">
                    <v:textbox inset="0,0,0,0">
                      <w:txbxContent>
                        <w:p w14:paraId="446F3FC4" w14:textId="77777777" w:rsidR="003F4396" w:rsidRDefault="003F4396" w:rsidP="00E708AA">
                          <w:pPr>
                            <w:pStyle w:val="NormalWeb"/>
                            <w:spacing w:after="0" w:line="252" w:lineRule="auto"/>
                            <w:jc w:val="center"/>
                          </w:pPr>
                          <w:r>
                            <w:rPr>
                              <w:sz w:val="16"/>
                              <w:szCs w:val="16"/>
                            </w:rPr>
                            <w:t>Communication State</w:t>
                          </w:r>
                        </w:p>
                      </w:txbxContent>
                    </v:textbox>
                  </v:shape>
                  <w10:anchorlock/>
                </v:group>
              </w:pict>
            </mc:Fallback>
          </mc:AlternateContent>
        </w:r>
      </w:ins>
    </w:p>
    <w:p w14:paraId="61D807F9" w14:textId="77777777" w:rsidR="00F074A0" w:rsidRDefault="00F074A0" w:rsidP="00A013FD">
      <w:pPr>
        <w:spacing w:after="120"/>
        <w:jc w:val="center"/>
        <w:rPr>
          <w:ins w:id="8468" w:author="Song, Xiaojing" w:date="2020-08-21T11:59:00Z"/>
        </w:rPr>
      </w:pPr>
    </w:p>
    <w:p w14:paraId="37B6D0F2" w14:textId="2409E53A" w:rsidR="00F074A0" w:rsidRDefault="00AB1515" w:rsidP="00E708AA">
      <w:pPr>
        <w:pStyle w:val="Heading4"/>
        <w:rPr>
          <w:rFonts w:eastAsia="Calibri"/>
          <w:lang w:eastAsia="en-GB"/>
        </w:rPr>
      </w:pPr>
      <w:bookmarkStart w:id="8469" w:name="_Ref35588880"/>
      <w:ins w:id="8470" w:author="Song, Xiaojing" w:date="2020-08-21T12:02:00Z">
        <w:del w:id="8471" w:author="USA Editor 2021" w:date="2020-12-11T11:18:00Z">
          <w:r w:rsidRPr="00E708AA" w:rsidDel="00E708AA">
            <w:rPr>
              <w:rFonts w:eastAsia="Calibri"/>
              <w:highlight w:val="green"/>
              <w:lang w:eastAsia="en-GB"/>
            </w:rPr>
            <w:delText>B 3</w:delText>
          </w:r>
        </w:del>
      </w:ins>
      <w:ins w:id="8472" w:author="USA Editor 2021" w:date="2020-12-11T11:18:00Z">
        <w:r w:rsidR="00E708AA" w:rsidRPr="00E708AA">
          <w:rPr>
            <w:rFonts w:eastAsia="Calibri"/>
            <w:highlight w:val="green"/>
            <w:lang w:eastAsia="en-GB"/>
          </w:rPr>
          <w:t>4</w:t>
        </w:r>
      </w:ins>
      <w:ins w:id="8473" w:author="Song, Xiaojing" w:date="2020-08-21T12:02:00Z">
        <w:r>
          <w:rPr>
            <w:rFonts w:eastAsia="Calibri"/>
            <w:lang w:eastAsia="en-GB"/>
          </w:rPr>
          <w:t>.5.8.4</w:t>
        </w:r>
        <w:r>
          <w:rPr>
            <w:rFonts w:eastAsia="Calibri"/>
            <w:lang w:eastAsia="en-GB"/>
          </w:rPr>
          <w:tab/>
        </w:r>
      </w:ins>
      <w:ins w:id="8474" w:author="Ross Norsworthy" w:date="2020-03-20T00:00:00Z">
        <w:r w:rsidR="00765881" w:rsidRPr="00A013FD">
          <w:rPr>
            <w:rFonts w:eastAsia="Calibri"/>
            <w:lang w:eastAsia="en-GB"/>
          </w:rPr>
          <w:t>Multiple Incremental time division multiple access communication state</w:t>
        </w:r>
      </w:ins>
      <w:bookmarkEnd w:id="8469"/>
    </w:p>
    <w:p w14:paraId="7B7AA68F" w14:textId="77777777" w:rsidR="00A013FD" w:rsidRPr="00A013FD" w:rsidRDefault="00A013FD" w:rsidP="00A013FD">
      <w:pPr>
        <w:spacing w:after="120"/>
        <w:rPr>
          <w:ins w:id="8475" w:author="Ross Norsworthy" w:date="2020-03-20T00:00:00Z"/>
        </w:rPr>
      </w:pPr>
      <w:ins w:id="8476" w:author="Ross Norsworthy" w:date="2020-03-20T00:00:00Z">
        <w:r w:rsidRPr="00A013FD">
          <w:t>The communication state provides the information used by the slot allocation algorithm in the   MITDMA concept.</w:t>
        </w:r>
      </w:ins>
    </w:p>
    <w:p w14:paraId="2B54A334" w14:textId="3E077B2B" w:rsidR="00A013FD" w:rsidRPr="00A013FD" w:rsidRDefault="00A013FD" w:rsidP="00A013FD">
      <w:pPr>
        <w:spacing w:after="120"/>
        <w:rPr>
          <w:ins w:id="8477" w:author="Ross Norsworthy" w:date="2020-03-20T00:00:00Z"/>
        </w:rPr>
      </w:pPr>
      <w:ins w:id="8478" w:author="Ross Norsworthy" w:date="2020-03-20T00:00:00Z">
        <w:r w:rsidRPr="00A013FD">
          <w:t xml:space="preserve">The MITDMA communication state is structured as shown in Table </w:t>
        </w:r>
      </w:ins>
      <w:ins w:id="8479" w:author="USA Editor 2021" w:date="2021-01-06T13:49:00Z">
        <w:r w:rsidR="003E49BA" w:rsidRPr="003E49BA">
          <w:rPr>
            <w:highlight w:val="green"/>
          </w:rPr>
          <w:t>20</w:t>
        </w:r>
      </w:ins>
      <w:ins w:id="8480" w:author="Ross Norsworthy" w:date="2020-03-20T00:00:00Z">
        <w:del w:id="8481" w:author="USA Editor 2021" w:date="2021-01-06T13:49:00Z">
          <w:r w:rsidRPr="003E49BA" w:rsidDel="003E49BA">
            <w:rPr>
              <w:highlight w:val="green"/>
            </w:rPr>
            <w:delText>21</w:delText>
          </w:r>
        </w:del>
        <w:r w:rsidRPr="00A013FD">
          <w:t xml:space="preserve">. </w:t>
        </w:r>
      </w:ins>
    </w:p>
    <w:p w14:paraId="6905C10E" w14:textId="22EA9F48" w:rsidR="002F04A2" w:rsidRDefault="00A013FD" w:rsidP="00562C68">
      <w:pPr>
        <w:pStyle w:val="TableNo"/>
        <w:rPr>
          <w:lang w:val="en-US"/>
        </w:rPr>
      </w:pPr>
      <w:bookmarkStart w:id="8482" w:name="_Toc35546119"/>
      <w:ins w:id="8483" w:author="Ross Norsworthy" w:date="2020-03-20T00:00:00Z">
        <w:r w:rsidRPr="00A013FD">
          <w:rPr>
            <w:lang w:val="en-US"/>
          </w:rPr>
          <w:t xml:space="preserve">Table </w:t>
        </w:r>
      </w:ins>
      <w:ins w:id="8484" w:author="USA Editor 2021" w:date="2021-01-06T13:49:00Z">
        <w:r w:rsidR="003E49BA" w:rsidRPr="003E49BA">
          <w:rPr>
            <w:highlight w:val="green"/>
            <w:lang w:val="en-US"/>
          </w:rPr>
          <w:t>20</w:t>
        </w:r>
      </w:ins>
      <w:ins w:id="8485" w:author="Ross Norsworthy" w:date="2020-03-20T00:00:00Z">
        <w:del w:id="8486" w:author="USA Editor 2021" w:date="2021-01-06T13:49:00Z">
          <w:r w:rsidRPr="003E49BA" w:rsidDel="003E49BA">
            <w:rPr>
              <w:highlight w:val="green"/>
              <w:lang w:val="en-US"/>
            </w:rPr>
            <w:delText>21</w:delText>
          </w:r>
        </w:del>
      </w:ins>
    </w:p>
    <w:p w14:paraId="1CCC14A6" w14:textId="77777777" w:rsidR="00A013FD" w:rsidRPr="00A013FD" w:rsidRDefault="00A013FD" w:rsidP="00562C68">
      <w:pPr>
        <w:pStyle w:val="Tabletitle"/>
        <w:rPr>
          <w:ins w:id="8487" w:author="Ross Norsworthy" w:date="2020-03-20T00:00:00Z"/>
          <w:lang w:val="en-US"/>
        </w:rPr>
      </w:pPr>
      <w:ins w:id="8488" w:author="Ross Norsworthy" w:date="2020-03-20T00:00:00Z">
        <w:r w:rsidRPr="00A013FD">
          <w:rPr>
            <w:lang w:val="en-US"/>
          </w:rPr>
          <w:t>MITDMA communication state parameters</w:t>
        </w:r>
        <w:bookmarkEnd w:id="8482"/>
      </w:ins>
    </w:p>
    <w:tbl>
      <w:tblPr>
        <w:tblStyle w:val="TableGrid"/>
        <w:tblW w:w="0" w:type="auto"/>
        <w:tblInd w:w="-5" w:type="dxa"/>
        <w:tblLook w:val="04A0" w:firstRow="1" w:lastRow="0" w:firstColumn="1" w:lastColumn="0" w:noHBand="0" w:noVBand="1"/>
      </w:tblPr>
      <w:tblGrid>
        <w:gridCol w:w="1260"/>
        <w:gridCol w:w="990"/>
        <w:gridCol w:w="4950"/>
        <w:gridCol w:w="1170"/>
        <w:gridCol w:w="1260"/>
      </w:tblGrid>
      <w:tr w:rsidR="00A013FD" w:rsidRPr="00A013FD" w14:paraId="34ED701F" w14:textId="77777777" w:rsidTr="00BF604E">
        <w:trPr>
          <w:ins w:id="8489" w:author="Ross Norsworthy" w:date="2020-03-20T00:00:00Z"/>
        </w:trPr>
        <w:tc>
          <w:tcPr>
            <w:tcW w:w="1260" w:type="dxa"/>
            <w:shd w:val="clear" w:color="auto" w:fill="00558C"/>
            <w:vAlign w:val="center"/>
          </w:tcPr>
          <w:p w14:paraId="5C40E09F" w14:textId="77777777" w:rsidR="00A013FD" w:rsidRPr="00A013FD" w:rsidRDefault="00A013FD" w:rsidP="00A013FD">
            <w:pPr>
              <w:spacing w:before="80" w:after="80"/>
              <w:rPr>
                <w:ins w:id="8490" w:author="Ross Norsworthy" w:date="2020-03-20T00:00:00Z"/>
                <w:rFonts w:ascii="Times New Roman Bold" w:hAnsi="Times New Roman Bold" w:cs="Times New Roman Bold"/>
                <w:b/>
                <w:sz w:val="20"/>
              </w:rPr>
            </w:pPr>
            <w:ins w:id="8491" w:author="Ross Norsworthy" w:date="2020-03-20T00:00:00Z">
              <w:r w:rsidRPr="00A013FD">
                <w:rPr>
                  <w:rFonts w:ascii="Times New Roman Bold" w:hAnsi="Times New Roman Bold" w:cs="Times New Roman Bold"/>
                  <w:b/>
                  <w:sz w:val="20"/>
                </w:rPr>
                <w:t>Parameter</w:t>
              </w:r>
            </w:ins>
          </w:p>
        </w:tc>
        <w:tc>
          <w:tcPr>
            <w:tcW w:w="990" w:type="dxa"/>
            <w:shd w:val="clear" w:color="auto" w:fill="00558C"/>
            <w:vAlign w:val="center"/>
          </w:tcPr>
          <w:p w14:paraId="3FF61611" w14:textId="77777777" w:rsidR="00A013FD" w:rsidRPr="00A013FD" w:rsidRDefault="00A013FD" w:rsidP="00A013FD">
            <w:pPr>
              <w:spacing w:before="80" w:after="80"/>
              <w:rPr>
                <w:ins w:id="8492" w:author="Ross Norsworthy" w:date="2020-03-20T00:00:00Z"/>
                <w:rFonts w:ascii="Times New Roman Bold" w:hAnsi="Times New Roman Bold" w:cs="Times New Roman Bold"/>
                <w:b/>
                <w:sz w:val="20"/>
              </w:rPr>
            </w:pPr>
            <w:ins w:id="8493" w:author="Ross Norsworthy" w:date="2020-03-20T00:00:00Z">
              <w:r w:rsidRPr="00A013FD">
                <w:rPr>
                  <w:rFonts w:ascii="Times New Roman Bold" w:hAnsi="Times New Roman Bold" w:cs="Times New Roman Bold"/>
                  <w:b/>
                  <w:sz w:val="20"/>
                </w:rPr>
                <w:t>Number of bits</w:t>
              </w:r>
            </w:ins>
          </w:p>
        </w:tc>
        <w:tc>
          <w:tcPr>
            <w:tcW w:w="4950" w:type="dxa"/>
            <w:shd w:val="clear" w:color="auto" w:fill="00558C"/>
            <w:vAlign w:val="center"/>
          </w:tcPr>
          <w:p w14:paraId="5EB97000" w14:textId="77777777" w:rsidR="00A013FD" w:rsidRPr="00A013FD" w:rsidRDefault="00A013FD" w:rsidP="00A013FD">
            <w:pPr>
              <w:spacing w:before="80" w:after="80"/>
              <w:rPr>
                <w:ins w:id="8494" w:author="Ross Norsworthy" w:date="2020-03-20T00:00:00Z"/>
                <w:rFonts w:ascii="Times New Roman Bold" w:hAnsi="Times New Roman Bold" w:cs="Times New Roman Bold"/>
                <w:b/>
                <w:sz w:val="20"/>
              </w:rPr>
            </w:pPr>
            <w:ins w:id="8495" w:author="Ross Norsworthy" w:date="2020-03-20T00:00:00Z">
              <w:r w:rsidRPr="00A013FD">
                <w:rPr>
                  <w:rFonts w:ascii="Times New Roman Bold" w:hAnsi="Times New Roman Bold" w:cs="Times New Roman Bold"/>
                  <w:b/>
                  <w:sz w:val="20"/>
                </w:rPr>
                <w:t>Description</w:t>
              </w:r>
            </w:ins>
          </w:p>
        </w:tc>
        <w:tc>
          <w:tcPr>
            <w:tcW w:w="1170" w:type="dxa"/>
            <w:shd w:val="clear" w:color="auto" w:fill="00558C"/>
            <w:vAlign w:val="center"/>
          </w:tcPr>
          <w:p w14:paraId="0B0AAA70" w14:textId="77777777" w:rsidR="00A013FD" w:rsidRPr="00A013FD" w:rsidRDefault="00A013FD" w:rsidP="00A013FD">
            <w:pPr>
              <w:spacing w:before="80" w:after="80"/>
              <w:rPr>
                <w:ins w:id="8496" w:author="Ross Norsworthy" w:date="2020-03-20T00:00:00Z"/>
                <w:rFonts w:ascii="Times New Roman Bold" w:hAnsi="Times New Roman Bold" w:cs="Times New Roman Bold"/>
                <w:b/>
                <w:sz w:val="20"/>
              </w:rPr>
            </w:pPr>
            <w:ins w:id="8497" w:author="Ross Norsworthy" w:date="2020-03-20T00:00:00Z">
              <w:r w:rsidRPr="00A013FD">
                <w:rPr>
                  <w:rFonts w:ascii="Times New Roman Bold" w:hAnsi="Times New Roman Bold" w:cs="Times New Roman Bold"/>
                  <w:b/>
                  <w:sz w:val="20"/>
                </w:rPr>
                <w:t>Minimum</w:t>
              </w:r>
            </w:ins>
          </w:p>
        </w:tc>
        <w:tc>
          <w:tcPr>
            <w:tcW w:w="1260" w:type="dxa"/>
            <w:shd w:val="clear" w:color="auto" w:fill="00558C"/>
            <w:vAlign w:val="center"/>
          </w:tcPr>
          <w:p w14:paraId="33393686" w14:textId="77777777" w:rsidR="00A013FD" w:rsidRPr="00A013FD" w:rsidRDefault="00A013FD" w:rsidP="00A013FD">
            <w:pPr>
              <w:spacing w:before="80" w:after="80"/>
              <w:rPr>
                <w:ins w:id="8498" w:author="Ross Norsworthy" w:date="2020-03-20T00:00:00Z"/>
                <w:rFonts w:ascii="Times New Roman Bold" w:hAnsi="Times New Roman Bold" w:cs="Times New Roman Bold"/>
                <w:b/>
                <w:sz w:val="20"/>
              </w:rPr>
            </w:pPr>
            <w:ins w:id="8499" w:author="Ross Norsworthy" w:date="2020-03-20T00:00:00Z">
              <w:r w:rsidRPr="00A013FD">
                <w:rPr>
                  <w:rFonts w:ascii="Times New Roman Bold" w:hAnsi="Times New Roman Bold" w:cs="Times New Roman Bold"/>
                  <w:b/>
                  <w:sz w:val="20"/>
                </w:rPr>
                <w:t>Maximum</w:t>
              </w:r>
            </w:ins>
          </w:p>
        </w:tc>
      </w:tr>
      <w:tr w:rsidR="00A013FD" w:rsidRPr="00A013FD" w14:paraId="1055FE10" w14:textId="77777777" w:rsidTr="00BF604E">
        <w:trPr>
          <w:ins w:id="8500" w:author="Ross Norsworthy" w:date="2020-03-20T00:00:00Z"/>
        </w:trPr>
        <w:tc>
          <w:tcPr>
            <w:tcW w:w="1260" w:type="dxa"/>
          </w:tcPr>
          <w:p w14:paraId="13F32D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01" w:author="Ross Norsworthy" w:date="2020-03-20T00:00:00Z"/>
                <w:sz w:val="20"/>
              </w:rPr>
            </w:pPr>
            <w:ins w:id="8502" w:author="Ross Norsworthy" w:date="2020-03-20T00:00:00Z">
              <w:r w:rsidRPr="00A013FD">
                <w:rPr>
                  <w:sz w:val="20"/>
                </w:rPr>
                <w:t>Transmit block counter</w:t>
              </w:r>
            </w:ins>
          </w:p>
        </w:tc>
        <w:tc>
          <w:tcPr>
            <w:tcW w:w="990" w:type="dxa"/>
          </w:tcPr>
          <w:p w14:paraId="73124D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03" w:author="Ross Norsworthy" w:date="2020-03-20T00:00:00Z"/>
                <w:sz w:val="20"/>
              </w:rPr>
            </w:pPr>
            <w:ins w:id="8504" w:author="Ross Norsworthy" w:date="2020-03-20T00:00:00Z">
              <w:r w:rsidRPr="00A013FD">
                <w:rPr>
                  <w:sz w:val="20"/>
                </w:rPr>
                <w:t>4</w:t>
              </w:r>
            </w:ins>
          </w:p>
        </w:tc>
        <w:tc>
          <w:tcPr>
            <w:tcW w:w="4950" w:type="dxa"/>
          </w:tcPr>
          <w:p w14:paraId="203D25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05" w:author="Ross Norsworthy" w:date="2020-03-20T00:00:00Z"/>
                <w:sz w:val="20"/>
              </w:rPr>
            </w:pPr>
            <w:ins w:id="8506" w:author="Ross Norsworthy" w:date="2020-03-20T00:00:00Z">
              <w:r w:rsidRPr="00A013FD">
                <w:rPr>
                  <w:sz w:val="20"/>
                </w:rPr>
                <w:t>A decrementing counter used to indicate how many transmissions are left to transmit within the chain</w:t>
              </w:r>
            </w:ins>
          </w:p>
          <w:p w14:paraId="64CEB1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07" w:author="Ross Norsworthy" w:date="2020-03-20T00:00:00Z"/>
                <w:sz w:val="20"/>
              </w:rPr>
            </w:pPr>
            <w:ins w:id="8508" w:author="Ross Norsworthy" w:date="2020-03-20T00:00:00Z">
              <w:r w:rsidRPr="00A013FD">
                <w:rPr>
                  <w:sz w:val="20"/>
                </w:rPr>
                <w:t>A value of 1 indicates this is the last transmission within the chain</w:t>
              </w:r>
            </w:ins>
          </w:p>
          <w:p w14:paraId="687C8A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09" w:author="Ross Norsworthy" w:date="2020-03-20T00:00:00Z"/>
                <w:sz w:val="20"/>
              </w:rPr>
            </w:pPr>
            <w:ins w:id="8510" w:author="Ross Norsworthy" w:date="2020-03-20T00:00:00Z">
              <w:r w:rsidRPr="00A013FD">
                <w:rPr>
                  <w:sz w:val="20"/>
                </w:rPr>
                <w:t>A value of 0 indicates a recurring transmission.</w:t>
              </w:r>
            </w:ins>
          </w:p>
        </w:tc>
        <w:tc>
          <w:tcPr>
            <w:tcW w:w="1170" w:type="dxa"/>
          </w:tcPr>
          <w:p w14:paraId="0CD8C0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11" w:author="Ross Norsworthy" w:date="2020-03-20T00:00:00Z"/>
                <w:sz w:val="20"/>
              </w:rPr>
            </w:pPr>
            <w:ins w:id="8512" w:author="Ross Norsworthy" w:date="2020-03-20T00:00:00Z">
              <w:r w:rsidRPr="00A013FD">
                <w:rPr>
                  <w:sz w:val="20"/>
                </w:rPr>
                <w:t>0</w:t>
              </w:r>
            </w:ins>
          </w:p>
        </w:tc>
        <w:tc>
          <w:tcPr>
            <w:tcW w:w="1260" w:type="dxa"/>
          </w:tcPr>
          <w:p w14:paraId="72610D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13" w:author="Ross Norsworthy" w:date="2020-03-20T00:00:00Z"/>
                <w:sz w:val="20"/>
              </w:rPr>
            </w:pPr>
            <w:ins w:id="8514" w:author="Ross Norsworthy" w:date="2020-03-20T00:00:00Z">
              <w:r w:rsidRPr="00A013FD">
                <w:rPr>
                  <w:sz w:val="20"/>
                </w:rPr>
                <w:t>15</w:t>
              </w:r>
            </w:ins>
          </w:p>
        </w:tc>
      </w:tr>
      <w:tr w:rsidR="00A013FD" w:rsidRPr="00A013FD" w14:paraId="2C12B06D" w14:textId="77777777" w:rsidTr="00BF604E">
        <w:trPr>
          <w:ins w:id="8515" w:author="Ross Norsworthy" w:date="2020-03-20T00:00:00Z"/>
        </w:trPr>
        <w:tc>
          <w:tcPr>
            <w:tcW w:w="1260" w:type="dxa"/>
          </w:tcPr>
          <w:p w14:paraId="4E0074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16" w:author="Ross Norsworthy" w:date="2020-03-20T00:00:00Z"/>
                <w:sz w:val="20"/>
              </w:rPr>
            </w:pPr>
            <w:ins w:id="8517" w:author="Ross Norsworthy" w:date="2020-03-20T00:00:00Z">
              <w:r w:rsidRPr="00A013FD">
                <w:rPr>
                  <w:sz w:val="20"/>
                </w:rPr>
                <w:t>Block Identifier</w:t>
              </w:r>
            </w:ins>
          </w:p>
        </w:tc>
        <w:tc>
          <w:tcPr>
            <w:tcW w:w="990" w:type="dxa"/>
          </w:tcPr>
          <w:p w14:paraId="027F07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18" w:author="Ross Norsworthy" w:date="2020-03-20T00:00:00Z"/>
                <w:sz w:val="20"/>
              </w:rPr>
            </w:pPr>
            <w:ins w:id="8519" w:author="Ross Norsworthy" w:date="2020-03-20T00:00:00Z">
              <w:r w:rsidRPr="00A013FD">
                <w:rPr>
                  <w:sz w:val="20"/>
                </w:rPr>
                <w:t>4</w:t>
              </w:r>
            </w:ins>
          </w:p>
        </w:tc>
        <w:tc>
          <w:tcPr>
            <w:tcW w:w="4950" w:type="dxa"/>
          </w:tcPr>
          <w:p w14:paraId="5E3FA5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20" w:author="Ross Norsworthy" w:date="2020-03-20T00:00:00Z"/>
                <w:sz w:val="20"/>
              </w:rPr>
            </w:pPr>
            <w:ins w:id="8521" w:author="Ross Norsworthy" w:date="2020-03-20T00:00:00Z">
              <w:r w:rsidRPr="00A013FD">
                <w:rPr>
                  <w:sz w:val="20"/>
                </w:rPr>
                <w:t>This identifier uniquely identifies the block of data within the transmit chain.  This identifier also maps to the acknowledgment for addressed messages.</w:t>
              </w:r>
            </w:ins>
          </w:p>
        </w:tc>
        <w:tc>
          <w:tcPr>
            <w:tcW w:w="1170" w:type="dxa"/>
          </w:tcPr>
          <w:p w14:paraId="4AAF41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22" w:author="Ross Norsworthy" w:date="2020-03-20T00:00:00Z"/>
                <w:sz w:val="20"/>
              </w:rPr>
            </w:pPr>
            <w:ins w:id="8523" w:author="Ross Norsworthy" w:date="2020-03-20T00:00:00Z">
              <w:r w:rsidRPr="00A013FD">
                <w:rPr>
                  <w:sz w:val="20"/>
                </w:rPr>
                <w:t>0</w:t>
              </w:r>
            </w:ins>
          </w:p>
        </w:tc>
        <w:tc>
          <w:tcPr>
            <w:tcW w:w="1260" w:type="dxa"/>
          </w:tcPr>
          <w:p w14:paraId="406635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24" w:author="Ross Norsworthy" w:date="2020-03-20T00:00:00Z"/>
                <w:sz w:val="20"/>
              </w:rPr>
            </w:pPr>
            <w:ins w:id="8525" w:author="Ross Norsworthy" w:date="2020-03-20T00:00:00Z">
              <w:r w:rsidRPr="00A013FD">
                <w:rPr>
                  <w:sz w:val="20"/>
                </w:rPr>
                <w:t>15</w:t>
              </w:r>
            </w:ins>
          </w:p>
        </w:tc>
      </w:tr>
      <w:tr w:rsidR="00A013FD" w:rsidRPr="00A013FD" w14:paraId="4401C342" w14:textId="77777777" w:rsidTr="00BF604E">
        <w:trPr>
          <w:ins w:id="8526" w:author="Ross Norsworthy" w:date="2020-03-20T00:00:00Z"/>
        </w:trPr>
        <w:tc>
          <w:tcPr>
            <w:tcW w:w="1260" w:type="dxa"/>
          </w:tcPr>
          <w:p w14:paraId="64071E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27" w:author="Ross Norsworthy" w:date="2020-03-20T00:00:00Z"/>
                <w:sz w:val="20"/>
              </w:rPr>
            </w:pPr>
            <w:ins w:id="8528" w:author="Ross Norsworthy" w:date="2020-03-20T00:00:00Z">
              <w:r w:rsidRPr="00A013FD">
                <w:rPr>
                  <w:sz w:val="20"/>
                </w:rPr>
                <w:t>Slot Increment 1</w:t>
              </w:r>
            </w:ins>
          </w:p>
        </w:tc>
        <w:tc>
          <w:tcPr>
            <w:tcW w:w="990" w:type="dxa"/>
          </w:tcPr>
          <w:p w14:paraId="00287F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29" w:author="Ross Norsworthy" w:date="2020-03-20T00:00:00Z"/>
                <w:sz w:val="20"/>
              </w:rPr>
            </w:pPr>
            <w:ins w:id="8530" w:author="Ross Norsworthy" w:date="2020-03-20T00:00:00Z">
              <w:r w:rsidRPr="00A013FD">
                <w:rPr>
                  <w:sz w:val="20"/>
                </w:rPr>
                <w:t>8</w:t>
              </w:r>
            </w:ins>
          </w:p>
        </w:tc>
        <w:tc>
          <w:tcPr>
            <w:tcW w:w="4950" w:type="dxa"/>
          </w:tcPr>
          <w:p w14:paraId="2C9E8B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31" w:author="Ross Norsworthy" w:date="2020-03-20T00:00:00Z"/>
                <w:sz w:val="20"/>
              </w:rPr>
            </w:pPr>
            <w:ins w:id="8532" w:author="Ross Norsworthy" w:date="2020-03-20T00:00:00Z">
              <w:r w:rsidRPr="00A013FD">
                <w:rPr>
                  <w:sz w:val="20"/>
                </w:rPr>
                <w:t xml:space="preserve">Offset to the next slot to be used, referenced to the current transmission start slot. </w:t>
              </w:r>
            </w:ins>
          </w:p>
          <w:p w14:paraId="595046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33" w:author="Ross Norsworthy" w:date="2020-03-20T00:00:00Z"/>
                <w:sz w:val="20"/>
              </w:rPr>
            </w:pPr>
            <w:ins w:id="8534" w:author="Ross Norsworthy" w:date="2020-03-20T00:00:00Z">
              <w:r w:rsidRPr="00A013FD">
                <w:rPr>
                  <w:sz w:val="20"/>
                </w:rPr>
                <w:t>A value of 0 indicates no additional slot allocations</w:t>
              </w:r>
            </w:ins>
          </w:p>
        </w:tc>
        <w:tc>
          <w:tcPr>
            <w:tcW w:w="1170" w:type="dxa"/>
          </w:tcPr>
          <w:p w14:paraId="77A027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35" w:author="Ross Norsworthy" w:date="2020-03-20T00:00:00Z"/>
                <w:sz w:val="20"/>
              </w:rPr>
            </w:pPr>
            <w:ins w:id="8536" w:author="Ross Norsworthy" w:date="2020-03-20T00:00:00Z">
              <w:r w:rsidRPr="00A013FD">
                <w:rPr>
                  <w:sz w:val="20"/>
                </w:rPr>
                <w:t>20</w:t>
              </w:r>
            </w:ins>
          </w:p>
        </w:tc>
        <w:tc>
          <w:tcPr>
            <w:tcW w:w="1260" w:type="dxa"/>
          </w:tcPr>
          <w:p w14:paraId="5620D1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37" w:author="Ross Norsworthy" w:date="2020-03-20T00:00:00Z"/>
                <w:sz w:val="20"/>
              </w:rPr>
            </w:pPr>
            <w:ins w:id="8538" w:author="Ross Norsworthy" w:date="2020-03-20T00:00:00Z">
              <w:r w:rsidRPr="00A013FD">
                <w:rPr>
                  <w:sz w:val="20"/>
                </w:rPr>
                <w:t>255</w:t>
              </w:r>
            </w:ins>
          </w:p>
        </w:tc>
      </w:tr>
      <w:tr w:rsidR="00A013FD" w:rsidRPr="00A013FD" w14:paraId="559B25D3" w14:textId="77777777" w:rsidTr="00BF604E">
        <w:trPr>
          <w:ins w:id="8539" w:author="Ross Norsworthy" w:date="2020-03-20T00:00:00Z"/>
        </w:trPr>
        <w:tc>
          <w:tcPr>
            <w:tcW w:w="1260" w:type="dxa"/>
          </w:tcPr>
          <w:p w14:paraId="12AC90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40" w:author="Ross Norsworthy" w:date="2020-03-20T00:00:00Z"/>
                <w:sz w:val="20"/>
              </w:rPr>
            </w:pPr>
            <w:ins w:id="8541" w:author="Ross Norsworthy" w:date="2020-03-20T00:00:00Z">
              <w:r w:rsidRPr="00A013FD">
                <w:rPr>
                  <w:sz w:val="20"/>
                </w:rPr>
                <w:t>Number of Slots 1</w:t>
              </w:r>
            </w:ins>
          </w:p>
        </w:tc>
        <w:tc>
          <w:tcPr>
            <w:tcW w:w="990" w:type="dxa"/>
          </w:tcPr>
          <w:p w14:paraId="012C4F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42" w:author="Ross Norsworthy" w:date="2020-03-20T00:00:00Z"/>
                <w:sz w:val="20"/>
              </w:rPr>
            </w:pPr>
            <w:ins w:id="8543" w:author="Ross Norsworthy" w:date="2020-03-20T00:00:00Z">
              <w:r w:rsidRPr="00A013FD">
                <w:rPr>
                  <w:sz w:val="20"/>
                </w:rPr>
                <w:t>2</w:t>
              </w:r>
            </w:ins>
          </w:p>
        </w:tc>
        <w:tc>
          <w:tcPr>
            <w:tcW w:w="4950" w:type="dxa"/>
          </w:tcPr>
          <w:p w14:paraId="1BE84A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44" w:author="Ross Norsworthy" w:date="2020-03-20T00:00:00Z"/>
                <w:sz w:val="20"/>
              </w:rPr>
            </w:pPr>
            <w:ins w:id="8545" w:author="Ross Norsworthy" w:date="2020-03-20T00:00:00Z">
              <w:r w:rsidRPr="00A013FD">
                <w:rPr>
                  <w:sz w:val="20"/>
                </w:rPr>
                <w:t>Indicates the number of consecutive slots, which are allocated, starting at the slot increment</w:t>
              </w:r>
            </w:ins>
          </w:p>
          <w:p w14:paraId="397BEF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46" w:author="Ross Norsworthy" w:date="2020-03-20T00:00:00Z"/>
                <w:sz w:val="20"/>
              </w:rPr>
            </w:pPr>
            <w:ins w:id="8547" w:author="Ross Norsworthy" w:date="2020-03-20T00:00:00Z">
              <w:r w:rsidRPr="00A013FD">
                <w:rPr>
                  <w:sz w:val="20"/>
                </w:rPr>
                <w:t>A value of 0 indicates the 8 bits from Slot Increment 1 become the MSB for the Slot Increment 2</w:t>
              </w:r>
            </w:ins>
          </w:p>
        </w:tc>
        <w:tc>
          <w:tcPr>
            <w:tcW w:w="1170" w:type="dxa"/>
          </w:tcPr>
          <w:p w14:paraId="62A84D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48" w:author="Ross Norsworthy" w:date="2020-03-20T00:00:00Z"/>
                <w:sz w:val="20"/>
              </w:rPr>
            </w:pPr>
            <w:ins w:id="8549" w:author="Ross Norsworthy" w:date="2020-03-20T00:00:00Z">
              <w:r w:rsidRPr="00A013FD">
                <w:rPr>
                  <w:sz w:val="20"/>
                </w:rPr>
                <w:t>0</w:t>
              </w:r>
            </w:ins>
          </w:p>
        </w:tc>
        <w:tc>
          <w:tcPr>
            <w:tcW w:w="1260" w:type="dxa"/>
          </w:tcPr>
          <w:p w14:paraId="6DA107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50" w:author="Ross Norsworthy" w:date="2020-03-20T00:00:00Z"/>
                <w:sz w:val="20"/>
              </w:rPr>
            </w:pPr>
            <w:ins w:id="8551" w:author="Ross Norsworthy" w:date="2020-03-20T00:00:00Z">
              <w:r w:rsidRPr="00A013FD">
                <w:rPr>
                  <w:sz w:val="20"/>
                </w:rPr>
                <w:t>3</w:t>
              </w:r>
            </w:ins>
          </w:p>
        </w:tc>
      </w:tr>
      <w:tr w:rsidR="00A013FD" w:rsidRPr="00A013FD" w14:paraId="69CF0571" w14:textId="77777777" w:rsidTr="00BF604E">
        <w:trPr>
          <w:ins w:id="8552" w:author="Ross Norsworthy" w:date="2020-03-20T00:00:00Z"/>
        </w:trPr>
        <w:tc>
          <w:tcPr>
            <w:tcW w:w="1260" w:type="dxa"/>
          </w:tcPr>
          <w:p w14:paraId="3C06E9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53" w:author="Ross Norsworthy" w:date="2020-03-20T00:00:00Z"/>
                <w:sz w:val="20"/>
              </w:rPr>
            </w:pPr>
            <w:ins w:id="8554" w:author="Ross Norsworthy" w:date="2020-03-20T00:00:00Z">
              <w:r w:rsidRPr="00A013FD">
                <w:rPr>
                  <w:sz w:val="20"/>
                </w:rPr>
                <w:t>Slot Increment 2</w:t>
              </w:r>
            </w:ins>
          </w:p>
        </w:tc>
        <w:tc>
          <w:tcPr>
            <w:tcW w:w="990" w:type="dxa"/>
          </w:tcPr>
          <w:p w14:paraId="703298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55" w:author="Ross Norsworthy" w:date="2020-03-20T00:00:00Z"/>
                <w:sz w:val="20"/>
              </w:rPr>
            </w:pPr>
            <w:ins w:id="8556" w:author="Ross Norsworthy" w:date="2020-03-20T00:00:00Z">
              <w:r w:rsidRPr="00A013FD">
                <w:rPr>
                  <w:sz w:val="20"/>
                </w:rPr>
                <w:t>8</w:t>
              </w:r>
            </w:ins>
          </w:p>
        </w:tc>
        <w:tc>
          <w:tcPr>
            <w:tcW w:w="4950" w:type="dxa"/>
          </w:tcPr>
          <w:p w14:paraId="601913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57" w:author="Ross Norsworthy" w:date="2020-03-20T00:00:00Z"/>
                <w:sz w:val="20"/>
              </w:rPr>
            </w:pPr>
            <w:ins w:id="8558" w:author="Ross Norsworthy" w:date="2020-03-20T00:00:00Z">
              <w:r w:rsidRPr="00A013FD">
                <w:rPr>
                  <w:sz w:val="20"/>
                </w:rPr>
                <w:t xml:space="preserve">Offset to the next slot to be used, referenced to the slot specified by slot increment 1 (or current transmission slot if the Number of Slots 1 is set to 0) </w:t>
              </w:r>
            </w:ins>
          </w:p>
          <w:p w14:paraId="3CFB9A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59" w:author="Ross Norsworthy" w:date="2020-03-20T00:00:00Z"/>
                <w:sz w:val="20"/>
              </w:rPr>
            </w:pPr>
            <w:ins w:id="8560" w:author="Ross Norsworthy" w:date="2020-03-20T00:00:00Z">
              <w:r w:rsidRPr="00A013FD">
                <w:rPr>
                  <w:sz w:val="20"/>
                </w:rPr>
                <w:t>A value of 0 indicates no additional slot allocations</w:t>
              </w:r>
            </w:ins>
          </w:p>
        </w:tc>
        <w:tc>
          <w:tcPr>
            <w:tcW w:w="1170" w:type="dxa"/>
          </w:tcPr>
          <w:p w14:paraId="1B6BD1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61" w:author="Ross Norsworthy" w:date="2020-03-20T00:00:00Z"/>
                <w:sz w:val="20"/>
              </w:rPr>
            </w:pPr>
            <w:ins w:id="8562" w:author="Ross Norsworthy" w:date="2020-03-20T00:00:00Z">
              <w:r w:rsidRPr="00A013FD">
                <w:rPr>
                  <w:sz w:val="20"/>
                </w:rPr>
                <w:t>20</w:t>
              </w:r>
            </w:ins>
          </w:p>
        </w:tc>
        <w:tc>
          <w:tcPr>
            <w:tcW w:w="1260" w:type="dxa"/>
          </w:tcPr>
          <w:p w14:paraId="12588A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63" w:author="Ross Norsworthy" w:date="2020-03-20T00:00:00Z"/>
                <w:sz w:val="20"/>
              </w:rPr>
            </w:pPr>
            <w:ins w:id="8564" w:author="Ross Norsworthy" w:date="2020-03-20T00:00:00Z">
              <w:r w:rsidRPr="00A013FD">
                <w:rPr>
                  <w:sz w:val="20"/>
                </w:rPr>
                <w:t>255</w:t>
              </w:r>
              <w:r w:rsidRPr="00A013FD">
                <w:rPr>
                  <w:sz w:val="20"/>
                </w:rPr>
                <w:br/>
                <w:t xml:space="preserve">13500* </w:t>
              </w:r>
            </w:ins>
          </w:p>
        </w:tc>
      </w:tr>
      <w:tr w:rsidR="00A013FD" w:rsidRPr="00A013FD" w14:paraId="7551EA88" w14:textId="77777777" w:rsidTr="00BF604E">
        <w:trPr>
          <w:ins w:id="8565" w:author="Ross Norsworthy" w:date="2020-03-20T00:00:00Z"/>
        </w:trPr>
        <w:tc>
          <w:tcPr>
            <w:tcW w:w="1260" w:type="dxa"/>
          </w:tcPr>
          <w:p w14:paraId="4610B4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66" w:author="Ross Norsworthy" w:date="2020-03-20T00:00:00Z"/>
                <w:sz w:val="20"/>
              </w:rPr>
            </w:pPr>
            <w:ins w:id="8567" w:author="Ross Norsworthy" w:date="2020-03-20T00:00:00Z">
              <w:r w:rsidRPr="00A013FD">
                <w:rPr>
                  <w:sz w:val="20"/>
                </w:rPr>
                <w:t>Number of Slots 2</w:t>
              </w:r>
            </w:ins>
          </w:p>
        </w:tc>
        <w:tc>
          <w:tcPr>
            <w:tcW w:w="990" w:type="dxa"/>
          </w:tcPr>
          <w:p w14:paraId="09E063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68" w:author="Ross Norsworthy" w:date="2020-03-20T00:00:00Z"/>
                <w:sz w:val="20"/>
              </w:rPr>
            </w:pPr>
            <w:ins w:id="8569" w:author="Ross Norsworthy" w:date="2020-03-20T00:00:00Z">
              <w:r w:rsidRPr="00A013FD">
                <w:rPr>
                  <w:sz w:val="20"/>
                </w:rPr>
                <w:t>2</w:t>
              </w:r>
            </w:ins>
          </w:p>
        </w:tc>
        <w:tc>
          <w:tcPr>
            <w:tcW w:w="4950" w:type="dxa"/>
          </w:tcPr>
          <w:p w14:paraId="00684E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70" w:author="Ross Norsworthy" w:date="2020-03-20T00:00:00Z"/>
                <w:sz w:val="20"/>
              </w:rPr>
            </w:pPr>
            <w:ins w:id="8571" w:author="Ross Norsworthy" w:date="2020-03-20T00:00:00Z">
              <w:r w:rsidRPr="00A013FD">
                <w:rPr>
                  <w:sz w:val="20"/>
                </w:rPr>
                <w:t>Indicates the number of consecutive slots, which are allocated, starting at the slot increment</w:t>
              </w:r>
            </w:ins>
          </w:p>
        </w:tc>
        <w:tc>
          <w:tcPr>
            <w:tcW w:w="1170" w:type="dxa"/>
          </w:tcPr>
          <w:p w14:paraId="3C94A4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72" w:author="Ross Norsworthy" w:date="2020-03-20T00:00:00Z"/>
                <w:sz w:val="20"/>
              </w:rPr>
            </w:pPr>
            <w:ins w:id="8573" w:author="Ross Norsworthy" w:date="2020-03-20T00:00:00Z">
              <w:r w:rsidRPr="00A013FD">
                <w:rPr>
                  <w:sz w:val="20"/>
                </w:rPr>
                <w:t>1</w:t>
              </w:r>
            </w:ins>
          </w:p>
        </w:tc>
        <w:tc>
          <w:tcPr>
            <w:tcW w:w="1260" w:type="dxa"/>
          </w:tcPr>
          <w:p w14:paraId="2D74CF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74" w:author="Ross Norsworthy" w:date="2020-03-20T00:00:00Z"/>
                <w:sz w:val="20"/>
              </w:rPr>
            </w:pPr>
            <w:ins w:id="8575" w:author="Ross Norsworthy" w:date="2020-03-20T00:00:00Z">
              <w:r w:rsidRPr="00A013FD">
                <w:rPr>
                  <w:sz w:val="20"/>
                </w:rPr>
                <w:t>3</w:t>
              </w:r>
            </w:ins>
          </w:p>
        </w:tc>
      </w:tr>
      <w:tr w:rsidR="00A013FD" w:rsidRPr="00A013FD" w14:paraId="310F8202" w14:textId="77777777" w:rsidTr="00BF604E">
        <w:trPr>
          <w:ins w:id="8576" w:author="Ross Norsworthy" w:date="2020-03-20T00:00:00Z"/>
        </w:trPr>
        <w:tc>
          <w:tcPr>
            <w:tcW w:w="1260" w:type="dxa"/>
          </w:tcPr>
          <w:p w14:paraId="629F6D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77" w:author="Ross Norsworthy" w:date="2020-03-20T00:00:00Z"/>
                <w:sz w:val="20"/>
              </w:rPr>
            </w:pPr>
            <w:ins w:id="8578" w:author="Ross Norsworthy" w:date="2020-03-20T00:00:00Z">
              <w:r w:rsidRPr="00A013FD">
                <w:rPr>
                  <w:sz w:val="20"/>
                </w:rPr>
                <w:t>Slot Increment 3</w:t>
              </w:r>
            </w:ins>
          </w:p>
        </w:tc>
        <w:tc>
          <w:tcPr>
            <w:tcW w:w="990" w:type="dxa"/>
          </w:tcPr>
          <w:p w14:paraId="192759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79" w:author="Ross Norsworthy" w:date="2020-03-20T00:00:00Z"/>
                <w:sz w:val="20"/>
              </w:rPr>
            </w:pPr>
            <w:ins w:id="8580" w:author="Ross Norsworthy" w:date="2020-03-20T00:00:00Z">
              <w:r w:rsidRPr="00A013FD">
                <w:rPr>
                  <w:sz w:val="20"/>
                </w:rPr>
                <w:t>8</w:t>
              </w:r>
            </w:ins>
          </w:p>
        </w:tc>
        <w:tc>
          <w:tcPr>
            <w:tcW w:w="4950" w:type="dxa"/>
          </w:tcPr>
          <w:p w14:paraId="1592EC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81" w:author="Ross Norsworthy" w:date="2020-03-20T00:00:00Z"/>
                <w:sz w:val="20"/>
              </w:rPr>
            </w:pPr>
            <w:ins w:id="8582" w:author="Ross Norsworthy" w:date="2020-03-20T00:00:00Z">
              <w:r w:rsidRPr="00A013FD">
                <w:rPr>
                  <w:sz w:val="20"/>
                </w:rPr>
                <w:t>Offset to the next slot to be used, referenced to the slot specified by Slot Increment 2</w:t>
              </w:r>
            </w:ins>
          </w:p>
        </w:tc>
        <w:tc>
          <w:tcPr>
            <w:tcW w:w="1170" w:type="dxa"/>
          </w:tcPr>
          <w:p w14:paraId="4085F1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83" w:author="Ross Norsworthy" w:date="2020-03-20T00:00:00Z"/>
                <w:sz w:val="20"/>
              </w:rPr>
            </w:pPr>
            <w:ins w:id="8584" w:author="Ross Norsworthy" w:date="2020-03-20T00:00:00Z">
              <w:r w:rsidRPr="00A013FD">
                <w:rPr>
                  <w:sz w:val="20"/>
                </w:rPr>
                <w:t>20</w:t>
              </w:r>
            </w:ins>
          </w:p>
        </w:tc>
        <w:tc>
          <w:tcPr>
            <w:tcW w:w="1260" w:type="dxa"/>
          </w:tcPr>
          <w:p w14:paraId="6D7EB5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85" w:author="Ross Norsworthy" w:date="2020-03-20T00:00:00Z"/>
                <w:sz w:val="20"/>
              </w:rPr>
            </w:pPr>
            <w:ins w:id="8586" w:author="Ross Norsworthy" w:date="2020-03-20T00:00:00Z">
              <w:r w:rsidRPr="00A013FD">
                <w:rPr>
                  <w:sz w:val="20"/>
                </w:rPr>
                <w:t>255</w:t>
              </w:r>
            </w:ins>
          </w:p>
        </w:tc>
      </w:tr>
      <w:tr w:rsidR="00A013FD" w:rsidRPr="00A013FD" w14:paraId="2DCE2EDD" w14:textId="77777777" w:rsidTr="00BF604E">
        <w:trPr>
          <w:ins w:id="8587" w:author="Ross Norsworthy" w:date="2020-03-20T00:00:00Z"/>
        </w:trPr>
        <w:tc>
          <w:tcPr>
            <w:tcW w:w="1260" w:type="dxa"/>
          </w:tcPr>
          <w:p w14:paraId="3AFB58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88" w:author="Ross Norsworthy" w:date="2020-03-20T00:00:00Z"/>
                <w:sz w:val="20"/>
              </w:rPr>
            </w:pPr>
            <w:ins w:id="8589" w:author="Ross Norsworthy" w:date="2020-03-20T00:00:00Z">
              <w:r w:rsidRPr="00A013FD">
                <w:rPr>
                  <w:sz w:val="20"/>
                </w:rPr>
                <w:t>Number of Slots 3</w:t>
              </w:r>
            </w:ins>
          </w:p>
        </w:tc>
        <w:tc>
          <w:tcPr>
            <w:tcW w:w="990" w:type="dxa"/>
          </w:tcPr>
          <w:p w14:paraId="578F39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90" w:author="Ross Norsworthy" w:date="2020-03-20T00:00:00Z"/>
                <w:sz w:val="20"/>
              </w:rPr>
            </w:pPr>
            <w:ins w:id="8591" w:author="Ross Norsworthy" w:date="2020-03-20T00:00:00Z">
              <w:r w:rsidRPr="00A013FD">
                <w:rPr>
                  <w:sz w:val="20"/>
                </w:rPr>
                <w:t>2</w:t>
              </w:r>
            </w:ins>
          </w:p>
        </w:tc>
        <w:tc>
          <w:tcPr>
            <w:tcW w:w="4950" w:type="dxa"/>
          </w:tcPr>
          <w:p w14:paraId="2C9F3A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92" w:author="Ross Norsworthy" w:date="2020-03-20T00:00:00Z"/>
                <w:sz w:val="20"/>
              </w:rPr>
            </w:pPr>
            <w:ins w:id="8593" w:author="Ross Norsworthy" w:date="2020-03-20T00:00:00Z">
              <w:r w:rsidRPr="00A013FD">
                <w:rPr>
                  <w:sz w:val="20"/>
                </w:rPr>
                <w:t>Indicates the number of consecutive slots, which are allocated, starting at the slot increment</w:t>
              </w:r>
            </w:ins>
          </w:p>
        </w:tc>
        <w:tc>
          <w:tcPr>
            <w:tcW w:w="1170" w:type="dxa"/>
          </w:tcPr>
          <w:p w14:paraId="73A271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94" w:author="Ross Norsworthy" w:date="2020-03-20T00:00:00Z"/>
                <w:sz w:val="20"/>
              </w:rPr>
            </w:pPr>
            <w:ins w:id="8595" w:author="Ross Norsworthy" w:date="2020-03-20T00:00:00Z">
              <w:r w:rsidRPr="00A013FD">
                <w:rPr>
                  <w:sz w:val="20"/>
                </w:rPr>
                <w:t>1</w:t>
              </w:r>
            </w:ins>
          </w:p>
        </w:tc>
        <w:tc>
          <w:tcPr>
            <w:tcW w:w="1260" w:type="dxa"/>
          </w:tcPr>
          <w:p w14:paraId="39F2AC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96" w:author="Ross Norsworthy" w:date="2020-03-20T00:00:00Z"/>
                <w:sz w:val="20"/>
              </w:rPr>
            </w:pPr>
            <w:ins w:id="8597" w:author="Ross Norsworthy" w:date="2020-03-20T00:00:00Z">
              <w:r w:rsidRPr="00A013FD">
                <w:rPr>
                  <w:sz w:val="20"/>
                </w:rPr>
                <w:t>3</w:t>
              </w:r>
            </w:ins>
          </w:p>
        </w:tc>
      </w:tr>
      <w:tr w:rsidR="00A013FD" w:rsidRPr="00A013FD" w14:paraId="5D905519" w14:textId="77777777" w:rsidTr="00BF604E">
        <w:trPr>
          <w:ins w:id="8598" w:author="Ross Norsworthy" w:date="2020-03-20T00:00:00Z"/>
        </w:trPr>
        <w:tc>
          <w:tcPr>
            <w:tcW w:w="1260" w:type="dxa"/>
          </w:tcPr>
          <w:p w14:paraId="59E896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599" w:author="Ross Norsworthy" w:date="2020-03-20T00:00:00Z"/>
                <w:sz w:val="20"/>
              </w:rPr>
            </w:pPr>
            <w:ins w:id="8600" w:author="Ross Norsworthy" w:date="2020-03-20T00:00:00Z">
              <w:r w:rsidRPr="00A013FD">
                <w:rPr>
                  <w:sz w:val="20"/>
                </w:rPr>
                <w:t>Total bits</w:t>
              </w:r>
            </w:ins>
          </w:p>
        </w:tc>
        <w:tc>
          <w:tcPr>
            <w:tcW w:w="990" w:type="dxa"/>
          </w:tcPr>
          <w:p w14:paraId="4AE35C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601" w:author="Ross Norsworthy" w:date="2020-03-20T00:00:00Z"/>
                <w:sz w:val="20"/>
              </w:rPr>
            </w:pPr>
            <w:ins w:id="8602" w:author="Ross Norsworthy" w:date="2020-03-20T00:00:00Z">
              <w:r w:rsidRPr="00A013FD">
                <w:rPr>
                  <w:sz w:val="20"/>
                </w:rPr>
                <w:t>38</w:t>
              </w:r>
            </w:ins>
          </w:p>
        </w:tc>
        <w:tc>
          <w:tcPr>
            <w:tcW w:w="4950" w:type="dxa"/>
          </w:tcPr>
          <w:p w14:paraId="0F4E98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603" w:author="Ross Norsworthy" w:date="2020-03-20T00:00:00Z"/>
                <w:sz w:val="20"/>
              </w:rPr>
            </w:pPr>
          </w:p>
        </w:tc>
        <w:tc>
          <w:tcPr>
            <w:tcW w:w="1170" w:type="dxa"/>
          </w:tcPr>
          <w:p w14:paraId="553AF2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604" w:author="Ross Norsworthy" w:date="2020-03-20T00:00:00Z"/>
                <w:sz w:val="20"/>
              </w:rPr>
            </w:pPr>
          </w:p>
        </w:tc>
        <w:tc>
          <w:tcPr>
            <w:tcW w:w="1260" w:type="dxa"/>
          </w:tcPr>
          <w:p w14:paraId="517055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605" w:author="Ross Norsworthy" w:date="2020-03-20T00:00:00Z"/>
                <w:sz w:val="20"/>
              </w:rPr>
            </w:pPr>
          </w:p>
        </w:tc>
      </w:tr>
      <w:tr w:rsidR="00A013FD" w:rsidRPr="00A013FD" w14:paraId="5B788F40" w14:textId="77777777" w:rsidTr="00BF604E">
        <w:trPr>
          <w:ins w:id="8606" w:author="Ross Norsworthy" w:date="2020-03-20T00:00:00Z"/>
        </w:trPr>
        <w:tc>
          <w:tcPr>
            <w:tcW w:w="9630" w:type="dxa"/>
            <w:gridSpan w:val="5"/>
          </w:tcPr>
          <w:p w14:paraId="051D98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607" w:author="Ross Norsworthy" w:date="2020-03-20T00:00:00Z"/>
                <w:sz w:val="20"/>
              </w:rPr>
            </w:pPr>
            <w:ins w:id="8608" w:author="Ross Norsworthy" w:date="2020-03-20T00:00:00Z">
              <w:r w:rsidRPr="00A013FD">
                <w:rPr>
                  <w:sz w:val="20"/>
                </w:rPr>
                <w:t>*) When combining Slot Increment 1 and Slot Increment 2 as a 16 bit field.  This value should not exceed 6 frames. The combining of these values should only be done for recurring period broadcast transmissions.</w:t>
              </w:r>
            </w:ins>
          </w:p>
        </w:tc>
      </w:tr>
    </w:tbl>
    <w:p w14:paraId="3B1C843C" w14:textId="77777777" w:rsidR="00A013FD" w:rsidRPr="00A013FD" w:rsidRDefault="00A013FD" w:rsidP="0006194F">
      <w:pPr>
        <w:pStyle w:val="Tablefin"/>
        <w:rPr>
          <w:ins w:id="8609" w:author="Ross Norsworthy" w:date="2020-03-20T00:00:00Z"/>
        </w:rPr>
      </w:pPr>
    </w:p>
    <w:p w14:paraId="5009C08C" w14:textId="386D9CD7" w:rsidR="00A013FD" w:rsidRPr="00A013FD" w:rsidRDefault="008A38E3" w:rsidP="00BB73DC">
      <w:pPr>
        <w:pStyle w:val="Heading1"/>
        <w:rPr>
          <w:ins w:id="8610" w:author="Ross Norsworthy" w:date="2020-03-20T00:00:00Z"/>
          <w:rFonts w:eastAsia="Calibri"/>
          <w:lang w:eastAsia="en-GB"/>
        </w:rPr>
      </w:pPr>
      <w:bookmarkStart w:id="8611" w:name="_Toc35545331"/>
      <w:ins w:id="8612" w:author="Song, Xiaojing" w:date="2020-08-21T12:08:00Z">
        <w:del w:id="8613" w:author="USA Editor 2021" w:date="2020-12-11T11:21:00Z">
          <w:r w:rsidRPr="00E440FD" w:rsidDel="00E440FD">
            <w:rPr>
              <w:rFonts w:eastAsia="Calibri"/>
              <w:highlight w:val="green"/>
              <w:lang w:eastAsia="en-GB"/>
            </w:rPr>
            <w:delText>B 4</w:delText>
          </w:r>
        </w:del>
      </w:ins>
      <w:ins w:id="8614" w:author="USA Editor 2021" w:date="2020-12-11T11:21:00Z">
        <w:r w:rsidR="00E440FD" w:rsidRPr="00E440FD">
          <w:rPr>
            <w:rFonts w:eastAsia="Calibri"/>
            <w:highlight w:val="green"/>
            <w:lang w:eastAsia="en-GB"/>
          </w:rPr>
          <w:t>5</w:t>
        </w:r>
      </w:ins>
      <w:ins w:id="8615" w:author="Song, Xiaojing" w:date="2020-08-21T12:08:00Z">
        <w:r>
          <w:rPr>
            <w:rFonts w:eastAsia="Calibri"/>
            <w:lang w:eastAsia="en-GB"/>
          </w:rPr>
          <w:tab/>
        </w:r>
      </w:ins>
      <w:ins w:id="8616" w:author="Ross Norsworthy" w:date="2020-03-20T00:00:00Z">
        <w:r w:rsidR="00A013FD" w:rsidRPr="00A013FD">
          <w:rPr>
            <w:rFonts w:eastAsia="Calibri"/>
            <w:lang w:eastAsia="en-GB"/>
          </w:rPr>
          <w:t>Network layer</w:t>
        </w:r>
        <w:bookmarkEnd w:id="8611"/>
      </w:ins>
    </w:p>
    <w:p w14:paraId="212C9107" w14:textId="77777777" w:rsidR="00A013FD" w:rsidRPr="00A013FD" w:rsidRDefault="00A013FD" w:rsidP="00A013FD">
      <w:pPr>
        <w:spacing w:after="120"/>
        <w:rPr>
          <w:ins w:id="8617" w:author="Ross Norsworthy" w:date="2020-03-20T00:00:00Z"/>
        </w:rPr>
      </w:pPr>
      <w:ins w:id="8618" w:author="Ross Norsworthy" w:date="2020-03-20T00:00:00Z">
        <w:r w:rsidRPr="00A013FD">
          <w:t>The network layer should be used for:</w:t>
        </w:r>
      </w:ins>
    </w:p>
    <w:p w14:paraId="45C48F09"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619" w:author="Ross Norsworthy" w:date="2020-03-20T00:00:00Z"/>
          <w:rFonts w:eastAsiaTheme="minorHAnsi"/>
          <w:szCs w:val="24"/>
        </w:rPr>
      </w:pPr>
      <w:ins w:id="8620" w:author="Ross Norsworthy" w:date="2020-03-20T00:00:00Z">
        <w:r w:rsidRPr="00A013FD">
          <w:rPr>
            <w:rFonts w:eastAsiaTheme="minorHAnsi"/>
            <w:szCs w:val="24"/>
          </w:rPr>
          <w:t>Establishing and maintaining channel connections</w:t>
        </w:r>
      </w:ins>
    </w:p>
    <w:p w14:paraId="20B02FC7"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621" w:author="Ross Norsworthy" w:date="2020-03-20T00:00:00Z"/>
          <w:rFonts w:eastAsiaTheme="minorHAnsi"/>
          <w:szCs w:val="24"/>
        </w:rPr>
      </w:pPr>
      <w:ins w:id="8622" w:author="Ross Norsworthy" w:date="2020-03-20T00:00:00Z">
        <w:r w:rsidRPr="00A013FD">
          <w:rPr>
            <w:rFonts w:eastAsiaTheme="minorHAnsi"/>
            <w:szCs w:val="24"/>
          </w:rPr>
          <w:t xml:space="preserve">Management and priority assignments of messages </w:t>
        </w:r>
      </w:ins>
    </w:p>
    <w:p w14:paraId="2225A12A"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623" w:author="Ross Norsworthy" w:date="2020-03-20T00:00:00Z"/>
          <w:rFonts w:eastAsiaTheme="minorHAnsi"/>
          <w:szCs w:val="24"/>
        </w:rPr>
      </w:pPr>
      <w:ins w:id="8624" w:author="Ross Norsworthy" w:date="2020-03-20T00:00:00Z">
        <w:r w:rsidRPr="00A013FD">
          <w:rPr>
            <w:rFonts w:eastAsiaTheme="minorHAnsi"/>
            <w:szCs w:val="24"/>
          </w:rPr>
          <w:t>Distribution of transmission packets between channels</w:t>
        </w:r>
      </w:ins>
    </w:p>
    <w:p w14:paraId="18A480C2"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625" w:author="Ross Norsworthy" w:date="2020-03-20T00:00:00Z"/>
          <w:rFonts w:eastAsiaTheme="minorHAnsi"/>
          <w:szCs w:val="24"/>
        </w:rPr>
      </w:pPr>
      <w:ins w:id="8626" w:author="Ross Norsworthy" w:date="2020-03-20T00:00:00Z">
        <w:r w:rsidRPr="00A013FD">
          <w:rPr>
            <w:rFonts w:eastAsiaTheme="minorHAnsi"/>
            <w:szCs w:val="24"/>
          </w:rPr>
          <w:t>Data link congestion resolution.</w:t>
        </w:r>
      </w:ins>
    </w:p>
    <w:p w14:paraId="79EC444D" w14:textId="48A7EF85" w:rsidR="00A013FD" w:rsidRPr="00A013FD" w:rsidRDefault="003A49B1" w:rsidP="00BB73DC">
      <w:pPr>
        <w:pStyle w:val="Heading2"/>
        <w:rPr>
          <w:ins w:id="8627" w:author="Ross Norsworthy" w:date="2020-03-20T00:00:00Z"/>
          <w:rFonts w:eastAsia="Calibri"/>
          <w:lang w:eastAsia="en-GB"/>
        </w:rPr>
      </w:pPr>
      <w:bookmarkStart w:id="8628" w:name="_Toc35545332"/>
      <w:ins w:id="8629" w:author="Song, Xiaojing" w:date="2020-08-21T12:09:00Z">
        <w:del w:id="8630" w:author="USA Editor 2021" w:date="2020-12-11T11:22:00Z">
          <w:r w:rsidRPr="00E440FD" w:rsidDel="00E440FD">
            <w:rPr>
              <w:rFonts w:eastAsia="Calibri"/>
              <w:highlight w:val="green"/>
              <w:lang w:eastAsia="en-GB"/>
            </w:rPr>
            <w:delText>B 4</w:delText>
          </w:r>
        </w:del>
      </w:ins>
      <w:ins w:id="8631" w:author="USA Editor 2021" w:date="2020-12-11T11:22:00Z">
        <w:r w:rsidR="00E440FD" w:rsidRPr="00E440FD">
          <w:rPr>
            <w:rFonts w:eastAsia="Calibri"/>
            <w:highlight w:val="green"/>
            <w:lang w:eastAsia="en-GB"/>
          </w:rPr>
          <w:t>5</w:t>
        </w:r>
      </w:ins>
      <w:ins w:id="8632" w:author="Song, Xiaojing" w:date="2020-08-21T12:09:00Z">
        <w:r>
          <w:rPr>
            <w:rFonts w:eastAsia="Calibri"/>
            <w:lang w:eastAsia="en-GB"/>
          </w:rPr>
          <w:t>.1</w:t>
        </w:r>
        <w:r>
          <w:rPr>
            <w:rFonts w:eastAsia="Calibri"/>
            <w:lang w:eastAsia="en-GB"/>
          </w:rPr>
          <w:tab/>
        </w:r>
      </w:ins>
      <w:ins w:id="8633" w:author="Ross Norsworthy" w:date="2020-03-20T00:00:00Z">
        <w:r w:rsidR="00A013FD" w:rsidRPr="00A013FD">
          <w:rPr>
            <w:rFonts w:eastAsia="Calibri"/>
            <w:lang w:eastAsia="en-GB"/>
          </w:rPr>
          <w:t>Multi-channel operations</w:t>
        </w:r>
        <w:bookmarkEnd w:id="8628"/>
      </w:ins>
    </w:p>
    <w:p w14:paraId="78053628" w14:textId="77777777" w:rsidR="00A013FD" w:rsidRPr="00A013FD" w:rsidRDefault="00A013FD" w:rsidP="00A013FD">
      <w:pPr>
        <w:spacing w:after="120"/>
        <w:rPr>
          <w:ins w:id="8634" w:author="Ross Norsworthy" w:date="2020-03-20T00:00:00Z"/>
        </w:rPr>
      </w:pPr>
      <w:ins w:id="8635" w:author="Ross Norsworthy" w:date="2020-03-20T00:00:00Z">
        <w:r w:rsidRPr="00A013FD">
          <w:t xml:space="preserve">Two frequencies have been designated in RR Appendix </w:t>
        </w:r>
        <w:r w:rsidRPr="00E568DA">
          <w:rPr>
            <w:b/>
            <w:bCs/>
          </w:rPr>
          <w:t>18</w:t>
        </w:r>
        <w:r w:rsidRPr="00A013FD">
          <w:t xml:space="preserve"> for ASM transmissions. These frequencies are:</w:t>
        </w:r>
      </w:ins>
    </w:p>
    <w:p w14:paraId="7AFB83DB" w14:textId="77777777" w:rsidR="00A013FD" w:rsidRPr="00A013FD" w:rsidRDefault="004346BB" w:rsidP="004346BB">
      <w:pPr>
        <w:pStyle w:val="enumlev1"/>
        <w:rPr>
          <w:ins w:id="8636" w:author="Ross Norsworthy" w:date="2020-03-20T00:00:00Z"/>
          <w:rFonts w:eastAsiaTheme="minorHAnsi"/>
        </w:rPr>
      </w:pPr>
      <w:ins w:id="8637" w:author="Song, Xiaojing" w:date="2020-08-24T09:38:00Z">
        <w:r>
          <w:rPr>
            <w:rFonts w:eastAsiaTheme="minorHAnsi"/>
          </w:rPr>
          <w:tab/>
        </w:r>
      </w:ins>
      <w:ins w:id="8638" w:author="Ross Norsworthy" w:date="2020-03-20T00:00:00Z">
        <w:r w:rsidR="00A013FD" w:rsidRPr="00A013FD">
          <w:rPr>
            <w:rFonts w:eastAsiaTheme="minorHAnsi"/>
          </w:rPr>
          <w:t>ASM1 (161.950 MHz)</w:t>
        </w:r>
      </w:ins>
    </w:p>
    <w:p w14:paraId="1DFE54FB" w14:textId="77777777" w:rsidR="00A013FD" w:rsidRPr="00A013FD" w:rsidRDefault="004346BB" w:rsidP="004346BB">
      <w:pPr>
        <w:pStyle w:val="enumlev1"/>
        <w:rPr>
          <w:ins w:id="8639" w:author="Ross Norsworthy" w:date="2020-03-20T00:00:00Z"/>
          <w:rFonts w:eastAsiaTheme="minorHAnsi"/>
        </w:rPr>
      </w:pPr>
      <w:ins w:id="8640" w:author="Song, Xiaojing" w:date="2020-08-24T09:38:00Z">
        <w:r>
          <w:rPr>
            <w:rFonts w:eastAsiaTheme="minorHAnsi"/>
          </w:rPr>
          <w:tab/>
        </w:r>
      </w:ins>
      <w:ins w:id="8641" w:author="Ross Norsworthy" w:date="2020-03-20T00:00:00Z">
        <w:r w:rsidR="00A013FD" w:rsidRPr="00A013FD">
          <w:rPr>
            <w:rFonts w:eastAsiaTheme="minorHAnsi"/>
          </w:rPr>
          <w:t>ASM2 (162.000 MHz)</w:t>
        </w:r>
      </w:ins>
    </w:p>
    <w:p w14:paraId="410EF4BB" w14:textId="77777777" w:rsidR="00A013FD" w:rsidRPr="00A013FD" w:rsidRDefault="00A013FD" w:rsidP="00A013FD">
      <w:pPr>
        <w:spacing w:after="120"/>
        <w:rPr>
          <w:ins w:id="8642" w:author="Ross Norsworthy" w:date="2020-03-20T00:00:00Z"/>
        </w:rPr>
      </w:pPr>
      <w:ins w:id="8643" w:author="Ross Norsworthy" w:date="2020-03-20T00:00:00Z">
        <w:r w:rsidRPr="00A013FD">
          <w:t xml:space="preserve">Channel access is performed independently on each of the two channels.  Generally, ASM transmission should alternate between the two channels when available. </w:t>
        </w:r>
      </w:ins>
    </w:p>
    <w:p w14:paraId="75CF71B6" w14:textId="77777777" w:rsidR="00A013FD" w:rsidRPr="00A013FD" w:rsidRDefault="00A013FD" w:rsidP="00A013FD">
      <w:pPr>
        <w:spacing w:after="120"/>
        <w:rPr>
          <w:ins w:id="8644" w:author="Ross Norsworthy" w:date="2020-03-20T00:00:00Z"/>
        </w:rPr>
      </w:pPr>
      <w:ins w:id="8645" w:author="Ross Norsworthy" w:date="2020-03-20T00:00:00Z">
        <w:r w:rsidRPr="00A013FD">
          <w:t>Terrestrial transmissions of acknowledgements to addressed messages should be done on the channel as the initial message was received.</w:t>
        </w:r>
      </w:ins>
    </w:p>
    <w:p w14:paraId="324A53C5" w14:textId="77777777" w:rsidR="00A013FD" w:rsidRPr="00A013FD" w:rsidRDefault="00A013FD" w:rsidP="00A013FD">
      <w:pPr>
        <w:spacing w:after="120"/>
        <w:rPr>
          <w:ins w:id="8646" w:author="Ross Norsworthy" w:date="2020-03-20T00:00:00Z"/>
        </w:rPr>
      </w:pPr>
      <w:ins w:id="8647" w:author="Ross Norsworthy" w:date="2020-03-20T00:00:00Z">
        <w:r w:rsidRPr="00A013FD">
          <w:t>Chained transmissions using MITDMA shall all be done on the same channel.</w:t>
        </w:r>
      </w:ins>
    </w:p>
    <w:p w14:paraId="687C81C2" w14:textId="7304B8DF" w:rsidR="00A013FD" w:rsidRPr="00A013FD" w:rsidRDefault="00D60EB9" w:rsidP="00BB73DC">
      <w:pPr>
        <w:pStyle w:val="Heading2"/>
        <w:rPr>
          <w:ins w:id="8648" w:author="Ross Norsworthy" w:date="2020-03-20T00:00:00Z"/>
          <w:rFonts w:eastAsia="Calibri"/>
          <w:lang w:eastAsia="en-GB"/>
        </w:rPr>
      </w:pPr>
      <w:bookmarkStart w:id="8649" w:name="_Toc35545333"/>
      <w:ins w:id="8650" w:author="Song, Xiaojing" w:date="2020-08-21T12:10:00Z">
        <w:del w:id="8651" w:author="USA Editor 2021" w:date="2020-12-11T11:24:00Z">
          <w:r w:rsidRPr="000337E4" w:rsidDel="00E440FD">
            <w:rPr>
              <w:rFonts w:eastAsia="Calibri"/>
              <w:highlight w:val="green"/>
              <w:lang w:eastAsia="en-GB"/>
            </w:rPr>
            <w:delText>B 4</w:delText>
          </w:r>
        </w:del>
      </w:ins>
      <w:ins w:id="8652" w:author="USA Editor 2021" w:date="2020-12-11T11:24:00Z">
        <w:r w:rsidR="00E440FD" w:rsidRPr="000337E4">
          <w:rPr>
            <w:rFonts w:eastAsia="Calibri"/>
            <w:highlight w:val="green"/>
            <w:lang w:eastAsia="en-GB"/>
          </w:rPr>
          <w:t>5</w:t>
        </w:r>
      </w:ins>
      <w:ins w:id="8653" w:author="Song, Xiaojing" w:date="2020-08-21T12:10:00Z">
        <w:r>
          <w:rPr>
            <w:rFonts w:eastAsia="Calibri"/>
            <w:lang w:eastAsia="en-GB"/>
          </w:rPr>
          <w:t>.2</w:t>
        </w:r>
        <w:r>
          <w:rPr>
            <w:rFonts w:eastAsia="Calibri"/>
            <w:lang w:eastAsia="en-GB"/>
          </w:rPr>
          <w:tab/>
        </w:r>
      </w:ins>
      <w:ins w:id="8654" w:author="Ross Norsworthy" w:date="2020-03-20T00:00:00Z">
        <w:r w:rsidR="00A013FD" w:rsidRPr="00A013FD">
          <w:rPr>
            <w:rFonts w:eastAsia="Calibri"/>
            <w:lang w:eastAsia="en-GB"/>
          </w:rPr>
          <w:t>Management of priority assignment for messages</w:t>
        </w:r>
        <w:bookmarkEnd w:id="8649"/>
      </w:ins>
    </w:p>
    <w:p w14:paraId="0B8ADD7A" w14:textId="15BD55E2" w:rsidR="00A013FD" w:rsidRPr="00A013FD" w:rsidRDefault="00A013FD" w:rsidP="00A013FD">
      <w:pPr>
        <w:spacing w:after="120"/>
        <w:rPr>
          <w:ins w:id="8655" w:author="Ross Norsworthy" w:date="2020-03-20T00:00:00Z"/>
        </w:rPr>
      </w:pPr>
      <w:ins w:id="8656" w:author="Ross Norsworthy" w:date="2020-03-20T00:00:00Z">
        <w:r w:rsidRPr="00A013FD">
          <w:t xml:space="preserve">ASM messages support message priority.  The priority of the message is determined by the PI interface.  The messages are serviced in order of priority.  Messages with the same priority are dealt </w:t>
        </w:r>
        <w:r w:rsidRPr="006E380F">
          <w:t xml:space="preserve">with in a </w:t>
        </w:r>
      </w:ins>
      <w:ins w:id="8657" w:author="USA Editor" w:date="2020-11-11T11:34:00Z">
        <w:r w:rsidR="004D140C" w:rsidRPr="00E440FD">
          <w:t xml:space="preserve">first in first out </w:t>
        </w:r>
      </w:ins>
      <w:ins w:id="8658" w:author="Ross Norsworthy" w:date="2020-03-20T00:00:00Z">
        <w:del w:id="8659" w:author="USA Editor" w:date="2020-11-11T11:34:00Z">
          <w:r w:rsidRPr="00E440FD" w:rsidDel="004D140C">
            <w:delText>FIFO</w:delText>
          </w:r>
          <w:r w:rsidRPr="006E380F" w:rsidDel="004D140C">
            <w:delText xml:space="preserve"> </w:delText>
          </w:r>
        </w:del>
        <w:r w:rsidRPr="006E380F">
          <w:t>order.</w:t>
        </w:r>
      </w:ins>
    </w:p>
    <w:p w14:paraId="695F374F" w14:textId="2A6E436E" w:rsidR="00A013FD" w:rsidRPr="00A013FD" w:rsidRDefault="00D60EB9" w:rsidP="00BB73DC">
      <w:pPr>
        <w:pStyle w:val="Heading2"/>
        <w:rPr>
          <w:ins w:id="8660" w:author="Ross Norsworthy" w:date="2020-03-20T00:00:00Z"/>
          <w:rFonts w:eastAsia="Calibri"/>
          <w:lang w:eastAsia="en-GB"/>
        </w:rPr>
      </w:pPr>
      <w:bookmarkStart w:id="8661" w:name="_Toc35545334"/>
      <w:ins w:id="8662" w:author="Song, Xiaojing" w:date="2020-08-21T12:10:00Z">
        <w:del w:id="8663" w:author="USA Editor 2021" w:date="2020-12-11T11:24:00Z">
          <w:r w:rsidRPr="000337E4" w:rsidDel="00E440FD">
            <w:rPr>
              <w:rFonts w:eastAsia="Calibri"/>
              <w:highlight w:val="green"/>
              <w:lang w:eastAsia="en-GB"/>
            </w:rPr>
            <w:delText>B 4</w:delText>
          </w:r>
        </w:del>
      </w:ins>
      <w:ins w:id="8664" w:author="USA Editor 2021" w:date="2020-12-11T11:24:00Z">
        <w:r w:rsidR="00E440FD" w:rsidRPr="000337E4">
          <w:rPr>
            <w:rFonts w:eastAsia="Calibri"/>
            <w:highlight w:val="green"/>
            <w:lang w:eastAsia="en-GB"/>
          </w:rPr>
          <w:t>5</w:t>
        </w:r>
      </w:ins>
      <w:ins w:id="8665" w:author="Song, Xiaojing" w:date="2020-08-21T12:10:00Z">
        <w:r>
          <w:rPr>
            <w:rFonts w:eastAsia="Calibri"/>
            <w:lang w:eastAsia="en-GB"/>
          </w:rPr>
          <w:t>.3</w:t>
        </w:r>
        <w:r>
          <w:rPr>
            <w:rFonts w:eastAsia="Calibri"/>
            <w:lang w:eastAsia="en-GB"/>
          </w:rPr>
          <w:tab/>
        </w:r>
      </w:ins>
      <w:ins w:id="8666" w:author="Ross Norsworthy" w:date="2020-03-20T00:00:00Z">
        <w:r w:rsidR="00A013FD" w:rsidRPr="00A013FD">
          <w:rPr>
            <w:rFonts w:eastAsia="Calibri"/>
            <w:lang w:eastAsia="en-GB"/>
          </w:rPr>
          <w:t>Data link congestion resolution</w:t>
        </w:r>
        <w:bookmarkEnd w:id="8661"/>
      </w:ins>
    </w:p>
    <w:p w14:paraId="04D9AF10" w14:textId="77777777" w:rsidR="00A013FD" w:rsidRPr="00A013FD" w:rsidRDefault="00A013FD" w:rsidP="00A013FD">
      <w:pPr>
        <w:spacing w:after="120"/>
        <w:rPr>
          <w:ins w:id="8667" w:author="Ross Norsworthy" w:date="2020-03-20T00:00:00Z"/>
        </w:rPr>
      </w:pPr>
      <w:ins w:id="8668" w:author="Ross Norsworthy" w:date="2020-03-20T00:00:00Z">
        <w:r w:rsidRPr="00A013FD">
          <w:t>As the data link becomes loaded, the availability of transmission slots will reduce. When the data link is loaded to such a level as reception of ASM message`s is jeopardized, measures should be taken to reduce the loading.</w:t>
        </w:r>
      </w:ins>
    </w:p>
    <w:p w14:paraId="2E1DB8BA" w14:textId="77777777" w:rsidR="00A013FD" w:rsidRPr="00A013FD" w:rsidRDefault="00A013FD" w:rsidP="00A013FD">
      <w:pPr>
        <w:spacing w:after="120"/>
        <w:rPr>
          <w:ins w:id="8669" w:author="Ross Norsworthy" w:date="2020-03-20T00:00:00Z"/>
        </w:rPr>
      </w:pPr>
      <w:ins w:id="8670" w:author="Ross Norsworthy" w:date="2020-03-20T00:00:00Z">
        <w:r w:rsidRPr="00A013FD">
          <w:t>ASM channel loading shall be measured independently per channel over a window of the past 2</w:t>
        </w:r>
      </w:ins>
      <w:ins w:id="8671" w:author="Song, Xiaojing" w:date="2020-08-24T09:40:00Z">
        <w:r w:rsidR="00B63350">
          <w:t> </w:t>
        </w:r>
      </w:ins>
      <w:ins w:id="8672" w:author="Ross Norsworthy" w:date="2020-03-20T00:00:00Z">
        <w:r w:rsidRPr="00A013FD">
          <w:t>250 slots (1 Minute).</w:t>
        </w:r>
      </w:ins>
    </w:p>
    <w:p w14:paraId="45448F16" w14:textId="77777777" w:rsidR="00A013FD" w:rsidRPr="00A013FD" w:rsidRDefault="00A013FD" w:rsidP="00A013FD">
      <w:pPr>
        <w:spacing w:after="120"/>
        <w:rPr>
          <w:ins w:id="8673" w:author="Ross Norsworthy" w:date="2020-03-20T00:00:00Z"/>
        </w:rPr>
      </w:pPr>
      <w:ins w:id="8674" w:author="Ross Norsworthy" w:date="2020-03-20T00:00:00Z">
        <w:r w:rsidRPr="00A013FD">
          <w:t>The amount of ASM transmissions on a specific channel shall be adopted to the channel loading on that channel.</w:t>
        </w:r>
      </w:ins>
    </w:p>
    <w:p w14:paraId="72321ED3" w14:textId="77777777" w:rsidR="00A013FD" w:rsidRDefault="00A013FD" w:rsidP="00A013FD">
      <w:pPr>
        <w:spacing w:after="120"/>
      </w:pPr>
      <w:ins w:id="8675" w:author="Ross Norsworthy" w:date="2020-03-20T00:00:00Z">
        <w:r w:rsidRPr="00A013FD">
          <w:t>The maximum number of slots allocated by one station on one channel shall not exceed 50 slots over a period of one minute (2.2% duty cycle), excluding up to 22 slots available for use for retransmission of addressed data. No more than three re-transmission attempts of the same data shall be made.</w:t>
        </w:r>
      </w:ins>
    </w:p>
    <w:p w14:paraId="07D56AB5" w14:textId="55E775E2" w:rsidR="00D60EB9" w:rsidRDefault="00D60EB9" w:rsidP="00BB73DC">
      <w:pPr>
        <w:pStyle w:val="Heading3"/>
      </w:pPr>
      <w:bookmarkStart w:id="8676" w:name="_Toc35545335"/>
      <w:ins w:id="8677" w:author="Song, Xiaojing" w:date="2020-08-21T12:10:00Z">
        <w:del w:id="8678" w:author="USA Editor 2021" w:date="2020-12-11T11:26:00Z">
          <w:r w:rsidRPr="000337E4" w:rsidDel="000337E4">
            <w:rPr>
              <w:rFonts w:eastAsia="Calibri"/>
              <w:highlight w:val="green"/>
              <w:lang w:eastAsia="en-GB"/>
            </w:rPr>
            <w:delText>B</w:delText>
          </w:r>
        </w:del>
      </w:ins>
      <w:ins w:id="8679" w:author="Song, Xiaojing" w:date="2020-08-21T12:11:00Z">
        <w:del w:id="8680" w:author="USA Editor 2021" w:date="2020-12-11T11:26:00Z">
          <w:r w:rsidRPr="000337E4" w:rsidDel="000337E4">
            <w:rPr>
              <w:rFonts w:eastAsia="Calibri"/>
              <w:highlight w:val="green"/>
              <w:lang w:eastAsia="en-GB"/>
            </w:rPr>
            <w:delText xml:space="preserve"> 4</w:delText>
          </w:r>
        </w:del>
      </w:ins>
      <w:ins w:id="8681" w:author="USA Editor 2021" w:date="2020-12-11T11:26:00Z">
        <w:r w:rsidR="000337E4" w:rsidRPr="000337E4">
          <w:rPr>
            <w:rFonts w:eastAsia="Calibri"/>
            <w:highlight w:val="green"/>
            <w:lang w:eastAsia="en-GB"/>
          </w:rPr>
          <w:t>5</w:t>
        </w:r>
      </w:ins>
      <w:ins w:id="8682" w:author="Song, Xiaojing" w:date="2020-08-21T12:11:00Z">
        <w:r>
          <w:rPr>
            <w:rFonts w:eastAsia="Calibri"/>
            <w:lang w:eastAsia="en-GB"/>
          </w:rPr>
          <w:t>.3.1</w:t>
        </w:r>
        <w:r>
          <w:rPr>
            <w:rFonts w:eastAsia="Calibri"/>
            <w:lang w:eastAsia="en-GB"/>
          </w:rPr>
          <w:tab/>
        </w:r>
      </w:ins>
      <w:ins w:id="8683" w:author="Ross Norsworthy" w:date="2020-03-20T00:00:00Z">
        <w:r w:rsidRPr="00A013FD">
          <w:rPr>
            <w:rFonts w:eastAsia="Calibri"/>
            <w:lang w:eastAsia="en-GB"/>
          </w:rPr>
          <w:t>Mandatory quiet times</w:t>
        </w:r>
      </w:ins>
      <w:bookmarkEnd w:id="8676"/>
    </w:p>
    <w:p w14:paraId="216B6484" w14:textId="77777777" w:rsidR="00A013FD" w:rsidRPr="00A013FD" w:rsidRDefault="00A013FD" w:rsidP="00A013FD">
      <w:pPr>
        <w:spacing w:after="120"/>
        <w:rPr>
          <w:ins w:id="8684" w:author="Ross Norsworthy" w:date="2020-03-20T00:00:00Z"/>
        </w:rPr>
      </w:pPr>
      <w:ins w:id="8685" w:author="Ross Norsworthy" w:date="2020-03-20T00:00:00Z">
        <w:r w:rsidRPr="00A013FD">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ins>
    </w:p>
    <w:p w14:paraId="2FFBEFB9" w14:textId="77777777" w:rsidR="00A013FD" w:rsidRPr="00A013FD" w:rsidRDefault="00A013FD" w:rsidP="00A013FD">
      <w:pPr>
        <w:spacing w:after="120"/>
        <w:rPr>
          <w:ins w:id="8686" w:author="Ross Norsworthy" w:date="2020-03-20T00:00:00Z"/>
        </w:rPr>
      </w:pPr>
      <w:ins w:id="8687" w:author="Ross Norsworthy" w:date="2020-03-20T00:00:00Z">
        <w:r w:rsidRPr="00A013FD">
          <w:t>For a singular transmission, Quiet Time shall per default be one second per timeslot.</w:t>
        </w:r>
      </w:ins>
    </w:p>
    <w:p w14:paraId="6F2868E4" w14:textId="77777777" w:rsidR="00A013FD" w:rsidRPr="00A013FD" w:rsidRDefault="00A013FD" w:rsidP="00A013FD">
      <w:pPr>
        <w:spacing w:after="120"/>
        <w:rPr>
          <w:ins w:id="8688" w:author="Ross Norsworthy" w:date="2020-03-20T00:00:00Z"/>
        </w:rPr>
      </w:pPr>
      <w:ins w:id="8689" w:author="Ross Norsworthy" w:date="2020-03-20T00:00:00Z">
        <w:r w:rsidRPr="00A013FD">
          <w:t>For an MITDMA linked transmission chain, the Quiet Time is a function of the number of transmission slots within that chain. The Quiet Time shall be increased by one second per time slot used in the transmission chain.</w:t>
        </w:r>
      </w:ins>
    </w:p>
    <w:p w14:paraId="7C4CE71D" w14:textId="3245BF64" w:rsidR="00A013FD" w:rsidRPr="00A013FD" w:rsidRDefault="00A013FD" w:rsidP="00A013FD">
      <w:pPr>
        <w:spacing w:after="120"/>
        <w:rPr>
          <w:ins w:id="8690" w:author="Ross Norsworthy" w:date="2020-03-20T00:00:00Z"/>
        </w:rPr>
      </w:pPr>
      <w:ins w:id="8691" w:author="Ross Norsworthy" w:date="2020-03-20T00:00:00Z">
        <w:r w:rsidRPr="00A013FD">
          <w:t xml:space="preserve">The Quiet Time shall be increased with a multiplier, depending on channel load (Table </w:t>
        </w:r>
      </w:ins>
      <w:ins w:id="8692" w:author="USA Editor 2021" w:date="2021-01-06T13:50:00Z">
        <w:r w:rsidR="003E49BA" w:rsidRPr="003E49BA">
          <w:rPr>
            <w:highlight w:val="green"/>
          </w:rPr>
          <w:t>21</w:t>
        </w:r>
      </w:ins>
      <w:ins w:id="8693" w:author="Ross Norsworthy" w:date="2020-03-20T00:00:00Z">
        <w:del w:id="8694" w:author="USA Editor 2021" w:date="2021-01-06T13:50:00Z">
          <w:r w:rsidRPr="003E49BA" w:rsidDel="003E49BA">
            <w:rPr>
              <w:highlight w:val="green"/>
            </w:rPr>
            <w:delText>22</w:delText>
          </w:r>
        </w:del>
        <w:r w:rsidRPr="00A013FD">
          <w:t>).</w:t>
        </w:r>
      </w:ins>
    </w:p>
    <w:p w14:paraId="2D4B4024" w14:textId="535DDC63" w:rsidR="002F04A2" w:rsidRDefault="00A013FD" w:rsidP="00562C68">
      <w:pPr>
        <w:pStyle w:val="TableNo"/>
        <w:rPr>
          <w:lang w:val="en-US"/>
        </w:rPr>
      </w:pPr>
      <w:bookmarkStart w:id="8695" w:name="_Toc35546120"/>
      <w:ins w:id="8696" w:author="Ross Norsworthy" w:date="2020-03-20T00:00:00Z">
        <w:r w:rsidRPr="00A013FD">
          <w:rPr>
            <w:lang w:val="en-US"/>
          </w:rPr>
          <w:t xml:space="preserve">Table </w:t>
        </w:r>
      </w:ins>
      <w:ins w:id="8697" w:author="USA Editor 2021" w:date="2021-01-06T13:50:00Z">
        <w:r w:rsidR="003E49BA" w:rsidRPr="003E49BA">
          <w:rPr>
            <w:highlight w:val="green"/>
            <w:lang w:val="en-US"/>
          </w:rPr>
          <w:t>21</w:t>
        </w:r>
      </w:ins>
      <w:ins w:id="8698" w:author="Ross Norsworthy" w:date="2020-03-20T00:00:00Z">
        <w:del w:id="8699" w:author="USA Editor 2021" w:date="2021-01-06T13:50:00Z">
          <w:r w:rsidRPr="003E49BA" w:rsidDel="003E49BA">
            <w:rPr>
              <w:highlight w:val="green"/>
              <w:lang w:val="en-US"/>
            </w:rPr>
            <w:delText>22</w:delText>
          </w:r>
        </w:del>
      </w:ins>
    </w:p>
    <w:p w14:paraId="3AE8819D" w14:textId="77777777" w:rsidR="00A013FD" w:rsidRPr="00A013FD" w:rsidRDefault="00A013FD" w:rsidP="00562C68">
      <w:pPr>
        <w:pStyle w:val="Tabletitle"/>
        <w:rPr>
          <w:ins w:id="8700" w:author="Ross Norsworthy" w:date="2020-03-20T00:00:00Z"/>
          <w:lang w:val="en-US"/>
        </w:rPr>
      </w:pPr>
      <w:ins w:id="8701" w:author="Ross Norsworthy" w:date="2020-03-20T00:00:00Z">
        <w:r w:rsidRPr="00A013FD">
          <w:rPr>
            <w:lang w:val="en-US"/>
          </w:rPr>
          <w:t>Quiet Time Multiplier</w:t>
        </w:r>
        <w:bookmarkEnd w:id="8695"/>
      </w:ins>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A013FD" w:rsidRPr="00A013FD" w14:paraId="40E97132" w14:textId="77777777" w:rsidTr="00BF604E">
        <w:trPr>
          <w:trHeight w:val="361"/>
          <w:jc w:val="center"/>
          <w:ins w:id="8702" w:author="Ross Norsworthy" w:date="2020-03-20T00:00: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C14A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03" w:author="Ross Norsworthy" w:date="2020-03-20T00:00:00Z"/>
                <w:sz w:val="20"/>
                <w:lang w:eastAsia="sv-SE"/>
              </w:rPr>
            </w:pPr>
            <w:ins w:id="8704" w:author="Ross Norsworthy" w:date="2020-03-20T00:00:00Z">
              <w:r w:rsidRPr="00A013FD">
                <w:rPr>
                  <w:sz w:val="20"/>
                  <w:lang w:eastAsia="sv-SE"/>
                </w:rPr>
                <w:t> Channel load</w:t>
              </w:r>
            </w:ins>
          </w:p>
        </w:tc>
        <w:tc>
          <w:tcPr>
            <w:tcW w:w="905" w:type="dxa"/>
            <w:tcBorders>
              <w:top w:val="single" w:sz="4" w:space="0" w:color="auto"/>
              <w:left w:val="nil"/>
              <w:bottom w:val="single" w:sz="4" w:space="0" w:color="auto"/>
              <w:right w:val="single" w:sz="4" w:space="0" w:color="auto"/>
            </w:tcBorders>
            <w:shd w:val="clear" w:color="auto" w:fill="auto"/>
            <w:noWrap/>
            <w:vAlign w:val="bottom"/>
          </w:tcPr>
          <w:p w14:paraId="064F96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05" w:author="Ross Norsworthy" w:date="2020-03-20T00:00:00Z"/>
                <w:sz w:val="20"/>
                <w:lang w:eastAsia="sv-SE"/>
              </w:rPr>
            </w:pPr>
            <w:ins w:id="8706" w:author="Ross Norsworthy" w:date="2020-03-20T00:00:00Z">
              <w:r w:rsidRPr="00A013FD">
                <w:rPr>
                  <w:sz w:val="20"/>
                  <w:lang w:eastAsia="sv-SE"/>
                </w:rPr>
                <w:t>&lt;10%</w:t>
              </w:r>
            </w:ins>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364B95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07" w:author="Ross Norsworthy" w:date="2020-03-20T00:00:00Z"/>
                <w:sz w:val="20"/>
                <w:lang w:eastAsia="sv-SE"/>
              </w:rPr>
            </w:pPr>
            <w:ins w:id="8708" w:author="Ross Norsworthy" w:date="2020-03-20T00:00:00Z">
              <w:r w:rsidRPr="00A013FD">
                <w:rPr>
                  <w:sz w:val="20"/>
                  <w:lang w:eastAsia="sv-SE"/>
                </w:rPr>
                <w:t>10%-30%</w:t>
              </w:r>
            </w:ins>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0CB2C2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09" w:author="Ross Norsworthy" w:date="2020-03-20T00:00:00Z"/>
                <w:sz w:val="20"/>
                <w:lang w:eastAsia="sv-SE"/>
              </w:rPr>
            </w:pPr>
            <w:ins w:id="8710" w:author="Ross Norsworthy" w:date="2020-03-20T00:00:00Z">
              <w:r w:rsidRPr="00A013FD">
                <w:rPr>
                  <w:sz w:val="20"/>
                  <w:lang w:eastAsia="sv-SE"/>
                </w:rPr>
                <w:t>30%&lt;</w:t>
              </w:r>
            </w:ins>
          </w:p>
        </w:tc>
      </w:tr>
      <w:tr w:rsidR="00A013FD" w:rsidRPr="00A013FD" w14:paraId="1238EE73" w14:textId="77777777" w:rsidTr="00BF604E">
        <w:trPr>
          <w:trHeight w:val="361"/>
          <w:jc w:val="center"/>
          <w:ins w:id="8711" w:author="Ross Norsworthy" w:date="2020-03-20T00:00: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A862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12" w:author="Ross Norsworthy" w:date="2020-03-20T00:00:00Z"/>
                <w:sz w:val="20"/>
                <w:lang w:eastAsia="sv-SE"/>
              </w:rPr>
            </w:pPr>
            <w:ins w:id="8713" w:author="Ross Norsworthy" w:date="2020-03-20T00:00:00Z">
              <w:r w:rsidRPr="00A013FD">
                <w:rPr>
                  <w:sz w:val="20"/>
                  <w:lang w:eastAsia="sv-SE"/>
                </w:rPr>
                <w:t>Multiplier</w:t>
              </w:r>
            </w:ins>
          </w:p>
        </w:tc>
        <w:tc>
          <w:tcPr>
            <w:tcW w:w="905" w:type="dxa"/>
            <w:tcBorders>
              <w:top w:val="single" w:sz="4" w:space="0" w:color="auto"/>
              <w:left w:val="nil"/>
              <w:bottom w:val="single" w:sz="4" w:space="0" w:color="auto"/>
              <w:right w:val="single" w:sz="4" w:space="0" w:color="auto"/>
            </w:tcBorders>
            <w:shd w:val="clear" w:color="auto" w:fill="auto"/>
            <w:noWrap/>
            <w:vAlign w:val="bottom"/>
          </w:tcPr>
          <w:p w14:paraId="14E16C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14" w:author="Ross Norsworthy" w:date="2020-03-20T00:00:00Z"/>
                <w:sz w:val="20"/>
                <w:lang w:eastAsia="sv-SE"/>
              </w:rPr>
            </w:pPr>
            <w:ins w:id="8715" w:author="Ross Norsworthy" w:date="2020-03-20T00:00:00Z">
              <w:r w:rsidRPr="00A013FD">
                <w:rPr>
                  <w:sz w:val="20"/>
                  <w:lang w:eastAsia="sv-SE"/>
                </w:rPr>
                <w:t>1</w:t>
              </w:r>
            </w:ins>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271C2E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16" w:author="Ross Norsworthy" w:date="2020-03-20T00:00:00Z"/>
                <w:sz w:val="20"/>
                <w:lang w:eastAsia="sv-SE"/>
              </w:rPr>
            </w:pPr>
            <w:ins w:id="8717" w:author="Ross Norsworthy" w:date="2020-03-20T00:00:00Z">
              <w:r w:rsidRPr="00A013FD">
                <w:rPr>
                  <w:sz w:val="20"/>
                  <w:lang w:eastAsia="sv-SE"/>
                </w:rPr>
                <w:t>2</w:t>
              </w:r>
            </w:ins>
          </w:p>
        </w:tc>
        <w:tc>
          <w:tcPr>
            <w:tcW w:w="1379" w:type="dxa"/>
            <w:tcBorders>
              <w:top w:val="single" w:sz="4" w:space="0" w:color="auto"/>
              <w:left w:val="nil"/>
              <w:bottom w:val="single" w:sz="4" w:space="0" w:color="auto"/>
              <w:right w:val="single" w:sz="4" w:space="0" w:color="auto"/>
            </w:tcBorders>
            <w:shd w:val="clear" w:color="auto" w:fill="auto"/>
            <w:noWrap/>
            <w:vAlign w:val="bottom"/>
          </w:tcPr>
          <w:p w14:paraId="7F4196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18" w:author="Ross Norsworthy" w:date="2020-03-20T00:00:00Z"/>
                <w:sz w:val="20"/>
                <w:lang w:eastAsia="sv-SE"/>
              </w:rPr>
            </w:pPr>
            <w:ins w:id="8719" w:author="Ross Norsworthy" w:date="2020-03-20T00:00:00Z">
              <w:r w:rsidRPr="00A013FD">
                <w:rPr>
                  <w:sz w:val="20"/>
                  <w:lang w:eastAsia="sv-SE"/>
                </w:rPr>
                <w:t>3</w:t>
              </w:r>
            </w:ins>
          </w:p>
        </w:tc>
      </w:tr>
      <w:tr w:rsidR="00A013FD" w:rsidRPr="00A013FD" w14:paraId="4D6F1094" w14:textId="77777777" w:rsidTr="00BF604E">
        <w:trPr>
          <w:trHeight w:val="361"/>
          <w:jc w:val="center"/>
          <w:ins w:id="8720" w:author="Ross Norsworthy" w:date="2020-03-20T00:00:00Z"/>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D205B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21" w:author="Ross Norsworthy" w:date="2020-03-20T00:00:00Z"/>
                <w:sz w:val="20"/>
                <w:lang w:eastAsia="sv-SE"/>
              </w:rPr>
            </w:pPr>
            <w:ins w:id="8722" w:author="Ross Norsworthy" w:date="2020-03-20T00:00:00Z">
              <w:r w:rsidRPr="00A013FD">
                <w:rPr>
                  <w:sz w:val="20"/>
                </w:rPr>
                <w:t xml:space="preserve">Quiet Time [seconds] = Transmission slots  *  Multiplier </w:t>
              </w:r>
            </w:ins>
          </w:p>
        </w:tc>
      </w:tr>
    </w:tbl>
    <w:p w14:paraId="38DBEBB0" w14:textId="77777777" w:rsidR="00A501AA" w:rsidRPr="00A013FD" w:rsidRDefault="00A501AA" w:rsidP="00A501AA">
      <w:pPr>
        <w:pStyle w:val="Tablefin"/>
        <w:rPr>
          <w:ins w:id="8723" w:author="Ross Norsworthy" w:date="2020-03-20T00:00:00Z"/>
        </w:rPr>
      </w:pPr>
      <w:bookmarkStart w:id="8724" w:name="_Toc35545336"/>
    </w:p>
    <w:p w14:paraId="67ED8452" w14:textId="1659D763" w:rsidR="00A013FD" w:rsidRPr="00A013FD" w:rsidRDefault="0045473F" w:rsidP="00BB73DC">
      <w:pPr>
        <w:pStyle w:val="Heading1"/>
        <w:rPr>
          <w:ins w:id="8725" w:author="Ross Norsworthy" w:date="2020-03-20T00:00:00Z"/>
          <w:rFonts w:eastAsia="Calibri"/>
          <w:lang w:eastAsia="en-GB"/>
        </w:rPr>
      </w:pPr>
      <w:ins w:id="8726" w:author="Song, Xiaojing" w:date="2020-08-21T12:12:00Z">
        <w:del w:id="8727" w:author="USA Editor 2021" w:date="2020-12-11T11:27:00Z">
          <w:r w:rsidRPr="000337E4" w:rsidDel="000337E4">
            <w:rPr>
              <w:rFonts w:eastAsia="Calibri"/>
              <w:highlight w:val="green"/>
              <w:lang w:eastAsia="en-GB"/>
            </w:rPr>
            <w:delText>B 5</w:delText>
          </w:r>
        </w:del>
      </w:ins>
      <w:ins w:id="8728" w:author="USA Editor 2021" w:date="2020-12-11T11:27:00Z">
        <w:r w:rsidR="000337E4" w:rsidRPr="000337E4">
          <w:rPr>
            <w:rFonts w:eastAsia="Calibri"/>
            <w:highlight w:val="green"/>
            <w:lang w:eastAsia="en-GB"/>
          </w:rPr>
          <w:t>6</w:t>
        </w:r>
      </w:ins>
      <w:ins w:id="8729" w:author="Song, Xiaojing" w:date="2020-08-21T12:12:00Z">
        <w:r>
          <w:rPr>
            <w:rFonts w:eastAsia="Calibri"/>
            <w:lang w:eastAsia="en-GB"/>
          </w:rPr>
          <w:tab/>
        </w:r>
      </w:ins>
      <w:ins w:id="8730" w:author="Ross Norsworthy" w:date="2020-03-20T00:00:00Z">
        <w:r w:rsidR="00A013FD" w:rsidRPr="00A013FD">
          <w:rPr>
            <w:rFonts w:eastAsia="Calibri"/>
            <w:lang w:eastAsia="en-GB"/>
          </w:rPr>
          <w:t>Transport layer</w:t>
        </w:r>
        <w:bookmarkEnd w:id="8724"/>
      </w:ins>
    </w:p>
    <w:p w14:paraId="1DFA1F46" w14:textId="77777777" w:rsidR="00A013FD" w:rsidRPr="00A013FD" w:rsidRDefault="00A013FD" w:rsidP="00A013FD">
      <w:pPr>
        <w:spacing w:after="120"/>
        <w:rPr>
          <w:ins w:id="8731" w:author="Ross Norsworthy" w:date="2020-03-20T00:00:00Z"/>
        </w:rPr>
      </w:pPr>
      <w:ins w:id="8732" w:author="Ross Norsworthy" w:date="2020-03-20T00:00:00Z">
        <w:r w:rsidRPr="00A013FD">
          <w:t>The transport layer is responsible for:</w:t>
        </w:r>
      </w:ins>
    </w:p>
    <w:p w14:paraId="1F8E7FF9"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733" w:author="Ross Norsworthy" w:date="2020-03-20T00:00:00Z"/>
          <w:rFonts w:eastAsiaTheme="minorHAnsi"/>
          <w:szCs w:val="24"/>
        </w:rPr>
      </w:pPr>
      <w:ins w:id="8734" w:author="Ross Norsworthy" w:date="2020-03-20T00:00:00Z">
        <w:r w:rsidRPr="00A013FD">
          <w:rPr>
            <w:rFonts w:eastAsiaTheme="minorHAnsi"/>
            <w:szCs w:val="24"/>
          </w:rPr>
          <w:t>converting data into transmission packets of correct size;</w:t>
        </w:r>
      </w:ins>
    </w:p>
    <w:p w14:paraId="38D02822"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735" w:author="Ross Norsworthy" w:date="2020-03-20T00:00:00Z"/>
          <w:rFonts w:eastAsiaTheme="minorHAnsi"/>
          <w:szCs w:val="24"/>
        </w:rPr>
      </w:pPr>
      <w:ins w:id="8736" w:author="Ross Norsworthy" w:date="2020-03-20T00:00:00Z">
        <w:r w:rsidRPr="00A013FD">
          <w:rPr>
            <w:rFonts w:eastAsiaTheme="minorHAnsi"/>
            <w:szCs w:val="24"/>
          </w:rPr>
          <w:t>sequencing of data packets;</w:t>
        </w:r>
      </w:ins>
    </w:p>
    <w:p w14:paraId="24A06E6E"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8737" w:author="Ross Norsworthy" w:date="2020-03-20T00:00:00Z"/>
          <w:rFonts w:eastAsiaTheme="minorHAnsi"/>
          <w:szCs w:val="24"/>
        </w:rPr>
      </w:pPr>
      <w:ins w:id="8738" w:author="Ross Norsworthy" w:date="2020-03-20T00:00:00Z">
        <w:r w:rsidRPr="00A013FD">
          <w:rPr>
            <w:rFonts w:eastAsiaTheme="minorHAnsi"/>
            <w:szCs w:val="24"/>
          </w:rPr>
          <w:t>interfacing protocol to upper layers.</w:t>
        </w:r>
      </w:ins>
    </w:p>
    <w:p w14:paraId="39B92FC7" w14:textId="289F7F90" w:rsidR="00A013FD" w:rsidRPr="00A013FD" w:rsidRDefault="00BA39BC" w:rsidP="00C759C3">
      <w:pPr>
        <w:pStyle w:val="Heading2"/>
        <w:rPr>
          <w:ins w:id="8739" w:author="Ross Norsworthy" w:date="2020-03-20T00:00:00Z"/>
          <w:rFonts w:eastAsia="Calibri"/>
          <w:lang w:eastAsia="en-GB"/>
        </w:rPr>
      </w:pPr>
      <w:bookmarkStart w:id="8740" w:name="_Toc35545337"/>
      <w:ins w:id="8741" w:author="Song, Xiaojing" w:date="2020-08-21T12:12:00Z">
        <w:del w:id="8742" w:author="USA Editor 2021" w:date="2020-12-11T11:27:00Z">
          <w:r w:rsidRPr="000337E4" w:rsidDel="000337E4">
            <w:rPr>
              <w:rFonts w:eastAsia="Calibri"/>
              <w:bCs/>
              <w:szCs w:val="24"/>
              <w:highlight w:val="green"/>
              <w:lang w:eastAsia="en-GB"/>
            </w:rPr>
            <w:delText>B 5</w:delText>
          </w:r>
        </w:del>
      </w:ins>
      <w:ins w:id="8743" w:author="USA Editor 2021" w:date="2020-12-11T11:27:00Z">
        <w:r w:rsidR="000337E4" w:rsidRPr="000337E4">
          <w:rPr>
            <w:rFonts w:eastAsia="Calibri"/>
            <w:bCs/>
            <w:szCs w:val="24"/>
            <w:highlight w:val="green"/>
            <w:lang w:eastAsia="en-GB"/>
          </w:rPr>
          <w:t>6</w:t>
        </w:r>
      </w:ins>
      <w:ins w:id="8744" w:author="Song, Xiaojing" w:date="2020-08-21T12:12:00Z">
        <w:r>
          <w:rPr>
            <w:rFonts w:eastAsia="Calibri"/>
            <w:bCs/>
            <w:szCs w:val="24"/>
            <w:lang w:eastAsia="en-GB"/>
          </w:rPr>
          <w:t>.1</w:t>
        </w:r>
        <w:r>
          <w:rPr>
            <w:rFonts w:eastAsia="Calibri"/>
            <w:bCs/>
            <w:szCs w:val="24"/>
            <w:lang w:eastAsia="en-GB"/>
          </w:rPr>
          <w:tab/>
        </w:r>
      </w:ins>
      <w:ins w:id="8745" w:author="Ross Norsworthy" w:date="2020-03-20T00:00:00Z">
        <w:r w:rsidR="00A013FD" w:rsidRPr="00A013FD">
          <w:rPr>
            <w:rFonts w:eastAsia="Calibri"/>
            <w:lang w:eastAsia="en-GB"/>
          </w:rPr>
          <w:t>Definition of transmission packet</w:t>
        </w:r>
        <w:bookmarkEnd w:id="8740"/>
      </w:ins>
    </w:p>
    <w:p w14:paraId="106AB984" w14:textId="77777777" w:rsidR="00A013FD" w:rsidRPr="00A013FD" w:rsidRDefault="00A013FD" w:rsidP="00A013FD">
      <w:pPr>
        <w:spacing w:after="120"/>
        <w:rPr>
          <w:ins w:id="8746" w:author="Ross Norsworthy" w:date="2020-03-20T00:00:00Z"/>
        </w:rPr>
      </w:pPr>
      <w:ins w:id="8747" w:author="Ross Norsworthy" w:date="2020-03-20T00:00:00Z">
        <w:r w:rsidRPr="00A013FD">
          <w:t>A transmission packet is an internal representation of some information which can ultimately be communicated to external systems. The transmission packet is dimensioned so that it conforms to the rules of data transfer. Transmission packets are fixed block sizes on slot boundaries with a maximum of 3 consecutive slots.  When data does completely fill the block, then padding bits with the value of 0 should be added to complete the required block size.</w:t>
        </w:r>
      </w:ins>
    </w:p>
    <w:p w14:paraId="695BB6B8" w14:textId="5C14E74C" w:rsidR="00A013FD" w:rsidRPr="00A013FD" w:rsidRDefault="00BA39BC" w:rsidP="00C759C3">
      <w:pPr>
        <w:pStyle w:val="Heading2"/>
        <w:rPr>
          <w:ins w:id="8748" w:author="Ross Norsworthy" w:date="2020-03-20T00:00:00Z"/>
          <w:rFonts w:eastAsia="Calibri"/>
          <w:lang w:eastAsia="en-GB"/>
        </w:rPr>
      </w:pPr>
      <w:bookmarkStart w:id="8749" w:name="_Toc35545338"/>
      <w:ins w:id="8750" w:author="Song, Xiaojing" w:date="2020-08-21T12:12:00Z">
        <w:del w:id="8751" w:author="USA Editor 2021" w:date="2020-12-11T11:27:00Z">
          <w:r w:rsidRPr="00134EB9" w:rsidDel="000337E4">
            <w:rPr>
              <w:rFonts w:eastAsia="Calibri"/>
              <w:bCs/>
              <w:szCs w:val="24"/>
              <w:highlight w:val="green"/>
              <w:lang w:eastAsia="en-GB"/>
            </w:rPr>
            <w:delText>B 5</w:delText>
          </w:r>
        </w:del>
      </w:ins>
      <w:ins w:id="8752" w:author="USA Editor 2021" w:date="2020-12-11T11:27:00Z">
        <w:r w:rsidR="000337E4">
          <w:rPr>
            <w:rFonts w:eastAsia="Calibri"/>
            <w:bCs/>
            <w:szCs w:val="24"/>
            <w:lang w:eastAsia="en-GB"/>
          </w:rPr>
          <w:t>6</w:t>
        </w:r>
      </w:ins>
      <w:ins w:id="8753" w:author="Song, Xiaojing" w:date="2020-08-21T12:12:00Z">
        <w:r>
          <w:rPr>
            <w:rFonts w:eastAsia="Calibri"/>
            <w:bCs/>
            <w:szCs w:val="24"/>
            <w:lang w:eastAsia="en-GB"/>
          </w:rPr>
          <w:t>.2</w:t>
        </w:r>
        <w:r>
          <w:rPr>
            <w:rFonts w:eastAsia="Calibri"/>
            <w:bCs/>
            <w:szCs w:val="24"/>
            <w:lang w:eastAsia="en-GB"/>
          </w:rPr>
          <w:tab/>
        </w:r>
      </w:ins>
      <w:ins w:id="8754" w:author="Ross Norsworthy" w:date="2020-03-20T00:00:00Z">
        <w:r w:rsidR="00A013FD" w:rsidRPr="00A013FD">
          <w:rPr>
            <w:rFonts w:eastAsia="Calibri"/>
            <w:lang w:eastAsia="en-GB"/>
          </w:rPr>
          <w:t>ASM identifier</w:t>
        </w:r>
        <w:bookmarkEnd w:id="8749"/>
      </w:ins>
    </w:p>
    <w:p w14:paraId="7E7DB2C4" w14:textId="5CBC3D43" w:rsidR="00A013FD" w:rsidRPr="00A013FD" w:rsidRDefault="00A013FD" w:rsidP="00A013FD">
      <w:pPr>
        <w:spacing w:after="120"/>
        <w:rPr>
          <w:ins w:id="8755" w:author="Ross Norsworthy" w:date="2020-03-20T00:00:00Z"/>
        </w:rPr>
      </w:pPr>
      <w:ins w:id="8756" w:author="Ross Norsworthy" w:date="2020-03-20T00:00:00Z">
        <w:r w:rsidRPr="00A013FD">
          <w:t xml:space="preserve">Addressed and broadcast binary messages should contain a 16-bit application identifier (Table </w:t>
        </w:r>
      </w:ins>
      <w:ins w:id="8757" w:author="USA Editor 2021" w:date="2021-01-06T13:50:00Z">
        <w:r w:rsidR="003E49BA" w:rsidRPr="003E49BA">
          <w:rPr>
            <w:highlight w:val="green"/>
          </w:rPr>
          <w:t>22</w:t>
        </w:r>
      </w:ins>
      <w:ins w:id="8758" w:author="Ross Norsworthy" w:date="2020-03-20T00:00:00Z">
        <w:del w:id="8759" w:author="USA Editor 2021" w:date="2021-01-06T13:50:00Z">
          <w:r w:rsidRPr="003E49BA" w:rsidDel="003E49BA">
            <w:rPr>
              <w:highlight w:val="green"/>
            </w:rPr>
            <w:delText>23</w:delText>
          </w:r>
        </w:del>
        <w:r w:rsidRPr="00A013FD">
          <w:t xml:space="preserve">) </w:t>
        </w:r>
      </w:ins>
    </w:p>
    <w:p w14:paraId="2E81EEDB" w14:textId="3259C01E" w:rsidR="002C28D8" w:rsidRDefault="00A013FD" w:rsidP="00562C68">
      <w:pPr>
        <w:pStyle w:val="TableNo"/>
        <w:rPr>
          <w:lang w:val="en-US"/>
        </w:rPr>
      </w:pPr>
      <w:bookmarkStart w:id="8760" w:name="_Toc35546121"/>
      <w:ins w:id="8761" w:author="Ross Norsworthy" w:date="2020-03-20T00:00:00Z">
        <w:r w:rsidRPr="00A013FD">
          <w:rPr>
            <w:lang w:val="en-US"/>
          </w:rPr>
          <w:t xml:space="preserve">Table </w:t>
        </w:r>
      </w:ins>
      <w:ins w:id="8762" w:author="USA Editor 2021" w:date="2021-01-06T13:50:00Z">
        <w:r w:rsidR="003E49BA" w:rsidRPr="003E49BA">
          <w:rPr>
            <w:highlight w:val="green"/>
            <w:lang w:val="en-US"/>
          </w:rPr>
          <w:t>22</w:t>
        </w:r>
      </w:ins>
      <w:ins w:id="8763" w:author="Ross Norsworthy" w:date="2020-03-20T00:00:00Z">
        <w:del w:id="8764" w:author="USA Editor 2021" w:date="2021-01-06T13:50:00Z">
          <w:r w:rsidRPr="003E49BA" w:rsidDel="003E49BA">
            <w:rPr>
              <w:highlight w:val="green"/>
              <w:lang w:val="en-US"/>
            </w:rPr>
            <w:delText>23</w:delText>
          </w:r>
        </w:del>
        <w:r w:rsidRPr="00A013FD">
          <w:rPr>
            <w:lang w:val="en-US"/>
          </w:rPr>
          <w:t xml:space="preserve"> </w:t>
        </w:r>
      </w:ins>
    </w:p>
    <w:p w14:paraId="49B5255E" w14:textId="708D345F" w:rsidR="00A013FD" w:rsidRPr="00A013FD" w:rsidRDefault="00A013FD" w:rsidP="00562C68">
      <w:pPr>
        <w:pStyle w:val="Tabletitle"/>
        <w:rPr>
          <w:ins w:id="8765" w:author="Ross Norsworthy" w:date="2020-03-20T00:00:00Z"/>
          <w:lang w:val="en-US"/>
        </w:rPr>
      </w:pPr>
      <w:ins w:id="8766" w:author="Ross Norsworthy" w:date="2020-03-20T00:00:00Z">
        <w:r w:rsidRPr="00A013FD">
          <w:rPr>
            <w:lang w:val="en-US"/>
          </w:rPr>
          <w:t>ASM identifier parameters</w:t>
        </w:r>
        <w:bookmarkEnd w:id="8760"/>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8505"/>
      </w:tblGrid>
      <w:tr w:rsidR="00A013FD" w:rsidRPr="00A013FD" w14:paraId="46AD2D57" w14:textId="77777777" w:rsidTr="00BF604E">
        <w:trPr>
          <w:jc w:val="center"/>
          <w:ins w:id="8767" w:author="Ross Norsworthy" w:date="2020-03-20T00:00:00Z"/>
        </w:trPr>
        <w:tc>
          <w:tcPr>
            <w:tcW w:w="1134" w:type="dxa"/>
            <w:tcBorders>
              <w:right w:val="single" w:sz="4" w:space="0" w:color="auto"/>
            </w:tcBorders>
            <w:shd w:val="clear" w:color="auto" w:fill="00558C"/>
          </w:tcPr>
          <w:p w14:paraId="456770DF" w14:textId="77777777" w:rsidR="00A013FD" w:rsidRPr="00A013FD" w:rsidRDefault="00A013FD" w:rsidP="00A013FD">
            <w:pPr>
              <w:keepNext/>
              <w:spacing w:before="80" w:after="80"/>
              <w:jc w:val="center"/>
              <w:rPr>
                <w:ins w:id="8768" w:author="Ross Norsworthy" w:date="2020-03-20T00:00:00Z"/>
                <w:rFonts w:ascii="Times New Roman Bold" w:hAnsi="Times New Roman Bold" w:cs="Times New Roman Bold"/>
                <w:b/>
                <w:sz w:val="20"/>
              </w:rPr>
            </w:pPr>
            <w:ins w:id="8769" w:author="Ross Norsworthy" w:date="2020-03-20T00:00:00Z">
              <w:r w:rsidRPr="00A013FD">
                <w:rPr>
                  <w:rFonts w:ascii="Times New Roman Bold" w:hAnsi="Times New Roman Bold" w:cs="Times New Roman Bold"/>
                  <w:b/>
                  <w:sz w:val="20"/>
                </w:rPr>
                <w:t>Bit</w:t>
              </w:r>
            </w:ins>
          </w:p>
        </w:tc>
        <w:tc>
          <w:tcPr>
            <w:tcW w:w="8505" w:type="dxa"/>
            <w:tcBorders>
              <w:left w:val="single" w:sz="4" w:space="0" w:color="auto"/>
            </w:tcBorders>
            <w:shd w:val="clear" w:color="auto" w:fill="00558C"/>
          </w:tcPr>
          <w:p w14:paraId="2C62002B" w14:textId="77777777" w:rsidR="00A013FD" w:rsidRPr="00A013FD" w:rsidRDefault="00A013FD" w:rsidP="00A013FD">
            <w:pPr>
              <w:keepNext/>
              <w:spacing w:before="80" w:after="80"/>
              <w:jc w:val="center"/>
              <w:rPr>
                <w:ins w:id="8770" w:author="Ross Norsworthy" w:date="2020-03-20T00:00:00Z"/>
                <w:rFonts w:ascii="Times New Roman Bold" w:hAnsi="Times New Roman Bold" w:cs="Times New Roman Bold"/>
                <w:b/>
                <w:sz w:val="20"/>
              </w:rPr>
            </w:pPr>
            <w:ins w:id="8771" w:author="Ross Norsworthy" w:date="2020-03-20T00:00:00Z">
              <w:r w:rsidRPr="00A013FD">
                <w:rPr>
                  <w:rFonts w:ascii="Times New Roman Bold" w:hAnsi="Times New Roman Bold" w:cs="Times New Roman Bold"/>
                  <w:b/>
                  <w:sz w:val="20"/>
                </w:rPr>
                <w:t>Description</w:t>
              </w:r>
            </w:ins>
          </w:p>
        </w:tc>
      </w:tr>
      <w:tr w:rsidR="00A013FD" w:rsidRPr="00A013FD" w14:paraId="26EFF378" w14:textId="77777777" w:rsidTr="00BF604E">
        <w:trPr>
          <w:jc w:val="center"/>
          <w:ins w:id="8772" w:author="Ross Norsworthy" w:date="2020-03-20T00:00:00Z"/>
        </w:trPr>
        <w:tc>
          <w:tcPr>
            <w:tcW w:w="1134" w:type="dxa"/>
          </w:tcPr>
          <w:p w14:paraId="7CB133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73" w:author="Ross Norsworthy" w:date="2020-03-20T00:00:00Z"/>
                <w:sz w:val="20"/>
              </w:rPr>
            </w:pPr>
            <w:ins w:id="8774" w:author="Ross Norsworthy" w:date="2020-03-20T00:00:00Z">
              <w:r w:rsidRPr="00A013FD">
                <w:rPr>
                  <w:sz w:val="20"/>
                </w:rPr>
                <w:t>15-6</w:t>
              </w:r>
            </w:ins>
          </w:p>
        </w:tc>
        <w:tc>
          <w:tcPr>
            <w:tcW w:w="8505" w:type="dxa"/>
          </w:tcPr>
          <w:p w14:paraId="3512A2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75" w:author="Ross Norsworthy" w:date="2020-03-20T00:00:00Z"/>
                <w:sz w:val="20"/>
              </w:rPr>
            </w:pPr>
            <w:ins w:id="8776" w:author="Ross Norsworthy" w:date="2020-03-20T00:00:00Z">
              <w:r w:rsidRPr="00A013FD">
                <w:rPr>
                  <w:sz w:val="20"/>
                </w:rPr>
                <w:t>Designated area code (DAC). This code is based on the maritime identification digits (MID). Exceptions are 0 (test) and 1 (international). Although the length is 10 bits, the DAC codes equal to or above 1 000 are reserved for future use</w:t>
              </w:r>
            </w:ins>
          </w:p>
        </w:tc>
      </w:tr>
      <w:tr w:rsidR="00A013FD" w:rsidRPr="00A013FD" w14:paraId="5913D8E1" w14:textId="77777777" w:rsidTr="00BF604E">
        <w:trPr>
          <w:jc w:val="center"/>
          <w:ins w:id="8777" w:author="Ross Norsworthy" w:date="2020-03-20T00:00:00Z"/>
        </w:trPr>
        <w:tc>
          <w:tcPr>
            <w:tcW w:w="1134" w:type="dxa"/>
          </w:tcPr>
          <w:p w14:paraId="5E5C11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78" w:author="Ross Norsworthy" w:date="2020-03-20T00:00:00Z"/>
                <w:sz w:val="20"/>
              </w:rPr>
            </w:pPr>
            <w:ins w:id="8779" w:author="Ross Norsworthy" w:date="2020-03-20T00:00:00Z">
              <w:r w:rsidRPr="00A013FD">
                <w:rPr>
                  <w:sz w:val="20"/>
                </w:rPr>
                <w:t>5-0</w:t>
              </w:r>
            </w:ins>
          </w:p>
        </w:tc>
        <w:tc>
          <w:tcPr>
            <w:tcW w:w="8505" w:type="dxa"/>
          </w:tcPr>
          <w:p w14:paraId="0D1AD2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780" w:author="Ross Norsworthy" w:date="2020-03-20T00:00:00Z"/>
                <w:sz w:val="20"/>
              </w:rPr>
            </w:pPr>
            <w:ins w:id="8781" w:author="Ross Norsworthy" w:date="2020-03-20T00:00:00Z">
              <w:r w:rsidRPr="00A013FD">
                <w:rPr>
                  <w:sz w:val="20"/>
                </w:rPr>
                <w:t>Function identifier. The meaning should be determined by the authority which is responsible for the area given in the designated area code</w:t>
              </w:r>
            </w:ins>
          </w:p>
        </w:tc>
      </w:tr>
    </w:tbl>
    <w:p w14:paraId="6974145D" w14:textId="77777777" w:rsidR="00A013FD" w:rsidRPr="00A013FD" w:rsidRDefault="00A013FD" w:rsidP="00E568DA">
      <w:pPr>
        <w:pStyle w:val="Tablefin"/>
        <w:rPr>
          <w:ins w:id="8782" w:author="Ross Norsworthy" w:date="2020-03-20T00:00:00Z"/>
        </w:rPr>
      </w:pPr>
    </w:p>
    <w:p w14:paraId="253E31D1" w14:textId="77777777" w:rsidR="00A013FD" w:rsidRPr="00A013FD" w:rsidRDefault="00A013FD" w:rsidP="00A013FD">
      <w:pPr>
        <w:spacing w:after="120"/>
        <w:rPr>
          <w:ins w:id="8783" w:author="Ross Norsworthy" w:date="2020-03-20T00:00:00Z"/>
        </w:rPr>
      </w:pPr>
      <w:ins w:id="8784" w:author="Ross Norsworthy" w:date="2020-03-20T00:00:00Z">
        <w:r w:rsidRPr="00A013FD">
          <w:t>Whereas the application identifier allows for regional applications, the application identifier should have the following special values for international compatibility.</w:t>
        </w:r>
      </w:ins>
    </w:p>
    <w:p w14:paraId="5E09E655" w14:textId="69B60731" w:rsidR="00A013FD" w:rsidRDefault="00BA39BC" w:rsidP="00C759C3">
      <w:pPr>
        <w:pStyle w:val="Heading2"/>
        <w:rPr>
          <w:ins w:id="8785" w:author="Song, Xiaojing" w:date="2020-08-21T12:13:00Z"/>
          <w:rFonts w:eastAsia="Calibri"/>
          <w:lang w:eastAsia="en-GB"/>
        </w:rPr>
      </w:pPr>
      <w:bookmarkStart w:id="8786" w:name="_Toc35545339"/>
      <w:ins w:id="8787" w:author="Song, Xiaojing" w:date="2020-08-21T12:12:00Z">
        <w:del w:id="8788" w:author="USA Editor 2021" w:date="2020-12-11T11:27:00Z">
          <w:r w:rsidRPr="000337E4" w:rsidDel="000337E4">
            <w:rPr>
              <w:rFonts w:eastAsia="Calibri"/>
              <w:bCs/>
              <w:szCs w:val="24"/>
              <w:highlight w:val="green"/>
              <w:lang w:eastAsia="en-GB"/>
            </w:rPr>
            <w:delText>B 5</w:delText>
          </w:r>
        </w:del>
      </w:ins>
      <w:ins w:id="8789" w:author="USA Editor 2021" w:date="2020-12-11T11:27:00Z">
        <w:r w:rsidR="000337E4" w:rsidRPr="000337E4">
          <w:rPr>
            <w:rFonts w:eastAsia="Calibri"/>
            <w:bCs/>
            <w:szCs w:val="24"/>
            <w:highlight w:val="green"/>
            <w:lang w:eastAsia="en-GB"/>
          </w:rPr>
          <w:t>6</w:t>
        </w:r>
      </w:ins>
      <w:ins w:id="8790" w:author="Song, Xiaojing" w:date="2020-08-21T12:12:00Z">
        <w:r>
          <w:rPr>
            <w:rFonts w:eastAsia="Calibri"/>
            <w:bCs/>
            <w:szCs w:val="24"/>
            <w:lang w:eastAsia="en-GB"/>
          </w:rPr>
          <w:t>.3</w:t>
        </w:r>
        <w:r>
          <w:rPr>
            <w:rFonts w:eastAsia="Calibri"/>
            <w:bCs/>
            <w:szCs w:val="24"/>
            <w:lang w:eastAsia="en-GB"/>
          </w:rPr>
          <w:tab/>
        </w:r>
      </w:ins>
      <w:ins w:id="8791" w:author="Ross Norsworthy" w:date="2020-03-20T00:00:00Z">
        <w:r w:rsidR="00A013FD" w:rsidRPr="00A013FD">
          <w:rPr>
            <w:rFonts w:eastAsia="Calibri"/>
            <w:lang w:eastAsia="en-GB"/>
          </w:rPr>
          <w:t>Transmission packets</w:t>
        </w:r>
      </w:ins>
      <w:bookmarkEnd w:id="8786"/>
    </w:p>
    <w:p w14:paraId="3CD628B1" w14:textId="3764BB6E" w:rsidR="00EB0343" w:rsidRPr="00A013FD" w:rsidRDefault="00EB0343" w:rsidP="00C759C3">
      <w:pPr>
        <w:pStyle w:val="Heading3"/>
        <w:rPr>
          <w:ins w:id="8792" w:author="Ross Norsworthy" w:date="2020-03-20T00:00:00Z"/>
          <w:rFonts w:eastAsia="Calibri"/>
          <w:caps/>
          <w:szCs w:val="22"/>
          <w:lang w:eastAsia="en-GB"/>
        </w:rPr>
      </w:pPr>
      <w:bookmarkStart w:id="8793" w:name="_Toc35545340"/>
      <w:ins w:id="8794" w:author="Song, Xiaojing" w:date="2020-08-21T12:14:00Z">
        <w:del w:id="8795" w:author="USA Editor 2021" w:date="2020-12-11T11:28:00Z">
          <w:r w:rsidRPr="000337E4" w:rsidDel="000337E4">
            <w:rPr>
              <w:rFonts w:eastAsia="Calibri"/>
              <w:bCs/>
              <w:caps/>
              <w:highlight w:val="green"/>
              <w:lang w:eastAsia="en-GB"/>
            </w:rPr>
            <w:delText>B 5</w:delText>
          </w:r>
        </w:del>
      </w:ins>
      <w:ins w:id="8796" w:author="USA Editor 2021" w:date="2020-12-11T11:28:00Z">
        <w:r w:rsidR="000337E4" w:rsidRPr="000337E4">
          <w:rPr>
            <w:rFonts w:eastAsia="Calibri"/>
            <w:bCs/>
            <w:caps/>
            <w:highlight w:val="green"/>
            <w:lang w:eastAsia="en-GB"/>
          </w:rPr>
          <w:t>6</w:t>
        </w:r>
      </w:ins>
      <w:ins w:id="8797" w:author="Song, Xiaojing" w:date="2020-08-21T12:14:00Z">
        <w:r>
          <w:rPr>
            <w:rFonts w:eastAsia="Calibri"/>
            <w:bCs/>
            <w:caps/>
            <w:lang w:eastAsia="en-GB"/>
          </w:rPr>
          <w:t>.3.1</w:t>
        </w:r>
        <w:r>
          <w:rPr>
            <w:rFonts w:eastAsia="Calibri"/>
            <w:bCs/>
            <w:caps/>
            <w:lang w:eastAsia="en-GB"/>
          </w:rPr>
          <w:tab/>
        </w:r>
      </w:ins>
      <w:ins w:id="8798" w:author="Ross Norsworthy" w:date="2020-03-20T00:00:00Z">
        <w:r w:rsidRPr="00A013FD">
          <w:rPr>
            <w:rFonts w:eastAsia="Calibri"/>
            <w:lang w:eastAsia="en-GB"/>
          </w:rPr>
          <w:t>Addressed Messages</w:t>
        </w:r>
        <w:bookmarkEnd w:id="8793"/>
      </w:ins>
    </w:p>
    <w:p w14:paraId="7EE3D1A8" w14:textId="77777777" w:rsidR="00EB0343" w:rsidRDefault="00A013FD" w:rsidP="00A013FD">
      <w:pPr>
        <w:spacing w:after="120"/>
        <w:rPr>
          <w:ins w:id="8799" w:author="Song, Xiaojing" w:date="2020-08-21T12:13:00Z"/>
        </w:rPr>
      </w:pPr>
      <w:ins w:id="8800" w:author="Ross Norsworthy" w:date="2020-03-20T00:00:00Z">
        <w:r w:rsidRPr="00A013FD">
          <w:t>Addressed messages are point to point communications between VDES stations. Addressed messages may require an acknowledgment. When an acknowledgement is required and not received, the VDES stations may retransmit the message up to 3 times.</w:t>
        </w:r>
      </w:ins>
    </w:p>
    <w:p w14:paraId="04EF258D" w14:textId="6F51A68D" w:rsidR="00A013FD" w:rsidRDefault="00DB7584" w:rsidP="00C759C3">
      <w:pPr>
        <w:pStyle w:val="Heading3"/>
        <w:rPr>
          <w:rFonts w:eastAsia="Calibri"/>
          <w:lang w:eastAsia="en-GB"/>
        </w:rPr>
      </w:pPr>
      <w:bookmarkStart w:id="8801" w:name="_Toc35545341"/>
      <w:ins w:id="8802" w:author="Song, Xiaojing" w:date="2020-08-21T12:14:00Z">
        <w:del w:id="8803" w:author="USA Editor 2021" w:date="2020-12-11T11:28:00Z">
          <w:r w:rsidRPr="000337E4" w:rsidDel="000337E4">
            <w:rPr>
              <w:rFonts w:eastAsia="Calibri"/>
              <w:bCs/>
              <w:caps/>
              <w:highlight w:val="green"/>
              <w:lang w:eastAsia="en-GB"/>
            </w:rPr>
            <w:delText>B 5</w:delText>
          </w:r>
        </w:del>
      </w:ins>
      <w:ins w:id="8804" w:author="USA Editor 2021" w:date="2020-12-11T11:28:00Z">
        <w:r w:rsidR="000337E4" w:rsidRPr="000337E4">
          <w:rPr>
            <w:rFonts w:eastAsia="Calibri"/>
            <w:bCs/>
            <w:caps/>
            <w:highlight w:val="green"/>
            <w:lang w:eastAsia="en-GB"/>
          </w:rPr>
          <w:t>6</w:t>
        </w:r>
      </w:ins>
      <w:ins w:id="8805" w:author="Song, Xiaojing" w:date="2020-08-21T12:14:00Z">
        <w:r>
          <w:rPr>
            <w:rFonts w:eastAsia="Calibri"/>
            <w:bCs/>
            <w:caps/>
            <w:lang w:eastAsia="en-GB"/>
          </w:rPr>
          <w:t>.3.</w:t>
        </w:r>
      </w:ins>
      <w:ins w:id="8806" w:author="Song, Xiaojing" w:date="2020-08-21T12:15:00Z">
        <w:r>
          <w:rPr>
            <w:rFonts w:eastAsia="Calibri"/>
            <w:bCs/>
            <w:caps/>
            <w:lang w:eastAsia="en-GB"/>
          </w:rPr>
          <w:t>2</w:t>
        </w:r>
        <w:r>
          <w:rPr>
            <w:rFonts w:eastAsia="Calibri"/>
            <w:bCs/>
            <w:caps/>
            <w:lang w:eastAsia="en-GB"/>
          </w:rPr>
          <w:tab/>
        </w:r>
      </w:ins>
      <w:ins w:id="8807" w:author="Ross Norsworthy" w:date="2020-03-20T00:00:00Z">
        <w:r w:rsidR="00EB0343" w:rsidRPr="00A013FD">
          <w:rPr>
            <w:rFonts w:eastAsia="Calibri"/>
            <w:lang w:eastAsia="en-GB"/>
          </w:rPr>
          <w:t>Broadcast messages</w:t>
        </w:r>
      </w:ins>
      <w:bookmarkEnd w:id="8801"/>
    </w:p>
    <w:p w14:paraId="65804E17" w14:textId="77777777" w:rsidR="00A013FD" w:rsidRDefault="00A013FD" w:rsidP="00A013FD">
      <w:pPr>
        <w:spacing w:after="120"/>
        <w:rPr>
          <w:ins w:id="8808" w:author="Song, Xiaojing" w:date="2020-08-21T12:13:00Z"/>
        </w:rPr>
      </w:pPr>
      <w:ins w:id="8809" w:author="Ross Norsworthy" w:date="2020-03-20T00:00:00Z">
        <w:r w:rsidRPr="00A013FD">
          <w:t>A broadcast message lacks a destination identifier ID. Therefore, receiving stations should not acknowledge a broadcast message.</w:t>
        </w:r>
      </w:ins>
    </w:p>
    <w:p w14:paraId="0640A738" w14:textId="7DA1995D" w:rsidR="00EB0343" w:rsidRDefault="00DB7584" w:rsidP="00C759C3">
      <w:pPr>
        <w:pStyle w:val="Heading3"/>
        <w:rPr>
          <w:ins w:id="8810" w:author="Song, Xiaojing" w:date="2020-08-21T12:13:00Z"/>
        </w:rPr>
      </w:pPr>
      <w:bookmarkStart w:id="8811" w:name="_Toc35545342"/>
      <w:ins w:id="8812" w:author="Song, Xiaojing" w:date="2020-08-21T12:14:00Z">
        <w:del w:id="8813" w:author="USA Editor 2021" w:date="2020-12-11T11:28:00Z">
          <w:r w:rsidRPr="000337E4" w:rsidDel="000337E4">
            <w:rPr>
              <w:rFonts w:eastAsia="Calibri"/>
              <w:bCs/>
              <w:caps/>
              <w:highlight w:val="green"/>
              <w:lang w:eastAsia="en-GB"/>
            </w:rPr>
            <w:delText>B 5</w:delText>
          </w:r>
        </w:del>
      </w:ins>
      <w:ins w:id="8814" w:author="USA Editor 2021" w:date="2020-12-11T11:28:00Z">
        <w:r w:rsidR="000337E4" w:rsidRPr="000337E4">
          <w:rPr>
            <w:rFonts w:eastAsia="Calibri"/>
            <w:bCs/>
            <w:caps/>
            <w:highlight w:val="green"/>
            <w:lang w:eastAsia="en-GB"/>
          </w:rPr>
          <w:t>6</w:t>
        </w:r>
      </w:ins>
      <w:ins w:id="8815" w:author="Song, Xiaojing" w:date="2020-08-21T12:14:00Z">
        <w:r>
          <w:rPr>
            <w:rFonts w:eastAsia="Calibri"/>
            <w:bCs/>
            <w:caps/>
            <w:lang w:eastAsia="en-GB"/>
          </w:rPr>
          <w:t>.3.</w:t>
        </w:r>
      </w:ins>
      <w:ins w:id="8816" w:author="Song, Xiaojing" w:date="2020-08-21T12:16:00Z">
        <w:r>
          <w:rPr>
            <w:rFonts w:eastAsia="Calibri"/>
            <w:bCs/>
            <w:caps/>
            <w:lang w:eastAsia="en-GB"/>
          </w:rPr>
          <w:t>3</w:t>
        </w:r>
        <w:r>
          <w:rPr>
            <w:rFonts w:eastAsia="Calibri"/>
            <w:bCs/>
            <w:caps/>
            <w:lang w:eastAsia="en-GB"/>
          </w:rPr>
          <w:tab/>
        </w:r>
      </w:ins>
      <w:ins w:id="8817" w:author="Ross Norsworthy" w:date="2020-03-20T00:00:00Z">
        <w:r w:rsidRPr="00A013FD">
          <w:rPr>
            <w:rFonts w:eastAsia="Calibri"/>
            <w:lang w:eastAsia="en-GB"/>
          </w:rPr>
          <w:t>Conversion to presentation interface messages</w:t>
        </w:r>
      </w:ins>
      <w:bookmarkEnd w:id="8811"/>
    </w:p>
    <w:p w14:paraId="795BC12B" w14:textId="77777777" w:rsidR="00A013FD" w:rsidRDefault="00A013FD" w:rsidP="00A013FD">
      <w:pPr>
        <w:spacing w:after="120"/>
        <w:rPr>
          <w:ins w:id="8818" w:author="Song, Xiaojing" w:date="2020-08-21T12:13:00Z"/>
        </w:rPr>
      </w:pPr>
      <w:ins w:id="8819" w:author="Ross Norsworthy" w:date="2020-03-20T00:00:00Z">
        <w:r w:rsidRPr="00A013FD">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ID (unique identifier) is different to the ID of own station (own unique identifier).</w:t>
        </w:r>
      </w:ins>
    </w:p>
    <w:p w14:paraId="500E86CE" w14:textId="4900ED1D" w:rsidR="00EB0343" w:rsidRDefault="00D9173B" w:rsidP="00C759C3">
      <w:pPr>
        <w:pStyle w:val="Heading3"/>
        <w:rPr>
          <w:ins w:id="8820" w:author="Song, Xiaojing" w:date="2020-08-21T12:13:00Z"/>
        </w:rPr>
      </w:pPr>
      <w:bookmarkStart w:id="8821" w:name="_Toc35545343"/>
      <w:ins w:id="8822" w:author="Song, Xiaojing" w:date="2020-08-21T12:16:00Z">
        <w:del w:id="8823" w:author="USA Editor 2021" w:date="2020-12-11T11:28:00Z">
          <w:r w:rsidRPr="000337E4" w:rsidDel="000337E4">
            <w:rPr>
              <w:rFonts w:eastAsia="Calibri"/>
              <w:bCs/>
              <w:caps/>
              <w:highlight w:val="green"/>
              <w:lang w:eastAsia="en-GB"/>
            </w:rPr>
            <w:delText>B 5</w:delText>
          </w:r>
        </w:del>
      </w:ins>
      <w:ins w:id="8824" w:author="USA Editor 2021" w:date="2020-12-11T11:28:00Z">
        <w:r w:rsidR="000337E4" w:rsidRPr="000337E4">
          <w:rPr>
            <w:rFonts w:eastAsia="Calibri"/>
            <w:bCs/>
            <w:caps/>
            <w:highlight w:val="green"/>
            <w:lang w:eastAsia="en-GB"/>
          </w:rPr>
          <w:t>6</w:t>
        </w:r>
      </w:ins>
      <w:ins w:id="8825" w:author="Song, Xiaojing" w:date="2020-08-21T12:16:00Z">
        <w:r>
          <w:rPr>
            <w:rFonts w:eastAsia="Calibri"/>
            <w:bCs/>
            <w:caps/>
            <w:lang w:eastAsia="en-GB"/>
          </w:rPr>
          <w:t>.3.4</w:t>
        </w:r>
        <w:r>
          <w:rPr>
            <w:rFonts w:eastAsia="Calibri"/>
            <w:bCs/>
            <w:caps/>
            <w:lang w:eastAsia="en-GB"/>
          </w:rPr>
          <w:tab/>
        </w:r>
      </w:ins>
      <w:ins w:id="8826" w:author="Ross Norsworthy" w:date="2020-03-20T00:00:00Z">
        <w:r w:rsidRPr="00A013FD">
          <w:rPr>
            <w:rFonts w:eastAsia="Calibri"/>
            <w:lang w:eastAsia="en-GB"/>
          </w:rPr>
          <w:t>Conversion of data into transmission packets</w:t>
        </w:r>
      </w:ins>
      <w:bookmarkEnd w:id="8821"/>
    </w:p>
    <w:p w14:paraId="58567429" w14:textId="77777777" w:rsidR="00A013FD" w:rsidRDefault="00A013FD" w:rsidP="00A013FD">
      <w:pPr>
        <w:spacing w:after="120"/>
        <w:rPr>
          <w:ins w:id="8827" w:author="Song, Xiaojing" w:date="2020-08-21T12:13:00Z"/>
        </w:rPr>
      </w:pPr>
      <w:ins w:id="8828" w:author="Ross Norsworthy" w:date="2020-03-20T00:00:00Z">
        <w:r w:rsidRPr="00A013FD">
          <w:t>The transport layer should convert data, received from the presentation interface into transmission packets. If the data exceeds the maximum limit, then a negative acknowledgement should be returned on the PI</w:t>
        </w:r>
      </w:ins>
    </w:p>
    <w:p w14:paraId="07B3353F" w14:textId="00F07615" w:rsidR="00A013FD" w:rsidRPr="00A013FD" w:rsidRDefault="00F62A36" w:rsidP="00C759C3">
      <w:pPr>
        <w:pStyle w:val="Heading2"/>
        <w:rPr>
          <w:ins w:id="8829" w:author="Ross Norsworthy" w:date="2020-03-20T00:00:00Z"/>
          <w:rFonts w:eastAsia="Calibri"/>
          <w:lang w:eastAsia="en-GB"/>
        </w:rPr>
      </w:pPr>
      <w:bookmarkStart w:id="8830" w:name="_Toc35545344"/>
      <w:ins w:id="8831" w:author="Song, Xiaojing" w:date="2020-08-21T12:18:00Z">
        <w:del w:id="8832" w:author="USA Editor 2021" w:date="2020-12-11T11:29:00Z">
          <w:r w:rsidRPr="000337E4" w:rsidDel="000337E4">
            <w:rPr>
              <w:rFonts w:eastAsia="Calibri"/>
              <w:highlight w:val="green"/>
              <w:lang w:eastAsia="en-GB"/>
            </w:rPr>
            <w:delText xml:space="preserve">B </w:delText>
          </w:r>
        </w:del>
      </w:ins>
      <w:ins w:id="8833" w:author="Song, Xiaojing" w:date="2020-08-21T12:20:00Z">
        <w:del w:id="8834" w:author="USA Editor 2021" w:date="2020-12-11T11:29:00Z">
          <w:r w:rsidR="00C53A08" w:rsidRPr="000337E4" w:rsidDel="000337E4">
            <w:rPr>
              <w:rFonts w:eastAsia="Calibri"/>
              <w:highlight w:val="green"/>
              <w:lang w:eastAsia="en-GB"/>
            </w:rPr>
            <w:delText>5</w:delText>
          </w:r>
        </w:del>
      </w:ins>
      <w:ins w:id="8835" w:author="USA Editor 2021" w:date="2020-12-11T11:29:00Z">
        <w:r w:rsidR="000337E4" w:rsidRPr="000337E4">
          <w:rPr>
            <w:rFonts w:eastAsia="Calibri"/>
            <w:highlight w:val="green"/>
            <w:lang w:eastAsia="en-GB"/>
          </w:rPr>
          <w:t>6</w:t>
        </w:r>
      </w:ins>
      <w:ins w:id="8836" w:author="Song, Xiaojing" w:date="2020-08-21T12:20:00Z">
        <w:r w:rsidR="00C53A08">
          <w:rPr>
            <w:rFonts w:eastAsia="Calibri"/>
            <w:lang w:eastAsia="en-GB"/>
          </w:rPr>
          <w:t>.4</w:t>
        </w:r>
        <w:r w:rsidR="00C53A08">
          <w:rPr>
            <w:rFonts w:eastAsia="Calibri"/>
            <w:lang w:eastAsia="en-GB"/>
          </w:rPr>
          <w:tab/>
        </w:r>
      </w:ins>
      <w:ins w:id="8837" w:author="Ross Norsworthy" w:date="2020-03-20T00:00:00Z">
        <w:r w:rsidR="00A013FD" w:rsidRPr="00A013FD">
          <w:rPr>
            <w:rFonts w:eastAsia="Calibri"/>
            <w:lang w:eastAsia="en-GB"/>
          </w:rPr>
          <w:t>MITDMA access</w:t>
        </w:r>
        <w:bookmarkEnd w:id="8830"/>
      </w:ins>
    </w:p>
    <w:p w14:paraId="010E5808" w14:textId="77777777" w:rsidR="00A013FD" w:rsidRPr="00A013FD" w:rsidRDefault="00A013FD" w:rsidP="00A013FD">
      <w:pPr>
        <w:spacing w:after="120"/>
        <w:rPr>
          <w:ins w:id="8838" w:author="Ross Norsworthy" w:date="2020-03-20T00:00:00Z"/>
        </w:rPr>
      </w:pPr>
      <w:ins w:id="8839" w:author="Ross Norsworthy" w:date="2020-03-20T00:00:00Z">
        <w:r w:rsidRPr="00A013FD">
          <w:t xml:space="preserve">When the length of the data requires more than 3 consecutive slots, then the data should be divided up into sub-groups of 3 slot packets and MITDMA should be used to chain the transmissions together.  A total of 15 MITDMA transmissions may be chained together.  If the data provided by the PI exceeds this limit, a negative acknowledgment should be provided on the PI. </w:t>
        </w:r>
      </w:ins>
    </w:p>
    <w:p w14:paraId="1E53C97B" w14:textId="77777777" w:rsidR="00A013FD" w:rsidRPr="00A013FD" w:rsidRDefault="00A013FD" w:rsidP="00A013FD">
      <w:pPr>
        <w:spacing w:after="120"/>
        <w:rPr>
          <w:ins w:id="8840" w:author="Ross Norsworthy" w:date="2020-03-20T00:00:00Z"/>
        </w:rPr>
      </w:pPr>
      <w:ins w:id="8841" w:author="Ross Norsworthy" w:date="2020-03-20T00:00:00Z">
        <w:r w:rsidRPr="00A013FD">
          <w:t>If data transmissions are repetitive in nature, and have a transmit interval less than 2 frames (4 500 slots), then MITDMA should be used to maintain the link.</w:t>
        </w:r>
      </w:ins>
    </w:p>
    <w:p w14:paraId="0F652B5C" w14:textId="77777777" w:rsidR="00A013FD" w:rsidRPr="00A013FD" w:rsidRDefault="00A013FD" w:rsidP="00A013FD">
      <w:pPr>
        <w:spacing w:after="120"/>
        <w:rPr>
          <w:ins w:id="8842" w:author="Ross Norsworthy" w:date="2020-03-20T00:00:00Z"/>
        </w:rPr>
      </w:pPr>
      <w:ins w:id="8843" w:author="Ross Norsworthy" w:date="2020-03-20T00:00:00Z">
        <w:r w:rsidRPr="00A013FD">
          <w:t>If multiple messages are queued for transmission, then MITDMA should be used to allocate slots for the additional messages.</w:t>
        </w:r>
      </w:ins>
    </w:p>
    <w:p w14:paraId="373D25D4" w14:textId="77777777" w:rsidR="00A013FD" w:rsidRDefault="00A013FD" w:rsidP="00A013FD">
      <w:pPr>
        <w:spacing w:after="120"/>
        <w:rPr>
          <w:ins w:id="8844" w:author="Song, Xiaojing" w:date="2020-08-21T12:13:00Z"/>
        </w:rPr>
      </w:pPr>
      <w:ins w:id="8845" w:author="Ross Norsworthy" w:date="2020-03-20T00:00:00Z">
        <w:r w:rsidRPr="00A013FD">
          <w:t xml:space="preserve">When using MITDMA for addressed messages, the MITDMA will provide the return slot for the message acknowledgment as specified in Slot Increment 3 during block identifier 2, 1 or 0. </w:t>
        </w:r>
      </w:ins>
    </w:p>
    <w:p w14:paraId="3FE0F717" w14:textId="37D242E4" w:rsidR="00EB0343" w:rsidRPr="00A013FD" w:rsidRDefault="00820EEE" w:rsidP="00C759C3">
      <w:pPr>
        <w:pStyle w:val="Heading3"/>
        <w:rPr>
          <w:ins w:id="8846" w:author="Ross Norsworthy" w:date="2020-03-20T00:00:00Z"/>
        </w:rPr>
      </w:pPr>
      <w:bookmarkStart w:id="8847" w:name="_Toc35545345"/>
      <w:ins w:id="8848" w:author="Song, Xiaojing" w:date="2020-08-21T12:20:00Z">
        <w:del w:id="8849" w:author="USA Editor 2021" w:date="2020-12-11T11:29:00Z">
          <w:r w:rsidRPr="000337E4" w:rsidDel="000337E4">
            <w:rPr>
              <w:rFonts w:eastAsia="Calibri"/>
              <w:highlight w:val="green"/>
              <w:lang w:eastAsia="en-GB"/>
            </w:rPr>
            <w:delText>B 5</w:delText>
          </w:r>
        </w:del>
      </w:ins>
      <w:ins w:id="8850" w:author="USA Editor 2021" w:date="2020-12-11T11:29:00Z">
        <w:r w:rsidR="000337E4" w:rsidRPr="000337E4">
          <w:rPr>
            <w:rFonts w:eastAsia="Calibri"/>
            <w:highlight w:val="green"/>
            <w:lang w:eastAsia="en-GB"/>
          </w:rPr>
          <w:t>6</w:t>
        </w:r>
      </w:ins>
      <w:ins w:id="8851" w:author="Song, Xiaojing" w:date="2020-08-21T12:20:00Z">
        <w:r>
          <w:rPr>
            <w:rFonts w:eastAsia="Calibri"/>
            <w:lang w:eastAsia="en-GB"/>
          </w:rPr>
          <w:t>.4.1</w:t>
        </w:r>
        <w:r>
          <w:rPr>
            <w:rFonts w:eastAsia="Calibri"/>
            <w:lang w:eastAsia="en-GB"/>
          </w:rPr>
          <w:tab/>
        </w:r>
      </w:ins>
      <w:ins w:id="8852" w:author="Ross Norsworthy" w:date="2020-03-20T00:00:00Z">
        <w:r w:rsidR="00C53A08" w:rsidRPr="00A013FD">
          <w:rPr>
            <w:rFonts w:eastAsia="Calibri"/>
            <w:lang w:eastAsia="en-GB"/>
          </w:rPr>
          <w:t>MITDMA access example</w:t>
        </w:r>
        <w:bookmarkEnd w:id="8847"/>
      </w:ins>
    </w:p>
    <w:p w14:paraId="34741103" w14:textId="77777777" w:rsidR="00A013FD" w:rsidRPr="00A013FD" w:rsidRDefault="00A013FD" w:rsidP="00A013FD">
      <w:pPr>
        <w:spacing w:after="120"/>
        <w:rPr>
          <w:ins w:id="8853" w:author="Ross Norsworthy" w:date="2020-03-20T00:00:00Z"/>
        </w:rPr>
      </w:pPr>
      <w:ins w:id="8854" w:author="Ross Norsworthy" w:date="2020-03-20T00:00:00Z">
        <w:r w:rsidRPr="00A013FD">
          <w:t>An MITDMA access example is shown in Figure 20.  The first transmission (Tx 1) of a MITDMA chain is always a single slot transmission.</w:t>
        </w:r>
      </w:ins>
    </w:p>
    <w:p w14:paraId="63BD69E4" w14:textId="77777777" w:rsidR="00A013FD" w:rsidRPr="00A013FD" w:rsidRDefault="00A013FD" w:rsidP="00A013FD">
      <w:pPr>
        <w:spacing w:after="120"/>
        <w:rPr>
          <w:ins w:id="8855" w:author="Ross Norsworthy" w:date="2020-03-20T00:00:00Z"/>
        </w:rPr>
      </w:pPr>
      <w:ins w:id="8856" w:author="Ross Norsworthy" w:date="2020-03-20T00:00:00Z">
        <w:r w:rsidRPr="00A013FD">
          <w:t>Determine the candidate slots for the Tx 1. Apply the RATDMA algorithm until the transmit criteria is meet.</w:t>
        </w:r>
      </w:ins>
    </w:p>
    <w:p w14:paraId="74944CCE" w14:textId="77777777" w:rsidR="00A013FD" w:rsidRPr="00A013FD" w:rsidRDefault="00A013FD" w:rsidP="00A013FD">
      <w:pPr>
        <w:spacing w:after="120"/>
        <w:rPr>
          <w:ins w:id="8857" w:author="Ross Norsworthy" w:date="2020-03-20T00:00:00Z"/>
        </w:rPr>
      </w:pPr>
      <w:ins w:id="8858" w:author="Ross Norsworthy" w:date="2020-03-20T00:00:00Z">
        <w:r w:rsidRPr="00A013FD">
          <w:t>Before transmitting at Tx 1, determine the candidate slots for up to three additional transmissions.  Randomly select the transmit slots from the candidate slot lists.  Calculate the offsets for these future transmissions.  This information is provided in the MITDMA communication state. Slot Increment 1 reserves Tx 2, Slot Increment 2 reserves Tx 3, and Slot Increment 3 reserves Tx 4.</w:t>
        </w:r>
      </w:ins>
    </w:p>
    <w:p w14:paraId="78537A23" w14:textId="77777777" w:rsidR="00A013FD" w:rsidRPr="00A013FD" w:rsidRDefault="00A013FD" w:rsidP="00A013FD">
      <w:pPr>
        <w:spacing w:after="120"/>
        <w:rPr>
          <w:ins w:id="8859" w:author="Ross Norsworthy" w:date="2020-03-20T00:00:00Z"/>
        </w:rPr>
      </w:pPr>
      <w:ins w:id="8860" w:author="Ross Norsworthy" w:date="2020-03-20T00:00:00Z">
        <w:r w:rsidRPr="00A013FD">
          <w:t>Before transmitting at Tx 2, determine the candidate slots for the next transmission, e.g. Tx 5.  Randomly select a transmit slot from the candidate slot list.  This information is provided in the MITDMA communication state.  Slot Increment 1 reserves Tx 3, Slot Increment 2 reserves Tx 4, and Slot Increment 3 reserves Tx 5.</w:t>
        </w:r>
      </w:ins>
    </w:p>
    <w:p w14:paraId="358181EF" w14:textId="77777777" w:rsidR="00A013FD" w:rsidRPr="00A013FD" w:rsidRDefault="00A013FD" w:rsidP="00A013FD">
      <w:pPr>
        <w:spacing w:after="120"/>
        <w:rPr>
          <w:ins w:id="8861" w:author="Ross Norsworthy" w:date="2020-03-20T00:00:00Z"/>
        </w:rPr>
      </w:pPr>
      <w:ins w:id="8862" w:author="Ross Norsworthy" w:date="2020-03-20T00:00:00Z">
        <w:r w:rsidRPr="00A013FD">
          <w:t>If this is a broadcast message, then starting at Tx n-2, the unused Slot Increments are set to 0.  If this is an addressed message, then the following process happens.</w:t>
        </w:r>
      </w:ins>
    </w:p>
    <w:p w14:paraId="446272FC" w14:textId="77777777" w:rsidR="00A013FD" w:rsidRPr="00A013FD" w:rsidRDefault="00A013FD" w:rsidP="00A013FD">
      <w:pPr>
        <w:spacing w:after="120"/>
        <w:rPr>
          <w:ins w:id="8863" w:author="Ross Norsworthy" w:date="2020-03-20T00:00:00Z"/>
        </w:rPr>
      </w:pPr>
      <w:ins w:id="8864" w:author="Ross Norsworthy" w:date="2020-03-20T00:00:00Z">
        <w:r w:rsidRPr="00A013FD">
          <w:t>At Tx n-2, determine the candidate slots for the acknowledgment message. Randomly select the acknowledgment slot from the candidate slot list.  Calculate the offset for the ACK Slot. This information is provided in the MITDMA communication state. Slot Increment 1 reserves the Tx n-1, Slot Increment 2 reserves the Tx n, and Slot Increment 3 reserves the ACK Slot.</w:t>
        </w:r>
      </w:ins>
    </w:p>
    <w:p w14:paraId="0FE1FA20" w14:textId="77777777" w:rsidR="00A013FD" w:rsidRPr="00A013FD" w:rsidRDefault="00A013FD" w:rsidP="00A013FD">
      <w:pPr>
        <w:spacing w:after="120"/>
        <w:rPr>
          <w:ins w:id="8865" w:author="Ross Norsworthy" w:date="2020-03-20T00:00:00Z"/>
        </w:rPr>
      </w:pPr>
      <w:ins w:id="8866" w:author="Ross Norsworthy" w:date="2020-03-20T00:00:00Z">
        <w:r w:rsidRPr="00A013FD">
          <w:t>At Tx n-1 a new offset is calculated for the ACK Slot.  This information is provided in the MITDMA communication state.  Slot Increment 1 reserves the Tx n, Slot Increment 2 reserves the ACK Slot, and Slot Increment 3 is set to 0.</w:t>
        </w:r>
      </w:ins>
    </w:p>
    <w:p w14:paraId="6B456986" w14:textId="77777777" w:rsidR="00A013FD" w:rsidRPr="00A013FD" w:rsidRDefault="00A013FD" w:rsidP="00A013FD">
      <w:pPr>
        <w:spacing w:after="120"/>
        <w:rPr>
          <w:ins w:id="8867" w:author="Ross Norsworthy" w:date="2020-03-20T00:00:00Z"/>
        </w:rPr>
      </w:pPr>
      <w:ins w:id="8868" w:author="Ross Norsworthy" w:date="2020-03-20T00:00:00Z">
        <w:r w:rsidRPr="00A013FD">
          <w:t>At Tx n a new offset is calculated for the ACK Slot. This information is provided in the MITDMA communication state.  Slot Increment 1 reserves the ACK Slot, Slot Increment 2 and 3 are set to 0.</w:t>
        </w:r>
      </w:ins>
    </w:p>
    <w:p w14:paraId="60EE39F5" w14:textId="77777777" w:rsidR="00A013FD" w:rsidRPr="00A013FD" w:rsidRDefault="00A013FD" w:rsidP="00A013FD">
      <w:pPr>
        <w:spacing w:after="120"/>
        <w:rPr>
          <w:ins w:id="8869" w:author="Ross Norsworthy" w:date="2020-03-20T00:00:00Z"/>
        </w:rPr>
      </w:pPr>
      <w:ins w:id="8870" w:author="Ross Norsworthy" w:date="2020-03-20T00:00:00Z">
        <w:r w:rsidRPr="00A013FD">
          <w:t>At the ACK Slot, the receiving station transmits the acknowledgment message with the ACK/NACK Mask field set to indicate the success or failure of the MITDMA transmission chain. If one or more of the blocks failed during the transmission of the chain, then the transmitting station should re-transmit the failed block(s).  When starting the re-transmission of the failed MITDMA block(s), Block 1 (the single slot RATDMA transmission) is always sent first.</w:t>
        </w:r>
      </w:ins>
    </w:p>
    <w:p w14:paraId="2E3244A5" w14:textId="77777777" w:rsidR="00382A64" w:rsidRDefault="00382A64">
      <w:pPr>
        <w:tabs>
          <w:tab w:val="clear" w:pos="1134"/>
          <w:tab w:val="clear" w:pos="1871"/>
          <w:tab w:val="clear" w:pos="2268"/>
        </w:tabs>
        <w:overflowPunct/>
        <w:autoSpaceDE/>
        <w:autoSpaceDN/>
        <w:adjustRightInd/>
        <w:spacing w:before="0"/>
        <w:textAlignment w:val="auto"/>
        <w:rPr>
          <w:caps/>
          <w:sz w:val="20"/>
          <w:lang w:val="en-US"/>
        </w:rPr>
      </w:pPr>
      <w:bookmarkStart w:id="8871" w:name="_Toc35546204"/>
      <w:r>
        <w:rPr>
          <w:lang w:val="en-US"/>
        </w:rPr>
        <w:br w:type="page"/>
      </w:r>
    </w:p>
    <w:p w14:paraId="59804335" w14:textId="77777777" w:rsidR="002C28D8" w:rsidRDefault="002C28D8" w:rsidP="00970510">
      <w:pPr>
        <w:pStyle w:val="FigureNo"/>
        <w:rPr>
          <w:lang w:val="en-US"/>
        </w:rPr>
      </w:pPr>
      <w:ins w:id="8872" w:author="Ross Norsworthy" w:date="2020-03-20T00:00:00Z">
        <w:r w:rsidRPr="00A013FD">
          <w:rPr>
            <w:lang w:val="en-US"/>
          </w:rPr>
          <w:t>Figure 20</w:t>
        </w:r>
      </w:ins>
    </w:p>
    <w:p w14:paraId="289F3D38" w14:textId="77777777" w:rsidR="002C28D8" w:rsidRPr="00A013FD" w:rsidRDefault="002C28D8" w:rsidP="00562C68">
      <w:pPr>
        <w:pStyle w:val="Figuretitle"/>
        <w:rPr>
          <w:ins w:id="8873" w:author="Ross Norsworthy" w:date="2020-03-20T00:00:00Z"/>
          <w:lang w:val="en-US"/>
        </w:rPr>
      </w:pPr>
      <w:ins w:id="8874" w:author="Ross Norsworthy" w:date="2020-03-20T00:00:00Z">
        <w:r w:rsidRPr="00A013FD">
          <w:rPr>
            <w:lang w:val="en-US"/>
          </w:rPr>
          <w:t>MITDMA Access Example</w:t>
        </w:r>
        <w:bookmarkEnd w:id="8871"/>
      </w:ins>
    </w:p>
    <w:p w14:paraId="7FFC5592" w14:textId="77777777" w:rsidR="00A013FD" w:rsidRPr="00A013FD" w:rsidRDefault="00A013FD" w:rsidP="00A013FD">
      <w:pPr>
        <w:rPr>
          <w:ins w:id="8875" w:author="Ross Norsworthy" w:date="2020-03-20T00:00:00Z"/>
        </w:rPr>
      </w:pPr>
      <w:ins w:id="8876" w:author="Ross Norsworthy" w:date="2020-03-20T00:00:00Z">
        <w:r w:rsidRPr="00A013FD">
          <w:rPr>
            <w:noProof/>
            <w:lang w:val="fr-CA" w:eastAsia="fr-CA"/>
          </w:rPr>
          <w:drawing>
            <wp:inline distT="0" distB="0" distL="0" distR="0" wp14:anchorId="03EC7783" wp14:editId="21B185E1">
              <wp:extent cx="5954395" cy="143129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61771" cy="1433335"/>
                      </a:xfrm>
                      <a:prstGeom prst="rect">
                        <a:avLst/>
                      </a:prstGeom>
                      <a:noFill/>
                      <a:ln>
                        <a:noFill/>
                      </a:ln>
                    </pic:spPr>
                  </pic:pic>
                </a:graphicData>
              </a:graphic>
            </wp:inline>
          </w:drawing>
        </w:r>
      </w:ins>
    </w:p>
    <w:p w14:paraId="0E6BC624" w14:textId="77777777" w:rsidR="00A013FD" w:rsidRPr="00A013FD" w:rsidRDefault="00A013FD" w:rsidP="00A013FD">
      <w:pPr>
        <w:spacing w:after="120"/>
        <w:rPr>
          <w:ins w:id="8877" w:author="Ross Norsworthy" w:date="2020-03-20T00:00:00Z"/>
        </w:rPr>
      </w:pPr>
      <w:ins w:id="8878" w:author="Ross Norsworthy" w:date="2020-03-20T00:00:00Z">
        <w:r w:rsidRPr="00A013FD">
          <w:t>To use MITDMA to transmit a periodic broadcast, the “Transmit Block Counter” field of the MITDMA communication state is set to 0.  The “Number Slot 1” field of the MITDMA communication state is set to 0 to allow “Slot Increment 1” and “Slot Increment 2” fields to be combined into a 16-bit value.  A slot increment can now be set to a value which has a maximum range of 360 seconds (6 minutes).</w:t>
        </w:r>
      </w:ins>
    </w:p>
    <w:p w14:paraId="579D0F8B" w14:textId="1D6B73E5" w:rsidR="00A013FD" w:rsidRPr="00A013FD" w:rsidRDefault="001E64AF" w:rsidP="001D0CCA">
      <w:pPr>
        <w:pStyle w:val="Heading1"/>
        <w:rPr>
          <w:ins w:id="8879" w:author="Ross Norsworthy" w:date="2020-03-20T00:00:00Z"/>
          <w:rFonts w:eastAsia="Calibri"/>
          <w:lang w:eastAsia="en-GB"/>
        </w:rPr>
      </w:pPr>
      <w:bookmarkStart w:id="8880" w:name="_Toc35545346"/>
      <w:ins w:id="8881" w:author="Song, Xiaojing" w:date="2020-08-21T12:28:00Z">
        <w:del w:id="8882" w:author="USA Editor 2021" w:date="2020-12-11T11:30:00Z">
          <w:r w:rsidRPr="000337E4" w:rsidDel="000337E4">
            <w:rPr>
              <w:rFonts w:eastAsia="Calibri"/>
              <w:highlight w:val="green"/>
              <w:lang w:eastAsia="en-GB"/>
            </w:rPr>
            <w:delText>B 6</w:delText>
          </w:r>
        </w:del>
      </w:ins>
      <w:ins w:id="8883" w:author="USA Editor 2021" w:date="2020-12-11T11:30:00Z">
        <w:r w:rsidR="000337E4" w:rsidRPr="000337E4">
          <w:rPr>
            <w:rFonts w:eastAsia="Calibri"/>
            <w:highlight w:val="green"/>
            <w:lang w:eastAsia="en-GB"/>
          </w:rPr>
          <w:t>7</w:t>
        </w:r>
      </w:ins>
      <w:ins w:id="8884" w:author="Song, Xiaojing" w:date="2020-08-21T12:28:00Z">
        <w:r>
          <w:rPr>
            <w:rFonts w:eastAsia="Calibri"/>
            <w:lang w:eastAsia="en-GB"/>
          </w:rPr>
          <w:tab/>
        </w:r>
      </w:ins>
      <w:ins w:id="8885" w:author="Ross Norsworthy" w:date="2020-03-20T00:00:00Z">
        <w:r w:rsidR="00A013FD" w:rsidRPr="00A013FD">
          <w:rPr>
            <w:rFonts w:eastAsia="Calibri"/>
            <w:lang w:eastAsia="en-GB"/>
          </w:rPr>
          <w:t>Packet structure</w:t>
        </w:r>
        <w:bookmarkEnd w:id="8880"/>
      </w:ins>
    </w:p>
    <w:p w14:paraId="3F6A37BD" w14:textId="77777777" w:rsidR="00A013FD" w:rsidRPr="00A013FD" w:rsidRDefault="00A013FD" w:rsidP="00A013FD">
      <w:pPr>
        <w:spacing w:after="120"/>
        <w:rPr>
          <w:ins w:id="8886" w:author="Ross Norsworthy" w:date="2020-03-20T00:00:00Z"/>
        </w:rPr>
      </w:pPr>
      <w:ins w:id="8887" w:author="Ross Norsworthy" w:date="2020-03-20T00:00:00Z">
        <w:r w:rsidRPr="00A013FD">
          <w:t>The ASM transmission packets are used to transport data from one ASM station to another.  There are multiple types of packet definitions which use different address modes and channel access schemes.  The packet structures are defined by the message identifier.</w:t>
        </w:r>
      </w:ins>
    </w:p>
    <w:p w14:paraId="68E92B3E" w14:textId="014C0B96" w:rsidR="00A013FD" w:rsidRPr="00A013FD" w:rsidRDefault="00D90AE5" w:rsidP="001D0CCA">
      <w:pPr>
        <w:pStyle w:val="Heading2"/>
        <w:rPr>
          <w:ins w:id="8888" w:author="Ross Norsworthy" w:date="2020-03-20T00:00:00Z"/>
          <w:rFonts w:eastAsia="Calibri"/>
          <w:lang w:eastAsia="en-GB"/>
        </w:rPr>
      </w:pPr>
      <w:bookmarkStart w:id="8889" w:name="_Toc35545347"/>
      <w:ins w:id="8890" w:author="Song, Xiaojing" w:date="2020-08-21T12:32:00Z">
        <w:del w:id="8891" w:author="USA Editor 2021" w:date="2020-12-11T11:30:00Z">
          <w:r w:rsidRPr="000337E4" w:rsidDel="000337E4">
            <w:rPr>
              <w:rFonts w:eastAsia="Calibri"/>
              <w:bCs/>
              <w:szCs w:val="24"/>
              <w:highlight w:val="green"/>
              <w:lang w:eastAsia="en-GB"/>
            </w:rPr>
            <w:delText>B 6</w:delText>
          </w:r>
        </w:del>
      </w:ins>
      <w:ins w:id="8892" w:author="USA Editor 2021" w:date="2020-12-11T11:30:00Z">
        <w:r w:rsidR="000337E4" w:rsidRPr="000337E4">
          <w:rPr>
            <w:rFonts w:eastAsia="Calibri"/>
            <w:bCs/>
            <w:szCs w:val="24"/>
            <w:highlight w:val="green"/>
            <w:lang w:eastAsia="en-GB"/>
          </w:rPr>
          <w:t>7</w:t>
        </w:r>
      </w:ins>
      <w:ins w:id="8893" w:author="Song, Xiaojing" w:date="2020-08-21T12:32:00Z">
        <w:r>
          <w:rPr>
            <w:rFonts w:eastAsia="Calibri"/>
            <w:bCs/>
            <w:szCs w:val="24"/>
            <w:lang w:eastAsia="en-GB"/>
          </w:rPr>
          <w:t>.1</w:t>
        </w:r>
        <w:r>
          <w:rPr>
            <w:rFonts w:eastAsia="Calibri"/>
            <w:bCs/>
            <w:szCs w:val="24"/>
            <w:lang w:eastAsia="en-GB"/>
          </w:rPr>
          <w:tab/>
        </w:r>
      </w:ins>
      <w:ins w:id="8894" w:author="Ross Norsworthy" w:date="2020-03-20T00:00:00Z">
        <w:r w:rsidR="00A013FD" w:rsidRPr="00A013FD">
          <w:rPr>
            <w:rFonts w:eastAsia="Calibri"/>
            <w:lang w:eastAsia="en-GB"/>
          </w:rPr>
          <w:t>slot transmission structure</w:t>
        </w:r>
        <w:bookmarkEnd w:id="8889"/>
      </w:ins>
    </w:p>
    <w:p w14:paraId="542CE4B4" w14:textId="190ADF42" w:rsidR="00A013FD" w:rsidRPr="00A013FD" w:rsidRDefault="00A013FD" w:rsidP="00A013FD">
      <w:pPr>
        <w:spacing w:after="120"/>
        <w:rPr>
          <w:ins w:id="8895" w:author="Ross Norsworthy" w:date="2020-03-20T00:00:00Z"/>
          <w:lang w:eastAsia="ja-JP"/>
        </w:rPr>
      </w:pPr>
      <w:ins w:id="8896" w:author="Ross Norsworthy" w:date="2020-03-20T00:00:00Z">
        <w:r w:rsidRPr="00A013FD">
          <w:t xml:space="preserve">The generic slot transmission structure is defined in Table </w:t>
        </w:r>
      </w:ins>
      <w:ins w:id="8897" w:author="USA Editor 2021" w:date="2021-01-06T13:50:00Z">
        <w:r w:rsidR="003E49BA" w:rsidRPr="003E49BA">
          <w:rPr>
            <w:highlight w:val="green"/>
          </w:rPr>
          <w:t>23</w:t>
        </w:r>
      </w:ins>
      <w:ins w:id="8898" w:author="Ross Norsworthy" w:date="2020-03-20T00:00:00Z">
        <w:del w:id="8899" w:author="USA Editor 2021" w:date="2021-01-06T13:50:00Z">
          <w:r w:rsidRPr="003E49BA" w:rsidDel="003E49BA">
            <w:rPr>
              <w:highlight w:val="green"/>
            </w:rPr>
            <w:delText>24</w:delText>
          </w:r>
        </w:del>
        <w:r w:rsidRPr="00A013FD">
          <w:t>.</w:t>
        </w:r>
      </w:ins>
    </w:p>
    <w:p w14:paraId="594EBEE8" w14:textId="6103CE0F" w:rsidR="002C28D8" w:rsidRDefault="00A013FD" w:rsidP="00562C68">
      <w:pPr>
        <w:pStyle w:val="TableNo"/>
        <w:rPr>
          <w:lang w:val="en-US"/>
        </w:rPr>
      </w:pPr>
      <w:bookmarkStart w:id="8900" w:name="_Toc35546122"/>
      <w:ins w:id="8901" w:author="Ross Norsworthy" w:date="2020-03-20T00:00:00Z">
        <w:r w:rsidRPr="00A013FD">
          <w:rPr>
            <w:lang w:val="en-US"/>
          </w:rPr>
          <w:t xml:space="preserve">Table </w:t>
        </w:r>
      </w:ins>
      <w:ins w:id="8902" w:author="USA Editor 2021" w:date="2021-01-06T13:50:00Z">
        <w:r w:rsidR="003E49BA" w:rsidRPr="003E49BA">
          <w:rPr>
            <w:highlight w:val="green"/>
            <w:lang w:val="en-US"/>
          </w:rPr>
          <w:t>23</w:t>
        </w:r>
      </w:ins>
      <w:ins w:id="8903" w:author="Ross Norsworthy" w:date="2020-03-20T00:00:00Z">
        <w:del w:id="8904" w:author="USA Editor 2021" w:date="2021-01-06T13:50:00Z">
          <w:r w:rsidRPr="003E49BA" w:rsidDel="003E49BA">
            <w:rPr>
              <w:highlight w:val="green"/>
              <w:lang w:val="en-US"/>
            </w:rPr>
            <w:delText>24</w:delText>
          </w:r>
        </w:del>
      </w:ins>
    </w:p>
    <w:p w14:paraId="3CFEAB3D" w14:textId="77777777" w:rsidR="00A013FD" w:rsidRPr="00A013FD" w:rsidRDefault="00A013FD" w:rsidP="00562C68">
      <w:pPr>
        <w:pStyle w:val="Tabletitle"/>
        <w:rPr>
          <w:ins w:id="8905" w:author="Ross Norsworthy" w:date="2020-03-20T00:00:00Z"/>
          <w:lang w:val="en-US"/>
        </w:rPr>
      </w:pPr>
      <w:ins w:id="8906" w:author="Ross Norsworthy" w:date="2020-03-20T00:00:00Z">
        <w:r w:rsidRPr="00A013FD">
          <w:rPr>
            <w:lang w:val="en-US"/>
          </w:rPr>
          <w:t>Slot transmission structure</w:t>
        </w:r>
        <w:bookmarkEnd w:id="8900"/>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4A0" w:firstRow="1" w:lastRow="0" w:firstColumn="1" w:lastColumn="0" w:noHBand="0" w:noVBand="1"/>
      </w:tblPr>
      <w:tblGrid>
        <w:gridCol w:w="2185"/>
        <w:gridCol w:w="1620"/>
        <w:gridCol w:w="4984"/>
      </w:tblGrid>
      <w:tr w:rsidR="00A013FD" w:rsidRPr="00A013FD" w14:paraId="5150B10F" w14:textId="77777777" w:rsidTr="00BF604E">
        <w:trPr>
          <w:jc w:val="center"/>
          <w:ins w:id="8907" w:author="Ross Norsworthy" w:date="2020-03-20T00:00:00Z"/>
        </w:trPr>
        <w:tc>
          <w:tcPr>
            <w:tcW w:w="2185" w:type="dxa"/>
            <w:shd w:val="clear" w:color="auto" w:fill="00558C"/>
          </w:tcPr>
          <w:p w14:paraId="10FC1EA7" w14:textId="77777777" w:rsidR="00A013FD" w:rsidRPr="00A013FD" w:rsidRDefault="00A013FD" w:rsidP="00A013FD">
            <w:pPr>
              <w:keepNext/>
              <w:spacing w:before="80" w:after="80"/>
              <w:jc w:val="center"/>
              <w:rPr>
                <w:ins w:id="8908" w:author="Ross Norsworthy" w:date="2020-03-20T00:00:00Z"/>
                <w:rFonts w:ascii="Times New Roman Bold" w:hAnsi="Times New Roman Bold" w:cs="Times New Roman Bold"/>
                <w:b/>
                <w:sz w:val="20"/>
              </w:rPr>
            </w:pPr>
            <w:ins w:id="8909" w:author="Ross Norsworthy" w:date="2020-03-20T00:00:00Z">
              <w:r w:rsidRPr="00A013FD">
                <w:rPr>
                  <w:rFonts w:ascii="Times New Roman Bold" w:hAnsi="Times New Roman Bold" w:cs="Times New Roman Bold"/>
                  <w:b/>
                  <w:sz w:val="20"/>
                </w:rPr>
                <w:t>Parameter</w:t>
              </w:r>
            </w:ins>
          </w:p>
        </w:tc>
        <w:tc>
          <w:tcPr>
            <w:tcW w:w="1620" w:type="dxa"/>
            <w:shd w:val="clear" w:color="auto" w:fill="00558C"/>
          </w:tcPr>
          <w:p w14:paraId="333097D4" w14:textId="77777777" w:rsidR="00A013FD" w:rsidRPr="00A013FD" w:rsidRDefault="00A013FD" w:rsidP="00A013FD">
            <w:pPr>
              <w:keepNext/>
              <w:spacing w:before="80" w:after="80"/>
              <w:jc w:val="center"/>
              <w:rPr>
                <w:ins w:id="8910" w:author="Ross Norsworthy" w:date="2020-03-20T00:00:00Z"/>
                <w:rFonts w:ascii="Times New Roman Bold" w:hAnsi="Times New Roman Bold" w:cs="Times New Roman Bold"/>
                <w:b/>
                <w:sz w:val="20"/>
              </w:rPr>
            </w:pPr>
            <w:ins w:id="8911" w:author="Ross Norsworthy" w:date="2020-03-20T00:00:00Z">
              <w:r w:rsidRPr="00A013FD">
                <w:rPr>
                  <w:rFonts w:ascii="Times New Roman Bold" w:hAnsi="Times New Roman Bold" w:cs="Times New Roman Bold"/>
                  <w:b/>
                  <w:sz w:val="20"/>
                </w:rPr>
                <w:t>Number of bits</w:t>
              </w:r>
            </w:ins>
          </w:p>
        </w:tc>
        <w:tc>
          <w:tcPr>
            <w:tcW w:w="4984" w:type="dxa"/>
            <w:shd w:val="clear" w:color="auto" w:fill="00558C"/>
          </w:tcPr>
          <w:p w14:paraId="6A3D6B77" w14:textId="77777777" w:rsidR="00A013FD" w:rsidRPr="00A013FD" w:rsidRDefault="00A013FD" w:rsidP="00A013FD">
            <w:pPr>
              <w:keepNext/>
              <w:spacing w:before="80" w:after="80"/>
              <w:jc w:val="center"/>
              <w:rPr>
                <w:ins w:id="8912" w:author="Ross Norsworthy" w:date="2020-03-20T00:00:00Z"/>
                <w:rFonts w:ascii="Times New Roman Bold" w:hAnsi="Times New Roman Bold" w:cs="Times New Roman Bold"/>
                <w:b/>
                <w:sz w:val="20"/>
              </w:rPr>
            </w:pPr>
            <w:ins w:id="8913" w:author="Ross Norsworthy" w:date="2020-03-20T00:00:00Z">
              <w:r w:rsidRPr="00A013FD">
                <w:rPr>
                  <w:rFonts w:ascii="Times New Roman Bold" w:hAnsi="Times New Roman Bold" w:cs="Times New Roman Bold"/>
                  <w:b/>
                  <w:sz w:val="20"/>
                </w:rPr>
                <w:t>Descriptions</w:t>
              </w:r>
            </w:ins>
          </w:p>
        </w:tc>
      </w:tr>
      <w:tr w:rsidR="00A013FD" w:rsidRPr="00A013FD" w14:paraId="7EEA6AB6" w14:textId="77777777" w:rsidTr="00BF604E">
        <w:trPr>
          <w:jc w:val="center"/>
          <w:ins w:id="8914" w:author="Ross Norsworthy" w:date="2020-03-20T00:00:00Z"/>
        </w:trPr>
        <w:tc>
          <w:tcPr>
            <w:tcW w:w="2185" w:type="dxa"/>
          </w:tcPr>
          <w:p w14:paraId="1FA57D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15" w:author="Ross Norsworthy" w:date="2020-03-20T00:00:00Z"/>
                <w:sz w:val="20"/>
              </w:rPr>
            </w:pPr>
            <w:ins w:id="8916" w:author="Ross Norsworthy" w:date="2020-03-20T00:00:00Z">
              <w:r w:rsidRPr="00A013FD">
                <w:rPr>
                  <w:sz w:val="20"/>
                </w:rPr>
                <w:t>Ramp up</w:t>
              </w:r>
            </w:ins>
          </w:p>
        </w:tc>
        <w:tc>
          <w:tcPr>
            <w:tcW w:w="1620" w:type="dxa"/>
          </w:tcPr>
          <w:p w14:paraId="2AD88D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17" w:author="Ross Norsworthy" w:date="2020-03-20T00:00:00Z"/>
                <w:sz w:val="20"/>
              </w:rPr>
            </w:pPr>
            <w:ins w:id="8918" w:author="Ross Norsworthy" w:date="2020-03-20T00:00:00Z">
              <w:r w:rsidRPr="00A013FD">
                <w:rPr>
                  <w:sz w:val="20"/>
                </w:rPr>
                <w:t>8</w:t>
              </w:r>
            </w:ins>
          </w:p>
        </w:tc>
        <w:tc>
          <w:tcPr>
            <w:tcW w:w="4984" w:type="dxa"/>
          </w:tcPr>
          <w:p w14:paraId="50CA60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19" w:author="Ross Norsworthy" w:date="2020-03-20T00:00:00Z"/>
                <w:sz w:val="20"/>
              </w:rPr>
            </w:pPr>
            <w:ins w:id="8920" w:author="Ross Norsworthy" w:date="2020-03-20T00:00:00Z">
              <w:r w:rsidRPr="00A013FD">
                <w:rPr>
                  <w:sz w:val="20"/>
                </w:rPr>
                <w:t>417 us</w:t>
              </w:r>
            </w:ins>
          </w:p>
        </w:tc>
      </w:tr>
      <w:tr w:rsidR="00A013FD" w:rsidRPr="00A013FD" w14:paraId="7B930239" w14:textId="77777777" w:rsidTr="00BF604E">
        <w:trPr>
          <w:jc w:val="center"/>
          <w:ins w:id="8921" w:author="Ross Norsworthy" w:date="2020-03-20T00:00:00Z"/>
        </w:trPr>
        <w:tc>
          <w:tcPr>
            <w:tcW w:w="2185" w:type="dxa"/>
          </w:tcPr>
          <w:p w14:paraId="020CC0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22" w:author="Ross Norsworthy" w:date="2020-03-20T00:00:00Z"/>
                <w:sz w:val="20"/>
              </w:rPr>
            </w:pPr>
            <w:ins w:id="8923" w:author="Ross Norsworthy" w:date="2020-03-20T00:00:00Z">
              <w:r w:rsidRPr="00A013FD">
                <w:rPr>
                  <w:sz w:val="20"/>
                </w:rPr>
                <w:t>Training sequence</w:t>
              </w:r>
            </w:ins>
          </w:p>
        </w:tc>
        <w:tc>
          <w:tcPr>
            <w:tcW w:w="1620" w:type="dxa"/>
          </w:tcPr>
          <w:p w14:paraId="3E5410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24" w:author="Ross Norsworthy" w:date="2020-03-20T00:00:00Z"/>
                <w:sz w:val="20"/>
              </w:rPr>
            </w:pPr>
            <w:ins w:id="8925" w:author="Ross Norsworthy" w:date="2020-03-20T00:00:00Z">
              <w:r w:rsidRPr="00A013FD">
                <w:rPr>
                  <w:sz w:val="20"/>
                </w:rPr>
                <w:t>54</w:t>
              </w:r>
            </w:ins>
          </w:p>
        </w:tc>
        <w:tc>
          <w:tcPr>
            <w:tcW w:w="4984" w:type="dxa"/>
          </w:tcPr>
          <w:p w14:paraId="39FEB5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26" w:author="Ross Norsworthy" w:date="2020-03-20T00:00:00Z"/>
                <w:sz w:val="20"/>
              </w:rPr>
            </w:pPr>
            <w:ins w:id="8927" w:author="Ross Norsworthy" w:date="2020-03-20T00:00:00Z">
              <w:r w:rsidRPr="00A013FD">
                <w:rPr>
                  <w:sz w:val="20"/>
                </w:rPr>
                <w:t>Necessary for synchronization</w:t>
              </w:r>
            </w:ins>
          </w:p>
        </w:tc>
      </w:tr>
      <w:tr w:rsidR="00A013FD" w:rsidRPr="00A013FD" w14:paraId="5F0EBAB5" w14:textId="77777777" w:rsidTr="00BF604E">
        <w:trPr>
          <w:jc w:val="center"/>
          <w:ins w:id="8928" w:author="Ross Norsworthy" w:date="2020-03-20T00:00:00Z"/>
        </w:trPr>
        <w:tc>
          <w:tcPr>
            <w:tcW w:w="2185" w:type="dxa"/>
          </w:tcPr>
          <w:p w14:paraId="51C92D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29" w:author="Ross Norsworthy" w:date="2020-03-20T00:00:00Z"/>
                <w:sz w:val="20"/>
              </w:rPr>
            </w:pPr>
            <w:ins w:id="8930" w:author="Ross Norsworthy" w:date="2020-03-20T00:00:00Z">
              <w:r w:rsidRPr="00A013FD">
                <w:rPr>
                  <w:sz w:val="20"/>
                </w:rPr>
                <w:t>Link ID</w:t>
              </w:r>
            </w:ins>
          </w:p>
        </w:tc>
        <w:tc>
          <w:tcPr>
            <w:tcW w:w="1620" w:type="dxa"/>
          </w:tcPr>
          <w:p w14:paraId="2DF5D7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31" w:author="Ross Norsworthy" w:date="2020-03-20T00:00:00Z"/>
                <w:sz w:val="20"/>
              </w:rPr>
            </w:pPr>
            <w:ins w:id="8932" w:author="Ross Norsworthy" w:date="2020-03-20T00:00:00Z">
              <w:r w:rsidRPr="00A013FD">
                <w:rPr>
                  <w:sz w:val="20"/>
                </w:rPr>
                <w:t>32</w:t>
              </w:r>
            </w:ins>
          </w:p>
        </w:tc>
        <w:tc>
          <w:tcPr>
            <w:tcW w:w="4984" w:type="dxa"/>
          </w:tcPr>
          <w:p w14:paraId="4B6AFA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33" w:author="Ross Norsworthy" w:date="2020-03-20T00:00:00Z"/>
                <w:sz w:val="20"/>
              </w:rPr>
            </w:pPr>
            <w:ins w:id="8934" w:author="Ross Norsworthy" w:date="2020-03-20T00:00:00Z">
              <w:r w:rsidRPr="00A013FD">
                <w:rPr>
                  <w:sz w:val="20"/>
                </w:rPr>
                <w:t>Six information bits decoded from (32,6) biorthogonal code</w:t>
              </w:r>
            </w:ins>
          </w:p>
          <w:p w14:paraId="620B27FE" w14:textId="5B932D96"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35" w:author="Ross Norsworthy" w:date="2020-03-20T00:00:00Z"/>
                <w:sz w:val="20"/>
              </w:rPr>
            </w:pPr>
            <w:ins w:id="8936" w:author="Ross Norsworthy" w:date="2020-03-20T00:00:00Z">
              <w:r w:rsidRPr="00A013FD">
                <w:rPr>
                  <w:sz w:val="20"/>
                </w:rPr>
                <w:t xml:space="preserve">ASM channel configurations as defined in Link ID, see Table </w:t>
              </w:r>
            </w:ins>
            <w:ins w:id="8937" w:author="USA Editor 2021" w:date="2021-01-06T13:51:00Z">
              <w:r w:rsidR="003E49BA" w:rsidRPr="003E49BA">
                <w:rPr>
                  <w:sz w:val="20"/>
                  <w:highlight w:val="green"/>
                </w:rPr>
                <w:t>7</w:t>
              </w:r>
            </w:ins>
            <w:ins w:id="8938" w:author="Johnny Schultz" w:date="2020-04-17T11:55:00Z">
              <w:del w:id="8939" w:author="USA Editor 2021" w:date="2021-01-06T13:51:00Z">
                <w:r w:rsidRPr="003E49BA" w:rsidDel="003E49BA">
                  <w:rPr>
                    <w:sz w:val="20"/>
                    <w:highlight w:val="green"/>
                  </w:rPr>
                  <w:delText>8</w:delText>
                </w:r>
              </w:del>
            </w:ins>
          </w:p>
          <w:p w14:paraId="610A31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40" w:author="Ross Norsworthy" w:date="2020-03-20T00:00:00Z"/>
                <w:sz w:val="20"/>
              </w:rPr>
            </w:pPr>
            <w:ins w:id="8941" w:author="Ross Norsworthy" w:date="2020-03-20T00:00:00Z">
              <w:r w:rsidRPr="00A013FD">
                <w:rPr>
                  <w:sz w:val="20"/>
                </w:rPr>
                <w:t>Note that the Link ID will identify how many slots make up the message.</w:t>
              </w:r>
            </w:ins>
          </w:p>
        </w:tc>
      </w:tr>
      <w:tr w:rsidR="00A013FD" w:rsidRPr="00A013FD" w14:paraId="468B621D" w14:textId="77777777" w:rsidTr="00BF604E">
        <w:trPr>
          <w:jc w:val="center"/>
          <w:ins w:id="8942" w:author="Ross Norsworthy" w:date="2020-03-20T00:00:00Z"/>
        </w:trPr>
        <w:tc>
          <w:tcPr>
            <w:tcW w:w="2185" w:type="dxa"/>
          </w:tcPr>
          <w:p w14:paraId="531DA6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43" w:author="Ross Norsworthy" w:date="2020-03-20T00:00:00Z"/>
                <w:sz w:val="20"/>
              </w:rPr>
            </w:pPr>
            <w:ins w:id="8944" w:author="Ross Norsworthy" w:date="2020-03-20T00:00:00Z">
              <w:r w:rsidRPr="00A013FD">
                <w:rPr>
                  <w:sz w:val="20"/>
                </w:rPr>
                <w:t xml:space="preserve">Data payload including padding </w:t>
              </w:r>
            </w:ins>
          </w:p>
          <w:p w14:paraId="338EC9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45" w:author="Ross Norsworthy" w:date="2020-03-20T00:00:00Z"/>
                <w:sz w:val="20"/>
              </w:rPr>
            </w:pPr>
            <w:ins w:id="8946" w:author="Ross Norsworthy" w:date="2020-03-20T00:00:00Z">
              <w:r w:rsidRPr="00A013FD">
                <w:rPr>
                  <w:sz w:val="20"/>
                </w:rPr>
                <w:t xml:space="preserve">(no FEC / FEC)  </w:t>
              </w:r>
            </w:ins>
          </w:p>
        </w:tc>
        <w:tc>
          <w:tcPr>
            <w:tcW w:w="1620" w:type="dxa"/>
          </w:tcPr>
          <w:p w14:paraId="07C9B1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47" w:author="Ross Norsworthy" w:date="2020-03-20T00:00:00Z"/>
                <w:sz w:val="20"/>
              </w:rPr>
            </w:pPr>
            <w:ins w:id="8948" w:author="Ross Norsworthy" w:date="2020-03-20T00:00:00Z">
              <w:r w:rsidRPr="00A013FD">
                <w:rPr>
                  <w:sz w:val="20"/>
                </w:rPr>
                <w:t>1 slot: 352 / 256</w:t>
              </w:r>
            </w:ins>
          </w:p>
          <w:p w14:paraId="5FB4CE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49" w:author="Ross Norsworthy" w:date="2020-03-20T00:00:00Z"/>
                <w:sz w:val="20"/>
              </w:rPr>
            </w:pPr>
            <w:ins w:id="8950" w:author="Ross Norsworthy" w:date="2020-03-20T00:00:00Z">
              <w:r w:rsidRPr="00A013FD">
                <w:rPr>
                  <w:sz w:val="20"/>
                </w:rPr>
                <w:t>2 slot: 864 / 640</w:t>
              </w:r>
            </w:ins>
          </w:p>
          <w:p w14:paraId="366D22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51" w:author="Ross Norsworthy" w:date="2020-03-20T00:00:00Z"/>
                <w:sz w:val="20"/>
              </w:rPr>
            </w:pPr>
            <w:ins w:id="8952" w:author="Ross Norsworthy" w:date="2020-03-20T00:00:00Z">
              <w:r w:rsidRPr="00A013FD">
                <w:rPr>
                  <w:sz w:val="20"/>
                </w:rPr>
                <w:t>3 slot: 1376 / 1024</w:t>
              </w:r>
            </w:ins>
          </w:p>
          <w:p w14:paraId="13BE29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53" w:author="Ross Norsworthy" w:date="2020-03-20T00:00:00Z"/>
                <w:sz w:val="20"/>
              </w:rPr>
            </w:pPr>
            <w:ins w:id="8954" w:author="Ross Norsworthy" w:date="2020-03-20T00:00:00Z">
              <w:r w:rsidRPr="00A013FD">
                <w:rPr>
                  <w:sz w:val="20"/>
                </w:rPr>
                <w:t xml:space="preserve">   SAT: N/A / 920</w:t>
              </w:r>
            </w:ins>
          </w:p>
        </w:tc>
        <w:tc>
          <w:tcPr>
            <w:tcW w:w="4984" w:type="dxa"/>
          </w:tcPr>
          <w:p w14:paraId="015C21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55" w:author="Ross Norsworthy" w:date="2020-03-20T00:00:00Z"/>
                <w:sz w:val="20"/>
              </w:rPr>
            </w:pPr>
            <w:ins w:id="8956" w:author="Ross Norsworthy" w:date="2020-03-20T00:00:00Z">
              <w:r w:rsidRPr="00A013FD">
                <w:rPr>
                  <w:sz w:val="20"/>
                </w:rPr>
                <w:t>The symbol count and the information bits varies according to coding rate as defined by the Link ID field</w:t>
              </w:r>
            </w:ins>
          </w:p>
        </w:tc>
      </w:tr>
      <w:tr w:rsidR="00A013FD" w:rsidRPr="00A013FD" w14:paraId="5799FD20" w14:textId="77777777" w:rsidTr="00BF604E">
        <w:trPr>
          <w:jc w:val="center"/>
          <w:ins w:id="8957" w:author="Ross Norsworthy" w:date="2020-03-20T00:00:00Z"/>
        </w:trPr>
        <w:tc>
          <w:tcPr>
            <w:tcW w:w="2185" w:type="dxa"/>
          </w:tcPr>
          <w:p w14:paraId="6C3FDC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58" w:author="Ross Norsworthy" w:date="2020-03-20T00:00:00Z"/>
                <w:sz w:val="20"/>
              </w:rPr>
            </w:pPr>
            <w:ins w:id="8959" w:author="Ross Norsworthy" w:date="2020-03-20T00:00:00Z">
              <w:r w:rsidRPr="00A013FD">
                <w:rPr>
                  <w:sz w:val="20"/>
                </w:rPr>
                <w:t>CRC</w:t>
              </w:r>
            </w:ins>
          </w:p>
        </w:tc>
        <w:tc>
          <w:tcPr>
            <w:tcW w:w="1620" w:type="dxa"/>
          </w:tcPr>
          <w:p w14:paraId="68E920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60" w:author="Ross Norsworthy" w:date="2020-03-20T00:00:00Z"/>
                <w:sz w:val="20"/>
              </w:rPr>
            </w:pPr>
            <w:ins w:id="8961" w:author="Ross Norsworthy" w:date="2020-03-20T00:00:00Z">
              <w:r w:rsidRPr="00A013FD">
                <w:rPr>
                  <w:sz w:val="20"/>
                </w:rPr>
                <w:t>32</w:t>
              </w:r>
            </w:ins>
          </w:p>
        </w:tc>
        <w:tc>
          <w:tcPr>
            <w:tcW w:w="4984" w:type="dxa"/>
          </w:tcPr>
          <w:p w14:paraId="52A323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62" w:author="Ross Norsworthy" w:date="2020-03-20T00:00:00Z"/>
                <w:sz w:val="20"/>
              </w:rPr>
            </w:pPr>
            <w:ins w:id="8963" w:author="Ross Norsworthy" w:date="2020-03-20T00:00:00Z">
              <w:r w:rsidRPr="00A013FD">
                <w:rPr>
                  <w:sz w:val="20"/>
                </w:rPr>
                <w:t xml:space="preserve">The CRC </w:t>
              </w:r>
              <w:r w:rsidRPr="00A013FD">
                <w:rPr>
                  <w:rFonts w:asciiTheme="minorHAnsi" w:hAnsiTheme="minorHAnsi"/>
                  <w:sz w:val="20"/>
                </w:rPr>
                <w:t>is calculated over the data payload including padding</w:t>
              </w:r>
              <w:r w:rsidRPr="00A013FD">
                <w:rPr>
                  <w:sz w:val="20"/>
                </w:rPr>
                <w:t xml:space="preserve"> </w:t>
              </w:r>
            </w:ins>
          </w:p>
        </w:tc>
      </w:tr>
      <w:tr w:rsidR="00A013FD" w:rsidRPr="00A013FD" w14:paraId="443141C8" w14:textId="77777777" w:rsidTr="00BF604E">
        <w:trPr>
          <w:jc w:val="center"/>
          <w:ins w:id="8964" w:author="Ross Norsworthy" w:date="2020-03-20T00:00:00Z"/>
        </w:trPr>
        <w:tc>
          <w:tcPr>
            <w:tcW w:w="2185" w:type="dxa"/>
          </w:tcPr>
          <w:p w14:paraId="49908C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65" w:author="Ross Norsworthy" w:date="2020-03-20T00:00:00Z"/>
                <w:sz w:val="20"/>
              </w:rPr>
            </w:pPr>
            <w:ins w:id="8966" w:author="Ross Norsworthy" w:date="2020-03-20T00:00:00Z">
              <w:r w:rsidRPr="00A013FD">
                <w:rPr>
                  <w:sz w:val="20"/>
                </w:rPr>
                <w:t xml:space="preserve">FEC </w:t>
              </w:r>
            </w:ins>
          </w:p>
        </w:tc>
        <w:tc>
          <w:tcPr>
            <w:tcW w:w="1620" w:type="dxa"/>
          </w:tcPr>
          <w:p w14:paraId="496000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67" w:author="Ross Norsworthy" w:date="2020-03-20T00:00:00Z"/>
                <w:sz w:val="20"/>
              </w:rPr>
            </w:pPr>
            <w:ins w:id="8968" w:author="Ross Norsworthy" w:date="2020-03-20T00:00:00Z">
              <w:r w:rsidRPr="00A013FD">
                <w:rPr>
                  <w:sz w:val="20"/>
                </w:rPr>
                <w:t>TER: 10</w:t>
              </w:r>
            </w:ins>
          </w:p>
          <w:p w14:paraId="030ADA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69" w:author="Ross Norsworthy" w:date="2020-03-20T00:00:00Z"/>
                <w:sz w:val="20"/>
              </w:rPr>
            </w:pPr>
            <w:ins w:id="8970" w:author="Ross Norsworthy" w:date="2020-03-20T00:00:00Z">
              <w:r w:rsidRPr="00A013FD">
                <w:rPr>
                  <w:sz w:val="20"/>
                </w:rPr>
                <w:t>SAT: 11</w:t>
              </w:r>
            </w:ins>
          </w:p>
        </w:tc>
        <w:tc>
          <w:tcPr>
            <w:tcW w:w="4984" w:type="dxa"/>
          </w:tcPr>
          <w:p w14:paraId="527095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71" w:author="Ross Norsworthy" w:date="2020-03-20T00:00:00Z"/>
                <w:sz w:val="20"/>
              </w:rPr>
            </w:pPr>
            <w:ins w:id="8972" w:author="Ross Norsworthy" w:date="2020-03-20T00:00:00Z">
              <w:r w:rsidRPr="00A013FD">
                <w:rPr>
                  <w:sz w:val="20"/>
                </w:rPr>
                <w:t>Set to zero when not used</w:t>
              </w:r>
            </w:ins>
          </w:p>
        </w:tc>
      </w:tr>
      <w:tr w:rsidR="00A013FD" w:rsidRPr="00A013FD" w14:paraId="34290594" w14:textId="77777777" w:rsidTr="00BF604E">
        <w:trPr>
          <w:jc w:val="center"/>
          <w:ins w:id="8973" w:author="Ross Norsworthy" w:date="2020-03-20T00:00:00Z"/>
        </w:trPr>
        <w:tc>
          <w:tcPr>
            <w:tcW w:w="2185" w:type="dxa"/>
          </w:tcPr>
          <w:p w14:paraId="30B57C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74" w:author="Ross Norsworthy" w:date="2020-03-20T00:00:00Z"/>
                <w:sz w:val="20"/>
              </w:rPr>
            </w:pPr>
            <w:ins w:id="8975" w:author="Ross Norsworthy" w:date="2020-03-20T00:00:00Z">
              <w:r w:rsidRPr="00A013FD">
                <w:rPr>
                  <w:sz w:val="20"/>
                </w:rPr>
                <w:t>Ramp Down</w:t>
              </w:r>
            </w:ins>
          </w:p>
        </w:tc>
        <w:tc>
          <w:tcPr>
            <w:tcW w:w="1620" w:type="dxa"/>
          </w:tcPr>
          <w:p w14:paraId="3D8895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76" w:author="Ross Norsworthy" w:date="2020-03-20T00:00:00Z"/>
                <w:sz w:val="20"/>
              </w:rPr>
            </w:pPr>
            <w:ins w:id="8977" w:author="Ross Norsworthy" w:date="2020-03-20T00:00:00Z">
              <w:r w:rsidRPr="00A013FD">
                <w:rPr>
                  <w:sz w:val="20"/>
                </w:rPr>
                <w:t>8</w:t>
              </w:r>
            </w:ins>
          </w:p>
        </w:tc>
        <w:tc>
          <w:tcPr>
            <w:tcW w:w="4984" w:type="dxa"/>
          </w:tcPr>
          <w:p w14:paraId="3BDD4E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78" w:author="Ross Norsworthy" w:date="2020-03-20T00:00:00Z"/>
                <w:sz w:val="20"/>
              </w:rPr>
            </w:pPr>
            <w:ins w:id="8979" w:author="Ross Norsworthy" w:date="2020-03-20T00:00:00Z">
              <w:r w:rsidRPr="00A013FD">
                <w:rPr>
                  <w:sz w:val="20"/>
                </w:rPr>
                <w:t>417 us</w:t>
              </w:r>
            </w:ins>
          </w:p>
        </w:tc>
      </w:tr>
      <w:tr w:rsidR="00A013FD" w:rsidRPr="00A013FD" w14:paraId="1829F344" w14:textId="77777777" w:rsidTr="00BF604E">
        <w:trPr>
          <w:jc w:val="center"/>
          <w:ins w:id="8980" w:author="Ross Norsworthy" w:date="2020-03-20T00:00:00Z"/>
        </w:trPr>
        <w:tc>
          <w:tcPr>
            <w:tcW w:w="2185" w:type="dxa"/>
          </w:tcPr>
          <w:p w14:paraId="24C7DC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1" w:author="Ross Norsworthy" w:date="2020-03-20T00:00:00Z"/>
                <w:sz w:val="20"/>
              </w:rPr>
            </w:pPr>
            <w:ins w:id="8982" w:author="Ross Norsworthy" w:date="2020-03-20T00:00:00Z">
              <w:r w:rsidRPr="00A013FD">
                <w:rPr>
                  <w:sz w:val="20"/>
                </w:rPr>
                <w:t>Guard Time</w:t>
              </w:r>
            </w:ins>
          </w:p>
        </w:tc>
        <w:tc>
          <w:tcPr>
            <w:tcW w:w="1620" w:type="dxa"/>
          </w:tcPr>
          <w:p w14:paraId="226E7C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3" w:author="Ross Norsworthy" w:date="2020-03-20T00:00:00Z"/>
                <w:sz w:val="20"/>
              </w:rPr>
            </w:pPr>
            <w:ins w:id="8984" w:author="Ross Norsworthy" w:date="2020-03-20T00:00:00Z">
              <w:r w:rsidRPr="00A013FD">
                <w:rPr>
                  <w:sz w:val="20"/>
                </w:rPr>
                <w:t>TER: 16</w:t>
              </w:r>
            </w:ins>
          </w:p>
          <w:p w14:paraId="03B437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5" w:author="Ross Norsworthy" w:date="2020-03-20T00:00:00Z"/>
                <w:sz w:val="20"/>
              </w:rPr>
            </w:pPr>
            <w:ins w:id="8986" w:author="Ross Norsworthy" w:date="2020-03-20T00:00:00Z">
              <w:r w:rsidRPr="00A013FD">
                <w:rPr>
                  <w:sz w:val="20"/>
                </w:rPr>
                <w:t xml:space="preserve">SAT: 154 </w:t>
              </w:r>
            </w:ins>
          </w:p>
        </w:tc>
        <w:tc>
          <w:tcPr>
            <w:tcW w:w="4984" w:type="dxa"/>
          </w:tcPr>
          <w:p w14:paraId="33C019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7" w:author="Ross Norsworthy" w:date="2020-03-20T00:00:00Z"/>
                <w:sz w:val="20"/>
              </w:rPr>
            </w:pPr>
            <w:ins w:id="8988" w:author="Ross Norsworthy" w:date="2020-03-20T00:00:00Z">
              <w:r w:rsidRPr="00A013FD">
                <w:rPr>
                  <w:sz w:val="20"/>
                </w:rPr>
                <w:t xml:space="preserve">Distance delay TER .083 ms </w:t>
              </w:r>
            </w:ins>
          </w:p>
          <w:p w14:paraId="6BB19E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89" w:author="Ross Norsworthy" w:date="2020-03-20T00:00:00Z"/>
                <w:sz w:val="20"/>
              </w:rPr>
            </w:pPr>
            <w:ins w:id="8990" w:author="Ross Norsworthy" w:date="2020-03-20T00:00:00Z">
              <w:r w:rsidRPr="00A013FD">
                <w:rPr>
                  <w:sz w:val="20"/>
                </w:rPr>
                <w:t>Distance delay SAT 8.02 ms</w:t>
              </w:r>
            </w:ins>
          </w:p>
        </w:tc>
      </w:tr>
      <w:tr w:rsidR="00A013FD" w:rsidRPr="00A013FD" w14:paraId="66F14268" w14:textId="77777777" w:rsidTr="00BF604E">
        <w:trPr>
          <w:jc w:val="center"/>
          <w:ins w:id="8991" w:author="Ross Norsworthy" w:date="2020-03-20T00:00:00Z"/>
        </w:trPr>
        <w:tc>
          <w:tcPr>
            <w:tcW w:w="2185" w:type="dxa"/>
          </w:tcPr>
          <w:p w14:paraId="1C6628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92" w:author="Ross Norsworthy" w:date="2020-03-20T00:00:00Z"/>
                <w:sz w:val="20"/>
              </w:rPr>
            </w:pPr>
            <w:ins w:id="8993" w:author="Ross Norsworthy" w:date="2020-03-20T00:00:00Z">
              <w:r w:rsidRPr="00A013FD">
                <w:rPr>
                  <w:sz w:val="20"/>
                </w:rPr>
                <w:t>Total</w:t>
              </w:r>
            </w:ins>
          </w:p>
        </w:tc>
        <w:tc>
          <w:tcPr>
            <w:tcW w:w="1620" w:type="dxa"/>
          </w:tcPr>
          <w:p w14:paraId="16205A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94" w:author="Ross Norsworthy" w:date="2020-03-20T00:00:00Z"/>
                <w:sz w:val="20"/>
              </w:rPr>
            </w:pPr>
            <w:ins w:id="8995" w:author="Ross Norsworthy" w:date="2020-03-20T00:00:00Z">
              <w:r w:rsidRPr="00A013FD">
                <w:rPr>
                  <w:sz w:val="20"/>
                </w:rPr>
                <w:t>1 slot: 512</w:t>
              </w:r>
            </w:ins>
          </w:p>
          <w:p w14:paraId="723EDE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96" w:author="Ross Norsworthy" w:date="2020-03-20T00:00:00Z"/>
                <w:sz w:val="20"/>
              </w:rPr>
            </w:pPr>
            <w:ins w:id="8997" w:author="Ross Norsworthy" w:date="2020-03-20T00:00:00Z">
              <w:r w:rsidRPr="00A013FD">
                <w:rPr>
                  <w:sz w:val="20"/>
                </w:rPr>
                <w:t>2 slot: 1024</w:t>
              </w:r>
            </w:ins>
          </w:p>
          <w:p w14:paraId="70E57B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8998" w:author="Ross Norsworthy" w:date="2020-03-20T00:00:00Z"/>
                <w:sz w:val="20"/>
              </w:rPr>
            </w:pPr>
            <w:ins w:id="8999" w:author="Ross Norsworthy" w:date="2020-03-20T00:00:00Z">
              <w:r w:rsidRPr="00A013FD">
                <w:rPr>
                  <w:sz w:val="20"/>
                </w:rPr>
                <w:t>3 slot: 1536</w:t>
              </w:r>
            </w:ins>
          </w:p>
        </w:tc>
        <w:tc>
          <w:tcPr>
            <w:tcW w:w="4984" w:type="dxa"/>
          </w:tcPr>
          <w:p w14:paraId="2EBB6A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00" w:author="Ross Norsworthy" w:date="2020-03-20T00:00:00Z"/>
                <w:sz w:val="20"/>
              </w:rPr>
            </w:pPr>
          </w:p>
        </w:tc>
      </w:tr>
    </w:tbl>
    <w:p w14:paraId="508D796E" w14:textId="77777777" w:rsidR="00A013FD" w:rsidRPr="00A013FD" w:rsidRDefault="00A013FD" w:rsidP="001846AF">
      <w:pPr>
        <w:pStyle w:val="Tablefin"/>
        <w:rPr>
          <w:ins w:id="9001" w:author="Ross Norsworthy" w:date="2020-03-20T00:00:00Z"/>
        </w:rPr>
      </w:pPr>
    </w:p>
    <w:p w14:paraId="5E784F25" w14:textId="18ACCC46" w:rsidR="00A013FD" w:rsidRPr="00A013FD" w:rsidRDefault="00D90AE5" w:rsidP="006C3F98">
      <w:pPr>
        <w:pStyle w:val="Heading2"/>
        <w:rPr>
          <w:ins w:id="9002" w:author="Ross Norsworthy" w:date="2020-03-20T00:00:00Z"/>
          <w:rFonts w:eastAsia="Calibri"/>
          <w:lang w:eastAsia="en-GB"/>
        </w:rPr>
      </w:pPr>
      <w:bookmarkStart w:id="9003" w:name="_Toc35545348"/>
      <w:ins w:id="9004" w:author="Song, Xiaojing" w:date="2020-08-21T12:32:00Z">
        <w:del w:id="9005" w:author="USA Editor 2021" w:date="2020-12-11T11:31:00Z">
          <w:r w:rsidRPr="000337E4" w:rsidDel="000337E4">
            <w:rPr>
              <w:rFonts w:eastAsia="Calibri"/>
              <w:bCs/>
              <w:szCs w:val="24"/>
              <w:highlight w:val="green"/>
              <w:lang w:eastAsia="en-GB"/>
            </w:rPr>
            <w:delText>B 6</w:delText>
          </w:r>
        </w:del>
      </w:ins>
      <w:ins w:id="9006" w:author="USA Editor 2021" w:date="2020-12-11T11:31:00Z">
        <w:r w:rsidR="000337E4" w:rsidRPr="000337E4">
          <w:rPr>
            <w:rFonts w:eastAsia="Calibri"/>
            <w:bCs/>
            <w:szCs w:val="24"/>
            <w:highlight w:val="green"/>
            <w:lang w:eastAsia="en-GB"/>
          </w:rPr>
          <w:t>7</w:t>
        </w:r>
      </w:ins>
      <w:ins w:id="9007" w:author="Song, Xiaojing" w:date="2020-08-21T12:32:00Z">
        <w:r>
          <w:rPr>
            <w:rFonts w:eastAsia="Calibri"/>
            <w:bCs/>
            <w:szCs w:val="24"/>
            <w:lang w:eastAsia="en-GB"/>
          </w:rPr>
          <w:t>.2</w:t>
        </w:r>
        <w:r>
          <w:rPr>
            <w:rFonts w:eastAsia="Calibri"/>
            <w:bCs/>
            <w:szCs w:val="24"/>
            <w:lang w:eastAsia="en-GB"/>
          </w:rPr>
          <w:tab/>
        </w:r>
      </w:ins>
      <w:ins w:id="9008" w:author="Ross Norsworthy" w:date="2020-03-20T00:00:00Z">
        <w:r w:rsidR="00A013FD" w:rsidRPr="00A013FD">
          <w:rPr>
            <w:rFonts w:eastAsia="Calibri"/>
            <w:lang w:eastAsia="en-GB"/>
          </w:rPr>
          <w:t>Message summary</w:t>
        </w:r>
        <w:bookmarkEnd w:id="9003"/>
      </w:ins>
    </w:p>
    <w:p w14:paraId="488124A5" w14:textId="1D180E69" w:rsidR="00A013FD" w:rsidRPr="00A013FD" w:rsidRDefault="00A013FD" w:rsidP="00A013FD">
      <w:pPr>
        <w:spacing w:after="120"/>
        <w:rPr>
          <w:ins w:id="9009" w:author="Ross Norsworthy" w:date="2020-03-20T00:00:00Z"/>
        </w:rPr>
      </w:pPr>
      <w:ins w:id="9010" w:author="Ross Norsworthy" w:date="2020-03-20T00:00:00Z">
        <w:r w:rsidRPr="00A013FD">
          <w:t xml:space="preserve">The defined message types are summarized Table </w:t>
        </w:r>
      </w:ins>
      <w:ins w:id="9011" w:author="USA Editor 2021" w:date="2021-01-06T13:51:00Z">
        <w:r w:rsidR="003E49BA" w:rsidRPr="003E49BA">
          <w:rPr>
            <w:highlight w:val="green"/>
          </w:rPr>
          <w:t>24</w:t>
        </w:r>
      </w:ins>
      <w:ins w:id="9012" w:author="Ross Norsworthy" w:date="2020-03-20T00:00:00Z">
        <w:del w:id="9013" w:author="USA Editor 2021" w:date="2021-01-06T13:51:00Z">
          <w:r w:rsidRPr="003E49BA" w:rsidDel="003E49BA">
            <w:rPr>
              <w:highlight w:val="green"/>
            </w:rPr>
            <w:delText>25</w:delText>
          </w:r>
        </w:del>
        <w:r w:rsidRPr="00A013FD">
          <w:t>.</w:t>
        </w:r>
      </w:ins>
    </w:p>
    <w:p w14:paraId="1D679E7E" w14:textId="419BFF8F" w:rsidR="002C28D8" w:rsidRDefault="00A013FD" w:rsidP="00562C68">
      <w:pPr>
        <w:pStyle w:val="TableNo"/>
        <w:rPr>
          <w:lang w:val="en-US"/>
        </w:rPr>
      </w:pPr>
      <w:bookmarkStart w:id="9014" w:name="_Toc35546123"/>
      <w:ins w:id="9015" w:author="Ross Norsworthy" w:date="2020-03-20T00:00:00Z">
        <w:r w:rsidRPr="00A013FD">
          <w:rPr>
            <w:lang w:val="en-US"/>
          </w:rPr>
          <w:t xml:space="preserve">Table </w:t>
        </w:r>
      </w:ins>
      <w:ins w:id="9016" w:author="USA Editor 2021" w:date="2021-01-06T13:51:00Z">
        <w:r w:rsidR="003E49BA" w:rsidRPr="003E49BA">
          <w:rPr>
            <w:highlight w:val="green"/>
            <w:lang w:val="en-US"/>
          </w:rPr>
          <w:t>24</w:t>
        </w:r>
      </w:ins>
      <w:ins w:id="9017" w:author="Ross Norsworthy" w:date="2020-03-20T00:00:00Z">
        <w:del w:id="9018" w:author="USA Editor 2021" w:date="2021-01-06T13:51:00Z">
          <w:r w:rsidRPr="003E49BA" w:rsidDel="003E49BA">
            <w:rPr>
              <w:highlight w:val="green"/>
              <w:lang w:val="en-US"/>
            </w:rPr>
            <w:delText>25</w:delText>
          </w:r>
        </w:del>
      </w:ins>
    </w:p>
    <w:p w14:paraId="2B38055E" w14:textId="77777777" w:rsidR="00A013FD" w:rsidRPr="00A013FD" w:rsidRDefault="00A013FD" w:rsidP="00562C68">
      <w:pPr>
        <w:pStyle w:val="Tabletitle"/>
        <w:rPr>
          <w:ins w:id="9019" w:author="Ross Norsworthy" w:date="2020-03-20T00:00:00Z"/>
          <w:lang w:val="en-US"/>
        </w:rPr>
      </w:pPr>
      <w:ins w:id="9020" w:author="Ross Norsworthy" w:date="2020-03-20T00:00:00Z">
        <w:r w:rsidRPr="00A013FD">
          <w:rPr>
            <w:lang w:val="en-US"/>
          </w:rPr>
          <w:t>Message Summary</w:t>
        </w:r>
        <w:bookmarkEnd w:id="9014"/>
      </w:ins>
    </w:p>
    <w:tbl>
      <w:tblPr>
        <w:tblStyle w:val="TableGrid"/>
        <w:tblW w:w="0" w:type="auto"/>
        <w:tblLook w:val="04A0" w:firstRow="1" w:lastRow="0" w:firstColumn="1" w:lastColumn="0" w:noHBand="0" w:noVBand="1"/>
      </w:tblPr>
      <w:tblGrid>
        <w:gridCol w:w="1065"/>
        <w:gridCol w:w="1963"/>
        <w:gridCol w:w="3727"/>
        <w:gridCol w:w="1160"/>
        <w:gridCol w:w="1714"/>
      </w:tblGrid>
      <w:tr w:rsidR="00A013FD" w:rsidRPr="00A013FD" w14:paraId="3EE65063" w14:textId="77777777" w:rsidTr="00BF604E">
        <w:trPr>
          <w:ins w:id="9021" w:author="Ross Norsworthy" w:date="2020-03-20T00:00:00Z"/>
        </w:trPr>
        <w:tc>
          <w:tcPr>
            <w:tcW w:w="1065" w:type="dxa"/>
            <w:shd w:val="clear" w:color="auto" w:fill="00558C"/>
            <w:vAlign w:val="center"/>
          </w:tcPr>
          <w:p w14:paraId="1F32A677" w14:textId="77777777" w:rsidR="00A013FD" w:rsidRPr="00A013FD" w:rsidRDefault="00A013FD" w:rsidP="00A013FD">
            <w:pPr>
              <w:spacing w:before="80" w:after="80"/>
              <w:rPr>
                <w:ins w:id="9022" w:author="Ross Norsworthy" w:date="2020-03-20T00:00:00Z"/>
                <w:rFonts w:ascii="Times New Roman Bold" w:hAnsi="Times New Roman Bold" w:cs="Times New Roman Bold"/>
                <w:b/>
                <w:sz w:val="20"/>
              </w:rPr>
            </w:pPr>
            <w:ins w:id="9023" w:author="Ross Norsworthy" w:date="2020-03-20T00:00:00Z">
              <w:r w:rsidRPr="00A013FD">
                <w:rPr>
                  <w:rFonts w:ascii="Times New Roman Bold" w:hAnsi="Times New Roman Bold" w:cs="Times New Roman Bold"/>
                  <w:b/>
                  <w:sz w:val="20"/>
                </w:rPr>
                <w:t>Message ID</w:t>
              </w:r>
            </w:ins>
          </w:p>
        </w:tc>
        <w:tc>
          <w:tcPr>
            <w:tcW w:w="1963" w:type="dxa"/>
            <w:shd w:val="clear" w:color="auto" w:fill="00558C"/>
            <w:vAlign w:val="center"/>
          </w:tcPr>
          <w:p w14:paraId="7528E95C" w14:textId="77777777" w:rsidR="00A013FD" w:rsidRPr="00A013FD" w:rsidRDefault="00A013FD" w:rsidP="00A013FD">
            <w:pPr>
              <w:spacing w:before="80" w:after="80"/>
              <w:rPr>
                <w:ins w:id="9024" w:author="Ross Norsworthy" w:date="2020-03-20T00:00:00Z"/>
                <w:rFonts w:ascii="Times New Roman Bold" w:hAnsi="Times New Roman Bold" w:cs="Times New Roman Bold"/>
                <w:b/>
                <w:sz w:val="20"/>
              </w:rPr>
            </w:pPr>
            <w:ins w:id="9025" w:author="Ross Norsworthy" w:date="2020-03-20T00:00:00Z">
              <w:r w:rsidRPr="00A013FD">
                <w:rPr>
                  <w:rFonts w:ascii="Times New Roman Bold" w:hAnsi="Times New Roman Bold" w:cs="Times New Roman Bold"/>
                  <w:b/>
                  <w:sz w:val="20"/>
                </w:rPr>
                <w:t>Name</w:t>
              </w:r>
            </w:ins>
          </w:p>
        </w:tc>
        <w:tc>
          <w:tcPr>
            <w:tcW w:w="3727" w:type="dxa"/>
            <w:shd w:val="clear" w:color="auto" w:fill="00558C"/>
            <w:vAlign w:val="center"/>
          </w:tcPr>
          <w:p w14:paraId="3D8D6F39" w14:textId="77777777" w:rsidR="00A013FD" w:rsidRPr="00A013FD" w:rsidRDefault="00A013FD" w:rsidP="00A013FD">
            <w:pPr>
              <w:spacing w:before="80" w:after="80"/>
              <w:rPr>
                <w:ins w:id="9026" w:author="Ross Norsworthy" w:date="2020-03-20T00:00:00Z"/>
                <w:rFonts w:ascii="Times New Roman Bold" w:hAnsi="Times New Roman Bold" w:cs="Times New Roman Bold"/>
                <w:b/>
                <w:sz w:val="20"/>
              </w:rPr>
            </w:pPr>
            <w:ins w:id="9027" w:author="Ross Norsworthy" w:date="2020-03-20T00:00:00Z">
              <w:r w:rsidRPr="00A013FD">
                <w:rPr>
                  <w:rFonts w:ascii="Times New Roman Bold" w:hAnsi="Times New Roman Bold" w:cs="Times New Roman Bold"/>
                  <w:b/>
                  <w:sz w:val="20"/>
                </w:rPr>
                <w:t>Description</w:t>
              </w:r>
            </w:ins>
          </w:p>
        </w:tc>
        <w:tc>
          <w:tcPr>
            <w:tcW w:w="1160" w:type="dxa"/>
            <w:shd w:val="clear" w:color="auto" w:fill="00558C"/>
            <w:vAlign w:val="center"/>
          </w:tcPr>
          <w:p w14:paraId="75F0C0D6" w14:textId="77777777" w:rsidR="00A013FD" w:rsidRPr="00A013FD" w:rsidRDefault="00A013FD" w:rsidP="00A013FD">
            <w:pPr>
              <w:spacing w:before="80" w:after="80"/>
              <w:rPr>
                <w:ins w:id="9028" w:author="Ross Norsworthy" w:date="2020-03-20T00:00:00Z"/>
                <w:rFonts w:ascii="Times New Roman Bold" w:hAnsi="Times New Roman Bold" w:cs="Times New Roman Bold"/>
                <w:b/>
                <w:sz w:val="20"/>
              </w:rPr>
            </w:pPr>
            <w:ins w:id="9029" w:author="Ross Norsworthy" w:date="2020-03-20T00:00:00Z">
              <w:r w:rsidRPr="00A013FD">
                <w:rPr>
                  <w:rFonts w:ascii="Times New Roman Bold" w:hAnsi="Times New Roman Bold" w:cs="Times New Roman Bold"/>
                  <w:b/>
                  <w:sz w:val="20"/>
                </w:rPr>
                <w:t>Access scheme</w:t>
              </w:r>
            </w:ins>
          </w:p>
        </w:tc>
        <w:tc>
          <w:tcPr>
            <w:tcW w:w="1714" w:type="dxa"/>
            <w:shd w:val="clear" w:color="auto" w:fill="00558C"/>
            <w:vAlign w:val="center"/>
          </w:tcPr>
          <w:p w14:paraId="3022B77F" w14:textId="77777777" w:rsidR="00A013FD" w:rsidRPr="00A013FD" w:rsidRDefault="00A013FD" w:rsidP="00A013FD">
            <w:pPr>
              <w:spacing w:before="80" w:after="80"/>
              <w:rPr>
                <w:ins w:id="9030" w:author="Ross Norsworthy" w:date="2020-03-20T00:00:00Z"/>
                <w:rFonts w:ascii="Times New Roman Bold" w:hAnsi="Times New Roman Bold" w:cs="Times New Roman Bold"/>
                <w:b/>
                <w:sz w:val="20"/>
              </w:rPr>
            </w:pPr>
            <w:ins w:id="9031" w:author="Ross Norsworthy" w:date="2020-03-20T00:00:00Z">
              <w:r w:rsidRPr="00A013FD">
                <w:rPr>
                  <w:rFonts w:ascii="Times New Roman Bold" w:hAnsi="Times New Roman Bold" w:cs="Times New Roman Bold"/>
                  <w:b/>
                  <w:sz w:val="20"/>
                </w:rPr>
                <w:t>Communication State</w:t>
              </w:r>
            </w:ins>
          </w:p>
        </w:tc>
      </w:tr>
      <w:tr w:rsidR="00A013FD" w:rsidRPr="00A013FD" w14:paraId="3C2122B6" w14:textId="77777777" w:rsidTr="00BF604E">
        <w:trPr>
          <w:ins w:id="9032" w:author="Ross Norsworthy" w:date="2020-03-20T00:00:00Z"/>
        </w:trPr>
        <w:tc>
          <w:tcPr>
            <w:tcW w:w="1065" w:type="dxa"/>
          </w:tcPr>
          <w:p w14:paraId="24A6CA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33" w:author="Ross Norsworthy" w:date="2020-03-20T00:00:00Z"/>
                <w:sz w:val="20"/>
              </w:rPr>
            </w:pPr>
            <w:ins w:id="9034" w:author="Ross Norsworthy" w:date="2020-03-20T00:00:00Z">
              <w:r w:rsidRPr="00A013FD">
                <w:rPr>
                  <w:sz w:val="20"/>
                </w:rPr>
                <w:t>0</w:t>
              </w:r>
            </w:ins>
          </w:p>
        </w:tc>
        <w:tc>
          <w:tcPr>
            <w:tcW w:w="1963" w:type="dxa"/>
          </w:tcPr>
          <w:p w14:paraId="2DA8A1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35" w:author="Ross Norsworthy" w:date="2020-03-20T00:00:00Z"/>
                <w:sz w:val="20"/>
              </w:rPr>
            </w:pPr>
            <w:ins w:id="9036" w:author="Ross Norsworthy" w:date="2020-03-20T00:00:00Z">
              <w:r w:rsidRPr="00A013FD">
                <w:rPr>
                  <w:sz w:val="20"/>
                </w:rPr>
                <w:t>Broadcast AIS ASM Message</w:t>
              </w:r>
            </w:ins>
          </w:p>
        </w:tc>
        <w:tc>
          <w:tcPr>
            <w:tcW w:w="3727" w:type="dxa"/>
          </w:tcPr>
          <w:p w14:paraId="3949BA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37" w:author="Ross Norsworthy" w:date="2020-03-20T00:00:00Z"/>
                <w:sz w:val="20"/>
              </w:rPr>
            </w:pPr>
            <w:ins w:id="9038" w:author="Ross Norsworthy" w:date="2020-03-20T00:00:00Z">
              <w:r w:rsidRPr="00A013FD">
                <w:rPr>
                  <w:sz w:val="20"/>
                </w:rPr>
                <w:t xml:space="preserve">Encapsulated </w:t>
              </w:r>
              <w:r w:rsidRPr="00A013FD">
                <w:rPr>
                  <w:sz w:val="20"/>
                  <w:szCs w:val="24"/>
                </w:rPr>
                <w:t>AIS ASM messages</w:t>
              </w:r>
            </w:ins>
          </w:p>
        </w:tc>
        <w:tc>
          <w:tcPr>
            <w:tcW w:w="1160" w:type="dxa"/>
          </w:tcPr>
          <w:p w14:paraId="5C8176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39" w:author="Ross Norsworthy" w:date="2020-03-20T00:00:00Z"/>
                <w:sz w:val="20"/>
              </w:rPr>
            </w:pPr>
            <w:ins w:id="9040" w:author="Ross Norsworthy" w:date="2020-03-20T00:00:00Z">
              <w:r w:rsidRPr="00A013FD">
                <w:rPr>
                  <w:sz w:val="20"/>
                </w:rPr>
                <w:t>RATDMA</w:t>
              </w:r>
            </w:ins>
          </w:p>
        </w:tc>
        <w:tc>
          <w:tcPr>
            <w:tcW w:w="1714" w:type="dxa"/>
          </w:tcPr>
          <w:p w14:paraId="6DB7B8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41" w:author="Ross Norsworthy" w:date="2020-03-20T00:00:00Z"/>
                <w:sz w:val="20"/>
              </w:rPr>
            </w:pPr>
            <w:ins w:id="9042" w:author="Ross Norsworthy" w:date="2020-03-20T00:00:00Z">
              <w:r w:rsidRPr="00A013FD">
                <w:rPr>
                  <w:sz w:val="20"/>
                </w:rPr>
                <w:t>none</w:t>
              </w:r>
            </w:ins>
          </w:p>
        </w:tc>
      </w:tr>
      <w:tr w:rsidR="00A013FD" w:rsidRPr="00A013FD" w14:paraId="540D69E4" w14:textId="77777777" w:rsidTr="00BF604E">
        <w:trPr>
          <w:ins w:id="9043" w:author="Ross Norsworthy" w:date="2020-03-20T00:00:00Z"/>
        </w:trPr>
        <w:tc>
          <w:tcPr>
            <w:tcW w:w="1065" w:type="dxa"/>
          </w:tcPr>
          <w:p w14:paraId="5E3D78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44" w:author="Ross Norsworthy" w:date="2020-03-20T00:00:00Z"/>
                <w:sz w:val="20"/>
              </w:rPr>
            </w:pPr>
            <w:ins w:id="9045" w:author="Ross Norsworthy" w:date="2020-03-20T00:00:00Z">
              <w:r w:rsidRPr="00A013FD">
                <w:rPr>
                  <w:sz w:val="20"/>
                </w:rPr>
                <w:t>1</w:t>
              </w:r>
            </w:ins>
          </w:p>
        </w:tc>
        <w:tc>
          <w:tcPr>
            <w:tcW w:w="1963" w:type="dxa"/>
          </w:tcPr>
          <w:p w14:paraId="77543F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46" w:author="Ross Norsworthy" w:date="2020-03-20T00:00:00Z"/>
                <w:sz w:val="20"/>
              </w:rPr>
            </w:pPr>
            <w:ins w:id="9047" w:author="Ross Norsworthy" w:date="2020-03-20T00:00:00Z">
              <w:r w:rsidRPr="00A013FD">
                <w:rPr>
                  <w:sz w:val="20"/>
                </w:rPr>
                <w:t>Scheduled Broadcast Message</w:t>
              </w:r>
            </w:ins>
          </w:p>
        </w:tc>
        <w:tc>
          <w:tcPr>
            <w:tcW w:w="3727" w:type="dxa"/>
          </w:tcPr>
          <w:p w14:paraId="761464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48" w:author="Ross Norsworthy" w:date="2020-03-20T00:00:00Z"/>
                <w:sz w:val="20"/>
              </w:rPr>
            </w:pPr>
            <w:ins w:id="9049" w:author="Ross Norsworthy" w:date="2020-03-20T00:00:00Z">
              <w:r w:rsidRPr="00A013FD">
                <w:rPr>
                  <w:sz w:val="20"/>
                </w:rPr>
                <w:t>Broadcast data using communication state</w:t>
              </w:r>
            </w:ins>
          </w:p>
        </w:tc>
        <w:tc>
          <w:tcPr>
            <w:tcW w:w="1160" w:type="dxa"/>
          </w:tcPr>
          <w:p w14:paraId="076AA2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0" w:author="Ross Norsworthy" w:date="2020-03-20T00:00:00Z"/>
                <w:sz w:val="20"/>
              </w:rPr>
            </w:pPr>
            <w:ins w:id="9051" w:author="Ross Norsworthy" w:date="2020-03-20T00:00:00Z">
              <w:r w:rsidRPr="00A013FD">
                <w:rPr>
                  <w:sz w:val="20"/>
                </w:rPr>
                <w:t>FATDMA</w:t>
              </w:r>
              <w:r w:rsidRPr="00A013FD">
                <w:rPr>
                  <w:sz w:val="20"/>
                </w:rPr>
                <w:br/>
                <w:t>RATDMA MITDMA</w:t>
              </w:r>
            </w:ins>
          </w:p>
        </w:tc>
        <w:tc>
          <w:tcPr>
            <w:tcW w:w="1714" w:type="dxa"/>
          </w:tcPr>
          <w:p w14:paraId="20ED8B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2" w:author="Ross Norsworthy" w:date="2020-03-20T00:00:00Z"/>
                <w:sz w:val="20"/>
              </w:rPr>
            </w:pPr>
            <w:ins w:id="9053" w:author="Ross Norsworthy" w:date="2020-03-20T00:00:00Z">
              <w:r w:rsidRPr="00A013FD">
                <w:rPr>
                  <w:sz w:val="20"/>
                </w:rPr>
                <w:t>MITDMA</w:t>
              </w:r>
            </w:ins>
          </w:p>
        </w:tc>
      </w:tr>
      <w:tr w:rsidR="00A013FD" w:rsidRPr="00A013FD" w14:paraId="1073F30B" w14:textId="77777777" w:rsidTr="00BF604E">
        <w:trPr>
          <w:ins w:id="9054" w:author="Ross Norsworthy" w:date="2020-03-20T00:00:00Z"/>
        </w:trPr>
        <w:tc>
          <w:tcPr>
            <w:tcW w:w="1065" w:type="dxa"/>
          </w:tcPr>
          <w:p w14:paraId="21A439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5" w:author="Ross Norsworthy" w:date="2020-03-20T00:00:00Z"/>
                <w:sz w:val="20"/>
              </w:rPr>
            </w:pPr>
            <w:ins w:id="9056" w:author="Ross Norsworthy" w:date="2020-03-20T00:00:00Z">
              <w:r w:rsidRPr="00A013FD">
                <w:rPr>
                  <w:sz w:val="20"/>
                </w:rPr>
                <w:t>2</w:t>
              </w:r>
            </w:ins>
          </w:p>
        </w:tc>
        <w:tc>
          <w:tcPr>
            <w:tcW w:w="1963" w:type="dxa"/>
          </w:tcPr>
          <w:p w14:paraId="342F7C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7" w:author="Ross Norsworthy" w:date="2020-03-20T00:00:00Z"/>
                <w:sz w:val="20"/>
              </w:rPr>
            </w:pPr>
            <w:ins w:id="9058" w:author="Ross Norsworthy" w:date="2020-03-20T00:00:00Z">
              <w:r w:rsidRPr="00A013FD">
                <w:rPr>
                  <w:sz w:val="20"/>
                </w:rPr>
                <w:t>Broadcast Message</w:t>
              </w:r>
            </w:ins>
          </w:p>
        </w:tc>
        <w:tc>
          <w:tcPr>
            <w:tcW w:w="3727" w:type="dxa"/>
          </w:tcPr>
          <w:p w14:paraId="1CBAB8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59" w:author="Ross Norsworthy" w:date="2020-03-20T00:00:00Z"/>
                <w:sz w:val="20"/>
              </w:rPr>
            </w:pPr>
            <w:ins w:id="9060" w:author="Ross Norsworthy" w:date="2020-03-20T00:00:00Z">
              <w:r w:rsidRPr="00A013FD">
                <w:rPr>
                  <w:sz w:val="20"/>
                </w:rPr>
                <w:t>Broadcast data with no communication state</w:t>
              </w:r>
            </w:ins>
          </w:p>
        </w:tc>
        <w:tc>
          <w:tcPr>
            <w:tcW w:w="1160" w:type="dxa"/>
          </w:tcPr>
          <w:p w14:paraId="42492D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61" w:author="Ross Norsworthy" w:date="2020-03-20T00:00:00Z"/>
                <w:sz w:val="20"/>
              </w:rPr>
            </w:pPr>
            <w:ins w:id="9062" w:author="Ross Norsworthy" w:date="2020-03-20T00:00:00Z">
              <w:r w:rsidRPr="00A013FD">
                <w:rPr>
                  <w:sz w:val="20"/>
                </w:rPr>
                <w:t>FATDMA</w:t>
              </w:r>
              <w:r w:rsidRPr="00A013FD">
                <w:rPr>
                  <w:sz w:val="20"/>
                </w:rPr>
                <w:br/>
                <w:t>RATDMA</w:t>
              </w:r>
            </w:ins>
          </w:p>
        </w:tc>
        <w:tc>
          <w:tcPr>
            <w:tcW w:w="1714" w:type="dxa"/>
          </w:tcPr>
          <w:p w14:paraId="0C6B6E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63" w:author="Ross Norsworthy" w:date="2020-03-20T00:00:00Z"/>
                <w:sz w:val="20"/>
              </w:rPr>
            </w:pPr>
            <w:ins w:id="9064" w:author="Ross Norsworthy" w:date="2020-03-20T00:00:00Z">
              <w:r w:rsidRPr="00A013FD">
                <w:rPr>
                  <w:sz w:val="20"/>
                </w:rPr>
                <w:t>none</w:t>
              </w:r>
            </w:ins>
          </w:p>
        </w:tc>
      </w:tr>
      <w:tr w:rsidR="00A013FD" w:rsidRPr="00A013FD" w14:paraId="1DE2C96D" w14:textId="77777777" w:rsidTr="00BF604E">
        <w:trPr>
          <w:ins w:id="9065" w:author="Ross Norsworthy" w:date="2020-03-20T00:00:00Z"/>
        </w:trPr>
        <w:tc>
          <w:tcPr>
            <w:tcW w:w="1065" w:type="dxa"/>
          </w:tcPr>
          <w:p w14:paraId="4B3FA9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66" w:author="Ross Norsworthy" w:date="2020-03-20T00:00:00Z"/>
                <w:sz w:val="20"/>
              </w:rPr>
            </w:pPr>
            <w:ins w:id="9067" w:author="Ross Norsworthy" w:date="2020-03-20T00:00:00Z">
              <w:r w:rsidRPr="00A013FD">
                <w:rPr>
                  <w:sz w:val="20"/>
                </w:rPr>
                <w:t>3</w:t>
              </w:r>
            </w:ins>
          </w:p>
        </w:tc>
        <w:tc>
          <w:tcPr>
            <w:tcW w:w="1963" w:type="dxa"/>
          </w:tcPr>
          <w:p w14:paraId="646083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68" w:author="Ross Norsworthy" w:date="2020-03-20T00:00:00Z"/>
                <w:sz w:val="20"/>
              </w:rPr>
            </w:pPr>
            <w:ins w:id="9069" w:author="Ross Norsworthy" w:date="2020-03-20T00:00:00Z">
              <w:r w:rsidRPr="00A013FD">
                <w:rPr>
                  <w:sz w:val="20"/>
                </w:rPr>
                <w:t>Scheduled Individual Addressed Message</w:t>
              </w:r>
            </w:ins>
          </w:p>
        </w:tc>
        <w:tc>
          <w:tcPr>
            <w:tcW w:w="3727" w:type="dxa"/>
          </w:tcPr>
          <w:p w14:paraId="65A52B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70" w:author="Ross Norsworthy" w:date="2020-03-20T00:00:00Z"/>
                <w:sz w:val="20"/>
              </w:rPr>
            </w:pPr>
            <w:ins w:id="9071" w:author="Ross Norsworthy" w:date="2020-03-20T00:00:00Z">
              <w:r w:rsidRPr="00A013FD">
                <w:rPr>
                  <w:sz w:val="20"/>
                </w:rPr>
                <w:t>Individual addressed data with communication state.  Requires acknowledgement</w:t>
              </w:r>
            </w:ins>
          </w:p>
        </w:tc>
        <w:tc>
          <w:tcPr>
            <w:tcW w:w="1160" w:type="dxa"/>
          </w:tcPr>
          <w:p w14:paraId="0C7BBF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72" w:author="Ross Norsworthy" w:date="2020-03-20T00:00:00Z"/>
                <w:sz w:val="20"/>
              </w:rPr>
            </w:pPr>
            <w:ins w:id="9073" w:author="Ross Norsworthy" w:date="2020-03-20T00:00:00Z">
              <w:r w:rsidRPr="00A013FD">
                <w:rPr>
                  <w:sz w:val="20"/>
                </w:rPr>
                <w:t>FATDMA</w:t>
              </w:r>
              <w:r w:rsidRPr="00A013FD">
                <w:rPr>
                  <w:sz w:val="20"/>
                </w:rPr>
                <w:br/>
                <w:t>RATDMA MITDMA</w:t>
              </w:r>
            </w:ins>
          </w:p>
        </w:tc>
        <w:tc>
          <w:tcPr>
            <w:tcW w:w="1714" w:type="dxa"/>
          </w:tcPr>
          <w:p w14:paraId="025F52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74" w:author="Ross Norsworthy" w:date="2020-03-20T00:00:00Z"/>
                <w:sz w:val="20"/>
              </w:rPr>
            </w:pPr>
            <w:ins w:id="9075" w:author="Ross Norsworthy" w:date="2020-03-20T00:00:00Z">
              <w:r w:rsidRPr="00A013FD">
                <w:rPr>
                  <w:sz w:val="20"/>
                </w:rPr>
                <w:t>MITDMA</w:t>
              </w:r>
            </w:ins>
          </w:p>
        </w:tc>
      </w:tr>
      <w:tr w:rsidR="00A013FD" w:rsidRPr="00A013FD" w14:paraId="56E51976" w14:textId="77777777" w:rsidTr="00BF604E">
        <w:trPr>
          <w:ins w:id="9076" w:author="Ross Norsworthy" w:date="2020-03-20T00:00:00Z"/>
        </w:trPr>
        <w:tc>
          <w:tcPr>
            <w:tcW w:w="1065" w:type="dxa"/>
          </w:tcPr>
          <w:p w14:paraId="205617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77" w:author="Ross Norsworthy" w:date="2020-03-20T00:00:00Z"/>
                <w:sz w:val="20"/>
              </w:rPr>
            </w:pPr>
            <w:ins w:id="9078" w:author="Ross Norsworthy" w:date="2020-03-20T00:00:00Z">
              <w:r w:rsidRPr="00A013FD">
                <w:rPr>
                  <w:sz w:val="20"/>
                </w:rPr>
                <w:t>4</w:t>
              </w:r>
            </w:ins>
          </w:p>
        </w:tc>
        <w:tc>
          <w:tcPr>
            <w:tcW w:w="1963" w:type="dxa"/>
          </w:tcPr>
          <w:p w14:paraId="21C587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79" w:author="Ross Norsworthy" w:date="2020-03-20T00:00:00Z"/>
                <w:sz w:val="20"/>
              </w:rPr>
            </w:pPr>
            <w:ins w:id="9080" w:author="Ross Norsworthy" w:date="2020-03-20T00:00:00Z">
              <w:r w:rsidRPr="00A013FD">
                <w:rPr>
                  <w:sz w:val="20"/>
                </w:rPr>
                <w:t>Individual Addressed Message</w:t>
              </w:r>
            </w:ins>
          </w:p>
        </w:tc>
        <w:tc>
          <w:tcPr>
            <w:tcW w:w="3727" w:type="dxa"/>
          </w:tcPr>
          <w:p w14:paraId="31F78F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81" w:author="Ross Norsworthy" w:date="2020-03-20T00:00:00Z"/>
                <w:sz w:val="20"/>
              </w:rPr>
            </w:pPr>
            <w:ins w:id="9082" w:author="Ross Norsworthy" w:date="2020-03-20T00:00:00Z">
              <w:r w:rsidRPr="00A013FD">
                <w:rPr>
                  <w:sz w:val="20"/>
                </w:rPr>
                <w:t>Individual addressed data with no communication state. Requires acknowledgement</w:t>
              </w:r>
            </w:ins>
          </w:p>
        </w:tc>
        <w:tc>
          <w:tcPr>
            <w:tcW w:w="1160" w:type="dxa"/>
          </w:tcPr>
          <w:p w14:paraId="01528F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83" w:author="Ross Norsworthy" w:date="2020-03-20T00:00:00Z"/>
                <w:sz w:val="20"/>
              </w:rPr>
            </w:pPr>
            <w:ins w:id="9084" w:author="Ross Norsworthy" w:date="2020-03-20T00:00:00Z">
              <w:r w:rsidRPr="00A013FD">
                <w:rPr>
                  <w:sz w:val="20"/>
                </w:rPr>
                <w:t>FATDMA</w:t>
              </w:r>
              <w:r w:rsidRPr="00A013FD">
                <w:rPr>
                  <w:sz w:val="20"/>
                </w:rPr>
                <w:br/>
                <w:t>RATDMA</w:t>
              </w:r>
            </w:ins>
          </w:p>
        </w:tc>
        <w:tc>
          <w:tcPr>
            <w:tcW w:w="1714" w:type="dxa"/>
          </w:tcPr>
          <w:p w14:paraId="574A42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85" w:author="Ross Norsworthy" w:date="2020-03-20T00:00:00Z"/>
                <w:sz w:val="20"/>
              </w:rPr>
            </w:pPr>
            <w:ins w:id="9086" w:author="Ross Norsworthy" w:date="2020-03-20T00:00:00Z">
              <w:r w:rsidRPr="00A013FD">
                <w:rPr>
                  <w:sz w:val="20"/>
                </w:rPr>
                <w:t>none</w:t>
              </w:r>
            </w:ins>
          </w:p>
        </w:tc>
      </w:tr>
      <w:tr w:rsidR="00A013FD" w:rsidRPr="00A013FD" w14:paraId="12940F61" w14:textId="77777777" w:rsidTr="00BF604E">
        <w:trPr>
          <w:ins w:id="9087" w:author="Ross Norsworthy" w:date="2020-03-20T00:00:00Z"/>
        </w:trPr>
        <w:tc>
          <w:tcPr>
            <w:tcW w:w="1065" w:type="dxa"/>
          </w:tcPr>
          <w:p w14:paraId="2E0EB2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88" w:author="Ross Norsworthy" w:date="2020-03-20T00:00:00Z"/>
                <w:sz w:val="20"/>
              </w:rPr>
            </w:pPr>
            <w:ins w:id="9089" w:author="Ross Norsworthy" w:date="2020-03-20T00:00:00Z">
              <w:r w:rsidRPr="00A013FD">
                <w:rPr>
                  <w:sz w:val="20"/>
                </w:rPr>
                <w:t>5</w:t>
              </w:r>
            </w:ins>
          </w:p>
        </w:tc>
        <w:tc>
          <w:tcPr>
            <w:tcW w:w="1963" w:type="dxa"/>
          </w:tcPr>
          <w:p w14:paraId="04E9D6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90" w:author="Ross Norsworthy" w:date="2020-03-20T00:00:00Z"/>
                <w:sz w:val="20"/>
              </w:rPr>
            </w:pPr>
            <w:ins w:id="9091" w:author="Ross Norsworthy" w:date="2020-03-20T00:00:00Z">
              <w:r w:rsidRPr="00A013FD">
                <w:rPr>
                  <w:sz w:val="20"/>
                </w:rPr>
                <w:t>Acknowledgment Message</w:t>
              </w:r>
            </w:ins>
          </w:p>
        </w:tc>
        <w:tc>
          <w:tcPr>
            <w:tcW w:w="3727" w:type="dxa"/>
          </w:tcPr>
          <w:p w14:paraId="19CBD2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92" w:author="Ross Norsworthy" w:date="2020-03-20T00:00:00Z"/>
                <w:sz w:val="20"/>
              </w:rPr>
            </w:pPr>
            <w:ins w:id="9093" w:author="Ross Norsworthy" w:date="2020-03-20T00:00:00Z">
              <w:r w:rsidRPr="00A013FD">
                <w:rPr>
                  <w:sz w:val="20"/>
                </w:rPr>
                <w:t>This message is used to provide and acknowledgment for one or more addressed messages</w:t>
              </w:r>
            </w:ins>
          </w:p>
        </w:tc>
        <w:tc>
          <w:tcPr>
            <w:tcW w:w="1160" w:type="dxa"/>
          </w:tcPr>
          <w:p w14:paraId="3B5270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94" w:author="Ross Norsworthy" w:date="2020-03-20T00:00:00Z"/>
                <w:sz w:val="20"/>
              </w:rPr>
            </w:pPr>
            <w:ins w:id="9095" w:author="Ross Norsworthy" w:date="2020-03-20T00:00:00Z">
              <w:r w:rsidRPr="00A013FD">
                <w:rPr>
                  <w:sz w:val="20"/>
                </w:rPr>
                <w:t>FATMDA</w:t>
              </w:r>
              <w:r w:rsidRPr="00A013FD">
                <w:rPr>
                  <w:sz w:val="20"/>
                </w:rPr>
                <w:br/>
                <w:t>RATDMA</w:t>
              </w:r>
              <w:r w:rsidRPr="00A013FD">
                <w:rPr>
                  <w:sz w:val="20"/>
                </w:rPr>
                <w:br/>
                <w:t>MITDMA</w:t>
              </w:r>
            </w:ins>
          </w:p>
        </w:tc>
        <w:tc>
          <w:tcPr>
            <w:tcW w:w="1714" w:type="dxa"/>
          </w:tcPr>
          <w:p w14:paraId="64C271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96" w:author="Ross Norsworthy" w:date="2020-03-20T00:00:00Z"/>
                <w:sz w:val="20"/>
              </w:rPr>
            </w:pPr>
            <w:ins w:id="9097" w:author="Ross Norsworthy" w:date="2020-03-20T00:00:00Z">
              <w:r w:rsidRPr="00A013FD">
                <w:rPr>
                  <w:sz w:val="20"/>
                </w:rPr>
                <w:t>none</w:t>
              </w:r>
            </w:ins>
          </w:p>
        </w:tc>
      </w:tr>
      <w:tr w:rsidR="00A013FD" w:rsidRPr="00A013FD" w14:paraId="2BA1AE6C" w14:textId="77777777" w:rsidTr="00BF604E">
        <w:trPr>
          <w:ins w:id="9098" w:author="Ross Norsworthy" w:date="2020-03-20T00:00:00Z"/>
        </w:trPr>
        <w:tc>
          <w:tcPr>
            <w:tcW w:w="1065" w:type="dxa"/>
          </w:tcPr>
          <w:p w14:paraId="551EAA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099" w:author="Ross Norsworthy" w:date="2020-03-20T00:00:00Z"/>
                <w:sz w:val="20"/>
              </w:rPr>
            </w:pPr>
            <w:ins w:id="9100" w:author="Ross Norsworthy" w:date="2020-03-20T00:00:00Z">
              <w:r w:rsidRPr="00A013FD">
                <w:rPr>
                  <w:sz w:val="20"/>
                </w:rPr>
                <w:t>6</w:t>
              </w:r>
            </w:ins>
          </w:p>
        </w:tc>
        <w:tc>
          <w:tcPr>
            <w:tcW w:w="1963" w:type="dxa"/>
          </w:tcPr>
          <w:p w14:paraId="14731A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01" w:author="Ross Norsworthy" w:date="2020-03-20T00:00:00Z"/>
                <w:sz w:val="20"/>
              </w:rPr>
            </w:pPr>
            <w:ins w:id="9102" w:author="Ross Norsworthy" w:date="2020-03-20T00:00:00Z">
              <w:r w:rsidRPr="00A013FD">
                <w:rPr>
                  <w:sz w:val="20"/>
                </w:rPr>
                <w:t>Geographical Multicast Message</w:t>
              </w:r>
            </w:ins>
          </w:p>
        </w:tc>
        <w:tc>
          <w:tcPr>
            <w:tcW w:w="3727" w:type="dxa"/>
          </w:tcPr>
          <w:p w14:paraId="1ED502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03" w:author="Ross Norsworthy" w:date="2020-03-20T00:00:00Z"/>
                <w:sz w:val="20"/>
              </w:rPr>
            </w:pPr>
            <w:ins w:id="9104" w:author="Ross Norsworthy" w:date="2020-03-20T00:00:00Z">
              <w:r w:rsidRPr="00A013FD">
                <w:rPr>
                  <w:sz w:val="20"/>
                </w:rPr>
                <w:t>Addressed to a group of stations defined by their geographical location with no communication state. No acknowledgment required.</w:t>
              </w:r>
            </w:ins>
          </w:p>
        </w:tc>
        <w:tc>
          <w:tcPr>
            <w:tcW w:w="1160" w:type="dxa"/>
          </w:tcPr>
          <w:p w14:paraId="6CD373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05" w:author="Ross Norsworthy" w:date="2020-03-20T00:00:00Z"/>
                <w:sz w:val="20"/>
              </w:rPr>
            </w:pPr>
            <w:ins w:id="9106" w:author="Ross Norsworthy" w:date="2020-03-20T00:00:00Z">
              <w:r w:rsidRPr="00A013FD">
                <w:rPr>
                  <w:sz w:val="20"/>
                </w:rPr>
                <w:t>FATDMA</w:t>
              </w:r>
              <w:r w:rsidRPr="00A013FD">
                <w:rPr>
                  <w:sz w:val="20"/>
                </w:rPr>
                <w:br/>
                <w:t>RATDMA</w:t>
              </w:r>
            </w:ins>
          </w:p>
        </w:tc>
        <w:tc>
          <w:tcPr>
            <w:tcW w:w="1714" w:type="dxa"/>
          </w:tcPr>
          <w:p w14:paraId="06F622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107" w:author="Ross Norsworthy" w:date="2020-03-20T00:00:00Z"/>
                <w:sz w:val="20"/>
              </w:rPr>
            </w:pPr>
            <w:ins w:id="9108" w:author="Ross Norsworthy" w:date="2020-03-20T00:00:00Z">
              <w:r w:rsidRPr="00A013FD">
                <w:rPr>
                  <w:sz w:val="20"/>
                </w:rPr>
                <w:t>none</w:t>
              </w:r>
            </w:ins>
          </w:p>
        </w:tc>
      </w:tr>
    </w:tbl>
    <w:p w14:paraId="74AD358E" w14:textId="77777777" w:rsidR="00A013FD" w:rsidRPr="00A013FD" w:rsidRDefault="00A013FD" w:rsidP="001846AF">
      <w:pPr>
        <w:pStyle w:val="Tablefin"/>
        <w:rPr>
          <w:ins w:id="9109" w:author="Ross Norsworthy" w:date="2020-03-20T00:00:00Z"/>
        </w:rPr>
      </w:pPr>
    </w:p>
    <w:p w14:paraId="33EC7E00" w14:textId="2BF52168" w:rsidR="00A013FD" w:rsidRPr="00A013FD" w:rsidRDefault="00D90AE5" w:rsidP="006C3F98">
      <w:pPr>
        <w:pStyle w:val="Heading2"/>
        <w:rPr>
          <w:ins w:id="9110" w:author="Ross Norsworthy" w:date="2020-03-20T00:00:00Z"/>
          <w:rFonts w:eastAsia="Calibri"/>
          <w:lang w:eastAsia="en-GB"/>
        </w:rPr>
      </w:pPr>
      <w:bookmarkStart w:id="9111" w:name="_Toc35545349"/>
      <w:ins w:id="9112" w:author="Song, Xiaojing" w:date="2020-08-21T12:32:00Z">
        <w:del w:id="9113" w:author="USA Editor 2021" w:date="2020-12-11T11:31:00Z">
          <w:r w:rsidRPr="000337E4" w:rsidDel="000337E4">
            <w:rPr>
              <w:rFonts w:eastAsia="Calibri"/>
              <w:bCs/>
              <w:szCs w:val="24"/>
              <w:highlight w:val="green"/>
              <w:lang w:eastAsia="en-GB"/>
            </w:rPr>
            <w:delText>B 6</w:delText>
          </w:r>
        </w:del>
      </w:ins>
      <w:ins w:id="9114" w:author="USA Editor 2021" w:date="2020-12-11T11:31:00Z">
        <w:r w:rsidR="000337E4" w:rsidRPr="000337E4">
          <w:rPr>
            <w:rFonts w:eastAsia="Calibri"/>
            <w:bCs/>
            <w:szCs w:val="24"/>
            <w:highlight w:val="green"/>
            <w:lang w:eastAsia="en-GB"/>
          </w:rPr>
          <w:t>7</w:t>
        </w:r>
      </w:ins>
      <w:ins w:id="9115" w:author="Song, Xiaojing" w:date="2020-08-21T12:32:00Z">
        <w:r>
          <w:rPr>
            <w:rFonts w:eastAsia="Calibri"/>
            <w:bCs/>
            <w:szCs w:val="24"/>
            <w:lang w:eastAsia="en-GB"/>
          </w:rPr>
          <w:t>.3</w:t>
        </w:r>
        <w:r>
          <w:rPr>
            <w:rFonts w:eastAsia="Calibri"/>
            <w:bCs/>
            <w:szCs w:val="24"/>
            <w:lang w:eastAsia="en-GB"/>
          </w:rPr>
          <w:tab/>
        </w:r>
      </w:ins>
      <w:ins w:id="9116" w:author="Ross Norsworthy" w:date="2020-03-20T00:00:00Z">
        <w:r w:rsidR="00A013FD" w:rsidRPr="00A013FD">
          <w:rPr>
            <w:rFonts w:eastAsia="Calibri"/>
            <w:lang w:eastAsia="en-GB"/>
          </w:rPr>
          <w:t>Message 0: broadcast AIS ASM message</w:t>
        </w:r>
        <w:bookmarkEnd w:id="9111"/>
      </w:ins>
    </w:p>
    <w:p w14:paraId="12AA91C1" w14:textId="77777777" w:rsidR="00A013FD" w:rsidRPr="00A013FD" w:rsidRDefault="00A013FD" w:rsidP="00A013FD">
      <w:pPr>
        <w:spacing w:after="120"/>
        <w:rPr>
          <w:ins w:id="9117" w:author="Ross Norsworthy" w:date="2020-03-20T00:00:00Z"/>
        </w:rPr>
      </w:pPr>
      <w:ins w:id="9118" w:author="Ross Norsworthy" w:date="2020-03-20T00:00:00Z">
        <w:r w:rsidRPr="00A013FD">
          <w:t>ASM Message 0 may contain encapsulated AIS Messages 6, 8, 12, 14, 21, 25 or 26. Acknowledgement is not supported for addressed messages. This message type is for terrestrial use only.</w:t>
        </w:r>
      </w:ins>
    </w:p>
    <w:p w14:paraId="34A66517" w14:textId="77777777" w:rsidR="00A013FD" w:rsidRPr="00A013FD" w:rsidRDefault="00A013FD" w:rsidP="00A013FD">
      <w:pPr>
        <w:spacing w:after="120"/>
        <w:rPr>
          <w:ins w:id="9119" w:author="Ross Norsworthy" w:date="2020-03-20T00:00:00Z"/>
        </w:rPr>
      </w:pPr>
      <w:ins w:id="9120" w:author="Ross Norsworthy" w:date="2020-03-20T00:00:00Z">
        <w:r w:rsidRPr="00A013FD">
          <w:t xml:space="preserve">The encapsulated message may or may not be transmitted on AIS1 or AIS2 channels. </w:t>
        </w:r>
      </w:ins>
    </w:p>
    <w:p w14:paraId="6E81043C" w14:textId="77777777" w:rsidR="00A013FD" w:rsidRPr="00A013FD" w:rsidRDefault="00A013FD" w:rsidP="00A013FD">
      <w:pPr>
        <w:spacing w:after="120"/>
        <w:rPr>
          <w:ins w:id="9121" w:author="Ross Norsworthy" w:date="2020-03-20T00:00:00Z"/>
        </w:rPr>
      </w:pPr>
      <w:ins w:id="9122" w:author="Ross Norsworthy" w:date="2020-03-20T00:00:00Z">
        <w:r w:rsidRPr="00A013FD">
          <w:t>If the encapsulation repeats a Message that was transmitted on AIS1 or AIS2 channel, the encapsulation and transmission of messages shall be performed as soon as possible, according to configuration, after receiving the relevant messages which are required to be retransmitted.</w:t>
        </w:r>
      </w:ins>
    </w:p>
    <w:p w14:paraId="668C6CAD" w14:textId="77777777" w:rsidR="00A013FD" w:rsidRPr="00A013FD" w:rsidRDefault="00A013FD" w:rsidP="00A013FD">
      <w:pPr>
        <w:spacing w:after="120"/>
        <w:rPr>
          <w:ins w:id="9123" w:author="Ross Norsworthy" w:date="2020-03-20T00:00:00Z"/>
        </w:rPr>
      </w:pPr>
      <w:ins w:id="9124" w:author="Ross Norsworthy" w:date="2020-03-20T00:00:00Z">
        <w:r w:rsidRPr="00A013FD">
          <w:t>The communication state of the encapsulated message shall always be set to zero at encapsulation.</w:t>
        </w:r>
      </w:ins>
    </w:p>
    <w:p w14:paraId="343224DB" w14:textId="489B9E60" w:rsidR="00A013FD" w:rsidRPr="00A013FD" w:rsidRDefault="00A013FD" w:rsidP="00A013FD">
      <w:pPr>
        <w:spacing w:after="120"/>
        <w:rPr>
          <w:ins w:id="9125" w:author="Ross Norsworthy" w:date="2020-03-20T00:00:00Z"/>
        </w:rPr>
      </w:pPr>
      <w:ins w:id="9126" w:author="Ross Norsworthy" w:date="2020-03-20T00:00:00Z">
        <w:r w:rsidRPr="00A013FD">
          <w:t xml:space="preserve">The receiving station shall output all received encapsulated AIS Messages at the PI immediately after reception. Scheduled broadcast message is defined in Table </w:t>
        </w:r>
      </w:ins>
      <w:ins w:id="9127" w:author="USA Editor 2021" w:date="2021-01-06T13:51:00Z">
        <w:r w:rsidR="003E49BA" w:rsidRPr="003E49BA">
          <w:rPr>
            <w:highlight w:val="green"/>
          </w:rPr>
          <w:t>25</w:t>
        </w:r>
      </w:ins>
      <w:ins w:id="9128" w:author="Ross Norsworthy" w:date="2020-03-20T00:00:00Z">
        <w:del w:id="9129" w:author="USA Editor 2021" w:date="2021-01-06T13:51:00Z">
          <w:r w:rsidRPr="003E49BA" w:rsidDel="003E49BA">
            <w:rPr>
              <w:highlight w:val="green"/>
            </w:rPr>
            <w:delText>26</w:delText>
          </w:r>
        </w:del>
        <w:r w:rsidRPr="00A013FD">
          <w:t>.</w:t>
        </w:r>
      </w:ins>
    </w:p>
    <w:p w14:paraId="02BCB0A4" w14:textId="45D0CE93" w:rsidR="002C28D8" w:rsidRDefault="00A013FD" w:rsidP="00562C68">
      <w:pPr>
        <w:pStyle w:val="TableNo"/>
        <w:rPr>
          <w:lang w:val="en-US"/>
        </w:rPr>
      </w:pPr>
      <w:bookmarkStart w:id="9130" w:name="_Toc35546124"/>
      <w:ins w:id="9131" w:author="Ross Norsworthy" w:date="2020-03-20T00:00:00Z">
        <w:r w:rsidRPr="00A013FD">
          <w:rPr>
            <w:lang w:val="en-US"/>
          </w:rPr>
          <w:t xml:space="preserve">Table </w:t>
        </w:r>
      </w:ins>
      <w:ins w:id="9132" w:author="USA Editor 2021" w:date="2021-01-06T13:51:00Z">
        <w:r w:rsidR="003E49BA" w:rsidRPr="003E49BA">
          <w:rPr>
            <w:highlight w:val="green"/>
            <w:lang w:val="en-US"/>
          </w:rPr>
          <w:t>25</w:t>
        </w:r>
      </w:ins>
      <w:ins w:id="9133" w:author="Ross Norsworthy" w:date="2020-03-20T00:00:00Z">
        <w:del w:id="9134" w:author="USA Editor 2021" w:date="2021-01-06T13:51:00Z">
          <w:r w:rsidRPr="003E49BA" w:rsidDel="003E49BA">
            <w:rPr>
              <w:highlight w:val="green"/>
              <w:lang w:val="en-US"/>
            </w:rPr>
            <w:delText>26</w:delText>
          </w:r>
        </w:del>
      </w:ins>
    </w:p>
    <w:p w14:paraId="1BD13735" w14:textId="77777777" w:rsidR="00A013FD" w:rsidRPr="00A013FD" w:rsidRDefault="00A013FD" w:rsidP="00562C68">
      <w:pPr>
        <w:pStyle w:val="Tabletitle"/>
        <w:rPr>
          <w:ins w:id="9135" w:author="Ross Norsworthy" w:date="2020-03-20T00:00:00Z"/>
          <w:lang w:val="en-US"/>
        </w:rPr>
      </w:pPr>
      <w:ins w:id="9136" w:author="Ross Norsworthy" w:date="2020-03-20T00:00:00Z">
        <w:r w:rsidRPr="00A013FD">
          <w:rPr>
            <w:lang w:val="en-US"/>
          </w:rPr>
          <w:t>Broadcast AIS ASM Message</w:t>
        </w:r>
        <w:bookmarkEnd w:id="9130"/>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795"/>
        <w:gridCol w:w="6120"/>
      </w:tblGrid>
      <w:tr w:rsidR="00A013FD" w:rsidRPr="00A013FD" w14:paraId="07BB8E4E" w14:textId="77777777" w:rsidTr="00BF604E">
        <w:trPr>
          <w:ins w:id="9137" w:author="Ross Norsworthy" w:date="2020-03-20T00:00:00Z"/>
        </w:trPr>
        <w:tc>
          <w:tcPr>
            <w:tcW w:w="1710" w:type="dxa"/>
            <w:shd w:val="clear" w:color="auto" w:fill="365F91" w:themeFill="accent1" w:themeFillShade="BF"/>
          </w:tcPr>
          <w:p w14:paraId="443FA580" w14:textId="77777777" w:rsidR="00A013FD" w:rsidRPr="00A013FD" w:rsidRDefault="00A013FD" w:rsidP="00A013FD">
            <w:pPr>
              <w:keepNext/>
              <w:spacing w:before="80" w:after="80"/>
              <w:jc w:val="center"/>
              <w:rPr>
                <w:ins w:id="9138" w:author="Ross Norsworthy" w:date="2020-03-20T00:00:00Z"/>
                <w:rFonts w:ascii="Times New Roman Bold" w:hAnsi="Times New Roman Bold" w:cs="Times New Roman Bold"/>
                <w:b/>
                <w:sz w:val="20"/>
              </w:rPr>
            </w:pPr>
            <w:ins w:id="9139" w:author="Ross Norsworthy" w:date="2020-03-20T00:00:00Z">
              <w:r w:rsidRPr="00A013FD">
                <w:rPr>
                  <w:rFonts w:ascii="Times New Roman Bold" w:hAnsi="Times New Roman Bold" w:cs="Times New Roman Bold"/>
                  <w:b/>
                  <w:sz w:val="20"/>
                </w:rPr>
                <w:t>Parameter</w:t>
              </w:r>
            </w:ins>
          </w:p>
        </w:tc>
        <w:tc>
          <w:tcPr>
            <w:tcW w:w="1795" w:type="dxa"/>
            <w:shd w:val="clear" w:color="auto" w:fill="365F91" w:themeFill="accent1" w:themeFillShade="BF"/>
          </w:tcPr>
          <w:p w14:paraId="58BD07A6" w14:textId="77777777" w:rsidR="00A013FD" w:rsidRPr="00A013FD" w:rsidRDefault="00A013FD" w:rsidP="00A013FD">
            <w:pPr>
              <w:keepNext/>
              <w:spacing w:before="80" w:after="80"/>
              <w:jc w:val="center"/>
              <w:rPr>
                <w:ins w:id="9140" w:author="Ross Norsworthy" w:date="2020-03-20T00:00:00Z"/>
                <w:rFonts w:ascii="Times New Roman Bold" w:hAnsi="Times New Roman Bold" w:cs="Times New Roman Bold"/>
                <w:b/>
                <w:sz w:val="20"/>
              </w:rPr>
            </w:pPr>
            <w:ins w:id="9141" w:author="Ross Norsworthy" w:date="2020-03-20T00:00:00Z">
              <w:r w:rsidRPr="00A013FD">
                <w:rPr>
                  <w:rFonts w:ascii="Times New Roman Bold" w:hAnsi="Times New Roman Bold" w:cs="Times New Roman Bold"/>
                  <w:b/>
                  <w:sz w:val="20"/>
                </w:rPr>
                <w:t>Number of bits</w:t>
              </w:r>
            </w:ins>
          </w:p>
        </w:tc>
        <w:tc>
          <w:tcPr>
            <w:tcW w:w="6120" w:type="dxa"/>
            <w:shd w:val="clear" w:color="auto" w:fill="365F91" w:themeFill="accent1" w:themeFillShade="BF"/>
          </w:tcPr>
          <w:p w14:paraId="66DB5793" w14:textId="77777777" w:rsidR="00A013FD" w:rsidRPr="00A013FD" w:rsidRDefault="00A013FD" w:rsidP="00A013FD">
            <w:pPr>
              <w:keepNext/>
              <w:spacing w:before="80" w:after="80"/>
              <w:jc w:val="center"/>
              <w:rPr>
                <w:ins w:id="9142" w:author="Ross Norsworthy" w:date="2020-03-20T00:00:00Z"/>
                <w:rFonts w:ascii="Times New Roman Bold" w:hAnsi="Times New Roman Bold" w:cs="Times New Roman Bold"/>
                <w:b/>
                <w:sz w:val="20"/>
              </w:rPr>
            </w:pPr>
            <w:ins w:id="9143" w:author="Ross Norsworthy" w:date="2020-03-20T00:00:00Z">
              <w:r w:rsidRPr="00A013FD">
                <w:rPr>
                  <w:rFonts w:ascii="Times New Roman Bold" w:hAnsi="Times New Roman Bold" w:cs="Times New Roman Bold"/>
                  <w:b/>
                  <w:sz w:val="20"/>
                </w:rPr>
                <w:t>Description</w:t>
              </w:r>
            </w:ins>
          </w:p>
        </w:tc>
      </w:tr>
      <w:tr w:rsidR="00A013FD" w:rsidRPr="00A013FD" w14:paraId="138C6F3F" w14:textId="77777777" w:rsidTr="00BF604E">
        <w:trPr>
          <w:ins w:id="9144" w:author="Ross Norsworthy" w:date="2020-03-20T00:00:00Z"/>
        </w:trPr>
        <w:tc>
          <w:tcPr>
            <w:tcW w:w="1710" w:type="dxa"/>
            <w:shd w:val="clear" w:color="auto" w:fill="auto"/>
          </w:tcPr>
          <w:p w14:paraId="414EE907"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45" w:author="Ross Norsworthy" w:date="2020-03-20T00:00:00Z"/>
                <w:rFonts w:eastAsia="MS Mincho"/>
                <w:spacing w:val="8"/>
                <w:sz w:val="20"/>
                <w:lang w:eastAsia="zh-CN"/>
              </w:rPr>
            </w:pPr>
            <w:ins w:id="9146" w:author="Ross Norsworthy" w:date="2020-03-20T00:00:00Z">
              <w:r w:rsidRPr="00B25783">
                <w:rPr>
                  <w:rFonts w:eastAsia="MS Mincho"/>
                  <w:spacing w:val="8"/>
                  <w:sz w:val="20"/>
                  <w:lang w:eastAsia="zh-CN"/>
                </w:rPr>
                <w:t>Message ID</w:t>
              </w:r>
            </w:ins>
          </w:p>
        </w:tc>
        <w:tc>
          <w:tcPr>
            <w:tcW w:w="1795" w:type="dxa"/>
            <w:shd w:val="clear" w:color="auto" w:fill="auto"/>
          </w:tcPr>
          <w:p w14:paraId="0B4E8F35"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147" w:author="Ross Norsworthy" w:date="2020-03-20T00:00:00Z"/>
                <w:rFonts w:eastAsia="MS Mincho"/>
                <w:bCs/>
                <w:spacing w:val="8"/>
                <w:sz w:val="20"/>
                <w:lang w:eastAsia="zh-CN"/>
              </w:rPr>
            </w:pPr>
            <w:ins w:id="9148" w:author="Ross Norsworthy" w:date="2020-03-20T00:00:00Z">
              <w:r w:rsidRPr="00B25783">
                <w:rPr>
                  <w:rFonts w:eastAsia="MS Mincho"/>
                  <w:bCs/>
                  <w:spacing w:val="8"/>
                  <w:sz w:val="20"/>
                  <w:lang w:eastAsia="zh-CN"/>
                </w:rPr>
                <w:t>4</w:t>
              </w:r>
            </w:ins>
          </w:p>
        </w:tc>
        <w:tc>
          <w:tcPr>
            <w:tcW w:w="6120" w:type="dxa"/>
            <w:shd w:val="clear" w:color="auto" w:fill="auto"/>
          </w:tcPr>
          <w:p w14:paraId="5FD899AD"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49" w:author="Ross Norsworthy" w:date="2020-03-20T00:00:00Z"/>
                <w:rFonts w:eastAsia="MS Mincho"/>
                <w:spacing w:val="8"/>
                <w:sz w:val="20"/>
                <w:lang w:eastAsia="zh-CN"/>
              </w:rPr>
            </w:pPr>
            <w:ins w:id="9150" w:author="Ross Norsworthy" w:date="2020-03-20T00:00:00Z">
              <w:r w:rsidRPr="00B25783">
                <w:rPr>
                  <w:rFonts w:eastAsia="MS Mincho"/>
                  <w:spacing w:val="8"/>
                  <w:sz w:val="20"/>
                  <w:lang w:eastAsia="zh-CN"/>
                </w:rPr>
                <w:t>0 - Selected AIS messages that are output at receiving mobile station PI by using VDM sentence with no communication state</w:t>
              </w:r>
            </w:ins>
          </w:p>
        </w:tc>
      </w:tr>
      <w:tr w:rsidR="00A013FD" w:rsidRPr="00A013FD" w14:paraId="1ECA8CB2" w14:textId="77777777" w:rsidTr="00BF604E">
        <w:trPr>
          <w:ins w:id="9151" w:author="Ross Norsworthy" w:date="2020-03-20T00:00:00Z"/>
        </w:trPr>
        <w:tc>
          <w:tcPr>
            <w:tcW w:w="1710" w:type="dxa"/>
            <w:shd w:val="clear" w:color="auto" w:fill="auto"/>
          </w:tcPr>
          <w:p w14:paraId="0D947EDC"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52" w:author="Ross Norsworthy" w:date="2020-03-20T00:00:00Z"/>
                <w:rFonts w:eastAsia="MS Mincho"/>
                <w:spacing w:val="8"/>
                <w:sz w:val="20"/>
                <w:lang w:eastAsia="zh-CN"/>
              </w:rPr>
            </w:pPr>
            <w:ins w:id="9153" w:author="Ross Norsworthy" w:date="2020-03-20T00:00:00Z">
              <w:r w:rsidRPr="00B25783">
                <w:rPr>
                  <w:rFonts w:eastAsia="MS Mincho"/>
                  <w:spacing w:val="8"/>
                  <w:sz w:val="20"/>
                  <w:lang w:eastAsia="zh-CN"/>
                </w:rPr>
                <w:t>Retransmit flag</w:t>
              </w:r>
            </w:ins>
          </w:p>
        </w:tc>
        <w:tc>
          <w:tcPr>
            <w:tcW w:w="1795" w:type="dxa"/>
            <w:shd w:val="clear" w:color="auto" w:fill="auto"/>
          </w:tcPr>
          <w:p w14:paraId="14D36F87"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154" w:author="Ross Norsworthy" w:date="2020-03-20T00:00:00Z"/>
                <w:rFonts w:eastAsia="MS Mincho"/>
                <w:bCs/>
                <w:spacing w:val="8"/>
                <w:sz w:val="20"/>
                <w:lang w:eastAsia="zh-CN"/>
              </w:rPr>
            </w:pPr>
            <w:ins w:id="9155" w:author="Ross Norsworthy" w:date="2020-03-20T00:00:00Z">
              <w:r w:rsidRPr="00B25783">
                <w:rPr>
                  <w:rFonts w:eastAsia="MS Mincho"/>
                  <w:bCs/>
                  <w:spacing w:val="8"/>
                  <w:sz w:val="20"/>
                  <w:lang w:eastAsia="zh-CN"/>
                </w:rPr>
                <w:t>1</w:t>
              </w:r>
            </w:ins>
          </w:p>
        </w:tc>
        <w:tc>
          <w:tcPr>
            <w:tcW w:w="6120" w:type="dxa"/>
            <w:shd w:val="clear" w:color="auto" w:fill="auto"/>
          </w:tcPr>
          <w:p w14:paraId="0E6A4AF7"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56" w:author="Ross Norsworthy" w:date="2020-03-20T00:00:00Z"/>
                <w:rFonts w:eastAsia="MS Mincho"/>
                <w:spacing w:val="8"/>
                <w:sz w:val="20"/>
                <w:lang w:eastAsia="zh-CN"/>
              </w:rPr>
            </w:pPr>
            <w:ins w:id="9157" w:author="Ross Norsworthy" w:date="2020-03-20T00:00:00Z">
              <w:r w:rsidRPr="00B25783">
                <w:rPr>
                  <w:rFonts w:eastAsia="MS Mincho"/>
                  <w:spacing w:val="8"/>
                  <w:sz w:val="20"/>
                  <w:lang w:eastAsia="zh-CN"/>
                </w:rPr>
                <w:t>0 (reserved for future use)</w:t>
              </w:r>
            </w:ins>
          </w:p>
        </w:tc>
      </w:tr>
      <w:tr w:rsidR="00A013FD" w:rsidRPr="00A013FD" w14:paraId="0D2DC5E4" w14:textId="77777777" w:rsidTr="00BF604E">
        <w:trPr>
          <w:ins w:id="9158" w:author="Ross Norsworthy" w:date="2020-03-20T00:00:00Z"/>
        </w:trPr>
        <w:tc>
          <w:tcPr>
            <w:tcW w:w="1710" w:type="dxa"/>
            <w:shd w:val="clear" w:color="auto" w:fill="auto"/>
          </w:tcPr>
          <w:p w14:paraId="5B844D86"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59" w:author="Ross Norsworthy" w:date="2020-03-20T00:00:00Z"/>
                <w:rFonts w:eastAsia="MS Mincho"/>
                <w:spacing w:val="8"/>
                <w:sz w:val="20"/>
                <w:lang w:eastAsia="zh-CN"/>
              </w:rPr>
            </w:pPr>
            <w:ins w:id="9160" w:author="Ross Norsworthy" w:date="2020-03-20T00:00:00Z">
              <w:r w:rsidRPr="00B25783">
                <w:rPr>
                  <w:rFonts w:eastAsia="MS Mincho"/>
                  <w:spacing w:val="8"/>
                  <w:sz w:val="20"/>
                  <w:lang w:eastAsia="zh-CN"/>
                </w:rPr>
                <w:t>Repeat Indicator</w:t>
              </w:r>
            </w:ins>
          </w:p>
        </w:tc>
        <w:tc>
          <w:tcPr>
            <w:tcW w:w="1795" w:type="dxa"/>
            <w:shd w:val="clear" w:color="auto" w:fill="auto"/>
          </w:tcPr>
          <w:p w14:paraId="7D9EE4BE"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161" w:author="Ross Norsworthy" w:date="2020-03-20T00:00:00Z"/>
                <w:rFonts w:eastAsia="MS Mincho"/>
                <w:bCs/>
                <w:spacing w:val="8"/>
                <w:sz w:val="20"/>
                <w:lang w:eastAsia="zh-CN"/>
              </w:rPr>
            </w:pPr>
            <w:ins w:id="9162" w:author="Ross Norsworthy" w:date="2020-03-20T00:00:00Z">
              <w:r w:rsidRPr="00B25783">
                <w:rPr>
                  <w:rFonts w:eastAsia="MS Mincho"/>
                  <w:bCs/>
                  <w:spacing w:val="8"/>
                  <w:sz w:val="20"/>
                  <w:lang w:eastAsia="zh-CN"/>
                </w:rPr>
                <w:t>2</w:t>
              </w:r>
            </w:ins>
          </w:p>
        </w:tc>
        <w:tc>
          <w:tcPr>
            <w:tcW w:w="6120" w:type="dxa"/>
            <w:shd w:val="clear" w:color="auto" w:fill="auto"/>
          </w:tcPr>
          <w:p w14:paraId="53BA4FC6"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63" w:author="Ross Norsworthy" w:date="2020-03-20T00:00:00Z"/>
                <w:rFonts w:eastAsia="MS Mincho"/>
                <w:spacing w:val="8"/>
                <w:sz w:val="20"/>
                <w:lang w:eastAsia="zh-CN"/>
              </w:rPr>
            </w:pPr>
            <w:ins w:id="9164" w:author="Ross Norsworthy" w:date="2020-03-20T00:00:00Z">
              <w:r w:rsidRPr="00B25783">
                <w:rPr>
                  <w:rFonts w:eastAsia="MS Mincho"/>
                  <w:spacing w:val="8"/>
                  <w:sz w:val="20"/>
                  <w:lang w:eastAsia="zh-CN"/>
                </w:rPr>
                <w:t>If the encapsulation repeats a Message that was transmitted on AIS1 or AIS2 channel, this is used to indicate how many times a message has been repeated. Encapsulation represents one repeat.</w:t>
              </w:r>
            </w:ins>
          </w:p>
          <w:p w14:paraId="2D93376C"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65" w:author="Ross Norsworthy" w:date="2020-03-20T00:00:00Z"/>
                <w:rFonts w:eastAsia="MS Mincho"/>
                <w:spacing w:val="8"/>
                <w:sz w:val="20"/>
                <w:lang w:eastAsia="zh-CN"/>
              </w:rPr>
            </w:pPr>
            <w:ins w:id="9166" w:author="Ross Norsworthy" w:date="2020-03-20T00:00:00Z">
              <w:r w:rsidRPr="00B25783">
                <w:rPr>
                  <w:rFonts w:eastAsia="MS Mincho"/>
                  <w:spacing w:val="8"/>
                  <w:sz w:val="20"/>
                  <w:lang w:eastAsia="zh-CN"/>
                </w:rPr>
                <w:t xml:space="preserve">Possible values: 0 – 3: </w:t>
              </w:r>
            </w:ins>
          </w:p>
          <w:p w14:paraId="03C1F192"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67" w:author="Ross Norsworthy" w:date="2020-03-20T00:00:00Z"/>
                <w:rFonts w:eastAsia="MS Mincho"/>
                <w:spacing w:val="8"/>
                <w:sz w:val="20"/>
                <w:lang w:eastAsia="zh-CN"/>
              </w:rPr>
            </w:pPr>
            <w:ins w:id="9168" w:author="Ross Norsworthy" w:date="2020-03-20T00:00:00Z">
              <w:r w:rsidRPr="00B25783">
                <w:rPr>
                  <w:rFonts w:eastAsia="MS Mincho"/>
                  <w:spacing w:val="8"/>
                  <w:sz w:val="20"/>
                  <w:lang w:eastAsia="zh-CN"/>
                </w:rPr>
                <w:t xml:space="preserve">0 = default, shall be used in case where the message is sent only on ASM channel(s); </w:t>
              </w:r>
            </w:ins>
          </w:p>
          <w:p w14:paraId="425D1E85"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69" w:author="Ross Norsworthy" w:date="2020-03-20T00:00:00Z"/>
                <w:rFonts w:eastAsia="MS Mincho"/>
                <w:spacing w:val="8"/>
                <w:sz w:val="20"/>
                <w:lang w:eastAsia="zh-CN"/>
              </w:rPr>
            </w:pPr>
            <w:ins w:id="9170" w:author="Ross Norsworthy" w:date="2020-03-20T00:00:00Z">
              <w:r w:rsidRPr="00B25783">
                <w:rPr>
                  <w:rFonts w:eastAsia="MS Mincho"/>
                  <w:spacing w:val="8"/>
                  <w:sz w:val="20"/>
                  <w:lang w:eastAsia="zh-CN"/>
                </w:rPr>
                <w:t>1: also transmitted on AIS channel(s);</w:t>
              </w:r>
            </w:ins>
          </w:p>
          <w:p w14:paraId="09689BCD"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71" w:author="Ross Norsworthy" w:date="2020-03-20T00:00:00Z"/>
                <w:rFonts w:eastAsia="MS Mincho"/>
                <w:spacing w:val="8"/>
                <w:sz w:val="20"/>
                <w:lang w:eastAsia="zh-CN"/>
              </w:rPr>
            </w:pPr>
            <w:ins w:id="9172" w:author="Ross Norsworthy" w:date="2020-03-20T00:00:00Z">
              <w:r w:rsidRPr="00B25783">
                <w:rPr>
                  <w:rFonts w:eastAsia="MS Mincho"/>
                  <w:spacing w:val="8"/>
                  <w:sz w:val="20"/>
                  <w:lang w:eastAsia="zh-CN"/>
                </w:rPr>
                <w:t>2, 3 = also transmitted on AIS channel(s) and repeated as counted by the repeat indicator on ASM channel.</w:t>
              </w:r>
            </w:ins>
          </w:p>
        </w:tc>
      </w:tr>
      <w:tr w:rsidR="00A013FD" w:rsidRPr="00A013FD" w14:paraId="307C87F6" w14:textId="77777777" w:rsidTr="00BF604E">
        <w:trPr>
          <w:ins w:id="9173" w:author="Ross Norsworthy" w:date="2020-03-20T00:00:00Z"/>
        </w:trPr>
        <w:tc>
          <w:tcPr>
            <w:tcW w:w="1710" w:type="dxa"/>
            <w:shd w:val="clear" w:color="auto" w:fill="auto"/>
          </w:tcPr>
          <w:p w14:paraId="300D7B12"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74" w:author="Ross Norsworthy" w:date="2020-03-20T00:00:00Z"/>
                <w:rFonts w:eastAsia="MS Mincho"/>
                <w:spacing w:val="8"/>
                <w:sz w:val="20"/>
                <w:lang w:eastAsia="zh-CN"/>
              </w:rPr>
            </w:pPr>
            <w:ins w:id="9175" w:author="Ross Norsworthy" w:date="2020-03-20T00:00:00Z">
              <w:r w:rsidRPr="00B25783">
                <w:rPr>
                  <w:rFonts w:eastAsia="MS Mincho"/>
                  <w:spacing w:val="8"/>
                  <w:sz w:val="20"/>
                  <w:lang w:eastAsia="zh-CN"/>
                </w:rPr>
                <w:t xml:space="preserve">Session ID </w:t>
              </w:r>
            </w:ins>
          </w:p>
        </w:tc>
        <w:tc>
          <w:tcPr>
            <w:tcW w:w="1795" w:type="dxa"/>
            <w:shd w:val="clear" w:color="auto" w:fill="auto"/>
          </w:tcPr>
          <w:p w14:paraId="103720B5"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176" w:author="Ross Norsworthy" w:date="2020-03-20T00:00:00Z"/>
                <w:rFonts w:eastAsia="MS Mincho"/>
                <w:bCs/>
                <w:spacing w:val="8"/>
                <w:sz w:val="20"/>
                <w:lang w:eastAsia="zh-CN"/>
              </w:rPr>
            </w:pPr>
            <w:ins w:id="9177" w:author="Ross Norsworthy" w:date="2020-03-20T00:00:00Z">
              <w:r w:rsidRPr="00B25783">
                <w:rPr>
                  <w:rFonts w:eastAsia="MS Mincho"/>
                  <w:bCs/>
                  <w:spacing w:val="8"/>
                  <w:sz w:val="20"/>
                  <w:lang w:eastAsia="zh-CN"/>
                </w:rPr>
                <w:t>6</w:t>
              </w:r>
            </w:ins>
          </w:p>
        </w:tc>
        <w:tc>
          <w:tcPr>
            <w:tcW w:w="6120" w:type="dxa"/>
            <w:shd w:val="clear" w:color="auto" w:fill="auto"/>
          </w:tcPr>
          <w:p w14:paraId="2DEE77F4"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78" w:author="Ross Norsworthy" w:date="2020-03-20T00:00:00Z"/>
                <w:rFonts w:eastAsia="MS Mincho"/>
                <w:spacing w:val="8"/>
                <w:sz w:val="20"/>
                <w:lang w:eastAsia="zh-CN"/>
              </w:rPr>
            </w:pPr>
            <w:ins w:id="9179" w:author="Ross Norsworthy" w:date="2020-03-20T00:00:00Z">
              <w:r w:rsidRPr="00B25783">
                <w:rPr>
                  <w:rFonts w:eastAsia="MS Mincho"/>
                  <w:spacing w:val="8"/>
                  <w:sz w:val="20"/>
                  <w:lang w:eastAsia="zh-CN"/>
                </w:rPr>
                <w:t xml:space="preserve">The Session ID associates the VDL transmission with a specific PI transaction </w:t>
              </w:r>
            </w:ins>
          </w:p>
        </w:tc>
      </w:tr>
      <w:tr w:rsidR="00A013FD" w:rsidRPr="00A013FD" w14:paraId="1E006DBC" w14:textId="77777777" w:rsidTr="00BF604E">
        <w:trPr>
          <w:ins w:id="9180" w:author="Ross Norsworthy" w:date="2020-03-20T00:00:00Z"/>
        </w:trPr>
        <w:tc>
          <w:tcPr>
            <w:tcW w:w="1710" w:type="dxa"/>
            <w:shd w:val="clear" w:color="auto" w:fill="auto"/>
          </w:tcPr>
          <w:p w14:paraId="3478A450"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81" w:author="Ross Norsworthy" w:date="2020-03-20T00:00:00Z"/>
                <w:rFonts w:eastAsia="MS Mincho"/>
                <w:spacing w:val="8"/>
                <w:sz w:val="20"/>
                <w:lang w:eastAsia="zh-CN"/>
              </w:rPr>
            </w:pPr>
            <w:ins w:id="9182" w:author="Ross Norsworthy" w:date="2020-03-20T00:00:00Z">
              <w:r w:rsidRPr="00B25783">
                <w:rPr>
                  <w:rFonts w:eastAsia="MS Mincho"/>
                  <w:spacing w:val="8"/>
                  <w:sz w:val="20"/>
                  <w:lang w:eastAsia="zh-CN"/>
                </w:rPr>
                <w:t>Source ID</w:t>
              </w:r>
            </w:ins>
          </w:p>
        </w:tc>
        <w:tc>
          <w:tcPr>
            <w:tcW w:w="1795" w:type="dxa"/>
            <w:shd w:val="clear" w:color="auto" w:fill="auto"/>
          </w:tcPr>
          <w:p w14:paraId="13445088"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183" w:author="Ross Norsworthy" w:date="2020-03-20T00:00:00Z"/>
                <w:rFonts w:eastAsia="MS Mincho"/>
                <w:bCs/>
                <w:spacing w:val="8"/>
                <w:sz w:val="20"/>
                <w:lang w:eastAsia="zh-CN"/>
              </w:rPr>
            </w:pPr>
            <w:ins w:id="9184" w:author="Ross Norsworthy" w:date="2020-03-20T00:00:00Z">
              <w:r w:rsidRPr="00B25783">
                <w:rPr>
                  <w:rFonts w:eastAsia="MS Mincho"/>
                  <w:bCs/>
                  <w:spacing w:val="8"/>
                  <w:sz w:val="20"/>
                  <w:lang w:eastAsia="zh-CN"/>
                </w:rPr>
                <w:t>32</w:t>
              </w:r>
            </w:ins>
          </w:p>
        </w:tc>
        <w:tc>
          <w:tcPr>
            <w:tcW w:w="6120" w:type="dxa"/>
            <w:shd w:val="clear" w:color="auto" w:fill="auto"/>
          </w:tcPr>
          <w:p w14:paraId="3ED21F1D" w14:textId="2E7D8DEA"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185" w:author="Ross Norsworthy" w:date="2020-03-20T00:00:00Z"/>
                <w:rFonts w:eastAsia="MS Mincho"/>
                <w:spacing w:val="8"/>
                <w:sz w:val="20"/>
                <w:lang w:eastAsia="zh-CN"/>
              </w:rPr>
            </w:pPr>
            <w:ins w:id="9186" w:author="Ross Norsworthy" w:date="2020-03-20T00:00:00Z">
              <w:r w:rsidRPr="00B25783">
                <w:rPr>
                  <w:rFonts w:eastAsia="MS Mincho"/>
                  <w:spacing w:val="8"/>
                  <w:sz w:val="20"/>
                  <w:lang w:eastAsia="zh-CN"/>
                </w:rPr>
                <w:t xml:space="preserve">The Unique Identifier of the transmitting station as described in </w:t>
              </w:r>
              <w:del w:id="9187" w:author="USA Editor 2021" w:date="2021-01-05T13:23:00Z">
                <w:r w:rsidRPr="00EF245C" w:rsidDel="00EF245C">
                  <w:rPr>
                    <w:rFonts w:eastAsia="MS Mincho"/>
                    <w:spacing w:val="8"/>
                    <w:sz w:val="20"/>
                    <w:highlight w:val="green"/>
                    <w:lang w:eastAsia="zh-CN"/>
                    <w:rPrChange w:id="9188" w:author="USA Editor 2021" w:date="2021-01-05T13:25:00Z">
                      <w:rPr>
                        <w:rFonts w:eastAsia="MS Mincho"/>
                        <w:spacing w:val="8"/>
                        <w:sz w:val="20"/>
                        <w:lang w:eastAsia="zh-CN"/>
                      </w:rPr>
                    </w:rPrChange>
                  </w:rPr>
                  <w:delText>section</w:delText>
                </w:r>
              </w:del>
            </w:ins>
            <w:ins w:id="9189" w:author="USA Editor 2021" w:date="2021-01-05T13:25:00Z">
              <w:r w:rsidR="00EF245C" w:rsidRPr="00EF245C">
                <w:rPr>
                  <w:highlight w:val="green"/>
                  <w:rPrChange w:id="9190" w:author="USA Editor 2021" w:date="2021-01-05T13:25:00Z">
                    <w:rPr/>
                  </w:rPrChange>
                </w:rPr>
                <w:t xml:space="preserve"> </w:t>
              </w:r>
              <w:r w:rsidR="00EF245C" w:rsidRPr="00EF245C">
                <w:rPr>
                  <w:rFonts w:eastAsia="MS Mincho"/>
                  <w:spacing w:val="8"/>
                  <w:sz w:val="20"/>
                  <w:highlight w:val="green"/>
                  <w:lang w:eastAsia="zh-CN"/>
                  <w:rPrChange w:id="9191" w:author="USA Editor 2021" w:date="2021-01-05T13:25:00Z">
                    <w:rPr>
                      <w:rFonts w:eastAsia="MS Mincho"/>
                      <w:spacing w:val="8"/>
                      <w:sz w:val="20"/>
                      <w:lang w:eastAsia="zh-CN"/>
                    </w:rPr>
                  </w:rPrChange>
                </w:rPr>
                <w:t>§</w:t>
              </w:r>
            </w:ins>
            <w:ins w:id="9192" w:author="Ross Norsworthy" w:date="2020-03-20T00:00:00Z">
              <w:r w:rsidRPr="00EF245C">
                <w:rPr>
                  <w:rFonts w:eastAsia="MS Mincho"/>
                  <w:spacing w:val="8"/>
                  <w:sz w:val="20"/>
                  <w:highlight w:val="green"/>
                  <w:lang w:eastAsia="zh-CN"/>
                  <w:rPrChange w:id="9193" w:author="USA Editor 2021" w:date="2021-01-05T13:25:00Z">
                    <w:rPr>
                      <w:rFonts w:eastAsia="MS Mincho"/>
                      <w:spacing w:val="8"/>
                      <w:sz w:val="20"/>
                      <w:lang w:eastAsia="zh-CN"/>
                    </w:rPr>
                  </w:rPrChange>
                </w:rPr>
                <w:t xml:space="preserve"> </w:t>
              </w:r>
            </w:ins>
            <w:ins w:id="9194" w:author="Johnny Schultz" w:date="2020-04-17T11:56:00Z">
              <w:del w:id="9195" w:author="USA Editor 2021" w:date="2021-01-05T13:25:00Z">
                <w:r w:rsidRPr="00EF245C" w:rsidDel="00EF245C">
                  <w:rPr>
                    <w:rFonts w:eastAsia="MS Mincho"/>
                    <w:spacing w:val="8"/>
                    <w:sz w:val="20"/>
                    <w:highlight w:val="green"/>
                    <w:lang w:eastAsia="zh-CN"/>
                    <w:rPrChange w:id="9196" w:author="USA Editor 2021" w:date="2021-01-05T13:25:00Z">
                      <w:rPr>
                        <w:rFonts w:eastAsia="MS Mincho"/>
                        <w:spacing w:val="8"/>
                        <w:sz w:val="20"/>
                        <w:lang w:eastAsia="zh-CN"/>
                      </w:rPr>
                    </w:rPrChange>
                  </w:rPr>
                  <w:delText>3</w:delText>
                </w:r>
              </w:del>
            </w:ins>
            <w:ins w:id="9197" w:author="USA Editor 2021" w:date="2021-01-05T13:25:00Z">
              <w:r w:rsidR="00EF245C" w:rsidRPr="00EF245C">
                <w:rPr>
                  <w:rFonts w:eastAsia="MS Mincho"/>
                  <w:spacing w:val="8"/>
                  <w:sz w:val="20"/>
                  <w:highlight w:val="green"/>
                  <w:lang w:eastAsia="zh-CN"/>
                  <w:rPrChange w:id="9198" w:author="USA Editor 2021" w:date="2021-01-05T13:25:00Z">
                    <w:rPr>
                      <w:rFonts w:eastAsia="MS Mincho"/>
                      <w:spacing w:val="8"/>
                      <w:sz w:val="20"/>
                      <w:lang w:eastAsia="zh-CN"/>
                    </w:rPr>
                  </w:rPrChange>
                </w:rPr>
                <w:t>2</w:t>
              </w:r>
            </w:ins>
            <w:ins w:id="9199" w:author="Johnny Schultz" w:date="2020-04-17T11:56:00Z">
              <w:r w:rsidRPr="00EF245C">
                <w:rPr>
                  <w:rFonts w:eastAsia="MS Mincho"/>
                  <w:spacing w:val="8"/>
                  <w:sz w:val="20"/>
                  <w:highlight w:val="green"/>
                  <w:lang w:eastAsia="zh-CN"/>
                  <w:rPrChange w:id="9200" w:author="USA Editor 2021" w:date="2021-01-05T13:25:00Z">
                    <w:rPr>
                      <w:rFonts w:eastAsia="MS Mincho"/>
                      <w:spacing w:val="8"/>
                      <w:sz w:val="20"/>
                      <w:lang w:eastAsia="zh-CN"/>
                    </w:rPr>
                  </w:rPrChange>
                </w:rPr>
                <w:t>.4</w:t>
              </w:r>
            </w:ins>
            <w:ins w:id="9201" w:author="USA Editor 2021" w:date="2021-01-05T13:25:00Z">
              <w:r w:rsidR="00EF245C" w:rsidRPr="00EF245C">
                <w:rPr>
                  <w:rFonts w:eastAsia="MS Mincho"/>
                  <w:spacing w:val="8"/>
                  <w:sz w:val="20"/>
                  <w:highlight w:val="green"/>
                  <w:lang w:eastAsia="zh-CN"/>
                  <w:rPrChange w:id="9202" w:author="USA Editor 2021" w:date="2021-01-05T13:25:00Z">
                    <w:rPr>
                      <w:rFonts w:eastAsia="MS Mincho"/>
                      <w:spacing w:val="8"/>
                      <w:sz w:val="20"/>
                      <w:lang w:eastAsia="zh-CN"/>
                    </w:rPr>
                  </w:rPrChange>
                </w:rPr>
                <w:t>, Annex 1.</w:t>
              </w:r>
            </w:ins>
          </w:p>
        </w:tc>
      </w:tr>
      <w:tr w:rsidR="00A013FD" w:rsidRPr="00A013FD" w14:paraId="05D7F270" w14:textId="77777777" w:rsidTr="00BF604E">
        <w:trPr>
          <w:ins w:id="9203" w:author="Ross Norsworthy" w:date="2020-03-20T00:00:00Z"/>
        </w:trPr>
        <w:tc>
          <w:tcPr>
            <w:tcW w:w="1710" w:type="dxa"/>
            <w:shd w:val="clear" w:color="auto" w:fill="auto"/>
          </w:tcPr>
          <w:p w14:paraId="117E82BE"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04" w:author="Ross Norsworthy" w:date="2020-03-20T00:00:00Z"/>
                <w:rFonts w:eastAsia="MS Mincho"/>
                <w:spacing w:val="8"/>
                <w:sz w:val="20"/>
                <w:lang w:eastAsia="zh-CN"/>
              </w:rPr>
            </w:pPr>
            <w:ins w:id="9205" w:author="Ross Norsworthy" w:date="2020-03-20T00:00:00Z">
              <w:r w:rsidRPr="00B25783">
                <w:rPr>
                  <w:rFonts w:eastAsia="MS Mincho"/>
                  <w:spacing w:val="8"/>
                  <w:sz w:val="20"/>
                  <w:lang w:eastAsia="zh-CN"/>
                </w:rPr>
                <w:t>Data Count</w:t>
              </w:r>
            </w:ins>
          </w:p>
        </w:tc>
        <w:tc>
          <w:tcPr>
            <w:tcW w:w="1795" w:type="dxa"/>
            <w:shd w:val="clear" w:color="auto" w:fill="auto"/>
          </w:tcPr>
          <w:p w14:paraId="3D6A6467" w14:textId="77777777" w:rsidR="00A013FD" w:rsidRPr="00B25783" w:rsidRDefault="00A013FD" w:rsidP="00A013FD">
            <w:pPr>
              <w:tabs>
                <w:tab w:val="clear" w:pos="1134"/>
                <w:tab w:val="clear" w:pos="1871"/>
                <w:tab w:val="clear" w:pos="2268"/>
              </w:tabs>
              <w:overflowPunct/>
              <w:autoSpaceDE/>
              <w:autoSpaceDN/>
              <w:adjustRightInd/>
              <w:snapToGrid w:val="0"/>
              <w:spacing w:before="60" w:after="60"/>
              <w:jc w:val="center"/>
              <w:textAlignment w:val="auto"/>
              <w:rPr>
                <w:ins w:id="9206" w:author="Ross Norsworthy" w:date="2020-03-20T00:00:00Z"/>
                <w:rFonts w:eastAsia="MS Mincho"/>
                <w:bCs/>
                <w:spacing w:val="8"/>
                <w:sz w:val="20"/>
                <w:lang w:eastAsia="zh-CN"/>
              </w:rPr>
            </w:pPr>
            <w:ins w:id="9207" w:author="Ross Norsworthy" w:date="2020-03-20T00:00:00Z">
              <w:r w:rsidRPr="00B25783">
                <w:rPr>
                  <w:rFonts w:eastAsia="MS Mincho"/>
                  <w:bCs/>
                  <w:spacing w:val="8"/>
                  <w:sz w:val="20"/>
                  <w:lang w:eastAsia="zh-CN"/>
                </w:rPr>
                <w:t>11</w:t>
              </w:r>
            </w:ins>
          </w:p>
        </w:tc>
        <w:tc>
          <w:tcPr>
            <w:tcW w:w="6120" w:type="dxa"/>
            <w:shd w:val="clear" w:color="auto" w:fill="auto"/>
          </w:tcPr>
          <w:p w14:paraId="359A91CB"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08" w:author="Ross Norsworthy" w:date="2020-03-20T00:00:00Z"/>
                <w:rFonts w:eastAsia="MS Mincho"/>
                <w:spacing w:val="8"/>
                <w:sz w:val="20"/>
                <w:lang w:eastAsia="zh-CN"/>
              </w:rPr>
            </w:pPr>
            <w:ins w:id="9209" w:author="Ross Norsworthy" w:date="2020-03-20T00:00:00Z">
              <w:r w:rsidRPr="00B25783">
                <w:rPr>
                  <w:rFonts w:eastAsia="MS Mincho"/>
                  <w:spacing w:val="8"/>
                  <w:sz w:val="20"/>
                  <w:lang w:eastAsia="zh-CN"/>
                </w:rPr>
                <w:t>Size of actual data in Binary Data and ASM Identifier field in bits, excluding padding bits range: from 1 to maximum data count</w:t>
              </w:r>
            </w:ins>
          </w:p>
        </w:tc>
      </w:tr>
      <w:tr w:rsidR="00A013FD" w:rsidRPr="00A013FD" w14:paraId="336403DE" w14:textId="77777777" w:rsidTr="00BF604E">
        <w:trPr>
          <w:ins w:id="9210" w:author="Ross Norsworthy" w:date="2020-03-20T00:00:00Z"/>
        </w:trPr>
        <w:tc>
          <w:tcPr>
            <w:tcW w:w="1710" w:type="dxa"/>
            <w:shd w:val="clear" w:color="auto" w:fill="auto"/>
          </w:tcPr>
          <w:p w14:paraId="487C766C"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11" w:author="Ross Norsworthy" w:date="2020-03-20T00:00:00Z"/>
                <w:rFonts w:eastAsia="MS Mincho"/>
                <w:spacing w:val="8"/>
                <w:sz w:val="20"/>
                <w:lang w:eastAsia="zh-CN"/>
              </w:rPr>
            </w:pPr>
            <w:ins w:id="9212" w:author="Ross Norsworthy" w:date="2020-03-20T00:00:00Z">
              <w:r w:rsidRPr="00B25783">
                <w:rPr>
                  <w:rFonts w:eastAsia="MS Mincho"/>
                  <w:spacing w:val="8"/>
                  <w:sz w:val="20"/>
                  <w:lang w:eastAsia="zh-CN"/>
                </w:rPr>
                <w:t>Binary Data</w:t>
              </w:r>
            </w:ins>
          </w:p>
          <w:p w14:paraId="69D7EEDD"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13" w:author="Ross Norsworthy" w:date="2020-03-20T00:00:00Z"/>
                <w:rFonts w:eastAsia="MS Mincho"/>
                <w:spacing w:val="8"/>
                <w:sz w:val="20"/>
                <w:lang w:eastAsia="zh-CN"/>
              </w:rPr>
            </w:pPr>
            <w:ins w:id="9214" w:author="Ross Norsworthy" w:date="2020-03-20T00:00:00Z">
              <w:r w:rsidRPr="00B25783">
                <w:rPr>
                  <w:rFonts w:eastAsia="MS Mincho"/>
                  <w:spacing w:val="8"/>
                  <w:sz w:val="20"/>
                  <w:lang w:eastAsia="zh-CN"/>
                </w:rPr>
                <w:t>(no FEC / FEC)</w:t>
              </w:r>
            </w:ins>
          </w:p>
        </w:tc>
        <w:tc>
          <w:tcPr>
            <w:tcW w:w="1795" w:type="dxa"/>
            <w:shd w:val="clear" w:color="auto" w:fill="auto"/>
          </w:tcPr>
          <w:p w14:paraId="1BF38820"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15" w:author="Ross Norsworthy" w:date="2020-03-20T00:00:00Z"/>
                <w:rFonts w:eastAsia="MS Mincho"/>
                <w:spacing w:val="8"/>
                <w:sz w:val="20"/>
                <w:lang w:eastAsia="zh-CN"/>
              </w:rPr>
            </w:pPr>
            <w:ins w:id="9216" w:author="Ross Norsworthy" w:date="2020-03-20T00:00:00Z">
              <w:r w:rsidRPr="00B25783">
                <w:rPr>
                  <w:rFonts w:eastAsia="MS Mincho"/>
                  <w:spacing w:val="8"/>
                  <w:sz w:val="20"/>
                  <w:lang w:eastAsia="zh-CN"/>
                </w:rPr>
                <w:t>1 slot: 296 / 200</w:t>
              </w:r>
              <w:r w:rsidRPr="00B25783">
                <w:rPr>
                  <w:rFonts w:eastAsia="MS Mincho"/>
                  <w:spacing w:val="8"/>
                  <w:sz w:val="20"/>
                  <w:lang w:eastAsia="zh-CN"/>
                </w:rPr>
                <w:br/>
                <w:t>2 slot: 808 / 584</w:t>
              </w:r>
              <w:r w:rsidRPr="00B25783">
                <w:rPr>
                  <w:rFonts w:eastAsia="MS Mincho"/>
                  <w:spacing w:val="8"/>
                  <w:sz w:val="20"/>
                  <w:lang w:eastAsia="zh-CN"/>
                </w:rPr>
                <w:br/>
                <w:t>3 slot: 1320 / 968</w:t>
              </w:r>
            </w:ins>
          </w:p>
        </w:tc>
        <w:tc>
          <w:tcPr>
            <w:tcW w:w="6120" w:type="dxa"/>
            <w:shd w:val="clear" w:color="auto" w:fill="auto"/>
          </w:tcPr>
          <w:p w14:paraId="68BA066B"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17" w:author="Ross Norsworthy" w:date="2020-03-20T00:00:00Z"/>
                <w:rFonts w:eastAsia="MS Mincho"/>
                <w:spacing w:val="8"/>
                <w:sz w:val="20"/>
                <w:lang w:eastAsia="zh-CN"/>
              </w:rPr>
            </w:pPr>
            <w:ins w:id="9218" w:author="Ross Norsworthy" w:date="2020-03-20T00:00:00Z">
              <w:r w:rsidRPr="00B25783">
                <w:rPr>
                  <w:rFonts w:eastAsia="MS Mincho"/>
                  <w:spacing w:val="8"/>
                  <w:sz w:val="20"/>
                  <w:lang w:eastAsia="zh-CN"/>
                </w:rPr>
                <w:t>Content is encapsulated AIS Messages that are channelled through ASM Channels. The Message 0 is transmitted only by Base Stations. Receiver is expected to be ASM-capable mobile station where the ASM-box would relay the encapsulated AIS messages to local presentation interface. The encapsulated AIS Messages would then be output at the PI using VDM sentence. The arrangement would thus be compliant with existing nav presentations.</w:t>
              </w:r>
            </w:ins>
          </w:p>
          <w:p w14:paraId="43952C0F"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19" w:author="Ross Norsworthy" w:date="2020-03-20T00:00:00Z"/>
                <w:rFonts w:eastAsia="MS Mincho"/>
                <w:spacing w:val="8"/>
                <w:sz w:val="20"/>
                <w:lang w:eastAsia="zh-CN"/>
              </w:rPr>
            </w:pPr>
            <w:ins w:id="9220" w:author="Ross Norsworthy" w:date="2020-03-20T00:00:00Z">
              <w:r w:rsidRPr="00B25783">
                <w:rPr>
                  <w:rFonts w:eastAsia="MS Mincho"/>
                  <w:spacing w:val="8"/>
                  <w:sz w:val="20"/>
                  <w:lang w:eastAsia="zh-CN"/>
                </w:rPr>
                <w:t xml:space="preserve">Application data as specified by the ASM Identifier.  </w:t>
              </w:r>
            </w:ins>
          </w:p>
          <w:p w14:paraId="4CC81896" w14:textId="77777777" w:rsidR="00A013FD" w:rsidRPr="00B25783" w:rsidRDefault="00A013FD" w:rsidP="00A013FD">
            <w:pPr>
              <w:tabs>
                <w:tab w:val="clear" w:pos="1134"/>
                <w:tab w:val="clear" w:pos="1871"/>
                <w:tab w:val="clear" w:pos="2268"/>
              </w:tabs>
              <w:overflowPunct/>
              <w:autoSpaceDE/>
              <w:autoSpaceDN/>
              <w:adjustRightInd/>
              <w:spacing w:before="60" w:after="60"/>
              <w:textAlignment w:val="auto"/>
              <w:rPr>
                <w:ins w:id="9221" w:author="Ross Norsworthy" w:date="2020-03-20T00:00:00Z"/>
                <w:rFonts w:eastAsia="MS Mincho"/>
                <w:spacing w:val="8"/>
                <w:sz w:val="20"/>
                <w:lang w:eastAsia="zh-CN"/>
              </w:rPr>
            </w:pPr>
            <w:ins w:id="9222" w:author="Ross Norsworthy" w:date="2020-03-20T00:00:00Z">
              <w:r w:rsidRPr="00B25783">
                <w:rPr>
                  <w:rFonts w:eastAsia="MS Mincho"/>
                  <w:spacing w:val="8"/>
                  <w:sz w:val="20"/>
                  <w:lang w:eastAsia="zh-CN"/>
                </w:rPr>
                <w:t>The available length of the binary data is specified by the Link Id.</w:t>
              </w:r>
            </w:ins>
          </w:p>
        </w:tc>
      </w:tr>
    </w:tbl>
    <w:p w14:paraId="1EF5192B" w14:textId="77777777" w:rsidR="00A013FD" w:rsidRPr="00A013FD" w:rsidRDefault="00A013FD" w:rsidP="004D3800">
      <w:pPr>
        <w:pStyle w:val="Tablefin"/>
        <w:rPr>
          <w:ins w:id="9223" w:author="Ross Norsworthy" w:date="2020-03-20T00:00:00Z"/>
        </w:rPr>
      </w:pPr>
    </w:p>
    <w:p w14:paraId="3BD33EF8" w14:textId="3352A470" w:rsidR="00A013FD" w:rsidRPr="00A013FD" w:rsidRDefault="00D90AE5" w:rsidP="00EF4B7E">
      <w:pPr>
        <w:pStyle w:val="Heading2"/>
        <w:rPr>
          <w:ins w:id="9224" w:author="Ross Norsworthy" w:date="2020-03-20T00:00:00Z"/>
          <w:rFonts w:eastAsia="Calibri"/>
          <w:lang w:eastAsia="en-GB"/>
        </w:rPr>
      </w:pPr>
      <w:bookmarkStart w:id="9225" w:name="_Toc35545350"/>
      <w:ins w:id="9226" w:author="Song, Xiaojing" w:date="2020-08-21T12:32:00Z">
        <w:del w:id="9227" w:author="USA Editor 2021" w:date="2020-12-11T11:31:00Z">
          <w:r w:rsidRPr="000337E4" w:rsidDel="000337E4">
            <w:rPr>
              <w:rFonts w:eastAsia="Calibri"/>
              <w:bCs/>
              <w:szCs w:val="24"/>
              <w:highlight w:val="green"/>
              <w:lang w:eastAsia="en-GB"/>
            </w:rPr>
            <w:delText>B 6</w:delText>
          </w:r>
        </w:del>
      </w:ins>
      <w:ins w:id="9228" w:author="USA Editor 2021" w:date="2020-12-11T11:31:00Z">
        <w:r w:rsidR="000337E4" w:rsidRPr="000337E4">
          <w:rPr>
            <w:rFonts w:eastAsia="Calibri"/>
            <w:bCs/>
            <w:szCs w:val="24"/>
            <w:highlight w:val="green"/>
            <w:lang w:eastAsia="en-GB"/>
          </w:rPr>
          <w:t>7</w:t>
        </w:r>
      </w:ins>
      <w:ins w:id="9229" w:author="Song, Xiaojing" w:date="2020-08-21T12:32:00Z">
        <w:r>
          <w:rPr>
            <w:rFonts w:eastAsia="Calibri"/>
            <w:bCs/>
            <w:szCs w:val="24"/>
            <w:lang w:eastAsia="en-GB"/>
          </w:rPr>
          <w:t>.4</w:t>
        </w:r>
        <w:r>
          <w:rPr>
            <w:rFonts w:eastAsia="Calibri"/>
            <w:bCs/>
            <w:szCs w:val="24"/>
            <w:lang w:eastAsia="en-GB"/>
          </w:rPr>
          <w:tab/>
        </w:r>
      </w:ins>
      <w:ins w:id="9230" w:author="Ross Norsworthy" w:date="2020-03-20T00:00:00Z">
        <w:r w:rsidR="00A013FD" w:rsidRPr="00A013FD">
          <w:rPr>
            <w:rFonts w:eastAsia="Calibri"/>
            <w:lang w:eastAsia="en-GB"/>
          </w:rPr>
          <w:t>Message 1: Scheduled broadcast message</w:t>
        </w:r>
        <w:bookmarkEnd w:id="9225"/>
      </w:ins>
    </w:p>
    <w:p w14:paraId="32237A59" w14:textId="72D977D8" w:rsidR="00A013FD" w:rsidRPr="00A013FD" w:rsidRDefault="00A013FD" w:rsidP="00A013FD">
      <w:pPr>
        <w:spacing w:after="120"/>
        <w:rPr>
          <w:ins w:id="9231" w:author="Ross Norsworthy" w:date="2020-03-20T00:00:00Z"/>
        </w:rPr>
      </w:pPr>
      <w:ins w:id="9232" w:author="Ross Norsworthy" w:date="2020-03-20T00:00:00Z">
        <w:r w:rsidRPr="00A013FD">
          <w:t xml:space="preserve">This ASM message is used to broadcast data to all targets, and utilizes MITDMA communication state.  Multiple messages, or periodically broadcasted messages may be chained together using the MITDMA communication state.  The first transmission in the chain will use RATDMA to access the link, and all additional transmission will use slots allocated by the MITDMA communication state.  Scheduled broadcast message is defined in Table </w:t>
        </w:r>
      </w:ins>
      <w:ins w:id="9233" w:author="USA Editor 2021" w:date="2021-01-06T13:52:00Z">
        <w:r w:rsidR="000A779B" w:rsidRPr="000A779B">
          <w:rPr>
            <w:highlight w:val="green"/>
          </w:rPr>
          <w:t>26</w:t>
        </w:r>
      </w:ins>
      <w:ins w:id="9234" w:author="Ross Norsworthy" w:date="2020-03-20T00:00:00Z">
        <w:del w:id="9235" w:author="USA Editor 2021" w:date="2021-01-06T13:52:00Z">
          <w:r w:rsidRPr="000A779B" w:rsidDel="000A779B">
            <w:rPr>
              <w:highlight w:val="green"/>
            </w:rPr>
            <w:delText>27</w:delText>
          </w:r>
        </w:del>
        <w:r w:rsidRPr="00A013FD">
          <w:t>.</w:t>
        </w:r>
      </w:ins>
    </w:p>
    <w:p w14:paraId="16198266" w14:textId="77777777" w:rsidR="00D8277A" w:rsidRDefault="00D8277A">
      <w:pPr>
        <w:tabs>
          <w:tab w:val="clear" w:pos="1134"/>
          <w:tab w:val="clear" w:pos="1871"/>
          <w:tab w:val="clear" w:pos="2268"/>
        </w:tabs>
        <w:overflowPunct/>
        <w:autoSpaceDE/>
        <w:autoSpaceDN/>
        <w:adjustRightInd/>
        <w:spacing w:before="0"/>
        <w:textAlignment w:val="auto"/>
        <w:rPr>
          <w:caps/>
          <w:sz w:val="20"/>
          <w:lang w:val="en-US"/>
        </w:rPr>
      </w:pPr>
      <w:bookmarkStart w:id="9236" w:name="_Toc35546125"/>
      <w:r>
        <w:rPr>
          <w:lang w:val="en-US"/>
        </w:rPr>
        <w:br w:type="page"/>
      </w:r>
    </w:p>
    <w:p w14:paraId="6BAC4344" w14:textId="7C64233D" w:rsidR="002C28D8" w:rsidRDefault="00A013FD" w:rsidP="00562C68">
      <w:pPr>
        <w:pStyle w:val="TableNo"/>
        <w:rPr>
          <w:lang w:val="en-US"/>
        </w:rPr>
      </w:pPr>
      <w:ins w:id="9237" w:author="Ross Norsworthy" w:date="2020-03-20T00:00:00Z">
        <w:r w:rsidRPr="00A013FD">
          <w:rPr>
            <w:lang w:val="en-US"/>
          </w:rPr>
          <w:t xml:space="preserve">Table </w:t>
        </w:r>
      </w:ins>
      <w:ins w:id="9238" w:author="USA Editor 2021" w:date="2021-01-06T13:52:00Z">
        <w:r w:rsidR="000A779B" w:rsidRPr="000A779B">
          <w:rPr>
            <w:highlight w:val="green"/>
            <w:lang w:val="en-US"/>
          </w:rPr>
          <w:t>26</w:t>
        </w:r>
      </w:ins>
      <w:ins w:id="9239" w:author="Ross Norsworthy" w:date="2020-03-20T00:00:00Z">
        <w:del w:id="9240" w:author="USA Editor 2021" w:date="2021-01-06T13:52:00Z">
          <w:r w:rsidRPr="000A779B" w:rsidDel="000A779B">
            <w:rPr>
              <w:highlight w:val="green"/>
              <w:lang w:val="en-US"/>
            </w:rPr>
            <w:delText>27</w:delText>
          </w:r>
        </w:del>
      </w:ins>
    </w:p>
    <w:p w14:paraId="4A9D7B18" w14:textId="77777777" w:rsidR="00A013FD" w:rsidRPr="00A013FD" w:rsidRDefault="00A013FD" w:rsidP="00562C68">
      <w:pPr>
        <w:pStyle w:val="Tabletitle"/>
        <w:rPr>
          <w:ins w:id="9241" w:author="Ross Norsworthy" w:date="2020-03-20T00:00:00Z"/>
          <w:lang w:val="en-US"/>
        </w:rPr>
      </w:pPr>
      <w:ins w:id="9242" w:author="Ross Norsworthy" w:date="2020-03-20T00:00:00Z">
        <w:r w:rsidRPr="00A013FD">
          <w:rPr>
            <w:lang w:val="en-US"/>
          </w:rPr>
          <w:t>Scheduled broadcast message</w:t>
        </w:r>
        <w:bookmarkEnd w:id="9236"/>
      </w:ins>
    </w:p>
    <w:tbl>
      <w:tblPr>
        <w:tblStyle w:val="TableGrid"/>
        <w:tblW w:w="0" w:type="auto"/>
        <w:tblLook w:val="04A0" w:firstRow="1" w:lastRow="0" w:firstColumn="1" w:lastColumn="0" w:noHBand="0" w:noVBand="1"/>
      </w:tblPr>
      <w:tblGrid>
        <w:gridCol w:w="1756"/>
        <w:gridCol w:w="1569"/>
        <w:gridCol w:w="6304"/>
      </w:tblGrid>
      <w:tr w:rsidR="00A013FD" w:rsidRPr="00A013FD" w14:paraId="302EBF15" w14:textId="77777777" w:rsidTr="00BF604E">
        <w:trPr>
          <w:ins w:id="9243" w:author="Ross Norsworthy" w:date="2020-03-20T00:00:00Z"/>
        </w:trPr>
        <w:tc>
          <w:tcPr>
            <w:tcW w:w="1756" w:type="dxa"/>
            <w:shd w:val="clear" w:color="auto" w:fill="00558C"/>
            <w:vAlign w:val="center"/>
          </w:tcPr>
          <w:p w14:paraId="16881712" w14:textId="77777777" w:rsidR="00A013FD" w:rsidRPr="00CC356C" w:rsidRDefault="00A013FD" w:rsidP="00A013FD">
            <w:pPr>
              <w:spacing w:before="80" w:after="80"/>
              <w:rPr>
                <w:ins w:id="9244" w:author="Ross Norsworthy" w:date="2020-03-20T00:00:00Z"/>
                <w:rFonts w:cs="Times New Roman Bold"/>
                <w:b/>
                <w:sz w:val="20"/>
              </w:rPr>
            </w:pPr>
            <w:ins w:id="9245" w:author="Ross Norsworthy" w:date="2020-03-20T00:00:00Z">
              <w:r w:rsidRPr="00CC356C">
                <w:rPr>
                  <w:rFonts w:ascii="Times New Roman Bold" w:hAnsi="Times New Roman Bold" w:cs="Times New Roman Bold"/>
                  <w:b/>
                  <w:sz w:val="20"/>
                </w:rPr>
                <w:t>Parameter</w:t>
              </w:r>
            </w:ins>
          </w:p>
        </w:tc>
        <w:tc>
          <w:tcPr>
            <w:tcW w:w="1569" w:type="dxa"/>
            <w:shd w:val="clear" w:color="auto" w:fill="00558C"/>
            <w:vAlign w:val="center"/>
          </w:tcPr>
          <w:p w14:paraId="7DE9CEB9" w14:textId="77777777" w:rsidR="00A013FD" w:rsidRPr="00CC356C" w:rsidRDefault="00A013FD" w:rsidP="00A013FD">
            <w:pPr>
              <w:spacing w:before="80" w:after="80"/>
              <w:rPr>
                <w:ins w:id="9246" w:author="Ross Norsworthy" w:date="2020-03-20T00:00:00Z"/>
                <w:rFonts w:cs="Times New Roman Bold"/>
                <w:b/>
                <w:sz w:val="20"/>
              </w:rPr>
            </w:pPr>
            <w:ins w:id="9247" w:author="Ross Norsworthy" w:date="2020-03-20T00:00:00Z">
              <w:r w:rsidRPr="00CC356C">
                <w:rPr>
                  <w:rFonts w:ascii="Times New Roman Bold" w:hAnsi="Times New Roman Bold" w:cs="Times New Roman Bold"/>
                  <w:b/>
                  <w:sz w:val="20"/>
                </w:rPr>
                <w:t>Number of bits</w:t>
              </w:r>
            </w:ins>
          </w:p>
        </w:tc>
        <w:tc>
          <w:tcPr>
            <w:tcW w:w="6304" w:type="dxa"/>
            <w:shd w:val="clear" w:color="auto" w:fill="00558C"/>
            <w:vAlign w:val="center"/>
          </w:tcPr>
          <w:p w14:paraId="0DAC9076" w14:textId="77777777" w:rsidR="00A013FD" w:rsidRPr="00CC356C" w:rsidRDefault="00A013FD" w:rsidP="00A013FD">
            <w:pPr>
              <w:spacing w:before="80" w:after="80"/>
              <w:rPr>
                <w:ins w:id="9248" w:author="Ross Norsworthy" w:date="2020-03-20T00:00:00Z"/>
                <w:rFonts w:cs="Times New Roman Bold"/>
                <w:b/>
                <w:sz w:val="20"/>
              </w:rPr>
            </w:pPr>
            <w:ins w:id="9249" w:author="Ross Norsworthy" w:date="2020-03-20T00:00:00Z">
              <w:r w:rsidRPr="00CC356C">
                <w:rPr>
                  <w:rFonts w:ascii="Times New Roman Bold" w:hAnsi="Times New Roman Bold" w:cs="Times New Roman Bold"/>
                  <w:b/>
                  <w:sz w:val="20"/>
                </w:rPr>
                <w:t>Description</w:t>
              </w:r>
            </w:ins>
          </w:p>
        </w:tc>
      </w:tr>
      <w:tr w:rsidR="00A013FD" w:rsidRPr="00A013FD" w14:paraId="5E045545" w14:textId="77777777" w:rsidTr="00BF604E">
        <w:trPr>
          <w:ins w:id="9250" w:author="Ross Norsworthy" w:date="2020-03-20T00:00:00Z"/>
        </w:trPr>
        <w:tc>
          <w:tcPr>
            <w:tcW w:w="1756" w:type="dxa"/>
          </w:tcPr>
          <w:p w14:paraId="0C6555A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51" w:author="Ross Norsworthy" w:date="2020-03-20T00:00:00Z"/>
                <w:sz w:val="20"/>
              </w:rPr>
            </w:pPr>
            <w:ins w:id="9252" w:author="Ross Norsworthy" w:date="2020-03-20T00:00:00Z">
              <w:r w:rsidRPr="00CC356C">
                <w:rPr>
                  <w:sz w:val="20"/>
                </w:rPr>
                <w:t>Message ID</w:t>
              </w:r>
            </w:ins>
          </w:p>
        </w:tc>
        <w:tc>
          <w:tcPr>
            <w:tcW w:w="1569" w:type="dxa"/>
          </w:tcPr>
          <w:p w14:paraId="2693DD62"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53" w:author="Ross Norsworthy" w:date="2020-03-20T00:00:00Z"/>
                <w:sz w:val="20"/>
              </w:rPr>
            </w:pPr>
            <w:ins w:id="9254" w:author="Ross Norsworthy" w:date="2020-03-20T00:00:00Z">
              <w:r w:rsidRPr="00CC356C">
                <w:rPr>
                  <w:sz w:val="20"/>
                </w:rPr>
                <w:t>4</w:t>
              </w:r>
            </w:ins>
          </w:p>
        </w:tc>
        <w:tc>
          <w:tcPr>
            <w:tcW w:w="6304" w:type="dxa"/>
          </w:tcPr>
          <w:p w14:paraId="11A0B9C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55" w:author="Ross Norsworthy" w:date="2020-03-20T00:00:00Z"/>
                <w:sz w:val="20"/>
              </w:rPr>
            </w:pPr>
            <w:ins w:id="9256" w:author="Ross Norsworthy" w:date="2020-03-20T00:00:00Z">
              <w:r w:rsidRPr="00CC356C">
                <w:rPr>
                  <w:sz w:val="20"/>
                </w:rPr>
                <w:t>1 - Broadcast message with MITDMA communication state</w:t>
              </w:r>
            </w:ins>
          </w:p>
        </w:tc>
      </w:tr>
      <w:tr w:rsidR="00A013FD" w:rsidRPr="00A013FD" w14:paraId="782BC765" w14:textId="77777777" w:rsidTr="00BF604E">
        <w:trPr>
          <w:ins w:id="9257" w:author="Ross Norsworthy" w:date="2020-03-20T00:00:00Z"/>
        </w:trPr>
        <w:tc>
          <w:tcPr>
            <w:tcW w:w="1756" w:type="dxa"/>
          </w:tcPr>
          <w:p w14:paraId="67481E9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58" w:author="Ross Norsworthy" w:date="2020-03-20T00:00:00Z"/>
                <w:sz w:val="20"/>
              </w:rPr>
            </w:pPr>
            <w:ins w:id="9259" w:author="Ross Norsworthy" w:date="2020-03-20T00:00:00Z">
              <w:r w:rsidRPr="00CC356C">
                <w:rPr>
                  <w:sz w:val="20"/>
                </w:rPr>
                <w:t>Retransmit flag</w:t>
              </w:r>
            </w:ins>
          </w:p>
        </w:tc>
        <w:tc>
          <w:tcPr>
            <w:tcW w:w="1569" w:type="dxa"/>
          </w:tcPr>
          <w:p w14:paraId="54C98D1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0" w:author="Ross Norsworthy" w:date="2020-03-20T00:00:00Z"/>
                <w:sz w:val="20"/>
              </w:rPr>
            </w:pPr>
            <w:ins w:id="9261" w:author="Ross Norsworthy" w:date="2020-03-20T00:00:00Z">
              <w:r w:rsidRPr="00CC356C">
                <w:rPr>
                  <w:sz w:val="20"/>
                </w:rPr>
                <w:t>1</w:t>
              </w:r>
            </w:ins>
          </w:p>
        </w:tc>
        <w:tc>
          <w:tcPr>
            <w:tcW w:w="6304" w:type="dxa"/>
          </w:tcPr>
          <w:p w14:paraId="5336CB8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2" w:author="Ross Norsworthy" w:date="2020-03-20T00:00:00Z"/>
                <w:sz w:val="20"/>
              </w:rPr>
            </w:pPr>
            <w:ins w:id="9263" w:author="Ross Norsworthy" w:date="2020-03-20T00:00:00Z">
              <w:r w:rsidRPr="00CC356C">
                <w:rPr>
                  <w:sz w:val="20"/>
                </w:rPr>
                <w:t>0 (reserved for future use)</w:t>
              </w:r>
            </w:ins>
          </w:p>
        </w:tc>
      </w:tr>
      <w:tr w:rsidR="00A013FD" w:rsidRPr="00A013FD" w14:paraId="18757B2B" w14:textId="77777777" w:rsidTr="00BF604E">
        <w:trPr>
          <w:ins w:id="9264" w:author="Ross Norsworthy" w:date="2020-03-20T00:00:00Z"/>
        </w:trPr>
        <w:tc>
          <w:tcPr>
            <w:tcW w:w="1756" w:type="dxa"/>
          </w:tcPr>
          <w:p w14:paraId="428D7277"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5" w:author="Ross Norsworthy" w:date="2020-03-20T00:00:00Z"/>
                <w:sz w:val="20"/>
              </w:rPr>
            </w:pPr>
            <w:ins w:id="9266" w:author="Ross Norsworthy" w:date="2020-03-20T00:00:00Z">
              <w:r w:rsidRPr="00CC356C">
                <w:rPr>
                  <w:sz w:val="20"/>
                </w:rPr>
                <w:t>Repeat Indicator</w:t>
              </w:r>
            </w:ins>
          </w:p>
        </w:tc>
        <w:tc>
          <w:tcPr>
            <w:tcW w:w="1569" w:type="dxa"/>
          </w:tcPr>
          <w:p w14:paraId="476D13F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7" w:author="Ross Norsworthy" w:date="2020-03-20T00:00:00Z"/>
                <w:sz w:val="20"/>
              </w:rPr>
            </w:pPr>
            <w:ins w:id="9268" w:author="Ross Norsworthy" w:date="2020-03-20T00:00:00Z">
              <w:r w:rsidRPr="00CC356C">
                <w:rPr>
                  <w:sz w:val="20"/>
                </w:rPr>
                <w:t>2</w:t>
              </w:r>
            </w:ins>
          </w:p>
        </w:tc>
        <w:tc>
          <w:tcPr>
            <w:tcW w:w="6304" w:type="dxa"/>
          </w:tcPr>
          <w:p w14:paraId="3EA4220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69" w:author="Ross Norsworthy" w:date="2020-03-20T00:00:00Z"/>
                <w:sz w:val="20"/>
              </w:rPr>
            </w:pPr>
            <w:ins w:id="9270" w:author="Ross Norsworthy" w:date="2020-03-20T00:00:00Z">
              <w:r w:rsidRPr="00CC356C">
                <w:rPr>
                  <w:sz w:val="20"/>
                </w:rPr>
                <w:t xml:space="preserve">Used by the repeater to indicate how many times a message has been repeated. </w:t>
              </w:r>
            </w:ins>
          </w:p>
          <w:p w14:paraId="39B9657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71" w:author="Ross Norsworthy" w:date="2020-03-20T00:00:00Z"/>
                <w:sz w:val="20"/>
              </w:rPr>
            </w:pPr>
            <w:ins w:id="9272" w:author="Ross Norsworthy" w:date="2020-03-20T00:00:00Z">
              <w:r w:rsidRPr="00CC356C">
                <w:rPr>
                  <w:sz w:val="20"/>
                </w:rPr>
                <w:t>0 - 3; 0 = default; 3 = do not repeat any more</w:t>
              </w:r>
            </w:ins>
          </w:p>
        </w:tc>
      </w:tr>
      <w:tr w:rsidR="00A013FD" w:rsidRPr="00A013FD" w14:paraId="5B7B9AED" w14:textId="77777777" w:rsidTr="00BF604E">
        <w:trPr>
          <w:ins w:id="9273" w:author="Ross Norsworthy" w:date="2020-03-20T00:00:00Z"/>
        </w:trPr>
        <w:tc>
          <w:tcPr>
            <w:tcW w:w="1756" w:type="dxa"/>
          </w:tcPr>
          <w:p w14:paraId="6E02CF4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74" w:author="Ross Norsworthy" w:date="2020-03-20T00:00:00Z"/>
                <w:sz w:val="20"/>
              </w:rPr>
            </w:pPr>
            <w:ins w:id="9275" w:author="Ross Norsworthy" w:date="2020-03-20T00:00:00Z">
              <w:r w:rsidRPr="00CC356C">
                <w:rPr>
                  <w:sz w:val="20"/>
                </w:rPr>
                <w:t>Session ID</w:t>
              </w:r>
            </w:ins>
          </w:p>
        </w:tc>
        <w:tc>
          <w:tcPr>
            <w:tcW w:w="1569" w:type="dxa"/>
          </w:tcPr>
          <w:p w14:paraId="7CD79D07"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76" w:author="Ross Norsworthy" w:date="2020-03-20T00:00:00Z"/>
                <w:sz w:val="20"/>
              </w:rPr>
            </w:pPr>
            <w:ins w:id="9277" w:author="Ross Norsworthy" w:date="2020-03-20T00:00:00Z">
              <w:r w:rsidRPr="00CC356C">
                <w:rPr>
                  <w:sz w:val="20"/>
                </w:rPr>
                <w:t>6</w:t>
              </w:r>
            </w:ins>
          </w:p>
        </w:tc>
        <w:tc>
          <w:tcPr>
            <w:tcW w:w="6304" w:type="dxa"/>
          </w:tcPr>
          <w:p w14:paraId="76B010A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78" w:author="Ross Norsworthy" w:date="2020-03-20T00:00:00Z"/>
                <w:sz w:val="20"/>
              </w:rPr>
            </w:pPr>
            <w:ins w:id="9279" w:author="Ross Norsworthy" w:date="2020-03-20T00:00:00Z">
              <w:r w:rsidRPr="00CC356C">
                <w:rPr>
                  <w:sz w:val="20"/>
                </w:rPr>
                <w:t xml:space="preserve">The Session ID associates the VDL transmission with a specific PI transaction </w:t>
              </w:r>
            </w:ins>
          </w:p>
        </w:tc>
      </w:tr>
      <w:tr w:rsidR="00A013FD" w:rsidRPr="00A013FD" w14:paraId="23EDBCC4" w14:textId="77777777" w:rsidTr="00BF604E">
        <w:trPr>
          <w:ins w:id="9280" w:author="Ross Norsworthy" w:date="2020-03-20T00:00:00Z"/>
        </w:trPr>
        <w:tc>
          <w:tcPr>
            <w:tcW w:w="1756" w:type="dxa"/>
          </w:tcPr>
          <w:p w14:paraId="2FF36238"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81" w:author="Ross Norsworthy" w:date="2020-03-20T00:00:00Z"/>
                <w:sz w:val="20"/>
              </w:rPr>
            </w:pPr>
            <w:ins w:id="9282" w:author="Ross Norsworthy" w:date="2020-03-20T00:00:00Z">
              <w:r w:rsidRPr="00CC356C">
                <w:rPr>
                  <w:sz w:val="20"/>
                </w:rPr>
                <w:t>Source ID</w:t>
              </w:r>
            </w:ins>
          </w:p>
        </w:tc>
        <w:tc>
          <w:tcPr>
            <w:tcW w:w="1569" w:type="dxa"/>
          </w:tcPr>
          <w:p w14:paraId="270BDC4E"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83" w:author="Ross Norsworthy" w:date="2020-03-20T00:00:00Z"/>
                <w:sz w:val="20"/>
              </w:rPr>
            </w:pPr>
            <w:ins w:id="9284" w:author="Ross Norsworthy" w:date="2020-03-20T00:00:00Z">
              <w:r w:rsidRPr="00CC356C">
                <w:rPr>
                  <w:sz w:val="20"/>
                </w:rPr>
                <w:t>32</w:t>
              </w:r>
            </w:ins>
          </w:p>
        </w:tc>
        <w:tc>
          <w:tcPr>
            <w:tcW w:w="6304" w:type="dxa"/>
          </w:tcPr>
          <w:p w14:paraId="0D0F6DA3" w14:textId="1E37B200"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285" w:author="Ross Norsworthy" w:date="2020-03-20T00:00:00Z"/>
                <w:sz w:val="20"/>
              </w:rPr>
            </w:pPr>
            <w:ins w:id="9286" w:author="Ross Norsworthy" w:date="2020-03-20T00:00:00Z">
              <w:r w:rsidRPr="00CC356C">
                <w:rPr>
                  <w:sz w:val="20"/>
                </w:rPr>
                <w:t xml:space="preserve">The Unique Identifier of the transmitting station as described in </w:t>
              </w:r>
              <w:del w:id="9287" w:author="USA Editor 2021" w:date="2021-01-05T13:25:00Z">
                <w:r w:rsidRPr="00EF245C" w:rsidDel="00EF245C">
                  <w:rPr>
                    <w:sz w:val="20"/>
                    <w:highlight w:val="green"/>
                    <w:rPrChange w:id="9288" w:author="USA Editor 2021" w:date="2021-01-05T13:26:00Z">
                      <w:rPr>
                        <w:sz w:val="20"/>
                      </w:rPr>
                    </w:rPrChange>
                  </w:rPr>
                  <w:delText>section</w:delText>
                </w:r>
              </w:del>
            </w:ins>
            <w:ins w:id="9289" w:author="USA Editor 2021" w:date="2021-01-05T13:25:00Z">
              <w:r w:rsidR="00EF245C" w:rsidRPr="00EF245C">
                <w:rPr>
                  <w:highlight w:val="green"/>
                  <w:rPrChange w:id="9290" w:author="USA Editor 2021" w:date="2021-01-05T13:26:00Z">
                    <w:rPr/>
                  </w:rPrChange>
                </w:rPr>
                <w:t xml:space="preserve"> </w:t>
              </w:r>
              <w:r w:rsidR="00EF245C" w:rsidRPr="00EF245C">
                <w:rPr>
                  <w:sz w:val="20"/>
                  <w:highlight w:val="green"/>
                  <w:rPrChange w:id="9291" w:author="USA Editor 2021" w:date="2021-01-05T13:26:00Z">
                    <w:rPr>
                      <w:sz w:val="20"/>
                    </w:rPr>
                  </w:rPrChange>
                </w:rPr>
                <w:t>§</w:t>
              </w:r>
            </w:ins>
            <w:ins w:id="9292" w:author="Ross Norsworthy" w:date="2020-03-20T00:00:00Z">
              <w:r w:rsidRPr="00EF245C">
                <w:rPr>
                  <w:sz w:val="20"/>
                  <w:highlight w:val="green"/>
                  <w:rPrChange w:id="9293" w:author="USA Editor 2021" w:date="2021-01-05T13:26:00Z">
                    <w:rPr>
                      <w:sz w:val="20"/>
                    </w:rPr>
                  </w:rPrChange>
                </w:rPr>
                <w:t xml:space="preserve"> </w:t>
              </w:r>
            </w:ins>
            <w:ins w:id="9294" w:author="Johnny Schultz" w:date="2020-04-17T11:56:00Z">
              <w:del w:id="9295" w:author="USA Editor 2021" w:date="2021-01-05T13:25:00Z">
                <w:r w:rsidRPr="00EF245C" w:rsidDel="00EF245C">
                  <w:rPr>
                    <w:sz w:val="20"/>
                    <w:highlight w:val="green"/>
                    <w:rPrChange w:id="9296" w:author="USA Editor 2021" w:date="2021-01-05T13:26:00Z">
                      <w:rPr>
                        <w:sz w:val="20"/>
                      </w:rPr>
                    </w:rPrChange>
                  </w:rPr>
                  <w:delText>3</w:delText>
                </w:r>
              </w:del>
            </w:ins>
            <w:ins w:id="9297" w:author="USA Editor 2021" w:date="2021-01-05T13:25:00Z">
              <w:r w:rsidR="00EF245C" w:rsidRPr="00EF245C">
                <w:rPr>
                  <w:sz w:val="20"/>
                  <w:highlight w:val="green"/>
                  <w:rPrChange w:id="9298" w:author="USA Editor 2021" w:date="2021-01-05T13:26:00Z">
                    <w:rPr>
                      <w:sz w:val="20"/>
                    </w:rPr>
                  </w:rPrChange>
                </w:rPr>
                <w:t>2</w:t>
              </w:r>
            </w:ins>
            <w:ins w:id="9299" w:author="Johnny Schultz" w:date="2020-04-17T11:56:00Z">
              <w:r w:rsidRPr="00EF245C">
                <w:rPr>
                  <w:sz w:val="20"/>
                  <w:highlight w:val="green"/>
                  <w:rPrChange w:id="9300" w:author="USA Editor 2021" w:date="2021-01-05T13:26:00Z">
                    <w:rPr>
                      <w:sz w:val="20"/>
                    </w:rPr>
                  </w:rPrChange>
                </w:rPr>
                <w:t>.4</w:t>
              </w:r>
            </w:ins>
            <w:ins w:id="9301" w:author="Ross Norsworthy" w:date="2020-03-20T00:00:00Z">
              <w:del w:id="9302" w:author="Johnny Schultz" w:date="2020-04-17T11:56:00Z">
                <w:r w:rsidRPr="00EF245C">
                  <w:rPr>
                    <w:sz w:val="20"/>
                    <w:highlight w:val="green"/>
                    <w:rPrChange w:id="9303" w:author="USA Editor 2021" w:date="2021-01-05T13:26:00Z">
                      <w:rPr>
                        <w:sz w:val="20"/>
                      </w:rPr>
                    </w:rPrChange>
                  </w:rPr>
                  <w:delText>1</w:delText>
                </w:r>
              </w:del>
            </w:ins>
            <w:ins w:id="9304" w:author="USA Editor 2021" w:date="2021-01-05T13:25:00Z">
              <w:r w:rsidR="00EF245C" w:rsidRPr="00EF245C">
                <w:rPr>
                  <w:sz w:val="20"/>
                  <w:highlight w:val="green"/>
                  <w:rPrChange w:id="9305" w:author="USA Editor 2021" w:date="2021-01-05T13:26:00Z">
                    <w:rPr>
                      <w:sz w:val="20"/>
                    </w:rPr>
                  </w:rPrChange>
                </w:rPr>
                <w:t>, Annex 1.</w:t>
              </w:r>
            </w:ins>
          </w:p>
        </w:tc>
      </w:tr>
      <w:tr w:rsidR="00A013FD" w:rsidRPr="00A013FD" w14:paraId="51875D12" w14:textId="77777777" w:rsidTr="00BF604E">
        <w:trPr>
          <w:ins w:id="9306" w:author="Ross Norsworthy" w:date="2020-03-20T00:00:00Z"/>
        </w:trPr>
        <w:tc>
          <w:tcPr>
            <w:tcW w:w="1756" w:type="dxa"/>
          </w:tcPr>
          <w:p w14:paraId="726F67A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07" w:author="Ross Norsworthy" w:date="2020-03-20T00:00:00Z"/>
                <w:sz w:val="20"/>
              </w:rPr>
            </w:pPr>
            <w:ins w:id="9308" w:author="Ross Norsworthy" w:date="2020-03-20T00:00:00Z">
              <w:r w:rsidRPr="00CC356C">
                <w:rPr>
                  <w:sz w:val="20"/>
                </w:rPr>
                <w:t>Data Count</w:t>
              </w:r>
            </w:ins>
          </w:p>
        </w:tc>
        <w:tc>
          <w:tcPr>
            <w:tcW w:w="1569" w:type="dxa"/>
          </w:tcPr>
          <w:p w14:paraId="36E8FB5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09" w:author="Ross Norsworthy" w:date="2020-03-20T00:00:00Z"/>
                <w:sz w:val="20"/>
              </w:rPr>
            </w:pPr>
            <w:ins w:id="9310" w:author="Ross Norsworthy" w:date="2020-03-20T00:00:00Z">
              <w:r w:rsidRPr="00CC356C">
                <w:rPr>
                  <w:sz w:val="20"/>
                </w:rPr>
                <w:t>11</w:t>
              </w:r>
            </w:ins>
          </w:p>
        </w:tc>
        <w:tc>
          <w:tcPr>
            <w:tcW w:w="6304" w:type="dxa"/>
          </w:tcPr>
          <w:p w14:paraId="22FFFC8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11" w:author="Ross Norsworthy" w:date="2020-03-20T00:00:00Z"/>
                <w:sz w:val="20"/>
              </w:rPr>
            </w:pPr>
            <w:ins w:id="9312" w:author="Ross Norsworthy" w:date="2020-03-20T00:00:00Z">
              <w:r w:rsidRPr="00CC356C">
                <w:rPr>
                  <w:sz w:val="20"/>
                </w:rPr>
                <w:t>1 – Max data count</w:t>
              </w:r>
            </w:ins>
          </w:p>
        </w:tc>
      </w:tr>
      <w:tr w:rsidR="00A013FD" w:rsidRPr="00A013FD" w14:paraId="10703845" w14:textId="77777777" w:rsidTr="00BF604E">
        <w:trPr>
          <w:ins w:id="9313" w:author="Ross Norsworthy" w:date="2020-03-20T00:00:00Z"/>
        </w:trPr>
        <w:tc>
          <w:tcPr>
            <w:tcW w:w="1756" w:type="dxa"/>
          </w:tcPr>
          <w:p w14:paraId="510A64D0"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14" w:author="Ross Norsworthy" w:date="2020-03-20T00:00:00Z"/>
                <w:sz w:val="20"/>
              </w:rPr>
            </w:pPr>
            <w:ins w:id="9315" w:author="Ross Norsworthy" w:date="2020-03-20T00:00:00Z">
              <w:r w:rsidRPr="00CC356C">
                <w:rPr>
                  <w:sz w:val="20"/>
                </w:rPr>
                <w:t>ASM identifier</w:t>
              </w:r>
            </w:ins>
          </w:p>
        </w:tc>
        <w:tc>
          <w:tcPr>
            <w:tcW w:w="1569" w:type="dxa"/>
          </w:tcPr>
          <w:p w14:paraId="16CA614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16" w:author="Ross Norsworthy" w:date="2020-03-20T00:00:00Z"/>
                <w:sz w:val="20"/>
              </w:rPr>
            </w:pPr>
            <w:ins w:id="9317" w:author="Ross Norsworthy" w:date="2020-03-20T00:00:00Z">
              <w:r w:rsidRPr="00CC356C">
                <w:rPr>
                  <w:sz w:val="20"/>
                </w:rPr>
                <w:t>16</w:t>
              </w:r>
            </w:ins>
          </w:p>
        </w:tc>
        <w:tc>
          <w:tcPr>
            <w:tcW w:w="6304" w:type="dxa"/>
          </w:tcPr>
          <w:p w14:paraId="6D026882" w14:textId="1BA9B9A8"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18" w:author="Ross Norsworthy" w:date="2020-03-20T00:00:00Z"/>
                <w:sz w:val="20"/>
              </w:rPr>
            </w:pPr>
            <w:ins w:id="9319" w:author="Ross Norsworthy" w:date="2020-03-20T00:00:00Z">
              <w:r w:rsidRPr="00CC356C">
                <w:rPr>
                  <w:sz w:val="20"/>
                </w:rPr>
                <w:t xml:space="preserve">Application identifier and described in </w:t>
              </w:r>
              <w:del w:id="9320" w:author="USA Editor 2021" w:date="2021-01-05T13:31:00Z">
                <w:r w:rsidRPr="00EF245C" w:rsidDel="00EF245C">
                  <w:rPr>
                    <w:sz w:val="20"/>
                    <w:highlight w:val="green"/>
                    <w:rPrChange w:id="9321" w:author="USA Editor 2021" w:date="2021-01-05T13:32:00Z">
                      <w:rPr>
                        <w:sz w:val="20"/>
                      </w:rPr>
                    </w:rPrChange>
                  </w:rPr>
                  <w:delText>section B</w:delText>
                </w:r>
              </w:del>
            </w:ins>
            <w:ins w:id="9322" w:author="USA Editor 2021" w:date="2021-01-05T13:32:00Z">
              <w:r w:rsidR="00EF245C" w:rsidRPr="00EF245C">
                <w:rPr>
                  <w:sz w:val="20"/>
                  <w:highlight w:val="green"/>
                  <w:rPrChange w:id="9323" w:author="USA Editor 2021" w:date="2021-01-05T13:32:00Z">
                    <w:rPr>
                      <w:sz w:val="20"/>
                    </w:rPr>
                  </w:rPrChange>
                </w:rPr>
                <w:t>§</w:t>
              </w:r>
            </w:ins>
            <w:ins w:id="9324" w:author="Ross Norsworthy" w:date="2020-03-20T00:00:00Z">
              <w:r w:rsidRPr="00EF245C">
                <w:rPr>
                  <w:sz w:val="20"/>
                  <w:highlight w:val="green"/>
                  <w:rPrChange w:id="9325" w:author="USA Editor 2021" w:date="2021-01-05T13:32:00Z">
                    <w:rPr>
                      <w:sz w:val="20"/>
                    </w:rPr>
                  </w:rPrChange>
                </w:rPr>
                <w:t xml:space="preserve"> </w:t>
              </w:r>
              <w:del w:id="9326" w:author="USA Editor 2021" w:date="2021-01-05T13:32:00Z">
                <w:r w:rsidRPr="00EF245C" w:rsidDel="00EF245C">
                  <w:rPr>
                    <w:sz w:val="20"/>
                    <w:highlight w:val="green"/>
                    <w:rPrChange w:id="9327" w:author="USA Editor 2021" w:date="2021-01-05T13:32:00Z">
                      <w:rPr>
                        <w:sz w:val="20"/>
                      </w:rPr>
                    </w:rPrChange>
                  </w:rPr>
                  <w:delText>5</w:delText>
                </w:r>
              </w:del>
            </w:ins>
            <w:ins w:id="9328" w:author="USA Editor 2021" w:date="2021-01-05T13:32:00Z">
              <w:r w:rsidR="00EF245C" w:rsidRPr="00EF245C">
                <w:rPr>
                  <w:sz w:val="20"/>
                  <w:highlight w:val="green"/>
                  <w:rPrChange w:id="9329" w:author="USA Editor 2021" w:date="2021-01-05T13:32:00Z">
                    <w:rPr>
                      <w:sz w:val="20"/>
                    </w:rPr>
                  </w:rPrChange>
                </w:rPr>
                <w:t>6</w:t>
              </w:r>
            </w:ins>
            <w:ins w:id="9330" w:author="Ross Norsworthy" w:date="2020-03-20T00:00:00Z">
              <w:r w:rsidRPr="00CC356C">
                <w:rPr>
                  <w:sz w:val="20"/>
                </w:rPr>
                <w:t>.2</w:t>
              </w:r>
            </w:ins>
          </w:p>
        </w:tc>
      </w:tr>
      <w:tr w:rsidR="00A013FD" w:rsidRPr="00A013FD" w14:paraId="4CD527FD" w14:textId="77777777" w:rsidTr="00BF604E">
        <w:trPr>
          <w:ins w:id="9331" w:author="Ross Norsworthy" w:date="2020-03-20T00:00:00Z"/>
        </w:trPr>
        <w:tc>
          <w:tcPr>
            <w:tcW w:w="1756" w:type="dxa"/>
          </w:tcPr>
          <w:p w14:paraId="3C2B580E"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32" w:author="Ross Norsworthy" w:date="2020-03-20T00:00:00Z"/>
                <w:sz w:val="20"/>
              </w:rPr>
            </w:pPr>
            <w:ins w:id="9333" w:author="Ross Norsworthy" w:date="2020-03-20T00:00:00Z">
              <w:r w:rsidRPr="00CC356C">
                <w:rPr>
                  <w:sz w:val="20"/>
                </w:rPr>
                <w:t>Binary Data</w:t>
              </w:r>
            </w:ins>
          </w:p>
          <w:p w14:paraId="65DDD24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34" w:author="Ross Norsworthy" w:date="2020-03-20T00:00:00Z"/>
                <w:sz w:val="20"/>
              </w:rPr>
            </w:pPr>
            <w:ins w:id="9335" w:author="Ross Norsworthy" w:date="2020-03-20T00:00:00Z">
              <w:r w:rsidRPr="00CC356C">
                <w:rPr>
                  <w:sz w:val="20"/>
                </w:rPr>
                <w:t>(no FEC / FEC)</w:t>
              </w:r>
            </w:ins>
          </w:p>
        </w:tc>
        <w:tc>
          <w:tcPr>
            <w:tcW w:w="1569" w:type="dxa"/>
          </w:tcPr>
          <w:p w14:paraId="09D8A252"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36" w:author="Ross Norsworthy" w:date="2020-03-20T00:00:00Z"/>
                <w:sz w:val="20"/>
              </w:rPr>
            </w:pPr>
            <w:ins w:id="9337" w:author="Ross Norsworthy" w:date="2020-03-20T00:00:00Z">
              <w:r w:rsidRPr="00CC356C">
                <w:rPr>
                  <w:sz w:val="20"/>
                </w:rPr>
                <w:t>1 slot: 240 / 144</w:t>
              </w:r>
            </w:ins>
          </w:p>
          <w:p w14:paraId="56D7E3E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38" w:author="Ross Norsworthy" w:date="2020-03-20T00:00:00Z"/>
                <w:sz w:val="20"/>
              </w:rPr>
            </w:pPr>
            <w:ins w:id="9339" w:author="Ross Norsworthy" w:date="2020-03-20T00:00:00Z">
              <w:r w:rsidRPr="00CC356C">
                <w:rPr>
                  <w:sz w:val="20"/>
                </w:rPr>
                <w:t>2 slot: 752 / 528</w:t>
              </w:r>
            </w:ins>
          </w:p>
          <w:p w14:paraId="334FE785"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40" w:author="Ross Norsworthy" w:date="2020-03-20T00:00:00Z"/>
                <w:sz w:val="20"/>
              </w:rPr>
            </w:pPr>
            <w:ins w:id="9341" w:author="Ross Norsworthy" w:date="2020-03-20T00:00:00Z">
              <w:r w:rsidRPr="00CC356C">
                <w:rPr>
                  <w:sz w:val="20"/>
                </w:rPr>
                <w:t>3 slot: 1264 / 912</w:t>
              </w:r>
            </w:ins>
          </w:p>
          <w:p w14:paraId="1B71ACCA"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42" w:author="Ross Norsworthy" w:date="2020-03-20T00:00:00Z"/>
                <w:sz w:val="20"/>
              </w:rPr>
            </w:pPr>
            <w:ins w:id="9343" w:author="Ross Norsworthy" w:date="2020-03-20T00:00:00Z">
              <w:r w:rsidRPr="00CC356C">
                <w:rPr>
                  <w:sz w:val="20"/>
                </w:rPr>
                <w:t xml:space="preserve">   SAT: N/A / 808</w:t>
              </w:r>
            </w:ins>
          </w:p>
        </w:tc>
        <w:tc>
          <w:tcPr>
            <w:tcW w:w="6304" w:type="dxa"/>
          </w:tcPr>
          <w:p w14:paraId="72FE823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44" w:author="Ross Norsworthy" w:date="2020-03-20T00:00:00Z"/>
                <w:sz w:val="20"/>
              </w:rPr>
            </w:pPr>
            <w:ins w:id="9345" w:author="Ross Norsworthy" w:date="2020-03-20T00:00:00Z">
              <w:r w:rsidRPr="00CC356C">
                <w:rPr>
                  <w:sz w:val="20"/>
                </w:rPr>
                <w:t xml:space="preserve">Application data as specified by the ASM Identifier.  </w:t>
              </w:r>
            </w:ins>
          </w:p>
          <w:p w14:paraId="28D59693"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46" w:author="Ross Norsworthy" w:date="2020-03-20T00:00:00Z"/>
                <w:sz w:val="20"/>
              </w:rPr>
            </w:pPr>
            <w:ins w:id="9347" w:author="Ross Norsworthy" w:date="2020-03-20T00:00:00Z">
              <w:r w:rsidRPr="00CC356C">
                <w:rPr>
                  <w:sz w:val="20"/>
                </w:rPr>
                <w:t>The available length of the binary data is specified by the Link Id.</w:t>
              </w:r>
            </w:ins>
          </w:p>
          <w:p w14:paraId="24FE5A2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48" w:author="Ross Norsworthy" w:date="2020-03-20T00:00:00Z"/>
                <w:sz w:val="20"/>
              </w:rPr>
            </w:pPr>
            <w:ins w:id="9349" w:author="Ross Norsworthy" w:date="2020-03-20T00:00:00Z">
              <w:r w:rsidRPr="00CC356C">
                <w:rPr>
                  <w:sz w:val="20"/>
                </w:rPr>
                <w:t>Unused payload data is zero-filled</w:t>
              </w:r>
            </w:ins>
          </w:p>
        </w:tc>
      </w:tr>
      <w:tr w:rsidR="00A013FD" w:rsidRPr="00A013FD" w14:paraId="29C5E3C4" w14:textId="77777777" w:rsidTr="00BF604E">
        <w:trPr>
          <w:ins w:id="9350" w:author="Ross Norsworthy" w:date="2020-03-20T00:00:00Z"/>
        </w:trPr>
        <w:tc>
          <w:tcPr>
            <w:tcW w:w="1756" w:type="dxa"/>
          </w:tcPr>
          <w:p w14:paraId="286BF9F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51" w:author="Ross Norsworthy" w:date="2020-03-20T00:00:00Z"/>
                <w:sz w:val="20"/>
              </w:rPr>
            </w:pPr>
            <w:ins w:id="9352" w:author="Ross Norsworthy" w:date="2020-03-20T00:00:00Z">
              <w:r w:rsidRPr="00CC356C">
                <w:rPr>
                  <w:sz w:val="20"/>
                </w:rPr>
                <w:t>Communication State</w:t>
              </w:r>
            </w:ins>
          </w:p>
        </w:tc>
        <w:tc>
          <w:tcPr>
            <w:tcW w:w="1569" w:type="dxa"/>
          </w:tcPr>
          <w:p w14:paraId="51623A06"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53" w:author="Ross Norsworthy" w:date="2020-03-20T00:00:00Z"/>
                <w:sz w:val="20"/>
              </w:rPr>
            </w:pPr>
            <w:ins w:id="9354" w:author="Ross Norsworthy" w:date="2020-03-20T00:00:00Z">
              <w:r w:rsidRPr="00CC356C">
                <w:rPr>
                  <w:sz w:val="20"/>
                </w:rPr>
                <w:t>38</w:t>
              </w:r>
            </w:ins>
          </w:p>
        </w:tc>
        <w:tc>
          <w:tcPr>
            <w:tcW w:w="6304" w:type="dxa"/>
          </w:tcPr>
          <w:p w14:paraId="4058CD39" w14:textId="6362FE95"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55" w:author="Ross Norsworthy" w:date="2020-03-20T00:00:00Z"/>
                <w:sz w:val="20"/>
              </w:rPr>
            </w:pPr>
            <w:ins w:id="9356" w:author="Ross Norsworthy" w:date="2020-03-20T00:00:00Z">
              <w:r w:rsidRPr="00CC356C">
                <w:rPr>
                  <w:sz w:val="20"/>
                </w:rPr>
                <w:t xml:space="preserve">MITDMA communication state as described in </w:t>
              </w:r>
              <w:del w:id="9357" w:author="USA Editor 2021" w:date="2021-01-05T13:35:00Z">
                <w:r w:rsidRPr="00137681" w:rsidDel="00137681">
                  <w:rPr>
                    <w:sz w:val="20"/>
                    <w:highlight w:val="green"/>
                    <w:rPrChange w:id="9358" w:author="USA Editor 2021" w:date="2021-01-05T13:35:00Z">
                      <w:rPr>
                        <w:sz w:val="20"/>
                      </w:rPr>
                    </w:rPrChange>
                  </w:rPr>
                  <w:delText>section B</w:delText>
                </w:r>
              </w:del>
            </w:ins>
            <w:ins w:id="9359" w:author="USA Editor 2021" w:date="2021-01-05T13:35:00Z">
              <w:r w:rsidR="00137681" w:rsidRPr="00137681">
                <w:rPr>
                  <w:sz w:val="20"/>
                  <w:highlight w:val="green"/>
                  <w:rPrChange w:id="9360" w:author="USA Editor 2021" w:date="2021-01-05T13:35:00Z">
                    <w:rPr>
                      <w:sz w:val="20"/>
                    </w:rPr>
                  </w:rPrChange>
                </w:rPr>
                <w:t>§</w:t>
              </w:r>
            </w:ins>
            <w:ins w:id="9361" w:author="Ross Norsworthy" w:date="2020-03-20T00:00:00Z">
              <w:r w:rsidRPr="00137681">
                <w:rPr>
                  <w:sz w:val="20"/>
                  <w:highlight w:val="green"/>
                  <w:rPrChange w:id="9362" w:author="USA Editor 2021" w:date="2021-01-05T13:35:00Z">
                    <w:rPr>
                      <w:sz w:val="20"/>
                    </w:rPr>
                  </w:rPrChange>
                </w:rPr>
                <w:t xml:space="preserve"> </w:t>
              </w:r>
              <w:del w:id="9363" w:author="USA Editor 2021" w:date="2021-01-05T13:35:00Z">
                <w:r w:rsidRPr="00137681" w:rsidDel="00137681">
                  <w:rPr>
                    <w:sz w:val="20"/>
                    <w:highlight w:val="green"/>
                    <w:rPrChange w:id="9364" w:author="USA Editor 2021" w:date="2021-01-05T13:35:00Z">
                      <w:rPr>
                        <w:sz w:val="20"/>
                      </w:rPr>
                    </w:rPrChange>
                  </w:rPr>
                  <w:delText>5</w:delText>
                </w:r>
              </w:del>
            </w:ins>
            <w:ins w:id="9365" w:author="USA Editor 2021" w:date="2021-01-05T13:35:00Z">
              <w:r w:rsidR="00137681" w:rsidRPr="00137681">
                <w:rPr>
                  <w:sz w:val="20"/>
                  <w:highlight w:val="green"/>
                  <w:rPrChange w:id="9366" w:author="USA Editor 2021" w:date="2021-01-05T13:35:00Z">
                    <w:rPr>
                      <w:sz w:val="20"/>
                    </w:rPr>
                  </w:rPrChange>
                </w:rPr>
                <w:t>6</w:t>
              </w:r>
            </w:ins>
            <w:ins w:id="9367" w:author="Ross Norsworthy" w:date="2020-03-20T00:00:00Z">
              <w:r w:rsidRPr="00CC356C">
                <w:rPr>
                  <w:sz w:val="20"/>
                </w:rPr>
                <w:t>.4</w:t>
              </w:r>
            </w:ins>
          </w:p>
        </w:tc>
      </w:tr>
      <w:tr w:rsidR="00A013FD" w:rsidRPr="00A013FD" w14:paraId="14A755B3" w14:textId="77777777" w:rsidTr="00BF604E">
        <w:trPr>
          <w:ins w:id="9368" w:author="Ross Norsworthy" w:date="2020-03-20T00:00:00Z"/>
        </w:trPr>
        <w:tc>
          <w:tcPr>
            <w:tcW w:w="1756" w:type="dxa"/>
          </w:tcPr>
          <w:p w14:paraId="27BFAAC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69" w:author="Ross Norsworthy" w:date="2020-03-20T00:00:00Z"/>
                <w:sz w:val="20"/>
              </w:rPr>
            </w:pPr>
            <w:ins w:id="9370" w:author="Ross Norsworthy" w:date="2020-03-20T00:00:00Z">
              <w:r w:rsidRPr="00CC356C">
                <w:rPr>
                  <w:sz w:val="20"/>
                </w:rPr>
                <w:t>Spare bits</w:t>
              </w:r>
            </w:ins>
          </w:p>
        </w:tc>
        <w:tc>
          <w:tcPr>
            <w:tcW w:w="1569" w:type="dxa"/>
          </w:tcPr>
          <w:p w14:paraId="7F0830B8"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71" w:author="Ross Norsworthy" w:date="2020-03-20T00:00:00Z"/>
                <w:sz w:val="20"/>
              </w:rPr>
            </w:pPr>
            <w:ins w:id="9372" w:author="Ross Norsworthy" w:date="2020-03-20T00:00:00Z">
              <w:r w:rsidRPr="00CC356C">
                <w:rPr>
                  <w:sz w:val="20"/>
                </w:rPr>
                <w:t>2</w:t>
              </w:r>
            </w:ins>
          </w:p>
        </w:tc>
        <w:tc>
          <w:tcPr>
            <w:tcW w:w="6304" w:type="dxa"/>
          </w:tcPr>
          <w:p w14:paraId="7841F02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373" w:author="Ross Norsworthy" w:date="2020-03-20T00:00:00Z"/>
                <w:sz w:val="20"/>
              </w:rPr>
            </w:pPr>
            <w:ins w:id="9374" w:author="Ross Norsworthy" w:date="2020-03-20T00:00:00Z">
              <w:r w:rsidRPr="00CC356C">
                <w:rPr>
                  <w:sz w:val="20"/>
                </w:rPr>
                <w:t>Spare Bits – reserved for the future</w:t>
              </w:r>
            </w:ins>
          </w:p>
        </w:tc>
      </w:tr>
    </w:tbl>
    <w:p w14:paraId="728F70CB" w14:textId="77777777" w:rsidR="00A013FD" w:rsidRPr="00A013FD" w:rsidRDefault="00A013FD" w:rsidP="004D3800">
      <w:pPr>
        <w:pStyle w:val="Tablefin"/>
        <w:rPr>
          <w:ins w:id="9375" w:author="Ross Norsworthy" w:date="2020-03-20T00:00:00Z"/>
        </w:rPr>
      </w:pPr>
    </w:p>
    <w:p w14:paraId="03E70181" w14:textId="64966B21" w:rsidR="00A013FD" w:rsidRPr="00A013FD" w:rsidRDefault="00D90AE5" w:rsidP="00EF4B7E">
      <w:pPr>
        <w:pStyle w:val="Heading2"/>
        <w:rPr>
          <w:ins w:id="9376" w:author="Ross Norsworthy" w:date="2020-03-20T00:00:00Z"/>
          <w:rFonts w:eastAsia="Calibri"/>
          <w:lang w:eastAsia="en-GB"/>
        </w:rPr>
      </w:pPr>
      <w:bookmarkStart w:id="9377" w:name="_Toc35545351"/>
      <w:ins w:id="9378" w:author="Song, Xiaojing" w:date="2020-08-21T12:32:00Z">
        <w:del w:id="9379" w:author="USA Editor 2021" w:date="2020-12-11T11:31:00Z">
          <w:r w:rsidRPr="000337E4" w:rsidDel="000337E4">
            <w:rPr>
              <w:rFonts w:eastAsia="Calibri"/>
              <w:bCs/>
              <w:szCs w:val="24"/>
              <w:highlight w:val="green"/>
              <w:lang w:eastAsia="en-GB"/>
            </w:rPr>
            <w:delText>B 6</w:delText>
          </w:r>
        </w:del>
      </w:ins>
      <w:ins w:id="9380" w:author="USA Editor 2021" w:date="2020-12-11T11:31:00Z">
        <w:r w:rsidR="000337E4" w:rsidRPr="000337E4">
          <w:rPr>
            <w:rFonts w:eastAsia="Calibri"/>
            <w:bCs/>
            <w:szCs w:val="24"/>
            <w:highlight w:val="green"/>
            <w:lang w:eastAsia="en-GB"/>
          </w:rPr>
          <w:t>7</w:t>
        </w:r>
      </w:ins>
      <w:ins w:id="9381" w:author="Song, Xiaojing" w:date="2020-08-21T12:32:00Z">
        <w:r>
          <w:rPr>
            <w:rFonts w:eastAsia="Calibri"/>
            <w:bCs/>
            <w:szCs w:val="24"/>
            <w:lang w:eastAsia="en-GB"/>
          </w:rPr>
          <w:t>.5</w:t>
        </w:r>
        <w:r>
          <w:rPr>
            <w:rFonts w:eastAsia="Calibri"/>
            <w:bCs/>
            <w:szCs w:val="24"/>
            <w:lang w:eastAsia="en-GB"/>
          </w:rPr>
          <w:tab/>
        </w:r>
      </w:ins>
      <w:ins w:id="9382" w:author="Ross Norsworthy" w:date="2020-03-20T00:00:00Z">
        <w:r w:rsidR="00A013FD" w:rsidRPr="00A013FD">
          <w:rPr>
            <w:rFonts w:eastAsia="Calibri"/>
            <w:lang w:eastAsia="en-GB"/>
          </w:rPr>
          <w:t>Message 2: Broadcast message</w:t>
        </w:r>
        <w:bookmarkEnd w:id="9377"/>
      </w:ins>
    </w:p>
    <w:p w14:paraId="503158C0" w14:textId="7169D0F8" w:rsidR="00A013FD" w:rsidRPr="00A013FD" w:rsidRDefault="00A013FD" w:rsidP="00A013FD">
      <w:pPr>
        <w:spacing w:after="120"/>
        <w:rPr>
          <w:ins w:id="9383" w:author="Ross Norsworthy" w:date="2020-03-20T00:00:00Z"/>
        </w:rPr>
      </w:pPr>
      <w:ins w:id="9384" w:author="Ross Norsworthy" w:date="2020-03-20T00:00:00Z">
        <w:r w:rsidRPr="00A013FD">
          <w:t xml:space="preserve">This ASM message is used to broadcast data to all targets and does not contain a communication state.  These broadcast messages are used for non-periodic transmission of data, and access the link using RATDMA.  Broadcast message is defined in Table </w:t>
        </w:r>
      </w:ins>
      <w:ins w:id="9385" w:author="USA Editor 2021" w:date="2021-01-06T13:52:00Z">
        <w:r w:rsidR="000A779B" w:rsidRPr="000A779B">
          <w:rPr>
            <w:highlight w:val="green"/>
          </w:rPr>
          <w:t>27</w:t>
        </w:r>
      </w:ins>
      <w:ins w:id="9386" w:author="Ross Norsworthy" w:date="2020-03-20T00:00:00Z">
        <w:del w:id="9387" w:author="USA Editor 2021" w:date="2021-01-06T13:52:00Z">
          <w:r w:rsidRPr="000A779B" w:rsidDel="000A779B">
            <w:rPr>
              <w:highlight w:val="green"/>
            </w:rPr>
            <w:delText>28</w:delText>
          </w:r>
        </w:del>
        <w:r w:rsidRPr="00A013FD">
          <w:t>.</w:t>
        </w:r>
      </w:ins>
    </w:p>
    <w:p w14:paraId="1026A202" w14:textId="3EA02716" w:rsidR="002C28D8" w:rsidRDefault="00A013FD" w:rsidP="00B954D2">
      <w:pPr>
        <w:pStyle w:val="TableNo"/>
        <w:rPr>
          <w:lang w:val="en-US"/>
        </w:rPr>
      </w:pPr>
      <w:bookmarkStart w:id="9388" w:name="_Toc35546126"/>
      <w:ins w:id="9389" w:author="Ross Norsworthy" w:date="2020-03-20T00:00:00Z">
        <w:r w:rsidRPr="00A013FD">
          <w:rPr>
            <w:lang w:val="en-US"/>
          </w:rPr>
          <w:t xml:space="preserve">Table </w:t>
        </w:r>
      </w:ins>
      <w:ins w:id="9390" w:author="USA Editor 2021" w:date="2021-01-06T13:52:00Z">
        <w:r w:rsidR="000A779B" w:rsidRPr="000A779B">
          <w:rPr>
            <w:highlight w:val="green"/>
            <w:lang w:val="en-US"/>
          </w:rPr>
          <w:t>27</w:t>
        </w:r>
      </w:ins>
      <w:ins w:id="9391" w:author="Ross Norsworthy" w:date="2020-03-20T00:00:00Z">
        <w:del w:id="9392" w:author="USA Editor 2021" w:date="2021-01-06T13:52:00Z">
          <w:r w:rsidRPr="000A779B" w:rsidDel="000A779B">
            <w:rPr>
              <w:highlight w:val="green"/>
              <w:lang w:val="en-US"/>
            </w:rPr>
            <w:delText>28</w:delText>
          </w:r>
        </w:del>
      </w:ins>
    </w:p>
    <w:p w14:paraId="3521DB8D" w14:textId="77777777" w:rsidR="00A013FD" w:rsidRPr="00A013FD" w:rsidRDefault="00A013FD" w:rsidP="00562C68">
      <w:pPr>
        <w:pStyle w:val="Tabletitle"/>
        <w:rPr>
          <w:ins w:id="9393" w:author="Ross Norsworthy" w:date="2020-03-20T00:00:00Z"/>
          <w:lang w:val="en-US"/>
        </w:rPr>
      </w:pPr>
      <w:ins w:id="9394" w:author="Ross Norsworthy" w:date="2020-03-20T00:00:00Z">
        <w:r w:rsidRPr="00A013FD">
          <w:rPr>
            <w:lang w:val="en-US"/>
          </w:rPr>
          <w:t>Broadcast Message</w:t>
        </w:r>
        <w:bookmarkEnd w:id="9388"/>
      </w:ins>
    </w:p>
    <w:tbl>
      <w:tblPr>
        <w:tblStyle w:val="TableGrid"/>
        <w:tblW w:w="0" w:type="auto"/>
        <w:tblLook w:val="04A0" w:firstRow="1" w:lastRow="0" w:firstColumn="1" w:lastColumn="0" w:noHBand="0" w:noVBand="1"/>
      </w:tblPr>
      <w:tblGrid>
        <w:gridCol w:w="1747"/>
        <w:gridCol w:w="1578"/>
        <w:gridCol w:w="6304"/>
      </w:tblGrid>
      <w:tr w:rsidR="00A013FD" w:rsidRPr="00A013FD" w14:paraId="579463AA" w14:textId="77777777" w:rsidTr="00BF604E">
        <w:trPr>
          <w:ins w:id="9395" w:author="Ross Norsworthy" w:date="2020-03-20T00:00:00Z"/>
        </w:trPr>
        <w:tc>
          <w:tcPr>
            <w:tcW w:w="1747" w:type="dxa"/>
            <w:shd w:val="clear" w:color="auto" w:fill="00558C"/>
          </w:tcPr>
          <w:p w14:paraId="6EF08C3B" w14:textId="77777777" w:rsidR="00A013FD" w:rsidRPr="00CC356C" w:rsidRDefault="00A013FD" w:rsidP="00A013FD">
            <w:pPr>
              <w:spacing w:before="80" w:after="80"/>
              <w:rPr>
                <w:ins w:id="9396" w:author="Ross Norsworthy" w:date="2020-03-20T00:00:00Z"/>
                <w:rFonts w:cs="Times New Roman Bold"/>
                <w:b/>
                <w:sz w:val="20"/>
              </w:rPr>
            </w:pPr>
            <w:ins w:id="9397" w:author="Ross Norsworthy" w:date="2020-03-20T00:00:00Z">
              <w:r w:rsidRPr="00CC356C">
                <w:rPr>
                  <w:rFonts w:ascii="Times New Roman Bold" w:hAnsi="Times New Roman Bold" w:cs="Times New Roman Bold"/>
                  <w:b/>
                  <w:sz w:val="20"/>
                </w:rPr>
                <w:t>Parameter</w:t>
              </w:r>
            </w:ins>
          </w:p>
        </w:tc>
        <w:tc>
          <w:tcPr>
            <w:tcW w:w="1578" w:type="dxa"/>
            <w:shd w:val="clear" w:color="auto" w:fill="00558C"/>
          </w:tcPr>
          <w:p w14:paraId="1D40B5BD" w14:textId="77777777" w:rsidR="00A013FD" w:rsidRPr="00CC356C" w:rsidRDefault="00A013FD" w:rsidP="00A013FD">
            <w:pPr>
              <w:spacing w:before="80" w:after="80"/>
              <w:rPr>
                <w:ins w:id="9398" w:author="Ross Norsworthy" w:date="2020-03-20T00:00:00Z"/>
                <w:rFonts w:cs="Times New Roman Bold"/>
                <w:b/>
                <w:sz w:val="20"/>
              </w:rPr>
            </w:pPr>
            <w:ins w:id="9399" w:author="Ross Norsworthy" w:date="2020-03-20T00:00:00Z">
              <w:r w:rsidRPr="00CC356C">
                <w:rPr>
                  <w:rFonts w:ascii="Times New Roman Bold" w:hAnsi="Times New Roman Bold" w:cs="Times New Roman Bold"/>
                  <w:b/>
                  <w:sz w:val="20"/>
                </w:rPr>
                <w:t>Number of bits</w:t>
              </w:r>
            </w:ins>
          </w:p>
        </w:tc>
        <w:tc>
          <w:tcPr>
            <w:tcW w:w="6304" w:type="dxa"/>
            <w:shd w:val="clear" w:color="auto" w:fill="00558C"/>
          </w:tcPr>
          <w:p w14:paraId="5688C257" w14:textId="77777777" w:rsidR="00A013FD" w:rsidRPr="00CC356C" w:rsidRDefault="00A013FD" w:rsidP="00A013FD">
            <w:pPr>
              <w:spacing w:before="80" w:after="80"/>
              <w:rPr>
                <w:ins w:id="9400" w:author="Ross Norsworthy" w:date="2020-03-20T00:00:00Z"/>
                <w:rFonts w:cs="Times New Roman Bold"/>
                <w:b/>
                <w:sz w:val="20"/>
              </w:rPr>
            </w:pPr>
            <w:ins w:id="9401" w:author="Ross Norsworthy" w:date="2020-03-20T00:00:00Z">
              <w:r w:rsidRPr="00CC356C">
                <w:rPr>
                  <w:rFonts w:ascii="Times New Roman Bold" w:hAnsi="Times New Roman Bold" w:cs="Times New Roman Bold"/>
                  <w:b/>
                  <w:sz w:val="20"/>
                </w:rPr>
                <w:t>Description</w:t>
              </w:r>
            </w:ins>
          </w:p>
        </w:tc>
      </w:tr>
      <w:tr w:rsidR="00A013FD" w:rsidRPr="00A013FD" w14:paraId="0F734A66" w14:textId="77777777" w:rsidTr="00BF604E">
        <w:trPr>
          <w:ins w:id="9402" w:author="Ross Norsworthy" w:date="2020-03-20T00:00:00Z"/>
        </w:trPr>
        <w:tc>
          <w:tcPr>
            <w:tcW w:w="1747" w:type="dxa"/>
          </w:tcPr>
          <w:p w14:paraId="72C0455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03" w:author="Ross Norsworthy" w:date="2020-03-20T00:00:00Z"/>
                <w:sz w:val="20"/>
              </w:rPr>
            </w:pPr>
            <w:ins w:id="9404" w:author="Ross Norsworthy" w:date="2020-03-20T00:00:00Z">
              <w:r w:rsidRPr="00CC356C">
                <w:rPr>
                  <w:sz w:val="20"/>
                </w:rPr>
                <w:t>Message ID</w:t>
              </w:r>
            </w:ins>
          </w:p>
        </w:tc>
        <w:tc>
          <w:tcPr>
            <w:tcW w:w="1578" w:type="dxa"/>
          </w:tcPr>
          <w:p w14:paraId="55316A4E"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05" w:author="Ross Norsworthy" w:date="2020-03-20T00:00:00Z"/>
                <w:sz w:val="20"/>
              </w:rPr>
            </w:pPr>
            <w:ins w:id="9406" w:author="Ross Norsworthy" w:date="2020-03-20T00:00:00Z">
              <w:r w:rsidRPr="00CC356C">
                <w:rPr>
                  <w:sz w:val="20"/>
                </w:rPr>
                <w:t>4</w:t>
              </w:r>
            </w:ins>
          </w:p>
        </w:tc>
        <w:tc>
          <w:tcPr>
            <w:tcW w:w="6304" w:type="dxa"/>
          </w:tcPr>
          <w:p w14:paraId="63C81FA8"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07" w:author="Ross Norsworthy" w:date="2020-03-20T00:00:00Z"/>
                <w:sz w:val="20"/>
              </w:rPr>
            </w:pPr>
            <w:ins w:id="9408" w:author="Ross Norsworthy" w:date="2020-03-20T00:00:00Z">
              <w:r w:rsidRPr="00CC356C">
                <w:rPr>
                  <w:sz w:val="20"/>
                </w:rPr>
                <w:t>2 - Broadcast message with no communication state</w:t>
              </w:r>
            </w:ins>
          </w:p>
        </w:tc>
      </w:tr>
      <w:tr w:rsidR="00A013FD" w:rsidRPr="00A013FD" w14:paraId="61F23A56" w14:textId="77777777" w:rsidTr="00BF604E">
        <w:trPr>
          <w:ins w:id="9409" w:author="Ross Norsworthy" w:date="2020-03-20T00:00:00Z"/>
        </w:trPr>
        <w:tc>
          <w:tcPr>
            <w:tcW w:w="1747" w:type="dxa"/>
          </w:tcPr>
          <w:p w14:paraId="54F9E0C7"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10" w:author="Ross Norsworthy" w:date="2020-03-20T00:00:00Z"/>
                <w:sz w:val="20"/>
              </w:rPr>
            </w:pPr>
            <w:ins w:id="9411" w:author="Ross Norsworthy" w:date="2020-03-20T00:00:00Z">
              <w:r w:rsidRPr="00CC356C">
                <w:rPr>
                  <w:sz w:val="20"/>
                </w:rPr>
                <w:t>Retransmit flag</w:t>
              </w:r>
            </w:ins>
          </w:p>
        </w:tc>
        <w:tc>
          <w:tcPr>
            <w:tcW w:w="1578" w:type="dxa"/>
          </w:tcPr>
          <w:p w14:paraId="11311534"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12" w:author="Ross Norsworthy" w:date="2020-03-20T00:00:00Z"/>
                <w:sz w:val="20"/>
              </w:rPr>
            </w:pPr>
            <w:ins w:id="9413" w:author="Ross Norsworthy" w:date="2020-03-20T00:00:00Z">
              <w:r w:rsidRPr="00CC356C">
                <w:rPr>
                  <w:sz w:val="20"/>
                </w:rPr>
                <w:t>1</w:t>
              </w:r>
            </w:ins>
          </w:p>
        </w:tc>
        <w:tc>
          <w:tcPr>
            <w:tcW w:w="6304" w:type="dxa"/>
          </w:tcPr>
          <w:p w14:paraId="2307166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14" w:author="Ross Norsworthy" w:date="2020-03-20T00:00:00Z"/>
                <w:sz w:val="20"/>
              </w:rPr>
            </w:pPr>
            <w:ins w:id="9415" w:author="Ross Norsworthy" w:date="2020-03-20T00:00:00Z">
              <w:r w:rsidRPr="00CC356C">
                <w:rPr>
                  <w:sz w:val="20"/>
                </w:rPr>
                <w:t>0 (reserved for future use)</w:t>
              </w:r>
            </w:ins>
          </w:p>
        </w:tc>
      </w:tr>
      <w:tr w:rsidR="00A013FD" w:rsidRPr="00A013FD" w14:paraId="631D65E3" w14:textId="77777777" w:rsidTr="00BF604E">
        <w:trPr>
          <w:ins w:id="9416" w:author="Ross Norsworthy" w:date="2020-03-20T00:00:00Z"/>
        </w:trPr>
        <w:tc>
          <w:tcPr>
            <w:tcW w:w="1747" w:type="dxa"/>
          </w:tcPr>
          <w:p w14:paraId="24B4F0C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17" w:author="Ross Norsworthy" w:date="2020-03-20T00:00:00Z"/>
                <w:sz w:val="20"/>
              </w:rPr>
            </w:pPr>
            <w:ins w:id="9418" w:author="Ross Norsworthy" w:date="2020-03-20T00:00:00Z">
              <w:r w:rsidRPr="00CC356C">
                <w:rPr>
                  <w:sz w:val="20"/>
                </w:rPr>
                <w:t>Repeat Indicator</w:t>
              </w:r>
            </w:ins>
          </w:p>
        </w:tc>
        <w:tc>
          <w:tcPr>
            <w:tcW w:w="1578" w:type="dxa"/>
          </w:tcPr>
          <w:p w14:paraId="4C86B01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19" w:author="Ross Norsworthy" w:date="2020-03-20T00:00:00Z"/>
                <w:sz w:val="20"/>
              </w:rPr>
            </w:pPr>
            <w:ins w:id="9420" w:author="Ross Norsworthy" w:date="2020-03-20T00:00:00Z">
              <w:r w:rsidRPr="00CC356C">
                <w:rPr>
                  <w:sz w:val="20"/>
                </w:rPr>
                <w:t>2</w:t>
              </w:r>
            </w:ins>
          </w:p>
        </w:tc>
        <w:tc>
          <w:tcPr>
            <w:tcW w:w="6304" w:type="dxa"/>
          </w:tcPr>
          <w:p w14:paraId="661EC829"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21" w:author="Ross Norsworthy" w:date="2020-03-20T00:00:00Z"/>
                <w:sz w:val="20"/>
              </w:rPr>
            </w:pPr>
            <w:ins w:id="9422" w:author="Ross Norsworthy" w:date="2020-03-20T00:00:00Z">
              <w:r w:rsidRPr="00CC356C">
                <w:rPr>
                  <w:sz w:val="20"/>
                </w:rPr>
                <w:t xml:space="preserve">Used by the repeater to indicate how many times a message has been repeated. </w:t>
              </w:r>
            </w:ins>
          </w:p>
          <w:p w14:paraId="45F1AA4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23" w:author="Ross Norsworthy" w:date="2020-03-20T00:00:00Z"/>
                <w:sz w:val="20"/>
              </w:rPr>
            </w:pPr>
            <w:ins w:id="9424" w:author="Ross Norsworthy" w:date="2020-03-20T00:00:00Z">
              <w:r w:rsidRPr="00CC356C">
                <w:rPr>
                  <w:sz w:val="20"/>
                </w:rPr>
                <w:t>0 - 3; 0 = default; 3 = do not repeat any more</w:t>
              </w:r>
            </w:ins>
          </w:p>
        </w:tc>
      </w:tr>
      <w:tr w:rsidR="00A013FD" w:rsidRPr="00A013FD" w14:paraId="6F168986" w14:textId="77777777" w:rsidTr="00BF604E">
        <w:trPr>
          <w:ins w:id="9425" w:author="Ross Norsworthy" w:date="2020-03-20T00:00:00Z"/>
        </w:trPr>
        <w:tc>
          <w:tcPr>
            <w:tcW w:w="1747" w:type="dxa"/>
          </w:tcPr>
          <w:p w14:paraId="79DAB357"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26" w:author="Ross Norsworthy" w:date="2020-03-20T00:00:00Z"/>
                <w:sz w:val="20"/>
              </w:rPr>
            </w:pPr>
            <w:ins w:id="9427" w:author="Ross Norsworthy" w:date="2020-03-20T00:00:00Z">
              <w:r w:rsidRPr="00CC356C">
                <w:rPr>
                  <w:sz w:val="20"/>
                </w:rPr>
                <w:t>Session ID</w:t>
              </w:r>
            </w:ins>
          </w:p>
        </w:tc>
        <w:tc>
          <w:tcPr>
            <w:tcW w:w="1578" w:type="dxa"/>
          </w:tcPr>
          <w:p w14:paraId="561F16C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28" w:author="Ross Norsworthy" w:date="2020-03-20T00:00:00Z"/>
                <w:sz w:val="20"/>
              </w:rPr>
            </w:pPr>
            <w:ins w:id="9429" w:author="Ross Norsworthy" w:date="2020-03-20T00:00:00Z">
              <w:r w:rsidRPr="00CC356C">
                <w:rPr>
                  <w:sz w:val="20"/>
                </w:rPr>
                <w:t>6</w:t>
              </w:r>
            </w:ins>
          </w:p>
        </w:tc>
        <w:tc>
          <w:tcPr>
            <w:tcW w:w="6304" w:type="dxa"/>
          </w:tcPr>
          <w:p w14:paraId="01BA9C9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30" w:author="Ross Norsworthy" w:date="2020-03-20T00:00:00Z"/>
                <w:sz w:val="20"/>
              </w:rPr>
            </w:pPr>
            <w:ins w:id="9431" w:author="Ross Norsworthy" w:date="2020-03-20T00:00:00Z">
              <w:r w:rsidRPr="00CC356C">
                <w:rPr>
                  <w:sz w:val="20"/>
                </w:rPr>
                <w:t xml:space="preserve">The Session ID associates the VDL transmission with a specific PI transaction </w:t>
              </w:r>
            </w:ins>
          </w:p>
        </w:tc>
      </w:tr>
      <w:tr w:rsidR="00A013FD" w:rsidRPr="00A013FD" w14:paraId="7F62284E" w14:textId="77777777" w:rsidTr="00BF604E">
        <w:trPr>
          <w:ins w:id="9432" w:author="Ross Norsworthy" w:date="2020-03-20T00:00:00Z"/>
        </w:trPr>
        <w:tc>
          <w:tcPr>
            <w:tcW w:w="1747" w:type="dxa"/>
          </w:tcPr>
          <w:p w14:paraId="4EA6C1C2"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33" w:author="Ross Norsworthy" w:date="2020-03-20T00:00:00Z"/>
                <w:sz w:val="20"/>
              </w:rPr>
            </w:pPr>
            <w:ins w:id="9434" w:author="Ross Norsworthy" w:date="2020-03-20T00:00:00Z">
              <w:r w:rsidRPr="00CC356C">
                <w:rPr>
                  <w:sz w:val="20"/>
                </w:rPr>
                <w:t>Source ID</w:t>
              </w:r>
            </w:ins>
          </w:p>
        </w:tc>
        <w:tc>
          <w:tcPr>
            <w:tcW w:w="1578" w:type="dxa"/>
          </w:tcPr>
          <w:p w14:paraId="6E64056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35" w:author="Ross Norsworthy" w:date="2020-03-20T00:00:00Z"/>
                <w:sz w:val="20"/>
              </w:rPr>
            </w:pPr>
            <w:ins w:id="9436" w:author="Ross Norsworthy" w:date="2020-03-20T00:00:00Z">
              <w:r w:rsidRPr="00CC356C">
                <w:rPr>
                  <w:sz w:val="20"/>
                </w:rPr>
                <w:t>32</w:t>
              </w:r>
            </w:ins>
          </w:p>
        </w:tc>
        <w:tc>
          <w:tcPr>
            <w:tcW w:w="6304" w:type="dxa"/>
          </w:tcPr>
          <w:p w14:paraId="0E30C0D3" w14:textId="62483CFA"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37" w:author="Ross Norsworthy" w:date="2020-03-20T00:00:00Z"/>
                <w:sz w:val="20"/>
              </w:rPr>
            </w:pPr>
            <w:ins w:id="9438" w:author="Ross Norsworthy" w:date="2020-03-20T00:00:00Z">
              <w:r w:rsidRPr="00CC356C">
                <w:rPr>
                  <w:sz w:val="20"/>
                </w:rPr>
                <w:t xml:space="preserve">The Unique Identifier of the transmitting station as described in </w:t>
              </w:r>
              <w:del w:id="9439" w:author="USA Editor 2021" w:date="2021-01-05T13:26:00Z">
                <w:r w:rsidRPr="00CC356C" w:rsidDel="00EF245C">
                  <w:rPr>
                    <w:sz w:val="20"/>
                  </w:rPr>
                  <w:delText xml:space="preserve"> </w:delText>
                </w:r>
                <w:r w:rsidRPr="00EF245C" w:rsidDel="00EF245C">
                  <w:rPr>
                    <w:sz w:val="20"/>
                    <w:highlight w:val="green"/>
                    <w:rPrChange w:id="9440" w:author="USA Editor 2021" w:date="2021-01-05T13:26:00Z">
                      <w:rPr>
                        <w:sz w:val="20"/>
                      </w:rPr>
                    </w:rPrChange>
                  </w:rPr>
                  <w:delText>section</w:delText>
                </w:r>
              </w:del>
            </w:ins>
            <w:ins w:id="9441" w:author="USA Editor 2021" w:date="2021-01-05T13:26:00Z">
              <w:r w:rsidR="00EF245C" w:rsidRPr="00EF245C">
                <w:rPr>
                  <w:highlight w:val="green"/>
                  <w:rPrChange w:id="9442" w:author="USA Editor 2021" w:date="2021-01-05T13:26:00Z">
                    <w:rPr/>
                  </w:rPrChange>
                </w:rPr>
                <w:t xml:space="preserve"> </w:t>
              </w:r>
              <w:r w:rsidR="00EF245C" w:rsidRPr="00EF245C">
                <w:rPr>
                  <w:sz w:val="20"/>
                  <w:highlight w:val="green"/>
                  <w:rPrChange w:id="9443" w:author="USA Editor 2021" w:date="2021-01-05T13:26:00Z">
                    <w:rPr>
                      <w:sz w:val="20"/>
                    </w:rPr>
                  </w:rPrChange>
                </w:rPr>
                <w:t>§</w:t>
              </w:r>
            </w:ins>
            <w:ins w:id="9444" w:author="Ross Norsworthy" w:date="2020-03-20T00:00:00Z">
              <w:r w:rsidRPr="00EF245C">
                <w:rPr>
                  <w:sz w:val="20"/>
                  <w:highlight w:val="green"/>
                  <w:rPrChange w:id="9445" w:author="USA Editor 2021" w:date="2021-01-05T13:26:00Z">
                    <w:rPr>
                      <w:sz w:val="20"/>
                    </w:rPr>
                  </w:rPrChange>
                </w:rPr>
                <w:t xml:space="preserve"> </w:t>
              </w:r>
            </w:ins>
            <w:ins w:id="9446" w:author="Johnny Schultz" w:date="2020-04-17T11:59:00Z">
              <w:del w:id="9447" w:author="USA Editor 2021" w:date="2021-01-05T13:26:00Z">
                <w:r w:rsidRPr="00EF245C" w:rsidDel="00EF245C">
                  <w:rPr>
                    <w:sz w:val="20"/>
                    <w:highlight w:val="green"/>
                    <w:rPrChange w:id="9448" w:author="USA Editor 2021" w:date="2021-01-05T13:26:00Z">
                      <w:rPr>
                        <w:sz w:val="20"/>
                      </w:rPr>
                    </w:rPrChange>
                  </w:rPr>
                  <w:delText>3</w:delText>
                </w:r>
              </w:del>
            </w:ins>
            <w:ins w:id="9449" w:author="USA Editor 2021" w:date="2021-01-05T13:26:00Z">
              <w:r w:rsidR="00EF245C" w:rsidRPr="00EF245C">
                <w:rPr>
                  <w:sz w:val="20"/>
                  <w:highlight w:val="green"/>
                  <w:rPrChange w:id="9450" w:author="USA Editor 2021" w:date="2021-01-05T13:26:00Z">
                    <w:rPr>
                      <w:sz w:val="20"/>
                    </w:rPr>
                  </w:rPrChange>
                </w:rPr>
                <w:t>2</w:t>
              </w:r>
            </w:ins>
            <w:ins w:id="9451" w:author="Johnny Schultz" w:date="2020-04-17T11:59:00Z">
              <w:r w:rsidRPr="00EF245C">
                <w:rPr>
                  <w:sz w:val="20"/>
                  <w:highlight w:val="green"/>
                  <w:rPrChange w:id="9452" w:author="USA Editor 2021" w:date="2021-01-05T13:26:00Z">
                    <w:rPr>
                      <w:sz w:val="20"/>
                    </w:rPr>
                  </w:rPrChange>
                </w:rPr>
                <w:t>.4</w:t>
              </w:r>
            </w:ins>
            <w:ins w:id="9453" w:author="Ross Norsworthy" w:date="2020-03-20T00:00:00Z">
              <w:del w:id="9454" w:author="Johnny Schultz" w:date="2020-04-17T11:59:00Z">
                <w:r w:rsidRPr="00EF245C">
                  <w:rPr>
                    <w:sz w:val="20"/>
                    <w:highlight w:val="green"/>
                    <w:rPrChange w:id="9455" w:author="USA Editor 2021" w:date="2021-01-05T13:26:00Z">
                      <w:rPr>
                        <w:sz w:val="20"/>
                      </w:rPr>
                    </w:rPrChange>
                  </w:rPr>
                  <w:delText>1</w:delText>
                </w:r>
              </w:del>
            </w:ins>
            <w:ins w:id="9456" w:author="USA Editor 2021" w:date="2021-01-05T13:26:00Z">
              <w:r w:rsidR="00EF245C" w:rsidRPr="00EF245C">
                <w:rPr>
                  <w:sz w:val="20"/>
                  <w:highlight w:val="green"/>
                  <w:rPrChange w:id="9457" w:author="USA Editor 2021" w:date="2021-01-05T13:26:00Z">
                    <w:rPr>
                      <w:sz w:val="20"/>
                    </w:rPr>
                  </w:rPrChange>
                </w:rPr>
                <w:t>, Annex 1.</w:t>
              </w:r>
            </w:ins>
          </w:p>
        </w:tc>
      </w:tr>
      <w:tr w:rsidR="00A013FD" w:rsidRPr="00A013FD" w14:paraId="07D91B98" w14:textId="77777777" w:rsidTr="00BF604E">
        <w:trPr>
          <w:ins w:id="9458" w:author="Ross Norsworthy" w:date="2020-03-20T00:00:00Z"/>
        </w:trPr>
        <w:tc>
          <w:tcPr>
            <w:tcW w:w="1747" w:type="dxa"/>
          </w:tcPr>
          <w:p w14:paraId="73B12760"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59" w:author="Ross Norsworthy" w:date="2020-03-20T00:00:00Z"/>
                <w:sz w:val="20"/>
              </w:rPr>
            </w:pPr>
            <w:ins w:id="9460" w:author="Ross Norsworthy" w:date="2020-03-20T00:00:00Z">
              <w:r w:rsidRPr="00CC356C">
                <w:rPr>
                  <w:sz w:val="20"/>
                </w:rPr>
                <w:t>Data Count</w:t>
              </w:r>
            </w:ins>
          </w:p>
        </w:tc>
        <w:tc>
          <w:tcPr>
            <w:tcW w:w="1578" w:type="dxa"/>
          </w:tcPr>
          <w:p w14:paraId="6E409591"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61" w:author="Ross Norsworthy" w:date="2020-03-20T00:00:00Z"/>
                <w:sz w:val="20"/>
              </w:rPr>
            </w:pPr>
            <w:ins w:id="9462" w:author="Ross Norsworthy" w:date="2020-03-20T00:00:00Z">
              <w:r w:rsidRPr="00CC356C">
                <w:rPr>
                  <w:sz w:val="20"/>
                </w:rPr>
                <w:t>11</w:t>
              </w:r>
            </w:ins>
          </w:p>
        </w:tc>
        <w:tc>
          <w:tcPr>
            <w:tcW w:w="6304" w:type="dxa"/>
          </w:tcPr>
          <w:p w14:paraId="3EB6DA15"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63" w:author="Ross Norsworthy" w:date="2020-03-20T00:00:00Z"/>
                <w:sz w:val="20"/>
              </w:rPr>
            </w:pPr>
            <w:ins w:id="9464" w:author="Ross Norsworthy" w:date="2020-03-20T00:00:00Z">
              <w:r w:rsidRPr="00CC356C">
                <w:rPr>
                  <w:sz w:val="20"/>
                </w:rPr>
                <w:t>1 - Max data count</w:t>
              </w:r>
            </w:ins>
          </w:p>
        </w:tc>
      </w:tr>
      <w:tr w:rsidR="00A013FD" w:rsidRPr="00A013FD" w14:paraId="071751EC" w14:textId="77777777" w:rsidTr="00BF604E">
        <w:trPr>
          <w:ins w:id="9465" w:author="Ross Norsworthy" w:date="2020-03-20T00:00:00Z"/>
        </w:trPr>
        <w:tc>
          <w:tcPr>
            <w:tcW w:w="1747" w:type="dxa"/>
          </w:tcPr>
          <w:p w14:paraId="2F044008"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66" w:author="Ross Norsworthy" w:date="2020-03-20T00:00:00Z"/>
                <w:sz w:val="20"/>
              </w:rPr>
            </w:pPr>
            <w:ins w:id="9467" w:author="Ross Norsworthy" w:date="2020-03-20T00:00:00Z">
              <w:r w:rsidRPr="00CC356C">
                <w:rPr>
                  <w:sz w:val="20"/>
                </w:rPr>
                <w:t>ASM identifier</w:t>
              </w:r>
            </w:ins>
          </w:p>
        </w:tc>
        <w:tc>
          <w:tcPr>
            <w:tcW w:w="1578" w:type="dxa"/>
          </w:tcPr>
          <w:p w14:paraId="51193405"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68" w:author="Ross Norsworthy" w:date="2020-03-20T00:00:00Z"/>
                <w:sz w:val="20"/>
              </w:rPr>
            </w:pPr>
            <w:ins w:id="9469" w:author="Ross Norsworthy" w:date="2020-03-20T00:00:00Z">
              <w:r w:rsidRPr="00CC356C">
                <w:rPr>
                  <w:sz w:val="20"/>
                </w:rPr>
                <w:t>16</w:t>
              </w:r>
            </w:ins>
          </w:p>
        </w:tc>
        <w:tc>
          <w:tcPr>
            <w:tcW w:w="6304" w:type="dxa"/>
          </w:tcPr>
          <w:p w14:paraId="4EED77BC" w14:textId="294AD67C"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70" w:author="Ross Norsworthy" w:date="2020-03-20T00:00:00Z"/>
                <w:sz w:val="20"/>
              </w:rPr>
            </w:pPr>
            <w:ins w:id="9471" w:author="Ross Norsworthy" w:date="2020-03-20T00:00:00Z">
              <w:r w:rsidRPr="00CC356C">
                <w:rPr>
                  <w:sz w:val="20"/>
                </w:rPr>
                <w:t xml:space="preserve">Application identifier and described in </w:t>
              </w:r>
              <w:del w:id="9472" w:author="USA Editor 2021" w:date="2021-01-05T13:32:00Z">
                <w:r w:rsidRPr="00EF245C" w:rsidDel="00EF245C">
                  <w:rPr>
                    <w:sz w:val="20"/>
                    <w:highlight w:val="green"/>
                    <w:rPrChange w:id="9473" w:author="USA Editor 2021" w:date="2021-01-05T13:33:00Z">
                      <w:rPr>
                        <w:sz w:val="20"/>
                      </w:rPr>
                    </w:rPrChange>
                  </w:rPr>
                  <w:delText>section B</w:delText>
                </w:r>
              </w:del>
            </w:ins>
            <w:ins w:id="9474" w:author="USA Editor 2021" w:date="2021-01-05T13:32:00Z">
              <w:r w:rsidR="00EF245C" w:rsidRPr="00EF245C">
                <w:rPr>
                  <w:sz w:val="20"/>
                  <w:highlight w:val="green"/>
                  <w:rPrChange w:id="9475" w:author="USA Editor 2021" w:date="2021-01-05T13:33:00Z">
                    <w:rPr>
                      <w:sz w:val="20"/>
                    </w:rPr>
                  </w:rPrChange>
                </w:rPr>
                <w:t>§</w:t>
              </w:r>
            </w:ins>
            <w:ins w:id="9476" w:author="Ross Norsworthy" w:date="2020-03-20T00:00:00Z">
              <w:r w:rsidRPr="00EF245C">
                <w:rPr>
                  <w:sz w:val="20"/>
                  <w:highlight w:val="green"/>
                  <w:rPrChange w:id="9477" w:author="USA Editor 2021" w:date="2021-01-05T13:33:00Z">
                    <w:rPr>
                      <w:sz w:val="20"/>
                    </w:rPr>
                  </w:rPrChange>
                </w:rPr>
                <w:t xml:space="preserve"> </w:t>
              </w:r>
              <w:del w:id="9478" w:author="USA Editor 2021" w:date="2021-01-05T13:32:00Z">
                <w:r w:rsidRPr="00EF245C" w:rsidDel="00EF245C">
                  <w:rPr>
                    <w:sz w:val="20"/>
                    <w:highlight w:val="green"/>
                    <w:rPrChange w:id="9479" w:author="USA Editor 2021" w:date="2021-01-05T13:33:00Z">
                      <w:rPr>
                        <w:sz w:val="20"/>
                      </w:rPr>
                    </w:rPrChange>
                  </w:rPr>
                  <w:delText>5</w:delText>
                </w:r>
              </w:del>
            </w:ins>
            <w:ins w:id="9480" w:author="USA Editor 2021" w:date="2021-01-05T13:32:00Z">
              <w:r w:rsidR="00EF245C" w:rsidRPr="00EF245C">
                <w:rPr>
                  <w:sz w:val="20"/>
                  <w:highlight w:val="green"/>
                  <w:rPrChange w:id="9481" w:author="USA Editor 2021" w:date="2021-01-05T13:33:00Z">
                    <w:rPr>
                      <w:sz w:val="20"/>
                    </w:rPr>
                  </w:rPrChange>
                </w:rPr>
                <w:t>6</w:t>
              </w:r>
            </w:ins>
            <w:ins w:id="9482" w:author="Ross Norsworthy" w:date="2020-03-20T00:00:00Z">
              <w:r w:rsidRPr="00CC356C">
                <w:rPr>
                  <w:sz w:val="20"/>
                </w:rPr>
                <w:t>.2</w:t>
              </w:r>
            </w:ins>
          </w:p>
        </w:tc>
      </w:tr>
      <w:tr w:rsidR="00A013FD" w:rsidRPr="00A013FD" w14:paraId="4539D555" w14:textId="77777777" w:rsidTr="00BF604E">
        <w:trPr>
          <w:ins w:id="9483" w:author="Ross Norsworthy" w:date="2020-03-20T00:00:00Z"/>
        </w:trPr>
        <w:tc>
          <w:tcPr>
            <w:tcW w:w="1747" w:type="dxa"/>
          </w:tcPr>
          <w:p w14:paraId="24AE906B"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84" w:author="Ross Norsworthy" w:date="2020-03-20T00:00:00Z"/>
                <w:sz w:val="20"/>
              </w:rPr>
            </w:pPr>
            <w:ins w:id="9485" w:author="Ross Norsworthy" w:date="2020-03-20T00:00:00Z">
              <w:r w:rsidRPr="00CC356C">
                <w:rPr>
                  <w:sz w:val="20"/>
                </w:rPr>
                <w:t>Binary Data</w:t>
              </w:r>
            </w:ins>
          </w:p>
          <w:p w14:paraId="57E72FD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86" w:author="Ross Norsworthy" w:date="2020-03-20T00:00:00Z"/>
                <w:sz w:val="20"/>
              </w:rPr>
            </w:pPr>
            <w:ins w:id="9487" w:author="Ross Norsworthy" w:date="2020-03-20T00:00:00Z">
              <w:r w:rsidRPr="00CC356C">
                <w:rPr>
                  <w:sz w:val="20"/>
                </w:rPr>
                <w:t>(no FEC / FEC)</w:t>
              </w:r>
            </w:ins>
          </w:p>
        </w:tc>
        <w:tc>
          <w:tcPr>
            <w:tcW w:w="1578" w:type="dxa"/>
          </w:tcPr>
          <w:p w14:paraId="5B2406B4"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88" w:author="Ross Norsworthy" w:date="2020-03-20T00:00:00Z"/>
                <w:sz w:val="20"/>
              </w:rPr>
            </w:pPr>
            <w:ins w:id="9489" w:author="Ross Norsworthy" w:date="2020-03-20T00:00:00Z">
              <w:r w:rsidRPr="00CC356C">
                <w:rPr>
                  <w:sz w:val="20"/>
                </w:rPr>
                <w:t>1 slot: 280 / 184</w:t>
              </w:r>
            </w:ins>
          </w:p>
          <w:p w14:paraId="102203EE"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90" w:author="Ross Norsworthy" w:date="2020-03-20T00:00:00Z"/>
                <w:sz w:val="20"/>
              </w:rPr>
            </w:pPr>
            <w:ins w:id="9491" w:author="Ross Norsworthy" w:date="2020-03-20T00:00:00Z">
              <w:r w:rsidRPr="00CC356C">
                <w:rPr>
                  <w:sz w:val="20"/>
                </w:rPr>
                <w:t>2 slot: 792 / 568</w:t>
              </w:r>
            </w:ins>
          </w:p>
          <w:p w14:paraId="03FD8174"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92" w:author="Ross Norsworthy" w:date="2020-03-20T00:00:00Z"/>
                <w:sz w:val="20"/>
              </w:rPr>
            </w:pPr>
            <w:ins w:id="9493" w:author="Ross Norsworthy" w:date="2020-03-20T00:00:00Z">
              <w:r w:rsidRPr="00CC356C">
                <w:rPr>
                  <w:sz w:val="20"/>
                </w:rPr>
                <w:t>3 slot: 1304 / 952</w:t>
              </w:r>
            </w:ins>
          </w:p>
          <w:p w14:paraId="2F5BF743"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94" w:author="Ross Norsworthy" w:date="2020-03-20T00:00:00Z"/>
                <w:sz w:val="20"/>
              </w:rPr>
            </w:pPr>
            <w:ins w:id="9495" w:author="Ross Norsworthy" w:date="2020-03-20T00:00:00Z">
              <w:r w:rsidRPr="00CC356C">
                <w:rPr>
                  <w:sz w:val="20"/>
                </w:rPr>
                <w:t xml:space="preserve">   SAT: N/A / 848</w:t>
              </w:r>
            </w:ins>
          </w:p>
        </w:tc>
        <w:tc>
          <w:tcPr>
            <w:tcW w:w="6304" w:type="dxa"/>
          </w:tcPr>
          <w:p w14:paraId="7629A10D"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96" w:author="Ross Norsworthy" w:date="2020-03-20T00:00:00Z"/>
                <w:sz w:val="20"/>
              </w:rPr>
            </w:pPr>
            <w:ins w:id="9497" w:author="Ross Norsworthy" w:date="2020-03-20T00:00:00Z">
              <w:r w:rsidRPr="00CC356C">
                <w:rPr>
                  <w:sz w:val="20"/>
                </w:rPr>
                <w:t xml:space="preserve">Application data as specified by the ASM Identifier.  </w:t>
              </w:r>
            </w:ins>
          </w:p>
          <w:p w14:paraId="36145627" w14:textId="77777777" w:rsidR="00A013FD" w:rsidRPr="00CC356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498" w:author="Ross Norsworthy" w:date="2020-03-20T00:00:00Z"/>
                <w:sz w:val="20"/>
              </w:rPr>
            </w:pPr>
            <w:ins w:id="9499" w:author="Ross Norsworthy" w:date="2020-03-20T00:00:00Z">
              <w:r w:rsidRPr="00CC356C">
                <w:rPr>
                  <w:sz w:val="20"/>
                </w:rPr>
                <w:t>The available length of the binary data is specified by the Link Id.</w:t>
              </w:r>
            </w:ins>
          </w:p>
        </w:tc>
      </w:tr>
    </w:tbl>
    <w:p w14:paraId="56B9FC70" w14:textId="77777777" w:rsidR="00A013FD" w:rsidRPr="00A013FD" w:rsidRDefault="00A013FD" w:rsidP="004D3800">
      <w:pPr>
        <w:pStyle w:val="Tablefin"/>
        <w:rPr>
          <w:ins w:id="9500" w:author="Ross Norsworthy" w:date="2020-03-20T00:00:00Z"/>
        </w:rPr>
      </w:pPr>
    </w:p>
    <w:p w14:paraId="3816375E" w14:textId="187446F1" w:rsidR="00A013FD" w:rsidRPr="00A013FD" w:rsidRDefault="00D90AE5" w:rsidP="00EF4B7E">
      <w:pPr>
        <w:pStyle w:val="Heading2"/>
        <w:rPr>
          <w:ins w:id="9501" w:author="Ross Norsworthy" w:date="2020-03-20T00:00:00Z"/>
          <w:rFonts w:eastAsia="Calibri"/>
          <w:lang w:eastAsia="en-GB"/>
        </w:rPr>
      </w:pPr>
      <w:bookmarkStart w:id="9502" w:name="_Toc35545352"/>
      <w:ins w:id="9503" w:author="Song, Xiaojing" w:date="2020-08-21T12:32:00Z">
        <w:del w:id="9504" w:author="USA Editor 2021" w:date="2020-12-11T11:32:00Z">
          <w:r w:rsidRPr="000337E4" w:rsidDel="000337E4">
            <w:rPr>
              <w:rFonts w:eastAsia="Calibri"/>
              <w:bCs/>
              <w:szCs w:val="24"/>
              <w:highlight w:val="green"/>
              <w:lang w:eastAsia="en-GB"/>
            </w:rPr>
            <w:delText>B 6</w:delText>
          </w:r>
        </w:del>
      </w:ins>
      <w:ins w:id="9505" w:author="USA Editor 2021" w:date="2020-12-11T11:32:00Z">
        <w:r w:rsidR="000337E4" w:rsidRPr="000337E4">
          <w:rPr>
            <w:rFonts w:eastAsia="Calibri"/>
            <w:bCs/>
            <w:szCs w:val="24"/>
            <w:highlight w:val="green"/>
            <w:lang w:eastAsia="en-GB"/>
          </w:rPr>
          <w:t>7</w:t>
        </w:r>
      </w:ins>
      <w:ins w:id="9506" w:author="Song, Xiaojing" w:date="2020-08-21T12:32:00Z">
        <w:r>
          <w:rPr>
            <w:rFonts w:eastAsia="Calibri"/>
            <w:bCs/>
            <w:szCs w:val="24"/>
            <w:lang w:eastAsia="en-GB"/>
          </w:rPr>
          <w:t>.6</w:t>
        </w:r>
        <w:r>
          <w:rPr>
            <w:rFonts w:eastAsia="Calibri"/>
            <w:bCs/>
            <w:szCs w:val="24"/>
            <w:lang w:eastAsia="en-GB"/>
          </w:rPr>
          <w:tab/>
        </w:r>
      </w:ins>
      <w:ins w:id="9507" w:author="Ross Norsworthy" w:date="2020-03-20T00:00:00Z">
        <w:r w:rsidR="00A013FD" w:rsidRPr="00A013FD">
          <w:rPr>
            <w:rFonts w:eastAsia="Calibri"/>
            <w:lang w:eastAsia="en-GB"/>
          </w:rPr>
          <w:t>Message 3: Scheduled addressed message</w:t>
        </w:r>
        <w:bookmarkEnd w:id="9502"/>
      </w:ins>
    </w:p>
    <w:p w14:paraId="4756F374" w14:textId="77777777" w:rsidR="00A013FD" w:rsidRPr="00A013FD" w:rsidRDefault="00A013FD" w:rsidP="00A013FD">
      <w:pPr>
        <w:spacing w:after="120"/>
        <w:rPr>
          <w:ins w:id="9508" w:author="Ross Norsworthy" w:date="2020-03-20T00:00:00Z"/>
        </w:rPr>
      </w:pPr>
      <w:ins w:id="9509" w:author="Ross Norsworthy" w:date="2020-03-20T00:00:00Z">
        <w:r w:rsidRPr="00A013FD">
          <w:t>This ASM message is used to send data to an individual target, and utilizes MITDMA communication state.  Multiple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ins>
    </w:p>
    <w:p w14:paraId="6DC68EF7" w14:textId="17ECDF7D" w:rsidR="00A013FD" w:rsidRPr="00A013FD" w:rsidRDefault="00A013FD" w:rsidP="00A013FD">
      <w:pPr>
        <w:spacing w:after="120"/>
        <w:rPr>
          <w:ins w:id="9510" w:author="Ross Norsworthy" w:date="2020-03-20T00:00:00Z"/>
        </w:rPr>
      </w:pPr>
      <w:ins w:id="9511" w:author="Ross Norsworthy" w:date="2020-03-20T00:00:00Z">
        <w:r w:rsidRPr="00A013FD">
          <w:t xml:space="preserve">These transmissions require the destination station to return a message acknowledgment (Message 5). This addressed message supplies the return slot for the message acknowledgment.  Scheduled addressed message is defined in Table </w:t>
        </w:r>
      </w:ins>
      <w:ins w:id="9512" w:author="USA Editor 2021" w:date="2021-01-06T13:53:00Z">
        <w:r w:rsidR="000A779B" w:rsidRPr="000A779B">
          <w:rPr>
            <w:highlight w:val="green"/>
          </w:rPr>
          <w:t>28</w:t>
        </w:r>
      </w:ins>
      <w:ins w:id="9513" w:author="Ross Norsworthy" w:date="2020-03-20T00:00:00Z">
        <w:del w:id="9514" w:author="USA Editor 2021" w:date="2021-01-06T13:53:00Z">
          <w:r w:rsidRPr="000A779B" w:rsidDel="000A779B">
            <w:rPr>
              <w:highlight w:val="green"/>
            </w:rPr>
            <w:delText>29</w:delText>
          </w:r>
        </w:del>
        <w:r w:rsidRPr="00A013FD">
          <w:t xml:space="preserve">. </w:t>
        </w:r>
      </w:ins>
    </w:p>
    <w:p w14:paraId="75679429" w14:textId="763D71C0" w:rsidR="002C28D8" w:rsidRDefault="00A013FD" w:rsidP="00B954D2">
      <w:pPr>
        <w:pStyle w:val="TableNo"/>
        <w:rPr>
          <w:lang w:val="en-US"/>
        </w:rPr>
      </w:pPr>
      <w:bookmarkStart w:id="9515" w:name="_Toc35546127"/>
      <w:ins w:id="9516" w:author="Ross Norsworthy" w:date="2020-03-20T00:00:00Z">
        <w:r w:rsidRPr="00A013FD">
          <w:rPr>
            <w:lang w:val="en-US"/>
          </w:rPr>
          <w:t xml:space="preserve">Table </w:t>
        </w:r>
      </w:ins>
      <w:ins w:id="9517" w:author="USA Editor 2021" w:date="2021-01-06T13:53:00Z">
        <w:r w:rsidR="000A779B" w:rsidRPr="000A779B">
          <w:rPr>
            <w:highlight w:val="green"/>
            <w:lang w:val="en-US"/>
          </w:rPr>
          <w:t>28</w:t>
        </w:r>
      </w:ins>
      <w:ins w:id="9518" w:author="Ross Norsworthy" w:date="2020-03-20T00:00:00Z">
        <w:del w:id="9519" w:author="USA Editor 2021" w:date="2021-01-06T13:53:00Z">
          <w:r w:rsidRPr="000A779B" w:rsidDel="000A779B">
            <w:rPr>
              <w:highlight w:val="green"/>
              <w:lang w:val="en-US"/>
            </w:rPr>
            <w:delText>29</w:delText>
          </w:r>
        </w:del>
      </w:ins>
    </w:p>
    <w:p w14:paraId="21ABE19B" w14:textId="77777777" w:rsidR="00A013FD" w:rsidRPr="00A013FD" w:rsidRDefault="00A013FD" w:rsidP="00B954D2">
      <w:pPr>
        <w:pStyle w:val="Tabletitle"/>
        <w:rPr>
          <w:ins w:id="9520" w:author="Ross Norsworthy" w:date="2020-03-20T00:00:00Z"/>
          <w:lang w:val="en-US"/>
        </w:rPr>
      </w:pPr>
      <w:ins w:id="9521" w:author="Ross Norsworthy" w:date="2020-03-20T00:00:00Z">
        <w:r w:rsidRPr="00A013FD">
          <w:rPr>
            <w:lang w:val="en-US"/>
          </w:rPr>
          <w:t>Scheduled addressed message</w:t>
        </w:r>
        <w:bookmarkEnd w:id="9515"/>
      </w:ins>
    </w:p>
    <w:tbl>
      <w:tblPr>
        <w:tblStyle w:val="TableGrid"/>
        <w:tblW w:w="0" w:type="auto"/>
        <w:tblLook w:val="04A0" w:firstRow="1" w:lastRow="0" w:firstColumn="1" w:lastColumn="0" w:noHBand="0" w:noVBand="1"/>
      </w:tblPr>
      <w:tblGrid>
        <w:gridCol w:w="1756"/>
        <w:gridCol w:w="1470"/>
        <w:gridCol w:w="6403"/>
      </w:tblGrid>
      <w:tr w:rsidR="00A013FD" w:rsidRPr="00A013FD" w14:paraId="3C8EDA69" w14:textId="77777777" w:rsidTr="00BF604E">
        <w:trPr>
          <w:ins w:id="9522" w:author="Ross Norsworthy" w:date="2020-03-20T17:57:00Z"/>
        </w:trPr>
        <w:tc>
          <w:tcPr>
            <w:tcW w:w="1756" w:type="dxa"/>
            <w:shd w:val="clear" w:color="auto" w:fill="00558C"/>
          </w:tcPr>
          <w:p w14:paraId="59FAC2C3" w14:textId="77777777" w:rsidR="00A013FD" w:rsidRPr="00A013FD" w:rsidRDefault="00A013FD" w:rsidP="00A013FD">
            <w:pPr>
              <w:spacing w:before="80" w:after="80"/>
              <w:rPr>
                <w:ins w:id="9523" w:author="Ross Norsworthy" w:date="2020-03-20T17:57:00Z"/>
                <w:rFonts w:cs="Times New Roman Bold"/>
                <w:b/>
                <w:sz w:val="20"/>
              </w:rPr>
            </w:pPr>
            <w:ins w:id="9524" w:author="Ross Norsworthy" w:date="2020-03-20T17:57:00Z">
              <w:r w:rsidRPr="00A013FD">
                <w:rPr>
                  <w:rFonts w:ascii="Times New Roman Bold" w:hAnsi="Times New Roman Bold" w:cs="Times New Roman Bold"/>
                  <w:b/>
                  <w:sz w:val="20"/>
                </w:rPr>
                <w:t>Parameter</w:t>
              </w:r>
            </w:ins>
          </w:p>
        </w:tc>
        <w:tc>
          <w:tcPr>
            <w:tcW w:w="1470" w:type="dxa"/>
            <w:shd w:val="clear" w:color="auto" w:fill="00558C"/>
          </w:tcPr>
          <w:p w14:paraId="040E8950" w14:textId="77777777" w:rsidR="00A013FD" w:rsidRPr="00A013FD" w:rsidRDefault="00A013FD" w:rsidP="00A013FD">
            <w:pPr>
              <w:spacing w:before="80" w:after="80"/>
              <w:rPr>
                <w:ins w:id="9525" w:author="Ross Norsworthy" w:date="2020-03-20T17:57:00Z"/>
                <w:rFonts w:cs="Times New Roman Bold"/>
                <w:b/>
                <w:sz w:val="20"/>
              </w:rPr>
            </w:pPr>
            <w:ins w:id="9526" w:author="Ross Norsworthy" w:date="2020-03-20T17:57:00Z">
              <w:r w:rsidRPr="00A013FD">
                <w:rPr>
                  <w:rFonts w:ascii="Times New Roman Bold" w:hAnsi="Times New Roman Bold" w:cs="Times New Roman Bold"/>
                  <w:b/>
                  <w:sz w:val="20"/>
                </w:rPr>
                <w:t>Number of bits</w:t>
              </w:r>
            </w:ins>
          </w:p>
        </w:tc>
        <w:tc>
          <w:tcPr>
            <w:tcW w:w="6403" w:type="dxa"/>
            <w:shd w:val="clear" w:color="auto" w:fill="00558C"/>
          </w:tcPr>
          <w:p w14:paraId="3CB666B4" w14:textId="77777777" w:rsidR="00A013FD" w:rsidRPr="00A013FD" w:rsidRDefault="00A013FD" w:rsidP="00A013FD">
            <w:pPr>
              <w:spacing w:before="80" w:after="80"/>
              <w:rPr>
                <w:ins w:id="9527" w:author="Ross Norsworthy" w:date="2020-03-20T17:57:00Z"/>
                <w:rFonts w:cs="Times New Roman Bold"/>
                <w:b/>
                <w:sz w:val="20"/>
              </w:rPr>
            </w:pPr>
            <w:ins w:id="9528" w:author="Ross Norsworthy" w:date="2020-03-20T17:57:00Z">
              <w:r w:rsidRPr="00A013FD">
                <w:rPr>
                  <w:rFonts w:ascii="Times New Roman Bold" w:hAnsi="Times New Roman Bold" w:cs="Times New Roman Bold"/>
                  <w:b/>
                  <w:sz w:val="20"/>
                </w:rPr>
                <w:t>Description</w:t>
              </w:r>
            </w:ins>
          </w:p>
        </w:tc>
      </w:tr>
      <w:tr w:rsidR="00A013FD" w:rsidRPr="00A013FD" w14:paraId="7F4C5E49" w14:textId="77777777" w:rsidTr="00BF604E">
        <w:trPr>
          <w:ins w:id="9529" w:author="Ross Norsworthy" w:date="2020-03-20T17:57:00Z"/>
        </w:trPr>
        <w:tc>
          <w:tcPr>
            <w:tcW w:w="1756" w:type="dxa"/>
          </w:tcPr>
          <w:p w14:paraId="4F5DD1E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30" w:author="Ross Norsworthy" w:date="2020-03-20T17:57:00Z"/>
                <w:sz w:val="20"/>
              </w:rPr>
            </w:pPr>
            <w:ins w:id="9531" w:author="Ross Norsworthy" w:date="2020-03-20T17:57:00Z">
              <w:r w:rsidRPr="00CB6B8E">
                <w:rPr>
                  <w:sz w:val="20"/>
                </w:rPr>
                <w:t>Message ID</w:t>
              </w:r>
            </w:ins>
          </w:p>
        </w:tc>
        <w:tc>
          <w:tcPr>
            <w:tcW w:w="1470" w:type="dxa"/>
          </w:tcPr>
          <w:p w14:paraId="5D494F2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32" w:author="Ross Norsworthy" w:date="2020-03-20T17:57:00Z"/>
                <w:sz w:val="20"/>
              </w:rPr>
            </w:pPr>
            <w:ins w:id="9533" w:author="Ross Norsworthy" w:date="2020-03-20T17:57:00Z">
              <w:r w:rsidRPr="00CB6B8E">
                <w:rPr>
                  <w:sz w:val="20"/>
                </w:rPr>
                <w:t>4</w:t>
              </w:r>
            </w:ins>
          </w:p>
        </w:tc>
        <w:tc>
          <w:tcPr>
            <w:tcW w:w="6403" w:type="dxa"/>
          </w:tcPr>
          <w:p w14:paraId="606E374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34" w:author="Ross Norsworthy" w:date="2020-03-20T17:57:00Z"/>
                <w:sz w:val="20"/>
              </w:rPr>
            </w:pPr>
            <w:ins w:id="9535" w:author="Ross Norsworthy" w:date="2020-03-20T17:57:00Z">
              <w:r w:rsidRPr="00CB6B8E">
                <w:rPr>
                  <w:sz w:val="20"/>
                </w:rPr>
                <w:t>3 – Individually addressed message with MITDMA communication state</w:t>
              </w:r>
            </w:ins>
          </w:p>
        </w:tc>
      </w:tr>
      <w:tr w:rsidR="00A013FD" w:rsidRPr="00A013FD" w14:paraId="49B3ECF8" w14:textId="77777777" w:rsidTr="00BF604E">
        <w:trPr>
          <w:ins w:id="9536" w:author="Ross Norsworthy" w:date="2020-03-20T17:57:00Z"/>
        </w:trPr>
        <w:tc>
          <w:tcPr>
            <w:tcW w:w="1756" w:type="dxa"/>
          </w:tcPr>
          <w:p w14:paraId="2FCA042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37" w:author="Ross Norsworthy" w:date="2020-03-20T17:57:00Z"/>
                <w:sz w:val="20"/>
              </w:rPr>
            </w:pPr>
            <w:ins w:id="9538" w:author="Ross Norsworthy" w:date="2020-03-20T17:57:00Z">
              <w:r w:rsidRPr="00CB6B8E">
                <w:rPr>
                  <w:sz w:val="20"/>
                </w:rPr>
                <w:t>Retransmit flag</w:t>
              </w:r>
            </w:ins>
          </w:p>
        </w:tc>
        <w:tc>
          <w:tcPr>
            <w:tcW w:w="1470" w:type="dxa"/>
          </w:tcPr>
          <w:p w14:paraId="740DA90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39" w:author="Ross Norsworthy" w:date="2020-03-20T17:57:00Z"/>
                <w:sz w:val="20"/>
              </w:rPr>
            </w:pPr>
            <w:ins w:id="9540" w:author="Ross Norsworthy" w:date="2020-03-20T17:57:00Z">
              <w:r w:rsidRPr="00CB6B8E">
                <w:rPr>
                  <w:sz w:val="20"/>
                </w:rPr>
                <w:t>1</w:t>
              </w:r>
            </w:ins>
          </w:p>
        </w:tc>
        <w:tc>
          <w:tcPr>
            <w:tcW w:w="6403" w:type="dxa"/>
          </w:tcPr>
          <w:p w14:paraId="4B1A441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41" w:author="Ross Norsworthy" w:date="2020-03-20T17:57:00Z"/>
                <w:sz w:val="20"/>
              </w:rPr>
            </w:pPr>
            <w:ins w:id="9542" w:author="Ross Norsworthy" w:date="2020-03-20T17:57:00Z">
              <w:r w:rsidRPr="00CB6B8E">
                <w:rPr>
                  <w:sz w:val="20"/>
                </w:rPr>
                <w:t>Indicates that this is a retransmission of data</w:t>
              </w:r>
            </w:ins>
          </w:p>
        </w:tc>
      </w:tr>
      <w:tr w:rsidR="00A013FD" w:rsidRPr="00A013FD" w14:paraId="0E7DBBA6" w14:textId="77777777" w:rsidTr="00BF604E">
        <w:trPr>
          <w:ins w:id="9543" w:author="Ross Norsworthy" w:date="2020-03-20T17:57:00Z"/>
        </w:trPr>
        <w:tc>
          <w:tcPr>
            <w:tcW w:w="1756" w:type="dxa"/>
          </w:tcPr>
          <w:p w14:paraId="1696B72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44" w:author="Ross Norsworthy" w:date="2020-03-20T17:57:00Z"/>
                <w:sz w:val="20"/>
              </w:rPr>
            </w:pPr>
            <w:ins w:id="9545" w:author="Ross Norsworthy" w:date="2020-03-20T17:57:00Z">
              <w:r w:rsidRPr="00CB6B8E">
                <w:rPr>
                  <w:sz w:val="20"/>
                </w:rPr>
                <w:t>Repeat Indicator</w:t>
              </w:r>
            </w:ins>
          </w:p>
        </w:tc>
        <w:tc>
          <w:tcPr>
            <w:tcW w:w="1470" w:type="dxa"/>
          </w:tcPr>
          <w:p w14:paraId="2EFDB4A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46" w:author="Ross Norsworthy" w:date="2020-03-20T17:57:00Z"/>
                <w:sz w:val="20"/>
              </w:rPr>
            </w:pPr>
            <w:ins w:id="9547" w:author="Ross Norsworthy" w:date="2020-03-20T17:57:00Z">
              <w:r w:rsidRPr="00CB6B8E">
                <w:rPr>
                  <w:sz w:val="20"/>
                </w:rPr>
                <w:t>2</w:t>
              </w:r>
            </w:ins>
          </w:p>
        </w:tc>
        <w:tc>
          <w:tcPr>
            <w:tcW w:w="6403" w:type="dxa"/>
          </w:tcPr>
          <w:p w14:paraId="56074D5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48" w:author="Ross Norsworthy" w:date="2020-03-20T17:57:00Z"/>
                <w:sz w:val="20"/>
              </w:rPr>
            </w:pPr>
            <w:ins w:id="9549" w:author="Ross Norsworthy" w:date="2020-03-20T17:57:00Z">
              <w:r w:rsidRPr="00CB6B8E">
                <w:rPr>
                  <w:sz w:val="20"/>
                </w:rPr>
                <w:t xml:space="preserve">Used by the repeater to indicate how many times a message has been repeated. </w:t>
              </w:r>
            </w:ins>
          </w:p>
          <w:p w14:paraId="712E0B8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50" w:author="Ross Norsworthy" w:date="2020-03-20T17:57:00Z"/>
                <w:sz w:val="20"/>
              </w:rPr>
            </w:pPr>
            <w:ins w:id="9551" w:author="Ross Norsworthy" w:date="2020-03-20T17:57:00Z">
              <w:r w:rsidRPr="00CB6B8E">
                <w:rPr>
                  <w:sz w:val="20"/>
                </w:rPr>
                <w:t>0 - 3; 0 = default; 3 = do not repeat any more</w:t>
              </w:r>
            </w:ins>
          </w:p>
        </w:tc>
      </w:tr>
      <w:tr w:rsidR="00A013FD" w:rsidRPr="00A013FD" w14:paraId="6405BBCA" w14:textId="77777777" w:rsidTr="00BF604E">
        <w:trPr>
          <w:ins w:id="9552" w:author="Ross Norsworthy" w:date="2020-03-20T17:57:00Z"/>
        </w:trPr>
        <w:tc>
          <w:tcPr>
            <w:tcW w:w="1756" w:type="dxa"/>
          </w:tcPr>
          <w:p w14:paraId="0894955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53" w:author="Ross Norsworthy" w:date="2020-03-20T17:57:00Z"/>
                <w:sz w:val="20"/>
              </w:rPr>
            </w:pPr>
            <w:ins w:id="9554" w:author="Ross Norsworthy" w:date="2020-03-20T17:57:00Z">
              <w:r w:rsidRPr="00CB6B8E">
                <w:rPr>
                  <w:sz w:val="20"/>
                </w:rPr>
                <w:t xml:space="preserve">Session ID </w:t>
              </w:r>
            </w:ins>
          </w:p>
        </w:tc>
        <w:tc>
          <w:tcPr>
            <w:tcW w:w="1470" w:type="dxa"/>
          </w:tcPr>
          <w:p w14:paraId="4732E44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55" w:author="Ross Norsworthy" w:date="2020-03-20T17:57:00Z"/>
                <w:sz w:val="20"/>
              </w:rPr>
            </w:pPr>
            <w:ins w:id="9556" w:author="Ross Norsworthy" w:date="2020-03-20T17:57:00Z">
              <w:r w:rsidRPr="00CB6B8E">
                <w:rPr>
                  <w:sz w:val="20"/>
                </w:rPr>
                <w:t>6</w:t>
              </w:r>
            </w:ins>
          </w:p>
        </w:tc>
        <w:tc>
          <w:tcPr>
            <w:tcW w:w="6403" w:type="dxa"/>
          </w:tcPr>
          <w:p w14:paraId="066B78C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57" w:author="Ross Norsworthy" w:date="2020-03-20T17:57:00Z"/>
                <w:sz w:val="20"/>
              </w:rPr>
            </w:pPr>
            <w:ins w:id="9558" w:author="Ross Norsworthy" w:date="2020-03-20T17:57:00Z">
              <w:r w:rsidRPr="00CB6B8E">
                <w:rPr>
                  <w:sz w:val="20"/>
                </w:rPr>
                <w:t xml:space="preserve">The Session ID associates the VDL transmission with a specific PI transaction </w:t>
              </w:r>
            </w:ins>
          </w:p>
        </w:tc>
      </w:tr>
      <w:tr w:rsidR="00A013FD" w:rsidRPr="00A013FD" w14:paraId="05AA24BF" w14:textId="77777777" w:rsidTr="00BF604E">
        <w:trPr>
          <w:ins w:id="9559" w:author="Ross Norsworthy" w:date="2020-03-20T17:57:00Z"/>
        </w:trPr>
        <w:tc>
          <w:tcPr>
            <w:tcW w:w="1756" w:type="dxa"/>
          </w:tcPr>
          <w:p w14:paraId="4B022F7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60" w:author="Ross Norsworthy" w:date="2020-03-20T17:57:00Z"/>
                <w:sz w:val="20"/>
              </w:rPr>
            </w:pPr>
            <w:ins w:id="9561" w:author="Ross Norsworthy" w:date="2020-03-20T17:57:00Z">
              <w:r w:rsidRPr="00CB6B8E">
                <w:rPr>
                  <w:sz w:val="20"/>
                </w:rPr>
                <w:t>Source ID</w:t>
              </w:r>
            </w:ins>
          </w:p>
        </w:tc>
        <w:tc>
          <w:tcPr>
            <w:tcW w:w="1470" w:type="dxa"/>
          </w:tcPr>
          <w:p w14:paraId="2DE4B8F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62" w:author="Ross Norsworthy" w:date="2020-03-20T17:57:00Z"/>
                <w:sz w:val="20"/>
              </w:rPr>
            </w:pPr>
            <w:ins w:id="9563" w:author="Ross Norsworthy" w:date="2020-03-20T17:57:00Z">
              <w:r w:rsidRPr="00CB6B8E">
                <w:rPr>
                  <w:sz w:val="20"/>
                </w:rPr>
                <w:t>32</w:t>
              </w:r>
            </w:ins>
          </w:p>
        </w:tc>
        <w:tc>
          <w:tcPr>
            <w:tcW w:w="6403" w:type="dxa"/>
          </w:tcPr>
          <w:p w14:paraId="3A987415" w14:textId="56EAFBB1" w:rsidR="00A013FD" w:rsidRPr="00EF245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64" w:author="Ross Norsworthy" w:date="2020-03-20T17:57:00Z"/>
                <w:sz w:val="20"/>
              </w:rPr>
            </w:pPr>
            <w:ins w:id="9565" w:author="Ross Norsworthy" w:date="2020-03-20T17:57:00Z">
              <w:r w:rsidRPr="00CB6B8E">
                <w:rPr>
                  <w:sz w:val="20"/>
                </w:rPr>
                <w:t xml:space="preserve">The Unique Identifier of the transmitting station, as described in </w:t>
              </w:r>
              <w:del w:id="9566" w:author="USA Editor 2021" w:date="2021-01-05T13:26:00Z">
                <w:r w:rsidRPr="00EF245C" w:rsidDel="00EF245C">
                  <w:rPr>
                    <w:sz w:val="20"/>
                    <w:highlight w:val="green"/>
                    <w:rPrChange w:id="9567" w:author="USA Editor 2021" w:date="2021-01-05T13:27:00Z">
                      <w:rPr>
                        <w:sz w:val="20"/>
                      </w:rPr>
                    </w:rPrChange>
                  </w:rPr>
                  <w:delText>section</w:delText>
                </w:r>
              </w:del>
            </w:ins>
            <w:ins w:id="9568" w:author="USA Editor 2021" w:date="2021-01-05T13:26:00Z">
              <w:r w:rsidR="00EF245C" w:rsidRPr="00EF245C">
                <w:rPr>
                  <w:highlight w:val="green"/>
                  <w:rPrChange w:id="9569" w:author="USA Editor 2021" w:date="2021-01-05T13:27:00Z">
                    <w:rPr/>
                  </w:rPrChange>
                </w:rPr>
                <w:t xml:space="preserve"> </w:t>
              </w:r>
              <w:r w:rsidR="00EF245C" w:rsidRPr="00EF245C">
                <w:rPr>
                  <w:sz w:val="20"/>
                  <w:highlight w:val="green"/>
                  <w:rPrChange w:id="9570" w:author="USA Editor 2021" w:date="2021-01-05T13:27:00Z">
                    <w:rPr>
                      <w:sz w:val="20"/>
                    </w:rPr>
                  </w:rPrChange>
                </w:rPr>
                <w:t>§</w:t>
              </w:r>
            </w:ins>
            <w:ins w:id="9571" w:author="Ross Norsworthy" w:date="2020-03-20T17:57:00Z">
              <w:r w:rsidRPr="00EF245C">
                <w:rPr>
                  <w:sz w:val="20"/>
                  <w:highlight w:val="green"/>
                  <w:rPrChange w:id="9572" w:author="USA Editor 2021" w:date="2021-01-05T13:27:00Z">
                    <w:rPr>
                      <w:sz w:val="20"/>
                    </w:rPr>
                  </w:rPrChange>
                </w:rPr>
                <w:t xml:space="preserve"> </w:t>
              </w:r>
            </w:ins>
            <w:ins w:id="9573" w:author="Johnny Schultz" w:date="2020-04-17T11:59:00Z">
              <w:del w:id="9574" w:author="USA Editor 2021" w:date="2021-01-05T13:26:00Z">
                <w:r w:rsidRPr="00EF245C" w:rsidDel="00EF245C">
                  <w:rPr>
                    <w:sz w:val="20"/>
                    <w:highlight w:val="green"/>
                    <w:rPrChange w:id="9575" w:author="USA Editor 2021" w:date="2021-01-05T13:27:00Z">
                      <w:rPr>
                        <w:sz w:val="20"/>
                      </w:rPr>
                    </w:rPrChange>
                  </w:rPr>
                  <w:delText>3</w:delText>
                </w:r>
              </w:del>
            </w:ins>
            <w:ins w:id="9576" w:author="USA Editor 2021" w:date="2021-01-05T13:26:00Z">
              <w:r w:rsidR="00EF245C" w:rsidRPr="00EF245C">
                <w:rPr>
                  <w:sz w:val="20"/>
                  <w:highlight w:val="green"/>
                  <w:rPrChange w:id="9577" w:author="USA Editor 2021" w:date="2021-01-05T13:27:00Z">
                    <w:rPr>
                      <w:sz w:val="20"/>
                    </w:rPr>
                  </w:rPrChange>
                </w:rPr>
                <w:t>2</w:t>
              </w:r>
            </w:ins>
            <w:ins w:id="9578" w:author="Johnny Schultz" w:date="2020-04-17T11:59:00Z">
              <w:r w:rsidRPr="00EF245C">
                <w:rPr>
                  <w:sz w:val="20"/>
                  <w:highlight w:val="green"/>
                  <w:rPrChange w:id="9579" w:author="USA Editor 2021" w:date="2021-01-05T13:27:00Z">
                    <w:rPr>
                      <w:sz w:val="20"/>
                    </w:rPr>
                  </w:rPrChange>
                </w:rPr>
                <w:t>.4</w:t>
              </w:r>
            </w:ins>
            <w:ins w:id="9580" w:author="Ross Norsworthy" w:date="2020-03-20T17:57:00Z">
              <w:del w:id="9581" w:author="Johnny Schultz" w:date="2020-04-17T11:59:00Z">
                <w:r w:rsidRPr="00EF245C">
                  <w:rPr>
                    <w:sz w:val="20"/>
                    <w:highlight w:val="green"/>
                    <w:rPrChange w:id="9582" w:author="USA Editor 2021" w:date="2021-01-05T13:27:00Z">
                      <w:rPr/>
                    </w:rPrChange>
                  </w:rPr>
                  <w:delText>1</w:delText>
                </w:r>
              </w:del>
            </w:ins>
            <w:ins w:id="9583" w:author="USA Editor 2021" w:date="2021-01-05T13:26:00Z">
              <w:r w:rsidR="00EF245C" w:rsidRPr="00EF245C">
                <w:rPr>
                  <w:sz w:val="20"/>
                  <w:highlight w:val="green"/>
                </w:rPr>
                <w:t>, Annex 1.</w:t>
              </w:r>
            </w:ins>
          </w:p>
        </w:tc>
      </w:tr>
      <w:tr w:rsidR="00A013FD" w:rsidRPr="00A013FD" w14:paraId="103498AF" w14:textId="77777777" w:rsidTr="00BF604E">
        <w:trPr>
          <w:ins w:id="9584" w:author="Ross Norsworthy" w:date="2020-03-20T17:57:00Z"/>
        </w:trPr>
        <w:tc>
          <w:tcPr>
            <w:tcW w:w="1756" w:type="dxa"/>
          </w:tcPr>
          <w:p w14:paraId="6B50621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85" w:author="Ross Norsworthy" w:date="2020-03-20T17:57:00Z"/>
                <w:sz w:val="20"/>
              </w:rPr>
            </w:pPr>
            <w:ins w:id="9586" w:author="Ross Norsworthy" w:date="2020-03-20T17:57:00Z">
              <w:r w:rsidRPr="00CB6B8E">
                <w:rPr>
                  <w:sz w:val="20"/>
                </w:rPr>
                <w:t>Destination ID</w:t>
              </w:r>
            </w:ins>
          </w:p>
        </w:tc>
        <w:tc>
          <w:tcPr>
            <w:tcW w:w="1470" w:type="dxa"/>
          </w:tcPr>
          <w:p w14:paraId="05CF063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87" w:author="Ross Norsworthy" w:date="2020-03-20T17:57:00Z"/>
                <w:sz w:val="20"/>
              </w:rPr>
            </w:pPr>
            <w:ins w:id="9588" w:author="Ross Norsworthy" w:date="2020-03-20T17:57:00Z">
              <w:r w:rsidRPr="00CB6B8E">
                <w:rPr>
                  <w:sz w:val="20"/>
                </w:rPr>
                <w:t>32</w:t>
              </w:r>
            </w:ins>
          </w:p>
        </w:tc>
        <w:tc>
          <w:tcPr>
            <w:tcW w:w="6403" w:type="dxa"/>
          </w:tcPr>
          <w:p w14:paraId="722F008A" w14:textId="77920EB2" w:rsidR="00A013FD" w:rsidRPr="00EF245C"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589" w:author="Ross Norsworthy" w:date="2020-03-20T17:57:00Z"/>
                <w:sz w:val="20"/>
              </w:rPr>
            </w:pPr>
            <w:ins w:id="9590" w:author="Ross Norsworthy" w:date="2020-03-20T17:57:00Z">
              <w:r w:rsidRPr="00CB6B8E">
                <w:rPr>
                  <w:sz w:val="20"/>
                </w:rPr>
                <w:t xml:space="preserve">The Unique Identifier of the receiving station, as described in </w:t>
              </w:r>
              <w:del w:id="9591" w:author="USA Editor 2021" w:date="2021-01-05T13:27:00Z">
                <w:r w:rsidRPr="00EF245C" w:rsidDel="00EF245C">
                  <w:rPr>
                    <w:sz w:val="20"/>
                    <w:highlight w:val="green"/>
                    <w:rPrChange w:id="9592" w:author="USA Editor 2021" w:date="2021-01-05T13:27:00Z">
                      <w:rPr>
                        <w:sz w:val="20"/>
                      </w:rPr>
                    </w:rPrChange>
                  </w:rPr>
                  <w:delText>section</w:delText>
                </w:r>
              </w:del>
            </w:ins>
            <w:ins w:id="9593" w:author="USA Editor 2021" w:date="2021-01-05T13:27:00Z">
              <w:r w:rsidR="00EF245C" w:rsidRPr="00EF245C">
                <w:rPr>
                  <w:highlight w:val="green"/>
                  <w:rPrChange w:id="9594" w:author="USA Editor 2021" w:date="2021-01-05T13:27:00Z">
                    <w:rPr/>
                  </w:rPrChange>
                </w:rPr>
                <w:t xml:space="preserve"> </w:t>
              </w:r>
              <w:r w:rsidR="00EF245C" w:rsidRPr="00EF245C">
                <w:rPr>
                  <w:sz w:val="20"/>
                  <w:highlight w:val="green"/>
                  <w:rPrChange w:id="9595" w:author="USA Editor 2021" w:date="2021-01-05T13:27:00Z">
                    <w:rPr>
                      <w:sz w:val="20"/>
                    </w:rPr>
                  </w:rPrChange>
                </w:rPr>
                <w:t>§</w:t>
              </w:r>
            </w:ins>
            <w:ins w:id="9596" w:author="Ross Norsworthy" w:date="2020-03-20T17:57:00Z">
              <w:r w:rsidRPr="00EF245C">
                <w:rPr>
                  <w:sz w:val="20"/>
                  <w:highlight w:val="green"/>
                  <w:rPrChange w:id="9597" w:author="USA Editor 2021" w:date="2021-01-05T13:27:00Z">
                    <w:rPr>
                      <w:sz w:val="20"/>
                    </w:rPr>
                  </w:rPrChange>
                </w:rPr>
                <w:t xml:space="preserve"> </w:t>
              </w:r>
            </w:ins>
            <w:ins w:id="9598" w:author="Johnny Schultz" w:date="2020-04-17T11:59:00Z">
              <w:del w:id="9599" w:author="USA Editor 2021" w:date="2021-01-05T13:27:00Z">
                <w:r w:rsidRPr="00EF245C" w:rsidDel="00EF245C">
                  <w:rPr>
                    <w:sz w:val="20"/>
                    <w:highlight w:val="green"/>
                    <w:rPrChange w:id="9600" w:author="USA Editor 2021" w:date="2021-01-05T13:27:00Z">
                      <w:rPr>
                        <w:sz w:val="20"/>
                      </w:rPr>
                    </w:rPrChange>
                  </w:rPr>
                  <w:delText>3</w:delText>
                </w:r>
              </w:del>
            </w:ins>
            <w:ins w:id="9601" w:author="USA Editor 2021" w:date="2021-01-05T13:27:00Z">
              <w:r w:rsidR="00EF245C" w:rsidRPr="00EF245C">
                <w:rPr>
                  <w:sz w:val="20"/>
                  <w:highlight w:val="green"/>
                  <w:rPrChange w:id="9602" w:author="USA Editor 2021" w:date="2021-01-05T13:27:00Z">
                    <w:rPr>
                      <w:sz w:val="20"/>
                    </w:rPr>
                  </w:rPrChange>
                </w:rPr>
                <w:t>2</w:t>
              </w:r>
            </w:ins>
            <w:ins w:id="9603" w:author="Johnny Schultz" w:date="2020-04-17T11:59:00Z">
              <w:r w:rsidRPr="00EF245C">
                <w:rPr>
                  <w:sz w:val="20"/>
                  <w:highlight w:val="green"/>
                  <w:rPrChange w:id="9604" w:author="USA Editor 2021" w:date="2021-01-05T13:27:00Z">
                    <w:rPr>
                      <w:sz w:val="20"/>
                    </w:rPr>
                  </w:rPrChange>
                </w:rPr>
                <w:t>.4</w:t>
              </w:r>
            </w:ins>
            <w:ins w:id="9605" w:author="Ross Norsworthy" w:date="2020-03-20T17:57:00Z">
              <w:del w:id="9606" w:author="Johnny Schultz" w:date="2020-04-17T11:59:00Z">
                <w:r w:rsidRPr="00EF245C">
                  <w:rPr>
                    <w:sz w:val="20"/>
                    <w:highlight w:val="green"/>
                    <w:rPrChange w:id="9607" w:author="USA Editor 2021" w:date="2021-01-05T13:27:00Z">
                      <w:rPr/>
                    </w:rPrChange>
                  </w:rPr>
                  <w:delText>1</w:delText>
                </w:r>
              </w:del>
            </w:ins>
            <w:ins w:id="9608" w:author="USA Editor 2021" w:date="2021-01-05T13:27:00Z">
              <w:r w:rsidR="00EF245C" w:rsidRPr="00EF245C">
                <w:rPr>
                  <w:sz w:val="20"/>
                  <w:highlight w:val="green"/>
                </w:rPr>
                <w:t>, Annex 1.</w:t>
              </w:r>
            </w:ins>
          </w:p>
        </w:tc>
      </w:tr>
      <w:tr w:rsidR="00A013FD" w:rsidRPr="00A013FD" w14:paraId="1E40BBAD" w14:textId="77777777" w:rsidTr="00BF604E">
        <w:trPr>
          <w:ins w:id="9609" w:author="Ross Norsworthy" w:date="2020-03-20T17:57:00Z"/>
        </w:trPr>
        <w:tc>
          <w:tcPr>
            <w:tcW w:w="1756" w:type="dxa"/>
          </w:tcPr>
          <w:p w14:paraId="4CD2307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10" w:author="Ross Norsworthy" w:date="2020-03-20T17:57:00Z"/>
                <w:sz w:val="20"/>
              </w:rPr>
            </w:pPr>
            <w:ins w:id="9611" w:author="Ross Norsworthy" w:date="2020-03-20T17:57:00Z">
              <w:r w:rsidRPr="00CB6B8E">
                <w:rPr>
                  <w:sz w:val="20"/>
                </w:rPr>
                <w:t>Data Count</w:t>
              </w:r>
            </w:ins>
          </w:p>
        </w:tc>
        <w:tc>
          <w:tcPr>
            <w:tcW w:w="1470" w:type="dxa"/>
          </w:tcPr>
          <w:p w14:paraId="369921B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12" w:author="Ross Norsworthy" w:date="2020-03-20T17:57:00Z"/>
                <w:sz w:val="20"/>
              </w:rPr>
            </w:pPr>
            <w:ins w:id="9613" w:author="Ross Norsworthy" w:date="2020-03-20T17:57:00Z">
              <w:r w:rsidRPr="00CB6B8E">
                <w:rPr>
                  <w:sz w:val="20"/>
                </w:rPr>
                <w:t>11</w:t>
              </w:r>
            </w:ins>
          </w:p>
        </w:tc>
        <w:tc>
          <w:tcPr>
            <w:tcW w:w="6403" w:type="dxa"/>
          </w:tcPr>
          <w:p w14:paraId="2BB01C77"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14" w:author="Ross Norsworthy" w:date="2020-03-20T17:57:00Z"/>
                <w:sz w:val="20"/>
              </w:rPr>
            </w:pPr>
            <w:ins w:id="9615" w:author="Ross Norsworthy" w:date="2020-03-20T17:57:00Z">
              <w:r w:rsidRPr="00CB6B8E">
                <w:rPr>
                  <w:sz w:val="20"/>
                </w:rPr>
                <w:t>1 - Max data count</w:t>
              </w:r>
            </w:ins>
          </w:p>
        </w:tc>
      </w:tr>
      <w:tr w:rsidR="00A013FD" w:rsidRPr="00A013FD" w14:paraId="2D6AE6C9" w14:textId="77777777" w:rsidTr="00BF604E">
        <w:trPr>
          <w:ins w:id="9616" w:author="Ross Norsworthy" w:date="2020-03-20T17:57:00Z"/>
        </w:trPr>
        <w:tc>
          <w:tcPr>
            <w:tcW w:w="1756" w:type="dxa"/>
          </w:tcPr>
          <w:p w14:paraId="346CA96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17" w:author="Ross Norsworthy" w:date="2020-03-20T17:57:00Z"/>
                <w:sz w:val="20"/>
              </w:rPr>
            </w:pPr>
            <w:ins w:id="9618" w:author="Ross Norsworthy" w:date="2020-03-20T17:57:00Z">
              <w:r w:rsidRPr="00CB6B8E">
                <w:rPr>
                  <w:sz w:val="20"/>
                </w:rPr>
                <w:t>ASM identifier</w:t>
              </w:r>
            </w:ins>
          </w:p>
        </w:tc>
        <w:tc>
          <w:tcPr>
            <w:tcW w:w="1470" w:type="dxa"/>
          </w:tcPr>
          <w:p w14:paraId="47AB87D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19" w:author="Ross Norsworthy" w:date="2020-03-20T17:57:00Z"/>
                <w:sz w:val="20"/>
              </w:rPr>
            </w:pPr>
            <w:ins w:id="9620" w:author="Ross Norsworthy" w:date="2020-03-20T17:57:00Z">
              <w:r w:rsidRPr="00CB6B8E">
                <w:rPr>
                  <w:sz w:val="20"/>
                </w:rPr>
                <w:t>16</w:t>
              </w:r>
            </w:ins>
          </w:p>
        </w:tc>
        <w:tc>
          <w:tcPr>
            <w:tcW w:w="6403" w:type="dxa"/>
          </w:tcPr>
          <w:p w14:paraId="1A864DFF" w14:textId="710D876B"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21" w:author="Ross Norsworthy" w:date="2020-03-20T17:57:00Z"/>
                <w:sz w:val="20"/>
              </w:rPr>
            </w:pPr>
            <w:ins w:id="9622" w:author="Ross Norsworthy" w:date="2020-03-20T17:57:00Z">
              <w:r w:rsidRPr="00CB6B8E">
                <w:rPr>
                  <w:sz w:val="20"/>
                </w:rPr>
                <w:t xml:space="preserve">Application identifier and described in </w:t>
              </w:r>
              <w:del w:id="9623" w:author="USA Editor 2021" w:date="2021-01-05T13:27:00Z">
                <w:r w:rsidRPr="00EF245C" w:rsidDel="00EF245C">
                  <w:rPr>
                    <w:sz w:val="20"/>
                    <w:highlight w:val="green"/>
                    <w:rPrChange w:id="9624" w:author="USA Editor 2021" w:date="2021-01-05T13:33:00Z">
                      <w:rPr>
                        <w:sz w:val="20"/>
                      </w:rPr>
                    </w:rPrChange>
                  </w:rPr>
                  <w:delText>section B</w:delText>
                </w:r>
              </w:del>
            </w:ins>
            <w:ins w:id="9625" w:author="USA Editor 2021" w:date="2021-01-05T13:27:00Z">
              <w:r w:rsidR="00EF245C" w:rsidRPr="00EF245C">
                <w:rPr>
                  <w:highlight w:val="green"/>
                  <w:rPrChange w:id="9626" w:author="USA Editor 2021" w:date="2021-01-05T13:33:00Z">
                    <w:rPr/>
                  </w:rPrChange>
                </w:rPr>
                <w:t xml:space="preserve"> </w:t>
              </w:r>
              <w:r w:rsidR="00EF245C" w:rsidRPr="00EF245C">
                <w:rPr>
                  <w:sz w:val="20"/>
                  <w:highlight w:val="green"/>
                  <w:rPrChange w:id="9627" w:author="USA Editor 2021" w:date="2021-01-05T13:33:00Z">
                    <w:rPr>
                      <w:sz w:val="20"/>
                    </w:rPr>
                  </w:rPrChange>
                </w:rPr>
                <w:t>§</w:t>
              </w:r>
            </w:ins>
            <w:ins w:id="9628" w:author="Ross Norsworthy" w:date="2020-03-20T17:57:00Z">
              <w:r w:rsidRPr="00EF245C">
                <w:rPr>
                  <w:sz w:val="20"/>
                  <w:highlight w:val="green"/>
                  <w:rPrChange w:id="9629" w:author="USA Editor 2021" w:date="2021-01-05T13:33:00Z">
                    <w:rPr>
                      <w:sz w:val="20"/>
                    </w:rPr>
                  </w:rPrChange>
                </w:rPr>
                <w:t xml:space="preserve"> </w:t>
              </w:r>
              <w:del w:id="9630" w:author="USA Editor 2021" w:date="2021-01-05T13:33:00Z">
                <w:r w:rsidRPr="00EF245C" w:rsidDel="00EF245C">
                  <w:rPr>
                    <w:sz w:val="20"/>
                    <w:highlight w:val="green"/>
                    <w:rPrChange w:id="9631" w:author="USA Editor 2021" w:date="2021-01-05T13:33:00Z">
                      <w:rPr>
                        <w:sz w:val="20"/>
                      </w:rPr>
                    </w:rPrChange>
                  </w:rPr>
                  <w:delText>5</w:delText>
                </w:r>
              </w:del>
            </w:ins>
            <w:ins w:id="9632" w:author="USA Editor 2021" w:date="2021-01-05T13:33:00Z">
              <w:r w:rsidR="00EF245C" w:rsidRPr="00EF245C">
                <w:rPr>
                  <w:sz w:val="20"/>
                  <w:highlight w:val="green"/>
                  <w:rPrChange w:id="9633" w:author="USA Editor 2021" w:date="2021-01-05T13:33:00Z">
                    <w:rPr>
                      <w:sz w:val="20"/>
                    </w:rPr>
                  </w:rPrChange>
                </w:rPr>
                <w:t>6</w:t>
              </w:r>
            </w:ins>
            <w:ins w:id="9634" w:author="Ross Norsworthy" w:date="2020-03-20T17:57:00Z">
              <w:r w:rsidRPr="00CB6B8E">
                <w:rPr>
                  <w:sz w:val="20"/>
                </w:rPr>
                <w:t>.2</w:t>
              </w:r>
            </w:ins>
          </w:p>
        </w:tc>
      </w:tr>
      <w:tr w:rsidR="00A013FD" w:rsidRPr="00A013FD" w14:paraId="32631571" w14:textId="77777777" w:rsidTr="00BF604E">
        <w:trPr>
          <w:ins w:id="9635" w:author="Ross Norsworthy" w:date="2020-03-20T17:57:00Z"/>
        </w:trPr>
        <w:tc>
          <w:tcPr>
            <w:tcW w:w="1756" w:type="dxa"/>
          </w:tcPr>
          <w:p w14:paraId="79247AD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36" w:author="Ross Norsworthy" w:date="2020-03-20T17:57:00Z"/>
                <w:sz w:val="20"/>
              </w:rPr>
            </w:pPr>
            <w:ins w:id="9637" w:author="Ross Norsworthy" w:date="2020-03-20T17:57:00Z">
              <w:r w:rsidRPr="00CB6B8E">
                <w:rPr>
                  <w:sz w:val="20"/>
                </w:rPr>
                <w:t>Binary Data</w:t>
              </w:r>
            </w:ins>
          </w:p>
          <w:p w14:paraId="078A8C4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38" w:author="Ross Norsworthy" w:date="2020-03-20T17:57:00Z"/>
                <w:sz w:val="20"/>
              </w:rPr>
            </w:pPr>
            <w:ins w:id="9639" w:author="Ross Norsworthy" w:date="2020-03-20T17:57:00Z">
              <w:r w:rsidRPr="00CB6B8E">
                <w:rPr>
                  <w:sz w:val="20"/>
                </w:rPr>
                <w:t>(no FEC / FEC)</w:t>
              </w:r>
            </w:ins>
          </w:p>
        </w:tc>
        <w:tc>
          <w:tcPr>
            <w:tcW w:w="1470" w:type="dxa"/>
          </w:tcPr>
          <w:p w14:paraId="6934AD4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40" w:author="Ross Norsworthy" w:date="2020-03-20T17:57:00Z"/>
                <w:sz w:val="20"/>
              </w:rPr>
            </w:pPr>
            <w:ins w:id="9641" w:author="Ross Norsworthy" w:date="2020-03-20T17:57:00Z">
              <w:r w:rsidRPr="00CB6B8E">
                <w:rPr>
                  <w:sz w:val="20"/>
                </w:rPr>
                <w:t>1 slot: 208 / 112</w:t>
              </w:r>
            </w:ins>
          </w:p>
          <w:p w14:paraId="24E75D33"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42" w:author="Ross Norsworthy" w:date="2020-03-20T17:57:00Z"/>
                <w:sz w:val="20"/>
              </w:rPr>
            </w:pPr>
            <w:ins w:id="9643" w:author="Ross Norsworthy" w:date="2020-03-20T17:57:00Z">
              <w:r w:rsidRPr="00CB6B8E">
                <w:rPr>
                  <w:sz w:val="20"/>
                </w:rPr>
                <w:t>2 slot: 720 / 496</w:t>
              </w:r>
            </w:ins>
          </w:p>
          <w:p w14:paraId="5AEF250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44" w:author="Ross Norsworthy" w:date="2020-03-20T17:57:00Z"/>
                <w:sz w:val="20"/>
              </w:rPr>
            </w:pPr>
            <w:ins w:id="9645" w:author="Ross Norsworthy" w:date="2020-03-20T17:57:00Z">
              <w:r w:rsidRPr="00CB6B8E">
                <w:rPr>
                  <w:sz w:val="20"/>
                </w:rPr>
                <w:t>3 slot: 1232 / 880</w:t>
              </w:r>
            </w:ins>
          </w:p>
          <w:p w14:paraId="236D2E0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46" w:author="Ross Norsworthy" w:date="2020-03-20T17:57:00Z"/>
                <w:sz w:val="20"/>
              </w:rPr>
            </w:pPr>
            <w:ins w:id="9647" w:author="Ross Norsworthy" w:date="2020-03-20T17:57:00Z">
              <w:r w:rsidRPr="00CB6B8E">
                <w:rPr>
                  <w:sz w:val="20"/>
                </w:rPr>
                <w:t xml:space="preserve">   SAT: N/A / 776</w:t>
              </w:r>
            </w:ins>
          </w:p>
        </w:tc>
        <w:tc>
          <w:tcPr>
            <w:tcW w:w="6403" w:type="dxa"/>
          </w:tcPr>
          <w:p w14:paraId="2E8C89C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48" w:author="Ross Norsworthy" w:date="2020-03-20T17:57:00Z"/>
                <w:sz w:val="20"/>
              </w:rPr>
            </w:pPr>
            <w:ins w:id="9649" w:author="Ross Norsworthy" w:date="2020-03-20T17:57:00Z">
              <w:r w:rsidRPr="00CB6B8E">
                <w:rPr>
                  <w:sz w:val="20"/>
                </w:rPr>
                <w:t xml:space="preserve">Application data as specified by the ASM Identifier.  </w:t>
              </w:r>
            </w:ins>
          </w:p>
          <w:p w14:paraId="608D939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50" w:author="Ross Norsworthy" w:date="2020-03-20T17:57:00Z"/>
                <w:sz w:val="20"/>
              </w:rPr>
            </w:pPr>
            <w:ins w:id="9651" w:author="Ross Norsworthy" w:date="2020-03-20T17:57:00Z">
              <w:r w:rsidRPr="00CB6B8E">
                <w:rPr>
                  <w:sz w:val="20"/>
                </w:rPr>
                <w:t>The available length of the binary data is specified by the Link Id.</w:t>
              </w:r>
            </w:ins>
          </w:p>
        </w:tc>
      </w:tr>
      <w:tr w:rsidR="00A013FD" w:rsidRPr="00A013FD" w14:paraId="1E38D723" w14:textId="77777777" w:rsidTr="00BF604E">
        <w:trPr>
          <w:ins w:id="9652" w:author="Ross Norsworthy" w:date="2020-03-20T17:57:00Z"/>
        </w:trPr>
        <w:tc>
          <w:tcPr>
            <w:tcW w:w="1756" w:type="dxa"/>
          </w:tcPr>
          <w:p w14:paraId="1E3A5BE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53" w:author="Ross Norsworthy" w:date="2020-03-20T17:57:00Z"/>
                <w:sz w:val="20"/>
              </w:rPr>
            </w:pPr>
            <w:ins w:id="9654" w:author="Ross Norsworthy" w:date="2020-03-20T17:57:00Z">
              <w:r w:rsidRPr="00CB6B8E">
                <w:rPr>
                  <w:sz w:val="20"/>
                </w:rPr>
                <w:t>Communication State</w:t>
              </w:r>
            </w:ins>
          </w:p>
        </w:tc>
        <w:tc>
          <w:tcPr>
            <w:tcW w:w="1470" w:type="dxa"/>
          </w:tcPr>
          <w:p w14:paraId="3FE399AF"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55" w:author="Ross Norsworthy" w:date="2020-03-20T17:57:00Z"/>
                <w:sz w:val="20"/>
              </w:rPr>
            </w:pPr>
            <w:ins w:id="9656" w:author="Ross Norsworthy" w:date="2020-03-20T17:57:00Z">
              <w:r w:rsidRPr="00CB6B8E">
                <w:rPr>
                  <w:sz w:val="20"/>
                </w:rPr>
                <w:t>38</w:t>
              </w:r>
            </w:ins>
          </w:p>
        </w:tc>
        <w:tc>
          <w:tcPr>
            <w:tcW w:w="6403" w:type="dxa"/>
          </w:tcPr>
          <w:p w14:paraId="198BAB57" w14:textId="27493841"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57" w:author="Ross Norsworthy" w:date="2020-03-20T17:57:00Z"/>
                <w:sz w:val="20"/>
              </w:rPr>
            </w:pPr>
            <w:ins w:id="9658" w:author="Ross Norsworthy" w:date="2020-03-20T17:57:00Z">
              <w:r w:rsidRPr="00CB6B8E">
                <w:rPr>
                  <w:sz w:val="20"/>
                </w:rPr>
                <w:t xml:space="preserve">MITDMA communication state as described in </w:t>
              </w:r>
              <w:del w:id="9659" w:author="USA Editor 2021" w:date="2021-01-05T13:36:00Z">
                <w:r w:rsidRPr="00137681" w:rsidDel="00137681">
                  <w:rPr>
                    <w:sz w:val="20"/>
                    <w:highlight w:val="green"/>
                    <w:rPrChange w:id="9660" w:author="USA Editor 2021" w:date="2021-01-05T13:38:00Z">
                      <w:rPr>
                        <w:sz w:val="20"/>
                      </w:rPr>
                    </w:rPrChange>
                  </w:rPr>
                  <w:delText>section B</w:delText>
                </w:r>
              </w:del>
            </w:ins>
            <w:ins w:id="9661" w:author="USA Editor 2021" w:date="2021-01-05T13:36:00Z">
              <w:r w:rsidR="00137681" w:rsidRPr="00137681">
                <w:rPr>
                  <w:sz w:val="20"/>
                  <w:highlight w:val="green"/>
                  <w:rPrChange w:id="9662" w:author="USA Editor 2021" w:date="2021-01-05T13:38:00Z">
                    <w:rPr>
                      <w:sz w:val="20"/>
                    </w:rPr>
                  </w:rPrChange>
                </w:rPr>
                <w:t>§</w:t>
              </w:r>
            </w:ins>
            <w:ins w:id="9663" w:author="Ross Norsworthy" w:date="2020-03-20T17:57:00Z">
              <w:r w:rsidRPr="00137681">
                <w:rPr>
                  <w:sz w:val="20"/>
                  <w:highlight w:val="green"/>
                  <w:rPrChange w:id="9664" w:author="USA Editor 2021" w:date="2021-01-05T13:38:00Z">
                    <w:rPr>
                      <w:sz w:val="20"/>
                    </w:rPr>
                  </w:rPrChange>
                </w:rPr>
                <w:t xml:space="preserve"> </w:t>
              </w:r>
              <w:del w:id="9665" w:author="USA Editor 2021" w:date="2021-01-05T13:37:00Z">
                <w:r w:rsidRPr="00137681" w:rsidDel="00137681">
                  <w:rPr>
                    <w:sz w:val="20"/>
                    <w:highlight w:val="green"/>
                    <w:rPrChange w:id="9666" w:author="USA Editor 2021" w:date="2021-01-05T13:38:00Z">
                      <w:rPr>
                        <w:sz w:val="20"/>
                      </w:rPr>
                    </w:rPrChange>
                  </w:rPr>
                  <w:delText>3.5.8</w:delText>
                </w:r>
              </w:del>
            </w:ins>
            <w:ins w:id="9667" w:author="USA Editor 2021" w:date="2021-01-05T13:37:00Z">
              <w:r w:rsidR="00137681" w:rsidRPr="00137681">
                <w:rPr>
                  <w:sz w:val="20"/>
                  <w:highlight w:val="green"/>
                  <w:rPrChange w:id="9668" w:author="USA Editor 2021" w:date="2021-01-05T13:38:00Z">
                    <w:rPr>
                      <w:sz w:val="20"/>
                    </w:rPr>
                  </w:rPrChange>
                </w:rPr>
                <w:t>6</w:t>
              </w:r>
            </w:ins>
            <w:ins w:id="9669" w:author="Ross Norsworthy" w:date="2020-03-20T17:57:00Z">
              <w:r w:rsidRPr="00CB6B8E">
                <w:rPr>
                  <w:sz w:val="20"/>
                </w:rPr>
                <w:t>.4</w:t>
              </w:r>
            </w:ins>
          </w:p>
        </w:tc>
      </w:tr>
      <w:tr w:rsidR="00A013FD" w:rsidRPr="00A013FD" w14:paraId="7CF4E87C" w14:textId="77777777" w:rsidTr="00BF604E">
        <w:trPr>
          <w:ins w:id="9670" w:author="Ross Norsworthy" w:date="2020-03-20T17:57:00Z"/>
        </w:trPr>
        <w:tc>
          <w:tcPr>
            <w:tcW w:w="1756" w:type="dxa"/>
          </w:tcPr>
          <w:p w14:paraId="05A22BD7"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71" w:author="Ross Norsworthy" w:date="2020-03-20T17:57:00Z"/>
                <w:sz w:val="20"/>
              </w:rPr>
            </w:pPr>
            <w:ins w:id="9672" w:author="Ross Norsworthy" w:date="2020-03-20T17:57:00Z">
              <w:r w:rsidRPr="00CB6B8E">
                <w:rPr>
                  <w:sz w:val="20"/>
                </w:rPr>
                <w:t>Spare bits</w:t>
              </w:r>
            </w:ins>
          </w:p>
        </w:tc>
        <w:tc>
          <w:tcPr>
            <w:tcW w:w="1470" w:type="dxa"/>
          </w:tcPr>
          <w:p w14:paraId="39788D9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73" w:author="Ross Norsworthy" w:date="2020-03-20T17:57:00Z"/>
                <w:sz w:val="20"/>
              </w:rPr>
            </w:pPr>
            <w:ins w:id="9674" w:author="Ross Norsworthy" w:date="2020-03-20T17:57:00Z">
              <w:r w:rsidRPr="00CB6B8E">
                <w:rPr>
                  <w:sz w:val="20"/>
                </w:rPr>
                <w:t>2</w:t>
              </w:r>
            </w:ins>
          </w:p>
        </w:tc>
        <w:tc>
          <w:tcPr>
            <w:tcW w:w="6403" w:type="dxa"/>
          </w:tcPr>
          <w:p w14:paraId="60DC42A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675" w:author="Ross Norsworthy" w:date="2020-03-20T17:57:00Z"/>
                <w:sz w:val="20"/>
              </w:rPr>
            </w:pPr>
            <w:ins w:id="9676" w:author="Ross Norsworthy" w:date="2020-03-20T17:57:00Z">
              <w:r w:rsidRPr="00CB6B8E">
                <w:rPr>
                  <w:sz w:val="20"/>
                </w:rPr>
                <w:t>Spare Bits – reserved for the future</w:t>
              </w:r>
            </w:ins>
          </w:p>
        </w:tc>
      </w:tr>
    </w:tbl>
    <w:p w14:paraId="5A87E09F" w14:textId="77777777" w:rsidR="00A013FD" w:rsidRPr="00A013FD" w:rsidRDefault="00A013FD" w:rsidP="004D3800">
      <w:pPr>
        <w:pStyle w:val="Tablefin"/>
        <w:rPr>
          <w:ins w:id="9677" w:author="Ross Norsworthy" w:date="2020-03-20T00:00:00Z"/>
        </w:rPr>
      </w:pPr>
    </w:p>
    <w:p w14:paraId="29C10C1B" w14:textId="2A25BE39" w:rsidR="00A013FD" w:rsidRPr="00A013FD" w:rsidRDefault="00D90AE5" w:rsidP="00EF4B7E">
      <w:pPr>
        <w:pStyle w:val="Heading2"/>
        <w:rPr>
          <w:ins w:id="9678" w:author="Ross Norsworthy" w:date="2020-03-20T00:00:00Z"/>
          <w:rFonts w:eastAsia="Calibri"/>
          <w:lang w:eastAsia="en-GB"/>
        </w:rPr>
      </w:pPr>
      <w:bookmarkStart w:id="9679" w:name="_Toc35545353"/>
      <w:ins w:id="9680" w:author="Song, Xiaojing" w:date="2020-08-21T12:32:00Z">
        <w:del w:id="9681" w:author="USA Editor 2021" w:date="2020-12-11T11:32:00Z">
          <w:r w:rsidRPr="000337E4" w:rsidDel="000337E4">
            <w:rPr>
              <w:rFonts w:eastAsia="Calibri"/>
              <w:bCs/>
              <w:szCs w:val="24"/>
              <w:highlight w:val="green"/>
              <w:lang w:eastAsia="en-GB"/>
            </w:rPr>
            <w:delText>B 6</w:delText>
          </w:r>
        </w:del>
      </w:ins>
      <w:ins w:id="9682" w:author="USA Editor 2021" w:date="2020-12-11T11:32:00Z">
        <w:r w:rsidR="000337E4" w:rsidRPr="000337E4">
          <w:rPr>
            <w:rFonts w:eastAsia="Calibri"/>
            <w:bCs/>
            <w:szCs w:val="24"/>
            <w:highlight w:val="green"/>
            <w:lang w:eastAsia="en-GB"/>
          </w:rPr>
          <w:t>7</w:t>
        </w:r>
      </w:ins>
      <w:ins w:id="9683" w:author="Song, Xiaojing" w:date="2020-08-21T12:32:00Z">
        <w:r>
          <w:rPr>
            <w:rFonts w:eastAsia="Calibri"/>
            <w:bCs/>
            <w:szCs w:val="24"/>
            <w:lang w:eastAsia="en-GB"/>
          </w:rPr>
          <w:t>.</w:t>
        </w:r>
      </w:ins>
      <w:ins w:id="9684" w:author="Song, Xiaojing" w:date="2020-08-24T07:11:00Z">
        <w:r w:rsidR="00C00206">
          <w:rPr>
            <w:rFonts w:eastAsia="Calibri"/>
            <w:bCs/>
            <w:szCs w:val="24"/>
            <w:lang w:eastAsia="en-GB"/>
          </w:rPr>
          <w:t>7</w:t>
        </w:r>
      </w:ins>
      <w:ins w:id="9685" w:author="Song, Xiaojing" w:date="2020-08-21T12:32:00Z">
        <w:r>
          <w:rPr>
            <w:rFonts w:eastAsia="Calibri"/>
            <w:bCs/>
            <w:szCs w:val="24"/>
            <w:lang w:eastAsia="en-GB"/>
          </w:rPr>
          <w:tab/>
        </w:r>
      </w:ins>
      <w:ins w:id="9686" w:author="Ross Norsworthy" w:date="2020-03-20T00:00:00Z">
        <w:r w:rsidR="00A013FD" w:rsidRPr="00A013FD">
          <w:rPr>
            <w:rFonts w:eastAsia="Calibri"/>
            <w:lang w:eastAsia="en-GB"/>
          </w:rPr>
          <w:t>Message 4: Addressed message</w:t>
        </w:r>
        <w:bookmarkEnd w:id="9679"/>
      </w:ins>
    </w:p>
    <w:p w14:paraId="6DFA2134" w14:textId="77777777" w:rsidR="00A013FD" w:rsidRPr="00A013FD" w:rsidRDefault="00A013FD" w:rsidP="00A013FD">
      <w:pPr>
        <w:spacing w:after="120"/>
        <w:rPr>
          <w:ins w:id="9687" w:author="Ross Norsworthy" w:date="2020-03-20T00:00:00Z"/>
        </w:rPr>
      </w:pPr>
      <w:ins w:id="9688" w:author="Ross Norsworthy" w:date="2020-03-20T00:00:00Z">
        <w:r w:rsidRPr="00A013FD">
          <w:t>This ASM message is used to send data to an individual target and does not contain a communication state.  This message is used for non-periodic transmission of data, and access the link using RATDMA.</w:t>
        </w:r>
      </w:ins>
    </w:p>
    <w:p w14:paraId="2FD8A6FA" w14:textId="18AB180E" w:rsidR="00CC356C" w:rsidRDefault="00A013FD" w:rsidP="00EF4B7E">
      <w:pPr>
        <w:spacing w:after="120"/>
        <w:rPr>
          <w:caps/>
          <w:sz w:val="20"/>
          <w:lang w:val="en-US"/>
        </w:rPr>
      </w:pPr>
      <w:ins w:id="9689" w:author="Ross Norsworthy" w:date="2020-03-20T00:00:00Z">
        <w:r w:rsidRPr="00A013FD">
          <w:t xml:space="preserve">These transmissions require the destination station to return a message acknowledgment (Message 5). The destination station will use RATDMA to send the message acknowledgment.  Addressed message is defined in Table </w:t>
        </w:r>
      </w:ins>
      <w:ins w:id="9690" w:author="USA Editor 2021" w:date="2021-01-06T13:53:00Z">
        <w:r w:rsidR="000A779B" w:rsidRPr="000A779B">
          <w:rPr>
            <w:highlight w:val="green"/>
          </w:rPr>
          <w:t>29</w:t>
        </w:r>
      </w:ins>
      <w:ins w:id="9691" w:author="Ross Norsworthy" w:date="2020-03-20T00:00:00Z">
        <w:del w:id="9692" w:author="USA Editor 2021" w:date="2021-01-06T13:53:00Z">
          <w:r w:rsidRPr="000A779B" w:rsidDel="000A779B">
            <w:rPr>
              <w:highlight w:val="green"/>
            </w:rPr>
            <w:delText>30</w:delText>
          </w:r>
        </w:del>
        <w:r w:rsidRPr="00A013FD">
          <w:t>.</w:t>
        </w:r>
      </w:ins>
      <w:bookmarkStart w:id="9693" w:name="_Toc35546128"/>
    </w:p>
    <w:p w14:paraId="258A8BA1" w14:textId="2C69CED8" w:rsidR="002C28D8" w:rsidRDefault="00A013FD" w:rsidP="00B954D2">
      <w:pPr>
        <w:pStyle w:val="TableNo"/>
        <w:rPr>
          <w:lang w:val="en-US"/>
        </w:rPr>
      </w:pPr>
      <w:ins w:id="9694" w:author="Ross Norsworthy" w:date="2020-03-20T00:00:00Z">
        <w:r w:rsidRPr="00A013FD">
          <w:rPr>
            <w:lang w:val="en-US"/>
          </w:rPr>
          <w:t xml:space="preserve">Table </w:t>
        </w:r>
      </w:ins>
      <w:ins w:id="9695" w:author="USA Editor 2021" w:date="2021-01-06T13:53:00Z">
        <w:r w:rsidR="000A779B" w:rsidRPr="000A779B">
          <w:rPr>
            <w:highlight w:val="green"/>
            <w:lang w:val="en-US"/>
          </w:rPr>
          <w:t>29</w:t>
        </w:r>
      </w:ins>
      <w:ins w:id="9696" w:author="Ross Norsworthy" w:date="2020-03-20T00:00:00Z">
        <w:del w:id="9697" w:author="USA Editor 2021" w:date="2021-01-06T13:53:00Z">
          <w:r w:rsidRPr="000A779B" w:rsidDel="000A779B">
            <w:rPr>
              <w:highlight w:val="green"/>
              <w:lang w:val="en-US"/>
            </w:rPr>
            <w:delText>30</w:delText>
          </w:r>
        </w:del>
      </w:ins>
    </w:p>
    <w:p w14:paraId="4F1B6BEA" w14:textId="77777777" w:rsidR="00A013FD" w:rsidRPr="00A013FD" w:rsidRDefault="00A013FD" w:rsidP="00B954D2">
      <w:pPr>
        <w:pStyle w:val="Tabletitle"/>
        <w:rPr>
          <w:ins w:id="9698" w:author="Ross Norsworthy" w:date="2020-03-20T00:00:00Z"/>
          <w:lang w:val="en-US"/>
        </w:rPr>
      </w:pPr>
      <w:ins w:id="9699" w:author="Ross Norsworthy" w:date="2020-03-20T00:00:00Z">
        <w:r w:rsidRPr="00A013FD">
          <w:rPr>
            <w:lang w:val="en-US"/>
          </w:rPr>
          <w:t>Addressed message</w:t>
        </w:r>
        <w:bookmarkEnd w:id="9693"/>
      </w:ins>
    </w:p>
    <w:tbl>
      <w:tblPr>
        <w:tblStyle w:val="TableGrid"/>
        <w:tblW w:w="0" w:type="auto"/>
        <w:tblLook w:val="04A0" w:firstRow="1" w:lastRow="0" w:firstColumn="1" w:lastColumn="0" w:noHBand="0" w:noVBand="1"/>
      </w:tblPr>
      <w:tblGrid>
        <w:gridCol w:w="1747"/>
        <w:gridCol w:w="1578"/>
        <w:gridCol w:w="6304"/>
      </w:tblGrid>
      <w:tr w:rsidR="00A013FD" w:rsidRPr="00A013FD" w14:paraId="559C913A" w14:textId="77777777" w:rsidTr="00BF604E">
        <w:trPr>
          <w:ins w:id="9700" w:author="Ross Norsworthy" w:date="2020-03-20T00:00:00Z"/>
        </w:trPr>
        <w:tc>
          <w:tcPr>
            <w:tcW w:w="1747" w:type="dxa"/>
            <w:shd w:val="clear" w:color="auto" w:fill="00558C"/>
          </w:tcPr>
          <w:p w14:paraId="6A07D456" w14:textId="77777777" w:rsidR="00A013FD" w:rsidRPr="00A013FD" w:rsidRDefault="00A013FD" w:rsidP="00A013FD">
            <w:pPr>
              <w:spacing w:before="80" w:after="80"/>
              <w:rPr>
                <w:ins w:id="9701" w:author="Ross Norsworthy" w:date="2020-03-20T00:00:00Z"/>
                <w:rFonts w:cs="Times New Roman Bold"/>
                <w:b/>
                <w:sz w:val="20"/>
              </w:rPr>
            </w:pPr>
            <w:ins w:id="9702" w:author="Ross Norsworthy" w:date="2020-03-20T00:00:00Z">
              <w:r w:rsidRPr="00A013FD">
                <w:rPr>
                  <w:rFonts w:ascii="Times New Roman Bold" w:hAnsi="Times New Roman Bold" w:cs="Times New Roman Bold"/>
                  <w:b/>
                  <w:sz w:val="20"/>
                </w:rPr>
                <w:t>Parameter</w:t>
              </w:r>
            </w:ins>
          </w:p>
        </w:tc>
        <w:tc>
          <w:tcPr>
            <w:tcW w:w="1578" w:type="dxa"/>
            <w:shd w:val="clear" w:color="auto" w:fill="00558C"/>
          </w:tcPr>
          <w:p w14:paraId="4969C966" w14:textId="77777777" w:rsidR="00A013FD" w:rsidRPr="00A013FD" w:rsidRDefault="00A013FD" w:rsidP="00A013FD">
            <w:pPr>
              <w:spacing w:before="80" w:after="80"/>
              <w:rPr>
                <w:ins w:id="9703" w:author="Ross Norsworthy" w:date="2020-03-20T00:00:00Z"/>
                <w:rFonts w:cs="Times New Roman Bold"/>
                <w:b/>
                <w:sz w:val="20"/>
              </w:rPr>
            </w:pPr>
            <w:ins w:id="9704" w:author="Ross Norsworthy" w:date="2020-03-20T00:00:00Z">
              <w:r w:rsidRPr="00A013FD">
                <w:rPr>
                  <w:rFonts w:ascii="Times New Roman Bold" w:hAnsi="Times New Roman Bold" w:cs="Times New Roman Bold"/>
                  <w:b/>
                  <w:sz w:val="20"/>
                </w:rPr>
                <w:t>Number of bits</w:t>
              </w:r>
            </w:ins>
          </w:p>
        </w:tc>
        <w:tc>
          <w:tcPr>
            <w:tcW w:w="6304" w:type="dxa"/>
            <w:shd w:val="clear" w:color="auto" w:fill="00558C"/>
          </w:tcPr>
          <w:p w14:paraId="7A6025F1" w14:textId="77777777" w:rsidR="00A013FD" w:rsidRPr="00A013FD" w:rsidRDefault="00A013FD" w:rsidP="00A013FD">
            <w:pPr>
              <w:spacing w:before="80" w:after="80"/>
              <w:rPr>
                <w:ins w:id="9705" w:author="Ross Norsworthy" w:date="2020-03-20T00:00:00Z"/>
                <w:rFonts w:cs="Times New Roman Bold"/>
                <w:b/>
                <w:sz w:val="20"/>
              </w:rPr>
            </w:pPr>
            <w:ins w:id="9706" w:author="Ross Norsworthy" w:date="2020-03-20T00:00:00Z">
              <w:r w:rsidRPr="00A013FD">
                <w:rPr>
                  <w:rFonts w:ascii="Times New Roman Bold" w:hAnsi="Times New Roman Bold" w:cs="Times New Roman Bold"/>
                  <w:b/>
                  <w:sz w:val="20"/>
                </w:rPr>
                <w:t>Description</w:t>
              </w:r>
            </w:ins>
          </w:p>
        </w:tc>
      </w:tr>
      <w:tr w:rsidR="00A013FD" w:rsidRPr="00A013FD" w14:paraId="2DF6042F" w14:textId="77777777" w:rsidTr="00BF604E">
        <w:trPr>
          <w:ins w:id="9707" w:author="Ross Norsworthy" w:date="2020-03-20T00:00:00Z"/>
        </w:trPr>
        <w:tc>
          <w:tcPr>
            <w:tcW w:w="1747" w:type="dxa"/>
          </w:tcPr>
          <w:p w14:paraId="727C2F8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08" w:author="Ross Norsworthy" w:date="2020-03-20T00:00:00Z"/>
                <w:sz w:val="20"/>
              </w:rPr>
            </w:pPr>
            <w:ins w:id="9709" w:author="Ross Norsworthy" w:date="2020-03-20T00:00:00Z">
              <w:r w:rsidRPr="00CB6B8E">
                <w:rPr>
                  <w:sz w:val="20"/>
                </w:rPr>
                <w:t>Message ID</w:t>
              </w:r>
            </w:ins>
          </w:p>
        </w:tc>
        <w:tc>
          <w:tcPr>
            <w:tcW w:w="1578" w:type="dxa"/>
          </w:tcPr>
          <w:p w14:paraId="2137C5C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10" w:author="Ross Norsworthy" w:date="2020-03-20T00:00:00Z"/>
                <w:sz w:val="20"/>
              </w:rPr>
            </w:pPr>
            <w:ins w:id="9711" w:author="Ross Norsworthy" w:date="2020-03-20T00:00:00Z">
              <w:r w:rsidRPr="00CB6B8E">
                <w:rPr>
                  <w:sz w:val="20"/>
                </w:rPr>
                <w:t>4</w:t>
              </w:r>
            </w:ins>
          </w:p>
        </w:tc>
        <w:tc>
          <w:tcPr>
            <w:tcW w:w="6304" w:type="dxa"/>
          </w:tcPr>
          <w:p w14:paraId="73AC243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12" w:author="Ross Norsworthy" w:date="2020-03-20T00:00:00Z"/>
                <w:sz w:val="20"/>
              </w:rPr>
            </w:pPr>
            <w:ins w:id="9713" w:author="Ross Norsworthy" w:date="2020-03-20T00:00:00Z">
              <w:r w:rsidRPr="00CB6B8E">
                <w:rPr>
                  <w:sz w:val="20"/>
                </w:rPr>
                <w:t>4 – Individually addressed message with no communication state</w:t>
              </w:r>
            </w:ins>
          </w:p>
        </w:tc>
      </w:tr>
      <w:tr w:rsidR="00A013FD" w:rsidRPr="00A013FD" w14:paraId="196B295A" w14:textId="77777777" w:rsidTr="00BF604E">
        <w:trPr>
          <w:ins w:id="9714" w:author="Ross Norsworthy" w:date="2020-03-20T00:00:00Z"/>
        </w:trPr>
        <w:tc>
          <w:tcPr>
            <w:tcW w:w="1747" w:type="dxa"/>
          </w:tcPr>
          <w:p w14:paraId="520B4D8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15" w:author="Ross Norsworthy" w:date="2020-03-20T00:00:00Z"/>
                <w:sz w:val="20"/>
              </w:rPr>
            </w:pPr>
            <w:ins w:id="9716" w:author="Ross Norsworthy" w:date="2020-03-20T00:00:00Z">
              <w:r w:rsidRPr="00CB6B8E">
                <w:rPr>
                  <w:sz w:val="20"/>
                </w:rPr>
                <w:t>Retransmit flag</w:t>
              </w:r>
            </w:ins>
          </w:p>
        </w:tc>
        <w:tc>
          <w:tcPr>
            <w:tcW w:w="1578" w:type="dxa"/>
          </w:tcPr>
          <w:p w14:paraId="16A9EE57"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17" w:author="Ross Norsworthy" w:date="2020-03-20T00:00:00Z"/>
                <w:sz w:val="20"/>
              </w:rPr>
            </w:pPr>
            <w:ins w:id="9718" w:author="Ross Norsworthy" w:date="2020-03-20T00:00:00Z">
              <w:r w:rsidRPr="00CB6B8E">
                <w:rPr>
                  <w:sz w:val="20"/>
                </w:rPr>
                <w:t>1</w:t>
              </w:r>
            </w:ins>
          </w:p>
        </w:tc>
        <w:tc>
          <w:tcPr>
            <w:tcW w:w="6304" w:type="dxa"/>
          </w:tcPr>
          <w:p w14:paraId="10293F3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19" w:author="Ross Norsworthy" w:date="2020-03-20T00:00:00Z"/>
                <w:sz w:val="20"/>
              </w:rPr>
            </w:pPr>
            <w:ins w:id="9720" w:author="Ross Norsworthy" w:date="2020-03-20T00:00:00Z">
              <w:r w:rsidRPr="00CB6B8E">
                <w:rPr>
                  <w:sz w:val="20"/>
                </w:rPr>
                <w:t>Indicates that this is a retransmission of data</w:t>
              </w:r>
            </w:ins>
          </w:p>
        </w:tc>
      </w:tr>
      <w:tr w:rsidR="00A013FD" w:rsidRPr="00A013FD" w14:paraId="6264AE51" w14:textId="77777777" w:rsidTr="00BF604E">
        <w:trPr>
          <w:ins w:id="9721" w:author="Ross Norsworthy" w:date="2020-03-20T00:00:00Z"/>
        </w:trPr>
        <w:tc>
          <w:tcPr>
            <w:tcW w:w="1747" w:type="dxa"/>
          </w:tcPr>
          <w:p w14:paraId="3F1E2BA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22" w:author="Ross Norsworthy" w:date="2020-03-20T00:00:00Z"/>
                <w:sz w:val="20"/>
              </w:rPr>
            </w:pPr>
            <w:ins w:id="9723" w:author="Ross Norsworthy" w:date="2020-03-20T00:00:00Z">
              <w:r w:rsidRPr="00CB6B8E">
                <w:rPr>
                  <w:sz w:val="20"/>
                </w:rPr>
                <w:t>Repeat Indicator</w:t>
              </w:r>
            </w:ins>
          </w:p>
        </w:tc>
        <w:tc>
          <w:tcPr>
            <w:tcW w:w="1578" w:type="dxa"/>
          </w:tcPr>
          <w:p w14:paraId="037D63D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24" w:author="Ross Norsworthy" w:date="2020-03-20T00:00:00Z"/>
                <w:sz w:val="20"/>
              </w:rPr>
            </w:pPr>
            <w:ins w:id="9725" w:author="Ross Norsworthy" w:date="2020-03-20T00:00:00Z">
              <w:r w:rsidRPr="00CB6B8E">
                <w:rPr>
                  <w:sz w:val="20"/>
                </w:rPr>
                <w:t>2</w:t>
              </w:r>
            </w:ins>
          </w:p>
        </w:tc>
        <w:tc>
          <w:tcPr>
            <w:tcW w:w="6304" w:type="dxa"/>
          </w:tcPr>
          <w:p w14:paraId="7C6CBF9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26" w:author="Ross Norsworthy" w:date="2020-03-20T00:00:00Z"/>
                <w:sz w:val="20"/>
              </w:rPr>
            </w:pPr>
            <w:ins w:id="9727" w:author="Ross Norsworthy" w:date="2020-03-20T00:00:00Z">
              <w:r w:rsidRPr="00CB6B8E">
                <w:rPr>
                  <w:sz w:val="20"/>
                </w:rPr>
                <w:t xml:space="preserve">Used by the repeater to indicate how many times a message has been repeated. </w:t>
              </w:r>
            </w:ins>
          </w:p>
          <w:p w14:paraId="7300024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28" w:author="Ross Norsworthy" w:date="2020-03-20T00:00:00Z"/>
                <w:sz w:val="20"/>
              </w:rPr>
            </w:pPr>
            <w:ins w:id="9729" w:author="Ross Norsworthy" w:date="2020-03-20T00:00:00Z">
              <w:r w:rsidRPr="00CB6B8E">
                <w:rPr>
                  <w:sz w:val="20"/>
                </w:rPr>
                <w:t>0 - 3; 0 = default; 3 = do not repeat any more</w:t>
              </w:r>
            </w:ins>
          </w:p>
        </w:tc>
      </w:tr>
      <w:tr w:rsidR="00A013FD" w:rsidRPr="00A013FD" w14:paraId="4248D0A6" w14:textId="77777777" w:rsidTr="00BF604E">
        <w:trPr>
          <w:ins w:id="9730" w:author="Ross Norsworthy" w:date="2020-03-20T00:00:00Z"/>
        </w:trPr>
        <w:tc>
          <w:tcPr>
            <w:tcW w:w="1747" w:type="dxa"/>
          </w:tcPr>
          <w:p w14:paraId="4B8046BF"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31" w:author="Ross Norsworthy" w:date="2020-03-20T00:00:00Z"/>
                <w:sz w:val="20"/>
              </w:rPr>
            </w:pPr>
            <w:ins w:id="9732" w:author="Ross Norsworthy" w:date="2020-03-20T00:00:00Z">
              <w:r w:rsidRPr="00CB6B8E">
                <w:rPr>
                  <w:sz w:val="20"/>
                </w:rPr>
                <w:t xml:space="preserve">Session ID </w:t>
              </w:r>
            </w:ins>
          </w:p>
        </w:tc>
        <w:tc>
          <w:tcPr>
            <w:tcW w:w="1578" w:type="dxa"/>
          </w:tcPr>
          <w:p w14:paraId="1326E7C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33" w:author="Ross Norsworthy" w:date="2020-03-20T00:00:00Z"/>
                <w:sz w:val="20"/>
              </w:rPr>
            </w:pPr>
            <w:ins w:id="9734" w:author="Ross Norsworthy" w:date="2020-03-20T00:00:00Z">
              <w:r w:rsidRPr="00CB6B8E">
                <w:rPr>
                  <w:sz w:val="20"/>
                </w:rPr>
                <w:t>6</w:t>
              </w:r>
            </w:ins>
          </w:p>
        </w:tc>
        <w:tc>
          <w:tcPr>
            <w:tcW w:w="6304" w:type="dxa"/>
          </w:tcPr>
          <w:p w14:paraId="56958CD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35" w:author="Ross Norsworthy" w:date="2020-03-20T00:00:00Z"/>
                <w:sz w:val="20"/>
              </w:rPr>
            </w:pPr>
            <w:ins w:id="9736" w:author="Ross Norsworthy" w:date="2020-03-20T00:00:00Z">
              <w:r w:rsidRPr="00CB6B8E">
                <w:rPr>
                  <w:sz w:val="20"/>
                </w:rPr>
                <w:t xml:space="preserve">The Session ID associates the VDL transmission with a specific PI transaction </w:t>
              </w:r>
            </w:ins>
          </w:p>
        </w:tc>
      </w:tr>
      <w:tr w:rsidR="00A013FD" w:rsidRPr="00A013FD" w14:paraId="5D37BDBB" w14:textId="77777777" w:rsidTr="00BF604E">
        <w:trPr>
          <w:ins w:id="9737" w:author="Ross Norsworthy" w:date="2020-03-20T00:00:00Z"/>
        </w:trPr>
        <w:tc>
          <w:tcPr>
            <w:tcW w:w="1747" w:type="dxa"/>
          </w:tcPr>
          <w:p w14:paraId="7E79412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38" w:author="Ross Norsworthy" w:date="2020-03-20T00:00:00Z"/>
                <w:sz w:val="20"/>
              </w:rPr>
            </w:pPr>
            <w:ins w:id="9739" w:author="Ross Norsworthy" w:date="2020-03-20T00:00:00Z">
              <w:r w:rsidRPr="00CB6B8E">
                <w:rPr>
                  <w:sz w:val="20"/>
                </w:rPr>
                <w:t>Source ID</w:t>
              </w:r>
            </w:ins>
          </w:p>
        </w:tc>
        <w:tc>
          <w:tcPr>
            <w:tcW w:w="1578" w:type="dxa"/>
          </w:tcPr>
          <w:p w14:paraId="0CC54EA3"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40" w:author="Ross Norsworthy" w:date="2020-03-20T00:00:00Z"/>
                <w:sz w:val="20"/>
              </w:rPr>
            </w:pPr>
            <w:ins w:id="9741" w:author="Ross Norsworthy" w:date="2020-03-20T00:00:00Z">
              <w:r w:rsidRPr="00CB6B8E">
                <w:rPr>
                  <w:sz w:val="20"/>
                </w:rPr>
                <w:t>32</w:t>
              </w:r>
            </w:ins>
          </w:p>
        </w:tc>
        <w:tc>
          <w:tcPr>
            <w:tcW w:w="6304" w:type="dxa"/>
          </w:tcPr>
          <w:p w14:paraId="08667233" w14:textId="2D063490" w:rsidR="00A013FD" w:rsidRPr="00654230"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42" w:author="Ross Norsworthy" w:date="2020-03-20T00:00:00Z"/>
                <w:sz w:val="20"/>
              </w:rPr>
            </w:pPr>
            <w:ins w:id="9743" w:author="Ross Norsworthy" w:date="2020-03-20T00:00:00Z">
              <w:r w:rsidRPr="00CB6B8E">
                <w:rPr>
                  <w:sz w:val="20"/>
                </w:rPr>
                <w:t xml:space="preserve">The Unique Identifier of the transmitting station as described in </w:t>
              </w:r>
              <w:del w:id="9744" w:author="USA Editor 2021" w:date="2021-01-06T10:22:00Z">
                <w:r w:rsidRPr="00654230" w:rsidDel="00654230">
                  <w:rPr>
                    <w:sz w:val="20"/>
                    <w:highlight w:val="green"/>
                    <w:rPrChange w:id="9745" w:author="USA Editor 2021" w:date="2021-01-06T10:23:00Z">
                      <w:rPr>
                        <w:sz w:val="20"/>
                      </w:rPr>
                    </w:rPrChange>
                  </w:rPr>
                  <w:delText>section</w:delText>
                </w:r>
              </w:del>
            </w:ins>
            <w:ins w:id="9746" w:author="USA Editor 2021" w:date="2021-01-06T10:22:00Z">
              <w:r w:rsidR="00654230" w:rsidRPr="00654230">
                <w:rPr>
                  <w:sz w:val="20"/>
                  <w:highlight w:val="green"/>
                </w:rPr>
                <w:t>§</w:t>
              </w:r>
            </w:ins>
            <w:ins w:id="9747" w:author="Ross Norsworthy" w:date="2020-03-20T00:00:00Z">
              <w:r w:rsidRPr="00654230">
                <w:rPr>
                  <w:sz w:val="20"/>
                  <w:highlight w:val="green"/>
                </w:rPr>
                <w:t xml:space="preserve"> </w:t>
              </w:r>
            </w:ins>
            <w:ins w:id="9748" w:author="Johnny Schultz" w:date="2020-04-17T11:59:00Z">
              <w:del w:id="9749" w:author="USA Editor 2021" w:date="2021-01-06T10:22:00Z">
                <w:r w:rsidRPr="00654230" w:rsidDel="00654230">
                  <w:rPr>
                    <w:sz w:val="20"/>
                    <w:highlight w:val="green"/>
                  </w:rPr>
                  <w:delText>3</w:delText>
                </w:r>
              </w:del>
            </w:ins>
            <w:ins w:id="9750" w:author="USA Editor 2021" w:date="2021-01-06T10:22:00Z">
              <w:r w:rsidR="00654230" w:rsidRPr="00654230">
                <w:rPr>
                  <w:sz w:val="20"/>
                  <w:highlight w:val="green"/>
                </w:rPr>
                <w:t>2</w:t>
              </w:r>
            </w:ins>
            <w:ins w:id="9751" w:author="Johnny Schultz" w:date="2020-04-17T11:59:00Z">
              <w:r w:rsidRPr="00CB6B8E">
                <w:rPr>
                  <w:sz w:val="20"/>
                </w:rPr>
                <w:t>.4</w:t>
              </w:r>
            </w:ins>
            <w:ins w:id="9752" w:author="Ross Norsworthy" w:date="2020-03-20T00:00:00Z">
              <w:del w:id="9753" w:author="Johnny Schultz" w:date="2020-04-17T11:59:00Z">
                <w:r w:rsidRPr="00CB6B8E">
                  <w:rPr>
                    <w:sz w:val="20"/>
                    <w:rPrChange w:id="9754" w:author="Ross Norsworthy" w:date="2020-03-20T09:28:00Z">
                      <w:rPr/>
                    </w:rPrChange>
                  </w:rPr>
                  <w:delText>1</w:delText>
                </w:r>
              </w:del>
            </w:ins>
            <w:ins w:id="9755" w:author="USA Editor 2021" w:date="2021-01-06T10:22:00Z">
              <w:r w:rsidR="00654230" w:rsidRPr="00654230">
                <w:rPr>
                  <w:sz w:val="20"/>
                  <w:highlight w:val="green"/>
                </w:rPr>
                <w:t>, Annex 1</w:t>
              </w:r>
            </w:ins>
            <w:ins w:id="9756" w:author="USA Editor 2021" w:date="2021-01-06T10:23:00Z">
              <w:r w:rsidR="00654230" w:rsidRPr="00654230">
                <w:rPr>
                  <w:sz w:val="20"/>
                  <w:highlight w:val="green"/>
                </w:rPr>
                <w:t>.</w:t>
              </w:r>
            </w:ins>
          </w:p>
        </w:tc>
      </w:tr>
      <w:tr w:rsidR="00A013FD" w:rsidRPr="00A013FD" w14:paraId="08B8247C" w14:textId="77777777" w:rsidTr="00BF604E">
        <w:trPr>
          <w:ins w:id="9757" w:author="Ross Norsworthy" w:date="2020-03-20T00:00:00Z"/>
        </w:trPr>
        <w:tc>
          <w:tcPr>
            <w:tcW w:w="1747" w:type="dxa"/>
          </w:tcPr>
          <w:p w14:paraId="3E76996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58" w:author="Ross Norsworthy" w:date="2020-03-20T00:00:00Z"/>
                <w:sz w:val="20"/>
              </w:rPr>
            </w:pPr>
            <w:ins w:id="9759" w:author="Ross Norsworthy" w:date="2020-03-20T00:00:00Z">
              <w:r w:rsidRPr="00CB6B8E">
                <w:rPr>
                  <w:sz w:val="20"/>
                </w:rPr>
                <w:t>Destination ID</w:t>
              </w:r>
            </w:ins>
          </w:p>
        </w:tc>
        <w:tc>
          <w:tcPr>
            <w:tcW w:w="1578" w:type="dxa"/>
          </w:tcPr>
          <w:p w14:paraId="66E808E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60" w:author="Ross Norsworthy" w:date="2020-03-20T00:00:00Z"/>
                <w:sz w:val="20"/>
              </w:rPr>
            </w:pPr>
            <w:ins w:id="9761" w:author="Ross Norsworthy" w:date="2020-03-20T00:00:00Z">
              <w:r w:rsidRPr="00CB6B8E">
                <w:rPr>
                  <w:sz w:val="20"/>
                </w:rPr>
                <w:t>32</w:t>
              </w:r>
            </w:ins>
          </w:p>
        </w:tc>
        <w:tc>
          <w:tcPr>
            <w:tcW w:w="6304" w:type="dxa"/>
          </w:tcPr>
          <w:p w14:paraId="6EA9F20F" w14:textId="5A9B725A" w:rsidR="00A013FD" w:rsidRPr="00137681"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62" w:author="Ross Norsworthy" w:date="2020-03-20T00:00:00Z"/>
                <w:sz w:val="20"/>
              </w:rPr>
            </w:pPr>
            <w:ins w:id="9763" w:author="Ross Norsworthy" w:date="2020-03-20T00:00:00Z">
              <w:r w:rsidRPr="00CB6B8E">
                <w:rPr>
                  <w:sz w:val="20"/>
                </w:rPr>
                <w:t xml:space="preserve">The Unique Identifier of the receiving station as described in </w:t>
              </w:r>
              <w:del w:id="9764" w:author="USA Editor 2021" w:date="2021-01-05T13:40:00Z">
                <w:r w:rsidRPr="00137681" w:rsidDel="00137681">
                  <w:rPr>
                    <w:sz w:val="20"/>
                    <w:highlight w:val="green"/>
                    <w:rPrChange w:id="9765" w:author="USA Editor 2021" w:date="2021-01-05T13:40:00Z">
                      <w:rPr>
                        <w:sz w:val="20"/>
                      </w:rPr>
                    </w:rPrChange>
                  </w:rPr>
                  <w:delText>section</w:delText>
                </w:r>
              </w:del>
            </w:ins>
            <w:ins w:id="9766" w:author="USA Editor 2021" w:date="2021-01-05T13:40:00Z">
              <w:r w:rsidR="00137681" w:rsidRPr="00137681">
                <w:rPr>
                  <w:sz w:val="20"/>
                  <w:highlight w:val="green"/>
                  <w:rPrChange w:id="9767" w:author="USA Editor 2021" w:date="2021-01-05T13:40:00Z">
                    <w:rPr>
                      <w:sz w:val="20"/>
                    </w:rPr>
                  </w:rPrChange>
                </w:rPr>
                <w:t>§</w:t>
              </w:r>
            </w:ins>
            <w:ins w:id="9768" w:author="Ross Norsworthy" w:date="2020-03-20T00:00:00Z">
              <w:r w:rsidRPr="00137681">
                <w:rPr>
                  <w:sz w:val="20"/>
                  <w:highlight w:val="green"/>
                  <w:rPrChange w:id="9769" w:author="USA Editor 2021" w:date="2021-01-05T13:40:00Z">
                    <w:rPr>
                      <w:sz w:val="20"/>
                    </w:rPr>
                  </w:rPrChange>
                </w:rPr>
                <w:t xml:space="preserve"> </w:t>
              </w:r>
            </w:ins>
            <w:ins w:id="9770" w:author="Johnny Schultz" w:date="2020-04-17T12:00:00Z">
              <w:del w:id="9771" w:author="USA Editor 2021" w:date="2021-01-05T13:40:00Z">
                <w:r w:rsidRPr="00137681" w:rsidDel="00137681">
                  <w:rPr>
                    <w:sz w:val="20"/>
                    <w:highlight w:val="green"/>
                    <w:rPrChange w:id="9772" w:author="USA Editor 2021" w:date="2021-01-05T13:40:00Z">
                      <w:rPr>
                        <w:sz w:val="20"/>
                      </w:rPr>
                    </w:rPrChange>
                  </w:rPr>
                  <w:delText>3</w:delText>
                </w:r>
              </w:del>
            </w:ins>
            <w:ins w:id="9773" w:author="USA Editor 2021" w:date="2021-01-05T13:40:00Z">
              <w:r w:rsidR="00137681" w:rsidRPr="00137681">
                <w:rPr>
                  <w:sz w:val="20"/>
                  <w:highlight w:val="green"/>
                  <w:rPrChange w:id="9774" w:author="USA Editor 2021" w:date="2021-01-05T13:40:00Z">
                    <w:rPr>
                      <w:sz w:val="20"/>
                    </w:rPr>
                  </w:rPrChange>
                </w:rPr>
                <w:t>2</w:t>
              </w:r>
            </w:ins>
            <w:ins w:id="9775" w:author="Johnny Schultz" w:date="2020-04-17T12:00:00Z">
              <w:r w:rsidRPr="00137681">
                <w:rPr>
                  <w:sz w:val="20"/>
                  <w:highlight w:val="green"/>
                  <w:rPrChange w:id="9776" w:author="USA Editor 2021" w:date="2021-01-05T13:40:00Z">
                    <w:rPr>
                      <w:sz w:val="20"/>
                    </w:rPr>
                  </w:rPrChange>
                </w:rPr>
                <w:t>.4</w:t>
              </w:r>
            </w:ins>
            <w:ins w:id="9777" w:author="Ross Norsworthy" w:date="2020-03-20T00:00:00Z">
              <w:del w:id="9778" w:author="Johnny Schultz" w:date="2020-04-17T12:00:00Z">
                <w:r w:rsidRPr="00137681">
                  <w:rPr>
                    <w:sz w:val="20"/>
                    <w:highlight w:val="green"/>
                    <w:rPrChange w:id="9779" w:author="USA Editor 2021" w:date="2021-01-05T13:40:00Z">
                      <w:rPr/>
                    </w:rPrChange>
                  </w:rPr>
                  <w:delText>1</w:delText>
                </w:r>
              </w:del>
            </w:ins>
            <w:ins w:id="9780" w:author="USA Editor 2021" w:date="2021-01-05T13:40:00Z">
              <w:r w:rsidR="00137681" w:rsidRPr="00137681">
                <w:rPr>
                  <w:sz w:val="20"/>
                  <w:highlight w:val="green"/>
                </w:rPr>
                <w:t>, Annex 1</w:t>
              </w:r>
            </w:ins>
          </w:p>
        </w:tc>
      </w:tr>
      <w:tr w:rsidR="00A013FD" w:rsidRPr="00A013FD" w14:paraId="450F14FC" w14:textId="77777777" w:rsidTr="00BF604E">
        <w:trPr>
          <w:ins w:id="9781" w:author="Ross Norsworthy" w:date="2020-03-20T00:00:00Z"/>
        </w:trPr>
        <w:tc>
          <w:tcPr>
            <w:tcW w:w="1747" w:type="dxa"/>
          </w:tcPr>
          <w:p w14:paraId="1B5C666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82" w:author="Ross Norsworthy" w:date="2020-03-20T00:00:00Z"/>
                <w:sz w:val="20"/>
              </w:rPr>
            </w:pPr>
            <w:ins w:id="9783" w:author="Ross Norsworthy" w:date="2020-03-20T00:00:00Z">
              <w:r w:rsidRPr="00CB6B8E">
                <w:rPr>
                  <w:sz w:val="20"/>
                </w:rPr>
                <w:t>Data Count</w:t>
              </w:r>
            </w:ins>
          </w:p>
        </w:tc>
        <w:tc>
          <w:tcPr>
            <w:tcW w:w="1578" w:type="dxa"/>
          </w:tcPr>
          <w:p w14:paraId="42D1C14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84" w:author="Ross Norsworthy" w:date="2020-03-20T00:00:00Z"/>
                <w:sz w:val="20"/>
              </w:rPr>
            </w:pPr>
            <w:ins w:id="9785" w:author="Ross Norsworthy" w:date="2020-03-20T00:00:00Z">
              <w:r w:rsidRPr="00CB6B8E">
                <w:rPr>
                  <w:sz w:val="20"/>
                </w:rPr>
                <w:t>11</w:t>
              </w:r>
            </w:ins>
          </w:p>
        </w:tc>
        <w:tc>
          <w:tcPr>
            <w:tcW w:w="6304" w:type="dxa"/>
          </w:tcPr>
          <w:p w14:paraId="03F0B9A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86" w:author="Ross Norsworthy" w:date="2020-03-20T00:00:00Z"/>
                <w:sz w:val="20"/>
              </w:rPr>
            </w:pPr>
            <w:ins w:id="9787" w:author="Ross Norsworthy" w:date="2020-03-20T00:00:00Z">
              <w:r w:rsidRPr="00CB6B8E">
                <w:rPr>
                  <w:sz w:val="20"/>
                </w:rPr>
                <w:t>1 - Max: data count</w:t>
              </w:r>
            </w:ins>
          </w:p>
        </w:tc>
      </w:tr>
      <w:tr w:rsidR="00A013FD" w:rsidRPr="00A013FD" w14:paraId="062C07FE" w14:textId="77777777" w:rsidTr="00BF604E">
        <w:trPr>
          <w:ins w:id="9788" w:author="Ross Norsworthy" w:date="2020-03-20T00:00:00Z"/>
        </w:trPr>
        <w:tc>
          <w:tcPr>
            <w:tcW w:w="1747" w:type="dxa"/>
          </w:tcPr>
          <w:p w14:paraId="6EA4CEC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89" w:author="Ross Norsworthy" w:date="2020-03-20T00:00:00Z"/>
                <w:sz w:val="20"/>
              </w:rPr>
            </w:pPr>
            <w:ins w:id="9790" w:author="Ross Norsworthy" w:date="2020-03-20T00:00:00Z">
              <w:r w:rsidRPr="00CB6B8E">
                <w:rPr>
                  <w:sz w:val="20"/>
                </w:rPr>
                <w:t>ASM identifier</w:t>
              </w:r>
            </w:ins>
          </w:p>
        </w:tc>
        <w:tc>
          <w:tcPr>
            <w:tcW w:w="1578" w:type="dxa"/>
          </w:tcPr>
          <w:p w14:paraId="439E84B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91" w:author="Ross Norsworthy" w:date="2020-03-20T00:00:00Z"/>
                <w:sz w:val="20"/>
              </w:rPr>
            </w:pPr>
            <w:ins w:id="9792" w:author="Ross Norsworthy" w:date="2020-03-20T00:00:00Z">
              <w:r w:rsidRPr="00CB6B8E">
                <w:rPr>
                  <w:sz w:val="20"/>
                </w:rPr>
                <w:t>16</w:t>
              </w:r>
            </w:ins>
          </w:p>
        </w:tc>
        <w:tc>
          <w:tcPr>
            <w:tcW w:w="6304" w:type="dxa"/>
          </w:tcPr>
          <w:p w14:paraId="335605DF" w14:textId="76F264D0"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793" w:author="Ross Norsworthy" w:date="2020-03-20T00:00:00Z"/>
                <w:sz w:val="20"/>
              </w:rPr>
            </w:pPr>
            <w:ins w:id="9794" w:author="Ross Norsworthy" w:date="2020-03-20T00:00:00Z">
              <w:r w:rsidRPr="00CB6B8E">
                <w:rPr>
                  <w:sz w:val="20"/>
                </w:rPr>
                <w:t xml:space="preserve">Application identifier and described in </w:t>
              </w:r>
              <w:del w:id="9795" w:author="USA Editor 2021" w:date="2021-01-05T13:33:00Z">
                <w:r w:rsidRPr="00EF245C" w:rsidDel="00EF245C">
                  <w:rPr>
                    <w:sz w:val="20"/>
                    <w:highlight w:val="green"/>
                    <w:rPrChange w:id="9796" w:author="USA Editor 2021" w:date="2021-01-05T13:33:00Z">
                      <w:rPr>
                        <w:sz w:val="20"/>
                      </w:rPr>
                    </w:rPrChange>
                  </w:rPr>
                  <w:delText>section B</w:delText>
                </w:r>
              </w:del>
            </w:ins>
            <w:ins w:id="9797" w:author="USA Editor 2021" w:date="2021-01-05T13:33:00Z">
              <w:r w:rsidR="00EF245C" w:rsidRPr="00EF245C">
                <w:rPr>
                  <w:sz w:val="20"/>
                  <w:highlight w:val="green"/>
                  <w:rPrChange w:id="9798" w:author="USA Editor 2021" w:date="2021-01-05T13:33:00Z">
                    <w:rPr>
                      <w:sz w:val="20"/>
                    </w:rPr>
                  </w:rPrChange>
                </w:rPr>
                <w:t>§</w:t>
              </w:r>
            </w:ins>
            <w:ins w:id="9799" w:author="Ross Norsworthy" w:date="2020-03-20T00:00:00Z">
              <w:r w:rsidRPr="00EF245C">
                <w:rPr>
                  <w:sz w:val="20"/>
                  <w:highlight w:val="green"/>
                  <w:rPrChange w:id="9800" w:author="USA Editor 2021" w:date="2021-01-05T13:33:00Z">
                    <w:rPr>
                      <w:sz w:val="20"/>
                    </w:rPr>
                  </w:rPrChange>
                </w:rPr>
                <w:t xml:space="preserve"> </w:t>
              </w:r>
              <w:del w:id="9801" w:author="USA Editor 2021" w:date="2021-01-05T13:33:00Z">
                <w:r w:rsidRPr="00EF245C" w:rsidDel="00EF245C">
                  <w:rPr>
                    <w:sz w:val="20"/>
                    <w:highlight w:val="green"/>
                    <w:rPrChange w:id="9802" w:author="USA Editor 2021" w:date="2021-01-05T13:33:00Z">
                      <w:rPr>
                        <w:sz w:val="20"/>
                      </w:rPr>
                    </w:rPrChange>
                  </w:rPr>
                  <w:delText>5</w:delText>
                </w:r>
              </w:del>
            </w:ins>
            <w:ins w:id="9803" w:author="USA Editor 2021" w:date="2021-01-05T13:33:00Z">
              <w:r w:rsidR="00EF245C" w:rsidRPr="00EF245C">
                <w:rPr>
                  <w:sz w:val="20"/>
                  <w:highlight w:val="green"/>
                  <w:rPrChange w:id="9804" w:author="USA Editor 2021" w:date="2021-01-05T13:33:00Z">
                    <w:rPr>
                      <w:sz w:val="20"/>
                    </w:rPr>
                  </w:rPrChange>
                </w:rPr>
                <w:t>6</w:t>
              </w:r>
            </w:ins>
            <w:ins w:id="9805" w:author="Ross Norsworthy" w:date="2020-03-20T00:00:00Z">
              <w:r w:rsidRPr="00CB6B8E">
                <w:rPr>
                  <w:sz w:val="20"/>
                </w:rPr>
                <w:t>.2</w:t>
              </w:r>
            </w:ins>
          </w:p>
        </w:tc>
      </w:tr>
      <w:tr w:rsidR="00A013FD" w:rsidRPr="00A013FD" w14:paraId="52A5AC2B" w14:textId="77777777" w:rsidTr="00BF604E">
        <w:trPr>
          <w:ins w:id="9806" w:author="Ross Norsworthy" w:date="2020-03-20T00:00:00Z"/>
        </w:trPr>
        <w:tc>
          <w:tcPr>
            <w:tcW w:w="1747" w:type="dxa"/>
          </w:tcPr>
          <w:p w14:paraId="623B55C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07" w:author="Ross Norsworthy" w:date="2020-03-20T00:00:00Z"/>
                <w:sz w:val="20"/>
              </w:rPr>
            </w:pPr>
            <w:ins w:id="9808" w:author="Ross Norsworthy" w:date="2020-03-20T00:00:00Z">
              <w:r w:rsidRPr="00CB6B8E">
                <w:rPr>
                  <w:sz w:val="20"/>
                </w:rPr>
                <w:t>Binary Data</w:t>
              </w:r>
            </w:ins>
          </w:p>
          <w:p w14:paraId="1957214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09" w:author="Ross Norsworthy" w:date="2020-03-20T00:00:00Z"/>
                <w:b/>
                <w:bCs/>
                <w:sz w:val="20"/>
              </w:rPr>
            </w:pPr>
            <w:ins w:id="9810" w:author="Ross Norsworthy" w:date="2020-03-20T00:00:00Z">
              <w:r w:rsidRPr="00CB6B8E">
                <w:rPr>
                  <w:sz w:val="20"/>
                </w:rPr>
                <w:t>(no FEC / FEC)</w:t>
              </w:r>
            </w:ins>
          </w:p>
        </w:tc>
        <w:tc>
          <w:tcPr>
            <w:tcW w:w="1578" w:type="dxa"/>
          </w:tcPr>
          <w:p w14:paraId="3EA4035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11" w:author="Ross Norsworthy" w:date="2020-03-20T00:00:00Z"/>
                <w:sz w:val="20"/>
              </w:rPr>
            </w:pPr>
            <w:ins w:id="9812" w:author="Ross Norsworthy" w:date="2020-03-20T00:00:00Z">
              <w:r w:rsidRPr="00CB6B8E">
                <w:rPr>
                  <w:sz w:val="20"/>
                </w:rPr>
                <w:t>1 slot: 248 / 152</w:t>
              </w:r>
            </w:ins>
          </w:p>
          <w:p w14:paraId="3521386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13" w:author="Ross Norsworthy" w:date="2020-03-20T00:00:00Z"/>
                <w:sz w:val="20"/>
              </w:rPr>
            </w:pPr>
            <w:ins w:id="9814" w:author="Ross Norsworthy" w:date="2020-03-20T00:00:00Z">
              <w:r w:rsidRPr="00CB6B8E">
                <w:rPr>
                  <w:sz w:val="20"/>
                </w:rPr>
                <w:t>2 slot: 760 / 536</w:t>
              </w:r>
            </w:ins>
          </w:p>
          <w:p w14:paraId="567DEE2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15" w:author="Ross Norsworthy" w:date="2020-03-20T00:00:00Z"/>
                <w:sz w:val="20"/>
              </w:rPr>
            </w:pPr>
            <w:ins w:id="9816" w:author="Ross Norsworthy" w:date="2020-03-20T00:00:00Z">
              <w:r w:rsidRPr="00CB6B8E">
                <w:rPr>
                  <w:sz w:val="20"/>
                </w:rPr>
                <w:t>3 slot: 1272 / 920</w:t>
              </w:r>
            </w:ins>
          </w:p>
          <w:p w14:paraId="38256DF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17" w:author="Ross Norsworthy" w:date="2020-03-20T00:00:00Z"/>
                <w:sz w:val="20"/>
              </w:rPr>
            </w:pPr>
            <w:ins w:id="9818" w:author="Ross Norsworthy" w:date="2020-03-20T00:00:00Z">
              <w:r w:rsidRPr="00CB6B8E">
                <w:rPr>
                  <w:sz w:val="20"/>
                </w:rPr>
                <w:t xml:space="preserve">   SAT: N/A / 816</w:t>
              </w:r>
            </w:ins>
          </w:p>
        </w:tc>
        <w:tc>
          <w:tcPr>
            <w:tcW w:w="6304" w:type="dxa"/>
          </w:tcPr>
          <w:p w14:paraId="0EF8478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19" w:author="Ross Norsworthy" w:date="2020-03-20T00:00:00Z"/>
                <w:sz w:val="20"/>
              </w:rPr>
            </w:pPr>
            <w:ins w:id="9820" w:author="Ross Norsworthy" w:date="2020-03-20T00:00:00Z">
              <w:r w:rsidRPr="00CB6B8E">
                <w:rPr>
                  <w:sz w:val="20"/>
                </w:rPr>
                <w:t xml:space="preserve">Application data as specified by the ASM Identifier.  </w:t>
              </w:r>
            </w:ins>
          </w:p>
          <w:p w14:paraId="65DC61E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21" w:author="Ross Norsworthy" w:date="2020-03-20T00:00:00Z"/>
                <w:sz w:val="20"/>
              </w:rPr>
            </w:pPr>
            <w:ins w:id="9822" w:author="Ross Norsworthy" w:date="2020-03-20T00:00:00Z">
              <w:r w:rsidRPr="00CB6B8E">
                <w:rPr>
                  <w:sz w:val="20"/>
                </w:rPr>
                <w:t>The available length of the binary data is specified by the Link Id.</w:t>
              </w:r>
            </w:ins>
          </w:p>
        </w:tc>
      </w:tr>
    </w:tbl>
    <w:p w14:paraId="38CADD1D" w14:textId="77777777" w:rsidR="00A013FD" w:rsidRPr="00A013FD" w:rsidRDefault="00A013FD" w:rsidP="004D3800">
      <w:pPr>
        <w:pStyle w:val="Tablefin"/>
        <w:rPr>
          <w:ins w:id="9823" w:author="Ross Norsworthy" w:date="2020-03-20T00:00:00Z"/>
        </w:rPr>
      </w:pPr>
    </w:p>
    <w:p w14:paraId="5991862A" w14:textId="0A234BD7" w:rsidR="00A013FD" w:rsidRPr="00A013FD" w:rsidRDefault="00D90AE5" w:rsidP="00EF4B7E">
      <w:pPr>
        <w:pStyle w:val="Heading2"/>
        <w:rPr>
          <w:ins w:id="9824" w:author="Ross Norsworthy" w:date="2020-03-20T00:00:00Z"/>
          <w:rFonts w:eastAsia="Calibri"/>
          <w:lang w:eastAsia="en-GB"/>
        </w:rPr>
      </w:pPr>
      <w:bookmarkStart w:id="9825" w:name="_Toc35545354"/>
      <w:ins w:id="9826" w:author="Song, Xiaojing" w:date="2020-08-21T12:33:00Z">
        <w:del w:id="9827" w:author="USA Editor 2021" w:date="2020-12-11T11:32:00Z">
          <w:r w:rsidRPr="000337E4" w:rsidDel="000337E4">
            <w:rPr>
              <w:rFonts w:eastAsia="Calibri"/>
              <w:bCs/>
              <w:szCs w:val="24"/>
              <w:highlight w:val="green"/>
              <w:lang w:eastAsia="en-GB"/>
            </w:rPr>
            <w:delText>B 6</w:delText>
          </w:r>
        </w:del>
      </w:ins>
      <w:ins w:id="9828" w:author="USA Editor 2021" w:date="2020-12-11T11:32:00Z">
        <w:r w:rsidR="000337E4" w:rsidRPr="000337E4">
          <w:rPr>
            <w:rFonts w:eastAsia="Calibri"/>
            <w:bCs/>
            <w:szCs w:val="24"/>
            <w:highlight w:val="green"/>
            <w:lang w:eastAsia="en-GB"/>
          </w:rPr>
          <w:t>7</w:t>
        </w:r>
      </w:ins>
      <w:ins w:id="9829" w:author="Song, Xiaojing" w:date="2020-08-21T12:33:00Z">
        <w:r>
          <w:rPr>
            <w:rFonts w:eastAsia="Calibri"/>
            <w:bCs/>
            <w:szCs w:val="24"/>
            <w:lang w:eastAsia="en-GB"/>
          </w:rPr>
          <w:t>.8</w:t>
        </w:r>
        <w:r>
          <w:rPr>
            <w:rFonts w:eastAsia="Calibri"/>
            <w:bCs/>
            <w:szCs w:val="24"/>
            <w:lang w:eastAsia="en-GB"/>
          </w:rPr>
          <w:tab/>
        </w:r>
      </w:ins>
      <w:ins w:id="9830" w:author="Ross Norsworthy" w:date="2020-03-20T00:00:00Z">
        <w:r w:rsidR="00A013FD" w:rsidRPr="00A013FD">
          <w:rPr>
            <w:rFonts w:eastAsia="Calibri"/>
            <w:lang w:eastAsia="en-GB"/>
          </w:rPr>
          <w:t>Message 5: Acknowledgment message</w:t>
        </w:r>
        <w:bookmarkEnd w:id="9825"/>
      </w:ins>
    </w:p>
    <w:p w14:paraId="3ED4D0ED" w14:textId="6F8F048A" w:rsidR="00A013FD" w:rsidRPr="00A013FD" w:rsidRDefault="00A013FD" w:rsidP="00A013FD">
      <w:pPr>
        <w:spacing w:after="120"/>
        <w:rPr>
          <w:ins w:id="9831" w:author="Ross Norsworthy" w:date="2020-03-20T00:00:00Z"/>
        </w:rPr>
      </w:pPr>
      <w:ins w:id="9832" w:author="Ross Norsworthy" w:date="2020-03-20T00:00:00Z">
        <w:r w:rsidRPr="00A013FD">
          <w:t xml:space="preserve">This ASM message is used to return message acknowledgments to one or more addressed messages. Note that this message should always use Link ID of 5 (3/4 coding rate).  Acknowledgement message is defined in Table </w:t>
        </w:r>
      </w:ins>
      <w:ins w:id="9833" w:author="USA Editor 2021" w:date="2021-01-06T13:54:00Z">
        <w:r w:rsidR="000A779B" w:rsidRPr="000A779B">
          <w:rPr>
            <w:highlight w:val="green"/>
          </w:rPr>
          <w:t>30</w:t>
        </w:r>
      </w:ins>
      <w:ins w:id="9834" w:author="Ross Norsworthy" w:date="2020-03-20T00:00:00Z">
        <w:del w:id="9835" w:author="USA Editor 2021" w:date="2021-01-06T13:54:00Z">
          <w:r w:rsidRPr="000A779B" w:rsidDel="000A779B">
            <w:rPr>
              <w:highlight w:val="green"/>
            </w:rPr>
            <w:delText>31</w:delText>
          </w:r>
        </w:del>
        <w:r w:rsidRPr="00A013FD">
          <w:t>.</w:t>
        </w:r>
      </w:ins>
    </w:p>
    <w:p w14:paraId="055FDB82" w14:textId="1B23439B" w:rsidR="002C28D8" w:rsidRDefault="00A013FD" w:rsidP="00B954D2">
      <w:pPr>
        <w:pStyle w:val="TableNo"/>
        <w:rPr>
          <w:lang w:val="en-US"/>
        </w:rPr>
      </w:pPr>
      <w:bookmarkStart w:id="9836" w:name="_Toc35546129"/>
      <w:ins w:id="9837" w:author="Ross Norsworthy" w:date="2020-03-20T00:00:00Z">
        <w:r w:rsidRPr="00A013FD">
          <w:rPr>
            <w:lang w:val="en-US"/>
          </w:rPr>
          <w:t xml:space="preserve">Table </w:t>
        </w:r>
      </w:ins>
      <w:ins w:id="9838" w:author="USA Editor 2021" w:date="2021-01-06T13:54:00Z">
        <w:r w:rsidR="000A779B" w:rsidRPr="000A779B">
          <w:rPr>
            <w:highlight w:val="green"/>
            <w:lang w:val="en-US"/>
          </w:rPr>
          <w:t>30</w:t>
        </w:r>
      </w:ins>
      <w:ins w:id="9839" w:author="Ross Norsworthy" w:date="2020-03-20T00:00:00Z">
        <w:del w:id="9840" w:author="USA Editor 2021" w:date="2021-01-06T13:54:00Z">
          <w:r w:rsidRPr="000A779B" w:rsidDel="000A779B">
            <w:rPr>
              <w:highlight w:val="green"/>
              <w:lang w:val="en-US"/>
            </w:rPr>
            <w:delText>31</w:delText>
          </w:r>
        </w:del>
      </w:ins>
    </w:p>
    <w:p w14:paraId="4974C1AC" w14:textId="77777777" w:rsidR="00A013FD" w:rsidRPr="00A013FD" w:rsidRDefault="00A013FD" w:rsidP="00B954D2">
      <w:pPr>
        <w:pStyle w:val="Tabletitle"/>
        <w:rPr>
          <w:ins w:id="9841" w:author="Ross Norsworthy" w:date="2020-03-20T00:00:00Z"/>
          <w:lang w:val="en-US"/>
        </w:rPr>
      </w:pPr>
      <w:ins w:id="9842" w:author="Ross Norsworthy" w:date="2020-03-20T00:00:00Z">
        <w:r w:rsidRPr="00A013FD">
          <w:rPr>
            <w:lang w:val="en-US"/>
          </w:rPr>
          <w:t>Acknowledgment message</w:t>
        </w:r>
        <w:bookmarkEnd w:id="9836"/>
      </w:ins>
    </w:p>
    <w:tbl>
      <w:tblPr>
        <w:tblStyle w:val="TableGrid"/>
        <w:tblW w:w="0" w:type="auto"/>
        <w:tblLook w:val="04A0" w:firstRow="1" w:lastRow="0" w:firstColumn="1" w:lastColumn="0" w:noHBand="0" w:noVBand="1"/>
      </w:tblPr>
      <w:tblGrid>
        <w:gridCol w:w="1746"/>
        <w:gridCol w:w="1471"/>
        <w:gridCol w:w="6412"/>
      </w:tblGrid>
      <w:tr w:rsidR="00A013FD" w:rsidRPr="00A013FD" w14:paraId="60C33135" w14:textId="77777777" w:rsidTr="00BF604E">
        <w:trPr>
          <w:ins w:id="9843" w:author="Ross Norsworthy" w:date="2020-03-20T00:00:00Z"/>
        </w:trPr>
        <w:tc>
          <w:tcPr>
            <w:tcW w:w="1746" w:type="dxa"/>
            <w:shd w:val="clear" w:color="auto" w:fill="00558C"/>
            <w:vAlign w:val="center"/>
          </w:tcPr>
          <w:p w14:paraId="1F36CD36" w14:textId="77777777" w:rsidR="00A013FD" w:rsidRPr="00A013FD" w:rsidRDefault="00A013FD" w:rsidP="00A013FD">
            <w:pPr>
              <w:spacing w:before="80" w:after="80"/>
              <w:rPr>
                <w:ins w:id="9844" w:author="Ross Norsworthy" w:date="2020-03-20T00:00:00Z"/>
                <w:rFonts w:cs="Times New Roman Bold"/>
                <w:b/>
                <w:sz w:val="20"/>
              </w:rPr>
            </w:pPr>
            <w:ins w:id="9845" w:author="Ross Norsworthy" w:date="2020-03-20T00:00:00Z">
              <w:r w:rsidRPr="00A013FD">
                <w:rPr>
                  <w:rFonts w:ascii="Times New Roman Bold" w:hAnsi="Times New Roman Bold" w:cs="Times New Roman Bold"/>
                  <w:b/>
                  <w:sz w:val="20"/>
                </w:rPr>
                <w:t>Parameter</w:t>
              </w:r>
            </w:ins>
          </w:p>
        </w:tc>
        <w:tc>
          <w:tcPr>
            <w:tcW w:w="1471" w:type="dxa"/>
            <w:shd w:val="clear" w:color="auto" w:fill="00558C"/>
            <w:vAlign w:val="center"/>
          </w:tcPr>
          <w:p w14:paraId="146B4F69" w14:textId="77777777" w:rsidR="00A013FD" w:rsidRPr="00A013FD" w:rsidRDefault="00A013FD" w:rsidP="00A013FD">
            <w:pPr>
              <w:spacing w:before="80" w:after="80"/>
              <w:rPr>
                <w:ins w:id="9846" w:author="Ross Norsworthy" w:date="2020-03-20T00:00:00Z"/>
                <w:rFonts w:cs="Times New Roman Bold"/>
                <w:b/>
                <w:sz w:val="20"/>
              </w:rPr>
            </w:pPr>
            <w:ins w:id="9847" w:author="Ross Norsworthy" w:date="2020-03-20T00:00:00Z">
              <w:r w:rsidRPr="00A013FD">
                <w:rPr>
                  <w:rFonts w:ascii="Times New Roman Bold" w:hAnsi="Times New Roman Bold" w:cs="Times New Roman Bold"/>
                  <w:b/>
                  <w:sz w:val="20"/>
                </w:rPr>
                <w:t>Number of bits</w:t>
              </w:r>
            </w:ins>
          </w:p>
        </w:tc>
        <w:tc>
          <w:tcPr>
            <w:tcW w:w="6412" w:type="dxa"/>
            <w:shd w:val="clear" w:color="auto" w:fill="00558C"/>
            <w:vAlign w:val="center"/>
          </w:tcPr>
          <w:p w14:paraId="73D22ADC" w14:textId="77777777" w:rsidR="00A013FD" w:rsidRPr="00A013FD" w:rsidRDefault="00A013FD" w:rsidP="00A013FD">
            <w:pPr>
              <w:spacing w:before="80" w:after="80"/>
              <w:rPr>
                <w:ins w:id="9848" w:author="Ross Norsworthy" w:date="2020-03-20T00:00:00Z"/>
                <w:rFonts w:cs="Times New Roman Bold"/>
                <w:b/>
                <w:sz w:val="20"/>
              </w:rPr>
            </w:pPr>
            <w:ins w:id="9849" w:author="Ross Norsworthy" w:date="2020-03-20T00:00:00Z">
              <w:r w:rsidRPr="00A013FD">
                <w:rPr>
                  <w:rFonts w:ascii="Times New Roman Bold" w:hAnsi="Times New Roman Bold" w:cs="Times New Roman Bold"/>
                  <w:b/>
                  <w:sz w:val="20"/>
                </w:rPr>
                <w:t>Description</w:t>
              </w:r>
            </w:ins>
          </w:p>
        </w:tc>
      </w:tr>
      <w:tr w:rsidR="00A013FD" w:rsidRPr="00A013FD" w14:paraId="6B5585E9" w14:textId="77777777" w:rsidTr="00BF604E">
        <w:trPr>
          <w:ins w:id="9850" w:author="Ross Norsworthy" w:date="2020-03-20T00:00:00Z"/>
        </w:trPr>
        <w:tc>
          <w:tcPr>
            <w:tcW w:w="1746" w:type="dxa"/>
          </w:tcPr>
          <w:p w14:paraId="3B439EB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51" w:author="Ross Norsworthy" w:date="2020-03-20T00:00:00Z"/>
                <w:sz w:val="20"/>
              </w:rPr>
            </w:pPr>
            <w:ins w:id="9852" w:author="Ross Norsworthy" w:date="2020-03-20T00:00:00Z">
              <w:r w:rsidRPr="00CB6B8E">
                <w:rPr>
                  <w:sz w:val="20"/>
                </w:rPr>
                <w:t>Message ID</w:t>
              </w:r>
            </w:ins>
          </w:p>
        </w:tc>
        <w:tc>
          <w:tcPr>
            <w:tcW w:w="1471" w:type="dxa"/>
          </w:tcPr>
          <w:p w14:paraId="2C2B9703"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53" w:author="Ross Norsworthy" w:date="2020-03-20T00:00:00Z"/>
                <w:sz w:val="20"/>
              </w:rPr>
            </w:pPr>
            <w:ins w:id="9854" w:author="Ross Norsworthy" w:date="2020-03-20T00:00:00Z">
              <w:r w:rsidRPr="00CB6B8E">
                <w:rPr>
                  <w:sz w:val="20"/>
                </w:rPr>
                <w:t>4</w:t>
              </w:r>
            </w:ins>
          </w:p>
        </w:tc>
        <w:tc>
          <w:tcPr>
            <w:tcW w:w="6412" w:type="dxa"/>
          </w:tcPr>
          <w:p w14:paraId="1F4D161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55" w:author="Ross Norsworthy" w:date="2020-03-20T00:00:00Z"/>
                <w:sz w:val="20"/>
              </w:rPr>
            </w:pPr>
            <w:ins w:id="9856" w:author="Ross Norsworthy" w:date="2020-03-20T00:00:00Z">
              <w:r w:rsidRPr="00CB6B8E">
                <w:rPr>
                  <w:sz w:val="20"/>
                </w:rPr>
                <w:t>5 – Multiple acknowledgment message with no communication state</w:t>
              </w:r>
            </w:ins>
          </w:p>
        </w:tc>
      </w:tr>
      <w:tr w:rsidR="00A013FD" w:rsidRPr="00A013FD" w14:paraId="3214EA80" w14:textId="77777777" w:rsidTr="00BF604E">
        <w:trPr>
          <w:ins w:id="9857" w:author="Ross Norsworthy" w:date="2020-03-20T00:00:00Z"/>
        </w:trPr>
        <w:tc>
          <w:tcPr>
            <w:tcW w:w="1746" w:type="dxa"/>
          </w:tcPr>
          <w:p w14:paraId="4AFF2AC3"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58" w:author="Ross Norsworthy" w:date="2020-03-20T00:00:00Z"/>
                <w:sz w:val="20"/>
              </w:rPr>
            </w:pPr>
            <w:ins w:id="9859" w:author="Ross Norsworthy" w:date="2020-03-20T00:00:00Z">
              <w:r w:rsidRPr="00CB6B8E">
                <w:rPr>
                  <w:sz w:val="20"/>
                </w:rPr>
                <w:t>Retransmit flag</w:t>
              </w:r>
            </w:ins>
          </w:p>
        </w:tc>
        <w:tc>
          <w:tcPr>
            <w:tcW w:w="1471" w:type="dxa"/>
          </w:tcPr>
          <w:p w14:paraId="3A18631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60" w:author="Ross Norsworthy" w:date="2020-03-20T00:00:00Z"/>
                <w:sz w:val="20"/>
              </w:rPr>
            </w:pPr>
            <w:ins w:id="9861" w:author="Ross Norsworthy" w:date="2020-03-20T00:00:00Z">
              <w:r w:rsidRPr="00CB6B8E">
                <w:rPr>
                  <w:sz w:val="20"/>
                </w:rPr>
                <w:t>1</w:t>
              </w:r>
            </w:ins>
          </w:p>
        </w:tc>
        <w:tc>
          <w:tcPr>
            <w:tcW w:w="6412" w:type="dxa"/>
          </w:tcPr>
          <w:p w14:paraId="549D500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62" w:author="Ross Norsworthy" w:date="2020-03-20T00:00:00Z"/>
                <w:sz w:val="20"/>
              </w:rPr>
            </w:pPr>
            <w:ins w:id="9863" w:author="Ross Norsworthy" w:date="2020-03-20T00:00:00Z">
              <w:r w:rsidRPr="00CB6B8E">
                <w:rPr>
                  <w:sz w:val="20"/>
                </w:rPr>
                <w:t>0 (reserved for future use)</w:t>
              </w:r>
            </w:ins>
          </w:p>
        </w:tc>
      </w:tr>
      <w:tr w:rsidR="00A013FD" w:rsidRPr="00A013FD" w14:paraId="20D282EB" w14:textId="77777777" w:rsidTr="00BF604E">
        <w:trPr>
          <w:ins w:id="9864" w:author="Ross Norsworthy" w:date="2020-03-20T00:00:00Z"/>
        </w:trPr>
        <w:tc>
          <w:tcPr>
            <w:tcW w:w="1746" w:type="dxa"/>
          </w:tcPr>
          <w:p w14:paraId="6774F9E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65" w:author="Ross Norsworthy" w:date="2020-03-20T00:00:00Z"/>
                <w:sz w:val="20"/>
              </w:rPr>
            </w:pPr>
            <w:ins w:id="9866" w:author="Ross Norsworthy" w:date="2020-03-20T00:00:00Z">
              <w:r w:rsidRPr="00CB6B8E">
                <w:rPr>
                  <w:sz w:val="20"/>
                </w:rPr>
                <w:t>Repeat Indicator</w:t>
              </w:r>
            </w:ins>
          </w:p>
        </w:tc>
        <w:tc>
          <w:tcPr>
            <w:tcW w:w="1471" w:type="dxa"/>
          </w:tcPr>
          <w:p w14:paraId="0DA4F99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67" w:author="Ross Norsworthy" w:date="2020-03-20T00:00:00Z"/>
                <w:sz w:val="20"/>
              </w:rPr>
            </w:pPr>
            <w:ins w:id="9868" w:author="Ross Norsworthy" w:date="2020-03-20T00:00:00Z">
              <w:r w:rsidRPr="00CB6B8E">
                <w:rPr>
                  <w:sz w:val="20"/>
                </w:rPr>
                <w:t>2</w:t>
              </w:r>
            </w:ins>
          </w:p>
        </w:tc>
        <w:tc>
          <w:tcPr>
            <w:tcW w:w="6412" w:type="dxa"/>
          </w:tcPr>
          <w:p w14:paraId="0D08502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69" w:author="Ross Norsworthy" w:date="2020-03-20T00:00:00Z"/>
                <w:sz w:val="20"/>
              </w:rPr>
            </w:pPr>
            <w:ins w:id="9870" w:author="Ross Norsworthy" w:date="2020-03-20T00:00:00Z">
              <w:r w:rsidRPr="00CB6B8E">
                <w:rPr>
                  <w:sz w:val="20"/>
                </w:rPr>
                <w:t xml:space="preserve">Used by the repeater to indicate how many times a message has been repeated. </w:t>
              </w:r>
            </w:ins>
          </w:p>
          <w:p w14:paraId="12F6CAE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71" w:author="Ross Norsworthy" w:date="2020-03-20T00:00:00Z"/>
                <w:sz w:val="20"/>
              </w:rPr>
            </w:pPr>
            <w:ins w:id="9872" w:author="Ross Norsworthy" w:date="2020-03-20T00:00:00Z">
              <w:r w:rsidRPr="00CB6B8E">
                <w:rPr>
                  <w:sz w:val="20"/>
                </w:rPr>
                <w:t>0 - 3; 0 = default; 3 = do not repeat any more</w:t>
              </w:r>
            </w:ins>
          </w:p>
        </w:tc>
      </w:tr>
      <w:tr w:rsidR="00A013FD" w:rsidRPr="00A013FD" w14:paraId="0926176B" w14:textId="77777777" w:rsidTr="00BF604E">
        <w:trPr>
          <w:ins w:id="9873" w:author="Ross Norsworthy" w:date="2020-03-20T00:00:00Z"/>
        </w:trPr>
        <w:tc>
          <w:tcPr>
            <w:tcW w:w="1746" w:type="dxa"/>
          </w:tcPr>
          <w:p w14:paraId="46F52F0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74" w:author="Ross Norsworthy" w:date="2020-03-20T00:00:00Z"/>
                <w:sz w:val="20"/>
              </w:rPr>
            </w:pPr>
            <w:ins w:id="9875" w:author="Ross Norsworthy" w:date="2020-03-20T00:00:00Z">
              <w:r w:rsidRPr="00CB6B8E">
                <w:rPr>
                  <w:sz w:val="20"/>
                </w:rPr>
                <w:t xml:space="preserve">Session ID </w:t>
              </w:r>
            </w:ins>
          </w:p>
        </w:tc>
        <w:tc>
          <w:tcPr>
            <w:tcW w:w="1471" w:type="dxa"/>
          </w:tcPr>
          <w:p w14:paraId="471A58E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76" w:author="Ross Norsworthy" w:date="2020-03-20T00:00:00Z"/>
                <w:sz w:val="20"/>
              </w:rPr>
            </w:pPr>
            <w:ins w:id="9877" w:author="Ross Norsworthy" w:date="2020-03-20T00:00:00Z">
              <w:r w:rsidRPr="00CB6B8E">
                <w:rPr>
                  <w:sz w:val="20"/>
                </w:rPr>
                <w:t>6</w:t>
              </w:r>
            </w:ins>
          </w:p>
        </w:tc>
        <w:tc>
          <w:tcPr>
            <w:tcW w:w="6412" w:type="dxa"/>
          </w:tcPr>
          <w:p w14:paraId="58D1F16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78" w:author="Ross Norsworthy" w:date="2020-03-20T00:00:00Z"/>
                <w:sz w:val="20"/>
              </w:rPr>
            </w:pPr>
            <w:ins w:id="9879" w:author="Ross Norsworthy" w:date="2020-03-20T00:00:00Z">
              <w:r w:rsidRPr="00CB6B8E">
                <w:rPr>
                  <w:sz w:val="20"/>
                </w:rPr>
                <w:t xml:space="preserve">The Session ID associates the VDL transmission with a specific PI transaction </w:t>
              </w:r>
            </w:ins>
          </w:p>
        </w:tc>
      </w:tr>
      <w:tr w:rsidR="00A013FD" w:rsidRPr="00A013FD" w14:paraId="603F07BF" w14:textId="77777777" w:rsidTr="00BF604E">
        <w:trPr>
          <w:ins w:id="9880" w:author="Ross Norsworthy" w:date="2020-03-20T00:00:00Z"/>
        </w:trPr>
        <w:tc>
          <w:tcPr>
            <w:tcW w:w="1746" w:type="dxa"/>
          </w:tcPr>
          <w:p w14:paraId="155D1D0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81" w:author="Ross Norsworthy" w:date="2020-03-20T00:00:00Z"/>
                <w:sz w:val="20"/>
              </w:rPr>
            </w:pPr>
            <w:ins w:id="9882" w:author="Ross Norsworthy" w:date="2020-03-20T00:00:00Z">
              <w:r w:rsidRPr="00CB6B8E">
                <w:rPr>
                  <w:sz w:val="20"/>
                </w:rPr>
                <w:t>Source ID</w:t>
              </w:r>
            </w:ins>
          </w:p>
        </w:tc>
        <w:tc>
          <w:tcPr>
            <w:tcW w:w="1471" w:type="dxa"/>
          </w:tcPr>
          <w:p w14:paraId="302FF92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83" w:author="Ross Norsworthy" w:date="2020-03-20T00:00:00Z"/>
                <w:sz w:val="20"/>
              </w:rPr>
            </w:pPr>
            <w:ins w:id="9884" w:author="Ross Norsworthy" w:date="2020-03-20T00:00:00Z">
              <w:r w:rsidRPr="00CB6B8E">
                <w:rPr>
                  <w:sz w:val="20"/>
                </w:rPr>
                <w:t>32</w:t>
              </w:r>
            </w:ins>
          </w:p>
        </w:tc>
        <w:tc>
          <w:tcPr>
            <w:tcW w:w="6412" w:type="dxa"/>
          </w:tcPr>
          <w:p w14:paraId="3B770672" w14:textId="40D3FBCF" w:rsidR="00A013FD" w:rsidRPr="00137681"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885" w:author="Ross Norsworthy" w:date="2020-03-20T00:00:00Z"/>
                <w:sz w:val="20"/>
              </w:rPr>
            </w:pPr>
            <w:ins w:id="9886" w:author="Ross Norsworthy" w:date="2020-03-20T00:00:00Z">
              <w:r w:rsidRPr="00CB6B8E">
                <w:rPr>
                  <w:sz w:val="20"/>
                </w:rPr>
                <w:t xml:space="preserve">The Unique Identifier of the transmitting station as described in </w:t>
              </w:r>
              <w:del w:id="9887" w:author="USA Editor 2021" w:date="2021-01-05T13:41:00Z">
                <w:r w:rsidRPr="00137681" w:rsidDel="00137681">
                  <w:rPr>
                    <w:sz w:val="20"/>
                    <w:highlight w:val="green"/>
                    <w:rPrChange w:id="9888" w:author="USA Editor 2021" w:date="2021-01-05T13:41:00Z">
                      <w:rPr>
                        <w:sz w:val="20"/>
                      </w:rPr>
                    </w:rPrChange>
                  </w:rPr>
                  <w:delText>section</w:delText>
                </w:r>
              </w:del>
            </w:ins>
            <w:ins w:id="9889" w:author="USA Editor 2021" w:date="2021-01-05T13:41:00Z">
              <w:r w:rsidR="00137681" w:rsidRPr="00137681">
                <w:rPr>
                  <w:sz w:val="20"/>
                  <w:highlight w:val="green"/>
                  <w:rPrChange w:id="9890" w:author="USA Editor 2021" w:date="2021-01-05T13:41:00Z">
                    <w:rPr>
                      <w:sz w:val="20"/>
                    </w:rPr>
                  </w:rPrChange>
                </w:rPr>
                <w:t>§</w:t>
              </w:r>
            </w:ins>
            <w:ins w:id="9891" w:author="Ross Norsworthy" w:date="2020-03-20T00:00:00Z">
              <w:r w:rsidRPr="00137681">
                <w:rPr>
                  <w:sz w:val="20"/>
                  <w:highlight w:val="green"/>
                  <w:rPrChange w:id="9892" w:author="USA Editor 2021" w:date="2021-01-05T13:41:00Z">
                    <w:rPr>
                      <w:sz w:val="20"/>
                    </w:rPr>
                  </w:rPrChange>
                </w:rPr>
                <w:t xml:space="preserve"> </w:t>
              </w:r>
            </w:ins>
            <w:ins w:id="9893" w:author="Johnny Schultz" w:date="2020-04-17T12:01:00Z">
              <w:del w:id="9894" w:author="USA Editor 2021" w:date="2021-01-05T13:41:00Z">
                <w:r w:rsidRPr="00137681" w:rsidDel="00137681">
                  <w:rPr>
                    <w:sz w:val="20"/>
                    <w:highlight w:val="green"/>
                    <w:rPrChange w:id="9895" w:author="USA Editor 2021" w:date="2021-01-05T13:41:00Z">
                      <w:rPr>
                        <w:sz w:val="20"/>
                      </w:rPr>
                    </w:rPrChange>
                  </w:rPr>
                  <w:delText>3</w:delText>
                </w:r>
              </w:del>
            </w:ins>
            <w:ins w:id="9896" w:author="USA Editor 2021" w:date="2021-01-05T13:41:00Z">
              <w:r w:rsidR="00137681" w:rsidRPr="00137681">
                <w:rPr>
                  <w:sz w:val="20"/>
                  <w:highlight w:val="green"/>
                  <w:rPrChange w:id="9897" w:author="USA Editor 2021" w:date="2021-01-05T13:41:00Z">
                    <w:rPr>
                      <w:sz w:val="20"/>
                    </w:rPr>
                  </w:rPrChange>
                </w:rPr>
                <w:t>2</w:t>
              </w:r>
            </w:ins>
            <w:ins w:id="9898" w:author="Johnny Schultz" w:date="2020-04-17T12:01:00Z">
              <w:r w:rsidRPr="00137681">
                <w:rPr>
                  <w:sz w:val="20"/>
                  <w:highlight w:val="green"/>
                  <w:rPrChange w:id="9899" w:author="USA Editor 2021" w:date="2021-01-05T13:41:00Z">
                    <w:rPr>
                      <w:sz w:val="20"/>
                    </w:rPr>
                  </w:rPrChange>
                </w:rPr>
                <w:t>.4</w:t>
              </w:r>
            </w:ins>
            <w:ins w:id="9900" w:author="Ross Norsworthy" w:date="2020-03-20T00:00:00Z">
              <w:del w:id="9901" w:author="Johnny Schultz" w:date="2020-04-17T12:01:00Z">
                <w:r w:rsidRPr="00137681">
                  <w:rPr>
                    <w:sz w:val="20"/>
                    <w:highlight w:val="green"/>
                    <w:rPrChange w:id="9902" w:author="USA Editor 2021" w:date="2021-01-05T13:41:00Z">
                      <w:rPr/>
                    </w:rPrChange>
                  </w:rPr>
                  <w:delText>1</w:delText>
                </w:r>
              </w:del>
            </w:ins>
            <w:ins w:id="9903" w:author="USA Editor 2021" w:date="2021-01-05T13:41:00Z">
              <w:r w:rsidR="00137681" w:rsidRPr="00137681">
                <w:rPr>
                  <w:sz w:val="20"/>
                  <w:highlight w:val="green"/>
                </w:rPr>
                <w:t>, Annex 1.</w:t>
              </w:r>
            </w:ins>
          </w:p>
        </w:tc>
      </w:tr>
      <w:tr w:rsidR="00A013FD" w:rsidRPr="00A013FD" w14:paraId="0AF4A4AF" w14:textId="77777777" w:rsidTr="00BF604E">
        <w:trPr>
          <w:ins w:id="9904" w:author="Ross Norsworthy" w:date="2020-03-20T00:00:00Z"/>
        </w:trPr>
        <w:tc>
          <w:tcPr>
            <w:tcW w:w="1746" w:type="dxa"/>
          </w:tcPr>
          <w:p w14:paraId="6D191D6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05" w:author="Ross Norsworthy" w:date="2020-03-20T00:00:00Z"/>
                <w:sz w:val="20"/>
              </w:rPr>
            </w:pPr>
            <w:ins w:id="9906" w:author="Ross Norsworthy" w:date="2020-03-20T00:00:00Z">
              <w:r w:rsidRPr="00CB6B8E">
                <w:rPr>
                  <w:sz w:val="20"/>
                </w:rPr>
                <w:t>Destination ID</w:t>
              </w:r>
            </w:ins>
          </w:p>
        </w:tc>
        <w:tc>
          <w:tcPr>
            <w:tcW w:w="1471" w:type="dxa"/>
          </w:tcPr>
          <w:p w14:paraId="7789CB4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07" w:author="Ross Norsworthy" w:date="2020-03-20T00:00:00Z"/>
                <w:sz w:val="20"/>
              </w:rPr>
            </w:pPr>
            <w:ins w:id="9908" w:author="Ross Norsworthy" w:date="2020-03-20T00:00:00Z">
              <w:r w:rsidRPr="00CB6B8E">
                <w:rPr>
                  <w:sz w:val="20"/>
                </w:rPr>
                <w:t>32</w:t>
              </w:r>
            </w:ins>
          </w:p>
        </w:tc>
        <w:tc>
          <w:tcPr>
            <w:tcW w:w="6412" w:type="dxa"/>
          </w:tcPr>
          <w:p w14:paraId="7C48ABD2" w14:textId="28294B25" w:rsidR="00A013FD" w:rsidRPr="00137681"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09" w:author="Ross Norsworthy" w:date="2020-03-20T00:00:00Z"/>
                <w:sz w:val="20"/>
              </w:rPr>
            </w:pPr>
            <w:ins w:id="9910" w:author="Ross Norsworthy" w:date="2020-03-20T00:00:00Z">
              <w:r w:rsidRPr="00CB6B8E">
                <w:rPr>
                  <w:sz w:val="20"/>
                </w:rPr>
                <w:t xml:space="preserve">The Unique Identifier of the receiving station as described in </w:t>
              </w:r>
              <w:del w:id="9911" w:author="USA Editor 2021" w:date="2021-01-05T13:41:00Z">
                <w:r w:rsidRPr="00137681" w:rsidDel="00137681">
                  <w:rPr>
                    <w:sz w:val="20"/>
                    <w:highlight w:val="green"/>
                    <w:rPrChange w:id="9912" w:author="USA Editor 2021" w:date="2021-01-05T13:41:00Z">
                      <w:rPr>
                        <w:sz w:val="20"/>
                      </w:rPr>
                    </w:rPrChange>
                  </w:rPr>
                  <w:delText>section</w:delText>
                </w:r>
              </w:del>
            </w:ins>
            <w:ins w:id="9913" w:author="USA Editor 2021" w:date="2021-01-05T13:41:00Z">
              <w:r w:rsidR="00137681" w:rsidRPr="00137681">
                <w:rPr>
                  <w:sz w:val="20"/>
                  <w:highlight w:val="green"/>
                  <w:rPrChange w:id="9914" w:author="USA Editor 2021" w:date="2021-01-05T13:41:00Z">
                    <w:rPr>
                      <w:sz w:val="20"/>
                    </w:rPr>
                  </w:rPrChange>
                </w:rPr>
                <w:t>§</w:t>
              </w:r>
            </w:ins>
            <w:ins w:id="9915" w:author="Ross Norsworthy" w:date="2020-03-20T00:00:00Z">
              <w:r w:rsidRPr="00137681">
                <w:rPr>
                  <w:sz w:val="20"/>
                  <w:highlight w:val="green"/>
                  <w:rPrChange w:id="9916" w:author="USA Editor 2021" w:date="2021-01-05T13:41:00Z">
                    <w:rPr>
                      <w:sz w:val="20"/>
                    </w:rPr>
                  </w:rPrChange>
                </w:rPr>
                <w:t xml:space="preserve"> </w:t>
              </w:r>
            </w:ins>
            <w:ins w:id="9917" w:author="Johnny Schultz" w:date="2020-04-17T12:01:00Z">
              <w:del w:id="9918" w:author="USA Editor 2021" w:date="2021-01-05T13:41:00Z">
                <w:r w:rsidRPr="00137681" w:rsidDel="00137681">
                  <w:rPr>
                    <w:sz w:val="20"/>
                    <w:highlight w:val="green"/>
                    <w:rPrChange w:id="9919" w:author="USA Editor 2021" w:date="2021-01-05T13:41:00Z">
                      <w:rPr>
                        <w:sz w:val="20"/>
                      </w:rPr>
                    </w:rPrChange>
                  </w:rPr>
                  <w:delText>3</w:delText>
                </w:r>
              </w:del>
            </w:ins>
            <w:ins w:id="9920" w:author="USA Editor 2021" w:date="2021-01-05T13:41:00Z">
              <w:r w:rsidR="00137681" w:rsidRPr="00137681">
                <w:rPr>
                  <w:sz w:val="20"/>
                  <w:highlight w:val="green"/>
                  <w:rPrChange w:id="9921" w:author="USA Editor 2021" w:date="2021-01-05T13:41:00Z">
                    <w:rPr>
                      <w:sz w:val="20"/>
                    </w:rPr>
                  </w:rPrChange>
                </w:rPr>
                <w:t>2</w:t>
              </w:r>
            </w:ins>
            <w:ins w:id="9922" w:author="Johnny Schultz" w:date="2020-04-17T12:01:00Z">
              <w:r w:rsidRPr="00137681">
                <w:rPr>
                  <w:sz w:val="20"/>
                  <w:highlight w:val="green"/>
                  <w:rPrChange w:id="9923" w:author="USA Editor 2021" w:date="2021-01-05T13:41:00Z">
                    <w:rPr>
                      <w:sz w:val="20"/>
                    </w:rPr>
                  </w:rPrChange>
                </w:rPr>
                <w:t>.4</w:t>
              </w:r>
            </w:ins>
            <w:ins w:id="9924" w:author="Ross Norsworthy" w:date="2020-03-20T00:00:00Z">
              <w:del w:id="9925" w:author="Johnny Schultz" w:date="2020-04-17T12:01:00Z">
                <w:r w:rsidRPr="00137681">
                  <w:rPr>
                    <w:sz w:val="20"/>
                    <w:highlight w:val="green"/>
                    <w:rPrChange w:id="9926" w:author="USA Editor 2021" w:date="2021-01-05T13:41:00Z">
                      <w:rPr/>
                    </w:rPrChange>
                  </w:rPr>
                  <w:delText>1</w:delText>
                </w:r>
              </w:del>
            </w:ins>
            <w:ins w:id="9927" w:author="USA Editor 2021" w:date="2021-01-05T13:41:00Z">
              <w:r w:rsidR="00137681" w:rsidRPr="00137681">
                <w:rPr>
                  <w:sz w:val="20"/>
                  <w:highlight w:val="green"/>
                </w:rPr>
                <w:t>, Annex 1.</w:t>
              </w:r>
            </w:ins>
          </w:p>
        </w:tc>
      </w:tr>
      <w:tr w:rsidR="00A013FD" w:rsidRPr="00A013FD" w14:paraId="7BEC91A3" w14:textId="77777777" w:rsidTr="00BF604E">
        <w:trPr>
          <w:ins w:id="9928" w:author="Ross Norsworthy" w:date="2020-03-20T00:00:00Z"/>
        </w:trPr>
        <w:tc>
          <w:tcPr>
            <w:tcW w:w="1746" w:type="dxa"/>
          </w:tcPr>
          <w:p w14:paraId="665E77C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29" w:author="Ross Norsworthy" w:date="2020-03-20T00:00:00Z"/>
                <w:sz w:val="20"/>
              </w:rPr>
            </w:pPr>
            <w:ins w:id="9930" w:author="Ross Norsworthy" w:date="2020-03-20T00:00:00Z">
              <w:r w:rsidRPr="00CB6B8E">
                <w:rPr>
                  <w:sz w:val="20"/>
                </w:rPr>
                <w:t>ACK/NACK Mask</w:t>
              </w:r>
            </w:ins>
          </w:p>
        </w:tc>
        <w:tc>
          <w:tcPr>
            <w:tcW w:w="1471" w:type="dxa"/>
          </w:tcPr>
          <w:p w14:paraId="5125316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31" w:author="Ross Norsworthy" w:date="2020-03-20T00:00:00Z"/>
                <w:sz w:val="20"/>
              </w:rPr>
            </w:pPr>
            <w:ins w:id="9932" w:author="Ross Norsworthy" w:date="2020-03-20T00:00:00Z">
              <w:r w:rsidRPr="00CB6B8E">
                <w:rPr>
                  <w:sz w:val="20"/>
                </w:rPr>
                <w:t>16</w:t>
              </w:r>
            </w:ins>
          </w:p>
        </w:tc>
        <w:tc>
          <w:tcPr>
            <w:tcW w:w="6412" w:type="dxa"/>
          </w:tcPr>
          <w:p w14:paraId="1AE62EA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33" w:author="Ross Norsworthy" w:date="2020-03-20T00:00:00Z"/>
                <w:sz w:val="20"/>
              </w:rPr>
            </w:pPr>
            <w:ins w:id="9934" w:author="Ross Norsworthy" w:date="2020-03-20T00:00:00Z">
              <w:r w:rsidRPr="00CB6B8E">
                <w:rPr>
                  <w:sz w:val="20"/>
                </w:rPr>
                <w:t xml:space="preserve">Specifies which MITDMA block </w:t>
              </w:r>
              <w:del w:id="9935" w:author="Johnny Schultz" w:date="2020-04-17T12:01:00Z">
                <w:r w:rsidRPr="00CB6B8E">
                  <w:rPr>
                    <w:sz w:val="20"/>
                  </w:rPr>
                  <w:delText>id</w:delText>
                </w:r>
              </w:del>
            </w:ins>
            <w:ins w:id="9936" w:author="Johnny Schultz" w:date="2020-04-17T12:01:00Z">
              <w:r w:rsidRPr="00CB6B8E">
                <w:rPr>
                  <w:sz w:val="20"/>
                </w:rPr>
                <w:t>ID</w:t>
              </w:r>
            </w:ins>
            <w:ins w:id="9937" w:author="Ross Norsworthy" w:date="2020-03-20T00:00:00Z">
              <w:r w:rsidRPr="00CB6B8E">
                <w:rPr>
                  <w:sz w:val="20"/>
                </w:rPr>
                <w:t xml:space="preserve">s failed.  Bit map field with the LSB representing Block </w:t>
              </w:r>
            </w:ins>
            <w:ins w:id="9938" w:author="Johnny Schultz" w:date="2020-04-17T12:01:00Z">
              <w:r w:rsidRPr="00CB6B8E">
                <w:rPr>
                  <w:sz w:val="20"/>
                </w:rPr>
                <w:t>ID</w:t>
              </w:r>
            </w:ins>
            <w:ins w:id="9939" w:author="Ross Norsworthy" w:date="2020-03-20T00:00:00Z">
              <w:del w:id="9940" w:author="Johnny Schultz" w:date="2020-04-17T12:01:00Z">
                <w:r w:rsidRPr="00CB6B8E">
                  <w:rPr>
                    <w:sz w:val="20"/>
                    <w:rPrChange w:id="9941" w:author="Editor" w:date="2020-07-27T09:51:00Z">
                      <w:rPr/>
                    </w:rPrChange>
                  </w:rPr>
                  <w:delText>id</w:delText>
                </w:r>
              </w:del>
              <w:r w:rsidRPr="00CB6B8E">
                <w:rPr>
                  <w:sz w:val="20"/>
                  <w:rPrChange w:id="9942" w:author="Editor" w:date="2020-07-27T09:51:00Z">
                    <w:rPr/>
                  </w:rPrChange>
                </w:rPr>
                <w:t xml:space="preserve"> </w:t>
              </w:r>
              <w:del w:id="9943" w:author="Editor" w:date="2020-07-22T10:39:00Z">
                <w:r w:rsidRPr="00CB6B8E">
                  <w:rPr>
                    <w:sz w:val="20"/>
                    <w:rPrChange w:id="9944" w:author="Editor" w:date="2020-07-27T09:51:00Z">
                      <w:rPr/>
                    </w:rPrChange>
                  </w:rPr>
                  <w:delText>1</w:delText>
                </w:r>
              </w:del>
            </w:ins>
            <w:ins w:id="9945" w:author="Editor" w:date="2020-07-22T10:39:00Z">
              <w:r w:rsidRPr="00CB6B8E">
                <w:rPr>
                  <w:sz w:val="20"/>
                </w:rPr>
                <w:t>0</w:t>
              </w:r>
            </w:ins>
            <w:ins w:id="9946" w:author="Ross Norsworthy" w:date="2020-03-20T00:00:00Z">
              <w:r w:rsidRPr="00CB6B8E">
                <w:rPr>
                  <w:sz w:val="20"/>
                </w:rPr>
                <w:t>, the MSB representing Block I</w:t>
              </w:r>
            </w:ins>
            <w:ins w:id="9947" w:author="Johnny Schultz" w:date="2020-04-17T12:01:00Z">
              <w:r w:rsidRPr="00CB6B8E">
                <w:rPr>
                  <w:sz w:val="20"/>
                </w:rPr>
                <w:t>D</w:t>
              </w:r>
            </w:ins>
            <w:ins w:id="9948" w:author="Ross Norsworthy" w:date="2020-03-20T00:00:00Z">
              <w:del w:id="9949" w:author="Johnny Schultz" w:date="2020-04-17T12:01:00Z">
                <w:r w:rsidRPr="00CB6B8E">
                  <w:rPr>
                    <w:sz w:val="20"/>
                    <w:rPrChange w:id="9950" w:author="Editor" w:date="2020-07-27T09:51:00Z">
                      <w:rPr/>
                    </w:rPrChange>
                  </w:rPr>
                  <w:delText>d</w:delText>
                </w:r>
              </w:del>
              <w:r w:rsidRPr="00CB6B8E">
                <w:rPr>
                  <w:sz w:val="20"/>
                  <w:rPrChange w:id="9951" w:author="Editor" w:date="2020-07-27T09:51:00Z">
                    <w:rPr/>
                  </w:rPrChange>
                </w:rPr>
                <w:t xml:space="preserve"> </w:t>
              </w:r>
              <w:del w:id="9952" w:author="Editor" w:date="2020-07-22T10:39:00Z">
                <w:r w:rsidRPr="00CB6B8E">
                  <w:rPr>
                    <w:sz w:val="20"/>
                    <w:rPrChange w:id="9953" w:author="Editor" w:date="2020-07-27T09:51:00Z">
                      <w:rPr/>
                    </w:rPrChange>
                  </w:rPr>
                  <w:delText>16</w:delText>
                </w:r>
              </w:del>
            </w:ins>
            <w:ins w:id="9954" w:author="Editor" w:date="2020-07-22T10:39:00Z">
              <w:r w:rsidRPr="00CB6B8E">
                <w:rPr>
                  <w:sz w:val="20"/>
                </w:rPr>
                <w:t>15</w:t>
              </w:r>
            </w:ins>
            <w:ins w:id="9955" w:author="Ross Norsworthy" w:date="2020-03-20T00:00:00Z">
              <w:r w:rsidRPr="00CB6B8E">
                <w:rPr>
                  <w:sz w:val="20"/>
                </w:rPr>
                <w:t xml:space="preserve">. </w:t>
              </w:r>
            </w:ins>
          </w:p>
          <w:p w14:paraId="0B980FB7"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56" w:author="Ross Norsworthy" w:date="2020-03-20T00:00:00Z"/>
                <w:sz w:val="20"/>
              </w:rPr>
            </w:pPr>
            <w:ins w:id="9957" w:author="Ross Norsworthy" w:date="2020-03-20T00:00:00Z">
              <w:r w:rsidRPr="00CB6B8E">
                <w:rPr>
                  <w:sz w:val="20"/>
                </w:rPr>
                <w:t>“1” indicates a packet failed</w:t>
              </w:r>
            </w:ins>
          </w:p>
          <w:p w14:paraId="639F938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58" w:author="Ross Norsworthy" w:date="2020-03-20T00:00:00Z"/>
                <w:sz w:val="20"/>
              </w:rPr>
            </w:pPr>
            <w:ins w:id="9959" w:author="Ross Norsworthy" w:date="2020-03-20T00:00:00Z">
              <w:r w:rsidRPr="00CB6B8E">
                <w:rPr>
                  <w:sz w:val="20"/>
                </w:rPr>
                <w:t>“0” indicates the packet was received ok</w:t>
              </w:r>
            </w:ins>
          </w:p>
        </w:tc>
      </w:tr>
      <w:tr w:rsidR="00A013FD" w:rsidRPr="00A013FD" w14:paraId="11016EF7" w14:textId="77777777" w:rsidTr="00BF604E">
        <w:trPr>
          <w:ins w:id="9960" w:author="Ross Norsworthy" w:date="2020-03-20T00:00:00Z"/>
        </w:trPr>
        <w:tc>
          <w:tcPr>
            <w:tcW w:w="1746" w:type="dxa"/>
          </w:tcPr>
          <w:p w14:paraId="3D9C1F5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61" w:author="Ross Norsworthy" w:date="2020-03-20T00:00:00Z"/>
                <w:sz w:val="20"/>
              </w:rPr>
            </w:pPr>
            <w:ins w:id="9962" w:author="Ross Norsworthy" w:date="2020-03-20T00:00:00Z">
              <w:r w:rsidRPr="00CB6B8E">
                <w:rPr>
                  <w:sz w:val="20"/>
                </w:rPr>
                <w:t>Coding rate adaption request</w:t>
              </w:r>
            </w:ins>
          </w:p>
        </w:tc>
        <w:tc>
          <w:tcPr>
            <w:tcW w:w="1471" w:type="dxa"/>
          </w:tcPr>
          <w:p w14:paraId="296C041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63" w:author="Ross Norsworthy" w:date="2020-03-20T00:00:00Z"/>
                <w:sz w:val="20"/>
              </w:rPr>
            </w:pPr>
            <w:ins w:id="9964" w:author="Ross Norsworthy" w:date="2020-03-20T00:00:00Z">
              <w:r w:rsidRPr="00CB6B8E">
                <w:rPr>
                  <w:sz w:val="20"/>
                </w:rPr>
                <w:t>2</w:t>
              </w:r>
            </w:ins>
          </w:p>
        </w:tc>
        <w:tc>
          <w:tcPr>
            <w:tcW w:w="6412" w:type="dxa"/>
          </w:tcPr>
          <w:p w14:paraId="2FE5768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65" w:author="Ross Norsworthy" w:date="2020-03-20T00:00:00Z"/>
                <w:sz w:val="20"/>
              </w:rPr>
            </w:pPr>
            <w:ins w:id="9966" w:author="Ross Norsworthy" w:date="2020-03-20T00:00:00Z">
              <w:r w:rsidRPr="00CB6B8E">
                <w:rPr>
                  <w:sz w:val="20"/>
                </w:rPr>
                <w:t>0 (reserved for future use)</w:t>
              </w:r>
            </w:ins>
          </w:p>
        </w:tc>
      </w:tr>
      <w:tr w:rsidR="00A013FD" w:rsidRPr="00A013FD" w14:paraId="41879222" w14:textId="77777777" w:rsidTr="00BF604E">
        <w:trPr>
          <w:ins w:id="9967" w:author="Ross Norsworthy" w:date="2020-03-20T00:00:00Z"/>
        </w:trPr>
        <w:tc>
          <w:tcPr>
            <w:tcW w:w="1746" w:type="dxa"/>
          </w:tcPr>
          <w:p w14:paraId="7F0AC39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68" w:author="Ross Norsworthy" w:date="2020-03-20T00:00:00Z"/>
                <w:sz w:val="20"/>
              </w:rPr>
            </w:pPr>
            <w:ins w:id="9969" w:author="Ross Norsworthy" w:date="2020-03-20T00:00:00Z">
              <w:r w:rsidRPr="00CB6B8E">
                <w:rPr>
                  <w:sz w:val="20"/>
                </w:rPr>
                <w:t>Channel Quality Indicator</w:t>
              </w:r>
            </w:ins>
          </w:p>
        </w:tc>
        <w:tc>
          <w:tcPr>
            <w:tcW w:w="1471" w:type="dxa"/>
          </w:tcPr>
          <w:p w14:paraId="5AFF154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70" w:author="Ross Norsworthy" w:date="2020-03-20T00:00:00Z"/>
                <w:sz w:val="20"/>
              </w:rPr>
            </w:pPr>
            <w:ins w:id="9971" w:author="Ross Norsworthy" w:date="2020-03-20T00:00:00Z">
              <w:r w:rsidRPr="00CB6B8E">
                <w:rPr>
                  <w:sz w:val="20"/>
                </w:rPr>
                <w:t>8</w:t>
              </w:r>
            </w:ins>
          </w:p>
        </w:tc>
        <w:tc>
          <w:tcPr>
            <w:tcW w:w="6412" w:type="dxa"/>
          </w:tcPr>
          <w:p w14:paraId="06DF59E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72" w:author="Ross Norsworthy" w:date="2020-03-20T00:00:00Z"/>
                <w:sz w:val="20"/>
              </w:rPr>
            </w:pPr>
            <w:ins w:id="9973" w:author="Ross Norsworthy" w:date="2020-03-20T09:32:00Z">
              <w:r w:rsidRPr="00CB6B8E">
                <w:rPr>
                  <w:sz w:val="20"/>
                </w:rPr>
                <w:t>Signal quality</w:t>
              </w:r>
            </w:ins>
          </w:p>
        </w:tc>
      </w:tr>
      <w:tr w:rsidR="00A013FD" w:rsidRPr="00A013FD" w14:paraId="363B7F36" w14:textId="77777777" w:rsidTr="00BF604E">
        <w:trPr>
          <w:ins w:id="9974" w:author="Ross Norsworthy" w:date="2020-03-20T00:00:00Z"/>
        </w:trPr>
        <w:tc>
          <w:tcPr>
            <w:tcW w:w="1746" w:type="dxa"/>
          </w:tcPr>
          <w:p w14:paraId="08FDFF3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75" w:author="Ross Norsworthy" w:date="2020-03-20T00:00:00Z"/>
                <w:sz w:val="20"/>
                <w:lang w:val="es-ES"/>
              </w:rPr>
            </w:pPr>
            <w:ins w:id="9976" w:author="Ross Norsworthy" w:date="2020-03-20T00:00:00Z">
              <w:r w:rsidRPr="00CB6B8E">
                <w:rPr>
                  <w:sz w:val="20"/>
                  <w:lang w:val="es-ES"/>
                </w:rPr>
                <w:t>Zero padding</w:t>
              </w:r>
            </w:ins>
          </w:p>
          <w:p w14:paraId="1333B04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77" w:author="Ross Norsworthy" w:date="2020-03-20T00:00:00Z"/>
                <w:sz w:val="20"/>
                <w:lang w:val="es-ES"/>
              </w:rPr>
            </w:pPr>
            <w:ins w:id="9978" w:author="Ross Norsworthy" w:date="2020-03-20T00:00:00Z">
              <w:r w:rsidRPr="00CB6B8E">
                <w:rPr>
                  <w:sz w:val="20"/>
                  <w:lang w:val="es-ES"/>
                </w:rPr>
                <w:t>(no FEC / FEC)</w:t>
              </w:r>
            </w:ins>
          </w:p>
        </w:tc>
        <w:tc>
          <w:tcPr>
            <w:tcW w:w="1471" w:type="dxa"/>
          </w:tcPr>
          <w:p w14:paraId="40FF47F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79" w:author="Ross Norsworthy" w:date="2020-03-20T00:00:00Z"/>
                <w:sz w:val="20"/>
              </w:rPr>
            </w:pPr>
            <w:ins w:id="9980" w:author="Ross Norsworthy" w:date="2020-03-20T00:00:00Z">
              <w:r w:rsidRPr="00CB6B8E">
                <w:rPr>
                  <w:sz w:val="20"/>
                </w:rPr>
                <w:t>1 slot: 249 / 153</w:t>
              </w:r>
            </w:ins>
          </w:p>
          <w:p w14:paraId="1C78F8A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81" w:author="Ross Norsworthy" w:date="2020-03-20T00:00:00Z"/>
                <w:sz w:val="20"/>
              </w:rPr>
            </w:pPr>
            <w:ins w:id="9982" w:author="Ross Norsworthy" w:date="2020-03-20T00:00:00Z">
              <w:r w:rsidRPr="00CB6B8E">
                <w:rPr>
                  <w:sz w:val="20"/>
                </w:rPr>
                <w:t xml:space="preserve">   SAT: N/A / 817</w:t>
              </w:r>
            </w:ins>
          </w:p>
          <w:p w14:paraId="67E8907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83" w:author="Ross Norsworthy" w:date="2020-03-20T00:00:00Z"/>
                <w:sz w:val="20"/>
              </w:rPr>
            </w:pPr>
            <w:ins w:id="9984" w:author="Ross Norsworthy" w:date="2020-03-20T00:00:00Z">
              <w:r w:rsidRPr="00CB6B8E">
                <w:rPr>
                  <w:sz w:val="20"/>
                </w:rPr>
                <w:t>As required</w:t>
              </w:r>
            </w:ins>
          </w:p>
        </w:tc>
        <w:tc>
          <w:tcPr>
            <w:tcW w:w="6412" w:type="dxa"/>
          </w:tcPr>
          <w:p w14:paraId="5FFADEA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9985" w:author="Ross Norsworthy" w:date="2020-03-20T00:00:00Z"/>
                <w:sz w:val="20"/>
              </w:rPr>
            </w:pPr>
            <w:ins w:id="9986" w:author="Ross Norsworthy" w:date="2020-03-20T00:00:00Z">
              <w:r w:rsidRPr="00CB6B8E">
                <w:rPr>
                  <w:sz w:val="20"/>
                </w:rPr>
                <w:t>Padding bits are added as required to complete the block size. These bits are not available for future use.</w:t>
              </w:r>
            </w:ins>
          </w:p>
        </w:tc>
      </w:tr>
    </w:tbl>
    <w:p w14:paraId="238C015A" w14:textId="77777777" w:rsidR="00A013FD" w:rsidRPr="00A013FD" w:rsidRDefault="00A013FD" w:rsidP="004D3800">
      <w:pPr>
        <w:pStyle w:val="Tablefin"/>
        <w:rPr>
          <w:ins w:id="9987" w:author="Ross Norsworthy" w:date="2020-03-20T00:00:00Z"/>
        </w:rPr>
      </w:pPr>
    </w:p>
    <w:p w14:paraId="4D1C9F27" w14:textId="7FBF88BA" w:rsidR="00A013FD" w:rsidRPr="00A013FD" w:rsidRDefault="00D90AE5" w:rsidP="00EF4B7E">
      <w:pPr>
        <w:pStyle w:val="Heading2"/>
        <w:rPr>
          <w:ins w:id="9988" w:author="Ross Norsworthy" w:date="2020-03-20T00:00:00Z"/>
          <w:rFonts w:eastAsia="Calibri"/>
          <w:lang w:eastAsia="en-GB"/>
        </w:rPr>
      </w:pPr>
      <w:bookmarkStart w:id="9989" w:name="_Toc35545355"/>
      <w:ins w:id="9990" w:author="Song, Xiaojing" w:date="2020-08-21T12:33:00Z">
        <w:del w:id="9991" w:author="USA Editor 2021" w:date="2020-12-11T11:33:00Z">
          <w:r w:rsidRPr="000337E4" w:rsidDel="000337E4">
            <w:rPr>
              <w:rFonts w:eastAsia="Calibri"/>
              <w:bCs/>
              <w:szCs w:val="24"/>
              <w:highlight w:val="green"/>
              <w:lang w:eastAsia="en-GB"/>
            </w:rPr>
            <w:delText>B 6</w:delText>
          </w:r>
        </w:del>
      </w:ins>
      <w:ins w:id="9992" w:author="USA Editor 2021" w:date="2020-12-11T11:33:00Z">
        <w:r w:rsidR="000337E4" w:rsidRPr="000337E4">
          <w:rPr>
            <w:rFonts w:eastAsia="Calibri"/>
            <w:bCs/>
            <w:szCs w:val="24"/>
            <w:highlight w:val="green"/>
            <w:lang w:eastAsia="en-GB"/>
          </w:rPr>
          <w:t>7</w:t>
        </w:r>
      </w:ins>
      <w:ins w:id="9993" w:author="Song, Xiaojing" w:date="2020-08-21T12:33:00Z">
        <w:r>
          <w:rPr>
            <w:rFonts w:eastAsia="Calibri"/>
            <w:bCs/>
            <w:szCs w:val="24"/>
            <w:lang w:eastAsia="en-GB"/>
          </w:rPr>
          <w:t>.9</w:t>
        </w:r>
        <w:r>
          <w:rPr>
            <w:rFonts w:eastAsia="Calibri"/>
            <w:bCs/>
            <w:szCs w:val="24"/>
            <w:lang w:eastAsia="en-GB"/>
          </w:rPr>
          <w:tab/>
        </w:r>
      </w:ins>
      <w:ins w:id="9994" w:author="Ross Norsworthy" w:date="2020-03-20T00:00:00Z">
        <w:r w:rsidR="00A013FD" w:rsidRPr="00A013FD">
          <w:rPr>
            <w:rFonts w:eastAsia="Calibri"/>
            <w:lang w:eastAsia="en-GB"/>
          </w:rPr>
          <w:t>Message 6: Geographical multicast message</w:t>
        </w:r>
        <w:bookmarkEnd w:id="9989"/>
      </w:ins>
    </w:p>
    <w:p w14:paraId="5E12839E" w14:textId="21A263B2" w:rsidR="00A013FD" w:rsidRPr="00A013FD" w:rsidRDefault="00A013FD" w:rsidP="00A013FD">
      <w:pPr>
        <w:spacing w:after="120"/>
        <w:rPr>
          <w:ins w:id="9995" w:author="Ross Norsworthy" w:date="2020-03-20T00:00:00Z"/>
        </w:rPr>
      </w:pPr>
      <w:ins w:id="9996" w:author="Ross Norsworthy" w:date="2020-03-20T00:00:00Z">
        <w:r w:rsidRPr="00A013FD">
          <w:t xml:space="preserve">This ASM message is used to broadcast data to a group of stations as defined by the specified geographical area.  The broadcast message does not contain a communication state.  These broadcast messages are used for non-periodic transmission of data, and access the link using RATDMA.  Geographical multicast message is defined in Table </w:t>
        </w:r>
      </w:ins>
      <w:ins w:id="9997" w:author="USA Editor 2021" w:date="2021-01-06T13:54:00Z">
        <w:r w:rsidR="000A779B" w:rsidRPr="000A779B">
          <w:rPr>
            <w:highlight w:val="green"/>
          </w:rPr>
          <w:t>31</w:t>
        </w:r>
      </w:ins>
      <w:ins w:id="9998" w:author="Ross Norsworthy" w:date="2020-03-20T00:00:00Z">
        <w:del w:id="9999" w:author="USA Editor 2021" w:date="2021-01-06T13:54:00Z">
          <w:r w:rsidRPr="000A779B" w:rsidDel="000A779B">
            <w:rPr>
              <w:highlight w:val="green"/>
            </w:rPr>
            <w:delText>32</w:delText>
          </w:r>
        </w:del>
        <w:r w:rsidRPr="00A013FD">
          <w:t>.</w:t>
        </w:r>
      </w:ins>
    </w:p>
    <w:p w14:paraId="0750262F" w14:textId="1471D48B" w:rsidR="002C28D8" w:rsidRDefault="00A013FD" w:rsidP="00B954D2">
      <w:pPr>
        <w:pStyle w:val="TableNo"/>
        <w:rPr>
          <w:lang w:val="en-US"/>
        </w:rPr>
      </w:pPr>
      <w:bookmarkStart w:id="10000" w:name="_Toc35546130"/>
      <w:ins w:id="10001" w:author="Ross Norsworthy" w:date="2020-03-20T00:00:00Z">
        <w:r w:rsidRPr="00A013FD">
          <w:rPr>
            <w:lang w:val="en-US"/>
          </w:rPr>
          <w:t xml:space="preserve">Table </w:t>
        </w:r>
      </w:ins>
      <w:ins w:id="10002" w:author="USA Editor 2021" w:date="2021-01-06T13:54:00Z">
        <w:r w:rsidR="000A779B" w:rsidRPr="000A779B">
          <w:rPr>
            <w:highlight w:val="green"/>
            <w:lang w:val="en-US"/>
          </w:rPr>
          <w:t>31</w:t>
        </w:r>
      </w:ins>
      <w:ins w:id="10003" w:author="Ross Norsworthy" w:date="2020-03-20T00:00:00Z">
        <w:del w:id="10004" w:author="USA Editor 2021" w:date="2021-01-06T13:54:00Z">
          <w:r w:rsidRPr="000A779B" w:rsidDel="000A779B">
            <w:rPr>
              <w:highlight w:val="green"/>
              <w:lang w:val="en-US"/>
            </w:rPr>
            <w:delText>32</w:delText>
          </w:r>
        </w:del>
      </w:ins>
    </w:p>
    <w:p w14:paraId="28D58E20" w14:textId="77777777" w:rsidR="00A013FD" w:rsidRPr="00A013FD" w:rsidRDefault="00A013FD" w:rsidP="00B954D2">
      <w:pPr>
        <w:pStyle w:val="Tabletitle"/>
        <w:rPr>
          <w:ins w:id="10005" w:author="Ross Norsworthy" w:date="2020-03-20T00:00:00Z"/>
          <w:lang w:val="en-US"/>
        </w:rPr>
      </w:pPr>
      <w:ins w:id="10006" w:author="Ross Norsworthy" w:date="2020-03-20T00:00:00Z">
        <w:r w:rsidRPr="00A013FD">
          <w:rPr>
            <w:lang w:val="en-US"/>
          </w:rPr>
          <w:t>Geographical multicast message</w:t>
        </w:r>
        <w:bookmarkEnd w:id="10000"/>
      </w:ins>
    </w:p>
    <w:tbl>
      <w:tblPr>
        <w:tblStyle w:val="TableGrid"/>
        <w:tblW w:w="0" w:type="auto"/>
        <w:tblLook w:val="04A0" w:firstRow="1" w:lastRow="0" w:firstColumn="1" w:lastColumn="0" w:noHBand="0" w:noVBand="1"/>
      </w:tblPr>
      <w:tblGrid>
        <w:gridCol w:w="1747"/>
        <w:gridCol w:w="1471"/>
        <w:gridCol w:w="6411"/>
      </w:tblGrid>
      <w:tr w:rsidR="00A013FD" w:rsidRPr="00A013FD" w14:paraId="7D8A738E" w14:textId="77777777" w:rsidTr="00BF604E">
        <w:trPr>
          <w:ins w:id="10007" w:author="Ross Norsworthy" w:date="2020-03-20T00:00:00Z"/>
        </w:trPr>
        <w:tc>
          <w:tcPr>
            <w:tcW w:w="1747" w:type="dxa"/>
            <w:shd w:val="clear" w:color="auto" w:fill="00558C"/>
          </w:tcPr>
          <w:p w14:paraId="23BA2C2E" w14:textId="77777777" w:rsidR="00A013FD" w:rsidRPr="00A013FD" w:rsidRDefault="00A013FD" w:rsidP="00A013FD">
            <w:pPr>
              <w:spacing w:before="80" w:after="80"/>
              <w:rPr>
                <w:ins w:id="10008" w:author="Ross Norsworthy" w:date="2020-03-20T00:00:00Z"/>
                <w:rFonts w:cs="Times New Roman Bold"/>
                <w:b/>
                <w:sz w:val="20"/>
              </w:rPr>
            </w:pPr>
            <w:ins w:id="10009" w:author="Ross Norsworthy" w:date="2020-03-20T00:00:00Z">
              <w:r w:rsidRPr="00A013FD">
                <w:rPr>
                  <w:rFonts w:ascii="Times New Roman Bold" w:hAnsi="Times New Roman Bold" w:cs="Times New Roman Bold"/>
                  <w:b/>
                  <w:sz w:val="20"/>
                </w:rPr>
                <w:t>Parameter</w:t>
              </w:r>
            </w:ins>
          </w:p>
        </w:tc>
        <w:tc>
          <w:tcPr>
            <w:tcW w:w="1471" w:type="dxa"/>
            <w:shd w:val="clear" w:color="auto" w:fill="00558C"/>
          </w:tcPr>
          <w:p w14:paraId="383DB049" w14:textId="77777777" w:rsidR="00A013FD" w:rsidRPr="00A013FD" w:rsidRDefault="00A013FD" w:rsidP="00A013FD">
            <w:pPr>
              <w:spacing w:before="80" w:after="80"/>
              <w:rPr>
                <w:ins w:id="10010" w:author="Ross Norsworthy" w:date="2020-03-20T00:00:00Z"/>
                <w:rFonts w:cs="Times New Roman Bold"/>
                <w:b/>
                <w:sz w:val="20"/>
              </w:rPr>
            </w:pPr>
            <w:ins w:id="10011" w:author="Ross Norsworthy" w:date="2020-03-20T00:00:00Z">
              <w:r w:rsidRPr="00A013FD">
                <w:rPr>
                  <w:rFonts w:ascii="Times New Roman Bold" w:hAnsi="Times New Roman Bold" w:cs="Times New Roman Bold"/>
                  <w:b/>
                  <w:sz w:val="20"/>
                </w:rPr>
                <w:t>Number of bits</w:t>
              </w:r>
            </w:ins>
          </w:p>
        </w:tc>
        <w:tc>
          <w:tcPr>
            <w:tcW w:w="6411" w:type="dxa"/>
            <w:shd w:val="clear" w:color="auto" w:fill="00558C"/>
          </w:tcPr>
          <w:p w14:paraId="31A0B69D" w14:textId="77777777" w:rsidR="00A013FD" w:rsidRPr="00A013FD" w:rsidRDefault="00A013FD" w:rsidP="00A013FD">
            <w:pPr>
              <w:spacing w:before="80" w:after="80"/>
              <w:rPr>
                <w:ins w:id="10012" w:author="Ross Norsworthy" w:date="2020-03-20T00:00:00Z"/>
                <w:rFonts w:cs="Times New Roman Bold"/>
                <w:b/>
                <w:sz w:val="20"/>
              </w:rPr>
            </w:pPr>
            <w:ins w:id="10013" w:author="Ross Norsworthy" w:date="2020-03-20T00:00:00Z">
              <w:r w:rsidRPr="00A013FD">
                <w:rPr>
                  <w:rFonts w:ascii="Times New Roman Bold" w:hAnsi="Times New Roman Bold" w:cs="Times New Roman Bold"/>
                  <w:b/>
                  <w:sz w:val="20"/>
                </w:rPr>
                <w:t>Description</w:t>
              </w:r>
            </w:ins>
          </w:p>
        </w:tc>
      </w:tr>
      <w:tr w:rsidR="00A013FD" w:rsidRPr="00A013FD" w14:paraId="28D964BF" w14:textId="77777777" w:rsidTr="00BF604E">
        <w:trPr>
          <w:ins w:id="10014" w:author="Ross Norsworthy" w:date="2020-03-20T00:00:00Z"/>
        </w:trPr>
        <w:tc>
          <w:tcPr>
            <w:tcW w:w="1747" w:type="dxa"/>
          </w:tcPr>
          <w:p w14:paraId="43801C93"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15" w:author="Ross Norsworthy" w:date="2020-03-20T00:00:00Z"/>
                <w:sz w:val="20"/>
              </w:rPr>
            </w:pPr>
            <w:ins w:id="10016" w:author="Ross Norsworthy" w:date="2020-03-20T00:00:00Z">
              <w:r w:rsidRPr="00CB6B8E">
                <w:rPr>
                  <w:sz w:val="20"/>
                </w:rPr>
                <w:t>Message ID</w:t>
              </w:r>
            </w:ins>
          </w:p>
        </w:tc>
        <w:tc>
          <w:tcPr>
            <w:tcW w:w="1471" w:type="dxa"/>
          </w:tcPr>
          <w:p w14:paraId="24D5155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17" w:author="Ross Norsworthy" w:date="2020-03-20T00:00:00Z"/>
                <w:sz w:val="20"/>
              </w:rPr>
            </w:pPr>
            <w:ins w:id="10018" w:author="Ross Norsworthy" w:date="2020-03-20T00:00:00Z">
              <w:r w:rsidRPr="00CB6B8E">
                <w:rPr>
                  <w:sz w:val="20"/>
                </w:rPr>
                <w:t>4</w:t>
              </w:r>
            </w:ins>
          </w:p>
        </w:tc>
        <w:tc>
          <w:tcPr>
            <w:tcW w:w="6411" w:type="dxa"/>
          </w:tcPr>
          <w:p w14:paraId="1DA0473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19" w:author="Ross Norsworthy" w:date="2020-03-20T00:00:00Z"/>
                <w:sz w:val="20"/>
              </w:rPr>
            </w:pPr>
            <w:ins w:id="10020" w:author="Ross Norsworthy" w:date="2020-03-20T00:00:00Z">
              <w:r w:rsidRPr="00CB6B8E">
                <w:rPr>
                  <w:sz w:val="20"/>
                </w:rPr>
                <w:t>6 – Geographical addressed message with no communication state</w:t>
              </w:r>
            </w:ins>
          </w:p>
        </w:tc>
      </w:tr>
      <w:tr w:rsidR="00A013FD" w:rsidRPr="00A013FD" w14:paraId="155AC3FC" w14:textId="77777777" w:rsidTr="00BF604E">
        <w:trPr>
          <w:ins w:id="10021" w:author="Ross Norsworthy" w:date="2020-03-20T00:00:00Z"/>
        </w:trPr>
        <w:tc>
          <w:tcPr>
            <w:tcW w:w="1747" w:type="dxa"/>
          </w:tcPr>
          <w:p w14:paraId="36FAC3B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22" w:author="Ross Norsworthy" w:date="2020-03-20T00:00:00Z"/>
                <w:sz w:val="20"/>
              </w:rPr>
            </w:pPr>
            <w:ins w:id="10023" w:author="Ross Norsworthy" w:date="2020-03-20T00:00:00Z">
              <w:r w:rsidRPr="00CB6B8E">
                <w:rPr>
                  <w:sz w:val="20"/>
                </w:rPr>
                <w:t>Retransmit flag</w:t>
              </w:r>
            </w:ins>
          </w:p>
        </w:tc>
        <w:tc>
          <w:tcPr>
            <w:tcW w:w="1471" w:type="dxa"/>
          </w:tcPr>
          <w:p w14:paraId="4D32EC2B"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24" w:author="Ross Norsworthy" w:date="2020-03-20T00:00:00Z"/>
                <w:sz w:val="20"/>
              </w:rPr>
            </w:pPr>
            <w:ins w:id="10025" w:author="Ross Norsworthy" w:date="2020-03-20T00:00:00Z">
              <w:r w:rsidRPr="00CB6B8E">
                <w:rPr>
                  <w:sz w:val="20"/>
                </w:rPr>
                <w:t>1</w:t>
              </w:r>
            </w:ins>
          </w:p>
        </w:tc>
        <w:tc>
          <w:tcPr>
            <w:tcW w:w="6411" w:type="dxa"/>
          </w:tcPr>
          <w:p w14:paraId="359AF94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26" w:author="Ross Norsworthy" w:date="2020-03-20T00:00:00Z"/>
                <w:sz w:val="20"/>
              </w:rPr>
            </w:pPr>
            <w:ins w:id="10027" w:author="Ross Norsworthy" w:date="2020-03-20T00:00:00Z">
              <w:r w:rsidRPr="00CB6B8E">
                <w:rPr>
                  <w:sz w:val="20"/>
                </w:rPr>
                <w:t>Indicates that this is a retransmission of data</w:t>
              </w:r>
            </w:ins>
          </w:p>
        </w:tc>
      </w:tr>
      <w:tr w:rsidR="00A013FD" w:rsidRPr="00A013FD" w14:paraId="6802C593" w14:textId="77777777" w:rsidTr="00BF604E">
        <w:trPr>
          <w:ins w:id="10028" w:author="Ross Norsworthy" w:date="2020-03-20T00:00:00Z"/>
        </w:trPr>
        <w:tc>
          <w:tcPr>
            <w:tcW w:w="1747" w:type="dxa"/>
          </w:tcPr>
          <w:p w14:paraId="561D5930"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29" w:author="Ross Norsworthy" w:date="2020-03-20T00:00:00Z"/>
                <w:sz w:val="20"/>
              </w:rPr>
            </w:pPr>
            <w:ins w:id="10030" w:author="Ross Norsworthy" w:date="2020-03-20T00:00:00Z">
              <w:r w:rsidRPr="00CB6B8E">
                <w:rPr>
                  <w:sz w:val="20"/>
                </w:rPr>
                <w:t>Repeat Indicator</w:t>
              </w:r>
            </w:ins>
          </w:p>
        </w:tc>
        <w:tc>
          <w:tcPr>
            <w:tcW w:w="1471" w:type="dxa"/>
          </w:tcPr>
          <w:p w14:paraId="3EF35A9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31" w:author="Ross Norsworthy" w:date="2020-03-20T00:00:00Z"/>
                <w:sz w:val="20"/>
              </w:rPr>
            </w:pPr>
            <w:ins w:id="10032" w:author="Ross Norsworthy" w:date="2020-03-20T00:00:00Z">
              <w:r w:rsidRPr="00CB6B8E">
                <w:rPr>
                  <w:sz w:val="20"/>
                </w:rPr>
                <w:t>2</w:t>
              </w:r>
            </w:ins>
          </w:p>
        </w:tc>
        <w:tc>
          <w:tcPr>
            <w:tcW w:w="6411" w:type="dxa"/>
          </w:tcPr>
          <w:p w14:paraId="18E6DF4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33" w:author="Ross Norsworthy" w:date="2020-03-20T00:00:00Z"/>
                <w:sz w:val="20"/>
              </w:rPr>
            </w:pPr>
            <w:ins w:id="10034" w:author="Ross Norsworthy" w:date="2020-03-20T00:00:00Z">
              <w:r w:rsidRPr="00CB6B8E">
                <w:rPr>
                  <w:sz w:val="20"/>
                </w:rPr>
                <w:t xml:space="preserve">Used by the repeater to indicate how many times a message has been repeated. </w:t>
              </w:r>
            </w:ins>
          </w:p>
          <w:p w14:paraId="6C111FE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35" w:author="Ross Norsworthy" w:date="2020-03-20T00:00:00Z"/>
                <w:sz w:val="20"/>
              </w:rPr>
            </w:pPr>
            <w:ins w:id="10036" w:author="Ross Norsworthy" w:date="2020-03-20T00:00:00Z">
              <w:r w:rsidRPr="00CB6B8E">
                <w:rPr>
                  <w:sz w:val="20"/>
                </w:rPr>
                <w:t>0 - 3; 0 = default; 3 = do not repeat any more</w:t>
              </w:r>
            </w:ins>
          </w:p>
        </w:tc>
      </w:tr>
      <w:tr w:rsidR="00A013FD" w:rsidRPr="00A013FD" w14:paraId="5875A613" w14:textId="77777777" w:rsidTr="00BF604E">
        <w:trPr>
          <w:ins w:id="10037" w:author="Ross Norsworthy" w:date="2020-03-20T00:00:00Z"/>
        </w:trPr>
        <w:tc>
          <w:tcPr>
            <w:tcW w:w="1747" w:type="dxa"/>
          </w:tcPr>
          <w:p w14:paraId="4D62899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38" w:author="Ross Norsworthy" w:date="2020-03-20T00:00:00Z"/>
                <w:sz w:val="20"/>
              </w:rPr>
            </w:pPr>
            <w:ins w:id="10039" w:author="Ross Norsworthy" w:date="2020-03-20T00:00:00Z">
              <w:r w:rsidRPr="00CB6B8E">
                <w:rPr>
                  <w:sz w:val="20"/>
                </w:rPr>
                <w:t xml:space="preserve">Session ID </w:t>
              </w:r>
            </w:ins>
          </w:p>
        </w:tc>
        <w:tc>
          <w:tcPr>
            <w:tcW w:w="1471" w:type="dxa"/>
          </w:tcPr>
          <w:p w14:paraId="58465DD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40" w:author="Ross Norsworthy" w:date="2020-03-20T00:00:00Z"/>
                <w:sz w:val="20"/>
              </w:rPr>
            </w:pPr>
            <w:ins w:id="10041" w:author="Ross Norsworthy" w:date="2020-03-20T00:00:00Z">
              <w:r w:rsidRPr="00CB6B8E">
                <w:rPr>
                  <w:sz w:val="20"/>
                </w:rPr>
                <w:t>6</w:t>
              </w:r>
            </w:ins>
          </w:p>
        </w:tc>
        <w:tc>
          <w:tcPr>
            <w:tcW w:w="6411" w:type="dxa"/>
          </w:tcPr>
          <w:p w14:paraId="1E8B137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42" w:author="Ross Norsworthy" w:date="2020-03-20T00:00:00Z"/>
                <w:sz w:val="20"/>
              </w:rPr>
            </w:pPr>
            <w:ins w:id="10043" w:author="Ross Norsworthy" w:date="2020-03-20T00:00:00Z">
              <w:r w:rsidRPr="00CB6B8E">
                <w:rPr>
                  <w:sz w:val="20"/>
                </w:rPr>
                <w:t xml:space="preserve">The Session ID associates the VDL transmission with a specific PI transaction </w:t>
              </w:r>
            </w:ins>
          </w:p>
        </w:tc>
      </w:tr>
      <w:tr w:rsidR="00A013FD" w:rsidRPr="00A013FD" w14:paraId="1C5F6E94" w14:textId="77777777" w:rsidTr="00BF604E">
        <w:trPr>
          <w:ins w:id="10044" w:author="Ross Norsworthy" w:date="2020-03-20T00:00:00Z"/>
        </w:trPr>
        <w:tc>
          <w:tcPr>
            <w:tcW w:w="1747" w:type="dxa"/>
          </w:tcPr>
          <w:p w14:paraId="3471007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45" w:author="Ross Norsworthy" w:date="2020-03-20T00:00:00Z"/>
                <w:sz w:val="20"/>
              </w:rPr>
            </w:pPr>
            <w:ins w:id="10046" w:author="Ross Norsworthy" w:date="2020-03-20T00:00:00Z">
              <w:r w:rsidRPr="00CB6B8E">
                <w:rPr>
                  <w:sz w:val="20"/>
                </w:rPr>
                <w:t>Source ID</w:t>
              </w:r>
            </w:ins>
          </w:p>
        </w:tc>
        <w:tc>
          <w:tcPr>
            <w:tcW w:w="1471" w:type="dxa"/>
          </w:tcPr>
          <w:p w14:paraId="6E2ACB3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47" w:author="Ross Norsworthy" w:date="2020-03-20T00:00:00Z"/>
                <w:sz w:val="20"/>
              </w:rPr>
            </w:pPr>
            <w:ins w:id="10048" w:author="Ross Norsworthy" w:date="2020-03-20T00:00:00Z">
              <w:r w:rsidRPr="00CB6B8E">
                <w:rPr>
                  <w:sz w:val="20"/>
                </w:rPr>
                <w:t>32</w:t>
              </w:r>
            </w:ins>
          </w:p>
        </w:tc>
        <w:tc>
          <w:tcPr>
            <w:tcW w:w="6411" w:type="dxa"/>
          </w:tcPr>
          <w:p w14:paraId="7AC2C07D" w14:textId="67CBC1EE" w:rsidR="00A013FD" w:rsidRPr="00137681"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49" w:author="Ross Norsworthy" w:date="2020-03-20T00:00:00Z"/>
                <w:sz w:val="20"/>
              </w:rPr>
            </w:pPr>
            <w:ins w:id="10050" w:author="Ross Norsworthy" w:date="2020-03-20T00:00:00Z">
              <w:r w:rsidRPr="00CB6B8E">
                <w:rPr>
                  <w:sz w:val="20"/>
                </w:rPr>
                <w:t xml:space="preserve">The Unique Identifier of the transmitting station as described in </w:t>
              </w:r>
              <w:del w:id="10051" w:author="USA Editor 2021" w:date="2021-01-05T13:41:00Z">
                <w:r w:rsidRPr="00137681" w:rsidDel="00137681">
                  <w:rPr>
                    <w:sz w:val="20"/>
                    <w:highlight w:val="green"/>
                    <w:rPrChange w:id="10052" w:author="USA Editor 2021" w:date="2021-01-05T13:42:00Z">
                      <w:rPr>
                        <w:sz w:val="20"/>
                      </w:rPr>
                    </w:rPrChange>
                  </w:rPr>
                  <w:delText>section</w:delText>
                </w:r>
              </w:del>
            </w:ins>
            <w:ins w:id="10053" w:author="USA Editor 2021" w:date="2021-01-05T13:42:00Z">
              <w:r w:rsidR="00137681" w:rsidRPr="00137681">
                <w:rPr>
                  <w:sz w:val="20"/>
                  <w:highlight w:val="green"/>
                  <w:rPrChange w:id="10054" w:author="USA Editor 2021" w:date="2021-01-05T13:42:00Z">
                    <w:rPr>
                      <w:sz w:val="20"/>
                    </w:rPr>
                  </w:rPrChange>
                </w:rPr>
                <w:t>§</w:t>
              </w:r>
            </w:ins>
            <w:ins w:id="10055" w:author="Ross Norsworthy" w:date="2020-03-20T00:00:00Z">
              <w:r w:rsidRPr="00137681">
                <w:rPr>
                  <w:sz w:val="20"/>
                  <w:highlight w:val="green"/>
                  <w:rPrChange w:id="10056" w:author="USA Editor 2021" w:date="2021-01-05T13:42:00Z">
                    <w:rPr>
                      <w:sz w:val="20"/>
                    </w:rPr>
                  </w:rPrChange>
                </w:rPr>
                <w:t xml:space="preserve"> </w:t>
              </w:r>
            </w:ins>
            <w:ins w:id="10057" w:author="Johnny Schultz" w:date="2020-04-17T12:02:00Z">
              <w:del w:id="10058" w:author="USA Editor 2021" w:date="2021-01-05T13:42:00Z">
                <w:r w:rsidRPr="00137681" w:rsidDel="00137681">
                  <w:rPr>
                    <w:sz w:val="20"/>
                    <w:highlight w:val="green"/>
                    <w:rPrChange w:id="10059" w:author="USA Editor 2021" w:date="2021-01-05T13:42:00Z">
                      <w:rPr>
                        <w:sz w:val="20"/>
                      </w:rPr>
                    </w:rPrChange>
                  </w:rPr>
                  <w:delText>3</w:delText>
                </w:r>
              </w:del>
            </w:ins>
            <w:ins w:id="10060" w:author="USA Editor 2021" w:date="2021-01-05T13:42:00Z">
              <w:r w:rsidR="00137681" w:rsidRPr="00137681">
                <w:rPr>
                  <w:sz w:val="20"/>
                  <w:highlight w:val="green"/>
                  <w:rPrChange w:id="10061" w:author="USA Editor 2021" w:date="2021-01-05T13:42:00Z">
                    <w:rPr>
                      <w:sz w:val="20"/>
                    </w:rPr>
                  </w:rPrChange>
                </w:rPr>
                <w:t>2</w:t>
              </w:r>
            </w:ins>
            <w:ins w:id="10062" w:author="Johnny Schultz" w:date="2020-04-17T12:02:00Z">
              <w:r w:rsidRPr="00137681">
                <w:rPr>
                  <w:sz w:val="20"/>
                  <w:highlight w:val="green"/>
                  <w:rPrChange w:id="10063" w:author="USA Editor 2021" w:date="2021-01-05T13:42:00Z">
                    <w:rPr>
                      <w:sz w:val="20"/>
                    </w:rPr>
                  </w:rPrChange>
                </w:rPr>
                <w:t>.4</w:t>
              </w:r>
            </w:ins>
            <w:ins w:id="10064" w:author="Ross Norsworthy" w:date="2020-03-20T00:00:00Z">
              <w:del w:id="10065" w:author="Johnny Schultz" w:date="2020-04-17T12:02:00Z">
                <w:r w:rsidRPr="00137681">
                  <w:rPr>
                    <w:sz w:val="20"/>
                    <w:highlight w:val="green"/>
                    <w:rPrChange w:id="10066" w:author="USA Editor 2021" w:date="2021-01-05T13:42:00Z">
                      <w:rPr/>
                    </w:rPrChange>
                  </w:rPr>
                  <w:delText>1</w:delText>
                </w:r>
              </w:del>
            </w:ins>
            <w:ins w:id="10067" w:author="USA Editor 2021" w:date="2021-01-05T13:42:00Z">
              <w:r w:rsidR="00137681" w:rsidRPr="00137681">
                <w:rPr>
                  <w:sz w:val="20"/>
                  <w:highlight w:val="green"/>
                </w:rPr>
                <w:t>, Annex 1.</w:t>
              </w:r>
            </w:ins>
          </w:p>
        </w:tc>
      </w:tr>
      <w:tr w:rsidR="00A013FD" w:rsidRPr="00A013FD" w14:paraId="311E52F3" w14:textId="77777777" w:rsidTr="00BF604E">
        <w:trPr>
          <w:ins w:id="10068" w:author="Ross Norsworthy" w:date="2020-03-20T00:00:00Z"/>
        </w:trPr>
        <w:tc>
          <w:tcPr>
            <w:tcW w:w="1747" w:type="dxa"/>
          </w:tcPr>
          <w:p w14:paraId="1421DE4A"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69" w:author="Ross Norsworthy" w:date="2020-03-20T00:00:00Z"/>
                <w:sz w:val="20"/>
              </w:rPr>
            </w:pPr>
            <w:ins w:id="10070" w:author="Ross Norsworthy" w:date="2020-03-20T00:00:00Z">
              <w:r w:rsidRPr="00CB6B8E">
                <w:rPr>
                  <w:sz w:val="20"/>
                </w:rPr>
                <w:t>Longitude 1</w:t>
              </w:r>
            </w:ins>
          </w:p>
        </w:tc>
        <w:tc>
          <w:tcPr>
            <w:tcW w:w="1471" w:type="dxa"/>
          </w:tcPr>
          <w:p w14:paraId="72596B0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71" w:author="Ross Norsworthy" w:date="2020-03-20T00:00:00Z"/>
                <w:sz w:val="20"/>
              </w:rPr>
            </w:pPr>
            <w:ins w:id="10072" w:author="Ross Norsworthy" w:date="2020-03-20T00:00:00Z">
              <w:r w:rsidRPr="00CB6B8E">
                <w:rPr>
                  <w:sz w:val="20"/>
                </w:rPr>
                <w:t>18</w:t>
              </w:r>
            </w:ins>
          </w:p>
        </w:tc>
        <w:tc>
          <w:tcPr>
            <w:tcW w:w="6411" w:type="dxa"/>
          </w:tcPr>
          <w:p w14:paraId="6B6C344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73" w:author="Ross Norsworthy" w:date="2020-03-20T00:00:00Z"/>
                <w:sz w:val="20"/>
              </w:rPr>
            </w:pPr>
            <w:ins w:id="10074" w:author="Ross Norsworthy" w:date="2020-03-20T00:00:00Z">
              <w:r w:rsidRPr="00CB6B8E">
                <w:rPr>
                  <w:sz w:val="20"/>
                </w:rPr>
                <w:t>Longitude of area to which the group assignment applies; upper right corner (north-east); in 1/10 min</w:t>
              </w:r>
              <w:r w:rsidRPr="00CB6B8E">
                <w:rPr>
                  <w:sz w:val="20"/>
                </w:rPr>
                <w:br/>
                <w:t>(</w:t>
              </w:r>
              <w:r w:rsidRPr="00CB6B8E">
                <w:rPr>
                  <w:sz w:val="20"/>
                </w:rPr>
                <w:sym w:font="Symbol" w:char="F0B1"/>
              </w:r>
              <w:r w:rsidRPr="00CB6B8E">
                <w:rPr>
                  <w:sz w:val="20"/>
                </w:rPr>
                <w:t>180</w:t>
              </w:r>
              <w:r w:rsidRPr="00CB6B8E">
                <w:rPr>
                  <w:sz w:val="20"/>
                </w:rPr>
                <w:sym w:font="Symbol" w:char="F0B0"/>
              </w:r>
              <w:r w:rsidRPr="00CB6B8E">
                <w:rPr>
                  <w:sz w:val="20"/>
                </w:rPr>
                <w:t>, East = positive, West = negative)</w:t>
              </w:r>
            </w:ins>
          </w:p>
        </w:tc>
      </w:tr>
      <w:tr w:rsidR="00A013FD" w:rsidRPr="00A013FD" w14:paraId="18D75D94" w14:textId="77777777" w:rsidTr="00BF604E">
        <w:trPr>
          <w:ins w:id="10075" w:author="Ross Norsworthy" w:date="2020-03-20T00:00:00Z"/>
        </w:trPr>
        <w:tc>
          <w:tcPr>
            <w:tcW w:w="1747" w:type="dxa"/>
          </w:tcPr>
          <w:p w14:paraId="7360EEF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76" w:author="Ross Norsworthy" w:date="2020-03-20T00:00:00Z"/>
                <w:sz w:val="20"/>
              </w:rPr>
            </w:pPr>
            <w:ins w:id="10077" w:author="Ross Norsworthy" w:date="2020-03-20T00:00:00Z">
              <w:r w:rsidRPr="00CB6B8E">
                <w:rPr>
                  <w:sz w:val="20"/>
                </w:rPr>
                <w:t>Latitude 1</w:t>
              </w:r>
            </w:ins>
          </w:p>
        </w:tc>
        <w:tc>
          <w:tcPr>
            <w:tcW w:w="1471" w:type="dxa"/>
          </w:tcPr>
          <w:p w14:paraId="68BB9C5E"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78" w:author="Ross Norsworthy" w:date="2020-03-20T00:00:00Z"/>
                <w:sz w:val="20"/>
              </w:rPr>
            </w:pPr>
            <w:ins w:id="10079" w:author="Ross Norsworthy" w:date="2020-03-20T00:00:00Z">
              <w:r w:rsidRPr="00CB6B8E">
                <w:rPr>
                  <w:sz w:val="20"/>
                </w:rPr>
                <w:t>17</w:t>
              </w:r>
            </w:ins>
          </w:p>
        </w:tc>
        <w:tc>
          <w:tcPr>
            <w:tcW w:w="6411" w:type="dxa"/>
          </w:tcPr>
          <w:p w14:paraId="006AB61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80" w:author="Ross Norsworthy" w:date="2020-03-20T00:00:00Z"/>
                <w:sz w:val="20"/>
              </w:rPr>
            </w:pPr>
            <w:ins w:id="10081" w:author="Ross Norsworthy" w:date="2020-03-20T00:00:00Z">
              <w:r w:rsidRPr="00CB6B8E">
                <w:rPr>
                  <w:sz w:val="20"/>
                </w:rPr>
                <w:t>Latitude of area to which the group assignment applies; upper right corner (north</w:t>
              </w:r>
              <w:r w:rsidRPr="00CB6B8E">
                <w:rPr>
                  <w:sz w:val="20"/>
                </w:rPr>
                <w:noBreakHyphen/>
                <w:t>east); in 1/10 min</w:t>
              </w:r>
              <w:r w:rsidRPr="00CB6B8E">
                <w:rPr>
                  <w:sz w:val="20"/>
                </w:rPr>
                <w:br/>
                <w:t>(</w:t>
              </w:r>
              <w:r w:rsidRPr="00CB6B8E">
                <w:rPr>
                  <w:sz w:val="20"/>
                </w:rPr>
                <w:sym w:font="Symbol" w:char="F0B1"/>
              </w:r>
              <w:r w:rsidRPr="00CB6B8E">
                <w:rPr>
                  <w:sz w:val="20"/>
                </w:rPr>
                <w:t>90</w:t>
              </w:r>
              <w:r w:rsidRPr="00CB6B8E">
                <w:rPr>
                  <w:sz w:val="20"/>
                </w:rPr>
                <w:sym w:font="Symbol" w:char="F0B0"/>
              </w:r>
              <w:r w:rsidRPr="00CB6B8E">
                <w:rPr>
                  <w:sz w:val="20"/>
                </w:rPr>
                <w:t>, North = positive, South = negative)</w:t>
              </w:r>
            </w:ins>
          </w:p>
        </w:tc>
      </w:tr>
      <w:tr w:rsidR="00A013FD" w:rsidRPr="00A013FD" w14:paraId="57CD9BE2" w14:textId="77777777" w:rsidTr="00BF604E">
        <w:trPr>
          <w:ins w:id="10082" w:author="Ross Norsworthy" w:date="2020-03-20T00:00:00Z"/>
        </w:trPr>
        <w:tc>
          <w:tcPr>
            <w:tcW w:w="1747" w:type="dxa"/>
          </w:tcPr>
          <w:p w14:paraId="192DC17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83" w:author="Ross Norsworthy" w:date="2020-03-20T00:00:00Z"/>
                <w:sz w:val="20"/>
              </w:rPr>
            </w:pPr>
            <w:ins w:id="10084" w:author="Ross Norsworthy" w:date="2020-03-20T00:00:00Z">
              <w:r w:rsidRPr="00CB6B8E">
                <w:rPr>
                  <w:sz w:val="20"/>
                </w:rPr>
                <w:t>Longitude 2</w:t>
              </w:r>
            </w:ins>
          </w:p>
        </w:tc>
        <w:tc>
          <w:tcPr>
            <w:tcW w:w="1471" w:type="dxa"/>
          </w:tcPr>
          <w:p w14:paraId="0B64019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85" w:author="Ross Norsworthy" w:date="2020-03-20T00:00:00Z"/>
                <w:sz w:val="20"/>
              </w:rPr>
            </w:pPr>
            <w:ins w:id="10086" w:author="Ross Norsworthy" w:date="2020-03-20T00:00:00Z">
              <w:r w:rsidRPr="00CB6B8E">
                <w:rPr>
                  <w:sz w:val="20"/>
                </w:rPr>
                <w:t>18</w:t>
              </w:r>
            </w:ins>
          </w:p>
        </w:tc>
        <w:tc>
          <w:tcPr>
            <w:tcW w:w="6411" w:type="dxa"/>
          </w:tcPr>
          <w:p w14:paraId="169E73CF"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87" w:author="Ross Norsworthy" w:date="2020-03-20T00:00:00Z"/>
                <w:sz w:val="20"/>
              </w:rPr>
            </w:pPr>
            <w:ins w:id="10088" w:author="Ross Norsworthy" w:date="2020-03-20T00:00:00Z">
              <w:r w:rsidRPr="00CB6B8E">
                <w:rPr>
                  <w:sz w:val="20"/>
                </w:rPr>
                <w:t>Longitude of area to which the group assignment applies; lower left corner (south-west); in 1/10 min</w:t>
              </w:r>
              <w:r w:rsidRPr="00CB6B8E">
                <w:rPr>
                  <w:sz w:val="20"/>
                </w:rPr>
                <w:br/>
                <w:t>(</w:t>
              </w:r>
              <w:r w:rsidRPr="00CB6B8E">
                <w:rPr>
                  <w:sz w:val="20"/>
                </w:rPr>
                <w:sym w:font="Symbol" w:char="F0B1"/>
              </w:r>
              <w:r w:rsidRPr="00CB6B8E">
                <w:rPr>
                  <w:sz w:val="20"/>
                </w:rPr>
                <w:t>180</w:t>
              </w:r>
              <w:r w:rsidRPr="00CB6B8E">
                <w:rPr>
                  <w:sz w:val="20"/>
                </w:rPr>
                <w:sym w:font="Symbol" w:char="F0B0"/>
              </w:r>
              <w:r w:rsidRPr="00CB6B8E">
                <w:rPr>
                  <w:sz w:val="20"/>
                </w:rPr>
                <w:t>, East = positive, West = negative)</w:t>
              </w:r>
            </w:ins>
          </w:p>
        </w:tc>
      </w:tr>
      <w:tr w:rsidR="00A013FD" w:rsidRPr="00A013FD" w14:paraId="7848194E" w14:textId="77777777" w:rsidTr="00BF604E">
        <w:trPr>
          <w:ins w:id="10089" w:author="Ross Norsworthy" w:date="2020-03-20T00:00:00Z"/>
        </w:trPr>
        <w:tc>
          <w:tcPr>
            <w:tcW w:w="1747" w:type="dxa"/>
          </w:tcPr>
          <w:p w14:paraId="05E220D5"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90" w:author="Ross Norsworthy" w:date="2020-03-20T00:00:00Z"/>
                <w:sz w:val="20"/>
              </w:rPr>
            </w:pPr>
            <w:ins w:id="10091" w:author="Ross Norsworthy" w:date="2020-03-20T00:00:00Z">
              <w:r w:rsidRPr="00CB6B8E">
                <w:rPr>
                  <w:sz w:val="20"/>
                </w:rPr>
                <w:t>Latitude 2</w:t>
              </w:r>
            </w:ins>
          </w:p>
        </w:tc>
        <w:tc>
          <w:tcPr>
            <w:tcW w:w="1471" w:type="dxa"/>
          </w:tcPr>
          <w:p w14:paraId="4F12409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92" w:author="Ross Norsworthy" w:date="2020-03-20T00:00:00Z"/>
                <w:sz w:val="20"/>
              </w:rPr>
            </w:pPr>
            <w:ins w:id="10093" w:author="Ross Norsworthy" w:date="2020-03-20T00:00:00Z">
              <w:r w:rsidRPr="00CB6B8E">
                <w:rPr>
                  <w:sz w:val="20"/>
                </w:rPr>
                <w:t>17</w:t>
              </w:r>
            </w:ins>
          </w:p>
        </w:tc>
        <w:tc>
          <w:tcPr>
            <w:tcW w:w="6411" w:type="dxa"/>
          </w:tcPr>
          <w:p w14:paraId="0A444642"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94" w:author="Ross Norsworthy" w:date="2020-03-20T00:00:00Z"/>
                <w:sz w:val="20"/>
              </w:rPr>
            </w:pPr>
            <w:ins w:id="10095" w:author="Ross Norsworthy" w:date="2020-03-20T00:00:00Z">
              <w:r w:rsidRPr="00CB6B8E">
                <w:rPr>
                  <w:sz w:val="20"/>
                </w:rPr>
                <w:t>Latitude of area to which the group assignment applies; lower left corner (south</w:t>
              </w:r>
              <w:r w:rsidRPr="00CB6B8E">
                <w:rPr>
                  <w:sz w:val="20"/>
                </w:rPr>
                <w:noBreakHyphen/>
                <w:t>west); in 1/10 min</w:t>
              </w:r>
              <w:r w:rsidRPr="00CB6B8E">
                <w:rPr>
                  <w:sz w:val="20"/>
                </w:rPr>
                <w:br/>
                <w:t>(</w:t>
              </w:r>
              <w:r w:rsidRPr="00CB6B8E">
                <w:rPr>
                  <w:sz w:val="20"/>
                </w:rPr>
                <w:sym w:font="Symbol" w:char="F0B1"/>
              </w:r>
              <w:r w:rsidRPr="00CB6B8E">
                <w:rPr>
                  <w:sz w:val="20"/>
                </w:rPr>
                <w:t>90</w:t>
              </w:r>
              <w:r w:rsidRPr="00CB6B8E">
                <w:rPr>
                  <w:sz w:val="20"/>
                </w:rPr>
                <w:sym w:font="Symbol" w:char="F0B0"/>
              </w:r>
              <w:r w:rsidRPr="00CB6B8E">
                <w:rPr>
                  <w:sz w:val="20"/>
                </w:rPr>
                <w:t>, North = positive, South = negative)</w:t>
              </w:r>
            </w:ins>
          </w:p>
        </w:tc>
      </w:tr>
      <w:tr w:rsidR="00A013FD" w:rsidRPr="00A013FD" w14:paraId="6097D49D" w14:textId="77777777" w:rsidTr="00BF604E">
        <w:trPr>
          <w:ins w:id="10096" w:author="Ross Norsworthy" w:date="2020-03-20T00:00:00Z"/>
        </w:trPr>
        <w:tc>
          <w:tcPr>
            <w:tcW w:w="1747" w:type="dxa"/>
          </w:tcPr>
          <w:p w14:paraId="00FFC28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97" w:author="Ross Norsworthy" w:date="2020-03-20T00:00:00Z"/>
                <w:sz w:val="20"/>
              </w:rPr>
            </w:pPr>
            <w:ins w:id="10098" w:author="Ross Norsworthy" w:date="2020-03-20T00:00:00Z">
              <w:r w:rsidRPr="00CB6B8E">
                <w:rPr>
                  <w:sz w:val="20"/>
                </w:rPr>
                <w:t>Data Count</w:t>
              </w:r>
            </w:ins>
          </w:p>
        </w:tc>
        <w:tc>
          <w:tcPr>
            <w:tcW w:w="1471" w:type="dxa"/>
          </w:tcPr>
          <w:p w14:paraId="6ED7160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099" w:author="Ross Norsworthy" w:date="2020-03-20T00:00:00Z"/>
                <w:sz w:val="20"/>
              </w:rPr>
            </w:pPr>
            <w:ins w:id="10100" w:author="Ross Norsworthy" w:date="2020-03-20T00:00:00Z">
              <w:r w:rsidRPr="00CB6B8E">
                <w:rPr>
                  <w:sz w:val="20"/>
                </w:rPr>
                <w:t>11</w:t>
              </w:r>
            </w:ins>
          </w:p>
        </w:tc>
        <w:tc>
          <w:tcPr>
            <w:tcW w:w="6411" w:type="dxa"/>
          </w:tcPr>
          <w:p w14:paraId="4C75DC7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01" w:author="Ross Norsworthy" w:date="2020-03-20T00:00:00Z"/>
                <w:sz w:val="20"/>
              </w:rPr>
            </w:pPr>
            <w:ins w:id="10102" w:author="Ross Norsworthy" w:date="2020-03-20T00:00:00Z">
              <w:r w:rsidRPr="00CB6B8E">
                <w:rPr>
                  <w:sz w:val="20"/>
                </w:rPr>
                <w:t>1 – Max data count</w:t>
              </w:r>
            </w:ins>
          </w:p>
        </w:tc>
      </w:tr>
      <w:tr w:rsidR="00A013FD" w:rsidRPr="00A013FD" w14:paraId="794441C7" w14:textId="77777777" w:rsidTr="00BF604E">
        <w:trPr>
          <w:ins w:id="10103" w:author="Ross Norsworthy" w:date="2020-03-20T00:00:00Z"/>
        </w:trPr>
        <w:tc>
          <w:tcPr>
            <w:tcW w:w="1747" w:type="dxa"/>
          </w:tcPr>
          <w:p w14:paraId="3BC46FE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04" w:author="Ross Norsworthy" w:date="2020-03-20T00:00:00Z"/>
                <w:sz w:val="20"/>
              </w:rPr>
            </w:pPr>
            <w:ins w:id="10105" w:author="Ross Norsworthy" w:date="2020-03-20T00:00:00Z">
              <w:r w:rsidRPr="00CB6B8E">
                <w:rPr>
                  <w:sz w:val="20"/>
                </w:rPr>
                <w:t>Spare bits</w:t>
              </w:r>
            </w:ins>
          </w:p>
        </w:tc>
        <w:tc>
          <w:tcPr>
            <w:tcW w:w="1471" w:type="dxa"/>
          </w:tcPr>
          <w:p w14:paraId="7A05440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06" w:author="Ross Norsworthy" w:date="2020-03-20T00:00:00Z"/>
                <w:sz w:val="20"/>
              </w:rPr>
            </w:pPr>
            <w:ins w:id="10107" w:author="Ross Norsworthy" w:date="2020-03-20T00:00:00Z">
              <w:r w:rsidRPr="00CB6B8E">
                <w:rPr>
                  <w:sz w:val="20"/>
                </w:rPr>
                <w:t>2</w:t>
              </w:r>
            </w:ins>
          </w:p>
        </w:tc>
        <w:tc>
          <w:tcPr>
            <w:tcW w:w="6411" w:type="dxa"/>
          </w:tcPr>
          <w:p w14:paraId="370FEEA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08" w:author="Ross Norsworthy" w:date="2020-03-20T00:00:00Z"/>
                <w:sz w:val="20"/>
              </w:rPr>
            </w:pPr>
            <w:ins w:id="10109" w:author="Ross Norsworthy" w:date="2020-03-20T00:00:00Z">
              <w:r w:rsidRPr="00CB6B8E">
                <w:rPr>
                  <w:sz w:val="20"/>
                </w:rPr>
                <w:t>Spare Bits – reserved for the future</w:t>
              </w:r>
            </w:ins>
          </w:p>
        </w:tc>
      </w:tr>
      <w:tr w:rsidR="00A013FD" w:rsidRPr="00A013FD" w14:paraId="22BAB369" w14:textId="77777777" w:rsidTr="00BF604E">
        <w:trPr>
          <w:ins w:id="10110" w:author="Ross Norsworthy" w:date="2020-03-20T00:00:00Z"/>
        </w:trPr>
        <w:tc>
          <w:tcPr>
            <w:tcW w:w="1747" w:type="dxa"/>
          </w:tcPr>
          <w:p w14:paraId="4A9C74D1"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11" w:author="Ross Norsworthy" w:date="2020-03-20T00:00:00Z"/>
                <w:sz w:val="20"/>
              </w:rPr>
            </w:pPr>
            <w:ins w:id="10112" w:author="Ross Norsworthy" w:date="2020-03-20T00:00:00Z">
              <w:r w:rsidRPr="00CB6B8E">
                <w:rPr>
                  <w:sz w:val="20"/>
                </w:rPr>
                <w:t>ASM identifier</w:t>
              </w:r>
            </w:ins>
          </w:p>
        </w:tc>
        <w:tc>
          <w:tcPr>
            <w:tcW w:w="1471" w:type="dxa"/>
          </w:tcPr>
          <w:p w14:paraId="6F3A43C6"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13" w:author="Ross Norsworthy" w:date="2020-03-20T00:00:00Z"/>
                <w:sz w:val="20"/>
              </w:rPr>
            </w:pPr>
            <w:ins w:id="10114" w:author="Ross Norsworthy" w:date="2020-03-20T00:00:00Z">
              <w:r w:rsidRPr="00CB6B8E">
                <w:rPr>
                  <w:sz w:val="20"/>
                </w:rPr>
                <w:t>16</w:t>
              </w:r>
            </w:ins>
          </w:p>
        </w:tc>
        <w:tc>
          <w:tcPr>
            <w:tcW w:w="6411" w:type="dxa"/>
          </w:tcPr>
          <w:p w14:paraId="2946F892" w14:textId="7A2F1A05"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15" w:author="Ross Norsworthy" w:date="2020-03-20T00:00:00Z"/>
                <w:sz w:val="20"/>
              </w:rPr>
            </w:pPr>
            <w:ins w:id="10116" w:author="Ross Norsworthy" w:date="2020-03-20T00:00:00Z">
              <w:r w:rsidRPr="00CB6B8E">
                <w:rPr>
                  <w:sz w:val="20"/>
                </w:rPr>
                <w:t xml:space="preserve">Application identifier and described in </w:t>
              </w:r>
              <w:del w:id="10117" w:author="USA Editor 2021" w:date="2021-01-05T13:34:00Z">
                <w:r w:rsidRPr="00137681" w:rsidDel="00137681">
                  <w:rPr>
                    <w:sz w:val="20"/>
                    <w:highlight w:val="green"/>
                    <w:rPrChange w:id="10118" w:author="USA Editor 2021" w:date="2021-01-05T13:34:00Z">
                      <w:rPr>
                        <w:sz w:val="20"/>
                      </w:rPr>
                    </w:rPrChange>
                  </w:rPr>
                  <w:delText>section B</w:delText>
                </w:r>
              </w:del>
            </w:ins>
            <w:ins w:id="10119" w:author="USA Editor 2021" w:date="2021-01-05T13:34:00Z">
              <w:r w:rsidR="00137681" w:rsidRPr="00137681">
                <w:rPr>
                  <w:sz w:val="20"/>
                  <w:highlight w:val="green"/>
                  <w:rPrChange w:id="10120" w:author="USA Editor 2021" w:date="2021-01-05T13:34:00Z">
                    <w:rPr>
                      <w:sz w:val="20"/>
                    </w:rPr>
                  </w:rPrChange>
                </w:rPr>
                <w:t>§</w:t>
              </w:r>
            </w:ins>
            <w:ins w:id="10121" w:author="Ross Norsworthy" w:date="2020-03-20T00:00:00Z">
              <w:r w:rsidRPr="00137681">
                <w:rPr>
                  <w:sz w:val="20"/>
                  <w:highlight w:val="green"/>
                  <w:rPrChange w:id="10122" w:author="USA Editor 2021" w:date="2021-01-05T13:34:00Z">
                    <w:rPr>
                      <w:sz w:val="20"/>
                    </w:rPr>
                  </w:rPrChange>
                </w:rPr>
                <w:t xml:space="preserve"> </w:t>
              </w:r>
              <w:del w:id="10123" w:author="USA Editor 2021" w:date="2021-01-05T13:34:00Z">
                <w:r w:rsidRPr="00137681" w:rsidDel="00137681">
                  <w:rPr>
                    <w:sz w:val="20"/>
                    <w:highlight w:val="green"/>
                    <w:rPrChange w:id="10124" w:author="USA Editor 2021" w:date="2021-01-05T13:34:00Z">
                      <w:rPr>
                        <w:sz w:val="20"/>
                      </w:rPr>
                    </w:rPrChange>
                  </w:rPr>
                  <w:delText>5</w:delText>
                </w:r>
              </w:del>
            </w:ins>
            <w:ins w:id="10125" w:author="USA Editor 2021" w:date="2021-01-05T13:34:00Z">
              <w:r w:rsidR="00137681" w:rsidRPr="00137681">
                <w:rPr>
                  <w:sz w:val="20"/>
                  <w:highlight w:val="green"/>
                  <w:rPrChange w:id="10126" w:author="USA Editor 2021" w:date="2021-01-05T13:34:00Z">
                    <w:rPr>
                      <w:sz w:val="20"/>
                    </w:rPr>
                  </w:rPrChange>
                </w:rPr>
                <w:t>6</w:t>
              </w:r>
            </w:ins>
            <w:ins w:id="10127" w:author="Ross Norsworthy" w:date="2020-03-20T00:00:00Z">
              <w:r w:rsidRPr="00CB6B8E">
                <w:rPr>
                  <w:sz w:val="20"/>
                </w:rPr>
                <w:t>.2</w:t>
              </w:r>
            </w:ins>
          </w:p>
        </w:tc>
      </w:tr>
      <w:tr w:rsidR="00A013FD" w:rsidRPr="00A013FD" w14:paraId="08712D06" w14:textId="77777777" w:rsidTr="00BF604E">
        <w:trPr>
          <w:ins w:id="10128" w:author="Ross Norsworthy" w:date="2020-03-20T00:00:00Z"/>
        </w:trPr>
        <w:tc>
          <w:tcPr>
            <w:tcW w:w="1747" w:type="dxa"/>
          </w:tcPr>
          <w:p w14:paraId="6F8189B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29" w:author="Ross Norsworthy" w:date="2020-03-20T00:00:00Z"/>
                <w:sz w:val="20"/>
              </w:rPr>
            </w:pPr>
            <w:ins w:id="10130" w:author="Ross Norsworthy" w:date="2020-03-20T00:00:00Z">
              <w:r w:rsidRPr="00CB6B8E">
                <w:rPr>
                  <w:sz w:val="20"/>
                </w:rPr>
                <w:t>Binary Data</w:t>
              </w:r>
            </w:ins>
          </w:p>
          <w:p w14:paraId="578D8274"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31" w:author="Ross Norsworthy" w:date="2020-03-20T00:00:00Z"/>
                <w:sz w:val="20"/>
              </w:rPr>
            </w:pPr>
            <w:ins w:id="10132" w:author="Ross Norsworthy" w:date="2020-03-20T00:00:00Z">
              <w:r w:rsidRPr="00CB6B8E">
                <w:rPr>
                  <w:sz w:val="20"/>
                </w:rPr>
                <w:t>(no FEC / FEC)</w:t>
              </w:r>
            </w:ins>
          </w:p>
        </w:tc>
        <w:tc>
          <w:tcPr>
            <w:tcW w:w="1471" w:type="dxa"/>
          </w:tcPr>
          <w:p w14:paraId="6AD28CE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33" w:author="Ross Norsworthy" w:date="2020-03-20T00:00:00Z"/>
                <w:sz w:val="20"/>
              </w:rPr>
            </w:pPr>
            <w:ins w:id="10134" w:author="Ross Norsworthy" w:date="2020-03-20T00:00:00Z">
              <w:r w:rsidRPr="00CB6B8E">
                <w:rPr>
                  <w:sz w:val="20"/>
                </w:rPr>
                <w:t>1 slot: 208 / 112</w:t>
              </w:r>
            </w:ins>
          </w:p>
          <w:p w14:paraId="2A748849"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35" w:author="Ross Norsworthy" w:date="2020-03-20T00:00:00Z"/>
                <w:sz w:val="20"/>
              </w:rPr>
            </w:pPr>
            <w:ins w:id="10136" w:author="Ross Norsworthy" w:date="2020-03-20T00:00:00Z">
              <w:r w:rsidRPr="00CB6B8E">
                <w:rPr>
                  <w:sz w:val="20"/>
                </w:rPr>
                <w:t>2 slot: 720 / 496</w:t>
              </w:r>
            </w:ins>
          </w:p>
          <w:p w14:paraId="539D107D"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37" w:author="Ross Norsworthy" w:date="2020-03-20T00:00:00Z"/>
                <w:sz w:val="20"/>
              </w:rPr>
            </w:pPr>
            <w:ins w:id="10138" w:author="Ross Norsworthy" w:date="2020-03-20T00:00:00Z">
              <w:r w:rsidRPr="00CB6B8E">
                <w:rPr>
                  <w:sz w:val="20"/>
                </w:rPr>
                <w:t>3 slot: 1232 / 880</w:t>
              </w:r>
            </w:ins>
          </w:p>
          <w:p w14:paraId="4B8E7F8C"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39" w:author="Ross Norsworthy" w:date="2020-03-20T00:00:00Z"/>
                <w:sz w:val="20"/>
              </w:rPr>
            </w:pPr>
            <w:ins w:id="10140" w:author="Ross Norsworthy" w:date="2020-03-20T00:00:00Z">
              <w:r w:rsidRPr="00CB6B8E">
                <w:rPr>
                  <w:sz w:val="20"/>
                </w:rPr>
                <w:t xml:space="preserve">   SAT: N/A / 776</w:t>
              </w:r>
            </w:ins>
          </w:p>
        </w:tc>
        <w:tc>
          <w:tcPr>
            <w:tcW w:w="6411" w:type="dxa"/>
          </w:tcPr>
          <w:p w14:paraId="34C00C88"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41" w:author="Ross Norsworthy" w:date="2020-03-20T00:00:00Z"/>
                <w:sz w:val="20"/>
              </w:rPr>
            </w:pPr>
            <w:ins w:id="10142" w:author="Ross Norsworthy" w:date="2020-03-20T00:00:00Z">
              <w:r w:rsidRPr="00CB6B8E">
                <w:rPr>
                  <w:sz w:val="20"/>
                </w:rPr>
                <w:t xml:space="preserve">Application data as specified by the ASM Identifier.  </w:t>
              </w:r>
            </w:ins>
          </w:p>
          <w:p w14:paraId="46AD7BBF" w14:textId="77777777" w:rsidR="00A013FD" w:rsidRPr="00CB6B8E"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0143" w:author="Ross Norsworthy" w:date="2020-03-20T00:00:00Z"/>
                <w:sz w:val="20"/>
              </w:rPr>
            </w:pPr>
            <w:ins w:id="10144" w:author="Ross Norsworthy" w:date="2020-03-20T00:00:00Z">
              <w:r w:rsidRPr="00CB6B8E">
                <w:rPr>
                  <w:sz w:val="20"/>
                </w:rPr>
                <w:t>The available length of the binary data is specified by the Link Id.</w:t>
              </w:r>
            </w:ins>
          </w:p>
        </w:tc>
      </w:tr>
    </w:tbl>
    <w:p w14:paraId="78D90276" w14:textId="77777777" w:rsidR="00A013FD" w:rsidRPr="00A013FD" w:rsidRDefault="00A013FD" w:rsidP="004D3800">
      <w:pPr>
        <w:pStyle w:val="Tablefin"/>
        <w:rPr>
          <w:ins w:id="10145" w:author="Ross Norsworthy" w:date="2020-03-20T00:00:00Z"/>
        </w:rPr>
      </w:pPr>
    </w:p>
    <w:p w14:paraId="38406D6B" w14:textId="2F8D719F" w:rsidR="00A013FD" w:rsidRPr="00A013FD" w:rsidRDefault="00925FFD" w:rsidP="00EF4B7E">
      <w:pPr>
        <w:pStyle w:val="Heading1"/>
        <w:rPr>
          <w:ins w:id="10146" w:author="Ross Norsworthy" w:date="2020-03-20T00:00:00Z"/>
          <w:rFonts w:eastAsia="Calibri"/>
          <w:lang w:eastAsia="en-GB"/>
        </w:rPr>
      </w:pPr>
      <w:bookmarkStart w:id="10147" w:name="_Toc35545356"/>
      <w:ins w:id="10148" w:author="Song, Xiaojing" w:date="2020-08-21T12:29:00Z">
        <w:del w:id="10149" w:author="USA Editor 2021" w:date="2020-12-11T11:41:00Z">
          <w:r w:rsidRPr="000E1218" w:rsidDel="000E1218">
            <w:rPr>
              <w:rFonts w:eastAsia="Calibri"/>
              <w:highlight w:val="green"/>
              <w:lang w:eastAsia="en-GB"/>
            </w:rPr>
            <w:delText xml:space="preserve">B </w:delText>
          </w:r>
        </w:del>
      </w:ins>
      <w:ins w:id="10150" w:author="Song, Xiaojing" w:date="2020-08-21T12:30:00Z">
        <w:del w:id="10151" w:author="USA Editor 2021" w:date="2020-12-11T11:41:00Z">
          <w:r w:rsidRPr="000E1218" w:rsidDel="000E1218">
            <w:rPr>
              <w:rFonts w:eastAsia="Calibri"/>
              <w:highlight w:val="green"/>
              <w:lang w:eastAsia="en-GB"/>
            </w:rPr>
            <w:delText>7</w:delText>
          </w:r>
        </w:del>
      </w:ins>
      <w:ins w:id="10152" w:author="USA Editor 2021" w:date="2020-12-11T11:41:00Z">
        <w:r w:rsidR="000E1218" w:rsidRPr="000E1218">
          <w:rPr>
            <w:rFonts w:eastAsia="Calibri"/>
            <w:highlight w:val="green"/>
            <w:lang w:eastAsia="en-GB"/>
          </w:rPr>
          <w:t>8</w:t>
        </w:r>
      </w:ins>
      <w:ins w:id="10153" w:author="Song, Xiaojing" w:date="2020-08-21T12:30:00Z">
        <w:r>
          <w:rPr>
            <w:rFonts w:eastAsia="Calibri"/>
            <w:lang w:eastAsia="en-GB"/>
          </w:rPr>
          <w:tab/>
        </w:r>
      </w:ins>
      <w:ins w:id="10154" w:author="Ross Norsworthy" w:date="2020-03-20T00:00:00Z">
        <w:r w:rsidR="00A013FD" w:rsidRPr="00A013FD">
          <w:rPr>
            <w:rFonts w:eastAsia="Calibri"/>
            <w:lang w:eastAsia="en-GB"/>
          </w:rPr>
          <w:t xml:space="preserve">Example of </w:t>
        </w:r>
      </w:ins>
      <w:ins w:id="10155" w:author="Ross Norsworthy" w:date="2020-03-20T09:34:00Z">
        <w:r w:rsidR="00A013FD" w:rsidRPr="00A013FD">
          <w:rPr>
            <w:rFonts w:eastAsia="Calibri"/>
            <w:lang w:eastAsia="en-GB"/>
          </w:rPr>
          <w:t>ASM</w:t>
        </w:r>
      </w:ins>
      <w:ins w:id="10156" w:author="Ross Norsworthy" w:date="2020-03-20T00:00:00Z">
        <w:r w:rsidR="00A013FD" w:rsidRPr="00A013FD">
          <w:rPr>
            <w:rFonts w:eastAsia="Calibri"/>
            <w:lang w:eastAsia="en-GB"/>
          </w:rPr>
          <w:t xml:space="preserve"> burst</w:t>
        </w:r>
      </w:ins>
      <w:bookmarkEnd w:id="10147"/>
      <w:ins w:id="10157" w:author="Ross Norsworthy" w:date="2020-03-20T09:34:00Z">
        <w:r w:rsidR="00A013FD" w:rsidRPr="00A013FD">
          <w:rPr>
            <w:rFonts w:eastAsia="Calibri"/>
            <w:lang w:eastAsia="en-GB"/>
          </w:rPr>
          <w:t xml:space="preserve"> s</w:t>
        </w:r>
      </w:ins>
      <w:ins w:id="10158" w:author="Ross Norsworthy" w:date="2020-03-20T09:35:00Z">
        <w:r w:rsidR="00A013FD" w:rsidRPr="00A013FD">
          <w:rPr>
            <w:rFonts w:eastAsia="Calibri"/>
            <w:lang w:eastAsia="en-GB"/>
          </w:rPr>
          <w:t>ymbol</w:t>
        </w:r>
      </w:ins>
      <w:ins w:id="10159" w:author="Ross Norsworthy" w:date="2020-03-20T09:34:00Z">
        <w:r w:rsidR="00A013FD" w:rsidRPr="00A013FD">
          <w:rPr>
            <w:rFonts w:eastAsia="Calibri"/>
            <w:lang w:eastAsia="en-GB"/>
          </w:rPr>
          <w:t xml:space="preserve"> generation</w:t>
        </w:r>
      </w:ins>
    </w:p>
    <w:p w14:paraId="1AB261CA" w14:textId="77777777" w:rsidR="00A013FD" w:rsidRPr="00A013FD" w:rsidRDefault="00A013FD" w:rsidP="00A013FD">
      <w:pPr>
        <w:rPr>
          <w:ins w:id="10160" w:author="Ross Norsworthy" w:date="2020-03-20T00:00:00Z"/>
          <w:rFonts w:eastAsia="Malgun Gothic"/>
          <w:lang w:val="en-US" w:eastAsia="ko-KR"/>
        </w:rPr>
      </w:pPr>
      <w:ins w:id="10161" w:author="Ross Norsworthy" w:date="2020-03-20T00:00:00Z">
        <w:r w:rsidRPr="00A013FD">
          <w:rPr>
            <w:rFonts w:eastAsia="Malgun Gothic"/>
            <w:lang w:val="en-US" w:eastAsia="ko-KR"/>
          </w:rPr>
          <w:t xml:space="preserve">The following shows an example of generating one VDES burst, using Link Config ID #5.  An ASM Acknowledgement Message is used as a simple example. </w:t>
        </w:r>
      </w:ins>
    </w:p>
    <w:p w14:paraId="485E3389" w14:textId="77777777" w:rsidR="00A013FD" w:rsidRPr="00A013FD" w:rsidRDefault="00A013FD" w:rsidP="00A013FD">
      <w:pPr>
        <w:rPr>
          <w:lang w:val="en-US"/>
        </w:rPr>
      </w:pPr>
      <w:ins w:id="10162" w:author="Ross Norsworthy" w:date="2020-03-20T00:00:00Z">
        <w:r w:rsidRPr="00A013FD">
          <w:rPr>
            <w:rFonts w:eastAsia="Malgun Gothic"/>
            <w:lang w:val="en-US" w:eastAsia="ko-KR"/>
          </w:rPr>
          <w:t xml:space="preserve">This is done by (a) Generating the ASM Message structure </w:t>
        </w:r>
        <w:r w:rsidRPr="00A013FD">
          <w:rPr>
            <w:lang w:val="en-US"/>
          </w:rPr>
          <w:t xml:space="preserve">(b) bit packing the message, (b) appending CRC32, (c) performing FEC encoding with flushing bits, (d) bit-scrambling and (e) Adding Syncword and Link ID + </w:t>
        </w:r>
        <w:r w:rsidRPr="00A013FD">
          <w:rPr>
            <w:rFonts w:eastAsia="Malgun Gothic" w:hint="eastAsia"/>
            <w:lang w:val="en-US" w:eastAsia="ko-KR"/>
          </w:rPr>
          <w:t>symbol</w:t>
        </w:r>
        <w:r w:rsidRPr="00A013FD">
          <w:rPr>
            <w:lang w:val="en-US"/>
          </w:rPr>
          <w:t>-mapping:</w:t>
        </w:r>
      </w:ins>
    </w:p>
    <w:p w14:paraId="60EBEE9A" w14:textId="77777777" w:rsidR="00A013FD" w:rsidRPr="00A013FD" w:rsidRDefault="00A013FD" w:rsidP="00A013FD">
      <w:pPr>
        <w:rPr>
          <w:rFonts w:eastAsia="Malgun Gothic"/>
          <w:lang w:val="en-US" w:eastAsia="ko-KR"/>
        </w:rPr>
      </w:pPr>
    </w:p>
    <w:p w14:paraId="562D6FFF" w14:textId="6B577B54"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lang w:eastAsia="ko-KR"/>
        </w:rPr>
        <w:t xml:space="preserve">Input message structure (Using ASM Acknowledgement Message as an example)  See </w:t>
      </w:r>
      <w:del w:id="10163" w:author="USA Editor 2021" w:date="2020-12-11T11:42:00Z">
        <w:r w:rsidRPr="000E1218" w:rsidDel="000E1218">
          <w:rPr>
            <w:rFonts w:eastAsia="Malgun Gothic"/>
            <w:highlight w:val="green"/>
            <w:lang w:eastAsia="ko-KR"/>
            <w:rPrChange w:id="10164" w:author="USA Editor 2021" w:date="2020-12-11T11:42:00Z">
              <w:rPr>
                <w:rFonts w:eastAsia="Malgun Gothic"/>
                <w:lang w:eastAsia="ko-KR"/>
              </w:rPr>
            </w:rPrChange>
          </w:rPr>
          <w:delText>Section B</w:delText>
        </w:r>
      </w:del>
      <w:ins w:id="10165" w:author="USA Editor 2021" w:date="2020-12-11T11:42:00Z">
        <w:r w:rsidR="000E1218" w:rsidRPr="000E1218">
          <w:rPr>
            <w:highlight w:val="green"/>
            <w:lang w:val="en-US"/>
            <w:rPrChange w:id="10166" w:author="USA Editor 2021" w:date="2020-12-11T11:42:00Z">
              <w:rPr>
                <w:lang w:val="en-US"/>
              </w:rPr>
            </w:rPrChange>
          </w:rPr>
          <w:t>§</w:t>
        </w:r>
      </w:ins>
      <w:r w:rsidRPr="00A013FD">
        <w:rPr>
          <w:rFonts w:eastAsia="Malgun Gothic"/>
          <w:lang w:eastAsia="ko-KR"/>
        </w:rPr>
        <w:t xml:space="preserve"> </w:t>
      </w:r>
      <w:del w:id="10167" w:author="USA Editor 2021" w:date="2021-01-07T11:37:00Z">
        <w:r w:rsidRPr="00A1306C" w:rsidDel="00A1306C">
          <w:rPr>
            <w:rFonts w:eastAsia="Malgun Gothic"/>
            <w:highlight w:val="green"/>
            <w:lang w:eastAsia="ko-KR"/>
            <w:rPrChange w:id="10168" w:author="USA Editor 2021" w:date="2021-01-07T11:37:00Z">
              <w:rPr>
                <w:rFonts w:eastAsia="Malgun Gothic"/>
                <w:lang w:eastAsia="ko-KR"/>
              </w:rPr>
            </w:rPrChange>
          </w:rPr>
          <w:delText>6</w:delText>
        </w:r>
      </w:del>
      <w:ins w:id="10169" w:author="USA Editor 2021" w:date="2021-01-07T11:37:00Z">
        <w:r w:rsidR="00A1306C" w:rsidRPr="00A1306C">
          <w:rPr>
            <w:rFonts w:eastAsia="Malgun Gothic"/>
            <w:highlight w:val="green"/>
            <w:lang w:eastAsia="ko-KR"/>
            <w:rPrChange w:id="10170" w:author="USA Editor 2021" w:date="2021-01-07T11:37:00Z">
              <w:rPr>
                <w:rFonts w:eastAsia="Malgun Gothic"/>
                <w:lang w:eastAsia="ko-KR"/>
              </w:rPr>
            </w:rPrChange>
          </w:rPr>
          <w:t>7</w:t>
        </w:r>
      </w:ins>
      <w:r w:rsidRPr="00A013FD">
        <w:rPr>
          <w:rFonts w:eastAsia="Malgun Gothic"/>
          <w:lang w:eastAsia="ko-KR"/>
        </w:rPr>
        <w:t>.8.</w:t>
      </w:r>
    </w:p>
    <w:tbl>
      <w:tblPr>
        <w:tblStyle w:val="TableGrid"/>
        <w:tblW w:w="0" w:type="auto"/>
        <w:tblInd w:w="760" w:type="dxa"/>
        <w:tblLook w:val="04A0" w:firstRow="1" w:lastRow="0" w:firstColumn="1" w:lastColumn="0" w:noHBand="0" w:noVBand="1"/>
      </w:tblPr>
      <w:tblGrid>
        <w:gridCol w:w="1526"/>
        <w:gridCol w:w="1357"/>
        <w:gridCol w:w="1075"/>
        <w:gridCol w:w="4911"/>
      </w:tblGrid>
      <w:tr w:rsidR="00A013FD" w:rsidRPr="00A013FD" w14:paraId="6F638BD5" w14:textId="77777777" w:rsidTr="00BF604E">
        <w:tc>
          <w:tcPr>
            <w:tcW w:w="1787" w:type="dxa"/>
          </w:tcPr>
          <w:p w14:paraId="282E729D" w14:textId="77777777" w:rsidR="00A013FD" w:rsidRPr="00A013FD" w:rsidRDefault="00A013FD" w:rsidP="00A013FD">
            <w:pPr>
              <w:contextualSpacing/>
              <w:rPr>
                <w:b/>
                <w:lang w:eastAsia="ko-KR"/>
              </w:rPr>
            </w:pPr>
            <w:r w:rsidRPr="00A013FD">
              <w:rPr>
                <w:b/>
                <w:lang w:eastAsia="ko-KR"/>
              </w:rPr>
              <w:t>Parameter</w:t>
            </w:r>
          </w:p>
        </w:tc>
        <w:tc>
          <w:tcPr>
            <w:tcW w:w="1701" w:type="dxa"/>
          </w:tcPr>
          <w:p w14:paraId="18EFB6DF" w14:textId="77777777" w:rsidR="00A013FD" w:rsidRPr="00A013FD" w:rsidRDefault="00A013FD" w:rsidP="00A013FD">
            <w:pPr>
              <w:contextualSpacing/>
              <w:rPr>
                <w:b/>
              </w:rPr>
            </w:pPr>
            <w:r w:rsidRPr="00A013FD">
              <w:rPr>
                <w:b/>
              </w:rPr>
              <w:t>Number of Bits</w:t>
            </w:r>
          </w:p>
        </w:tc>
        <w:tc>
          <w:tcPr>
            <w:tcW w:w="1134" w:type="dxa"/>
          </w:tcPr>
          <w:p w14:paraId="3F474794" w14:textId="77777777" w:rsidR="00A013FD" w:rsidRPr="00A013FD" w:rsidRDefault="00A013FD" w:rsidP="00A013FD">
            <w:pPr>
              <w:contextualSpacing/>
              <w:rPr>
                <w:b/>
              </w:rPr>
            </w:pPr>
            <w:r w:rsidRPr="00A013FD">
              <w:rPr>
                <w:b/>
              </w:rPr>
              <w:t>Value</w:t>
            </w:r>
          </w:p>
        </w:tc>
        <w:tc>
          <w:tcPr>
            <w:tcW w:w="10059" w:type="dxa"/>
          </w:tcPr>
          <w:p w14:paraId="2C91C5F1" w14:textId="77777777" w:rsidR="00A013FD" w:rsidRPr="00A013FD" w:rsidRDefault="00A013FD" w:rsidP="00A013FD">
            <w:pPr>
              <w:contextualSpacing/>
              <w:rPr>
                <w:b/>
              </w:rPr>
            </w:pPr>
            <w:r w:rsidRPr="00A013FD">
              <w:rPr>
                <w:b/>
              </w:rPr>
              <w:t>Bits</w:t>
            </w:r>
          </w:p>
        </w:tc>
      </w:tr>
      <w:tr w:rsidR="00A013FD" w:rsidRPr="00A013FD" w14:paraId="2F02AF5B" w14:textId="77777777" w:rsidTr="00BF604E">
        <w:tc>
          <w:tcPr>
            <w:tcW w:w="1787" w:type="dxa"/>
          </w:tcPr>
          <w:p w14:paraId="58F8700D" w14:textId="77777777" w:rsidR="00A013FD" w:rsidRPr="00A013FD" w:rsidRDefault="00A013FD" w:rsidP="00A013FD">
            <w:pPr>
              <w:contextualSpacing/>
              <w:rPr>
                <w:sz w:val="18"/>
                <w:szCs w:val="18"/>
                <w:lang w:eastAsia="ko-KR"/>
              </w:rPr>
            </w:pPr>
            <w:r w:rsidRPr="00A013FD">
              <w:rPr>
                <w:sz w:val="18"/>
                <w:szCs w:val="18"/>
                <w:lang w:eastAsia="ko-KR"/>
              </w:rPr>
              <w:t>Message ID</w:t>
            </w:r>
          </w:p>
        </w:tc>
        <w:tc>
          <w:tcPr>
            <w:tcW w:w="1701" w:type="dxa"/>
          </w:tcPr>
          <w:p w14:paraId="4DEF7E5C" w14:textId="77777777" w:rsidR="00A013FD" w:rsidRPr="00A013FD" w:rsidRDefault="00A013FD" w:rsidP="00A013FD">
            <w:pPr>
              <w:contextualSpacing/>
              <w:rPr>
                <w:sz w:val="18"/>
                <w:szCs w:val="18"/>
              </w:rPr>
            </w:pPr>
            <w:r w:rsidRPr="00A013FD">
              <w:rPr>
                <w:sz w:val="18"/>
                <w:szCs w:val="18"/>
              </w:rPr>
              <w:t>4</w:t>
            </w:r>
          </w:p>
        </w:tc>
        <w:tc>
          <w:tcPr>
            <w:tcW w:w="1134" w:type="dxa"/>
          </w:tcPr>
          <w:p w14:paraId="77CF6EE1" w14:textId="77777777" w:rsidR="00A013FD" w:rsidRPr="00A013FD" w:rsidRDefault="00A013FD" w:rsidP="00A013FD">
            <w:pPr>
              <w:contextualSpacing/>
              <w:rPr>
                <w:sz w:val="18"/>
                <w:szCs w:val="18"/>
              </w:rPr>
            </w:pPr>
            <w:r w:rsidRPr="00A013FD">
              <w:rPr>
                <w:sz w:val="18"/>
                <w:szCs w:val="18"/>
              </w:rPr>
              <w:t xml:space="preserve">5 </w:t>
            </w:r>
          </w:p>
        </w:tc>
        <w:tc>
          <w:tcPr>
            <w:tcW w:w="10059" w:type="dxa"/>
          </w:tcPr>
          <w:p w14:paraId="6BDD974F" w14:textId="77777777" w:rsidR="00A013FD" w:rsidRPr="00A013FD" w:rsidRDefault="00A013FD" w:rsidP="00A013FD">
            <w:pPr>
              <w:contextualSpacing/>
              <w:rPr>
                <w:sz w:val="18"/>
                <w:szCs w:val="18"/>
              </w:rPr>
            </w:pPr>
            <w:r w:rsidRPr="00A013FD">
              <w:rPr>
                <w:sz w:val="18"/>
                <w:szCs w:val="18"/>
              </w:rPr>
              <w:t>0 1 0 1</w:t>
            </w:r>
          </w:p>
        </w:tc>
      </w:tr>
      <w:tr w:rsidR="00A013FD" w:rsidRPr="00A013FD" w14:paraId="588E4069" w14:textId="77777777" w:rsidTr="00BF604E">
        <w:tc>
          <w:tcPr>
            <w:tcW w:w="1787" w:type="dxa"/>
          </w:tcPr>
          <w:p w14:paraId="150E0111" w14:textId="77777777" w:rsidR="00A013FD" w:rsidRPr="00A013FD" w:rsidRDefault="00A013FD" w:rsidP="00A013FD">
            <w:pPr>
              <w:contextualSpacing/>
              <w:rPr>
                <w:sz w:val="18"/>
                <w:szCs w:val="18"/>
                <w:lang w:eastAsia="ko-KR"/>
              </w:rPr>
            </w:pPr>
            <w:r w:rsidRPr="00A013FD">
              <w:rPr>
                <w:sz w:val="18"/>
                <w:szCs w:val="18"/>
                <w:lang w:eastAsia="ko-KR"/>
              </w:rPr>
              <w:t>Retransmit flag</w:t>
            </w:r>
          </w:p>
        </w:tc>
        <w:tc>
          <w:tcPr>
            <w:tcW w:w="1701" w:type="dxa"/>
          </w:tcPr>
          <w:p w14:paraId="554B95D5" w14:textId="77777777" w:rsidR="00A013FD" w:rsidRPr="00A013FD" w:rsidRDefault="00A013FD" w:rsidP="00A013FD">
            <w:pPr>
              <w:contextualSpacing/>
              <w:rPr>
                <w:sz w:val="18"/>
                <w:szCs w:val="18"/>
              </w:rPr>
            </w:pPr>
            <w:r w:rsidRPr="00A013FD">
              <w:rPr>
                <w:sz w:val="18"/>
                <w:szCs w:val="18"/>
              </w:rPr>
              <w:t>1</w:t>
            </w:r>
          </w:p>
        </w:tc>
        <w:tc>
          <w:tcPr>
            <w:tcW w:w="1134" w:type="dxa"/>
          </w:tcPr>
          <w:p w14:paraId="4FBFF01C" w14:textId="77777777" w:rsidR="00A013FD" w:rsidRPr="00A013FD" w:rsidRDefault="00A013FD" w:rsidP="00A013FD">
            <w:pPr>
              <w:contextualSpacing/>
              <w:rPr>
                <w:sz w:val="18"/>
                <w:szCs w:val="18"/>
              </w:rPr>
            </w:pPr>
            <w:r w:rsidRPr="00A013FD">
              <w:rPr>
                <w:sz w:val="18"/>
                <w:szCs w:val="18"/>
              </w:rPr>
              <w:t xml:space="preserve">0 </w:t>
            </w:r>
          </w:p>
        </w:tc>
        <w:tc>
          <w:tcPr>
            <w:tcW w:w="10059" w:type="dxa"/>
          </w:tcPr>
          <w:p w14:paraId="116B32F3" w14:textId="77777777" w:rsidR="00A013FD" w:rsidRPr="00A013FD" w:rsidRDefault="00A013FD" w:rsidP="00A013FD">
            <w:pPr>
              <w:contextualSpacing/>
              <w:rPr>
                <w:sz w:val="18"/>
                <w:szCs w:val="18"/>
              </w:rPr>
            </w:pPr>
            <w:r w:rsidRPr="00A013FD">
              <w:rPr>
                <w:sz w:val="18"/>
                <w:szCs w:val="18"/>
              </w:rPr>
              <w:t>0</w:t>
            </w:r>
          </w:p>
        </w:tc>
      </w:tr>
      <w:tr w:rsidR="00A013FD" w:rsidRPr="00A013FD" w14:paraId="64D44197" w14:textId="77777777" w:rsidTr="00BF604E">
        <w:tc>
          <w:tcPr>
            <w:tcW w:w="1787" w:type="dxa"/>
          </w:tcPr>
          <w:p w14:paraId="6449D575" w14:textId="77777777" w:rsidR="00A013FD" w:rsidRPr="00A013FD" w:rsidRDefault="00A013FD" w:rsidP="00A013FD">
            <w:pPr>
              <w:contextualSpacing/>
              <w:rPr>
                <w:sz w:val="18"/>
                <w:szCs w:val="18"/>
                <w:lang w:eastAsia="ko-KR"/>
              </w:rPr>
            </w:pPr>
            <w:r w:rsidRPr="00A013FD">
              <w:rPr>
                <w:sz w:val="18"/>
                <w:szCs w:val="18"/>
                <w:lang w:eastAsia="ko-KR"/>
              </w:rPr>
              <w:t>Repeat Indicator</w:t>
            </w:r>
          </w:p>
        </w:tc>
        <w:tc>
          <w:tcPr>
            <w:tcW w:w="1701" w:type="dxa"/>
          </w:tcPr>
          <w:p w14:paraId="7F8ED71F" w14:textId="77777777" w:rsidR="00A013FD" w:rsidRPr="00A013FD" w:rsidRDefault="00A013FD" w:rsidP="00A013FD">
            <w:pPr>
              <w:contextualSpacing/>
              <w:rPr>
                <w:sz w:val="18"/>
                <w:szCs w:val="18"/>
              </w:rPr>
            </w:pPr>
            <w:r w:rsidRPr="00A013FD">
              <w:rPr>
                <w:sz w:val="18"/>
                <w:szCs w:val="18"/>
              </w:rPr>
              <w:t>2</w:t>
            </w:r>
          </w:p>
        </w:tc>
        <w:tc>
          <w:tcPr>
            <w:tcW w:w="1134" w:type="dxa"/>
          </w:tcPr>
          <w:p w14:paraId="25DFB680" w14:textId="77777777" w:rsidR="00A013FD" w:rsidRPr="00A013FD" w:rsidRDefault="00A013FD" w:rsidP="00A013FD">
            <w:pPr>
              <w:contextualSpacing/>
              <w:rPr>
                <w:sz w:val="18"/>
                <w:szCs w:val="18"/>
              </w:rPr>
            </w:pPr>
            <w:r w:rsidRPr="00A013FD">
              <w:rPr>
                <w:sz w:val="18"/>
                <w:szCs w:val="18"/>
              </w:rPr>
              <w:t xml:space="preserve">0 </w:t>
            </w:r>
          </w:p>
        </w:tc>
        <w:tc>
          <w:tcPr>
            <w:tcW w:w="10059" w:type="dxa"/>
          </w:tcPr>
          <w:p w14:paraId="12691841" w14:textId="77777777" w:rsidR="00A013FD" w:rsidRPr="00A013FD" w:rsidRDefault="00A013FD" w:rsidP="00A013FD">
            <w:pPr>
              <w:contextualSpacing/>
              <w:rPr>
                <w:sz w:val="18"/>
                <w:szCs w:val="18"/>
              </w:rPr>
            </w:pPr>
            <w:r w:rsidRPr="00A013FD">
              <w:rPr>
                <w:sz w:val="18"/>
                <w:szCs w:val="18"/>
              </w:rPr>
              <w:t>0 0</w:t>
            </w:r>
          </w:p>
        </w:tc>
      </w:tr>
      <w:tr w:rsidR="00A013FD" w:rsidRPr="00A013FD" w14:paraId="433459B4" w14:textId="77777777" w:rsidTr="00BF604E">
        <w:tc>
          <w:tcPr>
            <w:tcW w:w="1787" w:type="dxa"/>
          </w:tcPr>
          <w:p w14:paraId="3DE51EBD" w14:textId="77777777" w:rsidR="00A013FD" w:rsidRPr="00A013FD" w:rsidRDefault="00A013FD" w:rsidP="00A013FD">
            <w:pPr>
              <w:contextualSpacing/>
              <w:rPr>
                <w:sz w:val="18"/>
                <w:szCs w:val="18"/>
                <w:lang w:eastAsia="ko-KR"/>
              </w:rPr>
            </w:pPr>
            <w:r w:rsidRPr="00A013FD">
              <w:rPr>
                <w:sz w:val="18"/>
                <w:szCs w:val="18"/>
                <w:lang w:eastAsia="ko-KR"/>
              </w:rPr>
              <w:t>Source ID</w:t>
            </w:r>
          </w:p>
        </w:tc>
        <w:tc>
          <w:tcPr>
            <w:tcW w:w="1701" w:type="dxa"/>
          </w:tcPr>
          <w:p w14:paraId="19D90D2F" w14:textId="77777777" w:rsidR="00A013FD" w:rsidRPr="00A013FD" w:rsidRDefault="00A013FD" w:rsidP="00A013FD">
            <w:pPr>
              <w:contextualSpacing/>
              <w:rPr>
                <w:sz w:val="18"/>
                <w:szCs w:val="18"/>
              </w:rPr>
            </w:pPr>
            <w:r w:rsidRPr="00A013FD">
              <w:rPr>
                <w:sz w:val="18"/>
                <w:szCs w:val="18"/>
              </w:rPr>
              <w:t>32</w:t>
            </w:r>
          </w:p>
        </w:tc>
        <w:tc>
          <w:tcPr>
            <w:tcW w:w="1134" w:type="dxa"/>
          </w:tcPr>
          <w:p w14:paraId="36DB735B" w14:textId="77777777" w:rsidR="00A013FD" w:rsidRPr="00A013FD" w:rsidRDefault="00A013FD" w:rsidP="00A013FD">
            <w:pPr>
              <w:contextualSpacing/>
              <w:rPr>
                <w:sz w:val="18"/>
                <w:szCs w:val="18"/>
              </w:rPr>
            </w:pPr>
            <w:r w:rsidRPr="00A013FD">
              <w:rPr>
                <w:sz w:val="18"/>
                <w:szCs w:val="18"/>
              </w:rPr>
              <w:t xml:space="preserve">123456789 </w:t>
            </w:r>
          </w:p>
        </w:tc>
        <w:tc>
          <w:tcPr>
            <w:tcW w:w="10059" w:type="dxa"/>
          </w:tcPr>
          <w:p w14:paraId="1BE53524" w14:textId="77777777" w:rsidR="00A013FD" w:rsidRPr="00A013FD" w:rsidRDefault="00A013FD" w:rsidP="00A013FD">
            <w:pPr>
              <w:contextualSpacing/>
              <w:rPr>
                <w:sz w:val="18"/>
                <w:szCs w:val="18"/>
              </w:rPr>
            </w:pPr>
            <w:r w:rsidRPr="00A013FD">
              <w:rPr>
                <w:sz w:val="18"/>
                <w:szCs w:val="18"/>
              </w:rPr>
              <w:t xml:space="preserve">0 0 0 0 0 1 1 1   0 1 0 1 1 0 1 1   1 1 0 0 1 1 0 1   0 0 0 1 0 1 0 1 </w:t>
            </w:r>
          </w:p>
        </w:tc>
      </w:tr>
      <w:tr w:rsidR="00A013FD" w:rsidRPr="00A013FD" w14:paraId="03E7AB48" w14:textId="77777777" w:rsidTr="00BF604E">
        <w:tc>
          <w:tcPr>
            <w:tcW w:w="1787" w:type="dxa"/>
          </w:tcPr>
          <w:p w14:paraId="4A622E00" w14:textId="77777777" w:rsidR="00A013FD" w:rsidRPr="00A013FD" w:rsidRDefault="00A013FD" w:rsidP="00A013FD">
            <w:pPr>
              <w:contextualSpacing/>
              <w:rPr>
                <w:sz w:val="18"/>
                <w:szCs w:val="18"/>
                <w:lang w:eastAsia="ko-KR"/>
              </w:rPr>
            </w:pPr>
            <w:r w:rsidRPr="00A013FD">
              <w:rPr>
                <w:sz w:val="18"/>
                <w:szCs w:val="18"/>
                <w:lang w:eastAsia="ko-KR"/>
              </w:rPr>
              <w:t>Destination ID</w:t>
            </w:r>
          </w:p>
        </w:tc>
        <w:tc>
          <w:tcPr>
            <w:tcW w:w="1701" w:type="dxa"/>
          </w:tcPr>
          <w:p w14:paraId="338B8726" w14:textId="77777777" w:rsidR="00A013FD" w:rsidRPr="00A013FD" w:rsidRDefault="00A013FD" w:rsidP="00A013FD">
            <w:pPr>
              <w:contextualSpacing/>
              <w:rPr>
                <w:sz w:val="18"/>
                <w:szCs w:val="18"/>
              </w:rPr>
            </w:pPr>
            <w:r w:rsidRPr="00A013FD">
              <w:rPr>
                <w:sz w:val="18"/>
                <w:szCs w:val="18"/>
              </w:rPr>
              <w:t>32</w:t>
            </w:r>
          </w:p>
        </w:tc>
        <w:tc>
          <w:tcPr>
            <w:tcW w:w="1134" w:type="dxa"/>
          </w:tcPr>
          <w:p w14:paraId="0ACC8BC8" w14:textId="77777777" w:rsidR="00A013FD" w:rsidRPr="00A013FD" w:rsidRDefault="00A013FD" w:rsidP="00A013FD">
            <w:pPr>
              <w:contextualSpacing/>
              <w:rPr>
                <w:sz w:val="18"/>
                <w:szCs w:val="18"/>
              </w:rPr>
            </w:pPr>
            <w:r w:rsidRPr="00A013FD">
              <w:rPr>
                <w:sz w:val="18"/>
                <w:szCs w:val="18"/>
              </w:rPr>
              <w:t>987654321</w:t>
            </w:r>
          </w:p>
        </w:tc>
        <w:tc>
          <w:tcPr>
            <w:tcW w:w="10059" w:type="dxa"/>
          </w:tcPr>
          <w:p w14:paraId="641B3C5D" w14:textId="77777777" w:rsidR="00A013FD" w:rsidRPr="00A013FD" w:rsidRDefault="00A013FD" w:rsidP="00A013FD">
            <w:pPr>
              <w:contextualSpacing/>
              <w:rPr>
                <w:sz w:val="18"/>
                <w:szCs w:val="18"/>
              </w:rPr>
            </w:pPr>
            <w:r w:rsidRPr="00A013FD">
              <w:rPr>
                <w:sz w:val="18"/>
                <w:szCs w:val="18"/>
              </w:rPr>
              <w:t>0 0 1 1 1 0 1 0   1 1 0 1 1 1 1 0   0 1 1 0 1 0 0 0   1 0 1 1 0 0 0 1</w:t>
            </w:r>
          </w:p>
        </w:tc>
      </w:tr>
      <w:tr w:rsidR="00A013FD" w:rsidRPr="00A013FD" w14:paraId="1AD48218" w14:textId="77777777" w:rsidTr="00BF604E">
        <w:tc>
          <w:tcPr>
            <w:tcW w:w="1787" w:type="dxa"/>
          </w:tcPr>
          <w:p w14:paraId="69A2A76B" w14:textId="77777777" w:rsidR="00A013FD" w:rsidRPr="00A013FD" w:rsidRDefault="00A013FD" w:rsidP="00A013FD">
            <w:pPr>
              <w:contextualSpacing/>
              <w:rPr>
                <w:sz w:val="18"/>
                <w:szCs w:val="18"/>
                <w:lang w:eastAsia="ko-KR"/>
              </w:rPr>
            </w:pPr>
            <w:r w:rsidRPr="00A013FD">
              <w:rPr>
                <w:sz w:val="18"/>
                <w:szCs w:val="18"/>
                <w:lang w:eastAsia="ko-KR"/>
              </w:rPr>
              <w:t>ACK/NACK Mask</w:t>
            </w:r>
          </w:p>
        </w:tc>
        <w:tc>
          <w:tcPr>
            <w:tcW w:w="1701" w:type="dxa"/>
          </w:tcPr>
          <w:p w14:paraId="1FFDB1E7" w14:textId="77777777" w:rsidR="00A013FD" w:rsidRPr="00A013FD" w:rsidRDefault="00A013FD" w:rsidP="00A013FD">
            <w:pPr>
              <w:contextualSpacing/>
              <w:rPr>
                <w:sz w:val="18"/>
                <w:szCs w:val="18"/>
              </w:rPr>
            </w:pPr>
            <w:r w:rsidRPr="00A013FD">
              <w:rPr>
                <w:sz w:val="18"/>
                <w:szCs w:val="18"/>
              </w:rPr>
              <w:t>16</w:t>
            </w:r>
          </w:p>
        </w:tc>
        <w:tc>
          <w:tcPr>
            <w:tcW w:w="1134" w:type="dxa"/>
          </w:tcPr>
          <w:p w14:paraId="629EB253" w14:textId="77777777" w:rsidR="00A013FD" w:rsidRPr="00A013FD" w:rsidRDefault="00A013FD" w:rsidP="00A013FD">
            <w:pPr>
              <w:contextualSpacing/>
              <w:rPr>
                <w:sz w:val="18"/>
                <w:szCs w:val="18"/>
              </w:rPr>
            </w:pPr>
            <w:r w:rsidRPr="00A013FD">
              <w:rPr>
                <w:sz w:val="18"/>
                <w:szCs w:val="18"/>
              </w:rPr>
              <w:t>0</w:t>
            </w:r>
          </w:p>
        </w:tc>
        <w:tc>
          <w:tcPr>
            <w:tcW w:w="10059" w:type="dxa"/>
          </w:tcPr>
          <w:p w14:paraId="7D2BF7F6" w14:textId="77777777" w:rsidR="00A013FD" w:rsidRPr="00A013FD" w:rsidRDefault="00A013FD" w:rsidP="00A013FD">
            <w:pPr>
              <w:contextualSpacing/>
              <w:rPr>
                <w:sz w:val="18"/>
                <w:szCs w:val="18"/>
              </w:rPr>
            </w:pPr>
            <w:r w:rsidRPr="00A013FD">
              <w:rPr>
                <w:sz w:val="18"/>
                <w:szCs w:val="18"/>
              </w:rPr>
              <w:t>0 0 0 0 0 0 0 0   0 0 0 0 0 0 0 0</w:t>
            </w:r>
          </w:p>
        </w:tc>
      </w:tr>
      <w:tr w:rsidR="00A013FD" w:rsidRPr="00A013FD" w14:paraId="483EDB9B" w14:textId="77777777" w:rsidTr="00BF604E">
        <w:tc>
          <w:tcPr>
            <w:tcW w:w="1787" w:type="dxa"/>
          </w:tcPr>
          <w:p w14:paraId="658F9195" w14:textId="77777777" w:rsidR="00A013FD" w:rsidRPr="00A013FD" w:rsidRDefault="00A013FD" w:rsidP="00A013FD">
            <w:pPr>
              <w:rPr>
                <w:sz w:val="18"/>
                <w:szCs w:val="18"/>
                <w:lang w:val="en-US" w:eastAsia="ko-KR"/>
              </w:rPr>
            </w:pPr>
            <w:r w:rsidRPr="00A013FD">
              <w:rPr>
                <w:sz w:val="18"/>
                <w:szCs w:val="18"/>
                <w:lang w:val="en-US" w:eastAsia="ko-KR"/>
              </w:rPr>
              <w:t>Coding rate adaption request</w:t>
            </w:r>
          </w:p>
        </w:tc>
        <w:tc>
          <w:tcPr>
            <w:tcW w:w="1701" w:type="dxa"/>
          </w:tcPr>
          <w:p w14:paraId="4FD0EA2D" w14:textId="77777777" w:rsidR="00A013FD" w:rsidRPr="00A013FD" w:rsidRDefault="00A013FD" w:rsidP="00A013FD">
            <w:pPr>
              <w:contextualSpacing/>
              <w:rPr>
                <w:sz w:val="18"/>
                <w:szCs w:val="18"/>
              </w:rPr>
            </w:pPr>
            <w:r w:rsidRPr="00A013FD">
              <w:rPr>
                <w:sz w:val="18"/>
                <w:szCs w:val="18"/>
              </w:rPr>
              <w:t>2</w:t>
            </w:r>
          </w:p>
        </w:tc>
        <w:tc>
          <w:tcPr>
            <w:tcW w:w="1134" w:type="dxa"/>
          </w:tcPr>
          <w:p w14:paraId="1CB4B384" w14:textId="77777777" w:rsidR="00A013FD" w:rsidRPr="00A013FD" w:rsidRDefault="00A013FD" w:rsidP="00A013FD">
            <w:pPr>
              <w:contextualSpacing/>
              <w:rPr>
                <w:sz w:val="18"/>
                <w:szCs w:val="18"/>
              </w:rPr>
            </w:pPr>
            <w:r w:rsidRPr="00A013FD">
              <w:rPr>
                <w:sz w:val="18"/>
                <w:szCs w:val="18"/>
              </w:rPr>
              <w:t>0</w:t>
            </w:r>
          </w:p>
        </w:tc>
        <w:tc>
          <w:tcPr>
            <w:tcW w:w="10059" w:type="dxa"/>
          </w:tcPr>
          <w:p w14:paraId="5B578965" w14:textId="77777777" w:rsidR="00A013FD" w:rsidRPr="00A013FD" w:rsidRDefault="00A013FD" w:rsidP="00A013FD">
            <w:pPr>
              <w:contextualSpacing/>
              <w:rPr>
                <w:sz w:val="18"/>
                <w:szCs w:val="18"/>
              </w:rPr>
            </w:pPr>
            <w:r w:rsidRPr="00A013FD">
              <w:rPr>
                <w:sz w:val="18"/>
                <w:szCs w:val="18"/>
              </w:rPr>
              <w:t>0 0</w:t>
            </w:r>
          </w:p>
        </w:tc>
      </w:tr>
      <w:tr w:rsidR="00A013FD" w:rsidRPr="00A013FD" w14:paraId="5307F35A" w14:textId="77777777" w:rsidTr="00BF604E">
        <w:tc>
          <w:tcPr>
            <w:tcW w:w="1787" w:type="dxa"/>
          </w:tcPr>
          <w:p w14:paraId="2E7BA313" w14:textId="77777777" w:rsidR="00A013FD" w:rsidRPr="00A013FD" w:rsidRDefault="00A013FD" w:rsidP="00A013FD">
            <w:pPr>
              <w:rPr>
                <w:sz w:val="18"/>
                <w:szCs w:val="18"/>
                <w:lang w:val="en-US" w:eastAsia="ko-KR"/>
              </w:rPr>
            </w:pPr>
            <w:r w:rsidRPr="00A013FD">
              <w:rPr>
                <w:sz w:val="18"/>
                <w:szCs w:val="18"/>
                <w:lang w:val="en-US" w:eastAsia="ko-KR"/>
              </w:rPr>
              <w:t>Signal Quality Indicator</w:t>
            </w:r>
          </w:p>
        </w:tc>
        <w:tc>
          <w:tcPr>
            <w:tcW w:w="1701" w:type="dxa"/>
          </w:tcPr>
          <w:p w14:paraId="582BDA9B" w14:textId="77777777" w:rsidR="00A013FD" w:rsidRPr="00A013FD" w:rsidRDefault="00A013FD" w:rsidP="00A013FD">
            <w:pPr>
              <w:contextualSpacing/>
              <w:rPr>
                <w:sz w:val="18"/>
                <w:szCs w:val="18"/>
              </w:rPr>
            </w:pPr>
            <w:r w:rsidRPr="00A013FD">
              <w:rPr>
                <w:sz w:val="18"/>
                <w:szCs w:val="18"/>
              </w:rPr>
              <w:t>8</w:t>
            </w:r>
          </w:p>
        </w:tc>
        <w:tc>
          <w:tcPr>
            <w:tcW w:w="1134" w:type="dxa"/>
          </w:tcPr>
          <w:p w14:paraId="256E49D2" w14:textId="77777777" w:rsidR="00A013FD" w:rsidRPr="00A013FD" w:rsidRDefault="00A013FD" w:rsidP="00A013FD">
            <w:pPr>
              <w:contextualSpacing/>
              <w:rPr>
                <w:sz w:val="18"/>
                <w:szCs w:val="18"/>
              </w:rPr>
            </w:pPr>
            <w:r w:rsidRPr="00A013FD">
              <w:rPr>
                <w:sz w:val="18"/>
                <w:szCs w:val="18"/>
              </w:rPr>
              <w:t>100</w:t>
            </w:r>
          </w:p>
        </w:tc>
        <w:tc>
          <w:tcPr>
            <w:tcW w:w="10059" w:type="dxa"/>
          </w:tcPr>
          <w:p w14:paraId="1312CB25" w14:textId="77777777" w:rsidR="00A013FD" w:rsidRPr="00A013FD" w:rsidRDefault="00A013FD" w:rsidP="00A013FD">
            <w:pPr>
              <w:contextualSpacing/>
              <w:rPr>
                <w:sz w:val="18"/>
                <w:szCs w:val="18"/>
              </w:rPr>
            </w:pPr>
            <w:r w:rsidRPr="00A013FD">
              <w:rPr>
                <w:sz w:val="18"/>
                <w:szCs w:val="18"/>
              </w:rPr>
              <w:t>0 1 1 0 0 1 0 0</w:t>
            </w:r>
          </w:p>
        </w:tc>
      </w:tr>
      <w:tr w:rsidR="00A013FD" w:rsidRPr="00A013FD" w14:paraId="7AA1C1C0" w14:textId="77777777" w:rsidTr="00BF604E">
        <w:tc>
          <w:tcPr>
            <w:tcW w:w="1787" w:type="dxa"/>
          </w:tcPr>
          <w:p w14:paraId="730FA446" w14:textId="77777777" w:rsidR="00A013FD" w:rsidRPr="00A013FD" w:rsidRDefault="00A013FD" w:rsidP="00A013FD">
            <w:pPr>
              <w:contextualSpacing/>
              <w:rPr>
                <w:b/>
                <w:sz w:val="18"/>
                <w:szCs w:val="18"/>
                <w:lang w:eastAsia="ko-KR"/>
              </w:rPr>
            </w:pPr>
            <w:r w:rsidRPr="00A013FD">
              <w:rPr>
                <w:b/>
                <w:sz w:val="18"/>
                <w:szCs w:val="18"/>
                <w:lang w:eastAsia="ko-KR"/>
              </w:rPr>
              <w:t>Total bits above</w:t>
            </w:r>
          </w:p>
        </w:tc>
        <w:tc>
          <w:tcPr>
            <w:tcW w:w="1701" w:type="dxa"/>
          </w:tcPr>
          <w:p w14:paraId="3A1E16CD" w14:textId="77777777" w:rsidR="00A013FD" w:rsidRPr="00A013FD" w:rsidRDefault="00A013FD" w:rsidP="00A013FD">
            <w:pPr>
              <w:contextualSpacing/>
              <w:rPr>
                <w:b/>
                <w:sz w:val="18"/>
                <w:szCs w:val="18"/>
              </w:rPr>
            </w:pPr>
            <w:r w:rsidRPr="00A013FD">
              <w:rPr>
                <w:b/>
                <w:sz w:val="18"/>
                <w:szCs w:val="18"/>
              </w:rPr>
              <w:t>97</w:t>
            </w:r>
          </w:p>
        </w:tc>
        <w:tc>
          <w:tcPr>
            <w:tcW w:w="1134" w:type="dxa"/>
          </w:tcPr>
          <w:p w14:paraId="2F5D9C9A" w14:textId="77777777" w:rsidR="00A013FD" w:rsidRPr="00A013FD" w:rsidRDefault="00A013FD" w:rsidP="00A013FD">
            <w:pPr>
              <w:contextualSpacing/>
              <w:rPr>
                <w:sz w:val="18"/>
                <w:szCs w:val="18"/>
              </w:rPr>
            </w:pPr>
          </w:p>
        </w:tc>
        <w:tc>
          <w:tcPr>
            <w:tcW w:w="10059" w:type="dxa"/>
          </w:tcPr>
          <w:p w14:paraId="354D8987" w14:textId="77777777" w:rsidR="00A013FD" w:rsidRPr="00A013FD" w:rsidRDefault="00A013FD" w:rsidP="00A013FD">
            <w:pPr>
              <w:contextualSpacing/>
              <w:rPr>
                <w:sz w:val="18"/>
                <w:szCs w:val="18"/>
              </w:rPr>
            </w:pPr>
          </w:p>
        </w:tc>
      </w:tr>
      <w:tr w:rsidR="00A013FD" w:rsidRPr="00A013FD" w14:paraId="166470A9" w14:textId="77777777" w:rsidTr="00BF604E">
        <w:tc>
          <w:tcPr>
            <w:tcW w:w="1787" w:type="dxa"/>
          </w:tcPr>
          <w:p w14:paraId="2A92EE6B" w14:textId="77777777" w:rsidR="00A013FD" w:rsidRPr="00A013FD" w:rsidRDefault="00A013FD" w:rsidP="00A013FD">
            <w:pPr>
              <w:contextualSpacing/>
              <w:rPr>
                <w:sz w:val="18"/>
                <w:szCs w:val="18"/>
                <w:lang w:eastAsia="ko-KR"/>
              </w:rPr>
            </w:pPr>
            <w:r w:rsidRPr="00A013FD">
              <w:rPr>
                <w:sz w:val="18"/>
                <w:szCs w:val="18"/>
                <w:lang w:eastAsia="ko-KR"/>
              </w:rPr>
              <w:t>Zero padding</w:t>
            </w:r>
          </w:p>
        </w:tc>
        <w:tc>
          <w:tcPr>
            <w:tcW w:w="1701" w:type="dxa"/>
          </w:tcPr>
          <w:p w14:paraId="61D14886" w14:textId="77777777" w:rsidR="00A013FD" w:rsidRPr="00A013FD" w:rsidRDefault="00A013FD" w:rsidP="00A013FD">
            <w:pPr>
              <w:contextualSpacing/>
              <w:rPr>
                <w:sz w:val="18"/>
                <w:szCs w:val="18"/>
              </w:rPr>
            </w:pPr>
            <w:r w:rsidRPr="00A013FD">
              <w:rPr>
                <w:sz w:val="18"/>
                <w:szCs w:val="18"/>
              </w:rPr>
              <w:t>159</w:t>
            </w:r>
          </w:p>
          <w:p w14:paraId="34D82BB9" w14:textId="77777777" w:rsidR="00A013FD" w:rsidRPr="00A013FD" w:rsidRDefault="00A013FD" w:rsidP="00A013FD">
            <w:pPr>
              <w:contextualSpacing/>
              <w:rPr>
                <w:sz w:val="18"/>
                <w:szCs w:val="18"/>
              </w:rPr>
            </w:pPr>
            <w:r w:rsidRPr="00A013FD">
              <w:rPr>
                <w:sz w:val="18"/>
                <w:szCs w:val="18"/>
              </w:rPr>
              <w:t>(256 - 97)</w:t>
            </w:r>
          </w:p>
        </w:tc>
        <w:tc>
          <w:tcPr>
            <w:tcW w:w="1134" w:type="dxa"/>
          </w:tcPr>
          <w:p w14:paraId="64123963" w14:textId="77777777" w:rsidR="00A013FD" w:rsidRPr="00A013FD" w:rsidRDefault="00A013FD" w:rsidP="00A013FD">
            <w:pPr>
              <w:contextualSpacing/>
              <w:rPr>
                <w:sz w:val="18"/>
                <w:szCs w:val="18"/>
              </w:rPr>
            </w:pPr>
            <w:r w:rsidRPr="00A013FD">
              <w:rPr>
                <w:sz w:val="18"/>
                <w:szCs w:val="18"/>
              </w:rPr>
              <w:t>0</w:t>
            </w:r>
          </w:p>
        </w:tc>
        <w:tc>
          <w:tcPr>
            <w:tcW w:w="10059" w:type="dxa"/>
          </w:tcPr>
          <w:p w14:paraId="2A307B5C" w14:textId="77777777" w:rsidR="00A013FD" w:rsidRPr="00A013FD" w:rsidRDefault="00A013FD" w:rsidP="00A013FD">
            <w:pPr>
              <w:contextualSpacing/>
              <w:rPr>
                <w:sz w:val="18"/>
                <w:szCs w:val="18"/>
              </w:rPr>
            </w:pPr>
            <w:r w:rsidRPr="00A013FD">
              <w:rPr>
                <w:sz w:val="18"/>
                <w:szCs w:val="18"/>
              </w:rPr>
              <w:t xml:space="preserve">0 0 0 0 0 0 0 0   0 0 0 0 0 0 0 0   0 0 0 0 0 0 0 0   0 0 0 0 0 0 0 0   0 0 0 0 0 0 0 0   0 0 0 0 0 0 0 0   0 0 0 0 0 0 0 0   </w:t>
            </w:r>
          </w:p>
          <w:p w14:paraId="20F93D95" w14:textId="77777777" w:rsidR="00A013FD" w:rsidRPr="00A013FD" w:rsidRDefault="00A013FD" w:rsidP="00A013FD">
            <w:pPr>
              <w:contextualSpacing/>
              <w:rPr>
                <w:sz w:val="18"/>
                <w:szCs w:val="18"/>
              </w:rPr>
            </w:pPr>
            <w:r w:rsidRPr="00A013FD">
              <w:rPr>
                <w:sz w:val="18"/>
                <w:szCs w:val="18"/>
              </w:rPr>
              <w:t xml:space="preserve">0 0 0 0 0 0 0 0   0 0 0 0 0 0 0 0   0 0 0 0 0 0 0 0   0 0 0 0 0 0 0 0   0 0 0 0 0 0 0 0   0 0 0 0 0 0 0 0   0 0 0 0 0 0 0 0   </w:t>
            </w:r>
          </w:p>
          <w:p w14:paraId="14BC49B5" w14:textId="77777777" w:rsidR="00A013FD" w:rsidRPr="00A013FD" w:rsidRDefault="00A013FD" w:rsidP="00A013FD">
            <w:pPr>
              <w:contextualSpacing/>
              <w:rPr>
                <w:sz w:val="18"/>
                <w:szCs w:val="18"/>
              </w:rPr>
            </w:pPr>
            <w:r w:rsidRPr="00A013FD">
              <w:rPr>
                <w:sz w:val="18"/>
                <w:szCs w:val="18"/>
              </w:rPr>
              <w:t xml:space="preserve">0 0 0 0 0 0 0 0   0 0 0 0 0 0 0 0   0 0 0 0 0 0 0 0   0 0 0 0 0 0 0 0   0 0 0 0 0 0 0 0   0 0 0 0 0 0 0   </w:t>
            </w:r>
          </w:p>
        </w:tc>
      </w:tr>
    </w:tbl>
    <w:p w14:paraId="2642B6F2" w14:textId="77777777" w:rsidR="00A013FD" w:rsidRPr="00A013FD" w:rsidRDefault="00A013FD" w:rsidP="004D3800">
      <w:pPr>
        <w:pStyle w:val="Tablefin"/>
        <w:rPr>
          <w:lang w:eastAsia="ko-KR"/>
        </w:rPr>
      </w:pPr>
    </w:p>
    <w:p w14:paraId="68713A8D" w14:textId="5F559663" w:rsidR="00A97729" w:rsidRDefault="00A97729">
      <w:pPr>
        <w:tabs>
          <w:tab w:val="clear" w:pos="1134"/>
          <w:tab w:val="clear" w:pos="1871"/>
          <w:tab w:val="clear" w:pos="2268"/>
        </w:tabs>
        <w:overflowPunct/>
        <w:autoSpaceDE/>
        <w:autoSpaceDN/>
        <w:adjustRightInd/>
        <w:spacing w:before="0"/>
        <w:textAlignment w:val="auto"/>
        <w:rPr>
          <w:rFonts w:eastAsia="Malgun Gothic"/>
          <w:lang w:eastAsia="ko-KR"/>
        </w:rPr>
      </w:pPr>
      <w:r>
        <w:rPr>
          <w:rFonts w:eastAsia="Malgun Gothic"/>
          <w:lang w:eastAsia="ko-KR"/>
        </w:rPr>
        <w:br w:type="page"/>
      </w:r>
    </w:p>
    <w:p w14:paraId="717739CA" w14:textId="77777777" w:rsidR="00A013FD" w:rsidRPr="00A013FD" w:rsidRDefault="00A013FD" w:rsidP="00A013FD">
      <w:pPr>
        <w:ind w:left="760"/>
        <w:contextualSpacing/>
        <w:rPr>
          <w:rFonts w:eastAsia="Malgun Gothic"/>
          <w:lang w:eastAsia="ko-KR"/>
        </w:rPr>
      </w:pPr>
    </w:p>
    <w:p w14:paraId="5AE02EDA" w14:textId="77777777"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lang w:eastAsia="ko-KR"/>
        </w:rPr>
        <w:t xml:space="preserve">Bit packed ASM Acknowledgement Message, using LinkID#5 </w:t>
      </w:r>
      <w:r w:rsidRPr="00A013FD">
        <w:rPr>
          <w:rFonts w:eastAsia="Malgun Gothic" w:hint="eastAsia"/>
          <w:lang w:eastAsia="ko-KR"/>
        </w:rPr>
        <w:t>(</w:t>
      </w:r>
      <w:r w:rsidRPr="00A013FD">
        <w:rPr>
          <w:rFonts w:eastAsia="Malgun Gothic"/>
          <w:lang w:eastAsia="ko-KR"/>
        </w:rPr>
        <w:t>256 bits</w:t>
      </w:r>
      <w:r w:rsidRPr="00A013FD">
        <w:rPr>
          <w:rFonts w:eastAsia="Malgun Gothic" w:hint="eastAsia"/>
          <w:lang w:eastAsia="ko-KR"/>
        </w:rPr>
        <w:t>) :</w:t>
      </w:r>
    </w:p>
    <w:tbl>
      <w:tblPr>
        <w:tblStyle w:val="TableGrid"/>
        <w:tblW w:w="0" w:type="auto"/>
        <w:tblInd w:w="760" w:type="dxa"/>
        <w:tblLook w:val="04A0" w:firstRow="1" w:lastRow="0" w:firstColumn="1" w:lastColumn="0" w:noHBand="0" w:noVBand="1"/>
      </w:tblPr>
      <w:tblGrid>
        <w:gridCol w:w="8869"/>
      </w:tblGrid>
      <w:tr w:rsidR="00A013FD" w:rsidRPr="00A013FD" w14:paraId="6E602B1F" w14:textId="77777777" w:rsidTr="00BF604E">
        <w:tc>
          <w:tcPr>
            <w:tcW w:w="15441" w:type="dxa"/>
          </w:tcPr>
          <w:p w14:paraId="65725628" w14:textId="77777777" w:rsidR="00A013FD" w:rsidRPr="00A013FD" w:rsidRDefault="00A013FD" w:rsidP="00A013FD">
            <w:pPr>
              <w:contextualSpacing/>
              <w:rPr>
                <w:sz w:val="18"/>
                <w:szCs w:val="18"/>
                <w:lang w:eastAsia="ko-KR"/>
              </w:rPr>
            </w:pPr>
            <w:r w:rsidRPr="00A013FD">
              <w:rPr>
                <w:sz w:val="18"/>
                <w:szCs w:val="18"/>
                <w:lang w:eastAsia="ko-KR"/>
              </w:rPr>
              <w:t>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w:t>
            </w:r>
          </w:p>
        </w:tc>
      </w:tr>
    </w:tbl>
    <w:p w14:paraId="7A63485B" w14:textId="77777777" w:rsidR="00A013FD" w:rsidRPr="00A013FD" w:rsidRDefault="00A013FD" w:rsidP="004D3800">
      <w:pPr>
        <w:pStyle w:val="Tablefin"/>
        <w:rPr>
          <w:lang w:eastAsia="ko-KR"/>
        </w:rPr>
      </w:pPr>
    </w:p>
    <w:p w14:paraId="4DDBD440" w14:textId="77777777"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hint="eastAsia"/>
          <w:lang w:eastAsia="ko-KR"/>
        </w:rPr>
        <w:t>Input for Turbo encoder</w:t>
      </w:r>
      <w:r w:rsidRPr="00A013FD">
        <w:rPr>
          <w:rFonts w:eastAsia="Malgun Gothic"/>
          <w:lang w:eastAsia="ko-KR"/>
        </w:rPr>
        <w:t xml:space="preserve"> </w:t>
      </w:r>
      <w:r w:rsidRPr="00A013FD">
        <w:rPr>
          <w:rFonts w:eastAsia="Malgun Gothic" w:hint="eastAsia"/>
          <w:lang w:eastAsia="ko-KR"/>
        </w:rPr>
        <w:t>(</w:t>
      </w:r>
      <w:r w:rsidRPr="00A013FD">
        <w:rPr>
          <w:rFonts w:eastAsia="Malgun Gothic"/>
          <w:lang w:eastAsia="ko-KR"/>
        </w:rPr>
        <w:t>256 bits payload + 32 bits CRC = 288 bits</w:t>
      </w:r>
      <w:r w:rsidRPr="00A013FD">
        <w:rPr>
          <w:rFonts w:eastAsia="Malgun Gothic" w:hint="eastAsia"/>
          <w:lang w:eastAsia="ko-KR"/>
        </w:rPr>
        <w:t>) :</w:t>
      </w:r>
      <w:r w:rsidRPr="00A013FD">
        <w:rPr>
          <w:rFonts w:eastAsia="Malgun Gothic"/>
          <w:lang w:eastAsia="ko-KR"/>
        </w:rPr>
        <w:t xml:space="preserve"> </w:t>
      </w:r>
    </w:p>
    <w:tbl>
      <w:tblPr>
        <w:tblStyle w:val="TableGrid"/>
        <w:tblW w:w="0" w:type="auto"/>
        <w:tblInd w:w="760" w:type="dxa"/>
        <w:tblLook w:val="04A0" w:firstRow="1" w:lastRow="0" w:firstColumn="1" w:lastColumn="0" w:noHBand="0" w:noVBand="1"/>
      </w:tblPr>
      <w:tblGrid>
        <w:gridCol w:w="8869"/>
      </w:tblGrid>
      <w:tr w:rsidR="00A013FD" w:rsidRPr="00A013FD" w14:paraId="63791E3A" w14:textId="77777777" w:rsidTr="00BF604E">
        <w:tc>
          <w:tcPr>
            <w:tcW w:w="15441" w:type="dxa"/>
          </w:tcPr>
          <w:p w14:paraId="056A8B92" w14:textId="77777777" w:rsidR="00A013FD" w:rsidRPr="00A013FD" w:rsidRDefault="00A013FD" w:rsidP="00A013FD">
            <w:pPr>
              <w:spacing w:line="276" w:lineRule="auto"/>
              <w:contextualSpacing/>
              <w:rPr>
                <w:i/>
                <w:sz w:val="18"/>
                <w:szCs w:val="18"/>
                <w:lang w:eastAsia="ko-KR"/>
              </w:rPr>
            </w:pPr>
            <w:r w:rsidRPr="00A013FD">
              <w:rPr>
                <w:sz w:val="18"/>
                <w:szCs w:val="18"/>
                <w:lang w:eastAsia="ko-KR"/>
              </w:rPr>
              <w:t xml:space="preserve">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w:t>
            </w:r>
            <w:r w:rsidRPr="00A013FD">
              <w:rPr>
                <w:b/>
                <w:sz w:val="18"/>
                <w:szCs w:val="18"/>
                <w:lang w:eastAsia="ko-KR"/>
              </w:rPr>
              <w:t>0 0 0 1 1 0 1 1 1 1 0 0 0 1 1 0 0 0 0 0 1 1 1 0 1 1 0 1 0 1 0 1</w:t>
            </w:r>
          </w:p>
        </w:tc>
      </w:tr>
    </w:tbl>
    <w:p w14:paraId="38898E22" w14:textId="77777777" w:rsidR="00A013FD" w:rsidRPr="00A013FD" w:rsidRDefault="00A013FD" w:rsidP="004D3800">
      <w:pPr>
        <w:pStyle w:val="Tablefin"/>
        <w:rPr>
          <w:lang w:val="en-US" w:eastAsia="ko-KR"/>
        </w:rPr>
      </w:pPr>
    </w:p>
    <w:p w14:paraId="101E79E2" w14:textId="77777777"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hint="eastAsia"/>
          <w:lang w:eastAsia="ko-KR"/>
        </w:rPr>
        <w:t>Turbo encoded data with flushing (</w:t>
      </w:r>
      <w:r w:rsidRPr="00A013FD">
        <w:rPr>
          <w:rFonts w:eastAsia="Malgun Gothic"/>
          <w:lang w:eastAsia="ko-KR"/>
        </w:rPr>
        <w:t>288 bits / ¾ FEC rate + 10 FEC tail bits = 394 bits):</w:t>
      </w:r>
    </w:p>
    <w:tbl>
      <w:tblPr>
        <w:tblStyle w:val="TableGrid"/>
        <w:tblW w:w="0" w:type="auto"/>
        <w:tblInd w:w="760" w:type="dxa"/>
        <w:tblLook w:val="04A0" w:firstRow="1" w:lastRow="0" w:firstColumn="1" w:lastColumn="0" w:noHBand="0" w:noVBand="1"/>
      </w:tblPr>
      <w:tblGrid>
        <w:gridCol w:w="8869"/>
      </w:tblGrid>
      <w:tr w:rsidR="00A013FD" w:rsidRPr="00A013FD" w14:paraId="535FA73B" w14:textId="77777777" w:rsidTr="00BF604E">
        <w:tc>
          <w:tcPr>
            <w:tcW w:w="15441" w:type="dxa"/>
          </w:tcPr>
          <w:p w14:paraId="7C368A2C" w14:textId="77777777" w:rsidR="00A013FD" w:rsidRPr="00A013FD" w:rsidRDefault="00A013FD" w:rsidP="00A013FD">
            <w:pPr>
              <w:spacing w:line="276" w:lineRule="auto"/>
              <w:rPr>
                <w:lang w:val="en-US" w:eastAsia="ko-KR"/>
              </w:rPr>
            </w:pPr>
            <w:r w:rsidRPr="00A013FD">
              <w:rPr>
                <w:lang w:val="en-US" w:eastAsia="ko-KR"/>
              </w:rPr>
              <w:t xml:space="preserve">0 0 1 0 1 0 0 0 0 0 0 0 0 0 0 0 1 0 1 1 0 1 0 1 1 1 1 0 1 1 1 1 1 0 0 0 1 1 0 0 1 0 0 0 0 1 0 1 1 1 0 1 0 0 1 1 1 0 1 0 1 0 1 1 1 1 0 1 1 1 1 0 0 1 0 1 1 0 1 0 0 0 0 0 1 0 1 0 1 0 0 0 0 1 0 1 0 0 0 0 0 0 0 0 0 1 0 0 0 0 0 1 0 1 0 0 0 0 0 1 1 0 1 0 0 1 0 0 0 1 0 0 0 0 0 1 0 0 0 0 0 0 0 0 0 0 0 0 0 0 0 1 0 1 0 0 0 0 0 0 0 1 0 0 0 0 0 0 0 1 0 0 0 0 0 0 0 0 0 0 0 0 0 0 0 1 0 0 0 0 0 0 0 0 0 0 0 0 0 0 0 0 0 0 0 0 0 0 0 1 0 0 0 0 0 1 0 1 0 0 0 0 0 0 0 1 0 0 0 0 0 1 0 0 0 0 0 0 0 1 0 1 0 0 0 0 0 1 0 0 0 0 0 0 0 1 0 0 0 0 0 0 0 1 0 1 0 0 0 0 0 0 0 1 0 0 0 0 0 0 0 1 0 0 0 0 0 0 0 0 0 0 0 0 0 1 0 1 0 0 0 0 0 0 0 0 0 0 0 0 0 1 0 0 0 0 0 0 0 1 0 1 0 0 0 0 0 1 0 1 0 0 0 0 0 0 0 1 0 0 0 0 0 1 0 0 1 1 0 1 1 0 1 1 1 0 0 0 1 0 1 0 0 0 0 0 0 1 1 0 1 1 0 1 1 0 0 1 1 0 1 0 1 1 </w:t>
            </w:r>
            <w:r w:rsidRPr="00A013FD">
              <w:rPr>
                <w:b/>
                <w:lang w:val="en-US" w:eastAsia="ko-KR"/>
              </w:rPr>
              <w:t>0 0 1 1 0 1 0 0 0 1</w:t>
            </w:r>
          </w:p>
        </w:tc>
      </w:tr>
    </w:tbl>
    <w:p w14:paraId="179F55FB" w14:textId="77777777" w:rsidR="00A013FD" w:rsidRPr="00A013FD" w:rsidRDefault="00A013FD" w:rsidP="004D3800">
      <w:pPr>
        <w:pStyle w:val="Tablefin"/>
        <w:rPr>
          <w:lang w:val="en-US" w:eastAsia="ko-KR"/>
        </w:rPr>
      </w:pPr>
    </w:p>
    <w:p w14:paraId="56B245F7" w14:textId="77777777"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hint="eastAsia"/>
          <w:lang w:eastAsia="ko-KR"/>
        </w:rPr>
        <w:t>Scrambled Data (394 bits) :</w:t>
      </w:r>
    </w:p>
    <w:tbl>
      <w:tblPr>
        <w:tblStyle w:val="TableGrid"/>
        <w:tblW w:w="0" w:type="auto"/>
        <w:tblInd w:w="760" w:type="dxa"/>
        <w:tblLook w:val="04A0" w:firstRow="1" w:lastRow="0" w:firstColumn="1" w:lastColumn="0" w:noHBand="0" w:noVBand="1"/>
      </w:tblPr>
      <w:tblGrid>
        <w:gridCol w:w="8869"/>
      </w:tblGrid>
      <w:tr w:rsidR="00A013FD" w:rsidRPr="00A013FD" w14:paraId="0D0867F0" w14:textId="77777777" w:rsidTr="00BF604E">
        <w:tc>
          <w:tcPr>
            <w:tcW w:w="15441" w:type="dxa"/>
          </w:tcPr>
          <w:p w14:paraId="1032EF06" w14:textId="77777777" w:rsidR="00A013FD" w:rsidRPr="00A013FD" w:rsidRDefault="00A013FD" w:rsidP="00A013FD">
            <w:pPr>
              <w:spacing w:line="276" w:lineRule="auto"/>
              <w:rPr>
                <w:lang w:val="en-US" w:eastAsia="ko-KR"/>
              </w:rPr>
            </w:pPr>
            <w:r w:rsidRPr="00A013FD">
              <w:rPr>
                <w:lang w:val="en-US" w:eastAsia="ko-KR"/>
              </w:rPr>
              <w:t>0 0 1 0 1 0 1 1 1 1 1 1 0 1 1 0 1 0 1 1 1 1 0 1 1 1 0 1 1 0 1 1 1 0 1 1 1 1 0 0 0 0 1 1 1 1 0 1 0 1 1 1 0 0 0 0 0 0 1 1 1 0 0 0 0 0 0 1 0 1 1 1 0 0 1 1 0 0 1 0 1 0 1 1 1 1 0 1 1 1 1 1 0 1 1 0 1 0 1 1 0 0 1 1 0 1 1 0 1 0 0 0 1 1 1 0 1 0 1 1 0 1 0 1 0 0 0 1 1 0 1 1 1 1 1 1 0 0 1 1 1 1 0 0 0 0 0 0 0 1 0 1 1 1 0 0 1 0 0 0 0 1 0 1 1 0 1 1 0 1 1 1 0 0 0 0 0 1 0 1 1 0 1 0 1 1 1 0 0 0 0 1 1 1 0 1 1 1 1 1 1 1 0 0 0 1 0 0 1 0 0 0 0 0 0 1 1 1 0 1 1 0 1 0 1 1 0 0 0 0 1 0 0 1 0 1 1 1 1 0 0 1 0 0 1 0 1 0 1 1 0 0 0 0 1 1 0 0 1 1 1 0 0 1 1 1 0 0 1 1 0 0 1 1 0 1 0 0 1 1 0 1 1 0 1 0 1 1 0 1 1 0 1 0 1 1 1 0 1 1 1 0 1 1 0 1 1 1 1 1 1 1 0 0 0 1 1 0 1 0 0 1 0 0 0 1 0 1 0 0 0 1 1 0 1 0 0 1 0 1 1 0 0 0 1 1 1 0 1 0 1 0 1 0 1 1 0 1 1 0 0 1 0 0 1 0 0 0 0 1 0 0 1 1 0 0 1 1 0 1 1 1 1 1 0 0 1 0 1 0 1 1 1 1</w:t>
            </w:r>
          </w:p>
        </w:tc>
      </w:tr>
    </w:tbl>
    <w:p w14:paraId="168822DA" w14:textId="77777777" w:rsidR="00A013FD" w:rsidRPr="00A013FD" w:rsidRDefault="00A013FD" w:rsidP="004D3800">
      <w:pPr>
        <w:pStyle w:val="Tablefin"/>
        <w:rPr>
          <w:lang w:val="en-US" w:eastAsia="ko-KR"/>
        </w:rPr>
      </w:pPr>
    </w:p>
    <w:p w14:paraId="7FADD5AA" w14:textId="77777777" w:rsidR="00A013FD" w:rsidRPr="00A013FD" w:rsidRDefault="00A013FD" w:rsidP="00A013FD">
      <w:pPr>
        <w:numPr>
          <w:ilvl w:val="0"/>
          <w:numId w:val="36"/>
        </w:numPr>
        <w:tabs>
          <w:tab w:val="clear" w:pos="1134"/>
          <w:tab w:val="clear" w:pos="1871"/>
          <w:tab w:val="clear" w:pos="2268"/>
        </w:tabs>
        <w:overflowPunct/>
        <w:autoSpaceDE/>
        <w:autoSpaceDN/>
        <w:adjustRightInd/>
        <w:spacing w:before="0" w:after="160" w:line="360" w:lineRule="auto"/>
        <w:contextualSpacing/>
        <w:textAlignment w:val="auto"/>
        <w:rPr>
          <w:rFonts w:eastAsia="Malgun Gothic"/>
          <w:lang w:eastAsia="ko-KR"/>
        </w:rPr>
      </w:pPr>
      <w:r w:rsidRPr="00A013FD">
        <w:rPr>
          <w:rFonts w:eastAsia="Malgun Gothic" w:hint="eastAsia"/>
          <w:lang w:eastAsia="ko-KR"/>
        </w:rPr>
        <w:t>Symbol Mapped with QPSK</w:t>
      </w:r>
      <w:r w:rsidRPr="00A013FD">
        <w:rPr>
          <w:rFonts w:eastAsia="Malgun Gothic"/>
          <w:lang w:eastAsia="ko-KR"/>
        </w:rPr>
        <w:t xml:space="preserve"> (27 symbols syncword + 16 symbols Link ID + </w:t>
      </w:r>
      <w:r w:rsidRPr="00A013FD">
        <w:rPr>
          <w:rFonts w:eastAsia="Malgun Gothic" w:hint="eastAsia"/>
          <w:lang w:eastAsia="ko-KR"/>
        </w:rPr>
        <w:t>197 symbols</w:t>
      </w:r>
      <w:r w:rsidRPr="00A013FD">
        <w:rPr>
          <w:rFonts w:eastAsia="Malgun Gothic"/>
          <w:lang w:eastAsia="ko-KR"/>
        </w:rPr>
        <w:t xml:space="preserve"> data = 240 symbols Total</w:t>
      </w:r>
      <w:r w:rsidRPr="00A013FD">
        <w:rPr>
          <w:rFonts w:eastAsia="Malgun Gothic" w:hint="eastAsia"/>
          <w:lang w:eastAsia="ko-KR"/>
        </w:rPr>
        <w:t>) :</w:t>
      </w:r>
    </w:p>
    <w:tbl>
      <w:tblPr>
        <w:tblStyle w:val="TableGrid"/>
        <w:tblW w:w="0" w:type="auto"/>
        <w:tblInd w:w="760" w:type="dxa"/>
        <w:tblLook w:val="04A0" w:firstRow="1" w:lastRow="0" w:firstColumn="1" w:lastColumn="0" w:noHBand="0" w:noVBand="1"/>
      </w:tblPr>
      <w:tblGrid>
        <w:gridCol w:w="8869"/>
      </w:tblGrid>
      <w:tr w:rsidR="00A013FD" w:rsidRPr="00A013FD" w14:paraId="6212D07E" w14:textId="77777777" w:rsidTr="00BF604E">
        <w:tc>
          <w:tcPr>
            <w:tcW w:w="15441" w:type="dxa"/>
          </w:tcPr>
          <w:p w14:paraId="4AEADE1B" w14:textId="77777777" w:rsidR="00A013FD" w:rsidRPr="00A013FD" w:rsidRDefault="00A013FD" w:rsidP="00A013FD">
            <w:pPr>
              <w:rPr>
                <w:lang w:val="en-US" w:eastAsia="ko-KR"/>
              </w:rPr>
            </w:pPr>
            <w:r w:rsidRPr="00A013FD">
              <w:rPr>
                <w:lang w:val="en-US" w:eastAsia="ko-KR"/>
              </w:rPr>
              <w:t>-- Syncword symbols:</w:t>
            </w:r>
          </w:p>
          <w:p w14:paraId="2F579BAF" w14:textId="77777777" w:rsidR="00A013FD" w:rsidRPr="00A013FD" w:rsidRDefault="00A013FD" w:rsidP="00A013FD">
            <w:pPr>
              <w:rPr>
                <w:lang w:val="en-US" w:eastAsia="ko-KR"/>
              </w:rPr>
            </w:pPr>
            <w:r w:rsidRPr="00A013FD">
              <w:rPr>
                <w:lang w:val="en-US" w:eastAsia="ko-KR"/>
              </w:rPr>
              <w:t>(+0.7,+0.7),(+1.0,+0.0),(+0.7,+0.7),(+1.0,+0.0),(+0.7,+0.7),(+1.0,+0.0),(-0.7,-0.7),(-1.0,+0.0),(+0.7,+0.7),(+1.0,+0.0),(-0.7,-0.7),(+1.0,+0.0),(-0.7,-0.7),(+1.0,+0.0),</w:t>
            </w:r>
          </w:p>
          <w:p w14:paraId="4EFC554D" w14:textId="77777777" w:rsidR="00A013FD" w:rsidRPr="00A013FD" w:rsidRDefault="00A013FD" w:rsidP="00A013FD">
            <w:pPr>
              <w:rPr>
                <w:lang w:val="en-US" w:eastAsia="ko-KR"/>
              </w:rPr>
            </w:pPr>
            <w:r w:rsidRPr="00A013FD">
              <w:rPr>
                <w:lang w:val="en-US" w:eastAsia="ko-KR"/>
              </w:rPr>
              <w:t>(-0.7,-0.7),(-1.0,+0.0),(-0.7,-0.7),(-1.0,+0.0),(-0.7,-0.7),(+1.0,+0.0),(+0.7,+0.7),(-1.0,+0.0),(-0.7,-0.7),(+1.0,+0.0),(-0.7,-0.7),(+1.0,+0.0),(-0.7,-0.7),</w:t>
            </w:r>
          </w:p>
          <w:p w14:paraId="416144D0" w14:textId="77777777" w:rsidR="00A013FD" w:rsidRPr="00A013FD" w:rsidRDefault="00A013FD" w:rsidP="00A013FD">
            <w:pPr>
              <w:rPr>
                <w:lang w:val="en-US" w:eastAsia="ko-KR"/>
              </w:rPr>
            </w:pPr>
            <w:r w:rsidRPr="00A013FD">
              <w:rPr>
                <w:lang w:val="en-US" w:eastAsia="ko-KR"/>
              </w:rPr>
              <w:t>-- Link ID symbols:</w:t>
            </w:r>
          </w:p>
          <w:p w14:paraId="4B99B13C" w14:textId="77777777" w:rsidR="00A013FD" w:rsidRPr="00A013FD" w:rsidRDefault="00A013FD" w:rsidP="00A013FD">
            <w:pPr>
              <w:rPr>
                <w:lang w:val="en-US" w:eastAsia="ko-KR"/>
              </w:rPr>
            </w:pPr>
            <w:r w:rsidRPr="00A013FD">
              <w:rPr>
                <w:lang w:val="en-US" w:eastAsia="ko-KR"/>
              </w:rPr>
              <w:t>(+1.0,+0.0),(-0.7,+0.7),(+0.0,+1.0),(-0.7,+0.7),(+1.0,+0.0),(+0.7,-0.7),(+1.0,+0.0),(-0.7,+0.7),(+0.0,+1.0),(+0.7,+0.7),(+1.0,+0.0),(+0.7,-0.7),(+0.0,-1.0),</w:t>
            </w:r>
          </w:p>
          <w:p w14:paraId="6231242F" w14:textId="77777777" w:rsidR="00A013FD" w:rsidRPr="00A013FD" w:rsidRDefault="00A013FD" w:rsidP="00A013FD">
            <w:pPr>
              <w:rPr>
                <w:lang w:val="en-US" w:eastAsia="ko-KR"/>
              </w:rPr>
            </w:pPr>
            <w:r w:rsidRPr="00A013FD">
              <w:rPr>
                <w:lang w:val="en-US" w:eastAsia="ko-KR"/>
              </w:rPr>
              <w:t>(+0.7,+0.7),(+1.0,+0.0),(+0.7,+0.7),</w:t>
            </w:r>
          </w:p>
          <w:p w14:paraId="124613AA" w14:textId="77777777" w:rsidR="00A013FD" w:rsidRPr="00A013FD" w:rsidRDefault="00A013FD" w:rsidP="00A013FD">
            <w:pPr>
              <w:rPr>
                <w:lang w:val="en-US" w:eastAsia="ko-KR"/>
              </w:rPr>
            </w:pPr>
            <w:r w:rsidRPr="00A013FD">
              <w:rPr>
                <w:lang w:val="en-US" w:eastAsia="ko-KR"/>
              </w:rPr>
              <w:t>-- Data symbols:</w:t>
            </w:r>
          </w:p>
          <w:p w14:paraId="256D2C83" w14:textId="77777777" w:rsidR="00A013FD" w:rsidRPr="00A013FD" w:rsidRDefault="00A013FD" w:rsidP="00A013FD">
            <w:pPr>
              <w:rPr>
                <w:lang w:val="en-US" w:eastAsia="ko-KR"/>
              </w:rPr>
            </w:pPr>
            <w:r w:rsidRPr="00A013FD">
              <w:rPr>
                <w:lang w:val="en-US" w:eastAsia="ko-KR"/>
              </w:rPr>
              <w:t>(-1.0,+0.0),(+0.7,-0.7),(+0.0,-1.0),(+0.7,+0.7),(+1.0,+0.0),(+0.7,+0.7),(+0.0,+1.0),(+0.7,-0.7),(+0.0,-1.0),(+0.7,+0.7),(+1.0,+0.0),(-0.7,+0.7),(+1.0,+0.0),(-0.7,+0.7),</w:t>
            </w:r>
          </w:p>
          <w:p w14:paraId="68516991" w14:textId="77777777" w:rsidR="00A013FD" w:rsidRPr="00A013FD" w:rsidRDefault="00A013FD" w:rsidP="00A013FD">
            <w:pPr>
              <w:rPr>
                <w:lang w:val="en-US" w:eastAsia="ko-KR"/>
              </w:rPr>
            </w:pPr>
            <w:r w:rsidRPr="00A013FD">
              <w:rPr>
                <w:lang w:val="en-US" w:eastAsia="ko-KR"/>
              </w:rPr>
              <w:t>(+0.0,-1.0),(+0.7,+0.7),(+0.0,-1.0),(+0.7,+0.7),(+1.0,+0.0),(-0.7,-0.7),(-1.0,+0.0),(+0.7,+0.7),(+1.0,+0.0),(-0.7,+0.7),(+0.0,+1.0),(+0.7,+0.7),(-1.0,+0.0),(-0.7,-0.7),</w:t>
            </w:r>
          </w:p>
          <w:p w14:paraId="164BC090" w14:textId="77777777" w:rsidR="00A013FD" w:rsidRPr="00A013FD" w:rsidRDefault="00A013FD" w:rsidP="00A013FD">
            <w:pPr>
              <w:rPr>
                <w:lang w:val="en-US" w:eastAsia="ko-KR"/>
              </w:rPr>
            </w:pPr>
            <w:r w:rsidRPr="00A013FD">
              <w:rPr>
                <w:lang w:val="en-US" w:eastAsia="ko-KR"/>
              </w:rPr>
              <w:t>(-1.0,+0.0),(+0.7,+0.7),(+0.0,-1.0),(-0.7,-0.7),(-1.0,+0.0),(-0.7,+0.7),(+0.0,+1.0),(+0.7,+0.7),(-1.0,+0.0),(+0.7,+0.7),(-1.0,+0.0),(+0.7,-0.7),(+0.0,-1.0),(+0.7,+0.7),</w:t>
            </w:r>
          </w:p>
          <w:p w14:paraId="73270277" w14:textId="77777777" w:rsidR="00A013FD" w:rsidRPr="00A013FD" w:rsidRDefault="00A013FD" w:rsidP="00A013FD">
            <w:pPr>
              <w:rPr>
                <w:lang w:val="en-US" w:eastAsia="ko-KR"/>
              </w:rPr>
            </w:pPr>
            <w:r w:rsidRPr="00A013FD">
              <w:rPr>
                <w:lang w:val="en-US" w:eastAsia="ko-KR"/>
              </w:rPr>
              <w:t>(+1.0,+0.0),(-0.7,+0.7),(+1.0,+0.0),(+0.7,+0.7),(+0.0,+1.0),(+0.7,-0.7),(+0.0,-1.0),(+0.7,+0.7),(-1.0,+0.0),(+0.7,+0.7),(+0.0,+1.0),(+0.7,-0.7),(+0.0,-1.0),(-0.7,-0.7),</w:t>
            </w:r>
          </w:p>
          <w:p w14:paraId="3A968B3D" w14:textId="77777777" w:rsidR="00A013FD" w:rsidRPr="00A013FD" w:rsidRDefault="00A013FD" w:rsidP="00A013FD">
            <w:pPr>
              <w:rPr>
                <w:lang w:val="en-US" w:eastAsia="ko-KR"/>
              </w:rPr>
            </w:pPr>
            <w:r w:rsidRPr="00A013FD">
              <w:rPr>
                <w:lang w:val="en-US" w:eastAsia="ko-KR"/>
              </w:rPr>
              <w:t>(+1.0,+0.0),(+0.7,-0.7),(+0.0,-1.0),(+0.7,+0.7),(+0.0,+1.0),(-0.7,+0.7),(-1.0,+0.0),(-0.7,+0.7),(+0.0,-1.0),(+0.7,+0.7),(+1.0,+0.0),(+0.7,+0.7),(-1.0,+0.0),(+0.7,+0.7),</w:t>
            </w:r>
          </w:p>
          <w:p w14:paraId="3C686E50" w14:textId="77777777" w:rsidR="00A013FD" w:rsidRPr="00A013FD" w:rsidRDefault="00A013FD" w:rsidP="00A013FD">
            <w:pPr>
              <w:rPr>
                <w:lang w:val="en-US" w:eastAsia="ko-KR"/>
              </w:rPr>
            </w:pPr>
            <w:r w:rsidRPr="00A013FD">
              <w:rPr>
                <w:lang w:val="en-US" w:eastAsia="ko-KR"/>
              </w:rPr>
              <w:t>(+1.0,+0.0),(-0.7,-0.7),(-1.0,+0.0),(-0.7,-0.7),(+0.0,+1.0),(-0.7,+0.7),(+1.0,+0.0),(-0.7,-0.7),(+0.0,-1.0),(-0.7,-0.7),(+0.0,+1.0),(-0.7,+0.7),(+0.0,-1.0),(+0.7,+0.7),</w:t>
            </w:r>
          </w:p>
          <w:p w14:paraId="0D5CD406" w14:textId="77777777" w:rsidR="00A013FD" w:rsidRPr="00A013FD" w:rsidRDefault="00A013FD" w:rsidP="00A013FD">
            <w:pPr>
              <w:rPr>
                <w:lang w:val="en-US" w:eastAsia="ko-KR"/>
              </w:rPr>
            </w:pPr>
            <w:r w:rsidRPr="00A013FD">
              <w:rPr>
                <w:lang w:val="en-US" w:eastAsia="ko-KR"/>
              </w:rPr>
              <w:t>(+0.0,+1.0),(+0.7,+0.7),(-1.0,+0.0),(-0.7,-0.7),(+0.0,+1.0),(-0.7,+0.7),(+0.0,-1.0),(+0.7,-0.7),(+1.0,+0.0),(+0.7,-0.7),(-1.0,+0.0),(-0.7,+0.7),(+1.0,+0.0),(-0.7,+0.7),</w:t>
            </w:r>
          </w:p>
          <w:p w14:paraId="3D3E9F4E" w14:textId="77777777" w:rsidR="00A013FD" w:rsidRPr="00A013FD" w:rsidRDefault="00A013FD" w:rsidP="00A013FD">
            <w:pPr>
              <w:rPr>
                <w:lang w:val="en-US" w:eastAsia="ko-KR"/>
              </w:rPr>
            </w:pPr>
            <w:r w:rsidRPr="00A013FD">
              <w:rPr>
                <w:lang w:val="en-US" w:eastAsia="ko-KR"/>
              </w:rPr>
              <w:t>(+1.0,+0.0),(+0.7,+0.7),(+1.0,+0.0),(-0.7,-0.7),(+0.0,+1.0),(-0.7,-0.7),(+0.0,-1.0),(-0.7,-0.7),(-1.0,+0.0),(-0.7,+0.7),(+1.0,+0.0),(-0.7,+0.7),(+0.0,-1.0),(+0.7,-0.7),</w:t>
            </w:r>
          </w:p>
          <w:p w14:paraId="267244DC" w14:textId="77777777" w:rsidR="00A013FD" w:rsidRPr="00A013FD" w:rsidRDefault="00A013FD" w:rsidP="00A013FD">
            <w:pPr>
              <w:rPr>
                <w:lang w:val="en-US" w:eastAsia="ko-KR"/>
              </w:rPr>
            </w:pPr>
            <w:r w:rsidRPr="00A013FD">
              <w:rPr>
                <w:lang w:val="en-US" w:eastAsia="ko-KR"/>
              </w:rPr>
              <w:t>(+1.0,+0.0),(-0.7,-0.7),(-1.0,+0.0),(+0.7,-0.7),(+0.0,+1.0),(-0.7,+0.7),(+1.0,+0.0),(+0.7,-0.7),(+0.0,+1.0),(-0.7,-0.7),(+0.0,-1.0),(+0.7,-0.7),(+1.0,+0.0),(-0.7,-0.7),</w:t>
            </w:r>
          </w:p>
          <w:p w14:paraId="08C87761" w14:textId="77777777" w:rsidR="00A013FD" w:rsidRPr="00A013FD" w:rsidRDefault="00A013FD" w:rsidP="00A013FD">
            <w:pPr>
              <w:rPr>
                <w:lang w:val="en-US" w:eastAsia="ko-KR"/>
              </w:rPr>
            </w:pPr>
            <w:r w:rsidRPr="00A013FD">
              <w:rPr>
                <w:lang w:val="en-US" w:eastAsia="ko-KR"/>
              </w:rPr>
              <w:t>(-1.0,+0.0),(+0.7,+0.7),(-1.0,+0.0),(+0.7,+0.7),(+0.0,-1.0),(-0.7,+0.7),(+1.0,+0.0),(-0.7,-0.7),(+1.0,+0.0),(-0.7,-0.7),(+1.0,+0.0),(-0.7,+0.7),(-1.0,+0.0),(+0.7,+0.7),</w:t>
            </w:r>
          </w:p>
          <w:p w14:paraId="0D987458" w14:textId="77777777" w:rsidR="00A013FD" w:rsidRPr="00A013FD" w:rsidRDefault="00A013FD" w:rsidP="00A013FD">
            <w:pPr>
              <w:rPr>
                <w:lang w:val="en-US" w:eastAsia="ko-KR"/>
              </w:rPr>
            </w:pPr>
            <w:r w:rsidRPr="00A013FD">
              <w:rPr>
                <w:lang w:val="en-US" w:eastAsia="ko-KR"/>
              </w:rPr>
              <w:t>(+0.0,+1.0),(+0.7,-0.7),(+0.0,-1.0),(+0.7,+0.7),(+0.0,+1.0),(+0.7,-0.7),(+0.0,-1.0),(+0.7,+0.7),(+0.0,-1.0),(+0.7,+0.7),(+0.0,-1.0),(+0.7,+0.7),(+0.0,+1.0),(+0.7,+0.7),</w:t>
            </w:r>
          </w:p>
          <w:p w14:paraId="2CB41EF9" w14:textId="77777777" w:rsidR="00A013FD" w:rsidRPr="00A013FD" w:rsidRDefault="00A013FD" w:rsidP="00A013FD">
            <w:pPr>
              <w:rPr>
                <w:lang w:val="en-US" w:eastAsia="ko-KR"/>
              </w:rPr>
            </w:pPr>
            <w:r w:rsidRPr="00A013FD">
              <w:rPr>
                <w:lang w:val="en-US" w:eastAsia="ko-KR"/>
              </w:rPr>
              <w:t>(+1.0,+0.0),(+0.7,+0.7),(-1.0,+0.0),(-0.7,+0.7),(+0.0,-1.0),(+0.7,-0.7),(+0.0,+1.0),(-0.7,-0.7),(+0.0,+1.0),(-0.7,+0.7),(-1.0,+0.0),(-0.7,+0.7),(+0.0,-1.0),(+0.7,-0.7),</w:t>
            </w:r>
          </w:p>
          <w:p w14:paraId="1515097B" w14:textId="77777777" w:rsidR="00A013FD" w:rsidRPr="00A013FD" w:rsidRDefault="00A013FD" w:rsidP="00A013FD">
            <w:pPr>
              <w:rPr>
                <w:lang w:val="en-US" w:eastAsia="ko-KR"/>
              </w:rPr>
            </w:pPr>
            <w:r w:rsidRPr="00A013FD">
              <w:rPr>
                <w:lang w:val="en-US" w:eastAsia="ko-KR"/>
              </w:rPr>
              <w:t>(+0.0,+1.0),(-0.7,+0.7),(+0.0,-1.0),(-0.7,-0.7),(+1.0,+0.0),(+0.7,-0.7),(+0.0,-1.0),(+0.7,-0.7),(+0.0,-1.0),(+0.7,+0.7),(+0.0,+1.0),(+0.7,-0.7),(+0.0,+1.0),(-0.7,-0.7),</w:t>
            </w:r>
          </w:p>
          <w:p w14:paraId="6319710C" w14:textId="77777777" w:rsidR="00A013FD" w:rsidRPr="00A013FD" w:rsidRDefault="00A013FD" w:rsidP="00A013FD">
            <w:pPr>
              <w:rPr>
                <w:lang w:val="en-US" w:eastAsia="ko-KR"/>
              </w:rPr>
            </w:pPr>
            <w:r w:rsidRPr="00A013FD">
              <w:rPr>
                <w:lang w:val="en-US" w:eastAsia="ko-KR"/>
              </w:rPr>
              <w:t>(+0.0,-1.0),(-0.7,-0.7),(+0.0,+1.0),(-0.7,-0.7),(+1.0,+0.0),(-0.7,-0.7),(+1.0,+0.0),(-0.7,+0.7),(+1.0,+0.0),(+0.7,+0.7),(-1.0,+0.0),(+0.7,-0.7),(+0.0,-1.0),(+0.7,+0.7),(+1.0,+0.0),</w:t>
            </w:r>
          </w:p>
        </w:tc>
      </w:tr>
    </w:tbl>
    <w:p w14:paraId="06D56AA3" w14:textId="77777777" w:rsidR="00A013FD" w:rsidRPr="00A013FD" w:rsidRDefault="00A013FD" w:rsidP="004D3800">
      <w:pPr>
        <w:pStyle w:val="Tablefin"/>
        <w:rPr>
          <w:del w:id="10171" w:author="Ross Norsworthy" w:date="2020-03-20T00:00:00Z"/>
        </w:rPr>
      </w:pPr>
    </w:p>
    <w:p w14:paraId="4468A22B" w14:textId="77777777" w:rsidR="00A013FD" w:rsidRPr="00A013FD" w:rsidRDefault="00A013FD" w:rsidP="00A013FD">
      <w:pPr>
        <w:overflowPunct/>
        <w:autoSpaceDE/>
        <w:autoSpaceDN/>
        <w:adjustRightInd/>
        <w:spacing w:before="0"/>
        <w:textAlignment w:val="auto"/>
      </w:pPr>
      <w:del w:id="10172" w:author="Ross Norsworthy" w:date="2020-03-20T03:40:00Z">
        <w:r w:rsidRPr="00A013FD">
          <w:br w:type="page"/>
        </w:r>
      </w:del>
    </w:p>
    <w:p w14:paraId="7D2212E0" w14:textId="77777777"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480" w:after="80"/>
        <w:jc w:val="center"/>
        <w:rPr>
          <w:del w:id="10173" w:author="Johnny Schultz" w:date="2020-02-12T15:49:00Z"/>
          <w:b/>
          <w:sz w:val="28"/>
        </w:rPr>
      </w:pPr>
      <w:del w:id="10174" w:author="Johnny Schultz" w:date="2020-02-12T15:49:00Z">
        <w:r w:rsidRPr="00A013FD">
          <w:rPr>
            <w:b/>
            <w:sz w:val="28"/>
          </w:rPr>
          <w:delText>Annex 2</w:delText>
        </w:r>
        <w:r w:rsidRPr="00A013FD">
          <w:rPr>
            <w:b/>
            <w:sz w:val="28"/>
          </w:rPr>
          <w:br/>
        </w:r>
        <w:r w:rsidRPr="00A013FD">
          <w:rPr>
            <w:b/>
            <w:sz w:val="28"/>
          </w:rPr>
          <w:br/>
          <w:delText>Technical characteristics of the Application Specific Message (ASM) channels for the VDES in the VHF maritime mobile band</w:delText>
        </w:r>
      </w:del>
    </w:p>
    <w:p w14:paraId="1F3B119D" w14:textId="77777777" w:rsidR="00A013FD" w:rsidRPr="00A013FD" w:rsidRDefault="00A013FD" w:rsidP="00A013FD">
      <w:pPr>
        <w:keepNext/>
        <w:keepLines/>
        <w:tabs>
          <w:tab w:val="left" w:pos="360"/>
        </w:tabs>
        <w:spacing w:before="280"/>
        <w:outlineLvl w:val="0"/>
        <w:rPr>
          <w:del w:id="10175" w:author="Johnny Schultz" w:date="2020-02-12T15:49:00Z"/>
          <w:b/>
          <w:sz w:val="28"/>
        </w:rPr>
      </w:pPr>
      <w:del w:id="10176" w:author="Johnny Schultz" w:date="2020-02-12T15:49:00Z">
        <w:r w:rsidRPr="00A013FD">
          <w:rPr>
            <w:b/>
            <w:sz w:val="28"/>
          </w:rPr>
          <w:delText>1</w:delText>
        </w:r>
        <w:r w:rsidRPr="00A013FD">
          <w:rPr>
            <w:b/>
            <w:sz w:val="28"/>
          </w:rPr>
          <w:tab/>
          <w:delText>Structure of the application specific messages</w:delText>
        </w:r>
      </w:del>
    </w:p>
    <w:p w14:paraId="381F7FCA" w14:textId="77777777" w:rsidR="00A013FD" w:rsidRPr="00A013FD" w:rsidRDefault="00A013FD" w:rsidP="00A013FD">
      <w:pPr>
        <w:rPr>
          <w:del w:id="10177" w:author="Johnny Schultz" w:date="2020-02-12T15:49:00Z"/>
        </w:rPr>
      </w:pPr>
      <w:del w:id="10178" w:author="Johnny Schultz" w:date="2020-02-12T15:49:00Z">
        <w:r w:rsidRPr="00A013FD">
          <w:delText xml:space="preserve">This Annex describes the characteristics of the TDMA access schemes which include random access TDMA (RATDMA), incremental TDMA (ITDMA), fixed access TDMA (FATDMA), and slot carrier sense TDMA (SCTDMA) techniques. </w:delText>
        </w:r>
      </w:del>
    </w:p>
    <w:p w14:paraId="2B76345D" w14:textId="77777777" w:rsidR="00A013FD" w:rsidRPr="00A013FD" w:rsidRDefault="00A013FD" w:rsidP="00A013FD">
      <w:pPr>
        <w:rPr>
          <w:del w:id="10179" w:author="Johnny Schultz" w:date="2020-02-12T15:49:00Z"/>
        </w:rPr>
      </w:pPr>
      <w:del w:id="10180" w:author="Johnny Schultz" w:date="2020-02-12T15:49:00Z">
        <w:r w:rsidRPr="00A013FD">
          <w:delText>For application specific messages refer to Recommendation ITU-R M.1371 in general.</w:delText>
        </w:r>
      </w:del>
    </w:p>
    <w:p w14:paraId="70C38E4D" w14:textId="77777777" w:rsidR="00A013FD" w:rsidRPr="00A013FD" w:rsidRDefault="00A013FD" w:rsidP="00A013FD">
      <w:pPr>
        <w:keepNext/>
        <w:keepLines/>
        <w:tabs>
          <w:tab w:val="left" w:pos="360"/>
        </w:tabs>
        <w:spacing w:before="200"/>
        <w:ind w:left="360" w:hanging="360"/>
        <w:outlineLvl w:val="1"/>
        <w:rPr>
          <w:del w:id="10181" w:author="Johnny Schultz" w:date="2020-02-12T15:49:00Z"/>
          <w:b/>
        </w:rPr>
      </w:pPr>
      <w:del w:id="10182" w:author="Johnny Schultz" w:date="2020-02-12T15:49:00Z">
        <w:r w:rsidRPr="00A013FD">
          <w:rPr>
            <w:b/>
          </w:rPr>
          <w:delText>1.1</w:delText>
        </w:r>
        <w:r w:rsidRPr="00A013FD">
          <w:rPr>
            <w:b/>
          </w:rPr>
          <w:tab/>
          <w:delText>Specific responsibilities of the OSI layers as defined in Annex 1 for preparing ASM data for transmission</w:delText>
        </w:r>
      </w:del>
    </w:p>
    <w:p w14:paraId="19371ADC" w14:textId="77777777" w:rsidR="00A013FD" w:rsidRPr="00A013FD" w:rsidRDefault="00A013FD" w:rsidP="00A013FD">
      <w:pPr>
        <w:keepNext/>
        <w:keepLines/>
        <w:tabs>
          <w:tab w:val="clear" w:pos="1134"/>
          <w:tab w:val="left" w:pos="360"/>
        </w:tabs>
        <w:spacing w:before="200"/>
        <w:ind w:left="360" w:hanging="360"/>
        <w:outlineLvl w:val="2"/>
        <w:rPr>
          <w:del w:id="10183" w:author="Johnny Schultz" w:date="2020-02-12T15:49:00Z"/>
          <w:b/>
        </w:rPr>
      </w:pPr>
      <w:del w:id="10184" w:author="Johnny Schultz" w:date="2020-02-12T15:49:00Z">
        <w:r w:rsidRPr="00A013FD">
          <w:rPr>
            <w:b/>
          </w:rPr>
          <w:delText>1.1.</w:delText>
        </w:r>
        <w:r w:rsidRPr="00A013FD">
          <w:rPr>
            <w:b/>
            <w:lang w:eastAsia="ja-JP"/>
          </w:rPr>
          <w:delText>1</w:delText>
        </w:r>
        <w:r w:rsidRPr="00A013FD">
          <w:rPr>
            <w:b/>
          </w:rPr>
          <w:tab/>
          <w:delText>Physical layer</w:delText>
        </w:r>
      </w:del>
    </w:p>
    <w:p w14:paraId="720E1933" w14:textId="77777777" w:rsidR="00A013FD" w:rsidRPr="00A013FD" w:rsidRDefault="00A013FD" w:rsidP="00A013FD">
      <w:pPr>
        <w:rPr>
          <w:del w:id="10185" w:author="Johnny Schultz" w:date="2020-02-12T15:49:00Z"/>
          <w:lang w:eastAsia="ja-JP"/>
        </w:rPr>
      </w:pPr>
      <w:del w:id="10186" w:author="Johnny Schultz" w:date="2020-02-12T15:49:00Z">
        <w:r w:rsidRPr="00A013FD">
          <w:delText xml:space="preserve">Convert digital transmission packet to π/4 Quadrature Phase-Shift Keying (QPSK) </w:delText>
        </w:r>
        <w:r w:rsidRPr="00A013FD">
          <w:rPr>
            <w:lang w:eastAsia="ja-JP"/>
          </w:rPr>
          <w:delText xml:space="preserve">signal </w:delText>
        </w:r>
        <w:r w:rsidRPr="00A013FD">
          <w:delText>to modulate transmitter.</w:delText>
        </w:r>
      </w:del>
    </w:p>
    <w:p w14:paraId="21E9AAF9" w14:textId="77777777" w:rsidR="00A013FD" w:rsidRPr="00A013FD" w:rsidRDefault="00A013FD" w:rsidP="00A013FD">
      <w:pPr>
        <w:keepNext/>
        <w:keepLines/>
        <w:tabs>
          <w:tab w:val="clear" w:pos="1134"/>
          <w:tab w:val="left" w:pos="360"/>
        </w:tabs>
        <w:spacing w:before="200"/>
        <w:ind w:left="360" w:hanging="360"/>
        <w:outlineLvl w:val="2"/>
        <w:rPr>
          <w:del w:id="10187" w:author="Johnny Schultz" w:date="2020-02-12T15:49:00Z"/>
          <w:b/>
        </w:rPr>
      </w:pPr>
      <w:del w:id="10188" w:author="Johnny Schultz" w:date="2020-02-12T15:49:00Z">
        <w:r w:rsidRPr="00A013FD">
          <w:rPr>
            <w:b/>
          </w:rPr>
          <w:delText>1.1.</w:delText>
        </w:r>
        <w:r w:rsidRPr="00A013FD">
          <w:rPr>
            <w:b/>
            <w:lang w:eastAsia="ja-JP"/>
          </w:rPr>
          <w:delText>2</w:delText>
        </w:r>
        <w:r w:rsidRPr="00A013FD">
          <w:rPr>
            <w:b/>
          </w:rPr>
          <w:tab/>
          <w:delText>Link layer</w:delText>
        </w:r>
      </w:del>
    </w:p>
    <w:p w14:paraId="1C50C63C" w14:textId="77777777" w:rsidR="00A013FD" w:rsidRPr="00A013FD" w:rsidRDefault="00A013FD" w:rsidP="00A013FD">
      <w:pPr>
        <w:rPr>
          <w:del w:id="10189" w:author="Johnny Schultz" w:date="2020-02-12T15:49:00Z"/>
        </w:rPr>
      </w:pPr>
      <w:del w:id="10190" w:author="Johnny Schultz" w:date="2020-02-12T15:49:00Z">
        <w:r w:rsidRPr="00A013FD">
          <w:delText>The link layer is divided into three sub-layers with the following tasks</w:delText>
        </w:r>
        <w:r w:rsidRPr="00A013FD">
          <w:rPr>
            <w:lang w:eastAsia="ja-JP"/>
          </w:rPr>
          <w:delText>.</w:delText>
        </w:r>
      </w:del>
    </w:p>
    <w:p w14:paraId="61D1B2FA" w14:textId="77777777" w:rsidR="00A013FD" w:rsidRPr="00A013FD" w:rsidRDefault="00A013FD" w:rsidP="00A013FD">
      <w:pPr>
        <w:keepNext/>
        <w:keepLines/>
        <w:tabs>
          <w:tab w:val="clear" w:pos="1134"/>
          <w:tab w:val="left" w:pos="360"/>
        </w:tabs>
        <w:spacing w:before="200"/>
        <w:ind w:left="360" w:hanging="360"/>
        <w:outlineLvl w:val="3"/>
        <w:rPr>
          <w:del w:id="10191" w:author="Johnny Schultz" w:date="2020-02-12T15:49:00Z"/>
          <w:b/>
        </w:rPr>
      </w:pPr>
      <w:del w:id="10192" w:author="Johnny Schultz" w:date="2020-02-12T15:49:00Z">
        <w:r w:rsidRPr="00A013FD">
          <w:rPr>
            <w:b/>
          </w:rPr>
          <w:delText>1.1.</w:delText>
        </w:r>
        <w:r w:rsidRPr="00A013FD">
          <w:rPr>
            <w:b/>
            <w:lang w:eastAsia="ja-JP"/>
          </w:rPr>
          <w:delText>2</w:delText>
        </w:r>
        <w:r w:rsidRPr="00A013FD">
          <w:rPr>
            <w:b/>
          </w:rPr>
          <w:delText>.1</w:delText>
        </w:r>
        <w:r w:rsidRPr="00A013FD">
          <w:rPr>
            <w:b/>
          </w:rPr>
          <w:tab/>
          <w:delText>Link management entity</w:delText>
        </w:r>
      </w:del>
    </w:p>
    <w:p w14:paraId="44CC1017" w14:textId="77777777" w:rsidR="00A013FD" w:rsidRPr="00A013FD" w:rsidRDefault="00A013FD" w:rsidP="00A013FD">
      <w:pPr>
        <w:rPr>
          <w:del w:id="10193" w:author="Johnny Schultz" w:date="2020-02-12T15:49:00Z"/>
        </w:rPr>
      </w:pPr>
      <w:del w:id="10194" w:author="Johnny Schultz" w:date="2020-02-12T15:49:00Z">
        <w:r w:rsidRPr="00A013FD">
          <w:delText>This sub layer has the following functions:</w:delText>
        </w:r>
      </w:del>
    </w:p>
    <w:p w14:paraId="63921214" w14:textId="77777777" w:rsidR="00A013FD" w:rsidRPr="00A013FD" w:rsidRDefault="00A013FD" w:rsidP="00A013FD">
      <w:pPr>
        <w:tabs>
          <w:tab w:val="clear" w:pos="2268"/>
          <w:tab w:val="left" w:pos="2608"/>
          <w:tab w:val="left" w:pos="3345"/>
        </w:tabs>
        <w:spacing w:before="80"/>
        <w:ind w:left="1134" w:hanging="1134"/>
        <w:rPr>
          <w:del w:id="10195" w:author="Johnny Schultz" w:date="2020-02-12T15:49:00Z"/>
        </w:rPr>
      </w:pPr>
      <w:del w:id="10196" w:author="Johnny Schultz" w:date="2020-02-12T15:49:00Z">
        <w:r w:rsidRPr="00A013FD">
          <w:delText>–</w:delText>
        </w:r>
        <w:r w:rsidRPr="00A013FD">
          <w:tab/>
          <w:delText>Assemble ASM message bits</w:delText>
        </w:r>
      </w:del>
    </w:p>
    <w:p w14:paraId="75CC6D4B" w14:textId="77777777" w:rsidR="00A013FD" w:rsidRPr="00A013FD" w:rsidRDefault="00A013FD" w:rsidP="00A013FD">
      <w:pPr>
        <w:tabs>
          <w:tab w:val="clear" w:pos="2268"/>
          <w:tab w:val="left" w:pos="2608"/>
          <w:tab w:val="left" w:pos="3345"/>
        </w:tabs>
        <w:spacing w:before="80"/>
        <w:ind w:left="1134" w:hanging="1134"/>
        <w:rPr>
          <w:del w:id="10197" w:author="Johnny Schultz" w:date="2020-02-12T15:49:00Z"/>
        </w:rPr>
      </w:pPr>
      <w:del w:id="10198" w:author="Johnny Schultz" w:date="2020-02-12T15:49:00Z">
        <w:r w:rsidRPr="00A013FD">
          <w:delText>–</w:delText>
        </w:r>
        <w:r w:rsidRPr="00A013FD">
          <w:tab/>
          <w:delText xml:space="preserve">Order </w:delText>
        </w:r>
        <w:r w:rsidRPr="00A013FD">
          <w:rPr>
            <w:lang w:eastAsia="ja-JP"/>
          </w:rPr>
          <w:delText xml:space="preserve">the </w:delText>
        </w:r>
        <w:r w:rsidRPr="00A013FD">
          <w:delText xml:space="preserve">ASM message bits into 8-bit byte for assembly of transmission packet. </w:delText>
        </w:r>
      </w:del>
    </w:p>
    <w:p w14:paraId="3E89C2E4" w14:textId="77777777" w:rsidR="00A013FD" w:rsidRPr="00A013FD" w:rsidRDefault="00A013FD" w:rsidP="00A013FD">
      <w:pPr>
        <w:keepNext/>
        <w:keepLines/>
        <w:tabs>
          <w:tab w:val="clear" w:pos="1134"/>
          <w:tab w:val="left" w:pos="360"/>
        </w:tabs>
        <w:spacing w:before="200"/>
        <w:ind w:left="360" w:hanging="360"/>
        <w:outlineLvl w:val="3"/>
        <w:rPr>
          <w:del w:id="10199" w:author="Johnny Schultz" w:date="2020-02-12T15:49:00Z"/>
          <w:b/>
        </w:rPr>
      </w:pPr>
      <w:del w:id="10200" w:author="Johnny Schultz" w:date="2020-02-12T15:49:00Z">
        <w:r w:rsidRPr="00A013FD">
          <w:rPr>
            <w:b/>
          </w:rPr>
          <w:delText>1.1.</w:delText>
        </w:r>
        <w:r w:rsidRPr="00A013FD">
          <w:rPr>
            <w:b/>
            <w:lang w:eastAsia="ja-JP"/>
          </w:rPr>
          <w:delText>2</w:delText>
        </w:r>
        <w:r w:rsidRPr="00A013FD">
          <w:rPr>
            <w:b/>
          </w:rPr>
          <w:delText>.2</w:delText>
        </w:r>
        <w:r w:rsidRPr="00A013FD">
          <w:rPr>
            <w:b/>
          </w:rPr>
          <w:tab/>
          <w:delText>Data link services</w:delText>
        </w:r>
      </w:del>
    </w:p>
    <w:p w14:paraId="46068D5A" w14:textId="77777777" w:rsidR="00A013FD" w:rsidRPr="00A013FD" w:rsidRDefault="00A013FD" w:rsidP="00A013FD">
      <w:pPr>
        <w:rPr>
          <w:del w:id="10201" w:author="Johnny Schultz" w:date="2020-02-12T15:49:00Z"/>
        </w:rPr>
      </w:pPr>
      <w:del w:id="10202" w:author="Johnny Schultz" w:date="2020-02-12T15:49:00Z">
        <w:r w:rsidRPr="00A013FD">
          <w:delText>This sub layer has the following functions:</w:delText>
        </w:r>
      </w:del>
    </w:p>
    <w:p w14:paraId="04699E73" w14:textId="77777777" w:rsidR="00A013FD" w:rsidRPr="00A013FD" w:rsidRDefault="00A013FD" w:rsidP="00A013FD">
      <w:pPr>
        <w:tabs>
          <w:tab w:val="clear" w:pos="2268"/>
          <w:tab w:val="left" w:pos="2608"/>
          <w:tab w:val="left" w:pos="3345"/>
        </w:tabs>
        <w:spacing w:before="80"/>
        <w:ind w:left="1134" w:hanging="1134"/>
        <w:rPr>
          <w:del w:id="10203" w:author="Johnny Schultz" w:date="2020-02-12T15:49:00Z"/>
        </w:rPr>
      </w:pPr>
      <w:del w:id="10204" w:author="Johnny Schultz" w:date="2020-02-12T15:49:00Z">
        <w:r w:rsidRPr="00A013FD">
          <w:delText>–</w:delText>
        </w:r>
        <w:r w:rsidRPr="00A013FD">
          <w:tab/>
          <w:delText xml:space="preserve">Calculate frame check sequence (FCS) </w:delText>
        </w:r>
        <w:r w:rsidRPr="00A013FD">
          <w:rPr>
            <w:lang w:eastAsia="ja-JP"/>
          </w:rPr>
          <w:delText xml:space="preserve">of the </w:delText>
        </w:r>
        <w:r w:rsidRPr="00A013FD">
          <w:delText>ASM message bits (see § 3.2.2.3).</w:delText>
        </w:r>
      </w:del>
    </w:p>
    <w:p w14:paraId="62F052B4" w14:textId="77777777" w:rsidR="00A013FD" w:rsidRPr="00A013FD" w:rsidRDefault="00A013FD" w:rsidP="00A013FD">
      <w:pPr>
        <w:tabs>
          <w:tab w:val="clear" w:pos="2268"/>
          <w:tab w:val="left" w:pos="2608"/>
          <w:tab w:val="left" w:pos="3345"/>
        </w:tabs>
        <w:spacing w:before="80"/>
        <w:ind w:left="1134" w:hanging="1134"/>
        <w:rPr>
          <w:del w:id="10205" w:author="Johnny Schultz" w:date="2020-02-12T15:49:00Z"/>
        </w:rPr>
      </w:pPr>
      <w:del w:id="10206" w:author="Johnny Schultz" w:date="2020-02-12T15:49:00Z">
        <w:r w:rsidRPr="00A013FD">
          <w:delText>–</w:delText>
        </w:r>
        <w:r w:rsidRPr="00A013FD">
          <w:tab/>
          <w:delText>Append FCS to ASM message to complete creation of transmission packet contents.</w:delText>
        </w:r>
      </w:del>
    </w:p>
    <w:p w14:paraId="38A1B4AF" w14:textId="77777777" w:rsidR="00A013FD" w:rsidRPr="00A013FD" w:rsidRDefault="00A013FD" w:rsidP="00A013FD">
      <w:pPr>
        <w:tabs>
          <w:tab w:val="clear" w:pos="2268"/>
          <w:tab w:val="left" w:pos="2608"/>
          <w:tab w:val="left" w:pos="3345"/>
        </w:tabs>
        <w:spacing w:before="80"/>
        <w:ind w:left="1134" w:hanging="1134"/>
        <w:rPr>
          <w:del w:id="10207" w:author="Johnny Schultz" w:date="2020-02-12T15:49:00Z"/>
        </w:rPr>
      </w:pPr>
      <w:del w:id="10208" w:author="Johnny Schultz" w:date="2020-02-12T15:49:00Z">
        <w:r w:rsidRPr="00A013FD">
          <w:delText>–</w:delText>
        </w:r>
        <w:r w:rsidRPr="00A013FD">
          <w:tab/>
          <w:delText>Complete assembly of transmission packet.</w:delText>
        </w:r>
      </w:del>
    </w:p>
    <w:p w14:paraId="2E9D69A1" w14:textId="77777777" w:rsidR="00A013FD" w:rsidRPr="00A013FD" w:rsidRDefault="00A013FD" w:rsidP="00A013FD">
      <w:pPr>
        <w:keepNext/>
        <w:keepLines/>
        <w:tabs>
          <w:tab w:val="clear" w:pos="1134"/>
          <w:tab w:val="left" w:pos="360"/>
        </w:tabs>
        <w:spacing w:before="200"/>
        <w:ind w:left="360" w:hanging="360"/>
        <w:outlineLvl w:val="3"/>
        <w:rPr>
          <w:del w:id="10209" w:author="Johnny Schultz" w:date="2020-02-12T15:49:00Z"/>
          <w:b/>
        </w:rPr>
      </w:pPr>
      <w:del w:id="10210" w:author="Johnny Schultz" w:date="2020-02-12T15:49:00Z">
        <w:r w:rsidRPr="00A013FD">
          <w:rPr>
            <w:b/>
          </w:rPr>
          <w:delText>1.1.</w:delText>
        </w:r>
        <w:r w:rsidRPr="00A013FD">
          <w:rPr>
            <w:b/>
            <w:lang w:eastAsia="ja-JP"/>
          </w:rPr>
          <w:delText>2</w:delText>
        </w:r>
        <w:r w:rsidRPr="00A013FD">
          <w:rPr>
            <w:b/>
          </w:rPr>
          <w:delText>.3</w:delText>
        </w:r>
        <w:r w:rsidRPr="00A013FD">
          <w:rPr>
            <w:b/>
          </w:rPr>
          <w:tab/>
          <w:delText xml:space="preserve">Media access control </w:delText>
        </w:r>
      </w:del>
    </w:p>
    <w:p w14:paraId="67EA06F9" w14:textId="77777777" w:rsidR="00A013FD" w:rsidRPr="00A013FD" w:rsidRDefault="00A013FD" w:rsidP="00A013FD">
      <w:pPr>
        <w:rPr>
          <w:del w:id="10211" w:author="Johnny Schultz" w:date="2020-02-12T15:49:00Z"/>
        </w:rPr>
      </w:pPr>
      <w:del w:id="10212" w:author="Johnny Schultz" w:date="2020-02-12T15:49:00Z">
        <w:r w:rsidRPr="00A013FD">
          <w:delText>Media access control provides a method for granting access to the data transfer to the VHF data link (VDL). The method used is a TDMA scheme using a common time reference.</w:delText>
        </w:r>
      </w:del>
    </w:p>
    <w:p w14:paraId="181A7539" w14:textId="77777777" w:rsidR="00A013FD" w:rsidRPr="00A013FD" w:rsidRDefault="00A013FD" w:rsidP="00A013FD">
      <w:pPr>
        <w:keepNext/>
        <w:keepLines/>
        <w:tabs>
          <w:tab w:val="clear" w:pos="1134"/>
          <w:tab w:val="left" w:pos="360"/>
        </w:tabs>
        <w:spacing w:before="200"/>
        <w:ind w:left="360" w:hanging="360"/>
        <w:outlineLvl w:val="2"/>
        <w:rPr>
          <w:del w:id="10213" w:author="Johnny Schultz" w:date="2020-02-12T15:49:00Z"/>
          <w:b/>
        </w:rPr>
      </w:pPr>
      <w:del w:id="10214" w:author="Johnny Schultz" w:date="2020-02-12T15:49:00Z">
        <w:r w:rsidRPr="00A013FD">
          <w:rPr>
            <w:b/>
          </w:rPr>
          <w:delText>1.1.</w:delText>
        </w:r>
        <w:r w:rsidRPr="00A013FD">
          <w:rPr>
            <w:b/>
            <w:lang w:eastAsia="ja-JP"/>
          </w:rPr>
          <w:delText>3</w:delText>
        </w:r>
        <w:r w:rsidRPr="00A013FD">
          <w:rPr>
            <w:b/>
          </w:rPr>
          <w:tab/>
          <w:delText>Network layer</w:delText>
        </w:r>
      </w:del>
    </w:p>
    <w:p w14:paraId="4A0FBB5C" w14:textId="77777777" w:rsidR="00A013FD" w:rsidRPr="00A013FD" w:rsidRDefault="00A013FD" w:rsidP="00A013FD">
      <w:pPr>
        <w:rPr>
          <w:del w:id="10215" w:author="Johnny Schultz" w:date="2020-02-12T15:49:00Z"/>
        </w:rPr>
      </w:pPr>
      <w:del w:id="10216" w:author="Johnny Schultz" w:date="2020-02-12T15:49:00Z">
        <w:r w:rsidRPr="00A013FD">
          <w:delText>The network layer is responsible for the management of priority assignments of messages, distribution of transmission packets between channels, and data link congestion resolution.</w:delText>
        </w:r>
      </w:del>
    </w:p>
    <w:p w14:paraId="5893A657" w14:textId="77777777" w:rsidR="00A013FD" w:rsidRPr="00A013FD" w:rsidRDefault="00A013FD" w:rsidP="00A013FD">
      <w:pPr>
        <w:keepNext/>
        <w:keepLines/>
        <w:tabs>
          <w:tab w:val="clear" w:pos="1134"/>
          <w:tab w:val="left" w:pos="360"/>
        </w:tabs>
        <w:spacing w:before="200"/>
        <w:ind w:left="360" w:hanging="360"/>
        <w:outlineLvl w:val="2"/>
        <w:rPr>
          <w:del w:id="10217" w:author="Johnny Schultz" w:date="2020-02-12T15:49:00Z"/>
          <w:b/>
        </w:rPr>
      </w:pPr>
      <w:del w:id="10218" w:author="Johnny Schultz" w:date="2020-02-12T15:49:00Z">
        <w:r w:rsidRPr="00A013FD">
          <w:rPr>
            <w:b/>
          </w:rPr>
          <w:delText>1.1.</w:delText>
        </w:r>
        <w:r w:rsidRPr="00A013FD">
          <w:rPr>
            <w:b/>
            <w:lang w:eastAsia="ja-JP"/>
          </w:rPr>
          <w:delText>4</w:delText>
        </w:r>
        <w:r w:rsidRPr="00A013FD">
          <w:rPr>
            <w:b/>
          </w:rPr>
          <w:tab/>
          <w:delText>Transport layer</w:delText>
        </w:r>
      </w:del>
    </w:p>
    <w:p w14:paraId="3361435A" w14:textId="77777777" w:rsidR="00A013FD" w:rsidRPr="00A013FD" w:rsidRDefault="00A013FD" w:rsidP="00A013FD">
      <w:pPr>
        <w:rPr>
          <w:del w:id="10219" w:author="Johnny Schultz" w:date="2020-02-12T15:49:00Z"/>
        </w:rPr>
      </w:pPr>
      <w:del w:id="10220" w:author="Johnny Schultz" w:date="2020-02-12T15:49:00Z">
        <w:r w:rsidRPr="00A013FD">
          <w:delText>The transport layer is responsible for converting data into transmission packets of correct size and sequencing of data packets.</w:delText>
        </w:r>
      </w:del>
    </w:p>
    <w:p w14:paraId="3561B52E" w14:textId="77777777" w:rsidR="00A013FD" w:rsidRPr="00A013FD" w:rsidRDefault="00A013FD" w:rsidP="00A013FD">
      <w:pPr>
        <w:keepNext/>
        <w:keepLines/>
        <w:tabs>
          <w:tab w:val="left" w:pos="360"/>
        </w:tabs>
        <w:spacing w:before="280"/>
        <w:ind w:left="360" w:hanging="360"/>
        <w:outlineLvl w:val="0"/>
        <w:rPr>
          <w:del w:id="10221" w:author="Johnny Schultz" w:date="2020-02-12T15:49:00Z"/>
          <w:b/>
          <w:sz w:val="28"/>
        </w:rPr>
      </w:pPr>
      <w:del w:id="10222" w:author="Johnny Schultz" w:date="2020-02-12T15:49:00Z">
        <w:r w:rsidRPr="00A013FD">
          <w:rPr>
            <w:b/>
            <w:sz w:val="28"/>
          </w:rPr>
          <w:delText>2</w:delText>
        </w:r>
        <w:r w:rsidRPr="00A013FD">
          <w:rPr>
            <w:b/>
            <w:sz w:val="28"/>
          </w:rPr>
          <w:tab/>
          <w:delText>Physical layer</w:delText>
        </w:r>
      </w:del>
    </w:p>
    <w:p w14:paraId="00706541" w14:textId="77777777" w:rsidR="00A013FD" w:rsidRPr="00A013FD" w:rsidRDefault="00A013FD" w:rsidP="00A013FD">
      <w:pPr>
        <w:keepNext/>
        <w:keepLines/>
        <w:tabs>
          <w:tab w:val="left" w:pos="360"/>
        </w:tabs>
        <w:spacing w:before="200"/>
        <w:ind w:left="360" w:hanging="360"/>
        <w:outlineLvl w:val="1"/>
        <w:rPr>
          <w:del w:id="10223" w:author="Johnny Schultz" w:date="2020-02-12T15:49:00Z"/>
          <w:b/>
        </w:rPr>
      </w:pPr>
      <w:del w:id="10224" w:author="Johnny Schultz" w:date="2020-02-12T15:49:00Z">
        <w:r w:rsidRPr="00A013FD">
          <w:rPr>
            <w:b/>
          </w:rPr>
          <w:delText>2.1</w:delText>
        </w:r>
        <w:r w:rsidRPr="00A013FD">
          <w:rPr>
            <w:b/>
          </w:rPr>
          <w:tab/>
          <w:delText>Parameters</w:delText>
        </w:r>
      </w:del>
    </w:p>
    <w:p w14:paraId="72E92349" w14:textId="77777777" w:rsidR="00A013FD" w:rsidRPr="00A013FD" w:rsidRDefault="00A013FD" w:rsidP="00A013FD">
      <w:pPr>
        <w:keepNext/>
        <w:keepLines/>
        <w:tabs>
          <w:tab w:val="clear" w:pos="1134"/>
          <w:tab w:val="left" w:pos="360"/>
        </w:tabs>
        <w:spacing w:before="200"/>
        <w:ind w:left="360" w:hanging="360"/>
        <w:outlineLvl w:val="2"/>
        <w:rPr>
          <w:del w:id="10225" w:author="Johnny Schultz" w:date="2020-02-12T15:49:00Z"/>
          <w:b/>
        </w:rPr>
      </w:pPr>
      <w:del w:id="10226" w:author="Johnny Schultz" w:date="2020-02-12T15:49:00Z">
        <w:r w:rsidRPr="00A013FD">
          <w:rPr>
            <w:b/>
          </w:rPr>
          <w:delText>2.1.1</w:delText>
        </w:r>
        <w:r w:rsidRPr="00A013FD">
          <w:rPr>
            <w:b/>
          </w:rPr>
          <w:tab/>
          <w:delText>General</w:delText>
        </w:r>
      </w:del>
    </w:p>
    <w:p w14:paraId="74FB9BF5" w14:textId="77777777" w:rsidR="00A013FD" w:rsidRPr="00A013FD" w:rsidRDefault="00A013FD" w:rsidP="00A013FD">
      <w:pPr>
        <w:rPr>
          <w:del w:id="10227" w:author="Johnny Schultz" w:date="2020-02-12T15:49:00Z"/>
        </w:rPr>
      </w:pPr>
      <w:del w:id="10228" w:author="Johnny Schultz" w:date="2020-02-12T15:49:00Z">
        <w:r w:rsidRPr="00A013FD">
          <w:delText>The physical layer is responsible for the transfer of a bit-stream from an originator, out on to the data link. The performance requirements for the physical layer are summarized in Tables A2-1 to A2-3.</w:delText>
        </w:r>
      </w:del>
    </w:p>
    <w:p w14:paraId="739AF5B8" w14:textId="77777777" w:rsidR="00A013FD" w:rsidRPr="00A013FD" w:rsidRDefault="00A013FD" w:rsidP="00A013FD">
      <w:pPr>
        <w:rPr>
          <w:del w:id="10229" w:author="Johnny Schultz" w:date="2020-02-12T15:49:00Z"/>
        </w:rPr>
      </w:pPr>
      <w:del w:id="10230" w:author="Johnny Schultz" w:date="2020-02-12T15:49:00Z">
        <w:r w:rsidRPr="00A013FD">
          <w:delText>The low setting and the high setting for each parameter is independent of the other parameters.</w:delText>
        </w:r>
      </w:del>
    </w:p>
    <w:p w14:paraId="1AD18D74" w14:textId="77777777" w:rsidR="00A013FD" w:rsidRPr="00A013FD" w:rsidRDefault="00A013FD" w:rsidP="00A013FD">
      <w:pPr>
        <w:keepNext/>
        <w:spacing w:before="560" w:after="120"/>
        <w:jc w:val="center"/>
        <w:rPr>
          <w:del w:id="10231" w:author="Johnny Schultz" w:date="2020-02-12T15:49:00Z"/>
          <w:caps/>
          <w:sz w:val="20"/>
        </w:rPr>
      </w:pPr>
      <w:del w:id="10232" w:author="Johnny Schultz" w:date="2020-02-12T15:49:00Z">
        <w:r w:rsidRPr="00A013FD">
          <w:rPr>
            <w:caps/>
            <w:sz w:val="20"/>
          </w:rPr>
          <w:delText>TABLE A2-1</w:delText>
        </w:r>
      </w:del>
    </w:p>
    <w:p w14:paraId="742C6D7C" w14:textId="77777777" w:rsidR="00A013FD" w:rsidRPr="00A013FD" w:rsidRDefault="00A013FD" w:rsidP="00A013FD">
      <w:pPr>
        <w:keepNext/>
        <w:keepLines/>
        <w:spacing w:before="0" w:after="120"/>
        <w:jc w:val="center"/>
        <w:rPr>
          <w:del w:id="10233" w:author="Johnny Schultz" w:date="2020-02-12T15:49:00Z"/>
          <w:rFonts w:ascii="Times New Roman Bold" w:hAnsi="Times New Roman Bold"/>
          <w:b/>
          <w:sz w:val="20"/>
        </w:rPr>
      </w:pPr>
      <w:del w:id="10234" w:author="Johnny Schultz" w:date="2020-02-12T15:49:00Z">
        <w:r w:rsidRPr="00A013FD">
          <w:rPr>
            <w:rFonts w:ascii="Times New Roman Bold" w:hAnsi="Times New Roman Bold"/>
            <w:b/>
            <w:sz w:val="20"/>
          </w:rPr>
          <w:delText>Minimum required time division multiple access transmitter characteristics</w:delText>
        </w:r>
      </w:del>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4A0" w:firstRow="1" w:lastRow="0" w:firstColumn="1" w:lastColumn="0" w:noHBand="0" w:noVBand="1"/>
      </w:tblPr>
      <w:tblGrid>
        <w:gridCol w:w="4023"/>
        <w:gridCol w:w="846"/>
        <w:gridCol w:w="1774"/>
        <w:gridCol w:w="1774"/>
      </w:tblGrid>
      <w:tr w:rsidR="00A013FD" w:rsidRPr="00A013FD" w14:paraId="0CB2D2E2" w14:textId="77777777" w:rsidTr="00BF604E">
        <w:trPr>
          <w:jc w:val="center"/>
          <w:del w:id="10235" w:author="Johnny Schultz" w:date="2020-02-12T15:49: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7711FC9" w14:textId="77777777" w:rsidR="00A013FD" w:rsidRPr="00A013FD" w:rsidRDefault="00A013FD" w:rsidP="00A013FD">
            <w:pPr>
              <w:keepNext/>
              <w:spacing w:before="80" w:after="80"/>
              <w:jc w:val="center"/>
              <w:rPr>
                <w:del w:id="10236" w:author="Johnny Schultz" w:date="2020-02-12T15:49:00Z"/>
                <w:rFonts w:ascii="Times New Roman Bold" w:hAnsi="Times New Roman Bold" w:cs="Times New Roman Bold"/>
                <w:b/>
                <w:sz w:val="20"/>
              </w:rPr>
            </w:pPr>
            <w:del w:id="10237" w:author="Johnny Schultz" w:date="2020-02-12T15:49:00Z">
              <w:r w:rsidRPr="00A013FD">
                <w:rPr>
                  <w:rFonts w:ascii="Times New Roman Bold" w:hAnsi="Times New Roman Bold" w:cs="Times New Roman Bold"/>
                  <w:b/>
                  <w:sz w:val="20"/>
                </w:rPr>
                <w:delText>Parameter name</w:delText>
              </w:r>
            </w:del>
          </w:p>
        </w:tc>
        <w:tc>
          <w:tcPr>
            <w:tcW w:w="846" w:type="dxa"/>
            <w:tcBorders>
              <w:top w:val="single" w:sz="4" w:space="0" w:color="auto"/>
              <w:left w:val="single" w:sz="4" w:space="0" w:color="auto"/>
              <w:bottom w:val="single" w:sz="4" w:space="0" w:color="auto"/>
              <w:right w:val="single" w:sz="4" w:space="0" w:color="auto"/>
            </w:tcBorders>
          </w:tcPr>
          <w:p w14:paraId="79DD5807" w14:textId="77777777" w:rsidR="00A013FD" w:rsidRPr="00A013FD" w:rsidRDefault="00A013FD" w:rsidP="00A013FD">
            <w:pPr>
              <w:keepNext/>
              <w:spacing w:before="80" w:after="80"/>
              <w:jc w:val="center"/>
              <w:rPr>
                <w:del w:id="10238" w:author="Johnny Schultz" w:date="2020-02-12T15:49:00Z"/>
                <w:rFonts w:ascii="Times New Roman Bold" w:hAnsi="Times New Roman Bold" w:cs="Times New Roman Bold"/>
                <w:b/>
                <w:sz w:val="20"/>
              </w:rPr>
            </w:pPr>
            <w:del w:id="10239" w:author="Johnny Schultz" w:date="2020-02-12T15:49:00Z">
              <w:r w:rsidRPr="00A013FD">
                <w:rPr>
                  <w:rFonts w:ascii="Times New Roman Bold" w:hAnsi="Times New Roman Bold" w:cs="Times New Roman Bold"/>
                  <w:b/>
                  <w:sz w:val="20"/>
                </w:rPr>
                <w:delText>Units</w:delText>
              </w:r>
            </w:del>
          </w:p>
        </w:tc>
        <w:tc>
          <w:tcPr>
            <w:tcW w:w="1774" w:type="dxa"/>
            <w:tcBorders>
              <w:top w:val="single" w:sz="4" w:space="0" w:color="auto"/>
              <w:left w:val="single" w:sz="4" w:space="0" w:color="auto"/>
              <w:bottom w:val="single" w:sz="4" w:space="0" w:color="auto"/>
              <w:right w:val="single" w:sz="4" w:space="0" w:color="auto"/>
            </w:tcBorders>
          </w:tcPr>
          <w:p w14:paraId="3B8707F8" w14:textId="77777777" w:rsidR="00A013FD" w:rsidRPr="00A013FD" w:rsidRDefault="00A013FD" w:rsidP="00A013FD">
            <w:pPr>
              <w:keepNext/>
              <w:spacing w:before="80" w:after="80"/>
              <w:jc w:val="center"/>
              <w:rPr>
                <w:del w:id="10240" w:author="Johnny Schultz" w:date="2020-02-12T15:49:00Z"/>
                <w:rFonts w:ascii="Times New Roman Bold" w:hAnsi="Times New Roman Bold" w:cs="Times New Roman Bold"/>
                <w:b/>
                <w:sz w:val="20"/>
              </w:rPr>
            </w:pPr>
            <w:del w:id="10241" w:author="Johnny Schultz" w:date="2020-02-12T15:49:00Z">
              <w:r w:rsidRPr="00A013FD">
                <w:rPr>
                  <w:rFonts w:ascii="Times New Roman Bold" w:hAnsi="Times New Roman Bold" w:cs="Times New Roman Bold"/>
                  <w:b/>
                  <w:sz w:val="20"/>
                </w:rPr>
                <w:delText>Low setting</w:delText>
              </w:r>
            </w:del>
          </w:p>
        </w:tc>
        <w:tc>
          <w:tcPr>
            <w:tcW w:w="1774" w:type="dxa"/>
            <w:tcBorders>
              <w:top w:val="single" w:sz="4" w:space="0" w:color="auto"/>
              <w:left w:val="single" w:sz="4" w:space="0" w:color="auto"/>
              <w:bottom w:val="single" w:sz="4" w:space="0" w:color="auto"/>
              <w:right w:val="single" w:sz="4" w:space="0" w:color="auto"/>
            </w:tcBorders>
          </w:tcPr>
          <w:p w14:paraId="46497FA6" w14:textId="77777777" w:rsidR="00A013FD" w:rsidRPr="00A013FD" w:rsidRDefault="00A013FD" w:rsidP="00A013FD">
            <w:pPr>
              <w:keepNext/>
              <w:spacing w:before="80" w:after="80"/>
              <w:jc w:val="center"/>
              <w:rPr>
                <w:del w:id="10242" w:author="Johnny Schultz" w:date="2020-02-12T15:49:00Z"/>
                <w:rFonts w:ascii="Times New Roman Bold" w:hAnsi="Times New Roman Bold" w:cs="Times New Roman Bold"/>
                <w:b/>
                <w:sz w:val="20"/>
              </w:rPr>
            </w:pPr>
            <w:del w:id="10243" w:author="Johnny Schultz" w:date="2020-02-12T15:49:00Z">
              <w:r w:rsidRPr="00A013FD">
                <w:rPr>
                  <w:rFonts w:ascii="Times New Roman Bold" w:hAnsi="Times New Roman Bold" w:cs="Times New Roman Bold"/>
                  <w:b/>
                  <w:sz w:val="20"/>
                </w:rPr>
                <w:delText>High setting</w:delText>
              </w:r>
            </w:del>
          </w:p>
        </w:tc>
      </w:tr>
      <w:tr w:rsidR="00A013FD" w:rsidRPr="00A013FD" w14:paraId="6EC60E13" w14:textId="77777777" w:rsidTr="00BF604E">
        <w:trPr>
          <w:jc w:val="center"/>
          <w:del w:id="10244" w:author="Johnny Schultz" w:date="2020-02-12T15:49: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4350D7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245" w:author="Johnny Schultz" w:date="2020-02-12T15:49:00Z"/>
                <w:sz w:val="20"/>
              </w:rPr>
            </w:pPr>
            <w:del w:id="10246" w:author="Johnny Schultz" w:date="2020-02-12T15:49:00Z">
              <w:r w:rsidRPr="00A013FD">
                <w:rPr>
                  <w:sz w:val="20"/>
                </w:rPr>
                <w:delText>Channel spacing (encoded according to RR Appendix 18 with footnotes)</w:delText>
              </w:r>
              <w:r w:rsidRPr="00A013FD">
                <w:rPr>
                  <w:sz w:val="20"/>
                  <w:vertAlign w:val="superscript"/>
                </w:rPr>
                <w:delText>(1)</w:delText>
              </w:r>
            </w:del>
          </w:p>
        </w:tc>
        <w:tc>
          <w:tcPr>
            <w:tcW w:w="846" w:type="dxa"/>
            <w:tcBorders>
              <w:top w:val="single" w:sz="4" w:space="0" w:color="auto"/>
              <w:left w:val="single" w:sz="4" w:space="0" w:color="auto"/>
              <w:bottom w:val="single" w:sz="4" w:space="0" w:color="auto"/>
              <w:right w:val="single" w:sz="4" w:space="0" w:color="auto"/>
            </w:tcBorders>
          </w:tcPr>
          <w:p w14:paraId="0F74D4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47" w:author="Johnny Schultz" w:date="2020-02-12T15:49:00Z"/>
                <w:sz w:val="20"/>
              </w:rPr>
            </w:pPr>
            <w:del w:id="10248" w:author="Johnny Schultz" w:date="2020-02-12T15:49:00Z">
              <w:r w:rsidRPr="00A013FD">
                <w:rPr>
                  <w:sz w:val="20"/>
                </w:rPr>
                <w:delText>kHz</w:delText>
              </w:r>
            </w:del>
          </w:p>
        </w:tc>
        <w:tc>
          <w:tcPr>
            <w:tcW w:w="1774" w:type="dxa"/>
            <w:tcBorders>
              <w:top w:val="single" w:sz="4" w:space="0" w:color="auto"/>
              <w:left w:val="single" w:sz="4" w:space="0" w:color="auto"/>
              <w:bottom w:val="single" w:sz="4" w:space="0" w:color="auto"/>
              <w:right w:val="single" w:sz="4" w:space="0" w:color="auto"/>
            </w:tcBorders>
          </w:tcPr>
          <w:p w14:paraId="101889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49" w:author="Johnny Schultz" w:date="2020-02-12T15:49:00Z"/>
                <w:sz w:val="20"/>
              </w:rPr>
            </w:pPr>
            <w:del w:id="10250" w:author="Johnny Schultz" w:date="2020-02-12T15:49:00Z">
              <w:r w:rsidRPr="00A013FD">
                <w:rPr>
                  <w:sz w:val="20"/>
                </w:rPr>
                <w:delText>25</w:delText>
              </w:r>
            </w:del>
          </w:p>
        </w:tc>
        <w:tc>
          <w:tcPr>
            <w:tcW w:w="1774" w:type="dxa"/>
            <w:tcBorders>
              <w:top w:val="single" w:sz="4" w:space="0" w:color="auto"/>
              <w:left w:val="single" w:sz="4" w:space="0" w:color="auto"/>
              <w:bottom w:val="single" w:sz="4" w:space="0" w:color="auto"/>
              <w:right w:val="single" w:sz="4" w:space="0" w:color="auto"/>
            </w:tcBorders>
          </w:tcPr>
          <w:p w14:paraId="18617B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51" w:author="Johnny Schultz" w:date="2020-02-12T15:49:00Z"/>
                <w:sz w:val="20"/>
              </w:rPr>
            </w:pPr>
            <w:del w:id="10252" w:author="Johnny Schultz" w:date="2020-02-12T15:49:00Z">
              <w:r w:rsidRPr="00A013FD">
                <w:rPr>
                  <w:sz w:val="20"/>
                </w:rPr>
                <w:delText>25</w:delText>
              </w:r>
            </w:del>
          </w:p>
        </w:tc>
      </w:tr>
      <w:tr w:rsidR="00A013FD" w:rsidRPr="00A013FD" w14:paraId="206D3BEA" w14:textId="77777777" w:rsidTr="00BF604E">
        <w:trPr>
          <w:jc w:val="center"/>
          <w:del w:id="10253" w:author="Johnny Schultz" w:date="2020-02-12T15:49: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3F16DB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254" w:author="Johnny Schultz" w:date="2020-02-12T15:49:00Z"/>
                <w:sz w:val="20"/>
              </w:rPr>
            </w:pPr>
            <w:del w:id="10255" w:author="Johnny Schultz" w:date="2020-02-12T15:49:00Z">
              <w:r w:rsidRPr="00A013FD">
                <w:rPr>
                  <w:sz w:val="20"/>
                </w:rPr>
                <w:delText>ASM 1 (2027)</w:delText>
              </w:r>
              <w:r w:rsidRPr="00A013FD">
                <w:rPr>
                  <w:sz w:val="20"/>
                  <w:vertAlign w:val="superscript"/>
                </w:rPr>
                <w:delText xml:space="preserve">(1) </w:delText>
              </w:r>
            </w:del>
          </w:p>
        </w:tc>
        <w:tc>
          <w:tcPr>
            <w:tcW w:w="846" w:type="dxa"/>
            <w:tcBorders>
              <w:top w:val="single" w:sz="4" w:space="0" w:color="auto"/>
              <w:left w:val="single" w:sz="4" w:space="0" w:color="auto"/>
              <w:bottom w:val="single" w:sz="4" w:space="0" w:color="auto"/>
              <w:right w:val="single" w:sz="4" w:space="0" w:color="auto"/>
            </w:tcBorders>
          </w:tcPr>
          <w:p w14:paraId="6AF731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56" w:author="Johnny Schultz" w:date="2020-02-12T15:49:00Z"/>
                <w:sz w:val="20"/>
              </w:rPr>
            </w:pPr>
            <w:del w:id="10257" w:author="Johnny Schultz" w:date="2020-02-12T15:49:00Z">
              <w:r w:rsidRPr="00A013FD">
                <w:rPr>
                  <w:sz w:val="20"/>
                </w:rPr>
                <w:delText>MHz</w:delText>
              </w:r>
            </w:del>
          </w:p>
        </w:tc>
        <w:tc>
          <w:tcPr>
            <w:tcW w:w="1774" w:type="dxa"/>
            <w:tcBorders>
              <w:top w:val="single" w:sz="4" w:space="0" w:color="auto"/>
              <w:left w:val="single" w:sz="4" w:space="0" w:color="auto"/>
              <w:bottom w:val="single" w:sz="4" w:space="0" w:color="auto"/>
              <w:right w:val="single" w:sz="4" w:space="0" w:color="auto"/>
            </w:tcBorders>
          </w:tcPr>
          <w:p w14:paraId="284516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58" w:author="Johnny Schultz" w:date="2020-02-12T15:49:00Z"/>
                <w:sz w:val="20"/>
              </w:rPr>
            </w:pPr>
            <w:del w:id="10259" w:author="Johnny Schultz" w:date="2020-02-12T15:49:00Z">
              <w:r w:rsidRPr="00A013FD">
                <w:rPr>
                  <w:sz w:val="20"/>
                </w:rPr>
                <w:delText>161.950</w:delText>
              </w:r>
            </w:del>
          </w:p>
        </w:tc>
        <w:tc>
          <w:tcPr>
            <w:tcW w:w="1774" w:type="dxa"/>
            <w:tcBorders>
              <w:top w:val="single" w:sz="4" w:space="0" w:color="auto"/>
              <w:left w:val="single" w:sz="4" w:space="0" w:color="auto"/>
              <w:bottom w:val="single" w:sz="4" w:space="0" w:color="auto"/>
              <w:right w:val="single" w:sz="4" w:space="0" w:color="auto"/>
            </w:tcBorders>
          </w:tcPr>
          <w:p w14:paraId="7D78DA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60" w:author="Johnny Schultz" w:date="2020-02-12T15:49:00Z"/>
                <w:sz w:val="20"/>
              </w:rPr>
            </w:pPr>
            <w:del w:id="10261" w:author="Johnny Schultz" w:date="2020-02-12T15:49:00Z">
              <w:r w:rsidRPr="00A013FD">
                <w:rPr>
                  <w:sz w:val="20"/>
                </w:rPr>
                <w:delText>161.950</w:delText>
              </w:r>
            </w:del>
          </w:p>
        </w:tc>
      </w:tr>
      <w:tr w:rsidR="00A013FD" w:rsidRPr="00A013FD" w14:paraId="73BD6CC6" w14:textId="77777777" w:rsidTr="00BF604E">
        <w:trPr>
          <w:jc w:val="center"/>
          <w:del w:id="10262" w:author="Johnny Schultz" w:date="2020-02-12T15:49: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9A048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263" w:author="Johnny Schultz" w:date="2020-02-12T15:49:00Z"/>
                <w:sz w:val="20"/>
              </w:rPr>
            </w:pPr>
            <w:del w:id="10264" w:author="Johnny Schultz" w:date="2020-02-12T15:49:00Z">
              <w:r w:rsidRPr="00A013FD">
                <w:rPr>
                  <w:sz w:val="20"/>
                </w:rPr>
                <w:delText>ASM 2 (2028)</w:delText>
              </w:r>
              <w:r w:rsidRPr="00A013FD">
                <w:rPr>
                  <w:sz w:val="20"/>
                  <w:vertAlign w:val="superscript"/>
                </w:rPr>
                <w:delText xml:space="preserve">(1) </w:delText>
              </w:r>
            </w:del>
          </w:p>
        </w:tc>
        <w:tc>
          <w:tcPr>
            <w:tcW w:w="846" w:type="dxa"/>
            <w:tcBorders>
              <w:top w:val="single" w:sz="4" w:space="0" w:color="auto"/>
              <w:left w:val="single" w:sz="4" w:space="0" w:color="auto"/>
              <w:bottom w:val="single" w:sz="4" w:space="0" w:color="auto"/>
              <w:right w:val="single" w:sz="4" w:space="0" w:color="auto"/>
            </w:tcBorders>
          </w:tcPr>
          <w:p w14:paraId="34FD4A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65" w:author="Johnny Schultz" w:date="2020-02-12T15:49:00Z"/>
                <w:sz w:val="20"/>
              </w:rPr>
            </w:pPr>
            <w:del w:id="10266" w:author="Johnny Schultz" w:date="2020-02-12T15:49:00Z">
              <w:r w:rsidRPr="00A013FD">
                <w:rPr>
                  <w:sz w:val="20"/>
                </w:rPr>
                <w:delText>MHz</w:delText>
              </w:r>
            </w:del>
          </w:p>
        </w:tc>
        <w:tc>
          <w:tcPr>
            <w:tcW w:w="1774" w:type="dxa"/>
            <w:tcBorders>
              <w:top w:val="single" w:sz="4" w:space="0" w:color="auto"/>
              <w:left w:val="single" w:sz="4" w:space="0" w:color="auto"/>
              <w:bottom w:val="single" w:sz="4" w:space="0" w:color="auto"/>
              <w:right w:val="single" w:sz="4" w:space="0" w:color="auto"/>
            </w:tcBorders>
          </w:tcPr>
          <w:p w14:paraId="740DAF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67" w:author="Johnny Schultz" w:date="2020-02-12T15:49:00Z"/>
                <w:sz w:val="20"/>
              </w:rPr>
            </w:pPr>
            <w:del w:id="10268" w:author="Johnny Schultz" w:date="2020-02-12T15:49:00Z">
              <w:r w:rsidRPr="00A013FD">
                <w:rPr>
                  <w:sz w:val="20"/>
                </w:rPr>
                <w:delText>162.000</w:delText>
              </w:r>
            </w:del>
          </w:p>
        </w:tc>
        <w:tc>
          <w:tcPr>
            <w:tcW w:w="1774" w:type="dxa"/>
            <w:tcBorders>
              <w:top w:val="single" w:sz="4" w:space="0" w:color="auto"/>
              <w:left w:val="single" w:sz="4" w:space="0" w:color="auto"/>
              <w:bottom w:val="single" w:sz="4" w:space="0" w:color="auto"/>
              <w:right w:val="single" w:sz="4" w:space="0" w:color="auto"/>
            </w:tcBorders>
          </w:tcPr>
          <w:p w14:paraId="4C0194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69" w:author="Johnny Schultz" w:date="2020-02-12T15:49:00Z"/>
                <w:sz w:val="20"/>
              </w:rPr>
            </w:pPr>
            <w:del w:id="10270" w:author="Johnny Schultz" w:date="2020-02-12T15:49:00Z">
              <w:r w:rsidRPr="00A013FD">
                <w:rPr>
                  <w:sz w:val="20"/>
                </w:rPr>
                <w:delText>162.000</w:delText>
              </w:r>
            </w:del>
          </w:p>
        </w:tc>
      </w:tr>
      <w:tr w:rsidR="00A013FD" w:rsidRPr="00A013FD" w14:paraId="6ECE2BEA" w14:textId="77777777" w:rsidTr="00BF604E">
        <w:trPr>
          <w:jc w:val="center"/>
          <w:del w:id="10271" w:author="Johnny Schultz" w:date="2020-02-12T15:49:00Z"/>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4502D0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272" w:author="Johnny Schultz" w:date="2020-02-12T15:49:00Z"/>
                <w:sz w:val="20"/>
              </w:rPr>
            </w:pPr>
            <w:del w:id="10273" w:author="Johnny Schultz" w:date="2020-02-12T15:49:00Z">
              <w:r w:rsidRPr="00A013FD">
                <w:rPr>
                  <w:sz w:val="20"/>
                </w:rPr>
                <w:delText xml:space="preserve">Transmit output power </w:delText>
              </w:r>
            </w:del>
          </w:p>
        </w:tc>
        <w:tc>
          <w:tcPr>
            <w:tcW w:w="846" w:type="dxa"/>
            <w:tcBorders>
              <w:top w:val="single" w:sz="4" w:space="0" w:color="auto"/>
              <w:left w:val="single" w:sz="4" w:space="0" w:color="auto"/>
              <w:bottom w:val="single" w:sz="4" w:space="0" w:color="auto"/>
              <w:right w:val="single" w:sz="4" w:space="0" w:color="auto"/>
            </w:tcBorders>
          </w:tcPr>
          <w:p w14:paraId="1817FA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74" w:author="Johnny Schultz" w:date="2020-02-12T15:49:00Z"/>
                <w:sz w:val="20"/>
              </w:rPr>
            </w:pPr>
            <w:del w:id="10275" w:author="Johnny Schultz" w:date="2020-02-12T15:49:00Z">
              <w:r w:rsidRPr="00A013FD">
                <w:rPr>
                  <w:sz w:val="20"/>
                </w:rPr>
                <w:delText>W</w:delText>
              </w:r>
            </w:del>
          </w:p>
        </w:tc>
        <w:tc>
          <w:tcPr>
            <w:tcW w:w="1774" w:type="dxa"/>
            <w:tcBorders>
              <w:top w:val="single" w:sz="4" w:space="0" w:color="auto"/>
              <w:left w:val="single" w:sz="4" w:space="0" w:color="auto"/>
              <w:bottom w:val="single" w:sz="4" w:space="0" w:color="auto"/>
              <w:right w:val="single" w:sz="4" w:space="0" w:color="auto"/>
            </w:tcBorders>
          </w:tcPr>
          <w:p w14:paraId="6AE3D9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76" w:author="Johnny Schultz" w:date="2020-02-12T15:49:00Z"/>
                <w:sz w:val="20"/>
                <w:highlight w:val="yellow"/>
              </w:rPr>
            </w:pPr>
            <w:del w:id="10277" w:author="Johnny Schultz" w:date="2020-02-12T15:49:00Z">
              <w:r w:rsidRPr="00A013FD">
                <w:rPr>
                  <w:sz w:val="20"/>
                </w:rPr>
                <w:delText>1</w:delText>
              </w:r>
            </w:del>
          </w:p>
        </w:tc>
        <w:tc>
          <w:tcPr>
            <w:tcW w:w="1774" w:type="dxa"/>
            <w:tcBorders>
              <w:top w:val="single" w:sz="4" w:space="0" w:color="auto"/>
              <w:left w:val="single" w:sz="4" w:space="0" w:color="auto"/>
              <w:bottom w:val="single" w:sz="4" w:space="0" w:color="auto"/>
              <w:right w:val="single" w:sz="4" w:space="0" w:color="auto"/>
            </w:tcBorders>
          </w:tcPr>
          <w:p w14:paraId="420C59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278" w:author="Johnny Schultz" w:date="2020-02-12T15:49:00Z"/>
                <w:sz w:val="20"/>
                <w:highlight w:val="yellow"/>
              </w:rPr>
            </w:pPr>
            <w:del w:id="10279" w:author="Johnny Schultz" w:date="2020-02-12T15:49:00Z">
              <w:r w:rsidRPr="00A013FD">
                <w:rPr>
                  <w:sz w:val="20"/>
                </w:rPr>
                <w:delText>12.5</w:delText>
              </w:r>
            </w:del>
          </w:p>
        </w:tc>
      </w:tr>
      <w:tr w:rsidR="00A013FD" w:rsidRPr="00A013FD" w14:paraId="6668538A" w14:textId="77777777" w:rsidTr="00BF604E">
        <w:trPr>
          <w:jc w:val="center"/>
          <w:del w:id="10280" w:author="Johnny Schultz" w:date="2020-02-12T15:49:00Z"/>
        </w:trPr>
        <w:tc>
          <w:tcPr>
            <w:tcW w:w="8417" w:type="dxa"/>
            <w:gridSpan w:val="4"/>
            <w:tcBorders>
              <w:top w:val="single" w:sz="4" w:space="0" w:color="auto"/>
              <w:left w:val="nil"/>
              <w:bottom w:val="nil"/>
              <w:right w:val="nil"/>
            </w:tcBorders>
            <w:tcMar>
              <w:left w:w="91" w:type="dxa"/>
              <w:right w:w="91" w:type="dxa"/>
            </w:tcMar>
          </w:tcPr>
          <w:p w14:paraId="7677A0FF" w14:textId="77777777" w:rsidR="00A013FD" w:rsidRPr="00A013FD" w:rsidRDefault="00A013FD" w:rsidP="00A013FD">
            <w:pPr>
              <w:rPr>
                <w:del w:id="10281" w:author="Johnny Schultz" w:date="2020-02-12T15:49:00Z"/>
                <w:sz w:val="20"/>
              </w:rPr>
            </w:pPr>
            <w:del w:id="10282" w:author="Johnny Schultz" w:date="2020-02-12T15:49:00Z">
              <w:r w:rsidRPr="00A013FD">
                <w:rPr>
                  <w:sz w:val="20"/>
                  <w:szCs w:val="22"/>
                  <w:vertAlign w:val="superscript"/>
                </w:rPr>
                <w:delText>(1)</w:delText>
              </w:r>
              <w:r w:rsidRPr="00A013FD">
                <w:rPr>
                  <w:sz w:val="20"/>
                  <w:szCs w:val="22"/>
                  <w:vertAlign w:val="superscript"/>
                </w:rPr>
                <w:tab/>
              </w:r>
              <w:r w:rsidRPr="00A013FD">
                <w:rPr>
                  <w:sz w:val="20"/>
                </w:rPr>
                <w:delText>See Recommendation ITU-R M.1084, Annex 4.</w:delText>
              </w:r>
            </w:del>
          </w:p>
        </w:tc>
      </w:tr>
    </w:tbl>
    <w:p w14:paraId="4B59CD8B" w14:textId="77777777" w:rsidR="00A013FD" w:rsidRPr="00A013FD" w:rsidRDefault="00A013FD" w:rsidP="00A013FD">
      <w:pPr>
        <w:keepNext/>
        <w:keepLines/>
        <w:tabs>
          <w:tab w:val="clear" w:pos="1134"/>
          <w:tab w:val="left" w:pos="360"/>
        </w:tabs>
        <w:spacing w:before="200"/>
        <w:ind w:left="360" w:hanging="360"/>
        <w:outlineLvl w:val="2"/>
        <w:rPr>
          <w:del w:id="10283" w:author="Johnny Schultz" w:date="2020-02-12T15:49:00Z"/>
          <w:b/>
        </w:rPr>
      </w:pPr>
      <w:bookmarkStart w:id="10284" w:name="_Toc440783971"/>
      <w:del w:id="10285" w:author="Johnny Schultz" w:date="2020-02-12T15:49:00Z">
        <w:r w:rsidRPr="00A013FD">
          <w:rPr>
            <w:b/>
          </w:rPr>
          <w:delText>2.1.2</w:delText>
        </w:r>
        <w:r w:rsidRPr="00A013FD">
          <w:rPr>
            <w:b/>
          </w:rPr>
          <w:tab/>
          <w:delText>Transmission media</w:delText>
        </w:r>
        <w:bookmarkEnd w:id="10284"/>
      </w:del>
    </w:p>
    <w:p w14:paraId="4F2F235D" w14:textId="77777777" w:rsidR="00A013FD" w:rsidRPr="00A013FD" w:rsidRDefault="00A013FD" w:rsidP="00A013FD">
      <w:pPr>
        <w:rPr>
          <w:del w:id="10286" w:author="Johnny Schultz" w:date="2020-02-12T15:49:00Z"/>
        </w:rPr>
      </w:pPr>
      <w:del w:id="10287" w:author="Johnny Schultz" w:date="2020-02-12T15:49:00Z">
        <w:r w:rsidRPr="00A013FD">
          <w:delText>Data transmissions are made in the VHF maritime mobile band. Data transmissions should use ASM 1 and</w:delText>
        </w:r>
        <w:r w:rsidRPr="00A013FD">
          <w:rPr>
            <w:lang w:eastAsia="ja-JP"/>
          </w:rPr>
          <w:delText>/or</w:delText>
        </w:r>
        <w:r w:rsidRPr="00A013FD">
          <w:delText xml:space="preserve"> ASM 2 channels.</w:delText>
        </w:r>
      </w:del>
    </w:p>
    <w:p w14:paraId="5E6C86C4" w14:textId="77777777" w:rsidR="00A013FD" w:rsidRPr="00A013FD" w:rsidRDefault="00A013FD" w:rsidP="00A013FD">
      <w:pPr>
        <w:keepNext/>
        <w:keepLines/>
        <w:tabs>
          <w:tab w:val="clear" w:pos="1134"/>
          <w:tab w:val="left" w:pos="360"/>
        </w:tabs>
        <w:spacing w:before="200"/>
        <w:ind w:left="360" w:hanging="360"/>
        <w:outlineLvl w:val="2"/>
        <w:rPr>
          <w:del w:id="10288" w:author="Johnny Schultz" w:date="2020-02-12T15:49:00Z"/>
          <w:b/>
        </w:rPr>
      </w:pPr>
      <w:del w:id="10289" w:author="Johnny Schultz" w:date="2020-02-12T15:49:00Z">
        <w:r w:rsidRPr="00A013FD">
          <w:rPr>
            <w:b/>
            <w:lang w:eastAsia="ja-JP"/>
          </w:rPr>
          <w:delText>2.1.3</w:delText>
        </w:r>
        <w:r w:rsidRPr="00A013FD">
          <w:rPr>
            <w:b/>
            <w:lang w:eastAsia="ja-JP"/>
          </w:rPr>
          <w:tab/>
          <w:delText>Multi-</w:delText>
        </w:r>
        <w:r w:rsidRPr="00A013FD">
          <w:rPr>
            <w:b/>
          </w:rPr>
          <w:delText>channel operation</w:delText>
        </w:r>
      </w:del>
    </w:p>
    <w:p w14:paraId="047B0132" w14:textId="77777777" w:rsidR="00A013FD" w:rsidRPr="00A013FD" w:rsidRDefault="00A013FD" w:rsidP="00A013FD">
      <w:pPr>
        <w:rPr>
          <w:del w:id="10290" w:author="Johnny Schultz" w:date="2020-02-12T15:49:00Z"/>
        </w:rPr>
      </w:pPr>
      <w:del w:id="10291" w:author="Johnny Schultz" w:date="2020-02-12T15:49:00Z">
        <w:r w:rsidRPr="00A013FD">
          <w:delText xml:space="preserve">The ASM should be capable of </w:delText>
        </w:r>
        <w:r w:rsidRPr="00A013FD">
          <w:rPr>
            <w:lang w:eastAsia="ja-JP"/>
          </w:rPr>
          <w:delText xml:space="preserve">receiving </w:delText>
        </w:r>
        <w:r w:rsidRPr="00A013FD">
          <w:delText xml:space="preserve">on two parallel channels </w:delText>
        </w:r>
        <w:r w:rsidRPr="00A013FD">
          <w:rPr>
            <w:lang w:eastAsia="ja-JP"/>
          </w:rPr>
          <w:delText>and transmitting on two independent channels</w:delText>
        </w:r>
        <w:r w:rsidRPr="00A013FD">
          <w:delText>. Two separate TDMA receiving processes should be used to simultaneously receive on two independent frequency channels. One TDMA transmitter may be used to enable TDMA transmissions on</w:delText>
        </w:r>
        <w:r w:rsidRPr="00A013FD">
          <w:rPr>
            <w:lang w:eastAsia="ja-JP"/>
          </w:rPr>
          <w:delText xml:space="preserve"> one of</w:delText>
        </w:r>
        <w:r w:rsidRPr="00A013FD">
          <w:delText xml:space="preserve"> </w:delText>
        </w:r>
        <w:r w:rsidRPr="00A013FD">
          <w:rPr>
            <w:lang w:eastAsia="ja-JP"/>
          </w:rPr>
          <w:delText>two </w:delText>
        </w:r>
        <w:r w:rsidRPr="00A013FD">
          <w:delText>independent frequency channels.</w:delText>
        </w:r>
      </w:del>
    </w:p>
    <w:p w14:paraId="7DE99588" w14:textId="77777777" w:rsidR="00A013FD" w:rsidRPr="00A013FD" w:rsidRDefault="00A013FD" w:rsidP="00A013FD">
      <w:pPr>
        <w:keepNext/>
        <w:keepLines/>
        <w:tabs>
          <w:tab w:val="left" w:pos="360"/>
        </w:tabs>
        <w:spacing w:before="200"/>
        <w:ind w:left="360" w:hanging="360"/>
        <w:outlineLvl w:val="1"/>
        <w:rPr>
          <w:del w:id="10292" w:author="Johnny Schultz" w:date="2020-02-12T15:49:00Z"/>
          <w:b/>
          <w:i/>
        </w:rPr>
      </w:pPr>
      <w:bookmarkStart w:id="10293" w:name="_Toc440783973"/>
      <w:del w:id="10294" w:author="Johnny Schultz" w:date="2020-02-12T15:49:00Z">
        <w:r w:rsidRPr="00A013FD">
          <w:rPr>
            <w:b/>
          </w:rPr>
          <w:delText>2.2</w:delText>
        </w:r>
        <w:r w:rsidRPr="00A013FD">
          <w:rPr>
            <w:b/>
          </w:rPr>
          <w:tab/>
          <w:delText>Transceiver characteristics</w:delText>
        </w:r>
        <w:bookmarkEnd w:id="10293"/>
      </w:del>
    </w:p>
    <w:p w14:paraId="051A6F5B" w14:textId="77777777" w:rsidR="00A013FD" w:rsidRPr="00A013FD" w:rsidRDefault="00A013FD" w:rsidP="00A013FD">
      <w:pPr>
        <w:rPr>
          <w:del w:id="10295" w:author="Johnny Schultz" w:date="2020-02-12T15:49:00Z"/>
        </w:rPr>
      </w:pPr>
      <w:del w:id="10296" w:author="Johnny Schultz" w:date="2020-02-12T15:49:00Z">
        <w:r w:rsidRPr="00A013FD">
          <w:delText>The transceiver should perform in accordance with the characteristics set forth herein.</w:delText>
        </w:r>
      </w:del>
    </w:p>
    <w:p w14:paraId="622EADBB" w14:textId="77777777" w:rsidR="00A013FD" w:rsidRPr="00A013FD" w:rsidRDefault="00A013FD" w:rsidP="00A013FD">
      <w:pPr>
        <w:keepNext/>
        <w:spacing w:before="560" w:after="120"/>
        <w:jc w:val="center"/>
        <w:rPr>
          <w:del w:id="10297" w:author="Johnny Schultz" w:date="2020-02-12T15:49:00Z"/>
          <w:caps/>
          <w:sz w:val="20"/>
          <w:lang w:eastAsia="ja-JP"/>
        </w:rPr>
      </w:pPr>
      <w:bookmarkStart w:id="10298" w:name="_Ref139099218"/>
      <w:del w:id="10299" w:author="Johnny Schultz" w:date="2020-02-12T15:49:00Z">
        <w:r w:rsidRPr="00A013FD">
          <w:rPr>
            <w:caps/>
            <w:sz w:val="20"/>
          </w:rPr>
          <w:delText>TABLE</w:delText>
        </w:r>
        <w:bookmarkEnd w:id="10298"/>
        <w:r w:rsidRPr="00A013FD">
          <w:rPr>
            <w:caps/>
            <w:sz w:val="20"/>
          </w:rPr>
          <w:delText xml:space="preserve"> A2-2</w:delText>
        </w:r>
      </w:del>
    </w:p>
    <w:p w14:paraId="33CBB733" w14:textId="77777777" w:rsidR="00A013FD" w:rsidRPr="00A013FD" w:rsidRDefault="00A013FD" w:rsidP="00A013FD">
      <w:pPr>
        <w:keepNext/>
        <w:keepLines/>
        <w:spacing w:before="0" w:after="120"/>
        <w:jc w:val="center"/>
        <w:rPr>
          <w:del w:id="10300" w:author="Johnny Schultz" w:date="2020-02-12T15:49:00Z"/>
          <w:rFonts w:ascii="Times New Roman Bold" w:hAnsi="Times New Roman Bold"/>
          <w:b/>
          <w:sz w:val="20"/>
        </w:rPr>
      </w:pPr>
      <w:del w:id="10301" w:author="Johnny Schultz" w:date="2020-02-12T15:49:00Z">
        <w:r w:rsidRPr="00A013FD">
          <w:rPr>
            <w:rFonts w:ascii="Times New Roman Bold" w:hAnsi="Times New Roman Bold"/>
            <w:b/>
            <w:sz w:val="20"/>
          </w:rPr>
          <w:delText>Minimum required time division multiple access transmitter characteristics</w:delText>
        </w:r>
      </w:del>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9"/>
        <w:gridCol w:w="5972"/>
      </w:tblGrid>
      <w:tr w:rsidR="00A013FD" w:rsidRPr="00A013FD" w14:paraId="4F71F335" w14:textId="77777777" w:rsidTr="00BF604E">
        <w:trPr>
          <w:tblHeader/>
          <w:jc w:val="center"/>
          <w:del w:id="10302" w:author="Johnny Schultz" w:date="2020-02-12T15:49:00Z"/>
        </w:trPr>
        <w:tc>
          <w:tcPr>
            <w:tcW w:w="3809" w:type="dxa"/>
            <w:shd w:val="clear" w:color="auto" w:fill="FFFFFF"/>
          </w:tcPr>
          <w:p w14:paraId="293FF852" w14:textId="77777777" w:rsidR="00A013FD" w:rsidRPr="00A013FD" w:rsidRDefault="00A013FD" w:rsidP="00A013FD">
            <w:pPr>
              <w:keepNext/>
              <w:spacing w:before="80" w:after="80"/>
              <w:jc w:val="center"/>
              <w:rPr>
                <w:del w:id="10303" w:author="Johnny Schultz" w:date="2020-02-12T15:49:00Z"/>
                <w:rFonts w:ascii="Times New Roman Bold" w:hAnsi="Times New Roman Bold" w:cs="Times New Roman Bold"/>
                <w:b/>
                <w:sz w:val="20"/>
              </w:rPr>
            </w:pPr>
            <w:del w:id="10304" w:author="Johnny Schultz" w:date="2020-02-12T15:49:00Z">
              <w:r w:rsidRPr="00A013FD">
                <w:rPr>
                  <w:rFonts w:ascii="Times New Roman Bold" w:hAnsi="Times New Roman Bold" w:cs="Times New Roman Bold"/>
                  <w:b/>
                  <w:sz w:val="20"/>
                </w:rPr>
                <w:delText>Transmitter parameters</w:delText>
              </w:r>
            </w:del>
          </w:p>
        </w:tc>
        <w:tc>
          <w:tcPr>
            <w:tcW w:w="5972" w:type="dxa"/>
            <w:shd w:val="clear" w:color="auto" w:fill="FFFFFF"/>
          </w:tcPr>
          <w:p w14:paraId="16261EA2" w14:textId="77777777" w:rsidR="00A013FD" w:rsidRPr="00A013FD" w:rsidRDefault="00A013FD" w:rsidP="00A013FD">
            <w:pPr>
              <w:keepNext/>
              <w:spacing w:before="80" w:after="80"/>
              <w:jc w:val="center"/>
              <w:rPr>
                <w:del w:id="10305" w:author="Johnny Schultz" w:date="2020-02-12T15:49:00Z"/>
                <w:rFonts w:ascii="Times New Roman Bold" w:hAnsi="Times New Roman Bold" w:cs="Times New Roman Bold"/>
                <w:b/>
                <w:sz w:val="20"/>
              </w:rPr>
            </w:pPr>
            <w:del w:id="10306" w:author="Johnny Schultz" w:date="2020-02-12T15:49:00Z">
              <w:r w:rsidRPr="00A013FD">
                <w:rPr>
                  <w:rFonts w:ascii="Times New Roman Bold" w:hAnsi="Times New Roman Bold" w:cs="Times New Roman Bold"/>
                  <w:b/>
                  <w:sz w:val="20"/>
                </w:rPr>
                <w:delText>Requirements</w:delText>
              </w:r>
            </w:del>
          </w:p>
        </w:tc>
      </w:tr>
      <w:tr w:rsidR="00A013FD" w:rsidRPr="00A013FD" w14:paraId="6F033056" w14:textId="77777777" w:rsidTr="00BF604E">
        <w:trPr>
          <w:trHeight w:val="157"/>
          <w:jc w:val="center"/>
          <w:del w:id="10307" w:author="Johnny Schultz" w:date="2020-02-12T15:49:00Z"/>
        </w:trPr>
        <w:tc>
          <w:tcPr>
            <w:tcW w:w="3809" w:type="dxa"/>
          </w:tcPr>
          <w:p w14:paraId="618C27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08" w:author="Johnny Schultz" w:date="2020-02-12T15:49:00Z"/>
                <w:sz w:val="20"/>
              </w:rPr>
            </w:pPr>
            <w:del w:id="10309" w:author="Johnny Schultz" w:date="2020-02-12T15:49:00Z">
              <w:r w:rsidRPr="00A013FD">
                <w:rPr>
                  <w:sz w:val="20"/>
                </w:rPr>
                <w:delText>Carrier power error</w:delText>
              </w:r>
            </w:del>
          </w:p>
        </w:tc>
        <w:tc>
          <w:tcPr>
            <w:tcW w:w="5972" w:type="dxa"/>
          </w:tcPr>
          <w:p w14:paraId="58D7EF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10" w:author="Johnny Schultz" w:date="2020-02-12T15:49:00Z"/>
                <w:sz w:val="20"/>
              </w:rPr>
            </w:pPr>
            <w:del w:id="10311" w:author="Johnny Schultz" w:date="2020-02-12T15:49:00Z">
              <w:r w:rsidRPr="00A013FD">
                <w:rPr>
                  <w:sz w:val="20"/>
                </w:rPr>
                <w:delText xml:space="preserve">±1.5 dB </w:delText>
              </w:r>
            </w:del>
          </w:p>
        </w:tc>
      </w:tr>
      <w:tr w:rsidR="00A013FD" w:rsidRPr="00A013FD" w14:paraId="184A373F" w14:textId="77777777" w:rsidTr="00BF604E">
        <w:trPr>
          <w:jc w:val="center"/>
          <w:del w:id="10312" w:author="Johnny Schultz" w:date="2020-02-12T15:49:00Z"/>
        </w:trPr>
        <w:tc>
          <w:tcPr>
            <w:tcW w:w="3809" w:type="dxa"/>
          </w:tcPr>
          <w:p w14:paraId="686240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13" w:author="Johnny Schultz" w:date="2020-02-12T15:49:00Z"/>
                <w:sz w:val="20"/>
              </w:rPr>
            </w:pPr>
            <w:del w:id="10314" w:author="Johnny Schultz" w:date="2020-02-12T15:49:00Z">
              <w:r w:rsidRPr="00A013FD">
                <w:rPr>
                  <w:sz w:val="20"/>
                </w:rPr>
                <w:delText>Carrier frequency error</w:delText>
              </w:r>
            </w:del>
          </w:p>
        </w:tc>
        <w:tc>
          <w:tcPr>
            <w:tcW w:w="5972" w:type="dxa"/>
          </w:tcPr>
          <w:p w14:paraId="1C482F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15" w:author="Johnny Schultz" w:date="2020-02-12T15:49:00Z"/>
                <w:sz w:val="20"/>
              </w:rPr>
            </w:pPr>
            <w:del w:id="10316" w:author="Johnny Schultz" w:date="2020-02-12T15:49:00Z">
              <w:r w:rsidRPr="00A013FD">
                <w:rPr>
                  <w:sz w:val="20"/>
                </w:rPr>
                <w:delText>± 500 Hz</w:delText>
              </w:r>
            </w:del>
          </w:p>
        </w:tc>
      </w:tr>
      <w:tr w:rsidR="00A013FD" w:rsidRPr="00A013FD" w14:paraId="282907C0" w14:textId="77777777" w:rsidTr="00BF604E">
        <w:trPr>
          <w:jc w:val="center"/>
          <w:del w:id="10317" w:author="Johnny Schultz" w:date="2020-02-12T15:49:00Z"/>
        </w:trPr>
        <w:tc>
          <w:tcPr>
            <w:tcW w:w="3809" w:type="dxa"/>
          </w:tcPr>
          <w:p w14:paraId="723622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18" w:author="Johnny Schultz" w:date="2020-02-12T15:49:00Z"/>
                <w:sz w:val="20"/>
              </w:rPr>
            </w:pPr>
            <w:del w:id="10319" w:author="Johnny Schultz" w:date="2020-02-12T15:49:00Z">
              <w:r w:rsidRPr="00A013FD">
                <w:rPr>
                  <w:sz w:val="20"/>
                </w:rPr>
                <w:delText xml:space="preserve">Slotted modulation mask </w:delText>
              </w:r>
            </w:del>
          </w:p>
        </w:tc>
        <w:tc>
          <w:tcPr>
            <w:tcW w:w="5972" w:type="dxa"/>
          </w:tcPr>
          <w:p w14:paraId="21E23E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20" w:author="Johnny Schultz" w:date="2020-02-12T15:49:00Z"/>
                <w:sz w:val="20"/>
              </w:rPr>
            </w:pPr>
            <w:del w:id="10321" w:author="Johnny Schultz" w:date="2020-02-12T15:49:00Z">
              <w:r w:rsidRPr="00A013FD">
                <w:rPr>
                  <w:sz w:val="20"/>
                </w:rPr>
                <w:delText>∆</w:delText>
              </w:r>
              <w:r w:rsidRPr="00A013FD">
                <w:rPr>
                  <w:i/>
                  <w:iCs/>
                  <w:sz w:val="20"/>
                </w:rPr>
                <w:delText>fc</w:delText>
              </w:r>
              <w:r w:rsidRPr="00A013FD">
                <w:rPr>
                  <w:sz w:val="20"/>
                </w:rPr>
                <w:delText xml:space="preserve"> &lt; ±10 kHz: 0 dBc</w:delText>
              </w:r>
            </w:del>
          </w:p>
          <w:p w14:paraId="7F84DC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22" w:author="Johnny Schultz" w:date="2020-02-12T15:49:00Z"/>
                <w:sz w:val="20"/>
              </w:rPr>
            </w:pPr>
            <w:del w:id="10323" w:author="Johnny Schultz" w:date="2020-02-12T15:49:00Z">
              <w:r w:rsidRPr="00A013FD">
                <w:rPr>
                  <w:sz w:val="20"/>
                </w:rPr>
                <w:delText>±10 kHz &lt; ∆</w:delText>
              </w:r>
              <w:r w:rsidRPr="00A013FD">
                <w:rPr>
                  <w:i/>
                  <w:iCs/>
                  <w:sz w:val="20"/>
                </w:rPr>
                <w:delText>fc</w:delText>
              </w:r>
              <w:r w:rsidRPr="00A013FD">
                <w:rPr>
                  <w:sz w:val="20"/>
                </w:rPr>
                <w:delText xml:space="preserve"> &lt; ±25 kHz: below the straight line between −25 dBc at ±10 kHz and –70 dBc at ±25 kHz</w:delText>
              </w:r>
            </w:del>
          </w:p>
          <w:p w14:paraId="2719E9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24" w:author="Johnny Schultz" w:date="2020-02-12T15:49:00Z"/>
                <w:sz w:val="20"/>
              </w:rPr>
            </w:pPr>
            <w:del w:id="10325" w:author="Johnny Schultz" w:date="2020-02-12T15:49:00Z">
              <w:r w:rsidRPr="00A013FD">
                <w:rPr>
                  <w:sz w:val="20"/>
                </w:rPr>
                <w:delText>±25 kHz &lt; ∆</w:delText>
              </w:r>
              <w:r w:rsidRPr="00A013FD">
                <w:rPr>
                  <w:i/>
                  <w:iCs/>
                  <w:sz w:val="20"/>
                </w:rPr>
                <w:delText>fc</w:delText>
              </w:r>
              <w:r w:rsidRPr="00A013FD">
                <w:rPr>
                  <w:sz w:val="20"/>
                </w:rPr>
                <w:delText xml:space="preserve"> &lt; ±62.5 kHz: −70 dBc </w:delText>
              </w:r>
            </w:del>
          </w:p>
        </w:tc>
      </w:tr>
      <w:tr w:rsidR="00A013FD" w:rsidRPr="00A013FD" w14:paraId="04D2EF5B" w14:textId="77777777" w:rsidTr="00BF604E">
        <w:trPr>
          <w:jc w:val="center"/>
          <w:del w:id="10326" w:author="Johnny Schultz" w:date="2020-02-12T15:49:00Z"/>
        </w:trPr>
        <w:tc>
          <w:tcPr>
            <w:tcW w:w="3809" w:type="dxa"/>
          </w:tcPr>
          <w:p w14:paraId="491B0F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27" w:author="Johnny Schultz" w:date="2020-02-12T15:49:00Z"/>
                <w:sz w:val="20"/>
              </w:rPr>
            </w:pPr>
            <w:del w:id="10328" w:author="Johnny Schultz" w:date="2020-02-12T15:49:00Z">
              <w:r w:rsidRPr="00A013FD">
                <w:rPr>
                  <w:sz w:val="20"/>
                </w:rPr>
                <w:delText>Spurious emissions</w:delText>
              </w:r>
            </w:del>
          </w:p>
        </w:tc>
        <w:tc>
          <w:tcPr>
            <w:tcW w:w="5972" w:type="dxa"/>
          </w:tcPr>
          <w:p w14:paraId="2E3003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29" w:author="Johnny Schultz" w:date="2020-02-12T15:49:00Z"/>
                <w:sz w:val="20"/>
              </w:rPr>
            </w:pPr>
            <w:del w:id="10330" w:author="Johnny Schultz" w:date="2020-02-12T15:49:00Z">
              <w:r w:rsidRPr="00A013FD">
                <w:rPr>
                  <w:sz w:val="20"/>
                </w:rPr>
                <w:delText>−36 dBm</w:delText>
              </w:r>
              <w:r w:rsidRPr="00A013FD">
                <w:rPr>
                  <w:sz w:val="20"/>
                  <w:lang w:eastAsia="ja-JP"/>
                </w:rPr>
                <w:delText>:</w:delText>
              </w:r>
              <w:r w:rsidRPr="00A013FD">
                <w:rPr>
                  <w:sz w:val="20"/>
                </w:rPr>
                <w:delText xml:space="preserve"> 9 kHz ... 1 GHz</w:delText>
              </w:r>
            </w:del>
          </w:p>
          <w:p w14:paraId="02F825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31" w:author="Johnny Schultz" w:date="2020-02-12T15:49:00Z"/>
                <w:sz w:val="20"/>
              </w:rPr>
            </w:pPr>
            <w:del w:id="10332" w:author="Johnny Schultz" w:date="2020-02-12T15:49:00Z">
              <w:r w:rsidRPr="00A013FD">
                <w:rPr>
                  <w:sz w:val="20"/>
                </w:rPr>
                <w:delText>−30 dBm</w:delText>
              </w:r>
              <w:r w:rsidRPr="00A013FD">
                <w:rPr>
                  <w:sz w:val="20"/>
                  <w:lang w:eastAsia="ja-JP"/>
                </w:rPr>
                <w:delText>:</w:delText>
              </w:r>
              <w:r w:rsidRPr="00A013FD">
                <w:rPr>
                  <w:sz w:val="20"/>
                </w:rPr>
                <w:delText xml:space="preserve"> 1 GHz ... 4 GHz</w:delText>
              </w:r>
            </w:del>
          </w:p>
        </w:tc>
      </w:tr>
    </w:tbl>
    <w:p w14:paraId="2B3520C6" w14:textId="77777777" w:rsidR="00A013FD" w:rsidRPr="00A013FD" w:rsidRDefault="00A013FD" w:rsidP="00A013FD">
      <w:pPr>
        <w:keepNext/>
        <w:spacing w:before="560" w:after="120"/>
        <w:jc w:val="center"/>
        <w:rPr>
          <w:del w:id="10333" w:author="Johnny Schultz" w:date="2020-02-12T15:49:00Z"/>
          <w:caps/>
          <w:sz w:val="20"/>
        </w:rPr>
      </w:pPr>
      <w:bookmarkStart w:id="10334" w:name="_Ref107164513"/>
      <w:bookmarkStart w:id="10335" w:name="_Toc123014701"/>
      <w:del w:id="10336" w:author="Johnny Schultz" w:date="2020-02-12T15:49:00Z">
        <w:r w:rsidRPr="00A013FD">
          <w:rPr>
            <w:caps/>
            <w:sz w:val="20"/>
          </w:rPr>
          <w:delText>TABLE A2-3</w:delText>
        </w:r>
      </w:del>
    </w:p>
    <w:p w14:paraId="30370491" w14:textId="77777777" w:rsidR="00A013FD" w:rsidRPr="00A013FD" w:rsidRDefault="00A013FD" w:rsidP="00A013FD">
      <w:pPr>
        <w:keepNext/>
        <w:keepLines/>
        <w:spacing w:before="0" w:after="120"/>
        <w:jc w:val="center"/>
        <w:rPr>
          <w:del w:id="10337" w:author="Johnny Schultz" w:date="2020-02-12T15:49:00Z"/>
          <w:rFonts w:ascii="Times New Roman Bold" w:hAnsi="Times New Roman Bold"/>
          <w:b/>
          <w:sz w:val="20"/>
        </w:rPr>
      </w:pPr>
      <w:del w:id="10338" w:author="Johnny Schultz" w:date="2020-02-12T15:49:00Z">
        <w:r w:rsidRPr="00A013FD">
          <w:rPr>
            <w:rFonts w:ascii="Times New Roman Bold" w:hAnsi="Times New Roman Bold"/>
            <w:b/>
            <w:sz w:val="20"/>
          </w:rPr>
          <w:delText>Minimum required time division multiple access receiver characteristics</w:delText>
        </w:r>
        <w:bookmarkEnd w:id="10334"/>
        <w:bookmarkEnd w:id="10335"/>
        <w:r w:rsidRPr="00A013FD">
          <w:rPr>
            <w:rFonts w:ascii="MS Mincho" w:hAnsi="MS Mincho"/>
            <w:b/>
            <w:sz w:val="20"/>
            <w:lang w:eastAsia="ja-JP"/>
          </w:rPr>
          <w:delText xml:space="preserve"> </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949"/>
        <w:gridCol w:w="3898"/>
      </w:tblGrid>
      <w:tr w:rsidR="00A013FD" w:rsidRPr="00A013FD" w14:paraId="427259DF" w14:textId="77777777" w:rsidTr="00BF604E">
        <w:trPr>
          <w:tblHeader/>
          <w:jc w:val="center"/>
          <w:del w:id="10339" w:author="Johnny Schultz" w:date="2020-02-12T15:49:00Z"/>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49B7058E" w14:textId="77777777" w:rsidR="00A013FD" w:rsidRPr="00A013FD" w:rsidRDefault="00A013FD" w:rsidP="00A013FD">
            <w:pPr>
              <w:keepNext/>
              <w:spacing w:before="80" w:after="80"/>
              <w:jc w:val="center"/>
              <w:rPr>
                <w:del w:id="10340" w:author="Johnny Schultz" w:date="2020-02-12T15:49:00Z"/>
                <w:rFonts w:ascii="Times New Roman Bold" w:hAnsi="Times New Roman Bold" w:cs="Times New Roman Bold"/>
                <w:b/>
                <w:sz w:val="20"/>
              </w:rPr>
            </w:pPr>
            <w:del w:id="10341" w:author="Johnny Schultz" w:date="2020-02-12T15:49:00Z">
              <w:r w:rsidRPr="00A013FD">
                <w:rPr>
                  <w:rFonts w:ascii="Times New Roman Bold" w:hAnsi="Times New Roman Bold" w:cs="Times New Roman Bold"/>
                  <w:b/>
                  <w:sz w:val="20"/>
                </w:rPr>
                <w:delText>Receiver parameters</w:delText>
              </w:r>
            </w:del>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0D5CF6BD" w14:textId="77777777" w:rsidR="00A013FD" w:rsidRPr="00A013FD" w:rsidRDefault="00A013FD" w:rsidP="00A013FD">
            <w:pPr>
              <w:keepNext/>
              <w:spacing w:before="80" w:after="80"/>
              <w:jc w:val="center"/>
              <w:rPr>
                <w:del w:id="10342" w:author="Johnny Schultz" w:date="2020-02-12T15:49:00Z"/>
                <w:rFonts w:ascii="Times New Roman Bold" w:hAnsi="Times New Roman Bold" w:cs="Times New Roman Bold"/>
                <w:b/>
                <w:sz w:val="20"/>
              </w:rPr>
            </w:pPr>
            <w:del w:id="10343" w:author="Johnny Schultz" w:date="2020-02-12T15:49:00Z">
              <w:r w:rsidRPr="00A013FD">
                <w:rPr>
                  <w:rFonts w:ascii="Times New Roman Bold" w:hAnsi="Times New Roman Bold" w:cs="Times New Roman Bold"/>
                  <w:b/>
                  <w:sz w:val="20"/>
                </w:rPr>
                <w:delText>Requirements</w:delText>
              </w:r>
            </w:del>
          </w:p>
        </w:tc>
      </w:tr>
      <w:tr w:rsidR="00A013FD" w:rsidRPr="00A013FD" w14:paraId="69A69C81" w14:textId="77777777" w:rsidTr="00BF604E">
        <w:trPr>
          <w:jc w:val="center"/>
          <w:del w:id="10344"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37EE96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45" w:author="Johnny Schultz" w:date="2020-02-12T15:49:00Z"/>
                <w:sz w:val="20"/>
              </w:rPr>
            </w:pPr>
            <w:del w:id="10346" w:author="Johnny Schultz" w:date="2020-02-12T15:49:00Z">
              <w:r w:rsidRPr="00A013FD">
                <w:rPr>
                  <w:sz w:val="20"/>
                </w:rPr>
                <w:delText xml:space="preserve">Sensitivity </w:delText>
              </w:r>
            </w:del>
          </w:p>
        </w:tc>
        <w:tc>
          <w:tcPr>
            <w:tcW w:w="3898" w:type="dxa"/>
            <w:tcBorders>
              <w:top w:val="single" w:sz="4" w:space="0" w:color="auto"/>
              <w:left w:val="single" w:sz="4" w:space="0" w:color="auto"/>
              <w:bottom w:val="single" w:sz="4" w:space="0" w:color="auto"/>
              <w:right w:val="single" w:sz="4" w:space="0" w:color="auto"/>
            </w:tcBorders>
          </w:tcPr>
          <w:p w14:paraId="570158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47" w:author="Johnny Schultz" w:date="2020-02-12T15:49:00Z"/>
                <w:sz w:val="20"/>
              </w:rPr>
            </w:pPr>
            <w:del w:id="10348" w:author="Johnny Schultz" w:date="2020-02-12T15:49:00Z">
              <w:r w:rsidRPr="00A013FD">
                <w:rPr>
                  <w:sz w:val="20"/>
                </w:rPr>
                <w:delText>20% PER @ −107 dBm</w:delText>
              </w:r>
            </w:del>
          </w:p>
        </w:tc>
      </w:tr>
      <w:tr w:rsidR="00A013FD" w:rsidRPr="00A013FD" w14:paraId="266F6A81" w14:textId="77777777" w:rsidTr="00BF604E">
        <w:trPr>
          <w:jc w:val="center"/>
          <w:del w:id="10349"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37CEE2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50" w:author="Johnny Schultz" w:date="2020-02-12T15:49:00Z"/>
                <w:sz w:val="20"/>
              </w:rPr>
            </w:pPr>
            <w:del w:id="10351" w:author="Johnny Schultz" w:date="2020-02-12T15:49:00Z">
              <w:r w:rsidRPr="00A013FD">
                <w:rPr>
                  <w:sz w:val="20"/>
                </w:rPr>
                <w:delText>Error behaviour at high input levels</w:delText>
              </w:r>
            </w:del>
          </w:p>
        </w:tc>
        <w:tc>
          <w:tcPr>
            <w:tcW w:w="3898" w:type="dxa"/>
            <w:tcBorders>
              <w:top w:val="single" w:sz="4" w:space="0" w:color="auto"/>
              <w:left w:val="single" w:sz="4" w:space="0" w:color="auto"/>
              <w:bottom w:val="single" w:sz="4" w:space="0" w:color="auto"/>
              <w:right w:val="single" w:sz="4" w:space="0" w:color="auto"/>
            </w:tcBorders>
          </w:tcPr>
          <w:p w14:paraId="16DC8F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52" w:author="Johnny Schultz" w:date="2020-02-12T15:49:00Z"/>
                <w:sz w:val="20"/>
              </w:rPr>
            </w:pPr>
            <w:del w:id="10353" w:author="Johnny Schultz" w:date="2020-02-12T15:49:00Z">
              <w:r w:rsidRPr="00A013FD">
                <w:rPr>
                  <w:sz w:val="20"/>
                </w:rPr>
                <w:delText>1% PER @ −77 dBm</w:delText>
              </w:r>
              <w:r w:rsidRPr="00A013FD">
                <w:rPr>
                  <w:sz w:val="20"/>
                </w:rPr>
                <w:br/>
                <w:delText>1% PER @ −7 dBm</w:delText>
              </w:r>
            </w:del>
          </w:p>
        </w:tc>
      </w:tr>
      <w:tr w:rsidR="00A013FD" w:rsidRPr="00A013FD" w14:paraId="0D8E94A3" w14:textId="77777777" w:rsidTr="00BF604E">
        <w:trPr>
          <w:jc w:val="center"/>
          <w:del w:id="10354"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1B55A6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55" w:author="Johnny Schultz" w:date="2020-02-12T15:49:00Z"/>
                <w:sz w:val="20"/>
              </w:rPr>
            </w:pPr>
            <w:del w:id="10356" w:author="Johnny Schultz" w:date="2020-02-12T15:49:00Z">
              <w:r w:rsidRPr="00A013FD">
                <w:rPr>
                  <w:sz w:val="20"/>
                </w:rPr>
                <w:delText>Adjacent channel selectivity</w:delText>
              </w:r>
            </w:del>
          </w:p>
        </w:tc>
        <w:tc>
          <w:tcPr>
            <w:tcW w:w="3898" w:type="dxa"/>
            <w:tcBorders>
              <w:top w:val="single" w:sz="4" w:space="0" w:color="auto"/>
              <w:left w:val="single" w:sz="4" w:space="0" w:color="auto"/>
              <w:bottom w:val="single" w:sz="4" w:space="0" w:color="auto"/>
              <w:right w:val="single" w:sz="4" w:space="0" w:color="auto"/>
            </w:tcBorders>
          </w:tcPr>
          <w:p w14:paraId="3FED4C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57" w:author="Johnny Schultz" w:date="2020-02-12T15:49:00Z"/>
                <w:sz w:val="20"/>
              </w:rPr>
            </w:pPr>
            <w:del w:id="10358" w:author="Johnny Schultz" w:date="2020-02-12T15:49:00Z">
              <w:r w:rsidRPr="00A013FD">
                <w:rPr>
                  <w:sz w:val="20"/>
                </w:rPr>
                <w:delText>20% PER @ 70 dB</w:delText>
              </w:r>
            </w:del>
          </w:p>
        </w:tc>
      </w:tr>
      <w:tr w:rsidR="00A013FD" w:rsidRPr="00A013FD" w14:paraId="13123C00" w14:textId="77777777" w:rsidTr="00BF604E">
        <w:trPr>
          <w:jc w:val="center"/>
          <w:del w:id="10359"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31E8F4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60" w:author="Johnny Schultz" w:date="2020-02-12T15:49:00Z"/>
                <w:sz w:val="20"/>
              </w:rPr>
            </w:pPr>
            <w:del w:id="10361" w:author="Johnny Schultz" w:date="2020-02-12T15:49:00Z">
              <w:r w:rsidRPr="00A013FD">
                <w:rPr>
                  <w:sz w:val="20"/>
                </w:rPr>
                <w:delText>Spurious response rejection</w:delText>
              </w:r>
            </w:del>
          </w:p>
        </w:tc>
        <w:tc>
          <w:tcPr>
            <w:tcW w:w="3898" w:type="dxa"/>
            <w:tcBorders>
              <w:top w:val="single" w:sz="4" w:space="0" w:color="auto"/>
              <w:left w:val="single" w:sz="4" w:space="0" w:color="auto"/>
              <w:bottom w:val="single" w:sz="4" w:space="0" w:color="auto"/>
              <w:right w:val="single" w:sz="4" w:space="0" w:color="auto"/>
            </w:tcBorders>
          </w:tcPr>
          <w:p w14:paraId="50F2F0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62" w:author="Johnny Schultz" w:date="2020-02-12T15:49:00Z"/>
                <w:sz w:val="20"/>
              </w:rPr>
            </w:pPr>
            <w:del w:id="10363" w:author="Johnny Schultz" w:date="2020-02-12T15:49:00Z">
              <w:r w:rsidRPr="00A013FD">
                <w:rPr>
                  <w:sz w:val="20"/>
                </w:rPr>
                <w:delText>20% PER @ 70 dB</w:delText>
              </w:r>
            </w:del>
          </w:p>
        </w:tc>
      </w:tr>
      <w:tr w:rsidR="00A013FD" w:rsidRPr="00A013FD" w14:paraId="16B44851" w14:textId="77777777" w:rsidTr="00BF604E">
        <w:trPr>
          <w:jc w:val="center"/>
          <w:del w:id="10364"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3D9475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65" w:author="Johnny Schultz" w:date="2020-02-12T15:49:00Z"/>
                <w:sz w:val="20"/>
              </w:rPr>
            </w:pPr>
            <w:del w:id="10366" w:author="Johnny Schultz" w:date="2020-02-12T15:49:00Z">
              <w:r w:rsidRPr="00A013FD">
                <w:rPr>
                  <w:sz w:val="20"/>
                </w:rPr>
                <w:delText>Intermodulation response rejection</w:delText>
              </w:r>
            </w:del>
          </w:p>
        </w:tc>
        <w:tc>
          <w:tcPr>
            <w:tcW w:w="3898" w:type="dxa"/>
            <w:tcBorders>
              <w:top w:val="single" w:sz="4" w:space="0" w:color="auto"/>
              <w:left w:val="single" w:sz="4" w:space="0" w:color="auto"/>
              <w:bottom w:val="single" w:sz="4" w:space="0" w:color="auto"/>
              <w:right w:val="single" w:sz="4" w:space="0" w:color="auto"/>
            </w:tcBorders>
          </w:tcPr>
          <w:p w14:paraId="036A0E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67" w:author="Johnny Schultz" w:date="2020-02-12T15:49:00Z"/>
                <w:sz w:val="20"/>
              </w:rPr>
            </w:pPr>
            <w:del w:id="10368" w:author="Johnny Schultz" w:date="2020-02-12T15:49:00Z">
              <w:r w:rsidRPr="00A013FD">
                <w:rPr>
                  <w:sz w:val="20"/>
                </w:rPr>
                <w:delText>20% PER @ 74 dB</w:delText>
              </w:r>
            </w:del>
          </w:p>
        </w:tc>
      </w:tr>
      <w:tr w:rsidR="00A013FD" w:rsidRPr="00A013FD" w14:paraId="26D88B7D" w14:textId="77777777" w:rsidTr="00BF604E">
        <w:trPr>
          <w:jc w:val="center"/>
          <w:del w:id="10369"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1D470D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70" w:author="Johnny Schultz" w:date="2020-02-12T15:49:00Z"/>
                <w:sz w:val="20"/>
              </w:rPr>
            </w:pPr>
            <w:del w:id="10371" w:author="Johnny Schultz" w:date="2020-02-12T15:49:00Z">
              <w:r w:rsidRPr="00A013FD">
                <w:rPr>
                  <w:sz w:val="20"/>
                </w:rPr>
                <w:delText>Spurious emissions</w:delText>
              </w:r>
            </w:del>
          </w:p>
        </w:tc>
        <w:tc>
          <w:tcPr>
            <w:tcW w:w="3898" w:type="dxa"/>
            <w:tcBorders>
              <w:top w:val="single" w:sz="4" w:space="0" w:color="auto"/>
              <w:left w:val="single" w:sz="4" w:space="0" w:color="auto"/>
              <w:bottom w:val="single" w:sz="4" w:space="0" w:color="auto"/>
              <w:right w:val="single" w:sz="4" w:space="0" w:color="auto"/>
            </w:tcBorders>
          </w:tcPr>
          <w:p w14:paraId="49E9BB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72" w:author="Johnny Schultz" w:date="2020-02-12T15:49:00Z"/>
                <w:sz w:val="20"/>
              </w:rPr>
            </w:pPr>
            <w:del w:id="10373" w:author="Johnny Schultz" w:date="2020-02-12T15:49:00Z">
              <w:r w:rsidRPr="00A013FD">
                <w:rPr>
                  <w:sz w:val="20"/>
                </w:rPr>
                <w:delText>−57 dBm (9 kHz to 1 GHz)</w:delText>
              </w:r>
              <w:r w:rsidRPr="00A013FD">
                <w:rPr>
                  <w:sz w:val="20"/>
                </w:rPr>
                <w:br/>
                <w:delText>−47 dBm (1 GHz to 4 GHz)</w:delText>
              </w:r>
            </w:del>
          </w:p>
        </w:tc>
      </w:tr>
      <w:tr w:rsidR="00A013FD" w:rsidRPr="00A013FD" w14:paraId="4AC7973E" w14:textId="77777777" w:rsidTr="00BF604E">
        <w:trPr>
          <w:jc w:val="center"/>
          <w:del w:id="10374" w:author="Johnny Schultz" w:date="2020-02-12T15:49:00Z"/>
        </w:trPr>
        <w:tc>
          <w:tcPr>
            <w:tcW w:w="3949" w:type="dxa"/>
            <w:tcBorders>
              <w:top w:val="single" w:sz="4" w:space="0" w:color="auto"/>
              <w:left w:val="single" w:sz="4" w:space="0" w:color="auto"/>
              <w:bottom w:val="single" w:sz="4" w:space="0" w:color="auto"/>
              <w:right w:val="single" w:sz="4" w:space="0" w:color="auto"/>
            </w:tcBorders>
          </w:tcPr>
          <w:p w14:paraId="5C6C06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375" w:author="Johnny Schultz" w:date="2020-02-12T15:49:00Z"/>
                <w:sz w:val="20"/>
              </w:rPr>
            </w:pPr>
            <w:del w:id="10376" w:author="Johnny Schultz" w:date="2020-02-12T15:49:00Z">
              <w:r w:rsidRPr="00A013FD">
                <w:rPr>
                  <w:sz w:val="20"/>
                </w:rPr>
                <w:delText>Blocking</w:delText>
              </w:r>
            </w:del>
          </w:p>
        </w:tc>
        <w:tc>
          <w:tcPr>
            <w:tcW w:w="3898" w:type="dxa"/>
            <w:tcBorders>
              <w:top w:val="single" w:sz="4" w:space="0" w:color="auto"/>
              <w:left w:val="single" w:sz="4" w:space="0" w:color="auto"/>
              <w:bottom w:val="single" w:sz="4" w:space="0" w:color="auto"/>
              <w:right w:val="single" w:sz="4" w:space="0" w:color="auto"/>
            </w:tcBorders>
          </w:tcPr>
          <w:p w14:paraId="3740C4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 w:val="left" w:leader="dot" w:pos="7938"/>
                <w:tab w:val="center" w:pos="9526"/>
              </w:tabs>
              <w:spacing w:before="40" w:after="40"/>
              <w:ind w:left="567" w:hanging="567"/>
              <w:rPr>
                <w:del w:id="10377" w:author="Johnny Schultz" w:date="2020-02-12T15:49:00Z"/>
                <w:sz w:val="20"/>
              </w:rPr>
            </w:pPr>
            <w:del w:id="10378" w:author="Johnny Schultz" w:date="2020-02-12T15:49:00Z">
              <w:r w:rsidRPr="00A013FD">
                <w:rPr>
                  <w:sz w:val="20"/>
                </w:rPr>
                <w:delText>20% PER @ 86 dB</w:delText>
              </w:r>
            </w:del>
          </w:p>
        </w:tc>
      </w:tr>
    </w:tbl>
    <w:p w14:paraId="6601FB8A" w14:textId="77777777" w:rsidR="00A013FD" w:rsidRPr="00A013FD" w:rsidRDefault="00A013FD" w:rsidP="00A013FD">
      <w:pPr>
        <w:keepNext/>
        <w:keepLines/>
        <w:tabs>
          <w:tab w:val="left" w:pos="360"/>
        </w:tabs>
        <w:spacing w:before="200"/>
        <w:ind w:left="360" w:hanging="360"/>
        <w:outlineLvl w:val="1"/>
        <w:rPr>
          <w:del w:id="10379" w:author="Johnny Schultz" w:date="2020-02-12T15:49:00Z"/>
          <w:b/>
          <w:i/>
        </w:rPr>
      </w:pPr>
      <w:del w:id="10380" w:author="Johnny Schultz" w:date="2020-02-12T15:49:00Z">
        <w:r w:rsidRPr="00A013FD">
          <w:rPr>
            <w:b/>
          </w:rPr>
          <w:delText>2.3</w:delText>
        </w:r>
        <w:r w:rsidRPr="00A013FD">
          <w:rPr>
            <w:b/>
          </w:rPr>
          <w:tab/>
          <w:delText>Modulation scheme</w:delText>
        </w:r>
      </w:del>
    </w:p>
    <w:p w14:paraId="751BCB0D" w14:textId="77777777" w:rsidR="00A013FD" w:rsidRPr="00A013FD" w:rsidRDefault="00A013FD" w:rsidP="00A013FD">
      <w:pPr>
        <w:rPr>
          <w:del w:id="10381" w:author="Johnny Schultz" w:date="2020-02-12T15:49:00Z"/>
          <w:i/>
        </w:rPr>
      </w:pPr>
      <w:del w:id="10382" w:author="Johnny Schultz" w:date="2020-02-12T15:49:00Z">
        <w:r w:rsidRPr="00A013FD">
          <w:delText>The modulation scheme is π/4 Quadrature Phase-Shift Keying (QPSK).</w:delText>
        </w:r>
      </w:del>
    </w:p>
    <w:p w14:paraId="46499D78" w14:textId="77777777" w:rsidR="00A013FD" w:rsidRPr="00A013FD" w:rsidRDefault="00A013FD" w:rsidP="00A013FD">
      <w:pPr>
        <w:keepNext/>
        <w:keepLines/>
        <w:tabs>
          <w:tab w:val="clear" w:pos="1134"/>
          <w:tab w:val="left" w:pos="360"/>
        </w:tabs>
        <w:spacing w:before="200"/>
        <w:ind w:left="360" w:hanging="360"/>
        <w:outlineLvl w:val="2"/>
        <w:rPr>
          <w:del w:id="10383" w:author="Johnny Schultz" w:date="2020-02-12T15:49:00Z"/>
          <w:b/>
          <w:lang w:eastAsia="ja-JP"/>
        </w:rPr>
      </w:pPr>
      <w:del w:id="10384" w:author="Johnny Schultz" w:date="2020-02-12T15:49:00Z">
        <w:r w:rsidRPr="00A013FD">
          <w:rPr>
            <w:b/>
          </w:rPr>
          <w:delText>2.3.1</w:delText>
        </w:r>
        <w:r w:rsidRPr="00A013FD">
          <w:rPr>
            <w:b/>
          </w:rPr>
          <w:tab/>
          <w:delText>π/4 Quadrature Phase-Shift Keying (π/4 QPSK</w:delText>
        </w:r>
        <w:r w:rsidRPr="00A013FD">
          <w:rPr>
            <w:b/>
            <w:lang w:eastAsia="ja-JP"/>
          </w:rPr>
          <w:delText>)</w:delText>
        </w:r>
      </w:del>
    </w:p>
    <w:p w14:paraId="112AE63A" w14:textId="77777777" w:rsidR="00A013FD" w:rsidRPr="00A013FD" w:rsidRDefault="00A013FD" w:rsidP="00A013FD">
      <w:pPr>
        <w:rPr>
          <w:del w:id="10385" w:author="Johnny Schultz" w:date="2020-02-12T15:49:00Z"/>
        </w:rPr>
      </w:pPr>
      <w:del w:id="10386" w:author="Johnny Schultz" w:date="2020-02-12T15:49:00Z">
        <w:r w:rsidRPr="00A013FD">
          <w:delText>The modulator transmitter roll off used for transmission of data should be maximum 0.35 (highest nominal value).</w:delText>
        </w:r>
      </w:del>
    </w:p>
    <w:p w14:paraId="35CF0C8C" w14:textId="77777777" w:rsidR="00A013FD" w:rsidRPr="00A013FD" w:rsidRDefault="00A013FD" w:rsidP="00A013FD">
      <w:pPr>
        <w:rPr>
          <w:del w:id="10387" w:author="Johnny Schultz" w:date="2020-02-12T15:49:00Z"/>
          <w:lang w:eastAsia="ja-JP"/>
        </w:rPr>
      </w:pPr>
      <w:del w:id="10388" w:author="Johnny Schultz" w:date="2020-02-12T15:49:00Z">
        <w:r w:rsidRPr="00A013FD">
          <w:delText>The demodulator used for receiving of data should be designed for a receiver roll off of maximum 0.35 (highest nominal value).</w:delText>
        </w:r>
      </w:del>
    </w:p>
    <w:p w14:paraId="632129A7" w14:textId="77777777" w:rsidR="00A013FD" w:rsidRPr="00A013FD" w:rsidRDefault="00A013FD" w:rsidP="00A013FD">
      <w:pPr>
        <w:keepNext/>
        <w:keepLines/>
        <w:tabs>
          <w:tab w:val="clear" w:pos="1134"/>
          <w:tab w:val="left" w:pos="360"/>
        </w:tabs>
        <w:spacing w:before="200"/>
        <w:ind w:left="360" w:hanging="360"/>
        <w:outlineLvl w:val="2"/>
        <w:rPr>
          <w:del w:id="10389" w:author="Johnny Schultz" w:date="2020-02-12T15:49:00Z"/>
          <w:b/>
        </w:rPr>
      </w:pPr>
      <w:bookmarkStart w:id="10390" w:name="_Toc440783977"/>
      <w:del w:id="10391" w:author="Johnny Schultz" w:date="2020-02-12T15:49:00Z">
        <w:r w:rsidRPr="00A013FD">
          <w:rPr>
            <w:b/>
          </w:rPr>
          <w:delText>2.3.2</w:delText>
        </w:r>
        <w:r w:rsidRPr="00A013FD">
          <w:rPr>
            <w:b/>
          </w:rPr>
          <w:tab/>
          <w:delText>Frequency stability</w:delText>
        </w:r>
      </w:del>
    </w:p>
    <w:p w14:paraId="0A47E0DC" w14:textId="77777777" w:rsidR="00A013FD" w:rsidRPr="00A013FD" w:rsidRDefault="00A013FD" w:rsidP="00A013FD">
      <w:pPr>
        <w:rPr>
          <w:del w:id="10392" w:author="Johnny Schultz" w:date="2020-02-12T15:49:00Z"/>
        </w:rPr>
      </w:pPr>
      <w:del w:id="10393" w:author="Johnny Schultz" w:date="2020-02-12T15:49:00Z">
        <w:r w:rsidRPr="00A013FD">
          <w:delText>The frequency stability of the VHF radio transmitter/receiver should be ±500 Hz or better.</w:delText>
        </w:r>
      </w:del>
    </w:p>
    <w:p w14:paraId="028A0EB3" w14:textId="77777777" w:rsidR="00A013FD" w:rsidRPr="00A013FD" w:rsidRDefault="00A013FD" w:rsidP="00A013FD">
      <w:pPr>
        <w:keepNext/>
        <w:keepLines/>
        <w:tabs>
          <w:tab w:val="left" w:pos="360"/>
        </w:tabs>
        <w:spacing w:before="200"/>
        <w:ind w:left="360" w:hanging="360"/>
        <w:outlineLvl w:val="1"/>
        <w:rPr>
          <w:del w:id="10394" w:author="Johnny Schultz" w:date="2020-02-12T15:49:00Z"/>
          <w:b/>
        </w:rPr>
      </w:pPr>
      <w:del w:id="10395" w:author="Johnny Schultz" w:date="2020-02-12T15:49:00Z">
        <w:r w:rsidRPr="00A013FD">
          <w:rPr>
            <w:b/>
          </w:rPr>
          <w:delText>2.4</w:delText>
        </w:r>
        <w:r w:rsidRPr="00A013FD">
          <w:rPr>
            <w:b/>
          </w:rPr>
          <w:tab/>
          <w:delText>Data transmission bit rate</w:delText>
        </w:r>
        <w:bookmarkEnd w:id="10390"/>
      </w:del>
    </w:p>
    <w:p w14:paraId="0562940A" w14:textId="77777777" w:rsidR="00A013FD" w:rsidRPr="00A013FD" w:rsidRDefault="00A013FD" w:rsidP="00A013FD">
      <w:pPr>
        <w:rPr>
          <w:del w:id="10396" w:author="Johnny Schultz" w:date="2020-02-12T15:49:00Z"/>
        </w:rPr>
      </w:pPr>
      <w:del w:id="10397" w:author="Johnny Schultz" w:date="2020-02-12T15:49:00Z">
        <w:r w:rsidRPr="00A013FD">
          <w:delText>The transmission bit rate should be 19.2 kbit/s ±10 ppm</w:delText>
        </w:r>
        <w:r w:rsidRPr="00A013FD">
          <w:rPr>
            <w:lang w:eastAsia="ja-JP"/>
          </w:rPr>
          <w:delText xml:space="preserve"> for </w:delText>
        </w:r>
        <w:r w:rsidRPr="00A013FD">
          <w:delText>π/4 QPSK.</w:delText>
        </w:r>
      </w:del>
    </w:p>
    <w:p w14:paraId="31D60127" w14:textId="77777777" w:rsidR="00A013FD" w:rsidRPr="00A013FD" w:rsidRDefault="00A013FD" w:rsidP="00A013FD">
      <w:pPr>
        <w:keepNext/>
        <w:keepLines/>
        <w:tabs>
          <w:tab w:val="left" w:pos="360"/>
        </w:tabs>
        <w:spacing w:before="200"/>
        <w:ind w:left="360" w:hanging="360"/>
        <w:outlineLvl w:val="1"/>
        <w:rPr>
          <w:del w:id="10398" w:author="Johnny Schultz" w:date="2020-02-12T15:49:00Z"/>
          <w:b/>
        </w:rPr>
      </w:pPr>
      <w:bookmarkStart w:id="10399" w:name="_Toc440783978"/>
      <w:del w:id="10400" w:author="Johnny Schultz" w:date="2020-02-12T15:49:00Z">
        <w:r w:rsidRPr="00A013FD">
          <w:rPr>
            <w:b/>
          </w:rPr>
          <w:delText>2.5</w:delText>
        </w:r>
        <w:r w:rsidRPr="00A013FD">
          <w:rPr>
            <w:b/>
          </w:rPr>
          <w:tab/>
          <w:delText>Training sequence</w:delText>
        </w:r>
        <w:bookmarkEnd w:id="10399"/>
      </w:del>
    </w:p>
    <w:p w14:paraId="79F70481" w14:textId="77777777" w:rsidR="00A013FD" w:rsidRPr="00A013FD" w:rsidRDefault="00A013FD" w:rsidP="00A013FD">
      <w:pPr>
        <w:rPr>
          <w:del w:id="10401" w:author="Johnny Schultz" w:date="2020-02-12T15:49:00Z"/>
          <w:lang w:eastAsia="ja-JP"/>
        </w:rPr>
      </w:pPr>
      <w:del w:id="10402" w:author="Johnny Schultz" w:date="2020-02-12T15:49:00Z">
        <w:r w:rsidRPr="00A013FD">
          <w:delText>The training sequence is 111111001101010000011001010.</w:delText>
        </w:r>
      </w:del>
    </w:p>
    <w:p w14:paraId="1474C788" w14:textId="77777777" w:rsidR="00A013FD" w:rsidRPr="00A013FD" w:rsidRDefault="00A013FD" w:rsidP="00A013FD">
      <w:pPr>
        <w:keepNext/>
        <w:keepLines/>
        <w:tabs>
          <w:tab w:val="left" w:pos="360"/>
        </w:tabs>
        <w:spacing w:before="200"/>
        <w:ind w:left="360" w:hanging="360"/>
        <w:outlineLvl w:val="1"/>
        <w:rPr>
          <w:del w:id="10403" w:author="Johnny Schultz" w:date="2020-02-12T15:49:00Z"/>
          <w:b/>
          <w:lang w:eastAsia="ja-JP"/>
        </w:rPr>
      </w:pPr>
      <w:del w:id="10404" w:author="Johnny Schultz" w:date="2020-02-12T15:49:00Z">
        <w:r w:rsidRPr="00A013FD">
          <w:rPr>
            <w:b/>
            <w:lang w:eastAsia="ja-JP"/>
          </w:rPr>
          <w:delText>2.6</w:delText>
        </w:r>
        <w:r w:rsidRPr="00A013FD">
          <w:rPr>
            <w:b/>
            <w:lang w:eastAsia="ja-JP"/>
          </w:rPr>
          <w:tab/>
          <w:delText>Signal information</w:delText>
        </w:r>
      </w:del>
    </w:p>
    <w:p w14:paraId="5F17759C" w14:textId="77777777" w:rsidR="00A013FD" w:rsidRPr="00A013FD" w:rsidRDefault="00A013FD" w:rsidP="00A013FD">
      <w:pPr>
        <w:rPr>
          <w:del w:id="10405" w:author="Johnny Schultz" w:date="2020-02-12T15:49:00Z"/>
          <w:lang w:eastAsia="ja-JP"/>
        </w:rPr>
      </w:pPr>
      <w:del w:id="10406" w:author="Johnny Schultz" w:date="2020-02-12T15:49:00Z">
        <w:r w:rsidRPr="00A013FD">
          <w:rPr>
            <w:lang w:eastAsia="ja-JP"/>
          </w:rPr>
          <w:delText xml:space="preserve">The signal information should follow the training sequence. </w:delText>
        </w:r>
      </w:del>
    </w:p>
    <w:p w14:paraId="2207CD45" w14:textId="77777777" w:rsidR="00A013FD" w:rsidRPr="00A013FD" w:rsidRDefault="00A013FD" w:rsidP="00A013FD">
      <w:pPr>
        <w:rPr>
          <w:del w:id="10407" w:author="Johnny Schultz" w:date="2020-02-12T15:49:00Z"/>
          <w:lang w:eastAsia="ja-JP"/>
        </w:rPr>
      </w:pPr>
      <w:del w:id="10408" w:author="Johnny Schultz" w:date="2020-02-12T15:49:00Z">
        <w:r w:rsidRPr="00A013FD">
          <w:delText xml:space="preserve">The signal information consists of 4 bits encoded into a sequence of 7 bits using </w:delText>
        </w:r>
        <w:r w:rsidRPr="00A013FD">
          <w:rPr>
            <w:lang w:eastAsia="ja-JP"/>
          </w:rPr>
          <w:delText xml:space="preserve">Hamming (7,4) code. The signal information selects the modulation and coding schemes are used and allows for adding new modulation and coding schemes in the future. </w:delText>
        </w:r>
      </w:del>
    </w:p>
    <w:p w14:paraId="205AA39D" w14:textId="77777777" w:rsidR="00A013FD" w:rsidRPr="00A013FD" w:rsidRDefault="00A013FD" w:rsidP="00A013FD">
      <w:pPr>
        <w:rPr>
          <w:del w:id="10409" w:author="Johnny Schultz" w:date="2020-02-12T15:49:00Z"/>
          <w:lang w:eastAsia="ja-JP"/>
        </w:rPr>
      </w:pPr>
      <w:del w:id="10410" w:author="Johnny Schultz" w:date="2020-02-12T15:49:00Z">
        <w:r w:rsidRPr="00A013FD">
          <w:delText>Signal information “XXXX” – selects the modulation scheme and coding</w:delText>
        </w:r>
        <w:r w:rsidRPr="00A013FD">
          <w:rPr>
            <w:lang w:eastAsia="ja-JP"/>
          </w:rPr>
          <w:delText>:</w:delText>
        </w:r>
      </w:del>
    </w:p>
    <w:p w14:paraId="504385D1" w14:textId="77777777" w:rsidR="00A013FD" w:rsidRPr="00A013FD" w:rsidRDefault="00A013FD" w:rsidP="00A013FD">
      <w:pPr>
        <w:ind w:left="708"/>
        <w:rPr>
          <w:del w:id="10411" w:author="Johnny Schultz" w:date="2020-02-12T15:49:00Z"/>
          <w:lang w:eastAsia="ja-JP"/>
        </w:rPr>
      </w:pPr>
      <w:del w:id="10412" w:author="Johnny Schultz" w:date="2020-02-12T15:49:00Z">
        <w:r w:rsidRPr="00A013FD">
          <w:delText>0000 – π/4 QPSK no coding</w:delText>
        </w:r>
      </w:del>
    </w:p>
    <w:p w14:paraId="49717D37" w14:textId="77777777" w:rsidR="00A013FD" w:rsidRPr="00A013FD" w:rsidRDefault="00A013FD" w:rsidP="00A013FD">
      <w:pPr>
        <w:ind w:left="708"/>
        <w:rPr>
          <w:del w:id="10413" w:author="Johnny Schultz" w:date="2020-02-12T15:49:00Z"/>
          <w:lang w:eastAsia="ja-JP"/>
        </w:rPr>
      </w:pPr>
      <w:del w:id="10414" w:author="Johnny Schultz" w:date="2020-02-12T15:49:00Z">
        <w:r w:rsidRPr="00A013FD">
          <w:delText>0001 – π/4 QPSK 1/2 code rate</w:delText>
        </w:r>
      </w:del>
    </w:p>
    <w:p w14:paraId="21DD7C1A" w14:textId="77777777" w:rsidR="00A013FD" w:rsidRPr="00A013FD" w:rsidRDefault="00A013FD" w:rsidP="00A013FD">
      <w:pPr>
        <w:ind w:left="708"/>
        <w:rPr>
          <w:del w:id="10415" w:author="Johnny Schultz" w:date="2020-02-12T15:49:00Z"/>
          <w:lang w:eastAsia="ja-JP"/>
        </w:rPr>
      </w:pPr>
      <w:del w:id="10416" w:author="Johnny Schultz" w:date="2020-02-12T15:49:00Z">
        <w:r w:rsidRPr="00A013FD">
          <w:delText>0010 – π/4 QPSK 3/4 code rate</w:delText>
        </w:r>
      </w:del>
    </w:p>
    <w:p w14:paraId="48EEB21C" w14:textId="77777777" w:rsidR="00A013FD" w:rsidRPr="00A013FD" w:rsidRDefault="00A013FD" w:rsidP="00A013FD">
      <w:pPr>
        <w:ind w:left="708"/>
        <w:rPr>
          <w:del w:id="10417" w:author="Johnny Schultz" w:date="2020-02-12T15:49:00Z"/>
          <w:lang w:eastAsia="ja-JP"/>
        </w:rPr>
      </w:pPr>
      <w:del w:id="10418" w:author="Johnny Schultz" w:date="2020-02-12T15:49:00Z">
        <w:r w:rsidRPr="00A013FD">
          <w:delText>0011 – π/4 QPSK 5/6 code rate</w:delText>
        </w:r>
      </w:del>
    </w:p>
    <w:p w14:paraId="0833ACA6" w14:textId="77777777" w:rsidR="00A013FD" w:rsidRPr="00A013FD" w:rsidRDefault="00A013FD" w:rsidP="00A013FD">
      <w:pPr>
        <w:ind w:left="708"/>
        <w:rPr>
          <w:del w:id="10419" w:author="Johnny Schultz" w:date="2020-02-12T15:49:00Z"/>
          <w:lang w:eastAsia="ja-JP"/>
        </w:rPr>
      </w:pPr>
      <w:del w:id="10420" w:author="Johnny Schultz" w:date="2020-02-12T15:49:00Z">
        <w:r w:rsidRPr="00A013FD">
          <w:rPr>
            <w:lang w:eastAsia="ja-JP"/>
          </w:rPr>
          <w:delText>0100</w:delText>
        </w:r>
        <w:r w:rsidRPr="00A013FD">
          <w:delText xml:space="preserve"> – </w:delText>
        </w:r>
        <w:r w:rsidRPr="00A013FD">
          <w:rPr>
            <w:lang w:eastAsia="ja-JP"/>
          </w:rPr>
          <w:delText>1111 – reserved for future use.</w:delText>
        </w:r>
      </w:del>
    </w:p>
    <w:p w14:paraId="417312ED" w14:textId="77777777" w:rsidR="00A013FD" w:rsidRPr="00A013FD" w:rsidRDefault="00A013FD" w:rsidP="00A013FD">
      <w:pPr>
        <w:keepNext/>
        <w:keepLines/>
        <w:numPr>
          <w:ilvl w:val="1"/>
          <w:numId w:val="0"/>
        </w:numPr>
        <w:tabs>
          <w:tab w:val="left" w:pos="360"/>
        </w:tabs>
        <w:spacing w:before="200"/>
        <w:ind w:left="360" w:hanging="360"/>
        <w:outlineLvl w:val="1"/>
        <w:rPr>
          <w:del w:id="10421" w:author="Johnny Schultz" w:date="2020-02-12T15:49:00Z"/>
          <w:b/>
          <w:i/>
        </w:rPr>
      </w:pPr>
      <w:bookmarkStart w:id="10422" w:name="_Toc440783979"/>
      <w:del w:id="10423" w:author="Johnny Schultz" w:date="2020-02-12T15:49:00Z">
        <w:r w:rsidRPr="00A013FD">
          <w:rPr>
            <w:b/>
          </w:rPr>
          <w:delText>2.7</w:delText>
        </w:r>
        <w:r w:rsidRPr="00A013FD">
          <w:rPr>
            <w:b/>
          </w:rPr>
          <w:tab/>
          <w:delText>Data encoding</w:delText>
        </w:r>
        <w:bookmarkEnd w:id="10422"/>
      </w:del>
    </w:p>
    <w:p w14:paraId="76A9F7E5" w14:textId="77777777" w:rsidR="00A013FD" w:rsidRPr="00A013FD" w:rsidRDefault="00A013FD" w:rsidP="00A013FD">
      <w:pPr>
        <w:rPr>
          <w:del w:id="10424" w:author="Johnny Schultz" w:date="2020-02-12T15:49:00Z"/>
        </w:rPr>
      </w:pPr>
      <w:del w:id="10425" w:author="Johnny Schultz" w:date="2020-02-12T15:49:00Z">
        <w:r w:rsidRPr="00A013FD">
          <w:delText>Data coding is not used.</w:delText>
        </w:r>
      </w:del>
    </w:p>
    <w:p w14:paraId="7197F84F" w14:textId="77777777" w:rsidR="00A013FD" w:rsidRPr="00A013FD" w:rsidRDefault="00A013FD" w:rsidP="00A013FD">
      <w:pPr>
        <w:keepNext/>
        <w:keepLines/>
        <w:tabs>
          <w:tab w:val="left" w:pos="360"/>
        </w:tabs>
        <w:spacing w:before="200"/>
        <w:ind w:left="360" w:hanging="360"/>
        <w:outlineLvl w:val="1"/>
        <w:rPr>
          <w:del w:id="10426" w:author="Johnny Schultz" w:date="2020-02-12T15:49:00Z"/>
          <w:b/>
          <w:i/>
        </w:rPr>
      </w:pPr>
      <w:bookmarkStart w:id="10427" w:name="_Toc440783980"/>
      <w:del w:id="10428" w:author="Johnny Schultz" w:date="2020-02-12T15:49:00Z">
        <w:r w:rsidRPr="00A013FD">
          <w:rPr>
            <w:b/>
          </w:rPr>
          <w:delText>2.8</w:delText>
        </w:r>
        <w:r w:rsidRPr="00A013FD">
          <w:rPr>
            <w:b/>
          </w:rPr>
          <w:tab/>
          <w:delText>Forward error correction</w:delText>
        </w:r>
        <w:bookmarkEnd w:id="10427"/>
      </w:del>
    </w:p>
    <w:p w14:paraId="6E1DF318" w14:textId="77777777" w:rsidR="00A013FD" w:rsidRPr="00A013FD" w:rsidRDefault="00A013FD" w:rsidP="00A013FD">
      <w:pPr>
        <w:rPr>
          <w:del w:id="10429" w:author="Johnny Schultz" w:date="2020-02-12T15:49:00Z"/>
        </w:rPr>
      </w:pPr>
      <w:del w:id="10430" w:author="Johnny Schultz" w:date="2020-02-12T15:49:00Z">
        <w:r w:rsidRPr="00A013FD">
          <w:delText xml:space="preserve">When forward error correction </w:delText>
        </w:r>
        <w:r w:rsidRPr="00A013FD">
          <w:rPr>
            <w:lang w:eastAsia="ja-JP"/>
          </w:rPr>
          <w:delText>is</w:delText>
        </w:r>
        <w:r w:rsidRPr="00A013FD">
          <w:delText xml:space="preserve"> used, it will be used as defined in Annex 1. Interleaving and bit scrambling are used, as defined by the FEC designated in the signal information.</w:delText>
        </w:r>
      </w:del>
    </w:p>
    <w:p w14:paraId="0E03DE6D" w14:textId="77777777" w:rsidR="00A013FD" w:rsidRPr="00A013FD" w:rsidRDefault="00A013FD" w:rsidP="00A013FD">
      <w:pPr>
        <w:keepNext/>
        <w:keepLines/>
        <w:tabs>
          <w:tab w:val="left" w:pos="360"/>
        </w:tabs>
        <w:spacing w:before="200"/>
        <w:ind w:left="360" w:hanging="360"/>
        <w:outlineLvl w:val="1"/>
        <w:rPr>
          <w:del w:id="10431" w:author="Johnny Schultz" w:date="2020-02-12T15:49:00Z"/>
          <w:b/>
        </w:rPr>
      </w:pPr>
      <w:bookmarkStart w:id="10432" w:name="_Toc440783984"/>
      <w:del w:id="10433" w:author="Johnny Schultz" w:date="2020-02-12T15:49:00Z">
        <w:r w:rsidRPr="00A013FD">
          <w:rPr>
            <w:b/>
          </w:rPr>
          <w:delText>2.9</w:delText>
        </w:r>
        <w:r w:rsidRPr="00A013FD">
          <w:rPr>
            <w:b/>
          </w:rPr>
          <w:tab/>
          <w:delText>Transmitter transient response</w:delText>
        </w:r>
      </w:del>
    </w:p>
    <w:bookmarkEnd w:id="10432"/>
    <w:p w14:paraId="4578B511" w14:textId="77777777" w:rsidR="00A013FD" w:rsidRPr="00A013FD" w:rsidRDefault="00A013FD" w:rsidP="00A013FD">
      <w:pPr>
        <w:keepNext/>
        <w:keepLines/>
        <w:tabs>
          <w:tab w:val="clear" w:pos="1134"/>
          <w:tab w:val="left" w:pos="360"/>
        </w:tabs>
        <w:spacing w:before="200"/>
        <w:ind w:left="360" w:hanging="360"/>
        <w:outlineLvl w:val="2"/>
        <w:rPr>
          <w:del w:id="10434" w:author="Johnny Schultz" w:date="2020-02-12T15:49:00Z"/>
          <w:b/>
        </w:rPr>
      </w:pPr>
      <w:del w:id="10435" w:author="Johnny Schultz" w:date="2020-02-12T15:49:00Z">
        <w:r w:rsidRPr="00A013FD">
          <w:rPr>
            <w:b/>
          </w:rPr>
          <w:delText>2.9.1</w:delText>
        </w:r>
        <w:r w:rsidRPr="00A013FD">
          <w:rPr>
            <w:b/>
          </w:rPr>
          <w:tab/>
          <w:delText>Switching time</w:delText>
        </w:r>
      </w:del>
    </w:p>
    <w:p w14:paraId="42C7333A" w14:textId="77777777" w:rsidR="00A013FD" w:rsidRPr="00A013FD" w:rsidRDefault="00A013FD" w:rsidP="00A013FD">
      <w:pPr>
        <w:rPr>
          <w:del w:id="10436" w:author="Johnny Schultz" w:date="2020-02-12T15:49:00Z"/>
        </w:rPr>
      </w:pPr>
      <w:del w:id="10437" w:author="Johnny Schultz" w:date="2020-02-12T15:49:00Z">
        <w:r w:rsidRPr="00A013FD">
          <w:delText>The time taken to switch from transmit to receive conditions, and receive to transmit conditions, should not exceed the transmit attack or release time. It should be possible to receive a message from the slot directly after or before own transmission.</w:delText>
        </w:r>
      </w:del>
    </w:p>
    <w:p w14:paraId="6F05210B" w14:textId="77777777" w:rsidR="00A013FD" w:rsidRPr="00A013FD" w:rsidRDefault="00A013FD" w:rsidP="00A013FD">
      <w:pPr>
        <w:rPr>
          <w:del w:id="10438" w:author="Johnny Schultz" w:date="2020-02-12T15:49:00Z"/>
        </w:rPr>
      </w:pPr>
      <w:del w:id="10439" w:author="Johnny Schultz" w:date="2020-02-12T15:49:00Z">
        <w:r w:rsidRPr="00A013FD">
          <w:delText>The equipment should not be able to transmit during channel switching operation.</w:delText>
        </w:r>
      </w:del>
    </w:p>
    <w:p w14:paraId="32D18F32" w14:textId="77777777" w:rsidR="00A013FD" w:rsidRPr="00A013FD" w:rsidRDefault="00A013FD" w:rsidP="00A013FD">
      <w:pPr>
        <w:keepNext/>
        <w:keepLines/>
        <w:tabs>
          <w:tab w:val="left" w:pos="360"/>
        </w:tabs>
        <w:spacing w:before="200"/>
        <w:ind w:left="360" w:hanging="360"/>
        <w:outlineLvl w:val="1"/>
        <w:rPr>
          <w:del w:id="10440" w:author="Johnny Schultz" w:date="2020-02-12T15:49:00Z"/>
          <w:b/>
          <w:i/>
        </w:rPr>
      </w:pPr>
      <w:bookmarkStart w:id="10441" w:name="_Toc440783988"/>
      <w:del w:id="10442" w:author="Johnny Schultz" w:date="2020-02-12T15:49:00Z">
        <w:r w:rsidRPr="00A013FD">
          <w:rPr>
            <w:b/>
          </w:rPr>
          <w:delText>2.10</w:delText>
        </w:r>
        <w:r w:rsidRPr="00A013FD">
          <w:rPr>
            <w:b/>
          </w:rPr>
          <w:tab/>
          <w:delText>Transmitter power</w:delText>
        </w:r>
        <w:bookmarkEnd w:id="10441"/>
      </w:del>
    </w:p>
    <w:p w14:paraId="2C6F2FBB" w14:textId="77777777" w:rsidR="00A013FD" w:rsidRPr="00A013FD" w:rsidRDefault="00A013FD" w:rsidP="00A013FD">
      <w:pPr>
        <w:rPr>
          <w:del w:id="10443" w:author="Johnny Schultz" w:date="2020-02-12T15:49:00Z"/>
          <w:b/>
        </w:rPr>
      </w:pPr>
      <w:del w:id="10444" w:author="Johnny Schultz" w:date="2020-02-12T15:49:00Z">
        <w:r w:rsidRPr="00A013FD">
          <w:delText>The power level is determined by the link management entity (LME) of the link layer.</w:delText>
        </w:r>
      </w:del>
    </w:p>
    <w:p w14:paraId="4086E61C" w14:textId="77777777" w:rsidR="00A013FD" w:rsidRPr="00A013FD" w:rsidRDefault="00A013FD" w:rsidP="00A013FD">
      <w:pPr>
        <w:tabs>
          <w:tab w:val="left" w:pos="7797"/>
        </w:tabs>
        <w:rPr>
          <w:del w:id="10445" w:author="Johnny Schultz" w:date="2020-02-12T15:49:00Z"/>
          <w:i/>
        </w:rPr>
      </w:pPr>
      <w:del w:id="10446" w:author="Johnny Schultz" w:date="2020-02-12T15:49:00Z">
        <w:r w:rsidRPr="00A013FD">
          <w:rPr>
            <w:b/>
          </w:rPr>
          <w:delText>2.10.1</w:delText>
        </w:r>
        <w:r w:rsidRPr="00A013FD">
          <w:rPr>
            <w:b/>
          </w:rPr>
          <w:tab/>
        </w:r>
        <w:r w:rsidRPr="00A013FD">
          <w:delText xml:space="preserve">Provision should be made for two levels of nominal power (high power, low power) as required by some applications. The default operation of the ASM station should be on the high nominal power level. </w:delText>
        </w:r>
      </w:del>
    </w:p>
    <w:p w14:paraId="12369D76" w14:textId="77777777" w:rsidR="00A013FD" w:rsidRPr="00A013FD" w:rsidRDefault="00A013FD" w:rsidP="00A013FD">
      <w:pPr>
        <w:rPr>
          <w:del w:id="10447" w:author="Johnny Schultz" w:date="2020-02-12T15:49:00Z"/>
        </w:rPr>
      </w:pPr>
      <w:del w:id="10448" w:author="Johnny Schultz" w:date="2020-02-12T15:49:00Z">
        <w:r w:rsidRPr="00A013FD">
          <w:rPr>
            <w:b/>
          </w:rPr>
          <w:delText>2.10.2</w:delText>
        </w:r>
        <w:r w:rsidRPr="00A013FD">
          <w:rPr>
            <w:b/>
          </w:rPr>
          <w:tab/>
        </w:r>
        <w:r w:rsidRPr="00A013FD">
          <w:delText>The nominal levels for the two power settings should be 1 W and 12.5 W (average power)</w:delText>
        </w:r>
        <w:r w:rsidRPr="00A013FD">
          <w:rPr>
            <w:sz w:val="22"/>
            <w:lang w:eastAsia="ja-JP"/>
          </w:rPr>
          <w:delText xml:space="preserve">; </w:delText>
        </w:r>
        <w:r w:rsidRPr="00A013FD">
          <w:delText>tolerance should be within ±1.5 dB.</w:delText>
        </w:r>
      </w:del>
    </w:p>
    <w:p w14:paraId="544370D0" w14:textId="77777777" w:rsidR="00A013FD" w:rsidRPr="00A013FD" w:rsidRDefault="00A013FD" w:rsidP="00A013FD">
      <w:pPr>
        <w:keepNext/>
        <w:keepLines/>
        <w:tabs>
          <w:tab w:val="left" w:pos="360"/>
        </w:tabs>
        <w:spacing w:before="280"/>
        <w:outlineLvl w:val="0"/>
        <w:rPr>
          <w:del w:id="10449" w:author="Johnny Schultz" w:date="2020-02-12T15:49:00Z"/>
          <w:b/>
          <w:sz w:val="28"/>
        </w:rPr>
      </w:pPr>
      <w:bookmarkStart w:id="10450" w:name="_Toc440783990"/>
      <w:del w:id="10451" w:author="Johnny Schultz" w:date="2020-02-12T15:49:00Z">
        <w:r w:rsidRPr="00A013FD">
          <w:rPr>
            <w:b/>
            <w:sz w:val="28"/>
          </w:rPr>
          <w:delText>3</w:delText>
        </w:r>
        <w:r w:rsidRPr="00A013FD">
          <w:rPr>
            <w:b/>
            <w:sz w:val="28"/>
          </w:rPr>
          <w:tab/>
          <w:delText>Link layer</w:delText>
        </w:r>
        <w:bookmarkEnd w:id="10450"/>
      </w:del>
    </w:p>
    <w:p w14:paraId="3A4BB733" w14:textId="77777777" w:rsidR="00A013FD" w:rsidRPr="00A013FD" w:rsidRDefault="00A013FD" w:rsidP="00A013FD">
      <w:pPr>
        <w:rPr>
          <w:del w:id="10452" w:author="Johnny Schultz" w:date="2020-02-12T15:49:00Z"/>
        </w:rPr>
      </w:pPr>
      <w:del w:id="10453" w:author="Johnny Schultz" w:date="2020-02-12T15:49:00Z">
        <w:r w:rsidRPr="00A013FD">
          <w:delText>The link layer specifies how data is packaged in order to apply error detection and correction to the data transfer. The link layer is divided into three sub-layers.</w:delText>
        </w:r>
      </w:del>
    </w:p>
    <w:p w14:paraId="05BFFEFD" w14:textId="77777777" w:rsidR="00A013FD" w:rsidRPr="00A013FD" w:rsidRDefault="00A013FD" w:rsidP="00A013FD">
      <w:pPr>
        <w:keepNext/>
        <w:keepLines/>
        <w:tabs>
          <w:tab w:val="left" w:pos="360"/>
        </w:tabs>
        <w:spacing w:before="200"/>
        <w:ind w:left="360" w:hanging="360"/>
        <w:outlineLvl w:val="1"/>
        <w:rPr>
          <w:del w:id="10454" w:author="Johnny Schultz" w:date="2020-02-12T15:49:00Z"/>
          <w:b/>
        </w:rPr>
      </w:pPr>
      <w:bookmarkStart w:id="10455" w:name="_Toc440783991"/>
      <w:del w:id="10456" w:author="Johnny Schultz" w:date="2020-02-12T15:49:00Z">
        <w:r w:rsidRPr="00A013FD">
          <w:rPr>
            <w:b/>
          </w:rPr>
          <w:delText>3.1</w:delText>
        </w:r>
        <w:r w:rsidRPr="00A013FD">
          <w:rPr>
            <w:b/>
          </w:rPr>
          <w:tab/>
          <w:delText>Sub-layer 1 – medium access control</w:delText>
        </w:r>
        <w:bookmarkEnd w:id="10455"/>
      </w:del>
    </w:p>
    <w:p w14:paraId="31A5F31F" w14:textId="77777777" w:rsidR="00A013FD" w:rsidRPr="00A013FD" w:rsidRDefault="00A013FD" w:rsidP="00A013FD">
      <w:pPr>
        <w:rPr>
          <w:del w:id="10457" w:author="Johnny Schultz" w:date="2020-02-12T15:49:00Z"/>
        </w:rPr>
      </w:pPr>
      <w:del w:id="10458" w:author="Johnny Schultz" w:date="2020-02-12T15:49:00Z">
        <w:r w:rsidRPr="00A013FD">
          <w:delText>The medium access control (MAC) sub layer provides a method for granting access to the data transfer medium, i.e. the VHF data link. The access scheme is TDMA using a common time reference.</w:delText>
        </w:r>
      </w:del>
    </w:p>
    <w:p w14:paraId="466CC37A" w14:textId="77777777" w:rsidR="00A013FD" w:rsidRPr="00A013FD" w:rsidRDefault="00A013FD" w:rsidP="00A013FD">
      <w:pPr>
        <w:keepNext/>
        <w:keepLines/>
        <w:tabs>
          <w:tab w:val="clear" w:pos="1134"/>
          <w:tab w:val="left" w:pos="360"/>
        </w:tabs>
        <w:spacing w:before="200"/>
        <w:ind w:left="360" w:hanging="360"/>
        <w:outlineLvl w:val="2"/>
        <w:rPr>
          <w:del w:id="10459" w:author="Johnny Schultz" w:date="2020-02-12T15:49:00Z"/>
          <w:b/>
        </w:rPr>
      </w:pPr>
      <w:bookmarkStart w:id="10460" w:name="_Toc440783992"/>
      <w:del w:id="10461" w:author="Johnny Schultz" w:date="2020-02-12T15:49:00Z">
        <w:r w:rsidRPr="00A013FD">
          <w:rPr>
            <w:b/>
          </w:rPr>
          <w:delText>3.1.1</w:delText>
        </w:r>
        <w:r w:rsidRPr="00A013FD">
          <w:rPr>
            <w:b/>
          </w:rPr>
          <w:tab/>
          <w:delText>TDMA synchronization</w:delText>
        </w:r>
        <w:bookmarkEnd w:id="10460"/>
      </w:del>
    </w:p>
    <w:p w14:paraId="559409A4" w14:textId="77777777" w:rsidR="00A013FD" w:rsidRPr="00A013FD" w:rsidRDefault="00A013FD" w:rsidP="00A013FD">
      <w:pPr>
        <w:rPr>
          <w:del w:id="10462" w:author="Johnny Schultz" w:date="2020-02-12T15:49:00Z"/>
        </w:rPr>
      </w:pPr>
      <w:del w:id="10463" w:author="Johnny Schultz" w:date="2020-02-12T15:49:00Z">
        <w:r w:rsidRPr="00A013FD">
          <w:delText>TDMA synchronization is achieved using an algorithm based on a synchronization state as described below. The sync state flag within the ITDMA communication state indicates the synchronization state of a station.</w:delText>
        </w:r>
      </w:del>
    </w:p>
    <w:p w14:paraId="2B42CF1E" w14:textId="77777777" w:rsidR="00A013FD" w:rsidRPr="00A013FD" w:rsidRDefault="00A013FD" w:rsidP="00A013FD">
      <w:pPr>
        <w:rPr>
          <w:del w:id="10464" w:author="Johnny Schultz" w:date="2020-02-12T15:49:00Z"/>
        </w:rPr>
      </w:pPr>
      <w:del w:id="10465" w:author="Johnny Schultz" w:date="2020-02-12T15:49:00Z">
        <w:r w:rsidRPr="00A013FD">
          <w:delText>The TDMA receiving process should not be synchronized to slot boundaries.</w:delText>
        </w:r>
      </w:del>
    </w:p>
    <w:p w14:paraId="3D107303" w14:textId="77777777" w:rsidR="00A013FD" w:rsidRPr="00A013FD" w:rsidRDefault="00A013FD" w:rsidP="00A013FD">
      <w:pPr>
        <w:rPr>
          <w:del w:id="10466" w:author="Johnny Schultz" w:date="2020-02-12T15:49:00Z"/>
        </w:rPr>
      </w:pPr>
      <w:del w:id="10467" w:author="Johnny Schultz" w:date="2020-02-12T15:49:00Z">
        <w:r w:rsidRPr="00A013FD">
          <w:delText>Synchronization other than UTC direct may be provided by the AIS system.</w:delText>
        </w:r>
      </w:del>
    </w:p>
    <w:p w14:paraId="3B190E03" w14:textId="77777777" w:rsidR="00A013FD" w:rsidRPr="00A013FD" w:rsidRDefault="00A013FD" w:rsidP="00A013FD">
      <w:pPr>
        <w:keepNext/>
        <w:keepLines/>
        <w:tabs>
          <w:tab w:val="clear" w:pos="1134"/>
          <w:tab w:val="left" w:pos="360"/>
        </w:tabs>
        <w:spacing w:before="200"/>
        <w:ind w:left="360" w:hanging="360"/>
        <w:outlineLvl w:val="3"/>
        <w:rPr>
          <w:del w:id="10468" w:author="Johnny Schultz" w:date="2020-02-12T15:49:00Z"/>
          <w:b/>
        </w:rPr>
      </w:pPr>
      <w:bookmarkStart w:id="10469" w:name="_Toc440783993"/>
      <w:del w:id="10470" w:author="Johnny Schultz" w:date="2020-02-12T15:49:00Z">
        <w:r w:rsidRPr="00A013FD">
          <w:rPr>
            <w:b/>
          </w:rPr>
          <w:delText>3.1.1.1</w:delText>
        </w:r>
        <w:r w:rsidRPr="00A013FD">
          <w:rPr>
            <w:b/>
          </w:rPr>
          <w:tab/>
          <w:delText>Coordinated universal time direct</w:delText>
        </w:r>
        <w:bookmarkEnd w:id="10469"/>
      </w:del>
    </w:p>
    <w:p w14:paraId="4B3B4D59" w14:textId="77777777" w:rsidR="00A013FD" w:rsidRPr="00A013FD" w:rsidRDefault="00A013FD" w:rsidP="00A013FD">
      <w:pPr>
        <w:rPr>
          <w:del w:id="10471" w:author="Johnny Schultz" w:date="2020-02-12T15:49:00Z"/>
        </w:rPr>
      </w:pPr>
      <w:del w:id="10472" w:author="Johnny Schultz" w:date="2020-02-12T15:49:00Z">
        <w:r w:rsidRPr="00A013FD">
          <w:delText>A station, which has direct access to coordinated universal time (UTC) timing, with the required accuracy, should indicate this by setting its synchronization state to UTC direct.</w:delText>
        </w:r>
      </w:del>
    </w:p>
    <w:p w14:paraId="3D133B61" w14:textId="77777777" w:rsidR="00A013FD" w:rsidRPr="00A013FD" w:rsidRDefault="00A013FD" w:rsidP="00A013FD">
      <w:pPr>
        <w:keepNext/>
        <w:keepLines/>
        <w:tabs>
          <w:tab w:val="clear" w:pos="1134"/>
          <w:tab w:val="left" w:pos="360"/>
        </w:tabs>
        <w:spacing w:before="200"/>
        <w:ind w:left="360" w:hanging="360"/>
        <w:outlineLvl w:val="3"/>
        <w:rPr>
          <w:del w:id="10473" w:author="Johnny Schultz" w:date="2020-02-12T15:49:00Z"/>
          <w:b/>
        </w:rPr>
      </w:pPr>
      <w:bookmarkStart w:id="10474" w:name="_Toc440783994"/>
      <w:del w:id="10475" w:author="Johnny Schultz" w:date="2020-02-12T15:49:00Z">
        <w:r w:rsidRPr="00A013FD">
          <w:rPr>
            <w:b/>
          </w:rPr>
          <w:delText>3.1.1.2</w:delText>
        </w:r>
        <w:r w:rsidRPr="00A013FD">
          <w:rPr>
            <w:b/>
          </w:rPr>
          <w:tab/>
          <w:delText>Coordinated universal time indirect</w:delText>
        </w:r>
        <w:bookmarkEnd w:id="10474"/>
      </w:del>
    </w:p>
    <w:p w14:paraId="25D9CF3B" w14:textId="77777777" w:rsidR="00A013FD" w:rsidRPr="00A013FD" w:rsidRDefault="00A013FD" w:rsidP="00A013FD">
      <w:pPr>
        <w:rPr>
          <w:del w:id="10476" w:author="Johnny Schultz" w:date="2020-02-12T15:49:00Z"/>
        </w:rPr>
      </w:pPr>
      <w:del w:id="10477" w:author="Johnny Schultz" w:date="2020-02-12T15:49:00Z">
        <w:r w:rsidRPr="00A013FD">
          <w:delText>A station, which is unable to get direct access to UTC, but has access to the AIS system, may get its synchronization from the AIS system. It should then change its synchronization state to indicate the type of synchronization which is being provided by the AIS system.</w:delText>
        </w:r>
      </w:del>
    </w:p>
    <w:p w14:paraId="2FEFDFDA" w14:textId="77777777" w:rsidR="00A013FD" w:rsidRPr="00A013FD" w:rsidRDefault="00A013FD" w:rsidP="00A013FD">
      <w:pPr>
        <w:keepNext/>
        <w:keepLines/>
        <w:tabs>
          <w:tab w:val="clear" w:pos="1134"/>
          <w:tab w:val="left" w:pos="360"/>
        </w:tabs>
        <w:spacing w:before="200"/>
        <w:ind w:left="360" w:hanging="360"/>
        <w:outlineLvl w:val="2"/>
        <w:rPr>
          <w:del w:id="10478" w:author="Johnny Schultz" w:date="2020-02-12T15:49:00Z"/>
          <w:b/>
        </w:rPr>
      </w:pPr>
      <w:bookmarkStart w:id="10479" w:name="_Toc440783997"/>
      <w:del w:id="10480" w:author="Johnny Schultz" w:date="2020-02-12T15:49:00Z">
        <w:r w:rsidRPr="00A013FD">
          <w:rPr>
            <w:b/>
          </w:rPr>
          <w:delText>3.1.2</w:delText>
        </w:r>
        <w:r w:rsidRPr="00A013FD">
          <w:rPr>
            <w:b/>
          </w:rPr>
          <w:tab/>
          <w:delText>Time division</w:delText>
        </w:r>
        <w:bookmarkEnd w:id="10479"/>
      </w:del>
    </w:p>
    <w:p w14:paraId="206B8ABC" w14:textId="77777777" w:rsidR="00A013FD" w:rsidRPr="00A013FD" w:rsidRDefault="00A013FD" w:rsidP="00A013FD">
      <w:pPr>
        <w:rPr>
          <w:del w:id="10481" w:author="Johnny Schultz" w:date="2020-02-12T15:49:00Z"/>
        </w:rPr>
      </w:pPr>
      <w:del w:id="10482" w:author="Johnny Schultz" w:date="2020-02-12T15:49:00Z">
        <w:r w:rsidRPr="00A013FD">
          <w:delText>The slot and frame are as defined in Annex 1. Access to the data link is, by default, given at the start of a slot. The frame start and stop coincide with the UTC minute, when UTC is unavailable the AIS system may provide the frame synchronization.</w:delText>
        </w:r>
      </w:del>
    </w:p>
    <w:p w14:paraId="58B60E49" w14:textId="77777777" w:rsidR="00A013FD" w:rsidRPr="00A013FD" w:rsidRDefault="00A013FD" w:rsidP="00A013FD">
      <w:pPr>
        <w:keepNext/>
        <w:keepLines/>
        <w:tabs>
          <w:tab w:val="clear" w:pos="1134"/>
          <w:tab w:val="left" w:pos="360"/>
        </w:tabs>
        <w:spacing w:before="200"/>
        <w:ind w:left="360" w:hanging="360"/>
        <w:outlineLvl w:val="2"/>
        <w:rPr>
          <w:del w:id="10483" w:author="Johnny Schultz" w:date="2020-02-12T15:49:00Z"/>
          <w:b/>
        </w:rPr>
      </w:pPr>
      <w:bookmarkStart w:id="10484" w:name="_Toc440783998"/>
      <w:del w:id="10485" w:author="Johnny Schultz" w:date="2020-02-12T15:49:00Z">
        <w:r w:rsidRPr="00A013FD">
          <w:rPr>
            <w:b/>
          </w:rPr>
          <w:delText>3.1.3</w:delText>
        </w:r>
        <w:r w:rsidRPr="00A013FD">
          <w:rPr>
            <w:b/>
          </w:rPr>
          <w:tab/>
          <w:delText>Slot phase and frame synchronization</w:delText>
        </w:r>
        <w:bookmarkEnd w:id="10484"/>
      </w:del>
    </w:p>
    <w:p w14:paraId="5B4EE501" w14:textId="77777777" w:rsidR="00A013FD" w:rsidRPr="00A013FD" w:rsidRDefault="00A013FD" w:rsidP="00A013FD">
      <w:pPr>
        <w:rPr>
          <w:del w:id="10486" w:author="Johnny Schultz" w:date="2020-02-12T15:49:00Z"/>
        </w:rPr>
      </w:pPr>
      <w:del w:id="10487" w:author="Johnny Schultz" w:date="2020-02-12T15:49:00Z">
        <w:r w:rsidRPr="00A013FD">
          <w:delText>Slot phase synchronization and frame synchronization is done by using information from UTC or from the AIS system.</w:delText>
        </w:r>
      </w:del>
    </w:p>
    <w:p w14:paraId="7CB43312" w14:textId="77777777" w:rsidR="00A013FD" w:rsidRPr="00A013FD" w:rsidRDefault="00A013FD" w:rsidP="00A013FD">
      <w:pPr>
        <w:keepNext/>
        <w:keepLines/>
        <w:tabs>
          <w:tab w:val="clear" w:pos="1134"/>
          <w:tab w:val="left" w:pos="360"/>
        </w:tabs>
        <w:spacing w:before="200"/>
        <w:ind w:left="360" w:hanging="360"/>
        <w:outlineLvl w:val="3"/>
        <w:rPr>
          <w:del w:id="10488" w:author="Johnny Schultz" w:date="2020-02-12T15:49:00Z"/>
          <w:b/>
        </w:rPr>
      </w:pPr>
      <w:bookmarkStart w:id="10489" w:name="_Toc440783999"/>
      <w:del w:id="10490" w:author="Johnny Schultz" w:date="2020-02-12T15:49:00Z">
        <w:r w:rsidRPr="00A013FD">
          <w:rPr>
            <w:b/>
          </w:rPr>
          <w:delText>3.1.3.1</w:delText>
        </w:r>
        <w:r w:rsidRPr="00A013FD">
          <w:rPr>
            <w:b/>
          </w:rPr>
          <w:tab/>
          <w:delText>Slot phase synchronization</w:delText>
        </w:r>
        <w:bookmarkEnd w:id="10489"/>
      </w:del>
    </w:p>
    <w:p w14:paraId="28184655" w14:textId="77777777" w:rsidR="00A013FD" w:rsidRPr="00A013FD" w:rsidRDefault="00A013FD" w:rsidP="00A013FD">
      <w:pPr>
        <w:rPr>
          <w:del w:id="10491" w:author="Johnny Schultz" w:date="2020-02-12T15:49:00Z"/>
        </w:rPr>
      </w:pPr>
      <w:del w:id="10492" w:author="Johnny Schultz" w:date="2020-02-12T15:49:00Z">
        <w:r w:rsidRPr="00A013FD">
          <w:delText>Slot phase synchronization is the method whereby the slot boundary is synchronized with a high level of synchronization stability, thereby ensuring no message boundary overlapping or corruption of messages.</w:delText>
        </w:r>
      </w:del>
    </w:p>
    <w:p w14:paraId="464EEA0B" w14:textId="77777777" w:rsidR="00A013FD" w:rsidRPr="00A013FD" w:rsidRDefault="00A013FD" w:rsidP="00A013FD">
      <w:pPr>
        <w:keepNext/>
        <w:keepLines/>
        <w:tabs>
          <w:tab w:val="clear" w:pos="1134"/>
          <w:tab w:val="left" w:pos="360"/>
        </w:tabs>
        <w:spacing w:before="200"/>
        <w:ind w:left="360" w:hanging="360"/>
        <w:outlineLvl w:val="3"/>
        <w:rPr>
          <w:del w:id="10493" w:author="Johnny Schultz" w:date="2020-02-12T15:49:00Z"/>
          <w:b/>
        </w:rPr>
      </w:pPr>
      <w:bookmarkStart w:id="10494" w:name="_Toc440784000"/>
      <w:del w:id="10495" w:author="Johnny Schultz" w:date="2020-02-12T15:49:00Z">
        <w:r w:rsidRPr="00A013FD">
          <w:rPr>
            <w:b/>
          </w:rPr>
          <w:delText>3.1.3.2</w:delText>
        </w:r>
        <w:r w:rsidRPr="00A013FD">
          <w:rPr>
            <w:b/>
          </w:rPr>
          <w:tab/>
          <w:delText>Frame synchronization</w:delText>
        </w:r>
        <w:bookmarkEnd w:id="10494"/>
      </w:del>
    </w:p>
    <w:p w14:paraId="5C75868E" w14:textId="77777777" w:rsidR="00A013FD" w:rsidRPr="00A013FD" w:rsidRDefault="00A013FD" w:rsidP="00A013FD">
      <w:pPr>
        <w:rPr>
          <w:del w:id="10496" w:author="Johnny Schultz" w:date="2020-02-12T15:49:00Z"/>
        </w:rPr>
      </w:pPr>
      <w:del w:id="10497" w:author="Johnny Schultz" w:date="2020-02-12T15:49:00Z">
        <w:r w:rsidRPr="00A013FD">
          <w:delText xml:space="preserve">Frame synchronization is the method whereby the current slot number for the frame is known. </w:delText>
        </w:r>
      </w:del>
    </w:p>
    <w:p w14:paraId="23B7D845" w14:textId="77777777" w:rsidR="00A013FD" w:rsidRPr="00A013FD" w:rsidRDefault="00A013FD" w:rsidP="00A013FD">
      <w:pPr>
        <w:keepNext/>
        <w:keepLines/>
        <w:tabs>
          <w:tab w:val="clear" w:pos="1134"/>
          <w:tab w:val="left" w:pos="360"/>
        </w:tabs>
        <w:spacing w:before="200"/>
        <w:ind w:left="360" w:hanging="360"/>
        <w:outlineLvl w:val="2"/>
        <w:rPr>
          <w:del w:id="10498" w:author="Johnny Schultz" w:date="2020-02-12T15:49:00Z"/>
          <w:b/>
        </w:rPr>
      </w:pPr>
      <w:bookmarkStart w:id="10499" w:name="_Toc440784008"/>
      <w:del w:id="10500" w:author="Johnny Schultz" w:date="2020-02-12T15:49:00Z">
        <w:r w:rsidRPr="00A013FD">
          <w:rPr>
            <w:b/>
          </w:rPr>
          <w:delText>3.1.4</w:delText>
        </w:r>
        <w:r w:rsidRPr="00A013FD">
          <w:rPr>
            <w:b/>
          </w:rPr>
          <w:tab/>
          <w:delText>Slot identification</w:delText>
        </w:r>
        <w:bookmarkEnd w:id="10499"/>
      </w:del>
    </w:p>
    <w:p w14:paraId="5EF08B02" w14:textId="77777777" w:rsidR="00A013FD" w:rsidRPr="00A013FD" w:rsidRDefault="00A013FD" w:rsidP="00A013FD">
      <w:pPr>
        <w:rPr>
          <w:del w:id="10501" w:author="Johnny Schultz" w:date="2020-02-12T15:49:00Z"/>
        </w:rPr>
      </w:pPr>
      <w:del w:id="10502" w:author="Johnny Schultz" w:date="2020-02-12T15:49:00Z">
        <w:r w:rsidRPr="00A013FD">
          <w:delText>Each slot is identified by its index (0-2249). Slot zero (0) should be defined as the start of the frame.</w:delText>
        </w:r>
      </w:del>
    </w:p>
    <w:p w14:paraId="4D11B18E" w14:textId="77777777" w:rsidR="00A013FD" w:rsidRPr="00A013FD" w:rsidRDefault="00A013FD" w:rsidP="00A013FD">
      <w:pPr>
        <w:keepNext/>
        <w:keepLines/>
        <w:tabs>
          <w:tab w:val="clear" w:pos="1134"/>
          <w:tab w:val="left" w:pos="360"/>
        </w:tabs>
        <w:spacing w:before="200"/>
        <w:ind w:left="360" w:hanging="360"/>
        <w:outlineLvl w:val="2"/>
        <w:rPr>
          <w:del w:id="10503" w:author="Johnny Schultz" w:date="2020-02-12T15:49:00Z"/>
          <w:b/>
        </w:rPr>
      </w:pPr>
      <w:bookmarkStart w:id="10504" w:name="_Toc440784009"/>
      <w:del w:id="10505" w:author="Johnny Schultz" w:date="2020-02-12T15:49:00Z">
        <w:r w:rsidRPr="00A013FD">
          <w:rPr>
            <w:b/>
          </w:rPr>
          <w:delText>3.1.5</w:delText>
        </w:r>
        <w:r w:rsidRPr="00A013FD">
          <w:rPr>
            <w:b/>
          </w:rPr>
          <w:tab/>
          <w:delText>Slot access</w:delText>
        </w:r>
        <w:bookmarkEnd w:id="10504"/>
      </w:del>
    </w:p>
    <w:p w14:paraId="3AD568A8" w14:textId="77777777" w:rsidR="00A013FD" w:rsidRPr="00A013FD" w:rsidRDefault="00A013FD" w:rsidP="00A013FD">
      <w:pPr>
        <w:rPr>
          <w:del w:id="10506" w:author="Johnny Schultz" w:date="2020-02-12T15:49:00Z"/>
        </w:rPr>
      </w:pPr>
      <w:del w:id="10507" w:author="Johnny Schultz" w:date="2020-02-12T15:49:00Z">
        <w:r w:rsidRPr="00A013FD">
          <w:delText>The transmitter should begin transmission by turning on the RF power at slot start.</w:delText>
        </w:r>
      </w:del>
    </w:p>
    <w:p w14:paraId="281CC73B" w14:textId="77777777" w:rsidR="00A013FD" w:rsidRPr="00A013FD" w:rsidRDefault="00A013FD" w:rsidP="00A013FD">
      <w:pPr>
        <w:rPr>
          <w:del w:id="10508" w:author="Johnny Schultz" w:date="2020-02-12T15:49:00Z"/>
        </w:rPr>
      </w:pPr>
      <w:del w:id="10509" w:author="Johnny Schultz" w:date="2020-02-12T15:49:00Z">
        <w:r w:rsidRPr="00A013FD">
          <w:delText>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Fig.</w:delText>
        </w:r>
        <w:r w:rsidRPr="00A013FD">
          <w:rPr>
            <w:lang w:eastAsia="ja-JP"/>
          </w:rPr>
          <w:delText> A2</w:delText>
        </w:r>
        <w:r w:rsidRPr="00A013FD">
          <w:rPr>
            <w:lang w:eastAsia="ja-JP"/>
          </w:rPr>
          <w:noBreakHyphen/>
          <w:delText>1</w:delText>
        </w:r>
        <w:r w:rsidRPr="00A013FD">
          <w:delText>.</w:delText>
        </w:r>
      </w:del>
    </w:p>
    <w:p w14:paraId="7313DFDF" w14:textId="77777777" w:rsidR="00A013FD" w:rsidRPr="00A013FD" w:rsidRDefault="00A013FD" w:rsidP="00A013FD">
      <w:pPr>
        <w:keepNext/>
        <w:keepLines/>
        <w:spacing w:before="480" w:after="120"/>
        <w:jc w:val="center"/>
        <w:rPr>
          <w:del w:id="10510" w:author="Johnny Schultz" w:date="2020-02-12T15:49:00Z"/>
          <w:caps/>
          <w:sz w:val="20"/>
          <w:lang w:eastAsia="ja-JP"/>
        </w:rPr>
      </w:pPr>
      <w:del w:id="10511" w:author="Johnny Schultz" w:date="2020-02-12T15:49:00Z">
        <w:r w:rsidRPr="00A013FD">
          <w:rPr>
            <w:caps/>
            <w:sz w:val="20"/>
          </w:rPr>
          <w:delText>Figure</w:delText>
        </w:r>
        <w:r w:rsidRPr="00A013FD">
          <w:rPr>
            <w:caps/>
            <w:sz w:val="20"/>
            <w:lang w:eastAsia="ja-JP"/>
          </w:rPr>
          <w:delText xml:space="preserve"> A2-1</w:delText>
        </w:r>
      </w:del>
    </w:p>
    <w:p w14:paraId="5C806C1D" w14:textId="77777777" w:rsidR="00A013FD" w:rsidRPr="00A013FD" w:rsidRDefault="00A013FD" w:rsidP="00A013FD">
      <w:pPr>
        <w:keepNext/>
        <w:keepLines/>
        <w:spacing w:before="0" w:after="480"/>
        <w:jc w:val="center"/>
        <w:rPr>
          <w:del w:id="10512" w:author="Johnny Schultz" w:date="2020-02-12T15:49:00Z"/>
          <w:rFonts w:ascii="Times New Roman Bold" w:hAnsi="Times New Roman Bold"/>
          <w:b/>
          <w:sz w:val="20"/>
          <w:lang w:eastAsia="ja-JP"/>
        </w:rPr>
      </w:pPr>
      <w:del w:id="10513" w:author="Johnny Schultz" w:date="2020-02-12T15:49:00Z">
        <w:r w:rsidRPr="00A013FD">
          <w:rPr>
            <w:rFonts w:ascii="Times New Roman Bold" w:hAnsi="Times New Roman Bold"/>
            <w:b/>
            <w:sz w:val="20"/>
            <w:lang w:eastAsia="ja-JP"/>
          </w:rPr>
          <w:delText>Slot Access</w:delText>
        </w:r>
      </w:del>
    </w:p>
    <w:p w14:paraId="45C08959" w14:textId="77777777" w:rsidR="00A013FD" w:rsidRPr="00A013FD" w:rsidRDefault="00A013FD" w:rsidP="00A97729">
      <w:pPr>
        <w:jc w:val="center"/>
        <w:rPr>
          <w:del w:id="10514" w:author="Johnny Schultz" w:date="2020-02-12T15:49:00Z"/>
          <w:lang w:eastAsia="ja-JP"/>
        </w:rPr>
      </w:pPr>
      <w:del w:id="10515" w:author="Johnny Schultz" w:date="2020-02-12T15:49:00Z">
        <w:r w:rsidRPr="00A013FD">
          <w:rPr>
            <w:noProof/>
            <w:lang w:val="fr-CA" w:eastAsia="fr-CA"/>
          </w:rPr>
          <w:drawing>
            <wp:inline distT="0" distB="0" distL="0" distR="0" wp14:anchorId="3269BF70" wp14:editId="1DE1F618">
              <wp:extent cx="6120765" cy="2203450"/>
              <wp:effectExtent l="0" t="0" r="0" b="0"/>
              <wp:docPr id="1020" name="图片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 name="图片 10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120765" cy="2203450"/>
                      </a:xfrm>
                      <a:prstGeom prst="rect">
                        <a:avLst/>
                      </a:prstGeom>
                      <a:noFill/>
                      <a:ln>
                        <a:noFill/>
                      </a:ln>
                    </pic:spPr>
                  </pic:pic>
                </a:graphicData>
              </a:graphic>
            </wp:inline>
          </w:drawing>
        </w:r>
      </w:del>
    </w:p>
    <w:p w14:paraId="0661FBFE" w14:textId="77777777" w:rsidR="00A013FD" w:rsidRPr="00A013FD" w:rsidRDefault="00A013FD" w:rsidP="00A013FD">
      <w:pPr>
        <w:keepNext/>
        <w:keepLines/>
        <w:tabs>
          <w:tab w:val="clear" w:pos="1134"/>
          <w:tab w:val="left" w:pos="360"/>
        </w:tabs>
        <w:spacing w:before="200"/>
        <w:ind w:left="360" w:hanging="360"/>
        <w:outlineLvl w:val="2"/>
        <w:rPr>
          <w:del w:id="10516" w:author="Johnny Schultz" w:date="2020-02-12T15:49:00Z"/>
          <w:b/>
        </w:rPr>
      </w:pPr>
      <w:del w:id="10517" w:author="Johnny Schultz" w:date="2020-02-12T15:49:00Z">
        <w:r w:rsidRPr="00A013FD">
          <w:rPr>
            <w:b/>
          </w:rPr>
          <w:delText>3.1.6</w:delText>
        </w:r>
        <w:r w:rsidRPr="00A013FD">
          <w:rPr>
            <w:b/>
          </w:rPr>
          <w:tab/>
          <w:delText>Slot state</w:delText>
        </w:r>
      </w:del>
    </w:p>
    <w:p w14:paraId="780CFEE2" w14:textId="77777777" w:rsidR="00A013FD" w:rsidRPr="00A013FD" w:rsidRDefault="00A013FD" w:rsidP="00A013FD">
      <w:pPr>
        <w:rPr>
          <w:del w:id="10518" w:author="Johnny Schultz" w:date="2020-02-12T15:49:00Z"/>
        </w:rPr>
      </w:pPr>
      <w:del w:id="10519" w:author="Johnny Schultz" w:date="2020-02-12T15:49:00Z">
        <w:r w:rsidRPr="00A013FD">
          <w:delText>Each slot on an ASM channel can be in one of the following states:</w:delText>
        </w:r>
      </w:del>
    </w:p>
    <w:p w14:paraId="259B2C79" w14:textId="77777777" w:rsidR="00A013FD" w:rsidRPr="00A013FD" w:rsidRDefault="00A013FD" w:rsidP="00A013FD">
      <w:pPr>
        <w:tabs>
          <w:tab w:val="clear" w:pos="2268"/>
          <w:tab w:val="left" w:pos="2608"/>
          <w:tab w:val="left" w:pos="3345"/>
        </w:tabs>
        <w:spacing w:before="80"/>
        <w:ind w:left="1134" w:hanging="1134"/>
        <w:rPr>
          <w:del w:id="10520" w:author="Johnny Schultz" w:date="2020-02-12T15:49:00Z"/>
        </w:rPr>
      </w:pPr>
      <w:del w:id="10521" w:author="Johnny Schultz" w:date="2020-02-12T15:49:00Z">
        <w:r w:rsidRPr="00A013FD">
          <w:delText>–</w:delText>
        </w:r>
        <w:r w:rsidRPr="00A013FD">
          <w:tab/>
          <w:delText>Free: meaning that the slot is unused on the channel within the receiving range of the own station</w:delText>
        </w:r>
      </w:del>
    </w:p>
    <w:p w14:paraId="4D05E7E9" w14:textId="77777777" w:rsidR="00A013FD" w:rsidRPr="00A013FD" w:rsidRDefault="00A013FD" w:rsidP="00A013FD">
      <w:pPr>
        <w:tabs>
          <w:tab w:val="clear" w:pos="2268"/>
          <w:tab w:val="left" w:pos="2608"/>
          <w:tab w:val="left" w:pos="3345"/>
        </w:tabs>
        <w:spacing w:before="80"/>
        <w:ind w:left="1134" w:hanging="1134"/>
        <w:rPr>
          <w:del w:id="10522" w:author="Johnny Schultz" w:date="2020-02-12T15:49:00Z"/>
        </w:rPr>
      </w:pPr>
      <w:del w:id="10523" w:author="Johnny Schultz" w:date="2020-02-12T15:49:00Z">
        <w:r w:rsidRPr="00A013FD">
          <w:delText>–</w:delText>
        </w:r>
        <w:r w:rsidRPr="00A013FD">
          <w:tab/>
          <w:delText>Internal allocation: meaning that the slot is allocated by own station for the purpose of ASM transmission</w:delText>
        </w:r>
      </w:del>
    </w:p>
    <w:p w14:paraId="769EBA32" w14:textId="77777777" w:rsidR="00A013FD" w:rsidRPr="00A013FD" w:rsidRDefault="00A013FD" w:rsidP="00A013FD">
      <w:pPr>
        <w:tabs>
          <w:tab w:val="clear" w:pos="2268"/>
          <w:tab w:val="left" w:pos="2608"/>
          <w:tab w:val="left" w:pos="3345"/>
        </w:tabs>
        <w:spacing w:before="80"/>
        <w:ind w:left="1134" w:hanging="1134"/>
        <w:rPr>
          <w:del w:id="10524" w:author="Johnny Schultz" w:date="2020-02-12T15:49:00Z"/>
        </w:rPr>
      </w:pPr>
      <w:del w:id="10525" w:author="Johnny Schultz" w:date="2020-02-12T15:49:00Z">
        <w:r w:rsidRPr="00A013FD">
          <w:delText>–</w:delText>
        </w:r>
        <w:r w:rsidRPr="00A013FD">
          <w:tab/>
          <w:delText xml:space="preserve">External allocation: meaning that the slot is allocated for the purpose of ASM transmission by another station. </w:delText>
        </w:r>
      </w:del>
    </w:p>
    <w:p w14:paraId="425A073A" w14:textId="77777777" w:rsidR="00A013FD" w:rsidRPr="00A013FD" w:rsidRDefault="00A013FD" w:rsidP="00A013FD">
      <w:pPr>
        <w:keepNext/>
        <w:keepLines/>
        <w:tabs>
          <w:tab w:val="left" w:pos="360"/>
        </w:tabs>
        <w:spacing w:before="200"/>
        <w:ind w:left="360" w:hanging="360"/>
        <w:outlineLvl w:val="1"/>
        <w:rPr>
          <w:del w:id="10526" w:author="Johnny Schultz" w:date="2020-02-12T15:49:00Z"/>
          <w:b/>
        </w:rPr>
      </w:pPr>
      <w:bookmarkStart w:id="10527" w:name="_Toc440784010"/>
      <w:del w:id="10528" w:author="Johnny Schultz" w:date="2020-02-12T15:49:00Z">
        <w:r w:rsidRPr="00A013FD">
          <w:rPr>
            <w:b/>
          </w:rPr>
          <w:delText>3.2</w:delText>
        </w:r>
        <w:r w:rsidRPr="00A013FD">
          <w:rPr>
            <w:b/>
          </w:rPr>
          <w:tab/>
          <w:delText>Sub layer 2 – data link service</w:delText>
        </w:r>
        <w:bookmarkEnd w:id="10527"/>
      </w:del>
    </w:p>
    <w:p w14:paraId="12D407AD" w14:textId="77777777" w:rsidR="00A013FD" w:rsidRPr="00A013FD" w:rsidRDefault="00A013FD" w:rsidP="00A013FD">
      <w:pPr>
        <w:rPr>
          <w:del w:id="10529" w:author="Johnny Schultz" w:date="2020-02-12T15:49:00Z"/>
        </w:rPr>
      </w:pPr>
      <w:del w:id="10530" w:author="Johnny Schultz" w:date="2020-02-12T15:49:00Z">
        <w:r w:rsidRPr="00A013FD">
          <w:delText>The data link service (DLS) sub layer provides methods for:</w:delText>
        </w:r>
      </w:del>
    </w:p>
    <w:p w14:paraId="6B3735E3" w14:textId="77777777" w:rsidR="00A013FD" w:rsidRPr="00A013FD" w:rsidRDefault="00A013FD" w:rsidP="00A013FD">
      <w:pPr>
        <w:tabs>
          <w:tab w:val="clear" w:pos="2268"/>
          <w:tab w:val="left" w:pos="2608"/>
          <w:tab w:val="left" w:pos="3345"/>
        </w:tabs>
        <w:spacing w:before="80"/>
        <w:ind w:left="1134" w:hanging="1134"/>
        <w:rPr>
          <w:del w:id="10531" w:author="Johnny Schultz" w:date="2020-02-12T15:49:00Z"/>
        </w:rPr>
      </w:pPr>
      <w:del w:id="10532" w:author="Johnny Schultz" w:date="2020-02-12T15:49:00Z">
        <w:r w:rsidRPr="00A013FD">
          <w:delText>–</w:delText>
        </w:r>
        <w:r w:rsidRPr="00A013FD">
          <w:tab/>
          <w:delText>data link activation and release;</w:delText>
        </w:r>
      </w:del>
    </w:p>
    <w:p w14:paraId="401B2E97" w14:textId="77777777" w:rsidR="00A013FD" w:rsidRPr="00A013FD" w:rsidRDefault="00A013FD" w:rsidP="00A013FD">
      <w:pPr>
        <w:tabs>
          <w:tab w:val="clear" w:pos="2268"/>
          <w:tab w:val="left" w:pos="2608"/>
          <w:tab w:val="left" w:pos="3345"/>
        </w:tabs>
        <w:spacing w:before="80"/>
        <w:ind w:left="1134" w:hanging="1134"/>
        <w:rPr>
          <w:del w:id="10533" w:author="Johnny Schultz" w:date="2020-02-12T15:49:00Z"/>
        </w:rPr>
      </w:pPr>
      <w:del w:id="10534" w:author="Johnny Schultz" w:date="2020-02-12T15:49:00Z">
        <w:r w:rsidRPr="00A013FD">
          <w:delText>–</w:delText>
        </w:r>
        <w:r w:rsidRPr="00A013FD">
          <w:tab/>
          <w:delText>data transfer; or</w:delText>
        </w:r>
      </w:del>
    </w:p>
    <w:p w14:paraId="6DD72AB3" w14:textId="77777777" w:rsidR="00A013FD" w:rsidRPr="00A013FD" w:rsidRDefault="00A013FD" w:rsidP="00A013FD">
      <w:pPr>
        <w:tabs>
          <w:tab w:val="clear" w:pos="2268"/>
          <w:tab w:val="left" w:pos="2608"/>
          <w:tab w:val="left" w:pos="3345"/>
        </w:tabs>
        <w:spacing w:before="80"/>
        <w:ind w:left="1134" w:hanging="1134"/>
        <w:rPr>
          <w:del w:id="10535" w:author="Johnny Schultz" w:date="2020-02-12T15:49:00Z"/>
        </w:rPr>
      </w:pPr>
      <w:del w:id="10536" w:author="Johnny Schultz" w:date="2020-02-12T15:49:00Z">
        <w:r w:rsidRPr="00A013FD">
          <w:delText>–</w:delText>
        </w:r>
        <w:r w:rsidRPr="00A013FD">
          <w:tab/>
          <w:delText>error detection, correction and control.</w:delText>
        </w:r>
      </w:del>
    </w:p>
    <w:p w14:paraId="728DF8AE" w14:textId="77777777" w:rsidR="00A013FD" w:rsidRPr="00A013FD" w:rsidRDefault="00A013FD" w:rsidP="00A013FD">
      <w:pPr>
        <w:keepNext/>
        <w:keepLines/>
        <w:tabs>
          <w:tab w:val="clear" w:pos="1134"/>
          <w:tab w:val="left" w:pos="360"/>
        </w:tabs>
        <w:spacing w:before="200"/>
        <w:ind w:left="360" w:hanging="360"/>
        <w:outlineLvl w:val="2"/>
        <w:rPr>
          <w:del w:id="10537" w:author="Johnny Schultz" w:date="2020-02-12T15:49:00Z"/>
          <w:b/>
        </w:rPr>
      </w:pPr>
      <w:bookmarkStart w:id="10538" w:name="_Toc440784011"/>
      <w:del w:id="10539" w:author="Johnny Schultz" w:date="2020-02-12T15:49:00Z">
        <w:r w:rsidRPr="00A013FD">
          <w:rPr>
            <w:b/>
          </w:rPr>
          <w:delText>3.2.1</w:delText>
        </w:r>
        <w:r w:rsidRPr="00A013FD">
          <w:rPr>
            <w:b/>
          </w:rPr>
          <w:tab/>
          <w:delText>Data link activation and release</w:delText>
        </w:r>
        <w:bookmarkEnd w:id="10538"/>
      </w:del>
    </w:p>
    <w:p w14:paraId="4B8A1B87" w14:textId="77777777" w:rsidR="00A013FD" w:rsidRPr="00A013FD" w:rsidRDefault="00A013FD" w:rsidP="00A013FD">
      <w:pPr>
        <w:rPr>
          <w:del w:id="10540" w:author="Johnny Schultz" w:date="2020-02-12T15:49:00Z"/>
        </w:rPr>
      </w:pPr>
      <w:del w:id="10541" w:author="Johnny Schultz" w:date="2020-02-12T15:49:00Z">
        <w:r w:rsidRPr="00A013FD">
          <w:delText xml:space="preserve">Based on the MAC sub layer the DLS will listen, activate or release the data link. A slot, marked as free or externally allocated, indicates that own equipment should be in receive mode and listen for other data link users. </w:delText>
        </w:r>
      </w:del>
    </w:p>
    <w:p w14:paraId="0C4EEEAD" w14:textId="77777777" w:rsidR="00A013FD" w:rsidRPr="00A013FD" w:rsidRDefault="00A013FD" w:rsidP="00A013FD">
      <w:pPr>
        <w:keepNext/>
        <w:keepLines/>
        <w:tabs>
          <w:tab w:val="clear" w:pos="1134"/>
          <w:tab w:val="left" w:pos="360"/>
        </w:tabs>
        <w:spacing w:before="200"/>
        <w:ind w:left="360" w:hanging="360"/>
        <w:outlineLvl w:val="2"/>
        <w:rPr>
          <w:del w:id="10542" w:author="Johnny Schultz" w:date="2020-02-12T15:49:00Z"/>
          <w:b/>
        </w:rPr>
      </w:pPr>
      <w:bookmarkStart w:id="10543" w:name="_Toc440784012"/>
      <w:del w:id="10544" w:author="Johnny Schultz" w:date="2020-02-12T15:49:00Z">
        <w:r w:rsidRPr="00A013FD">
          <w:rPr>
            <w:b/>
          </w:rPr>
          <w:delText>3.2.2</w:delText>
        </w:r>
        <w:r w:rsidRPr="00A013FD">
          <w:rPr>
            <w:b/>
          </w:rPr>
          <w:tab/>
          <w:delText>Data transfer</w:delText>
        </w:r>
        <w:bookmarkEnd w:id="10543"/>
      </w:del>
    </w:p>
    <w:p w14:paraId="4B271426" w14:textId="77777777" w:rsidR="00A013FD" w:rsidRPr="00A013FD" w:rsidRDefault="00A013FD" w:rsidP="00A013FD">
      <w:pPr>
        <w:rPr>
          <w:del w:id="10545" w:author="Johnny Schultz" w:date="2020-02-12T15:49:00Z"/>
          <w:highlight w:val="yellow"/>
        </w:rPr>
      </w:pPr>
      <w:del w:id="10546" w:author="Johnny Schultz" w:date="2020-02-12T15:49:00Z">
        <w:r w:rsidRPr="00A013FD">
          <w:delText>Data transfer should use a bit-oriented protocol and should be in accordance with this standard.</w:delText>
        </w:r>
      </w:del>
    </w:p>
    <w:p w14:paraId="353CE393" w14:textId="77777777" w:rsidR="00A013FD" w:rsidRPr="00A013FD" w:rsidRDefault="00A013FD" w:rsidP="00A013FD">
      <w:pPr>
        <w:keepNext/>
        <w:keepLines/>
        <w:tabs>
          <w:tab w:val="clear" w:pos="1134"/>
          <w:tab w:val="left" w:pos="360"/>
        </w:tabs>
        <w:spacing w:before="200"/>
        <w:ind w:left="360" w:hanging="360"/>
        <w:outlineLvl w:val="3"/>
        <w:rPr>
          <w:del w:id="10547" w:author="Johnny Schultz" w:date="2020-02-12T15:49:00Z"/>
          <w:b/>
        </w:rPr>
      </w:pPr>
      <w:bookmarkStart w:id="10548" w:name="_Toc440784014"/>
      <w:del w:id="10549" w:author="Johnny Schultz" w:date="2020-02-12T15:49:00Z">
        <w:r w:rsidRPr="00A013FD">
          <w:rPr>
            <w:b/>
          </w:rPr>
          <w:delText>3.2.2.1</w:delText>
        </w:r>
        <w:r w:rsidRPr="00A013FD">
          <w:rPr>
            <w:b/>
          </w:rPr>
          <w:tab/>
          <w:delText>Packet format</w:delText>
        </w:r>
        <w:bookmarkEnd w:id="10548"/>
      </w:del>
    </w:p>
    <w:p w14:paraId="7BF35C36" w14:textId="77777777" w:rsidR="00A013FD" w:rsidRPr="00A013FD" w:rsidRDefault="00A013FD" w:rsidP="00A013FD">
      <w:pPr>
        <w:rPr>
          <w:del w:id="10550" w:author="Johnny Schultz" w:date="2020-02-12T15:49:00Z"/>
        </w:rPr>
      </w:pPr>
      <w:del w:id="10551" w:author="Johnny Schultz" w:date="2020-02-12T15:49:00Z">
        <w:r w:rsidRPr="00A013FD">
          <w:delText>Data is transferred using</w:delText>
        </w:r>
        <w:r w:rsidRPr="00A013FD">
          <w:rPr>
            <w:i/>
          </w:rPr>
          <w:delText xml:space="preserve"> </w:delText>
        </w:r>
        <w:r w:rsidRPr="00A013FD">
          <w:delText>a</w:delText>
        </w:r>
        <w:r w:rsidRPr="00A013FD">
          <w:rPr>
            <w:i/>
          </w:rPr>
          <w:delText xml:space="preserve"> </w:delText>
        </w:r>
        <w:r w:rsidRPr="00A013FD">
          <w:delText>transmission packet</w:delText>
        </w:r>
        <w:r w:rsidRPr="00A013FD">
          <w:rPr>
            <w:i/>
          </w:rPr>
          <w:delText xml:space="preserve"> </w:delText>
        </w:r>
        <w:r w:rsidRPr="00A013FD">
          <w:delText>as shown in Fig.</w:delText>
        </w:r>
        <w:r w:rsidRPr="00A013FD">
          <w:rPr>
            <w:lang w:eastAsia="ja-JP"/>
          </w:rPr>
          <w:delText xml:space="preserve"> A2-2</w:delText>
        </w:r>
        <w:r w:rsidRPr="00A013FD">
          <w:delText>:</w:delText>
        </w:r>
      </w:del>
    </w:p>
    <w:p w14:paraId="42256D57" w14:textId="77777777" w:rsidR="00A013FD" w:rsidRPr="00A013FD" w:rsidRDefault="00A013FD" w:rsidP="00A013FD">
      <w:pPr>
        <w:keepNext/>
        <w:keepLines/>
        <w:spacing w:before="480" w:after="120"/>
        <w:jc w:val="center"/>
        <w:rPr>
          <w:del w:id="10552" w:author="Johnny Schultz" w:date="2020-02-12T15:49:00Z"/>
          <w:caps/>
          <w:sz w:val="20"/>
          <w:lang w:eastAsia="ja-JP"/>
        </w:rPr>
      </w:pPr>
      <w:del w:id="10553" w:author="Johnny Schultz" w:date="2020-02-12T15:49:00Z">
        <w:r w:rsidRPr="00A013FD">
          <w:rPr>
            <w:caps/>
            <w:sz w:val="20"/>
          </w:rPr>
          <w:delText>Figure A2-2</w:delText>
        </w:r>
      </w:del>
    </w:p>
    <w:p w14:paraId="30E087D6" w14:textId="77777777" w:rsidR="00A013FD" w:rsidRPr="00A013FD" w:rsidRDefault="00A013FD" w:rsidP="00A013FD">
      <w:pPr>
        <w:keepNext/>
        <w:keepLines/>
        <w:spacing w:before="0" w:after="480"/>
        <w:jc w:val="center"/>
        <w:rPr>
          <w:del w:id="10554" w:author="Johnny Schultz" w:date="2020-02-12T15:49:00Z"/>
          <w:rFonts w:ascii="Times New Roman Bold" w:hAnsi="Times New Roman Bold"/>
          <w:b/>
          <w:sz w:val="20"/>
          <w:lang w:eastAsia="ja-JP"/>
        </w:rPr>
      </w:pPr>
      <w:del w:id="10555" w:author="Johnny Schultz" w:date="2020-02-12T15:49:00Z">
        <w:r w:rsidRPr="00A013FD">
          <w:rPr>
            <w:rFonts w:ascii="Times New Roman Bold" w:hAnsi="Times New Roman Bold"/>
            <w:b/>
            <w:sz w:val="20"/>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20"/>
        <w:gridCol w:w="3510"/>
        <w:gridCol w:w="903"/>
        <w:gridCol w:w="1332"/>
      </w:tblGrid>
      <w:tr w:rsidR="00A013FD" w:rsidRPr="00A013FD" w14:paraId="1D068943" w14:textId="77777777" w:rsidTr="00BF604E">
        <w:trPr>
          <w:cantSplit/>
          <w:trHeight w:val="1536"/>
          <w:jc w:val="center"/>
          <w:del w:id="10556" w:author="Johnny Schultz" w:date="2020-02-12T15:49:00Z"/>
        </w:trPr>
        <w:tc>
          <w:tcPr>
            <w:tcW w:w="720" w:type="dxa"/>
            <w:tcMar>
              <w:left w:w="0" w:type="dxa"/>
              <w:right w:w="0" w:type="dxa"/>
            </w:tcMar>
            <w:textDirection w:val="btLr"/>
            <w:vAlign w:val="center"/>
          </w:tcPr>
          <w:p w14:paraId="30C7DF6E" w14:textId="77777777" w:rsidR="00A013FD" w:rsidRPr="00A013FD" w:rsidRDefault="00A013FD" w:rsidP="00A013FD">
            <w:pPr>
              <w:spacing w:before="80" w:after="80"/>
              <w:rPr>
                <w:del w:id="10557" w:author="Johnny Schultz" w:date="2020-02-12T15:49:00Z"/>
                <w:rFonts w:ascii="Times New Roman Bold" w:hAnsi="Times New Roman Bold" w:cs="Times New Roman Bold"/>
                <w:b/>
                <w:sz w:val="20"/>
              </w:rPr>
            </w:pPr>
            <w:bookmarkStart w:id="10558" w:name="_941410035"/>
            <w:bookmarkStart w:id="10559" w:name="_941410448"/>
            <w:bookmarkStart w:id="10560" w:name="_941412676"/>
            <w:bookmarkEnd w:id="10558"/>
            <w:bookmarkEnd w:id="10559"/>
            <w:bookmarkEnd w:id="10560"/>
            <w:del w:id="10561" w:author="Johnny Schultz" w:date="2020-02-12T15:49:00Z">
              <w:r w:rsidRPr="00A013FD">
                <w:rPr>
                  <w:rFonts w:ascii="Times New Roman Bold" w:hAnsi="Times New Roman Bold" w:cs="Times New Roman Bold"/>
                  <w:b/>
                  <w:sz w:val="20"/>
                </w:rPr>
                <w:delText>Ramp up</w:delText>
              </w:r>
            </w:del>
          </w:p>
        </w:tc>
        <w:tc>
          <w:tcPr>
            <w:tcW w:w="990" w:type="dxa"/>
            <w:tcMar>
              <w:left w:w="0" w:type="dxa"/>
              <w:right w:w="0" w:type="dxa"/>
            </w:tcMar>
            <w:textDirection w:val="btLr"/>
            <w:vAlign w:val="center"/>
          </w:tcPr>
          <w:p w14:paraId="7ED34BC2" w14:textId="77777777" w:rsidR="00A013FD" w:rsidRPr="00A013FD" w:rsidRDefault="00A013FD" w:rsidP="00A013FD">
            <w:pPr>
              <w:spacing w:before="80" w:after="80"/>
              <w:rPr>
                <w:del w:id="10562" w:author="Johnny Schultz" w:date="2020-02-12T15:49:00Z"/>
                <w:rFonts w:ascii="Times New Roman Bold" w:hAnsi="Times New Roman Bold" w:cs="Times New Roman Bold"/>
                <w:b/>
                <w:sz w:val="20"/>
              </w:rPr>
            </w:pPr>
            <w:del w:id="10563" w:author="Johnny Schultz" w:date="2020-02-12T15:49:00Z">
              <w:r w:rsidRPr="00A013FD">
                <w:rPr>
                  <w:rFonts w:ascii="Times New Roman Bold" w:hAnsi="Times New Roman Bold" w:cs="Times New Roman Bold"/>
                  <w:b/>
                  <w:sz w:val="20"/>
                </w:rPr>
                <w:delText>Training</w:delText>
              </w:r>
              <w:r w:rsidRPr="00A013FD">
                <w:rPr>
                  <w:rFonts w:ascii="Times New Roman Bold" w:hAnsi="Times New Roman Bold" w:cs="Times New Roman Bold"/>
                  <w:b/>
                  <w:sz w:val="20"/>
                </w:rPr>
                <w:br/>
                <w:delText>sequence</w:delText>
              </w:r>
            </w:del>
          </w:p>
        </w:tc>
        <w:tc>
          <w:tcPr>
            <w:tcW w:w="720" w:type="dxa"/>
            <w:tcMar>
              <w:left w:w="14" w:type="dxa"/>
              <w:right w:w="14" w:type="dxa"/>
            </w:tcMar>
            <w:textDirection w:val="btLr"/>
            <w:vAlign w:val="center"/>
          </w:tcPr>
          <w:p w14:paraId="0B0E58A7" w14:textId="77777777" w:rsidR="00A013FD" w:rsidRPr="00A013FD" w:rsidRDefault="00A013FD" w:rsidP="00A013FD">
            <w:pPr>
              <w:spacing w:before="80" w:after="80"/>
              <w:rPr>
                <w:del w:id="10564" w:author="Johnny Schultz" w:date="2020-02-12T15:49:00Z"/>
                <w:rFonts w:ascii="Times New Roman Bold" w:hAnsi="Times New Roman Bold" w:cs="Times New Roman Bold"/>
                <w:b/>
                <w:sz w:val="20"/>
              </w:rPr>
            </w:pPr>
            <w:del w:id="10565" w:author="Johnny Schultz" w:date="2020-02-12T15:49:00Z">
              <w:r w:rsidRPr="00A013FD">
                <w:rPr>
                  <w:rFonts w:ascii="Times New Roman Bold" w:hAnsi="Times New Roman Bold" w:cs="Times New Roman Bold"/>
                  <w:b/>
                  <w:sz w:val="20"/>
                </w:rPr>
                <w:delText>Signal Information</w:delText>
              </w:r>
            </w:del>
          </w:p>
        </w:tc>
        <w:tc>
          <w:tcPr>
            <w:tcW w:w="720" w:type="dxa"/>
            <w:tcMar>
              <w:left w:w="14" w:type="dxa"/>
              <w:right w:w="14" w:type="dxa"/>
            </w:tcMar>
            <w:textDirection w:val="btLr"/>
            <w:vAlign w:val="center"/>
          </w:tcPr>
          <w:p w14:paraId="406BA5DB" w14:textId="77777777" w:rsidR="00A013FD" w:rsidRPr="00A013FD" w:rsidRDefault="00A013FD" w:rsidP="00A013FD">
            <w:pPr>
              <w:spacing w:before="80" w:after="80"/>
              <w:rPr>
                <w:del w:id="10566" w:author="Johnny Schultz" w:date="2020-02-12T15:49:00Z"/>
                <w:rFonts w:ascii="Times New Roman Bold" w:hAnsi="Times New Roman Bold" w:cs="Times New Roman Bold"/>
                <w:b/>
                <w:sz w:val="20"/>
              </w:rPr>
            </w:pPr>
            <w:del w:id="10567" w:author="Johnny Schultz" w:date="2020-02-12T15:49:00Z">
              <w:r w:rsidRPr="00A013FD">
                <w:rPr>
                  <w:rFonts w:ascii="Times New Roman Bold" w:hAnsi="Times New Roman Bold" w:cs="Times New Roman Bold"/>
                  <w:b/>
                  <w:sz w:val="20"/>
                </w:rPr>
                <w:delText xml:space="preserve">Data </w:delText>
              </w:r>
              <w:r w:rsidRPr="00A013FD">
                <w:rPr>
                  <w:rFonts w:ascii="Times New Roman Bold" w:hAnsi="Times New Roman Bold" w:cs="Times New Roman Bold"/>
                  <w:b/>
                  <w:sz w:val="20"/>
                </w:rPr>
                <w:br/>
                <w:delText>Length</w:delText>
              </w:r>
            </w:del>
          </w:p>
        </w:tc>
        <w:tc>
          <w:tcPr>
            <w:tcW w:w="3510" w:type="dxa"/>
            <w:tcMar>
              <w:left w:w="14" w:type="dxa"/>
              <w:right w:w="14" w:type="dxa"/>
            </w:tcMar>
            <w:vAlign w:val="center"/>
          </w:tcPr>
          <w:p w14:paraId="7CC69C52" w14:textId="77777777" w:rsidR="00A013FD" w:rsidRPr="00A013FD" w:rsidRDefault="00A013FD" w:rsidP="00A013FD">
            <w:pPr>
              <w:spacing w:before="80" w:after="80"/>
              <w:rPr>
                <w:del w:id="10568" w:author="Johnny Schultz" w:date="2020-02-12T15:49:00Z"/>
                <w:rFonts w:ascii="Times New Roman Bold" w:hAnsi="Times New Roman Bold" w:cs="Times New Roman Bold"/>
                <w:b/>
                <w:sz w:val="20"/>
              </w:rPr>
            </w:pPr>
            <w:del w:id="10569" w:author="Johnny Schultz" w:date="2020-02-12T15:49:00Z">
              <w:r w:rsidRPr="00A013FD">
                <w:rPr>
                  <w:rFonts w:ascii="Times New Roman Bold" w:hAnsi="Times New Roman Bold" w:cs="Times New Roman Bold"/>
                  <w:b/>
                  <w:sz w:val="20"/>
                </w:rPr>
                <w:delText>Data</w:delText>
              </w:r>
            </w:del>
          </w:p>
        </w:tc>
        <w:tc>
          <w:tcPr>
            <w:tcW w:w="903" w:type="dxa"/>
            <w:tcMar>
              <w:left w:w="14" w:type="dxa"/>
              <w:right w:w="14" w:type="dxa"/>
            </w:tcMar>
            <w:vAlign w:val="center"/>
          </w:tcPr>
          <w:p w14:paraId="6A67E6DB" w14:textId="77777777" w:rsidR="00A013FD" w:rsidRPr="00A013FD" w:rsidRDefault="00A013FD" w:rsidP="00A013FD">
            <w:pPr>
              <w:spacing w:before="80" w:after="80"/>
              <w:rPr>
                <w:del w:id="10570" w:author="Johnny Schultz" w:date="2020-02-12T15:49:00Z"/>
                <w:rFonts w:ascii="Times New Roman Bold" w:hAnsi="Times New Roman Bold" w:cs="Times New Roman Bold"/>
                <w:b/>
                <w:sz w:val="20"/>
              </w:rPr>
            </w:pPr>
            <w:del w:id="10571" w:author="Johnny Schultz" w:date="2020-02-12T15:49:00Z">
              <w:r w:rsidRPr="00A013FD">
                <w:rPr>
                  <w:rFonts w:ascii="Times New Roman Bold" w:hAnsi="Times New Roman Bold" w:cs="Times New Roman Bold"/>
                  <w:b/>
                  <w:sz w:val="20"/>
                </w:rPr>
                <w:delText>CRC</w:delText>
              </w:r>
            </w:del>
          </w:p>
        </w:tc>
        <w:tc>
          <w:tcPr>
            <w:tcW w:w="1332" w:type="dxa"/>
            <w:tcMar>
              <w:left w:w="14" w:type="dxa"/>
              <w:right w:w="14" w:type="dxa"/>
            </w:tcMar>
            <w:vAlign w:val="center"/>
          </w:tcPr>
          <w:p w14:paraId="2F103D25" w14:textId="77777777" w:rsidR="00A013FD" w:rsidRPr="00A013FD" w:rsidRDefault="00A013FD" w:rsidP="00A013FD">
            <w:pPr>
              <w:spacing w:before="80" w:after="80"/>
              <w:rPr>
                <w:del w:id="10572" w:author="Johnny Schultz" w:date="2020-02-12T15:49:00Z"/>
                <w:rFonts w:ascii="Times New Roman Bold" w:hAnsi="Times New Roman Bold" w:cs="Times New Roman Bold"/>
                <w:b/>
                <w:sz w:val="20"/>
              </w:rPr>
            </w:pPr>
            <w:del w:id="10573" w:author="Johnny Schultz" w:date="2020-02-12T15:49:00Z">
              <w:r w:rsidRPr="00A013FD">
                <w:rPr>
                  <w:rFonts w:ascii="Times New Roman Bold" w:hAnsi="Times New Roman Bold" w:cs="Times New Roman Bold"/>
                  <w:b/>
                  <w:sz w:val="20"/>
                </w:rPr>
                <w:delText>Buffer</w:delText>
              </w:r>
            </w:del>
          </w:p>
        </w:tc>
      </w:tr>
      <w:tr w:rsidR="00A013FD" w:rsidRPr="00A013FD" w14:paraId="05EEDB41" w14:textId="77777777" w:rsidTr="00BF604E">
        <w:trPr>
          <w:cantSplit/>
          <w:trHeight w:val="607"/>
          <w:jc w:val="center"/>
          <w:del w:id="10574" w:author="Johnny Schultz" w:date="2020-02-12T15:49:00Z"/>
        </w:trPr>
        <w:tc>
          <w:tcPr>
            <w:tcW w:w="720" w:type="dxa"/>
            <w:vAlign w:val="center"/>
          </w:tcPr>
          <w:p w14:paraId="1ECC9A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75" w:author="Johnny Schultz" w:date="2020-02-12T15:49:00Z"/>
                <w:sz w:val="20"/>
              </w:rPr>
            </w:pPr>
            <w:del w:id="10576" w:author="Johnny Schultz" w:date="2020-02-12T15:49:00Z">
              <w:r w:rsidRPr="00A013FD">
                <w:rPr>
                  <w:sz w:val="20"/>
                </w:rPr>
                <w:delText>16</w:delText>
              </w:r>
            </w:del>
          </w:p>
        </w:tc>
        <w:tc>
          <w:tcPr>
            <w:tcW w:w="990" w:type="dxa"/>
            <w:vAlign w:val="center"/>
          </w:tcPr>
          <w:p w14:paraId="2A4FB4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77" w:author="Johnny Schultz" w:date="2020-02-12T15:49:00Z"/>
                <w:sz w:val="20"/>
              </w:rPr>
            </w:pPr>
            <w:del w:id="10578" w:author="Johnny Schultz" w:date="2020-02-12T15:49:00Z">
              <w:r w:rsidRPr="00A013FD">
                <w:rPr>
                  <w:sz w:val="20"/>
                </w:rPr>
                <w:delText>27</w:delText>
              </w:r>
            </w:del>
          </w:p>
        </w:tc>
        <w:tc>
          <w:tcPr>
            <w:tcW w:w="720" w:type="dxa"/>
            <w:vAlign w:val="center"/>
          </w:tcPr>
          <w:p w14:paraId="4ED545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79" w:author="Johnny Schultz" w:date="2020-02-12T15:49:00Z"/>
                <w:sz w:val="20"/>
              </w:rPr>
            </w:pPr>
            <w:del w:id="10580" w:author="Johnny Schultz" w:date="2020-02-12T15:49:00Z">
              <w:r w:rsidRPr="00A013FD">
                <w:rPr>
                  <w:sz w:val="20"/>
                </w:rPr>
                <w:delText>7</w:delText>
              </w:r>
            </w:del>
          </w:p>
        </w:tc>
        <w:tc>
          <w:tcPr>
            <w:tcW w:w="720" w:type="dxa"/>
            <w:vAlign w:val="center"/>
          </w:tcPr>
          <w:p w14:paraId="66D511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81" w:author="Johnny Schultz" w:date="2020-02-12T15:49:00Z"/>
                <w:sz w:val="20"/>
              </w:rPr>
            </w:pPr>
            <w:del w:id="10582" w:author="Johnny Schultz" w:date="2020-02-12T15:49:00Z">
              <w:r w:rsidRPr="00A013FD">
                <w:rPr>
                  <w:sz w:val="20"/>
                </w:rPr>
                <w:delText>10</w:delText>
              </w:r>
            </w:del>
          </w:p>
        </w:tc>
        <w:tc>
          <w:tcPr>
            <w:tcW w:w="3510" w:type="dxa"/>
            <w:vAlign w:val="center"/>
          </w:tcPr>
          <w:p w14:paraId="17170A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83" w:author="Johnny Schultz" w:date="2020-02-12T15:49:00Z"/>
                <w:sz w:val="20"/>
              </w:rPr>
            </w:pPr>
            <w:del w:id="10584" w:author="Johnny Schultz" w:date="2020-02-12T15:49:00Z">
              <w:r w:rsidRPr="00A013FD">
                <w:rPr>
                  <w:sz w:val="20"/>
                </w:rPr>
                <w:delText>380 (Maximum)</w:delText>
              </w:r>
            </w:del>
          </w:p>
        </w:tc>
        <w:tc>
          <w:tcPr>
            <w:tcW w:w="903" w:type="dxa"/>
            <w:vAlign w:val="center"/>
          </w:tcPr>
          <w:p w14:paraId="6A0B22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85" w:author="Johnny Schultz" w:date="2020-02-12T15:49:00Z"/>
                <w:sz w:val="20"/>
              </w:rPr>
            </w:pPr>
            <w:del w:id="10586" w:author="Johnny Schultz" w:date="2020-02-12T15:49:00Z">
              <w:r w:rsidRPr="00A013FD">
                <w:rPr>
                  <w:sz w:val="20"/>
                </w:rPr>
                <w:delText>32</w:delText>
              </w:r>
            </w:del>
          </w:p>
        </w:tc>
        <w:tc>
          <w:tcPr>
            <w:tcW w:w="1332" w:type="dxa"/>
            <w:vAlign w:val="center"/>
          </w:tcPr>
          <w:p w14:paraId="4847CF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587" w:author="Johnny Schultz" w:date="2020-02-12T15:49:00Z"/>
                <w:sz w:val="20"/>
              </w:rPr>
            </w:pPr>
            <w:del w:id="10588" w:author="Johnny Schultz" w:date="2020-02-12T15:49:00Z">
              <w:r w:rsidRPr="00A013FD">
                <w:rPr>
                  <w:sz w:val="20"/>
                </w:rPr>
                <w:delText>40</w:delText>
              </w:r>
            </w:del>
          </w:p>
        </w:tc>
      </w:tr>
    </w:tbl>
    <w:p w14:paraId="375E09FB" w14:textId="77777777" w:rsidR="00A013FD" w:rsidRPr="00A013FD" w:rsidRDefault="00A013FD" w:rsidP="00A013FD">
      <w:pPr>
        <w:rPr>
          <w:del w:id="10589" w:author="Johnny Schultz" w:date="2020-02-12T15:49:00Z"/>
        </w:rPr>
      </w:pPr>
      <w:del w:id="10590" w:author="Johnny Schultz" w:date="2020-02-12T15:49:00Z">
        <w:r w:rsidRPr="00A013FD">
          <w:delText>The packet should be sent from left to right. The training sequence should be used in order to synchronize the VHF receiver. The total length of the default packet is 512 bits</w:delText>
        </w:r>
        <w:r w:rsidRPr="00A013FD">
          <w:rPr>
            <w:lang w:eastAsia="ja-JP"/>
          </w:rPr>
          <w:delText xml:space="preserve"> (</w:delText>
        </w:r>
        <w:r w:rsidRPr="00A013FD">
          <w:delText>π/4 QPSK</w:delText>
        </w:r>
        <w:r w:rsidRPr="00A013FD">
          <w:rPr>
            <w:lang w:eastAsia="ja-JP"/>
          </w:rPr>
          <w:delText>)</w:delText>
        </w:r>
        <w:r w:rsidRPr="00A013FD">
          <w:delText>.</w:delText>
        </w:r>
      </w:del>
    </w:p>
    <w:p w14:paraId="2DB1B2F5" w14:textId="77777777" w:rsidR="00A013FD" w:rsidRPr="00A013FD" w:rsidRDefault="00A013FD" w:rsidP="00A013FD">
      <w:pPr>
        <w:keepNext/>
        <w:keepLines/>
        <w:tabs>
          <w:tab w:val="clear" w:pos="1134"/>
          <w:tab w:val="left" w:pos="360"/>
        </w:tabs>
        <w:spacing w:before="200"/>
        <w:ind w:left="360" w:hanging="360"/>
        <w:outlineLvl w:val="3"/>
        <w:rPr>
          <w:del w:id="10591" w:author="Johnny Schultz" w:date="2020-02-12T15:49:00Z"/>
          <w:b/>
        </w:rPr>
      </w:pPr>
      <w:bookmarkStart w:id="10592" w:name="_Toc440784015"/>
      <w:del w:id="10593" w:author="Johnny Schultz" w:date="2020-02-12T15:49:00Z">
        <w:r w:rsidRPr="00A013FD">
          <w:rPr>
            <w:b/>
          </w:rPr>
          <w:delText>3.2.2.</w:delText>
        </w:r>
        <w:r w:rsidRPr="00A013FD">
          <w:rPr>
            <w:b/>
            <w:lang w:eastAsia="ja-JP"/>
          </w:rPr>
          <w:delText>2</w:delText>
        </w:r>
        <w:r w:rsidRPr="00A013FD">
          <w:rPr>
            <w:b/>
          </w:rPr>
          <w:tab/>
          <w:delText>Ramp-up</w:delText>
        </w:r>
      </w:del>
    </w:p>
    <w:p w14:paraId="152B3381" w14:textId="77777777" w:rsidR="00A013FD" w:rsidRPr="00A013FD" w:rsidRDefault="00A013FD" w:rsidP="00A013FD">
      <w:pPr>
        <w:rPr>
          <w:del w:id="10594" w:author="Johnny Schultz" w:date="2020-02-12T15:49:00Z"/>
        </w:rPr>
      </w:pPr>
      <w:del w:id="10595" w:author="Johnny Schultz" w:date="2020-02-12T15:49:00Z">
        <w:r w:rsidRPr="00A013FD">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35638ED1" w14:textId="77777777" w:rsidR="00A013FD" w:rsidRPr="00A013FD" w:rsidRDefault="00A013FD" w:rsidP="00A013FD">
      <w:pPr>
        <w:keepNext/>
        <w:keepLines/>
        <w:tabs>
          <w:tab w:val="clear" w:pos="1134"/>
          <w:tab w:val="left" w:pos="360"/>
        </w:tabs>
        <w:spacing w:before="200"/>
        <w:ind w:left="360" w:hanging="360"/>
        <w:outlineLvl w:val="3"/>
        <w:rPr>
          <w:del w:id="10596" w:author="Johnny Schultz" w:date="2020-02-12T15:49:00Z"/>
          <w:b/>
        </w:rPr>
      </w:pPr>
      <w:bookmarkStart w:id="10597" w:name="_Toc440784018"/>
      <w:bookmarkEnd w:id="10592"/>
      <w:del w:id="10598" w:author="Johnny Schultz" w:date="2020-02-12T15:49:00Z">
        <w:r w:rsidRPr="00A013FD">
          <w:rPr>
            <w:b/>
          </w:rPr>
          <w:delText>3.2.2.</w:delText>
        </w:r>
        <w:r w:rsidRPr="00A013FD">
          <w:rPr>
            <w:b/>
            <w:lang w:eastAsia="ja-JP"/>
          </w:rPr>
          <w:delText>3</w:delText>
        </w:r>
        <w:r w:rsidRPr="00A013FD">
          <w:rPr>
            <w:b/>
          </w:rPr>
          <w:tab/>
          <w:delText>Frame check sequence</w:delText>
        </w:r>
        <w:bookmarkEnd w:id="10597"/>
      </w:del>
    </w:p>
    <w:p w14:paraId="476AAF2F" w14:textId="77777777" w:rsidR="00A013FD" w:rsidRPr="00A013FD" w:rsidRDefault="00A013FD" w:rsidP="00A013FD">
      <w:pPr>
        <w:rPr>
          <w:del w:id="10599" w:author="Johnny Schultz" w:date="2020-02-12T15:49:00Z"/>
        </w:rPr>
      </w:pPr>
      <w:del w:id="10600" w:author="Johnny Schultz" w:date="2020-02-12T15:49:00Z">
        <w:r w:rsidRPr="00A013FD">
          <w:delText>The FCS uses the cyclic redundancy check, see § 3.2.3.</w:delText>
        </w:r>
      </w:del>
    </w:p>
    <w:p w14:paraId="62CF6DF2" w14:textId="77777777" w:rsidR="00A013FD" w:rsidRPr="00A013FD" w:rsidRDefault="00A013FD" w:rsidP="00A013FD">
      <w:pPr>
        <w:keepNext/>
        <w:keepLines/>
        <w:tabs>
          <w:tab w:val="clear" w:pos="1134"/>
          <w:tab w:val="left" w:pos="360"/>
        </w:tabs>
        <w:spacing w:before="200"/>
        <w:ind w:left="360" w:hanging="360"/>
        <w:outlineLvl w:val="3"/>
        <w:rPr>
          <w:del w:id="10601" w:author="Johnny Schultz" w:date="2020-02-12T15:49:00Z"/>
          <w:b/>
        </w:rPr>
      </w:pPr>
      <w:bookmarkStart w:id="10602" w:name="_Toc440784020"/>
      <w:del w:id="10603" w:author="Johnny Schultz" w:date="2020-02-12T15:49:00Z">
        <w:r w:rsidRPr="00A013FD">
          <w:rPr>
            <w:b/>
          </w:rPr>
          <w:delText>3.2.2.4</w:delText>
        </w:r>
        <w:r w:rsidRPr="00A013FD">
          <w:rPr>
            <w:b/>
          </w:rPr>
          <w:tab/>
          <w:delText>Buffer</w:delText>
        </w:r>
        <w:bookmarkEnd w:id="10602"/>
      </w:del>
    </w:p>
    <w:p w14:paraId="4AB9CEE1" w14:textId="77777777" w:rsidR="00A013FD" w:rsidRPr="00A013FD" w:rsidRDefault="00A013FD" w:rsidP="00A013FD">
      <w:pPr>
        <w:rPr>
          <w:del w:id="10604" w:author="Johnny Schultz" w:date="2020-02-12T15:49:00Z"/>
        </w:rPr>
      </w:pPr>
      <w:del w:id="10605" w:author="Johnny Schultz" w:date="2020-02-12T15:49:00Z">
        <w:r w:rsidRPr="00A013FD">
          <w:rPr>
            <w:lang w:eastAsia="ja-JP"/>
          </w:rPr>
          <w:delText xml:space="preserve">The </w:delText>
        </w:r>
        <w:r w:rsidRPr="00A013FD">
          <w:delText>buffer is 40 bits long and should be used as follows:</w:delText>
        </w:r>
      </w:del>
    </w:p>
    <w:p w14:paraId="55427224" w14:textId="77777777" w:rsidR="00A013FD" w:rsidRPr="00A013FD" w:rsidRDefault="00A013FD" w:rsidP="00A013FD">
      <w:pPr>
        <w:tabs>
          <w:tab w:val="clear" w:pos="2268"/>
          <w:tab w:val="left" w:pos="2608"/>
          <w:tab w:val="left" w:pos="3345"/>
          <w:tab w:val="left" w:pos="3969"/>
        </w:tabs>
        <w:spacing w:before="80"/>
        <w:ind w:left="1134" w:hanging="1134"/>
        <w:rPr>
          <w:del w:id="10606" w:author="Johnny Schultz" w:date="2020-02-12T15:49:00Z"/>
        </w:rPr>
      </w:pPr>
      <w:del w:id="10607" w:author="Johnny Schultz" w:date="2020-02-12T15:49:00Z">
        <w:r w:rsidRPr="00A013FD">
          <w:delText>–</w:delText>
        </w:r>
        <w:r w:rsidRPr="00A013FD">
          <w:tab/>
          <w:delText>distance delay:</w:delText>
        </w:r>
        <w:r w:rsidRPr="00A013FD">
          <w:tab/>
          <w:delText>28 bits</w:delText>
        </w:r>
      </w:del>
    </w:p>
    <w:p w14:paraId="7121B833" w14:textId="77777777" w:rsidR="00A013FD" w:rsidRPr="00A013FD" w:rsidRDefault="00A013FD" w:rsidP="00A013FD">
      <w:pPr>
        <w:tabs>
          <w:tab w:val="clear" w:pos="2268"/>
          <w:tab w:val="left" w:pos="2608"/>
          <w:tab w:val="left" w:pos="3345"/>
          <w:tab w:val="left" w:pos="3969"/>
        </w:tabs>
        <w:spacing w:before="80"/>
        <w:ind w:left="1134" w:hanging="1134"/>
        <w:rPr>
          <w:del w:id="10608" w:author="Johnny Schultz" w:date="2020-02-12T15:49:00Z"/>
        </w:rPr>
      </w:pPr>
      <w:del w:id="10609" w:author="Johnny Schultz" w:date="2020-02-12T15:49:00Z">
        <w:r w:rsidRPr="00A013FD">
          <w:delText>–</w:delText>
        </w:r>
        <w:r w:rsidRPr="00A013FD">
          <w:tab/>
          <w:delText>synchronization jitter:</w:delText>
        </w:r>
        <w:r w:rsidRPr="00A013FD">
          <w:tab/>
          <w:delText>12 bits</w:delText>
        </w:r>
      </w:del>
    </w:p>
    <w:p w14:paraId="35A476A9" w14:textId="77777777" w:rsidR="00A013FD" w:rsidRPr="00A013FD" w:rsidRDefault="00A013FD" w:rsidP="00A013FD">
      <w:pPr>
        <w:rPr>
          <w:del w:id="10610" w:author="Johnny Schultz" w:date="2020-02-12T15:49:00Z"/>
        </w:rPr>
      </w:pPr>
      <w:del w:id="10611" w:author="Johnny Schultz" w:date="2020-02-12T15:49:00Z">
        <w:r w:rsidRPr="00A013FD">
          <w:delText>The distance delay should provide protection for a propagation range of approximately 222.24 km (120 NM)</w:delText>
        </w:r>
        <w:r w:rsidRPr="00A013FD">
          <w:rPr>
            <w:position w:val="6"/>
            <w:sz w:val="18"/>
          </w:rPr>
          <w:footnoteReference w:id="5"/>
        </w:r>
        <w:r w:rsidRPr="00A013FD">
          <w:delText>.</w:delText>
        </w:r>
      </w:del>
    </w:p>
    <w:p w14:paraId="01690E3C" w14:textId="77777777" w:rsidR="00A013FD" w:rsidRPr="00A013FD" w:rsidRDefault="00A013FD" w:rsidP="00A013FD">
      <w:pPr>
        <w:keepNext/>
        <w:keepLines/>
        <w:tabs>
          <w:tab w:val="clear" w:pos="1134"/>
          <w:tab w:val="left" w:pos="360"/>
        </w:tabs>
        <w:spacing w:before="200"/>
        <w:ind w:left="360" w:hanging="360"/>
        <w:outlineLvl w:val="3"/>
        <w:rPr>
          <w:del w:id="10614" w:author="Johnny Schultz" w:date="2020-02-12T15:49:00Z"/>
          <w:b/>
        </w:rPr>
      </w:pPr>
      <w:bookmarkStart w:id="10615" w:name="_Toc440784025"/>
      <w:del w:id="10616" w:author="Johnny Schultz" w:date="2020-02-12T15:49:00Z">
        <w:r w:rsidRPr="00A013FD">
          <w:rPr>
            <w:b/>
          </w:rPr>
          <w:delText>3.2.2.5</w:delText>
        </w:r>
        <w:r w:rsidRPr="00A013FD">
          <w:rPr>
            <w:b/>
          </w:rPr>
          <w:tab/>
          <w:delText>Summary of the default transmission packet</w:delText>
        </w:r>
        <w:bookmarkEnd w:id="10615"/>
      </w:del>
    </w:p>
    <w:p w14:paraId="3653C94C" w14:textId="77777777" w:rsidR="00A013FD" w:rsidRPr="00A013FD" w:rsidRDefault="00A013FD" w:rsidP="00A013FD">
      <w:pPr>
        <w:rPr>
          <w:del w:id="10617" w:author="Johnny Schultz" w:date="2020-02-12T15:49:00Z"/>
        </w:rPr>
      </w:pPr>
      <w:del w:id="10618" w:author="Johnny Schultz" w:date="2020-02-12T15:49:00Z">
        <w:r w:rsidRPr="00A013FD">
          <w:delText>The data packet is defined in Table</w:delText>
        </w:r>
        <w:r w:rsidRPr="00A013FD">
          <w:rPr>
            <w:lang w:eastAsia="ja-JP"/>
          </w:rPr>
          <w:delText xml:space="preserve"> A2-4.</w:delText>
        </w:r>
      </w:del>
    </w:p>
    <w:p w14:paraId="475E369C" w14:textId="77777777" w:rsidR="00A013FD" w:rsidRPr="00A013FD" w:rsidRDefault="00A013FD" w:rsidP="00A013FD">
      <w:pPr>
        <w:keepNext/>
        <w:spacing w:before="560" w:after="120"/>
        <w:jc w:val="center"/>
        <w:rPr>
          <w:del w:id="10619" w:author="Johnny Schultz" w:date="2020-02-12T15:49:00Z"/>
          <w:caps/>
          <w:sz w:val="20"/>
        </w:rPr>
      </w:pPr>
      <w:bookmarkStart w:id="10620" w:name="_Toc440784026"/>
      <w:del w:id="10621" w:author="Johnny Schultz" w:date="2020-02-12T15:49:00Z">
        <w:r w:rsidRPr="00A013FD">
          <w:rPr>
            <w:caps/>
            <w:sz w:val="20"/>
          </w:rPr>
          <w:delText>TABLE A2-4</w:delText>
        </w:r>
      </w:del>
    </w:p>
    <w:p w14:paraId="0461E75A" w14:textId="77777777" w:rsidR="00A013FD" w:rsidRPr="00A013FD" w:rsidRDefault="00A013FD" w:rsidP="00A013FD">
      <w:pPr>
        <w:keepNext/>
        <w:keepLines/>
        <w:spacing w:before="0" w:after="120"/>
        <w:jc w:val="center"/>
        <w:rPr>
          <w:del w:id="10622" w:author="Johnny Schultz" w:date="2020-02-12T15:49:00Z"/>
          <w:rFonts w:ascii="Times New Roman Bold" w:hAnsi="Times New Roman Bold"/>
          <w:b/>
          <w:sz w:val="20"/>
          <w:lang w:eastAsia="ja-JP"/>
        </w:rPr>
      </w:pPr>
      <w:del w:id="10623" w:author="Johnny Schultz" w:date="2020-02-12T15:49:00Z">
        <w:r w:rsidRPr="00A013FD">
          <w:rPr>
            <w:rFonts w:ascii="Times New Roman Bold" w:hAnsi="Times New Roman Bold"/>
            <w:b/>
            <w:sz w:val="20"/>
            <w:lang w:eastAsia="ja-JP"/>
          </w:rPr>
          <w:delText>Single slot p</w:delText>
        </w:r>
        <w:r w:rsidRPr="00A013FD">
          <w:rPr>
            <w:rFonts w:ascii="Times New Roman Bold" w:hAnsi="Times New Roman Bold"/>
            <w:b/>
            <w:sz w:val="20"/>
          </w:rPr>
          <w:delText>acket bit structure for</w:delText>
        </w:r>
        <w:r w:rsidRPr="00A013FD">
          <w:rPr>
            <w:rFonts w:ascii="Times New Roman Bold" w:hAnsi="Times New Roman Bold"/>
            <w:b/>
            <w:sz w:val="20"/>
            <w:lang w:eastAsia="ja-JP"/>
          </w:rPr>
          <w:delText xml:space="preserve"> π/4 QPSK </w:delText>
        </w:r>
        <w:r w:rsidRPr="00A013FD">
          <w:rPr>
            <w:rFonts w:ascii="Times New Roman Bold" w:hAnsi="Times New Roman Bold"/>
            <w:b/>
            <w:sz w:val="20"/>
          </w:rPr>
          <w:delText>modulation</w:delText>
        </w:r>
        <w:r w:rsidRPr="00A013FD">
          <w:rPr>
            <w:rFonts w:ascii="Times New Roman Bold" w:hAnsi="Times New Roman Bold"/>
            <w:b/>
            <w:sz w:val="20"/>
            <w:lang w:eastAsia="ja-JP"/>
          </w:rPr>
          <w:delText xml:space="preserve"> scheme</w:delText>
        </w:r>
      </w:del>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4A0" w:firstRow="1" w:lastRow="0" w:firstColumn="1" w:lastColumn="0" w:noHBand="0" w:noVBand="1"/>
      </w:tblPr>
      <w:tblGrid>
        <w:gridCol w:w="2552"/>
        <w:gridCol w:w="1134"/>
        <w:gridCol w:w="5103"/>
      </w:tblGrid>
      <w:tr w:rsidR="00A013FD" w:rsidRPr="00A013FD" w14:paraId="4C9959B5" w14:textId="77777777" w:rsidTr="00BF604E">
        <w:trPr>
          <w:jc w:val="center"/>
          <w:del w:id="10624" w:author="Johnny Schultz" w:date="2020-02-12T15:49:00Z"/>
        </w:trPr>
        <w:tc>
          <w:tcPr>
            <w:tcW w:w="2552" w:type="dxa"/>
          </w:tcPr>
          <w:p w14:paraId="3AF511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25" w:author="Johnny Schultz" w:date="2020-02-12T15:49:00Z"/>
                <w:sz w:val="20"/>
              </w:rPr>
            </w:pPr>
            <w:del w:id="10626" w:author="Johnny Schultz" w:date="2020-02-12T15:49:00Z">
              <w:r w:rsidRPr="00A013FD">
                <w:rPr>
                  <w:sz w:val="20"/>
                </w:rPr>
                <w:delText>Ramp up</w:delText>
              </w:r>
            </w:del>
          </w:p>
        </w:tc>
        <w:tc>
          <w:tcPr>
            <w:tcW w:w="1134" w:type="dxa"/>
          </w:tcPr>
          <w:p w14:paraId="66B329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27" w:author="Johnny Schultz" w:date="2020-02-12T15:49:00Z"/>
                <w:sz w:val="20"/>
              </w:rPr>
            </w:pPr>
            <w:del w:id="10628" w:author="Johnny Schultz" w:date="2020-02-12T15:49:00Z">
              <w:r w:rsidRPr="00A013FD">
                <w:rPr>
                  <w:sz w:val="20"/>
                </w:rPr>
                <w:delText>16 bits</w:delText>
              </w:r>
            </w:del>
          </w:p>
        </w:tc>
        <w:tc>
          <w:tcPr>
            <w:tcW w:w="5103" w:type="dxa"/>
          </w:tcPr>
          <w:p w14:paraId="023BD6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29" w:author="Johnny Schultz" w:date="2020-02-12T15:49:00Z"/>
                <w:sz w:val="20"/>
              </w:rPr>
            </w:pPr>
          </w:p>
        </w:tc>
      </w:tr>
      <w:tr w:rsidR="00A013FD" w:rsidRPr="00A013FD" w14:paraId="77182F36" w14:textId="77777777" w:rsidTr="00BF604E">
        <w:trPr>
          <w:jc w:val="center"/>
          <w:del w:id="10630" w:author="Johnny Schultz" w:date="2020-02-12T15:49:00Z"/>
        </w:trPr>
        <w:tc>
          <w:tcPr>
            <w:tcW w:w="2552" w:type="dxa"/>
          </w:tcPr>
          <w:p w14:paraId="321359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31" w:author="Johnny Schultz" w:date="2020-02-12T15:49:00Z"/>
                <w:sz w:val="20"/>
              </w:rPr>
            </w:pPr>
            <w:del w:id="10632" w:author="Johnny Schultz" w:date="2020-02-12T15:49:00Z">
              <w:r w:rsidRPr="00A013FD">
                <w:rPr>
                  <w:sz w:val="20"/>
                </w:rPr>
                <w:delText>Training sequence</w:delText>
              </w:r>
            </w:del>
          </w:p>
        </w:tc>
        <w:tc>
          <w:tcPr>
            <w:tcW w:w="1134" w:type="dxa"/>
          </w:tcPr>
          <w:p w14:paraId="2B6752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33" w:author="Johnny Schultz" w:date="2020-02-12T15:49:00Z"/>
                <w:sz w:val="20"/>
              </w:rPr>
            </w:pPr>
            <w:del w:id="10634" w:author="Johnny Schultz" w:date="2020-02-12T15:49:00Z">
              <w:r w:rsidRPr="00A013FD">
                <w:rPr>
                  <w:sz w:val="20"/>
                  <w:lang w:eastAsia="ja-JP"/>
                </w:rPr>
                <w:delText>27</w:delText>
              </w:r>
              <w:r w:rsidRPr="00A013FD">
                <w:rPr>
                  <w:sz w:val="20"/>
                </w:rPr>
                <w:delText xml:space="preserve"> bits</w:delText>
              </w:r>
            </w:del>
          </w:p>
        </w:tc>
        <w:tc>
          <w:tcPr>
            <w:tcW w:w="5103" w:type="dxa"/>
          </w:tcPr>
          <w:p w14:paraId="35D994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35" w:author="Johnny Schultz" w:date="2020-02-12T15:49:00Z"/>
                <w:sz w:val="20"/>
              </w:rPr>
            </w:pPr>
            <w:del w:id="10636" w:author="Johnny Schultz" w:date="2020-02-12T15:49:00Z">
              <w:r w:rsidRPr="00A013FD">
                <w:rPr>
                  <w:sz w:val="20"/>
                </w:rPr>
                <w:delText>Necessary for synchronization</w:delText>
              </w:r>
            </w:del>
          </w:p>
        </w:tc>
      </w:tr>
      <w:tr w:rsidR="00A013FD" w:rsidRPr="00A013FD" w14:paraId="704A979B" w14:textId="77777777" w:rsidTr="00BF604E">
        <w:trPr>
          <w:jc w:val="center"/>
          <w:del w:id="10637" w:author="Johnny Schultz" w:date="2020-02-12T15:49:00Z"/>
        </w:trPr>
        <w:tc>
          <w:tcPr>
            <w:tcW w:w="2552" w:type="dxa"/>
          </w:tcPr>
          <w:p w14:paraId="75D829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38" w:author="Johnny Schultz" w:date="2020-02-12T15:49:00Z"/>
                <w:sz w:val="20"/>
              </w:rPr>
            </w:pPr>
            <w:del w:id="10639" w:author="Johnny Schultz" w:date="2020-02-12T15:49:00Z">
              <w:r w:rsidRPr="00A013FD">
                <w:rPr>
                  <w:sz w:val="20"/>
                </w:rPr>
                <w:delText>Signal information/FEC</w:delText>
              </w:r>
            </w:del>
          </w:p>
        </w:tc>
        <w:tc>
          <w:tcPr>
            <w:tcW w:w="1134" w:type="dxa"/>
          </w:tcPr>
          <w:p w14:paraId="00AA8F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40" w:author="Johnny Schultz" w:date="2020-02-12T15:49:00Z"/>
                <w:sz w:val="20"/>
                <w:lang w:eastAsia="ja-JP"/>
              </w:rPr>
            </w:pPr>
            <w:del w:id="10641" w:author="Johnny Schultz" w:date="2020-02-12T15:49:00Z">
              <w:r w:rsidRPr="00A013FD">
                <w:rPr>
                  <w:sz w:val="20"/>
                  <w:lang w:eastAsia="ja-JP"/>
                </w:rPr>
                <w:delText>7 bits</w:delText>
              </w:r>
            </w:del>
          </w:p>
        </w:tc>
        <w:tc>
          <w:tcPr>
            <w:tcW w:w="5103" w:type="dxa"/>
          </w:tcPr>
          <w:p w14:paraId="2A4228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42" w:author="Johnny Schultz" w:date="2020-02-12T15:49:00Z"/>
                <w:sz w:val="20"/>
                <w:lang w:eastAsia="ja-JP"/>
              </w:rPr>
            </w:pPr>
            <w:del w:id="10643" w:author="Johnny Schultz" w:date="2020-02-12T15:49:00Z">
              <w:r w:rsidRPr="00A013FD">
                <w:rPr>
                  <w:sz w:val="20"/>
                  <w:lang w:eastAsia="ja-JP"/>
                </w:rPr>
                <w:delText>Decoded from Hamming (7,4)</w:delText>
              </w:r>
            </w:del>
          </w:p>
          <w:p w14:paraId="4711E6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44" w:author="Johnny Schultz" w:date="2020-02-12T15:49:00Z"/>
                <w:sz w:val="20"/>
                <w:lang w:eastAsia="ja-JP"/>
              </w:rPr>
            </w:pPr>
            <w:del w:id="10645" w:author="Johnny Schultz" w:date="2020-02-12T15:49:00Z">
              <w:r w:rsidRPr="00A013FD">
                <w:rPr>
                  <w:sz w:val="20"/>
                  <w:lang w:eastAsia="ja-JP"/>
                </w:rPr>
                <w:delText>0000 – no coding</w:delText>
              </w:r>
            </w:del>
          </w:p>
          <w:p w14:paraId="14C856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46" w:author="Johnny Schultz" w:date="2020-02-12T15:49:00Z"/>
                <w:sz w:val="20"/>
                <w:lang w:eastAsia="ja-JP"/>
              </w:rPr>
            </w:pPr>
            <w:del w:id="10647" w:author="Johnny Schultz" w:date="2020-02-12T15:49:00Z">
              <w:r w:rsidRPr="00A013FD">
                <w:rPr>
                  <w:sz w:val="20"/>
                  <w:lang w:eastAsia="ja-JP"/>
                </w:rPr>
                <w:delText>0001 – 1/2 code rate</w:delText>
              </w:r>
            </w:del>
          </w:p>
          <w:p w14:paraId="64B9EF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48" w:author="Johnny Schultz" w:date="2020-02-12T15:49:00Z"/>
                <w:sz w:val="20"/>
                <w:lang w:eastAsia="ja-JP"/>
              </w:rPr>
            </w:pPr>
            <w:del w:id="10649" w:author="Johnny Schultz" w:date="2020-02-12T15:49:00Z">
              <w:r w:rsidRPr="00A013FD">
                <w:rPr>
                  <w:sz w:val="20"/>
                  <w:lang w:eastAsia="ja-JP"/>
                </w:rPr>
                <w:delText>0010 – 3/4 code rate</w:delText>
              </w:r>
            </w:del>
          </w:p>
          <w:p w14:paraId="4C22DB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50" w:author="Johnny Schultz" w:date="2020-02-12T15:49:00Z"/>
                <w:sz w:val="20"/>
                <w:lang w:eastAsia="ja-JP"/>
              </w:rPr>
            </w:pPr>
            <w:del w:id="10651" w:author="Johnny Schultz" w:date="2020-02-12T15:49:00Z">
              <w:r w:rsidRPr="00A013FD">
                <w:rPr>
                  <w:sz w:val="20"/>
                  <w:lang w:eastAsia="ja-JP"/>
                </w:rPr>
                <w:delText>0011 – 5/6 code rate</w:delText>
              </w:r>
            </w:del>
          </w:p>
        </w:tc>
      </w:tr>
      <w:tr w:rsidR="00A013FD" w:rsidRPr="00A013FD" w14:paraId="0640D91C" w14:textId="77777777" w:rsidTr="00BF604E">
        <w:trPr>
          <w:jc w:val="center"/>
          <w:del w:id="10652" w:author="Johnny Schultz" w:date="2020-02-12T15:49:00Z"/>
        </w:trPr>
        <w:tc>
          <w:tcPr>
            <w:tcW w:w="2552" w:type="dxa"/>
          </w:tcPr>
          <w:p w14:paraId="78A70F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53" w:author="Johnny Schultz" w:date="2020-02-12T15:49:00Z"/>
                <w:sz w:val="20"/>
              </w:rPr>
            </w:pPr>
            <w:del w:id="10654" w:author="Johnny Schultz" w:date="2020-02-12T15:49:00Z">
              <w:r w:rsidRPr="00A013FD">
                <w:rPr>
                  <w:sz w:val="20"/>
                </w:rPr>
                <w:delText>Data length</w:delText>
              </w:r>
            </w:del>
          </w:p>
        </w:tc>
        <w:tc>
          <w:tcPr>
            <w:tcW w:w="1134" w:type="dxa"/>
          </w:tcPr>
          <w:p w14:paraId="3C10DE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55" w:author="Johnny Schultz" w:date="2020-02-12T15:49:00Z"/>
                <w:sz w:val="20"/>
                <w:lang w:eastAsia="ja-JP"/>
              </w:rPr>
            </w:pPr>
            <w:del w:id="10656" w:author="Johnny Schultz" w:date="2020-02-12T15:49:00Z">
              <w:r w:rsidRPr="00A013FD">
                <w:rPr>
                  <w:sz w:val="20"/>
                  <w:lang w:eastAsia="ja-JP"/>
                </w:rPr>
                <w:delText>10 bits</w:delText>
              </w:r>
            </w:del>
          </w:p>
        </w:tc>
        <w:tc>
          <w:tcPr>
            <w:tcW w:w="5103" w:type="dxa"/>
          </w:tcPr>
          <w:p w14:paraId="6E31C4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57" w:author="Johnny Schultz" w:date="2020-02-12T15:49:00Z"/>
                <w:sz w:val="20"/>
                <w:lang w:eastAsia="ja-JP"/>
              </w:rPr>
            </w:pPr>
            <w:del w:id="10658" w:author="Johnny Schultz" w:date="2020-02-12T15:49:00Z">
              <w:r w:rsidRPr="00A013FD">
                <w:rPr>
                  <w:sz w:val="20"/>
                </w:rPr>
                <w:delText>Default: “0110011100” (412) encoded data and CRC;</w:delText>
              </w:r>
            </w:del>
          </w:p>
        </w:tc>
      </w:tr>
      <w:tr w:rsidR="00A013FD" w:rsidRPr="00A013FD" w14:paraId="7C6078CE" w14:textId="77777777" w:rsidTr="00BF604E">
        <w:trPr>
          <w:jc w:val="center"/>
          <w:del w:id="10659" w:author="Johnny Schultz" w:date="2020-02-12T15:49:00Z"/>
        </w:trPr>
        <w:tc>
          <w:tcPr>
            <w:tcW w:w="2552" w:type="dxa"/>
          </w:tcPr>
          <w:p w14:paraId="00D5AE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60" w:author="Johnny Schultz" w:date="2020-02-12T15:49:00Z"/>
                <w:sz w:val="20"/>
              </w:rPr>
            </w:pPr>
            <w:del w:id="10661" w:author="Johnny Schultz" w:date="2020-02-12T15:49:00Z">
              <w:r w:rsidRPr="00A013FD">
                <w:rPr>
                  <w:sz w:val="20"/>
                </w:rPr>
                <w:delText>Data</w:delText>
              </w:r>
            </w:del>
          </w:p>
        </w:tc>
        <w:tc>
          <w:tcPr>
            <w:tcW w:w="1134" w:type="dxa"/>
          </w:tcPr>
          <w:p w14:paraId="20A5D8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62" w:author="Johnny Schultz" w:date="2020-02-12T15:49:00Z"/>
                <w:sz w:val="20"/>
              </w:rPr>
            </w:pPr>
            <w:del w:id="10663" w:author="Johnny Schultz" w:date="2020-02-12T15:49:00Z">
              <w:r w:rsidRPr="00A013FD">
                <w:rPr>
                  <w:sz w:val="20"/>
                </w:rPr>
                <w:delText>3</w:delText>
              </w:r>
              <w:r w:rsidRPr="00A013FD">
                <w:rPr>
                  <w:sz w:val="20"/>
                  <w:lang w:eastAsia="ja-JP"/>
                </w:rPr>
                <w:delText>80</w:delText>
              </w:r>
              <w:r w:rsidRPr="00A013FD">
                <w:rPr>
                  <w:sz w:val="20"/>
                </w:rPr>
                <w:delText xml:space="preserve"> bits</w:delText>
              </w:r>
            </w:del>
          </w:p>
        </w:tc>
        <w:tc>
          <w:tcPr>
            <w:tcW w:w="5103" w:type="dxa"/>
          </w:tcPr>
          <w:p w14:paraId="15622045"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0664" w:author="Johnny Schultz" w:date="2020-02-12T15:49:00Z"/>
                <w:rFonts w:eastAsiaTheme="minorHAnsi"/>
                <w:sz w:val="20"/>
              </w:rPr>
            </w:pPr>
            <w:del w:id="10665" w:author="Johnny Schultz" w:date="2020-02-12T15:49:00Z">
              <w:r w:rsidRPr="00A013FD">
                <w:rPr>
                  <w:sz w:val="20"/>
                </w:rPr>
                <w:delText xml:space="preserve">Without encoding: 380 bits </w:delText>
              </w:r>
            </w:del>
          </w:p>
          <w:p w14:paraId="707CBC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66" w:author="Johnny Schultz" w:date="2020-02-12T15:49:00Z"/>
                <w:sz w:val="20"/>
              </w:rPr>
            </w:pPr>
            <w:del w:id="10667" w:author="Johnny Schultz" w:date="2020-02-12T15:49:00Z">
              <w:r w:rsidRPr="00A013FD">
                <w:rPr>
                  <w:sz w:val="20"/>
                </w:rPr>
                <w:delText>With encoding: varies according to coding rate defined in the Signal Information field</w:delText>
              </w:r>
            </w:del>
          </w:p>
        </w:tc>
      </w:tr>
      <w:tr w:rsidR="00A013FD" w:rsidRPr="00A013FD" w14:paraId="62DE9963" w14:textId="77777777" w:rsidTr="00BF604E">
        <w:trPr>
          <w:jc w:val="center"/>
          <w:del w:id="10668" w:author="Johnny Schultz" w:date="2020-02-12T15:49:00Z"/>
        </w:trPr>
        <w:tc>
          <w:tcPr>
            <w:tcW w:w="2552" w:type="dxa"/>
          </w:tcPr>
          <w:p w14:paraId="1C0761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69" w:author="Johnny Schultz" w:date="2020-02-12T15:49:00Z"/>
                <w:sz w:val="20"/>
              </w:rPr>
            </w:pPr>
            <w:del w:id="10670" w:author="Johnny Schultz" w:date="2020-02-12T15:49:00Z">
              <w:r w:rsidRPr="00A013FD">
                <w:rPr>
                  <w:sz w:val="20"/>
                </w:rPr>
                <w:delText>CRC</w:delText>
              </w:r>
            </w:del>
          </w:p>
        </w:tc>
        <w:tc>
          <w:tcPr>
            <w:tcW w:w="1134" w:type="dxa"/>
          </w:tcPr>
          <w:p w14:paraId="623871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71" w:author="Johnny Schultz" w:date="2020-02-12T15:49:00Z"/>
                <w:sz w:val="20"/>
              </w:rPr>
            </w:pPr>
            <w:del w:id="10672" w:author="Johnny Schultz" w:date="2020-02-12T15:49:00Z">
              <w:r w:rsidRPr="00A013FD">
                <w:rPr>
                  <w:sz w:val="20"/>
                </w:rPr>
                <w:delText>32 bits</w:delText>
              </w:r>
            </w:del>
          </w:p>
        </w:tc>
        <w:tc>
          <w:tcPr>
            <w:tcW w:w="5103" w:type="dxa"/>
          </w:tcPr>
          <w:p w14:paraId="2A61F8DE"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0673" w:author="Johnny Schultz" w:date="2020-02-12T15:49:00Z"/>
                <w:rFonts w:eastAsiaTheme="minorHAnsi"/>
                <w:sz w:val="20"/>
              </w:rPr>
            </w:pPr>
            <w:del w:id="10674" w:author="Johnny Schultz" w:date="2020-02-12T15:49:00Z">
              <w:r w:rsidRPr="00A013FD">
                <w:rPr>
                  <w:sz w:val="20"/>
                </w:rPr>
                <w:delText>Without encoding: 32 bits;</w:delText>
              </w:r>
            </w:del>
          </w:p>
          <w:p w14:paraId="0B952EB3"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0675" w:author="Johnny Schultz" w:date="2020-02-12T15:49:00Z"/>
                <w:sz w:val="20"/>
              </w:rPr>
            </w:pPr>
            <w:del w:id="10676" w:author="Johnny Schultz" w:date="2020-02-12T15:49:00Z">
              <w:r w:rsidRPr="00A013FD">
                <w:rPr>
                  <w:sz w:val="20"/>
                </w:rPr>
                <w:delText>With encoding: varies according to coding rate defined in the Signal Information field;</w:delText>
              </w:r>
            </w:del>
          </w:p>
          <w:p w14:paraId="752D38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77" w:author="Johnny Schultz" w:date="2020-02-12T15:49:00Z"/>
                <w:sz w:val="20"/>
              </w:rPr>
            </w:pPr>
            <w:del w:id="10678" w:author="Johnny Schultz" w:date="2020-02-12T15:49:00Z">
              <w:r w:rsidRPr="00A013FD">
                <w:rPr>
                  <w:sz w:val="20"/>
                </w:rPr>
                <w:delText>Only the data length and data field are included in the CRC</w:delText>
              </w:r>
            </w:del>
          </w:p>
        </w:tc>
      </w:tr>
      <w:tr w:rsidR="00A013FD" w:rsidRPr="00A013FD" w14:paraId="777A2A97" w14:textId="77777777" w:rsidTr="00BF604E">
        <w:trPr>
          <w:jc w:val="center"/>
          <w:del w:id="10679" w:author="Johnny Schultz" w:date="2020-02-12T15:49:00Z"/>
        </w:trPr>
        <w:tc>
          <w:tcPr>
            <w:tcW w:w="2552" w:type="dxa"/>
          </w:tcPr>
          <w:p w14:paraId="10AF5F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80" w:author="Johnny Schultz" w:date="2020-02-12T15:49:00Z"/>
                <w:sz w:val="20"/>
              </w:rPr>
            </w:pPr>
            <w:del w:id="10681" w:author="Johnny Schultz" w:date="2020-02-12T15:49:00Z">
              <w:r w:rsidRPr="00A013FD">
                <w:rPr>
                  <w:sz w:val="20"/>
                </w:rPr>
                <w:delText>Buffer</w:delText>
              </w:r>
            </w:del>
          </w:p>
        </w:tc>
        <w:tc>
          <w:tcPr>
            <w:tcW w:w="1134" w:type="dxa"/>
          </w:tcPr>
          <w:p w14:paraId="32DD77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82" w:author="Johnny Schultz" w:date="2020-02-12T15:49:00Z"/>
                <w:sz w:val="20"/>
              </w:rPr>
            </w:pPr>
            <w:del w:id="10683" w:author="Johnny Schultz" w:date="2020-02-12T15:49:00Z">
              <w:r w:rsidRPr="00A013FD">
                <w:rPr>
                  <w:sz w:val="20"/>
                </w:rPr>
                <w:delText>40 bits</w:delText>
              </w:r>
            </w:del>
          </w:p>
        </w:tc>
        <w:tc>
          <w:tcPr>
            <w:tcW w:w="5103" w:type="dxa"/>
          </w:tcPr>
          <w:p w14:paraId="75346E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84" w:author="Johnny Schultz" w:date="2020-02-12T15:49:00Z"/>
                <w:sz w:val="20"/>
              </w:rPr>
            </w:pPr>
            <w:del w:id="10685" w:author="Johnny Schultz" w:date="2020-02-12T15:49:00Z">
              <w:r w:rsidRPr="00A013FD">
                <w:rPr>
                  <w:sz w:val="20"/>
                </w:rPr>
                <w:delText>Distance delay and jitter</w:delText>
              </w:r>
            </w:del>
          </w:p>
        </w:tc>
      </w:tr>
      <w:tr w:rsidR="00A013FD" w:rsidRPr="00A013FD" w14:paraId="47D9D9B0" w14:textId="77777777" w:rsidTr="00BF604E">
        <w:trPr>
          <w:jc w:val="center"/>
          <w:del w:id="10686" w:author="Johnny Schultz" w:date="2020-02-12T15:49:00Z"/>
        </w:trPr>
        <w:tc>
          <w:tcPr>
            <w:tcW w:w="2552" w:type="dxa"/>
          </w:tcPr>
          <w:p w14:paraId="24C0D0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87" w:author="Johnny Schultz" w:date="2020-02-12T15:49:00Z"/>
                <w:sz w:val="20"/>
              </w:rPr>
            </w:pPr>
            <w:del w:id="10688" w:author="Johnny Schultz" w:date="2020-02-12T15:49:00Z">
              <w:r w:rsidRPr="00A013FD">
                <w:rPr>
                  <w:sz w:val="20"/>
                </w:rPr>
                <w:delText>Total</w:delText>
              </w:r>
            </w:del>
          </w:p>
        </w:tc>
        <w:tc>
          <w:tcPr>
            <w:tcW w:w="1134" w:type="dxa"/>
          </w:tcPr>
          <w:p w14:paraId="13FF28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89" w:author="Johnny Schultz" w:date="2020-02-12T15:49:00Z"/>
                <w:sz w:val="20"/>
              </w:rPr>
            </w:pPr>
            <w:del w:id="10690" w:author="Johnny Schultz" w:date="2020-02-12T15:49:00Z">
              <w:r w:rsidRPr="00A013FD">
                <w:rPr>
                  <w:sz w:val="20"/>
                </w:rPr>
                <w:delText>512 bits</w:delText>
              </w:r>
            </w:del>
          </w:p>
        </w:tc>
        <w:tc>
          <w:tcPr>
            <w:tcW w:w="5103" w:type="dxa"/>
          </w:tcPr>
          <w:p w14:paraId="3ECC8A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691" w:author="Johnny Schultz" w:date="2020-02-12T15:49:00Z"/>
                <w:sz w:val="20"/>
                <w:lang w:eastAsia="ja-JP"/>
              </w:rPr>
            </w:pPr>
            <w:del w:id="10692" w:author="Johnny Schultz" w:date="2020-02-12T15:49:00Z">
              <w:r w:rsidRPr="00A013FD">
                <w:rPr>
                  <w:sz w:val="20"/>
                  <w:lang w:eastAsia="ja-JP"/>
                </w:rPr>
                <w:delText>Maximum 512 bits for 19.2 kbits/s π/4 QPSK</w:delText>
              </w:r>
            </w:del>
          </w:p>
        </w:tc>
      </w:tr>
    </w:tbl>
    <w:p w14:paraId="0B81062A" w14:textId="77777777" w:rsidR="00A013FD" w:rsidRPr="00A013FD" w:rsidRDefault="00A013FD" w:rsidP="00A013FD">
      <w:pPr>
        <w:keepNext/>
        <w:keepLines/>
        <w:tabs>
          <w:tab w:val="clear" w:pos="1134"/>
          <w:tab w:val="left" w:pos="360"/>
        </w:tabs>
        <w:spacing w:before="200"/>
        <w:ind w:left="360" w:hanging="360"/>
        <w:outlineLvl w:val="3"/>
        <w:rPr>
          <w:del w:id="10693" w:author="Johnny Schultz" w:date="2020-02-12T15:49:00Z"/>
          <w:b/>
        </w:rPr>
      </w:pPr>
      <w:del w:id="10694" w:author="Johnny Schultz" w:date="2020-02-12T15:49:00Z">
        <w:r w:rsidRPr="00A013FD">
          <w:rPr>
            <w:b/>
          </w:rPr>
          <w:delText>3.2.2.6</w:delText>
        </w:r>
        <w:r w:rsidRPr="00A013FD">
          <w:rPr>
            <w:b/>
          </w:rPr>
          <w:tab/>
          <w:delText>Transmission timing</w:delText>
        </w:r>
        <w:bookmarkEnd w:id="10620"/>
      </w:del>
    </w:p>
    <w:p w14:paraId="6FD628D6" w14:textId="77777777" w:rsidR="00A013FD" w:rsidRPr="00A013FD" w:rsidRDefault="00A013FD" w:rsidP="00A013FD">
      <w:pPr>
        <w:rPr>
          <w:del w:id="10695" w:author="Johnny Schultz" w:date="2020-02-12T15:49:00Z"/>
        </w:rPr>
      </w:pPr>
      <w:del w:id="10696" w:author="Johnny Schultz" w:date="2020-02-12T15:49:00Z">
        <w:r w:rsidRPr="00A013FD">
          <w:delText>There should be no modulation during the ramp down period.</w:delText>
        </w:r>
      </w:del>
    </w:p>
    <w:p w14:paraId="05E980B3" w14:textId="77777777" w:rsidR="00A013FD" w:rsidRPr="00A013FD" w:rsidRDefault="00A013FD" w:rsidP="00A013FD">
      <w:pPr>
        <w:keepNext/>
        <w:keepLines/>
        <w:tabs>
          <w:tab w:val="clear" w:pos="1134"/>
          <w:tab w:val="left" w:pos="360"/>
        </w:tabs>
        <w:spacing w:before="200"/>
        <w:ind w:left="360" w:hanging="360"/>
        <w:outlineLvl w:val="3"/>
        <w:rPr>
          <w:del w:id="10697" w:author="Johnny Schultz" w:date="2020-02-12T15:49:00Z"/>
          <w:b/>
        </w:rPr>
      </w:pPr>
      <w:bookmarkStart w:id="10698" w:name="_Toc440784027"/>
      <w:del w:id="10699" w:author="Johnny Schultz" w:date="2020-02-12T15:49:00Z">
        <w:r w:rsidRPr="00A013FD">
          <w:rPr>
            <w:b/>
          </w:rPr>
          <w:delText>3.2.2.7</w:delText>
        </w:r>
        <w:r w:rsidRPr="00A013FD">
          <w:rPr>
            <w:b/>
          </w:rPr>
          <w:tab/>
          <w:delText>Long transmission packets</w:delText>
        </w:r>
        <w:bookmarkEnd w:id="10698"/>
      </w:del>
    </w:p>
    <w:p w14:paraId="69FAF651" w14:textId="77777777" w:rsidR="00A013FD" w:rsidRPr="00A013FD" w:rsidRDefault="00A013FD" w:rsidP="00A013FD">
      <w:pPr>
        <w:rPr>
          <w:del w:id="10700" w:author="Johnny Schultz" w:date="2020-02-12T15:49:00Z"/>
        </w:rPr>
      </w:pPr>
      <w:del w:id="10701" w:author="Johnny Schultz" w:date="2020-02-12T15:49:00Z">
        <w:r w:rsidRPr="00A013FD">
          <w:delText>A station may occupy a maximum of 5 consecutive slots for one (1) continuous transmission. Only a single application of the overhead (ramp up, training sequence, flags, FCS, buffer) is required for a long transmission packet. The length of a long transmission packet should not be longer than necessary to transfer the data; i.e. the ASM should not add filler, however necessary block coding sizes and/or data fill to byte boundaries is permitted.</w:delText>
        </w:r>
      </w:del>
    </w:p>
    <w:p w14:paraId="5BC87078" w14:textId="77777777" w:rsidR="00A013FD" w:rsidRPr="00A013FD" w:rsidRDefault="00A013FD" w:rsidP="00A013FD">
      <w:pPr>
        <w:keepNext/>
        <w:keepLines/>
        <w:tabs>
          <w:tab w:val="clear" w:pos="1134"/>
          <w:tab w:val="left" w:pos="360"/>
        </w:tabs>
        <w:spacing w:before="200"/>
        <w:ind w:left="360" w:hanging="360"/>
        <w:outlineLvl w:val="2"/>
        <w:rPr>
          <w:del w:id="10702" w:author="Johnny Schultz" w:date="2020-02-12T15:49:00Z"/>
          <w:b/>
        </w:rPr>
      </w:pPr>
      <w:bookmarkStart w:id="10703" w:name="_Toc440784028"/>
      <w:del w:id="10704" w:author="Johnny Schultz" w:date="2020-02-12T15:49:00Z">
        <w:r w:rsidRPr="00A013FD">
          <w:rPr>
            <w:b/>
          </w:rPr>
          <w:delText>3.2.3</w:delText>
        </w:r>
        <w:r w:rsidRPr="00A013FD">
          <w:rPr>
            <w:b/>
          </w:rPr>
          <w:tab/>
          <w:delText>Error detection and control</w:delText>
        </w:r>
        <w:bookmarkEnd w:id="10703"/>
      </w:del>
    </w:p>
    <w:p w14:paraId="338F8CC7" w14:textId="77777777" w:rsidR="00A013FD" w:rsidRPr="00A013FD" w:rsidRDefault="00A013FD" w:rsidP="00A013FD">
      <w:pPr>
        <w:rPr>
          <w:del w:id="10705" w:author="Johnny Schultz" w:date="2020-02-12T15:49:00Z"/>
        </w:rPr>
      </w:pPr>
      <w:del w:id="10706" w:author="Johnny Schultz" w:date="2020-02-12T15:49:00Z">
        <w:r w:rsidRPr="00A013FD">
          <w:delText>Error detection is accomplished using a CRC polynomial as described in Annex 1.</w:delText>
        </w:r>
      </w:del>
    </w:p>
    <w:p w14:paraId="25187853" w14:textId="77777777" w:rsidR="00A013FD" w:rsidRPr="00A013FD" w:rsidRDefault="00A013FD" w:rsidP="00A013FD">
      <w:pPr>
        <w:keepNext/>
        <w:keepLines/>
        <w:tabs>
          <w:tab w:val="clear" w:pos="1134"/>
          <w:tab w:val="left" w:pos="360"/>
        </w:tabs>
        <w:spacing w:before="200"/>
        <w:ind w:left="360" w:hanging="360"/>
        <w:outlineLvl w:val="2"/>
        <w:rPr>
          <w:del w:id="10707" w:author="Johnny Schultz" w:date="2020-02-12T15:49:00Z"/>
          <w:b/>
        </w:rPr>
      </w:pPr>
      <w:del w:id="10708" w:author="Johnny Schultz" w:date="2020-02-12T15:49:00Z">
        <w:r w:rsidRPr="00A013FD">
          <w:rPr>
            <w:b/>
          </w:rPr>
          <w:delText>3.2.4</w:delText>
        </w:r>
        <w:r w:rsidRPr="00A013FD">
          <w:rPr>
            <w:b/>
          </w:rPr>
          <w:tab/>
          <w:delText>Forward Error correction</w:delText>
        </w:r>
      </w:del>
    </w:p>
    <w:p w14:paraId="36CCCD50" w14:textId="77777777" w:rsidR="00A013FD" w:rsidRPr="00A013FD" w:rsidRDefault="00A013FD" w:rsidP="00A013FD">
      <w:pPr>
        <w:rPr>
          <w:del w:id="10709" w:author="Johnny Schultz" w:date="2020-02-12T15:49:00Z"/>
        </w:rPr>
      </w:pPr>
      <w:del w:id="10710" w:author="Johnny Schultz" w:date="2020-02-12T15:49:00Z">
        <w:r w:rsidRPr="00A013FD">
          <w:delText>Forward error correction should be handled as described by the signal information.</w:delText>
        </w:r>
      </w:del>
    </w:p>
    <w:p w14:paraId="69ED42A3" w14:textId="77777777" w:rsidR="00A013FD" w:rsidRPr="00A013FD" w:rsidRDefault="00A013FD" w:rsidP="00A013FD">
      <w:pPr>
        <w:keepNext/>
        <w:keepLines/>
        <w:tabs>
          <w:tab w:val="left" w:pos="360"/>
        </w:tabs>
        <w:spacing w:before="200"/>
        <w:ind w:left="360" w:hanging="360"/>
        <w:outlineLvl w:val="1"/>
        <w:rPr>
          <w:del w:id="10711" w:author="Johnny Schultz" w:date="2020-02-12T15:49:00Z"/>
          <w:b/>
        </w:rPr>
      </w:pPr>
      <w:bookmarkStart w:id="10712" w:name="_Toc440784029"/>
      <w:del w:id="10713" w:author="Johnny Schultz" w:date="2020-02-12T15:49:00Z">
        <w:r w:rsidRPr="00A013FD">
          <w:rPr>
            <w:b/>
          </w:rPr>
          <w:delText>3.3</w:delText>
        </w:r>
        <w:r w:rsidRPr="00A013FD">
          <w:rPr>
            <w:b/>
          </w:rPr>
          <w:tab/>
          <w:delText>Sub layer 3 – link management entity</w:delText>
        </w:r>
      </w:del>
    </w:p>
    <w:bookmarkEnd w:id="10712"/>
    <w:p w14:paraId="4E22597B" w14:textId="77777777" w:rsidR="00A013FD" w:rsidRPr="00A013FD" w:rsidRDefault="00A013FD" w:rsidP="00A013FD">
      <w:pPr>
        <w:rPr>
          <w:del w:id="10714" w:author="Johnny Schultz" w:date="2020-02-12T15:49:00Z"/>
        </w:rPr>
      </w:pPr>
      <w:del w:id="10715" w:author="Johnny Schultz" w:date="2020-02-12T15:49:00Z">
        <w:r w:rsidRPr="00A013FD">
          <w:delText>The LME controls the operation of the DLS, MAC and the physical layer.</w:delText>
        </w:r>
      </w:del>
    </w:p>
    <w:p w14:paraId="16CF9D9A" w14:textId="77777777" w:rsidR="00A013FD" w:rsidRPr="00A013FD" w:rsidRDefault="00A013FD" w:rsidP="00A013FD">
      <w:pPr>
        <w:keepNext/>
        <w:keepLines/>
        <w:tabs>
          <w:tab w:val="clear" w:pos="1134"/>
          <w:tab w:val="left" w:pos="360"/>
        </w:tabs>
        <w:spacing w:before="200"/>
        <w:ind w:left="360" w:hanging="360"/>
        <w:outlineLvl w:val="2"/>
        <w:rPr>
          <w:del w:id="10716" w:author="Johnny Schultz" w:date="2020-02-12T15:49:00Z"/>
          <w:b/>
        </w:rPr>
      </w:pPr>
      <w:bookmarkStart w:id="10717" w:name="_Toc440784030"/>
      <w:del w:id="10718" w:author="Johnny Schultz" w:date="2020-02-12T15:49:00Z">
        <w:r w:rsidRPr="00A013FD">
          <w:rPr>
            <w:b/>
          </w:rPr>
          <w:delText>3.3.1</w:delText>
        </w:r>
        <w:r w:rsidRPr="00A013FD">
          <w:rPr>
            <w:b/>
          </w:rPr>
          <w:tab/>
          <w:delText>Access to the data link</w:delText>
        </w:r>
        <w:bookmarkEnd w:id="10717"/>
      </w:del>
    </w:p>
    <w:p w14:paraId="35DDCF39" w14:textId="77777777" w:rsidR="00A013FD" w:rsidRPr="00A013FD" w:rsidRDefault="00A013FD" w:rsidP="00A013FD">
      <w:pPr>
        <w:rPr>
          <w:del w:id="10719" w:author="Johnny Schultz" w:date="2020-02-12T15:49:00Z"/>
        </w:rPr>
      </w:pPr>
      <w:del w:id="10720" w:author="Johnny Schultz" w:date="2020-02-12T15:49:00Z">
        <w:r w:rsidRPr="00A013FD">
          <w:delText xml:space="preserve">There should be different access schemes for controlling access to the data transfer medium. The application and mode of operation determine the access scheme to be used. </w:delText>
        </w:r>
      </w:del>
    </w:p>
    <w:p w14:paraId="196392FA" w14:textId="77777777" w:rsidR="00A013FD" w:rsidRPr="00A013FD" w:rsidRDefault="00A013FD" w:rsidP="00A013FD">
      <w:pPr>
        <w:rPr>
          <w:del w:id="10721" w:author="Johnny Schultz" w:date="2020-02-12T15:49:00Z"/>
        </w:rPr>
      </w:pPr>
      <w:del w:id="10722" w:author="Johnny Schultz" w:date="2020-02-12T15:49:00Z">
        <w:r w:rsidRPr="00A013FD">
          <w:delText>The access schemes are ITDMA, RATDMA, SCTDMA and FATDMA</w:delText>
        </w:r>
        <w:r w:rsidRPr="00A013FD">
          <w:rPr>
            <w:lang w:eastAsia="ja-JP"/>
          </w:rPr>
          <w:delText>.</w:delText>
        </w:r>
        <w:r w:rsidRPr="00A013FD">
          <w:delText xml:space="preserve"> </w:delText>
        </w:r>
      </w:del>
    </w:p>
    <w:p w14:paraId="1C0A4F6C" w14:textId="77777777" w:rsidR="00A013FD" w:rsidRPr="00A013FD" w:rsidRDefault="00A013FD" w:rsidP="00A013FD">
      <w:pPr>
        <w:keepNext/>
        <w:keepLines/>
        <w:tabs>
          <w:tab w:val="clear" w:pos="1134"/>
          <w:tab w:val="left" w:pos="360"/>
        </w:tabs>
        <w:spacing w:before="200"/>
        <w:ind w:left="360" w:hanging="360"/>
        <w:outlineLvl w:val="3"/>
        <w:rPr>
          <w:del w:id="10723" w:author="Johnny Schultz" w:date="2020-02-12T15:49:00Z"/>
          <w:b/>
        </w:rPr>
      </w:pPr>
      <w:bookmarkStart w:id="10724" w:name="_Toc440784031"/>
      <w:del w:id="10725" w:author="Johnny Schultz" w:date="2020-02-12T15:49:00Z">
        <w:r w:rsidRPr="00A013FD">
          <w:rPr>
            <w:b/>
          </w:rPr>
          <w:delText>3.3.1.1</w:delText>
        </w:r>
        <w:r w:rsidRPr="00A013FD">
          <w:rPr>
            <w:b/>
          </w:rPr>
          <w:tab/>
          <w:delText>Cooperation on the data link</w:delText>
        </w:r>
      </w:del>
    </w:p>
    <w:bookmarkEnd w:id="10724"/>
    <w:p w14:paraId="5295AA77" w14:textId="77777777" w:rsidR="00A013FD" w:rsidRPr="00A013FD" w:rsidRDefault="00A013FD" w:rsidP="00A013FD">
      <w:pPr>
        <w:rPr>
          <w:del w:id="10726" w:author="Johnny Schultz" w:date="2020-02-12T15:49:00Z"/>
        </w:rPr>
      </w:pPr>
      <w:del w:id="10727" w:author="Johnny Schultz" w:date="2020-02-12T15:49:00Z">
        <w:r w:rsidRPr="00A013FD">
          <w:delText>The access schemes operate continuously, and in parallel, on the same physical data link. They all conform to the rules set up by the TDMA.</w:delText>
        </w:r>
        <w:bookmarkStart w:id="10728" w:name="_Toc440784032"/>
        <w:r w:rsidRPr="00A013FD">
          <w:delText xml:space="preserve"> The ASM system</w:delText>
        </w:r>
        <w:r w:rsidRPr="00A013FD">
          <w:rPr>
            <w:rFonts w:ascii="MS Mincho" w:hAnsi="MS Mincho"/>
            <w:lang w:eastAsia="ja-JP"/>
          </w:rPr>
          <w:delText xml:space="preserve"> </w:delText>
        </w:r>
        <w:r w:rsidRPr="00A013FD">
          <w:delText>must give priority to the AIS system when accessing the physical data link.</w:delText>
        </w:r>
      </w:del>
    </w:p>
    <w:p w14:paraId="52B974F7" w14:textId="77777777" w:rsidR="00A013FD" w:rsidRPr="00A013FD" w:rsidRDefault="00A013FD" w:rsidP="00A013FD">
      <w:pPr>
        <w:keepNext/>
        <w:keepLines/>
        <w:tabs>
          <w:tab w:val="clear" w:pos="1134"/>
          <w:tab w:val="left" w:pos="360"/>
        </w:tabs>
        <w:spacing w:before="200"/>
        <w:ind w:left="360" w:hanging="360"/>
        <w:outlineLvl w:val="3"/>
        <w:rPr>
          <w:del w:id="10729" w:author="Johnny Schultz" w:date="2020-02-12T15:49:00Z"/>
          <w:b/>
        </w:rPr>
      </w:pPr>
      <w:del w:id="10730" w:author="Johnny Schultz" w:date="2020-02-12T15:49:00Z">
        <w:r w:rsidRPr="00A013FD">
          <w:rPr>
            <w:b/>
          </w:rPr>
          <w:delText>3.3.1.2</w:delText>
        </w:r>
        <w:r w:rsidRPr="00A013FD">
          <w:rPr>
            <w:b/>
          </w:rPr>
          <w:tab/>
          <w:delText>Candidate slots</w:delText>
        </w:r>
      </w:del>
    </w:p>
    <w:p w14:paraId="2FC90A7D" w14:textId="77777777" w:rsidR="00A013FD" w:rsidRPr="00A013FD" w:rsidRDefault="00A013FD" w:rsidP="00A013FD">
      <w:pPr>
        <w:rPr>
          <w:del w:id="10731" w:author="Johnny Schultz" w:date="2020-02-12T15:49:00Z"/>
        </w:rPr>
      </w:pPr>
      <w:del w:id="10732" w:author="Johnny Schultz" w:date="2020-02-12T15:49:00Z">
        <w:r w:rsidRPr="00A013FD">
          <w:delText xml:space="preserve">Slots, used for transmission, are selected from </w:delText>
        </w:r>
        <w:r w:rsidRPr="00A013FD">
          <w:rPr>
            <w:i/>
            <w:iCs/>
          </w:rPr>
          <w:delText>candidate slots</w:delText>
        </w:r>
        <w:r w:rsidRPr="00A013FD">
          <w:delText xml:space="preserve"> in the selection interval (SI) which is defined as 150 slots.</w:delText>
        </w:r>
      </w:del>
    </w:p>
    <w:p w14:paraId="4EA42052" w14:textId="77777777" w:rsidR="00A013FD" w:rsidRPr="00A013FD" w:rsidRDefault="00A013FD" w:rsidP="00A013FD">
      <w:pPr>
        <w:rPr>
          <w:del w:id="10733" w:author="Johnny Schultz" w:date="2020-02-12T15:49:00Z"/>
        </w:rPr>
      </w:pPr>
      <w:del w:id="10734" w:author="Johnny Schultz" w:date="2020-02-12T15:49:00Z">
        <w:r w:rsidRPr="00A013FD">
          <w:delText>The selection process uses received data from AIS and ASM.</w:delText>
        </w:r>
      </w:del>
    </w:p>
    <w:p w14:paraId="0978CB80" w14:textId="77777777" w:rsidR="00A013FD" w:rsidRPr="00A013FD" w:rsidRDefault="00A013FD" w:rsidP="00A013FD">
      <w:pPr>
        <w:rPr>
          <w:del w:id="10735" w:author="Johnny Schultz" w:date="2020-02-12T15:49:00Z"/>
        </w:rPr>
      </w:pPr>
      <w:del w:id="10736" w:author="Johnny Schultz" w:date="2020-02-12T15:49:00Z">
        <w:r w:rsidRPr="00A013FD">
          <w:delText>There should be, at minimum, a set of four candidate slots to choose from.</w:delText>
        </w:r>
      </w:del>
    </w:p>
    <w:p w14:paraId="7A239B94" w14:textId="77777777" w:rsidR="00A013FD" w:rsidRPr="00A013FD" w:rsidRDefault="00A013FD" w:rsidP="00A013FD">
      <w:pPr>
        <w:rPr>
          <w:del w:id="10737" w:author="Johnny Schultz" w:date="2020-02-12T15:49:00Z"/>
        </w:rPr>
      </w:pPr>
      <w:del w:id="10738" w:author="Johnny Schultz" w:date="2020-02-12T15:49:00Z">
        <w:r w:rsidRPr="00A013FD">
          <w:delText xml:space="preserve">The candidate slots are primarily selected from slots that are free on AIS and ASM. </w:delText>
        </w:r>
      </w:del>
    </w:p>
    <w:p w14:paraId="431471CE" w14:textId="77777777" w:rsidR="00A013FD" w:rsidRPr="00A013FD" w:rsidRDefault="00A013FD" w:rsidP="00A013FD">
      <w:pPr>
        <w:rPr>
          <w:del w:id="10739" w:author="Johnny Schultz" w:date="2020-02-12T15:49:00Z"/>
        </w:rPr>
      </w:pPr>
      <w:del w:id="10740" w:author="Johnny Schultz" w:date="2020-02-12T15:49:00Z">
        <w:r w:rsidRPr="00A013FD">
          <w:delText>The available slots are as defined in Recommendation ITU-R M.1371 and must only be taken from the most distant station(s) within the SI.</w:delText>
        </w:r>
      </w:del>
    </w:p>
    <w:p w14:paraId="025EBB30" w14:textId="77777777" w:rsidR="00A013FD" w:rsidRPr="00A013FD" w:rsidRDefault="00A013FD" w:rsidP="00A013FD">
      <w:pPr>
        <w:rPr>
          <w:del w:id="10741" w:author="Johnny Schultz" w:date="2020-02-12T15:49:00Z"/>
        </w:rPr>
      </w:pPr>
      <w:del w:id="10742" w:author="Johnny Schultz" w:date="2020-02-12T15:49:00Z">
        <w:r w:rsidRPr="00A013FD">
          <w:delText>If the candidate slot set contains less than four slots, additional candidate slots can be obtained by using the following rules and order (rule 1 followed by rule 2):</w:delText>
        </w:r>
      </w:del>
    </w:p>
    <w:p w14:paraId="073FE1A1" w14:textId="77777777" w:rsidR="00A013FD" w:rsidRPr="00A013FD" w:rsidRDefault="00A013FD" w:rsidP="00A013FD">
      <w:pPr>
        <w:tabs>
          <w:tab w:val="clear" w:pos="2268"/>
          <w:tab w:val="left" w:pos="2608"/>
          <w:tab w:val="left" w:pos="3345"/>
        </w:tabs>
        <w:spacing w:before="80"/>
        <w:ind w:left="1134" w:hanging="1134"/>
        <w:rPr>
          <w:del w:id="10743" w:author="Johnny Schultz" w:date="2020-02-12T15:49:00Z"/>
        </w:rPr>
      </w:pPr>
      <w:del w:id="10744" w:author="Johnny Schultz" w:date="2020-02-12T15:49:00Z">
        <w:r w:rsidRPr="00A013FD">
          <w:delText>Rule 1:</w:delText>
        </w:r>
        <w:r w:rsidRPr="00A013FD">
          <w:tab/>
          <w:delText>available slot on an AIS channel and free on all other AIS and ASM channels</w:delText>
        </w:r>
      </w:del>
    </w:p>
    <w:p w14:paraId="38BF9204" w14:textId="77777777" w:rsidR="00A013FD" w:rsidRPr="00A013FD" w:rsidRDefault="00A013FD" w:rsidP="00A013FD">
      <w:pPr>
        <w:tabs>
          <w:tab w:val="clear" w:pos="2268"/>
          <w:tab w:val="left" w:pos="2608"/>
          <w:tab w:val="left" w:pos="3345"/>
        </w:tabs>
        <w:spacing w:before="80"/>
        <w:ind w:left="1134" w:hanging="1134"/>
        <w:rPr>
          <w:del w:id="10745" w:author="Johnny Schultz" w:date="2020-02-12T15:49:00Z"/>
        </w:rPr>
      </w:pPr>
      <w:del w:id="10746" w:author="Johnny Schultz" w:date="2020-02-12T15:49:00Z">
        <w:r w:rsidRPr="00A013FD">
          <w:delText>Rule 2:</w:delText>
        </w:r>
        <w:r w:rsidRPr="00A013FD">
          <w:tab/>
          <w:delText>available slot on both AIS channels and free on all ASM channels.</w:delText>
        </w:r>
      </w:del>
    </w:p>
    <w:p w14:paraId="28517A96" w14:textId="77777777" w:rsidR="00A013FD" w:rsidRPr="00A013FD" w:rsidRDefault="00A013FD" w:rsidP="00A013FD">
      <w:pPr>
        <w:rPr>
          <w:del w:id="10747" w:author="Johnny Schultz" w:date="2020-02-12T15:49:00Z"/>
        </w:rPr>
      </w:pPr>
      <w:del w:id="10748" w:author="Johnny Schultz" w:date="2020-02-12T15:49:00Z">
        <w:r w:rsidRPr="00A013FD">
          <w:delText>When selecting candidates for messages longer than one (1) slot, a candidate slot should be the first slot in a consecutive block of slots that conform to the selection criteria stated above.</w:delText>
        </w:r>
      </w:del>
    </w:p>
    <w:p w14:paraId="58D8A08F" w14:textId="77777777" w:rsidR="00A013FD" w:rsidRPr="00A013FD" w:rsidRDefault="00A013FD" w:rsidP="00A013FD">
      <w:pPr>
        <w:rPr>
          <w:del w:id="10749" w:author="Johnny Schultz" w:date="2020-02-12T15:49:00Z"/>
        </w:rPr>
      </w:pPr>
      <w:del w:id="10750" w:author="Johnny Schultz" w:date="2020-02-12T15:49:00Z">
        <w:r w:rsidRPr="00A013FD">
          <w:delText>If the station cannot find sufficient number of candidate slots, the station should not transmit and should re-schedule the transmission.</w:delText>
        </w:r>
      </w:del>
    </w:p>
    <w:p w14:paraId="09948683" w14:textId="77777777" w:rsidR="00A013FD" w:rsidRPr="00A013FD" w:rsidRDefault="00A013FD" w:rsidP="00A013FD">
      <w:pPr>
        <w:rPr>
          <w:del w:id="10751" w:author="Johnny Schultz" w:date="2020-02-12T15:49:00Z"/>
        </w:rPr>
      </w:pPr>
      <w:del w:id="10752" w:author="Johnny Schultz" w:date="2020-02-12T15:49:00Z">
        <w:r w:rsidRPr="00A013FD">
          <w:delText>The candidate slot selection process also has to consider time periods reserved for the reception of the bulletin board.</w:delText>
        </w:r>
      </w:del>
    </w:p>
    <w:bookmarkEnd w:id="10728"/>
    <w:p w14:paraId="21F90D09" w14:textId="77777777" w:rsidR="00A013FD" w:rsidRPr="00A013FD" w:rsidRDefault="00A013FD" w:rsidP="00A013FD">
      <w:pPr>
        <w:rPr>
          <w:del w:id="10753" w:author="Johnny Schultz" w:date="2020-02-12T15:49:00Z"/>
        </w:rPr>
      </w:pPr>
      <w:del w:id="10754" w:author="Johnny Schultz" w:date="2020-02-12T15:49:00Z">
        <w:r w:rsidRPr="00A013FD">
          <w:delText xml:space="preserve">The purpose of maintaining a minimum of four candidate slots within the same probability of being used for transmission is to provide high probability of access to the link. </w:delText>
        </w:r>
      </w:del>
    </w:p>
    <w:p w14:paraId="6A75C3A5" w14:textId="77777777" w:rsidR="00A013FD" w:rsidRPr="00A013FD" w:rsidRDefault="00A013FD" w:rsidP="00A013FD">
      <w:pPr>
        <w:keepNext/>
        <w:keepLines/>
        <w:numPr>
          <w:ilvl w:val="2"/>
          <w:numId w:val="0"/>
        </w:numPr>
        <w:tabs>
          <w:tab w:val="clear" w:pos="1134"/>
          <w:tab w:val="left" w:pos="360"/>
        </w:tabs>
        <w:spacing w:before="200"/>
        <w:ind w:left="360" w:hanging="360"/>
        <w:outlineLvl w:val="2"/>
        <w:rPr>
          <w:del w:id="10755" w:author="Johnny Schultz" w:date="2020-02-12T15:49:00Z"/>
          <w:b/>
        </w:rPr>
      </w:pPr>
      <w:bookmarkStart w:id="10756" w:name="_Toc440784033"/>
      <w:del w:id="10757" w:author="Johnny Schultz" w:date="2020-02-12T15:49:00Z">
        <w:r w:rsidRPr="00A013FD">
          <w:rPr>
            <w:b/>
          </w:rPr>
          <w:delText>3.3.2</w:delText>
        </w:r>
        <w:r w:rsidRPr="00A013FD">
          <w:rPr>
            <w:b/>
          </w:rPr>
          <w:tab/>
          <w:delText>Modes of operation</w:delText>
        </w:r>
      </w:del>
    </w:p>
    <w:bookmarkEnd w:id="10756"/>
    <w:p w14:paraId="42DF85AE" w14:textId="77777777" w:rsidR="00A013FD" w:rsidRPr="00A013FD" w:rsidRDefault="00A013FD" w:rsidP="00A013FD">
      <w:pPr>
        <w:rPr>
          <w:del w:id="10758" w:author="Johnny Schultz" w:date="2020-02-12T15:49:00Z"/>
        </w:rPr>
      </w:pPr>
      <w:del w:id="10759" w:author="Johnny Schultz" w:date="2020-02-12T15:49:00Z">
        <w:r w:rsidRPr="00A013FD">
          <w:delText xml:space="preserve">There should be three modes of operation. The default mode should be autonomous and may be switched to/from other modes. </w:delText>
        </w:r>
      </w:del>
    </w:p>
    <w:p w14:paraId="14183DE7" w14:textId="77777777" w:rsidR="00A013FD" w:rsidRPr="00A013FD" w:rsidRDefault="00A013FD" w:rsidP="00A013FD">
      <w:pPr>
        <w:keepNext/>
        <w:keepLines/>
        <w:tabs>
          <w:tab w:val="clear" w:pos="1134"/>
          <w:tab w:val="left" w:pos="360"/>
        </w:tabs>
        <w:spacing w:before="200"/>
        <w:ind w:left="360" w:hanging="360"/>
        <w:outlineLvl w:val="3"/>
        <w:rPr>
          <w:del w:id="10760" w:author="Johnny Schultz" w:date="2020-02-12T15:49:00Z"/>
          <w:b/>
        </w:rPr>
      </w:pPr>
      <w:bookmarkStart w:id="10761" w:name="_Toc440784034"/>
      <w:del w:id="10762" w:author="Johnny Schultz" w:date="2020-02-12T15:49:00Z">
        <w:r w:rsidRPr="00A013FD">
          <w:rPr>
            <w:b/>
          </w:rPr>
          <w:delText>3.3.2.1</w:delText>
        </w:r>
        <w:r w:rsidRPr="00A013FD">
          <w:rPr>
            <w:b/>
          </w:rPr>
          <w:tab/>
          <w:delText xml:space="preserve">Autonomous </w:delText>
        </w:r>
      </w:del>
    </w:p>
    <w:bookmarkEnd w:id="10761"/>
    <w:p w14:paraId="010B8AA8" w14:textId="77777777" w:rsidR="00A013FD" w:rsidRPr="00A013FD" w:rsidRDefault="00A013FD" w:rsidP="00A013FD">
      <w:pPr>
        <w:rPr>
          <w:del w:id="10763" w:author="Johnny Schultz" w:date="2020-02-12T15:49:00Z"/>
        </w:rPr>
      </w:pPr>
      <w:del w:id="10764" w:author="Johnny Schultz" w:date="2020-02-12T15:49:00Z">
        <w:r w:rsidRPr="00A013FD">
          <w:delText>A station operating autonomously should determine its own schedule for transmission. The station should automatically resolve scheduling conflicts with other stations.</w:delText>
        </w:r>
      </w:del>
    </w:p>
    <w:p w14:paraId="32D30A4D" w14:textId="77777777" w:rsidR="00A013FD" w:rsidRPr="00A013FD" w:rsidRDefault="00A013FD" w:rsidP="00A013FD">
      <w:pPr>
        <w:keepNext/>
        <w:keepLines/>
        <w:tabs>
          <w:tab w:val="clear" w:pos="1134"/>
          <w:tab w:val="left" w:pos="360"/>
        </w:tabs>
        <w:spacing w:before="200"/>
        <w:ind w:left="360" w:hanging="360"/>
        <w:outlineLvl w:val="3"/>
        <w:rPr>
          <w:del w:id="10765" w:author="Johnny Schultz" w:date="2020-02-12T15:49:00Z"/>
          <w:b/>
        </w:rPr>
      </w:pPr>
      <w:bookmarkStart w:id="10766" w:name="_Toc440784035"/>
      <w:del w:id="10767" w:author="Johnny Schultz" w:date="2020-02-12T15:49:00Z">
        <w:r w:rsidRPr="00A013FD">
          <w:rPr>
            <w:b/>
          </w:rPr>
          <w:delText>3.3.2.2</w:delText>
        </w:r>
        <w:r w:rsidRPr="00A013FD">
          <w:rPr>
            <w:b/>
          </w:rPr>
          <w:tab/>
          <w:delText>Assigned</w:delText>
        </w:r>
      </w:del>
    </w:p>
    <w:bookmarkEnd w:id="10766"/>
    <w:p w14:paraId="653EF973" w14:textId="77777777" w:rsidR="00A013FD" w:rsidRPr="00A013FD" w:rsidRDefault="00A013FD" w:rsidP="00A013FD">
      <w:pPr>
        <w:rPr>
          <w:del w:id="10768" w:author="Johnny Schultz" w:date="2020-02-12T15:49:00Z"/>
        </w:rPr>
      </w:pPr>
      <w:del w:id="10769" w:author="Johnny Schultz" w:date="2020-02-12T15:49:00Z">
        <w:r w:rsidRPr="00A013FD">
          <w:delText>A station operating in the assigned mode takes into account the transmission schedule of the assigning message when determining when it should transmit.</w:delText>
        </w:r>
      </w:del>
    </w:p>
    <w:p w14:paraId="3BF48F13" w14:textId="77777777" w:rsidR="00A013FD" w:rsidRPr="00A013FD" w:rsidRDefault="00A013FD" w:rsidP="00A013FD">
      <w:pPr>
        <w:keepNext/>
        <w:keepLines/>
        <w:tabs>
          <w:tab w:val="clear" w:pos="1134"/>
          <w:tab w:val="left" w:pos="360"/>
        </w:tabs>
        <w:spacing w:before="200"/>
        <w:ind w:left="360" w:hanging="360"/>
        <w:outlineLvl w:val="3"/>
        <w:rPr>
          <w:del w:id="10770" w:author="Johnny Schultz" w:date="2020-02-12T15:49:00Z"/>
          <w:b/>
        </w:rPr>
      </w:pPr>
      <w:bookmarkStart w:id="10771" w:name="_Toc440784036"/>
      <w:del w:id="10772" w:author="Johnny Schultz" w:date="2020-02-12T15:49:00Z">
        <w:r w:rsidRPr="00A013FD">
          <w:rPr>
            <w:b/>
          </w:rPr>
          <w:delText>3.3.2.3</w:delText>
        </w:r>
        <w:r w:rsidRPr="00A013FD">
          <w:rPr>
            <w:b/>
          </w:rPr>
          <w:tab/>
          <w:delText>Polled</w:delText>
        </w:r>
      </w:del>
    </w:p>
    <w:bookmarkEnd w:id="10771"/>
    <w:p w14:paraId="3021A96A" w14:textId="77777777" w:rsidR="00A013FD" w:rsidRPr="00A013FD" w:rsidRDefault="00A013FD" w:rsidP="00A013FD">
      <w:pPr>
        <w:rPr>
          <w:del w:id="10773" w:author="Johnny Schultz" w:date="2020-02-12T15:49:00Z"/>
        </w:rPr>
      </w:pPr>
      <w:del w:id="10774" w:author="Johnny Schultz" w:date="2020-02-12T15:49:00Z">
        <w:r w:rsidRPr="00A013FD">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166D155C" w14:textId="77777777" w:rsidR="00A013FD" w:rsidRPr="00A013FD" w:rsidRDefault="00A013FD" w:rsidP="00A013FD">
      <w:pPr>
        <w:keepNext/>
        <w:keepLines/>
        <w:tabs>
          <w:tab w:val="clear" w:pos="1134"/>
          <w:tab w:val="left" w:pos="360"/>
        </w:tabs>
        <w:spacing w:before="200"/>
        <w:ind w:left="360" w:hanging="360"/>
        <w:outlineLvl w:val="2"/>
        <w:rPr>
          <w:del w:id="10775" w:author="Johnny Schultz" w:date="2020-02-12T15:49:00Z"/>
          <w:b/>
        </w:rPr>
      </w:pPr>
      <w:bookmarkStart w:id="10776" w:name="_Toc440784037"/>
      <w:del w:id="10777" w:author="Johnny Schultz" w:date="2020-02-12T15:49:00Z">
        <w:r w:rsidRPr="00A013FD">
          <w:rPr>
            <w:b/>
          </w:rPr>
          <w:delText>3.3.3</w:delText>
        </w:r>
        <w:r w:rsidRPr="00A013FD">
          <w:rPr>
            <w:b/>
          </w:rPr>
          <w:tab/>
          <w:delText>Initialization</w:delText>
        </w:r>
      </w:del>
    </w:p>
    <w:bookmarkEnd w:id="10776"/>
    <w:p w14:paraId="71D939B1" w14:textId="77777777" w:rsidR="00A013FD" w:rsidRPr="00A013FD" w:rsidRDefault="00A013FD" w:rsidP="00A013FD">
      <w:pPr>
        <w:rPr>
          <w:del w:id="10778" w:author="Johnny Schultz" w:date="2020-02-12T15:49:00Z"/>
        </w:rPr>
      </w:pPr>
      <w:del w:id="10779" w:author="Johnny Schultz" w:date="2020-02-12T15:49:00Z">
        <w:r w:rsidRPr="00A013FD">
          <w:delTex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delText>
        </w:r>
      </w:del>
    </w:p>
    <w:p w14:paraId="3587423F" w14:textId="77777777" w:rsidR="00A013FD" w:rsidRPr="00A013FD" w:rsidRDefault="00A013FD" w:rsidP="00A013FD">
      <w:pPr>
        <w:keepNext/>
        <w:keepLines/>
        <w:tabs>
          <w:tab w:val="clear" w:pos="1134"/>
          <w:tab w:val="left" w:pos="360"/>
        </w:tabs>
        <w:spacing w:before="200"/>
        <w:ind w:left="360" w:hanging="360"/>
        <w:outlineLvl w:val="2"/>
        <w:rPr>
          <w:del w:id="10780" w:author="Johnny Schultz" w:date="2020-02-12T15:49:00Z"/>
          <w:b/>
        </w:rPr>
      </w:pPr>
      <w:bookmarkStart w:id="10781" w:name="_Toc440784038"/>
      <w:del w:id="10782" w:author="Johnny Schultz" w:date="2020-02-12T15:49:00Z">
        <w:r w:rsidRPr="00A013FD">
          <w:rPr>
            <w:b/>
          </w:rPr>
          <w:delText>3.3.4</w:delText>
        </w:r>
        <w:r w:rsidRPr="00A013FD">
          <w:rPr>
            <w:b/>
          </w:rPr>
          <w:tab/>
          <w:delText>Channel access schemes</w:delText>
        </w:r>
      </w:del>
    </w:p>
    <w:bookmarkEnd w:id="10781"/>
    <w:p w14:paraId="210549F9" w14:textId="77777777" w:rsidR="00A013FD" w:rsidRPr="00A013FD" w:rsidRDefault="00A013FD" w:rsidP="00A013FD">
      <w:pPr>
        <w:rPr>
          <w:del w:id="10783" w:author="Johnny Schultz" w:date="2020-02-12T15:49:00Z"/>
        </w:rPr>
      </w:pPr>
      <w:del w:id="10784" w:author="Johnny Schultz" w:date="2020-02-12T15:49:00Z">
        <w:r w:rsidRPr="00A013FD">
          <w:delText>The access schemes, as defined below, should coexist and operate simultaneously on the TDMA channel. The access schemes ITDMA, RATDMA and FATDMA are as defined in Recommendation ITU-R M.1371.</w:delText>
        </w:r>
      </w:del>
    </w:p>
    <w:p w14:paraId="62F39C30" w14:textId="77777777" w:rsidR="00A013FD" w:rsidRPr="00A013FD" w:rsidRDefault="00A013FD" w:rsidP="00A013FD">
      <w:pPr>
        <w:keepNext/>
        <w:keepLines/>
        <w:tabs>
          <w:tab w:val="clear" w:pos="1134"/>
          <w:tab w:val="left" w:pos="360"/>
        </w:tabs>
        <w:spacing w:before="200"/>
        <w:ind w:left="360" w:hanging="360"/>
        <w:outlineLvl w:val="3"/>
        <w:rPr>
          <w:del w:id="10785" w:author="Johnny Schultz" w:date="2020-02-12T15:49:00Z"/>
          <w:b/>
        </w:rPr>
      </w:pPr>
      <w:bookmarkStart w:id="10786" w:name="_Toc440784045"/>
      <w:del w:id="10787" w:author="Johnny Schultz" w:date="2020-02-12T15:49:00Z">
        <w:r w:rsidRPr="00A013FD">
          <w:rPr>
            <w:b/>
          </w:rPr>
          <w:delText>3.3.4.1</w:delText>
        </w:r>
        <w:r w:rsidRPr="00A013FD">
          <w:rPr>
            <w:b/>
          </w:rPr>
          <w:tab/>
          <w:delText>Slot carrier sense time division multiple access (SCTDMA)</w:delText>
        </w:r>
      </w:del>
    </w:p>
    <w:p w14:paraId="36BBC943" w14:textId="77777777" w:rsidR="00A013FD" w:rsidRPr="00A013FD" w:rsidRDefault="00A013FD" w:rsidP="00A013FD">
      <w:pPr>
        <w:rPr>
          <w:del w:id="10788" w:author="Johnny Schultz" w:date="2020-02-12T15:49:00Z"/>
        </w:rPr>
      </w:pPr>
      <w:del w:id="10789" w:author="Johnny Schultz" w:date="2020-02-12T15:49:00Z">
        <w:r w:rsidRPr="00A013FD">
          <w:rPr>
            <w:lang w:eastAsia="ja-JP"/>
          </w:rPr>
          <w:delText>SC</w:delText>
        </w:r>
        <w:r w:rsidRPr="00A013FD">
          <w:delText xml:space="preserve">TDMA </w:delText>
        </w:r>
        <w:r w:rsidRPr="00A013FD">
          <w:rPr>
            <w:lang w:eastAsia="ja-JP"/>
          </w:rPr>
          <w:delText>may be used for satellite-uplink transmissions.</w:delText>
        </w:r>
      </w:del>
    </w:p>
    <w:p w14:paraId="5D24D16D" w14:textId="77777777" w:rsidR="00A013FD" w:rsidRPr="00A013FD" w:rsidRDefault="00A013FD" w:rsidP="00A013FD">
      <w:pPr>
        <w:keepNext/>
        <w:keepLines/>
        <w:tabs>
          <w:tab w:val="clear" w:pos="1134"/>
          <w:tab w:val="left" w:pos="360"/>
        </w:tabs>
        <w:spacing w:before="200"/>
        <w:ind w:left="360" w:hanging="360"/>
        <w:outlineLvl w:val="3"/>
        <w:rPr>
          <w:del w:id="10790" w:author="Johnny Schultz" w:date="2020-02-12T15:49:00Z"/>
          <w:b/>
        </w:rPr>
      </w:pPr>
      <w:del w:id="10791" w:author="Johnny Schultz" w:date="2020-02-12T15:49:00Z">
        <w:r w:rsidRPr="00A013FD">
          <w:rPr>
            <w:b/>
          </w:rPr>
          <w:delText>3.3.4.2</w:delText>
        </w:r>
        <w:r w:rsidRPr="00A013FD">
          <w:rPr>
            <w:b/>
          </w:rPr>
          <w:tab/>
          <w:delText>Slot carrier sense time division multiple access algorithm</w:delText>
        </w:r>
      </w:del>
    </w:p>
    <w:p w14:paraId="68832460" w14:textId="77777777" w:rsidR="00A013FD" w:rsidRPr="00A013FD" w:rsidRDefault="00A013FD" w:rsidP="00A013FD">
      <w:pPr>
        <w:rPr>
          <w:del w:id="10792" w:author="Johnny Schultz" w:date="2020-02-12T15:49:00Z"/>
          <w:lang w:eastAsia="ja-JP"/>
        </w:rPr>
      </w:pPr>
      <w:del w:id="10793" w:author="Johnny Schultz" w:date="2020-02-12T15:49:00Z">
        <w:r w:rsidRPr="00A013FD">
          <w:delText xml:space="preserve">Access to the data link should be achieved with reference to frame start using UTC direct. </w:delText>
        </w:r>
      </w:del>
    </w:p>
    <w:p w14:paraId="0A1778A8" w14:textId="77777777" w:rsidR="00A013FD" w:rsidRPr="00A013FD" w:rsidRDefault="00A013FD" w:rsidP="00A013FD">
      <w:pPr>
        <w:rPr>
          <w:del w:id="10794" w:author="Johnny Schultz" w:date="2020-02-12T15:49:00Z"/>
        </w:rPr>
      </w:pPr>
      <w:del w:id="10795" w:author="Johnny Schultz" w:date="2020-02-12T15:49:00Z">
        <w:r w:rsidRPr="00A013FD">
          <w:delText>VDES stations using SCTDMA should detect if the slot is used by examining the CS detection window of 1 146 µs starting at 833 µs and ending at 1 979 µs after the start of the slot intended for transmission (</w:delText>
        </w:r>
        <w:r w:rsidRPr="00A013FD">
          <w:rPr>
            <w:i/>
            <w:iCs/>
          </w:rPr>
          <w:delText>T</w:delText>
        </w:r>
        <w:r w:rsidRPr="00A013FD">
          <w:rPr>
            <w:vertAlign w:val="subscript"/>
          </w:rPr>
          <w:delText>0</w:delText>
        </w:r>
        <w:r w:rsidRPr="00A013FD">
          <w:delText>). Signals within the first 833 µs of the time period are excluded from the decision to allow for propagation delays and ramp down periods of other units.</w:delText>
        </w:r>
      </w:del>
    </w:p>
    <w:p w14:paraId="417C6939" w14:textId="77777777" w:rsidR="00A013FD" w:rsidRPr="00A013FD" w:rsidRDefault="00A013FD" w:rsidP="00A013FD">
      <w:pPr>
        <w:rPr>
          <w:del w:id="10796" w:author="Johnny Schultz" w:date="2020-02-12T15:49:00Z"/>
        </w:rPr>
      </w:pPr>
      <w:del w:id="10797" w:author="Johnny Schultz" w:date="2020-02-12T15:49:00Z">
        <w:r w:rsidRPr="00A013FD">
          <w:rPr>
            <w:lang w:eastAsia="ja-JP"/>
          </w:rPr>
          <w:delText>VDES stations using the SCTDMA</w:delText>
        </w:r>
        <w:r w:rsidRPr="00A013FD">
          <w:delText xml:space="preserve"> </w:delText>
        </w:r>
        <w:r w:rsidRPr="00A013FD">
          <w:rPr>
            <w:lang w:eastAsia="ja-JP"/>
          </w:rPr>
          <w:delText xml:space="preserve">access scheme </w:delText>
        </w:r>
        <w:r w:rsidRPr="00A013FD">
          <w:delText>should not transmit on any slot in which, during the CS detection window, a signal level greater than the “CS detection threshold” is detected.</w:delText>
        </w:r>
      </w:del>
    </w:p>
    <w:p w14:paraId="5CDD7F48" w14:textId="77777777" w:rsidR="00A013FD" w:rsidRPr="00A013FD" w:rsidRDefault="00A013FD" w:rsidP="00A013FD">
      <w:pPr>
        <w:rPr>
          <w:del w:id="10798" w:author="Johnny Schultz" w:date="2020-02-12T15:49:00Z"/>
        </w:rPr>
      </w:pPr>
      <w:del w:id="10799" w:author="Johnny Schultz" w:date="2020-02-12T15:49:00Z">
        <w:r w:rsidRPr="00A013FD">
          <w:delText xml:space="preserve">The transmission of a </w:delText>
        </w:r>
        <w:r w:rsidRPr="00A013FD">
          <w:rPr>
            <w:lang w:eastAsia="ja-JP"/>
          </w:rPr>
          <w:delText>SC</w:delText>
        </w:r>
        <w:r w:rsidRPr="00A013FD">
          <w:delText xml:space="preserve">TDMA packet should commence </w:delText>
        </w:r>
        <w:r w:rsidRPr="00A013FD">
          <w:rPr>
            <w:lang w:eastAsia="ja-JP"/>
          </w:rPr>
          <w:delText xml:space="preserve">2 917 </w:delText>
        </w:r>
        <w:r w:rsidRPr="00A013FD">
          <w:delText>µs after the nominal start of the time period (see Fig.</w:delText>
        </w:r>
        <w:r w:rsidRPr="00A013FD">
          <w:rPr>
            <w:lang w:eastAsia="ja-JP"/>
          </w:rPr>
          <w:delText xml:space="preserve"> A2-3</w:delText>
        </w:r>
        <w:r w:rsidRPr="00A013FD">
          <w:delText>).</w:delText>
        </w:r>
      </w:del>
    </w:p>
    <w:p w14:paraId="3868C340" w14:textId="77777777" w:rsidR="00A013FD" w:rsidRPr="00A013FD" w:rsidRDefault="00A013FD" w:rsidP="00A013FD">
      <w:pPr>
        <w:keepNext/>
        <w:keepLines/>
        <w:spacing w:before="480" w:after="120"/>
        <w:jc w:val="center"/>
        <w:rPr>
          <w:del w:id="10800" w:author="Johnny Schultz" w:date="2020-02-12T15:49:00Z"/>
          <w:caps/>
          <w:sz w:val="20"/>
          <w:lang w:eastAsia="ja-JP"/>
        </w:rPr>
      </w:pPr>
      <w:del w:id="10801" w:author="Johnny Schultz" w:date="2020-02-12T15:49:00Z">
        <w:r w:rsidRPr="00A013FD">
          <w:rPr>
            <w:caps/>
            <w:sz w:val="20"/>
          </w:rPr>
          <w:delText>Figure A2-3</w:delText>
        </w:r>
      </w:del>
    </w:p>
    <w:p w14:paraId="26173CC7" w14:textId="77777777" w:rsidR="00A013FD" w:rsidRPr="00A013FD" w:rsidRDefault="00A013FD" w:rsidP="00A013FD">
      <w:pPr>
        <w:keepNext/>
        <w:keepLines/>
        <w:spacing w:before="0" w:after="480"/>
        <w:jc w:val="center"/>
        <w:rPr>
          <w:del w:id="10802" w:author="Johnny Schultz" w:date="2020-02-12T15:49:00Z"/>
          <w:rFonts w:ascii="Times New Roman Bold" w:hAnsi="Times New Roman Bold"/>
          <w:b/>
          <w:sz w:val="20"/>
          <w:lang w:eastAsia="ja-JP"/>
        </w:rPr>
      </w:pPr>
      <w:del w:id="10803" w:author="Johnny Schultz" w:date="2020-02-12T15:49:00Z">
        <w:r w:rsidRPr="00A013FD">
          <w:rPr>
            <w:rFonts w:ascii="Times New Roman Bold" w:hAnsi="Times New Roman Bold"/>
            <w:b/>
            <w:sz w:val="20"/>
          </w:rPr>
          <w:delText>Carrier sense timing</w:delText>
        </w:r>
      </w:del>
    </w:p>
    <w:p w14:paraId="64835F8E" w14:textId="77777777" w:rsidR="00A013FD" w:rsidRPr="00A013FD" w:rsidRDefault="00A013FD" w:rsidP="00A013FD">
      <w:pPr>
        <w:keepNext/>
        <w:keepLines/>
        <w:jc w:val="center"/>
        <w:rPr>
          <w:del w:id="10804" w:author="Johnny Schultz" w:date="2020-02-12T15:49:00Z"/>
          <w:lang w:eastAsia="ja-JP"/>
        </w:rPr>
      </w:pPr>
      <w:del w:id="10805" w:author="Johnny Schultz" w:date="2020-02-12T15:49:00Z">
        <w:r w:rsidRPr="00A013FD">
          <w:rPr>
            <w:noProof/>
            <w:lang w:val="fr-CA" w:eastAsia="fr-CA"/>
          </w:rPr>
          <w:drawing>
            <wp:inline distT="0" distB="0" distL="0" distR="0" wp14:anchorId="00AAB85C" wp14:editId="306F5965">
              <wp:extent cx="4572000" cy="2743200"/>
              <wp:effectExtent l="0" t="0" r="0" b="0"/>
              <wp:docPr id="1019" name="图片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 name="图片 10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572000" cy="2743200"/>
                      </a:xfrm>
                      <a:prstGeom prst="rect">
                        <a:avLst/>
                      </a:prstGeom>
                      <a:noFill/>
                      <a:ln>
                        <a:noFill/>
                      </a:ln>
                    </pic:spPr>
                  </pic:pic>
                </a:graphicData>
              </a:graphic>
            </wp:inline>
          </w:drawing>
        </w:r>
      </w:del>
    </w:p>
    <w:p w14:paraId="1EF5AC72" w14:textId="77777777" w:rsidR="00A013FD" w:rsidRPr="00A013FD" w:rsidRDefault="00A013FD" w:rsidP="00A013FD">
      <w:pPr>
        <w:keepNext/>
        <w:keepLines/>
        <w:tabs>
          <w:tab w:val="clear" w:pos="1134"/>
          <w:tab w:val="left" w:pos="360"/>
        </w:tabs>
        <w:spacing w:before="200"/>
        <w:ind w:left="360" w:hanging="360"/>
        <w:outlineLvl w:val="3"/>
        <w:rPr>
          <w:del w:id="10806" w:author="Johnny Schultz" w:date="2020-02-12T15:49:00Z"/>
          <w:b/>
        </w:rPr>
      </w:pPr>
      <w:del w:id="10807" w:author="Johnny Schultz" w:date="2020-02-12T15:49:00Z">
        <w:r w:rsidRPr="00A013FD">
          <w:rPr>
            <w:b/>
            <w:lang w:eastAsia="ja-JP"/>
          </w:rPr>
          <w:delText>3</w:delText>
        </w:r>
        <w:r w:rsidRPr="00A013FD">
          <w:rPr>
            <w:b/>
          </w:rPr>
          <w:delText>.3.</w:delText>
        </w:r>
        <w:r w:rsidRPr="00A013FD">
          <w:rPr>
            <w:b/>
            <w:lang w:eastAsia="ja-JP"/>
          </w:rPr>
          <w:delText>4.3</w:delText>
        </w:r>
        <w:r w:rsidRPr="00A013FD">
          <w:rPr>
            <w:b/>
          </w:rPr>
          <w:tab/>
          <w:delText>Carrier sense detection threshold</w:delText>
        </w:r>
      </w:del>
    </w:p>
    <w:p w14:paraId="51E54D6E" w14:textId="77777777" w:rsidR="00A013FD" w:rsidRPr="00A013FD" w:rsidRDefault="00A013FD" w:rsidP="00A013FD">
      <w:pPr>
        <w:rPr>
          <w:del w:id="10808" w:author="Johnny Schultz" w:date="2020-02-12T15:49:00Z"/>
          <w:lang w:eastAsia="ja-JP"/>
        </w:rPr>
      </w:pPr>
      <w:del w:id="10809" w:author="Johnny Schultz" w:date="2020-02-12T15:49:00Z">
        <w:r w:rsidRPr="00A013FD">
          <w:delTex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delText>
        </w:r>
        <w:r w:rsidRPr="00A013FD">
          <w:rPr>
            <w:position w:val="6"/>
            <w:sz w:val="18"/>
          </w:rPr>
          <w:footnoteReference w:id="6"/>
        </w:r>
        <w:r w:rsidRPr="00A013FD">
          <w:delText>.</w:delText>
        </w:r>
      </w:del>
    </w:p>
    <w:p w14:paraId="64D861C1" w14:textId="77777777" w:rsidR="00A013FD" w:rsidRPr="00A013FD" w:rsidRDefault="00A013FD" w:rsidP="00A013FD">
      <w:pPr>
        <w:keepNext/>
        <w:keepLines/>
        <w:tabs>
          <w:tab w:val="clear" w:pos="1134"/>
          <w:tab w:val="left" w:pos="360"/>
        </w:tabs>
        <w:spacing w:before="200"/>
        <w:ind w:left="360" w:hanging="360"/>
        <w:outlineLvl w:val="3"/>
        <w:rPr>
          <w:del w:id="10814" w:author="Johnny Schultz" w:date="2020-02-12T15:49:00Z"/>
          <w:b/>
        </w:rPr>
      </w:pPr>
      <w:bookmarkStart w:id="10815" w:name="_942159817"/>
      <w:bookmarkStart w:id="10816" w:name="_942159899"/>
      <w:bookmarkStart w:id="10817" w:name="_942221887"/>
      <w:bookmarkStart w:id="10818" w:name="_950038719"/>
      <w:bookmarkStart w:id="10819" w:name="_Hlt71950373"/>
      <w:bookmarkEnd w:id="10786"/>
      <w:bookmarkEnd w:id="10815"/>
      <w:bookmarkEnd w:id="10816"/>
      <w:bookmarkEnd w:id="10817"/>
      <w:bookmarkEnd w:id="10818"/>
      <w:bookmarkEnd w:id="10819"/>
      <w:del w:id="10820" w:author="Johnny Schultz" w:date="2020-02-12T15:49:00Z">
        <w:r w:rsidRPr="00A013FD">
          <w:rPr>
            <w:b/>
          </w:rPr>
          <w:delText>3.3.4.4</w:delText>
        </w:r>
        <w:r w:rsidRPr="00A013FD">
          <w:rPr>
            <w:b/>
          </w:rPr>
          <w:tab/>
          <w:delText>Network access and entry of a new data stream</w:delText>
        </w:r>
      </w:del>
    </w:p>
    <w:p w14:paraId="5C2B1F6C" w14:textId="77777777" w:rsidR="00A013FD" w:rsidRPr="00A013FD" w:rsidRDefault="00A013FD" w:rsidP="00A013FD">
      <w:pPr>
        <w:rPr>
          <w:del w:id="10821" w:author="Johnny Schultz" w:date="2020-02-12T15:49:00Z"/>
        </w:rPr>
      </w:pPr>
      <w:del w:id="10822" w:author="Johnny Schultz" w:date="2020-02-12T15:49:00Z">
        <w:r w:rsidRPr="00A013FD">
          <w:delText>For ITDMA and RATDMA at power on, a station should monitor the TDMA channel for one (1) min interval to determine channel activity, other participating member IDs, current slot assignments and reported positions of other users, and possible existence of base stations, as shown in Fig. A2-4. During this time period, a dynamic directory of all members operating in the system should be established. A frame map should be constructed, which reflects TDMA channel activity.</w:delText>
        </w:r>
      </w:del>
    </w:p>
    <w:p w14:paraId="7D616B2A" w14:textId="77777777" w:rsidR="00A013FD" w:rsidRPr="00A013FD" w:rsidRDefault="00A013FD" w:rsidP="00A013FD">
      <w:pPr>
        <w:keepNext/>
        <w:keepLines/>
        <w:spacing w:before="480" w:after="120"/>
        <w:jc w:val="center"/>
        <w:rPr>
          <w:del w:id="10823" w:author="Johnny Schultz" w:date="2020-02-12T15:49:00Z"/>
          <w:caps/>
          <w:sz w:val="20"/>
          <w:lang w:eastAsia="ja-JP"/>
        </w:rPr>
      </w:pPr>
      <w:del w:id="10824" w:author="Johnny Schultz" w:date="2020-02-12T15:49:00Z">
        <w:r w:rsidRPr="00A013FD">
          <w:rPr>
            <w:caps/>
            <w:sz w:val="20"/>
          </w:rPr>
          <w:delText>figure A2-4</w:delText>
        </w:r>
      </w:del>
    </w:p>
    <w:p w14:paraId="1D5930E8" w14:textId="77777777" w:rsidR="00A013FD" w:rsidRPr="00A013FD" w:rsidRDefault="00A013FD" w:rsidP="00A013FD">
      <w:pPr>
        <w:keepNext/>
        <w:keepLines/>
        <w:spacing w:before="0" w:after="480"/>
        <w:jc w:val="center"/>
        <w:rPr>
          <w:del w:id="10825" w:author="Johnny Schultz" w:date="2020-02-12T15:49:00Z"/>
          <w:rFonts w:ascii="Times New Roman Bold" w:hAnsi="Times New Roman Bold"/>
          <w:b/>
          <w:sz w:val="20"/>
          <w:lang w:eastAsia="ja-JP"/>
        </w:rPr>
      </w:pPr>
      <w:del w:id="10826" w:author="Johnny Schultz" w:date="2020-02-12T15:49:00Z">
        <w:r w:rsidRPr="00A013FD">
          <w:rPr>
            <w:rFonts w:ascii="Times New Roman Bold" w:hAnsi="Times New Roman Bold"/>
            <w:b/>
            <w:sz w:val="20"/>
            <w:lang w:eastAsia="ja-JP"/>
          </w:rPr>
          <w:delText>Network Access for ITDMA and RATDMA</w:delText>
        </w:r>
      </w:del>
    </w:p>
    <w:p w14:paraId="01B5F77F" w14:textId="77777777" w:rsidR="00A013FD" w:rsidRPr="00A013FD" w:rsidRDefault="00A013FD" w:rsidP="00A013FD">
      <w:pPr>
        <w:keepNext/>
        <w:keepLines/>
        <w:jc w:val="center"/>
        <w:rPr>
          <w:del w:id="10827" w:author="Johnny Schultz" w:date="2020-02-12T15:49:00Z"/>
        </w:rPr>
      </w:pPr>
      <w:del w:id="10828" w:author="Johnny Schultz" w:date="2020-02-12T15:49:00Z">
        <w:r w:rsidRPr="00A013FD">
          <w:rPr>
            <w:noProof/>
            <w:lang w:val="fr-CA" w:eastAsia="fr-CA"/>
          </w:rPr>
          <w:drawing>
            <wp:inline distT="0" distB="0" distL="0" distR="0" wp14:anchorId="3AC54578" wp14:editId="3D06E067">
              <wp:extent cx="1828800" cy="3255010"/>
              <wp:effectExtent l="0" t="0" r="0" b="0"/>
              <wp:docPr id="1018" name="图片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 name="图片 10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828800" cy="3255010"/>
                      </a:xfrm>
                      <a:prstGeom prst="rect">
                        <a:avLst/>
                      </a:prstGeom>
                      <a:noFill/>
                      <a:ln>
                        <a:noFill/>
                      </a:ln>
                    </pic:spPr>
                  </pic:pic>
                </a:graphicData>
              </a:graphic>
            </wp:inline>
          </w:drawing>
        </w:r>
      </w:del>
    </w:p>
    <w:p w14:paraId="3CE473FE" w14:textId="77777777" w:rsidR="00A013FD" w:rsidRPr="00A013FD" w:rsidRDefault="00A013FD" w:rsidP="00A013FD">
      <w:pPr>
        <w:keepNext/>
        <w:keepLines/>
        <w:tabs>
          <w:tab w:val="clear" w:pos="1134"/>
          <w:tab w:val="left" w:pos="360"/>
        </w:tabs>
        <w:spacing w:before="200"/>
        <w:ind w:left="360" w:hanging="360"/>
        <w:outlineLvl w:val="3"/>
        <w:rPr>
          <w:del w:id="10829" w:author="Johnny Schultz" w:date="2020-02-12T15:49:00Z"/>
          <w:b/>
        </w:rPr>
      </w:pPr>
      <w:del w:id="10830" w:author="Johnny Schultz" w:date="2020-02-12T15:49:00Z">
        <w:r w:rsidRPr="00A013FD">
          <w:rPr>
            <w:b/>
          </w:rPr>
          <w:delText>3.3.4.5</w:delText>
        </w:r>
        <w:r w:rsidRPr="00A013FD">
          <w:rPr>
            <w:b/>
          </w:rPr>
          <w:tab/>
          <w:delText>Priority of transmissions</w:delText>
        </w:r>
      </w:del>
    </w:p>
    <w:p w14:paraId="23429B3D" w14:textId="77777777" w:rsidR="00A013FD" w:rsidRPr="00A013FD" w:rsidRDefault="00A013FD" w:rsidP="00A013FD">
      <w:pPr>
        <w:rPr>
          <w:del w:id="10831" w:author="Johnny Schultz" w:date="2020-02-12T15:49:00Z"/>
        </w:rPr>
      </w:pPr>
      <w:del w:id="10832" w:author="Johnny Schultz" w:date="2020-02-12T15:49:00Z">
        <w:r w:rsidRPr="00A013FD">
          <w:delText>There are 4 (four) levels of message priority:</w:delText>
        </w:r>
      </w:del>
    </w:p>
    <w:p w14:paraId="4D4A33F9" w14:textId="77777777" w:rsidR="00A013FD" w:rsidRPr="00A013FD" w:rsidRDefault="00A013FD" w:rsidP="00A013FD">
      <w:pPr>
        <w:tabs>
          <w:tab w:val="clear" w:pos="2268"/>
          <w:tab w:val="left" w:pos="2608"/>
          <w:tab w:val="left" w:pos="3345"/>
        </w:tabs>
        <w:spacing w:before="80"/>
        <w:ind w:left="1134" w:hanging="1134"/>
        <w:rPr>
          <w:del w:id="10833" w:author="Johnny Schultz" w:date="2020-02-12T15:49:00Z"/>
        </w:rPr>
      </w:pPr>
      <w:del w:id="10834" w:author="Johnny Schultz" w:date="2020-02-12T15:49:00Z">
        <w:r w:rsidRPr="00A013FD">
          <w:delText>Priority 1 (highest): Critical link management messages</w:delText>
        </w:r>
      </w:del>
    </w:p>
    <w:p w14:paraId="32B8B5DE" w14:textId="77777777" w:rsidR="00A013FD" w:rsidRPr="00A013FD" w:rsidRDefault="00A013FD" w:rsidP="00A013FD">
      <w:pPr>
        <w:tabs>
          <w:tab w:val="clear" w:pos="2268"/>
          <w:tab w:val="left" w:pos="2608"/>
          <w:tab w:val="left" w:pos="3345"/>
        </w:tabs>
        <w:spacing w:before="80"/>
        <w:ind w:left="1134" w:hanging="1134"/>
        <w:rPr>
          <w:del w:id="10835" w:author="Johnny Schultz" w:date="2020-02-12T15:49:00Z"/>
        </w:rPr>
      </w:pPr>
      <w:del w:id="10836" w:author="Johnny Schultz" w:date="2020-02-12T15:49:00Z">
        <w:r w:rsidRPr="00A013FD">
          <w:delText>Priority 2: Safety related messages</w:delText>
        </w:r>
      </w:del>
    </w:p>
    <w:p w14:paraId="7325DA64" w14:textId="77777777" w:rsidR="00A013FD" w:rsidRPr="00A013FD" w:rsidRDefault="00A013FD" w:rsidP="00A013FD">
      <w:pPr>
        <w:tabs>
          <w:tab w:val="clear" w:pos="2268"/>
          <w:tab w:val="left" w:pos="2608"/>
          <w:tab w:val="left" w:pos="3345"/>
        </w:tabs>
        <w:spacing w:before="80"/>
        <w:ind w:left="1134" w:hanging="1134"/>
        <w:rPr>
          <w:del w:id="10837" w:author="Johnny Schultz" w:date="2020-02-12T15:49:00Z"/>
        </w:rPr>
      </w:pPr>
      <w:del w:id="10838" w:author="Johnny Schultz" w:date="2020-02-12T15:49:00Z">
        <w:r w:rsidRPr="00A013FD">
          <w:delText>Priority 3: Interrogation and responses to interrogation</w:delText>
        </w:r>
      </w:del>
    </w:p>
    <w:p w14:paraId="0E3818E1" w14:textId="77777777" w:rsidR="00A013FD" w:rsidRPr="00A013FD" w:rsidRDefault="00A013FD" w:rsidP="00A013FD">
      <w:pPr>
        <w:tabs>
          <w:tab w:val="clear" w:pos="2268"/>
          <w:tab w:val="left" w:pos="2608"/>
          <w:tab w:val="left" w:pos="3345"/>
        </w:tabs>
        <w:spacing w:before="80"/>
        <w:ind w:left="1134" w:hanging="1134"/>
        <w:rPr>
          <w:del w:id="10839" w:author="Johnny Schultz" w:date="2020-02-12T15:49:00Z"/>
        </w:rPr>
      </w:pPr>
      <w:del w:id="10840" w:author="Johnny Schultz" w:date="2020-02-12T15:49:00Z">
        <w:r w:rsidRPr="00A013FD">
          <w:delText>Priority 4 (lowest): All other messages.</w:delText>
        </w:r>
      </w:del>
    </w:p>
    <w:p w14:paraId="191F2E9B" w14:textId="77777777" w:rsidR="00A013FD" w:rsidRPr="00A013FD" w:rsidRDefault="00A013FD" w:rsidP="00A013FD">
      <w:pPr>
        <w:keepNext/>
        <w:keepLines/>
        <w:tabs>
          <w:tab w:val="clear" w:pos="1134"/>
          <w:tab w:val="left" w:pos="360"/>
        </w:tabs>
        <w:spacing w:before="200"/>
        <w:ind w:left="360" w:hanging="360"/>
        <w:outlineLvl w:val="2"/>
        <w:rPr>
          <w:del w:id="10841" w:author="Johnny Schultz" w:date="2020-02-12T15:49:00Z"/>
          <w:b/>
        </w:rPr>
      </w:pPr>
      <w:bookmarkStart w:id="10842" w:name="_Toc440784084"/>
      <w:del w:id="10843" w:author="Johnny Schultz" w:date="2020-02-12T15:49:00Z">
        <w:r w:rsidRPr="00A013FD">
          <w:rPr>
            <w:b/>
            <w:lang w:eastAsia="ja-JP"/>
          </w:rPr>
          <w:delText>3.3.5</w:delText>
        </w:r>
        <w:r w:rsidRPr="00A013FD">
          <w:rPr>
            <w:b/>
            <w:lang w:eastAsia="ja-JP"/>
          </w:rPr>
          <w:tab/>
        </w:r>
        <w:r w:rsidRPr="00A013FD">
          <w:rPr>
            <w:b/>
          </w:rPr>
          <w:delText>Message structure</w:delText>
        </w:r>
        <w:bookmarkEnd w:id="10842"/>
      </w:del>
    </w:p>
    <w:p w14:paraId="5C4BB2FE" w14:textId="77777777" w:rsidR="00A013FD" w:rsidRPr="00A013FD" w:rsidRDefault="00A013FD" w:rsidP="00A013FD">
      <w:pPr>
        <w:rPr>
          <w:del w:id="10844" w:author="Johnny Schultz" w:date="2020-02-12T15:49:00Z"/>
        </w:rPr>
      </w:pPr>
      <w:del w:id="10845" w:author="Johnny Schultz" w:date="2020-02-12T15:49:00Z">
        <w:r w:rsidRPr="00A013FD">
          <w:delText>The messages should have the following structure shown in Fig.</w:delText>
        </w:r>
        <w:r w:rsidRPr="00A013FD">
          <w:rPr>
            <w:lang w:eastAsia="ja-JP"/>
          </w:rPr>
          <w:delText xml:space="preserve"> A2-5</w:delText>
        </w:r>
        <w:r w:rsidRPr="00A013FD">
          <w:delText xml:space="preserve"> inside the data portion of a data packet.</w:delText>
        </w:r>
      </w:del>
    </w:p>
    <w:p w14:paraId="5F1EAD70" w14:textId="77777777" w:rsidR="00A013FD" w:rsidRPr="00A013FD" w:rsidRDefault="00A013FD" w:rsidP="00A013FD">
      <w:pPr>
        <w:keepNext/>
        <w:keepLines/>
        <w:spacing w:before="480" w:after="120"/>
        <w:jc w:val="center"/>
        <w:rPr>
          <w:del w:id="10846" w:author="Johnny Schultz" w:date="2020-02-12T15:49:00Z"/>
          <w:caps/>
          <w:sz w:val="20"/>
          <w:lang w:eastAsia="ja-JP"/>
        </w:rPr>
      </w:pPr>
      <w:del w:id="10847" w:author="Johnny Schultz" w:date="2020-02-12T15:49:00Z">
        <w:r w:rsidRPr="00A013FD">
          <w:rPr>
            <w:caps/>
            <w:sz w:val="20"/>
          </w:rPr>
          <w:delText>Figure A2-5</w:delText>
        </w:r>
      </w:del>
    </w:p>
    <w:p w14:paraId="36F0827F" w14:textId="77777777" w:rsidR="00A013FD" w:rsidRPr="00A013FD" w:rsidRDefault="00A013FD" w:rsidP="00A013FD">
      <w:pPr>
        <w:keepNext/>
        <w:keepLines/>
        <w:spacing w:before="0" w:after="480"/>
        <w:jc w:val="center"/>
        <w:rPr>
          <w:del w:id="10848" w:author="Johnny Schultz" w:date="2020-02-12T15:49:00Z"/>
          <w:rFonts w:ascii="Times New Roman Bold" w:hAnsi="Times New Roman Bold"/>
          <w:b/>
          <w:sz w:val="20"/>
          <w:lang w:eastAsia="ja-JP"/>
        </w:rPr>
      </w:pPr>
      <w:del w:id="10849" w:author="Johnny Schultz" w:date="2020-02-12T15:49:00Z">
        <w:r w:rsidRPr="00A013FD">
          <w:rPr>
            <w:rFonts w:ascii="Times New Roman Bold" w:hAnsi="Times New Roman Bold"/>
            <w:b/>
            <w:sz w:val="20"/>
            <w:lang w:eastAsia="ja-JP"/>
          </w:rPr>
          <w:delText>Message Structure</w:delText>
        </w:r>
      </w:del>
    </w:p>
    <w:p w14:paraId="43CB0FB0" w14:textId="77777777" w:rsidR="00A013FD" w:rsidRPr="00A013FD" w:rsidRDefault="00A013FD" w:rsidP="00A97729">
      <w:pPr>
        <w:jc w:val="center"/>
        <w:rPr>
          <w:del w:id="10850" w:author="Johnny Schultz" w:date="2020-02-12T15:49:00Z"/>
          <w:lang w:eastAsia="ja-JP"/>
        </w:rPr>
      </w:pPr>
      <w:del w:id="10851" w:author="Johnny Schultz" w:date="2020-02-12T15:49:00Z">
        <w:r w:rsidRPr="00A013FD">
          <w:rPr>
            <w:noProof/>
            <w:lang w:val="fr-CA" w:eastAsia="fr-CA"/>
          </w:rPr>
          <w:drawing>
            <wp:inline distT="0" distB="0" distL="0" distR="0" wp14:anchorId="4BDB9C72" wp14:editId="430D90C3">
              <wp:extent cx="5963920" cy="1583055"/>
              <wp:effectExtent l="0" t="0" r="0" b="0"/>
              <wp:docPr id="1017" name="图片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 name="图片 10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63920" cy="1583055"/>
                      </a:xfrm>
                      <a:prstGeom prst="rect">
                        <a:avLst/>
                      </a:prstGeom>
                      <a:noFill/>
                      <a:ln>
                        <a:noFill/>
                      </a:ln>
                    </pic:spPr>
                  </pic:pic>
                </a:graphicData>
              </a:graphic>
            </wp:inline>
          </w:drawing>
        </w:r>
      </w:del>
    </w:p>
    <w:p w14:paraId="6025ACB3" w14:textId="77777777" w:rsidR="00A013FD" w:rsidRPr="00A013FD" w:rsidRDefault="00A013FD" w:rsidP="00A013FD">
      <w:pPr>
        <w:rPr>
          <w:del w:id="10852" w:author="Johnny Schultz" w:date="2020-02-12T15:49:00Z"/>
        </w:rPr>
      </w:pPr>
      <w:del w:id="10853" w:author="Johnny Schultz" w:date="2020-02-12T15:49:00Z">
        <w:r w:rsidRPr="00A013FD">
          <w:delText>Each message is described using a table with parameter fields listed from top to bottom. Each parameter field is defined with the most significant bit first.</w:delText>
        </w:r>
      </w:del>
    </w:p>
    <w:p w14:paraId="205F4019" w14:textId="77777777" w:rsidR="00A013FD" w:rsidRPr="00A013FD" w:rsidRDefault="00A013FD" w:rsidP="00A013FD">
      <w:pPr>
        <w:rPr>
          <w:del w:id="10854" w:author="Johnny Schultz" w:date="2020-02-12T15:49:00Z"/>
        </w:rPr>
      </w:pPr>
      <w:del w:id="10855" w:author="Johnny Schultz" w:date="2020-02-12T15:49:00Z">
        <w:r w:rsidRPr="00A013FD">
          <w:delText>Parameter fields containing sub-fields (e.g. communication state) are defined in separate tables with sub-fields listed top to bottom, with the most significant bit first within each sub-field.</w:delText>
        </w:r>
      </w:del>
    </w:p>
    <w:p w14:paraId="012AB63C" w14:textId="77777777" w:rsidR="00A013FD" w:rsidRPr="00A013FD" w:rsidRDefault="00A013FD" w:rsidP="00A013FD">
      <w:pPr>
        <w:rPr>
          <w:del w:id="10856" w:author="Johnny Schultz" w:date="2020-02-12T15:49:00Z"/>
        </w:rPr>
      </w:pPr>
      <w:del w:id="10857" w:author="Johnny Schultz" w:date="2020-02-12T15:49:00Z">
        <w:r w:rsidRPr="00A013FD">
          <w:delText>Character strings are presented left to right most significant bit first. All unused characters should be represented by the @ symbol, and they should be placed at the end of the string.</w:delText>
        </w:r>
      </w:del>
    </w:p>
    <w:p w14:paraId="5E9DC348" w14:textId="77777777" w:rsidR="00A013FD" w:rsidRPr="00A013FD" w:rsidRDefault="00A013FD" w:rsidP="00A013FD">
      <w:pPr>
        <w:rPr>
          <w:del w:id="10858" w:author="Johnny Schultz" w:date="2020-02-12T15:49:00Z"/>
          <w:highlight w:val="yellow"/>
        </w:rPr>
      </w:pPr>
      <w:del w:id="10859" w:author="Johnny Schultz" w:date="2020-02-12T15:49:00Z">
        <w:r w:rsidRPr="00A013FD">
          <w:delText>When data is output on the VHF data link it should be grouped in bytes of 8 bits from top to bottom of the table associated with each message. Each byte should be output</w:delText>
        </w:r>
        <w:r w:rsidRPr="00A013FD">
          <w:rPr>
            <w:lang w:eastAsia="ja-JP"/>
          </w:rPr>
          <w:delText>ted</w:delText>
        </w:r>
        <w:r w:rsidRPr="00A013FD">
          <w:delText xml:space="preserve"> with least significant bit first. </w:delText>
        </w:r>
      </w:del>
    </w:p>
    <w:p w14:paraId="655996CB" w14:textId="77777777" w:rsidR="00A013FD" w:rsidRPr="00A013FD" w:rsidRDefault="00A013FD" w:rsidP="00A013FD">
      <w:pPr>
        <w:rPr>
          <w:del w:id="10860" w:author="Johnny Schultz" w:date="2020-02-12T15:49:00Z"/>
        </w:rPr>
      </w:pPr>
      <w:del w:id="10861" w:author="Johnny Schultz" w:date="2020-02-12T15:49:00Z">
        <w:r w:rsidRPr="00A013FD">
          <w:delText xml:space="preserve">A generic example for a message table is provided in Table A2-5. </w:delText>
        </w:r>
      </w:del>
    </w:p>
    <w:p w14:paraId="38FAD5CB" w14:textId="77777777" w:rsidR="00A013FD" w:rsidRPr="00A013FD" w:rsidRDefault="00A013FD" w:rsidP="00A013FD">
      <w:pPr>
        <w:keepNext/>
        <w:spacing w:before="560" w:after="120"/>
        <w:jc w:val="center"/>
        <w:rPr>
          <w:del w:id="10862" w:author="Johnny Schultz" w:date="2020-02-12T15:49:00Z"/>
          <w:caps/>
          <w:sz w:val="20"/>
          <w:lang w:eastAsia="ja-JP"/>
        </w:rPr>
      </w:pPr>
      <w:del w:id="10863" w:author="Johnny Schultz" w:date="2020-02-12T15:49:00Z">
        <w:r w:rsidRPr="00A013FD">
          <w:rPr>
            <w:caps/>
            <w:sz w:val="20"/>
          </w:rPr>
          <w:delText>TABLE A2-5</w:delText>
        </w:r>
      </w:del>
    </w:p>
    <w:p w14:paraId="09E8A3BE" w14:textId="77777777" w:rsidR="00A013FD" w:rsidRPr="00A013FD" w:rsidRDefault="00A013FD" w:rsidP="00A013FD">
      <w:pPr>
        <w:keepNext/>
        <w:keepLines/>
        <w:spacing w:before="0" w:after="120"/>
        <w:jc w:val="center"/>
        <w:rPr>
          <w:del w:id="10864" w:author="Johnny Schultz" w:date="2020-02-12T15:49:00Z"/>
          <w:rFonts w:ascii="Times New Roman Bold" w:hAnsi="Times New Roman Bold"/>
          <w:b/>
          <w:sz w:val="20"/>
          <w:lang w:eastAsia="ja-JP"/>
        </w:rPr>
      </w:pPr>
      <w:del w:id="10865" w:author="Johnny Schultz" w:date="2020-02-12T15:49:00Z">
        <w:r w:rsidRPr="00A013FD">
          <w:rPr>
            <w:rFonts w:ascii="Times New Roman Bold" w:hAnsi="Times New Roman Bold"/>
            <w:b/>
            <w:sz w:val="20"/>
            <w:lang w:eastAsia="ja-JP"/>
          </w:rPr>
          <w:delText>Generic Message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0"/>
        <w:gridCol w:w="1710"/>
        <w:gridCol w:w="1710"/>
        <w:gridCol w:w="1710"/>
      </w:tblGrid>
      <w:tr w:rsidR="00A013FD" w:rsidRPr="00A013FD" w14:paraId="74DA676D" w14:textId="77777777" w:rsidTr="00BF604E">
        <w:trPr>
          <w:jc w:val="center"/>
          <w:del w:id="10866" w:author="Johnny Schultz" w:date="2020-02-12T15:49:00Z"/>
        </w:trPr>
        <w:tc>
          <w:tcPr>
            <w:tcW w:w="1710" w:type="dxa"/>
          </w:tcPr>
          <w:p w14:paraId="3CDE5F14" w14:textId="77777777" w:rsidR="00A013FD" w:rsidRPr="00A013FD" w:rsidRDefault="00A013FD" w:rsidP="00A013FD">
            <w:pPr>
              <w:keepNext/>
              <w:spacing w:before="80" w:after="80"/>
              <w:jc w:val="center"/>
              <w:rPr>
                <w:del w:id="10867" w:author="Johnny Schultz" w:date="2020-02-12T15:49:00Z"/>
                <w:rFonts w:ascii="Times New Roman Bold" w:hAnsi="Times New Roman Bold" w:cs="Times New Roman Bold"/>
                <w:b/>
                <w:sz w:val="20"/>
              </w:rPr>
            </w:pPr>
            <w:del w:id="10868" w:author="Johnny Schultz" w:date="2020-02-12T15:49:00Z">
              <w:r w:rsidRPr="00A013FD">
                <w:rPr>
                  <w:rFonts w:ascii="Times New Roman Bold" w:hAnsi="Times New Roman Bold" w:cs="Times New Roman Bold"/>
                  <w:b/>
                  <w:sz w:val="20"/>
                </w:rPr>
                <w:delText>Parameter</w:delText>
              </w:r>
            </w:del>
          </w:p>
        </w:tc>
        <w:tc>
          <w:tcPr>
            <w:tcW w:w="1710" w:type="dxa"/>
          </w:tcPr>
          <w:p w14:paraId="39F25ECE" w14:textId="77777777" w:rsidR="00A013FD" w:rsidRPr="00A013FD" w:rsidRDefault="00A013FD" w:rsidP="00A013FD">
            <w:pPr>
              <w:keepNext/>
              <w:spacing w:before="80" w:after="80"/>
              <w:jc w:val="center"/>
              <w:rPr>
                <w:del w:id="10869" w:author="Johnny Schultz" w:date="2020-02-12T15:49:00Z"/>
                <w:rFonts w:ascii="Times New Roman Bold" w:hAnsi="Times New Roman Bold" w:cs="Times New Roman Bold"/>
                <w:b/>
                <w:sz w:val="20"/>
              </w:rPr>
            </w:pPr>
            <w:del w:id="10870" w:author="Johnny Schultz" w:date="2020-02-12T15:49:00Z">
              <w:r w:rsidRPr="00A013FD">
                <w:rPr>
                  <w:rFonts w:ascii="Times New Roman Bold" w:hAnsi="Times New Roman Bold" w:cs="Times New Roman Bold"/>
                  <w:b/>
                  <w:sz w:val="20"/>
                </w:rPr>
                <w:delText>Symbol</w:delText>
              </w:r>
            </w:del>
          </w:p>
        </w:tc>
        <w:tc>
          <w:tcPr>
            <w:tcW w:w="1710" w:type="dxa"/>
          </w:tcPr>
          <w:p w14:paraId="222BC4D4" w14:textId="77777777" w:rsidR="00A013FD" w:rsidRPr="00A013FD" w:rsidRDefault="00A013FD" w:rsidP="00A013FD">
            <w:pPr>
              <w:keepNext/>
              <w:spacing w:before="80" w:after="80"/>
              <w:jc w:val="center"/>
              <w:rPr>
                <w:del w:id="10871" w:author="Johnny Schultz" w:date="2020-02-12T15:49:00Z"/>
                <w:rFonts w:ascii="Times New Roman Bold" w:hAnsi="Times New Roman Bold" w:cs="Times New Roman Bold"/>
                <w:b/>
                <w:sz w:val="20"/>
              </w:rPr>
            </w:pPr>
            <w:del w:id="10872" w:author="Johnny Schultz" w:date="2020-02-12T15:49:00Z">
              <w:r w:rsidRPr="00A013FD">
                <w:rPr>
                  <w:rFonts w:ascii="Times New Roman Bold" w:hAnsi="Times New Roman Bold" w:cs="Times New Roman Bold"/>
                  <w:b/>
                  <w:sz w:val="20"/>
                </w:rPr>
                <w:delText>Number of bits</w:delText>
              </w:r>
            </w:del>
          </w:p>
        </w:tc>
        <w:tc>
          <w:tcPr>
            <w:tcW w:w="1710" w:type="dxa"/>
          </w:tcPr>
          <w:p w14:paraId="042AB124" w14:textId="77777777" w:rsidR="00A013FD" w:rsidRPr="00A013FD" w:rsidRDefault="00A013FD" w:rsidP="00A013FD">
            <w:pPr>
              <w:keepNext/>
              <w:spacing w:before="80" w:after="80"/>
              <w:jc w:val="center"/>
              <w:rPr>
                <w:del w:id="10873" w:author="Johnny Schultz" w:date="2020-02-12T15:49:00Z"/>
                <w:rFonts w:ascii="Times New Roman Bold" w:hAnsi="Times New Roman Bold" w:cs="Times New Roman Bold"/>
                <w:b/>
                <w:sz w:val="20"/>
              </w:rPr>
            </w:pPr>
            <w:del w:id="10874" w:author="Johnny Schultz" w:date="2020-02-12T15:49:00Z">
              <w:r w:rsidRPr="00A013FD">
                <w:rPr>
                  <w:rFonts w:ascii="Times New Roman Bold" w:hAnsi="Times New Roman Bold" w:cs="Times New Roman Bold"/>
                  <w:b/>
                  <w:sz w:val="20"/>
                </w:rPr>
                <w:delText>Description</w:delText>
              </w:r>
            </w:del>
          </w:p>
        </w:tc>
      </w:tr>
      <w:tr w:rsidR="00A013FD" w:rsidRPr="00A013FD" w14:paraId="06338460" w14:textId="77777777" w:rsidTr="00BF604E">
        <w:trPr>
          <w:jc w:val="center"/>
          <w:del w:id="10875" w:author="Johnny Schultz" w:date="2020-02-12T15:49:00Z"/>
        </w:trPr>
        <w:tc>
          <w:tcPr>
            <w:tcW w:w="1710" w:type="dxa"/>
          </w:tcPr>
          <w:p w14:paraId="79BEA7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76" w:author="Johnny Schultz" w:date="2020-02-12T15:49:00Z"/>
                <w:sz w:val="20"/>
              </w:rPr>
            </w:pPr>
            <w:del w:id="10877" w:author="Johnny Schultz" w:date="2020-02-12T15:49:00Z">
              <w:r w:rsidRPr="00A013FD">
                <w:rPr>
                  <w:sz w:val="20"/>
                </w:rPr>
                <w:delText>P1</w:delText>
              </w:r>
            </w:del>
          </w:p>
        </w:tc>
        <w:tc>
          <w:tcPr>
            <w:tcW w:w="1710" w:type="dxa"/>
          </w:tcPr>
          <w:p w14:paraId="221A76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78" w:author="Johnny Schultz" w:date="2020-02-12T15:49:00Z"/>
                <w:sz w:val="20"/>
              </w:rPr>
            </w:pPr>
            <w:del w:id="10879" w:author="Johnny Schultz" w:date="2020-02-12T15:49:00Z">
              <w:r w:rsidRPr="00A013FD">
                <w:rPr>
                  <w:sz w:val="20"/>
                </w:rPr>
                <w:delText>T</w:delText>
              </w:r>
            </w:del>
          </w:p>
        </w:tc>
        <w:tc>
          <w:tcPr>
            <w:tcW w:w="1710" w:type="dxa"/>
          </w:tcPr>
          <w:p w14:paraId="6C48DC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80" w:author="Johnny Schultz" w:date="2020-02-12T15:49:00Z"/>
                <w:sz w:val="20"/>
              </w:rPr>
            </w:pPr>
            <w:del w:id="10881" w:author="Johnny Schultz" w:date="2020-02-12T15:49:00Z">
              <w:r w:rsidRPr="00A013FD">
                <w:rPr>
                  <w:sz w:val="20"/>
                </w:rPr>
                <w:delText>6</w:delText>
              </w:r>
            </w:del>
          </w:p>
        </w:tc>
        <w:tc>
          <w:tcPr>
            <w:tcW w:w="1710" w:type="dxa"/>
          </w:tcPr>
          <w:p w14:paraId="423BAB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82" w:author="Johnny Schultz" w:date="2020-02-12T15:49:00Z"/>
                <w:sz w:val="20"/>
              </w:rPr>
            </w:pPr>
            <w:del w:id="10883" w:author="Johnny Schultz" w:date="2020-02-12T15:49:00Z">
              <w:r w:rsidRPr="00A013FD">
                <w:rPr>
                  <w:sz w:val="20"/>
                </w:rPr>
                <w:delText>Parameter 1</w:delText>
              </w:r>
            </w:del>
          </w:p>
        </w:tc>
      </w:tr>
      <w:tr w:rsidR="00A013FD" w:rsidRPr="00A013FD" w14:paraId="30E151FB" w14:textId="77777777" w:rsidTr="00BF604E">
        <w:trPr>
          <w:jc w:val="center"/>
          <w:del w:id="10884" w:author="Johnny Schultz" w:date="2020-02-12T15:49:00Z"/>
        </w:trPr>
        <w:tc>
          <w:tcPr>
            <w:tcW w:w="1710" w:type="dxa"/>
          </w:tcPr>
          <w:p w14:paraId="0169FE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85" w:author="Johnny Schultz" w:date="2020-02-12T15:49:00Z"/>
                <w:sz w:val="20"/>
              </w:rPr>
            </w:pPr>
            <w:del w:id="10886" w:author="Johnny Schultz" w:date="2020-02-12T15:49:00Z">
              <w:r w:rsidRPr="00A013FD">
                <w:rPr>
                  <w:sz w:val="20"/>
                </w:rPr>
                <w:delText>P2</w:delText>
              </w:r>
            </w:del>
          </w:p>
        </w:tc>
        <w:tc>
          <w:tcPr>
            <w:tcW w:w="1710" w:type="dxa"/>
          </w:tcPr>
          <w:p w14:paraId="5A4D25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87" w:author="Johnny Schultz" w:date="2020-02-12T15:49:00Z"/>
                <w:sz w:val="20"/>
              </w:rPr>
            </w:pPr>
            <w:del w:id="10888" w:author="Johnny Schultz" w:date="2020-02-12T15:49:00Z">
              <w:r w:rsidRPr="00A013FD">
                <w:rPr>
                  <w:sz w:val="20"/>
                </w:rPr>
                <w:delText>D</w:delText>
              </w:r>
            </w:del>
          </w:p>
        </w:tc>
        <w:tc>
          <w:tcPr>
            <w:tcW w:w="1710" w:type="dxa"/>
          </w:tcPr>
          <w:p w14:paraId="5C9887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89" w:author="Johnny Schultz" w:date="2020-02-12T15:49:00Z"/>
                <w:sz w:val="20"/>
              </w:rPr>
            </w:pPr>
            <w:del w:id="10890" w:author="Johnny Schultz" w:date="2020-02-12T15:49:00Z">
              <w:r w:rsidRPr="00A013FD">
                <w:rPr>
                  <w:sz w:val="20"/>
                </w:rPr>
                <w:delText>1</w:delText>
              </w:r>
            </w:del>
          </w:p>
        </w:tc>
        <w:tc>
          <w:tcPr>
            <w:tcW w:w="1710" w:type="dxa"/>
          </w:tcPr>
          <w:p w14:paraId="62855A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91" w:author="Johnny Schultz" w:date="2020-02-12T15:49:00Z"/>
                <w:sz w:val="20"/>
              </w:rPr>
            </w:pPr>
            <w:del w:id="10892" w:author="Johnny Schultz" w:date="2020-02-12T15:49:00Z">
              <w:r w:rsidRPr="00A013FD">
                <w:rPr>
                  <w:sz w:val="20"/>
                </w:rPr>
                <w:delText>Parameter 2</w:delText>
              </w:r>
            </w:del>
          </w:p>
        </w:tc>
      </w:tr>
      <w:tr w:rsidR="00A013FD" w:rsidRPr="00A013FD" w14:paraId="169411B7" w14:textId="77777777" w:rsidTr="00BF604E">
        <w:trPr>
          <w:jc w:val="center"/>
          <w:del w:id="10893" w:author="Johnny Schultz" w:date="2020-02-12T15:49:00Z"/>
        </w:trPr>
        <w:tc>
          <w:tcPr>
            <w:tcW w:w="1710" w:type="dxa"/>
          </w:tcPr>
          <w:p w14:paraId="4F12D7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94" w:author="Johnny Schultz" w:date="2020-02-12T15:49:00Z"/>
                <w:sz w:val="20"/>
              </w:rPr>
            </w:pPr>
            <w:del w:id="10895" w:author="Johnny Schultz" w:date="2020-02-12T15:49:00Z">
              <w:r w:rsidRPr="00A013FD">
                <w:rPr>
                  <w:sz w:val="20"/>
                </w:rPr>
                <w:delText>P3</w:delText>
              </w:r>
            </w:del>
          </w:p>
        </w:tc>
        <w:tc>
          <w:tcPr>
            <w:tcW w:w="1710" w:type="dxa"/>
          </w:tcPr>
          <w:p w14:paraId="20E841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96" w:author="Johnny Schultz" w:date="2020-02-12T15:49:00Z"/>
                <w:sz w:val="20"/>
              </w:rPr>
            </w:pPr>
            <w:del w:id="10897" w:author="Johnny Schultz" w:date="2020-02-12T15:49:00Z">
              <w:r w:rsidRPr="00A013FD">
                <w:rPr>
                  <w:sz w:val="20"/>
                </w:rPr>
                <w:delText>I</w:delText>
              </w:r>
            </w:del>
          </w:p>
        </w:tc>
        <w:tc>
          <w:tcPr>
            <w:tcW w:w="1710" w:type="dxa"/>
          </w:tcPr>
          <w:p w14:paraId="0919C3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898" w:author="Johnny Schultz" w:date="2020-02-12T15:49:00Z"/>
                <w:sz w:val="20"/>
              </w:rPr>
            </w:pPr>
            <w:del w:id="10899" w:author="Johnny Schultz" w:date="2020-02-12T15:49:00Z">
              <w:r w:rsidRPr="00A013FD">
                <w:rPr>
                  <w:sz w:val="20"/>
                </w:rPr>
                <w:delText>1</w:delText>
              </w:r>
            </w:del>
          </w:p>
        </w:tc>
        <w:tc>
          <w:tcPr>
            <w:tcW w:w="1710" w:type="dxa"/>
          </w:tcPr>
          <w:p w14:paraId="3C72AE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00" w:author="Johnny Schultz" w:date="2020-02-12T15:49:00Z"/>
                <w:sz w:val="20"/>
              </w:rPr>
            </w:pPr>
            <w:del w:id="10901" w:author="Johnny Schultz" w:date="2020-02-12T15:49:00Z">
              <w:r w:rsidRPr="00A013FD">
                <w:rPr>
                  <w:sz w:val="20"/>
                </w:rPr>
                <w:delText>Parameter 3</w:delText>
              </w:r>
            </w:del>
          </w:p>
        </w:tc>
      </w:tr>
      <w:tr w:rsidR="00A013FD" w:rsidRPr="00A013FD" w14:paraId="0BD2712B" w14:textId="77777777" w:rsidTr="00BF604E">
        <w:trPr>
          <w:jc w:val="center"/>
          <w:del w:id="10902" w:author="Johnny Schultz" w:date="2020-02-12T15:49:00Z"/>
        </w:trPr>
        <w:tc>
          <w:tcPr>
            <w:tcW w:w="1710" w:type="dxa"/>
          </w:tcPr>
          <w:p w14:paraId="497856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03" w:author="Johnny Schultz" w:date="2020-02-12T15:49:00Z"/>
                <w:sz w:val="20"/>
              </w:rPr>
            </w:pPr>
            <w:del w:id="10904" w:author="Johnny Schultz" w:date="2020-02-12T15:49:00Z">
              <w:r w:rsidRPr="00A013FD">
                <w:rPr>
                  <w:sz w:val="20"/>
                </w:rPr>
                <w:delText>P4</w:delText>
              </w:r>
            </w:del>
          </w:p>
        </w:tc>
        <w:tc>
          <w:tcPr>
            <w:tcW w:w="1710" w:type="dxa"/>
          </w:tcPr>
          <w:p w14:paraId="28AE53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05" w:author="Johnny Schultz" w:date="2020-02-12T15:49:00Z"/>
                <w:sz w:val="20"/>
              </w:rPr>
            </w:pPr>
            <w:del w:id="10906" w:author="Johnny Schultz" w:date="2020-02-12T15:49:00Z">
              <w:r w:rsidRPr="00A013FD">
                <w:rPr>
                  <w:sz w:val="20"/>
                </w:rPr>
                <w:delText>M</w:delText>
              </w:r>
            </w:del>
          </w:p>
        </w:tc>
        <w:tc>
          <w:tcPr>
            <w:tcW w:w="1710" w:type="dxa"/>
          </w:tcPr>
          <w:p w14:paraId="42C047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07" w:author="Johnny Schultz" w:date="2020-02-12T15:49:00Z"/>
                <w:sz w:val="20"/>
              </w:rPr>
            </w:pPr>
            <w:del w:id="10908" w:author="Johnny Schultz" w:date="2020-02-12T15:49:00Z">
              <w:r w:rsidRPr="00A013FD">
                <w:rPr>
                  <w:sz w:val="20"/>
                </w:rPr>
                <w:delText>27</w:delText>
              </w:r>
            </w:del>
          </w:p>
        </w:tc>
        <w:tc>
          <w:tcPr>
            <w:tcW w:w="1710" w:type="dxa"/>
          </w:tcPr>
          <w:p w14:paraId="65871F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09" w:author="Johnny Schultz" w:date="2020-02-12T15:49:00Z"/>
                <w:sz w:val="20"/>
              </w:rPr>
            </w:pPr>
            <w:del w:id="10910" w:author="Johnny Schultz" w:date="2020-02-12T15:49:00Z">
              <w:r w:rsidRPr="00A013FD">
                <w:rPr>
                  <w:sz w:val="20"/>
                </w:rPr>
                <w:delText>Parameter 4</w:delText>
              </w:r>
            </w:del>
          </w:p>
        </w:tc>
      </w:tr>
      <w:tr w:rsidR="00A013FD" w:rsidRPr="00A013FD" w14:paraId="53E16803" w14:textId="77777777" w:rsidTr="00BF604E">
        <w:trPr>
          <w:jc w:val="center"/>
          <w:del w:id="10911" w:author="Johnny Schultz" w:date="2020-02-12T15:49:00Z"/>
        </w:trPr>
        <w:tc>
          <w:tcPr>
            <w:tcW w:w="1710" w:type="dxa"/>
          </w:tcPr>
          <w:p w14:paraId="234C25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12" w:author="Johnny Schultz" w:date="2020-02-12T15:49:00Z"/>
                <w:sz w:val="20"/>
              </w:rPr>
            </w:pPr>
            <w:del w:id="10913" w:author="Johnny Schultz" w:date="2020-02-12T15:49:00Z">
              <w:r w:rsidRPr="00A013FD">
                <w:rPr>
                  <w:sz w:val="20"/>
                </w:rPr>
                <w:delText>P5</w:delText>
              </w:r>
            </w:del>
          </w:p>
        </w:tc>
        <w:tc>
          <w:tcPr>
            <w:tcW w:w="1710" w:type="dxa"/>
          </w:tcPr>
          <w:p w14:paraId="3B3F30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14" w:author="Johnny Schultz" w:date="2020-02-12T15:49:00Z"/>
                <w:sz w:val="20"/>
              </w:rPr>
            </w:pPr>
            <w:del w:id="10915" w:author="Johnny Schultz" w:date="2020-02-12T15:49:00Z">
              <w:r w:rsidRPr="00A013FD">
                <w:rPr>
                  <w:sz w:val="20"/>
                </w:rPr>
                <w:delText>N</w:delText>
              </w:r>
            </w:del>
          </w:p>
        </w:tc>
        <w:tc>
          <w:tcPr>
            <w:tcW w:w="1710" w:type="dxa"/>
          </w:tcPr>
          <w:p w14:paraId="02429C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16" w:author="Johnny Schultz" w:date="2020-02-12T15:49:00Z"/>
                <w:sz w:val="20"/>
              </w:rPr>
            </w:pPr>
            <w:del w:id="10917" w:author="Johnny Schultz" w:date="2020-02-12T15:49:00Z">
              <w:r w:rsidRPr="00A013FD">
                <w:rPr>
                  <w:sz w:val="20"/>
                </w:rPr>
                <w:delText>2</w:delText>
              </w:r>
            </w:del>
          </w:p>
        </w:tc>
        <w:tc>
          <w:tcPr>
            <w:tcW w:w="1710" w:type="dxa"/>
          </w:tcPr>
          <w:p w14:paraId="506F2B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18" w:author="Johnny Schultz" w:date="2020-02-12T15:49:00Z"/>
                <w:sz w:val="20"/>
              </w:rPr>
            </w:pPr>
            <w:del w:id="10919" w:author="Johnny Schultz" w:date="2020-02-12T15:49:00Z">
              <w:r w:rsidRPr="00A013FD">
                <w:rPr>
                  <w:sz w:val="20"/>
                </w:rPr>
                <w:delText>Parameter 5</w:delText>
              </w:r>
            </w:del>
          </w:p>
        </w:tc>
      </w:tr>
      <w:tr w:rsidR="00A013FD" w:rsidRPr="00A013FD" w14:paraId="71F553F1" w14:textId="77777777" w:rsidTr="00BF604E">
        <w:trPr>
          <w:jc w:val="center"/>
          <w:del w:id="10920" w:author="Johnny Schultz" w:date="2020-02-12T15:49:00Z"/>
        </w:trPr>
        <w:tc>
          <w:tcPr>
            <w:tcW w:w="1710" w:type="dxa"/>
          </w:tcPr>
          <w:p w14:paraId="096018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21" w:author="Johnny Schultz" w:date="2020-02-12T15:49:00Z"/>
                <w:sz w:val="20"/>
              </w:rPr>
            </w:pPr>
            <w:del w:id="10922" w:author="Johnny Schultz" w:date="2020-02-12T15:49:00Z">
              <w:r w:rsidRPr="00A013FD">
                <w:rPr>
                  <w:sz w:val="20"/>
                </w:rPr>
                <w:delText>Unused</w:delText>
              </w:r>
            </w:del>
          </w:p>
        </w:tc>
        <w:tc>
          <w:tcPr>
            <w:tcW w:w="1710" w:type="dxa"/>
          </w:tcPr>
          <w:p w14:paraId="468B5A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23" w:author="Johnny Schultz" w:date="2020-02-12T15:49:00Z"/>
                <w:sz w:val="20"/>
              </w:rPr>
            </w:pPr>
            <w:del w:id="10924" w:author="Johnny Schultz" w:date="2020-02-12T15:49:00Z">
              <w:r w:rsidRPr="00A013FD">
                <w:rPr>
                  <w:sz w:val="20"/>
                </w:rPr>
                <w:delText>0</w:delText>
              </w:r>
            </w:del>
          </w:p>
        </w:tc>
        <w:tc>
          <w:tcPr>
            <w:tcW w:w="1710" w:type="dxa"/>
          </w:tcPr>
          <w:p w14:paraId="6B1E7B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25" w:author="Johnny Schultz" w:date="2020-02-12T15:49:00Z"/>
                <w:sz w:val="20"/>
              </w:rPr>
            </w:pPr>
            <w:del w:id="10926" w:author="Johnny Schultz" w:date="2020-02-12T15:49:00Z">
              <w:r w:rsidRPr="00A013FD">
                <w:rPr>
                  <w:sz w:val="20"/>
                </w:rPr>
                <w:delText>3</w:delText>
              </w:r>
            </w:del>
          </w:p>
        </w:tc>
        <w:tc>
          <w:tcPr>
            <w:tcW w:w="1710" w:type="dxa"/>
          </w:tcPr>
          <w:p w14:paraId="0B630C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27" w:author="Johnny Schultz" w:date="2020-02-12T15:49:00Z"/>
                <w:sz w:val="20"/>
              </w:rPr>
            </w:pPr>
            <w:del w:id="10928" w:author="Johnny Schultz" w:date="2020-02-12T15:49:00Z">
              <w:r w:rsidRPr="00A013FD">
                <w:rPr>
                  <w:sz w:val="20"/>
                </w:rPr>
                <w:delText>Unused bits</w:delText>
              </w:r>
            </w:del>
          </w:p>
        </w:tc>
      </w:tr>
    </w:tbl>
    <w:p w14:paraId="6BA23A30" w14:textId="77777777" w:rsidR="00A013FD" w:rsidRPr="00A013FD" w:rsidRDefault="00A013FD" w:rsidP="00A013FD">
      <w:pPr>
        <w:rPr>
          <w:del w:id="10929" w:author="Johnny Schultz" w:date="2020-02-12T15:49:00Z"/>
        </w:rPr>
      </w:pPr>
      <w:del w:id="10930" w:author="Johnny Schultz" w:date="2020-02-12T15:49:00Z">
        <w:r w:rsidRPr="00A013FD">
          <w:delText>The logical view of data is provided in Table A2-6.</w:delText>
        </w:r>
      </w:del>
    </w:p>
    <w:p w14:paraId="499F242B" w14:textId="77777777" w:rsidR="00A013FD" w:rsidRPr="00A013FD" w:rsidRDefault="00A013FD" w:rsidP="00A013FD">
      <w:pPr>
        <w:keepNext/>
        <w:spacing w:before="560" w:after="120"/>
        <w:jc w:val="center"/>
        <w:rPr>
          <w:del w:id="10931" w:author="Johnny Schultz" w:date="2020-02-12T15:49:00Z"/>
          <w:caps/>
          <w:sz w:val="20"/>
        </w:rPr>
      </w:pPr>
      <w:del w:id="10932" w:author="Johnny Schultz" w:date="2020-02-12T15:49:00Z">
        <w:r w:rsidRPr="00A013FD">
          <w:rPr>
            <w:caps/>
            <w:sz w:val="20"/>
          </w:rPr>
          <w:delText>TABLE A2-6</w:delText>
        </w:r>
      </w:del>
    </w:p>
    <w:p w14:paraId="793B72A3" w14:textId="77777777" w:rsidR="00A013FD" w:rsidRPr="00A013FD" w:rsidRDefault="00A013FD" w:rsidP="00A013FD">
      <w:pPr>
        <w:keepNext/>
        <w:keepLines/>
        <w:spacing w:before="0" w:after="120"/>
        <w:jc w:val="center"/>
        <w:rPr>
          <w:del w:id="10933" w:author="Johnny Schultz" w:date="2020-02-12T15:49:00Z"/>
          <w:rFonts w:ascii="Times New Roman Bold" w:hAnsi="Times New Roman Bold"/>
          <w:b/>
          <w:sz w:val="20"/>
        </w:rPr>
      </w:pPr>
      <w:del w:id="10934" w:author="Johnny Schultz" w:date="2020-02-12T15:49:00Z">
        <w:r w:rsidRPr="00A013FD">
          <w:rPr>
            <w:rFonts w:ascii="Times New Roman Bold" w:hAnsi="Times New Roman Bold"/>
            <w:b/>
            <w:sz w:val="20"/>
          </w:rPr>
          <w:delText>Logical view of data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53"/>
        <w:gridCol w:w="1578"/>
        <w:gridCol w:w="1577"/>
        <w:gridCol w:w="1577"/>
        <w:gridCol w:w="1577"/>
        <w:gridCol w:w="1577"/>
      </w:tblGrid>
      <w:tr w:rsidR="00A013FD" w:rsidRPr="00A013FD" w14:paraId="665EB594" w14:textId="77777777" w:rsidTr="00BF604E">
        <w:trPr>
          <w:jc w:val="center"/>
          <w:del w:id="10935" w:author="Johnny Schultz" w:date="2020-02-12T15:49:00Z"/>
        </w:trPr>
        <w:tc>
          <w:tcPr>
            <w:tcW w:w="1753" w:type="dxa"/>
          </w:tcPr>
          <w:p w14:paraId="78A9E2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936" w:author="Johnny Schultz" w:date="2020-02-12T15:49:00Z"/>
                <w:sz w:val="20"/>
              </w:rPr>
            </w:pPr>
            <w:del w:id="10937" w:author="Johnny Schultz" w:date="2020-02-12T15:49:00Z">
              <w:r w:rsidRPr="00A013FD">
                <w:rPr>
                  <w:sz w:val="20"/>
                </w:rPr>
                <w:delText>Bit order</w:delText>
              </w:r>
            </w:del>
          </w:p>
        </w:tc>
        <w:tc>
          <w:tcPr>
            <w:tcW w:w="1578" w:type="dxa"/>
          </w:tcPr>
          <w:p w14:paraId="286082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38" w:author="Johnny Schultz" w:date="2020-02-12T15:49:00Z"/>
                <w:sz w:val="20"/>
              </w:rPr>
            </w:pPr>
            <w:del w:id="10939" w:author="Johnny Schultz" w:date="2020-02-12T15:49:00Z">
              <w:r w:rsidRPr="00A013FD">
                <w:rPr>
                  <w:sz w:val="20"/>
                </w:rPr>
                <w:delText>M----L--</w:delText>
              </w:r>
            </w:del>
          </w:p>
        </w:tc>
        <w:tc>
          <w:tcPr>
            <w:tcW w:w="1577" w:type="dxa"/>
          </w:tcPr>
          <w:p w14:paraId="19823C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40" w:author="Johnny Schultz" w:date="2020-02-12T15:49:00Z"/>
                <w:sz w:val="20"/>
              </w:rPr>
            </w:pPr>
            <w:del w:id="10941" w:author="Johnny Schultz" w:date="2020-02-12T15:49:00Z">
              <w:r w:rsidRPr="00A013FD">
                <w:rPr>
                  <w:sz w:val="20"/>
                </w:rPr>
                <w:delText>M-------</w:delText>
              </w:r>
            </w:del>
          </w:p>
        </w:tc>
        <w:tc>
          <w:tcPr>
            <w:tcW w:w="1577" w:type="dxa"/>
          </w:tcPr>
          <w:p w14:paraId="345CCA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42" w:author="Johnny Schultz" w:date="2020-02-12T15:49:00Z"/>
                <w:sz w:val="20"/>
              </w:rPr>
            </w:pPr>
            <w:del w:id="10943" w:author="Johnny Schultz" w:date="2020-02-12T15:49:00Z">
              <w:r w:rsidRPr="00A013FD">
                <w:rPr>
                  <w:sz w:val="20"/>
                </w:rPr>
                <w:delText>--------</w:delText>
              </w:r>
            </w:del>
          </w:p>
        </w:tc>
        <w:tc>
          <w:tcPr>
            <w:tcW w:w="1577" w:type="dxa"/>
          </w:tcPr>
          <w:p w14:paraId="66C3EF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44" w:author="Johnny Schultz" w:date="2020-02-12T15:49:00Z"/>
                <w:sz w:val="20"/>
              </w:rPr>
            </w:pPr>
            <w:del w:id="10945" w:author="Johnny Schultz" w:date="2020-02-12T15:49:00Z">
              <w:r w:rsidRPr="00A013FD">
                <w:rPr>
                  <w:sz w:val="20"/>
                </w:rPr>
                <w:delText>--------</w:delText>
              </w:r>
            </w:del>
          </w:p>
        </w:tc>
        <w:tc>
          <w:tcPr>
            <w:tcW w:w="1577" w:type="dxa"/>
          </w:tcPr>
          <w:p w14:paraId="05CB61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46" w:author="Johnny Schultz" w:date="2020-02-12T15:49:00Z"/>
                <w:sz w:val="20"/>
              </w:rPr>
            </w:pPr>
            <w:del w:id="10947" w:author="Johnny Schultz" w:date="2020-02-12T15:49:00Z">
              <w:r w:rsidRPr="00A013FD">
                <w:rPr>
                  <w:sz w:val="20"/>
                </w:rPr>
                <w:delText>--LML000</w:delText>
              </w:r>
            </w:del>
          </w:p>
        </w:tc>
      </w:tr>
      <w:tr w:rsidR="00A013FD" w:rsidRPr="00A013FD" w14:paraId="040D1A9B" w14:textId="77777777" w:rsidTr="00BF604E">
        <w:trPr>
          <w:jc w:val="center"/>
          <w:del w:id="10948" w:author="Johnny Schultz" w:date="2020-02-12T15:49:00Z"/>
        </w:trPr>
        <w:tc>
          <w:tcPr>
            <w:tcW w:w="1753" w:type="dxa"/>
          </w:tcPr>
          <w:p w14:paraId="5A68ED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949" w:author="Johnny Schultz" w:date="2020-02-12T15:49:00Z"/>
                <w:sz w:val="20"/>
              </w:rPr>
            </w:pPr>
            <w:del w:id="10950" w:author="Johnny Schultz" w:date="2020-02-12T15:49:00Z">
              <w:r w:rsidRPr="00A013FD">
                <w:rPr>
                  <w:sz w:val="20"/>
                </w:rPr>
                <w:delText>Symbol</w:delText>
              </w:r>
            </w:del>
          </w:p>
        </w:tc>
        <w:tc>
          <w:tcPr>
            <w:tcW w:w="1578" w:type="dxa"/>
          </w:tcPr>
          <w:p w14:paraId="065C95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51" w:author="Johnny Schultz" w:date="2020-02-12T15:49:00Z"/>
                <w:sz w:val="20"/>
              </w:rPr>
            </w:pPr>
            <w:del w:id="10952" w:author="Johnny Schultz" w:date="2020-02-12T15:49:00Z">
              <w:r w:rsidRPr="00A013FD">
                <w:rPr>
                  <w:sz w:val="20"/>
                </w:rPr>
                <w:delText>TTTTTTDI</w:delText>
              </w:r>
            </w:del>
          </w:p>
        </w:tc>
        <w:tc>
          <w:tcPr>
            <w:tcW w:w="1577" w:type="dxa"/>
          </w:tcPr>
          <w:p w14:paraId="28CCEE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53" w:author="Johnny Schultz" w:date="2020-02-12T15:49:00Z"/>
                <w:sz w:val="20"/>
              </w:rPr>
            </w:pPr>
            <w:del w:id="10954" w:author="Johnny Schultz" w:date="2020-02-12T15:49:00Z">
              <w:r w:rsidRPr="00A013FD">
                <w:rPr>
                  <w:sz w:val="20"/>
                </w:rPr>
                <w:delText>MMMMMMMM</w:delText>
              </w:r>
            </w:del>
          </w:p>
        </w:tc>
        <w:tc>
          <w:tcPr>
            <w:tcW w:w="1577" w:type="dxa"/>
          </w:tcPr>
          <w:p w14:paraId="58DFD1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55" w:author="Johnny Schultz" w:date="2020-02-12T15:49:00Z"/>
                <w:sz w:val="20"/>
              </w:rPr>
            </w:pPr>
            <w:del w:id="10956" w:author="Johnny Schultz" w:date="2020-02-12T15:49:00Z">
              <w:r w:rsidRPr="00A013FD">
                <w:rPr>
                  <w:sz w:val="20"/>
                </w:rPr>
                <w:delText>MMMMMMMM</w:delText>
              </w:r>
            </w:del>
          </w:p>
        </w:tc>
        <w:tc>
          <w:tcPr>
            <w:tcW w:w="1577" w:type="dxa"/>
          </w:tcPr>
          <w:p w14:paraId="1D7026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57" w:author="Johnny Schultz" w:date="2020-02-12T15:49:00Z"/>
                <w:sz w:val="20"/>
              </w:rPr>
            </w:pPr>
            <w:del w:id="10958" w:author="Johnny Schultz" w:date="2020-02-12T15:49:00Z">
              <w:r w:rsidRPr="00A013FD">
                <w:rPr>
                  <w:sz w:val="20"/>
                </w:rPr>
                <w:delText>MMMMMMMM</w:delText>
              </w:r>
            </w:del>
          </w:p>
        </w:tc>
        <w:tc>
          <w:tcPr>
            <w:tcW w:w="1577" w:type="dxa"/>
          </w:tcPr>
          <w:p w14:paraId="7292C7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59" w:author="Johnny Schultz" w:date="2020-02-12T15:49:00Z"/>
                <w:sz w:val="20"/>
              </w:rPr>
            </w:pPr>
            <w:del w:id="10960" w:author="Johnny Schultz" w:date="2020-02-12T15:49:00Z">
              <w:r w:rsidRPr="00A013FD">
                <w:rPr>
                  <w:sz w:val="20"/>
                </w:rPr>
                <w:delText>MMMNN000</w:delText>
              </w:r>
            </w:del>
          </w:p>
        </w:tc>
      </w:tr>
      <w:tr w:rsidR="00A013FD" w:rsidRPr="00A013FD" w14:paraId="4AFFCD71" w14:textId="77777777" w:rsidTr="00BF604E">
        <w:trPr>
          <w:jc w:val="center"/>
          <w:del w:id="10961" w:author="Johnny Schultz" w:date="2020-02-12T15:49:00Z"/>
        </w:trPr>
        <w:tc>
          <w:tcPr>
            <w:tcW w:w="1753" w:type="dxa"/>
          </w:tcPr>
          <w:p w14:paraId="05C26C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962" w:author="Johnny Schultz" w:date="2020-02-12T15:49:00Z"/>
                <w:sz w:val="20"/>
              </w:rPr>
            </w:pPr>
            <w:del w:id="10963" w:author="Johnny Schultz" w:date="2020-02-12T15:49:00Z">
              <w:r w:rsidRPr="00A013FD">
                <w:rPr>
                  <w:sz w:val="20"/>
                </w:rPr>
                <w:delText>Byte order</w:delText>
              </w:r>
            </w:del>
          </w:p>
        </w:tc>
        <w:tc>
          <w:tcPr>
            <w:tcW w:w="1578" w:type="dxa"/>
          </w:tcPr>
          <w:p w14:paraId="0ECFDD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64" w:author="Johnny Schultz" w:date="2020-02-12T15:49:00Z"/>
                <w:sz w:val="20"/>
              </w:rPr>
            </w:pPr>
            <w:del w:id="10965" w:author="Johnny Schultz" w:date="2020-02-12T15:49:00Z">
              <w:r w:rsidRPr="00A013FD">
                <w:rPr>
                  <w:sz w:val="20"/>
                </w:rPr>
                <w:delText>1</w:delText>
              </w:r>
            </w:del>
          </w:p>
        </w:tc>
        <w:tc>
          <w:tcPr>
            <w:tcW w:w="1577" w:type="dxa"/>
          </w:tcPr>
          <w:p w14:paraId="576F4B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66" w:author="Johnny Schultz" w:date="2020-02-12T15:49:00Z"/>
                <w:sz w:val="20"/>
              </w:rPr>
            </w:pPr>
            <w:del w:id="10967" w:author="Johnny Schultz" w:date="2020-02-12T15:49:00Z">
              <w:r w:rsidRPr="00A013FD">
                <w:rPr>
                  <w:sz w:val="20"/>
                </w:rPr>
                <w:delText>2</w:delText>
              </w:r>
            </w:del>
          </w:p>
        </w:tc>
        <w:tc>
          <w:tcPr>
            <w:tcW w:w="1577" w:type="dxa"/>
          </w:tcPr>
          <w:p w14:paraId="63BF05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68" w:author="Johnny Schultz" w:date="2020-02-12T15:49:00Z"/>
                <w:sz w:val="20"/>
              </w:rPr>
            </w:pPr>
            <w:del w:id="10969" w:author="Johnny Schultz" w:date="2020-02-12T15:49:00Z">
              <w:r w:rsidRPr="00A013FD">
                <w:rPr>
                  <w:sz w:val="20"/>
                </w:rPr>
                <w:delText>3</w:delText>
              </w:r>
            </w:del>
          </w:p>
        </w:tc>
        <w:tc>
          <w:tcPr>
            <w:tcW w:w="1577" w:type="dxa"/>
          </w:tcPr>
          <w:p w14:paraId="323F14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70" w:author="Johnny Schultz" w:date="2020-02-12T15:49:00Z"/>
                <w:sz w:val="20"/>
              </w:rPr>
            </w:pPr>
            <w:del w:id="10971" w:author="Johnny Schultz" w:date="2020-02-12T15:49:00Z">
              <w:r w:rsidRPr="00A013FD">
                <w:rPr>
                  <w:sz w:val="20"/>
                </w:rPr>
                <w:delText>4</w:delText>
              </w:r>
            </w:del>
          </w:p>
        </w:tc>
        <w:tc>
          <w:tcPr>
            <w:tcW w:w="1577" w:type="dxa"/>
          </w:tcPr>
          <w:p w14:paraId="38F931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72" w:author="Johnny Schultz" w:date="2020-02-12T15:49:00Z"/>
                <w:sz w:val="20"/>
              </w:rPr>
            </w:pPr>
            <w:del w:id="10973" w:author="Johnny Schultz" w:date="2020-02-12T15:49:00Z">
              <w:r w:rsidRPr="00A013FD">
                <w:rPr>
                  <w:sz w:val="20"/>
                </w:rPr>
                <w:delText>5</w:delText>
              </w:r>
            </w:del>
          </w:p>
        </w:tc>
      </w:tr>
    </w:tbl>
    <w:p w14:paraId="52793EAB" w14:textId="77777777" w:rsidR="00A013FD" w:rsidRPr="00A013FD" w:rsidRDefault="00A013FD" w:rsidP="00A013FD">
      <w:pPr>
        <w:rPr>
          <w:del w:id="10974" w:author="Johnny Schultz" w:date="2020-02-12T15:49:00Z"/>
        </w:rPr>
      </w:pPr>
      <w:del w:id="10975" w:author="Johnny Schultz" w:date="2020-02-12T15:49:00Z">
        <w:r w:rsidRPr="00A013FD">
          <w:delText xml:space="preserve">The output order to VHF data link is provided in Table A2-7. </w:delText>
        </w:r>
      </w:del>
    </w:p>
    <w:p w14:paraId="1065FF10" w14:textId="77777777" w:rsidR="00A013FD" w:rsidRPr="00A013FD" w:rsidRDefault="00A013FD" w:rsidP="00A013FD">
      <w:pPr>
        <w:keepNext/>
        <w:spacing w:before="560" w:after="120"/>
        <w:jc w:val="center"/>
        <w:rPr>
          <w:del w:id="10976" w:author="Johnny Schultz" w:date="2020-02-12T15:49:00Z"/>
          <w:caps/>
          <w:sz w:val="20"/>
        </w:rPr>
      </w:pPr>
      <w:del w:id="10977" w:author="Johnny Schultz" w:date="2020-02-12T15:49:00Z">
        <w:r w:rsidRPr="00A013FD">
          <w:rPr>
            <w:caps/>
            <w:sz w:val="20"/>
          </w:rPr>
          <w:delText>TABLE A2-7</w:delText>
        </w:r>
      </w:del>
    </w:p>
    <w:p w14:paraId="33F6D398" w14:textId="77777777" w:rsidR="00A013FD" w:rsidRPr="00A013FD" w:rsidRDefault="00A013FD" w:rsidP="00A013FD">
      <w:pPr>
        <w:keepNext/>
        <w:keepLines/>
        <w:spacing w:before="0" w:after="120"/>
        <w:jc w:val="center"/>
        <w:rPr>
          <w:del w:id="10978" w:author="Johnny Schultz" w:date="2020-02-12T15:49:00Z"/>
          <w:rFonts w:ascii="Times New Roman Bold" w:hAnsi="Times New Roman Bold"/>
          <w:b/>
          <w:sz w:val="20"/>
        </w:rPr>
      </w:pPr>
      <w:del w:id="10979" w:author="Johnny Schultz" w:date="2020-02-12T15:49:00Z">
        <w:r w:rsidRPr="00A013FD">
          <w:rPr>
            <w:rFonts w:ascii="Times New Roman Bold" w:hAnsi="Times New Roman Bold"/>
            <w:b/>
            <w:sz w:val="20"/>
          </w:rPr>
          <w:delText>Output order to VHF data link</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53"/>
        <w:gridCol w:w="1578"/>
        <w:gridCol w:w="1577"/>
        <w:gridCol w:w="1577"/>
        <w:gridCol w:w="1577"/>
        <w:gridCol w:w="1577"/>
      </w:tblGrid>
      <w:tr w:rsidR="00A013FD" w:rsidRPr="00A013FD" w14:paraId="7056686E" w14:textId="77777777" w:rsidTr="00BF604E">
        <w:trPr>
          <w:jc w:val="center"/>
          <w:del w:id="10980" w:author="Johnny Schultz" w:date="2020-02-12T15:49:00Z"/>
        </w:trPr>
        <w:tc>
          <w:tcPr>
            <w:tcW w:w="1753" w:type="dxa"/>
          </w:tcPr>
          <w:p w14:paraId="1F202C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981" w:author="Johnny Schultz" w:date="2020-02-12T15:49:00Z"/>
                <w:sz w:val="20"/>
              </w:rPr>
            </w:pPr>
            <w:del w:id="10982" w:author="Johnny Schultz" w:date="2020-02-12T15:49:00Z">
              <w:r w:rsidRPr="00A013FD">
                <w:rPr>
                  <w:sz w:val="20"/>
                </w:rPr>
                <w:delText>Bit order</w:delText>
              </w:r>
            </w:del>
          </w:p>
        </w:tc>
        <w:tc>
          <w:tcPr>
            <w:tcW w:w="1578" w:type="dxa"/>
          </w:tcPr>
          <w:p w14:paraId="3051A8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83" w:author="Johnny Schultz" w:date="2020-02-12T15:49:00Z"/>
                <w:sz w:val="20"/>
              </w:rPr>
            </w:pPr>
            <w:del w:id="10984" w:author="Johnny Schultz" w:date="2020-02-12T15:49:00Z">
              <w:r w:rsidRPr="00A013FD">
                <w:rPr>
                  <w:sz w:val="20"/>
                </w:rPr>
                <w:delText>--L----M</w:delText>
              </w:r>
            </w:del>
          </w:p>
        </w:tc>
        <w:tc>
          <w:tcPr>
            <w:tcW w:w="1577" w:type="dxa"/>
          </w:tcPr>
          <w:p w14:paraId="47CC28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85" w:author="Johnny Schultz" w:date="2020-02-12T15:49:00Z"/>
                <w:sz w:val="20"/>
              </w:rPr>
            </w:pPr>
            <w:del w:id="10986" w:author="Johnny Schultz" w:date="2020-02-12T15:49:00Z">
              <w:r w:rsidRPr="00A013FD">
                <w:rPr>
                  <w:sz w:val="20"/>
                </w:rPr>
                <w:delText>-------M</w:delText>
              </w:r>
            </w:del>
          </w:p>
        </w:tc>
        <w:tc>
          <w:tcPr>
            <w:tcW w:w="1577" w:type="dxa"/>
          </w:tcPr>
          <w:p w14:paraId="7E2B70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87" w:author="Johnny Schultz" w:date="2020-02-12T15:49:00Z"/>
                <w:sz w:val="20"/>
              </w:rPr>
            </w:pPr>
            <w:del w:id="10988" w:author="Johnny Schultz" w:date="2020-02-12T15:49:00Z">
              <w:r w:rsidRPr="00A013FD">
                <w:rPr>
                  <w:sz w:val="20"/>
                </w:rPr>
                <w:delText>--------</w:delText>
              </w:r>
            </w:del>
          </w:p>
        </w:tc>
        <w:tc>
          <w:tcPr>
            <w:tcW w:w="1577" w:type="dxa"/>
          </w:tcPr>
          <w:p w14:paraId="6395E5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89" w:author="Johnny Schultz" w:date="2020-02-12T15:49:00Z"/>
                <w:sz w:val="20"/>
              </w:rPr>
            </w:pPr>
            <w:del w:id="10990" w:author="Johnny Schultz" w:date="2020-02-12T15:49:00Z">
              <w:r w:rsidRPr="00A013FD">
                <w:rPr>
                  <w:sz w:val="20"/>
                </w:rPr>
                <w:delText>--------</w:delText>
              </w:r>
            </w:del>
          </w:p>
        </w:tc>
        <w:tc>
          <w:tcPr>
            <w:tcW w:w="1577" w:type="dxa"/>
          </w:tcPr>
          <w:p w14:paraId="088EFB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91" w:author="Johnny Schultz" w:date="2020-02-12T15:49:00Z"/>
                <w:sz w:val="20"/>
              </w:rPr>
            </w:pPr>
            <w:del w:id="10992" w:author="Johnny Schultz" w:date="2020-02-12T15:49:00Z">
              <w:r w:rsidRPr="00A013FD">
                <w:rPr>
                  <w:sz w:val="20"/>
                </w:rPr>
                <w:delText>000LML--</w:delText>
              </w:r>
            </w:del>
          </w:p>
        </w:tc>
      </w:tr>
      <w:tr w:rsidR="00A013FD" w:rsidRPr="00A013FD" w14:paraId="107AF1E5" w14:textId="77777777" w:rsidTr="00BF604E">
        <w:trPr>
          <w:jc w:val="center"/>
          <w:del w:id="10993" w:author="Johnny Schultz" w:date="2020-02-12T15:49:00Z"/>
        </w:trPr>
        <w:tc>
          <w:tcPr>
            <w:tcW w:w="1753" w:type="dxa"/>
          </w:tcPr>
          <w:p w14:paraId="3DF133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0994" w:author="Johnny Schultz" w:date="2020-02-12T15:49:00Z"/>
                <w:sz w:val="20"/>
              </w:rPr>
            </w:pPr>
            <w:del w:id="10995" w:author="Johnny Schultz" w:date="2020-02-12T15:49:00Z">
              <w:r w:rsidRPr="00A013FD">
                <w:rPr>
                  <w:sz w:val="20"/>
                </w:rPr>
                <w:delText>Symbol</w:delText>
              </w:r>
            </w:del>
          </w:p>
        </w:tc>
        <w:tc>
          <w:tcPr>
            <w:tcW w:w="1578" w:type="dxa"/>
          </w:tcPr>
          <w:p w14:paraId="6963EC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96" w:author="Johnny Schultz" w:date="2020-02-12T15:49:00Z"/>
                <w:sz w:val="20"/>
              </w:rPr>
            </w:pPr>
            <w:del w:id="10997" w:author="Johnny Schultz" w:date="2020-02-12T15:49:00Z">
              <w:r w:rsidRPr="00A013FD">
                <w:rPr>
                  <w:sz w:val="20"/>
                </w:rPr>
                <w:delText>IDTTTTTT</w:delText>
              </w:r>
            </w:del>
          </w:p>
        </w:tc>
        <w:tc>
          <w:tcPr>
            <w:tcW w:w="1577" w:type="dxa"/>
          </w:tcPr>
          <w:p w14:paraId="39859B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0998" w:author="Johnny Schultz" w:date="2020-02-12T15:49:00Z"/>
                <w:sz w:val="20"/>
              </w:rPr>
            </w:pPr>
            <w:del w:id="10999" w:author="Johnny Schultz" w:date="2020-02-12T15:49:00Z">
              <w:r w:rsidRPr="00A013FD">
                <w:rPr>
                  <w:sz w:val="20"/>
                </w:rPr>
                <w:delText>MMMMMMMM</w:delText>
              </w:r>
            </w:del>
          </w:p>
        </w:tc>
        <w:tc>
          <w:tcPr>
            <w:tcW w:w="1577" w:type="dxa"/>
          </w:tcPr>
          <w:p w14:paraId="55A51E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00" w:author="Johnny Schultz" w:date="2020-02-12T15:49:00Z"/>
                <w:sz w:val="20"/>
              </w:rPr>
            </w:pPr>
            <w:del w:id="11001" w:author="Johnny Schultz" w:date="2020-02-12T15:49:00Z">
              <w:r w:rsidRPr="00A013FD">
                <w:rPr>
                  <w:sz w:val="20"/>
                </w:rPr>
                <w:delText>MMMMMMMM</w:delText>
              </w:r>
            </w:del>
          </w:p>
        </w:tc>
        <w:tc>
          <w:tcPr>
            <w:tcW w:w="1577" w:type="dxa"/>
          </w:tcPr>
          <w:p w14:paraId="3A9073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02" w:author="Johnny Schultz" w:date="2020-02-12T15:49:00Z"/>
                <w:sz w:val="20"/>
              </w:rPr>
            </w:pPr>
            <w:del w:id="11003" w:author="Johnny Schultz" w:date="2020-02-12T15:49:00Z">
              <w:r w:rsidRPr="00A013FD">
                <w:rPr>
                  <w:sz w:val="20"/>
                </w:rPr>
                <w:delText>MMMMMMMM</w:delText>
              </w:r>
            </w:del>
          </w:p>
        </w:tc>
        <w:tc>
          <w:tcPr>
            <w:tcW w:w="1577" w:type="dxa"/>
          </w:tcPr>
          <w:p w14:paraId="52AB4B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04" w:author="Johnny Schultz" w:date="2020-02-12T15:49:00Z"/>
                <w:sz w:val="20"/>
              </w:rPr>
            </w:pPr>
            <w:del w:id="11005" w:author="Johnny Schultz" w:date="2020-02-12T15:49:00Z">
              <w:r w:rsidRPr="00A013FD">
                <w:rPr>
                  <w:sz w:val="20"/>
                </w:rPr>
                <w:delText>000NNMMM</w:delText>
              </w:r>
            </w:del>
          </w:p>
        </w:tc>
      </w:tr>
      <w:tr w:rsidR="00A013FD" w:rsidRPr="00A013FD" w14:paraId="742F700D" w14:textId="77777777" w:rsidTr="00BF604E">
        <w:trPr>
          <w:jc w:val="center"/>
          <w:del w:id="11006" w:author="Johnny Schultz" w:date="2020-02-12T15:49:00Z"/>
        </w:trPr>
        <w:tc>
          <w:tcPr>
            <w:tcW w:w="1753" w:type="dxa"/>
          </w:tcPr>
          <w:p w14:paraId="579E93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007" w:author="Johnny Schultz" w:date="2020-02-12T15:49:00Z"/>
                <w:sz w:val="20"/>
              </w:rPr>
            </w:pPr>
            <w:del w:id="11008" w:author="Johnny Schultz" w:date="2020-02-12T15:49:00Z">
              <w:r w:rsidRPr="00A013FD">
                <w:rPr>
                  <w:sz w:val="20"/>
                </w:rPr>
                <w:delText>Byte order</w:delText>
              </w:r>
            </w:del>
          </w:p>
        </w:tc>
        <w:tc>
          <w:tcPr>
            <w:tcW w:w="1578" w:type="dxa"/>
          </w:tcPr>
          <w:p w14:paraId="7991DB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09" w:author="Johnny Schultz" w:date="2020-02-12T15:49:00Z"/>
                <w:sz w:val="20"/>
              </w:rPr>
            </w:pPr>
            <w:del w:id="11010" w:author="Johnny Schultz" w:date="2020-02-12T15:49:00Z">
              <w:r w:rsidRPr="00A013FD">
                <w:rPr>
                  <w:sz w:val="20"/>
                </w:rPr>
                <w:delText>1</w:delText>
              </w:r>
            </w:del>
          </w:p>
        </w:tc>
        <w:tc>
          <w:tcPr>
            <w:tcW w:w="1577" w:type="dxa"/>
          </w:tcPr>
          <w:p w14:paraId="6B9BEC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11" w:author="Johnny Schultz" w:date="2020-02-12T15:49:00Z"/>
                <w:sz w:val="20"/>
              </w:rPr>
            </w:pPr>
            <w:del w:id="11012" w:author="Johnny Schultz" w:date="2020-02-12T15:49:00Z">
              <w:r w:rsidRPr="00A013FD">
                <w:rPr>
                  <w:sz w:val="20"/>
                </w:rPr>
                <w:delText>2</w:delText>
              </w:r>
            </w:del>
          </w:p>
        </w:tc>
        <w:tc>
          <w:tcPr>
            <w:tcW w:w="1577" w:type="dxa"/>
          </w:tcPr>
          <w:p w14:paraId="57C4D1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13" w:author="Johnny Schultz" w:date="2020-02-12T15:49:00Z"/>
                <w:sz w:val="20"/>
              </w:rPr>
            </w:pPr>
            <w:del w:id="11014" w:author="Johnny Schultz" w:date="2020-02-12T15:49:00Z">
              <w:r w:rsidRPr="00A013FD">
                <w:rPr>
                  <w:sz w:val="20"/>
                </w:rPr>
                <w:delText>3</w:delText>
              </w:r>
            </w:del>
          </w:p>
        </w:tc>
        <w:tc>
          <w:tcPr>
            <w:tcW w:w="1577" w:type="dxa"/>
          </w:tcPr>
          <w:p w14:paraId="349DC7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15" w:author="Johnny Schultz" w:date="2020-02-12T15:49:00Z"/>
                <w:sz w:val="20"/>
              </w:rPr>
            </w:pPr>
            <w:del w:id="11016" w:author="Johnny Schultz" w:date="2020-02-12T15:49:00Z">
              <w:r w:rsidRPr="00A013FD">
                <w:rPr>
                  <w:sz w:val="20"/>
                </w:rPr>
                <w:delText>4</w:delText>
              </w:r>
            </w:del>
          </w:p>
        </w:tc>
        <w:tc>
          <w:tcPr>
            <w:tcW w:w="1577" w:type="dxa"/>
          </w:tcPr>
          <w:p w14:paraId="240879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017" w:author="Johnny Schultz" w:date="2020-02-12T15:49:00Z"/>
                <w:sz w:val="20"/>
              </w:rPr>
            </w:pPr>
            <w:del w:id="11018" w:author="Johnny Schultz" w:date="2020-02-12T15:49:00Z">
              <w:r w:rsidRPr="00A013FD">
                <w:rPr>
                  <w:sz w:val="20"/>
                </w:rPr>
                <w:delText>5</w:delText>
              </w:r>
            </w:del>
          </w:p>
        </w:tc>
      </w:tr>
    </w:tbl>
    <w:p w14:paraId="5AEA9D01" w14:textId="77777777" w:rsidR="00A013FD" w:rsidRPr="00A013FD" w:rsidRDefault="00A013FD" w:rsidP="00A013FD">
      <w:pPr>
        <w:keepNext/>
        <w:keepLines/>
        <w:numPr>
          <w:ilvl w:val="3"/>
          <w:numId w:val="0"/>
        </w:numPr>
        <w:tabs>
          <w:tab w:val="clear" w:pos="1134"/>
          <w:tab w:val="left" w:pos="360"/>
        </w:tabs>
        <w:spacing w:before="200"/>
        <w:ind w:left="360" w:hanging="360"/>
        <w:outlineLvl w:val="3"/>
        <w:rPr>
          <w:del w:id="11019" w:author="Johnny Schultz" w:date="2020-02-12T15:49:00Z"/>
          <w:b/>
        </w:rPr>
      </w:pPr>
      <w:bookmarkStart w:id="11020" w:name="_948096539"/>
      <w:bookmarkStart w:id="11021" w:name="_948096734"/>
      <w:bookmarkStart w:id="11022" w:name="_942222162"/>
      <w:bookmarkEnd w:id="11020"/>
      <w:bookmarkEnd w:id="11021"/>
      <w:bookmarkEnd w:id="11022"/>
      <w:del w:id="11023" w:author="Johnny Schultz" w:date="2020-02-12T15:49:00Z">
        <w:r w:rsidRPr="00A013FD">
          <w:rPr>
            <w:b/>
          </w:rPr>
          <w:delText>3.3.5.1</w:delText>
        </w:r>
        <w:r w:rsidRPr="00A013FD">
          <w:rPr>
            <w:b/>
          </w:rPr>
          <w:tab/>
          <w:delText>Message identification</w:delText>
        </w:r>
      </w:del>
    </w:p>
    <w:p w14:paraId="759619FC" w14:textId="77777777" w:rsidR="00A013FD" w:rsidRPr="00A013FD" w:rsidRDefault="00A013FD" w:rsidP="00A013FD">
      <w:pPr>
        <w:rPr>
          <w:del w:id="11024" w:author="Johnny Schultz" w:date="2020-02-12T15:49:00Z"/>
        </w:rPr>
      </w:pPr>
      <w:del w:id="11025" w:author="Johnny Schultz" w:date="2020-02-12T15:49:00Z">
        <w:r w:rsidRPr="00A013FD">
          <w:delText>The message ID should be 6 bits long and should respect the current definitions of message IDs as defined for AIS in Recommendation ITU-R M.1371.</w:delText>
        </w:r>
      </w:del>
    </w:p>
    <w:p w14:paraId="1A6FC499" w14:textId="77777777" w:rsidR="00A013FD" w:rsidRPr="00A013FD" w:rsidRDefault="00A013FD" w:rsidP="00A013FD">
      <w:pPr>
        <w:keepNext/>
        <w:keepLines/>
        <w:tabs>
          <w:tab w:val="clear" w:pos="1134"/>
          <w:tab w:val="left" w:pos="360"/>
        </w:tabs>
        <w:spacing w:before="200"/>
        <w:ind w:left="360" w:hanging="360"/>
        <w:outlineLvl w:val="3"/>
        <w:rPr>
          <w:del w:id="11026" w:author="Johnny Schultz" w:date="2020-02-12T15:49:00Z"/>
          <w:b/>
        </w:rPr>
      </w:pPr>
      <w:del w:id="11027" w:author="Johnny Schultz" w:date="2020-02-12T15:49:00Z">
        <w:r w:rsidRPr="00A013FD">
          <w:rPr>
            <w:b/>
          </w:rPr>
          <w:delText>3.3.5.2</w:delText>
        </w:r>
        <w:r w:rsidRPr="00A013FD">
          <w:rPr>
            <w:b/>
          </w:rPr>
          <w:tab/>
          <w:delText>Incremental time division multiple access message structure</w:delText>
        </w:r>
      </w:del>
    </w:p>
    <w:p w14:paraId="4CD5D25C" w14:textId="77777777" w:rsidR="00A013FD" w:rsidRPr="00A013FD" w:rsidRDefault="00A013FD" w:rsidP="00A013FD">
      <w:pPr>
        <w:rPr>
          <w:del w:id="11028" w:author="Johnny Schultz" w:date="2020-02-12T15:49:00Z"/>
        </w:rPr>
      </w:pPr>
      <w:del w:id="11029" w:author="Johnny Schultz" w:date="2020-02-12T15:49:00Z">
        <w:r w:rsidRPr="00A013FD">
          <w:delText>The ITDMA message structure supplies the necessary information in order to operate in accordance with Recommendation ITU-R M.1371. The message structure is shown in Fig.</w:delText>
        </w:r>
        <w:r w:rsidRPr="00A013FD">
          <w:rPr>
            <w:lang w:eastAsia="ja-JP"/>
          </w:rPr>
          <w:delText xml:space="preserve"> A2-6</w:delText>
        </w:r>
        <w:r w:rsidRPr="00A013FD">
          <w:delText>.</w:delText>
        </w:r>
      </w:del>
    </w:p>
    <w:p w14:paraId="41F3F6C7" w14:textId="77777777" w:rsidR="00A013FD" w:rsidRPr="00A013FD" w:rsidRDefault="00A013FD" w:rsidP="00A013FD">
      <w:pPr>
        <w:keepNext/>
        <w:keepLines/>
        <w:spacing w:before="480" w:after="120"/>
        <w:jc w:val="center"/>
        <w:rPr>
          <w:del w:id="11030" w:author="Johnny Schultz" w:date="2020-02-12T15:49:00Z"/>
          <w:caps/>
          <w:sz w:val="20"/>
          <w:lang w:eastAsia="ja-JP"/>
        </w:rPr>
      </w:pPr>
      <w:del w:id="11031" w:author="Johnny Schultz" w:date="2020-02-12T15:49:00Z">
        <w:r w:rsidRPr="00A013FD">
          <w:rPr>
            <w:caps/>
            <w:sz w:val="20"/>
          </w:rPr>
          <w:delText>figure A2-6</w:delText>
        </w:r>
      </w:del>
    </w:p>
    <w:p w14:paraId="474F0496" w14:textId="77777777" w:rsidR="00A013FD" w:rsidRPr="00A013FD" w:rsidRDefault="00A013FD" w:rsidP="00A013FD">
      <w:pPr>
        <w:keepNext/>
        <w:keepLines/>
        <w:spacing w:before="0" w:after="480"/>
        <w:jc w:val="center"/>
        <w:rPr>
          <w:del w:id="11032" w:author="Johnny Schultz" w:date="2020-02-12T15:49:00Z"/>
          <w:rFonts w:ascii="Times New Roman Bold" w:hAnsi="Times New Roman Bold"/>
          <w:b/>
          <w:sz w:val="20"/>
          <w:lang w:eastAsia="ja-JP"/>
        </w:rPr>
      </w:pPr>
      <w:del w:id="11033" w:author="Johnny Schultz" w:date="2020-02-12T15:49:00Z">
        <w:r w:rsidRPr="00A013FD">
          <w:rPr>
            <w:rFonts w:ascii="Times New Roman Bold" w:hAnsi="Times New Roman Bold"/>
            <w:b/>
            <w:sz w:val="20"/>
            <w:lang w:eastAsia="ja-JP"/>
          </w:rPr>
          <w:delText>ITDMA Message Structure</w:delText>
        </w:r>
      </w:del>
    </w:p>
    <w:p w14:paraId="3D6FD598" w14:textId="77777777" w:rsidR="00A013FD" w:rsidRPr="00A013FD" w:rsidRDefault="00A013FD" w:rsidP="00A013FD">
      <w:pPr>
        <w:keepNext/>
        <w:keepLines/>
        <w:jc w:val="center"/>
        <w:rPr>
          <w:del w:id="11034" w:author="Johnny Schultz" w:date="2020-02-12T15:49:00Z"/>
        </w:rPr>
      </w:pPr>
      <w:del w:id="11035" w:author="Johnny Schultz" w:date="2020-02-12T15:49:00Z">
        <w:r w:rsidRPr="00A013FD">
          <w:rPr>
            <w:noProof/>
            <w:lang w:val="fr-CA" w:eastAsia="fr-CA"/>
          </w:rPr>
          <w:drawing>
            <wp:inline distT="0" distB="0" distL="0" distR="0" wp14:anchorId="7A777063" wp14:editId="531F8737">
              <wp:extent cx="6080125" cy="2211070"/>
              <wp:effectExtent l="0" t="0" r="0" b="0"/>
              <wp:docPr id="1016" name="图片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 name="图片 10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6080125" cy="2211070"/>
                      </a:xfrm>
                      <a:prstGeom prst="rect">
                        <a:avLst/>
                      </a:prstGeom>
                      <a:noFill/>
                      <a:ln>
                        <a:noFill/>
                      </a:ln>
                    </pic:spPr>
                  </pic:pic>
                </a:graphicData>
              </a:graphic>
            </wp:inline>
          </w:drawing>
        </w:r>
      </w:del>
    </w:p>
    <w:p w14:paraId="0661FFAA" w14:textId="77777777" w:rsidR="00A013FD" w:rsidRPr="00A013FD" w:rsidRDefault="00A013FD" w:rsidP="00A013FD">
      <w:pPr>
        <w:keepNext/>
        <w:keepLines/>
        <w:tabs>
          <w:tab w:val="clear" w:pos="1134"/>
          <w:tab w:val="left" w:pos="360"/>
        </w:tabs>
        <w:spacing w:before="200"/>
        <w:ind w:left="360" w:hanging="360"/>
        <w:outlineLvl w:val="4"/>
        <w:rPr>
          <w:del w:id="11036" w:author="Johnny Schultz" w:date="2020-02-12T15:49:00Z"/>
          <w:b/>
        </w:rPr>
      </w:pPr>
      <w:bookmarkStart w:id="11037" w:name="_Toc440784091"/>
      <w:del w:id="11038" w:author="Johnny Schultz" w:date="2020-02-12T15:49:00Z">
        <w:r w:rsidRPr="00A013FD">
          <w:rPr>
            <w:b/>
          </w:rPr>
          <w:delText>3.3.5.2.1</w:delText>
        </w:r>
        <w:r w:rsidRPr="00A013FD">
          <w:rPr>
            <w:b/>
          </w:rPr>
          <w:tab/>
          <w:delText>User identification</w:delText>
        </w:r>
        <w:bookmarkEnd w:id="11037"/>
      </w:del>
    </w:p>
    <w:p w14:paraId="7899CF42" w14:textId="77777777" w:rsidR="00A013FD" w:rsidRPr="00A013FD" w:rsidRDefault="00A013FD" w:rsidP="00A013FD">
      <w:pPr>
        <w:rPr>
          <w:del w:id="11039" w:author="Johnny Schultz" w:date="2020-02-12T15:49:00Z"/>
        </w:rPr>
      </w:pPr>
      <w:del w:id="11040" w:author="Johnny Schultz" w:date="2020-02-12T15:49:00Z">
        <w:r w:rsidRPr="00A013FD">
          <w:delText xml:space="preserve">The user ID should be a unique identifier and is 30 bits long. </w:delText>
        </w:r>
      </w:del>
    </w:p>
    <w:p w14:paraId="3FB10126" w14:textId="77777777" w:rsidR="00A013FD" w:rsidRPr="00A013FD" w:rsidRDefault="00A013FD" w:rsidP="00A013FD">
      <w:pPr>
        <w:keepNext/>
        <w:keepLines/>
        <w:tabs>
          <w:tab w:val="clear" w:pos="1134"/>
          <w:tab w:val="left" w:pos="360"/>
        </w:tabs>
        <w:spacing w:before="200"/>
        <w:ind w:left="360" w:hanging="360"/>
        <w:outlineLvl w:val="4"/>
        <w:rPr>
          <w:del w:id="11041" w:author="Johnny Schultz" w:date="2020-02-12T15:49:00Z"/>
          <w:b/>
        </w:rPr>
      </w:pPr>
      <w:bookmarkStart w:id="11042" w:name="_Toc440784092"/>
      <w:del w:id="11043" w:author="Johnny Schultz" w:date="2020-02-12T15:49:00Z">
        <w:r w:rsidRPr="00A013FD">
          <w:rPr>
            <w:b/>
          </w:rPr>
          <w:delText>3.3.5.2.2</w:delText>
        </w:r>
        <w:r w:rsidRPr="00A013FD">
          <w:rPr>
            <w:b/>
          </w:rPr>
          <w:tab/>
          <w:delText>Incremental time division multiple access communication state</w:delText>
        </w:r>
        <w:bookmarkEnd w:id="11042"/>
      </w:del>
    </w:p>
    <w:p w14:paraId="0485F77C" w14:textId="77777777" w:rsidR="00A013FD" w:rsidRPr="00A013FD" w:rsidRDefault="00A013FD" w:rsidP="00A013FD">
      <w:pPr>
        <w:rPr>
          <w:del w:id="11044" w:author="Johnny Schultz" w:date="2020-02-12T15:49:00Z"/>
        </w:rPr>
      </w:pPr>
      <w:del w:id="11045" w:author="Johnny Schultz" w:date="2020-02-12T15:49:00Z">
        <w:r w:rsidRPr="00A013FD">
          <w:delText>The communication state provides the following functions:</w:delText>
        </w:r>
      </w:del>
    </w:p>
    <w:p w14:paraId="2273FA02" w14:textId="77777777" w:rsidR="00A013FD" w:rsidRPr="00A013FD" w:rsidRDefault="00A013FD" w:rsidP="00A013FD">
      <w:pPr>
        <w:tabs>
          <w:tab w:val="clear" w:pos="2268"/>
          <w:tab w:val="left" w:pos="2608"/>
          <w:tab w:val="left" w:pos="3345"/>
        </w:tabs>
        <w:spacing w:before="80"/>
        <w:ind w:left="1134" w:hanging="1134"/>
        <w:rPr>
          <w:del w:id="11046" w:author="Johnny Schultz" w:date="2020-02-12T15:49:00Z"/>
        </w:rPr>
      </w:pPr>
      <w:del w:id="11047" w:author="Johnny Schultz" w:date="2020-02-12T15:49:00Z">
        <w:r w:rsidRPr="00A013FD">
          <w:delText>–</w:delText>
        </w:r>
        <w:r w:rsidRPr="00A013FD">
          <w:tab/>
          <w:delText>it contains information used by the slot allocation algorithm in the ITDMA concept;</w:delText>
        </w:r>
      </w:del>
    </w:p>
    <w:p w14:paraId="564AEDC6" w14:textId="77777777" w:rsidR="00A013FD" w:rsidRPr="00A013FD" w:rsidRDefault="00A013FD" w:rsidP="00A013FD">
      <w:pPr>
        <w:tabs>
          <w:tab w:val="clear" w:pos="2268"/>
          <w:tab w:val="left" w:pos="2608"/>
          <w:tab w:val="left" w:pos="3345"/>
        </w:tabs>
        <w:spacing w:before="80"/>
        <w:ind w:left="1134" w:hanging="1134"/>
        <w:rPr>
          <w:del w:id="11048" w:author="Johnny Schultz" w:date="2020-02-12T15:49:00Z"/>
        </w:rPr>
      </w:pPr>
      <w:del w:id="11049" w:author="Johnny Schultz" w:date="2020-02-12T15:49:00Z">
        <w:r w:rsidRPr="00A013FD">
          <w:delText>–</w:delText>
        </w:r>
        <w:r w:rsidRPr="00A013FD">
          <w:tab/>
          <w:delText>it also indicates the synchronization state.</w:delText>
        </w:r>
      </w:del>
    </w:p>
    <w:p w14:paraId="1390B6F9" w14:textId="77777777" w:rsidR="00A013FD" w:rsidRPr="00A013FD" w:rsidRDefault="00A013FD" w:rsidP="00A013FD">
      <w:pPr>
        <w:rPr>
          <w:del w:id="11050" w:author="Johnny Schultz" w:date="2020-02-12T15:49:00Z"/>
        </w:rPr>
      </w:pPr>
      <w:del w:id="11051" w:author="Johnny Schultz" w:date="2020-02-12T15:49:00Z">
        <w:r w:rsidRPr="00A013FD">
          <w:delText>The ITDMA communication state is structured as defined in Recommendation ITU-R M.1371. The ITDMA communication state should apply only to the slot in the channel where the relevant transmission occurs.</w:delText>
        </w:r>
        <w:bookmarkStart w:id="11052" w:name="_Toc440784093"/>
        <w:r w:rsidRPr="00A013FD">
          <w:delText xml:space="preserve"> ASM 1 and ASM 2 are independent channels.</w:delText>
        </w:r>
      </w:del>
    </w:p>
    <w:p w14:paraId="31C83378" w14:textId="77777777" w:rsidR="00A013FD" w:rsidRPr="00A013FD" w:rsidRDefault="00A013FD" w:rsidP="00A013FD">
      <w:pPr>
        <w:keepNext/>
        <w:keepLines/>
        <w:tabs>
          <w:tab w:val="left" w:pos="360"/>
        </w:tabs>
        <w:spacing w:before="280"/>
        <w:ind w:left="360" w:hanging="360"/>
        <w:outlineLvl w:val="0"/>
        <w:rPr>
          <w:del w:id="11053" w:author="Johnny Schultz" w:date="2020-02-12T15:49:00Z"/>
          <w:b/>
          <w:sz w:val="28"/>
        </w:rPr>
      </w:pPr>
      <w:del w:id="11054" w:author="Johnny Schultz" w:date="2020-02-12T15:49:00Z">
        <w:r w:rsidRPr="00A013FD">
          <w:rPr>
            <w:b/>
            <w:sz w:val="28"/>
          </w:rPr>
          <w:delText>4</w:delText>
        </w:r>
        <w:r w:rsidRPr="00A013FD">
          <w:rPr>
            <w:b/>
            <w:sz w:val="28"/>
          </w:rPr>
          <w:tab/>
          <w:delText>Network layer</w:delText>
        </w:r>
      </w:del>
    </w:p>
    <w:p w14:paraId="686B413B" w14:textId="77777777" w:rsidR="00A013FD" w:rsidRPr="00A013FD" w:rsidRDefault="00A013FD" w:rsidP="00A013FD">
      <w:pPr>
        <w:rPr>
          <w:del w:id="11055" w:author="Johnny Schultz" w:date="2020-02-12T15:49:00Z"/>
        </w:rPr>
      </w:pPr>
      <w:del w:id="11056" w:author="Johnny Schultz" w:date="2020-02-12T15:49:00Z">
        <w:r w:rsidRPr="00A013FD">
          <w:delText>The network layer should be used for:</w:delText>
        </w:r>
      </w:del>
    </w:p>
    <w:p w14:paraId="75B26EF0" w14:textId="77777777" w:rsidR="00A013FD" w:rsidRPr="00A013FD" w:rsidRDefault="00A013FD" w:rsidP="00A013FD">
      <w:pPr>
        <w:tabs>
          <w:tab w:val="clear" w:pos="2268"/>
          <w:tab w:val="left" w:pos="2608"/>
          <w:tab w:val="left" w:pos="3345"/>
        </w:tabs>
        <w:spacing w:before="80"/>
        <w:ind w:left="1134" w:hanging="1134"/>
        <w:rPr>
          <w:del w:id="11057" w:author="Johnny Schultz" w:date="2020-02-12T15:49:00Z"/>
        </w:rPr>
      </w:pPr>
      <w:del w:id="11058" w:author="Johnny Schultz" w:date="2020-02-12T15:49:00Z">
        <w:r w:rsidRPr="00A013FD">
          <w:delText>–</w:delText>
        </w:r>
        <w:r w:rsidRPr="00A013FD">
          <w:tab/>
          <w:delText>Establishing and maintaining channel connections</w:delText>
        </w:r>
      </w:del>
    </w:p>
    <w:p w14:paraId="5956ECB7" w14:textId="77777777" w:rsidR="00A013FD" w:rsidRPr="00A013FD" w:rsidRDefault="00A013FD" w:rsidP="00A013FD">
      <w:pPr>
        <w:tabs>
          <w:tab w:val="clear" w:pos="2268"/>
          <w:tab w:val="left" w:pos="2608"/>
          <w:tab w:val="left" w:pos="3345"/>
        </w:tabs>
        <w:spacing w:before="80"/>
        <w:ind w:left="1134" w:hanging="1134"/>
        <w:rPr>
          <w:del w:id="11059" w:author="Johnny Schultz" w:date="2020-02-12T15:49:00Z"/>
        </w:rPr>
      </w:pPr>
      <w:del w:id="11060" w:author="Johnny Schultz" w:date="2020-02-12T15:49:00Z">
        <w:r w:rsidRPr="00A013FD">
          <w:delText>–</w:delText>
        </w:r>
        <w:r w:rsidRPr="00A013FD">
          <w:tab/>
          <w:delText>Management and priority assignments of messages</w:delText>
        </w:r>
      </w:del>
    </w:p>
    <w:p w14:paraId="76C40850" w14:textId="77777777" w:rsidR="00A013FD" w:rsidRPr="00A013FD" w:rsidRDefault="00A013FD" w:rsidP="00A013FD">
      <w:pPr>
        <w:tabs>
          <w:tab w:val="clear" w:pos="2268"/>
          <w:tab w:val="left" w:pos="2608"/>
          <w:tab w:val="left" w:pos="3345"/>
        </w:tabs>
        <w:spacing w:before="80"/>
        <w:ind w:left="1134" w:hanging="1134"/>
        <w:rPr>
          <w:del w:id="11061" w:author="Johnny Schultz" w:date="2020-02-12T15:49:00Z"/>
        </w:rPr>
      </w:pPr>
      <w:del w:id="11062" w:author="Johnny Schultz" w:date="2020-02-12T15:49:00Z">
        <w:r w:rsidRPr="00A013FD">
          <w:delText>–</w:delText>
        </w:r>
        <w:r w:rsidRPr="00A013FD">
          <w:tab/>
          <w:delText>Distribution of transmission packets between channels</w:delText>
        </w:r>
      </w:del>
    </w:p>
    <w:p w14:paraId="597FCB1D" w14:textId="77777777" w:rsidR="00A013FD" w:rsidRPr="00A013FD" w:rsidRDefault="00A013FD" w:rsidP="00A013FD">
      <w:pPr>
        <w:tabs>
          <w:tab w:val="clear" w:pos="2268"/>
          <w:tab w:val="left" w:pos="2608"/>
          <w:tab w:val="left" w:pos="3345"/>
        </w:tabs>
        <w:spacing w:before="80"/>
        <w:ind w:left="1134" w:hanging="1134"/>
        <w:rPr>
          <w:del w:id="11063" w:author="Johnny Schultz" w:date="2020-02-12T15:49:00Z"/>
        </w:rPr>
      </w:pPr>
      <w:del w:id="11064" w:author="Johnny Schultz" w:date="2020-02-12T15:49:00Z">
        <w:r w:rsidRPr="00A013FD">
          <w:delText>–</w:delText>
        </w:r>
        <w:r w:rsidRPr="00A013FD">
          <w:tab/>
          <w:delText>Data link congestion resolution.</w:delText>
        </w:r>
      </w:del>
    </w:p>
    <w:p w14:paraId="16A000AA" w14:textId="77777777" w:rsidR="00A013FD" w:rsidRPr="00A013FD" w:rsidRDefault="00A013FD" w:rsidP="00A013FD">
      <w:pPr>
        <w:keepNext/>
        <w:keepLines/>
        <w:tabs>
          <w:tab w:val="left" w:pos="360"/>
        </w:tabs>
        <w:spacing w:before="280"/>
        <w:ind w:left="360" w:hanging="360"/>
        <w:outlineLvl w:val="0"/>
        <w:rPr>
          <w:del w:id="11065" w:author="Johnny Schultz" w:date="2020-02-12T15:49:00Z"/>
          <w:b/>
          <w:sz w:val="28"/>
        </w:rPr>
      </w:pPr>
      <w:bookmarkStart w:id="11066" w:name="_Toc440784121"/>
      <w:del w:id="11067" w:author="Johnny Schultz" w:date="2020-02-12T15:49:00Z">
        <w:r w:rsidRPr="00A013FD">
          <w:rPr>
            <w:b/>
            <w:sz w:val="28"/>
          </w:rPr>
          <w:delText>5</w:delText>
        </w:r>
        <w:r w:rsidRPr="00A013FD">
          <w:rPr>
            <w:b/>
            <w:sz w:val="28"/>
          </w:rPr>
          <w:tab/>
          <w:delText>Transport layer</w:delText>
        </w:r>
        <w:bookmarkEnd w:id="11066"/>
      </w:del>
    </w:p>
    <w:p w14:paraId="1346272B" w14:textId="77777777" w:rsidR="00A013FD" w:rsidRPr="00A013FD" w:rsidRDefault="00A013FD" w:rsidP="00A013FD">
      <w:pPr>
        <w:rPr>
          <w:del w:id="11068" w:author="Johnny Schultz" w:date="2020-02-12T15:49:00Z"/>
        </w:rPr>
      </w:pPr>
      <w:del w:id="11069" w:author="Johnny Schultz" w:date="2020-02-12T15:49:00Z">
        <w:r w:rsidRPr="00A013FD">
          <w:delText>The transport layer is responsible for:</w:delText>
        </w:r>
      </w:del>
    </w:p>
    <w:p w14:paraId="055952F3" w14:textId="77777777" w:rsidR="00A013FD" w:rsidRPr="00A013FD" w:rsidRDefault="00A013FD" w:rsidP="00A013FD">
      <w:pPr>
        <w:tabs>
          <w:tab w:val="clear" w:pos="2268"/>
          <w:tab w:val="left" w:pos="2608"/>
          <w:tab w:val="left" w:pos="3345"/>
        </w:tabs>
        <w:spacing w:before="80"/>
        <w:ind w:left="1134" w:hanging="1134"/>
        <w:rPr>
          <w:del w:id="11070" w:author="Johnny Schultz" w:date="2020-02-12T15:49:00Z"/>
        </w:rPr>
      </w:pPr>
      <w:del w:id="11071" w:author="Johnny Schultz" w:date="2020-02-12T15:49:00Z">
        <w:r w:rsidRPr="00A013FD">
          <w:delText>–</w:delText>
        </w:r>
        <w:r w:rsidRPr="00A013FD">
          <w:tab/>
          <w:delText>converting data into transmission packets of correct size;</w:delText>
        </w:r>
      </w:del>
    </w:p>
    <w:p w14:paraId="4ECFDBD7" w14:textId="77777777" w:rsidR="00A013FD" w:rsidRPr="00A013FD" w:rsidRDefault="00A013FD" w:rsidP="00A013FD">
      <w:pPr>
        <w:tabs>
          <w:tab w:val="clear" w:pos="2268"/>
          <w:tab w:val="left" w:pos="2608"/>
          <w:tab w:val="left" w:pos="3345"/>
        </w:tabs>
        <w:spacing w:before="80"/>
        <w:ind w:left="1134" w:hanging="1134"/>
        <w:rPr>
          <w:del w:id="11072" w:author="Johnny Schultz" w:date="2020-02-12T15:49:00Z"/>
        </w:rPr>
      </w:pPr>
      <w:del w:id="11073" w:author="Johnny Schultz" w:date="2020-02-12T15:49:00Z">
        <w:r w:rsidRPr="00A013FD">
          <w:delText>–</w:delText>
        </w:r>
        <w:r w:rsidRPr="00A013FD">
          <w:tab/>
          <w:delText>sequencing of data packets;</w:delText>
        </w:r>
      </w:del>
    </w:p>
    <w:p w14:paraId="17319D5A" w14:textId="77777777" w:rsidR="00A013FD" w:rsidRPr="00A013FD" w:rsidRDefault="00A013FD" w:rsidP="00A013FD">
      <w:pPr>
        <w:tabs>
          <w:tab w:val="clear" w:pos="2268"/>
          <w:tab w:val="left" w:pos="2608"/>
          <w:tab w:val="left" w:pos="3345"/>
        </w:tabs>
        <w:spacing w:before="80"/>
        <w:ind w:left="1134" w:hanging="1134"/>
        <w:rPr>
          <w:del w:id="11074" w:author="Johnny Schultz" w:date="2020-02-12T15:49:00Z"/>
        </w:rPr>
      </w:pPr>
      <w:del w:id="11075" w:author="Johnny Schultz" w:date="2020-02-12T15:49:00Z">
        <w:r w:rsidRPr="00A013FD">
          <w:delText>–</w:delText>
        </w:r>
        <w:r w:rsidRPr="00A013FD">
          <w:tab/>
          <w:delText>interfacing protocol to upper layers.</w:delText>
        </w:r>
      </w:del>
    </w:p>
    <w:p w14:paraId="656E3BCB" w14:textId="77777777" w:rsidR="00A013FD" w:rsidRPr="00A013FD" w:rsidRDefault="00A013FD" w:rsidP="00A013FD">
      <w:pPr>
        <w:rPr>
          <w:del w:id="11076" w:author="Johnny Schultz" w:date="2020-02-12T15:49:00Z"/>
        </w:rPr>
      </w:pPr>
      <w:bookmarkStart w:id="11077" w:name="_Toc440784122"/>
      <w:del w:id="11078" w:author="Johnny Schultz" w:date="2020-02-12T15:49:00Z">
        <w:r w:rsidRPr="00A013FD">
          <w:delText>The interface between the transport layer and higher layers should be performed by the presentation interface.</w:delText>
        </w:r>
      </w:del>
    </w:p>
    <w:p w14:paraId="50F8BA21" w14:textId="77777777" w:rsidR="00A013FD" w:rsidRPr="00A013FD" w:rsidRDefault="00A013FD" w:rsidP="00A013FD">
      <w:pPr>
        <w:keepNext/>
        <w:keepLines/>
        <w:tabs>
          <w:tab w:val="left" w:pos="360"/>
        </w:tabs>
        <w:spacing w:before="200"/>
        <w:ind w:left="360" w:hanging="360"/>
        <w:outlineLvl w:val="1"/>
        <w:rPr>
          <w:del w:id="11079" w:author="Johnny Schultz" w:date="2020-02-12T15:49:00Z"/>
          <w:b/>
        </w:rPr>
      </w:pPr>
      <w:del w:id="11080" w:author="Johnny Schultz" w:date="2020-02-12T15:49:00Z">
        <w:r w:rsidRPr="00A013FD">
          <w:rPr>
            <w:b/>
          </w:rPr>
          <w:delText>5.1</w:delText>
        </w:r>
        <w:r w:rsidRPr="00A013FD">
          <w:rPr>
            <w:b/>
          </w:rPr>
          <w:tab/>
          <w:delText>Definition of transmission packet</w:delText>
        </w:r>
        <w:bookmarkEnd w:id="11077"/>
      </w:del>
    </w:p>
    <w:p w14:paraId="71096697" w14:textId="77777777" w:rsidR="00A013FD" w:rsidRPr="00A013FD" w:rsidRDefault="00A013FD" w:rsidP="00A013FD">
      <w:pPr>
        <w:rPr>
          <w:del w:id="11081" w:author="Johnny Schultz" w:date="2020-02-12T15:49:00Z"/>
        </w:rPr>
      </w:pPr>
      <w:del w:id="11082" w:author="Johnny Schultz" w:date="2020-02-12T15:49:00Z">
        <w:r w:rsidRPr="00A013FD">
          <w:delText>A transmission packet is an internal representation of some information which can ultimately be communicated to external systems. The transmission packet is dimensioned so that it conforms to the rules of data transfer.</w:delText>
        </w:r>
      </w:del>
    </w:p>
    <w:p w14:paraId="10B1B08F" w14:textId="77777777" w:rsidR="00A013FD" w:rsidRPr="00A013FD" w:rsidRDefault="00A013FD" w:rsidP="00A013FD">
      <w:pPr>
        <w:keepNext/>
        <w:keepLines/>
        <w:tabs>
          <w:tab w:val="left" w:pos="360"/>
        </w:tabs>
        <w:spacing w:before="200"/>
        <w:ind w:left="360" w:hanging="360"/>
        <w:outlineLvl w:val="1"/>
        <w:rPr>
          <w:del w:id="11083" w:author="Johnny Schultz" w:date="2020-02-12T15:49:00Z"/>
          <w:b/>
        </w:rPr>
      </w:pPr>
      <w:bookmarkStart w:id="11084" w:name="_Toc360582557"/>
      <w:bookmarkStart w:id="11085" w:name="_Toc360582647"/>
      <w:bookmarkStart w:id="11086" w:name="_Toc360583708"/>
      <w:bookmarkStart w:id="11087" w:name="_Toc440784128"/>
      <w:del w:id="11088" w:author="Johnny Schultz" w:date="2020-02-12T15:49:00Z">
        <w:r w:rsidRPr="00A013FD">
          <w:rPr>
            <w:b/>
          </w:rPr>
          <w:delText>5.2</w:delText>
        </w:r>
        <w:r w:rsidRPr="00A013FD">
          <w:rPr>
            <w:b/>
          </w:rPr>
          <w:tab/>
          <w:delText>Transmission packet</w:delText>
        </w:r>
        <w:bookmarkEnd w:id="11084"/>
        <w:bookmarkEnd w:id="11085"/>
        <w:bookmarkEnd w:id="11086"/>
        <w:r w:rsidRPr="00A013FD">
          <w:rPr>
            <w:b/>
          </w:rPr>
          <w:delText>s</w:delText>
        </w:r>
        <w:bookmarkEnd w:id="11087"/>
      </w:del>
    </w:p>
    <w:p w14:paraId="0BCF219D" w14:textId="77777777" w:rsidR="00A013FD" w:rsidRPr="00A013FD" w:rsidRDefault="00A013FD" w:rsidP="00A013FD">
      <w:pPr>
        <w:keepNext/>
        <w:keepLines/>
        <w:tabs>
          <w:tab w:val="clear" w:pos="1134"/>
          <w:tab w:val="left" w:pos="360"/>
        </w:tabs>
        <w:spacing w:before="200"/>
        <w:ind w:left="360" w:hanging="360"/>
        <w:outlineLvl w:val="2"/>
        <w:rPr>
          <w:del w:id="11089" w:author="Johnny Schultz" w:date="2020-02-12T15:49:00Z"/>
          <w:b/>
        </w:rPr>
      </w:pPr>
      <w:bookmarkStart w:id="11090" w:name="_Toc440784129"/>
      <w:del w:id="11091" w:author="Johnny Schultz" w:date="2020-02-12T15:49:00Z">
        <w:r w:rsidRPr="00A013FD">
          <w:rPr>
            <w:b/>
          </w:rPr>
          <w:delText>5.2.1</w:delText>
        </w:r>
        <w:r w:rsidRPr="00A013FD">
          <w:rPr>
            <w:b/>
          </w:rPr>
          <w:tab/>
          <w:delText xml:space="preserve">Addressed </w:delText>
        </w:r>
        <w:bookmarkEnd w:id="11090"/>
        <w:r w:rsidRPr="00A013FD">
          <w:rPr>
            <w:b/>
          </w:rPr>
          <w:delText>Messages</w:delText>
        </w:r>
      </w:del>
    </w:p>
    <w:p w14:paraId="24493856" w14:textId="77777777" w:rsidR="00A013FD" w:rsidRPr="00A013FD" w:rsidRDefault="00A013FD" w:rsidP="00A013FD">
      <w:pPr>
        <w:rPr>
          <w:del w:id="11092" w:author="Johnny Schultz" w:date="2020-02-12T15:49:00Z"/>
        </w:rPr>
      </w:pPr>
      <w:del w:id="11093" w:author="Johnny Schultz" w:date="2020-02-12T15:49:00Z">
        <w:r w:rsidRPr="00A013FD">
          <w:delText>Addressed messages are point to point communications between VDES stations. Addressed messages may require an acknowledgment. When an acknowledgement is required and not received, the VDES stations may retransmit the message.</w:delText>
        </w:r>
        <w:bookmarkStart w:id="11094" w:name="_Toc440784130"/>
        <w:r w:rsidRPr="00A013FD">
          <w:delText xml:space="preserve"> </w:delText>
        </w:r>
      </w:del>
    </w:p>
    <w:p w14:paraId="28030CD7" w14:textId="77777777" w:rsidR="00A013FD" w:rsidRPr="00A013FD" w:rsidRDefault="00A013FD" w:rsidP="00A013FD">
      <w:pPr>
        <w:keepNext/>
        <w:keepLines/>
        <w:tabs>
          <w:tab w:val="clear" w:pos="1134"/>
          <w:tab w:val="left" w:pos="360"/>
        </w:tabs>
        <w:spacing w:before="200"/>
        <w:ind w:left="360" w:hanging="360"/>
        <w:outlineLvl w:val="2"/>
        <w:rPr>
          <w:del w:id="11095" w:author="Johnny Schultz" w:date="2020-02-12T15:49:00Z"/>
          <w:b/>
        </w:rPr>
      </w:pPr>
      <w:del w:id="11096" w:author="Johnny Schultz" w:date="2020-02-12T15:49:00Z">
        <w:r w:rsidRPr="00A013FD">
          <w:rPr>
            <w:b/>
          </w:rPr>
          <w:delText>5.2.2</w:delText>
        </w:r>
        <w:r w:rsidRPr="00A013FD">
          <w:rPr>
            <w:b/>
          </w:rPr>
          <w:tab/>
          <w:delText>Broadcast</w:delText>
        </w:r>
        <w:bookmarkEnd w:id="11094"/>
        <w:r w:rsidRPr="00A013FD">
          <w:rPr>
            <w:b/>
          </w:rPr>
          <w:delText xml:space="preserve"> messages</w:delText>
        </w:r>
      </w:del>
    </w:p>
    <w:p w14:paraId="18106688" w14:textId="77777777" w:rsidR="00A013FD" w:rsidRPr="00A013FD" w:rsidRDefault="00A013FD" w:rsidP="00A013FD">
      <w:pPr>
        <w:rPr>
          <w:del w:id="11097" w:author="Johnny Schultz" w:date="2020-02-12T15:49:00Z"/>
        </w:rPr>
      </w:pPr>
      <w:del w:id="11098" w:author="Johnny Schultz" w:date="2020-02-12T15:49:00Z">
        <w:r w:rsidRPr="00A013FD">
          <w:delText>A broadcast message lacks a destination identifier ID. Therefore receiving stations should not acknowledge a broadcast message.</w:delText>
        </w:r>
      </w:del>
    </w:p>
    <w:p w14:paraId="483A1B64" w14:textId="77777777" w:rsidR="00A013FD" w:rsidRPr="00A013FD" w:rsidRDefault="00A013FD" w:rsidP="00A013FD">
      <w:pPr>
        <w:keepNext/>
        <w:keepLines/>
        <w:tabs>
          <w:tab w:val="clear" w:pos="1134"/>
          <w:tab w:val="left" w:pos="360"/>
        </w:tabs>
        <w:spacing w:before="200"/>
        <w:ind w:left="360" w:hanging="360"/>
        <w:outlineLvl w:val="2"/>
        <w:rPr>
          <w:del w:id="11099" w:author="Johnny Schultz" w:date="2020-02-12T15:49:00Z"/>
          <w:b/>
        </w:rPr>
      </w:pPr>
      <w:del w:id="11100" w:author="Johnny Schultz" w:date="2020-02-12T15:49:00Z">
        <w:r w:rsidRPr="00A013FD">
          <w:rPr>
            <w:b/>
          </w:rPr>
          <w:delText>5.2.3</w:delText>
        </w:r>
        <w:r w:rsidRPr="00A013FD">
          <w:rPr>
            <w:b/>
          </w:rPr>
          <w:tab/>
          <w:delText>Conversion to presentation interface messages</w:delText>
        </w:r>
      </w:del>
    </w:p>
    <w:p w14:paraId="783996B4" w14:textId="77777777" w:rsidR="00A013FD" w:rsidRPr="00A013FD" w:rsidRDefault="00A013FD" w:rsidP="00A013FD">
      <w:pPr>
        <w:rPr>
          <w:del w:id="11101" w:author="Johnny Schultz" w:date="2020-02-12T15:49:00Z"/>
        </w:rPr>
      </w:pPr>
      <w:del w:id="11102" w:author="Johnny Schultz" w:date="2020-02-12T15:49:00Z">
        <w:r w:rsidRPr="00A013FD">
          <w:delTex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delText>
        </w:r>
      </w:del>
    </w:p>
    <w:p w14:paraId="54576D40" w14:textId="77777777" w:rsidR="00A013FD" w:rsidRPr="00A013FD" w:rsidRDefault="00A013FD" w:rsidP="00A013FD">
      <w:pPr>
        <w:keepNext/>
        <w:keepLines/>
        <w:tabs>
          <w:tab w:val="clear" w:pos="1134"/>
          <w:tab w:val="left" w:pos="360"/>
        </w:tabs>
        <w:spacing w:before="200"/>
        <w:ind w:left="360" w:hanging="360"/>
        <w:outlineLvl w:val="2"/>
        <w:rPr>
          <w:del w:id="11103" w:author="Johnny Schultz" w:date="2020-02-12T15:49:00Z"/>
          <w:b/>
        </w:rPr>
      </w:pPr>
      <w:del w:id="11104" w:author="Johnny Schultz" w:date="2020-02-12T15:49:00Z">
        <w:r w:rsidRPr="00A013FD">
          <w:rPr>
            <w:b/>
          </w:rPr>
          <w:delText>5.2.4</w:delText>
        </w:r>
        <w:r w:rsidRPr="00A013FD">
          <w:rPr>
            <w:b/>
          </w:rPr>
          <w:tab/>
          <w:delText>Conversion of data into transmission packets</w:delText>
        </w:r>
      </w:del>
    </w:p>
    <w:p w14:paraId="390725D0" w14:textId="77777777" w:rsidR="00A013FD" w:rsidRPr="00A013FD" w:rsidRDefault="00A013FD" w:rsidP="00A013FD">
      <w:pPr>
        <w:rPr>
          <w:del w:id="11105" w:author="Johnny Schultz" w:date="2020-02-12T15:49:00Z"/>
        </w:rPr>
      </w:pPr>
      <w:del w:id="11106" w:author="Johnny Schultz" w:date="2020-02-12T15:49:00Z">
        <w:r w:rsidRPr="00A013FD">
          <w:delText>The transport layer should convert data, received from the presentation interface into transmission packets.</w:delText>
        </w:r>
      </w:del>
    </w:p>
    <w:p w14:paraId="6242762D" w14:textId="77777777" w:rsidR="00A013FD" w:rsidRPr="00A013FD" w:rsidRDefault="00A013FD" w:rsidP="00A013FD">
      <w:pPr>
        <w:keepNext/>
        <w:keepLines/>
        <w:tabs>
          <w:tab w:val="left" w:pos="360"/>
        </w:tabs>
        <w:spacing w:before="200"/>
        <w:ind w:left="360" w:hanging="360"/>
        <w:outlineLvl w:val="1"/>
        <w:rPr>
          <w:del w:id="11107" w:author="Johnny Schultz" w:date="2020-02-12T15:49:00Z"/>
          <w:b/>
        </w:rPr>
      </w:pPr>
      <w:bookmarkStart w:id="11108" w:name="_Toc440784133"/>
      <w:del w:id="11109" w:author="Johnny Schultz" w:date="2020-02-12T15:49:00Z">
        <w:r w:rsidRPr="00A013FD">
          <w:rPr>
            <w:b/>
          </w:rPr>
          <w:delText>5.3</w:delText>
        </w:r>
        <w:r w:rsidRPr="00A013FD">
          <w:rPr>
            <w:b/>
          </w:rPr>
          <w:tab/>
          <w:delText>Presentation interface protocol</w:delText>
        </w:r>
        <w:bookmarkEnd w:id="11108"/>
      </w:del>
    </w:p>
    <w:p w14:paraId="2ABC7F7B" w14:textId="77777777" w:rsidR="00A013FD" w:rsidRPr="00A013FD" w:rsidRDefault="00A013FD" w:rsidP="00A013FD">
      <w:pPr>
        <w:rPr>
          <w:del w:id="11110" w:author="Johnny Schultz" w:date="2020-02-12T15:49:00Z"/>
        </w:rPr>
      </w:pPr>
      <w:bookmarkStart w:id="11111" w:name="_Toc440784134"/>
      <w:del w:id="11112" w:author="Johnny Schultz" w:date="2020-02-12T15:49:00Z">
        <w:r w:rsidRPr="00A013FD">
          <w:delTex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delText>
        </w:r>
      </w:del>
    </w:p>
    <w:bookmarkEnd w:id="11052"/>
    <w:bookmarkEnd w:id="11111"/>
    <w:p w14:paraId="1C735113" w14:textId="77777777" w:rsidR="00A013FD" w:rsidRPr="00A013FD" w:rsidRDefault="00A013FD" w:rsidP="00A013FD">
      <w:pPr>
        <w:keepNext/>
        <w:keepLines/>
        <w:tabs>
          <w:tab w:val="left" w:pos="360"/>
        </w:tabs>
        <w:spacing w:before="280"/>
        <w:ind w:left="360" w:hanging="360"/>
        <w:outlineLvl w:val="0"/>
        <w:rPr>
          <w:del w:id="11113" w:author="Johnny Schultz" w:date="2020-02-12T15:49:00Z"/>
          <w:b/>
          <w:sz w:val="28"/>
        </w:rPr>
      </w:pPr>
      <w:del w:id="11114" w:author="Johnny Schultz" w:date="2020-02-12T15:49:00Z">
        <w:r w:rsidRPr="00A013FD">
          <w:rPr>
            <w:b/>
            <w:sz w:val="28"/>
          </w:rPr>
          <w:delText>6</w:delText>
        </w:r>
        <w:r w:rsidRPr="00A013FD">
          <w:rPr>
            <w:b/>
            <w:sz w:val="28"/>
          </w:rPr>
          <w:tab/>
          <w:delText>Satellite uplink message</w:delText>
        </w:r>
      </w:del>
    </w:p>
    <w:p w14:paraId="0EFA1302" w14:textId="77777777" w:rsidR="00A013FD" w:rsidRPr="00A013FD" w:rsidRDefault="00A013FD" w:rsidP="00A013FD">
      <w:pPr>
        <w:rPr>
          <w:del w:id="11115" w:author="Johnny Schultz" w:date="2020-02-12T15:49:00Z"/>
        </w:rPr>
      </w:pPr>
      <w:del w:id="11116" w:author="Johnny Schultz" w:date="2020-02-12T15:49:00Z">
        <w:r w:rsidRPr="00A013FD">
          <w:rPr>
            <w:lang w:eastAsia="ja-JP"/>
          </w:rPr>
          <w:delText>Satellite uplink may be provided by VDES equipment. It also may provide by dedicated equipment using slot carrier sense TDMA (SCTDMA) access scheme to consolidate AIS communications and terrestrial ASM communications.</w:delText>
        </w:r>
      </w:del>
    </w:p>
    <w:p w14:paraId="2AB7E3AF" w14:textId="77777777" w:rsidR="00A013FD" w:rsidRPr="00A013FD" w:rsidRDefault="00A013FD" w:rsidP="00A013FD">
      <w:pPr>
        <w:keepNext/>
        <w:keepLines/>
        <w:tabs>
          <w:tab w:val="left" w:pos="360"/>
        </w:tabs>
        <w:spacing w:before="200"/>
        <w:ind w:left="360" w:hanging="360"/>
        <w:outlineLvl w:val="1"/>
        <w:rPr>
          <w:del w:id="11117" w:author="Johnny Schultz" w:date="2020-02-12T15:49:00Z"/>
          <w:b/>
        </w:rPr>
      </w:pPr>
      <w:del w:id="11118" w:author="Johnny Schultz" w:date="2020-02-12T15:49:00Z">
        <w:r w:rsidRPr="00A013FD">
          <w:rPr>
            <w:b/>
          </w:rPr>
          <w:delText>6.1</w:delText>
        </w:r>
        <w:r w:rsidRPr="00A013FD">
          <w:rPr>
            <w:b/>
          </w:rPr>
          <w:tab/>
          <w:delText>Packet bit structure for satellite uplink message</w:delText>
        </w:r>
      </w:del>
    </w:p>
    <w:p w14:paraId="6BA66DA3" w14:textId="77777777" w:rsidR="00A013FD" w:rsidRPr="00A013FD" w:rsidRDefault="00A013FD" w:rsidP="00A013FD">
      <w:pPr>
        <w:rPr>
          <w:del w:id="11119" w:author="Johnny Schultz" w:date="2020-02-12T15:49:00Z"/>
        </w:rPr>
      </w:pPr>
      <w:del w:id="11120" w:author="Johnny Schultz" w:date="2020-02-12T15:49:00Z">
        <w:r w:rsidRPr="00A013FD">
          <w:delText>The data packet for ITDMA, RATDMA and FATDMA is defined in Table</w:delText>
        </w:r>
        <w:r w:rsidRPr="00A013FD">
          <w:rPr>
            <w:lang w:eastAsia="ja-JP"/>
          </w:rPr>
          <w:delText xml:space="preserve"> A2-8.</w:delText>
        </w:r>
        <w:r w:rsidRPr="00A013FD">
          <w:delText xml:space="preserve"> </w:delText>
        </w:r>
      </w:del>
    </w:p>
    <w:p w14:paraId="6AC907D7" w14:textId="77777777" w:rsidR="00A013FD" w:rsidRPr="00A013FD" w:rsidRDefault="00A013FD" w:rsidP="00A013FD">
      <w:pPr>
        <w:rPr>
          <w:del w:id="11121" w:author="Johnny Schultz" w:date="2020-02-12T15:49:00Z"/>
        </w:rPr>
      </w:pPr>
      <w:del w:id="11122" w:author="Johnny Schultz" w:date="2020-02-12T15:49:00Z">
        <w:r w:rsidRPr="00A013FD">
          <w:delText>The data packet for SCTDMA is as defined in Table A2-9.</w:delText>
        </w:r>
      </w:del>
    </w:p>
    <w:p w14:paraId="3D3EA63C" w14:textId="77777777" w:rsidR="00A013FD" w:rsidRPr="00A013FD" w:rsidRDefault="00A013FD" w:rsidP="00A013FD">
      <w:pPr>
        <w:keepNext/>
        <w:keepLines/>
        <w:spacing w:before="560" w:after="120"/>
        <w:jc w:val="center"/>
        <w:rPr>
          <w:del w:id="11123" w:author="Johnny Schultz" w:date="2020-02-12T15:49:00Z"/>
          <w:caps/>
          <w:sz w:val="20"/>
          <w:lang w:eastAsia="ja-JP"/>
        </w:rPr>
      </w:pPr>
      <w:del w:id="11124" w:author="Johnny Schultz" w:date="2020-02-12T15:49:00Z">
        <w:r w:rsidRPr="00A013FD">
          <w:rPr>
            <w:caps/>
            <w:sz w:val="20"/>
          </w:rPr>
          <w:delText>TABLE A2-8</w:delText>
        </w:r>
      </w:del>
    </w:p>
    <w:p w14:paraId="277C31A0" w14:textId="77777777" w:rsidR="00A013FD" w:rsidRPr="00A013FD" w:rsidRDefault="00A013FD" w:rsidP="00A013FD">
      <w:pPr>
        <w:keepNext/>
        <w:keepLines/>
        <w:spacing w:before="0" w:after="120"/>
        <w:jc w:val="center"/>
        <w:rPr>
          <w:del w:id="11125" w:author="Johnny Schultz" w:date="2020-02-12T15:49:00Z"/>
          <w:rFonts w:ascii="Times New Roman Bold" w:hAnsi="Times New Roman Bold"/>
          <w:b/>
          <w:sz w:val="20"/>
          <w:lang w:eastAsia="ja-JP"/>
        </w:rPr>
      </w:pPr>
      <w:del w:id="11126" w:author="Johnny Schultz" w:date="2020-02-12T15:49:00Z">
        <w:r w:rsidRPr="00A013FD">
          <w:rPr>
            <w:rFonts w:ascii="Times New Roman Bold" w:hAnsi="Times New Roman Bold"/>
            <w:b/>
            <w:sz w:val="20"/>
          </w:rPr>
          <w:delText xml:space="preserve">Modified packet bit structure for satellite uplink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613"/>
        <w:gridCol w:w="6710"/>
      </w:tblGrid>
      <w:tr w:rsidR="00A013FD" w:rsidRPr="00A013FD" w14:paraId="423A38D0" w14:textId="77777777" w:rsidTr="00BF604E">
        <w:trPr>
          <w:tblHeader/>
          <w:jc w:val="center"/>
          <w:del w:id="11127" w:author="Johnny Schultz" w:date="2020-02-12T15:49:00Z"/>
        </w:trPr>
        <w:tc>
          <w:tcPr>
            <w:tcW w:w="2316" w:type="dxa"/>
          </w:tcPr>
          <w:p w14:paraId="62889B31" w14:textId="77777777" w:rsidR="00A013FD" w:rsidRPr="00A013FD" w:rsidRDefault="00A013FD" w:rsidP="00A013FD">
            <w:pPr>
              <w:keepNext/>
              <w:keepLines/>
              <w:spacing w:before="80" w:after="80"/>
              <w:jc w:val="center"/>
              <w:rPr>
                <w:del w:id="11128" w:author="Johnny Schultz" w:date="2020-02-12T15:49:00Z"/>
                <w:rFonts w:ascii="Times New Roman Bold" w:hAnsi="Times New Roman Bold" w:cs="Times New Roman Bold"/>
                <w:b/>
                <w:sz w:val="20"/>
              </w:rPr>
            </w:pPr>
            <w:del w:id="11129" w:author="Johnny Schultz" w:date="2020-02-12T15:49:00Z">
              <w:r w:rsidRPr="00A013FD">
                <w:rPr>
                  <w:rFonts w:ascii="Times New Roman Bold" w:hAnsi="Times New Roman Bold" w:cs="Times New Roman Bold"/>
                  <w:b/>
                  <w:sz w:val="20"/>
                </w:rPr>
                <w:delText>Slot composition</w:delText>
              </w:r>
            </w:del>
          </w:p>
        </w:tc>
        <w:tc>
          <w:tcPr>
            <w:tcW w:w="613" w:type="dxa"/>
          </w:tcPr>
          <w:p w14:paraId="2DB69F5D" w14:textId="77777777" w:rsidR="00A013FD" w:rsidRPr="00A013FD" w:rsidRDefault="00A013FD" w:rsidP="00A013FD">
            <w:pPr>
              <w:keepNext/>
              <w:keepLines/>
              <w:spacing w:before="80" w:after="80"/>
              <w:jc w:val="center"/>
              <w:rPr>
                <w:del w:id="11130" w:author="Johnny Schultz" w:date="2020-02-12T15:49:00Z"/>
                <w:rFonts w:ascii="Times New Roman Bold" w:hAnsi="Times New Roman Bold" w:cs="Times New Roman Bold"/>
                <w:b/>
                <w:sz w:val="20"/>
              </w:rPr>
            </w:pPr>
            <w:del w:id="11131" w:author="Johnny Schultz" w:date="2020-02-12T15:49:00Z">
              <w:r w:rsidRPr="00A013FD">
                <w:rPr>
                  <w:rFonts w:ascii="Times New Roman Bold" w:hAnsi="Times New Roman Bold" w:cs="Times New Roman Bold"/>
                  <w:b/>
                  <w:sz w:val="20"/>
                </w:rPr>
                <w:delText>Bits</w:delText>
              </w:r>
            </w:del>
          </w:p>
        </w:tc>
        <w:tc>
          <w:tcPr>
            <w:tcW w:w="6710" w:type="dxa"/>
          </w:tcPr>
          <w:p w14:paraId="520C703A" w14:textId="77777777" w:rsidR="00A013FD" w:rsidRPr="00A013FD" w:rsidRDefault="00A013FD" w:rsidP="00A013FD">
            <w:pPr>
              <w:keepNext/>
              <w:keepLines/>
              <w:spacing w:before="80" w:after="80"/>
              <w:jc w:val="center"/>
              <w:rPr>
                <w:del w:id="11132" w:author="Johnny Schultz" w:date="2020-02-12T15:49:00Z"/>
                <w:rFonts w:ascii="Times New Roman Bold" w:hAnsi="Times New Roman Bold" w:cs="Times New Roman Bold"/>
                <w:b/>
                <w:sz w:val="20"/>
              </w:rPr>
            </w:pPr>
            <w:del w:id="11133" w:author="Johnny Schultz" w:date="2020-02-12T15:49:00Z">
              <w:r w:rsidRPr="00A013FD">
                <w:rPr>
                  <w:rFonts w:ascii="Times New Roman Bold" w:hAnsi="Times New Roman Bold" w:cs="Times New Roman Bold"/>
                  <w:b/>
                  <w:sz w:val="20"/>
                </w:rPr>
                <w:delText>Notes</w:delText>
              </w:r>
            </w:del>
          </w:p>
        </w:tc>
      </w:tr>
      <w:tr w:rsidR="00A013FD" w:rsidRPr="00A013FD" w14:paraId="0F9A9798" w14:textId="77777777" w:rsidTr="00BF604E">
        <w:trPr>
          <w:jc w:val="center"/>
          <w:del w:id="11134" w:author="Johnny Schultz" w:date="2020-02-12T15:49:00Z"/>
        </w:trPr>
        <w:tc>
          <w:tcPr>
            <w:tcW w:w="2316" w:type="dxa"/>
          </w:tcPr>
          <w:p w14:paraId="4EA251F0"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35" w:author="Johnny Schultz" w:date="2020-02-12T15:49:00Z"/>
                <w:sz w:val="20"/>
              </w:rPr>
            </w:pPr>
            <w:del w:id="11136" w:author="Johnny Schultz" w:date="2020-02-12T15:49:00Z">
              <w:r w:rsidRPr="00A013FD">
                <w:rPr>
                  <w:sz w:val="20"/>
                </w:rPr>
                <w:delText>Ramp up</w:delText>
              </w:r>
            </w:del>
          </w:p>
        </w:tc>
        <w:tc>
          <w:tcPr>
            <w:tcW w:w="613" w:type="dxa"/>
          </w:tcPr>
          <w:p w14:paraId="442E3DE0"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37" w:author="Johnny Schultz" w:date="2020-02-12T15:49:00Z"/>
                <w:sz w:val="20"/>
                <w:lang w:eastAsia="ja-JP"/>
              </w:rPr>
            </w:pPr>
            <w:del w:id="11138" w:author="Johnny Schultz" w:date="2020-02-12T15:49:00Z">
              <w:r w:rsidRPr="00A013FD">
                <w:rPr>
                  <w:sz w:val="20"/>
                  <w:lang w:eastAsia="ja-JP"/>
                </w:rPr>
                <w:delText>16</w:delText>
              </w:r>
            </w:del>
          </w:p>
        </w:tc>
        <w:tc>
          <w:tcPr>
            <w:tcW w:w="6710" w:type="dxa"/>
          </w:tcPr>
          <w:p w14:paraId="3D08A479"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39" w:author="Johnny Schultz" w:date="2020-02-12T15:49:00Z"/>
                <w:sz w:val="20"/>
              </w:rPr>
            </w:pPr>
            <w:del w:id="11140" w:author="Johnny Schultz" w:date="2020-02-12T15:49:00Z">
              <w:r w:rsidRPr="00A013FD">
                <w:rPr>
                  <w:sz w:val="20"/>
                </w:rPr>
                <w:delText>Standard</w:delText>
              </w:r>
            </w:del>
          </w:p>
        </w:tc>
      </w:tr>
      <w:tr w:rsidR="00A013FD" w:rsidRPr="00A013FD" w14:paraId="3E36469F" w14:textId="77777777" w:rsidTr="00BF604E">
        <w:trPr>
          <w:jc w:val="center"/>
          <w:del w:id="11141" w:author="Johnny Schultz" w:date="2020-02-12T15:49:00Z"/>
        </w:trPr>
        <w:tc>
          <w:tcPr>
            <w:tcW w:w="2316" w:type="dxa"/>
          </w:tcPr>
          <w:p w14:paraId="38B64955"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42" w:author="Johnny Schultz" w:date="2020-02-12T15:49:00Z"/>
                <w:sz w:val="20"/>
                <w:lang w:eastAsia="ja-JP"/>
              </w:rPr>
            </w:pPr>
            <w:del w:id="11143" w:author="Johnny Schultz" w:date="2020-02-12T15:49:00Z">
              <w:r w:rsidRPr="00A013FD">
                <w:rPr>
                  <w:sz w:val="20"/>
                  <w:lang w:eastAsia="ja-JP"/>
                </w:rPr>
                <w:delText>Pre training sequence</w:delText>
              </w:r>
            </w:del>
          </w:p>
        </w:tc>
        <w:tc>
          <w:tcPr>
            <w:tcW w:w="613" w:type="dxa"/>
          </w:tcPr>
          <w:p w14:paraId="442814AD"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44" w:author="Johnny Schultz" w:date="2020-02-12T15:49:00Z"/>
                <w:sz w:val="20"/>
                <w:lang w:eastAsia="ja-JP"/>
              </w:rPr>
            </w:pPr>
            <w:del w:id="11145" w:author="Johnny Schultz" w:date="2020-02-12T15:49:00Z">
              <w:r w:rsidRPr="00A013FD">
                <w:rPr>
                  <w:sz w:val="20"/>
                  <w:lang w:eastAsia="ja-JP"/>
                </w:rPr>
                <w:delText>100</w:delText>
              </w:r>
            </w:del>
          </w:p>
        </w:tc>
        <w:tc>
          <w:tcPr>
            <w:tcW w:w="6710" w:type="dxa"/>
          </w:tcPr>
          <w:p w14:paraId="50ADFFAC"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46" w:author="Johnny Schultz" w:date="2020-02-12T15:49:00Z"/>
                <w:sz w:val="20"/>
                <w:lang w:eastAsia="ja-JP"/>
              </w:rPr>
            </w:pPr>
            <w:del w:id="11147" w:author="Johnny Schultz" w:date="2020-02-12T15:49:00Z">
              <w:r w:rsidRPr="00A013FD">
                <w:rPr>
                  <w:sz w:val="20"/>
                </w:rPr>
                <w:delText>0011 (repeat for 100 bits)</w:delText>
              </w:r>
            </w:del>
          </w:p>
        </w:tc>
      </w:tr>
      <w:tr w:rsidR="00A013FD" w:rsidRPr="00A013FD" w14:paraId="3F3CAEB2" w14:textId="77777777" w:rsidTr="00BF604E">
        <w:trPr>
          <w:jc w:val="center"/>
          <w:del w:id="11148" w:author="Johnny Schultz" w:date="2020-02-12T15:49:00Z"/>
        </w:trPr>
        <w:tc>
          <w:tcPr>
            <w:tcW w:w="2316" w:type="dxa"/>
          </w:tcPr>
          <w:p w14:paraId="434013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49" w:author="Johnny Schultz" w:date="2020-02-12T15:49:00Z"/>
                <w:sz w:val="20"/>
              </w:rPr>
            </w:pPr>
            <w:del w:id="11150" w:author="Johnny Schultz" w:date="2020-02-12T15:49:00Z">
              <w:r w:rsidRPr="00A013FD">
                <w:rPr>
                  <w:sz w:val="20"/>
                </w:rPr>
                <w:delText>Training sequence</w:delText>
              </w:r>
            </w:del>
          </w:p>
        </w:tc>
        <w:tc>
          <w:tcPr>
            <w:tcW w:w="613" w:type="dxa"/>
          </w:tcPr>
          <w:p w14:paraId="0C2AE3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51" w:author="Johnny Schultz" w:date="2020-02-12T15:49:00Z"/>
                <w:sz w:val="20"/>
                <w:lang w:eastAsia="ja-JP"/>
              </w:rPr>
            </w:pPr>
            <w:del w:id="11152" w:author="Johnny Schultz" w:date="2020-02-12T15:49:00Z">
              <w:r w:rsidRPr="00A013FD">
                <w:rPr>
                  <w:sz w:val="20"/>
                </w:rPr>
                <w:delText>2</w:delText>
              </w:r>
              <w:r w:rsidRPr="00A013FD">
                <w:rPr>
                  <w:sz w:val="20"/>
                  <w:lang w:eastAsia="ja-JP"/>
                </w:rPr>
                <w:delText>7</w:delText>
              </w:r>
            </w:del>
          </w:p>
        </w:tc>
        <w:tc>
          <w:tcPr>
            <w:tcW w:w="6710" w:type="dxa"/>
          </w:tcPr>
          <w:p w14:paraId="645C2D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53" w:author="Johnny Schultz" w:date="2020-02-12T15:49:00Z"/>
                <w:sz w:val="20"/>
              </w:rPr>
            </w:pPr>
            <w:del w:id="11154" w:author="Johnny Schultz" w:date="2020-02-12T15:49:00Z">
              <w:r w:rsidRPr="00A013FD">
                <w:rPr>
                  <w:sz w:val="20"/>
                </w:rPr>
                <w:delText>Standard</w:delText>
              </w:r>
            </w:del>
          </w:p>
        </w:tc>
      </w:tr>
      <w:tr w:rsidR="00A013FD" w:rsidRPr="00A013FD" w14:paraId="63E54DB0" w14:textId="77777777" w:rsidTr="00BF604E">
        <w:trPr>
          <w:jc w:val="center"/>
          <w:del w:id="11155" w:author="Johnny Schultz" w:date="2020-02-12T15:49:00Z"/>
        </w:trPr>
        <w:tc>
          <w:tcPr>
            <w:tcW w:w="2316" w:type="dxa"/>
          </w:tcPr>
          <w:p w14:paraId="1606BC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56" w:author="Johnny Schultz" w:date="2020-02-12T15:49:00Z"/>
                <w:sz w:val="20"/>
                <w:lang w:eastAsia="ja-JP"/>
              </w:rPr>
            </w:pPr>
            <w:del w:id="11157" w:author="Johnny Schultz" w:date="2020-02-12T15:49:00Z">
              <w:r w:rsidRPr="00A013FD">
                <w:rPr>
                  <w:sz w:val="20"/>
                  <w:lang w:eastAsia="ja-JP"/>
                </w:rPr>
                <w:delText>Signal information</w:delText>
              </w:r>
            </w:del>
          </w:p>
        </w:tc>
        <w:tc>
          <w:tcPr>
            <w:tcW w:w="613" w:type="dxa"/>
          </w:tcPr>
          <w:p w14:paraId="1B8312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58" w:author="Johnny Schultz" w:date="2020-02-12T15:49:00Z"/>
                <w:sz w:val="20"/>
                <w:lang w:eastAsia="ja-JP"/>
              </w:rPr>
            </w:pPr>
            <w:del w:id="11159" w:author="Johnny Schultz" w:date="2020-02-12T15:49:00Z">
              <w:r w:rsidRPr="00A013FD">
                <w:rPr>
                  <w:sz w:val="20"/>
                  <w:lang w:eastAsia="ja-JP"/>
                </w:rPr>
                <w:delText>7</w:delText>
              </w:r>
            </w:del>
          </w:p>
        </w:tc>
        <w:tc>
          <w:tcPr>
            <w:tcW w:w="6710" w:type="dxa"/>
          </w:tcPr>
          <w:p w14:paraId="0E5C08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60" w:author="Johnny Schultz" w:date="2020-02-12T15:49:00Z"/>
                <w:sz w:val="20"/>
                <w:lang w:eastAsia="ja-JP"/>
              </w:rPr>
            </w:pPr>
            <w:del w:id="11161" w:author="Johnny Schultz" w:date="2020-02-12T15:49:00Z">
              <w:r w:rsidRPr="00A013FD">
                <w:rPr>
                  <w:sz w:val="20"/>
                  <w:lang w:eastAsia="ja-JP"/>
                </w:rPr>
                <w:delText>Decoded from Hamming (7,4)</w:delText>
              </w:r>
            </w:del>
          </w:p>
          <w:p w14:paraId="7BCBA2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62" w:author="Johnny Schultz" w:date="2020-02-12T15:49:00Z"/>
                <w:sz w:val="20"/>
                <w:lang w:eastAsia="ja-JP"/>
              </w:rPr>
            </w:pPr>
            <w:del w:id="11163" w:author="Johnny Schultz" w:date="2020-02-12T15:49:00Z">
              <w:r w:rsidRPr="00A013FD">
                <w:rPr>
                  <w:sz w:val="20"/>
                  <w:lang w:eastAsia="ja-JP"/>
                </w:rPr>
                <w:delText>0000 – not coding</w:delText>
              </w:r>
            </w:del>
          </w:p>
          <w:p w14:paraId="4E2EA1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64" w:author="Johnny Schultz" w:date="2020-02-12T15:49:00Z"/>
                <w:sz w:val="20"/>
                <w:lang w:eastAsia="ja-JP"/>
              </w:rPr>
            </w:pPr>
            <w:del w:id="11165" w:author="Johnny Schultz" w:date="2020-02-12T15:49:00Z">
              <w:r w:rsidRPr="00A013FD">
                <w:rPr>
                  <w:sz w:val="20"/>
                  <w:lang w:eastAsia="ja-JP"/>
                </w:rPr>
                <w:delText>0001 – 1/2 code rate</w:delText>
              </w:r>
            </w:del>
          </w:p>
          <w:p w14:paraId="6DE7FD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66" w:author="Johnny Schultz" w:date="2020-02-12T15:49:00Z"/>
                <w:sz w:val="20"/>
                <w:lang w:eastAsia="ja-JP"/>
              </w:rPr>
            </w:pPr>
            <w:del w:id="11167" w:author="Johnny Schultz" w:date="2020-02-12T15:49:00Z">
              <w:r w:rsidRPr="00A013FD">
                <w:rPr>
                  <w:sz w:val="20"/>
                  <w:lang w:eastAsia="ja-JP"/>
                </w:rPr>
                <w:delText>0010 – 3/4 code rate</w:delText>
              </w:r>
            </w:del>
          </w:p>
          <w:p w14:paraId="77ED41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68" w:author="Johnny Schultz" w:date="2020-02-12T15:49:00Z"/>
                <w:sz w:val="20"/>
              </w:rPr>
            </w:pPr>
            <w:del w:id="11169" w:author="Johnny Schultz" w:date="2020-02-12T15:49:00Z">
              <w:r w:rsidRPr="00A013FD">
                <w:rPr>
                  <w:sz w:val="20"/>
                  <w:lang w:eastAsia="ja-JP"/>
                </w:rPr>
                <w:delText>0011 – 5/6 code rate</w:delText>
              </w:r>
            </w:del>
          </w:p>
        </w:tc>
      </w:tr>
      <w:tr w:rsidR="00A013FD" w:rsidRPr="00A013FD" w14:paraId="57B18803" w14:textId="77777777" w:rsidTr="00BF604E">
        <w:trPr>
          <w:jc w:val="center"/>
          <w:del w:id="11170" w:author="Johnny Schultz" w:date="2020-02-12T15:49:00Z"/>
        </w:trPr>
        <w:tc>
          <w:tcPr>
            <w:tcW w:w="2316" w:type="dxa"/>
          </w:tcPr>
          <w:p w14:paraId="6EE23B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71" w:author="Johnny Schultz" w:date="2020-02-12T15:49:00Z"/>
                <w:sz w:val="20"/>
                <w:lang w:eastAsia="ja-JP"/>
              </w:rPr>
            </w:pPr>
            <w:del w:id="11172" w:author="Johnny Schultz" w:date="2020-02-12T15:49:00Z">
              <w:r w:rsidRPr="00A013FD">
                <w:rPr>
                  <w:sz w:val="20"/>
                  <w:lang w:eastAsia="ja-JP"/>
                </w:rPr>
                <w:delText>Data length</w:delText>
              </w:r>
            </w:del>
          </w:p>
        </w:tc>
        <w:tc>
          <w:tcPr>
            <w:tcW w:w="613" w:type="dxa"/>
          </w:tcPr>
          <w:p w14:paraId="7804BF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73" w:author="Johnny Schultz" w:date="2020-02-12T15:49:00Z"/>
                <w:sz w:val="20"/>
                <w:lang w:eastAsia="ja-JP"/>
              </w:rPr>
            </w:pPr>
            <w:del w:id="11174" w:author="Johnny Schultz" w:date="2020-02-12T15:49:00Z">
              <w:r w:rsidRPr="00A013FD">
                <w:rPr>
                  <w:sz w:val="20"/>
                  <w:lang w:eastAsia="ja-JP"/>
                </w:rPr>
                <w:delText>10</w:delText>
              </w:r>
            </w:del>
          </w:p>
        </w:tc>
        <w:tc>
          <w:tcPr>
            <w:tcW w:w="6710" w:type="dxa"/>
          </w:tcPr>
          <w:p w14:paraId="6932AA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75" w:author="Johnny Schultz" w:date="2020-02-12T15:49:00Z"/>
                <w:sz w:val="20"/>
                <w:lang w:eastAsia="ja-JP"/>
              </w:rPr>
            </w:pPr>
            <w:del w:id="11176" w:author="Johnny Schultz" w:date="2020-02-12T15:49:00Z">
              <w:r w:rsidRPr="00A013FD">
                <w:rPr>
                  <w:sz w:val="20"/>
                </w:rPr>
                <w:delText>Default: “0011000110” (198) encoded data and CRC;</w:delText>
              </w:r>
            </w:del>
          </w:p>
        </w:tc>
      </w:tr>
      <w:tr w:rsidR="00A013FD" w:rsidRPr="00A013FD" w14:paraId="2C87E826" w14:textId="77777777" w:rsidTr="00BF604E">
        <w:trPr>
          <w:jc w:val="center"/>
          <w:del w:id="11177" w:author="Johnny Schultz" w:date="2020-02-12T15:49:00Z"/>
        </w:trPr>
        <w:tc>
          <w:tcPr>
            <w:tcW w:w="2316" w:type="dxa"/>
          </w:tcPr>
          <w:p w14:paraId="50BBC1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178" w:author="Johnny Schultz" w:date="2020-02-12T15:49:00Z"/>
                <w:sz w:val="20"/>
              </w:rPr>
            </w:pPr>
            <w:del w:id="11179" w:author="Johnny Schultz" w:date="2020-02-12T15:49:00Z">
              <w:r w:rsidRPr="00A013FD">
                <w:rPr>
                  <w:sz w:val="20"/>
                </w:rPr>
                <w:delText>Data field</w:delText>
              </w:r>
            </w:del>
          </w:p>
        </w:tc>
        <w:tc>
          <w:tcPr>
            <w:tcW w:w="613" w:type="dxa"/>
          </w:tcPr>
          <w:p w14:paraId="4DED6B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jc w:val="center"/>
              <w:rPr>
                <w:del w:id="11180" w:author="Johnny Schultz" w:date="2020-02-12T15:49:00Z"/>
                <w:sz w:val="20"/>
                <w:lang w:eastAsia="ja-JP"/>
              </w:rPr>
            </w:pPr>
            <w:del w:id="11181" w:author="Johnny Schultz" w:date="2020-02-12T15:49:00Z">
              <w:r w:rsidRPr="00A013FD">
                <w:rPr>
                  <w:sz w:val="20"/>
                  <w:lang w:eastAsia="ja-JP"/>
                </w:rPr>
                <w:delText>166</w:delText>
              </w:r>
            </w:del>
          </w:p>
        </w:tc>
        <w:tc>
          <w:tcPr>
            <w:tcW w:w="6710" w:type="dxa"/>
          </w:tcPr>
          <w:p w14:paraId="2830BD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182" w:author="Johnny Schultz" w:date="2020-02-12T15:49:00Z"/>
                <w:sz w:val="20"/>
              </w:rPr>
            </w:pPr>
            <w:del w:id="11183" w:author="Johnny Schultz" w:date="2020-02-12T15:49:00Z">
              <w:r w:rsidRPr="00A013FD">
                <w:rPr>
                  <w:sz w:val="20"/>
                </w:rPr>
                <w:delText xml:space="preserve">Without encoding: 166 bits </w:delText>
              </w:r>
            </w:del>
          </w:p>
          <w:p w14:paraId="70F2C5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184" w:author="Johnny Schultz" w:date="2020-02-12T15:49:00Z"/>
                <w:sz w:val="20"/>
                <w:lang w:eastAsia="ja-JP"/>
              </w:rPr>
            </w:pPr>
            <w:del w:id="11185" w:author="Johnny Schultz" w:date="2020-02-12T15:49:00Z">
              <w:r w:rsidRPr="00A013FD">
                <w:rPr>
                  <w:sz w:val="20"/>
                </w:rPr>
                <w:delText>With encoding: varies according to coding rate defined in the Signal Information field</w:delText>
              </w:r>
            </w:del>
          </w:p>
        </w:tc>
      </w:tr>
      <w:tr w:rsidR="00A013FD" w:rsidRPr="00A013FD" w14:paraId="42C53CAC" w14:textId="77777777" w:rsidTr="00BF604E">
        <w:trPr>
          <w:jc w:val="center"/>
          <w:del w:id="11186" w:author="Johnny Schultz" w:date="2020-02-12T15:49:00Z"/>
        </w:trPr>
        <w:tc>
          <w:tcPr>
            <w:tcW w:w="2316" w:type="dxa"/>
          </w:tcPr>
          <w:p w14:paraId="74E1D7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87" w:author="Johnny Schultz" w:date="2020-02-12T15:49:00Z"/>
                <w:sz w:val="20"/>
              </w:rPr>
            </w:pPr>
            <w:del w:id="11188" w:author="Johnny Schultz" w:date="2020-02-12T15:49:00Z">
              <w:r w:rsidRPr="00A013FD">
                <w:rPr>
                  <w:sz w:val="20"/>
                </w:rPr>
                <w:delText>CRC</w:delText>
              </w:r>
            </w:del>
          </w:p>
        </w:tc>
        <w:tc>
          <w:tcPr>
            <w:tcW w:w="613" w:type="dxa"/>
          </w:tcPr>
          <w:p w14:paraId="170B2C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189" w:author="Johnny Schultz" w:date="2020-02-12T15:49:00Z"/>
                <w:sz w:val="20"/>
                <w:lang w:eastAsia="ja-JP"/>
              </w:rPr>
            </w:pPr>
            <w:del w:id="11190" w:author="Johnny Schultz" w:date="2020-02-12T15:49:00Z">
              <w:r w:rsidRPr="00A013FD">
                <w:rPr>
                  <w:sz w:val="20"/>
                  <w:lang w:eastAsia="ja-JP"/>
                </w:rPr>
                <w:delText>32</w:delText>
              </w:r>
            </w:del>
          </w:p>
        </w:tc>
        <w:tc>
          <w:tcPr>
            <w:tcW w:w="6710" w:type="dxa"/>
          </w:tcPr>
          <w:p w14:paraId="22B365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191" w:author="Johnny Schultz" w:date="2020-02-12T15:49:00Z"/>
                <w:sz w:val="20"/>
              </w:rPr>
            </w:pPr>
            <w:del w:id="11192" w:author="Johnny Schultz" w:date="2020-02-12T15:49:00Z">
              <w:r w:rsidRPr="00A013FD">
                <w:rPr>
                  <w:sz w:val="20"/>
                </w:rPr>
                <w:delText>Without encoding: 32 bits;</w:delText>
              </w:r>
            </w:del>
          </w:p>
          <w:p w14:paraId="57430F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193" w:author="Johnny Schultz" w:date="2020-02-12T15:49:00Z"/>
                <w:sz w:val="20"/>
              </w:rPr>
            </w:pPr>
            <w:del w:id="11194" w:author="Johnny Schultz" w:date="2020-02-12T15:49:00Z">
              <w:r w:rsidRPr="00A013FD">
                <w:rPr>
                  <w:sz w:val="20"/>
                </w:rPr>
                <w:delText>With encoding: varies according to coding rate defined in the Signal Information field;</w:delText>
              </w:r>
            </w:del>
          </w:p>
          <w:p w14:paraId="42AEB0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95" w:author="Johnny Schultz" w:date="2020-02-12T15:49:00Z"/>
                <w:sz w:val="20"/>
              </w:rPr>
            </w:pPr>
            <w:del w:id="11196" w:author="Johnny Schultz" w:date="2020-02-12T15:49:00Z">
              <w:r w:rsidRPr="00A013FD">
                <w:rPr>
                  <w:sz w:val="20"/>
                </w:rPr>
                <w:delText>Only the data length and data field are included in the CRC</w:delText>
              </w:r>
            </w:del>
          </w:p>
        </w:tc>
      </w:tr>
      <w:tr w:rsidR="00A013FD" w:rsidRPr="00A013FD" w14:paraId="363954E9" w14:textId="77777777" w:rsidTr="00BF604E">
        <w:trPr>
          <w:jc w:val="center"/>
          <w:del w:id="11197" w:author="Johnny Schultz" w:date="2020-02-12T15:49:00Z"/>
        </w:trPr>
        <w:tc>
          <w:tcPr>
            <w:tcW w:w="2316" w:type="dxa"/>
          </w:tcPr>
          <w:p w14:paraId="23B579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198" w:author="Johnny Schultz" w:date="2020-02-12T15:49:00Z"/>
                <w:sz w:val="20"/>
              </w:rPr>
            </w:pPr>
            <w:del w:id="11199" w:author="Johnny Schultz" w:date="2020-02-12T15:49:00Z">
              <w:r w:rsidRPr="00A013FD">
                <w:rPr>
                  <w:sz w:val="20"/>
                </w:rPr>
                <w:delText>Buffer</w:delText>
              </w:r>
            </w:del>
          </w:p>
        </w:tc>
        <w:tc>
          <w:tcPr>
            <w:tcW w:w="613" w:type="dxa"/>
          </w:tcPr>
          <w:p w14:paraId="040367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00" w:author="Johnny Schultz" w:date="2020-02-12T15:49:00Z"/>
                <w:sz w:val="20"/>
                <w:lang w:eastAsia="ja-JP"/>
              </w:rPr>
            </w:pPr>
            <w:del w:id="11201" w:author="Johnny Schultz" w:date="2020-02-12T15:49:00Z">
              <w:r w:rsidRPr="00A013FD">
                <w:rPr>
                  <w:sz w:val="20"/>
                  <w:lang w:eastAsia="ja-JP"/>
                </w:rPr>
                <w:delText>154</w:delText>
              </w:r>
            </w:del>
          </w:p>
        </w:tc>
        <w:tc>
          <w:tcPr>
            <w:tcW w:w="6710" w:type="dxa"/>
          </w:tcPr>
          <w:p w14:paraId="1195AD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202" w:author="Johnny Schultz" w:date="2020-02-12T15:49:00Z"/>
                <w:sz w:val="20"/>
              </w:rPr>
            </w:pPr>
            <w:del w:id="11203" w:author="Johnny Schultz" w:date="2020-02-12T15:49:00Z">
              <w:r w:rsidRPr="00A013FD">
                <w:rPr>
                  <w:sz w:val="20"/>
                </w:rPr>
                <w:delText>Synch jitter (mobile station) = 6 bits</w:delText>
              </w:r>
              <w:r w:rsidRPr="00A013FD">
                <w:rPr>
                  <w:sz w:val="20"/>
                </w:rPr>
                <w:br/>
                <w:delText>Synch jitter (mobile/satellite) = 2 bits</w:delText>
              </w:r>
              <w:r w:rsidRPr="00A013FD">
                <w:rPr>
                  <w:sz w:val="20"/>
                </w:rPr>
                <w:br/>
                <w:delText>Propagation time delay difference = 144 bits</w:delText>
              </w:r>
              <w:r w:rsidRPr="00A013FD">
                <w:rPr>
                  <w:sz w:val="20"/>
                </w:rPr>
                <w:br/>
                <w:delText xml:space="preserve">Spare = 2 bits </w:delText>
              </w:r>
            </w:del>
          </w:p>
        </w:tc>
      </w:tr>
      <w:tr w:rsidR="00A013FD" w:rsidRPr="00A013FD" w14:paraId="53868FAE" w14:textId="77777777" w:rsidTr="00BF604E">
        <w:trPr>
          <w:jc w:val="center"/>
          <w:del w:id="11204" w:author="Johnny Schultz" w:date="2020-02-12T15:49:00Z"/>
        </w:trPr>
        <w:tc>
          <w:tcPr>
            <w:tcW w:w="2316" w:type="dxa"/>
          </w:tcPr>
          <w:p w14:paraId="507B34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05" w:author="Johnny Schultz" w:date="2020-02-12T15:49:00Z"/>
                <w:sz w:val="20"/>
              </w:rPr>
            </w:pPr>
            <w:del w:id="11206" w:author="Johnny Schultz" w:date="2020-02-12T15:49:00Z">
              <w:r w:rsidRPr="00A013FD">
                <w:rPr>
                  <w:sz w:val="20"/>
                </w:rPr>
                <w:delText>Total</w:delText>
              </w:r>
            </w:del>
          </w:p>
        </w:tc>
        <w:tc>
          <w:tcPr>
            <w:tcW w:w="613" w:type="dxa"/>
          </w:tcPr>
          <w:p w14:paraId="219631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07" w:author="Johnny Schultz" w:date="2020-02-12T15:49:00Z"/>
                <w:sz w:val="20"/>
                <w:lang w:eastAsia="ja-JP"/>
              </w:rPr>
            </w:pPr>
            <w:del w:id="11208" w:author="Johnny Schultz" w:date="2020-02-12T15:49:00Z">
              <w:r w:rsidRPr="00A013FD">
                <w:rPr>
                  <w:sz w:val="20"/>
                  <w:lang w:eastAsia="ja-JP"/>
                </w:rPr>
                <w:delText>512</w:delText>
              </w:r>
            </w:del>
          </w:p>
        </w:tc>
        <w:tc>
          <w:tcPr>
            <w:tcW w:w="6710" w:type="dxa"/>
          </w:tcPr>
          <w:p w14:paraId="19F127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209" w:author="Johnny Schultz" w:date="2020-02-12T15:49:00Z"/>
                <w:sz w:val="20"/>
              </w:rPr>
            </w:pPr>
            <w:del w:id="11210" w:author="Johnny Schultz" w:date="2020-02-12T15:49:00Z">
              <w:r w:rsidRPr="00A013FD">
                <w:rPr>
                  <w:sz w:val="20"/>
                </w:rPr>
                <w:delText xml:space="preserve">Maximum 512 bits for 19.2 kbits/s π/4 QPSK </w:delText>
              </w:r>
            </w:del>
          </w:p>
        </w:tc>
      </w:tr>
    </w:tbl>
    <w:p w14:paraId="6C42E90A" w14:textId="77777777" w:rsidR="00A013FD" w:rsidRPr="00A013FD" w:rsidRDefault="00A013FD" w:rsidP="00A013FD">
      <w:pPr>
        <w:rPr>
          <w:del w:id="11211" w:author="Johnny Schultz" w:date="2020-02-12T15:49:00Z"/>
        </w:rPr>
      </w:pPr>
    </w:p>
    <w:p w14:paraId="5DF314E0" w14:textId="77777777" w:rsidR="00A013FD" w:rsidRPr="00A013FD" w:rsidRDefault="00A013FD" w:rsidP="00A013FD">
      <w:pPr>
        <w:keepNext/>
        <w:spacing w:before="560" w:after="120"/>
        <w:jc w:val="center"/>
        <w:rPr>
          <w:del w:id="11212" w:author="Johnny Schultz" w:date="2020-02-12T15:49:00Z"/>
          <w:caps/>
          <w:sz w:val="20"/>
          <w:lang w:eastAsia="ja-JP"/>
        </w:rPr>
      </w:pPr>
      <w:del w:id="11213" w:author="Johnny Schultz" w:date="2020-02-12T15:49:00Z">
        <w:r w:rsidRPr="00A013FD">
          <w:rPr>
            <w:caps/>
            <w:sz w:val="20"/>
          </w:rPr>
          <w:delText>TABLE A2-9</w:delText>
        </w:r>
      </w:del>
    </w:p>
    <w:p w14:paraId="5174B31C" w14:textId="77777777" w:rsidR="00A013FD" w:rsidRPr="00A013FD" w:rsidRDefault="00A013FD" w:rsidP="00A013FD">
      <w:pPr>
        <w:keepNext/>
        <w:keepLines/>
        <w:spacing w:before="0" w:after="120"/>
        <w:jc w:val="center"/>
        <w:rPr>
          <w:del w:id="11214" w:author="Johnny Schultz" w:date="2020-02-12T15:49:00Z"/>
          <w:rFonts w:ascii="Times New Roman Bold" w:hAnsi="Times New Roman Bold"/>
          <w:b/>
          <w:sz w:val="20"/>
          <w:lang w:eastAsia="ja-JP"/>
        </w:rPr>
      </w:pPr>
      <w:del w:id="11215" w:author="Johnny Schultz" w:date="2020-02-12T15:49:00Z">
        <w:r w:rsidRPr="00A013FD">
          <w:rPr>
            <w:rFonts w:ascii="Times New Roman Bold" w:hAnsi="Times New Roman Bold"/>
            <w:b/>
            <w:sz w:val="20"/>
          </w:rPr>
          <w:delText>Modified packet bit structure for satellite uplink A</w:delText>
        </w:r>
        <w:r w:rsidRPr="00A013FD">
          <w:rPr>
            <w:rFonts w:ascii="Times New Roman Bold" w:hAnsi="Times New Roman Bold"/>
            <w:b/>
            <w:sz w:val="20"/>
            <w:lang w:eastAsia="ja-JP"/>
          </w:rPr>
          <w:delText>SM</w:delText>
        </w:r>
        <w:r w:rsidRPr="00A013FD">
          <w:rPr>
            <w:rFonts w:ascii="Times New Roman Bold" w:hAnsi="Times New Roman Bold"/>
            <w:b/>
            <w:sz w:val="20"/>
          </w:rPr>
          <w:delText xml:space="preserve"> message </w:delText>
        </w:r>
        <w:r w:rsidRPr="00A013FD">
          <w:rPr>
            <w:rFonts w:ascii="Times New Roman Bold" w:hAnsi="Times New Roman Bold"/>
            <w:b/>
            <w:sz w:val="20"/>
            <w:lang w:eastAsia="ja-JP"/>
          </w:rPr>
          <w:delText>with SCTDMA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613"/>
        <w:gridCol w:w="6710"/>
      </w:tblGrid>
      <w:tr w:rsidR="00A013FD" w:rsidRPr="00A013FD" w14:paraId="16223ACA" w14:textId="77777777" w:rsidTr="00BF604E">
        <w:trPr>
          <w:tblHeader/>
          <w:jc w:val="center"/>
          <w:del w:id="11216" w:author="Johnny Schultz" w:date="2020-02-12T15:49:00Z"/>
        </w:trPr>
        <w:tc>
          <w:tcPr>
            <w:tcW w:w="2316" w:type="dxa"/>
          </w:tcPr>
          <w:p w14:paraId="05081BEE" w14:textId="77777777" w:rsidR="00A013FD" w:rsidRPr="00A013FD" w:rsidRDefault="00A013FD" w:rsidP="00A013FD">
            <w:pPr>
              <w:keepNext/>
              <w:spacing w:before="80" w:after="80"/>
              <w:jc w:val="center"/>
              <w:rPr>
                <w:del w:id="11217" w:author="Johnny Schultz" w:date="2020-02-12T15:49:00Z"/>
                <w:rFonts w:ascii="Times New Roman Bold" w:hAnsi="Times New Roman Bold" w:cs="Times New Roman Bold"/>
                <w:b/>
                <w:sz w:val="20"/>
              </w:rPr>
            </w:pPr>
            <w:del w:id="11218" w:author="Johnny Schultz" w:date="2020-02-12T15:49:00Z">
              <w:r w:rsidRPr="00A013FD">
                <w:rPr>
                  <w:rFonts w:ascii="Times New Roman Bold" w:hAnsi="Times New Roman Bold" w:cs="Times New Roman Bold"/>
                  <w:b/>
                  <w:sz w:val="20"/>
                </w:rPr>
                <w:delText>Slot composition</w:delText>
              </w:r>
            </w:del>
          </w:p>
        </w:tc>
        <w:tc>
          <w:tcPr>
            <w:tcW w:w="613" w:type="dxa"/>
          </w:tcPr>
          <w:p w14:paraId="23243C60" w14:textId="77777777" w:rsidR="00A013FD" w:rsidRPr="00A013FD" w:rsidRDefault="00A013FD" w:rsidP="00A013FD">
            <w:pPr>
              <w:keepNext/>
              <w:spacing w:before="80" w:after="80"/>
              <w:jc w:val="center"/>
              <w:rPr>
                <w:del w:id="11219" w:author="Johnny Schultz" w:date="2020-02-12T15:49:00Z"/>
                <w:rFonts w:ascii="Times New Roman Bold" w:hAnsi="Times New Roman Bold" w:cs="Times New Roman Bold"/>
                <w:b/>
                <w:sz w:val="20"/>
              </w:rPr>
            </w:pPr>
            <w:del w:id="11220" w:author="Johnny Schultz" w:date="2020-02-12T15:49:00Z">
              <w:r w:rsidRPr="00A013FD">
                <w:rPr>
                  <w:rFonts w:ascii="Times New Roman Bold" w:hAnsi="Times New Roman Bold" w:cs="Times New Roman Bold"/>
                  <w:b/>
                  <w:sz w:val="20"/>
                </w:rPr>
                <w:delText>Bits</w:delText>
              </w:r>
            </w:del>
          </w:p>
        </w:tc>
        <w:tc>
          <w:tcPr>
            <w:tcW w:w="6710" w:type="dxa"/>
          </w:tcPr>
          <w:p w14:paraId="402CEA38" w14:textId="77777777" w:rsidR="00A013FD" w:rsidRPr="00A013FD" w:rsidRDefault="00A013FD" w:rsidP="00A013FD">
            <w:pPr>
              <w:keepNext/>
              <w:spacing w:before="80" w:after="80"/>
              <w:jc w:val="center"/>
              <w:rPr>
                <w:del w:id="11221" w:author="Johnny Schultz" w:date="2020-02-12T15:49:00Z"/>
                <w:rFonts w:ascii="Times New Roman Bold" w:hAnsi="Times New Roman Bold" w:cs="Times New Roman Bold"/>
                <w:b/>
                <w:sz w:val="20"/>
              </w:rPr>
            </w:pPr>
            <w:del w:id="11222" w:author="Johnny Schultz" w:date="2020-02-12T15:49:00Z">
              <w:r w:rsidRPr="00A013FD">
                <w:rPr>
                  <w:rFonts w:ascii="Times New Roman Bold" w:hAnsi="Times New Roman Bold" w:cs="Times New Roman Bold"/>
                  <w:b/>
                  <w:sz w:val="20"/>
                </w:rPr>
                <w:delText>Notes</w:delText>
              </w:r>
            </w:del>
          </w:p>
        </w:tc>
      </w:tr>
      <w:tr w:rsidR="00A013FD" w:rsidRPr="00A013FD" w14:paraId="22410B81" w14:textId="77777777" w:rsidTr="00BF604E">
        <w:trPr>
          <w:jc w:val="center"/>
          <w:del w:id="11223" w:author="Johnny Schultz" w:date="2020-02-12T15:49:00Z"/>
        </w:trPr>
        <w:tc>
          <w:tcPr>
            <w:tcW w:w="2316" w:type="dxa"/>
          </w:tcPr>
          <w:p w14:paraId="3A3626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24" w:author="Johnny Schultz" w:date="2020-02-12T15:49:00Z"/>
                <w:sz w:val="20"/>
                <w:lang w:eastAsia="ja-JP"/>
              </w:rPr>
            </w:pPr>
            <w:del w:id="11225" w:author="Johnny Schultz" w:date="2020-02-12T15:49:00Z">
              <w:r w:rsidRPr="00A013FD">
                <w:rPr>
                  <w:sz w:val="20"/>
                  <w:lang w:eastAsia="ja-JP"/>
                </w:rPr>
                <w:delText>Carrier sense period</w:delText>
              </w:r>
            </w:del>
          </w:p>
        </w:tc>
        <w:tc>
          <w:tcPr>
            <w:tcW w:w="613" w:type="dxa"/>
          </w:tcPr>
          <w:p w14:paraId="4A5EDC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26" w:author="Johnny Schultz" w:date="2020-02-12T15:49:00Z"/>
                <w:sz w:val="20"/>
                <w:lang w:eastAsia="ja-JP"/>
              </w:rPr>
            </w:pPr>
            <w:del w:id="11227" w:author="Johnny Schultz" w:date="2020-02-12T15:49:00Z">
              <w:r w:rsidRPr="00A013FD">
                <w:rPr>
                  <w:sz w:val="20"/>
                  <w:lang w:eastAsia="ja-JP"/>
                </w:rPr>
                <w:delText>56</w:delText>
              </w:r>
            </w:del>
          </w:p>
        </w:tc>
        <w:tc>
          <w:tcPr>
            <w:tcW w:w="6710" w:type="dxa"/>
          </w:tcPr>
          <w:p w14:paraId="3443A5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28" w:author="Johnny Schultz" w:date="2020-02-12T15:49:00Z"/>
                <w:sz w:val="20"/>
                <w:lang w:eastAsia="ja-JP"/>
              </w:rPr>
            </w:pPr>
            <w:del w:id="11229" w:author="Johnny Schultz" w:date="2020-02-12T15:49:00Z">
              <w:r w:rsidRPr="00A013FD">
                <w:rPr>
                  <w:sz w:val="20"/>
                  <w:lang w:eastAsia="ja-JP"/>
                </w:rPr>
                <w:delText>Not transmitting (2 917 µs, equivalent to 56 bits)</w:delText>
              </w:r>
            </w:del>
          </w:p>
        </w:tc>
      </w:tr>
      <w:tr w:rsidR="00A013FD" w:rsidRPr="00A013FD" w14:paraId="66F3288A" w14:textId="77777777" w:rsidTr="00BF604E">
        <w:trPr>
          <w:jc w:val="center"/>
          <w:del w:id="11230" w:author="Johnny Schultz" w:date="2020-02-12T15:49:00Z"/>
        </w:trPr>
        <w:tc>
          <w:tcPr>
            <w:tcW w:w="2316" w:type="dxa"/>
          </w:tcPr>
          <w:p w14:paraId="346313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31" w:author="Johnny Schultz" w:date="2020-02-12T15:49:00Z"/>
                <w:sz w:val="20"/>
              </w:rPr>
            </w:pPr>
            <w:del w:id="11232" w:author="Johnny Schultz" w:date="2020-02-12T15:49:00Z">
              <w:r w:rsidRPr="00A013FD">
                <w:rPr>
                  <w:sz w:val="20"/>
                </w:rPr>
                <w:delText>Ramp up</w:delText>
              </w:r>
            </w:del>
          </w:p>
        </w:tc>
        <w:tc>
          <w:tcPr>
            <w:tcW w:w="613" w:type="dxa"/>
          </w:tcPr>
          <w:p w14:paraId="57E671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33" w:author="Johnny Schultz" w:date="2020-02-12T15:49:00Z"/>
                <w:sz w:val="20"/>
                <w:lang w:eastAsia="ja-JP"/>
              </w:rPr>
            </w:pPr>
            <w:del w:id="11234" w:author="Johnny Schultz" w:date="2020-02-12T15:49:00Z">
              <w:r w:rsidRPr="00A013FD">
                <w:rPr>
                  <w:sz w:val="20"/>
                  <w:lang w:eastAsia="ja-JP"/>
                </w:rPr>
                <w:delText>16</w:delText>
              </w:r>
            </w:del>
          </w:p>
        </w:tc>
        <w:tc>
          <w:tcPr>
            <w:tcW w:w="6710" w:type="dxa"/>
          </w:tcPr>
          <w:p w14:paraId="3EA54F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35" w:author="Johnny Schultz" w:date="2020-02-12T15:49:00Z"/>
                <w:sz w:val="20"/>
              </w:rPr>
            </w:pPr>
            <w:del w:id="11236" w:author="Johnny Schultz" w:date="2020-02-12T15:49:00Z">
              <w:r w:rsidRPr="00A013FD">
                <w:rPr>
                  <w:sz w:val="20"/>
                </w:rPr>
                <w:delText>Standard</w:delText>
              </w:r>
            </w:del>
          </w:p>
        </w:tc>
      </w:tr>
      <w:tr w:rsidR="00A013FD" w:rsidRPr="00A013FD" w14:paraId="6E900750" w14:textId="77777777" w:rsidTr="00BF604E">
        <w:trPr>
          <w:jc w:val="center"/>
          <w:del w:id="11237" w:author="Johnny Schultz" w:date="2020-02-12T15:49:00Z"/>
        </w:trPr>
        <w:tc>
          <w:tcPr>
            <w:tcW w:w="2316" w:type="dxa"/>
          </w:tcPr>
          <w:p w14:paraId="196711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38" w:author="Johnny Schultz" w:date="2020-02-12T15:49:00Z"/>
                <w:sz w:val="20"/>
                <w:lang w:eastAsia="ja-JP"/>
              </w:rPr>
            </w:pPr>
            <w:del w:id="11239" w:author="Johnny Schultz" w:date="2020-02-12T15:49:00Z">
              <w:r w:rsidRPr="00A013FD">
                <w:rPr>
                  <w:sz w:val="20"/>
                  <w:lang w:eastAsia="ja-JP"/>
                </w:rPr>
                <w:delText>Pre training sequence</w:delText>
              </w:r>
            </w:del>
          </w:p>
        </w:tc>
        <w:tc>
          <w:tcPr>
            <w:tcW w:w="613" w:type="dxa"/>
          </w:tcPr>
          <w:p w14:paraId="221332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40" w:author="Johnny Schultz" w:date="2020-02-12T15:49:00Z"/>
                <w:sz w:val="20"/>
                <w:lang w:eastAsia="ja-JP"/>
              </w:rPr>
            </w:pPr>
            <w:del w:id="11241" w:author="Johnny Schultz" w:date="2020-02-12T15:49:00Z">
              <w:r w:rsidRPr="00A013FD">
                <w:rPr>
                  <w:sz w:val="20"/>
                  <w:lang w:eastAsia="ja-JP"/>
                </w:rPr>
                <w:delText>44</w:delText>
              </w:r>
            </w:del>
          </w:p>
        </w:tc>
        <w:tc>
          <w:tcPr>
            <w:tcW w:w="6710" w:type="dxa"/>
          </w:tcPr>
          <w:p w14:paraId="558BC8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42" w:author="Johnny Schultz" w:date="2020-02-12T15:49:00Z"/>
                <w:sz w:val="20"/>
                <w:lang w:eastAsia="ja-JP"/>
              </w:rPr>
            </w:pPr>
            <w:del w:id="11243" w:author="Johnny Schultz" w:date="2020-02-12T15:49:00Z">
              <w:r w:rsidRPr="00A013FD">
                <w:rPr>
                  <w:sz w:val="20"/>
                </w:rPr>
                <w:delText>0011 (repeat for 44 bits)</w:delText>
              </w:r>
            </w:del>
          </w:p>
        </w:tc>
      </w:tr>
      <w:tr w:rsidR="00A013FD" w:rsidRPr="00A013FD" w14:paraId="0988FD28" w14:textId="77777777" w:rsidTr="00BF604E">
        <w:trPr>
          <w:jc w:val="center"/>
          <w:del w:id="11244" w:author="Johnny Schultz" w:date="2020-02-12T15:49:00Z"/>
        </w:trPr>
        <w:tc>
          <w:tcPr>
            <w:tcW w:w="2316" w:type="dxa"/>
          </w:tcPr>
          <w:p w14:paraId="267583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45" w:author="Johnny Schultz" w:date="2020-02-12T15:49:00Z"/>
                <w:sz w:val="20"/>
              </w:rPr>
            </w:pPr>
            <w:del w:id="11246" w:author="Johnny Schultz" w:date="2020-02-12T15:49:00Z">
              <w:r w:rsidRPr="00A013FD">
                <w:rPr>
                  <w:sz w:val="20"/>
                </w:rPr>
                <w:delText>Training sequence</w:delText>
              </w:r>
            </w:del>
          </w:p>
        </w:tc>
        <w:tc>
          <w:tcPr>
            <w:tcW w:w="613" w:type="dxa"/>
          </w:tcPr>
          <w:p w14:paraId="055591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47" w:author="Johnny Schultz" w:date="2020-02-12T15:49:00Z"/>
                <w:sz w:val="20"/>
                <w:lang w:eastAsia="ja-JP"/>
              </w:rPr>
            </w:pPr>
            <w:del w:id="11248" w:author="Johnny Schultz" w:date="2020-02-12T15:49:00Z">
              <w:r w:rsidRPr="00A013FD">
                <w:rPr>
                  <w:sz w:val="20"/>
                </w:rPr>
                <w:delText>2</w:delText>
              </w:r>
              <w:r w:rsidRPr="00A013FD">
                <w:rPr>
                  <w:sz w:val="20"/>
                  <w:lang w:eastAsia="ja-JP"/>
                </w:rPr>
                <w:delText>7</w:delText>
              </w:r>
            </w:del>
          </w:p>
        </w:tc>
        <w:tc>
          <w:tcPr>
            <w:tcW w:w="6710" w:type="dxa"/>
          </w:tcPr>
          <w:p w14:paraId="3ECAEA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49" w:author="Johnny Schultz" w:date="2020-02-12T15:49:00Z"/>
                <w:sz w:val="20"/>
              </w:rPr>
            </w:pPr>
            <w:del w:id="11250" w:author="Johnny Schultz" w:date="2020-02-12T15:49:00Z">
              <w:r w:rsidRPr="00A013FD">
                <w:rPr>
                  <w:sz w:val="20"/>
                </w:rPr>
                <w:delText>Standard</w:delText>
              </w:r>
            </w:del>
          </w:p>
        </w:tc>
      </w:tr>
      <w:tr w:rsidR="00A013FD" w:rsidRPr="00A013FD" w14:paraId="6769A81B" w14:textId="77777777" w:rsidTr="00BF604E">
        <w:trPr>
          <w:jc w:val="center"/>
          <w:del w:id="11251" w:author="Johnny Schultz" w:date="2020-02-12T15:49:00Z"/>
        </w:trPr>
        <w:tc>
          <w:tcPr>
            <w:tcW w:w="2316" w:type="dxa"/>
          </w:tcPr>
          <w:p w14:paraId="676496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52" w:author="Johnny Schultz" w:date="2020-02-12T15:49:00Z"/>
                <w:sz w:val="20"/>
              </w:rPr>
            </w:pPr>
            <w:del w:id="11253" w:author="Johnny Schultz" w:date="2020-02-12T15:49:00Z">
              <w:r w:rsidRPr="00A013FD">
                <w:rPr>
                  <w:sz w:val="20"/>
                </w:rPr>
                <w:delText>Signal information</w:delText>
              </w:r>
            </w:del>
          </w:p>
        </w:tc>
        <w:tc>
          <w:tcPr>
            <w:tcW w:w="613" w:type="dxa"/>
          </w:tcPr>
          <w:p w14:paraId="18F1D5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54" w:author="Johnny Schultz" w:date="2020-02-12T15:49:00Z"/>
                <w:sz w:val="20"/>
                <w:lang w:eastAsia="ja-JP"/>
              </w:rPr>
            </w:pPr>
            <w:del w:id="11255" w:author="Johnny Schultz" w:date="2020-02-12T15:49:00Z">
              <w:r w:rsidRPr="00A013FD">
                <w:rPr>
                  <w:sz w:val="20"/>
                  <w:lang w:eastAsia="ja-JP"/>
                </w:rPr>
                <w:delText>7</w:delText>
              </w:r>
            </w:del>
          </w:p>
        </w:tc>
        <w:tc>
          <w:tcPr>
            <w:tcW w:w="6710" w:type="dxa"/>
          </w:tcPr>
          <w:p w14:paraId="108653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56" w:author="Johnny Schultz" w:date="2020-02-12T15:49:00Z"/>
                <w:sz w:val="20"/>
                <w:lang w:eastAsia="ja-JP"/>
              </w:rPr>
            </w:pPr>
            <w:del w:id="11257" w:author="Johnny Schultz" w:date="2020-02-12T15:49:00Z">
              <w:r w:rsidRPr="00A013FD">
                <w:rPr>
                  <w:sz w:val="20"/>
                  <w:lang w:eastAsia="ja-JP"/>
                </w:rPr>
                <w:delText>Decoded from Hamming (7,4)</w:delText>
              </w:r>
            </w:del>
          </w:p>
          <w:p w14:paraId="0C4D56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58" w:author="Johnny Schultz" w:date="2020-02-12T15:49:00Z"/>
                <w:sz w:val="20"/>
                <w:lang w:eastAsia="ja-JP"/>
              </w:rPr>
            </w:pPr>
            <w:del w:id="11259" w:author="Johnny Schultz" w:date="2020-02-12T15:49:00Z">
              <w:r w:rsidRPr="00A013FD">
                <w:rPr>
                  <w:sz w:val="20"/>
                  <w:lang w:eastAsia="ja-JP"/>
                </w:rPr>
                <w:delText>0000 – not coding</w:delText>
              </w:r>
            </w:del>
          </w:p>
          <w:p w14:paraId="0E0306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60" w:author="Johnny Schultz" w:date="2020-02-12T15:49:00Z"/>
                <w:sz w:val="20"/>
                <w:lang w:eastAsia="ja-JP"/>
              </w:rPr>
            </w:pPr>
            <w:del w:id="11261" w:author="Johnny Schultz" w:date="2020-02-12T15:49:00Z">
              <w:r w:rsidRPr="00A013FD">
                <w:rPr>
                  <w:sz w:val="20"/>
                  <w:lang w:eastAsia="ja-JP"/>
                </w:rPr>
                <w:delText>0001 – 1/2 coding</w:delText>
              </w:r>
            </w:del>
          </w:p>
          <w:p w14:paraId="251F82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62" w:author="Johnny Schultz" w:date="2020-02-12T15:49:00Z"/>
                <w:sz w:val="20"/>
                <w:lang w:eastAsia="ja-JP"/>
              </w:rPr>
            </w:pPr>
            <w:del w:id="11263" w:author="Johnny Schultz" w:date="2020-02-12T15:49:00Z">
              <w:r w:rsidRPr="00A013FD">
                <w:rPr>
                  <w:sz w:val="20"/>
                  <w:lang w:eastAsia="ja-JP"/>
                </w:rPr>
                <w:delText>0010 – 3/4 coding</w:delText>
              </w:r>
            </w:del>
          </w:p>
          <w:p w14:paraId="44D982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64" w:author="Johnny Schultz" w:date="2020-02-12T15:49:00Z"/>
                <w:sz w:val="20"/>
              </w:rPr>
            </w:pPr>
            <w:del w:id="11265" w:author="Johnny Schultz" w:date="2020-02-12T15:49:00Z">
              <w:r w:rsidRPr="00A013FD">
                <w:rPr>
                  <w:sz w:val="20"/>
                  <w:lang w:eastAsia="ja-JP"/>
                </w:rPr>
                <w:delText>0011 – 5/6 coding</w:delText>
              </w:r>
            </w:del>
          </w:p>
        </w:tc>
      </w:tr>
      <w:tr w:rsidR="00A013FD" w:rsidRPr="00A013FD" w14:paraId="4B29C312" w14:textId="77777777" w:rsidTr="00BF604E">
        <w:trPr>
          <w:jc w:val="center"/>
          <w:del w:id="11266" w:author="Johnny Schultz" w:date="2020-02-12T15:49:00Z"/>
        </w:trPr>
        <w:tc>
          <w:tcPr>
            <w:tcW w:w="2316" w:type="dxa"/>
          </w:tcPr>
          <w:p w14:paraId="5B62FA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67" w:author="Johnny Schultz" w:date="2020-02-12T15:49:00Z"/>
                <w:sz w:val="20"/>
              </w:rPr>
            </w:pPr>
            <w:del w:id="11268" w:author="Johnny Schultz" w:date="2020-02-12T15:49:00Z">
              <w:r w:rsidRPr="00A013FD">
                <w:rPr>
                  <w:sz w:val="20"/>
                </w:rPr>
                <w:delText>Data length</w:delText>
              </w:r>
            </w:del>
          </w:p>
        </w:tc>
        <w:tc>
          <w:tcPr>
            <w:tcW w:w="613" w:type="dxa"/>
          </w:tcPr>
          <w:p w14:paraId="7F3514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69" w:author="Johnny Schultz" w:date="2020-02-12T15:49:00Z"/>
                <w:sz w:val="20"/>
                <w:lang w:eastAsia="ja-JP"/>
              </w:rPr>
            </w:pPr>
            <w:del w:id="11270" w:author="Johnny Schultz" w:date="2020-02-12T15:49:00Z">
              <w:r w:rsidRPr="00A013FD">
                <w:rPr>
                  <w:sz w:val="20"/>
                  <w:lang w:eastAsia="ja-JP"/>
                </w:rPr>
                <w:delText>10</w:delText>
              </w:r>
            </w:del>
          </w:p>
        </w:tc>
        <w:tc>
          <w:tcPr>
            <w:tcW w:w="6710" w:type="dxa"/>
          </w:tcPr>
          <w:p w14:paraId="326441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71" w:author="Johnny Schultz" w:date="2020-02-12T15:49:00Z"/>
                <w:sz w:val="20"/>
              </w:rPr>
            </w:pPr>
            <w:del w:id="11272" w:author="Johnny Schultz" w:date="2020-02-12T15:49:00Z">
              <w:r w:rsidRPr="00A013FD">
                <w:rPr>
                  <w:sz w:val="20"/>
                </w:rPr>
                <w:delText>Default: “0011000110” (198) encoded data and CRC;</w:delText>
              </w:r>
            </w:del>
          </w:p>
        </w:tc>
      </w:tr>
      <w:tr w:rsidR="00A013FD" w:rsidRPr="00A013FD" w14:paraId="20101ABD" w14:textId="77777777" w:rsidTr="00BF604E">
        <w:trPr>
          <w:jc w:val="center"/>
          <w:del w:id="11273" w:author="Johnny Schultz" w:date="2020-02-12T15:49:00Z"/>
        </w:trPr>
        <w:tc>
          <w:tcPr>
            <w:tcW w:w="2316" w:type="dxa"/>
          </w:tcPr>
          <w:p w14:paraId="1C2D67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274" w:author="Johnny Schultz" w:date="2020-02-12T15:49:00Z"/>
                <w:sz w:val="20"/>
              </w:rPr>
            </w:pPr>
            <w:del w:id="11275" w:author="Johnny Schultz" w:date="2020-02-12T15:49:00Z">
              <w:r w:rsidRPr="00A013FD">
                <w:rPr>
                  <w:sz w:val="20"/>
                </w:rPr>
                <w:delText>Data field</w:delText>
              </w:r>
            </w:del>
          </w:p>
        </w:tc>
        <w:tc>
          <w:tcPr>
            <w:tcW w:w="613" w:type="dxa"/>
          </w:tcPr>
          <w:p w14:paraId="14F3EA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jc w:val="center"/>
              <w:rPr>
                <w:del w:id="11276" w:author="Johnny Schultz" w:date="2020-02-12T15:49:00Z"/>
                <w:sz w:val="20"/>
                <w:lang w:eastAsia="ja-JP"/>
              </w:rPr>
            </w:pPr>
            <w:del w:id="11277" w:author="Johnny Schultz" w:date="2020-02-12T15:49:00Z">
              <w:r w:rsidRPr="00A013FD">
                <w:rPr>
                  <w:sz w:val="20"/>
                  <w:lang w:eastAsia="ja-JP"/>
                </w:rPr>
                <w:delText>166</w:delText>
              </w:r>
            </w:del>
          </w:p>
        </w:tc>
        <w:tc>
          <w:tcPr>
            <w:tcW w:w="6710" w:type="dxa"/>
          </w:tcPr>
          <w:p w14:paraId="6C6F9895"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1278" w:author="Johnny Schultz" w:date="2020-02-12T15:49:00Z"/>
                <w:rFonts w:eastAsiaTheme="minorHAnsi"/>
                <w:sz w:val="20"/>
              </w:rPr>
            </w:pPr>
            <w:del w:id="11279" w:author="Johnny Schultz" w:date="2020-02-12T15:49:00Z">
              <w:r w:rsidRPr="00A013FD">
                <w:rPr>
                  <w:sz w:val="20"/>
                </w:rPr>
                <w:delText xml:space="preserve">Without encoding:166 bits </w:delText>
              </w:r>
            </w:del>
          </w:p>
          <w:p w14:paraId="103D70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30" w:after="30"/>
              <w:rPr>
                <w:del w:id="11280" w:author="Johnny Schultz" w:date="2020-02-12T15:49:00Z"/>
                <w:sz w:val="20"/>
                <w:lang w:eastAsia="ja-JP"/>
              </w:rPr>
            </w:pPr>
            <w:del w:id="11281" w:author="Johnny Schultz" w:date="2020-02-12T15:49:00Z">
              <w:r w:rsidRPr="00A013FD">
                <w:rPr>
                  <w:sz w:val="20"/>
                </w:rPr>
                <w:delText>With encoding: varies according to coding rate defined in the Signal Information field</w:delText>
              </w:r>
            </w:del>
          </w:p>
        </w:tc>
      </w:tr>
    </w:tbl>
    <w:p w14:paraId="24DE7D28" w14:textId="77777777" w:rsidR="00A013FD" w:rsidRPr="00A013FD" w:rsidRDefault="00A013FD" w:rsidP="00A013FD">
      <w:pPr>
        <w:rPr>
          <w:del w:id="11282" w:author="Johnny Schultz" w:date="2020-02-12T15:49:00Z"/>
          <w:lang w:val="en-US"/>
        </w:rPr>
      </w:pPr>
      <w:del w:id="11283" w:author="Johnny Schultz" w:date="2020-02-12T15:49:00Z">
        <w:r w:rsidRPr="00A013FD">
          <w:rPr>
            <w:lang w:val="en-US"/>
          </w:rPr>
          <w:br w:type="page"/>
        </w:r>
      </w:del>
    </w:p>
    <w:p w14:paraId="06743FBA" w14:textId="77777777" w:rsidR="00A013FD" w:rsidRPr="00A013FD" w:rsidRDefault="00A013FD" w:rsidP="00A013FD">
      <w:pPr>
        <w:keepNext/>
        <w:spacing w:before="560" w:after="120"/>
        <w:jc w:val="center"/>
        <w:rPr>
          <w:del w:id="11284" w:author="Johnny Schultz" w:date="2020-02-12T15:49:00Z"/>
          <w:caps/>
          <w:sz w:val="20"/>
          <w:lang w:eastAsia="ja-JP"/>
        </w:rPr>
      </w:pPr>
      <w:del w:id="11285" w:author="Johnny Schultz" w:date="2020-02-12T15:49:00Z">
        <w:r w:rsidRPr="00A013FD">
          <w:rPr>
            <w:caps/>
            <w:sz w:val="20"/>
          </w:rPr>
          <w:delText>TABLE A2-9 (</w:delText>
        </w:r>
        <w:r w:rsidRPr="00A013FD">
          <w:rPr>
            <w:i/>
            <w:iCs/>
            <w:caps/>
            <w:sz w:val="20"/>
          </w:rPr>
          <w:delText>end</w:delText>
        </w:r>
        <w:r w:rsidRPr="00A013FD">
          <w:rPr>
            <w:caps/>
            <w:sz w:val="20"/>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613"/>
        <w:gridCol w:w="6710"/>
      </w:tblGrid>
      <w:tr w:rsidR="00A013FD" w:rsidRPr="00A013FD" w14:paraId="5D186423" w14:textId="77777777" w:rsidTr="00BF604E">
        <w:trPr>
          <w:tblHeader/>
          <w:jc w:val="center"/>
          <w:del w:id="11286" w:author="Johnny Schultz" w:date="2020-02-12T15:49:00Z"/>
        </w:trPr>
        <w:tc>
          <w:tcPr>
            <w:tcW w:w="2316" w:type="dxa"/>
          </w:tcPr>
          <w:p w14:paraId="34BD6E08" w14:textId="77777777" w:rsidR="00A013FD" w:rsidRPr="00A013FD" w:rsidRDefault="00A013FD" w:rsidP="00A013FD">
            <w:pPr>
              <w:keepNext/>
              <w:spacing w:before="80" w:after="80"/>
              <w:jc w:val="center"/>
              <w:rPr>
                <w:del w:id="11287" w:author="Johnny Schultz" w:date="2020-02-12T15:49:00Z"/>
                <w:rFonts w:ascii="Times New Roman Bold" w:hAnsi="Times New Roman Bold" w:cs="Times New Roman Bold"/>
                <w:b/>
                <w:sz w:val="20"/>
              </w:rPr>
            </w:pPr>
            <w:del w:id="11288" w:author="Johnny Schultz" w:date="2020-02-12T15:49:00Z">
              <w:r w:rsidRPr="00A013FD">
                <w:rPr>
                  <w:rFonts w:ascii="Times New Roman Bold" w:hAnsi="Times New Roman Bold" w:cs="Times New Roman Bold"/>
                  <w:b/>
                  <w:sz w:val="20"/>
                </w:rPr>
                <w:delText>Slot composition</w:delText>
              </w:r>
            </w:del>
          </w:p>
        </w:tc>
        <w:tc>
          <w:tcPr>
            <w:tcW w:w="613" w:type="dxa"/>
          </w:tcPr>
          <w:p w14:paraId="6232E9DE" w14:textId="77777777" w:rsidR="00A013FD" w:rsidRPr="00A013FD" w:rsidRDefault="00A013FD" w:rsidP="00A013FD">
            <w:pPr>
              <w:keepNext/>
              <w:spacing w:before="80" w:after="80"/>
              <w:jc w:val="center"/>
              <w:rPr>
                <w:del w:id="11289" w:author="Johnny Schultz" w:date="2020-02-12T15:49:00Z"/>
                <w:rFonts w:ascii="Times New Roman Bold" w:hAnsi="Times New Roman Bold" w:cs="Times New Roman Bold"/>
                <w:b/>
                <w:sz w:val="20"/>
              </w:rPr>
            </w:pPr>
            <w:del w:id="11290" w:author="Johnny Schultz" w:date="2020-02-12T15:49:00Z">
              <w:r w:rsidRPr="00A013FD">
                <w:rPr>
                  <w:rFonts w:ascii="Times New Roman Bold" w:hAnsi="Times New Roman Bold" w:cs="Times New Roman Bold"/>
                  <w:b/>
                  <w:sz w:val="20"/>
                </w:rPr>
                <w:delText>Bits</w:delText>
              </w:r>
            </w:del>
          </w:p>
        </w:tc>
        <w:tc>
          <w:tcPr>
            <w:tcW w:w="6710" w:type="dxa"/>
          </w:tcPr>
          <w:p w14:paraId="5642D5FE" w14:textId="77777777" w:rsidR="00A013FD" w:rsidRPr="00A013FD" w:rsidRDefault="00A013FD" w:rsidP="00A013FD">
            <w:pPr>
              <w:keepNext/>
              <w:spacing w:before="80" w:after="80"/>
              <w:jc w:val="center"/>
              <w:rPr>
                <w:del w:id="11291" w:author="Johnny Schultz" w:date="2020-02-12T15:49:00Z"/>
                <w:rFonts w:ascii="Times New Roman Bold" w:hAnsi="Times New Roman Bold" w:cs="Times New Roman Bold"/>
                <w:b/>
                <w:sz w:val="20"/>
              </w:rPr>
            </w:pPr>
            <w:del w:id="11292" w:author="Johnny Schultz" w:date="2020-02-12T15:49:00Z">
              <w:r w:rsidRPr="00A013FD">
                <w:rPr>
                  <w:rFonts w:ascii="Times New Roman Bold" w:hAnsi="Times New Roman Bold" w:cs="Times New Roman Bold"/>
                  <w:b/>
                  <w:sz w:val="20"/>
                </w:rPr>
                <w:delText>Notes</w:delText>
              </w:r>
            </w:del>
          </w:p>
        </w:tc>
      </w:tr>
      <w:tr w:rsidR="00A013FD" w:rsidRPr="00A013FD" w14:paraId="375DA1AB" w14:textId="77777777" w:rsidTr="00BF604E">
        <w:trPr>
          <w:jc w:val="center"/>
          <w:del w:id="11293" w:author="Johnny Schultz" w:date="2020-02-12T15:49:00Z"/>
        </w:trPr>
        <w:tc>
          <w:tcPr>
            <w:tcW w:w="2316" w:type="dxa"/>
          </w:tcPr>
          <w:p w14:paraId="0BC67E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294" w:author="Johnny Schultz" w:date="2020-02-12T15:49:00Z"/>
                <w:sz w:val="20"/>
              </w:rPr>
            </w:pPr>
            <w:del w:id="11295" w:author="Johnny Schultz" w:date="2020-02-12T15:49:00Z">
              <w:r w:rsidRPr="00A013FD">
                <w:rPr>
                  <w:sz w:val="20"/>
                </w:rPr>
                <w:delText>CRC</w:delText>
              </w:r>
            </w:del>
          </w:p>
        </w:tc>
        <w:tc>
          <w:tcPr>
            <w:tcW w:w="613" w:type="dxa"/>
          </w:tcPr>
          <w:p w14:paraId="58DD17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296" w:author="Johnny Schultz" w:date="2020-02-12T15:49:00Z"/>
                <w:sz w:val="20"/>
                <w:lang w:eastAsia="ja-JP"/>
              </w:rPr>
            </w:pPr>
            <w:del w:id="11297" w:author="Johnny Schultz" w:date="2020-02-12T15:49:00Z">
              <w:r w:rsidRPr="00A013FD">
                <w:rPr>
                  <w:sz w:val="20"/>
                  <w:lang w:eastAsia="ja-JP"/>
                </w:rPr>
                <w:delText>32</w:delText>
              </w:r>
            </w:del>
          </w:p>
        </w:tc>
        <w:tc>
          <w:tcPr>
            <w:tcW w:w="6710" w:type="dxa"/>
          </w:tcPr>
          <w:p w14:paraId="34CCFEE4"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1298" w:author="Johnny Schultz" w:date="2020-02-12T15:49:00Z"/>
                <w:rFonts w:eastAsiaTheme="minorHAnsi"/>
                <w:sz w:val="20"/>
              </w:rPr>
            </w:pPr>
            <w:del w:id="11299" w:author="Johnny Schultz" w:date="2020-02-12T15:49:00Z">
              <w:r w:rsidRPr="00A013FD">
                <w:rPr>
                  <w:sz w:val="20"/>
                </w:rPr>
                <w:delText>Without encoding: 32 bits;</w:delText>
              </w:r>
            </w:del>
          </w:p>
          <w:p w14:paraId="375B499E" w14:textId="77777777" w:rsidR="00A013FD" w:rsidRPr="00A013FD" w:rsidRDefault="00A013FD" w:rsidP="00A013FD">
            <w:pPr>
              <w:tabs>
                <w:tab w:val="clear" w:pos="1134"/>
                <w:tab w:val="clear" w:pos="1871"/>
                <w:tab w:val="clear" w:pos="2268"/>
              </w:tabs>
              <w:overflowPunct/>
              <w:autoSpaceDE/>
              <w:autoSpaceDN/>
              <w:adjustRightInd/>
              <w:spacing w:before="0" w:after="135"/>
              <w:textAlignment w:val="auto"/>
              <w:rPr>
                <w:del w:id="11300" w:author="Johnny Schultz" w:date="2020-02-12T15:49:00Z"/>
                <w:sz w:val="20"/>
              </w:rPr>
            </w:pPr>
            <w:del w:id="11301" w:author="Johnny Schultz" w:date="2020-02-12T15:49:00Z">
              <w:r w:rsidRPr="00A013FD">
                <w:rPr>
                  <w:sz w:val="20"/>
                </w:rPr>
                <w:delText>With encoding: varies according to coding rate defined in the Signal Information field;</w:delText>
              </w:r>
            </w:del>
          </w:p>
          <w:p w14:paraId="442415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302" w:author="Johnny Schultz" w:date="2020-02-12T15:49:00Z"/>
                <w:sz w:val="20"/>
              </w:rPr>
            </w:pPr>
            <w:del w:id="11303" w:author="Johnny Schultz" w:date="2020-02-12T15:49:00Z">
              <w:r w:rsidRPr="00A013FD">
                <w:rPr>
                  <w:sz w:val="20"/>
                </w:rPr>
                <w:delText>Only the data length and data field are included in the CRC</w:delText>
              </w:r>
            </w:del>
          </w:p>
        </w:tc>
      </w:tr>
      <w:tr w:rsidR="00A013FD" w:rsidRPr="00A013FD" w14:paraId="141CC0C9" w14:textId="77777777" w:rsidTr="00BF604E">
        <w:trPr>
          <w:jc w:val="center"/>
          <w:del w:id="11304" w:author="Johnny Schultz" w:date="2020-02-12T15:49:00Z"/>
        </w:trPr>
        <w:tc>
          <w:tcPr>
            <w:tcW w:w="2316" w:type="dxa"/>
          </w:tcPr>
          <w:p w14:paraId="1E0FE6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305" w:author="Johnny Schultz" w:date="2020-02-12T15:49:00Z"/>
                <w:sz w:val="20"/>
              </w:rPr>
            </w:pPr>
            <w:del w:id="11306" w:author="Johnny Schultz" w:date="2020-02-12T15:49:00Z">
              <w:r w:rsidRPr="00A013FD">
                <w:rPr>
                  <w:sz w:val="20"/>
                </w:rPr>
                <w:delText>Long-range A</w:delText>
              </w:r>
              <w:r w:rsidRPr="00A013FD">
                <w:rPr>
                  <w:sz w:val="20"/>
                  <w:lang w:eastAsia="ja-JP"/>
                </w:rPr>
                <w:delText>SM</w:delText>
              </w:r>
              <w:r w:rsidRPr="00A013FD">
                <w:rPr>
                  <w:sz w:val="20"/>
                </w:rPr>
                <w:delText xml:space="preserve"> receiving system buffer</w:delText>
              </w:r>
            </w:del>
          </w:p>
        </w:tc>
        <w:tc>
          <w:tcPr>
            <w:tcW w:w="613" w:type="dxa"/>
          </w:tcPr>
          <w:p w14:paraId="62FB4A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307" w:author="Johnny Schultz" w:date="2020-02-12T15:49:00Z"/>
                <w:sz w:val="20"/>
                <w:lang w:eastAsia="ja-JP"/>
              </w:rPr>
            </w:pPr>
            <w:del w:id="11308" w:author="Johnny Schultz" w:date="2020-02-12T15:49:00Z">
              <w:r w:rsidRPr="00A013FD">
                <w:rPr>
                  <w:sz w:val="20"/>
                  <w:lang w:eastAsia="ja-JP"/>
                </w:rPr>
                <w:delText>154</w:delText>
              </w:r>
            </w:del>
          </w:p>
        </w:tc>
        <w:tc>
          <w:tcPr>
            <w:tcW w:w="6710" w:type="dxa"/>
          </w:tcPr>
          <w:p w14:paraId="5D5800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309" w:author="Johnny Schultz" w:date="2020-02-12T15:49:00Z"/>
                <w:sz w:val="20"/>
                <w:lang w:eastAsia="ja-JP"/>
              </w:rPr>
            </w:pPr>
            <w:del w:id="11310" w:author="Johnny Schultz" w:date="2020-02-12T15:49:00Z">
              <w:r w:rsidRPr="00A013FD">
                <w:rPr>
                  <w:sz w:val="20"/>
                </w:rPr>
                <w:delText xml:space="preserve">Synch jitter (mobile station) = </w:delText>
              </w:r>
              <w:r w:rsidRPr="00A013FD">
                <w:rPr>
                  <w:sz w:val="20"/>
                  <w:lang w:eastAsia="ja-JP"/>
                </w:rPr>
                <w:delText>6</w:delText>
              </w:r>
              <w:r w:rsidRPr="00A013FD">
                <w:rPr>
                  <w:sz w:val="20"/>
                </w:rPr>
                <w:delText xml:space="preserve"> bits</w:delText>
              </w:r>
              <w:r w:rsidRPr="00A013FD">
                <w:rPr>
                  <w:sz w:val="20"/>
                </w:rPr>
                <w:br/>
                <w:delText xml:space="preserve">Synch jitter (mobile/satellite) = </w:delText>
              </w:r>
              <w:r w:rsidRPr="00A013FD">
                <w:rPr>
                  <w:sz w:val="20"/>
                  <w:lang w:eastAsia="ja-JP"/>
                </w:rPr>
                <w:delText>2</w:delText>
              </w:r>
              <w:r w:rsidRPr="00A013FD">
                <w:rPr>
                  <w:sz w:val="20"/>
                </w:rPr>
                <w:delText xml:space="preserve"> bit</w:delText>
              </w:r>
              <w:r w:rsidRPr="00A013FD">
                <w:rPr>
                  <w:sz w:val="20"/>
                  <w:lang w:eastAsia="ja-JP"/>
                </w:rPr>
                <w:delText>s</w:delText>
              </w:r>
              <w:r w:rsidRPr="00A013FD">
                <w:rPr>
                  <w:sz w:val="20"/>
                </w:rPr>
                <w:br/>
                <w:delText xml:space="preserve">Propagation time delay difference = </w:delText>
              </w:r>
              <w:r w:rsidRPr="00A013FD">
                <w:rPr>
                  <w:sz w:val="20"/>
                  <w:lang w:eastAsia="ja-JP"/>
                </w:rPr>
                <w:delText>144</w:delText>
              </w:r>
              <w:r w:rsidRPr="00A013FD">
                <w:rPr>
                  <w:sz w:val="20"/>
                </w:rPr>
                <w:delText xml:space="preserve"> bits</w:delText>
              </w:r>
              <w:r w:rsidRPr="00A013FD">
                <w:rPr>
                  <w:sz w:val="20"/>
                </w:rPr>
                <w:br/>
                <w:delText xml:space="preserve">Spare = </w:delText>
              </w:r>
              <w:r w:rsidRPr="00A013FD">
                <w:rPr>
                  <w:sz w:val="20"/>
                  <w:lang w:eastAsia="ja-JP"/>
                </w:rPr>
                <w:delText>2</w:delText>
              </w:r>
              <w:r w:rsidRPr="00A013FD">
                <w:rPr>
                  <w:sz w:val="20"/>
                </w:rPr>
                <w:delText xml:space="preserve"> bit</w:delText>
              </w:r>
              <w:r w:rsidRPr="00A013FD">
                <w:rPr>
                  <w:sz w:val="20"/>
                  <w:lang w:eastAsia="ja-JP"/>
                </w:rPr>
                <w:delText>s</w:delText>
              </w:r>
            </w:del>
          </w:p>
        </w:tc>
      </w:tr>
      <w:tr w:rsidR="00A013FD" w:rsidRPr="00A013FD" w14:paraId="26AE5DE4" w14:textId="77777777" w:rsidTr="00BF604E">
        <w:trPr>
          <w:jc w:val="center"/>
          <w:del w:id="11311" w:author="Johnny Schultz" w:date="2020-02-12T15:49:00Z"/>
        </w:trPr>
        <w:tc>
          <w:tcPr>
            <w:tcW w:w="2316" w:type="dxa"/>
          </w:tcPr>
          <w:p w14:paraId="2E1C9D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312" w:author="Johnny Schultz" w:date="2020-02-12T15:49:00Z"/>
                <w:sz w:val="20"/>
              </w:rPr>
            </w:pPr>
            <w:del w:id="11313" w:author="Johnny Schultz" w:date="2020-02-12T15:49:00Z">
              <w:r w:rsidRPr="00A013FD">
                <w:rPr>
                  <w:sz w:val="20"/>
                </w:rPr>
                <w:delText>Total</w:delText>
              </w:r>
            </w:del>
          </w:p>
        </w:tc>
        <w:tc>
          <w:tcPr>
            <w:tcW w:w="613" w:type="dxa"/>
          </w:tcPr>
          <w:p w14:paraId="1AD370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1314" w:author="Johnny Schultz" w:date="2020-02-12T15:49:00Z"/>
                <w:sz w:val="20"/>
                <w:lang w:eastAsia="ja-JP"/>
              </w:rPr>
            </w:pPr>
            <w:del w:id="11315" w:author="Johnny Schultz" w:date="2020-02-12T15:49:00Z">
              <w:r w:rsidRPr="00A013FD">
                <w:rPr>
                  <w:sz w:val="20"/>
                  <w:lang w:eastAsia="ja-JP"/>
                </w:rPr>
                <w:delText>512</w:delText>
              </w:r>
            </w:del>
          </w:p>
        </w:tc>
        <w:tc>
          <w:tcPr>
            <w:tcW w:w="6710" w:type="dxa"/>
          </w:tcPr>
          <w:p w14:paraId="3C9B23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1316" w:author="Johnny Schultz" w:date="2020-02-12T15:49:00Z"/>
                <w:sz w:val="20"/>
              </w:rPr>
            </w:pPr>
            <w:del w:id="11317" w:author="Johnny Schultz" w:date="2020-02-12T15:49:00Z">
              <w:r w:rsidRPr="00A013FD">
                <w:rPr>
                  <w:sz w:val="20"/>
                  <w:lang w:eastAsia="ja-JP"/>
                </w:rPr>
                <w:delText>Maximum 512 bits for 19.2 kbits/s π/4 QPSK</w:delText>
              </w:r>
            </w:del>
          </w:p>
        </w:tc>
      </w:tr>
    </w:tbl>
    <w:p w14:paraId="0A54ACA1" w14:textId="77777777" w:rsidR="00A013FD" w:rsidRPr="00A013FD" w:rsidRDefault="00A013FD" w:rsidP="00A013FD">
      <w:pPr>
        <w:keepNext/>
        <w:keepLines/>
        <w:tabs>
          <w:tab w:val="left" w:pos="360"/>
        </w:tabs>
        <w:spacing w:before="200"/>
        <w:ind w:left="360" w:hanging="360"/>
        <w:outlineLvl w:val="1"/>
        <w:rPr>
          <w:del w:id="11318" w:author="Johnny Schultz" w:date="2020-02-12T15:49:00Z"/>
          <w:b/>
        </w:rPr>
      </w:pPr>
      <w:del w:id="11319" w:author="Johnny Schultz" w:date="2020-02-12T15:49:00Z">
        <w:r w:rsidRPr="00A013FD">
          <w:rPr>
            <w:b/>
            <w:lang w:eastAsia="ja-JP"/>
          </w:rPr>
          <w:delText>6</w:delText>
        </w:r>
        <w:r w:rsidRPr="00A013FD">
          <w:rPr>
            <w:b/>
          </w:rPr>
          <w:delText>.</w:delText>
        </w:r>
        <w:r w:rsidRPr="00A013FD">
          <w:rPr>
            <w:b/>
            <w:lang w:eastAsia="ja-JP"/>
          </w:rPr>
          <w:delText>2</w:delText>
        </w:r>
        <w:r w:rsidRPr="00A013FD">
          <w:rPr>
            <w:b/>
          </w:rPr>
          <w:tab/>
          <w:delText>Transmitting the satellite uplink broadcast message</w:delText>
        </w:r>
      </w:del>
    </w:p>
    <w:p w14:paraId="6D6F43D3" w14:textId="77777777" w:rsidR="00A013FD" w:rsidRPr="00A013FD" w:rsidRDefault="00A013FD" w:rsidP="00A013FD">
      <w:pPr>
        <w:rPr>
          <w:del w:id="11320" w:author="Johnny Schultz" w:date="2020-02-12T15:49:00Z"/>
        </w:rPr>
      </w:pPr>
      <w:del w:id="11321" w:author="Johnny Schultz" w:date="2020-02-12T15:49:00Z">
        <w:r w:rsidRPr="00A013FD">
          <w:delText>The satellite uplink A</w:delText>
        </w:r>
        <w:r w:rsidRPr="00A013FD">
          <w:rPr>
            <w:lang w:eastAsia="ja-JP"/>
          </w:rPr>
          <w:delText>SM</w:delText>
        </w:r>
        <w:r w:rsidRPr="00A013FD">
          <w:delText xml:space="preserve"> broadcast message should be transmitted </w:delText>
        </w:r>
        <w:r w:rsidRPr="00A013FD">
          <w:rPr>
            <w:lang w:eastAsia="ja-JP"/>
          </w:rPr>
          <w:delText xml:space="preserve">only </w:delText>
        </w:r>
        <w:r w:rsidRPr="00A013FD">
          <w:delText xml:space="preserve">on </w:delText>
        </w:r>
        <w:r w:rsidRPr="00A013FD">
          <w:rPr>
            <w:lang w:eastAsia="ja-JP"/>
          </w:rPr>
          <w:delText>ASM channels and not on the following channels: 75, 76, AIS 1, AIS 2 or regional channels</w:delText>
        </w:r>
        <w:r w:rsidRPr="00A013FD">
          <w:delText>.</w:delText>
        </w:r>
      </w:del>
    </w:p>
    <w:p w14:paraId="6089DD5A" w14:textId="77777777" w:rsidR="00A013FD" w:rsidRPr="00A013FD" w:rsidRDefault="00A013FD" w:rsidP="00A013FD"/>
    <w:p w14:paraId="23FDAE86" w14:textId="77777777" w:rsidR="00A013FD" w:rsidRPr="00A013FD" w:rsidRDefault="00A013FD" w:rsidP="00A013FD">
      <w:pPr>
        <w:overflowPunct/>
        <w:autoSpaceDE/>
        <w:autoSpaceDN/>
        <w:adjustRightInd/>
        <w:spacing w:before="0"/>
        <w:textAlignment w:val="auto"/>
      </w:pPr>
      <w:r w:rsidRPr="00A013FD">
        <w:br w:type="page"/>
      </w:r>
    </w:p>
    <w:p w14:paraId="31F8AE93" w14:textId="4A5BF342" w:rsidR="00A013FD" w:rsidRPr="00677FA0" w:rsidRDefault="00123710" w:rsidP="00677FA0">
      <w:pPr>
        <w:pStyle w:val="AnnexNoTitle"/>
        <w:outlineLvl w:val="0"/>
        <w:rPr>
          <w:ins w:id="11322" w:author="Johnny Schultz" w:date="2020-02-12T15:51:00Z"/>
          <w:rFonts w:eastAsia="Times New Roman"/>
        </w:rPr>
      </w:pPr>
      <w:bookmarkStart w:id="11323" w:name="_Toc32394272"/>
      <w:bookmarkStart w:id="11324" w:name="_Hlk496700310"/>
      <w:ins w:id="11325" w:author="Song, Xiaojing" w:date="2020-08-21T12:34:00Z">
        <w:r w:rsidRPr="00677FA0">
          <w:rPr>
            <w:rFonts w:eastAsia="Times New Roman"/>
            <w:lang w:val="en-GB"/>
          </w:rPr>
          <w:t>A</w:t>
        </w:r>
      </w:ins>
      <w:ins w:id="11326" w:author="USA Editor 2021" w:date="2021-01-28T14:23:00Z">
        <w:r w:rsidR="00677FA0" w:rsidRPr="00677FA0">
          <w:rPr>
            <w:rFonts w:eastAsia="Times New Roman"/>
            <w:highlight w:val="green"/>
            <w:lang w:val="en-GB"/>
          </w:rPr>
          <w:t>nnex</w:t>
        </w:r>
      </w:ins>
      <w:ins w:id="11327" w:author="Song, Xiaojing" w:date="2020-08-21T12:34:00Z">
        <w:del w:id="11328" w:author="USA Editor 2021" w:date="2021-01-28T14:23:00Z">
          <w:r w:rsidRPr="00677FA0" w:rsidDel="00677FA0">
            <w:rPr>
              <w:rFonts w:eastAsia="Times New Roman"/>
              <w:highlight w:val="green"/>
              <w:lang w:val="en-GB"/>
              <w:rPrChange w:id="11329" w:author="USA Editor 2021" w:date="2021-01-28T14:23:00Z">
                <w:rPr>
                  <w:rFonts w:eastAsiaTheme="minorHAnsi"/>
                </w:rPr>
              </w:rPrChange>
            </w:rPr>
            <w:delText>NNEX</w:delText>
          </w:r>
        </w:del>
        <w:r w:rsidRPr="00677FA0">
          <w:rPr>
            <w:rFonts w:eastAsia="Times New Roman"/>
            <w:highlight w:val="green"/>
            <w:lang w:val="en-GB"/>
            <w:rPrChange w:id="11330" w:author="USA Editor 2021" w:date="2021-01-28T14:23:00Z">
              <w:rPr>
                <w:rFonts w:eastAsiaTheme="minorHAnsi"/>
              </w:rPr>
            </w:rPrChange>
          </w:rPr>
          <w:t xml:space="preserve"> </w:t>
        </w:r>
      </w:ins>
      <w:ins w:id="11331" w:author="USA Editor" w:date="2020-11-11T11:35:00Z">
        <w:del w:id="11332" w:author="USA Editor 2021" w:date="2020-12-11T11:43:00Z">
          <w:r w:rsidR="004D140C" w:rsidRPr="00677FA0" w:rsidDel="00E92936">
            <w:rPr>
              <w:rFonts w:eastAsia="Times New Roman"/>
              <w:highlight w:val="green"/>
              <w:lang w:val="en-GB"/>
              <w:rPrChange w:id="11333" w:author="USA Editor 2021" w:date="2021-01-28T14:23:00Z">
                <w:rPr>
                  <w:rFonts w:eastAsiaTheme="minorHAnsi"/>
                  <w:highlight w:val="darkGray"/>
                </w:rPr>
              </w:rPrChange>
            </w:rPr>
            <w:delText>[</w:delText>
          </w:r>
        </w:del>
      </w:ins>
      <w:ins w:id="11334" w:author="Song, Xiaojing" w:date="2020-08-21T12:34:00Z">
        <w:del w:id="11335" w:author="USA Editor 2021" w:date="2020-12-11T11:43:00Z">
          <w:r w:rsidRPr="00677FA0" w:rsidDel="00E92936">
            <w:rPr>
              <w:rFonts w:eastAsia="Times New Roman"/>
              <w:highlight w:val="green"/>
              <w:lang w:val="en-GB"/>
              <w:rPrChange w:id="11336" w:author="USA Editor 2021" w:date="2021-01-28T14:23:00Z">
                <w:rPr>
                  <w:rFonts w:eastAsiaTheme="minorHAnsi"/>
                  <w:highlight w:val="darkGray"/>
                </w:rPr>
              </w:rPrChange>
            </w:rPr>
            <w:delText>C</w:delText>
          </w:r>
        </w:del>
      </w:ins>
      <w:ins w:id="11337" w:author="USA Editor" w:date="2020-11-11T11:35:00Z">
        <w:del w:id="11338" w:author="USA Editor 2021" w:date="2020-12-11T11:43:00Z">
          <w:r w:rsidR="00CA2728" w:rsidRPr="00677FA0" w:rsidDel="00E92936">
            <w:rPr>
              <w:rFonts w:eastAsia="Times New Roman"/>
              <w:highlight w:val="green"/>
              <w:lang w:val="en-GB"/>
              <w:rPrChange w:id="11339" w:author="USA Editor 2021" w:date="2021-01-28T14:23:00Z">
                <w:rPr>
                  <w:rFonts w:eastAsiaTheme="minorHAnsi"/>
                  <w:highlight w:val="darkGray"/>
                </w:rPr>
              </w:rPrChange>
            </w:rPr>
            <w:delText>/</w:delText>
          </w:r>
        </w:del>
        <w:r w:rsidR="00CA2728" w:rsidRPr="00677FA0">
          <w:rPr>
            <w:rFonts w:eastAsia="Times New Roman"/>
            <w:lang w:val="en-GB"/>
          </w:rPr>
          <w:t>4</w:t>
        </w:r>
        <w:del w:id="11340" w:author="USA Editor 2021" w:date="2020-12-11T11:43:00Z">
          <w:r w:rsidR="00CA2728" w:rsidRPr="00677FA0" w:rsidDel="00E92936">
            <w:rPr>
              <w:rFonts w:eastAsia="Times New Roman"/>
              <w:highlight w:val="green"/>
              <w:lang w:val="en-GB"/>
              <w:rPrChange w:id="11341" w:author="USA Editor 2021" w:date="2021-01-28T14:23:00Z">
                <w:rPr>
                  <w:rFonts w:eastAsiaTheme="minorHAnsi"/>
                  <w:highlight w:val="darkGray"/>
                </w:rPr>
              </w:rPrChange>
            </w:rPr>
            <w:delText>]</w:delText>
          </w:r>
        </w:del>
      </w:ins>
      <w:ins w:id="11342" w:author="USA Editor 2021" w:date="2021-01-28T14:23:00Z">
        <w:r w:rsidR="00677FA0" w:rsidRPr="00106FB2">
          <w:br/>
        </w:r>
        <w:r w:rsidR="00677FA0" w:rsidRPr="00106FB2">
          <w:br/>
        </w:r>
      </w:ins>
      <w:ins w:id="11343" w:author="Johnny Schultz" w:date="2020-02-12T15:51:00Z">
        <w:r w:rsidR="00A013FD" w:rsidRPr="00677FA0">
          <w:rPr>
            <w:rFonts w:eastAsia="Times New Roman"/>
            <w:lang w:val="en-GB"/>
          </w:rPr>
          <w:t>Technical characteristics of VDE-terrestrial in the maritime mobile band</w:t>
        </w:r>
        <w:bookmarkEnd w:id="11323"/>
        <w:bookmarkEnd w:id="11324"/>
      </w:ins>
    </w:p>
    <w:p w14:paraId="2C4E09D5" w14:textId="01F93C27" w:rsidR="00A013FD" w:rsidRPr="00A013FD" w:rsidRDefault="00337506" w:rsidP="00EF4B7E">
      <w:pPr>
        <w:pStyle w:val="Heading1"/>
        <w:rPr>
          <w:ins w:id="11344" w:author="Ross Norsworthy" w:date="2020-03-20T00:52:00Z"/>
          <w:rFonts w:eastAsiaTheme="minorHAnsi"/>
        </w:rPr>
      </w:pPr>
      <w:bookmarkStart w:id="11345" w:name="_Toc35545358"/>
      <w:bookmarkStart w:id="11346" w:name="_Toc32394273"/>
      <w:ins w:id="11347" w:author="Song, Xiaojing" w:date="2020-08-21T12:36:00Z">
        <w:del w:id="11348" w:author="USA Editor 2021" w:date="2020-12-11T11:43:00Z">
          <w:r w:rsidRPr="00E92936" w:rsidDel="00E92936">
            <w:rPr>
              <w:rFonts w:eastAsiaTheme="minorHAnsi"/>
              <w:highlight w:val="green"/>
            </w:rPr>
            <w:delText>C</w:delText>
          </w:r>
        </w:del>
      </w:ins>
      <w:ins w:id="11349" w:author="Song, Xiaojing" w:date="2020-08-24T12:44:00Z">
        <w:del w:id="11350" w:author="USA Editor 2021" w:date="2020-12-11T11:43:00Z">
          <w:r w:rsidR="00AC404D" w:rsidDel="00E92936">
            <w:rPr>
              <w:rFonts w:eastAsiaTheme="minorHAnsi"/>
            </w:rPr>
            <w:delText xml:space="preserve"> </w:delText>
          </w:r>
        </w:del>
      </w:ins>
      <w:ins w:id="11351" w:author="Song, Xiaojing" w:date="2020-08-24T12:38:00Z">
        <w:r w:rsidR="00983074">
          <w:rPr>
            <w:rFonts w:eastAsiaTheme="minorHAnsi"/>
          </w:rPr>
          <w:t>1</w:t>
        </w:r>
      </w:ins>
      <w:ins w:id="11352" w:author="Song, Xiaojing" w:date="2020-08-21T12:36:00Z">
        <w:r>
          <w:rPr>
            <w:rFonts w:eastAsiaTheme="minorHAnsi"/>
          </w:rPr>
          <w:tab/>
        </w:r>
      </w:ins>
      <w:ins w:id="11353" w:author="Ross Norsworthy" w:date="2020-03-20T00:52:00Z">
        <w:r w:rsidR="00A013FD" w:rsidRPr="00A013FD">
          <w:rPr>
            <w:rFonts w:eastAsiaTheme="minorHAnsi"/>
          </w:rPr>
          <w:t>Introduction</w:t>
        </w:r>
        <w:bookmarkEnd w:id="11345"/>
      </w:ins>
    </w:p>
    <w:p w14:paraId="48DBEE58" w14:textId="2EE7479D" w:rsidR="00A013FD" w:rsidRPr="00A013FD" w:rsidRDefault="00A013FD" w:rsidP="00A013FD">
      <w:pPr>
        <w:spacing w:after="120"/>
        <w:rPr>
          <w:ins w:id="11354" w:author="Ross Norsworthy" w:date="2020-03-20T00:52:00Z"/>
        </w:rPr>
      </w:pPr>
      <w:ins w:id="11355" w:author="Ross Norsworthy" w:date="2020-03-20T00:52:00Z">
        <w:r w:rsidRPr="00A013FD">
          <w:rPr>
            <w:lang w:eastAsia="zh-CN"/>
          </w:rPr>
          <w:t xml:space="preserve">This section describes those elements of the VDE-TER that are unique to VDE-TER operation.  For those elements that are common, the cross reference into Annex </w:t>
        </w:r>
      </w:ins>
      <w:ins w:id="11356" w:author="USA Editor 2021" w:date="2021-01-07T13:25:00Z">
        <w:r w:rsidR="00270FFA" w:rsidRPr="00270FFA">
          <w:rPr>
            <w:highlight w:val="green"/>
            <w:lang w:eastAsia="zh-CN"/>
          </w:rPr>
          <w:t>2</w:t>
        </w:r>
      </w:ins>
      <w:ins w:id="11357" w:author="Ross Norsworthy" w:date="2020-03-20T00:52:00Z">
        <w:del w:id="11358" w:author="USA Editor 2021" w:date="2021-01-07T13:25:00Z">
          <w:r w:rsidRPr="00270FFA" w:rsidDel="00270FFA">
            <w:rPr>
              <w:highlight w:val="green"/>
              <w:lang w:eastAsia="zh-CN"/>
            </w:rPr>
            <w:delText>A</w:delText>
          </w:r>
        </w:del>
        <w:r w:rsidRPr="00A013FD">
          <w:rPr>
            <w:lang w:eastAsia="zh-CN"/>
          </w:rPr>
          <w:t xml:space="preserve"> is provided.</w:t>
        </w:r>
        <w:r w:rsidRPr="00A013FD">
          <w:t xml:space="preserve"> It contains a description of the different protocols according to the OSI layer model and recommends implementation details for each layer.</w:t>
        </w:r>
      </w:ins>
    </w:p>
    <w:p w14:paraId="38538820" w14:textId="50A61A6B" w:rsidR="00A013FD" w:rsidRPr="00A013FD" w:rsidRDefault="00A013FD" w:rsidP="00A013FD">
      <w:pPr>
        <w:spacing w:after="120"/>
        <w:rPr>
          <w:ins w:id="11359" w:author="Ross Norsworthy" w:date="2020-03-20T00:52:00Z"/>
        </w:rPr>
      </w:pPr>
      <w:ins w:id="11360" w:author="Ross Norsworthy" w:date="2020-03-20T00:52:00Z">
        <w:r w:rsidRPr="00A013FD">
          <w:t xml:space="preserve">Data transmission is made in the VHF maritime mobile band within the spectrum identified in </w:t>
        </w:r>
        <w:del w:id="11361" w:author="USA Editor 2021" w:date="2020-12-11T11:44:00Z">
          <w:r w:rsidRPr="00E92936" w:rsidDel="00E92936">
            <w:rPr>
              <w:highlight w:val="green"/>
              <w:rPrChange w:id="11362" w:author="USA Editor 2021" w:date="2020-12-11T11:44:00Z">
                <w:rPr/>
              </w:rPrChange>
            </w:rPr>
            <w:delText>Section</w:delText>
          </w:r>
        </w:del>
      </w:ins>
      <w:ins w:id="11363" w:author="USA Editor 2021" w:date="2020-12-11T11:44:00Z">
        <w:r w:rsidR="00E92936" w:rsidRPr="00434AB5">
          <w:rPr>
            <w:highlight w:val="green"/>
            <w:lang w:val="en-US"/>
            <w:rPrChange w:id="11364" w:author="USA Editor 2021" w:date="2021-01-06T10:02:00Z">
              <w:rPr>
                <w:lang w:val="en-US"/>
              </w:rPr>
            </w:rPrChange>
          </w:rPr>
          <w:t>§</w:t>
        </w:r>
      </w:ins>
      <w:ins w:id="11365" w:author="Ross Norsworthy" w:date="2020-03-20T00:52:00Z">
        <w:r w:rsidRPr="00434AB5">
          <w:rPr>
            <w:highlight w:val="green"/>
            <w:rPrChange w:id="11366" w:author="USA Editor 2021" w:date="2021-01-06T10:02:00Z">
              <w:rPr/>
            </w:rPrChange>
          </w:rPr>
          <w:t xml:space="preserve"> </w:t>
        </w:r>
        <w:del w:id="11367" w:author="USA Editor 2021" w:date="2021-01-06T10:02:00Z">
          <w:r w:rsidRPr="00434AB5" w:rsidDel="00434AB5">
            <w:rPr>
              <w:highlight w:val="green"/>
              <w:rPrChange w:id="11368" w:author="USA Editor 2021" w:date="2021-01-06T10:02:00Z">
                <w:rPr/>
              </w:rPrChange>
            </w:rPr>
            <w:delText>3</w:delText>
          </w:r>
        </w:del>
      </w:ins>
      <w:ins w:id="11369" w:author="USA Editor 2021" w:date="2021-01-06T10:02:00Z">
        <w:r w:rsidR="00434AB5" w:rsidRPr="00434AB5">
          <w:rPr>
            <w:highlight w:val="green"/>
            <w:rPrChange w:id="11370" w:author="USA Editor 2021" w:date="2021-01-06T10:02:00Z">
              <w:rPr/>
            </w:rPrChange>
          </w:rPr>
          <w:t>2</w:t>
        </w:r>
      </w:ins>
      <w:ins w:id="11371" w:author="Ross Norsworthy" w:date="2020-03-20T00:52:00Z">
        <w:r w:rsidRPr="00434AB5">
          <w:rPr>
            <w:highlight w:val="green"/>
            <w:rPrChange w:id="11372" w:author="USA Editor 2021" w:date="2021-01-06T10:02:00Z">
              <w:rPr/>
            </w:rPrChange>
          </w:rPr>
          <w:t>.3</w:t>
        </w:r>
      </w:ins>
      <w:ins w:id="11373" w:author="USA Editor 2021" w:date="2021-01-06T10:02:00Z">
        <w:r w:rsidR="00434AB5" w:rsidRPr="00434AB5">
          <w:rPr>
            <w:highlight w:val="green"/>
            <w:rPrChange w:id="11374" w:author="USA Editor 2021" w:date="2021-01-06T10:02:00Z">
              <w:rPr/>
            </w:rPrChange>
          </w:rPr>
          <w:t>, Annex 1</w:t>
        </w:r>
      </w:ins>
      <w:ins w:id="11375" w:author="Ross Norsworthy" w:date="2020-03-20T00:52:00Z">
        <w:r w:rsidRPr="00A013FD">
          <w:t>. The spectrum may be used as 25 kHz, 50 kHz or 100 kHz channels.</w:t>
        </w:r>
      </w:ins>
    </w:p>
    <w:p w14:paraId="779A0B83" w14:textId="77777777" w:rsidR="00A013FD" w:rsidRPr="00A013FD" w:rsidRDefault="00A013FD" w:rsidP="00A013FD">
      <w:pPr>
        <w:spacing w:after="120"/>
        <w:rPr>
          <w:ins w:id="11376" w:author="Ross Norsworthy" w:date="2020-03-20T00:52:00Z"/>
        </w:rPr>
      </w:pPr>
      <w:ins w:id="11377" w:author="Ross Norsworthy" w:date="2020-03-20T00:52:00Z">
        <w:r w:rsidRPr="00A013FD">
          <w:t>The system should use TDMA techniques in a synchronized manner.</w:t>
        </w:r>
      </w:ins>
    </w:p>
    <w:p w14:paraId="6BB8A343" w14:textId="0EE87834" w:rsidR="00A013FD" w:rsidRPr="00A013FD" w:rsidRDefault="00337506" w:rsidP="00A63101">
      <w:pPr>
        <w:pStyle w:val="Heading1"/>
        <w:rPr>
          <w:ins w:id="11378" w:author="Ross Norsworthy" w:date="2020-03-20T00:52:00Z"/>
          <w:rFonts w:eastAsiaTheme="minorHAnsi"/>
        </w:rPr>
      </w:pPr>
      <w:bookmarkStart w:id="11379" w:name="_Toc35545359"/>
      <w:ins w:id="11380" w:author="Song, Xiaojing" w:date="2020-08-21T12:36:00Z">
        <w:del w:id="11381" w:author="USA Editor 2021" w:date="2020-12-11T11:44:00Z">
          <w:r w:rsidRPr="00E92936" w:rsidDel="00E92936">
            <w:rPr>
              <w:rFonts w:eastAsiaTheme="minorHAnsi"/>
              <w:highlight w:val="green"/>
            </w:rPr>
            <w:delText>C</w:delText>
          </w:r>
          <w:r w:rsidDel="00E92936">
            <w:rPr>
              <w:rFonts w:eastAsiaTheme="minorHAnsi"/>
            </w:rPr>
            <w:delText xml:space="preserve"> </w:delText>
          </w:r>
        </w:del>
      </w:ins>
      <w:ins w:id="11382" w:author="Song, Xiaojing" w:date="2020-08-24T12:38:00Z">
        <w:r w:rsidR="00983074">
          <w:rPr>
            <w:rFonts w:eastAsiaTheme="minorHAnsi"/>
          </w:rPr>
          <w:t>2</w:t>
        </w:r>
      </w:ins>
      <w:ins w:id="11383" w:author="Song, Xiaojing" w:date="2020-08-21T12:36:00Z">
        <w:r>
          <w:rPr>
            <w:rFonts w:eastAsiaTheme="minorHAnsi"/>
          </w:rPr>
          <w:tab/>
        </w:r>
      </w:ins>
      <w:ins w:id="11384" w:author="Ross Norsworthy" w:date="2020-03-20T00:52:00Z">
        <w:r w:rsidR="00A013FD" w:rsidRPr="00A013FD">
          <w:rPr>
            <w:rFonts w:eastAsiaTheme="minorHAnsi"/>
          </w:rPr>
          <w:t>OSI layer</w:t>
        </w:r>
        <w:bookmarkEnd w:id="11379"/>
      </w:ins>
    </w:p>
    <w:p w14:paraId="255C3927" w14:textId="59D1E0A5" w:rsidR="00A013FD" w:rsidRPr="00A013FD" w:rsidRDefault="00A013FD" w:rsidP="00A013FD">
      <w:pPr>
        <w:spacing w:after="120"/>
        <w:rPr>
          <w:ins w:id="11385" w:author="Ross Norsworthy" w:date="2020-03-20T00:52:00Z"/>
          <w:rFonts w:eastAsiaTheme="majorEastAsia"/>
          <w:b/>
          <w:bCs/>
          <w:sz w:val="28"/>
          <w:szCs w:val="28"/>
        </w:rPr>
      </w:pPr>
      <w:ins w:id="11386" w:author="Ross Norsworthy" w:date="2020-03-20T00:52:00Z">
        <w:r w:rsidRPr="00A013FD">
          <w:t xml:space="preserve">Refer to Annex </w:t>
        </w:r>
      </w:ins>
      <w:ins w:id="11387" w:author="USA Editor 2021" w:date="2020-12-11T11:44:00Z">
        <w:r w:rsidR="00E92936" w:rsidRPr="00E92936">
          <w:rPr>
            <w:highlight w:val="green"/>
          </w:rPr>
          <w:t>2</w:t>
        </w:r>
      </w:ins>
      <w:ins w:id="11388" w:author="Ross Norsworthy" w:date="2020-03-20T00:52:00Z">
        <w:del w:id="11389" w:author="USA Editor 2021" w:date="2020-12-11T11:44:00Z">
          <w:r w:rsidRPr="00E92936" w:rsidDel="00E92936">
            <w:rPr>
              <w:highlight w:val="green"/>
            </w:rPr>
            <w:delText>A</w:delText>
          </w:r>
        </w:del>
        <w:r w:rsidRPr="00A013FD">
          <w:t>.</w:t>
        </w:r>
      </w:ins>
    </w:p>
    <w:p w14:paraId="5E0951BA" w14:textId="27C5A38C" w:rsidR="00A013FD" w:rsidRPr="00A013FD" w:rsidRDefault="006325F5" w:rsidP="00A63101">
      <w:pPr>
        <w:pStyle w:val="Heading1"/>
        <w:rPr>
          <w:ins w:id="11390" w:author="Ross Norsworthy" w:date="2020-03-20T00:52:00Z"/>
          <w:rFonts w:eastAsiaTheme="minorHAnsi"/>
        </w:rPr>
      </w:pPr>
      <w:bookmarkStart w:id="11391" w:name="_Toc35545360"/>
      <w:ins w:id="11392" w:author="Song, Xiaojing" w:date="2020-08-21T12:39:00Z">
        <w:del w:id="11393" w:author="USA Editor 2021" w:date="2020-12-11T11:44:00Z">
          <w:r w:rsidRPr="00E92936" w:rsidDel="00E92936">
            <w:rPr>
              <w:rFonts w:eastAsiaTheme="minorHAnsi"/>
              <w:highlight w:val="green"/>
            </w:rPr>
            <w:delText>C</w:delText>
          </w:r>
          <w:r w:rsidDel="00E92936">
            <w:rPr>
              <w:rFonts w:eastAsiaTheme="minorHAnsi"/>
            </w:rPr>
            <w:delText xml:space="preserve"> </w:delText>
          </w:r>
        </w:del>
      </w:ins>
      <w:ins w:id="11394" w:author="Song, Xiaojing" w:date="2020-08-24T12:38:00Z">
        <w:r w:rsidR="00983074">
          <w:rPr>
            <w:rFonts w:eastAsiaTheme="minorHAnsi"/>
          </w:rPr>
          <w:t>3</w:t>
        </w:r>
      </w:ins>
      <w:ins w:id="11395" w:author="Song, Xiaojing" w:date="2020-08-21T12:39:00Z">
        <w:r>
          <w:rPr>
            <w:rFonts w:eastAsiaTheme="minorHAnsi"/>
          </w:rPr>
          <w:tab/>
        </w:r>
      </w:ins>
      <w:ins w:id="11396" w:author="Ross Norsworthy" w:date="2020-03-20T00:52:00Z">
        <w:r w:rsidR="00A013FD" w:rsidRPr="00A013FD">
          <w:rPr>
            <w:rFonts w:eastAsiaTheme="minorHAnsi"/>
          </w:rPr>
          <w:t>Physical layer</w:t>
        </w:r>
        <w:bookmarkEnd w:id="11391"/>
      </w:ins>
    </w:p>
    <w:p w14:paraId="26912E21" w14:textId="3C342649" w:rsidR="00A013FD" w:rsidRPr="00A013FD" w:rsidRDefault="006325F5" w:rsidP="00A63101">
      <w:pPr>
        <w:pStyle w:val="Heading2"/>
        <w:rPr>
          <w:ins w:id="11397" w:author="Ross Norsworthy" w:date="2020-03-20T00:52:00Z"/>
          <w:rFonts w:eastAsiaTheme="minorHAnsi"/>
          <w:szCs w:val="22"/>
        </w:rPr>
      </w:pPr>
      <w:bookmarkStart w:id="11398" w:name="_Toc35545361"/>
      <w:ins w:id="11399" w:author="Song, Xiaojing" w:date="2020-08-21T12:39:00Z">
        <w:del w:id="11400" w:author="USA Editor 2021" w:date="2020-12-11T11:45:00Z">
          <w:r w:rsidRPr="00E92936" w:rsidDel="00E92936">
            <w:rPr>
              <w:rFonts w:eastAsiaTheme="minorHAnsi"/>
              <w:highlight w:val="green"/>
            </w:rPr>
            <w:delText>C</w:delText>
          </w:r>
          <w:r w:rsidDel="00E92936">
            <w:rPr>
              <w:rFonts w:eastAsiaTheme="minorHAnsi"/>
            </w:rPr>
            <w:delText xml:space="preserve"> </w:delText>
          </w:r>
        </w:del>
      </w:ins>
      <w:ins w:id="11401" w:author="Song, Xiaojing" w:date="2020-08-24T12:38:00Z">
        <w:r w:rsidR="00983074">
          <w:rPr>
            <w:rFonts w:eastAsiaTheme="minorHAnsi"/>
          </w:rPr>
          <w:t>3</w:t>
        </w:r>
      </w:ins>
      <w:ins w:id="11402" w:author="Song, Xiaojing" w:date="2020-08-21T12:39:00Z">
        <w:r>
          <w:rPr>
            <w:rFonts w:eastAsiaTheme="minorHAnsi"/>
          </w:rPr>
          <w:t>.1</w:t>
        </w:r>
        <w:r>
          <w:rPr>
            <w:rFonts w:eastAsiaTheme="minorHAnsi"/>
          </w:rPr>
          <w:tab/>
        </w:r>
      </w:ins>
      <w:ins w:id="11403" w:author="Ross Norsworthy" w:date="2020-03-20T00:52:00Z">
        <w:r w:rsidR="00A013FD" w:rsidRPr="00A013FD">
          <w:rPr>
            <w:rFonts w:eastAsiaTheme="minorHAnsi"/>
            <w:szCs w:val="22"/>
          </w:rPr>
          <w:t>Range</w:t>
        </w:r>
        <w:bookmarkEnd w:id="11398"/>
      </w:ins>
    </w:p>
    <w:p w14:paraId="2AA36E7F" w14:textId="77777777" w:rsidR="00A013FD" w:rsidRPr="00A013FD" w:rsidRDefault="00A013FD" w:rsidP="00A013FD">
      <w:pPr>
        <w:spacing w:after="120"/>
        <w:rPr>
          <w:ins w:id="11404" w:author="Ross Norsworthy" w:date="2020-03-20T00:52:00Z"/>
        </w:rPr>
      </w:pPr>
      <w:ins w:id="11405" w:author="Ross Norsworthy" w:date="2020-03-20T00:52:00Z">
        <w:r w:rsidRPr="00A013FD">
          <w:t>The communication range of terrestrial VDE is typically 20−50 NM.</w:t>
        </w:r>
      </w:ins>
    </w:p>
    <w:p w14:paraId="5AD2D50D" w14:textId="1A840A0B" w:rsidR="00A013FD" w:rsidRPr="00A013FD" w:rsidRDefault="00E23968" w:rsidP="00A63101">
      <w:pPr>
        <w:pStyle w:val="Heading2"/>
        <w:rPr>
          <w:ins w:id="11406" w:author="Ross Norsworthy" w:date="2020-03-20T00:52:00Z"/>
          <w:rFonts w:eastAsiaTheme="minorHAnsi"/>
        </w:rPr>
      </w:pPr>
      <w:bookmarkStart w:id="11407" w:name="_Toc35545362"/>
      <w:ins w:id="11408" w:author="Song, Xiaojing" w:date="2020-08-21T12:39:00Z">
        <w:del w:id="11409" w:author="USA Editor 2021" w:date="2020-12-11T11:45:00Z">
          <w:r w:rsidRPr="00E92936" w:rsidDel="00E92936">
            <w:rPr>
              <w:rFonts w:eastAsiaTheme="minorHAnsi"/>
              <w:szCs w:val="24"/>
              <w:highlight w:val="green"/>
            </w:rPr>
            <w:delText>C</w:delText>
          </w:r>
          <w:r w:rsidDel="00E92936">
            <w:rPr>
              <w:rFonts w:eastAsiaTheme="minorHAnsi"/>
              <w:szCs w:val="24"/>
            </w:rPr>
            <w:delText xml:space="preserve"> </w:delText>
          </w:r>
        </w:del>
      </w:ins>
      <w:ins w:id="11410" w:author="Song, Xiaojing" w:date="2020-08-24T12:38:00Z">
        <w:r w:rsidR="00983074">
          <w:rPr>
            <w:rFonts w:eastAsiaTheme="minorHAnsi"/>
            <w:szCs w:val="24"/>
          </w:rPr>
          <w:t>3</w:t>
        </w:r>
      </w:ins>
      <w:ins w:id="11411" w:author="Song, Xiaojing" w:date="2020-08-21T12:39:00Z">
        <w:r>
          <w:rPr>
            <w:rFonts w:eastAsiaTheme="minorHAnsi"/>
            <w:szCs w:val="24"/>
          </w:rPr>
          <w:t>.2</w:t>
        </w:r>
        <w:r>
          <w:rPr>
            <w:rFonts w:eastAsiaTheme="minorHAnsi"/>
            <w:szCs w:val="24"/>
          </w:rPr>
          <w:tab/>
        </w:r>
      </w:ins>
      <w:ins w:id="11412" w:author="Ross Norsworthy" w:date="2020-03-20T00:52:00Z">
        <w:r w:rsidR="00A013FD" w:rsidRPr="00A013FD">
          <w:rPr>
            <w:rFonts w:eastAsiaTheme="minorHAnsi"/>
          </w:rPr>
          <w:t>Transmitter Parameter settings</w:t>
        </w:r>
        <w:bookmarkEnd w:id="11407"/>
      </w:ins>
    </w:p>
    <w:p w14:paraId="65444889" w14:textId="564B0397" w:rsidR="00A013FD" w:rsidRPr="00A013FD" w:rsidRDefault="00A013FD" w:rsidP="00A013FD">
      <w:pPr>
        <w:spacing w:after="120"/>
        <w:rPr>
          <w:ins w:id="11413" w:author="Ross Norsworthy" w:date="2020-03-20T00:52:00Z"/>
          <w:lang w:eastAsia="ja-JP"/>
        </w:rPr>
      </w:pPr>
      <w:ins w:id="11414" w:author="Ross Norsworthy" w:date="2020-03-20T00:52:00Z">
        <w:r w:rsidRPr="00A013FD">
          <w:rPr>
            <w:lang w:eastAsia="ja-JP"/>
          </w:rPr>
          <w:t xml:space="preserve">Refer to Annex </w:t>
        </w:r>
      </w:ins>
      <w:ins w:id="11415" w:author="USA Editor 2021" w:date="2020-12-11T11:45:00Z">
        <w:r w:rsidR="00E92936" w:rsidRPr="00E92936">
          <w:rPr>
            <w:highlight w:val="green"/>
            <w:lang w:eastAsia="ja-JP"/>
          </w:rPr>
          <w:t>2</w:t>
        </w:r>
      </w:ins>
      <w:ins w:id="11416" w:author="Ross Norsworthy" w:date="2020-03-20T00:52:00Z">
        <w:del w:id="11417" w:author="USA Editor 2021" w:date="2020-12-11T11:45:00Z">
          <w:r w:rsidRPr="00E92936" w:rsidDel="00E92936">
            <w:rPr>
              <w:highlight w:val="green"/>
              <w:lang w:eastAsia="ja-JP"/>
            </w:rPr>
            <w:delText>A</w:delText>
          </w:r>
        </w:del>
        <w:r w:rsidRPr="00A013FD">
          <w:rPr>
            <w:lang w:eastAsia="ja-JP"/>
          </w:rPr>
          <w:t xml:space="preserve"> for transmitter parameter settings for mobile stations. </w:t>
        </w:r>
      </w:ins>
    </w:p>
    <w:p w14:paraId="079F906E" w14:textId="6D7B5991" w:rsidR="00A013FD" w:rsidRPr="00A013FD" w:rsidRDefault="00FB62DD" w:rsidP="00A63101">
      <w:pPr>
        <w:pStyle w:val="Heading2"/>
        <w:rPr>
          <w:ins w:id="11418" w:author="Ross Norsworthy" w:date="2020-03-20T00:52:00Z"/>
          <w:rFonts w:eastAsiaTheme="minorHAnsi"/>
        </w:rPr>
      </w:pPr>
      <w:bookmarkStart w:id="11419" w:name="_Toc35545363"/>
      <w:ins w:id="11420" w:author="Song, Xiaojing" w:date="2020-08-21T12:41:00Z">
        <w:del w:id="11421" w:author="USA Editor 2021" w:date="2020-12-11T11:45:00Z">
          <w:r w:rsidRPr="00E92936" w:rsidDel="00E92936">
            <w:rPr>
              <w:rFonts w:eastAsiaTheme="minorHAnsi"/>
              <w:szCs w:val="24"/>
              <w:highlight w:val="green"/>
            </w:rPr>
            <w:delText>C</w:delText>
          </w:r>
          <w:r w:rsidDel="00E92936">
            <w:rPr>
              <w:rFonts w:eastAsiaTheme="minorHAnsi"/>
              <w:szCs w:val="24"/>
            </w:rPr>
            <w:delText xml:space="preserve"> </w:delText>
          </w:r>
        </w:del>
      </w:ins>
      <w:ins w:id="11422" w:author="Song, Xiaojing" w:date="2020-08-24T12:38:00Z">
        <w:r w:rsidR="00983074">
          <w:rPr>
            <w:rFonts w:eastAsiaTheme="minorHAnsi"/>
            <w:szCs w:val="24"/>
          </w:rPr>
          <w:t>3</w:t>
        </w:r>
      </w:ins>
      <w:ins w:id="11423" w:author="Song, Xiaojing" w:date="2020-08-21T12:41:00Z">
        <w:r>
          <w:rPr>
            <w:rFonts w:eastAsiaTheme="minorHAnsi"/>
            <w:szCs w:val="24"/>
          </w:rPr>
          <w:t>.3</w:t>
        </w:r>
        <w:r>
          <w:rPr>
            <w:rFonts w:eastAsiaTheme="minorHAnsi"/>
            <w:szCs w:val="24"/>
          </w:rPr>
          <w:tab/>
        </w:r>
      </w:ins>
      <w:ins w:id="11424" w:author="Ross Norsworthy" w:date="2020-03-20T00:52:00Z">
        <w:r w:rsidR="00A013FD" w:rsidRPr="00A013FD">
          <w:rPr>
            <w:rFonts w:eastAsiaTheme="minorHAnsi"/>
          </w:rPr>
          <w:t>Antenna</w:t>
        </w:r>
        <w:bookmarkEnd w:id="11419"/>
      </w:ins>
    </w:p>
    <w:p w14:paraId="0F748B94" w14:textId="0B6642F4" w:rsidR="00A013FD" w:rsidRPr="00A013FD" w:rsidRDefault="00A013FD" w:rsidP="00A013FD">
      <w:pPr>
        <w:spacing w:after="120"/>
        <w:rPr>
          <w:ins w:id="11425" w:author="Ross Norsworthy" w:date="2020-03-20T00:52:00Z"/>
        </w:rPr>
      </w:pPr>
      <w:ins w:id="11426" w:author="Ross Norsworthy" w:date="2020-03-20T00:52:00Z">
        <w:r w:rsidRPr="00A013FD">
          <w:t xml:space="preserve">Refer to Annex </w:t>
        </w:r>
      </w:ins>
      <w:ins w:id="11427" w:author="USA Editor 2021" w:date="2020-12-11T11:45:00Z">
        <w:r w:rsidR="00E92936" w:rsidRPr="00E92936">
          <w:rPr>
            <w:highlight w:val="green"/>
          </w:rPr>
          <w:t>2</w:t>
        </w:r>
      </w:ins>
      <w:ins w:id="11428" w:author="Ross Norsworthy" w:date="2020-03-20T00:52:00Z">
        <w:del w:id="11429" w:author="USA Editor 2021" w:date="2020-12-11T11:45:00Z">
          <w:r w:rsidRPr="00E92936" w:rsidDel="00E92936">
            <w:rPr>
              <w:highlight w:val="green"/>
            </w:rPr>
            <w:delText>A</w:delText>
          </w:r>
        </w:del>
        <w:r w:rsidRPr="00A013FD">
          <w:t>.</w:t>
        </w:r>
      </w:ins>
    </w:p>
    <w:p w14:paraId="051B686A" w14:textId="7F2F12BE" w:rsidR="00A013FD" w:rsidRPr="00A013FD" w:rsidRDefault="00FB62DD" w:rsidP="00520609">
      <w:pPr>
        <w:pStyle w:val="Heading2"/>
        <w:rPr>
          <w:ins w:id="11430" w:author="Ross Norsworthy" w:date="2020-03-20T00:52:00Z"/>
          <w:rFonts w:eastAsiaTheme="minorHAnsi"/>
        </w:rPr>
      </w:pPr>
      <w:bookmarkStart w:id="11431" w:name="_Toc35545364"/>
      <w:ins w:id="11432" w:author="Song, Xiaojing" w:date="2020-08-21T12:41:00Z">
        <w:del w:id="11433" w:author="USA Editor 2021" w:date="2020-12-11T11:45:00Z">
          <w:r w:rsidRPr="00E92936" w:rsidDel="00E92936">
            <w:rPr>
              <w:rFonts w:eastAsiaTheme="minorHAnsi"/>
              <w:szCs w:val="24"/>
              <w:highlight w:val="green"/>
            </w:rPr>
            <w:delText>C</w:delText>
          </w:r>
          <w:r w:rsidDel="00E92936">
            <w:rPr>
              <w:rFonts w:eastAsiaTheme="minorHAnsi"/>
              <w:szCs w:val="24"/>
            </w:rPr>
            <w:delText xml:space="preserve"> </w:delText>
          </w:r>
        </w:del>
      </w:ins>
      <w:ins w:id="11434" w:author="Song, Xiaojing" w:date="2020-08-24T12:39:00Z">
        <w:r w:rsidR="00983074">
          <w:rPr>
            <w:rFonts w:eastAsiaTheme="minorHAnsi"/>
            <w:szCs w:val="24"/>
          </w:rPr>
          <w:t>3</w:t>
        </w:r>
      </w:ins>
      <w:ins w:id="11435" w:author="Song, Xiaojing" w:date="2020-08-21T12:41:00Z">
        <w:r>
          <w:rPr>
            <w:rFonts w:eastAsiaTheme="minorHAnsi"/>
            <w:szCs w:val="24"/>
          </w:rPr>
          <w:t>.4</w:t>
        </w:r>
        <w:r>
          <w:rPr>
            <w:rFonts w:eastAsiaTheme="minorHAnsi"/>
            <w:szCs w:val="24"/>
          </w:rPr>
          <w:tab/>
        </w:r>
      </w:ins>
      <w:ins w:id="11436" w:author="Ross Norsworthy" w:date="2020-03-20T00:52:00Z">
        <w:r w:rsidR="00A013FD" w:rsidRPr="00A013FD">
          <w:rPr>
            <w:rFonts w:eastAsiaTheme="minorHAnsi"/>
          </w:rPr>
          <w:t>Modulation</w:t>
        </w:r>
        <w:bookmarkEnd w:id="11431"/>
      </w:ins>
    </w:p>
    <w:p w14:paraId="07814E1A" w14:textId="2CB48A4D" w:rsidR="00A013FD" w:rsidRPr="00A013FD" w:rsidRDefault="0078394B" w:rsidP="00520609">
      <w:pPr>
        <w:pStyle w:val="Heading3"/>
        <w:rPr>
          <w:ins w:id="11437" w:author="Ross Norsworthy" w:date="2020-03-20T00:52:00Z"/>
          <w:rFonts w:eastAsiaTheme="minorHAnsi"/>
        </w:rPr>
      </w:pPr>
      <w:bookmarkStart w:id="11438" w:name="_Toc35545365"/>
      <w:ins w:id="11439" w:author="Song, Xiaojing" w:date="2020-08-21T12:42:00Z">
        <w:del w:id="11440" w:author="USA Editor 2021" w:date="2020-12-11T11:45:00Z">
          <w:r w:rsidRPr="00E92936" w:rsidDel="00E92936">
            <w:rPr>
              <w:rFonts w:eastAsiaTheme="minorHAnsi"/>
              <w:caps/>
              <w:highlight w:val="green"/>
            </w:rPr>
            <w:delText>C</w:delText>
          </w:r>
          <w:r w:rsidDel="00E92936">
            <w:rPr>
              <w:rFonts w:eastAsiaTheme="minorHAnsi"/>
              <w:caps/>
            </w:rPr>
            <w:delText xml:space="preserve"> </w:delText>
          </w:r>
        </w:del>
      </w:ins>
      <w:ins w:id="11441" w:author="Song, Xiaojing" w:date="2020-08-24T12:39:00Z">
        <w:r w:rsidR="00983074">
          <w:rPr>
            <w:rFonts w:eastAsiaTheme="minorHAnsi"/>
            <w:caps/>
          </w:rPr>
          <w:t>3</w:t>
        </w:r>
      </w:ins>
      <w:ins w:id="11442" w:author="Song, Xiaojing" w:date="2020-08-21T12:42:00Z">
        <w:r>
          <w:rPr>
            <w:rFonts w:eastAsiaTheme="minorHAnsi"/>
            <w:caps/>
          </w:rPr>
          <w:t>.4</w:t>
        </w:r>
      </w:ins>
      <w:ins w:id="11443" w:author="Song, Xiaojing" w:date="2020-08-21T12:44:00Z">
        <w:r w:rsidR="000F0C5D">
          <w:rPr>
            <w:rFonts w:eastAsiaTheme="minorHAnsi"/>
            <w:caps/>
          </w:rPr>
          <w:t>.</w:t>
        </w:r>
      </w:ins>
      <w:ins w:id="11444" w:author="Song, Xiaojing" w:date="2020-08-21T12:42:00Z">
        <w:r>
          <w:rPr>
            <w:rFonts w:eastAsiaTheme="minorHAnsi"/>
            <w:caps/>
          </w:rPr>
          <w:t>1</w:t>
        </w:r>
        <w:r>
          <w:rPr>
            <w:rFonts w:eastAsiaTheme="minorHAnsi"/>
            <w:caps/>
          </w:rPr>
          <w:tab/>
        </w:r>
      </w:ins>
      <w:ins w:id="11445" w:author="Ross Norsworthy" w:date="2020-03-20T00:52:00Z">
        <w:r w:rsidR="00A013FD" w:rsidRPr="00A013FD">
          <w:rPr>
            <w:rFonts w:eastAsiaTheme="minorHAnsi"/>
          </w:rPr>
          <w:t>Waveforms</w:t>
        </w:r>
        <w:bookmarkEnd w:id="11438"/>
      </w:ins>
    </w:p>
    <w:p w14:paraId="069DF9A4" w14:textId="67F82617" w:rsidR="00A013FD" w:rsidRPr="00A013FD" w:rsidRDefault="00A013FD" w:rsidP="00A013FD">
      <w:pPr>
        <w:spacing w:after="120"/>
        <w:rPr>
          <w:ins w:id="11446" w:author="Ross Norsworthy" w:date="2020-03-20T00:52:00Z"/>
        </w:rPr>
      </w:pPr>
      <w:ins w:id="11447" w:author="Ross Norsworthy" w:date="2020-03-20T00:52:00Z">
        <w:r w:rsidRPr="00A013FD">
          <w:t xml:space="preserve">The waveforms are defined in Annex </w:t>
        </w:r>
      </w:ins>
      <w:ins w:id="11448" w:author="USA Editor 2021" w:date="2020-12-11T11:46:00Z">
        <w:r w:rsidR="00E92936" w:rsidRPr="00E92936">
          <w:rPr>
            <w:highlight w:val="green"/>
          </w:rPr>
          <w:t>2</w:t>
        </w:r>
      </w:ins>
      <w:ins w:id="11449" w:author="Ross Norsworthy" w:date="2020-03-20T00:52:00Z">
        <w:del w:id="11450" w:author="USA Editor 2021" w:date="2020-12-11T11:46:00Z">
          <w:r w:rsidRPr="00E92936" w:rsidDel="00E92936">
            <w:rPr>
              <w:highlight w:val="green"/>
            </w:rPr>
            <w:delText>A</w:delText>
          </w:r>
        </w:del>
        <w:r w:rsidRPr="00A013FD">
          <w:t>.</w:t>
        </w:r>
      </w:ins>
    </w:p>
    <w:p w14:paraId="757EB2E9" w14:textId="67379DF4" w:rsidR="00A013FD" w:rsidRPr="00A013FD" w:rsidRDefault="0078394B" w:rsidP="00A013FD">
      <w:pPr>
        <w:numPr>
          <w:ilvl w:val="2"/>
          <w:numId w:val="0"/>
        </w:numPr>
        <w:tabs>
          <w:tab w:val="clear" w:pos="1134"/>
          <w:tab w:val="clear" w:pos="1871"/>
          <w:tab w:val="clear" w:pos="2268"/>
        </w:tabs>
        <w:overflowPunct/>
        <w:autoSpaceDE/>
        <w:autoSpaceDN/>
        <w:adjustRightInd/>
        <w:spacing w:after="120" w:line="216" w:lineRule="atLeast"/>
        <w:ind w:left="992" w:hanging="992"/>
        <w:textAlignment w:val="auto"/>
        <w:outlineLvl w:val="2"/>
        <w:rPr>
          <w:ins w:id="11451" w:author="Ross Norsworthy" w:date="2020-03-20T00:52:00Z"/>
          <w:rFonts w:eastAsiaTheme="minorHAnsi"/>
          <w:b/>
          <w:smallCaps/>
          <w:szCs w:val="24"/>
        </w:rPr>
      </w:pPr>
      <w:bookmarkStart w:id="11452" w:name="_Toc35545366"/>
      <w:ins w:id="11453" w:author="Song, Xiaojing" w:date="2020-08-21T12:42:00Z">
        <w:del w:id="11454" w:author="USA Editor 2021" w:date="2020-12-11T11:46:00Z">
          <w:r w:rsidRPr="00E92936" w:rsidDel="00E92936">
            <w:rPr>
              <w:rFonts w:eastAsiaTheme="minorHAnsi"/>
              <w:b/>
              <w:caps/>
              <w:szCs w:val="24"/>
              <w:highlight w:val="green"/>
            </w:rPr>
            <w:delText>C</w:delText>
          </w:r>
          <w:r w:rsidDel="00E92936">
            <w:rPr>
              <w:rFonts w:eastAsiaTheme="minorHAnsi"/>
              <w:b/>
              <w:caps/>
              <w:szCs w:val="24"/>
            </w:rPr>
            <w:delText xml:space="preserve"> </w:delText>
          </w:r>
        </w:del>
      </w:ins>
      <w:ins w:id="11455" w:author="Song, Xiaojing" w:date="2020-08-24T12:39:00Z">
        <w:r w:rsidR="00983074">
          <w:rPr>
            <w:rFonts w:eastAsiaTheme="minorHAnsi"/>
            <w:b/>
            <w:caps/>
            <w:szCs w:val="24"/>
          </w:rPr>
          <w:t>3</w:t>
        </w:r>
      </w:ins>
      <w:ins w:id="11456" w:author="Song, Xiaojing" w:date="2020-08-21T12:42:00Z">
        <w:r>
          <w:rPr>
            <w:rFonts w:eastAsiaTheme="minorHAnsi"/>
            <w:b/>
            <w:caps/>
            <w:szCs w:val="24"/>
          </w:rPr>
          <w:t>.4.2</w:t>
        </w:r>
        <w:r>
          <w:rPr>
            <w:rFonts w:eastAsiaTheme="minorHAnsi"/>
            <w:b/>
            <w:caps/>
            <w:szCs w:val="24"/>
          </w:rPr>
          <w:tab/>
        </w:r>
      </w:ins>
      <w:ins w:id="11457" w:author="Ross Norsworthy" w:date="2020-03-20T00:52:00Z">
        <w:r w:rsidR="00A013FD" w:rsidRPr="00A013FD">
          <w:rPr>
            <w:rFonts w:eastAsiaTheme="minorHAnsi"/>
            <w:b/>
            <w:smallCaps/>
            <w:szCs w:val="24"/>
          </w:rPr>
          <w:t>Bit Mapping</w:t>
        </w:r>
        <w:bookmarkEnd w:id="11452"/>
      </w:ins>
    </w:p>
    <w:p w14:paraId="18A2868A" w14:textId="0C2016D9" w:rsidR="00A013FD" w:rsidRPr="00A013FD" w:rsidRDefault="00A013FD" w:rsidP="00A013FD">
      <w:pPr>
        <w:spacing w:after="120"/>
        <w:rPr>
          <w:ins w:id="11458" w:author="Ross Norsworthy" w:date="2020-03-20T00:52:00Z"/>
        </w:rPr>
      </w:pPr>
      <w:ins w:id="11459" w:author="Ross Norsworthy" w:date="2020-03-20T00:52:00Z">
        <w:r w:rsidRPr="00A013FD">
          <w:t xml:space="preserve">For bit mappings, see Annex </w:t>
        </w:r>
      </w:ins>
      <w:ins w:id="11460" w:author="USA Editor 2021" w:date="2020-12-11T11:46:00Z">
        <w:r w:rsidR="00E92936" w:rsidRPr="00E92936">
          <w:rPr>
            <w:highlight w:val="green"/>
          </w:rPr>
          <w:t>2</w:t>
        </w:r>
      </w:ins>
      <w:ins w:id="11461" w:author="Ross Norsworthy" w:date="2020-03-20T00:52:00Z">
        <w:del w:id="11462" w:author="USA Editor 2021" w:date="2020-12-11T11:46:00Z">
          <w:r w:rsidRPr="00E92936" w:rsidDel="00E92936">
            <w:rPr>
              <w:highlight w:val="green"/>
            </w:rPr>
            <w:delText>A</w:delText>
          </w:r>
        </w:del>
        <w:r w:rsidRPr="00A013FD">
          <w:t>.</w:t>
        </w:r>
      </w:ins>
    </w:p>
    <w:p w14:paraId="2E101335" w14:textId="11FCBDD8" w:rsidR="00A013FD" w:rsidRPr="00A013FD" w:rsidRDefault="00737548" w:rsidP="00520609">
      <w:pPr>
        <w:pStyle w:val="Heading2"/>
        <w:rPr>
          <w:ins w:id="11463" w:author="Ross Norsworthy" w:date="2020-03-20T00:52:00Z"/>
          <w:rFonts w:eastAsiaTheme="minorHAnsi"/>
        </w:rPr>
      </w:pPr>
      <w:bookmarkStart w:id="11464" w:name="_Toc35545367"/>
      <w:ins w:id="11465" w:author="Song, Xiaojing" w:date="2020-08-21T12:42:00Z">
        <w:del w:id="11466" w:author="USA Editor 2021" w:date="2020-12-11T11:46:00Z">
          <w:r w:rsidRPr="00E92936" w:rsidDel="00E92936">
            <w:rPr>
              <w:rFonts w:eastAsiaTheme="minorHAnsi"/>
              <w:szCs w:val="24"/>
              <w:highlight w:val="green"/>
            </w:rPr>
            <w:delText>C</w:delText>
          </w:r>
          <w:r w:rsidDel="00E92936">
            <w:rPr>
              <w:rFonts w:eastAsiaTheme="minorHAnsi"/>
              <w:szCs w:val="24"/>
            </w:rPr>
            <w:delText xml:space="preserve"> </w:delText>
          </w:r>
        </w:del>
      </w:ins>
      <w:ins w:id="11467" w:author="Song, Xiaojing" w:date="2020-08-24T12:39:00Z">
        <w:r w:rsidR="00983074">
          <w:rPr>
            <w:rFonts w:eastAsiaTheme="minorHAnsi"/>
            <w:szCs w:val="24"/>
          </w:rPr>
          <w:t>3</w:t>
        </w:r>
      </w:ins>
      <w:ins w:id="11468" w:author="Song, Xiaojing" w:date="2020-08-21T12:42:00Z">
        <w:r>
          <w:rPr>
            <w:rFonts w:eastAsiaTheme="minorHAnsi"/>
            <w:szCs w:val="24"/>
          </w:rPr>
          <w:t>.5</w:t>
        </w:r>
        <w:r>
          <w:rPr>
            <w:rFonts w:eastAsiaTheme="minorHAnsi"/>
            <w:szCs w:val="24"/>
          </w:rPr>
          <w:tab/>
        </w:r>
      </w:ins>
      <w:ins w:id="11469" w:author="Ross Norsworthy" w:date="2020-03-20T00:52:00Z">
        <w:r w:rsidR="00A013FD" w:rsidRPr="00A013FD">
          <w:rPr>
            <w:rFonts w:eastAsiaTheme="minorHAnsi"/>
          </w:rPr>
          <w:t>Sensitivity and Interference</w:t>
        </w:r>
        <w:bookmarkEnd w:id="11464"/>
      </w:ins>
    </w:p>
    <w:p w14:paraId="39BD9F23" w14:textId="24384B28" w:rsidR="00A013FD" w:rsidRPr="00A013FD" w:rsidRDefault="00A013FD" w:rsidP="00A013FD">
      <w:pPr>
        <w:spacing w:after="120"/>
        <w:rPr>
          <w:ins w:id="11470" w:author="Ross Norsworthy" w:date="2020-03-20T00:52:00Z"/>
        </w:rPr>
      </w:pPr>
      <w:ins w:id="11471" w:author="Ross Norsworthy" w:date="2020-03-20T00:52:00Z">
        <w:r w:rsidRPr="00A013FD">
          <w:t xml:space="preserve">VDE uses adaptive modulation and coding to maximise spectral efficiency and throughput. Sensitivity and interference levels for the supported modulation methods are given in Table </w:t>
        </w:r>
      </w:ins>
      <w:ins w:id="11472" w:author="USA Editor 2021" w:date="2021-01-07T11:39:00Z">
        <w:r w:rsidR="005F28B1" w:rsidRPr="005F28B1">
          <w:rPr>
            <w:highlight w:val="green"/>
          </w:rPr>
          <w:t>32</w:t>
        </w:r>
      </w:ins>
      <w:ins w:id="11473" w:author="Ross Norsworthy" w:date="2020-03-20T00:52:00Z">
        <w:del w:id="11474" w:author="USA Editor 2021" w:date="2021-01-07T11:39:00Z">
          <w:r w:rsidRPr="005F28B1" w:rsidDel="005F28B1">
            <w:rPr>
              <w:highlight w:val="green"/>
            </w:rPr>
            <w:delText>33</w:delText>
          </w:r>
        </w:del>
        <w:r w:rsidRPr="00A013FD">
          <w:t>.</w:t>
        </w:r>
      </w:ins>
    </w:p>
    <w:p w14:paraId="3A8ED51C" w14:textId="77777777" w:rsidR="00A013FD" w:rsidRPr="00A013FD" w:rsidRDefault="00A013FD" w:rsidP="00A013FD">
      <w:pPr>
        <w:spacing w:after="200" w:line="276" w:lineRule="auto"/>
        <w:rPr>
          <w:ins w:id="11475" w:author="Ross Norsworthy" w:date="2020-03-20T00:52:00Z"/>
          <w:b/>
          <w:bCs/>
          <w:i/>
          <w:sz w:val="22"/>
          <w:u w:val="single"/>
        </w:rPr>
      </w:pPr>
      <w:bookmarkStart w:id="11476" w:name="_Ref496879959"/>
      <w:ins w:id="11477" w:author="Ross Norsworthy" w:date="2020-03-20T00:52:00Z">
        <w:r w:rsidRPr="00A013FD">
          <w:br w:type="page"/>
        </w:r>
      </w:ins>
    </w:p>
    <w:p w14:paraId="14927362" w14:textId="76603A58" w:rsidR="002C28D8" w:rsidRDefault="00A013FD" w:rsidP="00081571">
      <w:pPr>
        <w:pStyle w:val="TableNo"/>
        <w:rPr>
          <w:lang w:val="en-US"/>
        </w:rPr>
      </w:pPr>
      <w:bookmarkStart w:id="11478" w:name="_Ref528688130"/>
      <w:bookmarkStart w:id="11479" w:name="_Toc35546131"/>
      <w:bookmarkEnd w:id="11476"/>
      <w:ins w:id="11480" w:author="Ross Norsworthy" w:date="2020-03-20T00:52:00Z">
        <w:r w:rsidRPr="00A013FD">
          <w:rPr>
            <w:lang w:val="en-US"/>
          </w:rPr>
          <w:t xml:space="preserve">Table </w:t>
        </w:r>
      </w:ins>
      <w:ins w:id="11481" w:author="USA Editor 2021" w:date="2021-01-07T11:39:00Z">
        <w:r w:rsidR="005F28B1" w:rsidRPr="005F28B1">
          <w:rPr>
            <w:highlight w:val="green"/>
            <w:lang w:val="en-US"/>
          </w:rPr>
          <w:t>32</w:t>
        </w:r>
      </w:ins>
      <w:ins w:id="11482" w:author="Ross Norsworthy" w:date="2020-03-20T00:52:00Z">
        <w:del w:id="11483" w:author="USA Editor 2021" w:date="2021-01-07T11:39:00Z">
          <w:r w:rsidRPr="005F28B1" w:rsidDel="005F28B1">
            <w:rPr>
              <w:highlight w:val="green"/>
              <w:lang w:val="en-US"/>
            </w:rPr>
            <w:delText>33</w:delText>
          </w:r>
        </w:del>
      </w:ins>
      <w:bookmarkEnd w:id="11478"/>
    </w:p>
    <w:p w14:paraId="516132C5" w14:textId="77777777" w:rsidR="00A013FD" w:rsidRPr="00A013FD" w:rsidRDefault="00A013FD" w:rsidP="00970510">
      <w:pPr>
        <w:pStyle w:val="Tabletitle"/>
        <w:rPr>
          <w:ins w:id="11484" w:author="Ross Norsworthy" w:date="2020-03-20T00:52:00Z"/>
          <w:lang w:val="en-US"/>
        </w:rPr>
      </w:pPr>
      <w:ins w:id="11485" w:author="Ross Norsworthy" w:date="2020-03-20T00:52:00Z">
        <w:r w:rsidRPr="00A013FD">
          <w:rPr>
            <w:lang w:val="en-US"/>
          </w:rPr>
          <w:t>Sensitivity and Carrier to Interference Ratios</w:t>
        </w:r>
        <w:bookmarkEnd w:id="11479"/>
      </w:ins>
    </w:p>
    <w:tbl>
      <w:tblPr>
        <w:tblpPr w:leftFromText="180" w:rightFromText="180" w:vertAnchor="text" w:horzAnchor="margin" w:tblpY="175"/>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80"/>
        <w:gridCol w:w="1170"/>
        <w:gridCol w:w="1260"/>
        <w:gridCol w:w="1260"/>
        <w:gridCol w:w="1260"/>
        <w:gridCol w:w="1440"/>
      </w:tblGrid>
      <w:tr w:rsidR="00A013FD" w:rsidRPr="00A013FD" w14:paraId="73030582" w14:textId="77777777" w:rsidTr="00BF604E">
        <w:trPr>
          <w:tblHeader/>
          <w:ins w:id="11486" w:author="Ross Norsworthy" w:date="2020-03-20T00:52:00Z"/>
        </w:trPr>
        <w:tc>
          <w:tcPr>
            <w:tcW w:w="1255" w:type="dxa"/>
            <w:shd w:val="clear" w:color="auto" w:fill="00558C"/>
          </w:tcPr>
          <w:p w14:paraId="18E583F0" w14:textId="77777777" w:rsidR="00A013FD" w:rsidRPr="00A013FD" w:rsidRDefault="00A013FD" w:rsidP="00A013FD">
            <w:pPr>
              <w:keepNext/>
              <w:spacing w:before="80" w:after="80"/>
              <w:jc w:val="center"/>
              <w:rPr>
                <w:ins w:id="11487" w:author="Ross Norsworthy" w:date="2020-03-20T00:52:00Z"/>
                <w:rFonts w:ascii="Times New Roman Bold" w:hAnsi="Times New Roman Bold" w:cs="Times New Roman Bold"/>
                <w:b/>
                <w:sz w:val="20"/>
              </w:rPr>
            </w:pPr>
            <w:ins w:id="11488" w:author="Ross Norsworthy" w:date="2020-03-20T00:52:00Z">
              <w:r w:rsidRPr="00A013FD">
                <w:rPr>
                  <w:rFonts w:ascii="Times New Roman Bold" w:hAnsi="Times New Roman Bold" w:cs="Times New Roman Bold"/>
                  <w:b/>
                  <w:sz w:val="20"/>
                </w:rPr>
                <w:t>Receiver parameters</w:t>
              </w:r>
            </w:ins>
          </w:p>
        </w:tc>
        <w:tc>
          <w:tcPr>
            <w:tcW w:w="7470" w:type="dxa"/>
            <w:gridSpan w:val="6"/>
            <w:shd w:val="clear" w:color="auto" w:fill="00558C"/>
          </w:tcPr>
          <w:p w14:paraId="380355E5" w14:textId="77777777" w:rsidR="00A013FD" w:rsidRPr="00A013FD" w:rsidRDefault="00A013FD" w:rsidP="00A013FD">
            <w:pPr>
              <w:keepNext/>
              <w:spacing w:before="80" w:after="80"/>
              <w:jc w:val="center"/>
              <w:rPr>
                <w:ins w:id="11489" w:author="Ross Norsworthy" w:date="2020-03-20T00:52:00Z"/>
                <w:rFonts w:ascii="Times New Roman Bold" w:hAnsi="Times New Roman Bold" w:cs="Times New Roman Bold"/>
                <w:b/>
                <w:sz w:val="20"/>
              </w:rPr>
            </w:pPr>
            <w:ins w:id="11490" w:author="Ross Norsworthy" w:date="2020-03-20T00:52:00Z">
              <w:r w:rsidRPr="00A013FD">
                <w:rPr>
                  <w:rFonts w:ascii="Times New Roman Bold" w:hAnsi="Times New Roman Bold" w:cs="Times New Roman Bold"/>
                  <w:b/>
                  <w:sz w:val="20"/>
                </w:rPr>
                <w:t>Requirements</w:t>
              </w:r>
            </w:ins>
          </w:p>
        </w:tc>
      </w:tr>
      <w:tr w:rsidR="00A013FD" w:rsidRPr="00A013FD" w14:paraId="2F66BD33" w14:textId="77777777" w:rsidTr="00BF604E">
        <w:trPr>
          <w:tblHeader/>
          <w:ins w:id="11491" w:author="Ross Norsworthy" w:date="2020-03-20T00:52:00Z"/>
        </w:trPr>
        <w:tc>
          <w:tcPr>
            <w:tcW w:w="1255" w:type="dxa"/>
            <w:shd w:val="clear" w:color="auto" w:fill="00558C"/>
          </w:tcPr>
          <w:p w14:paraId="55F74BD4" w14:textId="77777777" w:rsidR="00A013FD" w:rsidRPr="00A013FD" w:rsidRDefault="00A013FD" w:rsidP="00A013FD">
            <w:pPr>
              <w:keepNext/>
              <w:spacing w:before="80" w:after="80"/>
              <w:jc w:val="center"/>
              <w:rPr>
                <w:ins w:id="11492" w:author="Ross Norsworthy" w:date="2020-03-20T00:52:00Z"/>
                <w:rFonts w:ascii="Times New Roman Bold" w:hAnsi="Times New Roman Bold" w:cs="Times New Roman Bold"/>
                <w:b/>
                <w:sz w:val="20"/>
              </w:rPr>
            </w:pPr>
          </w:p>
        </w:tc>
        <w:tc>
          <w:tcPr>
            <w:tcW w:w="1080" w:type="dxa"/>
            <w:shd w:val="clear" w:color="auto" w:fill="00558C"/>
          </w:tcPr>
          <w:p w14:paraId="0B24EABF" w14:textId="77777777" w:rsidR="00A013FD" w:rsidRPr="00A013FD" w:rsidRDefault="00A013FD" w:rsidP="00A013FD">
            <w:pPr>
              <w:keepNext/>
              <w:spacing w:before="80" w:after="80"/>
              <w:jc w:val="center"/>
              <w:rPr>
                <w:ins w:id="11493" w:author="Ross Norsworthy" w:date="2020-03-20T00:52:00Z"/>
                <w:rFonts w:ascii="Times New Roman Bold" w:hAnsi="Times New Roman Bold" w:cs="Times New Roman Bold"/>
                <w:b/>
                <w:sz w:val="20"/>
              </w:rPr>
            </w:pPr>
            <w:ins w:id="11494" w:author="Ross Norsworthy" w:date="2020-03-20T00:52:00Z">
              <w:r w:rsidRPr="00A013FD">
                <w:rPr>
                  <w:rFonts w:ascii="Times New Roman Bold" w:hAnsi="Times New Roman Bold" w:cs="Times New Roman Bold"/>
                  <w:b/>
                  <w:sz w:val="20"/>
                </w:rPr>
                <w:t>LinkID 11</w:t>
              </w:r>
            </w:ins>
          </w:p>
        </w:tc>
        <w:tc>
          <w:tcPr>
            <w:tcW w:w="1170" w:type="dxa"/>
            <w:shd w:val="clear" w:color="auto" w:fill="00558C"/>
          </w:tcPr>
          <w:p w14:paraId="224E55FD" w14:textId="77777777" w:rsidR="00A013FD" w:rsidRPr="00A013FD" w:rsidRDefault="00A013FD" w:rsidP="00A013FD">
            <w:pPr>
              <w:keepNext/>
              <w:spacing w:before="80" w:after="80"/>
              <w:jc w:val="center"/>
              <w:rPr>
                <w:ins w:id="11495" w:author="Ross Norsworthy" w:date="2020-03-20T00:52:00Z"/>
                <w:rFonts w:ascii="Times New Roman Bold" w:hAnsi="Times New Roman Bold" w:cs="Times New Roman Bold"/>
                <w:b/>
                <w:sz w:val="20"/>
              </w:rPr>
            </w:pPr>
            <w:ins w:id="11496" w:author="Ross Norsworthy" w:date="2020-03-20T00:52:00Z">
              <w:r w:rsidRPr="00A013FD">
                <w:rPr>
                  <w:rFonts w:ascii="Times New Roman Bold" w:hAnsi="Times New Roman Bold" w:cs="Times New Roman Bold"/>
                  <w:b/>
                  <w:sz w:val="20"/>
                </w:rPr>
                <w:t>LinkID 13</w:t>
              </w:r>
            </w:ins>
          </w:p>
        </w:tc>
        <w:tc>
          <w:tcPr>
            <w:tcW w:w="1260" w:type="dxa"/>
            <w:shd w:val="clear" w:color="auto" w:fill="00558C"/>
          </w:tcPr>
          <w:p w14:paraId="32459205" w14:textId="77777777" w:rsidR="00A013FD" w:rsidRPr="00A013FD" w:rsidRDefault="00A013FD" w:rsidP="00A013FD">
            <w:pPr>
              <w:keepNext/>
              <w:spacing w:before="80" w:after="80"/>
              <w:jc w:val="center"/>
              <w:rPr>
                <w:ins w:id="11497" w:author="Ross Norsworthy" w:date="2020-03-20T00:52:00Z"/>
                <w:rFonts w:ascii="Times New Roman Bold" w:hAnsi="Times New Roman Bold" w:cs="Times New Roman Bold"/>
                <w:b/>
                <w:sz w:val="20"/>
              </w:rPr>
            </w:pPr>
            <w:ins w:id="11498" w:author="Ross Norsworthy" w:date="2020-03-20T00:52:00Z">
              <w:r w:rsidRPr="00A013FD">
                <w:rPr>
                  <w:rFonts w:ascii="Times New Roman Bold" w:hAnsi="Times New Roman Bold" w:cs="Times New Roman Bold"/>
                  <w:b/>
                  <w:sz w:val="20"/>
                </w:rPr>
                <w:t>LinkID 14</w:t>
              </w:r>
            </w:ins>
          </w:p>
        </w:tc>
        <w:tc>
          <w:tcPr>
            <w:tcW w:w="1260" w:type="dxa"/>
            <w:shd w:val="clear" w:color="auto" w:fill="00558C"/>
          </w:tcPr>
          <w:p w14:paraId="31FF8BC1" w14:textId="77777777" w:rsidR="00A013FD" w:rsidRPr="00A013FD" w:rsidRDefault="00A013FD" w:rsidP="00A013FD">
            <w:pPr>
              <w:keepNext/>
              <w:spacing w:before="80" w:after="80"/>
              <w:jc w:val="center"/>
              <w:rPr>
                <w:ins w:id="11499" w:author="Ross Norsworthy" w:date="2020-03-20T00:52:00Z"/>
                <w:rFonts w:ascii="Times New Roman Bold" w:hAnsi="Times New Roman Bold" w:cs="Times New Roman Bold"/>
                <w:b/>
                <w:sz w:val="20"/>
              </w:rPr>
            </w:pPr>
            <w:ins w:id="11500" w:author="Ross Norsworthy" w:date="2020-03-20T00:52:00Z">
              <w:r w:rsidRPr="00A013FD">
                <w:rPr>
                  <w:rFonts w:ascii="Times New Roman Bold" w:hAnsi="Times New Roman Bold" w:cs="Times New Roman Bold"/>
                  <w:b/>
                  <w:sz w:val="20"/>
                </w:rPr>
                <w:t>LinkID 16</w:t>
              </w:r>
            </w:ins>
          </w:p>
        </w:tc>
        <w:tc>
          <w:tcPr>
            <w:tcW w:w="1260" w:type="dxa"/>
            <w:shd w:val="clear" w:color="auto" w:fill="00558C"/>
          </w:tcPr>
          <w:p w14:paraId="33A13EF6" w14:textId="77777777" w:rsidR="00A013FD" w:rsidRPr="00A013FD" w:rsidRDefault="00A013FD" w:rsidP="00A013FD">
            <w:pPr>
              <w:keepNext/>
              <w:spacing w:before="80" w:after="80"/>
              <w:jc w:val="center"/>
              <w:rPr>
                <w:ins w:id="11501" w:author="Ross Norsworthy" w:date="2020-03-20T00:52:00Z"/>
                <w:rFonts w:ascii="Times New Roman Bold" w:hAnsi="Times New Roman Bold" w:cs="Times New Roman Bold"/>
                <w:b/>
                <w:sz w:val="20"/>
              </w:rPr>
            </w:pPr>
            <w:ins w:id="11502" w:author="Ross Norsworthy" w:date="2020-03-20T00:52:00Z">
              <w:r w:rsidRPr="00A013FD">
                <w:rPr>
                  <w:rFonts w:ascii="Times New Roman Bold" w:hAnsi="Times New Roman Bold" w:cs="Times New Roman Bold"/>
                  <w:b/>
                  <w:sz w:val="20"/>
                </w:rPr>
                <w:t>LinkID 17</w:t>
              </w:r>
            </w:ins>
          </w:p>
        </w:tc>
        <w:tc>
          <w:tcPr>
            <w:tcW w:w="1440" w:type="dxa"/>
            <w:shd w:val="clear" w:color="auto" w:fill="00558C"/>
          </w:tcPr>
          <w:p w14:paraId="4BF920A8" w14:textId="77777777" w:rsidR="00A013FD" w:rsidRPr="00A013FD" w:rsidRDefault="00A013FD" w:rsidP="00A013FD">
            <w:pPr>
              <w:keepNext/>
              <w:spacing w:before="80" w:after="80"/>
              <w:jc w:val="center"/>
              <w:rPr>
                <w:ins w:id="11503" w:author="Ross Norsworthy" w:date="2020-03-20T00:52:00Z"/>
                <w:rFonts w:ascii="Times New Roman Bold" w:hAnsi="Times New Roman Bold" w:cs="Times New Roman Bold"/>
                <w:b/>
                <w:sz w:val="20"/>
              </w:rPr>
            </w:pPr>
            <w:ins w:id="11504" w:author="Ross Norsworthy" w:date="2020-03-20T00:52:00Z">
              <w:r w:rsidRPr="00A013FD">
                <w:rPr>
                  <w:rFonts w:ascii="Times New Roman Bold" w:hAnsi="Times New Roman Bold" w:cs="Times New Roman Bold"/>
                  <w:b/>
                  <w:sz w:val="20"/>
                </w:rPr>
                <w:t>LinkID 19</w:t>
              </w:r>
            </w:ins>
          </w:p>
        </w:tc>
      </w:tr>
      <w:tr w:rsidR="00A013FD" w:rsidRPr="00A013FD" w14:paraId="3B133E4B" w14:textId="77777777" w:rsidTr="00BF604E">
        <w:trPr>
          <w:ins w:id="11505" w:author="Ross Norsworthy" w:date="2020-03-20T00:52:00Z"/>
        </w:trPr>
        <w:tc>
          <w:tcPr>
            <w:tcW w:w="1255" w:type="dxa"/>
          </w:tcPr>
          <w:p w14:paraId="137524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1506" w:author="Ross Norsworthy" w:date="2020-03-20T00:52:00Z"/>
                <w:sz w:val="20"/>
              </w:rPr>
            </w:pPr>
            <w:ins w:id="11507" w:author="Ross Norsworthy" w:date="2020-03-20T00:52:00Z">
              <w:r w:rsidRPr="00A013FD">
                <w:rPr>
                  <w:sz w:val="20"/>
                </w:rPr>
                <w:t xml:space="preserve">Sensitivity </w:t>
              </w:r>
            </w:ins>
          </w:p>
        </w:tc>
        <w:tc>
          <w:tcPr>
            <w:tcW w:w="1080" w:type="dxa"/>
          </w:tcPr>
          <w:p w14:paraId="0FF878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08" w:author="Ross Norsworthy" w:date="2020-03-20T00:52:00Z"/>
                <w:sz w:val="20"/>
              </w:rPr>
            </w:pPr>
            <w:ins w:id="11509" w:author="Ross Norsworthy" w:date="2020-03-20T00:52:00Z">
              <w:r w:rsidRPr="00A013FD">
                <w:rPr>
                  <w:sz w:val="20"/>
                </w:rPr>
                <w:t>1% PER @ −111 dBm</w:t>
              </w:r>
            </w:ins>
          </w:p>
        </w:tc>
        <w:tc>
          <w:tcPr>
            <w:tcW w:w="1170" w:type="dxa"/>
          </w:tcPr>
          <w:p w14:paraId="4A2F12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10" w:author="Ross Norsworthy" w:date="2020-03-20T00:52:00Z"/>
                <w:sz w:val="20"/>
              </w:rPr>
            </w:pPr>
            <w:ins w:id="11511" w:author="Ross Norsworthy" w:date="2020-03-20T00:52:00Z">
              <w:r w:rsidRPr="00A013FD">
                <w:rPr>
                  <w:sz w:val="20"/>
                </w:rPr>
                <w:t>1% PER @ −108 dBm</w:t>
              </w:r>
            </w:ins>
          </w:p>
        </w:tc>
        <w:tc>
          <w:tcPr>
            <w:tcW w:w="1260" w:type="dxa"/>
          </w:tcPr>
          <w:p w14:paraId="0AE0F7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12" w:author="Ross Norsworthy" w:date="2020-03-20T00:52:00Z"/>
                <w:sz w:val="20"/>
              </w:rPr>
            </w:pPr>
            <w:ins w:id="11513" w:author="Ross Norsworthy" w:date="2020-03-20T00:52:00Z">
              <w:r w:rsidRPr="00A013FD">
                <w:rPr>
                  <w:sz w:val="20"/>
                </w:rPr>
                <w:t>1% PER @ −108 dBm</w:t>
              </w:r>
            </w:ins>
          </w:p>
        </w:tc>
        <w:tc>
          <w:tcPr>
            <w:tcW w:w="1260" w:type="dxa"/>
          </w:tcPr>
          <w:p w14:paraId="738C17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14" w:author="Ross Norsworthy" w:date="2020-03-20T00:52:00Z"/>
                <w:sz w:val="20"/>
              </w:rPr>
            </w:pPr>
            <w:ins w:id="11515" w:author="Ross Norsworthy" w:date="2020-03-20T00:52:00Z">
              <w:r w:rsidRPr="00A013FD">
                <w:rPr>
                  <w:sz w:val="20"/>
                </w:rPr>
                <w:t>1% PER @ −105 dBm</w:t>
              </w:r>
            </w:ins>
          </w:p>
        </w:tc>
        <w:tc>
          <w:tcPr>
            <w:tcW w:w="1260" w:type="dxa"/>
          </w:tcPr>
          <w:p w14:paraId="607132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16" w:author="Ross Norsworthy" w:date="2020-03-20T00:52:00Z"/>
                <w:sz w:val="20"/>
              </w:rPr>
            </w:pPr>
            <w:ins w:id="11517" w:author="Ross Norsworthy" w:date="2020-03-20T00:52:00Z">
              <w:r w:rsidRPr="00A013FD">
                <w:rPr>
                  <w:sz w:val="20"/>
                </w:rPr>
                <w:t>1% PER @ −105 dBm</w:t>
              </w:r>
            </w:ins>
          </w:p>
        </w:tc>
        <w:tc>
          <w:tcPr>
            <w:tcW w:w="1440" w:type="dxa"/>
          </w:tcPr>
          <w:p w14:paraId="7199F9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1518" w:author="Ross Norsworthy" w:date="2020-03-20T00:52:00Z"/>
                <w:sz w:val="20"/>
              </w:rPr>
            </w:pPr>
            <w:ins w:id="11519" w:author="Ross Norsworthy" w:date="2020-03-20T00:52:00Z">
              <w:r w:rsidRPr="00A013FD">
                <w:rPr>
                  <w:sz w:val="20"/>
                </w:rPr>
                <w:t>1% PER @ −102 dBm</w:t>
              </w:r>
            </w:ins>
          </w:p>
        </w:tc>
      </w:tr>
    </w:tbl>
    <w:p w14:paraId="6C49A746" w14:textId="77777777" w:rsidR="00A013FD" w:rsidRPr="00A013FD" w:rsidRDefault="00A013FD" w:rsidP="00A013FD">
      <w:pPr>
        <w:keepNext/>
        <w:keepLines/>
        <w:spacing w:before="0" w:after="120"/>
        <w:jc w:val="center"/>
        <w:rPr>
          <w:ins w:id="11520" w:author="Ross Norsworthy" w:date="2020-03-20T00:52:00Z"/>
          <w:rFonts w:ascii="Times New Roman Bold" w:hAnsi="Times New Roman Bold"/>
          <w:b/>
          <w:sz w:val="20"/>
        </w:rPr>
      </w:pPr>
    </w:p>
    <w:p w14:paraId="60A31513" w14:textId="77777777" w:rsidR="00A013FD" w:rsidRPr="00A013FD" w:rsidRDefault="00A013FD" w:rsidP="00A013FD">
      <w:pPr>
        <w:keepNext/>
        <w:spacing w:before="80" w:after="80"/>
        <w:jc w:val="center"/>
        <w:rPr>
          <w:ins w:id="11521" w:author="Ross Norsworthy" w:date="2020-03-20T00:52:00Z"/>
          <w:rFonts w:ascii="Times New Roman Bold" w:hAnsi="Times New Roman Bold" w:cs="Times New Roman Bold"/>
          <w:b/>
          <w:sz w:val="20"/>
        </w:rPr>
      </w:pPr>
    </w:p>
    <w:p w14:paraId="6B6C626D" w14:textId="77777777" w:rsidR="00A013FD" w:rsidRPr="00A013FD" w:rsidRDefault="00A013FD" w:rsidP="00A013FD">
      <w:pPr>
        <w:rPr>
          <w:ins w:id="11522" w:author="Ross Norsworthy" w:date="2020-03-20T00:52:00Z"/>
        </w:rPr>
      </w:pPr>
    </w:p>
    <w:p w14:paraId="3808D859" w14:textId="77777777" w:rsidR="00A013FD" w:rsidRPr="00A013FD" w:rsidRDefault="00A013FD" w:rsidP="00A013FD">
      <w:pPr>
        <w:rPr>
          <w:ins w:id="11523" w:author="Ross Norsworthy" w:date="2020-03-20T00:52:00Z"/>
        </w:rPr>
      </w:pPr>
    </w:p>
    <w:p w14:paraId="4660A5C6" w14:textId="77777777" w:rsidR="00A013FD" w:rsidRPr="00A013FD" w:rsidRDefault="00A013FD" w:rsidP="00A013FD">
      <w:pPr>
        <w:rPr>
          <w:ins w:id="11524" w:author="Ross Norsworthy" w:date="2020-03-20T00:52:00Z"/>
        </w:rPr>
      </w:pPr>
    </w:p>
    <w:p w14:paraId="04C475CC" w14:textId="77777777" w:rsidR="00A013FD" w:rsidRPr="00A013FD" w:rsidRDefault="00A013FD" w:rsidP="00A013FD">
      <w:pPr>
        <w:rPr>
          <w:ins w:id="11525" w:author="Ross Norsworthy" w:date="2020-03-20T00:52:00Z"/>
        </w:rPr>
      </w:pPr>
    </w:p>
    <w:p w14:paraId="7FE7D6EA" w14:textId="77777777" w:rsidR="00A013FD" w:rsidRPr="00A013FD" w:rsidRDefault="00A013FD" w:rsidP="00DB1F48">
      <w:pPr>
        <w:pStyle w:val="Tablefin"/>
        <w:rPr>
          <w:ins w:id="11526" w:author="Ross Norsworthy" w:date="2020-03-20T00:52:00Z"/>
        </w:rPr>
      </w:pPr>
    </w:p>
    <w:p w14:paraId="7C2CDDF8" w14:textId="77777777" w:rsidR="00A013FD" w:rsidRPr="00A013FD" w:rsidRDefault="00A013FD" w:rsidP="00DB1F48">
      <w:pPr>
        <w:pStyle w:val="Tablefin"/>
        <w:rPr>
          <w:ins w:id="11527" w:author="Ross Norsworthy" w:date="2020-03-20T00:52:00Z"/>
        </w:rPr>
      </w:pPr>
    </w:p>
    <w:p w14:paraId="604C62CF" w14:textId="4F736FD0" w:rsidR="00A013FD" w:rsidRPr="00A013FD" w:rsidRDefault="00583126" w:rsidP="00E92936">
      <w:pPr>
        <w:pStyle w:val="Heading2"/>
        <w:rPr>
          <w:ins w:id="11528" w:author="Ross Norsworthy" w:date="2020-03-20T00:52:00Z"/>
          <w:rFonts w:eastAsiaTheme="minorHAnsi"/>
        </w:rPr>
      </w:pPr>
      <w:bookmarkStart w:id="11529" w:name="_Toc35545368"/>
      <w:ins w:id="11530" w:author="Song, Xiaojing" w:date="2020-08-21T12:43:00Z">
        <w:del w:id="11531" w:author="USA Editor 2021" w:date="2020-12-11T11:47:00Z">
          <w:r w:rsidRPr="00E92936" w:rsidDel="00E92936">
            <w:rPr>
              <w:rFonts w:eastAsiaTheme="minorHAnsi"/>
              <w:szCs w:val="24"/>
              <w:highlight w:val="green"/>
            </w:rPr>
            <w:delText>C</w:delText>
          </w:r>
          <w:r w:rsidDel="00E92936">
            <w:rPr>
              <w:rFonts w:eastAsiaTheme="minorHAnsi"/>
              <w:szCs w:val="24"/>
            </w:rPr>
            <w:delText xml:space="preserve"> </w:delText>
          </w:r>
        </w:del>
      </w:ins>
      <w:ins w:id="11532" w:author="Song, Xiaojing" w:date="2020-08-24T12:39:00Z">
        <w:r w:rsidR="00983074">
          <w:rPr>
            <w:rFonts w:eastAsiaTheme="minorHAnsi"/>
            <w:szCs w:val="24"/>
          </w:rPr>
          <w:t>3</w:t>
        </w:r>
      </w:ins>
      <w:ins w:id="11533" w:author="Song, Xiaojing" w:date="2020-08-21T12:43:00Z">
        <w:r>
          <w:rPr>
            <w:rFonts w:eastAsiaTheme="minorHAnsi"/>
            <w:szCs w:val="24"/>
          </w:rPr>
          <w:t>.6</w:t>
        </w:r>
        <w:r>
          <w:rPr>
            <w:rFonts w:eastAsiaTheme="minorHAnsi"/>
            <w:szCs w:val="24"/>
          </w:rPr>
          <w:tab/>
        </w:r>
      </w:ins>
      <w:ins w:id="11534" w:author="Ross Norsworthy" w:date="2020-03-20T00:52:00Z">
        <w:r w:rsidR="00A013FD" w:rsidRPr="00A013FD">
          <w:rPr>
            <w:rFonts w:eastAsiaTheme="minorHAnsi"/>
          </w:rPr>
          <w:t>Symbol timing accuracy</w:t>
        </w:r>
        <w:bookmarkEnd w:id="11529"/>
      </w:ins>
    </w:p>
    <w:p w14:paraId="6D7798CE" w14:textId="3E91172A" w:rsidR="00A013FD" w:rsidRPr="00A013FD" w:rsidRDefault="00A013FD" w:rsidP="00A013FD">
      <w:pPr>
        <w:spacing w:after="120"/>
        <w:rPr>
          <w:ins w:id="11535" w:author="Ross Norsworthy" w:date="2020-03-20T00:52:00Z"/>
        </w:rPr>
      </w:pPr>
      <w:ins w:id="11536" w:author="Ross Norsworthy" w:date="2020-03-20T00:52:00Z">
        <w:r w:rsidRPr="00A013FD">
          <w:t xml:space="preserve">Refer to Annex </w:t>
        </w:r>
      </w:ins>
      <w:ins w:id="11537" w:author="USA Editor 2021" w:date="2020-12-11T11:48:00Z">
        <w:r w:rsidR="00E92936" w:rsidRPr="00E92936">
          <w:rPr>
            <w:highlight w:val="green"/>
          </w:rPr>
          <w:t>2</w:t>
        </w:r>
      </w:ins>
      <w:ins w:id="11538" w:author="Ross Norsworthy" w:date="2020-03-20T00:52:00Z">
        <w:del w:id="11539" w:author="USA Editor 2021" w:date="2020-12-11T11:48:00Z">
          <w:r w:rsidRPr="00E92936" w:rsidDel="00E92936">
            <w:rPr>
              <w:highlight w:val="green"/>
            </w:rPr>
            <w:delText>A</w:delText>
          </w:r>
        </w:del>
        <w:r w:rsidRPr="00A013FD">
          <w:t>.</w:t>
        </w:r>
      </w:ins>
    </w:p>
    <w:p w14:paraId="202E0F79" w14:textId="6D732457" w:rsidR="00A013FD" w:rsidRPr="00A013FD" w:rsidRDefault="00583126" w:rsidP="00E92936">
      <w:pPr>
        <w:pStyle w:val="Heading2"/>
        <w:rPr>
          <w:ins w:id="11540" w:author="Ross Norsworthy" w:date="2020-03-20T00:52:00Z"/>
          <w:rFonts w:eastAsiaTheme="minorHAnsi"/>
        </w:rPr>
      </w:pPr>
      <w:bookmarkStart w:id="11541" w:name="_Toc35545369"/>
      <w:ins w:id="11542" w:author="Song, Xiaojing" w:date="2020-08-21T12:43:00Z">
        <w:del w:id="11543" w:author="USA Editor 2021" w:date="2020-12-11T11:47:00Z">
          <w:r w:rsidRPr="00E92936" w:rsidDel="00E92936">
            <w:rPr>
              <w:rFonts w:eastAsiaTheme="minorHAnsi"/>
              <w:szCs w:val="24"/>
              <w:highlight w:val="green"/>
            </w:rPr>
            <w:delText>C</w:delText>
          </w:r>
          <w:r w:rsidDel="00E92936">
            <w:rPr>
              <w:rFonts w:eastAsiaTheme="minorHAnsi"/>
              <w:szCs w:val="24"/>
            </w:rPr>
            <w:delText xml:space="preserve"> </w:delText>
          </w:r>
        </w:del>
      </w:ins>
      <w:ins w:id="11544" w:author="Song, Xiaojing" w:date="2020-08-24T12:39:00Z">
        <w:r w:rsidR="00983074">
          <w:rPr>
            <w:rFonts w:eastAsiaTheme="minorHAnsi"/>
            <w:szCs w:val="24"/>
          </w:rPr>
          <w:t>3</w:t>
        </w:r>
      </w:ins>
      <w:ins w:id="11545" w:author="Song, Xiaojing" w:date="2020-08-21T12:43:00Z">
        <w:r>
          <w:rPr>
            <w:rFonts w:eastAsiaTheme="minorHAnsi"/>
            <w:szCs w:val="24"/>
          </w:rPr>
          <w:t>.7</w:t>
        </w:r>
        <w:r>
          <w:rPr>
            <w:rFonts w:eastAsiaTheme="minorHAnsi"/>
            <w:szCs w:val="24"/>
          </w:rPr>
          <w:tab/>
        </w:r>
      </w:ins>
      <w:ins w:id="11546" w:author="Ross Norsworthy" w:date="2020-03-20T00:52:00Z">
        <w:r w:rsidR="00A013FD" w:rsidRPr="00A013FD">
          <w:rPr>
            <w:rFonts w:eastAsiaTheme="minorHAnsi"/>
          </w:rPr>
          <w:t>Transmitter timing jitter</w:t>
        </w:r>
        <w:bookmarkEnd w:id="11541"/>
      </w:ins>
    </w:p>
    <w:p w14:paraId="22145985" w14:textId="2D3889F9" w:rsidR="00A013FD" w:rsidRPr="00A013FD" w:rsidRDefault="00A013FD" w:rsidP="00A013FD">
      <w:pPr>
        <w:spacing w:after="120"/>
        <w:rPr>
          <w:ins w:id="11547" w:author="Ross Norsworthy" w:date="2020-03-20T00:52:00Z"/>
        </w:rPr>
      </w:pPr>
      <w:ins w:id="11548" w:author="Ross Norsworthy" w:date="2020-03-20T00:52:00Z">
        <w:r w:rsidRPr="00A013FD">
          <w:t xml:space="preserve">Refer to Annex </w:t>
        </w:r>
      </w:ins>
      <w:ins w:id="11549" w:author="USA Editor 2021" w:date="2020-12-11T11:48:00Z">
        <w:r w:rsidR="00E92936" w:rsidRPr="00E92936">
          <w:rPr>
            <w:highlight w:val="green"/>
          </w:rPr>
          <w:t>2</w:t>
        </w:r>
      </w:ins>
      <w:ins w:id="11550" w:author="Ross Norsworthy" w:date="2020-03-20T00:52:00Z">
        <w:del w:id="11551" w:author="USA Editor 2021" w:date="2020-12-11T11:48:00Z">
          <w:r w:rsidRPr="00E92936" w:rsidDel="00E92936">
            <w:rPr>
              <w:highlight w:val="green"/>
            </w:rPr>
            <w:delText>A</w:delText>
          </w:r>
        </w:del>
        <w:r w:rsidRPr="00A013FD">
          <w:t>.</w:t>
        </w:r>
      </w:ins>
    </w:p>
    <w:p w14:paraId="01BAFE84" w14:textId="1A1E2C20" w:rsidR="00A013FD" w:rsidRPr="00A013FD" w:rsidRDefault="00583126" w:rsidP="00E92936">
      <w:pPr>
        <w:pStyle w:val="Heading2"/>
        <w:rPr>
          <w:ins w:id="11552" w:author="Ross Norsworthy" w:date="2020-03-20T00:52:00Z"/>
          <w:rFonts w:eastAsiaTheme="minorHAnsi"/>
        </w:rPr>
      </w:pPr>
      <w:bookmarkStart w:id="11553" w:name="_Toc35545370"/>
      <w:ins w:id="11554" w:author="Song, Xiaojing" w:date="2020-08-21T12:43:00Z">
        <w:del w:id="11555" w:author="USA Editor 2021" w:date="2020-12-11T11:47:00Z">
          <w:r w:rsidRPr="00E92936" w:rsidDel="00E92936">
            <w:rPr>
              <w:rFonts w:eastAsiaTheme="minorHAnsi"/>
              <w:szCs w:val="24"/>
              <w:highlight w:val="green"/>
            </w:rPr>
            <w:delText>C</w:delText>
          </w:r>
          <w:r w:rsidDel="00E92936">
            <w:rPr>
              <w:rFonts w:eastAsiaTheme="minorHAnsi"/>
              <w:szCs w:val="24"/>
            </w:rPr>
            <w:delText xml:space="preserve"> </w:delText>
          </w:r>
        </w:del>
      </w:ins>
      <w:ins w:id="11556" w:author="Song, Xiaojing" w:date="2020-08-24T12:39:00Z">
        <w:r w:rsidR="00983074">
          <w:rPr>
            <w:rFonts w:eastAsiaTheme="minorHAnsi"/>
            <w:szCs w:val="24"/>
          </w:rPr>
          <w:t>3</w:t>
        </w:r>
      </w:ins>
      <w:ins w:id="11557" w:author="Song, Xiaojing" w:date="2020-08-21T12:43:00Z">
        <w:r>
          <w:rPr>
            <w:rFonts w:eastAsiaTheme="minorHAnsi"/>
            <w:szCs w:val="24"/>
          </w:rPr>
          <w:t>.8</w:t>
        </w:r>
        <w:r>
          <w:rPr>
            <w:rFonts w:eastAsiaTheme="minorHAnsi"/>
            <w:szCs w:val="24"/>
          </w:rPr>
          <w:tab/>
        </w:r>
      </w:ins>
      <w:ins w:id="11558" w:author="Ross Norsworthy" w:date="2020-03-20T00:52:00Z">
        <w:r w:rsidR="00A013FD" w:rsidRPr="00A013FD">
          <w:rPr>
            <w:rFonts w:eastAsiaTheme="minorHAnsi"/>
          </w:rPr>
          <w:t>Slot transmission accuracy at the output</w:t>
        </w:r>
        <w:bookmarkEnd w:id="11553"/>
      </w:ins>
    </w:p>
    <w:p w14:paraId="7DC2AE18" w14:textId="63B72C8C" w:rsidR="00A013FD" w:rsidRPr="00A013FD" w:rsidRDefault="00A013FD" w:rsidP="00A013FD">
      <w:pPr>
        <w:spacing w:after="120"/>
        <w:rPr>
          <w:ins w:id="11559" w:author="Ross Norsworthy" w:date="2020-03-20T00:52:00Z"/>
        </w:rPr>
      </w:pPr>
      <w:ins w:id="11560" w:author="Ross Norsworthy" w:date="2020-03-20T00:52:00Z">
        <w:r w:rsidRPr="00A013FD">
          <w:t xml:space="preserve">Refer to Annex </w:t>
        </w:r>
      </w:ins>
      <w:ins w:id="11561" w:author="USA Editor 2021" w:date="2020-12-11T11:48:00Z">
        <w:r w:rsidR="00E92936" w:rsidRPr="00E92936">
          <w:rPr>
            <w:highlight w:val="green"/>
          </w:rPr>
          <w:t>2</w:t>
        </w:r>
      </w:ins>
      <w:ins w:id="11562" w:author="Ross Norsworthy" w:date="2020-03-20T00:52:00Z">
        <w:del w:id="11563" w:author="USA Editor 2021" w:date="2020-12-11T11:48:00Z">
          <w:r w:rsidRPr="00E92936" w:rsidDel="00E92936">
            <w:rPr>
              <w:highlight w:val="green"/>
            </w:rPr>
            <w:delText>A</w:delText>
          </w:r>
        </w:del>
        <w:r w:rsidRPr="00A013FD">
          <w:t>.</w:t>
        </w:r>
      </w:ins>
    </w:p>
    <w:p w14:paraId="309DCC01" w14:textId="128F7A81" w:rsidR="00A013FD" w:rsidRPr="00A013FD" w:rsidRDefault="00583126" w:rsidP="00E92936">
      <w:pPr>
        <w:pStyle w:val="Heading2"/>
        <w:rPr>
          <w:ins w:id="11564" w:author="Ross Norsworthy" w:date="2020-03-20T00:52:00Z"/>
          <w:rFonts w:eastAsiaTheme="minorHAnsi"/>
        </w:rPr>
      </w:pPr>
      <w:bookmarkStart w:id="11565" w:name="_Toc35545371"/>
      <w:ins w:id="11566" w:author="Song, Xiaojing" w:date="2020-08-21T12:43:00Z">
        <w:del w:id="11567" w:author="USA Editor 2021" w:date="2020-12-11T11:48:00Z">
          <w:r w:rsidRPr="00E92936" w:rsidDel="00E92936">
            <w:rPr>
              <w:rFonts w:eastAsiaTheme="minorHAnsi"/>
              <w:szCs w:val="24"/>
              <w:highlight w:val="green"/>
            </w:rPr>
            <w:delText>C</w:delText>
          </w:r>
          <w:r w:rsidDel="00E92936">
            <w:rPr>
              <w:rFonts w:eastAsiaTheme="minorHAnsi"/>
              <w:szCs w:val="24"/>
            </w:rPr>
            <w:delText xml:space="preserve"> </w:delText>
          </w:r>
        </w:del>
      </w:ins>
      <w:ins w:id="11568" w:author="Song, Xiaojing" w:date="2020-08-24T12:39:00Z">
        <w:r w:rsidR="00983074">
          <w:rPr>
            <w:rFonts w:eastAsiaTheme="minorHAnsi"/>
            <w:szCs w:val="24"/>
          </w:rPr>
          <w:t>3</w:t>
        </w:r>
      </w:ins>
      <w:ins w:id="11569" w:author="Song, Xiaojing" w:date="2020-08-21T12:43:00Z">
        <w:r>
          <w:rPr>
            <w:rFonts w:eastAsiaTheme="minorHAnsi"/>
            <w:szCs w:val="24"/>
          </w:rPr>
          <w:t>.9</w:t>
        </w:r>
        <w:r>
          <w:rPr>
            <w:rFonts w:eastAsiaTheme="minorHAnsi"/>
            <w:szCs w:val="24"/>
          </w:rPr>
          <w:tab/>
        </w:r>
      </w:ins>
      <w:ins w:id="11570" w:author="Ross Norsworthy" w:date="2020-03-20T00:52:00Z">
        <w:r w:rsidR="00A013FD" w:rsidRPr="00A013FD">
          <w:rPr>
            <w:rFonts w:eastAsiaTheme="minorHAnsi"/>
          </w:rPr>
          <w:t>Frame structure</w:t>
        </w:r>
        <w:bookmarkEnd w:id="11565"/>
      </w:ins>
    </w:p>
    <w:p w14:paraId="30A80187" w14:textId="594AD143" w:rsidR="00A013FD" w:rsidRPr="00A013FD" w:rsidRDefault="00A013FD" w:rsidP="00A013FD">
      <w:pPr>
        <w:spacing w:after="120"/>
        <w:rPr>
          <w:ins w:id="11571" w:author="Ross Norsworthy" w:date="2020-03-20T00:52:00Z"/>
        </w:rPr>
      </w:pPr>
      <w:ins w:id="11572" w:author="Ross Norsworthy" w:date="2020-03-20T00:52:00Z">
        <w:r w:rsidRPr="00A013FD">
          <w:t xml:space="preserve">Refer to Annex </w:t>
        </w:r>
      </w:ins>
      <w:ins w:id="11573" w:author="USA Editor 2021" w:date="2020-12-11T11:48:00Z">
        <w:r w:rsidR="00E92936" w:rsidRPr="00E92936">
          <w:rPr>
            <w:highlight w:val="green"/>
          </w:rPr>
          <w:t>2</w:t>
        </w:r>
      </w:ins>
      <w:ins w:id="11574" w:author="Ross Norsworthy" w:date="2020-03-20T00:52:00Z">
        <w:del w:id="11575" w:author="USA Editor 2021" w:date="2020-12-11T11:48:00Z">
          <w:r w:rsidRPr="00E92936" w:rsidDel="00E92936">
            <w:rPr>
              <w:highlight w:val="green"/>
            </w:rPr>
            <w:delText>A</w:delText>
          </w:r>
        </w:del>
        <w:r w:rsidRPr="00A013FD">
          <w:t>.</w:t>
        </w:r>
      </w:ins>
    </w:p>
    <w:p w14:paraId="384F769A" w14:textId="3B827DDC" w:rsidR="00A013FD" w:rsidRPr="00A013FD" w:rsidRDefault="00032402" w:rsidP="00520609">
      <w:pPr>
        <w:pStyle w:val="Heading1"/>
        <w:rPr>
          <w:ins w:id="11576" w:author="Ross Norsworthy" w:date="2020-03-20T00:52:00Z"/>
          <w:rFonts w:eastAsiaTheme="minorHAnsi"/>
        </w:rPr>
      </w:pPr>
      <w:bookmarkStart w:id="11577" w:name="_Toc35545372"/>
      <w:bookmarkStart w:id="11578" w:name="_Ref35450339"/>
      <w:ins w:id="11579" w:author="Song, Xiaojing" w:date="2020-08-21T12:45:00Z">
        <w:del w:id="11580" w:author="USA Editor 2021" w:date="2020-12-11T13:53:00Z">
          <w:r w:rsidRPr="00BF4F2E" w:rsidDel="00BF4F2E">
            <w:rPr>
              <w:rFonts w:eastAsiaTheme="minorHAnsi"/>
              <w:highlight w:val="green"/>
            </w:rPr>
            <w:delText>C</w:delText>
          </w:r>
          <w:r w:rsidDel="00BF4F2E">
            <w:rPr>
              <w:rFonts w:eastAsiaTheme="minorHAnsi"/>
            </w:rPr>
            <w:delText xml:space="preserve"> </w:delText>
          </w:r>
        </w:del>
      </w:ins>
      <w:ins w:id="11581" w:author="Song, Xiaojing" w:date="2020-08-24T12:39:00Z">
        <w:r w:rsidR="00983074">
          <w:rPr>
            <w:rFonts w:eastAsiaTheme="minorHAnsi"/>
          </w:rPr>
          <w:t>4</w:t>
        </w:r>
      </w:ins>
      <w:ins w:id="11582" w:author="Song, Xiaojing" w:date="2020-08-21T12:45:00Z">
        <w:r>
          <w:rPr>
            <w:rFonts w:eastAsiaTheme="minorHAnsi"/>
          </w:rPr>
          <w:tab/>
        </w:r>
      </w:ins>
      <w:ins w:id="11583" w:author="Ross Norsworthy" w:date="2020-03-20T00:52:00Z">
        <w:r w:rsidR="00A013FD" w:rsidRPr="00A013FD">
          <w:rPr>
            <w:rFonts w:eastAsiaTheme="minorHAnsi"/>
          </w:rPr>
          <w:t>Link layer</w:t>
        </w:r>
        <w:bookmarkEnd w:id="11577"/>
        <w:bookmarkEnd w:id="11578"/>
      </w:ins>
    </w:p>
    <w:p w14:paraId="5B85D4A0" w14:textId="1BD6EDE7" w:rsidR="00A013FD" w:rsidRPr="00A013FD" w:rsidRDefault="00A64C07" w:rsidP="00520609">
      <w:pPr>
        <w:pStyle w:val="Heading2"/>
        <w:rPr>
          <w:ins w:id="11584" w:author="Ross Norsworthy" w:date="2020-03-20T00:52:00Z"/>
          <w:rFonts w:eastAsiaTheme="minorHAnsi"/>
        </w:rPr>
      </w:pPr>
      <w:bookmarkStart w:id="11585" w:name="_Toc35545373"/>
      <w:ins w:id="11586" w:author="Song, Xiaojing" w:date="2020-08-21T12:46:00Z">
        <w:del w:id="11587" w:author="USA Editor 2021" w:date="2020-12-11T13:53:00Z">
          <w:r w:rsidRPr="00BF4F2E" w:rsidDel="00BF4F2E">
            <w:rPr>
              <w:rFonts w:eastAsiaTheme="minorHAnsi"/>
              <w:highlight w:val="green"/>
            </w:rPr>
            <w:delText>C</w:delText>
          </w:r>
        </w:del>
      </w:ins>
      <w:ins w:id="11588" w:author="Song, Xiaojing" w:date="2020-08-21T12:55:00Z">
        <w:del w:id="11589" w:author="USA Editor 2021" w:date="2020-12-11T13:53:00Z">
          <w:r w:rsidR="006853B8" w:rsidDel="00BF4F2E">
            <w:rPr>
              <w:rFonts w:eastAsiaTheme="minorHAnsi"/>
            </w:rPr>
            <w:delText xml:space="preserve"> </w:delText>
          </w:r>
        </w:del>
      </w:ins>
      <w:ins w:id="11590" w:author="Song, Xiaojing" w:date="2020-08-24T12:39:00Z">
        <w:r w:rsidR="00983074">
          <w:rPr>
            <w:rFonts w:eastAsiaTheme="minorHAnsi"/>
          </w:rPr>
          <w:t>4</w:t>
        </w:r>
      </w:ins>
      <w:ins w:id="11591" w:author="Song, Xiaojing" w:date="2020-08-21T12:46:00Z">
        <w:r>
          <w:rPr>
            <w:rFonts w:eastAsiaTheme="minorHAnsi"/>
          </w:rPr>
          <w:t>.1</w:t>
        </w:r>
        <w:r>
          <w:rPr>
            <w:rFonts w:eastAsiaTheme="minorHAnsi"/>
          </w:rPr>
          <w:tab/>
        </w:r>
      </w:ins>
      <w:ins w:id="11592" w:author="Ross Norsworthy" w:date="2020-03-20T00:52:00Z">
        <w:r w:rsidR="00A013FD" w:rsidRPr="00A013FD">
          <w:rPr>
            <w:rFonts w:eastAsiaTheme="minorHAnsi"/>
          </w:rPr>
          <w:t>TDMA hierarchy</w:t>
        </w:r>
        <w:bookmarkEnd w:id="11585"/>
      </w:ins>
    </w:p>
    <w:p w14:paraId="383AE06F" w14:textId="77777777" w:rsidR="00A013FD" w:rsidRDefault="00A013FD" w:rsidP="00A013FD">
      <w:pPr>
        <w:spacing w:after="120"/>
        <w:rPr>
          <w:lang w:eastAsia="en-GB"/>
        </w:rPr>
      </w:pPr>
      <w:ins w:id="11593" w:author="Ross Norsworthy" w:date="2020-03-20T00:52:00Z">
        <w:r w:rsidRPr="00A013FD">
          <w:rPr>
            <w:lang w:eastAsia="en-GB"/>
          </w:rPr>
          <w:t xml:space="preserve">TDMA hierarchy describes the use of slots in a time interleaved pattern, thus non-continuous in time.  </w:t>
        </w:r>
        <w:r w:rsidRPr="00A013FD">
          <w:t>Figure 21</w:t>
        </w:r>
        <w:r w:rsidRPr="00A013FD">
          <w:rPr>
            <w:lang w:eastAsia="en-GB"/>
          </w:rPr>
          <w:t xml:space="preserve"> details the TDMA layout.  Note that the numbers inside each block indicate the slot number.   Time runs from top to bottom from left to right.</w:t>
        </w:r>
      </w:ins>
    </w:p>
    <w:p w14:paraId="45C0C1CA" w14:textId="77777777" w:rsidR="0051538E" w:rsidRDefault="0051538E" w:rsidP="00970510">
      <w:pPr>
        <w:pStyle w:val="FigureNo"/>
        <w:rPr>
          <w:lang w:val="en-US"/>
        </w:rPr>
      </w:pPr>
      <w:bookmarkStart w:id="11594" w:name="_Toc35546205"/>
      <w:ins w:id="11595" w:author="Ross Norsworthy" w:date="2020-03-20T00:52:00Z">
        <w:r w:rsidRPr="00A013FD">
          <w:rPr>
            <w:lang w:val="en-US"/>
          </w:rPr>
          <w:t>Figure 21</w:t>
        </w:r>
      </w:ins>
    </w:p>
    <w:p w14:paraId="0ED73675" w14:textId="77777777" w:rsidR="0051538E" w:rsidRPr="00A013FD" w:rsidRDefault="0051538E" w:rsidP="00081571">
      <w:pPr>
        <w:pStyle w:val="Figuretitle"/>
        <w:rPr>
          <w:ins w:id="11596" w:author="Ross Norsworthy" w:date="2020-03-20T00:52:00Z"/>
          <w:lang w:val="en-US" w:eastAsia="en-GB"/>
        </w:rPr>
      </w:pPr>
      <w:ins w:id="11597" w:author="Ross Norsworthy" w:date="2020-03-20T00:52:00Z">
        <w:r w:rsidRPr="00A013FD">
          <w:rPr>
            <w:lang w:val="en-US" w:eastAsia="en-GB"/>
          </w:rPr>
          <w:t>TDMA hierarchy</w:t>
        </w:r>
        <w:bookmarkEnd w:id="11594"/>
      </w:ins>
    </w:p>
    <w:p w14:paraId="7150D256" w14:textId="77777777" w:rsidR="00A013FD" w:rsidRPr="00A013FD" w:rsidRDefault="00A013FD" w:rsidP="00A013FD">
      <w:pPr>
        <w:spacing w:after="120"/>
        <w:rPr>
          <w:ins w:id="11598" w:author="Ross Norsworthy" w:date="2020-03-20T00:52:00Z"/>
          <w:lang w:eastAsia="en-GB"/>
        </w:rPr>
      </w:pPr>
      <w:ins w:id="11599" w:author="Ross Norsworthy" w:date="2020-03-20T00:52:00Z">
        <w:r w:rsidRPr="00A013FD">
          <w:rPr>
            <w:noProof/>
            <w:lang w:val="fr-CA" w:eastAsia="fr-CA"/>
          </w:rPr>
          <w:drawing>
            <wp:inline distT="0" distB="0" distL="0" distR="0" wp14:anchorId="7B932F8E" wp14:editId="58944DF9">
              <wp:extent cx="6480175" cy="112522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Picture 64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480175" cy="1125731"/>
                      </a:xfrm>
                      <a:prstGeom prst="rect">
                        <a:avLst/>
                      </a:prstGeom>
                    </pic:spPr>
                  </pic:pic>
                </a:graphicData>
              </a:graphic>
            </wp:inline>
          </w:drawing>
        </w:r>
      </w:ins>
    </w:p>
    <w:p w14:paraId="44A2110C" w14:textId="5C2E2052" w:rsidR="00A013FD" w:rsidRPr="00A013FD" w:rsidRDefault="00A41BD1" w:rsidP="00520609">
      <w:pPr>
        <w:pStyle w:val="Heading3"/>
        <w:rPr>
          <w:ins w:id="11600" w:author="Ross Norsworthy" w:date="2020-03-20T00:52:00Z"/>
          <w:rFonts w:eastAsiaTheme="minorHAnsi"/>
          <w:szCs w:val="24"/>
        </w:rPr>
      </w:pPr>
      <w:bookmarkStart w:id="11601" w:name="_Toc35545374"/>
      <w:ins w:id="11602" w:author="Song, Xiaojing" w:date="2020-08-21T13:11:00Z">
        <w:del w:id="11603" w:author="USA Editor 2021" w:date="2020-12-11T13:53:00Z">
          <w:r w:rsidRPr="00BF4F2E" w:rsidDel="00BF4F2E">
            <w:rPr>
              <w:rFonts w:eastAsiaTheme="minorHAnsi"/>
              <w:highlight w:val="green"/>
            </w:rPr>
            <w:delText>C</w:delText>
          </w:r>
          <w:r w:rsidDel="00BF4F2E">
            <w:rPr>
              <w:rFonts w:eastAsiaTheme="minorHAnsi"/>
            </w:rPr>
            <w:delText xml:space="preserve"> </w:delText>
          </w:r>
        </w:del>
      </w:ins>
      <w:ins w:id="11604" w:author="Song, Xiaojing" w:date="2020-08-24T12:39:00Z">
        <w:r w:rsidR="00983074">
          <w:rPr>
            <w:rFonts w:eastAsiaTheme="minorHAnsi"/>
          </w:rPr>
          <w:t>4</w:t>
        </w:r>
      </w:ins>
      <w:ins w:id="11605" w:author="Song, Xiaojing" w:date="2020-08-21T13:11:00Z">
        <w:r>
          <w:rPr>
            <w:rFonts w:eastAsiaTheme="minorHAnsi"/>
          </w:rPr>
          <w:t>.1.1</w:t>
        </w:r>
        <w:r>
          <w:rPr>
            <w:rFonts w:eastAsiaTheme="minorHAnsi"/>
          </w:rPr>
          <w:tab/>
        </w:r>
      </w:ins>
      <w:ins w:id="11606" w:author="Ross Norsworthy" w:date="2020-03-20T00:52:00Z">
        <w:r w:rsidR="00A013FD" w:rsidRPr="00A013FD">
          <w:rPr>
            <w:rFonts w:eastAsiaTheme="minorHAnsi"/>
            <w:szCs w:val="24"/>
          </w:rPr>
          <w:t>Hexslot</w:t>
        </w:r>
        <w:bookmarkEnd w:id="11601"/>
      </w:ins>
    </w:p>
    <w:p w14:paraId="1874D11A" w14:textId="40EC48AF" w:rsidR="00A013FD" w:rsidRDefault="00A013FD" w:rsidP="00A013FD">
      <w:pPr>
        <w:spacing w:after="120"/>
        <w:rPr>
          <w:ins w:id="11607" w:author="USA Editor" w:date="2020-11-17T06:44:00Z"/>
          <w:lang w:eastAsia="ja-JP"/>
        </w:rPr>
      </w:pPr>
      <w:ins w:id="11608" w:author="Ross Norsworthy" w:date="2020-03-20T00:52:00Z">
        <w:r w:rsidRPr="006E380F">
          <w:rPr>
            <w:lang w:eastAsia="ja-JP"/>
          </w:rPr>
          <w:t xml:space="preserve">Six slots </w:t>
        </w:r>
        <w:del w:id="11609" w:author="2092 CG" w:date="2020-10-29T15:03:00Z">
          <w:r w:rsidRPr="006E380F" w:rsidDel="005A7D4D">
            <w:rPr>
              <w:lang w:eastAsia="ja-JP"/>
            </w:rPr>
            <w:delText>should</w:delText>
          </w:r>
        </w:del>
      </w:ins>
      <w:ins w:id="11610" w:author="2092 CG" w:date="2020-10-29T15:03:00Z">
        <w:r w:rsidR="005A7D4D" w:rsidRPr="006E380F">
          <w:rPr>
            <w:lang w:eastAsia="ja-JP"/>
          </w:rPr>
          <w:t>numbered</w:t>
        </w:r>
        <w:r w:rsidR="000E37EC" w:rsidRPr="006E380F">
          <w:rPr>
            <w:lang w:eastAsia="ja-JP"/>
          </w:rPr>
          <w:t xml:space="preserve"> from 0 to 5</w:t>
        </w:r>
      </w:ins>
      <w:ins w:id="11611" w:author="Ross Norsworthy" w:date="2020-03-20T00:52:00Z">
        <w:r w:rsidRPr="006E380F">
          <w:rPr>
            <w:lang w:eastAsia="ja-JP"/>
          </w:rPr>
          <w:t xml:space="preserve"> form a </w:t>
        </w:r>
        <w:del w:id="11612" w:author="USA Editor 2021" w:date="2020-12-11T13:56:00Z">
          <w:r w:rsidRPr="00BF4F2E" w:rsidDel="00BF4F2E">
            <w:rPr>
              <w:highlight w:val="green"/>
              <w:lang w:eastAsia="ja-JP"/>
              <w:rPrChange w:id="11613" w:author="USA Editor 2021" w:date="2020-12-11T13:56:00Z">
                <w:rPr>
                  <w:lang w:eastAsia="ja-JP"/>
                </w:rPr>
              </w:rPrChange>
            </w:rPr>
            <w:delText>H</w:delText>
          </w:r>
        </w:del>
      </w:ins>
      <w:ins w:id="11614" w:author="USA Editor 2021" w:date="2020-12-11T13:56:00Z">
        <w:r w:rsidR="00BF4F2E" w:rsidRPr="00BF4F2E">
          <w:rPr>
            <w:highlight w:val="green"/>
            <w:lang w:eastAsia="ja-JP"/>
            <w:rPrChange w:id="11615" w:author="USA Editor 2021" w:date="2020-12-11T13:56:00Z">
              <w:rPr>
                <w:lang w:eastAsia="ja-JP"/>
              </w:rPr>
            </w:rPrChange>
          </w:rPr>
          <w:t>h</w:t>
        </w:r>
      </w:ins>
      <w:ins w:id="11616" w:author="Ross Norsworthy" w:date="2020-03-20T00:52:00Z">
        <w:r w:rsidRPr="006E380F">
          <w:rPr>
            <w:lang w:eastAsia="ja-JP"/>
          </w:rPr>
          <w:t>exslot</w:t>
        </w:r>
        <w:del w:id="11617" w:author="USA Editor 2021" w:date="2020-12-11T13:55:00Z">
          <w:r w:rsidRPr="006E380F" w:rsidDel="00BF4F2E">
            <w:rPr>
              <w:lang w:eastAsia="ja-JP"/>
            </w:rPr>
            <w:delText xml:space="preserve"> </w:delText>
          </w:r>
          <w:r w:rsidRPr="00BF4F2E" w:rsidDel="00BF4F2E">
            <w:rPr>
              <w:highlight w:val="green"/>
              <w:lang w:eastAsia="ja-JP"/>
              <w:rPrChange w:id="11618" w:author="USA Editor 2021" w:date="2020-12-11T13:55:00Z">
                <w:rPr>
                  <w:lang w:eastAsia="ja-JP"/>
                </w:rPr>
              </w:rPrChange>
            </w:rPr>
            <w:delText>(HS)</w:delText>
          </w:r>
        </w:del>
        <w:r w:rsidRPr="006E380F">
          <w:rPr>
            <w:lang w:eastAsia="ja-JP"/>
          </w:rPr>
          <w:t xml:space="preserve">. The </w:t>
        </w:r>
        <w:del w:id="11619" w:author="USA Editor 2021" w:date="2020-12-11T13:56:00Z">
          <w:r w:rsidRPr="00BF4F2E" w:rsidDel="00BF4F2E">
            <w:rPr>
              <w:highlight w:val="green"/>
              <w:lang w:eastAsia="ja-JP"/>
              <w:rPrChange w:id="11620" w:author="USA Editor 2021" w:date="2020-12-11T13:56:00Z">
                <w:rPr>
                  <w:lang w:eastAsia="ja-JP"/>
                </w:rPr>
              </w:rPrChange>
            </w:rPr>
            <w:delText>HS</w:delText>
          </w:r>
        </w:del>
      </w:ins>
      <w:ins w:id="11621" w:author="USA Editor 2021" w:date="2020-12-11T13:56:00Z">
        <w:r w:rsidR="00BF4F2E" w:rsidRPr="00BF4F2E">
          <w:rPr>
            <w:highlight w:val="green"/>
            <w:lang w:eastAsia="ja-JP"/>
            <w:rPrChange w:id="11622" w:author="USA Editor 2021" w:date="2020-12-11T13:56:00Z">
              <w:rPr>
                <w:lang w:eastAsia="ja-JP"/>
              </w:rPr>
            </w:rPrChange>
          </w:rPr>
          <w:t>hexslot</w:t>
        </w:r>
      </w:ins>
      <w:ins w:id="11623" w:author="Ross Norsworthy" w:date="2020-03-20T00:52:00Z">
        <w:r w:rsidRPr="006E380F">
          <w:rPr>
            <w:lang w:eastAsia="ja-JP"/>
          </w:rPr>
          <w:t xml:space="preserve"> has duration of 160 ms</w:t>
        </w:r>
      </w:ins>
      <w:ins w:id="11624" w:author="2092 CG" w:date="2020-10-29T15:04:00Z">
        <w:r w:rsidR="00F160EA" w:rsidRPr="006E380F">
          <w:rPr>
            <w:lang w:eastAsia="ja-JP"/>
          </w:rPr>
          <w:t xml:space="preserve"> with each</w:t>
        </w:r>
      </w:ins>
      <w:ins w:id="11625" w:author="2092 CG" w:date="2020-10-29T15:05:00Z">
        <w:r w:rsidR="00592A07" w:rsidRPr="006E380F">
          <w:rPr>
            <w:lang w:eastAsia="ja-JP"/>
          </w:rPr>
          <w:t xml:space="preserve"> slot having a duration </w:t>
        </w:r>
      </w:ins>
      <w:ins w:id="11626" w:author="2092 CG" w:date="2020-10-29T15:39:00Z">
        <w:r w:rsidR="00ED0238" w:rsidRPr="006E380F">
          <w:rPr>
            <w:lang w:eastAsia="ja-JP"/>
          </w:rPr>
          <w:t xml:space="preserve">of </w:t>
        </w:r>
        <w:r w:rsidR="0076364B" w:rsidRPr="006E380F">
          <w:rPr>
            <w:lang w:eastAsia="ja-JP"/>
          </w:rPr>
          <w:t>26.7 ms</w:t>
        </w:r>
      </w:ins>
      <w:ins w:id="11627" w:author="Ross Norsworthy" w:date="2020-03-20T00:52:00Z">
        <w:r w:rsidRPr="006E380F">
          <w:rPr>
            <w:lang w:eastAsia="ja-JP"/>
          </w:rPr>
          <w:t xml:space="preserve">. </w:t>
        </w:r>
        <w:del w:id="11628" w:author="2092 CG" w:date="2020-10-29T15:41:00Z">
          <w:r w:rsidRPr="006E380F" w:rsidDel="00BD09CC">
            <w:rPr>
              <w:lang w:eastAsia="ja-JP"/>
            </w:rPr>
            <w:delText xml:space="preserve">The HS should be numbered cyclically from 0 to 4. </w:delText>
          </w:r>
        </w:del>
        <w:r w:rsidRPr="006E380F">
          <w:rPr>
            <w:lang w:eastAsia="ja-JP"/>
          </w:rPr>
          <w:t xml:space="preserve">The </w:t>
        </w:r>
        <w:del w:id="11629" w:author="USA Editor 2021" w:date="2020-12-11T13:56:00Z">
          <w:r w:rsidRPr="00BF4F2E" w:rsidDel="00BF4F2E">
            <w:rPr>
              <w:highlight w:val="green"/>
              <w:lang w:eastAsia="ja-JP"/>
              <w:rPrChange w:id="11630" w:author="USA Editor 2021" w:date="2020-12-11T13:57:00Z">
                <w:rPr>
                  <w:lang w:eastAsia="ja-JP"/>
                </w:rPr>
              </w:rPrChange>
            </w:rPr>
            <w:delText>HS</w:delText>
          </w:r>
        </w:del>
      </w:ins>
      <w:ins w:id="11631" w:author="USA Editor 2021" w:date="2020-12-11T13:57:00Z">
        <w:r w:rsidR="00BF4F2E" w:rsidRPr="00BF4F2E">
          <w:rPr>
            <w:highlight w:val="green"/>
            <w:lang w:eastAsia="ja-JP"/>
            <w:rPrChange w:id="11632" w:author="USA Editor 2021" w:date="2020-12-11T13:57:00Z">
              <w:rPr>
                <w:lang w:eastAsia="ja-JP"/>
              </w:rPr>
            </w:rPrChange>
          </w:rPr>
          <w:t>hexslot</w:t>
        </w:r>
      </w:ins>
      <w:ins w:id="11633" w:author="Ross Norsworthy" w:date="2020-03-20T00:52:00Z">
        <w:r w:rsidRPr="006E380F">
          <w:rPr>
            <w:lang w:eastAsia="ja-JP"/>
          </w:rPr>
          <w:t xml:space="preserve"> should be incremented after every 6 slots.</w:t>
        </w:r>
      </w:ins>
    </w:p>
    <w:p w14:paraId="156789F4" w14:textId="62522C85" w:rsidR="006E380F" w:rsidRPr="00A013FD" w:rsidDel="00BF4F2E" w:rsidRDefault="006E380F" w:rsidP="00A013FD">
      <w:pPr>
        <w:spacing w:after="120"/>
        <w:rPr>
          <w:ins w:id="11634" w:author="Ross Norsworthy" w:date="2020-03-20T00:52:00Z"/>
          <w:del w:id="11635" w:author="USA Editor 2021" w:date="2020-12-11T13:57:00Z"/>
          <w:lang w:eastAsia="ja-JP"/>
        </w:rPr>
      </w:pPr>
      <w:ins w:id="11636" w:author="USA Editor" w:date="2020-11-17T06:44:00Z">
        <w:del w:id="11637" w:author="USA Editor 2021" w:date="2020-12-11T13:57:00Z">
          <w:r w:rsidRPr="00BF4F2E" w:rsidDel="00BF4F2E">
            <w:rPr>
              <w:highlight w:val="green"/>
              <w:lang w:eastAsia="ja-JP"/>
            </w:rPr>
            <w:delText xml:space="preserve">[Editor note: need to remove the (HS) and spell it out and be consistent </w:delText>
          </w:r>
        </w:del>
      </w:ins>
      <w:ins w:id="11638" w:author="USA Editor" w:date="2020-11-17T06:45:00Z">
        <w:del w:id="11639" w:author="USA Editor 2021" w:date="2020-12-11T13:57:00Z">
          <w:r w:rsidRPr="00BF4F2E" w:rsidDel="00BF4F2E">
            <w:rPr>
              <w:highlight w:val="green"/>
              <w:lang w:eastAsia="ja-JP"/>
            </w:rPr>
            <w:delText>“hexslot”</w:delText>
          </w:r>
        </w:del>
      </w:ins>
      <w:ins w:id="11640" w:author="USA Editor" w:date="2020-11-17T06:44:00Z">
        <w:del w:id="11641" w:author="USA Editor 2021" w:date="2020-12-11T13:57:00Z">
          <w:r w:rsidRPr="00BF4F2E" w:rsidDel="00BF4F2E">
            <w:rPr>
              <w:highlight w:val="green"/>
              <w:lang w:eastAsia="ja-JP"/>
            </w:rPr>
            <w:delText>]</w:delText>
          </w:r>
        </w:del>
      </w:ins>
    </w:p>
    <w:p w14:paraId="5486A0D2" w14:textId="03F4A4BC" w:rsidR="00A013FD" w:rsidRPr="00A013FD" w:rsidRDefault="00A41BD1" w:rsidP="00520609">
      <w:pPr>
        <w:pStyle w:val="Heading3"/>
        <w:rPr>
          <w:ins w:id="11642" w:author="Ross Norsworthy" w:date="2020-03-20T00:52:00Z"/>
          <w:rFonts w:eastAsiaTheme="minorHAnsi"/>
        </w:rPr>
      </w:pPr>
      <w:bookmarkStart w:id="11643" w:name="_Toc35545375"/>
      <w:ins w:id="11644" w:author="Song, Xiaojing" w:date="2020-08-21T13:12:00Z">
        <w:del w:id="11645" w:author="USA Editor 2021" w:date="2020-12-11T13:58:00Z">
          <w:r w:rsidRPr="00BF4F2E" w:rsidDel="00BF4F2E">
            <w:rPr>
              <w:rFonts w:eastAsiaTheme="minorHAnsi"/>
              <w:caps/>
              <w:szCs w:val="22"/>
              <w:highlight w:val="green"/>
            </w:rPr>
            <w:delText>C</w:delText>
          </w:r>
          <w:r w:rsidDel="00BF4F2E">
            <w:rPr>
              <w:rFonts w:eastAsiaTheme="minorHAnsi"/>
              <w:caps/>
              <w:szCs w:val="22"/>
            </w:rPr>
            <w:delText xml:space="preserve"> </w:delText>
          </w:r>
        </w:del>
      </w:ins>
      <w:ins w:id="11646" w:author="Song, Xiaojing" w:date="2020-08-24T12:39:00Z">
        <w:r w:rsidR="00983074">
          <w:rPr>
            <w:rFonts w:eastAsiaTheme="minorHAnsi"/>
            <w:caps/>
            <w:szCs w:val="22"/>
          </w:rPr>
          <w:t>4</w:t>
        </w:r>
      </w:ins>
      <w:ins w:id="11647" w:author="Song, Xiaojing" w:date="2020-08-21T13:12:00Z">
        <w:r>
          <w:rPr>
            <w:rFonts w:eastAsiaTheme="minorHAnsi"/>
            <w:caps/>
            <w:szCs w:val="22"/>
          </w:rPr>
          <w:t>.1.2</w:t>
        </w:r>
        <w:r>
          <w:rPr>
            <w:rFonts w:eastAsiaTheme="minorHAnsi"/>
            <w:caps/>
            <w:szCs w:val="22"/>
          </w:rPr>
          <w:tab/>
        </w:r>
      </w:ins>
      <w:ins w:id="11648" w:author="Ross Norsworthy" w:date="2020-03-20T00:52:00Z">
        <w:r w:rsidR="00A013FD" w:rsidRPr="00A013FD">
          <w:rPr>
            <w:rFonts w:eastAsiaTheme="minorHAnsi"/>
          </w:rPr>
          <w:t>TDMA channel</w:t>
        </w:r>
        <w:bookmarkEnd w:id="11643"/>
      </w:ins>
    </w:p>
    <w:p w14:paraId="4BD471FA" w14:textId="0957CE68" w:rsidR="00A013FD" w:rsidRPr="00A013FD" w:rsidRDefault="00A013FD" w:rsidP="00A013FD">
      <w:pPr>
        <w:spacing w:after="120"/>
        <w:rPr>
          <w:ins w:id="11649" w:author="Ross Norsworthy" w:date="2020-03-20T00:52:00Z"/>
        </w:rPr>
      </w:pPr>
      <w:ins w:id="11650" w:author="Ross Norsworthy" w:date="2020-03-20T00:52:00Z">
        <w:r w:rsidRPr="00A013FD">
          <w:rPr>
            <w:lang w:eastAsia="en-GB"/>
          </w:rPr>
          <w:t xml:space="preserve">A TDMA channel refers to all the slots with the same offset </w:t>
        </w:r>
        <w:r w:rsidRPr="006E380F">
          <w:rPr>
            <w:lang w:eastAsia="en-GB"/>
          </w:rPr>
          <w:t xml:space="preserve">in </w:t>
        </w:r>
        <w:del w:id="11651" w:author="2092 CG" w:date="2020-10-28T12:37:00Z">
          <w:r w:rsidRPr="006E380F" w:rsidDel="00BB58CA">
            <w:rPr>
              <w:lang w:eastAsia="en-GB"/>
            </w:rPr>
            <w:delText>a</w:delText>
          </w:r>
        </w:del>
      </w:ins>
      <w:ins w:id="11652" w:author="2092 CG" w:date="2020-10-28T12:37:00Z">
        <w:r w:rsidR="00BB58CA" w:rsidRPr="006E380F">
          <w:rPr>
            <w:lang w:eastAsia="en-GB"/>
          </w:rPr>
          <w:t>the</w:t>
        </w:r>
      </w:ins>
      <w:ins w:id="11653" w:author="Ross Norsworthy" w:date="2020-03-20T00:52:00Z">
        <w:r w:rsidRPr="006E380F">
          <w:rPr>
            <w:lang w:eastAsia="en-GB"/>
          </w:rPr>
          <w:t xml:space="preserve"> </w:t>
        </w:r>
        <w:del w:id="11654" w:author="USA Editor 2021" w:date="2020-12-11T13:57:00Z">
          <w:r w:rsidRPr="00BF4F2E" w:rsidDel="00BF4F2E">
            <w:rPr>
              <w:highlight w:val="green"/>
              <w:lang w:eastAsia="en-GB"/>
              <w:rPrChange w:id="11655" w:author="USA Editor 2021" w:date="2020-12-11T13:57:00Z">
                <w:rPr>
                  <w:lang w:eastAsia="en-GB"/>
                </w:rPr>
              </w:rPrChange>
            </w:rPr>
            <w:delText>H</w:delText>
          </w:r>
        </w:del>
      </w:ins>
      <w:ins w:id="11656" w:author="USA Editor 2021" w:date="2020-12-11T13:57:00Z">
        <w:r w:rsidR="00BF4F2E" w:rsidRPr="00BF4F2E">
          <w:rPr>
            <w:highlight w:val="green"/>
            <w:lang w:eastAsia="en-GB"/>
            <w:rPrChange w:id="11657" w:author="USA Editor 2021" w:date="2020-12-11T13:57:00Z">
              <w:rPr>
                <w:lang w:eastAsia="en-GB"/>
              </w:rPr>
            </w:rPrChange>
          </w:rPr>
          <w:t>h</w:t>
        </w:r>
      </w:ins>
      <w:ins w:id="11658" w:author="Ross Norsworthy" w:date="2020-03-20T00:52:00Z">
        <w:r w:rsidRPr="006E380F">
          <w:rPr>
            <w:lang w:eastAsia="en-GB"/>
          </w:rPr>
          <w:t>exslot.</w:t>
        </w:r>
        <w:r w:rsidRPr="00A013FD">
          <w:rPr>
            <w:lang w:eastAsia="en-GB"/>
          </w:rPr>
          <w:t xml:space="preserve">  Every 6</w:t>
        </w:r>
        <w:r w:rsidRPr="00A013FD">
          <w:rPr>
            <w:vertAlign w:val="superscript"/>
            <w:lang w:eastAsia="en-GB"/>
          </w:rPr>
          <w:t>th</w:t>
        </w:r>
        <w:r w:rsidRPr="00A013FD">
          <w:rPr>
            <w:lang w:eastAsia="en-GB"/>
          </w:rPr>
          <w:t xml:space="preserve"> slot is part of the same TDMA channel. 6 TDMA channels are defined. </w:t>
        </w:r>
        <w:r w:rsidRPr="00A013FD">
          <w:t>Figure 21</w:t>
        </w:r>
        <w:r w:rsidRPr="00A013FD">
          <w:rPr>
            <w:lang w:eastAsia="en-GB"/>
          </w:rPr>
          <w:t xml:space="preserve"> shows each TDMA channel as a horizontal line of slots.</w:t>
        </w:r>
      </w:ins>
    </w:p>
    <w:p w14:paraId="30256DEC" w14:textId="20D5A71E" w:rsidR="00A013FD" w:rsidRPr="00A013FD" w:rsidRDefault="00A41BD1" w:rsidP="00520609">
      <w:pPr>
        <w:pStyle w:val="Heading3"/>
        <w:rPr>
          <w:ins w:id="11659" w:author="Ross Norsworthy" w:date="2020-03-20T00:52:00Z"/>
          <w:rFonts w:eastAsiaTheme="minorHAnsi"/>
        </w:rPr>
      </w:pPr>
      <w:bookmarkStart w:id="11660" w:name="_Toc35545376"/>
      <w:ins w:id="11661" w:author="Song, Xiaojing" w:date="2020-08-21T13:12:00Z">
        <w:del w:id="11662" w:author="USA Editor 2021" w:date="2020-12-11T13:58:00Z">
          <w:r w:rsidRPr="00BF4F2E" w:rsidDel="00BF4F2E">
            <w:rPr>
              <w:rFonts w:eastAsiaTheme="minorHAnsi"/>
              <w:caps/>
              <w:szCs w:val="22"/>
              <w:highlight w:val="green"/>
            </w:rPr>
            <w:delText>C</w:delText>
          </w:r>
          <w:r w:rsidDel="00BF4F2E">
            <w:rPr>
              <w:rFonts w:eastAsiaTheme="minorHAnsi"/>
              <w:caps/>
              <w:szCs w:val="22"/>
            </w:rPr>
            <w:delText xml:space="preserve"> </w:delText>
          </w:r>
        </w:del>
      </w:ins>
      <w:ins w:id="11663" w:author="Song, Xiaojing" w:date="2020-08-24T12:39:00Z">
        <w:r w:rsidR="00983074">
          <w:rPr>
            <w:rFonts w:eastAsiaTheme="minorHAnsi"/>
            <w:caps/>
            <w:szCs w:val="22"/>
          </w:rPr>
          <w:t>4</w:t>
        </w:r>
      </w:ins>
      <w:ins w:id="11664" w:author="Song, Xiaojing" w:date="2020-08-21T13:12:00Z">
        <w:r>
          <w:rPr>
            <w:rFonts w:eastAsiaTheme="minorHAnsi"/>
            <w:caps/>
            <w:szCs w:val="22"/>
          </w:rPr>
          <w:t>.1.3</w:t>
        </w:r>
        <w:r>
          <w:rPr>
            <w:rFonts w:eastAsiaTheme="minorHAnsi"/>
            <w:caps/>
            <w:szCs w:val="22"/>
          </w:rPr>
          <w:tab/>
        </w:r>
      </w:ins>
      <w:ins w:id="11665" w:author="Ross Norsworthy" w:date="2020-03-20T00:52:00Z">
        <w:r w:rsidR="00A013FD" w:rsidRPr="00A013FD">
          <w:rPr>
            <w:rFonts w:eastAsiaTheme="minorHAnsi"/>
          </w:rPr>
          <w:t>TDMA frame</w:t>
        </w:r>
        <w:bookmarkEnd w:id="11660"/>
      </w:ins>
    </w:p>
    <w:p w14:paraId="26F6B201" w14:textId="77777777" w:rsidR="00A013FD" w:rsidRPr="00A013FD" w:rsidRDefault="00A013FD" w:rsidP="00A013FD">
      <w:pPr>
        <w:spacing w:after="120"/>
        <w:rPr>
          <w:ins w:id="11666" w:author="Ross Norsworthy" w:date="2020-03-20T00:52:00Z"/>
          <w:lang w:eastAsia="en-GB"/>
        </w:rPr>
      </w:pPr>
      <w:ins w:id="11667" w:author="Ross Norsworthy" w:date="2020-03-20T00:52:00Z">
        <w:r w:rsidRPr="00A013FD">
          <w:rPr>
            <w:lang w:eastAsia="en-GB"/>
          </w:rPr>
          <w:t xml:space="preserve">A </w:t>
        </w:r>
        <w:r w:rsidRPr="006E380F">
          <w:rPr>
            <w:lang w:eastAsia="en-GB"/>
          </w:rPr>
          <w:t xml:space="preserve">TDMA channel is divided into TDMA frames. The </w:t>
        </w:r>
      </w:ins>
      <w:ins w:id="11668" w:author="2092 CG" w:date="2020-10-28T13:00:00Z">
        <w:r w:rsidR="006E1D03" w:rsidRPr="00BF4F2E">
          <w:rPr>
            <w:lang w:eastAsia="en-GB"/>
          </w:rPr>
          <w:t>default total time</w:t>
        </w:r>
        <w:r w:rsidR="006E1D03" w:rsidRPr="006E380F">
          <w:rPr>
            <w:lang w:eastAsia="en-GB"/>
          </w:rPr>
          <w:t xml:space="preserve"> </w:t>
        </w:r>
      </w:ins>
      <w:ins w:id="11669" w:author="Ross Norsworthy" w:date="2020-03-20T00:52:00Z">
        <w:r w:rsidRPr="006E380F">
          <w:rPr>
            <w:lang w:eastAsia="en-GB"/>
          </w:rPr>
          <w:t xml:space="preserve">duration of a TDMA frame is defined as 15 </w:t>
        </w:r>
      </w:ins>
      <w:ins w:id="11670" w:author="2092 CG" w:date="2020-10-29T15:43:00Z">
        <w:r w:rsidR="009379D5" w:rsidRPr="006E380F">
          <w:rPr>
            <w:lang w:eastAsia="en-GB"/>
          </w:rPr>
          <w:t>hex</w:t>
        </w:r>
      </w:ins>
      <w:ins w:id="11671" w:author="Ross Norsworthy" w:date="2020-03-20T00:52:00Z">
        <w:r w:rsidRPr="006E380F">
          <w:rPr>
            <w:lang w:eastAsia="en-GB"/>
          </w:rPr>
          <w:t>slots within a TDMA channel. TDMA frames are numbered from 0 to 24.</w:t>
        </w:r>
      </w:ins>
    </w:p>
    <w:p w14:paraId="61179DD6" w14:textId="77777777" w:rsidR="00A013FD" w:rsidRPr="00A013FD" w:rsidRDefault="00A013FD" w:rsidP="00A013FD">
      <w:pPr>
        <w:spacing w:after="120"/>
        <w:rPr>
          <w:ins w:id="11672" w:author="Ross Norsworthy" w:date="2020-03-20T00:52:00Z"/>
        </w:rPr>
      </w:pPr>
      <w:ins w:id="11673" w:author="Ross Norsworthy" w:date="2020-03-20T00:52:00Z">
        <w:r w:rsidRPr="006E380F">
          <w:t>The functionality to configure a TDMA frame length by a shore station exists, but is reserved for future use.</w:t>
        </w:r>
      </w:ins>
      <w:ins w:id="11674" w:author="2092 CG" w:date="2020-10-28T13:00:00Z">
        <w:r w:rsidR="00B44D18" w:rsidRPr="00BF4F2E">
          <w:t xml:space="preserve"> The frame length would be changed by increasing or decreasing the number of hexslots in a frame.</w:t>
        </w:r>
      </w:ins>
    </w:p>
    <w:p w14:paraId="620F13E6" w14:textId="1DAB9CB3" w:rsidR="00A013FD" w:rsidRPr="00A013FD" w:rsidRDefault="00A41BD1" w:rsidP="00520609">
      <w:pPr>
        <w:pStyle w:val="Heading3"/>
        <w:rPr>
          <w:ins w:id="11675" w:author="Ross Norsworthy" w:date="2020-03-20T00:52:00Z"/>
          <w:rFonts w:eastAsiaTheme="minorHAnsi"/>
        </w:rPr>
      </w:pPr>
      <w:bookmarkStart w:id="11676" w:name="_Toc35545377"/>
      <w:ins w:id="11677" w:author="Song, Xiaojing" w:date="2020-08-21T13:12:00Z">
        <w:del w:id="11678" w:author="USA Editor 2021" w:date="2020-12-11T13:59:00Z">
          <w:r w:rsidRPr="00BF4F2E" w:rsidDel="00BF4F2E">
            <w:rPr>
              <w:rFonts w:eastAsiaTheme="minorHAnsi"/>
              <w:caps/>
              <w:szCs w:val="22"/>
              <w:highlight w:val="green"/>
            </w:rPr>
            <w:delText>C</w:delText>
          </w:r>
          <w:r w:rsidDel="00BF4F2E">
            <w:rPr>
              <w:rFonts w:eastAsiaTheme="minorHAnsi"/>
              <w:caps/>
              <w:szCs w:val="22"/>
            </w:rPr>
            <w:delText xml:space="preserve"> </w:delText>
          </w:r>
        </w:del>
      </w:ins>
      <w:ins w:id="11679" w:author="Song, Xiaojing" w:date="2020-08-24T12:39:00Z">
        <w:r w:rsidR="00983074">
          <w:rPr>
            <w:rFonts w:eastAsiaTheme="minorHAnsi"/>
            <w:caps/>
            <w:szCs w:val="22"/>
          </w:rPr>
          <w:t>4</w:t>
        </w:r>
      </w:ins>
      <w:ins w:id="11680" w:author="Song, Xiaojing" w:date="2020-08-21T13:12:00Z">
        <w:r>
          <w:rPr>
            <w:rFonts w:eastAsiaTheme="minorHAnsi"/>
            <w:caps/>
            <w:szCs w:val="22"/>
          </w:rPr>
          <w:t>.1.4</w:t>
        </w:r>
        <w:r>
          <w:rPr>
            <w:rFonts w:eastAsiaTheme="minorHAnsi"/>
            <w:caps/>
            <w:szCs w:val="22"/>
          </w:rPr>
          <w:tab/>
        </w:r>
      </w:ins>
      <w:ins w:id="11681" w:author="Ross Norsworthy" w:date="2020-03-20T00:52:00Z">
        <w:r w:rsidR="00A013FD" w:rsidRPr="00A013FD">
          <w:rPr>
            <w:rFonts w:eastAsiaTheme="minorHAnsi"/>
          </w:rPr>
          <w:t>TDMA slot</w:t>
        </w:r>
        <w:bookmarkEnd w:id="11676"/>
      </w:ins>
    </w:p>
    <w:p w14:paraId="777B53BD" w14:textId="77777777" w:rsidR="00A013FD" w:rsidRPr="00A013FD" w:rsidRDefault="00A013FD" w:rsidP="00A013FD">
      <w:pPr>
        <w:spacing w:after="120"/>
        <w:rPr>
          <w:ins w:id="11682" w:author="Ross Norsworthy" w:date="2020-03-20T00:52:00Z"/>
        </w:rPr>
      </w:pPr>
      <w:ins w:id="11683" w:author="Ross Norsworthy" w:date="2020-03-20T00:52:00Z">
        <w:r w:rsidRPr="00A013FD">
          <w:rPr>
            <w:lang w:eastAsia="ja-JP"/>
          </w:rPr>
          <w:t>A TDMA slot defines the slot number within a TDMA frame. With the TDMA frame length of 15 slots, the TDMA slots will be cyclically numbered from 0 to 14.</w:t>
        </w:r>
      </w:ins>
    </w:p>
    <w:p w14:paraId="51487D29" w14:textId="5BA74D7A" w:rsidR="00A013FD" w:rsidRPr="00A013FD" w:rsidRDefault="000742B8" w:rsidP="00520609">
      <w:pPr>
        <w:pStyle w:val="Heading2"/>
        <w:rPr>
          <w:ins w:id="11684" w:author="Ross Norsworthy" w:date="2020-03-20T00:52:00Z"/>
          <w:rFonts w:eastAsiaTheme="minorHAnsi"/>
        </w:rPr>
      </w:pPr>
      <w:bookmarkStart w:id="11685" w:name="_Toc35545378"/>
      <w:ins w:id="11686" w:author="Song, Xiaojing" w:date="2020-08-21T12:46:00Z">
        <w:del w:id="11687" w:author="USA Editor 2021" w:date="2020-12-11T13:59:00Z">
          <w:r w:rsidRPr="00BF4F2E" w:rsidDel="00BF4F2E">
            <w:rPr>
              <w:rFonts w:eastAsiaTheme="minorHAnsi"/>
              <w:highlight w:val="green"/>
            </w:rPr>
            <w:delText>C</w:delText>
          </w:r>
        </w:del>
      </w:ins>
      <w:ins w:id="11688" w:author="Song, Xiaojing" w:date="2020-08-24T12:39:00Z">
        <w:r w:rsidR="00983074">
          <w:rPr>
            <w:rFonts w:eastAsiaTheme="minorHAnsi"/>
          </w:rPr>
          <w:t>4</w:t>
        </w:r>
      </w:ins>
      <w:ins w:id="11689" w:author="Song, Xiaojing" w:date="2020-08-21T12:46:00Z">
        <w:r>
          <w:rPr>
            <w:rFonts w:eastAsiaTheme="minorHAnsi"/>
          </w:rPr>
          <w:t>.2</w:t>
        </w:r>
        <w:r>
          <w:rPr>
            <w:rFonts w:eastAsiaTheme="minorHAnsi"/>
          </w:rPr>
          <w:tab/>
        </w:r>
      </w:ins>
      <w:ins w:id="11690" w:author="Ross Norsworthy" w:date="2020-03-20T00:52:00Z">
        <w:r w:rsidR="00A013FD" w:rsidRPr="00A013FD">
          <w:rPr>
            <w:rFonts w:eastAsiaTheme="minorHAnsi"/>
          </w:rPr>
          <w:t>Link Layer Definitions</w:t>
        </w:r>
        <w:bookmarkEnd w:id="11685"/>
      </w:ins>
    </w:p>
    <w:p w14:paraId="64F65F57" w14:textId="02A859CD" w:rsidR="00A013FD" w:rsidRPr="00A013FD" w:rsidRDefault="00A41BD1" w:rsidP="00520609">
      <w:pPr>
        <w:pStyle w:val="Heading3"/>
        <w:rPr>
          <w:ins w:id="11691" w:author="Ross Norsworthy" w:date="2020-03-20T00:52:00Z"/>
          <w:rFonts w:eastAsiaTheme="minorHAnsi"/>
        </w:rPr>
      </w:pPr>
      <w:bookmarkStart w:id="11692" w:name="_Toc35545379"/>
      <w:ins w:id="11693" w:author="Song, Xiaojing" w:date="2020-08-21T13:12:00Z">
        <w:del w:id="11694" w:author="USA Editor 2021" w:date="2020-12-11T13:59:00Z">
          <w:r w:rsidRPr="00BF4F2E" w:rsidDel="00BF4F2E">
            <w:rPr>
              <w:rFonts w:eastAsiaTheme="minorHAnsi"/>
              <w:caps/>
              <w:szCs w:val="22"/>
              <w:highlight w:val="green"/>
            </w:rPr>
            <w:delText>C</w:delText>
          </w:r>
        </w:del>
      </w:ins>
      <w:ins w:id="11695" w:author="Song, Xiaojing" w:date="2020-08-24T12:39:00Z">
        <w:del w:id="11696" w:author="USA Editor 2021" w:date="2020-12-11T13:59:00Z">
          <w:r w:rsidR="00983074" w:rsidDel="00BF4F2E">
            <w:rPr>
              <w:rFonts w:eastAsiaTheme="minorHAnsi"/>
              <w:caps/>
              <w:szCs w:val="22"/>
            </w:rPr>
            <w:delText xml:space="preserve"> </w:delText>
          </w:r>
        </w:del>
        <w:r w:rsidR="00983074">
          <w:rPr>
            <w:rFonts w:eastAsiaTheme="minorHAnsi"/>
            <w:caps/>
            <w:szCs w:val="22"/>
          </w:rPr>
          <w:t>4</w:t>
        </w:r>
      </w:ins>
      <w:ins w:id="11697" w:author="Song, Xiaojing" w:date="2020-08-21T13:12:00Z">
        <w:r>
          <w:rPr>
            <w:rFonts w:eastAsiaTheme="minorHAnsi"/>
            <w:caps/>
            <w:szCs w:val="22"/>
          </w:rPr>
          <w:t>.2</w:t>
        </w:r>
        <w:r w:rsidR="00505402">
          <w:rPr>
            <w:rFonts w:eastAsiaTheme="minorHAnsi"/>
            <w:caps/>
            <w:szCs w:val="22"/>
          </w:rPr>
          <w:t>.1</w:t>
        </w:r>
        <w:r>
          <w:rPr>
            <w:rFonts w:eastAsiaTheme="minorHAnsi"/>
            <w:caps/>
            <w:szCs w:val="22"/>
          </w:rPr>
          <w:tab/>
        </w:r>
      </w:ins>
      <w:ins w:id="11698" w:author="Ross Norsworthy" w:date="2020-03-20T00:52:00Z">
        <w:r w:rsidR="00A013FD" w:rsidRPr="00A013FD">
          <w:rPr>
            <w:rFonts w:eastAsiaTheme="minorHAnsi"/>
          </w:rPr>
          <w:t>Logical channel</w:t>
        </w:r>
        <w:bookmarkEnd w:id="11692"/>
      </w:ins>
    </w:p>
    <w:p w14:paraId="5AB47774" w14:textId="33F54DDB" w:rsidR="00A013FD" w:rsidRPr="00A013FD" w:rsidRDefault="00A013FD" w:rsidP="00A013FD">
      <w:pPr>
        <w:spacing w:after="120"/>
        <w:rPr>
          <w:ins w:id="11699" w:author="Ross Norsworthy" w:date="2020-03-20T00:52:00Z"/>
        </w:rPr>
      </w:pPr>
      <w:ins w:id="11700" w:author="Ross Norsworthy" w:date="2020-03-20T00:52:00Z">
        <w:r w:rsidRPr="00A013FD">
          <w:rPr>
            <w:lang w:eastAsia="en-GB"/>
          </w:rPr>
          <w:t xml:space="preserve">Logical Channels define functions for a set of continuous slots within a TDMA channel and may repeat in a TDMA channel. See </w:t>
        </w:r>
        <w:del w:id="11701" w:author="USA Editor 2021" w:date="2020-12-11T13:59:00Z">
          <w:r w:rsidRPr="00BF4F2E" w:rsidDel="00BF4F2E">
            <w:rPr>
              <w:highlight w:val="green"/>
              <w:lang w:eastAsia="en-GB"/>
              <w:rPrChange w:id="11702" w:author="USA Editor 2021" w:date="2020-12-11T13:59:00Z">
                <w:rPr>
                  <w:lang w:eastAsia="en-GB"/>
                </w:rPr>
              </w:rPrChange>
            </w:rPr>
            <w:delText>C</w:delText>
          </w:r>
        </w:del>
      </w:ins>
      <w:ins w:id="11703" w:author="USA Editor 2021" w:date="2020-12-11T13:59:00Z">
        <w:r w:rsidR="00BF4F2E" w:rsidRPr="00BF4F2E">
          <w:rPr>
            <w:highlight w:val="green"/>
            <w:lang w:val="en-US"/>
            <w:rPrChange w:id="11704" w:author="USA Editor 2021" w:date="2020-12-11T13:59:00Z">
              <w:rPr>
                <w:lang w:val="en-US"/>
              </w:rPr>
            </w:rPrChange>
          </w:rPr>
          <w:t>§</w:t>
        </w:r>
      </w:ins>
      <w:ins w:id="11705" w:author="Ross Norsworthy" w:date="2020-03-20T00:52:00Z">
        <w:r w:rsidRPr="00A013FD">
          <w:rPr>
            <w:lang w:eastAsia="en-GB"/>
          </w:rPr>
          <w:t xml:space="preserve"> 4.12.</w:t>
        </w:r>
      </w:ins>
    </w:p>
    <w:p w14:paraId="585777BA" w14:textId="09CEB506" w:rsidR="00A013FD" w:rsidRPr="00A013FD" w:rsidRDefault="00505402" w:rsidP="00520609">
      <w:pPr>
        <w:pStyle w:val="Heading3"/>
        <w:rPr>
          <w:ins w:id="11706" w:author="Ross Norsworthy" w:date="2020-03-20T00:52:00Z"/>
          <w:rFonts w:eastAsiaTheme="minorHAnsi"/>
        </w:rPr>
      </w:pPr>
      <w:bookmarkStart w:id="11707" w:name="_Toc35545380"/>
      <w:ins w:id="11708" w:author="Song, Xiaojing" w:date="2020-08-21T13:13:00Z">
        <w:del w:id="11709" w:author="USA Editor 2021" w:date="2020-12-11T13:59:00Z">
          <w:r w:rsidRPr="00BF4F2E" w:rsidDel="00BF4F2E">
            <w:rPr>
              <w:rFonts w:eastAsiaTheme="minorHAnsi"/>
              <w:caps/>
              <w:szCs w:val="22"/>
              <w:highlight w:val="green"/>
            </w:rPr>
            <w:delText>C</w:delText>
          </w:r>
        </w:del>
      </w:ins>
      <w:ins w:id="11710" w:author="Song, Xiaojing" w:date="2020-08-24T12:39:00Z">
        <w:del w:id="11711" w:author="USA Editor 2021" w:date="2020-12-11T13:59:00Z">
          <w:r w:rsidR="00983074" w:rsidDel="00BF4F2E">
            <w:rPr>
              <w:rFonts w:eastAsiaTheme="minorHAnsi"/>
              <w:caps/>
              <w:szCs w:val="22"/>
            </w:rPr>
            <w:delText xml:space="preserve"> </w:delText>
          </w:r>
        </w:del>
        <w:r w:rsidR="00983074">
          <w:rPr>
            <w:rFonts w:eastAsiaTheme="minorHAnsi"/>
            <w:caps/>
            <w:szCs w:val="22"/>
          </w:rPr>
          <w:t>4</w:t>
        </w:r>
      </w:ins>
      <w:ins w:id="11712" w:author="Song, Xiaojing" w:date="2020-08-21T13:13:00Z">
        <w:r>
          <w:rPr>
            <w:rFonts w:eastAsiaTheme="minorHAnsi"/>
            <w:caps/>
            <w:szCs w:val="22"/>
          </w:rPr>
          <w:t>.2.2</w:t>
        </w:r>
        <w:r>
          <w:rPr>
            <w:rFonts w:eastAsiaTheme="minorHAnsi"/>
            <w:caps/>
            <w:szCs w:val="22"/>
          </w:rPr>
          <w:tab/>
        </w:r>
      </w:ins>
      <w:ins w:id="11713" w:author="Ross Norsworthy" w:date="2020-03-20T00:52:00Z">
        <w:r w:rsidR="00A013FD" w:rsidRPr="00A013FD">
          <w:rPr>
            <w:rFonts w:eastAsiaTheme="minorHAnsi"/>
          </w:rPr>
          <w:t>Physical Channel</w:t>
        </w:r>
        <w:bookmarkEnd w:id="11707"/>
      </w:ins>
    </w:p>
    <w:p w14:paraId="2E990B90" w14:textId="77777777" w:rsidR="00A013FD" w:rsidRPr="00A013FD" w:rsidRDefault="00A013FD" w:rsidP="00A013FD">
      <w:pPr>
        <w:spacing w:after="120"/>
        <w:rPr>
          <w:ins w:id="11714" w:author="Ross Norsworthy" w:date="2020-03-20T00:52:00Z"/>
        </w:rPr>
      </w:pPr>
      <w:ins w:id="11715" w:author="Ross Norsworthy" w:date="2020-03-20T00:52:00Z">
        <w:r w:rsidRPr="00A013FD">
          <w:t>A Physical Channel is defined by a frequency and bandwidth.</w:t>
        </w:r>
      </w:ins>
    </w:p>
    <w:p w14:paraId="405D69DB" w14:textId="4F96DB3C" w:rsidR="00A013FD" w:rsidRPr="00A013FD" w:rsidRDefault="00505402" w:rsidP="00520609">
      <w:pPr>
        <w:pStyle w:val="Heading3"/>
        <w:rPr>
          <w:ins w:id="11716" w:author="Ross Norsworthy" w:date="2020-03-20T00:52:00Z"/>
          <w:rFonts w:eastAsiaTheme="minorHAnsi"/>
        </w:rPr>
      </w:pPr>
      <w:bookmarkStart w:id="11717" w:name="_Toc35545381"/>
      <w:ins w:id="11718" w:author="Song, Xiaojing" w:date="2020-08-21T13:13:00Z">
        <w:del w:id="11719" w:author="USA Editor 2021" w:date="2020-12-11T14:00:00Z">
          <w:r w:rsidRPr="00BF4F2E" w:rsidDel="00BF4F2E">
            <w:rPr>
              <w:rFonts w:eastAsiaTheme="minorHAnsi"/>
              <w:caps/>
              <w:szCs w:val="22"/>
              <w:highlight w:val="green"/>
            </w:rPr>
            <w:delText>C</w:delText>
          </w:r>
        </w:del>
      </w:ins>
      <w:ins w:id="11720" w:author="Song, Xiaojing" w:date="2020-08-24T12:39:00Z">
        <w:del w:id="11721" w:author="USA Editor 2021" w:date="2020-12-11T14:00:00Z">
          <w:r w:rsidR="00983074" w:rsidDel="00BF4F2E">
            <w:rPr>
              <w:rFonts w:eastAsiaTheme="minorHAnsi"/>
              <w:caps/>
              <w:szCs w:val="22"/>
            </w:rPr>
            <w:delText xml:space="preserve"> </w:delText>
          </w:r>
        </w:del>
        <w:r w:rsidR="00983074">
          <w:rPr>
            <w:rFonts w:eastAsiaTheme="minorHAnsi"/>
            <w:caps/>
            <w:szCs w:val="22"/>
          </w:rPr>
          <w:t>4</w:t>
        </w:r>
      </w:ins>
      <w:ins w:id="11722" w:author="Song, Xiaojing" w:date="2020-08-21T13:13:00Z">
        <w:r>
          <w:rPr>
            <w:rFonts w:eastAsiaTheme="minorHAnsi"/>
            <w:caps/>
            <w:szCs w:val="22"/>
          </w:rPr>
          <w:t>.2.3</w:t>
        </w:r>
        <w:r>
          <w:rPr>
            <w:rFonts w:eastAsiaTheme="minorHAnsi"/>
            <w:caps/>
            <w:szCs w:val="22"/>
          </w:rPr>
          <w:tab/>
        </w:r>
      </w:ins>
      <w:ins w:id="11723" w:author="Ross Norsworthy" w:date="2020-03-20T00:52:00Z">
        <w:r w:rsidR="00A013FD" w:rsidRPr="00A013FD">
          <w:rPr>
            <w:rFonts w:eastAsiaTheme="minorHAnsi"/>
          </w:rPr>
          <w:t>VDE Slotmap</w:t>
        </w:r>
        <w:bookmarkEnd w:id="11717"/>
      </w:ins>
    </w:p>
    <w:p w14:paraId="5AB2C887" w14:textId="77777777" w:rsidR="00A013FD" w:rsidRPr="00A013FD" w:rsidRDefault="00A013FD" w:rsidP="00A013FD">
      <w:pPr>
        <w:spacing w:after="120"/>
        <w:rPr>
          <w:ins w:id="11724" w:author="Ross Norsworthy" w:date="2020-03-20T00:52:00Z"/>
        </w:rPr>
      </w:pPr>
      <w:ins w:id="11725" w:author="Ross Norsworthy" w:date="2020-03-20T00:52:00Z">
        <w:r w:rsidRPr="00A013FD">
          <w:t>Each Physical Channel is associated with one VDE Slotmap to map Logical Channels to slots for one frame.</w:t>
        </w:r>
      </w:ins>
    </w:p>
    <w:p w14:paraId="17C3D84F" w14:textId="7305428A" w:rsidR="00A013FD" w:rsidRPr="00A013FD" w:rsidRDefault="00505402" w:rsidP="00520609">
      <w:pPr>
        <w:pStyle w:val="Heading3"/>
        <w:rPr>
          <w:ins w:id="11726" w:author="Ross Norsworthy" w:date="2020-03-20T00:52:00Z"/>
          <w:rFonts w:eastAsiaTheme="minorHAnsi"/>
        </w:rPr>
      </w:pPr>
      <w:bookmarkStart w:id="11727" w:name="_Toc35545382"/>
      <w:ins w:id="11728" w:author="Song, Xiaojing" w:date="2020-08-21T13:13:00Z">
        <w:del w:id="11729" w:author="USA Editor 2021" w:date="2020-12-11T14:00:00Z">
          <w:r w:rsidRPr="00BF4F2E" w:rsidDel="00BF4F2E">
            <w:rPr>
              <w:rFonts w:eastAsiaTheme="minorHAnsi"/>
              <w:caps/>
              <w:szCs w:val="22"/>
              <w:highlight w:val="green"/>
            </w:rPr>
            <w:delText>C</w:delText>
          </w:r>
        </w:del>
      </w:ins>
      <w:ins w:id="11730" w:author="Song, Xiaojing" w:date="2020-08-24T12:39:00Z">
        <w:del w:id="11731" w:author="USA Editor 2021" w:date="2020-12-11T14:00:00Z">
          <w:r w:rsidR="00983074" w:rsidDel="00BF4F2E">
            <w:rPr>
              <w:rFonts w:eastAsiaTheme="minorHAnsi"/>
              <w:caps/>
              <w:szCs w:val="22"/>
            </w:rPr>
            <w:delText xml:space="preserve"> </w:delText>
          </w:r>
        </w:del>
        <w:r w:rsidR="00983074">
          <w:rPr>
            <w:rFonts w:eastAsiaTheme="minorHAnsi"/>
            <w:caps/>
            <w:szCs w:val="22"/>
          </w:rPr>
          <w:t>4</w:t>
        </w:r>
      </w:ins>
      <w:ins w:id="11732" w:author="Song, Xiaojing" w:date="2020-08-21T13:13:00Z">
        <w:r>
          <w:rPr>
            <w:rFonts w:eastAsiaTheme="minorHAnsi"/>
            <w:caps/>
            <w:szCs w:val="22"/>
          </w:rPr>
          <w:t>.2.4</w:t>
        </w:r>
        <w:r>
          <w:rPr>
            <w:rFonts w:eastAsiaTheme="minorHAnsi"/>
            <w:caps/>
            <w:szCs w:val="22"/>
          </w:rPr>
          <w:tab/>
        </w:r>
      </w:ins>
      <w:ins w:id="11733" w:author="Ross Norsworthy" w:date="2020-03-20T00:52:00Z">
        <w:r w:rsidR="00A013FD" w:rsidRPr="00A013FD">
          <w:rPr>
            <w:rFonts w:eastAsiaTheme="minorHAnsi"/>
          </w:rPr>
          <w:t>Bulletin board</w:t>
        </w:r>
        <w:bookmarkEnd w:id="11727"/>
      </w:ins>
    </w:p>
    <w:p w14:paraId="4F4E0C71" w14:textId="6189A514" w:rsidR="00A013FD" w:rsidRPr="00A013FD" w:rsidRDefault="00A013FD" w:rsidP="00A013FD">
      <w:pPr>
        <w:spacing w:after="120"/>
        <w:rPr>
          <w:ins w:id="11734" w:author="Ross Norsworthy" w:date="2020-03-20T00:52:00Z"/>
          <w:szCs w:val="24"/>
          <w:lang w:eastAsia="en-GB"/>
        </w:rPr>
      </w:pPr>
      <w:ins w:id="11735" w:author="Ross Norsworthy" w:date="2020-03-20T00:52:00Z">
        <w:r w:rsidRPr="00A013FD">
          <w:rPr>
            <w:szCs w:val="24"/>
            <w:lang w:eastAsia="en-GB"/>
          </w:rPr>
          <w:t xml:space="preserve">The bulletin board message is sent </w:t>
        </w:r>
        <w:r w:rsidRPr="006E380F">
          <w:rPr>
            <w:szCs w:val="24"/>
            <w:lang w:eastAsia="en-GB"/>
          </w:rPr>
          <w:t xml:space="preserve">by </w:t>
        </w:r>
        <w:del w:id="11736" w:author="2092 CG" w:date="2020-10-28T13:01:00Z">
          <w:r w:rsidRPr="006E380F" w:rsidDel="0008582D">
            <w:rPr>
              <w:szCs w:val="24"/>
              <w:lang w:eastAsia="en-GB"/>
            </w:rPr>
            <w:delText>the</w:delText>
          </w:r>
        </w:del>
      </w:ins>
      <w:ins w:id="11737" w:author="2092 CG" w:date="2020-10-28T13:01:00Z">
        <w:r w:rsidR="0008582D" w:rsidRPr="006E380F">
          <w:rPr>
            <w:szCs w:val="24"/>
            <w:lang w:eastAsia="en-GB"/>
          </w:rPr>
          <w:t>a</w:t>
        </w:r>
      </w:ins>
      <w:ins w:id="11738" w:author="Ross Norsworthy" w:date="2020-03-20T00:52:00Z">
        <w:r w:rsidRPr="006E380F">
          <w:rPr>
            <w:szCs w:val="24"/>
            <w:lang w:eastAsia="en-GB"/>
          </w:rPr>
          <w:t xml:space="preserve"> control</w:t>
        </w:r>
        <w:r w:rsidRPr="00A013FD">
          <w:rPr>
            <w:szCs w:val="24"/>
            <w:lang w:eastAsia="en-GB"/>
          </w:rPr>
          <w:t xml:space="preserve"> station to define the Physical Channels with their VDE Slotmap for a control station service </w:t>
        </w:r>
        <w:r w:rsidRPr="00A013FD">
          <w:rPr>
            <w:szCs w:val="24"/>
          </w:rPr>
          <w:t>area</w:t>
        </w:r>
        <w:r w:rsidRPr="00A013FD">
          <w:rPr>
            <w:szCs w:val="24"/>
            <w:lang w:eastAsia="en-GB"/>
          </w:rPr>
          <w:t xml:space="preserve">. See </w:t>
        </w:r>
        <w:del w:id="11739" w:author="USA Editor 2021" w:date="2020-12-11T14:00:00Z">
          <w:r w:rsidRPr="00BF4F2E" w:rsidDel="00BF4F2E">
            <w:rPr>
              <w:szCs w:val="24"/>
              <w:highlight w:val="green"/>
              <w:lang w:eastAsia="en-GB"/>
              <w:rPrChange w:id="11740" w:author="USA Editor 2021" w:date="2020-12-11T14:00:00Z">
                <w:rPr>
                  <w:szCs w:val="24"/>
                  <w:lang w:eastAsia="en-GB"/>
                </w:rPr>
              </w:rPrChange>
            </w:rPr>
            <w:delText>C</w:delText>
          </w:r>
        </w:del>
      </w:ins>
      <w:ins w:id="11741" w:author="USA Editor 2021" w:date="2020-12-11T14:00:00Z">
        <w:r w:rsidR="00BF4F2E" w:rsidRPr="00BF4F2E">
          <w:rPr>
            <w:highlight w:val="green"/>
            <w:lang w:val="en-US"/>
            <w:rPrChange w:id="11742" w:author="USA Editor 2021" w:date="2020-12-11T14:00:00Z">
              <w:rPr>
                <w:lang w:val="en-US"/>
              </w:rPr>
            </w:rPrChange>
          </w:rPr>
          <w:t>§</w:t>
        </w:r>
      </w:ins>
      <w:ins w:id="11743" w:author="Ross Norsworthy" w:date="2020-03-20T00:52:00Z">
        <w:r w:rsidRPr="00A013FD">
          <w:rPr>
            <w:szCs w:val="24"/>
            <w:lang w:eastAsia="en-GB"/>
          </w:rPr>
          <w:t xml:space="preserve"> 4.13.</w:t>
        </w:r>
      </w:ins>
    </w:p>
    <w:p w14:paraId="0040184E" w14:textId="31F7A6DE" w:rsidR="00A013FD" w:rsidRPr="00A013FD" w:rsidRDefault="00505402" w:rsidP="00520609">
      <w:pPr>
        <w:pStyle w:val="Heading3"/>
        <w:rPr>
          <w:ins w:id="11744" w:author="Ross Norsworthy" w:date="2020-03-20T00:52:00Z"/>
          <w:rFonts w:eastAsiaTheme="minorHAnsi"/>
        </w:rPr>
      </w:pPr>
      <w:bookmarkStart w:id="11745" w:name="_Ref35447927"/>
      <w:bookmarkStart w:id="11746" w:name="_Toc35545383"/>
      <w:ins w:id="11747" w:author="Song, Xiaojing" w:date="2020-08-21T13:13:00Z">
        <w:del w:id="11748" w:author="USA Editor 2021" w:date="2020-12-11T14:00:00Z">
          <w:r w:rsidRPr="00BF4F2E" w:rsidDel="00BF4F2E">
            <w:rPr>
              <w:rFonts w:eastAsiaTheme="minorHAnsi"/>
              <w:caps/>
              <w:szCs w:val="22"/>
              <w:highlight w:val="green"/>
            </w:rPr>
            <w:delText>C</w:delText>
          </w:r>
        </w:del>
      </w:ins>
      <w:ins w:id="11749" w:author="Song, Xiaojing" w:date="2020-08-24T12:39:00Z">
        <w:del w:id="11750" w:author="USA Editor 2021" w:date="2020-12-11T14:00:00Z">
          <w:r w:rsidR="00983074" w:rsidDel="00BF4F2E">
            <w:rPr>
              <w:rFonts w:eastAsiaTheme="minorHAnsi"/>
              <w:caps/>
              <w:szCs w:val="22"/>
            </w:rPr>
            <w:delText xml:space="preserve"> </w:delText>
          </w:r>
        </w:del>
        <w:r w:rsidR="00983074">
          <w:rPr>
            <w:rFonts w:eastAsiaTheme="minorHAnsi"/>
            <w:caps/>
            <w:szCs w:val="22"/>
          </w:rPr>
          <w:t>4</w:t>
        </w:r>
      </w:ins>
      <w:ins w:id="11751" w:author="Song, Xiaojing" w:date="2020-08-21T13:13:00Z">
        <w:r>
          <w:rPr>
            <w:rFonts w:eastAsiaTheme="minorHAnsi"/>
            <w:caps/>
            <w:szCs w:val="22"/>
          </w:rPr>
          <w:t>.2.5</w:t>
        </w:r>
        <w:r>
          <w:rPr>
            <w:rFonts w:eastAsiaTheme="minorHAnsi"/>
            <w:caps/>
            <w:szCs w:val="22"/>
          </w:rPr>
          <w:tab/>
        </w:r>
      </w:ins>
      <w:ins w:id="11752" w:author="Ross Norsworthy" w:date="2020-03-20T00:52:00Z">
        <w:r w:rsidR="00A013FD" w:rsidRPr="00A013FD">
          <w:rPr>
            <w:rFonts w:eastAsiaTheme="minorHAnsi"/>
          </w:rPr>
          <w:t>Short data message</w:t>
        </w:r>
        <w:bookmarkEnd w:id="11745"/>
        <w:bookmarkEnd w:id="11746"/>
      </w:ins>
    </w:p>
    <w:p w14:paraId="35F1263A" w14:textId="77777777" w:rsidR="00A013FD" w:rsidRPr="00A013FD" w:rsidRDefault="00A013FD" w:rsidP="00A013FD">
      <w:pPr>
        <w:spacing w:after="120"/>
        <w:rPr>
          <w:ins w:id="11753" w:author="Ross Norsworthy" w:date="2020-03-20T00:52:00Z"/>
          <w:szCs w:val="24"/>
        </w:rPr>
      </w:pPr>
      <w:ins w:id="11754" w:author="Ross Norsworthy" w:date="2020-03-20T00:52:00Z">
        <w:r w:rsidRPr="00A013FD">
          <w:rPr>
            <w:szCs w:val="24"/>
          </w:rPr>
          <w:t>The short data message refers to the data transfer protocol used for transmission of payload in one slot only.</w:t>
        </w:r>
      </w:ins>
    </w:p>
    <w:p w14:paraId="7F545A42" w14:textId="3AE430A8" w:rsidR="00A013FD" w:rsidRPr="00A013FD" w:rsidRDefault="00505402" w:rsidP="00520609">
      <w:pPr>
        <w:pStyle w:val="Heading3"/>
        <w:rPr>
          <w:ins w:id="11755" w:author="Ross Norsworthy" w:date="2020-03-20T00:52:00Z"/>
          <w:rFonts w:eastAsiaTheme="minorHAnsi"/>
        </w:rPr>
      </w:pPr>
      <w:bookmarkStart w:id="11756" w:name="_Toc35545384"/>
      <w:ins w:id="11757" w:author="Song, Xiaojing" w:date="2020-08-21T13:13:00Z">
        <w:del w:id="11758" w:author="USA Editor 2021" w:date="2020-12-11T14:01:00Z">
          <w:r w:rsidRPr="00BF4F2E" w:rsidDel="00BF4F2E">
            <w:rPr>
              <w:rFonts w:eastAsiaTheme="minorHAnsi"/>
              <w:caps/>
              <w:szCs w:val="22"/>
              <w:highlight w:val="green"/>
            </w:rPr>
            <w:delText>C</w:delText>
          </w:r>
        </w:del>
      </w:ins>
      <w:ins w:id="11759" w:author="Song, Xiaojing" w:date="2020-08-24T12:40:00Z">
        <w:del w:id="11760" w:author="USA Editor 2021" w:date="2020-12-11T14:01:00Z">
          <w:r w:rsidR="00983074" w:rsidDel="00BF4F2E">
            <w:rPr>
              <w:rFonts w:eastAsiaTheme="minorHAnsi"/>
              <w:caps/>
              <w:szCs w:val="22"/>
            </w:rPr>
            <w:delText xml:space="preserve"> </w:delText>
          </w:r>
        </w:del>
        <w:r w:rsidR="00983074">
          <w:rPr>
            <w:rFonts w:eastAsiaTheme="minorHAnsi"/>
            <w:caps/>
            <w:szCs w:val="22"/>
          </w:rPr>
          <w:t>4</w:t>
        </w:r>
      </w:ins>
      <w:ins w:id="11761" w:author="Song, Xiaojing" w:date="2020-08-21T13:13:00Z">
        <w:r>
          <w:rPr>
            <w:rFonts w:eastAsiaTheme="minorHAnsi"/>
            <w:caps/>
            <w:szCs w:val="22"/>
          </w:rPr>
          <w:t>.2.6</w:t>
        </w:r>
        <w:r>
          <w:rPr>
            <w:rFonts w:eastAsiaTheme="minorHAnsi"/>
            <w:caps/>
            <w:szCs w:val="22"/>
          </w:rPr>
          <w:tab/>
        </w:r>
      </w:ins>
      <w:ins w:id="11762" w:author="Ross Norsworthy" w:date="2020-03-20T00:52:00Z">
        <w:r w:rsidR="00A013FD" w:rsidRPr="00A013FD">
          <w:rPr>
            <w:rFonts w:eastAsiaTheme="minorHAnsi"/>
          </w:rPr>
          <w:t>Data session</w:t>
        </w:r>
        <w:bookmarkEnd w:id="11756"/>
      </w:ins>
    </w:p>
    <w:p w14:paraId="6217805F" w14:textId="20AD23FF" w:rsidR="00A013FD" w:rsidRPr="00A013FD" w:rsidRDefault="00A013FD" w:rsidP="00A013FD">
      <w:pPr>
        <w:spacing w:after="120"/>
        <w:rPr>
          <w:ins w:id="11763" w:author="Ross Norsworthy" w:date="2020-03-20T00:52:00Z"/>
          <w:szCs w:val="24"/>
        </w:rPr>
      </w:pPr>
      <w:ins w:id="11764" w:author="Ross Norsworthy" w:date="2020-03-20T00:52:00Z">
        <w:r w:rsidRPr="00A013FD">
          <w:rPr>
            <w:szCs w:val="24"/>
          </w:rPr>
          <w:t xml:space="preserve">A data session refers to the data transfer protocol used for transmission of payload in a TDMA frame. See </w:t>
        </w:r>
        <w:del w:id="11765" w:author="USA Editor 2021" w:date="2020-12-11T14:01:00Z">
          <w:r w:rsidRPr="00BF4F2E" w:rsidDel="00BF4F2E">
            <w:rPr>
              <w:szCs w:val="24"/>
              <w:highlight w:val="green"/>
              <w:rPrChange w:id="11766" w:author="USA Editor 2021" w:date="2020-12-11T14:01:00Z">
                <w:rPr>
                  <w:szCs w:val="24"/>
                </w:rPr>
              </w:rPrChange>
            </w:rPr>
            <w:delText>C</w:delText>
          </w:r>
        </w:del>
      </w:ins>
      <w:ins w:id="11767" w:author="USA Editor 2021" w:date="2020-12-11T14:01:00Z">
        <w:r w:rsidR="00BF4F2E" w:rsidRPr="00BF4F2E">
          <w:rPr>
            <w:highlight w:val="green"/>
            <w:lang w:val="en-US"/>
            <w:rPrChange w:id="11768" w:author="USA Editor 2021" w:date="2020-12-11T14:01:00Z">
              <w:rPr>
                <w:lang w:val="en-US"/>
              </w:rPr>
            </w:rPrChange>
          </w:rPr>
          <w:t>§</w:t>
        </w:r>
      </w:ins>
      <w:ins w:id="11769" w:author="Ross Norsworthy" w:date="2020-03-20T00:52:00Z">
        <w:r w:rsidRPr="00A013FD">
          <w:rPr>
            <w:szCs w:val="24"/>
          </w:rPr>
          <w:t xml:space="preserve"> 4.17.</w:t>
        </w:r>
      </w:ins>
    </w:p>
    <w:p w14:paraId="3AA4BA04" w14:textId="71B3F430" w:rsidR="00A013FD" w:rsidRPr="00A013FD" w:rsidRDefault="00505402" w:rsidP="00520609">
      <w:pPr>
        <w:pStyle w:val="Heading3"/>
        <w:rPr>
          <w:ins w:id="11770" w:author="Ross Norsworthy" w:date="2020-03-20T00:52:00Z"/>
          <w:rFonts w:eastAsiaTheme="minorHAnsi"/>
        </w:rPr>
      </w:pPr>
      <w:bookmarkStart w:id="11771" w:name="_Toc35545385"/>
      <w:ins w:id="11772" w:author="Song, Xiaojing" w:date="2020-08-21T13:13:00Z">
        <w:del w:id="11773" w:author="USA Editor 2021" w:date="2020-12-11T14:01:00Z">
          <w:r w:rsidRPr="00BF4F2E" w:rsidDel="00BF4F2E">
            <w:rPr>
              <w:rFonts w:eastAsiaTheme="minorHAnsi"/>
              <w:caps/>
              <w:szCs w:val="22"/>
              <w:highlight w:val="green"/>
            </w:rPr>
            <w:delText>C</w:delText>
          </w:r>
        </w:del>
      </w:ins>
      <w:ins w:id="11774" w:author="Song, Xiaojing" w:date="2020-08-24T12:40:00Z">
        <w:del w:id="11775" w:author="USA Editor 2021" w:date="2020-12-11T14:01:00Z">
          <w:r w:rsidR="00983074" w:rsidDel="00BF4F2E">
            <w:rPr>
              <w:rFonts w:eastAsiaTheme="minorHAnsi"/>
              <w:caps/>
              <w:szCs w:val="22"/>
            </w:rPr>
            <w:delText xml:space="preserve"> </w:delText>
          </w:r>
        </w:del>
        <w:r w:rsidR="00983074">
          <w:rPr>
            <w:rFonts w:eastAsiaTheme="minorHAnsi"/>
            <w:caps/>
            <w:szCs w:val="22"/>
          </w:rPr>
          <w:t>4</w:t>
        </w:r>
      </w:ins>
      <w:ins w:id="11776" w:author="Song, Xiaojing" w:date="2020-08-21T13:13:00Z">
        <w:r>
          <w:rPr>
            <w:rFonts w:eastAsiaTheme="minorHAnsi"/>
            <w:caps/>
            <w:szCs w:val="22"/>
          </w:rPr>
          <w:t>.2.7</w:t>
        </w:r>
        <w:r>
          <w:rPr>
            <w:rFonts w:eastAsiaTheme="minorHAnsi"/>
            <w:caps/>
            <w:szCs w:val="22"/>
          </w:rPr>
          <w:tab/>
        </w:r>
      </w:ins>
      <w:ins w:id="11777" w:author="Ross Norsworthy" w:date="2020-03-20T00:52:00Z">
        <w:r w:rsidR="00A013FD" w:rsidRPr="00A013FD">
          <w:rPr>
            <w:rFonts w:eastAsiaTheme="minorHAnsi"/>
          </w:rPr>
          <w:t>Multisession data transfer</w:t>
        </w:r>
        <w:bookmarkEnd w:id="11771"/>
      </w:ins>
    </w:p>
    <w:p w14:paraId="5C810ECE" w14:textId="1C471C50" w:rsidR="00A013FD" w:rsidRPr="00A013FD" w:rsidRDefault="00A013FD" w:rsidP="00A013FD">
      <w:pPr>
        <w:spacing w:after="120"/>
        <w:rPr>
          <w:ins w:id="11778" w:author="Ross Norsworthy" w:date="2020-03-20T00:52:00Z"/>
          <w:szCs w:val="24"/>
          <w:lang w:eastAsia="en-GB"/>
        </w:rPr>
      </w:pPr>
      <w:ins w:id="11779" w:author="Ross Norsworthy" w:date="2020-03-20T00:52:00Z">
        <w:r w:rsidRPr="00A013FD">
          <w:rPr>
            <w:szCs w:val="24"/>
            <w:lang w:eastAsia="en-GB"/>
          </w:rPr>
          <w:t xml:space="preserve">Multisession data transfer, refers to multiple data sessions chained together to be able to transmit arbitrary payloads. See </w:t>
        </w:r>
        <w:del w:id="11780" w:author="USA Editor 2021" w:date="2020-12-11T14:01:00Z">
          <w:r w:rsidRPr="00BF4F2E" w:rsidDel="00BF4F2E">
            <w:rPr>
              <w:szCs w:val="24"/>
              <w:highlight w:val="green"/>
              <w:lang w:eastAsia="en-GB"/>
              <w:rPrChange w:id="11781" w:author="USA Editor 2021" w:date="2020-12-11T14:01:00Z">
                <w:rPr>
                  <w:szCs w:val="24"/>
                  <w:lang w:eastAsia="en-GB"/>
                </w:rPr>
              </w:rPrChange>
            </w:rPr>
            <w:delText>C</w:delText>
          </w:r>
        </w:del>
      </w:ins>
      <w:ins w:id="11782" w:author="USA Editor 2021" w:date="2020-12-11T14:01:00Z">
        <w:r w:rsidR="00BF4F2E" w:rsidRPr="00BF4F2E">
          <w:rPr>
            <w:highlight w:val="green"/>
            <w:lang w:val="en-US"/>
            <w:rPrChange w:id="11783" w:author="USA Editor 2021" w:date="2020-12-11T14:01:00Z">
              <w:rPr>
                <w:lang w:val="en-US"/>
              </w:rPr>
            </w:rPrChange>
          </w:rPr>
          <w:t>§</w:t>
        </w:r>
      </w:ins>
      <w:ins w:id="11784" w:author="Ross Norsworthy" w:date="2020-03-20T00:52:00Z">
        <w:r w:rsidRPr="00A013FD">
          <w:rPr>
            <w:szCs w:val="24"/>
            <w:lang w:eastAsia="en-GB"/>
          </w:rPr>
          <w:t xml:space="preserve"> 4.17.</w:t>
        </w:r>
      </w:ins>
    </w:p>
    <w:p w14:paraId="5E21EF7E" w14:textId="2C8876FB" w:rsidR="00A013FD" w:rsidRPr="00A013FD" w:rsidRDefault="00505402" w:rsidP="00BF4F2E">
      <w:pPr>
        <w:pStyle w:val="Heading3"/>
        <w:rPr>
          <w:ins w:id="11785" w:author="Ross Norsworthy" w:date="2020-03-20T00:52:00Z"/>
          <w:rFonts w:eastAsiaTheme="minorHAnsi"/>
        </w:rPr>
      </w:pPr>
      <w:bookmarkStart w:id="11786" w:name="_Ref35447942"/>
      <w:bookmarkStart w:id="11787" w:name="_Toc35545386"/>
      <w:ins w:id="11788" w:author="Song, Xiaojing" w:date="2020-08-21T13:13:00Z">
        <w:del w:id="11789" w:author="USA Editor 2021" w:date="2020-12-11T14:01:00Z">
          <w:r w:rsidRPr="00BF4F2E" w:rsidDel="00BF4F2E">
            <w:rPr>
              <w:rFonts w:eastAsiaTheme="minorHAnsi"/>
              <w:caps/>
              <w:szCs w:val="22"/>
              <w:highlight w:val="green"/>
            </w:rPr>
            <w:delText>C</w:delText>
          </w:r>
        </w:del>
      </w:ins>
      <w:ins w:id="11790" w:author="Song, Xiaojing" w:date="2020-08-24T12:40:00Z">
        <w:del w:id="11791" w:author="USA Editor 2021" w:date="2020-12-11T14:01:00Z">
          <w:r w:rsidR="00983074" w:rsidDel="00BF4F2E">
            <w:rPr>
              <w:rFonts w:eastAsiaTheme="minorHAnsi"/>
              <w:caps/>
              <w:szCs w:val="22"/>
            </w:rPr>
            <w:delText xml:space="preserve"> </w:delText>
          </w:r>
        </w:del>
        <w:r w:rsidR="00983074">
          <w:rPr>
            <w:rFonts w:eastAsiaTheme="minorHAnsi"/>
            <w:caps/>
            <w:szCs w:val="22"/>
          </w:rPr>
          <w:t>4</w:t>
        </w:r>
      </w:ins>
      <w:ins w:id="11792" w:author="Song, Xiaojing" w:date="2020-08-21T13:13:00Z">
        <w:r>
          <w:rPr>
            <w:rFonts w:eastAsiaTheme="minorHAnsi"/>
            <w:caps/>
            <w:szCs w:val="22"/>
          </w:rPr>
          <w:t>.2.8</w:t>
        </w:r>
        <w:r>
          <w:rPr>
            <w:rFonts w:eastAsiaTheme="minorHAnsi"/>
            <w:caps/>
            <w:szCs w:val="22"/>
          </w:rPr>
          <w:tab/>
        </w:r>
      </w:ins>
      <w:ins w:id="11793" w:author="Ross Norsworthy" w:date="2020-03-20T00:52:00Z">
        <w:r w:rsidR="00A013FD" w:rsidRPr="00A013FD">
          <w:rPr>
            <w:rFonts w:eastAsiaTheme="minorHAnsi"/>
          </w:rPr>
          <w:t>Data fragment</w:t>
        </w:r>
        <w:bookmarkEnd w:id="11786"/>
        <w:bookmarkEnd w:id="11787"/>
      </w:ins>
    </w:p>
    <w:p w14:paraId="56ED9BE0" w14:textId="35EE8B4A" w:rsidR="00A013FD" w:rsidRPr="00A013FD" w:rsidRDefault="00A013FD" w:rsidP="00A013FD">
      <w:pPr>
        <w:spacing w:after="120"/>
        <w:rPr>
          <w:ins w:id="11794" w:author="Ross Norsworthy" w:date="2020-03-20T00:52:00Z"/>
          <w:szCs w:val="24"/>
          <w:lang w:eastAsia="en-GB"/>
        </w:rPr>
      </w:pPr>
      <w:ins w:id="11795" w:author="Ross Norsworthy" w:date="2020-03-20T00:52:00Z">
        <w:r w:rsidRPr="00A013FD">
          <w:rPr>
            <w:szCs w:val="24"/>
            <w:lang w:eastAsia="en-GB"/>
          </w:rPr>
          <w:t xml:space="preserve">During a data session, the data may be broken into multiple data fragments to be transmitted in separate slots. The data fragments refer to the Start Fragment, Continuation Fragment and End Fragment VDE messages. See </w:t>
        </w:r>
        <w:del w:id="11796" w:author="USA Editor 2021" w:date="2020-12-11T14:01:00Z">
          <w:r w:rsidRPr="00BF4F2E" w:rsidDel="00BF4F2E">
            <w:rPr>
              <w:szCs w:val="24"/>
              <w:highlight w:val="green"/>
              <w:lang w:eastAsia="en-GB"/>
              <w:rPrChange w:id="11797" w:author="USA Editor 2021" w:date="2020-12-11T14:02:00Z">
                <w:rPr>
                  <w:szCs w:val="24"/>
                  <w:lang w:eastAsia="en-GB"/>
                </w:rPr>
              </w:rPrChange>
            </w:rPr>
            <w:delText>C</w:delText>
          </w:r>
        </w:del>
      </w:ins>
      <w:ins w:id="11798" w:author="USA Editor 2021" w:date="2020-12-11T14:01:00Z">
        <w:r w:rsidR="00BF4F2E" w:rsidRPr="00BF4F2E">
          <w:rPr>
            <w:highlight w:val="green"/>
            <w:lang w:val="en-US"/>
            <w:rPrChange w:id="11799" w:author="USA Editor 2021" w:date="2020-12-11T14:02:00Z">
              <w:rPr>
                <w:lang w:val="en-US"/>
              </w:rPr>
            </w:rPrChange>
          </w:rPr>
          <w:t>§</w:t>
        </w:r>
      </w:ins>
      <w:ins w:id="11800" w:author="Ross Norsworthy" w:date="2020-03-20T00:52:00Z">
        <w:r w:rsidRPr="00A013FD">
          <w:rPr>
            <w:szCs w:val="24"/>
            <w:lang w:eastAsia="en-GB"/>
          </w:rPr>
          <w:t xml:space="preserve"> 4.17.</w:t>
        </w:r>
      </w:ins>
    </w:p>
    <w:p w14:paraId="7481B7D0" w14:textId="41FA260C" w:rsidR="00A013FD" w:rsidRPr="00A013FD" w:rsidRDefault="001846C2" w:rsidP="00520609">
      <w:pPr>
        <w:pStyle w:val="Heading2"/>
        <w:rPr>
          <w:ins w:id="11801" w:author="Ross Norsworthy" w:date="2020-03-20T00:52:00Z"/>
          <w:rFonts w:eastAsiaTheme="minorHAnsi"/>
        </w:rPr>
      </w:pPr>
      <w:bookmarkStart w:id="11802" w:name="_Toc35545387"/>
      <w:ins w:id="11803" w:author="Song, Xiaojing" w:date="2020-08-21T13:14:00Z">
        <w:del w:id="11804" w:author="USA Editor 2021" w:date="2020-12-11T14:02:00Z">
          <w:r w:rsidRPr="00BF4F2E" w:rsidDel="00BF4F2E">
            <w:rPr>
              <w:rFonts w:eastAsiaTheme="minorHAnsi"/>
              <w:highlight w:val="green"/>
            </w:rPr>
            <w:delText>C</w:delText>
          </w:r>
        </w:del>
      </w:ins>
      <w:ins w:id="11805" w:author="Song, Xiaojing" w:date="2020-08-24T09:48:00Z">
        <w:del w:id="11806" w:author="USA Editor 2021" w:date="2020-12-11T14:02:00Z">
          <w:r w:rsidR="00520609" w:rsidDel="00BF4F2E">
            <w:rPr>
              <w:rFonts w:eastAsiaTheme="minorHAnsi"/>
            </w:rPr>
            <w:delText xml:space="preserve"> </w:delText>
          </w:r>
        </w:del>
      </w:ins>
      <w:ins w:id="11807" w:author="Song, Xiaojing" w:date="2020-08-24T12:40:00Z">
        <w:r w:rsidR="00983074">
          <w:rPr>
            <w:rFonts w:eastAsiaTheme="minorHAnsi"/>
          </w:rPr>
          <w:t>4</w:t>
        </w:r>
      </w:ins>
      <w:ins w:id="11808" w:author="Song, Xiaojing" w:date="2020-08-21T13:14:00Z">
        <w:r>
          <w:rPr>
            <w:rFonts w:eastAsiaTheme="minorHAnsi"/>
          </w:rPr>
          <w:t>.3</w:t>
        </w:r>
        <w:r>
          <w:rPr>
            <w:rFonts w:eastAsiaTheme="minorHAnsi"/>
          </w:rPr>
          <w:tab/>
        </w:r>
      </w:ins>
      <w:ins w:id="11809" w:author="Ross Norsworthy" w:date="2020-03-20T00:52:00Z">
        <w:r w:rsidR="00A013FD" w:rsidRPr="00A013FD">
          <w:rPr>
            <w:rFonts w:eastAsiaTheme="minorHAnsi"/>
          </w:rPr>
          <w:t>Control station service area</w:t>
        </w:r>
        <w:bookmarkEnd w:id="11802"/>
      </w:ins>
    </w:p>
    <w:p w14:paraId="2F75A5CB" w14:textId="77777777" w:rsidR="00A013FD" w:rsidRPr="00A013FD" w:rsidRDefault="00A013FD" w:rsidP="00A013FD">
      <w:pPr>
        <w:spacing w:after="120"/>
        <w:rPr>
          <w:ins w:id="11810" w:author="Ross Norsworthy" w:date="2020-03-20T00:52:00Z"/>
        </w:rPr>
      </w:pPr>
      <w:ins w:id="11811" w:author="Ross Norsworthy" w:date="2020-03-20T00:52:00Z">
        <w:r w:rsidRPr="00A013FD">
          <w:t xml:space="preserve">Control stations may transmit a bulletin board message with its control station service </w:t>
        </w:r>
        <w:r w:rsidRPr="006E380F">
          <w:t>area</w:t>
        </w:r>
      </w:ins>
      <w:ins w:id="11812" w:author="2092 CG" w:date="2020-10-28T13:02:00Z">
        <w:r w:rsidR="009F6AFB" w:rsidRPr="00BF4F2E">
          <w:t xml:space="preserve"> on logical channel 0</w:t>
        </w:r>
      </w:ins>
      <w:ins w:id="11813" w:author="Ross Norsworthy" w:date="2020-03-20T00:52:00Z">
        <w:r w:rsidRPr="006E380F">
          <w:t>. The</w:t>
        </w:r>
        <w:r w:rsidRPr="00A013FD">
          <w:t xml:space="preserve"> bulletin board content only applies to vessels inside the control station service area. While vessels are inside a control station service area, all data session transmissions between ships should take place via the control station.</w:t>
        </w:r>
      </w:ins>
    </w:p>
    <w:p w14:paraId="4F6620B5" w14:textId="77777777" w:rsidR="00A013FD" w:rsidRDefault="00A013FD" w:rsidP="00A013FD">
      <w:pPr>
        <w:spacing w:after="120"/>
        <w:rPr>
          <w:ins w:id="11814" w:author="2092 CG" w:date="2020-10-28T13:03:00Z"/>
        </w:rPr>
      </w:pPr>
      <w:ins w:id="11815" w:author="Ross Norsworthy" w:date="2020-03-20T00:52:00Z">
        <w:r w:rsidRPr="00A013FD">
          <w:t>Ships outside the control station service area may communicate directly. In this case AIS receptions may be used to determine if a ship is within range.</w:t>
        </w:r>
      </w:ins>
    </w:p>
    <w:p w14:paraId="1C018FEE" w14:textId="77777777" w:rsidR="0043130A" w:rsidRPr="00BF4F2E" w:rsidRDefault="0043130A" w:rsidP="0043130A">
      <w:pPr>
        <w:pStyle w:val="BodyText"/>
        <w:rPr>
          <w:ins w:id="11816" w:author="2092 CG" w:date="2020-10-28T13:03:00Z"/>
        </w:rPr>
      </w:pPr>
      <w:ins w:id="11817" w:author="2092 CG" w:date="2020-10-28T13:03:00Z">
        <w:r w:rsidRPr="00BF4F2E">
          <w:t>Coordination is required between control stations to establish mutually exclusive service areas and to ensure that logical channels are shared appropriately between them, in particular the timing of the broadcast of the bulletin board on logical channel 0.</w:t>
        </w:r>
      </w:ins>
    </w:p>
    <w:p w14:paraId="02FB5E94" w14:textId="3DC523D9" w:rsidR="0043130A" w:rsidRPr="00A013FD" w:rsidRDefault="0043130A" w:rsidP="00BF4F2E">
      <w:pPr>
        <w:pStyle w:val="BodyText"/>
        <w:rPr>
          <w:ins w:id="11818" w:author="Ross Norsworthy" w:date="2020-03-20T00:52:00Z"/>
        </w:rPr>
      </w:pPr>
      <w:ins w:id="11819" w:author="2092 CG" w:date="2020-10-28T13:03:00Z">
        <w:r w:rsidRPr="00BF4F2E">
          <w:t xml:space="preserve">If a VDE vessel unit detects that it is not within any controlling station service area, it must start using the default bulletin board to communicate, as defined in </w:t>
        </w:r>
        <w:del w:id="11820" w:author="USA Editor 2021" w:date="2020-12-11T14:02:00Z">
          <w:r w:rsidRPr="00BF4F2E" w:rsidDel="00BF4F2E">
            <w:rPr>
              <w:highlight w:val="green"/>
              <w:rPrChange w:id="11821" w:author="USA Editor 2021" w:date="2020-12-11T14:02:00Z">
                <w:rPr/>
              </w:rPrChange>
            </w:rPr>
            <w:delText>C</w:delText>
          </w:r>
        </w:del>
      </w:ins>
      <w:ins w:id="11822" w:author="USA Editor 2021" w:date="2020-12-11T14:02:00Z">
        <w:r w:rsidR="00BF4F2E" w:rsidRPr="00BF4F2E">
          <w:rPr>
            <w:highlight w:val="green"/>
            <w:lang w:val="en-US"/>
            <w:rPrChange w:id="11823" w:author="USA Editor 2021" w:date="2020-12-11T14:02:00Z">
              <w:rPr>
                <w:lang w:val="en-US"/>
              </w:rPr>
            </w:rPrChange>
          </w:rPr>
          <w:t>§</w:t>
        </w:r>
        <w:r w:rsidR="00BF4F2E">
          <w:rPr>
            <w:lang w:val="en-US"/>
          </w:rPr>
          <w:t xml:space="preserve"> </w:t>
        </w:r>
      </w:ins>
      <w:ins w:id="11824" w:author="2092 CG" w:date="2020-10-28T13:03:00Z">
        <w:r w:rsidRPr="00BF4F2E">
          <w:t>4.14 unless instructed otherwise.</w:t>
        </w:r>
      </w:ins>
    </w:p>
    <w:p w14:paraId="00680154" w14:textId="5E719670" w:rsidR="00A013FD" w:rsidRPr="00A013FD" w:rsidRDefault="00E367B8" w:rsidP="004913A7">
      <w:pPr>
        <w:pStyle w:val="Heading2"/>
        <w:rPr>
          <w:ins w:id="11825" w:author="Ross Norsworthy" w:date="2020-03-20T00:52:00Z"/>
          <w:rFonts w:eastAsiaTheme="minorHAnsi"/>
        </w:rPr>
      </w:pPr>
      <w:bookmarkStart w:id="11826" w:name="_Toc35545388"/>
      <w:bookmarkStart w:id="11827" w:name="_Toc35545389"/>
      <w:bookmarkEnd w:id="11826"/>
      <w:ins w:id="11828" w:author="Song, Xiaojing" w:date="2020-08-21T13:15:00Z">
        <w:del w:id="11829" w:author="USA Editor 2021" w:date="2020-12-11T14:03:00Z">
          <w:r w:rsidRPr="00BF4F2E" w:rsidDel="00BF4F2E">
            <w:rPr>
              <w:rFonts w:eastAsiaTheme="minorHAnsi"/>
              <w:highlight w:val="green"/>
            </w:rPr>
            <w:delText>C</w:delText>
          </w:r>
        </w:del>
      </w:ins>
      <w:ins w:id="11830" w:author="Song, Xiaojing" w:date="2020-08-24T09:48:00Z">
        <w:del w:id="11831" w:author="USA Editor 2021" w:date="2020-12-11T14:03:00Z">
          <w:r w:rsidR="00520609" w:rsidDel="00BF4F2E">
            <w:rPr>
              <w:rFonts w:eastAsiaTheme="minorHAnsi"/>
            </w:rPr>
            <w:delText xml:space="preserve"> </w:delText>
          </w:r>
        </w:del>
      </w:ins>
      <w:ins w:id="11832" w:author="Song, Xiaojing" w:date="2020-08-24T12:40:00Z">
        <w:r w:rsidR="00983074">
          <w:rPr>
            <w:rFonts w:eastAsiaTheme="minorHAnsi"/>
          </w:rPr>
          <w:t>4</w:t>
        </w:r>
      </w:ins>
      <w:ins w:id="11833" w:author="Song, Xiaojing" w:date="2020-08-21T13:15:00Z">
        <w:r>
          <w:rPr>
            <w:rFonts w:eastAsiaTheme="minorHAnsi"/>
          </w:rPr>
          <w:t>.4</w:t>
        </w:r>
        <w:r>
          <w:rPr>
            <w:rFonts w:eastAsiaTheme="minorHAnsi"/>
          </w:rPr>
          <w:tab/>
        </w:r>
      </w:ins>
      <w:ins w:id="11834" w:author="Ross Norsworthy" w:date="2020-03-20T00:52:00Z">
        <w:r w:rsidR="00A013FD" w:rsidRPr="00A013FD">
          <w:rPr>
            <w:rFonts w:eastAsiaTheme="minorHAnsi"/>
          </w:rPr>
          <w:t>Resource Management</w:t>
        </w:r>
        <w:bookmarkEnd w:id="11827"/>
      </w:ins>
    </w:p>
    <w:p w14:paraId="3107916A" w14:textId="77777777" w:rsidR="00A013FD" w:rsidRPr="00A013FD" w:rsidRDefault="00A013FD" w:rsidP="00A013FD">
      <w:pPr>
        <w:spacing w:after="120"/>
        <w:rPr>
          <w:ins w:id="11835" w:author="Ross Norsworthy" w:date="2020-03-20T00:52:00Z"/>
        </w:rPr>
      </w:pPr>
      <w:ins w:id="11836" w:author="Ross Norsworthy" w:date="2020-03-20T00:52:00Z">
        <w:r w:rsidRPr="006E380F">
          <w:t>The connection between ship and shore is session oriented with a Logical Channel being reserved</w:t>
        </w:r>
      </w:ins>
      <w:ins w:id="11837" w:author="2092 CG" w:date="2020-10-28T13:06:00Z">
        <w:r w:rsidR="00045099" w:rsidRPr="00BF4F2E">
          <w:t>, upon request,</w:t>
        </w:r>
      </w:ins>
      <w:ins w:id="11838" w:author="Ross Norsworthy" w:date="2020-03-20T00:52:00Z">
        <w:r w:rsidRPr="006E380F">
          <w:t xml:space="preserve"> for a particular ship for a given time</w:t>
        </w:r>
      </w:ins>
      <w:ins w:id="11839" w:author="2092 CG" w:date="2020-10-28T13:07:00Z">
        <w:r w:rsidR="00B565A5" w:rsidRPr="00BF4F2E">
          <w:t xml:space="preserve"> by the control station</w:t>
        </w:r>
      </w:ins>
      <w:ins w:id="11840" w:author="Ross Norsworthy" w:date="2020-03-20T00:52:00Z">
        <w:r w:rsidRPr="006E380F">
          <w:t>.</w:t>
        </w:r>
      </w:ins>
    </w:p>
    <w:p w14:paraId="0A626C31" w14:textId="77777777" w:rsidR="00A013FD" w:rsidRPr="00A013FD" w:rsidRDefault="00A013FD" w:rsidP="00A013FD">
      <w:pPr>
        <w:spacing w:after="120"/>
        <w:rPr>
          <w:ins w:id="11841" w:author="Ross Norsworthy" w:date="2020-03-20T00:52:00Z"/>
        </w:rPr>
      </w:pPr>
      <w:ins w:id="11842" w:author="Ross Norsworthy" w:date="2020-03-20T00:52:00Z">
        <w:r w:rsidRPr="00A013FD">
          <w:t>Ship originated short data messages can be sent on the Random Access Channels without resource allocation.</w:t>
        </w:r>
      </w:ins>
    </w:p>
    <w:p w14:paraId="7CDD5177" w14:textId="77777777" w:rsidR="00A013FD" w:rsidRPr="00A013FD" w:rsidRDefault="00A013FD" w:rsidP="00A013FD">
      <w:pPr>
        <w:spacing w:after="120"/>
        <w:rPr>
          <w:ins w:id="11843" w:author="Ross Norsworthy" w:date="2020-03-20T00:52:00Z"/>
        </w:rPr>
      </w:pPr>
      <w:ins w:id="11844" w:author="Ross Norsworthy" w:date="2020-03-20T00:52:00Z">
        <w:r w:rsidRPr="00A013FD">
          <w:t>During heavy network loading, the network control may introduce time dispersion for resource requests, modify the maximum allowed number of ship originated short data messages or only allow traffic with high priority levels.</w:t>
        </w:r>
      </w:ins>
    </w:p>
    <w:p w14:paraId="518B2EE0" w14:textId="4C139C38" w:rsidR="00A013FD" w:rsidRPr="00A013FD" w:rsidRDefault="003E7EA0" w:rsidP="004913A7">
      <w:pPr>
        <w:pStyle w:val="Heading2"/>
        <w:rPr>
          <w:ins w:id="11845" w:author="Ross Norsworthy" w:date="2020-03-20T00:52:00Z"/>
          <w:rFonts w:eastAsiaTheme="minorHAnsi"/>
        </w:rPr>
      </w:pPr>
      <w:bookmarkStart w:id="11846" w:name="_Ref35447986"/>
      <w:bookmarkStart w:id="11847" w:name="_Toc35545390"/>
      <w:ins w:id="11848" w:author="Song, Xiaojing" w:date="2020-08-21T13:15:00Z">
        <w:del w:id="11849" w:author="USA Editor 2021" w:date="2020-12-11T14:03:00Z">
          <w:r w:rsidRPr="00F447FE" w:rsidDel="00BF4F2E">
            <w:rPr>
              <w:rFonts w:eastAsiaTheme="minorHAnsi"/>
              <w:highlight w:val="green"/>
            </w:rPr>
            <w:delText>C</w:delText>
          </w:r>
        </w:del>
      </w:ins>
      <w:ins w:id="11850" w:author="Song, Xiaojing" w:date="2020-08-24T09:48:00Z">
        <w:del w:id="11851" w:author="USA Editor 2021" w:date="2020-12-11T14:03:00Z">
          <w:r w:rsidR="00520609" w:rsidDel="00BF4F2E">
            <w:rPr>
              <w:rFonts w:eastAsiaTheme="minorHAnsi"/>
            </w:rPr>
            <w:delText xml:space="preserve"> </w:delText>
          </w:r>
        </w:del>
      </w:ins>
      <w:ins w:id="11852" w:author="Song, Xiaojing" w:date="2020-08-24T12:40:00Z">
        <w:r w:rsidR="00983074">
          <w:rPr>
            <w:rFonts w:eastAsiaTheme="minorHAnsi"/>
          </w:rPr>
          <w:t>4</w:t>
        </w:r>
      </w:ins>
      <w:ins w:id="11853" w:author="Song, Xiaojing" w:date="2020-08-21T13:15:00Z">
        <w:r>
          <w:rPr>
            <w:rFonts w:eastAsiaTheme="minorHAnsi"/>
          </w:rPr>
          <w:t>.5</w:t>
        </w:r>
        <w:r>
          <w:rPr>
            <w:rFonts w:eastAsiaTheme="minorHAnsi"/>
          </w:rPr>
          <w:tab/>
        </w:r>
      </w:ins>
      <w:ins w:id="11854" w:author="Ross Norsworthy" w:date="2020-03-20T00:52:00Z">
        <w:r w:rsidR="00A013FD" w:rsidRPr="00A013FD">
          <w:rPr>
            <w:rFonts w:eastAsiaTheme="minorHAnsi"/>
          </w:rPr>
          <w:t>Endianness</w:t>
        </w:r>
        <w:bookmarkEnd w:id="11846"/>
        <w:bookmarkEnd w:id="11847"/>
      </w:ins>
    </w:p>
    <w:p w14:paraId="63922FE6" w14:textId="77777777" w:rsidR="00A013FD" w:rsidRPr="00A013FD" w:rsidRDefault="00A013FD" w:rsidP="00A013FD">
      <w:pPr>
        <w:spacing w:after="120"/>
        <w:rPr>
          <w:ins w:id="11855" w:author="Ross Norsworthy" w:date="2020-03-20T00:52:00Z"/>
        </w:rPr>
      </w:pPr>
      <w:ins w:id="11856" w:author="Ross Norsworthy" w:date="2020-03-20T00:52:00Z">
        <w:r w:rsidRPr="00A013FD">
          <w:t>The order of bytes within a binary representation of a number is referred to as the endianness.</w:t>
        </w:r>
      </w:ins>
    </w:p>
    <w:p w14:paraId="7A44734D" w14:textId="24849807" w:rsidR="00A013FD" w:rsidRPr="00A013FD" w:rsidRDefault="00A013FD" w:rsidP="00A013FD">
      <w:pPr>
        <w:spacing w:after="120"/>
        <w:rPr>
          <w:ins w:id="11857" w:author="Ross Norsworthy" w:date="2020-03-20T00:52:00Z"/>
        </w:rPr>
      </w:pPr>
      <w:ins w:id="11858" w:author="Ross Norsworthy" w:date="2020-03-20T00:52:00Z">
        <w:r w:rsidRPr="00A013FD">
          <w:rPr>
            <w:lang w:eastAsia="en-GB"/>
          </w:rPr>
          <w:t xml:space="preserve">With regards to the message structure, </w:t>
        </w:r>
        <w:r w:rsidRPr="00A013FD">
          <w:t xml:space="preserve">the same endianness is used as in AIS. See ITU-R.M1371-5 </w:t>
        </w:r>
        <w:del w:id="11859" w:author="USA Editor 2021" w:date="2021-01-06T10:24:00Z">
          <w:r w:rsidRPr="00654230" w:rsidDel="00654230">
            <w:rPr>
              <w:highlight w:val="green"/>
              <w:rPrChange w:id="11860" w:author="USA Editor 2021" w:date="2021-01-06T10:24:00Z">
                <w:rPr/>
              </w:rPrChange>
            </w:rPr>
            <w:delText>Annex 1 section</w:delText>
          </w:r>
        </w:del>
      </w:ins>
      <w:ins w:id="11861" w:author="USA Editor 2021" w:date="2021-01-06T10:24:00Z">
        <w:r w:rsidR="00654230" w:rsidRPr="00F65EB0">
          <w:rPr>
            <w:sz w:val="20"/>
            <w:highlight w:val="green"/>
          </w:rPr>
          <w:t>§</w:t>
        </w:r>
      </w:ins>
      <w:ins w:id="11862" w:author="Ross Norsworthy" w:date="2020-03-20T00:52:00Z">
        <w:r w:rsidRPr="00A013FD">
          <w:t xml:space="preserve"> 3.3.7</w:t>
        </w:r>
      </w:ins>
      <w:ins w:id="11863" w:author="USA Editor 2021" w:date="2021-01-06T10:24:00Z">
        <w:r w:rsidR="00654230" w:rsidRPr="00654230">
          <w:rPr>
            <w:highlight w:val="green"/>
          </w:rPr>
          <w:t>, Annex 1</w:t>
        </w:r>
      </w:ins>
      <w:ins w:id="11864" w:author="Ross Norsworthy" w:date="2020-03-20T00:52:00Z">
        <w:r w:rsidRPr="00A013FD">
          <w:t>.</w:t>
        </w:r>
      </w:ins>
    </w:p>
    <w:p w14:paraId="2F084EA1" w14:textId="77777777" w:rsidR="00A013FD" w:rsidRPr="00A013FD" w:rsidRDefault="00A013FD" w:rsidP="00A013FD">
      <w:pPr>
        <w:spacing w:after="120"/>
        <w:rPr>
          <w:ins w:id="11865" w:author="Ross Norsworthy" w:date="2020-03-20T00:52:00Z"/>
        </w:rPr>
      </w:pPr>
      <w:ins w:id="11866" w:author="Ross Norsworthy" w:date="2020-03-20T00:52:00Z">
        <w:r w:rsidRPr="00A013FD">
          <w:rPr>
            <w:lang w:eastAsia="en-GB"/>
          </w:rPr>
          <w:t xml:space="preserve">When a message is constructed it should be grouped in bytes of 8 bits from top to bottom of the table associated with each message. Multi-byte words are packed most significant byte first in the message. </w:t>
        </w:r>
      </w:ins>
    </w:p>
    <w:p w14:paraId="6CBD417D" w14:textId="3D63ACCF" w:rsidR="00A013FD" w:rsidRPr="00A013FD" w:rsidRDefault="003E7EA0" w:rsidP="004913A7">
      <w:pPr>
        <w:pStyle w:val="Heading2"/>
        <w:rPr>
          <w:ins w:id="11867" w:author="Ross Norsworthy" w:date="2020-03-20T00:52:00Z"/>
          <w:rFonts w:eastAsiaTheme="minorHAnsi"/>
        </w:rPr>
      </w:pPr>
      <w:bookmarkStart w:id="11868" w:name="_Toc35545391"/>
      <w:ins w:id="11869" w:author="Song, Xiaojing" w:date="2020-08-21T13:15:00Z">
        <w:del w:id="11870" w:author="USA Editor 2021" w:date="2020-12-11T14:04:00Z">
          <w:r w:rsidRPr="00F447FE" w:rsidDel="00F447FE">
            <w:rPr>
              <w:rFonts w:eastAsiaTheme="minorHAnsi"/>
              <w:highlight w:val="green"/>
            </w:rPr>
            <w:delText>C</w:delText>
          </w:r>
        </w:del>
      </w:ins>
      <w:ins w:id="11871" w:author="Song, Xiaojing" w:date="2020-08-24T09:48:00Z">
        <w:del w:id="11872" w:author="USA Editor 2021" w:date="2020-12-11T14:04:00Z">
          <w:r w:rsidR="00520609" w:rsidDel="00F447FE">
            <w:rPr>
              <w:rFonts w:eastAsiaTheme="minorHAnsi"/>
            </w:rPr>
            <w:delText xml:space="preserve"> </w:delText>
          </w:r>
        </w:del>
      </w:ins>
      <w:ins w:id="11873" w:author="Song, Xiaojing" w:date="2020-08-24T12:40:00Z">
        <w:r w:rsidR="00983074">
          <w:rPr>
            <w:rFonts w:eastAsiaTheme="minorHAnsi"/>
          </w:rPr>
          <w:t>4</w:t>
        </w:r>
      </w:ins>
      <w:ins w:id="11874" w:author="Song, Xiaojing" w:date="2020-08-21T13:15:00Z">
        <w:r>
          <w:rPr>
            <w:rFonts w:eastAsiaTheme="minorHAnsi"/>
          </w:rPr>
          <w:t>.6</w:t>
        </w:r>
        <w:r>
          <w:rPr>
            <w:rFonts w:eastAsiaTheme="minorHAnsi"/>
          </w:rPr>
          <w:tab/>
        </w:r>
      </w:ins>
      <w:ins w:id="11875" w:author="Ross Norsworthy" w:date="2020-03-20T00:52:00Z">
        <w:r w:rsidR="00A013FD" w:rsidRPr="00A013FD">
          <w:rPr>
            <w:rFonts w:eastAsiaTheme="minorHAnsi"/>
          </w:rPr>
          <w:t>Data Structures</w:t>
        </w:r>
        <w:bookmarkEnd w:id="11868"/>
      </w:ins>
    </w:p>
    <w:p w14:paraId="338651CC" w14:textId="77777777" w:rsidR="00A013FD" w:rsidRPr="00A013FD" w:rsidRDefault="00A013FD" w:rsidP="00A013FD">
      <w:pPr>
        <w:spacing w:after="120"/>
        <w:rPr>
          <w:ins w:id="11876" w:author="Ross Norsworthy" w:date="2020-03-20T00:52:00Z"/>
        </w:rPr>
      </w:pPr>
      <w:ins w:id="11877" w:author="Ross Norsworthy" w:date="2020-03-20T00:52:00Z">
        <w:r w:rsidRPr="00A013FD">
          <w:t>VDE packet transmissions shall always fit into one slot. The number of bits transmitted per VDE packet shall be fixed, depending on the Link ID used. A packet shall consist of one or multiple VDE messages, zero padding and a CRC.</w:t>
        </w:r>
      </w:ins>
    </w:p>
    <w:p w14:paraId="42FCBC7A" w14:textId="77777777" w:rsidR="00A013FD" w:rsidRPr="00A013FD" w:rsidRDefault="00A013FD" w:rsidP="00A013FD">
      <w:pPr>
        <w:spacing w:after="120"/>
        <w:rPr>
          <w:ins w:id="11878" w:author="Ross Norsworthy" w:date="2020-03-20T00:52:00Z"/>
        </w:rPr>
      </w:pPr>
      <w:ins w:id="11879" w:author="Ross Norsworthy" w:date="2020-03-20T00:52:00Z">
        <w:r w:rsidRPr="00A013FD">
          <w:t>An example is shown in Figure 22.</w:t>
        </w:r>
      </w:ins>
    </w:p>
    <w:p w14:paraId="74D76517" w14:textId="77777777" w:rsidR="008E7B54" w:rsidRDefault="008E7B54">
      <w:pPr>
        <w:tabs>
          <w:tab w:val="clear" w:pos="1134"/>
          <w:tab w:val="clear" w:pos="1871"/>
          <w:tab w:val="clear" w:pos="2268"/>
        </w:tabs>
        <w:overflowPunct/>
        <w:autoSpaceDE/>
        <w:autoSpaceDN/>
        <w:adjustRightInd/>
        <w:spacing w:before="0"/>
        <w:textAlignment w:val="auto"/>
        <w:rPr>
          <w:caps/>
          <w:sz w:val="20"/>
          <w:lang w:val="en-US"/>
        </w:rPr>
      </w:pPr>
      <w:bookmarkStart w:id="11880" w:name="_Toc35546206"/>
      <w:r>
        <w:rPr>
          <w:lang w:val="en-US"/>
        </w:rPr>
        <w:br w:type="page"/>
      </w:r>
    </w:p>
    <w:p w14:paraId="064E1C38" w14:textId="77777777" w:rsidR="0051538E" w:rsidRDefault="0051538E" w:rsidP="00970510">
      <w:pPr>
        <w:pStyle w:val="FigureNo"/>
        <w:rPr>
          <w:lang w:val="en-US"/>
        </w:rPr>
      </w:pPr>
      <w:ins w:id="11881" w:author="Ross Norsworthy" w:date="2020-03-20T00:52:00Z">
        <w:r w:rsidRPr="00A013FD">
          <w:rPr>
            <w:lang w:val="en-US"/>
          </w:rPr>
          <w:t>Figure 22</w:t>
        </w:r>
      </w:ins>
    </w:p>
    <w:p w14:paraId="7D9D435E" w14:textId="77777777" w:rsidR="0051538E" w:rsidRPr="00A013FD" w:rsidRDefault="0051538E" w:rsidP="00081571">
      <w:pPr>
        <w:pStyle w:val="Figuretitle"/>
        <w:rPr>
          <w:ins w:id="11882" w:author="Ross Norsworthy" w:date="2020-03-20T00:52:00Z"/>
          <w:lang w:val="en-US"/>
        </w:rPr>
      </w:pPr>
      <w:ins w:id="11883" w:author="Ross Norsworthy" w:date="2020-03-20T00:52:00Z">
        <w:r w:rsidRPr="00A013FD">
          <w:rPr>
            <w:lang w:val="en-US"/>
          </w:rPr>
          <w:t>Single/Multiple Message, zero padding and CRC-32 structure</w:t>
        </w:r>
        <w:bookmarkEnd w:id="11880"/>
      </w:ins>
    </w:p>
    <w:p w14:paraId="152E61BD" w14:textId="77777777" w:rsidR="00A013FD" w:rsidRPr="00A013FD" w:rsidRDefault="00A013FD" w:rsidP="00A013FD">
      <w:pPr>
        <w:jc w:val="center"/>
        <w:rPr>
          <w:ins w:id="11884" w:author="Ross Norsworthy" w:date="2020-03-20T00:52:00Z"/>
        </w:rPr>
      </w:pPr>
      <w:ins w:id="11885" w:author="Ross Norsworthy" w:date="2020-03-20T00:52:00Z">
        <w:r w:rsidRPr="00A013FD">
          <w:rPr>
            <w:noProof/>
            <w:lang w:val="fr-CA" w:eastAsia="fr-CA"/>
          </w:rPr>
          <w:drawing>
            <wp:inline distT="0" distB="0" distL="0" distR="0" wp14:anchorId="4C803F2B" wp14:editId="6F043C2B">
              <wp:extent cx="5525770" cy="2411730"/>
              <wp:effectExtent l="0" t="0" r="0" b="762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Picture 64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526000" cy="2412000"/>
                      </a:xfrm>
                      <a:prstGeom prst="rect">
                        <a:avLst/>
                      </a:prstGeom>
                    </pic:spPr>
                  </pic:pic>
                </a:graphicData>
              </a:graphic>
            </wp:inline>
          </w:drawing>
        </w:r>
      </w:ins>
    </w:p>
    <w:p w14:paraId="2F685B6A" w14:textId="77777777" w:rsidR="00A013FD" w:rsidRPr="00A013FD" w:rsidRDefault="00A013FD" w:rsidP="00A013FD">
      <w:pPr>
        <w:spacing w:after="120"/>
        <w:rPr>
          <w:ins w:id="11886" w:author="Ross Norsworthy" w:date="2020-03-20T00:52:00Z"/>
        </w:rPr>
      </w:pPr>
    </w:p>
    <w:p w14:paraId="5187BD7C" w14:textId="77777777" w:rsidR="00A013FD" w:rsidRPr="00A013FD" w:rsidRDefault="00A013FD" w:rsidP="00A013FD">
      <w:pPr>
        <w:spacing w:after="120"/>
        <w:rPr>
          <w:ins w:id="11887" w:author="Ross Norsworthy" w:date="2020-03-20T00:52:00Z"/>
        </w:rPr>
      </w:pPr>
      <w:ins w:id="11888" w:author="Ross Norsworthy" w:date="2020-03-20T00:52:00Z">
        <w:r w:rsidRPr="00A013FD">
          <w:t>Note that the padding is defined as a separate message. The CRC is always at the end of the packet. Preamble and FEC tail bits are not shown.</w:t>
        </w:r>
      </w:ins>
    </w:p>
    <w:p w14:paraId="5F7D1EED" w14:textId="17654231" w:rsidR="00A013FD" w:rsidRPr="00A013FD" w:rsidRDefault="00CB243D" w:rsidP="008E7B54">
      <w:pPr>
        <w:pStyle w:val="Heading2"/>
        <w:rPr>
          <w:ins w:id="11889" w:author="Ross Norsworthy" w:date="2020-03-20T00:52:00Z"/>
          <w:rFonts w:eastAsiaTheme="minorHAnsi"/>
        </w:rPr>
      </w:pPr>
      <w:bookmarkStart w:id="11890" w:name="_Toc35545392"/>
      <w:bookmarkStart w:id="11891" w:name="_Toc35545393"/>
      <w:bookmarkStart w:id="11892" w:name="_Toc35545394"/>
      <w:bookmarkStart w:id="11893" w:name="_Toc35545395"/>
      <w:bookmarkStart w:id="11894" w:name="_Toc35545396"/>
      <w:bookmarkEnd w:id="11890"/>
      <w:bookmarkEnd w:id="11891"/>
      <w:bookmarkEnd w:id="11892"/>
      <w:bookmarkEnd w:id="11893"/>
      <w:ins w:id="11895" w:author="Song, Xiaojing" w:date="2020-08-21T13:16:00Z">
        <w:del w:id="11896" w:author="USA Editor 2021" w:date="2020-12-11T14:04:00Z">
          <w:r w:rsidRPr="00F447FE" w:rsidDel="00F447FE">
            <w:rPr>
              <w:rFonts w:eastAsiaTheme="minorHAnsi"/>
              <w:szCs w:val="22"/>
              <w:highlight w:val="green"/>
            </w:rPr>
            <w:delText>C</w:delText>
          </w:r>
        </w:del>
      </w:ins>
      <w:ins w:id="11897" w:author="Song, Xiaojing" w:date="2020-08-24T11:09:00Z">
        <w:del w:id="11898" w:author="USA Editor 2021" w:date="2020-12-11T14:04:00Z">
          <w:r w:rsidR="00DD1EDE" w:rsidDel="00F447FE">
            <w:rPr>
              <w:rFonts w:eastAsiaTheme="minorHAnsi"/>
              <w:szCs w:val="22"/>
            </w:rPr>
            <w:delText xml:space="preserve"> </w:delText>
          </w:r>
        </w:del>
      </w:ins>
      <w:ins w:id="11899" w:author="Song, Xiaojing" w:date="2020-08-24T12:40:00Z">
        <w:r w:rsidR="00983074">
          <w:rPr>
            <w:rFonts w:eastAsiaTheme="minorHAnsi"/>
            <w:szCs w:val="22"/>
          </w:rPr>
          <w:t>4</w:t>
        </w:r>
      </w:ins>
      <w:ins w:id="11900" w:author="Song, Xiaojing" w:date="2020-08-21T13:16:00Z">
        <w:r>
          <w:rPr>
            <w:rFonts w:eastAsiaTheme="minorHAnsi"/>
            <w:szCs w:val="22"/>
          </w:rPr>
          <w:t>.7</w:t>
        </w:r>
        <w:r>
          <w:rPr>
            <w:rFonts w:eastAsiaTheme="minorHAnsi"/>
            <w:szCs w:val="22"/>
          </w:rPr>
          <w:tab/>
        </w:r>
      </w:ins>
      <w:ins w:id="11901" w:author="Ross Norsworthy" w:date="2020-03-20T00:52:00Z">
        <w:r w:rsidR="00A013FD" w:rsidRPr="00A013FD">
          <w:rPr>
            <w:rFonts w:eastAsiaTheme="minorHAnsi"/>
          </w:rPr>
          <w:t>Adaptive Coding and Modulation/Rate Adaption</w:t>
        </w:r>
        <w:bookmarkEnd w:id="11894"/>
      </w:ins>
    </w:p>
    <w:p w14:paraId="5E1864FB" w14:textId="77777777" w:rsidR="00A013FD" w:rsidRPr="00A013FD" w:rsidRDefault="00A013FD" w:rsidP="00A013FD">
      <w:pPr>
        <w:spacing w:after="120"/>
        <w:rPr>
          <w:ins w:id="11902" w:author="Ross Norsworthy" w:date="2020-03-20T00:52:00Z"/>
          <w:szCs w:val="24"/>
        </w:rPr>
      </w:pPr>
      <w:ins w:id="11903" w:author="Ross Norsworthy" w:date="2020-03-20T00:52:00Z">
        <w:r w:rsidRPr="00A013FD">
          <w:rPr>
            <w:szCs w:val="24"/>
          </w:rPr>
          <w:t>The signal and interference environment are expected to change with time and location. The control station may use the reported CQI as well as measure the channel quality of the received ship signal and request the ship to adjust the Link ID to maximize throughput. The Physical Channel may not be changed dynamically according to the environment, thus the physical channel in use determines the Link ID’s available for selection as determined by the physical channel bandwidth.</w:t>
        </w:r>
      </w:ins>
    </w:p>
    <w:p w14:paraId="68E6C6D3" w14:textId="77777777" w:rsidR="00A013FD" w:rsidRPr="00A013FD" w:rsidRDefault="00A013FD" w:rsidP="00A013FD">
      <w:pPr>
        <w:spacing w:after="120"/>
        <w:rPr>
          <w:ins w:id="11904" w:author="Ross Norsworthy" w:date="2020-03-20T00:52:00Z"/>
          <w:szCs w:val="24"/>
        </w:rPr>
      </w:pPr>
      <w:ins w:id="11905" w:author="Ross Norsworthy" w:date="2020-03-20T00:52:00Z">
        <w:r w:rsidRPr="00A013FD">
          <w:rPr>
            <w:szCs w:val="24"/>
          </w:rPr>
          <w:t>Should the Link ID be changed then re-fragmentation of the data payload is required. Re-fragmentation should start at the first fragment that has not been successfully transmitted. This is because the overall data payload is fragmented based on the Link ID used during a data transfer and the fragmentation cannot be re-adjusted for individual fragments in a data transfer.</w:t>
        </w:r>
      </w:ins>
    </w:p>
    <w:p w14:paraId="78667E17" w14:textId="77777777" w:rsidR="00A013FD" w:rsidRPr="00A013FD" w:rsidRDefault="00A013FD" w:rsidP="00A013FD">
      <w:pPr>
        <w:spacing w:after="120"/>
        <w:rPr>
          <w:ins w:id="11906" w:author="Ross Norsworthy" w:date="2020-03-20T00:52:00Z"/>
          <w:szCs w:val="24"/>
        </w:rPr>
      </w:pPr>
      <w:ins w:id="11907" w:author="Ross Norsworthy" w:date="2020-03-20T00:52:00Z">
        <w:r w:rsidRPr="00A013FD">
          <w:rPr>
            <w:szCs w:val="24"/>
          </w:rPr>
          <w:t xml:space="preserve">During ship-to-ship communication outside of control station service area, the Link ID can be controlled by the resource allocating ship. The details for rate adaptation are not defined in this document. </w:t>
        </w:r>
      </w:ins>
    </w:p>
    <w:p w14:paraId="0F0038B6" w14:textId="77777777" w:rsidR="00A013FD" w:rsidRPr="00A013FD" w:rsidRDefault="00A013FD" w:rsidP="00A013FD">
      <w:pPr>
        <w:spacing w:after="120"/>
        <w:rPr>
          <w:ins w:id="11908" w:author="Ross Norsworthy" w:date="2020-03-20T00:52:00Z"/>
          <w:szCs w:val="24"/>
        </w:rPr>
      </w:pPr>
      <w:ins w:id="11909" w:author="Ross Norsworthy" w:date="2020-03-20T00:52:00Z">
        <w:r w:rsidRPr="00A013FD">
          <w:rPr>
            <w:szCs w:val="24"/>
          </w:rPr>
          <w:t>The link adaption mechanism is intentionally undefined.</w:t>
        </w:r>
      </w:ins>
    </w:p>
    <w:p w14:paraId="168C5771" w14:textId="6C21C15F" w:rsidR="00A013FD" w:rsidRPr="00A013FD" w:rsidRDefault="00CB243D" w:rsidP="008E7B54">
      <w:pPr>
        <w:pStyle w:val="Heading2"/>
        <w:rPr>
          <w:ins w:id="11910" w:author="Ross Norsworthy" w:date="2020-03-20T00:52:00Z"/>
          <w:rFonts w:eastAsiaTheme="minorHAnsi"/>
        </w:rPr>
      </w:pPr>
      <w:bookmarkStart w:id="11911" w:name="_Toc35545397"/>
      <w:ins w:id="11912" w:author="Song, Xiaojing" w:date="2020-08-21T13:16:00Z">
        <w:del w:id="11913" w:author="USA Editor 2021" w:date="2020-12-11T14:04:00Z">
          <w:r w:rsidRPr="00F447FE" w:rsidDel="00F447FE">
            <w:rPr>
              <w:rFonts w:eastAsiaTheme="minorHAnsi"/>
              <w:szCs w:val="22"/>
              <w:highlight w:val="green"/>
            </w:rPr>
            <w:delText>C</w:delText>
          </w:r>
        </w:del>
      </w:ins>
      <w:ins w:id="11914" w:author="Song, Xiaojing" w:date="2020-08-24T11:09:00Z">
        <w:del w:id="11915" w:author="USA Editor 2021" w:date="2020-12-11T14:04:00Z">
          <w:r w:rsidR="00DD1EDE" w:rsidDel="00F447FE">
            <w:rPr>
              <w:rFonts w:eastAsiaTheme="minorHAnsi"/>
              <w:szCs w:val="22"/>
            </w:rPr>
            <w:delText xml:space="preserve"> </w:delText>
          </w:r>
        </w:del>
      </w:ins>
      <w:ins w:id="11916" w:author="Song, Xiaojing" w:date="2020-08-24T12:40:00Z">
        <w:r w:rsidR="00983074">
          <w:rPr>
            <w:rFonts w:eastAsiaTheme="minorHAnsi"/>
            <w:szCs w:val="22"/>
          </w:rPr>
          <w:t>4</w:t>
        </w:r>
      </w:ins>
      <w:ins w:id="11917" w:author="Song, Xiaojing" w:date="2020-08-21T13:16:00Z">
        <w:r>
          <w:rPr>
            <w:rFonts w:eastAsiaTheme="minorHAnsi"/>
            <w:szCs w:val="22"/>
          </w:rPr>
          <w:t>.8</w:t>
        </w:r>
        <w:r>
          <w:rPr>
            <w:rFonts w:eastAsiaTheme="minorHAnsi"/>
            <w:szCs w:val="22"/>
          </w:rPr>
          <w:tab/>
        </w:r>
      </w:ins>
      <w:ins w:id="11918" w:author="Ross Norsworthy" w:date="2020-03-20T00:52:00Z">
        <w:r w:rsidR="00A013FD" w:rsidRPr="00A013FD">
          <w:rPr>
            <w:rFonts w:eastAsiaTheme="minorHAnsi"/>
          </w:rPr>
          <w:t>Slot Functions</w:t>
        </w:r>
        <w:bookmarkEnd w:id="11911"/>
      </w:ins>
    </w:p>
    <w:p w14:paraId="21033BCE" w14:textId="4D187413" w:rsidR="00A013FD" w:rsidRPr="00A013FD" w:rsidRDefault="00AF1FB2" w:rsidP="008E7B54">
      <w:pPr>
        <w:pStyle w:val="Heading3"/>
        <w:rPr>
          <w:ins w:id="11919" w:author="Ross Norsworthy" w:date="2020-03-20T00:52:00Z"/>
          <w:rFonts w:eastAsiaTheme="minorHAnsi"/>
        </w:rPr>
      </w:pPr>
      <w:bookmarkStart w:id="11920" w:name="_Toc35545398"/>
      <w:ins w:id="11921" w:author="Song, Xiaojing" w:date="2020-08-21T13:16:00Z">
        <w:del w:id="11922" w:author="USA Editor 2021" w:date="2020-12-11T14:05:00Z">
          <w:r w:rsidRPr="00F447FE" w:rsidDel="00F447FE">
            <w:rPr>
              <w:rFonts w:eastAsiaTheme="minorHAnsi"/>
              <w:caps/>
              <w:szCs w:val="22"/>
              <w:highlight w:val="green"/>
            </w:rPr>
            <w:delText>C</w:delText>
          </w:r>
        </w:del>
      </w:ins>
      <w:ins w:id="11923" w:author="Song, Xiaojing" w:date="2020-08-24T11:09:00Z">
        <w:del w:id="11924" w:author="USA Editor 2021" w:date="2020-12-11T14:05:00Z">
          <w:r w:rsidR="00DD1EDE" w:rsidDel="00F447FE">
            <w:rPr>
              <w:rFonts w:eastAsiaTheme="minorHAnsi"/>
              <w:caps/>
              <w:szCs w:val="22"/>
            </w:rPr>
            <w:delText xml:space="preserve"> </w:delText>
          </w:r>
        </w:del>
      </w:ins>
      <w:ins w:id="11925" w:author="Song, Xiaojing" w:date="2020-08-24T12:40:00Z">
        <w:r w:rsidR="00983074">
          <w:rPr>
            <w:rFonts w:eastAsiaTheme="minorHAnsi"/>
            <w:caps/>
            <w:szCs w:val="22"/>
          </w:rPr>
          <w:t>4</w:t>
        </w:r>
      </w:ins>
      <w:ins w:id="11926" w:author="Song, Xiaojing" w:date="2020-08-21T13:16:00Z">
        <w:r>
          <w:rPr>
            <w:rFonts w:eastAsiaTheme="minorHAnsi"/>
            <w:caps/>
            <w:szCs w:val="22"/>
          </w:rPr>
          <w:t>.8.</w:t>
        </w:r>
      </w:ins>
      <w:ins w:id="11927" w:author="Song, Xiaojing" w:date="2020-08-21T13:18:00Z">
        <w:r>
          <w:rPr>
            <w:rFonts w:eastAsiaTheme="minorHAnsi"/>
            <w:caps/>
            <w:szCs w:val="22"/>
          </w:rPr>
          <w:t>1</w:t>
        </w:r>
        <w:r>
          <w:rPr>
            <w:rFonts w:eastAsiaTheme="minorHAnsi"/>
            <w:caps/>
            <w:szCs w:val="22"/>
          </w:rPr>
          <w:tab/>
        </w:r>
      </w:ins>
      <w:ins w:id="11928" w:author="Ross Norsworthy" w:date="2020-03-20T00:52:00Z">
        <w:r w:rsidR="00A013FD" w:rsidRPr="00A013FD">
          <w:rPr>
            <w:rFonts w:eastAsiaTheme="minorHAnsi"/>
          </w:rPr>
          <w:t>Bulletin board signalling channel</w:t>
        </w:r>
        <w:bookmarkEnd w:id="11920"/>
      </w:ins>
    </w:p>
    <w:p w14:paraId="141A18B1" w14:textId="77777777" w:rsidR="00A013FD" w:rsidRPr="00A013FD" w:rsidRDefault="00A013FD" w:rsidP="00A013FD">
      <w:pPr>
        <w:spacing w:after="120"/>
        <w:rPr>
          <w:ins w:id="11929" w:author="Ross Norsworthy" w:date="2020-03-20T00:52:00Z"/>
          <w:szCs w:val="24"/>
        </w:rPr>
      </w:pPr>
      <w:ins w:id="11930" w:author="Ross Norsworthy" w:date="2020-03-20T00:52:00Z">
        <w:r w:rsidRPr="00A013FD">
          <w:rPr>
            <w:szCs w:val="24"/>
          </w:rPr>
          <w:t xml:space="preserve">Bulletin board signalling channel (BBSC) slots are reserved for bulletin board message transmissions. All transactions in the BBSC shall use </w:t>
        </w:r>
        <w:r w:rsidRPr="006E380F">
          <w:rPr>
            <w:szCs w:val="24"/>
          </w:rPr>
          <w:t xml:space="preserve">Link ID </w:t>
        </w:r>
      </w:ins>
      <w:ins w:id="11931" w:author="2092 CG" w:date="2020-10-28T13:09:00Z">
        <w:r w:rsidR="00835383" w:rsidRPr="00F447FE">
          <w:rPr>
            <w:szCs w:val="24"/>
          </w:rPr>
          <w:t>11.</w:t>
        </w:r>
      </w:ins>
      <w:ins w:id="11932" w:author="Editor" w:date="2020-07-27T07:41:00Z">
        <w:del w:id="11933" w:author="2092 CG" w:date="2020-10-28T13:09:00Z">
          <w:r w:rsidRPr="006E380F" w:rsidDel="00835383">
            <w:rPr>
              <w:szCs w:val="24"/>
            </w:rPr>
            <w:delText>[</w:delText>
          </w:r>
        </w:del>
      </w:ins>
      <w:ins w:id="11934" w:author="Editor" w:date="2020-07-27T07:40:00Z">
        <w:del w:id="11935" w:author="2092 CG" w:date="2020-10-28T13:09:00Z">
          <w:r w:rsidRPr="006E380F" w:rsidDel="00835383">
            <w:rPr>
              <w:szCs w:val="24"/>
            </w:rPr>
            <w:delText xml:space="preserve">17 </w:delText>
          </w:r>
        </w:del>
      </w:ins>
      <w:ins w:id="11936" w:author="Ross Norsworthy" w:date="2020-03-20T00:52:00Z">
        <w:del w:id="11937" w:author="2092 CG" w:date="2020-10-28T13:09:00Z">
          <w:r w:rsidRPr="006E380F" w:rsidDel="00835383">
            <w:rPr>
              <w:szCs w:val="24"/>
              <w:rPrChange w:id="11938" w:author="USA Editor" w:date="2020-11-17T06:47:00Z">
                <w:rPr>
                  <w:szCs w:val="24"/>
                  <w:highlight w:val="green"/>
                </w:rPr>
              </w:rPrChange>
            </w:rPr>
            <w:delText>1</w:delText>
          </w:r>
        </w:del>
      </w:ins>
      <w:del w:id="11939" w:author="2092 CG" w:date="2020-10-28T13:09:00Z">
        <w:r w:rsidRPr="006E380F" w:rsidDel="00835383">
          <w:rPr>
            <w:szCs w:val="24"/>
            <w:rPrChange w:id="11940" w:author="USA Editor" w:date="2020-11-17T06:47:00Z">
              <w:rPr>
                <w:szCs w:val="24"/>
                <w:highlight w:val="green"/>
              </w:rPr>
            </w:rPrChange>
          </w:rPr>
          <w:delText>1</w:delText>
        </w:r>
      </w:del>
      <w:ins w:id="11941" w:author="Ross Norsworthy" w:date="2020-03-20T00:52:00Z">
        <w:del w:id="11942" w:author="2092 CG" w:date="2020-10-28T13:09:00Z">
          <w:r w:rsidRPr="006E380F" w:rsidDel="00835383">
            <w:rPr>
              <w:szCs w:val="24"/>
              <w:rPrChange w:id="11943" w:author="USA Editor" w:date="2020-11-17T06:47:00Z">
                <w:rPr>
                  <w:szCs w:val="24"/>
                  <w:highlight w:val="green"/>
                </w:rPr>
              </w:rPrChange>
            </w:rPr>
            <w:delText>.</w:delText>
          </w:r>
        </w:del>
      </w:ins>
      <w:ins w:id="11944" w:author="Editor" w:date="2020-07-27T07:41:00Z">
        <w:del w:id="11945" w:author="2092 CG" w:date="2020-10-28T13:09:00Z">
          <w:r w:rsidRPr="006E380F" w:rsidDel="00835383">
            <w:rPr>
              <w:szCs w:val="24"/>
            </w:rPr>
            <w:delText>]</w:delText>
          </w:r>
        </w:del>
      </w:ins>
    </w:p>
    <w:p w14:paraId="48320362" w14:textId="68BDCA8F" w:rsidR="00A013FD" w:rsidRPr="00A013FD" w:rsidRDefault="005803B1" w:rsidP="008E7B54">
      <w:pPr>
        <w:pStyle w:val="Heading3"/>
        <w:rPr>
          <w:ins w:id="11946" w:author="Ross Norsworthy" w:date="2020-03-20T00:52:00Z"/>
          <w:rFonts w:eastAsiaTheme="minorHAnsi"/>
        </w:rPr>
      </w:pPr>
      <w:bookmarkStart w:id="11947" w:name="_Toc35545399"/>
      <w:ins w:id="11948" w:author="Song, Xiaojing" w:date="2020-08-21T13:16:00Z">
        <w:del w:id="11949" w:author="USA Editor 2021" w:date="2020-12-11T14:05:00Z">
          <w:r w:rsidRPr="00F447FE" w:rsidDel="00F447FE">
            <w:rPr>
              <w:rFonts w:eastAsiaTheme="minorHAnsi"/>
              <w:caps/>
              <w:szCs w:val="22"/>
              <w:highlight w:val="green"/>
            </w:rPr>
            <w:delText>C</w:delText>
          </w:r>
        </w:del>
      </w:ins>
      <w:ins w:id="11950" w:author="Song, Xiaojing" w:date="2020-08-24T11:09:00Z">
        <w:del w:id="11951" w:author="USA Editor 2021" w:date="2020-12-11T14:05:00Z">
          <w:r w:rsidR="00DD1EDE" w:rsidDel="00F447FE">
            <w:rPr>
              <w:rFonts w:eastAsiaTheme="minorHAnsi"/>
              <w:caps/>
              <w:szCs w:val="22"/>
            </w:rPr>
            <w:delText xml:space="preserve"> </w:delText>
          </w:r>
        </w:del>
      </w:ins>
      <w:ins w:id="11952" w:author="Song, Xiaojing" w:date="2020-08-24T12:40:00Z">
        <w:r w:rsidR="00983074">
          <w:rPr>
            <w:rFonts w:eastAsiaTheme="minorHAnsi"/>
            <w:caps/>
            <w:szCs w:val="22"/>
          </w:rPr>
          <w:t>4</w:t>
        </w:r>
      </w:ins>
      <w:ins w:id="11953" w:author="Song, Xiaojing" w:date="2020-08-21T13:16:00Z">
        <w:r>
          <w:rPr>
            <w:rFonts w:eastAsiaTheme="minorHAnsi"/>
            <w:caps/>
            <w:szCs w:val="22"/>
          </w:rPr>
          <w:t>.8.</w:t>
        </w:r>
      </w:ins>
      <w:ins w:id="11954" w:author="Song, Xiaojing" w:date="2020-08-21T13:18:00Z">
        <w:r w:rsidR="003425A5">
          <w:rPr>
            <w:rFonts w:eastAsiaTheme="minorHAnsi"/>
            <w:caps/>
            <w:szCs w:val="22"/>
          </w:rPr>
          <w:t>2</w:t>
        </w:r>
      </w:ins>
      <w:ins w:id="11955" w:author="Song, Xiaojing" w:date="2020-08-21T13:16:00Z">
        <w:r>
          <w:rPr>
            <w:rFonts w:eastAsiaTheme="minorHAnsi"/>
            <w:caps/>
            <w:szCs w:val="22"/>
          </w:rPr>
          <w:tab/>
        </w:r>
      </w:ins>
      <w:ins w:id="11956" w:author="Ross Norsworthy" w:date="2020-03-20T00:52:00Z">
        <w:r w:rsidR="00A013FD" w:rsidRPr="00A013FD">
          <w:rPr>
            <w:rFonts w:eastAsiaTheme="minorHAnsi"/>
          </w:rPr>
          <w:t>Random access channel</w:t>
        </w:r>
        <w:bookmarkEnd w:id="11947"/>
      </w:ins>
    </w:p>
    <w:p w14:paraId="41B8B293" w14:textId="77777777" w:rsidR="00A013FD" w:rsidRPr="00A013FD" w:rsidRDefault="00A013FD" w:rsidP="00A013FD">
      <w:pPr>
        <w:spacing w:after="120"/>
        <w:rPr>
          <w:ins w:id="11957" w:author="Ross Norsworthy" w:date="2020-03-20T00:52:00Z"/>
          <w:szCs w:val="24"/>
        </w:rPr>
      </w:pPr>
      <w:ins w:id="11958" w:author="Ross Norsworthy" w:date="2020-03-20T00:52:00Z">
        <w:r w:rsidRPr="00A013FD">
          <w:rPr>
            <w:szCs w:val="24"/>
          </w:rPr>
          <w:t>Random access channel (RAC) slots are reserved for requests, resource allocations or short data message transmissions by mobile stations</w:t>
        </w:r>
        <w:r w:rsidRPr="006E380F">
          <w:rPr>
            <w:szCs w:val="24"/>
          </w:rPr>
          <w:t xml:space="preserve">. </w:t>
        </w:r>
        <w:del w:id="11959" w:author="2092 CG" w:date="2020-10-28T13:10:00Z">
          <w:r w:rsidRPr="006E380F" w:rsidDel="003B6B91">
            <w:rPr>
              <w:szCs w:val="24"/>
              <w:lang w:eastAsia="en-GB"/>
            </w:rPr>
            <w:delText xml:space="preserve">All VDE transactions in the RAC shall use Link ID </w:delText>
          </w:r>
        </w:del>
      </w:ins>
      <w:ins w:id="11960" w:author="Editor" w:date="2020-07-27T07:41:00Z">
        <w:del w:id="11961" w:author="2092 CG" w:date="2020-10-28T13:10:00Z">
          <w:r w:rsidRPr="006E380F" w:rsidDel="003B6B91">
            <w:rPr>
              <w:szCs w:val="24"/>
              <w:lang w:eastAsia="en-GB"/>
            </w:rPr>
            <w:delText>[</w:delText>
          </w:r>
        </w:del>
      </w:ins>
      <w:ins w:id="11962" w:author="Ross Norsworthy" w:date="2020-03-20T00:52:00Z">
        <w:del w:id="11963" w:author="2092 CG" w:date="2020-10-28T13:10:00Z">
          <w:r w:rsidRPr="006E380F" w:rsidDel="003B6B91">
            <w:rPr>
              <w:szCs w:val="24"/>
              <w:lang w:eastAsia="en-GB"/>
              <w:rPrChange w:id="11964" w:author="USA Editor" w:date="2020-11-17T06:47:00Z">
                <w:rPr>
                  <w:szCs w:val="24"/>
                  <w:highlight w:val="green"/>
                  <w:lang w:eastAsia="en-GB"/>
                </w:rPr>
              </w:rPrChange>
            </w:rPr>
            <w:delText>11</w:delText>
          </w:r>
        </w:del>
      </w:ins>
      <w:ins w:id="11965" w:author="Editor" w:date="2020-07-27T07:40:00Z">
        <w:del w:id="11966" w:author="2092 CG" w:date="2020-10-28T13:10:00Z">
          <w:r w:rsidRPr="006E380F" w:rsidDel="003B6B91">
            <w:rPr>
              <w:szCs w:val="24"/>
              <w:lang w:eastAsia="en-GB"/>
              <w:rPrChange w:id="11967" w:author="USA Editor" w:date="2020-11-17T06:47:00Z">
                <w:rPr>
                  <w:szCs w:val="24"/>
                  <w:highlight w:val="green"/>
                  <w:lang w:eastAsia="en-GB"/>
                </w:rPr>
              </w:rPrChange>
            </w:rPr>
            <w:delText xml:space="preserve"> 17</w:delText>
          </w:r>
        </w:del>
      </w:ins>
      <w:ins w:id="11968" w:author="Ross Norsworthy" w:date="2020-03-20T00:52:00Z">
        <w:del w:id="11969" w:author="2092 CG" w:date="2020-10-28T13:10:00Z">
          <w:r w:rsidRPr="006E380F" w:rsidDel="003B6B91">
            <w:rPr>
              <w:szCs w:val="24"/>
              <w:lang w:eastAsia="en-GB"/>
              <w:rPrChange w:id="11970" w:author="USA Editor" w:date="2020-11-17T06:47:00Z">
                <w:rPr>
                  <w:szCs w:val="24"/>
                  <w:highlight w:val="green"/>
                  <w:lang w:eastAsia="en-GB"/>
                </w:rPr>
              </w:rPrChange>
            </w:rPr>
            <w:delText>.</w:delText>
          </w:r>
        </w:del>
      </w:ins>
      <w:ins w:id="11971" w:author="Editor" w:date="2020-07-27T07:41:00Z">
        <w:del w:id="11972" w:author="2092 CG" w:date="2020-10-28T13:10:00Z">
          <w:r w:rsidRPr="006E380F" w:rsidDel="003B6B91">
            <w:rPr>
              <w:szCs w:val="24"/>
              <w:lang w:eastAsia="en-GB"/>
            </w:rPr>
            <w:delText>]</w:delText>
          </w:r>
        </w:del>
      </w:ins>
    </w:p>
    <w:p w14:paraId="65A7816C" w14:textId="3C02301B" w:rsidR="00A013FD" w:rsidRPr="00A013FD" w:rsidRDefault="005803B1" w:rsidP="008E7B54">
      <w:pPr>
        <w:pStyle w:val="Heading3"/>
        <w:rPr>
          <w:ins w:id="11973" w:author="Ross Norsworthy" w:date="2020-03-20T00:52:00Z"/>
          <w:rFonts w:eastAsiaTheme="minorHAnsi"/>
        </w:rPr>
      </w:pPr>
      <w:bookmarkStart w:id="11974" w:name="_Toc35545400"/>
      <w:ins w:id="11975" w:author="Song, Xiaojing" w:date="2020-08-21T13:17:00Z">
        <w:del w:id="11976" w:author="USA Editor 2021" w:date="2020-12-11T14:05:00Z">
          <w:r w:rsidRPr="00F447FE" w:rsidDel="00F447FE">
            <w:rPr>
              <w:rFonts w:eastAsiaTheme="minorHAnsi"/>
              <w:caps/>
              <w:szCs w:val="22"/>
              <w:highlight w:val="green"/>
            </w:rPr>
            <w:delText>C</w:delText>
          </w:r>
        </w:del>
      </w:ins>
      <w:ins w:id="11977" w:author="Song, Xiaojing" w:date="2020-08-24T11:09:00Z">
        <w:del w:id="11978" w:author="USA Editor 2021" w:date="2020-12-11T14:05:00Z">
          <w:r w:rsidR="00DD1EDE" w:rsidDel="00F447FE">
            <w:rPr>
              <w:rFonts w:eastAsiaTheme="minorHAnsi"/>
              <w:caps/>
              <w:szCs w:val="22"/>
            </w:rPr>
            <w:delText xml:space="preserve"> </w:delText>
          </w:r>
        </w:del>
      </w:ins>
      <w:ins w:id="11979" w:author="Song, Xiaojing" w:date="2020-08-24T12:40:00Z">
        <w:r w:rsidR="00983074">
          <w:rPr>
            <w:rFonts w:eastAsiaTheme="minorHAnsi"/>
            <w:caps/>
            <w:szCs w:val="22"/>
          </w:rPr>
          <w:t>4</w:t>
        </w:r>
      </w:ins>
      <w:ins w:id="11980" w:author="Song, Xiaojing" w:date="2020-08-21T13:17:00Z">
        <w:r>
          <w:rPr>
            <w:rFonts w:eastAsiaTheme="minorHAnsi"/>
            <w:caps/>
            <w:szCs w:val="22"/>
          </w:rPr>
          <w:t>.8.</w:t>
        </w:r>
      </w:ins>
      <w:ins w:id="11981" w:author="Song, Xiaojing" w:date="2020-08-21T13:18:00Z">
        <w:r w:rsidR="003425A5">
          <w:rPr>
            <w:rFonts w:eastAsiaTheme="minorHAnsi"/>
            <w:caps/>
            <w:szCs w:val="22"/>
          </w:rPr>
          <w:t>3</w:t>
        </w:r>
      </w:ins>
      <w:ins w:id="11982" w:author="Song, Xiaojing" w:date="2020-08-21T13:17:00Z">
        <w:r>
          <w:rPr>
            <w:rFonts w:eastAsiaTheme="minorHAnsi"/>
            <w:caps/>
            <w:szCs w:val="22"/>
          </w:rPr>
          <w:tab/>
        </w:r>
      </w:ins>
      <w:ins w:id="11983" w:author="Ross Norsworthy" w:date="2020-03-20T00:52:00Z">
        <w:r w:rsidR="00A013FD" w:rsidRPr="00A013FD">
          <w:rPr>
            <w:rFonts w:eastAsiaTheme="minorHAnsi"/>
          </w:rPr>
          <w:t>Announcement Signalling Channel</w:t>
        </w:r>
        <w:bookmarkEnd w:id="11974"/>
      </w:ins>
    </w:p>
    <w:p w14:paraId="661D0C23" w14:textId="77777777" w:rsidR="00A013FD" w:rsidRPr="00A013FD" w:rsidRDefault="00A013FD" w:rsidP="00A013FD">
      <w:pPr>
        <w:spacing w:after="120"/>
        <w:rPr>
          <w:ins w:id="11984" w:author="Ross Norsworthy" w:date="2020-03-20T00:52:00Z"/>
          <w:szCs w:val="24"/>
        </w:rPr>
      </w:pPr>
      <w:ins w:id="11985" w:author="Ross Norsworthy" w:date="2020-03-20T00:52:00Z">
        <w:r w:rsidRPr="00A013FD">
          <w:rPr>
            <w:szCs w:val="24"/>
            <w:lang w:eastAsia="en-GB"/>
          </w:rPr>
          <w:t>Announce</w:t>
        </w:r>
        <w:r w:rsidRPr="006E380F">
          <w:rPr>
            <w:szCs w:val="24"/>
            <w:lang w:eastAsia="en-GB"/>
          </w:rPr>
          <w:t xml:space="preserve">ment signalling channel (ASC) slots are reserved for requests, assignments or ad-hoc one-slot data transmissions by the control station. </w:t>
        </w:r>
        <w:del w:id="11986" w:author="2092 CG" w:date="2020-10-28T13:11:00Z">
          <w:r w:rsidRPr="006E380F" w:rsidDel="00445046">
            <w:rPr>
              <w:szCs w:val="24"/>
              <w:lang w:eastAsia="en-GB"/>
            </w:rPr>
            <w:delText xml:space="preserve">All VDE transactions in the ASC shall use Link ID </w:delText>
          </w:r>
        </w:del>
      </w:ins>
      <w:ins w:id="11987" w:author="Editor" w:date="2020-07-27T07:42:00Z">
        <w:del w:id="11988" w:author="2092 CG" w:date="2020-10-28T13:11:00Z">
          <w:r w:rsidRPr="006E380F" w:rsidDel="00445046">
            <w:rPr>
              <w:szCs w:val="24"/>
              <w:lang w:eastAsia="en-GB"/>
            </w:rPr>
            <w:delText>[</w:delText>
          </w:r>
        </w:del>
      </w:ins>
      <w:del w:id="11989" w:author="2092 CG" w:date="2020-10-28T13:11:00Z">
        <w:r w:rsidRPr="006E380F" w:rsidDel="00445046">
          <w:rPr>
            <w:szCs w:val="24"/>
            <w:lang w:eastAsia="en-GB"/>
          </w:rPr>
          <w:delText>11</w:delText>
        </w:r>
      </w:del>
      <w:ins w:id="11990" w:author="Editor" w:date="2020-07-27T07:40:00Z">
        <w:del w:id="11991" w:author="2092 CG" w:date="2020-10-28T13:11:00Z">
          <w:r w:rsidRPr="006E380F" w:rsidDel="00445046">
            <w:rPr>
              <w:szCs w:val="24"/>
              <w:lang w:eastAsia="en-GB"/>
            </w:rPr>
            <w:delText xml:space="preserve"> </w:delText>
          </w:r>
        </w:del>
      </w:ins>
      <w:ins w:id="11992" w:author="Editor" w:date="2020-07-27T07:41:00Z">
        <w:del w:id="11993" w:author="2092 CG" w:date="2020-10-28T13:11:00Z">
          <w:r w:rsidRPr="006E380F" w:rsidDel="00445046">
            <w:rPr>
              <w:szCs w:val="24"/>
              <w:lang w:eastAsia="en-GB"/>
            </w:rPr>
            <w:delText>17</w:delText>
          </w:r>
        </w:del>
      </w:ins>
      <w:ins w:id="11994" w:author="Editor" w:date="2020-07-27T07:42:00Z">
        <w:del w:id="11995" w:author="2092 CG" w:date="2020-10-28T13:11:00Z">
          <w:r w:rsidRPr="006E380F" w:rsidDel="00445046">
            <w:rPr>
              <w:szCs w:val="24"/>
              <w:lang w:eastAsia="en-GB"/>
            </w:rPr>
            <w:delText>]</w:delText>
          </w:r>
        </w:del>
      </w:ins>
      <w:ins w:id="11996" w:author="Ross Norsworthy" w:date="2020-03-20T00:52:00Z">
        <w:del w:id="11997" w:author="2092 CG" w:date="2020-10-28T13:11:00Z">
          <w:r w:rsidRPr="006E380F" w:rsidDel="00445046">
            <w:rPr>
              <w:szCs w:val="24"/>
              <w:lang w:eastAsia="en-GB"/>
            </w:rPr>
            <w:delText>.</w:delText>
          </w:r>
        </w:del>
      </w:ins>
    </w:p>
    <w:p w14:paraId="036776E1" w14:textId="7AE7D012" w:rsidR="00A013FD" w:rsidRPr="00A013FD" w:rsidRDefault="005803B1" w:rsidP="008E7B54">
      <w:pPr>
        <w:pStyle w:val="Heading3"/>
        <w:rPr>
          <w:ins w:id="11998" w:author="Ross Norsworthy" w:date="2020-03-20T00:52:00Z"/>
          <w:rFonts w:eastAsiaTheme="minorHAnsi"/>
        </w:rPr>
      </w:pPr>
      <w:bookmarkStart w:id="11999" w:name="_Toc35545401"/>
      <w:ins w:id="12000" w:author="Song, Xiaojing" w:date="2020-08-21T13:17:00Z">
        <w:del w:id="12001" w:author="USA Editor 2021" w:date="2020-12-11T14:05:00Z">
          <w:r w:rsidRPr="00F447FE" w:rsidDel="00F447FE">
            <w:rPr>
              <w:rFonts w:eastAsiaTheme="minorHAnsi"/>
              <w:caps/>
              <w:szCs w:val="22"/>
              <w:highlight w:val="green"/>
            </w:rPr>
            <w:delText>C</w:delText>
          </w:r>
        </w:del>
      </w:ins>
      <w:ins w:id="12002" w:author="Song, Xiaojing" w:date="2020-08-24T11:09:00Z">
        <w:del w:id="12003" w:author="USA Editor 2021" w:date="2020-12-11T14:05:00Z">
          <w:r w:rsidR="00DD1EDE" w:rsidDel="00F447FE">
            <w:rPr>
              <w:rFonts w:eastAsiaTheme="minorHAnsi"/>
              <w:caps/>
              <w:szCs w:val="22"/>
            </w:rPr>
            <w:delText xml:space="preserve"> </w:delText>
          </w:r>
        </w:del>
      </w:ins>
      <w:ins w:id="12004" w:author="Song, Xiaojing" w:date="2020-08-24T12:40:00Z">
        <w:r w:rsidR="00983074">
          <w:rPr>
            <w:rFonts w:eastAsiaTheme="minorHAnsi"/>
            <w:caps/>
            <w:szCs w:val="22"/>
          </w:rPr>
          <w:t>4</w:t>
        </w:r>
      </w:ins>
      <w:ins w:id="12005" w:author="Song, Xiaojing" w:date="2020-08-21T13:17:00Z">
        <w:r>
          <w:rPr>
            <w:rFonts w:eastAsiaTheme="minorHAnsi"/>
            <w:caps/>
            <w:szCs w:val="22"/>
          </w:rPr>
          <w:t>.8.</w:t>
        </w:r>
      </w:ins>
      <w:ins w:id="12006" w:author="Song, Xiaojing" w:date="2020-08-21T13:18:00Z">
        <w:r w:rsidR="003425A5">
          <w:rPr>
            <w:rFonts w:eastAsiaTheme="minorHAnsi"/>
            <w:caps/>
            <w:szCs w:val="22"/>
          </w:rPr>
          <w:t>4</w:t>
        </w:r>
      </w:ins>
      <w:ins w:id="12007" w:author="Song, Xiaojing" w:date="2020-08-21T13:17:00Z">
        <w:r>
          <w:rPr>
            <w:rFonts w:eastAsiaTheme="minorHAnsi"/>
            <w:caps/>
            <w:szCs w:val="22"/>
          </w:rPr>
          <w:tab/>
        </w:r>
      </w:ins>
      <w:ins w:id="12008" w:author="Ross Norsworthy" w:date="2020-03-20T00:52:00Z">
        <w:r w:rsidR="00A013FD" w:rsidRPr="00A013FD">
          <w:rPr>
            <w:rFonts w:eastAsiaTheme="minorHAnsi"/>
          </w:rPr>
          <w:t>Data Channel</w:t>
        </w:r>
        <w:bookmarkEnd w:id="11999"/>
      </w:ins>
    </w:p>
    <w:p w14:paraId="33485940" w14:textId="77777777" w:rsidR="00A013FD" w:rsidRPr="00A013FD" w:rsidRDefault="00A013FD" w:rsidP="00A013FD">
      <w:pPr>
        <w:spacing w:after="120"/>
        <w:rPr>
          <w:ins w:id="12009" w:author="Ross Norsworthy" w:date="2020-03-20T00:52:00Z"/>
          <w:szCs w:val="24"/>
        </w:rPr>
      </w:pPr>
      <w:ins w:id="12010" w:author="Ross Norsworthy" w:date="2020-03-20T00:52:00Z">
        <w:r w:rsidRPr="00A013FD">
          <w:rPr>
            <w:szCs w:val="24"/>
          </w:rPr>
          <w:t>Data channel (DC) slots are reserved for data transmission messages. The Link ID used in the DC is defined by message 4, Resource allocation and may be changed with message 13, ACK/NACK.</w:t>
        </w:r>
      </w:ins>
    </w:p>
    <w:p w14:paraId="7994B8F9" w14:textId="19C41A39" w:rsidR="00A013FD" w:rsidRPr="00A013FD" w:rsidRDefault="005803B1" w:rsidP="008E7B54">
      <w:pPr>
        <w:pStyle w:val="Heading3"/>
        <w:rPr>
          <w:ins w:id="12011" w:author="Ross Norsworthy" w:date="2020-03-20T00:52:00Z"/>
          <w:rFonts w:eastAsiaTheme="minorHAnsi"/>
        </w:rPr>
      </w:pPr>
      <w:bookmarkStart w:id="12012" w:name="_Toc35545402"/>
      <w:ins w:id="12013" w:author="Song, Xiaojing" w:date="2020-08-21T13:17:00Z">
        <w:del w:id="12014" w:author="USA Editor 2021" w:date="2020-12-11T14:06:00Z">
          <w:r w:rsidRPr="00F447FE" w:rsidDel="00F447FE">
            <w:rPr>
              <w:rFonts w:eastAsiaTheme="minorHAnsi"/>
              <w:caps/>
              <w:szCs w:val="22"/>
              <w:highlight w:val="green"/>
            </w:rPr>
            <w:delText>C</w:delText>
          </w:r>
        </w:del>
      </w:ins>
      <w:ins w:id="12015" w:author="Song, Xiaojing" w:date="2020-08-24T12:40:00Z">
        <w:del w:id="12016" w:author="USA Editor 2021" w:date="2020-12-11T14:06:00Z">
          <w:r w:rsidR="00983074" w:rsidDel="00F447FE">
            <w:rPr>
              <w:rFonts w:eastAsiaTheme="minorHAnsi"/>
              <w:caps/>
              <w:szCs w:val="22"/>
            </w:rPr>
            <w:delText xml:space="preserve"> </w:delText>
          </w:r>
        </w:del>
        <w:r w:rsidR="00983074">
          <w:rPr>
            <w:rFonts w:eastAsiaTheme="minorHAnsi"/>
            <w:caps/>
            <w:szCs w:val="22"/>
          </w:rPr>
          <w:t>4</w:t>
        </w:r>
      </w:ins>
      <w:ins w:id="12017" w:author="Song, Xiaojing" w:date="2020-08-21T13:17:00Z">
        <w:r>
          <w:rPr>
            <w:rFonts w:eastAsiaTheme="minorHAnsi"/>
            <w:caps/>
            <w:szCs w:val="22"/>
          </w:rPr>
          <w:t>.8.</w:t>
        </w:r>
      </w:ins>
      <w:ins w:id="12018" w:author="Song, Xiaojing" w:date="2020-08-21T13:18:00Z">
        <w:r w:rsidR="003425A5">
          <w:rPr>
            <w:rFonts w:eastAsiaTheme="minorHAnsi"/>
            <w:caps/>
            <w:szCs w:val="22"/>
          </w:rPr>
          <w:t>5</w:t>
        </w:r>
      </w:ins>
      <w:ins w:id="12019" w:author="Song, Xiaojing" w:date="2020-08-21T13:17:00Z">
        <w:r>
          <w:rPr>
            <w:rFonts w:eastAsiaTheme="minorHAnsi"/>
            <w:caps/>
            <w:szCs w:val="22"/>
          </w:rPr>
          <w:tab/>
        </w:r>
      </w:ins>
      <w:ins w:id="12020" w:author="Ross Norsworthy" w:date="2020-03-20T00:52:00Z">
        <w:r w:rsidR="00A013FD" w:rsidRPr="00A013FD">
          <w:rPr>
            <w:rFonts w:eastAsiaTheme="minorHAnsi"/>
          </w:rPr>
          <w:t>Data Signalling Channel</w:t>
        </w:r>
        <w:bookmarkEnd w:id="12012"/>
      </w:ins>
    </w:p>
    <w:p w14:paraId="598928A8" w14:textId="77777777" w:rsidR="00A013FD" w:rsidRPr="00A013FD" w:rsidRDefault="00A013FD" w:rsidP="00A013FD">
      <w:pPr>
        <w:spacing w:after="120"/>
        <w:rPr>
          <w:ins w:id="12021" w:author="Ross Norsworthy" w:date="2020-03-20T00:52:00Z"/>
          <w:szCs w:val="24"/>
        </w:rPr>
      </w:pPr>
      <w:ins w:id="12022" w:author="Ross Norsworthy" w:date="2020-03-20T00:52:00Z">
        <w:r w:rsidRPr="00A013FD">
          <w:rPr>
            <w:szCs w:val="24"/>
          </w:rPr>
          <w:t xml:space="preserve">Data signalling channel (DSCH) slots are reserved for acknowledgements, resource allocation and resource de-allocations for the DC within the same TDMA channel. </w:t>
        </w:r>
        <w:r w:rsidRPr="00A013FD">
          <w:rPr>
            <w:szCs w:val="24"/>
            <w:lang w:eastAsia="en-GB"/>
          </w:rPr>
          <w:t>The link ID used in the DSCH is defined by message 4, Resource allocation and may be changed with message 13, ACK/NACK.</w:t>
        </w:r>
      </w:ins>
    </w:p>
    <w:p w14:paraId="7DE9AD23" w14:textId="02D059BD" w:rsidR="00A013FD" w:rsidRPr="00A013FD" w:rsidRDefault="00A013FD" w:rsidP="008E7B54">
      <w:pPr>
        <w:pStyle w:val="Heading3"/>
        <w:rPr>
          <w:ins w:id="12023" w:author="Ross Norsworthy" w:date="2020-03-20T00:52:00Z"/>
          <w:rFonts w:eastAsiaTheme="minorHAnsi"/>
        </w:rPr>
      </w:pPr>
      <w:bookmarkStart w:id="12024" w:name="_Toc35545403"/>
      <w:ins w:id="12025" w:author="Ross Norsworthy" w:date="2020-03-20T00:52:00Z">
        <w:del w:id="12026" w:author="USA Editor 2021" w:date="2020-12-11T14:06:00Z">
          <w:r w:rsidRPr="00F447FE" w:rsidDel="00F447FE">
            <w:rPr>
              <w:rFonts w:eastAsiaTheme="minorHAnsi"/>
              <w:highlight w:val="green"/>
            </w:rPr>
            <w:delText>C</w:delText>
          </w:r>
        </w:del>
      </w:ins>
      <w:ins w:id="12027" w:author="Song, Xiaojing" w:date="2020-08-21T13:46:00Z">
        <w:del w:id="12028" w:author="USA Editor 2021" w:date="2020-12-11T14:06:00Z">
          <w:r w:rsidR="00324425" w:rsidDel="00F447FE">
            <w:rPr>
              <w:rFonts w:eastAsiaTheme="minorHAnsi"/>
            </w:rPr>
            <w:delText xml:space="preserve"> </w:delText>
          </w:r>
        </w:del>
      </w:ins>
      <w:ins w:id="12029" w:author="Song, Xiaojing" w:date="2020-08-24T12:40:00Z">
        <w:r w:rsidR="00983074">
          <w:rPr>
            <w:rFonts w:eastAsiaTheme="minorHAnsi"/>
          </w:rPr>
          <w:t>4</w:t>
        </w:r>
      </w:ins>
      <w:ins w:id="12030" w:author="Ross Norsworthy" w:date="2020-03-20T00:52:00Z">
        <w:r w:rsidRPr="00A013FD">
          <w:rPr>
            <w:rFonts w:eastAsiaTheme="minorHAnsi"/>
          </w:rPr>
          <w:t>.8.</w:t>
        </w:r>
      </w:ins>
      <w:ins w:id="12031" w:author="Song, Xiaojing" w:date="2020-08-21T13:18:00Z">
        <w:r w:rsidR="003425A5">
          <w:rPr>
            <w:rFonts w:eastAsiaTheme="minorHAnsi"/>
          </w:rPr>
          <w:t>6</w:t>
        </w:r>
      </w:ins>
      <w:ins w:id="12032" w:author="Ross Norsworthy" w:date="2020-03-20T00:52:00Z">
        <w:r w:rsidRPr="00A013FD">
          <w:rPr>
            <w:rFonts w:eastAsiaTheme="minorHAnsi"/>
          </w:rPr>
          <w:tab/>
          <w:t>Ranging Channel</w:t>
        </w:r>
        <w:bookmarkEnd w:id="12024"/>
      </w:ins>
    </w:p>
    <w:p w14:paraId="08A41E71" w14:textId="77777777" w:rsidR="00A013FD" w:rsidRPr="00A013FD" w:rsidRDefault="00A013FD" w:rsidP="00A013FD">
      <w:pPr>
        <w:spacing w:after="120"/>
        <w:rPr>
          <w:ins w:id="12033" w:author="Ross Norsworthy" w:date="2020-03-20T00:52:00Z"/>
          <w:szCs w:val="24"/>
        </w:rPr>
      </w:pPr>
      <w:ins w:id="12034" w:author="Ross Norsworthy" w:date="2020-03-20T00:52:00Z">
        <w:r w:rsidRPr="00A013FD">
          <w:rPr>
            <w:szCs w:val="24"/>
          </w:rPr>
          <w:t>The Ranging Channel (RC) is reserved for future radio navigation applications.</w:t>
        </w:r>
      </w:ins>
    </w:p>
    <w:p w14:paraId="1B3078F2" w14:textId="7F4A7253" w:rsidR="00A013FD" w:rsidRPr="00A013FD" w:rsidRDefault="003425A5" w:rsidP="008E7B54">
      <w:pPr>
        <w:pStyle w:val="Heading3"/>
        <w:rPr>
          <w:ins w:id="12035" w:author="Ross Norsworthy" w:date="2020-03-20T00:52:00Z"/>
          <w:rFonts w:eastAsiaTheme="minorHAnsi"/>
        </w:rPr>
      </w:pPr>
      <w:bookmarkStart w:id="12036" w:name="_Toc35545404"/>
      <w:ins w:id="12037" w:author="Ross Norsworthy" w:date="2020-03-20T00:52:00Z">
        <w:del w:id="12038" w:author="USA Editor 2021" w:date="2020-12-11T14:06:00Z">
          <w:r w:rsidRPr="00F447FE" w:rsidDel="00F447FE">
            <w:rPr>
              <w:rFonts w:eastAsiaTheme="minorHAnsi"/>
              <w:highlight w:val="green"/>
            </w:rPr>
            <w:delText>C</w:delText>
          </w:r>
          <w:r w:rsidRPr="00A013FD" w:rsidDel="00F447FE">
            <w:rPr>
              <w:rFonts w:eastAsiaTheme="minorHAnsi"/>
            </w:rPr>
            <w:delText xml:space="preserve"> </w:delText>
          </w:r>
        </w:del>
      </w:ins>
      <w:ins w:id="12039" w:author="Song, Xiaojing" w:date="2020-08-24T12:40:00Z">
        <w:r w:rsidR="00983074">
          <w:rPr>
            <w:rFonts w:eastAsiaTheme="minorHAnsi"/>
          </w:rPr>
          <w:t>4</w:t>
        </w:r>
      </w:ins>
      <w:ins w:id="12040" w:author="Ross Norsworthy" w:date="2020-03-20T00:52:00Z">
        <w:r w:rsidRPr="00A013FD">
          <w:rPr>
            <w:rFonts w:eastAsiaTheme="minorHAnsi"/>
          </w:rPr>
          <w:t>.8.</w:t>
        </w:r>
      </w:ins>
      <w:ins w:id="12041" w:author="Song, Xiaojing" w:date="2020-08-21T13:19:00Z">
        <w:r>
          <w:rPr>
            <w:rFonts w:eastAsiaTheme="minorHAnsi"/>
          </w:rPr>
          <w:t>7</w:t>
        </w:r>
        <w:r>
          <w:rPr>
            <w:rFonts w:eastAsiaTheme="minorHAnsi"/>
          </w:rPr>
          <w:tab/>
        </w:r>
      </w:ins>
      <w:ins w:id="12042" w:author="Ross Norsworthy" w:date="2020-03-20T00:52:00Z">
        <w:r w:rsidR="00A013FD" w:rsidRPr="00A013FD">
          <w:rPr>
            <w:rFonts w:eastAsiaTheme="minorHAnsi"/>
          </w:rPr>
          <w:t>VDE-TER default slot functions</w:t>
        </w:r>
        <w:bookmarkEnd w:id="12036"/>
      </w:ins>
    </w:p>
    <w:p w14:paraId="2D9C8F9E" w14:textId="77777777" w:rsidR="00A013FD" w:rsidRDefault="00A013FD" w:rsidP="00A013FD">
      <w:pPr>
        <w:spacing w:after="120"/>
        <w:rPr>
          <w:szCs w:val="24"/>
        </w:rPr>
      </w:pPr>
      <w:ins w:id="12043" w:author="Ross Norsworthy" w:date="2020-03-20T00:52:00Z">
        <w:r w:rsidRPr="00A013FD">
          <w:rPr>
            <w:szCs w:val="24"/>
          </w:rPr>
          <w:t>The default slot functions are defined in Figure 23 and Figure 24.</w:t>
        </w:r>
      </w:ins>
    </w:p>
    <w:p w14:paraId="760D340F" w14:textId="77777777" w:rsidR="0051538E" w:rsidRDefault="0051538E" w:rsidP="00970510">
      <w:pPr>
        <w:pStyle w:val="FigureNo"/>
      </w:pPr>
      <w:bookmarkStart w:id="12044" w:name="_Toc35546207"/>
      <w:ins w:id="12045" w:author="Ross Norsworthy" w:date="2020-03-20T00:52:00Z">
        <w:r w:rsidRPr="00A013FD">
          <w:t>Figure 23</w:t>
        </w:r>
      </w:ins>
    </w:p>
    <w:p w14:paraId="73931929" w14:textId="77777777" w:rsidR="0051538E" w:rsidRPr="00A013FD" w:rsidRDefault="0051538E" w:rsidP="00081571">
      <w:pPr>
        <w:pStyle w:val="Figuretitle"/>
        <w:rPr>
          <w:ins w:id="12046" w:author="Ross Norsworthy" w:date="2020-03-20T00:52:00Z"/>
          <w:lang w:eastAsia="en-GB"/>
        </w:rPr>
      </w:pPr>
      <w:ins w:id="12047" w:author="Ross Norsworthy" w:date="2020-03-20T00:52:00Z">
        <w:r w:rsidRPr="00A013FD">
          <w:rPr>
            <w:lang w:eastAsia="en-GB"/>
          </w:rPr>
          <w:t>VDE-TER Ship to Shore default slot functions (lower leg)</w:t>
        </w:r>
        <w:bookmarkEnd w:id="12044"/>
      </w:ins>
    </w:p>
    <w:p w14:paraId="6D392185" w14:textId="48DF8C97" w:rsidR="00A013FD" w:rsidRPr="00A013FD" w:rsidDel="008A37FA" w:rsidRDefault="00A013FD" w:rsidP="00A013FD">
      <w:pPr>
        <w:spacing w:after="120"/>
        <w:rPr>
          <w:ins w:id="12048" w:author="Ross Norsworthy" w:date="2020-03-20T00:52:00Z"/>
          <w:del w:id="12049" w:author="USA Editor 2021" w:date="2021-01-14T11:22:00Z"/>
        </w:rPr>
      </w:pPr>
      <w:ins w:id="12050" w:author="Ross Norsworthy" w:date="2020-03-20T00:52:00Z">
        <w:del w:id="12051" w:author="USA Editor 2021" w:date="2021-01-14T11:20:00Z">
          <w:r w:rsidRPr="00677FA0" w:rsidDel="00912ABA">
            <w:rPr>
              <w:noProof/>
              <w:highlight w:val="green"/>
              <w:lang w:val="fr-CA" w:eastAsia="fr-CA"/>
            </w:rPr>
            <w:drawing>
              <wp:inline distT="0" distB="0" distL="0" distR="0" wp14:anchorId="10853EE0" wp14:editId="37EDC93F">
                <wp:extent cx="6480175" cy="3264535"/>
                <wp:effectExtent l="0" t="0" r="0" b="0"/>
                <wp:docPr id="647" name="Picture 647" descr="A picture containing cabinet,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Picture 647" descr="A picture containing cabinet, green&#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6480175" cy="3264535"/>
                        </a:xfrm>
                        <a:prstGeom prst="rect">
                          <a:avLst/>
                        </a:prstGeom>
                      </pic:spPr>
                    </pic:pic>
                  </a:graphicData>
                </a:graphic>
              </wp:inline>
            </w:drawing>
          </w:r>
        </w:del>
      </w:ins>
    </w:p>
    <w:p w14:paraId="2C210AE9" w14:textId="6419B271" w:rsidR="00A97729" w:rsidRDefault="00A97729">
      <w:pPr>
        <w:tabs>
          <w:tab w:val="clear" w:pos="1134"/>
          <w:tab w:val="clear" w:pos="1871"/>
          <w:tab w:val="clear" w:pos="2268"/>
        </w:tabs>
        <w:overflowPunct/>
        <w:autoSpaceDE/>
        <w:autoSpaceDN/>
        <w:adjustRightInd/>
        <w:spacing w:before="0"/>
        <w:textAlignment w:val="auto"/>
        <w:rPr>
          <w:caps/>
          <w:sz w:val="20"/>
          <w:lang w:eastAsia="en-GB"/>
        </w:rPr>
      </w:pPr>
      <w:bookmarkStart w:id="12052" w:name="_Toc35546208"/>
      <w:del w:id="12053" w:author="USA Editor 2021" w:date="2021-01-14T11:22:00Z">
        <w:r w:rsidDel="008A37FA">
          <w:rPr>
            <w:lang w:eastAsia="en-GB"/>
          </w:rPr>
          <w:br w:type="page"/>
        </w:r>
      </w:del>
      <w:ins w:id="12054" w:author="USA Editor 2021" w:date="2021-01-14T11:21:00Z">
        <w:r w:rsidR="00912ABA" w:rsidRPr="00677FA0">
          <w:rPr>
            <w:noProof/>
            <w:highlight w:val="green"/>
          </w:rPr>
          <w:drawing>
            <wp:inline distT="0" distB="0" distL="0" distR="0" wp14:anchorId="1284FE53" wp14:editId="04DD6327">
              <wp:extent cx="6120765" cy="278638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786380"/>
                      </a:xfrm>
                      <a:prstGeom prst="rect">
                        <a:avLst/>
                      </a:prstGeom>
                      <a:noFill/>
                      <a:ln>
                        <a:noFill/>
                      </a:ln>
                    </pic:spPr>
                  </pic:pic>
                </a:graphicData>
              </a:graphic>
            </wp:inline>
          </w:drawing>
        </w:r>
      </w:ins>
    </w:p>
    <w:p w14:paraId="43C7CD3F" w14:textId="085B282D" w:rsidR="0051538E" w:rsidRDefault="0051538E" w:rsidP="00970510">
      <w:pPr>
        <w:pStyle w:val="FigureNo"/>
        <w:rPr>
          <w:lang w:eastAsia="en-GB"/>
        </w:rPr>
      </w:pPr>
      <w:ins w:id="12055" w:author="Ross Norsworthy" w:date="2020-03-20T00:52:00Z">
        <w:r w:rsidRPr="00A013FD">
          <w:rPr>
            <w:lang w:eastAsia="en-GB"/>
          </w:rPr>
          <w:t>Figure 24</w:t>
        </w:r>
      </w:ins>
    </w:p>
    <w:p w14:paraId="6319D34F" w14:textId="77777777" w:rsidR="0051538E" w:rsidRPr="00A013FD" w:rsidRDefault="0051538E" w:rsidP="00081571">
      <w:pPr>
        <w:pStyle w:val="Figuretitle"/>
        <w:rPr>
          <w:ins w:id="12056" w:author="Ross Norsworthy" w:date="2020-03-20T00:52:00Z"/>
          <w:lang w:eastAsia="en-GB"/>
        </w:rPr>
      </w:pPr>
      <w:ins w:id="12057" w:author="Ross Norsworthy" w:date="2020-03-20T00:52:00Z">
        <w:r w:rsidRPr="00A013FD">
          <w:rPr>
            <w:lang w:eastAsia="en-GB"/>
          </w:rPr>
          <w:t>VDE-TER Ship to Ship and Shore to Ship default slot functions (upper leg)</w:t>
        </w:r>
        <w:bookmarkEnd w:id="12052"/>
      </w:ins>
    </w:p>
    <w:p w14:paraId="5AAA153F" w14:textId="718BF662" w:rsidR="00912ABA" w:rsidRDefault="00A013FD" w:rsidP="00A013FD">
      <w:pPr>
        <w:rPr>
          <w:ins w:id="12058" w:author="USA Editor 2021" w:date="2021-01-14T11:23:00Z"/>
          <w:lang w:eastAsia="en-ZA"/>
        </w:rPr>
      </w:pPr>
      <w:ins w:id="12059" w:author="Ross Norsworthy" w:date="2020-03-20T00:52:00Z">
        <w:del w:id="12060" w:author="USA Editor 2021" w:date="2021-01-14T11:21:00Z">
          <w:r w:rsidRPr="00677FA0" w:rsidDel="00912ABA">
            <w:rPr>
              <w:noProof/>
              <w:highlight w:val="green"/>
              <w:lang w:val="fr-CA" w:eastAsia="fr-CA"/>
            </w:rPr>
            <w:drawing>
              <wp:inline distT="0" distB="0" distL="0" distR="0" wp14:anchorId="746088E1" wp14:editId="50E6D733">
                <wp:extent cx="6480175" cy="3218815"/>
                <wp:effectExtent l="0" t="0" r="0" b="635"/>
                <wp:docPr id="648" name="Picture 64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48" descr="A screenshot of a video game&#10;&#10;Description automatically generated"/>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6480175" cy="3218815"/>
                        </a:xfrm>
                        <a:prstGeom prst="rect">
                          <a:avLst/>
                        </a:prstGeom>
                      </pic:spPr>
                    </pic:pic>
                  </a:graphicData>
                </a:graphic>
              </wp:inline>
            </w:drawing>
          </w:r>
        </w:del>
      </w:ins>
      <w:ins w:id="12061" w:author="USA Editor 2021" w:date="2021-01-14T11:22:00Z">
        <w:r w:rsidR="00912ABA" w:rsidRPr="00677FA0">
          <w:rPr>
            <w:noProof/>
            <w:highlight w:val="green"/>
          </w:rPr>
          <w:drawing>
            <wp:inline distT="0" distB="0" distL="0" distR="0" wp14:anchorId="79C6386D" wp14:editId="1127C49C">
              <wp:extent cx="6120765" cy="278638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2786380"/>
                      </a:xfrm>
                      <a:prstGeom prst="rect">
                        <a:avLst/>
                      </a:prstGeom>
                      <a:noFill/>
                      <a:ln>
                        <a:noFill/>
                      </a:ln>
                    </pic:spPr>
                  </pic:pic>
                </a:graphicData>
              </a:graphic>
            </wp:inline>
          </w:drawing>
        </w:r>
      </w:ins>
    </w:p>
    <w:p w14:paraId="21780F9B" w14:textId="77777777" w:rsidR="008A37FA" w:rsidRPr="00A013FD" w:rsidRDefault="008A37FA" w:rsidP="00A013FD">
      <w:pPr>
        <w:rPr>
          <w:ins w:id="12062" w:author="Ross Norsworthy" w:date="2020-03-20T00:52:00Z"/>
          <w:lang w:eastAsia="en-ZA"/>
        </w:rPr>
      </w:pPr>
    </w:p>
    <w:p w14:paraId="6D8B952B" w14:textId="1391842D" w:rsidR="00A013FD" w:rsidRPr="00A013FD" w:rsidDel="00912ABA" w:rsidRDefault="006E380F" w:rsidP="00A013FD">
      <w:pPr>
        <w:spacing w:after="200" w:line="276" w:lineRule="auto"/>
        <w:rPr>
          <w:ins w:id="12063" w:author="Ross Norsworthy" w:date="2020-03-20T00:52:00Z"/>
          <w:del w:id="12064" w:author="USA Editor 2021" w:date="2021-01-14T11:22:00Z"/>
          <w:b/>
          <w:caps/>
        </w:rPr>
      </w:pPr>
      <w:ins w:id="12065" w:author="USA Editor" w:date="2020-11-17T06:49:00Z">
        <w:del w:id="12066" w:author="USA Editor 2021" w:date="2021-01-14T11:22:00Z">
          <w:r w:rsidRPr="00677FA0" w:rsidDel="00912ABA">
            <w:rPr>
              <w:highlight w:val="green"/>
            </w:rPr>
            <w:delText>[</w:delText>
          </w:r>
        </w:del>
      </w:ins>
      <w:ins w:id="12067" w:author="USA Editor" w:date="2020-11-17T06:50:00Z">
        <w:del w:id="12068" w:author="USA Editor 2021" w:date="2021-01-14T11:22:00Z">
          <w:r w:rsidRPr="00677FA0" w:rsidDel="00912ABA">
            <w:rPr>
              <w:highlight w:val="green"/>
            </w:rPr>
            <w:delText xml:space="preserve">Editor Note: </w:delText>
          </w:r>
        </w:del>
      </w:ins>
      <w:ins w:id="12069" w:author="USA Editor" w:date="2020-11-17T06:49:00Z">
        <w:del w:id="12070" w:author="USA Editor 2021" w:date="2021-01-14T11:22:00Z">
          <w:r w:rsidRPr="00677FA0" w:rsidDel="00912ABA">
            <w:rPr>
              <w:highlight w:val="green"/>
            </w:rPr>
            <w:delText>Figur</w:delText>
          </w:r>
        </w:del>
      </w:ins>
      <w:ins w:id="12071" w:author="USA Editor" w:date="2020-11-17T06:50:00Z">
        <w:del w:id="12072" w:author="USA Editor 2021" w:date="2021-01-14T11:22:00Z">
          <w:r w:rsidRPr="00677FA0" w:rsidDel="00912ABA">
            <w:rPr>
              <w:highlight w:val="green"/>
            </w:rPr>
            <w:delText>e 22 and 23: text is hard to read</w:delText>
          </w:r>
        </w:del>
      </w:ins>
      <w:ins w:id="12073" w:author="USA Editor" w:date="2020-11-17T06:49:00Z">
        <w:del w:id="12074" w:author="USA Editor 2021" w:date="2021-01-14T11:22:00Z">
          <w:r w:rsidRPr="00677FA0" w:rsidDel="00912ABA">
            <w:rPr>
              <w:highlight w:val="green"/>
            </w:rPr>
            <w:delText>]</w:delText>
          </w:r>
        </w:del>
      </w:ins>
    </w:p>
    <w:p w14:paraId="1EE6887C" w14:textId="2E147823" w:rsidR="00A013FD" w:rsidRPr="00A013FD" w:rsidRDefault="00175034" w:rsidP="008E7B54">
      <w:pPr>
        <w:pStyle w:val="Heading2"/>
        <w:rPr>
          <w:ins w:id="12075" w:author="Ross Norsworthy" w:date="2020-03-20T00:52:00Z"/>
          <w:rFonts w:eastAsiaTheme="minorHAnsi"/>
        </w:rPr>
      </w:pPr>
      <w:bookmarkStart w:id="12076" w:name="_Toc35545405"/>
      <w:ins w:id="12077" w:author="Song, Xiaojing" w:date="2020-08-21T13:20:00Z">
        <w:del w:id="12078" w:author="USA Editor 2021" w:date="2020-12-11T14:06:00Z">
          <w:r w:rsidRPr="00F447FE" w:rsidDel="00F447FE">
            <w:rPr>
              <w:rFonts w:eastAsiaTheme="minorHAnsi"/>
              <w:highlight w:val="green"/>
            </w:rPr>
            <w:delText>C</w:delText>
          </w:r>
          <w:r w:rsidDel="00F447FE">
            <w:rPr>
              <w:rFonts w:eastAsiaTheme="minorHAnsi"/>
            </w:rPr>
            <w:delText xml:space="preserve"> </w:delText>
          </w:r>
        </w:del>
      </w:ins>
      <w:ins w:id="12079" w:author="Song, Xiaojing" w:date="2020-08-24T12:40:00Z">
        <w:r w:rsidR="00983074">
          <w:rPr>
            <w:rFonts w:eastAsiaTheme="minorHAnsi"/>
          </w:rPr>
          <w:t>4</w:t>
        </w:r>
      </w:ins>
      <w:ins w:id="12080" w:author="Song, Xiaojing" w:date="2020-08-21T13:20:00Z">
        <w:r>
          <w:rPr>
            <w:rFonts w:eastAsiaTheme="minorHAnsi"/>
          </w:rPr>
          <w:t>.9</w:t>
        </w:r>
        <w:r>
          <w:rPr>
            <w:rFonts w:eastAsiaTheme="minorHAnsi"/>
          </w:rPr>
          <w:tab/>
        </w:r>
      </w:ins>
      <w:ins w:id="12081" w:author="Ross Norsworthy" w:date="2020-03-20T00:52:00Z">
        <w:r w:rsidR="00A013FD" w:rsidRPr="00A013FD">
          <w:rPr>
            <w:rFonts w:eastAsiaTheme="minorHAnsi"/>
          </w:rPr>
          <w:t>VDE-TER Messages</w:t>
        </w:r>
        <w:bookmarkEnd w:id="12076"/>
        <w:r w:rsidR="00A013FD" w:rsidRPr="00A013FD">
          <w:rPr>
            <w:rFonts w:eastAsiaTheme="minorHAnsi"/>
          </w:rPr>
          <w:t xml:space="preserve"> </w:t>
        </w:r>
      </w:ins>
    </w:p>
    <w:p w14:paraId="0D0ECC40" w14:textId="5D61F704" w:rsidR="0051538E" w:rsidRDefault="00A013FD" w:rsidP="00A97729">
      <w:pPr>
        <w:pStyle w:val="FigureNo"/>
        <w:spacing w:before="240"/>
        <w:rPr>
          <w:lang w:val="en-US"/>
        </w:rPr>
      </w:pPr>
      <w:bookmarkStart w:id="12082" w:name="_Toc35546132"/>
      <w:ins w:id="12083" w:author="Ross Norsworthy" w:date="2020-03-20T00:52:00Z">
        <w:r w:rsidRPr="00A013FD">
          <w:rPr>
            <w:lang w:val="en-US"/>
          </w:rPr>
          <w:t xml:space="preserve">Table </w:t>
        </w:r>
      </w:ins>
      <w:ins w:id="12084" w:author="USA Editor 2021" w:date="2021-01-07T11:40:00Z">
        <w:r w:rsidR="005F28B1" w:rsidRPr="005F28B1">
          <w:rPr>
            <w:highlight w:val="green"/>
            <w:lang w:val="en-US"/>
          </w:rPr>
          <w:t>33</w:t>
        </w:r>
      </w:ins>
      <w:ins w:id="12085" w:author="Ross Norsworthy" w:date="2020-03-20T00:52:00Z">
        <w:del w:id="12086" w:author="USA Editor 2021" w:date="2021-01-07T11:40:00Z">
          <w:r w:rsidRPr="005F28B1" w:rsidDel="005F28B1">
            <w:rPr>
              <w:highlight w:val="green"/>
              <w:lang w:val="en-US"/>
            </w:rPr>
            <w:delText>34</w:delText>
          </w:r>
        </w:del>
      </w:ins>
    </w:p>
    <w:p w14:paraId="0BBE6681" w14:textId="77777777" w:rsidR="00A013FD" w:rsidRPr="00A013FD" w:rsidRDefault="00A013FD" w:rsidP="00970510">
      <w:pPr>
        <w:pStyle w:val="Tabletitle"/>
        <w:rPr>
          <w:ins w:id="12087" w:author="Ross Norsworthy" w:date="2020-03-20T00:52:00Z"/>
          <w:lang w:val="en-US"/>
        </w:rPr>
      </w:pPr>
      <w:ins w:id="12088" w:author="Ross Norsworthy" w:date="2020-03-20T00:52:00Z">
        <w:r w:rsidRPr="00A013FD">
          <w:rPr>
            <w:lang w:val="en-US"/>
          </w:rPr>
          <w:t>VDE Message Summary</w:t>
        </w:r>
        <w:bookmarkEnd w:id="12082"/>
      </w:ins>
    </w:p>
    <w:tbl>
      <w:tblPr>
        <w:tblStyle w:val="TableGrid"/>
        <w:tblW w:w="0" w:type="auto"/>
        <w:tblLook w:val="04A0" w:firstRow="1" w:lastRow="0" w:firstColumn="1" w:lastColumn="0" w:noHBand="0" w:noVBand="1"/>
      </w:tblPr>
      <w:tblGrid>
        <w:gridCol w:w="825"/>
        <w:gridCol w:w="2176"/>
        <w:gridCol w:w="4753"/>
        <w:gridCol w:w="1875"/>
      </w:tblGrid>
      <w:tr w:rsidR="00A013FD" w:rsidRPr="00A013FD" w14:paraId="434ADE7B" w14:textId="77777777" w:rsidTr="00BF604E">
        <w:trPr>
          <w:ins w:id="12089" w:author="Ross Norsworthy" w:date="2020-03-20T00:52:00Z"/>
        </w:trPr>
        <w:tc>
          <w:tcPr>
            <w:tcW w:w="846" w:type="dxa"/>
          </w:tcPr>
          <w:p w14:paraId="226F1FA2" w14:textId="77777777" w:rsidR="00A013FD" w:rsidRPr="00A013FD" w:rsidRDefault="00A013FD" w:rsidP="00A97729">
            <w:pPr>
              <w:pStyle w:val="Tablehead"/>
              <w:spacing w:before="20" w:after="20"/>
              <w:rPr>
                <w:ins w:id="12090" w:author="Ross Norsworthy" w:date="2020-03-20T00:52:00Z"/>
              </w:rPr>
            </w:pPr>
            <w:ins w:id="12091" w:author="Ross Norsworthy" w:date="2020-03-20T00:52:00Z">
              <w:r w:rsidRPr="00A013FD">
                <w:t>Type</w:t>
              </w:r>
            </w:ins>
          </w:p>
        </w:tc>
        <w:tc>
          <w:tcPr>
            <w:tcW w:w="2268" w:type="dxa"/>
          </w:tcPr>
          <w:p w14:paraId="1C1D493E" w14:textId="77777777" w:rsidR="00A013FD" w:rsidRPr="00A013FD" w:rsidRDefault="00A013FD" w:rsidP="00A97729">
            <w:pPr>
              <w:pStyle w:val="Tablehead"/>
              <w:spacing w:before="20" w:after="20"/>
              <w:rPr>
                <w:ins w:id="12092" w:author="Ross Norsworthy" w:date="2020-03-20T00:52:00Z"/>
              </w:rPr>
            </w:pPr>
            <w:ins w:id="12093" w:author="Ross Norsworthy" w:date="2020-03-20T00:52:00Z">
              <w:r w:rsidRPr="00A013FD">
                <w:t>Name</w:t>
              </w:r>
            </w:ins>
          </w:p>
        </w:tc>
        <w:tc>
          <w:tcPr>
            <w:tcW w:w="5103" w:type="dxa"/>
          </w:tcPr>
          <w:p w14:paraId="2A8F9CA0" w14:textId="77777777" w:rsidR="00A013FD" w:rsidRPr="00A013FD" w:rsidRDefault="00A013FD" w:rsidP="00A97729">
            <w:pPr>
              <w:pStyle w:val="Tablehead"/>
              <w:spacing w:before="20" w:after="20"/>
              <w:rPr>
                <w:ins w:id="12094" w:author="Ross Norsworthy" w:date="2020-03-20T00:52:00Z"/>
              </w:rPr>
            </w:pPr>
            <w:ins w:id="12095" w:author="Ross Norsworthy" w:date="2020-03-20T00:52:00Z">
              <w:r w:rsidRPr="00A013FD">
                <w:t>Description</w:t>
              </w:r>
            </w:ins>
          </w:p>
        </w:tc>
        <w:tc>
          <w:tcPr>
            <w:tcW w:w="1978" w:type="dxa"/>
          </w:tcPr>
          <w:p w14:paraId="62787C71" w14:textId="77777777" w:rsidR="00A013FD" w:rsidRPr="00A013FD" w:rsidRDefault="00A013FD" w:rsidP="00A97729">
            <w:pPr>
              <w:pStyle w:val="Tablehead"/>
              <w:spacing w:before="20" w:after="20"/>
              <w:rPr>
                <w:ins w:id="12096" w:author="Ross Norsworthy" w:date="2020-03-20T00:52:00Z"/>
              </w:rPr>
            </w:pPr>
            <w:ins w:id="12097" w:author="Ross Norsworthy" w:date="2020-03-20T00:52:00Z">
              <w:r w:rsidRPr="00A013FD">
                <w:t>Slot Function</w:t>
              </w:r>
            </w:ins>
          </w:p>
        </w:tc>
      </w:tr>
      <w:tr w:rsidR="00A013FD" w:rsidRPr="00A013FD" w14:paraId="6813F02E" w14:textId="77777777" w:rsidTr="00BF604E">
        <w:trPr>
          <w:ins w:id="12098" w:author="Ross Norsworthy" w:date="2020-03-20T00:52:00Z"/>
        </w:trPr>
        <w:tc>
          <w:tcPr>
            <w:tcW w:w="846" w:type="dxa"/>
          </w:tcPr>
          <w:p w14:paraId="2A45EFF3" w14:textId="77777777" w:rsidR="00A013FD" w:rsidRPr="00A013FD" w:rsidRDefault="00A013FD" w:rsidP="00A97729">
            <w:pPr>
              <w:pStyle w:val="Tabletext"/>
              <w:spacing w:before="20" w:after="20"/>
              <w:rPr>
                <w:ins w:id="12099" w:author="Ross Norsworthy" w:date="2020-03-20T00:52:00Z"/>
              </w:rPr>
            </w:pPr>
            <w:ins w:id="12100" w:author="Ross Norsworthy" w:date="2020-03-20T00:52:00Z">
              <w:r w:rsidRPr="00A013FD">
                <w:t>0</w:t>
              </w:r>
            </w:ins>
          </w:p>
        </w:tc>
        <w:tc>
          <w:tcPr>
            <w:tcW w:w="2268" w:type="dxa"/>
          </w:tcPr>
          <w:p w14:paraId="5812F9E5" w14:textId="77777777" w:rsidR="00A013FD" w:rsidRPr="00A013FD" w:rsidRDefault="00A013FD" w:rsidP="00A97729">
            <w:pPr>
              <w:pStyle w:val="Tabletext"/>
              <w:spacing w:before="20" w:after="20"/>
              <w:rPr>
                <w:ins w:id="12101" w:author="Ross Norsworthy" w:date="2020-03-20T00:52:00Z"/>
              </w:rPr>
            </w:pPr>
            <w:ins w:id="12102" w:author="Ross Norsworthy" w:date="2020-03-20T00:52:00Z">
              <w:r w:rsidRPr="00A013FD">
                <w:t>Media access control</w:t>
              </w:r>
            </w:ins>
          </w:p>
        </w:tc>
        <w:tc>
          <w:tcPr>
            <w:tcW w:w="5103" w:type="dxa"/>
          </w:tcPr>
          <w:p w14:paraId="6B099E01" w14:textId="77777777" w:rsidR="00A013FD" w:rsidRPr="00A013FD" w:rsidRDefault="00A013FD" w:rsidP="00A97729">
            <w:pPr>
              <w:pStyle w:val="Tabletext"/>
              <w:spacing w:before="20" w:after="20"/>
              <w:rPr>
                <w:ins w:id="12103" w:author="Ross Norsworthy" w:date="2020-03-20T00:52:00Z"/>
              </w:rPr>
            </w:pPr>
            <w:ins w:id="12104" w:author="Ross Norsworthy" w:date="2020-03-20T00:52:00Z">
              <w:r w:rsidRPr="00A013FD">
                <w:t>Changes random access selection interval.</w:t>
              </w:r>
            </w:ins>
          </w:p>
        </w:tc>
        <w:tc>
          <w:tcPr>
            <w:tcW w:w="1978" w:type="dxa"/>
          </w:tcPr>
          <w:p w14:paraId="6AFF8811" w14:textId="77777777" w:rsidR="00A013FD" w:rsidRPr="00A013FD" w:rsidRDefault="00A013FD" w:rsidP="00A97729">
            <w:pPr>
              <w:pStyle w:val="Tabletext"/>
              <w:spacing w:before="20" w:after="20"/>
              <w:rPr>
                <w:ins w:id="12105" w:author="Ross Norsworthy" w:date="2020-03-20T00:52:00Z"/>
              </w:rPr>
            </w:pPr>
            <w:ins w:id="12106" w:author="Ross Norsworthy" w:date="2020-03-20T00:52:00Z">
              <w:r w:rsidRPr="00A013FD">
                <w:t>BB, AC</w:t>
              </w:r>
            </w:ins>
          </w:p>
        </w:tc>
      </w:tr>
      <w:tr w:rsidR="00A013FD" w:rsidRPr="00A013FD" w14:paraId="4A7CA36A" w14:textId="77777777" w:rsidTr="00BF604E">
        <w:trPr>
          <w:ins w:id="12107" w:author="Ross Norsworthy" w:date="2020-03-20T00:52:00Z"/>
        </w:trPr>
        <w:tc>
          <w:tcPr>
            <w:tcW w:w="846" w:type="dxa"/>
          </w:tcPr>
          <w:p w14:paraId="5FF2063A" w14:textId="77777777" w:rsidR="00A013FD" w:rsidRPr="00A013FD" w:rsidRDefault="00A013FD" w:rsidP="00A97729">
            <w:pPr>
              <w:pStyle w:val="Tabletext"/>
              <w:spacing w:before="20" w:after="20"/>
              <w:rPr>
                <w:ins w:id="12108" w:author="Ross Norsworthy" w:date="2020-03-20T00:52:00Z"/>
              </w:rPr>
            </w:pPr>
            <w:ins w:id="12109" w:author="Ross Norsworthy" w:date="2020-03-20T00:52:00Z">
              <w:r w:rsidRPr="00A013FD">
                <w:t>4</w:t>
              </w:r>
            </w:ins>
          </w:p>
        </w:tc>
        <w:tc>
          <w:tcPr>
            <w:tcW w:w="2268" w:type="dxa"/>
          </w:tcPr>
          <w:p w14:paraId="62E5C007" w14:textId="77777777" w:rsidR="00A013FD" w:rsidRPr="00A013FD" w:rsidRDefault="00A013FD" w:rsidP="00A97729">
            <w:pPr>
              <w:pStyle w:val="Tabletext"/>
              <w:spacing w:before="20" w:after="20"/>
              <w:rPr>
                <w:ins w:id="12110" w:author="Ross Norsworthy" w:date="2020-03-20T00:52:00Z"/>
              </w:rPr>
            </w:pPr>
            <w:ins w:id="12111" w:author="Ross Norsworthy" w:date="2020-03-20T00:52:00Z">
              <w:r w:rsidRPr="00A013FD">
                <w:t>Resource allocation</w:t>
              </w:r>
            </w:ins>
          </w:p>
        </w:tc>
        <w:tc>
          <w:tcPr>
            <w:tcW w:w="5103" w:type="dxa"/>
          </w:tcPr>
          <w:p w14:paraId="2304A808" w14:textId="77777777" w:rsidR="00A013FD" w:rsidRPr="00A013FD" w:rsidRDefault="00A013FD" w:rsidP="00A97729">
            <w:pPr>
              <w:pStyle w:val="Tabletext"/>
              <w:spacing w:before="20" w:after="20"/>
              <w:rPr>
                <w:ins w:id="12112" w:author="Ross Norsworthy" w:date="2020-03-20T00:52:00Z"/>
              </w:rPr>
            </w:pPr>
            <w:ins w:id="12113" w:author="Ross Norsworthy" w:date="2020-03-20T00:52:00Z">
              <w:r w:rsidRPr="00A013FD">
                <w:t>Allocated LC resource to data session.</w:t>
              </w:r>
            </w:ins>
          </w:p>
        </w:tc>
        <w:tc>
          <w:tcPr>
            <w:tcW w:w="1978" w:type="dxa"/>
          </w:tcPr>
          <w:p w14:paraId="04AF0C6F" w14:textId="77777777" w:rsidR="00A013FD" w:rsidRPr="00A013FD" w:rsidRDefault="00A013FD" w:rsidP="00A97729">
            <w:pPr>
              <w:pStyle w:val="Tabletext"/>
              <w:spacing w:before="20" w:after="20"/>
              <w:rPr>
                <w:ins w:id="12114" w:author="Ross Norsworthy" w:date="2020-03-20T00:52:00Z"/>
              </w:rPr>
            </w:pPr>
            <w:ins w:id="12115" w:author="Ross Norsworthy" w:date="2020-03-20T00:52:00Z">
              <w:r w:rsidRPr="00A013FD">
                <w:t>AC, RAC, DSCH</w:t>
              </w:r>
            </w:ins>
          </w:p>
        </w:tc>
      </w:tr>
      <w:tr w:rsidR="00A013FD" w:rsidRPr="00A013FD" w14:paraId="7F02EDC0" w14:textId="77777777" w:rsidTr="00BF604E">
        <w:trPr>
          <w:ins w:id="12116" w:author="Ross Norsworthy" w:date="2020-03-20T00:52:00Z"/>
        </w:trPr>
        <w:tc>
          <w:tcPr>
            <w:tcW w:w="846" w:type="dxa"/>
          </w:tcPr>
          <w:p w14:paraId="2A95EFFA" w14:textId="77777777" w:rsidR="00A013FD" w:rsidRPr="00A013FD" w:rsidRDefault="00A013FD" w:rsidP="00A97729">
            <w:pPr>
              <w:pStyle w:val="Tabletext"/>
              <w:spacing w:before="20" w:after="20"/>
              <w:rPr>
                <w:ins w:id="12117" w:author="Ross Norsworthy" w:date="2020-03-20T00:52:00Z"/>
              </w:rPr>
            </w:pPr>
            <w:ins w:id="12118" w:author="Ross Norsworthy" w:date="2020-03-20T00:52:00Z">
              <w:r w:rsidRPr="00A013FD">
                <w:t>13</w:t>
              </w:r>
            </w:ins>
          </w:p>
        </w:tc>
        <w:tc>
          <w:tcPr>
            <w:tcW w:w="2268" w:type="dxa"/>
          </w:tcPr>
          <w:p w14:paraId="552414D3" w14:textId="77777777" w:rsidR="00A013FD" w:rsidRPr="00A013FD" w:rsidRDefault="00A013FD" w:rsidP="00A97729">
            <w:pPr>
              <w:pStyle w:val="Tabletext"/>
              <w:spacing w:before="20" w:after="20"/>
              <w:rPr>
                <w:ins w:id="12119" w:author="Ross Norsworthy" w:date="2020-03-20T00:52:00Z"/>
              </w:rPr>
            </w:pPr>
            <w:ins w:id="12120" w:author="Ross Norsworthy" w:date="2020-03-20T00:52:00Z">
              <w:r w:rsidRPr="00A013FD">
                <w:t>ACK/NACK</w:t>
              </w:r>
            </w:ins>
          </w:p>
        </w:tc>
        <w:tc>
          <w:tcPr>
            <w:tcW w:w="5103" w:type="dxa"/>
          </w:tcPr>
          <w:p w14:paraId="643FB5AC" w14:textId="77777777" w:rsidR="00A013FD" w:rsidRPr="00A013FD" w:rsidRDefault="00A013FD" w:rsidP="00A97729">
            <w:pPr>
              <w:pStyle w:val="Tabletext"/>
              <w:spacing w:before="20" w:after="20"/>
              <w:rPr>
                <w:ins w:id="12121" w:author="Ross Norsworthy" w:date="2020-03-20T00:52:00Z"/>
              </w:rPr>
            </w:pPr>
            <w:ins w:id="12122" w:author="Ross Norsworthy" w:date="2020-03-20T00:52:00Z">
              <w:r w:rsidRPr="00A013FD">
                <w:t>Acknowledgement or negative-acknowledgement.</w:t>
              </w:r>
            </w:ins>
          </w:p>
        </w:tc>
        <w:tc>
          <w:tcPr>
            <w:tcW w:w="1978" w:type="dxa"/>
          </w:tcPr>
          <w:p w14:paraId="7B296B36" w14:textId="77777777" w:rsidR="00A013FD" w:rsidRPr="00A013FD" w:rsidRDefault="00A013FD" w:rsidP="00A97729">
            <w:pPr>
              <w:pStyle w:val="Tabletext"/>
              <w:spacing w:before="20" w:after="20"/>
              <w:rPr>
                <w:ins w:id="12123" w:author="Ross Norsworthy" w:date="2020-03-20T00:52:00Z"/>
              </w:rPr>
            </w:pPr>
            <w:ins w:id="12124" w:author="Ross Norsworthy" w:date="2020-03-20T00:52:00Z">
              <w:r w:rsidRPr="00A013FD">
                <w:t>AC, RAC, DSCH</w:t>
              </w:r>
            </w:ins>
          </w:p>
        </w:tc>
      </w:tr>
      <w:tr w:rsidR="00A013FD" w:rsidRPr="00A013FD" w14:paraId="0D510CAF" w14:textId="77777777" w:rsidTr="00BF604E">
        <w:trPr>
          <w:ins w:id="12125" w:author="Ross Norsworthy" w:date="2020-03-20T00:52:00Z"/>
        </w:trPr>
        <w:tc>
          <w:tcPr>
            <w:tcW w:w="846" w:type="dxa"/>
          </w:tcPr>
          <w:p w14:paraId="2E67D7C3" w14:textId="77777777" w:rsidR="00A013FD" w:rsidRPr="00A013FD" w:rsidRDefault="00A013FD" w:rsidP="00A97729">
            <w:pPr>
              <w:pStyle w:val="Tabletext"/>
              <w:spacing w:before="20" w:after="20"/>
              <w:rPr>
                <w:ins w:id="12126" w:author="Ross Norsworthy" w:date="2020-03-20T00:52:00Z"/>
              </w:rPr>
            </w:pPr>
            <w:ins w:id="12127" w:author="Ross Norsworthy" w:date="2020-03-20T00:52:00Z">
              <w:r w:rsidRPr="00A013FD">
                <w:t>20</w:t>
              </w:r>
            </w:ins>
          </w:p>
        </w:tc>
        <w:tc>
          <w:tcPr>
            <w:tcW w:w="2268" w:type="dxa"/>
          </w:tcPr>
          <w:p w14:paraId="60CD14CD" w14:textId="77777777" w:rsidR="00A013FD" w:rsidRPr="00A013FD" w:rsidRDefault="00A013FD" w:rsidP="00A97729">
            <w:pPr>
              <w:pStyle w:val="Tabletext"/>
              <w:spacing w:before="20" w:after="20"/>
              <w:rPr>
                <w:ins w:id="12128" w:author="Ross Norsworthy" w:date="2020-03-20T00:52:00Z"/>
              </w:rPr>
            </w:pPr>
            <w:ins w:id="12129" w:author="Ross Norsworthy" w:date="2020-03-20T00:52:00Z">
              <w:r w:rsidRPr="00A013FD">
                <w:t>Bulletin board message start fragment</w:t>
              </w:r>
            </w:ins>
          </w:p>
        </w:tc>
        <w:tc>
          <w:tcPr>
            <w:tcW w:w="5103" w:type="dxa"/>
          </w:tcPr>
          <w:p w14:paraId="36A3E8D2" w14:textId="77777777" w:rsidR="00A013FD" w:rsidRPr="00A013FD" w:rsidRDefault="00A013FD" w:rsidP="00A97729">
            <w:pPr>
              <w:pStyle w:val="Tabletext"/>
              <w:spacing w:before="20" w:after="20"/>
              <w:rPr>
                <w:ins w:id="12130" w:author="Ross Norsworthy" w:date="2020-03-20T00:52:00Z"/>
              </w:rPr>
            </w:pPr>
            <w:ins w:id="12131" w:author="Ross Norsworthy" w:date="2020-03-20T00:52:00Z">
              <w:r w:rsidRPr="00A013FD">
                <w:t>Start fragment of bulletin board message used for control station service area configuration.</w:t>
              </w:r>
            </w:ins>
          </w:p>
        </w:tc>
        <w:tc>
          <w:tcPr>
            <w:tcW w:w="1978" w:type="dxa"/>
          </w:tcPr>
          <w:p w14:paraId="49278CCA" w14:textId="77777777" w:rsidR="00A013FD" w:rsidRPr="00A013FD" w:rsidRDefault="00A013FD" w:rsidP="00A97729">
            <w:pPr>
              <w:pStyle w:val="Tabletext"/>
              <w:spacing w:before="20" w:after="20"/>
              <w:rPr>
                <w:ins w:id="12132" w:author="Ross Norsworthy" w:date="2020-03-20T00:52:00Z"/>
              </w:rPr>
            </w:pPr>
            <w:ins w:id="12133" w:author="Ross Norsworthy" w:date="2020-03-20T00:52:00Z">
              <w:r w:rsidRPr="00A013FD">
                <w:t>BB</w:t>
              </w:r>
            </w:ins>
          </w:p>
        </w:tc>
      </w:tr>
      <w:tr w:rsidR="00A013FD" w:rsidRPr="00A013FD" w14:paraId="2532FDA1" w14:textId="77777777" w:rsidTr="00BF604E">
        <w:trPr>
          <w:ins w:id="12134" w:author="Ross Norsworthy" w:date="2020-03-20T00:52:00Z"/>
        </w:trPr>
        <w:tc>
          <w:tcPr>
            <w:tcW w:w="846" w:type="dxa"/>
          </w:tcPr>
          <w:p w14:paraId="79604D3E" w14:textId="77777777" w:rsidR="00A013FD" w:rsidRPr="00A013FD" w:rsidRDefault="00A013FD" w:rsidP="00A97729">
            <w:pPr>
              <w:pStyle w:val="Tabletext"/>
              <w:spacing w:before="20" w:after="20"/>
              <w:rPr>
                <w:ins w:id="12135" w:author="Ross Norsworthy" w:date="2020-03-20T00:52:00Z"/>
              </w:rPr>
            </w:pPr>
            <w:ins w:id="12136" w:author="Ross Norsworthy" w:date="2020-03-20T00:52:00Z">
              <w:r w:rsidRPr="00A013FD">
                <w:t>21</w:t>
              </w:r>
            </w:ins>
          </w:p>
        </w:tc>
        <w:tc>
          <w:tcPr>
            <w:tcW w:w="2268" w:type="dxa"/>
          </w:tcPr>
          <w:p w14:paraId="7E804226" w14:textId="77777777" w:rsidR="00A013FD" w:rsidRPr="00A013FD" w:rsidRDefault="00A013FD" w:rsidP="00A97729">
            <w:pPr>
              <w:pStyle w:val="Tabletext"/>
              <w:spacing w:before="20" w:after="20"/>
              <w:rPr>
                <w:ins w:id="12137" w:author="Ross Norsworthy" w:date="2020-03-20T00:52:00Z"/>
              </w:rPr>
            </w:pPr>
            <w:ins w:id="12138" w:author="Ross Norsworthy" w:date="2020-03-20T00:52:00Z">
              <w:r w:rsidRPr="00A013FD">
                <w:t>Bulletin board message continuation fragment</w:t>
              </w:r>
            </w:ins>
          </w:p>
        </w:tc>
        <w:tc>
          <w:tcPr>
            <w:tcW w:w="5103" w:type="dxa"/>
          </w:tcPr>
          <w:p w14:paraId="1976AB1C" w14:textId="77777777" w:rsidR="00A013FD" w:rsidRPr="00A013FD" w:rsidRDefault="00A013FD" w:rsidP="00A97729">
            <w:pPr>
              <w:pStyle w:val="Tabletext"/>
              <w:spacing w:before="20" w:after="20"/>
              <w:rPr>
                <w:ins w:id="12139" w:author="Ross Norsworthy" w:date="2020-03-20T00:52:00Z"/>
              </w:rPr>
            </w:pPr>
            <w:ins w:id="12140" w:author="Ross Norsworthy" w:date="2020-03-20T00:52:00Z">
              <w:r w:rsidRPr="00A013FD">
                <w:t>Middle fragment of bulletin board message used for control station service area configuration.</w:t>
              </w:r>
            </w:ins>
          </w:p>
        </w:tc>
        <w:tc>
          <w:tcPr>
            <w:tcW w:w="1978" w:type="dxa"/>
          </w:tcPr>
          <w:p w14:paraId="788F1C06" w14:textId="77777777" w:rsidR="00A013FD" w:rsidRPr="00A013FD" w:rsidRDefault="00A013FD" w:rsidP="00A97729">
            <w:pPr>
              <w:pStyle w:val="Tabletext"/>
              <w:spacing w:before="20" w:after="20"/>
              <w:rPr>
                <w:ins w:id="12141" w:author="Ross Norsworthy" w:date="2020-03-20T00:52:00Z"/>
              </w:rPr>
            </w:pPr>
            <w:ins w:id="12142" w:author="Ross Norsworthy" w:date="2020-03-20T00:52:00Z">
              <w:r w:rsidRPr="00A013FD">
                <w:t xml:space="preserve">BB </w:t>
              </w:r>
            </w:ins>
          </w:p>
        </w:tc>
      </w:tr>
      <w:tr w:rsidR="00A013FD" w:rsidRPr="00A013FD" w14:paraId="665B3B62" w14:textId="77777777" w:rsidTr="00BF604E">
        <w:trPr>
          <w:ins w:id="12143" w:author="Ross Norsworthy" w:date="2020-03-20T00:52:00Z"/>
        </w:trPr>
        <w:tc>
          <w:tcPr>
            <w:tcW w:w="846" w:type="dxa"/>
          </w:tcPr>
          <w:p w14:paraId="3038CF3F" w14:textId="77777777" w:rsidR="00A013FD" w:rsidRPr="00A013FD" w:rsidRDefault="00A013FD" w:rsidP="00A97729">
            <w:pPr>
              <w:pStyle w:val="Tabletext"/>
              <w:spacing w:before="20" w:after="20"/>
              <w:rPr>
                <w:ins w:id="12144" w:author="Ross Norsworthy" w:date="2020-03-20T00:52:00Z"/>
              </w:rPr>
            </w:pPr>
            <w:ins w:id="12145" w:author="Ross Norsworthy" w:date="2020-03-20T00:52:00Z">
              <w:r w:rsidRPr="00A013FD">
                <w:t>22</w:t>
              </w:r>
            </w:ins>
          </w:p>
        </w:tc>
        <w:tc>
          <w:tcPr>
            <w:tcW w:w="2268" w:type="dxa"/>
          </w:tcPr>
          <w:p w14:paraId="0E7381DA" w14:textId="77777777" w:rsidR="00A013FD" w:rsidRPr="00A013FD" w:rsidRDefault="00A013FD" w:rsidP="00A97729">
            <w:pPr>
              <w:pStyle w:val="Tabletext"/>
              <w:spacing w:before="20" w:after="20"/>
              <w:rPr>
                <w:ins w:id="12146" w:author="Ross Norsworthy" w:date="2020-03-20T00:52:00Z"/>
              </w:rPr>
            </w:pPr>
            <w:ins w:id="12147" w:author="Ross Norsworthy" w:date="2020-03-20T00:52:00Z">
              <w:r w:rsidRPr="00A013FD">
                <w:t>Bulletin board message end fragment</w:t>
              </w:r>
            </w:ins>
          </w:p>
        </w:tc>
        <w:tc>
          <w:tcPr>
            <w:tcW w:w="5103" w:type="dxa"/>
          </w:tcPr>
          <w:p w14:paraId="00493322" w14:textId="77777777" w:rsidR="00A013FD" w:rsidRPr="00A013FD" w:rsidRDefault="00A013FD" w:rsidP="00A97729">
            <w:pPr>
              <w:pStyle w:val="Tabletext"/>
              <w:spacing w:before="20" w:after="20"/>
              <w:rPr>
                <w:ins w:id="12148" w:author="Ross Norsworthy" w:date="2020-03-20T00:52:00Z"/>
              </w:rPr>
            </w:pPr>
            <w:ins w:id="12149" w:author="Ross Norsworthy" w:date="2020-03-20T00:52:00Z">
              <w:r w:rsidRPr="00A013FD">
                <w:t>Last fragment of bulletin board message used for control station service area configuration.</w:t>
              </w:r>
            </w:ins>
          </w:p>
        </w:tc>
        <w:tc>
          <w:tcPr>
            <w:tcW w:w="1978" w:type="dxa"/>
          </w:tcPr>
          <w:p w14:paraId="133B55E7" w14:textId="77777777" w:rsidR="00A013FD" w:rsidRPr="00A013FD" w:rsidRDefault="00A013FD" w:rsidP="00A97729">
            <w:pPr>
              <w:pStyle w:val="Tabletext"/>
              <w:spacing w:before="20" w:after="20"/>
              <w:rPr>
                <w:ins w:id="12150" w:author="Ross Norsworthy" w:date="2020-03-20T00:52:00Z"/>
              </w:rPr>
            </w:pPr>
            <w:ins w:id="12151" w:author="Ross Norsworthy" w:date="2020-03-20T00:52:00Z">
              <w:r w:rsidRPr="00A013FD">
                <w:t>BB</w:t>
              </w:r>
            </w:ins>
          </w:p>
        </w:tc>
      </w:tr>
      <w:tr w:rsidR="00A013FD" w:rsidRPr="00A013FD" w14:paraId="462D8A56" w14:textId="77777777" w:rsidTr="00BF604E">
        <w:trPr>
          <w:ins w:id="12152" w:author="Ross Norsworthy" w:date="2020-03-20T00:52:00Z"/>
        </w:trPr>
        <w:tc>
          <w:tcPr>
            <w:tcW w:w="846" w:type="dxa"/>
          </w:tcPr>
          <w:p w14:paraId="55021D36" w14:textId="77777777" w:rsidR="00A013FD" w:rsidRPr="00A013FD" w:rsidRDefault="00A013FD" w:rsidP="00A97729">
            <w:pPr>
              <w:pStyle w:val="Tabletext"/>
              <w:spacing w:before="20" w:after="20"/>
              <w:rPr>
                <w:ins w:id="12153" w:author="Ross Norsworthy" w:date="2020-03-20T00:52:00Z"/>
              </w:rPr>
            </w:pPr>
            <w:ins w:id="12154" w:author="Ross Norsworthy" w:date="2020-03-20T00:52:00Z">
              <w:r w:rsidRPr="00A013FD">
                <w:t>74</w:t>
              </w:r>
            </w:ins>
          </w:p>
        </w:tc>
        <w:tc>
          <w:tcPr>
            <w:tcW w:w="2268" w:type="dxa"/>
          </w:tcPr>
          <w:p w14:paraId="4D278146" w14:textId="77777777" w:rsidR="00A013FD" w:rsidRPr="00A013FD" w:rsidRDefault="00A013FD" w:rsidP="00A97729">
            <w:pPr>
              <w:pStyle w:val="Tabletext"/>
              <w:spacing w:before="20" w:after="20"/>
              <w:rPr>
                <w:ins w:id="12155" w:author="Ross Norsworthy" w:date="2020-03-20T00:52:00Z"/>
              </w:rPr>
            </w:pPr>
            <w:ins w:id="12156" w:author="Ross Norsworthy" w:date="2020-03-20T00:52:00Z">
              <w:r w:rsidRPr="00A013FD">
                <w:t>Start fragment</w:t>
              </w:r>
            </w:ins>
          </w:p>
        </w:tc>
        <w:tc>
          <w:tcPr>
            <w:tcW w:w="5103" w:type="dxa"/>
          </w:tcPr>
          <w:p w14:paraId="7F974067" w14:textId="77777777" w:rsidR="00A013FD" w:rsidRPr="00A013FD" w:rsidRDefault="00A013FD" w:rsidP="00A97729">
            <w:pPr>
              <w:pStyle w:val="Tabletext"/>
              <w:spacing w:before="20" w:after="20"/>
              <w:rPr>
                <w:ins w:id="12157" w:author="Ross Norsworthy" w:date="2020-03-20T00:52:00Z"/>
              </w:rPr>
            </w:pPr>
            <w:ins w:id="12158" w:author="Ross Norsworthy" w:date="2020-03-20T00:52:00Z">
              <w:r w:rsidRPr="00A013FD">
                <w:t>Start data fragment of data session.</w:t>
              </w:r>
            </w:ins>
          </w:p>
        </w:tc>
        <w:tc>
          <w:tcPr>
            <w:tcW w:w="1978" w:type="dxa"/>
          </w:tcPr>
          <w:p w14:paraId="688EB7C9" w14:textId="77777777" w:rsidR="00A013FD" w:rsidRPr="00A013FD" w:rsidRDefault="00A013FD" w:rsidP="00A97729">
            <w:pPr>
              <w:pStyle w:val="Tabletext"/>
              <w:spacing w:before="20" w:after="20"/>
              <w:rPr>
                <w:ins w:id="12159" w:author="Ross Norsworthy" w:date="2020-03-20T00:52:00Z"/>
              </w:rPr>
            </w:pPr>
            <w:ins w:id="12160" w:author="Ross Norsworthy" w:date="2020-03-20T00:52:00Z">
              <w:r w:rsidRPr="00A013FD">
                <w:t>DC</w:t>
              </w:r>
            </w:ins>
          </w:p>
        </w:tc>
      </w:tr>
      <w:tr w:rsidR="00A013FD" w:rsidRPr="00A013FD" w14:paraId="29E42F9C" w14:textId="77777777" w:rsidTr="00BF604E">
        <w:trPr>
          <w:ins w:id="12161" w:author="Ross Norsworthy" w:date="2020-03-20T00:52:00Z"/>
        </w:trPr>
        <w:tc>
          <w:tcPr>
            <w:tcW w:w="846" w:type="dxa"/>
          </w:tcPr>
          <w:p w14:paraId="5C20E9CB" w14:textId="77777777" w:rsidR="00A013FD" w:rsidRPr="00A013FD" w:rsidRDefault="00A013FD" w:rsidP="00A97729">
            <w:pPr>
              <w:pStyle w:val="Tabletext"/>
              <w:spacing w:before="20" w:after="20"/>
              <w:rPr>
                <w:ins w:id="12162" w:author="Ross Norsworthy" w:date="2020-03-20T00:52:00Z"/>
              </w:rPr>
            </w:pPr>
            <w:ins w:id="12163" w:author="Ross Norsworthy" w:date="2020-03-20T00:52:00Z">
              <w:r w:rsidRPr="00A013FD">
                <w:t>75</w:t>
              </w:r>
            </w:ins>
          </w:p>
        </w:tc>
        <w:tc>
          <w:tcPr>
            <w:tcW w:w="2268" w:type="dxa"/>
          </w:tcPr>
          <w:p w14:paraId="75B607CE" w14:textId="77777777" w:rsidR="00A013FD" w:rsidRPr="00A013FD" w:rsidRDefault="00A013FD" w:rsidP="00A97729">
            <w:pPr>
              <w:pStyle w:val="Tabletext"/>
              <w:spacing w:before="20" w:after="20"/>
              <w:rPr>
                <w:ins w:id="12164" w:author="Ross Norsworthy" w:date="2020-03-20T00:52:00Z"/>
              </w:rPr>
            </w:pPr>
            <w:ins w:id="12165" w:author="Ross Norsworthy" w:date="2020-03-20T00:52:00Z">
              <w:r w:rsidRPr="00A013FD">
                <w:t>Continuation fragment</w:t>
              </w:r>
            </w:ins>
          </w:p>
        </w:tc>
        <w:tc>
          <w:tcPr>
            <w:tcW w:w="5103" w:type="dxa"/>
          </w:tcPr>
          <w:p w14:paraId="63565BBA" w14:textId="77777777" w:rsidR="00A013FD" w:rsidRPr="00A013FD" w:rsidRDefault="00A013FD" w:rsidP="00A97729">
            <w:pPr>
              <w:pStyle w:val="Tabletext"/>
              <w:spacing w:before="20" w:after="20"/>
              <w:rPr>
                <w:ins w:id="12166" w:author="Ross Norsworthy" w:date="2020-03-20T00:52:00Z"/>
              </w:rPr>
            </w:pPr>
            <w:ins w:id="12167" w:author="Ross Norsworthy" w:date="2020-03-20T00:52:00Z">
              <w:r w:rsidRPr="00A013FD">
                <w:t>Middle data fragment of data session.</w:t>
              </w:r>
            </w:ins>
          </w:p>
        </w:tc>
        <w:tc>
          <w:tcPr>
            <w:tcW w:w="1978" w:type="dxa"/>
          </w:tcPr>
          <w:p w14:paraId="0309CC03" w14:textId="77777777" w:rsidR="00A013FD" w:rsidRPr="00A013FD" w:rsidRDefault="00A013FD" w:rsidP="00A97729">
            <w:pPr>
              <w:pStyle w:val="Tabletext"/>
              <w:spacing w:before="20" w:after="20"/>
              <w:rPr>
                <w:ins w:id="12168" w:author="Ross Norsworthy" w:date="2020-03-20T00:52:00Z"/>
              </w:rPr>
            </w:pPr>
            <w:ins w:id="12169" w:author="Ross Norsworthy" w:date="2020-03-20T00:52:00Z">
              <w:r w:rsidRPr="00A013FD">
                <w:t>DC</w:t>
              </w:r>
            </w:ins>
          </w:p>
        </w:tc>
      </w:tr>
      <w:tr w:rsidR="00A013FD" w:rsidRPr="00A013FD" w14:paraId="3D92202A" w14:textId="77777777" w:rsidTr="00BF604E">
        <w:trPr>
          <w:ins w:id="12170" w:author="Ross Norsworthy" w:date="2020-03-20T00:52:00Z"/>
        </w:trPr>
        <w:tc>
          <w:tcPr>
            <w:tcW w:w="846" w:type="dxa"/>
          </w:tcPr>
          <w:p w14:paraId="32034712" w14:textId="77777777" w:rsidR="00A013FD" w:rsidRPr="00A013FD" w:rsidRDefault="00A013FD" w:rsidP="00A97729">
            <w:pPr>
              <w:pStyle w:val="Tabletext"/>
              <w:spacing w:before="20" w:after="20"/>
              <w:rPr>
                <w:ins w:id="12171" w:author="Ross Norsworthy" w:date="2020-03-20T00:52:00Z"/>
              </w:rPr>
            </w:pPr>
            <w:ins w:id="12172" w:author="Ross Norsworthy" w:date="2020-03-20T00:52:00Z">
              <w:r w:rsidRPr="00A013FD">
                <w:t>76</w:t>
              </w:r>
            </w:ins>
          </w:p>
        </w:tc>
        <w:tc>
          <w:tcPr>
            <w:tcW w:w="2268" w:type="dxa"/>
          </w:tcPr>
          <w:p w14:paraId="42CA4E63" w14:textId="77777777" w:rsidR="00A013FD" w:rsidRPr="00A013FD" w:rsidRDefault="00A013FD" w:rsidP="00A97729">
            <w:pPr>
              <w:pStyle w:val="Tabletext"/>
              <w:spacing w:before="20" w:after="20"/>
              <w:rPr>
                <w:ins w:id="12173" w:author="Ross Norsworthy" w:date="2020-03-20T00:52:00Z"/>
              </w:rPr>
            </w:pPr>
            <w:ins w:id="12174" w:author="Ross Norsworthy" w:date="2020-03-20T00:52:00Z">
              <w:r w:rsidRPr="00A013FD">
                <w:t>End fragment</w:t>
              </w:r>
            </w:ins>
          </w:p>
        </w:tc>
        <w:tc>
          <w:tcPr>
            <w:tcW w:w="5103" w:type="dxa"/>
          </w:tcPr>
          <w:p w14:paraId="662E056D" w14:textId="77777777" w:rsidR="00A013FD" w:rsidRPr="00A013FD" w:rsidRDefault="00A013FD" w:rsidP="00A97729">
            <w:pPr>
              <w:pStyle w:val="Tabletext"/>
              <w:spacing w:before="20" w:after="20"/>
              <w:rPr>
                <w:ins w:id="12175" w:author="Ross Norsworthy" w:date="2020-03-20T00:52:00Z"/>
              </w:rPr>
            </w:pPr>
            <w:ins w:id="12176" w:author="Ross Norsworthy" w:date="2020-03-20T00:52:00Z">
              <w:r w:rsidRPr="00A013FD">
                <w:t>Last data fragment of data session.</w:t>
              </w:r>
            </w:ins>
          </w:p>
        </w:tc>
        <w:tc>
          <w:tcPr>
            <w:tcW w:w="1978" w:type="dxa"/>
          </w:tcPr>
          <w:p w14:paraId="0E932228" w14:textId="77777777" w:rsidR="00A013FD" w:rsidRPr="00A013FD" w:rsidRDefault="00A013FD" w:rsidP="00A97729">
            <w:pPr>
              <w:pStyle w:val="Tabletext"/>
              <w:spacing w:before="20" w:after="20"/>
              <w:rPr>
                <w:ins w:id="12177" w:author="Ross Norsworthy" w:date="2020-03-20T00:52:00Z"/>
              </w:rPr>
            </w:pPr>
            <w:ins w:id="12178" w:author="Ross Norsworthy" w:date="2020-03-20T00:52:00Z">
              <w:r w:rsidRPr="00A013FD">
                <w:t>DC</w:t>
              </w:r>
            </w:ins>
          </w:p>
        </w:tc>
      </w:tr>
      <w:tr w:rsidR="00A013FD" w:rsidRPr="00A013FD" w14:paraId="5D32D8B0" w14:textId="77777777" w:rsidTr="00BF604E">
        <w:trPr>
          <w:ins w:id="12179" w:author="Ross Norsworthy" w:date="2020-03-20T00:52:00Z"/>
        </w:trPr>
        <w:tc>
          <w:tcPr>
            <w:tcW w:w="846" w:type="dxa"/>
          </w:tcPr>
          <w:p w14:paraId="29E8B79D" w14:textId="77777777" w:rsidR="00A013FD" w:rsidRPr="00A013FD" w:rsidRDefault="00A013FD" w:rsidP="00A97729">
            <w:pPr>
              <w:pStyle w:val="Tabletext"/>
              <w:spacing w:before="20" w:after="20"/>
              <w:rPr>
                <w:ins w:id="12180" w:author="Ross Norsworthy" w:date="2020-03-20T00:52:00Z"/>
              </w:rPr>
            </w:pPr>
            <w:ins w:id="12181" w:author="Ross Norsworthy" w:date="2020-03-20T00:52:00Z">
              <w:r w:rsidRPr="00A013FD">
                <w:t>81</w:t>
              </w:r>
            </w:ins>
          </w:p>
        </w:tc>
        <w:tc>
          <w:tcPr>
            <w:tcW w:w="2268" w:type="dxa"/>
          </w:tcPr>
          <w:p w14:paraId="5FD8B908" w14:textId="77777777" w:rsidR="00A013FD" w:rsidRPr="00A013FD" w:rsidRDefault="00A013FD" w:rsidP="00A97729">
            <w:pPr>
              <w:pStyle w:val="Tabletext"/>
              <w:spacing w:before="20" w:after="20"/>
              <w:rPr>
                <w:ins w:id="12182" w:author="Ross Norsworthy" w:date="2020-03-20T00:52:00Z"/>
              </w:rPr>
            </w:pPr>
            <w:ins w:id="12183" w:author="Ross Norsworthy" w:date="2020-03-20T00:52:00Z">
              <w:r w:rsidRPr="00A013FD">
                <w:t>Padding byte</w:t>
              </w:r>
            </w:ins>
          </w:p>
        </w:tc>
        <w:tc>
          <w:tcPr>
            <w:tcW w:w="5103" w:type="dxa"/>
          </w:tcPr>
          <w:p w14:paraId="183F4E30" w14:textId="77777777" w:rsidR="00A013FD" w:rsidRPr="00A013FD" w:rsidRDefault="00A013FD" w:rsidP="00A97729">
            <w:pPr>
              <w:pStyle w:val="Tabletext"/>
              <w:spacing w:before="20" w:after="20"/>
              <w:rPr>
                <w:ins w:id="12184" w:author="Ross Norsworthy" w:date="2020-03-20T00:52:00Z"/>
              </w:rPr>
            </w:pPr>
            <w:ins w:id="12185" w:author="Ross Norsworthy" w:date="2020-03-20T00:52:00Z">
              <w:r w:rsidRPr="00A013FD">
                <w:t>Byte used for padding.</w:t>
              </w:r>
            </w:ins>
          </w:p>
        </w:tc>
        <w:tc>
          <w:tcPr>
            <w:tcW w:w="1978" w:type="dxa"/>
          </w:tcPr>
          <w:p w14:paraId="4FA73897" w14:textId="77777777" w:rsidR="00A013FD" w:rsidRPr="00A013FD" w:rsidRDefault="00A013FD" w:rsidP="00A97729">
            <w:pPr>
              <w:pStyle w:val="Tabletext"/>
              <w:spacing w:before="20" w:after="20"/>
              <w:rPr>
                <w:ins w:id="12186" w:author="Ross Norsworthy" w:date="2020-03-20T00:52:00Z"/>
              </w:rPr>
            </w:pPr>
            <w:ins w:id="12187" w:author="Ross Norsworthy" w:date="2020-03-20T00:52:00Z">
              <w:r w:rsidRPr="00A013FD">
                <w:t>BB, AC, RAC, DSCH</w:t>
              </w:r>
            </w:ins>
          </w:p>
        </w:tc>
      </w:tr>
      <w:tr w:rsidR="00A013FD" w:rsidRPr="00A013FD" w14:paraId="02871C9C" w14:textId="77777777" w:rsidTr="00BF604E">
        <w:trPr>
          <w:ins w:id="12188" w:author="Ross Norsworthy" w:date="2020-03-20T00:52:00Z"/>
        </w:trPr>
        <w:tc>
          <w:tcPr>
            <w:tcW w:w="846" w:type="dxa"/>
          </w:tcPr>
          <w:p w14:paraId="02AFBDFE" w14:textId="77777777" w:rsidR="00A013FD" w:rsidRPr="00A013FD" w:rsidRDefault="00A013FD" w:rsidP="00A97729">
            <w:pPr>
              <w:pStyle w:val="Tabletext"/>
              <w:spacing w:before="20" w:after="20"/>
              <w:rPr>
                <w:ins w:id="12189" w:author="Ross Norsworthy" w:date="2020-03-20T00:52:00Z"/>
              </w:rPr>
            </w:pPr>
            <w:ins w:id="12190" w:author="Ross Norsworthy" w:date="2020-03-20T00:52:00Z">
              <w:r w:rsidRPr="00A013FD">
                <w:t>90</w:t>
              </w:r>
            </w:ins>
          </w:p>
        </w:tc>
        <w:tc>
          <w:tcPr>
            <w:tcW w:w="2268" w:type="dxa"/>
          </w:tcPr>
          <w:p w14:paraId="2B187BE3" w14:textId="77777777" w:rsidR="00A013FD" w:rsidRPr="00A013FD" w:rsidRDefault="00A013FD" w:rsidP="00A97729">
            <w:pPr>
              <w:pStyle w:val="Tabletext"/>
              <w:spacing w:before="20" w:after="20"/>
              <w:rPr>
                <w:ins w:id="12191" w:author="Ross Norsworthy" w:date="2020-03-20T00:52:00Z"/>
              </w:rPr>
            </w:pPr>
            <w:ins w:id="12192" w:author="Ross Norsworthy" w:date="2020-03-20T00:52:00Z">
              <w:r w:rsidRPr="00A013FD">
                <w:t>Resource request/ Transmission announcement</w:t>
              </w:r>
            </w:ins>
          </w:p>
        </w:tc>
        <w:tc>
          <w:tcPr>
            <w:tcW w:w="5103" w:type="dxa"/>
          </w:tcPr>
          <w:p w14:paraId="6555794C" w14:textId="77777777" w:rsidR="00A013FD" w:rsidRPr="00A013FD" w:rsidRDefault="00A013FD" w:rsidP="00A97729">
            <w:pPr>
              <w:pStyle w:val="Tabletext"/>
              <w:spacing w:before="20" w:after="20"/>
              <w:rPr>
                <w:ins w:id="12193" w:author="Ross Norsworthy" w:date="2020-03-20T00:52:00Z"/>
              </w:rPr>
            </w:pPr>
            <w:ins w:id="12194" w:author="Ross Norsworthy" w:date="2020-03-20T00:52:00Z">
              <w:r w:rsidRPr="00A013FD">
                <w:t>Request resource from station or announce transmission to follow.</w:t>
              </w:r>
            </w:ins>
          </w:p>
        </w:tc>
        <w:tc>
          <w:tcPr>
            <w:tcW w:w="1978" w:type="dxa"/>
          </w:tcPr>
          <w:p w14:paraId="1B1B548B" w14:textId="77777777" w:rsidR="00A013FD" w:rsidRPr="00A013FD" w:rsidRDefault="00A013FD" w:rsidP="00A97729">
            <w:pPr>
              <w:pStyle w:val="Tabletext"/>
              <w:spacing w:before="20" w:after="20"/>
              <w:rPr>
                <w:ins w:id="12195" w:author="Ross Norsworthy" w:date="2020-03-20T00:52:00Z"/>
              </w:rPr>
            </w:pPr>
            <w:ins w:id="12196" w:author="Ross Norsworthy" w:date="2020-03-20T00:52:00Z">
              <w:r w:rsidRPr="00A013FD">
                <w:t>AC, RAC</w:t>
              </w:r>
            </w:ins>
          </w:p>
        </w:tc>
      </w:tr>
      <w:tr w:rsidR="00A013FD" w:rsidRPr="00A013FD" w14:paraId="448CC80F" w14:textId="77777777" w:rsidTr="00BF604E">
        <w:trPr>
          <w:ins w:id="12197" w:author="Ross Norsworthy" w:date="2020-03-20T00:52:00Z"/>
        </w:trPr>
        <w:tc>
          <w:tcPr>
            <w:tcW w:w="846" w:type="dxa"/>
          </w:tcPr>
          <w:p w14:paraId="1461446C" w14:textId="77777777" w:rsidR="00A013FD" w:rsidRPr="00A013FD" w:rsidRDefault="00A013FD" w:rsidP="00A97729">
            <w:pPr>
              <w:pStyle w:val="Tabletext"/>
              <w:spacing w:before="20" w:after="20"/>
              <w:rPr>
                <w:ins w:id="12198" w:author="Ross Norsworthy" w:date="2020-03-20T00:52:00Z"/>
              </w:rPr>
            </w:pPr>
            <w:ins w:id="12199" w:author="Ross Norsworthy" w:date="2020-03-20T00:52:00Z">
              <w:r w:rsidRPr="00A013FD">
                <w:t>92</w:t>
              </w:r>
            </w:ins>
          </w:p>
        </w:tc>
        <w:tc>
          <w:tcPr>
            <w:tcW w:w="2268" w:type="dxa"/>
          </w:tcPr>
          <w:p w14:paraId="728A9C1B" w14:textId="77777777" w:rsidR="00A013FD" w:rsidRPr="00A013FD" w:rsidRDefault="00A013FD" w:rsidP="00A97729">
            <w:pPr>
              <w:pStyle w:val="Tabletext"/>
              <w:spacing w:before="20" w:after="20"/>
              <w:rPr>
                <w:ins w:id="12200" w:author="Ross Norsworthy" w:date="2020-03-20T00:52:00Z"/>
              </w:rPr>
            </w:pPr>
            <w:ins w:id="12201" w:author="Ross Norsworthy" w:date="2020-03-20T00:52:00Z">
              <w:r w:rsidRPr="00A013FD">
                <w:t>Short data message (with ACK)</w:t>
              </w:r>
            </w:ins>
          </w:p>
        </w:tc>
        <w:tc>
          <w:tcPr>
            <w:tcW w:w="5103" w:type="dxa"/>
          </w:tcPr>
          <w:p w14:paraId="4A93A37B" w14:textId="77777777" w:rsidR="00A013FD" w:rsidRPr="00A013FD" w:rsidRDefault="00A013FD" w:rsidP="00A97729">
            <w:pPr>
              <w:pStyle w:val="Tabletext"/>
              <w:spacing w:before="20" w:after="20"/>
              <w:rPr>
                <w:ins w:id="12202" w:author="Ross Norsworthy" w:date="2020-03-20T00:52:00Z"/>
              </w:rPr>
            </w:pPr>
            <w:ins w:id="12203" w:author="Ross Norsworthy" w:date="2020-03-20T00:52:00Z">
              <w:r w:rsidRPr="00A013FD">
                <w:t>Short data message. ACK is required.</w:t>
              </w:r>
            </w:ins>
          </w:p>
        </w:tc>
        <w:tc>
          <w:tcPr>
            <w:tcW w:w="1978" w:type="dxa"/>
          </w:tcPr>
          <w:p w14:paraId="1CF38046" w14:textId="77777777" w:rsidR="00A013FD" w:rsidRPr="00A013FD" w:rsidRDefault="00A013FD" w:rsidP="00A97729">
            <w:pPr>
              <w:pStyle w:val="Tabletext"/>
              <w:spacing w:before="20" w:after="20"/>
              <w:rPr>
                <w:ins w:id="12204" w:author="Ross Norsworthy" w:date="2020-03-20T00:52:00Z"/>
              </w:rPr>
            </w:pPr>
            <w:ins w:id="12205" w:author="Ross Norsworthy" w:date="2020-03-20T00:52:00Z">
              <w:r w:rsidRPr="00A013FD">
                <w:t>AC, RAC</w:t>
              </w:r>
            </w:ins>
          </w:p>
        </w:tc>
      </w:tr>
      <w:tr w:rsidR="00A013FD" w:rsidRPr="00A013FD" w14:paraId="2EA4DDE1" w14:textId="77777777" w:rsidTr="00BF604E">
        <w:trPr>
          <w:ins w:id="12206" w:author="Ross Norsworthy" w:date="2020-03-20T00:52:00Z"/>
        </w:trPr>
        <w:tc>
          <w:tcPr>
            <w:tcW w:w="846" w:type="dxa"/>
          </w:tcPr>
          <w:p w14:paraId="67E3BDFD" w14:textId="77777777" w:rsidR="00A013FD" w:rsidRPr="00A013FD" w:rsidRDefault="00A013FD" w:rsidP="00A97729">
            <w:pPr>
              <w:pStyle w:val="Tabletext"/>
              <w:spacing w:before="20" w:after="20"/>
              <w:rPr>
                <w:ins w:id="12207" w:author="Ross Norsworthy" w:date="2020-03-20T00:52:00Z"/>
              </w:rPr>
            </w:pPr>
            <w:ins w:id="12208" w:author="Ross Norsworthy" w:date="2020-03-20T00:52:00Z">
              <w:r w:rsidRPr="00A013FD">
                <w:t>93</w:t>
              </w:r>
            </w:ins>
          </w:p>
        </w:tc>
        <w:tc>
          <w:tcPr>
            <w:tcW w:w="2268" w:type="dxa"/>
          </w:tcPr>
          <w:p w14:paraId="26FC8B3F" w14:textId="77777777" w:rsidR="00A013FD" w:rsidRPr="00A013FD" w:rsidRDefault="00A013FD" w:rsidP="00A97729">
            <w:pPr>
              <w:pStyle w:val="Tabletext"/>
              <w:spacing w:before="20" w:after="20"/>
              <w:rPr>
                <w:ins w:id="12209" w:author="Ross Norsworthy" w:date="2020-03-20T00:52:00Z"/>
              </w:rPr>
            </w:pPr>
            <w:ins w:id="12210" w:author="Ross Norsworthy" w:date="2020-03-20T00:52:00Z">
              <w:r w:rsidRPr="00A013FD">
                <w:t>Short Data Message (no ACK).</w:t>
              </w:r>
            </w:ins>
          </w:p>
        </w:tc>
        <w:tc>
          <w:tcPr>
            <w:tcW w:w="5103" w:type="dxa"/>
          </w:tcPr>
          <w:p w14:paraId="4176BEC9" w14:textId="77777777" w:rsidR="00A013FD" w:rsidRPr="00A013FD" w:rsidRDefault="00A013FD" w:rsidP="00A97729">
            <w:pPr>
              <w:pStyle w:val="Tabletext"/>
              <w:spacing w:before="20" w:after="20"/>
              <w:rPr>
                <w:ins w:id="12211" w:author="Ross Norsworthy" w:date="2020-03-20T00:52:00Z"/>
              </w:rPr>
            </w:pPr>
            <w:ins w:id="12212" w:author="Ross Norsworthy" w:date="2020-03-20T00:52:00Z">
              <w:r w:rsidRPr="00A013FD">
                <w:t>Short message that does not require an ACK. May be used for broadcasting.</w:t>
              </w:r>
            </w:ins>
          </w:p>
        </w:tc>
        <w:tc>
          <w:tcPr>
            <w:tcW w:w="1978" w:type="dxa"/>
          </w:tcPr>
          <w:p w14:paraId="03820921" w14:textId="77777777" w:rsidR="00A013FD" w:rsidRPr="00A013FD" w:rsidRDefault="00A013FD" w:rsidP="00A97729">
            <w:pPr>
              <w:pStyle w:val="Tabletext"/>
              <w:spacing w:before="20" w:after="20"/>
              <w:rPr>
                <w:ins w:id="12213" w:author="Ross Norsworthy" w:date="2020-03-20T00:52:00Z"/>
              </w:rPr>
            </w:pPr>
            <w:ins w:id="12214" w:author="Ross Norsworthy" w:date="2020-03-20T00:52:00Z">
              <w:r w:rsidRPr="00A013FD">
                <w:t>AC, RAC</w:t>
              </w:r>
            </w:ins>
          </w:p>
        </w:tc>
      </w:tr>
    </w:tbl>
    <w:p w14:paraId="05E0BEA2" w14:textId="77777777" w:rsidR="00A013FD" w:rsidRPr="00A013FD" w:rsidRDefault="00A013FD" w:rsidP="00A013FD">
      <w:pPr>
        <w:spacing w:before="0" w:after="200"/>
        <w:rPr>
          <w:ins w:id="12215" w:author="Ross Norsworthy" w:date="2020-03-20T00:52:00Z"/>
          <w:b/>
          <w:bCs/>
          <w:sz w:val="18"/>
          <w:szCs w:val="18"/>
          <w:lang w:val="en-US"/>
        </w:rPr>
      </w:pPr>
    </w:p>
    <w:p w14:paraId="409325DC" w14:textId="706E0618" w:rsidR="00A013FD" w:rsidRPr="00A013FD" w:rsidRDefault="009E7339" w:rsidP="008E7B54">
      <w:pPr>
        <w:pStyle w:val="Heading3"/>
        <w:rPr>
          <w:ins w:id="12216" w:author="Ross Norsworthy" w:date="2020-03-20T00:52:00Z"/>
          <w:rFonts w:eastAsiaTheme="minorHAnsi"/>
        </w:rPr>
      </w:pPr>
      <w:bookmarkStart w:id="12217" w:name="_Toc35545406"/>
      <w:ins w:id="12218" w:author="Song, Xiaojing" w:date="2020-08-21T13:20:00Z">
        <w:del w:id="12219" w:author="USA Editor 2021" w:date="2020-12-11T14:07:00Z">
          <w:r w:rsidRPr="00F447FE" w:rsidDel="00F447FE">
            <w:rPr>
              <w:rFonts w:eastAsiaTheme="minorHAnsi"/>
              <w:caps/>
              <w:szCs w:val="22"/>
              <w:highlight w:val="green"/>
            </w:rPr>
            <w:delText>C</w:delText>
          </w:r>
          <w:r w:rsidDel="00F447FE">
            <w:rPr>
              <w:rFonts w:eastAsiaTheme="minorHAnsi"/>
              <w:caps/>
              <w:szCs w:val="22"/>
            </w:rPr>
            <w:delText xml:space="preserve"> </w:delText>
          </w:r>
        </w:del>
      </w:ins>
      <w:ins w:id="12220" w:author="Song, Xiaojing" w:date="2020-08-24T12:40:00Z">
        <w:r w:rsidR="00983074">
          <w:rPr>
            <w:rFonts w:eastAsiaTheme="minorHAnsi"/>
            <w:caps/>
            <w:szCs w:val="22"/>
          </w:rPr>
          <w:t>4</w:t>
        </w:r>
      </w:ins>
      <w:ins w:id="12221" w:author="Song, Xiaojing" w:date="2020-08-21T13:20:00Z">
        <w:r>
          <w:rPr>
            <w:rFonts w:eastAsiaTheme="minorHAnsi"/>
            <w:caps/>
            <w:szCs w:val="22"/>
          </w:rPr>
          <w:t>.9</w:t>
        </w:r>
      </w:ins>
      <w:ins w:id="12222" w:author="Song, Xiaojing" w:date="2020-08-21T13:46:00Z">
        <w:r>
          <w:rPr>
            <w:rFonts w:eastAsiaTheme="minorHAnsi"/>
            <w:caps/>
            <w:szCs w:val="22"/>
          </w:rPr>
          <w:t>.1</w:t>
        </w:r>
        <w:r>
          <w:rPr>
            <w:rFonts w:eastAsiaTheme="minorHAnsi"/>
            <w:caps/>
            <w:szCs w:val="22"/>
          </w:rPr>
          <w:tab/>
        </w:r>
      </w:ins>
      <w:ins w:id="12223" w:author="Ross Norsworthy" w:date="2020-03-20T00:52:00Z">
        <w:r w:rsidR="00A013FD" w:rsidRPr="00A013FD">
          <w:rPr>
            <w:rFonts w:eastAsiaTheme="minorHAnsi"/>
          </w:rPr>
          <w:t>Media access control</w:t>
        </w:r>
        <w:bookmarkEnd w:id="12217"/>
      </w:ins>
    </w:p>
    <w:p w14:paraId="682044DB" w14:textId="6C2C51CF" w:rsidR="0051538E" w:rsidRDefault="00A013FD" w:rsidP="00970510">
      <w:pPr>
        <w:pStyle w:val="FigureNo"/>
        <w:rPr>
          <w:lang w:val="en-US"/>
        </w:rPr>
      </w:pPr>
      <w:bookmarkStart w:id="12224" w:name="_Toc35546133"/>
      <w:ins w:id="12225" w:author="Ross Norsworthy" w:date="2020-03-20T00:52:00Z">
        <w:r w:rsidRPr="00A013FD">
          <w:rPr>
            <w:lang w:val="en-US"/>
          </w:rPr>
          <w:t xml:space="preserve">Table </w:t>
        </w:r>
      </w:ins>
      <w:ins w:id="12226" w:author="USA Editor 2021" w:date="2021-01-07T11:40:00Z">
        <w:r w:rsidR="005F28B1" w:rsidRPr="005F28B1">
          <w:rPr>
            <w:highlight w:val="green"/>
            <w:lang w:val="en-US"/>
          </w:rPr>
          <w:t>34</w:t>
        </w:r>
      </w:ins>
      <w:ins w:id="12227" w:author="Ross Norsworthy" w:date="2020-03-20T00:52:00Z">
        <w:del w:id="12228" w:author="USA Editor 2021" w:date="2021-01-07T11:40:00Z">
          <w:r w:rsidRPr="005F28B1" w:rsidDel="005F28B1">
            <w:rPr>
              <w:highlight w:val="green"/>
              <w:lang w:val="en-US"/>
            </w:rPr>
            <w:delText>35</w:delText>
          </w:r>
        </w:del>
      </w:ins>
    </w:p>
    <w:p w14:paraId="38FE80E4" w14:textId="77777777" w:rsidR="00A013FD" w:rsidRPr="00A013FD" w:rsidRDefault="00A013FD" w:rsidP="00970510">
      <w:pPr>
        <w:pStyle w:val="Tabletitle"/>
        <w:rPr>
          <w:ins w:id="12229" w:author="Ross Norsworthy" w:date="2020-03-20T00:52:00Z"/>
          <w:lang w:val="en-US"/>
        </w:rPr>
      </w:pPr>
      <w:ins w:id="12230" w:author="Ross Norsworthy" w:date="2020-03-20T00:52:00Z">
        <w:r w:rsidRPr="00A013FD">
          <w:rPr>
            <w:lang w:val="en-US"/>
          </w:rPr>
          <w:t>Media Access Control</w:t>
        </w:r>
        <w:bookmarkEnd w:id="12224"/>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4"/>
        <w:gridCol w:w="840"/>
        <w:gridCol w:w="832"/>
        <w:gridCol w:w="1991"/>
        <w:gridCol w:w="5342"/>
      </w:tblGrid>
      <w:tr w:rsidR="00A013FD" w:rsidRPr="00A013FD" w14:paraId="1A08A717" w14:textId="77777777" w:rsidTr="00BF604E">
        <w:trPr>
          <w:trHeight w:val="300"/>
          <w:ins w:id="12231" w:author="Ross Norsworthy" w:date="2020-03-20T00:52:00Z"/>
        </w:trPr>
        <w:tc>
          <w:tcPr>
            <w:tcW w:w="5000" w:type="pct"/>
            <w:gridSpan w:val="5"/>
            <w:shd w:val="clear" w:color="auto" w:fill="00558C"/>
            <w:noWrap/>
            <w:vAlign w:val="bottom"/>
          </w:tcPr>
          <w:p w14:paraId="16A383EC" w14:textId="77777777" w:rsidR="00A013FD" w:rsidRPr="00A013FD" w:rsidRDefault="00A013FD" w:rsidP="00A013FD">
            <w:pPr>
              <w:spacing w:before="80" w:after="80"/>
              <w:jc w:val="center"/>
              <w:rPr>
                <w:ins w:id="12232" w:author="Ross Norsworthy" w:date="2020-03-20T00:52:00Z"/>
                <w:rFonts w:ascii="Times New Roman Bold" w:hAnsi="Times New Roman Bold" w:cs="Times New Roman Bold"/>
                <w:b/>
                <w:sz w:val="20"/>
                <w:lang w:eastAsia="ja-JP"/>
              </w:rPr>
            </w:pPr>
            <w:ins w:id="12233" w:author="Ross Norsworthy" w:date="2020-03-20T00:52:00Z">
              <w:r w:rsidRPr="00A013FD">
                <w:rPr>
                  <w:rFonts w:ascii="Times New Roman Bold" w:hAnsi="Times New Roman Bold" w:cs="Times New Roman Bold"/>
                  <w:b/>
                  <w:sz w:val="20"/>
                  <w:lang w:eastAsia="ja-JP"/>
                </w:rPr>
                <w:t>Media access control</w:t>
              </w:r>
            </w:ins>
          </w:p>
        </w:tc>
      </w:tr>
      <w:tr w:rsidR="00A013FD" w:rsidRPr="00A013FD" w14:paraId="752E1333" w14:textId="77777777" w:rsidTr="00A25A13">
        <w:trPr>
          <w:trHeight w:val="300"/>
          <w:ins w:id="12234" w:author="Ross Norsworthy" w:date="2020-03-20T00:52:00Z"/>
        </w:trPr>
        <w:tc>
          <w:tcPr>
            <w:tcW w:w="324" w:type="pct"/>
            <w:shd w:val="clear" w:color="auto" w:fill="00558C"/>
            <w:noWrap/>
            <w:vAlign w:val="bottom"/>
          </w:tcPr>
          <w:p w14:paraId="58FED33A" w14:textId="77777777" w:rsidR="00A013FD" w:rsidRPr="00A013FD" w:rsidRDefault="00A013FD" w:rsidP="00A013FD">
            <w:pPr>
              <w:spacing w:before="80" w:after="80"/>
              <w:jc w:val="center"/>
              <w:rPr>
                <w:ins w:id="12235" w:author="Ross Norsworthy" w:date="2020-03-20T00:52:00Z"/>
                <w:rFonts w:ascii="Times New Roman Bold" w:hAnsi="Times New Roman Bold" w:cs="Times New Roman Bold"/>
                <w:b/>
                <w:sz w:val="20"/>
                <w:lang w:eastAsia="ja-JP"/>
              </w:rPr>
            </w:pPr>
            <w:ins w:id="12236" w:author="Ross Norsworthy" w:date="2020-03-20T00:52:00Z">
              <w:r w:rsidRPr="00A013FD">
                <w:rPr>
                  <w:rFonts w:ascii="Times New Roman Bold" w:hAnsi="Times New Roman Bold" w:cs="Times New Roman Bold"/>
                  <w:b/>
                  <w:sz w:val="20"/>
                  <w:lang w:eastAsia="ja-JP"/>
                </w:rPr>
                <w:t>Field no</w:t>
              </w:r>
            </w:ins>
          </w:p>
        </w:tc>
        <w:tc>
          <w:tcPr>
            <w:tcW w:w="436" w:type="pct"/>
            <w:shd w:val="clear" w:color="auto" w:fill="00558C"/>
            <w:noWrap/>
            <w:vAlign w:val="bottom"/>
          </w:tcPr>
          <w:p w14:paraId="42FA48EA" w14:textId="77777777" w:rsidR="00A013FD" w:rsidRPr="00A013FD" w:rsidRDefault="00A013FD" w:rsidP="00A013FD">
            <w:pPr>
              <w:spacing w:before="80" w:after="80"/>
              <w:jc w:val="center"/>
              <w:rPr>
                <w:ins w:id="12237" w:author="Ross Norsworthy" w:date="2020-03-20T00:52:00Z"/>
                <w:rFonts w:ascii="Times New Roman Bold" w:hAnsi="Times New Roman Bold" w:cs="Times New Roman Bold"/>
                <w:b/>
                <w:sz w:val="20"/>
                <w:lang w:eastAsia="ja-JP"/>
              </w:rPr>
            </w:pPr>
            <w:ins w:id="12238" w:author="Ross Norsworthy" w:date="2020-03-20T00:52:00Z">
              <w:r w:rsidRPr="00A013FD">
                <w:rPr>
                  <w:rFonts w:ascii="Times New Roman Bold" w:hAnsi="Times New Roman Bold" w:cs="Times New Roman Bold"/>
                  <w:b/>
                  <w:sz w:val="20"/>
                  <w:lang w:eastAsia="ja-JP"/>
                </w:rPr>
                <w:t>Value (Dec)</w:t>
              </w:r>
            </w:ins>
          </w:p>
        </w:tc>
        <w:tc>
          <w:tcPr>
            <w:tcW w:w="432" w:type="pct"/>
            <w:shd w:val="clear" w:color="auto" w:fill="00558C"/>
            <w:noWrap/>
            <w:vAlign w:val="bottom"/>
          </w:tcPr>
          <w:p w14:paraId="16CC019E" w14:textId="77777777" w:rsidR="00A013FD" w:rsidRPr="00A013FD" w:rsidRDefault="00A013FD" w:rsidP="00A013FD">
            <w:pPr>
              <w:spacing w:before="80" w:after="80"/>
              <w:jc w:val="center"/>
              <w:rPr>
                <w:ins w:id="12239" w:author="Ross Norsworthy" w:date="2020-03-20T00:52:00Z"/>
                <w:rFonts w:ascii="Times New Roman Bold" w:hAnsi="Times New Roman Bold" w:cs="Times New Roman Bold"/>
                <w:b/>
                <w:sz w:val="20"/>
                <w:lang w:eastAsia="ja-JP"/>
              </w:rPr>
            </w:pPr>
            <w:ins w:id="12240" w:author="Ross Norsworthy" w:date="2020-03-20T00:52:00Z">
              <w:r w:rsidRPr="00A013FD">
                <w:rPr>
                  <w:rFonts w:ascii="Times New Roman Bold" w:hAnsi="Times New Roman Bold" w:cs="Times New Roman Bold"/>
                  <w:b/>
                  <w:sz w:val="20"/>
                  <w:lang w:eastAsia="ja-JP"/>
                </w:rPr>
                <w:t>Size (Bytes)</w:t>
              </w:r>
            </w:ins>
          </w:p>
        </w:tc>
        <w:tc>
          <w:tcPr>
            <w:tcW w:w="1034" w:type="pct"/>
            <w:shd w:val="clear" w:color="auto" w:fill="00558C"/>
            <w:noWrap/>
            <w:vAlign w:val="bottom"/>
          </w:tcPr>
          <w:p w14:paraId="2B66BE40" w14:textId="77777777" w:rsidR="00A013FD" w:rsidRPr="00A013FD" w:rsidRDefault="00A013FD" w:rsidP="00A013FD">
            <w:pPr>
              <w:spacing w:before="80" w:after="80"/>
              <w:jc w:val="center"/>
              <w:rPr>
                <w:ins w:id="12241" w:author="Ross Norsworthy" w:date="2020-03-20T00:52:00Z"/>
                <w:rFonts w:ascii="Times New Roman Bold" w:hAnsi="Times New Roman Bold" w:cs="Times New Roman Bold"/>
                <w:b/>
                <w:sz w:val="20"/>
                <w:lang w:eastAsia="ja-JP"/>
              </w:rPr>
            </w:pPr>
            <w:ins w:id="12242" w:author="Ross Norsworthy" w:date="2020-03-20T00:52:00Z">
              <w:r w:rsidRPr="00A013FD">
                <w:rPr>
                  <w:rFonts w:ascii="Times New Roman Bold" w:hAnsi="Times New Roman Bold" w:cs="Times New Roman Bold"/>
                  <w:b/>
                  <w:sz w:val="20"/>
                  <w:lang w:eastAsia="ja-JP"/>
                </w:rPr>
                <w:t>Function</w:t>
              </w:r>
            </w:ins>
          </w:p>
        </w:tc>
        <w:tc>
          <w:tcPr>
            <w:tcW w:w="2774" w:type="pct"/>
            <w:shd w:val="clear" w:color="auto" w:fill="00558C"/>
            <w:noWrap/>
            <w:vAlign w:val="bottom"/>
          </w:tcPr>
          <w:p w14:paraId="1F9D6B67" w14:textId="77777777" w:rsidR="00A013FD" w:rsidRPr="00A013FD" w:rsidRDefault="00A013FD" w:rsidP="00A013FD">
            <w:pPr>
              <w:spacing w:before="80" w:after="80"/>
              <w:jc w:val="center"/>
              <w:rPr>
                <w:ins w:id="12243" w:author="Ross Norsworthy" w:date="2020-03-20T00:52:00Z"/>
                <w:rFonts w:ascii="Times New Roman Bold" w:hAnsi="Times New Roman Bold" w:cs="Times New Roman Bold"/>
                <w:b/>
                <w:sz w:val="20"/>
                <w:lang w:eastAsia="ja-JP"/>
              </w:rPr>
            </w:pPr>
            <w:ins w:id="12244" w:author="Ross Norsworthy" w:date="2020-03-20T00:52:00Z">
              <w:r w:rsidRPr="00A013FD">
                <w:rPr>
                  <w:rFonts w:ascii="Times New Roman Bold" w:hAnsi="Times New Roman Bold" w:cs="Times New Roman Bold"/>
                  <w:b/>
                  <w:sz w:val="20"/>
                  <w:lang w:eastAsia="ja-JP"/>
                </w:rPr>
                <w:t>Content</w:t>
              </w:r>
            </w:ins>
          </w:p>
        </w:tc>
      </w:tr>
      <w:tr w:rsidR="00A013FD" w:rsidRPr="00A013FD" w14:paraId="0D2E82A9" w14:textId="77777777" w:rsidTr="00A25A13">
        <w:trPr>
          <w:trHeight w:val="300"/>
          <w:ins w:id="12245" w:author="Ross Norsworthy" w:date="2020-03-20T00:52:00Z"/>
        </w:trPr>
        <w:tc>
          <w:tcPr>
            <w:tcW w:w="324" w:type="pct"/>
            <w:shd w:val="clear" w:color="auto" w:fill="auto"/>
            <w:noWrap/>
            <w:vAlign w:val="bottom"/>
          </w:tcPr>
          <w:p w14:paraId="03A381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46" w:author="Ross Norsworthy" w:date="2020-03-20T00:52:00Z"/>
                <w:sz w:val="20"/>
                <w:lang w:eastAsia="ja-JP"/>
              </w:rPr>
            </w:pPr>
            <w:ins w:id="12247" w:author="Ross Norsworthy" w:date="2020-03-20T00:52:00Z">
              <w:r w:rsidRPr="00A013FD">
                <w:rPr>
                  <w:sz w:val="20"/>
                  <w:lang w:eastAsia="ja-JP"/>
                </w:rPr>
                <w:t>1</w:t>
              </w:r>
            </w:ins>
          </w:p>
        </w:tc>
        <w:tc>
          <w:tcPr>
            <w:tcW w:w="436" w:type="pct"/>
            <w:shd w:val="clear" w:color="auto" w:fill="auto"/>
            <w:noWrap/>
            <w:vAlign w:val="bottom"/>
          </w:tcPr>
          <w:p w14:paraId="32BEA7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48" w:author="Ross Norsworthy" w:date="2020-03-20T00:52:00Z"/>
                <w:sz w:val="20"/>
                <w:lang w:eastAsia="ja-JP"/>
              </w:rPr>
            </w:pPr>
            <w:ins w:id="12249" w:author="Ross Norsworthy" w:date="2020-03-20T00:52:00Z">
              <w:r w:rsidRPr="00A013FD">
                <w:rPr>
                  <w:sz w:val="20"/>
                  <w:lang w:eastAsia="ja-JP"/>
                </w:rPr>
                <w:t>000</w:t>
              </w:r>
            </w:ins>
          </w:p>
        </w:tc>
        <w:tc>
          <w:tcPr>
            <w:tcW w:w="432" w:type="pct"/>
            <w:shd w:val="clear" w:color="auto" w:fill="auto"/>
            <w:noWrap/>
            <w:vAlign w:val="bottom"/>
          </w:tcPr>
          <w:p w14:paraId="572C6B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50" w:author="Ross Norsworthy" w:date="2020-03-20T00:52:00Z"/>
                <w:sz w:val="20"/>
                <w:lang w:eastAsia="ja-JP"/>
              </w:rPr>
            </w:pPr>
            <w:ins w:id="12251" w:author="Ross Norsworthy" w:date="2020-03-20T00:52:00Z">
              <w:r w:rsidRPr="00A013FD">
                <w:rPr>
                  <w:sz w:val="20"/>
                  <w:lang w:eastAsia="ja-JP"/>
                </w:rPr>
                <w:t>1</w:t>
              </w:r>
            </w:ins>
          </w:p>
        </w:tc>
        <w:tc>
          <w:tcPr>
            <w:tcW w:w="1034" w:type="pct"/>
            <w:shd w:val="clear" w:color="auto" w:fill="auto"/>
            <w:noWrap/>
            <w:vAlign w:val="bottom"/>
          </w:tcPr>
          <w:p w14:paraId="5E2FBD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52" w:author="Ross Norsworthy" w:date="2020-03-20T00:52:00Z"/>
                <w:sz w:val="20"/>
                <w:lang w:eastAsia="ja-JP"/>
              </w:rPr>
            </w:pPr>
            <w:ins w:id="12253" w:author="Ross Norsworthy" w:date="2020-03-20T00:52:00Z">
              <w:r w:rsidRPr="00A013FD">
                <w:rPr>
                  <w:sz w:val="20"/>
                  <w:lang w:eastAsia="ja-JP"/>
                </w:rPr>
                <w:t>Type</w:t>
              </w:r>
            </w:ins>
          </w:p>
        </w:tc>
        <w:tc>
          <w:tcPr>
            <w:tcW w:w="2774" w:type="pct"/>
            <w:shd w:val="clear" w:color="auto" w:fill="auto"/>
            <w:noWrap/>
            <w:vAlign w:val="bottom"/>
          </w:tcPr>
          <w:p w14:paraId="689091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54" w:author="Ross Norsworthy" w:date="2020-03-20T00:52:00Z"/>
                <w:sz w:val="20"/>
                <w:lang w:eastAsia="ja-JP"/>
              </w:rPr>
            </w:pPr>
          </w:p>
        </w:tc>
      </w:tr>
      <w:tr w:rsidR="00A013FD" w:rsidRPr="00A013FD" w14:paraId="1976C424" w14:textId="77777777" w:rsidTr="00A25A13">
        <w:trPr>
          <w:trHeight w:val="300"/>
          <w:ins w:id="12255" w:author="Ross Norsworthy" w:date="2020-03-20T00:52:00Z"/>
        </w:trPr>
        <w:tc>
          <w:tcPr>
            <w:tcW w:w="324" w:type="pct"/>
            <w:shd w:val="clear" w:color="auto" w:fill="auto"/>
            <w:noWrap/>
            <w:vAlign w:val="bottom"/>
          </w:tcPr>
          <w:p w14:paraId="4C574C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56" w:author="Ross Norsworthy" w:date="2020-03-20T00:52:00Z"/>
                <w:sz w:val="20"/>
                <w:lang w:eastAsia="ja-JP"/>
              </w:rPr>
            </w:pPr>
            <w:ins w:id="12257" w:author="Ross Norsworthy" w:date="2020-03-20T00:52:00Z">
              <w:r w:rsidRPr="00A013FD">
                <w:rPr>
                  <w:sz w:val="20"/>
                  <w:lang w:eastAsia="ja-JP"/>
                </w:rPr>
                <w:t>2</w:t>
              </w:r>
            </w:ins>
          </w:p>
        </w:tc>
        <w:tc>
          <w:tcPr>
            <w:tcW w:w="436" w:type="pct"/>
            <w:shd w:val="clear" w:color="auto" w:fill="auto"/>
            <w:noWrap/>
            <w:vAlign w:val="bottom"/>
          </w:tcPr>
          <w:p w14:paraId="4C1848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58" w:author="Ross Norsworthy" w:date="2020-03-20T00:52:00Z"/>
                <w:sz w:val="20"/>
                <w:lang w:eastAsia="ja-JP"/>
              </w:rPr>
            </w:pPr>
            <w:ins w:id="12259" w:author="Ross Norsworthy" w:date="2020-03-20T00:52:00Z">
              <w:r w:rsidRPr="00A013FD">
                <w:rPr>
                  <w:sz w:val="20"/>
                  <w:lang w:eastAsia="ja-JP"/>
                </w:rPr>
                <w:t xml:space="preserve">0 to </w:t>
              </w:r>
              <w:r w:rsidRPr="00A013FD">
                <w:rPr>
                  <w:sz w:val="20"/>
                  <w:lang w:eastAsia="ja-JP"/>
                </w:rPr>
                <w:br/>
                <w:t>2</w:t>
              </w:r>
              <w:r w:rsidRPr="00A013FD">
                <w:rPr>
                  <w:sz w:val="20"/>
                  <w:vertAlign w:val="superscript"/>
                  <w:lang w:eastAsia="ja-JP"/>
                </w:rPr>
                <w:t>16</w:t>
              </w:r>
              <w:r w:rsidRPr="00A013FD">
                <w:rPr>
                  <w:sz w:val="20"/>
                  <w:lang w:eastAsia="ja-JP"/>
                </w:rPr>
                <w:t>-1</w:t>
              </w:r>
            </w:ins>
          </w:p>
        </w:tc>
        <w:tc>
          <w:tcPr>
            <w:tcW w:w="432" w:type="pct"/>
            <w:shd w:val="clear" w:color="auto" w:fill="auto"/>
            <w:noWrap/>
            <w:vAlign w:val="bottom"/>
          </w:tcPr>
          <w:p w14:paraId="5AB168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60" w:author="Ross Norsworthy" w:date="2020-03-20T00:52:00Z"/>
                <w:sz w:val="20"/>
                <w:lang w:eastAsia="ja-JP"/>
              </w:rPr>
            </w:pPr>
            <w:ins w:id="12261" w:author="Ross Norsworthy" w:date="2020-03-20T00:52:00Z">
              <w:r w:rsidRPr="00A013FD">
                <w:rPr>
                  <w:sz w:val="20"/>
                  <w:lang w:eastAsia="ja-JP"/>
                </w:rPr>
                <w:t>2</w:t>
              </w:r>
            </w:ins>
          </w:p>
        </w:tc>
        <w:tc>
          <w:tcPr>
            <w:tcW w:w="1034" w:type="pct"/>
            <w:shd w:val="clear" w:color="auto" w:fill="auto"/>
            <w:noWrap/>
            <w:vAlign w:val="bottom"/>
          </w:tcPr>
          <w:p w14:paraId="62F8A6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62" w:author="Ross Norsworthy" w:date="2020-03-20T00:52:00Z"/>
                <w:sz w:val="20"/>
                <w:lang w:eastAsia="ja-JP"/>
              </w:rPr>
            </w:pPr>
            <w:ins w:id="12263" w:author="Ross Norsworthy" w:date="2020-03-20T00:52:00Z">
              <w:r w:rsidRPr="00A013FD">
                <w:rPr>
                  <w:sz w:val="20"/>
                  <w:lang w:eastAsia="ja-JP"/>
                </w:rPr>
                <w:t>Length</w:t>
              </w:r>
            </w:ins>
          </w:p>
        </w:tc>
        <w:tc>
          <w:tcPr>
            <w:tcW w:w="2774" w:type="pct"/>
            <w:shd w:val="clear" w:color="auto" w:fill="auto"/>
            <w:noWrap/>
            <w:vAlign w:val="bottom"/>
          </w:tcPr>
          <w:p w14:paraId="782AB5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64" w:author="Ross Norsworthy" w:date="2020-03-20T00:52:00Z"/>
                <w:sz w:val="20"/>
                <w:lang w:eastAsia="ja-JP"/>
              </w:rPr>
            </w:pPr>
            <w:ins w:id="12265" w:author="Ross Norsworthy" w:date="2020-03-20T00:52:00Z">
              <w:r w:rsidRPr="00A013FD">
                <w:rPr>
                  <w:sz w:val="20"/>
                  <w:lang w:eastAsia="ja-JP"/>
                </w:rPr>
                <w:t>8: Total size in bytes, fixed at 8 bytes</w:t>
              </w:r>
            </w:ins>
          </w:p>
        </w:tc>
      </w:tr>
      <w:tr w:rsidR="00A013FD" w:rsidRPr="00A013FD" w14:paraId="52528D6F" w14:textId="77777777" w:rsidTr="00A25A13">
        <w:trPr>
          <w:trHeight w:val="300"/>
          <w:ins w:id="12266" w:author="Ross Norsworthy" w:date="2020-03-20T00:52:00Z"/>
        </w:trPr>
        <w:tc>
          <w:tcPr>
            <w:tcW w:w="324" w:type="pct"/>
            <w:shd w:val="clear" w:color="auto" w:fill="auto"/>
            <w:noWrap/>
            <w:vAlign w:val="bottom"/>
          </w:tcPr>
          <w:p w14:paraId="7C4F65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67" w:author="Ross Norsworthy" w:date="2020-03-20T00:52:00Z"/>
                <w:sz w:val="20"/>
                <w:lang w:eastAsia="ja-JP"/>
              </w:rPr>
            </w:pPr>
            <w:ins w:id="12268" w:author="Ross Norsworthy" w:date="2020-03-20T00:52:00Z">
              <w:r w:rsidRPr="00A013FD">
                <w:rPr>
                  <w:sz w:val="20"/>
                  <w:lang w:eastAsia="ja-JP"/>
                </w:rPr>
                <w:t>3</w:t>
              </w:r>
            </w:ins>
          </w:p>
        </w:tc>
        <w:tc>
          <w:tcPr>
            <w:tcW w:w="436" w:type="pct"/>
            <w:shd w:val="clear" w:color="auto" w:fill="auto"/>
            <w:noWrap/>
            <w:vAlign w:val="bottom"/>
          </w:tcPr>
          <w:p w14:paraId="0CFE89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69" w:author="Ross Norsworthy" w:date="2020-03-20T00:52:00Z"/>
                <w:sz w:val="20"/>
                <w:lang w:eastAsia="ja-JP"/>
              </w:rPr>
            </w:pPr>
            <w:ins w:id="12270" w:author="Ross Norsworthy" w:date="2020-03-20T00:52:00Z">
              <w:r w:rsidRPr="00A013FD">
                <w:rPr>
                  <w:sz w:val="20"/>
                  <w:lang w:eastAsia="ja-JP"/>
                </w:rPr>
                <w:t>0-255</w:t>
              </w:r>
            </w:ins>
          </w:p>
        </w:tc>
        <w:tc>
          <w:tcPr>
            <w:tcW w:w="432" w:type="pct"/>
            <w:shd w:val="clear" w:color="auto" w:fill="auto"/>
            <w:noWrap/>
            <w:vAlign w:val="bottom"/>
          </w:tcPr>
          <w:p w14:paraId="1BF979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71" w:author="Ross Norsworthy" w:date="2020-03-20T00:52:00Z"/>
                <w:sz w:val="20"/>
                <w:lang w:eastAsia="ja-JP"/>
              </w:rPr>
            </w:pPr>
            <w:ins w:id="12272" w:author="Ross Norsworthy" w:date="2020-03-20T00:52:00Z">
              <w:r w:rsidRPr="00A013FD">
                <w:rPr>
                  <w:sz w:val="20"/>
                  <w:lang w:eastAsia="ja-JP"/>
                </w:rPr>
                <w:t>1</w:t>
              </w:r>
            </w:ins>
          </w:p>
        </w:tc>
        <w:tc>
          <w:tcPr>
            <w:tcW w:w="1034" w:type="pct"/>
            <w:shd w:val="clear" w:color="auto" w:fill="auto"/>
            <w:noWrap/>
            <w:vAlign w:val="bottom"/>
          </w:tcPr>
          <w:p w14:paraId="4CC1AE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73" w:author="Ross Norsworthy" w:date="2020-03-20T00:52:00Z"/>
                <w:sz w:val="20"/>
                <w:lang w:eastAsia="ja-JP"/>
              </w:rPr>
            </w:pPr>
            <w:ins w:id="12274" w:author="Ross Norsworthy" w:date="2020-03-20T00:52:00Z">
              <w:r w:rsidRPr="00A013FD">
                <w:rPr>
                  <w:sz w:val="20"/>
                  <w:lang w:eastAsia="ja-JP"/>
                </w:rPr>
                <w:t>Media Access priority level</w:t>
              </w:r>
            </w:ins>
          </w:p>
        </w:tc>
        <w:tc>
          <w:tcPr>
            <w:tcW w:w="2774" w:type="pct"/>
            <w:shd w:val="clear" w:color="auto" w:fill="auto"/>
            <w:noWrap/>
            <w:vAlign w:val="bottom"/>
          </w:tcPr>
          <w:p w14:paraId="3D4670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75" w:author="Ross Norsworthy" w:date="2020-03-20T00:52:00Z"/>
                <w:sz w:val="20"/>
                <w:lang w:eastAsia="ja-JP"/>
              </w:rPr>
            </w:pPr>
            <w:ins w:id="12276" w:author="Ross Norsworthy" w:date="2020-03-20T00:52:00Z">
              <w:r w:rsidRPr="00A013FD">
                <w:rPr>
                  <w:sz w:val="20"/>
                  <w:lang w:eastAsia="ja-JP"/>
                </w:rPr>
                <w:t>Reserved for future use. Always 0.</w:t>
              </w:r>
            </w:ins>
          </w:p>
        </w:tc>
      </w:tr>
      <w:tr w:rsidR="00A013FD" w:rsidRPr="00A013FD" w14:paraId="7B8FD957" w14:textId="77777777" w:rsidTr="00A25A13">
        <w:trPr>
          <w:trHeight w:val="300"/>
          <w:ins w:id="12277" w:author="Ross Norsworthy" w:date="2020-03-20T00:52:00Z"/>
        </w:trPr>
        <w:tc>
          <w:tcPr>
            <w:tcW w:w="324" w:type="pct"/>
            <w:shd w:val="clear" w:color="auto" w:fill="auto"/>
            <w:noWrap/>
            <w:vAlign w:val="bottom"/>
          </w:tcPr>
          <w:p w14:paraId="4408C4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78" w:author="Ross Norsworthy" w:date="2020-03-20T00:52:00Z"/>
                <w:sz w:val="20"/>
                <w:lang w:eastAsia="ja-JP"/>
              </w:rPr>
            </w:pPr>
            <w:ins w:id="12279" w:author="Ross Norsworthy" w:date="2020-03-20T00:52:00Z">
              <w:r w:rsidRPr="00A013FD">
                <w:rPr>
                  <w:sz w:val="20"/>
                  <w:lang w:eastAsia="ja-JP"/>
                </w:rPr>
                <w:t>4</w:t>
              </w:r>
            </w:ins>
          </w:p>
        </w:tc>
        <w:tc>
          <w:tcPr>
            <w:tcW w:w="436" w:type="pct"/>
            <w:shd w:val="clear" w:color="auto" w:fill="auto"/>
            <w:noWrap/>
            <w:vAlign w:val="bottom"/>
          </w:tcPr>
          <w:p w14:paraId="1F70C3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80" w:author="Ross Norsworthy" w:date="2020-03-20T00:52:00Z"/>
                <w:sz w:val="20"/>
                <w:lang w:eastAsia="ja-JP"/>
              </w:rPr>
            </w:pPr>
            <w:ins w:id="12281" w:author="Ross Norsworthy" w:date="2020-03-20T00:52:00Z">
              <w:r w:rsidRPr="00A013FD">
                <w:rPr>
                  <w:sz w:val="20"/>
                  <w:lang w:eastAsia="ja-JP"/>
                </w:rPr>
                <w:t>0-511</w:t>
              </w:r>
            </w:ins>
          </w:p>
        </w:tc>
        <w:tc>
          <w:tcPr>
            <w:tcW w:w="432" w:type="pct"/>
            <w:shd w:val="clear" w:color="auto" w:fill="auto"/>
            <w:noWrap/>
            <w:vAlign w:val="bottom"/>
          </w:tcPr>
          <w:p w14:paraId="43F6D6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82" w:author="Ross Norsworthy" w:date="2020-03-20T00:52:00Z"/>
                <w:sz w:val="20"/>
                <w:lang w:eastAsia="ja-JP"/>
              </w:rPr>
            </w:pPr>
            <w:ins w:id="12283" w:author="Ross Norsworthy" w:date="2020-03-20T00:52:00Z">
              <w:r w:rsidRPr="00A013FD">
                <w:rPr>
                  <w:sz w:val="20"/>
                  <w:lang w:eastAsia="ja-JP"/>
                </w:rPr>
                <w:t>2</w:t>
              </w:r>
            </w:ins>
          </w:p>
        </w:tc>
        <w:tc>
          <w:tcPr>
            <w:tcW w:w="1034" w:type="pct"/>
            <w:shd w:val="clear" w:color="auto" w:fill="auto"/>
            <w:noWrap/>
            <w:vAlign w:val="bottom"/>
          </w:tcPr>
          <w:p w14:paraId="6F80BF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84" w:author="Ross Norsworthy" w:date="2020-03-20T00:52:00Z"/>
                <w:sz w:val="20"/>
                <w:lang w:eastAsia="ja-JP"/>
              </w:rPr>
            </w:pPr>
            <w:ins w:id="12285" w:author="Ross Norsworthy" w:date="2020-03-20T00:52:00Z">
              <w:r w:rsidRPr="00A013FD">
                <w:rPr>
                  <w:sz w:val="20"/>
                  <w:lang w:eastAsia="ja-JP"/>
                </w:rPr>
                <w:t>Random access selection interval</w:t>
              </w:r>
            </w:ins>
          </w:p>
        </w:tc>
        <w:tc>
          <w:tcPr>
            <w:tcW w:w="2774" w:type="pct"/>
            <w:shd w:val="clear" w:color="auto" w:fill="auto"/>
            <w:noWrap/>
            <w:vAlign w:val="bottom"/>
          </w:tcPr>
          <w:p w14:paraId="394318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86" w:author="Ross Norsworthy" w:date="2020-03-20T00:52:00Z"/>
                <w:sz w:val="20"/>
              </w:rPr>
            </w:pPr>
            <w:ins w:id="12287" w:author="Ross Norsworthy" w:date="2020-03-20T00:52:00Z">
              <w:r w:rsidRPr="00A013FD">
                <w:rPr>
                  <w:sz w:val="20"/>
                </w:rPr>
                <w:t>The Random Access scheme selection interval in Hexslots.</w:t>
              </w:r>
            </w:ins>
          </w:p>
          <w:p w14:paraId="5E18E1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88" w:author="Ross Norsworthy" w:date="2020-03-20T00:52:00Z"/>
                <w:sz w:val="20"/>
                <w:lang w:eastAsia="ja-JP"/>
              </w:rPr>
            </w:pPr>
            <w:ins w:id="12289" w:author="Ross Norsworthy" w:date="2020-03-20T00:52:00Z">
              <w:r w:rsidRPr="00A013FD">
                <w:rPr>
                  <w:sz w:val="20"/>
                  <w:lang w:eastAsia="ja-JP"/>
                </w:rPr>
                <w:t>0 – Default selection interval applies</w:t>
              </w:r>
            </w:ins>
          </w:p>
        </w:tc>
      </w:tr>
      <w:tr w:rsidR="00A013FD" w:rsidRPr="00A013FD" w14:paraId="4CAC3E5A" w14:textId="77777777" w:rsidTr="00A25A13">
        <w:trPr>
          <w:trHeight w:val="300"/>
          <w:ins w:id="12290" w:author="Ross Norsworthy" w:date="2020-03-20T00:52:00Z"/>
        </w:trPr>
        <w:tc>
          <w:tcPr>
            <w:tcW w:w="324" w:type="pct"/>
            <w:shd w:val="clear" w:color="auto" w:fill="auto"/>
            <w:noWrap/>
            <w:vAlign w:val="bottom"/>
          </w:tcPr>
          <w:p w14:paraId="5891E9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91" w:author="Ross Norsworthy" w:date="2020-03-20T00:52:00Z"/>
                <w:sz w:val="20"/>
                <w:lang w:eastAsia="ja-JP"/>
              </w:rPr>
            </w:pPr>
            <w:ins w:id="12292" w:author="Ross Norsworthy" w:date="2020-03-20T00:52:00Z">
              <w:r w:rsidRPr="00A013FD">
                <w:rPr>
                  <w:sz w:val="20"/>
                  <w:lang w:eastAsia="ja-JP"/>
                </w:rPr>
                <w:t>5</w:t>
              </w:r>
            </w:ins>
          </w:p>
        </w:tc>
        <w:tc>
          <w:tcPr>
            <w:tcW w:w="436" w:type="pct"/>
            <w:shd w:val="clear" w:color="auto" w:fill="auto"/>
            <w:noWrap/>
            <w:vAlign w:val="bottom"/>
          </w:tcPr>
          <w:p w14:paraId="70C12A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93" w:author="Ross Norsworthy" w:date="2020-03-20T00:52:00Z"/>
                <w:sz w:val="20"/>
                <w:lang w:eastAsia="ja-JP"/>
              </w:rPr>
            </w:pPr>
            <w:ins w:id="12294" w:author="Ross Norsworthy" w:date="2020-03-20T00:52:00Z">
              <w:r w:rsidRPr="00A013FD">
                <w:rPr>
                  <w:sz w:val="20"/>
                  <w:lang w:eastAsia="ja-JP"/>
                </w:rPr>
                <w:t>0-127</w:t>
              </w:r>
            </w:ins>
          </w:p>
        </w:tc>
        <w:tc>
          <w:tcPr>
            <w:tcW w:w="432" w:type="pct"/>
            <w:shd w:val="clear" w:color="auto" w:fill="auto"/>
            <w:noWrap/>
            <w:vAlign w:val="bottom"/>
          </w:tcPr>
          <w:p w14:paraId="3D7794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95" w:author="Ross Norsworthy" w:date="2020-03-20T00:52:00Z"/>
                <w:sz w:val="20"/>
                <w:lang w:eastAsia="ja-JP"/>
              </w:rPr>
            </w:pPr>
            <w:ins w:id="12296" w:author="Ross Norsworthy" w:date="2020-03-20T00:52:00Z">
              <w:r w:rsidRPr="00A013FD">
                <w:rPr>
                  <w:sz w:val="20"/>
                  <w:lang w:eastAsia="ja-JP"/>
                </w:rPr>
                <w:t>1</w:t>
              </w:r>
            </w:ins>
          </w:p>
        </w:tc>
        <w:tc>
          <w:tcPr>
            <w:tcW w:w="1034" w:type="pct"/>
            <w:shd w:val="clear" w:color="auto" w:fill="auto"/>
            <w:noWrap/>
            <w:vAlign w:val="bottom"/>
          </w:tcPr>
          <w:p w14:paraId="2F8175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97" w:author="Ross Norsworthy" w:date="2020-03-20T00:52:00Z"/>
                <w:sz w:val="20"/>
                <w:lang w:eastAsia="ja-JP"/>
              </w:rPr>
            </w:pPr>
            <w:ins w:id="12298" w:author="Ross Norsworthy" w:date="2020-03-20T00:52:00Z">
              <w:r w:rsidRPr="00A013FD">
                <w:rPr>
                  <w:sz w:val="20"/>
                </w:rPr>
                <w:t>Short data message limit</w:t>
              </w:r>
            </w:ins>
          </w:p>
        </w:tc>
        <w:tc>
          <w:tcPr>
            <w:tcW w:w="2774" w:type="pct"/>
            <w:shd w:val="clear" w:color="auto" w:fill="auto"/>
            <w:noWrap/>
            <w:vAlign w:val="bottom"/>
          </w:tcPr>
          <w:p w14:paraId="1477A2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299" w:author="Ross Norsworthy" w:date="2020-03-20T00:52:00Z"/>
                <w:sz w:val="20"/>
              </w:rPr>
            </w:pPr>
            <w:ins w:id="12300" w:author="Ross Norsworthy" w:date="2020-03-20T00:52:00Z">
              <w:r w:rsidRPr="00A013FD">
                <w:rPr>
                  <w:sz w:val="20"/>
                </w:rPr>
                <w:t>Maximum allowed number of Short Data Message transmissions on the RAC during a frame.</w:t>
              </w:r>
            </w:ins>
          </w:p>
        </w:tc>
      </w:tr>
      <w:tr w:rsidR="00A013FD" w:rsidRPr="00A013FD" w14:paraId="63DC3104" w14:textId="77777777" w:rsidTr="00A25A13">
        <w:trPr>
          <w:trHeight w:val="300"/>
          <w:ins w:id="12301" w:author="Ross Norsworthy" w:date="2020-03-20T00:52:00Z"/>
        </w:trPr>
        <w:tc>
          <w:tcPr>
            <w:tcW w:w="324" w:type="pct"/>
            <w:shd w:val="clear" w:color="auto" w:fill="auto"/>
            <w:noWrap/>
            <w:vAlign w:val="bottom"/>
          </w:tcPr>
          <w:p w14:paraId="06E0D3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02" w:author="Ross Norsworthy" w:date="2020-03-20T00:52:00Z"/>
                <w:sz w:val="20"/>
                <w:lang w:eastAsia="ja-JP"/>
              </w:rPr>
            </w:pPr>
            <w:ins w:id="12303" w:author="Ross Norsworthy" w:date="2020-03-20T00:52:00Z">
              <w:r w:rsidRPr="00A013FD">
                <w:rPr>
                  <w:sz w:val="20"/>
                  <w:lang w:eastAsia="ja-JP"/>
                </w:rPr>
                <w:t>6</w:t>
              </w:r>
            </w:ins>
          </w:p>
        </w:tc>
        <w:tc>
          <w:tcPr>
            <w:tcW w:w="436" w:type="pct"/>
            <w:shd w:val="clear" w:color="auto" w:fill="auto"/>
            <w:noWrap/>
            <w:vAlign w:val="bottom"/>
          </w:tcPr>
          <w:p w14:paraId="7A2EB4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04" w:author="Ross Norsworthy" w:date="2020-03-20T00:52:00Z"/>
                <w:sz w:val="20"/>
                <w:lang w:eastAsia="ja-JP"/>
              </w:rPr>
            </w:pPr>
            <w:ins w:id="12305" w:author="Ross Norsworthy" w:date="2020-03-20T00:52:00Z">
              <w:r w:rsidRPr="00A013FD">
                <w:rPr>
                  <w:sz w:val="20"/>
                  <w:lang w:eastAsia="ja-JP"/>
                </w:rPr>
                <w:t>0-255</w:t>
              </w:r>
            </w:ins>
          </w:p>
        </w:tc>
        <w:tc>
          <w:tcPr>
            <w:tcW w:w="432" w:type="pct"/>
            <w:shd w:val="clear" w:color="auto" w:fill="auto"/>
            <w:noWrap/>
            <w:vAlign w:val="bottom"/>
          </w:tcPr>
          <w:p w14:paraId="6CC848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06" w:author="Ross Norsworthy" w:date="2020-03-20T00:52:00Z"/>
                <w:sz w:val="20"/>
                <w:lang w:eastAsia="ja-JP"/>
              </w:rPr>
            </w:pPr>
            <w:ins w:id="12307" w:author="Ross Norsworthy" w:date="2020-03-20T00:52:00Z">
              <w:r w:rsidRPr="00A013FD">
                <w:rPr>
                  <w:sz w:val="20"/>
                  <w:lang w:eastAsia="ja-JP"/>
                </w:rPr>
                <w:t>1</w:t>
              </w:r>
            </w:ins>
          </w:p>
        </w:tc>
        <w:tc>
          <w:tcPr>
            <w:tcW w:w="1034" w:type="pct"/>
            <w:shd w:val="clear" w:color="auto" w:fill="auto"/>
            <w:noWrap/>
            <w:vAlign w:val="bottom"/>
          </w:tcPr>
          <w:p w14:paraId="5A7F8B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08" w:author="Ross Norsworthy" w:date="2020-03-20T00:52:00Z"/>
                <w:sz w:val="20"/>
                <w:lang w:eastAsia="ja-JP"/>
              </w:rPr>
            </w:pPr>
            <w:ins w:id="12309" w:author="Ross Norsworthy" w:date="2020-03-20T00:52:00Z">
              <w:r w:rsidRPr="00A013FD">
                <w:rPr>
                  <w:sz w:val="20"/>
                  <w:lang w:eastAsia="ja-JP"/>
                </w:rPr>
                <w:t>System status</w:t>
              </w:r>
            </w:ins>
          </w:p>
        </w:tc>
        <w:tc>
          <w:tcPr>
            <w:tcW w:w="2774" w:type="pct"/>
            <w:shd w:val="clear" w:color="auto" w:fill="auto"/>
            <w:noWrap/>
            <w:vAlign w:val="bottom"/>
          </w:tcPr>
          <w:p w14:paraId="6A0879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10" w:author="Ross Norsworthy" w:date="2020-03-20T00:52:00Z"/>
                <w:sz w:val="20"/>
                <w:lang w:eastAsia="ja-JP"/>
              </w:rPr>
            </w:pPr>
            <w:ins w:id="12311" w:author="Ross Norsworthy" w:date="2020-03-20T00:52:00Z">
              <w:r w:rsidRPr="00A013FD">
                <w:rPr>
                  <w:sz w:val="20"/>
                  <w:lang w:eastAsia="ja-JP"/>
                </w:rPr>
                <w:t>0: Normal</w:t>
              </w:r>
            </w:ins>
          </w:p>
          <w:p w14:paraId="623A61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12" w:author="Ross Norsworthy" w:date="2020-03-20T00:52:00Z"/>
                <w:sz w:val="20"/>
                <w:lang w:eastAsia="ja-JP"/>
              </w:rPr>
            </w:pPr>
            <w:ins w:id="12313" w:author="Ross Norsworthy" w:date="2020-03-20T00:52:00Z">
              <w:r w:rsidRPr="00A013FD">
                <w:rPr>
                  <w:sz w:val="20"/>
                  <w:lang w:eastAsia="ja-JP"/>
                </w:rPr>
                <w:t>10: Busy</w:t>
              </w:r>
            </w:ins>
          </w:p>
          <w:p w14:paraId="74B19A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14" w:author="Ross Norsworthy" w:date="2020-03-20T00:52:00Z"/>
                <w:sz w:val="20"/>
                <w:lang w:eastAsia="ja-JP"/>
              </w:rPr>
            </w:pPr>
            <w:ins w:id="12315" w:author="Ross Norsworthy" w:date="2020-03-20T00:52:00Z">
              <w:r w:rsidRPr="00A013FD">
                <w:rPr>
                  <w:sz w:val="20"/>
                  <w:lang w:eastAsia="ja-JP"/>
                </w:rPr>
                <w:t>20: Temporarily out of service</w:t>
              </w:r>
            </w:ins>
          </w:p>
          <w:p w14:paraId="5C73DC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16" w:author="Ross Norsworthy" w:date="2020-03-20T00:52:00Z"/>
                <w:sz w:val="20"/>
                <w:lang w:eastAsia="ja-JP"/>
              </w:rPr>
            </w:pPr>
            <w:ins w:id="12317" w:author="Ross Norsworthy" w:date="2020-03-20T00:52:00Z">
              <w:r w:rsidRPr="00A013FD">
                <w:rPr>
                  <w:sz w:val="20"/>
                  <w:lang w:eastAsia="ja-JP"/>
                </w:rPr>
                <w:t>30: Scheduled out of service</w:t>
              </w:r>
            </w:ins>
          </w:p>
        </w:tc>
      </w:tr>
    </w:tbl>
    <w:p w14:paraId="1151441E" w14:textId="77777777" w:rsidR="00A25A13" w:rsidRDefault="00A25A13" w:rsidP="00A25A13">
      <w:pPr>
        <w:pStyle w:val="Tablefin"/>
        <w:rPr>
          <w:ins w:id="12318" w:author="Song, Xiaojing" w:date="2020-08-19T10:52:00Z"/>
        </w:rPr>
      </w:pPr>
    </w:p>
    <w:p w14:paraId="75AEE852" w14:textId="77777777" w:rsidR="00A013FD" w:rsidRPr="00A013FD" w:rsidRDefault="00A013FD" w:rsidP="00A013FD">
      <w:pPr>
        <w:rPr>
          <w:ins w:id="12319" w:author="Ross Norsworthy" w:date="2020-03-20T00:52:00Z"/>
        </w:rPr>
      </w:pPr>
      <w:ins w:id="12320" w:author="Ross Norsworthy" w:date="2020-03-20T00:52:00Z">
        <w:r w:rsidRPr="00A013FD">
          <w:t>Note:</w:t>
        </w:r>
      </w:ins>
    </w:p>
    <w:p w14:paraId="52137F2F" w14:textId="77777777" w:rsidR="00A013FD" w:rsidRPr="00A013FD" w:rsidRDefault="00A013FD" w:rsidP="00A013FD">
      <w:pPr>
        <w:rPr>
          <w:ins w:id="12321" w:author="Ross Norsworthy" w:date="2020-03-20T00:52:00Z"/>
        </w:rPr>
      </w:pPr>
      <w:ins w:id="12322" w:author="Ross Norsworthy" w:date="2020-03-20T00:52:00Z">
        <w:r w:rsidRPr="00A013FD">
          <w:t>Provides methods for granting data transfer access.</w:t>
        </w:r>
      </w:ins>
    </w:p>
    <w:p w14:paraId="51030F68" w14:textId="77777777" w:rsidR="00A013FD" w:rsidRPr="00A013FD" w:rsidRDefault="00A013FD" w:rsidP="00A013FD">
      <w:pPr>
        <w:rPr>
          <w:ins w:id="12323" w:author="Ross Norsworthy" w:date="2020-03-20T00:52:00Z"/>
        </w:rPr>
      </w:pPr>
      <w:ins w:id="12324" w:author="Ross Norsworthy" w:date="2020-03-20T00:52:00Z">
        <w:r w:rsidRPr="00A013FD">
          <w:t xml:space="preserve">When a mobile station receives a MAC message, this message takes preference over the BB message parameters and the mobile station should apply the random access selection interval for a duration selected randomly between 4 and 8 minutes. After the expiry of the duration, the random access selection interval should revert back to the parameters specified by the BB. </w:t>
        </w:r>
        <w:del w:id="12325" w:author="Johnny Schultz" w:date="2020-04-17T12:06:00Z">
          <w:r w:rsidRPr="00A013FD">
            <w:delText>Similar as behaviour specified in ITU-R.M1371-5 3.14.</w:delText>
          </w:r>
        </w:del>
      </w:ins>
    </w:p>
    <w:p w14:paraId="7D72E0BE" w14:textId="77777777" w:rsidR="00A013FD" w:rsidRPr="00A013FD" w:rsidRDefault="00A013FD" w:rsidP="00A013FD">
      <w:pPr>
        <w:rPr>
          <w:ins w:id="12326" w:author="Ross Norsworthy" w:date="2020-03-20T00:52:00Z"/>
        </w:rPr>
      </w:pPr>
      <w:ins w:id="12327" w:author="Ross Norsworthy" w:date="2020-03-20T00:52:00Z">
        <w:r w:rsidRPr="00A013FD">
          <w:t>If the random access selection interval is set to 0, then the BB random access selection interval applies.</w:t>
        </w:r>
      </w:ins>
    </w:p>
    <w:p w14:paraId="3B24E2AB" w14:textId="6144C14E" w:rsidR="00A013FD" w:rsidRPr="00A013FD" w:rsidRDefault="009E7339" w:rsidP="00FB5ADE">
      <w:pPr>
        <w:pStyle w:val="Heading3"/>
        <w:rPr>
          <w:ins w:id="12328" w:author="Ross Norsworthy" w:date="2020-03-20T00:52:00Z"/>
          <w:rFonts w:eastAsiaTheme="minorHAnsi"/>
        </w:rPr>
      </w:pPr>
      <w:bookmarkStart w:id="12329" w:name="_Toc35545407"/>
      <w:ins w:id="12330" w:author="Song, Xiaojing" w:date="2020-08-21T13:47:00Z">
        <w:del w:id="12331" w:author="USA Editor 2021" w:date="2020-12-11T14:07:00Z">
          <w:r w:rsidRPr="00F447FE" w:rsidDel="00F447FE">
            <w:rPr>
              <w:rFonts w:eastAsiaTheme="minorHAnsi"/>
              <w:caps/>
              <w:szCs w:val="22"/>
              <w:highlight w:val="green"/>
            </w:rPr>
            <w:delText>C</w:delText>
          </w:r>
          <w:r w:rsidDel="00F447FE">
            <w:rPr>
              <w:rFonts w:eastAsiaTheme="minorHAnsi"/>
              <w:caps/>
              <w:szCs w:val="22"/>
            </w:rPr>
            <w:delText xml:space="preserve"> </w:delText>
          </w:r>
        </w:del>
      </w:ins>
      <w:ins w:id="12332" w:author="Song, Xiaojing" w:date="2020-08-24T12:41:00Z">
        <w:r w:rsidR="00983074">
          <w:rPr>
            <w:rFonts w:eastAsiaTheme="minorHAnsi"/>
            <w:caps/>
            <w:szCs w:val="22"/>
          </w:rPr>
          <w:t>4</w:t>
        </w:r>
      </w:ins>
      <w:ins w:id="12333" w:author="Song, Xiaojing" w:date="2020-08-21T13:47:00Z">
        <w:r>
          <w:rPr>
            <w:rFonts w:eastAsiaTheme="minorHAnsi"/>
            <w:caps/>
            <w:szCs w:val="22"/>
          </w:rPr>
          <w:t>.9.2</w:t>
        </w:r>
        <w:r>
          <w:rPr>
            <w:rFonts w:eastAsiaTheme="minorHAnsi"/>
            <w:caps/>
            <w:szCs w:val="22"/>
          </w:rPr>
          <w:tab/>
        </w:r>
      </w:ins>
      <w:ins w:id="12334" w:author="Ross Norsworthy" w:date="2020-03-20T00:52:00Z">
        <w:r w:rsidR="00A013FD" w:rsidRPr="00A013FD">
          <w:rPr>
            <w:rFonts w:eastAsiaTheme="minorHAnsi"/>
          </w:rPr>
          <w:t>Resource allocation</w:t>
        </w:r>
        <w:bookmarkEnd w:id="12329"/>
      </w:ins>
    </w:p>
    <w:p w14:paraId="11188786" w14:textId="3BF4C98F" w:rsidR="0051538E" w:rsidRDefault="00A013FD" w:rsidP="00081571">
      <w:pPr>
        <w:pStyle w:val="TableNo"/>
        <w:rPr>
          <w:lang w:val="en-US"/>
        </w:rPr>
      </w:pPr>
      <w:bookmarkStart w:id="12335" w:name="_Toc35546134"/>
      <w:ins w:id="12336" w:author="Ross Norsworthy" w:date="2020-03-20T00:52:00Z">
        <w:r w:rsidRPr="00A013FD">
          <w:rPr>
            <w:lang w:val="en-US"/>
          </w:rPr>
          <w:t xml:space="preserve">Table </w:t>
        </w:r>
      </w:ins>
      <w:ins w:id="12337" w:author="USA Editor 2021" w:date="2021-01-07T11:40:00Z">
        <w:r w:rsidR="005F28B1" w:rsidRPr="005F28B1">
          <w:rPr>
            <w:highlight w:val="green"/>
            <w:lang w:val="en-US"/>
          </w:rPr>
          <w:t>35</w:t>
        </w:r>
      </w:ins>
      <w:ins w:id="12338" w:author="Ross Norsworthy" w:date="2020-03-20T00:52:00Z">
        <w:del w:id="12339" w:author="USA Editor 2021" w:date="2021-01-07T11:40:00Z">
          <w:r w:rsidRPr="005F28B1" w:rsidDel="005F28B1">
            <w:rPr>
              <w:highlight w:val="green"/>
              <w:lang w:val="en-US"/>
            </w:rPr>
            <w:delText>36</w:delText>
          </w:r>
        </w:del>
      </w:ins>
    </w:p>
    <w:p w14:paraId="7513EB81" w14:textId="77777777" w:rsidR="00A013FD" w:rsidRPr="00A013FD" w:rsidRDefault="00A013FD" w:rsidP="00970510">
      <w:pPr>
        <w:pStyle w:val="Tabletitle"/>
        <w:rPr>
          <w:ins w:id="12340" w:author="Ross Norsworthy" w:date="2020-03-20T00:52:00Z"/>
          <w:lang w:val="en-US"/>
        </w:rPr>
      </w:pPr>
      <w:ins w:id="12341" w:author="Ross Norsworthy" w:date="2020-03-20T00:52:00Z">
        <w:r w:rsidRPr="00A013FD">
          <w:rPr>
            <w:lang w:val="en-US"/>
          </w:rPr>
          <w:t>Resource Allocation</w:t>
        </w:r>
        <w:bookmarkEnd w:id="12335"/>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4"/>
        <w:gridCol w:w="686"/>
        <w:gridCol w:w="684"/>
        <w:gridCol w:w="1003"/>
        <w:gridCol w:w="6742"/>
      </w:tblGrid>
      <w:tr w:rsidR="00A013FD" w:rsidRPr="00A013FD" w14:paraId="37864DD2" w14:textId="77777777" w:rsidTr="00BF604E">
        <w:trPr>
          <w:trHeight w:val="300"/>
          <w:ins w:id="12342" w:author="Ross Norsworthy" w:date="2020-03-20T00:52:00Z"/>
        </w:trPr>
        <w:tc>
          <w:tcPr>
            <w:tcW w:w="5000" w:type="pct"/>
            <w:gridSpan w:val="5"/>
            <w:shd w:val="clear" w:color="auto" w:fill="00558C"/>
            <w:noWrap/>
            <w:vAlign w:val="center"/>
          </w:tcPr>
          <w:p w14:paraId="183EAD2D" w14:textId="77777777" w:rsidR="00A013FD" w:rsidRPr="00A013FD" w:rsidRDefault="00A013FD" w:rsidP="00A013FD">
            <w:pPr>
              <w:spacing w:before="80" w:after="80"/>
              <w:jc w:val="center"/>
              <w:rPr>
                <w:ins w:id="12343" w:author="Ross Norsworthy" w:date="2020-03-20T00:52:00Z"/>
                <w:rFonts w:ascii="Times New Roman Bold" w:hAnsi="Times New Roman Bold" w:cs="Times New Roman Bold"/>
                <w:b/>
                <w:sz w:val="20"/>
                <w:lang w:eastAsia="ja-JP"/>
              </w:rPr>
            </w:pPr>
            <w:ins w:id="12344" w:author="Ross Norsworthy" w:date="2020-03-20T00:52:00Z">
              <w:r w:rsidRPr="00A013FD">
                <w:rPr>
                  <w:rFonts w:ascii="Times New Roman Bold" w:hAnsi="Times New Roman Bold" w:cs="Times New Roman Bold"/>
                  <w:b/>
                  <w:sz w:val="20"/>
                  <w:lang w:eastAsia="ja-JP"/>
                </w:rPr>
                <w:t>Resource allocation</w:t>
              </w:r>
            </w:ins>
          </w:p>
        </w:tc>
      </w:tr>
      <w:tr w:rsidR="00A013FD" w:rsidRPr="00A013FD" w14:paraId="7398CD07" w14:textId="77777777" w:rsidTr="00BF604E">
        <w:trPr>
          <w:trHeight w:val="300"/>
          <w:ins w:id="12345" w:author="Ross Norsworthy" w:date="2020-03-20T00:52:00Z"/>
        </w:trPr>
        <w:tc>
          <w:tcPr>
            <w:tcW w:w="267" w:type="pct"/>
            <w:shd w:val="clear" w:color="auto" w:fill="00558C"/>
            <w:noWrap/>
            <w:vAlign w:val="center"/>
          </w:tcPr>
          <w:p w14:paraId="36644D27" w14:textId="77777777" w:rsidR="00A013FD" w:rsidRPr="00A013FD" w:rsidRDefault="00A013FD" w:rsidP="00A013FD">
            <w:pPr>
              <w:spacing w:before="80" w:after="80"/>
              <w:jc w:val="center"/>
              <w:rPr>
                <w:ins w:id="12346" w:author="Ross Norsworthy" w:date="2020-03-20T00:52:00Z"/>
                <w:rFonts w:ascii="Times New Roman Bold" w:hAnsi="Times New Roman Bold" w:cs="Times New Roman Bold"/>
                <w:b/>
                <w:sz w:val="20"/>
                <w:lang w:eastAsia="ja-JP"/>
              </w:rPr>
            </w:pPr>
            <w:ins w:id="12347" w:author="Ross Norsworthy" w:date="2020-03-20T00:52:00Z">
              <w:r w:rsidRPr="00A013FD">
                <w:rPr>
                  <w:rFonts w:ascii="Times New Roman Bold" w:hAnsi="Times New Roman Bold" w:cs="Times New Roman Bold"/>
                  <w:b/>
                  <w:sz w:val="20"/>
                  <w:lang w:eastAsia="ja-JP"/>
                </w:rPr>
                <w:t>Field no</w:t>
              </w:r>
            </w:ins>
          </w:p>
        </w:tc>
        <w:tc>
          <w:tcPr>
            <w:tcW w:w="356" w:type="pct"/>
            <w:shd w:val="clear" w:color="auto" w:fill="00558C"/>
            <w:noWrap/>
            <w:vAlign w:val="center"/>
          </w:tcPr>
          <w:p w14:paraId="40F09F2B" w14:textId="77777777" w:rsidR="00A013FD" w:rsidRPr="00A013FD" w:rsidRDefault="00A013FD" w:rsidP="00A013FD">
            <w:pPr>
              <w:spacing w:before="80" w:after="80"/>
              <w:jc w:val="center"/>
              <w:rPr>
                <w:ins w:id="12348" w:author="Ross Norsworthy" w:date="2020-03-20T00:52:00Z"/>
                <w:rFonts w:ascii="Times New Roman Bold" w:hAnsi="Times New Roman Bold" w:cs="Times New Roman Bold"/>
                <w:b/>
                <w:sz w:val="20"/>
                <w:lang w:eastAsia="ja-JP"/>
              </w:rPr>
            </w:pPr>
            <w:ins w:id="12349" w:author="Ross Norsworthy" w:date="2020-03-20T00:52:00Z">
              <w:r w:rsidRPr="00A013FD">
                <w:rPr>
                  <w:rFonts w:ascii="Times New Roman Bold" w:hAnsi="Times New Roman Bold" w:cs="Times New Roman Bold"/>
                  <w:b/>
                  <w:sz w:val="20"/>
                  <w:lang w:eastAsia="ja-JP"/>
                </w:rPr>
                <w:t>Value (Dec)</w:t>
              </w:r>
            </w:ins>
          </w:p>
        </w:tc>
        <w:tc>
          <w:tcPr>
            <w:tcW w:w="355" w:type="pct"/>
            <w:shd w:val="clear" w:color="auto" w:fill="00558C"/>
            <w:noWrap/>
            <w:vAlign w:val="center"/>
          </w:tcPr>
          <w:p w14:paraId="6A1711D4" w14:textId="77777777" w:rsidR="00A013FD" w:rsidRPr="00A013FD" w:rsidRDefault="00A013FD" w:rsidP="00A013FD">
            <w:pPr>
              <w:spacing w:before="80" w:after="80"/>
              <w:jc w:val="center"/>
              <w:rPr>
                <w:ins w:id="12350" w:author="Ross Norsworthy" w:date="2020-03-20T00:52:00Z"/>
                <w:rFonts w:ascii="Times New Roman Bold" w:hAnsi="Times New Roman Bold" w:cs="Times New Roman Bold"/>
                <w:b/>
                <w:sz w:val="20"/>
                <w:lang w:eastAsia="ja-JP"/>
              </w:rPr>
            </w:pPr>
            <w:ins w:id="12351" w:author="Ross Norsworthy" w:date="2020-03-20T00:52:00Z">
              <w:r w:rsidRPr="00A013FD">
                <w:rPr>
                  <w:rFonts w:ascii="Times New Roman Bold" w:hAnsi="Times New Roman Bold" w:cs="Times New Roman Bold"/>
                  <w:b/>
                  <w:sz w:val="20"/>
                  <w:lang w:eastAsia="ja-JP"/>
                </w:rPr>
                <w:t>Size (Bytes)</w:t>
              </w:r>
            </w:ins>
          </w:p>
        </w:tc>
        <w:tc>
          <w:tcPr>
            <w:tcW w:w="521" w:type="pct"/>
            <w:shd w:val="clear" w:color="auto" w:fill="00558C"/>
            <w:noWrap/>
            <w:vAlign w:val="center"/>
          </w:tcPr>
          <w:p w14:paraId="1213F0B9" w14:textId="77777777" w:rsidR="00A013FD" w:rsidRPr="00A013FD" w:rsidRDefault="00A013FD" w:rsidP="00A013FD">
            <w:pPr>
              <w:spacing w:before="80" w:after="80"/>
              <w:jc w:val="center"/>
              <w:rPr>
                <w:ins w:id="12352" w:author="Ross Norsworthy" w:date="2020-03-20T00:52:00Z"/>
                <w:rFonts w:ascii="Times New Roman Bold" w:hAnsi="Times New Roman Bold" w:cs="Times New Roman Bold"/>
                <w:b/>
                <w:sz w:val="20"/>
                <w:lang w:eastAsia="ja-JP"/>
              </w:rPr>
            </w:pPr>
            <w:ins w:id="12353" w:author="Ross Norsworthy" w:date="2020-03-20T00:52:00Z">
              <w:r w:rsidRPr="00A013FD">
                <w:rPr>
                  <w:rFonts w:ascii="Times New Roman Bold" w:hAnsi="Times New Roman Bold" w:cs="Times New Roman Bold"/>
                  <w:b/>
                  <w:sz w:val="20"/>
                  <w:lang w:eastAsia="ja-JP"/>
                </w:rPr>
                <w:t>Function</w:t>
              </w:r>
            </w:ins>
          </w:p>
        </w:tc>
        <w:tc>
          <w:tcPr>
            <w:tcW w:w="3502" w:type="pct"/>
            <w:shd w:val="clear" w:color="auto" w:fill="00558C"/>
            <w:noWrap/>
            <w:vAlign w:val="center"/>
          </w:tcPr>
          <w:p w14:paraId="2206A29B" w14:textId="77777777" w:rsidR="00A013FD" w:rsidRPr="00A013FD" w:rsidRDefault="00A013FD" w:rsidP="00A013FD">
            <w:pPr>
              <w:spacing w:before="80" w:after="80"/>
              <w:jc w:val="center"/>
              <w:rPr>
                <w:ins w:id="12354" w:author="Ross Norsworthy" w:date="2020-03-20T00:52:00Z"/>
                <w:rFonts w:ascii="Times New Roman Bold" w:hAnsi="Times New Roman Bold" w:cs="Times New Roman Bold"/>
                <w:b/>
                <w:sz w:val="20"/>
                <w:lang w:eastAsia="ja-JP"/>
              </w:rPr>
            </w:pPr>
            <w:ins w:id="12355" w:author="Ross Norsworthy" w:date="2020-03-20T00:52:00Z">
              <w:r w:rsidRPr="00A013FD">
                <w:rPr>
                  <w:rFonts w:ascii="Times New Roman Bold" w:hAnsi="Times New Roman Bold" w:cs="Times New Roman Bold"/>
                  <w:b/>
                  <w:sz w:val="20"/>
                  <w:lang w:eastAsia="ja-JP"/>
                </w:rPr>
                <w:t>Content</w:t>
              </w:r>
            </w:ins>
          </w:p>
        </w:tc>
      </w:tr>
      <w:tr w:rsidR="00A013FD" w:rsidRPr="00A013FD" w14:paraId="372E45A2" w14:textId="77777777" w:rsidTr="00BF604E">
        <w:trPr>
          <w:trHeight w:val="300"/>
          <w:ins w:id="12356" w:author="Ross Norsworthy" w:date="2020-03-20T00:52:00Z"/>
        </w:trPr>
        <w:tc>
          <w:tcPr>
            <w:tcW w:w="267" w:type="pct"/>
            <w:shd w:val="clear" w:color="auto" w:fill="auto"/>
            <w:noWrap/>
            <w:vAlign w:val="bottom"/>
          </w:tcPr>
          <w:p w14:paraId="47FE72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57" w:author="Ross Norsworthy" w:date="2020-03-20T00:52:00Z"/>
                <w:sz w:val="20"/>
                <w:lang w:eastAsia="ja-JP"/>
              </w:rPr>
            </w:pPr>
            <w:ins w:id="12358" w:author="Ross Norsworthy" w:date="2020-03-20T00:52:00Z">
              <w:r w:rsidRPr="00A013FD">
                <w:rPr>
                  <w:sz w:val="20"/>
                  <w:lang w:eastAsia="ja-JP"/>
                </w:rPr>
                <w:t>1</w:t>
              </w:r>
            </w:ins>
          </w:p>
        </w:tc>
        <w:tc>
          <w:tcPr>
            <w:tcW w:w="356" w:type="pct"/>
            <w:shd w:val="clear" w:color="auto" w:fill="auto"/>
            <w:noWrap/>
            <w:vAlign w:val="bottom"/>
          </w:tcPr>
          <w:p w14:paraId="0780C3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59" w:author="Ross Norsworthy" w:date="2020-03-20T00:52:00Z"/>
                <w:sz w:val="20"/>
                <w:lang w:eastAsia="ja-JP"/>
              </w:rPr>
            </w:pPr>
            <w:ins w:id="12360" w:author="Ross Norsworthy" w:date="2020-03-20T00:52:00Z">
              <w:r w:rsidRPr="00A013FD">
                <w:rPr>
                  <w:sz w:val="20"/>
                  <w:lang w:eastAsia="ja-JP"/>
                </w:rPr>
                <w:t>004</w:t>
              </w:r>
            </w:ins>
          </w:p>
        </w:tc>
        <w:tc>
          <w:tcPr>
            <w:tcW w:w="355" w:type="pct"/>
            <w:shd w:val="clear" w:color="auto" w:fill="auto"/>
            <w:noWrap/>
            <w:vAlign w:val="bottom"/>
          </w:tcPr>
          <w:p w14:paraId="71C718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61" w:author="Ross Norsworthy" w:date="2020-03-20T00:52:00Z"/>
                <w:sz w:val="20"/>
                <w:lang w:eastAsia="ja-JP"/>
              </w:rPr>
            </w:pPr>
            <w:ins w:id="12362" w:author="Ross Norsworthy" w:date="2020-03-20T00:52:00Z">
              <w:r w:rsidRPr="00A013FD">
                <w:rPr>
                  <w:sz w:val="20"/>
                  <w:lang w:eastAsia="ja-JP"/>
                </w:rPr>
                <w:t>1</w:t>
              </w:r>
            </w:ins>
          </w:p>
        </w:tc>
        <w:tc>
          <w:tcPr>
            <w:tcW w:w="521" w:type="pct"/>
            <w:shd w:val="clear" w:color="auto" w:fill="auto"/>
            <w:noWrap/>
            <w:vAlign w:val="bottom"/>
          </w:tcPr>
          <w:p w14:paraId="7E0C2C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63" w:author="Ross Norsworthy" w:date="2020-03-20T00:52:00Z"/>
                <w:sz w:val="20"/>
                <w:lang w:eastAsia="ja-JP"/>
              </w:rPr>
            </w:pPr>
            <w:ins w:id="12364" w:author="Ross Norsworthy" w:date="2020-03-20T00:52:00Z">
              <w:r w:rsidRPr="00A013FD">
                <w:rPr>
                  <w:sz w:val="20"/>
                  <w:lang w:eastAsia="ja-JP"/>
                </w:rPr>
                <w:t>Type</w:t>
              </w:r>
            </w:ins>
          </w:p>
        </w:tc>
        <w:tc>
          <w:tcPr>
            <w:tcW w:w="3502" w:type="pct"/>
            <w:shd w:val="clear" w:color="auto" w:fill="auto"/>
            <w:noWrap/>
            <w:vAlign w:val="bottom"/>
          </w:tcPr>
          <w:p w14:paraId="3418D1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65" w:author="Ross Norsworthy" w:date="2020-03-20T00:52:00Z"/>
                <w:sz w:val="20"/>
                <w:lang w:eastAsia="ja-JP"/>
              </w:rPr>
            </w:pPr>
          </w:p>
        </w:tc>
      </w:tr>
      <w:tr w:rsidR="00A013FD" w:rsidRPr="00A013FD" w14:paraId="1DA0E5EA" w14:textId="77777777" w:rsidTr="00BF604E">
        <w:trPr>
          <w:trHeight w:val="300"/>
          <w:ins w:id="12366" w:author="Ross Norsworthy" w:date="2020-03-20T00:52:00Z"/>
        </w:trPr>
        <w:tc>
          <w:tcPr>
            <w:tcW w:w="267" w:type="pct"/>
            <w:shd w:val="clear" w:color="auto" w:fill="auto"/>
            <w:noWrap/>
            <w:vAlign w:val="bottom"/>
          </w:tcPr>
          <w:p w14:paraId="05322A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67" w:author="Ross Norsworthy" w:date="2020-03-20T00:52:00Z"/>
                <w:sz w:val="20"/>
                <w:lang w:eastAsia="ja-JP"/>
              </w:rPr>
            </w:pPr>
            <w:ins w:id="12368" w:author="Ross Norsworthy" w:date="2020-03-20T00:52:00Z">
              <w:r w:rsidRPr="00A013FD">
                <w:rPr>
                  <w:sz w:val="20"/>
                  <w:lang w:eastAsia="ja-JP"/>
                </w:rPr>
                <w:t>2</w:t>
              </w:r>
            </w:ins>
          </w:p>
        </w:tc>
        <w:tc>
          <w:tcPr>
            <w:tcW w:w="356" w:type="pct"/>
            <w:shd w:val="clear" w:color="auto" w:fill="auto"/>
            <w:noWrap/>
            <w:vAlign w:val="bottom"/>
          </w:tcPr>
          <w:p w14:paraId="708C91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69" w:author="Ross Norsworthy" w:date="2020-03-20T00:52:00Z"/>
                <w:sz w:val="20"/>
                <w:lang w:eastAsia="ja-JP"/>
              </w:rPr>
            </w:pPr>
            <w:ins w:id="12370" w:author="Ross Norsworthy" w:date="2020-03-20T00:52:00Z">
              <w:r w:rsidRPr="00A013FD">
                <w:rPr>
                  <w:sz w:val="20"/>
                  <w:lang w:eastAsia="ja-JP"/>
                </w:rPr>
                <w:t>0 to 2</w:t>
              </w:r>
              <w:r w:rsidRPr="00A013FD">
                <w:rPr>
                  <w:sz w:val="20"/>
                  <w:vertAlign w:val="superscript"/>
                  <w:lang w:eastAsia="ja-JP"/>
                </w:rPr>
                <w:t>16</w:t>
              </w:r>
              <w:r w:rsidRPr="00A013FD">
                <w:rPr>
                  <w:sz w:val="20"/>
                  <w:lang w:eastAsia="ja-JP"/>
                </w:rPr>
                <w:t>-1</w:t>
              </w:r>
            </w:ins>
          </w:p>
        </w:tc>
        <w:tc>
          <w:tcPr>
            <w:tcW w:w="355" w:type="pct"/>
            <w:shd w:val="clear" w:color="auto" w:fill="auto"/>
            <w:noWrap/>
            <w:vAlign w:val="bottom"/>
          </w:tcPr>
          <w:p w14:paraId="5BC14A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71" w:author="Ross Norsworthy" w:date="2020-03-20T00:52:00Z"/>
                <w:sz w:val="20"/>
                <w:lang w:eastAsia="ja-JP"/>
              </w:rPr>
            </w:pPr>
            <w:ins w:id="12372" w:author="Ross Norsworthy" w:date="2020-03-20T00:52:00Z">
              <w:r w:rsidRPr="00A013FD">
                <w:rPr>
                  <w:sz w:val="20"/>
                  <w:lang w:eastAsia="ja-JP"/>
                </w:rPr>
                <w:t>2</w:t>
              </w:r>
            </w:ins>
          </w:p>
        </w:tc>
        <w:tc>
          <w:tcPr>
            <w:tcW w:w="521" w:type="pct"/>
            <w:shd w:val="clear" w:color="auto" w:fill="auto"/>
            <w:noWrap/>
            <w:vAlign w:val="bottom"/>
          </w:tcPr>
          <w:p w14:paraId="215A78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73" w:author="Ross Norsworthy" w:date="2020-03-20T00:52:00Z"/>
                <w:sz w:val="20"/>
                <w:lang w:eastAsia="ja-JP"/>
              </w:rPr>
            </w:pPr>
            <w:ins w:id="12374" w:author="Ross Norsworthy" w:date="2020-03-20T00:52:00Z">
              <w:r w:rsidRPr="00A013FD">
                <w:rPr>
                  <w:sz w:val="20"/>
                  <w:lang w:eastAsia="ja-JP"/>
                </w:rPr>
                <w:t>Length</w:t>
              </w:r>
            </w:ins>
          </w:p>
        </w:tc>
        <w:tc>
          <w:tcPr>
            <w:tcW w:w="3502" w:type="pct"/>
            <w:shd w:val="clear" w:color="auto" w:fill="auto"/>
            <w:noWrap/>
            <w:vAlign w:val="bottom"/>
          </w:tcPr>
          <w:p w14:paraId="26BF8D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75" w:author="Ross Norsworthy" w:date="2020-03-20T00:52:00Z"/>
                <w:sz w:val="20"/>
                <w:lang w:eastAsia="ja-JP"/>
              </w:rPr>
            </w:pPr>
            <w:ins w:id="12376" w:author="Ross Norsworthy" w:date="2020-03-20T00:52:00Z">
              <w:r w:rsidRPr="00A013FD">
                <w:rPr>
                  <w:sz w:val="20"/>
                  <w:lang w:eastAsia="ja-JP"/>
                </w:rPr>
                <w:t>Total size in bytes, variable.</w:t>
              </w:r>
            </w:ins>
          </w:p>
        </w:tc>
      </w:tr>
      <w:tr w:rsidR="00A013FD" w:rsidRPr="00A013FD" w14:paraId="0CFA820E" w14:textId="77777777" w:rsidTr="00BF604E">
        <w:trPr>
          <w:trHeight w:val="300"/>
          <w:ins w:id="12377" w:author="Ross Norsworthy" w:date="2020-03-20T00:52:00Z"/>
        </w:trPr>
        <w:tc>
          <w:tcPr>
            <w:tcW w:w="267" w:type="pct"/>
            <w:shd w:val="clear" w:color="auto" w:fill="auto"/>
            <w:noWrap/>
            <w:vAlign w:val="bottom"/>
          </w:tcPr>
          <w:p w14:paraId="40A103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78" w:author="Ross Norsworthy" w:date="2020-03-20T00:52:00Z"/>
                <w:sz w:val="20"/>
                <w:lang w:eastAsia="ja-JP"/>
              </w:rPr>
            </w:pPr>
            <w:ins w:id="12379" w:author="Ross Norsworthy" w:date="2020-03-20T00:52:00Z">
              <w:r w:rsidRPr="00A013FD">
                <w:rPr>
                  <w:sz w:val="20"/>
                  <w:lang w:eastAsia="ja-JP"/>
                </w:rPr>
                <w:t>3</w:t>
              </w:r>
            </w:ins>
          </w:p>
        </w:tc>
        <w:tc>
          <w:tcPr>
            <w:tcW w:w="356" w:type="pct"/>
            <w:shd w:val="clear" w:color="auto" w:fill="auto"/>
            <w:noWrap/>
            <w:vAlign w:val="bottom"/>
          </w:tcPr>
          <w:p w14:paraId="7C15AF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80" w:author="Ross Norsworthy" w:date="2020-03-20T00:52:00Z"/>
                <w:sz w:val="20"/>
                <w:lang w:eastAsia="ja-JP"/>
              </w:rPr>
            </w:pPr>
            <w:ins w:id="12381"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355" w:type="pct"/>
            <w:shd w:val="clear" w:color="auto" w:fill="auto"/>
            <w:noWrap/>
            <w:vAlign w:val="bottom"/>
          </w:tcPr>
          <w:p w14:paraId="66F204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82" w:author="Ross Norsworthy" w:date="2020-03-20T00:52:00Z"/>
                <w:sz w:val="20"/>
                <w:lang w:eastAsia="ja-JP"/>
              </w:rPr>
            </w:pPr>
            <w:ins w:id="12383" w:author="Ross Norsworthy" w:date="2020-03-20T00:52:00Z">
              <w:r w:rsidRPr="00A013FD">
                <w:rPr>
                  <w:sz w:val="20"/>
                  <w:lang w:eastAsia="ja-JP"/>
                </w:rPr>
                <w:t>4</w:t>
              </w:r>
            </w:ins>
          </w:p>
        </w:tc>
        <w:tc>
          <w:tcPr>
            <w:tcW w:w="521" w:type="pct"/>
            <w:shd w:val="clear" w:color="auto" w:fill="auto"/>
            <w:noWrap/>
            <w:vAlign w:val="bottom"/>
          </w:tcPr>
          <w:p w14:paraId="6DA61D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84" w:author="Ross Norsworthy" w:date="2020-03-20T00:52:00Z"/>
                <w:sz w:val="20"/>
                <w:lang w:eastAsia="ja-JP"/>
              </w:rPr>
            </w:pPr>
            <w:ins w:id="12385" w:author="Ross Norsworthy" w:date="2020-03-20T00:52:00Z">
              <w:r w:rsidRPr="00A013FD">
                <w:rPr>
                  <w:sz w:val="20"/>
                  <w:lang w:eastAsia="ja-JP"/>
                </w:rPr>
                <w:t>Source ID</w:t>
              </w:r>
            </w:ins>
          </w:p>
        </w:tc>
        <w:tc>
          <w:tcPr>
            <w:tcW w:w="3502" w:type="pct"/>
            <w:shd w:val="clear" w:color="auto" w:fill="auto"/>
            <w:noWrap/>
            <w:vAlign w:val="bottom"/>
          </w:tcPr>
          <w:p w14:paraId="18C65D6B" w14:textId="4FCE9103"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386" w:author="Ross Norsworthy" w:date="2020-03-20T00:52:00Z"/>
                <w:sz w:val="20"/>
                <w:lang w:eastAsia="ja-JP"/>
              </w:rPr>
            </w:pPr>
            <w:ins w:id="12387" w:author="Ross Norsworthy" w:date="2020-03-20T00:52:00Z">
              <w:r w:rsidRPr="00A013FD">
                <w:rPr>
                  <w:sz w:val="20"/>
                </w:rPr>
                <w:t xml:space="preserve">The Unique Identifier of the transmitting station as described in </w:t>
              </w:r>
              <w:del w:id="12388" w:author="USA Editor 2021" w:date="2020-12-11T14:08:00Z">
                <w:r w:rsidRPr="00A013FD" w:rsidDel="00F447FE">
                  <w:rPr>
                    <w:sz w:val="20"/>
                  </w:rPr>
                  <w:delText xml:space="preserve"> </w:delText>
                </w:r>
                <w:r w:rsidRPr="00F447FE" w:rsidDel="00F447FE">
                  <w:rPr>
                    <w:sz w:val="20"/>
                    <w:highlight w:val="green"/>
                    <w:rPrChange w:id="12389" w:author="USA Editor 2021" w:date="2020-12-11T14:08:00Z">
                      <w:rPr>
                        <w:sz w:val="20"/>
                      </w:rPr>
                    </w:rPrChange>
                  </w:rPr>
                  <w:delText>sectio</w:delText>
                </w:r>
                <w:r w:rsidRPr="00137681" w:rsidDel="00F447FE">
                  <w:rPr>
                    <w:sz w:val="20"/>
                    <w:highlight w:val="green"/>
                    <w:rPrChange w:id="12390" w:author="USA Editor 2021" w:date="2021-01-05T13:42:00Z">
                      <w:rPr>
                        <w:sz w:val="20"/>
                      </w:rPr>
                    </w:rPrChange>
                  </w:rPr>
                  <w:delText>n</w:delText>
                </w:r>
              </w:del>
            </w:ins>
            <w:ins w:id="12391" w:author="USA Editor 2021" w:date="2020-12-11T14:08:00Z">
              <w:r w:rsidR="00F447FE" w:rsidRPr="00137681">
                <w:rPr>
                  <w:highlight w:val="green"/>
                  <w:lang w:val="en-US"/>
                  <w:rPrChange w:id="12392" w:author="USA Editor 2021" w:date="2021-01-05T13:42:00Z">
                    <w:rPr>
                      <w:lang w:val="en-US"/>
                    </w:rPr>
                  </w:rPrChange>
                </w:rPr>
                <w:t>§</w:t>
              </w:r>
            </w:ins>
            <w:ins w:id="12393" w:author="Ross Norsworthy" w:date="2020-03-20T00:52:00Z">
              <w:r w:rsidRPr="00137681">
                <w:rPr>
                  <w:sz w:val="20"/>
                  <w:highlight w:val="green"/>
                  <w:rPrChange w:id="12394" w:author="USA Editor 2021" w:date="2021-01-05T13:42:00Z">
                    <w:rPr>
                      <w:sz w:val="20"/>
                    </w:rPr>
                  </w:rPrChange>
                </w:rPr>
                <w:t xml:space="preserve"> </w:t>
              </w:r>
            </w:ins>
            <w:ins w:id="12395" w:author="Johnny Schultz" w:date="2020-04-17T12:09:00Z">
              <w:del w:id="12396" w:author="USA Editor 2021" w:date="2021-01-05T13:42:00Z">
                <w:r w:rsidRPr="00137681" w:rsidDel="00137681">
                  <w:rPr>
                    <w:sz w:val="20"/>
                    <w:highlight w:val="green"/>
                    <w:rPrChange w:id="12397" w:author="USA Editor 2021" w:date="2021-01-05T13:42:00Z">
                      <w:rPr>
                        <w:sz w:val="20"/>
                      </w:rPr>
                    </w:rPrChange>
                  </w:rPr>
                  <w:delText>3</w:delText>
                </w:r>
              </w:del>
            </w:ins>
            <w:ins w:id="12398" w:author="USA Editor 2021" w:date="2021-01-05T13:42:00Z">
              <w:r w:rsidR="00137681" w:rsidRPr="00137681">
                <w:rPr>
                  <w:sz w:val="20"/>
                  <w:highlight w:val="green"/>
                  <w:rPrChange w:id="12399" w:author="USA Editor 2021" w:date="2021-01-05T13:42:00Z">
                    <w:rPr>
                      <w:sz w:val="20"/>
                    </w:rPr>
                  </w:rPrChange>
                </w:rPr>
                <w:t>2</w:t>
              </w:r>
            </w:ins>
            <w:ins w:id="12400" w:author="Johnny Schultz" w:date="2020-04-17T12:09:00Z">
              <w:r w:rsidRPr="00137681">
                <w:rPr>
                  <w:sz w:val="20"/>
                  <w:highlight w:val="green"/>
                  <w:rPrChange w:id="12401" w:author="USA Editor 2021" w:date="2021-01-05T13:42:00Z">
                    <w:rPr>
                      <w:sz w:val="20"/>
                    </w:rPr>
                  </w:rPrChange>
                </w:rPr>
                <w:t>.4</w:t>
              </w:r>
            </w:ins>
            <w:ins w:id="12402" w:author="Ross Norsworthy" w:date="2020-03-20T00:52:00Z">
              <w:del w:id="12403" w:author="Johnny Schultz" w:date="2020-04-17T12:09:00Z">
                <w:r w:rsidRPr="00137681">
                  <w:rPr>
                    <w:sz w:val="20"/>
                    <w:highlight w:val="green"/>
                    <w:rPrChange w:id="12404" w:author="USA Editor 2021" w:date="2021-01-05T13:42:00Z">
                      <w:rPr>
                        <w:sz w:val="20"/>
                      </w:rPr>
                    </w:rPrChange>
                  </w:rPr>
                  <w:delText>1</w:delText>
                </w:r>
              </w:del>
            </w:ins>
            <w:ins w:id="12405" w:author="USA Editor 2021" w:date="2021-01-05T13:42:00Z">
              <w:r w:rsidR="00137681" w:rsidRPr="00137681">
                <w:rPr>
                  <w:sz w:val="20"/>
                  <w:highlight w:val="green"/>
                  <w:rPrChange w:id="12406" w:author="USA Editor 2021" w:date="2021-01-05T13:42:00Z">
                    <w:rPr>
                      <w:sz w:val="20"/>
                    </w:rPr>
                  </w:rPrChange>
                </w:rPr>
                <w:t>, Annex 1.</w:t>
              </w:r>
            </w:ins>
          </w:p>
        </w:tc>
      </w:tr>
      <w:tr w:rsidR="00A013FD" w:rsidRPr="00A013FD" w14:paraId="7063A069" w14:textId="77777777" w:rsidTr="00BF604E">
        <w:trPr>
          <w:trHeight w:val="300"/>
          <w:ins w:id="12407" w:author="Ross Norsworthy" w:date="2020-03-20T00:52:00Z"/>
        </w:trPr>
        <w:tc>
          <w:tcPr>
            <w:tcW w:w="267" w:type="pct"/>
            <w:shd w:val="clear" w:color="auto" w:fill="auto"/>
            <w:noWrap/>
            <w:vAlign w:val="bottom"/>
          </w:tcPr>
          <w:p w14:paraId="015BFE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08" w:author="Ross Norsworthy" w:date="2020-03-20T00:52:00Z"/>
                <w:sz w:val="20"/>
                <w:lang w:eastAsia="ja-JP"/>
              </w:rPr>
            </w:pPr>
            <w:ins w:id="12409" w:author="Ross Norsworthy" w:date="2020-03-20T00:52:00Z">
              <w:r w:rsidRPr="00A013FD">
                <w:rPr>
                  <w:sz w:val="20"/>
                  <w:lang w:eastAsia="ja-JP"/>
                </w:rPr>
                <w:t>4</w:t>
              </w:r>
            </w:ins>
          </w:p>
        </w:tc>
        <w:tc>
          <w:tcPr>
            <w:tcW w:w="356" w:type="pct"/>
            <w:shd w:val="clear" w:color="auto" w:fill="auto"/>
            <w:noWrap/>
            <w:vAlign w:val="bottom"/>
          </w:tcPr>
          <w:p w14:paraId="4146C1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10" w:author="Ross Norsworthy" w:date="2020-03-20T00:52:00Z"/>
                <w:sz w:val="20"/>
                <w:lang w:eastAsia="ja-JP"/>
              </w:rPr>
            </w:pPr>
            <w:ins w:id="12411"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355" w:type="pct"/>
            <w:shd w:val="clear" w:color="auto" w:fill="auto"/>
            <w:noWrap/>
            <w:vAlign w:val="bottom"/>
          </w:tcPr>
          <w:p w14:paraId="527C95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12" w:author="Ross Norsworthy" w:date="2020-03-20T00:52:00Z"/>
                <w:sz w:val="20"/>
                <w:lang w:eastAsia="ja-JP"/>
              </w:rPr>
            </w:pPr>
            <w:ins w:id="12413" w:author="Ross Norsworthy" w:date="2020-03-20T00:52:00Z">
              <w:r w:rsidRPr="00A013FD">
                <w:rPr>
                  <w:sz w:val="20"/>
                  <w:lang w:eastAsia="ja-JP"/>
                </w:rPr>
                <w:t>4</w:t>
              </w:r>
            </w:ins>
          </w:p>
        </w:tc>
        <w:tc>
          <w:tcPr>
            <w:tcW w:w="521" w:type="pct"/>
            <w:shd w:val="clear" w:color="auto" w:fill="auto"/>
            <w:noWrap/>
            <w:vAlign w:val="bottom"/>
          </w:tcPr>
          <w:p w14:paraId="107D02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14" w:author="Ross Norsworthy" w:date="2020-03-20T00:52:00Z"/>
                <w:sz w:val="20"/>
                <w:lang w:eastAsia="ja-JP"/>
              </w:rPr>
            </w:pPr>
            <w:ins w:id="12415" w:author="Ross Norsworthy" w:date="2020-03-20T00:52:00Z">
              <w:r w:rsidRPr="00A013FD">
                <w:rPr>
                  <w:sz w:val="20"/>
                  <w:lang w:eastAsia="ja-JP"/>
                </w:rPr>
                <w:t>Destination ID</w:t>
              </w:r>
            </w:ins>
          </w:p>
        </w:tc>
        <w:tc>
          <w:tcPr>
            <w:tcW w:w="3502" w:type="pct"/>
            <w:shd w:val="clear" w:color="auto" w:fill="auto"/>
            <w:noWrap/>
            <w:vAlign w:val="bottom"/>
          </w:tcPr>
          <w:p w14:paraId="26D910BB" w14:textId="64330C6C"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16" w:author="Ross Norsworthy" w:date="2020-03-20T00:52:00Z"/>
                <w:sz w:val="20"/>
                <w:lang w:eastAsia="ja-JP"/>
              </w:rPr>
            </w:pPr>
            <w:ins w:id="12417" w:author="Ross Norsworthy" w:date="2020-03-20T00:52:00Z">
              <w:r w:rsidRPr="00A013FD">
                <w:rPr>
                  <w:sz w:val="20"/>
                </w:rPr>
                <w:t>The Unique Identifier of</w:t>
              </w:r>
              <w:r w:rsidRPr="00A013FD">
                <w:rPr>
                  <w:sz w:val="20"/>
                  <w:lang w:eastAsia="ja-JP"/>
                </w:rPr>
                <w:t xml:space="preserve"> the ship being assigned a Logical Channel</w:t>
              </w:r>
              <w:r w:rsidRPr="00A013FD">
                <w:rPr>
                  <w:sz w:val="20"/>
                </w:rPr>
                <w:t xml:space="preserve"> as described in </w:t>
              </w:r>
              <w:del w:id="12418" w:author="USA Editor 2021" w:date="2020-12-11T14:08:00Z">
                <w:r w:rsidRPr="00A013FD" w:rsidDel="00F447FE">
                  <w:rPr>
                    <w:sz w:val="20"/>
                  </w:rPr>
                  <w:delText xml:space="preserve"> </w:delText>
                </w:r>
                <w:r w:rsidRPr="00F447FE" w:rsidDel="00F447FE">
                  <w:rPr>
                    <w:sz w:val="20"/>
                    <w:highlight w:val="green"/>
                    <w:rPrChange w:id="12419" w:author="USA Editor 2021" w:date="2020-12-11T14:08:00Z">
                      <w:rPr>
                        <w:sz w:val="20"/>
                      </w:rPr>
                    </w:rPrChange>
                  </w:rPr>
                  <w:delText>sectio</w:delText>
                </w:r>
                <w:r w:rsidRPr="00137681" w:rsidDel="00F447FE">
                  <w:rPr>
                    <w:sz w:val="20"/>
                    <w:highlight w:val="green"/>
                    <w:rPrChange w:id="12420" w:author="USA Editor 2021" w:date="2021-01-05T13:43:00Z">
                      <w:rPr>
                        <w:sz w:val="20"/>
                      </w:rPr>
                    </w:rPrChange>
                  </w:rPr>
                  <w:delText>n</w:delText>
                </w:r>
              </w:del>
            </w:ins>
            <w:ins w:id="12421" w:author="USA Editor 2021" w:date="2020-12-11T14:08:00Z">
              <w:r w:rsidR="00F447FE" w:rsidRPr="00137681">
                <w:rPr>
                  <w:highlight w:val="green"/>
                  <w:lang w:val="en-US"/>
                  <w:rPrChange w:id="12422" w:author="USA Editor 2021" w:date="2021-01-05T13:43:00Z">
                    <w:rPr>
                      <w:lang w:val="en-US"/>
                    </w:rPr>
                  </w:rPrChange>
                </w:rPr>
                <w:t>§</w:t>
              </w:r>
            </w:ins>
            <w:ins w:id="12423" w:author="Ross Norsworthy" w:date="2020-03-20T00:52:00Z">
              <w:r w:rsidRPr="00137681">
                <w:rPr>
                  <w:sz w:val="20"/>
                  <w:highlight w:val="green"/>
                  <w:rPrChange w:id="12424" w:author="USA Editor 2021" w:date="2021-01-05T13:43:00Z">
                    <w:rPr>
                      <w:sz w:val="20"/>
                    </w:rPr>
                  </w:rPrChange>
                </w:rPr>
                <w:t xml:space="preserve"> </w:t>
              </w:r>
            </w:ins>
            <w:ins w:id="12425" w:author="Johnny Schultz" w:date="2020-04-17T12:09:00Z">
              <w:del w:id="12426" w:author="USA Editor 2021" w:date="2021-01-05T13:42:00Z">
                <w:r w:rsidRPr="00137681" w:rsidDel="00137681">
                  <w:rPr>
                    <w:sz w:val="20"/>
                    <w:highlight w:val="green"/>
                    <w:rPrChange w:id="12427" w:author="USA Editor 2021" w:date="2021-01-05T13:43:00Z">
                      <w:rPr>
                        <w:sz w:val="20"/>
                      </w:rPr>
                    </w:rPrChange>
                  </w:rPr>
                  <w:delText>3</w:delText>
                </w:r>
              </w:del>
            </w:ins>
            <w:ins w:id="12428" w:author="USA Editor 2021" w:date="2021-01-05T13:42:00Z">
              <w:r w:rsidR="00137681" w:rsidRPr="00137681">
                <w:rPr>
                  <w:sz w:val="20"/>
                  <w:highlight w:val="green"/>
                  <w:rPrChange w:id="12429" w:author="USA Editor 2021" w:date="2021-01-05T13:43:00Z">
                    <w:rPr>
                      <w:sz w:val="20"/>
                    </w:rPr>
                  </w:rPrChange>
                </w:rPr>
                <w:t>2</w:t>
              </w:r>
            </w:ins>
            <w:ins w:id="12430" w:author="Johnny Schultz" w:date="2020-04-17T12:09:00Z">
              <w:r w:rsidRPr="00137681">
                <w:rPr>
                  <w:sz w:val="20"/>
                  <w:highlight w:val="green"/>
                  <w:rPrChange w:id="12431" w:author="USA Editor 2021" w:date="2021-01-05T13:43:00Z">
                    <w:rPr>
                      <w:sz w:val="20"/>
                    </w:rPr>
                  </w:rPrChange>
                </w:rPr>
                <w:t>.4</w:t>
              </w:r>
            </w:ins>
            <w:ins w:id="12432" w:author="Ross Norsworthy" w:date="2020-03-20T00:52:00Z">
              <w:del w:id="12433" w:author="Johnny Schultz" w:date="2020-04-17T12:09:00Z">
                <w:r w:rsidRPr="00137681">
                  <w:rPr>
                    <w:sz w:val="20"/>
                    <w:highlight w:val="green"/>
                    <w:rPrChange w:id="12434" w:author="USA Editor 2021" w:date="2021-01-05T13:43:00Z">
                      <w:rPr>
                        <w:sz w:val="20"/>
                      </w:rPr>
                    </w:rPrChange>
                  </w:rPr>
                  <w:delText>1</w:delText>
                </w:r>
              </w:del>
            </w:ins>
            <w:ins w:id="12435" w:author="USA Editor 2021" w:date="2021-01-05T13:43:00Z">
              <w:r w:rsidR="00137681" w:rsidRPr="00137681">
                <w:rPr>
                  <w:sz w:val="20"/>
                  <w:highlight w:val="green"/>
                  <w:rPrChange w:id="12436" w:author="USA Editor 2021" w:date="2021-01-05T13:43:00Z">
                    <w:rPr>
                      <w:sz w:val="20"/>
                    </w:rPr>
                  </w:rPrChange>
                </w:rPr>
                <w:t>, Annex 1</w:t>
              </w:r>
            </w:ins>
            <w:ins w:id="12437" w:author="Ross Norsworthy" w:date="2020-03-20T00:52:00Z">
              <w:del w:id="12438" w:author="USA Editor 2021" w:date="2021-01-05T13:43:00Z">
                <w:r w:rsidRPr="00A013FD" w:rsidDel="00137681">
                  <w:rPr>
                    <w:sz w:val="20"/>
                  </w:rPr>
                  <w:delText xml:space="preserve"> </w:delText>
                </w:r>
              </w:del>
              <w:r w:rsidRPr="00A013FD">
                <w:rPr>
                  <w:sz w:val="20"/>
                  <w:lang w:eastAsia="ja-JP"/>
                </w:rPr>
                <w:t>.</w:t>
              </w:r>
            </w:ins>
          </w:p>
        </w:tc>
      </w:tr>
      <w:tr w:rsidR="00A013FD" w:rsidRPr="00A013FD" w14:paraId="3543EA29" w14:textId="77777777" w:rsidTr="00BF604E">
        <w:trPr>
          <w:trHeight w:val="300"/>
          <w:ins w:id="12439" w:author="Ross Norsworthy" w:date="2020-03-20T00:52:00Z"/>
        </w:trPr>
        <w:tc>
          <w:tcPr>
            <w:tcW w:w="267" w:type="pct"/>
            <w:shd w:val="clear" w:color="auto" w:fill="auto"/>
            <w:noWrap/>
            <w:vAlign w:val="bottom"/>
          </w:tcPr>
          <w:p w14:paraId="390DCB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40" w:author="Ross Norsworthy" w:date="2020-03-20T00:52:00Z"/>
                <w:sz w:val="20"/>
                <w:lang w:eastAsia="ja-JP"/>
              </w:rPr>
            </w:pPr>
            <w:ins w:id="12441" w:author="Ross Norsworthy" w:date="2020-03-20T00:52:00Z">
              <w:r w:rsidRPr="00A013FD">
                <w:rPr>
                  <w:sz w:val="20"/>
                  <w:lang w:eastAsia="ja-JP"/>
                </w:rPr>
                <w:t>5</w:t>
              </w:r>
            </w:ins>
          </w:p>
        </w:tc>
        <w:tc>
          <w:tcPr>
            <w:tcW w:w="356" w:type="pct"/>
            <w:shd w:val="clear" w:color="auto" w:fill="auto"/>
            <w:noWrap/>
            <w:vAlign w:val="bottom"/>
          </w:tcPr>
          <w:p w14:paraId="6135F1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42" w:author="Ross Norsworthy" w:date="2020-03-20T00:52:00Z"/>
                <w:sz w:val="20"/>
                <w:lang w:eastAsia="ja-JP"/>
              </w:rPr>
            </w:pPr>
            <w:ins w:id="12443" w:author="Ross Norsworthy" w:date="2020-03-20T00:52:00Z">
              <w:r w:rsidRPr="00A013FD">
                <w:rPr>
                  <w:sz w:val="20"/>
                  <w:lang w:eastAsia="ja-JP"/>
                </w:rPr>
                <w:t>0-255</w:t>
              </w:r>
            </w:ins>
          </w:p>
        </w:tc>
        <w:tc>
          <w:tcPr>
            <w:tcW w:w="355" w:type="pct"/>
            <w:shd w:val="clear" w:color="auto" w:fill="auto"/>
            <w:noWrap/>
            <w:vAlign w:val="bottom"/>
          </w:tcPr>
          <w:p w14:paraId="6D8B00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44" w:author="Ross Norsworthy" w:date="2020-03-20T00:52:00Z"/>
                <w:sz w:val="20"/>
                <w:lang w:eastAsia="ja-JP"/>
              </w:rPr>
            </w:pPr>
            <w:ins w:id="12445" w:author="Ross Norsworthy" w:date="2020-03-20T00:52:00Z">
              <w:r w:rsidRPr="00A013FD">
                <w:rPr>
                  <w:sz w:val="20"/>
                  <w:lang w:eastAsia="ja-JP"/>
                </w:rPr>
                <w:t>1</w:t>
              </w:r>
            </w:ins>
          </w:p>
        </w:tc>
        <w:tc>
          <w:tcPr>
            <w:tcW w:w="521" w:type="pct"/>
            <w:shd w:val="clear" w:color="auto" w:fill="auto"/>
            <w:noWrap/>
            <w:vAlign w:val="bottom"/>
          </w:tcPr>
          <w:p w14:paraId="08A96C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46" w:author="Ross Norsworthy" w:date="2020-03-20T00:52:00Z"/>
                <w:sz w:val="20"/>
                <w:lang w:eastAsia="ja-JP"/>
              </w:rPr>
            </w:pPr>
            <w:ins w:id="12447" w:author="Ross Norsworthy" w:date="2020-03-20T00:52:00Z">
              <w:r w:rsidRPr="00A013FD">
                <w:rPr>
                  <w:sz w:val="20"/>
                  <w:lang w:eastAsia="ja-JP"/>
                </w:rPr>
                <w:t>Logical Channel Tx</w:t>
              </w:r>
            </w:ins>
          </w:p>
        </w:tc>
        <w:tc>
          <w:tcPr>
            <w:tcW w:w="3502" w:type="pct"/>
            <w:shd w:val="clear" w:color="auto" w:fill="auto"/>
            <w:noWrap/>
            <w:vAlign w:val="bottom"/>
          </w:tcPr>
          <w:p w14:paraId="66B7D3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48" w:author="Ross Norsworthy" w:date="2020-03-20T00:52:00Z"/>
                <w:sz w:val="20"/>
                <w:lang w:eastAsia="ja-JP"/>
              </w:rPr>
            </w:pPr>
            <w:ins w:id="12449" w:author="Ross Norsworthy" w:date="2020-03-20T00:52:00Z">
              <w:r w:rsidRPr="00A013FD">
                <w:rPr>
                  <w:sz w:val="20"/>
                  <w:lang w:eastAsia="ja-JP"/>
                </w:rPr>
                <w:t>Logical Channel assigned to the session for transmission.</w:t>
              </w:r>
              <w:r w:rsidRPr="00A013FD">
                <w:rPr>
                  <w:sz w:val="20"/>
                </w:rPr>
                <w:t xml:space="preserve"> Transmission only applies to data slots.</w:t>
              </w:r>
              <w:r w:rsidRPr="00A013FD">
                <w:rPr>
                  <w:position w:val="6"/>
                  <w:sz w:val="18"/>
                </w:rPr>
                <w:t>(1)</w:t>
              </w:r>
              <w:r w:rsidRPr="00A013FD">
                <w:rPr>
                  <w:sz w:val="20"/>
                </w:rPr>
                <w:t xml:space="preserve"> LC of 255 indicates no resource.</w:t>
              </w:r>
            </w:ins>
          </w:p>
        </w:tc>
      </w:tr>
      <w:tr w:rsidR="00A013FD" w:rsidRPr="00A013FD" w14:paraId="17252E40" w14:textId="77777777" w:rsidTr="00BF604E">
        <w:trPr>
          <w:trHeight w:val="300"/>
          <w:ins w:id="12450" w:author="Ross Norsworthy" w:date="2020-03-20T00:52:00Z"/>
        </w:trPr>
        <w:tc>
          <w:tcPr>
            <w:tcW w:w="267" w:type="pct"/>
            <w:shd w:val="clear" w:color="auto" w:fill="auto"/>
            <w:noWrap/>
            <w:vAlign w:val="bottom"/>
          </w:tcPr>
          <w:p w14:paraId="097AE6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51" w:author="Ross Norsworthy" w:date="2020-03-20T00:52:00Z"/>
                <w:sz w:val="20"/>
              </w:rPr>
            </w:pPr>
            <w:ins w:id="12452" w:author="Ross Norsworthy" w:date="2020-03-20T00:52:00Z">
              <w:r w:rsidRPr="00A013FD">
                <w:rPr>
                  <w:sz w:val="20"/>
                  <w:lang w:eastAsia="ja-JP"/>
                </w:rPr>
                <w:t>6</w:t>
              </w:r>
            </w:ins>
          </w:p>
        </w:tc>
        <w:tc>
          <w:tcPr>
            <w:tcW w:w="356" w:type="pct"/>
            <w:shd w:val="clear" w:color="auto" w:fill="auto"/>
            <w:noWrap/>
            <w:vAlign w:val="bottom"/>
          </w:tcPr>
          <w:p w14:paraId="4ADE6B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53" w:author="Ross Norsworthy" w:date="2020-03-20T00:52:00Z"/>
                <w:sz w:val="20"/>
                <w:lang w:eastAsia="ja-JP"/>
              </w:rPr>
            </w:pPr>
            <w:ins w:id="12454" w:author="Ross Norsworthy" w:date="2020-03-20T00:52:00Z">
              <w:r w:rsidRPr="00A013FD">
                <w:rPr>
                  <w:sz w:val="20"/>
                  <w:lang w:eastAsia="ja-JP"/>
                </w:rPr>
                <w:t>0-255</w:t>
              </w:r>
            </w:ins>
          </w:p>
        </w:tc>
        <w:tc>
          <w:tcPr>
            <w:tcW w:w="355" w:type="pct"/>
            <w:shd w:val="clear" w:color="auto" w:fill="auto"/>
            <w:noWrap/>
            <w:vAlign w:val="bottom"/>
          </w:tcPr>
          <w:p w14:paraId="51D87F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55" w:author="Ross Norsworthy" w:date="2020-03-20T00:52:00Z"/>
                <w:sz w:val="20"/>
                <w:lang w:eastAsia="ja-JP"/>
              </w:rPr>
            </w:pPr>
            <w:ins w:id="12456" w:author="Ross Norsworthy" w:date="2020-03-20T00:52:00Z">
              <w:r w:rsidRPr="00A013FD">
                <w:rPr>
                  <w:sz w:val="20"/>
                  <w:lang w:eastAsia="ja-JP"/>
                </w:rPr>
                <w:t>1</w:t>
              </w:r>
            </w:ins>
          </w:p>
        </w:tc>
        <w:tc>
          <w:tcPr>
            <w:tcW w:w="521" w:type="pct"/>
            <w:shd w:val="clear" w:color="auto" w:fill="auto"/>
            <w:noWrap/>
            <w:vAlign w:val="bottom"/>
          </w:tcPr>
          <w:p w14:paraId="799437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57" w:author="Ross Norsworthy" w:date="2020-03-20T00:52:00Z"/>
                <w:sz w:val="20"/>
                <w:lang w:eastAsia="ja-JP"/>
              </w:rPr>
            </w:pPr>
            <w:ins w:id="12458" w:author="Ross Norsworthy" w:date="2020-03-20T00:52:00Z">
              <w:r w:rsidRPr="00A013FD">
                <w:rPr>
                  <w:sz w:val="20"/>
                  <w:lang w:eastAsia="ja-JP"/>
                </w:rPr>
                <w:t>Logical Channel Rx</w:t>
              </w:r>
            </w:ins>
          </w:p>
        </w:tc>
        <w:tc>
          <w:tcPr>
            <w:tcW w:w="3502" w:type="pct"/>
            <w:shd w:val="clear" w:color="auto" w:fill="auto"/>
            <w:noWrap/>
            <w:vAlign w:val="bottom"/>
          </w:tcPr>
          <w:p w14:paraId="4621BB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59" w:author="Ross Norsworthy" w:date="2020-03-20T00:52:00Z"/>
                <w:sz w:val="20"/>
                <w:lang w:eastAsia="ja-JP"/>
              </w:rPr>
            </w:pPr>
            <w:ins w:id="12460" w:author="Ross Norsworthy" w:date="2020-03-20T00:52:00Z">
              <w:r w:rsidRPr="00A013FD">
                <w:rPr>
                  <w:sz w:val="20"/>
                  <w:lang w:eastAsia="ja-JP"/>
                </w:rPr>
                <w:t>Logical Channel assigned to the session for reception.</w:t>
              </w:r>
              <w:r w:rsidRPr="00A013FD">
                <w:rPr>
                  <w:sz w:val="20"/>
                </w:rPr>
                <w:t xml:space="preserve"> Reception only applies to data signalling slots.</w:t>
              </w:r>
              <w:r w:rsidRPr="00A013FD">
                <w:rPr>
                  <w:position w:val="6"/>
                  <w:sz w:val="18"/>
                </w:rPr>
                <w:t>(1)</w:t>
              </w:r>
              <w:r w:rsidRPr="00A013FD">
                <w:rPr>
                  <w:sz w:val="20"/>
                </w:rPr>
                <w:t xml:space="preserve"> LC of 255 indicates no resource.</w:t>
              </w:r>
            </w:ins>
          </w:p>
        </w:tc>
      </w:tr>
      <w:tr w:rsidR="00A013FD" w:rsidRPr="00A013FD" w14:paraId="4AADF05D" w14:textId="77777777" w:rsidTr="00BF604E">
        <w:trPr>
          <w:trHeight w:val="300"/>
          <w:ins w:id="12461" w:author="Ross Norsworthy" w:date="2020-03-20T00:52:00Z"/>
        </w:trPr>
        <w:tc>
          <w:tcPr>
            <w:tcW w:w="267" w:type="pct"/>
            <w:shd w:val="clear" w:color="auto" w:fill="auto"/>
            <w:noWrap/>
            <w:vAlign w:val="bottom"/>
          </w:tcPr>
          <w:p w14:paraId="086C03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62" w:author="Ross Norsworthy" w:date="2020-03-20T00:52:00Z"/>
                <w:sz w:val="20"/>
                <w:lang w:eastAsia="ja-JP"/>
              </w:rPr>
            </w:pPr>
            <w:ins w:id="12463" w:author="Ross Norsworthy" w:date="2020-03-20T00:52:00Z">
              <w:r w:rsidRPr="00A013FD">
                <w:rPr>
                  <w:sz w:val="20"/>
                  <w:lang w:eastAsia="ja-JP"/>
                </w:rPr>
                <w:t>7</w:t>
              </w:r>
            </w:ins>
          </w:p>
        </w:tc>
        <w:tc>
          <w:tcPr>
            <w:tcW w:w="356" w:type="pct"/>
            <w:shd w:val="clear" w:color="auto" w:fill="auto"/>
            <w:noWrap/>
            <w:vAlign w:val="bottom"/>
          </w:tcPr>
          <w:p w14:paraId="32DA8B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64" w:author="Ross Norsworthy" w:date="2020-03-20T00:52:00Z"/>
                <w:sz w:val="20"/>
                <w:lang w:eastAsia="ja-JP"/>
              </w:rPr>
            </w:pPr>
            <w:ins w:id="12465" w:author="Ross Norsworthy" w:date="2020-03-20T00:52:00Z">
              <w:r w:rsidRPr="00A013FD">
                <w:rPr>
                  <w:sz w:val="20"/>
                  <w:lang w:eastAsia="ja-JP"/>
                </w:rPr>
                <w:t>0-255</w:t>
              </w:r>
            </w:ins>
          </w:p>
        </w:tc>
        <w:tc>
          <w:tcPr>
            <w:tcW w:w="355" w:type="pct"/>
            <w:shd w:val="clear" w:color="auto" w:fill="auto"/>
            <w:noWrap/>
            <w:vAlign w:val="bottom"/>
          </w:tcPr>
          <w:p w14:paraId="053766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66" w:author="Ross Norsworthy" w:date="2020-03-20T00:52:00Z"/>
                <w:sz w:val="20"/>
                <w:lang w:eastAsia="ja-JP"/>
              </w:rPr>
            </w:pPr>
            <w:ins w:id="12467" w:author="Ross Norsworthy" w:date="2020-03-20T00:52:00Z">
              <w:r w:rsidRPr="00A013FD">
                <w:rPr>
                  <w:sz w:val="20"/>
                  <w:lang w:eastAsia="ja-JP"/>
                </w:rPr>
                <w:t>1</w:t>
              </w:r>
            </w:ins>
          </w:p>
        </w:tc>
        <w:tc>
          <w:tcPr>
            <w:tcW w:w="521" w:type="pct"/>
            <w:shd w:val="clear" w:color="auto" w:fill="auto"/>
            <w:noWrap/>
            <w:vAlign w:val="bottom"/>
          </w:tcPr>
          <w:p w14:paraId="396167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68" w:author="Ross Norsworthy" w:date="2020-03-20T00:52:00Z"/>
                <w:sz w:val="20"/>
                <w:lang w:eastAsia="ja-JP"/>
              </w:rPr>
            </w:pPr>
            <w:ins w:id="12469" w:author="Ross Norsworthy" w:date="2020-03-20T00:52:00Z">
              <w:r w:rsidRPr="00A013FD">
                <w:rPr>
                  <w:sz w:val="20"/>
                  <w:lang w:eastAsia="ja-JP"/>
                </w:rPr>
                <w:t>Link ID</w:t>
              </w:r>
            </w:ins>
          </w:p>
        </w:tc>
        <w:tc>
          <w:tcPr>
            <w:tcW w:w="3502" w:type="pct"/>
            <w:shd w:val="clear" w:color="auto" w:fill="auto"/>
            <w:noWrap/>
            <w:vAlign w:val="bottom"/>
          </w:tcPr>
          <w:p w14:paraId="68CE3A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70" w:author="Ross Norsworthy" w:date="2020-03-20T00:52:00Z"/>
                <w:sz w:val="20"/>
                <w:lang w:eastAsia="ja-JP"/>
              </w:rPr>
            </w:pPr>
            <w:ins w:id="12471" w:author="Ross Norsworthy" w:date="2020-03-20T00:52:00Z">
              <w:r w:rsidRPr="00A013FD">
                <w:rPr>
                  <w:sz w:val="20"/>
                  <w:lang w:eastAsia="ja-JP"/>
                </w:rPr>
                <w:t>The link ID that must be used in the TDMA channel. This will apply to Messages 74, 75, 76 and 13.</w:t>
              </w:r>
            </w:ins>
          </w:p>
        </w:tc>
      </w:tr>
      <w:tr w:rsidR="00A013FD" w:rsidRPr="00A013FD" w14:paraId="77E9623D" w14:textId="77777777" w:rsidTr="00BF604E">
        <w:trPr>
          <w:trHeight w:val="300"/>
          <w:ins w:id="12472" w:author="Ross Norsworthy" w:date="2020-03-20T00:52:00Z"/>
        </w:trPr>
        <w:tc>
          <w:tcPr>
            <w:tcW w:w="267" w:type="pct"/>
            <w:shd w:val="clear" w:color="auto" w:fill="auto"/>
            <w:noWrap/>
            <w:vAlign w:val="bottom"/>
          </w:tcPr>
          <w:p w14:paraId="0DEB00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73" w:author="Ross Norsworthy" w:date="2020-03-20T00:52:00Z"/>
                <w:sz w:val="20"/>
                <w:lang w:eastAsia="ja-JP"/>
              </w:rPr>
            </w:pPr>
            <w:ins w:id="12474" w:author="Ross Norsworthy" w:date="2020-03-20T00:52:00Z">
              <w:r w:rsidRPr="00A013FD">
                <w:rPr>
                  <w:sz w:val="20"/>
                  <w:lang w:eastAsia="ja-JP"/>
                </w:rPr>
                <w:t>8</w:t>
              </w:r>
            </w:ins>
          </w:p>
        </w:tc>
        <w:tc>
          <w:tcPr>
            <w:tcW w:w="356" w:type="pct"/>
            <w:shd w:val="clear" w:color="auto" w:fill="auto"/>
            <w:noWrap/>
            <w:vAlign w:val="bottom"/>
          </w:tcPr>
          <w:p w14:paraId="0B8854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75" w:author="Ross Norsworthy" w:date="2020-03-20T00:52:00Z"/>
                <w:sz w:val="20"/>
                <w:lang w:eastAsia="ja-JP"/>
              </w:rPr>
            </w:pPr>
            <w:ins w:id="12476" w:author="Ross Norsworthy" w:date="2020-03-20T00:52:00Z">
              <w:r w:rsidRPr="00A013FD">
                <w:rPr>
                  <w:sz w:val="20"/>
                  <w:lang w:eastAsia="ja-JP"/>
                </w:rPr>
                <w:t>1-255</w:t>
              </w:r>
            </w:ins>
          </w:p>
        </w:tc>
        <w:tc>
          <w:tcPr>
            <w:tcW w:w="355" w:type="pct"/>
            <w:shd w:val="clear" w:color="auto" w:fill="auto"/>
            <w:noWrap/>
            <w:vAlign w:val="bottom"/>
          </w:tcPr>
          <w:p w14:paraId="081EF7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77" w:author="Ross Norsworthy" w:date="2020-03-20T00:52:00Z"/>
                <w:sz w:val="20"/>
                <w:lang w:eastAsia="ja-JP"/>
              </w:rPr>
            </w:pPr>
            <w:ins w:id="12478" w:author="Ross Norsworthy" w:date="2020-03-20T00:52:00Z">
              <w:r w:rsidRPr="00A013FD">
                <w:rPr>
                  <w:sz w:val="20"/>
                  <w:lang w:eastAsia="ja-JP"/>
                </w:rPr>
                <w:t>1</w:t>
              </w:r>
            </w:ins>
          </w:p>
        </w:tc>
        <w:tc>
          <w:tcPr>
            <w:tcW w:w="521" w:type="pct"/>
            <w:shd w:val="clear" w:color="auto" w:fill="auto"/>
            <w:noWrap/>
            <w:vAlign w:val="bottom"/>
          </w:tcPr>
          <w:p w14:paraId="26FADE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79" w:author="Ross Norsworthy" w:date="2020-03-20T00:52:00Z"/>
                <w:sz w:val="20"/>
                <w:lang w:eastAsia="ja-JP"/>
              </w:rPr>
            </w:pPr>
            <w:ins w:id="12480" w:author="Ross Norsworthy" w:date="2020-03-20T00:52:00Z">
              <w:r w:rsidRPr="00A013FD">
                <w:rPr>
                  <w:sz w:val="20"/>
                  <w:lang w:eastAsia="ja-JP"/>
                </w:rPr>
                <w:t>TDMA frame delay</w:t>
              </w:r>
            </w:ins>
          </w:p>
        </w:tc>
        <w:tc>
          <w:tcPr>
            <w:tcW w:w="3502" w:type="pct"/>
            <w:shd w:val="clear" w:color="auto" w:fill="auto"/>
            <w:noWrap/>
            <w:vAlign w:val="bottom"/>
          </w:tcPr>
          <w:p w14:paraId="014966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81" w:author="Ross Norsworthy" w:date="2020-03-20T00:52:00Z"/>
                <w:sz w:val="20"/>
                <w:lang w:eastAsia="ja-JP"/>
              </w:rPr>
            </w:pPr>
            <w:ins w:id="12482" w:author="Ross Norsworthy" w:date="2020-03-20T00:52:00Z">
              <w:r w:rsidRPr="00A013FD">
                <w:rPr>
                  <w:sz w:val="20"/>
                  <w:lang w:eastAsia="ja-JP"/>
                </w:rPr>
                <w:t>The number of TDMA frames to delay before the resource may be used. Resource may only be assigned from the start of the next TDMA frame.  Default 1.</w:t>
              </w:r>
              <w:r w:rsidRPr="00A013FD">
                <w:rPr>
                  <w:position w:val="6"/>
                  <w:sz w:val="18"/>
                </w:rPr>
                <w:t xml:space="preserve"> (2)</w:t>
              </w:r>
            </w:ins>
            <w:ins w:id="12483" w:author="Johnny Schultz" w:date="2020-04-17T12:17:00Z">
              <w:r w:rsidRPr="00A013FD">
                <w:rPr>
                  <w:position w:val="6"/>
                  <w:sz w:val="18"/>
                </w:rPr>
                <w:t xml:space="preserve"> (3)</w:t>
              </w:r>
            </w:ins>
          </w:p>
        </w:tc>
      </w:tr>
      <w:tr w:rsidR="00A013FD" w:rsidRPr="00A013FD" w14:paraId="07984372" w14:textId="77777777" w:rsidTr="00BF604E">
        <w:trPr>
          <w:trHeight w:val="300"/>
          <w:ins w:id="12484" w:author="Ross Norsworthy" w:date="2020-03-20T00:52:00Z"/>
        </w:trPr>
        <w:tc>
          <w:tcPr>
            <w:tcW w:w="267" w:type="pct"/>
            <w:shd w:val="clear" w:color="auto" w:fill="auto"/>
            <w:noWrap/>
            <w:vAlign w:val="bottom"/>
          </w:tcPr>
          <w:p w14:paraId="4F6AB7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85" w:author="Ross Norsworthy" w:date="2020-03-20T00:52:00Z"/>
                <w:sz w:val="20"/>
                <w:vertAlign w:val="superscript"/>
                <w:lang w:eastAsia="ja-JP"/>
              </w:rPr>
            </w:pPr>
            <w:ins w:id="12486" w:author="Ross Norsworthy" w:date="2020-03-20T00:52:00Z">
              <w:r w:rsidRPr="00A013FD">
                <w:rPr>
                  <w:sz w:val="20"/>
                  <w:lang w:eastAsia="ja-JP"/>
                </w:rPr>
                <w:t>9</w:t>
              </w:r>
              <w:r w:rsidRPr="00A013FD">
                <w:rPr>
                  <w:sz w:val="20"/>
                  <w:vertAlign w:val="superscript"/>
                  <w:lang w:eastAsia="ja-JP"/>
                </w:rPr>
                <w:t>(4)</w:t>
              </w:r>
            </w:ins>
          </w:p>
        </w:tc>
        <w:tc>
          <w:tcPr>
            <w:tcW w:w="356" w:type="pct"/>
            <w:shd w:val="clear" w:color="auto" w:fill="auto"/>
            <w:noWrap/>
            <w:vAlign w:val="bottom"/>
          </w:tcPr>
          <w:p w14:paraId="4C103E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87" w:author="Ross Norsworthy" w:date="2020-03-20T00:52:00Z"/>
                <w:sz w:val="20"/>
                <w:lang w:eastAsia="ja-JP"/>
              </w:rPr>
            </w:pPr>
            <w:ins w:id="12488" w:author="Ross Norsworthy" w:date="2020-03-20T00:52:00Z">
              <w:r w:rsidRPr="00A013FD">
                <w:rPr>
                  <w:sz w:val="20"/>
                  <w:lang w:eastAsia="ja-JP"/>
                </w:rPr>
                <w:t>0</w:t>
              </w:r>
            </w:ins>
          </w:p>
        </w:tc>
        <w:tc>
          <w:tcPr>
            <w:tcW w:w="355" w:type="pct"/>
            <w:shd w:val="clear" w:color="auto" w:fill="auto"/>
            <w:noWrap/>
            <w:vAlign w:val="bottom"/>
          </w:tcPr>
          <w:p w14:paraId="2644B4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89" w:author="Ross Norsworthy" w:date="2020-03-20T00:52:00Z"/>
                <w:sz w:val="20"/>
                <w:lang w:eastAsia="ja-JP"/>
              </w:rPr>
            </w:pPr>
            <w:ins w:id="12490" w:author="Ross Norsworthy" w:date="2020-03-20T00:52:00Z">
              <w:r w:rsidRPr="00A013FD">
                <w:rPr>
                  <w:sz w:val="20"/>
                  <w:lang w:eastAsia="ja-JP"/>
                </w:rPr>
                <w:t>1</w:t>
              </w:r>
            </w:ins>
          </w:p>
        </w:tc>
        <w:tc>
          <w:tcPr>
            <w:tcW w:w="521" w:type="pct"/>
            <w:shd w:val="clear" w:color="auto" w:fill="auto"/>
            <w:noWrap/>
            <w:vAlign w:val="bottom"/>
          </w:tcPr>
          <w:p w14:paraId="34DDCC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91" w:author="Ross Norsworthy" w:date="2020-03-20T00:52:00Z"/>
                <w:sz w:val="20"/>
                <w:lang w:eastAsia="ja-JP"/>
              </w:rPr>
            </w:pPr>
            <w:ins w:id="12492" w:author="Ross Norsworthy" w:date="2020-03-20T00:52:00Z">
              <w:r w:rsidRPr="00A013FD">
                <w:rPr>
                  <w:sz w:val="20"/>
                  <w:lang w:eastAsia="ja-JP"/>
                </w:rPr>
                <w:t>Session ID</w:t>
              </w:r>
            </w:ins>
          </w:p>
        </w:tc>
        <w:tc>
          <w:tcPr>
            <w:tcW w:w="3502" w:type="pct"/>
            <w:shd w:val="clear" w:color="auto" w:fill="auto"/>
            <w:noWrap/>
            <w:vAlign w:val="bottom"/>
          </w:tcPr>
          <w:p w14:paraId="3BECD4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93" w:author="Ross Norsworthy" w:date="2020-03-20T00:52:00Z"/>
                <w:sz w:val="20"/>
                <w:lang w:eastAsia="ja-JP"/>
              </w:rPr>
            </w:pPr>
            <w:ins w:id="12494" w:author="Ross Norsworthy" w:date="2020-03-20T00:52:00Z">
              <w:r w:rsidRPr="00A013FD">
                <w:rPr>
                  <w:sz w:val="20"/>
                </w:rPr>
                <w:t>Session ID.</w:t>
              </w:r>
            </w:ins>
          </w:p>
        </w:tc>
      </w:tr>
      <w:tr w:rsidR="00A013FD" w:rsidRPr="00A013FD" w14:paraId="3A3AA112" w14:textId="77777777" w:rsidTr="00BF604E">
        <w:trPr>
          <w:trHeight w:val="300"/>
          <w:ins w:id="12495" w:author="Ross Norsworthy" w:date="2020-03-20T00:52:00Z"/>
        </w:trPr>
        <w:tc>
          <w:tcPr>
            <w:tcW w:w="267" w:type="pct"/>
            <w:shd w:val="clear" w:color="auto" w:fill="auto"/>
            <w:noWrap/>
            <w:vAlign w:val="bottom"/>
          </w:tcPr>
          <w:p w14:paraId="776020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96" w:author="Ross Norsworthy" w:date="2020-03-20T00:52:00Z"/>
                <w:sz w:val="20"/>
                <w:lang w:eastAsia="ja-JP"/>
              </w:rPr>
            </w:pPr>
            <w:ins w:id="12497" w:author="Ross Norsworthy" w:date="2020-03-20T00:52:00Z">
              <w:r w:rsidRPr="00A013FD">
                <w:rPr>
                  <w:sz w:val="20"/>
                  <w:lang w:eastAsia="ja-JP"/>
                </w:rPr>
                <w:t>10</w:t>
              </w:r>
            </w:ins>
          </w:p>
        </w:tc>
        <w:tc>
          <w:tcPr>
            <w:tcW w:w="356" w:type="pct"/>
            <w:shd w:val="clear" w:color="auto" w:fill="auto"/>
            <w:noWrap/>
            <w:vAlign w:val="bottom"/>
          </w:tcPr>
          <w:p w14:paraId="3DD99D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498" w:author="Ross Norsworthy" w:date="2020-03-20T00:52:00Z"/>
                <w:sz w:val="20"/>
                <w:lang w:eastAsia="ja-JP"/>
              </w:rPr>
            </w:pPr>
            <w:ins w:id="12499" w:author="Ross Norsworthy" w:date="2020-03-20T00:52:00Z">
              <w:r w:rsidRPr="00A013FD">
                <w:rPr>
                  <w:sz w:val="20"/>
                  <w:lang w:eastAsia="ja-JP"/>
                </w:rPr>
                <w:t>0-255</w:t>
              </w:r>
            </w:ins>
          </w:p>
        </w:tc>
        <w:tc>
          <w:tcPr>
            <w:tcW w:w="355" w:type="pct"/>
            <w:shd w:val="clear" w:color="auto" w:fill="auto"/>
            <w:noWrap/>
            <w:vAlign w:val="bottom"/>
          </w:tcPr>
          <w:p w14:paraId="60884B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00" w:author="Ross Norsworthy" w:date="2020-03-20T00:52:00Z"/>
                <w:sz w:val="20"/>
                <w:lang w:eastAsia="ja-JP"/>
              </w:rPr>
            </w:pPr>
            <w:ins w:id="12501" w:author="Ross Norsworthy" w:date="2020-03-20T00:52:00Z">
              <w:r w:rsidRPr="00A013FD">
                <w:rPr>
                  <w:sz w:val="20"/>
                  <w:lang w:eastAsia="ja-JP"/>
                </w:rPr>
                <w:t>1</w:t>
              </w:r>
            </w:ins>
          </w:p>
        </w:tc>
        <w:tc>
          <w:tcPr>
            <w:tcW w:w="521" w:type="pct"/>
            <w:shd w:val="clear" w:color="auto" w:fill="auto"/>
            <w:noWrap/>
            <w:vAlign w:val="bottom"/>
          </w:tcPr>
          <w:p w14:paraId="67C6ED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02" w:author="Ross Norsworthy" w:date="2020-03-20T00:52:00Z"/>
                <w:sz w:val="20"/>
                <w:lang w:eastAsia="ja-JP"/>
              </w:rPr>
            </w:pPr>
            <w:ins w:id="12503" w:author="Ross Norsworthy" w:date="2020-03-20T00:52:00Z">
              <w:r w:rsidRPr="00A013FD">
                <w:rPr>
                  <w:sz w:val="20"/>
                  <w:lang w:eastAsia="ja-JP"/>
                </w:rPr>
                <w:t>CQI</w:t>
              </w:r>
            </w:ins>
          </w:p>
        </w:tc>
        <w:tc>
          <w:tcPr>
            <w:tcW w:w="3502" w:type="pct"/>
            <w:shd w:val="clear" w:color="auto" w:fill="auto"/>
            <w:noWrap/>
            <w:vAlign w:val="bottom"/>
          </w:tcPr>
          <w:p w14:paraId="55946D86" w14:textId="1A27A370"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04" w:author="Ross Norsworthy" w:date="2020-03-20T00:52:00Z"/>
                <w:sz w:val="20"/>
                <w:lang w:eastAsia="ja-JP"/>
              </w:rPr>
            </w:pPr>
            <w:ins w:id="12505" w:author="Ross Norsworthy" w:date="2020-03-20T00:52:00Z">
              <w:r w:rsidRPr="00A013FD">
                <w:rPr>
                  <w:sz w:val="20"/>
                </w:rPr>
                <w:t xml:space="preserve">Received Channel Quality Indicator as defined in </w:t>
              </w:r>
              <w:del w:id="12506" w:author="USA Editor 2021" w:date="2020-12-11T14:09:00Z">
                <w:r w:rsidRPr="00F447FE" w:rsidDel="00F447FE">
                  <w:rPr>
                    <w:sz w:val="20"/>
                    <w:highlight w:val="green"/>
                    <w:rPrChange w:id="12507" w:author="USA Editor 2021" w:date="2020-12-11T14:09:00Z">
                      <w:rPr>
                        <w:sz w:val="20"/>
                      </w:rPr>
                    </w:rPrChange>
                  </w:rPr>
                  <w:delText>A</w:delText>
                </w:r>
              </w:del>
            </w:ins>
            <w:ins w:id="12508" w:author="USA Editor 2021" w:date="2020-12-11T14:09:00Z">
              <w:r w:rsidR="00F447FE" w:rsidRPr="00F447FE">
                <w:rPr>
                  <w:highlight w:val="green"/>
                  <w:lang w:val="en-US"/>
                  <w:rPrChange w:id="12509" w:author="USA Editor 2021" w:date="2020-12-11T14:09:00Z">
                    <w:rPr>
                      <w:lang w:val="en-US"/>
                    </w:rPr>
                  </w:rPrChange>
                </w:rPr>
                <w:t>§</w:t>
              </w:r>
            </w:ins>
            <w:ins w:id="12510" w:author="Ross Norsworthy" w:date="2020-03-20T00:52:00Z">
              <w:r w:rsidRPr="00A013FD">
                <w:rPr>
                  <w:sz w:val="20"/>
                </w:rPr>
                <w:t xml:space="preserve"> 1.2.8</w:t>
              </w:r>
            </w:ins>
            <w:ins w:id="12511" w:author="USA Editor 2021" w:date="2020-12-11T14:09:00Z">
              <w:r w:rsidR="00F447FE">
                <w:rPr>
                  <w:sz w:val="20"/>
                </w:rPr>
                <w:t xml:space="preserve"> </w:t>
              </w:r>
              <w:r w:rsidR="00F447FE" w:rsidRPr="00F447FE">
                <w:rPr>
                  <w:sz w:val="20"/>
                  <w:highlight w:val="green"/>
                </w:rPr>
                <w:t>Annex 2.</w:t>
              </w:r>
            </w:ins>
          </w:p>
        </w:tc>
      </w:tr>
    </w:tbl>
    <w:p w14:paraId="7641FEE3" w14:textId="77777777" w:rsidR="00A013FD" w:rsidRPr="00A013FD" w:rsidRDefault="00A013FD" w:rsidP="001F3A20">
      <w:pPr>
        <w:pStyle w:val="Tablefin"/>
        <w:rPr>
          <w:ins w:id="12512" w:author="Ross Norsworthy" w:date="2020-03-20T00:52:00Z"/>
        </w:rPr>
      </w:pPr>
    </w:p>
    <w:p w14:paraId="5CDC3204" w14:textId="77777777" w:rsidR="00A013FD" w:rsidRPr="00A013FD" w:rsidRDefault="00A013FD" w:rsidP="00A013FD">
      <w:pPr>
        <w:rPr>
          <w:ins w:id="12513" w:author="Ross Norsworthy" w:date="2020-03-20T00:52:00Z"/>
        </w:rPr>
      </w:pPr>
      <w:ins w:id="12514" w:author="Ross Norsworthy" w:date="2020-03-20T00:52:00Z">
        <w:r w:rsidRPr="00A013FD">
          <w:t>Notes:</w:t>
        </w:r>
      </w:ins>
    </w:p>
    <w:p w14:paraId="06779E7F" w14:textId="77777777" w:rsidR="00A013FD" w:rsidRPr="00A013FD" w:rsidRDefault="00A013FD" w:rsidP="00A013FD">
      <w:pPr>
        <w:rPr>
          <w:ins w:id="12515" w:author="Ross Norsworthy" w:date="2020-03-20T00:52:00Z"/>
        </w:rPr>
      </w:pPr>
      <w:ins w:id="12516" w:author="Ross Norsworthy" w:date="2020-03-20T00:52:00Z">
        <w:r w:rsidRPr="00A013FD">
          <w:rPr>
            <w:vertAlign w:val="superscript"/>
          </w:rPr>
          <w:t>(1)</w:t>
        </w:r>
        <w:r w:rsidRPr="00A013FD">
          <w:t xml:space="preserve"> The resource allocation message will always be sent on the signalling channel when being sent in response to a Resource Request (#90) message and will always be sent in the assigned TDMA channel when sent in response to a Continuation Fragment (#75). When the Resource Allocation message is being sent in the assigned TDMA channel, then the message must be transmitted in the same VDE packet as the Ack (#13) message. See Fragment Continuation for more details.</w:t>
        </w:r>
      </w:ins>
    </w:p>
    <w:p w14:paraId="360815DA" w14:textId="77777777" w:rsidR="00A013FD" w:rsidRPr="00A013FD" w:rsidRDefault="00A013FD" w:rsidP="00A013FD">
      <w:pPr>
        <w:rPr>
          <w:ins w:id="12517" w:author="Ross Norsworthy" w:date="2020-03-20T00:52:00Z"/>
          <w:vertAlign w:val="superscript"/>
        </w:rPr>
      </w:pPr>
      <w:ins w:id="12518" w:author="Ross Norsworthy" w:date="2020-03-20T00:52:00Z">
        <w:r w:rsidRPr="00A013FD">
          <w:rPr>
            <w:vertAlign w:val="superscript"/>
          </w:rPr>
          <w:t>(2)</w:t>
        </w:r>
        <w:r w:rsidRPr="00A013FD">
          <w:t xml:space="preserve"> When assigning a Logical Channel, then both the Logical Channel Tx and the Logical Channel Rx must have identical TDMA channel numbers. The assigned LCs may have the same Physical Channels for simplex communication and different Physical Channels for duplex communication. </w:t>
        </w:r>
      </w:ins>
    </w:p>
    <w:p w14:paraId="6F3B0A02" w14:textId="77777777" w:rsidR="00A013FD" w:rsidRPr="00A013FD" w:rsidRDefault="00A013FD" w:rsidP="00A013FD">
      <w:pPr>
        <w:rPr>
          <w:ins w:id="12519" w:author="Ross Norsworthy" w:date="2020-03-20T00:52:00Z"/>
        </w:rPr>
      </w:pPr>
      <w:ins w:id="12520" w:author="Ross Norsworthy" w:date="2020-03-20T00:52:00Z">
        <w:r w:rsidRPr="00A013FD">
          <w:rPr>
            <w:vertAlign w:val="superscript"/>
          </w:rPr>
          <w:t>(3)</w:t>
        </w:r>
        <w:r w:rsidRPr="00A013FD">
          <w:t xml:space="preserve"> The TDMA frame delay allows for the efficient transferral of Logical Channels from one vessel to another with as little as possible wasting of slots.</w:t>
        </w:r>
      </w:ins>
    </w:p>
    <w:p w14:paraId="46FBE94F" w14:textId="77777777" w:rsidR="00A013FD" w:rsidRPr="00A013FD" w:rsidRDefault="00A013FD" w:rsidP="00A013FD">
      <w:pPr>
        <w:rPr>
          <w:ins w:id="12521" w:author="Ross Norsworthy" w:date="2020-03-20T00:52:00Z"/>
        </w:rPr>
      </w:pPr>
      <w:ins w:id="12522" w:author="Ross Norsworthy" w:date="2020-03-20T00:52:00Z">
        <w:r w:rsidRPr="00A013FD">
          <w:rPr>
            <w:vertAlign w:val="superscript"/>
          </w:rPr>
          <w:t>(4)</w:t>
        </w:r>
        <w:r w:rsidRPr="00A013FD">
          <w:t>The Session ID is reserved for future use.</w:t>
        </w:r>
      </w:ins>
    </w:p>
    <w:p w14:paraId="49325BD5" w14:textId="4133A693" w:rsidR="00A013FD" w:rsidRPr="00A25A13" w:rsidRDefault="009E7339" w:rsidP="00FB5ADE">
      <w:pPr>
        <w:pStyle w:val="Heading3"/>
        <w:rPr>
          <w:ins w:id="12523" w:author="Ross Norsworthy" w:date="2020-03-20T00:52:00Z"/>
          <w:rFonts w:eastAsiaTheme="minorHAnsi"/>
        </w:rPr>
      </w:pPr>
      <w:bookmarkStart w:id="12524" w:name="_Toc35545408"/>
      <w:ins w:id="12525" w:author="Song, Xiaojing" w:date="2020-08-21T13:47:00Z">
        <w:del w:id="12526" w:author="USA Editor 2021" w:date="2020-12-11T14:10:00Z">
          <w:r w:rsidRPr="00F447FE" w:rsidDel="00F447FE">
            <w:rPr>
              <w:rFonts w:eastAsiaTheme="minorHAnsi"/>
              <w:caps/>
              <w:highlight w:val="green"/>
            </w:rPr>
            <w:delText>C</w:delText>
          </w:r>
          <w:r w:rsidDel="00F447FE">
            <w:rPr>
              <w:rFonts w:eastAsiaTheme="minorHAnsi"/>
              <w:caps/>
            </w:rPr>
            <w:delText xml:space="preserve"> </w:delText>
          </w:r>
        </w:del>
      </w:ins>
      <w:ins w:id="12527" w:author="Song, Xiaojing" w:date="2020-08-24T12:41:00Z">
        <w:r w:rsidR="00983074">
          <w:rPr>
            <w:rFonts w:eastAsiaTheme="minorHAnsi"/>
            <w:caps/>
          </w:rPr>
          <w:t>4</w:t>
        </w:r>
      </w:ins>
      <w:ins w:id="12528" w:author="Song, Xiaojing" w:date="2020-08-21T13:47:00Z">
        <w:r>
          <w:rPr>
            <w:rFonts w:eastAsiaTheme="minorHAnsi"/>
            <w:caps/>
          </w:rPr>
          <w:t>.9.3</w:t>
        </w:r>
        <w:r>
          <w:rPr>
            <w:rFonts w:eastAsiaTheme="minorHAnsi"/>
            <w:caps/>
          </w:rPr>
          <w:tab/>
        </w:r>
      </w:ins>
      <w:ins w:id="12529" w:author="Ross Norsworthy" w:date="2020-03-20T00:52:00Z">
        <w:r w:rsidR="00A013FD" w:rsidRPr="00A25A13">
          <w:rPr>
            <w:rFonts w:eastAsiaTheme="minorHAnsi"/>
          </w:rPr>
          <w:t>Ack/Nack</w:t>
        </w:r>
        <w:bookmarkEnd w:id="12524"/>
      </w:ins>
    </w:p>
    <w:p w14:paraId="2BF9D5F1" w14:textId="56A2ABEA" w:rsidR="0051538E" w:rsidRDefault="00A013FD" w:rsidP="00081571">
      <w:pPr>
        <w:pStyle w:val="TableNo"/>
        <w:rPr>
          <w:lang w:val="en-US"/>
        </w:rPr>
      </w:pPr>
      <w:bookmarkStart w:id="12530" w:name="_Toc35546135"/>
      <w:ins w:id="12531" w:author="Ross Norsworthy" w:date="2020-03-20T00:52:00Z">
        <w:r w:rsidRPr="00A013FD">
          <w:rPr>
            <w:lang w:val="en-US"/>
          </w:rPr>
          <w:t xml:space="preserve">Table </w:t>
        </w:r>
      </w:ins>
      <w:ins w:id="12532" w:author="USA Editor 2021" w:date="2021-01-07T11:41:00Z">
        <w:r w:rsidR="005F28B1" w:rsidRPr="005F28B1">
          <w:rPr>
            <w:highlight w:val="green"/>
            <w:lang w:val="en-US"/>
          </w:rPr>
          <w:t>36</w:t>
        </w:r>
      </w:ins>
      <w:ins w:id="12533" w:author="Ross Norsworthy" w:date="2020-03-20T00:52:00Z">
        <w:del w:id="12534" w:author="USA Editor 2021" w:date="2021-01-07T11:41:00Z">
          <w:r w:rsidRPr="005F28B1" w:rsidDel="005F28B1">
            <w:rPr>
              <w:highlight w:val="green"/>
              <w:lang w:val="en-US"/>
            </w:rPr>
            <w:delText>37</w:delText>
          </w:r>
        </w:del>
      </w:ins>
    </w:p>
    <w:p w14:paraId="2A91570B" w14:textId="77777777" w:rsidR="00A013FD" w:rsidRPr="00A013FD" w:rsidRDefault="00A013FD" w:rsidP="00970510">
      <w:pPr>
        <w:pStyle w:val="Tabletitle"/>
        <w:rPr>
          <w:ins w:id="12535" w:author="Ross Norsworthy" w:date="2020-03-20T00:52:00Z"/>
          <w:lang w:val="en-US"/>
        </w:rPr>
      </w:pPr>
      <w:ins w:id="12536" w:author="Ross Norsworthy" w:date="2020-03-20T00:52:00Z">
        <w:r w:rsidRPr="00A013FD">
          <w:rPr>
            <w:lang w:val="en-US"/>
          </w:rPr>
          <w:t>ACK/NACK</w:t>
        </w:r>
        <w:bookmarkEnd w:id="12530"/>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83"/>
        <w:gridCol w:w="1022"/>
        <w:gridCol w:w="815"/>
        <w:gridCol w:w="1356"/>
        <w:gridCol w:w="5853"/>
      </w:tblGrid>
      <w:tr w:rsidR="00A013FD" w:rsidRPr="00A013FD" w14:paraId="35DD555C" w14:textId="77777777" w:rsidTr="00BF604E">
        <w:trPr>
          <w:trHeight w:val="300"/>
          <w:ins w:id="12537" w:author="Ross Norsworthy" w:date="2020-03-20T00:52:00Z"/>
        </w:trPr>
        <w:tc>
          <w:tcPr>
            <w:tcW w:w="5000" w:type="pct"/>
            <w:gridSpan w:val="5"/>
            <w:shd w:val="clear" w:color="auto" w:fill="00558C"/>
            <w:noWrap/>
            <w:vAlign w:val="center"/>
          </w:tcPr>
          <w:p w14:paraId="24C50854" w14:textId="77777777" w:rsidR="00A013FD" w:rsidRPr="00A013FD" w:rsidRDefault="00A013FD" w:rsidP="00A013FD">
            <w:pPr>
              <w:keepNext/>
              <w:keepLines/>
              <w:spacing w:before="80" w:after="80"/>
              <w:jc w:val="center"/>
              <w:rPr>
                <w:ins w:id="12538" w:author="Ross Norsworthy" w:date="2020-03-20T00:52:00Z"/>
                <w:rFonts w:ascii="Times New Roman Bold" w:hAnsi="Times New Roman Bold" w:cs="Times New Roman Bold"/>
                <w:b/>
                <w:sz w:val="20"/>
              </w:rPr>
            </w:pPr>
            <w:ins w:id="12539" w:author="Ross Norsworthy" w:date="2020-03-20T00:52:00Z">
              <w:r w:rsidRPr="00A013FD">
                <w:rPr>
                  <w:rFonts w:ascii="Times New Roman Bold" w:hAnsi="Times New Roman Bold" w:cs="Times New Roman Bold"/>
                  <w:b/>
                  <w:sz w:val="20"/>
                </w:rPr>
                <w:t>ACK/NACK</w:t>
              </w:r>
            </w:ins>
          </w:p>
        </w:tc>
      </w:tr>
      <w:tr w:rsidR="00A013FD" w:rsidRPr="00A013FD" w14:paraId="79B60B3F" w14:textId="77777777" w:rsidTr="00A25A13">
        <w:trPr>
          <w:trHeight w:val="300"/>
          <w:ins w:id="12540" w:author="Ross Norsworthy" w:date="2020-03-20T00:52:00Z"/>
        </w:trPr>
        <w:tc>
          <w:tcPr>
            <w:tcW w:w="303" w:type="pct"/>
            <w:shd w:val="clear" w:color="auto" w:fill="00558C"/>
            <w:noWrap/>
            <w:vAlign w:val="center"/>
          </w:tcPr>
          <w:p w14:paraId="072071E8" w14:textId="77777777" w:rsidR="00A013FD" w:rsidRPr="00A013FD" w:rsidRDefault="00A013FD" w:rsidP="00A013FD">
            <w:pPr>
              <w:keepNext/>
              <w:keepLines/>
              <w:spacing w:before="80" w:after="80"/>
              <w:jc w:val="center"/>
              <w:rPr>
                <w:ins w:id="12541" w:author="Ross Norsworthy" w:date="2020-03-20T00:52:00Z"/>
                <w:rFonts w:ascii="Times New Roman Bold" w:hAnsi="Times New Roman Bold" w:cs="Times New Roman Bold"/>
                <w:b/>
                <w:sz w:val="20"/>
              </w:rPr>
            </w:pPr>
            <w:ins w:id="12542" w:author="Ross Norsworthy" w:date="2020-03-20T00:52:00Z">
              <w:r w:rsidRPr="00A013FD">
                <w:rPr>
                  <w:rFonts w:ascii="Times New Roman Bold" w:hAnsi="Times New Roman Bold" w:cs="Times New Roman Bold"/>
                  <w:b/>
                  <w:sz w:val="20"/>
                </w:rPr>
                <w:t>Field no</w:t>
              </w:r>
            </w:ins>
          </w:p>
        </w:tc>
        <w:tc>
          <w:tcPr>
            <w:tcW w:w="531" w:type="pct"/>
            <w:shd w:val="clear" w:color="auto" w:fill="00558C"/>
            <w:noWrap/>
            <w:vAlign w:val="center"/>
          </w:tcPr>
          <w:p w14:paraId="02BE8FB3" w14:textId="77777777" w:rsidR="00A013FD" w:rsidRPr="00A013FD" w:rsidRDefault="00A013FD" w:rsidP="00A013FD">
            <w:pPr>
              <w:keepNext/>
              <w:keepLines/>
              <w:spacing w:before="80" w:after="80"/>
              <w:jc w:val="center"/>
              <w:rPr>
                <w:ins w:id="12543" w:author="Ross Norsworthy" w:date="2020-03-20T00:52:00Z"/>
                <w:rFonts w:ascii="Times New Roman Bold" w:hAnsi="Times New Roman Bold" w:cs="Times New Roman Bold"/>
                <w:b/>
                <w:sz w:val="20"/>
              </w:rPr>
            </w:pPr>
            <w:ins w:id="12544" w:author="Ross Norsworthy" w:date="2020-03-20T00:52:00Z">
              <w:r w:rsidRPr="00A013FD">
                <w:rPr>
                  <w:rFonts w:ascii="Times New Roman Bold" w:hAnsi="Times New Roman Bold" w:cs="Times New Roman Bold"/>
                  <w:b/>
                  <w:sz w:val="20"/>
                </w:rPr>
                <w:t>Value (Dec)</w:t>
              </w:r>
            </w:ins>
          </w:p>
        </w:tc>
        <w:tc>
          <w:tcPr>
            <w:tcW w:w="423" w:type="pct"/>
            <w:shd w:val="clear" w:color="auto" w:fill="00558C"/>
            <w:noWrap/>
            <w:vAlign w:val="center"/>
          </w:tcPr>
          <w:p w14:paraId="639B8544" w14:textId="77777777" w:rsidR="00A013FD" w:rsidRPr="00A013FD" w:rsidRDefault="00A013FD" w:rsidP="00A013FD">
            <w:pPr>
              <w:keepNext/>
              <w:keepLines/>
              <w:spacing w:before="80" w:after="80"/>
              <w:jc w:val="center"/>
              <w:rPr>
                <w:ins w:id="12545" w:author="Ross Norsworthy" w:date="2020-03-20T00:52:00Z"/>
                <w:rFonts w:ascii="Times New Roman Bold" w:hAnsi="Times New Roman Bold" w:cs="Times New Roman Bold"/>
                <w:b/>
                <w:sz w:val="20"/>
              </w:rPr>
            </w:pPr>
            <w:ins w:id="12546" w:author="Ross Norsworthy" w:date="2020-03-20T00:52:00Z">
              <w:r w:rsidRPr="00A013FD">
                <w:rPr>
                  <w:rFonts w:ascii="Times New Roman Bold" w:hAnsi="Times New Roman Bold" w:cs="Times New Roman Bold"/>
                  <w:b/>
                  <w:sz w:val="20"/>
                </w:rPr>
                <w:t>Size (Bytes)</w:t>
              </w:r>
            </w:ins>
          </w:p>
        </w:tc>
        <w:tc>
          <w:tcPr>
            <w:tcW w:w="704" w:type="pct"/>
            <w:shd w:val="clear" w:color="auto" w:fill="00558C"/>
            <w:noWrap/>
            <w:vAlign w:val="center"/>
          </w:tcPr>
          <w:p w14:paraId="6054673B" w14:textId="77777777" w:rsidR="00A013FD" w:rsidRPr="00A013FD" w:rsidRDefault="00A013FD" w:rsidP="00A013FD">
            <w:pPr>
              <w:keepNext/>
              <w:keepLines/>
              <w:spacing w:before="80" w:after="80"/>
              <w:jc w:val="center"/>
              <w:rPr>
                <w:ins w:id="12547" w:author="Ross Norsworthy" w:date="2020-03-20T00:52:00Z"/>
                <w:rFonts w:ascii="Times New Roman Bold" w:hAnsi="Times New Roman Bold" w:cs="Times New Roman Bold"/>
                <w:b/>
                <w:sz w:val="20"/>
              </w:rPr>
            </w:pPr>
            <w:ins w:id="12548" w:author="Ross Norsworthy" w:date="2020-03-20T09:43:00Z">
              <w:r w:rsidRPr="00A013FD">
                <w:rPr>
                  <w:rFonts w:ascii="Times New Roman Bold" w:hAnsi="Times New Roman Bold" w:cs="Times New Roman Bold"/>
                  <w:b/>
                  <w:sz w:val="20"/>
                </w:rPr>
                <w:t>Content</w:t>
              </w:r>
            </w:ins>
          </w:p>
        </w:tc>
        <w:tc>
          <w:tcPr>
            <w:tcW w:w="3039" w:type="pct"/>
            <w:shd w:val="clear" w:color="auto" w:fill="4F81BD" w:themeFill="accent1"/>
            <w:noWrap/>
            <w:vAlign w:val="center"/>
          </w:tcPr>
          <w:p w14:paraId="21093800" w14:textId="77777777" w:rsidR="00A013FD" w:rsidRPr="00A013FD" w:rsidRDefault="00A013FD" w:rsidP="00A013FD">
            <w:pPr>
              <w:keepNext/>
              <w:keepLines/>
              <w:spacing w:before="80" w:after="80"/>
              <w:jc w:val="center"/>
              <w:rPr>
                <w:ins w:id="12549" w:author="Ross Norsworthy" w:date="2020-03-20T00:52:00Z"/>
                <w:rFonts w:ascii="Times New Roman Bold" w:hAnsi="Times New Roman Bold" w:cs="Times New Roman Bold"/>
                <w:b/>
                <w:sz w:val="20"/>
              </w:rPr>
            </w:pPr>
          </w:p>
        </w:tc>
      </w:tr>
      <w:tr w:rsidR="00A013FD" w:rsidRPr="00A013FD" w14:paraId="183EB1D9" w14:textId="77777777" w:rsidTr="00A25A13">
        <w:trPr>
          <w:trHeight w:val="300"/>
          <w:ins w:id="12550" w:author="Ross Norsworthy" w:date="2020-03-20T00:52:00Z"/>
        </w:trPr>
        <w:tc>
          <w:tcPr>
            <w:tcW w:w="303" w:type="pct"/>
            <w:shd w:val="clear" w:color="auto" w:fill="auto"/>
            <w:noWrap/>
            <w:vAlign w:val="bottom"/>
          </w:tcPr>
          <w:p w14:paraId="57DA796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51" w:author="Ross Norsworthy" w:date="2020-03-20T00:52:00Z"/>
                <w:sz w:val="20"/>
              </w:rPr>
            </w:pPr>
            <w:ins w:id="12552" w:author="Ross Norsworthy" w:date="2020-03-20T00:52:00Z">
              <w:r w:rsidRPr="00A013FD">
                <w:rPr>
                  <w:sz w:val="20"/>
                </w:rPr>
                <w:t>1</w:t>
              </w:r>
            </w:ins>
          </w:p>
        </w:tc>
        <w:tc>
          <w:tcPr>
            <w:tcW w:w="531" w:type="pct"/>
            <w:shd w:val="clear" w:color="auto" w:fill="auto"/>
            <w:noWrap/>
            <w:vAlign w:val="bottom"/>
          </w:tcPr>
          <w:p w14:paraId="736F641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53" w:author="Ross Norsworthy" w:date="2020-03-20T00:52:00Z"/>
                <w:sz w:val="20"/>
              </w:rPr>
            </w:pPr>
            <w:ins w:id="12554" w:author="Ross Norsworthy" w:date="2020-03-20T00:52:00Z">
              <w:r w:rsidRPr="00A013FD">
                <w:rPr>
                  <w:sz w:val="20"/>
                </w:rPr>
                <w:t>013</w:t>
              </w:r>
            </w:ins>
          </w:p>
        </w:tc>
        <w:tc>
          <w:tcPr>
            <w:tcW w:w="423" w:type="pct"/>
            <w:shd w:val="clear" w:color="auto" w:fill="auto"/>
            <w:noWrap/>
            <w:vAlign w:val="bottom"/>
          </w:tcPr>
          <w:p w14:paraId="135EB44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55" w:author="Ross Norsworthy" w:date="2020-03-20T00:52:00Z"/>
                <w:sz w:val="20"/>
              </w:rPr>
            </w:pPr>
            <w:ins w:id="12556" w:author="Ross Norsworthy" w:date="2020-03-20T00:52:00Z">
              <w:r w:rsidRPr="00A013FD">
                <w:rPr>
                  <w:sz w:val="20"/>
                </w:rPr>
                <w:t>1</w:t>
              </w:r>
            </w:ins>
          </w:p>
        </w:tc>
        <w:tc>
          <w:tcPr>
            <w:tcW w:w="704" w:type="pct"/>
            <w:shd w:val="clear" w:color="auto" w:fill="auto"/>
            <w:noWrap/>
            <w:vAlign w:val="bottom"/>
          </w:tcPr>
          <w:p w14:paraId="3335A73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57" w:author="Ross Norsworthy" w:date="2020-03-20T00:52:00Z"/>
                <w:sz w:val="20"/>
              </w:rPr>
            </w:pPr>
            <w:ins w:id="12558" w:author="Ross Norsworthy" w:date="2020-03-20T00:52:00Z">
              <w:r w:rsidRPr="00A013FD">
                <w:rPr>
                  <w:sz w:val="20"/>
                </w:rPr>
                <w:t>Type</w:t>
              </w:r>
            </w:ins>
          </w:p>
        </w:tc>
        <w:tc>
          <w:tcPr>
            <w:tcW w:w="3039" w:type="pct"/>
            <w:shd w:val="clear" w:color="auto" w:fill="auto"/>
            <w:noWrap/>
            <w:vAlign w:val="bottom"/>
          </w:tcPr>
          <w:p w14:paraId="2C5D742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59" w:author="Ross Norsworthy" w:date="2020-03-20T00:52:00Z"/>
                <w:sz w:val="20"/>
              </w:rPr>
            </w:pPr>
          </w:p>
        </w:tc>
      </w:tr>
      <w:tr w:rsidR="00A013FD" w:rsidRPr="00A013FD" w14:paraId="2E9AD39F" w14:textId="77777777" w:rsidTr="00A25A13">
        <w:trPr>
          <w:trHeight w:val="300"/>
          <w:ins w:id="12560" w:author="Ross Norsworthy" w:date="2020-03-20T00:52:00Z"/>
        </w:trPr>
        <w:tc>
          <w:tcPr>
            <w:tcW w:w="303" w:type="pct"/>
            <w:shd w:val="clear" w:color="auto" w:fill="auto"/>
            <w:noWrap/>
            <w:vAlign w:val="bottom"/>
          </w:tcPr>
          <w:p w14:paraId="3839A0F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61" w:author="Ross Norsworthy" w:date="2020-03-20T00:52:00Z"/>
                <w:sz w:val="20"/>
              </w:rPr>
            </w:pPr>
            <w:ins w:id="12562" w:author="Ross Norsworthy" w:date="2020-03-20T00:52:00Z">
              <w:r w:rsidRPr="00A013FD">
                <w:rPr>
                  <w:sz w:val="20"/>
                </w:rPr>
                <w:t>2</w:t>
              </w:r>
            </w:ins>
          </w:p>
        </w:tc>
        <w:tc>
          <w:tcPr>
            <w:tcW w:w="531" w:type="pct"/>
            <w:shd w:val="clear" w:color="auto" w:fill="auto"/>
            <w:noWrap/>
            <w:vAlign w:val="bottom"/>
          </w:tcPr>
          <w:p w14:paraId="15E0A9A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63" w:author="Ross Norsworthy" w:date="2020-03-20T00:52:00Z"/>
                <w:sz w:val="20"/>
              </w:rPr>
            </w:pPr>
            <w:ins w:id="12564" w:author="Ross Norsworthy" w:date="2020-03-20T00:52:00Z">
              <w:r w:rsidRPr="00A013FD">
                <w:rPr>
                  <w:sz w:val="20"/>
                </w:rPr>
                <w:t>0 to 2</w:t>
              </w:r>
              <w:r w:rsidRPr="00A013FD">
                <w:rPr>
                  <w:sz w:val="20"/>
                  <w:vertAlign w:val="superscript"/>
                </w:rPr>
                <w:t>16</w:t>
              </w:r>
              <w:r w:rsidRPr="00A013FD">
                <w:rPr>
                  <w:sz w:val="20"/>
                </w:rPr>
                <w:t>-1</w:t>
              </w:r>
            </w:ins>
          </w:p>
        </w:tc>
        <w:tc>
          <w:tcPr>
            <w:tcW w:w="423" w:type="pct"/>
            <w:shd w:val="clear" w:color="auto" w:fill="auto"/>
            <w:noWrap/>
            <w:vAlign w:val="bottom"/>
          </w:tcPr>
          <w:p w14:paraId="66D92C8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65" w:author="Ross Norsworthy" w:date="2020-03-20T00:52:00Z"/>
                <w:sz w:val="20"/>
              </w:rPr>
            </w:pPr>
            <w:ins w:id="12566" w:author="Ross Norsworthy" w:date="2020-03-20T00:52:00Z">
              <w:r w:rsidRPr="00A013FD">
                <w:rPr>
                  <w:sz w:val="20"/>
                </w:rPr>
                <w:t>2</w:t>
              </w:r>
            </w:ins>
          </w:p>
        </w:tc>
        <w:tc>
          <w:tcPr>
            <w:tcW w:w="704" w:type="pct"/>
            <w:shd w:val="clear" w:color="auto" w:fill="auto"/>
            <w:noWrap/>
            <w:vAlign w:val="bottom"/>
          </w:tcPr>
          <w:p w14:paraId="348F28F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67" w:author="Ross Norsworthy" w:date="2020-03-20T00:52:00Z"/>
                <w:sz w:val="20"/>
              </w:rPr>
            </w:pPr>
            <w:ins w:id="12568" w:author="Ross Norsworthy" w:date="2020-03-20T00:52:00Z">
              <w:r w:rsidRPr="00A013FD">
                <w:rPr>
                  <w:sz w:val="20"/>
                </w:rPr>
                <w:t>Length</w:t>
              </w:r>
            </w:ins>
          </w:p>
        </w:tc>
        <w:tc>
          <w:tcPr>
            <w:tcW w:w="3039" w:type="pct"/>
            <w:shd w:val="clear" w:color="auto" w:fill="auto"/>
            <w:noWrap/>
            <w:vAlign w:val="bottom"/>
          </w:tcPr>
          <w:p w14:paraId="73235C5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69" w:author="Ross Norsworthy" w:date="2020-03-20T00:52:00Z"/>
                <w:sz w:val="20"/>
              </w:rPr>
            </w:pPr>
            <w:ins w:id="12570" w:author="Ross Norsworthy" w:date="2020-03-20T00:52:00Z">
              <w:r w:rsidRPr="00A013FD">
                <w:rPr>
                  <w:sz w:val="20"/>
                  <w:lang w:eastAsia="ja-JP"/>
                </w:rPr>
                <w:t>Total size in bytes.</w:t>
              </w:r>
            </w:ins>
          </w:p>
        </w:tc>
      </w:tr>
      <w:tr w:rsidR="00A013FD" w:rsidRPr="00A013FD" w14:paraId="1B0DBDC0" w14:textId="77777777" w:rsidTr="00A25A13">
        <w:trPr>
          <w:trHeight w:val="300"/>
          <w:ins w:id="12571" w:author="Ross Norsworthy" w:date="2020-03-20T00:52:00Z"/>
        </w:trPr>
        <w:tc>
          <w:tcPr>
            <w:tcW w:w="303" w:type="pct"/>
            <w:shd w:val="clear" w:color="auto" w:fill="auto"/>
            <w:noWrap/>
            <w:vAlign w:val="bottom"/>
          </w:tcPr>
          <w:p w14:paraId="04B5360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72" w:author="Ross Norsworthy" w:date="2020-03-20T00:52:00Z"/>
                <w:sz w:val="20"/>
              </w:rPr>
            </w:pPr>
            <w:ins w:id="12573" w:author="Ross Norsworthy" w:date="2020-03-20T00:52:00Z">
              <w:r w:rsidRPr="00A013FD">
                <w:rPr>
                  <w:sz w:val="20"/>
                </w:rPr>
                <w:t>3</w:t>
              </w:r>
            </w:ins>
          </w:p>
        </w:tc>
        <w:tc>
          <w:tcPr>
            <w:tcW w:w="531" w:type="pct"/>
            <w:shd w:val="clear" w:color="auto" w:fill="auto"/>
            <w:noWrap/>
            <w:vAlign w:val="bottom"/>
          </w:tcPr>
          <w:p w14:paraId="36E69E6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74" w:author="Ross Norsworthy" w:date="2020-03-20T00:52:00Z"/>
                <w:sz w:val="20"/>
              </w:rPr>
            </w:pPr>
            <w:ins w:id="12575" w:author="Ross Norsworthy" w:date="2020-03-20T00:52:00Z">
              <w:r w:rsidRPr="00A013FD">
                <w:rPr>
                  <w:sz w:val="20"/>
                </w:rPr>
                <w:t>0 to 2</w:t>
              </w:r>
              <w:r w:rsidRPr="00A013FD">
                <w:rPr>
                  <w:sz w:val="20"/>
                  <w:vertAlign w:val="superscript"/>
                </w:rPr>
                <w:t>32</w:t>
              </w:r>
              <w:r w:rsidRPr="00A013FD">
                <w:rPr>
                  <w:sz w:val="20"/>
                </w:rPr>
                <w:t>-1</w:t>
              </w:r>
            </w:ins>
          </w:p>
        </w:tc>
        <w:tc>
          <w:tcPr>
            <w:tcW w:w="423" w:type="pct"/>
            <w:shd w:val="clear" w:color="auto" w:fill="auto"/>
            <w:noWrap/>
            <w:vAlign w:val="bottom"/>
          </w:tcPr>
          <w:p w14:paraId="4856E86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76" w:author="Ross Norsworthy" w:date="2020-03-20T00:52:00Z"/>
                <w:sz w:val="20"/>
              </w:rPr>
            </w:pPr>
            <w:ins w:id="12577" w:author="Ross Norsworthy" w:date="2020-03-20T00:52:00Z">
              <w:r w:rsidRPr="00A013FD">
                <w:rPr>
                  <w:sz w:val="20"/>
                </w:rPr>
                <w:t>4</w:t>
              </w:r>
            </w:ins>
          </w:p>
        </w:tc>
        <w:tc>
          <w:tcPr>
            <w:tcW w:w="704" w:type="pct"/>
            <w:shd w:val="clear" w:color="auto" w:fill="auto"/>
            <w:noWrap/>
            <w:vAlign w:val="bottom"/>
          </w:tcPr>
          <w:p w14:paraId="491E5FE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78" w:author="Ross Norsworthy" w:date="2020-03-20T00:52:00Z"/>
                <w:sz w:val="20"/>
              </w:rPr>
            </w:pPr>
            <w:ins w:id="12579" w:author="Ross Norsworthy" w:date="2020-03-20T00:52:00Z">
              <w:r w:rsidRPr="00A013FD">
                <w:rPr>
                  <w:sz w:val="20"/>
                </w:rPr>
                <w:t>Source ID</w:t>
              </w:r>
            </w:ins>
          </w:p>
        </w:tc>
        <w:tc>
          <w:tcPr>
            <w:tcW w:w="3039" w:type="pct"/>
            <w:shd w:val="clear" w:color="auto" w:fill="auto"/>
            <w:noWrap/>
          </w:tcPr>
          <w:p w14:paraId="2D5117E0" w14:textId="3694ED5E"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580" w:author="Ross Norsworthy" w:date="2020-03-20T00:52:00Z"/>
                <w:sz w:val="20"/>
              </w:rPr>
            </w:pPr>
            <w:ins w:id="12581" w:author="Ross Norsworthy" w:date="2020-03-20T00:52:00Z">
              <w:r w:rsidRPr="00A013FD">
                <w:rPr>
                  <w:sz w:val="20"/>
                </w:rPr>
                <w:t xml:space="preserve">The Unique Identifier of the transmitting station, as described in </w:t>
              </w:r>
              <w:del w:id="12582" w:author="USA Editor 2021" w:date="2020-12-11T14:10:00Z">
                <w:r w:rsidRPr="00F447FE" w:rsidDel="00F447FE">
                  <w:rPr>
                    <w:sz w:val="20"/>
                    <w:highlight w:val="green"/>
                    <w:rPrChange w:id="12583" w:author="USA Editor 2021" w:date="2020-12-11T14:10:00Z">
                      <w:rPr>
                        <w:sz w:val="20"/>
                      </w:rPr>
                    </w:rPrChange>
                  </w:rPr>
                  <w:delText>sectio</w:delText>
                </w:r>
                <w:r w:rsidRPr="00137681" w:rsidDel="00F447FE">
                  <w:rPr>
                    <w:sz w:val="20"/>
                    <w:highlight w:val="green"/>
                    <w:rPrChange w:id="12584" w:author="USA Editor 2021" w:date="2021-01-05T13:43:00Z">
                      <w:rPr>
                        <w:sz w:val="20"/>
                      </w:rPr>
                    </w:rPrChange>
                  </w:rPr>
                  <w:delText>n</w:delText>
                </w:r>
              </w:del>
            </w:ins>
            <w:ins w:id="12585" w:author="USA Editor 2021" w:date="2020-12-11T14:10:00Z">
              <w:r w:rsidR="00F447FE" w:rsidRPr="00137681">
                <w:rPr>
                  <w:highlight w:val="green"/>
                  <w:lang w:val="en-US"/>
                  <w:rPrChange w:id="12586" w:author="USA Editor 2021" w:date="2021-01-05T13:43:00Z">
                    <w:rPr>
                      <w:lang w:val="en-US"/>
                    </w:rPr>
                  </w:rPrChange>
                </w:rPr>
                <w:t>§</w:t>
              </w:r>
            </w:ins>
            <w:ins w:id="12587" w:author="Ross Norsworthy" w:date="2020-03-20T00:52:00Z">
              <w:r w:rsidRPr="00137681">
                <w:rPr>
                  <w:sz w:val="20"/>
                  <w:highlight w:val="green"/>
                  <w:rPrChange w:id="12588" w:author="USA Editor 2021" w:date="2021-01-05T13:43:00Z">
                    <w:rPr>
                      <w:sz w:val="20"/>
                    </w:rPr>
                  </w:rPrChange>
                </w:rPr>
                <w:t xml:space="preserve"> </w:t>
              </w:r>
            </w:ins>
            <w:ins w:id="12589" w:author="Johnny Schultz" w:date="2020-04-17T12:18:00Z">
              <w:del w:id="12590" w:author="USA Editor 2021" w:date="2021-01-05T13:43:00Z">
                <w:r w:rsidRPr="00137681" w:rsidDel="00137681">
                  <w:rPr>
                    <w:sz w:val="20"/>
                    <w:highlight w:val="green"/>
                    <w:rPrChange w:id="12591" w:author="USA Editor 2021" w:date="2021-01-05T13:43:00Z">
                      <w:rPr>
                        <w:sz w:val="20"/>
                      </w:rPr>
                    </w:rPrChange>
                  </w:rPr>
                  <w:delText>3</w:delText>
                </w:r>
              </w:del>
            </w:ins>
            <w:ins w:id="12592" w:author="USA Editor 2021" w:date="2021-01-05T13:43:00Z">
              <w:r w:rsidR="00137681" w:rsidRPr="00137681">
                <w:rPr>
                  <w:sz w:val="20"/>
                  <w:highlight w:val="green"/>
                  <w:rPrChange w:id="12593" w:author="USA Editor 2021" w:date="2021-01-05T13:43:00Z">
                    <w:rPr>
                      <w:sz w:val="20"/>
                    </w:rPr>
                  </w:rPrChange>
                </w:rPr>
                <w:t>2</w:t>
              </w:r>
            </w:ins>
            <w:ins w:id="12594" w:author="Johnny Schultz" w:date="2020-04-17T12:18:00Z">
              <w:r w:rsidRPr="00137681">
                <w:rPr>
                  <w:sz w:val="20"/>
                  <w:highlight w:val="green"/>
                  <w:rPrChange w:id="12595" w:author="USA Editor 2021" w:date="2021-01-05T13:43:00Z">
                    <w:rPr>
                      <w:sz w:val="20"/>
                    </w:rPr>
                  </w:rPrChange>
                </w:rPr>
                <w:t>.4</w:t>
              </w:r>
            </w:ins>
            <w:ins w:id="12596" w:author="Ross Norsworthy" w:date="2020-03-20T00:52:00Z">
              <w:del w:id="12597" w:author="Johnny Schultz" w:date="2020-04-17T12:18:00Z">
                <w:r w:rsidRPr="00137681">
                  <w:rPr>
                    <w:sz w:val="20"/>
                    <w:highlight w:val="green"/>
                    <w:rPrChange w:id="12598" w:author="USA Editor 2021" w:date="2021-01-05T13:43:00Z">
                      <w:rPr>
                        <w:sz w:val="20"/>
                      </w:rPr>
                    </w:rPrChange>
                  </w:rPr>
                  <w:delText>1</w:delText>
                </w:r>
              </w:del>
            </w:ins>
            <w:ins w:id="12599" w:author="USA Editor 2021" w:date="2021-01-05T13:43:00Z">
              <w:r w:rsidR="00137681" w:rsidRPr="00137681">
                <w:rPr>
                  <w:sz w:val="20"/>
                  <w:highlight w:val="green"/>
                  <w:rPrChange w:id="12600" w:author="USA Editor 2021" w:date="2021-01-05T13:43:00Z">
                    <w:rPr>
                      <w:sz w:val="20"/>
                    </w:rPr>
                  </w:rPrChange>
                </w:rPr>
                <w:t>, Annex 1.</w:t>
              </w:r>
            </w:ins>
          </w:p>
        </w:tc>
      </w:tr>
      <w:tr w:rsidR="00A013FD" w:rsidRPr="00A013FD" w14:paraId="7BA24229" w14:textId="77777777" w:rsidTr="00A25A13">
        <w:trPr>
          <w:trHeight w:val="300"/>
          <w:ins w:id="12601" w:author="Ross Norsworthy" w:date="2020-03-20T00:52:00Z"/>
        </w:trPr>
        <w:tc>
          <w:tcPr>
            <w:tcW w:w="303" w:type="pct"/>
            <w:shd w:val="clear" w:color="auto" w:fill="auto"/>
            <w:noWrap/>
            <w:vAlign w:val="bottom"/>
          </w:tcPr>
          <w:p w14:paraId="79352C4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02" w:author="Ross Norsworthy" w:date="2020-03-20T00:52:00Z"/>
                <w:sz w:val="20"/>
              </w:rPr>
            </w:pPr>
            <w:ins w:id="12603" w:author="Ross Norsworthy" w:date="2020-03-20T00:52:00Z">
              <w:r w:rsidRPr="00A013FD">
                <w:rPr>
                  <w:sz w:val="20"/>
                </w:rPr>
                <w:t>4</w:t>
              </w:r>
            </w:ins>
          </w:p>
        </w:tc>
        <w:tc>
          <w:tcPr>
            <w:tcW w:w="531" w:type="pct"/>
            <w:shd w:val="clear" w:color="auto" w:fill="auto"/>
            <w:noWrap/>
            <w:vAlign w:val="bottom"/>
          </w:tcPr>
          <w:p w14:paraId="07F00B6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04" w:author="Ross Norsworthy" w:date="2020-03-20T00:52:00Z"/>
                <w:sz w:val="20"/>
              </w:rPr>
            </w:pPr>
            <w:ins w:id="12605" w:author="Ross Norsworthy" w:date="2020-03-20T00:52:00Z">
              <w:r w:rsidRPr="00A013FD">
                <w:rPr>
                  <w:sz w:val="20"/>
                </w:rPr>
                <w:t>0 to 2</w:t>
              </w:r>
              <w:r w:rsidRPr="00A013FD">
                <w:rPr>
                  <w:sz w:val="20"/>
                  <w:vertAlign w:val="superscript"/>
                </w:rPr>
                <w:t>32</w:t>
              </w:r>
              <w:r w:rsidRPr="00A013FD">
                <w:rPr>
                  <w:sz w:val="20"/>
                </w:rPr>
                <w:t>-1</w:t>
              </w:r>
            </w:ins>
          </w:p>
        </w:tc>
        <w:tc>
          <w:tcPr>
            <w:tcW w:w="423" w:type="pct"/>
            <w:shd w:val="clear" w:color="auto" w:fill="auto"/>
            <w:noWrap/>
            <w:vAlign w:val="bottom"/>
          </w:tcPr>
          <w:p w14:paraId="1EF2ABC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06" w:author="Ross Norsworthy" w:date="2020-03-20T00:52:00Z"/>
                <w:sz w:val="20"/>
              </w:rPr>
            </w:pPr>
            <w:ins w:id="12607" w:author="Ross Norsworthy" w:date="2020-03-20T00:52:00Z">
              <w:r w:rsidRPr="00A013FD">
                <w:rPr>
                  <w:sz w:val="20"/>
                </w:rPr>
                <w:t>4</w:t>
              </w:r>
            </w:ins>
          </w:p>
        </w:tc>
        <w:tc>
          <w:tcPr>
            <w:tcW w:w="704" w:type="pct"/>
            <w:shd w:val="clear" w:color="auto" w:fill="auto"/>
            <w:noWrap/>
            <w:vAlign w:val="bottom"/>
          </w:tcPr>
          <w:p w14:paraId="5EB431E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08" w:author="Ross Norsworthy" w:date="2020-03-20T00:52:00Z"/>
                <w:sz w:val="20"/>
              </w:rPr>
            </w:pPr>
            <w:ins w:id="12609" w:author="Ross Norsworthy" w:date="2020-03-20T00:52:00Z">
              <w:r w:rsidRPr="00A013FD">
                <w:rPr>
                  <w:sz w:val="20"/>
                </w:rPr>
                <w:t>Destination ID</w:t>
              </w:r>
            </w:ins>
          </w:p>
        </w:tc>
        <w:tc>
          <w:tcPr>
            <w:tcW w:w="3039" w:type="pct"/>
            <w:shd w:val="clear" w:color="auto" w:fill="auto"/>
            <w:noWrap/>
          </w:tcPr>
          <w:p w14:paraId="41EB517F" w14:textId="5E7C2F14"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10" w:author="Ross Norsworthy" w:date="2020-03-20T00:52:00Z"/>
                <w:sz w:val="20"/>
              </w:rPr>
            </w:pPr>
            <w:ins w:id="12611" w:author="Ross Norsworthy" w:date="2020-03-20T00:52:00Z">
              <w:r w:rsidRPr="00A013FD">
                <w:rPr>
                  <w:sz w:val="20"/>
                </w:rPr>
                <w:t xml:space="preserve">The Unique Identifier of the receiving station, as described in </w:t>
              </w:r>
              <w:del w:id="12612" w:author="USA Editor 2021" w:date="2020-12-11T14:10:00Z">
                <w:r w:rsidRPr="00137681" w:rsidDel="00F447FE">
                  <w:rPr>
                    <w:sz w:val="20"/>
                    <w:highlight w:val="green"/>
                    <w:rPrChange w:id="12613" w:author="USA Editor 2021" w:date="2021-01-05T13:43:00Z">
                      <w:rPr>
                        <w:sz w:val="20"/>
                      </w:rPr>
                    </w:rPrChange>
                  </w:rPr>
                  <w:delText>section</w:delText>
                </w:r>
              </w:del>
            </w:ins>
            <w:ins w:id="12614" w:author="USA Editor 2021" w:date="2020-12-11T14:10:00Z">
              <w:r w:rsidR="00F447FE" w:rsidRPr="00137681">
                <w:rPr>
                  <w:highlight w:val="green"/>
                  <w:lang w:val="en-US"/>
                  <w:rPrChange w:id="12615" w:author="USA Editor 2021" w:date="2021-01-05T13:43:00Z">
                    <w:rPr>
                      <w:lang w:val="en-US"/>
                    </w:rPr>
                  </w:rPrChange>
                </w:rPr>
                <w:t>§</w:t>
              </w:r>
            </w:ins>
            <w:ins w:id="12616" w:author="Ross Norsworthy" w:date="2020-03-20T00:52:00Z">
              <w:r w:rsidRPr="00137681">
                <w:rPr>
                  <w:sz w:val="20"/>
                  <w:highlight w:val="green"/>
                  <w:rPrChange w:id="12617" w:author="USA Editor 2021" w:date="2021-01-05T13:43:00Z">
                    <w:rPr>
                      <w:sz w:val="20"/>
                    </w:rPr>
                  </w:rPrChange>
                </w:rPr>
                <w:t xml:space="preserve"> </w:t>
              </w:r>
            </w:ins>
            <w:ins w:id="12618" w:author="Johnny Schultz" w:date="2020-04-17T12:19:00Z">
              <w:del w:id="12619" w:author="USA Editor 2021" w:date="2021-01-05T13:43:00Z">
                <w:r w:rsidRPr="00137681" w:rsidDel="00137681">
                  <w:rPr>
                    <w:sz w:val="20"/>
                    <w:highlight w:val="green"/>
                    <w:rPrChange w:id="12620" w:author="USA Editor 2021" w:date="2021-01-05T13:43:00Z">
                      <w:rPr>
                        <w:sz w:val="20"/>
                      </w:rPr>
                    </w:rPrChange>
                  </w:rPr>
                  <w:delText>3</w:delText>
                </w:r>
              </w:del>
            </w:ins>
            <w:ins w:id="12621" w:author="USA Editor 2021" w:date="2021-01-05T13:43:00Z">
              <w:r w:rsidR="00137681" w:rsidRPr="00137681">
                <w:rPr>
                  <w:sz w:val="20"/>
                  <w:highlight w:val="green"/>
                  <w:rPrChange w:id="12622" w:author="USA Editor 2021" w:date="2021-01-05T13:43:00Z">
                    <w:rPr>
                      <w:sz w:val="20"/>
                    </w:rPr>
                  </w:rPrChange>
                </w:rPr>
                <w:t>2</w:t>
              </w:r>
            </w:ins>
            <w:ins w:id="12623" w:author="Johnny Schultz" w:date="2020-04-17T12:19:00Z">
              <w:r w:rsidRPr="00137681">
                <w:rPr>
                  <w:sz w:val="20"/>
                  <w:highlight w:val="green"/>
                  <w:rPrChange w:id="12624" w:author="USA Editor 2021" w:date="2021-01-05T13:43:00Z">
                    <w:rPr>
                      <w:sz w:val="20"/>
                    </w:rPr>
                  </w:rPrChange>
                </w:rPr>
                <w:t>.4</w:t>
              </w:r>
            </w:ins>
            <w:ins w:id="12625" w:author="Ross Norsworthy" w:date="2020-03-20T00:52:00Z">
              <w:del w:id="12626" w:author="Johnny Schultz" w:date="2020-04-17T12:19:00Z">
                <w:r w:rsidRPr="00137681">
                  <w:rPr>
                    <w:sz w:val="20"/>
                    <w:highlight w:val="green"/>
                    <w:rPrChange w:id="12627" w:author="USA Editor 2021" w:date="2021-01-05T13:43:00Z">
                      <w:rPr>
                        <w:sz w:val="20"/>
                      </w:rPr>
                    </w:rPrChange>
                  </w:rPr>
                  <w:delText>1</w:delText>
                </w:r>
              </w:del>
            </w:ins>
            <w:ins w:id="12628" w:author="USA Editor 2021" w:date="2021-01-05T13:43:00Z">
              <w:r w:rsidR="00137681" w:rsidRPr="00137681">
                <w:rPr>
                  <w:sz w:val="20"/>
                  <w:highlight w:val="green"/>
                  <w:rPrChange w:id="12629" w:author="USA Editor 2021" w:date="2021-01-05T13:43:00Z">
                    <w:rPr>
                      <w:sz w:val="20"/>
                    </w:rPr>
                  </w:rPrChange>
                </w:rPr>
                <w:t>, Annex 1.</w:t>
              </w:r>
            </w:ins>
          </w:p>
        </w:tc>
      </w:tr>
      <w:tr w:rsidR="00A013FD" w:rsidRPr="00A013FD" w14:paraId="2E7E5B9E" w14:textId="77777777" w:rsidTr="00A25A13">
        <w:trPr>
          <w:trHeight w:val="300"/>
          <w:ins w:id="12630" w:author="Ross Norsworthy" w:date="2020-03-20T00:52:00Z"/>
        </w:trPr>
        <w:tc>
          <w:tcPr>
            <w:tcW w:w="303" w:type="pct"/>
            <w:shd w:val="clear" w:color="auto" w:fill="auto"/>
            <w:noWrap/>
            <w:vAlign w:val="bottom"/>
          </w:tcPr>
          <w:p w14:paraId="1AD1149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31" w:author="Ross Norsworthy" w:date="2020-03-20T00:52:00Z"/>
                <w:sz w:val="20"/>
                <w:vertAlign w:val="superscript"/>
              </w:rPr>
            </w:pPr>
            <w:ins w:id="12632" w:author="Ross Norsworthy" w:date="2020-03-20T00:52:00Z">
              <w:r w:rsidRPr="00A013FD">
                <w:rPr>
                  <w:sz w:val="20"/>
                </w:rPr>
                <w:t>5</w:t>
              </w:r>
              <w:r w:rsidRPr="00A013FD">
                <w:rPr>
                  <w:sz w:val="20"/>
                  <w:vertAlign w:val="superscript"/>
                </w:rPr>
                <w:t>(1)</w:t>
              </w:r>
            </w:ins>
          </w:p>
        </w:tc>
        <w:tc>
          <w:tcPr>
            <w:tcW w:w="531" w:type="pct"/>
            <w:shd w:val="clear" w:color="auto" w:fill="auto"/>
            <w:noWrap/>
            <w:vAlign w:val="bottom"/>
          </w:tcPr>
          <w:p w14:paraId="621065E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33" w:author="Ross Norsworthy" w:date="2020-03-20T00:52:00Z"/>
                <w:sz w:val="20"/>
              </w:rPr>
            </w:pPr>
            <w:ins w:id="12634" w:author="Ross Norsworthy" w:date="2020-03-20T00:52:00Z">
              <w:r w:rsidRPr="00A013FD">
                <w:rPr>
                  <w:sz w:val="20"/>
                </w:rPr>
                <w:t>0</w:t>
              </w:r>
            </w:ins>
          </w:p>
        </w:tc>
        <w:tc>
          <w:tcPr>
            <w:tcW w:w="423" w:type="pct"/>
            <w:shd w:val="clear" w:color="auto" w:fill="auto"/>
            <w:noWrap/>
            <w:vAlign w:val="bottom"/>
          </w:tcPr>
          <w:p w14:paraId="2A2363A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35" w:author="Ross Norsworthy" w:date="2020-03-20T00:52:00Z"/>
                <w:sz w:val="20"/>
              </w:rPr>
            </w:pPr>
            <w:ins w:id="12636" w:author="Ross Norsworthy" w:date="2020-03-20T00:52:00Z">
              <w:r w:rsidRPr="00A013FD">
                <w:rPr>
                  <w:sz w:val="20"/>
                </w:rPr>
                <w:t>1</w:t>
              </w:r>
            </w:ins>
          </w:p>
        </w:tc>
        <w:tc>
          <w:tcPr>
            <w:tcW w:w="704" w:type="pct"/>
            <w:shd w:val="clear" w:color="auto" w:fill="auto"/>
            <w:noWrap/>
            <w:vAlign w:val="bottom"/>
          </w:tcPr>
          <w:p w14:paraId="2AB3EC9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37" w:author="Ross Norsworthy" w:date="2020-03-20T00:52:00Z"/>
                <w:sz w:val="20"/>
              </w:rPr>
            </w:pPr>
            <w:ins w:id="12638" w:author="Ross Norsworthy" w:date="2020-03-20T00:52:00Z">
              <w:r w:rsidRPr="00A013FD">
                <w:rPr>
                  <w:sz w:val="20"/>
                </w:rPr>
                <w:t>Session ID</w:t>
              </w:r>
            </w:ins>
          </w:p>
        </w:tc>
        <w:tc>
          <w:tcPr>
            <w:tcW w:w="3039" w:type="pct"/>
            <w:shd w:val="clear" w:color="auto" w:fill="auto"/>
            <w:noWrap/>
            <w:vAlign w:val="bottom"/>
          </w:tcPr>
          <w:p w14:paraId="538849A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39" w:author="Ross Norsworthy" w:date="2020-03-20T00:52:00Z"/>
                <w:sz w:val="20"/>
              </w:rPr>
            </w:pPr>
            <w:ins w:id="12640" w:author="Ross Norsworthy" w:date="2020-03-20T00:52:00Z">
              <w:r w:rsidRPr="00A013FD">
                <w:rPr>
                  <w:sz w:val="20"/>
                </w:rPr>
                <w:t>Session ID of data session.</w:t>
              </w:r>
            </w:ins>
          </w:p>
        </w:tc>
      </w:tr>
      <w:tr w:rsidR="00A013FD" w:rsidRPr="00A013FD" w14:paraId="475B021C" w14:textId="77777777" w:rsidTr="00A25A13">
        <w:trPr>
          <w:trHeight w:val="300"/>
          <w:ins w:id="12641" w:author="Ross Norsworthy" w:date="2020-03-20T00:52:00Z"/>
        </w:trPr>
        <w:tc>
          <w:tcPr>
            <w:tcW w:w="303" w:type="pct"/>
            <w:shd w:val="clear" w:color="auto" w:fill="auto"/>
            <w:noWrap/>
            <w:vAlign w:val="bottom"/>
          </w:tcPr>
          <w:p w14:paraId="408D8EF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42" w:author="Ross Norsworthy" w:date="2020-03-20T00:52:00Z"/>
                <w:sz w:val="20"/>
              </w:rPr>
            </w:pPr>
            <w:ins w:id="12643" w:author="Ross Norsworthy" w:date="2020-03-20T00:52:00Z">
              <w:r w:rsidRPr="00A013FD">
                <w:rPr>
                  <w:sz w:val="20"/>
                </w:rPr>
                <w:t>6</w:t>
              </w:r>
            </w:ins>
          </w:p>
        </w:tc>
        <w:tc>
          <w:tcPr>
            <w:tcW w:w="531" w:type="pct"/>
            <w:shd w:val="clear" w:color="auto" w:fill="auto"/>
            <w:noWrap/>
            <w:vAlign w:val="bottom"/>
          </w:tcPr>
          <w:p w14:paraId="11B2A06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44" w:author="Ross Norsworthy" w:date="2020-03-20T00:52:00Z"/>
                <w:sz w:val="20"/>
              </w:rPr>
            </w:pPr>
            <w:ins w:id="12645" w:author="Ross Norsworthy" w:date="2020-03-20T00:52:00Z">
              <w:r w:rsidRPr="00A013FD">
                <w:rPr>
                  <w:sz w:val="20"/>
                </w:rPr>
                <w:t>0 to 2</w:t>
              </w:r>
              <w:r w:rsidRPr="00A013FD">
                <w:rPr>
                  <w:sz w:val="20"/>
                  <w:vertAlign w:val="superscript"/>
                </w:rPr>
                <w:t>16</w:t>
              </w:r>
              <w:r w:rsidRPr="00A013FD">
                <w:rPr>
                  <w:sz w:val="20"/>
                </w:rPr>
                <w:t>-1</w:t>
              </w:r>
            </w:ins>
          </w:p>
        </w:tc>
        <w:tc>
          <w:tcPr>
            <w:tcW w:w="423" w:type="pct"/>
            <w:shd w:val="clear" w:color="auto" w:fill="auto"/>
            <w:noWrap/>
            <w:vAlign w:val="bottom"/>
          </w:tcPr>
          <w:p w14:paraId="0CBF6C6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46" w:author="Ross Norsworthy" w:date="2020-03-20T00:52:00Z"/>
                <w:sz w:val="20"/>
              </w:rPr>
            </w:pPr>
            <w:ins w:id="12647" w:author="Ross Norsworthy" w:date="2020-03-20T00:52:00Z">
              <w:r w:rsidRPr="00A013FD">
                <w:rPr>
                  <w:sz w:val="20"/>
                </w:rPr>
                <w:t>2</w:t>
              </w:r>
            </w:ins>
          </w:p>
        </w:tc>
        <w:tc>
          <w:tcPr>
            <w:tcW w:w="704" w:type="pct"/>
            <w:shd w:val="clear" w:color="auto" w:fill="auto"/>
            <w:noWrap/>
            <w:vAlign w:val="bottom"/>
          </w:tcPr>
          <w:p w14:paraId="26AD6F2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48" w:author="Ross Norsworthy" w:date="2020-03-20T00:52:00Z"/>
                <w:sz w:val="20"/>
              </w:rPr>
            </w:pPr>
            <w:ins w:id="12649" w:author="Ross Norsworthy" w:date="2020-03-20T00:52:00Z">
              <w:r w:rsidRPr="00A013FD">
                <w:rPr>
                  <w:sz w:val="20"/>
                </w:rPr>
                <w:t>ACK/NACK mask 0</w:t>
              </w:r>
            </w:ins>
          </w:p>
        </w:tc>
        <w:tc>
          <w:tcPr>
            <w:tcW w:w="3039" w:type="pct"/>
            <w:vMerge w:val="restart"/>
            <w:shd w:val="clear" w:color="auto" w:fill="auto"/>
            <w:noWrap/>
            <w:vAlign w:val="bottom"/>
          </w:tcPr>
          <w:p w14:paraId="668CE6B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50" w:author="Ross Norsworthy" w:date="2020-03-20T00:52:00Z"/>
                <w:sz w:val="20"/>
              </w:rPr>
            </w:pPr>
            <w:ins w:id="12651" w:author="Ross Norsworthy" w:date="2020-03-20T00:52:00Z">
              <w:r w:rsidRPr="00A013FD">
                <w:rPr>
                  <w:sz w:val="20"/>
                </w:rPr>
                <w:t>When a packet was not received, then its corresponding bit must be set to one to Not Acknowledge the packet.</w:t>
              </w:r>
            </w:ins>
          </w:p>
          <w:p w14:paraId="467B7D8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52" w:author="Ross Norsworthy" w:date="2020-03-20T00:52:00Z"/>
                <w:sz w:val="20"/>
              </w:rPr>
            </w:pPr>
          </w:p>
          <w:p w14:paraId="0A8C753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53" w:author="Ross Norsworthy" w:date="2020-03-20T00:52:00Z"/>
                <w:sz w:val="20"/>
              </w:rPr>
            </w:pPr>
            <w:ins w:id="12654" w:author="Ross Norsworthy" w:date="2020-03-20T00:52:00Z">
              <w:r w:rsidRPr="00A013FD">
                <w:rPr>
                  <w:sz w:val="20"/>
                </w:rPr>
                <w:t xml:space="preserve">Each NACK mask corresponds to a data transfer session that started with a Start Fragment and ended with a Continuation Fragment. If the Start Fragment is not received, then the least significant bit is set. </w:t>
              </w:r>
            </w:ins>
          </w:p>
          <w:p w14:paraId="4979CDD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55" w:author="Ross Norsworthy" w:date="2020-03-20T00:52:00Z"/>
                <w:sz w:val="20"/>
              </w:rPr>
            </w:pPr>
          </w:p>
          <w:p w14:paraId="60DBA66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56" w:author="Ross Norsworthy" w:date="2020-03-20T00:52:00Z"/>
                <w:sz w:val="20"/>
              </w:rPr>
            </w:pPr>
            <w:ins w:id="12657" w:author="Ross Norsworthy" w:date="2020-03-20T00:52:00Z">
              <w:r w:rsidRPr="00A013FD">
                <w:rPr>
                  <w:sz w:val="20"/>
                </w:rPr>
                <w:t xml:space="preserve">The first Continuation Fragment corresponds with the next bit, and so on, with the End Fragment being represented by the last bit. If there were 10 fragments and the End Fragment was not received, then the NACK mask must be </w:t>
              </w:r>
            </w:ins>
            <w:ins w:id="12658" w:author="Johnny Schultz" w:date="2020-04-17T13:03:00Z">
              <w:r w:rsidRPr="00A013FD">
                <w:rPr>
                  <w:sz w:val="20"/>
                </w:rPr>
                <w:t xml:space="preserve">logically </w:t>
              </w:r>
            </w:ins>
            <w:ins w:id="12659" w:author="Ross Norsworthy" w:date="2020-03-20T00:52:00Z">
              <w:r w:rsidRPr="00A013FD">
                <w:rPr>
                  <w:sz w:val="20"/>
                </w:rPr>
                <w:t>or-ed with 0x0200.</w:t>
              </w:r>
            </w:ins>
          </w:p>
          <w:p w14:paraId="658B6E5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60" w:author="Ross Norsworthy" w:date="2020-03-20T00:52:00Z"/>
                <w:sz w:val="20"/>
              </w:rPr>
            </w:pPr>
          </w:p>
          <w:p w14:paraId="3115174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61" w:author="Ross Norsworthy" w:date="2020-03-20T00:52:00Z"/>
                <w:sz w:val="20"/>
              </w:rPr>
            </w:pPr>
            <w:ins w:id="12662" w:author="Ross Norsworthy" w:date="2020-03-20T00:52:00Z">
              <w:r w:rsidRPr="00A013FD">
                <w:rPr>
                  <w:sz w:val="20"/>
                </w:rPr>
                <w:t>NACK mask 2 represents the latest TDMA frame received directly before this message response.</w:t>
              </w:r>
            </w:ins>
          </w:p>
          <w:p w14:paraId="112A316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63" w:author="Ross Norsworthy" w:date="2020-03-20T00:52:00Z"/>
                <w:sz w:val="20"/>
              </w:rPr>
            </w:pPr>
            <w:ins w:id="12664" w:author="Ross Norsworthy" w:date="2020-03-20T00:52:00Z">
              <w:r w:rsidRPr="00A013FD">
                <w:rPr>
                  <w:sz w:val="20"/>
                </w:rPr>
                <w:t>NACK mask 1 represents the second to last TDMA frame received.</w:t>
              </w:r>
            </w:ins>
          </w:p>
          <w:p w14:paraId="1AB5B12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65" w:author="Ross Norsworthy" w:date="2020-03-20T00:52:00Z"/>
                <w:sz w:val="20"/>
              </w:rPr>
            </w:pPr>
            <w:ins w:id="12666" w:author="Ross Norsworthy" w:date="2020-03-20T00:52:00Z">
              <w:r w:rsidRPr="00A013FD">
                <w:rPr>
                  <w:sz w:val="20"/>
                </w:rPr>
                <w:t xml:space="preserve">NACK mask 0 represents the third to last TDMA frame received. </w:t>
              </w:r>
            </w:ins>
          </w:p>
        </w:tc>
      </w:tr>
      <w:tr w:rsidR="00A013FD" w:rsidRPr="00A013FD" w14:paraId="6524258D" w14:textId="77777777" w:rsidTr="00A25A13">
        <w:trPr>
          <w:trHeight w:val="300"/>
          <w:ins w:id="12667" w:author="Ross Norsworthy" w:date="2020-03-20T00:52:00Z"/>
        </w:trPr>
        <w:tc>
          <w:tcPr>
            <w:tcW w:w="303" w:type="pct"/>
            <w:shd w:val="clear" w:color="auto" w:fill="auto"/>
            <w:noWrap/>
            <w:vAlign w:val="bottom"/>
          </w:tcPr>
          <w:p w14:paraId="096CC2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68" w:author="Ross Norsworthy" w:date="2020-03-20T00:52:00Z"/>
                <w:sz w:val="20"/>
              </w:rPr>
            </w:pPr>
            <w:ins w:id="12669" w:author="Ross Norsworthy" w:date="2020-03-20T00:52:00Z">
              <w:r w:rsidRPr="00A013FD">
                <w:rPr>
                  <w:sz w:val="20"/>
                </w:rPr>
                <w:t>7</w:t>
              </w:r>
            </w:ins>
          </w:p>
        </w:tc>
        <w:tc>
          <w:tcPr>
            <w:tcW w:w="531" w:type="pct"/>
            <w:shd w:val="clear" w:color="auto" w:fill="auto"/>
            <w:noWrap/>
            <w:vAlign w:val="bottom"/>
          </w:tcPr>
          <w:p w14:paraId="2C6299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70" w:author="Ross Norsworthy" w:date="2020-03-20T00:52:00Z"/>
                <w:sz w:val="20"/>
              </w:rPr>
            </w:pPr>
            <w:ins w:id="12671" w:author="Ross Norsworthy" w:date="2020-03-20T00:52:00Z">
              <w:r w:rsidRPr="00A013FD">
                <w:rPr>
                  <w:sz w:val="20"/>
                </w:rPr>
                <w:t>0 to 2</w:t>
              </w:r>
              <w:r w:rsidRPr="00A013FD">
                <w:rPr>
                  <w:sz w:val="20"/>
                  <w:vertAlign w:val="superscript"/>
                </w:rPr>
                <w:t>16</w:t>
              </w:r>
              <w:r w:rsidRPr="00A013FD">
                <w:rPr>
                  <w:sz w:val="20"/>
                </w:rPr>
                <w:t>-1</w:t>
              </w:r>
            </w:ins>
          </w:p>
        </w:tc>
        <w:tc>
          <w:tcPr>
            <w:tcW w:w="423" w:type="pct"/>
            <w:shd w:val="clear" w:color="auto" w:fill="auto"/>
            <w:noWrap/>
            <w:vAlign w:val="bottom"/>
          </w:tcPr>
          <w:p w14:paraId="5DA223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72" w:author="Ross Norsworthy" w:date="2020-03-20T00:52:00Z"/>
                <w:sz w:val="20"/>
              </w:rPr>
            </w:pPr>
            <w:ins w:id="12673" w:author="Ross Norsworthy" w:date="2020-03-20T00:52:00Z">
              <w:r w:rsidRPr="00A013FD">
                <w:rPr>
                  <w:sz w:val="20"/>
                </w:rPr>
                <w:t>2</w:t>
              </w:r>
            </w:ins>
          </w:p>
        </w:tc>
        <w:tc>
          <w:tcPr>
            <w:tcW w:w="704" w:type="pct"/>
            <w:shd w:val="clear" w:color="auto" w:fill="auto"/>
            <w:noWrap/>
            <w:vAlign w:val="bottom"/>
          </w:tcPr>
          <w:p w14:paraId="304477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74" w:author="Ross Norsworthy" w:date="2020-03-20T00:52:00Z"/>
                <w:sz w:val="20"/>
              </w:rPr>
            </w:pPr>
            <w:ins w:id="12675" w:author="Ross Norsworthy" w:date="2020-03-20T00:52:00Z">
              <w:r w:rsidRPr="00A013FD">
                <w:rPr>
                  <w:sz w:val="20"/>
                </w:rPr>
                <w:t>NACK mask 1</w:t>
              </w:r>
            </w:ins>
          </w:p>
        </w:tc>
        <w:tc>
          <w:tcPr>
            <w:tcW w:w="3039" w:type="pct"/>
            <w:vMerge/>
            <w:shd w:val="clear" w:color="auto" w:fill="auto"/>
            <w:noWrap/>
            <w:vAlign w:val="bottom"/>
          </w:tcPr>
          <w:p w14:paraId="4DA244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76" w:author="Ross Norsworthy" w:date="2020-03-20T00:52:00Z"/>
                <w:sz w:val="20"/>
              </w:rPr>
            </w:pPr>
          </w:p>
        </w:tc>
      </w:tr>
      <w:tr w:rsidR="00A013FD" w:rsidRPr="00A013FD" w14:paraId="027A677A" w14:textId="77777777" w:rsidTr="00A25A13">
        <w:trPr>
          <w:trHeight w:val="300"/>
          <w:ins w:id="12677" w:author="Ross Norsworthy" w:date="2020-03-20T00:52:00Z"/>
        </w:trPr>
        <w:tc>
          <w:tcPr>
            <w:tcW w:w="303" w:type="pct"/>
            <w:shd w:val="clear" w:color="auto" w:fill="auto"/>
            <w:noWrap/>
            <w:vAlign w:val="bottom"/>
          </w:tcPr>
          <w:p w14:paraId="36C186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78" w:author="Ross Norsworthy" w:date="2020-03-20T00:52:00Z"/>
                <w:sz w:val="20"/>
              </w:rPr>
            </w:pPr>
            <w:ins w:id="12679" w:author="Ross Norsworthy" w:date="2020-03-20T00:52:00Z">
              <w:r w:rsidRPr="00A013FD">
                <w:rPr>
                  <w:sz w:val="20"/>
                </w:rPr>
                <w:t>8</w:t>
              </w:r>
            </w:ins>
          </w:p>
        </w:tc>
        <w:tc>
          <w:tcPr>
            <w:tcW w:w="531" w:type="pct"/>
            <w:shd w:val="clear" w:color="auto" w:fill="auto"/>
            <w:noWrap/>
            <w:vAlign w:val="bottom"/>
          </w:tcPr>
          <w:p w14:paraId="3957E5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80" w:author="Ross Norsworthy" w:date="2020-03-20T00:52:00Z"/>
                <w:sz w:val="20"/>
              </w:rPr>
            </w:pPr>
            <w:ins w:id="12681" w:author="Ross Norsworthy" w:date="2020-03-20T00:52:00Z">
              <w:r w:rsidRPr="00A013FD">
                <w:rPr>
                  <w:sz w:val="20"/>
                </w:rPr>
                <w:t>0 to 2</w:t>
              </w:r>
              <w:r w:rsidRPr="00A013FD">
                <w:rPr>
                  <w:sz w:val="20"/>
                  <w:vertAlign w:val="superscript"/>
                </w:rPr>
                <w:t>16</w:t>
              </w:r>
              <w:r w:rsidRPr="00A013FD">
                <w:rPr>
                  <w:sz w:val="20"/>
                </w:rPr>
                <w:t>-1</w:t>
              </w:r>
            </w:ins>
          </w:p>
        </w:tc>
        <w:tc>
          <w:tcPr>
            <w:tcW w:w="423" w:type="pct"/>
            <w:shd w:val="clear" w:color="auto" w:fill="auto"/>
            <w:noWrap/>
            <w:vAlign w:val="bottom"/>
          </w:tcPr>
          <w:p w14:paraId="7C0F0C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82" w:author="Ross Norsworthy" w:date="2020-03-20T00:52:00Z"/>
                <w:sz w:val="20"/>
              </w:rPr>
            </w:pPr>
            <w:ins w:id="12683" w:author="Ross Norsworthy" w:date="2020-03-20T00:52:00Z">
              <w:r w:rsidRPr="00A013FD">
                <w:rPr>
                  <w:sz w:val="20"/>
                </w:rPr>
                <w:t>2</w:t>
              </w:r>
            </w:ins>
          </w:p>
        </w:tc>
        <w:tc>
          <w:tcPr>
            <w:tcW w:w="704" w:type="pct"/>
            <w:shd w:val="clear" w:color="auto" w:fill="auto"/>
            <w:noWrap/>
            <w:vAlign w:val="bottom"/>
          </w:tcPr>
          <w:p w14:paraId="68640F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84" w:author="Ross Norsworthy" w:date="2020-03-20T00:52:00Z"/>
                <w:sz w:val="20"/>
              </w:rPr>
            </w:pPr>
            <w:ins w:id="12685" w:author="Ross Norsworthy" w:date="2020-03-20T00:52:00Z">
              <w:r w:rsidRPr="00A013FD">
                <w:rPr>
                  <w:sz w:val="20"/>
                </w:rPr>
                <w:t>NACK mask 2</w:t>
              </w:r>
            </w:ins>
          </w:p>
        </w:tc>
        <w:tc>
          <w:tcPr>
            <w:tcW w:w="3039" w:type="pct"/>
            <w:vMerge/>
            <w:shd w:val="clear" w:color="auto" w:fill="auto"/>
            <w:noWrap/>
            <w:vAlign w:val="bottom"/>
          </w:tcPr>
          <w:p w14:paraId="61C29F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86" w:author="Ross Norsworthy" w:date="2020-03-20T00:52:00Z"/>
                <w:sz w:val="20"/>
              </w:rPr>
            </w:pPr>
          </w:p>
        </w:tc>
      </w:tr>
      <w:tr w:rsidR="00A013FD" w:rsidRPr="00A013FD" w14:paraId="37A80077" w14:textId="77777777" w:rsidTr="00A25A13">
        <w:trPr>
          <w:trHeight w:val="300"/>
          <w:ins w:id="12687" w:author="Ross Norsworthy" w:date="2020-03-20T00:52:00Z"/>
        </w:trPr>
        <w:tc>
          <w:tcPr>
            <w:tcW w:w="303" w:type="pct"/>
            <w:shd w:val="clear" w:color="auto" w:fill="auto"/>
            <w:noWrap/>
            <w:vAlign w:val="bottom"/>
          </w:tcPr>
          <w:p w14:paraId="2CE076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88" w:author="Ross Norsworthy" w:date="2020-03-20T00:52:00Z"/>
                <w:sz w:val="20"/>
              </w:rPr>
            </w:pPr>
            <w:ins w:id="12689" w:author="Ross Norsworthy" w:date="2020-03-20T00:52:00Z">
              <w:r w:rsidRPr="00A013FD">
                <w:rPr>
                  <w:sz w:val="20"/>
                </w:rPr>
                <w:t>9</w:t>
              </w:r>
            </w:ins>
          </w:p>
        </w:tc>
        <w:tc>
          <w:tcPr>
            <w:tcW w:w="531" w:type="pct"/>
            <w:shd w:val="clear" w:color="auto" w:fill="auto"/>
            <w:noWrap/>
            <w:vAlign w:val="bottom"/>
          </w:tcPr>
          <w:p w14:paraId="3A3016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90" w:author="Ross Norsworthy" w:date="2020-03-20T00:52:00Z"/>
                <w:sz w:val="20"/>
              </w:rPr>
            </w:pPr>
            <w:ins w:id="12691" w:author="Ross Norsworthy" w:date="2020-03-20T00:52:00Z">
              <w:r w:rsidRPr="00A013FD">
                <w:rPr>
                  <w:sz w:val="20"/>
                </w:rPr>
                <w:t>0-255</w:t>
              </w:r>
            </w:ins>
          </w:p>
        </w:tc>
        <w:tc>
          <w:tcPr>
            <w:tcW w:w="423" w:type="pct"/>
            <w:shd w:val="clear" w:color="auto" w:fill="auto"/>
            <w:noWrap/>
            <w:vAlign w:val="bottom"/>
          </w:tcPr>
          <w:p w14:paraId="61E0D3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92" w:author="Ross Norsworthy" w:date="2020-03-20T00:52:00Z"/>
                <w:sz w:val="20"/>
              </w:rPr>
            </w:pPr>
            <w:ins w:id="12693" w:author="Ross Norsworthy" w:date="2020-03-20T00:52:00Z">
              <w:r w:rsidRPr="00A013FD">
                <w:rPr>
                  <w:sz w:val="20"/>
                </w:rPr>
                <w:t>1</w:t>
              </w:r>
            </w:ins>
          </w:p>
        </w:tc>
        <w:tc>
          <w:tcPr>
            <w:tcW w:w="704" w:type="pct"/>
            <w:shd w:val="clear" w:color="auto" w:fill="auto"/>
            <w:noWrap/>
            <w:vAlign w:val="bottom"/>
          </w:tcPr>
          <w:p w14:paraId="090EE0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94" w:author="Ross Norsworthy" w:date="2020-03-20T00:52:00Z"/>
                <w:sz w:val="20"/>
              </w:rPr>
            </w:pPr>
            <w:ins w:id="12695" w:author="Ross Norsworthy" w:date="2020-03-20T00:52:00Z">
              <w:r w:rsidRPr="00A013FD">
                <w:rPr>
                  <w:sz w:val="20"/>
                </w:rPr>
                <w:t>CQI</w:t>
              </w:r>
            </w:ins>
          </w:p>
        </w:tc>
        <w:tc>
          <w:tcPr>
            <w:tcW w:w="3039" w:type="pct"/>
            <w:shd w:val="clear" w:color="auto" w:fill="auto"/>
            <w:noWrap/>
            <w:vAlign w:val="bottom"/>
          </w:tcPr>
          <w:p w14:paraId="1AC5F72C" w14:textId="26BCF875"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696" w:author="Ross Norsworthy" w:date="2020-03-20T00:52:00Z"/>
                <w:sz w:val="20"/>
              </w:rPr>
            </w:pPr>
            <w:ins w:id="12697" w:author="Ross Norsworthy" w:date="2020-03-20T00:52:00Z">
              <w:r w:rsidRPr="00A013FD">
                <w:rPr>
                  <w:sz w:val="20"/>
                </w:rPr>
                <w:t xml:space="preserve">Received Channel Quality Indicator averaged over the last TDMA frame received as defined in </w:t>
              </w:r>
              <w:del w:id="12698" w:author="USA Editor 2021" w:date="2020-12-11T14:11:00Z">
                <w:r w:rsidRPr="00F447FE" w:rsidDel="00F447FE">
                  <w:rPr>
                    <w:sz w:val="20"/>
                    <w:highlight w:val="green"/>
                    <w:rPrChange w:id="12699" w:author="USA Editor 2021" w:date="2020-12-11T14:11:00Z">
                      <w:rPr>
                        <w:sz w:val="20"/>
                      </w:rPr>
                    </w:rPrChange>
                  </w:rPr>
                  <w:delText>A</w:delText>
                </w:r>
              </w:del>
            </w:ins>
            <w:ins w:id="12700" w:author="USA Editor 2021" w:date="2020-12-11T14:11:00Z">
              <w:r w:rsidR="00F447FE" w:rsidRPr="00F447FE">
                <w:rPr>
                  <w:highlight w:val="green"/>
                  <w:lang w:val="en-US"/>
                  <w:rPrChange w:id="12701" w:author="USA Editor 2021" w:date="2020-12-11T14:11:00Z">
                    <w:rPr>
                      <w:lang w:val="en-US"/>
                    </w:rPr>
                  </w:rPrChange>
                </w:rPr>
                <w:t>§</w:t>
              </w:r>
            </w:ins>
            <w:ins w:id="12702" w:author="Ross Norsworthy" w:date="2020-03-20T00:52:00Z">
              <w:r w:rsidRPr="00A013FD">
                <w:rPr>
                  <w:sz w:val="20"/>
                </w:rPr>
                <w:t xml:space="preserve"> 1.2.8</w:t>
              </w:r>
            </w:ins>
            <w:ins w:id="12703" w:author="USA Editor 2021" w:date="2020-12-11T14:11:00Z">
              <w:r w:rsidR="00F447FE">
                <w:rPr>
                  <w:sz w:val="20"/>
                </w:rPr>
                <w:t xml:space="preserve"> </w:t>
              </w:r>
              <w:r w:rsidR="00F447FE" w:rsidRPr="00F447FE">
                <w:rPr>
                  <w:sz w:val="20"/>
                  <w:highlight w:val="green"/>
                </w:rPr>
                <w:t>Annex 2.</w:t>
              </w:r>
            </w:ins>
          </w:p>
        </w:tc>
      </w:tr>
      <w:tr w:rsidR="00A013FD" w:rsidRPr="00A013FD" w14:paraId="4F60FDBB" w14:textId="77777777" w:rsidTr="00A25A13">
        <w:trPr>
          <w:trHeight w:val="300"/>
          <w:ins w:id="12704" w:author="Ross Norsworthy" w:date="2020-03-20T00:52:00Z"/>
        </w:trPr>
        <w:tc>
          <w:tcPr>
            <w:tcW w:w="303" w:type="pct"/>
            <w:shd w:val="clear" w:color="auto" w:fill="auto"/>
            <w:noWrap/>
            <w:vAlign w:val="bottom"/>
          </w:tcPr>
          <w:p w14:paraId="4326B8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05" w:author="Ross Norsworthy" w:date="2020-03-20T00:52:00Z"/>
                <w:sz w:val="20"/>
              </w:rPr>
            </w:pPr>
            <w:ins w:id="12706" w:author="Ross Norsworthy" w:date="2020-03-20T00:52:00Z">
              <w:r w:rsidRPr="00A013FD">
                <w:rPr>
                  <w:sz w:val="20"/>
                </w:rPr>
                <w:t>10</w:t>
              </w:r>
            </w:ins>
          </w:p>
        </w:tc>
        <w:tc>
          <w:tcPr>
            <w:tcW w:w="531" w:type="pct"/>
            <w:shd w:val="clear" w:color="auto" w:fill="auto"/>
            <w:noWrap/>
            <w:vAlign w:val="bottom"/>
          </w:tcPr>
          <w:p w14:paraId="3F8FA6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07" w:author="Ross Norsworthy" w:date="2020-03-20T00:52:00Z"/>
                <w:sz w:val="20"/>
              </w:rPr>
            </w:pPr>
            <w:ins w:id="12708" w:author="Ross Norsworthy" w:date="2020-03-20T00:52:00Z">
              <w:r w:rsidRPr="00A013FD">
                <w:rPr>
                  <w:sz w:val="20"/>
                </w:rPr>
                <w:t>0-255</w:t>
              </w:r>
            </w:ins>
          </w:p>
        </w:tc>
        <w:tc>
          <w:tcPr>
            <w:tcW w:w="423" w:type="pct"/>
            <w:shd w:val="clear" w:color="auto" w:fill="auto"/>
            <w:noWrap/>
            <w:vAlign w:val="bottom"/>
          </w:tcPr>
          <w:p w14:paraId="04EA7B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09" w:author="Ross Norsworthy" w:date="2020-03-20T00:52:00Z"/>
                <w:sz w:val="20"/>
              </w:rPr>
            </w:pPr>
            <w:ins w:id="12710" w:author="Ross Norsworthy" w:date="2020-03-20T00:52:00Z">
              <w:r w:rsidRPr="00A013FD">
                <w:rPr>
                  <w:sz w:val="20"/>
                </w:rPr>
                <w:t>1</w:t>
              </w:r>
            </w:ins>
          </w:p>
        </w:tc>
        <w:tc>
          <w:tcPr>
            <w:tcW w:w="704" w:type="pct"/>
            <w:shd w:val="clear" w:color="auto" w:fill="auto"/>
            <w:noWrap/>
            <w:vAlign w:val="bottom"/>
          </w:tcPr>
          <w:p w14:paraId="3297C1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11" w:author="Ross Norsworthy" w:date="2020-03-20T00:52:00Z"/>
                <w:sz w:val="20"/>
              </w:rPr>
            </w:pPr>
            <w:ins w:id="12712" w:author="Ross Norsworthy" w:date="2020-03-20T00:52:00Z">
              <w:r w:rsidRPr="00A013FD">
                <w:rPr>
                  <w:sz w:val="20"/>
                </w:rPr>
                <w:t>ACM or EDN</w:t>
              </w:r>
            </w:ins>
          </w:p>
        </w:tc>
        <w:tc>
          <w:tcPr>
            <w:tcW w:w="3039" w:type="pct"/>
            <w:shd w:val="clear" w:color="auto" w:fill="auto"/>
            <w:noWrap/>
            <w:vAlign w:val="bottom"/>
          </w:tcPr>
          <w:p w14:paraId="02E7AF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13" w:author="Ross Norsworthy" w:date="2020-03-20T00:52:00Z"/>
                <w:sz w:val="20"/>
              </w:rPr>
            </w:pPr>
            <w:ins w:id="12714" w:author="Ross Norsworthy" w:date="2020-03-20T00:52:00Z">
              <w:r w:rsidRPr="00A013FD">
                <w:rPr>
                  <w:sz w:val="20"/>
                </w:rPr>
                <w:t>0: Maintain Link ID.</w:t>
              </w:r>
            </w:ins>
          </w:p>
          <w:p w14:paraId="0D4D7D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15" w:author="Ross Norsworthy" w:date="2020-03-20T00:52:00Z"/>
                <w:sz w:val="20"/>
              </w:rPr>
            </w:pPr>
            <w:ins w:id="12716" w:author="Ross Norsworthy" w:date="2020-03-20T00:52:00Z">
              <w:r w:rsidRPr="00A013FD">
                <w:rPr>
                  <w:sz w:val="20"/>
                </w:rPr>
                <w:t>1: Increment Link ID (higher rate)</w:t>
              </w:r>
            </w:ins>
          </w:p>
          <w:p w14:paraId="70D115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17" w:author="Ross Norsworthy" w:date="2020-03-20T00:52:00Z"/>
                <w:sz w:val="20"/>
              </w:rPr>
            </w:pPr>
            <w:ins w:id="12718" w:author="Ross Norsworthy" w:date="2020-03-20T00:52:00Z">
              <w:r w:rsidRPr="00A013FD">
                <w:rPr>
                  <w:sz w:val="20"/>
                </w:rPr>
                <w:t>2: Decrease Link ID.</w:t>
              </w:r>
            </w:ins>
          </w:p>
          <w:p w14:paraId="2028AB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19" w:author="Ross Norsworthy" w:date="2020-03-20T00:52:00Z"/>
                <w:sz w:val="20"/>
              </w:rPr>
            </w:pPr>
            <w:ins w:id="12720" w:author="Ross Norsworthy" w:date="2020-03-20T00:52:00Z">
              <w:r w:rsidRPr="00A013FD">
                <w:rPr>
                  <w:sz w:val="20"/>
                </w:rPr>
                <w:t xml:space="preserve">3: End Delivery Notification </w:t>
              </w:r>
            </w:ins>
          </w:p>
          <w:p w14:paraId="5353C2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21" w:author="Ross Norsworthy" w:date="2020-03-20T00:52:00Z"/>
                <w:sz w:val="20"/>
              </w:rPr>
            </w:pPr>
            <w:ins w:id="12722" w:author="Ross Norsworthy" w:date="2020-03-20T00:52:00Z">
              <w:r w:rsidRPr="00A013FD">
                <w:rPr>
                  <w:sz w:val="20"/>
                </w:rPr>
                <w:t>The Link ID may only be changed if all the fragments have been successfully received and the ACK/NACK mask is set to 0.  Changing the Link ID must not change the channel bandwidth.</w:t>
              </w:r>
            </w:ins>
          </w:p>
        </w:tc>
      </w:tr>
      <w:tr w:rsidR="00A013FD" w:rsidRPr="00A013FD" w14:paraId="78E4B708" w14:textId="77777777" w:rsidTr="00A25A13">
        <w:trPr>
          <w:trHeight w:val="300"/>
          <w:ins w:id="12723" w:author="Ross Norsworthy" w:date="2020-03-20T00:52:00Z"/>
        </w:trPr>
        <w:tc>
          <w:tcPr>
            <w:tcW w:w="303" w:type="pct"/>
            <w:shd w:val="clear" w:color="auto" w:fill="auto"/>
            <w:noWrap/>
            <w:vAlign w:val="bottom"/>
          </w:tcPr>
          <w:p w14:paraId="56F2CB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24" w:author="Ross Norsworthy" w:date="2020-03-20T00:52:00Z"/>
                <w:sz w:val="20"/>
              </w:rPr>
            </w:pPr>
            <w:ins w:id="12725" w:author="Ross Norsworthy" w:date="2020-03-20T00:52:00Z">
              <w:r w:rsidRPr="00A013FD">
                <w:rPr>
                  <w:sz w:val="20"/>
                </w:rPr>
                <w:t>11</w:t>
              </w:r>
            </w:ins>
          </w:p>
        </w:tc>
        <w:tc>
          <w:tcPr>
            <w:tcW w:w="531" w:type="pct"/>
            <w:shd w:val="clear" w:color="auto" w:fill="auto"/>
            <w:noWrap/>
            <w:vAlign w:val="bottom"/>
          </w:tcPr>
          <w:p w14:paraId="3B6EE1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26" w:author="Ross Norsworthy" w:date="2020-03-20T00:52:00Z"/>
                <w:sz w:val="20"/>
              </w:rPr>
            </w:pPr>
            <w:ins w:id="12727" w:author="Ross Norsworthy" w:date="2020-03-20T00:52:00Z">
              <w:r w:rsidRPr="00A013FD">
                <w:rPr>
                  <w:sz w:val="20"/>
                </w:rPr>
                <w:t>0-255</w:t>
              </w:r>
            </w:ins>
          </w:p>
        </w:tc>
        <w:tc>
          <w:tcPr>
            <w:tcW w:w="423" w:type="pct"/>
            <w:shd w:val="clear" w:color="auto" w:fill="auto"/>
            <w:noWrap/>
            <w:vAlign w:val="bottom"/>
          </w:tcPr>
          <w:p w14:paraId="27C26E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28" w:author="Ross Norsworthy" w:date="2020-03-20T00:52:00Z"/>
                <w:sz w:val="20"/>
              </w:rPr>
            </w:pPr>
            <w:ins w:id="12729" w:author="Ross Norsworthy" w:date="2020-03-20T00:52:00Z">
              <w:r w:rsidRPr="00A013FD">
                <w:rPr>
                  <w:sz w:val="20"/>
                </w:rPr>
                <w:t>1</w:t>
              </w:r>
            </w:ins>
          </w:p>
        </w:tc>
        <w:tc>
          <w:tcPr>
            <w:tcW w:w="704" w:type="pct"/>
            <w:shd w:val="clear" w:color="auto" w:fill="auto"/>
            <w:noWrap/>
            <w:vAlign w:val="bottom"/>
          </w:tcPr>
          <w:p w14:paraId="691A7E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30" w:author="Ross Norsworthy" w:date="2020-03-20T00:52:00Z"/>
                <w:sz w:val="20"/>
              </w:rPr>
            </w:pPr>
            <w:ins w:id="12731" w:author="Ross Norsworthy" w:date="2020-03-20T00:52:00Z">
              <w:r w:rsidRPr="00A013FD">
                <w:rPr>
                  <w:sz w:val="20"/>
                </w:rPr>
                <w:t>Power setting</w:t>
              </w:r>
            </w:ins>
          </w:p>
        </w:tc>
        <w:tc>
          <w:tcPr>
            <w:tcW w:w="3039" w:type="pct"/>
            <w:shd w:val="clear" w:color="auto" w:fill="auto"/>
            <w:noWrap/>
            <w:vAlign w:val="bottom"/>
          </w:tcPr>
          <w:p w14:paraId="386E7C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32" w:author="Ross Norsworthy" w:date="2020-03-20T00:52:00Z"/>
                <w:sz w:val="20"/>
              </w:rPr>
            </w:pPr>
            <w:ins w:id="12733" w:author="Ross Norsworthy" w:date="2020-03-20T00:52:00Z">
              <w:r w:rsidRPr="00A013FD">
                <w:rPr>
                  <w:sz w:val="20"/>
                </w:rPr>
                <w:t>0:  Maintain Power Level</w:t>
              </w:r>
            </w:ins>
          </w:p>
          <w:p w14:paraId="01BA1F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34" w:author="Ross Norsworthy" w:date="2020-03-20T00:52:00Z"/>
                <w:sz w:val="20"/>
              </w:rPr>
            </w:pPr>
            <w:ins w:id="12735" w:author="Ross Norsworthy" w:date="2020-03-20T00:52:00Z">
              <w:r w:rsidRPr="00A013FD">
                <w:rPr>
                  <w:sz w:val="20"/>
                </w:rPr>
                <w:t>1:  Increase Power Level (Reserved for future use).</w:t>
              </w:r>
            </w:ins>
          </w:p>
          <w:p w14:paraId="5C4908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36" w:author="Ross Norsworthy" w:date="2020-03-20T00:52:00Z"/>
                <w:sz w:val="20"/>
              </w:rPr>
            </w:pPr>
            <w:ins w:id="12737" w:author="Ross Norsworthy" w:date="2020-03-20T00:52:00Z">
              <w:r w:rsidRPr="00A013FD">
                <w:rPr>
                  <w:sz w:val="20"/>
                </w:rPr>
                <w:t>2:  Decrease Power Level (Reserved for future use).</w:t>
              </w:r>
            </w:ins>
          </w:p>
        </w:tc>
      </w:tr>
    </w:tbl>
    <w:p w14:paraId="794EB513" w14:textId="77777777" w:rsidR="00A25A13" w:rsidRPr="00A013FD" w:rsidRDefault="00A25A13" w:rsidP="00A25A13">
      <w:pPr>
        <w:pStyle w:val="Tablefin"/>
        <w:rPr>
          <w:ins w:id="12738" w:author="Ross Norsworthy" w:date="2020-03-20T00:52:00Z"/>
        </w:rPr>
      </w:pPr>
    </w:p>
    <w:p w14:paraId="5B858DD1" w14:textId="77777777" w:rsidR="00A013FD" w:rsidRPr="00A013FD" w:rsidRDefault="00A013FD" w:rsidP="00A013FD">
      <w:pPr>
        <w:rPr>
          <w:ins w:id="12739" w:author="Ross Norsworthy" w:date="2020-03-20T00:52:00Z"/>
        </w:rPr>
      </w:pPr>
      <w:ins w:id="12740" w:author="Ross Norsworthy" w:date="2020-03-20T00:52:00Z">
        <w:r w:rsidRPr="00A013FD">
          <w:t>Notes:</w:t>
        </w:r>
      </w:ins>
    </w:p>
    <w:p w14:paraId="2D9E64C4" w14:textId="77777777" w:rsidR="00A013FD" w:rsidRPr="00A013FD" w:rsidRDefault="00A013FD" w:rsidP="00A013FD">
      <w:pPr>
        <w:rPr>
          <w:ins w:id="12741" w:author="Ross Norsworthy" w:date="2020-03-20T00:52:00Z"/>
        </w:rPr>
      </w:pPr>
      <w:ins w:id="12742" w:author="Ross Norsworthy" w:date="2020-03-20T00:52:00Z">
        <w:r w:rsidRPr="00A013FD">
          <w:t>The ACK/NACK message will be transmitted in the Data Signalling Channels on the same Logical Channel as defined by the “Logical Channel Rx” assigned by the Resource Allocation (#4).</w:t>
        </w:r>
      </w:ins>
    </w:p>
    <w:p w14:paraId="308C84E0" w14:textId="77777777" w:rsidR="00A013FD" w:rsidRPr="00A013FD" w:rsidRDefault="00A013FD" w:rsidP="00A013FD">
      <w:pPr>
        <w:rPr>
          <w:ins w:id="12743" w:author="Ross Norsworthy" w:date="2020-03-20T00:52:00Z"/>
        </w:rPr>
      </w:pPr>
      <w:ins w:id="12744" w:author="Ross Norsworthy" w:date="2020-03-20T00:52:00Z">
        <w:r w:rsidRPr="00A013FD">
          <w:t>During short addressed message transmissions, the ACK/NACK message will be transmitted on the RAC.</w:t>
        </w:r>
      </w:ins>
    </w:p>
    <w:p w14:paraId="19D25EC4" w14:textId="77777777" w:rsidR="00A013FD" w:rsidRPr="00A013FD" w:rsidRDefault="00A013FD" w:rsidP="00A013FD">
      <w:pPr>
        <w:rPr>
          <w:ins w:id="12745" w:author="Ross Norsworthy" w:date="2020-03-20T00:52:00Z"/>
        </w:rPr>
      </w:pPr>
      <w:ins w:id="12746" w:author="Ross Norsworthy" w:date="2020-03-20T00:52:00Z">
        <w:r w:rsidRPr="00A013FD">
          <w:rPr>
            <w:vertAlign w:val="superscript"/>
          </w:rPr>
          <w:t xml:space="preserve">(1) </w:t>
        </w:r>
        <w:r w:rsidRPr="00A013FD">
          <w:t>Session ID is reserved for future use.</w:t>
        </w:r>
      </w:ins>
    </w:p>
    <w:p w14:paraId="368A536E" w14:textId="77777777" w:rsidR="00A013FD" w:rsidRPr="00A013FD" w:rsidRDefault="00A013FD" w:rsidP="00A013FD">
      <w:pPr>
        <w:rPr>
          <w:ins w:id="12747" w:author="Ross Norsworthy" w:date="2020-03-20T00:52:00Z"/>
        </w:rPr>
      </w:pPr>
    </w:p>
    <w:p w14:paraId="73AF6EB6" w14:textId="77777777" w:rsidR="00A013FD" w:rsidRPr="00A013FD" w:rsidRDefault="00A013FD" w:rsidP="00A013FD">
      <w:pPr>
        <w:outlineLvl w:val="0"/>
        <w:rPr>
          <w:ins w:id="12748" w:author="Ross Norsworthy" w:date="2020-03-20T00:52:00Z"/>
        </w:rPr>
      </w:pPr>
      <w:ins w:id="12749" w:author="Ross Norsworthy" w:date="2020-03-20T00:52:00Z">
        <w:r w:rsidRPr="00A013FD">
          <w:br w:type="page"/>
        </w:r>
      </w:ins>
    </w:p>
    <w:p w14:paraId="2C372E76" w14:textId="7DDEA6D3" w:rsidR="00A013FD" w:rsidRPr="00A013FD" w:rsidRDefault="009E7339" w:rsidP="00FB5ADE">
      <w:pPr>
        <w:pStyle w:val="Heading3"/>
        <w:rPr>
          <w:ins w:id="12750" w:author="Ross Norsworthy" w:date="2020-03-20T00:52:00Z"/>
          <w:rFonts w:eastAsiaTheme="minorHAnsi"/>
        </w:rPr>
      </w:pPr>
      <w:bookmarkStart w:id="12751" w:name="_Toc35545409"/>
      <w:ins w:id="12752" w:author="Song, Xiaojing" w:date="2020-08-21T13:47:00Z">
        <w:del w:id="12753" w:author="USA Editor 2021" w:date="2020-12-11T15:17: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2754" w:author="Song, Xiaojing" w:date="2020-08-24T12:41:00Z">
        <w:r w:rsidR="00983074">
          <w:rPr>
            <w:rFonts w:eastAsiaTheme="minorHAnsi"/>
            <w:caps/>
            <w:szCs w:val="22"/>
          </w:rPr>
          <w:t>4</w:t>
        </w:r>
      </w:ins>
      <w:ins w:id="12755" w:author="Song, Xiaojing" w:date="2020-08-21T13:47:00Z">
        <w:r>
          <w:rPr>
            <w:rFonts w:eastAsiaTheme="minorHAnsi"/>
            <w:caps/>
            <w:szCs w:val="22"/>
          </w:rPr>
          <w:t>.9.4</w:t>
        </w:r>
        <w:r>
          <w:rPr>
            <w:rFonts w:eastAsiaTheme="minorHAnsi"/>
            <w:caps/>
            <w:szCs w:val="22"/>
          </w:rPr>
          <w:tab/>
        </w:r>
      </w:ins>
      <w:ins w:id="12756" w:author="Ross Norsworthy" w:date="2020-03-20T00:52:00Z">
        <w:r w:rsidR="00A013FD" w:rsidRPr="00A013FD">
          <w:rPr>
            <w:rFonts w:eastAsiaTheme="minorHAnsi"/>
          </w:rPr>
          <w:t>Resource request/Transmission announcement</w:t>
        </w:r>
        <w:bookmarkEnd w:id="12751"/>
      </w:ins>
    </w:p>
    <w:p w14:paraId="5BFE1F89" w14:textId="48E46FF9" w:rsidR="0051538E" w:rsidRDefault="00A013FD" w:rsidP="00081571">
      <w:pPr>
        <w:pStyle w:val="TableNo"/>
        <w:rPr>
          <w:lang w:val="en-US"/>
        </w:rPr>
      </w:pPr>
      <w:bookmarkStart w:id="12757" w:name="_Toc35546136"/>
      <w:ins w:id="12758" w:author="Ross Norsworthy" w:date="2020-03-20T00:52:00Z">
        <w:r w:rsidRPr="00A013FD">
          <w:rPr>
            <w:lang w:val="en-US"/>
          </w:rPr>
          <w:t xml:space="preserve">Table </w:t>
        </w:r>
      </w:ins>
      <w:ins w:id="12759" w:author="USA Editor 2021" w:date="2021-01-07T11:41:00Z">
        <w:r w:rsidR="005F28B1" w:rsidRPr="005F28B1">
          <w:rPr>
            <w:highlight w:val="green"/>
            <w:lang w:val="en-US"/>
          </w:rPr>
          <w:t>37</w:t>
        </w:r>
      </w:ins>
      <w:ins w:id="12760" w:author="Ross Norsworthy" w:date="2020-03-20T00:52:00Z">
        <w:del w:id="12761" w:author="USA Editor 2021" w:date="2021-01-07T11:41:00Z">
          <w:r w:rsidRPr="005F28B1" w:rsidDel="005F28B1">
            <w:rPr>
              <w:highlight w:val="green"/>
              <w:lang w:val="en-US"/>
            </w:rPr>
            <w:delText>38</w:delText>
          </w:r>
        </w:del>
      </w:ins>
    </w:p>
    <w:p w14:paraId="3F0CAD3A" w14:textId="77777777" w:rsidR="00A013FD" w:rsidRPr="00A013FD" w:rsidRDefault="00A013FD" w:rsidP="00970510">
      <w:pPr>
        <w:pStyle w:val="Tabletitle"/>
        <w:rPr>
          <w:ins w:id="12762" w:author="Ross Norsworthy" w:date="2020-03-20T00:52:00Z"/>
          <w:lang w:val="en-US"/>
        </w:rPr>
      </w:pPr>
      <w:ins w:id="12763" w:author="Ross Norsworthy" w:date="2020-03-20T00:52:00Z">
        <w:r w:rsidRPr="00A013FD">
          <w:rPr>
            <w:lang w:val="en-US"/>
          </w:rPr>
          <w:t>Resource Request / Transmission Announcement</w:t>
        </w:r>
        <w:bookmarkEnd w:id="12757"/>
      </w:ins>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8"/>
        <w:gridCol w:w="984"/>
        <w:gridCol w:w="910"/>
        <w:gridCol w:w="2587"/>
        <w:gridCol w:w="4739"/>
      </w:tblGrid>
      <w:tr w:rsidR="00A013FD" w:rsidRPr="00A013FD" w14:paraId="124E88CA" w14:textId="77777777" w:rsidTr="00BF604E">
        <w:trPr>
          <w:trHeight w:val="300"/>
          <w:ins w:id="12764" w:author="Ross Norsworthy" w:date="2020-03-20T00:52:00Z"/>
        </w:trPr>
        <w:tc>
          <w:tcPr>
            <w:tcW w:w="5000" w:type="pct"/>
            <w:gridSpan w:val="5"/>
            <w:shd w:val="clear" w:color="auto" w:fill="00558C"/>
            <w:noWrap/>
            <w:vAlign w:val="center"/>
          </w:tcPr>
          <w:p w14:paraId="645E5778" w14:textId="77777777" w:rsidR="00A013FD" w:rsidRPr="00A013FD" w:rsidRDefault="00A013FD" w:rsidP="00535EEC">
            <w:pPr>
              <w:pStyle w:val="Tablehead"/>
              <w:rPr>
                <w:ins w:id="12765" w:author="Ross Norsworthy" w:date="2020-03-20T00:52:00Z"/>
                <w:lang w:eastAsia="ja-JP"/>
              </w:rPr>
            </w:pPr>
            <w:ins w:id="12766" w:author="Ross Norsworthy" w:date="2020-03-20T00:52:00Z">
              <w:r w:rsidRPr="00A013FD">
                <w:rPr>
                  <w:lang w:eastAsia="ja-JP"/>
                </w:rPr>
                <w:t>Resource request/Transmission announcement</w:t>
              </w:r>
            </w:ins>
          </w:p>
        </w:tc>
      </w:tr>
      <w:tr w:rsidR="00A013FD" w:rsidRPr="00A013FD" w14:paraId="4FD92549" w14:textId="77777777" w:rsidTr="00BF604E">
        <w:trPr>
          <w:trHeight w:val="300"/>
          <w:ins w:id="12767" w:author="Ross Norsworthy" w:date="2020-03-20T00:52:00Z"/>
        </w:trPr>
        <w:tc>
          <w:tcPr>
            <w:tcW w:w="352" w:type="pct"/>
            <w:shd w:val="clear" w:color="auto" w:fill="00558C"/>
            <w:noWrap/>
            <w:vAlign w:val="center"/>
          </w:tcPr>
          <w:p w14:paraId="69E259F7" w14:textId="77777777" w:rsidR="00A013FD" w:rsidRPr="00A013FD" w:rsidRDefault="00A013FD" w:rsidP="00A013FD">
            <w:pPr>
              <w:keepNext/>
              <w:spacing w:before="80" w:after="80"/>
              <w:jc w:val="center"/>
              <w:rPr>
                <w:ins w:id="12768" w:author="Ross Norsworthy" w:date="2020-03-20T00:52:00Z"/>
                <w:rFonts w:ascii="Times New Roman Bold" w:hAnsi="Times New Roman Bold" w:cs="Times New Roman Bold"/>
                <w:b/>
                <w:sz w:val="20"/>
                <w:lang w:eastAsia="ja-JP"/>
              </w:rPr>
            </w:pPr>
            <w:ins w:id="12769" w:author="Ross Norsworthy" w:date="2020-03-20T00:52:00Z">
              <w:r w:rsidRPr="00A013FD">
                <w:rPr>
                  <w:rFonts w:ascii="Times New Roman Bold" w:hAnsi="Times New Roman Bold" w:cs="Times New Roman Bold"/>
                  <w:b/>
                  <w:sz w:val="20"/>
                  <w:lang w:eastAsia="ja-JP"/>
                </w:rPr>
                <w:t>Field no</w:t>
              </w:r>
            </w:ins>
          </w:p>
        </w:tc>
        <w:tc>
          <w:tcPr>
            <w:tcW w:w="496" w:type="pct"/>
            <w:shd w:val="clear" w:color="auto" w:fill="00558C"/>
            <w:noWrap/>
            <w:vAlign w:val="center"/>
          </w:tcPr>
          <w:p w14:paraId="2BA2357E" w14:textId="77777777" w:rsidR="00A013FD" w:rsidRPr="00A013FD" w:rsidRDefault="00A013FD" w:rsidP="00535EEC">
            <w:pPr>
              <w:pStyle w:val="Tablehead"/>
              <w:rPr>
                <w:ins w:id="12770" w:author="Ross Norsworthy" w:date="2020-03-20T00:52:00Z"/>
                <w:lang w:eastAsia="ja-JP"/>
              </w:rPr>
            </w:pPr>
            <w:ins w:id="12771" w:author="Ross Norsworthy" w:date="2020-03-20T00:52:00Z">
              <w:r w:rsidRPr="00A013FD">
                <w:rPr>
                  <w:lang w:eastAsia="ja-JP"/>
                </w:rPr>
                <w:t>Value (Dec)</w:t>
              </w:r>
            </w:ins>
          </w:p>
        </w:tc>
        <w:tc>
          <w:tcPr>
            <w:tcW w:w="459" w:type="pct"/>
            <w:shd w:val="clear" w:color="auto" w:fill="00558C"/>
            <w:noWrap/>
            <w:vAlign w:val="center"/>
          </w:tcPr>
          <w:p w14:paraId="08EAF7AC" w14:textId="77777777" w:rsidR="00A013FD" w:rsidRPr="00A013FD" w:rsidRDefault="00A013FD" w:rsidP="00535EEC">
            <w:pPr>
              <w:pStyle w:val="Tablehead"/>
              <w:rPr>
                <w:ins w:id="12772" w:author="Ross Norsworthy" w:date="2020-03-20T00:52:00Z"/>
                <w:lang w:eastAsia="ja-JP"/>
              </w:rPr>
            </w:pPr>
            <w:ins w:id="12773" w:author="Ross Norsworthy" w:date="2020-03-20T00:52:00Z">
              <w:r w:rsidRPr="00A013FD">
                <w:rPr>
                  <w:lang w:eastAsia="ja-JP"/>
                </w:rPr>
                <w:t>Size (Bytes)</w:t>
              </w:r>
            </w:ins>
          </w:p>
        </w:tc>
        <w:tc>
          <w:tcPr>
            <w:tcW w:w="1304" w:type="pct"/>
            <w:shd w:val="clear" w:color="auto" w:fill="00558C"/>
            <w:noWrap/>
            <w:vAlign w:val="center"/>
          </w:tcPr>
          <w:p w14:paraId="392C2D3E" w14:textId="77777777" w:rsidR="00A013FD" w:rsidRPr="00A013FD" w:rsidRDefault="00A013FD" w:rsidP="00535EEC">
            <w:pPr>
              <w:pStyle w:val="Tablehead"/>
              <w:rPr>
                <w:ins w:id="12774" w:author="Ross Norsworthy" w:date="2020-03-20T00:52:00Z"/>
                <w:lang w:eastAsia="ja-JP"/>
              </w:rPr>
            </w:pPr>
            <w:ins w:id="12775" w:author="Ross Norsworthy" w:date="2020-03-20T00:52:00Z">
              <w:r w:rsidRPr="00A013FD">
                <w:rPr>
                  <w:lang w:eastAsia="ja-JP"/>
                </w:rPr>
                <w:t>Function</w:t>
              </w:r>
            </w:ins>
          </w:p>
        </w:tc>
        <w:tc>
          <w:tcPr>
            <w:tcW w:w="2389" w:type="pct"/>
            <w:shd w:val="clear" w:color="auto" w:fill="00558C"/>
            <w:noWrap/>
            <w:vAlign w:val="center"/>
          </w:tcPr>
          <w:p w14:paraId="6ED0805B" w14:textId="77777777" w:rsidR="00A013FD" w:rsidRPr="00A013FD" w:rsidRDefault="00A013FD" w:rsidP="00535EEC">
            <w:pPr>
              <w:pStyle w:val="Tablehead"/>
              <w:rPr>
                <w:ins w:id="12776" w:author="Ross Norsworthy" w:date="2020-03-20T00:52:00Z"/>
                <w:lang w:eastAsia="ja-JP"/>
              </w:rPr>
            </w:pPr>
            <w:ins w:id="12777" w:author="Ross Norsworthy" w:date="2020-03-20T00:52:00Z">
              <w:r w:rsidRPr="00A013FD">
                <w:rPr>
                  <w:lang w:eastAsia="ja-JP"/>
                </w:rPr>
                <w:t>Content</w:t>
              </w:r>
            </w:ins>
          </w:p>
        </w:tc>
      </w:tr>
      <w:tr w:rsidR="00A013FD" w:rsidRPr="00A013FD" w14:paraId="2679B3C6" w14:textId="77777777" w:rsidTr="00BF604E">
        <w:trPr>
          <w:trHeight w:val="300"/>
          <w:ins w:id="12778" w:author="Ross Norsworthy" w:date="2020-03-20T00:52:00Z"/>
        </w:trPr>
        <w:tc>
          <w:tcPr>
            <w:tcW w:w="352" w:type="pct"/>
            <w:shd w:val="clear" w:color="auto" w:fill="auto"/>
            <w:noWrap/>
            <w:vAlign w:val="bottom"/>
          </w:tcPr>
          <w:p w14:paraId="58782F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79" w:author="Ross Norsworthy" w:date="2020-03-20T00:52:00Z"/>
                <w:sz w:val="20"/>
                <w:lang w:eastAsia="ja-JP"/>
              </w:rPr>
            </w:pPr>
            <w:ins w:id="12780" w:author="Ross Norsworthy" w:date="2020-03-20T00:52:00Z">
              <w:r w:rsidRPr="00A013FD">
                <w:rPr>
                  <w:sz w:val="20"/>
                  <w:lang w:eastAsia="ja-JP"/>
                </w:rPr>
                <w:t>1</w:t>
              </w:r>
            </w:ins>
          </w:p>
        </w:tc>
        <w:tc>
          <w:tcPr>
            <w:tcW w:w="496" w:type="pct"/>
            <w:shd w:val="clear" w:color="auto" w:fill="auto"/>
            <w:noWrap/>
            <w:vAlign w:val="bottom"/>
          </w:tcPr>
          <w:p w14:paraId="15C99E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81" w:author="Ross Norsworthy" w:date="2020-03-20T00:52:00Z"/>
                <w:sz w:val="20"/>
                <w:lang w:eastAsia="ja-JP"/>
              </w:rPr>
            </w:pPr>
            <w:ins w:id="12782" w:author="Ross Norsworthy" w:date="2020-03-20T00:52:00Z">
              <w:r w:rsidRPr="00A013FD">
                <w:rPr>
                  <w:sz w:val="20"/>
                  <w:lang w:eastAsia="ja-JP"/>
                </w:rPr>
                <w:t>90</w:t>
              </w:r>
            </w:ins>
          </w:p>
        </w:tc>
        <w:tc>
          <w:tcPr>
            <w:tcW w:w="459" w:type="pct"/>
            <w:shd w:val="clear" w:color="auto" w:fill="auto"/>
            <w:noWrap/>
            <w:vAlign w:val="bottom"/>
          </w:tcPr>
          <w:p w14:paraId="72C98D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83" w:author="Ross Norsworthy" w:date="2020-03-20T00:52:00Z"/>
                <w:sz w:val="20"/>
                <w:lang w:eastAsia="ja-JP"/>
              </w:rPr>
            </w:pPr>
            <w:ins w:id="12784" w:author="Ross Norsworthy" w:date="2020-03-20T00:52:00Z">
              <w:r w:rsidRPr="00A013FD">
                <w:rPr>
                  <w:sz w:val="20"/>
                  <w:lang w:eastAsia="ja-JP"/>
                </w:rPr>
                <w:t>1</w:t>
              </w:r>
            </w:ins>
          </w:p>
        </w:tc>
        <w:tc>
          <w:tcPr>
            <w:tcW w:w="1304" w:type="pct"/>
            <w:shd w:val="clear" w:color="auto" w:fill="auto"/>
            <w:noWrap/>
            <w:vAlign w:val="bottom"/>
          </w:tcPr>
          <w:p w14:paraId="393964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85" w:author="Ross Norsworthy" w:date="2020-03-20T00:52:00Z"/>
                <w:sz w:val="20"/>
                <w:lang w:eastAsia="ja-JP"/>
              </w:rPr>
            </w:pPr>
            <w:ins w:id="12786" w:author="Ross Norsworthy" w:date="2020-03-20T00:52:00Z">
              <w:r w:rsidRPr="00A013FD">
                <w:rPr>
                  <w:sz w:val="20"/>
                  <w:lang w:eastAsia="ja-JP"/>
                </w:rPr>
                <w:t>Type</w:t>
              </w:r>
            </w:ins>
          </w:p>
        </w:tc>
        <w:tc>
          <w:tcPr>
            <w:tcW w:w="2389" w:type="pct"/>
            <w:shd w:val="clear" w:color="auto" w:fill="auto"/>
            <w:noWrap/>
            <w:vAlign w:val="bottom"/>
          </w:tcPr>
          <w:p w14:paraId="69DB8B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87" w:author="Ross Norsworthy" w:date="2020-03-20T00:52:00Z"/>
                <w:sz w:val="20"/>
                <w:lang w:eastAsia="ja-JP"/>
              </w:rPr>
            </w:pPr>
          </w:p>
        </w:tc>
      </w:tr>
      <w:tr w:rsidR="00A013FD" w:rsidRPr="00A013FD" w14:paraId="0886ADF9" w14:textId="77777777" w:rsidTr="00BF604E">
        <w:trPr>
          <w:trHeight w:val="300"/>
          <w:ins w:id="12788" w:author="Ross Norsworthy" w:date="2020-03-20T00:52:00Z"/>
        </w:trPr>
        <w:tc>
          <w:tcPr>
            <w:tcW w:w="352" w:type="pct"/>
            <w:shd w:val="clear" w:color="auto" w:fill="auto"/>
            <w:noWrap/>
            <w:vAlign w:val="bottom"/>
          </w:tcPr>
          <w:p w14:paraId="25F27C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89" w:author="Ross Norsworthy" w:date="2020-03-20T00:52:00Z"/>
                <w:sz w:val="20"/>
                <w:lang w:eastAsia="ja-JP"/>
              </w:rPr>
            </w:pPr>
            <w:ins w:id="12790" w:author="Ross Norsworthy" w:date="2020-03-20T00:52:00Z">
              <w:r w:rsidRPr="00A013FD">
                <w:rPr>
                  <w:sz w:val="20"/>
                  <w:lang w:eastAsia="ja-JP"/>
                </w:rPr>
                <w:t>2</w:t>
              </w:r>
            </w:ins>
          </w:p>
        </w:tc>
        <w:tc>
          <w:tcPr>
            <w:tcW w:w="496" w:type="pct"/>
            <w:shd w:val="clear" w:color="auto" w:fill="auto"/>
            <w:noWrap/>
            <w:vAlign w:val="bottom"/>
          </w:tcPr>
          <w:p w14:paraId="62910F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91" w:author="Ross Norsworthy" w:date="2020-03-20T00:52:00Z"/>
                <w:sz w:val="20"/>
                <w:lang w:eastAsia="ja-JP"/>
              </w:rPr>
            </w:pPr>
            <w:ins w:id="12792" w:author="Ross Norsworthy" w:date="2020-03-20T00:52:00Z">
              <w:r w:rsidRPr="00A013FD">
                <w:rPr>
                  <w:sz w:val="20"/>
                  <w:lang w:eastAsia="ja-JP"/>
                </w:rPr>
                <w:t>0 to 2</w:t>
              </w:r>
              <w:r w:rsidRPr="00A013FD">
                <w:rPr>
                  <w:sz w:val="20"/>
                  <w:vertAlign w:val="superscript"/>
                  <w:lang w:eastAsia="ja-JP"/>
                </w:rPr>
                <w:t>16</w:t>
              </w:r>
              <w:r w:rsidRPr="00A013FD">
                <w:rPr>
                  <w:sz w:val="20"/>
                  <w:lang w:eastAsia="ja-JP"/>
                </w:rPr>
                <w:t>-1</w:t>
              </w:r>
            </w:ins>
          </w:p>
        </w:tc>
        <w:tc>
          <w:tcPr>
            <w:tcW w:w="459" w:type="pct"/>
            <w:shd w:val="clear" w:color="auto" w:fill="auto"/>
            <w:noWrap/>
            <w:vAlign w:val="bottom"/>
          </w:tcPr>
          <w:p w14:paraId="721DB0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93" w:author="Ross Norsworthy" w:date="2020-03-20T00:52:00Z"/>
                <w:sz w:val="20"/>
                <w:lang w:eastAsia="ja-JP"/>
              </w:rPr>
            </w:pPr>
            <w:ins w:id="12794" w:author="Ross Norsworthy" w:date="2020-03-20T00:52:00Z">
              <w:r w:rsidRPr="00A013FD">
                <w:rPr>
                  <w:sz w:val="20"/>
                  <w:lang w:eastAsia="ja-JP"/>
                </w:rPr>
                <w:t>2</w:t>
              </w:r>
            </w:ins>
          </w:p>
        </w:tc>
        <w:tc>
          <w:tcPr>
            <w:tcW w:w="1304" w:type="pct"/>
            <w:shd w:val="clear" w:color="auto" w:fill="auto"/>
            <w:noWrap/>
            <w:vAlign w:val="bottom"/>
          </w:tcPr>
          <w:p w14:paraId="781556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95" w:author="Ross Norsworthy" w:date="2020-03-20T00:52:00Z"/>
                <w:sz w:val="20"/>
                <w:lang w:eastAsia="ja-JP"/>
              </w:rPr>
            </w:pPr>
            <w:ins w:id="12796" w:author="Ross Norsworthy" w:date="2020-03-20T00:52:00Z">
              <w:r w:rsidRPr="00A013FD">
                <w:rPr>
                  <w:sz w:val="20"/>
                  <w:lang w:eastAsia="ja-JP"/>
                </w:rPr>
                <w:t>Length</w:t>
              </w:r>
            </w:ins>
          </w:p>
        </w:tc>
        <w:tc>
          <w:tcPr>
            <w:tcW w:w="2389" w:type="pct"/>
            <w:shd w:val="clear" w:color="auto" w:fill="auto"/>
            <w:noWrap/>
            <w:vAlign w:val="bottom"/>
          </w:tcPr>
          <w:p w14:paraId="65A1BA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797" w:author="Ross Norsworthy" w:date="2020-03-20T00:52:00Z"/>
                <w:sz w:val="20"/>
                <w:lang w:eastAsia="ja-JP"/>
              </w:rPr>
            </w:pPr>
            <w:ins w:id="12798" w:author="Ross Norsworthy" w:date="2020-03-20T00:52:00Z">
              <w:r w:rsidRPr="00A013FD">
                <w:rPr>
                  <w:sz w:val="20"/>
                  <w:lang w:eastAsia="ja-JP"/>
                </w:rPr>
                <w:t>Total packet size in bytes.</w:t>
              </w:r>
            </w:ins>
          </w:p>
        </w:tc>
      </w:tr>
      <w:tr w:rsidR="00A013FD" w:rsidRPr="00A013FD" w14:paraId="3B399064" w14:textId="77777777" w:rsidTr="00BF604E">
        <w:trPr>
          <w:trHeight w:val="300"/>
          <w:ins w:id="12799" w:author="Ross Norsworthy" w:date="2020-03-20T00:52:00Z"/>
        </w:trPr>
        <w:tc>
          <w:tcPr>
            <w:tcW w:w="352" w:type="pct"/>
            <w:shd w:val="clear" w:color="auto" w:fill="auto"/>
            <w:noWrap/>
            <w:vAlign w:val="bottom"/>
          </w:tcPr>
          <w:p w14:paraId="31CCE8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00" w:author="Ross Norsworthy" w:date="2020-03-20T00:52:00Z"/>
                <w:sz w:val="20"/>
                <w:lang w:eastAsia="ja-JP"/>
              </w:rPr>
            </w:pPr>
            <w:ins w:id="12801" w:author="Ross Norsworthy" w:date="2020-03-20T00:52:00Z">
              <w:r w:rsidRPr="00A013FD">
                <w:rPr>
                  <w:sz w:val="20"/>
                  <w:lang w:eastAsia="ja-JP"/>
                </w:rPr>
                <w:t>3</w:t>
              </w:r>
            </w:ins>
          </w:p>
        </w:tc>
        <w:tc>
          <w:tcPr>
            <w:tcW w:w="496" w:type="pct"/>
            <w:shd w:val="clear" w:color="auto" w:fill="auto"/>
            <w:noWrap/>
            <w:vAlign w:val="bottom"/>
          </w:tcPr>
          <w:p w14:paraId="1D0D99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02" w:author="Ross Norsworthy" w:date="2020-03-20T00:52:00Z"/>
                <w:sz w:val="20"/>
                <w:lang w:eastAsia="ja-JP"/>
              </w:rPr>
            </w:pPr>
            <w:ins w:id="12803"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459" w:type="pct"/>
            <w:shd w:val="clear" w:color="auto" w:fill="auto"/>
            <w:noWrap/>
            <w:vAlign w:val="bottom"/>
          </w:tcPr>
          <w:p w14:paraId="2DD73C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04" w:author="Ross Norsworthy" w:date="2020-03-20T00:52:00Z"/>
                <w:sz w:val="20"/>
                <w:lang w:eastAsia="ja-JP"/>
              </w:rPr>
            </w:pPr>
            <w:ins w:id="12805" w:author="Ross Norsworthy" w:date="2020-03-20T00:52:00Z">
              <w:r w:rsidRPr="00A013FD">
                <w:rPr>
                  <w:sz w:val="20"/>
                  <w:lang w:eastAsia="ja-JP"/>
                </w:rPr>
                <w:t>4</w:t>
              </w:r>
            </w:ins>
          </w:p>
        </w:tc>
        <w:tc>
          <w:tcPr>
            <w:tcW w:w="1304" w:type="pct"/>
            <w:shd w:val="clear" w:color="auto" w:fill="auto"/>
            <w:noWrap/>
            <w:vAlign w:val="bottom"/>
          </w:tcPr>
          <w:p w14:paraId="352B14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06" w:author="Ross Norsworthy" w:date="2020-03-20T00:52:00Z"/>
                <w:sz w:val="20"/>
                <w:lang w:eastAsia="ja-JP"/>
              </w:rPr>
            </w:pPr>
            <w:ins w:id="12807" w:author="Ross Norsworthy" w:date="2020-03-20T00:52:00Z">
              <w:r w:rsidRPr="00A013FD">
                <w:rPr>
                  <w:sz w:val="20"/>
                  <w:lang w:eastAsia="ja-JP"/>
                </w:rPr>
                <w:t>Original Source ID</w:t>
              </w:r>
            </w:ins>
          </w:p>
        </w:tc>
        <w:tc>
          <w:tcPr>
            <w:tcW w:w="2389" w:type="pct"/>
            <w:shd w:val="clear" w:color="auto" w:fill="auto"/>
            <w:noWrap/>
            <w:vAlign w:val="bottom"/>
          </w:tcPr>
          <w:p w14:paraId="50BE9A7D" w14:textId="683AAA84"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08" w:author="Ross Norsworthy" w:date="2020-03-20T00:52:00Z"/>
                <w:sz w:val="20"/>
                <w:lang w:eastAsia="ja-JP"/>
              </w:rPr>
            </w:pPr>
            <w:ins w:id="12809" w:author="Ross Norsworthy" w:date="2020-03-20T00:52:00Z">
              <w:r w:rsidRPr="00A013FD">
                <w:rPr>
                  <w:sz w:val="20"/>
                </w:rPr>
                <w:t xml:space="preserve">The Unique Identifier of the transmitting station, as described in </w:t>
              </w:r>
              <w:del w:id="12810" w:author="USA Editor 2021" w:date="2021-01-05T14:38:00Z">
                <w:r w:rsidRPr="005A41EF" w:rsidDel="005A41EF">
                  <w:rPr>
                    <w:sz w:val="20"/>
                    <w:highlight w:val="green"/>
                    <w:rPrChange w:id="12811" w:author="USA Editor 2021" w:date="2021-01-05T14:38:00Z">
                      <w:rPr>
                        <w:sz w:val="20"/>
                      </w:rPr>
                    </w:rPrChange>
                  </w:rPr>
                  <w:delText>section 1</w:delText>
                </w:r>
              </w:del>
            </w:ins>
            <w:ins w:id="12812" w:author="USA Editor 2021" w:date="2021-01-05T14:38:00Z">
              <w:r w:rsidR="005A41EF" w:rsidRPr="005A41EF">
                <w:rPr>
                  <w:sz w:val="20"/>
                  <w:highlight w:val="green"/>
                </w:rPr>
                <w:t>§ 2.4, Annex 1</w:t>
              </w:r>
            </w:ins>
            <w:ins w:id="12813" w:author="Ross Norsworthy" w:date="2020-03-20T00:52:00Z">
              <w:r w:rsidRPr="00A013FD">
                <w:rPr>
                  <w:sz w:val="20"/>
                </w:rPr>
                <w:t>.</w:t>
              </w:r>
            </w:ins>
          </w:p>
        </w:tc>
      </w:tr>
      <w:tr w:rsidR="00A013FD" w:rsidRPr="00A013FD" w14:paraId="1E7BB036" w14:textId="77777777" w:rsidTr="00BF604E">
        <w:trPr>
          <w:trHeight w:val="300"/>
          <w:ins w:id="12814" w:author="Ross Norsworthy" w:date="2020-03-20T00:52:00Z"/>
        </w:trPr>
        <w:tc>
          <w:tcPr>
            <w:tcW w:w="352" w:type="pct"/>
            <w:shd w:val="clear" w:color="auto" w:fill="auto"/>
            <w:noWrap/>
            <w:vAlign w:val="bottom"/>
          </w:tcPr>
          <w:p w14:paraId="2A6524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15" w:author="Ross Norsworthy" w:date="2020-03-20T00:52:00Z"/>
                <w:sz w:val="20"/>
                <w:lang w:eastAsia="ja-JP"/>
              </w:rPr>
            </w:pPr>
            <w:ins w:id="12816" w:author="Ross Norsworthy" w:date="2020-03-20T00:52:00Z">
              <w:r w:rsidRPr="00A013FD">
                <w:rPr>
                  <w:sz w:val="20"/>
                  <w:lang w:eastAsia="ja-JP"/>
                </w:rPr>
                <w:t>4</w:t>
              </w:r>
            </w:ins>
          </w:p>
        </w:tc>
        <w:tc>
          <w:tcPr>
            <w:tcW w:w="496" w:type="pct"/>
            <w:shd w:val="clear" w:color="auto" w:fill="auto"/>
            <w:noWrap/>
            <w:vAlign w:val="bottom"/>
          </w:tcPr>
          <w:p w14:paraId="052874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17" w:author="Ross Norsworthy" w:date="2020-03-20T00:52:00Z"/>
                <w:sz w:val="20"/>
                <w:lang w:eastAsia="ja-JP"/>
              </w:rPr>
            </w:pPr>
            <w:ins w:id="12818"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459" w:type="pct"/>
            <w:shd w:val="clear" w:color="auto" w:fill="auto"/>
            <w:noWrap/>
            <w:vAlign w:val="bottom"/>
          </w:tcPr>
          <w:p w14:paraId="7C1518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19" w:author="Ross Norsworthy" w:date="2020-03-20T00:52:00Z"/>
                <w:sz w:val="20"/>
                <w:lang w:eastAsia="ja-JP"/>
              </w:rPr>
            </w:pPr>
            <w:ins w:id="12820" w:author="Ross Norsworthy" w:date="2020-03-20T00:52:00Z">
              <w:r w:rsidRPr="00A013FD">
                <w:rPr>
                  <w:sz w:val="20"/>
                  <w:lang w:eastAsia="ja-JP"/>
                </w:rPr>
                <w:t>4</w:t>
              </w:r>
            </w:ins>
          </w:p>
        </w:tc>
        <w:tc>
          <w:tcPr>
            <w:tcW w:w="1304" w:type="pct"/>
            <w:shd w:val="clear" w:color="auto" w:fill="auto"/>
            <w:noWrap/>
            <w:vAlign w:val="bottom"/>
          </w:tcPr>
          <w:p w14:paraId="505D1C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21" w:author="Ross Norsworthy" w:date="2020-03-20T00:52:00Z"/>
                <w:sz w:val="20"/>
                <w:lang w:eastAsia="ja-JP"/>
              </w:rPr>
            </w:pPr>
            <w:ins w:id="12822" w:author="Ross Norsworthy" w:date="2020-03-20T00:52:00Z">
              <w:r w:rsidRPr="00A013FD">
                <w:rPr>
                  <w:sz w:val="20"/>
                  <w:lang w:eastAsia="ja-JP"/>
                </w:rPr>
                <w:t>Node Source ID</w:t>
              </w:r>
            </w:ins>
          </w:p>
        </w:tc>
        <w:tc>
          <w:tcPr>
            <w:tcW w:w="2389" w:type="pct"/>
            <w:shd w:val="clear" w:color="auto" w:fill="auto"/>
            <w:noWrap/>
            <w:vAlign w:val="bottom"/>
          </w:tcPr>
          <w:p w14:paraId="1F2D0DEB" w14:textId="754CA02B"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23" w:author="Ross Norsworthy" w:date="2020-03-20T00:52:00Z"/>
                <w:sz w:val="20"/>
                <w:lang w:eastAsia="ja-JP"/>
              </w:rPr>
            </w:pPr>
            <w:ins w:id="12824" w:author="Ross Norsworthy" w:date="2020-03-20T00:52:00Z">
              <w:r w:rsidRPr="00A013FD">
                <w:rPr>
                  <w:sz w:val="20"/>
                </w:rPr>
                <w:t xml:space="preserve">Unique Identifier of the current node transmitting the message, as described in </w:t>
              </w:r>
              <w:del w:id="12825" w:author="USA Editor 2021" w:date="2020-12-11T15:17:00Z">
                <w:r w:rsidRPr="001453FA" w:rsidDel="001453FA">
                  <w:rPr>
                    <w:sz w:val="20"/>
                    <w:highlight w:val="green"/>
                    <w:rPrChange w:id="12826" w:author="USA Editor 2021" w:date="2020-12-11T15:19:00Z">
                      <w:rPr>
                        <w:sz w:val="20"/>
                      </w:rPr>
                    </w:rPrChange>
                  </w:rPr>
                  <w:delText>section</w:delText>
                </w:r>
              </w:del>
            </w:ins>
            <w:ins w:id="12827" w:author="USA Editor 2021" w:date="2020-12-11T15:17:00Z">
              <w:r w:rsidR="001453FA" w:rsidRPr="00E7728F">
                <w:rPr>
                  <w:highlight w:val="green"/>
                  <w:lang w:val="en-US"/>
                  <w:rPrChange w:id="12828" w:author="USA Editor 2021" w:date="2021-01-05T13:44:00Z">
                    <w:rPr>
                      <w:lang w:val="en-US"/>
                    </w:rPr>
                  </w:rPrChange>
                </w:rPr>
                <w:t>§</w:t>
              </w:r>
            </w:ins>
            <w:ins w:id="12829" w:author="Ross Norsworthy" w:date="2020-03-20T00:52:00Z">
              <w:r w:rsidRPr="00E7728F">
                <w:rPr>
                  <w:sz w:val="20"/>
                  <w:highlight w:val="green"/>
                  <w:rPrChange w:id="12830" w:author="USA Editor 2021" w:date="2021-01-05T13:44:00Z">
                    <w:rPr>
                      <w:sz w:val="20"/>
                    </w:rPr>
                  </w:rPrChange>
                </w:rPr>
                <w:t xml:space="preserve"> </w:t>
              </w:r>
            </w:ins>
            <w:ins w:id="12831" w:author="Johnny Schultz" w:date="2020-04-17T12:20:00Z">
              <w:del w:id="12832" w:author="USA Editor 2021" w:date="2021-01-05T13:44:00Z">
                <w:r w:rsidRPr="00E7728F" w:rsidDel="00E7728F">
                  <w:rPr>
                    <w:sz w:val="20"/>
                    <w:highlight w:val="green"/>
                    <w:rPrChange w:id="12833" w:author="USA Editor 2021" w:date="2021-01-05T13:44:00Z">
                      <w:rPr>
                        <w:sz w:val="20"/>
                      </w:rPr>
                    </w:rPrChange>
                  </w:rPr>
                  <w:delText>3</w:delText>
                </w:r>
              </w:del>
            </w:ins>
            <w:ins w:id="12834" w:author="USA Editor 2021" w:date="2021-01-05T13:44:00Z">
              <w:r w:rsidR="00E7728F" w:rsidRPr="00E7728F">
                <w:rPr>
                  <w:sz w:val="20"/>
                  <w:highlight w:val="green"/>
                  <w:rPrChange w:id="12835" w:author="USA Editor 2021" w:date="2021-01-05T13:44:00Z">
                    <w:rPr>
                      <w:sz w:val="20"/>
                    </w:rPr>
                  </w:rPrChange>
                </w:rPr>
                <w:t>2</w:t>
              </w:r>
            </w:ins>
            <w:ins w:id="12836" w:author="Johnny Schultz" w:date="2020-04-17T12:20:00Z">
              <w:r w:rsidRPr="00E7728F">
                <w:rPr>
                  <w:sz w:val="20"/>
                  <w:highlight w:val="green"/>
                  <w:rPrChange w:id="12837" w:author="USA Editor 2021" w:date="2021-01-05T13:44:00Z">
                    <w:rPr>
                      <w:sz w:val="20"/>
                    </w:rPr>
                  </w:rPrChange>
                </w:rPr>
                <w:t>.4</w:t>
              </w:r>
            </w:ins>
            <w:ins w:id="12838" w:author="Ross Norsworthy" w:date="2020-03-20T00:52:00Z">
              <w:del w:id="12839" w:author="Johnny Schultz" w:date="2020-04-17T12:20:00Z">
                <w:r w:rsidRPr="00E7728F">
                  <w:rPr>
                    <w:sz w:val="20"/>
                    <w:highlight w:val="green"/>
                    <w:rPrChange w:id="12840" w:author="USA Editor 2021" w:date="2021-01-05T13:44:00Z">
                      <w:rPr>
                        <w:sz w:val="20"/>
                      </w:rPr>
                    </w:rPrChange>
                  </w:rPr>
                  <w:delText>1</w:delText>
                </w:r>
              </w:del>
            </w:ins>
            <w:ins w:id="12841" w:author="USA Editor 2021" w:date="2021-01-05T13:44:00Z">
              <w:r w:rsidR="00E7728F" w:rsidRPr="00E7728F">
                <w:rPr>
                  <w:sz w:val="20"/>
                  <w:highlight w:val="green"/>
                  <w:rPrChange w:id="12842" w:author="USA Editor 2021" w:date="2021-01-05T13:44:00Z">
                    <w:rPr>
                      <w:sz w:val="20"/>
                    </w:rPr>
                  </w:rPrChange>
                </w:rPr>
                <w:t>, Annex 1</w:t>
              </w:r>
            </w:ins>
            <w:ins w:id="12843" w:author="Ross Norsworthy" w:date="2020-03-20T00:52:00Z">
              <w:r w:rsidRPr="00A013FD">
                <w:rPr>
                  <w:sz w:val="20"/>
                </w:rPr>
                <w:t>.</w:t>
              </w:r>
            </w:ins>
          </w:p>
        </w:tc>
      </w:tr>
      <w:tr w:rsidR="00A013FD" w:rsidRPr="00A013FD" w14:paraId="7B2331EB" w14:textId="77777777" w:rsidTr="00BF604E">
        <w:trPr>
          <w:trHeight w:val="300"/>
          <w:ins w:id="12844" w:author="Ross Norsworthy" w:date="2020-03-20T00:52:00Z"/>
        </w:trPr>
        <w:tc>
          <w:tcPr>
            <w:tcW w:w="352" w:type="pct"/>
            <w:shd w:val="clear" w:color="auto" w:fill="auto"/>
            <w:noWrap/>
            <w:vAlign w:val="bottom"/>
          </w:tcPr>
          <w:p w14:paraId="0A23D8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45" w:author="Ross Norsworthy" w:date="2020-03-20T00:52:00Z"/>
                <w:sz w:val="20"/>
                <w:lang w:eastAsia="ja-JP"/>
              </w:rPr>
            </w:pPr>
            <w:ins w:id="12846" w:author="Ross Norsworthy" w:date="2020-03-20T00:52:00Z">
              <w:r w:rsidRPr="00A013FD">
                <w:rPr>
                  <w:sz w:val="20"/>
                  <w:lang w:eastAsia="ja-JP"/>
                </w:rPr>
                <w:t>5</w:t>
              </w:r>
            </w:ins>
          </w:p>
        </w:tc>
        <w:tc>
          <w:tcPr>
            <w:tcW w:w="496" w:type="pct"/>
            <w:shd w:val="clear" w:color="auto" w:fill="auto"/>
            <w:noWrap/>
            <w:vAlign w:val="bottom"/>
          </w:tcPr>
          <w:p w14:paraId="1C28A7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47" w:author="Ross Norsworthy" w:date="2020-03-20T00:52:00Z"/>
                <w:sz w:val="20"/>
                <w:lang w:eastAsia="ja-JP"/>
              </w:rPr>
            </w:pPr>
            <w:ins w:id="12848"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459" w:type="pct"/>
            <w:shd w:val="clear" w:color="auto" w:fill="auto"/>
            <w:noWrap/>
            <w:vAlign w:val="bottom"/>
          </w:tcPr>
          <w:p w14:paraId="5EA3A8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49" w:author="Ross Norsworthy" w:date="2020-03-20T00:52:00Z"/>
                <w:sz w:val="20"/>
                <w:lang w:eastAsia="ja-JP"/>
              </w:rPr>
            </w:pPr>
            <w:ins w:id="12850" w:author="Ross Norsworthy" w:date="2020-03-20T00:52:00Z">
              <w:r w:rsidRPr="00A013FD">
                <w:rPr>
                  <w:sz w:val="20"/>
                  <w:lang w:eastAsia="ja-JP"/>
                </w:rPr>
                <w:t>4</w:t>
              </w:r>
            </w:ins>
          </w:p>
        </w:tc>
        <w:tc>
          <w:tcPr>
            <w:tcW w:w="1304" w:type="pct"/>
            <w:shd w:val="clear" w:color="auto" w:fill="auto"/>
            <w:noWrap/>
            <w:vAlign w:val="bottom"/>
          </w:tcPr>
          <w:p w14:paraId="477C31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51" w:author="Ross Norsworthy" w:date="2020-03-20T00:52:00Z"/>
                <w:sz w:val="20"/>
                <w:lang w:eastAsia="ja-JP"/>
              </w:rPr>
            </w:pPr>
            <w:ins w:id="12852" w:author="Ross Norsworthy" w:date="2020-03-20T00:52:00Z">
              <w:r w:rsidRPr="00A013FD">
                <w:rPr>
                  <w:sz w:val="20"/>
                  <w:lang w:eastAsia="ja-JP"/>
                </w:rPr>
                <w:t>Node Destination ID</w:t>
              </w:r>
            </w:ins>
          </w:p>
        </w:tc>
        <w:tc>
          <w:tcPr>
            <w:tcW w:w="2389" w:type="pct"/>
            <w:shd w:val="clear" w:color="auto" w:fill="auto"/>
            <w:noWrap/>
            <w:vAlign w:val="bottom"/>
          </w:tcPr>
          <w:p w14:paraId="028D2077" w14:textId="5140F02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53" w:author="Ross Norsworthy" w:date="2020-03-20T00:52:00Z"/>
                <w:sz w:val="20"/>
              </w:rPr>
            </w:pPr>
            <w:ins w:id="12854" w:author="Ross Norsworthy" w:date="2020-03-20T00:52:00Z">
              <w:r w:rsidRPr="00A013FD">
                <w:rPr>
                  <w:sz w:val="20"/>
                </w:rPr>
                <w:t xml:space="preserve">Unique Identifier of the current node receiving the message, as described in </w:t>
              </w:r>
              <w:del w:id="12855" w:author="USA Editor 2021" w:date="2020-12-11T15:18:00Z">
                <w:r w:rsidRPr="001453FA" w:rsidDel="001453FA">
                  <w:rPr>
                    <w:sz w:val="20"/>
                    <w:highlight w:val="green"/>
                    <w:rPrChange w:id="12856" w:author="USA Editor 2021" w:date="2020-12-11T15:19:00Z">
                      <w:rPr>
                        <w:sz w:val="20"/>
                      </w:rPr>
                    </w:rPrChange>
                  </w:rPr>
                  <w:delText>section</w:delText>
                </w:r>
              </w:del>
            </w:ins>
            <w:ins w:id="12857" w:author="USA Editor 2021" w:date="2020-12-11T15:18:00Z">
              <w:r w:rsidR="001453FA" w:rsidRPr="00E7728F">
                <w:rPr>
                  <w:highlight w:val="green"/>
                  <w:lang w:val="en-US"/>
                  <w:rPrChange w:id="12858" w:author="USA Editor 2021" w:date="2021-01-05T13:44:00Z">
                    <w:rPr>
                      <w:lang w:val="en-US"/>
                    </w:rPr>
                  </w:rPrChange>
                </w:rPr>
                <w:t>§</w:t>
              </w:r>
            </w:ins>
            <w:ins w:id="12859" w:author="Ross Norsworthy" w:date="2020-03-20T00:52:00Z">
              <w:r w:rsidRPr="00E7728F">
                <w:rPr>
                  <w:sz w:val="20"/>
                  <w:highlight w:val="green"/>
                  <w:rPrChange w:id="12860" w:author="USA Editor 2021" w:date="2021-01-05T13:44:00Z">
                    <w:rPr>
                      <w:sz w:val="20"/>
                    </w:rPr>
                  </w:rPrChange>
                </w:rPr>
                <w:t xml:space="preserve"> </w:t>
              </w:r>
            </w:ins>
            <w:ins w:id="12861" w:author="Johnny Schultz" w:date="2020-04-17T12:20:00Z">
              <w:del w:id="12862" w:author="USA Editor 2021" w:date="2021-01-05T13:44:00Z">
                <w:r w:rsidRPr="00E7728F" w:rsidDel="00E7728F">
                  <w:rPr>
                    <w:sz w:val="20"/>
                    <w:highlight w:val="green"/>
                    <w:rPrChange w:id="12863" w:author="USA Editor 2021" w:date="2021-01-05T13:44:00Z">
                      <w:rPr>
                        <w:sz w:val="20"/>
                      </w:rPr>
                    </w:rPrChange>
                  </w:rPr>
                  <w:delText>3</w:delText>
                </w:r>
              </w:del>
            </w:ins>
            <w:ins w:id="12864" w:author="USA Editor 2021" w:date="2021-01-05T13:44:00Z">
              <w:r w:rsidR="00E7728F" w:rsidRPr="00E7728F">
                <w:rPr>
                  <w:sz w:val="20"/>
                  <w:highlight w:val="green"/>
                  <w:rPrChange w:id="12865" w:author="USA Editor 2021" w:date="2021-01-05T13:44:00Z">
                    <w:rPr>
                      <w:sz w:val="20"/>
                    </w:rPr>
                  </w:rPrChange>
                </w:rPr>
                <w:t>2</w:t>
              </w:r>
            </w:ins>
            <w:ins w:id="12866" w:author="Johnny Schultz" w:date="2020-04-17T12:20:00Z">
              <w:r w:rsidRPr="00E7728F">
                <w:rPr>
                  <w:sz w:val="20"/>
                  <w:highlight w:val="green"/>
                  <w:rPrChange w:id="12867" w:author="USA Editor 2021" w:date="2021-01-05T13:44:00Z">
                    <w:rPr>
                      <w:sz w:val="20"/>
                    </w:rPr>
                  </w:rPrChange>
                </w:rPr>
                <w:t>.4</w:t>
              </w:r>
            </w:ins>
            <w:ins w:id="12868" w:author="Ross Norsworthy" w:date="2020-03-20T00:52:00Z">
              <w:del w:id="12869" w:author="Johnny Schultz" w:date="2020-04-17T12:20:00Z">
                <w:r w:rsidRPr="00E7728F">
                  <w:rPr>
                    <w:sz w:val="20"/>
                    <w:highlight w:val="green"/>
                    <w:rPrChange w:id="12870" w:author="USA Editor 2021" w:date="2021-01-05T13:44:00Z">
                      <w:rPr>
                        <w:sz w:val="20"/>
                      </w:rPr>
                    </w:rPrChange>
                  </w:rPr>
                  <w:delText>1</w:delText>
                </w:r>
              </w:del>
            </w:ins>
            <w:ins w:id="12871" w:author="USA Editor 2021" w:date="2021-01-05T13:44:00Z">
              <w:r w:rsidR="00E7728F" w:rsidRPr="00E7728F">
                <w:rPr>
                  <w:sz w:val="20"/>
                  <w:highlight w:val="green"/>
                  <w:rPrChange w:id="12872" w:author="USA Editor 2021" w:date="2021-01-05T13:44:00Z">
                    <w:rPr>
                      <w:sz w:val="20"/>
                    </w:rPr>
                  </w:rPrChange>
                </w:rPr>
                <w:t>, Annex 1</w:t>
              </w:r>
            </w:ins>
            <w:ins w:id="12873" w:author="Ross Norsworthy" w:date="2020-03-20T00:52:00Z">
              <w:r w:rsidRPr="00A013FD">
                <w:rPr>
                  <w:sz w:val="20"/>
                </w:rPr>
                <w:t>.</w:t>
              </w:r>
            </w:ins>
          </w:p>
        </w:tc>
      </w:tr>
      <w:tr w:rsidR="00A013FD" w:rsidRPr="00A013FD" w14:paraId="3B38AB34" w14:textId="77777777" w:rsidTr="00BF604E">
        <w:trPr>
          <w:trHeight w:val="300"/>
          <w:ins w:id="12874" w:author="Ross Norsworthy" w:date="2020-03-20T00:52:00Z"/>
        </w:trPr>
        <w:tc>
          <w:tcPr>
            <w:tcW w:w="352" w:type="pct"/>
            <w:shd w:val="clear" w:color="auto" w:fill="auto"/>
            <w:noWrap/>
            <w:vAlign w:val="bottom"/>
          </w:tcPr>
          <w:p w14:paraId="103F09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75" w:author="Ross Norsworthy" w:date="2020-03-20T00:52:00Z"/>
                <w:sz w:val="20"/>
                <w:lang w:eastAsia="ja-JP"/>
              </w:rPr>
            </w:pPr>
            <w:ins w:id="12876" w:author="Ross Norsworthy" w:date="2020-03-20T00:52:00Z">
              <w:r w:rsidRPr="00A013FD">
                <w:rPr>
                  <w:sz w:val="20"/>
                  <w:lang w:eastAsia="ja-JP"/>
                </w:rPr>
                <w:t>6</w:t>
              </w:r>
            </w:ins>
          </w:p>
        </w:tc>
        <w:tc>
          <w:tcPr>
            <w:tcW w:w="496" w:type="pct"/>
            <w:shd w:val="clear" w:color="auto" w:fill="auto"/>
            <w:noWrap/>
            <w:vAlign w:val="bottom"/>
          </w:tcPr>
          <w:p w14:paraId="5D5D1B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77" w:author="Ross Norsworthy" w:date="2020-03-20T00:52:00Z"/>
                <w:sz w:val="20"/>
                <w:lang w:eastAsia="ja-JP"/>
              </w:rPr>
            </w:pPr>
            <w:ins w:id="12878"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459" w:type="pct"/>
            <w:shd w:val="clear" w:color="auto" w:fill="auto"/>
            <w:noWrap/>
            <w:vAlign w:val="bottom"/>
          </w:tcPr>
          <w:p w14:paraId="57F670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79" w:author="Ross Norsworthy" w:date="2020-03-20T00:52:00Z"/>
                <w:sz w:val="20"/>
                <w:lang w:eastAsia="ja-JP"/>
              </w:rPr>
            </w:pPr>
            <w:ins w:id="12880" w:author="Ross Norsworthy" w:date="2020-03-20T00:52:00Z">
              <w:r w:rsidRPr="00A013FD">
                <w:rPr>
                  <w:sz w:val="20"/>
                  <w:lang w:eastAsia="ja-JP"/>
                </w:rPr>
                <w:t>4</w:t>
              </w:r>
            </w:ins>
          </w:p>
        </w:tc>
        <w:tc>
          <w:tcPr>
            <w:tcW w:w="1304" w:type="pct"/>
            <w:shd w:val="clear" w:color="auto" w:fill="auto"/>
            <w:noWrap/>
            <w:vAlign w:val="bottom"/>
          </w:tcPr>
          <w:p w14:paraId="2441D4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81" w:author="Ross Norsworthy" w:date="2020-03-20T00:52:00Z"/>
                <w:sz w:val="20"/>
                <w:lang w:eastAsia="ja-JP"/>
              </w:rPr>
            </w:pPr>
            <w:ins w:id="12882" w:author="Ross Norsworthy" w:date="2020-03-20T00:52:00Z">
              <w:r w:rsidRPr="00A013FD">
                <w:rPr>
                  <w:sz w:val="20"/>
                  <w:lang w:eastAsia="ja-JP"/>
                </w:rPr>
                <w:t>Original Destination ID</w:t>
              </w:r>
            </w:ins>
          </w:p>
        </w:tc>
        <w:tc>
          <w:tcPr>
            <w:tcW w:w="2389" w:type="pct"/>
            <w:shd w:val="clear" w:color="auto" w:fill="auto"/>
            <w:noWrap/>
          </w:tcPr>
          <w:p w14:paraId="0C79E451" w14:textId="146DC276"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883" w:author="Ross Norsworthy" w:date="2020-03-20T00:52:00Z"/>
                <w:sz w:val="20"/>
                <w:lang w:eastAsia="ja-JP"/>
              </w:rPr>
            </w:pPr>
            <w:ins w:id="12884" w:author="Ross Norsworthy" w:date="2020-03-20T00:52:00Z">
              <w:r w:rsidRPr="00A013FD">
                <w:rPr>
                  <w:sz w:val="20"/>
                </w:rPr>
                <w:t xml:space="preserve">The Unique Identifier of the receiving station, as described in </w:t>
              </w:r>
              <w:del w:id="12885" w:author="USA Editor 2021" w:date="2020-12-11T15:18:00Z">
                <w:r w:rsidRPr="001453FA" w:rsidDel="001453FA">
                  <w:rPr>
                    <w:sz w:val="20"/>
                    <w:highlight w:val="green"/>
                    <w:rPrChange w:id="12886" w:author="USA Editor 2021" w:date="2020-12-11T15:18:00Z">
                      <w:rPr>
                        <w:sz w:val="20"/>
                      </w:rPr>
                    </w:rPrChange>
                  </w:rPr>
                  <w:delText>sectio</w:delText>
                </w:r>
                <w:r w:rsidRPr="00E7728F" w:rsidDel="001453FA">
                  <w:rPr>
                    <w:sz w:val="20"/>
                    <w:highlight w:val="green"/>
                    <w:rPrChange w:id="12887" w:author="USA Editor 2021" w:date="2021-01-05T13:44:00Z">
                      <w:rPr>
                        <w:sz w:val="20"/>
                      </w:rPr>
                    </w:rPrChange>
                  </w:rPr>
                  <w:delText>n</w:delText>
                </w:r>
              </w:del>
            </w:ins>
            <w:ins w:id="12888" w:author="USA Editor 2021" w:date="2020-12-11T15:18:00Z">
              <w:r w:rsidR="001453FA" w:rsidRPr="00E7728F">
                <w:rPr>
                  <w:highlight w:val="green"/>
                  <w:lang w:val="en-US"/>
                  <w:rPrChange w:id="12889" w:author="USA Editor 2021" w:date="2021-01-05T13:44:00Z">
                    <w:rPr>
                      <w:lang w:val="en-US"/>
                    </w:rPr>
                  </w:rPrChange>
                </w:rPr>
                <w:t>§</w:t>
              </w:r>
            </w:ins>
            <w:ins w:id="12890" w:author="Ross Norsworthy" w:date="2020-03-20T00:52:00Z">
              <w:r w:rsidRPr="00E7728F">
                <w:rPr>
                  <w:sz w:val="20"/>
                  <w:highlight w:val="green"/>
                  <w:rPrChange w:id="12891" w:author="USA Editor 2021" w:date="2021-01-05T13:44:00Z">
                    <w:rPr>
                      <w:sz w:val="20"/>
                    </w:rPr>
                  </w:rPrChange>
                </w:rPr>
                <w:t xml:space="preserve"> </w:t>
              </w:r>
            </w:ins>
            <w:ins w:id="12892" w:author="Johnny Schultz" w:date="2020-04-17T12:20:00Z">
              <w:del w:id="12893" w:author="USA Editor 2021" w:date="2021-01-05T13:44:00Z">
                <w:r w:rsidRPr="00E7728F" w:rsidDel="00E7728F">
                  <w:rPr>
                    <w:sz w:val="20"/>
                    <w:highlight w:val="green"/>
                    <w:rPrChange w:id="12894" w:author="USA Editor 2021" w:date="2021-01-05T13:44:00Z">
                      <w:rPr>
                        <w:sz w:val="20"/>
                      </w:rPr>
                    </w:rPrChange>
                  </w:rPr>
                  <w:delText>3</w:delText>
                </w:r>
              </w:del>
            </w:ins>
            <w:ins w:id="12895" w:author="USA Editor 2021" w:date="2021-01-05T13:44:00Z">
              <w:r w:rsidR="00E7728F" w:rsidRPr="00E7728F">
                <w:rPr>
                  <w:sz w:val="20"/>
                  <w:highlight w:val="green"/>
                  <w:rPrChange w:id="12896" w:author="USA Editor 2021" w:date="2021-01-05T13:44:00Z">
                    <w:rPr>
                      <w:sz w:val="20"/>
                    </w:rPr>
                  </w:rPrChange>
                </w:rPr>
                <w:t>2</w:t>
              </w:r>
            </w:ins>
            <w:ins w:id="12897" w:author="Johnny Schultz" w:date="2020-04-17T12:20:00Z">
              <w:r w:rsidRPr="00E7728F">
                <w:rPr>
                  <w:sz w:val="20"/>
                  <w:highlight w:val="green"/>
                  <w:rPrChange w:id="12898" w:author="USA Editor 2021" w:date="2021-01-05T13:44:00Z">
                    <w:rPr>
                      <w:sz w:val="20"/>
                    </w:rPr>
                  </w:rPrChange>
                </w:rPr>
                <w:t>.4</w:t>
              </w:r>
            </w:ins>
            <w:ins w:id="12899" w:author="Ross Norsworthy" w:date="2020-03-20T00:52:00Z">
              <w:del w:id="12900" w:author="Johnny Schultz" w:date="2020-04-17T12:20:00Z">
                <w:r w:rsidRPr="00E7728F">
                  <w:rPr>
                    <w:sz w:val="20"/>
                    <w:highlight w:val="green"/>
                    <w:rPrChange w:id="12901" w:author="USA Editor 2021" w:date="2021-01-05T13:44:00Z">
                      <w:rPr>
                        <w:sz w:val="20"/>
                      </w:rPr>
                    </w:rPrChange>
                  </w:rPr>
                  <w:delText>1</w:delText>
                </w:r>
              </w:del>
            </w:ins>
            <w:ins w:id="12902" w:author="USA Editor 2021" w:date="2021-01-05T13:44:00Z">
              <w:r w:rsidR="00E7728F" w:rsidRPr="00E7728F">
                <w:rPr>
                  <w:sz w:val="20"/>
                  <w:highlight w:val="green"/>
                  <w:rPrChange w:id="12903" w:author="USA Editor 2021" w:date="2021-01-05T13:44:00Z">
                    <w:rPr>
                      <w:sz w:val="20"/>
                    </w:rPr>
                  </w:rPrChange>
                </w:rPr>
                <w:t>, Annex 1</w:t>
              </w:r>
            </w:ins>
            <w:ins w:id="12904" w:author="Ross Norsworthy" w:date="2020-03-20T00:52:00Z">
              <w:r w:rsidRPr="00A013FD">
                <w:rPr>
                  <w:sz w:val="20"/>
                </w:rPr>
                <w:t>.</w:t>
              </w:r>
            </w:ins>
          </w:p>
        </w:tc>
      </w:tr>
      <w:tr w:rsidR="00A013FD" w:rsidRPr="00A013FD" w14:paraId="498D74E3" w14:textId="77777777" w:rsidTr="00BF604E">
        <w:trPr>
          <w:trHeight w:val="300"/>
          <w:ins w:id="12905" w:author="Ross Norsworthy" w:date="2020-03-20T00:52:00Z"/>
        </w:trPr>
        <w:tc>
          <w:tcPr>
            <w:tcW w:w="352" w:type="pct"/>
            <w:shd w:val="clear" w:color="auto" w:fill="auto"/>
            <w:noWrap/>
            <w:vAlign w:val="bottom"/>
          </w:tcPr>
          <w:p w14:paraId="080CB1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06" w:author="Ross Norsworthy" w:date="2020-03-20T00:52:00Z"/>
                <w:sz w:val="20"/>
                <w:lang w:eastAsia="ja-JP"/>
              </w:rPr>
            </w:pPr>
            <w:ins w:id="12907" w:author="Ross Norsworthy" w:date="2020-03-20T00:52:00Z">
              <w:r w:rsidRPr="00A013FD">
                <w:rPr>
                  <w:sz w:val="20"/>
                  <w:lang w:eastAsia="ja-JP"/>
                </w:rPr>
                <w:t>7</w:t>
              </w:r>
            </w:ins>
          </w:p>
        </w:tc>
        <w:tc>
          <w:tcPr>
            <w:tcW w:w="496" w:type="pct"/>
            <w:shd w:val="clear" w:color="auto" w:fill="auto"/>
            <w:noWrap/>
            <w:vAlign w:val="bottom"/>
          </w:tcPr>
          <w:p w14:paraId="69F1EE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08" w:author="Ross Norsworthy" w:date="2020-03-20T00:52:00Z"/>
                <w:sz w:val="20"/>
                <w:lang w:eastAsia="ja-JP"/>
              </w:rPr>
            </w:pPr>
            <w:ins w:id="12909" w:author="Ross Norsworthy" w:date="2020-03-20T00:52:00Z">
              <w:r w:rsidRPr="00A013FD">
                <w:rPr>
                  <w:sz w:val="20"/>
                  <w:lang w:eastAsia="ja-JP"/>
                </w:rPr>
                <w:t>0-255</w:t>
              </w:r>
            </w:ins>
          </w:p>
        </w:tc>
        <w:tc>
          <w:tcPr>
            <w:tcW w:w="459" w:type="pct"/>
            <w:shd w:val="clear" w:color="auto" w:fill="auto"/>
            <w:noWrap/>
            <w:vAlign w:val="bottom"/>
          </w:tcPr>
          <w:p w14:paraId="01634A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10" w:author="Ross Norsworthy" w:date="2020-03-20T00:52:00Z"/>
                <w:sz w:val="20"/>
                <w:lang w:eastAsia="ja-JP"/>
              </w:rPr>
            </w:pPr>
            <w:ins w:id="12911" w:author="Ross Norsworthy" w:date="2020-03-20T00:52:00Z">
              <w:r w:rsidRPr="00A013FD">
                <w:rPr>
                  <w:sz w:val="20"/>
                  <w:lang w:eastAsia="ja-JP"/>
                </w:rPr>
                <w:t>1</w:t>
              </w:r>
            </w:ins>
          </w:p>
        </w:tc>
        <w:tc>
          <w:tcPr>
            <w:tcW w:w="1304" w:type="pct"/>
            <w:shd w:val="clear" w:color="auto" w:fill="auto"/>
            <w:noWrap/>
            <w:vAlign w:val="bottom"/>
          </w:tcPr>
          <w:p w14:paraId="593E23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12" w:author="Ross Norsworthy" w:date="2020-03-20T00:52:00Z"/>
                <w:sz w:val="20"/>
                <w:lang w:eastAsia="ja-JP"/>
              </w:rPr>
            </w:pPr>
            <w:ins w:id="12913" w:author="Ross Norsworthy" w:date="2020-03-20T00:52:00Z">
              <w:r w:rsidRPr="00A013FD">
                <w:rPr>
                  <w:sz w:val="20"/>
                  <w:lang w:eastAsia="ja-JP"/>
                </w:rPr>
                <w:t>Priority</w:t>
              </w:r>
            </w:ins>
          </w:p>
        </w:tc>
        <w:tc>
          <w:tcPr>
            <w:tcW w:w="2389" w:type="pct"/>
            <w:shd w:val="clear" w:color="auto" w:fill="auto"/>
            <w:noWrap/>
            <w:vAlign w:val="bottom"/>
          </w:tcPr>
          <w:p w14:paraId="3FEEDC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14" w:author="Ross Norsworthy" w:date="2020-03-20T00:52:00Z"/>
                <w:sz w:val="20"/>
                <w:lang w:eastAsia="ja-JP"/>
              </w:rPr>
            </w:pPr>
            <w:ins w:id="12915" w:author="Ross Norsworthy" w:date="2020-03-20T00:52:00Z">
              <w:r w:rsidRPr="00A013FD">
                <w:rPr>
                  <w:sz w:val="20"/>
                  <w:lang w:eastAsia="ja-JP"/>
                </w:rPr>
                <w:t xml:space="preserve">Set to 0. Reserved for future use. </w:t>
              </w:r>
            </w:ins>
          </w:p>
        </w:tc>
      </w:tr>
      <w:tr w:rsidR="00A013FD" w:rsidRPr="00A013FD" w14:paraId="3E09A67C" w14:textId="77777777" w:rsidTr="00BF604E">
        <w:trPr>
          <w:trHeight w:val="300"/>
          <w:ins w:id="12916" w:author="Ross Norsworthy" w:date="2020-03-20T00:52:00Z"/>
        </w:trPr>
        <w:tc>
          <w:tcPr>
            <w:tcW w:w="352" w:type="pct"/>
            <w:shd w:val="clear" w:color="auto" w:fill="auto"/>
            <w:noWrap/>
            <w:vAlign w:val="bottom"/>
          </w:tcPr>
          <w:p w14:paraId="52C9FB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17" w:author="Ross Norsworthy" w:date="2020-03-20T00:52:00Z"/>
                <w:sz w:val="20"/>
                <w:lang w:eastAsia="ja-JP"/>
              </w:rPr>
            </w:pPr>
            <w:ins w:id="12918" w:author="Ross Norsworthy" w:date="2020-03-20T00:52:00Z">
              <w:r w:rsidRPr="00A013FD">
                <w:rPr>
                  <w:sz w:val="20"/>
                  <w:lang w:eastAsia="ja-JP"/>
                </w:rPr>
                <w:t>8</w:t>
              </w:r>
            </w:ins>
          </w:p>
        </w:tc>
        <w:tc>
          <w:tcPr>
            <w:tcW w:w="496" w:type="pct"/>
            <w:shd w:val="clear" w:color="auto" w:fill="auto"/>
            <w:noWrap/>
            <w:vAlign w:val="bottom"/>
          </w:tcPr>
          <w:p w14:paraId="29B908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19" w:author="Ross Norsworthy" w:date="2020-03-20T00:52:00Z"/>
                <w:sz w:val="20"/>
                <w:lang w:eastAsia="ja-JP"/>
              </w:rPr>
            </w:pPr>
            <w:ins w:id="12920" w:author="Ross Norsworthy" w:date="2020-03-20T00:52:00Z">
              <w:r w:rsidRPr="00A013FD">
                <w:rPr>
                  <w:sz w:val="20"/>
                  <w:lang w:eastAsia="ja-JP"/>
                </w:rPr>
                <w:t>0 to 2</w:t>
              </w:r>
              <w:r w:rsidRPr="00A013FD">
                <w:rPr>
                  <w:sz w:val="20"/>
                  <w:vertAlign w:val="superscript"/>
                  <w:lang w:eastAsia="ja-JP"/>
                </w:rPr>
                <w:t>32</w:t>
              </w:r>
              <w:r w:rsidRPr="00A013FD">
                <w:rPr>
                  <w:sz w:val="20"/>
                  <w:lang w:eastAsia="ja-JP"/>
                </w:rPr>
                <w:t>-1</w:t>
              </w:r>
            </w:ins>
          </w:p>
        </w:tc>
        <w:tc>
          <w:tcPr>
            <w:tcW w:w="459" w:type="pct"/>
            <w:shd w:val="clear" w:color="auto" w:fill="auto"/>
            <w:noWrap/>
            <w:vAlign w:val="bottom"/>
          </w:tcPr>
          <w:p w14:paraId="3A7B10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21" w:author="Ross Norsworthy" w:date="2020-03-20T00:52:00Z"/>
                <w:sz w:val="20"/>
                <w:lang w:eastAsia="ja-JP"/>
              </w:rPr>
            </w:pPr>
            <w:ins w:id="12922" w:author="Ross Norsworthy" w:date="2020-03-20T00:52:00Z">
              <w:r w:rsidRPr="00A013FD">
                <w:rPr>
                  <w:sz w:val="20"/>
                  <w:lang w:eastAsia="ja-JP"/>
                </w:rPr>
                <w:t>4</w:t>
              </w:r>
            </w:ins>
          </w:p>
        </w:tc>
        <w:tc>
          <w:tcPr>
            <w:tcW w:w="1304" w:type="pct"/>
            <w:shd w:val="clear" w:color="auto" w:fill="auto"/>
            <w:noWrap/>
            <w:vAlign w:val="bottom"/>
          </w:tcPr>
          <w:p w14:paraId="1E30C4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23" w:author="Ross Norsworthy" w:date="2020-03-20T00:52:00Z"/>
                <w:sz w:val="20"/>
                <w:lang w:eastAsia="ja-JP"/>
              </w:rPr>
            </w:pPr>
            <w:ins w:id="12924" w:author="Ross Norsworthy" w:date="2020-03-20T00:52:00Z">
              <w:r w:rsidRPr="00A013FD">
                <w:rPr>
                  <w:sz w:val="20"/>
                  <w:lang w:eastAsia="ja-JP"/>
                </w:rPr>
                <w:t>Terminal capabilities</w:t>
              </w:r>
            </w:ins>
          </w:p>
        </w:tc>
        <w:tc>
          <w:tcPr>
            <w:tcW w:w="2389" w:type="pct"/>
            <w:shd w:val="clear" w:color="auto" w:fill="auto"/>
            <w:noWrap/>
            <w:vAlign w:val="bottom"/>
          </w:tcPr>
          <w:p w14:paraId="4FDE7D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25" w:author="Ross Norsworthy" w:date="2020-03-20T00:52:00Z"/>
                <w:sz w:val="20"/>
                <w:lang w:eastAsia="ja-JP"/>
              </w:rPr>
            </w:pPr>
            <w:ins w:id="12926" w:author="Ross Norsworthy" w:date="2020-03-20T00:52:00Z">
              <w:r w:rsidRPr="00A013FD">
                <w:rPr>
                  <w:sz w:val="20"/>
                  <w:lang w:eastAsia="ja-JP"/>
                </w:rPr>
                <w:t>This field is a 32-bit bitmask with each bit set to indicate capabilities/restrictions of a unit:</w:t>
              </w:r>
            </w:ins>
          </w:p>
          <w:p w14:paraId="2588CE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27" w:author="Ross Norsworthy" w:date="2020-03-20T00:52:00Z"/>
                <w:sz w:val="20"/>
                <w:lang w:eastAsia="ja-JP"/>
              </w:rPr>
            </w:pPr>
            <w:ins w:id="12928" w:author="Ross Norsworthy" w:date="2020-03-20T00:52:00Z">
              <w:r w:rsidRPr="00A013FD">
                <w:rPr>
                  <w:sz w:val="20"/>
                  <w:lang w:eastAsia="ja-JP"/>
                </w:rPr>
                <w:t>Bit 0: All Bandwidths and modulation schemes as per VDE v1.0 supported.</w:t>
              </w:r>
            </w:ins>
          </w:p>
          <w:p w14:paraId="0C5413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29" w:author="Ross Norsworthy" w:date="2020-03-20T00:52:00Z"/>
                <w:sz w:val="20"/>
                <w:lang w:eastAsia="ja-JP"/>
              </w:rPr>
            </w:pPr>
            <w:ins w:id="12930" w:author="Ross Norsworthy" w:date="2020-03-20T00:52:00Z">
              <w:r w:rsidRPr="00A013FD">
                <w:rPr>
                  <w:sz w:val="20"/>
                  <w:lang w:eastAsia="ja-JP"/>
                </w:rPr>
                <w:t>Bit 1: Unit has only 1 VDE receiver.</w:t>
              </w:r>
            </w:ins>
          </w:p>
          <w:p w14:paraId="1076F1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2931" w:author="Ross Norsworthy" w:date="2020-03-20T00:52:00Z"/>
                <w:sz w:val="20"/>
                <w:lang w:eastAsia="ja-JP"/>
              </w:rPr>
            </w:pPr>
            <w:ins w:id="12932" w:author="Ross Norsworthy" w:date="2020-03-20T00:52:00Z">
              <w:r w:rsidRPr="00A013FD">
                <w:rPr>
                  <w:sz w:val="20"/>
                  <w:lang w:eastAsia="ja-JP"/>
                </w:rPr>
                <w:t>Bit 2 to 31: Reserved for future use. Should be set to zero.</w:t>
              </w:r>
            </w:ins>
          </w:p>
        </w:tc>
      </w:tr>
    </w:tbl>
    <w:p w14:paraId="1344B014" w14:textId="77777777" w:rsidR="00B044E4" w:rsidRPr="00A013FD" w:rsidRDefault="00B044E4" w:rsidP="00B044E4">
      <w:pPr>
        <w:pStyle w:val="Tablefin"/>
        <w:rPr>
          <w:ins w:id="12933" w:author="Ross Norsworthy" w:date="2020-03-20T00:52:00Z"/>
        </w:rPr>
      </w:pPr>
    </w:p>
    <w:p w14:paraId="4D239840" w14:textId="77777777" w:rsidR="00A013FD" w:rsidRPr="00A013FD" w:rsidRDefault="00A013FD" w:rsidP="00A013FD">
      <w:pPr>
        <w:rPr>
          <w:ins w:id="12934" w:author="Ross Norsworthy" w:date="2020-03-20T00:52:00Z"/>
        </w:rPr>
      </w:pPr>
      <w:ins w:id="12935" w:author="Ross Norsworthy" w:date="2020-03-20T00:52:00Z">
        <w:r w:rsidRPr="00A013FD">
          <w:t>Note:</w:t>
        </w:r>
      </w:ins>
    </w:p>
    <w:p w14:paraId="6994B6CC" w14:textId="77777777" w:rsidR="00A013FD" w:rsidRPr="00A013FD" w:rsidRDefault="00A013FD" w:rsidP="00A013FD">
      <w:pPr>
        <w:rPr>
          <w:ins w:id="12936" w:author="Ross Norsworthy" w:date="2020-03-20T00:52:00Z"/>
        </w:rPr>
      </w:pPr>
      <w:ins w:id="12937" w:author="Ross Norsworthy" w:date="2020-03-20T00:52:00Z">
        <w:r w:rsidRPr="00A013FD">
          <w:t>The Resource request message will be transmitted on the RAC by ships and ASC by shore stations.</w:t>
        </w:r>
      </w:ins>
    </w:p>
    <w:p w14:paraId="0935B15D" w14:textId="77777777" w:rsidR="00A013FD" w:rsidRPr="00A013FD" w:rsidRDefault="00A013FD" w:rsidP="00A013FD">
      <w:pPr>
        <w:rPr>
          <w:ins w:id="12938" w:author="Ross Norsworthy" w:date="2020-03-20T00:52:00Z"/>
        </w:rPr>
      </w:pPr>
      <w:ins w:id="12939" w:author="Ross Norsworthy" w:date="2020-03-20T00:52:00Z">
        <w:r w:rsidRPr="006E380F">
          <w:t xml:space="preserve">The four MMSI numbers </w:t>
        </w:r>
      </w:ins>
      <w:ins w:id="12940" w:author="2092 CG" w:date="2020-10-28T13:15:00Z">
        <w:r w:rsidR="00D62949" w:rsidRPr="006E380F">
          <w:t xml:space="preserve">could </w:t>
        </w:r>
      </w:ins>
      <w:ins w:id="12941" w:author="Ross Norsworthy" w:date="2020-03-20T00:52:00Z">
        <w:r w:rsidRPr="006E380F">
          <w:t xml:space="preserve">allow for multiple hops of data messages between many stations. </w:t>
        </w:r>
      </w:ins>
      <w:ins w:id="12942" w:author="2092 CG" w:date="2020-10-28T13:15:00Z">
        <w:r w:rsidR="005668AE" w:rsidRPr="006E380F">
          <w:t xml:space="preserve">This functionality is reserved for future use. </w:t>
        </w:r>
      </w:ins>
      <w:ins w:id="12943" w:author="Ross Norsworthy" w:date="2020-03-20T00:52:00Z">
        <w:r w:rsidRPr="006E380F">
          <w:t>The</w:t>
        </w:r>
        <w:r w:rsidRPr="00A013FD">
          <w:t xml:space="preserve"> original source and original destination IDs are the end points of the communication while the node source and node destination IDs are the immediate stations communicating with each other during the current hop.</w:t>
        </w:r>
      </w:ins>
    </w:p>
    <w:p w14:paraId="6BE1FCEC" w14:textId="77777777" w:rsidR="00A013FD" w:rsidRPr="00A013FD" w:rsidRDefault="00A013FD" w:rsidP="00A013FD">
      <w:pPr>
        <w:rPr>
          <w:ins w:id="12944" w:author="Ross Norsworthy" w:date="2020-03-20T00:52:00Z"/>
        </w:rPr>
      </w:pPr>
    </w:p>
    <w:p w14:paraId="57B0D628" w14:textId="77777777" w:rsidR="00A013FD" w:rsidRPr="00A013FD" w:rsidRDefault="00A013FD" w:rsidP="00A013FD">
      <w:pPr>
        <w:spacing w:after="200" w:line="276" w:lineRule="auto"/>
        <w:rPr>
          <w:ins w:id="12945" w:author="Ross Norsworthy" w:date="2020-03-20T00:52:00Z"/>
          <w:b/>
          <w:smallCaps/>
          <w:sz w:val="22"/>
        </w:rPr>
      </w:pPr>
      <w:ins w:id="12946" w:author="Ross Norsworthy" w:date="2020-03-20T00:52:00Z">
        <w:r w:rsidRPr="00A013FD">
          <w:br w:type="page"/>
        </w:r>
      </w:ins>
    </w:p>
    <w:p w14:paraId="36149014" w14:textId="5184FC9F" w:rsidR="00A013FD" w:rsidRPr="00A013FD" w:rsidRDefault="009E7339" w:rsidP="00FB5ADE">
      <w:pPr>
        <w:pStyle w:val="Heading3"/>
        <w:rPr>
          <w:ins w:id="12947" w:author="Ross Norsworthy" w:date="2020-03-20T00:52:00Z"/>
          <w:rFonts w:eastAsiaTheme="minorHAnsi"/>
        </w:rPr>
      </w:pPr>
      <w:bookmarkStart w:id="12948" w:name="_Toc35545410"/>
      <w:ins w:id="12949" w:author="Song, Xiaojing" w:date="2020-08-21T13:47:00Z">
        <w:del w:id="12950" w:author="USA Editor 2021" w:date="2020-12-11T15:19: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2951" w:author="Song, Xiaojing" w:date="2020-08-24T12:41:00Z">
        <w:r w:rsidR="00983074">
          <w:rPr>
            <w:rFonts w:eastAsiaTheme="minorHAnsi"/>
            <w:caps/>
            <w:szCs w:val="22"/>
          </w:rPr>
          <w:t>4</w:t>
        </w:r>
      </w:ins>
      <w:ins w:id="12952" w:author="Song, Xiaojing" w:date="2020-08-21T13:47:00Z">
        <w:r>
          <w:rPr>
            <w:rFonts w:eastAsiaTheme="minorHAnsi"/>
            <w:caps/>
            <w:szCs w:val="22"/>
          </w:rPr>
          <w:t>.9.5</w:t>
        </w:r>
        <w:r>
          <w:rPr>
            <w:rFonts w:eastAsiaTheme="minorHAnsi"/>
            <w:caps/>
            <w:szCs w:val="22"/>
          </w:rPr>
          <w:tab/>
        </w:r>
      </w:ins>
      <w:ins w:id="12953" w:author="Ross Norsworthy" w:date="2020-03-20T00:52:00Z">
        <w:r w:rsidR="00A013FD" w:rsidRPr="00A013FD">
          <w:rPr>
            <w:rFonts w:eastAsiaTheme="minorHAnsi"/>
          </w:rPr>
          <w:t>Short data message (with Ack)</w:t>
        </w:r>
        <w:bookmarkEnd w:id="12948"/>
      </w:ins>
    </w:p>
    <w:p w14:paraId="4DE8170C" w14:textId="31FA7CCB" w:rsidR="0051538E" w:rsidRDefault="00A013FD" w:rsidP="00A255DB">
      <w:pPr>
        <w:pStyle w:val="TableNo"/>
        <w:rPr>
          <w:lang w:val="en-US"/>
        </w:rPr>
      </w:pPr>
      <w:bookmarkStart w:id="12954" w:name="_Toc35546137"/>
      <w:ins w:id="12955" w:author="Ross Norsworthy" w:date="2020-03-20T00:52:00Z">
        <w:r w:rsidRPr="00A013FD">
          <w:rPr>
            <w:lang w:val="en-US"/>
          </w:rPr>
          <w:t xml:space="preserve">Table </w:t>
        </w:r>
      </w:ins>
      <w:ins w:id="12956" w:author="USA Editor 2021" w:date="2021-01-07T11:41:00Z">
        <w:r w:rsidR="005F28B1" w:rsidRPr="005F28B1">
          <w:rPr>
            <w:highlight w:val="green"/>
            <w:lang w:val="en-US"/>
          </w:rPr>
          <w:t>38</w:t>
        </w:r>
      </w:ins>
      <w:ins w:id="12957" w:author="Ross Norsworthy" w:date="2020-03-20T00:52:00Z">
        <w:del w:id="12958" w:author="USA Editor 2021" w:date="2021-01-07T11:41:00Z">
          <w:r w:rsidRPr="005F28B1" w:rsidDel="005F28B1">
            <w:rPr>
              <w:highlight w:val="green"/>
              <w:lang w:val="en-US"/>
            </w:rPr>
            <w:delText>39</w:delText>
          </w:r>
        </w:del>
      </w:ins>
    </w:p>
    <w:p w14:paraId="5BC901A6" w14:textId="77777777" w:rsidR="00A013FD" w:rsidRPr="00A013FD" w:rsidRDefault="00A013FD" w:rsidP="00081571">
      <w:pPr>
        <w:pStyle w:val="Tabletitle"/>
        <w:rPr>
          <w:ins w:id="12959" w:author="Ross Norsworthy" w:date="2020-03-20T00:52:00Z"/>
          <w:lang w:val="en-US"/>
        </w:rPr>
      </w:pPr>
      <w:ins w:id="12960" w:author="Ross Norsworthy" w:date="2020-03-20T00:52:00Z">
        <w:r w:rsidRPr="00A013FD">
          <w:rPr>
            <w:lang w:val="en-US"/>
          </w:rPr>
          <w:t>Short Data Message (with ACK)</w:t>
        </w:r>
        <w:bookmarkEnd w:id="12954"/>
      </w:ins>
    </w:p>
    <w:tbl>
      <w:tblPr>
        <w:tblStyle w:val="TableGrid"/>
        <w:tblW w:w="0" w:type="auto"/>
        <w:tblLook w:val="04A0" w:firstRow="1" w:lastRow="0" w:firstColumn="1" w:lastColumn="0" w:noHBand="0" w:noVBand="1"/>
      </w:tblPr>
      <w:tblGrid>
        <w:gridCol w:w="808"/>
        <w:gridCol w:w="1167"/>
        <w:gridCol w:w="1080"/>
        <w:gridCol w:w="1980"/>
        <w:gridCol w:w="4021"/>
      </w:tblGrid>
      <w:tr w:rsidR="00A013FD" w:rsidRPr="00A013FD" w14:paraId="463CA043" w14:textId="77777777" w:rsidTr="00BF604E">
        <w:trPr>
          <w:tblHeader/>
          <w:ins w:id="12961" w:author="Ross Norsworthy" w:date="2020-03-20T00:52:00Z"/>
        </w:trPr>
        <w:tc>
          <w:tcPr>
            <w:tcW w:w="9056" w:type="dxa"/>
            <w:gridSpan w:val="5"/>
            <w:shd w:val="clear" w:color="auto" w:fill="00558C"/>
            <w:vAlign w:val="center"/>
          </w:tcPr>
          <w:p w14:paraId="4951126C" w14:textId="77777777" w:rsidR="00A013FD" w:rsidRPr="00A013FD" w:rsidRDefault="00A013FD" w:rsidP="00535EEC">
            <w:pPr>
              <w:pStyle w:val="Tablehead"/>
              <w:rPr>
                <w:ins w:id="12962" w:author="Ross Norsworthy" w:date="2020-03-20T00:52:00Z"/>
              </w:rPr>
            </w:pPr>
            <w:ins w:id="12963" w:author="Ross Norsworthy" w:date="2020-03-20T00:52:00Z">
              <w:r w:rsidRPr="00A013FD">
                <w:t>Short data message (with ACK)</w:t>
              </w:r>
            </w:ins>
          </w:p>
        </w:tc>
      </w:tr>
      <w:tr w:rsidR="00A013FD" w:rsidRPr="00A013FD" w14:paraId="6A5FF049" w14:textId="77777777" w:rsidTr="00BF604E">
        <w:trPr>
          <w:tblHeader/>
          <w:ins w:id="12964" w:author="Ross Norsworthy" w:date="2020-03-20T00:52:00Z"/>
        </w:trPr>
        <w:tc>
          <w:tcPr>
            <w:tcW w:w="808" w:type="dxa"/>
            <w:shd w:val="clear" w:color="auto" w:fill="00558C"/>
            <w:vAlign w:val="center"/>
          </w:tcPr>
          <w:p w14:paraId="1EDCFAD1" w14:textId="77777777" w:rsidR="00A013FD" w:rsidRPr="00A013FD" w:rsidRDefault="00A013FD" w:rsidP="00535EEC">
            <w:pPr>
              <w:pStyle w:val="Tablehead"/>
              <w:rPr>
                <w:ins w:id="12965" w:author="Ross Norsworthy" w:date="2020-03-20T00:52:00Z"/>
                <w:szCs w:val="18"/>
              </w:rPr>
            </w:pPr>
            <w:ins w:id="12966" w:author="Ross Norsworthy" w:date="2020-03-20T00:52:00Z">
              <w:r w:rsidRPr="00A013FD">
                <w:rPr>
                  <w:szCs w:val="18"/>
                </w:rPr>
                <w:t>Field no</w:t>
              </w:r>
            </w:ins>
          </w:p>
        </w:tc>
        <w:tc>
          <w:tcPr>
            <w:tcW w:w="1167" w:type="dxa"/>
            <w:shd w:val="clear" w:color="auto" w:fill="00558C"/>
            <w:vAlign w:val="center"/>
          </w:tcPr>
          <w:p w14:paraId="1E8EDA8D" w14:textId="77777777" w:rsidR="00A013FD" w:rsidRPr="00A013FD" w:rsidRDefault="00A013FD" w:rsidP="00535EEC">
            <w:pPr>
              <w:pStyle w:val="Tablehead"/>
              <w:rPr>
                <w:ins w:id="12967" w:author="Ross Norsworthy" w:date="2020-03-20T00:52:00Z"/>
              </w:rPr>
            </w:pPr>
            <w:ins w:id="12968" w:author="Ross Norsworthy" w:date="2020-03-20T00:52:00Z">
              <w:r w:rsidRPr="00A013FD">
                <w:t>Value (Dec)</w:t>
              </w:r>
            </w:ins>
          </w:p>
        </w:tc>
        <w:tc>
          <w:tcPr>
            <w:tcW w:w="1080" w:type="dxa"/>
            <w:shd w:val="clear" w:color="auto" w:fill="00558C"/>
            <w:vAlign w:val="center"/>
          </w:tcPr>
          <w:p w14:paraId="696316A8" w14:textId="77777777" w:rsidR="00A013FD" w:rsidRPr="00A013FD" w:rsidRDefault="00A013FD" w:rsidP="00535EEC">
            <w:pPr>
              <w:pStyle w:val="Tablehead"/>
              <w:rPr>
                <w:ins w:id="12969" w:author="Ross Norsworthy" w:date="2020-03-20T00:52:00Z"/>
              </w:rPr>
            </w:pPr>
            <w:ins w:id="12970" w:author="Ross Norsworthy" w:date="2020-03-20T00:52:00Z">
              <w:r w:rsidRPr="00A013FD">
                <w:t>Size (bytes)</w:t>
              </w:r>
            </w:ins>
          </w:p>
        </w:tc>
        <w:tc>
          <w:tcPr>
            <w:tcW w:w="1980" w:type="dxa"/>
            <w:shd w:val="clear" w:color="auto" w:fill="00558C"/>
            <w:vAlign w:val="center"/>
          </w:tcPr>
          <w:p w14:paraId="19691728" w14:textId="77777777" w:rsidR="00A013FD" w:rsidRPr="00A013FD" w:rsidRDefault="00A013FD" w:rsidP="00535EEC">
            <w:pPr>
              <w:pStyle w:val="Tablehead"/>
              <w:rPr>
                <w:ins w:id="12971" w:author="Ross Norsworthy" w:date="2020-03-20T00:52:00Z"/>
              </w:rPr>
            </w:pPr>
            <w:ins w:id="12972" w:author="Ross Norsworthy" w:date="2020-03-20T00:52:00Z">
              <w:r w:rsidRPr="00A013FD">
                <w:t>Function</w:t>
              </w:r>
            </w:ins>
          </w:p>
        </w:tc>
        <w:tc>
          <w:tcPr>
            <w:tcW w:w="4021" w:type="dxa"/>
            <w:shd w:val="clear" w:color="auto" w:fill="00558C"/>
            <w:vAlign w:val="center"/>
          </w:tcPr>
          <w:p w14:paraId="6FAA1120" w14:textId="77777777" w:rsidR="00A013FD" w:rsidRPr="00A013FD" w:rsidRDefault="00A013FD" w:rsidP="00535EEC">
            <w:pPr>
              <w:pStyle w:val="Tablehead"/>
              <w:rPr>
                <w:ins w:id="12973" w:author="Ross Norsworthy" w:date="2020-03-20T00:52:00Z"/>
              </w:rPr>
            </w:pPr>
            <w:ins w:id="12974" w:author="Ross Norsworthy" w:date="2020-03-20T00:52:00Z">
              <w:r w:rsidRPr="00A013FD">
                <w:t>Comment</w:t>
              </w:r>
            </w:ins>
          </w:p>
        </w:tc>
      </w:tr>
      <w:tr w:rsidR="00A013FD" w:rsidRPr="00A013FD" w14:paraId="38AB463F" w14:textId="77777777" w:rsidTr="00BF604E">
        <w:trPr>
          <w:ins w:id="12975" w:author="Ross Norsworthy" w:date="2020-03-20T00:52:00Z"/>
        </w:trPr>
        <w:tc>
          <w:tcPr>
            <w:tcW w:w="808" w:type="dxa"/>
          </w:tcPr>
          <w:p w14:paraId="7D91FD81" w14:textId="77777777" w:rsidR="00A013FD" w:rsidRPr="00A255DB" w:rsidRDefault="00A013FD" w:rsidP="00A013FD">
            <w:pPr>
              <w:rPr>
                <w:ins w:id="12976" w:author="Ross Norsworthy" w:date="2020-03-20T00:52:00Z"/>
                <w:sz w:val="20"/>
              </w:rPr>
            </w:pPr>
            <w:ins w:id="12977" w:author="Ross Norsworthy" w:date="2020-03-20T00:52:00Z">
              <w:r w:rsidRPr="00A255DB">
                <w:rPr>
                  <w:sz w:val="20"/>
                </w:rPr>
                <w:t>1</w:t>
              </w:r>
            </w:ins>
          </w:p>
        </w:tc>
        <w:tc>
          <w:tcPr>
            <w:tcW w:w="1167" w:type="dxa"/>
          </w:tcPr>
          <w:p w14:paraId="64B727A9" w14:textId="77777777" w:rsidR="00A013FD" w:rsidRPr="00A255DB" w:rsidRDefault="00A013FD" w:rsidP="00A013FD">
            <w:pPr>
              <w:rPr>
                <w:ins w:id="12978" w:author="Ross Norsworthy" w:date="2020-03-20T00:52:00Z"/>
                <w:sz w:val="20"/>
              </w:rPr>
            </w:pPr>
            <w:ins w:id="12979" w:author="Ross Norsworthy" w:date="2020-03-20T00:52:00Z">
              <w:r w:rsidRPr="00A255DB">
                <w:rPr>
                  <w:sz w:val="20"/>
                </w:rPr>
                <w:t>92</w:t>
              </w:r>
            </w:ins>
          </w:p>
        </w:tc>
        <w:tc>
          <w:tcPr>
            <w:tcW w:w="1080" w:type="dxa"/>
          </w:tcPr>
          <w:p w14:paraId="61796A84" w14:textId="77777777" w:rsidR="00A013FD" w:rsidRPr="00A255DB" w:rsidRDefault="00A013FD" w:rsidP="00A013FD">
            <w:pPr>
              <w:rPr>
                <w:ins w:id="12980" w:author="Ross Norsworthy" w:date="2020-03-20T00:52:00Z"/>
                <w:sz w:val="20"/>
              </w:rPr>
            </w:pPr>
            <w:ins w:id="12981" w:author="Ross Norsworthy" w:date="2020-03-20T00:52:00Z">
              <w:r w:rsidRPr="00A255DB">
                <w:rPr>
                  <w:sz w:val="20"/>
                </w:rPr>
                <w:t>1</w:t>
              </w:r>
            </w:ins>
          </w:p>
        </w:tc>
        <w:tc>
          <w:tcPr>
            <w:tcW w:w="1980" w:type="dxa"/>
          </w:tcPr>
          <w:p w14:paraId="09F827EB" w14:textId="77777777" w:rsidR="00A013FD" w:rsidRPr="00A255DB" w:rsidRDefault="00A013FD" w:rsidP="00A013FD">
            <w:pPr>
              <w:rPr>
                <w:ins w:id="12982" w:author="Ross Norsworthy" w:date="2020-03-20T00:52:00Z"/>
                <w:sz w:val="20"/>
              </w:rPr>
            </w:pPr>
            <w:ins w:id="12983" w:author="Ross Norsworthy" w:date="2020-03-20T00:52:00Z">
              <w:r w:rsidRPr="00A255DB">
                <w:rPr>
                  <w:sz w:val="20"/>
                </w:rPr>
                <w:t>Type</w:t>
              </w:r>
            </w:ins>
          </w:p>
        </w:tc>
        <w:tc>
          <w:tcPr>
            <w:tcW w:w="4021" w:type="dxa"/>
          </w:tcPr>
          <w:p w14:paraId="10200D4F" w14:textId="77777777" w:rsidR="00A013FD" w:rsidRPr="00A255DB" w:rsidRDefault="00A013FD" w:rsidP="00A013FD">
            <w:pPr>
              <w:rPr>
                <w:ins w:id="12984" w:author="Ross Norsworthy" w:date="2020-03-20T00:52:00Z"/>
                <w:sz w:val="20"/>
              </w:rPr>
            </w:pPr>
          </w:p>
        </w:tc>
      </w:tr>
      <w:tr w:rsidR="00A013FD" w:rsidRPr="00A013FD" w14:paraId="421B57DD" w14:textId="77777777" w:rsidTr="00BF604E">
        <w:trPr>
          <w:ins w:id="12985" w:author="Ross Norsworthy" w:date="2020-03-20T00:52:00Z"/>
        </w:trPr>
        <w:tc>
          <w:tcPr>
            <w:tcW w:w="808" w:type="dxa"/>
          </w:tcPr>
          <w:p w14:paraId="1DB2C1B8" w14:textId="77777777" w:rsidR="00A013FD" w:rsidRPr="00A255DB" w:rsidRDefault="00A013FD" w:rsidP="00A013FD">
            <w:pPr>
              <w:rPr>
                <w:ins w:id="12986" w:author="Ross Norsworthy" w:date="2020-03-20T00:52:00Z"/>
                <w:sz w:val="20"/>
              </w:rPr>
            </w:pPr>
            <w:ins w:id="12987" w:author="Ross Norsworthy" w:date="2020-03-20T00:52:00Z">
              <w:r w:rsidRPr="00A255DB">
                <w:rPr>
                  <w:sz w:val="20"/>
                </w:rPr>
                <w:t>2</w:t>
              </w:r>
            </w:ins>
          </w:p>
        </w:tc>
        <w:tc>
          <w:tcPr>
            <w:tcW w:w="1167" w:type="dxa"/>
          </w:tcPr>
          <w:p w14:paraId="6DBE79B8" w14:textId="77777777" w:rsidR="00A013FD" w:rsidRPr="00A255DB" w:rsidRDefault="00A013FD" w:rsidP="00A013FD">
            <w:pPr>
              <w:rPr>
                <w:ins w:id="12988" w:author="Ross Norsworthy" w:date="2020-03-20T00:52:00Z"/>
                <w:sz w:val="20"/>
              </w:rPr>
            </w:pPr>
            <w:ins w:id="12989" w:author="Ross Norsworthy" w:date="2020-03-20T00:52:00Z">
              <w:r w:rsidRPr="00A255DB">
                <w:rPr>
                  <w:sz w:val="20"/>
                </w:rPr>
                <w:t>0 to 2</w:t>
              </w:r>
              <w:r w:rsidRPr="00A255DB">
                <w:rPr>
                  <w:sz w:val="20"/>
                  <w:vertAlign w:val="superscript"/>
                </w:rPr>
                <w:t>16</w:t>
              </w:r>
              <w:r w:rsidRPr="00A255DB">
                <w:rPr>
                  <w:sz w:val="20"/>
                </w:rPr>
                <w:t>-1</w:t>
              </w:r>
            </w:ins>
          </w:p>
        </w:tc>
        <w:tc>
          <w:tcPr>
            <w:tcW w:w="1080" w:type="dxa"/>
          </w:tcPr>
          <w:p w14:paraId="3F508BCB" w14:textId="77777777" w:rsidR="00A013FD" w:rsidRPr="00A255DB" w:rsidRDefault="00A013FD" w:rsidP="00A013FD">
            <w:pPr>
              <w:rPr>
                <w:ins w:id="12990" w:author="Ross Norsworthy" w:date="2020-03-20T00:52:00Z"/>
                <w:sz w:val="20"/>
              </w:rPr>
            </w:pPr>
            <w:ins w:id="12991" w:author="Ross Norsworthy" w:date="2020-03-20T00:52:00Z">
              <w:r w:rsidRPr="00A255DB">
                <w:rPr>
                  <w:sz w:val="20"/>
                </w:rPr>
                <w:t>2</w:t>
              </w:r>
            </w:ins>
          </w:p>
        </w:tc>
        <w:tc>
          <w:tcPr>
            <w:tcW w:w="1980" w:type="dxa"/>
          </w:tcPr>
          <w:p w14:paraId="100FBFA5" w14:textId="77777777" w:rsidR="00A013FD" w:rsidRPr="00A255DB" w:rsidRDefault="00A013FD" w:rsidP="00A013FD">
            <w:pPr>
              <w:rPr>
                <w:ins w:id="12992" w:author="Ross Norsworthy" w:date="2020-03-20T00:52:00Z"/>
                <w:sz w:val="20"/>
              </w:rPr>
            </w:pPr>
            <w:ins w:id="12993" w:author="Ross Norsworthy" w:date="2020-03-20T00:52:00Z">
              <w:r w:rsidRPr="00A255DB">
                <w:rPr>
                  <w:sz w:val="20"/>
                </w:rPr>
                <w:t>Length</w:t>
              </w:r>
            </w:ins>
          </w:p>
        </w:tc>
        <w:tc>
          <w:tcPr>
            <w:tcW w:w="4021" w:type="dxa"/>
            <w:vAlign w:val="bottom"/>
          </w:tcPr>
          <w:p w14:paraId="4737C8B3" w14:textId="77777777" w:rsidR="00A013FD" w:rsidRPr="00A255DB" w:rsidRDefault="00A013FD" w:rsidP="00A013FD">
            <w:pPr>
              <w:rPr>
                <w:ins w:id="12994" w:author="Ross Norsworthy" w:date="2020-03-20T00:52:00Z"/>
                <w:sz w:val="20"/>
              </w:rPr>
            </w:pPr>
            <w:ins w:id="12995" w:author="Ross Norsworthy" w:date="2020-03-20T00:52:00Z">
              <w:r w:rsidRPr="00A255DB">
                <w:rPr>
                  <w:sz w:val="20"/>
                  <w:lang w:eastAsia="ja-JP"/>
                </w:rPr>
                <w:t>Total size in bytes, variable.</w:t>
              </w:r>
            </w:ins>
          </w:p>
        </w:tc>
      </w:tr>
      <w:tr w:rsidR="00A013FD" w:rsidRPr="00A013FD" w14:paraId="1006B842" w14:textId="77777777" w:rsidTr="00BF604E">
        <w:trPr>
          <w:ins w:id="12996" w:author="Ross Norsworthy" w:date="2020-03-20T00:52:00Z"/>
        </w:trPr>
        <w:tc>
          <w:tcPr>
            <w:tcW w:w="808" w:type="dxa"/>
          </w:tcPr>
          <w:p w14:paraId="2E069526" w14:textId="77777777" w:rsidR="00A013FD" w:rsidRPr="00A255DB" w:rsidRDefault="00A013FD" w:rsidP="00A013FD">
            <w:pPr>
              <w:rPr>
                <w:ins w:id="12997" w:author="Ross Norsworthy" w:date="2020-03-20T00:52:00Z"/>
                <w:sz w:val="20"/>
              </w:rPr>
            </w:pPr>
            <w:ins w:id="12998" w:author="Ross Norsworthy" w:date="2020-03-20T00:52:00Z">
              <w:r w:rsidRPr="00A255DB">
                <w:rPr>
                  <w:sz w:val="20"/>
                </w:rPr>
                <w:t>3</w:t>
              </w:r>
            </w:ins>
          </w:p>
        </w:tc>
        <w:tc>
          <w:tcPr>
            <w:tcW w:w="1167" w:type="dxa"/>
          </w:tcPr>
          <w:p w14:paraId="4D94A0CE" w14:textId="77777777" w:rsidR="00A013FD" w:rsidRPr="00A255DB" w:rsidRDefault="00A013FD" w:rsidP="00A013FD">
            <w:pPr>
              <w:rPr>
                <w:ins w:id="12999" w:author="Ross Norsworthy" w:date="2020-03-20T00:52:00Z"/>
                <w:sz w:val="20"/>
              </w:rPr>
            </w:pPr>
            <w:ins w:id="13000" w:author="Ross Norsworthy" w:date="2020-03-20T00:52:00Z">
              <w:r w:rsidRPr="00A255DB">
                <w:rPr>
                  <w:sz w:val="20"/>
                </w:rPr>
                <w:t>0 to 2</w:t>
              </w:r>
              <w:r w:rsidRPr="00A255DB">
                <w:rPr>
                  <w:sz w:val="20"/>
                  <w:vertAlign w:val="superscript"/>
                </w:rPr>
                <w:t>32</w:t>
              </w:r>
              <w:r w:rsidRPr="00A255DB">
                <w:rPr>
                  <w:sz w:val="20"/>
                </w:rPr>
                <w:t>-1</w:t>
              </w:r>
            </w:ins>
          </w:p>
        </w:tc>
        <w:tc>
          <w:tcPr>
            <w:tcW w:w="1080" w:type="dxa"/>
          </w:tcPr>
          <w:p w14:paraId="59E9DC0C" w14:textId="77777777" w:rsidR="00A013FD" w:rsidRPr="00A255DB" w:rsidRDefault="00A013FD" w:rsidP="00A013FD">
            <w:pPr>
              <w:rPr>
                <w:ins w:id="13001" w:author="Ross Norsworthy" w:date="2020-03-20T00:52:00Z"/>
                <w:sz w:val="20"/>
              </w:rPr>
            </w:pPr>
            <w:ins w:id="13002" w:author="Ross Norsworthy" w:date="2020-03-20T00:52:00Z">
              <w:r w:rsidRPr="00A255DB">
                <w:rPr>
                  <w:sz w:val="20"/>
                </w:rPr>
                <w:t>4</w:t>
              </w:r>
            </w:ins>
          </w:p>
        </w:tc>
        <w:tc>
          <w:tcPr>
            <w:tcW w:w="1980" w:type="dxa"/>
          </w:tcPr>
          <w:p w14:paraId="7BAB90B2" w14:textId="77777777" w:rsidR="00A013FD" w:rsidRPr="00A255DB" w:rsidRDefault="00A013FD" w:rsidP="00A013FD">
            <w:pPr>
              <w:rPr>
                <w:ins w:id="13003" w:author="Ross Norsworthy" w:date="2020-03-20T00:52:00Z"/>
                <w:sz w:val="20"/>
              </w:rPr>
            </w:pPr>
            <w:ins w:id="13004" w:author="Ross Norsworthy" w:date="2020-03-20T00:52:00Z">
              <w:r w:rsidRPr="00A255DB">
                <w:rPr>
                  <w:sz w:val="20"/>
                </w:rPr>
                <w:t>Source ID</w:t>
              </w:r>
            </w:ins>
          </w:p>
        </w:tc>
        <w:tc>
          <w:tcPr>
            <w:tcW w:w="4021" w:type="dxa"/>
          </w:tcPr>
          <w:p w14:paraId="7FDB02C8" w14:textId="78489ECB" w:rsidR="00A013FD" w:rsidRPr="00A255DB" w:rsidRDefault="00A013FD" w:rsidP="00A013FD">
            <w:pPr>
              <w:rPr>
                <w:ins w:id="13005" w:author="Ross Norsworthy" w:date="2020-03-20T00:52:00Z"/>
                <w:sz w:val="20"/>
              </w:rPr>
            </w:pPr>
            <w:ins w:id="13006" w:author="Ross Norsworthy" w:date="2020-03-20T00:52:00Z">
              <w:r w:rsidRPr="00A255DB">
                <w:rPr>
                  <w:sz w:val="20"/>
                </w:rPr>
                <w:t xml:space="preserve">The Unique Identifier of the transmitting station, as described in </w:t>
              </w:r>
              <w:del w:id="13007" w:author="USA Editor 2021" w:date="2020-12-11T15:20:00Z">
                <w:r w:rsidRPr="001453FA" w:rsidDel="001453FA">
                  <w:rPr>
                    <w:sz w:val="20"/>
                    <w:highlight w:val="green"/>
                    <w:rPrChange w:id="13008" w:author="USA Editor 2021" w:date="2020-12-11T15:20:00Z">
                      <w:rPr>
                        <w:sz w:val="20"/>
                      </w:rPr>
                    </w:rPrChange>
                  </w:rPr>
                  <w:delText>section</w:delText>
                </w:r>
              </w:del>
            </w:ins>
            <w:ins w:id="13009" w:author="USA Editor 2021" w:date="2020-12-11T15:20:00Z">
              <w:r w:rsidR="001453FA" w:rsidRPr="00E7728F">
                <w:rPr>
                  <w:highlight w:val="green"/>
                  <w:lang w:val="en-US"/>
                  <w:rPrChange w:id="13010" w:author="USA Editor 2021" w:date="2021-01-05T13:45:00Z">
                    <w:rPr>
                      <w:lang w:val="en-US"/>
                    </w:rPr>
                  </w:rPrChange>
                </w:rPr>
                <w:t>§</w:t>
              </w:r>
            </w:ins>
            <w:ins w:id="13011" w:author="Ross Norsworthy" w:date="2020-03-20T00:52:00Z">
              <w:r w:rsidRPr="00E7728F">
                <w:rPr>
                  <w:sz w:val="20"/>
                  <w:highlight w:val="green"/>
                  <w:rPrChange w:id="13012" w:author="USA Editor 2021" w:date="2021-01-05T13:45:00Z">
                    <w:rPr>
                      <w:sz w:val="20"/>
                    </w:rPr>
                  </w:rPrChange>
                </w:rPr>
                <w:t xml:space="preserve"> </w:t>
              </w:r>
            </w:ins>
            <w:ins w:id="13013" w:author="Johnny Schultz" w:date="2020-04-17T12:21:00Z">
              <w:del w:id="13014" w:author="USA Editor 2021" w:date="2021-01-05T13:45:00Z">
                <w:r w:rsidRPr="00E7728F" w:rsidDel="00E7728F">
                  <w:rPr>
                    <w:sz w:val="20"/>
                    <w:highlight w:val="green"/>
                    <w:rPrChange w:id="13015" w:author="USA Editor 2021" w:date="2021-01-05T13:45:00Z">
                      <w:rPr>
                        <w:sz w:val="20"/>
                      </w:rPr>
                    </w:rPrChange>
                  </w:rPr>
                  <w:delText>3</w:delText>
                </w:r>
              </w:del>
            </w:ins>
            <w:ins w:id="13016" w:author="USA Editor 2021" w:date="2021-01-05T13:45:00Z">
              <w:r w:rsidR="00E7728F" w:rsidRPr="00E7728F">
                <w:rPr>
                  <w:sz w:val="20"/>
                  <w:highlight w:val="green"/>
                  <w:rPrChange w:id="13017" w:author="USA Editor 2021" w:date="2021-01-05T13:45:00Z">
                    <w:rPr>
                      <w:sz w:val="20"/>
                    </w:rPr>
                  </w:rPrChange>
                </w:rPr>
                <w:t>2</w:t>
              </w:r>
            </w:ins>
            <w:ins w:id="13018" w:author="Johnny Schultz" w:date="2020-04-17T12:21:00Z">
              <w:r w:rsidRPr="00E7728F">
                <w:rPr>
                  <w:sz w:val="20"/>
                  <w:highlight w:val="green"/>
                  <w:rPrChange w:id="13019" w:author="USA Editor 2021" w:date="2021-01-05T13:45:00Z">
                    <w:rPr>
                      <w:sz w:val="20"/>
                    </w:rPr>
                  </w:rPrChange>
                </w:rPr>
                <w:t>.4</w:t>
              </w:r>
            </w:ins>
            <w:ins w:id="13020" w:author="Ross Norsworthy" w:date="2020-03-20T00:52:00Z">
              <w:del w:id="13021" w:author="Johnny Schultz" w:date="2020-04-17T12:21:00Z">
                <w:r w:rsidRPr="00E7728F">
                  <w:rPr>
                    <w:sz w:val="20"/>
                    <w:highlight w:val="green"/>
                    <w:rPrChange w:id="13022" w:author="USA Editor 2021" w:date="2021-01-05T13:45:00Z">
                      <w:rPr>
                        <w:sz w:val="20"/>
                      </w:rPr>
                    </w:rPrChange>
                  </w:rPr>
                  <w:delText>1</w:delText>
                </w:r>
              </w:del>
            </w:ins>
            <w:ins w:id="13023" w:author="USA Editor 2021" w:date="2021-01-05T13:45:00Z">
              <w:r w:rsidR="00E7728F" w:rsidRPr="00E7728F">
                <w:rPr>
                  <w:sz w:val="20"/>
                  <w:highlight w:val="green"/>
                  <w:rPrChange w:id="13024" w:author="USA Editor 2021" w:date="2021-01-05T13:45:00Z">
                    <w:rPr>
                      <w:sz w:val="20"/>
                    </w:rPr>
                  </w:rPrChange>
                </w:rPr>
                <w:t>, Annex 1.</w:t>
              </w:r>
            </w:ins>
          </w:p>
        </w:tc>
      </w:tr>
      <w:tr w:rsidR="00A013FD" w:rsidRPr="00A013FD" w14:paraId="56F3EDE7" w14:textId="77777777" w:rsidTr="00BF604E">
        <w:trPr>
          <w:ins w:id="13025" w:author="Ross Norsworthy" w:date="2020-03-20T00:52:00Z"/>
        </w:trPr>
        <w:tc>
          <w:tcPr>
            <w:tcW w:w="808" w:type="dxa"/>
          </w:tcPr>
          <w:p w14:paraId="6CD76A5B" w14:textId="77777777" w:rsidR="00A013FD" w:rsidRPr="00A255DB" w:rsidRDefault="00A013FD" w:rsidP="00A013FD">
            <w:pPr>
              <w:rPr>
                <w:ins w:id="13026" w:author="Ross Norsworthy" w:date="2020-03-20T00:52:00Z"/>
                <w:sz w:val="20"/>
                <w:vertAlign w:val="superscript"/>
              </w:rPr>
            </w:pPr>
            <w:ins w:id="13027" w:author="Ross Norsworthy" w:date="2020-03-20T00:52:00Z">
              <w:r w:rsidRPr="00A255DB">
                <w:rPr>
                  <w:sz w:val="20"/>
                </w:rPr>
                <w:t>4</w:t>
              </w:r>
              <w:r w:rsidRPr="00A255DB">
                <w:rPr>
                  <w:sz w:val="20"/>
                  <w:vertAlign w:val="superscript"/>
                </w:rPr>
                <w:t>(1)</w:t>
              </w:r>
            </w:ins>
          </w:p>
        </w:tc>
        <w:tc>
          <w:tcPr>
            <w:tcW w:w="1167" w:type="dxa"/>
          </w:tcPr>
          <w:p w14:paraId="1F180F9C" w14:textId="77777777" w:rsidR="00A013FD" w:rsidRPr="00A255DB" w:rsidRDefault="00A013FD" w:rsidP="00A013FD">
            <w:pPr>
              <w:rPr>
                <w:ins w:id="13028" w:author="Ross Norsworthy" w:date="2020-03-20T00:52:00Z"/>
                <w:sz w:val="20"/>
              </w:rPr>
            </w:pPr>
            <w:ins w:id="13029" w:author="Ross Norsworthy" w:date="2020-03-20T00:52:00Z">
              <w:r w:rsidRPr="00A255DB">
                <w:rPr>
                  <w:sz w:val="20"/>
                </w:rPr>
                <w:t>0</w:t>
              </w:r>
            </w:ins>
          </w:p>
        </w:tc>
        <w:tc>
          <w:tcPr>
            <w:tcW w:w="1080" w:type="dxa"/>
          </w:tcPr>
          <w:p w14:paraId="791B9289" w14:textId="77777777" w:rsidR="00A013FD" w:rsidRPr="00A255DB" w:rsidRDefault="00A013FD" w:rsidP="00A013FD">
            <w:pPr>
              <w:rPr>
                <w:ins w:id="13030" w:author="Ross Norsworthy" w:date="2020-03-20T00:52:00Z"/>
                <w:sz w:val="20"/>
              </w:rPr>
            </w:pPr>
            <w:ins w:id="13031" w:author="Ross Norsworthy" w:date="2020-03-20T00:52:00Z">
              <w:r w:rsidRPr="00A255DB">
                <w:rPr>
                  <w:sz w:val="20"/>
                </w:rPr>
                <w:t>1</w:t>
              </w:r>
            </w:ins>
          </w:p>
        </w:tc>
        <w:tc>
          <w:tcPr>
            <w:tcW w:w="1980" w:type="dxa"/>
          </w:tcPr>
          <w:p w14:paraId="31D17AD2" w14:textId="77777777" w:rsidR="00A013FD" w:rsidRPr="00A255DB" w:rsidRDefault="00A013FD" w:rsidP="00A013FD">
            <w:pPr>
              <w:rPr>
                <w:ins w:id="13032" w:author="Ross Norsworthy" w:date="2020-03-20T00:52:00Z"/>
                <w:sz w:val="20"/>
              </w:rPr>
            </w:pPr>
            <w:ins w:id="13033" w:author="Ross Norsworthy" w:date="2020-03-20T00:52:00Z">
              <w:r w:rsidRPr="00A255DB">
                <w:rPr>
                  <w:sz w:val="20"/>
                </w:rPr>
                <w:t>Session ID</w:t>
              </w:r>
            </w:ins>
          </w:p>
        </w:tc>
        <w:tc>
          <w:tcPr>
            <w:tcW w:w="4021" w:type="dxa"/>
          </w:tcPr>
          <w:p w14:paraId="4C61973D" w14:textId="77777777" w:rsidR="00A013FD" w:rsidRPr="00A255DB" w:rsidRDefault="00A013FD" w:rsidP="00A013FD">
            <w:pPr>
              <w:rPr>
                <w:ins w:id="13034" w:author="Ross Norsworthy" w:date="2020-03-20T00:52:00Z"/>
                <w:sz w:val="20"/>
              </w:rPr>
            </w:pPr>
            <w:ins w:id="13035" w:author="Johnny Schultz" w:date="2020-04-17T12:23:00Z">
              <w:r w:rsidRPr="00A255DB">
                <w:rPr>
                  <w:sz w:val="20"/>
                </w:rPr>
                <w:t>Session ID of data session.</w:t>
              </w:r>
            </w:ins>
            <w:ins w:id="13036" w:author="Ross Norsworthy" w:date="2020-03-20T00:52:00Z">
              <w:del w:id="13037" w:author="Johnny Schultz" w:date="2020-04-17T12:23:00Z">
                <w:r w:rsidRPr="00A255DB">
                  <w:rPr>
                    <w:sz w:val="20"/>
                  </w:rPr>
                  <w:delText>The Unique Identifier of the receiving station, as described in section 1</w:delText>
                </w:r>
              </w:del>
            </w:ins>
          </w:p>
        </w:tc>
      </w:tr>
      <w:tr w:rsidR="00A013FD" w:rsidRPr="00A013FD" w14:paraId="2A966415" w14:textId="77777777" w:rsidTr="00BF604E">
        <w:trPr>
          <w:ins w:id="13038" w:author="Ross Norsworthy" w:date="2020-03-20T00:52:00Z"/>
        </w:trPr>
        <w:tc>
          <w:tcPr>
            <w:tcW w:w="808" w:type="dxa"/>
          </w:tcPr>
          <w:p w14:paraId="66FAA296" w14:textId="77777777" w:rsidR="00A013FD" w:rsidRPr="00A255DB" w:rsidRDefault="00A013FD" w:rsidP="00A013FD">
            <w:pPr>
              <w:rPr>
                <w:ins w:id="13039" w:author="Ross Norsworthy" w:date="2020-03-20T00:52:00Z"/>
                <w:sz w:val="20"/>
              </w:rPr>
            </w:pPr>
            <w:ins w:id="13040" w:author="Ross Norsworthy" w:date="2020-03-20T00:52:00Z">
              <w:r w:rsidRPr="00A255DB">
                <w:rPr>
                  <w:sz w:val="20"/>
                </w:rPr>
                <w:t>5</w:t>
              </w:r>
            </w:ins>
          </w:p>
        </w:tc>
        <w:tc>
          <w:tcPr>
            <w:tcW w:w="1167" w:type="dxa"/>
          </w:tcPr>
          <w:p w14:paraId="383C555F" w14:textId="77777777" w:rsidR="00A013FD" w:rsidRPr="00A255DB" w:rsidRDefault="00A013FD" w:rsidP="00A013FD">
            <w:pPr>
              <w:rPr>
                <w:ins w:id="13041" w:author="Ross Norsworthy" w:date="2020-03-20T00:52:00Z"/>
                <w:sz w:val="20"/>
              </w:rPr>
            </w:pPr>
            <w:ins w:id="13042" w:author="Ross Norsworthy" w:date="2020-03-20T00:52:00Z">
              <w:r w:rsidRPr="00A255DB">
                <w:rPr>
                  <w:sz w:val="20"/>
                </w:rPr>
                <w:t>0 to 2</w:t>
              </w:r>
              <w:r w:rsidRPr="00A255DB">
                <w:rPr>
                  <w:sz w:val="20"/>
                  <w:vertAlign w:val="superscript"/>
                </w:rPr>
                <w:t>32</w:t>
              </w:r>
              <w:r w:rsidRPr="00A255DB">
                <w:rPr>
                  <w:sz w:val="20"/>
                </w:rPr>
                <w:t>-1</w:t>
              </w:r>
            </w:ins>
          </w:p>
        </w:tc>
        <w:tc>
          <w:tcPr>
            <w:tcW w:w="1080" w:type="dxa"/>
          </w:tcPr>
          <w:p w14:paraId="7DA3E12B" w14:textId="77777777" w:rsidR="00A013FD" w:rsidRPr="00A255DB" w:rsidRDefault="00A013FD" w:rsidP="00A013FD">
            <w:pPr>
              <w:rPr>
                <w:ins w:id="13043" w:author="Ross Norsworthy" w:date="2020-03-20T00:52:00Z"/>
                <w:sz w:val="20"/>
              </w:rPr>
            </w:pPr>
            <w:ins w:id="13044" w:author="Ross Norsworthy" w:date="2020-03-20T00:52:00Z">
              <w:r w:rsidRPr="00A255DB">
                <w:rPr>
                  <w:sz w:val="20"/>
                </w:rPr>
                <w:t>4</w:t>
              </w:r>
            </w:ins>
          </w:p>
        </w:tc>
        <w:tc>
          <w:tcPr>
            <w:tcW w:w="1980" w:type="dxa"/>
          </w:tcPr>
          <w:p w14:paraId="13022FA7" w14:textId="77777777" w:rsidR="00A013FD" w:rsidRPr="00A255DB" w:rsidRDefault="00A013FD" w:rsidP="00A013FD">
            <w:pPr>
              <w:rPr>
                <w:ins w:id="13045" w:author="Ross Norsworthy" w:date="2020-03-20T00:52:00Z"/>
                <w:sz w:val="20"/>
              </w:rPr>
            </w:pPr>
            <w:ins w:id="13046" w:author="Ross Norsworthy" w:date="2020-03-20T00:52:00Z">
              <w:r w:rsidRPr="00A255DB">
                <w:rPr>
                  <w:sz w:val="20"/>
                </w:rPr>
                <w:t>Destination ID</w:t>
              </w:r>
            </w:ins>
          </w:p>
        </w:tc>
        <w:tc>
          <w:tcPr>
            <w:tcW w:w="4021" w:type="dxa"/>
          </w:tcPr>
          <w:p w14:paraId="55EAC50D" w14:textId="77777777" w:rsidR="00A013FD" w:rsidRPr="00A255DB" w:rsidRDefault="00A013FD" w:rsidP="00A013FD">
            <w:pPr>
              <w:rPr>
                <w:ins w:id="13047" w:author="Ross Norsworthy" w:date="2020-03-20T00:52:00Z"/>
                <w:sz w:val="20"/>
              </w:rPr>
            </w:pPr>
            <w:ins w:id="13048" w:author="Ross Norsworthy" w:date="2020-03-20T00:52:00Z">
              <w:r w:rsidRPr="00A255DB">
                <w:rPr>
                  <w:sz w:val="20"/>
                </w:rPr>
                <w:t>Destination MMSI. May not be set to zero (broadcast address).</w:t>
              </w:r>
            </w:ins>
          </w:p>
        </w:tc>
      </w:tr>
      <w:tr w:rsidR="00A013FD" w:rsidRPr="00A013FD" w14:paraId="19790E88" w14:textId="77777777" w:rsidTr="00BF604E">
        <w:trPr>
          <w:ins w:id="13049" w:author="Ross Norsworthy" w:date="2020-03-20T00:52:00Z"/>
        </w:trPr>
        <w:tc>
          <w:tcPr>
            <w:tcW w:w="808" w:type="dxa"/>
          </w:tcPr>
          <w:p w14:paraId="668A43BB" w14:textId="77777777" w:rsidR="00A013FD" w:rsidRPr="00A255DB" w:rsidRDefault="00A013FD" w:rsidP="00A013FD">
            <w:pPr>
              <w:rPr>
                <w:ins w:id="13050" w:author="Ross Norsworthy" w:date="2020-03-20T00:52:00Z"/>
                <w:sz w:val="20"/>
              </w:rPr>
            </w:pPr>
            <w:ins w:id="13051" w:author="Ross Norsworthy" w:date="2020-03-20T00:52:00Z">
              <w:r w:rsidRPr="00A255DB">
                <w:rPr>
                  <w:sz w:val="20"/>
                </w:rPr>
                <w:t>6</w:t>
              </w:r>
            </w:ins>
          </w:p>
        </w:tc>
        <w:tc>
          <w:tcPr>
            <w:tcW w:w="1167" w:type="dxa"/>
          </w:tcPr>
          <w:p w14:paraId="61554F6C" w14:textId="77777777" w:rsidR="00A013FD" w:rsidRPr="00A255DB" w:rsidRDefault="00A013FD" w:rsidP="00A013FD">
            <w:pPr>
              <w:rPr>
                <w:ins w:id="13052" w:author="Ross Norsworthy" w:date="2020-03-20T00:52:00Z"/>
                <w:sz w:val="20"/>
              </w:rPr>
            </w:pPr>
            <w:ins w:id="13053" w:author="Ross Norsworthy" w:date="2020-03-20T00:52:00Z">
              <w:r w:rsidRPr="00A255DB">
                <w:rPr>
                  <w:sz w:val="20"/>
                </w:rPr>
                <w:t>0 to 255</w:t>
              </w:r>
            </w:ins>
          </w:p>
        </w:tc>
        <w:tc>
          <w:tcPr>
            <w:tcW w:w="1080" w:type="dxa"/>
          </w:tcPr>
          <w:p w14:paraId="20D4D10E" w14:textId="77777777" w:rsidR="00A013FD" w:rsidRPr="00A255DB" w:rsidRDefault="00A013FD" w:rsidP="00A013FD">
            <w:pPr>
              <w:rPr>
                <w:ins w:id="13054" w:author="Ross Norsworthy" w:date="2020-03-20T00:52:00Z"/>
                <w:sz w:val="20"/>
              </w:rPr>
            </w:pPr>
            <w:ins w:id="13055" w:author="Ross Norsworthy" w:date="2020-03-20T00:52:00Z">
              <w:r w:rsidRPr="00A255DB">
                <w:rPr>
                  <w:sz w:val="20"/>
                </w:rPr>
                <w:t>1</w:t>
              </w:r>
            </w:ins>
          </w:p>
        </w:tc>
        <w:tc>
          <w:tcPr>
            <w:tcW w:w="1980" w:type="dxa"/>
          </w:tcPr>
          <w:p w14:paraId="1F64D25E" w14:textId="77777777" w:rsidR="00A013FD" w:rsidRPr="00A255DB" w:rsidRDefault="00A013FD" w:rsidP="00A013FD">
            <w:pPr>
              <w:rPr>
                <w:ins w:id="13056" w:author="Ross Norsworthy" w:date="2020-03-20T00:52:00Z"/>
                <w:sz w:val="20"/>
              </w:rPr>
            </w:pPr>
            <w:ins w:id="13057" w:author="Ross Norsworthy" w:date="2020-03-20T00:52:00Z">
              <w:r w:rsidRPr="00A255DB">
                <w:rPr>
                  <w:sz w:val="20"/>
                </w:rPr>
                <w:t>Retransmission no</w:t>
              </w:r>
            </w:ins>
          </w:p>
        </w:tc>
        <w:tc>
          <w:tcPr>
            <w:tcW w:w="4021" w:type="dxa"/>
          </w:tcPr>
          <w:p w14:paraId="79E7102D" w14:textId="77777777" w:rsidR="00A013FD" w:rsidRPr="00A255DB" w:rsidRDefault="00A013FD" w:rsidP="00A013FD">
            <w:pPr>
              <w:rPr>
                <w:ins w:id="13058" w:author="Ross Norsworthy" w:date="2020-03-20T00:52:00Z"/>
                <w:sz w:val="20"/>
              </w:rPr>
            </w:pPr>
            <w:ins w:id="13059" w:author="Ross Norsworthy" w:date="2020-03-20T00:52:00Z">
              <w:r w:rsidRPr="00A255DB">
                <w:rPr>
                  <w:sz w:val="20"/>
                </w:rPr>
                <w:t>Starts with value 0 and increments with every retransmission. Handles lost ACKs</w:t>
              </w:r>
            </w:ins>
          </w:p>
          <w:p w14:paraId="306478BF" w14:textId="77777777" w:rsidR="00A013FD" w:rsidRPr="00A255DB" w:rsidRDefault="00A013FD" w:rsidP="00A013FD">
            <w:pPr>
              <w:rPr>
                <w:ins w:id="13060" w:author="Ross Norsworthy" w:date="2020-03-20T00:52:00Z"/>
                <w:sz w:val="20"/>
              </w:rPr>
            </w:pPr>
            <w:ins w:id="13061" w:author="Ross Norsworthy" w:date="2020-03-20T00:52:00Z">
              <w:r w:rsidRPr="00A255DB">
                <w:rPr>
                  <w:sz w:val="20"/>
                </w:rPr>
                <w:t>Value of 255 indicates no ACK is requested.</w:t>
              </w:r>
            </w:ins>
          </w:p>
        </w:tc>
      </w:tr>
      <w:tr w:rsidR="00A013FD" w:rsidRPr="00A013FD" w14:paraId="62DBD159" w14:textId="77777777" w:rsidTr="00BF604E">
        <w:trPr>
          <w:ins w:id="13062" w:author="Ross Norsworthy" w:date="2020-03-20T00:52:00Z"/>
        </w:trPr>
        <w:tc>
          <w:tcPr>
            <w:tcW w:w="808" w:type="dxa"/>
          </w:tcPr>
          <w:p w14:paraId="542F3466" w14:textId="77777777" w:rsidR="00A013FD" w:rsidRPr="00A255DB" w:rsidRDefault="00A013FD" w:rsidP="00A013FD">
            <w:pPr>
              <w:rPr>
                <w:ins w:id="13063" w:author="Ross Norsworthy" w:date="2020-03-20T00:52:00Z"/>
                <w:sz w:val="20"/>
              </w:rPr>
            </w:pPr>
            <w:ins w:id="13064" w:author="Ross Norsworthy" w:date="2020-03-20T00:52:00Z">
              <w:r w:rsidRPr="00A255DB">
                <w:rPr>
                  <w:sz w:val="20"/>
                </w:rPr>
                <w:t>7</w:t>
              </w:r>
            </w:ins>
          </w:p>
        </w:tc>
        <w:tc>
          <w:tcPr>
            <w:tcW w:w="1167" w:type="dxa"/>
          </w:tcPr>
          <w:p w14:paraId="31FA015A" w14:textId="77777777" w:rsidR="00A013FD" w:rsidRPr="00A255DB" w:rsidRDefault="00A013FD" w:rsidP="00A013FD">
            <w:pPr>
              <w:rPr>
                <w:ins w:id="13065" w:author="Ross Norsworthy" w:date="2020-03-20T00:52:00Z"/>
                <w:sz w:val="20"/>
              </w:rPr>
            </w:pPr>
          </w:p>
        </w:tc>
        <w:tc>
          <w:tcPr>
            <w:tcW w:w="1080" w:type="dxa"/>
          </w:tcPr>
          <w:p w14:paraId="5F129A6F" w14:textId="77777777" w:rsidR="00A013FD" w:rsidRPr="00A255DB" w:rsidRDefault="00A013FD" w:rsidP="00A013FD">
            <w:pPr>
              <w:rPr>
                <w:ins w:id="13066" w:author="Ross Norsworthy" w:date="2020-03-20T00:52:00Z"/>
                <w:sz w:val="20"/>
              </w:rPr>
            </w:pPr>
            <w:ins w:id="13067" w:author="Ross Norsworthy" w:date="2020-03-20T00:52:00Z">
              <w:r w:rsidRPr="00A255DB">
                <w:rPr>
                  <w:sz w:val="20"/>
                </w:rPr>
                <w:t>Variable</w:t>
              </w:r>
            </w:ins>
          </w:p>
        </w:tc>
        <w:tc>
          <w:tcPr>
            <w:tcW w:w="1980" w:type="dxa"/>
          </w:tcPr>
          <w:p w14:paraId="67BB6BC3" w14:textId="77777777" w:rsidR="00A013FD" w:rsidRPr="00A255DB" w:rsidRDefault="00A013FD" w:rsidP="00A013FD">
            <w:pPr>
              <w:rPr>
                <w:ins w:id="13068" w:author="Ross Norsworthy" w:date="2020-03-20T00:52:00Z"/>
                <w:sz w:val="20"/>
              </w:rPr>
            </w:pPr>
            <w:ins w:id="13069" w:author="Ross Norsworthy" w:date="2020-03-20T00:52:00Z">
              <w:r w:rsidRPr="00A255DB">
                <w:rPr>
                  <w:sz w:val="20"/>
                </w:rPr>
                <w:t>Payload</w:t>
              </w:r>
            </w:ins>
          </w:p>
        </w:tc>
        <w:tc>
          <w:tcPr>
            <w:tcW w:w="4021" w:type="dxa"/>
          </w:tcPr>
          <w:p w14:paraId="1C221712" w14:textId="77777777" w:rsidR="00A013FD" w:rsidRPr="00A013FD" w:rsidRDefault="00A013FD" w:rsidP="00A013FD">
            <w:pPr>
              <w:rPr>
                <w:ins w:id="13070" w:author="Ross Norsworthy" w:date="2020-03-20T00:52:00Z"/>
                <w:szCs w:val="18"/>
              </w:rPr>
            </w:pPr>
          </w:p>
        </w:tc>
      </w:tr>
    </w:tbl>
    <w:p w14:paraId="25FB2BEF" w14:textId="77777777" w:rsidR="00B044E4" w:rsidRPr="00A013FD" w:rsidRDefault="00B044E4" w:rsidP="00B044E4">
      <w:pPr>
        <w:pStyle w:val="Tablefin"/>
        <w:rPr>
          <w:ins w:id="13071" w:author="Ross Norsworthy" w:date="2020-03-20T00:52:00Z"/>
        </w:rPr>
      </w:pPr>
    </w:p>
    <w:p w14:paraId="2FD1392E" w14:textId="77777777" w:rsidR="00A013FD" w:rsidRPr="00A013FD" w:rsidRDefault="00A013FD" w:rsidP="0020674F">
      <w:pPr>
        <w:pStyle w:val="Note"/>
        <w:rPr>
          <w:ins w:id="13072" w:author="Ross Norsworthy" w:date="2020-03-20T00:52:00Z"/>
          <w:lang w:eastAsia="ja-JP"/>
        </w:rPr>
      </w:pPr>
      <w:ins w:id="13073" w:author="Ross Norsworthy" w:date="2020-03-20T00:52:00Z">
        <w:r w:rsidRPr="00A013FD">
          <w:rPr>
            <w:lang w:eastAsia="ja-JP"/>
          </w:rPr>
          <w:t>Notes:</w:t>
        </w:r>
      </w:ins>
    </w:p>
    <w:p w14:paraId="088B6CE3" w14:textId="77777777" w:rsidR="00A013FD" w:rsidRPr="00A013FD" w:rsidRDefault="00A013FD" w:rsidP="0020674F">
      <w:pPr>
        <w:pStyle w:val="Note"/>
        <w:rPr>
          <w:ins w:id="13074" w:author="Ross Norsworthy" w:date="2020-03-20T00:52:00Z"/>
          <w:lang w:eastAsia="ja-JP"/>
        </w:rPr>
      </w:pPr>
      <w:ins w:id="13075" w:author="Ross Norsworthy" w:date="2020-03-20T00:52:00Z">
        <w:r w:rsidRPr="00A013FD">
          <w:rPr>
            <w:lang w:eastAsia="ja-JP"/>
          </w:rPr>
          <w:t>Must always be transmitted on the RAC by ship and ASC by shore station. The short data message ACK message must be transmitted on the RAC by ship and ASC by shore.</w:t>
        </w:r>
      </w:ins>
    </w:p>
    <w:p w14:paraId="67DCE567" w14:textId="77777777" w:rsidR="00A013FD" w:rsidRPr="00A013FD" w:rsidRDefault="00A013FD" w:rsidP="00A013FD">
      <w:pPr>
        <w:rPr>
          <w:ins w:id="13076" w:author="Ross Norsworthy" w:date="2020-03-20T00:52:00Z"/>
        </w:rPr>
      </w:pPr>
      <w:ins w:id="13077" w:author="Ross Norsworthy" w:date="2020-03-20T00:52:00Z">
        <w:r w:rsidRPr="00A013FD">
          <w:rPr>
            <w:vertAlign w:val="superscript"/>
          </w:rPr>
          <w:t xml:space="preserve">(1) </w:t>
        </w:r>
        <w:r w:rsidRPr="00A013FD">
          <w:t>Session ID is reserved for future use.</w:t>
        </w:r>
      </w:ins>
    </w:p>
    <w:p w14:paraId="20598F50" w14:textId="77F04C60" w:rsidR="00A013FD" w:rsidRPr="00A013FD" w:rsidRDefault="009E7339" w:rsidP="00643892">
      <w:pPr>
        <w:pStyle w:val="Heading3"/>
        <w:rPr>
          <w:ins w:id="13078" w:author="Ross Norsworthy" w:date="2020-03-20T00:52:00Z"/>
          <w:rFonts w:eastAsiaTheme="minorHAnsi"/>
        </w:rPr>
      </w:pPr>
      <w:bookmarkStart w:id="13079" w:name="_Toc35545411"/>
      <w:ins w:id="13080" w:author="Song, Xiaojing" w:date="2020-08-21T13:47:00Z">
        <w:del w:id="13081" w:author="USA Editor 2021" w:date="2020-12-11T15:20: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3082" w:author="Song, Xiaojing" w:date="2020-08-24T12:41:00Z">
        <w:r w:rsidR="00983074">
          <w:rPr>
            <w:rFonts w:eastAsiaTheme="minorHAnsi"/>
            <w:caps/>
            <w:szCs w:val="22"/>
          </w:rPr>
          <w:t>4</w:t>
        </w:r>
      </w:ins>
      <w:ins w:id="13083" w:author="Song, Xiaojing" w:date="2020-08-21T13:47:00Z">
        <w:r>
          <w:rPr>
            <w:rFonts w:eastAsiaTheme="minorHAnsi"/>
            <w:caps/>
            <w:szCs w:val="22"/>
          </w:rPr>
          <w:t>.9.6</w:t>
        </w:r>
        <w:r>
          <w:rPr>
            <w:rFonts w:eastAsiaTheme="minorHAnsi"/>
            <w:caps/>
            <w:szCs w:val="22"/>
          </w:rPr>
          <w:tab/>
        </w:r>
      </w:ins>
      <w:ins w:id="13084" w:author="Ross Norsworthy" w:date="2020-03-20T00:52:00Z">
        <w:r w:rsidR="00A013FD" w:rsidRPr="00A013FD">
          <w:rPr>
            <w:rFonts w:eastAsiaTheme="minorHAnsi"/>
          </w:rPr>
          <w:t>Short data message (no ACK)</w:t>
        </w:r>
        <w:bookmarkEnd w:id="13079"/>
      </w:ins>
    </w:p>
    <w:p w14:paraId="26DBC34F" w14:textId="04B31110" w:rsidR="0051538E" w:rsidRDefault="00A013FD" w:rsidP="00970510">
      <w:pPr>
        <w:pStyle w:val="TableNo"/>
        <w:rPr>
          <w:lang w:val="en-US"/>
        </w:rPr>
      </w:pPr>
      <w:bookmarkStart w:id="13085" w:name="_Toc35546138"/>
      <w:ins w:id="13086" w:author="Ross Norsworthy" w:date="2020-03-20T00:52:00Z">
        <w:r w:rsidRPr="00A013FD">
          <w:rPr>
            <w:lang w:val="en-US"/>
          </w:rPr>
          <w:t xml:space="preserve">Table </w:t>
        </w:r>
      </w:ins>
      <w:ins w:id="13087" w:author="USA Editor 2021" w:date="2021-01-07T11:41:00Z">
        <w:r w:rsidR="005F28B1" w:rsidRPr="005F28B1">
          <w:rPr>
            <w:highlight w:val="green"/>
            <w:lang w:val="en-US"/>
          </w:rPr>
          <w:t>39</w:t>
        </w:r>
      </w:ins>
      <w:ins w:id="13088" w:author="Ross Norsworthy" w:date="2020-03-20T00:52:00Z">
        <w:del w:id="13089" w:author="USA Editor 2021" w:date="2021-01-07T11:41:00Z">
          <w:r w:rsidRPr="005F28B1" w:rsidDel="005F28B1">
            <w:rPr>
              <w:highlight w:val="green"/>
              <w:lang w:val="en-US"/>
            </w:rPr>
            <w:delText>40</w:delText>
          </w:r>
        </w:del>
        <w:r w:rsidRPr="00A013FD">
          <w:rPr>
            <w:lang w:val="en-US"/>
          </w:rPr>
          <w:t xml:space="preserve"> </w:t>
        </w:r>
      </w:ins>
    </w:p>
    <w:p w14:paraId="57E07FF8" w14:textId="77777777" w:rsidR="00A013FD" w:rsidRPr="00A013FD" w:rsidRDefault="00A013FD" w:rsidP="00970510">
      <w:pPr>
        <w:pStyle w:val="Tabletitle"/>
        <w:rPr>
          <w:ins w:id="13090" w:author="Ross Norsworthy" w:date="2020-03-20T00:52:00Z"/>
          <w:lang w:val="en-US"/>
        </w:rPr>
      </w:pPr>
      <w:ins w:id="13091" w:author="Ross Norsworthy" w:date="2020-03-20T00:52:00Z">
        <w:r w:rsidRPr="00A013FD">
          <w:rPr>
            <w:lang w:val="en-US"/>
          </w:rPr>
          <w:t>Short Data Message (no ACK)</w:t>
        </w:r>
        <w:bookmarkEnd w:id="13085"/>
      </w:ins>
    </w:p>
    <w:tbl>
      <w:tblPr>
        <w:tblStyle w:val="TableGrid"/>
        <w:tblW w:w="0" w:type="auto"/>
        <w:tblLook w:val="04A0" w:firstRow="1" w:lastRow="0" w:firstColumn="1" w:lastColumn="0" w:noHBand="0" w:noVBand="1"/>
      </w:tblPr>
      <w:tblGrid>
        <w:gridCol w:w="808"/>
        <w:gridCol w:w="1257"/>
        <w:gridCol w:w="1108"/>
        <w:gridCol w:w="2675"/>
        <w:gridCol w:w="3208"/>
      </w:tblGrid>
      <w:tr w:rsidR="00A013FD" w:rsidRPr="00A013FD" w14:paraId="695E1344" w14:textId="77777777" w:rsidTr="00BF604E">
        <w:trPr>
          <w:tblHeader/>
          <w:ins w:id="13092" w:author="Ross Norsworthy" w:date="2020-03-20T00:52:00Z"/>
        </w:trPr>
        <w:tc>
          <w:tcPr>
            <w:tcW w:w="9056" w:type="dxa"/>
            <w:gridSpan w:val="5"/>
            <w:shd w:val="clear" w:color="auto" w:fill="00558C"/>
            <w:vAlign w:val="center"/>
          </w:tcPr>
          <w:p w14:paraId="5A9A37DE" w14:textId="77777777" w:rsidR="00A013FD" w:rsidRPr="00A013FD" w:rsidRDefault="00A013FD" w:rsidP="00535EEC">
            <w:pPr>
              <w:pStyle w:val="Tablehead"/>
              <w:rPr>
                <w:ins w:id="13093" w:author="Ross Norsworthy" w:date="2020-03-20T00:52:00Z"/>
              </w:rPr>
            </w:pPr>
            <w:ins w:id="13094" w:author="Ross Norsworthy" w:date="2020-03-20T00:52:00Z">
              <w:r w:rsidRPr="00A013FD">
                <w:t>Short data message (no ACK)</w:t>
              </w:r>
            </w:ins>
          </w:p>
        </w:tc>
      </w:tr>
      <w:tr w:rsidR="00A013FD" w:rsidRPr="00A013FD" w14:paraId="5CEFC8A2" w14:textId="77777777" w:rsidTr="00BF604E">
        <w:trPr>
          <w:tblHeader/>
          <w:ins w:id="13095" w:author="Ross Norsworthy" w:date="2020-03-20T00:52:00Z"/>
        </w:trPr>
        <w:tc>
          <w:tcPr>
            <w:tcW w:w="808" w:type="dxa"/>
            <w:shd w:val="clear" w:color="auto" w:fill="00558C"/>
            <w:vAlign w:val="center"/>
          </w:tcPr>
          <w:p w14:paraId="59160CD1" w14:textId="77777777" w:rsidR="00A013FD" w:rsidRPr="00A013FD" w:rsidRDefault="00A013FD" w:rsidP="00535EEC">
            <w:pPr>
              <w:pStyle w:val="Tablehead"/>
              <w:rPr>
                <w:ins w:id="13096" w:author="Ross Norsworthy" w:date="2020-03-20T00:52:00Z"/>
                <w:szCs w:val="18"/>
              </w:rPr>
            </w:pPr>
            <w:ins w:id="13097" w:author="Ross Norsworthy" w:date="2020-03-20T00:52:00Z">
              <w:r w:rsidRPr="00A013FD">
                <w:rPr>
                  <w:szCs w:val="18"/>
                </w:rPr>
                <w:t>Field no</w:t>
              </w:r>
            </w:ins>
          </w:p>
        </w:tc>
        <w:tc>
          <w:tcPr>
            <w:tcW w:w="1257" w:type="dxa"/>
            <w:shd w:val="clear" w:color="auto" w:fill="00558C"/>
            <w:vAlign w:val="center"/>
          </w:tcPr>
          <w:p w14:paraId="3DF68418" w14:textId="77777777" w:rsidR="00A013FD" w:rsidRPr="00A013FD" w:rsidRDefault="00A013FD" w:rsidP="00535EEC">
            <w:pPr>
              <w:pStyle w:val="Tablehead"/>
              <w:rPr>
                <w:ins w:id="13098" w:author="Ross Norsworthy" w:date="2020-03-20T00:52:00Z"/>
              </w:rPr>
            </w:pPr>
            <w:ins w:id="13099" w:author="Ross Norsworthy" w:date="2020-03-20T00:52:00Z">
              <w:r w:rsidRPr="00A013FD">
                <w:t>Value (Dec)</w:t>
              </w:r>
            </w:ins>
          </w:p>
        </w:tc>
        <w:tc>
          <w:tcPr>
            <w:tcW w:w="1108" w:type="dxa"/>
            <w:shd w:val="clear" w:color="auto" w:fill="00558C"/>
            <w:vAlign w:val="center"/>
          </w:tcPr>
          <w:p w14:paraId="35366237" w14:textId="77777777" w:rsidR="00A013FD" w:rsidRPr="00A013FD" w:rsidRDefault="00A013FD" w:rsidP="00535EEC">
            <w:pPr>
              <w:pStyle w:val="Tablehead"/>
              <w:rPr>
                <w:ins w:id="13100" w:author="Ross Norsworthy" w:date="2020-03-20T00:52:00Z"/>
              </w:rPr>
            </w:pPr>
            <w:ins w:id="13101" w:author="Ross Norsworthy" w:date="2020-03-20T00:52:00Z">
              <w:r w:rsidRPr="00A013FD">
                <w:t>Size (bytes)</w:t>
              </w:r>
            </w:ins>
          </w:p>
        </w:tc>
        <w:tc>
          <w:tcPr>
            <w:tcW w:w="2675" w:type="dxa"/>
            <w:shd w:val="clear" w:color="auto" w:fill="00558C"/>
            <w:vAlign w:val="center"/>
          </w:tcPr>
          <w:p w14:paraId="02629520" w14:textId="77777777" w:rsidR="00A013FD" w:rsidRPr="00A013FD" w:rsidRDefault="00A013FD" w:rsidP="00535EEC">
            <w:pPr>
              <w:pStyle w:val="Tablehead"/>
              <w:rPr>
                <w:ins w:id="13102" w:author="Ross Norsworthy" w:date="2020-03-20T00:52:00Z"/>
              </w:rPr>
            </w:pPr>
            <w:ins w:id="13103" w:author="Ross Norsworthy" w:date="2020-03-20T00:52:00Z">
              <w:r w:rsidRPr="00A013FD">
                <w:t>Function</w:t>
              </w:r>
            </w:ins>
          </w:p>
        </w:tc>
        <w:tc>
          <w:tcPr>
            <w:tcW w:w="3208" w:type="dxa"/>
            <w:shd w:val="clear" w:color="auto" w:fill="00558C"/>
            <w:vAlign w:val="center"/>
          </w:tcPr>
          <w:p w14:paraId="1AFFA87F" w14:textId="77777777" w:rsidR="00A013FD" w:rsidRPr="00A013FD" w:rsidRDefault="00A013FD" w:rsidP="00535EEC">
            <w:pPr>
              <w:pStyle w:val="Tablehead"/>
              <w:rPr>
                <w:ins w:id="13104" w:author="Ross Norsworthy" w:date="2020-03-20T00:52:00Z"/>
              </w:rPr>
            </w:pPr>
            <w:ins w:id="13105" w:author="Ross Norsworthy" w:date="2020-03-20T00:52:00Z">
              <w:r w:rsidRPr="00A013FD">
                <w:t>Comment</w:t>
              </w:r>
            </w:ins>
          </w:p>
        </w:tc>
      </w:tr>
      <w:tr w:rsidR="00A013FD" w:rsidRPr="00A013FD" w14:paraId="571A8968" w14:textId="77777777" w:rsidTr="00BF604E">
        <w:trPr>
          <w:ins w:id="13106" w:author="Ross Norsworthy" w:date="2020-03-20T00:52:00Z"/>
        </w:trPr>
        <w:tc>
          <w:tcPr>
            <w:tcW w:w="808" w:type="dxa"/>
          </w:tcPr>
          <w:p w14:paraId="75F0DE0B" w14:textId="77777777" w:rsidR="00A013FD" w:rsidRPr="00823EBA" w:rsidRDefault="00A013FD" w:rsidP="00823EBA">
            <w:pPr>
              <w:pStyle w:val="Tabletext1"/>
              <w:rPr>
                <w:ins w:id="13107" w:author="Ross Norsworthy" w:date="2020-03-20T00:52:00Z"/>
                <w:rFonts w:ascii="Times New Roman" w:hAnsi="Times New Roman" w:cs="Times New Roman"/>
              </w:rPr>
            </w:pPr>
            <w:ins w:id="13108" w:author="Ross Norsworthy" w:date="2020-03-20T00:52:00Z">
              <w:r w:rsidRPr="00823EBA">
                <w:rPr>
                  <w:rFonts w:ascii="Times New Roman" w:hAnsi="Times New Roman" w:cs="Times New Roman"/>
                </w:rPr>
                <w:t>1</w:t>
              </w:r>
            </w:ins>
          </w:p>
        </w:tc>
        <w:tc>
          <w:tcPr>
            <w:tcW w:w="1257" w:type="dxa"/>
          </w:tcPr>
          <w:p w14:paraId="34833B1E" w14:textId="77777777" w:rsidR="00A013FD" w:rsidRPr="00823EBA" w:rsidRDefault="00A013FD" w:rsidP="00823EBA">
            <w:pPr>
              <w:pStyle w:val="Tabletext1"/>
              <w:rPr>
                <w:ins w:id="13109" w:author="Ross Norsworthy" w:date="2020-03-20T00:52:00Z"/>
                <w:rFonts w:ascii="Times New Roman" w:hAnsi="Times New Roman" w:cs="Times New Roman"/>
              </w:rPr>
            </w:pPr>
            <w:ins w:id="13110" w:author="Ross Norsworthy" w:date="2020-03-20T00:52:00Z">
              <w:r w:rsidRPr="00823EBA">
                <w:rPr>
                  <w:rFonts w:ascii="Times New Roman" w:hAnsi="Times New Roman" w:cs="Times New Roman"/>
                </w:rPr>
                <w:t>93</w:t>
              </w:r>
            </w:ins>
          </w:p>
        </w:tc>
        <w:tc>
          <w:tcPr>
            <w:tcW w:w="1108" w:type="dxa"/>
          </w:tcPr>
          <w:p w14:paraId="297FAFC3" w14:textId="77777777" w:rsidR="00A013FD" w:rsidRPr="00823EBA" w:rsidRDefault="00A013FD" w:rsidP="00823EBA">
            <w:pPr>
              <w:pStyle w:val="Tabletext1"/>
              <w:rPr>
                <w:ins w:id="13111" w:author="Ross Norsworthy" w:date="2020-03-20T00:52:00Z"/>
                <w:rFonts w:ascii="Times New Roman" w:hAnsi="Times New Roman" w:cs="Times New Roman"/>
              </w:rPr>
            </w:pPr>
            <w:ins w:id="13112" w:author="Ross Norsworthy" w:date="2020-03-20T00:52:00Z">
              <w:r w:rsidRPr="00823EBA">
                <w:rPr>
                  <w:rFonts w:ascii="Times New Roman" w:hAnsi="Times New Roman" w:cs="Times New Roman"/>
                </w:rPr>
                <w:t>1</w:t>
              </w:r>
            </w:ins>
          </w:p>
        </w:tc>
        <w:tc>
          <w:tcPr>
            <w:tcW w:w="2675" w:type="dxa"/>
          </w:tcPr>
          <w:p w14:paraId="228698B8" w14:textId="77777777" w:rsidR="00A013FD" w:rsidRPr="00823EBA" w:rsidRDefault="00A013FD" w:rsidP="00823EBA">
            <w:pPr>
              <w:pStyle w:val="Tabletext1"/>
              <w:rPr>
                <w:ins w:id="13113" w:author="Ross Norsworthy" w:date="2020-03-20T00:52:00Z"/>
                <w:rFonts w:ascii="Times New Roman" w:hAnsi="Times New Roman" w:cs="Times New Roman"/>
              </w:rPr>
            </w:pPr>
            <w:ins w:id="13114" w:author="Ross Norsworthy" w:date="2020-03-20T00:52:00Z">
              <w:r w:rsidRPr="00823EBA">
                <w:rPr>
                  <w:rFonts w:ascii="Times New Roman" w:hAnsi="Times New Roman" w:cs="Times New Roman"/>
                </w:rPr>
                <w:t>Type</w:t>
              </w:r>
            </w:ins>
          </w:p>
        </w:tc>
        <w:tc>
          <w:tcPr>
            <w:tcW w:w="3208" w:type="dxa"/>
          </w:tcPr>
          <w:p w14:paraId="209D8C42" w14:textId="77777777" w:rsidR="00A013FD" w:rsidRPr="00823EBA" w:rsidRDefault="00A013FD" w:rsidP="00823EBA">
            <w:pPr>
              <w:pStyle w:val="Tabletext1"/>
              <w:rPr>
                <w:ins w:id="13115" w:author="Ross Norsworthy" w:date="2020-03-20T00:52:00Z"/>
                <w:rFonts w:ascii="Times New Roman" w:hAnsi="Times New Roman" w:cs="Times New Roman"/>
              </w:rPr>
            </w:pPr>
          </w:p>
        </w:tc>
      </w:tr>
      <w:tr w:rsidR="00A013FD" w:rsidRPr="00A013FD" w14:paraId="753A7BE7" w14:textId="77777777" w:rsidTr="00BF604E">
        <w:trPr>
          <w:ins w:id="13116" w:author="Ross Norsworthy" w:date="2020-03-20T00:52:00Z"/>
        </w:trPr>
        <w:tc>
          <w:tcPr>
            <w:tcW w:w="808" w:type="dxa"/>
          </w:tcPr>
          <w:p w14:paraId="301634EC" w14:textId="77777777" w:rsidR="00A013FD" w:rsidRPr="00823EBA" w:rsidRDefault="00A013FD" w:rsidP="00823EBA">
            <w:pPr>
              <w:pStyle w:val="Tabletext1"/>
              <w:rPr>
                <w:ins w:id="13117" w:author="Ross Norsworthy" w:date="2020-03-20T00:52:00Z"/>
                <w:rFonts w:ascii="Times New Roman" w:hAnsi="Times New Roman" w:cs="Times New Roman"/>
              </w:rPr>
            </w:pPr>
            <w:ins w:id="13118" w:author="Ross Norsworthy" w:date="2020-03-20T00:52:00Z">
              <w:r w:rsidRPr="00823EBA">
                <w:rPr>
                  <w:rFonts w:ascii="Times New Roman" w:hAnsi="Times New Roman" w:cs="Times New Roman"/>
                </w:rPr>
                <w:t>2</w:t>
              </w:r>
            </w:ins>
          </w:p>
        </w:tc>
        <w:tc>
          <w:tcPr>
            <w:tcW w:w="1257" w:type="dxa"/>
          </w:tcPr>
          <w:p w14:paraId="5EF908EA" w14:textId="77777777" w:rsidR="00A013FD" w:rsidRPr="00823EBA" w:rsidRDefault="00A013FD" w:rsidP="00823EBA">
            <w:pPr>
              <w:pStyle w:val="Tabletext1"/>
              <w:rPr>
                <w:ins w:id="13119" w:author="Ross Norsworthy" w:date="2020-03-20T00:52:00Z"/>
                <w:rFonts w:ascii="Times New Roman" w:hAnsi="Times New Roman" w:cs="Times New Roman"/>
              </w:rPr>
            </w:pPr>
            <w:ins w:id="13120" w:author="Ross Norsworthy" w:date="2020-03-20T00:52:00Z">
              <w:r w:rsidRPr="00823EBA">
                <w:rPr>
                  <w:rFonts w:ascii="Times New Roman" w:hAnsi="Times New Roman" w:cs="Times New Roman"/>
                </w:rPr>
                <w:t>0 to 2</w:t>
              </w:r>
              <w:r w:rsidRPr="00823EBA">
                <w:rPr>
                  <w:rFonts w:ascii="Times New Roman" w:hAnsi="Times New Roman" w:cs="Times New Roman"/>
                  <w:vertAlign w:val="superscript"/>
                </w:rPr>
                <w:t>16</w:t>
              </w:r>
              <w:r w:rsidRPr="00823EBA">
                <w:rPr>
                  <w:rFonts w:ascii="Times New Roman" w:hAnsi="Times New Roman" w:cs="Times New Roman"/>
                </w:rPr>
                <w:t>-1</w:t>
              </w:r>
            </w:ins>
          </w:p>
        </w:tc>
        <w:tc>
          <w:tcPr>
            <w:tcW w:w="1108" w:type="dxa"/>
          </w:tcPr>
          <w:p w14:paraId="12D7E848" w14:textId="77777777" w:rsidR="00A013FD" w:rsidRPr="00823EBA" w:rsidRDefault="00A013FD" w:rsidP="00823EBA">
            <w:pPr>
              <w:pStyle w:val="Tabletext1"/>
              <w:rPr>
                <w:ins w:id="13121" w:author="Ross Norsworthy" w:date="2020-03-20T00:52:00Z"/>
                <w:rFonts w:ascii="Times New Roman" w:hAnsi="Times New Roman" w:cs="Times New Roman"/>
              </w:rPr>
            </w:pPr>
            <w:ins w:id="13122" w:author="Ross Norsworthy" w:date="2020-03-20T00:52:00Z">
              <w:r w:rsidRPr="00823EBA">
                <w:rPr>
                  <w:rFonts w:ascii="Times New Roman" w:hAnsi="Times New Roman" w:cs="Times New Roman"/>
                </w:rPr>
                <w:t>2</w:t>
              </w:r>
            </w:ins>
          </w:p>
        </w:tc>
        <w:tc>
          <w:tcPr>
            <w:tcW w:w="2675" w:type="dxa"/>
          </w:tcPr>
          <w:p w14:paraId="7FF6BB83" w14:textId="77777777" w:rsidR="00A013FD" w:rsidRPr="00823EBA" w:rsidRDefault="00A013FD" w:rsidP="00823EBA">
            <w:pPr>
              <w:pStyle w:val="Tabletext1"/>
              <w:rPr>
                <w:ins w:id="13123" w:author="Ross Norsworthy" w:date="2020-03-20T00:52:00Z"/>
                <w:rFonts w:ascii="Times New Roman" w:hAnsi="Times New Roman" w:cs="Times New Roman"/>
              </w:rPr>
            </w:pPr>
            <w:ins w:id="13124" w:author="Ross Norsworthy" w:date="2020-03-20T00:52:00Z">
              <w:r w:rsidRPr="00823EBA">
                <w:rPr>
                  <w:rFonts w:ascii="Times New Roman" w:hAnsi="Times New Roman" w:cs="Times New Roman"/>
                </w:rPr>
                <w:t>Length</w:t>
              </w:r>
            </w:ins>
          </w:p>
        </w:tc>
        <w:tc>
          <w:tcPr>
            <w:tcW w:w="3208" w:type="dxa"/>
            <w:vAlign w:val="bottom"/>
          </w:tcPr>
          <w:p w14:paraId="37849AFC" w14:textId="77777777" w:rsidR="00A013FD" w:rsidRPr="00823EBA" w:rsidRDefault="00A013FD" w:rsidP="00823EBA">
            <w:pPr>
              <w:pStyle w:val="Tabletext1"/>
              <w:rPr>
                <w:ins w:id="13125" w:author="Ross Norsworthy" w:date="2020-03-20T00:52:00Z"/>
                <w:rFonts w:ascii="Times New Roman" w:hAnsi="Times New Roman" w:cs="Times New Roman"/>
              </w:rPr>
            </w:pPr>
            <w:ins w:id="13126" w:author="Ross Norsworthy" w:date="2020-03-20T00:52:00Z">
              <w:r w:rsidRPr="00823EBA">
                <w:rPr>
                  <w:rFonts w:ascii="Times New Roman" w:hAnsi="Times New Roman" w:cs="Times New Roman"/>
                </w:rPr>
                <w:t>Total size in bytes, variable.</w:t>
              </w:r>
            </w:ins>
          </w:p>
        </w:tc>
      </w:tr>
      <w:tr w:rsidR="00A013FD" w:rsidRPr="00A013FD" w14:paraId="21A8FF7F" w14:textId="77777777" w:rsidTr="00BF604E">
        <w:trPr>
          <w:ins w:id="13127" w:author="Ross Norsworthy" w:date="2020-03-20T00:52:00Z"/>
        </w:trPr>
        <w:tc>
          <w:tcPr>
            <w:tcW w:w="808" w:type="dxa"/>
          </w:tcPr>
          <w:p w14:paraId="5FB03C43" w14:textId="77777777" w:rsidR="00A013FD" w:rsidRPr="00823EBA" w:rsidRDefault="00A013FD" w:rsidP="00823EBA">
            <w:pPr>
              <w:pStyle w:val="Tabletext1"/>
              <w:rPr>
                <w:ins w:id="13128" w:author="Ross Norsworthy" w:date="2020-03-20T00:52:00Z"/>
                <w:rFonts w:ascii="Times New Roman" w:hAnsi="Times New Roman" w:cs="Times New Roman"/>
              </w:rPr>
            </w:pPr>
            <w:ins w:id="13129" w:author="Ross Norsworthy" w:date="2020-03-20T00:52:00Z">
              <w:r w:rsidRPr="00823EBA">
                <w:rPr>
                  <w:rFonts w:ascii="Times New Roman" w:hAnsi="Times New Roman" w:cs="Times New Roman"/>
                </w:rPr>
                <w:t>3</w:t>
              </w:r>
            </w:ins>
          </w:p>
        </w:tc>
        <w:tc>
          <w:tcPr>
            <w:tcW w:w="1257" w:type="dxa"/>
          </w:tcPr>
          <w:p w14:paraId="0704AD2F" w14:textId="77777777" w:rsidR="00A013FD" w:rsidRPr="00823EBA" w:rsidRDefault="00A013FD" w:rsidP="00823EBA">
            <w:pPr>
              <w:pStyle w:val="Tabletext1"/>
              <w:rPr>
                <w:ins w:id="13130" w:author="Ross Norsworthy" w:date="2020-03-20T00:52:00Z"/>
                <w:rFonts w:ascii="Times New Roman" w:hAnsi="Times New Roman" w:cs="Times New Roman"/>
              </w:rPr>
            </w:pPr>
            <w:ins w:id="13131" w:author="Ross Norsworthy" w:date="2020-03-20T00:52:00Z">
              <w:r w:rsidRPr="00823EBA">
                <w:rPr>
                  <w:rFonts w:ascii="Times New Roman" w:hAnsi="Times New Roman" w:cs="Times New Roman"/>
                </w:rPr>
                <w:t>0 to 2</w:t>
              </w:r>
              <w:r w:rsidRPr="00823EBA">
                <w:rPr>
                  <w:rFonts w:ascii="Times New Roman" w:hAnsi="Times New Roman" w:cs="Times New Roman"/>
                  <w:vertAlign w:val="superscript"/>
                </w:rPr>
                <w:t>32</w:t>
              </w:r>
              <w:r w:rsidRPr="00823EBA">
                <w:rPr>
                  <w:rFonts w:ascii="Times New Roman" w:hAnsi="Times New Roman" w:cs="Times New Roman"/>
                </w:rPr>
                <w:t>-1</w:t>
              </w:r>
            </w:ins>
          </w:p>
        </w:tc>
        <w:tc>
          <w:tcPr>
            <w:tcW w:w="1108" w:type="dxa"/>
          </w:tcPr>
          <w:p w14:paraId="5974AB8E" w14:textId="77777777" w:rsidR="00A013FD" w:rsidRPr="00823EBA" w:rsidRDefault="00A013FD" w:rsidP="00823EBA">
            <w:pPr>
              <w:pStyle w:val="Tabletext1"/>
              <w:rPr>
                <w:ins w:id="13132" w:author="Ross Norsworthy" w:date="2020-03-20T00:52:00Z"/>
                <w:rFonts w:ascii="Times New Roman" w:hAnsi="Times New Roman" w:cs="Times New Roman"/>
              </w:rPr>
            </w:pPr>
            <w:ins w:id="13133" w:author="Ross Norsworthy" w:date="2020-03-20T00:52:00Z">
              <w:r w:rsidRPr="00823EBA">
                <w:rPr>
                  <w:rFonts w:ascii="Times New Roman" w:hAnsi="Times New Roman" w:cs="Times New Roman"/>
                </w:rPr>
                <w:t>4</w:t>
              </w:r>
            </w:ins>
          </w:p>
        </w:tc>
        <w:tc>
          <w:tcPr>
            <w:tcW w:w="2675" w:type="dxa"/>
          </w:tcPr>
          <w:p w14:paraId="6BE64B5D" w14:textId="77777777" w:rsidR="00A013FD" w:rsidRPr="00823EBA" w:rsidRDefault="00A013FD" w:rsidP="00823EBA">
            <w:pPr>
              <w:pStyle w:val="Tabletext1"/>
              <w:rPr>
                <w:ins w:id="13134" w:author="Ross Norsworthy" w:date="2020-03-20T00:52:00Z"/>
                <w:rFonts w:ascii="Times New Roman" w:hAnsi="Times New Roman" w:cs="Times New Roman"/>
              </w:rPr>
            </w:pPr>
            <w:ins w:id="13135" w:author="Ross Norsworthy" w:date="2020-03-20T00:52:00Z">
              <w:r w:rsidRPr="00823EBA">
                <w:rPr>
                  <w:rFonts w:ascii="Times New Roman" w:hAnsi="Times New Roman" w:cs="Times New Roman"/>
                </w:rPr>
                <w:t>Source ID</w:t>
              </w:r>
            </w:ins>
          </w:p>
        </w:tc>
        <w:tc>
          <w:tcPr>
            <w:tcW w:w="3208" w:type="dxa"/>
          </w:tcPr>
          <w:p w14:paraId="7CE61462" w14:textId="206B3474" w:rsidR="00A013FD" w:rsidRPr="00823EBA" w:rsidRDefault="00A013FD" w:rsidP="00823EBA">
            <w:pPr>
              <w:pStyle w:val="Tabletext1"/>
              <w:rPr>
                <w:ins w:id="13136" w:author="Ross Norsworthy" w:date="2020-03-20T00:52:00Z"/>
                <w:rFonts w:ascii="Times New Roman" w:hAnsi="Times New Roman" w:cs="Times New Roman"/>
              </w:rPr>
            </w:pPr>
            <w:ins w:id="13137" w:author="Ross Norsworthy" w:date="2020-03-20T00:52:00Z">
              <w:r w:rsidRPr="00823EBA">
                <w:rPr>
                  <w:rFonts w:ascii="Times New Roman" w:hAnsi="Times New Roman" w:cs="Times New Roman"/>
                </w:rPr>
                <w:t xml:space="preserve">The Unique Identifier of the transmitting station, as described in </w:t>
              </w:r>
              <w:del w:id="13138" w:author="USA Editor 2021" w:date="2020-12-11T15:20:00Z">
                <w:r w:rsidRPr="001453FA" w:rsidDel="001453FA">
                  <w:rPr>
                    <w:rFonts w:ascii="Times New Roman" w:hAnsi="Times New Roman" w:cs="Times New Roman"/>
                    <w:highlight w:val="green"/>
                    <w:rPrChange w:id="13139" w:author="USA Editor 2021" w:date="2020-12-11T15:21:00Z">
                      <w:rPr>
                        <w:rFonts w:ascii="Times New Roman" w:hAnsi="Times New Roman" w:cs="Times New Roman"/>
                      </w:rPr>
                    </w:rPrChange>
                  </w:rPr>
                  <w:delText>section</w:delText>
                </w:r>
              </w:del>
            </w:ins>
            <w:ins w:id="13140" w:author="USA Editor 2021" w:date="2020-12-11T15:20:00Z">
              <w:r w:rsidR="001453FA" w:rsidRPr="00E7728F">
                <w:rPr>
                  <w:highlight w:val="green"/>
                  <w:lang w:val="en-US"/>
                  <w:rPrChange w:id="13141" w:author="USA Editor 2021" w:date="2021-01-05T13:45:00Z">
                    <w:rPr>
                      <w:lang w:val="en-US"/>
                    </w:rPr>
                  </w:rPrChange>
                </w:rPr>
                <w:t>§</w:t>
              </w:r>
            </w:ins>
            <w:ins w:id="13142" w:author="Ross Norsworthy" w:date="2020-03-20T00:52:00Z">
              <w:r w:rsidRPr="00E7728F">
                <w:rPr>
                  <w:rFonts w:ascii="Times New Roman" w:hAnsi="Times New Roman" w:cs="Times New Roman"/>
                  <w:highlight w:val="green"/>
                  <w:rPrChange w:id="13143" w:author="USA Editor 2021" w:date="2021-01-05T13:45:00Z">
                    <w:rPr>
                      <w:rFonts w:ascii="Times New Roman" w:hAnsi="Times New Roman" w:cs="Times New Roman"/>
                    </w:rPr>
                  </w:rPrChange>
                </w:rPr>
                <w:t xml:space="preserve"> </w:t>
              </w:r>
            </w:ins>
            <w:ins w:id="13144" w:author="Johnny Schultz" w:date="2020-04-17T12:23:00Z">
              <w:del w:id="13145" w:author="USA Editor 2021" w:date="2021-01-05T13:45:00Z">
                <w:r w:rsidRPr="00E7728F" w:rsidDel="00E7728F">
                  <w:rPr>
                    <w:rFonts w:ascii="Times New Roman" w:hAnsi="Times New Roman" w:cs="Times New Roman"/>
                    <w:highlight w:val="green"/>
                    <w:rPrChange w:id="13146" w:author="USA Editor 2021" w:date="2021-01-05T13:45:00Z">
                      <w:rPr>
                        <w:rFonts w:ascii="Times New Roman" w:hAnsi="Times New Roman" w:cs="Times New Roman"/>
                      </w:rPr>
                    </w:rPrChange>
                  </w:rPr>
                  <w:delText>3</w:delText>
                </w:r>
              </w:del>
            </w:ins>
            <w:ins w:id="13147" w:author="USA Editor 2021" w:date="2021-01-05T13:45:00Z">
              <w:r w:rsidR="00E7728F" w:rsidRPr="00E7728F">
                <w:rPr>
                  <w:rFonts w:ascii="Times New Roman" w:hAnsi="Times New Roman" w:cs="Times New Roman"/>
                  <w:highlight w:val="green"/>
                  <w:rPrChange w:id="13148" w:author="USA Editor 2021" w:date="2021-01-05T13:45:00Z">
                    <w:rPr>
                      <w:rFonts w:ascii="Times New Roman" w:hAnsi="Times New Roman" w:cs="Times New Roman"/>
                    </w:rPr>
                  </w:rPrChange>
                </w:rPr>
                <w:t>2</w:t>
              </w:r>
            </w:ins>
            <w:ins w:id="13149" w:author="Johnny Schultz" w:date="2020-04-17T12:23:00Z">
              <w:r w:rsidRPr="00E7728F">
                <w:rPr>
                  <w:rFonts w:ascii="Times New Roman" w:hAnsi="Times New Roman" w:cs="Times New Roman"/>
                  <w:highlight w:val="green"/>
                  <w:rPrChange w:id="13150" w:author="USA Editor 2021" w:date="2021-01-05T13:45:00Z">
                    <w:rPr>
                      <w:rFonts w:ascii="Times New Roman" w:hAnsi="Times New Roman" w:cs="Times New Roman"/>
                    </w:rPr>
                  </w:rPrChange>
                </w:rPr>
                <w:t>.4.</w:t>
              </w:r>
            </w:ins>
            <w:ins w:id="13151" w:author="Ross Norsworthy" w:date="2020-03-20T00:52:00Z">
              <w:del w:id="13152" w:author="Johnny Schultz" w:date="2020-04-17T12:23:00Z">
                <w:r w:rsidRPr="00E7728F">
                  <w:rPr>
                    <w:rFonts w:ascii="Times New Roman" w:hAnsi="Times New Roman" w:cs="Times New Roman"/>
                    <w:highlight w:val="green"/>
                    <w:rPrChange w:id="13153" w:author="USA Editor 2021" w:date="2021-01-05T13:45:00Z">
                      <w:rPr>
                        <w:rFonts w:ascii="Times New Roman" w:hAnsi="Times New Roman" w:cs="Times New Roman"/>
                      </w:rPr>
                    </w:rPrChange>
                  </w:rPr>
                  <w:delText>1</w:delText>
                </w:r>
              </w:del>
            </w:ins>
            <w:ins w:id="13154" w:author="USA Editor 2021" w:date="2021-01-05T13:45:00Z">
              <w:r w:rsidR="00E7728F" w:rsidRPr="00E7728F">
                <w:rPr>
                  <w:rFonts w:ascii="Times New Roman" w:hAnsi="Times New Roman" w:cs="Times New Roman"/>
                  <w:highlight w:val="green"/>
                  <w:rPrChange w:id="13155" w:author="USA Editor 2021" w:date="2021-01-05T13:45:00Z">
                    <w:rPr>
                      <w:rFonts w:ascii="Times New Roman" w:hAnsi="Times New Roman" w:cs="Times New Roman"/>
                    </w:rPr>
                  </w:rPrChange>
                </w:rPr>
                <w:t>, Annex 1.</w:t>
              </w:r>
            </w:ins>
          </w:p>
        </w:tc>
      </w:tr>
      <w:tr w:rsidR="00A013FD" w:rsidRPr="00A013FD" w14:paraId="5D1432C5" w14:textId="77777777" w:rsidTr="00BF604E">
        <w:trPr>
          <w:ins w:id="13156" w:author="Ross Norsworthy" w:date="2020-03-20T00:52:00Z"/>
        </w:trPr>
        <w:tc>
          <w:tcPr>
            <w:tcW w:w="808" w:type="dxa"/>
          </w:tcPr>
          <w:p w14:paraId="6B5E6368" w14:textId="77777777" w:rsidR="00A013FD" w:rsidRPr="00823EBA" w:rsidRDefault="00A013FD" w:rsidP="00823EBA">
            <w:pPr>
              <w:pStyle w:val="Tabletext1"/>
              <w:rPr>
                <w:ins w:id="13157" w:author="Ross Norsworthy" w:date="2020-03-20T00:52:00Z"/>
                <w:rFonts w:ascii="Times New Roman" w:hAnsi="Times New Roman" w:cs="Times New Roman"/>
                <w:vertAlign w:val="superscript"/>
              </w:rPr>
            </w:pPr>
            <w:ins w:id="13158" w:author="Ross Norsworthy" w:date="2020-03-20T00:52:00Z">
              <w:r w:rsidRPr="00823EBA">
                <w:rPr>
                  <w:rFonts w:ascii="Times New Roman" w:hAnsi="Times New Roman" w:cs="Times New Roman"/>
                </w:rPr>
                <w:t>4</w:t>
              </w:r>
              <w:r w:rsidRPr="00823EBA">
                <w:rPr>
                  <w:rFonts w:ascii="Times New Roman" w:hAnsi="Times New Roman" w:cs="Times New Roman"/>
                  <w:vertAlign w:val="superscript"/>
                </w:rPr>
                <w:t>(1)</w:t>
              </w:r>
            </w:ins>
          </w:p>
        </w:tc>
        <w:tc>
          <w:tcPr>
            <w:tcW w:w="1257" w:type="dxa"/>
          </w:tcPr>
          <w:p w14:paraId="1F18766F" w14:textId="77777777" w:rsidR="00A013FD" w:rsidRPr="00823EBA" w:rsidRDefault="00A013FD" w:rsidP="00823EBA">
            <w:pPr>
              <w:pStyle w:val="Tabletext1"/>
              <w:rPr>
                <w:ins w:id="13159" w:author="Ross Norsworthy" w:date="2020-03-20T00:52:00Z"/>
                <w:rFonts w:ascii="Times New Roman" w:hAnsi="Times New Roman" w:cs="Times New Roman"/>
              </w:rPr>
            </w:pPr>
            <w:ins w:id="13160" w:author="Ross Norsworthy" w:date="2020-03-20T00:52:00Z">
              <w:r w:rsidRPr="00823EBA">
                <w:rPr>
                  <w:rFonts w:ascii="Times New Roman" w:hAnsi="Times New Roman" w:cs="Times New Roman"/>
                </w:rPr>
                <w:t>0</w:t>
              </w:r>
            </w:ins>
          </w:p>
        </w:tc>
        <w:tc>
          <w:tcPr>
            <w:tcW w:w="1108" w:type="dxa"/>
          </w:tcPr>
          <w:p w14:paraId="0884384D" w14:textId="77777777" w:rsidR="00A013FD" w:rsidRPr="00823EBA" w:rsidRDefault="00A013FD" w:rsidP="00823EBA">
            <w:pPr>
              <w:pStyle w:val="Tabletext1"/>
              <w:rPr>
                <w:ins w:id="13161" w:author="Ross Norsworthy" w:date="2020-03-20T00:52:00Z"/>
                <w:rFonts w:ascii="Times New Roman" w:hAnsi="Times New Roman" w:cs="Times New Roman"/>
              </w:rPr>
            </w:pPr>
            <w:ins w:id="13162" w:author="Ross Norsworthy" w:date="2020-03-20T00:52:00Z">
              <w:r w:rsidRPr="00823EBA">
                <w:rPr>
                  <w:rFonts w:ascii="Times New Roman" w:hAnsi="Times New Roman" w:cs="Times New Roman"/>
                </w:rPr>
                <w:t>1</w:t>
              </w:r>
            </w:ins>
          </w:p>
        </w:tc>
        <w:tc>
          <w:tcPr>
            <w:tcW w:w="2675" w:type="dxa"/>
          </w:tcPr>
          <w:p w14:paraId="53708962" w14:textId="77777777" w:rsidR="00A013FD" w:rsidRPr="00823EBA" w:rsidRDefault="00A013FD" w:rsidP="00823EBA">
            <w:pPr>
              <w:pStyle w:val="Tabletext1"/>
              <w:rPr>
                <w:ins w:id="13163" w:author="Ross Norsworthy" w:date="2020-03-20T00:52:00Z"/>
                <w:rFonts w:ascii="Times New Roman" w:hAnsi="Times New Roman" w:cs="Times New Roman"/>
              </w:rPr>
            </w:pPr>
            <w:ins w:id="13164" w:author="Ross Norsworthy" w:date="2020-03-20T00:52:00Z">
              <w:r w:rsidRPr="00823EBA">
                <w:rPr>
                  <w:rFonts w:ascii="Times New Roman" w:hAnsi="Times New Roman" w:cs="Times New Roman"/>
                </w:rPr>
                <w:t>Session ID</w:t>
              </w:r>
            </w:ins>
          </w:p>
        </w:tc>
        <w:tc>
          <w:tcPr>
            <w:tcW w:w="3208" w:type="dxa"/>
          </w:tcPr>
          <w:p w14:paraId="1F536346" w14:textId="77777777" w:rsidR="00A013FD" w:rsidRPr="00823EBA" w:rsidRDefault="00A013FD" w:rsidP="00823EBA">
            <w:pPr>
              <w:pStyle w:val="Tabletext1"/>
              <w:rPr>
                <w:ins w:id="13165" w:author="Ross Norsworthy" w:date="2020-03-20T00:52:00Z"/>
                <w:rFonts w:ascii="Times New Roman" w:hAnsi="Times New Roman" w:cs="Times New Roman"/>
              </w:rPr>
            </w:pPr>
            <w:ins w:id="13166" w:author="Ross Norsworthy" w:date="2020-03-20T00:52:00Z">
              <w:r w:rsidRPr="00823EBA">
                <w:rPr>
                  <w:rFonts w:ascii="Times New Roman" w:hAnsi="Times New Roman" w:cs="Times New Roman"/>
                </w:rPr>
                <w:t xml:space="preserve">Session ID. </w:t>
              </w:r>
            </w:ins>
          </w:p>
        </w:tc>
      </w:tr>
      <w:tr w:rsidR="00A013FD" w:rsidRPr="00A013FD" w14:paraId="620AAC06" w14:textId="77777777" w:rsidTr="00BF604E">
        <w:trPr>
          <w:ins w:id="13167" w:author="Ross Norsworthy" w:date="2020-03-20T00:52:00Z"/>
        </w:trPr>
        <w:tc>
          <w:tcPr>
            <w:tcW w:w="808" w:type="dxa"/>
          </w:tcPr>
          <w:p w14:paraId="6AEC8E33" w14:textId="77777777" w:rsidR="00A013FD" w:rsidRPr="00823EBA" w:rsidRDefault="00A013FD" w:rsidP="00A013FD">
            <w:pPr>
              <w:rPr>
                <w:ins w:id="13168" w:author="Ross Norsworthy" w:date="2020-03-20T00:52:00Z"/>
                <w:sz w:val="20"/>
              </w:rPr>
            </w:pPr>
            <w:ins w:id="13169" w:author="Ross Norsworthy" w:date="2020-03-20T00:52:00Z">
              <w:r w:rsidRPr="00823EBA">
                <w:rPr>
                  <w:sz w:val="20"/>
                </w:rPr>
                <w:t>5</w:t>
              </w:r>
            </w:ins>
          </w:p>
        </w:tc>
        <w:tc>
          <w:tcPr>
            <w:tcW w:w="1257" w:type="dxa"/>
          </w:tcPr>
          <w:p w14:paraId="1018242E" w14:textId="77777777" w:rsidR="00A013FD" w:rsidRPr="00823EBA" w:rsidRDefault="00A013FD" w:rsidP="00A013FD">
            <w:pPr>
              <w:rPr>
                <w:ins w:id="13170" w:author="Ross Norsworthy" w:date="2020-03-20T00:52:00Z"/>
                <w:sz w:val="20"/>
              </w:rPr>
            </w:pPr>
            <w:ins w:id="13171" w:author="Ross Norsworthy" w:date="2020-03-20T00:52:00Z">
              <w:r w:rsidRPr="00823EBA">
                <w:rPr>
                  <w:sz w:val="20"/>
                </w:rPr>
                <w:t>0 to 2</w:t>
              </w:r>
              <w:r w:rsidRPr="00823EBA">
                <w:rPr>
                  <w:sz w:val="20"/>
                  <w:vertAlign w:val="superscript"/>
                </w:rPr>
                <w:t>32</w:t>
              </w:r>
              <w:r w:rsidRPr="00823EBA">
                <w:rPr>
                  <w:sz w:val="20"/>
                </w:rPr>
                <w:t>-1</w:t>
              </w:r>
            </w:ins>
          </w:p>
        </w:tc>
        <w:tc>
          <w:tcPr>
            <w:tcW w:w="1108" w:type="dxa"/>
          </w:tcPr>
          <w:p w14:paraId="0930B0B0" w14:textId="77777777" w:rsidR="00A013FD" w:rsidRPr="00823EBA" w:rsidRDefault="00A013FD" w:rsidP="00A013FD">
            <w:pPr>
              <w:rPr>
                <w:ins w:id="13172" w:author="Ross Norsworthy" w:date="2020-03-20T00:52:00Z"/>
                <w:sz w:val="20"/>
              </w:rPr>
            </w:pPr>
            <w:ins w:id="13173" w:author="Ross Norsworthy" w:date="2020-03-20T00:52:00Z">
              <w:r w:rsidRPr="00823EBA">
                <w:rPr>
                  <w:sz w:val="20"/>
                </w:rPr>
                <w:t>4</w:t>
              </w:r>
            </w:ins>
          </w:p>
        </w:tc>
        <w:tc>
          <w:tcPr>
            <w:tcW w:w="2675" w:type="dxa"/>
          </w:tcPr>
          <w:p w14:paraId="2BF6F75A" w14:textId="77777777" w:rsidR="00A013FD" w:rsidRPr="00823EBA" w:rsidRDefault="00A013FD" w:rsidP="00A013FD">
            <w:pPr>
              <w:rPr>
                <w:ins w:id="13174" w:author="Ross Norsworthy" w:date="2020-03-20T00:52:00Z"/>
                <w:sz w:val="20"/>
              </w:rPr>
            </w:pPr>
            <w:ins w:id="13175" w:author="Ross Norsworthy" w:date="2020-03-20T00:52:00Z">
              <w:r w:rsidRPr="00823EBA">
                <w:rPr>
                  <w:sz w:val="20"/>
                </w:rPr>
                <w:t>Destination ID</w:t>
              </w:r>
            </w:ins>
          </w:p>
        </w:tc>
        <w:tc>
          <w:tcPr>
            <w:tcW w:w="3208" w:type="dxa"/>
          </w:tcPr>
          <w:p w14:paraId="3C7C0000" w14:textId="72B7C9FB" w:rsidR="00A013FD" w:rsidRPr="00823EBA" w:rsidRDefault="00A013FD" w:rsidP="00A013FD">
            <w:pPr>
              <w:rPr>
                <w:ins w:id="13176" w:author="Ross Norsworthy" w:date="2020-03-20T00:52:00Z"/>
                <w:sz w:val="20"/>
              </w:rPr>
            </w:pPr>
            <w:ins w:id="13177" w:author="Ross Norsworthy" w:date="2020-03-20T00:52:00Z">
              <w:r w:rsidRPr="00823EBA">
                <w:rPr>
                  <w:sz w:val="20"/>
                </w:rPr>
                <w:t xml:space="preserve">The Unique Identifier of the receiving station, as described in </w:t>
              </w:r>
              <w:del w:id="13178" w:author="USA Editor 2021" w:date="2020-12-11T15:20:00Z">
                <w:r w:rsidRPr="001453FA" w:rsidDel="001453FA">
                  <w:rPr>
                    <w:sz w:val="20"/>
                    <w:highlight w:val="green"/>
                    <w:rPrChange w:id="13179" w:author="USA Editor 2021" w:date="2020-12-11T15:21:00Z">
                      <w:rPr>
                        <w:sz w:val="20"/>
                      </w:rPr>
                    </w:rPrChange>
                  </w:rPr>
                  <w:delText>section</w:delText>
                </w:r>
              </w:del>
            </w:ins>
            <w:ins w:id="13180" w:author="USA Editor 2021" w:date="2020-12-11T15:20:00Z">
              <w:r w:rsidR="001453FA" w:rsidRPr="00E7728F">
                <w:rPr>
                  <w:highlight w:val="green"/>
                  <w:lang w:val="en-US"/>
                  <w:rPrChange w:id="13181" w:author="USA Editor 2021" w:date="2021-01-05T13:46:00Z">
                    <w:rPr>
                      <w:lang w:val="en-US"/>
                    </w:rPr>
                  </w:rPrChange>
                </w:rPr>
                <w:t>§</w:t>
              </w:r>
            </w:ins>
            <w:ins w:id="13182" w:author="Ross Norsworthy" w:date="2020-03-20T00:52:00Z">
              <w:r w:rsidRPr="00E7728F">
                <w:rPr>
                  <w:sz w:val="20"/>
                  <w:highlight w:val="green"/>
                  <w:rPrChange w:id="13183" w:author="USA Editor 2021" w:date="2021-01-05T13:46:00Z">
                    <w:rPr>
                      <w:sz w:val="20"/>
                    </w:rPr>
                  </w:rPrChange>
                </w:rPr>
                <w:t xml:space="preserve"> </w:t>
              </w:r>
            </w:ins>
            <w:ins w:id="13184" w:author="Johnny Schultz" w:date="2020-04-17T12:24:00Z">
              <w:del w:id="13185" w:author="USA Editor 2021" w:date="2021-01-05T13:45:00Z">
                <w:r w:rsidRPr="00E7728F" w:rsidDel="00E7728F">
                  <w:rPr>
                    <w:sz w:val="20"/>
                    <w:highlight w:val="green"/>
                    <w:rPrChange w:id="13186" w:author="USA Editor 2021" w:date="2021-01-05T13:46:00Z">
                      <w:rPr>
                        <w:sz w:val="20"/>
                      </w:rPr>
                    </w:rPrChange>
                  </w:rPr>
                  <w:delText>3</w:delText>
                </w:r>
              </w:del>
            </w:ins>
            <w:ins w:id="13187" w:author="USA Editor 2021" w:date="2021-01-05T13:45:00Z">
              <w:r w:rsidR="00E7728F" w:rsidRPr="00E7728F">
                <w:rPr>
                  <w:sz w:val="20"/>
                  <w:highlight w:val="green"/>
                  <w:rPrChange w:id="13188" w:author="USA Editor 2021" w:date="2021-01-05T13:46:00Z">
                    <w:rPr>
                      <w:sz w:val="20"/>
                    </w:rPr>
                  </w:rPrChange>
                </w:rPr>
                <w:t>2</w:t>
              </w:r>
            </w:ins>
            <w:ins w:id="13189" w:author="Johnny Schultz" w:date="2020-04-17T12:24:00Z">
              <w:r w:rsidRPr="00E7728F">
                <w:rPr>
                  <w:sz w:val="20"/>
                  <w:highlight w:val="green"/>
                  <w:rPrChange w:id="13190" w:author="USA Editor 2021" w:date="2021-01-05T13:46:00Z">
                    <w:rPr>
                      <w:sz w:val="20"/>
                    </w:rPr>
                  </w:rPrChange>
                </w:rPr>
                <w:t>.4</w:t>
              </w:r>
            </w:ins>
            <w:ins w:id="13191" w:author="Ross Norsworthy" w:date="2020-03-20T00:52:00Z">
              <w:del w:id="13192" w:author="Johnny Schultz" w:date="2020-04-17T12:24:00Z">
                <w:r w:rsidRPr="00E7728F">
                  <w:rPr>
                    <w:sz w:val="20"/>
                    <w:highlight w:val="green"/>
                    <w:rPrChange w:id="13193" w:author="USA Editor 2021" w:date="2021-01-05T13:46:00Z">
                      <w:rPr>
                        <w:sz w:val="20"/>
                      </w:rPr>
                    </w:rPrChange>
                  </w:rPr>
                  <w:delText>1</w:delText>
                </w:r>
              </w:del>
            </w:ins>
            <w:ins w:id="13194" w:author="USA Editor 2021" w:date="2021-01-05T13:46:00Z">
              <w:r w:rsidR="00E7728F" w:rsidRPr="00E7728F">
                <w:rPr>
                  <w:sz w:val="20"/>
                  <w:highlight w:val="green"/>
                  <w:rPrChange w:id="13195" w:author="USA Editor 2021" w:date="2021-01-05T13:46:00Z">
                    <w:rPr>
                      <w:sz w:val="20"/>
                    </w:rPr>
                  </w:rPrChange>
                </w:rPr>
                <w:t>, Annex 1</w:t>
              </w:r>
            </w:ins>
            <w:ins w:id="13196" w:author="Ross Norsworthy" w:date="2020-03-20T00:52:00Z">
              <w:r w:rsidRPr="00823EBA">
                <w:rPr>
                  <w:sz w:val="20"/>
                </w:rPr>
                <w:t xml:space="preserve">. </w:t>
              </w:r>
            </w:ins>
          </w:p>
          <w:p w14:paraId="7C18E4B3" w14:textId="77777777" w:rsidR="00A013FD" w:rsidRPr="00823EBA" w:rsidRDefault="00A013FD" w:rsidP="00A013FD">
            <w:pPr>
              <w:rPr>
                <w:ins w:id="13197" w:author="Ross Norsworthy" w:date="2020-03-20T00:52:00Z"/>
                <w:sz w:val="20"/>
              </w:rPr>
            </w:pPr>
            <w:ins w:id="13198" w:author="Ross Norsworthy" w:date="2020-03-20T00:52:00Z">
              <w:r w:rsidRPr="00823EBA">
                <w:rPr>
                  <w:sz w:val="20"/>
                </w:rPr>
                <w:t>Set to 0 for broadcast.</w:t>
              </w:r>
            </w:ins>
          </w:p>
        </w:tc>
      </w:tr>
      <w:tr w:rsidR="00A013FD" w:rsidRPr="00A013FD" w14:paraId="59FA99CC" w14:textId="77777777" w:rsidTr="00BF604E">
        <w:trPr>
          <w:ins w:id="13199" w:author="Ross Norsworthy" w:date="2020-03-20T00:52:00Z"/>
        </w:trPr>
        <w:tc>
          <w:tcPr>
            <w:tcW w:w="808" w:type="dxa"/>
          </w:tcPr>
          <w:p w14:paraId="4E764BE7" w14:textId="77777777" w:rsidR="00A013FD" w:rsidRPr="00823EBA" w:rsidRDefault="00A013FD" w:rsidP="00A013FD">
            <w:pPr>
              <w:rPr>
                <w:ins w:id="13200" w:author="Ross Norsworthy" w:date="2020-03-20T00:52:00Z"/>
                <w:sz w:val="20"/>
              </w:rPr>
            </w:pPr>
            <w:ins w:id="13201" w:author="Ross Norsworthy" w:date="2020-03-20T00:52:00Z">
              <w:r w:rsidRPr="00823EBA">
                <w:rPr>
                  <w:sz w:val="20"/>
                </w:rPr>
                <w:t>6</w:t>
              </w:r>
            </w:ins>
          </w:p>
        </w:tc>
        <w:tc>
          <w:tcPr>
            <w:tcW w:w="1257" w:type="dxa"/>
          </w:tcPr>
          <w:p w14:paraId="2B4AC213" w14:textId="77777777" w:rsidR="00A013FD" w:rsidRPr="00823EBA" w:rsidRDefault="00A013FD" w:rsidP="00A013FD">
            <w:pPr>
              <w:rPr>
                <w:ins w:id="13202" w:author="Ross Norsworthy" w:date="2020-03-20T00:52:00Z"/>
                <w:sz w:val="20"/>
              </w:rPr>
            </w:pPr>
          </w:p>
        </w:tc>
        <w:tc>
          <w:tcPr>
            <w:tcW w:w="1108" w:type="dxa"/>
          </w:tcPr>
          <w:p w14:paraId="6E040E9E" w14:textId="77777777" w:rsidR="00A013FD" w:rsidRPr="00823EBA" w:rsidRDefault="00A013FD" w:rsidP="00A013FD">
            <w:pPr>
              <w:rPr>
                <w:ins w:id="13203" w:author="Ross Norsworthy" w:date="2020-03-20T00:52:00Z"/>
                <w:sz w:val="20"/>
              </w:rPr>
            </w:pPr>
            <w:ins w:id="13204" w:author="Ross Norsworthy" w:date="2020-03-20T00:52:00Z">
              <w:r w:rsidRPr="00823EBA">
                <w:rPr>
                  <w:sz w:val="20"/>
                </w:rPr>
                <w:t>Variable</w:t>
              </w:r>
            </w:ins>
          </w:p>
        </w:tc>
        <w:tc>
          <w:tcPr>
            <w:tcW w:w="2675" w:type="dxa"/>
          </w:tcPr>
          <w:p w14:paraId="2CB1BAB0" w14:textId="77777777" w:rsidR="00A013FD" w:rsidRPr="00823EBA" w:rsidRDefault="00A013FD" w:rsidP="00A013FD">
            <w:pPr>
              <w:rPr>
                <w:ins w:id="13205" w:author="Ross Norsworthy" w:date="2020-03-20T00:52:00Z"/>
                <w:sz w:val="20"/>
              </w:rPr>
            </w:pPr>
            <w:ins w:id="13206" w:author="Ross Norsworthy" w:date="2020-03-20T00:52:00Z">
              <w:r w:rsidRPr="00823EBA">
                <w:rPr>
                  <w:sz w:val="20"/>
                </w:rPr>
                <w:t>Payload</w:t>
              </w:r>
            </w:ins>
          </w:p>
        </w:tc>
        <w:tc>
          <w:tcPr>
            <w:tcW w:w="3208" w:type="dxa"/>
          </w:tcPr>
          <w:p w14:paraId="3953AC02" w14:textId="77777777" w:rsidR="00A013FD" w:rsidRPr="00823EBA" w:rsidRDefault="00A013FD" w:rsidP="00A013FD">
            <w:pPr>
              <w:rPr>
                <w:ins w:id="13207" w:author="Ross Norsworthy" w:date="2020-03-20T00:52:00Z"/>
                <w:sz w:val="20"/>
              </w:rPr>
            </w:pPr>
          </w:p>
        </w:tc>
      </w:tr>
    </w:tbl>
    <w:p w14:paraId="7DEB157A" w14:textId="77777777" w:rsidR="003D1D9B" w:rsidRPr="00A013FD" w:rsidRDefault="003D1D9B" w:rsidP="003D1D9B">
      <w:pPr>
        <w:pStyle w:val="Tablefin"/>
        <w:rPr>
          <w:ins w:id="13208" w:author="Ross Norsworthy" w:date="2020-03-20T00:52:00Z"/>
        </w:rPr>
      </w:pPr>
    </w:p>
    <w:p w14:paraId="3EA3D884" w14:textId="77777777" w:rsidR="00A013FD" w:rsidRPr="00823EBA" w:rsidRDefault="00A013FD" w:rsidP="00A013FD">
      <w:pPr>
        <w:rPr>
          <w:ins w:id="13209" w:author="Ross Norsworthy" w:date="2020-03-20T00:52:00Z"/>
          <w:rFonts w:eastAsia="Calibri"/>
        </w:rPr>
      </w:pPr>
      <w:ins w:id="13210" w:author="Ross Norsworthy" w:date="2020-03-20T00:52:00Z">
        <w:r w:rsidRPr="00823EBA">
          <w:rPr>
            <w:rFonts w:eastAsia="Calibri"/>
          </w:rPr>
          <w:t>May be used on the RC in conjunction with Link IDs 35, 36, 37 and 38 in order to enable future radio navigation applications.</w:t>
        </w:r>
      </w:ins>
    </w:p>
    <w:p w14:paraId="2EB608B6" w14:textId="77777777" w:rsidR="00A013FD" w:rsidRPr="00823EBA" w:rsidRDefault="00A013FD" w:rsidP="00A013FD">
      <w:pPr>
        <w:rPr>
          <w:ins w:id="13211" w:author="Ross Norsworthy" w:date="2020-03-20T00:52:00Z"/>
        </w:rPr>
      </w:pPr>
      <w:ins w:id="13212" w:author="Ross Norsworthy" w:date="2020-03-20T00:52:00Z">
        <w:r w:rsidRPr="00823EBA">
          <w:rPr>
            <w:vertAlign w:val="superscript"/>
          </w:rPr>
          <w:t xml:space="preserve"> (1) </w:t>
        </w:r>
        <w:r w:rsidRPr="00823EBA">
          <w:t>Session ID is reserved for future use.</w:t>
        </w:r>
      </w:ins>
    </w:p>
    <w:p w14:paraId="1878EFE8" w14:textId="3324D84F" w:rsidR="00A013FD" w:rsidRPr="00A013FD" w:rsidRDefault="009E7339" w:rsidP="00643892">
      <w:pPr>
        <w:pStyle w:val="Heading3"/>
        <w:rPr>
          <w:ins w:id="13213" w:author="Ross Norsworthy" w:date="2020-03-20T00:52:00Z"/>
          <w:rFonts w:eastAsiaTheme="minorHAnsi"/>
        </w:rPr>
      </w:pPr>
      <w:bookmarkStart w:id="13214" w:name="_Toc35545412"/>
      <w:ins w:id="13215" w:author="Song, Xiaojing" w:date="2020-08-21T13:47:00Z">
        <w:del w:id="13216" w:author="USA Editor 2021" w:date="2020-12-11T15:22: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3217" w:author="Song, Xiaojing" w:date="2020-08-24T12:41:00Z">
        <w:r w:rsidR="00983074">
          <w:rPr>
            <w:rFonts w:eastAsiaTheme="minorHAnsi"/>
            <w:caps/>
            <w:szCs w:val="22"/>
          </w:rPr>
          <w:t>4</w:t>
        </w:r>
      </w:ins>
      <w:ins w:id="13218" w:author="Song, Xiaojing" w:date="2020-08-21T13:47:00Z">
        <w:r>
          <w:rPr>
            <w:rFonts w:eastAsiaTheme="minorHAnsi"/>
            <w:caps/>
            <w:szCs w:val="22"/>
          </w:rPr>
          <w:t>.9.7</w:t>
        </w:r>
        <w:r>
          <w:rPr>
            <w:rFonts w:eastAsiaTheme="minorHAnsi"/>
            <w:caps/>
            <w:szCs w:val="22"/>
          </w:rPr>
          <w:tab/>
        </w:r>
      </w:ins>
      <w:ins w:id="13219" w:author="Ross Norsworthy" w:date="2020-03-20T00:52:00Z">
        <w:r w:rsidR="00A013FD" w:rsidRPr="00A013FD">
          <w:rPr>
            <w:rFonts w:eastAsiaTheme="minorHAnsi"/>
          </w:rPr>
          <w:t>Bulletin board start fragment message</w:t>
        </w:r>
        <w:bookmarkEnd w:id="13214"/>
      </w:ins>
    </w:p>
    <w:p w14:paraId="72985D30" w14:textId="24149D4C" w:rsidR="0051538E" w:rsidRDefault="00A013FD" w:rsidP="00970510">
      <w:pPr>
        <w:pStyle w:val="TableNo"/>
        <w:rPr>
          <w:lang w:val="en-US"/>
        </w:rPr>
      </w:pPr>
      <w:bookmarkStart w:id="13220" w:name="_Toc35546139"/>
      <w:ins w:id="13221" w:author="Ross Norsworthy" w:date="2020-03-20T00:52:00Z">
        <w:r w:rsidRPr="00A013FD">
          <w:rPr>
            <w:lang w:val="en-US"/>
          </w:rPr>
          <w:t xml:space="preserve">Table </w:t>
        </w:r>
      </w:ins>
      <w:ins w:id="13222" w:author="USA Editor 2021" w:date="2021-01-07T11:42:00Z">
        <w:r w:rsidR="005F28B1" w:rsidRPr="005F28B1">
          <w:rPr>
            <w:highlight w:val="green"/>
            <w:lang w:val="en-US"/>
          </w:rPr>
          <w:t>40</w:t>
        </w:r>
      </w:ins>
      <w:ins w:id="13223" w:author="Ross Norsworthy" w:date="2020-03-20T00:52:00Z">
        <w:del w:id="13224" w:author="USA Editor 2021" w:date="2021-01-07T11:42:00Z">
          <w:r w:rsidRPr="005F28B1" w:rsidDel="005F28B1">
            <w:rPr>
              <w:highlight w:val="green"/>
              <w:lang w:val="en-US"/>
            </w:rPr>
            <w:delText>41</w:delText>
          </w:r>
        </w:del>
      </w:ins>
    </w:p>
    <w:p w14:paraId="5A3BE655" w14:textId="77777777" w:rsidR="00A013FD" w:rsidRPr="00A013FD" w:rsidRDefault="00A013FD" w:rsidP="00081571">
      <w:pPr>
        <w:pStyle w:val="Tabletitle"/>
        <w:rPr>
          <w:ins w:id="13225" w:author="Ross Norsworthy" w:date="2020-03-20T00:52:00Z"/>
          <w:lang w:val="en-US"/>
        </w:rPr>
      </w:pPr>
      <w:ins w:id="13226" w:author="Ross Norsworthy" w:date="2020-03-20T00:52:00Z">
        <w:r w:rsidRPr="00A013FD">
          <w:rPr>
            <w:lang w:val="en-US"/>
          </w:rPr>
          <w:t>Bulletin Board Start Fragment Message</w:t>
        </w:r>
        <w:bookmarkEnd w:id="13220"/>
      </w:ins>
    </w:p>
    <w:tbl>
      <w:tblPr>
        <w:tblW w:w="44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5"/>
        <w:gridCol w:w="1028"/>
        <w:gridCol w:w="971"/>
        <w:gridCol w:w="2664"/>
        <w:gridCol w:w="3223"/>
      </w:tblGrid>
      <w:tr w:rsidR="00A013FD" w:rsidRPr="00A013FD" w14:paraId="6EC95344" w14:textId="77777777" w:rsidTr="00BF604E">
        <w:trPr>
          <w:trHeight w:val="300"/>
          <w:ins w:id="13227" w:author="Ross Norsworthy" w:date="2020-03-20T00:52:00Z"/>
        </w:trPr>
        <w:tc>
          <w:tcPr>
            <w:tcW w:w="5000" w:type="pct"/>
            <w:gridSpan w:val="5"/>
            <w:shd w:val="clear" w:color="auto" w:fill="00558C"/>
            <w:noWrap/>
            <w:vAlign w:val="center"/>
          </w:tcPr>
          <w:p w14:paraId="47003A4C" w14:textId="77777777" w:rsidR="00A013FD" w:rsidRPr="00A013FD" w:rsidRDefault="00A013FD" w:rsidP="00535EEC">
            <w:pPr>
              <w:pStyle w:val="Tablehead"/>
              <w:rPr>
                <w:ins w:id="13228" w:author="Ross Norsworthy" w:date="2020-03-20T00:52:00Z"/>
              </w:rPr>
            </w:pPr>
            <w:ins w:id="13229" w:author="Ross Norsworthy" w:date="2020-03-20T00:52:00Z">
              <w:r w:rsidRPr="00A013FD">
                <w:t>Bulletin board start fragment message</w:t>
              </w:r>
            </w:ins>
          </w:p>
        </w:tc>
      </w:tr>
      <w:tr w:rsidR="00A013FD" w:rsidRPr="00A013FD" w14:paraId="048B59BA" w14:textId="77777777" w:rsidTr="00BF604E">
        <w:trPr>
          <w:trHeight w:val="300"/>
          <w:ins w:id="13230" w:author="Ross Norsworthy" w:date="2020-03-20T00:52:00Z"/>
        </w:trPr>
        <w:tc>
          <w:tcPr>
            <w:tcW w:w="405" w:type="pct"/>
            <w:shd w:val="clear" w:color="auto" w:fill="00558C"/>
            <w:noWrap/>
            <w:vAlign w:val="center"/>
          </w:tcPr>
          <w:p w14:paraId="3C8C59DB" w14:textId="77777777" w:rsidR="00A013FD" w:rsidRPr="00A013FD" w:rsidRDefault="00A013FD" w:rsidP="00535EEC">
            <w:pPr>
              <w:pStyle w:val="Tablehead"/>
              <w:rPr>
                <w:ins w:id="13231" w:author="Ross Norsworthy" w:date="2020-03-20T00:52:00Z"/>
              </w:rPr>
            </w:pPr>
            <w:ins w:id="13232" w:author="Ross Norsworthy" w:date="2020-03-20T00:52:00Z">
              <w:r w:rsidRPr="00A013FD">
                <w:t>Field no</w:t>
              </w:r>
            </w:ins>
          </w:p>
        </w:tc>
        <w:tc>
          <w:tcPr>
            <w:tcW w:w="599" w:type="pct"/>
            <w:shd w:val="clear" w:color="auto" w:fill="00558C"/>
            <w:noWrap/>
            <w:vAlign w:val="center"/>
          </w:tcPr>
          <w:p w14:paraId="6F5FEDAA" w14:textId="77777777" w:rsidR="00A013FD" w:rsidRPr="00A013FD" w:rsidRDefault="00A013FD" w:rsidP="00535EEC">
            <w:pPr>
              <w:pStyle w:val="Tablehead"/>
              <w:rPr>
                <w:ins w:id="13233" w:author="Ross Norsworthy" w:date="2020-03-20T00:52:00Z"/>
              </w:rPr>
            </w:pPr>
            <w:ins w:id="13234" w:author="Ross Norsworthy" w:date="2020-03-20T00:52:00Z">
              <w:r w:rsidRPr="00A013FD">
                <w:t>Value (Dec)</w:t>
              </w:r>
            </w:ins>
          </w:p>
        </w:tc>
        <w:tc>
          <w:tcPr>
            <w:tcW w:w="566" w:type="pct"/>
            <w:shd w:val="clear" w:color="auto" w:fill="00558C"/>
            <w:noWrap/>
            <w:vAlign w:val="center"/>
          </w:tcPr>
          <w:p w14:paraId="4E2D7B0F" w14:textId="77777777" w:rsidR="00A013FD" w:rsidRPr="00A013FD" w:rsidRDefault="00A013FD" w:rsidP="00535EEC">
            <w:pPr>
              <w:pStyle w:val="Tablehead"/>
              <w:rPr>
                <w:ins w:id="13235" w:author="Ross Norsworthy" w:date="2020-03-20T00:52:00Z"/>
              </w:rPr>
            </w:pPr>
            <w:ins w:id="13236" w:author="Ross Norsworthy" w:date="2020-03-20T00:52:00Z">
              <w:r w:rsidRPr="00A013FD">
                <w:t>Size (Bytes)</w:t>
              </w:r>
            </w:ins>
          </w:p>
        </w:tc>
        <w:tc>
          <w:tcPr>
            <w:tcW w:w="1552" w:type="pct"/>
            <w:shd w:val="clear" w:color="auto" w:fill="00558C"/>
            <w:noWrap/>
            <w:vAlign w:val="center"/>
          </w:tcPr>
          <w:p w14:paraId="41D6C24B" w14:textId="77777777" w:rsidR="00A013FD" w:rsidRPr="00A013FD" w:rsidRDefault="00A013FD" w:rsidP="00535EEC">
            <w:pPr>
              <w:pStyle w:val="Tablehead"/>
              <w:rPr>
                <w:ins w:id="13237" w:author="Ross Norsworthy" w:date="2020-03-20T00:52:00Z"/>
              </w:rPr>
            </w:pPr>
            <w:ins w:id="13238" w:author="Ross Norsworthy" w:date="2020-03-20T00:52:00Z">
              <w:r w:rsidRPr="00A013FD">
                <w:t>Function</w:t>
              </w:r>
            </w:ins>
          </w:p>
        </w:tc>
        <w:tc>
          <w:tcPr>
            <w:tcW w:w="1878" w:type="pct"/>
            <w:shd w:val="clear" w:color="auto" w:fill="00558C"/>
            <w:noWrap/>
            <w:vAlign w:val="center"/>
          </w:tcPr>
          <w:p w14:paraId="66E89AE6" w14:textId="77777777" w:rsidR="00A013FD" w:rsidRPr="00A013FD" w:rsidRDefault="00A013FD" w:rsidP="00535EEC">
            <w:pPr>
              <w:pStyle w:val="Tablehead"/>
              <w:rPr>
                <w:ins w:id="13239" w:author="Ross Norsworthy" w:date="2020-03-20T00:52:00Z"/>
              </w:rPr>
            </w:pPr>
            <w:ins w:id="13240" w:author="Ross Norsworthy" w:date="2020-03-20T00:52:00Z">
              <w:r w:rsidRPr="00A013FD">
                <w:t>Content</w:t>
              </w:r>
            </w:ins>
          </w:p>
        </w:tc>
      </w:tr>
      <w:tr w:rsidR="00A013FD" w:rsidRPr="00A013FD" w14:paraId="0D1BAB58" w14:textId="77777777" w:rsidTr="00BF604E">
        <w:trPr>
          <w:trHeight w:val="300"/>
          <w:ins w:id="13241" w:author="Ross Norsworthy" w:date="2020-03-20T00:52:00Z"/>
        </w:trPr>
        <w:tc>
          <w:tcPr>
            <w:tcW w:w="405" w:type="pct"/>
            <w:shd w:val="clear" w:color="auto" w:fill="auto"/>
            <w:noWrap/>
            <w:vAlign w:val="bottom"/>
          </w:tcPr>
          <w:p w14:paraId="70FDE4D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42" w:author="Ross Norsworthy" w:date="2020-03-20T00:52:00Z"/>
                <w:sz w:val="20"/>
              </w:rPr>
            </w:pPr>
            <w:ins w:id="13243" w:author="Ross Norsworthy" w:date="2020-03-20T00:52:00Z">
              <w:r w:rsidRPr="00A013FD">
                <w:rPr>
                  <w:sz w:val="20"/>
                </w:rPr>
                <w:t>1</w:t>
              </w:r>
            </w:ins>
          </w:p>
        </w:tc>
        <w:tc>
          <w:tcPr>
            <w:tcW w:w="599" w:type="pct"/>
            <w:shd w:val="clear" w:color="auto" w:fill="auto"/>
            <w:noWrap/>
            <w:vAlign w:val="bottom"/>
          </w:tcPr>
          <w:p w14:paraId="57404B9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44" w:author="Ross Norsworthy" w:date="2020-03-20T00:52:00Z"/>
                <w:sz w:val="20"/>
              </w:rPr>
            </w:pPr>
            <w:ins w:id="13245" w:author="Ross Norsworthy" w:date="2020-03-20T00:52:00Z">
              <w:r w:rsidRPr="00A013FD">
                <w:rPr>
                  <w:sz w:val="20"/>
                </w:rPr>
                <w:t>020</w:t>
              </w:r>
            </w:ins>
          </w:p>
        </w:tc>
        <w:tc>
          <w:tcPr>
            <w:tcW w:w="566" w:type="pct"/>
            <w:shd w:val="clear" w:color="auto" w:fill="auto"/>
            <w:noWrap/>
            <w:vAlign w:val="bottom"/>
          </w:tcPr>
          <w:p w14:paraId="58A0D11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46" w:author="Ross Norsworthy" w:date="2020-03-20T00:52:00Z"/>
                <w:sz w:val="20"/>
              </w:rPr>
            </w:pPr>
            <w:ins w:id="13247" w:author="Ross Norsworthy" w:date="2020-03-20T00:52:00Z">
              <w:r w:rsidRPr="00A013FD">
                <w:rPr>
                  <w:sz w:val="20"/>
                </w:rPr>
                <w:t>1</w:t>
              </w:r>
            </w:ins>
          </w:p>
        </w:tc>
        <w:tc>
          <w:tcPr>
            <w:tcW w:w="1552" w:type="pct"/>
            <w:shd w:val="clear" w:color="auto" w:fill="auto"/>
            <w:noWrap/>
            <w:vAlign w:val="bottom"/>
          </w:tcPr>
          <w:p w14:paraId="2C818AF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48" w:author="Ross Norsworthy" w:date="2020-03-20T00:52:00Z"/>
                <w:sz w:val="20"/>
              </w:rPr>
            </w:pPr>
            <w:ins w:id="13249" w:author="Ross Norsworthy" w:date="2020-03-20T00:52:00Z">
              <w:r w:rsidRPr="00A013FD">
                <w:rPr>
                  <w:sz w:val="20"/>
                </w:rPr>
                <w:t>Type</w:t>
              </w:r>
            </w:ins>
          </w:p>
        </w:tc>
        <w:tc>
          <w:tcPr>
            <w:tcW w:w="1878" w:type="pct"/>
            <w:shd w:val="clear" w:color="auto" w:fill="auto"/>
            <w:noWrap/>
            <w:vAlign w:val="bottom"/>
          </w:tcPr>
          <w:p w14:paraId="00BDD18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50" w:author="Ross Norsworthy" w:date="2020-03-20T00:52:00Z"/>
                <w:sz w:val="20"/>
              </w:rPr>
            </w:pPr>
          </w:p>
        </w:tc>
      </w:tr>
      <w:tr w:rsidR="00A013FD" w:rsidRPr="00A013FD" w14:paraId="33F93029" w14:textId="77777777" w:rsidTr="00BF604E">
        <w:trPr>
          <w:trHeight w:val="300"/>
          <w:ins w:id="13251" w:author="Ross Norsworthy" w:date="2020-03-20T00:52:00Z"/>
        </w:trPr>
        <w:tc>
          <w:tcPr>
            <w:tcW w:w="405" w:type="pct"/>
            <w:shd w:val="clear" w:color="auto" w:fill="auto"/>
            <w:noWrap/>
            <w:vAlign w:val="bottom"/>
          </w:tcPr>
          <w:p w14:paraId="7989022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52" w:author="Ross Norsworthy" w:date="2020-03-20T00:52:00Z"/>
                <w:sz w:val="20"/>
              </w:rPr>
            </w:pPr>
            <w:ins w:id="13253" w:author="Ross Norsworthy" w:date="2020-03-20T00:52:00Z">
              <w:r w:rsidRPr="00A013FD">
                <w:rPr>
                  <w:sz w:val="20"/>
                </w:rPr>
                <w:t>2</w:t>
              </w:r>
            </w:ins>
          </w:p>
        </w:tc>
        <w:tc>
          <w:tcPr>
            <w:tcW w:w="599" w:type="pct"/>
            <w:shd w:val="clear" w:color="auto" w:fill="auto"/>
            <w:noWrap/>
          </w:tcPr>
          <w:p w14:paraId="18242D1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54" w:author="Ross Norsworthy" w:date="2020-03-20T00:52:00Z"/>
                <w:sz w:val="20"/>
              </w:rPr>
            </w:pPr>
            <w:ins w:id="13255" w:author="Ross Norsworthy" w:date="2020-03-20T00:52:00Z">
              <w:r w:rsidRPr="00A013FD">
                <w:rPr>
                  <w:sz w:val="20"/>
                </w:rPr>
                <w:t>0 to 2</w:t>
              </w:r>
              <w:r w:rsidRPr="00A013FD">
                <w:rPr>
                  <w:sz w:val="20"/>
                  <w:vertAlign w:val="superscript"/>
                </w:rPr>
                <w:t>16</w:t>
              </w:r>
              <w:r w:rsidRPr="00A013FD">
                <w:rPr>
                  <w:sz w:val="20"/>
                </w:rPr>
                <w:t>-1</w:t>
              </w:r>
            </w:ins>
          </w:p>
        </w:tc>
        <w:tc>
          <w:tcPr>
            <w:tcW w:w="566" w:type="pct"/>
            <w:shd w:val="clear" w:color="auto" w:fill="auto"/>
            <w:noWrap/>
            <w:vAlign w:val="bottom"/>
          </w:tcPr>
          <w:p w14:paraId="3EE3370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56" w:author="Ross Norsworthy" w:date="2020-03-20T00:52:00Z"/>
                <w:sz w:val="20"/>
              </w:rPr>
            </w:pPr>
            <w:ins w:id="13257" w:author="Ross Norsworthy" w:date="2020-03-20T00:52:00Z">
              <w:r w:rsidRPr="00A013FD">
                <w:rPr>
                  <w:sz w:val="20"/>
                </w:rPr>
                <w:t>2</w:t>
              </w:r>
            </w:ins>
          </w:p>
        </w:tc>
        <w:tc>
          <w:tcPr>
            <w:tcW w:w="1552" w:type="pct"/>
            <w:shd w:val="clear" w:color="auto" w:fill="auto"/>
            <w:noWrap/>
            <w:vAlign w:val="bottom"/>
          </w:tcPr>
          <w:p w14:paraId="2DC2052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58" w:author="Ross Norsworthy" w:date="2020-03-20T00:52:00Z"/>
                <w:sz w:val="20"/>
              </w:rPr>
            </w:pPr>
            <w:ins w:id="13259" w:author="Ross Norsworthy" w:date="2020-03-20T00:52:00Z">
              <w:r w:rsidRPr="00A013FD">
                <w:rPr>
                  <w:sz w:val="20"/>
                </w:rPr>
                <w:t>Length</w:t>
              </w:r>
            </w:ins>
          </w:p>
        </w:tc>
        <w:tc>
          <w:tcPr>
            <w:tcW w:w="1878" w:type="pct"/>
            <w:shd w:val="clear" w:color="auto" w:fill="auto"/>
            <w:noWrap/>
            <w:vAlign w:val="bottom"/>
          </w:tcPr>
          <w:p w14:paraId="074D1A5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60" w:author="Ross Norsworthy" w:date="2020-03-20T00:52:00Z"/>
                <w:sz w:val="20"/>
              </w:rPr>
            </w:pPr>
            <w:ins w:id="13261" w:author="Ross Norsworthy" w:date="2020-03-20T00:52:00Z">
              <w:r w:rsidRPr="00A013FD">
                <w:rPr>
                  <w:sz w:val="20"/>
                </w:rPr>
                <w:t>Total size in bytes, variable</w:t>
              </w:r>
            </w:ins>
          </w:p>
        </w:tc>
      </w:tr>
      <w:tr w:rsidR="00A013FD" w:rsidRPr="00A013FD" w14:paraId="2A55033E" w14:textId="77777777" w:rsidTr="00BF604E">
        <w:trPr>
          <w:trHeight w:val="300"/>
          <w:ins w:id="13262" w:author="Ross Norsworthy" w:date="2020-03-20T00:52:00Z"/>
        </w:trPr>
        <w:tc>
          <w:tcPr>
            <w:tcW w:w="405" w:type="pct"/>
            <w:shd w:val="clear" w:color="auto" w:fill="auto"/>
            <w:noWrap/>
          </w:tcPr>
          <w:p w14:paraId="79B96E9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63" w:author="Ross Norsworthy" w:date="2020-03-20T00:52:00Z"/>
                <w:sz w:val="20"/>
              </w:rPr>
            </w:pPr>
            <w:ins w:id="13264" w:author="Ross Norsworthy" w:date="2020-03-20T00:52:00Z">
              <w:r w:rsidRPr="00A013FD">
                <w:rPr>
                  <w:sz w:val="20"/>
                  <w:szCs w:val="18"/>
                </w:rPr>
                <w:t>3</w:t>
              </w:r>
            </w:ins>
          </w:p>
        </w:tc>
        <w:tc>
          <w:tcPr>
            <w:tcW w:w="599" w:type="pct"/>
            <w:shd w:val="clear" w:color="auto" w:fill="auto"/>
            <w:noWrap/>
          </w:tcPr>
          <w:p w14:paraId="59D4343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65" w:author="Ross Norsworthy" w:date="2020-03-20T00:52:00Z"/>
                <w:sz w:val="20"/>
              </w:rPr>
            </w:pPr>
            <w:ins w:id="13266" w:author="Ross Norsworthy" w:date="2020-03-20T00:52:00Z">
              <w:r w:rsidRPr="00A013FD">
                <w:rPr>
                  <w:sz w:val="20"/>
                  <w:szCs w:val="18"/>
                </w:rPr>
                <w:t>0 to 2</w:t>
              </w:r>
              <w:r w:rsidRPr="00A013FD">
                <w:rPr>
                  <w:sz w:val="20"/>
                  <w:szCs w:val="18"/>
                  <w:vertAlign w:val="superscript"/>
                </w:rPr>
                <w:t>32</w:t>
              </w:r>
              <w:r w:rsidRPr="00A013FD">
                <w:rPr>
                  <w:sz w:val="20"/>
                  <w:szCs w:val="18"/>
                </w:rPr>
                <w:t>-1</w:t>
              </w:r>
            </w:ins>
          </w:p>
        </w:tc>
        <w:tc>
          <w:tcPr>
            <w:tcW w:w="566" w:type="pct"/>
            <w:shd w:val="clear" w:color="auto" w:fill="auto"/>
            <w:noWrap/>
          </w:tcPr>
          <w:p w14:paraId="3CE476B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67" w:author="Ross Norsworthy" w:date="2020-03-20T00:52:00Z"/>
                <w:sz w:val="20"/>
              </w:rPr>
            </w:pPr>
            <w:ins w:id="13268" w:author="Ross Norsworthy" w:date="2020-03-20T00:52:00Z">
              <w:r w:rsidRPr="00A013FD">
                <w:rPr>
                  <w:sz w:val="20"/>
                  <w:szCs w:val="18"/>
                </w:rPr>
                <w:t>4</w:t>
              </w:r>
            </w:ins>
          </w:p>
        </w:tc>
        <w:tc>
          <w:tcPr>
            <w:tcW w:w="1552" w:type="pct"/>
            <w:shd w:val="clear" w:color="auto" w:fill="auto"/>
            <w:noWrap/>
          </w:tcPr>
          <w:p w14:paraId="23AAA4D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69" w:author="Ross Norsworthy" w:date="2020-03-20T00:52:00Z"/>
                <w:sz w:val="20"/>
              </w:rPr>
            </w:pPr>
            <w:ins w:id="13270" w:author="Ross Norsworthy" w:date="2020-03-20T00:52:00Z">
              <w:r w:rsidRPr="00A013FD">
                <w:rPr>
                  <w:sz w:val="20"/>
                  <w:szCs w:val="18"/>
                </w:rPr>
                <w:t>Source ID</w:t>
              </w:r>
            </w:ins>
          </w:p>
        </w:tc>
        <w:tc>
          <w:tcPr>
            <w:tcW w:w="1878" w:type="pct"/>
            <w:shd w:val="clear" w:color="auto" w:fill="auto"/>
            <w:noWrap/>
          </w:tcPr>
          <w:p w14:paraId="6483AB71" w14:textId="61189CB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71" w:author="Ross Norsworthy" w:date="2020-03-20T00:52:00Z"/>
                <w:sz w:val="20"/>
              </w:rPr>
            </w:pPr>
            <w:ins w:id="13272" w:author="Ross Norsworthy" w:date="2020-03-20T00:52:00Z">
              <w:r w:rsidRPr="00A013FD">
                <w:rPr>
                  <w:sz w:val="20"/>
                </w:rPr>
                <w:t xml:space="preserve">The Unique Identifier of the transmitting station, as described in </w:t>
              </w:r>
              <w:del w:id="13273" w:author="USA Editor 2021" w:date="2020-12-11T15:23:00Z">
                <w:r w:rsidRPr="001453FA" w:rsidDel="001453FA">
                  <w:rPr>
                    <w:sz w:val="20"/>
                    <w:highlight w:val="green"/>
                    <w:rPrChange w:id="13274" w:author="USA Editor 2021" w:date="2020-12-11T15:24:00Z">
                      <w:rPr>
                        <w:sz w:val="20"/>
                      </w:rPr>
                    </w:rPrChange>
                  </w:rPr>
                  <w:delText>sectio</w:delText>
                </w:r>
                <w:r w:rsidRPr="00E7728F" w:rsidDel="001453FA">
                  <w:rPr>
                    <w:sz w:val="20"/>
                    <w:highlight w:val="green"/>
                    <w:rPrChange w:id="13275" w:author="USA Editor 2021" w:date="2021-01-05T13:46:00Z">
                      <w:rPr>
                        <w:sz w:val="20"/>
                      </w:rPr>
                    </w:rPrChange>
                  </w:rPr>
                  <w:delText>n</w:delText>
                </w:r>
              </w:del>
            </w:ins>
            <w:ins w:id="13276" w:author="USA Editor 2021" w:date="2020-12-11T15:23:00Z">
              <w:r w:rsidR="001453FA" w:rsidRPr="00E7728F">
                <w:rPr>
                  <w:highlight w:val="green"/>
                  <w:lang w:val="en-US"/>
                  <w:rPrChange w:id="13277" w:author="USA Editor 2021" w:date="2021-01-05T13:46:00Z">
                    <w:rPr>
                      <w:lang w:val="en-US"/>
                    </w:rPr>
                  </w:rPrChange>
                </w:rPr>
                <w:t>§</w:t>
              </w:r>
            </w:ins>
            <w:ins w:id="13278" w:author="Ross Norsworthy" w:date="2020-03-20T00:52:00Z">
              <w:r w:rsidRPr="00E7728F">
                <w:rPr>
                  <w:sz w:val="20"/>
                  <w:highlight w:val="green"/>
                  <w:rPrChange w:id="13279" w:author="USA Editor 2021" w:date="2021-01-05T13:46:00Z">
                    <w:rPr>
                      <w:sz w:val="20"/>
                    </w:rPr>
                  </w:rPrChange>
                </w:rPr>
                <w:t xml:space="preserve"> </w:t>
              </w:r>
            </w:ins>
            <w:ins w:id="13280" w:author="Johnny Schultz" w:date="2020-04-17T12:24:00Z">
              <w:del w:id="13281" w:author="USA Editor 2021" w:date="2021-01-05T13:46:00Z">
                <w:r w:rsidRPr="00E7728F" w:rsidDel="00E7728F">
                  <w:rPr>
                    <w:sz w:val="20"/>
                    <w:highlight w:val="green"/>
                    <w:rPrChange w:id="13282" w:author="USA Editor 2021" w:date="2021-01-05T13:46:00Z">
                      <w:rPr>
                        <w:sz w:val="20"/>
                      </w:rPr>
                    </w:rPrChange>
                  </w:rPr>
                  <w:delText>3</w:delText>
                </w:r>
              </w:del>
            </w:ins>
            <w:ins w:id="13283" w:author="USA Editor 2021" w:date="2021-01-05T13:46:00Z">
              <w:r w:rsidR="00E7728F" w:rsidRPr="00E7728F">
                <w:rPr>
                  <w:sz w:val="20"/>
                  <w:highlight w:val="green"/>
                  <w:rPrChange w:id="13284" w:author="USA Editor 2021" w:date="2021-01-05T13:46:00Z">
                    <w:rPr>
                      <w:sz w:val="20"/>
                    </w:rPr>
                  </w:rPrChange>
                </w:rPr>
                <w:t>2</w:t>
              </w:r>
            </w:ins>
            <w:ins w:id="13285" w:author="Johnny Schultz" w:date="2020-04-17T12:24:00Z">
              <w:r w:rsidRPr="00E7728F">
                <w:rPr>
                  <w:sz w:val="20"/>
                  <w:highlight w:val="green"/>
                  <w:rPrChange w:id="13286" w:author="USA Editor 2021" w:date="2021-01-05T13:46:00Z">
                    <w:rPr>
                      <w:sz w:val="20"/>
                    </w:rPr>
                  </w:rPrChange>
                </w:rPr>
                <w:t>.4</w:t>
              </w:r>
            </w:ins>
            <w:ins w:id="13287" w:author="Ross Norsworthy" w:date="2020-03-20T00:52:00Z">
              <w:del w:id="13288" w:author="Johnny Schultz" w:date="2020-04-17T12:24:00Z">
                <w:r w:rsidRPr="00E7728F">
                  <w:rPr>
                    <w:sz w:val="20"/>
                    <w:highlight w:val="green"/>
                    <w:rPrChange w:id="13289" w:author="USA Editor 2021" w:date="2021-01-05T13:46:00Z">
                      <w:rPr>
                        <w:sz w:val="20"/>
                      </w:rPr>
                    </w:rPrChange>
                  </w:rPr>
                  <w:delText>1</w:delText>
                </w:r>
              </w:del>
            </w:ins>
            <w:ins w:id="13290" w:author="USA Editor 2021" w:date="2021-01-05T13:46:00Z">
              <w:r w:rsidR="00E7728F" w:rsidRPr="00E7728F">
                <w:rPr>
                  <w:sz w:val="20"/>
                  <w:highlight w:val="green"/>
                  <w:rPrChange w:id="13291" w:author="USA Editor 2021" w:date="2021-01-05T13:46:00Z">
                    <w:rPr>
                      <w:sz w:val="20"/>
                    </w:rPr>
                  </w:rPrChange>
                </w:rPr>
                <w:t>, Annex 1.</w:t>
              </w:r>
            </w:ins>
          </w:p>
        </w:tc>
      </w:tr>
      <w:tr w:rsidR="00A013FD" w:rsidRPr="00A013FD" w14:paraId="5ED74FC7" w14:textId="77777777" w:rsidTr="00BF604E">
        <w:trPr>
          <w:trHeight w:val="300"/>
          <w:ins w:id="13292" w:author="Ross Norsworthy" w:date="2020-03-20T00:52:00Z"/>
        </w:trPr>
        <w:tc>
          <w:tcPr>
            <w:tcW w:w="405" w:type="pct"/>
            <w:shd w:val="clear" w:color="auto" w:fill="auto"/>
            <w:noWrap/>
          </w:tcPr>
          <w:p w14:paraId="1A6A184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93" w:author="Ross Norsworthy" w:date="2020-03-20T00:52:00Z"/>
                <w:sz w:val="20"/>
                <w:szCs w:val="18"/>
              </w:rPr>
            </w:pPr>
            <w:ins w:id="13294" w:author="Ross Norsworthy" w:date="2020-03-20T00:52:00Z">
              <w:r w:rsidRPr="00A013FD">
                <w:rPr>
                  <w:sz w:val="20"/>
                  <w:szCs w:val="18"/>
                </w:rPr>
                <w:t>4</w:t>
              </w:r>
            </w:ins>
          </w:p>
        </w:tc>
        <w:tc>
          <w:tcPr>
            <w:tcW w:w="599" w:type="pct"/>
            <w:shd w:val="clear" w:color="auto" w:fill="auto"/>
            <w:noWrap/>
          </w:tcPr>
          <w:p w14:paraId="7332ECF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95" w:author="Ross Norsworthy" w:date="2020-03-20T00:52:00Z"/>
                <w:sz w:val="20"/>
                <w:szCs w:val="18"/>
              </w:rPr>
            </w:pPr>
            <w:ins w:id="13296" w:author="Ross Norsworthy" w:date="2020-03-20T00:52:00Z">
              <w:r w:rsidRPr="00A013FD">
                <w:rPr>
                  <w:sz w:val="20"/>
                  <w:szCs w:val="18"/>
                </w:rPr>
                <w:t>0 to 255</w:t>
              </w:r>
            </w:ins>
          </w:p>
        </w:tc>
        <w:tc>
          <w:tcPr>
            <w:tcW w:w="566" w:type="pct"/>
            <w:shd w:val="clear" w:color="auto" w:fill="auto"/>
            <w:noWrap/>
          </w:tcPr>
          <w:p w14:paraId="03BA3D1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97" w:author="Ross Norsworthy" w:date="2020-03-20T00:52:00Z"/>
                <w:sz w:val="20"/>
                <w:szCs w:val="18"/>
              </w:rPr>
            </w:pPr>
            <w:ins w:id="13298" w:author="Ross Norsworthy" w:date="2020-03-20T00:52:00Z">
              <w:r w:rsidRPr="00A013FD">
                <w:rPr>
                  <w:sz w:val="20"/>
                  <w:szCs w:val="18"/>
                </w:rPr>
                <w:t>1</w:t>
              </w:r>
            </w:ins>
          </w:p>
        </w:tc>
        <w:tc>
          <w:tcPr>
            <w:tcW w:w="1552" w:type="pct"/>
            <w:shd w:val="clear" w:color="auto" w:fill="auto"/>
            <w:noWrap/>
          </w:tcPr>
          <w:p w14:paraId="1AC56D9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299" w:author="Ross Norsworthy" w:date="2020-03-20T00:52:00Z"/>
                <w:sz w:val="20"/>
                <w:szCs w:val="18"/>
              </w:rPr>
            </w:pPr>
            <w:ins w:id="13300" w:author="Ross Norsworthy" w:date="2020-03-20T00:52:00Z">
              <w:r w:rsidRPr="00A013FD">
                <w:rPr>
                  <w:sz w:val="20"/>
                </w:rPr>
                <w:t>Control station ID</w:t>
              </w:r>
            </w:ins>
          </w:p>
        </w:tc>
        <w:tc>
          <w:tcPr>
            <w:tcW w:w="1878" w:type="pct"/>
            <w:shd w:val="clear" w:color="auto" w:fill="auto"/>
            <w:noWrap/>
          </w:tcPr>
          <w:p w14:paraId="230A57C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01" w:author="Ross Norsworthy" w:date="2020-03-20T00:52:00Z"/>
                <w:sz w:val="20"/>
                <w:szCs w:val="18"/>
              </w:rPr>
            </w:pPr>
          </w:p>
        </w:tc>
      </w:tr>
      <w:tr w:rsidR="00A013FD" w:rsidRPr="00A013FD" w14:paraId="60BD4D98" w14:textId="77777777" w:rsidTr="00BF604E">
        <w:trPr>
          <w:trHeight w:val="300"/>
          <w:ins w:id="13302" w:author="Ross Norsworthy" w:date="2020-03-20T00:52:00Z"/>
        </w:trPr>
        <w:tc>
          <w:tcPr>
            <w:tcW w:w="405" w:type="pct"/>
            <w:shd w:val="clear" w:color="auto" w:fill="auto"/>
            <w:noWrap/>
          </w:tcPr>
          <w:p w14:paraId="051C6C4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03" w:author="Ross Norsworthy" w:date="2020-03-20T00:52:00Z"/>
                <w:sz w:val="20"/>
                <w:szCs w:val="18"/>
              </w:rPr>
            </w:pPr>
            <w:ins w:id="13304" w:author="Ross Norsworthy" w:date="2020-03-20T00:52:00Z">
              <w:r w:rsidRPr="00A013FD">
                <w:rPr>
                  <w:sz w:val="20"/>
                  <w:szCs w:val="18"/>
                </w:rPr>
                <w:t>5</w:t>
              </w:r>
            </w:ins>
          </w:p>
        </w:tc>
        <w:tc>
          <w:tcPr>
            <w:tcW w:w="599" w:type="pct"/>
            <w:shd w:val="clear" w:color="auto" w:fill="auto"/>
            <w:noWrap/>
          </w:tcPr>
          <w:p w14:paraId="2E71766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05" w:author="Ross Norsworthy" w:date="2020-03-20T00:52:00Z"/>
                <w:sz w:val="20"/>
                <w:szCs w:val="18"/>
              </w:rPr>
            </w:pPr>
            <w:ins w:id="13306" w:author="Ross Norsworthy" w:date="2020-03-20T00:52:00Z">
              <w:r w:rsidRPr="00A013FD">
                <w:rPr>
                  <w:sz w:val="20"/>
                </w:rPr>
                <w:t>0 to 2</w:t>
              </w:r>
              <w:r w:rsidRPr="00A013FD">
                <w:rPr>
                  <w:sz w:val="20"/>
                  <w:vertAlign w:val="superscript"/>
                </w:rPr>
                <w:t>16</w:t>
              </w:r>
              <w:r w:rsidRPr="00A013FD">
                <w:rPr>
                  <w:sz w:val="20"/>
                </w:rPr>
                <w:t>-1</w:t>
              </w:r>
            </w:ins>
          </w:p>
        </w:tc>
        <w:tc>
          <w:tcPr>
            <w:tcW w:w="566" w:type="pct"/>
            <w:shd w:val="clear" w:color="auto" w:fill="auto"/>
            <w:noWrap/>
          </w:tcPr>
          <w:p w14:paraId="51D7BB6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07" w:author="Ross Norsworthy" w:date="2020-03-20T00:52:00Z"/>
                <w:sz w:val="20"/>
                <w:szCs w:val="18"/>
              </w:rPr>
            </w:pPr>
            <w:ins w:id="13308" w:author="Ross Norsworthy" w:date="2020-03-20T00:52:00Z">
              <w:r w:rsidRPr="00A013FD">
                <w:rPr>
                  <w:sz w:val="20"/>
                  <w:szCs w:val="18"/>
                </w:rPr>
                <w:t>2</w:t>
              </w:r>
            </w:ins>
          </w:p>
        </w:tc>
        <w:tc>
          <w:tcPr>
            <w:tcW w:w="1552" w:type="pct"/>
            <w:shd w:val="clear" w:color="auto" w:fill="auto"/>
            <w:noWrap/>
          </w:tcPr>
          <w:p w14:paraId="5C3E7AB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09" w:author="Ross Norsworthy" w:date="2020-03-20T00:52:00Z"/>
                <w:sz w:val="20"/>
                <w:szCs w:val="18"/>
              </w:rPr>
            </w:pPr>
            <w:ins w:id="13310" w:author="Ross Norsworthy" w:date="2020-03-20T00:52:00Z">
              <w:r w:rsidRPr="00A013FD">
                <w:rPr>
                  <w:sz w:val="20"/>
                </w:rPr>
                <w:t>Bulletin Board version</w:t>
              </w:r>
            </w:ins>
          </w:p>
        </w:tc>
        <w:tc>
          <w:tcPr>
            <w:tcW w:w="1878" w:type="pct"/>
            <w:shd w:val="clear" w:color="auto" w:fill="auto"/>
            <w:noWrap/>
          </w:tcPr>
          <w:p w14:paraId="63F7E10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11" w:author="Ross Norsworthy" w:date="2020-03-20T00:52:00Z"/>
                <w:sz w:val="20"/>
              </w:rPr>
            </w:pPr>
            <w:ins w:id="13312" w:author="Ross Norsworthy" w:date="2020-03-20T00:52:00Z">
              <w:r w:rsidRPr="00A013FD">
                <w:rPr>
                  <w:sz w:val="20"/>
                </w:rPr>
                <w:t>Version number of this Bulletin Board</w:t>
              </w:r>
            </w:ins>
          </w:p>
          <w:p w14:paraId="3780BC1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13" w:author="Ross Norsworthy" w:date="2020-03-20T00:52:00Z"/>
                <w:sz w:val="20"/>
                <w:szCs w:val="18"/>
              </w:rPr>
            </w:pPr>
            <w:ins w:id="13314" w:author="Ross Norsworthy" w:date="2020-03-20T00:52:00Z">
              <w:r w:rsidRPr="00A013FD">
                <w:rPr>
                  <w:sz w:val="20"/>
                </w:rPr>
                <w:t>All valid versions are stored in the ship terminal (includes Configuration Message)</w:t>
              </w:r>
            </w:ins>
          </w:p>
        </w:tc>
      </w:tr>
      <w:tr w:rsidR="00A013FD" w:rsidRPr="00A013FD" w14:paraId="2D6424F6" w14:textId="77777777" w:rsidTr="00BF604E">
        <w:trPr>
          <w:trHeight w:val="300"/>
          <w:ins w:id="13315" w:author="Ross Norsworthy" w:date="2020-03-20T00:52:00Z"/>
        </w:trPr>
        <w:tc>
          <w:tcPr>
            <w:tcW w:w="405" w:type="pct"/>
            <w:shd w:val="clear" w:color="auto" w:fill="auto"/>
            <w:noWrap/>
          </w:tcPr>
          <w:p w14:paraId="5956AEB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16" w:author="Ross Norsworthy" w:date="2020-03-20T00:52:00Z"/>
                <w:sz w:val="20"/>
                <w:szCs w:val="18"/>
              </w:rPr>
            </w:pPr>
            <w:ins w:id="13317" w:author="Ross Norsworthy" w:date="2020-03-20T00:52:00Z">
              <w:r w:rsidRPr="00A013FD">
                <w:rPr>
                  <w:sz w:val="20"/>
                  <w:szCs w:val="18"/>
                </w:rPr>
                <w:t>6</w:t>
              </w:r>
            </w:ins>
          </w:p>
        </w:tc>
        <w:tc>
          <w:tcPr>
            <w:tcW w:w="599" w:type="pct"/>
            <w:shd w:val="clear" w:color="auto" w:fill="auto"/>
            <w:noWrap/>
          </w:tcPr>
          <w:p w14:paraId="6D7A5F6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18" w:author="Ross Norsworthy" w:date="2020-03-20T00:52:00Z"/>
                <w:sz w:val="20"/>
              </w:rPr>
            </w:pPr>
            <w:ins w:id="13319" w:author="Ross Norsworthy" w:date="2020-03-20T00:52:00Z">
              <w:r w:rsidRPr="00A013FD">
                <w:rPr>
                  <w:sz w:val="20"/>
                  <w:szCs w:val="18"/>
                </w:rPr>
                <w:t>0 to 255</w:t>
              </w:r>
            </w:ins>
          </w:p>
        </w:tc>
        <w:tc>
          <w:tcPr>
            <w:tcW w:w="566" w:type="pct"/>
            <w:shd w:val="clear" w:color="auto" w:fill="auto"/>
            <w:noWrap/>
          </w:tcPr>
          <w:p w14:paraId="0AABBF7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20" w:author="Ross Norsworthy" w:date="2020-03-20T00:52:00Z"/>
                <w:sz w:val="20"/>
                <w:szCs w:val="18"/>
              </w:rPr>
            </w:pPr>
            <w:ins w:id="13321" w:author="Ross Norsworthy" w:date="2020-03-20T00:52:00Z">
              <w:r w:rsidRPr="00A013FD">
                <w:rPr>
                  <w:sz w:val="20"/>
                  <w:szCs w:val="18"/>
                </w:rPr>
                <w:t>1</w:t>
              </w:r>
            </w:ins>
          </w:p>
        </w:tc>
        <w:tc>
          <w:tcPr>
            <w:tcW w:w="1552" w:type="pct"/>
            <w:shd w:val="clear" w:color="auto" w:fill="auto"/>
            <w:noWrap/>
          </w:tcPr>
          <w:p w14:paraId="79DD6DE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22" w:author="Ross Norsworthy" w:date="2020-03-20T00:52:00Z"/>
                <w:sz w:val="20"/>
              </w:rPr>
            </w:pPr>
            <w:ins w:id="13323" w:author="Ross Norsworthy" w:date="2020-03-20T00:52:00Z">
              <w:r w:rsidRPr="00A013FD">
                <w:rPr>
                  <w:sz w:val="20"/>
                </w:rPr>
                <w:t>Number of fragments</w:t>
              </w:r>
            </w:ins>
          </w:p>
        </w:tc>
        <w:tc>
          <w:tcPr>
            <w:tcW w:w="1878" w:type="pct"/>
            <w:shd w:val="clear" w:color="auto" w:fill="auto"/>
            <w:noWrap/>
          </w:tcPr>
          <w:p w14:paraId="3ECF2FA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24" w:author="Ross Norsworthy" w:date="2020-03-20T00:52:00Z"/>
                <w:sz w:val="20"/>
              </w:rPr>
            </w:pPr>
            <w:ins w:id="13325" w:author="Ross Norsworthy" w:date="2020-03-20T00:52:00Z">
              <w:r w:rsidRPr="00A013FD">
                <w:rPr>
                  <w:sz w:val="20"/>
                </w:rPr>
                <w:t>Must be a value from 1 to 6 (TBC)</w:t>
              </w:r>
            </w:ins>
          </w:p>
        </w:tc>
      </w:tr>
      <w:tr w:rsidR="00A013FD" w:rsidRPr="00A013FD" w14:paraId="3FC52616" w14:textId="77777777" w:rsidTr="00BF604E">
        <w:trPr>
          <w:trHeight w:val="300"/>
          <w:ins w:id="13326" w:author="Ross Norsworthy" w:date="2020-03-20T00:52:00Z"/>
        </w:trPr>
        <w:tc>
          <w:tcPr>
            <w:tcW w:w="405" w:type="pct"/>
            <w:shd w:val="clear" w:color="auto" w:fill="auto"/>
            <w:noWrap/>
          </w:tcPr>
          <w:p w14:paraId="75EABE8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27" w:author="Ross Norsworthy" w:date="2020-03-20T00:52:00Z"/>
                <w:sz w:val="20"/>
                <w:szCs w:val="18"/>
              </w:rPr>
            </w:pPr>
            <w:ins w:id="13328" w:author="Ross Norsworthy" w:date="2020-03-20T00:52:00Z">
              <w:r w:rsidRPr="00A013FD">
                <w:rPr>
                  <w:sz w:val="20"/>
                  <w:szCs w:val="18"/>
                </w:rPr>
                <w:t>7</w:t>
              </w:r>
            </w:ins>
          </w:p>
        </w:tc>
        <w:tc>
          <w:tcPr>
            <w:tcW w:w="599" w:type="pct"/>
            <w:shd w:val="clear" w:color="auto" w:fill="auto"/>
            <w:noWrap/>
          </w:tcPr>
          <w:p w14:paraId="499CB7C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29" w:author="Ross Norsworthy" w:date="2020-03-20T00:52:00Z"/>
                <w:sz w:val="20"/>
                <w:szCs w:val="18"/>
              </w:rPr>
            </w:pPr>
          </w:p>
        </w:tc>
        <w:tc>
          <w:tcPr>
            <w:tcW w:w="566" w:type="pct"/>
            <w:shd w:val="clear" w:color="auto" w:fill="auto"/>
            <w:noWrap/>
          </w:tcPr>
          <w:p w14:paraId="1C43530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30" w:author="Ross Norsworthy" w:date="2020-03-20T00:52:00Z"/>
                <w:sz w:val="20"/>
                <w:szCs w:val="18"/>
              </w:rPr>
            </w:pPr>
            <w:ins w:id="13331" w:author="Ross Norsworthy" w:date="2020-03-20T00:52:00Z">
              <w:r w:rsidRPr="00A013FD">
                <w:rPr>
                  <w:sz w:val="20"/>
                  <w:szCs w:val="18"/>
                </w:rPr>
                <w:t>Variable</w:t>
              </w:r>
            </w:ins>
          </w:p>
        </w:tc>
        <w:tc>
          <w:tcPr>
            <w:tcW w:w="1552" w:type="pct"/>
            <w:shd w:val="clear" w:color="auto" w:fill="auto"/>
            <w:noWrap/>
          </w:tcPr>
          <w:p w14:paraId="5DD5893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32" w:author="Ross Norsworthy" w:date="2020-03-20T00:52:00Z"/>
                <w:sz w:val="20"/>
              </w:rPr>
            </w:pPr>
            <w:ins w:id="13333" w:author="Ross Norsworthy" w:date="2020-03-20T00:52:00Z">
              <w:r w:rsidRPr="00A013FD">
                <w:rPr>
                  <w:sz w:val="20"/>
                </w:rPr>
                <w:t>Bulletin Board Payload</w:t>
              </w:r>
            </w:ins>
          </w:p>
        </w:tc>
        <w:tc>
          <w:tcPr>
            <w:tcW w:w="1878" w:type="pct"/>
            <w:shd w:val="clear" w:color="auto" w:fill="auto"/>
            <w:noWrap/>
          </w:tcPr>
          <w:p w14:paraId="63FEC47F" w14:textId="1173928F"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34" w:author="Ross Norsworthy" w:date="2020-03-20T00:52:00Z"/>
                <w:sz w:val="20"/>
              </w:rPr>
            </w:pPr>
            <w:ins w:id="13335" w:author="Ross Norsworthy" w:date="2020-03-20T00:52:00Z">
              <w:r w:rsidRPr="00A013FD">
                <w:rPr>
                  <w:sz w:val="20"/>
                </w:rPr>
                <w:t xml:space="preserve">See Bulletin Board Payload Definition Table </w:t>
              </w:r>
            </w:ins>
            <w:ins w:id="13336" w:author="USA Editor 2021" w:date="2021-01-07T11:42:00Z">
              <w:r w:rsidR="005F28B1" w:rsidRPr="005F28B1">
                <w:rPr>
                  <w:sz w:val="20"/>
                  <w:highlight w:val="green"/>
                </w:rPr>
                <w:t>41</w:t>
              </w:r>
            </w:ins>
            <w:ins w:id="13337" w:author="Ross Norsworthy" w:date="2020-03-20T00:52:00Z">
              <w:del w:id="13338" w:author="USA Editor 2021" w:date="2021-01-07T11:42:00Z">
                <w:r w:rsidRPr="005F28B1" w:rsidDel="005F28B1">
                  <w:rPr>
                    <w:sz w:val="20"/>
                    <w:highlight w:val="green"/>
                  </w:rPr>
                  <w:delText>42</w:delText>
                </w:r>
              </w:del>
            </w:ins>
          </w:p>
        </w:tc>
      </w:tr>
    </w:tbl>
    <w:p w14:paraId="0952EDB1" w14:textId="77777777" w:rsidR="00A013FD" w:rsidRPr="00A013FD" w:rsidRDefault="00A013FD" w:rsidP="00543DDE">
      <w:pPr>
        <w:pStyle w:val="Tablefin"/>
        <w:rPr>
          <w:ins w:id="13339" w:author="Ross Norsworthy" w:date="2020-03-20T00:52:00Z"/>
          <w:lang w:eastAsia="en-GB"/>
        </w:rPr>
      </w:pPr>
    </w:p>
    <w:p w14:paraId="4D754EA8" w14:textId="77777777" w:rsidR="003D1D9B" w:rsidRDefault="003D1D9B">
      <w:pPr>
        <w:tabs>
          <w:tab w:val="clear" w:pos="1134"/>
          <w:tab w:val="clear" w:pos="1871"/>
          <w:tab w:val="clear" w:pos="2268"/>
        </w:tabs>
        <w:overflowPunct/>
        <w:autoSpaceDE/>
        <w:autoSpaceDN/>
        <w:adjustRightInd/>
        <w:spacing w:before="0"/>
        <w:textAlignment w:val="auto"/>
        <w:rPr>
          <w:caps/>
          <w:sz w:val="20"/>
          <w:lang w:val="en-US"/>
        </w:rPr>
      </w:pPr>
      <w:bookmarkStart w:id="13340" w:name="_Toc35546140"/>
      <w:r>
        <w:rPr>
          <w:lang w:val="en-US"/>
        </w:rPr>
        <w:br w:type="page"/>
      </w:r>
    </w:p>
    <w:p w14:paraId="28575514" w14:textId="731AF0AC" w:rsidR="0051538E" w:rsidRDefault="00A013FD" w:rsidP="00970510">
      <w:pPr>
        <w:pStyle w:val="TableNo"/>
        <w:rPr>
          <w:lang w:val="en-US"/>
        </w:rPr>
      </w:pPr>
      <w:ins w:id="13341" w:author="Ross Norsworthy" w:date="2020-03-20T00:52:00Z">
        <w:r w:rsidRPr="00A013FD">
          <w:rPr>
            <w:lang w:val="en-US"/>
          </w:rPr>
          <w:t xml:space="preserve">Table </w:t>
        </w:r>
      </w:ins>
      <w:ins w:id="13342" w:author="USA Editor 2021" w:date="2021-01-07T11:42:00Z">
        <w:r w:rsidR="005F28B1" w:rsidRPr="005F28B1">
          <w:rPr>
            <w:highlight w:val="green"/>
            <w:lang w:val="en-US"/>
          </w:rPr>
          <w:t>41</w:t>
        </w:r>
      </w:ins>
      <w:ins w:id="13343" w:author="Ross Norsworthy" w:date="2020-03-20T00:52:00Z">
        <w:del w:id="13344" w:author="USA Editor 2021" w:date="2021-01-07T11:42:00Z">
          <w:r w:rsidRPr="005F28B1" w:rsidDel="005F28B1">
            <w:rPr>
              <w:highlight w:val="green"/>
              <w:lang w:val="en-US"/>
            </w:rPr>
            <w:delText>42</w:delText>
          </w:r>
        </w:del>
        <w:r w:rsidRPr="00A013FD">
          <w:rPr>
            <w:lang w:val="en-US"/>
          </w:rPr>
          <w:t xml:space="preserve"> </w:t>
        </w:r>
      </w:ins>
    </w:p>
    <w:p w14:paraId="3967B622" w14:textId="77777777" w:rsidR="00A013FD" w:rsidRPr="00A013FD" w:rsidRDefault="00A013FD" w:rsidP="00081571">
      <w:pPr>
        <w:pStyle w:val="Tabletitle"/>
        <w:rPr>
          <w:ins w:id="13345" w:author="Ross Norsworthy" w:date="2020-03-20T00:52:00Z"/>
          <w:lang w:val="en-US"/>
        </w:rPr>
      </w:pPr>
      <w:ins w:id="13346" w:author="Ross Norsworthy" w:date="2020-03-20T00:52:00Z">
        <w:r w:rsidRPr="00A013FD">
          <w:rPr>
            <w:lang w:val="en-US"/>
          </w:rPr>
          <w:t>Bulletin Board Payload</w:t>
        </w:r>
        <w:bookmarkEnd w:id="13340"/>
      </w:ins>
    </w:p>
    <w:tbl>
      <w:tblPr>
        <w:tblW w:w="46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4"/>
        <w:gridCol w:w="1028"/>
        <w:gridCol w:w="972"/>
        <w:gridCol w:w="2662"/>
        <w:gridCol w:w="3564"/>
      </w:tblGrid>
      <w:tr w:rsidR="00A013FD" w:rsidRPr="00A013FD" w14:paraId="093CAEDF" w14:textId="77777777" w:rsidTr="00BF604E">
        <w:trPr>
          <w:trHeight w:val="300"/>
          <w:ins w:id="13347" w:author="Ross Norsworthy" w:date="2020-03-20T00:52:00Z"/>
        </w:trPr>
        <w:tc>
          <w:tcPr>
            <w:tcW w:w="5000" w:type="pct"/>
            <w:gridSpan w:val="5"/>
            <w:shd w:val="clear" w:color="auto" w:fill="00558C"/>
            <w:noWrap/>
            <w:vAlign w:val="center"/>
          </w:tcPr>
          <w:p w14:paraId="5AC31655" w14:textId="77777777" w:rsidR="00A013FD" w:rsidRPr="00A013FD" w:rsidRDefault="00A013FD" w:rsidP="00A013FD">
            <w:pPr>
              <w:keepLines/>
              <w:spacing w:before="80" w:after="80"/>
              <w:jc w:val="center"/>
              <w:rPr>
                <w:ins w:id="13348" w:author="Ross Norsworthy" w:date="2020-03-20T00:52:00Z"/>
                <w:rFonts w:ascii="Times New Roman Bold" w:hAnsi="Times New Roman Bold" w:cs="Times New Roman Bold"/>
                <w:b/>
                <w:sz w:val="20"/>
              </w:rPr>
            </w:pPr>
            <w:ins w:id="13349" w:author="Ross Norsworthy" w:date="2020-03-20T00:52:00Z">
              <w:r w:rsidRPr="00A013FD">
                <w:rPr>
                  <w:rFonts w:ascii="Times New Roman Bold" w:hAnsi="Times New Roman Bold" w:cs="Times New Roman Bold"/>
                  <w:b/>
                  <w:sz w:val="20"/>
                </w:rPr>
                <w:t>Bulletin board payload</w:t>
              </w:r>
            </w:ins>
          </w:p>
        </w:tc>
      </w:tr>
      <w:tr w:rsidR="00A013FD" w:rsidRPr="00A013FD" w14:paraId="010DA488" w14:textId="77777777" w:rsidTr="00BF604E">
        <w:trPr>
          <w:trHeight w:val="300"/>
          <w:ins w:id="13350" w:author="Ross Norsworthy" w:date="2020-03-20T00:52:00Z"/>
        </w:trPr>
        <w:tc>
          <w:tcPr>
            <w:tcW w:w="389" w:type="pct"/>
            <w:shd w:val="clear" w:color="auto" w:fill="00558C"/>
            <w:noWrap/>
            <w:vAlign w:val="center"/>
          </w:tcPr>
          <w:p w14:paraId="780D5B61" w14:textId="77777777" w:rsidR="00A013FD" w:rsidRPr="00A013FD" w:rsidRDefault="00A013FD" w:rsidP="00A013FD">
            <w:pPr>
              <w:keepLines/>
              <w:spacing w:before="80" w:after="80"/>
              <w:jc w:val="center"/>
              <w:rPr>
                <w:ins w:id="13351" w:author="Ross Norsworthy" w:date="2020-03-20T00:52:00Z"/>
                <w:rFonts w:ascii="Times New Roman Bold" w:hAnsi="Times New Roman Bold" w:cs="Times New Roman Bold"/>
                <w:b/>
                <w:sz w:val="20"/>
              </w:rPr>
            </w:pPr>
            <w:ins w:id="13352" w:author="Ross Norsworthy" w:date="2020-03-20T00:52:00Z">
              <w:r w:rsidRPr="00A013FD">
                <w:rPr>
                  <w:rFonts w:ascii="Times New Roman Bold" w:hAnsi="Times New Roman Bold" w:cs="Times New Roman Bold"/>
                  <w:b/>
                  <w:sz w:val="20"/>
                </w:rPr>
                <w:t>Field no</w:t>
              </w:r>
            </w:ins>
          </w:p>
        </w:tc>
        <w:tc>
          <w:tcPr>
            <w:tcW w:w="576" w:type="pct"/>
            <w:shd w:val="clear" w:color="auto" w:fill="00558C"/>
            <w:noWrap/>
            <w:vAlign w:val="center"/>
          </w:tcPr>
          <w:p w14:paraId="3377852F" w14:textId="77777777" w:rsidR="00A013FD" w:rsidRPr="00A013FD" w:rsidRDefault="00A013FD" w:rsidP="00A013FD">
            <w:pPr>
              <w:keepLines/>
              <w:spacing w:before="80" w:after="80"/>
              <w:jc w:val="center"/>
              <w:rPr>
                <w:ins w:id="13353" w:author="Ross Norsworthy" w:date="2020-03-20T00:52:00Z"/>
                <w:rFonts w:ascii="Times New Roman Bold" w:hAnsi="Times New Roman Bold" w:cs="Times New Roman Bold"/>
                <w:b/>
                <w:sz w:val="20"/>
              </w:rPr>
            </w:pPr>
            <w:ins w:id="13354" w:author="Ross Norsworthy" w:date="2020-03-20T00:52:00Z">
              <w:r w:rsidRPr="00A013FD">
                <w:rPr>
                  <w:rFonts w:ascii="Times New Roman Bold" w:hAnsi="Times New Roman Bold" w:cs="Times New Roman Bold"/>
                  <w:b/>
                  <w:sz w:val="20"/>
                </w:rPr>
                <w:t>Value (Dec)</w:t>
              </w:r>
            </w:ins>
          </w:p>
        </w:tc>
        <w:tc>
          <w:tcPr>
            <w:tcW w:w="545" w:type="pct"/>
            <w:shd w:val="clear" w:color="auto" w:fill="00558C"/>
            <w:noWrap/>
            <w:vAlign w:val="center"/>
          </w:tcPr>
          <w:p w14:paraId="0B3D3A1D" w14:textId="77777777" w:rsidR="00A013FD" w:rsidRPr="00A013FD" w:rsidRDefault="00A013FD" w:rsidP="00A013FD">
            <w:pPr>
              <w:keepLines/>
              <w:spacing w:before="80" w:after="80"/>
              <w:jc w:val="center"/>
              <w:rPr>
                <w:ins w:id="13355" w:author="Ross Norsworthy" w:date="2020-03-20T00:52:00Z"/>
                <w:rFonts w:ascii="Times New Roman Bold" w:hAnsi="Times New Roman Bold" w:cs="Times New Roman Bold"/>
                <w:b/>
                <w:sz w:val="20"/>
              </w:rPr>
            </w:pPr>
            <w:ins w:id="13356" w:author="Ross Norsworthy" w:date="2020-03-20T00:52:00Z">
              <w:r w:rsidRPr="00A013FD">
                <w:rPr>
                  <w:rFonts w:ascii="Times New Roman Bold" w:hAnsi="Times New Roman Bold" w:cs="Times New Roman Bold"/>
                  <w:b/>
                  <w:sz w:val="20"/>
                </w:rPr>
                <w:t>Size (Bytes)</w:t>
              </w:r>
            </w:ins>
          </w:p>
        </w:tc>
        <w:tc>
          <w:tcPr>
            <w:tcW w:w="1492" w:type="pct"/>
            <w:shd w:val="clear" w:color="auto" w:fill="00558C"/>
            <w:noWrap/>
            <w:vAlign w:val="center"/>
          </w:tcPr>
          <w:p w14:paraId="46EB1C70" w14:textId="77777777" w:rsidR="00A013FD" w:rsidRPr="00A013FD" w:rsidRDefault="00A013FD" w:rsidP="00A013FD">
            <w:pPr>
              <w:keepLines/>
              <w:spacing w:before="80" w:after="80"/>
              <w:jc w:val="center"/>
              <w:rPr>
                <w:ins w:id="13357" w:author="Ross Norsworthy" w:date="2020-03-20T00:52:00Z"/>
                <w:rFonts w:ascii="Times New Roman Bold" w:hAnsi="Times New Roman Bold" w:cs="Times New Roman Bold"/>
                <w:b/>
                <w:sz w:val="20"/>
              </w:rPr>
            </w:pPr>
            <w:ins w:id="13358" w:author="Ross Norsworthy" w:date="2020-03-20T00:52:00Z">
              <w:r w:rsidRPr="00A013FD">
                <w:rPr>
                  <w:rFonts w:ascii="Times New Roman Bold" w:hAnsi="Times New Roman Bold" w:cs="Times New Roman Bold"/>
                  <w:b/>
                  <w:sz w:val="20"/>
                </w:rPr>
                <w:t>Function</w:t>
              </w:r>
            </w:ins>
          </w:p>
        </w:tc>
        <w:tc>
          <w:tcPr>
            <w:tcW w:w="1998" w:type="pct"/>
            <w:shd w:val="clear" w:color="auto" w:fill="00558C"/>
            <w:noWrap/>
            <w:vAlign w:val="center"/>
          </w:tcPr>
          <w:p w14:paraId="44AECD7A" w14:textId="77777777" w:rsidR="00A013FD" w:rsidRPr="00A013FD" w:rsidRDefault="00A013FD" w:rsidP="00A013FD">
            <w:pPr>
              <w:keepLines/>
              <w:spacing w:before="80" w:after="80"/>
              <w:jc w:val="center"/>
              <w:rPr>
                <w:ins w:id="13359" w:author="Ross Norsworthy" w:date="2020-03-20T00:52:00Z"/>
                <w:rFonts w:ascii="Times New Roman Bold" w:hAnsi="Times New Roman Bold" w:cs="Times New Roman Bold"/>
                <w:b/>
                <w:sz w:val="20"/>
              </w:rPr>
            </w:pPr>
            <w:ins w:id="13360" w:author="Ross Norsworthy" w:date="2020-03-20T00:52:00Z">
              <w:r w:rsidRPr="00A013FD">
                <w:rPr>
                  <w:rFonts w:ascii="Times New Roman Bold" w:hAnsi="Times New Roman Bold" w:cs="Times New Roman Bold"/>
                  <w:b/>
                  <w:sz w:val="20"/>
                </w:rPr>
                <w:t>Content</w:t>
              </w:r>
            </w:ins>
          </w:p>
        </w:tc>
      </w:tr>
      <w:tr w:rsidR="00A013FD" w:rsidRPr="00A013FD" w14:paraId="730600E0" w14:textId="77777777" w:rsidTr="00BF604E">
        <w:trPr>
          <w:trHeight w:val="300"/>
          <w:ins w:id="13361" w:author="Ross Norsworthy" w:date="2020-03-20T00:52:00Z"/>
        </w:trPr>
        <w:tc>
          <w:tcPr>
            <w:tcW w:w="389" w:type="pct"/>
            <w:shd w:val="clear" w:color="auto" w:fill="auto"/>
            <w:noWrap/>
          </w:tcPr>
          <w:p w14:paraId="036D956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62" w:author="Ross Norsworthy" w:date="2020-03-20T00:52:00Z"/>
                <w:sz w:val="20"/>
                <w:szCs w:val="18"/>
              </w:rPr>
            </w:pPr>
            <w:ins w:id="13363" w:author="Ross Norsworthy" w:date="2020-03-20T00:52:00Z">
              <w:r w:rsidRPr="00A013FD">
                <w:rPr>
                  <w:sz w:val="20"/>
                  <w:szCs w:val="18"/>
                </w:rPr>
                <w:t>1</w:t>
              </w:r>
            </w:ins>
          </w:p>
        </w:tc>
        <w:tc>
          <w:tcPr>
            <w:tcW w:w="576" w:type="pct"/>
            <w:shd w:val="clear" w:color="auto" w:fill="auto"/>
            <w:noWrap/>
          </w:tcPr>
          <w:p w14:paraId="1E09596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64" w:author="Ross Norsworthy" w:date="2020-03-20T00:52:00Z"/>
                <w:sz w:val="20"/>
              </w:rPr>
            </w:pPr>
            <w:ins w:id="13365" w:author="Ross Norsworthy" w:date="2020-03-20T00:52:00Z">
              <w:r w:rsidRPr="00A013FD">
                <w:rPr>
                  <w:sz w:val="20"/>
                  <w:szCs w:val="18"/>
                </w:rPr>
                <w:t>0 to 2</w:t>
              </w:r>
              <w:r w:rsidRPr="00A013FD">
                <w:rPr>
                  <w:sz w:val="20"/>
                  <w:szCs w:val="18"/>
                  <w:vertAlign w:val="superscript"/>
                </w:rPr>
                <w:t>32</w:t>
              </w:r>
              <w:r w:rsidRPr="00A013FD">
                <w:rPr>
                  <w:sz w:val="20"/>
                  <w:szCs w:val="18"/>
                </w:rPr>
                <w:t>-1</w:t>
              </w:r>
            </w:ins>
          </w:p>
        </w:tc>
        <w:tc>
          <w:tcPr>
            <w:tcW w:w="545" w:type="pct"/>
            <w:shd w:val="clear" w:color="auto" w:fill="auto"/>
            <w:noWrap/>
          </w:tcPr>
          <w:p w14:paraId="67B7803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66" w:author="Ross Norsworthy" w:date="2020-03-20T00:52:00Z"/>
                <w:sz w:val="20"/>
                <w:szCs w:val="18"/>
              </w:rPr>
            </w:pPr>
            <w:ins w:id="13367" w:author="Ross Norsworthy" w:date="2020-03-20T00:52:00Z">
              <w:r w:rsidRPr="00A013FD">
                <w:rPr>
                  <w:sz w:val="20"/>
                  <w:szCs w:val="18"/>
                </w:rPr>
                <w:t>4</w:t>
              </w:r>
            </w:ins>
          </w:p>
        </w:tc>
        <w:tc>
          <w:tcPr>
            <w:tcW w:w="1492" w:type="pct"/>
            <w:shd w:val="clear" w:color="auto" w:fill="auto"/>
            <w:noWrap/>
          </w:tcPr>
          <w:p w14:paraId="05BFB17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68" w:author="Ross Norsworthy" w:date="2020-03-20T00:52:00Z"/>
                <w:sz w:val="20"/>
              </w:rPr>
            </w:pPr>
            <w:ins w:id="13369" w:author="Ross Norsworthy" w:date="2020-03-20T00:52:00Z">
              <w:r w:rsidRPr="00A013FD">
                <w:rPr>
                  <w:sz w:val="20"/>
                </w:rPr>
                <w:t>Start time for this version</w:t>
              </w:r>
            </w:ins>
          </w:p>
        </w:tc>
        <w:tc>
          <w:tcPr>
            <w:tcW w:w="1998" w:type="pct"/>
            <w:shd w:val="clear" w:color="auto" w:fill="auto"/>
            <w:noWrap/>
          </w:tcPr>
          <w:p w14:paraId="2606EED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70" w:author="Ross Norsworthy" w:date="2020-03-20T00:52:00Z"/>
                <w:sz w:val="20"/>
              </w:rPr>
            </w:pPr>
            <w:ins w:id="13371" w:author="Ross Norsworthy" w:date="2020-03-20T00:52:00Z">
              <w:r w:rsidRPr="00A013FD">
                <w:rPr>
                  <w:sz w:val="20"/>
                </w:rPr>
                <w:t>UTC start time for this version of the Bulletin Board in number of seconds since 1. January 2000 00:00:00 UTC</w:t>
              </w:r>
            </w:ins>
          </w:p>
        </w:tc>
      </w:tr>
      <w:tr w:rsidR="00A013FD" w:rsidRPr="00A013FD" w14:paraId="762C3C25" w14:textId="77777777" w:rsidTr="00BF604E">
        <w:trPr>
          <w:trHeight w:val="300"/>
          <w:ins w:id="13372" w:author="Ross Norsworthy" w:date="2020-03-20T00:52:00Z"/>
        </w:trPr>
        <w:tc>
          <w:tcPr>
            <w:tcW w:w="389" w:type="pct"/>
            <w:shd w:val="clear" w:color="auto" w:fill="auto"/>
            <w:noWrap/>
          </w:tcPr>
          <w:p w14:paraId="485C8FD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73" w:author="Ross Norsworthy" w:date="2020-03-20T00:52:00Z"/>
                <w:sz w:val="20"/>
                <w:szCs w:val="18"/>
              </w:rPr>
            </w:pPr>
            <w:ins w:id="13374" w:author="Ross Norsworthy" w:date="2020-03-20T00:52:00Z">
              <w:r w:rsidRPr="00A013FD">
                <w:rPr>
                  <w:sz w:val="20"/>
                  <w:szCs w:val="18"/>
                </w:rPr>
                <w:t>2</w:t>
              </w:r>
            </w:ins>
          </w:p>
        </w:tc>
        <w:tc>
          <w:tcPr>
            <w:tcW w:w="576" w:type="pct"/>
            <w:shd w:val="clear" w:color="auto" w:fill="auto"/>
            <w:noWrap/>
          </w:tcPr>
          <w:p w14:paraId="22078F6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75" w:author="Ross Norsworthy" w:date="2020-03-20T00:52:00Z"/>
                <w:sz w:val="20"/>
              </w:rPr>
            </w:pPr>
            <w:ins w:id="13376" w:author="Ross Norsworthy" w:date="2020-03-20T00:52:00Z">
              <w:r w:rsidRPr="00A013FD">
                <w:rPr>
                  <w:sz w:val="20"/>
                </w:rPr>
                <w:t>0 to 2</w:t>
              </w:r>
              <w:r w:rsidRPr="00A013FD">
                <w:rPr>
                  <w:sz w:val="20"/>
                  <w:vertAlign w:val="superscript"/>
                </w:rPr>
                <w:t>16</w:t>
              </w:r>
              <w:r w:rsidRPr="00A013FD">
                <w:rPr>
                  <w:sz w:val="20"/>
                </w:rPr>
                <w:t>-1</w:t>
              </w:r>
            </w:ins>
          </w:p>
        </w:tc>
        <w:tc>
          <w:tcPr>
            <w:tcW w:w="545" w:type="pct"/>
            <w:shd w:val="clear" w:color="auto" w:fill="auto"/>
            <w:noWrap/>
            <w:vAlign w:val="center"/>
          </w:tcPr>
          <w:p w14:paraId="17159A9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77" w:author="Ross Norsworthy" w:date="2020-03-20T00:52:00Z"/>
                <w:sz w:val="20"/>
                <w:szCs w:val="18"/>
              </w:rPr>
            </w:pPr>
            <w:ins w:id="13378" w:author="Ross Norsworthy" w:date="2020-03-20T00:52:00Z">
              <w:r w:rsidRPr="00A013FD">
                <w:rPr>
                  <w:sz w:val="20"/>
                </w:rPr>
                <w:t>2</w:t>
              </w:r>
            </w:ins>
          </w:p>
        </w:tc>
        <w:tc>
          <w:tcPr>
            <w:tcW w:w="1492" w:type="pct"/>
            <w:shd w:val="clear" w:color="auto" w:fill="auto"/>
            <w:noWrap/>
          </w:tcPr>
          <w:p w14:paraId="32D87ED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79" w:author="Ross Norsworthy" w:date="2020-03-20T00:52:00Z"/>
                <w:sz w:val="20"/>
              </w:rPr>
            </w:pPr>
            <w:ins w:id="13380" w:author="Ross Norsworthy" w:date="2020-03-20T00:52:00Z">
              <w:r w:rsidRPr="00A013FD">
                <w:rPr>
                  <w:sz w:val="20"/>
                </w:rPr>
                <w:t>Validity of this version</w:t>
              </w:r>
            </w:ins>
          </w:p>
        </w:tc>
        <w:tc>
          <w:tcPr>
            <w:tcW w:w="1998" w:type="pct"/>
            <w:shd w:val="clear" w:color="auto" w:fill="auto"/>
            <w:noWrap/>
          </w:tcPr>
          <w:p w14:paraId="36865B0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81" w:author="Ross Norsworthy" w:date="2020-03-20T00:52:00Z"/>
                <w:sz w:val="20"/>
              </w:rPr>
            </w:pPr>
            <w:ins w:id="13382" w:author="Ross Norsworthy" w:date="2020-03-20T00:52:00Z">
              <w:r w:rsidRPr="00A013FD">
                <w:rPr>
                  <w:sz w:val="20"/>
                </w:rPr>
                <w:t>Lifetime of this version in number of 1 minute frames</w:t>
              </w:r>
            </w:ins>
          </w:p>
          <w:p w14:paraId="5B5F682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83" w:author="Ross Norsworthy" w:date="2020-03-20T00:52:00Z"/>
                <w:sz w:val="20"/>
              </w:rPr>
            </w:pPr>
            <w:ins w:id="13384" w:author="Ross Norsworthy" w:date="2020-03-20T00:52:00Z">
              <w:r w:rsidRPr="00A013FD">
                <w:rPr>
                  <w:sz w:val="20"/>
                </w:rPr>
                <w:t>Up to 45 days</w:t>
              </w:r>
            </w:ins>
          </w:p>
        </w:tc>
      </w:tr>
      <w:tr w:rsidR="00A013FD" w:rsidRPr="00A013FD" w14:paraId="5186F85E" w14:textId="77777777" w:rsidTr="00BF604E">
        <w:trPr>
          <w:trHeight w:val="300"/>
          <w:ins w:id="13385" w:author="Ross Norsworthy" w:date="2020-03-20T00:52:00Z"/>
        </w:trPr>
        <w:tc>
          <w:tcPr>
            <w:tcW w:w="389" w:type="pct"/>
            <w:shd w:val="clear" w:color="auto" w:fill="auto"/>
            <w:noWrap/>
          </w:tcPr>
          <w:p w14:paraId="1A0C415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86" w:author="Ross Norsworthy" w:date="2020-03-20T00:52:00Z"/>
                <w:sz w:val="20"/>
                <w:szCs w:val="18"/>
              </w:rPr>
            </w:pPr>
            <w:ins w:id="13387" w:author="Ross Norsworthy" w:date="2020-03-20T00:52:00Z">
              <w:r w:rsidRPr="00A013FD">
                <w:rPr>
                  <w:sz w:val="20"/>
                  <w:szCs w:val="18"/>
                </w:rPr>
                <w:t>3</w:t>
              </w:r>
            </w:ins>
          </w:p>
        </w:tc>
        <w:tc>
          <w:tcPr>
            <w:tcW w:w="576" w:type="pct"/>
            <w:shd w:val="clear" w:color="auto" w:fill="auto"/>
            <w:noWrap/>
          </w:tcPr>
          <w:p w14:paraId="63328D3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88" w:author="Ross Norsworthy" w:date="2020-03-20T00:52:00Z"/>
                <w:sz w:val="20"/>
              </w:rPr>
            </w:pPr>
            <w:ins w:id="13389" w:author="Ross Norsworthy" w:date="2020-03-20T00:52:00Z">
              <w:r w:rsidRPr="00A013FD">
                <w:rPr>
                  <w:sz w:val="20"/>
                  <w:szCs w:val="18"/>
                </w:rPr>
                <w:t>0 to 255</w:t>
              </w:r>
            </w:ins>
          </w:p>
        </w:tc>
        <w:tc>
          <w:tcPr>
            <w:tcW w:w="545" w:type="pct"/>
            <w:shd w:val="clear" w:color="auto" w:fill="auto"/>
            <w:noWrap/>
            <w:vAlign w:val="center"/>
          </w:tcPr>
          <w:p w14:paraId="2560CAE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90" w:author="Ross Norsworthy" w:date="2020-03-20T00:52:00Z"/>
                <w:sz w:val="20"/>
                <w:szCs w:val="18"/>
              </w:rPr>
            </w:pPr>
            <w:ins w:id="13391" w:author="Ross Norsworthy" w:date="2020-03-20T00:52:00Z">
              <w:r w:rsidRPr="00A013FD">
                <w:rPr>
                  <w:sz w:val="20"/>
                </w:rPr>
                <w:t>1</w:t>
              </w:r>
            </w:ins>
          </w:p>
        </w:tc>
        <w:tc>
          <w:tcPr>
            <w:tcW w:w="1492" w:type="pct"/>
            <w:shd w:val="clear" w:color="auto" w:fill="auto"/>
            <w:noWrap/>
          </w:tcPr>
          <w:p w14:paraId="0D53E74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92" w:author="Ross Norsworthy" w:date="2020-03-20T00:52:00Z"/>
                <w:sz w:val="20"/>
              </w:rPr>
            </w:pPr>
            <w:ins w:id="13393" w:author="Ross Norsworthy" w:date="2020-03-20T00:52:00Z">
              <w:r w:rsidRPr="00A013FD">
                <w:rPr>
                  <w:sz w:val="20"/>
                </w:rPr>
                <w:t>TDMA frame size</w:t>
              </w:r>
            </w:ins>
          </w:p>
        </w:tc>
        <w:tc>
          <w:tcPr>
            <w:tcW w:w="1998" w:type="pct"/>
            <w:shd w:val="clear" w:color="auto" w:fill="auto"/>
            <w:noWrap/>
          </w:tcPr>
          <w:p w14:paraId="66DCDB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94" w:author="Ross Norsworthy" w:date="2020-03-20T00:52:00Z"/>
                <w:sz w:val="20"/>
              </w:rPr>
            </w:pPr>
            <w:ins w:id="13395" w:author="Ross Norsworthy" w:date="2020-03-20T00:52:00Z">
              <w:r w:rsidRPr="00A013FD">
                <w:rPr>
                  <w:sz w:val="20"/>
                </w:rPr>
                <w:t>The size of TDMA frames in Hexslots.</w:t>
              </w:r>
            </w:ins>
          </w:p>
          <w:p w14:paraId="41E33A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96" w:author="Ross Norsworthy" w:date="2020-03-20T00:52:00Z"/>
                <w:sz w:val="20"/>
              </w:rPr>
            </w:pPr>
            <w:ins w:id="13397" w:author="Ross Norsworthy" w:date="2020-03-20T00:52:00Z">
              <w:r w:rsidRPr="00A013FD">
                <w:rPr>
                  <w:sz w:val="20"/>
                </w:rPr>
                <w:t>May have the following values:</w:t>
              </w:r>
            </w:ins>
          </w:p>
          <w:p w14:paraId="45353C3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398" w:author="Ross Norsworthy" w:date="2020-03-20T00:52:00Z"/>
                <w:sz w:val="20"/>
              </w:rPr>
            </w:pPr>
            <w:ins w:id="13399" w:author="Ross Norsworthy" w:date="2020-03-20T00:52:00Z">
              <w:r w:rsidRPr="00A013FD">
                <w:rPr>
                  <w:sz w:val="20"/>
                </w:rPr>
                <w:t xml:space="preserve">2, 3, 5, 6, 9, 10, 15 (default) </w:t>
              </w:r>
            </w:ins>
          </w:p>
          <w:p w14:paraId="2654BE0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0" w:author="Ross Norsworthy" w:date="2020-03-20T00:52:00Z"/>
                <w:sz w:val="20"/>
              </w:rPr>
            </w:pPr>
            <w:ins w:id="13401" w:author="Ross Norsworthy" w:date="2020-03-20T00:52:00Z">
              <w:r w:rsidRPr="00A013FD">
                <w:rPr>
                  <w:sz w:val="20"/>
                </w:rPr>
                <w:t>Only 15 have to be supported.</w:t>
              </w:r>
            </w:ins>
          </w:p>
          <w:p w14:paraId="1C0A485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2" w:author="Ross Norsworthy" w:date="2020-03-20T00:52:00Z"/>
                <w:sz w:val="20"/>
              </w:rPr>
            </w:pPr>
          </w:p>
        </w:tc>
      </w:tr>
      <w:tr w:rsidR="00A013FD" w:rsidRPr="00A013FD" w14:paraId="13BE2EC6" w14:textId="77777777" w:rsidTr="00BF604E">
        <w:trPr>
          <w:trHeight w:val="300"/>
          <w:ins w:id="13403" w:author="Ross Norsworthy" w:date="2020-03-20T00:52:00Z"/>
        </w:trPr>
        <w:tc>
          <w:tcPr>
            <w:tcW w:w="389" w:type="pct"/>
            <w:shd w:val="clear" w:color="auto" w:fill="auto"/>
            <w:noWrap/>
          </w:tcPr>
          <w:p w14:paraId="41F30D2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4" w:author="Ross Norsworthy" w:date="2020-03-20T00:52:00Z"/>
                <w:sz w:val="20"/>
                <w:szCs w:val="18"/>
              </w:rPr>
            </w:pPr>
            <w:ins w:id="13405" w:author="Ross Norsworthy" w:date="2020-03-20T00:52:00Z">
              <w:r w:rsidRPr="00A013FD">
                <w:rPr>
                  <w:sz w:val="20"/>
                  <w:szCs w:val="18"/>
                </w:rPr>
                <w:t>4</w:t>
              </w:r>
            </w:ins>
          </w:p>
        </w:tc>
        <w:tc>
          <w:tcPr>
            <w:tcW w:w="576" w:type="pct"/>
            <w:shd w:val="clear" w:color="auto" w:fill="auto"/>
            <w:noWrap/>
          </w:tcPr>
          <w:p w14:paraId="244C9DA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6" w:author="Ross Norsworthy" w:date="2020-03-20T00:52:00Z"/>
                <w:sz w:val="20"/>
              </w:rPr>
            </w:pPr>
          </w:p>
        </w:tc>
        <w:tc>
          <w:tcPr>
            <w:tcW w:w="545" w:type="pct"/>
            <w:shd w:val="clear" w:color="auto" w:fill="auto"/>
            <w:noWrap/>
            <w:vAlign w:val="center"/>
          </w:tcPr>
          <w:p w14:paraId="2A4925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7" w:author="Ross Norsworthy" w:date="2020-03-20T00:52:00Z"/>
                <w:sz w:val="20"/>
              </w:rPr>
            </w:pPr>
            <w:ins w:id="13408" w:author="Ross Norsworthy" w:date="2020-03-20T00:52:00Z">
              <w:r w:rsidRPr="00A013FD">
                <w:rPr>
                  <w:sz w:val="20"/>
                </w:rPr>
                <w:t>Variable</w:t>
              </w:r>
            </w:ins>
          </w:p>
        </w:tc>
        <w:tc>
          <w:tcPr>
            <w:tcW w:w="1492" w:type="pct"/>
            <w:shd w:val="clear" w:color="auto" w:fill="auto"/>
            <w:noWrap/>
          </w:tcPr>
          <w:p w14:paraId="5342A98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09" w:author="Ross Norsworthy" w:date="2020-03-20T00:52:00Z"/>
                <w:sz w:val="20"/>
              </w:rPr>
            </w:pPr>
            <w:ins w:id="13410" w:author="Ross Norsworthy" w:date="2020-03-20T00:52:00Z">
              <w:r w:rsidRPr="00A013FD">
                <w:rPr>
                  <w:sz w:val="20"/>
                </w:rPr>
                <w:t>Physical Channel definitions</w:t>
              </w:r>
            </w:ins>
          </w:p>
        </w:tc>
        <w:tc>
          <w:tcPr>
            <w:tcW w:w="1998" w:type="pct"/>
            <w:shd w:val="clear" w:color="auto" w:fill="auto"/>
            <w:noWrap/>
          </w:tcPr>
          <w:p w14:paraId="3F6EABB6" w14:textId="259D1DD6"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11" w:author="Ross Norsworthy" w:date="2020-03-20T00:52:00Z"/>
                <w:sz w:val="20"/>
              </w:rPr>
            </w:pPr>
            <w:ins w:id="13412" w:author="Ross Norsworthy" w:date="2020-03-20T00:52:00Z">
              <w:r w:rsidRPr="00A013FD">
                <w:rPr>
                  <w:sz w:val="20"/>
                </w:rPr>
                <w:t xml:space="preserve">See Physical Channel Definition Table </w:t>
              </w:r>
            </w:ins>
            <w:ins w:id="13413" w:author="USA Editor 2021" w:date="2021-01-07T11:42:00Z">
              <w:r w:rsidR="005F28B1" w:rsidRPr="005F28B1">
                <w:rPr>
                  <w:sz w:val="20"/>
                  <w:highlight w:val="green"/>
                </w:rPr>
                <w:t>45</w:t>
              </w:r>
            </w:ins>
            <w:ins w:id="13414" w:author="Ross Norsworthy" w:date="2020-03-20T00:52:00Z">
              <w:del w:id="13415" w:author="USA Editor 2021" w:date="2021-01-07T11:42:00Z">
                <w:r w:rsidRPr="005F28B1" w:rsidDel="005F28B1">
                  <w:rPr>
                    <w:sz w:val="20"/>
                    <w:highlight w:val="green"/>
                  </w:rPr>
                  <w:delText>46</w:delText>
                </w:r>
              </w:del>
              <w:r w:rsidRPr="00A013FD">
                <w:rPr>
                  <w:sz w:val="20"/>
                </w:rPr>
                <w:t>.</w:t>
              </w:r>
            </w:ins>
          </w:p>
        </w:tc>
      </w:tr>
      <w:tr w:rsidR="00A013FD" w:rsidRPr="00A013FD" w14:paraId="7C97B31C" w14:textId="77777777" w:rsidTr="00BF604E">
        <w:trPr>
          <w:trHeight w:val="300"/>
          <w:ins w:id="13416" w:author="Ross Norsworthy" w:date="2020-03-20T00:52:00Z"/>
        </w:trPr>
        <w:tc>
          <w:tcPr>
            <w:tcW w:w="389" w:type="pct"/>
            <w:shd w:val="clear" w:color="auto" w:fill="auto"/>
            <w:noWrap/>
          </w:tcPr>
          <w:p w14:paraId="02152A9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17" w:author="Ross Norsworthy" w:date="2020-03-20T00:52:00Z"/>
                <w:sz w:val="20"/>
                <w:szCs w:val="18"/>
              </w:rPr>
            </w:pPr>
            <w:ins w:id="13418" w:author="Ross Norsworthy" w:date="2020-03-20T00:52:00Z">
              <w:r w:rsidRPr="00A013FD">
                <w:rPr>
                  <w:sz w:val="20"/>
                  <w:szCs w:val="18"/>
                </w:rPr>
                <w:t>5</w:t>
              </w:r>
            </w:ins>
          </w:p>
        </w:tc>
        <w:tc>
          <w:tcPr>
            <w:tcW w:w="576" w:type="pct"/>
            <w:shd w:val="clear" w:color="auto" w:fill="auto"/>
            <w:noWrap/>
          </w:tcPr>
          <w:p w14:paraId="011083D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19" w:author="Ross Norsworthy" w:date="2020-03-20T00:52:00Z"/>
                <w:sz w:val="20"/>
              </w:rPr>
            </w:pPr>
            <w:ins w:id="13420" w:author="Ross Norsworthy" w:date="2020-03-20T00:52:00Z">
              <w:r w:rsidRPr="00A013FD">
                <w:rPr>
                  <w:sz w:val="20"/>
                  <w:szCs w:val="18"/>
                </w:rPr>
                <w:t>0 to 255</w:t>
              </w:r>
            </w:ins>
          </w:p>
        </w:tc>
        <w:tc>
          <w:tcPr>
            <w:tcW w:w="545" w:type="pct"/>
            <w:shd w:val="clear" w:color="auto" w:fill="auto"/>
            <w:noWrap/>
            <w:vAlign w:val="center"/>
          </w:tcPr>
          <w:p w14:paraId="719F329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21" w:author="Ross Norsworthy" w:date="2020-03-20T00:52:00Z"/>
                <w:sz w:val="20"/>
                <w:szCs w:val="18"/>
              </w:rPr>
            </w:pPr>
            <w:ins w:id="13422" w:author="Ross Norsworthy" w:date="2020-03-20T00:52:00Z">
              <w:r w:rsidRPr="00A013FD">
                <w:rPr>
                  <w:sz w:val="20"/>
                </w:rPr>
                <w:t>1</w:t>
              </w:r>
            </w:ins>
          </w:p>
        </w:tc>
        <w:tc>
          <w:tcPr>
            <w:tcW w:w="1492" w:type="pct"/>
            <w:shd w:val="clear" w:color="auto" w:fill="auto"/>
            <w:noWrap/>
          </w:tcPr>
          <w:p w14:paraId="0364A70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23" w:author="Ross Norsworthy" w:date="2020-03-20T00:52:00Z"/>
                <w:sz w:val="20"/>
              </w:rPr>
            </w:pPr>
            <w:ins w:id="13424" w:author="Ross Norsworthy" w:date="2020-03-20T00:52:00Z">
              <w:r w:rsidRPr="00A013FD">
                <w:rPr>
                  <w:sz w:val="20"/>
                </w:rPr>
                <w:t>Modulation, coding and protocol versions supported</w:t>
              </w:r>
            </w:ins>
          </w:p>
        </w:tc>
        <w:tc>
          <w:tcPr>
            <w:tcW w:w="1998" w:type="pct"/>
            <w:shd w:val="clear" w:color="auto" w:fill="auto"/>
            <w:noWrap/>
          </w:tcPr>
          <w:p w14:paraId="4767F4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25" w:author="Ross Norsworthy" w:date="2020-03-20T00:52:00Z"/>
                <w:sz w:val="20"/>
              </w:rPr>
            </w:pPr>
            <w:ins w:id="13426" w:author="Ross Norsworthy" w:date="2020-03-20T00:52:00Z">
              <w:r w:rsidRPr="00A013FD">
                <w:rPr>
                  <w:sz w:val="20"/>
                </w:rPr>
                <w:t>Reserved for future use.  Set to zero.</w:t>
              </w:r>
            </w:ins>
          </w:p>
          <w:p w14:paraId="7A2C3C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27" w:author="Ross Norsworthy" w:date="2020-03-20T00:52:00Z"/>
                <w:sz w:val="20"/>
              </w:rPr>
            </w:pPr>
            <w:ins w:id="13428" w:author="Ross Norsworthy" w:date="2020-03-20T00:52:00Z">
              <w:r w:rsidRPr="00A013FD">
                <w:rPr>
                  <w:sz w:val="20"/>
                </w:rPr>
                <w:t>Defines a mandatory base set and optional more capable versions. Network ID segmentation could be used to distinguish different network types.</w:t>
              </w:r>
            </w:ins>
          </w:p>
          <w:p w14:paraId="0E1261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29" w:author="Ross Norsworthy" w:date="2020-03-20T00:52:00Z"/>
                <w:sz w:val="20"/>
              </w:rPr>
            </w:pPr>
            <w:ins w:id="13430" w:author="Ross Norsworthy" w:date="2020-03-20T00:52:00Z">
              <w:r w:rsidRPr="00A013FD">
                <w:rPr>
                  <w:sz w:val="20"/>
                </w:rPr>
                <w:t>ASM reception flag one of the parameters for satellite.</w:t>
              </w:r>
            </w:ins>
          </w:p>
          <w:p w14:paraId="72247B3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31" w:author="Ross Norsworthy" w:date="2020-03-20T00:52:00Z"/>
                <w:sz w:val="20"/>
              </w:rPr>
            </w:pPr>
            <w:ins w:id="13432" w:author="Ross Norsworthy" w:date="2020-03-20T00:52:00Z">
              <w:r w:rsidRPr="00A013FD">
                <w:rPr>
                  <w:sz w:val="20"/>
                </w:rPr>
                <w:t>Reserved for future use. Must be set to 0.</w:t>
              </w:r>
            </w:ins>
          </w:p>
        </w:tc>
      </w:tr>
      <w:tr w:rsidR="00A013FD" w:rsidRPr="00A013FD" w14:paraId="1F09E6C4" w14:textId="77777777" w:rsidTr="00BF604E">
        <w:trPr>
          <w:trHeight w:val="300"/>
          <w:ins w:id="13433" w:author="Ross Norsworthy" w:date="2020-03-20T00:52:00Z"/>
        </w:trPr>
        <w:tc>
          <w:tcPr>
            <w:tcW w:w="389" w:type="pct"/>
            <w:shd w:val="clear" w:color="auto" w:fill="auto"/>
            <w:noWrap/>
          </w:tcPr>
          <w:p w14:paraId="62BF39F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34" w:author="Ross Norsworthy" w:date="2020-03-20T00:52:00Z"/>
                <w:sz w:val="20"/>
                <w:szCs w:val="18"/>
              </w:rPr>
            </w:pPr>
            <w:ins w:id="13435" w:author="Ross Norsworthy" w:date="2020-03-20T00:52:00Z">
              <w:r w:rsidRPr="00A013FD">
                <w:rPr>
                  <w:sz w:val="20"/>
                  <w:szCs w:val="18"/>
                </w:rPr>
                <w:t>6</w:t>
              </w:r>
            </w:ins>
          </w:p>
        </w:tc>
        <w:tc>
          <w:tcPr>
            <w:tcW w:w="576" w:type="pct"/>
            <w:shd w:val="clear" w:color="auto" w:fill="auto"/>
            <w:noWrap/>
          </w:tcPr>
          <w:p w14:paraId="5D1FE89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36" w:author="Ross Norsworthy" w:date="2020-03-20T00:52:00Z"/>
                <w:sz w:val="20"/>
              </w:rPr>
            </w:pPr>
          </w:p>
        </w:tc>
        <w:tc>
          <w:tcPr>
            <w:tcW w:w="545" w:type="pct"/>
            <w:shd w:val="clear" w:color="auto" w:fill="auto"/>
            <w:noWrap/>
            <w:vAlign w:val="center"/>
          </w:tcPr>
          <w:p w14:paraId="2C2AA83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37" w:author="Ross Norsworthy" w:date="2020-03-20T00:52:00Z"/>
                <w:sz w:val="20"/>
                <w:szCs w:val="18"/>
              </w:rPr>
            </w:pPr>
            <w:ins w:id="13438" w:author="Ross Norsworthy" w:date="2020-03-20T00:52:00Z">
              <w:r w:rsidRPr="00A013FD">
                <w:rPr>
                  <w:sz w:val="20"/>
                </w:rPr>
                <w:t>9</w:t>
              </w:r>
            </w:ins>
          </w:p>
        </w:tc>
        <w:tc>
          <w:tcPr>
            <w:tcW w:w="1492" w:type="pct"/>
            <w:shd w:val="clear" w:color="auto" w:fill="auto"/>
            <w:noWrap/>
          </w:tcPr>
          <w:p w14:paraId="7B8545F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39" w:author="Ross Norsworthy" w:date="2020-03-20T00:52:00Z"/>
                <w:sz w:val="20"/>
              </w:rPr>
            </w:pPr>
            <w:ins w:id="13440" w:author="Ross Norsworthy" w:date="2020-03-20T00:52:00Z">
              <w:r w:rsidRPr="00A013FD">
                <w:rPr>
                  <w:sz w:val="20"/>
                </w:rPr>
                <w:t>Control station service area point 1</w:t>
              </w:r>
            </w:ins>
          </w:p>
        </w:tc>
        <w:tc>
          <w:tcPr>
            <w:tcW w:w="1998" w:type="pct"/>
            <w:shd w:val="clear" w:color="auto" w:fill="auto"/>
            <w:noWrap/>
          </w:tcPr>
          <w:p w14:paraId="42DAD13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41" w:author="Ross Norsworthy" w:date="2020-03-20T00:52:00Z"/>
                <w:sz w:val="20"/>
              </w:rPr>
            </w:pPr>
            <w:ins w:id="13442" w:author="Ross Norsworthy" w:date="2020-03-20T00:52:00Z">
              <w:r w:rsidRPr="00A013FD">
                <w:rPr>
                  <w:sz w:val="20"/>
                </w:rPr>
                <w:t>Parameter (longitude and latitude) defining the control station service area North East corner.</w:t>
              </w:r>
            </w:ins>
          </w:p>
          <w:p w14:paraId="5F998180" w14:textId="3AF629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43" w:author="Ross Norsworthy" w:date="2020-03-20T00:52:00Z"/>
                <w:sz w:val="20"/>
              </w:rPr>
            </w:pPr>
            <w:ins w:id="13444" w:author="Ross Norsworthy" w:date="2020-03-20T00:52:00Z">
              <w:r w:rsidRPr="00A013FD">
                <w:rPr>
                  <w:sz w:val="20"/>
                </w:rPr>
                <w:t xml:space="preserve">GNSS rectangle longitude and latitude as defined in Recommendation ITU-R M.1371. See Table </w:t>
              </w:r>
            </w:ins>
            <w:ins w:id="13445" w:author="USA Editor 2021" w:date="2021-01-07T11:43:00Z">
              <w:r w:rsidR="005F28B1" w:rsidRPr="005F28B1">
                <w:rPr>
                  <w:sz w:val="20"/>
                  <w:highlight w:val="green"/>
                </w:rPr>
                <w:t>42</w:t>
              </w:r>
            </w:ins>
            <w:ins w:id="13446" w:author="Ross Norsworthy" w:date="2020-03-20T00:52:00Z">
              <w:del w:id="13447" w:author="USA Editor 2021" w:date="2021-01-07T11:43:00Z">
                <w:r w:rsidRPr="005F28B1" w:rsidDel="005F28B1">
                  <w:rPr>
                    <w:sz w:val="20"/>
                    <w:highlight w:val="green"/>
                  </w:rPr>
                  <w:delText>43</w:delText>
                </w:r>
              </w:del>
              <w:r w:rsidRPr="00A013FD">
                <w:rPr>
                  <w:sz w:val="20"/>
                </w:rPr>
                <w:t xml:space="preserve"> Control station service area.</w:t>
              </w:r>
            </w:ins>
          </w:p>
        </w:tc>
      </w:tr>
      <w:tr w:rsidR="00A013FD" w:rsidRPr="00A013FD" w14:paraId="5C976EEE" w14:textId="77777777" w:rsidTr="00BF604E">
        <w:trPr>
          <w:trHeight w:val="300"/>
          <w:ins w:id="13448" w:author="Ross Norsworthy" w:date="2020-03-20T00:52:00Z"/>
        </w:trPr>
        <w:tc>
          <w:tcPr>
            <w:tcW w:w="389" w:type="pct"/>
            <w:shd w:val="clear" w:color="auto" w:fill="auto"/>
            <w:noWrap/>
          </w:tcPr>
          <w:p w14:paraId="59E6A9D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49" w:author="Ross Norsworthy" w:date="2020-03-20T00:52:00Z"/>
                <w:sz w:val="20"/>
                <w:szCs w:val="18"/>
              </w:rPr>
            </w:pPr>
            <w:ins w:id="13450" w:author="Ross Norsworthy" w:date="2020-03-20T00:52:00Z">
              <w:r w:rsidRPr="00A013FD">
                <w:rPr>
                  <w:sz w:val="20"/>
                  <w:szCs w:val="18"/>
                </w:rPr>
                <w:t>8</w:t>
              </w:r>
            </w:ins>
          </w:p>
        </w:tc>
        <w:tc>
          <w:tcPr>
            <w:tcW w:w="576" w:type="pct"/>
            <w:shd w:val="clear" w:color="auto" w:fill="auto"/>
            <w:noWrap/>
          </w:tcPr>
          <w:p w14:paraId="010DB51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51" w:author="Ross Norsworthy" w:date="2020-03-20T00:52:00Z"/>
                <w:sz w:val="20"/>
              </w:rPr>
            </w:pPr>
          </w:p>
        </w:tc>
        <w:tc>
          <w:tcPr>
            <w:tcW w:w="545" w:type="pct"/>
            <w:shd w:val="clear" w:color="auto" w:fill="auto"/>
            <w:noWrap/>
          </w:tcPr>
          <w:p w14:paraId="05E9A22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52" w:author="Ross Norsworthy" w:date="2020-03-20T00:52:00Z"/>
                <w:sz w:val="20"/>
                <w:szCs w:val="18"/>
              </w:rPr>
            </w:pPr>
            <w:ins w:id="13453" w:author="Ross Norsworthy" w:date="2020-03-20T00:52:00Z">
              <w:r w:rsidRPr="00A013FD">
                <w:rPr>
                  <w:sz w:val="20"/>
                </w:rPr>
                <w:t>64</w:t>
              </w:r>
            </w:ins>
          </w:p>
        </w:tc>
        <w:tc>
          <w:tcPr>
            <w:tcW w:w="1492" w:type="pct"/>
            <w:shd w:val="clear" w:color="auto" w:fill="auto"/>
            <w:noWrap/>
          </w:tcPr>
          <w:p w14:paraId="6EFE87B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54" w:author="Ross Norsworthy" w:date="2020-03-20T00:52:00Z"/>
                <w:sz w:val="20"/>
              </w:rPr>
            </w:pPr>
            <w:ins w:id="13455" w:author="Ross Norsworthy" w:date="2020-03-20T00:52:00Z">
              <w:r w:rsidRPr="00A013FD">
                <w:rPr>
                  <w:sz w:val="20"/>
                </w:rPr>
                <w:t>Authentication and integrity sequence</w:t>
              </w:r>
            </w:ins>
          </w:p>
        </w:tc>
        <w:tc>
          <w:tcPr>
            <w:tcW w:w="1998" w:type="pct"/>
            <w:shd w:val="clear" w:color="auto" w:fill="auto"/>
            <w:noWrap/>
          </w:tcPr>
          <w:p w14:paraId="35AA2D4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56" w:author="Ross Norsworthy" w:date="2020-03-20T00:52:00Z"/>
                <w:sz w:val="20"/>
              </w:rPr>
            </w:pPr>
            <w:ins w:id="13457" w:author="Ross Norsworthy" w:date="2020-03-20T00:52:00Z">
              <w:r w:rsidRPr="00A013FD">
                <w:rPr>
                  <w:sz w:val="20"/>
                </w:rPr>
                <w:t>Reserved for future use.  Set to zero.</w:t>
              </w:r>
            </w:ins>
          </w:p>
        </w:tc>
      </w:tr>
    </w:tbl>
    <w:p w14:paraId="38878983" w14:textId="77777777" w:rsidR="00A013FD" w:rsidRPr="00A013FD" w:rsidRDefault="00A013FD" w:rsidP="00543DDE">
      <w:pPr>
        <w:pStyle w:val="Tablefin"/>
        <w:rPr>
          <w:ins w:id="13458" w:author="Ross Norsworthy" w:date="2020-03-20T00:52:00Z"/>
        </w:rPr>
      </w:pPr>
    </w:p>
    <w:p w14:paraId="42B33364" w14:textId="6793E229" w:rsidR="0051538E" w:rsidRDefault="00A013FD" w:rsidP="00970510">
      <w:pPr>
        <w:pStyle w:val="TableNo"/>
        <w:rPr>
          <w:lang w:val="en-US"/>
        </w:rPr>
      </w:pPr>
      <w:bookmarkStart w:id="13459" w:name="_Toc35546141"/>
      <w:ins w:id="13460" w:author="Ross Norsworthy" w:date="2020-03-20T00:52:00Z">
        <w:r w:rsidRPr="00A013FD">
          <w:rPr>
            <w:lang w:val="en-US"/>
          </w:rPr>
          <w:t xml:space="preserve">Table </w:t>
        </w:r>
      </w:ins>
      <w:ins w:id="13461" w:author="USA Editor 2021" w:date="2021-01-07T11:43:00Z">
        <w:r w:rsidR="005F28B1" w:rsidRPr="005F28B1">
          <w:rPr>
            <w:highlight w:val="green"/>
            <w:lang w:val="en-US"/>
          </w:rPr>
          <w:t>42</w:t>
        </w:r>
      </w:ins>
      <w:ins w:id="13462" w:author="Ross Norsworthy" w:date="2020-03-20T00:52:00Z">
        <w:del w:id="13463" w:author="USA Editor 2021" w:date="2021-01-07T11:43:00Z">
          <w:r w:rsidRPr="005F28B1" w:rsidDel="005F28B1">
            <w:rPr>
              <w:highlight w:val="green"/>
              <w:lang w:val="en-US"/>
            </w:rPr>
            <w:delText>43</w:delText>
          </w:r>
        </w:del>
      </w:ins>
    </w:p>
    <w:p w14:paraId="6FC76422" w14:textId="77777777" w:rsidR="00A013FD" w:rsidRPr="00A013FD" w:rsidRDefault="00A013FD" w:rsidP="00081571">
      <w:pPr>
        <w:pStyle w:val="Tabletitle"/>
        <w:rPr>
          <w:ins w:id="13464" w:author="Ross Norsworthy" w:date="2020-03-20T00:52:00Z"/>
          <w:lang w:val="en-US"/>
        </w:rPr>
      </w:pPr>
      <w:ins w:id="13465" w:author="Ross Norsworthy" w:date="2020-03-20T00:52:00Z">
        <w:r w:rsidRPr="00A013FD">
          <w:rPr>
            <w:lang w:val="en-US"/>
          </w:rPr>
          <w:t xml:space="preserve"> Control station service area</w:t>
        </w:r>
        <w:bookmarkEnd w:id="13459"/>
      </w:ins>
    </w:p>
    <w:tbl>
      <w:tblPr>
        <w:tblStyle w:val="TableGrid"/>
        <w:tblW w:w="4632" w:type="pct"/>
        <w:tblLook w:val="04A0" w:firstRow="1" w:lastRow="0" w:firstColumn="1" w:lastColumn="0" w:noHBand="0" w:noVBand="1"/>
      </w:tblPr>
      <w:tblGrid>
        <w:gridCol w:w="2647"/>
        <w:gridCol w:w="1149"/>
        <w:gridCol w:w="1151"/>
        <w:gridCol w:w="3973"/>
      </w:tblGrid>
      <w:tr w:rsidR="00A013FD" w:rsidRPr="00A013FD" w14:paraId="50056850" w14:textId="77777777" w:rsidTr="00BF604E">
        <w:trPr>
          <w:tblHeader/>
          <w:ins w:id="13466" w:author="Ross Norsworthy" w:date="2020-03-20T00:52:00Z"/>
        </w:trPr>
        <w:tc>
          <w:tcPr>
            <w:tcW w:w="1484" w:type="pct"/>
            <w:shd w:val="clear" w:color="auto" w:fill="00558C"/>
          </w:tcPr>
          <w:p w14:paraId="4F596044" w14:textId="77777777" w:rsidR="00A013FD" w:rsidRPr="00A013FD" w:rsidRDefault="00A013FD" w:rsidP="00A013FD">
            <w:pPr>
              <w:spacing w:before="80" w:after="80"/>
              <w:rPr>
                <w:ins w:id="13467" w:author="Ross Norsworthy" w:date="2020-03-20T00:52:00Z"/>
                <w:rFonts w:ascii="Times New Roman Bold" w:hAnsi="Times New Roman Bold" w:cs="Times New Roman Bold"/>
                <w:b/>
                <w:sz w:val="20"/>
              </w:rPr>
            </w:pPr>
            <w:ins w:id="13468" w:author="Ross Norsworthy" w:date="2020-03-20T00:52:00Z">
              <w:r w:rsidRPr="00A013FD">
                <w:rPr>
                  <w:rFonts w:ascii="Times New Roman Bold" w:hAnsi="Times New Roman Bold" w:cs="Times New Roman Bold"/>
                  <w:b/>
                  <w:sz w:val="20"/>
                </w:rPr>
                <w:t>Name</w:t>
              </w:r>
            </w:ins>
          </w:p>
        </w:tc>
        <w:tc>
          <w:tcPr>
            <w:tcW w:w="644" w:type="pct"/>
            <w:shd w:val="clear" w:color="auto" w:fill="00558C"/>
          </w:tcPr>
          <w:p w14:paraId="32CEEA8B" w14:textId="77777777" w:rsidR="00A013FD" w:rsidRPr="00A013FD" w:rsidRDefault="00A013FD" w:rsidP="00A013FD">
            <w:pPr>
              <w:spacing w:before="80" w:after="80"/>
              <w:rPr>
                <w:ins w:id="13469" w:author="Ross Norsworthy" w:date="2020-03-20T00:52:00Z"/>
                <w:rFonts w:ascii="Times New Roman Bold" w:hAnsi="Times New Roman Bold" w:cs="Times New Roman Bold"/>
                <w:b/>
                <w:sz w:val="20"/>
              </w:rPr>
            </w:pPr>
            <w:ins w:id="13470" w:author="Ross Norsworthy" w:date="2020-03-20T00:52:00Z">
              <w:r w:rsidRPr="00A013FD">
                <w:rPr>
                  <w:rFonts w:ascii="Times New Roman Bold" w:hAnsi="Times New Roman Bold" w:cs="Times New Roman Bold"/>
                  <w:b/>
                  <w:sz w:val="20"/>
                </w:rPr>
                <w:t>Value</w:t>
              </w:r>
            </w:ins>
          </w:p>
        </w:tc>
        <w:tc>
          <w:tcPr>
            <w:tcW w:w="645" w:type="pct"/>
            <w:shd w:val="clear" w:color="auto" w:fill="00558C"/>
          </w:tcPr>
          <w:p w14:paraId="4708A82B" w14:textId="77777777" w:rsidR="00A013FD" w:rsidRPr="00A013FD" w:rsidRDefault="00A013FD" w:rsidP="00A013FD">
            <w:pPr>
              <w:spacing w:before="80" w:after="80"/>
              <w:rPr>
                <w:ins w:id="13471" w:author="Ross Norsworthy" w:date="2020-03-20T00:52:00Z"/>
                <w:rFonts w:ascii="Times New Roman Bold" w:hAnsi="Times New Roman Bold" w:cs="Times New Roman Bold"/>
                <w:b/>
                <w:sz w:val="20"/>
              </w:rPr>
            </w:pPr>
            <w:ins w:id="13472" w:author="Ross Norsworthy" w:date="2020-03-20T00:52:00Z">
              <w:r w:rsidRPr="00A013FD">
                <w:rPr>
                  <w:rFonts w:ascii="Times New Roman Bold" w:hAnsi="Times New Roman Bold" w:cs="Times New Roman Bold"/>
                  <w:b/>
                  <w:sz w:val="20"/>
                </w:rPr>
                <w:t>Field size (bits)</w:t>
              </w:r>
            </w:ins>
          </w:p>
        </w:tc>
        <w:tc>
          <w:tcPr>
            <w:tcW w:w="2227" w:type="pct"/>
            <w:shd w:val="clear" w:color="auto" w:fill="00558C"/>
          </w:tcPr>
          <w:p w14:paraId="32285303" w14:textId="77777777" w:rsidR="00A013FD" w:rsidRPr="00A013FD" w:rsidRDefault="00A013FD" w:rsidP="00A013FD">
            <w:pPr>
              <w:spacing w:before="80" w:after="80"/>
              <w:rPr>
                <w:ins w:id="13473" w:author="Ross Norsworthy" w:date="2020-03-20T00:52:00Z"/>
                <w:rFonts w:ascii="Times New Roman Bold" w:hAnsi="Times New Roman Bold" w:cs="Times New Roman Bold"/>
                <w:b/>
                <w:sz w:val="20"/>
              </w:rPr>
            </w:pPr>
            <w:ins w:id="13474" w:author="Ross Norsworthy" w:date="2020-03-20T00:52:00Z">
              <w:r w:rsidRPr="00A013FD">
                <w:rPr>
                  <w:rFonts w:ascii="Times New Roman Bold" w:hAnsi="Times New Roman Bold" w:cs="Times New Roman Bold"/>
                  <w:b/>
                  <w:sz w:val="20"/>
                </w:rPr>
                <w:t>Comment</w:t>
              </w:r>
            </w:ins>
          </w:p>
        </w:tc>
      </w:tr>
      <w:tr w:rsidR="00A013FD" w:rsidRPr="00A013FD" w14:paraId="4E3B02F4" w14:textId="77777777" w:rsidTr="00BF604E">
        <w:trPr>
          <w:ins w:id="13475" w:author="Ross Norsworthy" w:date="2020-03-20T00:52:00Z"/>
        </w:trPr>
        <w:tc>
          <w:tcPr>
            <w:tcW w:w="1484" w:type="pct"/>
            <w:vAlign w:val="center"/>
          </w:tcPr>
          <w:p w14:paraId="7A7FB7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76" w:author="Ross Norsworthy" w:date="2020-03-20T00:52:00Z"/>
                <w:sz w:val="20"/>
              </w:rPr>
            </w:pPr>
            <w:ins w:id="13477" w:author="Ross Norsworthy" w:date="2020-03-20T00:52:00Z">
              <w:r w:rsidRPr="00A013FD">
                <w:rPr>
                  <w:sz w:val="20"/>
                </w:rPr>
                <w:t>Longitude of point 1</w:t>
              </w:r>
            </w:ins>
          </w:p>
        </w:tc>
        <w:tc>
          <w:tcPr>
            <w:tcW w:w="644" w:type="pct"/>
            <w:vAlign w:val="center"/>
          </w:tcPr>
          <w:p w14:paraId="10A32B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78" w:author="Ross Norsworthy" w:date="2020-03-20T00:52:00Z"/>
                <w:sz w:val="20"/>
              </w:rPr>
            </w:pPr>
          </w:p>
        </w:tc>
        <w:tc>
          <w:tcPr>
            <w:tcW w:w="645" w:type="pct"/>
            <w:vAlign w:val="center"/>
          </w:tcPr>
          <w:p w14:paraId="5ECFDF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79" w:author="Ross Norsworthy" w:date="2020-03-20T00:52:00Z"/>
                <w:sz w:val="20"/>
              </w:rPr>
            </w:pPr>
            <w:ins w:id="13480" w:author="Ross Norsworthy" w:date="2020-03-20T00:52:00Z">
              <w:r w:rsidRPr="00A013FD">
                <w:rPr>
                  <w:sz w:val="20"/>
                </w:rPr>
                <w:t>18</w:t>
              </w:r>
            </w:ins>
          </w:p>
        </w:tc>
        <w:tc>
          <w:tcPr>
            <w:tcW w:w="2227" w:type="pct"/>
            <w:vAlign w:val="center"/>
          </w:tcPr>
          <w:p w14:paraId="67D00F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81" w:author="Ross Norsworthy" w:date="2020-03-20T00:52:00Z"/>
                <w:sz w:val="20"/>
              </w:rPr>
            </w:pPr>
            <w:ins w:id="13482" w:author="Ross Norsworthy" w:date="2020-03-20T00:52:00Z">
              <w:r w:rsidRPr="00A013FD">
                <w:rPr>
                  <w:sz w:val="20"/>
                </w:rPr>
                <w:t>Longitude of area to which the assignment applies; upper right corner (North-East); in 1/10 min, or 18 MSBs of addressed station ID 1 (</w:t>
              </w:r>
              <w:r w:rsidRPr="00A013FD">
                <w:rPr>
                  <w:sz w:val="20"/>
                </w:rPr>
                <w:sym w:font="Symbol" w:char="F0B1"/>
              </w:r>
              <w:r w:rsidRPr="00A013FD">
                <w:rPr>
                  <w:sz w:val="20"/>
                </w:rPr>
                <w:t>180°, East = positive, West = negative)</w:t>
              </w:r>
              <w:r w:rsidRPr="00A013FD">
                <w:rPr>
                  <w:sz w:val="20"/>
                </w:rPr>
                <w:br/>
                <w:t xml:space="preserve">181 = not available </w:t>
              </w:r>
            </w:ins>
          </w:p>
          <w:p w14:paraId="33F161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83" w:author="Ross Norsworthy" w:date="2020-03-20T00:52:00Z"/>
                <w:sz w:val="20"/>
              </w:rPr>
            </w:pPr>
          </w:p>
        </w:tc>
      </w:tr>
      <w:tr w:rsidR="00A013FD" w:rsidRPr="00A013FD" w14:paraId="098B037D" w14:textId="77777777" w:rsidTr="00BF604E">
        <w:trPr>
          <w:ins w:id="13484" w:author="Ross Norsworthy" w:date="2020-03-20T00:52:00Z"/>
        </w:trPr>
        <w:tc>
          <w:tcPr>
            <w:tcW w:w="1484" w:type="pct"/>
            <w:vAlign w:val="center"/>
          </w:tcPr>
          <w:p w14:paraId="48ED1D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85" w:author="Ross Norsworthy" w:date="2020-03-20T00:52:00Z"/>
                <w:sz w:val="20"/>
              </w:rPr>
            </w:pPr>
            <w:ins w:id="13486" w:author="Ross Norsworthy" w:date="2020-03-20T00:52:00Z">
              <w:r w:rsidRPr="00A013FD">
                <w:rPr>
                  <w:sz w:val="20"/>
                </w:rPr>
                <w:t>Latitude of point 1</w:t>
              </w:r>
            </w:ins>
          </w:p>
        </w:tc>
        <w:tc>
          <w:tcPr>
            <w:tcW w:w="644" w:type="pct"/>
            <w:vAlign w:val="center"/>
          </w:tcPr>
          <w:p w14:paraId="4B94E0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87" w:author="Ross Norsworthy" w:date="2020-03-20T00:52:00Z"/>
                <w:sz w:val="20"/>
              </w:rPr>
            </w:pPr>
          </w:p>
        </w:tc>
        <w:tc>
          <w:tcPr>
            <w:tcW w:w="645" w:type="pct"/>
            <w:vAlign w:val="center"/>
          </w:tcPr>
          <w:p w14:paraId="296BF2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88" w:author="Ross Norsworthy" w:date="2020-03-20T00:52:00Z"/>
                <w:sz w:val="20"/>
              </w:rPr>
            </w:pPr>
            <w:ins w:id="13489" w:author="Ross Norsworthy" w:date="2020-03-20T00:52:00Z">
              <w:r w:rsidRPr="00A013FD">
                <w:rPr>
                  <w:sz w:val="20"/>
                </w:rPr>
                <w:t>17</w:t>
              </w:r>
            </w:ins>
          </w:p>
        </w:tc>
        <w:tc>
          <w:tcPr>
            <w:tcW w:w="2227" w:type="pct"/>
            <w:vAlign w:val="center"/>
          </w:tcPr>
          <w:p w14:paraId="2D4337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0" w:author="Ross Norsworthy" w:date="2020-03-20T00:52:00Z"/>
                <w:sz w:val="20"/>
              </w:rPr>
            </w:pPr>
            <w:ins w:id="13491" w:author="Ross Norsworthy" w:date="2020-03-20T00:52:00Z">
              <w:r w:rsidRPr="00A013FD">
                <w:rPr>
                  <w:sz w:val="20"/>
                </w:rPr>
                <w:t>Latitude of area to which the assignment applies; upper right corner (North-East); in 1/10 min, or 12 LSBs of addressed station ID 1, followed by 5 zero bits</w:t>
              </w:r>
              <w:r w:rsidRPr="00A013FD">
                <w:rPr>
                  <w:sz w:val="20"/>
                </w:rPr>
                <w:br/>
                <w:t>(</w:t>
              </w:r>
              <w:r w:rsidRPr="00A013FD">
                <w:rPr>
                  <w:sz w:val="20"/>
                </w:rPr>
                <w:sym w:font="Symbol" w:char="F0B1"/>
              </w:r>
              <w:r w:rsidRPr="00A013FD">
                <w:rPr>
                  <w:sz w:val="20"/>
                </w:rPr>
                <w:t>90°, North = positive, South = negative)</w:t>
              </w:r>
              <w:r w:rsidRPr="00A013FD">
                <w:rPr>
                  <w:sz w:val="20"/>
                </w:rPr>
                <w:br/>
                <w:t xml:space="preserve">91° = not available </w:t>
              </w:r>
            </w:ins>
          </w:p>
          <w:p w14:paraId="06AF2E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2" w:author="Ross Norsworthy" w:date="2020-03-20T00:52:00Z"/>
                <w:sz w:val="20"/>
              </w:rPr>
            </w:pPr>
          </w:p>
        </w:tc>
      </w:tr>
      <w:tr w:rsidR="00A013FD" w:rsidRPr="00A013FD" w14:paraId="3F5ABAD5" w14:textId="77777777" w:rsidTr="00BF604E">
        <w:trPr>
          <w:ins w:id="13493" w:author="Ross Norsworthy" w:date="2020-03-20T00:52:00Z"/>
        </w:trPr>
        <w:tc>
          <w:tcPr>
            <w:tcW w:w="1484" w:type="pct"/>
            <w:vAlign w:val="center"/>
          </w:tcPr>
          <w:p w14:paraId="35117A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4" w:author="Ross Norsworthy" w:date="2020-03-20T00:52:00Z"/>
                <w:sz w:val="20"/>
              </w:rPr>
            </w:pPr>
            <w:ins w:id="13495" w:author="Ross Norsworthy" w:date="2020-03-20T00:52:00Z">
              <w:r w:rsidRPr="00A013FD">
                <w:rPr>
                  <w:sz w:val="20"/>
                </w:rPr>
                <w:t>Longitude of point 2</w:t>
              </w:r>
            </w:ins>
          </w:p>
        </w:tc>
        <w:tc>
          <w:tcPr>
            <w:tcW w:w="644" w:type="pct"/>
            <w:vAlign w:val="center"/>
          </w:tcPr>
          <w:p w14:paraId="7A83FB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6" w:author="Ross Norsworthy" w:date="2020-03-20T00:52:00Z"/>
                <w:sz w:val="20"/>
              </w:rPr>
            </w:pPr>
          </w:p>
        </w:tc>
        <w:tc>
          <w:tcPr>
            <w:tcW w:w="645" w:type="pct"/>
            <w:vAlign w:val="center"/>
          </w:tcPr>
          <w:p w14:paraId="3456E8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7" w:author="Ross Norsworthy" w:date="2020-03-20T00:52:00Z"/>
                <w:sz w:val="20"/>
              </w:rPr>
            </w:pPr>
            <w:ins w:id="13498" w:author="Ross Norsworthy" w:date="2020-03-20T00:52:00Z">
              <w:r w:rsidRPr="00A013FD">
                <w:rPr>
                  <w:sz w:val="20"/>
                </w:rPr>
                <w:t>18</w:t>
              </w:r>
            </w:ins>
          </w:p>
        </w:tc>
        <w:tc>
          <w:tcPr>
            <w:tcW w:w="2227" w:type="pct"/>
            <w:vAlign w:val="center"/>
          </w:tcPr>
          <w:p w14:paraId="051DB1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499" w:author="Ross Norsworthy" w:date="2020-03-20T00:52:00Z"/>
                <w:sz w:val="20"/>
              </w:rPr>
            </w:pPr>
            <w:ins w:id="13500" w:author="Ross Norsworthy" w:date="2020-03-20T00:52:00Z">
              <w:r w:rsidRPr="00A013FD">
                <w:rPr>
                  <w:sz w:val="20"/>
                </w:rPr>
                <w:t>Longitude of area to which the assignment applies; lower left corner (South-West); in 1/10 min, or 18 MSBs of addressed station ID 2 (</w:t>
              </w:r>
              <w:r w:rsidRPr="00A013FD">
                <w:rPr>
                  <w:sz w:val="20"/>
                </w:rPr>
                <w:sym w:font="Symbol" w:char="F0B1"/>
              </w:r>
              <w:r w:rsidRPr="00A013FD">
                <w:rPr>
                  <w:sz w:val="20"/>
                </w:rPr>
                <w:t xml:space="preserve">180°, East = positive, West = negative) </w:t>
              </w:r>
            </w:ins>
          </w:p>
          <w:p w14:paraId="5F1EE5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01" w:author="Ross Norsworthy" w:date="2020-03-20T00:52:00Z"/>
                <w:sz w:val="20"/>
              </w:rPr>
            </w:pPr>
          </w:p>
        </w:tc>
      </w:tr>
      <w:tr w:rsidR="00A013FD" w:rsidRPr="00A013FD" w14:paraId="31080BD4" w14:textId="77777777" w:rsidTr="00BF604E">
        <w:trPr>
          <w:ins w:id="13502" w:author="Ross Norsworthy" w:date="2020-03-20T00:52:00Z"/>
        </w:trPr>
        <w:tc>
          <w:tcPr>
            <w:tcW w:w="1484" w:type="pct"/>
            <w:vAlign w:val="center"/>
          </w:tcPr>
          <w:p w14:paraId="16BE43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03" w:author="Ross Norsworthy" w:date="2020-03-20T00:52:00Z"/>
                <w:sz w:val="20"/>
              </w:rPr>
            </w:pPr>
            <w:ins w:id="13504" w:author="Ross Norsworthy" w:date="2020-03-20T00:52:00Z">
              <w:r w:rsidRPr="00A013FD">
                <w:rPr>
                  <w:sz w:val="20"/>
                </w:rPr>
                <w:t>Latitude of point 2</w:t>
              </w:r>
            </w:ins>
          </w:p>
        </w:tc>
        <w:tc>
          <w:tcPr>
            <w:tcW w:w="644" w:type="pct"/>
            <w:vAlign w:val="center"/>
          </w:tcPr>
          <w:p w14:paraId="1C25538C" w14:textId="77777777" w:rsidR="00A013FD" w:rsidRPr="00A013FD" w:rsidRDefault="00A013FD" w:rsidP="00A013FD">
            <w:pPr>
              <w:tabs>
                <w:tab w:val="clear" w:pos="1134"/>
                <w:tab w:val="clear" w:pos="1871"/>
                <w:tab w:val="clear" w:pos="2268"/>
                <w:tab w:val="left" w:pos="794"/>
                <w:tab w:val="left" w:pos="1191"/>
                <w:tab w:val="left" w:pos="1588"/>
                <w:tab w:val="left" w:pos="1985"/>
              </w:tabs>
              <w:spacing w:before="0"/>
              <w:textAlignment w:val="auto"/>
              <w:rPr>
                <w:ins w:id="13505" w:author="Ross Norsworthy" w:date="2020-03-20T00:52:00Z"/>
                <w:sz w:val="18"/>
                <w:lang w:eastAsia="ko-KR"/>
              </w:rPr>
            </w:pPr>
          </w:p>
        </w:tc>
        <w:tc>
          <w:tcPr>
            <w:tcW w:w="645" w:type="pct"/>
            <w:vAlign w:val="center"/>
          </w:tcPr>
          <w:p w14:paraId="5F02EF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06" w:author="Ross Norsworthy" w:date="2020-03-20T00:52:00Z"/>
                <w:sz w:val="20"/>
              </w:rPr>
            </w:pPr>
            <w:ins w:id="13507" w:author="Ross Norsworthy" w:date="2020-03-20T00:52:00Z">
              <w:r w:rsidRPr="00A013FD">
                <w:rPr>
                  <w:sz w:val="20"/>
                </w:rPr>
                <w:t>17</w:t>
              </w:r>
            </w:ins>
          </w:p>
        </w:tc>
        <w:tc>
          <w:tcPr>
            <w:tcW w:w="2227" w:type="pct"/>
            <w:vAlign w:val="center"/>
          </w:tcPr>
          <w:p w14:paraId="0E9909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08" w:author="Ross Norsworthy" w:date="2020-03-20T00:52:00Z"/>
                <w:sz w:val="20"/>
              </w:rPr>
            </w:pPr>
            <w:ins w:id="13509" w:author="Ross Norsworthy" w:date="2020-03-20T00:52:00Z">
              <w:r w:rsidRPr="00A013FD">
                <w:rPr>
                  <w:sz w:val="20"/>
                </w:rPr>
                <w:t>Latitude of area to which the assignment applies; lower left corner (South-West); in 1/10 min, or 12 LSBs of addressed station ID 2, followed by 5 zero bits (</w:t>
              </w:r>
              <w:r w:rsidRPr="00A013FD">
                <w:rPr>
                  <w:sz w:val="20"/>
                </w:rPr>
                <w:sym w:font="Symbol" w:char="F0B1"/>
              </w:r>
              <w:r w:rsidRPr="00A013FD">
                <w:rPr>
                  <w:sz w:val="20"/>
                </w:rPr>
                <w:t xml:space="preserve">90°, North = positive, South = negative) </w:t>
              </w:r>
            </w:ins>
          </w:p>
          <w:p w14:paraId="20106B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10" w:author="Ross Norsworthy" w:date="2020-03-20T00:52:00Z"/>
                <w:sz w:val="20"/>
              </w:rPr>
            </w:pPr>
          </w:p>
        </w:tc>
      </w:tr>
      <w:tr w:rsidR="00A013FD" w:rsidRPr="00A013FD" w14:paraId="4C31642A" w14:textId="77777777" w:rsidTr="00BF604E">
        <w:trPr>
          <w:ins w:id="13511" w:author="Ross Norsworthy" w:date="2020-03-20T00:52:00Z"/>
        </w:trPr>
        <w:tc>
          <w:tcPr>
            <w:tcW w:w="1484" w:type="pct"/>
            <w:vAlign w:val="center"/>
          </w:tcPr>
          <w:p w14:paraId="1CBAA3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12" w:author="Ross Norsworthy" w:date="2020-03-20T00:52:00Z"/>
                <w:sz w:val="20"/>
              </w:rPr>
            </w:pPr>
            <w:ins w:id="13513" w:author="Ross Norsworthy" w:date="2020-03-20T00:52:00Z">
              <w:r w:rsidRPr="00A013FD">
                <w:rPr>
                  <w:rFonts w:hint="eastAsia"/>
                  <w:sz w:val="20"/>
                </w:rPr>
                <w:t>Padding</w:t>
              </w:r>
            </w:ins>
          </w:p>
        </w:tc>
        <w:tc>
          <w:tcPr>
            <w:tcW w:w="644" w:type="pct"/>
            <w:vAlign w:val="center"/>
          </w:tcPr>
          <w:p w14:paraId="3F1E4288" w14:textId="77777777" w:rsidR="00A013FD" w:rsidRPr="00A013FD" w:rsidRDefault="00A013FD" w:rsidP="00A013FD">
            <w:pPr>
              <w:tabs>
                <w:tab w:val="clear" w:pos="1134"/>
                <w:tab w:val="clear" w:pos="1871"/>
                <w:tab w:val="clear" w:pos="2268"/>
                <w:tab w:val="left" w:pos="794"/>
                <w:tab w:val="left" w:pos="1191"/>
                <w:tab w:val="left" w:pos="1588"/>
                <w:tab w:val="left" w:pos="1985"/>
              </w:tabs>
              <w:spacing w:before="0"/>
              <w:textAlignment w:val="auto"/>
              <w:rPr>
                <w:ins w:id="13514" w:author="Ross Norsworthy" w:date="2020-03-20T00:52:00Z"/>
                <w:sz w:val="18"/>
                <w:lang w:eastAsia="ko-KR"/>
              </w:rPr>
            </w:pPr>
          </w:p>
        </w:tc>
        <w:tc>
          <w:tcPr>
            <w:tcW w:w="645" w:type="pct"/>
            <w:vAlign w:val="center"/>
          </w:tcPr>
          <w:p w14:paraId="06EB32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15" w:author="Ross Norsworthy" w:date="2020-03-20T00:52:00Z"/>
                <w:sz w:val="20"/>
              </w:rPr>
            </w:pPr>
            <w:ins w:id="13516" w:author="Ross Norsworthy" w:date="2020-03-20T00:52:00Z">
              <w:r w:rsidRPr="00A013FD">
                <w:rPr>
                  <w:rFonts w:hint="eastAsia"/>
                  <w:sz w:val="20"/>
                </w:rPr>
                <w:t>2</w:t>
              </w:r>
            </w:ins>
          </w:p>
        </w:tc>
        <w:tc>
          <w:tcPr>
            <w:tcW w:w="2227" w:type="pct"/>
            <w:vAlign w:val="center"/>
          </w:tcPr>
          <w:p w14:paraId="0801E8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17" w:author="Ross Norsworthy" w:date="2020-03-20T00:52:00Z"/>
                <w:sz w:val="20"/>
              </w:rPr>
            </w:pPr>
            <w:ins w:id="13518" w:author="Ross Norsworthy" w:date="2020-03-20T00:52:00Z">
              <w:r w:rsidRPr="00A013FD">
                <w:rPr>
                  <w:rFonts w:hint="eastAsia"/>
                  <w:sz w:val="20"/>
                </w:rPr>
                <w:t xml:space="preserve">Padding bits for byte alignment. </w:t>
              </w:r>
              <w:r w:rsidRPr="00A013FD">
                <w:rPr>
                  <w:sz w:val="20"/>
                </w:rPr>
                <w:t>Set to zero.</w:t>
              </w:r>
            </w:ins>
          </w:p>
        </w:tc>
      </w:tr>
    </w:tbl>
    <w:p w14:paraId="1DDC86BC" w14:textId="77777777" w:rsidR="00A013FD" w:rsidRPr="00A013FD" w:rsidRDefault="00A013FD" w:rsidP="00543DDE">
      <w:pPr>
        <w:pStyle w:val="Tablefin"/>
        <w:rPr>
          <w:ins w:id="13519" w:author="Ross Norsworthy" w:date="2020-03-20T00:52:00Z"/>
        </w:rPr>
      </w:pPr>
    </w:p>
    <w:p w14:paraId="3029AE38" w14:textId="353866ED" w:rsidR="00A013FD" w:rsidRPr="00A013FD" w:rsidRDefault="001F170E" w:rsidP="00643892">
      <w:pPr>
        <w:pStyle w:val="Heading3"/>
        <w:rPr>
          <w:ins w:id="13520" w:author="Ross Norsworthy" w:date="2020-03-20T00:52:00Z"/>
          <w:rFonts w:eastAsiaTheme="minorHAnsi"/>
        </w:rPr>
      </w:pPr>
      <w:bookmarkStart w:id="13521" w:name="_Toc35545413"/>
      <w:bookmarkStart w:id="13522" w:name="_Toc35545414"/>
      <w:bookmarkEnd w:id="13521"/>
      <w:ins w:id="13523" w:author="Song, Xiaojing" w:date="2020-08-21T13:48:00Z">
        <w:del w:id="13524" w:author="USA Editor 2021" w:date="2020-12-11T15:25: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3525" w:author="Song, Xiaojing" w:date="2020-08-24T12:41:00Z">
        <w:r w:rsidR="00983074">
          <w:rPr>
            <w:rFonts w:eastAsiaTheme="minorHAnsi"/>
            <w:caps/>
            <w:szCs w:val="22"/>
          </w:rPr>
          <w:t>4</w:t>
        </w:r>
      </w:ins>
      <w:ins w:id="13526" w:author="Song, Xiaojing" w:date="2020-08-21T13:48:00Z">
        <w:r>
          <w:rPr>
            <w:rFonts w:eastAsiaTheme="minorHAnsi"/>
            <w:caps/>
            <w:szCs w:val="22"/>
          </w:rPr>
          <w:t>.9.8</w:t>
        </w:r>
        <w:r>
          <w:rPr>
            <w:rFonts w:eastAsiaTheme="minorHAnsi"/>
            <w:caps/>
            <w:szCs w:val="22"/>
          </w:rPr>
          <w:tab/>
        </w:r>
      </w:ins>
      <w:ins w:id="13527" w:author="Ross Norsworthy" w:date="2020-03-20T00:52:00Z">
        <w:r w:rsidR="00A013FD" w:rsidRPr="00A013FD">
          <w:rPr>
            <w:rFonts w:eastAsiaTheme="minorHAnsi"/>
          </w:rPr>
          <w:t>Bulletin board continuation fragment message</w:t>
        </w:r>
        <w:bookmarkEnd w:id="13522"/>
      </w:ins>
    </w:p>
    <w:p w14:paraId="4A0D5E9A" w14:textId="0EB8F21D" w:rsidR="0051538E" w:rsidRDefault="00A013FD" w:rsidP="00970510">
      <w:pPr>
        <w:pStyle w:val="TableNo"/>
        <w:rPr>
          <w:lang w:val="en-US"/>
        </w:rPr>
      </w:pPr>
      <w:bookmarkStart w:id="13528" w:name="_Toc35546142"/>
      <w:ins w:id="13529" w:author="Ross Norsworthy" w:date="2020-03-20T00:52:00Z">
        <w:r w:rsidRPr="00A013FD">
          <w:rPr>
            <w:lang w:val="en-US"/>
          </w:rPr>
          <w:t xml:space="preserve">Table </w:t>
        </w:r>
      </w:ins>
      <w:ins w:id="13530" w:author="USA Editor 2021" w:date="2021-01-07T11:43:00Z">
        <w:r w:rsidR="005F28B1" w:rsidRPr="005F28B1">
          <w:rPr>
            <w:highlight w:val="green"/>
            <w:lang w:val="en-US"/>
          </w:rPr>
          <w:t>43</w:t>
        </w:r>
      </w:ins>
      <w:ins w:id="13531" w:author="Ross Norsworthy" w:date="2020-03-20T00:52:00Z">
        <w:del w:id="13532" w:author="USA Editor 2021" w:date="2021-01-07T11:43:00Z">
          <w:r w:rsidRPr="005F28B1" w:rsidDel="005F28B1">
            <w:rPr>
              <w:highlight w:val="green"/>
              <w:lang w:val="en-US"/>
            </w:rPr>
            <w:delText>44</w:delText>
          </w:r>
        </w:del>
      </w:ins>
    </w:p>
    <w:p w14:paraId="7DF325FD" w14:textId="77777777" w:rsidR="00A013FD" w:rsidRPr="00A013FD" w:rsidRDefault="00A013FD" w:rsidP="00081571">
      <w:pPr>
        <w:pStyle w:val="Tabletitle"/>
        <w:rPr>
          <w:ins w:id="13533" w:author="Ross Norsworthy" w:date="2020-03-20T00:52:00Z"/>
          <w:lang w:val="en-US"/>
        </w:rPr>
      </w:pPr>
      <w:ins w:id="13534" w:author="Ross Norsworthy" w:date="2020-03-20T00:52:00Z">
        <w:r w:rsidRPr="00A013FD">
          <w:rPr>
            <w:lang w:val="en-US"/>
          </w:rPr>
          <w:t>Bulletin Board Continuation Fragment Message</w:t>
        </w:r>
        <w:bookmarkEnd w:id="13528"/>
      </w:ins>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3"/>
        <w:gridCol w:w="1028"/>
        <w:gridCol w:w="973"/>
        <w:gridCol w:w="2662"/>
        <w:gridCol w:w="3649"/>
      </w:tblGrid>
      <w:tr w:rsidR="00A013FD" w:rsidRPr="00A013FD" w14:paraId="0C17FE33" w14:textId="77777777" w:rsidTr="00BF604E">
        <w:trPr>
          <w:trHeight w:val="300"/>
          <w:ins w:id="13535" w:author="Ross Norsworthy" w:date="2020-03-20T00:52:00Z"/>
        </w:trPr>
        <w:tc>
          <w:tcPr>
            <w:tcW w:w="5000" w:type="pct"/>
            <w:gridSpan w:val="5"/>
            <w:shd w:val="clear" w:color="auto" w:fill="00558C"/>
            <w:noWrap/>
            <w:vAlign w:val="center"/>
          </w:tcPr>
          <w:p w14:paraId="74055843" w14:textId="77777777" w:rsidR="00A013FD" w:rsidRPr="00A013FD" w:rsidRDefault="00A013FD" w:rsidP="00535EEC">
            <w:pPr>
              <w:pStyle w:val="Tablehead"/>
              <w:rPr>
                <w:ins w:id="13536" w:author="Ross Norsworthy" w:date="2020-03-20T00:52:00Z"/>
              </w:rPr>
            </w:pPr>
            <w:ins w:id="13537" w:author="Ross Norsworthy" w:date="2020-03-20T00:52:00Z">
              <w:r w:rsidRPr="00A013FD">
                <w:t>Bulletin board continuation fragment message</w:t>
              </w:r>
            </w:ins>
          </w:p>
        </w:tc>
      </w:tr>
      <w:tr w:rsidR="00A013FD" w:rsidRPr="00A013FD" w14:paraId="5825F1C4" w14:textId="77777777" w:rsidTr="00BF604E">
        <w:trPr>
          <w:trHeight w:val="300"/>
          <w:ins w:id="13538" w:author="Ross Norsworthy" w:date="2020-03-20T00:52:00Z"/>
        </w:trPr>
        <w:tc>
          <w:tcPr>
            <w:tcW w:w="385" w:type="pct"/>
            <w:shd w:val="clear" w:color="auto" w:fill="00558C"/>
            <w:noWrap/>
            <w:vAlign w:val="center"/>
          </w:tcPr>
          <w:p w14:paraId="0F7FA7BF" w14:textId="77777777" w:rsidR="00A013FD" w:rsidRPr="00A013FD" w:rsidRDefault="00A013FD" w:rsidP="00535EEC">
            <w:pPr>
              <w:pStyle w:val="Tablehead"/>
              <w:rPr>
                <w:ins w:id="13539" w:author="Ross Norsworthy" w:date="2020-03-20T00:52:00Z"/>
              </w:rPr>
            </w:pPr>
            <w:ins w:id="13540" w:author="Ross Norsworthy" w:date="2020-03-20T00:52:00Z">
              <w:r w:rsidRPr="00A013FD">
                <w:t>Field no</w:t>
              </w:r>
            </w:ins>
          </w:p>
        </w:tc>
        <w:tc>
          <w:tcPr>
            <w:tcW w:w="571" w:type="pct"/>
            <w:shd w:val="clear" w:color="auto" w:fill="00558C"/>
            <w:noWrap/>
            <w:vAlign w:val="center"/>
          </w:tcPr>
          <w:p w14:paraId="2F530D39" w14:textId="77777777" w:rsidR="00A013FD" w:rsidRPr="00A013FD" w:rsidRDefault="00A013FD" w:rsidP="00535EEC">
            <w:pPr>
              <w:pStyle w:val="Tablehead"/>
              <w:rPr>
                <w:ins w:id="13541" w:author="Ross Norsworthy" w:date="2020-03-20T00:52:00Z"/>
              </w:rPr>
            </w:pPr>
            <w:ins w:id="13542" w:author="Ross Norsworthy" w:date="2020-03-20T00:52:00Z">
              <w:r w:rsidRPr="00A013FD">
                <w:t>Value (Dec)</w:t>
              </w:r>
            </w:ins>
          </w:p>
        </w:tc>
        <w:tc>
          <w:tcPr>
            <w:tcW w:w="540" w:type="pct"/>
            <w:shd w:val="clear" w:color="auto" w:fill="00558C"/>
            <w:noWrap/>
            <w:vAlign w:val="center"/>
          </w:tcPr>
          <w:p w14:paraId="202F1E73" w14:textId="77777777" w:rsidR="00A013FD" w:rsidRPr="00A013FD" w:rsidRDefault="00A013FD" w:rsidP="00535EEC">
            <w:pPr>
              <w:pStyle w:val="Tablehead"/>
              <w:rPr>
                <w:ins w:id="13543" w:author="Ross Norsworthy" w:date="2020-03-20T00:52:00Z"/>
              </w:rPr>
            </w:pPr>
            <w:ins w:id="13544" w:author="Ross Norsworthy" w:date="2020-03-20T00:52:00Z">
              <w:r w:rsidRPr="00A013FD">
                <w:t>Size (Bytes)</w:t>
              </w:r>
            </w:ins>
          </w:p>
        </w:tc>
        <w:tc>
          <w:tcPr>
            <w:tcW w:w="1478" w:type="pct"/>
            <w:shd w:val="clear" w:color="auto" w:fill="00558C"/>
            <w:noWrap/>
            <w:vAlign w:val="center"/>
          </w:tcPr>
          <w:p w14:paraId="4AAFD3FB" w14:textId="77777777" w:rsidR="00A013FD" w:rsidRPr="00A013FD" w:rsidRDefault="00A013FD" w:rsidP="00535EEC">
            <w:pPr>
              <w:pStyle w:val="Tablehead"/>
              <w:rPr>
                <w:ins w:id="13545" w:author="Ross Norsworthy" w:date="2020-03-20T00:52:00Z"/>
              </w:rPr>
            </w:pPr>
            <w:ins w:id="13546" w:author="Ross Norsworthy" w:date="2020-03-20T00:52:00Z">
              <w:r w:rsidRPr="00A013FD">
                <w:t>Function</w:t>
              </w:r>
            </w:ins>
          </w:p>
        </w:tc>
        <w:tc>
          <w:tcPr>
            <w:tcW w:w="2026" w:type="pct"/>
            <w:shd w:val="clear" w:color="auto" w:fill="00558C"/>
            <w:noWrap/>
            <w:vAlign w:val="center"/>
          </w:tcPr>
          <w:p w14:paraId="5664127C" w14:textId="77777777" w:rsidR="00A013FD" w:rsidRPr="00A013FD" w:rsidRDefault="00A013FD" w:rsidP="00535EEC">
            <w:pPr>
              <w:pStyle w:val="Tablehead"/>
              <w:rPr>
                <w:ins w:id="13547" w:author="Ross Norsworthy" w:date="2020-03-20T00:52:00Z"/>
              </w:rPr>
            </w:pPr>
            <w:ins w:id="13548" w:author="Ross Norsworthy" w:date="2020-03-20T00:52:00Z">
              <w:r w:rsidRPr="00A013FD">
                <w:t>Content</w:t>
              </w:r>
            </w:ins>
          </w:p>
        </w:tc>
      </w:tr>
      <w:tr w:rsidR="00A013FD" w:rsidRPr="00A013FD" w14:paraId="26FC77BE" w14:textId="77777777" w:rsidTr="00BF604E">
        <w:trPr>
          <w:trHeight w:val="300"/>
          <w:ins w:id="13549" w:author="Ross Norsworthy" w:date="2020-03-20T00:52:00Z"/>
        </w:trPr>
        <w:tc>
          <w:tcPr>
            <w:tcW w:w="385" w:type="pct"/>
            <w:shd w:val="clear" w:color="auto" w:fill="auto"/>
            <w:noWrap/>
            <w:vAlign w:val="bottom"/>
          </w:tcPr>
          <w:p w14:paraId="42B8DA6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50" w:author="Ross Norsworthy" w:date="2020-03-20T00:52:00Z"/>
                <w:sz w:val="20"/>
              </w:rPr>
            </w:pPr>
            <w:ins w:id="13551" w:author="Ross Norsworthy" w:date="2020-03-20T00:52:00Z">
              <w:r w:rsidRPr="00A013FD">
                <w:rPr>
                  <w:sz w:val="20"/>
                </w:rPr>
                <w:t>1</w:t>
              </w:r>
            </w:ins>
          </w:p>
        </w:tc>
        <w:tc>
          <w:tcPr>
            <w:tcW w:w="571" w:type="pct"/>
            <w:shd w:val="clear" w:color="auto" w:fill="auto"/>
            <w:noWrap/>
            <w:vAlign w:val="bottom"/>
          </w:tcPr>
          <w:p w14:paraId="48A0427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52" w:author="Ross Norsworthy" w:date="2020-03-20T00:52:00Z"/>
                <w:sz w:val="20"/>
              </w:rPr>
            </w:pPr>
            <w:ins w:id="13553" w:author="Ross Norsworthy" w:date="2020-03-20T00:52:00Z">
              <w:r w:rsidRPr="00A013FD">
                <w:rPr>
                  <w:sz w:val="20"/>
                </w:rPr>
                <w:t>021</w:t>
              </w:r>
            </w:ins>
          </w:p>
        </w:tc>
        <w:tc>
          <w:tcPr>
            <w:tcW w:w="540" w:type="pct"/>
            <w:shd w:val="clear" w:color="auto" w:fill="auto"/>
            <w:noWrap/>
            <w:vAlign w:val="bottom"/>
          </w:tcPr>
          <w:p w14:paraId="4723ACC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54" w:author="Ross Norsworthy" w:date="2020-03-20T00:52:00Z"/>
                <w:sz w:val="20"/>
              </w:rPr>
            </w:pPr>
            <w:ins w:id="13555" w:author="Ross Norsworthy" w:date="2020-03-20T00:52:00Z">
              <w:r w:rsidRPr="00A013FD">
                <w:rPr>
                  <w:sz w:val="20"/>
                </w:rPr>
                <w:t>1</w:t>
              </w:r>
            </w:ins>
          </w:p>
        </w:tc>
        <w:tc>
          <w:tcPr>
            <w:tcW w:w="1478" w:type="pct"/>
            <w:shd w:val="clear" w:color="auto" w:fill="auto"/>
            <w:noWrap/>
            <w:vAlign w:val="bottom"/>
          </w:tcPr>
          <w:p w14:paraId="3EA7E8F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56" w:author="Ross Norsworthy" w:date="2020-03-20T00:52:00Z"/>
                <w:sz w:val="20"/>
              </w:rPr>
            </w:pPr>
            <w:ins w:id="13557" w:author="Ross Norsworthy" w:date="2020-03-20T00:52:00Z">
              <w:r w:rsidRPr="00A013FD">
                <w:rPr>
                  <w:sz w:val="20"/>
                </w:rPr>
                <w:t>Type</w:t>
              </w:r>
            </w:ins>
          </w:p>
        </w:tc>
        <w:tc>
          <w:tcPr>
            <w:tcW w:w="2026" w:type="pct"/>
            <w:shd w:val="clear" w:color="auto" w:fill="auto"/>
            <w:noWrap/>
            <w:vAlign w:val="bottom"/>
          </w:tcPr>
          <w:p w14:paraId="4AA13F0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58" w:author="Ross Norsworthy" w:date="2020-03-20T00:52:00Z"/>
                <w:sz w:val="20"/>
              </w:rPr>
            </w:pPr>
          </w:p>
        </w:tc>
      </w:tr>
      <w:tr w:rsidR="00A013FD" w:rsidRPr="00A013FD" w14:paraId="0F91FA3E" w14:textId="77777777" w:rsidTr="00BF604E">
        <w:trPr>
          <w:trHeight w:val="300"/>
          <w:ins w:id="13559" w:author="Editor" w:date="2020-07-22T10:41:00Z"/>
        </w:trPr>
        <w:tc>
          <w:tcPr>
            <w:tcW w:w="385" w:type="pct"/>
            <w:shd w:val="clear" w:color="auto" w:fill="auto"/>
            <w:noWrap/>
            <w:vAlign w:val="bottom"/>
          </w:tcPr>
          <w:p w14:paraId="3E8A795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60" w:author="Editor" w:date="2020-07-22T10:41:00Z"/>
                <w:sz w:val="20"/>
              </w:rPr>
            </w:pPr>
            <w:ins w:id="13561" w:author="Editor" w:date="2020-07-22T10:42:00Z">
              <w:r w:rsidRPr="00A013FD">
                <w:rPr>
                  <w:rFonts w:hint="eastAsia"/>
                  <w:sz w:val="20"/>
                  <w:lang w:eastAsia="zh-CN"/>
                </w:rPr>
                <w:t>2</w:t>
              </w:r>
            </w:ins>
          </w:p>
        </w:tc>
        <w:tc>
          <w:tcPr>
            <w:tcW w:w="571" w:type="pct"/>
            <w:shd w:val="clear" w:color="auto" w:fill="auto"/>
            <w:noWrap/>
            <w:vAlign w:val="bottom"/>
          </w:tcPr>
          <w:p w14:paraId="615D8C6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62" w:author="Editor" w:date="2020-07-22T10:41:00Z"/>
                <w:sz w:val="20"/>
                <w:szCs w:val="18"/>
              </w:rPr>
            </w:pPr>
            <w:ins w:id="13563" w:author="Editor" w:date="2020-07-22T10:42:00Z">
              <w:r w:rsidRPr="00A013FD">
                <w:rPr>
                  <w:sz w:val="20"/>
                </w:rPr>
                <w:t>0 to 2</w:t>
              </w:r>
              <w:r w:rsidRPr="00A013FD">
                <w:rPr>
                  <w:sz w:val="20"/>
                  <w:vertAlign w:val="superscript"/>
                </w:rPr>
                <w:t>16</w:t>
              </w:r>
              <w:r w:rsidRPr="00A013FD">
                <w:rPr>
                  <w:sz w:val="20"/>
                </w:rPr>
                <w:t>-1</w:t>
              </w:r>
            </w:ins>
          </w:p>
        </w:tc>
        <w:tc>
          <w:tcPr>
            <w:tcW w:w="540" w:type="pct"/>
            <w:shd w:val="clear" w:color="auto" w:fill="auto"/>
            <w:noWrap/>
            <w:vAlign w:val="bottom"/>
          </w:tcPr>
          <w:p w14:paraId="5CDFC25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64" w:author="Editor" w:date="2020-07-22T10:41:00Z"/>
                <w:sz w:val="20"/>
                <w:szCs w:val="18"/>
              </w:rPr>
            </w:pPr>
            <w:ins w:id="13565" w:author="Editor" w:date="2020-07-22T10:42:00Z">
              <w:r w:rsidRPr="00A013FD">
                <w:rPr>
                  <w:rFonts w:hint="eastAsia"/>
                  <w:sz w:val="20"/>
                  <w:lang w:eastAsia="zh-CN"/>
                </w:rPr>
                <w:t>2</w:t>
              </w:r>
            </w:ins>
          </w:p>
        </w:tc>
        <w:tc>
          <w:tcPr>
            <w:tcW w:w="1478" w:type="pct"/>
            <w:shd w:val="clear" w:color="auto" w:fill="auto"/>
            <w:noWrap/>
            <w:vAlign w:val="bottom"/>
          </w:tcPr>
          <w:p w14:paraId="0F2FD15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66" w:author="Editor" w:date="2020-07-22T10:41:00Z"/>
                <w:sz w:val="20"/>
                <w:szCs w:val="18"/>
              </w:rPr>
            </w:pPr>
            <w:ins w:id="13567" w:author="Editor" w:date="2020-07-22T10:42:00Z">
              <w:r w:rsidRPr="00A013FD">
                <w:rPr>
                  <w:rFonts w:hint="eastAsia"/>
                  <w:sz w:val="20"/>
                  <w:lang w:eastAsia="zh-CN"/>
                </w:rPr>
                <w:t>Length</w:t>
              </w:r>
            </w:ins>
          </w:p>
        </w:tc>
        <w:tc>
          <w:tcPr>
            <w:tcW w:w="2026" w:type="pct"/>
            <w:shd w:val="clear" w:color="auto" w:fill="auto"/>
            <w:noWrap/>
            <w:vAlign w:val="bottom"/>
          </w:tcPr>
          <w:p w14:paraId="387F880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68" w:author="Editor" w:date="2020-07-22T10:41:00Z"/>
                <w:sz w:val="20"/>
              </w:rPr>
            </w:pPr>
            <w:ins w:id="13569" w:author="Editor" w:date="2020-07-22T10:42:00Z">
              <w:r w:rsidRPr="00A013FD">
                <w:rPr>
                  <w:rFonts w:hint="eastAsia"/>
                  <w:sz w:val="20"/>
                  <w:lang w:eastAsia="zh-CN"/>
                </w:rPr>
                <w:t>Total size in byte, variable.</w:t>
              </w:r>
            </w:ins>
          </w:p>
        </w:tc>
      </w:tr>
      <w:tr w:rsidR="00A013FD" w:rsidRPr="00A013FD" w14:paraId="7C4802C3" w14:textId="77777777" w:rsidTr="00BF604E">
        <w:trPr>
          <w:trHeight w:val="300"/>
          <w:ins w:id="13570" w:author="Ross Norsworthy" w:date="2020-03-20T00:52:00Z"/>
        </w:trPr>
        <w:tc>
          <w:tcPr>
            <w:tcW w:w="385" w:type="pct"/>
            <w:shd w:val="clear" w:color="auto" w:fill="auto"/>
            <w:noWrap/>
          </w:tcPr>
          <w:p w14:paraId="6E39C88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71" w:author="Ross Norsworthy" w:date="2020-03-20T00:52:00Z"/>
                <w:sz w:val="20"/>
              </w:rPr>
            </w:pPr>
            <w:ins w:id="13572" w:author="Editor" w:date="2020-07-22T14:15:00Z">
              <w:r w:rsidRPr="00A013FD">
                <w:rPr>
                  <w:sz w:val="20"/>
                </w:rPr>
                <w:t>3</w:t>
              </w:r>
            </w:ins>
            <w:ins w:id="13573" w:author="Ross Norsworthy" w:date="2020-03-20T00:52:00Z">
              <w:del w:id="13574" w:author="Editor" w:date="2020-07-22T14:15:00Z">
                <w:r w:rsidRPr="00A013FD">
                  <w:rPr>
                    <w:sz w:val="20"/>
                  </w:rPr>
                  <w:delText>2</w:delText>
                </w:r>
              </w:del>
            </w:ins>
          </w:p>
        </w:tc>
        <w:tc>
          <w:tcPr>
            <w:tcW w:w="571" w:type="pct"/>
            <w:shd w:val="clear" w:color="auto" w:fill="auto"/>
            <w:noWrap/>
          </w:tcPr>
          <w:p w14:paraId="39CDEE9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75" w:author="Ross Norsworthy" w:date="2020-03-20T00:52:00Z"/>
                <w:sz w:val="20"/>
              </w:rPr>
            </w:pPr>
            <w:ins w:id="13576" w:author="Ross Norsworthy" w:date="2020-03-20T00:52:00Z">
              <w:r w:rsidRPr="00A013FD">
                <w:rPr>
                  <w:sz w:val="20"/>
                  <w:szCs w:val="18"/>
                </w:rPr>
                <w:t>0 to 2</w:t>
              </w:r>
              <w:r w:rsidRPr="00A013FD">
                <w:rPr>
                  <w:sz w:val="20"/>
                  <w:szCs w:val="18"/>
                  <w:vertAlign w:val="superscript"/>
                </w:rPr>
                <w:t>32</w:t>
              </w:r>
              <w:r w:rsidRPr="00A013FD">
                <w:rPr>
                  <w:sz w:val="20"/>
                  <w:szCs w:val="18"/>
                </w:rPr>
                <w:t>-1</w:t>
              </w:r>
            </w:ins>
          </w:p>
        </w:tc>
        <w:tc>
          <w:tcPr>
            <w:tcW w:w="540" w:type="pct"/>
            <w:shd w:val="clear" w:color="auto" w:fill="auto"/>
            <w:noWrap/>
          </w:tcPr>
          <w:p w14:paraId="2C477FF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77" w:author="Ross Norsworthy" w:date="2020-03-20T00:52:00Z"/>
                <w:sz w:val="20"/>
              </w:rPr>
            </w:pPr>
            <w:ins w:id="13578" w:author="Ross Norsworthy" w:date="2020-03-20T00:52:00Z">
              <w:r w:rsidRPr="00A013FD">
                <w:rPr>
                  <w:sz w:val="20"/>
                  <w:szCs w:val="18"/>
                </w:rPr>
                <w:t>4</w:t>
              </w:r>
            </w:ins>
          </w:p>
        </w:tc>
        <w:tc>
          <w:tcPr>
            <w:tcW w:w="1478" w:type="pct"/>
            <w:shd w:val="clear" w:color="auto" w:fill="auto"/>
            <w:noWrap/>
          </w:tcPr>
          <w:p w14:paraId="4E04B71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79" w:author="Ross Norsworthy" w:date="2020-03-20T00:52:00Z"/>
                <w:sz w:val="20"/>
              </w:rPr>
            </w:pPr>
            <w:ins w:id="13580" w:author="Ross Norsworthy" w:date="2020-03-20T00:52:00Z">
              <w:r w:rsidRPr="00A013FD">
                <w:rPr>
                  <w:sz w:val="20"/>
                  <w:szCs w:val="18"/>
                </w:rPr>
                <w:t>Source ID</w:t>
              </w:r>
            </w:ins>
          </w:p>
        </w:tc>
        <w:tc>
          <w:tcPr>
            <w:tcW w:w="2026" w:type="pct"/>
            <w:shd w:val="clear" w:color="auto" w:fill="auto"/>
            <w:noWrap/>
          </w:tcPr>
          <w:p w14:paraId="25EFD195" w14:textId="458480CF"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581" w:author="Ross Norsworthy" w:date="2020-03-20T00:52:00Z"/>
                <w:sz w:val="20"/>
              </w:rPr>
            </w:pPr>
            <w:ins w:id="13582" w:author="Ross Norsworthy" w:date="2020-03-20T00:52:00Z">
              <w:r w:rsidRPr="00A013FD">
                <w:rPr>
                  <w:sz w:val="20"/>
                </w:rPr>
                <w:t xml:space="preserve">The Unique Identifier of the transmitting station, as described in </w:t>
              </w:r>
              <w:del w:id="13583" w:author="USA Editor 2021" w:date="2020-12-11T15:26:00Z">
                <w:r w:rsidRPr="001453FA" w:rsidDel="001453FA">
                  <w:rPr>
                    <w:sz w:val="20"/>
                    <w:highlight w:val="green"/>
                    <w:rPrChange w:id="13584" w:author="USA Editor 2021" w:date="2020-12-11T15:26:00Z">
                      <w:rPr>
                        <w:sz w:val="20"/>
                      </w:rPr>
                    </w:rPrChange>
                  </w:rPr>
                  <w:delText>section</w:delText>
                </w:r>
              </w:del>
            </w:ins>
            <w:ins w:id="13585" w:author="USA Editor 2021" w:date="2020-12-11T15:26:00Z">
              <w:r w:rsidR="001453FA" w:rsidRPr="00E7728F">
                <w:rPr>
                  <w:highlight w:val="green"/>
                  <w:lang w:val="en-US"/>
                  <w:rPrChange w:id="13586" w:author="USA Editor 2021" w:date="2021-01-05T13:46:00Z">
                    <w:rPr>
                      <w:lang w:val="en-US"/>
                    </w:rPr>
                  </w:rPrChange>
                </w:rPr>
                <w:t>§</w:t>
              </w:r>
            </w:ins>
            <w:ins w:id="13587" w:author="Ross Norsworthy" w:date="2020-03-20T00:52:00Z">
              <w:r w:rsidRPr="00E7728F">
                <w:rPr>
                  <w:sz w:val="20"/>
                  <w:highlight w:val="green"/>
                  <w:rPrChange w:id="13588" w:author="USA Editor 2021" w:date="2021-01-05T13:46:00Z">
                    <w:rPr>
                      <w:sz w:val="20"/>
                    </w:rPr>
                  </w:rPrChange>
                </w:rPr>
                <w:t xml:space="preserve"> </w:t>
              </w:r>
            </w:ins>
            <w:ins w:id="13589" w:author="Johnny Schultz" w:date="2020-04-17T12:24:00Z">
              <w:del w:id="13590" w:author="USA Editor 2021" w:date="2021-01-05T13:46:00Z">
                <w:r w:rsidRPr="00E7728F" w:rsidDel="00E7728F">
                  <w:rPr>
                    <w:sz w:val="20"/>
                    <w:highlight w:val="green"/>
                    <w:rPrChange w:id="13591" w:author="USA Editor 2021" w:date="2021-01-05T13:46:00Z">
                      <w:rPr>
                        <w:sz w:val="20"/>
                      </w:rPr>
                    </w:rPrChange>
                  </w:rPr>
                  <w:delText>3</w:delText>
                </w:r>
              </w:del>
            </w:ins>
            <w:ins w:id="13592" w:author="USA Editor 2021" w:date="2021-01-05T13:46:00Z">
              <w:r w:rsidR="00E7728F" w:rsidRPr="00E7728F">
                <w:rPr>
                  <w:sz w:val="20"/>
                  <w:highlight w:val="green"/>
                  <w:rPrChange w:id="13593" w:author="USA Editor 2021" w:date="2021-01-05T13:46:00Z">
                    <w:rPr>
                      <w:sz w:val="20"/>
                    </w:rPr>
                  </w:rPrChange>
                </w:rPr>
                <w:t>2</w:t>
              </w:r>
            </w:ins>
            <w:ins w:id="13594" w:author="Johnny Schultz" w:date="2020-04-17T12:24:00Z">
              <w:r w:rsidRPr="00E7728F">
                <w:rPr>
                  <w:sz w:val="20"/>
                  <w:highlight w:val="green"/>
                  <w:rPrChange w:id="13595" w:author="USA Editor 2021" w:date="2021-01-05T13:46:00Z">
                    <w:rPr>
                      <w:sz w:val="20"/>
                    </w:rPr>
                  </w:rPrChange>
                </w:rPr>
                <w:t>.4</w:t>
              </w:r>
            </w:ins>
            <w:ins w:id="13596" w:author="Ross Norsworthy" w:date="2020-03-20T00:52:00Z">
              <w:del w:id="13597" w:author="Johnny Schultz" w:date="2020-04-17T12:24:00Z">
                <w:r w:rsidRPr="00E7728F">
                  <w:rPr>
                    <w:sz w:val="20"/>
                    <w:highlight w:val="green"/>
                    <w:rPrChange w:id="13598" w:author="USA Editor 2021" w:date="2021-01-05T13:46:00Z">
                      <w:rPr>
                        <w:sz w:val="20"/>
                      </w:rPr>
                    </w:rPrChange>
                  </w:rPr>
                  <w:delText>1</w:delText>
                </w:r>
              </w:del>
            </w:ins>
            <w:ins w:id="13599" w:author="USA Editor 2021" w:date="2021-01-05T13:46:00Z">
              <w:r w:rsidR="00E7728F" w:rsidRPr="00E7728F">
                <w:rPr>
                  <w:sz w:val="20"/>
                  <w:highlight w:val="green"/>
                  <w:rPrChange w:id="13600" w:author="USA Editor 2021" w:date="2021-01-05T13:46:00Z">
                    <w:rPr>
                      <w:sz w:val="20"/>
                    </w:rPr>
                  </w:rPrChange>
                </w:rPr>
                <w:t>, Annex 1.</w:t>
              </w:r>
            </w:ins>
          </w:p>
        </w:tc>
      </w:tr>
      <w:tr w:rsidR="00A013FD" w:rsidRPr="00A013FD" w14:paraId="34A44A0A" w14:textId="77777777" w:rsidTr="00BF604E">
        <w:trPr>
          <w:trHeight w:val="300"/>
          <w:ins w:id="13601" w:author="Ross Norsworthy" w:date="2020-03-20T00:52:00Z"/>
        </w:trPr>
        <w:tc>
          <w:tcPr>
            <w:tcW w:w="385" w:type="pct"/>
            <w:shd w:val="clear" w:color="auto" w:fill="auto"/>
            <w:noWrap/>
          </w:tcPr>
          <w:p w14:paraId="719EF78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02" w:author="Ross Norsworthy" w:date="2020-03-20T00:52:00Z"/>
                <w:sz w:val="20"/>
                <w:szCs w:val="18"/>
              </w:rPr>
            </w:pPr>
            <w:ins w:id="13603" w:author="Editor" w:date="2020-07-22T14:15:00Z">
              <w:r w:rsidRPr="00A013FD">
                <w:rPr>
                  <w:sz w:val="20"/>
                  <w:szCs w:val="18"/>
                </w:rPr>
                <w:t>4</w:t>
              </w:r>
            </w:ins>
            <w:ins w:id="13604" w:author="Ross Norsworthy" w:date="2020-03-20T00:52:00Z">
              <w:del w:id="13605" w:author="Editor" w:date="2020-07-22T14:15:00Z">
                <w:r w:rsidRPr="00A013FD">
                  <w:rPr>
                    <w:sz w:val="20"/>
                    <w:szCs w:val="18"/>
                  </w:rPr>
                  <w:delText>3</w:delText>
                </w:r>
              </w:del>
            </w:ins>
          </w:p>
        </w:tc>
        <w:tc>
          <w:tcPr>
            <w:tcW w:w="571" w:type="pct"/>
            <w:shd w:val="clear" w:color="auto" w:fill="auto"/>
            <w:noWrap/>
          </w:tcPr>
          <w:p w14:paraId="7A8B36F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06" w:author="Ross Norsworthy" w:date="2020-03-20T00:52:00Z"/>
                <w:sz w:val="20"/>
                <w:szCs w:val="18"/>
              </w:rPr>
            </w:pPr>
            <w:ins w:id="13607" w:author="Ross Norsworthy" w:date="2020-03-20T00:52:00Z">
              <w:r w:rsidRPr="00A013FD">
                <w:rPr>
                  <w:sz w:val="20"/>
                  <w:szCs w:val="18"/>
                </w:rPr>
                <w:t>0 to 255</w:t>
              </w:r>
            </w:ins>
          </w:p>
        </w:tc>
        <w:tc>
          <w:tcPr>
            <w:tcW w:w="540" w:type="pct"/>
            <w:shd w:val="clear" w:color="auto" w:fill="auto"/>
            <w:noWrap/>
          </w:tcPr>
          <w:p w14:paraId="49C930E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08" w:author="Ross Norsworthy" w:date="2020-03-20T00:52:00Z"/>
                <w:sz w:val="20"/>
                <w:szCs w:val="18"/>
              </w:rPr>
            </w:pPr>
            <w:ins w:id="13609" w:author="Ross Norsworthy" w:date="2020-03-20T00:52:00Z">
              <w:r w:rsidRPr="00A013FD">
                <w:rPr>
                  <w:sz w:val="20"/>
                  <w:szCs w:val="18"/>
                </w:rPr>
                <w:t>1</w:t>
              </w:r>
            </w:ins>
          </w:p>
        </w:tc>
        <w:tc>
          <w:tcPr>
            <w:tcW w:w="1478" w:type="pct"/>
            <w:shd w:val="clear" w:color="auto" w:fill="auto"/>
            <w:noWrap/>
          </w:tcPr>
          <w:p w14:paraId="4665A8D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10" w:author="Ross Norsworthy" w:date="2020-03-20T00:52:00Z"/>
                <w:sz w:val="20"/>
                <w:szCs w:val="18"/>
              </w:rPr>
            </w:pPr>
            <w:ins w:id="13611" w:author="Ross Norsworthy" w:date="2020-03-20T00:52:00Z">
              <w:r w:rsidRPr="00A013FD">
                <w:rPr>
                  <w:sz w:val="20"/>
                </w:rPr>
                <w:t>Control station ID</w:t>
              </w:r>
            </w:ins>
          </w:p>
        </w:tc>
        <w:tc>
          <w:tcPr>
            <w:tcW w:w="2026" w:type="pct"/>
            <w:shd w:val="clear" w:color="auto" w:fill="auto"/>
            <w:noWrap/>
          </w:tcPr>
          <w:p w14:paraId="450A3BC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12" w:author="Ross Norsworthy" w:date="2020-03-20T00:52:00Z"/>
                <w:sz w:val="20"/>
                <w:szCs w:val="18"/>
              </w:rPr>
            </w:pPr>
          </w:p>
        </w:tc>
      </w:tr>
      <w:tr w:rsidR="00A013FD" w:rsidRPr="00A013FD" w14:paraId="5F1ABF0E" w14:textId="77777777" w:rsidTr="00BF604E">
        <w:trPr>
          <w:trHeight w:val="300"/>
          <w:ins w:id="13613" w:author="Ross Norsworthy" w:date="2020-03-20T00:52:00Z"/>
        </w:trPr>
        <w:tc>
          <w:tcPr>
            <w:tcW w:w="385" w:type="pct"/>
            <w:shd w:val="clear" w:color="auto" w:fill="auto"/>
            <w:noWrap/>
          </w:tcPr>
          <w:p w14:paraId="1DB9281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14" w:author="Ross Norsworthy" w:date="2020-03-20T00:52:00Z"/>
                <w:sz w:val="20"/>
                <w:szCs w:val="18"/>
              </w:rPr>
            </w:pPr>
            <w:ins w:id="13615" w:author="Editor" w:date="2020-07-22T14:15:00Z">
              <w:r w:rsidRPr="00A013FD">
                <w:rPr>
                  <w:sz w:val="20"/>
                  <w:szCs w:val="18"/>
                </w:rPr>
                <w:t>5</w:t>
              </w:r>
            </w:ins>
            <w:ins w:id="13616" w:author="Ross Norsworthy" w:date="2020-03-20T00:52:00Z">
              <w:del w:id="13617" w:author="Editor" w:date="2020-07-22T14:15:00Z">
                <w:r w:rsidRPr="00A013FD">
                  <w:rPr>
                    <w:sz w:val="20"/>
                    <w:szCs w:val="18"/>
                  </w:rPr>
                  <w:delText>4</w:delText>
                </w:r>
              </w:del>
            </w:ins>
          </w:p>
        </w:tc>
        <w:tc>
          <w:tcPr>
            <w:tcW w:w="571" w:type="pct"/>
            <w:shd w:val="clear" w:color="auto" w:fill="auto"/>
            <w:noWrap/>
          </w:tcPr>
          <w:p w14:paraId="6342E41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18" w:author="Ross Norsworthy" w:date="2020-03-20T00:52:00Z"/>
                <w:sz w:val="20"/>
                <w:szCs w:val="18"/>
              </w:rPr>
            </w:pPr>
            <w:ins w:id="13619" w:author="Ross Norsworthy" w:date="2020-03-20T00:52:00Z">
              <w:r w:rsidRPr="00A013FD">
                <w:rPr>
                  <w:sz w:val="20"/>
                </w:rPr>
                <w:t>0 to 2</w:t>
              </w:r>
              <w:r w:rsidRPr="00A013FD">
                <w:rPr>
                  <w:sz w:val="20"/>
                  <w:vertAlign w:val="superscript"/>
                </w:rPr>
                <w:t>16</w:t>
              </w:r>
              <w:r w:rsidRPr="00A013FD">
                <w:rPr>
                  <w:sz w:val="20"/>
                </w:rPr>
                <w:t>-1</w:t>
              </w:r>
            </w:ins>
          </w:p>
        </w:tc>
        <w:tc>
          <w:tcPr>
            <w:tcW w:w="540" w:type="pct"/>
            <w:shd w:val="clear" w:color="auto" w:fill="auto"/>
            <w:noWrap/>
          </w:tcPr>
          <w:p w14:paraId="1836723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20" w:author="Ross Norsworthy" w:date="2020-03-20T00:52:00Z"/>
                <w:sz w:val="20"/>
                <w:szCs w:val="18"/>
              </w:rPr>
            </w:pPr>
            <w:ins w:id="13621" w:author="Ross Norsworthy" w:date="2020-03-20T00:52:00Z">
              <w:r w:rsidRPr="00A013FD">
                <w:rPr>
                  <w:sz w:val="20"/>
                  <w:szCs w:val="18"/>
                </w:rPr>
                <w:t>2</w:t>
              </w:r>
            </w:ins>
          </w:p>
        </w:tc>
        <w:tc>
          <w:tcPr>
            <w:tcW w:w="1478" w:type="pct"/>
            <w:shd w:val="clear" w:color="auto" w:fill="auto"/>
            <w:noWrap/>
          </w:tcPr>
          <w:p w14:paraId="7BC7C87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22" w:author="Ross Norsworthy" w:date="2020-03-20T00:52:00Z"/>
                <w:sz w:val="20"/>
                <w:szCs w:val="18"/>
              </w:rPr>
            </w:pPr>
            <w:ins w:id="13623" w:author="Ross Norsworthy" w:date="2020-03-20T00:52:00Z">
              <w:r w:rsidRPr="00A013FD">
                <w:rPr>
                  <w:sz w:val="20"/>
                </w:rPr>
                <w:t>Bulletin Board version</w:t>
              </w:r>
            </w:ins>
          </w:p>
        </w:tc>
        <w:tc>
          <w:tcPr>
            <w:tcW w:w="2026" w:type="pct"/>
            <w:shd w:val="clear" w:color="auto" w:fill="auto"/>
            <w:noWrap/>
          </w:tcPr>
          <w:p w14:paraId="3A61A6E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24" w:author="Ross Norsworthy" w:date="2020-03-20T00:52:00Z"/>
                <w:sz w:val="20"/>
              </w:rPr>
            </w:pPr>
            <w:ins w:id="13625" w:author="Ross Norsworthy" w:date="2020-03-20T00:52:00Z">
              <w:r w:rsidRPr="00A013FD">
                <w:rPr>
                  <w:sz w:val="20"/>
                </w:rPr>
                <w:t>Version number of this Bulletin Board</w:t>
              </w:r>
            </w:ins>
          </w:p>
          <w:p w14:paraId="4F4D2F4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26" w:author="Ross Norsworthy" w:date="2020-03-20T00:52:00Z"/>
                <w:sz w:val="20"/>
                <w:szCs w:val="18"/>
              </w:rPr>
            </w:pPr>
            <w:ins w:id="13627" w:author="Ross Norsworthy" w:date="2020-03-20T00:52:00Z">
              <w:r w:rsidRPr="00A013FD">
                <w:rPr>
                  <w:sz w:val="20"/>
                </w:rPr>
                <w:t>All valid versions are stored in the ship terminal (includes Configuration Message)</w:t>
              </w:r>
            </w:ins>
          </w:p>
        </w:tc>
      </w:tr>
      <w:tr w:rsidR="00A013FD" w:rsidRPr="00A013FD" w14:paraId="558017CA" w14:textId="77777777" w:rsidTr="00BF604E">
        <w:trPr>
          <w:trHeight w:val="300"/>
          <w:ins w:id="13628" w:author="Ross Norsworthy" w:date="2020-03-20T00:52:00Z"/>
        </w:trPr>
        <w:tc>
          <w:tcPr>
            <w:tcW w:w="385" w:type="pct"/>
            <w:shd w:val="clear" w:color="auto" w:fill="auto"/>
            <w:noWrap/>
          </w:tcPr>
          <w:p w14:paraId="2020724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29" w:author="Ross Norsworthy" w:date="2020-03-20T00:52:00Z"/>
                <w:sz w:val="20"/>
                <w:szCs w:val="18"/>
              </w:rPr>
            </w:pPr>
            <w:ins w:id="13630" w:author="Editor" w:date="2020-07-22T14:15:00Z">
              <w:r w:rsidRPr="00A013FD">
                <w:rPr>
                  <w:sz w:val="20"/>
                  <w:szCs w:val="18"/>
                </w:rPr>
                <w:t>6</w:t>
              </w:r>
            </w:ins>
            <w:ins w:id="13631" w:author="Ross Norsworthy" w:date="2020-03-20T00:52:00Z">
              <w:del w:id="13632" w:author="Editor" w:date="2020-07-22T14:15:00Z">
                <w:r w:rsidRPr="00A013FD">
                  <w:rPr>
                    <w:sz w:val="20"/>
                    <w:szCs w:val="18"/>
                  </w:rPr>
                  <w:delText>5</w:delText>
                </w:r>
              </w:del>
            </w:ins>
          </w:p>
        </w:tc>
        <w:tc>
          <w:tcPr>
            <w:tcW w:w="571" w:type="pct"/>
            <w:shd w:val="clear" w:color="auto" w:fill="auto"/>
            <w:noWrap/>
          </w:tcPr>
          <w:p w14:paraId="17CBC5E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33" w:author="Ross Norsworthy" w:date="2020-03-20T00:52:00Z"/>
                <w:sz w:val="20"/>
              </w:rPr>
            </w:pPr>
            <w:ins w:id="13634" w:author="Ross Norsworthy" w:date="2020-03-20T00:52:00Z">
              <w:r w:rsidRPr="00A013FD">
                <w:rPr>
                  <w:sz w:val="20"/>
                  <w:szCs w:val="18"/>
                </w:rPr>
                <w:t>0 to 255</w:t>
              </w:r>
            </w:ins>
          </w:p>
        </w:tc>
        <w:tc>
          <w:tcPr>
            <w:tcW w:w="540" w:type="pct"/>
            <w:shd w:val="clear" w:color="auto" w:fill="auto"/>
            <w:noWrap/>
          </w:tcPr>
          <w:p w14:paraId="7F73579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35" w:author="Ross Norsworthy" w:date="2020-03-20T00:52:00Z"/>
                <w:sz w:val="20"/>
                <w:szCs w:val="18"/>
              </w:rPr>
            </w:pPr>
            <w:ins w:id="13636" w:author="Ross Norsworthy" w:date="2020-03-20T00:52:00Z">
              <w:r w:rsidRPr="00A013FD">
                <w:rPr>
                  <w:sz w:val="20"/>
                  <w:szCs w:val="18"/>
                </w:rPr>
                <w:t>1</w:t>
              </w:r>
            </w:ins>
          </w:p>
        </w:tc>
        <w:tc>
          <w:tcPr>
            <w:tcW w:w="1478" w:type="pct"/>
            <w:shd w:val="clear" w:color="auto" w:fill="auto"/>
            <w:noWrap/>
          </w:tcPr>
          <w:p w14:paraId="06F57DE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37" w:author="Ross Norsworthy" w:date="2020-03-20T00:52:00Z"/>
                <w:sz w:val="20"/>
              </w:rPr>
            </w:pPr>
            <w:ins w:id="13638" w:author="Ross Norsworthy" w:date="2020-03-20T00:52:00Z">
              <w:r w:rsidRPr="00A013FD">
                <w:rPr>
                  <w:sz w:val="20"/>
                </w:rPr>
                <w:t>Fragment number</w:t>
              </w:r>
            </w:ins>
          </w:p>
        </w:tc>
        <w:tc>
          <w:tcPr>
            <w:tcW w:w="2026" w:type="pct"/>
            <w:shd w:val="clear" w:color="auto" w:fill="auto"/>
            <w:noWrap/>
          </w:tcPr>
          <w:p w14:paraId="12EAD1D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39" w:author="Ross Norsworthy" w:date="2020-03-20T00:52:00Z"/>
                <w:sz w:val="20"/>
              </w:rPr>
            </w:pPr>
          </w:p>
        </w:tc>
      </w:tr>
      <w:tr w:rsidR="00A013FD" w:rsidRPr="00A013FD" w14:paraId="673AF173" w14:textId="77777777" w:rsidTr="00BF604E">
        <w:trPr>
          <w:trHeight w:val="300"/>
          <w:ins w:id="13640" w:author="Ross Norsworthy" w:date="2020-03-20T00:52:00Z"/>
        </w:trPr>
        <w:tc>
          <w:tcPr>
            <w:tcW w:w="385" w:type="pct"/>
            <w:shd w:val="clear" w:color="auto" w:fill="auto"/>
            <w:noWrap/>
          </w:tcPr>
          <w:p w14:paraId="2E1D8A8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41" w:author="Ross Norsworthy" w:date="2020-03-20T00:52:00Z"/>
                <w:sz w:val="20"/>
                <w:szCs w:val="18"/>
              </w:rPr>
            </w:pPr>
            <w:ins w:id="13642" w:author="Editor" w:date="2020-07-22T14:15:00Z">
              <w:r w:rsidRPr="00A013FD">
                <w:rPr>
                  <w:sz w:val="20"/>
                  <w:szCs w:val="18"/>
                </w:rPr>
                <w:t>7</w:t>
              </w:r>
            </w:ins>
            <w:ins w:id="13643" w:author="Ross Norsworthy" w:date="2020-03-20T00:52:00Z">
              <w:del w:id="13644" w:author="Editor" w:date="2020-07-22T14:15:00Z">
                <w:r w:rsidRPr="00A013FD">
                  <w:rPr>
                    <w:sz w:val="20"/>
                    <w:szCs w:val="18"/>
                  </w:rPr>
                  <w:delText>6</w:delText>
                </w:r>
              </w:del>
            </w:ins>
          </w:p>
        </w:tc>
        <w:tc>
          <w:tcPr>
            <w:tcW w:w="571" w:type="pct"/>
            <w:shd w:val="clear" w:color="auto" w:fill="auto"/>
            <w:noWrap/>
          </w:tcPr>
          <w:p w14:paraId="3E59523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45" w:author="Ross Norsworthy" w:date="2020-03-20T00:52:00Z"/>
                <w:sz w:val="20"/>
                <w:szCs w:val="18"/>
              </w:rPr>
            </w:pPr>
          </w:p>
        </w:tc>
        <w:tc>
          <w:tcPr>
            <w:tcW w:w="540" w:type="pct"/>
            <w:shd w:val="clear" w:color="auto" w:fill="auto"/>
            <w:noWrap/>
          </w:tcPr>
          <w:p w14:paraId="03B2C4C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46" w:author="Ross Norsworthy" w:date="2020-03-20T00:52:00Z"/>
                <w:sz w:val="20"/>
                <w:szCs w:val="18"/>
              </w:rPr>
            </w:pPr>
            <w:ins w:id="13647" w:author="Ross Norsworthy" w:date="2020-03-20T00:52:00Z">
              <w:r w:rsidRPr="00A013FD">
                <w:rPr>
                  <w:sz w:val="20"/>
                  <w:szCs w:val="18"/>
                </w:rPr>
                <w:t>Variable</w:t>
              </w:r>
            </w:ins>
          </w:p>
        </w:tc>
        <w:tc>
          <w:tcPr>
            <w:tcW w:w="1478" w:type="pct"/>
            <w:shd w:val="clear" w:color="auto" w:fill="auto"/>
            <w:noWrap/>
          </w:tcPr>
          <w:p w14:paraId="7C3472E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48" w:author="Ross Norsworthy" w:date="2020-03-20T00:52:00Z"/>
                <w:sz w:val="20"/>
              </w:rPr>
            </w:pPr>
            <w:ins w:id="13649" w:author="Ross Norsworthy" w:date="2020-03-20T00:52:00Z">
              <w:r w:rsidRPr="00A013FD">
                <w:rPr>
                  <w:sz w:val="20"/>
                </w:rPr>
                <w:t>Bulletin Board Payload</w:t>
              </w:r>
            </w:ins>
          </w:p>
        </w:tc>
        <w:tc>
          <w:tcPr>
            <w:tcW w:w="2026" w:type="pct"/>
            <w:shd w:val="clear" w:color="auto" w:fill="auto"/>
            <w:noWrap/>
          </w:tcPr>
          <w:p w14:paraId="03296CAE" w14:textId="413AD661"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50" w:author="Ross Norsworthy" w:date="2020-03-20T00:52:00Z"/>
                <w:sz w:val="20"/>
              </w:rPr>
            </w:pPr>
            <w:ins w:id="13651" w:author="Ross Norsworthy" w:date="2020-03-20T00:52:00Z">
              <w:r w:rsidRPr="00A013FD">
                <w:rPr>
                  <w:sz w:val="20"/>
                </w:rPr>
                <w:t xml:space="preserve">See Bulletin Board Payload Definition Table </w:t>
              </w:r>
            </w:ins>
            <w:ins w:id="13652" w:author="USA Editor 2021" w:date="2021-01-07T11:44:00Z">
              <w:r w:rsidR="005F28B1" w:rsidRPr="005F28B1">
                <w:rPr>
                  <w:sz w:val="20"/>
                  <w:highlight w:val="green"/>
                </w:rPr>
                <w:t>41</w:t>
              </w:r>
            </w:ins>
            <w:ins w:id="13653" w:author="Ross Norsworthy" w:date="2020-03-20T00:52:00Z">
              <w:del w:id="13654" w:author="USA Editor 2021" w:date="2021-01-07T11:44:00Z">
                <w:r w:rsidRPr="005F28B1" w:rsidDel="005F28B1">
                  <w:rPr>
                    <w:sz w:val="20"/>
                    <w:highlight w:val="green"/>
                  </w:rPr>
                  <w:delText>42</w:delText>
                </w:r>
              </w:del>
            </w:ins>
          </w:p>
        </w:tc>
      </w:tr>
    </w:tbl>
    <w:p w14:paraId="5B4DC95B" w14:textId="77777777" w:rsidR="00B044E4" w:rsidRPr="00A013FD" w:rsidRDefault="00B044E4" w:rsidP="00B044E4">
      <w:pPr>
        <w:pStyle w:val="Tablefin"/>
        <w:rPr>
          <w:ins w:id="13655" w:author="Ross Norsworthy" w:date="2020-03-20T00:52:00Z"/>
        </w:rPr>
      </w:pPr>
      <w:bookmarkStart w:id="13656" w:name="_Toc35545415"/>
    </w:p>
    <w:p w14:paraId="52328D36" w14:textId="6D33FEDC" w:rsidR="00A013FD" w:rsidRPr="00A013FD" w:rsidRDefault="00E3446F" w:rsidP="00643892">
      <w:pPr>
        <w:pStyle w:val="Heading3"/>
        <w:rPr>
          <w:ins w:id="13657" w:author="Ross Norsworthy" w:date="2020-03-20T00:52:00Z"/>
          <w:rFonts w:eastAsiaTheme="minorHAnsi"/>
        </w:rPr>
      </w:pPr>
      <w:ins w:id="13658" w:author="Song, Xiaojing" w:date="2020-08-21T13:48:00Z">
        <w:del w:id="13659" w:author="USA Editor 2021" w:date="2020-12-11T15:27:00Z">
          <w:r w:rsidRPr="001453FA" w:rsidDel="001453FA">
            <w:rPr>
              <w:rFonts w:eastAsiaTheme="minorHAnsi"/>
              <w:caps/>
              <w:szCs w:val="22"/>
              <w:highlight w:val="green"/>
            </w:rPr>
            <w:delText>C</w:delText>
          </w:r>
          <w:r w:rsidDel="001453FA">
            <w:rPr>
              <w:rFonts w:eastAsiaTheme="minorHAnsi"/>
              <w:caps/>
              <w:szCs w:val="22"/>
            </w:rPr>
            <w:delText xml:space="preserve"> </w:delText>
          </w:r>
        </w:del>
      </w:ins>
      <w:ins w:id="13660" w:author="Song, Xiaojing" w:date="2020-08-24T12:41:00Z">
        <w:r w:rsidR="00983074">
          <w:rPr>
            <w:rFonts w:eastAsiaTheme="minorHAnsi"/>
            <w:caps/>
            <w:szCs w:val="22"/>
          </w:rPr>
          <w:t>4</w:t>
        </w:r>
      </w:ins>
      <w:ins w:id="13661" w:author="Song, Xiaojing" w:date="2020-08-21T13:48:00Z">
        <w:r>
          <w:rPr>
            <w:rFonts w:eastAsiaTheme="minorHAnsi"/>
            <w:caps/>
            <w:szCs w:val="22"/>
          </w:rPr>
          <w:t>.9.9</w:t>
        </w:r>
        <w:r>
          <w:rPr>
            <w:rFonts w:eastAsiaTheme="minorHAnsi"/>
            <w:caps/>
            <w:szCs w:val="22"/>
          </w:rPr>
          <w:tab/>
        </w:r>
      </w:ins>
      <w:ins w:id="13662" w:author="Ross Norsworthy" w:date="2020-03-20T00:52:00Z">
        <w:r w:rsidR="00A013FD" w:rsidRPr="00A013FD">
          <w:rPr>
            <w:rFonts w:eastAsiaTheme="minorHAnsi"/>
          </w:rPr>
          <w:t>Bulletin board end fragment message</w:t>
        </w:r>
        <w:bookmarkEnd w:id="13656"/>
      </w:ins>
    </w:p>
    <w:p w14:paraId="786032B2" w14:textId="044867C0" w:rsidR="0051538E" w:rsidRDefault="00A013FD" w:rsidP="00970510">
      <w:pPr>
        <w:pStyle w:val="TableNo"/>
        <w:rPr>
          <w:lang w:val="en-US"/>
        </w:rPr>
      </w:pPr>
      <w:bookmarkStart w:id="13663" w:name="_Toc35546143"/>
      <w:ins w:id="13664" w:author="Ross Norsworthy" w:date="2020-03-20T00:52:00Z">
        <w:r w:rsidRPr="00A013FD">
          <w:rPr>
            <w:lang w:val="en-US"/>
          </w:rPr>
          <w:t xml:space="preserve">Table </w:t>
        </w:r>
      </w:ins>
      <w:ins w:id="13665" w:author="USA Editor 2021" w:date="2021-01-07T11:44:00Z">
        <w:r w:rsidR="005F28B1" w:rsidRPr="005F28B1">
          <w:rPr>
            <w:highlight w:val="green"/>
            <w:lang w:val="en-US"/>
          </w:rPr>
          <w:t>44</w:t>
        </w:r>
      </w:ins>
      <w:ins w:id="13666" w:author="Ross Norsworthy" w:date="2020-03-20T00:52:00Z">
        <w:del w:id="13667" w:author="USA Editor 2021" w:date="2021-01-07T11:44:00Z">
          <w:r w:rsidRPr="005F28B1" w:rsidDel="005F28B1">
            <w:rPr>
              <w:highlight w:val="green"/>
              <w:lang w:val="en-US"/>
            </w:rPr>
            <w:delText>45</w:delText>
          </w:r>
        </w:del>
      </w:ins>
    </w:p>
    <w:p w14:paraId="1D85CDF4" w14:textId="77777777" w:rsidR="00A013FD" w:rsidRPr="00A013FD" w:rsidRDefault="00A013FD" w:rsidP="00081571">
      <w:pPr>
        <w:pStyle w:val="Tabletitle"/>
        <w:rPr>
          <w:ins w:id="13668" w:author="Ross Norsworthy" w:date="2020-03-20T00:52:00Z"/>
          <w:lang w:val="en-US"/>
        </w:rPr>
      </w:pPr>
      <w:ins w:id="13669" w:author="Ross Norsworthy" w:date="2020-03-20T00:52:00Z">
        <w:r w:rsidRPr="00A013FD">
          <w:rPr>
            <w:lang w:val="en-US"/>
          </w:rPr>
          <w:t>Bulletin Board End Fragment Message</w:t>
        </w:r>
        <w:bookmarkEnd w:id="13663"/>
      </w:ins>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3"/>
        <w:gridCol w:w="1028"/>
        <w:gridCol w:w="973"/>
        <w:gridCol w:w="2662"/>
        <w:gridCol w:w="3649"/>
      </w:tblGrid>
      <w:tr w:rsidR="00A013FD" w:rsidRPr="00A013FD" w14:paraId="3672EE31" w14:textId="77777777" w:rsidTr="00BF604E">
        <w:trPr>
          <w:trHeight w:val="300"/>
          <w:ins w:id="13670" w:author="Ross Norsworthy" w:date="2020-03-20T00:52:00Z"/>
        </w:trPr>
        <w:tc>
          <w:tcPr>
            <w:tcW w:w="5000" w:type="pct"/>
            <w:gridSpan w:val="5"/>
            <w:shd w:val="clear" w:color="auto" w:fill="00558C"/>
            <w:noWrap/>
            <w:vAlign w:val="center"/>
          </w:tcPr>
          <w:p w14:paraId="313AC3B6" w14:textId="77777777" w:rsidR="00A013FD" w:rsidRPr="00A013FD" w:rsidRDefault="00A013FD" w:rsidP="00535EEC">
            <w:pPr>
              <w:pStyle w:val="Tablehead"/>
              <w:rPr>
                <w:ins w:id="13671" w:author="Ross Norsworthy" w:date="2020-03-20T00:52:00Z"/>
              </w:rPr>
            </w:pPr>
            <w:ins w:id="13672" w:author="Ross Norsworthy" w:date="2020-03-20T00:52:00Z">
              <w:r w:rsidRPr="00A013FD">
                <w:t>Bulletin board end fragment message</w:t>
              </w:r>
            </w:ins>
          </w:p>
        </w:tc>
      </w:tr>
      <w:tr w:rsidR="00A013FD" w:rsidRPr="00A013FD" w14:paraId="2E81641A" w14:textId="77777777" w:rsidTr="00BF604E">
        <w:trPr>
          <w:trHeight w:val="300"/>
          <w:ins w:id="13673" w:author="Ross Norsworthy" w:date="2020-03-20T00:52:00Z"/>
        </w:trPr>
        <w:tc>
          <w:tcPr>
            <w:tcW w:w="385" w:type="pct"/>
            <w:shd w:val="clear" w:color="auto" w:fill="00558C"/>
            <w:noWrap/>
            <w:vAlign w:val="center"/>
          </w:tcPr>
          <w:p w14:paraId="722895CE" w14:textId="77777777" w:rsidR="00A013FD" w:rsidRPr="00A013FD" w:rsidRDefault="00A013FD" w:rsidP="00535EEC">
            <w:pPr>
              <w:pStyle w:val="Tablehead"/>
              <w:rPr>
                <w:ins w:id="13674" w:author="Ross Norsworthy" w:date="2020-03-20T00:52:00Z"/>
              </w:rPr>
            </w:pPr>
            <w:ins w:id="13675" w:author="Ross Norsworthy" w:date="2020-03-20T00:52:00Z">
              <w:r w:rsidRPr="00A013FD">
                <w:t>Field no</w:t>
              </w:r>
            </w:ins>
          </w:p>
        </w:tc>
        <w:tc>
          <w:tcPr>
            <w:tcW w:w="571" w:type="pct"/>
            <w:shd w:val="clear" w:color="auto" w:fill="00558C"/>
            <w:noWrap/>
            <w:vAlign w:val="center"/>
          </w:tcPr>
          <w:p w14:paraId="1A07EF08" w14:textId="77777777" w:rsidR="00A013FD" w:rsidRPr="00A013FD" w:rsidRDefault="00A013FD" w:rsidP="00535EEC">
            <w:pPr>
              <w:pStyle w:val="Tablehead"/>
              <w:rPr>
                <w:ins w:id="13676" w:author="Ross Norsworthy" w:date="2020-03-20T00:52:00Z"/>
              </w:rPr>
            </w:pPr>
            <w:ins w:id="13677" w:author="Ross Norsworthy" w:date="2020-03-20T00:52:00Z">
              <w:r w:rsidRPr="00A013FD">
                <w:t>Value (Dec)</w:t>
              </w:r>
            </w:ins>
          </w:p>
        </w:tc>
        <w:tc>
          <w:tcPr>
            <w:tcW w:w="540" w:type="pct"/>
            <w:shd w:val="clear" w:color="auto" w:fill="00558C"/>
            <w:noWrap/>
            <w:vAlign w:val="center"/>
          </w:tcPr>
          <w:p w14:paraId="3D69CEA9" w14:textId="77777777" w:rsidR="00A013FD" w:rsidRPr="00A013FD" w:rsidRDefault="00A013FD" w:rsidP="00535EEC">
            <w:pPr>
              <w:pStyle w:val="Tablehead"/>
              <w:rPr>
                <w:ins w:id="13678" w:author="Ross Norsworthy" w:date="2020-03-20T00:52:00Z"/>
              </w:rPr>
            </w:pPr>
            <w:ins w:id="13679" w:author="Ross Norsworthy" w:date="2020-03-20T00:52:00Z">
              <w:r w:rsidRPr="00A013FD">
                <w:t>Size (Bytes)</w:t>
              </w:r>
            </w:ins>
          </w:p>
        </w:tc>
        <w:tc>
          <w:tcPr>
            <w:tcW w:w="1478" w:type="pct"/>
            <w:shd w:val="clear" w:color="auto" w:fill="00558C"/>
            <w:noWrap/>
            <w:vAlign w:val="center"/>
          </w:tcPr>
          <w:p w14:paraId="1F2A118C" w14:textId="77777777" w:rsidR="00A013FD" w:rsidRPr="00A013FD" w:rsidRDefault="00A013FD" w:rsidP="00535EEC">
            <w:pPr>
              <w:pStyle w:val="Tablehead"/>
              <w:rPr>
                <w:ins w:id="13680" w:author="Ross Norsworthy" w:date="2020-03-20T00:52:00Z"/>
              </w:rPr>
            </w:pPr>
            <w:ins w:id="13681" w:author="Ross Norsworthy" w:date="2020-03-20T00:52:00Z">
              <w:r w:rsidRPr="00A013FD">
                <w:t>Function</w:t>
              </w:r>
            </w:ins>
          </w:p>
        </w:tc>
        <w:tc>
          <w:tcPr>
            <w:tcW w:w="2026" w:type="pct"/>
            <w:shd w:val="clear" w:color="auto" w:fill="00558C"/>
            <w:noWrap/>
            <w:vAlign w:val="center"/>
          </w:tcPr>
          <w:p w14:paraId="2BEFEDC5" w14:textId="77777777" w:rsidR="00A013FD" w:rsidRPr="00A013FD" w:rsidRDefault="00A013FD" w:rsidP="00535EEC">
            <w:pPr>
              <w:pStyle w:val="Tablehead"/>
              <w:rPr>
                <w:ins w:id="13682" w:author="Ross Norsworthy" w:date="2020-03-20T00:52:00Z"/>
              </w:rPr>
            </w:pPr>
            <w:ins w:id="13683" w:author="Ross Norsworthy" w:date="2020-03-20T00:52:00Z">
              <w:r w:rsidRPr="00A013FD">
                <w:t>Content</w:t>
              </w:r>
            </w:ins>
          </w:p>
        </w:tc>
      </w:tr>
      <w:tr w:rsidR="00A013FD" w:rsidRPr="00A013FD" w14:paraId="0B5CE08C" w14:textId="77777777" w:rsidTr="00BF604E">
        <w:trPr>
          <w:trHeight w:val="300"/>
          <w:ins w:id="13684" w:author="Ross Norsworthy" w:date="2020-03-20T00:52:00Z"/>
        </w:trPr>
        <w:tc>
          <w:tcPr>
            <w:tcW w:w="385" w:type="pct"/>
            <w:shd w:val="clear" w:color="auto" w:fill="auto"/>
            <w:noWrap/>
            <w:vAlign w:val="bottom"/>
          </w:tcPr>
          <w:p w14:paraId="34EA028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85" w:author="Ross Norsworthy" w:date="2020-03-20T00:52:00Z"/>
                <w:sz w:val="20"/>
              </w:rPr>
            </w:pPr>
            <w:ins w:id="13686" w:author="Ross Norsworthy" w:date="2020-03-20T00:52:00Z">
              <w:r w:rsidRPr="00A013FD">
                <w:rPr>
                  <w:sz w:val="20"/>
                </w:rPr>
                <w:t>1</w:t>
              </w:r>
            </w:ins>
          </w:p>
        </w:tc>
        <w:tc>
          <w:tcPr>
            <w:tcW w:w="571" w:type="pct"/>
            <w:shd w:val="clear" w:color="auto" w:fill="auto"/>
            <w:noWrap/>
            <w:vAlign w:val="bottom"/>
          </w:tcPr>
          <w:p w14:paraId="106EC62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87" w:author="Ross Norsworthy" w:date="2020-03-20T00:52:00Z"/>
                <w:sz w:val="20"/>
              </w:rPr>
            </w:pPr>
            <w:ins w:id="13688" w:author="Ross Norsworthy" w:date="2020-03-20T00:52:00Z">
              <w:r w:rsidRPr="00A013FD">
                <w:rPr>
                  <w:sz w:val="20"/>
                </w:rPr>
                <w:t>022</w:t>
              </w:r>
            </w:ins>
          </w:p>
        </w:tc>
        <w:tc>
          <w:tcPr>
            <w:tcW w:w="540" w:type="pct"/>
            <w:shd w:val="clear" w:color="auto" w:fill="auto"/>
            <w:noWrap/>
            <w:vAlign w:val="bottom"/>
          </w:tcPr>
          <w:p w14:paraId="04B4EEB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89" w:author="Ross Norsworthy" w:date="2020-03-20T00:52:00Z"/>
                <w:sz w:val="20"/>
              </w:rPr>
            </w:pPr>
            <w:ins w:id="13690" w:author="Ross Norsworthy" w:date="2020-03-20T00:52:00Z">
              <w:r w:rsidRPr="00A013FD">
                <w:rPr>
                  <w:sz w:val="20"/>
                </w:rPr>
                <w:t>1</w:t>
              </w:r>
            </w:ins>
          </w:p>
        </w:tc>
        <w:tc>
          <w:tcPr>
            <w:tcW w:w="1478" w:type="pct"/>
            <w:shd w:val="clear" w:color="auto" w:fill="auto"/>
            <w:noWrap/>
            <w:vAlign w:val="bottom"/>
          </w:tcPr>
          <w:p w14:paraId="2C35769C"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91" w:author="Ross Norsworthy" w:date="2020-03-20T00:52:00Z"/>
                <w:sz w:val="20"/>
              </w:rPr>
            </w:pPr>
            <w:ins w:id="13692" w:author="Ross Norsworthy" w:date="2020-03-20T00:52:00Z">
              <w:r w:rsidRPr="00A013FD">
                <w:rPr>
                  <w:sz w:val="20"/>
                </w:rPr>
                <w:t>Type</w:t>
              </w:r>
            </w:ins>
          </w:p>
        </w:tc>
        <w:tc>
          <w:tcPr>
            <w:tcW w:w="2026" w:type="pct"/>
            <w:shd w:val="clear" w:color="auto" w:fill="auto"/>
            <w:noWrap/>
            <w:vAlign w:val="bottom"/>
          </w:tcPr>
          <w:p w14:paraId="1A13F9A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93" w:author="Ross Norsworthy" w:date="2020-03-20T00:52:00Z"/>
                <w:sz w:val="20"/>
              </w:rPr>
            </w:pPr>
          </w:p>
        </w:tc>
      </w:tr>
      <w:tr w:rsidR="00A013FD" w:rsidRPr="00A013FD" w14:paraId="20721094" w14:textId="77777777" w:rsidTr="00BF604E">
        <w:trPr>
          <w:trHeight w:val="300"/>
          <w:ins w:id="13694" w:author="Ross Norsworthy" w:date="2020-03-20T00:52:00Z"/>
        </w:trPr>
        <w:tc>
          <w:tcPr>
            <w:tcW w:w="385" w:type="pct"/>
            <w:shd w:val="clear" w:color="auto" w:fill="auto"/>
            <w:noWrap/>
            <w:vAlign w:val="bottom"/>
          </w:tcPr>
          <w:p w14:paraId="051F17C8"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95" w:author="Ross Norsworthy" w:date="2020-03-20T00:52:00Z"/>
                <w:sz w:val="20"/>
              </w:rPr>
            </w:pPr>
            <w:ins w:id="13696" w:author="Ross Norsworthy" w:date="2020-03-20T00:52:00Z">
              <w:r w:rsidRPr="00A013FD">
                <w:rPr>
                  <w:sz w:val="20"/>
                </w:rPr>
                <w:t>2</w:t>
              </w:r>
            </w:ins>
          </w:p>
        </w:tc>
        <w:tc>
          <w:tcPr>
            <w:tcW w:w="571" w:type="pct"/>
            <w:shd w:val="clear" w:color="auto" w:fill="auto"/>
            <w:noWrap/>
          </w:tcPr>
          <w:p w14:paraId="14DFFA9F"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97" w:author="Ross Norsworthy" w:date="2020-03-20T00:52:00Z"/>
                <w:sz w:val="20"/>
              </w:rPr>
            </w:pPr>
            <w:ins w:id="13698" w:author="Ross Norsworthy" w:date="2020-03-20T00:52:00Z">
              <w:r w:rsidRPr="00A013FD">
                <w:rPr>
                  <w:sz w:val="20"/>
                </w:rPr>
                <w:t>0 to 2</w:t>
              </w:r>
              <w:r w:rsidRPr="00A013FD">
                <w:rPr>
                  <w:sz w:val="20"/>
                  <w:vertAlign w:val="superscript"/>
                </w:rPr>
                <w:t>16</w:t>
              </w:r>
              <w:r w:rsidRPr="00A013FD">
                <w:rPr>
                  <w:sz w:val="20"/>
                </w:rPr>
                <w:t>-1</w:t>
              </w:r>
            </w:ins>
          </w:p>
        </w:tc>
        <w:tc>
          <w:tcPr>
            <w:tcW w:w="540" w:type="pct"/>
            <w:shd w:val="clear" w:color="auto" w:fill="auto"/>
            <w:noWrap/>
            <w:vAlign w:val="bottom"/>
          </w:tcPr>
          <w:p w14:paraId="6F9E6A9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699" w:author="Ross Norsworthy" w:date="2020-03-20T00:52:00Z"/>
                <w:sz w:val="20"/>
              </w:rPr>
            </w:pPr>
            <w:ins w:id="13700" w:author="Ross Norsworthy" w:date="2020-03-20T00:52:00Z">
              <w:r w:rsidRPr="00A013FD">
                <w:rPr>
                  <w:sz w:val="20"/>
                </w:rPr>
                <w:t>2</w:t>
              </w:r>
            </w:ins>
          </w:p>
        </w:tc>
        <w:tc>
          <w:tcPr>
            <w:tcW w:w="1478" w:type="pct"/>
            <w:shd w:val="clear" w:color="auto" w:fill="auto"/>
            <w:noWrap/>
            <w:vAlign w:val="bottom"/>
          </w:tcPr>
          <w:p w14:paraId="2B6D2CD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01" w:author="Ross Norsworthy" w:date="2020-03-20T00:52:00Z"/>
                <w:sz w:val="20"/>
              </w:rPr>
            </w:pPr>
            <w:ins w:id="13702" w:author="Ross Norsworthy" w:date="2020-03-20T00:52:00Z">
              <w:r w:rsidRPr="00A013FD">
                <w:rPr>
                  <w:sz w:val="20"/>
                </w:rPr>
                <w:t>Length</w:t>
              </w:r>
            </w:ins>
          </w:p>
        </w:tc>
        <w:tc>
          <w:tcPr>
            <w:tcW w:w="2026" w:type="pct"/>
            <w:shd w:val="clear" w:color="auto" w:fill="auto"/>
            <w:noWrap/>
            <w:vAlign w:val="bottom"/>
          </w:tcPr>
          <w:p w14:paraId="165D9D8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03" w:author="Ross Norsworthy" w:date="2020-03-20T00:52:00Z"/>
                <w:sz w:val="20"/>
              </w:rPr>
            </w:pPr>
            <w:ins w:id="13704" w:author="Ross Norsworthy" w:date="2020-03-20T00:52:00Z">
              <w:r w:rsidRPr="00A013FD">
                <w:rPr>
                  <w:sz w:val="20"/>
                </w:rPr>
                <w:t>Total size in bytes, variable</w:t>
              </w:r>
            </w:ins>
          </w:p>
        </w:tc>
      </w:tr>
      <w:tr w:rsidR="00A013FD" w:rsidRPr="00A013FD" w14:paraId="211BC79B" w14:textId="77777777" w:rsidTr="00BF604E">
        <w:trPr>
          <w:trHeight w:val="300"/>
          <w:ins w:id="13705" w:author="Ross Norsworthy" w:date="2020-03-20T00:52:00Z"/>
        </w:trPr>
        <w:tc>
          <w:tcPr>
            <w:tcW w:w="385" w:type="pct"/>
            <w:shd w:val="clear" w:color="auto" w:fill="auto"/>
            <w:noWrap/>
          </w:tcPr>
          <w:p w14:paraId="52F2B5E3"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06" w:author="Ross Norsworthy" w:date="2020-03-20T00:52:00Z"/>
                <w:sz w:val="20"/>
              </w:rPr>
            </w:pPr>
            <w:ins w:id="13707" w:author="Ross Norsworthy" w:date="2020-03-20T00:52:00Z">
              <w:r w:rsidRPr="00A013FD">
                <w:rPr>
                  <w:sz w:val="20"/>
                  <w:szCs w:val="18"/>
                </w:rPr>
                <w:t>3</w:t>
              </w:r>
            </w:ins>
          </w:p>
        </w:tc>
        <w:tc>
          <w:tcPr>
            <w:tcW w:w="571" w:type="pct"/>
            <w:shd w:val="clear" w:color="auto" w:fill="auto"/>
            <w:noWrap/>
          </w:tcPr>
          <w:p w14:paraId="4438A12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08" w:author="Ross Norsworthy" w:date="2020-03-20T00:52:00Z"/>
                <w:sz w:val="20"/>
              </w:rPr>
            </w:pPr>
            <w:ins w:id="13709" w:author="Ross Norsworthy" w:date="2020-03-20T00:52:00Z">
              <w:r w:rsidRPr="00A013FD">
                <w:rPr>
                  <w:sz w:val="20"/>
                  <w:szCs w:val="18"/>
                </w:rPr>
                <w:t>0 to 2</w:t>
              </w:r>
              <w:r w:rsidRPr="00A013FD">
                <w:rPr>
                  <w:sz w:val="20"/>
                  <w:szCs w:val="18"/>
                  <w:vertAlign w:val="superscript"/>
                </w:rPr>
                <w:t>32</w:t>
              </w:r>
              <w:r w:rsidRPr="00A013FD">
                <w:rPr>
                  <w:sz w:val="20"/>
                  <w:szCs w:val="18"/>
                </w:rPr>
                <w:t>-1</w:t>
              </w:r>
            </w:ins>
          </w:p>
        </w:tc>
        <w:tc>
          <w:tcPr>
            <w:tcW w:w="540" w:type="pct"/>
            <w:shd w:val="clear" w:color="auto" w:fill="auto"/>
            <w:noWrap/>
          </w:tcPr>
          <w:p w14:paraId="4B8C21C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10" w:author="Ross Norsworthy" w:date="2020-03-20T00:52:00Z"/>
                <w:sz w:val="20"/>
              </w:rPr>
            </w:pPr>
            <w:ins w:id="13711" w:author="Ross Norsworthy" w:date="2020-03-20T00:52:00Z">
              <w:r w:rsidRPr="00A013FD">
                <w:rPr>
                  <w:sz w:val="20"/>
                  <w:szCs w:val="18"/>
                </w:rPr>
                <w:t>4</w:t>
              </w:r>
            </w:ins>
          </w:p>
        </w:tc>
        <w:tc>
          <w:tcPr>
            <w:tcW w:w="1478" w:type="pct"/>
            <w:shd w:val="clear" w:color="auto" w:fill="auto"/>
            <w:noWrap/>
          </w:tcPr>
          <w:p w14:paraId="59F88E62"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12" w:author="Ross Norsworthy" w:date="2020-03-20T00:52:00Z"/>
                <w:sz w:val="20"/>
              </w:rPr>
            </w:pPr>
            <w:ins w:id="13713" w:author="Ross Norsworthy" w:date="2020-03-20T00:52:00Z">
              <w:r w:rsidRPr="00A013FD">
                <w:rPr>
                  <w:sz w:val="20"/>
                  <w:szCs w:val="18"/>
                </w:rPr>
                <w:t>Source ID</w:t>
              </w:r>
            </w:ins>
          </w:p>
        </w:tc>
        <w:tc>
          <w:tcPr>
            <w:tcW w:w="2026" w:type="pct"/>
            <w:shd w:val="clear" w:color="auto" w:fill="auto"/>
            <w:noWrap/>
          </w:tcPr>
          <w:p w14:paraId="2F7B1D32" w14:textId="361DB55C"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14" w:author="Ross Norsworthy" w:date="2020-03-20T00:52:00Z"/>
                <w:sz w:val="20"/>
              </w:rPr>
            </w:pPr>
            <w:ins w:id="13715" w:author="Ross Norsworthy" w:date="2020-03-20T00:52:00Z">
              <w:r w:rsidRPr="00A013FD">
                <w:rPr>
                  <w:sz w:val="20"/>
                </w:rPr>
                <w:t xml:space="preserve">The Unique Identifier of the transmitting station, as described in </w:t>
              </w:r>
              <w:del w:id="13716" w:author="USA Editor 2021" w:date="2020-12-11T16:15:00Z">
                <w:r w:rsidRPr="0022500D" w:rsidDel="0022500D">
                  <w:rPr>
                    <w:sz w:val="20"/>
                    <w:highlight w:val="green"/>
                    <w:rPrChange w:id="13717" w:author="USA Editor 2021" w:date="2020-12-11T16:15:00Z">
                      <w:rPr>
                        <w:sz w:val="20"/>
                      </w:rPr>
                    </w:rPrChange>
                  </w:rPr>
                  <w:delText>section</w:delText>
                </w:r>
              </w:del>
            </w:ins>
            <w:ins w:id="13718" w:author="USA Editor 2021" w:date="2020-12-11T16:15:00Z">
              <w:r w:rsidR="0022500D" w:rsidRPr="00E7728F">
                <w:rPr>
                  <w:highlight w:val="green"/>
                  <w:lang w:val="en-US"/>
                  <w:rPrChange w:id="13719" w:author="USA Editor 2021" w:date="2021-01-05T13:47:00Z">
                    <w:rPr>
                      <w:lang w:val="en-US"/>
                    </w:rPr>
                  </w:rPrChange>
                </w:rPr>
                <w:t>§</w:t>
              </w:r>
            </w:ins>
            <w:ins w:id="13720" w:author="Ross Norsworthy" w:date="2020-03-20T00:52:00Z">
              <w:r w:rsidRPr="00E7728F">
                <w:rPr>
                  <w:sz w:val="20"/>
                  <w:highlight w:val="green"/>
                  <w:rPrChange w:id="13721" w:author="USA Editor 2021" w:date="2021-01-05T13:47:00Z">
                    <w:rPr>
                      <w:sz w:val="20"/>
                    </w:rPr>
                  </w:rPrChange>
                </w:rPr>
                <w:t xml:space="preserve"> </w:t>
              </w:r>
            </w:ins>
            <w:ins w:id="13722" w:author="Johnny Schultz" w:date="2020-04-17T12:24:00Z">
              <w:del w:id="13723" w:author="USA Editor 2021" w:date="2021-01-05T13:47:00Z">
                <w:r w:rsidRPr="00E7728F" w:rsidDel="00E7728F">
                  <w:rPr>
                    <w:sz w:val="20"/>
                    <w:highlight w:val="green"/>
                    <w:rPrChange w:id="13724" w:author="USA Editor 2021" w:date="2021-01-05T13:47:00Z">
                      <w:rPr>
                        <w:sz w:val="20"/>
                      </w:rPr>
                    </w:rPrChange>
                  </w:rPr>
                  <w:delText>3</w:delText>
                </w:r>
              </w:del>
            </w:ins>
            <w:ins w:id="13725" w:author="USA Editor 2021" w:date="2021-01-05T13:47:00Z">
              <w:r w:rsidR="00E7728F" w:rsidRPr="00E7728F">
                <w:rPr>
                  <w:sz w:val="20"/>
                  <w:highlight w:val="green"/>
                  <w:rPrChange w:id="13726" w:author="USA Editor 2021" w:date="2021-01-05T13:47:00Z">
                    <w:rPr>
                      <w:sz w:val="20"/>
                    </w:rPr>
                  </w:rPrChange>
                </w:rPr>
                <w:t>2</w:t>
              </w:r>
            </w:ins>
            <w:ins w:id="13727" w:author="Johnny Schultz" w:date="2020-04-17T12:24:00Z">
              <w:r w:rsidRPr="00E7728F">
                <w:rPr>
                  <w:sz w:val="20"/>
                  <w:highlight w:val="green"/>
                  <w:rPrChange w:id="13728" w:author="USA Editor 2021" w:date="2021-01-05T13:47:00Z">
                    <w:rPr>
                      <w:sz w:val="20"/>
                    </w:rPr>
                  </w:rPrChange>
                </w:rPr>
                <w:t>.4</w:t>
              </w:r>
            </w:ins>
            <w:ins w:id="13729" w:author="Ross Norsworthy" w:date="2020-03-20T00:52:00Z">
              <w:del w:id="13730" w:author="Johnny Schultz" w:date="2020-04-17T12:24:00Z">
                <w:r w:rsidRPr="00E7728F">
                  <w:rPr>
                    <w:sz w:val="20"/>
                    <w:highlight w:val="green"/>
                    <w:rPrChange w:id="13731" w:author="USA Editor 2021" w:date="2021-01-05T13:47:00Z">
                      <w:rPr>
                        <w:sz w:val="20"/>
                      </w:rPr>
                    </w:rPrChange>
                  </w:rPr>
                  <w:delText>1</w:delText>
                </w:r>
              </w:del>
            </w:ins>
            <w:ins w:id="13732" w:author="USA Editor 2021" w:date="2021-01-05T13:47:00Z">
              <w:r w:rsidR="00E7728F" w:rsidRPr="00E7728F">
                <w:rPr>
                  <w:sz w:val="20"/>
                  <w:highlight w:val="green"/>
                  <w:rPrChange w:id="13733" w:author="USA Editor 2021" w:date="2021-01-05T13:47:00Z">
                    <w:rPr>
                      <w:sz w:val="20"/>
                    </w:rPr>
                  </w:rPrChange>
                </w:rPr>
                <w:t>, Annex 1.</w:t>
              </w:r>
            </w:ins>
          </w:p>
        </w:tc>
      </w:tr>
      <w:tr w:rsidR="00A013FD" w:rsidRPr="00A013FD" w14:paraId="43675CFB" w14:textId="77777777" w:rsidTr="00BF604E">
        <w:trPr>
          <w:trHeight w:val="300"/>
          <w:ins w:id="13734" w:author="Ross Norsworthy" w:date="2020-03-20T00:52:00Z"/>
        </w:trPr>
        <w:tc>
          <w:tcPr>
            <w:tcW w:w="385" w:type="pct"/>
            <w:shd w:val="clear" w:color="auto" w:fill="auto"/>
            <w:noWrap/>
          </w:tcPr>
          <w:p w14:paraId="41C540E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35" w:author="Ross Norsworthy" w:date="2020-03-20T00:52:00Z"/>
                <w:sz w:val="20"/>
                <w:szCs w:val="18"/>
              </w:rPr>
            </w:pPr>
            <w:ins w:id="13736" w:author="Ross Norsworthy" w:date="2020-03-20T00:52:00Z">
              <w:r w:rsidRPr="00A013FD">
                <w:rPr>
                  <w:sz w:val="20"/>
                  <w:szCs w:val="18"/>
                </w:rPr>
                <w:t>4</w:t>
              </w:r>
            </w:ins>
          </w:p>
        </w:tc>
        <w:tc>
          <w:tcPr>
            <w:tcW w:w="571" w:type="pct"/>
            <w:shd w:val="clear" w:color="auto" w:fill="auto"/>
            <w:noWrap/>
          </w:tcPr>
          <w:p w14:paraId="4756BAB9"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37" w:author="Ross Norsworthy" w:date="2020-03-20T00:52:00Z"/>
                <w:sz w:val="20"/>
                <w:szCs w:val="18"/>
              </w:rPr>
            </w:pPr>
            <w:ins w:id="13738" w:author="Ross Norsworthy" w:date="2020-03-20T00:52:00Z">
              <w:r w:rsidRPr="00A013FD">
                <w:rPr>
                  <w:sz w:val="20"/>
                  <w:szCs w:val="18"/>
                </w:rPr>
                <w:t>0 to 255</w:t>
              </w:r>
            </w:ins>
          </w:p>
        </w:tc>
        <w:tc>
          <w:tcPr>
            <w:tcW w:w="540" w:type="pct"/>
            <w:shd w:val="clear" w:color="auto" w:fill="auto"/>
            <w:noWrap/>
          </w:tcPr>
          <w:p w14:paraId="654633E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39" w:author="Ross Norsworthy" w:date="2020-03-20T00:52:00Z"/>
                <w:sz w:val="20"/>
                <w:szCs w:val="18"/>
              </w:rPr>
            </w:pPr>
            <w:ins w:id="13740" w:author="Ross Norsworthy" w:date="2020-03-20T00:52:00Z">
              <w:r w:rsidRPr="00A013FD">
                <w:rPr>
                  <w:sz w:val="20"/>
                  <w:szCs w:val="18"/>
                </w:rPr>
                <w:t>1</w:t>
              </w:r>
            </w:ins>
          </w:p>
        </w:tc>
        <w:tc>
          <w:tcPr>
            <w:tcW w:w="1478" w:type="pct"/>
            <w:shd w:val="clear" w:color="auto" w:fill="auto"/>
            <w:noWrap/>
          </w:tcPr>
          <w:p w14:paraId="5141356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41" w:author="Ross Norsworthy" w:date="2020-03-20T00:52:00Z"/>
                <w:sz w:val="20"/>
                <w:szCs w:val="18"/>
              </w:rPr>
            </w:pPr>
            <w:ins w:id="13742" w:author="Ross Norsworthy" w:date="2020-03-20T00:52:00Z">
              <w:r w:rsidRPr="00A013FD">
                <w:rPr>
                  <w:sz w:val="20"/>
                </w:rPr>
                <w:t>Control station ID</w:t>
              </w:r>
            </w:ins>
          </w:p>
        </w:tc>
        <w:tc>
          <w:tcPr>
            <w:tcW w:w="2026" w:type="pct"/>
            <w:shd w:val="clear" w:color="auto" w:fill="auto"/>
            <w:noWrap/>
          </w:tcPr>
          <w:p w14:paraId="4DAB65A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43" w:author="Ross Norsworthy" w:date="2020-03-20T00:52:00Z"/>
                <w:sz w:val="20"/>
                <w:szCs w:val="18"/>
              </w:rPr>
            </w:pPr>
          </w:p>
        </w:tc>
      </w:tr>
      <w:tr w:rsidR="00A013FD" w:rsidRPr="00A013FD" w14:paraId="6069B7F9" w14:textId="77777777" w:rsidTr="00BF604E">
        <w:trPr>
          <w:trHeight w:val="300"/>
          <w:ins w:id="13744" w:author="Ross Norsworthy" w:date="2020-03-20T00:52:00Z"/>
        </w:trPr>
        <w:tc>
          <w:tcPr>
            <w:tcW w:w="385" w:type="pct"/>
            <w:shd w:val="clear" w:color="auto" w:fill="auto"/>
            <w:noWrap/>
          </w:tcPr>
          <w:p w14:paraId="6F66F48E"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45" w:author="Ross Norsworthy" w:date="2020-03-20T00:52:00Z"/>
                <w:sz w:val="20"/>
                <w:szCs w:val="18"/>
              </w:rPr>
            </w:pPr>
            <w:ins w:id="13746" w:author="Ross Norsworthy" w:date="2020-03-20T00:52:00Z">
              <w:r w:rsidRPr="00A013FD">
                <w:rPr>
                  <w:sz w:val="20"/>
                  <w:szCs w:val="18"/>
                </w:rPr>
                <w:t>5</w:t>
              </w:r>
            </w:ins>
          </w:p>
        </w:tc>
        <w:tc>
          <w:tcPr>
            <w:tcW w:w="571" w:type="pct"/>
            <w:shd w:val="clear" w:color="auto" w:fill="auto"/>
            <w:noWrap/>
          </w:tcPr>
          <w:p w14:paraId="5BC0D09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47" w:author="Ross Norsworthy" w:date="2020-03-20T00:52:00Z"/>
                <w:sz w:val="20"/>
                <w:szCs w:val="18"/>
              </w:rPr>
            </w:pPr>
            <w:ins w:id="13748" w:author="Ross Norsworthy" w:date="2020-03-20T00:52:00Z">
              <w:r w:rsidRPr="00A013FD">
                <w:rPr>
                  <w:sz w:val="20"/>
                </w:rPr>
                <w:t>0 to 2</w:t>
              </w:r>
              <w:r w:rsidRPr="00A013FD">
                <w:rPr>
                  <w:sz w:val="20"/>
                  <w:vertAlign w:val="superscript"/>
                </w:rPr>
                <w:t>16</w:t>
              </w:r>
              <w:r w:rsidRPr="00A013FD">
                <w:rPr>
                  <w:sz w:val="20"/>
                </w:rPr>
                <w:t>-1</w:t>
              </w:r>
            </w:ins>
          </w:p>
        </w:tc>
        <w:tc>
          <w:tcPr>
            <w:tcW w:w="540" w:type="pct"/>
            <w:shd w:val="clear" w:color="auto" w:fill="auto"/>
            <w:noWrap/>
          </w:tcPr>
          <w:p w14:paraId="0F0F050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49" w:author="Ross Norsworthy" w:date="2020-03-20T00:52:00Z"/>
                <w:sz w:val="20"/>
                <w:szCs w:val="18"/>
              </w:rPr>
            </w:pPr>
            <w:ins w:id="13750" w:author="Ross Norsworthy" w:date="2020-03-20T00:52:00Z">
              <w:r w:rsidRPr="00A013FD">
                <w:rPr>
                  <w:sz w:val="20"/>
                  <w:szCs w:val="18"/>
                </w:rPr>
                <w:t>2</w:t>
              </w:r>
            </w:ins>
          </w:p>
        </w:tc>
        <w:tc>
          <w:tcPr>
            <w:tcW w:w="1478" w:type="pct"/>
            <w:shd w:val="clear" w:color="auto" w:fill="auto"/>
            <w:noWrap/>
          </w:tcPr>
          <w:p w14:paraId="4E3FAA2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51" w:author="Ross Norsworthy" w:date="2020-03-20T00:52:00Z"/>
                <w:sz w:val="20"/>
                <w:szCs w:val="18"/>
              </w:rPr>
            </w:pPr>
            <w:ins w:id="13752" w:author="Ross Norsworthy" w:date="2020-03-20T00:52:00Z">
              <w:r w:rsidRPr="00A013FD">
                <w:rPr>
                  <w:sz w:val="20"/>
                </w:rPr>
                <w:t>Bulletin Board version</w:t>
              </w:r>
            </w:ins>
          </w:p>
        </w:tc>
        <w:tc>
          <w:tcPr>
            <w:tcW w:w="2026" w:type="pct"/>
            <w:shd w:val="clear" w:color="auto" w:fill="auto"/>
            <w:noWrap/>
          </w:tcPr>
          <w:p w14:paraId="7B6FECF0"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53" w:author="Ross Norsworthy" w:date="2020-03-20T00:52:00Z"/>
                <w:sz w:val="20"/>
              </w:rPr>
            </w:pPr>
            <w:ins w:id="13754" w:author="Ross Norsworthy" w:date="2020-03-20T00:52:00Z">
              <w:r w:rsidRPr="00A013FD">
                <w:rPr>
                  <w:sz w:val="20"/>
                </w:rPr>
                <w:t>Version number of this Bulletin Board</w:t>
              </w:r>
            </w:ins>
          </w:p>
          <w:p w14:paraId="0FE1B1A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55" w:author="Ross Norsworthy" w:date="2020-03-20T00:52:00Z"/>
                <w:sz w:val="20"/>
                <w:szCs w:val="18"/>
              </w:rPr>
            </w:pPr>
            <w:ins w:id="13756" w:author="Ross Norsworthy" w:date="2020-03-20T00:52:00Z">
              <w:r w:rsidRPr="00A013FD">
                <w:rPr>
                  <w:sz w:val="20"/>
                </w:rPr>
                <w:t>All valid versions are stored in the ship terminal (includes Configuration Message)</w:t>
              </w:r>
            </w:ins>
          </w:p>
        </w:tc>
      </w:tr>
      <w:tr w:rsidR="00A013FD" w:rsidRPr="00A013FD" w14:paraId="45673761" w14:textId="77777777" w:rsidTr="00BF604E">
        <w:trPr>
          <w:trHeight w:val="300"/>
          <w:ins w:id="13757" w:author="Ross Norsworthy" w:date="2020-03-20T00:52:00Z"/>
        </w:trPr>
        <w:tc>
          <w:tcPr>
            <w:tcW w:w="385" w:type="pct"/>
            <w:shd w:val="clear" w:color="auto" w:fill="auto"/>
            <w:noWrap/>
          </w:tcPr>
          <w:p w14:paraId="52C3B6E7"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58" w:author="Ross Norsworthy" w:date="2020-03-20T00:52:00Z"/>
                <w:sz w:val="20"/>
                <w:szCs w:val="18"/>
              </w:rPr>
            </w:pPr>
            <w:ins w:id="13759" w:author="Ross Norsworthy" w:date="2020-03-20T00:52:00Z">
              <w:r w:rsidRPr="00A013FD">
                <w:rPr>
                  <w:sz w:val="20"/>
                  <w:szCs w:val="18"/>
                </w:rPr>
                <w:t>6</w:t>
              </w:r>
            </w:ins>
          </w:p>
        </w:tc>
        <w:tc>
          <w:tcPr>
            <w:tcW w:w="571" w:type="pct"/>
            <w:shd w:val="clear" w:color="auto" w:fill="auto"/>
            <w:noWrap/>
          </w:tcPr>
          <w:p w14:paraId="394CA7E4"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60" w:author="Ross Norsworthy" w:date="2020-03-20T00:52:00Z"/>
                <w:sz w:val="20"/>
              </w:rPr>
            </w:pPr>
            <w:ins w:id="13761" w:author="Ross Norsworthy" w:date="2020-03-20T00:52:00Z">
              <w:r w:rsidRPr="00A013FD">
                <w:rPr>
                  <w:sz w:val="20"/>
                  <w:szCs w:val="18"/>
                </w:rPr>
                <w:t>0 to 255</w:t>
              </w:r>
            </w:ins>
          </w:p>
        </w:tc>
        <w:tc>
          <w:tcPr>
            <w:tcW w:w="540" w:type="pct"/>
            <w:shd w:val="clear" w:color="auto" w:fill="auto"/>
            <w:noWrap/>
          </w:tcPr>
          <w:p w14:paraId="4CD1A5DA"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62" w:author="Ross Norsworthy" w:date="2020-03-20T00:52:00Z"/>
                <w:sz w:val="20"/>
                <w:szCs w:val="18"/>
              </w:rPr>
            </w:pPr>
            <w:ins w:id="13763" w:author="Ross Norsworthy" w:date="2020-03-20T00:52:00Z">
              <w:r w:rsidRPr="00A013FD">
                <w:rPr>
                  <w:sz w:val="20"/>
                  <w:szCs w:val="18"/>
                </w:rPr>
                <w:t>1</w:t>
              </w:r>
            </w:ins>
          </w:p>
        </w:tc>
        <w:tc>
          <w:tcPr>
            <w:tcW w:w="1478" w:type="pct"/>
            <w:shd w:val="clear" w:color="auto" w:fill="auto"/>
            <w:noWrap/>
          </w:tcPr>
          <w:p w14:paraId="21D475BD"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64" w:author="Ross Norsworthy" w:date="2020-03-20T00:52:00Z"/>
                <w:sz w:val="20"/>
              </w:rPr>
            </w:pPr>
            <w:ins w:id="13765" w:author="Ross Norsworthy" w:date="2020-03-20T00:52:00Z">
              <w:r w:rsidRPr="00A013FD">
                <w:rPr>
                  <w:sz w:val="20"/>
                </w:rPr>
                <w:t>Fragment number</w:t>
              </w:r>
            </w:ins>
          </w:p>
        </w:tc>
        <w:tc>
          <w:tcPr>
            <w:tcW w:w="2026" w:type="pct"/>
            <w:shd w:val="clear" w:color="auto" w:fill="auto"/>
            <w:noWrap/>
          </w:tcPr>
          <w:p w14:paraId="6EB58975"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66" w:author="Ross Norsworthy" w:date="2020-03-20T00:52:00Z"/>
                <w:sz w:val="20"/>
              </w:rPr>
            </w:pPr>
          </w:p>
        </w:tc>
      </w:tr>
      <w:tr w:rsidR="00A013FD" w:rsidRPr="00A013FD" w14:paraId="7F5443CC" w14:textId="77777777" w:rsidTr="00BF604E">
        <w:trPr>
          <w:trHeight w:val="300"/>
          <w:ins w:id="13767" w:author="Ross Norsworthy" w:date="2020-03-20T00:52:00Z"/>
        </w:trPr>
        <w:tc>
          <w:tcPr>
            <w:tcW w:w="385" w:type="pct"/>
            <w:shd w:val="clear" w:color="auto" w:fill="auto"/>
            <w:noWrap/>
          </w:tcPr>
          <w:p w14:paraId="23C4510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68" w:author="Ross Norsworthy" w:date="2020-03-20T00:52:00Z"/>
                <w:sz w:val="20"/>
                <w:szCs w:val="18"/>
              </w:rPr>
            </w:pPr>
            <w:ins w:id="13769" w:author="Ross Norsworthy" w:date="2020-03-20T00:52:00Z">
              <w:r w:rsidRPr="00A013FD">
                <w:rPr>
                  <w:sz w:val="20"/>
                  <w:szCs w:val="18"/>
                </w:rPr>
                <w:t>7</w:t>
              </w:r>
            </w:ins>
          </w:p>
        </w:tc>
        <w:tc>
          <w:tcPr>
            <w:tcW w:w="571" w:type="pct"/>
            <w:shd w:val="clear" w:color="auto" w:fill="auto"/>
            <w:noWrap/>
          </w:tcPr>
          <w:p w14:paraId="3D65CD71"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70" w:author="Ross Norsworthy" w:date="2020-03-20T00:52:00Z"/>
                <w:sz w:val="20"/>
                <w:szCs w:val="18"/>
              </w:rPr>
            </w:pPr>
          </w:p>
        </w:tc>
        <w:tc>
          <w:tcPr>
            <w:tcW w:w="540" w:type="pct"/>
            <w:shd w:val="clear" w:color="auto" w:fill="auto"/>
            <w:noWrap/>
          </w:tcPr>
          <w:p w14:paraId="0587359B"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71" w:author="Ross Norsworthy" w:date="2020-03-20T00:52:00Z"/>
                <w:sz w:val="20"/>
                <w:szCs w:val="18"/>
              </w:rPr>
            </w:pPr>
            <w:ins w:id="13772" w:author="Ross Norsworthy" w:date="2020-03-20T00:52:00Z">
              <w:r w:rsidRPr="00A013FD">
                <w:rPr>
                  <w:sz w:val="20"/>
                  <w:szCs w:val="18"/>
                </w:rPr>
                <w:t>Variable</w:t>
              </w:r>
            </w:ins>
          </w:p>
        </w:tc>
        <w:tc>
          <w:tcPr>
            <w:tcW w:w="1478" w:type="pct"/>
            <w:shd w:val="clear" w:color="auto" w:fill="auto"/>
            <w:noWrap/>
          </w:tcPr>
          <w:p w14:paraId="2F202EB6" w14:textId="77777777"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73" w:author="Ross Norsworthy" w:date="2020-03-20T00:52:00Z"/>
                <w:sz w:val="20"/>
              </w:rPr>
            </w:pPr>
            <w:ins w:id="13774" w:author="Ross Norsworthy" w:date="2020-03-20T00:52:00Z">
              <w:r w:rsidRPr="00A013FD">
                <w:rPr>
                  <w:sz w:val="20"/>
                </w:rPr>
                <w:t>Bulletin Board Payload</w:t>
              </w:r>
            </w:ins>
          </w:p>
        </w:tc>
        <w:tc>
          <w:tcPr>
            <w:tcW w:w="2026" w:type="pct"/>
            <w:shd w:val="clear" w:color="auto" w:fill="auto"/>
            <w:noWrap/>
          </w:tcPr>
          <w:p w14:paraId="00ACC6D3" w14:textId="065C0A78" w:rsidR="00A013FD" w:rsidRPr="00A013FD" w:rsidRDefault="00A013FD" w:rsidP="00A013FD">
            <w:pPr>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3775" w:author="Ross Norsworthy" w:date="2020-03-20T00:52:00Z"/>
                <w:sz w:val="20"/>
              </w:rPr>
            </w:pPr>
            <w:ins w:id="13776" w:author="Ross Norsworthy" w:date="2020-03-20T00:52:00Z">
              <w:r w:rsidRPr="00A013FD">
                <w:rPr>
                  <w:sz w:val="20"/>
                </w:rPr>
                <w:t xml:space="preserve">See Bulletin Board Payload Definition Table </w:t>
              </w:r>
            </w:ins>
            <w:ins w:id="13777" w:author="USA Editor 2021" w:date="2021-01-07T11:44:00Z">
              <w:r w:rsidR="005F28B1" w:rsidRPr="005F28B1">
                <w:rPr>
                  <w:sz w:val="20"/>
                  <w:highlight w:val="green"/>
                </w:rPr>
                <w:t>41</w:t>
              </w:r>
            </w:ins>
            <w:ins w:id="13778" w:author="Ross Norsworthy" w:date="2020-03-20T00:52:00Z">
              <w:del w:id="13779" w:author="USA Editor 2021" w:date="2021-01-07T11:44:00Z">
                <w:r w:rsidRPr="005F28B1" w:rsidDel="005F28B1">
                  <w:rPr>
                    <w:sz w:val="20"/>
                    <w:highlight w:val="green"/>
                  </w:rPr>
                  <w:delText>42</w:delText>
                </w:r>
              </w:del>
              <w:r w:rsidRPr="00A013FD">
                <w:rPr>
                  <w:sz w:val="20"/>
                </w:rPr>
                <w:t>.</w:t>
              </w:r>
            </w:ins>
          </w:p>
        </w:tc>
      </w:tr>
    </w:tbl>
    <w:p w14:paraId="5EB9DD53" w14:textId="77777777" w:rsidR="00A013FD" w:rsidRPr="00A013FD" w:rsidRDefault="00A013FD" w:rsidP="00543DDE">
      <w:pPr>
        <w:pStyle w:val="Tablefin"/>
        <w:rPr>
          <w:ins w:id="13780" w:author="Ross Norsworthy" w:date="2020-03-20T00:52:00Z"/>
          <w:lang w:eastAsia="en-GB"/>
        </w:rPr>
      </w:pPr>
    </w:p>
    <w:p w14:paraId="1B6C940B" w14:textId="7221388B" w:rsidR="0051538E" w:rsidRDefault="00A013FD" w:rsidP="00970510">
      <w:pPr>
        <w:pStyle w:val="TableNo"/>
        <w:rPr>
          <w:lang w:val="en-US" w:eastAsia="en-GB"/>
        </w:rPr>
      </w:pPr>
      <w:bookmarkStart w:id="13781" w:name="_Toc35546144"/>
      <w:ins w:id="13782" w:author="Ross Norsworthy" w:date="2020-03-20T00:52:00Z">
        <w:r w:rsidRPr="00A013FD">
          <w:rPr>
            <w:lang w:val="en-US"/>
          </w:rPr>
          <w:t xml:space="preserve">Table </w:t>
        </w:r>
      </w:ins>
      <w:ins w:id="13783" w:author="USA Editor 2021" w:date="2021-01-07T11:44:00Z">
        <w:r w:rsidR="005F28B1" w:rsidRPr="005F28B1">
          <w:rPr>
            <w:highlight w:val="green"/>
            <w:lang w:val="en-US"/>
          </w:rPr>
          <w:t>45</w:t>
        </w:r>
      </w:ins>
      <w:ins w:id="13784" w:author="Ross Norsworthy" w:date="2020-03-20T00:52:00Z">
        <w:del w:id="13785" w:author="USA Editor 2021" w:date="2021-01-07T11:44:00Z">
          <w:r w:rsidRPr="005F28B1" w:rsidDel="005F28B1">
            <w:rPr>
              <w:highlight w:val="green"/>
              <w:lang w:val="en-US"/>
            </w:rPr>
            <w:delText>46</w:delText>
          </w:r>
        </w:del>
      </w:ins>
    </w:p>
    <w:p w14:paraId="2F782A23" w14:textId="77777777" w:rsidR="00A013FD" w:rsidRPr="00A013FD" w:rsidRDefault="00A013FD" w:rsidP="00081571">
      <w:pPr>
        <w:pStyle w:val="Tabletitle"/>
        <w:rPr>
          <w:ins w:id="13786" w:author="Ross Norsworthy" w:date="2020-03-20T00:52:00Z"/>
          <w:lang w:val="en-US" w:eastAsia="en-GB"/>
        </w:rPr>
      </w:pPr>
      <w:ins w:id="13787" w:author="Ross Norsworthy" w:date="2020-03-20T00:52:00Z">
        <w:r w:rsidRPr="00A013FD">
          <w:rPr>
            <w:lang w:val="en-US" w:eastAsia="en-GB"/>
          </w:rPr>
          <w:t>Physical Channel Definition</w:t>
        </w:r>
        <w:bookmarkEnd w:id="13781"/>
      </w:ins>
    </w:p>
    <w:tbl>
      <w:tblPr>
        <w:tblStyle w:val="TableGrid"/>
        <w:tblW w:w="4853" w:type="pct"/>
        <w:tblLook w:val="04A0" w:firstRow="1" w:lastRow="0" w:firstColumn="1" w:lastColumn="0" w:noHBand="0" w:noVBand="1"/>
      </w:tblPr>
      <w:tblGrid>
        <w:gridCol w:w="2671"/>
        <w:gridCol w:w="1856"/>
        <w:gridCol w:w="1249"/>
        <w:gridCol w:w="3570"/>
      </w:tblGrid>
      <w:tr w:rsidR="00A013FD" w:rsidRPr="00A013FD" w14:paraId="11F72516" w14:textId="77777777" w:rsidTr="00BF604E">
        <w:trPr>
          <w:tblHeader/>
          <w:ins w:id="13788" w:author="Ross Norsworthy" w:date="2020-03-20T00:52:00Z"/>
        </w:trPr>
        <w:tc>
          <w:tcPr>
            <w:tcW w:w="1429" w:type="pct"/>
            <w:shd w:val="clear" w:color="auto" w:fill="00558C"/>
          </w:tcPr>
          <w:p w14:paraId="2FF546C6" w14:textId="77777777" w:rsidR="00A013FD" w:rsidRPr="00543DDE" w:rsidRDefault="00A013FD" w:rsidP="00535EEC">
            <w:pPr>
              <w:pStyle w:val="Tablehead"/>
              <w:rPr>
                <w:ins w:id="13789" w:author="Ross Norsworthy" w:date="2020-03-20T00:52:00Z"/>
              </w:rPr>
            </w:pPr>
            <w:ins w:id="13790" w:author="Ross Norsworthy" w:date="2020-03-20T00:52:00Z">
              <w:r w:rsidRPr="00543DDE">
                <w:t>Name</w:t>
              </w:r>
            </w:ins>
          </w:p>
        </w:tc>
        <w:tc>
          <w:tcPr>
            <w:tcW w:w="993" w:type="pct"/>
            <w:shd w:val="clear" w:color="auto" w:fill="00558C"/>
          </w:tcPr>
          <w:p w14:paraId="6FA8ED66" w14:textId="77777777" w:rsidR="00A013FD" w:rsidRPr="00543DDE" w:rsidRDefault="00A013FD" w:rsidP="00535EEC">
            <w:pPr>
              <w:pStyle w:val="Tablehead"/>
              <w:rPr>
                <w:ins w:id="13791" w:author="Ross Norsworthy" w:date="2020-03-20T00:52:00Z"/>
              </w:rPr>
            </w:pPr>
            <w:ins w:id="13792" w:author="Ross Norsworthy" w:date="2020-03-20T00:52:00Z">
              <w:r w:rsidRPr="00543DDE">
                <w:t>Value</w:t>
              </w:r>
            </w:ins>
          </w:p>
        </w:tc>
        <w:tc>
          <w:tcPr>
            <w:tcW w:w="668" w:type="pct"/>
            <w:shd w:val="clear" w:color="auto" w:fill="00558C"/>
          </w:tcPr>
          <w:p w14:paraId="3EA8493B" w14:textId="77777777" w:rsidR="00A013FD" w:rsidRPr="00543DDE" w:rsidRDefault="00A013FD" w:rsidP="00535EEC">
            <w:pPr>
              <w:pStyle w:val="Tablehead"/>
              <w:rPr>
                <w:ins w:id="13793" w:author="Ross Norsworthy" w:date="2020-03-20T00:52:00Z"/>
              </w:rPr>
            </w:pPr>
            <w:ins w:id="13794" w:author="Ross Norsworthy" w:date="2020-03-20T00:52:00Z">
              <w:r w:rsidRPr="00543DDE">
                <w:t>Field size (bits)</w:t>
              </w:r>
            </w:ins>
          </w:p>
        </w:tc>
        <w:tc>
          <w:tcPr>
            <w:tcW w:w="1910" w:type="pct"/>
            <w:shd w:val="clear" w:color="auto" w:fill="00558C"/>
          </w:tcPr>
          <w:p w14:paraId="590E3AEB" w14:textId="77777777" w:rsidR="00A013FD" w:rsidRPr="00543DDE" w:rsidRDefault="00A013FD" w:rsidP="00535EEC">
            <w:pPr>
              <w:pStyle w:val="Tablehead"/>
              <w:rPr>
                <w:ins w:id="13795" w:author="Ross Norsworthy" w:date="2020-03-20T00:52:00Z"/>
              </w:rPr>
            </w:pPr>
            <w:ins w:id="13796" w:author="Ross Norsworthy" w:date="2020-03-20T00:52:00Z">
              <w:r w:rsidRPr="00543DDE">
                <w:t>Comment</w:t>
              </w:r>
            </w:ins>
          </w:p>
        </w:tc>
      </w:tr>
      <w:tr w:rsidR="00A013FD" w:rsidRPr="00A013FD" w14:paraId="33B69E88" w14:textId="77777777" w:rsidTr="00BF604E">
        <w:trPr>
          <w:ins w:id="13797" w:author="Ross Norsworthy" w:date="2020-03-20T00:52:00Z"/>
        </w:trPr>
        <w:tc>
          <w:tcPr>
            <w:tcW w:w="1429" w:type="pct"/>
            <w:vAlign w:val="center"/>
          </w:tcPr>
          <w:p w14:paraId="51567D0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798" w:author="Ross Norsworthy" w:date="2020-03-20T00:52:00Z"/>
                <w:rFonts w:eastAsia="MS Mincho"/>
                <w:sz w:val="20"/>
              </w:rPr>
            </w:pPr>
            <w:ins w:id="13799" w:author="Ross Norsworthy" w:date="2020-03-20T00:52:00Z">
              <w:r w:rsidRPr="00543DDE">
                <w:rPr>
                  <w:rFonts w:eastAsia="MS Mincho"/>
                  <w:sz w:val="20"/>
                </w:rPr>
                <w:t>Number of Physical Channels N</w:t>
              </w:r>
            </w:ins>
          </w:p>
        </w:tc>
        <w:tc>
          <w:tcPr>
            <w:tcW w:w="993" w:type="pct"/>
            <w:vAlign w:val="center"/>
          </w:tcPr>
          <w:p w14:paraId="7E08678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00" w:author="Ross Norsworthy" w:date="2020-03-20T00:52:00Z"/>
                <w:rFonts w:eastAsia="MS Mincho"/>
                <w:sz w:val="20"/>
              </w:rPr>
            </w:pPr>
            <w:ins w:id="13801" w:author="Ross Norsworthy" w:date="2020-03-20T00:52:00Z">
              <w:r w:rsidRPr="00543DDE">
                <w:rPr>
                  <w:rFonts w:eastAsia="MS Mincho"/>
                  <w:sz w:val="20"/>
                </w:rPr>
                <w:t>0 to 255</w:t>
              </w:r>
            </w:ins>
          </w:p>
        </w:tc>
        <w:tc>
          <w:tcPr>
            <w:tcW w:w="668" w:type="pct"/>
            <w:vAlign w:val="center"/>
          </w:tcPr>
          <w:p w14:paraId="2378F0BA"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02" w:author="Ross Norsworthy" w:date="2020-03-20T00:52:00Z"/>
                <w:rFonts w:eastAsia="MS Mincho"/>
                <w:sz w:val="20"/>
              </w:rPr>
            </w:pPr>
            <w:ins w:id="13803" w:author="Ross Norsworthy" w:date="2020-03-20T00:52:00Z">
              <w:r w:rsidRPr="00543DDE">
                <w:rPr>
                  <w:rFonts w:eastAsia="MS Mincho"/>
                  <w:sz w:val="20"/>
                </w:rPr>
                <w:t>8</w:t>
              </w:r>
            </w:ins>
          </w:p>
        </w:tc>
        <w:tc>
          <w:tcPr>
            <w:tcW w:w="1910" w:type="pct"/>
            <w:vAlign w:val="center"/>
          </w:tcPr>
          <w:p w14:paraId="71B7D01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04" w:author="Ross Norsworthy" w:date="2020-03-20T00:52:00Z"/>
                <w:rFonts w:eastAsia="MS Mincho"/>
                <w:sz w:val="20"/>
              </w:rPr>
            </w:pPr>
            <w:ins w:id="13805" w:author="Ross Norsworthy" w:date="2020-03-20T00:52:00Z">
              <w:r w:rsidRPr="00543DDE">
                <w:rPr>
                  <w:rFonts w:eastAsia="MS Mincho"/>
                  <w:sz w:val="20"/>
                </w:rPr>
                <w:t>Number of Physical Channels defined in control station service area.</w:t>
              </w:r>
            </w:ins>
          </w:p>
        </w:tc>
      </w:tr>
      <w:tr w:rsidR="00A013FD" w:rsidRPr="00A013FD" w14:paraId="7F224338" w14:textId="77777777" w:rsidTr="00BF604E">
        <w:trPr>
          <w:ins w:id="13806" w:author="Ross Norsworthy" w:date="2020-03-20T00:52:00Z"/>
        </w:trPr>
        <w:tc>
          <w:tcPr>
            <w:tcW w:w="1429" w:type="pct"/>
            <w:vAlign w:val="center"/>
          </w:tcPr>
          <w:p w14:paraId="7FEC8644"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07" w:author="Ross Norsworthy" w:date="2020-03-20T00:52:00Z"/>
                <w:rFonts w:eastAsia="MS Mincho"/>
                <w:sz w:val="20"/>
              </w:rPr>
            </w:pPr>
            <w:ins w:id="13808" w:author="Ross Norsworthy" w:date="2020-03-20T00:52:00Z">
              <w:r w:rsidRPr="00543DDE">
                <w:rPr>
                  <w:rFonts w:eastAsia="MS Mincho"/>
                  <w:sz w:val="20"/>
                </w:rPr>
                <w:t>Physical Channel 0 (PC0) number</w:t>
              </w:r>
            </w:ins>
          </w:p>
        </w:tc>
        <w:tc>
          <w:tcPr>
            <w:tcW w:w="993" w:type="pct"/>
            <w:vAlign w:val="center"/>
          </w:tcPr>
          <w:p w14:paraId="2FE7EE1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09" w:author="Ross Norsworthy" w:date="2020-03-20T00:52:00Z"/>
                <w:rFonts w:eastAsia="MS Mincho"/>
                <w:sz w:val="20"/>
              </w:rPr>
            </w:pPr>
            <w:ins w:id="13810" w:author="Ross Norsworthy" w:date="2020-03-20T00:52:00Z">
              <w:r w:rsidRPr="00543DDE">
                <w:rPr>
                  <w:rFonts w:eastAsia="MS Mincho"/>
                  <w:sz w:val="20"/>
                </w:rPr>
                <w:t>0 to 255</w:t>
              </w:r>
            </w:ins>
          </w:p>
        </w:tc>
        <w:tc>
          <w:tcPr>
            <w:tcW w:w="668" w:type="pct"/>
            <w:vAlign w:val="center"/>
          </w:tcPr>
          <w:p w14:paraId="6FA6C1D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11" w:author="Ross Norsworthy" w:date="2020-03-20T00:52:00Z"/>
                <w:rFonts w:eastAsia="MS Mincho"/>
                <w:sz w:val="20"/>
              </w:rPr>
            </w:pPr>
            <w:ins w:id="13812" w:author="Ross Norsworthy" w:date="2020-03-20T00:52:00Z">
              <w:r w:rsidRPr="00543DDE">
                <w:rPr>
                  <w:rFonts w:eastAsia="MS Mincho"/>
                  <w:sz w:val="20"/>
                </w:rPr>
                <w:t>8</w:t>
              </w:r>
            </w:ins>
          </w:p>
        </w:tc>
        <w:tc>
          <w:tcPr>
            <w:tcW w:w="1910" w:type="pct"/>
            <w:vAlign w:val="center"/>
          </w:tcPr>
          <w:p w14:paraId="6B679093"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13" w:author="Ross Norsworthy" w:date="2020-03-20T00:52:00Z"/>
                <w:rFonts w:eastAsia="MS Mincho"/>
                <w:sz w:val="20"/>
              </w:rPr>
            </w:pPr>
            <w:ins w:id="13814" w:author="Ross Norsworthy" w:date="2020-03-20T00:52:00Z">
              <w:r w:rsidRPr="00543DDE">
                <w:rPr>
                  <w:rFonts w:eastAsia="MS Mincho"/>
                  <w:sz w:val="20"/>
                </w:rPr>
                <w:t>Defines the first Physical Channel number.</w:t>
              </w:r>
            </w:ins>
          </w:p>
        </w:tc>
      </w:tr>
      <w:tr w:rsidR="00A013FD" w:rsidRPr="00A013FD" w14:paraId="041D7A1A" w14:textId="77777777" w:rsidTr="00BF604E">
        <w:trPr>
          <w:ins w:id="13815" w:author="Ross Norsworthy" w:date="2020-03-20T00:52:00Z"/>
        </w:trPr>
        <w:tc>
          <w:tcPr>
            <w:tcW w:w="1429" w:type="pct"/>
            <w:vAlign w:val="center"/>
          </w:tcPr>
          <w:p w14:paraId="6079CA3B"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16" w:author="Ross Norsworthy" w:date="2020-03-20T00:52:00Z"/>
                <w:rFonts w:eastAsia="MS Mincho"/>
                <w:sz w:val="20"/>
              </w:rPr>
            </w:pPr>
            <w:ins w:id="13817" w:author="Ross Norsworthy" w:date="2020-03-20T00:52:00Z">
              <w:r w:rsidRPr="00543DDE">
                <w:rPr>
                  <w:rFonts w:eastAsia="MS Mincho"/>
                  <w:sz w:val="20"/>
                </w:rPr>
                <w:t xml:space="preserve">PC0 Channel Frequency </w:t>
              </w:r>
            </w:ins>
          </w:p>
        </w:tc>
        <w:tc>
          <w:tcPr>
            <w:tcW w:w="993" w:type="pct"/>
            <w:vAlign w:val="center"/>
          </w:tcPr>
          <w:p w14:paraId="3B502242"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18" w:author="Ross Norsworthy" w:date="2020-03-20T00:52:00Z"/>
                <w:rFonts w:eastAsia="MS Mincho"/>
                <w:sz w:val="20"/>
              </w:rPr>
            </w:pPr>
            <w:ins w:id="13819" w:author="Ross Norsworthy" w:date="2020-03-20T00:52:00Z">
              <w:r w:rsidRPr="00543DDE">
                <w:rPr>
                  <w:rFonts w:eastAsia="MS Mincho"/>
                  <w:sz w:val="20"/>
                </w:rPr>
                <w:t>As defined in ITU-R M.1084</w:t>
              </w:r>
            </w:ins>
          </w:p>
        </w:tc>
        <w:tc>
          <w:tcPr>
            <w:tcW w:w="668" w:type="pct"/>
            <w:vAlign w:val="center"/>
          </w:tcPr>
          <w:p w14:paraId="0C3F1C3D"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20" w:author="Ross Norsworthy" w:date="2020-03-20T00:52:00Z"/>
                <w:rFonts w:eastAsia="MS Mincho"/>
                <w:sz w:val="20"/>
              </w:rPr>
            </w:pPr>
            <w:ins w:id="13821" w:author="Ross Norsworthy" w:date="2020-03-20T00:52:00Z">
              <w:r w:rsidRPr="00543DDE">
                <w:rPr>
                  <w:rFonts w:eastAsia="MS Mincho"/>
                  <w:sz w:val="20"/>
                </w:rPr>
                <w:t>12</w:t>
              </w:r>
            </w:ins>
          </w:p>
        </w:tc>
        <w:tc>
          <w:tcPr>
            <w:tcW w:w="1910" w:type="pct"/>
            <w:vAlign w:val="center"/>
          </w:tcPr>
          <w:p w14:paraId="6C2B16F7" w14:textId="174E1418" w:rsidR="00A013FD" w:rsidRPr="003F4396" w:rsidDel="003F4396" w:rsidRDefault="003F4396" w:rsidP="00A013FD">
            <w:pPr>
              <w:tabs>
                <w:tab w:val="clear" w:pos="1134"/>
                <w:tab w:val="clear" w:pos="1871"/>
                <w:tab w:val="clear" w:pos="2268"/>
                <w:tab w:val="left" w:pos="794"/>
                <w:tab w:val="left" w:pos="1191"/>
                <w:tab w:val="left" w:pos="1588"/>
                <w:tab w:val="left" w:pos="1985"/>
              </w:tabs>
              <w:spacing w:before="0"/>
              <w:textAlignment w:val="auto"/>
              <w:rPr>
                <w:ins w:id="13822" w:author="Ross Norsworthy" w:date="2020-03-20T00:52:00Z"/>
                <w:del w:id="13823" w:author="USA Editor 2021" w:date="2021-01-28T13:35:00Z"/>
                <w:rFonts w:eastAsia="MS Mincho"/>
                <w:sz w:val="20"/>
                <w:highlight w:val="green"/>
                <w:lang w:val="en-US"/>
              </w:rPr>
            </w:pPr>
            <w:ins w:id="13824" w:author="USA Editor 2021" w:date="2021-01-28T13:36:00Z">
              <w:r w:rsidRPr="003F4396">
                <w:rPr>
                  <w:rFonts w:eastAsia="MS Mincho"/>
                  <w:sz w:val="20"/>
                  <w:highlight w:val="green"/>
                  <w:lang w:val="en-US"/>
                </w:rPr>
                <w:t>Identification of center frequency use channel numbering scheme defined in Recommendation ITU-R M.1084. Channel bandwidth is not according to Recommendation ITU-R M.1084 and is defined in PC0 Bandwidth field below.</w:t>
              </w:r>
            </w:ins>
            <w:ins w:id="13825" w:author="Ross Norsworthy" w:date="2020-03-20T00:52:00Z">
              <w:del w:id="13826" w:author="USA Editor 2021" w:date="2021-01-28T13:35:00Z">
                <w:r w:rsidR="00A013FD" w:rsidRPr="003F4396" w:rsidDel="003F4396">
                  <w:rPr>
                    <w:rFonts w:eastAsia="MS Mincho"/>
                    <w:sz w:val="20"/>
                    <w:highlight w:val="green"/>
                    <w:lang w:val="en-US"/>
                  </w:rPr>
                  <w:delText>Channel number as defined in ITU-R M.1084</w:delText>
                </w:r>
              </w:del>
            </w:ins>
          </w:p>
          <w:p w14:paraId="4C1CF485" w14:textId="1DCADECF" w:rsidR="00A013FD" w:rsidRPr="003F4396" w:rsidRDefault="00A013FD" w:rsidP="00A013FD">
            <w:pPr>
              <w:tabs>
                <w:tab w:val="clear" w:pos="1134"/>
                <w:tab w:val="clear" w:pos="1871"/>
                <w:tab w:val="clear" w:pos="2268"/>
                <w:tab w:val="left" w:pos="794"/>
                <w:tab w:val="left" w:pos="1191"/>
                <w:tab w:val="left" w:pos="1588"/>
                <w:tab w:val="left" w:pos="1985"/>
              </w:tabs>
              <w:spacing w:before="0"/>
              <w:textAlignment w:val="auto"/>
              <w:rPr>
                <w:ins w:id="13827" w:author="Ross Norsworthy" w:date="2020-03-20T00:52:00Z"/>
                <w:rFonts w:eastAsia="MS Mincho"/>
                <w:sz w:val="20"/>
                <w:highlight w:val="green"/>
                <w:lang w:val="da-DK"/>
              </w:rPr>
            </w:pPr>
            <w:ins w:id="13828" w:author="Ross Norsworthy" w:date="2020-03-20T00:52:00Z">
              <w:del w:id="13829" w:author="USA Editor 2021" w:date="2021-01-28T13:35:00Z">
                <w:r w:rsidRPr="003F4396" w:rsidDel="003F4396">
                  <w:rPr>
                    <w:rFonts w:eastAsia="MS Mincho"/>
                    <w:sz w:val="20"/>
                    <w:highlight w:val="green"/>
                    <w:lang w:val="da-DK"/>
                  </w:rPr>
                  <w:delText>VDES lower leg:</w:delText>
                </w:r>
              </w:del>
            </w:ins>
          </w:p>
          <w:p w14:paraId="0DDD76A6" w14:textId="3BFED4F1" w:rsidR="00A013FD" w:rsidRPr="00543DDE" w:rsidRDefault="003F4396" w:rsidP="00A013FD">
            <w:pPr>
              <w:tabs>
                <w:tab w:val="clear" w:pos="1134"/>
                <w:tab w:val="clear" w:pos="1871"/>
                <w:tab w:val="clear" w:pos="2268"/>
                <w:tab w:val="left" w:pos="794"/>
                <w:tab w:val="left" w:pos="1191"/>
                <w:tab w:val="left" w:pos="1588"/>
                <w:tab w:val="left" w:pos="1985"/>
              </w:tabs>
              <w:spacing w:before="0"/>
              <w:textAlignment w:val="auto"/>
              <w:rPr>
                <w:ins w:id="13830" w:author="Ross Norsworthy" w:date="2020-03-20T00:52:00Z"/>
                <w:rFonts w:eastAsia="MS Mincho"/>
                <w:sz w:val="20"/>
              </w:rPr>
            </w:pPr>
            <w:ins w:id="13831" w:author="USA Editor 2021" w:date="2021-01-28T13:36:00Z">
              <w:r w:rsidRPr="003F4396">
                <w:rPr>
                  <w:rFonts w:eastAsia="MS Mincho"/>
                  <w:sz w:val="20"/>
                  <w:highlight w:val="green"/>
                  <w:lang w:val="da-DK"/>
                </w:rPr>
                <w:t>Default:</w:t>
              </w:r>
              <w:r>
                <w:rPr>
                  <w:rFonts w:eastAsia="MS Mincho"/>
                  <w:sz w:val="20"/>
                  <w:lang w:val="da-DK"/>
                </w:rPr>
                <w:t xml:space="preserve"> </w:t>
              </w:r>
            </w:ins>
            <w:ins w:id="13832" w:author="Ross Norsworthy" w:date="2020-03-20T00:52:00Z">
              <w:r w:rsidR="00A013FD" w:rsidRPr="00543DDE">
                <w:rPr>
                  <w:rFonts w:eastAsia="MS Mincho"/>
                  <w:sz w:val="20"/>
                  <w:lang w:val="da-DK"/>
                </w:rPr>
                <w:t xml:space="preserve">1284: 157.2375 MHz </w:t>
              </w:r>
              <w:del w:id="13833" w:author="USA Editor 2021" w:date="2021-01-28T13:36:00Z">
                <w:r w:rsidR="00A013FD" w:rsidRPr="003F4396" w:rsidDel="003F4396">
                  <w:rPr>
                    <w:rFonts w:eastAsia="MS Mincho"/>
                    <w:sz w:val="20"/>
                    <w:highlight w:val="green"/>
                    <w:lang w:val="da-DK"/>
                    <w:rPrChange w:id="13834" w:author="USA Editor 2021" w:date="2021-01-28T13:37:00Z">
                      <w:rPr>
                        <w:rFonts w:eastAsia="MS Mincho"/>
                        <w:sz w:val="20"/>
                        <w:lang w:val="da-DK"/>
                      </w:rPr>
                    </w:rPrChange>
                  </w:rPr>
                  <w:delText>(TER default)</w:delText>
                </w:r>
              </w:del>
            </w:ins>
          </w:p>
        </w:tc>
      </w:tr>
      <w:tr w:rsidR="00A013FD" w:rsidRPr="00A013FD" w14:paraId="4E742DC7" w14:textId="77777777" w:rsidTr="00BF604E">
        <w:trPr>
          <w:ins w:id="13835" w:author="Ross Norsworthy" w:date="2020-03-20T00:52:00Z"/>
        </w:trPr>
        <w:tc>
          <w:tcPr>
            <w:tcW w:w="1429" w:type="pct"/>
            <w:vAlign w:val="center"/>
          </w:tcPr>
          <w:p w14:paraId="79E1E8F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36" w:author="Ross Norsworthy" w:date="2020-03-20T00:52:00Z"/>
                <w:rFonts w:eastAsia="MS Mincho"/>
                <w:sz w:val="20"/>
              </w:rPr>
            </w:pPr>
            <w:ins w:id="13837" w:author="Ross Norsworthy" w:date="2020-03-20T00:52:00Z">
              <w:r w:rsidRPr="00543DDE">
                <w:rPr>
                  <w:rFonts w:eastAsia="MS Mincho"/>
                  <w:sz w:val="20"/>
                </w:rPr>
                <w:t>Reserved</w:t>
              </w:r>
            </w:ins>
          </w:p>
        </w:tc>
        <w:tc>
          <w:tcPr>
            <w:tcW w:w="993" w:type="pct"/>
            <w:vAlign w:val="center"/>
          </w:tcPr>
          <w:p w14:paraId="6AB374C4"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38" w:author="Ross Norsworthy" w:date="2020-03-20T00:52:00Z"/>
                <w:rFonts w:eastAsia="MS Mincho"/>
                <w:sz w:val="20"/>
              </w:rPr>
            </w:pPr>
          </w:p>
        </w:tc>
        <w:tc>
          <w:tcPr>
            <w:tcW w:w="668" w:type="pct"/>
            <w:vAlign w:val="center"/>
          </w:tcPr>
          <w:p w14:paraId="01937B0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39" w:author="Ross Norsworthy" w:date="2020-03-20T00:52:00Z"/>
                <w:rFonts w:eastAsia="MS Mincho"/>
                <w:sz w:val="20"/>
              </w:rPr>
            </w:pPr>
            <w:ins w:id="13840" w:author="Ross Norsworthy" w:date="2020-03-20T00:52:00Z">
              <w:r w:rsidRPr="00543DDE">
                <w:rPr>
                  <w:rFonts w:eastAsia="MS Mincho"/>
                  <w:sz w:val="20"/>
                </w:rPr>
                <w:t>1</w:t>
              </w:r>
            </w:ins>
          </w:p>
        </w:tc>
        <w:tc>
          <w:tcPr>
            <w:tcW w:w="1910" w:type="pct"/>
            <w:vAlign w:val="center"/>
          </w:tcPr>
          <w:p w14:paraId="11E30CF1"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41" w:author="Ross Norsworthy" w:date="2020-03-20T00:52:00Z"/>
                <w:rFonts w:eastAsia="MS Mincho"/>
                <w:sz w:val="20"/>
              </w:rPr>
            </w:pPr>
            <w:ins w:id="13842" w:author="Ross Norsworthy" w:date="2020-03-20T00:52:00Z">
              <w:r w:rsidRPr="00543DDE">
                <w:rPr>
                  <w:rFonts w:eastAsia="MS Mincho"/>
                  <w:sz w:val="20"/>
                </w:rPr>
                <w:t>Reserved for future use.</w:t>
              </w:r>
            </w:ins>
          </w:p>
        </w:tc>
      </w:tr>
      <w:tr w:rsidR="00A013FD" w:rsidRPr="00A013FD" w14:paraId="5D3ABF56" w14:textId="77777777" w:rsidTr="00BF604E">
        <w:trPr>
          <w:ins w:id="13843" w:author="Ross Norsworthy" w:date="2020-03-20T00:52:00Z"/>
        </w:trPr>
        <w:tc>
          <w:tcPr>
            <w:tcW w:w="1429" w:type="pct"/>
            <w:vAlign w:val="center"/>
          </w:tcPr>
          <w:p w14:paraId="5A0D016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44" w:author="Ross Norsworthy" w:date="2020-03-20T00:52:00Z"/>
                <w:rFonts w:eastAsia="MS Mincho"/>
                <w:sz w:val="20"/>
              </w:rPr>
            </w:pPr>
            <w:ins w:id="13845" w:author="Ross Norsworthy" w:date="2020-03-20T00:52:00Z">
              <w:r w:rsidRPr="00543DDE">
                <w:rPr>
                  <w:rFonts w:eastAsia="MS Mincho"/>
                  <w:sz w:val="20"/>
                </w:rPr>
                <w:t>PC0 Bandwidth</w:t>
              </w:r>
            </w:ins>
          </w:p>
        </w:tc>
        <w:tc>
          <w:tcPr>
            <w:tcW w:w="993" w:type="pct"/>
            <w:vAlign w:val="center"/>
          </w:tcPr>
          <w:p w14:paraId="3FFC7163"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46" w:author="Ross Norsworthy" w:date="2020-03-20T00:52:00Z"/>
                <w:rFonts w:eastAsia="MS Mincho"/>
                <w:sz w:val="20"/>
              </w:rPr>
            </w:pPr>
            <w:ins w:id="13847" w:author="Ross Norsworthy" w:date="2020-03-20T00:52:00Z">
              <w:r w:rsidRPr="00543DDE">
                <w:rPr>
                  <w:rFonts w:eastAsia="MS Mincho"/>
                  <w:sz w:val="20"/>
                </w:rPr>
                <w:t>0 to 2</w:t>
              </w:r>
            </w:ins>
          </w:p>
        </w:tc>
        <w:tc>
          <w:tcPr>
            <w:tcW w:w="668" w:type="pct"/>
            <w:vAlign w:val="center"/>
          </w:tcPr>
          <w:p w14:paraId="5296C50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48" w:author="Ross Norsworthy" w:date="2020-03-20T00:52:00Z"/>
                <w:rFonts w:eastAsia="MS Mincho"/>
                <w:sz w:val="20"/>
              </w:rPr>
            </w:pPr>
            <w:ins w:id="13849" w:author="Ross Norsworthy" w:date="2020-03-20T00:52:00Z">
              <w:r w:rsidRPr="00543DDE">
                <w:rPr>
                  <w:rFonts w:eastAsia="MS Mincho"/>
                  <w:sz w:val="20"/>
                </w:rPr>
                <w:t>2</w:t>
              </w:r>
            </w:ins>
          </w:p>
        </w:tc>
        <w:tc>
          <w:tcPr>
            <w:tcW w:w="1910" w:type="pct"/>
            <w:vAlign w:val="center"/>
          </w:tcPr>
          <w:p w14:paraId="7D122E4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50" w:author="Ross Norsworthy" w:date="2020-03-20T00:52:00Z"/>
                <w:rFonts w:eastAsia="MS Mincho"/>
                <w:sz w:val="20"/>
              </w:rPr>
            </w:pPr>
            <w:ins w:id="13851" w:author="Ross Norsworthy" w:date="2020-03-20T00:52:00Z">
              <w:r w:rsidRPr="00543DDE">
                <w:rPr>
                  <w:rFonts w:eastAsia="MS Mincho"/>
                  <w:sz w:val="20"/>
                </w:rPr>
                <w:t>0 – 25 kHz</w:t>
              </w:r>
            </w:ins>
          </w:p>
          <w:p w14:paraId="3D86609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52" w:author="Ross Norsworthy" w:date="2020-03-20T00:52:00Z"/>
                <w:rFonts w:eastAsia="MS Mincho"/>
                <w:sz w:val="20"/>
              </w:rPr>
            </w:pPr>
            <w:ins w:id="13853" w:author="Ross Norsworthy" w:date="2020-03-20T00:52:00Z">
              <w:r w:rsidRPr="00543DDE">
                <w:rPr>
                  <w:rFonts w:eastAsia="MS Mincho"/>
                  <w:sz w:val="20"/>
                </w:rPr>
                <w:t>1 – 50 kHz (reserved for future use)</w:t>
              </w:r>
            </w:ins>
          </w:p>
          <w:p w14:paraId="67345200"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54" w:author="Ross Norsworthy" w:date="2020-03-20T00:52:00Z"/>
                <w:rFonts w:eastAsia="MS Mincho"/>
                <w:sz w:val="20"/>
              </w:rPr>
            </w:pPr>
            <w:ins w:id="13855" w:author="Ross Norsworthy" w:date="2020-03-20T00:52:00Z">
              <w:r w:rsidRPr="00543DDE">
                <w:rPr>
                  <w:rFonts w:eastAsia="MS Mincho"/>
                  <w:sz w:val="20"/>
                </w:rPr>
                <w:t>2 – 100 kHz (default)</w:t>
              </w:r>
            </w:ins>
          </w:p>
        </w:tc>
      </w:tr>
      <w:tr w:rsidR="00A013FD" w:rsidRPr="00A013FD" w14:paraId="511E30ED" w14:textId="77777777" w:rsidTr="00BF604E">
        <w:trPr>
          <w:ins w:id="13856" w:author="Ross Norsworthy" w:date="2020-03-20T00:52:00Z"/>
        </w:trPr>
        <w:tc>
          <w:tcPr>
            <w:tcW w:w="1429" w:type="pct"/>
            <w:vAlign w:val="center"/>
          </w:tcPr>
          <w:p w14:paraId="31CB3151"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57" w:author="Ross Norsworthy" w:date="2020-03-20T00:52:00Z"/>
                <w:rFonts w:eastAsia="MS Mincho"/>
                <w:sz w:val="20"/>
              </w:rPr>
            </w:pPr>
            <w:ins w:id="13858" w:author="Ross Norsworthy" w:date="2020-03-20T00:52:00Z">
              <w:r w:rsidRPr="00543DDE">
                <w:rPr>
                  <w:rFonts w:eastAsia="MS Mincho"/>
                  <w:sz w:val="20"/>
                </w:rPr>
                <w:t xml:space="preserve">PC0 Tx flag </w:t>
              </w:r>
            </w:ins>
          </w:p>
        </w:tc>
        <w:tc>
          <w:tcPr>
            <w:tcW w:w="993" w:type="pct"/>
            <w:vAlign w:val="center"/>
          </w:tcPr>
          <w:p w14:paraId="5B2FB98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59" w:author="Ross Norsworthy" w:date="2020-03-20T00:52:00Z"/>
                <w:rFonts w:eastAsia="MS Mincho"/>
                <w:sz w:val="20"/>
              </w:rPr>
            </w:pPr>
            <w:ins w:id="13860" w:author="Ross Norsworthy" w:date="2020-03-20T00:52:00Z">
              <w:r w:rsidRPr="00543DDE">
                <w:rPr>
                  <w:rFonts w:eastAsia="MS Mincho"/>
                  <w:sz w:val="20"/>
                </w:rPr>
                <w:t>0 or 1</w:t>
              </w:r>
            </w:ins>
          </w:p>
        </w:tc>
        <w:tc>
          <w:tcPr>
            <w:tcW w:w="668" w:type="pct"/>
            <w:vAlign w:val="center"/>
          </w:tcPr>
          <w:p w14:paraId="50EE613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61" w:author="Ross Norsworthy" w:date="2020-03-20T00:52:00Z"/>
                <w:rFonts w:eastAsia="MS Mincho"/>
                <w:sz w:val="20"/>
              </w:rPr>
            </w:pPr>
            <w:ins w:id="13862" w:author="Ross Norsworthy" w:date="2020-03-20T00:52:00Z">
              <w:r w:rsidRPr="00543DDE">
                <w:rPr>
                  <w:rFonts w:eastAsia="MS Mincho"/>
                  <w:sz w:val="20"/>
                </w:rPr>
                <w:t>1</w:t>
              </w:r>
            </w:ins>
          </w:p>
        </w:tc>
        <w:tc>
          <w:tcPr>
            <w:tcW w:w="1910" w:type="pct"/>
            <w:vAlign w:val="center"/>
          </w:tcPr>
          <w:p w14:paraId="641452A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63" w:author="Ross Norsworthy" w:date="2020-03-20T00:52:00Z"/>
                <w:rFonts w:eastAsia="MS Mincho"/>
                <w:sz w:val="20"/>
              </w:rPr>
            </w:pPr>
            <w:ins w:id="13864" w:author="Ross Norsworthy" w:date="2020-03-20T00:52:00Z">
              <w:r w:rsidRPr="00543DDE">
                <w:rPr>
                  <w:rFonts w:eastAsia="MS Mincho"/>
                  <w:sz w:val="20"/>
                </w:rPr>
                <w:t>0 – mobile may not transmit on this PC</w:t>
              </w:r>
            </w:ins>
          </w:p>
          <w:p w14:paraId="7AB371B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65" w:author="Ross Norsworthy" w:date="2020-03-20T00:52:00Z"/>
                <w:rFonts w:eastAsia="MS Mincho"/>
                <w:sz w:val="20"/>
              </w:rPr>
            </w:pPr>
            <w:ins w:id="13866" w:author="Ross Norsworthy" w:date="2020-03-20T00:52:00Z">
              <w:r w:rsidRPr="00543DDE">
                <w:rPr>
                  <w:rFonts w:eastAsia="MS Mincho"/>
                  <w:sz w:val="20"/>
                </w:rPr>
                <w:t>1 – mobile may transmit on this PC</w:t>
              </w:r>
            </w:ins>
          </w:p>
        </w:tc>
      </w:tr>
      <w:tr w:rsidR="00A013FD" w:rsidRPr="00A013FD" w14:paraId="600439BB" w14:textId="77777777" w:rsidTr="00BF604E">
        <w:trPr>
          <w:ins w:id="13867" w:author="Ross Norsworthy" w:date="2020-03-20T00:52:00Z"/>
        </w:trPr>
        <w:tc>
          <w:tcPr>
            <w:tcW w:w="1429" w:type="pct"/>
            <w:vAlign w:val="center"/>
          </w:tcPr>
          <w:p w14:paraId="0E47DDD3"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68" w:author="Ross Norsworthy" w:date="2020-03-20T00:52:00Z"/>
                <w:rFonts w:eastAsia="MS Mincho"/>
                <w:sz w:val="20"/>
              </w:rPr>
            </w:pPr>
            <w:ins w:id="13869" w:author="Ross Norsworthy" w:date="2020-03-20T00:52:00Z">
              <w:r w:rsidRPr="00543DDE">
                <w:rPr>
                  <w:rFonts w:eastAsia="MS Mincho"/>
                  <w:sz w:val="20"/>
                </w:rPr>
                <w:t>PC0 RA Selection Interval</w:t>
              </w:r>
            </w:ins>
          </w:p>
        </w:tc>
        <w:tc>
          <w:tcPr>
            <w:tcW w:w="993" w:type="pct"/>
            <w:vAlign w:val="center"/>
          </w:tcPr>
          <w:p w14:paraId="7615A670"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70" w:author="Ross Norsworthy" w:date="2020-03-20T00:52:00Z"/>
                <w:rFonts w:eastAsia="MS Mincho"/>
                <w:sz w:val="20"/>
              </w:rPr>
            </w:pPr>
            <w:ins w:id="13871" w:author="Ross Norsworthy" w:date="2020-03-20T00:52:00Z">
              <w:r w:rsidRPr="00543DDE">
                <w:rPr>
                  <w:rFonts w:eastAsia="MS Mincho"/>
                  <w:sz w:val="20"/>
                </w:rPr>
                <w:t>0 to 511</w:t>
              </w:r>
            </w:ins>
          </w:p>
        </w:tc>
        <w:tc>
          <w:tcPr>
            <w:tcW w:w="668" w:type="pct"/>
            <w:vAlign w:val="center"/>
          </w:tcPr>
          <w:p w14:paraId="379F1F22"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72" w:author="Ross Norsworthy" w:date="2020-03-20T00:52:00Z"/>
                <w:rFonts w:eastAsia="MS Mincho"/>
                <w:sz w:val="20"/>
              </w:rPr>
            </w:pPr>
            <w:ins w:id="13873" w:author="Ross Norsworthy" w:date="2020-03-20T00:52:00Z">
              <w:r w:rsidRPr="00543DDE">
                <w:rPr>
                  <w:rFonts w:eastAsia="MS Mincho"/>
                  <w:sz w:val="20"/>
                </w:rPr>
                <w:t>9</w:t>
              </w:r>
            </w:ins>
          </w:p>
        </w:tc>
        <w:tc>
          <w:tcPr>
            <w:tcW w:w="1910" w:type="pct"/>
            <w:vAlign w:val="center"/>
          </w:tcPr>
          <w:p w14:paraId="6E7A2C59" w14:textId="7316360C"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74" w:author="Ross Norsworthy" w:date="2020-03-20T00:52:00Z"/>
                <w:rFonts w:eastAsia="MS Mincho"/>
                <w:sz w:val="20"/>
              </w:rPr>
            </w:pPr>
            <w:ins w:id="13875" w:author="Ross Norsworthy" w:date="2020-03-20T00:52:00Z">
              <w:r w:rsidRPr="00543DDE">
                <w:rPr>
                  <w:rFonts w:eastAsia="MS Mincho"/>
                  <w:sz w:val="20"/>
                </w:rPr>
                <w:t xml:space="preserve">The Random Access scheme selection interval in </w:t>
              </w:r>
              <w:del w:id="13876" w:author="USA Editor 2021" w:date="2020-12-11T16:15:00Z">
                <w:r w:rsidRPr="0022500D" w:rsidDel="0022500D">
                  <w:rPr>
                    <w:rFonts w:eastAsia="MS Mincho"/>
                    <w:sz w:val="20"/>
                    <w:highlight w:val="green"/>
                    <w:rPrChange w:id="13877" w:author="USA Editor 2021" w:date="2020-12-11T16:15:00Z">
                      <w:rPr>
                        <w:rFonts w:eastAsia="MS Mincho"/>
                        <w:sz w:val="20"/>
                      </w:rPr>
                    </w:rPrChange>
                  </w:rPr>
                  <w:delText>H</w:delText>
                </w:r>
              </w:del>
            </w:ins>
            <w:ins w:id="13878" w:author="USA Editor 2021" w:date="2020-12-11T16:15:00Z">
              <w:r w:rsidR="0022500D" w:rsidRPr="0022500D">
                <w:rPr>
                  <w:rFonts w:eastAsia="MS Mincho"/>
                  <w:sz w:val="20"/>
                  <w:highlight w:val="green"/>
                  <w:rPrChange w:id="13879" w:author="USA Editor 2021" w:date="2020-12-11T16:15:00Z">
                    <w:rPr>
                      <w:rFonts w:eastAsia="MS Mincho"/>
                      <w:sz w:val="20"/>
                    </w:rPr>
                  </w:rPrChange>
                </w:rPr>
                <w:t>h</w:t>
              </w:r>
            </w:ins>
            <w:ins w:id="13880" w:author="Ross Norsworthy" w:date="2020-03-20T00:52:00Z">
              <w:r w:rsidRPr="00543DDE">
                <w:rPr>
                  <w:rFonts w:eastAsia="MS Mincho"/>
                  <w:sz w:val="20"/>
                </w:rPr>
                <w:t>exslots. 0 for default.</w:t>
              </w:r>
            </w:ins>
          </w:p>
        </w:tc>
      </w:tr>
      <w:tr w:rsidR="00A013FD" w:rsidRPr="00A013FD" w14:paraId="33DE77CE" w14:textId="77777777" w:rsidTr="00BF604E">
        <w:trPr>
          <w:ins w:id="13881" w:author="Ross Norsworthy" w:date="2020-03-20T00:52:00Z"/>
        </w:trPr>
        <w:tc>
          <w:tcPr>
            <w:tcW w:w="1429" w:type="pct"/>
            <w:vAlign w:val="center"/>
          </w:tcPr>
          <w:p w14:paraId="1D27AE40"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82" w:author="Ross Norsworthy" w:date="2020-03-20T00:52:00Z"/>
                <w:rFonts w:eastAsia="MS Mincho"/>
                <w:sz w:val="20"/>
              </w:rPr>
            </w:pPr>
            <w:ins w:id="13883" w:author="Ross Norsworthy" w:date="2020-03-20T00:52:00Z">
              <w:r w:rsidRPr="00543DDE">
                <w:rPr>
                  <w:rFonts w:eastAsia="MS Mincho"/>
                  <w:sz w:val="20"/>
                </w:rPr>
                <w:t>PC0 Short Data Message Limit</w:t>
              </w:r>
            </w:ins>
          </w:p>
        </w:tc>
        <w:tc>
          <w:tcPr>
            <w:tcW w:w="993" w:type="pct"/>
            <w:vAlign w:val="center"/>
          </w:tcPr>
          <w:p w14:paraId="165495A2"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84" w:author="Ross Norsworthy" w:date="2020-03-20T00:52:00Z"/>
                <w:rFonts w:eastAsia="MS Mincho"/>
                <w:sz w:val="20"/>
              </w:rPr>
            </w:pPr>
            <w:ins w:id="13885" w:author="Ross Norsworthy" w:date="2020-03-20T00:52:00Z">
              <w:r w:rsidRPr="00543DDE">
                <w:rPr>
                  <w:rFonts w:eastAsia="MS Mincho"/>
                  <w:sz w:val="20"/>
                </w:rPr>
                <w:t>0 to 127</w:t>
              </w:r>
            </w:ins>
          </w:p>
        </w:tc>
        <w:tc>
          <w:tcPr>
            <w:tcW w:w="668" w:type="pct"/>
            <w:vAlign w:val="center"/>
          </w:tcPr>
          <w:p w14:paraId="45FD2D2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86" w:author="Ross Norsworthy" w:date="2020-03-20T00:52:00Z"/>
                <w:rFonts w:eastAsia="MS Mincho"/>
                <w:sz w:val="20"/>
              </w:rPr>
            </w:pPr>
            <w:ins w:id="13887" w:author="Ross Norsworthy" w:date="2020-03-20T00:52:00Z">
              <w:r w:rsidRPr="00543DDE">
                <w:rPr>
                  <w:rFonts w:eastAsia="MS Mincho"/>
                  <w:sz w:val="20"/>
                </w:rPr>
                <w:t>7</w:t>
              </w:r>
            </w:ins>
          </w:p>
        </w:tc>
        <w:tc>
          <w:tcPr>
            <w:tcW w:w="1910" w:type="pct"/>
            <w:vAlign w:val="center"/>
          </w:tcPr>
          <w:p w14:paraId="1CBA586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88" w:author="Ross Norsworthy" w:date="2020-03-20T00:52:00Z"/>
                <w:rFonts w:eastAsia="MS Mincho"/>
                <w:sz w:val="20"/>
              </w:rPr>
            </w:pPr>
            <w:ins w:id="13889" w:author="Ross Norsworthy" w:date="2020-03-20T00:52:00Z">
              <w:r w:rsidRPr="00543DDE">
                <w:rPr>
                  <w:rFonts w:eastAsia="MS Mincho"/>
                  <w:sz w:val="20"/>
                </w:rPr>
                <w:t>Maximum allowed number of Short Data Message transmissions on the RAC during a frame.</w:t>
              </w:r>
            </w:ins>
          </w:p>
        </w:tc>
      </w:tr>
      <w:tr w:rsidR="00A013FD" w:rsidRPr="00A013FD" w14:paraId="07FB84E4" w14:textId="77777777" w:rsidTr="00BF604E">
        <w:trPr>
          <w:trHeight w:val="498"/>
          <w:ins w:id="13890" w:author="Ross Norsworthy" w:date="2020-03-20T00:52:00Z"/>
        </w:trPr>
        <w:tc>
          <w:tcPr>
            <w:tcW w:w="1429" w:type="pct"/>
            <w:vAlign w:val="center"/>
          </w:tcPr>
          <w:p w14:paraId="78A6F47F"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91" w:author="Ross Norsworthy" w:date="2020-03-20T00:52:00Z"/>
                <w:rFonts w:eastAsia="MS Mincho"/>
                <w:sz w:val="20"/>
              </w:rPr>
            </w:pPr>
            <w:ins w:id="13892" w:author="Ross Norsworthy" w:date="2020-03-20T00:52:00Z">
              <w:r w:rsidRPr="00543DDE">
                <w:rPr>
                  <w:rFonts w:eastAsia="MS Mincho"/>
                  <w:sz w:val="20"/>
                </w:rPr>
                <w:t>PC0 Logical Channel Definition</w:t>
              </w:r>
            </w:ins>
          </w:p>
        </w:tc>
        <w:tc>
          <w:tcPr>
            <w:tcW w:w="993" w:type="pct"/>
            <w:vAlign w:val="center"/>
          </w:tcPr>
          <w:p w14:paraId="37FEA419" w14:textId="141E2E4C"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93" w:author="Ross Norsworthy" w:date="2020-03-20T00:52:00Z"/>
                <w:rFonts w:eastAsia="MS Mincho"/>
                <w:sz w:val="20"/>
              </w:rPr>
            </w:pPr>
            <w:ins w:id="13894" w:author="Ross Norsworthy" w:date="2020-03-20T00:52:00Z">
              <w:r w:rsidRPr="00543DDE">
                <w:rPr>
                  <w:rFonts w:eastAsia="MS Mincho"/>
                  <w:sz w:val="20"/>
                </w:rPr>
                <w:t xml:space="preserve">See Logical Channel Definition Table </w:t>
              </w:r>
            </w:ins>
            <w:ins w:id="13895" w:author="USA Editor 2021" w:date="2021-01-07T11:44:00Z">
              <w:r w:rsidR="005F28B1" w:rsidRPr="005F28B1">
                <w:rPr>
                  <w:rFonts w:eastAsia="MS Mincho"/>
                  <w:sz w:val="20"/>
                  <w:highlight w:val="green"/>
                </w:rPr>
                <w:t>46</w:t>
              </w:r>
            </w:ins>
            <w:ins w:id="13896" w:author="Ross Norsworthy" w:date="2020-03-20T00:52:00Z">
              <w:del w:id="13897" w:author="USA Editor 2021" w:date="2021-01-07T11:44:00Z">
                <w:r w:rsidRPr="005F28B1" w:rsidDel="005F28B1">
                  <w:rPr>
                    <w:rFonts w:eastAsia="MS Mincho"/>
                    <w:sz w:val="20"/>
                    <w:highlight w:val="green"/>
                  </w:rPr>
                  <w:delText>47</w:delText>
                </w:r>
              </w:del>
              <w:r w:rsidRPr="00543DDE">
                <w:rPr>
                  <w:rFonts w:eastAsia="MS Mincho"/>
                  <w:sz w:val="20"/>
                </w:rPr>
                <w:t>.</w:t>
              </w:r>
            </w:ins>
          </w:p>
        </w:tc>
        <w:tc>
          <w:tcPr>
            <w:tcW w:w="668" w:type="pct"/>
            <w:vAlign w:val="center"/>
          </w:tcPr>
          <w:p w14:paraId="3EEA2594"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898" w:author="Ross Norsworthy" w:date="2020-03-20T00:52:00Z"/>
                <w:rFonts w:eastAsia="MS Mincho"/>
                <w:sz w:val="20"/>
              </w:rPr>
            </w:pPr>
            <w:ins w:id="13899" w:author="Ross Norsworthy" w:date="2020-03-20T00:52:00Z">
              <w:r w:rsidRPr="00543DDE">
                <w:rPr>
                  <w:rFonts w:eastAsia="MS Mincho"/>
                  <w:sz w:val="20"/>
                </w:rPr>
                <w:t>Variable</w:t>
              </w:r>
            </w:ins>
          </w:p>
        </w:tc>
        <w:tc>
          <w:tcPr>
            <w:tcW w:w="1910" w:type="pct"/>
            <w:vAlign w:val="center"/>
          </w:tcPr>
          <w:p w14:paraId="37B0781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00" w:author="Ross Norsworthy" w:date="2020-03-20T00:52:00Z"/>
                <w:rFonts w:eastAsia="MS Mincho"/>
                <w:sz w:val="20"/>
              </w:rPr>
            </w:pPr>
            <w:ins w:id="13901" w:author="Ross Norsworthy" w:date="2020-03-20T00:52:00Z">
              <w:r w:rsidRPr="00543DDE">
                <w:rPr>
                  <w:rFonts w:eastAsia="MS Mincho"/>
                  <w:sz w:val="20"/>
                </w:rPr>
                <w:t>Defines the Logical Channel definition of Physical Channel 0</w:t>
              </w:r>
            </w:ins>
          </w:p>
        </w:tc>
      </w:tr>
      <w:tr w:rsidR="00A013FD" w:rsidRPr="00A013FD" w14:paraId="4D027E4D" w14:textId="77777777" w:rsidTr="00BF604E">
        <w:trPr>
          <w:ins w:id="13902" w:author="Ross Norsworthy" w:date="2020-03-20T00:52:00Z"/>
        </w:trPr>
        <w:tc>
          <w:tcPr>
            <w:tcW w:w="1429" w:type="pct"/>
            <w:vAlign w:val="center"/>
          </w:tcPr>
          <w:p w14:paraId="5725C856"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03" w:author="Ross Norsworthy" w:date="2020-03-20T00:52:00Z"/>
                <w:rFonts w:eastAsia="MS Mincho"/>
                <w:sz w:val="20"/>
              </w:rPr>
            </w:pPr>
            <w:ins w:id="13904" w:author="Ross Norsworthy" w:date="2020-03-20T00:52:00Z">
              <w:r w:rsidRPr="00543DDE">
                <w:rPr>
                  <w:rFonts w:eastAsia="MS Mincho"/>
                  <w:sz w:val="20"/>
                </w:rPr>
                <w:t>…</w:t>
              </w:r>
            </w:ins>
          </w:p>
        </w:tc>
        <w:tc>
          <w:tcPr>
            <w:tcW w:w="993" w:type="pct"/>
            <w:vAlign w:val="center"/>
          </w:tcPr>
          <w:p w14:paraId="5F837D3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05" w:author="Ross Norsworthy" w:date="2020-03-20T00:52:00Z"/>
                <w:rFonts w:eastAsia="MS Mincho"/>
                <w:sz w:val="20"/>
              </w:rPr>
            </w:pPr>
            <w:ins w:id="13906" w:author="Ross Norsworthy" w:date="2020-03-20T00:52:00Z">
              <w:r w:rsidRPr="00543DDE">
                <w:rPr>
                  <w:rFonts w:eastAsia="MS Mincho"/>
                  <w:sz w:val="20"/>
                </w:rPr>
                <w:t>…</w:t>
              </w:r>
            </w:ins>
          </w:p>
        </w:tc>
        <w:tc>
          <w:tcPr>
            <w:tcW w:w="668" w:type="pct"/>
            <w:vAlign w:val="center"/>
          </w:tcPr>
          <w:p w14:paraId="52673EA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07" w:author="Ross Norsworthy" w:date="2020-03-20T00:52:00Z"/>
                <w:rFonts w:eastAsia="MS Mincho"/>
                <w:sz w:val="20"/>
              </w:rPr>
            </w:pPr>
            <w:ins w:id="13908" w:author="Ross Norsworthy" w:date="2020-03-20T00:52:00Z">
              <w:r w:rsidRPr="00543DDE">
                <w:rPr>
                  <w:rFonts w:eastAsia="MS Mincho"/>
                  <w:sz w:val="20"/>
                </w:rPr>
                <w:t>…</w:t>
              </w:r>
            </w:ins>
          </w:p>
        </w:tc>
        <w:tc>
          <w:tcPr>
            <w:tcW w:w="1910" w:type="pct"/>
            <w:vAlign w:val="center"/>
          </w:tcPr>
          <w:p w14:paraId="5DDB9C2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09" w:author="Ross Norsworthy" w:date="2020-03-20T00:52:00Z"/>
                <w:rFonts w:eastAsia="MS Mincho"/>
                <w:sz w:val="20"/>
              </w:rPr>
            </w:pPr>
            <w:ins w:id="13910" w:author="Ross Norsworthy" w:date="2020-03-20T00:52:00Z">
              <w:r w:rsidRPr="00543DDE">
                <w:rPr>
                  <w:rFonts w:eastAsia="MS Mincho"/>
                  <w:sz w:val="20"/>
                </w:rPr>
                <w:t>...</w:t>
              </w:r>
            </w:ins>
          </w:p>
        </w:tc>
      </w:tr>
      <w:tr w:rsidR="00A013FD" w:rsidRPr="00A013FD" w14:paraId="311D1989" w14:textId="77777777" w:rsidTr="00BF604E">
        <w:trPr>
          <w:ins w:id="13911" w:author="Ross Norsworthy" w:date="2020-03-20T00:52:00Z"/>
        </w:trPr>
        <w:tc>
          <w:tcPr>
            <w:tcW w:w="1429" w:type="pct"/>
            <w:vAlign w:val="center"/>
          </w:tcPr>
          <w:p w14:paraId="73B42CA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12" w:author="Ross Norsworthy" w:date="2020-03-20T00:52:00Z"/>
                <w:rFonts w:eastAsia="MS Mincho"/>
                <w:sz w:val="20"/>
              </w:rPr>
            </w:pPr>
            <w:ins w:id="13913" w:author="Ross Norsworthy" w:date="2020-03-20T00:52:00Z">
              <w:r w:rsidRPr="00543DDE">
                <w:rPr>
                  <w:rFonts w:eastAsia="MS Mincho"/>
                  <w:sz w:val="20"/>
                </w:rPr>
                <w:t>Physical Channel N (PCN) number</w:t>
              </w:r>
            </w:ins>
          </w:p>
        </w:tc>
        <w:tc>
          <w:tcPr>
            <w:tcW w:w="993" w:type="pct"/>
            <w:vAlign w:val="center"/>
          </w:tcPr>
          <w:p w14:paraId="62221D51"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14" w:author="Ross Norsworthy" w:date="2020-03-20T00:52:00Z"/>
                <w:rFonts w:eastAsia="MS Mincho"/>
                <w:sz w:val="20"/>
              </w:rPr>
            </w:pPr>
            <w:ins w:id="13915" w:author="Ross Norsworthy" w:date="2020-03-20T00:52:00Z">
              <w:r w:rsidRPr="00543DDE">
                <w:rPr>
                  <w:rFonts w:eastAsia="MS Mincho"/>
                  <w:sz w:val="20"/>
                </w:rPr>
                <w:t>0 to 255</w:t>
              </w:r>
            </w:ins>
          </w:p>
        </w:tc>
        <w:tc>
          <w:tcPr>
            <w:tcW w:w="668" w:type="pct"/>
            <w:vAlign w:val="center"/>
          </w:tcPr>
          <w:p w14:paraId="51CBA90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16" w:author="Ross Norsworthy" w:date="2020-03-20T00:52:00Z"/>
                <w:rFonts w:eastAsia="MS Mincho"/>
                <w:sz w:val="20"/>
              </w:rPr>
            </w:pPr>
            <w:ins w:id="13917" w:author="Ross Norsworthy" w:date="2020-03-20T00:52:00Z">
              <w:r w:rsidRPr="00543DDE">
                <w:rPr>
                  <w:rFonts w:eastAsia="MS Mincho"/>
                  <w:sz w:val="20"/>
                </w:rPr>
                <w:t>8</w:t>
              </w:r>
            </w:ins>
          </w:p>
        </w:tc>
        <w:tc>
          <w:tcPr>
            <w:tcW w:w="1910" w:type="pct"/>
            <w:vAlign w:val="center"/>
          </w:tcPr>
          <w:p w14:paraId="0D20745F"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18" w:author="Ross Norsworthy" w:date="2020-03-20T00:52:00Z"/>
                <w:rFonts w:eastAsia="MS Mincho"/>
                <w:sz w:val="20"/>
              </w:rPr>
            </w:pPr>
            <w:ins w:id="13919" w:author="Ross Norsworthy" w:date="2020-03-20T00:52:00Z">
              <w:r w:rsidRPr="00543DDE">
                <w:rPr>
                  <w:rFonts w:eastAsia="MS Mincho"/>
                  <w:sz w:val="20"/>
                </w:rPr>
                <w:t>Defines the last Physical Channel number.</w:t>
              </w:r>
            </w:ins>
          </w:p>
        </w:tc>
      </w:tr>
      <w:tr w:rsidR="00A013FD" w:rsidRPr="00A013FD" w14:paraId="1085E08C" w14:textId="77777777" w:rsidTr="00BF604E">
        <w:trPr>
          <w:ins w:id="13920" w:author="Ross Norsworthy" w:date="2020-03-20T00:52:00Z"/>
        </w:trPr>
        <w:tc>
          <w:tcPr>
            <w:tcW w:w="1429" w:type="pct"/>
            <w:vAlign w:val="center"/>
          </w:tcPr>
          <w:p w14:paraId="44695903"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21" w:author="Ross Norsworthy" w:date="2020-03-20T00:52:00Z"/>
                <w:rFonts w:eastAsia="MS Mincho"/>
                <w:sz w:val="20"/>
              </w:rPr>
            </w:pPr>
            <w:ins w:id="13922" w:author="Ross Norsworthy" w:date="2020-03-20T00:52:00Z">
              <w:r w:rsidRPr="00543DDE">
                <w:rPr>
                  <w:rFonts w:eastAsia="MS Mincho"/>
                  <w:sz w:val="20"/>
                </w:rPr>
                <w:t xml:space="preserve">PCN Channel Frequency </w:t>
              </w:r>
            </w:ins>
          </w:p>
        </w:tc>
        <w:tc>
          <w:tcPr>
            <w:tcW w:w="993" w:type="pct"/>
            <w:vAlign w:val="center"/>
          </w:tcPr>
          <w:p w14:paraId="1888A36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23" w:author="Ross Norsworthy" w:date="2020-03-20T00:52:00Z"/>
                <w:rFonts w:eastAsia="MS Mincho"/>
                <w:sz w:val="20"/>
              </w:rPr>
            </w:pPr>
            <w:ins w:id="13924" w:author="Ross Norsworthy" w:date="2020-03-20T00:52:00Z">
              <w:r w:rsidRPr="00543DDE">
                <w:rPr>
                  <w:rFonts w:eastAsia="MS Mincho"/>
                  <w:sz w:val="20"/>
                </w:rPr>
                <w:t>As defined in ITU-R M.1084</w:t>
              </w:r>
            </w:ins>
          </w:p>
        </w:tc>
        <w:tc>
          <w:tcPr>
            <w:tcW w:w="668" w:type="pct"/>
            <w:vAlign w:val="center"/>
          </w:tcPr>
          <w:p w14:paraId="4CF2768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25" w:author="Ross Norsworthy" w:date="2020-03-20T00:52:00Z"/>
                <w:rFonts w:eastAsia="MS Mincho"/>
                <w:sz w:val="20"/>
              </w:rPr>
            </w:pPr>
            <w:ins w:id="13926" w:author="Ross Norsworthy" w:date="2020-03-20T00:52:00Z">
              <w:r w:rsidRPr="00543DDE">
                <w:rPr>
                  <w:rFonts w:eastAsia="MS Mincho"/>
                  <w:sz w:val="20"/>
                </w:rPr>
                <w:t>12</w:t>
              </w:r>
            </w:ins>
          </w:p>
        </w:tc>
        <w:tc>
          <w:tcPr>
            <w:tcW w:w="1910" w:type="pct"/>
            <w:vAlign w:val="center"/>
          </w:tcPr>
          <w:p w14:paraId="0CBAAC8F" w14:textId="16E7D34C" w:rsidR="00A013FD" w:rsidRPr="003F4396" w:rsidDel="003F4396" w:rsidRDefault="003F4396" w:rsidP="003F4396">
            <w:pPr>
              <w:tabs>
                <w:tab w:val="clear" w:pos="1134"/>
                <w:tab w:val="clear" w:pos="1871"/>
                <w:tab w:val="clear" w:pos="2268"/>
                <w:tab w:val="left" w:pos="794"/>
                <w:tab w:val="left" w:pos="1191"/>
                <w:tab w:val="left" w:pos="1588"/>
                <w:tab w:val="left" w:pos="1985"/>
              </w:tabs>
              <w:spacing w:before="0"/>
              <w:textAlignment w:val="auto"/>
              <w:rPr>
                <w:ins w:id="13927" w:author="Ross Norsworthy" w:date="2020-03-20T00:52:00Z"/>
                <w:del w:id="13928" w:author="USA Editor 2021" w:date="2021-01-28T13:38:00Z"/>
                <w:rFonts w:eastAsia="MS Mincho"/>
                <w:sz w:val="20"/>
                <w:highlight w:val="green"/>
                <w:lang w:val="en-US"/>
              </w:rPr>
            </w:pPr>
            <w:ins w:id="13929" w:author="USA Editor 2021" w:date="2021-01-28T13:37:00Z">
              <w:r w:rsidRPr="003F4396">
                <w:rPr>
                  <w:rFonts w:eastAsia="MS Mincho"/>
                  <w:sz w:val="20"/>
                  <w:highlight w:val="green"/>
                  <w:lang w:val="en-US"/>
                </w:rPr>
                <w:t>Identification of center frequency use channel numbering scheme defined in Recommendation ITU-R M.1084. Channel bandwidth is not according to Recommendation ITU-R M.1084 and is defined in PC</w:t>
              </w:r>
            </w:ins>
            <w:ins w:id="13930" w:author="USA Editor 2021" w:date="2021-01-28T13:38:00Z">
              <w:r w:rsidRPr="003F4396">
                <w:rPr>
                  <w:rFonts w:eastAsia="MS Mincho"/>
                  <w:sz w:val="20"/>
                  <w:highlight w:val="green"/>
                  <w:lang w:val="en-US"/>
                </w:rPr>
                <w:t>N</w:t>
              </w:r>
            </w:ins>
            <w:ins w:id="13931" w:author="USA Editor 2021" w:date="2021-01-28T13:37:00Z">
              <w:r w:rsidRPr="003F4396">
                <w:rPr>
                  <w:rFonts w:eastAsia="MS Mincho"/>
                  <w:sz w:val="20"/>
                  <w:highlight w:val="green"/>
                  <w:lang w:val="en-US"/>
                </w:rPr>
                <w:t xml:space="preserve"> Bandwidth field below.</w:t>
              </w:r>
            </w:ins>
            <w:ins w:id="13932" w:author="Ross Norsworthy" w:date="2020-03-20T00:52:00Z">
              <w:del w:id="13933" w:author="USA Editor 2021" w:date="2021-01-28T13:38:00Z">
                <w:r w:rsidR="00A013FD" w:rsidRPr="003F4396" w:rsidDel="003F4396">
                  <w:rPr>
                    <w:rFonts w:eastAsia="MS Mincho"/>
                    <w:sz w:val="20"/>
                    <w:highlight w:val="green"/>
                    <w:lang w:val="en-US"/>
                  </w:rPr>
                  <w:delText>Channel number as defined in ITU-R M.1084</w:delText>
                </w:r>
              </w:del>
            </w:ins>
          </w:p>
          <w:p w14:paraId="707A994D" w14:textId="4B521398" w:rsidR="00A013FD" w:rsidRPr="003F4396" w:rsidDel="003F4396" w:rsidRDefault="00A013FD" w:rsidP="003F4396">
            <w:pPr>
              <w:tabs>
                <w:tab w:val="clear" w:pos="1134"/>
                <w:tab w:val="clear" w:pos="1871"/>
                <w:tab w:val="clear" w:pos="2268"/>
                <w:tab w:val="left" w:pos="794"/>
                <w:tab w:val="left" w:pos="1191"/>
                <w:tab w:val="left" w:pos="1588"/>
                <w:tab w:val="left" w:pos="1985"/>
              </w:tabs>
              <w:spacing w:before="0"/>
              <w:textAlignment w:val="auto"/>
              <w:rPr>
                <w:ins w:id="13934" w:author="Ross Norsworthy" w:date="2020-03-20T00:52:00Z"/>
                <w:del w:id="13935" w:author="USA Editor 2021" w:date="2021-01-28T13:38:00Z"/>
                <w:rFonts w:eastAsia="MS Mincho"/>
                <w:sz w:val="20"/>
                <w:highlight w:val="green"/>
                <w:lang w:val="da-DK"/>
              </w:rPr>
            </w:pPr>
            <w:ins w:id="13936" w:author="Ross Norsworthy" w:date="2020-03-20T00:52:00Z">
              <w:del w:id="13937" w:author="USA Editor 2021" w:date="2021-01-28T13:38:00Z">
                <w:r w:rsidRPr="003F4396" w:rsidDel="003F4396">
                  <w:rPr>
                    <w:rFonts w:eastAsia="MS Mincho"/>
                    <w:sz w:val="20"/>
                    <w:highlight w:val="green"/>
                    <w:lang w:val="da-DK"/>
                  </w:rPr>
                  <w:delText>VDES upper leg:</w:delText>
                </w:r>
              </w:del>
            </w:ins>
          </w:p>
          <w:p w14:paraId="2A581762" w14:textId="14E3BF79" w:rsidR="00A013FD" w:rsidRPr="00543DDE" w:rsidRDefault="003F4396" w:rsidP="00A013FD">
            <w:pPr>
              <w:tabs>
                <w:tab w:val="clear" w:pos="1134"/>
                <w:tab w:val="clear" w:pos="1871"/>
                <w:tab w:val="clear" w:pos="2268"/>
                <w:tab w:val="left" w:pos="794"/>
                <w:tab w:val="left" w:pos="1191"/>
                <w:tab w:val="left" w:pos="1588"/>
                <w:tab w:val="left" w:pos="1985"/>
              </w:tabs>
              <w:spacing w:before="0"/>
              <w:textAlignment w:val="auto"/>
              <w:rPr>
                <w:ins w:id="13938" w:author="Ross Norsworthy" w:date="2020-03-20T00:52:00Z"/>
                <w:rFonts w:eastAsia="MS Mincho"/>
                <w:sz w:val="20"/>
                <w:lang w:val="da-DK"/>
              </w:rPr>
            </w:pPr>
            <w:ins w:id="13939" w:author="USA Editor 2021" w:date="2021-01-28T13:38:00Z">
              <w:r w:rsidRPr="003F4396">
                <w:rPr>
                  <w:rFonts w:eastAsia="MS Mincho"/>
                  <w:sz w:val="20"/>
                  <w:highlight w:val="green"/>
                  <w:lang w:val="da-DK"/>
                </w:rPr>
                <w:t>Default:</w:t>
              </w:r>
              <w:r>
                <w:rPr>
                  <w:rFonts w:eastAsia="MS Mincho"/>
                  <w:sz w:val="20"/>
                  <w:lang w:val="da-DK"/>
                </w:rPr>
                <w:t xml:space="preserve"> </w:t>
              </w:r>
            </w:ins>
            <w:ins w:id="13940" w:author="Ross Norsworthy" w:date="2020-03-20T00:52:00Z">
              <w:r w:rsidR="00A013FD" w:rsidRPr="00543DDE">
                <w:rPr>
                  <w:rFonts w:eastAsia="MS Mincho"/>
                  <w:sz w:val="20"/>
                  <w:lang w:val="da-DK"/>
                </w:rPr>
                <w:t xml:space="preserve">2284: 161.8375 MHz </w:t>
              </w:r>
              <w:del w:id="13941" w:author="USA Editor 2021" w:date="2021-01-28T13:38:00Z">
                <w:r w:rsidR="00A013FD" w:rsidRPr="003F4396" w:rsidDel="003F4396">
                  <w:rPr>
                    <w:rFonts w:eastAsia="MS Mincho"/>
                    <w:sz w:val="20"/>
                    <w:highlight w:val="green"/>
                    <w:lang w:val="da-DK"/>
                    <w:rPrChange w:id="13942" w:author="USA Editor 2021" w:date="2021-01-28T13:39:00Z">
                      <w:rPr>
                        <w:rFonts w:eastAsia="MS Mincho"/>
                        <w:sz w:val="20"/>
                        <w:lang w:val="da-DK"/>
                      </w:rPr>
                    </w:rPrChange>
                  </w:rPr>
                  <w:delText>(TER default)</w:delText>
                </w:r>
              </w:del>
            </w:ins>
          </w:p>
        </w:tc>
      </w:tr>
      <w:tr w:rsidR="00A013FD" w:rsidRPr="00A013FD" w14:paraId="2C624060" w14:textId="77777777" w:rsidTr="00BF604E">
        <w:trPr>
          <w:ins w:id="13943" w:author="Ross Norsworthy" w:date="2020-03-20T00:52:00Z"/>
        </w:trPr>
        <w:tc>
          <w:tcPr>
            <w:tcW w:w="1429" w:type="pct"/>
            <w:vAlign w:val="center"/>
          </w:tcPr>
          <w:p w14:paraId="7B041B72"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44" w:author="Ross Norsworthy" w:date="2020-03-20T00:52:00Z"/>
                <w:rFonts w:eastAsia="MS Mincho"/>
                <w:sz w:val="20"/>
              </w:rPr>
            </w:pPr>
            <w:ins w:id="13945" w:author="Ross Norsworthy" w:date="2020-03-20T00:52:00Z">
              <w:r w:rsidRPr="00543DDE">
                <w:rPr>
                  <w:rFonts w:eastAsia="MS Mincho"/>
                  <w:sz w:val="20"/>
                </w:rPr>
                <w:t>Reserved</w:t>
              </w:r>
            </w:ins>
          </w:p>
        </w:tc>
        <w:tc>
          <w:tcPr>
            <w:tcW w:w="993" w:type="pct"/>
            <w:vAlign w:val="center"/>
          </w:tcPr>
          <w:p w14:paraId="679DD44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46" w:author="Ross Norsworthy" w:date="2020-03-20T00:52:00Z"/>
                <w:rFonts w:eastAsia="MS Mincho"/>
                <w:sz w:val="20"/>
              </w:rPr>
            </w:pPr>
          </w:p>
        </w:tc>
        <w:tc>
          <w:tcPr>
            <w:tcW w:w="668" w:type="pct"/>
            <w:vAlign w:val="center"/>
          </w:tcPr>
          <w:p w14:paraId="2CE5AF5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47" w:author="Ross Norsworthy" w:date="2020-03-20T00:52:00Z"/>
                <w:rFonts w:eastAsia="MS Mincho"/>
                <w:sz w:val="20"/>
              </w:rPr>
            </w:pPr>
            <w:ins w:id="13948" w:author="Ross Norsworthy" w:date="2020-03-20T00:52:00Z">
              <w:r w:rsidRPr="00543DDE">
                <w:rPr>
                  <w:rFonts w:eastAsia="MS Mincho"/>
                  <w:sz w:val="20"/>
                </w:rPr>
                <w:t>1</w:t>
              </w:r>
            </w:ins>
          </w:p>
        </w:tc>
        <w:tc>
          <w:tcPr>
            <w:tcW w:w="1910" w:type="pct"/>
            <w:vAlign w:val="center"/>
          </w:tcPr>
          <w:p w14:paraId="028466A4"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49" w:author="Ross Norsworthy" w:date="2020-03-20T00:52:00Z"/>
                <w:rFonts w:eastAsia="MS Mincho"/>
                <w:sz w:val="20"/>
              </w:rPr>
            </w:pPr>
            <w:ins w:id="13950" w:author="Ross Norsworthy" w:date="2020-03-20T00:52:00Z">
              <w:r w:rsidRPr="00543DDE">
                <w:rPr>
                  <w:rFonts w:eastAsia="MS Mincho"/>
                  <w:sz w:val="20"/>
                </w:rPr>
                <w:t>Reserved for future use.</w:t>
              </w:r>
            </w:ins>
          </w:p>
        </w:tc>
      </w:tr>
      <w:tr w:rsidR="00A013FD" w:rsidRPr="00A013FD" w14:paraId="00FF2701" w14:textId="77777777" w:rsidTr="00BF604E">
        <w:trPr>
          <w:ins w:id="13951" w:author="Ross Norsworthy" w:date="2020-03-20T00:52:00Z"/>
        </w:trPr>
        <w:tc>
          <w:tcPr>
            <w:tcW w:w="1429" w:type="pct"/>
            <w:vAlign w:val="center"/>
          </w:tcPr>
          <w:p w14:paraId="504C6F74"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52" w:author="Ross Norsworthy" w:date="2020-03-20T00:52:00Z"/>
                <w:rFonts w:eastAsia="MS Mincho"/>
                <w:sz w:val="20"/>
              </w:rPr>
            </w:pPr>
            <w:ins w:id="13953" w:author="Ross Norsworthy" w:date="2020-03-20T00:52:00Z">
              <w:r w:rsidRPr="00543DDE">
                <w:rPr>
                  <w:rFonts w:eastAsia="MS Mincho"/>
                  <w:sz w:val="20"/>
                </w:rPr>
                <w:t>PCN Bandwidth</w:t>
              </w:r>
            </w:ins>
          </w:p>
        </w:tc>
        <w:tc>
          <w:tcPr>
            <w:tcW w:w="993" w:type="pct"/>
            <w:vAlign w:val="center"/>
          </w:tcPr>
          <w:p w14:paraId="1F5C980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54" w:author="Ross Norsworthy" w:date="2020-03-20T00:52:00Z"/>
                <w:rFonts w:eastAsia="MS Mincho"/>
                <w:sz w:val="20"/>
              </w:rPr>
            </w:pPr>
            <w:ins w:id="13955" w:author="Ross Norsworthy" w:date="2020-03-20T00:52:00Z">
              <w:r w:rsidRPr="00543DDE">
                <w:rPr>
                  <w:rFonts w:eastAsia="MS Mincho"/>
                  <w:sz w:val="20"/>
                </w:rPr>
                <w:t>0 to 2</w:t>
              </w:r>
            </w:ins>
          </w:p>
        </w:tc>
        <w:tc>
          <w:tcPr>
            <w:tcW w:w="668" w:type="pct"/>
            <w:vAlign w:val="center"/>
          </w:tcPr>
          <w:p w14:paraId="3E41D535"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56" w:author="Ross Norsworthy" w:date="2020-03-20T00:52:00Z"/>
                <w:rFonts w:eastAsia="MS Mincho"/>
                <w:sz w:val="20"/>
              </w:rPr>
            </w:pPr>
            <w:ins w:id="13957" w:author="Ross Norsworthy" w:date="2020-03-20T00:52:00Z">
              <w:r w:rsidRPr="00543DDE">
                <w:rPr>
                  <w:rFonts w:eastAsia="MS Mincho"/>
                  <w:sz w:val="20"/>
                </w:rPr>
                <w:t>2</w:t>
              </w:r>
            </w:ins>
          </w:p>
        </w:tc>
        <w:tc>
          <w:tcPr>
            <w:tcW w:w="1910" w:type="pct"/>
            <w:vAlign w:val="center"/>
          </w:tcPr>
          <w:p w14:paraId="7E9D2BB7"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58" w:author="Ross Norsworthy" w:date="2020-03-20T00:52:00Z"/>
                <w:rFonts w:eastAsia="MS Mincho"/>
                <w:sz w:val="20"/>
              </w:rPr>
            </w:pPr>
            <w:ins w:id="13959" w:author="Ross Norsworthy" w:date="2020-03-20T00:52:00Z">
              <w:r w:rsidRPr="00543DDE">
                <w:rPr>
                  <w:rFonts w:eastAsia="MS Mincho"/>
                  <w:sz w:val="20"/>
                </w:rPr>
                <w:t>0 – 25 kHz</w:t>
              </w:r>
            </w:ins>
          </w:p>
          <w:p w14:paraId="6EA3070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60" w:author="Ross Norsworthy" w:date="2020-03-20T00:52:00Z"/>
                <w:rFonts w:eastAsia="MS Mincho"/>
                <w:sz w:val="20"/>
              </w:rPr>
            </w:pPr>
            <w:ins w:id="13961" w:author="Ross Norsworthy" w:date="2020-03-20T00:52:00Z">
              <w:r w:rsidRPr="00543DDE">
                <w:rPr>
                  <w:rFonts w:eastAsia="MS Mincho"/>
                  <w:sz w:val="20"/>
                </w:rPr>
                <w:t>1 – 50 kHz (reserved for future use)</w:t>
              </w:r>
            </w:ins>
          </w:p>
          <w:p w14:paraId="7F51D256"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62" w:author="Ross Norsworthy" w:date="2020-03-20T00:52:00Z"/>
                <w:rFonts w:eastAsia="MS Mincho"/>
                <w:sz w:val="20"/>
              </w:rPr>
            </w:pPr>
            <w:ins w:id="13963" w:author="Ross Norsworthy" w:date="2020-03-20T00:52:00Z">
              <w:r w:rsidRPr="00543DDE">
                <w:rPr>
                  <w:rFonts w:eastAsia="MS Mincho"/>
                  <w:sz w:val="20"/>
                </w:rPr>
                <w:t>2 – 100 kHz (default)</w:t>
              </w:r>
            </w:ins>
          </w:p>
        </w:tc>
      </w:tr>
      <w:tr w:rsidR="00A013FD" w:rsidRPr="00A013FD" w14:paraId="75EEBD2C" w14:textId="77777777" w:rsidTr="00BF604E">
        <w:trPr>
          <w:ins w:id="13964" w:author="Ross Norsworthy" w:date="2020-03-20T00:52:00Z"/>
        </w:trPr>
        <w:tc>
          <w:tcPr>
            <w:tcW w:w="1429" w:type="pct"/>
            <w:vAlign w:val="center"/>
          </w:tcPr>
          <w:p w14:paraId="57880B4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65" w:author="Ross Norsworthy" w:date="2020-03-20T00:52:00Z"/>
                <w:rFonts w:eastAsia="MS Mincho"/>
                <w:sz w:val="20"/>
              </w:rPr>
            </w:pPr>
            <w:ins w:id="13966" w:author="Ross Norsworthy" w:date="2020-03-20T00:52:00Z">
              <w:r w:rsidRPr="00543DDE">
                <w:rPr>
                  <w:rFonts w:eastAsia="MS Mincho"/>
                  <w:sz w:val="20"/>
                </w:rPr>
                <w:t xml:space="preserve">PCN Tx flag </w:t>
              </w:r>
            </w:ins>
          </w:p>
        </w:tc>
        <w:tc>
          <w:tcPr>
            <w:tcW w:w="993" w:type="pct"/>
            <w:vAlign w:val="center"/>
          </w:tcPr>
          <w:p w14:paraId="1925B2A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67" w:author="Ross Norsworthy" w:date="2020-03-20T00:52:00Z"/>
                <w:rFonts w:eastAsia="MS Mincho"/>
                <w:sz w:val="20"/>
              </w:rPr>
            </w:pPr>
            <w:ins w:id="13968" w:author="Ross Norsworthy" w:date="2020-03-20T00:52:00Z">
              <w:r w:rsidRPr="00543DDE">
                <w:rPr>
                  <w:rFonts w:eastAsia="MS Mincho"/>
                  <w:sz w:val="20"/>
                </w:rPr>
                <w:t>0 or 1</w:t>
              </w:r>
            </w:ins>
          </w:p>
        </w:tc>
        <w:tc>
          <w:tcPr>
            <w:tcW w:w="668" w:type="pct"/>
            <w:vAlign w:val="center"/>
          </w:tcPr>
          <w:p w14:paraId="5643B2B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69" w:author="Ross Norsworthy" w:date="2020-03-20T00:52:00Z"/>
                <w:rFonts w:eastAsia="MS Mincho"/>
                <w:sz w:val="20"/>
              </w:rPr>
            </w:pPr>
            <w:ins w:id="13970" w:author="Ross Norsworthy" w:date="2020-03-20T00:52:00Z">
              <w:r w:rsidRPr="00543DDE">
                <w:rPr>
                  <w:rFonts w:eastAsia="MS Mincho"/>
                  <w:sz w:val="20"/>
                </w:rPr>
                <w:t>1</w:t>
              </w:r>
            </w:ins>
          </w:p>
        </w:tc>
        <w:tc>
          <w:tcPr>
            <w:tcW w:w="1910" w:type="pct"/>
            <w:vAlign w:val="center"/>
          </w:tcPr>
          <w:p w14:paraId="7E2D0972"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71" w:author="Ross Norsworthy" w:date="2020-03-20T00:52:00Z"/>
                <w:rFonts w:eastAsia="MS Mincho"/>
                <w:sz w:val="20"/>
              </w:rPr>
            </w:pPr>
            <w:ins w:id="13972" w:author="Ross Norsworthy" w:date="2020-03-20T00:52:00Z">
              <w:r w:rsidRPr="00543DDE">
                <w:rPr>
                  <w:rFonts w:eastAsia="MS Mincho"/>
                  <w:sz w:val="20"/>
                </w:rPr>
                <w:t>0 – mobile may not transmit on this PC</w:t>
              </w:r>
            </w:ins>
          </w:p>
          <w:p w14:paraId="20D0663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73" w:author="Ross Norsworthy" w:date="2020-03-20T00:52:00Z"/>
                <w:rFonts w:eastAsia="MS Mincho"/>
                <w:sz w:val="20"/>
              </w:rPr>
            </w:pPr>
            <w:ins w:id="13974" w:author="Ross Norsworthy" w:date="2020-03-20T00:52:00Z">
              <w:r w:rsidRPr="00543DDE">
                <w:rPr>
                  <w:rFonts w:eastAsia="MS Mincho"/>
                  <w:sz w:val="20"/>
                </w:rPr>
                <w:t>1 – mobile may transmit on this PC</w:t>
              </w:r>
            </w:ins>
          </w:p>
        </w:tc>
      </w:tr>
      <w:tr w:rsidR="00A013FD" w:rsidRPr="00A013FD" w14:paraId="42D7BFD6" w14:textId="77777777" w:rsidTr="00BF604E">
        <w:trPr>
          <w:ins w:id="13975" w:author="Ross Norsworthy" w:date="2020-03-20T00:52:00Z"/>
        </w:trPr>
        <w:tc>
          <w:tcPr>
            <w:tcW w:w="1429" w:type="pct"/>
            <w:vAlign w:val="center"/>
          </w:tcPr>
          <w:p w14:paraId="62DC35B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76" w:author="Ross Norsworthy" w:date="2020-03-20T00:52:00Z"/>
                <w:rFonts w:eastAsia="MS Mincho"/>
                <w:sz w:val="20"/>
              </w:rPr>
            </w:pPr>
            <w:ins w:id="13977" w:author="Ross Norsworthy" w:date="2020-03-20T00:52:00Z">
              <w:r w:rsidRPr="00543DDE">
                <w:rPr>
                  <w:rFonts w:eastAsia="MS Mincho"/>
                  <w:sz w:val="20"/>
                </w:rPr>
                <w:t>PCN RA Selection Interval</w:t>
              </w:r>
            </w:ins>
          </w:p>
        </w:tc>
        <w:tc>
          <w:tcPr>
            <w:tcW w:w="993" w:type="pct"/>
            <w:vAlign w:val="center"/>
          </w:tcPr>
          <w:p w14:paraId="3505D40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78" w:author="Ross Norsworthy" w:date="2020-03-20T00:52:00Z"/>
                <w:rFonts w:eastAsia="MS Mincho"/>
                <w:sz w:val="20"/>
              </w:rPr>
            </w:pPr>
            <w:ins w:id="13979" w:author="Ross Norsworthy" w:date="2020-03-20T00:52:00Z">
              <w:r w:rsidRPr="00543DDE">
                <w:rPr>
                  <w:rFonts w:eastAsia="MS Mincho"/>
                  <w:sz w:val="20"/>
                </w:rPr>
                <w:t>0 to 511</w:t>
              </w:r>
            </w:ins>
          </w:p>
        </w:tc>
        <w:tc>
          <w:tcPr>
            <w:tcW w:w="668" w:type="pct"/>
            <w:vAlign w:val="center"/>
          </w:tcPr>
          <w:p w14:paraId="3BA4A20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80" w:author="Ross Norsworthy" w:date="2020-03-20T00:52:00Z"/>
                <w:rFonts w:eastAsia="MS Mincho"/>
                <w:sz w:val="20"/>
              </w:rPr>
            </w:pPr>
            <w:ins w:id="13981" w:author="Ross Norsworthy" w:date="2020-03-20T00:52:00Z">
              <w:r w:rsidRPr="00543DDE">
                <w:rPr>
                  <w:rFonts w:eastAsia="MS Mincho"/>
                  <w:sz w:val="20"/>
                </w:rPr>
                <w:t>9</w:t>
              </w:r>
            </w:ins>
          </w:p>
        </w:tc>
        <w:tc>
          <w:tcPr>
            <w:tcW w:w="1910" w:type="pct"/>
            <w:vAlign w:val="center"/>
          </w:tcPr>
          <w:p w14:paraId="35E8E64C" w14:textId="2B52E7EE"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82" w:author="Ross Norsworthy" w:date="2020-03-20T00:52:00Z"/>
                <w:rFonts w:eastAsia="MS Mincho"/>
                <w:sz w:val="20"/>
              </w:rPr>
            </w:pPr>
            <w:ins w:id="13983" w:author="Ross Norsworthy" w:date="2020-03-20T00:52:00Z">
              <w:r w:rsidRPr="00543DDE">
                <w:rPr>
                  <w:rFonts w:eastAsia="MS Mincho"/>
                  <w:sz w:val="20"/>
                </w:rPr>
                <w:t xml:space="preserve">The Random Access scheme selection interval in </w:t>
              </w:r>
              <w:del w:id="13984" w:author="USA Editor 2021" w:date="2020-12-11T16:16:00Z">
                <w:r w:rsidRPr="0022500D" w:rsidDel="0022500D">
                  <w:rPr>
                    <w:rFonts w:eastAsia="MS Mincho"/>
                    <w:sz w:val="20"/>
                    <w:highlight w:val="green"/>
                    <w:rPrChange w:id="13985" w:author="USA Editor 2021" w:date="2020-12-11T16:16:00Z">
                      <w:rPr>
                        <w:rFonts w:eastAsia="MS Mincho"/>
                        <w:sz w:val="20"/>
                      </w:rPr>
                    </w:rPrChange>
                  </w:rPr>
                  <w:delText>H</w:delText>
                </w:r>
              </w:del>
            </w:ins>
            <w:ins w:id="13986" w:author="USA Editor 2021" w:date="2020-12-11T16:16:00Z">
              <w:r w:rsidR="0022500D" w:rsidRPr="0022500D">
                <w:rPr>
                  <w:rFonts w:eastAsia="MS Mincho"/>
                  <w:sz w:val="20"/>
                  <w:highlight w:val="green"/>
                  <w:rPrChange w:id="13987" w:author="USA Editor 2021" w:date="2020-12-11T16:16:00Z">
                    <w:rPr>
                      <w:rFonts w:eastAsia="MS Mincho"/>
                      <w:sz w:val="20"/>
                    </w:rPr>
                  </w:rPrChange>
                </w:rPr>
                <w:t>h</w:t>
              </w:r>
            </w:ins>
            <w:ins w:id="13988" w:author="Ross Norsworthy" w:date="2020-03-20T00:52:00Z">
              <w:r w:rsidRPr="00543DDE">
                <w:rPr>
                  <w:rFonts w:eastAsia="MS Mincho"/>
                  <w:sz w:val="20"/>
                </w:rPr>
                <w:t>exslots. 0 for default.</w:t>
              </w:r>
            </w:ins>
          </w:p>
        </w:tc>
      </w:tr>
      <w:tr w:rsidR="00A013FD" w:rsidRPr="00A013FD" w14:paraId="5DCB3FF8" w14:textId="77777777" w:rsidTr="00BF604E">
        <w:trPr>
          <w:ins w:id="13989" w:author="Ross Norsworthy" w:date="2020-03-20T00:52:00Z"/>
        </w:trPr>
        <w:tc>
          <w:tcPr>
            <w:tcW w:w="1429" w:type="pct"/>
            <w:vAlign w:val="center"/>
          </w:tcPr>
          <w:p w14:paraId="69E7407E"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90" w:author="Ross Norsworthy" w:date="2020-03-20T00:52:00Z"/>
                <w:rFonts w:eastAsia="MS Mincho"/>
                <w:sz w:val="20"/>
              </w:rPr>
            </w:pPr>
            <w:ins w:id="13991" w:author="Ross Norsworthy" w:date="2020-03-20T00:52:00Z">
              <w:r w:rsidRPr="00543DDE">
                <w:rPr>
                  <w:rFonts w:eastAsia="MS Mincho"/>
                  <w:sz w:val="20"/>
                </w:rPr>
                <w:t>PCN Short Data Message Limit</w:t>
              </w:r>
            </w:ins>
          </w:p>
        </w:tc>
        <w:tc>
          <w:tcPr>
            <w:tcW w:w="993" w:type="pct"/>
            <w:vAlign w:val="center"/>
          </w:tcPr>
          <w:p w14:paraId="67A2141D"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92" w:author="Ross Norsworthy" w:date="2020-03-20T00:52:00Z"/>
                <w:rFonts w:eastAsia="MS Mincho"/>
                <w:sz w:val="20"/>
              </w:rPr>
            </w:pPr>
            <w:ins w:id="13993" w:author="Ross Norsworthy" w:date="2020-03-20T00:52:00Z">
              <w:r w:rsidRPr="00543DDE">
                <w:rPr>
                  <w:rFonts w:eastAsia="MS Mincho"/>
                  <w:sz w:val="20"/>
                </w:rPr>
                <w:t>0 to 127</w:t>
              </w:r>
            </w:ins>
          </w:p>
        </w:tc>
        <w:tc>
          <w:tcPr>
            <w:tcW w:w="668" w:type="pct"/>
            <w:vAlign w:val="center"/>
          </w:tcPr>
          <w:p w14:paraId="4FEA7D6B"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94" w:author="Ross Norsworthy" w:date="2020-03-20T00:52:00Z"/>
                <w:rFonts w:eastAsia="MS Mincho"/>
                <w:sz w:val="20"/>
              </w:rPr>
            </w:pPr>
            <w:ins w:id="13995" w:author="Ross Norsworthy" w:date="2020-03-20T00:52:00Z">
              <w:r w:rsidRPr="00543DDE">
                <w:rPr>
                  <w:rFonts w:eastAsia="MS Mincho"/>
                  <w:sz w:val="20"/>
                </w:rPr>
                <w:t>7</w:t>
              </w:r>
            </w:ins>
          </w:p>
        </w:tc>
        <w:tc>
          <w:tcPr>
            <w:tcW w:w="1910" w:type="pct"/>
            <w:vAlign w:val="center"/>
          </w:tcPr>
          <w:p w14:paraId="71DA4663"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96" w:author="Ross Norsworthy" w:date="2020-03-20T00:52:00Z"/>
                <w:rFonts w:eastAsia="MS Mincho"/>
                <w:sz w:val="20"/>
              </w:rPr>
            </w:pPr>
            <w:ins w:id="13997" w:author="Ross Norsworthy" w:date="2020-03-20T00:52:00Z">
              <w:r w:rsidRPr="00543DDE">
                <w:rPr>
                  <w:rFonts w:eastAsia="MS Mincho"/>
                  <w:sz w:val="20"/>
                </w:rPr>
                <w:t>Maximum allowed number of Short Data Message transmissions on the RAC during a frame.</w:t>
              </w:r>
            </w:ins>
          </w:p>
        </w:tc>
      </w:tr>
      <w:tr w:rsidR="00A013FD" w:rsidRPr="00A013FD" w14:paraId="6915D96B" w14:textId="77777777" w:rsidTr="00BF604E">
        <w:trPr>
          <w:ins w:id="13998" w:author="Ross Norsworthy" w:date="2020-03-20T00:52:00Z"/>
        </w:trPr>
        <w:tc>
          <w:tcPr>
            <w:tcW w:w="1429" w:type="pct"/>
            <w:vAlign w:val="center"/>
          </w:tcPr>
          <w:p w14:paraId="5961FE9C"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3999" w:author="Ross Norsworthy" w:date="2020-03-20T00:52:00Z"/>
                <w:rFonts w:eastAsia="MS Mincho"/>
                <w:sz w:val="20"/>
              </w:rPr>
            </w:pPr>
            <w:ins w:id="14000" w:author="Ross Norsworthy" w:date="2020-03-20T00:52:00Z">
              <w:r w:rsidRPr="00543DDE">
                <w:rPr>
                  <w:rFonts w:eastAsia="MS Mincho"/>
                  <w:sz w:val="20"/>
                </w:rPr>
                <w:t>PCN Logical Channel Definition</w:t>
              </w:r>
            </w:ins>
          </w:p>
        </w:tc>
        <w:tc>
          <w:tcPr>
            <w:tcW w:w="993" w:type="pct"/>
            <w:vAlign w:val="center"/>
          </w:tcPr>
          <w:p w14:paraId="1F7187A2" w14:textId="49BD2F9D"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4001" w:author="Ross Norsworthy" w:date="2020-03-20T00:52:00Z"/>
                <w:rFonts w:eastAsia="MS Mincho"/>
                <w:sz w:val="20"/>
              </w:rPr>
            </w:pPr>
            <w:ins w:id="14002" w:author="Ross Norsworthy" w:date="2020-03-20T00:52:00Z">
              <w:r w:rsidRPr="00543DDE">
                <w:rPr>
                  <w:rFonts w:eastAsia="MS Mincho"/>
                  <w:sz w:val="20"/>
                </w:rPr>
                <w:t xml:space="preserve">See Logical Channel Definition Table </w:t>
              </w:r>
            </w:ins>
            <w:ins w:id="14003" w:author="USA Editor 2021" w:date="2021-01-07T11:45:00Z">
              <w:r w:rsidR="005F28B1" w:rsidRPr="005F28B1">
                <w:rPr>
                  <w:rFonts w:eastAsia="MS Mincho"/>
                  <w:sz w:val="20"/>
                  <w:highlight w:val="green"/>
                </w:rPr>
                <w:t>46</w:t>
              </w:r>
            </w:ins>
            <w:ins w:id="14004" w:author="Ross Norsworthy" w:date="2020-03-20T00:52:00Z">
              <w:del w:id="14005" w:author="USA Editor 2021" w:date="2021-01-07T11:45:00Z">
                <w:r w:rsidRPr="005F28B1" w:rsidDel="005F28B1">
                  <w:rPr>
                    <w:rFonts w:eastAsia="MS Mincho"/>
                    <w:sz w:val="20"/>
                    <w:highlight w:val="green"/>
                  </w:rPr>
                  <w:delText>47</w:delText>
                </w:r>
              </w:del>
            </w:ins>
          </w:p>
        </w:tc>
        <w:tc>
          <w:tcPr>
            <w:tcW w:w="668" w:type="pct"/>
            <w:vAlign w:val="center"/>
          </w:tcPr>
          <w:p w14:paraId="616D06F9"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4006" w:author="Ross Norsworthy" w:date="2020-03-20T00:52:00Z"/>
                <w:rFonts w:eastAsia="MS Mincho"/>
                <w:sz w:val="20"/>
              </w:rPr>
            </w:pPr>
            <w:ins w:id="14007" w:author="Ross Norsworthy" w:date="2020-03-20T00:52:00Z">
              <w:r w:rsidRPr="00543DDE">
                <w:rPr>
                  <w:rFonts w:eastAsia="MS Mincho"/>
                  <w:sz w:val="20"/>
                </w:rPr>
                <w:t>Variable</w:t>
              </w:r>
            </w:ins>
          </w:p>
        </w:tc>
        <w:tc>
          <w:tcPr>
            <w:tcW w:w="1910" w:type="pct"/>
            <w:vAlign w:val="center"/>
          </w:tcPr>
          <w:p w14:paraId="2EB17658" w14:textId="77777777" w:rsidR="00A013FD" w:rsidRPr="00543DDE" w:rsidRDefault="00A013FD" w:rsidP="00A013FD">
            <w:pPr>
              <w:tabs>
                <w:tab w:val="clear" w:pos="1134"/>
                <w:tab w:val="clear" w:pos="1871"/>
                <w:tab w:val="clear" w:pos="2268"/>
                <w:tab w:val="left" w:pos="794"/>
                <w:tab w:val="left" w:pos="1191"/>
                <w:tab w:val="left" w:pos="1588"/>
                <w:tab w:val="left" w:pos="1985"/>
              </w:tabs>
              <w:spacing w:before="0"/>
              <w:textAlignment w:val="auto"/>
              <w:rPr>
                <w:ins w:id="14008" w:author="Ross Norsworthy" w:date="2020-03-20T00:52:00Z"/>
                <w:rFonts w:eastAsia="MS Mincho"/>
                <w:sz w:val="20"/>
              </w:rPr>
            </w:pPr>
            <w:ins w:id="14009" w:author="Ross Norsworthy" w:date="2020-03-20T00:52:00Z">
              <w:r w:rsidRPr="00543DDE">
                <w:rPr>
                  <w:rFonts w:eastAsia="MS Mincho"/>
                  <w:sz w:val="20"/>
                </w:rPr>
                <w:t>Defines the Logical Channel definition of Physical Channel N.</w:t>
              </w:r>
            </w:ins>
          </w:p>
        </w:tc>
      </w:tr>
    </w:tbl>
    <w:p w14:paraId="0642DAB5" w14:textId="77777777" w:rsidR="00A013FD" w:rsidRPr="00A013FD" w:rsidRDefault="00A013FD" w:rsidP="00543DDE">
      <w:pPr>
        <w:pStyle w:val="Tablefin"/>
        <w:rPr>
          <w:ins w:id="14010" w:author="Ross Norsworthy" w:date="2020-03-20T00:52:00Z"/>
        </w:rPr>
      </w:pPr>
    </w:p>
    <w:p w14:paraId="4DCCF665" w14:textId="618E104D" w:rsidR="0051538E" w:rsidRDefault="00A013FD" w:rsidP="00970510">
      <w:pPr>
        <w:pStyle w:val="TableNo"/>
        <w:rPr>
          <w:lang w:val="en-US"/>
        </w:rPr>
      </w:pPr>
      <w:bookmarkStart w:id="14011" w:name="_Toc35546145"/>
      <w:ins w:id="14012" w:author="Ross Norsworthy" w:date="2020-03-20T00:52:00Z">
        <w:r w:rsidRPr="00A013FD">
          <w:rPr>
            <w:lang w:val="en-US"/>
          </w:rPr>
          <w:t xml:space="preserve">Table </w:t>
        </w:r>
      </w:ins>
      <w:ins w:id="14013" w:author="USA Editor 2021" w:date="2021-01-07T11:45:00Z">
        <w:r w:rsidR="005F28B1" w:rsidRPr="005F28B1">
          <w:rPr>
            <w:highlight w:val="green"/>
            <w:lang w:val="en-US"/>
          </w:rPr>
          <w:t>46</w:t>
        </w:r>
      </w:ins>
      <w:ins w:id="14014" w:author="Ross Norsworthy" w:date="2020-03-20T00:52:00Z">
        <w:del w:id="14015" w:author="USA Editor 2021" w:date="2021-01-07T11:45:00Z">
          <w:r w:rsidRPr="005F28B1" w:rsidDel="005F28B1">
            <w:rPr>
              <w:highlight w:val="green"/>
              <w:lang w:val="en-US"/>
            </w:rPr>
            <w:delText>47</w:delText>
          </w:r>
        </w:del>
      </w:ins>
    </w:p>
    <w:p w14:paraId="4B1553B6" w14:textId="77777777" w:rsidR="00A013FD" w:rsidRPr="00A013FD" w:rsidRDefault="00A013FD" w:rsidP="00081571">
      <w:pPr>
        <w:pStyle w:val="Tabletitle"/>
        <w:rPr>
          <w:ins w:id="14016" w:author="Ross Norsworthy" w:date="2020-03-20T00:52:00Z"/>
          <w:lang w:val="en-US"/>
        </w:rPr>
      </w:pPr>
      <w:ins w:id="14017" w:author="Ross Norsworthy" w:date="2020-03-20T00:52:00Z">
        <w:r w:rsidRPr="00A013FD">
          <w:rPr>
            <w:lang w:val="en-US"/>
          </w:rPr>
          <w:t>Logical Channel definition terrestrial</w:t>
        </w:r>
        <w:bookmarkEnd w:id="14011"/>
      </w:ins>
    </w:p>
    <w:tbl>
      <w:tblPr>
        <w:tblStyle w:val="TableGrid"/>
        <w:tblW w:w="4809" w:type="pct"/>
        <w:tblLook w:val="04A0" w:firstRow="1" w:lastRow="0" w:firstColumn="1" w:lastColumn="0" w:noHBand="0" w:noVBand="1"/>
      </w:tblPr>
      <w:tblGrid>
        <w:gridCol w:w="2669"/>
        <w:gridCol w:w="1406"/>
        <w:gridCol w:w="1276"/>
        <w:gridCol w:w="3910"/>
      </w:tblGrid>
      <w:tr w:rsidR="00A013FD" w:rsidRPr="00A013FD" w14:paraId="62B2DC6C" w14:textId="77777777" w:rsidTr="00BF604E">
        <w:trPr>
          <w:tblHeader/>
          <w:ins w:id="14018" w:author="Ross Norsworthy" w:date="2020-03-20T00:52:00Z"/>
        </w:trPr>
        <w:tc>
          <w:tcPr>
            <w:tcW w:w="1441" w:type="pct"/>
            <w:shd w:val="clear" w:color="auto" w:fill="00558C"/>
          </w:tcPr>
          <w:p w14:paraId="0C3950DA" w14:textId="77777777" w:rsidR="00A013FD" w:rsidRPr="00A013FD" w:rsidRDefault="00A013FD" w:rsidP="00535EEC">
            <w:pPr>
              <w:pStyle w:val="Tablehead"/>
              <w:rPr>
                <w:ins w:id="14019" w:author="Ross Norsworthy" w:date="2020-03-20T00:52:00Z"/>
              </w:rPr>
            </w:pPr>
            <w:ins w:id="14020" w:author="Ross Norsworthy" w:date="2020-03-20T00:52:00Z">
              <w:r w:rsidRPr="00A013FD">
                <w:t>Name</w:t>
              </w:r>
            </w:ins>
          </w:p>
        </w:tc>
        <w:tc>
          <w:tcPr>
            <w:tcW w:w="759" w:type="pct"/>
            <w:shd w:val="clear" w:color="auto" w:fill="00558C"/>
          </w:tcPr>
          <w:p w14:paraId="0DDF659C" w14:textId="77777777" w:rsidR="00A013FD" w:rsidRPr="00A013FD" w:rsidRDefault="00A013FD" w:rsidP="00535EEC">
            <w:pPr>
              <w:pStyle w:val="Tablehead"/>
              <w:rPr>
                <w:ins w:id="14021" w:author="Ross Norsworthy" w:date="2020-03-20T00:52:00Z"/>
              </w:rPr>
            </w:pPr>
            <w:ins w:id="14022" w:author="Ross Norsworthy" w:date="2020-03-20T00:52:00Z">
              <w:r w:rsidRPr="00A013FD">
                <w:t>Value</w:t>
              </w:r>
            </w:ins>
          </w:p>
        </w:tc>
        <w:tc>
          <w:tcPr>
            <w:tcW w:w="689" w:type="pct"/>
            <w:shd w:val="clear" w:color="auto" w:fill="00558C"/>
          </w:tcPr>
          <w:p w14:paraId="4E49BDCE" w14:textId="77777777" w:rsidR="00A013FD" w:rsidRPr="00A013FD" w:rsidRDefault="00A013FD" w:rsidP="00535EEC">
            <w:pPr>
              <w:pStyle w:val="Tablehead"/>
              <w:rPr>
                <w:ins w:id="14023" w:author="Ross Norsworthy" w:date="2020-03-20T00:52:00Z"/>
              </w:rPr>
            </w:pPr>
            <w:ins w:id="14024" w:author="Ross Norsworthy" w:date="2020-03-20T00:52:00Z">
              <w:r w:rsidRPr="00A013FD">
                <w:t>Field size (bits)</w:t>
              </w:r>
            </w:ins>
          </w:p>
        </w:tc>
        <w:tc>
          <w:tcPr>
            <w:tcW w:w="2111" w:type="pct"/>
            <w:shd w:val="clear" w:color="auto" w:fill="00558C"/>
          </w:tcPr>
          <w:p w14:paraId="7E036126" w14:textId="77777777" w:rsidR="00A013FD" w:rsidRPr="00A013FD" w:rsidRDefault="00A013FD" w:rsidP="00535EEC">
            <w:pPr>
              <w:pStyle w:val="Tablehead"/>
              <w:rPr>
                <w:ins w:id="14025" w:author="Ross Norsworthy" w:date="2020-03-20T00:52:00Z"/>
              </w:rPr>
            </w:pPr>
            <w:ins w:id="14026" w:author="Ross Norsworthy" w:date="2020-03-20T00:52:00Z">
              <w:r w:rsidRPr="00A013FD">
                <w:t>Comment</w:t>
              </w:r>
            </w:ins>
          </w:p>
        </w:tc>
      </w:tr>
      <w:tr w:rsidR="00A013FD" w:rsidRPr="00A013FD" w14:paraId="00E730BB" w14:textId="77777777" w:rsidTr="00BF604E">
        <w:trPr>
          <w:ins w:id="14027" w:author="Ross Norsworthy" w:date="2020-03-20T00:52:00Z"/>
        </w:trPr>
        <w:tc>
          <w:tcPr>
            <w:tcW w:w="1441" w:type="pct"/>
            <w:vAlign w:val="center"/>
          </w:tcPr>
          <w:p w14:paraId="02BF118D" w14:textId="77777777" w:rsidR="00A013FD" w:rsidRPr="00543DDE" w:rsidRDefault="00A013FD" w:rsidP="00543DDE">
            <w:pPr>
              <w:pStyle w:val="Tabletext"/>
              <w:rPr>
                <w:ins w:id="14028" w:author="Ross Norsworthy" w:date="2020-03-20T00:52:00Z"/>
              </w:rPr>
            </w:pPr>
            <w:ins w:id="14029" w:author="Ross Norsworthy" w:date="2020-03-20T00:52:00Z">
              <w:r w:rsidRPr="00543DDE">
                <w:t>TDMA 0 LC Count</w:t>
              </w:r>
            </w:ins>
          </w:p>
        </w:tc>
        <w:tc>
          <w:tcPr>
            <w:tcW w:w="759" w:type="pct"/>
            <w:vAlign w:val="center"/>
          </w:tcPr>
          <w:p w14:paraId="7710FA6D" w14:textId="77777777" w:rsidR="00A013FD" w:rsidRPr="00543DDE" w:rsidRDefault="00A013FD" w:rsidP="00543DDE">
            <w:pPr>
              <w:pStyle w:val="Tabletext"/>
              <w:rPr>
                <w:ins w:id="14030" w:author="Ross Norsworthy" w:date="2020-03-20T00:52:00Z"/>
              </w:rPr>
            </w:pPr>
            <w:ins w:id="14031" w:author="Ross Norsworthy" w:date="2020-03-20T00:52:00Z">
              <w:r w:rsidRPr="00543DDE">
                <w:t>0 to 63</w:t>
              </w:r>
            </w:ins>
          </w:p>
        </w:tc>
        <w:tc>
          <w:tcPr>
            <w:tcW w:w="689" w:type="pct"/>
            <w:vAlign w:val="center"/>
          </w:tcPr>
          <w:p w14:paraId="61642E3F" w14:textId="77777777" w:rsidR="00A013FD" w:rsidRPr="00543DDE" w:rsidRDefault="00A013FD" w:rsidP="00543DDE">
            <w:pPr>
              <w:pStyle w:val="Tabletext"/>
              <w:rPr>
                <w:ins w:id="14032" w:author="Ross Norsworthy" w:date="2020-03-20T00:52:00Z"/>
              </w:rPr>
            </w:pPr>
            <w:ins w:id="14033" w:author="Ross Norsworthy" w:date="2020-03-20T00:52:00Z">
              <w:r w:rsidRPr="00543DDE">
                <w:t>6</w:t>
              </w:r>
            </w:ins>
          </w:p>
        </w:tc>
        <w:tc>
          <w:tcPr>
            <w:tcW w:w="2111" w:type="pct"/>
            <w:vAlign w:val="center"/>
          </w:tcPr>
          <w:p w14:paraId="5B4F0106" w14:textId="77777777" w:rsidR="00A013FD" w:rsidRPr="00543DDE" w:rsidRDefault="00A013FD" w:rsidP="00543DDE">
            <w:pPr>
              <w:pStyle w:val="Tabletext"/>
              <w:rPr>
                <w:ins w:id="14034" w:author="Ross Norsworthy" w:date="2020-03-20T00:52:00Z"/>
              </w:rPr>
            </w:pPr>
            <w:ins w:id="14035" w:author="Ross Norsworthy" w:date="2020-03-20T00:52:00Z">
              <w:r w:rsidRPr="00543DDE">
                <w:t>Number of Logical Channels defined inside TDMA channel 0.</w:t>
              </w:r>
            </w:ins>
          </w:p>
        </w:tc>
      </w:tr>
      <w:tr w:rsidR="00A013FD" w:rsidRPr="00A013FD" w14:paraId="342B8460" w14:textId="77777777" w:rsidTr="00BF604E">
        <w:trPr>
          <w:ins w:id="14036" w:author="Ross Norsworthy" w:date="2020-03-20T00:52:00Z"/>
        </w:trPr>
        <w:tc>
          <w:tcPr>
            <w:tcW w:w="1441" w:type="pct"/>
            <w:vAlign w:val="center"/>
          </w:tcPr>
          <w:p w14:paraId="4045187A" w14:textId="77777777" w:rsidR="00A013FD" w:rsidRPr="00543DDE" w:rsidRDefault="00A013FD" w:rsidP="00543DDE">
            <w:pPr>
              <w:pStyle w:val="Tabletext"/>
              <w:rPr>
                <w:ins w:id="14037" w:author="Ross Norsworthy" w:date="2020-03-20T00:52:00Z"/>
              </w:rPr>
            </w:pPr>
            <w:ins w:id="14038" w:author="Ross Norsworthy" w:date="2020-03-20T00:52:00Z">
              <w:r w:rsidRPr="00543DDE">
                <w:t>TDMA 1 LC Count</w:t>
              </w:r>
            </w:ins>
          </w:p>
        </w:tc>
        <w:tc>
          <w:tcPr>
            <w:tcW w:w="759" w:type="pct"/>
            <w:vAlign w:val="center"/>
          </w:tcPr>
          <w:p w14:paraId="35C8D00C" w14:textId="77777777" w:rsidR="00A013FD" w:rsidRPr="00543DDE" w:rsidRDefault="00A013FD" w:rsidP="00543DDE">
            <w:pPr>
              <w:pStyle w:val="Tabletext"/>
              <w:rPr>
                <w:ins w:id="14039" w:author="Ross Norsworthy" w:date="2020-03-20T00:52:00Z"/>
              </w:rPr>
            </w:pPr>
            <w:ins w:id="14040" w:author="Ross Norsworthy" w:date="2020-03-20T00:52:00Z">
              <w:r w:rsidRPr="00543DDE">
                <w:t>0 to 63</w:t>
              </w:r>
            </w:ins>
          </w:p>
        </w:tc>
        <w:tc>
          <w:tcPr>
            <w:tcW w:w="689" w:type="pct"/>
            <w:vAlign w:val="center"/>
          </w:tcPr>
          <w:p w14:paraId="73E2257D" w14:textId="77777777" w:rsidR="00A013FD" w:rsidRPr="00543DDE" w:rsidRDefault="00A013FD" w:rsidP="00543DDE">
            <w:pPr>
              <w:pStyle w:val="Tabletext"/>
              <w:rPr>
                <w:ins w:id="14041" w:author="Ross Norsworthy" w:date="2020-03-20T00:52:00Z"/>
              </w:rPr>
            </w:pPr>
            <w:ins w:id="14042" w:author="Ross Norsworthy" w:date="2020-03-20T00:52:00Z">
              <w:r w:rsidRPr="00543DDE">
                <w:t>6</w:t>
              </w:r>
            </w:ins>
          </w:p>
        </w:tc>
        <w:tc>
          <w:tcPr>
            <w:tcW w:w="2111" w:type="pct"/>
            <w:vAlign w:val="center"/>
          </w:tcPr>
          <w:p w14:paraId="45C5110A" w14:textId="77777777" w:rsidR="00A013FD" w:rsidRPr="00543DDE" w:rsidRDefault="00A013FD" w:rsidP="00543DDE">
            <w:pPr>
              <w:pStyle w:val="Tabletext"/>
              <w:rPr>
                <w:ins w:id="14043" w:author="Ross Norsworthy" w:date="2020-03-20T00:52:00Z"/>
              </w:rPr>
            </w:pPr>
            <w:ins w:id="14044" w:author="Ross Norsworthy" w:date="2020-03-20T00:52:00Z">
              <w:r w:rsidRPr="00543DDE">
                <w:t>Number of Logical Channels defined inside TDMA channel 1.</w:t>
              </w:r>
            </w:ins>
          </w:p>
        </w:tc>
      </w:tr>
      <w:tr w:rsidR="00A013FD" w:rsidRPr="00A013FD" w14:paraId="5476FDA5" w14:textId="77777777" w:rsidTr="00BF604E">
        <w:trPr>
          <w:ins w:id="14045" w:author="Ross Norsworthy" w:date="2020-03-20T00:52:00Z"/>
        </w:trPr>
        <w:tc>
          <w:tcPr>
            <w:tcW w:w="1441" w:type="pct"/>
            <w:vAlign w:val="center"/>
          </w:tcPr>
          <w:p w14:paraId="04822541" w14:textId="77777777" w:rsidR="00A013FD" w:rsidRPr="00543DDE" w:rsidRDefault="00A013FD" w:rsidP="00543DDE">
            <w:pPr>
              <w:pStyle w:val="Tabletext"/>
              <w:rPr>
                <w:ins w:id="14046" w:author="Ross Norsworthy" w:date="2020-03-20T00:52:00Z"/>
              </w:rPr>
            </w:pPr>
            <w:ins w:id="14047" w:author="Ross Norsworthy" w:date="2020-03-20T00:52:00Z">
              <w:r w:rsidRPr="00543DDE">
                <w:t>TDMA 2 LC Count</w:t>
              </w:r>
            </w:ins>
          </w:p>
        </w:tc>
        <w:tc>
          <w:tcPr>
            <w:tcW w:w="759" w:type="pct"/>
            <w:vAlign w:val="center"/>
          </w:tcPr>
          <w:p w14:paraId="0FDBE1F1" w14:textId="77777777" w:rsidR="00A013FD" w:rsidRPr="00543DDE" w:rsidRDefault="00A013FD" w:rsidP="00543DDE">
            <w:pPr>
              <w:pStyle w:val="Tabletext"/>
              <w:rPr>
                <w:ins w:id="14048" w:author="Ross Norsworthy" w:date="2020-03-20T00:52:00Z"/>
              </w:rPr>
            </w:pPr>
            <w:ins w:id="14049" w:author="Ross Norsworthy" w:date="2020-03-20T00:52:00Z">
              <w:r w:rsidRPr="00543DDE">
                <w:t>0 to 63</w:t>
              </w:r>
            </w:ins>
          </w:p>
        </w:tc>
        <w:tc>
          <w:tcPr>
            <w:tcW w:w="689" w:type="pct"/>
            <w:vAlign w:val="center"/>
          </w:tcPr>
          <w:p w14:paraId="01779E4A" w14:textId="77777777" w:rsidR="00A013FD" w:rsidRPr="00543DDE" w:rsidRDefault="00A013FD" w:rsidP="00543DDE">
            <w:pPr>
              <w:pStyle w:val="Tabletext"/>
              <w:rPr>
                <w:ins w:id="14050" w:author="Ross Norsworthy" w:date="2020-03-20T00:52:00Z"/>
              </w:rPr>
            </w:pPr>
            <w:ins w:id="14051" w:author="Ross Norsworthy" w:date="2020-03-20T00:52:00Z">
              <w:r w:rsidRPr="00543DDE">
                <w:t>6</w:t>
              </w:r>
            </w:ins>
          </w:p>
        </w:tc>
        <w:tc>
          <w:tcPr>
            <w:tcW w:w="2111" w:type="pct"/>
            <w:vAlign w:val="center"/>
          </w:tcPr>
          <w:p w14:paraId="65003826" w14:textId="77777777" w:rsidR="00A013FD" w:rsidRPr="00543DDE" w:rsidRDefault="00A013FD" w:rsidP="00543DDE">
            <w:pPr>
              <w:pStyle w:val="Tabletext"/>
              <w:rPr>
                <w:ins w:id="14052" w:author="Ross Norsworthy" w:date="2020-03-20T00:52:00Z"/>
              </w:rPr>
            </w:pPr>
            <w:ins w:id="14053" w:author="Ross Norsworthy" w:date="2020-03-20T00:52:00Z">
              <w:r w:rsidRPr="00543DDE">
                <w:t>Number of Logical Channels defined inside TDMA channel 2.</w:t>
              </w:r>
            </w:ins>
          </w:p>
        </w:tc>
      </w:tr>
      <w:tr w:rsidR="00A013FD" w:rsidRPr="00A013FD" w14:paraId="04C69284" w14:textId="77777777" w:rsidTr="00BF604E">
        <w:trPr>
          <w:ins w:id="14054" w:author="Ross Norsworthy" w:date="2020-03-20T00:52:00Z"/>
        </w:trPr>
        <w:tc>
          <w:tcPr>
            <w:tcW w:w="1441" w:type="pct"/>
            <w:vAlign w:val="center"/>
          </w:tcPr>
          <w:p w14:paraId="73ED8133" w14:textId="77777777" w:rsidR="00A013FD" w:rsidRPr="00543DDE" w:rsidRDefault="00A013FD" w:rsidP="00543DDE">
            <w:pPr>
              <w:pStyle w:val="Tabletext"/>
              <w:rPr>
                <w:ins w:id="14055" w:author="Ross Norsworthy" w:date="2020-03-20T00:52:00Z"/>
              </w:rPr>
            </w:pPr>
            <w:ins w:id="14056" w:author="Ross Norsworthy" w:date="2020-03-20T00:52:00Z">
              <w:r w:rsidRPr="00543DDE">
                <w:t>TDMA 3 LC Count</w:t>
              </w:r>
            </w:ins>
          </w:p>
        </w:tc>
        <w:tc>
          <w:tcPr>
            <w:tcW w:w="759" w:type="pct"/>
            <w:vAlign w:val="center"/>
          </w:tcPr>
          <w:p w14:paraId="79826EB2" w14:textId="77777777" w:rsidR="00A013FD" w:rsidRPr="00543DDE" w:rsidRDefault="00A013FD" w:rsidP="00543DDE">
            <w:pPr>
              <w:pStyle w:val="Tabletext"/>
              <w:rPr>
                <w:ins w:id="14057" w:author="Ross Norsworthy" w:date="2020-03-20T00:52:00Z"/>
              </w:rPr>
            </w:pPr>
            <w:ins w:id="14058" w:author="Ross Norsworthy" w:date="2020-03-20T00:52:00Z">
              <w:r w:rsidRPr="00543DDE">
                <w:t>0 to 63</w:t>
              </w:r>
            </w:ins>
          </w:p>
        </w:tc>
        <w:tc>
          <w:tcPr>
            <w:tcW w:w="689" w:type="pct"/>
            <w:vAlign w:val="center"/>
          </w:tcPr>
          <w:p w14:paraId="1BDD9588" w14:textId="77777777" w:rsidR="00A013FD" w:rsidRPr="00543DDE" w:rsidRDefault="00A013FD" w:rsidP="00543DDE">
            <w:pPr>
              <w:pStyle w:val="Tabletext"/>
              <w:rPr>
                <w:ins w:id="14059" w:author="Ross Norsworthy" w:date="2020-03-20T00:52:00Z"/>
              </w:rPr>
            </w:pPr>
            <w:ins w:id="14060" w:author="Ross Norsworthy" w:date="2020-03-20T00:52:00Z">
              <w:r w:rsidRPr="00543DDE">
                <w:t>6</w:t>
              </w:r>
            </w:ins>
          </w:p>
        </w:tc>
        <w:tc>
          <w:tcPr>
            <w:tcW w:w="2111" w:type="pct"/>
            <w:vAlign w:val="center"/>
          </w:tcPr>
          <w:p w14:paraId="1EBE476B" w14:textId="77777777" w:rsidR="00A013FD" w:rsidRPr="00543DDE" w:rsidRDefault="00A013FD" w:rsidP="00543DDE">
            <w:pPr>
              <w:pStyle w:val="Tabletext"/>
              <w:rPr>
                <w:ins w:id="14061" w:author="Ross Norsworthy" w:date="2020-03-20T00:52:00Z"/>
              </w:rPr>
            </w:pPr>
            <w:ins w:id="14062" w:author="Ross Norsworthy" w:date="2020-03-20T00:52:00Z">
              <w:r w:rsidRPr="00543DDE">
                <w:t>Number of Logical Channels defined inside TDMA channel 3.</w:t>
              </w:r>
            </w:ins>
          </w:p>
        </w:tc>
      </w:tr>
      <w:tr w:rsidR="00A013FD" w:rsidRPr="00A013FD" w14:paraId="4F8F8F75" w14:textId="77777777" w:rsidTr="00BF604E">
        <w:trPr>
          <w:ins w:id="14063" w:author="Ross Norsworthy" w:date="2020-03-20T00:52:00Z"/>
        </w:trPr>
        <w:tc>
          <w:tcPr>
            <w:tcW w:w="1441" w:type="pct"/>
            <w:vAlign w:val="center"/>
          </w:tcPr>
          <w:p w14:paraId="50EF7FBC" w14:textId="77777777" w:rsidR="00A013FD" w:rsidRPr="00543DDE" w:rsidRDefault="00A013FD" w:rsidP="00543DDE">
            <w:pPr>
              <w:pStyle w:val="Tabletext"/>
              <w:rPr>
                <w:ins w:id="14064" w:author="Ross Norsworthy" w:date="2020-03-20T00:52:00Z"/>
              </w:rPr>
            </w:pPr>
            <w:ins w:id="14065" w:author="Ross Norsworthy" w:date="2020-03-20T00:52:00Z">
              <w:r w:rsidRPr="00543DDE">
                <w:t>TDMA 4 LC Count</w:t>
              </w:r>
            </w:ins>
          </w:p>
        </w:tc>
        <w:tc>
          <w:tcPr>
            <w:tcW w:w="759" w:type="pct"/>
            <w:vAlign w:val="center"/>
          </w:tcPr>
          <w:p w14:paraId="0F042877" w14:textId="77777777" w:rsidR="00A013FD" w:rsidRPr="00543DDE" w:rsidRDefault="00A013FD" w:rsidP="00543DDE">
            <w:pPr>
              <w:pStyle w:val="Tabletext"/>
              <w:rPr>
                <w:ins w:id="14066" w:author="Ross Norsworthy" w:date="2020-03-20T00:52:00Z"/>
              </w:rPr>
            </w:pPr>
            <w:ins w:id="14067" w:author="Ross Norsworthy" w:date="2020-03-20T00:52:00Z">
              <w:r w:rsidRPr="00543DDE">
                <w:t>0 to 63</w:t>
              </w:r>
            </w:ins>
          </w:p>
        </w:tc>
        <w:tc>
          <w:tcPr>
            <w:tcW w:w="689" w:type="pct"/>
            <w:vAlign w:val="center"/>
          </w:tcPr>
          <w:p w14:paraId="2D91168D" w14:textId="77777777" w:rsidR="00A013FD" w:rsidRPr="00543DDE" w:rsidRDefault="00A013FD" w:rsidP="00543DDE">
            <w:pPr>
              <w:pStyle w:val="Tabletext"/>
              <w:rPr>
                <w:ins w:id="14068" w:author="Ross Norsworthy" w:date="2020-03-20T00:52:00Z"/>
              </w:rPr>
            </w:pPr>
            <w:ins w:id="14069" w:author="Ross Norsworthy" w:date="2020-03-20T00:52:00Z">
              <w:r w:rsidRPr="00543DDE">
                <w:t>6</w:t>
              </w:r>
            </w:ins>
          </w:p>
        </w:tc>
        <w:tc>
          <w:tcPr>
            <w:tcW w:w="2111" w:type="pct"/>
            <w:vAlign w:val="center"/>
          </w:tcPr>
          <w:p w14:paraId="321AF757" w14:textId="77777777" w:rsidR="00A013FD" w:rsidRPr="00543DDE" w:rsidRDefault="00A013FD" w:rsidP="00543DDE">
            <w:pPr>
              <w:pStyle w:val="Tabletext"/>
              <w:rPr>
                <w:ins w:id="14070" w:author="Ross Norsworthy" w:date="2020-03-20T00:52:00Z"/>
              </w:rPr>
            </w:pPr>
            <w:ins w:id="14071" w:author="Ross Norsworthy" w:date="2020-03-20T00:52:00Z">
              <w:r w:rsidRPr="00543DDE">
                <w:t>Number of Logical Channels defined inside TDMA channel 4.</w:t>
              </w:r>
            </w:ins>
          </w:p>
        </w:tc>
      </w:tr>
      <w:tr w:rsidR="00A013FD" w:rsidRPr="00A013FD" w14:paraId="11451755" w14:textId="77777777" w:rsidTr="00BF604E">
        <w:trPr>
          <w:ins w:id="14072" w:author="Ross Norsworthy" w:date="2020-03-20T00:52:00Z"/>
        </w:trPr>
        <w:tc>
          <w:tcPr>
            <w:tcW w:w="1441" w:type="pct"/>
            <w:vAlign w:val="center"/>
          </w:tcPr>
          <w:p w14:paraId="517F66F3" w14:textId="77777777" w:rsidR="00A013FD" w:rsidRPr="00543DDE" w:rsidRDefault="00A013FD" w:rsidP="00543DDE">
            <w:pPr>
              <w:pStyle w:val="Tabletext"/>
              <w:rPr>
                <w:ins w:id="14073" w:author="Ross Norsworthy" w:date="2020-03-20T00:52:00Z"/>
              </w:rPr>
            </w:pPr>
            <w:ins w:id="14074" w:author="Ross Norsworthy" w:date="2020-03-20T00:52:00Z">
              <w:r w:rsidRPr="00543DDE">
                <w:t>TDMA 5 LC Count</w:t>
              </w:r>
            </w:ins>
          </w:p>
        </w:tc>
        <w:tc>
          <w:tcPr>
            <w:tcW w:w="759" w:type="pct"/>
            <w:vAlign w:val="center"/>
          </w:tcPr>
          <w:p w14:paraId="1F9D6440" w14:textId="77777777" w:rsidR="00A013FD" w:rsidRPr="00543DDE" w:rsidRDefault="00A013FD" w:rsidP="00543DDE">
            <w:pPr>
              <w:pStyle w:val="Tabletext"/>
              <w:rPr>
                <w:ins w:id="14075" w:author="Ross Norsworthy" w:date="2020-03-20T00:52:00Z"/>
              </w:rPr>
            </w:pPr>
            <w:ins w:id="14076" w:author="Ross Norsworthy" w:date="2020-03-20T00:52:00Z">
              <w:r w:rsidRPr="00543DDE">
                <w:t>0 to 63</w:t>
              </w:r>
            </w:ins>
          </w:p>
        </w:tc>
        <w:tc>
          <w:tcPr>
            <w:tcW w:w="689" w:type="pct"/>
            <w:vAlign w:val="center"/>
          </w:tcPr>
          <w:p w14:paraId="741BBB45" w14:textId="77777777" w:rsidR="00A013FD" w:rsidRPr="00543DDE" w:rsidRDefault="00A013FD" w:rsidP="00543DDE">
            <w:pPr>
              <w:pStyle w:val="Tabletext"/>
              <w:rPr>
                <w:ins w:id="14077" w:author="Ross Norsworthy" w:date="2020-03-20T00:52:00Z"/>
              </w:rPr>
            </w:pPr>
            <w:ins w:id="14078" w:author="Ross Norsworthy" w:date="2020-03-20T00:52:00Z">
              <w:r w:rsidRPr="00543DDE">
                <w:t>6</w:t>
              </w:r>
            </w:ins>
          </w:p>
        </w:tc>
        <w:tc>
          <w:tcPr>
            <w:tcW w:w="2111" w:type="pct"/>
            <w:vAlign w:val="center"/>
          </w:tcPr>
          <w:p w14:paraId="66EC45F8" w14:textId="77777777" w:rsidR="00A013FD" w:rsidRPr="00543DDE" w:rsidRDefault="00A013FD" w:rsidP="00543DDE">
            <w:pPr>
              <w:pStyle w:val="Tabletext"/>
              <w:rPr>
                <w:ins w:id="14079" w:author="Ross Norsworthy" w:date="2020-03-20T00:52:00Z"/>
              </w:rPr>
            </w:pPr>
            <w:ins w:id="14080" w:author="Ross Norsworthy" w:date="2020-03-20T00:52:00Z">
              <w:r w:rsidRPr="00543DDE">
                <w:t>Number of Logical Channels defined inside TDMA channel 5.</w:t>
              </w:r>
            </w:ins>
          </w:p>
        </w:tc>
      </w:tr>
      <w:tr w:rsidR="00A013FD" w:rsidRPr="00A013FD" w14:paraId="3195D11F" w14:textId="77777777" w:rsidTr="00BF604E">
        <w:trPr>
          <w:ins w:id="14081" w:author="Ross Norsworthy" w:date="2020-03-20T00:52:00Z"/>
        </w:trPr>
        <w:tc>
          <w:tcPr>
            <w:tcW w:w="1441" w:type="pct"/>
            <w:vAlign w:val="center"/>
          </w:tcPr>
          <w:p w14:paraId="229CE25C" w14:textId="77777777" w:rsidR="00A013FD" w:rsidRPr="00543DDE" w:rsidRDefault="00A013FD" w:rsidP="00543DDE">
            <w:pPr>
              <w:pStyle w:val="Tabletext"/>
              <w:rPr>
                <w:ins w:id="14082" w:author="Ross Norsworthy" w:date="2020-03-20T00:52:00Z"/>
              </w:rPr>
            </w:pPr>
            <w:ins w:id="14083" w:author="Ross Norsworthy" w:date="2020-03-20T00:52:00Z">
              <w:r w:rsidRPr="00543DDE">
                <w:t>LC 0 Function</w:t>
              </w:r>
            </w:ins>
          </w:p>
        </w:tc>
        <w:tc>
          <w:tcPr>
            <w:tcW w:w="759" w:type="pct"/>
            <w:vAlign w:val="center"/>
          </w:tcPr>
          <w:p w14:paraId="77A4AC06" w14:textId="77777777" w:rsidR="00A013FD" w:rsidRPr="00543DDE" w:rsidRDefault="00A013FD" w:rsidP="00543DDE">
            <w:pPr>
              <w:pStyle w:val="Tabletext"/>
              <w:rPr>
                <w:ins w:id="14084" w:author="Ross Norsworthy" w:date="2020-03-20T00:52:00Z"/>
              </w:rPr>
            </w:pPr>
            <w:ins w:id="14085" w:author="Ross Norsworthy" w:date="2020-03-20T00:52:00Z">
              <w:r w:rsidRPr="00543DDE">
                <w:t>0 to 5</w:t>
              </w:r>
            </w:ins>
          </w:p>
        </w:tc>
        <w:tc>
          <w:tcPr>
            <w:tcW w:w="689" w:type="pct"/>
            <w:vAlign w:val="center"/>
          </w:tcPr>
          <w:p w14:paraId="036862C3" w14:textId="77777777" w:rsidR="00A013FD" w:rsidRPr="00543DDE" w:rsidRDefault="00A013FD" w:rsidP="00543DDE">
            <w:pPr>
              <w:pStyle w:val="Tabletext"/>
              <w:rPr>
                <w:ins w:id="14086" w:author="Ross Norsworthy" w:date="2020-03-20T00:52:00Z"/>
              </w:rPr>
            </w:pPr>
            <w:ins w:id="14087" w:author="Ross Norsworthy" w:date="2020-03-20T00:52:00Z">
              <w:r w:rsidRPr="00543DDE">
                <w:t>3</w:t>
              </w:r>
            </w:ins>
          </w:p>
        </w:tc>
        <w:tc>
          <w:tcPr>
            <w:tcW w:w="2111" w:type="pct"/>
            <w:vAlign w:val="center"/>
          </w:tcPr>
          <w:p w14:paraId="56A17AA0" w14:textId="77777777" w:rsidR="00A013FD" w:rsidRPr="00543DDE" w:rsidRDefault="00A013FD" w:rsidP="00543DDE">
            <w:pPr>
              <w:pStyle w:val="Tabletext"/>
              <w:rPr>
                <w:ins w:id="14088" w:author="Ross Norsworthy" w:date="2020-03-20T00:52:00Z"/>
              </w:rPr>
            </w:pPr>
            <w:ins w:id="14089" w:author="Ross Norsworthy" w:date="2020-03-20T00:52:00Z">
              <w:r w:rsidRPr="00543DDE">
                <w:t>Slot Function</w:t>
              </w:r>
            </w:ins>
          </w:p>
          <w:p w14:paraId="0BEA3747" w14:textId="77777777" w:rsidR="00A013FD" w:rsidRPr="00543DDE" w:rsidRDefault="00A013FD" w:rsidP="00543DDE">
            <w:pPr>
              <w:pStyle w:val="Tabletext"/>
              <w:rPr>
                <w:ins w:id="14090" w:author="Ross Norsworthy" w:date="2020-03-20T00:52:00Z"/>
              </w:rPr>
            </w:pPr>
            <w:ins w:id="14091" w:author="Ross Norsworthy" w:date="2020-03-20T00:52:00Z">
              <w:r w:rsidRPr="00543DDE">
                <w:t>0 – Bulletin Board</w:t>
              </w:r>
            </w:ins>
          </w:p>
          <w:p w14:paraId="33574887" w14:textId="77777777" w:rsidR="00A013FD" w:rsidRPr="00543DDE" w:rsidRDefault="00A013FD" w:rsidP="00543DDE">
            <w:pPr>
              <w:pStyle w:val="Tabletext"/>
              <w:rPr>
                <w:ins w:id="14092" w:author="Ross Norsworthy" w:date="2020-03-20T00:52:00Z"/>
              </w:rPr>
            </w:pPr>
            <w:ins w:id="14093" w:author="Ross Norsworthy" w:date="2020-03-20T00:52:00Z">
              <w:r w:rsidRPr="00543DDE">
                <w:t>1 – Random Access</w:t>
              </w:r>
            </w:ins>
          </w:p>
          <w:p w14:paraId="3686438D" w14:textId="77777777" w:rsidR="00A013FD" w:rsidRPr="00543DDE" w:rsidRDefault="00A013FD" w:rsidP="00543DDE">
            <w:pPr>
              <w:pStyle w:val="Tabletext"/>
              <w:rPr>
                <w:ins w:id="14094" w:author="Ross Norsworthy" w:date="2020-03-20T00:52:00Z"/>
              </w:rPr>
            </w:pPr>
            <w:ins w:id="14095" w:author="Ross Norsworthy" w:date="2020-03-20T00:52:00Z">
              <w:r w:rsidRPr="00543DDE">
                <w:t>2 – Announcement Signalling</w:t>
              </w:r>
            </w:ins>
          </w:p>
          <w:p w14:paraId="57DA5043" w14:textId="77777777" w:rsidR="00A013FD" w:rsidRPr="00543DDE" w:rsidRDefault="00A013FD" w:rsidP="00543DDE">
            <w:pPr>
              <w:pStyle w:val="Tabletext"/>
              <w:rPr>
                <w:ins w:id="14096" w:author="Ross Norsworthy" w:date="2020-03-20T00:52:00Z"/>
              </w:rPr>
            </w:pPr>
            <w:ins w:id="14097" w:author="Ross Norsworthy" w:date="2020-03-20T00:52:00Z">
              <w:r w:rsidRPr="00543DDE">
                <w:t>3 – Data</w:t>
              </w:r>
            </w:ins>
          </w:p>
          <w:p w14:paraId="6D460496" w14:textId="77777777" w:rsidR="00A013FD" w:rsidRPr="00543DDE" w:rsidRDefault="00A013FD" w:rsidP="00543DDE">
            <w:pPr>
              <w:pStyle w:val="Tabletext"/>
              <w:rPr>
                <w:ins w:id="14098" w:author="Ross Norsworthy" w:date="2020-03-20T13:59:00Z"/>
              </w:rPr>
            </w:pPr>
            <w:ins w:id="14099" w:author="Ross Norsworthy" w:date="2020-03-20T00:52:00Z">
              <w:r w:rsidRPr="00543DDE">
                <w:t>4 – Data Signalling</w:t>
              </w:r>
            </w:ins>
          </w:p>
          <w:p w14:paraId="322ADE10" w14:textId="77777777" w:rsidR="00A013FD" w:rsidRPr="00543DDE" w:rsidRDefault="00A013FD" w:rsidP="00543DDE">
            <w:pPr>
              <w:pStyle w:val="Tabletext"/>
              <w:rPr>
                <w:ins w:id="14100" w:author="Ross Norsworthy" w:date="2020-03-20T00:52:00Z"/>
              </w:rPr>
            </w:pPr>
            <w:ins w:id="14101" w:author="Ross Norsworthy" w:date="2020-03-20T00:52:00Z">
              <w:r w:rsidRPr="00543DDE">
                <w:t>5 – Ranging</w:t>
              </w:r>
            </w:ins>
          </w:p>
        </w:tc>
      </w:tr>
      <w:tr w:rsidR="00A013FD" w:rsidRPr="00A013FD" w14:paraId="5AD6AF3F" w14:textId="77777777" w:rsidTr="00BF604E">
        <w:trPr>
          <w:ins w:id="14102" w:author="Ross Norsworthy" w:date="2020-03-20T00:52:00Z"/>
        </w:trPr>
        <w:tc>
          <w:tcPr>
            <w:tcW w:w="1441" w:type="pct"/>
            <w:vAlign w:val="center"/>
          </w:tcPr>
          <w:p w14:paraId="5B846CC6" w14:textId="77777777" w:rsidR="00A013FD" w:rsidRPr="00543DDE" w:rsidRDefault="00A013FD" w:rsidP="00543DDE">
            <w:pPr>
              <w:pStyle w:val="Tabletext"/>
              <w:rPr>
                <w:ins w:id="14103" w:author="Ross Norsworthy" w:date="2020-03-20T00:52:00Z"/>
              </w:rPr>
            </w:pPr>
            <w:ins w:id="14104" w:author="Ross Norsworthy" w:date="2020-03-20T00:52:00Z">
              <w:r w:rsidRPr="00543DDE">
                <w:t>LC 0 Repeat</w:t>
              </w:r>
            </w:ins>
          </w:p>
        </w:tc>
        <w:tc>
          <w:tcPr>
            <w:tcW w:w="759" w:type="pct"/>
            <w:vAlign w:val="center"/>
          </w:tcPr>
          <w:p w14:paraId="024DD1F5" w14:textId="77777777" w:rsidR="00A013FD" w:rsidRPr="00543DDE" w:rsidRDefault="00A013FD" w:rsidP="00543DDE">
            <w:pPr>
              <w:pStyle w:val="Tabletext"/>
              <w:rPr>
                <w:ins w:id="14105" w:author="Ross Norsworthy" w:date="2020-03-20T00:52:00Z"/>
              </w:rPr>
            </w:pPr>
            <w:ins w:id="14106" w:author="Ross Norsworthy" w:date="2020-03-20T00:52:00Z">
              <w:r w:rsidRPr="00543DDE">
                <w:t>0 to 511</w:t>
              </w:r>
            </w:ins>
          </w:p>
        </w:tc>
        <w:tc>
          <w:tcPr>
            <w:tcW w:w="689" w:type="pct"/>
            <w:vAlign w:val="center"/>
          </w:tcPr>
          <w:p w14:paraId="7E7C584D" w14:textId="77777777" w:rsidR="00A013FD" w:rsidRPr="00543DDE" w:rsidRDefault="00A013FD" w:rsidP="00543DDE">
            <w:pPr>
              <w:pStyle w:val="Tabletext"/>
              <w:rPr>
                <w:ins w:id="14107" w:author="Ross Norsworthy" w:date="2020-03-20T00:52:00Z"/>
              </w:rPr>
            </w:pPr>
            <w:ins w:id="14108" w:author="Ross Norsworthy" w:date="2020-03-20T00:52:00Z">
              <w:r w:rsidRPr="00543DDE">
                <w:t>9</w:t>
              </w:r>
            </w:ins>
          </w:p>
        </w:tc>
        <w:tc>
          <w:tcPr>
            <w:tcW w:w="2111" w:type="pct"/>
            <w:vAlign w:val="center"/>
          </w:tcPr>
          <w:p w14:paraId="035479F0" w14:textId="77777777" w:rsidR="00A013FD" w:rsidRPr="00543DDE" w:rsidRDefault="00A013FD" w:rsidP="00543DDE">
            <w:pPr>
              <w:pStyle w:val="Tabletext"/>
              <w:rPr>
                <w:ins w:id="14109" w:author="Ross Norsworthy" w:date="2020-03-20T00:52:00Z"/>
              </w:rPr>
            </w:pPr>
            <w:ins w:id="14110" w:author="Ross Norsworthy" w:date="2020-03-20T00:52:00Z">
              <w:r w:rsidRPr="00543DDE">
                <w:t>Slot duration of function. When set to 0, the slot function is set to a duration of 1 slot and doesn’t repeat.</w:t>
              </w:r>
            </w:ins>
          </w:p>
        </w:tc>
      </w:tr>
      <w:tr w:rsidR="00A013FD" w:rsidRPr="00A013FD" w14:paraId="0A75282E" w14:textId="77777777" w:rsidTr="00BF604E">
        <w:trPr>
          <w:ins w:id="14111" w:author="Ross Norsworthy" w:date="2020-03-20T00:52:00Z"/>
        </w:trPr>
        <w:tc>
          <w:tcPr>
            <w:tcW w:w="1441" w:type="pct"/>
            <w:vAlign w:val="center"/>
          </w:tcPr>
          <w:p w14:paraId="790DF387" w14:textId="77777777" w:rsidR="00A013FD" w:rsidRPr="00543DDE" w:rsidRDefault="00A013FD" w:rsidP="00543DDE">
            <w:pPr>
              <w:pStyle w:val="Tabletext"/>
              <w:rPr>
                <w:ins w:id="14112" w:author="Ross Norsworthy" w:date="2020-03-20T00:52:00Z"/>
              </w:rPr>
            </w:pPr>
            <w:ins w:id="14113" w:author="Ross Norsworthy" w:date="2020-03-20T00:52:00Z">
              <w:r w:rsidRPr="00543DDE">
                <w:t>…</w:t>
              </w:r>
            </w:ins>
          </w:p>
        </w:tc>
        <w:tc>
          <w:tcPr>
            <w:tcW w:w="759" w:type="pct"/>
            <w:vAlign w:val="center"/>
          </w:tcPr>
          <w:p w14:paraId="27448B9D" w14:textId="77777777" w:rsidR="00A013FD" w:rsidRPr="00543DDE" w:rsidRDefault="00A013FD" w:rsidP="00543DDE">
            <w:pPr>
              <w:pStyle w:val="Tabletext"/>
              <w:rPr>
                <w:ins w:id="14114" w:author="Ross Norsworthy" w:date="2020-03-20T00:52:00Z"/>
              </w:rPr>
            </w:pPr>
            <w:ins w:id="14115" w:author="Ross Norsworthy" w:date="2020-03-20T00:52:00Z">
              <w:r w:rsidRPr="00543DDE">
                <w:t>…</w:t>
              </w:r>
            </w:ins>
          </w:p>
        </w:tc>
        <w:tc>
          <w:tcPr>
            <w:tcW w:w="689" w:type="pct"/>
            <w:vAlign w:val="center"/>
          </w:tcPr>
          <w:p w14:paraId="0BACCC65" w14:textId="77777777" w:rsidR="00A013FD" w:rsidRPr="00543DDE" w:rsidRDefault="00A013FD" w:rsidP="00543DDE">
            <w:pPr>
              <w:pStyle w:val="Tabletext"/>
              <w:rPr>
                <w:ins w:id="14116" w:author="Ross Norsworthy" w:date="2020-03-20T00:52:00Z"/>
              </w:rPr>
            </w:pPr>
            <w:ins w:id="14117" w:author="Ross Norsworthy" w:date="2020-03-20T00:52:00Z">
              <w:r w:rsidRPr="00543DDE">
                <w:t>…</w:t>
              </w:r>
            </w:ins>
          </w:p>
        </w:tc>
        <w:tc>
          <w:tcPr>
            <w:tcW w:w="2111" w:type="pct"/>
            <w:vAlign w:val="center"/>
          </w:tcPr>
          <w:p w14:paraId="7F2A07AB" w14:textId="77777777" w:rsidR="00A013FD" w:rsidRPr="00543DDE" w:rsidRDefault="00A013FD" w:rsidP="00543DDE">
            <w:pPr>
              <w:pStyle w:val="Tabletext"/>
              <w:rPr>
                <w:ins w:id="14118" w:author="Ross Norsworthy" w:date="2020-03-20T00:52:00Z"/>
              </w:rPr>
            </w:pPr>
            <w:ins w:id="14119" w:author="Ross Norsworthy" w:date="2020-03-20T00:52:00Z">
              <w:r w:rsidRPr="00543DDE">
                <w:t>...</w:t>
              </w:r>
            </w:ins>
          </w:p>
        </w:tc>
      </w:tr>
      <w:tr w:rsidR="00A013FD" w:rsidRPr="00A013FD" w14:paraId="5B0864CF" w14:textId="77777777" w:rsidTr="00BF604E">
        <w:trPr>
          <w:ins w:id="14120" w:author="Ross Norsworthy" w:date="2020-03-20T00:52:00Z"/>
        </w:trPr>
        <w:tc>
          <w:tcPr>
            <w:tcW w:w="1441" w:type="pct"/>
            <w:vAlign w:val="center"/>
          </w:tcPr>
          <w:p w14:paraId="4B932655" w14:textId="77777777" w:rsidR="00A013FD" w:rsidRPr="00543DDE" w:rsidRDefault="00A013FD" w:rsidP="00543DDE">
            <w:pPr>
              <w:pStyle w:val="Tabletext"/>
              <w:rPr>
                <w:ins w:id="14121" w:author="Ross Norsworthy" w:date="2020-03-20T00:52:00Z"/>
              </w:rPr>
            </w:pPr>
            <w:ins w:id="14122" w:author="Ross Norsworthy" w:date="2020-03-20T00:52:00Z">
              <w:r w:rsidRPr="00543DDE">
                <w:t>LC N Function</w:t>
              </w:r>
            </w:ins>
          </w:p>
        </w:tc>
        <w:tc>
          <w:tcPr>
            <w:tcW w:w="759" w:type="pct"/>
            <w:vAlign w:val="center"/>
          </w:tcPr>
          <w:p w14:paraId="67325881" w14:textId="77777777" w:rsidR="00A013FD" w:rsidRPr="00543DDE" w:rsidRDefault="00A013FD" w:rsidP="00543DDE">
            <w:pPr>
              <w:pStyle w:val="Tabletext"/>
              <w:rPr>
                <w:ins w:id="14123" w:author="Ross Norsworthy" w:date="2020-03-20T00:52:00Z"/>
              </w:rPr>
            </w:pPr>
            <w:ins w:id="14124" w:author="Ross Norsworthy" w:date="2020-03-20T00:52:00Z">
              <w:r w:rsidRPr="00543DDE">
                <w:t>0 to 5</w:t>
              </w:r>
            </w:ins>
          </w:p>
        </w:tc>
        <w:tc>
          <w:tcPr>
            <w:tcW w:w="689" w:type="pct"/>
            <w:vAlign w:val="center"/>
          </w:tcPr>
          <w:p w14:paraId="117A2D99" w14:textId="77777777" w:rsidR="00A013FD" w:rsidRPr="00543DDE" w:rsidRDefault="00A013FD" w:rsidP="00543DDE">
            <w:pPr>
              <w:pStyle w:val="Tabletext"/>
              <w:rPr>
                <w:ins w:id="14125" w:author="Ross Norsworthy" w:date="2020-03-20T00:52:00Z"/>
              </w:rPr>
            </w:pPr>
            <w:ins w:id="14126" w:author="Ross Norsworthy" w:date="2020-03-20T00:52:00Z">
              <w:r w:rsidRPr="00543DDE">
                <w:t>3</w:t>
              </w:r>
            </w:ins>
          </w:p>
        </w:tc>
        <w:tc>
          <w:tcPr>
            <w:tcW w:w="2111" w:type="pct"/>
            <w:vAlign w:val="center"/>
          </w:tcPr>
          <w:p w14:paraId="17340D2B" w14:textId="77777777" w:rsidR="00A013FD" w:rsidRPr="00543DDE" w:rsidRDefault="00A013FD" w:rsidP="00543DDE">
            <w:pPr>
              <w:pStyle w:val="Tabletext"/>
              <w:rPr>
                <w:ins w:id="14127" w:author="Ross Norsworthy" w:date="2020-03-20T00:52:00Z"/>
              </w:rPr>
            </w:pPr>
            <w:ins w:id="14128" w:author="Ross Norsworthy" w:date="2020-03-20T00:52:00Z">
              <w:r w:rsidRPr="00543DDE">
                <w:t>Slot Function</w:t>
              </w:r>
            </w:ins>
          </w:p>
          <w:p w14:paraId="42E9E225" w14:textId="77777777" w:rsidR="00A013FD" w:rsidRPr="00543DDE" w:rsidRDefault="00A013FD" w:rsidP="00543DDE">
            <w:pPr>
              <w:pStyle w:val="Tabletext"/>
              <w:rPr>
                <w:ins w:id="14129" w:author="Ross Norsworthy" w:date="2020-03-20T00:52:00Z"/>
              </w:rPr>
            </w:pPr>
            <w:ins w:id="14130" w:author="Ross Norsworthy" w:date="2020-03-20T00:52:00Z">
              <w:r w:rsidRPr="00543DDE">
                <w:t>0 – Bulletin Board</w:t>
              </w:r>
            </w:ins>
          </w:p>
          <w:p w14:paraId="21956FC6" w14:textId="77777777" w:rsidR="00A013FD" w:rsidRPr="00543DDE" w:rsidRDefault="00A013FD" w:rsidP="00543DDE">
            <w:pPr>
              <w:pStyle w:val="Tabletext"/>
              <w:rPr>
                <w:ins w:id="14131" w:author="Ross Norsworthy" w:date="2020-03-20T00:52:00Z"/>
              </w:rPr>
            </w:pPr>
            <w:ins w:id="14132" w:author="Ross Norsworthy" w:date="2020-03-20T00:52:00Z">
              <w:r w:rsidRPr="00543DDE">
                <w:t>1 – Random Access</w:t>
              </w:r>
            </w:ins>
          </w:p>
          <w:p w14:paraId="7CEDB998" w14:textId="77777777" w:rsidR="00A013FD" w:rsidRPr="00543DDE" w:rsidRDefault="00A013FD" w:rsidP="00543DDE">
            <w:pPr>
              <w:pStyle w:val="Tabletext"/>
              <w:rPr>
                <w:ins w:id="14133" w:author="Ross Norsworthy" w:date="2020-03-20T00:52:00Z"/>
              </w:rPr>
            </w:pPr>
            <w:ins w:id="14134" w:author="Ross Norsworthy" w:date="2020-03-20T00:52:00Z">
              <w:r w:rsidRPr="00543DDE">
                <w:t>2 – Announcement Signalling</w:t>
              </w:r>
            </w:ins>
          </w:p>
          <w:p w14:paraId="46F6050A" w14:textId="77777777" w:rsidR="00A013FD" w:rsidRPr="00543DDE" w:rsidRDefault="00A013FD" w:rsidP="00543DDE">
            <w:pPr>
              <w:pStyle w:val="Tabletext"/>
              <w:rPr>
                <w:ins w:id="14135" w:author="Ross Norsworthy" w:date="2020-03-20T00:52:00Z"/>
              </w:rPr>
            </w:pPr>
            <w:ins w:id="14136" w:author="Ross Norsworthy" w:date="2020-03-20T00:52:00Z">
              <w:r w:rsidRPr="00543DDE">
                <w:t>3 – Data</w:t>
              </w:r>
            </w:ins>
          </w:p>
          <w:p w14:paraId="672C1E2E" w14:textId="77777777" w:rsidR="00A013FD" w:rsidRPr="00543DDE" w:rsidRDefault="00A013FD" w:rsidP="00543DDE">
            <w:pPr>
              <w:pStyle w:val="Tabletext"/>
              <w:rPr>
                <w:ins w:id="14137" w:author="Ross Norsworthy" w:date="2020-03-20T00:52:00Z"/>
              </w:rPr>
            </w:pPr>
            <w:ins w:id="14138" w:author="Ross Norsworthy" w:date="2020-03-20T00:52:00Z">
              <w:r w:rsidRPr="00543DDE">
                <w:t>4 – Data Signalling</w:t>
              </w:r>
            </w:ins>
          </w:p>
          <w:p w14:paraId="228ECAD7" w14:textId="77777777" w:rsidR="00A013FD" w:rsidRPr="00543DDE" w:rsidRDefault="00A013FD" w:rsidP="00543DDE">
            <w:pPr>
              <w:pStyle w:val="Tabletext"/>
              <w:rPr>
                <w:ins w:id="14139" w:author="Ross Norsworthy" w:date="2020-03-20T00:52:00Z"/>
              </w:rPr>
            </w:pPr>
            <w:ins w:id="14140" w:author="Ross Norsworthy" w:date="2020-03-20T00:52:00Z">
              <w:r w:rsidRPr="00543DDE">
                <w:t>5 – Ranging</w:t>
              </w:r>
            </w:ins>
          </w:p>
        </w:tc>
      </w:tr>
      <w:tr w:rsidR="00A013FD" w:rsidRPr="00A013FD" w14:paraId="6766A2D5" w14:textId="77777777" w:rsidTr="00BF604E">
        <w:trPr>
          <w:ins w:id="14141" w:author="Ross Norsworthy" w:date="2020-03-20T00:52:00Z"/>
        </w:trPr>
        <w:tc>
          <w:tcPr>
            <w:tcW w:w="1441" w:type="pct"/>
            <w:vAlign w:val="center"/>
          </w:tcPr>
          <w:p w14:paraId="6C1036B5" w14:textId="77777777" w:rsidR="00A013FD" w:rsidRPr="00543DDE" w:rsidRDefault="00A013FD" w:rsidP="00543DDE">
            <w:pPr>
              <w:pStyle w:val="Tabletext"/>
              <w:rPr>
                <w:ins w:id="14142" w:author="Ross Norsworthy" w:date="2020-03-20T00:52:00Z"/>
              </w:rPr>
            </w:pPr>
            <w:ins w:id="14143" w:author="Ross Norsworthy" w:date="2020-03-20T00:52:00Z">
              <w:r w:rsidRPr="00543DDE">
                <w:t>LC N Repeat</w:t>
              </w:r>
            </w:ins>
          </w:p>
        </w:tc>
        <w:tc>
          <w:tcPr>
            <w:tcW w:w="759" w:type="pct"/>
            <w:vAlign w:val="center"/>
          </w:tcPr>
          <w:p w14:paraId="450FB1F8" w14:textId="77777777" w:rsidR="00A013FD" w:rsidRPr="00543DDE" w:rsidRDefault="00A013FD" w:rsidP="00543DDE">
            <w:pPr>
              <w:pStyle w:val="Tabletext"/>
              <w:rPr>
                <w:ins w:id="14144" w:author="Ross Norsworthy" w:date="2020-03-20T00:52:00Z"/>
              </w:rPr>
            </w:pPr>
            <w:ins w:id="14145" w:author="Ross Norsworthy" w:date="2020-03-20T00:52:00Z">
              <w:r w:rsidRPr="00543DDE">
                <w:t>0 to 511</w:t>
              </w:r>
            </w:ins>
          </w:p>
        </w:tc>
        <w:tc>
          <w:tcPr>
            <w:tcW w:w="689" w:type="pct"/>
            <w:vAlign w:val="center"/>
          </w:tcPr>
          <w:p w14:paraId="062B4672" w14:textId="77777777" w:rsidR="00A013FD" w:rsidRPr="00543DDE" w:rsidRDefault="00A013FD" w:rsidP="00543DDE">
            <w:pPr>
              <w:pStyle w:val="Tabletext"/>
              <w:rPr>
                <w:ins w:id="14146" w:author="Ross Norsworthy" w:date="2020-03-20T00:52:00Z"/>
              </w:rPr>
            </w:pPr>
            <w:ins w:id="14147" w:author="Ross Norsworthy" w:date="2020-03-20T00:52:00Z">
              <w:r w:rsidRPr="00543DDE">
                <w:t>9</w:t>
              </w:r>
            </w:ins>
          </w:p>
        </w:tc>
        <w:tc>
          <w:tcPr>
            <w:tcW w:w="2111" w:type="pct"/>
            <w:vAlign w:val="center"/>
          </w:tcPr>
          <w:p w14:paraId="453A449A" w14:textId="77777777" w:rsidR="00A013FD" w:rsidRPr="00543DDE" w:rsidRDefault="00A013FD" w:rsidP="00543DDE">
            <w:pPr>
              <w:pStyle w:val="Tabletext"/>
              <w:rPr>
                <w:ins w:id="14148" w:author="Ross Norsworthy" w:date="2020-03-20T00:52:00Z"/>
              </w:rPr>
            </w:pPr>
            <w:ins w:id="14149" w:author="Ross Norsworthy" w:date="2020-03-20T00:52:00Z">
              <w:r w:rsidRPr="00543DDE">
                <w:t>Slot duration of function. When set to 0, the slot function is set to a duration of 1 slot and doesn’t repeat.</w:t>
              </w:r>
            </w:ins>
          </w:p>
        </w:tc>
      </w:tr>
      <w:tr w:rsidR="00A013FD" w:rsidRPr="00A013FD" w14:paraId="796B5AB0" w14:textId="77777777" w:rsidTr="00BF604E">
        <w:trPr>
          <w:trHeight w:val="98"/>
          <w:ins w:id="14150" w:author="Ross Norsworthy" w:date="2020-03-20T00:52:00Z"/>
        </w:trPr>
        <w:tc>
          <w:tcPr>
            <w:tcW w:w="1441" w:type="pct"/>
            <w:vAlign w:val="center"/>
          </w:tcPr>
          <w:p w14:paraId="6781ABE1" w14:textId="77777777" w:rsidR="00A013FD" w:rsidRPr="00543DDE" w:rsidRDefault="00A013FD" w:rsidP="00543DDE">
            <w:pPr>
              <w:pStyle w:val="Tabletext"/>
              <w:rPr>
                <w:ins w:id="14151" w:author="Ross Norsworthy" w:date="2020-03-20T00:52:00Z"/>
              </w:rPr>
            </w:pPr>
            <w:ins w:id="14152" w:author="Ross Norsworthy" w:date="2020-03-20T00:52:00Z">
              <w:r w:rsidRPr="00543DDE">
                <w:t>Padding</w:t>
              </w:r>
            </w:ins>
          </w:p>
        </w:tc>
        <w:tc>
          <w:tcPr>
            <w:tcW w:w="759" w:type="pct"/>
            <w:vAlign w:val="center"/>
          </w:tcPr>
          <w:p w14:paraId="74ABC328" w14:textId="77777777" w:rsidR="00A013FD" w:rsidRPr="00543DDE" w:rsidRDefault="00A013FD" w:rsidP="00543DDE">
            <w:pPr>
              <w:pStyle w:val="Tabletext"/>
              <w:rPr>
                <w:ins w:id="14153" w:author="Ross Norsworthy" w:date="2020-03-20T00:52:00Z"/>
              </w:rPr>
            </w:pPr>
            <w:ins w:id="14154" w:author="Ross Norsworthy" w:date="2020-03-20T00:52:00Z">
              <w:r w:rsidRPr="00543DDE">
                <w:t>0</w:t>
              </w:r>
            </w:ins>
          </w:p>
        </w:tc>
        <w:tc>
          <w:tcPr>
            <w:tcW w:w="689" w:type="pct"/>
            <w:vAlign w:val="center"/>
          </w:tcPr>
          <w:p w14:paraId="7C6ACF5C" w14:textId="77777777" w:rsidR="00A013FD" w:rsidRPr="00543DDE" w:rsidRDefault="00A013FD" w:rsidP="003D1D9B">
            <w:pPr>
              <w:pStyle w:val="Tabletext"/>
              <w:tabs>
                <w:tab w:val="clear" w:pos="1134"/>
              </w:tabs>
              <w:ind w:left="-46" w:right="-1"/>
              <w:rPr>
                <w:ins w:id="14155" w:author="Ross Norsworthy" w:date="2020-03-20T00:52:00Z"/>
              </w:rPr>
            </w:pPr>
            <w:ins w:id="14156" w:author="Ross Norsworthy" w:date="2020-03-20T00:52:00Z">
              <w:r w:rsidRPr="00543DDE">
                <w:t>4 if total number of LC definition pairs are even.</w:t>
              </w:r>
            </w:ins>
          </w:p>
          <w:p w14:paraId="28A20A1D" w14:textId="77777777" w:rsidR="00A013FD" w:rsidRPr="00543DDE" w:rsidRDefault="00A013FD" w:rsidP="003D1D9B">
            <w:pPr>
              <w:pStyle w:val="Tabletext"/>
              <w:tabs>
                <w:tab w:val="clear" w:pos="1134"/>
              </w:tabs>
              <w:ind w:left="-46" w:right="-1"/>
              <w:rPr>
                <w:ins w:id="14157" w:author="Ross Norsworthy" w:date="2020-03-20T00:52:00Z"/>
              </w:rPr>
            </w:pPr>
            <w:ins w:id="14158" w:author="Ross Norsworthy" w:date="2020-03-20T00:52:00Z">
              <w:r w:rsidRPr="00543DDE">
                <w:t>0 if total number of LC definition pairs are odd.</w:t>
              </w:r>
            </w:ins>
          </w:p>
        </w:tc>
        <w:tc>
          <w:tcPr>
            <w:tcW w:w="2111" w:type="pct"/>
            <w:vAlign w:val="center"/>
          </w:tcPr>
          <w:p w14:paraId="6B6AC097" w14:textId="77777777" w:rsidR="00A013FD" w:rsidRPr="00543DDE" w:rsidRDefault="00A013FD" w:rsidP="00543DDE">
            <w:pPr>
              <w:pStyle w:val="Tabletext"/>
              <w:rPr>
                <w:ins w:id="14159" w:author="Ross Norsworthy" w:date="2020-03-20T00:52:00Z"/>
              </w:rPr>
            </w:pPr>
            <w:ins w:id="14160" w:author="Ross Norsworthy" w:date="2020-03-20T00:52:00Z">
              <w:r w:rsidRPr="00543DDE">
                <w:t>Padded with 0 valued bits to ensure byte alignment of Logical Channel Definition.</w:t>
              </w:r>
            </w:ins>
          </w:p>
        </w:tc>
      </w:tr>
    </w:tbl>
    <w:p w14:paraId="2682F944" w14:textId="77777777" w:rsidR="00B044E4" w:rsidRPr="00A013FD" w:rsidRDefault="00B044E4" w:rsidP="00B044E4">
      <w:pPr>
        <w:pStyle w:val="Tablefin"/>
        <w:rPr>
          <w:ins w:id="14161" w:author="Ross Norsworthy" w:date="2020-03-20T00:52:00Z"/>
        </w:rPr>
      </w:pPr>
    </w:p>
    <w:p w14:paraId="09A16BC4" w14:textId="77777777" w:rsidR="00A013FD" w:rsidRPr="00A013FD" w:rsidRDefault="00A013FD" w:rsidP="00A013FD">
      <w:pPr>
        <w:rPr>
          <w:ins w:id="14162" w:author="Ross Norsworthy" w:date="2020-03-20T00:52:00Z"/>
        </w:rPr>
      </w:pPr>
      <w:ins w:id="14163" w:author="Ross Norsworthy" w:date="2020-03-20T00:52:00Z">
        <w:r w:rsidRPr="00A013FD">
          <w:t>Note:</w:t>
        </w:r>
      </w:ins>
    </w:p>
    <w:p w14:paraId="10AFEB50" w14:textId="36A15A26" w:rsidR="00A013FD" w:rsidRPr="00A013FD" w:rsidRDefault="00A013FD" w:rsidP="00A013FD">
      <w:pPr>
        <w:rPr>
          <w:ins w:id="14164" w:author="Ross Norsworthy" w:date="2020-03-20T00:52:00Z"/>
        </w:rPr>
      </w:pPr>
      <w:ins w:id="14165" w:author="Ross Norsworthy" w:date="2020-03-20T00:52:00Z">
        <w:r w:rsidRPr="00A013FD">
          <w:t xml:space="preserve">See </w:t>
        </w:r>
        <w:del w:id="14166" w:author="USA Editor 2021" w:date="2020-12-11T16:16:00Z">
          <w:r w:rsidRPr="0022500D" w:rsidDel="0022500D">
            <w:rPr>
              <w:highlight w:val="green"/>
              <w:rPrChange w:id="14167" w:author="USA Editor 2021" w:date="2020-12-11T16:16:00Z">
                <w:rPr/>
              </w:rPrChange>
            </w:rPr>
            <w:delText>C</w:delText>
          </w:r>
        </w:del>
      </w:ins>
      <w:ins w:id="14168" w:author="USA Editor 2021" w:date="2020-12-11T16:16:00Z">
        <w:r w:rsidR="0022500D" w:rsidRPr="0022500D">
          <w:rPr>
            <w:highlight w:val="green"/>
            <w:lang w:val="en-US"/>
            <w:rPrChange w:id="14169" w:author="USA Editor 2021" w:date="2020-12-11T16:16:00Z">
              <w:rPr>
                <w:lang w:val="en-US"/>
              </w:rPr>
            </w:rPrChange>
          </w:rPr>
          <w:t>§</w:t>
        </w:r>
      </w:ins>
      <w:ins w:id="14170" w:author="Ross Norsworthy" w:date="2020-03-20T00:52:00Z">
        <w:r w:rsidRPr="00A013FD">
          <w:t xml:space="preserve"> 4.13</w:t>
        </w:r>
      </w:ins>
      <w:ins w:id="14171" w:author="USA Editor 2021" w:date="2020-12-11T16:16:00Z">
        <w:r w:rsidR="0022500D">
          <w:t xml:space="preserve"> </w:t>
        </w:r>
      </w:ins>
      <w:ins w:id="14172" w:author="Ross Norsworthy" w:date="2020-03-20T00:52:00Z">
        <w:del w:id="14173" w:author="USA Editor 2021" w:date="2020-12-11T16:39:00Z">
          <w:r w:rsidRPr="00A013FD" w:rsidDel="00717EC0">
            <w:delText xml:space="preserve"> </w:delText>
          </w:r>
        </w:del>
        <w:r w:rsidRPr="00A013FD">
          <w:t>for explanation.</w:t>
        </w:r>
      </w:ins>
    </w:p>
    <w:p w14:paraId="47E31CE0" w14:textId="370B9B55" w:rsidR="00A013FD" w:rsidRPr="00A013FD" w:rsidRDefault="00E3446F" w:rsidP="00643892">
      <w:pPr>
        <w:pStyle w:val="Heading3"/>
        <w:rPr>
          <w:ins w:id="14174" w:author="Ross Norsworthy" w:date="2020-03-20T00:52:00Z"/>
          <w:rFonts w:eastAsiaTheme="minorHAnsi"/>
        </w:rPr>
      </w:pPr>
      <w:bookmarkStart w:id="14175" w:name="_Toc35545416"/>
      <w:ins w:id="14176" w:author="Song, Xiaojing" w:date="2020-08-21T13:49:00Z">
        <w:del w:id="14177" w:author="USA Editor 2021" w:date="2020-12-11T16:24:00Z">
          <w:r w:rsidRPr="00265590" w:rsidDel="00265590">
            <w:rPr>
              <w:rFonts w:eastAsiaTheme="minorHAnsi"/>
              <w:caps/>
              <w:szCs w:val="22"/>
              <w:highlight w:val="green"/>
            </w:rPr>
            <w:delText>C</w:delText>
          </w:r>
          <w:r w:rsidDel="00265590">
            <w:rPr>
              <w:rFonts w:eastAsiaTheme="minorHAnsi"/>
              <w:caps/>
              <w:szCs w:val="22"/>
            </w:rPr>
            <w:delText xml:space="preserve"> </w:delText>
          </w:r>
        </w:del>
      </w:ins>
      <w:ins w:id="14178" w:author="Song, Xiaojing" w:date="2020-08-24T12:41:00Z">
        <w:r w:rsidR="00983074">
          <w:rPr>
            <w:rFonts w:eastAsiaTheme="minorHAnsi"/>
            <w:caps/>
            <w:szCs w:val="22"/>
          </w:rPr>
          <w:t>4</w:t>
        </w:r>
      </w:ins>
      <w:ins w:id="14179" w:author="Song, Xiaojing" w:date="2020-08-21T13:49:00Z">
        <w:r>
          <w:rPr>
            <w:rFonts w:eastAsiaTheme="minorHAnsi"/>
            <w:caps/>
            <w:szCs w:val="22"/>
          </w:rPr>
          <w:t>.9.10</w:t>
        </w:r>
        <w:r>
          <w:rPr>
            <w:rFonts w:eastAsiaTheme="minorHAnsi"/>
            <w:caps/>
            <w:szCs w:val="22"/>
          </w:rPr>
          <w:tab/>
        </w:r>
      </w:ins>
      <w:ins w:id="14180" w:author="Ross Norsworthy" w:date="2020-03-20T00:52:00Z">
        <w:r w:rsidR="00A013FD" w:rsidRPr="00A013FD">
          <w:rPr>
            <w:rFonts w:eastAsiaTheme="minorHAnsi"/>
          </w:rPr>
          <w:t>Start fragment</w:t>
        </w:r>
        <w:bookmarkEnd w:id="14175"/>
      </w:ins>
    </w:p>
    <w:p w14:paraId="6ED79BC8" w14:textId="7D3BE9AA" w:rsidR="0051538E" w:rsidRDefault="00A013FD" w:rsidP="004F5493">
      <w:pPr>
        <w:pStyle w:val="TableNo"/>
        <w:spacing w:before="360"/>
        <w:rPr>
          <w:lang w:val="en-US"/>
        </w:rPr>
      </w:pPr>
      <w:bookmarkStart w:id="14181" w:name="_Toc35546146"/>
      <w:ins w:id="14182" w:author="Ross Norsworthy" w:date="2020-03-20T00:52:00Z">
        <w:r w:rsidRPr="00A013FD">
          <w:rPr>
            <w:lang w:val="en-US"/>
          </w:rPr>
          <w:t xml:space="preserve">Table </w:t>
        </w:r>
      </w:ins>
      <w:ins w:id="14183" w:author="USA Editor 2021" w:date="2021-01-07T11:45:00Z">
        <w:r w:rsidR="005F28B1" w:rsidRPr="005F28B1">
          <w:rPr>
            <w:highlight w:val="green"/>
            <w:lang w:val="en-US"/>
          </w:rPr>
          <w:t>47</w:t>
        </w:r>
      </w:ins>
      <w:ins w:id="14184" w:author="Ross Norsworthy" w:date="2020-03-20T00:52:00Z">
        <w:del w:id="14185" w:author="USA Editor 2021" w:date="2021-01-07T11:45:00Z">
          <w:r w:rsidRPr="005F28B1" w:rsidDel="005F28B1">
            <w:rPr>
              <w:highlight w:val="green"/>
              <w:lang w:val="en-US"/>
            </w:rPr>
            <w:delText>48</w:delText>
          </w:r>
        </w:del>
      </w:ins>
    </w:p>
    <w:p w14:paraId="608042C3" w14:textId="77777777" w:rsidR="00A013FD" w:rsidRPr="00A013FD" w:rsidRDefault="00A013FD" w:rsidP="00081571">
      <w:pPr>
        <w:pStyle w:val="Tabletitle"/>
        <w:rPr>
          <w:ins w:id="14186" w:author="Ross Norsworthy" w:date="2020-03-20T00:52:00Z"/>
          <w:lang w:val="en-US"/>
        </w:rPr>
      </w:pPr>
      <w:ins w:id="14187" w:author="Ross Norsworthy" w:date="2020-03-20T00:52:00Z">
        <w:r w:rsidRPr="00A013FD">
          <w:rPr>
            <w:lang w:val="en-US"/>
          </w:rPr>
          <w:t>Start Fragment</w:t>
        </w:r>
        <w:bookmarkEnd w:id="14181"/>
      </w:ins>
    </w:p>
    <w:tbl>
      <w:tblPr>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49"/>
        <w:gridCol w:w="1067"/>
        <w:gridCol w:w="989"/>
        <w:gridCol w:w="1261"/>
        <w:gridCol w:w="5395"/>
      </w:tblGrid>
      <w:tr w:rsidR="00A013FD" w:rsidRPr="00A013FD" w14:paraId="6E0D23E9" w14:textId="77777777" w:rsidTr="00BF604E">
        <w:trPr>
          <w:trHeight w:val="300"/>
          <w:ins w:id="14188" w:author="Ross Norsworthy" w:date="2020-03-20T00:52:00Z"/>
        </w:trPr>
        <w:tc>
          <w:tcPr>
            <w:tcW w:w="5000" w:type="pct"/>
            <w:gridSpan w:val="5"/>
            <w:shd w:val="clear" w:color="auto" w:fill="00558C"/>
            <w:noWrap/>
            <w:vAlign w:val="bottom"/>
          </w:tcPr>
          <w:p w14:paraId="338E1D77" w14:textId="77777777" w:rsidR="00A013FD" w:rsidRPr="00A013FD" w:rsidRDefault="00A013FD" w:rsidP="00535EEC">
            <w:pPr>
              <w:pStyle w:val="Tablehead"/>
              <w:rPr>
                <w:ins w:id="14189" w:author="Ross Norsworthy" w:date="2020-03-20T00:52:00Z"/>
              </w:rPr>
            </w:pPr>
            <w:ins w:id="14190" w:author="Ross Norsworthy" w:date="2020-03-20T00:52:00Z">
              <w:r w:rsidRPr="00A013FD">
                <w:t>Start fragment</w:t>
              </w:r>
            </w:ins>
          </w:p>
        </w:tc>
      </w:tr>
      <w:tr w:rsidR="00A013FD" w:rsidRPr="00A013FD" w14:paraId="53D90FF9" w14:textId="77777777" w:rsidTr="00BF604E">
        <w:trPr>
          <w:trHeight w:val="300"/>
          <w:ins w:id="14191" w:author="Ross Norsworthy" w:date="2020-03-20T00:52:00Z"/>
        </w:trPr>
        <w:tc>
          <w:tcPr>
            <w:tcW w:w="296" w:type="pct"/>
            <w:shd w:val="clear" w:color="auto" w:fill="00558C"/>
            <w:noWrap/>
            <w:vAlign w:val="bottom"/>
          </w:tcPr>
          <w:p w14:paraId="09279F01" w14:textId="77777777" w:rsidR="00A013FD" w:rsidRPr="00A013FD" w:rsidRDefault="00A013FD" w:rsidP="00535EEC">
            <w:pPr>
              <w:pStyle w:val="Tablehead"/>
              <w:rPr>
                <w:ins w:id="14192" w:author="Ross Norsworthy" w:date="2020-03-20T00:52:00Z"/>
              </w:rPr>
            </w:pPr>
            <w:ins w:id="14193" w:author="Ross Norsworthy" w:date="2020-03-20T00:52:00Z">
              <w:r w:rsidRPr="00A013FD">
                <w:t>Field no</w:t>
              </w:r>
            </w:ins>
          </w:p>
        </w:tc>
        <w:tc>
          <w:tcPr>
            <w:tcW w:w="576" w:type="pct"/>
            <w:shd w:val="clear" w:color="auto" w:fill="00558C"/>
            <w:noWrap/>
            <w:vAlign w:val="bottom"/>
          </w:tcPr>
          <w:p w14:paraId="500B987E" w14:textId="77777777" w:rsidR="00A013FD" w:rsidRPr="00A013FD" w:rsidRDefault="00A013FD" w:rsidP="00535EEC">
            <w:pPr>
              <w:pStyle w:val="Tablehead"/>
              <w:rPr>
                <w:ins w:id="14194" w:author="Ross Norsworthy" w:date="2020-03-20T00:52:00Z"/>
              </w:rPr>
            </w:pPr>
            <w:ins w:id="14195" w:author="Ross Norsworthy" w:date="2020-03-20T00:52:00Z">
              <w:r w:rsidRPr="00A013FD">
                <w:t>Value (Dec)</w:t>
              </w:r>
            </w:ins>
          </w:p>
        </w:tc>
        <w:tc>
          <w:tcPr>
            <w:tcW w:w="534" w:type="pct"/>
            <w:shd w:val="clear" w:color="auto" w:fill="00558C"/>
            <w:noWrap/>
            <w:vAlign w:val="bottom"/>
          </w:tcPr>
          <w:p w14:paraId="67E5FD47" w14:textId="77777777" w:rsidR="00A013FD" w:rsidRPr="00A013FD" w:rsidRDefault="00A013FD" w:rsidP="00535EEC">
            <w:pPr>
              <w:pStyle w:val="Tablehead"/>
              <w:rPr>
                <w:ins w:id="14196" w:author="Ross Norsworthy" w:date="2020-03-20T00:52:00Z"/>
              </w:rPr>
            </w:pPr>
            <w:ins w:id="14197" w:author="Ross Norsworthy" w:date="2020-03-20T00:52:00Z">
              <w:r w:rsidRPr="00A013FD">
                <w:t>Size (Bytes)</w:t>
              </w:r>
            </w:ins>
          </w:p>
        </w:tc>
        <w:tc>
          <w:tcPr>
            <w:tcW w:w="681" w:type="pct"/>
            <w:shd w:val="clear" w:color="auto" w:fill="00558C"/>
            <w:noWrap/>
            <w:vAlign w:val="bottom"/>
          </w:tcPr>
          <w:p w14:paraId="7D326F05" w14:textId="77777777" w:rsidR="00A013FD" w:rsidRPr="00A013FD" w:rsidRDefault="00A013FD" w:rsidP="00535EEC">
            <w:pPr>
              <w:pStyle w:val="Tablehead"/>
              <w:rPr>
                <w:ins w:id="14198" w:author="Ross Norsworthy" w:date="2020-03-20T00:52:00Z"/>
              </w:rPr>
            </w:pPr>
            <w:ins w:id="14199" w:author="Ross Norsworthy" w:date="2020-03-20T00:52:00Z">
              <w:r w:rsidRPr="00A013FD">
                <w:t>Function</w:t>
              </w:r>
            </w:ins>
          </w:p>
        </w:tc>
        <w:tc>
          <w:tcPr>
            <w:tcW w:w="2913" w:type="pct"/>
            <w:shd w:val="clear" w:color="auto" w:fill="00558C"/>
            <w:noWrap/>
            <w:vAlign w:val="bottom"/>
          </w:tcPr>
          <w:p w14:paraId="12DA180B" w14:textId="77777777" w:rsidR="00A013FD" w:rsidRPr="00A013FD" w:rsidRDefault="00A013FD" w:rsidP="00535EEC">
            <w:pPr>
              <w:pStyle w:val="Tablehead"/>
              <w:rPr>
                <w:ins w:id="14200" w:author="Ross Norsworthy" w:date="2020-03-20T00:52:00Z"/>
              </w:rPr>
            </w:pPr>
            <w:ins w:id="14201" w:author="Ross Norsworthy" w:date="2020-03-20T00:52:00Z">
              <w:r w:rsidRPr="00A013FD">
                <w:t>Content</w:t>
              </w:r>
            </w:ins>
          </w:p>
        </w:tc>
      </w:tr>
      <w:tr w:rsidR="00A013FD" w:rsidRPr="00A013FD" w14:paraId="1C7609FA" w14:textId="77777777" w:rsidTr="0092452F">
        <w:trPr>
          <w:trHeight w:val="300"/>
          <w:ins w:id="14202" w:author="Ross Norsworthy" w:date="2020-03-20T00:52:00Z"/>
        </w:trPr>
        <w:tc>
          <w:tcPr>
            <w:tcW w:w="296" w:type="pct"/>
            <w:shd w:val="clear" w:color="auto" w:fill="auto"/>
            <w:noWrap/>
          </w:tcPr>
          <w:p w14:paraId="4946A3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03" w:author="Ross Norsworthy" w:date="2020-03-20T00:52:00Z"/>
                <w:sz w:val="20"/>
              </w:rPr>
            </w:pPr>
            <w:ins w:id="14204" w:author="Ross Norsworthy" w:date="2020-03-20T00:52:00Z">
              <w:r w:rsidRPr="00A013FD">
                <w:rPr>
                  <w:sz w:val="20"/>
                </w:rPr>
                <w:t>1</w:t>
              </w:r>
            </w:ins>
          </w:p>
        </w:tc>
        <w:tc>
          <w:tcPr>
            <w:tcW w:w="576" w:type="pct"/>
            <w:shd w:val="clear" w:color="auto" w:fill="auto"/>
            <w:noWrap/>
          </w:tcPr>
          <w:p w14:paraId="35F054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05" w:author="Ross Norsworthy" w:date="2020-03-20T00:52:00Z"/>
                <w:sz w:val="20"/>
              </w:rPr>
            </w:pPr>
            <w:ins w:id="14206" w:author="Ross Norsworthy" w:date="2020-03-20T00:52:00Z">
              <w:r w:rsidRPr="00A013FD">
                <w:rPr>
                  <w:sz w:val="20"/>
                </w:rPr>
                <w:t>074</w:t>
              </w:r>
            </w:ins>
          </w:p>
        </w:tc>
        <w:tc>
          <w:tcPr>
            <w:tcW w:w="534" w:type="pct"/>
            <w:shd w:val="clear" w:color="auto" w:fill="auto"/>
            <w:noWrap/>
          </w:tcPr>
          <w:p w14:paraId="5FD5D6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07" w:author="Ross Norsworthy" w:date="2020-03-20T00:52:00Z"/>
                <w:sz w:val="20"/>
              </w:rPr>
            </w:pPr>
            <w:ins w:id="14208" w:author="Ross Norsworthy" w:date="2020-03-20T00:52:00Z">
              <w:r w:rsidRPr="00A013FD">
                <w:rPr>
                  <w:sz w:val="20"/>
                </w:rPr>
                <w:t>1</w:t>
              </w:r>
            </w:ins>
          </w:p>
        </w:tc>
        <w:tc>
          <w:tcPr>
            <w:tcW w:w="681" w:type="pct"/>
            <w:shd w:val="clear" w:color="auto" w:fill="auto"/>
            <w:noWrap/>
          </w:tcPr>
          <w:p w14:paraId="29A26E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09" w:author="Ross Norsworthy" w:date="2020-03-20T00:52:00Z"/>
                <w:sz w:val="20"/>
              </w:rPr>
            </w:pPr>
            <w:ins w:id="14210" w:author="Ross Norsworthy" w:date="2020-03-20T00:52:00Z">
              <w:r w:rsidRPr="00A013FD">
                <w:rPr>
                  <w:sz w:val="20"/>
                </w:rPr>
                <w:t>Type</w:t>
              </w:r>
            </w:ins>
          </w:p>
        </w:tc>
        <w:tc>
          <w:tcPr>
            <w:tcW w:w="2913" w:type="pct"/>
            <w:shd w:val="clear" w:color="auto" w:fill="auto"/>
            <w:noWrap/>
          </w:tcPr>
          <w:p w14:paraId="5766C3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11" w:author="Ross Norsworthy" w:date="2020-03-20T00:52:00Z"/>
                <w:sz w:val="20"/>
              </w:rPr>
            </w:pPr>
          </w:p>
        </w:tc>
      </w:tr>
      <w:tr w:rsidR="00A013FD" w:rsidRPr="00A013FD" w14:paraId="3D0BA9FD" w14:textId="77777777" w:rsidTr="0092452F">
        <w:trPr>
          <w:trHeight w:val="300"/>
          <w:ins w:id="14212" w:author="Ross Norsworthy" w:date="2020-03-20T00:52:00Z"/>
        </w:trPr>
        <w:tc>
          <w:tcPr>
            <w:tcW w:w="296" w:type="pct"/>
            <w:shd w:val="clear" w:color="auto" w:fill="auto"/>
            <w:noWrap/>
          </w:tcPr>
          <w:p w14:paraId="776970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13" w:author="Ross Norsworthy" w:date="2020-03-20T00:52:00Z"/>
                <w:sz w:val="20"/>
              </w:rPr>
            </w:pPr>
            <w:ins w:id="14214" w:author="Ross Norsworthy" w:date="2020-03-20T00:52:00Z">
              <w:r w:rsidRPr="00A013FD">
                <w:rPr>
                  <w:sz w:val="20"/>
                </w:rPr>
                <w:t>2</w:t>
              </w:r>
            </w:ins>
          </w:p>
        </w:tc>
        <w:tc>
          <w:tcPr>
            <w:tcW w:w="576" w:type="pct"/>
            <w:shd w:val="clear" w:color="auto" w:fill="auto"/>
            <w:noWrap/>
          </w:tcPr>
          <w:p w14:paraId="231BE5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15" w:author="Ross Norsworthy" w:date="2020-03-20T00:52:00Z"/>
                <w:sz w:val="20"/>
              </w:rPr>
            </w:pPr>
            <w:ins w:id="14216" w:author="Ross Norsworthy" w:date="2020-03-20T00:52:00Z">
              <w:r w:rsidRPr="00A013FD">
                <w:rPr>
                  <w:sz w:val="20"/>
                </w:rPr>
                <w:t>0 to 2</w:t>
              </w:r>
              <w:r w:rsidRPr="00A013FD">
                <w:rPr>
                  <w:sz w:val="20"/>
                  <w:vertAlign w:val="superscript"/>
                </w:rPr>
                <w:t>16</w:t>
              </w:r>
              <w:r w:rsidRPr="00A013FD">
                <w:rPr>
                  <w:sz w:val="20"/>
                </w:rPr>
                <w:t>-1</w:t>
              </w:r>
            </w:ins>
          </w:p>
        </w:tc>
        <w:tc>
          <w:tcPr>
            <w:tcW w:w="534" w:type="pct"/>
            <w:shd w:val="clear" w:color="auto" w:fill="auto"/>
            <w:noWrap/>
          </w:tcPr>
          <w:p w14:paraId="0042BB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17" w:author="Ross Norsworthy" w:date="2020-03-20T00:52:00Z"/>
                <w:sz w:val="20"/>
              </w:rPr>
            </w:pPr>
            <w:ins w:id="14218" w:author="Ross Norsworthy" w:date="2020-03-20T00:52:00Z">
              <w:r w:rsidRPr="00A013FD">
                <w:rPr>
                  <w:sz w:val="20"/>
                </w:rPr>
                <w:t>2</w:t>
              </w:r>
            </w:ins>
          </w:p>
        </w:tc>
        <w:tc>
          <w:tcPr>
            <w:tcW w:w="681" w:type="pct"/>
            <w:shd w:val="clear" w:color="auto" w:fill="auto"/>
            <w:noWrap/>
          </w:tcPr>
          <w:p w14:paraId="1B193C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19" w:author="Ross Norsworthy" w:date="2020-03-20T00:52:00Z"/>
                <w:sz w:val="20"/>
              </w:rPr>
            </w:pPr>
            <w:ins w:id="14220" w:author="Ross Norsworthy" w:date="2020-03-20T00:52:00Z">
              <w:r w:rsidRPr="00A013FD">
                <w:rPr>
                  <w:sz w:val="20"/>
                </w:rPr>
                <w:t>Length</w:t>
              </w:r>
            </w:ins>
          </w:p>
        </w:tc>
        <w:tc>
          <w:tcPr>
            <w:tcW w:w="2913" w:type="pct"/>
            <w:shd w:val="clear" w:color="auto" w:fill="auto"/>
            <w:noWrap/>
          </w:tcPr>
          <w:p w14:paraId="3227D4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21" w:author="Ross Norsworthy" w:date="2020-03-20T00:52:00Z"/>
                <w:sz w:val="20"/>
              </w:rPr>
            </w:pPr>
            <w:ins w:id="14222" w:author="Ross Norsworthy" w:date="2020-03-20T00:52:00Z">
              <w:r w:rsidRPr="00A013FD">
                <w:rPr>
                  <w:sz w:val="20"/>
                </w:rPr>
                <w:t>Total size in bytes, variable</w:t>
              </w:r>
            </w:ins>
          </w:p>
        </w:tc>
      </w:tr>
      <w:tr w:rsidR="00A013FD" w:rsidRPr="00A013FD" w14:paraId="3A76A334" w14:textId="77777777" w:rsidTr="0092452F">
        <w:trPr>
          <w:trHeight w:val="300"/>
          <w:ins w:id="14223" w:author="Ross Norsworthy" w:date="2020-03-20T00:52:00Z"/>
        </w:trPr>
        <w:tc>
          <w:tcPr>
            <w:tcW w:w="296" w:type="pct"/>
            <w:shd w:val="clear" w:color="auto" w:fill="auto"/>
            <w:noWrap/>
          </w:tcPr>
          <w:p w14:paraId="038528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24" w:author="Ross Norsworthy" w:date="2020-03-20T00:52:00Z"/>
                <w:sz w:val="20"/>
              </w:rPr>
            </w:pPr>
            <w:ins w:id="14225" w:author="Ross Norsworthy" w:date="2020-03-20T00:52:00Z">
              <w:r w:rsidRPr="00A013FD">
                <w:rPr>
                  <w:sz w:val="20"/>
                </w:rPr>
                <w:t>3</w:t>
              </w:r>
            </w:ins>
          </w:p>
        </w:tc>
        <w:tc>
          <w:tcPr>
            <w:tcW w:w="576" w:type="pct"/>
            <w:shd w:val="clear" w:color="auto" w:fill="auto"/>
            <w:noWrap/>
          </w:tcPr>
          <w:p w14:paraId="266D9F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26" w:author="Ross Norsworthy" w:date="2020-03-20T00:52:00Z"/>
                <w:sz w:val="20"/>
              </w:rPr>
            </w:pPr>
            <w:ins w:id="14227" w:author="Ross Norsworthy" w:date="2020-03-20T00:52:00Z">
              <w:r w:rsidRPr="00A013FD">
                <w:rPr>
                  <w:sz w:val="20"/>
                </w:rPr>
                <w:t>0 to 2</w:t>
              </w:r>
              <w:r w:rsidRPr="00A013FD">
                <w:rPr>
                  <w:sz w:val="20"/>
                  <w:vertAlign w:val="superscript"/>
                </w:rPr>
                <w:t>32</w:t>
              </w:r>
              <w:r w:rsidRPr="00A013FD">
                <w:rPr>
                  <w:sz w:val="20"/>
                </w:rPr>
                <w:t>-1</w:t>
              </w:r>
            </w:ins>
          </w:p>
        </w:tc>
        <w:tc>
          <w:tcPr>
            <w:tcW w:w="534" w:type="pct"/>
            <w:shd w:val="clear" w:color="auto" w:fill="auto"/>
            <w:noWrap/>
          </w:tcPr>
          <w:p w14:paraId="569DA4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28" w:author="Ross Norsworthy" w:date="2020-03-20T00:52:00Z"/>
                <w:sz w:val="20"/>
              </w:rPr>
            </w:pPr>
            <w:ins w:id="14229" w:author="Ross Norsworthy" w:date="2020-03-20T00:52:00Z">
              <w:r w:rsidRPr="00A013FD">
                <w:rPr>
                  <w:sz w:val="20"/>
                </w:rPr>
                <w:t>4</w:t>
              </w:r>
            </w:ins>
          </w:p>
        </w:tc>
        <w:tc>
          <w:tcPr>
            <w:tcW w:w="681" w:type="pct"/>
            <w:shd w:val="clear" w:color="auto" w:fill="auto"/>
            <w:noWrap/>
          </w:tcPr>
          <w:p w14:paraId="78ABC6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30" w:author="Ross Norsworthy" w:date="2020-03-20T00:52:00Z"/>
                <w:sz w:val="20"/>
              </w:rPr>
            </w:pPr>
            <w:ins w:id="14231" w:author="Ross Norsworthy" w:date="2020-03-20T00:52:00Z">
              <w:r w:rsidRPr="00A013FD">
                <w:rPr>
                  <w:sz w:val="20"/>
                </w:rPr>
                <w:t>Source ID</w:t>
              </w:r>
            </w:ins>
          </w:p>
        </w:tc>
        <w:tc>
          <w:tcPr>
            <w:tcW w:w="2913" w:type="pct"/>
            <w:shd w:val="clear" w:color="auto" w:fill="auto"/>
            <w:noWrap/>
          </w:tcPr>
          <w:p w14:paraId="70EC75F8" w14:textId="23ABDFE1"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32" w:author="Ross Norsworthy" w:date="2020-03-20T00:52:00Z"/>
                <w:sz w:val="20"/>
              </w:rPr>
            </w:pPr>
            <w:ins w:id="14233" w:author="Ross Norsworthy" w:date="2020-03-20T00:52:00Z">
              <w:r w:rsidRPr="00A013FD">
                <w:rPr>
                  <w:sz w:val="20"/>
                </w:rPr>
                <w:t xml:space="preserve">The Unique Identifier of the current node transmitting this message, as described in </w:t>
              </w:r>
              <w:del w:id="14234" w:author="USA Editor 2021" w:date="2020-12-11T16:24:00Z">
                <w:r w:rsidRPr="00265590" w:rsidDel="00265590">
                  <w:rPr>
                    <w:sz w:val="20"/>
                    <w:highlight w:val="green"/>
                    <w:rPrChange w:id="14235" w:author="USA Editor 2021" w:date="2020-12-11T16:24:00Z">
                      <w:rPr>
                        <w:sz w:val="20"/>
                      </w:rPr>
                    </w:rPrChange>
                  </w:rPr>
                  <w:delText>section</w:delText>
                </w:r>
              </w:del>
            </w:ins>
            <w:ins w:id="14236" w:author="USA Editor 2021" w:date="2020-12-11T16:24:00Z">
              <w:r w:rsidR="00265590" w:rsidRPr="00E7728F">
                <w:rPr>
                  <w:highlight w:val="green"/>
                  <w:lang w:val="en-US"/>
                  <w:rPrChange w:id="14237" w:author="USA Editor 2021" w:date="2021-01-05T13:47:00Z">
                    <w:rPr>
                      <w:lang w:val="en-US"/>
                    </w:rPr>
                  </w:rPrChange>
                </w:rPr>
                <w:t>§</w:t>
              </w:r>
            </w:ins>
            <w:ins w:id="14238" w:author="Ross Norsworthy" w:date="2020-03-20T00:52:00Z">
              <w:r w:rsidRPr="00E7728F">
                <w:rPr>
                  <w:sz w:val="20"/>
                  <w:highlight w:val="green"/>
                  <w:rPrChange w:id="14239" w:author="USA Editor 2021" w:date="2021-01-05T13:47:00Z">
                    <w:rPr>
                      <w:sz w:val="20"/>
                    </w:rPr>
                  </w:rPrChange>
                </w:rPr>
                <w:t xml:space="preserve"> </w:t>
              </w:r>
            </w:ins>
            <w:ins w:id="14240" w:author="Johnny Schultz" w:date="2020-04-17T12:26:00Z">
              <w:del w:id="14241" w:author="USA Editor 2021" w:date="2021-01-05T13:47:00Z">
                <w:r w:rsidRPr="00E7728F" w:rsidDel="00E7728F">
                  <w:rPr>
                    <w:sz w:val="20"/>
                    <w:highlight w:val="green"/>
                    <w:rPrChange w:id="14242" w:author="USA Editor 2021" w:date="2021-01-05T13:47:00Z">
                      <w:rPr>
                        <w:sz w:val="20"/>
                      </w:rPr>
                    </w:rPrChange>
                  </w:rPr>
                  <w:delText>3</w:delText>
                </w:r>
              </w:del>
            </w:ins>
            <w:ins w:id="14243" w:author="USA Editor 2021" w:date="2021-01-05T13:47:00Z">
              <w:r w:rsidR="00E7728F" w:rsidRPr="00E7728F">
                <w:rPr>
                  <w:sz w:val="20"/>
                  <w:highlight w:val="green"/>
                  <w:rPrChange w:id="14244" w:author="USA Editor 2021" w:date="2021-01-05T13:47:00Z">
                    <w:rPr>
                      <w:sz w:val="20"/>
                    </w:rPr>
                  </w:rPrChange>
                </w:rPr>
                <w:t>2</w:t>
              </w:r>
            </w:ins>
            <w:ins w:id="14245" w:author="Johnny Schultz" w:date="2020-04-17T12:26:00Z">
              <w:r w:rsidRPr="00E7728F">
                <w:rPr>
                  <w:sz w:val="20"/>
                  <w:highlight w:val="green"/>
                  <w:rPrChange w:id="14246" w:author="USA Editor 2021" w:date="2021-01-05T13:47:00Z">
                    <w:rPr>
                      <w:sz w:val="20"/>
                    </w:rPr>
                  </w:rPrChange>
                </w:rPr>
                <w:t>.4</w:t>
              </w:r>
            </w:ins>
            <w:ins w:id="14247" w:author="Ross Norsworthy" w:date="2020-03-20T00:52:00Z">
              <w:del w:id="14248" w:author="Johnny Schultz" w:date="2020-04-17T12:26:00Z">
                <w:r w:rsidRPr="00E7728F">
                  <w:rPr>
                    <w:sz w:val="20"/>
                    <w:highlight w:val="green"/>
                    <w:rPrChange w:id="14249" w:author="USA Editor 2021" w:date="2021-01-05T13:47:00Z">
                      <w:rPr>
                        <w:sz w:val="20"/>
                      </w:rPr>
                    </w:rPrChange>
                  </w:rPr>
                  <w:delText>1</w:delText>
                </w:r>
              </w:del>
            </w:ins>
            <w:ins w:id="14250" w:author="USA Editor 2021" w:date="2021-01-05T13:47:00Z">
              <w:r w:rsidR="00E7728F" w:rsidRPr="00E7728F">
                <w:rPr>
                  <w:sz w:val="20"/>
                  <w:highlight w:val="green"/>
                  <w:rPrChange w:id="14251" w:author="USA Editor 2021" w:date="2021-01-05T13:47:00Z">
                    <w:rPr>
                      <w:sz w:val="20"/>
                    </w:rPr>
                  </w:rPrChange>
                </w:rPr>
                <w:t>, Annex 1.</w:t>
              </w:r>
            </w:ins>
          </w:p>
        </w:tc>
      </w:tr>
      <w:tr w:rsidR="00A013FD" w:rsidRPr="00A013FD" w14:paraId="378C1C8D" w14:textId="77777777" w:rsidTr="0092452F">
        <w:trPr>
          <w:trHeight w:val="300"/>
          <w:ins w:id="14252" w:author="Ross Norsworthy" w:date="2020-03-20T00:52:00Z"/>
        </w:trPr>
        <w:tc>
          <w:tcPr>
            <w:tcW w:w="296" w:type="pct"/>
            <w:shd w:val="clear" w:color="auto" w:fill="auto"/>
            <w:noWrap/>
          </w:tcPr>
          <w:p w14:paraId="745FE2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53" w:author="Ross Norsworthy" w:date="2020-03-20T00:52:00Z"/>
                <w:sz w:val="20"/>
              </w:rPr>
            </w:pPr>
            <w:ins w:id="14254" w:author="Ross Norsworthy" w:date="2020-03-20T00:52:00Z">
              <w:r w:rsidRPr="00A013FD">
                <w:rPr>
                  <w:sz w:val="20"/>
                </w:rPr>
                <w:t>4</w:t>
              </w:r>
            </w:ins>
          </w:p>
        </w:tc>
        <w:tc>
          <w:tcPr>
            <w:tcW w:w="576" w:type="pct"/>
            <w:shd w:val="clear" w:color="auto" w:fill="auto"/>
            <w:noWrap/>
          </w:tcPr>
          <w:p w14:paraId="1D7A5B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55" w:author="Editor" w:date="2020-07-22T14:16:00Z"/>
                <w:sz w:val="20"/>
              </w:rPr>
            </w:pPr>
            <w:ins w:id="14256" w:author="Ross Norsworthy" w:date="2020-03-20T00:52:00Z">
              <w:del w:id="14257" w:author="Editor" w:date="2020-07-23T09:46:00Z">
                <w:r w:rsidRPr="00A013FD">
                  <w:rPr>
                    <w:sz w:val="20"/>
                  </w:rPr>
                  <w:delText>0 to 2</w:delText>
                </w:r>
                <w:r w:rsidRPr="00A013FD">
                  <w:rPr>
                    <w:sz w:val="20"/>
                    <w:vertAlign w:val="superscript"/>
                  </w:rPr>
                  <w:delText>32</w:delText>
                </w:r>
                <w:r w:rsidRPr="00A013FD">
                  <w:rPr>
                    <w:sz w:val="20"/>
                  </w:rPr>
                  <w:delText>-1</w:delText>
                </w:r>
              </w:del>
            </w:ins>
          </w:p>
          <w:p w14:paraId="7A0A88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58" w:author="Ross Norsworthy" w:date="2020-03-20T00:52:00Z"/>
                <w:sz w:val="20"/>
              </w:rPr>
            </w:pPr>
            <w:ins w:id="14259" w:author="Editor" w:date="2020-07-22T14:16:00Z">
              <w:r w:rsidRPr="00A013FD">
                <w:rPr>
                  <w:sz w:val="20"/>
                </w:rPr>
                <w:t>0</w:t>
              </w:r>
            </w:ins>
          </w:p>
        </w:tc>
        <w:tc>
          <w:tcPr>
            <w:tcW w:w="534" w:type="pct"/>
            <w:shd w:val="clear" w:color="auto" w:fill="auto"/>
            <w:noWrap/>
          </w:tcPr>
          <w:p w14:paraId="0118EF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60" w:author="Ross Norsworthy" w:date="2020-03-20T00:52:00Z"/>
                <w:sz w:val="20"/>
              </w:rPr>
            </w:pPr>
            <w:ins w:id="14261" w:author="Ross Norsworthy" w:date="2020-03-20T00:52:00Z">
              <w:del w:id="14262" w:author="Editor" w:date="2020-07-23T09:46:00Z">
                <w:r w:rsidRPr="00A013FD">
                  <w:rPr>
                    <w:sz w:val="20"/>
                  </w:rPr>
                  <w:delText>4</w:delText>
                </w:r>
              </w:del>
            </w:ins>
            <w:ins w:id="14263" w:author="Editor" w:date="2020-07-22T14:16:00Z">
              <w:r w:rsidRPr="00A013FD">
                <w:rPr>
                  <w:sz w:val="20"/>
                </w:rPr>
                <w:t xml:space="preserve"> 1</w:t>
              </w:r>
            </w:ins>
          </w:p>
        </w:tc>
        <w:tc>
          <w:tcPr>
            <w:tcW w:w="681" w:type="pct"/>
            <w:shd w:val="clear" w:color="auto" w:fill="auto"/>
            <w:noWrap/>
          </w:tcPr>
          <w:p w14:paraId="34B5CB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64" w:author="Editor" w:date="2020-07-22T10:48:00Z"/>
                <w:sz w:val="20"/>
              </w:rPr>
            </w:pPr>
            <w:ins w:id="14265" w:author="Ross Norsworthy" w:date="2020-03-20T00:52:00Z">
              <w:del w:id="14266" w:author="Editor" w:date="2020-07-23T09:46:00Z">
                <w:r w:rsidRPr="00A013FD">
                  <w:rPr>
                    <w:sz w:val="20"/>
                  </w:rPr>
                  <w:delText>Destination ID</w:delText>
                </w:r>
              </w:del>
            </w:ins>
          </w:p>
          <w:p w14:paraId="3D5715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67" w:author="Ross Norsworthy" w:date="2020-03-20T00:52:00Z"/>
                <w:sz w:val="20"/>
              </w:rPr>
            </w:pPr>
            <w:ins w:id="14268" w:author="Editor" w:date="2020-07-22T10:48:00Z">
              <w:r w:rsidRPr="00A013FD">
                <w:rPr>
                  <w:sz w:val="20"/>
                </w:rPr>
                <w:t>Session ID</w:t>
              </w:r>
            </w:ins>
          </w:p>
        </w:tc>
        <w:tc>
          <w:tcPr>
            <w:tcW w:w="2913" w:type="pct"/>
            <w:shd w:val="clear" w:color="auto" w:fill="auto"/>
            <w:noWrap/>
          </w:tcPr>
          <w:p w14:paraId="50CF09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69" w:author="Ross Norsworthy" w:date="2020-03-20T00:52:00Z"/>
                <w:del w:id="14270" w:author="Editor" w:date="2020-07-23T09:46:00Z"/>
                <w:sz w:val="20"/>
              </w:rPr>
            </w:pPr>
            <w:ins w:id="14271" w:author="Ross Norsworthy" w:date="2020-03-20T00:52:00Z">
              <w:del w:id="14272" w:author="Editor" w:date="2020-07-23T09:46:00Z">
                <w:r w:rsidRPr="00A013FD">
                  <w:rPr>
                    <w:sz w:val="20"/>
                  </w:rPr>
                  <w:delText xml:space="preserve">The Unique Identifier of the current node receiving this message, as described in section </w:delText>
                </w:r>
              </w:del>
            </w:ins>
            <w:ins w:id="14273" w:author="Johnny Schultz" w:date="2020-04-17T12:26:00Z">
              <w:del w:id="14274" w:author="Editor" w:date="2020-07-23T09:46:00Z">
                <w:r w:rsidRPr="00A013FD">
                  <w:rPr>
                    <w:sz w:val="20"/>
                  </w:rPr>
                  <w:delText>3.4</w:delText>
                </w:r>
              </w:del>
            </w:ins>
            <w:ins w:id="14275" w:author="Ross Norsworthy" w:date="2020-03-20T00:52:00Z">
              <w:del w:id="14276" w:author="Editor" w:date="2020-07-23T09:46:00Z">
                <w:r w:rsidRPr="00A013FD">
                  <w:rPr>
                    <w:sz w:val="20"/>
                  </w:rPr>
                  <w:delText>1</w:delText>
                </w:r>
              </w:del>
            </w:ins>
          </w:p>
          <w:p w14:paraId="319DBC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77" w:author="Editor" w:date="2020-07-22T10:48:00Z"/>
                <w:sz w:val="20"/>
              </w:rPr>
            </w:pPr>
            <w:ins w:id="14278" w:author="Ross Norsworthy" w:date="2020-03-20T00:52:00Z">
              <w:del w:id="14279" w:author="Editor" w:date="2020-07-23T09:46:00Z">
                <w:r w:rsidRPr="00A013FD">
                  <w:rPr>
                    <w:sz w:val="20"/>
                  </w:rPr>
                  <w:delText>Set to 0 for broadcast.</w:delText>
                </w:r>
              </w:del>
            </w:ins>
          </w:p>
          <w:p w14:paraId="0B50D8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80" w:author="Ross Norsworthy" w:date="2020-03-20T00:52:00Z"/>
                <w:sz w:val="20"/>
              </w:rPr>
            </w:pPr>
            <w:ins w:id="14281" w:author="Editor" w:date="2020-07-22T10:49:00Z">
              <w:r w:rsidRPr="00A013FD">
                <w:rPr>
                  <w:sz w:val="20"/>
                </w:rPr>
                <w:t>Session ID</w:t>
              </w:r>
            </w:ins>
          </w:p>
        </w:tc>
      </w:tr>
      <w:tr w:rsidR="00A013FD" w:rsidRPr="00A013FD" w14:paraId="4955B76F" w14:textId="77777777" w:rsidTr="0092452F">
        <w:trPr>
          <w:trHeight w:val="300"/>
          <w:ins w:id="14282" w:author="Ross Norsworthy" w:date="2020-03-20T00:52:00Z"/>
        </w:trPr>
        <w:tc>
          <w:tcPr>
            <w:tcW w:w="296" w:type="pct"/>
            <w:shd w:val="clear" w:color="auto" w:fill="auto"/>
            <w:noWrap/>
          </w:tcPr>
          <w:p w14:paraId="15301B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83" w:author="Ross Norsworthy" w:date="2020-03-20T00:52:00Z"/>
                <w:sz w:val="20"/>
                <w:vertAlign w:val="superscript"/>
              </w:rPr>
            </w:pPr>
            <w:ins w:id="14284" w:author="Ross Norsworthy" w:date="2020-03-20T00:52:00Z">
              <w:r w:rsidRPr="00A013FD">
                <w:rPr>
                  <w:sz w:val="20"/>
                </w:rPr>
                <w:t>5</w:t>
              </w:r>
              <w:r w:rsidRPr="00A013FD">
                <w:rPr>
                  <w:sz w:val="20"/>
                  <w:vertAlign w:val="superscript"/>
                </w:rPr>
                <w:t>(1)</w:t>
              </w:r>
            </w:ins>
          </w:p>
        </w:tc>
        <w:tc>
          <w:tcPr>
            <w:tcW w:w="576" w:type="pct"/>
            <w:shd w:val="clear" w:color="auto" w:fill="auto"/>
            <w:noWrap/>
          </w:tcPr>
          <w:p w14:paraId="719136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85" w:author="Editor" w:date="2020-07-22T14:16:00Z"/>
                <w:sz w:val="20"/>
              </w:rPr>
            </w:pPr>
            <w:ins w:id="14286" w:author="Ross Norsworthy" w:date="2020-03-20T00:52:00Z">
              <w:del w:id="14287" w:author="Editor" w:date="2020-07-23T09:47:00Z">
                <w:r w:rsidRPr="00A013FD">
                  <w:rPr>
                    <w:sz w:val="20"/>
                  </w:rPr>
                  <w:delText>0</w:delText>
                </w:r>
              </w:del>
            </w:ins>
          </w:p>
          <w:p w14:paraId="6AF4AD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88" w:author="Editor" w:date="2020-07-22T14:16:00Z"/>
                <w:sz w:val="20"/>
              </w:rPr>
            </w:pPr>
            <w:ins w:id="14289" w:author="Editor" w:date="2020-07-22T14:16:00Z">
              <w:r w:rsidRPr="00A013FD">
                <w:rPr>
                  <w:sz w:val="20"/>
                </w:rPr>
                <w:t>0 to 2</w:t>
              </w:r>
              <w:r w:rsidRPr="00A013FD">
                <w:rPr>
                  <w:sz w:val="20"/>
                  <w:vertAlign w:val="superscript"/>
                </w:rPr>
                <w:t>32</w:t>
              </w:r>
              <w:r w:rsidRPr="00A013FD">
                <w:rPr>
                  <w:sz w:val="20"/>
                </w:rPr>
                <w:t>-1</w:t>
              </w:r>
            </w:ins>
          </w:p>
          <w:p w14:paraId="47B8FE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90" w:author="Ross Norsworthy" w:date="2020-03-20T00:52:00Z"/>
                <w:sz w:val="20"/>
              </w:rPr>
            </w:pPr>
          </w:p>
        </w:tc>
        <w:tc>
          <w:tcPr>
            <w:tcW w:w="534" w:type="pct"/>
            <w:shd w:val="clear" w:color="auto" w:fill="auto"/>
            <w:noWrap/>
          </w:tcPr>
          <w:p w14:paraId="1F1996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91" w:author="Ross Norsworthy" w:date="2020-03-20T00:52:00Z"/>
                <w:sz w:val="20"/>
              </w:rPr>
            </w:pPr>
            <w:ins w:id="14292" w:author="Ross Norsworthy" w:date="2020-03-20T00:52:00Z">
              <w:del w:id="14293" w:author="Editor" w:date="2020-07-23T09:47:00Z">
                <w:r w:rsidRPr="00A013FD">
                  <w:rPr>
                    <w:sz w:val="20"/>
                  </w:rPr>
                  <w:delText>1</w:delText>
                </w:r>
              </w:del>
            </w:ins>
            <w:ins w:id="14294" w:author="Editor" w:date="2020-07-22T14:16:00Z">
              <w:r w:rsidRPr="00A013FD">
                <w:rPr>
                  <w:sz w:val="20"/>
                </w:rPr>
                <w:t>4</w:t>
              </w:r>
            </w:ins>
          </w:p>
        </w:tc>
        <w:tc>
          <w:tcPr>
            <w:tcW w:w="681" w:type="pct"/>
            <w:shd w:val="clear" w:color="auto" w:fill="auto"/>
            <w:noWrap/>
          </w:tcPr>
          <w:p w14:paraId="33ABDD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95" w:author="Ross Norsworthy" w:date="2020-03-20T00:52:00Z"/>
                <w:sz w:val="20"/>
              </w:rPr>
            </w:pPr>
            <w:ins w:id="14296" w:author="Ross Norsworthy" w:date="2020-03-20T00:52:00Z">
              <w:del w:id="14297" w:author="Editor" w:date="2020-07-23T09:47:00Z">
                <w:r w:rsidRPr="00A013FD">
                  <w:rPr>
                    <w:sz w:val="20"/>
                  </w:rPr>
                  <w:delText>Session ID</w:delText>
                </w:r>
              </w:del>
            </w:ins>
            <w:ins w:id="14298" w:author="Editor" w:date="2020-07-22T10:49:00Z">
              <w:r w:rsidRPr="00A013FD">
                <w:rPr>
                  <w:sz w:val="20"/>
                </w:rPr>
                <w:t>Destination ID</w:t>
              </w:r>
            </w:ins>
          </w:p>
        </w:tc>
        <w:tc>
          <w:tcPr>
            <w:tcW w:w="2913" w:type="pct"/>
            <w:shd w:val="clear" w:color="auto" w:fill="auto"/>
            <w:noWrap/>
          </w:tcPr>
          <w:p w14:paraId="6357FA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299" w:author="Editor" w:date="2020-07-22T10:49:00Z"/>
                <w:sz w:val="20"/>
              </w:rPr>
            </w:pPr>
            <w:ins w:id="14300" w:author="Ross Norsworthy" w:date="2020-03-20T00:52:00Z">
              <w:del w:id="14301" w:author="Editor" w:date="2020-07-23T09:47:00Z">
                <w:r w:rsidRPr="00A013FD">
                  <w:rPr>
                    <w:sz w:val="20"/>
                  </w:rPr>
                  <w:delText>Session ID.</w:delText>
                </w:r>
              </w:del>
            </w:ins>
          </w:p>
          <w:p w14:paraId="4131BF71" w14:textId="034A5E86"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02" w:author="Editor" w:date="2020-07-22T10:49:00Z"/>
                <w:sz w:val="20"/>
              </w:rPr>
            </w:pPr>
            <w:ins w:id="14303" w:author="Editor" w:date="2020-07-22T10:49:00Z">
              <w:r w:rsidRPr="00A013FD">
                <w:rPr>
                  <w:sz w:val="20"/>
                </w:rPr>
                <w:t xml:space="preserve">The Unique Identifier of the current node receiving this message, as described in </w:t>
              </w:r>
              <w:del w:id="14304" w:author="USA Editor 2021" w:date="2020-12-11T16:24:00Z">
                <w:r w:rsidRPr="00265590" w:rsidDel="00265590">
                  <w:rPr>
                    <w:sz w:val="20"/>
                    <w:highlight w:val="green"/>
                    <w:rPrChange w:id="14305" w:author="USA Editor 2021" w:date="2020-12-11T16:24:00Z">
                      <w:rPr>
                        <w:sz w:val="20"/>
                      </w:rPr>
                    </w:rPrChange>
                  </w:rPr>
                  <w:delText>sectio</w:delText>
                </w:r>
                <w:r w:rsidRPr="00E7728F" w:rsidDel="00265590">
                  <w:rPr>
                    <w:sz w:val="20"/>
                    <w:highlight w:val="green"/>
                    <w:rPrChange w:id="14306" w:author="USA Editor 2021" w:date="2021-01-05T13:48:00Z">
                      <w:rPr>
                        <w:sz w:val="20"/>
                      </w:rPr>
                    </w:rPrChange>
                  </w:rPr>
                  <w:delText>n</w:delText>
                </w:r>
              </w:del>
            </w:ins>
            <w:ins w:id="14307" w:author="USA Editor 2021" w:date="2020-12-11T16:24:00Z">
              <w:r w:rsidR="00265590" w:rsidRPr="00E7728F">
                <w:rPr>
                  <w:highlight w:val="green"/>
                  <w:lang w:val="en-US"/>
                  <w:rPrChange w:id="14308" w:author="USA Editor 2021" w:date="2021-01-05T13:48:00Z">
                    <w:rPr>
                      <w:lang w:val="en-US"/>
                    </w:rPr>
                  </w:rPrChange>
                </w:rPr>
                <w:t>§</w:t>
              </w:r>
            </w:ins>
            <w:ins w:id="14309" w:author="Editor" w:date="2020-07-22T10:49:00Z">
              <w:r w:rsidRPr="00E7728F">
                <w:rPr>
                  <w:sz w:val="20"/>
                  <w:highlight w:val="green"/>
                  <w:rPrChange w:id="14310" w:author="USA Editor 2021" w:date="2021-01-05T13:48:00Z">
                    <w:rPr>
                      <w:sz w:val="20"/>
                    </w:rPr>
                  </w:rPrChange>
                </w:rPr>
                <w:t xml:space="preserve"> </w:t>
              </w:r>
              <w:del w:id="14311" w:author="USA Editor 2021" w:date="2021-01-05T13:48:00Z">
                <w:r w:rsidRPr="00E7728F" w:rsidDel="00E7728F">
                  <w:rPr>
                    <w:sz w:val="20"/>
                    <w:highlight w:val="green"/>
                    <w:rPrChange w:id="14312" w:author="USA Editor 2021" w:date="2021-01-05T13:48:00Z">
                      <w:rPr>
                        <w:sz w:val="20"/>
                      </w:rPr>
                    </w:rPrChange>
                  </w:rPr>
                  <w:delText>3</w:delText>
                </w:r>
              </w:del>
            </w:ins>
            <w:ins w:id="14313" w:author="USA Editor 2021" w:date="2021-01-05T13:48:00Z">
              <w:r w:rsidR="00E7728F" w:rsidRPr="00E7728F">
                <w:rPr>
                  <w:sz w:val="20"/>
                  <w:highlight w:val="green"/>
                  <w:rPrChange w:id="14314" w:author="USA Editor 2021" w:date="2021-01-05T13:48:00Z">
                    <w:rPr>
                      <w:sz w:val="20"/>
                    </w:rPr>
                  </w:rPrChange>
                </w:rPr>
                <w:t>2</w:t>
              </w:r>
            </w:ins>
            <w:ins w:id="14315" w:author="Editor" w:date="2020-07-22T10:49:00Z">
              <w:r w:rsidRPr="00E7728F">
                <w:rPr>
                  <w:sz w:val="20"/>
                  <w:highlight w:val="green"/>
                  <w:rPrChange w:id="14316" w:author="USA Editor 2021" w:date="2021-01-05T13:48:00Z">
                    <w:rPr>
                      <w:sz w:val="20"/>
                    </w:rPr>
                  </w:rPrChange>
                </w:rPr>
                <w:t>.4</w:t>
              </w:r>
            </w:ins>
            <w:ins w:id="14317" w:author="USA Editor 2021" w:date="2021-01-05T13:48:00Z">
              <w:r w:rsidR="00E7728F" w:rsidRPr="00E7728F">
                <w:rPr>
                  <w:sz w:val="20"/>
                  <w:highlight w:val="green"/>
                  <w:rPrChange w:id="14318" w:author="USA Editor 2021" w:date="2021-01-05T13:48:00Z">
                    <w:rPr>
                      <w:sz w:val="20"/>
                    </w:rPr>
                  </w:rPrChange>
                </w:rPr>
                <w:t>, Annex 1.</w:t>
              </w:r>
            </w:ins>
          </w:p>
          <w:p w14:paraId="2C8A1B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19" w:author="Ross Norsworthy" w:date="2020-03-20T00:52:00Z"/>
                <w:sz w:val="20"/>
              </w:rPr>
            </w:pPr>
            <w:ins w:id="14320" w:author="Editor" w:date="2020-07-22T10:49:00Z">
              <w:r w:rsidRPr="00A013FD">
                <w:rPr>
                  <w:sz w:val="20"/>
                </w:rPr>
                <w:t>Set to 0 for broadcast.</w:t>
              </w:r>
            </w:ins>
          </w:p>
        </w:tc>
      </w:tr>
      <w:tr w:rsidR="00A013FD" w:rsidRPr="00A013FD" w14:paraId="55DADA7C" w14:textId="77777777" w:rsidTr="0092452F">
        <w:trPr>
          <w:trHeight w:val="300"/>
          <w:ins w:id="14321" w:author="Ross Norsworthy" w:date="2020-03-20T00:52:00Z"/>
        </w:trPr>
        <w:tc>
          <w:tcPr>
            <w:tcW w:w="296" w:type="pct"/>
            <w:shd w:val="clear" w:color="auto" w:fill="auto"/>
            <w:noWrap/>
          </w:tcPr>
          <w:p w14:paraId="786AFE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22" w:author="Ross Norsworthy" w:date="2020-03-20T00:52:00Z"/>
                <w:sz w:val="20"/>
              </w:rPr>
            </w:pPr>
            <w:ins w:id="14323" w:author="Ross Norsworthy" w:date="2020-03-20T00:52:00Z">
              <w:r w:rsidRPr="00A013FD">
                <w:rPr>
                  <w:sz w:val="20"/>
                </w:rPr>
                <w:t>6</w:t>
              </w:r>
            </w:ins>
          </w:p>
        </w:tc>
        <w:tc>
          <w:tcPr>
            <w:tcW w:w="576" w:type="pct"/>
            <w:shd w:val="clear" w:color="auto" w:fill="auto"/>
            <w:noWrap/>
          </w:tcPr>
          <w:p w14:paraId="3BB28B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24" w:author="Ross Norsworthy" w:date="2020-03-20T00:52:00Z"/>
                <w:sz w:val="20"/>
              </w:rPr>
            </w:pPr>
            <w:ins w:id="14325" w:author="Ross Norsworthy" w:date="2020-03-20T00:52:00Z">
              <w:r w:rsidRPr="00A013FD">
                <w:rPr>
                  <w:sz w:val="20"/>
                </w:rPr>
                <w:t>0 to 255</w:t>
              </w:r>
            </w:ins>
          </w:p>
        </w:tc>
        <w:tc>
          <w:tcPr>
            <w:tcW w:w="534" w:type="pct"/>
            <w:shd w:val="clear" w:color="auto" w:fill="auto"/>
            <w:noWrap/>
          </w:tcPr>
          <w:p w14:paraId="4B9528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26" w:author="Ross Norsworthy" w:date="2020-03-20T00:52:00Z"/>
                <w:sz w:val="20"/>
              </w:rPr>
            </w:pPr>
            <w:ins w:id="14327" w:author="Ross Norsworthy" w:date="2020-03-20T00:52:00Z">
              <w:r w:rsidRPr="00A013FD">
                <w:rPr>
                  <w:sz w:val="20"/>
                </w:rPr>
                <w:t>1</w:t>
              </w:r>
            </w:ins>
          </w:p>
        </w:tc>
        <w:tc>
          <w:tcPr>
            <w:tcW w:w="681" w:type="pct"/>
            <w:shd w:val="clear" w:color="auto" w:fill="auto"/>
            <w:noWrap/>
          </w:tcPr>
          <w:p w14:paraId="343193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28" w:author="Ross Norsworthy" w:date="2020-03-20T00:52:00Z"/>
                <w:sz w:val="20"/>
              </w:rPr>
            </w:pPr>
            <w:ins w:id="14329" w:author="Ross Norsworthy" w:date="2020-03-20T00:52:00Z">
              <w:r w:rsidRPr="00A013FD">
                <w:rPr>
                  <w:sz w:val="20"/>
                </w:rPr>
                <w:t>Number of Fragments</w:t>
              </w:r>
            </w:ins>
          </w:p>
        </w:tc>
        <w:tc>
          <w:tcPr>
            <w:tcW w:w="2913" w:type="pct"/>
            <w:shd w:val="clear" w:color="auto" w:fill="auto"/>
            <w:noWrap/>
          </w:tcPr>
          <w:p w14:paraId="6CEC70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30" w:author="Ross Norsworthy" w:date="2020-03-20T00:52:00Z"/>
                <w:sz w:val="20"/>
              </w:rPr>
            </w:pPr>
            <w:ins w:id="14331" w:author="Ross Norsworthy" w:date="2020-03-20T00:52:00Z">
              <w:r w:rsidRPr="00A013FD">
                <w:rPr>
                  <w:sz w:val="20"/>
                </w:rPr>
                <w:t>Number of fragments in this session.</w:t>
              </w:r>
            </w:ins>
          </w:p>
          <w:p w14:paraId="45973B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32" w:author="Ross Norsworthy" w:date="2020-03-20T00:52:00Z"/>
                <w:sz w:val="20"/>
              </w:rPr>
            </w:pPr>
            <w:ins w:id="14333" w:author="Ross Norsworthy" w:date="2020-03-20T00:52:00Z">
              <w:r w:rsidRPr="00A013FD">
                <w:rPr>
                  <w:sz w:val="20"/>
                </w:rPr>
                <w:t>Must be a value from 1 to 14.</w:t>
              </w:r>
            </w:ins>
          </w:p>
        </w:tc>
      </w:tr>
      <w:tr w:rsidR="00A013FD" w:rsidRPr="00A013FD" w14:paraId="454FA9DD" w14:textId="77777777" w:rsidTr="0092452F">
        <w:trPr>
          <w:trHeight w:val="300"/>
          <w:ins w:id="14334" w:author="Ross Norsworthy" w:date="2020-03-20T00:52:00Z"/>
        </w:trPr>
        <w:tc>
          <w:tcPr>
            <w:tcW w:w="296" w:type="pct"/>
            <w:shd w:val="clear" w:color="auto" w:fill="auto"/>
            <w:noWrap/>
          </w:tcPr>
          <w:p w14:paraId="47FC9C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35" w:author="Ross Norsworthy" w:date="2020-03-20T00:52:00Z"/>
                <w:sz w:val="20"/>
              </w:rPr>
            </w:pPr>
            <w:ins w:id="14336" w:author="Ross Norsworthy" w:date="2020-03-20T00:52:00Z">
              <w:r w:rsidRPr="00A013FD">
                <w:rPr>
                  <w:sz w:val="20"/>
                </w:rPr>
                <w:t>7</w:t>
              </w:r>
            </w:ins>
          </w:p>
        </w:tc>
        <w:tc>
          <w:tcPr>
            <w:tcW w:w="576" w:type="pct"/>
            <w:shd w:val="clear" w:color="auto" w:fill="auto"/>
            <w:noWrap/>
          </w:tcPr>
          <w:p w14:paraId="41059E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37" w:author="Ross Norsworthy" w:date="2020-03-20T00:52:00Z"/>
                <w:sz w:val="20"/>
              </w:rPr>
            </w:pPr>
            <w:ins w:id="14338" w:author="Ross Norsworthy" w:date="2020-03-20T00:52:00Z">
              <w:r w:rsidRPr="00A013FD">
                <w:rPr>
                  <w:sz w:val="20"/>
                </w:rPr>
                <w:t>0 to 255</w:t>
              </w:r>
            </w:ins>
          </w:p>
        </w:tc>
        <w:tc>
          <w:tcPr>
            <w:tcW w:w="534" w:type="pct"/>
            <w:shd w:val="clear" w:color="auto" w:fill="auto"/>
            <w:noWrap/>
          </w:tcPr>
          <w:p w14:paraId="0F8C3A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39" w:author="Ross Norsworthy" w:date="2020-03-20T00:52:00Z"/>
                <w:sz w:val="20"/>
              </w:rPr>
            </w:pPr>
            <w:ins w:id="14340" w:author="Ross Norsworthy" w:date="2020-03-20T00:52:00Z">
              <w:r w:rsidRPr="00A013FD">
                <w:rPr>
                  <w:sz w:val="20"/>
                </w:rPr>
                <w:t>1</w:t>
              </w:r>
            </w:ins>
          </w:p>
        </w:tc>
        <w:tc>
          <w:tcPr>
            <w:tcW w:w="681" w:type="pct"/>
            <w:shd w:val="clear" w:color="auto" w:fill="auto"/>
            <w:noWrap/>
          </w:tcPr>
          <w:p w14:paraId="11B79B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41" w:author="Ross Norsworthy" w:date="2020-03-20T00:52:00Z"/>
                <w:sz w:val="20"/>
              </w:rPr>
            </w:pPr>
            <w:ins w:id="14342" w:author="Ross Norsworthy" w:date="2020-03-20T00:52:00Z">
              <w:r w:rsidRPr="00A013FD">
                <w:rPr>
                  <w:sz w:val="20"/>
                </w:rPr>
                <w:t>Fragment Number</w:t>
              </w:r>
            </w:ins>
          </w:p>
        </w:tc>
        <w:tc>
          <w:tcPr>
            <w:tcW w:w="2913" w:type="pct"/>
            <w:shd w:val="clear" w:color="auto" w:fill="auto"/>
            <w:noWrap/>
          </w:tcPr>
          <w:p w14:paraId="4BDBAB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43" w:author="Ross Norsworthy" w:date="2020-03-20T00:52:00Z"/>
                <w:sz w:val="20"/>
              </w:rPr>
            </w:pPr>
            <w:ins w:id="14344" w:author="Ross Norsworthy" w:date="2020-03-20T00:52:00Z">
              <w:r w:rsidRPr="00A013FD">
                <w:rPr>
                  <w:sz w:val="20"/>
                </w:rPr>
                <w:t>Fragment number of the payload in this message. First fragment must start at 0, increment with any additional fragment and wrap at 255.</w:t>
              </w:r>
            </w:ins>
          </w:p>
        </w:tc>
      </w:tr>
      <w:tr w:rsidR="00A013FD" w:rsidRPr="00A013FD" w14:paraId="44035A7B" w14:textId="77777777" w:rsidTr="0092452F">
        <w:trPr>
          <w:trHeight w:val="300"/>
          <w:ins w:id="14345" w:author="Editor" w:date="2020-07-23T09:50:00Z"/>
        </w:trPr>
        <w:tc>
          <w:tcPr>
            <w:tcW w:w="296" w:type="pct"/>
            <w:shd w:val="clear" w:color="auto" w:fill="auto"/>
            <w:noWrap/>
          </w:tcPr>
          <w:p w14:paraId="1C3464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46" w:author="Editor" w:date="2020-07-23T09:50:00Z"/>
                <w:sz w:val="20"/>
              </w:rPr>
            </w:pPr>
            <w:ins w:id="14347" w:author="Editor" w:date="2020-07-23T09:51:00Z">
              <w:r w:rsidRPr="00A013FD">
                <w:rPr>
                  <w:sz w:val="20"/>
                  <w:lang w:eastAsia="zh-CN"/>
                </w:rPr>
                <w:t>8</w:t>
              </w:r>
            </w:ins>
          </w:p>
        </w:tc>
        <w:tc>
          <w:tcPr>
            <w:tcW w:w="576" w:type="pct"/>
            <w:shd w:val="clear" w:color="auto" w:fill="auto"/>
            <w:noWrap/>
          </w:tcPr>
          <w:p w14:paraId="211338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48" w:author="Editor" w:date="2020-07-23T09:50:00Z"/>
                <w:sz w:val="20"/>
              </w:rPr>
            </w:pPr>
            <w:ins w:id="14349" w:author="Editor" w:date="2020-07-23T09:51:00Z">
              <w:r w:rsidRPr="00A013FD">
                <w:rPr>
                  <w:sz w:val="20"/>
                  <w:lang w:eastAsia="zh-CN"/>
                </w:rPr>
                <w:t>0-255</w:t>
              </w:r>
            </w:ins>
          </w:p>
        </w:tc>
        <w:tc>
          <w:tcPr>
            <w:tcW w:w="534" w:type="pct"/>
            <w:shd w:val="clear" w:color="auto" w:fill="auto"/>
            <w:noWrap/>
          </w:tcPr>
          <w:p w14:paraId="7973B9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50" w:author="Editor" w:date="2020-07-23T09:50:00Z"/>
                <w:sz w:val="20"/>
              </w:rPr>
            </w:pPr>
            <w:ins w:id="14351" w:author="Editor" w:date="2020-07-23T09:51:00Z">
              <w:r w:rsidRPr="00A013FD">
                <w:rPr>
                  <w:sz w:val="20"/>
                  <w:lang w:eastAsia="zh-CN"/>
                </w:rPr>
                <w:t>1</w:t>
              </w:r>
            </w:ins>
          </w:p>
        </w:tc>
        <w:tc>
          <w:tcPr>
            <w:tcW w:w="681" w:type="pct"/>
            <w:shd w:val="clear" w:color="auto" w:fill="auto"/>
            <w:noWrap/>
          </w:tcPr>
          <w:p w14:paraId="67A0F2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52" w:author="Editor" w:date="2020-07-23T09:50:00Z"/>
                <w:sz w:val="20"/>
              </w:rPr>
            </w:pPr>
            <w:ins w:id="14353" w:author="Editor" w:date="2020-07-23T09:51:00Z">
              <w:r w:rsidRPr="00A013FD">
                <w:rPr>
                  <w:sz w:val="20"/>
                  <w:lang w:eastAsia="zh-CN"/>
                </w:rPr>
                <w:t>Continue data session</w:t>
              </w:r>
            </w:ins>
          </w:p>
        </w:tc>
        <w:tc>
          <w:tcPr>
            <w:tcW w:w="2913" w:type="pct"/>
            <w:shd w:val="clear" w:color="auto" w:fill="auto"/>
            <w:noWrap/>
          </w:tcPr>
          <w:p w14:paraId="24848B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54" w:author="Editor" w:date="2020-07-23T09:51:00Z"/>
                <w:sz w:val="20"/>
                <w:lang w:eastAsia="zh-CN"/>
              </w:rPr>
            </w:pPr>
            <w:ins w:id="14355" w:author="Editor" w:date="2020-07-23T09:51:00Z">
              <w:r w:rsidRPr="00A013FD">
                <w:rPr>
                  <w:sz w:val="20"/>
                  <w:lang w:eastAsia="zh-CN"/>
                </w:rPr>
                <w:t>0-Ends data session</w:t>
              </w:r>
            </w:ins>
          </w:p>
          <w:p w14:paraId="0BEDFC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56" w:author="Editor" w:date="2020-07-23T09:50:00Z"/>
                <w:sz w:val="20"/>
              </w:rPr>
            </w:pPr>
            <w:ins w:id="14357" w:author="Editor" w:date="2020-07-23T09:51:00Z">
              <w:r w:rsidRPr="00A013FD">
                <w:rPr>
                  <w:sz w:val="20"/>
                  <w:lang w:eastAsia="zh-CN"/>
                </w:rPr>
                <w:t xml:space="preserve">1-Continue data session with new </w:t>
              </w:r>
            </w:ins>
          </w:p>
        </w:tc>
      </w:tr>
      <w:tr w:rsidR="00A013FD" w:rsidRPr="00A013FD" w14:paraId="393336F6" w14:textId="77777777" w:rsidTr="0092452F">
        <w:trPr>
          <w:trHeight w:val="300"/>
          <w:ins w:id="14358" w:author="Ross Norsworthy" w:date="2020-03-20T00:52:00Z"/>
        </w:trPr>
        <w:tc>
          <w:tcPr>
            <w:tcW w:w="296" w:type="pct"/>
            <w:shd w:val="clear" w:color="auto" w:fill="auto"/>
            <w:noWrap/>
          </w:tcPr>
          <w:p w14:paraId="4FB2EE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59" w:author="Ross Norsworthy" w:date="2020-03-20T00:52:00Z"/>
                <w:sz w:val="20"/>
              </w:rPr>
            </w:pPr>
            <w:ins w:id="14360" w:author="Editor" w:date="2020-07-23T09:52:00Z">
              <w:r w:rsidRPr="00A013FD">
                <w:rPr>
                  <w:sz w:val="20"/>
                </w:rPr>
                <w:t>9</w:t>
              </w:r>
            </w:ins>
            <w:ins w:id="14361" w:author="Ross Norsworthy" w:date="2020-03-20T00:52:00Z">
              <w:del w:id="14362" w:author="Editor" w:date="2020-07-23T09:52:00Z">
                <w:r w:rsidRPr="00A013FD">
                  <w:rPr>
                    <w:sz w:val="20"/>
                  </w:rPr>
                  <w:delText>8</w:delText>
                </w:r>
              </w:del>
            </w:ins>
          </w:p>
        </w:tc>
        <w:tc>
          <w:tcPr>
            <w:tcW w:w="576" w:type="pct"/>
            <w:shd w:val="clear" w:color="auto" w:fill="auto"/>
            <w:noWrap/>
          </w:tcPr>
          <w:p w14:paraId="1E676D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63" w:author="Ross Norsworthy" w:date="2020-03-20T00:52:00Z"/>
                <w:sz w:val="20"/>
              </w:rPr>
            </w:pPr>
          </w:p>
        </w:tc>
        <w:tc>
          <w:tcPr>
            <w:tcW w:w="534" w:type="pct"/>
            <w:shd w:val="clear" w:color="auto" w:fill="auto"/>
            <w:noWrap/>
          </w:tcPr>
          <w:p w14:paraId="00E7EE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64" w:author="Ross Norsworthy" w:date="2020-03-20T00:52:00Z"/>
                <w:sz w:val="20"/>
              </w:rPr>
            </w:pPr>
            <w:ins w:id="14365" w:author="Ross Norsworthy" w:date="2020-03-20T00:52:00Z">
              <w:r w:rsidRPr="00A013FD">
                <w:rPr>
                  <w:sz w:val="20"/>
                </w:rPr>
                <w:t>Variable</w:t>
              </w:r>
            </w:ins>
          </w:p>
        </w:tc>
        <w:tc>
          <w:tcPr>
            <w:tcW w:w="681" w:type="pct"/>
            <w:shd w:val="clear" w:color="auto" w:fill="auto"/>
            <w:noWrap/>
          </w:tcPr>
          <w:p w14:paraId="5CA71E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66" w:author="Ross Norsworthy" w:date="2020-03-20T00:52:00Z"/>
                <w:sz w:val="20"/>
              </w:rPr>
            </w:pPr>
            <w:ins w:id="14367" w:author="Ross Norsworthy" w:date="2020-03-20T00:52:00Z">
              <w:r w:rsidRPr="00A013FD">
                <w:rPr>
                  <w:sz w:val="20"/>
                </w:rPr>
                <w:t>Payload</w:t>
              </w:r>
            </w:ins>
          </w:p>
        </w:tc>
        <w:tc>
          <w:tcPr>
            <w:tcW w:w="2913" w:type="pct"/>
            <w:shd w:val="clear" w:color="auto" w:fill="auto"/>
            <w:noWrap/>
          </w:tcPr>
          <w:p w14:paraId="1253F0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368" w:author="Ross Norsworthy" w:date="2020-03-20T00:52:00Z"/>
                <w:sz w:val="20"/>
              </w:rPr>
            </w:pPr>
          </w:p>
        </w:tc>
      </w:tr>
    </w:tbl>
    <w:p w14:paraId="7CD0520E" w14:textId="77777777" w:rsidR="00B044E4" w:rsidRPr="00A013FD" w:rsidRDefault="00B044E4" w:rsidP="00B044E4">
      <w:pPr>
        <w:pStyle w:val="Tablefin"/>
        <w:rPr>
          <w:ins w:id="14369" w:author="Ross Norsworthy" w:date="2020-03-20T00:52:00Z"/>
        </w:rPr>
      </w:pPr>
    </w:p>
    <w:p w14:paraId="5EE8E95B" w14:textId="77777777" w:rsidR="00A013FD" w:rsidRPr="00A013FD" w:rsidRDefault="00A013FD" w:rsidP="00A013FD">
      <w:pPr>
        <w:rPr>
          <w:ins w:id="14370" w:author="Ross Norsworthy" w:date="2020-03-20T00:52:00Z"/>
        </w:rPr>
      </w:pPr>
      <w:ins w:id="14371" w:author="Ross Norsworthy" w:date="2020-03-20T00:52:00Z">
        <w:r w:rsidRPr="00A013FD">
          <w:t>Note:</w:t>
        </w:r>
      </w:ins>
    </w:p>
    <w:p w14:paraId="284D3515" w14:textId="77777777" w:rsidR="00A013FD" w:rsidRPr="00A013FD" w:rsidRDefault="00A013FD" w:rsidP="00A013FD">
      <w:pPr>
        <w:rPr>
          <w:ins w:id="14372" w:author="Ross Norsworthy" w:date="2020-03-20T00:52:00Z"/>
        </w:rPr>
      </w:pPr>
      <w:ins w:id="14373" w:author="Ross Norsworthy" w:date="2020-03-20T00:52:00Z">
        <w:r w:rsidRPr="00A013FD">
          <w:t>Must always be transmitted on the TDMA channel (derived from the Logical Channel) as assigned by a resource allocation.</w:t>
        </w:r>
      </w:ins>
    </w:p>
    <w:p w14:paraId="34FA251F" w14:textId="77777777" w:rsidR="00A013FD" w:rsidRPr="00A013FD" w:rsidRDefault="00A013FD" w:rsidP="00A013FD">
      <w:pPr>
        <w:rPr>
          <w:ins w:id="14374" w:author="Ross Norsworthy" w:date="2020-03-20T00:52:00Z"/>
        </w:rPr>
      </w:pPr>
      <w:ins w:id="14375" w:author="Ross Norsworthy" w:date="2020-03-20T00:52:00Z">
        <w:r w:rsidRPr="00A013FD">
          <w:t>Will always be transmitted to carry payload of first data fragment.</w:t>
        </w:r>
      </w:ins>
    </w:p>
    <w:p w14:paraId="7B6EDC77" w14:textId="77777777" w:rsidR="00A013FD" w:rsidRPr="00A013FD" w:rsidRDefault="00A013FD" w:rsidP="00A013FD">
      <w:pPr>
        <w:rPr>
          <w:ins w:id="14376" w:author="Ross Norsworthy" w:date="2020-03-20T00:52:00Z"/>
        </w:rPr>
      </w:pPr>
      <w:ins w:id="14377" w:author="Ross Norsworthy" w:date="2020-03-20T00:52:00Z">
        <w:r w:rsidRPr="00A013FD">
          <w:rPr>
            <w:vertAlign w:val="superscript"/>
          </w:rPr>
          <w:t>(1)</w:t>
        </w:r>
        <w:r w:rsidRPr="00A013FD">
          <w:t>Session ID is reserved for future use.</w:t>
        </w:r>
      </w:ins>
    </w:p>
    <w:p w14:paraId="670CC900" w14:textId="53712456" w:rsidR="00A013FD" w:rsidRPr="0035444C" w:rsidRDefault="00E3446F" w:rsidP="007B1C62">
      <w:pPr>
        <w:pStyle w:val="Heading3"/>
        <w:rPr>
          <w:ins w:id="14378" w:author="Ross Norsworthy" w:date="2020-03-20T00:52:00Z"/>
          <w:rFonts w:eastAsiaTheme="minorHAnsi"/>
          <w:lang w:val="fr-CH"/>
        </w:rPr>
      </w:pPr>
      <w:bookmarkStart w:id="14379" w:name="_Toc35545417"/>
      <w:ins w:id="14380" w:author="Song, Xiaojing" w:date="2020-08-21T13:49:00Z">
        <w:del w:id="14381" w:author="USA Editor 2021" w:date="2020-12-11T16:25:00Z">
          <w:r w:rsidRPr="00265590" w:rsidDel="00265590">
            <w:rPr>
              <w:rFonts w:eastAsiaTheme="minorHAnsi"/>
              <w:caps/>
              <w:szCs w:val="22"/>
              <w:highlight w:val="green"/>
              <w:lang w:val="fr-CH"/>
            </w:rPr>
            <w:delText>C</w:delText>
          </w:r>
          <w:r w:rsidRPr="0035444C" w:rsidDel="00265590">
            <w:rPr>
              <w:rFonts w:eastAsiaTheme="minorHAnsi"/>
              <w:caps/>
              <w:szCs w:val="22"/>
              <w:lang w:val="fr-CH"/>
            </w:rPr>
            <w:delText xml:space="preserve"> </w:delText>
          </w:r>
        </w:del>
      </w:ins>
      <w:ins w:id="14382" w:author="Song, Xiaojing" w:date="2020-08-24T12:41:00Z">
        <w:r w:rsidR="00983074">
          <w:rPr>
            <w:rFonts w:eastAsiaTheme="minorHAnsi"/>
            <w:caps/>
            <w:szCs w:val="22"/>
            <w:lang w:val="fr-CH"/>
          </w:rPr>
          <w:t>4</w:t>
        </w:r>
      </w:ins>
      <w:ins w:id="14383" w:author="Song, Xiaojing" w:date="2020-08-21T13:49:00Z">
        <w:r w:rsidRPr="0035444C">
          <w:rPr>
            <w:rFonts w:eastAsiaTheme="minorHAnsi"/>
            <w:caps/>
            <w:szCs w:val="22"/>
            <w:lang w:val="fr-CH"/>
          </w:rPr>
          <w:t>.9.11</w:t>
        </w:r>
        <w:r w:rsidRPr="0035444C">
          <w:rPr>
            <w:rFonts w:eastAsiaTheme="minorHAnsi"/>
            <w:caps/>
            <w:szCs w:val="22"/>
            <w:lang w:val="fr-CH"/>
          </w:rPr>
          <w:tab/>
        </w:r>
      </w:ins>
      <w:ins w:id="14384" w:author="Ross Norsworthy" w:date="2020-03-20T00:52:00Z">
        <w:r w:rsidR="00A013FD" w:rsidRPr="0035444C">
          <w:rPr>
            <w:rFonts w:eastAsiaTheme="minorHAnsi"/>
            <w:lang w:val="fr-CH"/>
          </w:rPr>
          <w:t>Continuation fragment</w:t>
        </w:r>
        <w:bookmarkEnd w:id="14379"/>
      </w:ins>
    </w:p>
    <w:p w14:paraId="7087E3EE" w14:textId="48F6E1BE" w:rsidR="0051538E" w:rsidRPr="0035444C" w:rsidRDefault="00A013FD" w:rsidP="00BF7C28">
      <w:pPr>
        <w:pStyle w:val="TableNo"/>
        <w:rPr>
          <w:lang w:val="fr-CH"/>
        </w:rPr>
      </w:pPr>
      <w:bookmarkStart w:id="14385" w:name="_Toc35546147"/>
      <w:ins w:id="14386" w:author="Ross Norsworthy" w:date="2020-03-20T00:52:00Z">
        <w:r w:rsidRPr="0035444C">
          <w:rPr>
            <w:lang w:val="fr-CH"/>
          </w:rPr>
          <w:t xml:space="preserve">Table </w:t>
        </w:r>
      </w:ins>
      <w:ins w:id="14387" w:author="USA Editor 2021" w:date="2021-01-07T11:46:00Z">
        <w:r w:rsidR="005F28B1" w:rsidRPr="005F28B1">
          <w:rPr>
            <w:highlight w:val="green"/>
            <w:lang w:val="fr-CH"/>
          </w:rPr>
          <w:t>48</w:t>
        </w:r>
      </w:ins>
      <w:ins w:id="14388" w:author="Ross Norsworthy" w:date="2020-03-20T00:52:00Z">
        <w:del w:id="14389" w:author="USA Editor 2021" w:date="2021-01-07T11:46:00Z">
          <w:r w:rsidRPr="005F28B1" w:rsidDel="005F28B1">
            <w:rPr>
              <w:highlight w:val="green"/>
              <w:lang w:val="fr-CH"/>
            </w:rPr>
            <w:delText>49</w:delText>
          </w:r>
        </w:del>
      </w:ins>
    </w:p>
    <w:p w14:paraId="284026FC" w14:textId="77777777" w:rsidR="00A013FD" w:rsidRPr="0035444C" w:rsidRDefault="00A013FD" w:rsidP="00081571">
      <w:pPr>
        <w:pStyle w:val="Tabletitle"/>
        <w:rPr>
          <w:ins w:id="14390" w:author="Ross Norsworthy" w:date="2020-03-20T00:52:00Z"/>
          <w:lang w:val="fr-CH"/>
        </w:rPr>
      </w:pPr>
      <w:ins w:id="14391" w:author="Ross Norsworthy" w:date="2020-03-20T00:52:00Z">
        <w:r w:rsidRPr="0035444C">
          <w:rPr>
            <w:lang w:val="fr-CH"/>
          </w:rPr>
          <w:t>Continuation Fragment</w:t>
        </w:r>
        <w:bookmarkEnd w:id="14385"/>
      </w:ins>
    </w:p>
    <w:tbl>
      <w:tblPr>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48"/>
        <w:gridCol w:w="887"/>
        <w:gridCol w:w="900"/>
        <w:gridCol w:w="1080"/>
        <w:gridCol w:w="5846"/>
      </w:tblGrid>
      <w:tr w:rsidR="00A013FD" w:rsidRPr="00A013FD" w14:paraId="4E6C9B54" w14:textId="77777777" w:rsidTr="00BF604E">
        <w:trPr>
          <w:trHeight w:val="300"/>
          <w:ins w:id="14392" w:author="Ross Norsworthy" w:date="2020-03-20T00:52:00Z"/>
        </w:trPr>
        <w:tc>
          <w:tcPr>
            <w:tcW w:w="5000" w:type="pct"/>
            <w:gridSpan w:val="5"/>
            <w:shd w:val="clear" w:color="auto" w:fill="00558C"/>
            <w:noWrap/>
            <w:vAlign w:val="bottom"/>
          </w:tcPr>
          <w:p w14:paraId="40245F66" w14:textId="77777777" w:rsidR="00A013FD" w:rsidRPr="00A013FD" w:rsidRDefault="00A013FD" w:rsidP="00A013FD">
            <w:pPr>
              <w:keepNext/>
              <w:spacing w:before="80" w:after="80"/>
              <w:jc w:val="center"/>
              <w:rPr>
                <w:ins w:id="14393" w:author="Ross Norsworthy" w:date="2020-03-20T00:52:00Z"/>
                <w:rFonts w:ascii="Times New Roman Bold" w:hAnsi="Times New Roman Bold" w:cs="Times New Roman Bold"/>
                <w:b/>
                <w:sz w:val="20"/>
              </w:rPr>
            </w:pPr>
            <w:ins w:id="14394" w:author="Ross Norsworthy" w:date="2020-03-20T00:52:00Z">
              <w:r w:rsidRPr="00A013FD">
                <w:rPr>
                  <w:rFonts w:ascii="Times New Roman Bold" w:hAnsi="Times New Roman Bold" w:cs="Times New Roman Bold"/>
                  <w:b/>
                  <w:sz w:val="20"/>
                </w:rPr>
                <w:t>Continuation fragment</w:t>
              </w:r>
            </w:ins>
          </w:p>
        </w:tc>
      </w:tr>
      <w:tr w:rsidR="00A013FD" w:rsidRPr="00A013FD" w14:paraId="7CC475D4" w14:textId="77777777" w:rsidTr="00BF604E">
        <w:trPr>
          <w:trHeight w:val="300"/>
          <w:ins w:id="14395" w:author="Ross Norsworthy" w:date="2020-03-20T00:52:00Z"/>
        </w:trPr>
        <w:tc>
          <w:tcPr>
            <w:tcW w:w="296" w:type="pct"/>
            <w:shd w:val="clear" w:color="auto" w:fill="00558C"/>
            <w:noWrap/>
            <w:vAlign w:val="bottom"/>
          </w:tcPr>
          <w:p w14:paraId="378FC619" w14:textId="77777777" w:rsidR="00A013FD" w:rsidRPr="00A013FD" w:rsidRDefault="00A013FD" w:rsidP="00A013FD">
            <w:pPr>
              <w:keepNext/>
              <w:spacing w:before="80" w:after="80"/>
              <w:jc w:val="center"/>
              <w:rPr>
                <w:ins w:id="14396" w:author="Ross Norsworthy" w:date="2020-03-20T00:52:00Z"/>
                <w:rFonts w:ascii="Times New Roman Bold" w:hAnsi="Times New Roman Bold" w:cs="Times New Roman Bold"/>
                <w:b/>
                <w:sz w:val="20"/>
              </w:rPr>
            </w:pPr>
            <w:ins w:id="14397" w:author="Ross Norsworthy" w:date="2020-03-20T00:52:00Z">
              <w:r w:rsidRPr="00A013FD">
                <w:rPr>
                  <w:rFonts w:ascii="Times New Roman Bold" w:hAnsi="Times New Roman Bold" w:cs="Times New Roman Bold"/>
                  <w:b/>
                  <w:sz w:val="20"/>
                </w:rPr>
                <w:t>Field no</w:t>
              </w:r>
            </w:ins>
          </w:p>
        </w:tc>
        <w:tc>
          <w:tcPr>
            <w:tcW w:w="479" w:type="pct"/>
            <w:shd w:val="clear" w:color="auto" w:fill="00558C"/>
            <w:noWrap/>
            <w:vAlign w:val="bottom"/>
          </w:tcPr>
          <w:p w14:paraId="21AF8C18" w14:textId="77777777" w:rsidR="00A013FD" w:rsidRPr="00A013FD" w:rsidRDefault="00A013FD" w:rsidP="00A013FD">
            <w:pPr>
              <w:keepNext/>
              <w:spacing w:before="80" w:after="80"/>
              <w:jc w:val="center"/>
              <w:rPr>
                <w:ins w:id="14398" w:author="Ross Norsworthy" w:date="2020-03-20T00:52:00Z"/>
                <w:rFonts w:ascii="Times New Roman Bold" w:hAnsi="Times New Roman Bold" w:cs="Times New Roman Bold"/>
                <w:b/>
                <w:sz w:val="20"/>
              </w:rPr>
            </w:pPr>
            <w:ins w:id="14399" w:author="Ross Norsworthy" w:date="2020-03-20T00:52:00Z">
              <w:r w:rsidRPr="00A013FD">
                <w:rPr>
                  <w:rFonts w:ascii="Times New Roman Bold" w:hAnsi="Times New Roman Bold" w:cs="Times New Roman Bold"/>
                  <w:b/>
                  <w:sz w:val="20"/>
                </w:rPr>
                <w:t>Value (Dec)</w:t>
              </w:r>
            </w:ins>
          </w:p>
        </w:tc>
        <w:tc>
          <w:tcPr>
            <w:tcW w:w="486" w:type="pct"/>
            <w:shd w:val="clear" w:color="auto" w:fill="00558C"/>
            <w:noWrap/>
            <w:vAlign w:val="bottom"/>
          </w:tcPr>
          <w:p w14:paraId="669E347B" w14:textId="77777777" w:rsidR="00A013FD" w:rsidRPr="00A013FD" w:rsidRDefault="00A013FD" w:rsidP="00A013FD">
            <w:pPr>
              <w:keepNext/>
              <w:spacing w:before="80" w:after="80"/>
              <w:jc w:val="center"/>
              <w:rPr>
                <w:ins w:id="14400" w:author="Ross Norsworthy" w:date="2020-03-20T00:52:00Z"/>
                <w:rFonts w:ascii="Times New Roman Bold" w:hAnsi="Times New Roman Bold" w:cs="Times New Roman Bold"/>
                <w:b/>
                <w:sz w:val="20"/>
              </w:rPr>
            </w:pPr>
            <w:ins w:id="14401" w:author="Ross Norsworthy" w:date="2020-03-20T00:52:00Z">
              <w:r w:rsidRPr="00A013FD">
                <w:rPr>
                  <w:rFonts w:ascii="Times New Roman Bold" w:hAnsi="Times New Roman Bold" w:cs="Times New Roman Bold"/>
                  <w:b/>
                  <w:sz w:val="20"/>
                </w:rPr>
                <w:t>Size (Bytes)</w:t>
              </w:r>
            </w:ins>
          </w:p>
        </w:tc>
        <w:tc>
          <w:tcPr>
            <w:tcW w:w="583" w:type="pct"/>
            <w:shd w:val="clear" w:color="auto" w:fill="00558C"/>
            <w:noWrap/>
            <w:vAlign w:val="bottom"/>
          </w:tcPr>
          <w:p w14:paraId="5E5042A0" w14:textId="77777777" w:rsidR="00A013FD" w:rsidRPr="00A013FD" w:rsidRDefault="00A013FD" w:rsidP="00A013FD">
            <w:pPr>
              <w:keepNext/>
              <w:spacing w:before="80" w:after="80"/>
              <w:jc w:val="center"/>
              <w:rPr>
                <w:ins w:id="14402" w:author="Ross Norsworthy" w:date="2020-03-20T00:52:00Z"/>
                <w:rFonts w:ascii="Times New Roman Bold" w:hAnsi="Times New Roman Bold" w:cs="Times New Roman Bold"/>
                <w:b/>
                <w:sz w:val="20"/>
              </w:rPr>
            </w:pPr>
            <w:ins w:id="14403" w:author="Ross Norsworthy" w:date="2020-03-20T00:52:00Z">
              <w:r w:rsidRPr="00A013FD">
                <w:rPr>
                  <w:rFonts w:ascii="Times New Roman Bold" w:hAnsi="Times New Roman Bold" w:cs="Times New Roman Bold"/>
                  <w:b/>
                  <w:sz w:val="20"/>
                </w:rPr>
                <w:t>Function</w:t>
              </w:r>
            </w:ins>
          </w:p>
        </w:tc>
        <w:tc>
          <w:tcPr>
            <w:tcW w:w="3156" w:type="pct"/>
            <w:shd w:val="clear" w:color="auto" w:fill="00558C"/>
            <w:noWrap/>
            <w:vAlign w:val="bottom"/>
          </w:tcPr>
          <w:p w14:paraId="4818DC33" w14:textId="77777777" w:rsidR="00A013FD" w:rsidRPr="00A013FD" w:rsidRDefault="00A013FD" w:rsidP="00A013FD">
            <w:pPr>
              <w:keepNext/>
              <w:spacing w:before="80" w:after="80"/>
              <w:jc w:val="center"/>
              <w:rPr>
                <w:ins w:id="14404" w:author="Ross Norsworthy" w:date="2020-03-20T00:52:00Z"/>
                <w:rFonts w:ascii="Times New Roman Bold" w:hAnsi="Times New Roman Bold" w:cs="Times New Roman Bold"/>
                <w:b/>
                <w:sz w:val="20"/>
              </w:rPr>
            </w:pPr>
            <w:ins w:id="14405" w:author="Ross Norsworthy" w:date="2020-03-20T00:52:00Z">
              <w:r w:rsidRPr="00A013FD">
                <w:rPr>
                  <w:rFonts w:ascii="Times New Roman Bold" w:hAnsi="Times New Roman Bold" w:cs="Times New Roman Bold"/>
                  <w:b/>
                  <w:sz w:val="20"/>
                </w:rPr>
                <w:t>Content</w:t>
              </w:r>
            </w:ins>
          </w:p>
        </w:tc>
      </w:tr>
      <w:tr w:rsidR="00A013FD" w:rsidRPr="00A013FD" w14:paraId="324B7A6D" w14:textId="77777777" w:rsidTr="0092452F">
        <w:trPr>
          <w:trHeight w:val="300"/>
          <w:ins w:id="14406" w:author="Ross Norsworthy" w:date="2020-03-20T00:52:00Z"/>
        </w:trPr>
        <w:tc>
          <w:tcPr>
            <w:tcW w:w="296" w:type="pct"/>
            <w:shd w:val="clear" w:color="auto" w:fill="auto"/>
            <w:noWrap/>
          </w:tcPr>
          <w:p w14:paraId="17E93609" w14:textId="77777777" w:rsidR="00A013FD" w:rsidRPr="00A013FD" w:rsidRDefault="00A013FD" w:rsidP="00543DDE">
            <w:pPr>
              <w:pStyle w:val="Tabletext"/>
              <w:rPr>
                <w:ins w:id="14407" w:author="Ross Norsworthy" w:date="2020-03-20T00:52:00Z"/>
              </w:rPr>
            </w:pPr>
            <w:ins w:id="14408" w:author="Ross Norsworthy" w:date="2020-03-20T00:52:00Z">
              <w:r w:rsidRPr="00A013FD">
                <w:t>1</w:t>
              </w:r>
            </w:ins>
          </w:p>
        </w:tc>
        <w:tc>
          <w:tcPr>
            <w:tcW w:w="479" w:type="pct"/>
            <w:shd w:val="clear" w:color="auto" w:fill="auto"/>
            <w:noWrap/>
          </w:tcPr>
          <w:p w14:paraId="68CAC006" w14:textId="77777777" w:rsidR="00A013FD" w:rsidRPr="00A013FD" w:rsidRDefault="00A013FD" w:rsidP="00543DDE">
            <w:pPr>
              <w:pStyle w:val="Tabletext"/>
              <w:rPr>
                <w:ins w:id="14409" w:author="Ross Norsworthy" w:date="2020-03-20T00:52:00Z"/>
              </w:rPr>
            </w:pPr>
            <w:ins w:id="14410" w:author="Ross Norsworthy" w:date="2020-03-20T00:52:00Z">
              <w:r w:rsidRPr="00A013FD">
                <w:t>075</w:t>
              </w:r>
            </w:ins>
          </w:p>
        </w:tc>
        <w:tc>
          <w:tcPr>
            <w:tcW w:w="486" w:type="pct"/>
            <w:shd w:val="clear" w:color="auto" w:fill="auto"/>
            <w:noWrap/>
          </w:tcPr>
          <w:p w14:paraId="45358E54" w14:textId="77777777" w:rsidR="00A013FD" w:rsidRPr="00A013FD" w:rsidRDefault="00A013FD" w:rsidP="00543DDE">
            <w:pPr>
              <w:pStyle w:val="Tabletext"/>
              <w:rPr>
                <w:ins w:id="14411" w:author="Ross Norsworthy" w:date="2020-03-20T00:52:00Z"/>
              </w:rPr>
            </w:pPr>
            <w:ins w:id="14412" w:author="Ross Norsworthy" w:date="2020-03-20T00:52:00Z">
              <w:r w:rsidRPr="00A013FD">
                <w:t>1</w:t>
              </w:r>
            </w:ins>
          </w:p>
        </w:tc>
        <w:tc>
          <w:tcPr>
            <w:tcW w:w="583" w:type="pct"/>
            <w:shd w:val="clear" w:color="auto" w:fill="auto"/>
            <w:noWrap/>
          </w:tcPr>
          <w:p w14:paraId="32A218CA" w14:textId="77777777" w:rsidR="00A013FD" w:rsidRPr="00A013FD" w:rsidRDefault="00A013FD" w:rsidP="00543DDE">
            <w:pPr>
              <w:pStyle w:val="Tabletext"/>
              <w:rPr>
                <w:ins w:id="14413" w:author="Ross Norsworthy" w:date="2020-03-20T00:52:00Z"/>
              </w:rPr>
            </w:pPr>
            <w:ins w:id="14414" w:author="Ross Norsworthy" w:date="2020-03-20T00:52:00Z">
              <w:r w:rsidRPr="00A013FD">
                <w:t>Type</w:t>
              </w:r>
            </w:ins>
          </w:p>
        </w:tc>
        <w:tc>
          <w:tcPr>
            <w:tcW w:w="3156" w:type="pct"/>
            <w:shd w:val="clear" w:color="auto" w:fill="auto"/>
            <w:noWrap/>
          </w:tcPr>
          <w:p w14:paraId="0F9DC2EB" w14:textId="77777777" w:rsidR="00A013FD" w:rsidRPr="00A013FD" w:rsidRDefault="00A013FD" w:rsidP="00543DDE">
            <w:pPr>
              <w:pStyle w:val="Tabletext"/>
              <w:rPr>
                <w:ins w:id="14415" w:author="Ross Norsworthy" w:date="2020-03-20T00:52:00Z"/>
              </w:rPr>
            </w:pPr>
          </w:p>
        </w:tc>
      </w:tr>
      <w:tr w:rsidR="00A013FD" w:rsidRPr="00A013FD" w14:paraId="1F355DEC" w14:textId="77777777" w:rsidTr="0092452F">
        <w:trPr>
          <w:trHeight w:val="300"/>
          <w:ins w:id="14416" w:author="Ross Norsworthy" w:date="2020-03-20T00:52:00Z"/>
        </w:trPr>
        <w:tc>
          <w:tcPr>
            <w:tcW w:w="296" w:type="pct"/>
            <w:shd w:val="clear" w:color="auto" w:fill="auto"/>
            <w:noWrap/>
          </w:tcPr>
          <w:p w14:paraId="14A48543" w14:textId="77777777" w:rsidR="00A013FD" w:rsidRPr="00A013FD" w:rsidRDefault="00A013FD" w:rsidP="00543DDE">
            <w:pPr>
              <w:pStyle w:val="Tabletext"/>
              <w:rPr>
                <w:ins w:id="14417" w:author="Ross Norsworthy" w:date="2020-03-20T00:52:00Z"/>
              </w:rPr>
            </w:pPr>
            <w:ins w:id="14418" w:author="Ross Norsworthy" w:date="2020-03-20T00:52:00Z">
              <w:r w:rsidRPr="00A013FD">
                <w:t>2</w:t>
              </w:r>
            </w:ins>
          </w:p>
        </w:tc>
        <w:tc>
          <w:tcPr>
            <w:tcW w:w="479" w:type="pct"/>
            <w:shd w:val="clear" w:color="auto" w:fill="auto"/>
            <w:noWrap/>
          </w:tcPr>
          <w:p w14:paraId="069910C4" w14:textId="77777777" w:rsidR="00A013FD" w:rsidRPr="00A013FD" w:rsidRDefault="00A013FD" w:rsidP="00543DDE">
            <w:pPr>
              <w:pStyle w:val="Tabletext"/>
              <w:rPr>
                <w:ins w:id="14419" w:author="Ross Norsworthy" w:date="2020-03-20T00:52:00Z"/>
              </w:rPr>
            </w:pPr>
            <w:ins w:id="14420" w:author="Ross Norsworthy" w:date="2020-03-20T00:52:00Z">
              <w:r w:rsidRPr="00A013FD">
                <w:t>0 to 2</w:t>
              </w:r>
              <w:r w:rsidRPr="00A013FD">
                <w:rPr>
                  <w:vertAlign w:val="superscript"/>
                </w:rPr>
                <w:t>16</w:t>
              </w:r>
              <w:r w:rsidRPr="00A013FD">
                <w:t>-1</w:t>
              </w:r>
            </w:ins>
          </w:p>
        </w:tc>
        <w:tc>
          <w:tcPr>
            <w:tcW w:w="486" w:type="pct"/>
            <w:shd w:val="clear" w:color="auto" w:fill="auto"/>
            <w:noWrap/>
          </w:tcPr>
          <w:p w14:paraId="3924F63C" w14:textId="77777777" w:rsidR="00A013FD" w:rsidRPr="00A013FD" w:rsidRDefault="00A013FD" w:rsidP="00543DDE">
            <w:pPr>
              <w:pStyle w:val="Tabletext"/>
              <w:rPr>
                <w:ins w:id="14421" w:author="Ross Norsworthy" w:date="2020-03-20T00:52:00Z"/>
              </w:rPr>
            </w:pPr>
            <w:ins w:id="14422" w:author="Ross Norsworthy" w:date="2020-03-20T00:52:00Z">
              <w:r w:rsidRPr="00A013FD">
                <w:t>2</w:t>
              </w:r>
            </w:ins>
          </w:p>
        </w:tc>
        <w:tc>
          <w:tcPr>
            <w:tcW w:w="583" w:type="pct"/>
            <w:shd w:val="clear" w:color="auto" w:fill="auto"/>
            <w:noWrap/>
          </w:tcPr>
          <w:p w14:paraId="5A073D21" w14:textId="77777777" w:rsidR="00A013FD" w:rsidRPr="00A013FD" w:rsidRDefault="00A013FD" w:rsidP="00543DDE">
            <w:pPr>
              <w:pStyle w:val="Tabletext"/>
              <w:rPr>
                <w:ins w:id="14423" w:author="Ross Norsworthy" w:date="2020-03-20T00:52:00Z"/>
              </w:rPr>
            </w:pPr>
            <w:ins w:id="14424" w:author="Ross Norsworthy" w:date="2020-03-20T00:52:00Z">
              <w:r w:rsidRPr="00A013FD">
                <w:t>Length</w:t>
              </w:r>
            </w:ins>
          </w:p>
        </w:tc>
        <w:tc>
          <w:tcPr>
            <w:tcW w:w="3156" w:type="pct"/>
            <w:shd w:val="clear" w:color="auto" w:fill="auto"/>
            <w:noWrap/>
          </w:tcPr>
          <w:p w14:paraId="62C0F2F4" w14:textId="77777777" w:rsidR="00A013FD" w:rsidRPr="00A013FD" w:rsidRDefault="00A013FD" w:rsidP="00543DDE">
            <w:pPr>
              <w:pStyle w:val="Tabletext"/>
              <w:rPr>
                <w:ins w:id="14425" w:author="Ross Norsworthy" w:date="2020-03-20T00:52:00Z"/>
              </w:rPr>
            </w:pPr>
            <w:ins w:id="14426" w:author="Ross Norsworthy" w:date="2020-03-20T00:52:00Z">
              <w:r w:rsidRPr="00A013FD">
                <w:t>Total size in bytes, variable.</w:t>
              </w:r>
            </w:ins>
          </w:p>
        </w:tc>
      </w:tr>
      <w:tr w:rsidR="00A013FD" w:rsidRPr="00A013FD" w14:paraId="65569F80" w14:textId="77777777" w:rsidTr="0092452F">
        <w:trPr>
          <w:trHeight w:val="300"/>
          <w:ins w:id="14427" w:author="Ross Norsworthy" w:date="2020-03-20T00:52:00Z"/>
        </w:trPr>
        <w:tc>
          <w:tcPr>
            <w:tcW w:w="296" w:type="pct"/>
            <w:shd w:val="clear" w:color="auto" w:fill="auto"/>
            <w:noWrap/>
          </w:tcPr>
          <w:p w14:paraId="5D60F40F" w14:textId="77777777" w:rsidR="00A013FD" w:rsidRPr="00A013FD" w:rsidRDefault="00A013FD" w:rsidP="00543DDE">
            <w:pPr>
              <w:pStyle w:val="Tabletext"/>
              <w:rPr>
                <w:ins w:id="14428" w:author="Ross Norsworthy" w:date="2020-03-20T00:52:00Z"/>
              </w:rPr>
            </w:pPr>
            <w:ins w:id="14429" w:author="Ross Norsworthy" w:date="2020-03-20T00:52:00Z">
              <w:r w:rsidRPr="00A013FD">
                <w:t>3</w:t>
              </w:r>
            </w:ins>
          </w:p>
        </w:tc>
        <w:tc>
          <w:tcPr>
            <w:tcW w:w="479" w:type="pct"/>
            <w:shd w:val="clear" w:color="auto" w:fill="auto"/>
            <w:noWrap/>
          </w:tcPr>
          <w:p w14:paraId="6B7FCEAB" w14:textId="77777777" w:rsidR="00A013FD" w:rsidRPr="00A013FD" w:rsidRDefault="00A013FD" w:rsidP="00543DDE">
            <w:pPr>
              <w:pStyle w:val="Tabletext"/>
              <w:rPr>
                <w:ins w:id="14430" w:author="Ross Norsworthy" w:date="2020-03-20T00:52:00Z"/>
              </w:rPr>
            </w:pPr>
            <w:ins w:id="14431" w:author="Ross Norsworthy" w:date="2020-03-20T00:52:00Z">
              <w:r w:rsidRPr="00A013FD">
                <w:t>0 to 2</w:t>
              </w:r>
              <w:r w:rsidRPr="00A013FD">
                <w:rPr>
                  <w:vertAlign w:val="superscript"/>
                </w:rPr>
                <w:t>32</w:t>
              </w:r>
              <w:r w:rsidRPr="00A013FD">
                <w:t>-1</w:t>
              </w:r>
            </w:ins>
          </w:p>
        </w:tc>
        <w:tc>
          <w:tcPr>
            <w:tcW w:w="486" w:type="pct"/>
            <w:shd w:val="clear" w:color="auto" w:fill="auto"/>
            <w:noWrap/>
          </w:tcPr>
          <w:p w14:paraId="2128738E" w14:textId="77777777" w:rsidR="00A013FD" w:rsidRPr="00A013FD" w:rsidRDefault="00A013FD" w:rsidP="00543DDE">
            <w:pPr>
              <w:pStyle w:val="Tabletext"/>
              <w:rPr>
                <w:ins w:id="14432" w:author="Ross Norsworthy" w:date="2020-03-20T00:52:00Z"/>
              </w:rPr>
            </w:pPr>
            <w:ins w:id="14433" w:author="Ross Norsworthy" w:date="2020-03-20T00:52:00Z">
              <w:r w:rsidRPr="00A013FD">
                <w:t>4</w:t>
              </w:r>
            </w:ins>
          </w:p>
        </w:tc>
        <w:tc>
          <w:tcPr>
            <w:tcW w:w="583" w:type="pct"/>
            <w:shd w:val="clear" w:color="auto" w:fill="auto"/>
            <w:noWrap/>
          </w:tcPr>
          <w:p w14:paraId="27E5C4C3" w14:textId="77777777" w:rsidR="00A013FD" w:rsidRPr="00A013FD" w:rsidRDefault="00A013FD" w:rsidP="00543DDE">
            <w:pPr>
              <w:pStyle w:val="Tabletext"/>
              <w:rPr>
                <w:ins w:id="14434" w:author="Ross Norsworthy" w:date="2020-03-20T00:52:00Z"/>
              </w:rPr>
            </w:pPr>
            <w:ins w:id="14435" w:author="Ross Norsworthy" w:date="2020-03-20T00:52:00Z">
              <w:r w:rsidRPr="00A013FD">
                <w:t>Source ID</w:t>
              </w:r>
            </w:ins>
          </w:p>
        </w:tc>
        <w:tc>
          <w:tcPr>
            <w:tcW w:w="3156" w:type="pct"/>
            <w:shd w:val="clear" w:color="auto" w:fill="auto"/>
            <w:noWrap/>
          </w:tcPr>
          <w:p w14:paraId="34BA2CD4" w14:textId="4AF51E59" w:rsidR="00A013FD" w:rsidRPr="00A013FD" w:rsidRDefault="00A013FD" w:rsidP="00543DDE">
            <w:pPr>
              <w:pStyle w:val="Tabletext"/>
              <w:rPr>
                <w:ins w:id="14436" w:author="Ross Norsworthy" w:date="2020-03-20T00:52:00Z"/>
              </w:rPr>
            </w:pPr>
            <w:ins w:id="14437" w:author="Ross Norsworthy" w:date="2020-03-20T00:52:00Z">
              <w:r w:rsidRPr="00A013FD">
                <w:t xml:space="preserve">The Unique Identifier of the transmitting station, as described in </w:t>
              </w:r>
              <w:del w:id="14438" w:author="USA Editor 2021" w:date="2020-12-11T16:25:00Z">
                <w:r w:rsidRPr="00265590" w:rsidDel="00265590">
                  <w:rPr>
                    <w:highlight w:val="green"/>
                    <w:rPrChange w:id="14439" w:author="USA Editor 2021" w:date="2020-12-11T16:25:00Z">
                      <w:rPr/>
                    </w:rPrChange>
                  </w:rPr>
                  <w:delText>section</w:delText>
                </w:r>
              </w:del>
            </w:ins>
            <w:ins w:id="14440" w:author="USA Editor 2021" w:date="2020-12-11T16:25:00Z">
              <w:r w:rsidR="00265590" w:rsidRPr="00E7728F">
                <w:rPr>
                  <w:highlight w:val="green"/>
                  <w:lang w:val="en-US"/>
                  <w:rPrChange w:id="14441" w:author="USA Editor 2021" w:date="2021-01-05T13:48:00Z">
                    <w:rPr>
                      <w:lang w:val="en-US"/>
                    </w:rPr>
                  </w:rPrChange>
                </w:rPr>
                <w:t>§</w:t>
              </w:r>
            </w:ins>
            <w:ins w:id="14442" w:author="Ross Norsworthy" w:date="2020-03-20T00:52:00Z">
              <w:r w:rsidRPr="00E7728F">
                <w:rPr>
                  <w:highlight w:val="green"/>
                  <w:rPrChange w:id="14443" w:author="USA Editor 2021" w:date="2021-01-05T13:48:00Z">
                    <w:rPr/>
                  </w:rPrChange>
                </w:rPr>
                <w:t xml:space="preserve"> </w:t>
              </w:r>
            </w:ins>
            <w:ins w:id="14444" w:author="Johnny Schultz" w:date="2020-04-17T12:26:00Z">
              <w:del w:id="14445" w:author="USA Editor 2021" w:date="2021-01-05T13:48:00Z">
                <w:r w:rsidRPr="00E7728F" w:rsidDel="00E7728F">
                  <w:rPr>
                    <w:highlight w:val="green"/>
                    <w:rPrChange w:id="14446" w:author="USA Editor 2021" w:date="2021-01-05T13:48:00Z">
                      <w:rPr/>
                    </w:rPrChange>
                  </w:rPr>
                  <w:delText>3</w:delText>
                </w:r>
              </w:del>
            </w:ins>
            <w:ins w:id="14447" w:author="USA Editor 2021" w:date="2021-01-05T13:48:00Z">
              <w:r w:rsidR="00E7728F" w:rsidRPr="00E7728F">
                <w:rPr>
                  <w:highlight w:val="green"/>
                  <w:rPrChange w:id="14448" w:author="USA Editor 2021" w:date="2021-01-05T13:48:00Z">
                    <w:rPr/>
                  </w:rPrChange>
                </w:rPr>
                <w:t>2</w:t>
              </w:r>
            </w:ins>
            <w:ins w:id="14449" w:author="Johnny Schultz" w:date="2020-04-17T12:26:00Z">
              <w:r w:rsidRPr="00E7728F">
                <w:rPr>
                  <w:highlight w:val="green"/>
                  <w:rPrChange w:id="14450" w:author="USA Editor 2021" w:date="2021-01-05T13:48:00Z">
                    <w:rPr/>
                  </w:rPrChange>
                </w:rPr>
                <w:t>.4</w:t>
              </w:r>
            </w:ins>
            <w:ins w:id="14451" w:author="Ross Norsworthy" w:date="2020-03-20T00:52:00Z">
              <w:del w:id="14452" w:author="Johnny Schultz" w:date="2020-04-17T12:26:00Z">
                <w:r w:rsidRPr="00E7728F">
                  <w:rPr>
                    <w:highlight w:val="green"/>
                    <w:rPrChange w:id="14453" w:author="USA Editor 2021" w:date="2021-01-05T13:48:00Z">
                      <w:rPr/>
                    </w:rPrChange>
                  </w:rPr>
                  <w:delText>1</w:delText>
                </w:r>
              </w:del>
            </w:ins>
            <w:ins w:id="14454" w:author="USA Editor 2021" w:date="2021-01-05T13:48:00Z">
              <w:r w:rsidR="00E7728F" w:rsidRPr="00E7728F">
                <w:rPr>
                  <w:highlight w:val="green"/>
                  <w:rPrChange w:id="14455" w:author="USA Editor 2021" w:date="2021-01-05T13:48:00Z">
                    <w:rPr/>
                  </w:rPrChange>
                </w:rPr>
                <w:t>, Annex 1.</w:t>
              </w:r>
            </w:ins>
          </w:p>
        </w:tc>
      </w:tr>
      <w:tr w:rsidR="00A013FD" w:rsidRPr="00A013FD" w14:paraId="35E7A136" w14:textId="77777777" w:rsidTr="0092452F">
        <w:trPr>
          <w:trHeight w:val="300"/>
          <w:ins w:id="14456" w:author="Ross Norsworthy" w:date="2020-03-20T00:52:00Z"/>
        </w:trPr>
        <w:tc>
          <w:tcPr>
            <w:tcW w:w="296" w:type="pct"/>
            <w:shd w:val="clear" w:color="auto" w:fill="auto"/>
            <w:noWrap/>
          </w:tcPr>
          <w:p w14:paraId="4731CD36" w14:textId="77777777" w:rsidR="00A013FD" w:rsidRPr="00A013FD" w:rsidRDefault="00A013FD" w:rsidP="00543DDE">
            <w:pPr>
              <w:pStyle w:val="Tabletext"/>
              <w:rPr>
                <w:ins w:id="14457" w:author="Ross Norsworthy" w:date="2020-03-20T00:52:00Z"/>
                <w:vertAlign w:val="superscript"/>
              </w:rPr>
            </w:pPr>
            <w:ins w:id="14458" w:author="Ross Norsworthy" w:date="2020-03-20T00:52:00Z">
              <w:r w:rsidRPr="00A013FD">
                <w:t>4</w:t>
              </w:r>
              <w:r w:rsidRPr="00A013FD">
                <w:rPr>
                  <w:vertAlign w:val="superscript"/>
                </w:rPr>
                <w:t>(1)</w:t>
              </w:r>
            </w:ins>
          </w:p>
        </w:tc>
        <w:tc>
          <w:tcPr>
            <w:tcW w:w="479" w:type="pct"/>
            <w:shd w:val="clear" w:color="auto" w:fill="auto"/>
            <w:noWrap/>
          </w:tcPr>
          <w:p w14:paraId="5C9A770B" w14:textId="77777777" w:rsidR="00A013FD" w:rsidRPr="00A013FD" w:rsidRDefault="00A013FD" w:rsidP="00543DDE">
            <w:pPr>
              <w:pStyle w:val="Tabletext"/>
              <w:rPr>
                <w:ins w:id="14459" w:author="Ross Norsworthy" w:date="2020-03-20T00:52:00Z"/>
              </w:rPr>
            </w:pPr>
            <w:ins w:id="14460" w:author="Ross Norsworthy" w:date="2020-03-20T00:52:00Z">
              <w:r w:rsidRPr="00A013FD">
                <w:t>0</w:t>
              </w:r>
            </w:ins>
          </w:p>
        </w:tc>
        <w:tc>
          <w:tcPr>
            <w:tcW w:w="486" w:type="pct"/>
            <w:shd w:val="clear" w:color="auto" w:fill="auto"/>
            <w:noWrap/>
          </w:tcPr>
          <w:p w14:paraId="2CD5C673" w14:textId="77777777" w:rsidR="00A013FD" w:rsidRPr="00A013FD" w:rsidRDefault="00A013FD" w:rsidP="00543DDE">
            <w:pPr>
              <w:pStyle w:val="Tabletext"/>
              <w:rPr>
                <w:ins w:id="14461" w:author="Ross Norsworthy" w:date="2020-03-20T00:52:00Z"/>
              </w:rPr>
            </w:pPr>
            <w:ins w:id="14462" w:author="Ross Norsworthy" w:date="2020-03-20T00:52:00Z">
              <w:r w:rsidRPr="00A013FD">
                <w:t>1</w:t>
              </w:r>
            </w:ins>
          </w:p>
        </w:tc>
        <w:tc>
          <w:tcPr>
            <w:tcW w:w="583" w:type="pct"/>
            <w:shd w:val="clear" w:color="auto" w:fill="auto"/>
            <w:noWrap/>
          </w:tcPr>
          <w:p w14:paraId="202B015F" w14:textId="77777777" w:rsidR="00A013FD" w:rsidRPr="00A013FD" w:rsidRDefault="00A013FD" w:rsidP="00543DDE">
            <w:pPr>
              <w:pStyle w:val="Tabletext"/>
              <w:rPr>
                <w:ins w:id="14463" w:author="Ross Norsworthy" w:date="2020-03-20T00:52:00Z"/>
              </w:rPr>
            </w:pPr>
            <w:ins w:id="14464" w:author="Ross Norsworthy" w:date="2020-03-20T00:52:00Z">
              <w:r w:rsidRPr="00A013FD">
                <w:t>Session ID</w:t>
              </w:r>
            </w:ins>
          </w:p>
        </w:tc>
        <w:tc>
          <w:tcPr>
            <w:tcW w:w="3156" w:type="pct"/>
            <w:shd w:val="clear" w:color="auto" w:fill="auto"/>
            <w:noWrap/>
          </w:tcPr>
          <w:p w14:paraId="2CE059F4" w14:textId="77777777" w:rsidR="00A013FD" w:rsidRPr="00A013FD" w:rsidRDefault="00A013FD" w:rsidP="00543DDE">
            <w:pPr>
              <w:pStyle w:val="Tabletext"/>
              <w:rPr>
                <w:ins w:id="14465" w:author="Ross Norsworthy" w:date="2020-03-20T00:52:00Z"/>
              </w:rPr>
            </w:pPr>
            <w:ins w:id="14466" w:author="Ross Norsworthy" w:date="2020-03-20T00:52:00Z">
              <w:r w:rsidRPr="00A013FD">
                <w:t>Session ID.</w:t>
              </w:r>
            </w:ins>
          </w:p>
        </w:tc>
      </w:tr>
      <w:tr w:rsidR="00A013FD" w:rsidRPr="00A013FD" w14:paraId="45CCF290" w14:textId="77777777" w:rsidTr="0092452F">
        <w:trPr>
          <w:trHeight w:val="300"/>
          <w:ins w:id="14467" w:author="Ross Norsworthy" w:date="2020-03-20T00:52:00Z"/>
        </w:trPr>
        <w:tc>
          <w:tcPr>
            <w:tcW w:w="296" w:type="pct"/>
            <w:shd w:val="clear" w:color="auto" w:fill="auto"/>
            <w:noWrap/>
          </w:tcPr>
          <w:p w14:paraId="1220579B" w14:textId="77777777" w:rsidR="00A013FD" w:rsidRPr="00A013FD" w:rsidRDefault="00A013FD" w:rsidP="00543DDE">
            <w:pPr>
              <w:pStyle w:val="Tabletext"/>
              <w:rPr>
                <w:ins w:id="14468" w:author="Ross Norsworthy" w:date="2020-03-20T00:52:00Z"/>
              </w:rPr>
            </w:pPr>
            <w:ins w:id="14469" w:author="Ross Norsworthy" w:date="2020-03-20T00:52:00Z">
              <w:r w:rsidRPr="00A013FD">
                <w:t>5</w:t>
              </w:r>
            </w:ins>
          </w:p>
        </w:tc>
        <w:tc>
          <w:tcPr>
            <w:tcW w:w="479" w:type="pct"/>
            <w:shd w:val="clear" w:color="auto" w:fill="auto"/>
            <w:noWrap/>
          </w:tcPr>
          <w:p w14:paraId="7DCD979E" w14:textId="77777777" w:rsidR="00A013FD" w:rsidRPr="00A013FD" w:rsidRDefault="00A013FD" w:rsidP="00543DDE">
            <w:pPr>
              <w:pStyle w:val="Tabletext"/>
              <w:rPr>
                <w:ins w:id="14470" w:author="Ross Norsworthy" w:date="2020-03-20T00:52:00Z"/>
              </w:rPr>
            </w:pPr>
            <w:ins w:id="14471" w:author="Ross Norsworthy" w:date="2020-03-20T00:52:00Z">
              <w:r w:rsidRPr="00A013FD">
                <w:t>0 to 2</w:t>
              </w:r>
              <w:r w:rsidRPr="00A013FD">
                <w:rPr>
                  <w:vertAlign w:val="superscript"/>
                </w:rPr>
                <w:t>32</w:t>
              </w:r>
              <w:r w:rsidRPr="00A013FD">
                <w:t>-1</w:t>
              </w:r>
            </w:ins>
          </w:p>
        </w:tc>
        <w:tc>
          <w:tcPr>
            <w:tcW w:w="486" w:type="pct"/>
            <w:shd w:val="clear" w:color="auto" w:fill="auto"/>
            <w:noWrap/>
          </w:tcPr>
          <w:p w14:paraId="533E7F16" w14:textId="77777777" w:rsidR="00A013FD" w:rsidRPr="00A013FD" w:rsidRDefault="00A013FD" w:rsidP="00543DDE">
            <w:pPr>
              <w:pStyle w:val="Tabletext"/>
              <w:rPr>
                <w:ins w:id="14472" w:author="Ross Norsworthy" w:date="2020-03-20T00:52:00Z"/>
              </w:rPr>
            </w:pPr>
            <w:ins w:id="14473" w:author="Ross Norsworthy" w:date="2020-03-20T00:52:00Z">
              <w:r w:rsidRPr="00A013FD">
                <w:t>4</w:t>
              </w:r>
            </w:ins>
          </w:p>
        </w:tc>
        <w:tc>
          <w:tcPr>
            <w:tcW w:w="583" w:type="pct"/>
            <w:shd w:val="clear" w:color="auto" w:fill="auto"/>
            <w:noWrap/>
          </w:tcPr>
          <w:p w14:paraId="1F9E3E0B" w14:textId="77777777" w:rsidR="00A013FD" w:rsidRPr="00A013FD" w:rsidRDefault="00A013FD" w:rsidP="00543DDE">
            <w:pPr>
              <w:pStyle w:val="Tabletext"/>
              <w:rPr>
                <w:ins w:id="14474" w:author="Ross Norsworthy" w:date="2020-03-20T00:52:00Z"/>
              </w:rPr>
            </w:pPr>
            <w:ins w:id="14475" w:author="Ross Norsworthy" w:date="2020-03-20T00:52:00Z">
              <w:r w:rsidRPr="00A013FD">
                <w:t>Destination ID</w:t>
              </w:r>
            </w:ins>
          </w:p>
        </w:tc>
        <w:tc>
          <w:tcPr>
            <w:tcW w:w="3156" w:type="pct"/>
            <w:shd w:val="clear" w:color="auto" w:fill="auto"/>
            <w:noWrap/>
          </w:tcPr>
          <w:p w14:paraId="14BEF7AD" w14:textId="21836D4A" w:rsidR="00A013FD" w:rsidRPr="00A013FD" w:rsidRDefault="00A013FD" w:rsidP="00543DDE">
            <w:pPr>
              <w:pStyle w:val="Tabletext"/>
              <w:rPr>
                <w:ins w:id="14476" w:author="Ross Norsworthy" w:date="2020-03-20T00:52:00Z"/>
              </w:rPr>
            </w:pPr>
            <w:ins w:id="14477" w:author="Ross Norsworthy" w:date="2020-03-20T00:52:00Z">
              <w:r w:rsidRPr="00A013FD">
                <w:t xml:space="preserve">The Unique Identifier of the current node receiving this message, as described in </w:t>
              </w:r>
              <w:del w:id="14478" w:author="USA Editor 2021" w:date="2020-12-11T16:25:00Z">
                <w:r w:rsidRPr="00265590" w:rsidDel="00265590">
                  <w:rPr>
                    <w:highlight w:val="green"/>
                    <w:rPrChange w:id="14479" w:author="USA Editor 2021" w:date="2020-12-11T16:25:00Z">
                      <w:rPr/>
                    </w:rPrChange>
                  </w:rPr>
                  <w:delText>section</w:delText>
                </w:r>
              </w:del>
            </w:ins>
            <w:ins w:id="14480" w:author="USA Editor 2021" w:date="2020-12-11T16:25:00Z">
              <w:r w:rsidR="00265590" w:rsidRPr="00E7728F">
                <w:rPr>
                  <w:highlight w:val="green"/>
                  <w:lang w:val="en-US"/>
                  <w:rPrChange w:id="14481" w:author="USA Editor 2021" w:date="2021-01-05T13:48:00Z">
                    <w:rPr>
                      <w:lang w:val="en-US"/>
                    </w:rPr>
                  </w:rPrChange>
                </w:rPr>
                <w:t>§</w:t>
              </w:r>
            </w:ins>
            <w:ins w:id="14482" w:author="Ross Norsworthy" w:date="2020-03-20T00:52:00Z">
              <w:r w:rsidRPr="00E7728F">
                <w:rPr>
                  <w:highlight w:val="green"/>
                  <w:rPrChange w:id="14483" w:author="USA Editor 2021" w:date="2021-01-05T13:48:00Z">
                    <w:rPr/>
                  </w:rPrChange>
                </w:rPr>
                <w:t xml:space="preserve"> </w:t>
              </w:r>
            </w:ins>
            <w:ins w:id="14484" w:author="Johnny Schultz" w:date="2020-04-17T12:34:00Z">
              <w:del w:id="14485" w:author="USA Editor 2021" w:date="2021-01-05T13:48:00Z">
                <w:r w:rsidRPr="00E7728F" w:rsidDel="00E7728F">
                  <w:rPr>
                    <w:highlight w:val="green"/>
                    <w:rPrChange w:id="14486" w:author="USA Editor 2021" w:date="2021-01-05T13:48:00Z">
                      <w:rPr/>
                    </w:rPrChange>
                  </w:rPr>
                  <w:delText>3</w:delText>
                </w:r>
              </w:del>
            </w:ins>
            <w:ins w:id="14487" w:author="USA Editor 2021" w:date="2021-01-05T13:48:00Z">
              <w:r w:rsidR="00E7728F" w:rsidRPr="00E7728F">
                <w:rPr>
                  <w:highlight w:val="green"/>
                  <w:rPrChange w:id="14488" w:author="USA Editor 2021" w:date="2021-01-05T13:48:00Z">
                    <w:rPr/>
                  </w:rPrChange>
                </w:rPr>
                <w:t>2</w:t>
              </w:r>
            </w:ins>
            <w:ins w:id="14489" w:author="Johnny Schultz" w:date="2020-04-17T12:34:00Z">
              <w:r w:rsidRPr="00E7728F">
                <w:rPr>
                  <w:highlight w:val="green"/>
                  <w:rPrChange w:id="14490" w:author="USA Editor 2021" w:date="2021-01-05T13:48:00Z">
                    <w:rPr/>
                  </w:rPrChange>
                </w:rPr>
                <w:t>.4</w:t>
              </w:r>
            </w:ins>
            <w:ins w:id="14491" w:author="Ross Norsworthy" w:date="2020-03-20T00:52:00Z">
              <w:del w:id="14492" w:author="Johnny Schultz" w:date="2020-04-17T12:34:00Z">
                <w:r w:rsidRPr="00E7728F">
                  <w:rPr>
                    <w:highlight w:val="green"/>
                    <w:rPrChange w:id="14493" w:author="USA Editor 2021" w:date="2021-01-05T13:48:00Z">
                      <w:rPr/>
                    </w:rPrChange>
                  </w:rPr>
                  <w:delText>1</w:delText>
                </w:r>
              </w:del>
            </w:ins>
            <w:ins w:id="14494" w:author="USA Editor 2021" w:date="2021-01-05T13:48:00Z">
              <w:r w:rsidR="00E7728F" w:rsidRPr="00E7728F">
                <w:rPr>
                  <w:highlight w:val="green"/>
                  <w:rPrChange w:id="14495" w:author="USA Editor 2021" w:date="2021-01-05T13:48:00Z">
                    <w:rPr/>
                  </w:rPrChange>
                </w:rPr>
                <w:t>, Annex 1.</w:t>
              </w:r>
            </w:ins>
          </w:p>
          <w:p w14:paraId="7D306CDA" w14:textId="77777777" w:rsidR="00A013FD" w:rsidRPr="00A013FD" w:rsidRDefault="00A013FD" w:rsidP="00543DDE">
            <w:pPr>
              <w:pStyle w:val="Tabletext"/>
              <w:rPr>
                <w:ins w:id="14496" w:author="Ross Norsworthy" w:date="2020-03-20T00:52:00Z"/>
              </w:rPr>
            </w:pPr>
            <w:ins w:id="14497" w:author="Ross Norsworthy" w:date="2020-03-20T00:52:00Z">
              <w:r w:rsidRPr="00A013FD">
                <w:t>Set to 0 for broadcast.</w:t>
              </w:r>
            </w:ins>
          </w:p>
        </w:tc>
      </w:tr>
      <w:tr w:rsidR="00A013FD" w:rsidRPr="00A013FD" w14:paraId="08474852" w14:textId="77777777" w:rsidTr="0092452F">
        <w:trPr>
          <w:trHeight w:val="300"/>
          <w:ins w:id="14498" w:author="Ross Norsworthy" w:date="2020-03-20T00:52:00Z"/>
        </w:trPr>
        <w:tc>
          <w:tcPr>
            <w:tcW w:w="296" w:type="pct"/>
            <w:shd w:val="clear" w:color="auto" w:fill="auto"/>
            <w:noWrap/>
          </w:tcPr>
          <w:p w14:paraId="62825275" w14:textId="77777777" w:rsidR="00A013FD" w:rsidRPr="00A013FD" w:rsidRDefault="00A013FD" w:rsidP="00543DDE">
            <w:pPr>
              <w:pStyle w:val="Tabletext"/>
              <w:rPr>
                <w:ins w:id="14499" w:author="Ross Norsworthy" w:date="2020-03-20T00:52:00Z"/>
              </w:rPr>
            </w:pPr>
            <w:ins w:id="14500" w:author="Ross Norsworthy" w:date="2020-03-20T00:52:00Z">
              <w:r w:rsidRPr="00A013FD">
                <w:t>6</w:t>
              </w:r>
            </w:ins>
          </w:p>
        </w:tc>
        <w:tc>
          <w:tcPr>
            <w:tcW w:w="479" w:type="pct"/>
            <w:shd w:val="clear" w:color="auto" w:fill="auto"/>
            <w:noWrap/>
          </w:tcPr>
          <w:p w14:paraId="3CA22BAB" w14:textId="77777777" w:rsidR="00A013FD" w:rsidRPr="00A013FD" w:rsidRDefault="00A013FD" w:rsidP="00543DDE">
            <w:pPr>
              <w:pStyle w:val="Tabletext"/>
              <w:rPr>
                <w:ins w:id="14501" w:author="Ross Norsworthy" w:date="2020-03-20T00:52:00Z"/>
              </w:rPr>
            </w:pPr>
            <w:ins w:id="14502" w:author="Ross Norsworthy" w:date="2020-03-20T00:52:00Z">
              <w:r w:rsidRPr="00A013FD">
                <w:t>0-255</w:t>
              </w:r>
            </w:ins>
          </w:p>
        </w:tc>
        <w:tc>
          <w:tcPr>
            <w:tcW w:w="486" w:type="pct"/>
            <w:shd w:val="clear" w:color="auto" w:fill="auto"/>
            <w:noWrap/>
          </w:tcPr>
          <w:p w14:paraId="34721ECE" w14:textId="77777777" w:rsidR="00A013FD" w:rsidRPr="00A013FD" w:rsidRDefault="00A013FD" w:rsidP="00543DDE">
            <w:pPr>
              <w:pStyle w:val="Tabletext"/>
              <w:rPr>
                <w:ins w:id="14503" w:author="Ross Norsworthy" w:date="2020-03-20T00:52:00Z"/>
              </w:rPr>
            </w:pPr>
            <w:ins w:id="14504" w:author="Ross Norsworthy" w:date="2020-03-20T00:52:00Z">
              <w:r w:rsidRPr="00A013FD">
                <w:t>1</w:t>
              </w:r>
            </w:ins>
          </w:p>
        </w:tc>
        <w:tc>
          <w:tcPr>
            <w:tcW w:w="583" w:type="pct"/>
            <w:shd w:val="clear" w:color="auto" w:fill="auto"/>
            <w:noWrap/>
          </w:tcPr>
          <w:p w14:paraId="19149CF4" w14:textId="77777777" w:rsidR="00A013FD" w:rsidRPr="00A013FD" w:rsidRDefault="00A013FD" w:rsidP="00543DDE">
            <w:pPr>
              <w:pStyle w:val="Tabletext"/>
              <w:rPr>
                <w:ins w:id="14505" w:author="Ross Norsworthy" w:date="2020-03-20T00:52:00Z"/>
              </w:rPr>
            </w:pPr>
            <w:ins w:id="14506" w:author="Ross Norsworthy" w:date="2020-03-20T00:52:00Z">
              <w:del w:id="14507" w:author="Editor" w:date="2020-07-23T10:02:00Z">
                <w:r w:rsidRPr="00A013FD">
                  <w:delText>Fragment Number</w:delText>
                </w:r>
              </w:del>
            </w:ins>
            <w:ins w:id="14508" w:author="Editor" w:date="2020-07-22T10:53:00Z">
              <w:r w:rsidRPr="00A013FD">
                <w:t>Number of fragments</w:t>
              </w:r>
            </w:ins>
          </w:p>
        </w:tc>
        <w:tc>
          <w:tcPr>
            <w:tcW w:w="3156" w:type="pct"/>
            <w:shd w:val="clear" w:color="auto" w:fill="auto"/>
            <w:noWrap/>
          </w:tcPr>
          <w:p w14:paraId="46D6077E" w14:textId="77777777" w:rsidR="00A013FD" w:rsidRPr="00A013FD" w:rsidRDefault="00A013FD" w:rsidP="00543DDE">
            <w:pPr>
              <w:pStyle w:val="Tabletext"/>
              <w:rPr>
                <w:ins w:id="14509" w:author="Editor" w:date="2020-07-22T10:54:00Z"/>
              </w:rPr>
            </w:pPr>
            <w:ins w:id="14510" w:author="Ross Norsworthy" w:date="2020-03-20T00:52:00Z">
              <w:del w:id="14511" w:author="Editor" w:date="2020-07-23T10:02:00Z">
                <w:r w:rsidRPr="00A013FD">
                  <w:rPr>
                    <w:rFonts w:eastAsia="MS Mincho"/>
                  </w:rPr>
                  <w:delText>Fragment number of the payload in this message.</w:delText>
                </w:r>
                <w:r w:rsidRPr="00A013FD">
                  <w:delText xml:space="preserve"> First fragment must start at 0, increment with any additional fragment and wrap at 255.</w:delText>
                </w:r>
              </w:del>
            </w:ins>
            <w:ins w:id="14512" w:author="Editor" w:date="2020-07-22T10:54:00Z">
              <w:r w:rsidRPr="00A013FD">
                <w:t xml:space="preserve"> </w:t>
              </w:r>
            </w:ins>
            <w:ins w:id="14513" w:author="Editor" w:date="2020-07-23T10:09:00Z">
              <w:r w:rsidRPr="00A013FD">
                <w:t>Total n</w:t>
              </w:r>
            </w:ins>
            <w:ins w:id="14514" w:author="Editor" w:date="2020-07-22T10:54:00Z">
              <w:r w:rsidRPr="00A013FD">
                <w:t>umber of fragments in this session.</w:t>
              </w:r>
            </w:ins>
          </w:p>
          <w:p w14:paraId="1BEA5839" w14:textId="77777777" w:rsidR="00A013FD" w:rsidRPr="00A013FD" w:rsidRDefault="00A013FD" w:rsidP="00543DDE">
            <w:pPr>
              <w:pStyle w:val="Tabletext"/>
              <w:rPr>
                <w:ins w:id="14515" w:author="Ross Norsworthy" w:date="2020-03-20T00:52:00Z"/>
              </w:rPr>
            </w:pPr>
            <w:ins w:id="14516" w:author="Editor" w:date="2020-07-22T10:54:00Z">
              <w:r w:rsidRPr="00A013FD">
                <w:t>Must be a value from 1 to 14</w:t>
              </w:r>
            </w:ins>
          </w:p>
        </w:tc>
      </w:tr>
      <w:tr w:rsidR="00A013FD" w:rsidRPr="00A013FD" w14:paraId="1B6A380F" w14:textId="77777777" w:rsidTr="0092452F">
        <w:trPr>
          <w:trHeight w:val="300"/>
          <w:ins w:id="14517" w:author="Ross Norsworthy" w:date="2020-03-20T00:52:00Z"/>
        </w:trPr>
        <w:tc>
          <w:tcPr>
            <w:tcW w:w="296" w:type="pct"/>
            <w:shd w:val="clear" w:color="auto" w:fill="auto"/>
            <w:noWrap/>
          </w:tcPr>
          <w:p w14:paraId="31AE1B73" w14:textId="77777777" w:rsidR="00A013FD" w:rsidRPr="00A013FD" w:rsidRDefault="00A013FD" w:rsidP="00543DDE">
            <w:pPr>
              <w:pStyle w:val="Tabletext"/>
              <w:rPr>
                <w:ins w:id="14518" w:author="Ross Norsworthy" w:date="2020-03-20T00:52:00Z"/>
              </w:rPr>
            </w:pPr>
            <w:ins w:id="14519" w:author="Ross Norsworthy" w:date="2020-03-20T00:52:00Z">
              <w:r w:rsidRPr="00A013FD">
                <w:t>7</w:t>
              </w:r>
            </w:ins>
          </w:p>
        </w:tc>
        <w:tc>
          <w:tcPr>
            <w:tcW w:w="479" w:type="pct"/>
            <w:shd w:val="clear" w:color="auto" w:fill="auto"/>
            <w:noWrap/>
          </w:tcPr>
          <w:p w14:paraId="7F5FE450" w14:textId="77777777" w:rsidR="00A013FD" w:rsidRPr="00A013FD" w:rsidRDefault="00A013FD" w:rsidP="00543DDE">
            <w:pPr>
              <w:pStyle w:val="Tabletext"/>
              <w:rPr>
                <w:ins w:id="14520" w:author="Ross Norsworthy" w:date="2020-03-20T00:52:00Z"/>
              </w:rPr>
            </w:pPr>
            <w:ins w:id="14521" w:author="Ross Norsworthy" w:date="2020-03-20T00:52:00Z">
              <w:r w:rsidRPr="00A013FD">
                <w:t>0 to 255</w:t>
              </w:r>
            </w:ins>
          </w:p>
        </w:tc>
        <w:tc>
          <w:tcPr>
            <w:tcW w:w="486" w:type="pct"/>
            <w:shd w:val="clear" w:color="auto" w:fill="auto"/>
            <w:noWrap/>
          </w:tcPr>
          <w:p w14:paraId="1CC6D397" w14:textId="77777777" w:rsidR="00A013FD" w:rsidRPr="00A013FD" w:rsidRDefault="00A013FD" w:rsidP="00543DDE">
            <w:pPr>
              <w:pStyle w:val="Tabletext"/>
              <w:rPr>
                <w:ins w:id="14522" w:author="Ross Norsworthy" w:date="2020-03-20T00:52:00Z"/>
              </w:rPr>
            </w:pPr>
            <w:ins w:id="14523" w:author="Ross Norsworthy" w:date="2020-03-20T00:52:00Z">
              <w:r w:rsidRPr="00A013FD">
                <w:t>1</w:t>
              </w:r>
            </w:ins>
          </w:p>
        </w:tc>
        <w:tc>
          <w:tcPr>
            <w:tcW w:w="583" w:type="pct"/>
            <w:shd w:val="clear" w:color="auto" w:fill="auto"/>
            <w:noWrap/>
          </w:tcPr>
          <w:p w14:paraId="12B00B85" w14:textId="77777777" w:rsidR="00A013FD" w:rsidRPr="00A013FD" w:rsidRDefault="00A013FD" w:rsidP="00543DDE">
            <w:pPr>
              <w:pStyle w:val="Tabletext"/>
              <w:rPr>
                <w:ins w:id="14524" w:author="Ross Norsworthy" w:date="2020-03-20T00:52:00Z"/>
              </w:rPr>
            </w:pPr>
            <w:ins w:id="14525" w:author="Ross Norsworthy" w:date="2020-03-20T00:52:00Z">
              <w:del w:id="14526" w:author="Editor" w:date="2020-07-23T10:02:00Z">
                <w:r w:rsidRPr="00A013FD">
                  <w:delText>Reserved</w:delText>
                </w:r>
              </w:del>
            </w:ins>
            <w:ins w:id="14527" w:author="Editor" w:date="2020-07-22T11:06:00Z">
              <w:r w:rsidRPr="00A013FD">
                <w:t>Fragment number in this session</w:t>
              </w:r>
            </w:ins>
          </w:p>
        </w:tc>
        <w:tc>
          <w:tcPr>
            <w:tcW w:w="3156" w:type="pct"/>
            <w:shd w:val="clear" w:color="auto" w:fill="auto"/>
            <w:noWrap/>
          </w:tcPr>
          <w:p w14:paraId="06B6A19F" w14:textId="77777777" w:rsidR="00A013FD" w:rsidRPr="00A013FD" w:rsidRDefault="00A013FD" w:rsidP="00543DDE">
            <w:pPr>
              <w:pStyle w:val="Tabletext"/>
              <w:rPr>
                <w:ins w:id="14528" w:author="Editor" w:date="2020-07-22T11:07:00Z"/>
              </w:rPr>
            </w:pPr>
            <w:ins w:id="14529" w:author="Ross Norsworthy" w:date="2020-03-20T00:52:00Z">
              <w:del w:id="14530" w:author="Editor" w:date="2020-07-23T10:02:00Z">
                <w:r w:rsidRPr="00A013FD">
                  <w:delText>Reserved for future use. Set to zero.</w:delText>
                </w:r>
              </w:del>
            </w:ins>
            <w:ins w:id="14531" w:author="Editor" w:date="2020-07-22T11:07:00Z">
              <w:r w:rsidRPr="00A013FD">
                <w:t>Fragment number in this session</w:t>
              </w:r>
            </w:ins>
          </w:p>
          <w:p w14:paraId="2762FBFF" w14:textId="77777777" w:rsidR="00A013FD" w:rsidRPr="00A013FD" w:rsidRDefault="00A013FD" w:rsidP="00543DDE">
            <w:pPr>
              <w:pStyle w:val="Tabletext"/>
              <w:rPr>
                <w:ins w:id="14532" w:author="Ross Norsworthy" w:date="2020-03-20T00:52:00Z"/>
              </w:rPr>
            </w:pPr>
            <w:ins w:id="14533" w:author="Editor" w:date="2020-07-22T11:07:00Z">
              <w:r w:rsidRPr="00A013FD">
                <w:t>Must be a value from 2 to 13.</w:t>
              </w:r>
            </w:ins>
          </w:p>
        </w:tc>
      </w:tr>
      <w:tr w:rsidR="00A013FD" w:rsidRPr="00A013FD" w14:paraId="46220BDE" w14:textId="77777777" w:rsidTr="0092452F">
        <w:trPr>
          <w:trHeight w:val="300"/>
          <w:ins w:id="14534" w:author="Editor" w:date="2020-07-22T11:08:00Z"/>
        </w:trPr>
        <w:tc>
          <w:tcPr>
            <w:tcW w:w="296" w:type="pct"/>
            <w:shd w:val="clear" w:color="auto" w:fill="auto"/>
            <w:noWrap/>
          </w:tcPr>
          <w:p w14:paraId="54F569CB" w14:textId="77777777" w:rsidR="00A013FD" w:rsidRPr="00A013FD" w:rsidRDefault="00A013FD" w:rsidP="00543DDE">
            <w:pPr>
              <w:pStyle w:val="Tabletext"/>
              <w:rPr>
                <w:ins w:id="14535" w:author="Editor" w:date="2020-07-22T11:08:00Z"/>
              </w:rPr>
            </w:pPr>
            <w:ins w:id="14536" w:author="Editor" w:date="2020-07-22T11:09:00Z">
              <w:r w:rsidRPr="00A013FD">
                <w:t>8</w:t>
              </w:r>
            </w:ins>
          </w:p>
        </w:tc>
        <w:tc>
          <w:tcPr>
            <w:tcW w:w="479" w:type="pct"/>
            <w:shd w:val="clear" w:color="auto" w:fill="auto"/>
            <w:noWrap/>
          </w:tcPr>
          <w:p w14:paraId="65E8827C" w14:textId="77777777" w:rsidR="00A013FD" w:rsidRPr="00A013FD" w:rsidRDefault="00A013FD" w:rsidP="00543DDE">
            <w:pPr>
              <w:pStyle w:val="Tabletext"/>
              <w:rPr>
                <w:ins w:id="14537" w:author="Editor" w:date="2020-07-22T11:08:00Z"/>
              </w:rPr>
            </w:pPr>
            <w:ins w:id="14538" w:author="Editor" w:date="2020-07-22T11:09:00Z">
              <w:r w:rsidRPr="00A013FD">
                <w:t>0 - 255</w:t>
              </w:r>
            </w:ins>
          </w:p>
        </w:tc>
        <w:tc>
          <w:tcPr>
            <w:tcW w:w="486" w:type="pct"/>
            <w:shd w:val="clear" w:color="auto" w:fill="auto"/>
            <w:noWrap/>
          </w:tcPr>
          <w:p w14:paraId="23E2C4E9" w14:textId="77777777" w:rsidR="00A013FD" w:rsidRPr="00A013FD" w:rsidRDefault="00A013FD" w:rsidP="00543DDE">
            <w:pPr>
              <w:pStyle w:val="Tabletext"/>
              <w:rPr>
                <w:ins w:id="14539" w:author="Editor" w:date="2020-07-22T11:08:00Z"/>
              </w:rPr>
            </w:pPr>
            <w:ins w:id="14540" w:author="Editor" w:date="2020-07-22T11:09:00Z">
              <w:r w:rsidRPr="00A013FD">
                <w:t>1</w:t>
              </w:r>
            </w:ins>
          </w:p>
        </w:tc>
        <w:tc>
          <w:tcPr>
            <w:tcW w:w="583" w:type="pct"/>
            <w:shd w:val="clear" w:color="auto" w:fill="auto"/>
            <w:noWrap/>
          </w:tcPr>
          <w:p w14:paraId="4DA8EDC5" w14:textId="77777777" w:rsidR="00A013FD" w:rsidRPr="00A013FD" w:rsidRDefault="00A013FD" w:rsidP="00543DDE">
            <w:pPr>
              <w:pStyle w:val="Tabletext"/>
              <w:rPr>
                <w:ins w:id="14541" w:author="Editor" w:date="2020-07-22T11:08:00Z"/>
              </w:rPr>
            </w:pPr>
            <w:ins w:id="14542" w:author="Editor" w:date="2020-07-22T11:10:00Z">
              <w:r w:rsidRPr="00A013FD">
                <w:t>Fragment number in this message</w:t>
              </w:r>
            </w:ins>
          </w:p>
        </w:tc>
        <w:tc>
          <w:tcPr>
            <w:tcW w:w="3156" w:type="pct"/>
            <w:shd w:val="clear" w:color="auto" w:fill="auto"/>
            <w:noWrap/>
          </w:tcPr>
          <w:p w14:paraId="64B67136" w14:textId="77777777" w:rsidR="00A013FD" w:rsidRPr="00A013FD" w:rsidRDefault="00A013FD" w:rsidP="00543DDE">
            <w:pPr>
              <w:pStyle w:val="Tabletext"/>
              <w:rPr>
                <w:ins w:id="14543" w:author="Editor" w:date="2020-07-22T11:08:00Z"/>
              </w:rPr>
            </w:pPr>
            <w:ins w:id="14544" w:author="Editor" w:date="2020-07-22T11:10:00Z">
              <w:r w:rsidRPr="00A013FD">
                <w:t>Fragment number of the payload in this message. First fragment must start at 0, increment with any additional fragment and wrap at 255.</w:t>
              </w:r>
            </w:ins>
          </w:p>
        </w:tc>
      </w:tr>
      <w:tr w:rsidR="00A013FD" w:rsidRPr="00A013FD" w14:paraId="222F4D52" w14:textId="77777777" w:rsidTr="0092452F">
        <w:trPr>
          <w:trHeight w:val="300"/>
          <w:ins w:id="14545" w:author="Ross Norsworthy" w:date="2020-03-20T00:52:00Z"/>
        </w:trPr>
        <w:tc>
          <w:tcPr>
            <w:tcW w:w="296" w:type="pct"/>
            <w:shd w:val="clear" w:color="auto" w:fill="auto"/>
            <w:noWrap/>
          </w:tcPr>
          <w:p w14:paraId="232E2907" w14:textId="77777777" w:rsidR="00A013FD" w:rsidRPr="00A013FD" w:rsidRDefault="00A013FD" w:rsidP="00543DDE">
            <w:pPr>
              <w:pStyle w:val="Tabletext"/>
              <w:rPr>
                <w:ins w:id="14546" w:author="Ross Norsworthy" w:date="2020-03-20T00:52:00Z"/>
              </w:rPr>
            </w:pPr>
            <w:ins w:id="14547" w:author="Editor" w:date="2020-07-22T11:11:00Z">
              <w:r w:rsidRPr="00A013FD">
                <w:t>9</w:t>
              </w:r>
            </w:ins>
            <w:ins w:id="14548" w:author="Ross Norsworthy" w:date="2020-03-20T00:52:00Z">
              <w:del w:id="14549" w:author="Editor" w:date="2020-07-23T10:03:00Z">
                <w:r w:rsidRPr="00A013FD">
                  <w:delText>8</w:delText>
                </w:r>
              </w:del>
            </w:ins>
          </w:p>
        </w:tc>
        <w:tc>
          <w:tcPr>
            <w:tcW w:w="479" w:type="pct"/>
            <w:shd w:val="clear" w:color="auto" w:fill="auto"/>
            <w:noWrap/>
          </w:tcPr>
          <w:p w14:paraId="3CE8C22B" w14:textId="77777777" w:rsidR="00A013FD" w:rsidRPr="00A013FD" w:rsidRDefault="00A013FD" w:rsidP="00543DDE">
            <w:pPr>
              <w:pStyle w:val="Tabletext"/>
              <w:rPr>
                <w:ins w:id="14550" w:author="Ross Norsworthy" w:date="2020-03-20T00:52:00Z"/>
              </w:rPr>
            </w:pPr>
          </w:p>
        </w:tc>
        <w:tc>
          <w:tcPr>
            <w:tcW w:w="486" w:type="pct"/>
            <w:shd w:val="clear" w:color="auto" w:fill="auto"/>
            <w:noWrap/>
          </w:tcPr>
          <w:p w14:paraId="486DB02E" w14:textId="77777777" w:rsidR="00A013FD" w:rsidRPr="00A013FD" w:rsidRDefault="00A013FD" w:rsidP="00543DDE">
            <w:pPr>
              <w:pStyle w:val="Tabletext"/>
              <w:rPr>
                <w:ins w:id="14551" w:author="Ross Norsworthy" w:date="2020-03-20T00:52:00Z"/>
              </w:rPr>
            </w:pPr>
            <w:ins w:id="14552" w:author="Ross Norsworthy" w:date="2020-03-20T00:52:00Z">
              <w:r w:rsidRPr="00A013FD">
                <w:t>Variable</w:t>
              </w:r>
            </w:ins>
          </w:p>
        </w:tc>
        <w:tc>
          <w:tcPr>
            <w:tcW w:w="583" w:type="pct"/>
            <w:shd w:val="clear" w:color="auto" w:fill="auto"/>
            <w:noWrap/>
          </w:tcPr>
          <w:p w14:paraId="330CB645" w14:textId="77777777" w:rsidR="00A013FD" w:rsidRPr="00A013FD" w:rsidRDefault="00A013FD" w:rsidP="00543DDE">
            <w:pPr>
              <w:pStyle w:val="Tabletext"/>
              <w:rPr>
                <w:ins w:id="14553" w:author="Ross Norsworthy" w:date="2020-03-20T00:52:00Z"/>
              </w:rPr>
            </w:pPr>
            <w:ins w:id="14554" w:author="Ross Norsworthy" w:date="2020-03-20T00:52:00Z">
              <w:r w:rsidRPr="00A013FD">
                <w:t>Payload</w:t>
              </w:r>
            </w:ins>
          </w:p>
        </w:tc>
        <w:tc>
          <w:tcPr>
            <w:tcW w:w="3156" w:type="pct"/>
            <w:shd w:val="clear" w:color="auto" w:fill="auto"/>
            <w:noWrap/>
          </w:tcPr>
          <w:p w14:paraId="09B93B94" w14:textId="77777777" w:rsidR="00A013FD" w:rsidRPr="00A013FD" w:rsidRDefault="00A013FD" w:rsidP="00543DDE">
            <w:pPr>
              <w:pStyle w:val="Tabletext"/>
              <w:rPr>
                <w:ins w:id="14555" w:author="Ross Norsworthy" w:date="2020-03-20T00:52:00Z"/>
              </w:rPr>
            </w:pPr>
          </w:p>
        </w:tc>
      </w:tr>
    </w:tbl>
    <w:p w14:paraId="0BB6113E" w14:textId="77777777" w:rsidR="002A48EB" w:rsidRPr="00A013FD" w:rsidRDefault="002A48EB" w:rsidP="002A48EB">
      <w:pPr>
        <w:pStyle w:val="Tablefin"/>
        <w:rPr>
          <w:ins w:id="14556" w:author="Ross Norsworthy" w:date="2020-03-20T00:52:00Z"/>
        </w:rPr>
      </w:pPr>
    </w:p>
    <w:p w14:paraId="62C031D1" w14:textId="77777777" w:rsidR="00A013FD" w:rsidRPr="00A013FD" w:rsidRDefault="00A013FD" w:rsidP="00A013FD">
      <w:pPr>
        <w:rPr>
          <w:ins w:id="14557" w:author="Ross Norsworthy" w:date="2020-03-20T00:52:00Z"/>
        </w:rPr>
      </w:pPr>
      <w:ins w:id="14558" w:author="Ross Norsworthy" w:date="2020-03-20T00:52:00Z">
        <w:r w:rsidRPr="00A013FD">
          <w:t>Note:</w:t>
        </w:r>
      </w:ins>
    </w:p>
    <w:p w14:paraId="024404E8" w14:textId="77777777" w:rsidR="00A013FD" w:rsidRPr="00A013FD" w:rsidRDefault="00A013FD" w:rsidP="00A013FD">
      <w:pPr>
        <w:rPr>
          <w:ins w:id="14559" w:author="Ross Norsworthy" w:date="2020-03-20T00:52:00Z"/>
        </w:rPr>
      </w:pPr>
      <w:ins w:id="14560" w:author="Ross Norsworthy" w:date="2020-03-20T00:52:00Z">
        <w:r w:rsidRPr="00A013FD">
          <w:t>Must always be transmitted on the data channel (derived from the Logical Channel) as assigned by a resource allocation.</w:t>
        </w:r>
      </w:ins>
    </w:p>
    <w:p w14:paraId="067CF3EE" w14:textId="77777777" w:rsidR="00A013FD" w:rsidRPr="00A013FD" w:rsidRDefault="00A013FD" w:rsidP="00A013FD">
      <w:pPr>
        <w:rPr>
          <w:ins w:id="14561" w:author="Ross Norsworthy" w:date="2020-03-20T00:52:00Z"/>
        </w:rPr>
      </w:pPr>
      <w:ins w:id="14562" w:author="Ross Norsworthy" w:date="2020-03-20T00:52:00Z">
        <w:r w:rsidRPr="00A013FD">
          <w:rPr>
            <w:vertAlign w:val="superscript"/>
          </w:rPr>
          <w:t>(1)</w:t>
        </w:r>
        <w:r w:rsidRPr="00A013FD">
          <w:t>Session ID is reserved for future use.</w:t>
        </w:r>
      </w:ins>
    </w:p>
    <w:p w14:paraId="02A6950F" w14:textId="77777777" w:rsidR="00A013FD" w:rsidRPr="00A013FD" w:rsidRDefault="00A013FD" w:rsidP="00A013FD">
      <w:pPr>
        <w:spacing w:after="200" w:line="276" w:lineRule="auto"/>
        <w:rPr>
          <w:ins w:id="14563" w:author="Ross Norsworthy" w:date="2020-03-20T00:52:00Z"/>
        </w:rPr>
      </w:pPr>
      <w:ins w:id="14564" w:author="Ross Norsworthy" w:date="2020-03-20T00:52:00Z">
        <w:r w:rsidRPr="00A013FD">
          <w:br w:type="page"/>
        </w:r>
      </w:ins>
    </w:p>
    <w:p w14:paraId="4BB10F45" w14:textId="2536F14D" w:rsidR="00A013FD" w:rsidRPr="00A013FD" w:rsidRDefault="00E3446F" w:rsidP="00FF379F">
      <w:pPr>
        <w:pStyle w:val="Heading3"/>
        <w:rPr>
          <w:ins w:id="14565" w:author="Ross Norsworthy" w:date="2020-03-20T00:52:00Z"/>
          <w:rFonts w:eastAsiaTheme="minorHAnsi"/>
        </w:rPr>
      </w:pPr>
      <w:bookmarkStart w:id="14566" w:name="_Toc35545418"/>
      <w:ins w:id="14567" w:author="Song, Xiaojing" w:date="2020-08-21T13:49:00Z">
        <w:del w:id="14568" w:author="USA Editor 2021" w:date="2020-12-11T16:25:00Z">
          <w:r w:rsidRPr="00265590" w:rsidDel="00265590">
            <w:rPr>
              <w:rFonts w:eastAsiaTheme="minorHAnsi"/>
              <w:caps/>
              <w:szCs w:val="22"/>
              <w:highlight w:val="green"/>
            </w:rPr>
            <w:delText>C</w:delText>
          </w:r>
          <w:r w:rsidDel="00265590">
            <w:rPr>
              <w:rFonts w:eastAsiaTheme="minorHAnsi"/>
              <w:caps/>
              <w:szCs w:val="22"/>
            </w:rPr>
            <w:delText xml:space="preserve"> </w:delText>
          </w:r>
        </w:del>
      </w:ins>
      <w:ins w:id="14569" w:author="Song, Xiaojing" w:date="2020-08-24T12:41:00Z">
        <w:r w:rsidR="00983074">
          <w:rPr>
            <w:rFonts w:eastAsiaTheme="minorHAnsi"/>
            <w:caps/>
            <w:szCs w:val="22"/>
          </w:rPr>
          <w:t>4</w:t>
        </w:r>
      </w:ins>
      <w:ins w:id="14570" w:author="Song, Xiaojing" w:date="2020-08-21T13:49:00Z">
        <w:r>
          <w:rPr>
            <w:rFonts w:eastAsiaTheme="minorHAnsi"/>
            <w:caps/>
            <w:szCs w:val="22"/>
          </w:rPr>
          <w:t>.9.12</w:t>
        </w:r>
        <w:r>
          <w:rPr>
            <w:rFonts w:eastAsiaTheme="minorHAnsi"/>
            <w:caps/>
            <w:szCs w:val="22"/>
          </w:rPr>
          <w:tab/>
        </w:r>
      </w:ins>
      <w:ins w:id="14571" w:author="Ross Norsworthy" w:date="2020-03-20T00:52:00Z">
        <w:r w:rsidR="00A013FD" w:rsidRPr="00A013FD">
          <w:rPr>
            <w:rFonts w:eastAsiaTheme="minorHAnsi"/>
          </w:rPr>
          <w:t>End fragment</w:t>
        </w:r>
        <w:bookmarkEnd w:id="14566"/>
      </w:ins>
    </w:p>
    <w:p w14:paraId="62A3A8CE" w14:textId="64A6535B" w:rsidR="0051538E" w:rsidRDefault="00A013FD" w:rsidP="00BF7C28">
      <w:pPr>
        <w:pStyle w:val="TableNo"/>
        <w:rPr>
          <w:lang w:val="en-US"/>
        </w:rPr>
      </w:pPr>
      <w:bookmarkStart w:id="14572" w:name="_Toc35546148"/>
      <w:ins w:id="14573" w:author="Ross Norsworthy" w:date="2020-03-20T00:52:00Z">
        <w:r w:rsidRPr="00A013FD">
          <w:rPr>
            <w:lang w:val="en-US"/>
          </w:rPr>
          <w:t xml:space="preserve">Table </w:t>
        </w:r>
      </w:ins>
      <w:ins w:id="14574" w:author="USA Editor 2021" w:date="2021-01-07T11:46:00Z">
        <w:r w:rsidR="005F28B1" w:rsidRPr="005F28B1">
          <w:rPr>
            <w:highlight w:val="green"/>
            <w:lang w:val="en-US"/>
          </w:rPr>
          <w:t>49</w:t>
        </w:r>
      </w:ins>
      <w:ins w:id="14575" w:author="Ross Norsworthy" w:date="2020-03-20T00:52:00Z">
        <w:del w:id="14576" w:author="USA Editor 2021" w:date="2021-01-07T11:46:00Z">
          <w:r w:rsidRPr="005F28B1" w:rsidDel="005F28B1">
            <w:rPr>
              <w:highlight w:val="green"/>
              <w:lang w:val="en-US"/>
            </w:rPr>
            <w:delText>50</w:delText>
          </w:r>
        </w:del>
      </w:ins>
    </w:p>
    <w:p w14:paraId="3B8FCF83" w14:textId="77777777" w:rsidR="00A013FD" w:rsidRPr="00A013FD" w:rsidRDefault="00A013FD" w:rsidP="00BF7C28">
      <w:pPr>
        <w:pStyle w:val="Tabletitle"/>
        <w:rPr>
          <w:ins w:id="14577" w:author="Ross Norsworthy" w:date="2020-03-20T00:52:00Z"/>
          <w:lang w:val="en-US"/>
        </w:rPr>
      </w:pPr>
      <w:ins w:id="14578" w:author="Ross Norsworthy" w:date="2020-03-20T00:52:00Z">
        <w:r w:rsidRPr="00A013FD">
          <w:rPr>
            <w:lang w:val="en-US"/>
          </w:rPr>
          <w:t>End Fragment</w:t>
        </w:r>
        <w:bookmarkEnd w:id="14572"/>
      </w:ins>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46"/>
        <w:gridCol w:w="979"/>
        <w:gridCol w:w="899"/>
        <w:gridCol w:w="1170"/>
        <w:gridCol w:w="5752"/>
      </w:tblGrid>
      <w:tr w:rsidR="00A013FD" w:rsidRPr="00A013FD" w14:paraId="277B740F" w14:textId="77777777" w:rsidTr="00BF604E">
        <w:trPr>
          <w:trHeight w:val="300"/>
          <w:ins w:id="14579" w:author="Ross Norsworthy" w:date="2020-03-20T00:52:00Z"/>
        </w:trPr>
        <w:tc>
          <w:tcPr>
            <w:tcW w:w="5000" w:type="pct"/>
            <w:gridSpan w:val="5"/>
            <w:shd w:val="clear" w:color="auto" w:fill="00558C"/>
            <w:noWrap/>
            <w:vAlign w:val="bottom"/>
          </w:tcPr>
          <w:p w14:paraId="1718A4EA" w14:textId="77777777" w:rsidR="00A013FD" w:rsidRPr="00A013FD" w:rsidRDefault="00A013FD" w:rsidP="0092452F">
            <w:pPr>
              <w:pStyle w:val="Tablehead"/>
              <w:rPr>
                <w:ins w:id="14580" w:author="Ross Norsworthy" w:date="2020-03-20T00:52:00Z"/>
              </w:rPr>
            </w:pPr>
            <w:ins w:id="14581" w:author="Ross Norsworthy" w:date="2020-03-20T00:52:00Z">
              <w:r w:rsidRPr="00A013FD">
                <w:t>End fragment</w:t>
              </w:r>
            </w:ins>
          </w:p>
        </w:tc>
      </w:tr>
      <w:tr w:rsidR="00A013FD" w:rsidRPr="00A013FD" w14:paraId="75068523" w14:textId="77777777" w:rsidTr="00BF604E">
        <w:trPr>
          <w:trHeight w:val="300"/>
          <w:ins w:id="14582" w:author="Ross Norsworthy" w:date="2020-03-20T00:52:00Z"/>
        </w:trPr>
        <w:tc>
          <w:tcPr>
            <w:tcW w:w="292" w:type="pct"/>
            <w:shd w:val="clear" w:color="auto" w:fill="00558C"/>
            <w:noWrap/>
            <w:vAlign w:val="bottom"/>
          </w:tcPr>
          <w:p w14:paraId="46202F20" w14:textId="77777777" w:rsidR="00A013FD" w:rsidRPr="00A013FD" w:rsidRDefault="00A013FD" w:rsidP="0092452F">
            <w:pPr>
              <w:pStyle w:val="Tablehead"/>
              <w:rPr>
                <w:ins w:id="14583" w:author="Ross Norsworthy" w:date="2020-03-20T00:52:00Z"/>
              </w:rPr>
            </w:pPr>
            <w:ins w:id="14584" w:author="Ross Norsworthy" w:date="2020-03-20T00:52:00Z">
              <w:r w:rsidRPr="00A013FD">
                <w:t>Field no</w:t>
              </w:r>
            </w:ins>
          </w:p>
        </w:tc>
        <w:tc>
          <w:tcPr>
            <w:tcW w:w="524" w:type="pct"/>
            <w:shd w:val="clear" w:color="auto" w:fill="00558C"/>
            <w:noWrap/>
            <w:vAlign w:val="bottom"/>
          </w:tcPr>
          <w:p w14:paraId="5BBCC9FF" w14:textId="77777777" w:rsidR="00A013FD" w:rsidRPr="00A013FD" w:rsidRDefault="00A013FD" w:rsidP="0092452F">
            <w:pPr>
              <w:pStyle w:val="Tablehead"/>
              <w:rPr>
                <w:ins w:id="14585" w:author="Ross Norsworthy" w:date="2020-03-20T00:52:00Z"/>
              </w:rPr>
            </w:pPr>
            <w:ins w:id="14586" w:author="Ross Norsworthy" w:date="2020-03-20T00:52:00Z">
              <w:r w:rsidRPr="00A013FD">
                <w:t>Value (Dec)</w:t>
              </w:r>
            </w:ins>
          </w:p>
        </w:tc>
        <w:tc>
          <w:tcPr>
            <w:tcW w:w="481" w:type="pct"/>
            <w:shd w:val="clear" w:color="auto" w:fill="00558C"/>
            <w:noWrap/>
            <w:vAlign w:val="bottom"/>
          </w:tcPr>
          <w:p w14:paraId="749E20A3" w14:textId="77777777" w:rsidR="00A013FD" w:rsidRPr="00A013FD" w:rsidRDefault="00A013FD" w:rsidP="0092452F">
            <w:pPr>
              <w:pStyle w:val="Tablehead"/>
              <w:rPr>
                <w:ins w:id="14587" w:author="Ross Norsworthy" w:date="2020-03-20T00:52:00Z"/>
              </w:rPr>
            </w:pPr>
            <w:ins w:id="14588" w:author="Ross Norsworthy" w:date="2020-03-20T00:52:00Z">
              <w:r w:rsidRPr="00A013FD">
                <w:t>Size (Bytes)</w:t>
              </w:r>
            </w:ins>
          </w:p>
        </w:tc>
        <w:tc>
          <w:tcPr>
            <w:tcW w:w="626" w:type="pct"/>
            <w:shd w:val="clear" w:color="auto" w:fill="00558C"/>
            <w:noWrap/>
            <w:vAlign w:val="bottom"/>
          </w:tcPr>
          <w:p w14:paraId="715707B8" w14:textId="77777777" w:rsidR="00A013FD" w:rsidRPr="00A013FD" w:rsidRDefault="00A013FD" w:rsidP="0092452F">
            <w:pPr>
              <w:pStyle w:val="Tablehead"/>
              <w:rPr>
                <w:ins w:id="14589" w:author="Ross Norsworthy" w:date="2020-03-20T00:52:00Z"/>
              </w:rPr>
            </w:pPr>
            <w:ins w:id="14590" w:author="Ross Norsworthy" w:date="2020-03-20T00:52:00Z">
              <w:r w:rsidRPr="00A013FD">
                <w:t>Function</w:t>
              </w:r>
            </w:ins>
          </w:p>
        </w:tc>
        <w:tc>
          <w:tcPr>
            <w:tcW w:w="3077" w:type="pct"/>
            <w:shd w:val="clear" w:color="auto" w:fill="00558C"/>
            <w:noWrap/>
            <w:vAlign w:val="bottom"/>
          </w:tcPr>
          <w:p w14:paraId="32D01D73" w14:textId="77777777" w:rsidR="00A013FD" w:rsidRPr="00A013FD" w:rsidRDefault="00A013FD" w:rsidP="0092452F">
            <w:pPr>
              <w:pStyle w:val="Tablehead"/>
              <w:rPr>
                <w:ins w:id="14591" w:author="Ross Norsworthy" w:date="2020-03-20T00:52:00Z"/>
              </w:rPr>
            </w:pPr>
            <w:ins w:id="14592" w:author="Ross Norsworthy" w:date="2020-03-20T00:52:00Z">
              <w:r w:rsidRPr="00A013FD">
                <w:t>Content</w:t>
              </w:r>
            </w:ins>
          </w:p>
        </w:tc>
      </w:tr>
      <w:tr w:rsidR="00A013FD" w:rsidRPr="00A013FD" w14:paraId="60215FE5" w14:textId="77777777" w:rsidTr="0092452F">
        <w:trPr>
          <w:trHeight w:val="300"/>
          <w:ins w:id="14593" w:author="Ross Norsworthy" w:date="2020-03-20T00:52:00Z"/>
        </w:trPr>
        <w:tc>
          <w:tcPr>
            <w:tcW w:w="292" w:type="pct"/>
            <w:shd w:val="clear" w:color="auto" w:fill="auto"/>
            <w:noWrap/>
          </w:tcPr>
          <w:p w14:paraId="162E91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594" w:author="Ross Norsworthy" w:date="2020-03-20T00:52:00Z"/>
                <w:sz w:val="20"/>
              </w:rPr>
            </w:pPr>
            <w:ins w:id="14595" w:author="Ross Norsworthy" w:date="2020-03-20T00:52:00Z">
              <w:r w:rsidRPr="00A013FD">
                <w:rPr>
                  <w:sz w:val="20"/>
                </w:rPr>
                <w:t>1</w:t>
              </w:r>
            </w:ins>
          </w:p>
        </w:tc>
        <w:tc>
          <w:tcPr>
            <w:tcW w:w="524" w:type="pct"/>
            <w:shd w:val="clear" w:color="auto" w:fill="auto"/>
            <w:noWrap/>
          </w:tcPr>
          <w:p w14:paraId="137F1A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596" w:author="Ross Norsworthy" w:date="2020-03-20T00:52:00Z"/>
                <w:sz w:val="20"/>
              </w:rPr>
            </w:pPr>
            <w:ins w:id="14597" w:author="Ross Norsworthy" w:date="2020-03-20T00:52:00Z">
              <w:r w:rsidRPr="00A013FD">
                <w:rPr>
                  <w:sz w:val="20"/>
                </w:rPr>
                <w:t>076</w:t>
              </w:r>
            </w:ins>
          </w:p>
        </w:tc>
        <w:tc>
          <w:tcPr>
            <w:tcW w:w="481" w:type="pct"/>
            <w:shd w:val="clear" w:color="auto" w:fill="auto"/>
            <w:noWrap/>
          </w:tcPr>
          <w:p w14:paraId="0E1EFF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598" w:author="Ross Norsworthy" w:date="2020-03-20T00:52:00Z"/>
                <w:sz w:val="20"/>
              </w:rPr>
            </w:pPr>
            <w:ins w:id="14599" w:author="Ross Norsworthy" w:date="2020-03-20T00:52:00Z">
              <w:r w:rsidRPr="00A013FD">
                <w:rPr>
                  <w:sz w:val="20"/>
                </w:rPr>
                <w:t>1</w:t>
              </w:r>
            </w:ins>
          </w:p>
        </w:tc>
        <w:tc>
          <w:tcPr>
            <w:tcW w:w="626" w:type="pct"/>
            <w:shd w:val="clear" w:color="auto" w:fill="auto"/>
            <w:noWrap/>
          </w:tcPr>
          <w:p w14:paraId="563C2A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00" w:author="Ross Norsworthy" w:date="2020-03-20T00:52:00Z"/>
                <w:sz w:val="20"/>
              </w:rPr>
            </w:pPr>
            <w:ins w:id="14601" w:author="Ross Norsworthy" w:date="2020-03-20T00:52:00Z">
              <w:r w:rsidRPr="00A013FD">
                <w:rPr>
                  <w:sz w:val="20"/>
                </w:rPr>
                <w:t>Type</w:t>
              </w:r>
            </w:ins>
          </w:p>
        </w:tc>
        <w:tc>
          <w:tcPr>
            <w:tcW w:w="3077" w:type="pct"/>
            <w:shd w:val="clear" w:color="auto" w:fill="auto"/>
            <w:noWrap/>
          </w:tcPr>
          <w:p w14:paraId="5D2499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02" w:author="Ross Norsworthy" w:date="2020-03-20T00:52:00Z"/>
                <w:sz w:val="20"/>
              </w:rPr>
            </w:pPr>
          </w:p>
        </w:tc>
      </w:tr>
      <w:tr w:rsidR="00A013FD" w:rsidRPr="00A013FD" w14:paraId="2440512F" w14:textId="77777777" w:rsidTr="0092452F">
        <w:trPr>
          <w:trHeight w:val="300"/>
          <w:ins w:id="14603" w:author="Ross Norsworthy" w:date="2020-03-20T00:52:00Z"/>
        </w:trPr>
        <w:tc>
          <w:tcPr>
            <w:tcW w:w="292" w:type="pct"/>
            <w:shd w:val="clear" w:color="auto" w:fill="auto"/>
            <w:noWrap/>
          </w:tcPr>
          <w:p w14:paraId="7B68CE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04" w:author="Ross Norsworthy" w:date="2020-03-20T00:52:00Z"/>
                <w:sz w:val="20"/>
              </w:rPr>
            </w:pPr>
            <w:ins w:id="14605" w:author="Ross Norsworthy" w:date="2020-03-20T00:52:00Z">
              <w:r w:rsidRPr="00A013FD">
                <w:rPr>
                  <w:sz w:val="20"/>
                </w:rPr>
                <w:t>2</w:t>
              </w:r>
            </w:ins>
          </w:p>
        </w:tc>
        <w:tc>
          <w:tcPr>
            <w:tcW w:w="524" w:type="pct"/>
            <w:shd w:val="clear" w:color="auto" w:fill="auto"/>
            <w:noWrap/>
          </w:tcPr>
          <w:p w14:paraId="7EC022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06" w:author="Ross Norsworthy" w:date="2020-03-20T00:52:00Z"/>
                <w:sz w:val="20"/>
              </w:rPr>
            </w:pPr>
            <w:ins w:id="14607" w:author="Ross Norsworthy" w:date="2020-03-20T00:52:00Z">
              <w:r w:rsidRPr="00A013FD">
                <w:rPr>
                  <w:sz w:val="20"/>
                </w:rPr>
                <w:t>0 to 2</w:t>
              </w:r>
              <w:r w:rsidRPr="00A013FD">
                <w:rPr>
                  <w:sz w:val="20"/>
                  <w:vertAlign w:val="superscript"/>
                </w:rPr>
                <w:t>16</w:t>
              </w:r>
              <w:r w:rsidRPr="00A013FD">
                <w:rPr>
                  <w:sz w:val="20"/>
                </w:rPr>
                <w:t>-1</w:t>
              </w:r>
            </w:ins>
          </w:p>
        </w:tc>
        <w:tc>
          <w:tcPr>
            <w:tcW w:w="481" w:type="pct"/>
            <w:shd w:val="clear" w:color="auto" w:fill="auto"/>
            <w:noWrap/>
          </w:tcPr>
          <w:p w14:paraId="2C0560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08" w:author="Ross Norsworthy" w:date="2020-03-20T00:52:00Z"/>
                <w:sz w:val="20"/>
              </w:rPr>
            </w:pPr>
            <w:ins w:id="14609" w:author="Ross Norsworthy" w:date="2020-03-20T00:52:00Z">
              <w:r w:rsidRPr="00A013FD">
                <w:rPr>
                  <w:sz w:val="20"/>
                </w:rPr>
                <w:t>2</w:t>
              </w:r>
            </w:ins>
          </w:p>
        </w:tc>
        <w:tc>
          <w:tcPr>
            <w:tcW w:w="626" w:type="pct"/>
            <w:shd w:val="clear" w:color="auto" w:fill="auto"/>
            <w:noWrap/>
          </w:tcPr>
          <w:p w14:paraId="6544C9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10" w:author="Ross Norsworthy" w:date="2020-03-20T00:52:00Z"/>
                <w:sz w:val="20"/>
                <w:szCs w:val="18"/>
              </w:rPr>
            </w:pPr>
            <w:ins w:id="14611" w:author="Ross Norsworthy" w:date="2020-03-20T00:52:00Z">
              <w:r w:rsidRPr="00A013FD">
                <w:rPr>
                  <w:sz w:val="20"/>
                  <w:szCs w:val="18"/>
                </w:rPr>
                <w:t>Length</w:t>
              </w:r>
            </w:ins>
          </w:p>
        </w:tc>
        <w:tc>
          <w:tcPr>
            <w:tcW w:w="3077" w:type="pct"/>
            <w:shd w:val="clear" w:color="auto" w:fill="auto"/>
            <w:noWrap/>
          </w:tcPr>
          <w:p w14:paraId="1AE37D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12" w:author="Ross Norsworthy" w:date="2020-03-20T00:52:00Z"/>
                <w:sz w:val="20"/>
                <w:szCs w:val="18"/>
              </w:rPr>
            </w:pPr>
            <w:ins w:id="14613" w:author="Ross Norsworthy" w:date="2020-03-20T00:52:00Z">
              <w:r w:rsidRPr="00A013FD">
                <w:rPr>
                  <w:sz w:val="20"/>
                  <w:szCs w:val="18"/>
                </w:rPr>
                <w:t>Total size in bytes, variable.</w:t>
              </w:r>
            </w:ins>
          </w:p>
        </w:tc>
      </w:tr>
      <w:tr w:rsidR="00A013FD" w:rsidRPr="00A013FD" w14:paraId="56766C86" w14:textId="77777777" w:rsidTr="0092452F">
        <w:trPr>
          <w:trHeight w:val="300"/>
          <w:ins w:id="14614" w:author="Ross Norsworthy" w:date="2020-03-20T00:52:00Z"/>
        </w:trPr>
        <w:tc>
          <w:tcPr>
            <w:tcW w:w="292" w:type="pct"/>
            <w:shd w:val="clear" w:color="auto" w:fill="auto"/>
            <w:noWrap/>
          </w:tcPr>
          <w:p w14:paraId="527731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15" w:author="Ross Norsworthy" w:date="2020-03-20T00:52:00Z"/>
                <w:sz w:val="20"/>
              </w:rPr>
            </w:pPr>
            <w:ins w:id="14616" w:author="Ross Norsworthy" w:date="2020-03-20T00:52:00Z">
              <w:r w:rsidRPr="00A013FD">
                <w:rPr>
                  <w:sz w:val="20"/>
                </w:rPr>
                <w:t>3</w:t>
              </w:r>
            </w:ins>
          </w:p>
        </w:tc>
        <w:tc>
          <w:tcPr>
            <w:tcW w:w="524" w:type="pct"/>
            <w:shd w:val="clear" w:color="auto" w:fill="auto"/>
            <w:noWrap/>
          </w:tcPr>
          <w:p w14:paraId="41A628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17" w:author="Ross Norsworthy" w:date="2020-03-20T00:52:00Z"/>
                <w:sz w:val="20"/>
              </w:rPr>
            </w:pPr>
            <w:ins w:id="14618" w:author="Ross Norsworthy" w:date="2020-03-20T00:52:00Z">
              <w:r w:rsidRPr="00A013FD">
                <w:rPr>
                  <w:sz w:val="20"/>
                </w:rPr>
                <w:t>0 to 2</w:t>
              </w:r>
              <w:r w:rsidRPr="00A013FD">
                <w:rPr>
                  <w:sz w:val="20"/>
                  <w:vertAlign w:val="superscript"/>
                </w:rPr>
                <w:t>32</w:t>
              </w:r>
              <w:r w:rsidRPr="00A013FD">
                <w:rPr>
                  <w:sz w:val="20"/>
                </w:rPr>
                <w:t>-1</w:t>
              </w:r>
            </w:ins>
          </w:p>
        </w:tc>
        <w:tc>
          <w:tcPr>
            <w:tcW w:w="481" w:type="pct"/>
            <w:shd w:val="clear" w:color="auto" w:fill="auto"/>
            <w:noWrap/>
          </w:tcPr>
          <w:p w14:paraId="1E60DD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19" w:author="Ross Norsworthy" w:date="2020-03-20T00:52:00Z"/>
                <w:sz w:val="20"/>
              </w:rPr>
            </w:pPr>
            <w:ins w:id="14620" w:author="Ross Norsworthy" w:date="2020-03-20T00:52:00Z">
              <w:r w:rsidRPr="00A013FD">
                <w:rPr>
                  <w:sz w:val="20"/>
                </w:rPr>
                <w:t>4</w:t>
              </w:r>
            </w:ins>
          </w:p>
        </w:tc>
        <w:tc>
          <w:tcPr>
            <w:tcW w:w="626" w:type="pct"/>
            <w:shd w:val="clear" w:color="auto" w:fill="auto"/>
            <w:noWrap/>
          </w:tcPr>
          <w:p w14:paraId="0519BC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21" w:author="Ross Norsworthy" w:date="2020-03-20T00:52:00Z"/>
                <w:sz w:val="20"/>
                <w:szCs w:val="18"/>
              </w:rPr>
            </w:pPr>
            <w:ins w:id="14622" w:author="Ross Norsworthy" w:date="2020-03-20T00:52:00Z">
              <w:r w:rsidRPr="00A013FD">
                <w:rPr>
                  <w:sz w:val="20"/>
                  <w:szCs w:val="18"/>
                </w:rPr>
                <w:t>Source ID</w:t>
              </w:r>
            </w:ins>
          </w:p>
        </w:tc>
        <w:tc>
          <w:tcPr>
            <w:tcW w:w="3077" w:type="pct"/>
            <w:shd w:val="clear" w:color="auto" w:fill="auto"/>
            <w:noWrap/>
          </w:tcPr>
          <w:p w14:paraId="4763B07C" w14:textId="3B873955"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23" w:author="Ross Norsworthy" w:date="2020-03-20T00:52:00Z"/>
                <w:sz w:val="20"/>
                <w:szCs w:val="18"/>
              </w:rPr>
            </w:pPr>
            <w:ins w:id="14624" w:author="Ross Norsworthy" w:date="2020-03-20T00:52:00Z">
              <w:r w:rsidRPr="00A013FD">
                <w:rPr>
                  <w:sz w:val="20"/>
                </w:rPr>
                <w:t xml:space="preserve">The Unique Identifier of the transmitting station, as described in </w:t>
              </w:r>
              <w:del w:id="14625" w:author="USA Editor 2021" w:date="2020-12-11T16:26:00Z">
                <w:r w:rsidRPr="00265590" w:rsidDel="00265590">
                  <w:rPr>
                    <w:sz w:val="20"/>
                    <w:highlight w:val="green"/>
                    <w:rPrChange w:id="14626" w:author="USA Editor 2021" w:date="2020-12-11T16:26:00Z">
                      <w:rPr>
                        <w:sz w:val="20"/>
                      </w:rPr>
                    </w:rPrChange>
                  </w:rPr>
                  <w:delText>section</w:delText>
                </w:r>
              </w:del>
            </w:ins>
            <w:ins w:id="14627" w:author="USA Editor 2021" w:date="2020-12-11T16:26:00Z">
              <w:r w:rsidR="00265590" w:rsidRPr="00E7728F">
                <w:rPr>
                  <w:highlight w:val="green"/>
                  <w:lang w:val="en-US"/>
                  <w:rPrChange w:id="14628" w:author="USA Editor 2021" w:date="2021-01-05T13:48:00Z">
                    <w:rPr>
                      <w:lang w:val="en-US"/>
                    </w:rPr>
                  </w:rPrChange>
                </w:rPr>
                <w:t>§</w:t>
              </w:r>
            </w:ins>
            <w:ins w:id="14629" w:author="Ross Norsworthy" w:date="2020-03-20T00:52:00Z">
              <w:r w:rsidRPr="00E7728F">
                <w:rPr>
                  <w:sz w:val="20"/>
                  <w:highlight w:val="green"/>
                  <w:rPrChange w:id="14630" w:author="USA Editor 2021" w:date="2021-01-05T13:48:00Z">
                    <w:rPr>
                      <w:sz w:val="20"/>
                    </w:rPr>
                  </w:rPrChange>
                </w:rPr>
                <w:t xml:space="preserve"> </w:t>
              </w:r>
            </w:ins>
            <w:ins w:id="14631" w:author="Johnny Schultz" w:date="2020-04-17T12:34:00Z">
              <w:del w:id="14632" w:author="USA Editor 2021" w:date="2021-01-05T13:48:00Z">
                <w:r w:rsidRPr="00E7728F" w:rsidDel="00E7728F">
                  <w:rPr>
                    <w:sz w:val="20"/>
                    <w:highlight w:val="green"/>
                    <w:rPrChange w:id="14633" w:author="USA Editor 2021" w:date="2021-01-05T13:48:00Z">
                      <w:rPr>
                        <w:sz w:val="20"/>
                      </w:rPr>
                    </w:rPrChange>
                  </w:rPr>
                  <w:delText>3</w:delText>
                </w:r>
              </w:del>
            </w:ins>
            <w:ins w:id="14634" w:author="USA Editor 2021" w:date="2021-01-05T13:48:00Z">
              <w:r w:rsidR="00E7728F" w:rsidRPr="00E7728F">
                <w:rPr>
                  <w:sz w:val="20"/>
                  <w:highlight w:val="green"/>
                  <w:rPrChange w:id="14635" w:author="USA Editor 2021" w:date="2021-01-05T13:48:00Z">
                    <w:rPr>
                      <w:sz w:val="20"/>
                    </w:rPr>
                  </w:rPrChange>
                </w:rPr>
                <w:t>2</w:t>
              </w:r>
            </w:ins>
            <w:ins w:id="14636" w:author="Johnny Schultz" w:date="2020-04-17T12:34:00Z">
              <w:r w:rsidRPr="00E7728F">
                <w:rPr>
                  <w:sz w:val="20"/>
                  <w:highlight w:val="green"/>
                  <w:rPrChange w:id="14637" w:author="USA Editor 2021" w:date="2021-01-05T13:48:00Z">
                    <w:rPr>
                      <w:sz w:val="20"/>
                    </w:rPr>
                  </w:rPrChange>
                </w:rPr>
                <w:t>.4</w:t>
              </w:r>
            </w:ins>
            <w:ins w:id="14638" w:author="Ross Norsworthy" w:date="2020-03-20T00:52:00Z">
              <w:del w:id="14639" w:author="Johnny Schultz" w:date="2020-04-17T12:34:00Z">
                <w:r w:rsidRPr="00E7728F">
                  <w:rPr>
                    <w:sz w:val="20"/>
                    <w:highlight w:val="green"/>
                    <w:rPrChange w:id="14640" w:author="USA Editor 2021" w:date="2021-01-05T13:48:00Z">
                      <w:rPr>
                        <w:sz w:val="20"/>
                      </w:rPr>
                    </w:rPrChange>
                  </w:rPr>
                  <w:delText>1</w:delText>
                </w:r>
              </w:del>
            </w:ins>
            <w:ins w:id="14641" w:author="USA Editor 2021" w:date="2021-01-05T13:48:00Z">
              <w:r w:rsidR="00E7728F" w:rsidRPr="00E7728F">
                <w:rPr>
                  <w:sz w:val="20"/>
                  <w:highlight w:val="green"/>
                  <w:rPrChange w:id="14642" w:author="USA Editor 2021" w:date="2021-01-05T13:48:00Z">
                    <w:rPr>
                      <w:sz w:val="20"/>
                    </w:rPr>
                  </w:rPrChange>
                </w:rPr>
                <w:t>, Annex 1.</w:t>
              </w:r>
            </w:ins>
          </w:p>
        </w:tc>
      </w:tr>
      <w:tr w:rsidR="00A013FD" w:rsidRPr="00A013FD" w14:paraId="7B2A5885" w14:textId="77777777" w:rsidTr="0092452F">
        <w:trPr>
          <w:trHeight w:val="300"/>
          <w:ins w:id="14643" w:author="Ross Norsworthy" w:date="2020-03-20T00:52:00Z"/>
        </w:trPr>
        <w:tc>
          <w:tcPr>
            <w:tcW w:w="292" w:type="pct"/>
            <w:shd w:val="clear" w:color="auto" w:fill="auto"/>
            <w:noWrap/>
          </w:tcPr>
          <w:p w14:paraId="182E24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44" w:author="Ross Norsworthy" w:date="2020-03-20T00:52:00Z"/>
                <w:sz w:val="20"/>
                <w:vertAlign w:val="superscript"/>
              </w:rPr>
            </w:pPr>
            <w:ins w:id="14645" w:author="Ross Norsworthy" w:date="2020-03-20T00:52:00Z">
              <w:r w:rsidRPr="00A013FD">
                <w:rPr>
                  <w:sz w:val="20"/>
                </w:rPr>
                <w:t>4</w:t>
              </w:r>
              <w:r w:rsidRPr="00A013FD">
                <w:rPr>
                  <w:sz w:val="20"/>
                  <w:vertAlign w:val="superscript"/>
                </w:rPr>
                <w:t>(1)</w:t>
              </w:r>
            </w:ins>
          </w:p>
        </w:tc>
        <w:tc>
          <w:tcPr>
            <w:tcW w:w="524" w:type="pct"/>
            <w:shd w:val="clear" w:color="auto" w:fill="auto"/>
            <w:noWrap/>
          </w:tcPr>
          <w:p w14:paraId="3D3EEC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46" w:author="Ross Norsworthy" w:date="2020-03-20T00:52:00Z"/>
                <w:sz w:val="20"/>
              </w:rPr>
            </w:pPr>
            <w:ins w:id="14647" w:author="Ross Norsworthy" w:date="2020-03-20T00:52:00Z">
              <w:r w:rsidRPr="00A013FD">
                <w:rPr>
                  <w:sz w:val="20"/>
                </w:rPr>
                <w:t>0</w:t>
              </w:r>
            </w:ins>
          </w:p>
        </w:tc>
        <w:tc>
          <w:tcPr>
            <w:tcW w:w="481" w:type="pct"/>
            <w:shd w:val="clear" w:color="auto" w:fill="auto"/>
            <w:noWrap/>
          </w:tcPr>
          <w:p w14:paraId="31F872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48" w:author="Ross Norsworthy" w:date="2020-03-20T00:52:00Z"/>
                <w:sz w:val="20"/>
              </w:rPr>
            </w:pPr>
            <w:ins w:id="14649" w:author="Ross Norsworthy" w:date="2020-03-20T00:52:00Z">
              <w:r w:rsidRPr="00A013FD">
                <w:rPr>
                  <w:sz w:val="20"/>
                </w:rPr>
                <w:t>1</w:t>
              </w:r>
            </w:ins>
          </w:p>
        </w:tc>
        <w:tc>
          <w:tcPr>
            <w:tcW w:w="626" w:type="pct"/>
            <w:shd w:val="clear" w:color="auto" w:fill="auto"/>
            <w:noWrap/>
          </w:tcPr>
          <w:p w14:paraId="235E38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50" w:author="Ross Norsworthy" w:date="2020-03-20T00:52:00Z"/>
                <w:sz w:val="20"/>
                <w:szCs w:val="18"/>
              </w:rPr>
            </w:pPr>
            <w:ins w:id="14651" w:author="Ross Norsworthy" w:date="2020-03-20T00:52:00Z">
              <w:r w:rsidRPr="00A013FD">
                <w:rPr>
                  <w:sz w:val="20"/>
                  <w:szCs w:val="18"/>
                </w:rPr>
                <w:t>Session ID</w:t>
              </w:r>
            </w:ins>
          </w:p>
        </w:tc>
        <w:tc>
          <w:tcPr>
            <w:tcW w:w="3077" w:type="pct"/>
            <w:shd w:val="clear" w:color="auto" w:fill="auto"/>
            <w:noWrap/>
          </w:tcPr>
          <w:p w14:paraId="709E12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52" w:author="Ross Norsworthy" w:date="2020-03-20T00:52:00Z"/>
                <w:sz w:val="20"/>
                <w:szCs w:val="18"/>
              </w:rPr>
            </w:pPr>
            <w:ins w:id="14653" w:author="Ross Norsworthy" w:date="2020-03-20T00:52:00Z">
              <w:r w:rsidRPr="00A013FD">
                <w:rPr>
                  <w:sz w:val="20"/>
                  <w:szCs w:val="18"/>
                </w:rPr>
                <w:t>Session ID.</w:t>
              </w:r>
            </w:ins>
          </w:p>
        </w:tc>
      </w:tr>
      <w:tr w:rsidR="00A013FD" w:rsidRPr="00A013FD" w14:paraId="3B2D987F" w14:textId="77777777" w:rsidTr="0092452F">
        <w:trPr>
          <w:trHeight w:val="300"/>
          <w:ins w:id="14654" w:author="Ross Norsworthy" w:date="2020-03-20T00:52:00Z"/>
        </w:trPr>
        <w:tc>
          <w:tcPr>
            <w:tcW w:w="292" w:type="pct"/>
            <w:shd w:val="clear" w:color="auto" w:fill="auto"/>
            <w:noWrap/>
          </w:tcPr>
          <w:p w14:paraId="2292F3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55" w:author="Ross Norsworthy" w:date="2020-03-20T00:52:00Z"/>
                <w:sz w:val="20"/>
              </w:rPr>
            </w:pPr>
            <w:ins w:id="14656" w:author="Ross Norsworthy" w:date="2020-03-20T00:52:00Z">
              <w:r w:rsidRPr="00A013FD">
                <w:rPr>
                  <w:sz w:val="20"/>
                </w:rPr>
                <w:t>5</w:t>
              </w:r>
            </w:ins>
          </w:p>
        </w:tc>
        <w:tc>
          <w:tcPr>
            <w:tcW w:w="524" w:type="pct"/>
            <w:shd w:val="clear" w:color="auto" w:fill="auto"/>
            <w:noWrap/>
          </w:tcPr>
          <w:p w14:paraId="7A8538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57" w:author="Ross Norsworthy" w:date="2020-03-20T00:52:00Z"/>
                <w:sz w:val="20"/>
              </w:rPr>
            </w:pPr>
            <w:ins w:id="14658" w:author="Ross Norsworthy" w:date="2020-03-20T00:52:00Z">
              <w:r w:rsidRPr="00A013FD">
                <w:rPr>
                  <w:sz w:val="20"/>
                </w:rPr>
                <w:t>0 to 2</w:t>
              </w:r>
              <w:r w:rsidRPr="00A013FD">
                <w:rPr>
                  <w:sz w:val="20"/>
                  <w:vertAlign w:val="superscript"/>
                </w:rPr>
                <w:t>32</w:t>
              </w:r>
              <w:r w:rsidRPr="00A013FD">
                <w:rPr>
                  <w:sz w:val="20"/>
                </w:rPr>
                <w:t>-1</w:t>
              </w:r>
            </w:ins>
          </w:p>
        </w:tc>
        <w:tc>
          <w:tcPr>
            <w:tcW w:w="481" w:type="pct"/>
            <w:shd w:val="clear" w:color="auto" w:fill="auto"/>
            <w:noWrap/>
          </w:tcPr>
          <w:p w14:paraId="63CF19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59" w:author="Ross Norsworthy" w:date="2020-03-20T00:52:00Z"/>
                <w:sz w:val="20"/>
              </w:rPr>
            </w:pPr>
            <w:ins w:id="14660" w:author="Ross Norsworthy" w:date="2020-03-20T00:52:00Z">
              <w:r w:rsidRPr="00A013FD">
                <w:rPr>
                  <w:sz w:val="20"/>
                </w:rPr>
                <w:t>4</w:t>
              </w:r>
            </w:ins>
          </w:p>
        </w:tc>
        <w:tc>
          <w:tcPr>
            <w:tcW w:w="626" w:type="pct"/>
            <w:shd w:val="clear" w:color="auto" w:fill="auto"/>
            <w:noWrap/>
          </w:tcPr>
          <w:p w14:paraId="1B1DB0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61" w:author="Ross Norsworthy" w:date="2020-03-20T00:52:00Z"/>
                <w:sz w:val="20"/>
                <w:szCs w:val="18"/>
              </w:rPr>
            </w:pPr>
            <w:ins w:id="14662" w:author="Ross Norsworthy" w:date="2020-03-20T00:52:00Z">
              <w:r w:rsidRPr="00A013FD">
                <w:rPr>
                  <w:sz w:val="20"/>
                </w:rPr>
                <w:t>Destination ID</w:t>
              </w:r>
            </w:ins>
          </w:p>
        </w:tc>
        <w:tc>
          <w:tcPr>
            <w:tcW w:w="3077" w:type="pct"/>
            <w:shd w:val="clear" w:color="auto" w:fill="auto"/>
            <w:noWrap/>
          </w:tcPr>
          <w:p w14:paraId="5D016A37" w14:textId="5D366833"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63" w:author="Ross Norsworthy" w:date="2020-03-20T00:52:00Z"/>
                <w:sz w:val="20"/>
              </w:rPr>
            </w:pPr>
            <w:ins w:id="14664" w:author="Ross Norsworthy" w:date="2020-03-20T00:52:00Z">
              <w:r w:rsidRPr="00A013FD">
                <w:rPr>
                  <w:sz w:val="20"/>
                </w:rPr>
                <w:t xml:space="preserve">The Unique Identifier of the current node receiving this message, as described in </w:t>
              </w:r>
              <w:del w:id="14665" w:author="USA Editor 2021" w:date="2020-12-11T16:26:00Z">
                <w:r w:rsidRPr="00265590" w:rsidDel="00265590">
                  <w:rPr>
                    <w:sz w:val="20"/>
                    <w:highlight w:val="green"/>
                    <w:rPrChange w:id="14666" w:author="USA Editor 2021" w:date="2020-12-11T16:26:00Z">
                      <w:rPr>
                        <w:sz w:val="20"/>
                      </w:rPr>
                    </w:rPrChange>
                  </w:rPr>
                  <w:delText>section</w:delText>
                </w:r>
              </w:del>
            </w:ins>
            <w:ins w:id="14667" w:author="USA Editor 2021" w:date="2020-12-11T16:26:00Z">
              <w:r w:rsidR="00265590" w:rsidRPr="00E7728F">
                <w:rPr>
                  <w:highlight w:val="green"/>
                  <w:lang w:val="en-US"/>
                  <w:rPrChange w:id="14668" w:author="USA Editor 2021" w:date="2021-01-05T13:49:00Z">
                    <w:rPr>
                      <w:lang w:val="en-US"/>
                    </w:rPr>
                  </w:rPrChange>
                </w:rPr>
                <w:t>§</w:t>
              </w:r>
            </w:ins>
            <w:ins w:id="14669" w:author="Ross Norsworthy" w:date="2020-03-20T00:52:00Z">
              <w:r w:rsidRPr="00E7728F">
                <w:rPr>
                  <w:sz w:val="20"/>
                  <w:highlight w:val="green"/>
                  <w:rPrChange w:id="14670" w:author="USA Editor 2021" w:date="2021-01-05T13:49:00Z">
                    <w:rPr>
                      <w:sz w:val="20"/>
                    </w:rPr>
                  </w:rPrChange>
                </w:rPr>
                <w:t xml:space="preserve"> </w:t>
              </w:r>
            </w:ins>
            <w:ins w:id="14671" w:author="Johnny Schultz" w:date="2020-04-17T12:34:00Z">
              <w:del w:id="14672" w:author="USA Editor 2021" w:date="2021-01-05T13:49:00Z">
                <w:r w:rsidRPr="00E7728F" w:rsidDel="00E7728F">
                  <w:rPr>
                    <w:sz w:val="20"/>
                    <w:highlight w:val="green"/>
                    <w:rPrChange w:id="14673" w:author="USA Editor 2021" w:date="2021-01-05T13:49:00Z">
                      <w:rPr>
                        <w:sz w:val="20"/>
                      </w:rPr>
                    </w:rPrChange>
                  </w:rPr>
                  <w:delText>3</w:delText>
                </w:r>
              </w:del>
            </w:ins>
            <w:ins w:id="14674" w:author="USA Editor 2021" w:date="2021-01-05T13:49:00Z">
              <w:r w:rsidR="00E7728F" w:rsidRPr="00E7728F">
                <w:rPr>
                  <w:sz w:val="20"/>
                  <w:highlight w:val="green"/>
                  <w:rPrChange w:id="14675" w:author="USA Editor 2021" w:date="2021-01-05T13:49:00Z">
                    <w:rPr>
                      <w:sz w:val="20"/>
                    </w:rPr>
                  </w:rPrChange>
                </w:rPr>
                <w:t>2</w:t>
              </w:r>
            </w:ins>
            <w:ins w:id="14676" w:author="Johnny Schultz" w:date="2020-04-17T12:34:00Z">
              <w:r w:rsidRPr="00E7728F">
                <w:rPr>
                  <w:sz w:val="20"/>
                  <w:highlight w:val="green"/>
                  <w:rPrChange w:id="14677" w:author="USA Editor 2021" w:date="2021-01-05T13:49:00Z">
                    <w:rPr>
                      <w:sz w:val="20"/>
                    </w:rPr>
                  </w:rPrChange>
                </w:rPr>
                <w:t>.4</w:t>
              </w:r>
            </w:ins>
            <w:ins w:id="14678" w:author="Ross Norsworthy" w:date="2020-03-20T00:52:00Z">
              <w:del w:id="14679" w:author="Johnny Schultz" w:date="2020-04-17T12:34:00Z">
                <w:r w:rsidRPr="00E7728F">
                  <w:rPr>
                    <w:sz w:val="20"/>
                    <w:highlight w:val="green"/>
                    <w:rPrChange w:id="14680" w:author="USA Editor 2021" w:date="2021-01-05T13:49:00Z">
                      <w:rPr>
                        <w:sz w:val="20"/>
                      </w:rPr>
                    </w:rPrChange>
                  </w:rPr>
                  <w:delText>1</w:delText>
                </w:r>
              </w:del>
            </w:ins>
            <w:ins w:id="14681" w:author="USA Editor 2021" w:date="2021-01-05T13:49:00Z">
              <w:r w:rsidR="00E7728F" w:rsidRPr="00E7728F">
                <w:rPr>
                  <w:sz w:val="20"/>
                  <w:highlight w:val="green"/>
                  <w:rPrChange w:id="14682" w:author="USA Editor 2021" w:date="2021-01-05T13:49:00Z">
                    <w:rPr>
                      <w:sz w:val="20"/>
                    </w:rPr>
                  </w:rPrChange>
                </w:rPr>
                <w:t>, Annex 1.</w:t>
              </w:r>
            </w:ins>
          </w:p>
          <w:p w14:paraId="1A549D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83" w:author="Ross Norsworthy" w:date="2020-03-20T00:52:00Z"/>
                <w:sz w:val="20"/>
                <w:szCs w:val="18"/>
              </w:rPr>
            </w:pPr>
            <w:ins w:id="14684" w:author="Ross Norsworthy" w:date="2020-03-20T00:52:00Z">
              <w:r w:rsidRPr="00A013FD">
                <w:rPr>
                  <w:sz w:val="20"/>
                </w:rPr>
                <w:t>Set to 0 for broadcast.</w:t>
              </w:r>
            </w:ins>
          </w:p>
        </w:tc>
      </w:tr>
      <w:tr w:rsidR="00A013FD" w:rsidRPr="00A013FD" w14:paraId="092F9364" w14:textId="77777777" w:rsidTr="0092452F">
        <w:trPr>
          <w:trHeight w:val="300"/>
          <w:ins w:id="14685" w:author="Editor" w:date="2020-07-22T11:13:00Z"/>
        </w:trPr>
        <w:tc>
          <w:tcPr>
            <w:tcW w:w="292" w:type="pct"/>
            <w:shd w:val="clear" w:color="auto" w:fill="auto"/>
            <w:noWrap/>
          </w:tcPr>
          <w:p w14:paraId="5F400B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86" w:author="Editor" w:date="2020-07-22T11:13:00Z"/>
                <w:sz w:val="20"/>
              </w:rPr>
            </w:pPr>
            <w:ins w:id="14687" w:author="Editor" w:date="2020-07-22T11:14:00Z">
              <w:r w:rsidRPr="00A013FD">
                <w:rPr>
                  <w:rFonts w:hint="eastAsia"/>
                  <w:sz w:val="20"/>
                  <w:lang w:eastAsia="zh-CN"/>
                </w:rPr>
                <w:t>6</w:t>
              </w:r>
            </w:ins>
          </w:p>
        </w:tc>
        <w:tc>
          <w:tcPr>
            <w:tcW w:w="524" w:type="pct"/>
            <w:shd w:val="clear" w:color="auto" w:fill="auto"/>
            <w:noWrap/>
          </w:tcPr>
          <w:p w14:paraId="36FDF6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88" w:author="Editor" w:date="2020-07-22T11:13:00Z"/>
                <w:sz w:val="20"/>
              </w:rPr>
            </w:pPr>
            <w:ins w:id="14689" w:author="Editor" w:date="2020-07-22T11:14:00Z">
              <w:r w:rsidRPr="00A013FD">
                <w:rPr>
                  <w:rFonts w:hint="eastAsia"/>
                  <w:sz w:val="20"/>
                  <w:lang w:eastAsia="zh-CN"/>
                </w:rPr>
                <w:t>0-255</w:t>
              </w:r>
            </w:ins>
          </w:p>
        </w:tc>
        <w:tc>
          <w:tcPr>
            <w:tcW w:w="481" w:type="pct"/>
            <w:shd w:val="clear" w:color="auto" w:fill="auto"/>
            <w:noWrap/>
          </w:tcPr>
          <w:p w14:paraId="47F371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90" w:author="Editor" w:date="2020-07-22T11:13:00Z"/>
                <w:sz w:val="20"/>
              </w:rPr>
            </w:pPr>
            <w:ins w:id="14691" w:author="Editor" w:date="2020-07-22T11:14:00Z">
              <w:r w:rsidRPr="00A013FD">
                <w:rPr>
                  <w:rFonts w:hint="eastAsia"/>
                  <w:sz w:val="20"/>
                  <w:lang w:eastAsia="zh-CN"/>
                </w:rPr>
                <w:t>1</w:t>
              </w:r>
            </w:ins>
          </w:p>
        </w:tc>
        <w:tc>
          <w:tcPr>
            <w:tcW w:w="626" w:type="pct"/>
            <w:shd w:val="clear" w:color="auto" w:fill="auto"/>
            <w:noWrap/>
          </w:tcPr>
          <w:p w14:paraId="6159A5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92" w:author="Editor" w:date="2020-07-22T11:13:00Z"/>
                <w:sz w:val="20"/>
                <w:szCs w:val="18"/>
              </w:rPr>
            </w:pPr>
            <w:ins w:id="14693" w:author="Editor" w:date="2020-07-22T11:14:00Z">
              <w:r w:rsidRPr="00A013FD">
                <w:rPr>
                  <w:rFonts w:hint="eastAsia"/>
                  <w:sz w:val="20"/>
                  <w:lang w:eastAsia="zh-CN"/>
                </w:rPr>
                <w:t>Number of fragments</w:t>
              </w:r>
            </w:ins>
          </w:p>
        </w:tc>
        <w:tc>
          <w:tcPr>
            <w:tcW w:w="3077" w:type="pct"/>
            <w:shd w:val="clear" w:color="auto" w:fill="auto"/>
            <w:noWrap/>
          </w:tcPr>
          <w:p w14:paraId="473835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94" w:author="Editor" w:date="2020-07-22T11:14:00Z"/>
                <w:sz w:val="20"/>
                <w:lang w:eastAsia="zh-CN"/>
              </w:rPr>
            </w:pPr>
            <w:ins w:id="14695" w:author="Editor" w:date="2020-07-23T10:09:00Z">
              <w:r w:rsidRPr="00A013FD">
                <w:rPr>
                  <w:sz w:val="20"/>
                  <w:lang w:eastAsia="zh-CN"/>
                </w:rPr>
                <w:t>Total n</w:t>
              </w:r>
            </w:ins>
            <w:ins w:id="14696" w:author="Editor" w:date="2020-07-22T11:14:00Z">
              <w:r w:rsidRPr="00A013FD">
                <w:rPr>
                  <w:rFonts w:hint="eastAsia"/>
                  <w:sz w:val="20"/>
                  <w:lang w:eastAsia="zh-CN"/>
                </w:rPr>
                <w:t>umber of fragments in this session.</w:t>
              </w:r>
            </w:ins>
          </w:p>
          <w:p w14:paraId="52685F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697" w:author="Editor" w:date="2020-07-22T11:13:00Z"/>
                <w:sz w:val="20"/>
                <w:szCs w:val="18"/>
              </w:rPr>
            </w:pPr>
            <w:ins w:id="14698" w:author="Editor" w:date="2020-07-22T11:14:00Z">
              <w:r w:rsidRPr="00A013FD">
                <w:rPr>
                  <w:rFonts w:hint="eastAsia"/>
                  <w:sz w:val="20"/>
                  <w:lang w:eastAsia="zh-CN"/>
                </w:rPr>
                <w:t>Must be a value from 1 to 14.</w:t>
              </w:r>
            </w:ins>
          </w:p>
        </w:tc>
      </w:tr>
      <w:tr w:rsidR="00A013FD" w:rsidRPr="00A013FD" w14:paraId="66110F68" w14:textId="77777777" w:rsidTr="0092452F">
        <w:trPr>
          <w:trHeight w:val="300"/>
          <w:ins w:id="14699" w:author="Ross Norsworthy" w:date="2020-03-20T00:52:00Z"/>
        </w:trPr>
        <w:tc>
          <w:tcPr>
            <w:tcW w:w="292" w:type="pct"/>
            <w:shd w:val="clear" w:color="auto" w:fill="auto"/>
            <w:noWrap/>
          </w:tcPr>
          <w:p w14:paraId="01360F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00" w:author="Ross Norsworthy" w:date="2020-03-20T00:52:00Z"/>
                <w:sz w:val="20"/>
              </w:rPr>
            </w:pPr>
            <w:ins w:id="14701" w:author="Ross Norsworthy" w:date="2020-03-20T00:52:00Z">
              <w:del w:id="14702" w:author="Editor" w:date="2020-07-23T10:05:00Z">
                <w:r w:rsidRPr="00A013FD">
                  <w:rPr>
                    <w:sz w:val="20"/>
                  </w:rPr>
                  <w:delText>6</w:delText>
                </w:r>
              </w:del>
            </w:ins>
            <w:ins w:id="14703" w:author="Editor" w:date="2020-07-22T11:15:00Z">
              <w:r w:rsidRPr="00A013FD">
                <w:rPr>
                  <w:sz w:val="20"/>
                </w:rPr>
                <w:t>7</w:t>
              </w:r>
            </w:ins>
          </w:p>
        </w:tc>
        <w:tc>
          <w:tcPr>
            <w:tcW w:w="524" w:type="pct"/>
            <w:shd w:val="clear" w:color="auto" w:fill="auto"/>
            <w:noWrap/>
          </w:tcPr>
          <w:p w14:paraId="12101A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04" w:author="Ross Norsworthy" w:date="2020-03-20T00:52:00Z"/>
                <w:sz w:val="20"/>
              </w:rPr>
            </w:pPr>
            <w:ins w:id="14705" w:author="Ross Norsworthy" w:date="2020-03-20T00:52:00Z">
              <w:r w:rsidRPr="00A013FD">
                <w:rPr>
                  <w:sz w:val="20"/>
                </w:rPr>
                <w:t>0-255</w:t>
              </w:r>
            </w:ins>
          </w:p>
        </w:tc>
        <w:tc>
          <w:tcPr>
            <w:tcW w:w="481" w:type="pct"/>
            <w:shd w:val="clear" w:color="auto" w:fill="auto"/>
            <w:noWrap/>
          </w:tcPr>
          <w:p w14:paraId="0ECCE6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06" w:author="Ross Norsworthy" w:date="2020-03-20T00:52:00Z"/>
                <w:sz w:val="20"/>
              </w:rPr>
            </w:pPr>
            <w:ins w:id="14707" w:author="Ross Norsworthy" w:date="2020-03-20T00:52:00Z">
              <w:r w:rsidRPr="00A013FD">
                <w:rPr>
                  <w:sz w:val="20"/>
                </w:rPr>
                <w:t>1</w:t>
              </w:r>
            </w:ins>
          </w:p>
        </w:tc>
        <w:tc>
          <w:tcPr>
            <w:tcW w:w="626" w:type="pct"/>
            <w:shd w:val="clear" w:color="auto" w:fill="auto"/>
            <w:noWrap/>
          </w:tcPr>
          <w:p w14:paraId="65B626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08" w:author="Ross Norsworthy" w:date="2020-03-20T00:52:00Z"/>
                <w:sz w:val="20"/>
                <w:szCs w:val="18"/>
              </w:rPr>
            </w:pPr>
            <w:ins w:id="14709" w:author="Ross Norsworthy" w:date="2020-03-20T00:52:00Z">
              <w:r w:rsidRPr="00A013FD">
                <w:rPr>
                  <w:sz w:val="20"/>
                  <w:szCs w:val="18"/>
                </w:rPr>
                <w:t>Fragment Number</w:t>
              </w:r>
            </w:ins>
            <w:ins w:id="14710" w:author="Editor" w:date="2020-07-27T09:27:00Z">
              <w:r w:rsidRPr="00A013FD">
                <w:rPr>
                  <w:sz w:val="20"/>
                  <w:szCs w:val="18"/>
                </w:rPr>
                <w:t xml:space="preserve"> in this message</w:t>
              </w:r>
            </w:ins>
          </w:p>
        </w:tc>
        <w:tc>
          <w:tcPr>
            <w:tcW w:w="3077" w:type="pct"/>
            <w:shd w:val="clear" w:color="auto" w:fill="auto"/>
            <w:noWrap/>
          </w:tcPr>
          <w:p w14:paraId="17F67C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11" w:author="Ross Norsworthy" w:date="2020-03-20T00:52:00Z"/>
                <w:sz w:val="20"/>
                <w:szCs w:val="18"/>
              </w:rPr>
            </w:pPr>
            <w:ins w:id="14712" w:author="Ross Norsworthy" w:date="2020-03-20T00:52:00Z">
              <w:r w:rsidRPr="00A013FD">
                <w:rPr>
                  <w:sz w:val="20"/>
                  <w:szCs w:val="18"/>
                </w:rPr>
                <w:t xml:space="preserve">Fragment number of the payload in this message. </w:t>
              </w:r>
              <w:r w:rsidRPr="00A013FD">
                <w:rPr>
                  <w:sz w:val="20"/>
                </w:rPr>
                <w:t>First fragment must start at 0, increment with any additional fragment and wrap at 255.</w:t>
              </w:r>
              <w:r w:rsidRPr="00A013FD">
                <w:rPr>
                  <w:sz w:val="20"/>
                  <w:szCs w:val="18"/>
                </w:rPr>
                <w:t xml:space="preserve"> </w:t>
              </w:r>
            </w:ins>
          </w:p>
        </w:tc>
      </w:tr>
      <w:tr w:rsidR="00A013FD" w:rsidRPr="00A013FD" w14:paraId="5FD68D0D" w14:textId="77777777" w:rsidTr="0092452F">
        <w:trPr>
          <w:trHeight w:val="300"/>
          <w:ins w:id="14713" w:author="Ross Norsworthy" w:date="2020-03-20T00:52:00Z"/>
        </w:trPr>
        <w:tc>
          <w:tcPr>
            <w:tcW w:w="292" w:type="pct"/>
            <w:shd w:val="clear" w:color="auto" w:fill="auto"/>
            <w:noWrap/>
          </w:tcPr>
          <w:p w14:paraId="3788FB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14" w:author="Ross Norsworthy" w:date="2020-03-20T00:52:00Z"/>
                <w:sz w:val="20"/>
              </w:rPr>
            </w:pPr>
            <w:ins w:id="14715" w:author="Ross Norsworthy" w:date="2020-03-20T00:52:00Z">
              <w:del w:id="14716" w:author="Editor" w:date="2020-07-23T10:05:00Z">
                <w:r w:rsidRPr="00A013FD">
                  <w:rPr>
                    <w:sz w:val="20"/>
                  </w:rPr>
                  <w:delText>7</w:delText>
                </w:r>
              </w:del>
            </w:ins>
            <w:ins w:id="14717" w:author="Editor" w:date="2020-07-22T11:15:00Z">
              <w:r w:rsidRPr="00A013FD">
                <w:rPr>
                  <w:sz w:val="20"/>
                </w:rPr>
                <w:t>8</w:t>
              </w:r>
            </w:ins>
          </w:p>
        </w:tc>
        <w:tc>
          <w:tcPr>
            <w:tcW w:w="524" w:type="pct"/>
            <w:shd w:val="clear" w:color="auto" w:fill="auto"/>
            <w:noWrap/>
          </w:tcPr>
          <w:p w14:paraId="1D2514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18" w:author="Ross Norsworthy" w:date="2020-03-20T00:52:00Z"/>
                <w:sz w:val="20"/>
              </w:rPr>
            </w:pPr>
            <w:ins w:id="14719" w:author="Ross Norsworthy" w:date="2020-03-20T00:52:00Z">
              <w:r w:rsidRPr="00A013FD">
                <w:rPr>
                  <w:sz w:val="20"/>
                </w:rPr>
                <w:t>0-255</w:t>
              </w:r>
            </w:ins>
          </w:p>
        </w:tc>
        <w:tc>
          <w:tcPr>
            <w:tcW w:w="481" w:type="pct"/>
            <w:shd w:val="clear" w:color="auto" w:fill="auto"/>
            <w:noWrap/>
          </w:tcPr>
          <w:p w14:paraId="329032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20" w:author="Ross Norsworthy" w:date="2020-03-20T00:52:00Z"/>
                <w:sz w:val="20"/>
              </w:rPr>
            </w:pPr>
            <w:ins w:id="14721" w:author="Ross Norsworthy" w:date="2020-03-20T00:52:00Z">
              <w:r w:rsidRPr="00A013FD">
                <w:rPr>
                  <w:sz w:val="20"/>
                </w:rPr>
                <w:t>1</w:t>
              </w:r>
            </w:ins>
          </w:p>
        </w:tc>
        <w:tc>
          <w:tcPr>
            <w:tcW w:w="626" w:type="pct"/>
            <w:shd w:val="clear" w:color="auto" w:fill="auto"/>
            <w:noWrap/>
          </w:tcPr>
          <w:p w14:paraId="60EAE4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22" w:author="Ross Norsworthy" w:date="2020-03-20T00:52:00Z"/>
                <w:sz w:val="20"/>
                <w:szCs w:val="18"/>
              </w:rPr>
            </w:pPr>
            <w:ins w:id="14723" w:author="Ross Norsworthy" w:date="2020-03-20T00:52:00Z">
              <w:r w:rsidRPr="00A013FD">
                <w:rPr>
                  <w:sz w:val="20"/>
                  <w:szCs w:val="18"/>
                </w:rPr>
                <w:t>Continue Data Session</w:t>
              </w:r>
            </w:ins>
          </w:p>
        </w:tc>
        <w:tc>
          <w:tcPr>
            <w:tcW w:w="3077" w:type="pct"/>
            <w:shd w:val="clear" w:color="auto" w:fill="auto"/>
            <w:noWrap/>
          </w:tcPr>
          <w:p w14:paraId="2E3A9A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24" w:author="Ross Norsworthy" w:date="2020-03-20T00:52:00Z"/>
                <w:sz w:val="20"/>
                <w:szCs w:val="18"/>
              </w:rPr>
            </w:pPr>
            <w:ins w:id="14725" w:author="Ross Norsworthy" w:date="2020-03-20T00:52:00Z">
              <w:r w:rsidRPr="00A013FD">
                <w:rPr>
                  <w:sz w:val="20"/>
                  <w:szCs w:val="18"/>
                </w:rPr>
                <w:t>0 – Ends data session.</w:t>
              </w:r>
            </w:ins>
          </w:p>
          <w:p w14:paraId="19334B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26" w:author="Ross Norsworthy" w:date="2020-03-20T00:52:00Z"/>
                <w:sz w:val="20"/>
                <w:szCs w:val="18"/>
              </w:rPr>
            </w:pPr>
            <w:ins w:id="14727" w:author="Ross Norsworthy" w:date="2020-03-20T00:52:00Z">
              <w:r w:rsidRPr="00A013FD">
                <w:rPr>
                  <w:sz w:val="20"/>
                  <w:szCs w:val="18"/>
                </w:rPr>
                <w:t>1 – Continues data session with new session ID.</w:t>
              </w:r>
            </w:ins>
          </w:p>
        </w:tc>
      </w:tr>
      <w:tr w:rsidR="00A013FD" w:rsidRPr="00A013FD" w14:paraId="7817B72C" w14:textId="77777777" w:rsidTr="0092452F">
        <w:trPr>
          <w:trHeight w:val="300"/>
          <w:ins w:id="14728" w:author="Ross Norsworthy" w:date="2020-03-20T00:52:00Z"/>
        </w:trPr>
        <w:tc>
          <w:tcPr>
            <w:tcW w:w="292" w:type="pct"/>
            <w:shd w:val="clear" w:color="auto" w:fill="auto"/>
            <w:noWrap/>
          </w:tcPr>
          <w:p w14:paraId="44EE17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29" w:author="Ross Norsworthy" w:date="2020-03-20T00:52:00Z"/>
                <w:sz w:val="20"/>
              </w:rPr>
            </w:pPr>
            <w:ins w:id="14730" w:author="Ross Norsworthy" w:date="2020-03-20T00:52:00Z">
              <w:del w:id="14731" w:author="Editor" w:date="2020-07-23T10:06:00Z">
                <w:r w:rsidRPr="00A013FD">
                  <w:rPr>
                    <w:sz w:val="20"/>
                  </w:rPr>
                  <w:delText>8</w:delText>
                </w:r>
              </w:del>
            </w:ins>
            <w:ins w:id="14732" w:author="Editor" w:date="2020-07-22T11:15:00Z">
              <w:r w:rsidRPr="00A013FD">
                <w:rPr>
                  <w:sz w:val="20"/>
                </w:rPr>
                <w:t>9</w:t>
              </w:r>
            </w:ins>
          </w:p>
        </w:tc>
        <w:tc>
          <w:tcPr>
            <w:tcW w:w="524" w:type="pct"/>
            <w:shd w:val="clear" w:color="auto" w:fill="auto"/>
            <w:noWrap/>
          </w:tcPr>
          <w:p w14:paraId="7D1877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33" w:author="Ross Norsworthy" w:date="2020-03-20T00:52:00Z"/>
                <w:sz w:val="20"/>
              </w:rPr>
            </w:pPr>
          </w:p>
        </w:tc>
        <w:tc>
          <w:tcPr>
            <w:tcW w:w="481" w:type="pct"/>
            <w:shd w:val="clear" w:color="auto" w:fill="auto"/>
            <w:noWrap/>
          </w:tcPr>
          <w:p w14:paraId="2EA592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34" w:author="Ross Norsworthy" w:date="2020-03-20T00:52:00Z"/>
                <w:sz w:val="20"/>
              </w:rPr>
            </w:pPr>
            <w:ins w:id="14735" w:author="Ross Norsworthy" w:date="2020-03-20T00:52:00Z">
              <w:r w:rsidRPr="00A013FD">
                <w:rPr>
                  <w:sz w:val="20"/>
                </w:rPr>
                <w:t>Variable</w:t>
              </w:r>
            </w:ins>
          </w:p>
        </w:tc>
        <w:tc>
          <w:tcPr>
            <w:tcW w:w="626" w:type="pct"/>
            <w:shd w:val="clear" w:color="auto" w:fill="auto"/>
            <w:noWrap/>
          </w:tcPr>
          <w:p w14:paraId="20E499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36" w:author="Ross Norsworthy" w:date="2020-03-20T00:52:00Z"/>
                <w:sz w:val="20"/>
                <w:szCs w:val="18"/>
              </w:rPr>
            </w:pPr>
            <w:ins w:id="14737" w:author="Ross Norsworthy" w:date="2020-03-20T00:52:00Z">
              <w:r w:rsidRPr="00A013FD">
                <w:rPr>
                  <w:sz w:val="20"/>
                  <w:szCs w:val="18"/>
                </w:rPr>
                <w:t>Payload</w:t>
              </w:r>
            </w:ins>
          </w:p>
        </w:tc>
        <w:tc>
          <w:tcPr>
            <w:tcW w:w="3077" w:type="pct"/>
            <w:shd w:val="clear" w:color="auto" w:fill="auto"/>
            <w:noWrap/>
          </w:tcPr>
          <w:p w14:paraId="7CD7A6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38" w:author="Ross Norsworthy" w:date="2020-03-20T00:52:00Z"/>
                <w:sz w:val="20"/>
                <w:szCs w:val="18"/>
              </w:rPr>
            </w:pPr>
          </w:p>
        </w:tc>
      </w:tr>
    </w:tbl>
    <w:p w14:paraId="40DB19A1" w14:textId="77777777" w:rsidR="002A48EB" w:rsidRPr="00A013FD" w:rsidRDefault="002A48EB" w:rsidP="002A48EB">
      <w:pPr>
        <w:pStyle w:val="Tablefin"/>
        <w:rPr>
          <w:ins w:id="14739" w:author="Ross Norsworthy" w:date="2020-03-20T00:52:00Z"/>
        </w:rPr>
      </w:pPr>
    </w:p>
    <w:p w14:paraId="30731F10" w14:textId="77777777" w:rsidR="00A013FD" w:rsidRPr="00A013FD" w:rsidRDefault="00A013FD" w:rsidP="00A013FD">
      <w:pPr>
        <w:rPr>
          <w:ins w:id="14740" w:author="Ross Norsworthy" w:date="2020-03-20T00:52:00Z"/>
        </w:rPr>
      </w:pPr>
      <w:ins w:id="14741" w:author="Ross Norsworthy" w:date="2020-03-20T00:52:00Z">
        <w:r w:rsidRPr="00A013FD">
          <w:t>Note: The resource allocation broadcast by the base station repeatedly broadcasts during the TDMA Frame length.</w:t>
        </w:r>
      </w:ins>
    </w:p>
    <w:p w14:paraId="4B7B8007" w14:textId="77777777" w:rsidR="00A013FD" w:rsidRPr="00A013FD" w:rsidRDefault="00A013FD" w:rsidP="00A013FD">
      <w:pPr>
        <w:rPr>
          <w:ins w:id="14742" w:author="Ross Norsworthy" w:date="2020-03-20T00:52:00Z"/>
        </w:rPr>
      </w:pPr>
      <w:ins w:id="14743" w:author="Ross Norsworthy" w:date="2020-03-20T00:52:00Z">
        <w:r w:rsidRPr="00A013FD">
          <w:t>Must always be transmitted on the data channel (derived from the Logical Channel) as assigned by a resource allocation.</w:t>
        </w:r>
      </w:ins>
    </w:p>
    <w:p w14:paraId="5BEB76DD" w14:textId="77777777" w:rsidR="00A013FD" w:rsidRPr="00A013FD" w:rsidRDefault="00A013FD" w:rsidP="00A013FD">
      <w:pPr>
        <w:rPr>
          <w:ins w:id="14744" w:author="Ross Norsworthy" w:date="2020-03-20T00:52:00Z"/>
        </w:rPr>
      </w:pPr>
      <w:ins w:id="14745" w:author="Ross Norsworthy" w:date="2020-03-20T00:52:00Z">
        <w:r w:rsidRPr="00A013FD">
          <w:t>Will always be transmitted on last fragment signalling the end of Logical Channel use, unless only one fragment will be transmitted. When only one fragment will be transmitted, then only a Start Fragment will be transmitted.</w:t>
        </w:r>
      </w:ins>
    </w:p>
    <w:p w14:paraId="733BF2D2" w14:textId="77777777" w:rsidR="00A013FD" w:rsidRPr="00A013FD" w:rsidRDefault="00A013FD" w:rsidP="00A013FD">
      <w:pPr>
        <w:rPr>
          <w:ins w:id="14746" w:author="Ross Norsworthy" w:date="2020-03-20T00:52:00Z"/>
        </w:rPr>
      </w:pPr>
      <w:ins w:id="14747" w:author="Ross Norsworthy" w:date="2020-03-20T00:52:00Z">
        <w:r w:rsidRPr="00A013FD">
          <w:rPr>
            <w:vertAlign w:val="superscript"/>
          </w:rPr>
          <w:t>(1)</w:t>
        </w:r>
        <w:r w:rsidRPr="00A013FD">
          <w:t>Session ID is reserved for future use</w:t>
        </w:r>
      </w:ins>
    </w:p>
    <w:p w14:paraId="5DDF49C3" w14:textId="188FF95A" w:rsidR="00A013FD" w:rsidRPr="00A013FD" w:rsidRDefault="00E3446F" w:rsidP="00F11A91">
      <w:pPr>
        <w:pStyle w:val="Heading3"/>
        <w:rPr>
          <w:ins w:id="14748" w:author="Ross Norsworthy" w:date="2020-03-20T00:52:00Z"/>
          <w:rFonts w:eastAsiaTheme="minorHAnsi"/>
        </w:rPr>
      </w:pPr>
      <w:bookmarkStart w:id="14749" w:name="_Toc35545419"/>
      <w:ins w:id="14750" w:author="Song, Xiaojing" w:date="2020-08-21T13:49:00Z">
        <w:del w:id="14751" w:author="USA Editor 2021" w:date="2020-12-11T16:26:00Z">
          <w:r w:rsidRPr="00265590" w:rsidDel="00265590">
            <w:rPr>
              <w:rFonts w:eastAsiaTheme="minorHAnsi"/>
              <w:caps/>
              <w:szCs w:val="22"/>
              <w:highlight w:val="green"/>
            </w:rPr>
            <w:delText>C</w:delText>
          </w:r>
          <w:r w:rsidDel="00265590">
            <w:rPr>
              <w:rFonts w:eastAsiaTheme="minorHAnsi"/>
              <w:caps/>
              <w:szCs w:val="22"/>
            </w:rPr>
            <w:delText xml:space="preserve"> </w:delText>
          </w:r>
        </w:del>
      </w:ins>
      <w:ins w:id="14752" w:author="Song, Xiaojing" w:date="2020-08-24T12:41:00Z">
        <w:r w:rsidR="00983074">
          <w:rPr>
            <w:rFonts w:eastAsiaTheme="minorHAnsi"/>
            <w:caps/>
            <w:szCs w:val="22"/>
          </w:rPr>
          <w:t>4</w:t>
        </w:r>
      </w:ins>
      <w:ins w:id="14753" w:author="Song, Xiaojing" w:date="2020-08-21T13:49:00Z">
        <w:r>
          <w:rPr>
            <w:rFonts w:eastAsiaTheme="minorHAnsi"/>
            <w:caps/>
            <w:szCs w:val="22"/>
          </w:rPr>
          <w:t>.9.13</w:t>
        </w:r>
        <w:r>
          <w:rPr>
            <w:rFonts w:eastAsiaTheme="minorHAnsi"/>
            <w:caps/>
            <w:szCs w:val="22"/>
          </w:rPr>
          <w:tab/>
        </w:r>
      </w:ins>
      <w:ins w:id="14754" w:author="Ross Norsworthy" w:date="2020-03-20T00:52:00Z">
        <w:r w:rsidR="00A013FD" w:rsidRPr="00A013FD">
          <w:rPr>
            <w:rFonts w:eastAsiaTheme="minorHAnsi"/>
          </w:rPr>
          <w:t>Padding single byte</w:t>
        </w:r>
        <w:bookmarkEnd w:id="14749"/>
      </w:ins>
    </w:p>
    <w:p w14:paraId="413047C1" w14:textId="7C4DC13A" w:rsidR="0051538E" w:rsidRDefault="00A013FD" w:rsidP="00BF7C28">
      <w:pPr>
        <w:pStyle w:val="TableNo"/>
        <w:rPr>
          <w:lang w:val="en-US"/>
        </w:rPr>
      </w:pPr>
      <w:bookmarkStart w:id="14755" w:name="_Toc35546149"/>
      <w:ins w:id="14756" w:author="Ross Norsworthy" w:date="2020-03-20T00:52:00Z">
        <w:r w:rsidRPr="00A013FD">
          <w:rPr>
            <w:lang w:val="en-US"/>
          </w:rPr>
          <w:t xml:space="preserve">Table </w:t>
        </w:r>
      </w:ins>
      <w:ins w:id="14757" w:author="USA Editor 2021" w:date="2021-01-07T11:46:00Z">
        <w:r w:rsidR="005F28B1" w:rsidRPr="00284B45">
          <w:rPr>
            <w:highlight w:val="green"/>
            <w:lang w:val="en-US"/>
          </w:rPr>
          <w:t>50</w:t>
        </w:r>
      </w:ins>
      <w:ins w:id="14758" w:author="Ross Norsworthy" w:date="2020-03-20T00:52:00Z">
        <w:del w:id="14759" w:author="USA Editor 2021" w:date="2021-01-07T11:46:00Z">
          <w:r w:rsidRPr="00284B45" w:rsidDel="005F28B1">
            <w:rPr>
              <w:highlight w:val="green"/>
              <w:lang w:val="en-US"/>
            </w:rPr>
            <w:delText>51</w:delText>
          </w:r>
        </w:del>
      </w:ins>
    </w:p>
    <w:p w14:paraId="743D9F09" w14:textId="77777777" w:rsidR="00A013FD" w:rsidRPr="00A013FD" w:rsidRDefault="00A013FD" w:rsidP="00081571">
      <w:pPr>
        <w:pStyle w:val="Tabletitle"/>
        <w:rPr>
          <w:ins w:id="14760" w:author="Ross Norsworthy" w:date="2020-03-20T00:52:00Z"/>
          <w:lang w:val="en-US"/>
        </w:rPr>
      </w:pPr>
      <w:ins w:id="14761" w:author="Ross Norsworthy" w:date="2020-03-20T00:52:00Z">
        <w:r w:rsidRPr="00A013FD">
          <w:rPr>
            <w:lang w:val="en-US"/>
          </w:rPr>
          <w:t>Padding Single Byte</w:t>
        </w:r>
        <w:bookmarkEnd w:id="14755"/>
      </w:ins>
    </w:p>
    <w:p w14:paraId="7B0B19FF" w14:textId="77777777" w:rsidR="00A013FD" w:rsidRPr="00A013FD" w:rsidRDefault="00A013FD" w:rsidP="00A013FD">
      <w:pPr>
        <w:rPr>
          <w:ins w:id="14762" w:author="Ross Norsworthy" w:date="2020-03-20T00:52:00Z"/>
        </w:rPr>
      </w:pPr>
    </w:p>
    <w:tbl>
      <w:tblPr>
        <w:tblpPr w:leftFromText="142" w:rightFromText="142" w:bottomFromText="142" w:vertAnchor="text" w:tblpY="1"/>
        <w:tblOverlap w:val="neve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5"/>
        <w:gridCol w:w="1146"/>
        <w:gridCol w:w="1135"/>
        <w:gridCol w:w="907"/>
        <w:gridCol w:w="5323"/>
      </w:tblGrid>
      <w:tr w:rsidR="00A013FD" w:rsidRPr="00A013FD" w14:paraId="09CC564E" w14:textId="77777777" w:rsidTr="00BF604E">
        <w:trPr>
          <w:trHeight w:val="300"/>
          <w:ins w:id="14763" w:author="Ross Norsworthy" w:date="2020-03-20T00:52:00Z"/>
        </w:trPr>
        <w:tc>
          <w:tcPr>
            <w:tcW w:w="5000" w:type="pct"/>
            <w:gridSpan w:val="5"/>
            <w:shd w:val="clear" w:color="auto" w:fill="00558C"/>
            <w:noWrap/>
            <w:vAlign w:val="bottom"/>
          </w:tcPr>
          <w:p w14:paraId="73F1440B" w14:textId="77777777" w:rsidR="00A013FD" w:rsidRPr="00A013FD" w:rsidRDefault="00A013FD" w:rsidP="00A013FD">
            <w:pPr>
              <w:keepNext/>
              <w:spacing w:before="80" w:after="80"/>
              <w:jc w:val="center"/>
              <w:rPr>
                <w:ins w:id="14764" w:author="Ross Norsworthy" w:date="2020-03-20T00:52:00Z"/>
                <w:rFonts w:ascii="Times New Roman Bold" w:hAnsi="Times New Roman Bold" w:cs="Times New Roman Bold"/>
                <w:b/>
                <w:sz w:val="20"/>
              </w:rPr>
            </w:pPr>
            <w:ins w:id="14765" w:author="Ross Norsworthy" w:date="2020-03-20T00:52:00Z">
              <w:r w:rsidRPr="00A013FD">
                <w:rPr>
                  <w:rFonts w:ascii="Times New Roman Bold" w:hAnsi="Times New Roman Bold" w:cs="Times New Roman Bold"/>
                  <w:b/>
                  <w:sz w:val="20"/>
                </w:rPr>
                <w:t>Padding single byte</w:t>
              </w:r>
            </w:ins>
          </w:p>
        </w:tc>
      </w:tr>
      <w:tr w:rsidR="00A013FD" w:rsidRPr="00A013FD" w14:paraId="79582281" w14:textId="77777777" w:rsidTr="002A48EB">
        <w:trPr>
          <w:trHeight w:val="300"/>
          <w:ins w:id="14766" w:author="Ross Norsworthy" w:date="2020-03-20T00:52:00Z"/>
        </w:trPr>
        <w:tc>
          <w:tcPr>
            <w:tcW w:w="447" w:type="pct"/>
            <w:shd w:val="clear" w:color="auto" w:fill="00558C"/>
            <w:noWrap/>
            <w:vAlign w:val="bottom"/>
          </w:tcPr>
          <w:p w14:paraId="7F17AEFF" w14:textId="77777777" w:rsidR="00A013FD" w:rsidRPr="00A013FD" w:rsidRDefault="00A013FD" w:rsidP="00A013FD">
            <w:pPr>
              <w:keepNext/>
              <w:spacing w:before="80" w:after="80"/>
              <w:jc w:val="center"/>
              <w:rPr>
                <w:ins w:id="14767" w:author="Ross Norsworthy" w:date="2020-03-20T00:52:00Z"/>
                <w:rFonts w:ascii="Times New Roman Bold" w:hAnsi="Times New Roman Bold" w:cs="Times New Roman Bold"/>
                <w:b/>
                <w:sz w:val="20"/>
              </w:rPr>
            </w:pPr>
            <w:ins w:id="14768" w:author="Ross Norsworthy" w:date="2020-03-20T00:52:00Z">
              <w:r w:rsidRPr="00A013FD">
                <w:rPr>
                  <w:rFonts w:ascii="Times New Roman Bold" w:hAnsi="Times New Roman Bold" w:cs="Times New Roman Bold"/>
                  <w:b/>
                  <w:sz w:val="20"/>
                </w:rPr>
                <w:t>Field no</w:t>
              </w:r>
            </w:ins>
          </w:p>
        </w:tc>
        <w:tc>
          <w:tcPr>
            <w:tcW w:w="613" w:type="pct"/>
            <w:shd w:val="clear" w:color="auto" w:fill="00558C"/>
            <w:noWrap/>
            <w:vAlign w:val="bottom"/>
          </w:tcPr>
          <w:p w14:paraId="4AA16379" w14:textId="77777777" w:rsidR="00A013FD" w:rsidRPr="00A013FD" w:rsidRDefault="00A013FD" w:rsidP="00A013FD">
            <w:pPr>
              <w:keepNext/>
              <w:spacing w:before="80" w:after="80"/>
              <w:jc w:val="center"/>
              <w:rPr>
                <w:ins w:id="14769" w:author="Ross Norsworthy" w:date="2020-03-20T00:52:00Z"/>
                <w:rFonts w:ascii="Times New Roman Bold" w:hAnsi="Times New Roman Bold" w:cs="Times New Roman Bold"/>
                <w:b/>
                <w:sz w:val="20"/>
              </w:rPr>
            </w:pPr>
            <w:ins w:id="14770" w:author="Ross Norsworthy" w:date="2020-03-20T00:52:00Z">
              <w:r w:rsidRPr="00A013FD">
                <w:rPr>
                  <w:rFonts w:ascii="Times New Roman Bold" w:hAnsi="Times New Roman Bold" w:cs="Times New Roman Bold"/>
                  <w:b/>
                  <w:sz w:val="20"/>
                </w:rPr>
                <w:t>Value (Dec)</w:t>
              </w:r>
            </w:ins>
          </w:p>
        </w:tc>
        <w:tc>
          <w:tcPr>
            <w:tcW w:w="607" w:type="pct"/>
            <w:shd w:val="clear" w:color="auto" w:fill="00558C"/>
            <w:noWrap/>
            <w:vAlign w:val="bottom"/>
          </w:tcPr>
          <w:p w14:paraId="2C71F618" w14:textId="77777777" w:rsidR="00A013FD" w:rsidRPr="00A013FD" w:rsidRDefault="00A013FD" w:rsidP="00A013FD">
            <w:pPr>
              <w:keepNext/>
              <w:spacing w:before="80" w:after="80"/>
              <w:jc w:val="center"/>
              <w:rPr>
                <w:ins w:id="14771" w:author="Ross Norsworthy" w:date="2020-03-20T00:52:00Z"/>
                <w:rFonts w:ascii="Times New Roman Bold" w:hAnsi="Times New Roman Bold" w:cs="Times New Roman Bold"/>
                <w:b/>
                <w:sz w:val="20"/>
              </w:rPr>
            </w:pPr>
            <w:ins w:id="14772" w:author="Ross Norsworthy" w:date="2020-03-20T00:52:00Z">
              <w:r w:rsidRPr="00A013FD">
                <w:rPr>
                  <w:rFonts w:ascii="Times New Roman Bold" w:hAnsi="Times New Roman Bold" w:cs="Times New Roman Bold"/>
                  <w:b/>
                  <w:sz w:val="20"/>
                </w:rPr>
                <w:t>Size (Bytes)</w:t>
              </w:r>
            </w:ins>
          </w:p>
        </w:tc>
        <w:tc>
          <w:tcPr>
            <w:tcW w:w="485" w:type="pct"/>
            <w:shd w:val="clear" w:color="auto" w:fill="00558C"/>
            <w:noWrap/>
            <w:vAlign w:val="bottom"/>
          </w:tcPr>
          <w:p w14:paraId="2AFAC818" w14:textId="77777777" w:rsidR="00A013FD" w:rsidRPr="00A013FD" w:rsidRDefault="00A013FD" w:rsidP="00A013FD">
            <w:pPr>
              <w:keepNext/>
              <w:spacing w:before="80" w:after="80"/>
              <w:jc w:val="center"/>
              <w:rPr>
                <w:ins w:id="14773" w:author="Ross Norsworthy" w:date="2020-03-20T00:52:00Z"/>
                <w:rFonts w:ascii="Times New Roman Bold" w:hAnsi="Times New Roman Bold" w:cs="Times New Roman Bold"/>
                <w:b/>
                <w:sz w:val="20"/>
              </w:rPr>
            </w:pPr>
            <w:ins w:id="14774" w:author="Ross Norsworthy" w:date="2020-03-20T00:52:00Z">
              <w:r w:rsidRPr="00A013FD">
                <w:rPr>
                  <w:rFonts w:ascii="Times New Roman Bold" w:hAnsi="Times New Roman Bold" w:cs="Times New Roman Bold"/>
                  <w:b/>
                  <w:sz w:val="20"/>
                </w:rPr>
                <w:t>Function</w:t>
              </w:r>
            </w:ins>
          </w:p>
        </w:tc>
        <w:tc>
          <w:tcPr>
            <w:tcW w:w="2848" w:type="pct"/>
            <w:shd w:val="clear" w:color="auto" w:fill="00558C"/>
            <w:noWrap/>
            <w:vAlign w:val="bottom"/>
          </w:tcPr>
          <w:p w14:paraId="71DAFE3B" w14:textId="77777777" w:rsidR="00A013FD" w:rsidRPr="00A013FD" w:rsidRDefault="00A013FD" w:rsidP="00A013FD">
            <w:pPr>
              <w:keepNext/>
              <w:spacing w:before="80" w:after="80"/>
              <w:jc w:val="center"/>
              <w:rPr>
                <w:ins w:id="14775" w:author="Ross Norsworthy" w:date="2020-03-20T00:52:00Z"/>
                <w:rFonts w:ascii="Times New Roman Bold" w:hAnsi="Times New Roman Bold" w:cs="Times New Roman Bold"/>
                <w:b/>
                <w:sz w:val="20"/>
              </w:rPr>
            </w:pPr>
            <w:ins w:id="14776" w:author="Ross Norsworthy" w:date="2020-03-20T00:52:00Z">
              <w:r w:rsidRPr="00A013FD">
                <w:rPr>
                  <w:rFonts w:ascii="Times New Roman Bold" w:hAnsi="Times New Roman Bold" w:cs="Times New Roman Bold"/>
                  <w:b/>
                  <w:sz w:val="20"/>
                </w:rPr>
                <w:t>Content</w:t>
              </w:r>
            </w:ins>
          </w:p>
        </w:tc>
      </w:tr>
      <w:tr w:rsidR="00A013FD" w:rsidRPr="00A013FD" w14:paraId="0AA6B23A" w14:textId="77777777" w:rsidTr="002A48EB">
        <w:trPr>
          <w:trHeight w:val="300"/>
          <w:ins w:id="14777" w:author="Ross Norsworthy" w:date="2020-03-20T00:52:00Z"/>
        </w:trPr>
        <w:tc>
          <w:tcPr>
            <w:tcW w:w="447" w:type="pct"/>
            <w:shd w:val="clear" w:color="auto" w:fill="auto"/>
            <w:noWrap/>
            <w:vAlign w:val="bottom"/>
          </w:tcPr>
          <w:p w14:paraId="45309F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78" w:author="Ross Norsworthy" w:date="2020-03-20T00:52:00Z"/>
                <w:sz w:val="20"/>
              </w:rPr>
            </w:pPr>
            <w:ins w:id="14779" w:author="Ross Norsworthy" w:date="2020-03-20T00:52:00Z">
              <w:r w:rsidRPr="00A013FD">
                <w:rPr>
                  <w:sz w:val="20"/>
                </w:rPr>
                <w:t>1</w:t>
              </w:r>
            </w:ins>
          </w:p>
        </w:tc>
        <w:tc>
          <w:tcPr>
            <w:tcW w:w="613" w:type="pct"/>
            <w:shd w:val="clear" w:color="auto" w:fill="auto"/>
            <w:noWrap/>
            <w:vAlign w:val="bottom"/>
          </w:tcPr>
          <w:p w14:paraId="75630B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80" w:author="Ross Norsworthy" w:date="2020-03-20T00:52:00Z"/>
                <w:sz w:val="20"/>
              </w:rPr>
            </w:pPr>
            <w:ins w:id="14781" w:author="Ross Norsworthy" w:date="2020-03-20T00:52:00Z">
              <w:r w:rsidRPr="00A013FD">
                <w:rPr>
                  <w:sz w:val="20"/>
                </w:rPr>
                <w:t>081</w:t>
              </w:r>
            </w:ins>
          </w:p>
        </w:tc>
        <w:tc>
          <w:tcPr>
            <w:tcW w:w="607" w:type="pct"/>
            <w:shd w:val="clear" w:color="auto" w:fill="auto"/>
            <w:noWrap/>
            <w:vAlign w:val="bottom"/>
          </w:tcPr>
          <w:p w14:paraId="73C964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82" w:author="Ross Norsworthy" w:date="2020-03-20T00:52:00Z"/>
                <w:sz w:val="20"/>
              </w:rPr>
            </w:pPr>
            <w:ins w:id="14783" w:author="Ross Norsworthy" w:date="2020-03-20T00:52:00Z">
              <w:r w:rsidRPr="00A013FD">
                <w:rPr>
                  <w:sz w:val="20"/>
                </w:rPr>
                <w:t>1</w:t>
              </w:r>
            </w:ins>
          </w:p>
        </w:tc>
        <w:tc>
          <w:tcPr>
            <w:tcW w:w="485" w:type="pct"/>
            <w:shd w:val="clear" w:color="auto" w:fill="auto"/>
            <w:noWrap/>
            <w:vAlign w:val="bottom"/>
          </w:tcPr>
          <w:p w14:paraId="102E2E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84" w:author="Ross Norsworthy" w:date="2020-03-20T00:52:00Z"/>
                <w:sz w:val="20"/>
              </w:rPr>
            </w:pPr>
            <w:ins w:id="14785" w:author="Ross Norsworthy" w:date="2020-03-20T00:52:00Z">
              <w:r w:rsidRPr="00A013FD">
                <w:rPr>
                  <w:sz w:val="20"/>
                </w:rPr>
                <w:t>Type</w:t>
              </w:r>
            </w:ins>
          </w:p>
        </w:tc>
        <w:tc>
          <w:tcPr>
            <w:tcW w:w="2848" w:type="pct"/>
            <w:shd w:val="clear" w:color="auto" w:fill="auto"/>
            <w:noWrap/>
            <w:vAlign w:val="bottom"/>
          </w:tcPr>
          <w:p w14:paraId="56C625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4786" w:author="Ross Norsworthy" w:date="2020-03-20T00:52:00Z"/>
                <w:sz w:val="20"/>
              </w:rPr>
            </w:pPr>
            <w:ins w:id="14787" w:author="Ross Norsworthy" w:date="2020-03-20T00:52:00Z">
              <w:r w:rsidRPr="00A013FD">
                <w:rPr>
                  <w:sz w:val="20"/>
                </w:rPr>
                <w:t>1 byte padding</w:t>
              </w:r>
            </w:ins>
          </w:p>
        </w:tc>
      </w:tr>
    </w:tbl>
    <w:p w14:paraId="38101DFB" w14:textId="77777777" w:rsidR="002A48EB" w:rsidRPr="00A013FD" w:rsidRDefault="002A48EB" w:rsidP="002A48EB">
      <w:pPr>
        <w:pStyle w:val="Tablefin"/>
        <w:rPr>
          <w:ins w:id="14788" w:author="Ross Norsworthy" w:date="2020-03-20T00:52:00Z"/>
        </w:rPr>
      </w:pPr>
      <w:bookmarkStart w:id="14789" w:name="_Toc35545420"/>
    </w:p>
    <w:p w14:paraId="5D5B07E3" w14:textId="3387A449" w:rsidR="00A013FD" w:rsidRPr="004633C1" w:rsidRDefault="00EC782B" w:rsidP="00265590">
      <w:pPr>
        <w:pStyle w:val="Heading2"/>
        <w:rPr>
          <w:ins w:id="14790" w:author="Ross Norsworthy" w:date="2020-03-20T00:52:00Z"/>
          <w:rFonts w:eastAsiaTheme="minorHAnsi"/>
        </w:rPr>
      </w:pPr>
      <w:ins w:id="14791" w:author="Song, Xiaojing" w:date="2020-08-21T13:50:00Z">
        <w:del w:id="14792" w:author="USA Editor 2021" w:date="2020-12-11T16:26:00Z">
          <w:r w:rsidRPr="00265590" w:rsidDel="00265590">
            <w:rPr>
              <w:rFonts w:eastAsiaTheme="minorHAnsi"/>
              <w:highlight w:val="green"/>
            </w:rPr>
            <w:delText>C</w:delText>
          </w:r>
          <w:r w:rsidDel="00265590">
            <w:rPr>
              <w:rFonts w:eastAsiaTheme="minorHAnsi"/>
            </w:rPr>
            <w:delText xml:space="preserve"> </w:delText>
          </w:r>
        </w:del>
      </w:ins>
      <w:ins w:id="14793" w:author="Song, Xiaojing" w:date="2020-08-24T12:41:00Z">
        <w:r w:rsidR="00983074">
          <w:rPr>
            <w:rFonts w:eastAsiaTheme="minorHAnsi"/>
          </w:rPr>
          <w:t>4</w:t>
        </w:r>
      </w:ins>
      <w:ins w:id="14794" w:author="Song, Xiaojing" w:date="2020-08-21T13:50:00Z">
        <w:r>
          <w:rPr>
            <w:rFonts w:eastAsiaTheme="minorHAnsi"/>
          </w:rPr>
          <w:t>.</w:t>
        </w:r>
      </w:ins>
      <w:ins w:id="14795" w:author="Song, Xiaojing" w:date="2020-08-21T13:51:00Z">
        <w:r w:rsidR="006A4F2B">
          <w:rPr>
            <w:rFonts w:eastAsiaTheme="minorHAnsi"/>
          </w:rPr>
          <w:t>10</w:t>
        </w:r>
        <w:r w:rsidR="006670C7">
          <w:rPr>
            <w:rFonts w:eastAsiaTheme="minorHAnsi"/>
          </w:rPr>
          <w:tab/>
        </w:r>
      </w:ins>
      <w:ins w:id="14796" w:author="Ross Norsworthy" w:date="2020-03-20T00:52:00Z">
        <w:r w:rsidR="00A013FD" w:rsidRPr="004633C1">
          <w:rPr>
            <w:rFonts w:eastAsiaTheme="minorHAnsi"/>
          </w:rPr>
          <w:t>Cyclic redundancy check</w:t>
        </w:r>
        <w:bookmarkEnd w:id="14789"/>
      </w:ins>
    </w:p>
    <w:p w14:paraId="084A8A47" w14:textId="679E846E" w:rsidR="00A013FD" w:rsidRPr="00A013FD" w:rsidRDefault="00A013FD" w:rsidP="00A013FD">
      <w:pPr>
        <w:spacing w:after="120"/>
        <w:rPr>
          <w:ins w:id="14797" w:author="Ross Norsworthy" w:date="2020-03-20T00:52:00Z"/>
        </w:rPr>
      </w:pPr>
      <w:ins w:id="14798" w:author="Ross Norsworthy" w:date="2020-03-20T00:52:00Z">
        <w:r w:rsidRPr="00A013FD">
          <w:t xml:space="preserve">Refer to </w:t>
        </w:r>
        <w:del w:id="14799" w:author="USA Editor 2021" w:date="2020-12-11T16:26:00Z">
          <w:r w:rsidRPr="00265590" w:rsidDel="00265590">
            <w:rPr>
              <w:highlight w:val="green"/>
              <w:rPrChange w:id="14800" w:author="USA Editor 2021" w:date="2020-12-11T16:27:00Z">
                <w:rPr/>
              </w:rPrChange>
            </w:rPr>
            <w:delText>A</w:delText>
          </w:r>
        </w:del>
      </w:ins>
      <w:ins w:id="14801" w:author="USA Editor 2021" w:date="2020-12-11T16:26:00Z">
        <w:r w:rsidR="00265590" w:rsidRPr="00265590">
          <w:rPr>
            <w:highlight w:val="green"/>
            <w:lang w:val="en-US"/>
            <w:rPrChange w:id="14802" w:author="USA Editor 2021" w:date="2020-12-11T16:27:00Z">
              <w:rPr>
                <w:lang w:val="en-US"/>
              </w:rPr>
            </w:rPrChange>
          </w:rPr>
          <w:t>§</w:t>
        </w:r>
      </w:ins>
      <w:ins w:id="14803" w:author="Ross Norsworthy" w:date="2020-03-20T00:52:00Z">
        <w:r w:rsidRPr="00A013FD">
          <w:t xml:space="preserve"> 1.2.5</w:t>
        </w:r>
      </w:ins>
      <w:ins w:id="14804" w:author="USA Editor 2021" w:date="2021-01-06T10:04:00Z">
        <w:r w:rsidR="00E06C34" w:rsidRPr="00E06C34">
          <w:rPr>
            <w:highlight w:val="green"/>
          </w:rPr>
          <w:t>,</w:t>
        </w:r>
      </w:ins>
      <w:ins w:id="14805" w:author="USA Editor 2021" w:date="2020-12-11T16:26:00Z">
        <w:r w:rsidR="00265590" w:rsidRPr="00E06C34">
          <w:rPr>
            <w:highlight w:val="green"/>
          </w:rPr>
          <w:t xml:space="preserve"> A</w:t>
        </w:r>
        <w:r w:rsidR="00265590" w:rsidRPr="00265590">
          <w:rPr>
            <w:highlight w:val="green"/>
          </w:rPr>
          <w:t xml:space="preserve">nnex </w:t>
        </w:r>
      </w:ins>
      <w:ins w:id="14806" w:author="USA Editor 2021" w:date="2020-12-11T16:27:00Z">
        <w:r w:rsidR="00265590" w:rsidRPr="00265590">
          <w:rPr>
            <w:highlight w:val="green"/>
          </w:rPr>
          <w:t>2</w:t>
        </w:r>
      </w:ins>
      <w:ins w:id="14807" w:author="Ross Norsworthy" w:date="2020-03-20T00:52:00Z">
        <w:r w:rsidRPr="00A013FD">
          <w:t>.</w:t>
        </w:r>
      </w:ins>
    </w:p>
    <w:p w14:paraId="2EA76E1B" w14:textId="223240AE" w:rsidR="00A013FD" w:rsidRPr="00A013FD" w:rsidRDefault="006A4F2B" w:rsidP="00265590">
      <w:pPr>
        <w:pStyle w:val="Heading2"/>
        <w:rPr>
          <w:ins w:id="14808" w:author="Ross Norsworthy" w:date="2020-03-20T00:52:00Z"/>
          <w:rFonts w:eastAsiaTheme="minorHAnsi"/>
        </w:rPr>
      </w:pPr>
      <w:bookmarkStart w:id="14809" w:name="_Toc35545421"/>
      <w:ins w:id="14810" w:author="Song, Xiaojing" w:date="2020-08-21T13:52:00Z">
        <w:del w:id="14811" w:author="USA Editor 2021" w:date="2020-12-11T16:27:00Z">
          <w:r w:rsidRPr="001624AE" w:rsidDel="00265590">
            <w:rPr>
              <w:rFonts w:eastAsiaTheme="minorHAnsi"/>
              <w:highlight w:val="green"/>
            </w:rPr>
            <w:delText>C</w:delText>
          </w:r>
          <w:r w:rsidDel="00265590">
            <w:rPr>
              <w:rFonts w:eastAsiaTheme="minorHAnsi"/>
            </w:rPr>
            <w:delText xml:space="preserve"> </w:delText>
          </w:r>
        </w:del>
      </w:ins>
      <w:ins w:id="14812" w:author="Song, Xiaojing" w:date="2020-08-24T12:41:00Z">
        <w:r w:rsidR="00983074">
          <w:rPr>
            <w:rFonts w:eastAsiaTheme="minorHAnsi"/>
          </w:rPr>
          <w:t>4</w:t>
        </w:r>
      </w:ins>
      <w:ins w:id="14813" w:author="Song, Xiaojing" w:date="2020-08-21T13:52:00Z">
        <w:r>
          <w:rPr>
            <w:rFonts w:eastAsiaTheme="minorHAnsi"/>
          </w:rPr>
          <w:t>.11</w:t>
        </w:r>
        <w:r>
          <w:rPr>
            <w:rFonts w:eastAsiaTheme="minorHAnsi"/>
          </w:rPr>
          <w:tab/>
        </w:r>
      </w:ins>
      <w:ins w:id="14814" w:author="Ross Norsworthy" w:date="2020-03-20T00:52:00Z">
        <w:r w:rsidR="00A013FD" w:rsidRPr="00A013FD">
          <w:rPr>
            <w:rFonts w:eastAsiaTheme="minorHAnsi"/>
          </w:rPr>
          <w:t>Acknowledgement (ACK)</w:t>
        </w:r>
        <w:bookmarkEnd w:id="14809"/>
      </w:ins>
    </w:p>
    <w:p w14:paraId="6837D101" w14:textId="3AA90209" w:rsidR="00A013FD" w:rsidRPr="00A013FD" w:rsidRDefault="00A013FD" w:rsidP="00A013FD">
      <w:pPr>
        <w:spacing w:after="120"/>
        <w:rPr>
          <w:ins w:id="14815" w:author="Ross Norsworthy" w:date="2020-03-20T00:52:00Z"/>
        </w:rPr>
      </w:pPr>
      <w:ins w:id="14816" w:author="Ross Norsworthy" w:date="2020-03-20T00:52:00Z">
        <w:r w:rsidRPr="00A013FD">
          <w:t xml:space="preserve">Acknowledgement behaviour for the terrestrial link is described in </w:t>
        </w:r>
        <w:del w:id="14817" w:author="USA Editor 2021" w:date="2020-12-11T16:38:00Z">
          <w:r w:rsidRPr="00717EC0" w:rsidDel="00717EC0">
            <w:rPr>
              <w:highlight w:val="green"/>
              <w:rPrChange w:id="14818" w:author="USA Editor 2021" w:date="2020-12-11T16:38:00Z">
                <w:rPr/>
              </w:rPrChange>
            </w:rPr>
            <w:delText>C</w:delText>
          </w:r>
        </w:del>
      </w:ins>
      <w:ins w:id="14819" w:author="USA Editor 2021" w:date="2020-12-11T16:38:00Z">
        <w:r w:rsidR="00717EC0" w:rsidRPr="00717EC0">
          <w:rPr>
            <w:highlight w:val="green"/>
            <w:lang w:val="en-US"/>
            <w:rPrChange w:id="14820" w:author="USA Editor 2021" w:date="2020-12-11T16:38:00Z">
              <w:rPr>
                <w:lang w:val="en-US"/>
              </w:rPr>
            </w:rPrChange>
          </w:rPr>
          <w:t>§</w:t>
        </w:r>
      </w:ins>
      <w:ins w:id="14821" w:author="Ross Norsworthy" w:date="2020-03-20T00:52:00Z">
        <w:r w:rsidRPr="00A013FD">
          <w:t xml:space="preserve"> 4.17.</w:t>
        </w:r>
      </w:ins>
    </w:p>
    <w:p w14:paraId="405A1357" w14:textId="23D63D0B" w:rsidR="00A013FD" w:rsidRPr="00A013FD" w:rsidRDefault="00593CDE" w:rsidP="00265590">
      <w:pPr>
        <w:pStyle w:val="Heading2"/>
        <w:rPr>
          <w:ins w:id="14822" w:author="Ross Norsworthy" w:date="2020-03-20T00:52:00Z"/>
          <w:rFonts w:eastAsiaTheme="minorHAnsi"/>
        </w:rPr>
      </w:pPr>
      <w:bookmarkStart w:id="14823" w:name="_Toc35545422"/>
      <w:ins w:id="14824" w:author="Song, Xiaojing" w:date="2020-08-21T13:52:00Z">
        <w:del w:id="14825" w:author="USA Editor 2021" w:date="2020-12-11T16:27:00Z">
          <w:r w:rsidRPr="001624AE" w:rsidDel="001624AE">
            <w:rPr>
              <w:rFonts w:eastAsiaTheme="minorHAnsi"/>
              <w:highlight w:val="green"/>
            </w:rPr>
            <w:delText>C</w:delText>
          </w:r>
          <w:r w:rsidDel="001624AE">
            <w:rPr>
              <w:rFonts w:eastAsiaTheme="minorHAnsi"/>
            </w:rPr>
            <w:delText xml:space="preserve"> </w:delText>
          </w:r>
        </w:del>
      </w:ins>
      <w:ins w:id="14826" w:author="Song, Xiaojing" w:date="2020-08-24T12:41:00Z">
        <w:r w:rsidR="00983074">
          <w:rPr>
            <w:rFonts w:eastAsiaTheme="minorHAnsi"/>
          </w:rPr>
          <w:t>4</w:t>
        </w:r>
      </w:ins>
      <w:ins w:id="14827" w:author="Song, Xiaojing" w:date="2020-08-21T13:52:00Z">
        <w:r>
          <w:rPr>
            <w:rFonts w:eastAsiaTheme="minorHAnsi"/>
          </w:rPr>
          <w:t>.12</w:t>
        </w:r>
        <w:r>
          <w:rPr>
            <w:rFonts w:eastAsiaTheme="minorHAnsi"/>
          </w:rPr>
          <w:tab/>
        </w:r>
      </w:ins>
      <w:ins w:id="14828" w:author="Ross Norsworthy" w:date="2020-03-20T00:52:00Z">
        <w:r w:rsidR="00A013FD" w:rsidRPr="00A013FD">
          <w:rPr>
            <w:rFonts w:eastAsiaTheme="minorHAnsi"/>
          </w:rPr>
          <w:t>Logical Channels (LC)</w:t>
        </w:r>
        <w:bookmarkEnd w:id="14823"/>
      </w:ins>
    </w:p>
    <w:p w14:paraId="5AA4D3BC" w14:textId="77777777" w:rsidR="00A013FD" w:rsidRPr="00A013FD" w:rsidRDefault="00A013FD" w:rsidP="00A013FD">
      <w:pPr>
        <w:spacing w:after="120"/>
        <w:rPr>
          <w:ins w:id="14829" w:author="Ross Norsworthy" w:date="2020-03-20T00:52:00Z"/>
        </w:rPr>
      </w:pPr>
      <w:ins w:id="14830" w:author="Ross Norsworthy" w:date="2020-03-20T00:52:00Z">
        <w:r w:rsidRPr="00A013FD">
          <w:rPr>
            <w:lang w:eastAsia="en-GB"/>
          </w:rPr>
          <w:t>A Logical Channel defines a grouping of slots that can be uniquely identified and assigned for a specific use.</w:t>
        </w:r>
      </w:ins>
    </w:p>
    <w:p w14:paraId="005BB90E" w14:textId="77777777" w:rsidR="00A013FD" w:rsidRPr="00A013FD" w:rsidRDefault="00A013FD" w:rsidP="00A013FD">
      <w:pPr>
        <w:spacing w:after="120"/>
        <w:rPr>
          <w:ins w:id="14831" w:author="Ross Norsworthy" w:date="2020-03-20T00:52:00Z"/>
          <w:lang w:eastAsia="en-GB"/>
        </w:rPr>
      </w:pPr>
      <w:ins w:id="14832" w:author="Ross Norsworthy" w:date="2020-03-20T00:52:00Z">
        <w:r w:rsidRPr="00A013FD">
          <w:rPr>
            <w:lang w:eastAsia="en-GB"/>
          </w:rPr>
          <w:t>Logical Channels map slots to slot functions. Logical Channel numbers are used to assign resources to data sessions.</w:t>
        </w:r>
      </w:ins>
    </w:p>
    <w:p w14:paraId="59D6F4D3" w14:textId="63AA3808" w:rsidR="00A013FD" w:rsidRPr="00A013FD" w:rsidRDefault="00593CDE" w:rsidP="001624AE">
      <w:pPr>
        <w:pStyle w:val="Heading2"/>
        <w:rPr>
          <w:ins w:id="14833" w:author="Ross Norsworthy" w:date="2020-03-20T00:52:00Z"/>
          <w:rFonts w:eastAsiaTheme="minorHAnsi"/>
        </w:rPr>
      </w:pPr>
      <w:bookmarkStart w:id="14834" w:name="_Toc35545423"/>
      <w:ins w:id="14835" w:author="Song, Xiaojing" w:date="2020-08-21T13:52:00Z">
        <w:del w:id="14836" w:author="USA Editor 2021" w:date="2020-12-11T16:27:00Z">
          <w:r w:rsidRPr="001624AE" w:rsidDel="001624AE">
            <w:rPr>
              <w:rFonts w:eastAsiaTheme="minorHAnsi"/>
              <w:highlight w:val="green"/>
            </w:rPr>
            <w:delText>C</w:delText>
          </w:r>
        </w:del>
        <w:del w:id="14837" w:author="USA Editor 2021" w:date="2020-12-11T16:28:00Z">
          <w:r w:rsidDel="001624AE">
            <w:rPr>
              <w:rFonts w:eastAsiaTheme="minorHAnsi"/>
            </w:rPr>
            <w:delText xml:space="preserve"> </w:delText>
          </w:r>
        </w:del>
      </w:ins>
      <w:ins w:id="14838" w:author="Song, Xiaojing" w:date="2020-08-24T12:41:00Z">
        <w:r w:rsidR="00983074">
          <w:rPr>
            <w:rFonts w:eastAsiaTheme="minorHAnsi"/>
          </w:rPr>
          <w:t>4</w:t>
        </w:r>
      </w:ins>
      <w:ins w:id="14839" w:author="Song, Xiaojing" w:date="2020-08-21T13:52:00Z">
        <w:r>
          <w:rPr>
            <w:rFonts w:eastAsiaTheme="minorHAnsi"/>
          </w:rPr>
          <w:t>.13</w:t>
        </w:r>
        <w:r>
          <w:rPr>
            <w:rFonts w:eastAsiaTheme="minorHAnsi"/>
          </w:rPr>
          <w:tab/>
        </w:r>
      </w:ins>
      <w:ins w:id="14840" w:author="Ross Norsworthy" w:date="2020-03-20T09:51:00Z">
        <w:r w:rsidR="00A013FD" w:rsidRPr="00A013FD">
          <w:rPr>
            <w:rFonts w:eastAsiaTheme="minorHAnsi"/>
          </w:rPr>
          <w:t>Terrestrial</w:t>
        </w:r>
      </w:ins>
      <w:ins w:id="14841" w:author="Ross Norsworthy" w:date="2020-03-20T00:52:00Z">
        <w:r w:rsidR="00A013FD" w:rsidRPr="00A013FD">
          <w:rPr>
            <w:rFonts w:eastAsiaTheme="minorHAnsi"/>
          </w:rPr>
          <w:t xml:space="preserve"> Bulletin Board</w:t>
        </w:r>
        <w:bookmarkEnd w:id="14834"/>
      </w:ins>
    </w:p>
    <w:p w14:paraId="267B18F9" w14:textId="4DBA0F7B" w:rsidR="00A013FD" w:rsidRPr="00A013FD" w:rsidRDefault="00A013FD" w:rsidP="00A013FD">
      <w:pPr>
        <w:spacing w:after="120"/>
        <w:rPr>
          <w:ins w:id="14842" w:author="Ross Norsworthy" w:date="2020-03-20T00:52:00Z"/>
        </w:rPr>
      </w:pPr>
      <w:ins w:id="14843" w:author="Ross Norsworthy" w:date="2020-03-20T00:52:00Z">
        <w:r w:rsidRPr="00A013FD">
          <w:t xml:space="preserve">The </w:t>
        </w:r>
      </w:ins>
      <w:ins w:id="14844" w:author="Ross Norsworthy" w:date="2020-03-20T09:51:00Z">
        <w:r w:rsidRPr="00A013FD">
          <w:t xml:space="preserve">Terrestrial </w:t>
        </w:r>
      </w:ins>
      <w:ins w:id="14845" w:author="Ross Norsworthy" w:date="2020-03-20T00:52:00Z">
        <w:r w:rsidRPr="00A013FD">
          <w:t xml:space="preserve">Bulletin Board </w:t>
        </w:r>
      </w:ins>
      <w:ins w:id="14846" w:author="Ross Norsworthy" w:date="2020-03-20T09:52:00Z">
        <w:r w:rsidRPr="00A013FD">
          <w:t xml:space="preserve">(TBB) </w:t>
        </w:r>
      </w:ins>
      <w:ins w:id="14847" w:author="Ross Norsworthy" w:date="2020-03-20T00:52:00Z">
        <w:r w:rsidRPr="00A013FD">
          <w:t xml:space="preserve">message defines the slot map for each Physical Channel. </w:t>
        </w:r>
      </w:ins>
      <w:ins w:id="14848" w:author="Ross Norsworthy" w:date="2020-03-20T09:53:00Z">
        <w:r w:rsidRPr="00A013FD">
          <w:t>The TBB</w:t>
        </w:r>
      </w:ins>
      <w:ins w:id="14849" w:author="Ross Norsworthy" w:date="2020-03-20T00:52:00Z">
        <w:r w:rsidRPr="00A013FD">
          <w:t xml:space="preserve"> content is defined in </w:t>
        </w:r>
        <w:del w:id="14850" w:author="USA Editor 2021" w:date="2020-12-11T16:28:00Z">
          <w:r w:rsidRPr="001624AE" w:rsidDel="001624AE">
            <w:rPr>
              <w:highlight w:val="green"/>
              <w:rPrChange w:id="14851" w:author="USA Editor 2021" w:date="2020-12-11T16:28:00Z">
                <w:rPr/>
              </w:rPrChange>
            </w:rPr>
            <w:delText>C</w:delText>
          </w:r>
        </w:del>
      </w:ins>
      <w:ins w:id="14852" w:author="USA Editor 2021" w:date="2020-12-11T16:28:00Z">
        <w:r w:rsidR="001624AE" w:rsidRPr="001624AE">
          <w:rPr>
            <w:highlight w:val="green"/>
            <w:lang w:val="en-US"/>
            <w:rPrChange w:id="14853" w:author="USA Editor 2021" w:date="2020-12-11T16:28:00Z">
              <w:rPr>
                <w:lang w:val="en-US"/>
              </w:rPr>
            </w:rPrChange>
          </w:rPr>
          <w:t>§</w:t>
        </w:r>
      </w:ins>
      <w:ins w:id="14854" w:author="Ross Norsworthy" w:date="2020-03-20T00:52:00Z">
        <w:r w:rsidRPr="00A013FD">
          <w:t xml:space="preserve"> 4.9.7</w:t>
        </w:r>
      </w:ins>
      <w:ins w:id="14855" w:author="Johnny Schultz" w:date="2020-04-17T12:35:00Z">
        <w:r w:rsidRPr="00A013FD">
          <w:t xml:space="preserve">, </w:t>
        </w:r>
        <w:del w:id="14856" w:author="USA Editor 2021" w:date="2020-12-11T16:28:00Z">
          <w:r w:rsidRPr="001624AE" w:rsidDel="001624AE">
            <w:rPr>
              <w:highlight w:val="green"/>
              <w:rPrChange w:id="14857" w:author="USA Editor 2021" w:date="2020-12-11T16:28:00Z">
                <w:rPr/>
              </w:rPrChange>
            </w:rPr>
            <w:delText>C</w:delText>
          </w:r>
        </w:del>
      </w:ins>
      <w:ins w:id="14858" w:author="USA Editor 2021" w:date="2020-12-11T16:28:00Z">
        <w:r w:rsidR="001624AE" w:rsidRPr="001624AE">
          <w:rPr>
            <w:highlight w:val="green"/>
            <w:lang w:val="en-US"/>
            <w:rPrChange w:id="14859" w:author="USA Editor 2021" w:date="2020-12-11T16:28:00Z">
              <w:rPr>
                <w:lang w:val="en-US"/>
              </w:rPr>
            </w:rPrChange>
          </w:rPr>
          <w:t>§</w:t>
        </w:r>
      </w:ins>
      <w:ins w:id="14860" w:author="Johnny Schultz" w:date="2020-04-17T12:35:00Z">
        <w:r w:rsidRPr="00A013FD">
          <w:t xml:space="preserve"> 4.9.8 and </w:t>
        </w:r>
        <w:del w:id="14861" w:author="USA Editor 2021" w:date="2020-12-11T16:28:00Z">
          <w:r w:rsidRPr="001624AE" w:rsidDel="001624AE">
            <w:rPr>
              <w:highlight w:val="green"/>
              <w:rPrChange w:id="14862" w:author="USA Editor 2021" w:date="2020-12-11T16:28:00Z">
                <w:rPr/>
              </w:rPrChange>
            </w:rPr>
            <w:delText>C</w:delText>
          </w:r>
        </w:del>
      </w:ins>
      <w:ins w:id="14863" w:author="USA Editor 2021" w:date="2020-12-11T16:28:00Z">
        <w:r w:rsidR="001624AE" w:rsidRPr="001624AE">
          <w:rPr>
            <w:highlight w:val="green"/>
            <w:lang w:val="en-US"/>
            <w:rPrChange w:id="14864" w:author="USA Editor 2021" w:date="2020-12-11T16:28:00Z">
              <w:rPr>
                <w:lang w:val="en-US"/>
              </w:rPr>
            </w:rPrChange>
          </w:rPr>
          <w:t>§</w:t>
        </w:r>
      </w:ins>
      <w:ins w:id="14865" w:author="Johnny Schultz" w:date="2020-04-17T12:35:00Z">
        <w:r w:rsidRPr="00A013FD">
          <w:t xml:space="preserve"> 4.9.9</w:t>
        </w:r>
      </w:ins>
      <w:ins w:id="14866" w:author="Ross Norsworthy" w:date="2020-03-20T00:52:00Z">
        <w:r w:rsidRPr="00A013FD">
          <w:t xml:space="preserve">. A </w:t>
        </w:r>
      </w:ins>
      <w:ins w:id="14867" w:author="Ross Norsworthy" w:date="2020-03-20T09:53:00Z">
        <w:r w:rsidRPr="00A013FD">
          <w:t>TBB</w:t>
        </w:r>
      </w:ins>
      <w:ins w:id="14868" w:author="Ross Norsworthy" w:date="2020-03-20T00:52:00Z">
        <w:r w:rsidRPr="00A013FD">
          <w:t xml:space="preserve"> message defines a list of Physical Channels. For VDE-TER each Physical Channel Definition contains six TDMA Channels, each TDMA channel can contain one or more Logical Channels. </w:t>
        </w:r>
      </w:ins>
    </w:p>
    <w:p w14:paraId="5B79D3E9" w14:textId="77777777" w:rsidR="00A013FD" w:rsidRPr="00A013FD" w:rsidRDefault="00A013FD" w:rsidP="00A013FD">
      <w:pPr>
        <w:spacing w:after="120"/>
        <w:rPr>
          <w:ins w:id="14869" w:author="Ross Norsworthy" w:date="2020-03-20T00:52:00Z"/>
        </w:rPr>
      </w:pPr>
      <w:ins w:id="14870" w:author="Ross Norsworthy" w:date="2020-03-20T00:52:00Z">
        <w:r w:rsidRPr="00A013FD">
          <w:t>A Logical Channel definition starts by announcing the number of Logical Channel definitions per TDMA Channel. Each TDMA Channel, in turn, gets its number of Logical Channels defined by function and duration item pairs. The complete TDMA Channel Slotmap is built up by repeating each TDMA channel’s Logical Channel definition from the first Hexslot up to the end of a frame. The Logical Channels must be sized to ensure the repeating pattern aligns with a full frame.</w:t>
        </w:r>
      </w:ins>
    </w:p>
    <w:p w14:paraId="6BC3681C" w14:textId="5F09DA57" w:rsidR="00A013FD" w:rsidRPr="00A013FD" w:rsidRDefault="00A013FD" w:rsidP="00A013FD">
      <w:pPr>
        <w:spacing w:after="120"/>
        <w:rPr>
          <w:ins w:id="14871" w:author="Ross Norsworthy" w:date="2020-03-20T00:52:00Z"/>
        </w:rPr>
      </w:pPr>
      <w:ins w:id="14872" w:author="Ross Norsworthy" w:date="2020-03-20T00:52:00Z">
        <w:r w:rsidRPr="00A013FD">
          <w:t xml:space="preserve">The relationship between LC and Physical Layer for ship to shore, shore to ship and ship to ship mappings are shown in </w:t>
        </w:r>
        <w:del w:id="14873" w:author="USA Editor 2021" w:date="2020-12-11T16:29:00Z">
          <w:r w:rsidRPr="001624AE" w:rsidDel="001624AE">
            <w:rPr>
              <w:highlight w:val="green"/>
              <w:rPrChange w:id="14874" w:author="USA Editor 2021" w:date="2020-12-11T16:29:00Z">
                <w:rPr/>
              </w:rPrChange>
            </w:rPr>
            <w:delText>C</w:delText>
          </w:r>
        </w:del>
      </w:ins>
      <w:ins w:id="14875" w:author="USA Editor 2021" w:date="2020-12-11T16:29:00Z">
        <w:r w:rsidR="001624AE" w:rsidRPr="001624AE">
          <w:rPr>
            <w:highlight w:val="green"/>
            <w:lang w:val="en-US"/>
            <w:rPrChange w:id="14876" w:author="USA Editor 2021" w:date="2020-12-11T16:29:00Z">
              <w:rPr>
                <w:lang w:val="en-US"/>
              </w:rPr>
            </w:rPrChange>
          </w:rPr>
          <w:t>§</w:t>
        </w:r>
      </w:ins>
      <w:ins w:id="14877" w:author="Ross Norsworthy" w:date="2020-03-20T00:52:00Z">
        <w:r w:rsidRPr="00A013FD">
          <w:t xml:space="preserve"> 4.14.</w:t>
        </w:r>
      </w:ins>
    </w:p>
    <w:p w14:paraId="427DEB8A" w14:textId="39033548" w:rsidR="00A013FD" w:rsidRPr="00A013FD" w:rsidRDefault="00A013FD" w:rsidP="00A013FD">
      <w:pPr>
        <w:spacing w:after="120"/>
        <w:rPr>
          <w:ins w:id="14878" w:author="Ross Norsworthy" w:date="2020-03-20T00:52:00Z"/>
        </w:rPr>
      </w:pPr>
      <w:ins w:id="14879" w:author="Ross Norsworthy" w:date="2020-03-20T00:52:00Z">
        <w:r w:rsidRPr="00A013FD">
          <w:rPr>
            <w:lang w:val="en-US"/>
          </w:rPr>
          <w:t xml:space="preserve">A VDES station shall always use the latest valid </w:t>
        </w:r>
      </w:ins>
      <w:ins w:id="14880" w:author="Ross Norsworthy" w:date="2020-03-20T09:53:00Z">
        <w:r w:rsidRPr="00A013FD">
          <w:rPr>
            <w:lang w:val="en-US"/>
          </w:rPr>
          <w:t>TBB</w:t>
        </w:r>
      </w:ins>
      <w:ins w:id="14881" w:author="Ross Norsworthy" w:date="2020-03-20T00:52:00Z">
        <w:r w:rsidRPr="00A013FD">
          <w:rPr>
            <w:lang w:val="en-US"/>
          </w:rPr>
          <w:t xml:space="preserve"> that is received. The </w:t>
        </w:r>
      </w:ins>
      <w:ins w:id="14882" w:author="Ross Norsworthy" w:date="2020-03-20T09:54:00Z">
        <w:r w:rsidRPr="00A013FD">
          <w:rPr>
            <w:lang w:val="en-US"/>
          </w:rPr>
          <w:t>TBB</w:t>
        </w:r>
      </w:ins>
      <w:ins w:id="14883" w:author="Ross Norsworthy" w:date="2020-03-20T00:52:00Z">
        <w:r w:rsidRPr="00A013FD">
          <w:rPr>
            <w:lang w:val="en-US"/>
          </w:rPr>
          <w:t xml:space="preserve"> shall be used in the frame immediately following the frame in which it is </w:t>
        </w:r>
        <w:del w:id="14884" w:author="Johnny Schultz" w:date="2020-04-17T12:36:00Z">
          <w:r w:rsidRPr="00A013FD">
            <w:rPr>
              <w:lang w:val="en-US"/>
            </w:rPr>
            <w:delText xml:space="preserve">. </w:delText>
          </w:r>
        </w:del>
        <w:r w:rsidRPr="00A013FD">
          <w:rPr>
            <w:lang w:val="en-US"/>
          </w:rPr>
          <w:t xml:space="preserve">valid. The validity is found by use of the </w:t>
        </w:r>
      </w:ins>
      <w:ins w:id="14885" w:author="Ross Norsworthy" w:date="2020-03-20T09:53:00Z">
        <w:r w:rsidRPr="00A013FD">
          <w:rPr>
            <w:lang w:val="en-US"/>
          </w:rPr>
          <w:t>TBB</w:t>
        </w:r>
      </w:ins>
      <w:ins w:id="14886" w:author="Ross Norsworthy" w:date="2020-03-20T00:52:00Z">
        <w:r w:rsidRPr="00A013FD">
          <w:rPr>
            <w:lang w:val="en-US"/>
          </w:rPr>
          <w:t xml:space="preserve"> start time and Lifetime fields in the </w:t>
        </w:r>
      </w:ins>
      <w:ins w:id="14887" w:author="Ross Norsworthy" w:date="2020-03-20T09:54:00Z">
        <w:r w:rsidRPr="00A013FD">
          <w:rPr>
            <w:lang w:val="en-US"/>
          </w:rPr>
          <w:t>TBB</w:t>
        </w:r>
      </w:ins>
      <w:ins w:id="14888" w:author="Ross Norsworthy" w:date="2020-03-20T00:52:00Z">
        <w:r w:rsidRPr="00A013FD">
          <w:rPr>
            <w:lang w:val="en-US"/>
          </w:rPr>
          <w:t xml:space="preserve"> payload (</w:t>
        </w:r>
        <w:r w:rsidRPr="00A013FD">
          <w:t xml:space="preserve">Table </w:t>
        </w:r>
      </w:ins>
      <w:ins w:id="14889" w:author="USA Editor 2021" w:date="2021-01-07T12:46:00Z">
        <w:r w:rsidR="00FB13AC" w:rsidRPr="00FB13AC">
          <w:rPr>
            <w:highlight w:val="green"/>
          </w:rPr>
          <w:t>41</w:t>
        </w:r>
      </w:ins>
      <w:ins w:id="14890" w:author="Ross Norsworthy" w:date="2020-03-20T00:52:00Z">
        <w:del w:id="14891" w:author="USA Editor 2021" w:date="2021-01-07T12:46:00Z">
          <w:r w:rsidRPr="00FB13AC" w:rsidDel="00FB13AC">
            <w:rPr>
              <w:highlight w:val="green"/>
            </w:rPr>
            <w:delText>42</w:delText>
          </w:r>
        </w:del>
        <w:r w:rsidRPr="00A013FD">
          <w:rPr>
            <w:lang w:val="en-US"/>
          </w:rPr>
          <w:t>).</w:t>
        </w:r>
        <w:r w:rsidRPr="00A013FD">
          <w:t xml:space="preserve"> </w:t>
        </w:r>
      </w:ins>
    </w:p>
    <w:p w14:paraId="73C1E03A" w14:textId="77777777" w:rsidR="00A013FD" w:rsidRPr="00A013FD" w:rsidRDefault="00A013FD" w:rsidP="00A013FD">
      <w:pPr>
        <w:spacing w:after="120"/>
        <w:rPr>
          <w:ins w:id="14892" w:author="Editor" w:date="2020-07-23T10:15:00Z"/>
          <w:iCs/>
        </w:rPr>
      </w:pPr>
      <w:ins w:id="14893" w:author="Ross Norsworthy" w:date="2020-03-20T00:52:00Z">
        <w:r w:rsidRPr="00A013FD">
          <w:rPr>
            <w:iCs/>
          </w:rPr>
          <w:t xml:space="preserve">The </w:t>
        </w:r>
      </w:ins>
      <w:ins w:id="14894" w:author="Ross Norsworthy" w:date="2020-03-20T09:53:00Z">
        <w:r w:rsidRPr="00A013FD">
          <w:rPr>
            <w:iCs/>
          </w:rPr>
          <w:t>TBB</w:t>
        </w:r>
      </w:ins>
      <w:ins w:id="14895" w:author="Ross Norsworthy" w:date="2020-03-20T00:52:00Z">
        <w:r w:rsidRPr="00A013FD">
          <w:rPr>
            <w:iCs/>
          </w:rPr>
          <w:t xml:space="preserve"> may be transmitted in either the upper or the lower leg in channels 1024 or 2024 respectively. The mobile station must therefore always listen for the bulletin board announcement in both upper leg (channel 2024) and lower leg (channel 1024).</w:t>
        </w:r>
      </w:ins>
    </w:p>
    <w:p w14:paraId="6FC3FBC4" w14:textId="77777777" w:rsidR="00A013FD" w:rsidRPr="00A013FD" w:rsidRDefault="00A013FD" w:rsidP="00A013FD">
      <w:pPr>
        <w:spacing w:after="120"/>
        <w:rPr>
          <w:ins w:id="14896" w:author="Editor" w:date="2020-07-22T11:17:00Z"/>
          <w:iCs/>
        </w:rPr>
      </w:pPr>
      <w:ins w:id="14897" w:author="Editor" w:date="2020-07-23T10:18:00Z">
        <w:r w:rsidRPr="00A013FD">
          <w:rPr>
            <w:iCs/>
          </w:rPr>
          <w:t xml:space="preserve">Coast stations </w:t>
        </w:r>
      </w:ins>
      <w:ins w:id="14898" w:author="Editor" w:date="2020-07-23T10:15:00Z">
        <w:r w:rsidRPr="00A013FD">
          <w:rPr>
            <w:iCs/>
          </w:rPr>
          <w:t xml:space="preserve">should coordinate the </w:t>
        </w:r>
      </w:ins>
      <w:ins w:id="14899" w:author="Editor" w:date="2020-07-23T10:16:00Z">
        <w:r w:rsidRPr="00A013FD">
          <w:rPr>
            <w:iCs/>
          </w:rPr>
          <w:t xml:space="preserve">timing of the transmissions where multiple </w:t>
        </w:r>
        <w:r w:rsidRPr="006E380F">
          <w:rPr>
            <w:iCs/>
          </w:rPr>
          <w:t>station co</w:t>
        </w:r>
        <w:del w:id="14900" w:author="2092 CG" w:date="2020-10-28T13:21:00Z">
          <w:r w:rsidRPr="006E380F" w:rsidDel="000952F9">
            <w:rPr>
              <w:iCs/>
            </w:rPr>
            <w:delText>n</w:delText>
          </w:r>
        </w:del>
        <w:r w:rsidRPr="006E380F">
          <w:rPr>
            <w:iCs/>
          </w:rPr>
          <w:t>verage</w:t>
        </w:r>
        <w:r w:rsidRPr="00A013FD">
          <w:rPr>
            <w:iCs/>
          </w:rPr>
          <w:t xml:space="preserve"> is </w:t>
        </w:r>
      </w:ins>
      <w:ins w:id="14901" w:author="Editor" w:date="2020-07-23T10:17:00Z">
        <w:r w:rsidRPr="00A013FD">
          <w:rPr>
            <w:iCs/>
          </w:rPr>
          <w:t>the case</w:t>
        </w:r>
      </w:ins>
      <w:ins w:id="14902" w:author="Editor" w:date="2020-07-23T10:16:00Z">
        <w:r w:rsidRPr="00A013FD">
          <w:rPr>
            <w:iCs/>
          </w:rPr>
          <w:t xml:space="preserve">. </w:t>
        </w:r>
      </w:ins>
    </w:p>
    <w:p w14:paraId="4C9E8138" w14:textId="47B55F61" w:rsidR="00A013FD" w:rsidRPr="00A013FD" w:rsidRDefault="00593CDE" w:rsidP="001624AE">
      <w:pPr>
        <w:pStyle w:val="Heading2"/>
        <w:rPr>
          <w:ins w:id="14903" w:author="Ross Norsworthy" w:date="2020-03-20T00:52:00Z"/>
          <w:rFonts w:eastAsiaTheme="minorHAnsi"/>
        </w:rPr>
      </w:pPr>
      <w:bookmarkStart w:id="14904" w:name="_Toc35545424"/>
      <w:ins w:id="14905" w:author="Song, Xiaojing" w:date="2020-08-21T13:53:00Z">
        <w:del w:id="14906" w:author="USA Editor 2021" w:date="2020-12-11T16:29:00Z">
          <w:r w:rsidRPr="001624AE" w:rsidDel="001624AE">
            <w:rPr>
              <w:rFonts w:eastAsiaTheme="minorHAnsi"/>
              <w:highlight w:val="green"/>
            </w:rPr>
            <w:delText>C</w:delText>
          </w:r>
          <w:r w:rsidDel="001624AE">
            <w:rPr>
              <w:rFonts w:eastAsiaTheme="minorHAnsi"/>
            </w:rPr>
            <w:delText xml:space="preserve"> </w:delText>
          </w:r>
        </w:del>
      </w:ins>
      <w:ins w:id="14907" w:author="Song, Xiaojing" w:date="2020-08-24T12:42:00Z">
        <w:r w:rsidR="00983074">
          <w:rPr>
            <w:rFonts w:eastAsiaTheme="minorHAnsi"/>
          </w:rPr>
          <w:t>4</w:t>
        </w:r>
      </w:ins>
      <w:ins w:id="14908" w:author="Song, Xiaojing" w:date="2020-08-21T13:53:00Z">
        <w:r>
          <w:rPr>
            <w:rFonts w:eastAsiaTheme="minorHAnsi"/>
          </w:rPr>
          <w:t>.14</w:t>
        </w:r>
        <w:r>
          <w:rPr>
            <w:rFonts w:eastAsiaTheme="minorHAnsi"/>
          </w:rPr>
          <w:tab/>
        </w:r>
      </w:ins>
      <w:ins w:id="14909" w:author="Ross Norsworthy" w:date="2020-03-20T00:52:00Z">
        <w:r w:rsidR="00A013FD" w:rsidRPr="00A013FD">
          <w:rPr>
            <w:rFonts w:eastAsiaTheme="minorHAnsi"/>
          </w:rPr>
          <w:t>VDE-TER default physical channel and slotmap</w:t>
        </w:r>
        <w:bookmarkEnd w:id="14904"/>
      </w:ins>
    </w:p>
    <w:p w14:paraId="77D01449" w14:textId="77777777" w:rsidR="00A013FD" w:rsidRPr="00A013FD" w:rsidRDefault="00A013FD" w:rsidP="00A013FD">
      <w:pPr>
        <w:spacing w:after="120"/>
        <w:rPr>
          <w:ins w:id="14910" w:author="Ross Norsworthy" w:date="2020-03-20T00:52:00Z"/>
        </w:rPr>
      </w:pPr>
      <w:ins w:id="14911" w:author="Ross Norsworthy" w:date="2020-03-20T00:52:00Z">
        <w:r w:rsidRPr="00A013FD">
          <w:rPr>
            <w:lang w:eastAsia="en-GB"/>
          </w:rPr>
          <w:t xml:space="preserve">A Slotmap defines the LC of all the slots in a frame.  Each Physical Channel in a VDES system will have a valid Slotmap defined. </w:t>
        </w:r>
        <w:r w:rsidRPr="00A013FD">
          <w:t>By monitoring the Terrestrial Bulletin Board, ships will determine if they are within a control station service area and adopt the Physical Channel and Slotmap from the Bulletin Board. In the absence of a Bulletin Board the default Physical Channel and Slotmap will be applied.</w:t>
        </w:r>
      </w:ins>
    </w:p>
    <w:p w14:paraId="04A737A6" w14:textId="77777777" w:rsidR="00A013FD" w:rsidRPr="00A013FD" w:rsidRDefault="00A013FD" w:rsidP="00A013FD">
      <w:pPr>
        <w:spacing w:after="120"/>
        <w:rPr>
          <w:ins w:id="14912" w:author="Ross Norsworthy" w:date="2020-03-20T00:52:00Z"/>
          <w:lang w:eastAsia="en-GB"/>
        </w:rPr>
      </w:pPr>
      <w:ins w:id="14913" w:author="Ross Norsworthy" w:date="2020-03-20T00:52:00Z">
        <w:r w:rsidRPr="00A013FD">
          <w:rPr>
            <w:lang w:eastAsia="en-GB"/>
          </w:rPr>
          <w:t>The default Physical Channel centre frequency is located in the middle of each VDE1 upper (161,8375</w:t>
        </w:r>
      </w:ins>
      <w:ins w:id="14914" w:author="Song, Xiaojing" w:date="2020-08-24T12:07:00Z">
        <w:r w:rsidR="00A4337A">
          <w:rPr>
            <w:lang w:eastAsia="en-GB"/>
          </w:rPr>
          <w:t xml:space="preserve"> </w:t>
        </w:r>
      </w:ins>
      <w:ins w:id="14915" w:author="Ross Norsworthy" w:date="2020-03-20T00:52:00Z">
        <w:r w:rsidRPr="00A013FD">
          <w:rPr>
            <w:lang w:eastAsia="en-GB"/>
          </w:rPr>
          <w:t>MHz) and lower VDE leg (157,2375</w:t>
        </w:r>
      </w:ins>
      <w:ins w:id="14916" w:author="Song, Xiaojing" w:date="2020-08-24T12:07:00Z">
        <w:r w:rsidR="00A4337A">
          <w:rPr>
            <w:lang w:eastAsia="en-GB"/>
          </w:rPr>
          <w:t xml:space="preserve"> </w:t>
        </w:r>
      </w:ins>
      <w:ins w:id="14917" w:author="Ross Norsworthy" w:date="2020-03-20T00:52:00Z">
        <w:r w:rsidRPr="00A013FD">
          <w:rPr>
            <w:lang w:eastAsia="en-GB"/>
          </w:rPr>
          <w:t>MHz) and the default bandwidth is set to 100</w:t>
        </w:r>
      </w:ins>
      <w:ins w:id="14918" w:author="Song, Xiaojing" w:date="2020-08-24T12:07:00Z">
        <w:r w:rsidR="00A4337A">
          <w:rPr>
            <w:lang w:eastAsia="en-GB"/>
          </w:rPr>
          <w:t xml:space="preserve"> </w:t>
        </w:r>
      </w:ins>
      <w:ins w:id="14919" w:author="Ross Norsworthy" w:date="2020-03-20T00:52:00Z">
        <w:r w:rsidRPr="00A013FD">
          <w:rPr>
            <w:lang w:eastAsia="en-GB"/>
          </w:rPr>
          <w:t>kHz.</w:t>
        </w:r>
      </w:ins>
    </w:p>
    <w:p w14:paraId="1E0E89FD" w14:textId="77777777" w:rsidR="00A013FD" w:rsidRPr="00A013FD" w:rsidRDefault="00A013FD" w:rsidP="00A013FD">
      <w:pPr>
        <w:spacing w:after="120"/>
        <w:rPr>
          <w:ins w:id="14920" w:author="Ross Norsworthy" w:date="2020-03-20T00:52:00Z"/>
        </w:rPr>
      </w:pPr>
      <w:ins w:id="14921" w:author="Ross Norsworthy" w:date="2020-03-20T00:52:00Z">
        <w:r w:rsidRPr="00A013FD">
          <w:t>Default LC for VDE lower and upper legs are defined as shown in Figure 25 and Figure 26.</w:t>
        </w:r>
      </w:ins>
    </w:p>
    <w:p w14:paraId="2ED0689B" w14:textId="77777777" w:rsidR="00A013FD" w:rsidRPr="00A013FD" w:rsidRDefault="00A013FD" w:rsidP="00A013FD">
      <w:pPr>
        <w:spacing w:after="120"/>
        <w:rPr>
          <w:ins w:id="14922" w:author="Ross Norsworthy" w:date="2020-03-20T00:52:00Z"/>
        </w:rPr>
      </w:pPr>
      <w:ins w:id="14923" w:author="Ross Norsworthy" w:date="2020-03-20T00:52:00Z">
        <w:r w:rsidRPr="00A013FD">
          <w:t xml:space="preserve">Signalling only takes place in RA, ASC and DSCH slots. For VDE-TER, the default slot map keeps all signalling in TDMA 0 channel and at the DSCH slot at the end of every TDMA frame. </w:t>
        </w:r>
      </w:ins>
    </w:p>
    <w:p w14:paraId="0C49D6E8" w14:textId="77777777" w:rsidR="00A013FD" w:rsidRPr="00A013FD" w:rsidRDefault="00A013FD" w:rsidP="00A013FD">
      <w:pPr>
        <w:spacing w:after="120"/>
        <w:rPr>
          <w:ins w:id="14924" w:author="Ross Norsworthy" w:date="2020-03-20T00:52:00Z"/>
        </w:rPr>
      </w:pPr>
      <w:ins w:id="14925" w:author="Ross Norsworthy" w:date="2020-03-20T00:52:00Z">
        <w:r w:rsidRPr="00A013FD">
          <w:t>TDMA 1-5 channels are broken into TDMA frames of 15 slots where data transfer can take place on the first 14 (DC) slots while the 15</w:t>
        </w:r>
        <w:r w:rsidRPr="00A013FD">
          <w:rPr>
            <w:vertAlign w:val="superscript"/>
          </w:rPr>
          <w:t>th</w:t>
        </w:r>
        <w:r w:rsidRPr="00A013FD">
          <w:t xml:space="preserve"> slot (DSCH) is used for ACK/NACK and resource allocation signalling.</w:t>
        </w:r>
      </w:ins>
    </w:p>
    <w:p w14:paraId="07C63888" w14:textId="05F50845" w:rsidR="00A013FD" w:rsidRDefault="00A013FD" w:rsidP="00A013FD">
      <w:pPr>
        <w:spacing w:after="120"/>
        <w:rPr>
          <w:ins w:id="14926" w:author="USA Editor" w:date="2020-11-17T07:21:00Z"/>
        </w:rPr>
      </w:pPr>
      <w:ins w:id="14927" w:author="Ross Norsworthy" w:date="2020-03-20T00:52:00Z">
        <w:del w:id="14928" w:author="2092 CG" w:date="2020-10-28T13:23:00Z">
          <w:r w:rsidRPr="006E380F" w:rsidDel="004813C9">
            <w:delText>The default Link ID for all BBSC, RA and ASC slots is 17 (Pi/4 QPSK-100</w:delText>
          </w:r>
        </w:del>
      </w:ins>
      <w:ins w:id="14929" w:author="Song, Xiaojing" w:date="2020-08-24T12:08:00Z">
        <w:del w:id="14930" w:author="2092 CG" w:date="2020-10-28T13:23:00Z">
          <w:r w:rsidR="00A4337A" w:rsidRPr="006E380F" w:rsidDel="004813C9">
            <w:delText xml:space="preserve"> </w:delText>
          </w:r>
        </w:del>
      </w:ins>
      <w:ins w:id="14931" w:author="Ross Norsworthy" w:date="2020-03-20T00:52:00Z">
        <w:del w:id="14932" w:author="2092 CG" w:date="2020-10-28T13:23:00Z">
          <w:r w:rsidRPr="006E380F" w:rsidDel="004813C9">
            <w:delText>kHz) and the default Link ID for all DC and DSCH slots is 19 (16 QAM-100kHz). The Link ID is set by the control station. The control station can optimise the capacity used for random access and signalling based on traffic loading.</w:delText>
          </w:r>
        </w:del>
      </w:ins>
    </w:p>
    <w:p w14:paraId="5A73805D" w14:textId="77777777" w:rsidR="0051538E" w:rsidRDefault="0051538E" w:rsidP="00BF7C28">
      <w:pPr>
        <w:pStyle w:val="FigureNo"/>
        <w:rPr>
          <w:lang w:val="en-US"/>
        </w:rPr>
      </w:pPr>
      <w:bookmarkStart w:id="14933" w:name="_Toc35546209"/>
      <w:ins w:id="14934" w:author="Ross Norsworthy" w:date="2020-03-20T00:52:00Z">
        <w:r w:rsidRPr="00A013FD">
          <w:rPr>
            <w:lang w:val="en-US"/>
          </w:rPr>
          <w:t>Figure 25</w:t>
        </w:r>
      </w:ins>
    </w:p>
    <w:p w14:paraId="1C104A27" w14:textId="77777777" w:rsidR="0051538E" w:rsidRPr="00A013FD" w:rsidRDefault="0051538E" w:rsidP="00081571">
      <w:pPr>
        <w:pStyle w:val="Figuretitle"/>
        <w:rPr>
          <w:ins w:id="14935" w:author="Ross Norsworthy" w:date="2020-03-20T00:52:00Z"/>
          <w:rFonts w:ascii="Cambria" w:eastAsia="MS Mincho" w:hAnsi="Cambria"/>
          <w:lang w:val="en-US" w:eastAsia="nb-NO"/>
        </w:rPr>
      </w:pPr>
      <w:ins w:id="14936" w:author="Ross Norsworthy" w:date="2020-03-20T00:52:00Z">
        <w:r w:rsidRPr="00A013FD">
          <w:rPr>
            <w:lang w:val="en-US"/>
          </w:rPr>
          <w:t>VDE-TER Ship to Shore default slot to LC mapping (lower leg)</w:t>
        </w:r>
        <w:bookmarkEnd w:id="14933"/>
      </w:ins>
    </w:p>
    <w:p w14:paraId="37F96FE4" w14:textId="77777777" w:rsidR="00A013FD" w:rsidRPr="00A013FD" w:rsidRDefault="00A013FD" w:rsidP="00A013FD">
      <w:pPr>
        <w:spacing w:after="120"/>
        <w:rPr>
          <w:ins w:id="14937" w:author="Ross Norsworthy" w:date="2020-03-20T00:52:00Z"/>
        </w:rPr>
      </w:pPr>
      <w:ins w:id="14938" w:author="Ross Norsworthy" w:date="2020-03-20T00:52:00Z">
        <w:r w:rsidRPr="00A013FD">
          <w:rPr>
            <w:noProof/>
            <w:lang w:val="fr-CA" w:eastAsia="fr-CA"/>
          </w:rPr>
          <w:drawing>
            <wp:inline distT="0" distB="0" distL="0" distR="0" wp14:anchorId="04F3C468" wp14:editId="16C28547">
              <wp:extent cx="6480175" cy="331533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649"/>
                      <pic:cNvPicPr>
                        <a:picLocks noChangeAspect="1"/>
                      </pic:cNvPicPr>
                    </pic:nvPicPr>
                    <pic:blipFill>
                      <a:blip r:embed="rId47"/>
                      <a:stretch>
                        <a:fillRect/>
                      </a:stretch>
                    </pic:blipFill>
                    <pic:spPr>
                      <a:xfrm>
                        <a:off x="0" y="0"/>
                        <a:ext cx="6480175" cy="3315335"/>
                      </a:xfrm>
                      <a:prstGeom prst="rect">
                        <a:avLst/>
                      </a:prstGeom>
                    </pic:spPr>
                  </pic:pic>
                </a:graphicData>
              </a:graphic>
            </wp:inline>
          </w:drawing>
        </w:r>
      </w:ins>
    </w:p>
    <w:p w14:paraId="774660BB" w14:textId="77777777" w:rsidR="0051538E" w:rsidRDefault="0051538E" w:rsidP="00BF7C28">
      <w:pPr>
        <w:pStyle w:val="FigureNo"/>
        <w:rPr>
          <w:lang w:val="en-US"/>
        </w:rPr>
      </w:pPr>
      <w:bookmarkStart w:id="14939" w:name="_Toc35546210"/>
      <w:ins w:id="14940" w:author="Ross Norsworthy" w:date="2020-03-20T00:52:00Z">
        <w:r w:rsidRPr="00A013FD">
          <w:rPr>
            <w:lang w:val="en-US"/>
          </w:rPr>
          <w:t>Figure 26</w:t>
        </w:r>
      </w:ins>
    </w:p>
    <w:p w14:paraId="61F9DD25" w14:textId="77777777" w:rsidR="00A013FD" w:rsidRPr="00A013FD" w:rsidRDefault="0051538E" w:rsidP="00081571">
      <w:pPr>
        <w:pStyle w:val="Figuretitle"/>
        <w:rPr>
          <w:ins w:id="14941" w:author="Ross Norsworthy" w:date="2020-03-20T00:52:00Z"/>
          <w:lang w:eastAsia="nb-NO"/>
        </w:rPr>
      </w:pPr>
      <w:ins w:id="14942" w:author="Ross Norsworthy" w:date="2020-03-20T00:52:00Z">
        <w:r w:rsidRPr="00A013FD">
          <w:rPr>
            <w:lang w:val="en-US"/>
          </w:rPr>
          <w:t>VDE-TER Ship to Ship default slot to LC mapping (upper leg)</w:t>
        </w:r>
        <w:bookmarkEnd w:id="14939"/>
      </w:ins>
    </w:p>
    <w:p w14:paraId="49A5ADFB" w14:textId="77777777" w:rsidR="00A013FD" w:rsidRPr="00A013FD" w:rsidRDefault="00A013FD" w:rsidP="00A013FD">
      <w:pPr>
        <w:spacing w:after="120"/>
        <w:rPr>
          <w:ins w:id="14943" w:author="Ross Norsworthy" w:date="2020-03-20T00:52:00Z"/>
          <w:lang w:eastAsia="nb-NO"/>
        </w:rPr>
      </w:pPr>
      <w:ins w:id="14944" w:author="Ross Norsworthy" w:date="2020-03-20T00:52:00Z">
        <w:r w:rsidRPr="00A013FD">
          <w:rPr>
            <w:noProof/>
            <w:lang w:val="fr-CA" w:eastAsia="fr-CA"/>
          </w:rPr>
          <w:drawing>
            <wp:inline distT="0" distB="0" distL="0" distR="0" wp14:anchorId="3F7FB0D0" wp14:editId="20AEE1FF">
              <wp:extent cx="6480175" cy="333502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Picture 650"/>
                      <pic:cNvPicPr>
                        <a:picLocks noChangeAspect="1"/>
                      </pic:cNvPicPr>
                    </pic:nvPicPr>
                    <pic:blipFill>
                      <a:blip r:embed="rId48"/>
                      <a:stretch>
                        <a:fillRect/>
                      </a:stretch>
                    </pic:blipFill>
                    <pic:spPr>
                      <a:xfrm>
                        <a:off x="0" y="0"/>
                        <a:ext cx="6480175" cy="3335020"/>
                      </a:xfrm>
                      <a:prstGeom prst="rect">
                        <a:avLst/>
                      </a:prstGeom>
                    </pic:spPr>
                  </pic:pic>
                </a:graphicData>
              </a:graphic>
            </wp:inline>
          </w:drawing>
        </w:r>
      </w:ins>
    </w:p>
    <w:p w14:paraId="74105258" w14:textId="1BD1CCD6" w:rsidR="00A013FD" w:rsidRPr="00A013FD" w:rsidRDefault="00593CDE" w:rsidP="001624AE">
      <w:pPr>
        <w:pStyle w:val="Heading2"/>
        <w:rPr>
          <w:ins w:id="14945" w:author="Ross Norsworthy" w:date="2020-03-20T00:52:00Z"/>
          <w:rFonts w:eastAsiaTheme="minorHAnsi"/>
        </w:rPr>
      </w:pPr>
      <w:bookmarkStart w:id="14946" w:name="_Ref35525411"/>
      <w:bookmarkStart w:id="14947" w:name="_Ref35525445"/>
      <w:bookmarkStart w:id="14948" w:name="_Toc35545425"/>
      <w:ins w:id="14949" w:author="Song, Xiaojing" w:date="2020-08-21T13:53:00Z">
        <w:del w:id="14950" w:author="USA Editor 2021" w:date="2020-12-11T16:30:00Z">
          <w:r w:rsidRPr="001624AE" w:rsidDel="001624AE">
            <w:rPr>
              <w:rFonts w:eastAsiaTheme="minorHAnsi"/>
              <w:highlight w:val="green"/>
            </w:rPr>
            <w:delText>C</w:delText>
          </w:r>
          <w:r w:rsidDel="001624AE">
            <w:rPr>
              <w:rFonts w:eastAsiaTheme="minorHAnsi"/>
            </w:rPr>
            <w:delText xml:space="preserve"> </w:delText>
          </w:r>
        </w:del>
      </w:ins>
      <w:ins w:id="14951" w:author="Song, Xiaojing" w:date="2020-08-24T12:42:00Z">
        <w:r w:rsidR="00983074">
          <w:rPr>
            <w:rFonts w:eastAsiaTheme="minorHAnsi"/>
          </w:rPr>
          <w:t>4</w:t>
        </w:r>
      </w:ins>
      <w:ins w:id="14952" w:author="Song, Xiaojing" w:date="2020-08-21T13:53:00Z">
        <w:r>
          <w:rPr>
            <w:rFonts w:eastAsiaTheme="minorHAnsi"/>
          </w:rPr>
          <w:t>.15</w:t>
        </w:r>
        <w:r>
          <w:rPr>
            <w:rFonts w:eastAsiaTheme="minorHAnsi"/>
          </w:rPr>
          <w:tab/>
        </w:r>
      </w:ins>
      <w:ins w:id="14953" w:author="Ross Norsworthy" w:date="2020-03-20T00:52:00Z">
        <w:r w:rsidR="00A013FD" w:rsidRPr="00A013FD">
          <w:rPr>
            <w:rFonts w:eastAsiaTheme="minorHAnsi"/>
          </w:rPr>
          <w:t>Digital Signature of Bulletin Board</w:t>
        </w:r>
        <w:bookmarkEnd w:id="14946"/>
        <w:bookmarkEnd w:id="14947"/>
        <w:bookmarkEnd w:id="14948"/>
      </w:ins>
    </w:p>
    <w:p w14:paraId="3133E3D8" w14:textId="77777777" w:rsidR="00A013FD" w:rsidRDefault="00A013FD" w:rsidP="00A013FD">
      <w:pPr>
        <w:spacing w:after="120"/>
        <w:rPr>
          <w:ins w:id="14954" w:author="2092 CG" w:date="2020-10-28T13:24:00Z"/>
        </w:rPr>
      </w:pPr>
      <w:ins w:id="14955" w:author="Ross Norsworthy" w:date="2020-03-20T00:52:00Z">
        <w:r w:rsidRPr="00A013FD">
          <w:t>It is assumed that a Public Key Infrastructure (PKI) is established with an international organization capable of acting</w:t>
        </w:r>
        <w:r w:rsidRPr="00A013FD">
          <w:rPr>
            <w:u w:val="single"/>
          </w:rPr>
          <w:t xml:space="preserve"> </w:t>
        </w:r>
        <w:r w:rsidRPr="00A013FD">
          <w:t>as Certificate Authority (CA), and that ITU-T X.509 (10/2016) is used for public key certificates and the PKI implementation. The PKI will serve several systems and among these VDES. For VDES the primary purpose is to attach a digital signature to the Bulletin Board (BB) issued by a VDES control station to authenticate the control station transmitting the BB.</w:t>
        </w:r>
      </w:ins>
    </w:p>
    <w:p w14:paraId="2EB8A246" w14:textId="77777777" w:rsidR="003F5114" w:rsidRPr="00A013FD" w:rsidDel="00371F8A" w:rsidRDefault="003F5114" w:rsidP="00A013FD">
      <w:pPr>
        <w:spacing w:after="120"/>
        <w:rPr>
          <w:ins w:id="14956" w:author="Ross Norsworthy" w:date="2020-03-20T00:52:00Z"/>
          <w:del w:id="14957" w:author="2092 CG" w:date="2020-10-28T13:25:00Z"/>
        </w:rPr>
      </w:pPr>
      <w:ins w:id="14958" w:author="2092 CG" w:date="2020-10-28T13:24:00Z">
        <w:r w:rsidRPr="001624AE">
          <w:t>It must be possible to store certificate validation data in the VDES unit to refer to when a network connection is not available to the CA. Both certificate validation data storage and real-time network access to the CA are done by using the VDES unit PI.</w:t>
        </w:r>
      </w:ins>
    </w:p>
    <w:p w14:paraId="7C3611DF" w14:textId="77777777" w:rsidR="00A013FD" w:rsidRPr="00A013FD" w:rsidRDefault="00A013FD" w:rsidP="00A013FD">
      <w:pPr>
        <w:spacing w:after="120"/>
        <w:rPr>
          <w:ins w:id="14959" w:author="Ross Norsworthy" w:date="2020-03-20T00:52:00Z"/>
        </w:rPr>
      </w:pPr>
      <w:ins w:id="14960" w:author="Ross Norsworthy" w:date="2020-03-20T00:52:00Z">
        <w:r w:rsidRPr="00A013FD">
          <w:t xml:space="preserve">In case the verification of the signature fails on the VDES mobile station this shall be flagged to the user.  The system shall continue its operation as if the signature was verified. </w:t>
        </w:r>
      </w:ins>
    </w:p>
    <w:p w14:paraId="41588BED" w14:textId="5AABDF45" w:rsidR="00A013FD" w:rsidRPr="00A013FD" w:rsidRDefault="00A013FD" w:rsidP="00A013FD">
      <w:pPr>
        <w:spacing w:after="120"/>
        <w:rPr>
          <w:ins w:id="14961" w:author="Ross Norsworthy" w:date="2020-03-20T00:52:00Z"/>
        </w:rPr>
      </w:pPr>
      <w:ins w:id="14962" w:author="Ross Norsworthy" w:date="2020-03-20T00:52:00Z">
        <w:r w:rsidRPr="00A013FD">
          <w:t xml:space="preserve">Cryptographic algorithm for the end-entities digital signatures is the Elliptic Curve Digital Signature </w:t>
        </w:r>
        <w:r w:rsidRPr="00E2276A">
          <w:t>Algorithm</w:t>
        </w:r>
        <w:del w:id="14963" w:author="USA Editor" w:date="2020-11-11T11:37:00Z">
          <w:r w:rsidRPr="00E2276A" w:rsidDel="00CA2728">
            <w:delText xml:space="preserve"> (ECDSA)</w:delText>
          </w:r>
        </w:del>
        <w:r w:rsidRPr="00E2276A">
          <w:t xml:space="preserve">. The Elliptic Curve Cryptography </w:t>
        </w:r>
        <w:del w:id="14964" w:author="USA Editor" w:date="2020-11-11T11:38:00Z">
          <w:r w:rsidRPr="00E2276A" w:rsidDel="00CA2728">
            <w:delText xml:space="preserve">(ECC) </w:delText>
          </w:r>
        </w:del>
        <w:r w:rsidRPr="00E2276A">
          <w:t>public</w:t>
        </w:r>
        <w:r w:rsidRPr="00A013FD">
          <w:t xml:space="preserve"> key shall therefore be 256 bit</w:t>
        </w:r>
      </w:ins>
      <w:ins w:id="14965" w:author="USA Editor 2021" w:date="2020-12-11T16:31:00Z">
        <w:r w:rsidR="001624AE" w:rsidRPr="001624AE">
          <w:rPr>
            <w:highlight w:val="green"/>
          </w:rPr>
          <w:t>s</w:t>
        </w:r>
      </w:ins>
      <w:ins w:id="14966" w:author="Ross Norsworthy" w:date="2020-03-20T00:52:00Z">
        <w:r w:rsidRPr="00A013FD">
          <w:t xml:space="preserve">. With this key size, the recommendations from RFC 5480 states that the minimum bits of security should be 128, the message digest algorithm SHA-256, and the curve secp256r1. The lifetime of the selected key material is 3 years. </w:t>
        </w:r>
      </w:ins>
    </w:p>
    <w:p w14:paraId="7CFCDCEF" w14:textId="59AFF8AF" w:rsidR="00A013FD" w:rsidRPr="00A013FD" w:rsidRDefault="00593CDE" w:rsidP="001624AE">
      <w:pPr>
        <w:pStyle w:val="Heading2"/>
        <w:rPr>
          <w:ins w:id="14967" w:author="Ross Norsworthy" w:date="2020-03-20T00:52:00Z"/>
          <w:rFonts w:eastAsiaTheme="minorHAnsi"/>
        </w:rPr>
      </w:pPr>
      <w:bookmarkStart w:id="14968" w:name="_Toc35545426"/>
      <w:ins w:id="14969" w:author="Song, Xiaojing" w:date="2020-08-21T13:53:00Z">
        <w:del w:id="14970" w:author="USA Editor 2021" w:date="2020-12-11T16:31:00Z">
          <w:r w:rsidRPr="001624AE" w:rsidDel="001624AE">
            <w:rPr>
              <w:rFonts w:eastAsiaTheme="minorHAnsi"/>
              <w:szCs w:val="22"/>
              <w:highlight w:val="green"/>
            </w:rPr>
            <w:delText>C</w:delText>
          </w:r>
          <w:r w:rsidDel="001624AE">
            <w:rPr>
              <w:rFonts w:eastAsiaTheme="minorHAnsi"/>
              <w:szCs w:val="22"/>
            </w:rPr>
            <w:delText xml:space="preserve"> </w:delText>
          </w:r>
        </w:del>
      </w:ins>
      <w:ins w:id="14971" w:author="Song, Xiaojing" w:date="2020-08-24T12:42:00Z">
        <w:r w:rsidR="00983074">
          <w:rPr>
            <w:rFonts w:eastAsiaTheme="minorHAnsi"/>
            <w:szCs w:val="22"/>
          </w:rPr>
          <w:t>4</w:t>
        </w:r>
      </w:ins>
      <w:ins w:id="14972" w:author="Song, Xiaojing" w:date="2020-08-21T13:53:00Z">
        <w:r>
          <w:rPr>
            <w:rFonts w:eastAsiaTheme="minorHAnsi"/>
            <w:szCs w:val="22"/>
          </w:rPr>
          <w:t>.16</w:t>
        </w:r>
        <w:r>
          <w:rPr>
            <w:rFonts w:eastAsiaTheme="minorHAnsi"/>
            <w:szCs w:val="22"/>
          </w:rPr>
          <w:tab/>
        </w:r>
      </w:ins>
      <w:ins w:id="14973" w:author="Ross Norsworthy" w:date="2020-03-20T00:52:00Z">
        <w:r w:rsidR="00A013FD" w:rsidRPr="00A013FD">
          <w:rPr>
            <w:rFonts w:eastAsiaTheme="minorHAnsi"/>
          </w:rPr>
          <w:t>Data transfer protocols</w:t>
        </w:r>
        <w:bookmarkEnd w:id="14968"/>
      </w:ins>
    </w:p>
    <w:p w14:paraId="0BB4B4DD" w14:textId="77777777" w:rsidR="00A013FD" w:rsidRPr="00A013FD" w:rsidRDefault="00A013FD" w:rsidP="00A013FD">
      <w:pPr>
        <w:spacing w:after="120"/>
        <w:rPr>
          <w:ins w:id="14974" w:author="Ross Norsworthy" w:date="2020-03-20T00:52:00Z"/>
          <w:szCs w:val="24"/>
        </w:rPr>
      </w:pPr>
      <w:ins w:id="14975" w:author="Ross Norsworthy" w:date="2020-03-20T00:52:00Z">
        <w:r w:rsidRPr="00A013FD">
          <w:rPr>
            <w:szCs w:val="24"/>
          </w:rPr>
          <w:t>The following downlink protocols shall be supported:</w:t>
        </w:r>
      </w:ins>
    </w:p>
    <w:p w14:paraId="2E8B3576"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76" w:author="Ross Norsworthy" w:date="2020-03-20T00:52:00Z"/>
          <w:rFonts w:eastAsiaTheme="minorHAnsi"/>
          <w:szCs w:val="24"/>
        </w:rPr>
      </w:pPr>
      <w:ins w:id="14977" w:author="Ross Norsworthy" w:date="2020-03-20T00:52:00Z">
        <w:r w:rsidRPr="00A013FD">
          <w:rPr>
            <w:rFonts w:eastAsiaTheme="minorHAnsi"/>
            <w:szCs w:val="24"/>
          </w:rPr>
          <w:t>Shore originated broadcast</w:t>
        </w:r>
      </w:ins>
    </w:p>
    <w:p w14:paraId="2D8ECC08"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78" w:author="Ross Norsworthy" w:date="2020-03-20T00:52:00Z"/>
          <w:rFonts w:eastAsiaTheme="minorHAnsi"/>
          <w:szCs w:val="24"/>
        </w:rPr>
      </w:pPr>
      <w:ins w:id="14979" w:author="Ross Norsworthy" w:date="2020-03-20T00:52:00Z">
        <w:r w:rsidRPr="00A013FD">
          <w:rPr>
            <w:rFonts w:eastAsiaTheme="minorHAnsi"/>
            <w:szCs w:val="24"/>
          </w:rPr>
          <w:t>Ship originated broadcast inside/outside control station service area</w:t>
        </w:r>
      </w:ins>
    </w:p>
    <w:p w14:paraId="5A36126A"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80" w:author="Ross Norsworthy" w:date="2020-03-20T00:52:00Z"/>
          <w:rFonts w:eastAsiaTheme="minorHAnsi"/>
          <w:szCs w:val="24"/>
        </w:rPr>
      </w:pPr>
      <w:ins w:id="14981" w:author="Ross Norsworthy" w:date="2020-03-20T00:52:00Z">
        <w:r w:rsidRPr="00A013FD">
          <w:rPr>
            <w:rFonts w:eastAsiaTheme="minorHAnsi"/>
            <w:szCs w:val="24"/>
          </w:rPr>
          <w:t>Shore to ship addressed message</w:t>
        </w:r>
      </w:ins>
    </w:p>
    <w:p w14:paraId="676D5F98"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82" w:author="Ross Norsworthy" w:date="2020-03-20T00:52:00Z"/>
          <w:rFonts w:eastAsiaTheme="minorHAnsi"/>
          <w:szCs w:val="24"/>
        </w:rPr>
      </w:pPr>
      <w:ins w:id="14983" w:author="Ross Norsworthy" w:date="2020-03-20T00:52:00Z">
        <w:r w:rsidRPr="00A013FD">
          <w:rPr>
            <w:rFonts w:eastAsiaTheme="minorHAnsi"/>
            <w:szCs w:val="24"/>
          </w:rPr>
          <w:t>Ship to shore addressed message</w:t>
        </w:r>
      </w:ins>
    </w:p>
    <w:p w14:paraId="69F94A6B"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84" w:author="Ross Norsworthy" w:date="2020-03-20T00:52:00Z"/>
          <w:rFonts w:eastAsiaTheme="minorHAnsi"/>
          <w:szCs w:val="24"/>
        </w:rPr>
      </w:pPr>
      <w:ins w:id="14985" w:author="Ross Norsworthy" w:date="2020-03-20T00:52:00Z">
        <w:r w:rsidRPr="00A013FD">
          <w:rPr>
            <w:rFonts w:eastAsiaTheme="minorHAnsi"/>
            <w:szCs w:val="24"/>
          </w:rPr>
          <w:t>Ship to ship addressed message inside/outside control station service area</w:t>
        </w:r>
      </w:ins>
    </w:p>
    <w:p w14:paraId="1BA8E2E9"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86" w:author="Ross Norsworthy" w:date="2020-03-20T00:52:00Z"/>
          <w:rFonts w:eastAsiaTheme="minorHAnsi"/>
          <w:szCs w:val="24"/>
        </w:rPr>
      </w:pPr>
      <w:ins w:id="14987" w:author="Ross Norsworthy" w:date="2020-03-20T00:52:00Z">
        <w:r w:rsidRPr="00A013FD">
          <w:rPr>
            <w:rFonts w:eastAsiaTheme="minorHAnsi"/>
            <w:szCs w:val="24"/>
          </w:rPr>
          <w:t>Shore to ship short data message</w:t>
        </w:r>
      </w:ins>
    </w:p>
    <w:p w14:paraId="3915B7AC"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88" w:author="Ross Norsworthy" w:date="2020-03-20T00:52:00Z"/>
          <w:rFonts w:eastAsiaTheme="minorHAnsi"/>
          <w:szCs w:val="24"/>
        </w:rPr>
      </w:pPr>
      <w:ins w:id="14989" w:author="Ross Norsworthy" w:date="2020-03-20T00:52:00Z">
        <w:r w:rsidRPr="00A013FD">
          <w:rPr>
            <w:rFonts w:eastAsiaTheme="minorHAnsi"/>
            <w:szCs w:val="24"/>
          </w:rPr>
          <w:t>Ship to shore short data message</w:t>
        </w:r>
      </w:ins>
    </w:p>
    <w:p w14:paraId="11340FB6" w14:textId="77777777" w:rsidR="00A013FD" w:rsidRPr="00A013FD" w:rsidRDefault="00A013FD" w:rsidP="00A013FD">
      <w:pPr>
        <w:tabs>
          <w:tab w:val="clear" w:pos="1134"/>
          <w:tab w:val="clear" w:pos="1871"/>
          <w:tab w:val="clear" w:pos="2268"/>
        </w:tabs>
        <w:overflowPunct/>
        <w:autoSpaceDE/>
        <w:autoSpaceDN/>
        <w:adjustRightInd/>
        <w:spacing w:before="0" w:after="120" w:line="216" w:lineRule="atLeast"/>
        <w:ind w:left="425" w:hanging="425"/>
        <w:textAlignment w:val="auto"/>
        <w:rPr>
          <w:ins w:id="14990" w:author="Ross Norsworthy" w:date="2020-03-20T00:52:00Z"/>
          <w:rFonts w:eastAsiaTheme="minorHAnsi"/>
          <w:szCs w:val="24"/>
        </w:rPr>
      </w:pPr>
      <w:ins w:id="14991" w:author="Ross Norsworthy" w:date="2020-03-20T00:52:00Z">
        <w:r w:rsidRPr="00A013FD">
          <w:rPr>
            <w:rFonts w:eastAsiaTheme="minorHAnsi"/>
            <w:szCs w:val="24"/>
          </w:rPr>
          <w:t>Ship to ship short data message</w:t>
        </w:r>
      </w:ins>
    </w:p>
    <w:p w14:paraId="154B84DF" w14:textId="24EED5D3" w:rsidR="00A013FD" w:rsidRPr="00A013FD" w:rsidRDefault="00593CDE" w:rsidP="001624AE">
      <w:pPr>
        <w:pStyle w:val="Heading2"/>
        <w:rPr>
          <w:ins w:id="14992" w:author="Ross Norsworthy" w:date="2020-03-20T00:52:00Z"/>
          <w:rFonts w:eastAsiaTheme="minorHAnsi"/>
        </w:rPr>
      </w:pPr>
      <w:bookmarkStart w:id="14993" w:name="_Toc35545427"/>
      <w:ins w:id="14994" w:author="Song, Xiaojing" w:date="2020-08-21T13:53:00Z">
        <w:del w:id="14995" w:author="USA Editor 2021" w:date="2020-12-11T16:31:00Z">
          <w:r w:rsidRPr="001624AE" w:rsidDel="001624AE">
            <w:rPr>
              <w:rFonts w:eastAsiaTheme="minorHAnsi"/>
              <w:szCs w:val="22"/>
              <w:highlight w:val="green"/>
            </w:rPr>
            <w:delText>C</w:delText>
          </w:r>
          <w:r w:rsidDel="001624AE">
            <w:rPr>
              <w:rFonts w:eastAsiaTheme="minorHAnsi"/>
              <w:szCs w:val="22"/>
            </w:rPr>
            <w:delText xml:space="preserve"> </w:delText>
          </w:r>
        </w:del>
      </w:ins>
      <w:ins w:id="14996" w:author="Song, Xiaojing" w:date="2020-08-24T12:42:00Z">
        <w:r w:rsidR="00983074">
          <w:rPr>
            <w:rFonts w:eastAsiaTheme="minorHAnsi"/>
            <w:szCs w:val="22"/>
          </w:rPr>
          <w:t>4</w:t>
        </w:r>
      </w:ins>
      <w:ins w:id="14997" w:author="Song, Xiaojing" w:date="2020-08-21T13:53:00Z">
        <w:r>
          <w:rPr>
            <w:rFonts w:eastAsiaTheme="minorHAnsi"/>
            <w:szCs w:val="22"/>
          </w:rPr>
          <w:t>.17</w:t>
        </w:r>
        <w:r>
          <w:rPr>
            <w:rFonts w:eastAsiaTheme="minorHAnsi"/>
            <w:szCs w:val="22"/>
          </w:rPr>
          <w:tab/>
        </w:r>
      </w:ins>
      <w:ins w:id="14998" w:author="Ross Norsworthy" w:date="2020-03-20T00:52:00Z">
        <w:r w:rsidR="00A013FD" w:rsidRPr="00A013FD">
          <w:rPr>
            <w:rFonts w:eastAsiaTheme="minorHAnsi"/>
          </w:rPr>
          <w:t>Data Session Transmission and Continuation</w:t>
        </w:r>
        <w:bookmarkEnd w:id="14993"/>
      </w:ins>
    </w:p>
    <w:p w14:paraId="0D352AFE" w14:textId="77777777" w:rsidR="00A013FD" w:rsidRPr="00A013FD" w:rsidRDefault="00A013FD" w:rsidP="00A013FD">
      <w:pPr>
        <w:spacing w:after="120"/>
        <w:rPr>
          <w:ins w:id="14999" w:author="Ross Norsworthy" w:date="2020-03-20T00:52:00Z"/>
          <w:lang w:eastAsia="en-GB"/>
        </w:rPr>
      </w:pPr>
      <w:ins w:id="15000" w:author="Ross Norsworthy" w:date="2020-03-20T00:52:00Z">
        <w:r w:rsidRPr="00A013FD">
          <w:rPr>
            <w:lang w:eastAsia="en-GB"/>
          </w:rPr>
          <w:t>For each data session between two stations, each station will be assigned one Logical Channel for data transmission and one Logical Channel for acknowledgement reception. The two Logical Channels must have identical TDMA Channel numbers but do not have to be on the same Physical Channel. This ensures adequate processing time between message transmissions. When both Logical Channels are on the same Physical Channel, the session is considered simplex (</w:t>
        </w:r>
        <w:r w:rsidRPr="00A013FD">
          <w:t>Figure 27</w:t>
        </w:r>
        <w:r w:rsidRPr="00A013FD">
          <w:rPr>
            <w:lang w:eastAsia="en-GB"/>
          </w:rPr>
          <w:t>). When the two Logical Channels are on different Physical Channels, the session is considered duplex (</w:t>
        </w:r>
        <w:r w:rsidRPr="00A013FD">
          <w:t>Figure 28</w:t>
        </w:r>
        <w:r w:rsidRPr="00A013FD">
          <w:rPr>
            <w:lang w:eastAsia="en-GB"/>
          </w:rPr>
          <w:t xml:space="preserve">). </w:t>
        </w:r>
      </w:ins>
    </w:p>
    <w:p w14:paraId="4BBF0CCB" w14:textId="4F9602B3" w:rsidR="00A013FD" w:rsidRPr="00A013FD" w:rsidRDefault="00A013FD" w:rsidP="00A013FD">
      <w:pPr>
        <w:spacing w:after="120"/>
        <w:rPr>
          <w:ins w:id="15001" w:author="Ross Norsworthy" w:date="2020-03-20T00:52:00Z"/>
          <w:lang w:eastAsia="en-GB"/>
        </w:rPr>
      </w:pPr>
      <w:ins w:id="15002" w:author="Ross Norsworthy" w:date="2020-03-20T00:52:00Z">
        <w:r w:rsidRPr="00A013FD">
          <w:rPr>
            <w:lang w:eastAsia="en-GB"/>
          </w:rPr>
          <w:t>Logical Channels assigned for data transmission sessions must have a DC slot function, while Logical Channels assigned for acknowledgement reception, must have DSCH slot function. See</w:t>
        </w:r>
      </w:ins>
      <w:ins w:id="15003" w:author="Song, Xiaojing" w:date="2020-08-24T16:42:00Z">
        <w:r w:rsidR="00E41849">
          <w:rPr>
            <w:lang w:eastAsia="en-GB"/>
          </w:rPr>
          <w:br/>
        </w:r>
      </w:ins>
      <w:ins w:id="15004" w:author="Ross Norsworthy" w:date="2020-03-20T00:52:00Z">
        <w:r w:rsidRPr="00A013FD">
          <w:rPr>
            <w:lang w:eastAsia="en-GB"/>
          </w:rPr>
          <w:t xml:space="preserve"> </w:t>
        </w:r>
        <w:del w:id="15005" w:author="USA Editor 2021" w:date="2020-12-11T16:32:00Z">
          <w:r w:rsidRPr="001624AE" w:rsidDel="001624AE">
            <w:rPr>
              <w:highlight w:val="green"/>
              <w:lang w:eastAsia="en-GB"/>
              <w:rPrChange w:id="15006" w:author="USA Editor 2021" w:date="2020-12-11T16:32:00Z">
                <w:rPr>
                  <w:lang w:eastAsia="en-GB"/>
                </w:rPr>
              </w:rPrChange>
            </w:rPr>
            <w:delText>C</w:delText>
          </w:r>
        </w:del>
      </w:ins>
      <w:ins w:id="15007" w:author="USA Editor 2021" w:date="2020-12-11T16:32:00Z">
        <w:r w:rsidR="001624AE" w:rsidRPr="001624AE">
          <w:rPr>
            <w:highlight w:val="green"/>
            <w:lang w:val="en-US"/>
            <w:rPrChange w:id="15008" w:author="USA Editor 2021" w:date="2020-12-11T16:32:00Z">
              <w:rPr>
                <w:lang w:val="en-US"/>
              </w:rPr>
            </w:rPrChange>
          </w:rPr>
          <w:t>§</w:t>
        </w:r>
      </w:ins>
      <w:ins w:id="15009" w:author="Ross Norsworthy" w:date="2020-03-20T00:52:00Z">
        <w:r w:rsidRPr="00A013FD">
          <w:rPr>
            <w:lang w:eastAsia="en-GB"/>
          </w:rPr>
          <w:t xml:space="preserve"> 4.8.</w:t>
        </w:r>
      </w:ins>
    </w:p>
    <w:p w14:paraId="7B5A9C43" w14:textId="77777777" w:rsidR="00A013FD" w:rsidRDefault="00A013FD" w:rsidP="00A013FD">
      <w:pPr>
        <w:spacing w:after="120"/>
        <w:rPr>
          <w:lang w:eastAsia="en-GB"/>
        </w:rPr>
      </w:pPr>
      <w:ins w:id="15010" w:author="Ross Norsworthy" w:date="2020-03-20T00:52:00Z">
        <w:r w:rsidRPr="00A013FD">
          <w:t>Figure 27</w:t>
        </w:r>
        <w:r w:rsidRPr="00A013FD">
          <w:rPr>
            <w:lang w:eastAsia="en-GB"/>
          </w:rPr>
          <w:t xml:space="preserve"> and </w:t>
        </w:r>
        <w:r w:rsidRPr="00A013FD">
          <w:t>Figure 28</w:t>
        </w:r>
        <w:r w:rsidRPr="00A013FD">
          <w:rPr>
            <w:lang w:eastAsia="en-GB"/>
          </w:rPr>
          <w:t xml:space="preserve"> show examples of the required slot use during simplex and duplex data session transmissions when 14 fragments are transmitted during each TDMA frame. Two TDMA channels are shown from different Physical Channels.</w:t>
        </w:r>
      </w:ins>
    </w:p>
    <w:p w14:paraId="5E29B258" w14:textId="77777777" w:rsidR="0051538E" w:rsidRDefault="0051538E" w:rsidP="00166D0B">
      <w:pPr>
        <w:pStyle w:val="FigureNo"/>
        <w:rPr>
          <w:lang w:val="en-US"/>
        </w:rPr>
      </w:pPr>
      <w:bookmarkStart w:id="15011" w:name="_Toc35546211"/>
      <w:ins w:id="15012" w:author="Ross Norsworthy" w:date="2020-03-20T00:52:00Z">
        <w:r w:rsidRPr="00A013FD">
          <w:rPr>
            <w:lang w:val="en-US"/>
          </w:rPr>
          <w:t>Figure 27</w:t>
        </w:r>
      </w:ins>
    </w:p>
    <w:p w14:paraId="00ABCB7D" w14:textId="77777777" w:rsidR="0051538E" w:rsidRPr="00A013FD" w:rsidRDefault="0051538E" w:rsidP="00166D0B">
      <w:pPr>
        <w:pStyle w:val="Figuretitle"/>
        <w:rPr>
          <w:ins w:id="15013" w:author="Ross Norsworthy" w:date="2020-03-20T00:52:00Z"/>
          <w:lang w:eastAsia="en-GB"/>
        </w:rPr>
      </w:pPr>
      <w:ins w:id="15014" w:author="Ross Norsworthy" w:date="2020-03-20T00:52:00Z">
        <w:r w:rsidRPr="00A013FD">
          <w:rPr>
            <w:lang w:val="en-US" w:eastAsia="en-GB"/>
          </w:rPr>
          <w:t>Simplex data session</w:t>
        </w:r>
        <w:bookmarkEnd w:id="15011"/>
      </w:ins>
    </w:p>
    <w:p w14:paraId="59AA3501" w14:textId="77777777" w:rsidR="00A013FD" w:rsidRPr="00A013FD" w:rsidRDefault="00A013FD" w:rsidP="00A013FD">
      <w:pPr>
        <w:spacing w:after="120"/>
        <w:rPr>
          <w:ins w:id="15015" w:author="Ross Norsworthy" w:date="2020-03-20T00:52:00Z"/>
          <w:lang w:eastAsia="en-GB"/>
        </w:rPr>
      </w:pPr>
      <w:ins w:id="15016" w:author="Ross Norsworthy" w:date="2020-03-20T00:52:00Z">
        <w:r w:rsidRPr="00A013FD">
          <w:rPr>
            <w:noProof/>
            <w:lang w:val="fr-CA" w:eastAsia="fr-CA"/>
          </w:rPr>
          <w:drawing>
            <wp:inline distT="0" distB="0" distL="0" distR="0" wp14:anchorId="7020C395" wp14:editId="33FC2410">
              <wp:extent cx="6480175" cy="65595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Picture 65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480175" cy="655955"/>
                      </a:xfrm>
                      <a:prstGeom prst="rect">
                        <a:avLst/>
                      </a:prstGeom>
                    </pic:spPr>
                  </pic:pic>
                </a:graphicData>
              </a:graphic>
            </wp:inline>
          </w:drawing>
        </w:r>
      </w:ins>
    </w:p>
    <w:p w14:paraId="71C042D9" w14:textId="77777777" w:rsidR="0051538E" w:rsidRDefault="0051538E" w:rsidP="00BF7C28">
      <w:pPr>
        <w:pStyle w:val="FigureNo"/>
        <w:rPr>
          <w:lang w:val="en-US"/>
        </w:rPr>
      </w:pPr>
      <w:bookmarkStart w:id="15017" w:name="_Toc35546212"/>
      <w:ins w:id="15018" w:author="Ross Norsworthy" w:date="2020-03-20T00:52:00Z">
        <w:r w:rsidRPr="00A013FD">
          <w:rPr>
            <w:lang w:val="en-US"/>
          </w:rPr>
          <w:t>Figure 28</w:t>
        </w:r>
      </w:ins>
    </w:p>
    <w:p w14:paraId="77D1822E" w14:textId="77777777" w:rsidR="0051538E" w:rsidRPr="00A013FD" w:rsidRDefault="0051538E" w:rsidP="00BF7C28">
      <w:pPr>
        <w:pStyle w:val="Tabletitle"/>
        <w:rPr>
          <w:ins w:id="15019" w:author="Ross Norsworthy" w:date="2020-03-20T00:52:00Z"/>
          <w:lang w:val="en-US" w:eastAsia="en-GB"/>
        </w:rPr>
      </w:pPr>
      <w:ins w:id="15020" w:author="Ross Norsworthy" w:date="2020-03-20T00:52:00Z">
        <w:r w:rsidRPr="00A013FD">
          <w:rPr>
            <w:lang w:val="en-US" w:eastAsia="en-GB"/>
          </w:rPr>
          <w:t>Duplex data session</w:t>
        </w:r>
        <w:bookmarkEnd w:id="15017"/>
      </w:ins>
    </w:p>
    <w:p w14:paraId="3B7C0896" w14:textId="77777777" w:rsidR="00A013FD" w:rsidRPr="00A013FD" w:rsidRDefault="00A013FD" w:rsidP="00A013FD">
      <w:pPr>
        <w:spacing w:after="120"/>
        <w:rPr>
          <w:ins w:id="15021" w:author="Ross Norsworthy" w:date="2020-03-20T00:52:00Z"/>
          <w:lang w:eastAsia="en-GB"/>
        </w:rPr>
      </w:pPr>
      <w:ins w:id="15022" w:author="Ross Norsworthy" w:date="2020-03-20T00:52:00Z">
        <w:r w:rsidRPr="00A013FD">
          <w:rPr>
            <w:noProof/>
            <w:lang w:val="fr-CA" w:eastAsia="fr-CA"/>
          </w:rPr>
          <w:drawing>
            <wp:inline distT="0" distB="0" distL="0" distR="0" wp14:anchorId="6B005A3E" wp14:editId="0792F3F7">
              <wp:extent cx="6480175" cy="662940"/>
              <wp:effectExtent l="0" t="0" r="0" b="381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Picture 65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480175" cy="662940"/>
                      </a:xfrm>
                      <a:prstGeom prst="rect">
                        <a:avLst/>
                      </a:prstGeom>
                    </pic:spPr>
                  </pic:pic>
                </a:graphicData>
              </a:graphic>
            </wp:inline>
          </w:drawing>
        </w:r>
      </w:ins>
    </w:p>
    <w:p w14:paraId="20622F4C" w14:textId="77777777" w:rsidR="00A013FD" w:rsidRPr="00A013FD" w:rsidRDefault="00A013FD" w:rsidP="00A013FD">
      <w:pPr>
        <w:rPr>
          <w:ins w:id="15023" w:author="Ross Norsworthy" w:date="2020-03-20T00:52:00Z"/>
          <w:lang w:eastAsia="en-GB"/>
        </w:rPr>
      </w:pPr>
    </w:p>
    <w:p w14:paraId="71BD310D" w14:textId="77777777" w:rsidR="00A013FD" w:rsidRPr="00A013FD" w:rsidRDefault="00A013FD" w:rsidP="00A013FD">
      <w:pPr>
        <w:spacing w:after="120"/>
        <w:rPr>
          <w:ins w:id="15024" w:author="Ross Norsworthy" w:date="2020-03-20T00:52:00Z"/>
          <w:lang w:eastAsia="en-GB"/>
        </w:rPr>
      </w:pPr>
      <w:ins w:id="15025" w:author="Ross Norsworthy" w:date="2020-03-20T00:52:00Z">
        <w:r w:rsidRPr="00A013FD">
          <w:rPr>
            <w:lang w:eastAsia="en-GB"/>
          </w:rPr>
          <w:t>All data fragments will be transmitted on DC slots on the assigned Logical Channel only. ACK/NACK messages will be transmitted on the DSCH slots as assigned.</w:t>
        </w:r>
      </w:ins>
    </w:p>
    <w:p w14:paraId="020FB3A4" w14:textId="77777777" w:rsidR="00A013FD" w:rsidRPr="00A013FD" w:rsidRDefault="00A013FD" w:rsidP="00A013FD">
      <w:pPr>
        <w:spacing w:after="120"/>
        <w:rPr>
          <w:ins w:id="15026" w:author="Ross Norsworthy" w:date="2020-03-20T00:52:00Z"/>
          <w:lang w:eastAsia="en-GB"/>
        </w:rPr>
      </w:pPr>
      <w:ins w:id="15027" w:author="Ross Norsworthy" w:date="2020-03-20T00:52:00Z">
        <w:r w:rsidRPr="00A013FD">
          <w:rPr>
            <w:lang w:eastAsia="en-GB"/>
          </w:rPr>
          <w:t>When data exceeds the data packet payload capacity, then data must be broken up and transmitted in fragments. During successful data session transmission, each session will fit into a TDMA frame. This will result in a maximum of 14 fragments per data session (one in each DC slot), before reaching a DSCH slot used for the ACK/NACK.</w:t>
        </w:r>
      </w:ins>
    </w:p>
    <w:p w14:paraId="2F6B4E0E" w14:textId="77777777" w:rsidR="00A013FD" w:rsidRPr="00A013FD" w:rsidRDefault="00A013FD" w:rsidP="00A013FD">
      <w:pPr>
        <w:spacing w:after="120"/>
        <w:rPr>
          <w:ins w:id="15028" w:author="Ross Norsworthy" w:date="2020-03-20T00:52:00Z"/>
          <w:lang w:eastAsia="en-GB"/>
        </w:rPr>
      </w:pPr>
      <w:ins w:id="15029" w:author="Ross Norsworthy" w:date="2020-03-20T00:52:00Z">
        <w:r w:rsidRPr="00A013FD">
          <w:rPr>
            <w:lang w:eastAsia="en-GB"/>
          </w:rPr>
          <w:t>The first data fragment starts with a Start Fragment (#74) message, continues with Continuation Fragment (#75) messages onwards and ends with an End Fragment (#76) message.</w:t>
        </w:r>
      </w:ins>
    </w:p>
    <w:p w14:paraId="429E40C3" w14:textId="77777777" w:rsidR="00A013FD" w:rsidRPr="00A013FD" w:rsidRDefault="00A013FD" w:rsidP="00A013FD">
      <w:pPr>
        <w:spacing w:after="120"/>
        <w:rPr>
          <w:ins w:id="15030" w:author="Ross Norsworthy" w:date="2020-03-20T00:52:00Z"/>
          <w:lang w:eastAsia="en-GB"/>
        </w:rPr>
      </w:pPr>
      <w:ins w:id="15031" w:author="Ross Norsworthy" w:date="2020-03-20T00:52:00Z">
        <w:r w:rsidRPr="00A013FD">
          <w:rPr>
            <w:lang w:eastAsia="en-GB"/>
          </w:rPr>
          <w:t>When only one fragment is transmitted, the one fragment must be a Start Fragment (#74).</w:t>
        </w:r>
      </w:ins>
    </w:p>
    <w:p w14:paraId="4C2742DE" w14:textId="77777777" w:rsidR="00A013FD" w:rsidRPr="00A013FD" w:rsidRDefault="00A013FD" w:rsidP="00A013FD">
      <w:pPr>
        <w:spacing w:after="120"/>
        <w:rPr>
          <w:ins w:id="15032" w:author="Ross Norsworthy" w:date="2020-03-20T00:52:00Z"/>
          <w:lang w:eastAsia="en-GB"/>
        </w:rPr>
      </w:pPr>
      <w:ins w:id="15033" w:author="Ross Norsworthy" w:date="2020-03-20T00:52:00Z">
        <w:r w:rsidRPr="00A013FD">
          <w:rPr>
            <w:lang w:eastAsia="en-GB"/>
          </w:rPr>
          <w:t>When two fragments are transmitted, then transmission order will be</w:t>
        </w:r>
      </w:ins>
    </w:p>
    <w:p w14:paraId="193D2A2C" w14:textId="77777777" w:rsidR="00A013FD" w:rsidRPr="00A013FD" w:rsidRDefault="00A013FD" w:rsidP="001624AE">
      <w:pPr>
        <w:numPr>
          <w:ilvl w:val="6"/>
          <w:numId w:val="10"/>
        </w:numPr>
        <w:tabs>
          <w:tab w:val="clear" w:pos="1134"/>
          <w:tab w:val="clear" w:pos="1871"/>
          <w:tab w:val="clear" w:pos="2268"/>
        </w:tabs>
        <w:overflowPunct/>
        <w:autoSpaceDE/>
        <w:autoSpaceDN/>
        <w:adjustRightInd/>
        <w:spacing w:before="0" w:after="120" w:line="216" w:lineRule="atLeast"/>
        <w:ind w:left="1260" w:hanging="1260"/>
        <w:textAlignment w:val="auto"/>
        <w:rPr>
          <w:ins w:id="15034" w:author="Ross Norsworthy" w:date="2020-03-20T00:52:00Z"/>
        </w:rPr>
      </w:pPr>
      <w:ins w:id="15035" w:author="Ross Norsworthy" w:date="2020-03-20T00:52:00Z">
        <w:r w:rsidRPr="00A013FD">
          <w:t xml:space="preserve">Start Fragment (#74) </w:t>
        </w:r>
      </w:ins>
    </w:p>
    <w:p w14:paraId="5A87A68F" w14:textId="77777777" w:rsidR="00A013FD" w:rsidRPr="00A013FD" w:rsidRDefault="00A013FD" w:rsidP="001B0E33">
      <w:pPr>
        <w:numPr>
          <w:ilvl w:val="6"/>
          <w:numId w:val="10"/>
        </w:numPr>
        <w:tabs>
          <w:tab w:val="clear" w:pos="1134"/>
          <w:tab w:val="clear" w:pos="1871"/>
          <w:tab w:val="clear" w:pos="2268"/>
        </w:tabs>
        <w:overflowPunct/>
        <w:autoSpaceDE/>
        <w:autoSpaceDN/>
        <w:adjustRightInd/>
        <w:spacing w:before="0" w:after="120" w:line="216" w:lineRule="atLeast"/>
        <w:ind w:left="1276" w:hanging="1276"/>
        <w:textAlignment w:val="auto"/>
        <w:rPr>
          <w:ins w:id="15036" w:author="Ross Norsworthy" w:date="2020-03-20T00:52:00Z"/>
        </w:rPr>
      </w:pPr>
      <w:ins w:id="15037" w:author="Ross Norsworthy" w:date="2020-03-20T00:52:00Z">
        <w:r w:rsidRPr="00A013FD">
          <w:t>End Fragment (#76)</w:t>
        </w:r>
      </w:ins>
    </w:p>
    <w:p w14:paraId="210DAE38" w14:textId="77777777" w:rsidR="00A013FD" w:rsidRPr="00A013FD" w:rsidRDefault="00A013FD" w:rsidP="00A013FD">
      <w:pPr>
        <w:spacing w:after="120"/>
        <w:rPr>
          <w:ins w:id="15038" w:author="Ross Norsworthy" w:date="2020-03-20T00:52:00Z"/>
        </w:rPr>
      </w:pPr>
      <w:ins w:id="15039" w:author="Ross Norsworthy" w:date="2020-03-20T00:52:00Z">
        <w:r w:rsidRPr="00A013FD">
          <w:t>When three fragments are transmitted, then transmission order will be</w:t>
        </w:r>
      </w:ins>
    </w:p>
    <w:p w14:paraId="24E14DE5" w14:textId="77777777" w:rsidR="00A013FD" w:rsidRPr="00A013FD" w:rsidRDefault="00A013FD" w:rsidP="001624AE">
      <w:pPr>
        <w:numPr>
          <w:ilvl w:val="6"/>
          <w:numId w:val="45"/>
        </w:numPr>
        <w:tabs>
          <w:tab w:val="clear" w:pos="1134"/>
          <w:tab w:val="clear" w:pos="1871"/>
          <w:tab w:val="clear" w:pos="2268"/>
        </w:tabs>
        <w:overflowPunct/>
        <w:autoSpaceDE/>
        <w:autoSpaceDN/>
        <w:adjustRightInd/>
        <w:spacing w:before="0" w:after="120" w:line="216" w:lineRule="atLeast"/>
        <w:ind w:left="1260" w:hanging="1260"/>
        <w:textAlignment w:val="auto"/>
        <w:rPr>
          <w:ins w:id="15040" w:author="Ross Norsworthy" w:date="2020-03-20T00:52:00Z"/>
        </w:rPr>
      </w:pPr>
      <w:ins w:id="15041" w:author="Ross Norsworthy" w:date="2020-03-20T00:52:00Z">
        <w:r w:rsidRPr="00A013FD">
          <w:t>Start Fragment (#74)</w:t>
        </w:r>
      </w:ins>
    </w:p>
    <w:p w14:paraId="727622D4" w14:textId="77777777" w:rsidR="00A013FD" w:rsidRPr="00A013FD" w:rsidRDefault="00A013FD" w:rsidP="00166D0B">
      <w:pPr>
        <w:numPr>
          <w:ilvl w:val="6"/>
          <w:numId w:val="10"/>
        </w:numPr>
        <w:tabs>
          <w:tab w:val="clear" w:pos="1134"/>
          <w:tab w:val="clear" w:pos="1871"/>
          <w:tab w:val="clear" w:pos="2268"/>
        </w:tabs>
        <w:overflowPunct/>
        <w:autoSpaceDE/>
        <w:autoSpaceDN/>
        <w:adjustRightInd/>
        <w:spacing w:before="0" w:after="120" w:line="216" w:lineRule="atLeast"/>
        <w:ind w:left="1276" w:hanging="1276"/>
        <w:textAlignment w:val="auto"/>
        <w:rPr>
          <w:ins w:id="15042" w:author="Ross Norsworthy" w:date="2020-03-20T00:52:00Z"/>
        </w:rPr>
      </w:pPr>
      <w:ins w:id="15043" w:author="Ross Norsworthy" w:date="2020-03-20T00:52:00Z">
        <w:r w:rsidRPr="00A013FD">
          <w:t>Continuation Fragment (#75)</w:t>
        </w:r>
      </w:ins>
    </w:p>
    <w:p w14:paraId="39231AA6" w14:textId="77777777" w:rsidR="00A013FD" w:rsidRPr="00A013FD" w:rsidRDefault="00A013FD" w:rsidP="00166D0B">
      <w:pPr>
        <w:numPr>
          <w:ilvl w:val="6"/>
          <w:numId w:val="10"/>
        </w:numPr>
        <w:tabs>
          <w:tab w:val="clear" w:pos="1134"/>
          <w:tab w:val="clear" w:pos="1871"/>
          <w:tab w:val="clear" w:pos="2268"/>
        </w:tabs>
        <w:overflowPunct/>
        <w:autoSpaceDE/>
        <w:autoSpaceDN/>
        <w:adjustRightInd/>
        <w:spacing w:before="0" w:after="120" w:line="216" w:lineRule="atLeast"/>
        <w:ind w:left="1276" w:hanging="1276"/>
        <w:textAlignment w:val="auto"/>
        <w:rPr>
          <w:ins w:id="15044" w:author="Ross Norsworthy" w:date="2020-03-20T00:52:00Z"/>
        </w:rPr>
      </w:pPr>
      <w:ins w:id="15045" w:author="Ross Norsworthy" w:date="2020-03-20T00:52:00Z">
        <w:r w:rsidRPr="00A013FD">
          <w:t>End Fragment (#76)</w:t>
        </w:r>
      </w:ins>
    </w:p>
    <w:p w14:paraId="12C2210F" w14:textId="77777777" w:rsidR="00A013FD" w:rsidRPr="00A013FD" w:rsidRDefault="00A013FD" w:rsidP="00A013FD">
      <w:pPr>
        <w:spacing w:after="120"/>
        <w:rPr>
          <w:ins w:id="15046" w:author="Ross Norsworthy" w:date="2020-03-20T00:52:00Z"/>
        </w:rPr>
      </w:pPr>
      <w:ins w:id="15047" w:author="Ross Norsworthy" w:date="2020-03-20T00:52:00Z">
        <w:r w:rsidRPr="00A013FD">
          <w:t>Etc.</w:t>
        </w:r>
      </w:ins>
    </w:p>
    <w:p w14:paraId="3C7AEC41" w14:textId="70CDEF58" w:rsidR="00A013FD" w:rsidRPr="00A013FD" w:rsidRDefault="00A013FD" w:rsidP="00A013FD">
      <w:pPr>
        <w:spacing w:after="120"/>
        <w:rPr>
          <w:ins w:id="15048" w:author="Ross Norsworthy" w:date="2020-03-20T00:52:00Z"/>
        </w:rPr>
      </w:pPr>
      <w:ins w:id="15049" w:author="Ross Norsworthy" w:date="2020-03-20T00:52:00Z">
        <w:r w:rsidRPr="00A013FD">
          <w:t xml:space="preserve">If the maximum number of fragments (14) are being used and there are data left for transmission, then the data transmission can be continued by setting the “Continue Data Session” parameter in the End Fragment (#76) message to 1. On successful transmission, the data transmission session will be acknowledged with an ACK/NACK (#13) message and a Logical Channel will be immediately assigned by means of a Resource Allocation (#4) message. Both messages ACK/NACK (#13) and Resource Allocation (#4) will be transmitted in the same data signalling slot. If no more LC resources are available, then an ACK/NACK (#13) message may be transmitted with the ACM or </w:t>
        </w:r>
      </w:ins>
      <w:ins w:id="15050" w:author="USA Editor" w:date="2020-11-11T11:40:00Z">
        <w:r w:rsidR="00942C1B" w:rsidRPr="001624AE">
          <w:t>end delivery notification (</w:t>
        </w:r>
      </w:ins>
      <w:ins w:id="15051" w:author="Ross Norsworthy" w:date="2020-03-20T00:52:00Z">
        <w:r w:rsidRPr="001624AE">
          <w:t>EDN</w:t>
        </w:r>
      </w:ins>
      <w:ins w:id="15052" w:author="USA Editor" w:date="2020-11-11T11:40:00Z">
        <w:r w:rsidR="00942C1B" w:rsidRPr="001624AE">
          <w:t>)</w:t>
        </w:r>
      </w:ins>
      <w:ins w:id="15053" w:author="Ross Norsworthy" w:date="2020-03-20T00:52:00Z">
        <w:r w:rsidRPr="00E2276A">
          <w:t xml:space="preserve"> parameter</w:t>
        </w:r>
        <w:r w:rsidRPr="00A013FD">
          <w:t xml:space="preserve"> set to 3.</w:t>
        </w:r>
      </w:ins>
    </w:p>
    <w:p w14:paraId="52C64F1B" w14:textId="1CBC0CB3" w:rsidR="00A013FD" w:rsidRPr="00A013FD" w:rsidRDefault="00593CDE" w:rsidP="001624AE">
      <w:pPr>
        <w:pStyle w:val="Heading2"/>
        <w:rPr>
          <w:ins w:id="15054" w:author="Ross Norsworthy" w:date="2020-03-20T00:52:00Z"/>
          <w:rFonts w:eastAsiaTheme="minorHAnsi"/>
        </w:rPr>
      </w:pPr>
      <w:bookmarkStart w:id="15055" w:name="_Toc35545428"/>
      <w:ins w:id="15056" w:author="Song, Xiaojing" w:date="2020-08-21T13:53:00Z">
        <w:del w:id="15057" w:author="USA Editor 2021" w:date="2020-12-11T16:35:00Z">
          <w:r w:rsidRPr="001624AE" w:rsidDel="001624AE">
            <w:rPr>
              <w:rFonts w:eastAsiaTheme="minorHAnsi"/>
              <w:highlight w:val="green"/>
            </w:rPr>
            <w:delText>C</w:delText>
          </w:r>
          <w:r w:rsidDel="001624AE">
            <w:rPr>
              <w:rFonts w:eastAsiaTheme="minorHAnsi"/>
            </w:rPr>
            <w:delText xml:space="preserve"> </w:delText>
          </w:r>
        </w:del>
      </w:ins>
      <w:ins w:id="15058" w:author="Song, Xiaojing" w:date="2020-08-24T12:42:00Z">
        <w:r w:rsidR="00EC2FFA">
          <w:rPr>
            <w:rFonts w:eastAsiaTheme="minorHAnsi"/>
          </w:rPr>
          <w:t>4</w:t>
        </w:r>
      </w:ins>
      <w:ins w:id="15059" w:author="Song, Xiaojing" w:date="2020-08-21T13:53:00Z">
        <w:r>
          <w:rPr>
            <w:rFonts w:eastAsiaTheme="minorHAnsi"/>
          </w:rPr>
          <w:t>.18</w:t>
        </w:r>
        <w:r>
          <w:rPr>
            <w:rFonts w:eastAsiaTheme="minorHAnsi"/>
          </w:rPr>
          <w:tab/>
        </w:r>
      </w:ins>
      <w:ins w:id="15060" w:author="Ross Norsworthy" w:date="2020-03-20T00:52:00Z">
        <w:r w:rsidR="00A013FD" w:rsidRPr="00A013FD">
          <w:rPr>
            <w:rFonts w:eastAsiaTheme="minorHAnsi"/>
          </w:rPr>
          <w:t>Data Frame Retry</w:t>
        </w:r>
        <w:bookmarkEnd w:id="15055"/>
      </w:ins>
    </w:p>
    <w:p w14:paraId="1CD5A251" w14:textId="77777777" w:rsidR="00A013FD" w:rsidRPr="00A013FD" w:rsidRDefault="00A013FD" w:rsidP="00A013FD">
      <w:pPr>
        <w:spacing w:after="120"/>
        <w:rPr>
          <w:ins w:id="15061" w:author="Ross Norsworthy" w:date="2020-03-20T00:52:00Z"/>
          <w:lang w:eastAsia="en-GB"/>
        </w:rPr>
      </w:pPr>
      <w:ins w:id="15062" w:author="Ross Norsworthy" w:date="2020-03-20T00:52:00Z">
        <w:r w:rsidRPr="00A013FD">
          <w:rPr>
            <w:lang w:eastAsia="en-GB"/>
          </w:rPr>
          <w:t>During data frame transmission, it is expected that data fragments can be lost occasionally. When some data fragments are not received, the receiving station shall transmit a NACK message (#13) and flag the lost fragments in the ACK/NACK mask parameter.</w:t>
        </w:r>
      </w:ins>
    </w:p>
    <w:p w14:paraId="4AC0B94B" w14:textId="77777777" w:rsidR="00A013FD" w:rsidRPr="00A013FD" w:rsidRDefault="00A013FD" w:rsidP="00A013FD">
      <w:pPr>
        <w:spacing w:after="120"/>
        <w:rPr>
          <w:ins w:id="15063" w:author="Ross Norsworthy" w:date="2020-03-20T00:52:00Z"/>
          <w:lang w:eastAsia="en-GB"/>
        </w:rPr>
      </w:pPr>
      <w:ins w:id="15064" w:author="Ross Norsworthy" w:date="2020-03-20T00:52:00Z">
        <w:r w:rsidRPr="00A013FD">
          <w:rPr>
            <w:lang w:eastAsia="en-GB"/>
          </w:rPr>
          <w:t>The transmitting station shall retry transmission of each individual fragment for a maximum of 3 times before giving up.</w:t>
        </w:r>
      </w:ins>
    </w:p>
    <w:p w14:paraId="5E91511B" w14:textId="77777777" w:rsidR="00A013FD" w:rsidRPr="00A013FD" w:rsidRDefault="00A013FD" w:rsidP="00A013FD">
      <w:pPr>
        <w:spacing w:after="120"/>
        <w:rPr>
          <w:ins w:id="15065" w:author="Ross Norsworthy" w:date="2020-03-20T00:52:00Z"/>
          <w:lang w:eastAsia="en-GB"/>
        </w:rPr>
      </w:pPr>
      <w:ins w:id="15066" w:author="Ross Norsworthy" w:date="2020-03-20T00:52:00Z">
        <w:r w:rsidRPr="00A013FD">
          <w:rPr>
            <w:lang w:eastAsia="en-GB"/>
          </w:rPr>
          <w:t xml:space="preserve">The receiving station shall request retransmission of data fragments for a maximum of 3 attempts. </w:t>
        </w:r>
      </w:ins>
    </w:p>
    <w:p w14:paraId="07E15101" w14:textId="77777777" w:rsidR="00A013FD" w:rsidRPr="00A013FD" w:rsidRDefault="00A013FD" w:rsidP="00A013FD">
      <w:pPr>
        <w:spacing w:after="120"/>
        <w:rPr>
          <w:ins w:id="15067" w:author="Ross Norsworthy" w:date="2020-03-20T00:52:00Z"/>
          <w:lang w:eastAsia="en-GB"/>
        </w:rPr>
      </w:pPr>
      <w:ins w:id="15068" w:author="Ross Norsworthy" w:date="2020-03-20T00:52:00Z">
        <w:r w:rsidRPr="00A013FD">
          <w:rPr>
            <w:lang w:eastAsia="en-GB"/>
          </w:rPr>
          <w:t xml:space="preserve">It is also possible that the NACK message (#13) is not received by the transmitting station. It is for this reason that the NACK message (#13) contains redundancy with three ACK/NACK masks, referencing the previous three TDMA frames. </w:t>
        </w:r>
      </w:ins>
    </w:p>
    <w:p w14:paraId="69ED3ED2" w14:textId="77777777" w:rsidR="00A013FD" w:rsidRPr="00A013FD" w:rsidRDefault="00A013FD" w:rsidP="00A013FD">
      <w:pPr>
        <w:spacing w:after="120"/>
        <w:rPr>
          <w:ins w:id="15069" w:author="Ross Norsworthy" w:date="2020-03-20T00:52:00Z"/>
          <w:lang w:eastAsia="en-GB"/>
        </w:rPr>
      </w:pPr>
      <w:ins w:id="15070" w:author="Ross Norsworthy" w:date="2020-03-20T00:52:00Z">
        <w:r w:rsidRPr="00A013FD">
          <w:rPr>
            <w:lang w:eastAsia="en-GB"/>
          </w:rPr>
          <w:t>When the transmitting station does not receive an ACK/NACK, it shall continue as if all the fragments has been acknowledged. If there were any errors, then the transmitting station will see this when it receives the next ACK/NACK message. If no ACK is received within 3 TDMA frames, then the transmitter shall stop transmitting immediately.</w:t>
        </w:r>
      </w:ins>
    </w:p>
    <w:p w14:paraId="4D8FE59D" w14:textId="77777777" w:rsidR="00A013FD" w:rsidRDefault="00A013FD" w:rsidP="00A013FD">
      <w:pPr>
        <w:spacing w:after="120"/>
        <w:rPr>
          <w:lang w:eastAsia="en-GB"/>
        </w:rPr>
      </w:pPr>
      <w:ins w:id="15071" w:author="Ross Norsworthy" w:date="2020-03-20T00:52:00Z">
        <w:r w:rsidRPr="00A013FD">
          <w:rPr>
            <w:lang w:eastAsia="en-GB"/>
          </w:rPr>
          <w:t xml:space="preserve">An example of this process is shown in </w:t>
        </w:r>
        <w:r w:rsidRPr="00A013FD">
          <w:t>Figure 29</w:t>
        </w:r>
        <w:r w:rsidRPr="00A013FD">
          <w:rPr>
            <w:lang w:eastAsia="en-GB"/>
          </w:rPr>
          <w:t>.</w:t>
        </w:r>
      </w:ins>
    </w:p>
    <w:p w14:paraId="2468A462" w14:textId="77777777" w:rsidR="00166D0B" w:rsidRDefault="00166D0B">
      <w:pPr>
        <w:tabs>
          <w:tab w:val="clear" w:pos="1134"/>
          <w:tab w:val="clear" w:pos="1871"/>
          <w:tab w:val="clear" w:pos="2268"/>
        </w:tabs>
        <w:overflowPunct/>
        <w:autoSpaceDE/>
        <w:autoSpaceDN/>
        <w:adjustRightInd/>
        <w:spacing w:before="0"/>
        <w:textAlignment w:val="auto"/>
        <w:rPr>
          <w:caps/>
          <w:sz w:val="20"/>
          <w:lang w:val="en-US"/>
        </w:rPr>
      </w:pPr>
      <w:bookmarkStart w:id="15072" w:name="_Ref35512075"/>
      <w:bookmarkStart w:id="15073" w:name="_Toc35546213"/>
      <w:r>
        <w:rPr>
          <w:lang w:val="en-US"/>
        </w:rPr>
        <w:br w:type="page"/>
      </w:r>
    </w:p>
    <w:p w14:paraId="5D77101A" w14:textId="77777777" w:rsidR="0051538E" w:rsidRDefault="0051538E" w:rsidP="00BF7C28">
      <w:pPr>
        <w:pStyle w:val="FigureNo"/>
        <w:rPr>
          <w:lang w:val="en-US"/>
        </w:rPr>
      </w:pPr>
      <w:ins w:id="15074" w:author="Ross Norsworthy" w:date="2020-03-20T00:52:00Z">
        <w:r w:rsidRPr="00A013FD">
          <w:rPr>
            <w:lang w:val="en-US"/>
          </w:rPr>
          <w:t>Figure 29</w:t>
        </w:r>
        <w:bookmarkEnd w:id="15072"/>
        <w:r w:rsidRPr="00A013FD">
          <w:rPr>
            <w:lang w:val="en-US"/>
          </w:rPr>
          <w:t xml:space="preserve"> </w:t>
        </w:r>
      </w:ins>
    </w:p>
    <w:p w14:paraId="3BB1A0BE" w14:textId="77777777" w:rsidR="0051538E" w:rsidRPr="00A013FD" w:rsidRDefault="0051538E" w:rsidP="00081571">
      <w:pPr>
        <w:pStyle w:val="Figuretitle"/>
        <w:rPr>
          <w:ins w:id="15075" w:author="Ross Norsworthy" w:date="2020-03-20T00:52:00Z"/>
          <w:lang w:val="en-US" w:eastAsia="en-GB"/>
        </w:rPr>
      </w:pPr>
      <w:ins w:id="15076" w:author="Ross Norsworthy" w:date="2020-03-20T00:52:00Z">
        <w:r w:rsidRPr="00A013FD">
          <w:rPr>
            <w:lang w:val="en-US" w:eastAsia="en-GB"/>
          </w:rPr>
          <w:t>Simplex Data Session Retry</w:t>
        </w:r>
        <w:bookmarkEnd w:id="15073"/>
      </w:ins>
    </w:p>
    <w:p w14:paraId="2870770F" w14:textId="77777777" w:rsidR="00A013FD" w:rsidRPr="00A013FD" w:rsidRDefault="00A013FD" w:rsidP="00A013FD">
      <w:pPr>
        <w:spacing w:after="120"/>
        <w:rPr>
          <w:ins w:id="15077" w:author="Editor" w:date="2020-07-24T10:59:00Z"/>
          <w:lang w:eastAsia="en-GB"/>
        </w:rPr>
      </w:pPr>
      <w:ins w:id="15078" w:author="Ross Norsworthy" w:date="2020-03-20T00:52:00Z">
        <w:del w:id="15079" w:author="Editor" w:date="2020-07-24T10:59:00Z">
          <w:r w:rsidRPr="00A013FD">
            <w:rPr>
              <w:noProof/>
              <w:lang w:val="fr-CA" w:eastAsia="fr-CA"/>
            </w:rPr>
            <w:drawing>
              <wp:inline distT="0" distB="0" distL="0" distR="0" wp14:anchorId="2BA5EC86" wp14:editId="176FA773">
                <wp:extent cx="5727700" cy="3048000"/>
                <wp:effectExtent l="0" t="0" r="0" b="0"/>
                <wp:docPr id="653" name="Picture 65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Picture 653" descr="A screenshot of a cell phone&#10;&#10;Description automatically generated"/>
                        <pic:cNvPicPr>
                          <a:picLocks noChangeAspect="1"/>
                        </pic:cNvPicPr>
                      </pic:nvPicPr>
                      <pic:blipFill>
                        <a:blip r:embed="rId51"/>
                        <a:stretch>
                          <a:fillRect/>
                        </a:stretch>
                      </pic:blipFill>
                      <pic:spPr>
                        <a:xfrm>
                          <a:off x="0" y="0"/>
                          <a:ext cx="5727700" cy="3048000"/>
                        </a:xfrm>
                        <a:prstGeom prst="rect">
                          <a:avLst/>
                        </a:prstGeom>
                      </pic:spPr>
                    </pic:pic>
                  </a:graphicData>
                </a:graphic>
              </wp:inline>
            </w:drawing>
          </w:r>
        </w:del>
      </w:ins>
    </w:p>
    <w:p w14:paraId="7D9452B6" w14:textId="77777777" w:rsidR="00A013FD" w:rsidRPr="00A013FD" w:rsidRDefault="00A013FD" w:rsidP="00A013FD">
      <w:pPr>
        <w:spacing w:after="120"/>
        <w:rPr>
          <w:ins w:id="15080" w:author="Ross Norsworthy" w:date="2020-03-20T00:52:00Z"/>
          <w:lang w:eastAsia="en-GB"/>
        </w:rPr>
      </w:pPr>
      <w:ins w:id="15081" w:author="Editor" w:date="2020-07-27T09:56:00Z">
        <w:r w:rsidRPr="00A013FD">
          <w:rPr>
            <w:noProof/>
            <w:lang w:val="fr-CA" w:eastAsia="fr-CA"/>
          </w:rPr>
          <w:drawing>
            <wp:inline distT="0" distB="0" distL="0" distR="0" wp14:anchorId="3177A74B" wp14:editId="5659AAC8">
              <wp:extent cx="6120765" cy="29679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120765" cy="2967990"/>
                      </a:xfrm>
                      <a:prstGeom prst="rect">
                        <a:avLst/>
                      </a:prstGeom>
                      <a:noFill/>
                      <a:ln>
                        <a:noFill/>
                      </a:ln>
                    </pic:spPr>
                  </pic:pic>
                </a:graphicData>
              </a:graphic>
            </wp:inline>
          </w:drawing>
        </w:r>
      </w:ins>
    </w:p>
    <w:p w14:paraId="3E360F45" w14:textId="77777777" w:rsidR="00A013FD" w:rsidRPr="00A013FD" w:rsidRDefault="00A013FD" w:rsidP="00A013FD">
      <w:pPr>
        <w:rPr>
          <w:ins w:id="15082" w:author="Editor" w:date="2020-07-22T11:34:00Z"/>
          <w:lang w:eastAsia="en-GB"/>
        </w:rPr>
      </w:pPr>
    </w:p>
    <w:p w14:paraId="3AF4AD59" w14:textId="2FF813FE" w:rsidR="00A013FD" w:rsidRPr="00A013FD" w:rsidRDefault="00593CDE" w:rsidP="001624AE">
      <w:pPr>
        <w:pStyle w:val="Heading2"/>
        <w:rPr>
          <w:ins w:id="15083" w:author="Ross Norsworthy" w:date="2020-03-20T00:52:00Z"/>
          <w:rFonts w:eastAsiaTheme="minorHAnsi"/>
        </w:rPr>
      </w:pPr>
      <w:bookmarkStart w:id="15084" w:name="_Toc35545429"/>
      <w:ins w:id="15085" w:author="Song, Xiaojing" w:date="2020-08-21T13:53:00Z">
        <w:del w:id="15086" w:author="USA Editor 2021" w:date="2020-12-11T16:36:00Z">
          <w:r w:rsidRPr="001624AE" w:rsidDel="001624AE">
            <w:rPr>
              <w:rFonts w:eastAsiaTheme="minorHAnsi"/>
              <w:highlight w:val="green"/>
            </w:rPr>
            <w:delText>C</w:delText>
          </w:r>
          <w:r w:rsidRPr="00E2276A" w:rsidDel="001624AE">
            <w:rPr>
              <w:rFonts w:eastAsiaTheme="minorHAnsi"/>
            </w:rPr>
            <w:delText xml:space="preserve"> </w:delText>
          </w:r>
        </w:del>
      </w:ins>
      <w:ins w:id="15087" w:author="Song, Xiaojing" w:date="2020-08-24T12:42:00Z">
        <w:r w:rsidR="00EC2FFA" w:rsidRPr="00E2276A">
          <w:rPr>
            <w:rFonts w:eastAsiaTheme="minorHAnsi"/>
          </w:rPr>
          <w:t>4</w:t>
        </w:r>
      </w:ins>
      <w:ins w:id="15088" w:author="Song, Xiaojing" w:date="2020-08-21T13:53:00Z">
        <w:r w:rsidRPr="00E2276A">
          <w:rPr>
            <w:rFonts w:eastAsiaTheme="minorHAnsi"/>
          </w:rPr>
          <w:t>.19</w:t>
        </w:r>
        <w:r w:rsidRPr="00E2276A">
          <w:rPr>
            <w:rFonts w:eastAsiaTheme="minorHAnsi"/>
          </w:rPr>
          <w:tab/>
        </w:r>
      </w:ins>
      <w:ins w:id="15089" w:author="Ross Norsworthy" w:date="2020-03-20T09:56:00Z">
        <w:del w:id="15090" w:author="2092 CG" w:date="2020-10-28T13:26:00Z">
          <w:r w:rsidR="00A013FD" w:rsidRPr="00E2276A" w:rsidDel="008D1177">
            <w:rPr>
              <w:rFonts w:eastAsiaTheme="minorHAnsi"/>
            </w:rPr>
            <w:delText>g</w:delText>
          </w:r>
        </w:del>
      </w:ins>
      <w:ins w:id="15091" w:author="2092 CG" w:date="2020-10-28T13:26:00Z">
        <w:r w:rsidR="008D1177" w:rsidRPr="00E2276A">
          <w:rPr>
            <w:rFonts w:eastAsiaTheme="minorHAnsi"/>
          </w:rPr>
          <w:t>G</w:t>
        </w:r>
      </w:ins>
      <w:ins w:id="15092" w:author="Ross Norsworthy" w:date="2020-03-20T09:56:00Z">
        <w:r w:rsidR="00A013FD" w:rsidRPr="00E2276A">
          <w:rPr>
            <w:rFonts w:eastAsiaTheme="minorHAnsi"/>
          </w:rPr>
          <w:t>iving priority to</w:t>
        </w:r>
      </w:ins>
      <w:ins w:id="15093" w:author="Ross Norsworthy" w:date="2020-03-20T00:52:00Z">
        <w:r w:rsidR="00A013FD" w:rsidRPr="00E2276A">
          <w:rPr>
            <w:rFonts w:eastAsiaTheme="minorHAnsi"/>
          </w:rPr>
          <w:t xml:space="preserve"> AIS</w:t>
        </w:r>
        <w:bookmarkEnd w:id="15084"/>
      </w:ins>
    </w:p>
    <w:p w14:paraId="57AAFCA8" w14:textId="77777777" w:rsidR="007D0FB5" w:rsidRDefault="00A013FD" w:rsidP="00A013FD">
      <w:pPr>
        <w:spacing w:after="120"/>
        <w:rPr>
          <w:ins w:id="15094" w:author="2092 CG" w:date="2020-10-28T13:31:00Z"/>
        </w:rPr>
      </w:pPr>
      <w:ins w:id="15095" w:author="Ross Norsworthy" w:date="2020-03-20T00:52:00Z">
        <w:r w:rsidRPr="00A013FD">
          <w:t xml:space="preserve">VDE transmissions must always give preference to AIS transmissions. </w:t>
        </w:r>
      </w:ins>
    </w:p>
    <w:p w14:paraId="55ABA441" w14:textId="05A1B3AA" w:rsidR="000B44EC" w:rsidRPr="00E2276A" w:rsidRDefault="000B44EC" w:rsidP="000B44EC">
      <w:pPr>
        <w:pStyle w:val="Heading2"/>
        <w:rPr>
          <w:ins w:id="15096" w:author="2092 CG" w:date="2020-10-28T13:34:00Z"/>
          <w:rFonts w:eastAsiaTheme="minorHAnsi"/>
        </w:rPr>
      </w:pPr>
      <w:ins w:id="15097" w:author="2092 CG" w:date="2020-10-28T13:34:00Z">
        <w:del w:id="15098" w:author="USA Editor 2021" w:date="2020-12-11T16:36:00Z">
          <w:r w:rsidRPr="001624AE" w:rsidDel="001624AE">
            <w:rPr>
              <w:rFonts w:eastAsiaTheme="minorHAnsi"/>
              <w:highlight w:val="green"/>
            </w:rPr>
            <w:delText>C</w:delText>
          </w:r>
          <w:r w:rsidRPr="00E2276A" w:rsidDel="001624AE">
            <w:rPr>
              <w:rFonts w:eastAsiaTheme="minorHAnsi"/>
            </w:rPr>
            <w:delText xml:space="preserve"> </w:delText>
          </w:r>
        </w:del>
        <w:r w:rsidRPr="00E2276A">
          <w:rPr>
            <w:rFonts w:eastAsiaTheme="minorHAnsi"/>
          </w:rPr>
          <w:t>4.19.1</w:t>
        </w:r>
        <w:r w:rsidRPr="00E2276A">
          <w:rPr>
            <w:rFonts w:eastAsiaTheme="minorHAnsi"/>
          </w:rPr>
          <w:tab/>
        </w:r>
      </w:ins>
      <w:ins w:id="15099" w:author="2092 CG" w:date="2020-10-28T13:35:00Z">
        <w:r w:rsidR="0046085D" w:rsidRPr="00E2276A">
          <w:rPr>
            <w:rFonts w:eastAsiaTheme="minorHAnsi"/>
          </w:rPr>
          <w:t>Ship side</w:t>
        </w:r>
      </w:ins>
    </w:p>
    <w:p w14:paraId="34C928AE" w14:textId="77777777" w:rsidR="00164DB8" w:rsidRPr="001624AE" w:rsidRDefault="00164DB8" w:rsidP="00164DB8">
      <w:pPr>
        <w:spacing w:after="120"/>
        <w:jc w:val="both"/>
        <w:rPr>
          <w:ins w:id="15100" w:author="2092 CG" w:date="2020-10-28T13:37:00Z"/>
        </w:rPr>
      </w:pPr>
      <w:ins w:id="15101" w:author="2092 CG" w:date="2020-10-28T13:37:00Z">
        <w:r w:rsidRPr="001624AE">
          <w:t>Because of the limited physical antenna separation available on a ship, and the possibility that ships use integrated VDES units (containing VDE-TER, VDE-SAT, ASM and AIS), it is best to assume that whatever VDE-TER configuration is used (simplex or duplex), any VDE-TER or ASM transmission will interfere with AIS and vice-versa.</w:t>
        </w:r>
      </w:ins>
    </w:p>
    <w:p w14:paraId="242A7799" w14:textId="277625B3" w:rsidR="00164DB8" w:rsidRPr="001624AE" w:rsidRDefault="00164DB8" w:rsidP="00164DB8">
      <w:pPr>
        <w:spacing w:after="120"/>
        <w:jc w:val="both"/>
        <w:rPr>
          <w:ins w:id="15102" w:author="2092 CG" w:date="2020-10-28T13:37:00Z"/>
        </w:rPr>
      </w:pPr>
      <w:ins w:id="15103" w:author="2092 CG" w:date="2020-10-28T13:37:00Z">
        <w:r w:rsidRPr="001624AE">
          <w:t>It is not required to implement any measure to prevent an own ship AIS transmission from interfering with an ASM or VDE (terrestrial or satellite)</w:t>
        </w:r>
        <w:del w:id="15104" w:author="USA Editor 2021" w:date="2020-12-11T16:36:00Z">
          <w:r w:rsidRPr="001624AE" w:rsidDel="001624AE">
            <w:delText xml:space="preserve"> </w:delText>
          </w:r>
        </w:del>
        <w:r w:rsidRPr="001624AE">
          <w:t xml:space="preserve"> reception. The VDE data session acknowledgment and retry mechanism should be able to handle the short interference in this case.</w:t>
        </w:r>
      </w:ins>
    </w:p>
    <w:p w14:paraId="0C3B0100" w14:textId="7A910C8E" w:rsidR="00F24AD7" w:rsidRDefault="00164DB8" w:rsidP="00164DB8">
      <w:pPr>
        <w:spacing w:after="120"/>
        <w:rPr>
          <w:ins w:id="15105" w:author="2092 CG" w:date="2020-10-28T13:36:00Z"/>
        </w:rPr>
      </w:pPr>
      <w:ins w:id="15106" w:author="2092 CG" w:date="2020-10-28T13:37:00Z">
        <w:r w:rsidRPr="001624AE">
          <w:t>For the more problematic case of VDE or ASM transmission interfering with AIS reception, the first mitigation measure is that a single VDE ship transceiver should not use more than 1 logical channel simultaneously. This measure in itself will limit VDE interference on AIS channels to a very worst case of 1/6 duty-cycle during the VDE transmission, if the AIS channels are loaded to 100%, which is considered impossible. This measure is not an absolute requirement, but it is a ship-side responsibility to ensure that own VDE transmissions do not overly affect the AIS function primary purpose of</w:t>
        </w:r>
        <w:del w:id="15107" w:author="USA Editor 2021" w:date="2020-12-11T16:37:00Z">
          <w:r w:rsidRPr="001624AE" w:rsidDel="001624AE">
            <w:delText xml:space="preserve"> </w:delText>
          </w:r>
        </w:del>
        <w:r w:rsidRPr="001624AE">
          <w:t xml:space="preserve"> collision avoidance. For example, in areas where it is detected that there is no or few AIS targets within close proximity of own ship, a ship may use more than one VDE logical channels simultaneously to transfer larger amounts of data for short periods of time.</w:t>
        </w:r>
      </w:ins>
    </w:p>
    <w:p w14:paraId="4EA21D5D" w14:textId="77777777" w:rsidR="00A013FD" w:rsidRPr="00A013FD" w:rsidDel="00D93CF6" w:rsidRDefault="00A013FD" w:rsidP="00A013FD">
      <w:pPr>
        <w:spacing w:after="120"/>
        <w:rPr>
          <w:ins w:id="15108" w:author="Ross Norsworthy" w:date="2020-03-20T00:52:00Z"/>
          <w:del w:id="15109" w:author="2092 CG" w:date="2020-10-28T13:38:00Z"/>
        </w:rPr>
      </w:pPr>
      <w:ins w:id="15110" w:author="Ross Norsworthy" w:date="2020-03-20T00:52:00Z">
        <w:del w:id="15111" w:author="2092 CG" w:date="2020-10-28T13:38:00Z">
          <w:r w:rsidRPr="00E2276A" w:rsidDel="00D93CF6">
            <w:delText>It would be expected of AIS message transmissions to occasionally conflict with VDE message transmission times. This conflict would cause VDE messages not to be transmitted and cause the data session retry mechanism to retransmit the dropped VDE message.</w:delText>
          </w:r>
        </w:del>
      </w:ins>
    </w:p>
    <w:p w14:paraId="3C4D53C0" w14:textId="77777777" w:rsidR="00A013FD" w:rsidRPr="00A013FD" w:rsidRDefault="00DB6365" w:rsidP="00A013FD">
      <w:pPr>
        <w:spacing w:after="120"/>
        <w:rPr>
          <w:ins w:id="15112" w:author="Ross Norsworthy" w:date="2020-03-20T00:52:00Z"/>
        </w:rPr>
      </w:pPr>
      <w:ins w:id="15113" w:author="2092 CG" w:date="2020-10-28T13:41:00Z">
        <w:r w:rsidRPr="001624AE">
          <w:t>A VDES unit</w:t>
        </w:r>
        <w:r w:rsidRPr="00E2276A">
          <w:t xml:space="preserve"> </w:t>
        </w:r>
      </w:ins>
      <w:ins w:id="15114" w:author="Ross Norsworthy" w:date="2020-03-20T00:52:00Z">
        <w:del w:id="15115" w:author="2092 CG" w:date="2020-10-28T13:41:00Z">
          <w:r w:rsidR="00A013FD" w:rsidRPr="00E2276A" w:rsidDel="00DB6365">
            <w:delText xml:space="preserve">A data session </w:delText>
          </w:r>
        </w:del>
        <w:r w:rsidR="00A013FD" w:rsidRPr="00E2276A">
          <w:t xml:space="preserve">may greatly decrease the amount of </w:t>
        </w:r>
        <w:del w:id="15116" w:author="2092 CG" w:date="2020-10-28T13:42:00Z">
          <w:r w:rsidR="00A013FD" w:rsidRPr="00E2276A" w:rsidDel="005E1D28">
            <w:delText>VDE-</w:delText>
          </w:r>
        </w:del>
        <w:r w:rsidR="00A013FD" w:rsidRPr="00E2276A">
          <w:t>AIS message transmission conflicts by monitoring the future slots in the current TDMA frame</w:t>
        </w:r>
      </w:ins>
      <w:ins w:id="15117" w:author="2092 CG" w:date="2020-10-28T13:44:00Z">
        <w:r w:rsidR="005D0E97" w:rsidRPr="001624AE">
          <w:t xml:space="preserve"> for own AIS transmissions</w:t>
        </w:r>
      </w:ins>
      <w:ins w:id="15118" w:author="Ross Norsworthy" w:date="2020-03-20T00:52:00Z">
        <w:r w:rsidR="00A013FD" w:rsidRPr="00E2276A">
          <w:t>. During the transmission of the Start Fragment (#74)</w:t>
        </w:r>
      </w:ins>
      <w:ins w:id="15119" w:author="2092 CG" w:date="2020-10-28T13:45:00Z">
        <w:r w:rsidR="00E6102F" w:rsidRPr="001624AE">
          <w:t xml:space="preserve"> message</w:t>
        </w:r>
      </w:ins>
      <w:ins w:id="15120" w:author="Ross Norsworthy" w:date="2020-03-20T00:52:00Z">
        <w:r w:rsidR="00A013FD" w:rsidRPr="00E2276A">
          <w:t xml:space="preserve">, the number of fragments </w:t>
        </w:r>
      </w:ins>
      <w:ins w:id="15121" w:author="2092 CG" w:date="2020-10-28T13:47:00Z">
        <w:r w:rsidR="006428D9" w:rsidRPr="001624AE">
          <w:t>used</w:t>
        </w:r>
        <w:r w:rsidR="006428D9" w:rsidRPr="00E2276A">
          <w:t xml:space="preserve"> </w:t>
        </w:r>
        <w:r w:rsidR="006428D9" w:rsidRPr="001624AE">
          <w:t>(up to 14)</w:t>
        </w:r>
        <w:r w:rsidR="00CB3C9B" w:rsidRPr="00E2276A">
          <w:t xml:space="preserve"> </w:t>
        </w:r>
      </w:ins>
      <w:ins w:id="15122" w:author="Ross Norsworthy" w:date="2020-03-20T00:52:00Z">
        <w:r w:rsidR="00A013FD" w:rsidRPr="00E2276A">
          <w:t>will be announced</w:t>
        </w:r>
        <w:del w:id="15123" w:author="2092 CG" w:date="2020-10-28T13:48:00Z">
          <w:r w:rsidR="00A013FD" w:rsidRPr="00E2276A" w:rsidDel="00827A5F">
            <w:delText xml:space="preserve"> in the Start Fragment (#74) message</w:delText>
          </w:r>
        </w:del>
        <w:r w:rsidR="00A013FD" w:rsidRPr="00E2276A">
          <w:t xml:space="preserve">. </w:t>
        </w:r>
        <w:del w:id="15124" w:author="2092 CG" w:date="2020-10-28T13:49:00Z">
          <w:r w:rsidR="00A013FD" w:rsidRPr="00E2276A" w:rsidDel="00D438F6">
            <w:delText xml:space="preserve">Before determining the number of fragments to be announced, the future slots can be monitored for internally allocated AIS transmissions during the current TDMA frame of the transmission LC. If the maximum number of fragments would be announced, then </w:delText>
          </w:r>
          <w:r w:rsidR="00A013FD" w:rsidRPr="00E2276A" w:rsidDel="00C72805">
            <w:delText>t</w:delText>
          </w:r>
        </w:del>
      </w:ins>
      <w:ins w:id="15125" w:author="2092 CG" w:date="2020-10-28T13:49:00Z">
        <w:r w:rsidR="00C72805" w:rsidRPr="00E2276A">
          <w:t>T</w:t>
        </w:r>
      </w:ins>
      <w:ins w:id="15126" w:author="Ross Norsworthy" w:date="2020-03-20T00:52:00Z">
        <w:r w:rsidR="00A013FD" w:rsidRPr="00E2276A">
          <w:t xml:space="preserve">he announced number of fragments </w:t>
        </w:r>
        <w:del w:id="15127" w:author="2092 CG" w:date="2020-10-28T13:50:00Z">
          <w:r w:rsidR="00A013FD" w:rsidRPr="00E2276A" w:rsidDel="002E2F00">
            <w:delText>will</w:delText>
          </w:r>
        </w:del>
      </w:ins>
      <w:ins w:id="15128" w:author="2092 CG" w:date="2020-10-28T13:50:00Z">
        <w:r w:rsidR="002E2F00" w:rsidRPr="00E2276A">
          <w:t>can</w:t>
        </w:r>
      </w:ins>
      <w:ins w:id="15129" w:author="Ross Norsworthy" w:date="2020-03-20T00:52:00Z">
        <w:r w:rsidR="00A013FD" w:rsidRPr="00E2276A">
          <w:t xml:space="preserve"> be decremented by one for every </w:t>
        </w:r>
        <w:del w:id="15130" w:author="2092 CG" w:date="2020-10-28T13:51:00Z">
          <w:r w:rsidR="00A013FD" w:rsidRPr="00E2276A" w:rsidDel="00AE76A0">
            <w:delText>VDE-</w:delText>
          </w:r>
        </w:del>
      </w:ins>
      <w:ins w:id="15131" w:author="2092 CG" w:date="2020-10-28T13:51:00Z">
        <w:r w:rsidR="00AE76A0" w:rsidRPr="00E2276A">
          <w:t>own</w:t>
        </w:r>
        <w:r w:rsidR="009572B2" w:rsidRPr="00E2276A">
          <w:t xml:space="preserve"> </w:t>
        </w:r>
      </w:ins>
      <w:ins w:id="15132" w:author="Ross Norsworthy" w:date="2020-03-20T00:52:00Z">
        <w:r w:rsidR="00A013FD" w:rsidRPr="00E2276A">
          <w:t>AIS message transmission conflict.</w:t>
        </w:r>
      </w:ins>
    </w:p>
    <w:p w14:paraId="7D92B3DB" w14:textId="77777777" w:rsidR="00A013FD" w:rsidRDefault="00A013FD" w:rsidP="00A013FD">
      <w:pPr>
        <w:spacing w:after="120"/>
        <w:rPr>
          <w:ins w:id="15133" w:author="2092 CG" w:date="2020-10-28T13:52:00Z"/>
        </w:rPr>
      </w:pPr>
      <w:ins w:id="15134" w:author="Ross Norsworthy" w:date="2020-03-20T00:52:00Z">
        <w:r w:rsidRPr="00A013FD">
          <w:t xml:space="preserve">For example, if the transmitting station wants to transmit Start Fragment (#74) with an announcement of 14 fragments but </w:t>
        </w:r>
        <w:r w:rsidRPr="00E2276A">
          <w:t xml:space="preserve">detects one </w:t>
        </w:r>
      </w:ins>
      <w:ins w:id="15135" w:author="2092 CG" w:date="2020-10-28T13:52:00Z">
        <w:r w:rsidR="00614D75" w:rsidRPr="00E2276A">
          <w:t xml:space="preserve">own </w:t>
        </w:r>
      </w:ins>
      <w:ins w:id="15136" w:author="Ross Norsworthy" w:date="2020-03-20T00:52:00Z">
        <w:r w:rsidRPr="00E2276A">
          <w:t>AIS message</w:t>
        </w:r>
        <w:r w:rsidRPr="00A013FD">
          <w:t xml:space="preserve"> transmission conflict with one of the VDE data fragments, then the transmitting station may transmit Start Fragment (#74) with an announcement of 13 fragments. This way the transmitting station will avoid the data session retry from happening and slowing down the data transfer.</w:t>
        </w:r>
      </w:ins>
    </w:p>
    <w:p w14:paraId="000AC0DD" w14:textId="4A16FC7A" w:rsidR="008801E1" w:rsidRDefault="008801E1" w:rsidP="00A013FD">
      <w:pPr>
        <w:spacing w:after="120"/>
        <w:rPr>
          <w:ins w:id="15137" w:author="2092 CG" w:date="2020-10-28T13:53:00Z"/>
        </w:rPr>
      </w:pPr>
      <w:ins w:id="15138" w:author="2092 CG" w:date="2020-10-28T13:52:00Z">
        <w:r w:rsidRPr="001624AE">
          <w:t xml:space="preserve">In addition to the general limits explained above, access to VDE Random Access Channel is subject to rules for slot selection that have been designed to protect the AIS function. Please see </w:t>
        </w:r>
        <w:del w:id="15139" w:author="USA Editor 2021" w:date="2020-12-11T16:37:00Z">
          <w:r w:rsidRPr="00717EC0" w:rsidDel="00717EC0">
            <w:rPr>
              <w:highlight w:val="green"/>
              <w:rPrChange w:id="15140" w:author="USA Editor 2021" w:date="2020-12-11T16:38:00Z">
                <w:rPr/>
              </w:rPrChange>
            </w:rPr>
            <w:delText>section C.</w:delText>
          </w:r>
        </w:del>
      </w:ins>
      <w:ins w:id="15141" w:author="USA Editor 2021" w:date="2020-12-11T16:37:00Z">
        <w:r w:rsidR="00717EC0" w:rsidRPr="00717EC0">
          <w:rPr>
            <w:highlight w:val="green"/>
            <w:lang w:val="en-US"/>
            <w:rPrChange w:id="15142" w:author="USA Editor 2021" w:date="2020-12-11T16:38:00Z">
              <w:rPr>
                <w:lang w:val="en-US"/>
              </w:rPr>
            </w:rPrChange>
          </w:rPr>
          <w:t xml:space="preserve"> §</w:t>
        </w:r>
      </w:ins>
      <w:ins w:id="15143" w:author="2092 CG" w:date="2020-10-28T13:52:00Z">
        <w:r w:rsidRPr="001624AE">
          <w:t xml:space="preserve"> 4.21.1</w:t>
        </w:r>
      </w:ins>
      <w:ins w:id="15144" w:author="2092 CG" w:date="2020-10-28T13:53:00Z">
        <w:r w:rsidR="00B72FDD" w:rsidRPr="001624AE">
          <w:t>.</w:t>
        </w:r>
      </w:ins>
    </w:p>
    <w:p w14:paraId="37958BC4" w14:textId="724A8A0C" w:rsidR="00C25497" w:rsidRPr="00E2276A" w:rsidRDefault="00C25497" w:rsidP="00C25497">
      <w:pPr>
        <w:pStyle w:val="Heading2"/>
        <w:rPr>
          <w:ins w:id="15145" w:author="2092 CG" w:date="2020-10-28T13:54:00Z"/>
          <w:rFonts w:eastAsiaTheme="minorHAnsi"/>
        </w:rPr>
      </w:pPr>
      <w:ins w:id="15146" w:author="2092 CG" w:date="2020-10-28T13:54:00Z">
        <w:del w:id="15147" w:author="USA Editor 2021" w:date="2020-12-11T16:40:00Z">
          <w:r w:rsidRPr="00717EC0" w:rsidDel="00717EC0">
            <w:rPr>
              <w:rFonts w:eastAsiaTheme="minorHAnsi"/>
              <w:highlight w:val="green"/>
            </w:rPr>
            <w:delText>C</w:delText>
          </w:r>
          <w:r w:rsidRPr="001624AE" w:rsidDel="00717EC0">
            <w:rPr>
              <w:rFonts w:eastAsiaTheme="minorHAnsi"/>
            </w:rPr>
            <w:delText xml:space="preserve"> </w:delText>
          </w:r>
        </w:del>
        <w:r w:rsidRPr="001624AE">
          <w:rPr>
            <w:rFonts w:eastAsiaTheme="minorHAnsi"/>
          </w:rPr>
          <w:t>4.19.2</w:t>
        </w:r>
        <w:r w:rsidRPr="001624AE">
          <w:rPr>
            <w:rFonts w:eastAsiaTheme="minorHAnsi"/>
          </w:rPr>
          <w:tab/>
          <w:t>Shore side</w:t>
        </w:r>
      </w:ins>
    </w:p>
    <w:p w14:paraId="7F1FC1DB" w14:textId="77777777" w:rsidR="00E8160E" w:rsidRPr="00717EC0" w:rsidRDefault="00E8160E" w:rsidP="00E8160E">
      <w:pPr>
        <w:spacing w:after="120"/>
        <w:rPr>
          <w:ins w:id="15148" w:author="2092 CG" w:date="2020-10-28T13:55:00Z"/>
        </w:rPr>
      </w:pPr>
      <w:ins w:id="15149" w:author="2092 CG" w:date="2020-10-28T13:55:00Z">
        <w:r w:rsidRPr="00717EC0">
          <w:t>Shore-side interference mitigation is a complex matter that can be solved in a number of different ways by subject matter experts. This section aims to highlight the intent of this standard to protect the AIS function from interference. The discussion below must not be interpreted as a specification per se but rather as a reference for achieving acceptable protection of the AIS function within VDES.</w:t>
        </w:r>
      </w:ins>
    </w:p>
    <w:p w14:paraId="005CEC5E" w14:textId="52B9A284" w:rsidR="00C35308" w:rsidRPr="00E2276A" w:rsidRDefault="00C35308" w:rsidP="00C35308">
      <w:pPr>
        <w:pStyle w:val="Heading2"/>
        <w:rPr>
          <w:ins w:id="15150" w:author="2092 CG" w:date="2020-10-28T13:57:00Z"/>
          <w:rFonts w:eastAsiaTheme="minorHAnsi"/>
        </w:rPr>
      </w:pPr>
      <w:ins w:id="15151" w:author="2092 CG" w:date="2020-10-28T13:56:00Z">
        <w:del w:id="15152" w:author="USA Editor 2021" w:date="2020-12-11T16:41:00Z">
          <w:r w:rsidRPr="00717EC0" w:rsidDel="00717EC0">
            <w:rPr>
              <w:rFonts w:eastAsiaTheme="minorHAnsi"/>
              <w:highlight w:val="green"/>
            </w:rPr>
            <w:delText>C</w:delText>
          </w:r>
          <w:r w:rsidRPr="00717EC0" w:rsidDel="00717EC0">
            <w:rPr>
              <w:rFonts w:eastAsiaTheme="minorHAnsi"/>
            </w:rPr>
            <w:delText xml:space="preserve"> </w:delText>
          </w:r>
        </w:del>
        <w:r w:rsidRPr="00717EC0">
          <w:rPr>
            <w:rFonts w:eastAsiaTheme="minorHAnsi"/>
          </w:rPr>
          <w:t>4.19.2</w:t>
        </w:r>
        <w:r w:rsidR="000B05A7" w:rsidRPr="00717EC0">
          <w:rPr>
            <w:rFonts w:eastAsiaTheme="minorHAnsi"/>
          </w:rPr>
          <w:t>.1</w:t>
        </w:r>
        <w:r w:rsidRPr="00717EC0">
          <w:rPr>
            <w:rFonts w:eastAsiaTheme="minorHAnsi"/>
          </w:rPr>
          <w:tab/>
        </w:r>
        <w:r w:rsidR="00122F81" w:rsidRPr="00717EC0">
          <w:rPr>
            <w:rFonts w:eastAsiaTheme="minorHAnsi"/>
          </w:rPr>
          <w:t>Duplex</w:t>
        </w:r>
      </w:ins>
      <w:ins w:id="15153" w:author="2092 CG" w:date="2020-10-28T13:57:00Z">
        <w:r w:rsidR="00122F81" w:rsidRPr="00717EC0">
          <w:rPr>
            <w:rFonts w:eastAsiaTheme="minorHAnsi"/>
          </w:rPr>
          <w:t xml:space="preserve"> configuration</w:t>
        </w:r>
      </w:ins>
    </w:p>
    <w:p w14:paraId="07E484BB" w14:textId="77777777" w:rsidR="00D73365" w:rsidRPr="00717EC0" w:rsidRDefault="00D73365" w:rsidP="00D73365">
      <w:pPr>
        <w:spacing w:after="120"/>
        <w:rPr>
          <w:ins w:id="15154" w:author="2092 CG" w:date="2020-10-28T13:58:00Z"/>
        </w:rPr>
      </w:pPr>
      <w:ins w:id="15155" w:author="2092 CG" w:date="2020-10-28T13:58:00Z">
        <w:r w:rsidRPr="00717EC0">
          <w:t>On the shore side, unless sufficient isolation can be achieved, VDE should not be co-located with AIS to prevent wideband noise desensitization of the AIS receiver and loss of situational awareness.</w:t>
        </w:r>
      </w:ins>
    </w:p>
    <w:p w14:paraId="64C49E59" w14:textId="369C7187" w:rsidR="00D73365" w:rsidRPr="00717EC0" w:rsidRDefault="00D73365" w:rsidP="00D73365">
      <w:pPr>
        <w:spacing w:after="120"/>
        <w:rPr>
          <w:ins w:id="15156" w:author="2092 CG" w:date="2020-10-28T13:58:00Z"/>
        </w:rPr>
      </w:pPr>
      <w:ins w:id="15157" w:author="2092 CG" w:date="2020-10-28T13:58:00Z">
        <w:r w:rsidRPr="00717EC0">
          <w:t xml:space="preserve">Unless AIS coverage is available from other base stations, providing the desired situational awareness to the shore authority, </w:t>
        </w:r>
        <w:del w:id="15158" w:author="USA Editor 2021" w:date="2020-12-11T16:41:00Z">
          <w:r w:rsidRPr="00717EC0" w:rsidDel="00717EC0">
            <w:delText xml:space="preserve"> </w:delText>
          </w:r>
        </w:del>
        <w:r w:rsidRPr="00717EC0">
          <w:t>the recommended isolation between VDE transceiver and AIS receiver is 82 dB as per table below:</w:t>
        </w:r>
      </w:ins>
    </w:p>
    <w:p w14:paraId="65FBAF30" w14:textId="15B15872" w:rsidR="00D73365" w:rsidRDefault="00A81B07" w:rsidP="00D73365">
      <w:pPr>
        <w:spacing w:after="120"/>
        <w:rPr>
          <w:ins w:id="15159" w:author="USA Editor 2021" w:date="2021-01-07T12:48:00Z"/>
        </w:rPr>
      </w:pPr>
      <w:ins w:id="15160" w:author="USA Editor" w:date="2020-11-18T07:40:00Z">
        <w:del w:id="15161" w:author="USA Editor 2021" w:date="2021-01-07T12:54:00Z">
          <w:r w:rsidRPr="00FB13AC" w:rsidDel="00FB13AC">
            <w:rPr>
              <w:highlight w:val="green"/>
            </w:rPr>
            <w:delText>[</w:delText>
          </w:r>
          <w:r w:rsidR="00081571" w:rsidRPr="00FB13AC" w:rsidDel="00FB13AC">
            <w:rPr>
              <w:highlight w:val="green"/>
            </w:rPr>
            <w:delText>E</w:delText>
          </w:r>
          <w:r w:rsidRPr="00FB13AC" w:rsidDel="00FB13AC">
            <w:rPr>
              <w:highlight w:val="green"/>
            </w:rPr>
            <w:delText>ditor note: need to add table number and title]</w:delText>
          </w:r>
        </w:del>
      </w:ins>
    </w:p>
    <w:p w14:paraId="0567CE21" w14:textId="3B53C74F" w:rsidR="00FB13AC" w:rsidRPr="00FB13AC" w:rsidRDefault="00FB13AC" w:rsidP="00FB13AC">
      <w:pPr>
        <w:pStyle w:val="TableNo"/>
        <w:rPr>
          <w:ins w:id="15162" w:author="USA Editor 2021" w:date="2021-01-07T12:48:00Z"/>
          <w:highlight w:val="green"/>
          <w:lang w:val="en-US"/>
        </w:rPr>
      </w:pPr>
      <w:ins w:id="15163" w:author="USA Editor 2021" w:date="2021-01-07T12:48:00Z">
        <w:r w:rsidRPr="00FB13AC">
          <w:rPr>
            <w:highlight w:val="green"/>
            <w:lang w:val="en-US"/>
          </w:rPr>
          <w:t>Table 51</w:t>
        </w:r>
      </w:ins>
    </w:p>
    <w:p w14:paraId="7A5B74DE" w14:textId="2D3ADC18" w:rsidR="00FB13AC" w:rsidRPr="00A013FD" w:rsidRDefault="00FB13AC" w:rsidP="00FB13AC">
      <w:pPr>
        <w:pStyle w:val="Tabletitle"/>
        <w:rPr>
          <w:ins w:id="15164" w:author="USA Editor 2021" w:date="2021-01-07T12:48:00Z"/>
          <w:lang w:val="en-US"/>
        </w:rPr>
      </w:pPr>
      <w:ins w:id="15165" w:author="USA Editor 2021" w:date="2021-01-07T12:51:00Z">
        <w:r>
          <w:rPr>
            <w:highlight w:val="green"/>
            <w:lang w:val="en-US"/>
          </w:rPr>
          <w:t>Base Station</w:t>
        </w:r>
      </w:ins>
      <w:ins w:id="15166" w:author="USA Editor 2021" w:date="2021-01-07T12:52:00Z">
        <w:r>
          <w:rPr>
            <w:highlight w:val="green"/>
            <w:lang w:val="en-US"/>
          </w:rPr>
          <w:t xml:space="preserve"> </w:t>
        </w:r>
      </w:ins>
      <w:ins w:id="15167" w:author="USA Editor 2021" w:date="2021-01-07T12:53:00Z">
        <w:r>
          <w:rPr>
            <w:highlight w:val="green"/>
            <w:lang w:val="en-US"/>
          </w:rPr>
          <w:t xml:space="preserve">co-site </w:t>
        </w:r>
      </w:ins>
      <w:ins w:id="15168" w:author="USA Editor 2021" w:date="2021-01-07T12:52:00Z">
        <w:r>
          <w:rPr>
            <w:highlight w:val="green"/>
            <w:lang w:val="en-US"/>
          </w:rPr>
          <w:t>performance</w:t>
        </w:r>
      </w:ins>
    </w:p>
    <w:p w14:paraId="6C5EA188" w14:textId="77777777" w:rsidR="00FB13AC" w:rsidRPr="00717EC0" w:rsidRDefault="00FB13AC" w:rsidP="00D73365">
      <w:pPr>
        <w:spacing w:after="120"/>
        <w:rPr>
          <w:ins w:id="15169" w:author="2092 CG" w:date="2020-10-28T13:58:00Z"/>
        </w:rPr>
      </w:pPr>
    </w:p>
    <w:tbl>
      <w:tblPr>
        <w:tblStyle w:val="TableGrid"/>
        <w:tblW w:w="0" w:type="auto"/>
        <w:jc w:val="center"/>
        <w:tblLook w:val="04A0" w:firstRow="1" w:lastRow="0" w:firstColumn="1" w:lastColumn="0" w:noHBand="0" w:noVBand="1"/>
      </w:tblPr>
      <w:tblGrid>
        <w:gridCol w:w="4675"/>
        <w:gridCol w:w="2520"/>
      </w:tblGrid>
      <w:tr w:rsidR="00D73365" w:rsidRPr="00A81B07" w14:paraId="0B7A3C74" w14:textId="77777777" w:rsidTr="002463E2">
        <w:trPr>
          <w:jc w:val="center"/>
          <w:ins w:id="15170" w:author="2092 CG" w:date="2020-10-28T13:58:00Z"/>
        </w:trPr>
        <w:tc>
          <w:tcPr>
            <w:tcW w:w="4675" w:type="dxa"/>
          </w:tcPr>
          <w:p w14:paraId="037CA074" w14:textId="61109BB3" w:rsidR="00D73365" w:rsidRPr="00081571" w:rsidRDefault="00D73365" w:rsidP="002463E2">
            <w:pPr>
              <w:jc w:val="both"/>
              <w:rPr>
                <w:ins w:id="15171" w:author="2092 CG" w:date="2020-10-28T13:58:00Z"/>
                <w:sz w:val="20"/>
                <w:lang w:val="en-CA"/>
                <w:rPrChange w:id="15172" w:author="USA Editor" w:date="2020-11-18T07:37:00Z">
                  <w:rPr>
                    <w:ins w:id="15173" w:author="2092 CG" w:date="2020-10-28T13:58:00Z"/>
                    <w:rFonts w:ascii="Arial" w:hAnsi="Arial" w:cs="Arial"/>
                    <w:highlight w:val="cyan"/>
                    <w:lang w:val="en-CA"/>
                  </w:rPr>
                </w:rPrChange>
              </w:rPr>
            </w:pPr>
            <w:ins w:id="15174" w:author="2092 CG" w:date="2020-10-28T13:58:00Z">
              <w:r w:rsidRPr="00717EC0">
                <w:rPr>
                  <w:sz w:val="20"/>
                  <w:lang w:val="en-CA"/>
                </w:rPr>
                <w:t xml:space="preserve">AIS base station sensitivity as per </w:t>
              </w:r>
            </w:ins>
            <w:ins w:id="15175" w:author="USA Editor" w:date="2020-11-18T07:39:00Z">
              <w:r w:rsidR="00A81B07" w:rsidRPr="00081571">
                <w:rPr>
                  <w:sz w:val="20"/>
                  <w:lang w:val="en-CA"/>
                </w:rPr>
                <w:t>ITU-R M.1371</w:t>
              </w:r>
            </w:ins>
            <w:ins w:id="15176" w:author="2092 CG" w:date="2020-10-28T13:58:00Z">
              <w:del w:id="15177" w:author="USA Editor" w:date="2020-11-18T07:39:00Z">
                <w:r w:rsidRPr="00081571" w:rsidDel="00A81B07">
                  <w:rPr>
                    <w:sz w:val="20"/>
                    <w:lang w:val="en-CA"/>
                    <w:rPrChange w:id="15178" w:author="USA Editor" w:date="2020-11-18T07:37:00Z">
                      <w:rPr>
                        <w:rFonts w:ascii="Arial" w:hAnsi="Arial" w:cs="Arial"/>
                        <w:highlight w:val="cyan"/>
                        <w:lang w:val="en-CA"/>
                      </w:rPr>
                    </w:rPrChange>
                  </w:rPr>
                  <w:delText>IEC 62320-1</w:delText>
                </w:r>
              </w:del>
              <w:r w:rsidRPr="00081571">
                <w:rPr>
                  <w:sz w:val="20"/>
                  <w:vertAlign w:val="superscript"/>
                  <w:lang w:val="en-CA"/>
                  <w:rPrChange w:id="15179" w:author="USA Editor" w:date="2020-11-18T07:37:00Z">
                    <w:rPr>
                      <w:rFonts w:ascii="Arial" w:hAnsi="Arial" w:cs="Arial"/>
                      <w:highlight w:val="cyan"/>
                      <w:vertAlign w:val="superscript"/>
                      <w:lang w:val="en-CA"/>
                    </w:rPr>
                  </w:rPrChange>
                </w:rPr>
                <w:t>*</w:t>
              </w:r>
            </w:ins>
          </w:p>
        </w:tc>
        <w:tc>
          <w:tcPr>
            <w:tcW w:w="2520" w:type="dxa"/>
          </w:tcPr>
          <w:p w14:paraId="5F2437B6" w14:textId="77777777" w:rsidR="00D73365" w:rsidRPr="00081571" w:rsidRDefault="00D73365" w:rsidP="002463E2">
            <w:pPr>
              <w:jc w:val="both"/>
              <w:rPr>
                <w:ins w:id="15180" w:author="2092 CG" w:date="2020-10-28T13:58:00Z"/>
                <w:sz w:val="20"/>
                <w:lang w:val="en-CA"/>
                <w:rPrChange w:id="15181" w:author="USA Editor" w:date="2020-11-18T07:37:00Z">
                  <w:rPr>
                    <w:ins w:id="15182" w:author="2092 CG" w:date="2020-10-28T13:58:00Z"/>
                    <w:rFonts w:ascii="Arial" w:hAnsi="Arial" w:cs="Arial"/>
                    <w:highlight w:val="cyan"/>
                    <w:lang w:val="en-CA"/>
                  </w:rPr>
                </w:rPrChange>
              </w:rPr>
            </w:pPr>
            <w:ins w:id="15183" w:author="2092 CG" w:date="2020-10-28T13:58:00Z">
              <w:r w:rsidRPr="00081571">
                <w:rPr>
                  <w:sz w:val="20"/>
                  <w:lang w:val="en-CA"/>
                  <w:rPrChange w:id="15184" w:author="USA Editor" w:date="2020-11-18T07:37:00Z">
                    <w:rPr>
                      <w:rFonts w:ascii="Arial" w:hAnsi="Arial" w:cs="Arial"/>
                      <w:highlight w:val="cyan"/>
                      <w:lang w:val="en-CA"/>
                    </w:rPr>
                  </w:rPrChange>
                </w:rPr>
                <w:t>20% PER @ -107 dBm</w:t>
              </w:r>
            </w:ins>
          </w:p>
        </w:tc>
      </w:tr>
      <w:tr w:rsidR="00D73365" w:rsidRPr="00A81B07" w14:paraId="6ACE3505" w14:textId="77777777" w:rsidTr="002463E2">
        <w:trPr>
          <w:jc w:val="center"/>
          <w:ins w:id="15185" w:author="2092 CG" w:date="2020-10-28T13:58:00Z"/>
        </w:trPr>
        <w:tc>
          <w:tcPr>
            <w:tcW w:w="4675" w:type="dxa"/>
          </w:tcPr>
          <w:p w14:paraId="6B6DE0DD" w14:textId="77777777" w:rsidR="00D73365" w:rsidRPr="00717EC0" w:rsidRDefault="00D73365" w:rsidP="002463E2">
            <w:pPr>
              <w:jc w:val="both"/>
              <w:rPr>
                <w:ins w:id="15186" w:author="2092 CG" w:date="2020-10-28T13:58:00Z"/>
                <w:sz w:val="20"/>
                <w:lang w:val="en-CA"/>
              </w:rPr>
            </w:pPr>
            <w:ins w:id="15187" w:author="2092 CG" w:date="2020-10-28T13:58:00Z">
              <w:r w:rsidRPr="00717EC0">
                <w:rPr>
                  <w:sz w:val="20"/>
                  <w:lang w:val="en-CA"/>
                </w:rPr>
                <w:t>Required margin</w:t>
              </w:r>
            </w:ins>
          </w:p>
        </w:tc>
        <w:tc>
          <w:tcPr>
            <w:tcW w:w="2520" w:type="dxa"/>
          </w:tcPr>
          <w:p w14:paraId="71587D5C" w14:textId="77777777" w:rsidR="00D73365" w:rsidRPr="00717EC0" w:rsidRDefault="00D73365" w:rsidP="002463E2">
            <w:pPr>
              <w:jc w:val="both"/>
              <w:rPr>
                <w:ins w:id="15188" w:author="2092 CG" w:date="2020-10-28T13:58:00Z"/>
                <w:sz w:val="20"/>
                <w:lang w:val="en-CA"/>
              </w:rPr>
            </w:pPr>
            <w:ins w:id="15189" w:author="2092 CG" w:date="2020-10-28T13:58:00Z">
              <w:r w:rsidRPr="00717EC0">
                <w:rPr>
                  <w:sz w:val="20"/>
                  <w:lang w:val="en-CA"/>
                </w:rPr>
                <w:t>-10 dBm</w:t>
              </w:r>
            </w:ins>
          </w:p>
        </w:tc>
      </w:tr>
      <w:tr w:rsidR="00D73365" w:rsidRPr="00A81B07" w14:paraId="157488FA" w14:textId="77777777" w:rsidTr="002463E2">
        <w:trPr>
          <w:jc w:val="center"/>
          <w:ins w:id="15190" w:author="2092 CG" w:date="2020-10-28T13:58:00Z"/>
        </w:trPr>
        <w:tc>
          <w:tcPr>
            <w:tcW w:w="4675" w:type="dxa"/>
          </w:tcPr>
          <w:p w14:paraId="03D4F1BD" w14:textId="77777777" w:rsidR="00D73365" w:rsidRPr="00717EC0" w:rsidRDefault="00D73365" w:rsidP="002463E2">
            <w:pPr>
              <w:jc w:val="both"/>
              <w:rPr>
                <w:ins w:id="15191" w:author="2092 CG" w:date="2020-10-28T13:58:00Z"/>
                <w:sz w:val="20"/>
                <w:lang w:val="en-CA"/>
              </w:rPr>
            </w:pPr>
            <w:ins w:id="15192" w:author="2092 CG" w:date="2020-10-28T13:58:00Z">
              <w:r w:rsidRPr="00717EC0">
                <w:rPr>
                  <w:sz w:val="20"/>
                  <w:lang w:val="en-CA"/>
                </w:rPr>
                <w:t>VDE transceiver power</w:t>
              </w:r>
            </w:ins>
          </w:p>
        </w:tc>
        <w:tc>
          <w:tcPr>
            <w:tcW w:w="2520" w:type="dxa"/>
          </w:tcPr>
          <w:p w14:paraId="1B4A88F3" w14:textId="5F71DF9F" w:rsidR="00D73365" w:rsidRPr="00717EC0" w:rsidRDefault="00D73365" w:rsidP="002463E2">
            <w:pPr>
              <w:jc w:val="both"/>
              <w:rPr>
                <w:ins w:id="15193" w:author="2092 CG" w:date="2020-10-28T13:58:00Z"/>
                <w:sz w:val="20"/>
                <w:lang w:val="en-CA"/>
              </w:rPr>
            </w:pPr>
            <w:ins w:id="15194" w:author="2092 CG" w:date="2020-10-28T13:58:00Z">
              <w:r w:rsidRPr="00717EC0">
                <w:rPr>
                  <w:sz w:val="20"/>
                  <w:lang w:val="en-CA"/>
                </w:rPr>
                <w:t>41</w:t>
              </w:r>
            </w:ins>
            <w:ins w:id="15195" w:author="Song, Xiaojing" w:date="2020-11-25T10:50:00Z">
              <w:r w:rsidR="00081571">
                <w:rPr>
                  <w:sz w:val="20"/>
                  <w:lang w:val="en-CA"/>
                </w:rPr>
                <w:t> </w:t>
              </w:r>
            </w:ins>
            <w:ins w:id="15196" w:author="2092 CG" w:date="2020-10-28T13:58:00Z">
              <w:r w:rsidRPr="00717EC0">
                <w:rPr>
                  <w:sz w:val="20"/>
                  <w:lang w:val="en-CA"/>
                </w:rPr>
                <w:t>dBm rms</w:t>
              </w:r>
            </w:ins>
          </w:p>
        </w:tc>
      </w:tr>
      <w:tr w:rsidR="00D73365" w:rsidRPr="00A81B07" w14:paraId="21D71917" w14:textId="77777777" w:rsidTr="002463E2">
        <w:trPr>
          <w:jc w:val="center"/>
          <w:ins w:id="15197" w:author="2092 CG" w:date="2020-10-28T13:58:00Z"/>
        </w:trPr>
        <w:tc>
          <w:tcPr>
            <w:tcW w:w="4675" w:type="dxa"/>
          </w:tcPr>
          <w:p w14:paraId="32B7A93A" w14:textId="77777777" w:rsidR="00D73365" w:rsidRPr="00717EC0" w:rsidRDefault="00D73365" w:rsidP="002463E2">
            <w:pPr>
              <w:jc w:val="both"/>
              <w:rPr>
                <w:ins w:id="15198" w:author="2092 CG" w:date="2020-10-28T13:58:00Z"/>
                <w:sz w:val="20"/>
                <w:lang w:val="en-CA"/>
              </w:rPr>
            </w:pPr>
            <w:ins w:id="15199" w:author="2092 CG" w:date="2020-10-28T13:58:00Z">
              <w:r w:rsidRPr="00717EC0">
                <w:rPr>
                  <w:sz w:val="20"/>
                  <w:lang w:val="en-CA"/>
                </w:rPr>
                <w:t>Mask sideband noise of VDE @ AIS1</w:t>
              </w:r>
            </w:ins>
          </w:p>
        </w:tc>
        <w:tc>
          <w:tcPr>
            <w:tcW w:w="2520" w:type="dxa"/>
          </w:tcPr>
          <w:p w14:paraId="4AE3D7B5" w14:textId="4C4F7432" w:rsidR="00D73365" w:rsidRPr="00717EC0" w:rsidRDefault="00D73365" w:rsidP="002463E2">
            <w:pPr>
              <w:jc w:val="both"/>
              <w:rPr>
                <w:ins w:id="15200" w:author="2092 CG" w:date="2020-10-28T13:58:00Z"/>
                <w:sz w:val="20"/>
                <w:lang w:val="en-CA"/>
              </w:rPr>
            </w:pPr>
            <w:ins w:id="15201" w:author="2092 CG" w:date="2020-10-28T13:58:00Z">
              <w:r w:rsidRPr="00717EC0">
                <w:rPr>
                  <w:sz w:val="20"/>
                  <w:lang w:val="en-CA"/>
                </w:rPr>
                <w:t>-70</w:t>
              </w:r>
            </w:ins>
            <w:ins w:id="15202" w:author="Song, Xiaojing" w:date="2020-11-25T10:50:00Z">
              <w:r w:rsidR="00081571">
                <w:rPr>
                  <w:sz w:val="20"/>
                  <w:lang w:val="en-CA"/>
                </w:rPr>
                <w:t xml:space="preserve"> </w:t>
              </w:r>
            </w:ins>
            <w:ins w:id="15203" w:author="2092 CG" w:date="2020-10-28T13:58:00Z">
              <w:r w:rsidRPr="00717EC0">
                <w:rPr>
                  <w:sz w:val="20"/>
                  <w:lang w:val="en-CA"/>
                </w:rPr>
                <w:t>dBc (-29</w:t>
              </w:r>
            </w:ins>
            <w:ins w:id="15204" w:author="Song, Xiaojing" w:date="2020-11-25T10:50:00Z">
              <w:r w:rsidR="00081571">
                <w:rPr>
                  <w:sz w:val="20"/>
                  <w:lang w:val="en-CA"/>
                </w:rPr>
                <w:t xml:space="preserve"> </w:t>
              </w:r>
            </w:ins>
            <w:ins w:id="15205" w:author="2092 CG" w:date="2020-10-28T13:58:00Z">
              <w:r w:rsidRPr="00717EC0">
                <w:rPr>
                  <w:sz w:val="20"/>
                  <w:lang w:val="en-CA"/>
                </w:rPr>
                <w:t>dBm)</w:t>
              </w:r>
            </w:ins>
          </w:p>
        </w:tc>
      </w:tr>
      <w:tr w:rsidR="00D73365" w:rsidRPr="00A81B07" w14:paraId="66A22EBC" w14:textId="77777777" w:rsidTr="002463E2">
        <w:trPr>
          <w:jc w:val="center"/>
          <w:ins w:id="15206" w:author="2092 CG" w:date="2020-10-28T13:58:00Z"/>
        </w:trPr>
        <w:tc>
          <w:tcPr>
            <w:tcW w:w="4675" w:type="dxa"/>
          </w:tcPr>
          <w:p w14:paraId="53EA5521" w14:textId="77777777" w:rsidR="00D73365" w:rsidRPr="00717EC0" w:rsidRDefault="00D73365" w:rsidP="002463E2">
            <w:pPr>
              <w:jc w:val="both"/>
              <w:rPr>
                <w:ins w:id="15207" w:author="2092 CG" w:date="2020-10-28T13:58:00Z"/>
                <w:sz w:val="20"/>
                <w:lang w:val="en-CA"/>
              </w:rPr>
            </w:pPr>
            <w:ins w:id="15208" w:author="2092 CG" w:date="2020-10-28T13:58:00Z">
              <w:r w:rsidRPr="00717EC0">
                <w:rPr>
                  <w:sz w:val="20"/>
                  <w:lang w:val="en-CA"/>
                </w:rPr>
                <w:t>Required isolation</w:t>
              </w:r>
            </w:ins>
          </w:p>
        </w:tc>
        <w:tc>
          <w:tcPr>
            <w:tcW w:w="2520" w:type="dxa"/>
          </w:tcPr>
          <w:p w14:paraId="5FD0C1A8" w14:textId="77777777" w:rsidR="00D73365" w:rsidRPr="00717EC0" w:rsidRDefault="00D73365" w:rsidP="002463E2">
            <w:pPr>
              <w:jc w:val="both"/>
              <w:rPr>
                <w:ins w:id="15209" w:author="2092 CG" w:date="2020-10-28T13:58:00Z"/>
                <w:sz w:val="20"/>
                <w:lang w:val="en-CA"/>
              </w:rPr>
            </w:pPr>
            <w:ins w:id="15210" w:author="2092 CG" w:date="2020-10-28T13:58:00Z">
              <w:r w:rsidRPr="00717EC0">
                <w:rPr>
                  <w:sz w:val="20"/>
                  <w:lang w:val="en-CA"/>
                </w:rPr>
                <w:t>82 dB</w:t>
              </w:r>
            </w:ins>
          </w:p>
        </w:tc>
      </w:tr>
    </w:tbl>
    <w:p w14:paraId="76E7C0EE" w14:textId="77777777" w:rsidR="00D73365" w:rsidRPr="00717EC0" w:rsidRDefault="00D73365" w:rsidP="00D73365">
      <w:pPr>
        <w:spacing w:after="120"/>
        <w:rPr>
          <w:ins w:id="15211" w:author="2092 CG" w:date="2020-10-28T13:58:00Z"/>
        </w:rPr>
      </w:pPr>
      <w:ins w:id="15212" w:author="2092 CG" w:date="2020-10-28T13:58:00Z">
        <w:r w:rsidRPr="00717EC0">
          <w:t xml:space="preserve"> </w:t>
        </w:r>
        <w:r w:rsidRPr="00717EC0">
          <w:tab/>
          <w:t xml:space="preserve">*Different AIS deployments may have different sensitivity requirements </w:t>
        </w:r>
      </w:ins>
    </w:p>
    <w:p w14:paraId="33E1541C" w14:textId="77777777" w:rsidR="00D73365" w:rsidRPr="00717EC0" w:rsidRDefault="00D73365" w:rsidP="00D73365">
      <w:pPr>
        <w:spacing w:after="120"/>
        <w:rPr>
          <w:ins w:id="15213" w:author="2092 CG" w:date="2020-10-28T13:58:00Z"/>
        </w:rPr>
      </w:pPr>
    </w:p>
    <w:p w14:paraId="66649481" w14:textId="2ABC1E23" w:rsidR="00D73365" w:rsidRPr="00717EC0" w:rsidRDefault="00D73365" w:rsidP="00D73365">
      <w:pPr>
        <w:spacing w:after="120"/>
        <w:jc w:val="both"/>
        <w:rPr>
          <w:ins w:id="15214" w:author="2092 CG" w:date="2020-10-28T13:58:00Z"/>
        </w:rPr>
      </w:pPr>
      <w:ins w:id="15215" w:author="2092 CG" w:date="2020-10-28T13:58:00Z">
        <w:r w:rsidRPr="00717EC0">
          <w:t>For co</w:t>
        </w:r>
      </w:ins>
      <w:ins w:id="15216" w:author="USA Editor 2021" w:date="2020-12-11T16:42:00Z">
        <w:r w:rsidR="00717EC0" w:rsidRPr="00717EC0">
          <w:rPr>
            <w:highlight w:val="green"/>
          </w:rPr>
          <w:t>-</w:t>
        </w:r>
      </w:ins>
      <w:ins w:id="15217" w:author="2092 CG" w:date="2020-10-28T13:58:00Z">
        <w:r w:rsidRPr="00717EC0">
          <w:t>location of VDE and AIS without the recommended isolation, shore authorities should be aware that the local AIS reception will be degraded whenever the VDE control station transmits. Trying to synchronise VDE transmissions with AIS and ASM services so as to minimize the interference runs the risk of greatly reducing the throughput of VDE and should be carefully considered. Increasing the number of AIS receivers in the area to offer coverage redundancy would be preferable if feasible.</w:t>
        </w:r>
      </w:ins>
    </w:p>
    <w:p w14:paraId="3BA20D01" w14:textId="77777777" w:rsidR="00D73365" w:rsidRPr="00717EC0" w:rsidRDefault="00D73365" w:rsidP="00D73365">
      <w:pPr>
        <w:spacing w:after="120"/>
        <w:jc w:val="both"/>
        <w:rPr>
          <w:ins w:id="15218" w:author="2092 CG" w:date="2020-10-28T13:58:00Z"/>
        </w:rPr>
      </w:pPr>
      <w:ins w:id="15219" w:author="2092 CG" w:date="2020-10-28T13:58:00Z">
        <w:r w:rsidRPr="00717EC0">
          <w:t xml:space="preserve">This is why sufficient isolation is recommended when operating VDES in duplex mode co-located with AIS. </w:t>
        </w:r>
      </w:ins>
    </w:p>
    <w:p w14:paraId="52D9A7AB" w14:textId="706C52C9" w:rsidR="008474A9" w:rsidRPr="00A81B07" w:rsidRDefault="008474A9" w:rsidP="00717EC0">
      <w:pPr>
        <w:pStyle w:val="Heading2"/>
        <w:ind w:left="0" w:firstLine="0"/>
        <w:rPr>
          <w:ins w:id="15220" w:author="2092 CG" w:date="2020-10-28T13:59:00Z"/>
          <w:rFonts w:eastAsiaTheme="minorHAnsi"/>
        </w:rPr>
      </w:pPr>
      <w:ins w:id="15221" w:author="2092 CG" w:date="2020-10-28T13:59:00Z">
        <w:del w:id="15222" w:author="USA Editor 2021" w:date="2020-12-11T16:42:00Z">
          <w:r w:rsidRPr="00717EC0" w:rsidDel="00717EC0">
            <w:rPr>
              <w:rFonts w:eastAsiaTheme="minorHAnsi"/>
              <w:highlight w:val="green"/>
            </w:rPr>
            <w:delText>C</w:delText>
          </w:r>
          <w:r w:rsidRPr="00717EC0" w:rsidDel="00717EC0">
            <w:rPr>
              <w:rFonts w:eastAsiaTheme="minorHAnsi"/>
            </w:rPr>
            <w:delText xml:space="preserve"> </w:delText>
          </w:r>
        </w:del>
        <w:r w:rsidRPr="00717EC0">
          <w:rPr>
            <w:rFonts w:eastAsiaTheme="minorHAnsi"/>
          </w:rPr>
          <w:t>4.19.2.</w:t>
        </w:r>
        <w:r w:rsidR="00C35A2B" w:rsidRPr="00717EC0">
          <w:rPr>
            <w:rFonts w:eastAsiaTheme="minorHAnsi"/>
          </w:rPr>
          <w:t>2</w:t>
        </w:r>
        <w:r w:rsidRPr="00717EC0">
          <w:rPr>
            <w:rFonts w:eastAsiaTheme="minorHAnsi"/>
          </w:rPr>
          <w:tab/>
        </w:r>
        <w:r w:rsidR="00C35A2B" w:rsidRPr="00717EC0">
          <w:rPr>
            <w:rFonts w:eastAsiaTheme="minorHAnsi"/>
          </w:rPr>
          <w:t>Sim</w:t>
        </w:r>
        <w:r w:rsidRPr="00717EC0">
          <w:rPr>
            <w:rFonts w:eastAsiaTheme="minorHAnsi"/>
          </w:rPr>
          <w:t>plex configuration</w:t>
        </w:r>
      </w:ins>
    </w:p>
    <w:p w14:paraId="03022FD4" w14:textId="3F9BCCDD" w:rsidR="00B72FDD" w:rsidDel="00080AF0" w:rsidRDefault="00A13948" w:rsidP="00080AF0">
      <w:pPr>
        <w:spacing w:after="120"/>
        <w:rPr>
          <w:del w:id="15223" w:author="2092 CG" w:date="2020-10-28T13:59:00Z"/>
        </w:rPr>
      </w:pPr>
      <w:ins w:id="15224" w:author="2092 CG" w:date="2020-10-28T13:59:00Z">
        <w:r w:rsidRPr="00717EC0">
          <w:t xml:space="preserve">The simplex configuration simplifies the isolation between co-located VDE transceiver and AIS receiver to a point where co-location using an affordable duplexer is possible without any interference on AIS. That being said, the simplex configuration reduces the global capacity of VDE-TER, especially in very busy areas where lots of transmissions are expected simultaneously. </w:t>
        </w:r>
      </w:ins>
    </w:p>
    <w:p w14:paraId="570F02D1" w14:textId="77777777" w:rsidR="00080AF0" w:rsidRPr="00A013FD" w:rsidRDefault="00080AF0">
      <w:pPr>
        <w:spacing w:after="120"/>
        <w:rPr>
          <w:ins w:id="15225" w:author="USA Editor 2021" w:date="2021-01-15T11:47:00Z"/>
        </w:rPr>
      </w:pPr>
    </w:p>
    <w:p w14:paraId="05F1904A" w14:textId="4763D5E8" w:rsidR="00A013FD" w:rsidRPr="00080AF0" w:rsidRDefault="00391A21">
      <w:pPr>
        <w:pStyle w:val="Heading2"/>
        <w:rPr>
          <w:ins w:id="15226" w:author="Ross Norsworthy" w:date="2020-03-20T00:52:00Z"/>
          <w:rFonts w:eastAsiaTheme="minorHAnsi"/>
        </w:rPr>
      </w:pPr>
      <w:bookmarkStart w:id="15227" w:name="_Toc35545430"/>
      <w:ins w:id="15228" w:author="Song, Xiaojing" w:date="2020-08-21T13:53:00Z">
        <w:del w:id="15229" w:author="USA Editor 2021" w:date="2020-12-11T16:42:00Z">
          <w:r w:rsidRPr="00D515D7" w:rsidDel="00717EC0">
            <w:rPr>
              <w:rFonts w:eastAsiaTheme="minorHAnsi"/>
              <w:highlight w:val="green"/>
            </w:rPr>
            <w:delText>C</w:delText>
          </w:r>
          <w:r w:rsidRPr="00080AF0" w:rsidDel="00717EC0">
            <w:rPr>
              <w:rFonts w:eastAsiaTheme="minorHAnsi"/>
            </w:rPr>
            <w:delText xml:space="preserve"> </w:delText>
          </w:r>
        </w:del>
      </w:ins>
      <w:ins w:id="15230" w:author="Song, Xiaojing" w:date="2020-08-24T12:42:00Z">
        <w:r w:rsidR="00EC2FFA" w:rsidRPr="00080AF0">
          <w:rPr>
            <w:rFonts w:eastAsiaTheme="minorHAnsi"/>
          </w:rPr>
          <w:t>4</w:t>
        </w:r>
      </w:ins>
      <w:ins w:id="15231" w:author="Song, Xiaojing" w:date="2020-08-21T13:53:00Z">
        <w:r w:rsidRPr="00080AF0">
          <w:rPr>
            <w:rFonts w:eastAsiaTheme="minorHAnsi"/>
          </w:rPr>
          <w:t>.20</w:t>
        </w:r>
        <w:r w:rsidRPr="00080AF0">
          <w:rPr>
            <w:rFonts w:eastAsiaTheme="minorHAnsi"/>
          </w:rPr>
          <w:tab/>
        </w:r>
      </w:ins>
      <w:ins w:id="15232" w:author="Ross Norsworthy" w:date="2020-03-20T00:52:00Z">
        <w:r w:rsidR="00A013FD" w:rsidRPr="00080AF0">
          <w:rPr>
            <w:rFonts w:eastAsiaTheme="minorHAnsi"/>
          </w:rPr>
          <w:t>Short data message</w:t>
        </w:r>
        <w:bookmarkEnd w:id="15227"/>
      </w:ins>
    </w:p>
    <w:p w14:paraId="1F392A2C" w14:textId="77777777" w:rsidR="00A013FD" w:rsidRPr="00A013FD" w:rsidRDefault="00A013FD" w:rsidP="00A013FD">
      <w:pPr>
        <w:spacing w:after="120"/>
        <w:rPr>
          <w:ins w:id="15233" w:author="Ross Norsworthy" w:date="2020-03-20T00:52:00Z"/>
        </w:rPr>
      </w:pPr>
      <w:ins w:id="15234" w:author="Ross Norsworthy" w:date="2020-03-20T00:52:00Z">
        <w:r w:rsidRPr="00A013FD">
          <w:t>Vessels may transmit short data messages in RAC slots as long as the vessel adheres to the selection interval and short data message transmission limits while inside the control station service area. When vessels are not inside a control station service area, then the default selection interval and short data message transmission limits apply.</w:t>
        </w:r>
      </w:ins>
    </w:p>
    <w:p w14:paraId="6F13A8CC" w14:textId="38A34360" w:rsidR="00A013FD" w:rsidRPr="00A013FD" w:rsidRDefault="00391A21" w:rsidP="00717EC0">
      <w:pPr>
        <w:pStyle w:val="Heading2"/>
        <w:rPr>
          <w:ins w:id="15235" w:author="Ross Norsworthy" w:date="2020-03-20T00:52:00Z"/>
          <w:rFonts w:eastAsiaTheme="minorHAnsi"/>
        </w:rPr>
      </w:pPr>
      <w:bookmarkStart w:id="15236" w:name="_Toc35545431"/>
      <w:bookmarkStart w:id="15237" w:name="_Toc35545432"/>
      <w:bookmarkEnd w:id="15236"/>
      <w:ins w:id="15238" w:author="Song, Xiaojing" w:date="2020-08-21T13:54:00Z">
        <w:del w:id="15239" w:author="USA Editor 2021" w:date="2020-12-11T16:43:00Z">
          <w:r w:rsidRPr="00717EC0" w:rsidDel="00717EC0">
            <w:rPr>
              <w:rFonts w:eastAsiaTheme="minorHAnsi"/>
              <w:highlight w:val="green"/>
            </w:rPr>
            <w:delText>C</w:delText>
          </w:r>
          <w:r w:rsidDel="00717EC0">
            <w:rPr>
              <w:rFonts w:eastAsiaTheme="minorHAnsi"/>
            </w:rPr>
            <w:delText xml:space="preserve"> </w:delText>
          </w:r>
        </w:del>
      </w:ins>
      <w:ins w:id="15240" w:author="Song, Xiaojing" w:date="2020-08-24T12:42:00Z">
        <w:r w:rsidR="00EC2FFA">
          <w:rPr>
            <w:rFonts w:eastAsiaTheme="minorHAnsi"/>
          </w:rPr>
          <w:t>4</w:t>
        </w:r>
      </w:ins>
      <w:ins w:id="15241" w:author="Song, Xiaojing" w:date="2020-08-21T13:54:00Z">
        <w:r>
          <w:rPr>
            <w:rFonts w:eastAsiaTheme="minorHAnsi"/>
          </w:rPr>
          <w:t>.21</w:t>
        </w:r>
        <w:r>
          <w:rPr>
            <w:rFonts w:eastAsiaTheme="minorHAnsi"/>
          </w:rPr>
          <w:tab/>
        </w:r>
      </w:ins>
      <w:ins w:id="15242" w:author="Ross Norsworthy" w:date="2020-03-20T00:52:00Z">
        <w:r w:rsidR="00A013FD" w:rsidRPr="00A013FD">
          <w:rPr>
            <w:rFonts w:eastAsiaTheme="minorHAnsi"/>
          </w:rPr>
          <w:t>Random access channel scheme</w:t>
        </w:r>
        <w:bookmarkEnd w:id="15237"/>
      </w:ins>
    </w:p>
    <w:p w14:paraId="603F8E5C" w14:textId="77777777" w:rsidR="00A013FD" w:rsidRPr="00A81B07" w:rsidRDefault="00A013FD" w:rsidP="00A013FD">
      <w:pPr>
        <w:spacing w:after="120"/>
        <w:rPr>
          <w:ins w:id="15243" w:author="2092 CG" w:date="2020-10-28T14:09:00Z"/>
          <w:lang w:eastAsia="en-GB"/>
        </w:rPr>
      </w:pPr>
      <w:ins w:id="15244" w:author="Ross Norsworthy" w:date="2020-03-20T00:52:00Z">
        <w:r w:rsidRPr="00A81B07">
          <w:rPr>
            <w:lang w:eastAsia="en-GB"/>
          </w:rPr>
          <w:t xml:space="preserve">When a message is scheduled for immediate RAC transmission, then all transmission candidate slots must be gathered over the selection interval. The default selection interval is </w:t>
        </w:r>
      </w:ins>
      <w:ins w:id="15245" w:author="2092 CG" w:date="2020-10-28T14:02:00Z">
        <w:r w:rsidR="006607D5" w:rsidRPr="00717EC0">
          <w:rPr>
            <w:lang w:eastAsia="en-GB"/>
          </w:rPr>
          <w:t xml:space="preserve"> 235 </w:t>
        </w:r>
        <w:r w:rsidR="006607D5" w:rsidRPr="00A81B07">
          <w:rPr>
            <w:lang w:eastAsia="en-GB"/>
          </w:rPr>
          <w:t>slots,</w:t>
        </w:r>
      </w:ins>
      <w:ins w:id="15246" w:author="Ross Norsworthy" w:date="2020-03-20T00:52:00Z">
        <w:del w:id="15247" w:author="2092 CG" w:date="2020-10-28T14:02:00Z">
          <w:r w:rsidRPr="00A81B07" w:rsidDel="006607D5">
            <w:rPr>
              <w:lang w:eastAsia="en-GB"/>
            </w:rPr>
            <w:delText>150 slots</w:delText>
          </w:r>
        </w:del>
        <w:r w:rsidRPr="00A81B07">
          <w:rPr>
            <w:lang w:eastAsia="en-GB"/>
          </w:rPr>
          <w:t xml:space="preserve">, but may be set via a control station. Only slots with slot function set as RAC may be considered as candidate slots. As </w:t>
        </w:r>
        <w:del w:id="15248" w:author="2092 CG" w:date="2020-10-28T14:05:00Z">
          <w:r w:rsidRPr="00A81B07" w:rsidDel="0044424E">
            <w:rPr>
              <w:lang w:eastAsia="en-GB"/>
            </w:rPr>
            <w:delText xml:space="preserve">an </w:delText>
          </w:r>
        </w:del>
        <w:r w:rsidRPr="00A81B07">
          <w:rPr>
            <w:lang w:eastAsia="en-GB"/>
          </w:rPr>
          <w:t xml:space="preserve">AIS </w:t>
        </w:r>
      </w:ins>
      <w:ins w:id="15249" w:author="2092 CG" w:date="2020-10-28T14:06:00Z">
        <w:r w:rsidR="0044424E" w:rsidRPr="00A81B07">
          <w:rPr>
            <w:lang w:eastAsia="en-GB"/>
          </w:rPr>
          <w:t>and ASM</w:t>
        </w:r>
        <w:r w:rsidR="00081B1C" w:rsidRPr="00A81B07">
          <w:rPr>
            <w:lang w:eastAsia="en-GB"/>
          </w:rPr>
          <w:t xml:space="preserve"> functions </w:t>
        </w:r>
      </w:ins>
      <w:ins w:id="15250" w:author="Ross Norsworthy" w:date="2020-03-20T00:52:00Z">
        <w:del w:id="15251" w:author="2092 CG" w:date="2020-10-28T14:06:00Z">
          <w:r w:rsidRPr="00A81B07" w:rsidDel="00081B1C">
            <w:rPr>
              <w:lang w:eastAsia="en-GB"/>
            </w:rPr>
            <w:delText xml:space="preserve">transceiver </w:delText>
          </w:r>
        </w:del>
        <w:r w:rsidRPr="00A81B07">
          <w:rPr>
            <w:lang w:eastAsia="en-GB"/>
          </w:rPr>
          <w:t>form</w:t>
        </w:r>
        <w:del w:id="15252" w:author="2092 CG" w:date="2020-10-28T14:06:00Z">
          <w:r w:rsidRPr="00A81B07" w:rsidDel="00081B1C">
            <w:rPr>
              <w:lang w:eastAsia="en-GB"/>
            </w:rPr>
            <w:delText>s</w:delText>
          </w:r>
        </w:del>
        <w:r w:rsidRPr="00A81B07">
          <w:rPr>
            <w:lang w:eastAsia="en-GB"/>
          </w:rPr>
          <w:t xml:space="preserve"> part of the VDES system, the</w:t>
        </w:r>
      </w:ins>
      <w:ins w:id="15253" w:author="2092 CG" w:date="2020-10-28T14:07:00Z">
        <w:r w:rsidR="00BA0744" w:rsidRPr="00A81B07">
          <w:rPr>
            <w:lang w:eastAsia="en-GB"/>
          </w:rPr>
          <w:t>ir</w:t>
        </w:r>
      </w:ins>
      <w:ins w:id="15254" w:author="Ross Norsworthy" w:date="2020-03-20T00:52:00Z">
        <w:r w:rsidRPr="00A81B07">
          <w:rPr>
            <w:lang w:eastAsia="en-GB"/>
          </w:rPr>
          <w:t xml:space="preserve"> </w:t>
        </w:r>
        <w:del w:id="15255" w:author="2092 CG" w:date="2020-10-28T14:07:00Z">
          <w:r w:rsidRPr="00A81B07" w:rsidDel="007A727D">
            <w:rPr>
              <w:lang w:eastAsia="en-GB"/>
            </w:rPr>
            <w:delText xml:space="preserve">AIS </w:delText>
          </w:r>
        </w:del>
        <w:r w:rsidRPr="00A81B07">
          <w:rPr>
            <w:lang w:eastAsia="en-GB"/>
          </w:rPr>
          <w:t xml:space="preserve">transmission schedules must also be considered. AIS </w:t>
        </w:r>
      </w:ins>
      <w:ins w:id="15256" w:author="2092 CG" w:date="2020-10-28T14:08:00Z">
        <w:r w:rsidR="007D17B6" w:rsidRPr="00A81B07">
          <w:rPr>
            <w:lang w:eastAsia="en-GB"/>
          </w:rPr>
          <w:t xml:space="preserve">and ASM </w:t>
        </w:r>
      </w:ins>
      <w:ins w:id="15257" w:author="Ross Norsworthy" w:date="2020-03-20T00:52:00Z">
        <w:r w:rsidRPr="00A81B07">
          <w:rPr>
            <w:lang w:eastAsia="en-GB"/>
          </w:rPr>
          <w:t>will always have priority over VDE transmissions.</w:t>
        </w:r>
      </w:ins>
    </w:p>
    <w:p w14:paraId="01454567" w14:textId="26CF60EC" w:rsidR="007E70EC" w:rsidRPr="00A013FD" w:rsidDel="007E70EC" w:rsidRDefault="007E70EC" w:rsidP="00A013FD">
      <w:pPr>
        <w:spacing w:after="120"/>
        <w:rPr>
          <w:ins w:id="15258" w:author="Ross Norsworthy" w:date="2020-03-20T00:52:00Z"/>
          <w:del w:id="15259" w:author="2092 CG" w:date="2020-10-28T14:09:00Z"/>
          <w:lang w:eastAsia="en-GB"/>
        </w:rPr>
      </w:pPr>
      <w:ins w:id="15260" w:author="2092 CG" w:date="2020-10-28T14:09:00Z">
        <w:r w:rsidRPr="00717EC0">
          <w:rPr>
            <w:lang w:eastAsia="en-GB"/>
          </w:rPr>
          <w:t xml:space="preserve">The candidate slot selection process for RAC on VDE follows the rules explained in </w:t>
        </w:r>
        <w:del w:id="15261" w:author="USA Editor 2021" w:date="2020-12-11T16:43:00Z">
          <w:r w:rsidRPr="00717EC0" w:rsidDel="00717EC0">
            <w:rPr>
              <w:lang w:eastAsia="en-GB"/>
            </w:rPr>
            <w:delText>section C</w:delText>
          </w:r>
        </w:del>
      </w:ins>
      <w:ins w:id="15262" w:author="USA Editor 2021" w:date="2020-12-11T16:43:00Z">
        <w:r w:rsidR="00717EC0" w:rsidRPr="00E66B43">
          <w:rPr>
            <w:lang w:val="en-US"/>
          </w:rPr>
          <w:t>§</w:t>
        </w:r>
      </w:ins>
      <w:ins w:id="15263" w:author="2092 CG" w:date="2020-10-28T14:09:00Z">
        <w:r w:rsidRPr="00717EC0">
          <w:rPr>
            <w:lang w:eastAsia="en-GB"/>
          </w:rPr>
          <w:t xml:space="preserve"> 4.21.1 below.</w:t>
        </w:r>
      </w:ins>
    </w:p>
    <w:p w14:paraId="59843C0F" w14:textId="77777777" w:rsidR="00A013FD" w:rsidRDefault="00A013FD" w:rsidP="00A013FD">
      <w:pPr>
        <w:spacing w:after="120"/>
        <w:rPr>
          <w:ins w:id="15264" w:author="2092 CG" w:date="2020-10-28T14:11:00Z"/>
          <w:lang w:eastAsia="en-GB"/>
        </w:rPr>
      </w:pPr>
      <w:ins w:id="15265" w:author="Ross Norsworthy" w:date="2020-03-20T00:52:00Z">
        <w:r w:rsidRPr="00A013FD">
          <w:rPr>
            <w:lang w:eastAsia="en-GB"/>
          </w:rPr>
          <w:t>One candidate slot will be randomly selected from all the available candidate slots. If no candidate slot is available or if for some reason, the VDE message could not be transmitted (AIS messages could be scheduled after the VDE schedule), then the VDE transmission will fail and the normal retry mechanism will follow. The retry mechanism will allow up to 3 retries of the RAC transmission.</w:t>
        </w:r>
      </w:ins>
    </w:p>
    <w:p w14:paraId="4100FBC5" w14:textId="4CFC2949" w:rsidR="00E2342A" w:rsidRPr="00A81B07" w:rsidRDefault="00E2342A" w:rsidP="00E2342A">
      <w:pPr>
        <w:pStyle w:val="Heading2"/>
        <w:rPr>
          <w:ins w:id="15266" w:author="2092 CG" w:date="2020-10-28T14:12:00Z"/>
          <w:rFonts w:eastAsiaTheme="minorHAnsi"/>
        </w:rPr>
      </w:pPr>
      <w:bookmarkStart w:id="15267" w:name="_Hlk61431127"/>
      <w:ins w:id="15268" w:author="2092 CG" w:date="2020-10-28T14:12:00Z">
        <w:del w:id="15269" w:author="USA Editor 2021" w:date="2020-12-11T16:44:00Z">
          <w:r w:rsidRPr="00717EC0" w:rsidDel="00717EC0">
            <w:rPr>
              <w:rFonts w:eastAsiaTheme="minorHAnsi"/>
              <w:highlight w:val="green"/>
            </w:rPr>
            <w:delText>C</w:delText>
          </w:r>
          <w:r w:rsidRPr="00A81B07" w:rsidDel="00717EC0">
            <w:rPr>
              <w:rFonts w:eastAsiaTheme="minorHAnsi"/>
            </w:rPr>
            <w:delText xml:space="preserve"> </w:delText>
          </w:r>
        </w:del>
        <w:r w:rsidRPr="00A81B07">
          <w:rPr>
            <w:rFonts w:eastAsiaTheme="minorHAnsi"/>
          </w:rPr>
          <w:t>4.21.1</w:t>
        </w:r>
        <w:r w:rsidRPr="00A81B07">
          <w:rPr>
            <w:rFonts w:eastAsiaTheme="minorHAnsi"/>
          </w:rPr>
          <w:tab/>
        </w:r>
        <w:r w:rsidR="00C2191F" w:rsidRPr="00A81B07">
          <w:rPr>
            <w:rFonts w:eastAsiaTheme="minorHAnsi"/>
          </w:rPr>
          <w:t>Slot selection alg</w:t>
        </w:r>
      </w:ins>
      <w:ins w:id="15270" w:author="2092 CG" w:date="2020-10-28T14:13:00Z">
        <w:r w:rsidR="00C2191F" w:rsidRPr="00A81B07">
          <w:rPr>
            <w:rFonts w:eastAsiaTheme="minorHAnsi"/>
          </w:rPr>
          <w:t>orithm for the VDE RAC</w:t>
        </w:r>
      </w:ins>
    </w:p>
    <w:p w14:paraId="22764583" w14:textId="67AD8909" w:rsidR="00A81B07" w:rsidDel="00B27692" w:rsidRDefault="00A81B07" w:rsidP="00607ED5">
      <w:pPr>
        <w:spacing w:after="120"/>
        <w:rPr>
          <w:ins w:id="15271" w:author="USA Editor" w:date="2020-11-18T07:41:00Z"/>
          <w:del w:id="15272" w:author="USA Editor 2021" w:date="2021-01-13T11:50:00Z"/>
        </w:rPr>
      </w:pPr>
      <w:ins w:id="15273" w:author="USA Editor" w:date="2020-11-18T07:42:00Z">
        <w:del w:id="15274" w:author="USA Editor 2021" w:date="2021-01-13T11:50:00Z">
          <w:r w:rsidRPr="00B27692" w:rsidDel="00B27692">
            <w:rPr>
              <w:highlight w:val="green"/>
            </w:rPr>
            <w:delText>[</w:delText>
          </w:r>
          <w:r w:rsidR="00081571" w:rsidRPr="00B27692" w:rsidDel="00B27692">
            <w:rPr>
              <w:highlight w:val="green"/>
            </w:rPr>
            <w:delText>E</w:delText>
          </w:r>
          <w:r w:rsidRPr="00B27692" w:rsidDel="00B27692">
            <w:rPr>
              <w:highlight w:val="green"/>
            </w:rPr>
            <w:delText>ditor note: verify that this section is harmonized with the ASM section]</w:delText>
          </w:r>
        </w:del>
      </w:ins>
    </w:p>
    <w:p w14:paraId="5DC77E38" w14:textId="55C650D2" w:rsidR="00607ED5" w:rsidRPr="00A81B07" w:rsidRDefault="00607ED5" w:rsidP="00607ED5">
      <w:pPr>
        <w:spacing w:after="120"/>
        <w:rPr>
          <w:ins w:id="15275" w:author="2092 CG" w:date="2020-10-28T14:13:00Z"/>
        </w:rPr>
      </w:pPr>
      <w:ins w:id="15276" w:author="2092 CG" w:date="2020-10-28T14:13:00Z">
        <w:r w:rsidRPr="00717EC0">
          <w:t xml:space="preserve">The definitions of Free, </w:t>
        </w:r>
      </w:ins>
      <w:ins w:id="15277" w:author="USA Editor 2021" w:date="2021-01-13T15:28:00Z">
        <w:r w:rsidR="00A45FE8" w:rsidRPr="00A45FE8">
          <w:rPr>
            <w:highlight w:val="green"/>
          </w:rPr>
          <w:t>Allocated</w:t>
        </w:r>
      </w:ins>
      <w:ins w:id="15278" w:author="2092 CG" w:date="2020-10-28T14:13:00Z">
        <w:del w:id="15279" w:author="USA Editor 2021" w:date="2021-01-13T15:28:00Z">
          <w:r w:rsidRPr="00A45FE8" w:rsidDel="00A45FE8">
            <w:rPr>
              <w:highlight w:val="green"/>
            </w:rPr>
            <w:delText>Available</w:delText>
          </w:r>
        </w:del>
        <w:r w:rsidRPr="00717EC0">
          <w:t xml:space="preserve"> and Unavailable slots are the same as with ASM function and </w:t>
        </w:r>
      </w:ins>
      <w:ins w:id="15280" w:author="USA Editor 2021" w:date="2021-01-13T15:29:00Z">
        <w:r w:rsidR="00A45FE8" w:rsidRPr="00043906">
          <w:rPr>
            <w:highlight w:val="green"/>
          </w:rPr>
          <w:t>defined</w:t>
        </w:r>
      </w:ins>
      <w:ins w:id="15281" w:author="2092 CG" w:date="2020-10-28T14:13:00Z">
        <w:del w:id="15282" w:author="USA Editor 2021" w:date="2021-01-13T15:29:00Z">
          <w:r w:rsidRPr="00043906" w:rsidDel="00A45FE8">
            <w:rPr>
              <w:highlight w:val="green"/>
            </w:rPr>
            <w:delText>explaine</w:delText>
          </w:r>
        </w:del>
        <w:del w:id="15283" w:author="USA Editor 2021" w:date="2021-01-13T15:30:00Z">
          <w:r w:rsidRPr="00043906" w:rsidDel="00A45FE8">
            <w:rPr>
              <w:highlight w:val="green"/>
            </w:rPr>
            <w:delText>d</w:delText>
          </w:r>
        </w:del>
        <w:r w:rsidRPr="00717EC0">
          <w:t xml:space="preserve"> in </w:t>
        </w:r>
        <w:del w:id="15284" w:author="USA Editor 2021" w:date="2020-12-11T16:44:00Z">
          <w:r w:rsidRPr="00717EC0" w:rsidDel="00717EC0">
            <w:rPr>
              <w:highlight w:val="green"/>
              <w:rPrChange w:id="15285" w:author="USA Editor 2021" w:date="2020-12-11T16:45:00Z">
                <w:rPr/>
              </w:rPrChange>
            </w:rPr>
            <w:delText>section B</w:delText>
          </w:r>
        </w:del>
      </w:ins>
      <w:ins w:id="15286" w:author="USA Editor 2021" w:date="2020-12-11T16:44:00Z">
        <w:r w:rsidR="00717EC0" w:rsidRPr="00B72CC7">
          <w:rPr>
            <w:highlight w:val="green"/>
            <w:lang w:val="en-US"/>
            <w:rPrChange w:id="15287" w:author="USA Editor 2021" w:date="2021-01-07T13:44:00Z">
              <w:rPr>
                <w:lang w:val="en-US"/>
              </w:rPr>
            </w:rPrChange>
          </w:rPr>
          <w:t>§</w:t>
        </w:r>
      </w:ins>
      <w:ins w:id="15288" w:author="2092 CG" w:date="2020-10-28T14:13:00Z">
        <w:r w:rsidRPr="00B72CC7">
          <w:rPr>
            <w:highlight w:val="green"/>
            <w:rPrChange w:id="15289" w:author="USA Editor 2021" w:date="2021-01-07T13:44:00Z">
              <w:rPr/>
            </w:rPrChange>
          </w:rPr>
          <w:t xml:space="preserve"> </w:t>
        </w:r>
        <w:del w:id="15290" w:author="USA Editor 2021" w:date="2021-01-07T13:43:00Z">
          <w:r w:rsidRPr="00B72CC7" w:rsidDel="00B72CC7">
            <w:rPr>
              <w:highlight w:val="green"/>
              <w:rPrChange w:id="15291" w:author="USA Editor 2021" w:date="2021-01-07T13:44:00Z">
                <w:rPr/>
              </w:rPrChange>
            </w:rPr>
            <w:delText>3</w:delText>
          </w:r>
        </w:del>
      </w:ins>
      <w:ins w:id="15292" w:author="USA Editor 2021" w:date="2021-01-07T13:43:00Z">
        <w:r w:rsidR="00B72CC7" w:rsidRPr="00B72CC7">
          <w:rPr>
            <w:highlight w:val="green"/>
            <w:rPrChange w:id="15293" w:author="USA Editor 2021" w:date="2021-01-07T13:44:00Z">
              <w:rPr/>
            </w:rPrChange>
          </w:rPr>
          <w:t>4</w:t>
        </w:r>
      </w:ins>
      <w:ins w:id="15294" w:author="2092 CG" w:date="2020-10-28T14:13:00Z">
        <w:r w:rsidRPr="00717EC0">
          <w:t>.3.6</w:t>
        </w:r>
      </w:ins>
      <w:ins w:id="15295" w:author="USA Editor 2021" w:date="2021-01-06T10:05:00Z">
        <w:r w:rsidR="00E06C34" w:rsidRPr="00E06C34">
          <w:rPr>
            <w:highlight w:val="green"/>
          </w:rPr>
          <w:t>,</w:t>
        </w:r>
      </w:ins>
      <w:ins w:id="15296" w:author="USA Editor 2021" w:date="2020-12-11T16:44:00Z">
        <w:r w:rsidR="00717EC0" w:rsidRPr="00E06C34">
          <w:rPr>
            <w:highlight w:val="green"/>
          </w:rPr>
          <w:t xml:space="preserve"> A</w:t>
        </w:r>
        <w:r w:rsidR="00717EC0" w:rsidRPr="00717EC0">
          <w:rPr>
            <w:highlight w:val="green"/>
          </w:rPr>
          <w:t>nnex 3.</w:t>
        </w:r>
      </w:ins>
    </w:p>
    <w:p w14:paraId="49421963" w14:textId="77777777" w:rsidR="00607ED5" w:rsidRPr="00717EC0" w:rsidRDefault="00607ED5" w:rsidP="00607ED5">
      <w:pPr>
        <w:spacing w:after="120"/>
        <w:rPr>
          <w:ins w:id="15297" w:author="2092 CG" w:date="2020-10-28T14:13:00Z"/>
        </w:rPr>
      </w:pPr>
      <w:ins w:id="15298" w:author="2092 CG" w:date="2020-10-28T14:13:00Z">
        <w:r w:rsidRPr="00717EC0">
          <w:t xml:space="preserve">Slots, used for transmission, are selected from </w:t>
        </w:r>
        <w:r w:rsidRPr="00717EC0">
          <w:rPr>
            <w:i/>
            <w:iCs/>
          </w:rPr>
          <w:t>candidate slots</w:t>
        </w:r>
        <w:r w:rsidRPr="00717EC0">
          <w:t xml:space="preserve"> in the selection interval (SI) which is defined as 235 slots. </w:t>
        </w:r>
      </w:ins>
    </w:p>
    <w:p w14:paraId="07D4CC27" w14:textId="77777777" w:rsidR="00607ED5" w:rsidRPr="00717EC0" w:rsidRDefault="00607ED5" w:rsidP="00607ED5">
      <w:pPr>
        <w:spacing w:after="120"/>
        <w:rPr>
          <w:ins w:id="15299" w:author="2092 CG" w:date="2020-10-28T14:13:00Z"/>
        </w:rPr>
      </w:pPr>
      <w:ins w:id="15300" w:author="2092 CG" w:date="2020-10-28T14:13:00Z">
        <w:r w:rsidRPr="00717EC0">
          <w:t>The selection process uses received data from AIS, ASM and VDE channels where these functions are co-located. Functions not part of a co-located station, or not in use by the station, are not considered by the candidate slot selection process of the station.</w:t>
        </w:r>
      </w:ins>
    </w:p>
    <w:p w14:paraId="09A897D6" w14:textId="77777777" w:rsidR="00607ED5" w:rsidRPr="00717EC0" w:rsidRDefault="00607ED5" w:rsidP="00607ED5">
      <w:pPr>
        <w:spacing w:after="120"/>
        <w:rPr>
          <w:ins w:id="15301" w:author="2092 CG" w:date="2020-10-28T14:13:00Z"/>
        </w:rPr>
      </w:pPr>
      <w:ins w:id="15302" w:author="2092 CG" w:date="2020-10-28T14:13:00Z">
        <w:r w:rsidRPr="00717EC0">
          <w:t>There should be, at minimum, a set of eight candidate slots to choose from.</w:t>
        </w:r>
      </w:ins>
    </w:p>
    <w:p w14:paraId="23D5B1E7" w14:textId="32A23935" w:rsidR="00607ED5" w:rsidRPr="00717EC0" w:rsidRDefault="00607ED5" w:rsidP="00607ED5">
      <w:pPr>
        <w:spacing w:after="120"/>
        <w:rPr>
          <w:ins w:id="15303" w:author="2092 CG" w:date="2020-10-28T14:13:00Z"/>
        </w:rPr>
      </w:pPr>
      <w:ins w:id="15304" w:author="2092 CG" w:date="2020-10-28T14:13:00Z">
        <w:r w:rsidRPr="00717EC0">
          <w:t xml:space="preserve">The conditions for slot state (see </w:t>
        </w:r>
        <w:del w:id="15305" w:author="USA Editor 2021" w:date="2020-12-11T16:45:00Z">
          <w:r w:rsidRPr="00717EC0" w:rsidDel="00717EC0">
            <w:rPr>
              <w:highlight w:val="green"/>
              <w:rPrChange w:id="15306" w:author="USA Editor 2021" w:date="2020-12-11T16:45:00Z">
                <w:rPr/>
              </w:rPrChange>
            </w:rPr>
            <w:delText>B</w:delText>
          </w:r>
        </w:del>
      </w:ins>
      <w:ins w:id="15307" w:author="USA Editor 2021" w:date="2020-12-11T16:45:00Z">
        <w:r w:rsidR="00717EC0" w:rsidRPr="00B72CC7">
          <w:rPr>
            <w:highlight w:val="green"/>
            <w:lang w:val="en-US"/>
            <w:rPrChange w:id="15308" w:author="USA Editor 2021" w:date="2021-01-07T13:44:00Z">
              <w:rPr>
                <w:lang w:val="en-US"/>
              </w:rPr>
            </w:rPrChange>
          </w:rPr>
          <w:t>§</w:t>
        </w:r>
      </w:ins>
      <w:ins w:id="15309" w:author="2092 CG" w:date="2020-10-28T14:13:00Z">
        <w:r w:rsidRPr="00B72CC7">
          <w:rPr>
            <w:highlight w:val="green"/>
            <w:rPrChange w:id="15310" w:author="USA Editor 2021" w:date="2021-01-07T13:44:00Z">
              <w:rPr/>
            </w:rPrChange>
          </w:rPr>
          <w:t xml:space="preserve"> </w:t>
        </w:r>
        <w:del w:id="15311" w:author="USA Editor 2021" w:date="2021-01-07T13:44:00Z">
          <w:r w:rsidRPr="00B72CC7" w:rsidDel="00B72CC7">
            <w:rPr>
              <w:highlight w:val="green"/>
              <w:rPrChange w:id="15312" w:author="USA Editor 2021" w:date="2021-01-07T13:44:00Z">
                <w:rPr/>
              </w:rPrChange>
            </w:rPr>
            <w:delText>3</w:delText>
          </w:r>
        </w:del>
      </w:ins>
      <w:ins w:id="15313" w:author="USA Editor 2021" w:date="2021-01-07T13:44:00Z">
        <w:r w:rsidR="00B72CC7" w:rsidRPr="00B72CC7">
          <w:rPr>
            <w:highlight w:val="green"/>
            <w:rPrChange w:id="15314" w:author="USA Editor 2021" w:date="2021-01-07T13:44:00Z">
              <w:rPr/>
            </w:rPrChange>
          </w:rPr>
          <w:t>4</w:t>
        </w:r>
      </w:ins>
      <w:ins w:id="15315" w:author="2092 CG" w:date="2020-10-28T14:13:00Z">
        <w:r w:rsidRPr="00717EC0">
          <w:t>.3.6</w:t>
        </w:r>
      </w:ins>
      <w:ins w:id="15316" w:author="USA Editor 2021" w:date="2021-01-06T10:06:00Z">
        <w:r w:rsidR="00E06C34" w:rsidRPr="00E06C34">
          <w:rPr>
            <w:highlight w:val="green"/>
          </w:rPr>
          <w:t>,</w:t>
        </w:r>
      </w:ins>
      <w:ins w:id="15317" w:author="USA Editor 2021" w:date="2020-12-11T16:45:00Z">
        <w:r w:rsidR="00717EC0" w:rsidRPr="00E06C34">
          <w:rPr>
            <w:highlight w:val="green"/>
          </w:rPr>
          <w:t xml:space="preserve"> An</w:t>
        </w:r>
        <w:r w:rsidR="00717EC0" w:rsidRPr="00717EC0">
          <w:rPr>
            <w:highlight w:val="green"/>
          </w:rPr>
          <w:t>nex 3</w:t>
        </w:r>
      </w:ins>
      <w:ins w:id="15318" w:author="2092 CG" w:date="2020-10-28T14:13:00Z">
        <w:r w:rsidRPr="00717EC0">
          <w:t>) will determine if the slot is unavailable for VDE RAC.</w:t>
        </w:r>
      </w:ins>
    </w:p>
    <w:p w14:paraId="5816B77E" w14:textId="77777777" w:rsidR="00607ED5" w:rsidRPr="00717EC0" w:rsidRDefault="00607ED5" w:rsidP="00607ED5">
      <w:pPr>
        <w:rPr>
          <w:ins w:id="15319" w:author="2092 CG" w:date="2020-10-28T14:13:00Z"/>
          <w:rFonts w:eastAsiaTheme="minorHAnsi"/>
        </w:rPr>
      </w:pPr>
      <w:ins w:id="15320" w:author="2092 CG" w:date="2020-10-28T14:13:00Z">
        <w:r w:rsidRPr="00717EC0">
          <w:rPr>
            <w:rFonts w:eastAsiaTheme="minorHAnsi"/>
          </w:rPr>
          <w:t>Rule 1:</w:t>
        </w:r>
        <w:r w:rsidRPr="00717EC0">
          <w:rPr>
            <w:rFonts w:eastAsiaTheme="minorHAnsi"/>
          </w:rPr>
          <w:tab/>
          <w:t xml:space="preserve">The candidate slots are initially selected from slots that are Free on all VDES channels. </w:t>
        </w:r>
      </w:ins>
    </w:p>
    <w:p w14:paraId="7A8A4F09" w14:textId="77777777" w:rsidR="00607ED5" w:rsidRPr="00717EC0" w:rsidRDefault="00607ED5" w:rsidP="00607ED5">
      <w:pPr>
        <w:rPr>
          <w:ins w:id="15321" w:author="2092 CG" w:date="2020-10-28T14:13:00Z"/>
        </w:rPr>
      </w:pPr>
      <w:ins w:id="15322" w:author="2092 CG" w:date="2020-10-28T14:13:00Z">
        <w:r w:rsidRPr="00717EC0">
          <w:t>If the candidate slot set contains less than eight slots, additional candidate slots can be obtained by using the following rules and order (rule 2 followed by rule 3 and then rule 4</w:t>
        </w:r>
      </w:ins>
      <w:ins w:id="15323" w:author="Canada" w:date="2020-10-30T16:14:00Z">
        <w:r w:rsidR="004516EC" w:rsidRPr="00717EC0">
          <w:t xml:space="preserve"> and then rule 5</w:t>
        </w:r>
      </w:ins>
      <w:ins w:id="15324" w:author="2092 CG" w:date="2020-10-28T14:13:00Z">
        <w:r w:rsidRPr="00717EC0">
          <w:t>):</w:t>
        </w:r>
      </w:ins>
    </w:p>
    <w:p w14:paraId="27070C8C" w14:textId="16074349" w:rsidR="00607ED5" w:rsidRPr="00717EC0" w:rsidRDefault="00607ED5" w:rsidP="00607ED5">
      <w:pPr>
        <w:rPr>
          <w:ins w:id="15325" w:author="2092 CG" w:date="2020-10-28T14:13:00Z"/>
          <w:rFonts w:eastAsiaTheme="minorHAnsi"/>
        </w:rPr>
      </w:pPr>
      <w:ins w:id="15326" w:author="2092 CG" w:date="2020-10-28T14:13:00Z">
        <w:r w:rsidRPr="00717EC0">
          <w:rPr>
            <w:rFonts w:eastAsiaTheme="minorHAnsi"/>
          </w:rPr>
          <w:t>Rule 2:</w:t>
        </w:r>
        <w:r w:rsidRPr="00717EC0">
          <w:rPr>
            <w:rFonts w:eastAsiaTheme="minorHAnsi"/>
          </w:rPr>
          <w:tab/>
          <w:t xml:space="preserve">Free </w:t>
        </w:r>
        <w:del w:id="15327" w:author="USA Editor 2021" w:date="2021-01-13T15:33:00Z">
          <w:r w:rsidRPr="00A45FE8" w:rsidDel="00A45FE8">
            <w:rPr>
              <w:rFonts w:eastAsiaTheme="minorHAnsi"/>
              <w:highlight w:val="green"/>
              <w:rPrChange w:id="15328" w:author="USA Editor 2021" w:date="2021-01-13T15:33:00Z">
                <w:rPr>
                  <w:rFonts w:eastAsiaTheme="minorHAnsi"/>
                </w:rPr>
              </w:rPrChange>
            </w:rPr>
            <w:delText>slot</w:delText>
          </w:r>
          <w:r w:rsidRPr="00717EC0" w:rsidDel="00A45FE8">
            <w:rPr>
              <w:rFonts w:eastAsiaTheme="minorHAnsi"/>
            </w:rPr>
            <w:delText xml:space="preserve"> </w:delText>
          </w:r>
        </w:del>
        <w:r w:rsidRPr="00717EC0">
          <w:rPr>
            <w:rFonts w:eastAsiaTheme="minorHAnsi"/>
          </w:rPr>
          <w:t>on</w:t>
        </w:r>
        <w:del w:id="15329" w:author="USA Editor 2021" w:date="2020-12-11T16:46:00Z">
          <w:r w:rsidRPr="00717EC0" w:rsidDel="0062473B">
            <w:rPr>
              <w:rFonts w:eastAsiaTheme="minorHAnsi"/>
            </w:rPr>
            <w:delText xml:space="preserve"> </w:delText>
          </w:r>
        </w:del>
        <w:r w:rsidRPr="00717EC0">
          <w:rPr>
            <w:rFonts w:eastAsiaTheme="minorHAnsi"/>
          </w:rPr>
          <w:t xml:space="preserve"> all AIS and VDE channels, </w:t>
        </w:r>
      </w:ins>
      <w:ins w:id="15330" w:author="USA Editor 2021" w:date="2021-01-13T15:33:00Z">
        <w:r w:rsidR="00A45FE8" w:rsidRPr="00A45FE8">
          <w:rPr>
            <w:rFonts w:eastAsiaTheme="minorHAnsi"/>
            <w:highlight w:val="green"/>
          </w:rPr>
          <w:t>Allocated</w:t>
        </w:r>
      </w:ins>
      <w:ins w:id="15331" w:author="2092 CG" w:date="2020-10-28T14:13:00Z">
        <w:del w:id="15332" w:author="USA Editor 2021" w:date="2021-01-13T15:33:00Z">
          <w:r w:rsidRPr="00A45FE8" w:rsidDel="00A45FE8">
            <w:rPr>
              <w:rFonts w:eastAsiaTheme="minorHAnsi"/>
              <w:highlight w:val="green"/>
            </w:rPr>
            <w:delText>Available</w:delText>
          </w:r>
        </w:del>
        <w:r w:rsidRPr="00717EC0">
          <w:rPr>
            <w:rFonts w:eastAsiaTheme="minorHAnsi"/>
          </w:rPr>
          <w:t xml:space="preserve"> on one ASM channel and Free on the other. </w:t>
        </w:r>
      </w:ins>
    </w:p>
    <w:p w14:paraId="54792F80" w14:textId="3C0A7802" w:rsidR="00607ED5" w:rsidRPr="00717EC0" w:rsidRDefault="00607ED5" w:rsidP="00607ED5">
      <w:pPr>
        <w:rPr>
          <w:ins w:id="15333" w:author="2092 CG" w:date="2020-10-28T14:13:00Z"/>
          <w:rFonts w:eastAsiaTheme="minorHAnsi"/>
        </w:rPr>
      </w:pPr>
      <w:ins w:id="15334" w:author="2092 CG" w:date="2020-10-28T14:13:00Z">
        <w:r w:rsidRPr="00717EC0">
          <w:rPr>
            <w:rFonts w:eastAsiaTheme="minorHAnsi"/>
          </w:rPr>
          <w:t>Rule 3:</w:t>
        </w:r>
        <w:r w:rsidRPr="00717EC0">
          <w:rPr>
            <w:rFonts w:eastAsiaTheme="minorHAnsi"/>
          </w:rPr>
          <w:tab/>
          <w:t xml:space="preserve">Free slot on all AIS and VDE channels, </w:t>
        </w:r>
      </w:ins>
      <w:ins w:id="15335" w:author="USA Editor 2021" w:date="2021-01-13T15:34:00Z">
        <w:r w:rsidR="00A45FE8" w:rsidRPr="00A45FE8">
          <w:rPr>
            <w:rFonts w:eastAsiaTheme="minorHAnsi"/>
            <w:highlight w:val="green"/>
          </w:rPr>
          <w:t>Allocated</w:t>
        </w:r>
      </w:ins>
      <w:ins w:id="15336" w:author="2092 CG" w:date="2020-10-28T14:13:00Z">
        <w:del w:id="15337" w:author="USA Editor 2021" w:date="2021-01-13T15:34:00Z">
          <w:r w:rsidRPr="00A45FE8" w:rsidDel="00A45FE8">
            <w:rPr>
              <w:rFonts w:eastAsiaTheme="minorHAnsi"/>
              <w:highlight w:val="green"/>
            </w:rPr>
            <w:delText>Available</w:delText>
          </w:r>
        </w:del>
        <w:r w:rsidRPr="00717EC0">
          <w:rPr>
            <w:rFonts w:eastAsiaTheme="minorHAnsi"/>
          </w:rPr>
          <w:t xml:space="preserve"> on both ASM channels.</w:t>
        </w:r>
      </w:ins>
    </w:p>
    <w:p w14:paraId="482016C5" w14:textId="7002AE92" w:rsidR="00607ED5" w:rsidRPr="00717EC0" w:rsidRDefault="00607ED5" w:rsidP="00607ED5">
      <w:pPr>
        <w:rPr>
          <w:ins w:id="15338" w:author="Canada" w:date="2020-10-30T16:14:00Z"/>
          <w:rFonts w:eastAsiaTheme="minorHAnsi"/>
        </w:rPr>
      </w:pPr>
      <w:ins w:id="15339" w:author="2092 CG" w:date="2020-10-28T14:13:00Z">
        <w:r w:rsidRPr="00717EC0">
          <w:rPr>
            <w:rFonts w:eastAsiaTheme="minorHAnsi"/>
          </w:rPr>
          <w:t xml:space="preserve">Rule 4: </w:t>
        </w:r>
        <w:r w:rsidRPr="00717EC0">
          <w:rPr>
            <w:rFonts w:eastAsiaTheme="minorHAnsi"/>
          </w:rPr>
          <w:tab/>
          <w:t xml:space="preserve"> Free on one AIS channel and </w:t>
        </w:r>
        <w:del w:id="15340" w:author="USA Editor 2021" w:date="2021-01-13T15:34:00Z">
          <w:r w:rsidRPr="00A45FE8" w:rsidDel="00A45FE8">
            <w:rPr>
              <w:rFonts w:eastAsiaTheme="minorHAnsi"/>
              <w:highlight w:val="green"/>
              <w:rPrChange w:id="15341" w:author="USA Editor 2021" w:date="2021-01-13T15:34:00Z">
                <w:rPr>
                  <w:rFonts w:eastAsiaTheme="minorHAnsi"/>
                </w:rPr>
              </w:rPrChange>
            </w:rPr>
            <w:delText>a</w:delText>
          </w:r>
        </w:del>
      </w:ins>
      <w:ins w:id="15342" w:author="USA Editor 2021" w:date="2021-01-13T15:34:00Z">
        <w:r w:rsidR="00A45FE8" w:rsidRPr="00A45FE8">
          <w:rPr>
            <w:rFonts w:eastAsiaTheme="minorHAnsi"/>
            <w:highlight w:val="green"/>
            <w:rPrChange w:id="15343" w:author="USA Editor 2021" w:date="2021-01-13T15:34:00Z">
              <w:rPr>
                <w:rFonts w:eastAsiaTheme="minorHAnsi"/>
              </w:rPr>
            </w:rPrChange>
          </w:rPr>
          <w:t>A</w:t>
        </w:r>
      </w:ins>
      <w:ins w:id="15344" w:author="2092 CG" w:date="2020-10-28T14:13:00Z">
        <w:r w:rsidRPr="00717EC0">
          <w:rPr>
            <w:rFonts w:eastAsiaTheme="minorHAnsi"/>
          </w:rPr>
          <w:t xml:space="preserve">vailable on the other, Free or </w:t>
        </w:r>
      </w:ins>
      <w:ins w:id="15345" w:author="USA Editor 2021" w:date="2021-01-13T15:34:00Z">
        <w:r w:rsidR="00A45FE8" w:rsidRPr="00A45FE8">
          <w:rPr>
            <w:rFonts w:eastAsiaTheme="minorHAnsi"/>
            <w:highlight w:val="green"/>
          </w:rPr>
          <w:t>Allocated</w:t>
        </w:r>
      </w:ins>
      <w:ins w:id="15346" w:author="2092 CG" w:date="2020-10-28T14:13:00Z">
        <w:del w:id="15347" w:author="USA Editor 2021" w:date="2021-01-13T15:34:00Z">
          <w:r w:rsidRPr="00A45FE8" w:rsidDel="00A45FE8">
            <w:rPr>
              <w:rFonts w:eastAsiaTheme="minorHAnsi"/>
              <w:highlight w:val="green"/>
            </w:rPr>
            <w:delText>available</w:delText>
          </w:r>
        </w:del>
        <w:r w:rsidRPr="00717EC0">
          <w:rPr>
            <w:rFonts w:eastAsiaTheme="minorHAnsi"/>
          </w:rPr>
          <w:t xml:space="preserve"> on both ASM channels and free on the VDE channel.</w:t>
        </w:r>
      </w:ins>
    </w:p>
    <w:p w14:paraId="1216522B" w14:textId="663AD798" w:rsidR="004516EC" w:rsidRPr="00717EC0" w:rsidRDefault="004516EC" w:rsidP="00607ED5">
      <w:pPr>
        <w:rPr>
          <w:ins w:id="15348" w:author="2092 CG" w:date="2020-10-28T14:13:00Z"/>
          <w:rFonts w:eastAsiaTheme="minorHAnsi"/>
        </w:rPr>
      </w:pPr>
      <w:ins w:id="15349" w:author="Canada" w:date="2020-10-30T16:14:00Z">
        <w:r w:rsidRPr="00717EC0">
          <w:rPr>
            <w:rFonts w:eastAsiaTheme="minorHAnsi"/>
          </w:rPr>
          <w:t>Rule 5:</w:t>
        </w:r>
        <w:r w:rsidRPr="00717EC0">
          <w:rPr>
            <w:rFonts w:eastAsiaTheme="minorHAnsi"/>
          </w:rPr>
          <w:tab/>
          <w:t xml:space="preserve">Available on both AIS channel, Free or </w:t>
        </w:r>
      </w:ins>
      <w:ins w:id="15350" w:author="USA Editor 2021" w:date="2021-01-13T15:35:00Z">
        <w:r w:rsidR="00A45FE8" w:rsidRPr="00A45FE8">
          <w:rPr>
            <w:rFonts w:eastAsiaTheme="minorHAnsi"/>
            <w:highlight w:val="green"/>
          </w:rPr>
          <w:t>Allocated</w:t>
        </w:r>
      </w:ins>
      <w:ins w:id="15351" w:author="Canada" w:date="2020-10-30T16:14:00Z">
        <w:del w:id="15352" w:author="USA Editor 2021" w:date="2021-01-13T15:35:00Z">
          <w:r w:rsidRPr="00A45FE8" w:rsidDel="00A45FE8">
            <w:rPr>
              <w:rFonts w:eastAsiaTheme="minorHAnsi"/>
              <w:highlight w:val="green"/>
            </w:rPr>
            <w:delText>available</w:delText>
          </w:r>
        </w:del>
        <w:r w:rsidRPr="00717EC0">
          <w:rPr>
            <w:rFonts w:eastAsiaTheme="minorHAnsi"/>
          </w:rPr>
          <w:t xml:space="preserve"> on both ASM channels and free on the VDE channel.</w:t>
        </w:r>
      </w:ins>
    </w:p>
    <w:p w14:paraId="7D5B03D9" w14:textId="77777777" w:rsidR="00607ED5" w:rsidRPr="00717EC0" w:rsidRDefault="00607ED5" w:rsidP="00607ED5">
      <w:pPr>
        <w:spacing w:after="120"/>
        <w:rPr>
          <w:ins w:id="15353" w:author="2092 CG" w:date="2020-10-28T14:13:00Z"/>
        </w:rPr>
      </w:pPr>
      <w:ins w:id="15354" w:author="2092 CG" w:date="2020-10-28T14:13:00Z">
        <w:r w:rsidRPr="00717EC0">
          <w:t>If the station cannot find a sufficient number of candidate slots, the station should not transmit and should re-schedule the transmission.</w:t>
        </w:r>
      </w:ins>
    </w:p>
    <w:p w14:paraId="27AF9FEF" w14:textId="77777777" w:rsidR="00607ED5" w:rsidRPr="00717EC0" w:rsidRDefault="00607ED5" w:rsidP="00607ED5">
      <w:pPr>
        <w:spacing w:after="120"/>
        <w:rPr>
          <w:ins w:id="15355" w:author="2092 CG" w:date="2020-10-28T14:13:00Z"/>
        </w:rPr>
      </w:pPr>
      <w:ins w:id="15356" w:author="2092 CG" w:date="2020-10-28T14:13:00Z">
        <w:r w:rsidRPr="00717EC0">
          <w:t xml:space="preserve">The purpose of maintaining a minimum of eight candidate slots within the same probability of being used for transmission is to provide high probability of access to the link. </w:t>
        </w:r>
      </w:ins>
    </w:p>
    <w:p w14:paraId="1797504B" w14:textId="77777777" w:rsidR="00607ED5" w:rsidRPr="00717EC0" w:rsidRDefault="00607ED5" w:rsidP="00607ED5">
      <w:pPr>
        <w:spacing w:after="120"/>
        <w:rPr>
          <w:ins w:id="15357" w:author="2092 CG" w:date="2020-10-28T14:13:00Z"/>
        </w:rPr>
      </w:pPr>
      <w:ins w:id="15358" w:author="2092 CG" w:date="2020-10-28T14:13:00Z">
        <w:r w:rsidRPr="00717EC0">
          <w:t xml:space="preserve">Note that individual VDES functions need only to be considered in the candidate slot selection process when they are in use and there is not sufficient isolation ensure that the AIS station will meet its receiver performance requirements. </w:t>
        </w:r>
      </w:ins>
    </w:p>
    <w:bookmarkEnd w:id="15267"/>
    <w:p w14:paraId="22F01721" w14:textId="7DDDDB7C" w:rsidR="008D4CC8" w:rsidRPr="00A013FD" w:rsidRDefault="00607ED5" w:rsidP="00A013FD">
      <w:pPr>
        <w:spacing w:after="120"/>
        <w:rPr>
          <w:ins w:id="15359" w:author="Ross Norsworthy" w:date="2020-03-20T00:52:00Z"/>
          <w:lang w:eastAsia="en-GB"/>
        </w:rPr>
      </w:pPr>
      <w:ins w:id="15360" w:author="2092 CG" w:date="2020-10-28T14:13:00Z">
        <w:r w:rsidRPr="00717EC0">
          <w:t xml:space="preserve">Figure 16 shows (see </w:t>
        </w:r>
      </w:ins>
      <w:ins w:id="15361" w:author="USA Editor 2021" w:date="2020-12-11T16:46:00Z">
        <w:r w:rsidR="0062473B" w:rsidRPr="0062473B">
          <w:rPr>
            <w:highlight w:val="green"/>
          </w:rPr>
          <w:t>Annex 3</w:t>
        </w:r>
      </w:ins>
      <w:ins w:id="15362" w:author="2092 CG" w:date="2020-10-28T14:13:00Z">
        <w:del w:id="15363" w:author="USA Editor 2021" w:date="2020-12-11T16:46:00Z">
          <w:r w:rsidRPr="0062473B" w:rsidDel="0062473B">
            <w:rPr>
              <w:highlight w:val="green"/>
            </w:rPr>
            <w:delText>ASM section</w:delText>
          </w:r>
        </w:del>
        <w:r w:rsidRPr="00717EC0">
          <w:t>) a flowchart representation of the selection algorithm.</w:t>
        </w:r>
      </w:ins>
    </w:p>
    <w:p w14:paraId="6FB40435" w14:textId="26403796" w:rsidR="00A013FD" w:rsidRPr="00A013FD" w:rsidRDefault="00391A21" w:rsidP="0062473B">
      <w:pPr>
        <w:pStyle w:val="Heading2"/>
        <w:rPr>
          <w:ins w:id="15364" w:author="Ross Norsworthy" w:date="2020-03-20T00:52:00Z"/>
          <w:rFonts w:eastAsiaTheme="minorHAnsi"/>
        </w:rPr>
      </w:pPr>
      <w:bookmarkStart w:id="15365" w:name="_Toc35545433"/>
      <w:ins w:id="15366" w:author="Song, Xiaojing" w:date="2020-08-21T13:54:00Z">
        <w:del w:id="15367" w:author="USA Editor 2021" w:date="2020-12-11T16:47:00Z">
          <w:r w:rsidRPr="0062473B" w:rsidDel="0062473B">
            <w:rPr>
              <w:rFonts w:eastAsiaTheme="minorHAnsi"/>
              <w:highlight w:val="green"/>
            </w:rPr>
            <w:delText>C</w:delText>
          </w:r>
          <w:r w:rsidDel="0062473B">
            <w:rPr>
              <w:rFonts w:eastAsiaTheme="minorHAnsi"/>
            </w:rPr>
            <w:delText xml:space="preserve"> </w:delText>
          </w:r>
        </w:del>
      </w:ins>
      <w:ins w:id="15368" w:author="Song, Xiaojing" w:date="2020-08-24T12:42:00Z">
        <w:r w:rsidR="00EC2FFA">
          <w:rPr>
            <w:rFonts w:eastAsiaTheme="minorHAnsi"/>
          </w:rPr>
          <w:t>4</w:t>
        </w:r>
      </w:ins>
      <w:ins w:id="15369" w:author="Song, Xiaojing" w:date="2020-08-21T13:54:00Z">
        <w:r>
          <w:rPr>
            <w:rFonts w:eastAsiaTheme="minorHAnsi"/>
          </w:rPr>
          <w:t>.22</w:t>
        </w:r>
        <w:r>
          <w:rPr>
            <w:rFonts w:eastAsiaTheme="minorHAnsi"/>
          </w:rPr>
          <w:tab/>
        </w:r>
      </w:ins>
      <w:ins w:id="15370" w:author="Ross Norsworthy" w:date="2020-03-20T00:52:00Z">
        <w:r w:rsidR="00A013FD" w:rsidRPr="00A013FD">
          <w:rPr>
            <w:rFonts w:eastAsiaTheme="minorHAnsi"/>
          </w:rPr>
          <w:t>Announcement channel access scheme</w:t>
        </w:r>
        <w:bookmarkEnd w:id="15365"/>
      </w:ins>
    </w:p>
    <w:p w14:paraId="6812606F" w14:textId="77777777" w:rsidR="00A013FD" w:rsidRPr="00A013FD" w:rsidRDefault="00A013FD" w:rsidP="00A013FD">
      <w:pPr>
        <w:spacing w:after="120"/>
        <w:rPr>
          <w:ins w:id="15371" w:author="Ross Norsworthy" w:date="2020-03-20T00:52:00Z"/>
          <w:lang w:eastAsia="en-GB"/>
        </w:rPr>
      </w:pPr>
      <w:ins w:id="15372" w:author="Ross Norsworthy" w:date="2020-03-20T00:52:00Z">
        <w:r w:rsidRPr="00A013FD">
          <w:rPr>
            <w:lang w:eastAsia="en-GB"/>
          </w:rPr>
          <w:t>Ad hoc messages (messages 4, 90 &amp; 92) shall be transmitted on AC by the control station and transmitted on RAC by a mobile station to avoid any conflicts between control station and mobile stations.</w:t>
        </w:r>
      </w:ins>
    </w:p>
    <w:p w14:paraId="240A73D8" w14:textId="77777777" w:rsidR="00A013FD" w:rsidRPr="00A013FD" w:rsidRDefault="00A013FD" w:rsidP="00A013FD">
      <w:pPr>
        <w:spacing w:after="120"/>
        <w:rPr>
          <w:ins w:id="15373" w:author="Ross Norsworthy" w:date="2020-03-20T00:52:00Z"/>
          <w:lang w:eastAsia="en-GB"/>
        </w:rPr>
      </w:pPr>
      <w:ins w:id="15374" w:author="Ross Norsworthy" w:date="2020-03-20T00:52:00Z">
        <w:r w:rsidRPr="00A013FD">
          <w:rPr>
            <w:lang w:eastAsia="en-GB"/>
          </w:rPr>
          <w:t xml:space="preserve">When scheduling a message for AC transmission, then the first available announcement slot may be selected for transmission. A control station may choose to use RAC slots for the transmission of ad hoc messages during high congestion but must always use the </w:t>
        </w:r>
        <w:r w:rsidRPr="00A81B07">
          <w:rPr>
            <w:lang w:eastAsia="en-GB"/>
          </w:rPr>
          <w:t xml:space="preserve">Random </w:t>
        </w:r>
        <w:del w:id="15375" w:author="2092 CG" w:date="2020-10-28T14:15:00Z">
          <w:r w:rsidRPr="00A81B07" w:rsidDel="00440686">
            <w:rPr>
              <w:lang w:eastAsia="en-GB"/>
            </w:rPr>
            <w:delText xml:space="preserve">Channel </w:delText>
          </w:r>
        </w:del>
        <w:r w:rsidRPr="00A81B07">
          <w:rPr>
            <w:lang w:eastAsia="en-GB"/>
          </w:rPr>
          <w:t xml:space="preserve">Access </w:t>
        </w:r>
      </w:ins>
      <w:ins w:id="15376" w:author="2092 CG" w:date="2020-10-28T14:16:00Z">
        <w:r w:rsidR="00440686" w:rsidRPr="00A81B07">
          <w:rPr>
            <w:lang w:eastAsia="en-GB"/>
          </w:rPr>
          <w:t>Channel</w:t>
        </w:r>
        <w:r w:rsidR="00440686">
          <w:rPr>
            <w:lang w:eastAsia="en-GB"/>
          </w:rPr>
          <w:t xml:space="preserve"> </w:t>
        </w:r>
      </w:ins>
      <w:ins w:id="15377" w:author="Ross Norsworthy" w:date="2020-03-20T00:52:00Z">
        <w:r w:rsidRPr="00A013FD">
          <w:rPr>
            <w:lang w:eastAsia="en-GB"/>
          </w:rPr>
          <w:t>Scheme when accessing the RAC.</w:t>
        </w:r>
      </w:ins>
    </w:p>
    <w:p w14:paraId="400AE010" w14:textId="2BD28B11" w:rsidR="00A013FD" w:rsidRPr="00A013FD" w:rsidRDefault="00391A21" w:rsidP="0062473B">
      <w:pPr>
        <w:pStyle w:val="Heading2"/>
        <w:rPr>
          <w:ins w:id="15378" w:author="Ross Norsworthy" w:date="2020-03-20T00:52:00Z"/>
          <w:rFonts w:eastAsiaTheme="minorHAnsi"/>
        </w:rPr>
      </w:pPr>
      <w:bookmarkStart w:id="15379" w:name="_Toc35545434"/>
      <w:ins w:id="15380" w:author="Song, Xiaojing" w:date="2020-08-21T13:54:00Z">
        <w:del w:id="15381" w:author="USA Editor 2021" w:date="2020-12-11T16:47:00Z">
          <w:r w:rsidRPr="0062473B" w:rsidDel="0062473B">
            <w:rPr>
              <w:rFonts w:eastAsiaTheme="minorHAnsi"/>
              <w:highlight w:val="green"/>
            </w:rPr>
            <w:delText>C</w:delText>
          </w:r>
          <w:r w:rsidDel="0062473B">
            <w:rPr>
              <w:rFonts w:eastAsiaTheme="minorHAnsi"/>
            </w:rPr>
            <w:delText xml:space="preserve"> </w:delText>
          </w:r>
        </w:del>
      </w:ins>
      <w:ins w:id="15382" w:author="Song, Xiaojing" w:date="2020-08-24T12:42:00Z">
        <w:r w:rsidR="00EC2FFA">
          <w:rPr>
            <w:rFonts w:eastAsiaTheme="minorHAnsi"/>
          </w:rPr>
          <w:t>4</w:t>
        </w:r>
      </w:ins>
      <w:ins w:id="15383" w:author="Song, Xiaojing" w:date="2020-08-21T13:54:00Z">
        <w:r>
          <w:rPr>
            <w:rFonts w:eastAsiaTheme="minorHAnsi"/>
          </w:rPr>
          <w:t>.23</w:t>
        </w:r>
        <w:r>
          <w:rPr>
            <w:rFonts w:eastAsiaTheme="minorHAnsi"/>
          </w:rPr>
          <w:tab/>
        </w:r>
      </w:ins>
      <w:ins w:id="15384" w:author="Ross Norsworthy" w:date="2020-03-20T00:52:00Z">
        <w:r w:rsidR="00A013FD" w:rsidRPr="00A013FD">
          <w:rPr>
            <w:rFonts w:eastAsiaTheme="minorHAnsi"/>
          </w:rPr>
          <w:t>Logical Channel access</w:t>
        </w:r>
        <w:bookmarkEnd w:id="15379"/>
      </w:ins>
    </w:p>
    <w:p w14:paraId="7C42A14C" w14:textId="77777777" w:rsidR="00A013FD" w:rsidRPr="00A013FD" w:rsidRDefault="00A013FD" w:rsidP="00A013FD">
      <w:pPr>
        <w:spacing w:after="120"/>
        <w:rPr>
          <w:ins w:id="15385" w:author="Ross Norsworthy" w:date="2020-03-20T00:52:00Z"/>
          <w:lang w:eastAsia="en-GB"/>
        </w:rPr>
      </w:pPr>
      <w:ins w:id="15386" w:author="Ross Norsworthy" w:date="2020-03-20T00:52:00Z">
        <w:r w:rsidRPr="00A013FD">
          <w:rPr>
            <w:lang w:eastAsia="en-GB"/>
          </w:rPr>
          <w:t>A resource assignment message assigns two LCs. One LC for data transmission and one LC for receiving signalling information. In addition, the LC pair is assigned with a TDMA frame delay. As the frame delay has a minimum value of 1, transmission can’t start in the current TDMA frame at the time of assignment. The LC assignment goes into effect at the beginning of the next frame, after the TDMA frame delay expires.</w:t>
        </w:r>
      </w:ins>
    </w:p>
    <w:p w14:paraId="2332D87F" w14:textId="77777777" w:rsidR="00A013FD" w:rsidRPr="00A013FD" w:rsidRDefault="00A013FD" w:rsidP="00A013FD">
      <w:pPr>
        <w:spacing w:after="120"/>
        <w:rPr>
          <w:ins w:id="15387" w:author="Ross Norsworthy" w:date="2020-03-20T00:52:00Z"/>
          <w:lang w:eastAsia="en-GB"/>
        </w:rPr>
      </w:pPr>
      <w:ins w:id="15388" w:author="Ross Norsworthy" w:date="2020-03-20T00:52:00Z">
        <w:r w:rsidRPr="00A013FD">
          <w:rPr>
            <w:lang w:eastAsia="en-GB"/>
          </w:rPr>
          <w:t>Only DC slots may be used for transmission and only DSCH slot may be used for the reception of ACK/NACK and resource re-assignment or de-assignment messages.</w:t>
        </w:r>
      </w:ins>
    </w:p>
    <w:p w14:paraId="70A84B96" w14:textId="43AC9F2C" w:rsidR="00A013FD" w:rsidRPr="00A013FD" w:rsidRDefault="00391A21" w:rsidP="0062473B">
      <w:pPr>
        <w:pStyle w:val="Heading2"/>
        <w:rPr>
          <w:ins w:id="15389" w:author="Ross Norsworthy" w:date="2020-03-20T00:52:00Z"/>
          <w:rFonts w:eastAsiaTheme="minorHAnsi"/>
          <w:lang w:eastAsia="en-GB"/>
        </w:rPr>
      </w:pPr>
      <w:bookmarkStart w:id="15390" w:name="_Toc35545435"/>
      <w:ins w:id="15391" w:author="Song, Xiaojing" w:date="2020-08-21T13:54:00Z">
        <w:del w:id="15392" w:author="USA Editor 2021" w:date="2020-12-11T16:48:00Z">
          <w:r w:rsidRPr="0062473B" w:rsidDel="0062473B">
            <w:rPr>
              <w:rFonts w:eastAsiaTheme="minorHAnsi"/>
              <w:highlight w:val="green"/>
            </w:rPr>
            <w:delText>C</w:delText>
          </w:r>
          <w:r w:rsidDel="0062473B">
            <w:rPr>
              <w:rFonts w:eastAsiaTheme="minorHAnsi"/>
            </w:rPr>
            <w:delText xml:space="preserve"> </w:delText>
          </w:r>
        </w:del>
      </w:ins>
      <w:ins w:id="15393" w:author="Song, Xiaojing" w:date="2020-08-24T12:42:00Z">
        <w:r w:rsidR="00EC2FFA">
          <w:rPr>
            <w:rFonts w:eastAsiaTheme="minorHAnsi"/>
          </w:rPr>
          <w:t>4</w:t>
        </w:r>
      </w:ins>
      <w:ins w:id="15394" w:author="Song, Xiaojing" w:date="2020-08-21T13:54:00Z">
        <w:r>
          <w:rPr>
            <w:rFonts w:eastAsiaTheme="minorHAnsi"/>
          </w:rPr>
          <w:t>.24</w:t>
        </w:r>
        <w:r>
          <w:rPr>
            <w:rFonts w:eastAsiaTheme="minorHAnsi"/>
          </w:rPr>
          <w:tab/>
        </w:r>
      </w:ins>
      <w:ins w:id="15395" w:author="Ross Norsworthy" w:date="2020-03-20T00:52:00Z">
        <w:r w:rsidR="00A013FD" w:rsidRPr="00A013FD">
          <w:rPr>
            <w:rFonts w:eastAsiaTheme="minorHAnsi"/>
            <w:lang w:eastAsia="en-GB"/>
          </w:rPr>
          <w:t>Logical channel use map</w:t>
        </w:r>
        <w:bookmarkEnd w:id="15390"/>
      </w:ins>
    </w:p>
    <w:p w14:paraId="0368B654" w14:textId="77777777" w:rsidR="00A013FD" w:rsidRPr="00A013FD" w:rsidRDefault="00A013FD" w:rsidP="00A013FD">
      <w:pPr>
        <w:spacing w:after="120"/>
        <w:rPr>
          <w:ins w:id="15396" w:author="Ross Norsworthy" w:date="2020-03-20T00:52:00Z"/>
          <w:lang w:eastAsia="en-GB"/>
        </w:rPr>
      </w:pPr>
      <w:ins w:id="15397" w:author="Ross Norsworthy" w:date="2020-03-20T00:52:00Z">
        <w:r w:rsidRPr="00A013FD">
          <w:rPr>
            <w:lang w:eastAsia="en-GB"/>
          </w:rPr>
          <w:t>Each station should continuously monitor all ASC and DSCH slots for LC resource assignment messages. A station must keep a map of all LCs and mark if they are reserved or free. When an LC remains in use, it will be assigned again at every DSCH slot. If no LC assignment has been received for three consecutive TDMA frames, the LC can be marked as free. Whenever a LC is used for own station transmission or reception, then a LC must be marked as internally assigned for the current TDMA frame and for the following three TDMA frames.</w:t>
        </w:r>
      </w:ins>
    </w:p>
    <w:p w14:paraId="6327594E" w14:textId="0980EDBB" w:rsidR="00A013FD" w:rsidRPr="00A013FD" w:rsidRDefault="00391A21" w:rsidP="0062473B">
      <w:pPr>
        <w:pStyle w:val="Heading2"/>
        <w:rPr>
          <w:ins w:id="15398" w:author="Ross Norsworthy" w:date="2020-03-20T00:52:00Z"/>
          <w:rFonts w:eastAsiaTheme="minorHAnsi"/>
        </w:rPr>
      </w:pPr>
      <w:bookmarkStart w:id="15399" w:name="_Toc35545436"/>
      <w:ins w:id="15400" w:author="Song, Xiaojing" w:date="2020-08-21T13:54:00Z">
        <w:del w:id="15401" w:author="USA Editor 2021" w:date="2020-12-11T16:48:00Z">
          <w:r w:rsidRPr="0062473B" w:rsidDel="0062473B">
            <w:rPr>
              <w:rFonts w:eastAsiaTheme="minorHAnsi"/>
              <w:highlight w:val="green"/>
            </w:rPr>
            <w:delText>C</w:delText>
          </w:r>
          <w:r w:rsidDel="0062473B">
            <w:rPr>
              <w:rFonts w:eastAsiaTheme="minorHAnsi"/>
            </w:rPr>
            <w:delText xml:space="preserve"> </w:delText>
          </w:r>
        </w:del>
      </w:ins>
      <w:ins w:id="15402" w:author="Song, Xiaojing" w:date="2020-08-24T12:42:00Z">
        <w:r w:rsidR="00EC2FFA">
          <w:rPr>
            <w:rFonts w:eastAsiaTheme="minorHAnsi"/>
          </w:rPr>
          <w:t>4</w:t>
        </w:r>
      </w:ins>
      <w:ins w:id="15403" w:author="Song, Xiaojing" w:date="2020-08-21T13:54:00Z">
        <w:r>
          <w:rPr>
            <w:rFonts w:eastAsiaTheme="minorHAnsi"/>
          </w:rPr>
          <w:t>.25</w:t>
        </w:r>
        <w:r>
          <w:rPr>
            <w:rFonts w:eastAsiaTheme="minorHAnsi"/>
          </w:rPr>
          <w:tab/>
        </w:r>
      </w:ins>
      <w:ins w:id="15404" w:author="Ross Norsworthy" w:date="2020-03-20T00:52:00Z">
        <w:r w:rsidR="00A013FD" w:rsidRPr="00A013FD">
          <w:rPr>
            <w:rFonts w:eastAsiaTheme="minorHAnsi"/>
          </w:rPr>
          <w:t>Unused LC slots as RAC slots</w:t>
        </w:r>
        <w:bookmarkEnd w:id="15399"/>
      </w:ins>
    </w:p>
    <w:p w14:paraId="7799E64A" w14:textId="174F79D4" w:rsidR="00A013FD" w:rsidRPr="00A013FD" w:rsidRDefault="00A013FD" w:rsidP="00A013FD">
      <w:pPr>
        <w:spacing w:after="120"/>
        <w:rPr>
          <w:ins w:id="15405" w:author="Ross Norsworthy" w:date="2020-03-20T00:52:00Z"/>
          <w:lang w:eastAsia="en-GB"/>
        </w:rPr>
      </w:pPr>
      <w:ins w:id="15406" w:author="Ross Norsworthy" w:date="2020-03-20T00:52:00Z">
        <w:r w:rsidRPr="00A013FD">
          <w:rPr>
            <w:lang w:eastAsia="en-GB"/>
          </w:rPr>
          <w:t xml:space="preserve">As an LC can only be assigned from the start of the next TDMA frame, an LC that is marked as free in the current TDMA frame, shall remain free for the remainder of the current TDMA frame. As these slots will remain </w:t>
        </w:r>
        <w:r w:rsidRPr="00A81B07">
          <w:rPr>
            <w:lang w:eastAsia="en-GB"/>
          </w:rPr>
          <w:t>unutilised in the current frame, they may be used as RAC slots. These slots may form part of the random access candidate slots</w:t>
        </w:r>
      </w:ins>
      <w:ins w:id="15407" w:author="2092 CG" w:date="2020-10-28T14:17:00Z">
        <w:r w:rsidR="00896FA6" w:rsidRPr="0062473B">
          <w:rPr>
            <w:lang w:eastAsia="en-GB"/>
          </w:rPr>
          <w:t xml:space="preserve">, if they also comply with the rules in </w:t>
        </w:r>
        <w:del w:id="15408" w:author="USA Editor 2021" w:date="2020-12-11T16:48:00Z">
          <w:r w:rsidR="00896FA6" w:rsidRPr="00FB13AC" w:rsidDel="0090457F">
            <w:rPr>
              <w:highlight w:val="green"/>
              <w:lang w:eastAsia="en-GB"/>
              <w:rPrChange w:id="15409" w:author="USA Editor 2021" w:date="2021-01-07T12:55:00Z">
                <w:rPr>
                  <w:lang w:eastAsia="en-GB"/>
                </w:rPr>
              </w:rPrChange>
            </w:rPr>
            <w:delText>section C</w:delText>
          </w:r>
        </w:del>
      </w:ins>
      <w:ins w:id="15410" w:author="USA Editor 2021" w:date="2020-12-11T16:48:00Z">
        <w:r w:rsidR="0090457F" w:rsidRPr="00FB13AC">
          <w:rPr>
            <w:highlight w:val="green"/>
            <w:lang w:val="en-US"/>
            <w:rPrChange w:id="15411" w:author="USA Editor 2021" w:date="2021-01-07T12:55:00Z">
              <w:rPr>
                <w:lang w:val="en-US"/>
              </w:rPr>
            </w:rPrChange>
          </w:rPr>
          <w:t>§</w:t>
        </w:r>
      </w:ins>
      <w:ins w:id="15412" w:author="2092 CG" w:date="2020-10-28T14:17:00Z">
        <w:r w:rsidR="00896FA6" w:rsidRPr="0062473B">
          <w:rPr>
            <w:lang w:eastAsia="en-GB"/>
          </w:rPr>
          <w:t xml:space="preserve"> 4.21.1</w:t>
        </w:r>
      </w:ins>
      <w:ins w:id="15413" w:author="Ross Norsworthy" w:date="2020-03-20T00:52:00Z">
        <w:r w:rsidRPr="00A81B07">
          <w:rPr>
            <w:lang w:eastAsia="en-GB"/>
          </w:rPr>
          <w:t>. Free</w:t>
        </w:r>
        <w:r w:rsidRPr="00A013FD">
          <w:rPr>
            <w:lang w:eastAsia="en-GB"/>
          </w:rPr>
          <w:t xml:space="preserve"> slots from the next TDMA frame may not be added to the list of candidate slots, until such time that the TDMA frame has arrived and the slots are still free.</w:t>
        </w:r>
      </w:ins>
    </w:p>
    <w:p w14:paraId="6624A6BB" w14:textId="33775258" w:rsidR="00A013FD" w:rsidRPr="00A013FD" w:rsidRDefault="00391A21" w:rsidP="0062473B">
      <w:pPr>
        <w:pStyle w:val="Heading2"/>
        <w:rPr>
          <w:ins w:id="15414" w:author="Ross Norsworthy" w:date="2020-03-20T00:52:00Z"/>
          <w:rFonts w:eastAsiaTheme="minorHAnsi"/>
        </w:rPr>
      </w:pPr>
      <w:bookmarkStart w:id="15415" w:name="_Toc35545437"/>
      <w:bookmarkStart w:id="15416" w:name="_Toc35545438"/>
      <w:bookmarkEnd w:id="15415"/>
      <w:ins w:id="15417" w:author="Song, Xiaojing" w:date="2020-08-21T13:54:00Z">
        <w:del w:id="15418" w:author="USA Editor 2021" w:date="2020-12-11T16:48:00Z">
          <w:r w:rsidRPr="0090457F" w:rsidDel="0090457F">
            <w:rPr>
              <w:rFonts w:eastAsiaTheme="minorHAnsi"/>
              <w:highlight w:val="green"/>
            </w:rPr>
            <w:delText>C</w:delText>
          </w:r>
          <w:r w:rsidDel="0090457F">
            <w:rPr>
              <w:rFonts w:eastAsiaTheme="minorHAnsi"/>
            </w:rPr>
            <w:delText xml:space="preserve"> </w:delText>
          </w:r>
        </w:del>
      </w:ins>
      <w:ins w:id="15419" w:author="Song, Xiaojing" w:date="2020-08-24T12:42:00Z">
        <w:r w:rsidR="00EC2FFA">
          <w:rPr>
            <w:rFonts w:eastAsiaTheme="minorHAnsi"/>
          </w:rPr>
          <w:t>4</w:t>
        </w:r>
      </w:ins>
      <w:ins w:id="15420" w:author="Song, Xiaojing" w:date="2020-08-21T13:54:00Z">
        <w:r>
          <w:rPr>
            <w:rFonts w:eastAsiaTheme="minorHAnsi"/>
          </w:rPr>
          <w:t>.26</w:t>
        </w:r>
        <w:r>
          <w:rPr>
            <w:rFonts w:eastAsiaTheme="minorHAnsi"/>
          </w:rPr>
          <w:tab/>
        </w:r>
      </w:ins>
      <w:ins w:id="15421" w:author="Ross Norsworthy" w:date="2020-03-20T00:52:00Z">
        <w:r w:rsidR="00A013FD" w:rsidRPr="00A013FD">
          <w:rPr>
            <w:rFonts w:eastAsiaTheme="minorHAnsi"/>
          </w:rPr>
          <w:t>Logical channel assignment</w:t>
        </w:r>
        <w:bookmarkEnd w:id="15416"/>
      </w:ins>
    </w:p>
    <w:p w14:paraId="271D4BE5" w14:textId="77777777" w:rsidR="00A013FD" w:rsidRPr="00A013FD" w:rsidRDefault="00A013FD" w:rsidP="00A013FD">
      <w:pPr>
        <w:spacing w:after="120"/>
        <w:rPr>
          <w:ins w:id="15422" w:author="Ross Norsworthy" w:date="2020-03-20T00:52:00Z"/>
          <w:lang w:eastAsia="en-GB"/>
        </w:rPr>
      </w:pPr>
      <w:ins w:id="15423" w:author="Ross Norsworthy" w:date="2020-03-20T00:52:00Z">
        <w:r w:rsidRPr="00A013FD">
          <w:rPr>
            <w:lang w:eastAsia="en-GB"/>
          </w:rPr>
          <w:t>When a ship is outside of the control station service area, the receiving ship should be capable of assigning a LC to another ship after reception of a Resource Request message. The LC assignment must be made by randomly selecting a free LC from the Logical Channel Use Map.</w:t>
        </w:r>
      </w:ins>
    </w:p>
    <w:p w14:paraId="29F5629D" w14:textId="7D3C545F" w:rsidR="00A013FD" w:rsidRPr="00A013FD" w:rsidRDefault="00391A21" w:rsidP="0062473B">
      <w:pPr>
        <w:pStyle w:val="Heading2"/>
        <w:rPr>
          <w:ins w:id="15424" w:author="Ross Norsworthy" w:date="2020-03-20T00:52:00Z"/>
          <w:rFonts w:eastAsiaTheme="minorHAnsi"/>
        </w:rPr>
      </w:pPr>
      <w:bookmarkStart w:id="15425" w:name="_Toc35545439"/>
      <w:ins w:id="15426" w:author="Song, Xiaojing" w:date="2020-08-21T13:54:00Z">
        <w:del w:id="15427" w:author="USA Editor 2021" w:date="2020-12-11T16:49:00Z">
          <w:r w:rsidRPr="0090457F" w:rsidDel="0090457F">
            <w:rPr>
              <w:rFonts w:eastAsiaTheme="minorHAnsi"/>
              <w:szCs w:val="22"/>
              <w:highlight w:val="green"/>
            </w:rPr>
            <w:delText>C</w:delText>
          </w:r>
          <w:r w:rsidDel="0090457F">
            <w:rPr>
              <w:rFonts w:eastAsiaTheme="minorHAnsi"/>
              <w:szCs w:val="22"/>
            </w:rPr>
            <w:delText xml:space="preserve"> </w:delText>
          </w:r>
        </w:del>
      </w:ins>
      <w:ins w:id="15428" w:author="Song, Xiaojing" w:date="2020-08-24T12:42:00Z">
        <w:r w:rsidR="00EC2FFA">
          <w:rPr>
            <w:rFonts w:eastAsiaTheme="minorHAnsi"/>
            <w:szCs w:val="22"/>
          </w:rPr>
          <w:t>4</w:t>
        </w:r>
      </w:ins>
      <w:ins w:id="15429" w:author="Song, Xiaojing" w:date="2020-08-21T13:54:00Z">
        <w:r>
          <w:rPr>
            <w:rFonts w:eastAsiaTheme="minorHAnsi"/>
            <w:szCs w:val="22"/>
          </w:rPr>
          <w:t>.27</w:t>
        </w:r>
        <w:r>
          <w:rPr>
            <w:rFonts w:eastAsiaTheme="minorHAnsi"/>
            <w:szCs w:val="22"/>
          </w:rPr>
          <w:tab/>
        </w:r>
      </w:ins>
      <w:ins w:id="15430" w:author="Ross Norsworthy" w:date="2020-03-20T00:52:00Z">
        <w:r w:rsidR="00A013FD" w:rsidRPr="00A013FD">
          <w:rPr>
            <w:rFonts w:eastAsiaTheme="minorHAnsi"/>
          </w:rPr>
          <w:t>Retry mechanism</w:t>
        </w:r>
        <w:bookmarkEnd w:id="15425"/>
      </w:ins>
    </w:p>
    <w:p w14:paraId="45D4F362" w14:textId="77777777" w:rsidR="00A013FD" w:rsidRPr="00A013FD" w:rsidRDefault="00A013FD" w:rsidP="00A013FD">
      <w:pPr>
        <w:spacing w:after="120"/>
        <w:rPr>
          <w:ins w:id="15431" w:author="Ross Norsworthy" w:date="2020-03-20T00:52:00Z"/>
          <w:szCs w:val="24"/>
          <w:lang w:eastAsia="en-GB"/>
        </w:rPr>
      </w:pPr>
      <w:ins w:id="15432" w:author="Ross Norsworthy" w:date="2020-03-20T00:52:00Z">
        <w:r w:rsidRPr="00A013FD">
          <w:rPr>
            <w:szCs w:val="24"/>
            <w:lang w:eastAsia="en-GB"/>
          </w:rPr>
          <w:t>All individual message transmissions and receptions will in general be retried three times before the session will fail and be removed. Because of different selection intervals of different access schemes, the rules for the general retry mechanism will not hold for all the situations and all the special rules and cases will be shown in the state diagrams.</w:t>
        </w:r>
      </w:ins>
    </w:p>
    <w:p w14:paraId="1589C1FB" w14:textId="77777777" w:rsidR="00A013FD" w:rsidRPr="00A013FD" w:rsidRDefault="00A013FD" w:rsidP="00A013FD">
      <w:pPr>
        <w:spacing w:after="120"/>
        <w:rPr>
          <w:ins w:id="15433" w:author="Ross Norsworthy" w:date="2020-03-20T00:52:00Z"/>
          <w:szCs w:val="24"/>
          <w:lang w:eastAsia="en-GB"/>
        </w:rPr>
      </w:pPr>
      <w:ins w:id="15434" w:author="Ross Norsworthy" w:date="2020-03-20T00:52:00Z">
        <w:r w:rsidRPr="00A013FD">
          <w:rPr>
            <w:szCs w:val="24"/>
            <w:lang w:eastAsia="en-GB"/>
          </w:rPr>
          <w:t>The retry timeouts will also be modified as the selection interval gets changed via the control station.</w:t>
        </w:r>
      </w:ins>
    </w:p>
    <w:p w14:paraId="60E389AE" w14:textId="077F9371" w:rsidR="00A013FD" w:rsidRPr="00A013FD" w:rsidRDefault="00391A21" w:rsidP="0090457F">
      <w:pPr>
        <w:pStyle w:val="Heading2"/>
        <w:rPr>
          <w:ins w:id="15435" w:author="Ross Norsworthy" w:date="2020-03-20T00:52:00Z"/>
          <w:rFonts w:eastAsiaTheme="minorHAnsi"/>
        </w:rPr>
      </w:pPr>
      <w:bookmarkStart w:id="15436" w:name="_Toc35545440"/>
      <w:ins w:id="15437" w:author="Song, Xiaojing" w:date="2020-08-21T13:54:00Z">
        <w:del w:id="15438" w:author="USA Editor 2021" w:date="2020-12-11T16:49:00Z">
          <w:r w:rsidRPr="0090457F" w:rsidDel="0090457F">
            <w:rPr>
              <w:rFonts w:eastAsiaTheme="minorHAnsi"/>
              <w:szCs w:val="22"/>
              <w:highlight w:val="green"/>
            </w:rPr>
            <w:delText>C</w:delText>
          </w:r>
          <w:r w:rsidDel="0090457F">
            <w:rPr>
              <w:rFonts w:eastAsiaTheme="minorHAnsi"/>
              <w:szCs w:val="22"/>
            </w:rPr>
            <w:delText xml:space="preserve"> </w:delText>
          </w:r>
        </w:del>
      </w:ins>
      <w:ins w:id="15439" w:author="Song, Xiaojing" w:date="2020-08-24T12:42:00Z">
        <w:r w:rsidR="00EC2FFA">
          <w:rPr>
            <w:rFonts w:eastAsiaTheme="minorHAnsi"/>
            <w:szCs w:val="22"/>
          </w:rPr>
          <w:t>4</w:t>
        </w:r>
      </w:ins>
      <w:ins w:id="15440" w:author="Song, Xiaojing" w:date="2020-08-21T13:54:00Z">
        <w:r>
          <w:rPr>
            <w:rFonts w:eastAsiaTheme="minorHAnsi"/>
            <w:szCs w:val="22"/>
          </w:rPr>
          <w:t>.28</w:t>
        </w:r>
        <w:r>
          <w:rPr>
            <w:rFonts w:eastAsiaTheme="minorHAnsi"/>
            <w:szCs w:val="22"/>
          </w:rPr>
          <w:tab/>
        </w:r>
      </w:ins>
      <w:ins w:id="15441" w:author="Ross Norsworthy" w:date="2020-03-20T00:52:00Z">
        <w:r w:rsidR="00A013FD" w:rsidRPr="00A013FD">
          <w:rPr>
            <w:rFonts w:eastAsiaTheme="minorHAnsi"/>
          </w:rPr>
          <w:t>Data transfer protocol Detail</w:t>
        </w:r>
        <w:bookmarkEnd w:id="15436"/>
      </w:ins>
    </w:p>
    <w:p w14:paraId="1425CDB4" w14:textId="1968FFD0" w:rsidR="00A013FD" w:rsidRPr="00A013FD" w:rsidRDefault="00B94C6F" w:rsidP="0090457F">
      <w:pPr>
        <w:pStyle w:val="Heading3"/>
        <w:rPr>
          <w:ins w:id="15442" w:author="Ross Norsworthy" w:date="2020-03-20T00:52:00Z"/>
          <w:rFonts w:eastAsiaTheme="minorHAnsi"/>
        </w:rPr>
      </w:pPr>
      <w:bookmarkStart w:id="15443" w:name="_Toc35545441"/>
      <w:ins w:id="15444" w:author="Song, Xiaojing" w:date="2020-08-21T13:55:00Z">
        <w:del w:id="15445" w:author="USA Editor 2021" w:date="2020-12-11T16:49:00Z">
          <w:r w:rsidRPr="0090457F" w:rsidDel="0090457F">
            <w:rPr>
              <w:rFonts w:eastAsiaTheme="minorHAnsi"/>
              <w:caps/>
              <w:szCs w:val="22"/>
              <w:highlight w:val="green"/>
            </w:rPr>
            <w:delText>C</w:delText>
          </w:r>
          <w:r w:rsidDel="0090457F">
            <w:rPr>
              <w:rFonts w:eastAsiaTheme="minorHAnsi"/>
              <w:caps/>
              <w:szCs w:val="22"/>
            </w:rPr>
            <w:delText xml:space="preserve"> </w:delText>
          </w:r>
        </w:del>
      </w:ins>
      <w:ins w:id="15446" w:author="Song, Xiaojing" w:date="2020-08-24T12:43:00Z">
        <w:r w:rsidR="00EC2FFA">
          <w:rPr>
            <w:rFonts w:eastAsiaTheme="minorHAnsi"/>
            <w:caps/>
            <w:szCs w:val="22"/>
          </w:rPr>
          <w:t>4</w:t>
        </w:r>
      </w:ins>
      <w:ins w:id="15447" w:author="Song, Xiaojing" w:date="2020-08-21T13:55:00Z">
        <w:r>
          <w:rPr>
            <w:rFonts w:eastAsiaTheme="minorHAnsi"/>
            <w:caps/>
            <w:szCs w:val="22"/>
          </w:rPr>
          <w:t>.28.1</w:t>
        </w:r>
        <w:r>
          <w:rPr>
            <w:rFonts w:eastAsiaTheme="minorHAnsi"/>
            <w:caps/>
            <w:szCs w:val="22"/>
          </w:rPr>
          <w:tab/>
        </w:r>
      </w:ins>
      <w:ins w:id="15448" w:author="Ross Norsworthy" w:date="2020-03-20T00:52:00Z">
        <w:r w:rsidR="00A013FD" w:rsidRPr="00A013FD">
          <w:rPr>
            <w:rFonts w:eastAsiaTheme="minorHAnsi"/>
          </w:rPr>
          <w:t>Shore originated broadcast</w:t>
        </w:r>
        <w:bookmarkEnd w:id="15443"/>
      </w:ins>
    </w:p>
    <w:p w14:paraId="09511EAD" w14:textId="77777777" w:rsidR="00A013FD" w:rsidRDefault="00A013FD" w:rsidP="00A013FD">
      <w:pPr>
        <w:spacing w:after="120"/>
      </w:pPr>
      <w:ins w:id="15449" w:author="Ross Norsworthy" w:date="2020-03-20T00:52:00Z">
        <w:r w:rsidRPr="00A013FD">
          <w:t>The sequence diagram for shore originated broadcast without ACK is shown in Figure 30. The transfer starts with a resource allocation. The diagram shows a large multi-fragmented data session.</w:t>
        </w:r>
      </w:ins>
    </w:p>
    <w:p w14:paraId="081293BD" w14:textId="77777777" w:rsidR="0051538E" w:rsidRDefault="0051538E" w:rsidP="00BF7C28">
      <w:pPr>
        <w:pStyle w:val="FigureNo"/>
        <w:rPr>
          <w:lang w:val="en-US"/>
        </w:rPr>
      </w:pPr>
      <w:ins w:id="15450" w:author="Ross Norsworthy" w:date="2020-03-20T00:52:00Z">
        <w:r w:rsidRPr="00A013FD">
          <w:rPr>
            <w:lang w:val="en-US"/>
          </w:rPr>
          <w:t>Figure 30</w:t>
        </w:r>
      </w:ins>
    </w:p>
    <w:p w14:paraId="4BBA78AD" w14:textId="77777777" w:rsidR="0051538E" w:rsidRPr="00A013FD" w:rsidRDefault="0051538E" w:rsidP="00C6742B">
      <w:pPr>
        <w:pStyle w:val="Figuretitle"/>
        <w:rPr>
          <w:ins w:id="15451" w:author="Editor" w:date="2020-07-22T11:49:00Z"/>
          <w:lang w:val="en-US"/>
        </w:rPr>
      </w:pPr>
      <w:ins w:id="15452" w:author="Ross Norsworthy" w:date="2020-03-20T00:52:00Z">
        <w:r w:rsidRPr="00A013FD">
          <w:rPr>
            <w:lang w:val="en-US"/>
          </w:rPr>
          <w:t>Shore originated broadcast sequence diagram</w:t>
        </w:r>
      </w:ins>
    </w:p>
    <w:p w14:paraId="4BB45578" w14:textId="77777777" w:rsidR="00A013FD" w:rsidRPr="00A013FD" w:rsidRDefault="00A013FD" w:rsidP="00A013FD">
      <w:pPr>
        <w:jc w:val="center"/>
        <w:rPr>
          <w:ins w:id="15453" w:author="Ross Norsworthy" w:date="2020-03-20T00:52:00Z"/>
        </w:rPr>
      </w:pPr>
      <w:ins w:id="15454" w:author="Ross Norsworthy" w:date="2020-03-20T00:52:00Z">
        <w:del w:id="15455" w:author="Editor" w:date="2020-07-23T15:25:00Z">
          <w:r w:rsidRPr="00A013FD">
            <w:rPr>
              <w:noProof/>
              <w:lang w:val="fr-CA" w:eastAsia="fr-CA"/>
            </w:rPr>
            <w:drawing>
              <wp:inline distT="0" distB="0" distL="0" distR="0" wp14:anchorId="48F99FE2" wp14:editId="2B778A27">
                <wp:extent cx="3051175" cy="2743200"/>
                <wp:effectExtent l="0" t="0" r="0" b="0"/>
                <wp:docPr id="654"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Bilde 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3051662" cy="2743200"/>
                        </a:xfrm>
                        <a:prstGeom prst="rect">
                          <a:avLst/>
                        </a:prstGeom>
                      </pic:spPr>
                    </pic:pic>
                  </a:graphicData>
                </a:graphic>
              </wp:inline>
            </w:drawing>
          </w:r>
        </w:del>
      </w:ins>
    </w:p>
    <w:p w14:paraId="603FC784" w14:textId="77777777" w:rsidR="00A013FD" w:rsidRPr="00A013FD" w:rsidRDefault="00A013FD" w:rsidP="00A013FD">
      <w:pPr>
        <w:spacing w:before="0" w:after="200"/>
        <w:jc w:val="center"/>
        <w:rPr>
          <w:ins w:id="15456" w:author="Editor" w:date="2020-07-23T15:26:00Z"/>
          <w:b/>
          <w:bCs/>
          <w:sz w:val="22"/>
          <w:szCs w:val="22"/>
          <w:lang w:val="en-US"/>
        </w:rPr>
      </w:pPr>
      <w:bookmarkStart w:id="15457" w:name="_Toc35546214"/>
      <w:ins w:id="15458" w:author="Editor" w:date="2020-07-27T14:35:00Z">
        <w:r w:rsidRPr="00A013FD">
          <w:rPr>
            <w:b/>
            <w:bCs/>
            <w:noProof/>
            <w:sz w:val="18"/>
            <w:szCs w:val="18"/>
            <w:highlight w:val="green"/>
            <w:lang w:val="fr-CA" w:eastAsia="fr-CA"/>
          </w:rPr>
          <w:drawing>
            <wp:inline distT="0" distB="0" distL="0" distR="0" wp14:anchorId="23FBC6F9" wp14:editId="0D0CF8E8">
              <wp:extent cx="3060700" cy="274320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60700" cy="2743200"/>
                      </a:xfrm>
                      <a:prstGeom prst="rect">
                        <a:avLst/>
                      </a:prstGeom>
                      <a:noFill/>
                      <a:ln>
                        <a:noFill/>
                      </a:ln>
                    </pic:spPr>
                  </pic:pic>
                </a:graphicData>
              </a:graphic>
            </wp:inline>
          </w:drawing>
        </w:r>
      </w:ins>
    </w:p>
    <w:p w14:paraId="09D5F483" w14:textId="3A2217D9" w:rsidR="00A013FD" w:rsidRPr="00A013FD" w:rsidRDefault="00750EF9" w:rsidP="00CD130D">
      <w:pPr>
        <w:pStyle w:val="Heading3"/>
        <w:rPr>
          <w:ins w:id="15459" w:author="Ross Norsworthy" w:date="2020-03-20T00:52:00Z"/>
          <w:rFonts w:eastAsiaTheme="minorHAnsi"/>
        </w:rPr>
      </w:pPr>
      <w:bookmarkStart w:id="15460" w:name="_Toc35545442"/>
      <w:bookmarkEnd w:id="15457"/>
      <w:ins w:id="15461" w:author="Song, Xiaojing" w:date="2020-08-21T13:55:00Z">
        <w:del w:id="15462" w:author="USA Editor 2021" w:date="2020-12-11T16:52: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463" w:author="Song, Xiaojing" w:date="2020-08-24T12:43:00Z">
        <w:r w:rsidR="00EC2FFA">
          <w:rPr>
            <w:rFonts w:eastAsiaTheme="minorHAnsi"/>
            <w:caps/>
            <w:szCs w:val="22"/>
          </w:rPr>
          <w:t>4</w:t>
        </w:r>
      </w:ins>
      <w:ins w:id="15464" w:author="Song, Xiaojing" w:date="2020-08-21T13:55:00Z">
        <w:r>
          <w:rPr>
            <w:rFonts w:eastAsiaTheme="minorHAnsi"/>
            <w:caps/>
            <w:szCs w:val="22"/>
          </w:rPr>
          <w:t>.28.2</w:t>
        </w:r>
        <w:r>
          <w:rPr>
            <w:rFonts w:eastAsiaTheme="minorHAnsi"/>
            <w:caps/>
            <w:szCs w:val="22"/>
          </w:rPr>
          <w:tab/>
        </w:r>
      </w:ins>
      <w:ins w:id="15465" w:author="Ross Norsworthy" w:date="2020-03-20T00:52:00Z">
        <w:r w:rsidR="00A013FD" w:rsidRPr="00A013FD">
          <w:rPr>
            <w:rFonts w:eastAsiaTheme="minorHAnsi"/>
          </w:rPr>
          <w:t>Ship originated broadcast outside control station service area</w:t>
        </w:r>
        <w:bookmarkEnd w:id="15460"/>
      </w:ins>
    </w:p>
    <w:p w14:paraId="70120C18" w14:textId="77777777" w:rsidR="00A013FD" w:rsidRDefault="00A013FD" w:rsidP="00A013FD">
      <w:pPr>
        <w:spacing w:after="120"/>
        <w:rPr>
          <w:lang w:eastAsia="en-GB"/>
        </w:rPr>
      </w:pPr>
      <w:ins w:id="15466" w:author="Ross Norsworthy" w:date="2020-03-20T00:52:00Z">
        <w:r w:rsidRPr="00A013FD">
          <w:rPr>
            <w:lang w:eastAsia="en-GB"/>
          </w:rPr>
          <w:t xml:space="preserve">The sequence diagram for ship originated broadcast outside of control station service area is shown in </w:t>
        </w:r>
        <w:r w:rsidRPr="00A013FD">
          <w:t>Figure 31</w:t>
        </w:r>
        <w:r w:rsidRPr="00A013FD">
          <w:rPr>
            <w:lang w:eastAsia="en-GB"/>
          </w:rPr>
          <w:t>.</w:t>
        </w:r>
      </w:ins>
    </w:p>
    <w:p w14:paraId="7F66F1FF" w14:textId="77777777" w:rsidR="0051538E" w:rsidRDefault="0051538E" w:rsidP="00BF7C28">
      <w:pPr>
        <w:pStyle w:val="FigureNo"/>
        <w:rPr>
          <w:lang w:val="en-US"/>
        </w:rPr>
      </w:pPr>
      <w:bookmarkStart w:id="15467" w:name="_Toc35546215"/>
      <w:ins w:id="15468" w:author="Ross Norsworthy" w:date="2020-03-20T00:52:00Z">
        <w:r w:rsidRPr="00A013FD">
          <w:rPr>
            <w:lang w:val="en-US"/>
          </w:rPr>
          <w:t>Figure 31</w:t>
        </w:r>
      </w:ins>
    </w:p>
    <w:p w14:paraId="2B5EB874" w14:textId="77777777" w:rsidR="0051538E" w:rsidRPr="00A013FD" w:rsidRDefault="0051538E" w:rsidP="00C6742B">
      <w:pPr>
        <w:pStyle w:val="Figuretitle"/>
        <w:rPr>
          <w:ins w:id="15469" w:author="Editor" w:date="2020-07-22T11:51:00Z"/>
          <w:lang w:val="en-US" w:eastAsia="en-GB"/>
        </w:rPr>
      </w:pPr>
      <w:ins w:id="15470" w:author="Ross Norsworthy" w:date="2020-03-20T00:52:00Z">
        <w:r w:rsidRPr="00A013FD">
          <w:rPr>
            <w:lang w:val="en-US" w:eastAsia="en-GB"/>
          </w:rPr>
          <w:t>Ship originated broadcast outside control station service area sequence diagram</w:t>
        </w:r>
      </w:ins>
      <w:bookmarkEnd w:id="15467"/>
    </w:p>
    <w:p w14:paraId="6BD6F482" w14:textId="77777777" w:rsidR="00A013FD" w:rsidRPr="00A013FD" w:rsidRDefault="00A013FD" w:rsidP="00A013FD">
      <w:pPr>
        <w:spacing w:after="120"/>
        <w:jc w:val="center"/>
        <w:rPr>
          <w:ins w:id="15471" w:author="Editor" w:date="2020-07-23T15:27:00Z"/>
          <w:lang w:eastAsia="en-GB"/>
        </w:rPr>
      </w:pPr>
      <w:ins w:id="15472" w:author="Ross Norsworthy" w:date="2020-03-20T00:52:00Z">
        <w:del w:id="15473" w:author="Editor" w:date="2020-07-23T15:27:00Z">
          <w:r w:rsidRPr="00A013FD">
            <w:rPr>
              <w:noProof/>
              <w:lang w:val="fr-CA" w:eastAsia="fr-CA"/>
            </w:rPr>
            <w:drawing>
              <wp:inline distT="0" distB="0" distL="0" distR="0" wp14:anchorId="45B58378" wp14:editId="5F816C5B">
                <wp:extent cx="3117850" cy="27432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Picture 655"/>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3118232" cy="2743583"/>
                        </a:xfrm>
                        <a:prstGeom prst="rect">
                          <a:avLst/>
                        </a:prstGeom>
                      </pic:spPr>
                    </pic:pic>
                  </a:graphicData>
                </a:graphic>
              </wp:inline>
            </w:drawing>
          </w:r>
        </w:del>
      </w:ins>
    </w:p>
    <w:p w14:paraId="306F0C2C" w14:textId="77777777" w:rsidR="00A013FD" w:rsidRPr="00A013FD" w:rsidRDefault="00A013FD" w:rsidP="00A013FD">
      <w:pPr>
        <w:spacing w:after="120"/>
        <w:jc w:val="center"/>
        <w:rPr>
          <w:ins w:id="15474" w:author="Ross Norsworthy" w:date="2020-03-20T00:52:00Z"/>
          <w:lang w:eastAsia="en-GB"/>
        </w:rPr>
      </w:pPr>
      <w:ins w:id="15475" w:author="Editor" w:date="2020-07-27T14:35:00Z">
        <w:r w:rsidRPr="00A013FD">
          <w:rPr>
            <w:noProof/>
            <w:lang w:val="fr-CA" w:eastAsia="fr-CA"/>
          </w:rPr>
          <w:drawing>
            <wp:inline distT="0" distB="0" distL="0" distR="0" wp14:anchorId="0326D021" wp14:editId="030B3924">
              <wp:extent cx="3035300"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035300" cy="2743200"/>
                      </a:xfrm>
                      <a:prstGeom prst="rect">
                        <a:avLst/>
                      </a:prstGeom>
                      <a:noFill/>
                      <a:ln>
                        <a:noFill/>
                      </a:ln>
                    </pic:spPr>
                  </pic:pic>
                </a:graphicData>
              </a:graphic>
            </wp:inline>
          </w:drawing>
        </w:r>
      </w:ins>
    </w:p>
    <w:p w14:paraId="2F32D205" w14:textId="77777777" w:rsidR="00A013FD" w:rsidRPr="00A013FD" w:rsidRDefault="00A013FD" w:rsidP="00A013FD">
      <w:pPr>
        <w:rPr>
          <w:ins w:id="15476" w:author="Ross Norsworthy" w:date="2020-03-20T00:52:00Z"/>
          <w:lang w:val="en-US" w:eastAsia="en-GB"/>
        </w:rPr>
      </w:pPr>
    </w:p>
    <w:p w14:paraId="4BAFE215" w14:textId="306BA09D" w:rsidR="00A013FD" w:rsidRPr="00A013FD" w:rsidRDefault="00750EF9" w:rsidP="00CD130D">
      <w:pPr>
        <w:pStyle w:val="Heading3"/>
        <w:rPr>
          <w:ins w:id="15477" w:author="Ross Norsworthy" w:date="2020-03-20T00:52:00Z"/>
          <w:rFonts w:eastAsiaTheme="minorHAnsi"/>
        </w:rPr>
      </w:pPr>
      <w:bookmarkStart w:id="15478" w:name="_Toc35545443"/>
      <w:ins w:id="15479" w:author="Song, Xiaojing" w:date="2020-08-21T13:56:00Z">
        <w:del w:id="15480" w:author="USA Editor 2021" w:date="2020-12-11T16:52: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481" w:author="Song, Xiaojing" w:date="2020-08-24T12:43:00Z">
        <w:r w:rsidR="00EC2FFA">
          <w:rPr>
            <w:rFonts w:eastAsiaTheme="minorHAnsi"/>
            <w:caps/>
            <w:szCs w:val="22"/>
          </w:rPr>
          <w:t>4</w:t>
        </w:r>
      </w:ins>
      <w:ins w:id="15482" w:author="Song, Xiaojing" w:date="2020-08-21T13:56:00Z">
        <w:r>
          <w:rPr>
            <w:rFonts w:eastAsiaTheme="minorHAnsi"/>
            <w:caps/>
            <w:szCs w:val="22"/>
          </w:rPr>
          <w:t>.28.3</w:t>
        </w:r>
        <w:r>
          <w:rPr>
            <w:rFonts w:eastAsiaTheme="minorHAnsi"/>
            <w:caps/>
            <w:szCs w:val="22"/>
          </w:rPr>
          <w:tab/>
        </w:r>
      </w:ins>
      <w:ins w:id="15483" w:author="Ross Norsworthy" w:date="2020-03-20T00:52:00Z">
        <w:r w:rsidR="00A013FD" w:rsidRPr="00A013FD">
          <w:rPr>
            <w:rFonts w:eastAsiaTheme="minorHAnsi"/>
          </w:rPr>
          <w:t>Ship originated broadcast inside control station service area</w:t>
        </w:r>
        <w:bookmarkEnd w:id="15478"/>
      </w:ins>
    </w:p>
    <w:p w14:paraId="3581186B" w14:textId="77777777" w:rsidR="00A013FD" w:rsidRDefault="00A013FD" w:rsidP="00A013FD">
      <w:pPr>
        <w:spacing w:after="120"/>
        <w:rPr>
          <w:lang w:eastAsia="en-GB"/>
        </w:rPr>
      </w:pPr>
      <w:ins w:id="15484" w:author="Ross Norsworthy" w:date="2020-03-20T00:52:00Z">
        <w:r w:rsidRPr="00A013FD">
          <w:rPr>
            <w:lang w:eastAsia="en-GB"/>
          </w:rPr>
          <w:t xml:space="preserve">The sequence diagram for ship originated broadcast inside of control station service area is shown in </w:t>
        </w:r>
        <w:r w:rsidRPr="00A013FD">
          <w:t>Figure 32</w:t>
        </w:r>
        <w:r w:rsidRPr="00A013FD">
          <w:rPr>
            <w:lang w:eastAsia="en-GB"/>
          </w:rPr>
          <w:t>.</w:t>
        </w:r>
      </w:ins>
    </w:p>
    <w:p w14:paraId="3492A414" w14:textId="77777777" w:rsidR="0051538E" w:rsidRDefault="0051538E" w:rsidP="00BF7C28">
      <w:pPr>
        <w:pStyle w:val="FigureNo"/>
        <w:rPr>
          <w:lang w:val="en-US"/>
        </w:rPr>
      </w:pPr>
      <w:bookmarkStart w:id="15485" w:name="_Toc35546216"/>
      <w:ins w:id="15486" w:author="Ross Norsworthy" w:date="2020-03-20T00:52:00Z">
        <w:r w:rsidRPr="00A013FD">
          <w:rPr>
            <w:lang w:val="en-US"/>
          </w:rPr>
          <w:t>Figure 32</w:t>
        </w:r>
      </w:ins>
    </w:p>
    <w:p w14:paraId="78AD599F" w14:textId="77777777" w:rsidR="0051538E" w:rsidRPr="00A013FD" w:rsidRDefault="0051538E" w:rsidP="00BF7C28">
      <w:pPr>
        <w:pStyle w:val="Figuretitle"/>
        <w:rPr>
          <w:ins w:id="15487" w:author="Ross Norsworthy" w:date="2020-03-20T00:52:00Z"/>
          <w:lang w:val="en-US"/>
        </w:rPr>
      </w:pPr>
      <w:ins w:id="15488" w:author="Ross Norsworthy" w:date="2020-03-20T00:52:00Z">
        <w:r w:rsidRPr="00A013FD">
          <w:rPr>
            <w:lang w:val="en-US" w:eastAsia="en-GB"/>
          </w:rPr>
          <w:t>Ship originated broadcast inside control station service area sequence diagram</w:t>
        </w:r>
        <w:bookmarkEnd w:id="15485"/>
      </w:ins>
    </w:p>
    <w:p w14:paraId="2D54181B" w14:textId="77777777" w:rsidR="00A013FD" w:rsidRPr="00A013FD" w:rsidRDefault="00A013FD" w:rsidP="00A013FD">
      <w:pPr>
        <w:spacing w:after="120"/>
        <w:jc w:val="center"/>
        <w:rPr>
          <w:ins w:id="15489" w:author="Ross Norsworthy" w:date="2020-03-20T00:52:00Z"/>
          <w:lang w:eastAsia="en-GB"/>
        </w:rPr>
      </w:pPr>
      <w:ins w:id="15490" w:author="Ross Norsworthy" w:date="2020-03-20T00:52:00Z">
        <w:r w:rsidRPr="00A013FD">
          <w:rPr>
            <w:noProof/>
            <w:lang w:val="fr-CA" w:eastAsia="fr-CA"/>
          </w:rPr>
          <w:drawing>
            <wp:inline distT="0" distB="0" distL="0" distR="0" wp14:anchorId="609BC191" wp14:editId="525DBDF3">
              <wp:extent cx="3067050" cy="295656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Picture 656"/>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067478" cy="2956728"/>
                      </a:xfrm>
                      <a:prstGeom prst="rect">
                        <a:avLst/>
                      </a:prstGeom>
                    </pic:spPr>
                  </pic:pic>
                </a:graphicData>
              </a:graphic>
            </wp:inline>
          </w:drawing>
        </w:r>
      </w:ins>
    </w:p>
    <w:p w14:paraId="0E2D9AA7" w14:textId="34CA9FA1" w:rsidR="00A013FD" w:rsidRPr="00A013FD" w:rsidRDefault="00B01C49" w:rsidP="00CD130D">
      <w:pPr>
        <w:pStyle w:val="Heading3"/>
        <w:rPr>
          <w:ins w:id="15491" w:author="Ross Norsworthy" w:date="2020-03-20T00:52:00Z"/>
          <w:rFonts w:eastAsiaTheme="minorHAnsi"/>
        </w:rPr>
      </w:pPr>
      <w:bookmarkStart w:id="15492" w:name="_Toc35545444"/>
      <w:ins w:id="15493" w:author="Song, Xiaojing" w:date="2020-08-21T14:04:00Z">
        <w:del w:id="15494" w:author="USA Editor 2021" w:date="2020-12-11T16:53: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495" w:author="Song, Xiaojing" w:date="2020-08-24T12:43:00Z">
        <w:r w:rsidR="00EC2FFA">
          <w:rPr>
            <w:rFonts w:eastAsiaTheme="minorHAnsi"/>
            <w:caps/>
            <w:szCs w:val="22"/>
          </w:rPr>
          <w:t>4</w:t>
        </w:r>
      </w:ins>
      <w:ins w:id="15496" w:author="Song, Xiaojing" w:date="2020-08-21T14:04:00Z">
        <w:r>
          <w:rPr>
            <w:rFonts w:eastAsiaTheme="minorHAnsi"/>
            <w:caps/>
            <w:szCs w:val="22"/>
          </w:rPr>
          <w:t>.28.4</w:t>
        </w:r>
        <w:r>
          <w:rPr>
            <w:rFonts w:eastAsiaTheme="minorHAnsi"/>
            <w:caps/>
            <w:szCs w:val="22"/>
          </w:rPr>
          <w:tab/>
        </w:r>
      </w:ins>
      <w:ins w:id="15497" w:author="Ross Norsworthy" w:date="2020-03-20T00:52:00Z">
        <w:r w:rsidR="00A013FD" w:rsidRPr="00A013FD">
          <w:rPr>
            <w:rFonts w:eastAsiaTheme="minorHAnsi"/>
          </w:rPr>
          <w:t>Shore to ship addressed message</w:t>
        </w:r>
        <w:bookmarkEnd w:id="15492"/>
      </w:ins>
    </w:p>
    <w:p w14:paraId="0692C027" w14:textId="77777777" w:rsidR="00A013FD" w:rsidRPr="00A013FD" w:rsidRDefault="00A013FD" w:rsidP="00A013FD">
      <w:pPr>
        <w:spacing w:after="120"/>
        <w:rPr>
          <w:ins w:id="15498" w:author="Ross Norsworthy" w:date="2020-03-20T00:52:00Z"/>
        </w:rPr>
      </w:pPr>
      <w:ins w:id="15499" w:author="Ross Norsworthy" w:date="2020-03-20T00:52:00Z">
        <w:r w:rsidRPr="00A013FD">
          <w:t>The sequence diagram for shore to ship addressed message is shown in Figure 33.  The transfer starts with a Resource Request/Transmission Announcement message to announce the source and destinations of the data session. In the same slot, a Resource Allocation message is transmitted to assign a Logical Channel to the data session.  The diagram shows a large multi-fragmented data session. Up to 14 fragments are sent before the ship sends a selective NACK indicating which fragments have to be resent. The Logical Channel is kept allocated until all fragments have been received by the ship and an ACK has been received or a retry limit has been exceeded.</w:t>
        </w:r>
      </w:ins>
    </w:p>
    <w:p w14:paraId="46E25695" w14:textId="77777777" w:rsidR="00A013FD" w:rsidRDefault="00A013FD" w:rsidP="00A013FD">
      <w:pPr>
        <w:spacing w:after="120"/>
      </w:pPr>
      <w:ins w:id="15500" w:author="Ross Norsworthy" w:date="2020-03-20T00:52:00Z">
        <w:r w:rsidRPr="00A013FD">
          <w:t>The datagram payload has source, destination and format encapsulated for routing and presentation purposes.</w:t>
        </w:r>
      </w:ins>
    </w:p>
    <w:p w14:paraId="742077BB" w14:textId="77777777" w:rsidR="0051538E" w:rsidRDefault="0051538E" w:rsidP="00BF7C28">
      <w:pPr>
        <w:pStyle w:val="FigureNo"/>
        <w:rPr>
          <w:lang w:val="en-US"/>
        </w:rPr>
      </w:pPr>
      <w:bookmarkStart w:id="15501" w:name="_Toc35546217"/>
      <w:ins w:id="15502" w:author="Ross Norsworthy" w:date="2020-03-20T00:52:00Z">
        <w:r w:rsidRPr="00A013FD">
          <w:rPr>
            <w:lang w:val="en-US"/>
          </w:rPr>
          <w:t>Figure 33</w:t>
        </w:r>
      </w:ins>
    </w:p>
    <w:p w14:paraId="1C9E2677" w14:textId="77777777" w:rsidR="0051538E" w:rsidRPr="00A013FD" w:rsidRDefault="0051538E" w:rsidP="00BF7C28">
      <w:pPr>
        <w:pStyle w:val="Figuretitle"/>
        <w:rPr>
          <w:ins w:id="15503" w:author="Ross Norsworthy" w:date="2020-03-20T00:52:00Z"/>
          <w:lang w:val="en-US"/>
        </w:rPr>
      </w:pPr>
      <w:ins w:id="15504" w:author="Ross Norsworthy" w:date="2020-03-20T00:52:00Z">
        <w:r w:rsidRPr="00A013FD">
          <w:rPr>
            <w:lang w:val="en-US"/>
          </w:rPr>
          <w:t>Shore to ship addressed message sequence diagram</w:t>
        </w:r>
        <w:bookmarkEnd w:id="15501"/>
      </w:ins>
    </w:p>
    <w:p w14:paraId="7A365B80" w14:textId="77777777" w:rsidR="00A013FD" w:rsidRPr="00A013FD" w:rsidRDefault="00A013FD" w:rsidP="00A013FD">
      <w:pPr>
        <w:jc w:val="center"/>
        <w:rPr>
          <w:ins w:id="15505" w:author="Editor" w:date="2020-07-23T15:48:00Z"/>
        </w:rPr>
      </w:pPr>
      <w:ins w:id="15506" w:author="Ross Norsworthy" w:date="2020-03-20T00:52:00Z">
        <w:del w:id="15507" w:author="Editor" w:date="2020-07-23T15:48:00Z">
          <w:r w:rsidRPr="00A013FD">
            <w:rPr>
              <w:noProof/>
              <w:lang w:val="fr-CA" w:eastAsia="fr-CA"/>
            </w:rPr>
            <w:drawing>
              <wp:inline distT="0" distB="0" distL="0" distR="0" wp14:anchorId="714CE326" wp14:editId="2DB31AC6">
                <wp:extent cx="3055620" cy="3171190"/>
                <wp:effectExtent l="0" t="0" r="0" b="0"/>
                <wp:docPr id="65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Bilde 4"/>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055701" cy="3171600"/>
                        </a:xfrm>
                        <a:prstGeom prst="rect">
                          <a:avLst/>
                        </a:prstGeom>
                      </pic:spPr>
                    </pic:pic>
                  </a:graphicData>
                </a:graphic>
              </wp:inline>
            </w:drawing>
          </w:r>
        </w:del>
      </w:ins>
    </w:p>
    <w:p w14:paraId="12612727" w14:textId="77777777" w:rsidR="00A013FD" w:rsidRPr="00A013FD" w:rsidRDefault="00A013FD" w:rsidP="00A013FD">
      <w:pPr>
        <w:jc w:val="center"/>
        <w:rPr>
          <w:ins w:id="15508" w:author="Ross Norsworthy" w:date="2020-03-20T00:52:00Z"/>
        </w:rPr>
      </w:pPr>
      <w:ins w:id="15509" w:author="Editor" w:date="2020-07-27T14:36:00Z">
        <w:r w:rsidRPr="00A013FD">
          <w:rPr>
            <w:noProof/>
            <w:lang w:val="fr-CA" w:eastAsia="fr-CA"/>
          </w:rPr>
          <w:drawing>
            <wp:inline distT="0" distB="0" distL="0" distR="0" wp14:anchorId="4B16DC0B" wp14:editId="47048217">
              <wp:extent cx="3060700" cy="31750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060700" cy="3175000"/>
                      </a:xfrm>
                      <a:prstGeom prst="rect">
                        <a:avLst/>
                      </a:prstGeom>
                      <a:noFill/>
                      <a:ln>
                        <a:noFill/>
                      </a:ln>
                    </pic:spPr>
                  </pic:pic>
                </a:graphicData>
              </a:graphic>
            </wp:inline>
          </w:drawing>
        </w:r>
      </w:ins>
    </w:p>
    <w:p w14:paraId="3427BB24" w14:textId="77777777" w:rsidR="00A013FD" w:rsidRPr="00A013FD" w:rsidRDefault="00A013FD" w:rsidP="00A013FD">
      <w:pPr>
        <w:rPr>
          <w:ins w:id="15510" w:author="Ross Norsworthy" w:date="2020-03-20T00:52:00Z"/>
        </w:rPr>
      </w:pPr>
    </w:p>
    <w:p w14:paraId="734321DA" w14:textId="77777777" w:rsidR="00805FCE" w:rsidRDefault="00805FCE">
      <w:pPr>
        <w:tabs>
          <w:tab w:val="clear" w:pos="1134"/>
          <w:tab w:val="clear" w:pos="1871"/>
          <w:tab w:val="clear" w:pos="2268"/>
        </w:tabs>
        <w:overflowPunct/>
        <w:autoSpaceDE/>
        <w:autoSpaceDN/>
        <w:adjustRightInd/>
        <w:spacing w:before="0"/>
        <w:textAlignment w:val="auto"/>
        <w:rPr>
          <w:rFonts w:eastAsiaTheme="minorHAnsi"/>
          <w:b/>
          <w:smallCaps/>
          <w:szCs w:val="24"/>
        </w:rPr>
      </w:pPr>
      <w:bookmarkStart w:id="15511" w:name="_Toc35545445"/>
      <w:r>
        <w:rPr>
          <w:rFonts w:eastAsiaTheme="minorHAnsi"/>
          <w:b/>
          <w:smallCaps/>
          <w:szCs w:val="24"/>
        </w:rPr>
        <w:br w:type="page"/>
      </w:r>
    </w:p>
    <w:p w14:paraId="717696DD" w14:textId="1E8E832B" w:rsidR="00A013FD" w:rsidRPr="00A013FD" w:rsidRDefault="00750EF9" w:rsidP="00CD130D">
      <w:pPr>
        <w:pStyle w:val="Heading3"/>
        <w:rPr>
          <w:ins w:id="15512" w:author="Ross Norsworthy" w:date="2020-03-20T00:52:00Z"/>
          <w:rFonts w:eastAsiaTheme="minorHAnsi"/>
        </w:rPr>
      </w:pPr>
      <w:ins w:id="15513" w:author="Song, Xiaojing" w:date="2020-08-21T13:56:00Z">
        <w:del w:id="15514" w:author="USA Editor 2021" w:date="2020-12-11T16:53: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515" w:author="Song, Xiaojing" w:date="2020-08-24T12:43:00Z">
        <w:r w:rsidR="00EC2FFA">
          <w:rPr>
            <w:rFonts w:eastAsiaTheme="minorHAnsi"/>
            <w:caps/>
            <w:szCs w:val="22"/>
          </w:rPr>
          <w:t>4</w:t>
        </w:r>
      </w:ins>
      <w:ins w:id="15516" w:author="Song, Xiaojing" w:date="2020-08-21T13:56:00Z">
        <w:r>
          <w:rPr>
            <w:rFonts w:eastAsiaTheme="minorHAnsi"/>
            <w:caps/>
            <w:szCs w:val="22"/>
          </w:rPr>
          <w:t>.28.</w:t>
        </w:r>
      </w:ins>
      <w:ins w:id="15517" w:author="Song, Xiaojing" w:date="2020-08-21T14:04:00Z">
        <w:r w:rsidR="00B01C49">
          <w:rPr>
            <w:rFonts w:eastAsiaTheme="minorHAnsi"/>
            <w:caps/>
            <w:szCs w:val="22"/>
          </w:rPr>
          <w:t>5</w:t>
        </w:r>
      </w:ins>
      <w:ins w:id="15518" w:author="Song, Xiaojing" w:date="2020-08-21T13:56:00Z">
        <w:r>
          <w:rPr>
            <w:rFonts w:eastAsiaTheme="minorHAnsi"/>
            <w:caps/>
            <w:szCs w:val="22"/>
          </w:rPr>
          <w:tab/>
        </w:r>
      </w:ins>
      <w:ins w:id="15519" w:author="Ross Norsworthy" w:date="2020-03-20T00:52:00Z">
        <w:r w:rsidR="00A013FD" w:rsidRPr="00A013FD">
          <w:rPr>
            <w:rFonts w:eastAsiaTheme="minorHAnsi"/>
          </w:rPr>
          <w:t>Ship to shore addressed message</w:t>
        </w:r>
        <w:bookmarkEnd w:id="15511"/>
      </w:ins>
    </w:p>
    <w:p w14:paraId="6D868110" w14:textId="77777777" w:rsidR="00A013FD" w:rsidRPr="00A013FD" w:rsidRDefault="00A013FD" w:rsidP="00A013FD">
      <w:pPr>
        <w:spacing w:after="120"/>
        <w:rPr>
          <w:ins w:id="15520" w:author="Ross Norsworthy" w:date="2020-03-20T00:52:00Z"/>
        </w:rPr>
      </w:pPr>
      <w:ins w:id="15521" w:author="Ross Norsworthy" w:date="2020-03-20T00:52:00Z">
        <w:r w:rsidRPr="00A013FD">
          <w:t xml:space="preserve">The sequence diagram for ship to shore addressed message is shown in Figure 34.  The transfer starts with a Resource Request message to request a Logical Channel for the data session. The following Resource Allocation message is transmitted to assign a Logical Channel to the data session. The diagram shows a large multi-fragmented data session. </w:t>
        </w:r>
      </w:ins>
    </w:p>
    <w:p w14:paraId="5C12287D" w14:textId="77777777" w:rsidR="00A013FD" w:rsidRDefault="00A013FD" w:rsidP="00A013FD">
      <w:pPr>
        <w:spacing w:after="120"/>
      </w:pPr>
      <w:ins w:id="15522" w:author="Ross Norsworthy" w:date="2020-03-20T00:52:00Z">
        <w:r w:rsidRPr="00A013FD">
          <w:t>The datagram payload has source, destination and format encapsulated for routing and presentation purposes.</w:t>
        </w:r>
      </w:ins>
    </w:p>
    <w:p w14:paraId="3FA82FFB" w14:textId="77777777" w:rsidR="0051538E" w:rsidRDefault="0051538E" w:rsidP="00BF7C28">
      <w:pPr>
        <w:pStyle w:val="FigureNo"/>
        <w:rPr>
          <w:lang w:val="en-US"/>
        </w:rPr>
      </w:pPr>
      <w:bookmarkStart w:id="15523" w:name="_Toc35546218"/>
      <w:ins w:id="15524" w:author="Ross Norsworthy" w:date="2020-03-20T00:52:00Z">
        <w:r w:rsidRPr="00A013FD">
          <w:rPr>
            <w:lang w:val="en-US"/>
          </w:rPr>
          <w:t>Figure 34</w:t>
        </w:r>
      </w:ins>
    </w:p>
    <w:p w14:paraId="32459197" w14:textId="77777777" w:rsidR="0051538E" w:rsidRPr="00A013FD" w:rsidRDefault="0051538E" w:rsidP="00BF7C28">
      <w:pPr>
        <w:pStyle w:val="Figuretitle"/>
        <w:rPr>
          <w:ins w:id="15525" w:author="Ross Norsworthy" w:date="2020-03-20T00:52:00Z"/>
          <w:lang w:val="en-US"/>
        </w:rPr>
      </w:pPr>
      <w:ins w:id="15526" w:author="Ross Norsworthy" w:date="2020-03-20T00:52:00Z">
        <w:r w:rsidRPr="00A013FD">
          <w:rPr>
            <w:lang w:val="en-US"/>
          </w:rPr>
          <w:t>Ship to shore addressed message sequence diagram</w:t>
        </w:r>
        <w:bookmarkEnd w:id="15523"/>
      </w:ins>
    </w:p>
    <w:p w14:paraId="31EF2CCA" w14:textId="145420FE" w:rsidR="00A013FD" w:rsidRPr="00A013FD" w:rsidDel="00127D76" w:rsidRDefault="00A013FD" w:rsidP="00A013FD">
      <w:pPr>
        <w:jc w:val="center"/>
        <w:rPr>
          <w:ins w:id="15527" w:author="Editor" w:date="2020-07-23T15:28:00Z"/>
          <w:del w:id="15528" w:author="USA Editor 2021" w:date="2021-01-14T10:18:00Z"/>
        </w:rPr>
      </w:pPr>
      <w:ins w:id="15529" w:author="Ross Norsworthy" w:date="2020-03-20T00:52:00Z">
        <w:del w:id="15530" w:author="USA Editor 2021" w:date="2021-01-14T10:18:00Z">
          <w:r w:rsidRPr="00A013FD" w:rsidDel="00127D76">
            <w:rPr>
              <w:noProof/>
              <w:lang w:val="fr-CA" w:eastAsia="fr-CA"/>
            </w:rPr>
            <w:drawing>
              <wp:inline distT="0" distB="0" distL="0" distR="0" wp14:anchorId="12FF7C02" wp14:editId="6E450F6C">
                <wp:extent cx="3055620" cy="3171190"/>
                <wp:effectExtent l="0" t="0" r="0" b="0"/>
                <wp:docPr id="658"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Bilde 5"/>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55701" cy="3171600"/>
                        </a:xfrm>
                        <a:prstGeom prst="rect">
                          <a:avLst/>
                        </a:prstGeom>
                      </pic:spPr>
                    </pic:pic>
                  </a:graphicData>
                </a:graphic>
              </wp:inline>
            </w:drawing>
          </w:r>
        </w:del>
      </w:ins>
    </w:p>
    <w:p w14:paraId="3F96208B" w14:textId="6D9B0E19" w:rsidR="00A013FD" w:rsidRDefault="00E3279B" w:rsidP="00A013FD">
      <w:pPr>
        <w:jc w:val="center"/>
        <w:rPr>
          <w:ins w:id="15531" w:author="USA Editor 2021" w:date="2021-01-14T10:11:00Z"/>
        </w:rPr>
      </w:pPr>
      <w:ins w:id="15532" w:author="USA Editor 2021" w:date="2021-01-14T10:10:00Z">
        <w:r w:rsidRPr="00D515D7">
          <w:rPr>
            <w:noProof/>
            <w:highlight w:val="green"/>
          </w:rPr>
          <w:drawing>
            <wp:inline distT="0" distB="0" distL="0" distR="0" wp14:anchorId="57594B7D" wp14:editId="2024DF03">
              <wp:extent cx="3086100" cy="320516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pic:nvPicPr>
                    <pic:blipFill>
                      <a:blip r:embed="rId61">
                        <a:extLst>
                          <a:ext uri="{28A0092B-C50C-407E-A947-70E740481C1C}">
                            <a14:useLocalDpi xmlns:a14="http://schemas.microsoft.com/office/drawing/2010/main" val="0"/>
                          </a:ext>
                        </a:extLst>
                      </a:blip>
                      <a:stretch>
                        <a:fillRect/>
                      </a:stretch>
                    </pic:blipFill>
                    <pic:spPr>
                      <a:xfrm>
                        <a:off x="0" y="0"/>
                        <a:ext cx="3086100" cy="3205163"/>
                      </a:xfrm>
                      <a:prstGeom prst="rect">
                        <a:avLst/>
                      </a:prstGeom>
                    </pic:spPr>
                  </pic:pic>
                </a:graphicData>
              </a:graphic>
            </wp:inline>
          </w:drawing>
        </w:r>
      </w:ins>
    </w:p>
    <w:p w14:paraId="7078CFA9" w14:textId="77777777" w:rsidR="00E3279B" w:rsidRDefault="00E3279B" w:rsidP="00A013FD">
      <w:pPr>
        <w:jc w:val="center"/>
        <w:rPr>
          <w:ins w:id="15533" w:author="USA Editor" w:date="2020-11-11T11:42:00Z"/>
        </w:rPr>
      </w:pPr>
    </w:p>
    <w:p w14:paraId="27C1C4FA" w14:textId="1D2CEB38" w:rsidR="00942C1B" w:rsidRPr="00A013FD" w:rsidDel="00E3279B" w:rsidRDefault="00942C1B" w:rsidP="00CD130D">
      <w:pPr>
        <w:rPr>
          <w:ins w:id="15534" w:author="USA Editor" w:date="2020-11-11T11:42:00Z"/>
          <w:del w:id="15535" w:author="USA Editor 2021" w:date="2021-01-14T10:11:00Z"/>
        </w:rPr>
      </w:pPr>
      <w:ins w:id="15536" w:author="USA Editor" w:date="2020-11-11T11:42:00Z">
        <w:del w:id="15537" w:author="USA Editor 2021" w:date="2021-01-14T10:11:00Z">
          <w:r w:rsidRPr="00D515D7" w:rsidDel="00E3279B">
            <w:rPr>
              <w:highlight w:val="green"/>
            </w:rPr>
            <w:delText xml:space="preserve">[Editor’s note Figure 34 is </w:delText>
          </w:r>
        </w:del>
      </w:ins>
      <w:ins w:id="15538" w:author="USA Editor" w:date="2020-11-18T07:45:00Z">
        <w:del w:id="15539" w:author="USA Editor 2021" w:date="2021-01-14T10:11:00Z">
          <w:r w:rsidR="00A81B07" w:rsidRPr="00D515D7" w:rsidDel="00E3279B">
            <w:rPr>
              <w:highlight w:val="green"/>
            </w:rPr>
            <w:delText xml:space="preserve">not correct, needs to be </w:delText>
          </w:r>
        </w:del>
      </w:ins>
      <w:ins w:id="15540" w:author="USA Editor" w:date="2020-11-18T07:47:00Z">
        <w:del w:id="15541" w:author="USA Editor 2021" w:date="2021-01-14T10:11:00Z">
          <w:r w:rsidR="00A81B07" w:rsidRPr="00D515D7" w:rsidDel="00E3279B">
            <w:rPr>
              <w:highlight w:val="green"/>
            </w:rPr>
            <w:delText xml:space="preserve">reviewed and </w:delText>
          </w:r>
        </w:del>
      </w:ins>
      <w:ins w:id="15542" w:author="USA Editor" w:date="2020-11-18T07:45:00Z">
        <w:del w:id="15543" w:author="USA Editor 2021" w:date="2021-01-14T10:11:00Z">
          <w:r w:rsidR="00A81B07" w:rsidRPr="00D515D7" w:rsidDel="00E3279B">
            <w:rPr>
              <w:highlight w:val="green"/>
            </w:rPr>
            <w:delText>updated.</w:delText>
          </w:r>
        </w:del>
      </w:ins>
      <w:ins w:id="15544" w:author="USA Editor" w:date="2020-11-11T11:42:00Z">
        <w:del w:id="15545" w:author="USA Editor 2021" w:date="2021-01-14T10:11:00Z">
          <w:r w:rsidRPr="00D515D7" w:rsidDel="00E3279B">
            <w:rPr>
              <w:highlight w:val="green"/>
            </w:rPr>
            <w:delText>]</w:delText>
          </w:r>
        </w:del>
      </w:ins>
    </w:p>
    <w:p w14:paraId="7D6B4231" w14:textId="39A9020F" w:rsidR="00A013FD" w:rsidRPr="00A013FD" w:rsidRDefault="00750EF9" w:rsidP="00CD130D">
      <w:pPr>
        <w:pStyle w:val="Heading3"/>
        <w:rPr>
          <w:ins w:id="15546" w:author="Ross Norsworthy" w:date="2020-03-20T00:52:00Z"/>
          <w:rFonts w:eastAsiaTheme="minorHAnsi"/>
        </w:rPr>
      </w:pPr>
      <w:bookmarkStart w:id="15547" w:name="_Toc35545446"/>
      <w:ins w:id="15548" w:author="Song, Xiaojing" w:date="2020-08-21T13:56:00Z">
        <w:del w:id="15549" w:author="USA Editor 2021" w:date="2020-12-11T16:54: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550" w:author="Song, Xiaojing" w:date="2020-08-24T12:43:00Z">
        <w:r w:rsidR="00EC2FFA">
          <w:rPr>
            <w:rFonts w:eastAsiaTheme="minorHAnsi"/>
            <w:caps/>
            <w:szCs w:val="22"/>
          </w:rPr>
          <w:t>4</w:t>
        </w:r>
      </w:ins>
      <w:ins w:id="15551" w:author="Song, Xiaojing" w:date="2020-08-21T13:56:00Z">
        <w:r>
          <w:rPr>
            <w:rFonts w:eastAsiaTheme="minorHAnsi"/>
            <w:caps/>
            <w:szCs w:val="22"/>
          </w:rPr>
          <w:t>.28.</w:t>
        </w:r>
      </w:ins>
      <w:ins w:id="15552" w:author="Song, Xiaojing" w:date="2020-08-21T14:05:00Z">
        <w:r w:rsidR="00B01C49">
          <w:rPr>
            <w:rFonts w:eastAsiaTheme="minorHAnsi"/>
            <w:caps/>
            <w:szCs w:val="22"/>
          </w:rPr>
          <w:t>6</w:t>
        </w:r>
      </w:ins>
      <w:ins w:id="15553" w:author="Song, Xiaojing" w:date="2020-08-21T13:56:00Z">
        <w:r>
          <w:rPr>
            <w:rFonts w:eastAsiaTheme="minorHAnsi"/>
            <w:caps/>
            <w:szCs w:val="22"/>
          </w:rPr>
          <w:tab/>
        </w:r>
      </w:ins>
      <w:ins w:id="15554" w:author="Ross Norsworthy" w:date="2020-03-20T00:52:00Z">
        <w:r w:rsidR="00A013FD" w:rsidRPr="00A013FD">
          <w:rPr>
            <w:rFonts w:eastAsiaTheme="minorHAnsi"/>
          </w:rPr>
          <w:t>Ship to ship addressed message outside control station service area</w:t>
        </w:r>
        <w:bookmarkEnd w:id="15547"/>
      </w:ins>
    </w:p>
    <w:p w14:paraId="16D75FDE" w14:textId="77777777" w:rsidR="00A013FD" w:rsidRPr="00A013FD" w:rsidRDefault="00A013FD" w:rsidP="00A013FD">
      <w:pPr>
        <w:spacing w:after="120"/>
        <w:rPr>
          <w:ins w:id="15555" w:author="Ross Norsworthy" w:date="2020-03-20T00:52:00Z"/>
        </w:rPr>
      </w:pPr>
      <w:ins w:id="15556" w:author="Ross Norsworthy" w:date="2020-03-20T00:52:00Z">
        <w:r w:rsidRPr="00A013FD">
          <w:t xml:space="preserve">The sequence diagram for ship to ship addressed message outside of </w:t>
        </w:r>
        <w:r w:rsidRPr="00A013FD">
          <w:rPr>
            <w:lang w:eastAsia="en-GB"/>
          </w:rPr>
          <w:t xml:space="preserve">control station service area </w:t>
        </w:r>
        <w:r w:rsidRPr="00A013FD">
          <w:t xml:space="preserve">is shown in Figure 35.  The transfer starts with a Resource Request message to request a Logical Channel for the data session. The following Resource Allocation message is transmitted to assign a Logical Channel to the data session. The diagram shows a large multi-fragmented data session. </w:t>
        </w:r>
      </w:ins>
    </w:p>
    <w:p w14:paraId="5F858A1C" w14:textId="77777777" w:rsidR="00A013FD" w:rsidRDefault="00A013FD" w:rsidP="00A013FD">
      <w:pPr>
        <w:spacing w:after="120"/>
      </w:pPr>
      <w:ins w:id="15557" w:author="Ross Norsworthy" w:date="2020-03-20T00:52:00Z">
        <w:r w:rsidRPr="00A013FD">
          <w:t>The datagram payload has source, destination and format encapsulated for routing and presentation purposes.</w:t>
        </w:r>
      </w:ins>
    </w:p>
    <w:p w14:paraId="2110326F" w14:textId="77777777" w:rsidR="0051538E" w:rsidRDefault="0051538E" w:rsidP="00BF7C28">
      <w:pPr>
        <w:pStyle w:val="FigureNo"/>
        <w:rPr>
          <w:lang w:val="en-US"/>
        </w:rPr>
      </w:pPr>
      <w:bookmarkStart w:id="15558" w:name="_Toc35546219"/>
      <w:ins w:id="15559" w:author="Ross Norsworthy" w:date="2020-03-20T00:52:00Z">
        <w:r w:rsidRPr="00A013FD">
          <w:rPr>
            <w:lang w:val="en-US"/>
          </w:rPr>
          <w:t>Figure 35</w:t>
        </w:r>
      </w:ins>
    </w:p>
    <w:p w14:paraId="056B9323" w14:textId="23C0BBFD" w:rsidR="0051538E" w:rsidRPr="00A013FD" w:rsidRDefault="0051538E" w:rsidP="00BF7C28">
      <w:pPr>
        <w:pStyle w:val="Figuretitle"/>
        <w:rPr>
          <w:ins w:id="15560" w:author="Ross Norsworthy" w:date="2020-03-20T00:52:00Z"/>
          <w:lang w:val="en-US"/>
        </w:rPr>
      </w:pPr>
      <w:ins w:id="15561" w:author="Ross Norsworthy" w:date="2020-03-20T00:52:00Z">
        <w:r w:rsidRPr="00A013FD">
          <w:rPr>
            <w:lang w:val="en-US"/>
          </w:rPr>
          <w:t>Ship to ship addressed message o</w:t>
        </w:r>
      </w:ins>
      <w:ins w:id="15562" w:author="USA Editor 2021" w:date="2020-12-11T16:54:00Z">
        <w:r w:rsidR="00CD130D" w:rsidRPr="00CD130D">
          <w:rPr>
            <w:highlight w:val="green"/>
            <w:lang w:val="en-US"/>
          </w:rPr>
          <w:t>u</w:t>
        </w:r>
      </w:ins>
      <w:ins w:id="15563" w:author="Ross Norsworthy" w:date="2020-03-20T00:52:00Z">
        <w:r w:rsidRPr="00A013FD">
          <w:rPr>
            <w:lang w:val="en-US"/>
          </w:rPr>
          <w:t xml:space="preserve">tside </w:t>
        </w:r>
        <w:r w:rsidRPr="00A013FD">
          <w:rPr>
            <w:lang w:val="en-US" w:eastAsia="en-GB"/>
          </w:rPr>
          <w:t>control station service area</w:t>
        </w:r>
        <w:r w:rsidRPr="00A013FD">
          <w:rPr>
            <w:lang w:val="en-US"/>
          </w:rPr>
          <w:t xml:space="preserve"> sequence diagram</w:t>
        </w:r>
        <w:bookmarkEnd w:id="15558"/>
      </w:ins>
    </w:p>
    <w:p w14:paraId="0AF84BC8" w14:textId="77777777" w:rsidR="00A013FD" w:rsidRPr="00A013FD" w:rsidRDefault="00A013FD" w:rsidP="00A013FD">
      <w:pPr>
        <w:jc w:val="center"/>
        <w:rPr>
          <w:ins w:id="15564" w:author="Ross Norsworthy" w:date="2020-03-20T00:52:00Z"/>
          <w:sz w:val="22"/>
          <w:szCs w:val="22"/>
        </w:rPr>
      </w:pPr>
      <w:ins w:id="15565" w:author="Ross Norsworthy" w:date="2020-03-20T00:52:00Z">
        <w:r w:rsidRPr="00A013FD">
          <w:rPr>
            <w:noProof/>
            <w:sz w:val="22"/>
            <w:szCs w:val="22"/>
            <w:lang w:val="fr-CA" w:eastAsia="fr-CA"/>
          </w:rPr>
          <w:drawing>
            <wp:inline distT="0" distB="0" distL="0" distR="0" wp14:anchorId="7BBF7134" wp14:editId="7A66C7E8">
              <wp:extent cx="3144520" cy="3194685"/>
              <wp:effectExtent l="0" t="0" r="0" b="571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Picture 659"/>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144895" cy="3194936"/>
                      </a:xfrm>
                      <a:prstGeom prst="rect">
                        <a:avLst/>
                      </a:prstGeom>
                    </pic:spPr>
                  </pic:pic>
                </a:graphicData>
              </a:graphic>
            </wp:inline>
          </w:drawing>
        </w:r>
      </w:ins>
    </w:p>
    <w:p w14:paraId="727FF59F" w14:textId="18EA4565" w:rsidR="00A013FD" w:rsidRPr="00A013FD" w:rsidRDefault="00750EF9" w:rsidP="00CD130D">
      <w:pPr>
        <w:pStyle w:val="Heading3"/>
        <w:rPr>
          <w:ins w:id="15566" w:author="Ross Norsworthy" w:date="2020-03-20T00:52:00Z"/>
          <w:rFonts w:eastAsiaTheme="minorHAnsi"/>
        </w:rPr>
      </w:pPr>
      <w:bookmarkStart w:id="15567" w:name="_Toc35545447"/>
      <w:ins w:id="15568" w:author="Song, Xiaojing" w:date="2020-08-21T13:56:00Z">
        <w:del w:id="15569" w:author="USA Editor 2021" w:date="2020-12-11T16:55:00Z">
          <w:r w:rsidRPr="00CD130D" w:rsidDel="00CD130D">
            <w:rPr>
              <w:rFonts w:eastAsiaTheme="minorHAnsi"/>
              <w:caps/>
              <w:szCs w:val="22"/>
              <w:highlight w:val="green"/>
            </w:rPr>
            <w:delText>C</w:delText>
          </w:r>
          <w:r w:rsidDel="00CD130D">
            <w:rPr>
              <w:rFonts w:eastAsiaTheme="minorHAnsi"/>
              <w:caps/>
              <w:szCs w:val="22"/>
            </w:rPr>
            <w:delText xml:space="preserve"> </w:delText>
          </w:r>
        </w:del>
      </w:ins>
      <w:ins w:id="15570" w:author="Song, Xiaojing" w:date="2020-08-24T12:43:00Z">
        <w:r w:rsidR="00EC2FFA">
          <w:rPr>
            <w:rFonts w:eastAsiaTheme="minorHAnsi"/>
            <w:caps/>
            <w:szCs w:val="22"/>
          </w:rPr>
          <w:t>4</w:t>
        </w:r>
      </w:ins>
      <w:ins w:id="15571" w:author="Song, Xiaojing" w:date="2020-08-21T13:56:00Z">
        <w:r>
          <w:rPr>
            <w:rFonts w:eastAsiaTheme="minorHAnsi"/>
            <w:caps/>
            <w:szCs w:val="22"/>
          </w:rPr>
          <w:t>.28.</w:t>
        </w:r>
      </w:ins>
      <w:ins w:id="15572" w:author="Song, Xiaojing" w:date="2020-08-21T14:05:00Z">
        <w:r w:rsidR="00B01C49">
          <w:rPr>
            <w:rFonts w:eastAsiaTheme="minorHAnsi"/>
            <w:caps/>
            <w:szCs w:val="22"/>
          </w:rPr>
          <w:t>7</w:t>
        </w:r>
      </w:ins>
      <w:ins w:id="15573" w:author="Song, Xiaojing" w:date="2020-08-21T13:56:00Z">
        <w:r>
          <w:rPr>
            <w:rFonts w:eastAsiaTheme="minorHAnsi"/>
            <w:caps/>
            <w:szCs w:val="22"/>
          </w:rPr>
          <w:tab/>
        </w:r>
      </w:ins>
      <w:ins w:id="15574" w:author="Ross Norsworthy" w:date="2020-03-20T00:52:00Z">
        <w:r w:rsidR="00A013FD" w:rsidRPr="00A013FD">
          <w:rPr>
            <w:rFonts w:eastAsiaTheme="minorHAnsi"/>
          </w:rPr>
          <w:t>Ship to ship addressed message inside control station service area</w:t>
        </w:r>
        <w:bookmarkEnd w:id="15567"/>
        <w:r w:rsidR="00A013FD" w:rsidRPr="00A013FD">
          <w:rPr>
            <w:rFonts w:eastAsiaTheme="minorHAnsi"/>
          </w:rPr>
          <w:t xml:space="preserve"> </w:t>
        </w:r>
      </w:ins>
    </w:p>
    <w:p w14:paraId="31FEB6EB" w14:textId="77777777" w:rsidR="00A013FD" w:rsidRPr="00A013FD" w:rsidRDefault="00A013FD" w:rsidP="00A013FD">
      <w:pPr>
        <w:spacing w:after="120"/>
        <w:rPr>
          <w:ins w:id="15575" w:author="Ross Norsworthy" w:date="2020-03-20T00:52:00Z"/>
        </w:rPr>
      </w:pPr>
      <w:ins w:id="15576" w:author="Ross Norsworthy" w:date="2020-03-20T00:52:00Z">
        <w:r w:rsidRPr="00A013FD">
          <w:t xml:space="preserve">The sequence diagram for ship to ship addressed message inside of </w:t>
        </w:r>
        <w:r w:rsidRPr="00A013FD">
          <w:rPr>
            <w:lang w:eastAsia="en-GB"/>
          </w:rPr>
          <w:t xml:space="preserve">control station service area </w:t>
        </w:r>
        <w:r w:rsidRPr="00A013FD">
          <w:t xml:space="preserve">is shown in Figure 36. The transfer starts with a Resource Request message to request a Logical Channel for the data session. The following Resource Allocation message is transmitted to assign a Logical Channel to the data session. The diagram shows a large multi-fragmented data session. </w:t>
        </w:r>
      </w:ins>
    </w:p>
    <w:p w14:paraId="13BC2D6A" w14:textId="77777777" w:rsidR="00A013FD" w:rsidRDefault="00A013FD" w:rsidP="00A013FD">
      <w:pPr>
        <w:spacing w:after="120"/>
      </w:pPr>
      <w:ins w:id="15577" w:author="Ross Norsworthy" w:date="2020-03-20T00:52:00Z">
        <w:r w:rsidRPr="00A013FD">
          <w:t>The datagram payload has source, destination and format encapsulated for routing and presentation purposes.</w:t>
        </w:r>
      </w:ins>
    </w:p>
    <w:p w14:paraId="3526FF65" w14:textId="77777777" w:rsidR="0051538E" w:rsidRDefault="0051538E" w:rsidP="00BF7C28">
      <w:pPr>
        <w:pStyle w:val="FigureNo"/>
        <w:rPr>
          <w:lang w:val="en-US"/>
        </w:rPr>
      </w:pPr>
      <w:bookmarkStart w:id="15578" w:name="_Toc35546220"/>
      <w:ins w:id="15579" w:author="Ross Norsworthy" w:date="2020-03-20T00:52:00Z">
        <w:r w:rsidRPr="00A013FD">
          <w:rPr>
            <w:lang w:val="en-US"/>
          </w:rPr>
          <w:t>Figure 36</w:t>
        </w:r>
      </w:ins>
    </w:p>
    <w:p w14:paraId="34208EE6" w14:textId="77777777" w:rsidR="0051538E" w:rsidRPr="00A013FD" w:rsidRDefault="0051538E" w:rsidP="00BF7C28">
      <w:pPr>
        <w:pStyle w:val="Figuretitle"/>
        <w:rPr>
          <w:ins w:id="15580" w:author="Ross Norsworthy" w:date="2020-03-20T00:52:00Z"/>
          <w:lang w:val="en-US"/>
        </w:rPr>
      </w:pPr>
      <w:ins w:id="15581" w:author="Ross Norsworthy" w:date="2020-03-20T00:52:00Z">
        <w:r w:rsidRPr="00A013FD">
          <w:rPr>
            <w:lang w:val="en-US"/>
          </w:rPr>
          <w:t xml:space="preserve">Ship to ship addressed message inside </w:t>
        </w:r>
        <w:r w:rsidRPr="00A013FD">
          <w:rPr>
            <w:lang w:val="en-US" w:eastAsia="en-GB"/>
          </w:rPr>
          <w:t>control station service area</w:t>
        </w:r>
        <w:r w:rsidRPr="00A013FD">
          <w:rPr>
            <w:lang w:val="en-US"/>
          </w:rPr>
          <w:t xml:space="preserve"> sequence diagram</w:t>
        </w:r>
        <w:bookmarkEnd w:id="15578"/>
      </w:ins>
    </w:p>
    <w:p w14:paraId="6016D2C9" w14:textId="20DB4512" w:rsidR="00A013FD" w:rsidRDefault="00A013FD" w:rsidP="00A013FD">
      <w:pPr>
        <w:jc w:val="center"/>
        <w:rPr>
          <w:ins w:id="15582" w:author="USA Editor 2021" w:date="2021-01-14T10:19:00Z"/>
        </w:rPr>
      </w:pPr>
      <w:ins w:id="15583" w:author="Ross Norsworthy" w:date="2020-03-20T00:52:00Z">
        <w:r w:rsidRPr="00A013FD">
          <w:rPr>
            <w:noProof/>
            <w:lang w:val="fr-CA" w:eastAsia="fr-CA"/>
          </w:rPr>
          <w:drawing>
            <wp:inline distT="0" distB="0" distL="0" distR="0" wp14:anchorId="540FFE66" wp14:editId="049F7749">
              <wp:extent cx="5630545" cy="4619625"/>
              <wp:effectExtent l="0" t="0" r="0" b="0"/>
              <wp:docPr id="660"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Bilde 5"/>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5654077" cy="4638754"/>
                      </a:xfrm>
                      <a:prstGeom prst="rect">
                        <a:avLst/>
                      </a:prstGeom>
                    </pic:spPr>
                  </pic:pic>
                </a:graphicData>
              </a:graphic>
            </wp:inline>
          </w:drawing>
        </w:r>
      </w:ins>
    </w:p>
    <w:p w14:paraId="16F58E78" w14:textId="77777777" w:rsidR="00127D76" w:rsidRPr="00A013FD" w:rsidRDefault="00127D76" w:rsidP="00A013FD">
      <w:pPr>
        <w:jc w:val="center"/>
        <w:rPr>
          <w:ins w:id="15584" w:author="Ross Norsworthy" w:date="2020-03-20T00:52:00Z"/>
        </w:rPr>
      </w:pPr>
    </w:p>
    <w:p w14:paraId="66A162ED" w14:textId="6272AA6E" w:rsidR="00A013FD" w:rsidRPr="00A013FD" w:rsidRDefault="00750EF9" w:rsidP="00D7011E">
      <w:pPr>
        <w:pStyle w:val="Heading3"/>
        <w:rPr>
          <w:ins w:id="15585" w:author="Ross Norsworthy" w:date="2020-03-20T00:52:00Z"/>
          <w:rFonts w:eastAsiaTheme="minorHAnsi"/>
        </w:rPr>
      </w:pPr>
      <w:bookmarkStart w:id="15586" w:name="_Toc35545448"/>
      <w:ins w:id="15587" w:author="Song, Xiaojing" w:date="2020-08-21T13:56:00Z">
        <w:del w:id="15588" w:author="USA Editor 2021" w:date="2020-12-11T16:59:00Z">
          <w:r w:rsidRPr="00D7011E" w:rsidDel="00D7011E">
            <w:rPr>
              <w:rFonts w:eastAsiaTheme="minorHAnsi"/>
              <w:caps/>
              <w:szCs w:val="22"/>
              <w:highlight w:val="green"/>
            </w:rPr>
            <w:delText>C</w:delText>
          </w:r>
          <w:r w:rsidDel="00D7011E">
            <w:rPr>
              <w:rFonts w:eastAsiaTheme="minorHAnsi"/>
              <w:caps/>
              <w:szCs w:val="22"/>
            </w:rPr>
            <w:delText xml:space="preserve"> </w:delText>
          </w:r>
        </w:del>
      </w:ins>
      <w:ins w:id="15589" w:author="Song, Xiaojing" w:date="2020-08-24T12:43:00Z">
        <w:r w:rsidR="00EC2FFA">
          <w:rPr>
            <w:rFonts w:eastAsiaTheme="minorHAnsi"/>
            <w:caps/>
            <w:szCs w:val="22"/>
          </w:rPr>
          <w:t>4</w:t>
        </w:r>
      </w:ins>
      <w:ins w:id="15590" w:author="Song, Xiaojing" w:date="2020-08-21T13:56:00Z">
        <w:r>
          <w:rPr>
            <w:rFonts w:eastAsiaTheme="minorHAnsi"/>
            <w:caps/>
            <w:szCs w:val="22"/>
          </w:rPr>
          <w:t>.28.</w:t>
        </w:r>
      </w:ins>
      <w:ins w:id="15591" w:author="Song, Xiaojing" w:date="2020-08-21T14:05:00Z">
        <w:r w:rsidR="00B01C49">
          <w:rPr>
            <w:rFonts w:eastAsiaTheme="minorHAnsi"/>
            <w:caps/>
            <w:szCs w:val="22"/>
          </w:rPr>
          <w:t>8</w:t>
        </w:r>
      </w:ins>
      <w:ins w:id="15592" w:author="Song, Xiaojing" w:date="2020-08-21T13:56:00Z">
        <w:r>
          <w:rPr>
            <w:rFonts w:eastAsiaTheme="minorHAnsi"/>
            <w:caps/>
            <w:szCs w:val="22"/>
          </w:rPr>
          <w:tab/>
        </w:r>
      </w:ins>
      <w:ins w:id="15593" w:author="Ross Norsworthy" w:date="2020-03-20T00:52:00Z">
        <w:r w:rsidR="00A013FD" w:rsidRPr="00A013FD">
          <w:rPr>
            <w:rFonts w:eastAsiaTheme="minorHAnsi"/>
          </w:rPr>
          <w:t>Shore to ship short data message</w:t>
        </w:r>
        <w:bookmarkEnd w:id="15586"/>
      </w:ins>
    </w:p>
    <w:p w14:paraId="585D0C3E" w14:textId="77777777" w:rsidR="00A013FD" w:rsidRPr="00A013FD" w:rsidRDefault="00A013FD" w:rsidP="00A013FD">
      <w:pPr>
        <w:spacing w:after="120"/>
        <w:rPr>
          <w:ins w:id="15594" w:author="Ross Norsworthy" w:date="2020-03-20T00:52:00Z"/>
          <w:lang w:eastAsia="en-GB"/>
        </w:rPr>
      </w:pPr>
      <w:ins w:id="15595" w:author="Ross Norsworthy" w:date="2020-03-20T00:52:00Z">
        <w:r w:rsidRPr="00A013FD">
          <w:rPr>
            <w:lang w:eastAsia="en-GB"/>
          </w:rPr>
          <w:t xml:space="preserve">The sequence diagram for shore to ship short data message with ACK is shown in </w:t>
        </w:r>
        <w:r w:rsidRPr="00A013FD">
          <w:t>Figure 37</w:t>
        </w:r>
        <w:r w:rsidRPr="00A013FD">
          <w:rPr>
            <w:lang w:eastAsia="en-GB"/>
          </w:rPr>
          <w:t>. This protocol is used for short data messages that fit within a single transmission burst.</w:t>
        </w:r>
      </w:ins>
    </w:p>
    <w:p w14:paraId="04AB80D1" w14:textId="77777777" w:rsidR="00A013FD" w:rsidRDefault="00A013FD" w:rsidP="00A013FD">
      <w:pPr>
        <w:spacing w:after="120"/>
        <w:rPr>
          <w:lang w:eastAsia="en-GB"/>
        </w:rPr>
      </w:pPr>
      <w:ins w:id="15596" w:author="Ross Norsworthy" w:date="2020-03-20T00:52:00Z">
        <w:r w:rsidRPr="00A013FD">
          <w:rPr>
            <w:lang w:eastAsia="en-GB"/>
          </w:rPr>
          <w:t>The ship sends and ACK when the message is received correctly, otherwise the shore may automatically retry until the retry limit is reached.</w:t>
        </w:r>
      </w:ins>
    </w:p>
    <w:p w14:paraId="427980AE" w14:textId="77777777" w:rsidR="0051538E" w:rsidRDefault="0051538E" w:rsidP="00BF7C28">
      <w:pPr>
        <w:pStyle w:val="FigureNo"/>
        <w:rPr>
          <w:lang w:val="en-US"/>
        </w:rPr>
      </w:pPr>
      <w:bookmarkStart w:id="15597" w:name="_Toc35546221"/>
      <w:ins w:id="15598" w:author="Ross Norsworthy" w:date="2020-03-20T00:52:00Z">
        <w:r w:rsidRPr="00A013FD">
          <w:rPr>
            <w:lang w:val="en-US"/>
          </w:rPr>
          <w:t>Figure 37</w:t>
        </w:r>
      </w:ins>
    </w:p>
    <w:p w14:paraId="4A4A7A3D" w14:textId="77777777" w:rsidR="0051538E" w:rsidRPr="00A013FD" w:rsidRDefault="0051538E" w:rsidP="00BF7C28">
      <w:pPr>
        <w:pStyle w:val="Figuretitle"/>
        <w:rPr>
          <w:ins w:id="15599" w:author="Ross Norsworthy" w:date="2020-03-20T00:52:00Z"/>
          <w:lang w:val="en-US" w:eastAsia="en-GB"/>
        </w:rPr>
      </w:pPr>
      <w:ins w:id="15600" w:author="Ross Norsworthy" w:date="2020-03-20T00:52:00Z">
        <w:r w:rsidRPr="00A013FD">
          <w:rPr>
            <w:lang w:val="en-US" w:eastAsia="en-GB"/>
          </w:rPr>
          <w:t>Shore to ship short data message sequence diagram</w:t>
        </w:r>
        <w:bookmarkEnd w:id="15597"/>
      </w:ins>
    </w:p>
    <w:p w14:paraId="264046A3" w14:textId="7DB52F07" w:rsidR="00A013FD" w:rsidRDefault="00A013FD" w:rsidP="00A013FD">
      <w:pPr>
        <w:spacing w:after="120"/>
        <w:jc w:val="center"/>
        <w:rPr>
          <w:ins w:id="15601" w:author="USA Editor 2021" w:date="2021-01-14T10:19:00Z"/>
          <w:lang w:eastAsia="en-GB"/>
        </w:rPr>
      </w:pPr>
      <w:ins w:id="15602" w:author="Ross Norsworthy" w:date="2020-03-20T00:52:00Z">
        <w:r w:rsidRPr="00A013FD">
          <w:rPr>
            <w:noProof/>
            <w:lang w:val="fr-CA" w:eastAsia="fr-CA"/>
          </w:rPr>
          <w:drawing>
            <wp:inline distT="0" distB="0" distL="0" distR="0" wp14:anchorId="74AFD208" wp14:editId="181964AF">
              <wp:extent cx="3042285" cy="209550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Picture 661"/>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3042392" cy="2095792"/>
                      </a:xfrm>
                      <a:prstGeom prst="rect">
                        <a:avLst/>
                      </a:prstGeom>
                    </pic:spPr>
                  </pic:pic>
                </a:graphicData>
              </a:graphic>
            </wp:inline>
          </w:drawing>
        </w:r>
      </w:ins>
    </w:p>
    <w:p w14:paraId="2ADA0B5E" w14:textId="77777777" w:rsidR="00127D76" w:rsidRPr="00A013FD" w:rsidRDefault="00127D76" w:rsidP="00A013FD">
      <w:pPr>
        <w:spacing w:after="120"/>
        <w:jc w:val="center"/>
        <w:rPr>
          <w:ins w:id="15603" w:author="Ross Norsworthy" w:date="2020-03-20T00:52:00Z"/>
          <w:lang w:eastAsia="en-GB"/>
        </w:rPr>
      </w:pPr>
    </w:p>
    <w:p w14:paraId="0AE291D7" w14:textId="77777777" w:rsidR="00A013FD" w:rsidRPr="00A013FD" w:rsidRDefault="00A013FD" w:rsidP="00A013FD">
      <w:pPr>
        <w:spacing w:after="120"/>
        <w:rPr>
          <w:ins w:id="15604" w:author="Ross Norsworthy" w:date="2020-03-20T00:52:00Z"/>
          <w:lang w:eastAsia="en-GB"/>
        </w:rPr>
      </w:pPr>
      <w:ins w:id="15605" w:author="Ross Norsworthy" w:date="2020-03-20T00:52:00Z">
        <w:r w:rsidRPr="00A013FD">
          <w:rPr>
            <w:lang w:eastAsia="en-GB"/>
          </w:rPr>
          <w:t xml:space="preserve">The sequence diagram for shore to ship short data message without ACK is shown in </w:t>
        </w:r>
        <w:r w:rsidRPr="00A013FD">
          <w:t>Figure 38</w:t>
        </w:r>
        <w:r w:rsidRPr="00A013FD">
          <w:rPr>
            <w:lang w:eastAsia="en-GB"/>
          </w:rPr>
          <w:t>. This protocol is used for short data messages that fit within a single transmission burst.</w:t>
        </w:r>
      </w:ins>
    </w:p>
    <w:p w14:paraId="3101A88B" w14:textId="77777777" w:rsidR="00A013FD" w:rsidRDefault="00A013FD" w:rsidP="00A013FD">
      <w:pPr>
        <w:spacing w:after="120"/>
        <w:rPr>
          <w:lang w:eastAsia="en-GB"/>
        </w:rPr>
      </w:pPr>
      <w:ins w:id="15606" w:author="Ross Norsworthy" w:date="2020-03-20T00:52:00Z">
        <w:r w:rsidRPr="00A013FD">
          <w:rPr>
            <w:lang w:eastAsia="en-GB"/>
          </w:rPr>
          <w:t>The Destination ID of this message may be set to zero to use it as a short, efficient broadcast message.</w:t>
        </w:r>
      </w:ins>
    </w:p>
    <w:p w14:paraId="27ABA242" w14:textId="77777777" w:rsidR="0051538E" w:rsidRDefault="0051538E" w:rsidP="00BF7C28">
      <w:pPr>
        <w:pStyle w:val="FigureNo"/>
        <w:rPr>
          <w:lang w:val="en-US"/>
        </w:rPr>
      </w:pPr>
      <w:bookmarkStart w:id="15607" w:name="_Toc35546222"/>
      <w:ins w:id="15608" w:author="Ross Norsworthy" w:date="2020-03-20T00:52:00Z">
        <w:r w:rsidRPr="00A013FD">
          <w:rPr>
            <w:lang w:val="en-US"/>
          </w:rPr>
          <w:t>Figure 38</w:t>
        </w:r>
      </w:ins>
    </w:p>
    <w:p w14:paraId="7E7C7592" w14:textId="585098C5" w:rsidR="0051538E" w:rsidRPr="00A013FD" w:rsidRDefault="0051538E" w:rsidP="00BF7C28">
      <w:pPr>
        <w:pStyle w:val="Figuretitle"/>
        <w:rPr>
          <w:ins w:id="15609" w:author="Ross Norsworthy" w:date="2020-03-20T00:52:00Z"/>
          <w:lang w:val="en-US" w:eastAsia="en-GB"/>
        </w:rPr>
      </w:pPr>
      <w:ins w:id="15610" w:author="Ross Norsworthy" w:date="2020-03-20T00:52:00Z">
        <w:r w:rsidRPr="00A013FD">
          <w:rPr>
            <w:lang w:val="en-US" w:eastAsia="en-GB"/>
          </w:rPr>
          <w:t>Shore to sh</w:t>
        </w:r>
      </w:ins>
      <w:ins w:id="15611" w:author="USA Editor 2021" w:date="2021-01-22T12:35:00Z">
        <w:r w:rsidR="0037197E" w:rsidRPr="00D515D7">
          <w:rPr>
            <w:highlight w:val="green"/>
            <w:lang w:val="en-US" w:eastAsia="en-GB"/>
          </w:rPr>
          <w:t>i</w:t>
        </w:r>
      </w:ins>
      <w:ins w:id="15612" w:author="Ross Norsworthy" w:date="2020-03-20T00:52:00Z">
        <w:r w:rsidRPr="00A013FD">
          <w:rPr>
            <w:lang w:val="en-US" w:eastAsia="en-GB"/>
          </w:rPr>
          <w:t>p short data message sequence diagram</w:t>
        </w:r>
        <w:bookmarkEnd w:id="15607"/>
      </w:ins>
    </w:p>
    <w:p w14:paraId="07B759B4" w14:textId="7A826E89" w:rsidR="00A013FD" w:rsidRDefault="00A013FD" w:rsidP="00A013FD">
      <w:pPr>
        <w:spacing w:after="120"/>
        <w:jc w:val="center"/>
        <w:rPr>
          <w:ins w:id="15613" w:author="USA Editor 2021" w:date="2021-01-14T10:19:00Z"/>
          <w:lang w:eastAsia="en-GB"/>
        </w:rPr>
      </w:pPr>
      <w:ins w:id="15614" w:author="Ross Norsworthy" w:date="2020-03-20T00:52:00Z">
        <w:r w:rsidRPr="00A013FD">
          <w:rPr>
            <w:noProof/>
            <w:lang w:val="fr-CA" w:eastAsia="fr-CA"/>
          </w:rPr>
          <w:drawing>
            <wp:inline distT="0" distB="0" distL="0" distR="0" wp14:anchorId="21385715" wp14:editId="09717B60">
              <wp:extent cx="3045460" cy="2093595"/>
              <wp:effectExtent l="0" t="0" r="2540" b="1905"/>
              <wp:docPr id="662" name="Picture 66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Picture 662" descr="A screenshot of a cell phone&#10;&#10;Description automatically generated"/>
                      <pic:cNvPicPr>
                        <a:picLocks noChangeAspect="1"/>
                      </pic:cNvPicPr>
                    </pic:nvPicPr>
                    <pic:blipFill>
                      <a:blip r:embed="rId65"/>
                      <a:stretch>
                        <a:fillRect/>
                      </a:stretch>
                    </pic:blipFill>
                    <pic:spPr>
                      <a:xfrm>
                        <a:off x="0" y="0"/>
                        <a:ext cx="3045600" cy="2093850"/>
                      </a:xfrm>
                      <a:prstGeom prst="rect">
                        <a:avLst/>
                      </a:prstGeom>
                    </pic:spPr>
                  </pic:pic>
                </a:graphicData>
              </a:graphic>
            </wp:inline>
          </w:drawing>
        </w:r>
      </w:ins>
    </w:p>
    <w:p w14:paraId="78D77BCC" w14:textId="77777777" w:rsidR="00127D76" w:rsidRPr="00A013FD" w:rsidRDefault="00127D76" w:rsidP="00A013FD">
      <w:pPr>
        <w:spacing w:after="120"/>
        <w:jc w:val="center"/>
        <w:rPr>
          <w:ins w:id="15615" w:author="Ross Norsworthy" w:date="2020-03-20T00:52:00Z"/>
          <w:lang w:eastAsia="en-GB"/>
        </w:rPr>
      </w:pPr>
    </w:p>
    <w:p w14:paraId="1FF90504" w14:textId="1D7D0143" w:rsidR="00A013FD" w:rsidRPr="00A013FD" w:rsidRDefault="00750EF9" w:rsidP="00D7011E">
      <w:pPr>
        <w:pStyle w:val="Heading3"/>
        <w:rPr>
          <w:ins w:id="15616" w:author="Ross Norsworthy" w:date="2020-03-20T00:52:00Z"/>
          <w:rFonts w:eastAsiaTheme="minorHAnsi"/>
        </w:rPr>
      </w:pPr>
      <w:bookmarkStart w:id="15617" w:name="_Toc35545449"/>
      <w:ins w:id="15618" w:author="Song, Xiaojing" w:date="2020-08-21T13:56:00Z">
        <w:del w:id="15619" w:author="USA Editor 2021" w:date="2020-12-11T16:59:00Z">
          <w:r w:rsidRPr="00D7011E" w:rsidDel="00D7011E">
            <w:rPr>
              <w:rFonts w:eastAsiaTheme="minorHAnsi"/>
              <w:caps/>
              <w:szCs w:val="22"/>
              <w:highlight w:val="green"/>
            </w:rPr>
            <w:delText>C</w:delText>
          </w:r>
          <w:r w:rsidDel="00D7011E">
            <w:rPr>
              <w:rFonts w:eastAsiaTheme="minorHAnsi"/>
              <w:caps/>
              <w:szCs w:val="22"/>
            </w:rPr>
            <w:delText xml:space="preserve"> </w:delText>
          </w:r>
        </w:del>
      </w:ins>
      <w:ins w:id="15620" w:author="Song, Xiaojing" w:date="2020-08-24T12:43:00Z">
        <w:r w:rsidR="00EC2FFA">
          <w:rPr>
            <w:rFonts w:eastAsiaTheme="minorHAnsi"/>
            <w:caps/>
            <w:szCs w:val="22"/>
          </w:rPr>
          <w:t>4</w:t>
        </w:r>
      </w:ins>
      <w:ins w:id="15621" w:author="Song, Xiaojing" w:date="2020-08-21T13:56:00Z">
        <w:r>
          <w:rPr>
            <w:rFonts w:eastAsiaTheme="minorHAnsi"/>
            <w:caps/>
            <w:szCs w:val="22"/>
          </w:rPr>
          <w:t>.28.</w:t>
        </w:r>
      </w:ins>
      <w:ins w:id="15622" w:author="Song, Xiaojing" w:date="2020-08-21T14:05:00Z">
        <w:r w:rsidR="00B01C49">
          <w:rPr>
            <w:rFonts w:eastAsiaTheme="minorHAnsi"/>
            <w:caps/>
            <w:szCs w:val="22"/>
          </w:rPr>
          <w:t>9</w:t>
        </w:r>
      </w:ins>
      <w:ins w:id="15623" w:author="Song, Xiaojing" w:date="2020-08-21T13:56:00Z">
        <w:r>
          <w:rPr>
            <w:rFonts w:eastAsiaTheme="minorHAnsi"/>
            <w:caps/>
            <w:szCs w:val="22"/>
          </w:rPr>
          <w:tab/>
        </w:r>
      </w:ins>
      <w:ins w:id="15624" w:author="Ross Norsworthy" w:date="2020-03-20T00:52:00Z">
        <w:r w:rsidR="00A013FD" w:rsidRPr="00A013FD">
          <w:rPr>
            <w:rFonts w:eastAsiaTheme="minorHAnsi"/>
          </w:rPr>
          <w:t>Ship to shore short data message</w:t>
        </w:r>
        <w:bookmarkEnd w:id="15617"/>
      </w:ins>
    </w:p>
    <w:p w14:paraId="2F422DE4" w14:textId="77777777" w:rsidR="00A013FD" w:rsidRPr="00A013FD" w:rsidRDefault="00A013FD" w:rsidP="00A013FD">
      <w:pPr>
        <w:spacing w:after="120"/>
        <w:rPr>
          <w:ins w:id="15625" w:author="Ross Norsworthy" w:date="2020-03-20T00:52:00Z"/>
          <w:lang w:eastAsia="en-GB"/>
        </w:rPr>
      </w:pPr>
      <w:ins w:id="15626" w:author="Ross Norsworthy" w:date="2020-03-20T00:52:00Z">
        <w:r w:rsidRPr="00A013FD">
          <w:rPr>
            <w:lang w:eastAsia="en-GB"/>
          </w:rPr>
          <w:t xml:space="preserve">The sequence diagram for ship to shore short data message is shown in </w:t>
        </w:r>
        <w:r w:rsidRPr="00A013FD">
          <w:t>Figure 39</w:t>
        </w:r>
        <w:r w:rsidRPr="00A013FD">
          <w:rPr>
            <w:lang w:eastAsia="en-GB"/>
          </w:rPr>
          <w:t>. This protocol is used for short data messages that fit within a single transmission burst.  A random slot in the randomizing interval given in the MAC signalling is used for the transmission.</w:t>
        </w:r>
      </w:ins>
    </w:p>
    <w:p w14:paraId="18E74997" w14:textId="77777777" w:rsidR="00A013FD" w:rsidRDefault="00A013FD" w:rsidP="00A013FD">
      <w:pPr>
        <w:spacing w:after="120"/>
        <w:rPr>
          <w:lang w:eastAsia="en-GB"/>
        </w:rPr>
      </w:pPr>
      <w:ins w:id="15627" w:author="Ross Norsworthy" w:date="2020-03-20T00:52:00Z">
        <w:r w:rsidRPr="00A013FD">
          <w:rPr>
            <w:lang w:eastAsia="en-GB"/>
          </w:rPr>
          <w:t>The shore sends an ACK when the message is received correctly, otherwise the ship may automatically retry until the retry limit is reached.</w:t>
        </w:r>
      </w:ins>
    </w:p>
    <w:p w14:paraId="7BFEDD73" w14:textId="77777777" w:rsidR="0051538E" w:rsidRDefault="0051538E" w:rsidP="00BF7C28">
      <w:pPr>
        <w:pStyle w:val="FigureNo"/>
        <w:rPr>
          <w:lang w:val="en-US"/>
        </w:rPr>
      </w:pPr>
      <w:bookmarkStart w:id="15628" w:name="_Toc35546223"/>
      <w:ins w:id="15629" w:author="Ross Norsworthy" w:date="2020-03-20T00:52:00Z">
        <w:r w:rsidRPr="00A013FD">
          <w:rPr>
            <w:lang w:val="en-US"/>
          </w:rPr>
          <w:t xml:space="preserve">Figure 39 </w:t>
        </w:r>
      </w:ins>
    </w:p>
    <w:p w14:paraId="7B827C6F" w14:textId="77777777" w:rsidR="0051538E" w:rsidRPr="00A013FD" w:rsidRDefault="0051538E" w:rsidP="00BF7C28">
      <w:pPr>
        <w:pStyle w:val="Figuretitle"/>
        <w:rPr>
          <w:ins w:id="15630" w:author="Ross Norsworthy" w:date="2020-03-20T00:52:00Z"/>
          <w:lang w:val="en-US" w:eastAsia="en-GB"/>
        </w:rPr>
      </w:pPr>
      <w:ins w:id="15631" w:author="Ross Norsworthy" w:date="2020-03-20T00:52:00Z">
        <w:r w:rsidRPr="00A013FD">
          <w:rPr>
            <w:lang w:val="en-US" w:eastAsia="en-GB"/>
          </w:rPr>
          <w:t>Ship to shore short data message sequence diagram</w:t>
        </w:r>
        <w:bookmarkEnd w:id="15628"/>
      </w:ins>
    </w:p>
    <w:p w14:paraId="57ECB1AC" w14:textId="77777777" w:rsidR="00A013FD" w:rsidRPr="00A013FD" w:rsidRDefault="00A013FD" w:rsidP="00A013FD">
      <w:pPr>
        <w:spacing w:after="120"/>
        <w:jc w:val="center"/>
        <w:rPr>
          <w:ins w:id="15632" w:author="Ross Norsworthy" w:date="2020-03-20T00:52:00Z"/>
          <w:lang w:eastAsia="en-GB"/>
        </w:rPr>
      </w:pPr>
      <w:ins w:id="15633" w:author="Ross Norsworthy" w:date="2020-03-20T00:52:00Z">
        <w:r w:rsidRPr="00A013FD">
          <w:rPr>
            <w:noProof/>
            <w:lang w:val="fr-CA" w:eastAsia="fr-CA"/>
          </w:rPr>
          <w:drawing>
            <wp:inline distT="0" distB="0" distL="0" distR="0" wp14:anchorId="6196D4EF" wp14:editId="7273C477">
              <wp:extent cx="3042285" cy="209550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Picture 663"/>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3042392" cy="2095792"/>
                      </a:xfrm>
                      <a:prstGeom prst="rect">
                        <a:avLst/>
                      </a:prstGeom>
                    </pic:spPr>
                  </pic:pic>
                </a:graphicData>
              </a:graphic>
            </wp:inline>
          </w:drawing>
        </w:r>
      </w:ins>
    </w:p>
    <w:p w14:paraId="2E68FD5C" w14:textId="0214D8F7" w:rsidR="00A013FD" w:rsidRPr="00A013FD" w:rsidRDefault="00750EF9" w:rsidP="00D7011E">
      <w:pPr>
        <w:pStyle w:val="Heading3"/>
        <w:rPr>
          <w:ins w:id="15634" w:author="Ross Norsworthy" w:date="2020-03-20T00:52:00Z"/>
          <w:rFonts w:eastAsiaTheme="minorHAnsi"/>
        </w:rPr>
      </w:pPr>
      <w:bookmarkStart w:id="15635" w:name="_Toc35545450"/>
      <w:ins w:id="15636" w:author="Song, Xiaojing" w:date="2020-08-21T13:56:00Z">
        <w:del w:id="15637" w:author="USA Editor 2021" w:date="2020-12-11T17:00:00Z">
          <w:r w:rsidRPr="00D7011E" w:rsidDel="00D7011E">
            <w:rPr>
              <w:rFonts w:eastAsiaTheme="minorHAnsi"/>
              <w:caps/>
              <w:szCs w:val="22"/>
              <w:highlight w:val="green"/>
            </w:rPr>
            <w:delText>C</w:delText>
          </w:r>
          <w:r w:rsidDel="00D7011E">
            <w:rPr>
              <w:rFonts w:eastAsiaTheme="minorHAnsi"/>
              <w:caps/>
              <w:szCs w:val="22"/>
            </w:rPr>
            <w:delText xml:space="preserve"> </w:delText>
          </w:r>
        </w:del>
      </w:ins>
      <w:ins w:id="15638" w:author="Song, Xiaojing" w:date="2020-08-24T12:43:00Z">
        <w:r w:rsidR="00EC2FFA">
          <w:rPr>
            <w:rFonts w:eastAsiaTheme="minorHAnsi"/>
            <w:caps/>
            <w:szCs w:val="22"/>
          </w:rPr>
          <w:t>4</w:t>
        </w:r>
      </w:ins>
      <w:ins w:id="15639" w:author="Song, Xiaojing" w:date="2020-08-21T13:56:00Z">
        <w:r>
          <w:rPr>
            <w:rFonts w:eastAsiaTheme="minorHAnsi"/>
            <w:caps/>
            <w:szCs w:val="22"/>
          </w:rPr>
          <w:t>.28.</w:t>
        </w:r>
      </w:ins>
      <w:ins w:id="15640" w:author="Song, Xiaojing" w:date="2020-08-21T14:05:00Z">
        <w:r w:rsidR="00B01C49">
          <w:rPr>
            <w:rFonts w:eastAsiaTheme="minorHAnsi"/>
            <w:caps/>
            <w:szCs w:val="22"/>
          </w:rPr>
          <w:t>10</w:t>
        </w:r>
        <w:r w:rsidR="00B01C49">
          <w:rPr>
            <w:rFonts w:eastAsiaTheme="minorHAnsi"/>
            <w:caps/>
            <w:szCs w:val="22"/>
          </w:rPr>
          <w:tab/>
        </w:r>
      </w:ins>
      <w:ins w:id="15641" w:author="Song, Xiaojing" w:date="2020-08-21T13:56:00Z">
        <w:r>
          <w:rPr>
            <w:rFonts w:eastAsiaTheme="minorHAnsi"/>
            <w:caps/>
            <w:szCs w:val="22"/>
          </w:rPr>
          <w:tab/>
        </w:r>
      </w:ins>
      <w:ins w:id="15642" w:author="Ross Norsworthy" w:date="2020-03-20T00:52:00Z">
        <w:r w:rsidR="00A013FD" w:rsidRPr="00A013FD">
          <w:rPr>
            <w:rFonts w:eastAsiaTheme="minorHAnsi"/>
          </w:rPr>
          <w:t>Ship to ship short data message</w:t>
        </w:r>
        <w:bookmarkEnd w:id="15635"/>
      </w:ins>
    </w:p>
    <w:p w14:paraId="0CCC7F27" w14:textId="77777777" w:rsidR="00A013FD" w:rsidRPr="00A013FD" w:rsidRDefault="00A013FD" w:rsidP="00A013FD">
      <w:pPr>
        <w:spacing w:after="120"/>
        <w:rPr>
          <w:ins w:id="15643" w:author="Ross Norsworthy" w:date="2020-03-20T00:52:00Z"/>
          <w:lang w:eastAsia="en-GB"/>
        </w:rPr>
      </w:pPr>
      <w:ins w:id="15644" w:author="Ross Norsworthy" w:date="2020-03-20T00:52:00Z">
        <w:r w:rsidRPr="00A013FD">
          <w:rPr>
            <w:lang w:eastAsia="en-GB"/>
          </w:rPr>
          <w:t xml:space="preserve">The sequence diagram for ship to ship short data message is shown in </w:t>
        </w:r>
        <w:r w:rsidRPr="00A013FD">
          <w:t>Figure 40</w:t>
        </w:r>
        <w:r w:rsidRPr="00A013FD">
          <w:rPr>
            <w:lang w:eastAsia="en-GB"/>
          </w:rPr>
          <w:t xml:space="preserve">. This protocol is used for short data messages that fit within a single transmission burst.  </w:t>
        </w:r>
        <w:r w:rsidRPr="00A013FD">
          <w:t>A random slot in the randomizing interval given in the MAC signalling is used for the transmission.</w:t>
        </w:r>
      </w:ins>
    </w:p>
    <w:p w14:paraId="1C36AEA5" w14:textId="77777777" w:rsidR="00A013FD" w:rsidRDefault="00A013FD" w:rsidP="00A013FD">
      <w:pPr>
        <w:spacing w:after="120"/>
        <w:rPr>
          <w:lang w:eastAsia="en-GB"/>
        </w:rPr>
      </w:pPr>
      <w:ins w:id="15645" w:author="Ross Norsworthy" w:date="2020-03-20T00:52:00Z">
        <w:r w:rsidRPr="00A013FD">
          <w:rPr>
            <w:lang w:eastAsia="en-GB"/>
          </w:rPr>
          <w:t>The receiving ship sends an ACK when the message is received correctly, otherwise the transmitting ship may automatically retry until the retry limit is reached.</w:t>
        </w:r>
      </w:ins>
    </w:p>
    <w:p w14:paraId="78D6C19C" w14:textId="77777777" w:rsidR="0051538E" w:rsidRDefault="0051538E" w:rsidP="00BF7C28">
      <w:pPr>
        <w:pStyle w:val="FigureNo"/>
        <w:rPr>
          <w:lang w:val="en-US"/>
        </w:rPr>
      </w:pPr>
      <w:bookmarkStart w:id="15646" w:name="_Toc35546224"/>
      <w:ins w:id="15647" w:author="Ross Norsworthy" w:date="2020-03-20T00:52:00Z">
        <w:r w:rsidRPr="00A013FD">
          <w:rPr>
            <w:lang w:val="en-US"/>
          </w:rPr>
          <w:t xml:space="preserve">Figure 40 </w:t>
        </w:r>
      </w:ins>
    </w:p>
    <w:p w14:paraId="61CE7D6C" w14:textId="77777777" w:rsidR="0051538E" w:rsidRPr="00A013FD" w:rsidRDefault="0051538E" w:rsidP="00BF7C28">
      <w:pPr>
        <w:pStyle w:val="Figuretitle"/>
        <w:rPr>
          <w:ins w:id="15648" w:author="Ross Norsworthy" w:date="2020-03-20T00:52:00Z"/>
          <w:lang w:val="en-US" w:eastAsia="en-GB"/>
        </w:rPr>
      </w:pPr>
      <w:ins w:id="15649" w:author="Ross Norsworthy" w:date="2020-03-20T00:52:00Z">
        <w:r w:rsidRPr="00A013FD">
          <w:rPr>
            <w:lang w:val="en-US" w:eastAsia="en-GB"/>
          </w:rPr>
          <w:t>Ship to ship short data message sequence diagram</w:t>
        </w:r>
        <w:bookmarkEnd w:id="15646"/>
      </w:ins>
    </w:p>
    <w:p w14:paraId="49AE8CE6" w14:textId="77777777" w:rsidR="00A013FD" w:rsidRPr="00A013FD" w:rsidRDefault="00A013FD" w:rsidP="00A013FD">
      <w:pPr>
        <w:spacing w:after="120"/>
        <w:jc w:val="center"/>
        <w:rPr>
          <w:ins w:id="15650" w:author="Ross Norsworthy" w:date="2020-03-20T00:52:00Z"/>
          <w:lang w:eastAsia="en-GB"/>
        </w:rPr>
      </w:pPr>
      <w:ins w:id="15651" w:author="Ross Norsworthy" w:date="2020-03-20T00:52:00Z">
        <w:r w:rsidRPr="00A013FD">
          <w:rPr>
            <w:noProof/>
            <w:lang w:val="fr-CA" w:eastAsia="fr-CA"/>
          </w:rPr>
          <w:drawing>
            <wp:inline distT="0" distB="0" distL="0" distR="0" wp14:anchorId="5E44FBCB" wp14:editId="177C909C">
              <wp:extent cx="3108325" cy="209550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Picture 66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3108327" cy="2095792"/>
                      </a:xfrm>
                      <a:prstGeom prst="rect">
                        <a:avLst/>
                      </a:prstGeom>
                    </pic:spPr>
                  </pic:pic>
                </a:graphicData>
              </a:graphic>
            </wp:inline>
          </w:drawing>
        </w:r>
      </w:ins>
    </w:p>
    <w:p w14:paraId="48602646" w14:textId="09E1E46B" w:rsidR="00A013FD" w:rsidRPr="00A013FD" w:rsidRDefault="00690B14" w:rsidP="00D7011E">
      <w:pPr>
        <w:pStyle w:val="Heading3"/>
        <w:rPr>
          <w:ins w:id="15652" w:author="Ross Norsworthy" w:date="2020-03-20T00:52:00Z"/>
          <w:rFonts w:eastAsiaTheme="minorHAnsi"/>
        </w:rPr>
      </w:pPr>
      <w:bookmarkStart w:id="15653" w:name="_Toc35545451"/>
      <w:ins w:id="15654" w:author="Song, Xiaojing" w:date="2020-08-21T13:58:00Z">
        <w:del w:id="15655" w:author="USA Editor 2021" w:date="2020-12-11T17:00:00Z">
          <w:r w:rsidRPr="00D7011E" w:rsidDel="00D7011E">
            <w:rPr>
              <w:rFonts w:eastAsiaTheme="minorHAnsi"/>
              <w:highlight w:val="green"/>
            </w:rPr>
            <w:delText>C</w:delText>
          </w:r>
          <w:r w:rsidDel="00D7011E">
            <w:rPr>
              <w:rFonts w:eastAsiaTheme="minorHAnsi"/>
            </w:rPr>
            <w:delText xml:space="preserve"> </w:delText>
          </w:r>
        </w:del>
      </w:ins>
      <w:ins w:id="15656" w:author="Song, Xiaojing" w:date="2020-08-24T12:43:00Z">
        <w:r w:rsidR="00EC2FFA">
          <w:rPr>
            <w:rFonts w:eastAsiaTheme="minorHAnsi"/>
          </w:rPr>
          <w:t>4</w:t>
        </w:r>
      </w:ins>
      <w:ins w:id="15657" w:author="Song, Xiaojing" w:date="2020-08-21T13:58:00Z">
        <w:r>
          <w:rPr>
            <w:rFonts w:eastAsiaTheme="minorHAnsi"/>
          </w:rPr>
          <w:t>.29</w:t>
        </w:r>
        <w:r>
          <w:rPr>
            <w:rFonts w:eastAsiaTheme="minorHAnsi"/>
          </w:rPr>
          <w:tab/>
        </w:r>
      </w:ins>
      <w:ins w:id="15658" w:author="Ross Norsworthy" w:date="2020-03-20T00:52:00Z">
        <w:r w:rsidR="00A013FD" w:rsidRPr="00A013FD">
          <w:rPr>
            <w:rFonts w:eastAsiaTheme="minorHAnsi"/>
          </w:rPr>
          <w:t>Data Transfer Protocol State Diagrams</w:t>
        </w:r>
        <w:bookmarkEnd w:id="15653"/>
      </w:ins>
    </w:p>
    <w:p w14:paraId="2BA939A7" w14:textId="59F4D118" w:rsidR="00A013FD" w:rsidRPr="00A013FD" w:rsidRDefault="00967D75" w:rsidP="00D7011E">
      <w:pPr>
        <w:pStyle w:val="Heading3"/>
        <w:rPr>
          <w:ins w:id="15659" w:author="Ross Norsworthy" w:date="2020-03-20T00:52:00Z"/>
          <w:rFonts w:eastAsiaTheme="minorHAnsi"/>
        </w:rPr>
      </w:pPr>
      <w:bookmarkStart w:id="15660" w:name="_Toc35545452"/>
      <w:ins w:id="15661" w:author="Song, Xiaojing" w:date="2020-08-21T13:58:00Z">
        <w:del w:id="15662" w:author="USA Editor 2021" w:date="2020-12-11T17:00:00Z">
          <w:r w:rsidRPr="00D7011E" w:rsidDel="00D7011E">
            <w:rPr>
              <w:rFonts w:eastAsiaTheme="minorHAnsi"/>
              <w:caps/>
              <w:szCs w:val="22"/>
              <w:highlight w:val="green"/>
            </w:rPr>
            <w:delText>C</w:delText>
          </w:r>
          <w:r w:rsidDel="00D7011E">
            <w:rPr>
              <w:rFonts w:eastAsiaTheme="minorHAnsi"/>
              <w:caps/>
              <w:szCs w:val="22"/>
            </w:rPr>
            <w:delText xml:space="preserve"> </w:delText>
          </w:r>
        </w:del>
      </w:ins>
      <w:ins w:id="15663" w:author="Song, Xiaojing" w:date="2020-08-24T12:43:00Z">
        <w:r w:rsidR="00EC2FFA">
          <w:rPr>
            <w:rFonts w:eastAsiaTheme="minorHAnsi"/>
            <w:caps/>
            <w:szCs w:val="22"/>
          </w:rPr>
          <w:t>4</w:t>
        </w:r>
      </w:ins>
      <w:ins w:id="15664" w:author="Song, Xiaojing" w:date="2020-08-21T13:58:00Z">
        <w:r>
          <w:rPr>
            <w:rFonts w:eastAsiaTheme="minorHAnsi"/>
            <w:caps/>
            <w:szCs w:val="22"/>
          </w:rPr>
          <w:t>.29.1</w:t>
        </w:r>
        <w:r>
          <w:rPr>
            <w:rFonts w:eastAsiaTheme="minorHAnsi"/>
            <w:caps/>
            <w:szCs w:val="22"/>
          </w:rPr>
          <w:tab/>
        </w:r>
      </w:ins>
      <w:ins w:id="15665" w:author="Ross Norsworthy" w:date="2020-03-20T00:52:00Z">
        <w:r w:rsidR="00A013FD" w:rsidRPr="00A013FD">
          <w:rPr>
            <w:rFonts w:eastAsiaTheme="minorHAnsi"/>
          </w:rPr>
          <w:t xml:space="preserve">Ship to </w:t>
        </w:r>
        <w:r w:rsidR="00AC5B2D" w:rsidRPr="00A013FD">
          <w:rPr>
            <w:rFonts w:eastAsiaTheme="minorHAnsi"/>
          </w:rPr>
          <w:t>ship addressed message outside control station service area</w:t>
        </w:r>
        <w:bookmarkEnd w:id="15660"/>
        <w:r w:rsidR="00AC5B2D" w:rsidRPr="00A013FD">
          <w:rPr>
            <w:rFonts w:eastAsiaTheme="minorHAnsi"/>
          </w:rPr>
          <w:t xml:space="preserve"> </w:t>
        </w:r>
      </w:ins>
    </w:p>
    <w:p w14:paraId="16157691" w14:textId="77777777" w:rsidR="00A013FD" w:rsidRDefault="00A013FD" w:rsidP="00A013FD">
      <w:pPr>
        <w:spacing w:after="120"/>
      </w:pPr>
      <w:ins w:id="15666" w:author="Ross Norsworthy" w:date="2020-03-20T00:52:00Z">
        <w:r w:rsidRPr="00A013FD">
          <w:t>The state diagrams Figure 41 and Figure 42 shows an example of an implementation for the default PC and LC.</w:t>
        </w:r>
      </w:ins>
    </w:p>
    <w:p w14:paraId="5072434F" w14:textId="77777777" w:rsidR="0051538E" w:rsidRDefault="0051538E" w:rsidP="00BF7C28">
      <w:pPr>
        <w:pStyle w:val="FigureNo"/>
        <w:rPr>
          <w:lang w:val="en-US"/>
        </w:rPr>
      </w:pPr>
      <w:bookmarkStart w:id="15667" w:name="_Toc35546225"/>
      <w:ins w:id="15668" w:author="Ross Norsworthy" w:date="2020-03-20T00:52:00Z">
        <w:r w:rsidRPr="00A013FD">
          <w:rPr>
            <w:lang w:val="en-US"/>
          </w:rPr>
          <w:t>Figure 41</w:t>
        </w:r>
      </w:ins>
    </w:p>
    <w:p w14:paraId="4A8D151A" w14:textId="77777777" w:rsidR="0051538E" w:rsidRPr="00A013FD" w:rsidRDefault="0051538E" w:rsidP="00BF7C28">
      <w:pPr>
        <w:pStyle w:val="Figuretitle"/>
        <w:rPr>
          <w:ins w:id="15669" w:author="Ross Norsworthy" w:date="2020-03-20T00:52:00Z"/>
          <w:lang w:val="en-US"/>
        </w:rPr>
      </w:pPr>
      <w:ins w:id="15670" w:author="Ross Norsworthy" w:date="2020-03-20T00:52:00Z">
        <w:r w:rsidRPr="00A013FD">
          <w:rPr>
            <w:lang w:val="en-US"/>
          </w:rPr>
          <w:t>Example Addressed ship to ship transmit state diagram</w:t>
        </w:r>
        <w:bookmarkEnd w:id="15667"/>
      </w:ins>
    </w:p>
    <w:p w14:paraId="216F5366" w14:textId="77777777" w:rsidR="00A013FD" w:rsidRPr="00A013FD" w:rsidRDefault="00A013FD" w:rsidP="00A013FD">
      <w:pPr>
        <w:spacing w:after="120"/>
        <w:jc w:val="center"/>
        <w:rPr>
          <w:ins w:id="15671" w:author="Ross Norsworthy" w:date="2020-03-20T00:52:00Z"/>
        </w:rPr>
      </w:pPr>
      <w:ins w:id="15672" w:author="Ross Norsworthy" w:date="2020-03-20T00:52:00Z">
        <w:r w:rsidRPr="00A013FD">
          <w:rPr>
            <w:noProof/>
            <w:lang w:val="fr-CA" w:eastAsia="fr-CA"/>
          </w:rPr>
          <w:drawing>
            <wp:inline distT="0" distB="0" distL="0" distR="0" wp14:anchorId="20C47FCC" wp14:editId="2D6787C2">
              <wp:extent cx="4826441" cy="7923269"/>
              <wp:effectExtent l="0" t="0" r="0" b="190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Picture 66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834753" cy="7936914"/>
                      </a:xfrm>
                      <a:prstGeom prst="rect">
                        <a:avLst/>
                      </a:prstGeom>
                    </pic:spPr>
                  </pic:pic>
                </a:graphicData>
              </a:graphic>
            </wp:inline>
          </w:drawing>
        </w:r>
      </w:ins>
    </w:p>
    <w:p w14:paraId="46DF386F" w14:textId="77777777" w:rsidR="0051538E" w:rsidRDefault="0051538E" w:rsidP="00BF7C28">
      <w:pPr>
        <w:pStyle w:val="FigureNo"/>
        <w:rPr>
          <w:lang w:val="en-US"/>
        </w:rPr>
      </w:pPr>
      <w:bookmarkStart w:id="15673" w:name="_Toc35546226"/>
      <w:ins w:id="15674" w:author="Ross Norsworthy" w:date="2020-03-20T00:52:00Z">
        <w:r w:rsidRPr="00A013FD">
          <w:rPr>
            <w:lang w:val="en-US"/>
          </w:rPr>
          <w:t>Figure 42</w:t>
        </w:r>
      </w:ins>
    </w:p>
    <w:p w14:paraId="7C84E5FE" w14:textId="77777777" w:rsidR="0051538E" w:rsidRPr="00A013FD" w:rsidRDefault="0051538E" w:rsidP="00BF7C28">
      <w:pPr>
        <w:pStyle w:val="Figuretitle"/>
        <w:rPr>
          <w:ins w:id="15675" w:author="Ross Norsworthy" w:date="2020-03-20T00:52:00Z"/>
          <w:lang w:val="en-US"/>
        </w:rPr>
      </w:pPr>
      <w:ins w:id="15676" w:author="Ross Norsworthy" w:date="2020-03-20T00:52:00Z">
        <w:r w:rsidRPr="00A013FD">
          <w:rPr>
            <w:lang w:val="en-US"/>
          </w:rPr>
          <w:t>Example Addressed ship to ship receive state diagram</w:t>
        </w:r>
        <w:bookmarkEnd w:id="15673"/>
      </w:ins>
    </w:p>
    <w:p w14:paraId="11784227" w14:textId="77777777" w:rsidR="00A013FD" w:rsidRPr="00A013FD" w:rsidRDefault="00A013FD" w:rsidP="00A013FD">
      <w:pPr>
        <w:spacing w:after="120"/>
        <w:jc w:val="center"/>
        <w:rPr>
          <w:ins w:id="15677" w:author="Ross Norsworthy" w:date="2020-03-20T00:52:00Z"/>
        </w:rPr>
      </w:pPr>
      <w:ins w:id="15678" w:author="Ross Norsworthy" w:date="2020-03-20T00:52:00Z">
        <w:r w:rsidRPr="00A013FD">
          <w:rPr>
            <w:noProof/>
            <w:lang w:val="fr-CA" w:eastAsia="fr-CA"/>
          </w:rPr>
          <w:drawing>
            <wp:inline distT="0" distB="0" distL="0" distR="0" wp14:anchorId="77CFDE5D" wp14:editId="7C927B29">
              <wp:extent cx="5525770" cy="7163435"/>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Picture 66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526000" cy="7164000"/>
                      </a:xfrm>
                      <a:prstGeom prst="rect">
                        <a:avLst/>
                      </a:prstGeom>
                    </pic:spPr>
                  </pic:pic>
                </a:graphicData>
              </a:graphic>
            </wp:inline>
          </w:drawing>
        </w:r>
      </w:ins>
    </w:p>
    <w:p w14:paraId="4D8E95D4" w14:textId="77777777" w:rsidR="005D2F24" w:rsidRDefault="005D2F24">
      <w:pPr>
        <w:tabs>
          <w:tab w:val="clear" w:pos="1134"/>
          <w:tab w:val="clear" w:pos="1871"/>
          <w:tab w:val="clear" w:pos="2268"/>
        </w:tabs>
        <w:overflowPunct/>
        <w:autoSpaceDE/>
        <w:autoSpaceDN/>
        <w:adjustRightInd/>
        <w:spacing w:before="0"/>
        <w:textAlignment w:val="auto"/>
        <w:rPr>
          <w:rFonts w:eastAsiaTheme="minorHAnsi"/>
          <w:b/>
          <w:caps/>
          <w:szCs w:val="22"/>
        </w:rPr>
      </w:pPr>
      <w:bookmarkStart w:id="15679" w:name="_Toc35545453"/>
      <w:r>
        <w:rPr>
          <w:rFonts w:eastAsiaTheme="minorHAnsi"/>
          <w:b/>
          <w:caps/>
          <w:szCs w:val="22"/>
        </w:rPr>
        <w:br w:type="page"/>
      </w:r>
    </w:p>
    <w:p w14:paraId="7216C0AD" w14:textId="2E8FCE01" w:rsidR="00A013FD" w:rsidRPr="00A013FD" w:rsidRDefault="00D11BD3" w:rsidP="00D7011E">
      <w:pPr>
        <w:pStyle w:val="Heading2"/>
        <w:rPr>
          <w:ins w:id="15680" w:author="Ross Norsworthy" w:date="2020-03-20T00:52:00Z"/>
          <w:rFonts w:eastAsiaTheme="minorHAnsi"/>
        </w:rPr>
      </w:pPr>
      <w:ins w:id="15681" w:author="Song, Xiaojing" w:date="2020-08-21T13:59:00Z">
        <w:del w:id="15682" w:author="USA Editor 2021" w:date="2020-12-11T17:01:00Z">
          <w:r w:rsidRPr="00D7011E" w:rsidDel="00D7011E">
            <w:rPr>
              <w:rFonts w:eastAsiaTheme="minorHAnsi"/>
              <w:highlight w:val="green"/>
            </w:rPr>
            <w:delText>C</w:delText>
          </w:r>
          <w:r w:rsidDel="00D7011E">
            <w:rPr>
              <w:rFonts w:eastAsiaTheme="minorHAnsi"/>
            </w:rPr>
            <w:delText xml:space="preserve"> </w:delText>
          </w:r>
        </w:del>
      </w:ins>
      <w:ins w:id="15683" w:author="Song, Xiaojing" w:date="2020-08-24T12:43:00Z">
        <w:r w:rsidR="00EC2FFA">
          <w:rPr>
            <w:rFonts w:eastAsiaTheme="minorHAnsi"/>
          </w:rPr>
          <w:t>4</w:t>
        </w:r>
      </w:ins>
      <w:ins w:id="15684" w:author="Song, Xiaojing" w:date="2020-08-21T13:59:00Z">
        <w:r>
          <w:rPr>
            <w:rFonts w:eastAsiaTheme="minorHAnsi"/>
          </w:rPr>
          <w:t>.30</w:t>
        </w:r>
        <w:r>
          <w:rPr>
            <w:rFonts w:eastAsiaTheme="minorHAnsi"/>
          </w:rPr>
          <w:tab/>
        </w:r>
      </w:ins>
      <w:ins w:id="15685" w:author="Ross Norsworthy" w:date="2020-03-20T00:52:00Z">
        <w:r w:rsidR="00A013FD" w:rsidRPr="00A013FD">
          <w:rPr>
            <w:rFonts w:eastAsiaTheme="minorHAnsi"/>
          </w:rPr>
          <w:t>Segmentation of VDE payload</w:t>
        </w:r>
        <w:bookmarkEnd w:id="15679"/>
      </w:ins>
    </w:p>
    <w:p w14:paraId="6DEAA4CE" w14:textId="77777777" w:rsidR="00A013FD" w:rsidRPr="00A013FD" w:rsidRDefault="00A013FD" w:rsidP="00A013FD">
      <w:pPr>
        <w:spacing w:after="120"/>
        <w:rPr>
          <w:ins w:id="15686" w:author="Ross Norsworthy" w:date="2020-03-20T00:52:00Z"/>
        </w:rPr>
      </w:pPr>
      <w:ins w:id="15687" w:author="Ross Norsworthy" w:date="2020-03-20T00:52:00Z">
        <w:r w:rsidRPr="00A013FD">
          <w:rPr>
            <w:lang w:val="en-US"/>
          </w:rPr>
          <w:t xml:space="preserve">Data to be transmitted over VDE payload should be input to equipment via the PI by using applicable international standards. If the PI input results in need of executing multiple simultaneous transactions over VDL, the equipment should process them as described in this section. </w:t>
        </w:r>
      </w:ins>
    </w:p>
    <w:p w14:paraId="5DC16BB2" w14:textId="77777777" w:rsidR="00A013FD" w:rsidRDefault="00A013FD" w:rsidP="00A013FD">
      <w:pPr>
        <w:spacing w:after="120"/>
      </w:pPr>
      <w:ins w:id="15688" w:author="Ross Norsworthy" w:date="2020-03-20T00:52:00Z">
        <w:r w:rsidRPr="00A013FD">
          <w:t>VDE payload segments get packed inside the fragment as shown in Figure 43. Each segment denotes a part of data within a transaction. Transactions under simultaneous processing are identified by different sequential IDs included in the segment header.</w:t>
        </w:r>
      </w:ins>
    </w:p>
    <w:p w14:paraId="604D650D" w14:textId="77777777" w:rsidR="0051538E" w:rsidRDefault="0051538E" w:rsidP="00BF7C28">
      <w:pPr>
        <w:pStyle w:val="FigureNo"/>
        <w:rPr>
          <w:lang w:val="en-US"/>
        </w:rPr>
      </w:pPr>
      <w:bookmarkStart w:id="15689" w:name="_Toc35546227"/>
      <w:ins w:id="15690" w:author="Ross Norsworthy" w:date="2020-03-20T00:52:00Z">
        <w:r w:rsidRPr="00A013FD">
          <w:rPr>
            <w:lang w:val="en-US"/>
          </w:rPr>
          <w:t>Figure 43</w:t>
        </w:r>
      </w:ins>
    </w:p>
    <w:p w14:paraId="142A9850" w14:textId="77777777" w:rsidR="0051538E" w:rsidRPr="00A013FD" w:rsidRDefault="0051538E" w:rsidP="00BF7C28">
      <w:pPr>
        <w:pStyle w:val="Figuretitle"/>
        <w:rPr>
          <w:ins w:id="15691" w:author="Ross Norsworthy" w:date="2020-03-20T00:52:00Z"/>
          <w:lang w:val="en-US"/>
        </w:rPr>
      </w:pPr>
      <w:ins w:id="15692" w:author="Ross Norsworthy" w:date="2020-03-20T00:52:00Z">
        <w:r w:rsidRPr="00A013FD">
          <w:rPr>
            <w:lang w:val="en-US"/>
          </w:rPr>
          <w:t>Segmentation of VDE payload</w:t>
        </w:r>
        <w:bookmarkEnd w:id="15689"/>
      </w:ins>
    </w:p>
    <w:p w14:paraId="412200D1" w14:textId="77777777" w:rsidR="00A013FD" w:rsidRPr="00A013FD" w:rsidRDefault="00A013FD" w:rsidP="00A013FD">
      <w:pPr>
        <w:spacing w:after="120"/>
        <w:rPr>
          <w:ins w:id="15693" w:author="Ross Norsworthy" w:date="2020-03-20T00:52:00Z"/>
        </w:rPr>
      </w:pPr>
      <w:ins w:id="15694" w:author="Ross Norsworthy" w:date="2020-03-20T00:52:00Z">
        <w:r w:rsidRPr="00A013FD">
          <w:rPr>
            <w:noProof/>
            <w:lang w:val="fr-CA" w:eastAsia="fr-CA"/>
          </w:rPr>
          <mc:AlternateContent>
            <mc:Choice Requires="wpc">
              <w:drawing>
                <wp:inline distT="0" distB="0" distL="0" distR="0" wp14:anchorId="1A8BCAF5" wp14:editId="7FF5E49A">
                  <wp:extent cx="6666230" cy="3397885"/>
                  <wp:effectExtent l="0" t="0" r="0" b="0"/>
                  <wp:docPr id="667" name="Canvas 66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56" name="Rectangle 256"/>
                          <wps:cNvSpPr/>
                          <wps:spPr>
                            <a:xfrm>
                              <a:off x="3416462" y="190983"/>
                              <a:ext cx="732276" cy="278094"/>
                            </a:xfrm>
                            <a:prstGeom prst="rect">
                              <a:avLst/>
                            </a:prstGeom>
                            <a:solidFill>
                              <a:sysClr val="window" lastClr="FFFFFF"/>
                            </a:solidFill>
                            <a:ln w="25400" cap="flat" cmpd="sng" algn="ctr">
                              <a:solidFill>
                                <a:sysClr val="windowText" lastClr="000000"/>
                              </a:solidFill>
                              <a:prstDash val="solid"/>
                            </a:ln>
                            <a:effectLst/>
                          </wps:spPr>
                          <wps:txbx>
                            <w:txbxContent>
                              <w:p w14:paraId="1DC78BE0" w14:textId="77777777" w:rsidR="003F4396" w:rsidRDefault="003F4396" w:rsidP="00A013FD">
                                <w:pPr>
                                  <w:jc w:val="center"/>
                                  <w:rPr>
                                    <w:color w:val="000000" w:themeColor="text1"/>
                                    <w:sz w:val="14"/>
                                    <w:szCs w:val="14"/>
                                    <w:lang w:val="en-ZA"/>
                                  </w:rPr>
                                </w:pPr>
                                <w:r>
                                  <w:rPr>
                                    <w:color w:val="000000" w:themeColor="text1"/>
                                    <w:sz w:val="14"/>
                                    <w:szCs w:val="14"/>
                                    <w:lang w:val="en-ZA"/>
                                  </w:rPr>
                                  <w:t>Payload size</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7" name="Rectangle 257"/>
                          <wps:cNvSpPr/>
                          <wps:spPr>
                            <a:xfrm>
                              <a:off x="2726131" y="191591"/>
                              <a:ext cx="690331" cy="278094"/>
                            </a:xfrm>
                            <a:prstGeom prst="rect">
                              <a:avLst/>
                            </a:prstGeom>
                            <a:solidFill>
                              <a:sysClr val="window" lastClr="FFFFFF"/>
                            </a:solidFill>
                            <a:ln w="25400" cap="flat" cmpd="sng" algn="ctr">
                              <a:solidFill>
                                <a:sysClr val="windowText" lastClr="000000"/>
                              </a:solidFill>
                              <a:prstDash val="solid"/>
                            </a:ln>
                            <a:effectLst/>
                          </wps:spPr>
                          <wps:txbx>
                            <w:txbxContent>
                              <w:p w14:paraId="42ACC4DE" w14:textId="77777777" w:rsidR="003F4396" w:rsidRDefault="003F4396" w:rsidP="00A013FD">
                                <w:pPr>
                                  <w:jc w:val="center"/>
                                  <w:rPr>
                                    <w:color w:val="000000" w:themeColor="text1"/>
                                    <w:sz w:val="14"/>
                                    <w:szCs w:val="14"/>
                                    <w:lang w:val="en-ZA"/>
                                  </w:rPr>
                                </w:pPr>
                                <w:r>
                                  <w:rPr>
                                    <w:color w:val="000000" w:themeColor="text1"/>
                                    <w:sz w:val="14"/>
                                    <w:szCs w:val="14"/>
                                    <w:lang w:val="en-ZA"/>
                                  </w:rPr>
                                  <w:t>Sequential ID</w:t>
                                </w:r>
                              </w:p>
                              <w:p w14:paraId="7909405A" w14:textId="77777777" w:rsidR="003F4396" w:rsidRDefault="003F4396" w:rsidP="00A013FD">
                                <w:pPr>
                                  <w:jc w:val="center"/>
                                  <w:rPr>
                                    <w:color w:val="000000" w:themeColor="text1"/>
                                    <w:sz w:val="14"/>
                                    <w:szCs w:val="14"/>
                                    <w:lang w:val="en-ZA"/>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8" name="Rectangle 258"/>
                          <wps:cNvSpPr/>
                          <wps:spPr>
                            <a:xfrm>
                              <a:off x="4148738" y="189673"/>
                              <a:ext cx="1257082" cy="278094"/>
                            </a:xfrm>
                            <a:prstGeom prst="rect">
                              <a:avLst/>
                            </a:prstGeom>
                            <a:solidFill>
                              <a:sysClr val="window" lastClr="FFFFFF"/>
                            </a:solidFill>
                            <a:ln w="25400" cap="flat" cmpd="sng" algn="ctr">
                              <a:solidFill>
                                <a:sysClr val="windowText" lastClr="000000"/>
                              </a:solidFill>
                              <a:prstDash val="solid"/>
                            </a:ln>
                            <a:effectLst/>
                          </wps:spPr>
                          <wps:txbx>
                            <w:txbxContent>
                              <w:p w14:paraId="7DBF8079" w14:textId="77777777" w:rsidR="003F4396" w:rsidRDefault="003F4396" w:rsidP="00A013FD">
                                <w:pPr>
                                  <w:jc w:val="center"/>
                                  <w:rPr>
                                    <w:color w:val="000000" w:themeColor="text1"/>
                                    <w:sz w:val="14"/>
                                    <w:szCs w:val="14"/>
                                    <w:lang w:val="en-ZA"/>
                                  </w:rPr>
                                </w:pPr>
                                <w:r>
                                  <w:rPr>
                                    <w:color w:val="000000" w:themeColor="text1"/>
                                    <w:sz w:val="14"/>
                                    <w:szCs w:val="14"/>
                                    <w:lang w:val="en-ZA"/>
                                  </w:rPr>
                                  <w:t>Data</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9" name="Rectangle 259"/>
                          <wps:cNvSpPr/>
                          <wps:spPr>
                            <a:xfrm>
                              <a:off x="1077952" y="2890709"/>
                              <a:ext cx="431321" cy="232914"/>
                            </a:xfrm>
                            <a:prstGeom prst="rect">
                              <a:avLst/>
                            </a:prstGeom>
                            <a:solidFill>
                              <a:sysClr val="window" lastClr="FFFFFF"/>
                            </a:solidFill>
                            <a:ln w="25400" cap="flat" cmpd="sng" algn="ctr">
                              <a:solidFill>
                                <a:sysClr val="windowText" lastClr="000000"/>
                              </a:solidFill>
                              <a:prstDash val="solid"/>
                            </a:ln>
                            <a:effectLst/>
                          </wps:spPr>
                          <wps:txbx>
                            <w:txbxContent>
                              <w:p w14:paraId="33383A66" w14:textId="77777777" w:rsidR="003F4396" w:rsidRDefault="003F4396" w:rsidP="00A013FD">
                                <w:pPr>
                                  <w:jc w:val="center"/>
                                  <w:rPr>
                                    <w:sz w:val="14"/>
                                    <w:szCs w:val="14"/>
                                    <w:lang w:val="en-ZA"/>
                                  </w:rPr>
                                </w:pPr>
                                <w:r>
                                  <w:rPr>
                                    <w:sz w:val="14"/>
                                    <w:szCs w:val="14"/>
                                    <w:lang w:val="en-ZA"/>
                                  </w:rPr>
                                  <w:t>Type</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60" name="Rectangle 260"/>
                          <wps:cNvSpPr/>
                          <wps:spPr>
                            <a:xfrm>
                              <a:off x="1509272" y="2890709"/>
                              <a:ext cx="526212" cy="232410"/>
                            </a:xfrm>
                            <a:prstGeom prst="rect">
                              <a:avLst/>
                            </a:prstGeom>
                            <a:solidFill>
                              <a:sysClr val="window" lastClr="FFFFFF"/>
                            </a:solidFill>
                            <a:ln w="25400" cap="flat" cmpd="sng" algn="ctr">
                              <a:solidFill>
                                <a:sysClr val="windowText" lastClr="000000"/>
                              </a:solidFill>
                              <a:prstDash val="solid"/>
                            </a:ln>
                            <a:effectLst/>
                          </wps:spPr>
                          <wps:txbx>
                            <w:txbxContent>
                              <w:p w14:paraId="1FA7BB2B"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Header</w:t>
                                </w:r>
                              </w:p>
                            </w:txbxContent>
                          </wps:txbx>
                          <wps:bodyPr rot="0" spcFirstLastPara="0" vert="horz" wrap="square" lIns="91440" tIns="45720" rIns="91440" bIns="45720" numCol="1" spcCol="0" rtlCol="0" fromWordArt="0" anchor="ctr" anchorCtr="0" forceAA="0" compatLnSpc="1">
                            <a:noAutofit/>
                          </wps:bodyPr>
                        </wps:wsp>
                        <wps:wsp>
                          <wps:cNvPr id="261" name="Rectangle 261"/>
                          <wps:cNvSpPr/>
                          <wps:spPr>
                            <a:xfrm>
                              <a:off x="2035483" y="2891213"/>
                              <a:ext cx="2501662" cy="232410"/>
                            </a:xfrm>
                            <a:prstGeom prst="rect">
                              <a:avLst/>
                            </a:prstGeom>
                            <a:solidFill>
                              <a:sysClr val="window" lastClr="FFFFFF"/>
                            </a:solidFill>
                            <a:ln w="25400" cap="flat" cmpd="sng" algn="ctr">
                              <a:solidFill>
                                <a:sysClr val="windowText" lastClr="000000"/>
                              </a:solidFill>
                              <a:prstDash val="solid"/>
                            </a:ln>
                            <a:effectLst/>
                          </wps:spPr>
                          <wps:txbx>
                            <w:txbxContent>
                              <w:p w14:paraId="022BFC3E"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noAutofit/>
                          </wps:bodyPr>
                        </wps:wsp>
                        <wps:wsp>
                          <wps:cNvPr id="262" name="Rectangle 262"/>
                          <wps:cNvSpPr/>
                          <wps:spPr>
                            <a:xfrm>
                              <a:off x="4537145" y="2891213"/>
                              <a:ext cx="506725" cy="232410"/>
                            </a:xfrm>
                            <a:prstGeom prst="rect">
                              <a:avLst/>
                            </a:prstGeom>
                            <a:solidFill>
                              <a:sysClr val="window" lastClr="FFFFFF"/>
                            </a:solidFill>
                            <a:ln w="25400" cap="flat" cmpd="sng" algn="ctr">
                              <a:solidFill>
                                <a:sysClr val="windowText" lastClr="000000"/>
                              </a:solidFill>
                              <a:prstDash val="solid"/>
                            </a:ln>
                            <a:effectLst/>
                          </wps:spPr>
                          <wps:txbx>
                            <w:txbxContent>
                              <w:p w14:paraId="67951C32"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Padding</w:t>
                                </w:r>
                              </w:p>
                            </w:txbxContent>
                          </wps:txbx>
                          <wps:bodyPr rot="0" spcFirstLastPara="0" vert="horz" wrap="square" lIns="91440" tIns="45720" rIns="91440" bIns="45720" numCol="1" spcCol="0" rtlCol="0" fromWordArt="0" anchor="ctr" anchorCtr="0" forceAA="0" compatLnSpc="1">
                            <a:noAutofit/>
                          </wps:bodyPr>
                        </wps:wsp>
                        <wps:wsp>
                          <wps:cNvPr id="263" name="Rectangle 263"/>
                          <wps:cNvSpPr/>
                          <wps:spPr>
                            <a:xfrm>
                              <a:off x="5043870" y="2891213"/>
                              <a:ext cx="361950" cy="232410"/>
                            </a:xfrm>
                            <a:prstGeom prst="rect">
                              <a:avLst/>
                            </a:prstGeom>
                            <a:solidFill>
                              <a:sysClr val="window" lastClr="FFFFFF"/>
                            </a:solidFill>
                            <a:ln w="25400" cap="flat" cmpd="sng" algn="ctr">
                              <a:solidFill>
                                <a:sysClr val="windowText" lastClr="000000"/>
                              </a:solidFill>
                              <a:prstDash val="solid"/>
                            </a:ln>
                            <a:effectLst/>
                          </wps:spPr>
                          <wps:txbx>
                            <w:txbxContent>
                              <w:p w14:paraId="45FA981E"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CRC</w:t>
                                </w:r>
                              </w:p>
                            </w:txbxContent>
                          </wps:txbx>
                          <wps:bodyPr rot="0" spcFirstLastPara="0" vert="horz" wrap="square" lIns="91440" tIns="45720" rIns="91440" bIns="45720" numCol="1" spcCol="0" rtlCol="0" fromWordArt="0" anchor="ctr" anchorCtr="0" forceAA="0" compatLnSpc="1">
                            <a:noAutofit/>
                          </wps:bodyPr>
                        </wps:wsp>
                        <wps:wsp>
                          <wps:cNvPr id="264" name="Rectangle 264"/>
                          <wps:cNvSpPr/>
                          <wps:spPr>
                            <a:xfrm>
                              <a:off x="1146965" y="2001033"/>
                              <a:ext cx="1431658" cy="277495"/>
                            </a:xfrm>
                            <a:prstGeom prst="rect">
                              <a:avLst/>
                            </a:prstGeom>
                            <a:solidFill>
                              <a:sysClr val="window" lastClr="FFFFFF"/>
                            </a:solidFill>
                            <a:ln w="25400" cap="flat" cmpd="sng" algn="ctr">
                              <a:solidFill>
                                <a:sysClr val="windowText" lastClr="000000"/>
                              </a:solidFill>
                              <a:prstDash val="solid"/>
                            </a:ln>
                            <a:effectLst/>
                          </wps:spPr>
                          <wps:txbx>
                            <w:txbxContent>
                              <w:p w14:paraId="620ED6D8"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Fragment header</w:t>
                                </w:r>
                              </w:p>
                            </w:txbxContent>
                          </wps:txbx>
                          <wps:bodyPr rot="0" spcFirstLastPara="0" vert="horz" wrap="square" lIns="91440" tIns="45720" rIns="91440" bIns="45720" numCol="1" spcCol="0" rtlCol="0" fromWordArt="0" anchor="ctr" anchorCtr="0" forceAA="0" compatLnSpc="1">
                            <a:noAutofit/>
                          </wps:bodyPr>
                        </wps:wsp>
                        <wps:wsp>
                          <wps:cNvPr id="265" name="Rectangle 265"/>
                          <wps:cNvSpPr/>
                          <wps:spPr>
                            <a:xfrm>
                              <a:off x="2579257" y="2001033"/>
                              <a:ext cx="2762960" cy="277495"/>
                            </a:xfrm>
                            <a:prstGeom prst="rect">
                              <a:avLst/>
                            </a:prstGeom>
                            <a:solidFill>
                              <a:sysClr val="window" lastClr="FFFFFF"/>
                            </a:solidFill>
                            <a:ln w="25400" cap="flat" cmpd="sng" algn="ctr">
                              <a:solidFill>
                                <a:sysClr val="windowText" lastClr="000000"/>
                              </a:solidFill>
                              <a:prstDash val="solid"/>
                            </a:ln>
                            <a:effectLst/>
                          </wps:spPr>
                          <wps:txbx>
                            <w:txbxContent>
                              <w:p w14:paraId="4F542586"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noAutofit/>
                          </wps:bodyPr>
                        </wps:wsp>
                        <wps:wsp>
                          <wps:cNvPr id="266" name="Straight Connector 266"/>
                          <wps:cNvCnPr/>
                          <wps:spPr>
                            <a:xfrm flipH="1" flipV="1">
                              <a:off x="1146965" y="2337758"/>
                              <a:ext cx="888520" cy="509690"/>
                            </a:xfrm>
                            <a:prstGeom prst="line">
                              <a:avLst/>
                            </a:prstGeom>
                            <a:noFill/>
                            <a:ln w="9525" cap="flat" cmpd="sng" algn="ctr">
                              <a:solidFill>
                                <a:sysClr val="windowText" lastClr="000000"/>
                              </a:solidFill>
                              <a:prstDash val="solid"/>
                            </a:ln>
                            <a:effectLst/>
                          </wps:spPr>
                          <wps:bodyPr/>
                        </wps:wsp>
                        <wps:wsp>
                          <wps:cNvPr id="267" name="Straight Connector 267"/>
                          <wps:cNvCnPr/>
                          <wps:spPr>
                            <a:xfrm flipV="1">
                              <a:off x="4537145" y="2337649"/>
                              <a:ext cx="805072" cy="509799"/>
                            </a:xfrm>
                            <a:prstGeom prst="line">
                              <a:avLst/>
                            </a:prstGeom>
                            <a:noFill/>
                            <a:ln w="9525" cap="flat" cmpd="sng" algn="ctr">
                              <a:solidFill>
                                <a:sysClr val="windowText" lastClr="000000"/>
                              </a:solidFill>
                              <a:prstDash val="solid"/>
                            </a:ln>
                            <a:effectLst/>
                          </wps:spPr>
                          <wps:bodyPr/>
                        </wps:wsp>
                        <wps:wsp>
                          <wps:cNvPr id="268" name="Straight Connector 268"/>
                          <wps:cNvCnPr/>
                          <wps:spPr>
                            <a:xfrm flipH="1" flipV="1">
                              <a:off x="1986015" y="1431849"/>
                              <a:ext cx="593242" cy="500377"/>
                            </a:xfrm>
                            <a:prstGeom prst="line">
                              <a:avLst/>
                            </a:prstGeom>
                            <a:noFill/>
                            <a:ln w="9525" cap="flat" cmpd="sng" algn="ctr">
                              <a:solidFill>
                                <a:sysClr val="windowText" lastClr="000000"/>
                              </a:solidFill>
                              <a:prstDash val="solid"/>
                            </a:ln>
                            <a:effectLst/>
                          </wps:spPr>
                          <wps:bodyPr/>
                        </wps:wsp>
                        <wps:wsp>
                          <wps:cNvPr id="269" name="Straight Connector 269"/>
                          <wps:cNvCnPr/>
                          <wps:spPr>
                            <a:xfrm flipH="1" flipV="1">
                              <a:off x="4537145" y="1431781"/>
                              <a:ext cx="805072" cy="500266"/>
                            </a:xfrm>
                            <a:prstGeom prst="line">
                              <a:avLst/>
                            </a:prstGeom>
                            <a:noFill/>
                            <a:ln w="9525" cap="flat" cmpd="sng" algn="ctr">
                              <a:solidFill>
                                <a:sysClr val="windowText" lastClr="000000"/>
                              </a:solidFill>
                              <a:prstDash val="solid"/>
                            </a:ln>
                            <a:effectLst/>
                          </wps:spPr>
                          <wps:bodyPr/>
                        </wps:wsp>
                        <wps:wsp>
                          <wps:cNvPr id="270" name="Text Box 270"/>
                          <wps:cNvSpPr txBox="1"/>
                          <wps:spPr>
                            <a:xfrm>
                              <a:off x="163895" y="2881725"/>
                              <a:ext cx="631190" cy="241300"/>
                            </a:xfrm>
                            <a:prstGeom prst="rect">
                              <a:avLst/>
                            </a:prstGeom>
                            <a:solidFill>
                              <a:sysClr val="window" lastClr="FFFFFF"/>
                            </a:solidFill>
                            <a:ln w="6350">
                              <a:noFill/>
                            </a:ln>
                          </wps:spPr>
                          <wps:txbx>
                            <w:txbxContent>
                              <w:p w14:paraId="5B1856A5" w14:textId="77777777" w:rsidR="003F4396" w:rsidRDefault="003F4396" w:rsidP="00A013FD">
                                <w:pPr>
                                  <w:rPr>
                                    <w:sz w:val="14"/>
                                    <w:szCs w:val="14"/>
                                    <w:lang w:val="en-ZA"/>
                                  </w:rPr>
                                </w:pPr>
                                <w:r>
                                  <w:rPr>
                                    <w:sz w:val="14"/>
                                    <w:szCs w:val="14"/>
                                    <w:lang w:val="en-ZA"/>
                                  </w:rPr>
                                  <w:t>VDE Packet</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271" name="Text Box 45"/>
                          <wps:cNvSpPr txBox="1"/>
                          <wps:spPr>
                            <a:xfrm>
                              <a:off x="183583" y="1861665"/>
                              <a:ext cx="752475" cy="562001"/>
                            </a:xfrm>
                            <a:prstGeom prst="rect">
                              <a:avLst/>
                            </a:prstGeom>
                            <a:solidFill>
                              <a:sysClr val="window" lastClr="FFFFFF"/>
                            </a:solidFill>
                            <a:ln w="6350">
                              <a:noFill/>
                            </a:ln>
                          </wps:spPr>
                          <wps:txbx>
                            <w:txbxContent>
                              <w:p w14:paraId="350E6261"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Start fragment/</w:t>
                                </w:r>
                              </w:p>
                              <w:p w14:paraId="03E0ED32" w14:textId="77777777" w:rsidR="003F4396" w:rsidRDefault="003F4396" w:rsidP="00A013FD">
                                <w:pPr>
                                  <w:pStyle w:val="NormalWeb"/>
                                  <w:spacing w:line="216" w:lineRule="exact"/>
                                  <w:rPr>
                                    <w:rFonts w:asciiTheme="minorHAnsi" w:hAnsiTheme="minorHAnsi"/>
                                    <w:sz w:val="14"/>
                                    <w:szCs w:val="14"/>
                                    <w:lang w:val="en-ZA"/>
                                  </w:rPr>
                                </w:pPr>
                                <w:r>
                                  <w:rPr>
                                    <w:rFonts w:asciiTheme="minorHAnsi" w:hAnsiTheme="minorHAnsi"/>
                                    <w:sz w:val="14"/>
                                    <w:szCs w:val="14"/>
                                    <w:lang w:val="en-ZA"/>
                                  </w:rPr>
                                  <w:t>Continuation</w:t>
                                </w:r>
                              </w:p>
                              <w:p w14:paraId="66F8555A" w14:textId="77777777" w:rsidR="003F4396" w:rsidRDefault="003F4396" w:rsidP="00A013FD">
                                <w:pPr>
                                  <w:pStyle w:val="NormalWeb"/>
                                  <w:spacing w:line="216" w:lineRule="exact"/>
                                  <w:rPr>
                                    <w:rFonts w:asciiTheme="minorHAnsi" w:hAnsiTheme="minorHAnsi"/>
                                    <w:sz w:val="14"/>
                                    <w:szCs w:val="14"/>
                                    <w:lang w:val="en-ZA"/>
                                  </w:rPr>
                                </w:pPr>
                                <w:r>
                                  <w:rPr>
                                    <w:rFonts w:asciiTheme="minorHAnsi" w:hAnsiTheme="minorHAnsi"/>
                                    <w:sz w:val="14"/>
                                    <w:szCs w:val="14"/>
                                    <w:lang w:val="en-ZA"/>
                                  </w:rPr>
                                  <w:t>fragment</w:t>
                                </w:r>
                              </w:p>
                            </w:txbxContent>
                          </wps:txbx>
                          <wps:bodyPr rot="0" spcFirstLastPara="0" vert="horz" wrap="none" lIns="91440" tIns="45720" rIns="91440" bIns="45720" numCol="1" spcCol="0" rtlCol="0" fromWordArt="0" anchor="t" anchorCtr="0" forceAA="0" compatLnSpc="1">
                            <a:noAutofit/>
                          </wps:bodyPr>
                        </wps:wsp>
                        <wps:wsp>
                          <wps:cNvPr id="272" name="Text Box 45"/>
                          <wps:cNvSpPr txBox="1"/>
                          <wps:spPr>
                            <a:xfrm>
                              <a:off x="163403" y="191591"/>
                              <a:ext cx="508000" cy="344170"/>
                            </a:xfrm>
                            <a:prstGeom prst="rect">
                              <a:avLst/>
                            </a:prstGeom>
                            <a:solidFill>
                              <a:sysClr val="window" lastClr="FFFFFF"/>
                            </a:solidFill>
                            <a:ln w="6350">
                              <a:noFill/>
                            </a:ln>
                          </wps:spPr>
                          <wps:txbx>
                            <w:txbxContent>
                              <w:p w14:paraId="7B936200"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Segment</w:t>
                                </w:r>
                              </w:p>
                            </w:txbxContent>
                          </wps:txbx>
                          <wps:bodyPr rot="0" spcFirstLastPara="0" vert="horz" wrap="none" lIns="91440" tIns="45720" rIns="91440" bIns="45720" numCol="1" spcCol="0" rtlCol="0" fromWordArt="0" anchor="t" anchorCtr="0" forceAA="0" compatLnSpc="1">
                            <a:noAutofit/>
                          </wps:bodyPr>
                        </wps:wsp>
                        <wps:wsp>
                          <wps:cNvPr id="273" name="Rectangle 273"/>
                          <wps:cNvSpPr/>
                          <wps:spPr>
                            <a:xfrm>
                              <a:off x="1986015" y="1104443"/>
                              <a:ext cx="742950" cy="277495"/>
                            </a:xfrm>
                            <a:prstGeom prst="rect">
                              <a:avLst/>
                            </a:prstGeom>
                            <a:solidFill>
                              <a:sysClr val="window" lastClr="FFFFFF"/>
                            </a:solidFill>
                            <a:ln w="25400" cap="flat" cmpd="sng" algn="ctr">
                              <a:solidFill>
                                <a:sysClr val="windowText" lastClr="000000"/>
                              </a:solidFill>
                              <a:prstDash val="solid"/>
                            </a:ln>
                            <a:effectLst/>
                          </wps:spPr>
                          <wps:txbx>
                            <w:txbxContent>
                              <w:p w14:paraId="5169886E" w14:textId="77777777" w:rsidR="003F4396" w:rsidRDefault="003F4396" w:rsidP="00A013FD">
                                <w:pPr>
                                  <w:pStyle w:val="NormalWeb"/>
                                  <w:spacing w:line="216" w:lineRule="exact"/>
                                  <w:jc w:val="center"/>
                                  <w:rPr>
                                    <w:color w:val="000000" w:themeColor="text1"/>
                                    <w:lang w:val="en-ZA"/>
                                  </w:rPr>
                                </w:pPr>
                                <w:r>
                                  <w:rPr>
                                    <w:rFonts w:eastAsia="Calibri"/>
                                    <w:color w:val="000000" w:themeColor="text1"/>
                                    <w:sz w:val="14"/>
                                    <w:szCs w:val="14"/>
                                    <w:lang w:val="en-ZA"/>
                                  </w:rPr>
                                  <w:t>Segment 1</w:t>
                                </w:r>
                              </w:p>
                            </w:txbxContent>
                          </wps:txbx>
                          <wps:bodyPr rot="0" spcFirstLastPara="0" vert="horz" wrap="square" lIns="91440" tIns="45720" rIns="91440" bIns="45720" numCol="1" spcCol="0" rtlCol="0" fromWordArt="0" anchor="ctr" anchorCtr="0" forceAA="0" compatLnSpc="1">
                            <a:noAutofit/>
                          </wps:bodyPr>
                        </wps:wsp>
                        <wps:wsp>
                          <wps:cNvPr id="274" name="Rectangle 274"/>
                          <wps:cNvSpPr/>
                          <wps:spPr>
                            <a:xfrm>
                              <a:off x="2728965" y="1104402"/>
                              <a:ext cx="742950" cy="276860"/>
                            </a:xfrm>
                            <a:prstGeom prst="rect">
                              <a:avLst/>
                            </a:prstGeom>
                            <a:solidFill>
                              <a:sysClr val="window" lastClr="FFFFFF"/>
                            </a:solidFill>
                            <a:ln w="25400" cap="flat" cmpd="sng" algn="ctr">
                              <a:solidFill>
                                <a:sysClr val="windowText" lastClr="000000"/>
                              </a:solidFill>
                              <a:prstDash val="solid"/>
                            </a:ln>
                            <a:effectLst/>
                          </wps:spPr>
                          <wps:txbx>
                            <w:txbxContent>
                              <w:p w14:paraId="1CC9523E"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2</w:t>
                                </w:r>
                              </w:p>
                            </w:txbxContent>
                          </wps:txbx>
                          <wps:bodyPr rot="0" spcFirstLastPara="0" vert="horz" wrap="square" lIns="91440" tIns="45720" rIns="91440" bIns="45720" numCol="1" spcCol="0" rtlCol="0" fromWordArt="0" anchor="ctr" anchorCtr="0" forceAA="0" compatLnSpc="1">
                            <a:noAutofit/>
                          </wps:bodyPr>
                        </wps:wsp>
                        <wps:wsp>
                          <wps:cNvPr id="275" name="Rectangle 275"/>
                          <wps:cNvSpPr/>
                          <wps:spPr>
                            <a:xfrm>
                              <a:off x="3471915" y="1105037"/>
                              <a:ext cx="742950" cy="276860"/>
                            </a:xfrm>
                            <a:prstGeom prst="rect">
                              <a:avLst/>
                            </a:prstGeom>
                            <a:solidFill>
                              <a:sysClr val="window" lastClr="FFFFFF"/>
                            </a:solidFill>
                            <a:ln w="25400" cap="flat" cmpd="sng" algn="ctr">
                              <a:solidFill>
                                <a:sysClr val="windowText" lastClr="000000"/>
                              </a:solidFill>
                              <a:prstDash val="solid"/>
                            </a:ln>
                            <a:effectLst/>
                          </wps:spPr>
                          <wps:txbx>
                            <w:txbxContent>
                              <w:p w14:paraId="20B54A07"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3</w:t>
                                </w:r>
                              </w:p>
                            </w:txbxContent>
                          </wps:txbx>
                          <wps:bodyPr rot="0" spcFirstLastPara="0" vert="horz" wrap="square" lIns="91440" tIns="45720" rIns="91440" bIns="45720" numCol="1" spcCol="0" rtlCol="0" fromWordArt="0" anchor="ctr" anchorCtr="0" forceAA="0" compatLnSpc="1">
                            <a:noAutofit/>
                          </wps:bodyPr>
                        </wps:wsp>
                        <wps:wsp>
                          <wps:cNvPr id="276" name="Rectangle 276"/>
                          <wps:cNvSpPr/>
                          <wps:spPr>
                            <a:xfrm>
                              <a:off x="4214865" y="1105037"/>
                              <a:ext cx="742950" cy="276860"/>
                            </a:xfrm>
                            <a:prstGeom prst="rect">
                              <a:avLst/>
                            </a:prstGeom>
                            <a:solidFill>
                              <a:sysClr val="window" lastClr="FFFFFF"/>
                            </a:solidFill>
                            <a:ln w="25400" cap="flat" cmpd="sng" algn="ctr">
                              <a:solidFill>
                                <a:sysClr val="windowText" lastClr="000000"/>
                              </a:solidFill>
                              <a:prstDash val="solid"/>
                            </a:ln>
                            <a:effectLst/>
                          </wps:spPr>
                          <wps:txbx>
                            <w:txbxContent>
                              <w:p w14:paraId="3579EC02"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4</w:t>
                                </w:r>
                              </w:p>
                            </w:txbxContent>
                          </wps:txbx>
                          <wps:bodyPr rot="0" spcFirstLastPara="0" vert="horz" wrap="square" lIns="91440" tIns="45720" rIns="91440" bIns="45720" numCol="1" spcCol="0" rtlCol="0" fromWordArt="0" anchor="ctr" anchorCtr="0" forceAA="0" compatLnSpc="1">
                            <a:noAutofit/>
                          </wps:bodyPr>
                        </wps:wsp>
                        <wps:wsp>
                          <wps:cNvPr id="277" name="Straight Connector 277"/>
                          <wps:cNvCnPr/>
                          <wps:spPr>
                            <a:xfrm>
                              <a:off x="4537145" y="914355"/>
                              <a:ext cx="0" cy="647026"/>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278" name="Text Box 45"/>
                          <wps:cNvSpPr txBox="1"/>
                          <wps:spPr>
                            <a:xfrm>
                              <a:off x="163335" y="1015811"/>
                              <a:ext cx="918845" cy="365125"/>
                            </a:xfrm>
                            <a:prstGeom prst="rect">
                              <a:avLst/>
                            </a:prstGeom>
                            <a:solidFill>
                              <a:sysClr val="window" lastClr="FFFFFF"/>
                            </a:solidFill>
                            <a:ln w="6350">
                              <a:noFill/>
                            </a:ln>
                          </wps:spPr>
                          <wps:txbx>
                            <w:txbxContent>
                              <w:p w14:paraId="732B0CE2"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Four segments from</w:t>
                                </w:r>
                              </w:p>
                              <w:p w14:paraId="559A3A4E"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four transactions</w:t>
                                </w:r>
                              </w:p>
                            </w:txbxContent>
                          </wps:txbx>
                          <wps:bodyPr rot="0" spcFirstLastPara="0" vert="horz" wrap="none" lIns="91440" tIns="45720" rIns="91440" bIns="45720" numCol="1" spcCol="0" rtlCol="0" fromWordArt="0" anchor="t" anchorCtr="0" forceAA="0" compatLnSpc="1">
                            <a:noAutofit/>
                          </wps:bodyPr>
                        </wps:wsp>
                        <wps:wsp>
                          <wps:cNvPr id="279" name="Straight Connector 279"/>
                          <wps:cNvCnPr/>
                          <wps:spPr>
                            <a:xfrm flipH="1" flipV="1">
                              <a:off x="2726010" y="534755"/>
                              <a:ext cx="2835" cy="526238"/>
                            </a:xfrm>
                            <a:prstGeom prst="line">
                              <a:avLst/>
                            </a:prstGeom>
                            <a:noFill/>
                            <a:ln w="9525" cap="flat" cmpd="sng" algn="ctr">
                              <a:solidFill>
                                <a:sysClr val="windowText" lastClr="000000"/>
                              </a:solidFill>
                              <a:prstDash val="solid"/>
                            </a:ln>
                            <a:effectLst/>
                          </wps:spPr>
                          <wps:bodyPr/>
                        </wps:wsp>
                        <wps:wsp>
                          <wps:cNvPr id="280" name="Straight Connector 280"/>
                          <wps:cNvCnPr/>
                          <wps:spPr>
                            <a:xfrm flipV="1">
                              <a:off x="3471915" y="534755"/>
                              <a:ext cx="1933905" cy="526242"/>
                            </a:xfrm>
                            <a:prstGeom prst="line">
                              <a:avLst/>
                            </a:prstGeom>
                            <a:noFill/>
                            <a:ln w="9525" cap="flat" cmpd="sng" algn="ctr">
                              <a:solidFill>
                                <a:sysClr val="windowText" lastClr="000000"/>
                              </a:solidFill>
                              <a:prstDash val="solid"/>
                            </a:ln>
                            <a:effectLst/>
                          </wps:spPr>
                          <wps:bodyPr/>
                        </wps:wsp>
                        <wps:wsp>
                          <wps:cNvPr id="281" name="Text Box 45"/>
                          <wps:cNvSpPr txBox="1"/>
                          <wps:spPr>
                            <a:xfrm>
                              <a:off x="3736405" y="1440476"/>
                              <a:ext cx="1669415" cy="376430"/>
                            </a:xfrm>
                            <a:prstGeom prst="rect">
                              <a:avLst/>
                            </a:prstGeom>
                            <a:noFill/>
                            <a:ln w="6350">
                              <a:noFill/>
                            </a:ln>
                          </wps:spPr>
                          <wps:txbx>
                            <w:txbxContent>
                              <w:p w14:paraId="6F2CC9FC" w14:textId="77777777" w:rsidR="003F4396" w:rsidRDefault="003F4396" w:rsidP="00A013FD">
                                <w:pPr>
                                  <w:pStyle w:val="NormalWeb"/>
                                  <w:spacing w:line="216" w:lineRule="exact"/>
                                  <w:rPr>
                                    <w:rFonts w:asciiTheme="minorHAnsi" w:eastAsia="Calibri" w:hAnsiTheme="minorHAnsi"/>
                                    <w:color w:val="000000" w:themeColor="text1"/>
                                    <w:sz w:val="14"/>
                                    <w:szCs w:val="14"/>
                                    <w:lang w:val="en-ZA"/>
                                  </w:rPr>
                                </w:pPr>
                                <w:r>
                                  <w:rPr>
                                    <w:rFonts w:asciiTheme="minorHAnsi" w:eastAsia="Calibri" w:hAnsiTheme="minorHAnsi"/>
                                    <w:color w:val="000000" w:themeColor="text1"/>
                                    <w:sz w:val="14"/>
                                    <w:szCs w:val="14"/>
                                    <w:lang w:val="en-ZA"/>
                                  </w:rPr>
                                  <w:t>A segment may span multiple fragments,</w:t>
                                </w:r>
                              </w:p>
                              <w:p w14:paraId="244DB904" w14:textId="77777777" w:rsidR="003F4396" w:rsidRDefault="003F4396" w:rsidP="00A013FD">
                                <w:pPr>
                                  <w:pStyle w:val="NormalWeb"/>
                                  <w:spacing w:line="216" w:lineRule="exact"/>
                                  <w:rPr>
                                    <w:rFonts w:asciiTheme="minorHAnsi" w:hAnsiTheme="minorHAnsi"/>
                                    <w:color w:val="000000" w:themeColor="text1"/>
                                    <w:sz w:val="14"/>
                                    <w:szCs w:val="14"/>
                                    <w:lang w:val="en-ZA"/>
                                  </w:rPr>
                                </w:pPr>
                                <w:r>
                                  <w:rPr>
                                    <w:rFonts w:asciiTheme="minorHAnsi" w:hAnsiTheme="minorHAnsi"/>
                                    <w:color w:val="000000" w:themeColor="text1"/>
                                    <w:sz w:val="14"/>
                                    <w:szCs w:val="14"/>
                                    <w:lang w:val="en-ZA"/>
                                  </w:rPr>
                                  <w:t>but not multiple data sessions.</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A8BCAF5" id="Canvas 667" o:spid="_x0000_s1062" editas="canvas" style="width:524.9pt;height:267.55pt;mso-position-horizontal-relative:char;mso-position-vertical-relative:line" coordsize="66662,33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">
                  <v:shape id="_x0000_s1063" type="#_x0000_t75" style="position:absolute;width:66662;height:33978;visibility:visible;mso-wrap-style:square">
                    <v:fill o:detectmouseclick="t"/>
                    <v:path o:connecttype="none"/>
                  </v:shape>
                  <v:rect id="Rectangle 256" o:spid="_x0000_s1064" style="position:absolute;left:34164;top:1909;width:7323;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" fillcolor="window" strokecolor="windowText" strokeweight="2pt">
                    <v:textbox>
                      <w:txbxContent>
                        <w:p w14:paraId="1DC78BE0" w14:textId="77777777" w:rsidR="003F4396" w:rsidRDefault="003F4396" w:rsidP="00A013FD">
                          <w:pPr>
                            <w:jc w:val="center"/>
                            <w:rPr>
                              <w:color w:val="000000" w:themeColor="text1"/>
                              <w:sz w:val="14"/>
                              <w:szCs w:val="14"/>
                              <w:lang w:val="en-ZA"/>
                            </w:rPr>
                          </w:pPr>
                          <w:r>
                            <w:rPr>
                              <w:color w:val="000000" w:themeColor="text1"/>
                              <w:sz w:val="14"/>
                              <w:szCs w:val="14"/>
                              <w:lang w:val="en-ZA"/>
                            </w:rPr>
                            <w:t>Payload size</w:t>
                          </w:r>
                        </w:p>
                      </w:txbxContent>
                    </v:textbox>
                  </v:rect>
                  <v:rect id="Rectangle 257" o:spid="_x0000_s1065" style="position:absolute;left:27261;top:1915;width:6903;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" fillcolor="window" strokecolor="windowText" strokeweight="2pt">
                    <v:textbox>
                      <w:txbxContent>
                        <w:p w14:paraId="42ACC4DE" w14:textId="77777777" w:rsidR="003F4396" w:rsidRDefault="003F4396" w:rsidP="00A013FD">
                          <w:pPr>
                            <w:jc w:val="center"/>
                            <w:rPr>
                              <w:color w:val="000000" w:themeColor="text1"/>
                              <w:sz w:val="14"/>
                              <w:szCs w:val="14"/>
                              <w:lang w:val="en-ZA"/>
                            </w:rPr>
                          </w:pPr>
                          <w:r>
                            <w:rPr>
                              <w:color w:val="000000" w:themeColor="text1"/>
                              <w:sz w:val="14"/>
                              <w:szCs w:val="14"/>
                              <w:lang w:val="en-ZA"/>
                            </w:rPr>
                            <w:t>Sequential ID</w:t>
                          </w:r>
                        </w:p>
                        <w:p w14:paraId="7909405A" w14:textId="77777777" w:rsidR="003F4396" w:rsidRDefault="003F4396" w:rsidP="00A013FD">
                          <w:pPr>
                            <w:jc w:val="center"/>
                            <w:rPr>
                              <w:color w:val="000000" w:themeColor="text1"/>
                              <w:sz w:val="14"/>
                              <w:szCs w:val="14"/>
                              <w:lang w:val="en-ZA"/>
                            </w:rPr>
                          </w:pPr>
                        </w:p>
                      </w:txbxContent>
                    </v:textbox>
                  </v:rect>
                  <v:rect id="Rectangle 258" o:spid="_x0000_s1066" style="position:absolute;left:41487;top:1896;width:12571;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" fillcolor="window" strokecolor="windowText" strokeweight="2pt">
                    <v:textbox>
                      <w:txbxContent>
                        <w:p w14:paraId="7DBF8079" w14:textId="77777777" w:rsidR="003F4396" w:rsidRDefault="003F4396" w:rsidP="00A013FD">
                          <w:pPr>
                            <w:jc w:val="center"/>
                            <w:rPr>
                              <w:color w:val="000000" w:themeColor="text1"/>
                              <w:sz w:val="14"/>
                              <w:szCs w:val="14"/>
                              <w:lang w:val="en-ZA"/>
                            </w:rPr>
                          </w:pPr>
                          <w:r>
                            <w:rPr>
                              <w:color w:val="000000" w:themeColor="text1"/>
                              <w:sz w:val="14"/>
                              <w:szCs w:val="14"/>
                              <w:lang w:val="en-ZA"/>
                            </w:rPr>
                            <w:t>Data</w:t>
                          </w:r>
                        </w:p>
                      </w:txbxContent>
                    </v:textbox>
                  </v:rect>
                  <v:rect id="Rectangle 259" o:spid="_x0000_s1067" style="position:absolute;left:10779;top:28907;width:4313;height:2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" fillcolor="window" strokecolor="windowText" strokeweight="2pt">
                    <v:textbox>
                      <w:txbxContent>
                        <w:p w14:paraId="33383A66" w14:textId="77777777" w:rsidR="003F4396" w:rsidRDefault="003F4396" w:rsidP="00A013FD">
                          <w:pPr>
                            <w:jc w:val="center"/>
                            <w:rPr>
                              <w:sz w:val="14"/>
                              <w:szCs w:val="14"/>
                              <w:lang w:val="en-ZA"/>
                            </w:rPr>
                          </w:pPr>
                          <w:r>
                            <w:rPr>
                              <w:sz w:val="14"/>
                              <w:szCs w:val="14"/>
                              <w:lang w:val="en-ZA"/>
                            </w:rPr>
                            <w:t>Type</w:t>
                          </w:r>
                        </w:p>
                      </w:txbxContent>
                    </v:textbox>
                  </v:rect>
                  <v:rect id="Rectangle 260" o:spid="_x0000_s1068" style="position:absolute;left:15092;top:28907;width:5262;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" fillcolor="window" strokecolor="windowText" strokeweight="2pt">
                    <v:textbox>
                      <w:txbxContent>
                        <w:p w14:paraId="1FA7BB2B"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Header</w:t>
                          </w:r>
                        </w:p>
                      </w:txbxContent>
                    </v:textbox>
                  </v:rect>
                  <v:rect id="Rectangle 261" o:spid="_x0000_s1069" style="position:absolute;left:20354;top:28912;width:25017;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" fillcolor="window" strokecolor="windowText" strokeweight="2pt">
                    <v:textbox>
                      <w:txbxContent>
                        <w:p w14:paraId="022BFC3E"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v:textbox>
                  </v:rect>
                  <v:rect id="Rectangle 262" o:spid="_x0000_s1070" style="position:absolute;left:45371;top:28912;width:5067;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" fillcolor="window" strokecolor="windowText" strokeweight="2pt">
                    <v:textbox>
                      <w:txbxContent>
                        <w:p w14:paraId="67951C32"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Padding</w:t>
                          </w:r>
                        </w:p>
                      </w:txbxContent>
                    </v:textbox>
                  </v:rect>
                  <v:rect id="Rectangle 263" o:spid="_x0000_s1071" style="position:absolute;left:50438;top:28912;width:3620;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" fillcolor="window" strokecolor="windowText" strokeweight="2pt">
                    <v:textbox>
                      <w:txbxContent>
                        <w:p w14:paraId="45FA981E"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CRC</w:t>
                          </w:r>
                        </w:p>
                      </w:txbxContent>
                    </v:textbox>
                  </v:rect>
                  <v:rect id="Rectangle 264" o:spid="_x0000_s1072" style="position:absolute;left:11469;top:20010;width:14317;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" fillcolor="window" strokecolor="windowText" strokeweight="2pt">
                    <v:textbox>
                      <w:txbxContent>
                        <w:p w14:paraId="620ED6D8"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Fragment header</w:t>
                          </w:r>
                        </w:p>
                      </w:txbxContent>
                    </v:textbox>
                  </v:rect>
                  <v:rect id="Rectangle 265" o:spid="_x0000_s1073" style="position:absolute;left:25792;top:20010;width:27630;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" fillcolor="window" strokecolor="windowText" strokeweight="2pt">
                    <v:textbox>
                      <w:txbxContent>
                        <w:p w14:paraId="4F542586"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v:textbox>
                  </v:rect>
                  <v:line id="Straight Connector 266" o:spid="_x0000_s1074" style="position:absolute;flip:x y;visibility:visible;mso-wrap-style:square" from="11469,23377" to="20354,28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" strokecolor="windowText"/>
                  <v:line id="Straight Connector 267" o:spid="_x0000_s1075" style="position:absolute;flip:y;visibility:visible;mso-wrap-style:square" from="45371,23376" to="53422,28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" strokecolor="windowText"/>
                  <v:line id="Straight Connector 268" o:spid="_x0000_s1076" style="position:absolute;flip:x y;visibility:visible;mso-wrap-style:square" from="19860,14318" to="25792,19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" strokecolor="windowText"/>
                  <v:line id="Straight Connector 269" o:spid="_x0000_s1077" style="position:absolute;flip:x y;visibility:visible;mso-wrap-style:square" from="45371,14317" to="53422,19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" strokecolor="windowText"/>
                  <v:shape id="Text Box 270" o:spid="_x0000_s1078" type="#_x0000_t202" style="position:absolute;left:1638;top:28817;width:6312;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" fillcolor="window" stroked="f" strokeweight=".5pt">
                    <v:textbox>
                      <w:txbxContent>
                        <w:p w14:paraId="5B1856A5" w14:textId="77777777" w:rsidR="003F4396" w:rsidRDefault="003F4396" w:rsidP="00A013FD">
                          <w:pPr>
                            <w:rPr>
                              <w:sz w:val="14"/>
                              <w:szCs w:val="14"/>
                              <w:lang w:val="en-ZA"/>
                            </w:rPr>
                          </w:pPr>
                          <w:r>
                            <w:rPr>
                              <w:sz w:val="14"/>
                              <w:szCs w:val="14"/>
                              <w:lang w:val="en-ZA"/>
                            </w:rPr>
                            <w:t>VDE Packet</w:t>
                          </w:r>
                        </w:p>
                      </w:txbxContent>
                    </v:textbox>
                  </v:shape>
                  <v:shape id="Text Box 45" o:spid="_x0000_s1079" type="#_x0000_t202" style="position:absolute;left:1835;top:18616;width:7525;height:56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" fillcolor="window" stroked="f" strokeweight=".5pt">
                    <v:textbox>
                      <w:txbxContent>
                        <w:p w14:paraId="350E6261"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Start fragment/</w:t>
                          </w:r>
                        </w:p>
                        <w:p w14:paraId="03E0ED32" w14:textId="77777777" w:rsidR="003F4396" w:rsidRDefault="003F4396" w:rsidP="00A013FD">
                          <w:pPr>
                            <w:pStyle w:val="NormalWeb"/>
                            <w:spacing w:line="216" w:lineRule="exact"/>
                            <w:rPr>
                              <w:rFonts w:asciiTheme="minorHAnsi" w:hAnsiTheme="minorHAnsi"/>
                              <w:sz w:val="14"/>
                              <w:szCs w:val="14"/>
                              <w:lang w:val="en-ZA"/>
                            </w:rPr>
                          </w:pPr>
                          <w:r>
                            <w:rPr>
                              <w:rFonts w:asciiTheme="minorHAnsi" w:hAnsiTheme="minorHAnsi"/>
                              <w:sz w:val="14"/>
                              <w:szCs w:val="14"/>
                              <w:lang w:val="en-ZA"/>
                            </w:rPr>
                            <w:t>Continuation</w:t>
                          </w:r>
                        </w:p>
                        <w:p w14:paraId="66F8555A" w14:textId="77777777" w:rsidR="003F4396" w:rsidRDefault="003F4396" w:rsidP="00A013FD">
                          <w:pPr>
                            <w:pStyle w:val="NormalWeb"/>
                            <w:spacing w:line="216" w:lineRule="exact"/>
                            <w:rPr>
                              <w:rFonts w:asciiTheme="minorHAnsi" w:hAnsiTheme="minorHAnsi"/>
                              <w:sz w:val="14"/>
                              <w:szCs w:val="14"/>
                              <w:lang w:val="en-ZA"/>
                            </w:rPr>
                          </w:pPr>
                          <w:r>
                            <w:rPr>
                              <w:rFonts w:asciiTheme="minorHAnsi" w:hAnsiTheme="minorHAnsi"/>
                              <w:sz w:val="14"/>
                              <w:szCs w:val="14"/>
                              <w:lang w:val="en-ZA"/>
                            </w:rPr>
                            <w:t>fragment</w:t>
                          </w:r>
                        </w:p>
                      </w:txbxContent>
                    </v:textbox>
                  </v:shape>
                  <v:shape id="Text Box 45" o:spid="_x0000_s1080" type="#_x0000_t202" style="position:absolute;left:1634;top:1915;width:5080;height:3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" fillcolor="window" stroked="f" strokeweight=".5pt">
                    <v:textbox>
                      <w:txbxContent>
                        <w:p w14:paraId="7B936200"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Segment</w:t>
                          </w:r>
                        </w:p>
                      </w:txbxContent>
                    </v:textbox>
                  </v:shape>
                  <v:rect id="Rectangle 273" o:spid="_x0000_s1081" style="position:absolute;left:19860;top:11044;width:7429;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" fillcolor="window" strokecolor="windowText" strokeweight="2pt">
                    <v:textbox>
                      <w:txbxContent>
                        <w:p w14:paraId="5169886E" w14:textId="77777777" w:rsidR="003F4396" w:rsidRDefault="003F4396" w:rsidP="00A013FD">
                          <w:pPr>
                            <w:pStyle w:val="NormalWeb"/>
                            <w:spacing w:line="216" w:lineRule="exact"/>
                            <w:jc w:val="center"/>
                            <w:rPr>
                              <w:color w:val="000000" w:themeColor="text1"/>
                              <w:lang w:val="en-ZA"/>
                            </w:rPr>
                          </w:pPr>
                          <w:r>
                            <w:rPr>
                              <w:rFonts w:eastAsia="Calibri"/>
                              <w:color w:val="000000" w:themeColor="text1"/>
                              <w:sz w:val="14"/>
                              <w:szCs w:val="14"/>
                              <w:lang w:val="en-ZA"/>
                            </w:rPr>
                            <w:t>Segment 1</w:t>
                          </w:r>
                        </w:p>
                      </w:txbxContent>
                    </v:textbox>
                  </v:rect>
                  <v:rect id="Rectangle 274" o:spid="_x0000_s1082" style="position:absolute;left:27289;top:11044;width:7430;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" fillcolor="window" strokecolor="windowText" strokeweight="2pt">
                    <v:textbox>
                      <w:txbxContent>
                        <w:p w14:paraId="1CC9523E"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2</w:t>
                          </w:r>
                        </w:p>
                      </w:txbxContent>
                    </v:textbox>
                  </v:rect>
                  <v:rect id="Rectangle 275" o:spid="_x0000_s1083" style="position:absolute;left:34719;top:11050;width:7429;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" fillcolor="window" strokecolor="windowText" strokeweight="2pt">
                    <v:textbox>
                      <w:txbxContent>
                        <w:p w14:paraId="20B54A07"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3</w:t>
                          </w:r>
                        </w:p>
                      </w:txbxContent>
                    </v:textbox>
                  </v:rect>
                  <v:rect id="Rectangle 276" o:spid="_x0000_s1084" style="position:absolute;left:42148;top:11050;width:7430;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" fillcolor="window" strokecolor="windowText" strokeweight="2pt">
                    <v:textbox>
                      <w:txbxContent>
                        <w:p w14:paraId="3579EC02" w14:textId="77777777" w:rsidR="003F4396" w:rsidRDefault="003F4396" w:rsidP="00A013FD">
                          <w:pPr>
                            <w:pStyle w:val="NormalWeb"/>
                            <w:spacing w:line="216" w:lineRule="exact"/>
                            <w:jc w:val="center"/>
                            <w:rPr>
                              <w:color w:val="000000" w:themeColor="text1"/>
                            </w:rPr>
                          </w:pPr>
                          <w:r>
                            <w:rPr>
                              <w:rFonts w:eastAsia="Calibri"/>
                              <w:color w:val="000000" w:themeColor="text1"/>
                              <w:sz w:val="14"/>
                              <w:szCs w:val="14"/>
                            </w:rPr>
                            <w:t>Segment 4</w:t>
                          </w:r>
                        </w:p>
                      </w:txbxContent>
                    </v:textbox>
                  </v:rect>
                  <v:line id="Straight Connector 277" o:spid="_x0000_s1085" style="position:absolute;visibility:visible;mso-wrap-style:square" from="45371,9143" to="45371,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" strokecolor="windowText">
                    <v:stroke dashstyle="dash"/>
                  </v:line>
                  <v:shape id="Text Box 45" o:spid="_x0000_s1086" type="#_x0000_t202" style="position:absolute;left:1633;top:10158;width:9188;height:3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" fillcolor="window" stroked="f" strokeweight=".5pt">
                    <v:textbox>
                      <w:txbxContent>
                        <w:p w14:paraId="732B0CE2"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Four segments from</w:t>
                          </w:r>
                        </w:p>
                        <w:p w14:paraId="559A3A4E" w14:textId="77777777" w:rsidR="003F4396" w:rsidRDefault="003F4396" w:rsidP="00A013FD">
                          <w:pPr>
                            <w:pStyle w:val="NormalWeb"/>
                            <w:spacing w:line="216" w:lineRule="exact"/>
                            <w:rPr>
                              <w:rFonts w:ascii="Calibri" w:eastAsia="Calibri" w:hAnsi="Calibri"/>
                              <w:color w:val="000000" w:themeColor="text1"/>
                              <w:sz w:val="14"/>
                              <w:szCs w:val="14"/>
                              <w:lang w:val="en-ZA"/>
                            </w:rPr>
                          </w:pPr>
                          <w:r>
                            <w:rPr>
                              <w:rFonts w:ascii="Calibri" w:eastAsia="Calibri" w:hAnsi="Calibri"/>
                              <w:color w:val="000000" w:themeColor="text1"/>
                              <w:sz w:val="14"/>
                              <w:szCs w:val="14"/>
                              <w:lang w:val="en-ZA"/>
                            </w:rPr>
                            <w:t>four transactions</w:t>
                          </w:r>
                        </w:p>
                      </w:txbxContent>
                    </v:textbox>
                  </v:shape>
                  <v:line id="Straight Connector 279" o:spid="_x0000_s1087" style="position:absolute;flip:x y;visibility:visible;mso-wrap-style:square" from="27260,5347" to="27288,1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" strokecolor="windowText"/>
                  <v:line id="Straight Connector 280" o:spid="_x0000_s1088" style="position:absolute;flip:y;visibility:visible;mso-wrap-style:square" from="34719,5347" to="54058,1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" strokecolor="windowText"/>
                  <v:shape id="Text Box 45" o:spid="_x0000_s1089" type="#_x0000_t202" style="position:absolute;left:37364;top:14404;width:16694;height:3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" filled="f" stroked="f" strokeweight=".5pt">
                    <v:textbox>
                      <w:txbxContent>
                        <w:p w14:paraId="6F2CC9FC" w14:textId="77777777" w:rsidR="003F4396" w:rsidRDefault="003F4396" w:rsidP="00A013FD">
                          <w:pPr>
                            <w:pStyle w:val="NormalWeb"/>
                            <w:spacing w:line="216" w:lineRule="exact"/>
                            <w:rPr>
                              <w:rFonts w:asciiTheme="minorHAnsi" w:eastAsia="Calibri" w:hAnsiTheme="minorHAnsi"/>
                              <w:color w:val="000000" w:themeColor="text1"/>
                              <w:sz w:val="14"/>
                              <w:szCs w:val="14"/>
                              <w:lang w:val="en-ZA"/>
                            </w:rPr>
                          </w:pPr>
                          <w:r>
                            <w:rPr>
                              <w:rFonts w:asciiTheme="minorHAnsi" w:eastAsia="Calibri" w:hAnsiTheme="minorHAnsi"/>
                              <w:color w:val="000000" w:themeColor="text1"/>
                              <w:sz w:val="14"/>
                              <w:szCs w:val="14"/>
                              <w:lang w:val="en-ZA"/>
                            </w:rPr>
                            <w:t>A segment may span multiple fragments,</w:t>
                          </w:r>
                        </w:p>
                        <w:p w14:paraId="244DB904" w14:textId="77777777" w:rsidR="003F4396" w:rsidRDefault="003F4396" w:rsidP="00A013FD">
                          <w:pPr>
                            <w:pStyle w:val="NormalWeb"/>
                            <w:spacing w:line="216" w:lineRule="exact"/>
                            <w:rPr>
                              <w:rFonts w:asciiTheme="minorHAnsi" w:hAnsiTheme="minorHAnsi"/>
                              <w:color w:val="000000" w:themeColor="text1"/>
                              <w:sz w:val="14"/>
                              <w:szCs w:val="14"/>
                              <w:lang w:val="en-ZA"/>
                            </w:rPr>
                          </w:pPr>
                          <w:r>
                            <w:rPr>
                              <w:rFonts w:asciiTheme="minorHAnsi" w:hAnsiTheme="minorHAnsi"/>
                              <w:color w:val="000000" w:themeColor="text1"/>
                              <w:sz w:val="14"/>
                              <w:szCs w:val="14"/>
                              <w:lang w:val="en-ZA"/>
                            </w:rPr>
                            <w:t>but not multiple data sessions.</w:t>
                          </w:r>
                        </w:p>
                      </w:txbxContent>
                    </v:textbox>
                  </v:shape>
                  <w10:anchorlock/>
                </v:group>
              </w:pict>
            </mc:Fallback>
          </mc:AlternateContent>
        </w:r>
      </w:ins>
    </w:p>
    <w:p w14:paraId="50861DE7" w14:textId="77777777" w:rsidR="00A013FD" w:rsidRDefault="00A013FD" w:rsidP="00A013FD">
      <w:pPr>
        <w:spacing w:after="120"/>
      </w:pPr>
      <w:ins w:id="15695" w:author="Ross Norsworthy" w:date="2020-03-20T00:52:00Z">
        <w:r w:rsidRPr="00A013FD">
          <w:t xml:space="preserve">Segments may span multiple fragments, but not multiple data sessions. Only when a segment is found to span multiple data sessions, may the segment be split into multiple segments to align segments on data session boundaries. See Figure 44. </w:t>
        </w:r>
      </w:ins>
    </w:p>
    <w:p w14:paraId="443607CD" w14:textId="77777777" w:rsidR="008E1B5D" w:rsidRDefault="008E1B5D" w:rsidP="00C6742B">
      <w:pPr>
        <w:pStyle w:val="FigureNo"/>
        <w:rPr>
          <w:lang w:val="en-US"/>
        </w:rPr>
      </w:pPr>
      <w:bookmarkStart w:id="15696" w:name="_Toc35546228"/>
      <w:ins w:id="15697" w:author="Ross Norsworthy" w:date="2020-03-20T00:52:00Z">
        <w:r w:rsidRPr="00A013FD">
          <w:rPr>
            <w:lang w:val="en-US"/>
          </w:rPr>
          <w:t>Figure 44</w:t>
        </w:r>
      </w:ins>
    </w:p>
    <w:p w14:paraId="67D617FD" w14:textId="77777777" w:rsidR="008E1B5D" w:rsidRPr="00A013FD" w:rsidRDefault="008E1B5D" w:rsidP="00D7011E">
      <w:pPr>
        <w:pStyle w:val="Figuretitle"/>
        <w:spacing w:after="120"/>
        <w:rPr>
          <w:ins w:id="15698" w:author="Ross Norsworthy" w:date="2020-03-20T00:52:00Z"/>
          <w:lang w:val="en-US"/>
        </w:rPr>
      </w:pPr>
      <w:ins w:id="15699" w:author="Ross Norsworthy" w:date="2020-03-20T00:52:00Z">
        <w:r w:rsidRPr="00A013FD">
          <w:rPr>
            <w:lang w:val="en-US"/>
          </w:rPr>
          <w:t>Segmentation across data session boundaries</w:t>
        </w:r>
        <w:bookmarkEnd w:id="15696"/>
      </w:ins>
    </w:p>
    <w:p w14:paraId="1B6340EB" w14:textId="77777777" w:rsidR="00A013FD" w:rsidRPr="00A013FD" w:rsidRDefault="00A013FD" w:rsidP="00A013FD">
      <w:pPr>
        <w:spacing w:after="120"/>
        <w:rPr>
          <w:ins w:id="15700" w:author="Ross Norsworthy" w:date="2020-03-20T00:52:00Z"/>
        </w:rPr>
      </w:pPr>
      <w:ins w:id="15701" w:author="Ross Norsworthy" w:date="2020-03-20T00:52:00Z">
        <w:r w:rsidRPr="00A013FD">
          <w:rPr>
            <w:noProof/>
            <w:lang w:val="fr-CA" w:eastAsia="fr-CA"/>
          </w:rPr>
          <mc:AlternateContent>
            <mc:Choice Requires="wpc">
              <w:drawing>
                <wp:inline distT="0" distB="0" distL="0" distR="0" wp14:anchorId="174FF2B7" wp14:editId="711F193D">
                  <wp:extent cx="6362700" cy="2423160"/>
                  <wp:effectExtent l="0" t="0" r="0" b="0"/>
                  <wp:docPr id="668" name="Canvas 66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82" name="Rectangle 282"/>
                          <wps:cNvSpPr/>
                          <wps:spPr>
                            <a:xfrm>
                              <a:off x="1173222" y="229902"/>
                              <a:ext cx="1292636" cy="278094"/>
                            </a:xfrm>
                            <a:prstGeom prst="rect">
                              <a:avLst/>
                            </a:prstGeom>
                            <a:solidFill>
                              <a:sysClr val="window" lastClr="FFFFFF"/>
                            </a:solidFill>
                            <a:ln w="25400" cap="flat" cmpd="sng" algn="ctr">
                              <a:solidFill>
                                <a:sysClr val="windowText" lastClr="000000"/>
                              </a:solidFill>
                              <a:prstDash val="solid"/>
                            </a:ln>
                            <a:effectLst/>
                          </wps:spPr>
                          <wps:txbx>
                            <w:txbxContent>
                              <w:p w14:paraId="559CEE74" w14:textId="77777777" w:rsidR="003F4396" w:rsidRDefault="003F4396" w:rsidP="00A013FD">
                                <w:pPr>
                                  <w:jc w:val="center"/>
                                  <w:rPr>
                                    <w:sz w:val="14"/>
                                    <w:szCs w:val="14"/>
                                    <w:lang w:val="en-ZA"/>
                                  </w:rPr>
                                </w:pPr>
                                <w:r>
                                  <w:rPr>
                                    <w:sz w:val="14"/>
                                    <w:szCs w:val="14"/>
                                    <w:lang w:val="en-ZA"/>
                                  </w:rPr>
                                  <w:t>seq ID 1 data</w:t>
                                </w:r>
                              </w:p>
                              <w:p w14:paraId="0074C6AA" w14:textId="77777777" w:rsidR="003F4396" w:rsidRDefault="003F4396" w:rsidP="00A013FD">
                                <w:pPr>
                                  <w:jc w:val="center"/>
                                  <w:rPr>
                                    <w:sz w:val="14"/>
                                    <w:szCs w:val="14"/>
                                    <w:lang w:val="en-ZA"/>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3" name="Rectangle 283"/>
                          <wps:cNvSpPr/>
                          <wps:spPr>
                            <a:xfrm>
                              <a:off x="300545" y="1991698"/>
                              <a:ext cx="1295342" cy="277495"/>
                            </a:xfrm>
                            <a:prstGeom prst="rect">
                              <a:avLst/>
                            </a:prstGeom>
                            <a:solidFill>
                              <a:sysClr val="window" lastClr="FFFFFF"/>
                            </a:solidFill>
                            <a:ln w="25400" cap="flat" cmpd="sng" algn="ctr">
                              <a:solidFill>
                                <a:sysClr val="windowText" lastClr="000000"/>
                              </a:solidFill>
                              <a:prstDash val="solid"/>
                            </a:ln>
                            <a:effectLst/>
                          </wps:spPr>
                          <wps:txbx>
                            <w:txbxContent>
                              <w:p w14:paraId="6E09C3C5"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hAnsiTheme="minorHAnsi"/>
                                    <w:sz w:val="14"/>
                                    <w:szCs w:val="14"/>
                                    <w:lang w:val="en-ZA"/>
                                  </w:rPr>
                                  <w:t>Fragment 14 of data session 1</w:t>
                                </w:r>
                              </w:p>
                            </w:txbxContent>
                          </wps:txbx>
                          <wps:bodyPr rot="0" spcFirstLastPara="0" vert="horz" wrap="square" lIns="91440" tIns="45720" rIns="91440" bIns="45720" numCol="1" spcCol="0" rtlCol="0" fromWordArt="0" anchor="ctr" anchorCtr="0" forceAA="0" compatLnSpc="1">
                            <a:noAutofit/>
                          </wps:bodyPr>
                        </wps:wsp>
                        <wps:wsp>
                          <wps:cNvPr id="284" name="Rectangle 284"/>
                          <wps:cNvSpPr/>
                          <wps:spPr>
                            <a:xfrm>
                              <a:off x="1595887" y="1990282"/>
                              <a:ext cx="1224951" cy="277495"/>
                            </a:xfrm>
                            <a:prstGeom prst="rect">
                              <a:avLst/>
                            </a:prstGeom>
                            <a:solidFill>
                              <a:sysClr val="window" lastClr="FFFFFF"/>
                            </a:solidFill>
                            <a:ln w="25400" cap="flat" cmpd="sng" algn="ctr">
                              <a:solidFill>
                                <a:sysClr val="windowText" lastClr="000000"/>
                              </a:solidFill>
                              <a:prstDash val="solid"/>
                            </a:ln>
                            <a:effectLst/>
                          </wps:spPr>
                          <wps:txbx>
                            <w:txbxContent>
                              <w:p w14:paraId="5F3707A5"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noAutofit/>
                          </wps:bodyPr>
                        </wps:wsp>
                        <wps:wsp>
                          <wps:cNvPr id="285" name="Text Box 45"/>
                          <wps:cNvSpPr txBox="1"/>
                          <wps:spPr>
                            <a:xfrm>
                              <a:off x="110989" y="166490"/>
                              <a:ext cx="956310" cy="480060"/>
                            </a:xfrm>
                            <a:prstGeom prst="rect">
                              <a:avLst/>
                            </a:prstGeom>
                            <a:solidFill>
                              <a:sysClr val="window" lastClr="FFFFFF"/>
                            </a:solidFill>
                            <a:ln w="6350">
                              <a:noFill/>
                            </a:ln>
                          </wps:spPr>
                          <wps:txbx>
                            <w:txbxContent>
                              <w:p w14:paraId="26FFD076" w14:textId="77777777" w:rsidR="003F4396" w:rsidRDefault="003F4396" w:rsidP="00A013FD">
                                <w:pPr>
                                  <w:pStyle w:val="NormalWeb"/>
                                  <w:spacing w:line="216" w:lineRule="exact"/>
                                  <w:rPr>
                                    <w:rFonts w:ascii="Calibri" w:eastAsia="Calibri" w:hAnsi="Calibri"/>
                                    <w:sz w:val="14"/>
                                    <w:szCs w:val="14"/>
                                    <w:lang w:val="en-ZA"/>
                                  </w:rPr>
                                </w:pPr>
                                <w:r>
                                  <w:rPr>
                                    <w:rFonts w:ascii="Calibri" w:eastAsia="Calibri" w:hAnsi="Calibri"/>
                                    <w:sz w:val="14"/>
                                    <w:szCs w:val="14"/>
                                    <w:lang w:val="en-ZA"/>
                                  </w:rPr>
                                  <w:t>Data from 3 separate</w:t>
                                </w:r>
                              </w:p>
                              <w:p w14:paraId="3EECF604" w14:textId="77777777" w:rsidR="003F4396" w:rsidRDefault="003F4396" w:rsidP="00A013FD">
                                <w:pPr>
                                  <w:pStyle w:val="NormalWeb"/>
                                  <w:spacing w:line="216" w:lineRule="exact"/>
                                  <w:rPr>
                                    <w:rFonts w:ascii="Calibri" w:eastAsia="Calibri" w:hAnsi="Calibri"/>
                                    <w:sz w:val="14"/>
                                    <w:szCs w:val="14"/>
                                    <w:lang w:val="en-ZA"/>
                                  </w:rPr>
                                </w:pPr>
                                <w:r>
                                  <w:rPr>
                                    <w:rFonts w:ascii="Calibri" w:eastAsia="Calibri" w:hAnsi="Calibri"/>
                                    <w:sz w:val="14"/>
                                    <w:szCs w:val="14"/>
                                    <w:lang w:val="en-ZA"/>
                                  </w:rPr>
                                  <w:t>transactions</w:t>
                                </w:r>
                              </w:p>
                            </w:txbxContent>
                          </wps:txbx>
                          <wps:bodyPr rot="0" spcFirstLastPara="0" vert="horz" wrap="none" lIns="91440" tIns="45720" rIns="91440" bIns="45720" numCol="1" spcCol="0" rtlCol="0" fromWordArt="0" anchor="t" anchorCtr="0" forceAA="0" compatLnSpc="1">
                            <a:noAutofit/>
                          </wps:bodyPr>
                        </wps:wsp>
                        <wps:wsp>
                          <wps:cNvPr id="286" name="Rectangle 286"/>
                          <wps:cNvSpPr/>
                          <wps:spPr>
                            <a:xfrm>
                              <a:off x="1173222" y="1103762"/>
                              <a:ext cx="1137600" cy="277495"/>
                            </a:xfrm>
                            <a:prstGeom prst="rect">
                              <a:avLst/>
                            </a:prstGeom>
                            <a:solidFill>
                              <a:sysClr val="window" lastClr="FFFFFF"/>
                            </a:solidFill>
                            <a:ln w="25400" cap="flat" cmpd="sng" algn="ctr">
                              <a:solidFill>
                                <a:sysClr val="windowText" lastClr="000000"/>
                              </a:solidFill>
                              <a:prstDash val="solid"/>
                            </a:ln>
                            <a:effectLst/>
                          </wps:spPr>
                          <wps:txbx>
                            <w:txbxContent>
                              <w:p w14:paraId="4FEC109C"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Segment seq ID 1</w:t>
                                </w:r>
                              </w:p>
                            </w:txbxContent>
                          </wps:txbx>
                          <wps:bodyPr rot="0" spcFirstLastPara="0" vert="horz" wrap="square" lIns="91440" tIns="45720" rIns="91440" bIns="45720" numCol="1" spcCol="0" rtlCol="0" fromWordArt="0" anchor="ctr" anchorCtr="0" forceAA="0" compatLnSpc="1">
                            <a:noAutofit/>
                          </wps:bodyPr>
                        </wps:wsp>
                        <wps:wsp>
                          <wps:cNvPr id="287" name="Rectangle 287"/>
                          <wps:cNvSpPr/>
                          <wps:spPr>
                            <a:xfrm>
                              <a:off x="2406770" y="1103648"/>
                              <a:ext cx="1137600" cy="276860"/>
                            </a:xfrm>
                            <a:prstGeom prst="rect">
                              <a:avLst/>
                            </a:prstGeom>
                            <a:solidFill>
                              <a:sysClr val="window" lastClr="FFFFFF"/>
                            </a:solidFill>
                            <a:ln w="25400" cap="flat" cmpd="sng" algn="ctr">
                              <a:solidFill>
                                <a:sysClr val="windowText" lastClr="000000"/>
                              </a:solidFill>
                              <a:prstDash val="solid"/>
                            </a:ln>
                            <a:effectLst/>
                          </wps:spPr>
                          <wps:txbx>
                            <w:txbxContent>
                              <w:p w14:paraId="5110C99F"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2 (1 0f 2)</w:t>
                                </w:r>
                              </w:p>
                            </w:txbxContent>
                          </wps:txbx>
                          <wps:bodyPr rot="0" spcFirstLastPara="0" vert="horz" wrap="square" lIns="91440" tIns="45720" rIns="91440" bIns="45720" numCol="1" spcCol="0" rtlCol="0" fromWordArt="0" anchor="ctr" anchorCtr="0" forceAA="0" compatLnSpc="1">
                            <a:noAutofit/>
                          </wps:bodyPr>
                        </wps:wsp>
                        <wps:wsp>
                          <wps:cNvPr id="288" name="Rectangle 288"/>
                          <wps:cNvSpPr/>
                          <wps:spPr>
                            <a:xfrm>
                              <a:off x="4884390" y="1105349"/>
                              <a:ext cx="1137600" cy="276860"/>
                            </a:xfrm>
                            <a:prstGeom prst="rect">
                              <a:avLst/>
                            </a:prstGeom>
                            <a:solidFill>
                              <a:sysClr val="window" lastClr="FFFFFF"/>
                            </a:solidFill>
                            <a:ln w="25400" cap="flat" cmpd="sng" algn="ctr">
                              <a:solidFill>
                                <a:sysClr val="windowText" lastClr="000000"/>
                              </a:solidFill>
                              <a:prstDash val="solid"/>
                            </a:ln>
                            <a:effectLst/>
                          </wps:spPr>
                          <wps:txbx>
                            <w:txbxContent>
                              <w:p w14:paraId="6C8EFA68"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3?</w:t>
                                </w:r>
                              </w:p>
                            </w:txbxContent>
                          </wps:txbx>
                          <wps:bodyPr rot="0" spcFirstLastPara="0" vert="horz" wrap="square" lIns="91440" tIns="45720" rIns="91440" bIns="45720" numCol="1" spcCol="0" rtlCol="0" fromWordArt="0" anchor="ctr" anchorCtr="0" forceAA="0" compatLnSpc="1">
                            <a:noAutofit/>
                          </wps:bodyPr>
                        </wps:wsp>
                        <wps:wsp>
                          <wps:cNvPr id="289" name="Text Box 45"/>
                          <wps:cNvSpPr txBox="1"/>
                          <wps:spPr>
                            <a:xfrm>
                              <a:off x="163902" y="1006285"/>
                              <a:ext cx="918845" cy="364490"/>
                            </a:xfrm>
                            <a:prstGeom prst="rect">
                              <a:avLst/>
                            </a:prstGeom>
                            <a:solidFill>
                              <a:sysClr val="window" lastClr="FFFFFF"/>
                            </a:solidFill>
                            <a:ln w="6350">
                              <a:noFill/>
                            </a:ln>
                          </wps:spPr>
                          <wps:txbx>
                            <w:txbxContent>
                              <w:p w14:paraId="7FE969EF"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Four segments from</w:t>
                                </w:r>
                              </w:p>
                              <w:p w14:paraId="3891ECD0"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three transactions</w:t>
                                </w:r>
                              </w:p>
                            </w:txbxContent>
                          </wps:txbx>
                          <wps:bodyPr rot="0" spcFirstLastPara="0" vert="horz" wrap="none" lIns="91440" tIns="45720" rIns="91440" bIns="45720" numCol="1" spcCol="0" rtlCol="0" fromWordArt="0" anchor="t" anchorCtr="0" forceAA="0" compatLnSpc="1">
                            <a:noAutofit/>
                          </wps:bodyPr>
                        </wps:wsp>
                        <wps:wsp>
                          <wps:cNvPr id="290" name="Rectangle 290"/>
                          <wps:cNvSpPr/>
                          <wps:spPr>
                            <a:xfrm>
                              <a:off x="3545858" y="1991461"/>
                              <a:ext cx="1294765" cy="276860"/>
                            </a:xfrm>
                            <a:prstGeom prst="rect">
                              <a:avLst/>
                            </a:prstGeom>
                            <a:solidFill>
                              <a:sysClr val="window" lastClr="FFFFFF"/>
                            </a:solidFill>
                            <a:ln w="25400" cap="flat" cmpd="sng" algn="ctr">
                              <a:solidFill>
                                <a:sysClr val="windowText" lastClr="000000"/>
                              </a:solidFill>
                              <a:prstDash val="solid"/>
                            </a:ln>
                            <a:effectLst/>
                          </wps:spPr>
                          <wps:txbx>
                            <w:txbxContent>
                              <w:p w14:paraId="397602D2" w14:textId="77777777" w:rsidR="003F4396" w:rsidRDefault="003F4396" w:rsidP="00A013FD">
                                <w:pPr>
                                  <w:pStyle w:val="NormalWeb"/>
                                  <w:spacing w:line="216" w:lineRule="exact"/>
                                  <w:jc w:val="center"/>
                                  <w:rPr>
                                    <w:rFonts w:asciiTheme="minorHAnsi" w:hAnsiTheme="minorHAnsi"/>
                                    <w:sz w:val="14"/>
                                    <w:szCs w:val="14"/>
                                  </w:rPr>
                                </w:pPr>
                                <w:r>
                                  <w:rPr>
                                    <w:rFonts w:asciiTheme="minorHAnsi" w:hAnsiTheme="minorHAnsi"/>
                                    <w:sz w:val="14"/>
                                    <w:szCs w:val="14"/>
                                  </w:rPr>
                                  <w:t>Fragment 1 of data session 2</w:t>
                                </w:r>
                              </w:p>
                            </w:txbxContent>
                          </wps:txbx>
                          <wps:bodyPr rot="0" spcFirstLastPara="0" vert="horz" wrap="square" lIns="91440" tIns="45720" rIns="91440" bIns="45720" numCol="1" spcCol="0" rtlCol="0" fromWordArt="0" anchor="ctr" anchorCtr="0" forceAA="0" compatLnSpc="1">
                            <a:noAutofit/>
                          </wps:bodyPr>
                        </wps:wsp>
                        <wps:wsp>
                          <wps:cNvPr id="291" name="Rectangle 291"/>
                          <wps:cNvSpPr/>
                          <wps:spPr>
                            <a:xfrm>
                              <a:off x="4841258" y="1989556"/>
                              <a:ext cx="1224915" cy="276860"/>
                            </a:xfrm>
                            <a:prstGeom prst="rect">
                              <a:avLst/>
                            </a:prstGeom>
                            <a:solidFill>
                              <a:sysClr val="window" lastClr="FFFFFF"/>
                            </a:solidFill>
                            <a:ln w="25400" cap="flat" cmpd="sng" algn="ctr">
                              <a:solidFill>
                                <a:sysClr val="windowText" lastClr="000000"/>
                              </a:solidFill>
                              <a:prstDash val="solid"/>
                            </a:ln>
                            <a:effectLst/>
                          </wps:spPr>
                          <wps:txbx>
                            <w:txbxContent>
                              <w:p w14:paraId="46938107"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Payload</w:t>
                                </w:r>
                              </w:p>
                            </w:txbxContent>
                          </wps:txbx>
                          <wps:bodyPr rot="0" spcFirstLastPara="0" vert="horz" wrap="square" lIns="91440" tIns="45720" rIns="91440" bIns="45720" numCol="1" spcCol="0" rtlCol="0" fromWordArt="0" anchor="ctr" anchorCtr="0" forceAA="0" compatLnSpc="1">
                            <a:noAutofit/>
                          </wps:bodyPr>
                        </wps:wsp>
                        <wps:wsp>
                          <wps:cNvPr id="292" name="Rectangle 292"/>
                          <wps:cNvSpPr/>
                          <wps:spPr>
                            <a:xfrm>
                              <a:off x="3640748" y="1105349"/>
                              <a:ext cx="1137600" cy="276225"/>
                            </a:xfrm>
                            <a:prstGeom prst="rect">
                              <a:avLst/>
                            </a:prstGeom>
                            <a:solidFill>
                              <a:sysClr val="window" lastClr="FFFFFF"/>
                            </a:solidFill>
                            <a:ln w="25400" cap="flat" cmpd="sng" algn="ctr">
                              <a:solidFill>
                                <a:sysClr val="windowText" lastClr="000000"/>
                              </a:solidFill>
                              <a:prstDash val="solid"/>
                            </a:ln>
                            <a:effectLst/>
                          </wps:spPr>
                          <wps:txbx>
                            <w:txbxContent>
                              <w:p w14:paraId="0CA46BEF"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2 (2 0f 2)</w:t>
                                </w:r>
                              </w:p>
                              <w:p w14:paraId="1ACD6F71" w14:textId="77777777" w:rsidR="003F4396" w:rsidRDefault="003F4396" w:rsidP="00A013FD">
                                <w:pPr>
                                  <w:pStyle w:val="NormalWeb"/>
                                  <w:spacing w:line="216" w:lineRule="exact"/>
                                  <w:jc w:val="center"/>
                                  <w:rPr>
                                    <w:rFonts w:asciiTheme="minorHAnsi" w:hAnsiTheme="minorHAnsi"/>
                                    <w:sz w:val="14"/>
                                    <w:szCs w:val="14"/>
                                  </w:rPr>
                                </w:pPr>
                              </w:p>
                            </w:txbxContent>
                          </wps:txbx>
                          <wps:bodyPr rot="0" spcFirstLastPara="0" vert="horz" wrap="square" lIns="91440" tIns="45720" rIns="91440" bIns="45720" numCol="1" spcCol="0" rtlCol="0" fromWordArt="0" anchor="ctr" anchorCtr="0" forceAA="0" compatLnSpc="1">
                            <a:noAutofit/>
                          </wps:bodyPr>
                        </wps:wsp>
                        <wps:wsp>
                          <wps:cNvPr id="293" name="Rectangle 293"/>
                          <wps:cNvSpPr/>
                          <wps:spPr>
                            <a:xfrm>
                              <a:off x="2889070" y="229902"/>
                              <a:ext cx="1292225" cy="277495"/>
                            </a:xfrm>
                            <a:prstGeom prst="rect">
                              <a:avLst/>
                            </a:prstGeom>
                            <a:solidFill>
                              <a:sysClr val="window" lastClr="FFFFFF"/>
                            </a:solidFill>
                            <a:ln w="25400" cap="flat" cmpd="sng" algn="ctr">
                              <a:solidFill>
                                <a:sysClr val="windowText" lastClr="000000"/>
                              </a:solidFill>
                              <a:prstDash val="solid"/>
                            </a:ln>
                            <a:effectLst/>
                          </wps:spPr>
                          <wps:txbx>
                            <w:txbxContent>
                              <w:p w14:paraId="63695F9E"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xml:space="preserve"> seq ID 2 data</w:t>
                                </w:r>
                              </w:p>
                              <w:p w14:paraId="5C8614F3"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w:t>
                                </w:r>
                              </w:p>
                            </w:txbxContent>
                          </wps:txbx>
                          <wps:bodyPr rot="0" spcFirstLastPara="0" vert="horz" wrap="square" lIns="91440" tIns="45720" rIns="91440" bIns="45720" numCol="1" spcCol="0" rtlCol="0" fromWordArt="0" anchor="ctr" anchorCtr="0" forceAA="0" compatLnSpc="1">
                            <a:noAutofit/>
                          </wps:bodyPr>
                        </wps:wsp>
                        <wps:wsp>
                          <wps:cNvPr id="294" name="Rectangle 294"/>
                          <wps:cNvSpPr/>
                          <wps:spPr>
                            <a:xfrm>
                              <a:off x="4629033" y="234521"/>
                              <a:ext cx="1292225" cy="277495"/>
                            </a:xfrm>
                            <a:prstGeom prst="rect">
                              <a:avLst/>
                            </a:prstGeom>
                            <a:solidFill>
                              <a:sysClr val="window" lastClr="FFFFFF"/>
                            </a:solidFill>
                            <a:ln w="25400" cap="flat" cmpd="sng" algn="ctr">
                              <a:solidFill>
                                <a:sysClr val="windowText" lastClr="000000"/>
                              </a:solidFill>
                              <a:prstDash val="solid"/>
                            </a:ln>
                            <a:effectLst/>
                          </wps:spPr>
                          <wps:txbx>
                            <w:txbxContent>
                              <w:p w14:paraId="5E79C622"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seq ID 3 data</w:t>
                                </w:r>
                              </w:p>
                              <w:p w14:paraId="00B2E3CB"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w:t>
                                </w:r>
                              </w:p>
                            </w:txbxContent>
                          </wps:txbx>
                          <wps:bodyPr rot="0" spcFirstLastPara="0" vert="horz" wrap="square" lIns="91440" tIns="45720" rIns="91440" bIns="45720" numCol="1" spcCol="0" rtlCol="0" fromWordArt="0" anchor="ctr" anchorCtr="0" forceAA="0" compatLnSpc="1">
                            <a:noAutofit/>
                          </wps:bodyPr>
                        </wps:wsp>
                        <wps:wsp>
                          <wps:cNvPr id="295" name="Straight Connector 295"/>
                          <wps:cNvCnPr/>
                          <wps:spPr>
                            <a:xfrm flipH="1">
                              <a:off x="1595887" y="1380222"/>
                              <a:ext cx="319177" cy="608922"/>
                            </a:xfrm>
                            <a:prstGeom prst="line">
                              <a:avLst/>
                            </a:prstGeom>
                            <a:noFill/>
                            <a:ln w="9525" cap="flat" cmpd="sng" algn="ctr">
                              <a:solidFill>
                                <a:srgbClr val="4F81BD">
                                  <a:shade val="95000"/>
                                  <a:satMod val="105000"/>
                                </a:srgbClr>
                              </a:solidFill>
                              <a:prstDash val="solid"/>
                            </a:ln>
                            <a:effectLst/>
                          </wps:spPr>
                          <wps:bodyPr/>
                        </wps:wsp>
                        <wps:wsp>
                          <wps:cNvPr id="296" name="Straight Connector 296"/>
                          <wps:cNvCnPr/>
                          <wps:spPr>
                            <a:xfrm>
                              <a:off x="2310822" y="1382066"/>
                              <a:ext cx="52816" cy="609426"/>
                            </a:xfrm>
                            <a:prstGeom prst="line">
                              <a:avLst/>
                            </a:prstGeom>
                            <a:noFill/>
                            <a:ln w="9525" cap="flat" cmpd="sng" algn="ctr">
                              <a:solidFill>
                                <a:srgbClr val="4F81BD">
                                  <a:shade val="95000"/>
                                  <a:satMod val="105000"/>
                                </a:srgbClr>
                              </a:solidFill>
                              <a:prstDash val="solid"/>
                            </a:ln>
                            <a:effectLst/>
                          </wps:spPr>
                          <wps:bodyPr/>
                        </wps:wsp>
                        <wps:wsp>
                          <wps:cNvPr id="297" name="Straight Connector 297"/>
                          <wps:cNvCnPr/>
                          <wps:spPr>
                            <a:xfrm flipH="1">
                              <a:off x="2363638" y="1380365"/>
                              <a:ext cx="43132" cy="611127"/>
                            </a:xfrm>
                            <a:prstGeom prst="line">
                              <a:avLst/>
                            </a:prstGeom>
                            <a:noFill/>
                            <a:ln w="9525" cap="flat" cmpd="sng" algn="ctr">
                              <a:solidFill>
                                <a:srgbClr val="4F81BD">
                                  <a:shade val="95000"/>
                                  <a:satMod val="105000"/>
                                </a:srgbClr>
                              </a:solidFill>
                              <a:prstDash val="solid"/>
                            </a:ln>
                            <a:effectLst/>
                          </wps:spPr>
                          <wps:bodyPr/>
                        </wps:wsp>
                        <wps:wsp>
                          <wps:cNvPr id="299" name="Straight Connector 299"/>
                          <wps:cNvCnPr/>
                          <wps:spPr>
                            <a:xfrm flipH="1">
                              <a:off x="2820838" y="1382066"/>
                              <a:ext cx="725020" cy="609426"/>
                            </a:xfrm>
                            <a:prstGeom prst="line">
                              <a:avLst/>
                            </a:prstGeom>
                            <a:noFill/>
                            <a:ln w="9525" cap="flat" cmpd="sng" algn="ctr">
                              <a:solidFill>
                                <a:srgbClr val="4F81BD">
                                  <a:shade val="95000"/>
                                  <a:satMod val="105000"/>
                                </a:srgbClr>
                              </a:solidFill>
                              <a:prstDash val="solid"/>
                            </a:ln>
                            <a:effectLst/>
                          </wps:spPr>
                          <wps:bodyPr/>
                        </wps:wsp>
                        <wps:wsp>
                          <wps:cNvPr id="300" name="Straight Connector 300"/>
                          <wps:cNvCnPr/>
                          <wps:spPr>
                            <a:xfrm>
                              <a:off x="3640748" y="1380222"/>
                              <a:ext cx="1200510" cy="611270"/>
                            </a:xfrm>
                            <a:prstGeom prst="line">
                              <a:avLst/>
                            </a:prstGeom>
                            <a:noFill/>
                            <a:ln w="9525" cap="flat" cmpd="sng" algn="ctr">
                              <a:solidFill>
                                <a:srgbClr val="4F81BD">
                                  <a:shade val="95000"/>
                                  <a:satMod val="105000"/>
                                </a:srgbClr>
                              </a:solidFill>
                              <a:prstDash val="solid"/>
                            </a:ln>
                            <a:effectLst/>
                          </wps:spPr>
                          <wps:bodyPr/>
                        </wps:wsp>
                        <wps:wsp>
                          <wps:cNvPr id="301" name="Straight Connector 301"/>
                          <wps:cNvCnPr/>
                          <wps:spPr>
                            <a:xfrm>
                              <a:off x="4778348" y="1381923"/>
                              <a:ext cx="906459" cy="609569"/>
                            </a:xfrm>
                            <a:prstGeom prst="line">
                              <a:avLst/>
                            </a:prstGeom>
                            <a:noFill/>
                            <a:ln w="9525" cap="flat" cmpd="sng" algn="ctr">
                              <a:solidFill>
                                <a:srgbClr val="4F81BD">
                                  <a:shade val="95000"/>
                                  <a:satMod val="105000"/>
                                </a:srgbClr>
                              </a:solidFill>
                              <a:prstDash val="solid"/>
                            </a:ln>
                            <a:effectLst/>
                          </wps:spPr>
                          <wps:bodyPr/>
                        </wps:wsp>
                        <wps:wsp>
                          <wps:cNvPr id="302" name="Straight Connector 302"/>
                          <wps:cNvCnPr/>
                          <wps:spPr>
                            <a:xfrm>
                              <a:off x="4884390" y="1379936"/>
                              <a:ext cx="800417" cy="611556"/>
                            </a:xfrm>
                            <a:prstGeom prst="line">
                              <a:avLst/>
                            </a:prstGeom>
                            <a:noFill/>
                            <a:ln w="9525" cap="flat" cmpd="sng" algn="ctr">
                              <a:solidFill>
                                <a:srgbClr val="4F81BD">
                                  <a:shade val="95000"/>
                                  <a:satMod val="105000"/>
                                </a:srgbClr>
                              </a:solidFill>
                              <a:prstDash val="solid"/>
                            </a:ln>
                            <a:effectLst/>
                          </wps:spPr>
                          <wps:bodyPr/>
                        </wps:wsp>
                        <wps:wsp>
                          <wps:cNvPr id="303" name="Straight Connector 303"/>
                          <wps:cNvCnPr/>
                          <wps:spPr>
                            <a:xfrm>
                              <a:off x="5564038" y="1382176"/>
                              <a:ext cx="502135" cy="609110"/>
                            </a:xfrm>
                            <a:prstGeom prst="line">
                              <a:avLst/>
                            </a:prstGeom>
                            <a:noFill/>
                            <a:ln w="9525" cap="flat" cmpd="sng" algn="ctr">
                              <a:solidFill>
                                <a:srgbClr val="4F81BD">
                                  <a:shade val="95000"/>
                                  <a:satMod val="105000"/>
                                </a:srgbClr>
                              </a:solidFill>
                              <a:prstDash val="solid"/>
                            </a:ln>
                            <a:effectLst/>
                          </wps:spPr>
                          <wps:bodyPr/>
                        </wps:wsp>
                        <wps:wsp>
                          <wps:cNvPr id="304" name="Straight Connector 304"/>
                          <wps:cNvCnPr/>
                          <wps:spPr>
                            <a:xfrm>
                              <a:off x="2888694" y="1989144"/>
                              <a:ext cx="587751" cy="2348"/>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305" name="Straight Connector 305"/>
                          <wps:cNvCnPr/>
                          <wps:spPr>
                            <a:xfrm>
                              <a:off x="2889070" y="2268977"/>
                              <a:ext cx="587375" cy="1905"/>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306" name="Straight Connector 306"/>
                          <wps:cNvCnPr/>
                          <wps:spPr>
                            <a:xfrm>
                              <a:off x="2363638" y="1991492"/>
                              <a:ext cx="0" cy="274689"/>
                            </a:xfrm>
                            <a:prstGeom prst="line">
                              <a:avLst/>
                            </a:prstGeom>
                            <a:noFill/>
                            <a:ln w="9525" cap="flat" cmpd="sng" algn="ctr">
                              <a:solidFill>
                                <a:srgbClr val="4F81BD"/>
                              </a:solidFill>
                              <a:prstDash val="dash"/>
                              <a:round/>
                              <a:headEnd type="none" w="med" len="med"/>
                              <a:tailEnd type="none" w="med" len="med"/>
                            </a:ln>
                            <a:effectLst/>
                          </wps:spPr>
                          <wps:bodyPr/>
                        </wps:wsp>
                        <wps:wsp>
                          <wps:cNvPr id="308" name="Straight Connector 308"/>
                          <wps:cNvCnPr/>
                          <wps:spPr>
                            <a:xfrm flipH="1">
                              <a:off x="5684807" y="1991286"/>
                              <a:ext cx="1" cy="279361"/>
                            </a:xfrm>
                            <a:prstGeom prst="line">
                              <a:avLst/>
                            </a:prstGeom>
                            <a:noFill/>
                            <a:ln w="9525" cap="flat" cmpd="sng" algn="ctr">
                              <a:solidFill>
                                <a:srgbClr val="4F81BD"/>
                              </a:solidFill>
                              <a:prstDash val="dash"/>
                              <a:round/>
                              <a:headEnd type="none" w="med" len="med"/>
                              <a:tailEnd type="none" w="med" len="med"/>
                            </a:ln>
                            <a:effectLst/>
                          </wps:spPr>
                          <wps:bodyPr/>
                        </wps:wsp>
                        <wps:wsp>
                          <wps:cNvPr id="309" name="Straight Connector 309"/>
                          <wps:cNvCnPr/>
                          <wps:spPr>
                            <a:xfrm flipH="1">
                              <a:off x="2536166" y="507943"/>
                              <a:ext cx="352904" cy="595705"/>
                            </a:xfrm>
                            <a:prstGeom prst="line">
                              <a:avLst/>
                            </a:prstGeom>
                            <a:noFill/>
                            <a:ln w="9525" cap="flat" cmpd="sng" algn="ctr">
                              <a:solidFill>
                                <a:srgbClr val="4F81BD">
                                  <a:shade val="95000"/>
                                  <a:satMod val="105000"/>
                                </a:srgbClr>
                              </a:solidFill>
                              <a:prstDash val="solid"/>
                            </a:ln>
                            <a:effectLst/>
                          </wps:spPr>
                          <wps:bodyPr/>
                        </wps:wsp>
                        <wps:wsp>
                          <wps:cNvPr id="310" name="Straight Connector 310"/>
                          <wps:cNvCnPr/>
                          <wps:spPr>
                            <a:xfrm flipH="1">
                              <a:off x="3544370" y="511963"/>
                              <a:ext cx="1488" cy="593272"/>
                            </a:xfrm>
                            <a:prstGeom prst="line">
                              <a:avLst/>
                            </a:prstGeom>
                            <a:noFill/>
                            <a:ln w="9525" cap="flat" cmpd="sng" algn="ctr">
                              <a:solidFill>
                                <a:srgbClr val="4F81BD">
                                  <a:shade val="95000"/>
                                  <a:satMod val="105000"/>
                                </a:srgbClr>
                              </a:solidFill>
                              <a:prstDash val="solid"/>
                            </a:ln>
                            <a:effectLst/>
                          </wps:spPr>
                          <wps:bodyPr/>
                        </wps:wsp>
                        <wps:wsp>
                          <wps:cNvPr id="311" name="Straight Connector 311"/>
                          <wps:cNvCnPr/>
                          <wps:spPr>
                            <a:xfrm>
                              <a:off x="3544370" y="511857"/>
                              <a:ext cx="242626" cy="593378"/>
                            </a:xfrm>
                            <a:prstGeom prst="line">
                              <a:avLst/>
                            </a:prstGeom>
                            <a:noFill/>
                            <a:ln w="9525" cap="flat" cmpd="sng" algn="ctr">
                              <a:solidFill>
                                <a:srgbClr val="4F81BD">
                                  <a:shade val="95000"/>
                                  <a:satMod val="105000"/>
                                </a:srgbClr>
                              </a:solidFill>
                              <a:prstDash val="solid"/>
                            </a:ln>
                            <a:effectLst/>
                          </wps:spPr>
                          <wps:bodyPr/>
                        </wps:wsp>
                        <wps:wsp>
                          <wps:cNvPr id="313" name="Straight Connector 313"/>
                          <wps:cNvCnPr/>
                          <wps:spPr>
                            <a:xfrm>
                              <a:off x="4180919" y="511963"/>
                              <a:ext cx="597429" cy="593272"/>
                            </a:xfrm>
                            <a:prstGeom prst="line">
                              <a:avLst/>
                            </a:prstGeom>
                            <a:noFill/>
                            <a:ln w="9525" cap="flat" cmpd="sng" algn="ctr">
                              <a:solidFill>
                                <a:srgbClr val="4F81BD">
                                  <a:shade val="95000"/>
                                  <a:satMod val="105000"/>
                                </a:srgbClr>
                              </a:solidFill>
                              <a:prstDash val="solid"/>
                            </a:ln>
                            <a:effectLst/>
                          </wps:spPr>
                          <wps:bodyPr/>
                        </wps:wsp>
                        <wps:wsp>
                          <wps:cNvPr id="314" name="Straight Connector 314"/>
                          <wps:cNvCnPr/>
                          <wps:spPr>
                            <a:xfrm>
                              <a:off x="4629033" y="507943"/>
                              <a:ext cx="400167" cy="597292"/>
                            </a:xfrm>
                            <a:prstGeom prst="line">
                              <a:avLst/>
                            </a:prstGeom>
                            <a:noFill/>
                            <a:ln w="9525" cap="flat" cmpd="sng" algn="ctr">
                              <a:solidFill>
                                <a:srgbClr val="4F81BD">
                                  <a:shade val="95000"/>
                                  <a:satMod val="105000"/>
                                </a:srgbClr>
                              </a:solidFill>
                              <a:prstDash val="solid"/>
                            </a:ln>
                            <a:effectLst/>
                          </wps:spPr>
                          <wps:bodyPr/>
                        </wps:wsp>
                        <wps:wsp>
                          <wps:cNvPr id="315" name="Straight Connector 315"/>
                          <wps:cNvCnPr/>
                          <wps:spPr>
                            <a:xfrm>
                              <a:off x="5921258" y="511963"/>
                              <a:ext cx="100732" cy="591685"/>
                            </a:xfrm>
                            <a:prstGeom prst="line">
                              <a:avLst/>
                            </a:prstGeom>
                            <a:noFill/>
                            <a:ln w="9525" cap="flat" cmpd="sng" algn="ctr">
                              <a:solidFill>
                                <a:srgbClr val="4F81BD">
                                  <a:shade val="95000"/>
                                  <a:satMod val="105000"/>
                                </a:srgbClr>
                              </a:solidFill>
                              <a:prstDash val="solid"/>
                            </a:ln>
                            <a:effectLst/>
                          </wps:spPr>
                          <wps:bodyPr/>
                        </wps:wsp>
                        <wps:wsp>
                          <wps:cNvPr id="316" name="Straight Connector 316"/>
                          <wps:cNvCnPr/>
                          <wps:spPr>
                            <a:xfrm>
                              <a:off x="1173222" y="511963"/>
                              <a:ext cx="120740" cy="593272"/>
                            </a:xfrm>
                            <a:prstGeom prst="line">
                              <a:avLst/>
                            </a:prstGeom>
                            <a:noFill/>
                            <a:ln w="9525" cap="flat" cmpd="sng" algn="ctr">
                              <a:solidFill>
                                <a:srgbClr val="4F81BD">
                                  <a:shade val="95000"/>
                                  <a:satMod val="105000"/>
                                </a:srgbClr>
                              </a:solidFill>
                              <a:prstDash val="solid"/>
                            </a:ln>
                            <a:effectLst/>
                          </wps:spPr>
                          <wps:bodyPr/>
                        </wps:wsp>
                        <wps:wsp>
                          <wps:cNvPr id="317" name="Straight Connector 317"/>
                          <wps:cNvCnPr/>
                          <wps:spPr>
                            <a:xfrm flipH="1">
                              <a:off x="2310822" y="507890"/>
                              <a:ext cx="155036" cy="595758"/>
                            </a:xfrm>
                            <a:prstGeom prst="line">
                              <a:avLst/>
                            </a:prstGeom>
                            <a:noFill/>
                            <a:ln w="9525" cap="flat" cmpd="sng" algn="ctr">
                              <a:solidFill>
                                <a:srgbClr val="4F81BD">
                                  <a:shade val="95000"/>
                                  <a:satMod val="105000"/>
                                </a:srgbClr>
                              </a:solidFill>
                              <a:prstDash val="solid"/>
                            </a:ln>
                            <a:effectLst/>
                          </wps:spPr>
                          <wps:bodyPr/>
                        </wps:wsp>
                        <wps:wsp>
                          <wps:cNvPr id="318" name="Straight Connector 318"/>
                          <wps:cNvCnPr/>
                          <wps:spPr>
                            <a:xfrm>
                              <a:off x="1301266" y="1107999"/>
                              <a:ext cx="0" cy="274320"/>
                            </a:xfrm>
                            <a:prstGeom prst="line">
                              <a:avLst/>
                            </a:prstGeom>
                            <a:noFill/>
                            <a:ln w="9525" cap="flat" cmpd="sng" algn="ctr">
                              <a:solidFill>
                                <a:srgbClr val="4F81BD"/>
                              </a:solidFill>
                              <a:prstDash val="dash"/>
                              <a:round/>
                              <a:headEnd type="none" w="med" len="med"/>
                              <a:tailEnd type="none" w="med" len="med"/>
                            </a:ln>
                            <a:effectLst/>
                          </wps:spPr>
                          <wps:bodyPr/>
                        </wps:wsp>
                        <wps:wsp>
                          <wps:cNvPr id="319" name="Straight Connector 319"/>
                          <wps:cNvCnPr/>
                          <wps:spPr>
                            <a:xfrm>
                              <a:off x="2543470" y="1103758"/>
                              <a:ext cx="0" cy="274320"/>
                            </a:xfrm>
                            <a:prstGeom prst="line">
                              <a:avLst/>
                            </a:prstGeom>
                            <a:noFill/>
                            <a:ln w="9525" cap="flat" cmpd="sng" algn="ctr">
                              <a:solidFill>
                                <a:srgbClr val="4F81BD"/>
                              </a:solidFill>
                              <a:prstDash val="dash"/>
                              <a:round/>
                              <a:headEnd type="none" w="med" len="med"/>
                              <a:tailEnd type="none" w="med" len="med"/>
                            </a:ln>
                            <a:effectLst/>
                          </wps:spPr>
                          <wps:bodyPr/>
                        </wps:wsp>
                        <wps:wsp>
                          <wps:cNvPr id="640" name="Straight Connector 640"/>
                          <wps:cNvCnPr/>
                          <wps:spPr>
                            <a:xfrm>
                              <a:off x="3786996" y="1103758"/>
                              <a:ext cx="0" cy="274320"/>
                            </a:xfrm>
                            <a:prstGeom prst="line">
                              <a:avLst/>
                            </a:prstGeom>
                            <a:noFill/>
                            <a:ln w="9525" cap="flat" cmpd="sng" algn="ctr">
                              <a:solidFill>
                                <a:srgbClr val="4F81BD"/>
                              </a:solidFill>
                              <a:prstDash val="dash"/>
                              <a:round/>
                              <a:headEnd type="none" w="med" len="med"/>
                              <a:tailEnd type="none" w="med" len="med"/>
                            </a:ln>
                            <a:effectLst/>
                          </wps:spPr>
                          <wps:bodyPr/>
                        </wps:wsp>
                        <wps:wsp>
                          <wps:cNvPr id="641" name="Straight Connector 641"/>
                          <wps:cNvCnPr/>
                          <wps:spPr>
                            <a:xfrm>
                              <a:off x="5029200" y="1103758"/>
                              <a:ext cx="0" cy="274320"/>
                            </a:xfrm>
                            <a:prstGeom prst="line">
                              <a:avLst/>
                            </a:prstGeom>
                            <a:noFill/>
                            <a:ln w="9525" cap="flat" cmpd="sng" algn="ctr">
                              <a:solidFill>
                                <a:srgbClr val="4F81BD"/>
                              </a:solidFill>
                              <a:prstDash val="dash"/>
                              <a:round/>
                              <a:headEnd type="none" w="med" len="med"/>
                              <a:tailEnd type="none" w="med" len="med"/>
                            </a:ln>
                            <a:effectLst/>
                          </wps:spPr>
                          <wps:bodyPr/>
                        </wps:wsp>
                        <wps:wsp>
                          <wps:cNvPr id="642" name="Straight Connector 642"/>
                          <wps:cNvCnPr/>
                          <wps:spPr>
                            <a:xfrm>
                              <a:off x="5564038" y="1103533"/>
                              <a:ext cx="0" cy="278500"/>
                            </a:xfrm>
                            <a:prstGeom prst="line">
                              <a:avLst/>
                            </a:prstGeom>
                            <a:noFill/>
                            <a:ln w="9525" cap="flat" cmpd="sng" algn="ctr">
                              <a:solidFill>
                                <a:srgbClr val="4F81BD"/>
                              </a:solidFill>
                              <a:prstDash val="dash"/>
                              <a:round/>
                              <a:headEnd type="none" w="med" len="med"/>
                              <a:tailEnd type="none" w="med" len="med"/>
                            </a:ln>
                            <a:effectLst/>
                          </wps:spPr>
                          <wps:bodyPr/>
                        </wps:wsp>
                        <wps:wsp>
                          <wps:cNvPr id="643" name="Straight Connector 643"/>
                          <wps:cNvCnPr/>
                          <wps:spPr>
                            <a:xfrm>
                              <a:off x="1915064" y="1103552"/>
                              <a:ext cx="0" cy="273685"/>
                            </a:xfrm>
                            <a:prstGeom prst="line">
                              <a:avLst/>
                            </a:prstGeom>
                            <a:noFill/>
                            <a:ln w="9525" cap="flat" cmpd="sng" algn="ctr">
                              <a:solidFill>
                                <a:srgbClr val="4F81BD"/>
                              </a:solidFill>
                              <a:prstDash val="dash"/>
                              <a:round/>
                              <a:headEnd type="none" w="med" len="med"/>
                              <a:tailEnd type="none" w="med" len="med"/>
                            </a:ln>
                            <a:effectLst/>
                          </wps:spPr>
                          <wps:bodyPr/>
                        </wps:wsp>
                      </wpc:wpc>
                    </a:graphicData>
                  </a:graphic>
                </wp:inline>
              </w:drawing>
            </mc:Choice>
            <mc:Fallback>
              <w:pict>
                <v:group w14:anchorId="174FF2B7" id="Canvas 668" o:spid="_x0000_s1090" editas="canvas" style="width:501pt;height:190.8pt;mso-position-horizontal-relative:char;mso-position-vertical-relative:line" coordsize="63627,24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">
                  <v:shape id="_x0000_s1091" type="#_x0000_t75" style="position:absolute;width:63627;height:24231;visibility:visible;mso-wrap-style:square">
                    <v:fill o:detectmouseclick="t"/>
                    <v:path o:connecttype="none"/>
                  </v:shape>
                  <v:rect id="Rectangle 282" o:spid="_x0000_s1092" style="position:absolute;left:11732;top:2299;width:12926;height:2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" fillcolor="window" strokecolor="windowText" strokeweight="2pt">
                    <v:textbox>
                      <w:txbxContent>
                        <w:p w14:paraId="559CEE74" w14:textId="77777777" w:rsidR="003F4396" w:rsidRDefault="003F4396" w:rsidP="00A013FD">
                          <w:pPr>
                            <w:jc w:val="center"/>
                            <w:rPr>
                              <w:sz w:val="14"/>
                              <w:szCs w:val="14"/>
                              <w:lang w:val="en-ZA"/>
                            </w:rPr>
                          </w:pPr>
                          <w:r>
                            <w:rPr>
                              <w:sz w:val="14"/>
                              <w:szCs w:val="14"/>
                              <w:lang w:val="en-ZA"/>
                            </w:rPr>
                            <w:t>seq ID 1 data</w:t>
                          </w:r>
                        </w:p>
                        <w:p w14:paraId="0074C6AA" w14:textId="77777777" w:rsidR="003F4396" w:rsidRDefault="003F4396" w:rsidP="00A013FD">
                          <w:pPr>
                            <w:jc w:val="center"/>
                            <w:rPr>
                              <w:sz w:val="14"/>
                              <w:szCs w:val="14"/>
                              <w:lang w:val="en-ZA"/>
                            </w:rPr>
                          </w:pPr>
                        </w:p>
                      </w:txbxContent>
                    </v:textbox>
                  </v:rect>
                  <v:rect id="Rectangle 283" o:spid="_x0000_s1093" style="position:absolute;left:3005;top:19916;width:12953;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" fillcolor="window" strokecolor="windowText" strokeweight="2pt">
                    <v:textbox>
                      <w:txbxContent>
                        <w:p w14:paraId="6E09C3C5"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hAnsiTheme="minorHAnsi"/>
                              <w:sz w:val="14"/>
                              <w:szCs w:val="14"/>
                              <w:lang w:val="en-ZA"/>
                            </w:rPr>
                            <w:t>Fragment 14 of data session 1</w:t>
                          </w:r>
                        </w:p>
                      </w:txbxContent>
                    </v:textbox>
                  </v:rect>
                  <v:rect id="Rectangle 284" o:spid="_x0000_s1094" style="position:absolute;left:15958;top:19902;width:12250;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" fillcolor="window" strokecolor="windowText" strokeweight="2pt">
                    <v:textbox>
                      <w:txbxContent>
                        <w:p w14:paraId="5F3707A5"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v:textbox>
                  </v:rect>
                  <v:shape id="Text Box 45" o:spid="_x0000_s1095" type="#_x0000_t202" style="position:absolute;left:1109;top:1664;width:9563;height:48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" fillcolor="window" stroked="f" strokeweight=".5pt">
                    <v:textbox>
                      <w:txbxContent>
                        <w:p w14:paraId="26FFD076" w14:textId="77777777" w:rsidR="003F4396" w:rsidRDefault="003F4396" w:rsidP="00A013FD">
                          <w:pPr>
                            <w:pStyle w:val="NormalWeb"/>
                            <w:spacing w:line="216" w:lineRule="exact"/>
                            <w:rPr>
                              <w:rFonts w:ascii="Calibri" w:eastAsia="Calibri" w:hAnsi="Calibri"/>
                              <w:sz w:val="14"/>
                              <w:szCs w:val="14"/>
                              <w:lang w:val="en-ZA"/>
                            </w:rPr>
                          </w:pPr>
                          <w:r>
                            <w:rPr>
                              <w:rFonts w:ascii="Calibri" w:eastAsia="Calibri" w:hAnsi="Calibri"/>
                              <w:sz w:val="14"/>
                              <w:szCs w:val="14"/>
                              <w:lang w:val="en-ZA"/>
                            </w:rPr>
                            <w:t>Data from 3 separate</w:t>
                          </w:r>
                        </w:p>
                        <w:p w14:paraId="3EECF604" w14:textId="77777777" w:rsidR="003F4396" w:rsidRDefault="003F4396" w:rsidP="00A013FD">
                          <w:pPr>
                            <w:pStyle w:val="NormalWeb"/>
                            <w:spacing w:line="216" w:lineRule="exact"/>
                            <w:rPr>
                              <w:rFonts w:ascii="Calibri" w:eastAsia="Calibri" w:hAnsi="Calibri"/>
                              <w:sz w:val="14"/>
                              <w:szCs w:val="14"/>
                              <w:lang w:val="en-ZA"/>
                            </w:rPr>
                          </w:pPr>
                          <w:r>
                            <w:rPr>
                              <w:rFonts w:ascii="Calibri" w:eastAsia="Calibri" w:hAnsi="Calibri"/>
                              <w:sz w:val="14"/>
                              <w:szCs w:val="14"/>
                              <w:lang w:val="en-ZA"/>
                            </w:rPr>
                            <w:t>transactions</w:t>
                          </w:r>
                        </w:p>
                      </w:txbxContent>
                    </v:textbox>
                  </v:shape>
                  <v:rect id="Rectangle 286" o:spid="_x0000_s1096" style="position:absolute;left:11732;top:11037;width:11376;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" fillcolor="window" strokecolor="windowText" strokeweight="2pt">
                    <v:textbox>
                      <w:txbxContent>
                        <w:p w14:paraId="4FEC109C" w14:textId="77777777" w:rsidR="003F4396" w:rsidRDefault="003F4396" w:rsidP="00A013FD">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Segment seq ID 1</w:t>
                          </w:r>
                        </w:p>
                      </w:txbxContent>
                    </v:textbox>
                  </v:rect>
                  <v:rect id="Rectangle 287" o:spid="_x0000_s1097" style="position:absolute;left:24067;top:11036;width:11376;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" fillcolor="window" strokecolor="windowText" strokeweight="2pt">
                    <v:textbox>
                      <w:txbxContent>
                        <w:p w14:paraId="5110C99F"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2 (1 0f 2)</w:t>
                          </w:r>
                        </w:p>
                      </w:txbxContent>
                    </v:textbox>
                  </v:rect>
                  <v:rect id="Rectangle 288" o:spid="_x0000_s1098" style="position:absolute;left:48843;top:11053;width:11376;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" fillcolor="window" strokecolor="windowText" strokeweight="2pt">
                    <v:textbox>
                      <w:txbxContent>
                        <w:p w14:paraId="6C8EFA68"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3?</w:t>
                          </w:r>
                        </w:p>
                      </w:txbxContent>
                    </v:textbox>
                  </v:rect>
                  <v:shape id="Text Box 45" o:spid="_x0000_s1099" type="#_x0000_t202" style="position:absolute;left:1639;top:10062;width:9188;height:36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" fillcolor="window" stroked="f" strokeweight=".5pt">
                    <v:textbox>
                      <w:txbxContent>
                        <w:p w14:paraId="7FE969EF"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Four segments from</w:t>
                          </w:r>
                        </w:p>
                        <w:p w14:paraId="3891ECD0" w14:textId="77777777" w:rsidR="003F4396" w:rsidRDefault="003F4396" w:rsidP="00A013FD">
                          <w:pPr>
                            <w:pStyle w:val="NormalWeb"/>
                            <w:spacing w:line="216" w:lineRule="exact"/>
                            <w:rPr>
                              <w:rFonts w:asciiTheme="minorHAnsi" w:eastAsia="Calibri" w:hAnsiTheme="minorHAnsi"/>
                              <w:sz w:val="14"/>
                              <w:szCs w:val="14"/>
                              <w:lang w:val="en-ZA"/>
                            </w:rPr>
                          </w:pPr>
                          <w:r>
                            <w:rPr>
                              <w:rFonts w:asciiTheme="minorHAnsi" w:eastAsia="Calibri" w:hAnsiTheme="minorHAnsi"/>
                              <w:sz w:val="14"/>
                              <w:szCs w:val="14"/>
                              <w:lang w:val="en-ZA"/>
                            </w:rPr>
                            <w:t>three transactions</w:t>
                          </w:r>
                        </w:p>
                      </w:txbxContent>
                    </v:textbox>
                  </v:shape>
                  <v:rect id="Rectangle 290" o:spid="_x0000_s1100" style="position:absolute;left:35458;top:19914;width:12948;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" fillcolor="window" strokecolor="windowText" strokeweight="2pt">
                    <v:textbox>
                      <w:txbxContent>
                        <w:p w14:paraId="397602D2" w14:textId="77777777" w:rsidR="003F4396" w:rsidRDefault="003F4396" w:rsidP="00A013FD">
                          <w:pPr>
                            <w:pStyle w:val="NormalWeb"/>
                            <w:spacing w:line="216" w:lineRule="exact"/>
                            <w:jc w:val="center"/>
                            <w:rPr>
                              <w:rFonts w:asciiTheme="minorHAnsi" w:hAnsiTheme="minorHAnsi"/>
                              <w:sz w:val="14"/>
                              <w:szCs w:val="14"/>
                            </w:rPr>
                          </w:pPr>
                          <w:r>
                            <w:rPr>
                              <w:rFonts w:asciiTheme="minorHAnsi" w:hAnsiTheme="minorHAnsi"/>
                              <w:sz w:val="14"/>
                              <w:szCs w:val="14"/>
                            </w:rPr>
                            <w:t>Fragment 1 of data session 2</w:t>
                          </w:r>
                        </w:p>
                      </w:txbxContent>
                    </v:textbox>
                  </v:rect>
                  <v:rect id="Rectangle 291" o:spid="_x0000_s1101" style="position:absolute;left:48412;top:19895;width:12249;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" fillcolor="window" strokecolor="windowText" strokeweight="2pt">
                    <v:textbox>
                      <w:txbxContent>
                        <w:p w14:paraId="46938107"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Payload</w:t>
                          </w:r>
                        </w:p>
                      </w:txbxContent>
                    </v:textbox>
                  </v:rect>
                  <v:rect id="Rectangle 292" o:spid="_x0000_s1102" style="position:absolute;left:36407;top:11053;width:11376;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" fillcolor="window" strokecolor="windowText" strokeweight="2pt">
                    <v:textbox>
                      <w:txbxContent>
                        <w:p w14:paraId="0CA46BEF"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Segment seq ID 2 (2 0f 2)</w:t>
                          </w:r>
                        </w:p>
                        <w:p w14:paraId="1ACD6F71" w14:textId="77777777" w:rsidR="003F4396" w:rsidRDefault="003F4396" w:rsidP="00A013FD">
                          <w:pPr>
                            <w:pStyle w:val="NormalWeb"/>
                            <w:spacing w:line="216" w:lineRule="exact"/>
                            <w:jc w:val="center"/>
                            <w:rPr>
                              <w:rFonts w:asciiTheme="minorHAnsi" w:hAnsiTheme="minorHAnsi"/>
                              <w:sz w:val="14"/>
                              <w:szCs w:val="14"/>
                            </w:rPr>
                          </w:pPr>
                        </w:p>
                      </w:txbxContent>
                    </v:textbox>
                  </v:rect>
                  <v:rect id="Rectangle 293" o:spid="_x0000_s1103" style="position:absolute;left:28890;top:2299;width:12922;height:2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" fillcolor="window" strokecolor="windowText" strokeweight="2pt">
                    <v:textbox>
                      <w:txbxContent>
                        <w:p w14:paraId="63695F9E"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xml:space="preserve"> seq ID 2 data</w:t>
                          </w:r>
                        </w:p>
                        <w:p w14:paraId="5C8614F3"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w:t>
                          </w:r>
                        </w:p>
                      </w:txbxContent>
                    </v:textbox>
                  </v:rect>
                  <v:rect id="Rectangle 294" o:spid="_x0000_s1104" style="position:absolute;left:46290;top:2345;width:12922;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" fillcolor="window" strokecolor="windowText" strokeweight="2pt">
                    <v:textbox>
                      <w:txbxContent>
                        <w:p w14:paraId="5E79C622"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seq ID 3 data</w:t>
                          </w:r>
                        </w:p>
                        <w:p w14:paraId="00B2E3CB" w14:textId="77777777" w:rsidR="003F4396" w:rsidRDefault="003F4396" w:rsidP="00A013FD">
                          <w:pPr>
                            <w:pStyle w:val="NormalWeb"/>
                            <w:spacing w:line="216" w:lineRule="exact"/>
                            <w:jc w:val="center"/>
                            <w:rPr>
                              <w:rFonts w:asciiTheme="minorHAnsi" w:hAnsiTheme="minorHAnsi"/>
                              <w:sz w:val="14"/>
                              <w:szCs w:val="14"/>
                            </w:rPr>
                          </w:pPr>
                          <w:r>
                            <w:rPr>
                              <w:rFonts w:asciiTheme="minorHAnsi" w:eastAsia="Calibri" w:hAnsiTheme="minorHAnsi"/>
                              <w:sz w:val="14"/>
                              <w:szCs w:val="14"/>
                            </w:rPr>
                            <w:t> </w:t>
                          </w:r>
                        </w:p>
                      </w:txbxContent>
                    </v:textbox>
                  </v:rect>
                  <v:line id="Straight Connector 295" o:spid="_x0000_s1105" style="position:absolute;flip:x;visibility:visible;mso-wrap-style:square" from="15958,13802" to="19150,19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" strokecolor="#4a7ebb"/>
                  <v:line id="Straight Connector 296" o:spid="_x0000_s1106" style="position:absolute;visibility:visible;mso-wrap-style:square" from="23108,13820" to="23636,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" strokecolor="#4a7ebb"/>
                  <v:line id="Straight Connector 297" o:spid="_x0000_s1107" style="position:absolute;flip:x;visibility:visible;mso-wrap-style:square" from="23636,13803" to="24067,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" strokecolor="#4a7ebb"/>
                  <v:line id="Straight Connector 299" o:spid="_x0000_s1108" style="position:absolute;flip:x;visibility:visible;mso-wrap-style:square" from="28208,13820" to="3545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" strokecolor="#4a7ebb"/>
                  <v:line id="Straight Connector 300" o:spid="_x0000_s1109" style="position:absolute;visibility:visible;mso-wrap-style:square" from="36407,13802" to="48412,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" strokecolor="#4a7ebb"/>
                  <v:line id="Straight Connector 301" o:spid="_x0000_s1110" style="position:absolute;visibility:visible;mso-wrap-style:square" from="47783,13819" to="5684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" strokecolor="#4a7ebb"/>
                  <v:line id="Straight Connector 302" o:spid="_x0000_s1111" style="position:absolute;visibility:visible;mso-wrap-style:square" from="48843,13799" to="5684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" strokecolor="#4a7ebb"/>
                  <v:line id="Straight Connector 303" o:spid="_x0000_s1112" style="position:absolute;visibility:visible;mso-wrap-style:square" from="55640,13821" to="60661,1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" strokecolor="#4a7ebb"/>
                  <v:line id="Straight Connector 304" o:spid="_x0000_s1113" style="position:absolute;visibility:visible;mso-wrap-style:square" from="28886,19891" to="34764,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" strokecolor="windowText">
                    <v:stroke dashstyle="dash"/>
                  </v:line>
                  <v:line id="Straight Connector 305" o:spid="_x0000_s1114" style="position:absolute;visibility:visible;mso-wrap-style:square" from="28890,22689" to="34764,22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" strokecolor="windowText">
                    <v:stroke dashstyle="dash"/>
                  </v:line>
                  <v:line id="Straight Connector 306" o:spid="_x0000_s1115" style="position:absolute;visibility:visible;mso-wrap-style:square" from="23636,19914" to="23636,22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" strokecolor="#4f81bd">
                    <v:stroke dashstyle="dash"/>
                  </v:line>
                  <v:line id="Straight Connector 308" o:spid="_x0000_s1116" style="position:absolute;flip:x;visibility:visible;mso-wrap-style:square" from="56848,19912" to="56848,2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" strokecolor="#4f81bd">
                    <v:stroke dashstyle="dash"/>
                  </v:line>
                  <v:line id="Straight Connector 309" o:spid="_x0000_s1117" style="position:absolute;flip:x;visibility:visible;mso-wrap-style:square" from="25361,5079" to="28890,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" strokecolor="#4a7ebb"/>
                  <v:line id="Straight Connector 310" o:spid="_x0000_s1118" style="position:absolute;flip:x;visibility:visible;mso-wrap-style:square" from="35443,5119" to="35458,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" strokecolor="#4a7ebb"/>
                  <v:line id="Straight Connector 311" o:spid="_x0000_s1119" style="position:absolute;visibility:visible;mso-wrap-style:square" from="35443,5118" to="37869,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" strokecolor="#4a7ebb"/>
                  <v:line id="Straight Connector 313" o:spid="_x0000_s1120" style="position:absolute;visibility:visible;mso-wrap-style:square" from="41809,5119" to="47783,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" strokecolor="#4a7ebb"/>
                  <v:line id="Straight Connector 314" o:spid="_x0000_s1121" style="position:absolute;visibility:visible;mso-wrap-style:square" from="46290,5079" to="50292,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" strokecolor="#4a7ebb"/>
                  <v:line id="Straight Connector 315" o:spid="_x0000_s1122" style="position:absolute;visibility:visible;mso-wrap-style:square" from="59212,5119" to="60219,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" strokecolor="#4a7ebb"/>
                  <v:line id="Straight Connector 316" o:spid="_x0000_s1123" style="position:absolute;visibility:visible;mso-wrap-style:square" from="11732,5119" to="12939,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" strokecolor="#4a7ebb"/>
                  <v:line id="Straight Connector 317" o:spid="_x0000_s1124" style="position:absolute;flip:x;visibility:visible;mso-wrap-style:square" from="23108,5078" to="24658,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" strokecolor="#4a7ebb"/>
                  <v:line id="Straight Connector 318" o:spid="_x0000_s1125" style="position:absolute;visibility:visible;mso-wrap-style:square" from="13012,11079" to="13012,13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" strokecolor="#4f81bd">
                    <v:stroke dashstyle="dash"/>
                  </v:line>
                  <v:line id="Straight Connector 319" o:spid="_x0000_s1126" style="position:absolute;visibility:visible;mso-wrap-style:square" from="25434,11037" to="25434,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" strokecolor="#4f81bd">
                    <v:stroke dashstyle="dash"/>
                  </v:line>
                  <v:line id="Straight Connector 640" o:spid="_x0000_s1127" style="position:absolute;visibility:visible;mso-wrap-style:square" from="37869,11037" to="37869,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" strokecolor="#4f81bd">
                    <v:stroke dashstyle="dash"/>
                  </v:line>
                  <v:line id="Straight Connector 641" o:spid="_x0000_s1128" style="position:absolute;visibility:visible;mso-wrap-style:square" from="50292,11037" to="50292,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" strokecolor="#4f81bd">
                    <v:stroke dashstyle="dash"/>
                  </v:line>
                  <v:line id="Straight Connector 642" o:spid="_x0000_s1129" style="position:absolute;visibility:visible;mso-wrap-style:square" from="55640,11035" to="55640,1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" strokecolor="#4f81bd">
                    <v:stroke dashstyle="dash"/>
                  </v:line>
                  <v:line id="Straight Connector 643" o:spid="_x0000_s1130" style="position:absolute;visibility:visible;mso-wrap-style:square" from="19150,11035" to="19150,13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" strokecolor="#4f81bd">
                    <v:stroke dashstyle="dash"/>
                  </v:line>
                  <w10:anchorlock/>
                </v:group>
              </w:pict>
            </mc:Fallback>
          </mc:AlternateContent>
        </w:r>
      </w:ins>
    </w:p>
    <w:p w14:paraId="49BE4273" w14:textId="530FB3E7" w:rsidR="00A013FD" w:rsidRPr="00D7011E" w:rsidRDefault="00D11BD3" w:rsidP="00D7011E">
      <w:pPr>
        <w:pStyle w:val="Heading3"/>
        <w:rPr>
          <w:ins w:id="15702" w:author="Ross Norsworthy" w:date="2020-03-20T00:52:00Z"/>
          <w:rFonts w:eastAsiaTheme="minorHAnsi"/>
          <w:b w:val="0"/>
          <w:lang w:val="fr-CH"/>
        </w:rPr>
      </w:pPr>
      <w:bookmarkStart w:id="15703" w:name="_Toc35545454"/>
      <w:ins w:id="15704" w:author="Song, Xiaojing" w:date="2020-08-21T13:59:00Z">
        <w:del w:id="15705" w:author="USA Editor 2021" w:date="2020-12-11T17:02:00Z">
          <w:r w:rsidRPr="00D7011E" w:rsidDel="00D7011E">
            <w:rPr>
              <w:rFonts w:eastAsiaTheme="minorHAnsi"/>
              <w:caps/>
              <w:szCs w:val="22"/>
              <w:highlight w:val="green"/>
              <w:lang w:val="fr-CH"/>
            </w:rPr>
            <w:delText>C</w:delText>
          </w:r>
          <w:r w:rsidRPr="00D7011E" w:rsidDel="00D7011E">
            <w:rPr>
              <w:rFonts w:eastAsiaTheme="minorHAnsi"/>
              <w:caps/>
              <w:szCs w:val="22"/>
              <w:lang w:val="fr-CH"/>
            </w:rPr>
            <w:delText xml:space="preserve"> </w:delText>
          </w:r>
        </w:del>
      </w:ins>
      <w:ins w:id="15706" w:author="Song, Xiaojing" w:date="2020-08-24T12:43:00Z">
        <w:r w:rsidR="00EC2FFA">
          <w:rPr>
            <w:rFonts w:eastAsiaTheme="minorHAnsi"/>
            <w:caps/>
            <w:szCs w:val="22"/>
            <w:lang w:val="fr-CH"/>
          </w:rPr>
          <w:t>4</w:t>
        </w:r>
      </w:ins>
      <w:ins w:id="15707" w:author="Song, Xiaojing" w:date="2020-08-21T13:59:00Z">
        <w:r w:rsidRPr="00D7011E">
          <w:rPr>
            <w:rFonts w:eastAsiaTheme="minorHAnsi"/>
            <w:caps/>
            <w:szCs w:val="22"/>
            <w:lang w:val="fr-CH"/>
          </w:rPr>
          <w:t>.</w:t>
        </w:r>
        <w:r>
          <w:rPr>
            <w:rFonts w:eastAsiaTheme="minorHAnsi"/>
            <w:caps/>
            <w:szCs w:val="22"/>
            <w:lang w:val="fr-CH"/>
          </w:rPr>
          <w:t>30.1</w:t>
        </w:r>
        <w:r>
          <w:rPr>
            <w:rFonts w:eastAsiaTheme="minorHAnsi"/>
            <w:caps/>
            <w:szCs w:val="22"/>
            <w:lang w:val="fr-CH"/>
          </w:rPr>
          <w:tab/>
        </w:r>
      </w:ins>
      <w:ins w:id="15708" w:author="Ross Norsworthy" w:date="2020-03-20T00:52:00Z">
        <w:r w:rsidR="00A013FD" w:rsidRPr="00D7011E">
          <w:rPr>
            <w:rFonts w:eastAsiaTheme="minorHAnsi"/>
            <w:lang w:val="fr-CH"/>
          </w:rPr>
          <w:t>Segment description</w:t>
        </w:r>
        <w:bookmarkEnd w:id="15703"/>
      </w:ins>
    </w:p>
    <w:p w14:paraId="23080FC5" w14:textId="77777777" w:rsidR="008E1B5D" w:rsidRPr="00D7011E" w:rsidRDefault="00A013FD" w:rsidP="00C6742B">
      <w:pPr>
        <w:pStyle w:val="TableNo"/>
        <w:rPr>
          <w:lang w:val="fr-CH"/>
        </w:rPr>
      </w:pPr>
      <w:bookmarkStart w:id="15709" w:name="_Toc35546150"/>
      <w:ins w:id="15710" w:author="Ross Norsworthy" w:date="2020-03-20T00:52:00Z">
        <w:r w:rsidRPr="00D7011E">
          <w:rPr>
            <w:lang w:val="fr-CH"/>
          </w:rPr>
          <w:t>Table 52</w:t>
        </w:r>
      </w:ins>
    </w:p>
    <w:p w14:paraId="0751B1D1" w14:textId="77777777" w:rsidR="00A013FD" w:rsidRPr="00D7011E" w:rsidRDefault="00A013FD" w:rsidP="0021621F">
      <w:pPr>
        <w:pStyle w:val="Tabletitle"/>
        <w:rPr>
          <w:ins w:id="15711" w:author="Ross Norsworthy" w:date="2020-03-20T00:52:00Z"/>
          <w:lang w:val="fr-CH"/>
        </w:rPr>
      </w:pPr>
      <w:ins w:id="15712" w:author="Ross Norsworthy" w:date="2020-03-20T00:52:00Z">
        <w:r w:rsidRPr="00D7011E">
          <w:rPr>
            <w:lang w:val="fr-CH"/>
          </w:rPr>
          <w:t>Segment Description</w:t>
        </w:r>
        <w:bookmarkEnd w:id="15709"/>
      </w:ins>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5"/>
        <w:gridCol w:w="1146"/>
        <w:gridCol w:w="1001"/>
        <w:gridCol w:w="1246"/>
        <w:gridCol w:w="5203"/>
      </w:tblGrid>
      <w:tr w:rsidR="00A013FD" w:rsidRPr="00A013FD" w14:paraId="1F5B9A18" w14:textId="77777777" w:rsidTr="00BF604E">
        <w:trPr>
          <w:trHeight w:val="300"/>
          <w:ins w:id="15713" w:author="Ross Norsworthy" w:date="2020-03-20T00:52:00Z"/>
        </w:trPr>
        <w:tc>
          <w:tcPr>
            <w:tcW w:w="5000" w:type="pct"/>
            <w:gridSpan w:val="5"/>
            <w:shd w:val="clear" w:color="auto" w:fill="00558C"/>
            <w:noWrap/>
            <w:vAlign w:val="bottom"/>
          </w:tcPr>
          <w:p w14:paraId="641F49B5" w14:textId="77777777" w:rsidR="00A013FD" w:rsidRPr="00A013FD" w:rsidRDefault="00A013FD" w:rsidP="00A013FD">
            <w:pPr>
              <w:keepNext/>
              <w:spacing w:before="80" w:after="80"/>
              <w:jc w:val="center"/>
              <w:rPr>
                <w:ins w:id="15714" w:author="Ross Norsworthy" w:date="2020-03-20T00:52:00Z"/>
                <w:rFonts w:ascii="Times New Roman Bold" w:hAnsi="Times New Roman Bold" w:cs="Times New Roman Bold"/>
                <w:b/>
                <w:sz w:val="20"/>
              </w:rPr>
            </w:pPr>
            <w:ins w:id="15715" w:author="Ross Norsworthy" w:date="2020-03-20T00:52:00Z">
              <w:r w:rsidRPr="00A013FD">
                <w:rPr>
                  <w:rFonts w:ascii="Times New Roman Bold" w:hAnsi="Times New Roman Bold" w:cs="Times New Roman Bold"/>
                  <w:b/>
                  <w:sz w:val="20"/>
                </w:rPr>
                <w:t>Segment</w:t>
              </w:r>
            </w:ins>
          </w:p>
        </w:tc>
      </w:tr>
      <w:tr w:rsidR="00A013FD" w:rsidRPr="00A013FD" w14:paraId="6A555DC6" w14:textId="77777777" w:rsidTr="00BF604E">
        <w:trPr>
          <w:trHeight w:val="300"/>
          <w:ins w:id="15716" w:author="Ross Norsworthy" w:date="2020-03-20T00:52:00Z"/>
        </w:trPr>
        <w:tc>
          <w:tcPr>
            <w:tcW w:w="400" w:type="pct"/>
            <w:shd w:val="clear" w:color="auto" w:fill="00558C"/>
            <w:noWrap/>
            <w:vAlign w:val="bottom"/>
          </w:tcPr>
          <w:p w14:paraId="18334F6E" w14:textId="77777777" w:rsidR="00A013FD" w:rsidRPr="00A013FD" w:rsidRDefault="00A013FD" w:rsidP="00A013FD">
            <w:pPr>
              <w:keepNext/>
              <w:spacing w:before="80" w:after="80"/>
              <w:jc w:val="center"/>
              <w:rPr>
                <w:ins w:id="15717" w:author="Ross Norsworthy" w:date="2020-03-20T00:52:00Z"/>
                <w:rFonts w:ascii="Times New Roman Bold" w:hAnsi="Times New Roman Bold" w:cs="Times New Roman Bold"/>
                <w:b/>
                <w:sz w:val="20"/>
              </w:rPr>
            </w:pPr>
            <w:ins w:id="15718" w:author="Ross Norsworthy" w:date="2020-03-20T00:52:00Z">
              <w:r w:rsidRPr="00A013FD">
                <w:rPr>
                  <w:rFonts w:ascii="Times New Roman Bold" w:hAnsi="Times New Roman Bold" w:cs="Times New Roman Bold"/>
                  <w:b/>
                  <w:sz w:val="20"/>
                </w:rPr>
                <w:t>Field no</w:t>
              </w:r>
            </w:ins>
          </w:p>
        </w:tc>
        <w:tc>
          <w:tcPr>
            <w:tcW w:w="548" w:type="pct"/>
            <w:shd w:val="clear" w:color="auto" w:fill="00558C"/>
            <w:noWrap/>
            <w:vAlign w:val="bottom"/>
          </w:tcPr>
          <w:p w14:paraId="037AF818" w14:textId="77777777" w:rsidR="00A013FD" w:rsidRPr="00A013FD" w:rsidRDefault="00A013FD" w:rsidP="00A013FD">
            <w:pPr>
              <w:keepNext/>
              <w:spacing w:before="80" w:after="80"/>
              <w:jc w:val="center"/>
              <w:rPr>
                <w:ins w:id="15719" w:author="Ross Norsworthy" w:date="2020-03-20T00:52:00Z"/>
                <w:rFonts w:ascii="Times New Roman Bold" w:hAnsi="Times New Roman Bold" w:cs="Times New Roman Bold"/>
                <w:b/>
                <w:sz w:val="20"/>
              </w:rPr>
            </w:pPr>
            <w:ins w:id="15720" w:author="Ross Norsworthy" w:date="2020-03-20T00:52:00Z">
              <w:r w:rsidRPr="00A013FD">
                <w:rPr>
                  <w:rFonts w:ascii="Times New Roman Bold" w:hAnsi="Times New Roman Bold" w:cs="Times New Roman Bold"/>
                  <w:b/>
                  <w:sz w:val="20"/>
                </w:rPr>
                <w:t>Value (Dec)</w:t>
              </w:r>
            </w:ins>
          </w:p>
        </w:tc>
        <w:tc>
          <w:tcPr>
            <w:tcW w:w="473" w:type="pct"/>
            <w:shd w:val="clear" w:color="auto" w:fill="00558C"/>
            <w:noWrap/>
            <w:vAlign w:val="bottom"/>
          </w:tcPr>
          <w:p w14:paraId="1F8C6EFD" w14:textId="77777777" w:rsidR="00A013FD" w:rsidRPr="00A013FD" w:rsidRDefault="00A013FD" w:rsidP="00A013FD">
            <w:pPr>
              <w:keepNext/>
              <w:spacing w:before="80" w:after="80"/>
              <w:jc w:val="center"/>
              <w:rPr>
                <w:ins w:id="15721" w:author="Ross Norsworthy" w:date="2020-03-20T00:52:00Z"/>
                <w:rFonts w:ascii="Times New Roman Bold" w:hAnsi="Times New Roman Bold" w:cs="Times New Roman Bold"/>
                <w:b/>
                <w:sz w:val="20"/>
              </w:rPr>
            </w:pPr>
            <w:ins w:id="15722" w:author="Ross Norsworthy" w:date="2020-03-20T00:52:00Z">
              <w:r w:rsidRPr="00A013FD">
                <w:rPr>
                  <w:rFonts w:ascii="Times New Roman Bold" w:hAnsi="Times New Roman Bold" w:cs="Times New Roman Bold"/>
                  <w:b/>
                  <w:sz w:val="20"/>
                </w:rPr>
                <w:t>Size (Bits)</w:t>
              </w:r>
            </w:ins>
          </w:p>
        </w:tc>
        <w:tc>
          <w:tcPr>
            <w:tcW w:w="704" w:type="pct"/>
            <w:shd w:val="clear" w:color="auto" w:fill="00558C"/>
            <w:noWrap/>
            <w:vAlign w:val="bottom"/>
          </w:tcPr>
          <w:p w14:paraId="698A9136" w14:textId="77777777" w:rsidR="00A013FD" w:rsidRPr="00A013FD" w:rsidRDefault="00A013FD" w:rsidP="00A013FD">
            <w:pPr>
              <w:keepNext/>
              <w:spacing w:before="80" w:after="80"/>
              <w:jc w:val="center"/>
              <w:rPr>
                <w:ins w:id="15723" w:author="Ross Norsworthy" w:date="2020-03-20T00:52:00Z"/>
                <w:rFonts w:ascii="Times New Roman Bold" w:hAnsi="Times New Roman Bold" w:cs="Times New Roman Bold"/>
                <w:b/>
                <w:sz w:val="20"/>
              </w:rPr>
            </w:pPr>
            <w:ins w:id="15724" w:author="Ross Norsworthy" w:date="2020-03-20T00:52:00Z">
              <w:r w:rsidRPr="00A013FD">
                <w:rPr>
                  <w:rFonts w:ascii="Times New Roman Bold" w:hAnsi="Times New Roman Bold" w:cs="Times New Roman Bold"/>
                  <w:b/>
                  <w:sz w:val="20"/>
                </w:rPr>
                <w:t>Function</w:t>
              </w:r>
            </w:ins>
          </w:p>
        </w:tc>
        <w:tc>
          <w:tcPr>
            <w:tcW w:w="2874" w:type="pct"/>
            <w:shd w:val="clear" w:color="auto" w:fill="00558C"/>
            <w:noWrap/>
            <w:vAlign w:val="bottom"/>
          </w:tcPr>
          <w:p w14:paraId="03F1B264" w14:textId="77777777" w:rsidR="00A013FD" w:rsidRPr="00A013FD" w:rsidRDefault="00A013FD" w:rsidP="00A013FD">
            <w:pPr>
              <w:keepNext/>
              <w:spacing w:before="80" w:after="80"/>
              <w:jc w:val="center"/>
              <w:rPr>
                <w:ins w:id="15725" w:author="Ross Norsworthy" w:date="2020-03-20T00:52:00Z"/>
                <w:rFonts w:ascii="Times New Roman Bold" w:hAnsi="Times New Roman Bold" w:cs="Times New Roman Bold"/>
                <w:b/>
                <w:sz w:val="20"/>
              </w:rPr>
            </w:pPr>
            <w:ins w:id="15726" w:author="Ross Norsworthy" w:date="2020-03-20T00:52:00Z">
              <w:r w:rsidRPr="00A013FD">
                <w:rPr>
                  <w:rFonts w:ascii="Times New Roman Bold" w:hAnsi="Times New Roman Bold" w:cs="Times New Roman Bold"/>
                  <w:b/>
                  <w:sz w:val="20"/>
                </w:rPr>
                <w:t>Content</w:t>
              </w:r>
            </w:ins>
          </w:p>
        </w:tc>
      </w:tr>
      <w:tr w:rsidR="00A013FD" w:rsidRPr="00A013FD" w14:paraId="3271F58D" w14:textId="77777777" w:rsidTr="00BF604E">
        <w:trPr>
          <w:trHeight w:val="300"/>
          <w:ins w:id="15727" w:author="Ross Norsworthy" w:date="2020-03-20T00:52:00Z"/>
        </w:trPr>
        <w:tc>
          <w:tcPr>
            <w:tcW w:w="400" w:type="pct"/>
            <w:shd w:val="clear" w:color="auto" w:fill="auto"/>
            <w:noWrap/>
            <w:vAlign w:val="bottom"/>
          </w:tcPr>
          <w:p w14:paraId="67FB5E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28" w:author="Ross Norsworthy" w:date="2020-03-20T00:52:00Z"/>
                <w:sz w:val="20"/>
              </w:rPr>
            </w:pPr>
            <w:ins w:id="15729" w:author="Ross Norsworthy" w:date="2020-03-20T00:52:00Z">
              <w:r w:rsidRPr="00A013FD">
                <w:rPr>
                  <w:sz w:val="20"/>
                </w:rPr>
                <w:t>1</w:t>
              </w:r>
            </w:ins>
          </w:p>
        </w:tc>
        <w:tc>
          <w:tcPr>
            <w:tcW w:w="548" w:type="pct"/>
            <w:shd w:val="clear" w:color="auto" w:fill="auto"/>
            <w:noWrap/>
            <w:vAlign w:val="bottom"/>
          </w:tcPr>
          <w:p w14:paraId="316B11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30" w:author="Ross Norsworthy" w:date="2020-03-20T00:52:00Z"/>
                <w:sz w:val="20"/>
              </w:rPr>
            </w:pPr>
            <w:ins w:id="15731" w:author="Ross Norsworthy" w:date="2020-03-20T00:52:00Z">
              <w:r w:rsidRPr="00A013FD">
                <w:rPr>
                  <w:sz w:val="20"/>
                </w:rPr>
                <w:t>0 to 2</w:t>
              </w:r>
              <w:r w:rsidRPr="00A013FD">
                <w:rPr>
                  <w:sz w:val="20"/>
                  <w:vertAlign w:val="superscript"/>
                </w:rPr>
                <w:t>16</w:t>
              </w:r>
              <w:r w:rsidRPr="00A013FD">
                <w:rPr>
                  <w:sz w:val="20"/>
                </w:rPr>
                <w:t>-1</w:t>
              </w:r>
            </w:ins>
          </w:p>
        </w:tc>
        <w:tc>
          <w:tcPr>
            <w:tcW w:w="473" w:type="pct"/>
            <w:shd w:val="clear" w:color="auto" w:fill="auto"/>
            <w:noWrap/>
            <w:vAlign w:val="bottom"/>
          </w:tcPr>
          <w:p w14:paraId="739787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32" w:author="Ross Norsworthy" w:date="2020-03-20T00:52:00Z"/>
                <w:sz w:val="20"/>
              </w:rPr>
            </w:pPr>
            <w:ins w:id="15733" w:author="Ross Norsworthy" w:date="2020-03-20T00:52:00Z">
              <w:r w:rsidRPr="00A013FD">
                <w:rPr>
                  <w:sz w:val="20"/>
                </w:rPr>
                <w:t>16</w:t>
              </w:r>
            </w:ins>
          </w:p>
        </w:tc>
        <w:tc>
          <w:tcPr>
            <w:tcW w:w="704" w:type="pct"/>
            <w:shd w:val="clear" w:color="auto" w:fill="auto"/>
            <w:noWrap/>
            <w:vAlign w:val="bottom"/>
          </w:tcPr>
          <w:p w14:paraId="173118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34" w:author="Ross Norsworthy" w:date="2020-03-20T00:52:00Z"/>
                <w:sz w:val="20"/>
              </w:rPr>
            </w:pPr>
            <w:ins w:id="15735" w:author="Ross Norsworthy" w:date="2020-03-20T00:52:00Z">
              <w:r w:rsidRPr="00A013FD">
                <w:rPr>
                  <w:sz w:val="20"/>
                </w:rPr>
                <w:t>Sequential ID</w:t>
              </w:r>
            </w:ins>
          </w:p>
        </w:tc>
        <w:tc>
          <w:tcPr>
            <w:tcW w:w="2874" w:type="pct"/>
            <w:shd w:val="clear" w:color="auto" w:fill="auto"/>
            <w:noWrap/>
            <w:vAlign w:val="bottom"/>
          </w:tcPr>
          <w:p w14:paraId="51833A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36" w:author="Ross Norsworthy" w:date="2020-03-20T00:52:00Z"/>
                <w:sz w:val="20"/>
              </w:rPr>
            </w:pPr>
            <w:ins w:id="15737" w:author="Ross Norsworthy" w:date="2020-03-20T00:52:00Z">
              <w:r w:rsidRPr="00A013FD">
                <w:rPr>
                  <w:sz w:val="20"/>
                  <w:szCs w:val="18"/>
                </w:rPr>
                <w:t xml:space="preserve">Sequential ID of matching data transaction </w:t>
              </w:r>
            </w:ins>
          </w:p>
        </w:tc>
      </w:tr>
      <w:tr w:rsidR="00A013FD" w:rsidRPr="00A013FD" w14:paraId="232FDC16" w14:textId="77777777" w:rsidTr="00BF604E">
        <w:trPr>
          <w:trHeight w:val="300"/>
          <w:ins w:id="15738" w:author="Ross Norsworthy" w:date="2020-03-20T00:52:00Z"/>
        </w:trPr>
        <w:tc>
          <w:tcPr>
            <w:tcW w:w="400" w:type="pct"/>
            <w:shd w:val="clear" w:color="auto" w:fill="auto"/>
            <w:noWrap/>
            <w:vAlign w:val="bottom"/>
          </w:tcPr>
          <w:p w14:paraId="58E5EA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39" w:author="Ross Norsworthy" w:date="2020-03-20T00:52:00Z"/>
                <w:sz w:val="20"/>
              </w:rPr>
            </w:pPr>
            <w:ins w:id="15740" w:author="Ross Norsworthy" w:date="2020-03-20T00:52:00Z">
              <w:r w:rsidRPr="00A013FD">
                <w:rPr>
                  <w:sz w:val="20"/>
                </w:rPr>
                <w:t>2</w:t>
              </w:r>
            </w:ins>
          </w:p>
        </w:tc>
        <w:tc>
          <w:tcPr>
            <w:tcW w:w="548" w:type="pct"/>
            <w:shd w:val="clear" w:color="auto" w:fill="auto"/>
            <w:noWrap/>
            <w:vAlign w:val="bottom"/>
          </w:tcPr>
          <w:p w14:paraId="0757A2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41" w:author="Ross Norsworthy" w:date="2020-03-20T00:52:00Z"/>
                <w:sz w:val="20"/>
              </w:rPr>
            </w:pPr>
            <w:ins w:id="15742" w:author="Ross Norsworthy" w:date="2020-03-20T00:52:00Z">
              <w:r w:rsidRPr="00A013FD">
                <w:rPr>
                  <w:sz w:val="20"/>
                </w:rPr>
                <w:t>0 to 2</w:t>
              </w:r>
              <w:r w:rsidRPr="00A013FD">
                <w:rPr>
                  <w:sz w:val="20"/>
                  <w:vertAlign w:val="superscript"/>
                </w:rPr>
                <w:t>16</w:t>
              </w:r>
              <w:r w:rsidRPr="00A013FD">
                <w:rPr>
                  <w:sz w:val="20"/>
                </w:rPr>
                <w:t>-1</w:t>
              </w:r>
            </w:ins>
          </w:p>
        </w:tc>
        <w:tc>
          <w:tcPr>
            <w:tcW w:w="473" w:type="pct"/>
            <w:shd w:val="clear" w:color="auto" w:fill="auto"/>
            <w:noWrap/>
            <w:vAlign w:val="bottom"/>
          </w:tcPr>
          <w:p w14:paraId="47F8D3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43" w:author="Ross Norsworthy" w:date="2020-03-20T00:52:00Z"/>
                <w:sz w:val="20"/>
              </w:rPr>
            </w:pPr>
            <w:ins w:id="15744" w:author="Ross Norsworthy" w:date="2020-03-20T00:52:00Z">
              <w:r w:rsidRPr="00A013FD">
                <w:rPr>
                  <w:sz w:val="20"/>
                </w:rPr>
                <w:t>16</w:t>
              </w:r>
            </w:ins>
          </w:p>
        </w:tc>
        <w:tc>
          <w:tcPr>
            <w:tcW w:w="704" w:type="pct"/>
            <w:shd w:val="clear" w:color="auto" w:fill="auto"/>
            <w:noWrap/>
            <w:vAlign w:val="bottom"/>
          </w:tcPr>
          <w:p w14:paraId="2FD517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45" w:author="Ross Norsworthy" w:date="2020-03-20T00:52:00Z"/>
                <w:sz w:val="20"/>
                <w:szCs w:val="18"/>
              </w:rPr>
            </w:pPr>
            <w:ins w:id="15746" w:author="Ross Norsworthy" w:date="2020-03-20T00:52:00Z">
              <w:r w:rsidRPr="00A013FD">
                <w:rPr>
                  <w:sz w:val="20"/>
                  <w:szCs w:val="18"/>
                </w:rPr>
                <w:t>Payload size</w:t>
              </w:r>
            </w:ins>
          </w:p>
        </w:tc>
        <w:tc>
          <w:tcPr>
            <w:tcW w:w="2874" w:type="pct"/>
            <w:shd w:val="clear" w:color="auto" w:fill="auto"/>
            <w:noWrap/>
            <w:vAlign w:val="bottom"/>
          </w:tcPr>
          <w:p w14:paraId="1CF94D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47" w:author="Ross Norsworthy" w:date="2020-03-20T00:52:00Z"/>
                <w:sz w:val="20"/>
                <w:szCs w:val="18"/>
              </w:rPr>
            </w:pPr>
            <w:ins w:id="15748" w:author="Ross Norsworthy" w:date="2020-03-20T00:52:00Z">
              <w:r w:rsidRPr="00A013FD">
                <w:rPr>
                  <w:sz w:val="20"/>
                </w:rPr>
                <w:t>Size of the segment payload data only. (Bytes)</w:t>
              </w:r>
            </w:ins>
          </w:p>
        </w:tc>
      </w:tr>
      <w:tr w:rsidR="00A013FD" w:rsidRPr="00A013FD" w14:paraId="4CAE6273" w14:textId="77777777" w:rsidTr="00BF604E">
        <w:trPr>
          <w:trHeight w:val="300"/>
          <w:ins w:id="15749" w:author="Ross Norsworthy" w:date="2020-03-20T00:52:00Z"/>
        </w:trPr>
        <w:tc>
          <w:tcPr>
            <w:tcW w:w="400" w:type="pct"/>
            <w:shd w:val="clear" w:color="auto" w:fill="auto"/>
            <w:noWrap/>
            <w:vAlign w:val="bottom"/>
          </w:tcPr>
          <w:p w14:paraId="7E1B01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50" w:author="Ross Norsworthy" w:date="2020-03-20T00:52:00Z"/>
                <w:sz w:val="20"/>
              </w:rPr>
            </w:pPr>
            <w:ins w:id="15751" w:author="Ross Norsworthy" w:date="2020-03-20T00:52:00Z">
              <w:r w:rsidRPr="00A013FD">
                <w:rPr>
                  <w:sz w:val="20"/>
                </w:rPr>
                <w:t>3</w:t>
              </w:r>
            </w:ins>
          </w:p>
        </w:tc>
        <w:tc>
          <w:tcPr>
            <w:tcW w:w="548" w:type="pct"/>
            <w:shd w:val="clear" w:color="auto" w:fill="auto"/>
            <w:noWrap/>
            <w:vAlign w:val="bottom"/>
          </w:tcPr>
          <w:p w14:paraId="6D0407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52" w:author="Ross Norsworthy" w:date="2020-03-20T00:52:00Z"/>
                <w:sz w:val="20"/>
              </w:rPr>
            </w:pPr>
          </w:p>
        </w:tc>
        <w:tc>
          <w:tcPr>
            <w:tcW w:w="473" w:type="pct"/>
            <w:shd w:val="clear" w:color="auto" w:fill="auto"/>
            <w:noWrap/>
            <w:vAlign w:val="bottom"/>
          </w:tcPr>
          <w:p w14:paraId="4E8E26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53" w:author="Ross Norsworthy" w:date="2020-03-20T00:52:00Z"/>
                <w:sz w:val="20"/>
              </w:rPr>
            </w:pPr>
            <w:ins w:id="15754" w:author="Ross Norsworthy" w:date="2020-03-20T00:52:00Z">
              <w:r w:rsidRPr="00A013FD">
                <w:rPr>
                  <w:sz w:val="20"/>
                </w:rPr>
                <w:t>Variable</w:t>
              </w:r>
            </w:ins>
          </w:p>
        </w:tc>
        <w:tc>
          <w:tcPr>
            <w:tcW w:w="704" w:type="pct"/>
            <w:shd w:val="clear" w:color="auto" w:fill="auto"/>
            <w:noWrap/>
            <w:vAlign w:val="bottom"/>
          </w:tcPr>
          <w:p w14:paraId="3E718F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55" w:author="Ross Norsworthy" w:date="2020-03-20T00:52:00Z"/>
                <w:sz w:val="20"/>
                <w:szCs w:val="18"/>
              </w:rPr>
            </w:pPr>
            <w:ins w:id="15756" w:author="Ross Norsworthy" w:date="2020-03-20T00:52:00Z">
              <w:r w:rsidRPr="00A013FD">
                <w:rPr>
                  <w:sz w:val="20"/>
                  <w:szCs w:val="18"/>
                </w:rPr>
                <w:t>Payload Data</w:t>
              </w:r>
            </w:ins>
          </w:p>
        </w:tc>
        <w:tc>
          <w:tcPr>
            <w:tcW w:w="2874" w:type="pct"/>
            <w:shd w:val="clear" w:color="auto" w:fill="auto"/>
            <w:noWrap/>
            <w:vAlign w:val="bottom"/>
          </w:tcPr>
          <w:p w14:paraId="258DD1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5757" w:author="Ross Norsworthy" w:date="2020-03-20T00:52:00Z"/>
                <w:sz w:val="20"/>
                <w:szCs w:val="18"/>
              </w:rPr>
            </w:pPr>
            <w:ins w:id="15758" w:author="Ross Norsworthy" w:date="2020-03-20T00:52:00Z">
              <w:r w:rsidRPr="00A013FD">
                <w:rPr>
                  <w:sz w:val="20"/>
                  <w:szCs w:val="18"/>
                </w:rPr>
                <w:t>Payload data.</w:t>
              </w:r>
            </w:ins>
          </w:p>
        </w:tc>
      </w:tr>
    </w:tbl>
    <w:p w14:paraId="5903B263" w14:textId="77777777" w:rsidR="00A013FD" w:rsidRPr="00A013FD" w:rsidRDefault="00A013FD" w:rsidP="0021621F">
      <w:pPr>
        <w:pStyle w:val="Tablefin"/>
        <w:rPr>
          <w:ins w:id="15759" w:author="Ross Norsworthy" w:date="2020-03-20T00:52:00Z"/>
        </w:rPr>
      </w:pPr>
    </w:p>
    <w:p w14:paraId="7DDF6D48" w14:textId="63CE9BA9" w:rsidR="00A013FD" w:rsidRPr="00A013FD" w:rsidRDefault="00B06893" w:rsidP="00D7011E">
      <w:pPr>
        <w:pStyle w:val="Heading1"/>
        <w:rPr>
          <w:ins w:id="15760" w:author="Ross Norsworthy" w:date="2020-03-20T00:52:00Z"/>
          <w:rFonts w:eastAsiaTheme="minorHAnsi"/>
        </w:rPr>
      </w:pPr>
      <w:bookmarkStart w:id="15761" w:name="_Toc35545455"/>
      <w:ins w:id="15762" w:author="Song, Xiaojing" w:date="2020-08-21T14:05:00Z">
        <w:del w:id="15763" w:author="USA Editor 2021" w:date="2020-12-11T17:02:00Z">
          <w:r w:rsidRPr="00D7011E" w:rsidDel="00D7011E">
            <w:rPr>
              <w:rFonts w:eastAsiaTheme="minorHAnsi"/>
              <w:color w:val="000000" w:themeColor="text1"/>
              <w:highlight w:val="green"/>
            </w:rPr>
            <w:delText>C</w:delText>
          </w:r>
          <w:r w:rsidDel="00D7011E">
            <w:rPr>
              <w:rFonts w:eastAsiaTheme="minorHAnsi"/>
              <w:color w:val="000000" w:themeColor="text1"/>
            </w:rPr>
            <w:delText xml:space="preserve"> </w:delText>
          </w:r>
        </w:del>
      </w:ins>
      <w:ins w:id="15764" w:author="Song, Xiaojing" w:date="2020-08-24T12:44:00Z">
        <w:r w:rsidR="00EC2FFA">
          <w:rPr>
            <w:rFonts w:eastAsiaTheme="minorHAnsi"/>
            <w:color w:val="000000" w:themeColor="text1"/>
          </w:rPr>
          <w:t>5</w:t>
        </w:r>
      </w:ins>
      <w:ins w:id="15765" w:author="Song, Xiaojing" w:date="2020-08-21T14:05:00Z">
        <w:r>
          <w:rPr>
            <w:rFonts w:eastAsiaTheme="minorHAnsi"/>
            <w:color w:val="000000" w:themeColor="text1"/>
          </w:rPr>
          <w:tab/>
        </w:r>
      </w:ins>
      <w:ins w:id="15766" w:author="Ross Norsworthy" w:date="2020-03-20T00:52:00Z">
        <w:r w:rsidR="00A013FD" w:rsidRPr="00D7011E">
          <w:rPr>
            <w:rFonts w:eastAsiaTheme="minorHAnsi"/>
            <w:color w:val="000000" w:themeColor="text1"/>
          </w:rPr>
          <w:t>Ne</w:t>
        </w:r>
        <w:r w:rsidR="00A013FD" w:rsidRPr="00A013FD">
          <w:rPr>
            <w:rFonts w:eastAsiaTheme="minorHAnsi"/>
          </w:rPr>
          <w:t>twork layer</w:t>
        </w:r>
        <w:bookmarkEnd w:id="15761"/>
      </w:ins>
    </w:p>
    <w:p w14:paraId="7F7063E1" w14:textId="77777777" w:rsidR="00A013FD" w:rsidRPr="00A013FD" w:rsidRDefault="00A013FD" w:rsidP="00A013FD">
      <w:pPr>
        <w:spacing w:after="120"/>
        <w:rPr>
          <w:ins w:id="15767" w:author="Ross Norsworthy" w:date="2020-03-20T00:52:00Z"/>
          <w:szCs w:val="24"/>
        </w:rPr>
      </w:pPr>
      <w:ins w:id="15768" w:author="Ross Norsworthy" w:date="2020-03-20T00:52:00Z">
        <w:r w:rsidRPr="00A013FD">
          <w:rPr>
            <w:szCs w:val="24"/>
          </w:rPr>
          <w:t>The priority assignment, distribution of transmission packets and data link congestion resolution requires close integration with the link layer. The responsibility of the network layer was therefore moved to the link layer.</w:t>
        </w:r>
      </w:ins>
    </w:p>
    <w:p w14:paraId="15B4B157" w14:textId="32C95C1A" w:rsidR="00A013FD" w:rsidRPr="00A013FD" w:rsidRDefault="00EE4ECF" w:rsidP="00D7011E">
      <w:pPr>
        <w:pStyle w:val="Heading1"/>
        <w:rPr>
          <w:ins w:id="15769" w:author="Ross Norsworthy" w:date="2020-03-20T00:52:00Z"/>
          <w:rFonts w:eastAsiaTheme="minorHAnsi"/>
        </w:rPr>
      </w:pPr>
      <w:bookmarkStart w:id="15770" w:name="_Toc35545456"/>
      <w:ins w:id="15771" w:author="Song, Xiaojing" w:date="2020-08-21T14:06:00Z">
        <w:del w:id="15772" w:author="USA Editor 2021" w:date="2020-12-11T17:02:00Z">
          <w:r w:rsidRPr="00D7011E" w:rsidDel="00D7011E">
            <w:rPr>
              <w:rFonts w:eastAsiaTheme="minorHAnsi"/>
              <w:highlight w:val="green"/>
            </w:rPr>
            <w:delText>C</w:delText>
          </w:r>
          <w:r w:rsidDel="00D7011E">
            <w:rPr>
              <w:rFonts w:eastAsiaTheme="minorHAnsi"/>
            </w:rPr>
            <w:delText xml:space="preserve"> </w:delText>
          </w:r>
        </w:del>
      </w:ins>
      <w:ins w:id="15773" w:author="Song, Xiaojing" w:date="2020-08-24T12:44:00Z">
        <w:r w:rsidR="00EC2FFA">
          <w:rPr>
            <w:rFonts w:eastAsiaTheme="minorHAnsi"/>
          </w:rPr>
          <w:t>6</w:t>
        </w:r>
      </w:ins>
      <w:ins w:id="15774" w:author="Song, Xiaojing" w:date="2020-08-21T14:06:00Z">
        <w:r>
          <w:rPr>
            <w:rFonts w:eastAsiaTheme="minorHAnsi"/>
          </w:rPr>
          <w:tab/>
        </w:r>
      </w:ins>
      <w:ins w:id="15775" w:author="Ross Norsworthy" w:date="2020-03-20T00:52:00Z">
        <w:r w:rsidR="00A013FD" w:rsidRPr="00A013FD">
          <w:rPr>
            <w:rFonts w:eastAsiaTheme="minorHAnsi"/>
          </w:rPr>
          <w:t>Transport layer</w:t>
        </w:r>
        <w:bookmarkEnd w:id="15770"/>
      </w:ins>
    </w:p>
    <w:p w14:paraId="50042129" w14:textId="77777777" w:rsidR="00A013FD" w:rsidRPr="00A013FD" w:rsidRDefault="00A013FD" w:rsidP="00A013FD">
      <w:pPr>
        <w:spacing w:after="120"/>
        <w:rPr>
          <w:ins w:id="15776" w:author="Ross Norsworthy" w:date="2020-03-20T00:52:00Z"/>
          <w:szCs w:val="24"/>
        </w:rPr>
      </w:pPr>
      <w:ins w:id="15777" w:author="Ross Norsworthy" w:date="2020-03-20T00:52:00Z">
        <w:r w:rsidRPr="00A013FD">
          <w:rPr>
            <w:szCs w:val="24"/>
          </w:rPr>
          <w:t>The reliable transmission of data segments, segmentation, acknowledgement and multiplexing requires close integration with the link layer. The responsibility of the transport layer was therefore moved to the link layer.</w:t>
        </w:r>
      </w:ins>
    </w:p>
    <w:p w14:paraId="4978F178" w14:textId="15D20C21" w:rsidR="00A013FD" w:rsidRPr="00A013FD" w:rsidRDefault="00EE4ECF" w:rsidP="00D7011E">
      <w:pPr>
        <w:pStyle w:val="Heading1"/>
        <w:rPr>
          <w:ins w:id="15778" w:author="Ross Norsworthy" w:date="2020-03-20T00:52:00Z"/>
          <w:rFonts w:eastAsiaTheme="minorHAnsi"/>
        </w:rPr>
      </w:pPr>
      <w:bookmarkStart w:id="15779" w:name="_Toc35545457"/>
      <w:ins w:id="15780" w:author="Song, Xiaojing" w:date="2020-08-21T14:06:00Z">
        <w:del w:id="15781" w:author="USA Editor 2021" w:date="2020-12-11T17:02:00Z">
          <w:r w:rsidRPr="00D7011E" w:rsidDel="00D7011E">
            <w:rPr>
              <w:rFonts w:eastAsiaTheme="minorHAnsi"/>
              <w:highlight w:val="green"/>
            </w:rPr>
            <w:delText>C</w:delText>
          </w:r>
          <w:r w:rsidDel="00D7011E">
            <w:rPr>
              <w:rFonts w:eastAsiaTheme="minorHAnsi"/>
            </w:rPr>
            <w:delText xml:space="preserve"> </w:delText>
          </w:r>
        </w:del>
      </w:ins>
      <w:ins w:id="15782" w:author="Song, Xiaojing" w:date="2020-08-24T12:44:00Z">
        <w:r w:rsidR="00EC2FFA">
          <w:rPr>
            <w:rFonts w:eastAsiaTheme="minorHAnsi"/>
          </w:rPr>
          <w:t>7</w:t>
        </w:r>
      </w:ins>
      <w:ins w:id="15783" w:author="Song, Xiaojing" w:date="2020-08-21T14:06:00Z">
        <w:r>
          <w:rPr>
            <w:rFonts w:eastAsiaTheme="minorHAnsi"/>
          </w:rPr>
          <w:tab/>
        </w:r>
      </w:ins>
      <w:ins w:id="15784" w:author="Ross Norsworthy" w:date="2020-03-20T00:52:00Z">
        <w:r w:rsidR="00A013FD" w:rsidRPr="00A013FD">
          <w:rPr>
            <w:rFonts w:eastAsiaTheme="minorHAnsi"/>
          </w:rPr>
          <w:t xml:space="preserve">Session </w:t>
        </w:r>
        <w:r w:rsidR="00A844A8" w:rsidRPr="00A013FD">
          <w:rPr>
            <w:rFonts w:eastAsiaTheme="minorHAnsi"/>
          </w:rPr>
          <w:t>layer</w:t>
        </w:r>
        <w:bookmarkEnd w:id="15779"/>
      </w:ins>
    </w:p>
    <w:p w14:paraId="3FD45EB0" w14:textId="77777777" w:rsidR="00A013FD" w:rsidRPr="00A013FD" w:rsidRDefault="00A013FD" w:rsidP="00A013FD">
      <w:pPr>
        <w:spacing w:after="120"/>
        <w:rPr>
          <w:ins w:id="15785" w:author="Ross Norsworthy" w:date="2020-03-20T00:52:00Z"/>
          <w:szCs w:val="24"/>
        </w:rPr>
      </w:pPr>
      <w:ins w:id="15786" w:author="Ross Norsworthy" w:date="2020-03-20T00:52:00Z">
        <w:r w:rsidRPr="00A013FD">
          <w:rPr>
            <w:szCs w:val="24"/>
          </w:rPr>
          <w:t>The session handling of PI sentence data requires close integration with the link layer. The responsibility of the session layer was therefore moved to the link layer.</w:t>
        </w:r>
      </w:ins>
    </w:p>
    <w:p w14:paraId="51415476" w14:textId="3B92D873" w:rsidR="00A013FD" w:rsidRPr="00A013FD" w:rsidRDefault="00EE4ECF" w:rsidP="00D7011E">
      <w:pPr>
        <w:pStyle w:val="Heading1"/>
        <w:rPr>
          <w:ins w:id="15787" w:author="Ross Norsworthy" w:date="2020-03-20T00:52:00Z"/>
          <w:rFonts w:eastAsiaTheme="minorHAnsi"/>
        </w:rPr>
      </w:pPr>
      <w:bookmarkStart w:id="15788" w:name="_Toc35545458"/>
      <w:bookmarkStart w:id="15789" w:name="_Ref514837452"/>
      <w:ins w:id="15790" w:author="Song, Xiaojing" w:date="2020-08-21T14:06:00Z">
        <w:del w:id="15791" w:author="USA Editor 2021" w:date="2020-12-11T17:03:00Z">
          <w:r w:rsidRPr="00D7011E" w:rsidDel="00D7011E">
            <w:rPr>
              <w:rFonts w:eastAsiaTheme="minorHAnsi"/>
              <w:highlight w:val="green"/>
            </w:rPr>
            <w:delText>C</w:delText>
          </w:r>
          <w:r w:rsidDel="00D7011E">
            <w:rPr>
              <w:rFonts w:eastAsiaTheme="minorHAnsi"/>
            </w:rPr>
            <w:delText xml:space="preserve"> </w:delText>
          </w:r>
        </w:del>
      </w:ins>
      <w:ins w:id="15792" w:author="Song, Xiaojing" w:date="2020-08-24T12:44:00Z">
        <w:r w:rsidR="00EC2FFA">
          <w:rPr>
            <w:rFonts w:eastAsiaTheme="minorHAnsi"/>
          </w:rPr>
          <w:t>8</w:t>
        </w:r>
      </w:ins>
      <w:ins w:id="15793" w:author="Song, Xiaojing" w:date="2020-08-21T14:06:00Z">
        <w:r>
          <w:rPr>
            <w:rFonts w:eastAsiaTheme="minorHAnsi"/>
          </w:rPr>
          <w:tab/>
        </w:r>
      </w:ins>
      <w:ins w:id="15794" w:author="Ross Norsworthy" w:date="2020-03-20T00:52:00Z">
        <w:r w:rsidR="00A013FD" w:rsidRPr="00A013FD">
          <w:rPr>
            <w:rFonts w:eastAsiaTheme="minorHAnsi"/>
          </w:rPr>
          <w:t xml:space="preserve">Presentation </w:t>
        </w:r>
        <w:r w:rsidR="00A844A8" w:rsidRPr="00A013FD">
          <w:rPr>
            <w:rFonts w:eastAsiaTheme="minorHAnsi"/>
          </w:rPr>
          <w:t>interface l</w:t>
        </w:r>
        <w:r w:rsidR="00A013FD" w:rsidRPr="00A013FD">
          <w:rPr>
            <w:rFonts w:eastAsiaTheme="minorHAnsi"/>
          </w:rPr>
          <w:t>ayer</w:t>
        </w:r>
        <w:bookmarkEnd w:id="15788"/>
        <w:bookmarkEnd w:id="15789"/>
      </w:ins>
    </w:p>
    <w:p w14:paraId="52521A7E" w14:textId="77777777" w:rsidR="00A013FD" w:rsidRPr="00A013FD" w:rsidRDefault="00A013FD" w:rsidP="0021621F">
      <w:pPr>
        <w:spacing w:after="120"/>
        <w:rPr>
          <w:del w:id="15795" w:author="Ross Norsworthy" w:date="2020-03-20T10:05:00Z"/>
        </w:rPr>
      </w:pPr>
      <w:ins w:id="15796" w:author="Ross Norsworthy" w:date="2020-03-20T00:52:00Z">
        <w:r w:rsidRPr="00A013FD">
          <w:rPr>
            <w:szCs w:val="24"/>
          </w:rPr>
          <w:t>VDES supports a presentation interface to be specified in detail by the applicable international standards.</w:t>
        </w:r>
      </w:ins>
      <w:bookmarkStart w:id="15797" w:name="_Toc7792602"/>
      <w:bookmarkStart w:id="15798" w:name="_Toc4509390"/>
      <w:bookmarkStart w:id="15799" w:name="_Toc4481335"/>
      <w:bookmarkStart w:id="15800" w:name="_Toc7792601"/>
      <w:bookmarkStart w:id="15801" w:name="_Toc4509389"/>
      <w:bookmarkStart w:id="15802" w:name="_Toc4481334"/>
      <w:bookmarkEnd w:id="15797"/>
      <w:bookmarkEnd w:id="15798"/>
      <w:bookmarkEnd w:id="15799"/>
      <w:bookmarkEnd w:id="15800"/>
      <w:bookmarkEnd w:id="15801"/>
      <w:bookmarkEnd w:id="15802"/>
      <w:r w:rsidRPr="00A013FD">
        <w:br w:type="page"/>
      </w:r>
    </w:p>
    <w:bookmarkEnd w:id="11346"/>
    <w:p w14:paraId="32CF35A2" w14:textId="77777777"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480" w:after="80"/>
        <w:jc w:val="center"/>
        <w:rPr>
          <w:del w:id="15803" w:author="Johnny Schultz" w:date="2020-02-12T15:51:00Z"/>
          <w:b/>
          <w:sz w:val="28"/>
        </w:rPr>
      </w:pPr>
      <w:del w:id="15804" w:author="Johnny Schultz" w:date="2020-02-12T15:51:00Z">
        <w:r w:rsidRPr="00A013FD">
          <w:rPr>
            <w:b/>
            <w:sz w:val="28"/>
          </w:rPr>
          <w:delText>Annex 3</w:delText>
        </w:r>
        <w:r w:rsidRPr="00A013FD">
          <w:rPr>
            <w:b/>
            <w:sz w:val="28"/>
          </w:rPr>
          <w:br/>
        </w:r>
        <w:r w:rsidRPr="00A013FD">
          <w:rPr>
            <w:b/>
            <w:sz w:val="28"/>
          </w:rPr>
          <w:br/>
          <w:delText xml:space="preserve">Technical characteristics of VDE-terrestrial </w:delText>
        </w:r>
        <w:r w:rsidRPr="00A013FD">
          <w:rPr>
            <w:b/>
            <w:sz w:val="28"/>
          </w:rPr>
          <w:br/>
          <w:delText>in the maritime mobile band</w:delText>
        </w:r>
      </w:del>
    </w:p>
    <w:p w14:paraId="524943DE" w14:textId="77777777" w:rsidR="00A013FD" w:rsidRPr="00A013FD" w:rsidRDefault="00A013FD" w:rsidP="00A013FD">
      <w:pPr>
        <w:keepNext/>
        <w:keepLines/>
        <w:tabs>
          <w:tab w:val="left" w:pos="360"/>
        </w:tabs>
        <w:spacing w:before="280"/>
        <w:ind w:left="360" w:hanging="360"/>
        <w:outlineLvl w:val="0"/>
        <w:rPr>
          <w:del w:id="15805" w:author="Johnny Schultz" w:date="2020-02-12T15:51:00Z"/>
          <w:b/>
          <w:sz w:val="28"/>
        </w:rPr>
      </w:pPr>
      <w:bookmarkStart w:id="15806" w:name="_Toc293090705"/>
      <w:del w:id="15807" w:author="Johnny Schultz" w:date="2020-02-12T15:51:00Z">
        <w:r w:rsidRPr="00A013FD">
          <w:rPr>
            <w:b/>
            <w:sz w:val="28"/>
          </w:rPr>
          <w:delText>1</w:delText>
        </w:r>
        <w:r w:rsidRPr="00A013FD">
          <w:rPr>
            <w:b/>
            <w:sz w:val="28"/>
          </w:rPr>
          <w:tab/>
          <w:delText>Introduction</w:delText>
        </w:r>
        <w:bookmarkEnd w:id="15806"/>
      </w:del>
    </w:p>
    <w:p w14:paraId="5FBD8871" w14:textId="77777777" w:rsidR="00A013FD" w:rsidRPr="00A013FD" w:rsidRDefault="00A013FD" w:rsidP="00A013FD">
      <w:pPr>
        <w:rPr>
          <w:del w:id="15808" w:author="Johnny Schultz" w:date="2020-02-12T15:51:00Z"/>
          <w:rFonts w:asciiTheme="minorHAnsi" w:hAnsiTheme="minorHAnsi"/>
        </w:rPr>
      </w:pPr>
      <w:del w:id="15809" w:author="Johnny Schultz" w:date="2020-02-12T15:51:00Z">
        <w:r w:rsidRPr="00A013FD">
          <w:delText>This annex describes the characteristics of the terrestrial VDES. It contains a description of the different protocols according to the OSI layer model and recommends implementation details for each layer.</w:delText>
        </w:r>
      </w:del>
    </w:p>
    <w:p w14:paraId="05284D5E" w14:textId="77777777" w:rsidR="00A013FD" w:rsidRPr="00A013FD" w:rsidRDefault="00A013FD" w:rsidP="00A013FD">
      <w:pPr>
        <w:rPr>
          <w:del w:id="15810" w:author="Johnny Schultz" w:date="2020-02-12T15:51:00Z"/>
          <w:rFonts w:asciiTheme="minorHAnsi" w:hAnsiTheme="minorHAnsi"/>
        </w:rPr>
      </w:pPr>
      <w:del w:id="15811" w:author="Johnny Schultz" w:date="2020-02-12T15:51:00Z">
        <w:r w:rsidRPr="00A013FD">
          <w:delText>Data transmission is made in the VHF maritime mobile band. Data transmissions are made within the spectrum allocated for the VDE1-A and VDE1- B. The spectrum may be used as 25 kHz, 50 kHz or 100 kHz channels.</w:delText>
        </w:r>
      </w:del>
    </w:p>
    <w:p w14:paraId="762CBB5A" w14:textId="77777777" w:rsidR="00A013FD" w:rsidRPr="00A013FD" w:rsidRDefault="00A013FD" w:rsidP="00A013FD">
      <w:pPr>
        <w:rPr>
          <w:del w:id="15812" w:author="Johnny Schultz" w:date="2020-02-12T15:51:00Z"/>
        </w:rPr>
      </w:pPr>
      <w:del w:id="15813" w:author="Johnny Schultz" w:date="2020-02-12T15:51:00Z">
        <w:r w:rsidRPr="00A013FD">
          <w:delText>The system should use TDMA techniques in a synchronized manner.</w:delText>
        </w:r>
      </w:del>
    </w:p>
    <w:p w14:paraId="2D1C7258" w14:textId="77777777" w:rsidR="00A013FD" w:rsidRPr="00A013FD" w:rsidRDefault="00A013FD" w:rsidP="00A013FD">
      <w:pPr>
        <w:keepNext/>
        <w:keepLines/>
        <w:tabs>
          <w:tab w:val="left" w:pos="360"/>
        </w:tabs>
        <w:spacing w:before="280"/>
        <w:outlineLvl w:val="0"/>
        <w:rPr>
          <w:del w:id="15814" w:author="Johnny Schultz" w:date="2020-02-12T15:51:00Z"/>
          <w:b/>
          <w:sz w:val="28"/>
        </w:rPr>
      </w:pPr>
      <w:bookmarkStart w:id="15815" w:name="_Toc293090706"/>
      <w:del w:id="15816" w:author="Johnny Schultz" w:date="2020-02-12T15:51:00Z">
        <w:r w:rsidRPr="00A013FD">
          <w:rPr>
            <w:b/>
            <w:sz w:val="28"/>
          </w:rPr>
          <w:delText>2</w:delText>
        </w:r>
        <w:r w:rsidRPr="00A013FD">
          <w:rPr>
            <w:b/>
            <w:sz w:val="28"/>
          </w:rPr>
          <w:tab/>
          <w:delText>OSI layer</w:delText>
        </w:r>
        <w:bookmarkEnd w:id="15815"/>
      </w:del>
    </w:p>
    <w:p w14:paraId="375B5D2E" w14:textId="77777777" w:rsidR="00A013FD" w:rsidRPr="00A013FD" w:rsidRDefault="00A013FD" w:rsidP="00A013FD">
      <w:pPr>
        <w:rPr>
          <w:del w:id="15817" w:author="Johnny Schultz" w:date="2020-02-12T15:51:00Z"/>
          <w:rFonts w:eastAsiaTheme="majorEastAsia"/>
          <w:b/>
          <w:bCs/>
          <w:sz w:val="28"/>
          <w:szCs w:val="28"/>
        </w:rPr>
      </w:pPr>
      <w:del w:id="15818" w:author="Johnny Schultz" w:date="2020-02-12T15:51:00Z">
        <w:r w:rsidRPr="00A013FD">
          <w:delText>Refer to Annex 1.</w:delText>
        </w:r>
      </w:del>
    </w:p>
    <w:p w14:paraId="471284ED" w14:textId="77777777" w:rsidR="00A013FD" w:rsidRPr="00A013FD" w:rsidRDefault="00A013FD" w:rsidP="00A013FD">
      <w:pPr>
        <w:keepNext/>
        <w:keepLines/>
        <w:tabs>
          <w:tab w:val="left" w:pos="360"/>
        </w:tabs>
        <w:spacing w:before="280"/>
        <w:ind w:left="360" w:hanging="360"/>
        <w:outlineLvl w:val="0"/>
        <w:rPr>
          <w:del w:id="15819" w:author="Johnny Schultz" w:date="2020-02-12T15:51:00Z"/>
          <w:b/>
          <w:sz w:val="28"/>
        </w:rPr>
      </w:pPr>
      <w:bookmarkStart w:id="15820" w:name="_Toc413134729"/>
      <w:bookmarkStart w:id="15821" w:name="_Toc293090707"/>
      <w:bookmarkEnd w:id="15820"/>
      <w:del w:id="15822" w:author="Johnny Schultz" w:date="2020-02-12T15:51:00Z">
        <w:r w:rsidRPr="00A013FD">
          <w:rPr>
            <w:b/>
            <w:sz w:val="28"/>
          </w:rPr>
          <w:delText>3</w:delText>
        </w:r>
        <w:r w:rsidRPr="00A013FD">
          <w:rPr>
            <w:b/>
            <w:sz w:val="28"/>
          </w:rPr>
          <w:tab/>
          <w:delText>Physical layer</w:delText>
        </w:r>
        <w:bookmarkEnd w:id="15821"/>
      </w:del>
    </w:p>
    <w:p w14:paraId="2C82626C" w14:textId="77777777" w:rsidR="00A013FD" w:rsidRPr="00A013FD" w:rsidRDefault="00A013FD" w:rsidP="00A013FD">
      <w:pPr>
        <w:keepNext/>
        <w:keepLines/>
        <w:tabs>
          <w:tab w:val="left" w:pos="360"/>
        </w:tabs>
        <w:spacing w:before="200"/>
        <w:ind w:left="360" w:hanging="360"/>
        <w:outlineLvl w:val="1"/>
        <w:rPr>
          <w:del w:id="15823" w:author="Johnny Schultz" w:date="2020-02-12T15:51:00Z"/>
          <w:b/>
        </w:rPr>
      </w:pPr>
      <w:bookmarkStart w:id="15824" w:name="_Toc293090708"/>
      <w:del w:id="15825" w:author="Johnny Schultz" w:date="2020-02-12T15:51:00Z">
        <w:r w:rsidRPr="00A013FD">
          <w:rPr>
            <w:b/>
          </w:rPr>
          <w:delText>3.1</w:delText>
        </w:r>
        <w:r w:rsidRPr="00A013FD">
          <w:rPr>
            <w:b/>
          </w:rPr>
          <w:tab/>
          <w:delText>Range</w:delText>
        </w:r>
        <w:bookmarkEnd w:id="15824"/>
      </w:del>
    </w:p>
    <w:p w14:paraId="21069969" w14:textId="77777777" w:rsidR="00A013FD" w:rsidRPr="00A013FD" w:rsidRDefault="00A013FD" w:rsidP="00A013FD">
      <w:pPr>
        <w:rPr>
          <w:del w:id="15826" w:author="Johnny Schultz" w:date="2020-02-12T15:51:00Z"/>
        </w:rPr>
      </w:pPr>
      <w:del w:id="15827" w:author="Johnny Schultz" w:date="2020-02-12T15:51:00Z">
        <w:r w:rsidRPr="00A013FD">
          <w:delText>The communication range of terrestrial VDE is typically 20−50 NM.</w:delText>
        </w:r>
      </w:del>
    </w:p>
    <w:p w14:paraId="15381243" w14:textId="77777777" w:rsidR="00A013FD" w:rsidRPr="00A013FD" w:rsidRDefault="00A013FD" w:rsidP="00A013FD">
      <w:pPr>
        <w:keepNext/>
        <w:keepLines/>
        <w:tabs>
          <w:tab w:val="left" w:pos="360"/>
        </w:tabs>
        <w:spacing w:before="200"/>
        <w:ind w:left="360" w:hanging="360"/>
        <w:outlineLvl w:val="1"/>
        <w:rPr>
          <w:del w:id="15828" w:author="Johnny Schultz" w:date="2020-02-12T15:51:00Z"/>
          <w:b/>
        </w:rPr>
      </w:pPr>
      <w:bookmarkStart w:id="15829" w:name="_Toc293090711"/>
      <w:del w:id="15830" w:author="Johnny Schultz" w:date="2020-02-12T15:51:00Z">
        <w:r w:rsidRPr="00A013FD">
          <w:rPr>
            <w:b/>
            <w:lang w:eastAsia="ja-JP"/>
          </w:rPr>
          <w:delText>3.2</w:delText>
        </w:r>
        <w:r w:rsidRPr="00A013FD">
          <w:rPr>
            <w:b/>
            <w:lang w:eastAsia="ja-JP"/>
          </w:rPr>
          <w:tab/>
          <w:delText>Transmitter Parameter settings</w:delText>
        </w:r>
        <w:bookmarkEnd w:id="15829"/>
      </w:del>
    </w:p>
    <w:p w14:paraId="232141E6" w14:textId="77777777" w:rsidR="00A013FD" w:rsidRPr="00A013FD" w:rsidRDefault="00A013FD" w:rsidP="00A013FD">
      <w:pPr>
        <w:rPr>
          <w:del w:id="15831" w:author="Johnny Schultz" w:date="2020-02-12T15:51:00Z"/>
          <w:lang w:eastAsia="ja-JP"/>
        </w:rPr>
      </w:pPr>
      <w:del w:id="15832" w:author="Johnny Schultz" w:date="2020-02-12T15:51:00Z">
        <w:r w:rsidRPr="00A013FD">
          <w:rPr>
            <w:lang w:eastAsia="ja-JP"/>
          </w:rPr>
          <w:delText xml:space="preserve">Refer to Annex 1 for transmitter parameter settings for mobile stations. </w:delText>
        </w:r>
      </w:del>
    </w:p>
    <w:p w14:paraId="4DE9D8D0" w14:textId="77777777" w:rsidR="00A013FD" w:rsidRPr="00A013FD" w:rsidRDefault="00A013FD" w:rsidP="00A013FD">
      <w:pPr>
        <w:rPr>
          <w:del w:id="15833" w:author="Johnny Schultz" w:date="2020-02-12T15:51:00Z"/>
        </w:rPr>
      </w:pPr>
      <w:del w:id="15834" w:author="Johnny Schultz" w:date="2020-02-12T15:51:00Z">
        <w:r w:rsidRPr="00A013FD">
          <w:delText>Transmitter parameter settings for shore station are defined in Table A3-1.</w:delText>
        </w:r>
      </w:del>
    </w:p>
    <w:p w14:paraId="1F2F8F9D" w14:textId="77777777" w:rsidR="00A013FD" w:rsidRPr="00A013FD" w:rsidRDefault="00A013FD" w:rsidP="00A013FD">
      <w:pPr>
        <w:keepNext/>
        <w:spacing w:before="560" w:after="120"/>
        <w:jc w:val="center"/>
        <w:rPr>
          <w:del w:id="15835" w:author="Johnny Schultz" w:date="2020-02-12T15:51:00Z"/>
          <w:caps/>
          <w:sz w:val="20"/>
        </w:rPr>
      </w:pPr>
      <w:bookmarkStart w:id="15836" w:name="_Ref293143599"/>
      <w:del w:id="15837" w:author="Johnny Schultz" w:date="2020-02-12T15:51:00Z">
        <w:r w:rsidRPr="00A013FD">
          <w:rPr>
            <w:caps/>
            <w:sz w:val="20"/>
          </w:rPr>
          <w:delText xml:space="preserve">TABLE </w:delText>
        </w:r>
        <w:bookmarkEnd w:id="15836"/>
        <w:r w:rsidRPr="00A013FD">
          <w:rPr>
            <w:caps/>
            <w:sz w:val="20"/>
          </w:rPr>
          <w:delText>A3-1</w:delText>
        </w:r>
      </w:del>
    </w:p>
    <w:p w14:paraId="7EA52AA9" w14:textId="77777777" w:rsidR="00A013FD" w:rsidRPr="00A013FD" w:rsidRDefault="00A013FD" w:rsidP="00A013FD">
      <w:pPr>
        <w:keepNext/>
        <w:keepLines/>
        <w:spacing w:before="0" w:after="120"/>
        <w:jc w:val="center"/>
        <w:rPr>
          <w:del w:id="15838" w:author="Johnny Schultz" w:date="2020-02-12T15:51:00Z"/>
          <w:rFonts w:ascii="Times New Roman Bold" w:hAnsi="Times New Roman Bold"/>
          <w:b/>
          <w:sz w:val="20"/>
        </w:rPr>
      </w:pPr>
      <w:del w:id="15839" w:author="Johnny Schultz" w:date="2020-02-12T15:51:00Z">
        <w:r w:rsidRPr="00A013FD">
          <w:rPr>
            <w:rFonts w:ascii="Times New Roman Bold" w:hAnsi="Times New Roman Bold"/>
            <w:b/>
            <w:sz w:val="20"/>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3827"/>
        <w:gridCol w:w="2756"/>
      </w:tblGrid>
      <w:tr w:rsidR="00A013FD" w:rsidRPr="00A013FD" w14:paraId="387E33A0" w14:textId="77777777" w:rsidTr="00BF604E">
        <w:trPr>
          <w:tblHeader/>
          <w:del w:id="15840" w:author="Johnny Schultz" w:date="2020-02-12T15:51:00Z"/>
        </w:trPr>
        <w:tc>
          <w:tcPr>
            <w:tcW w:w="2660" w:type="dxa"/>
            <w:shd w:val="clear" w:color="auto" w:fill="auto"/>
          </w:tcPr>
          <w:p w14:paraId="2162912E" w14:textId="77777777" w:rsidR="00A013FD" w:rsidRPr="00A013FD" w:rsidRDefault="00A013FD" w:rsidP="00A013FD">
            <w:pPr>
              <w:keepNext/>
              <w:spacing w:before="80" w:after="80"/>
              <w:jc w:val="center"/>
              <w:rPr>
                <w:del w:id="15841" w:author="Johnny Schultz" w:date="2020-02-12T15:51:00Z"/>
                <w:rFonts w:ascii="Times New Roman Bold" w:hAnsi="Times New Roman Bold" w:cs="Times New Roman Bold"/>
                <w:b/>
                <w:sz w:val="20"/>
              </w:rPr>
            </w:pPr>
            <w:del w:id="15842" w:author="Johnny Schultz" w:date="2020-02-12T15:51:00Z">
              <w:r w:rsidRPr="00A013FD">
                <w:rPr>
                  <w:rFonts w:ascii="Times New Roman Bold" w:hAnsi="Times New Roman Bold" w:cs="Times New Roman Bold"/>
                  <w:b/>
                  <w:sz w:val="20"/>
                </w:rPr>
                <w:delText>Transmitter parameters</w:delText>
              </w:r>
            </w:del>
          </w:p>
        </w:tc>
        <w:tc>
          <w:tcPr>
            <w:tcW w:w="3827" w:type="dxa"/>
            <w:shd w:val="clear" w:color="auto" w:fill="auto"/>
          </w:tcPr>
          <w:p w14:paraId="5D6847E2" w14:textId="77777777" w:rsidR="00A013FD" w:rsidRPr="00A013FD" w:rsidRDefault="00A013FD" w:rsidP="00A013FD">
            <w:pPr>
              <w:keepNext/>
              <w:spacing w:before="80" w:after="80"/>
              <w:jc w:val="center"/>
              <w:rPr>
                <w:del w:id="15843" w:author="Johnny Schultz" w:date="2020-02-12T15:51:00Z"/>
                <w:rFonts w:ascii="Times New Roman Bold" w:hAnsi="Times New Roman Bold" w:cs="Times New Roman Bold"/>
                <w:b/>
                <w:sz w:val="20"/>
              </w:rPr>
            </w:pPr>
            <w:del w:id="15844" w:author="Johnny Schultz" w:date="2020-02-12T15:51:00Z">
              <w:r w:rsidRPr="00A013FD">
                <w:rPr>
                  <w:rFonts w:ascii="Times New Roman Bold" w:hAnsi="Times New Roman Bold" w:cs="Times New Roman Bold"/>
                  <w:b/>
                  <w:sz w:val="20"/>
                </w:rPr>
                <w:delText>Requirements</w:delText>
              </w:r>
            </w:del>
          </w:p>
        </w:tc>
        <w:tc>
          <w:tcPr>
            <w:tcW w:w="2756" w:type="dxa"/>
            <w:shd w:val="clear" w:color="auto" w:fill="auto"/>
          </w:tcPr>
          <w:p w14:paraId="049A8F75" w14:textId="77777777" w:rsidR="00A013FD" w:rsidRPr="00A013FD" w:rsidRDefault="00A013FD" w:rsidP="00A013FD">
            <w:pPr>
              <w:keepNext/>
              <w:spacing w:before="80" w:after="80"/>
              <w:jc w:val="center"/>
              <w:rPr>
                <w:del w:id="15845" w:author="Johnny Schultz" w:date="2020-02-12T15:51:00Z"/>
                <w:rFonts w:ascii="Times New Roman Bold" w:hAnsi="Times New Roman Bold" w:cs="Times New Roman Bold"/>
                <w:b/>
                <w:sz w:val="20"/>
              </w:rPr>
            </w:pPr>
            <w:del w:id="15846" w:author="Johnny Schultz" w:date="2020-02-12T15:51:00Z">
              <w:r w:rsidRPr="00A013FD">
                <w:rPr>
                  <w:rFonts w:ascii="Times New Roman Bold" w:hAnsi="Times New Roman Bold" w:cs="Times New Roman Bold"/>
                  <w:b/>
                  <w:sz w:val="20"/>
                </w:rPr>
                <w:delText>Condition</w:delText>
              </w:r>
            </w:del>
          </w:p>
        </w:tc>
      </w:tr>
      <w:tr w:rsidR="00A013FD" w:rsidRPr="00A013FD" w14:paraId="0413CF80" w14:textId="77777777" w:rsidTr="00BF604E">
        <w:trPr>
          <w:del w:id="15847" w:author="Johnny Schultz" w:date="2020-02-12T15:51:00Z"/>
        </w:trPr>
        <w:tc>
          <w:tcPr>
            <w:tcW w:w="2660" w:type="dxa"/>
          </w:tcPr>
          <w:p w14:paraId="5C8F5C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48" w:author="Johnny Schultz" w:date="2020-02-12T15:51:00Z"/>
                <w:sz w:val="20"/>
              </w:rPr>
            </w:pPr>
            <w:del w:id="15849" w:author="Johnny Schultz" w:date="2020-02-12T15:51:00Z">
              <w:r w:rsidRPr="00A013FD">
                <w:rPr>
                  <w:sz w:val="20"/>
                </w:rPr>
                <w:delText>Frequency error</w:delText>
              </w:r>
            </w:del>
          </w:p>
        </w:tc>
        <w:tc>
          <w:tcPr>
            <w:tcW w:w="3827" w:type="dxa"/>
          </w:tcPr>
          <w:p w14:paraId="02E964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50" w:author="Johnny Schultz" w:date="2020-02-12T15:51:00Z"/>
                <w:sz w:val="20"/>
              </w:rPr>
            </w:pPr>
            <w:del w:id="15851" w:author="Johnny Schultz" w:date="2020-02-12T15:51:00Z">
              <w:r w:rsidRPr="00A013FD">
                <w:rPr>
                  <w:sz w:val="20"/>
                </w:rPr>
                <w:delText>3 ppm</w:delText>
              </w:r>
            </w:del>
          </w:p>
        </w:tc>
        <w:tc>
          <w:tcPr>
            <w:tcW w:w="2756" w:type="dxa"/>
          </w:tcPr>
          <w:p w14:paraId="4EB4AB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52" w:author="Johnny Schultz" w:date="2020-02-12T15:51:00Z"/>
                <w:sz w:val="20"/>
              </w:rPr>
            </w:pPr>
            <w:del w:id="15853" w:author="Johnny Schultz" w:date="2020-02-12T15:51:00Z">
              <w:r w:rsidRPr="00A013FD">
                <w:rPr>
                  <w:sz w:val="20"/>
                </w:rPr>
                <w:delText>normal</w:delText>
              </w:r>
            </w:del>
          </w:p>
        </w:tc>
      </w:tr>
      <w:tr w:rsidR="00A013FD" w:rsidRPr="00A013FD" w14:paraId="75C9F8DC" w14:textId="77777777" w:rsidTr="00BF604E">
        <w:trPr>
          <w:del w:id="15854" w:author="Johnny Schultz" w:date="2020-02-12T15:51:00Z"/>
        </w:trPr>
        <w:tc>
          <w:tcPr>
            <w:tcW w:w="2660" w:type="dxa"/>
          </w:tcPr>
          <w:p w14:paraId="070C12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55" w:author="Johnny Schultz" w:date="2020-02-12T15:51:00Z"/>
                <w:sz w:val="20"/>
              </w:rPr>
            </w:pPr>
            <w:del w:id="15856" w:author="Johnny Schultz" w:date="2020-02-12T15:51:00Z">
              <w:r w:rsidRPr="00A013FD">
                <w:rPr>
                  <w:sz w:val="20"/>
                </w:rPr>
                <w:delText>Transmit power</w:delText>
              </w:r>
            </w:del>
          </w:p>
        </w:tc>
        <w:tc>
          <w:tcPr>
            <w:tcW w:w="3827" w:type="dxa"/>
          </w:tcPr>
          <w:p w14:paraId="753190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57" w:author="Johnny Schultz" w:date="2020-02-12T15:51:00Z"/>
                <w:sz w:val="20"/>
              </w:rPr>
            </w:pPr>
            <w:del w:id="15858" w:author="Johnny Schultz" w:date="2020-02-12T15:51:00Z">
              <w:r w:rsidRPr="00A013FD">
                <w:rPr>
                  <w:sz w:val="20"/>
                </w:rPr>
                <w:delText>Transmit average power shall be at least 12.5 watts and not exceed 50 watts as declared by the manufacturer.</w:delText>
              </w:r>
            </w:del>
          </w:p>
          <w:p w14:paraId="09865A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59" w:author="Johnny Schultz" w:date="2020-02-12T15:51:00Z"/>
                <w:sz w:val="20"/>
              </w:rPr>
            </w:pPr>
            <w:del w:id="15860" w:author="Johnny Schultz" w:date="2020-02-12T15:51:00Z">
              <w:r w:rsidRPr="00A013FD">
                <w:rPr>
                  <w:sz w:val="20"/>
                </w:rPr>
                <w:delText>±1.5 dB normal +2/−6 dB extreme</w:delText>
              </w:r>
            </w:del>
          </w:p>
        </w:tc>
        <w:tc>
          <w:tcPr>
            <w:tcW w:w="2756" w:type="dxa"/>
          </w:tcPr>
          <w:p w14:paraId="0250EE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61" w:author="Johnny Schultz" w:date="2020-02-12T15:51:00Z"/>
                <w:sz w:val="20"/>
              </w:rPr>
            </w:pPr>
            <w:del w:id="15862" w:author="Johnny Schultz" w:date="2020-02-12T15:51:00Z">
              <w:r w:rsidRPr="00A013FD">
                <w:rPr>
                  <w:sz w:val="20"/>
                </w:rPr>
                <w:delText>conducted</w:delText>
              </w:r>
            </w:del>
          </w:p>
        </w:tc>
      </w:tr>
      <w:tr w:rsidR="00A013FD" w:rsidRPr="00A013FD" w14:paraId="2999C168" w14:textId="77777777" w:rsidTr="00BF604E">
        <w:trPr>
          <w:del w:id="15863" w:author="Johnny Schultz" w:date="2020-02-12T15:51:00Z"/>
        </w:trPr>
        <w:tc>
          <w:tcPr>
            <w:tcW w:w="2660" w:type="dxa"/>
          </w:tcPr>
          <w:p w14:paraId="605D05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64" w:author="Johnny Schultz" w:date="2020-02-12T15:51:00Z"/>
                <w:sz w:val="20"/>
              </w:rPr>
            </w:pPr>
            <w:del w:id="15865" w:author="Johnny Schultz" w:date="2020-02-12T15:51:00Z">
              <w:r w:rsidRPr="00A013FD">
                <w:rPr>
                  <w:sz w:val="20"/>
                </w:rPr>
                <w:delText>Modulation spectrum</w:delText>
              </w:r>
            </w:del>
          </w:p>
          <w:p w14:paraId="6BA296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66" w:author="Johnny Schultz" w:date="2020-02-12T15:51:00Z"/>
                <w:sz w:val="20"/>
              </w:rPr>
            </w:pPr>
            <w:del w:id="15867" w:author="Johnny Schultz" w:date="2020-02-12T15:51:00Z">
              <w:r w:rsidRPr="00A013FD">
                <w:rPr>
                  <w:sz w:val="20"/>
                </w:rPr>
                <w:delText>25 kHz channel</w:delText>
              </w:r>
            </w:del>
          </w:p>
        </w:tc>
        <w:tc>
          <w:tcPr>
            <w:tcW w:w="3827" w:type="dxa"/>
          </w:tcPr>
          <w:p w14:paraId="5784BE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68" w:author="Johnny Schultz" w:date="2020-02-12T15:51:00Z"/>
                <w:sz w:val="20"/>
              </w:rPr>
            </w:pPr>
            <w:del w:id="15869" w:author="Johnny Schultz" w:date="2020-02-12T15:51:00Z">
              <w:r w:rsidRPr="00A013FD">
                <w:rPr>
                  <w:sz w:val="20"/>
                </w:rPr>
                <w:delText>0 dBc</w:delText>
              </w:r>
            </w:del>
          </w:p>
          <w:p w14:paraId="1A7B6B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70" w:author="Johnny Schultz" w:date="2020-02-12T15:51:00Z"/>
                <w:sz w:val="20"/>
              </w:rPr>
            </w:pPr>
            <w:del w:id="15871" w:author="Johnny Schultz" w:date="2020-02-12T15:51:00Z">
              <w:r w:rsidRPr="00A013FD">
                <w:rPr>
                  <w:sz w:val="20"/>
                </w:rPr>
                <w:delText>−25 dBc</w:delText>
              </w:r>
            </w:del>
          </w:p>
          <w:p w14:paraId="0BD661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72" w:author="Johnny Schultz" w:date="2020-02-12T15:51:00Z"/>
                <w:sz w:val="20"/>
              </w:rPr>
            </w:pPr>
            <w:del w:id="15873" w:author="Johnny Schultz" w:date="2020-02-12T15:51:00Z">
              <w:r w:rsidRPr="00A013FD">
                <w:rPr>
                  <w:sz w:val="20"/>
                </w:rPr>
                <w:delText>−60 dBc</w:delText>
              </w:r>
            </w:del>
          </w:p>
        </w:tc>
        <w:tc>
          <w:tcPr>
            <w:tcW w:w="2756" w:type="dxa"/>
          </w:tcPr>
          <w:p w14:paraId="3A7806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74" w:author="Johnny Schultz" w:date="2020-02-12T15:51:00Z"/>
                <w:sz w:val="20"/>
              </w:rPr>
            </w:pPr>
            <w:del w:id="15875" w:author="Johnny Schultz" w:date="2020-02-12T15:51:00Z">
              <w:r w:rsidRPr="00A013FD">
                <w:rPr>
                  <w:sz w:val="20"/>
                </w:rPr>
                <w:delText>Δ</w:delText>
              </w:r>
              <w:r w:rsidRPr="00A013FD">
                <w:rPr>
                  <w:i/>
                  <w:iCs/>
                  <w:sz w:val="20"/>
                </w:rPr>
                <w:delText>fc</w:delText>
              </w:r>
              <w:r w:rsidRPr="00A013FD">
                <w:rPr>
                  <w:sz w:val="20"/>
                </w:rPr>
                <w:delText xml:space="preserve"> &lt; ±12.5 kHz</w:delText>
              </w:r>
              <w:r w:rsidRPr="00A013FD">
                <w:rPr>
                  <w:szCs w:val="24"/>
                  <w:shd w:val="clear" w:color="auto" w:fill="FFFF00"/>
                </w:rPr>
                <w:br/>
              </w:r>
              <w:r w:rsidRPr="00A013FD">
                <w:rPr>
                  <w:sz w:val="20"/>
                </w:rPr>
                <w:delText>±</w:delText>
              </w:r>
              <w:r w:rsidRPr="00A013FD">
                <w:rPr>
                  <w:sz w:val="20"/>
                  <w:lang w:eastAsia="ja-JP"/>
                </w:rPr>
                <w:delText>12.</w:delText>
              </w:r>
              <w:r w:rsidRPr="00A013FD">
                <w:rPr>
                  <w:sz w:val="20"/>
                </w:rPr>
                <w:delText>5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w:delText>
              </w:r>
              <w:r w:rsidRPr="00A013FD">
                <w:rPr>
                  <w:sz w:val="20"/>
                  <w:lang w:eastAsia="ja-JP"/>
                </w:rPr>
                <w:delText>2</w:delText>
              </w:r>
              <w:r w:rsidRPr="00A013FD">
                <w:rPr>
                  <w:sz w:val="20"/>
                </w:rPr>
                <w:delText>5 kHz</w:delText>
              </w:r>
              <w:r w:rsidRPr="00A013FD">
                <w:rPr>
                  <w:sz w:val="20"/>
                </w:rPr>
                <w:br/>
                <w:delText>±</w:delText>
              </w:r>
              <w:r w:rsidRPr="00A013FD">
                <w:rPr>
                  <w:sz w:val="20"/>
                  <w:lang w:eastAsia="ja-JP"/>
                </w:rPr>
                <w:delText>25</w:delText>
              </w:r>
              <w:r w:rsidRPr="00A013FD">
                <w:rPr>
                  <w:sz w:val="20"/>
                </w:rPr>
                <w:delText xml:space="preserve"> kHz</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w:delText>
              </w:r>
              <w:r w:rsidRPr="00A013FD">
                <w:rPr>
                  <w:sz w:val="20"/>
                  <w:lang w:eastAsia="ja-JP"/>
                </w:rPr>
                <w:delText>7</w:delText>
              </w:r>
              <w:r w:rsidRPr="00A013FD">
                <w:rPr>
                  <w:sz w:val="20"/>
                </w:rPr>
                <w:delText>5 kHz</w:delText>
              </w:r>
            </w:del>
          </w:p>
        </w:tc>
      </w:tr>
      <w:tr w:rsidR="00A013FD" w:rsidRPr="00A013FD" w14:paraId="03CCEF74" w14:textId="77777777" w:rsidTr="00BF604E">
        <w:trPr>
          <w:del w:id="15876" w:author="Johnny Schultz" w:date="2020-02-12T15:51:00Z"/>
        </w:trPr>
        <w:tc>
          <w:tcPr>
            <w:tcW w:w="2660" w:type="dxa"/>
          </w:tcPr>
          <w:p w14:paraId="0A9D8A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77" w:author="Johnny Schultz" w:date="2020-02-12T15:51:00Z"/>
                <w:sz w:val="20"/>
              </w:rPr>
            </w:pPr>
            <w:del w:id="15878" w:author="Johnny Schultz" w:date="2020-02-12T15:51:00Z">
              <w:r w:rsidRPr="00A013FD">
                <w:rPr>
                  <w:sz w:val="20"/>
                </w:rPr>
                <w:delText>Modulation spectrum</w:delText>
              </w:r>
            </w:del>
          </w:p>
          <w:p w14:paraId="58D805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79" w:author="Johnny Schultz" w:date="2020-02-12T15:51:00Z"/>
                <w:sz w:val="20"/>
              </w:rPr>
            </w:pPr>
            <w:del w:id="15880" w:author="Johnny Schultz" w:date="2020-02-12T15:51:00Z">
              <w:r w:rsidRPr="00A013FD">
                <w:rPr>
                  <w:sz w:val="20"/>
                </w:rPr>
                <w:delText>50 kHz channel</w:delText>
              </w:r>
            </w:del>
          </w:p>
        </w:tc>
        <w:tc>
          <w:tcPr>
            <w:tcW w:w="3827" w:type="dxa"/>
          </w:tcPr>
          <w:p w14:paraId="7246C3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81" w:author="Johnny Schultz" w:date="2020-02-12T15:51:00Z"/>
                <w:sz w:val="20"/>
              </w:rPr>
            </w:pPr>
            <w:del w:id="15882" w:author="Johnny Schultz" w:date="2020-02-12T15:51:00Z">
              <w:r w:rsidRPr="00A013FD">
                <w:rPr>
                  <w:sz w:val="20"/>
                </w:rPr>
                <w:delText>0 dBc</w:delText>
              </w:r>
            </w:del>
          </w:p>
          <w:p w14:paraId="1FD16D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83" w:author="Johnny Schultz" w:date="2020-02-12T15:51:00Z"/>
                <w:sz w:val="20"/>
              </w:rPr>
            </w:pPr>
            <w:del w:id="15884" w:author="Johnny Schultz" w:date="2020-02-12T15:51:00Z">
              <w:r w:rsidRPr="00A013FD">
                <w:rPr>
                  <w:sz w:val="20"/>
                </w:rPr>
                <w:delText>−25dBc</w:delText>
              </w:r>
            </w:del>
          </w:p>
          <w:p w14:paraId="405087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85" w:author="Johnny Schultz" w:date="2020-02-12T15:51:00Z"/>
                <w:sz w:val="20"/>
              </w:rPr>
            </w:pPr>
            <w:del w:id="15886" w:author="Johnny Schultz" w:date="2020-02-12T15:51:00Z">
              <w:r w:rsidRPr="00A013FD">
                <w:rPr>
                  <w:sz w:val="20"/>
                </w:rPr>
                <w:delText>−60 dBc</w:delText>
              </w:r>
            </w:del>
          </w:p>
        </w:tc>
        <w:tc>
          <w:tcPr>
            <w:tcW w:w="2756" w:type="dxa"/>
          </w:tcPr>
          <w:p w14:paraId="6C5E96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87" w:author="Johnny Schultz" w:date="2020-02-12T15:51:00Z"/>
                <w:sz w:val="20"/>
              </w:rPr>
            </w:pPr>
            <w:del w:id="15888" w:author="Johnny Schultz" w:date="2020-02-12T15:51:00Z">
              <w:r w:rsidRPr="00A013FD">
                <w:rPr>
                  <w:sz w:val="20"/>
                </w:rPr>
                <w:delText>Δ</w:delText>
              </w:r>
              <w:r w:rsidRPr="00A013FD">
                <w:rPr>
                  <w:i/>
                  <w:iCs/>
                  <w:sz w:val="20"/>
                </w:rPr>
                <w:delText>fc</w:delText>
              </w:r>
              <w:r w:rsidRPr="00A013FD">
                <w:rPr>
                  <w:sz w:val="20"/>
                </w:rPr>
                <w:delText xml:space="preserve"> &lt; ±25 kHz</w:delText>
              </w:r>
              <w:r w:rsidRPr="00A013FD">
                <w:rPr>
                  <w:szCs w:val="24"/>
                  <w:shd w:val="clear" w:color="auto" w:fill="FFFF00"/>
                </w:rPr>
                <w:br/>
              </w:r>
              <w:r w:rsidRPr="00A013FD">
                <w:rPr>
                  <w:sz w:val="20"/>
                </w:rPr>
                <w:delText>±25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±5</w:delText>
              </w:r>
              <w:r w:rsidRPr="00A013FD">
                <w:rPr>
                  <w:sz w:val="20"/>
                  <w:lang w:eastAsia="ja-JP"/>
                </w:rPr>
                <w:delText>0</w:delText>
              </w:r>
              <w:r w:rsidRPr="00A013FD">
                <w:rPr>
                  <w:sz w:val="20"/>
                </w:rPr>
                <w:delText xml:space="preserve"> kHz</w:delText>
              </w:r>
              <w:r w:rsidRPr="00A013FD">
                <w:rPr>
                  <w:sz w:val="20"/>
                </w:rPr>
                <w:br/>
                <w:delText>±5</w:delText>
              </w:r>
              <w:r w:rsidRPr="00A013FD">
                <w:rPr>
                  <w:sz w:val="20"/>
                  <w:lang w:eastAsia="ja-JP"/>
                </w:rPr>
                <w:delText>0</w:delText>
              </w:r>
              <w:r w:rsidRPr="00A013FD">
                <w:rPr>
                  <w:sz w:val="20"/>
                </w:rPr>
                <w:delText xml:space="preserve"> kHz&lt;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 ±</w:delText>
              </w:r>
              <w:r w:rsidRPr="00A013FD">
                <w:rPr>
                  <w:sz w:val="20"/>
                  <w:lang w:eastAsia="ja-JP"/>
                </w:rPr>
                <w:delText>100</w:delText>
              </w:r>
              <w:r w:rsidRPr="00A013FD">
                <w:rPr>
                  <w:sz w:val="20"/>
                </w:rPr>
                <w:delText xml:space="preserve"> kHz</w:delText>
              </w:r>
            </w:del>
          </w:p>
        </w:tc>
      </w:tr>
      <w:tr w:rsidR="00A013FD" w:rsidRPr="00A013FD" w14:paraId="42248920" w14:textId="77777777" w:rsidTr="00BF604E">
        <w:trPr>
          <w:del w:id="15889" w:author="Johnny Schultz" w:date="2020-02-12T15:51:00Z"/>
        </w:trPr>
        <w:tc>
          <w:tcPr>
            <w:tcW w:w="2660" w:type="dxa"/>
          </w:tcPr>
          <w:p w14:paraId="680ADD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90" w:author="Johnny Schultz" w:date="2020-02-12T15:51:00Z"/>
                <w:sz w:val="20"/>
              </w:rPr>
            </w:pPr>
            <w:del w:id="15891" w:author="Johnny Schultz" w:date="2020-02-12T15:51:00Z">
              <w:r w:rsidRPr="00A013FD">
                <w:rPr>
                  <w:sz w:val="20"/>
                </w:rPr>
                <w:delText>Modulation spectrum</w:delText>
              </w:r>
            </w:del>
          </w:p>
          <w:p w14:paraId="03E719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92" w:author="Johnny Schultz" w:date="2020-02-12T15:51:00Z"/>
                <w:sz w:val="20"/>
              </w:rPr>
            </w:pPr>
            <w:del w:id="15893" w:author="Johnny Schultz" w:date="2020-02-12T15:51:00Z">
              <w:r w:rsidRPr="00A013FD">
                <w:rPr>
                  <w:sz w:val="20"/>
                </w:rPr>
                <w:delText>100 kHz channel</w:delText>
              </w:r>
            </w:del>
          </w:p>
        </w:tc>
        <w:tc>
          <w:tcPr>
            <w:tcW w:w="3827" w:type="dxa"/>
          </w:tcPr>
          <w:p w14:paraId="53DB72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94" w:author="Johnny Schultz" w:date="2020-02-12T15:51:00Z"/>
                <w:sz w:val="20"/>
              </w:rPr>
            </w:pPr>
            <w:del w:id="15895" w:author="Johnny Schultz" w:date="2020-02-12T15:51:00Z">
              <w:r w:rsidRPr="00A013FD">
                <w:rPr>
                  <w:sz w:val="20"/>
                </w:rPr>
                <w:delText>0 dBc</w:delText>
              </w:r>
            </w:del>
          </w:p>
          <w:p w14:paraId="24D379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96" w:author="Johnny Schultz" w:date="2020-02-12T15:51:00Z"/>
                <w:sz w:val="20"/>
              </w:rPr>
            </w:pPr>
            <w:del w:id="15897" w:author="Johnny Schultz" w:date="2020-02-12T15:51:00Z">
              <w:r w:rsidRPr="00A013FD">
                <w:rPr>
                  <w:sz w:val="20"/>
                </w:rPr>
                <w:delText>−25 dBc</w:delText>
              </w:r>
            </w:del>
          </w:p>
          <w:p w14:paraId="5FD8F5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898" w:author="Johnny Schultz" w:date="2020-02-12T15:51:00Z"/>
                <w:sz w:val="20"/>
              </w:rPr>
            </w:pPr>
            <w:del w:id="15899" w:author="Johnny Schultz" w:date="2020-02-12T15:51:00Z">
              <w:r w:rsidRPr="00A013FD">
                <w:rPr>
                  <w:sz w:val="20"/>
                </w:rPr>
                <w:delText>−60 dBc</w:delText>
              </w:r>
            </w:del>
          </w:p>
        </w:tc>
        <w:tc>
          <w:tcPr>
            <w:tcW w:w="2756" w:type="dxa"/>
          </w:tcPr>
          <w:p w14:paraId="215B2E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900" w:author="Johnny Schultz" w:date="2020-02-12T15:51:00Z"/>
                <w:sz w:val="20"/>
              </w:rPr>
            </w:pPr>
            <w:del w:id="15901" w:author="Johnny Schultz" w:date="2020-02-12T15:51:00Z">
              <w:r w:rsidRPr="00A013FD">
                <w:rPr>
                  <w:sz w:val="20"/>
                </w:rPr>
                <w:delText>Δfc &lt; ±50 kHz</w:delText>
              </w:r>
              <w:r w:rsidRPr="00A013FD">
                <w:rPr>
                  <w:szCs w:val="24"/>
                  <w:shd w:val="clear" w:color="auto" w:fill="FFFF00"/>
                </w:rPr>
                <w:br/>
              </w:r>
              <w:r w:rsidRPr="00A013FD">
                <w:rPr>
                  <w:sz w:val="20"/>
                </w:rPr>
                <w:delText>±50 kHz</w:delText>
              </w:r>
              <w:r w:rsidRPr="00A013FD">
                <w:rPr>
                  <w:sz w:val="20"/>
                  <w:lang w:eastAsia="ja-JP"/>
                </w:rPr>
                <w:delText xml:space="preserve"> &lt; </w:delText>
              </w:r>
              <w:r w:rsidRPr="00A013FD">
                <w:rPr>
                  <w:sz w:val="20"/>
                </w:rPr>
                <w:delText>Δ</w:delText>
              </w:r>
              <w:r w:rsidRPr="00A013FD">
                <w:rPr>
                  <w:i/>
                  <w:iCs/>
                  <w:sz w:val="20"/>
                </w:rPr>
                <w:delText>fc</w:delText>
              </w:r>
              <w:r w:rsidRPr="00A013FD">
                <w:rPr>
                  <w:sz w:val="20"/>
                </w:rPr>
                <w:delText xml:space="preserve"> &lt; ±</w:delText>
              </w:r>
              <w:r w:rsidRPr="00A013FD">
                <w:rPr>
                  <w:sz w:val="20"/>
                  <w:lang w:eastAsia="ja-JP"/>
                </w:rPr>
                <w:delText>10</w:delText>
              </w:r>
              <w:r w:rsidRPr="00A013FD">
                <w:rPr>
                  <w:sz w:val="20"/>
                </w:rPr>
                <w:delText>0 kHz</w:delText>
              </w:r>
              <w:r w:rsidRPr="00A013FD">
                <w:rPr>
                  <w:sz w:val="20"/>
                </w:rPr>
                <w:br/>
                <w:delText>±</w:delText>
              </w:r>
              <w:r w:rsidRPr="00A013FD">
                <w:rPr>
                  <w:sz w:val="20"/>
                  <w:lang w:eastAsia="ja-JP"/>
                </w:rPr>
                <w:delText>10</w:delText>
              </w:r>
              <w:r w:rsidRPr="00A013FD">
                <w:rPr>
                  <w:sz w:val="20"/>
                </w:rPr>
                <w:delText>0 kHz</w:delText>
              </w:r>
              <w:r w:rsidRPr="00A013FD">
                <w:rPr>
                  <w:sz w:val="20"/>
                  <w:lang w:eastAsia="ja-JP"/>
                </w:rPr>
                <w:delText xml:space="preserve"> </w:delText>
              </w:r>
              <w:r w:rsidRPr="00A013FD">
                <w:rPr>
                  <w:sz w:val="20"/>
                </w:rPr>
                <w:delText>&lt;</w:delText>
              </w:r>
              <w:r w:rsidRPr="00A013FD">
                <w:rPr>
                  <w:sz w:val="20"/>
                  <w:lang w:eastAsia="ja-JP"/>
                </w:rPr>
                <w:delText xml:space="preserve"> </w:delText>
              </w:r>
              <w:r w:rsidRPr="00A013FD">
                <w:rPr>
                  <w:sz w:val="20"/>
                </w:rPr>
                <w:delText>Δ</w:delText>
              </w:r>
              <w:r w:rsidRPr="00A013FD">
                <w:rPr>
                  <w:i/>
                  <w:iCs/>
                  <w:sz w:val="20"/>
                </w:rPr>
                <w:delText>fc</w:delText>
              </w:r>
              <w:r w:rsidRPr="00A013FD">
                <w:rPr>
                  <w:sz w:val="20"/>
                  <w:lang w:eastAsia="ja-JP"/>
                </w:rPr>
                <w:delText xml:space="preserve"> </w:delText>
              </w:r>
              <w:r w:rsidRPr="00A013FD">
                <w:rPr>
                  <w:sz w:val="20"/>
                </w:rPr>
                <w:delText>&lt; ±1</w:delText>
              </w:r>
              <w:r w:rsidRPr="00A013FD">
                <w:rPr>
                  <w:sz w:val="20"/>
                  <w:lang w:eastAsia="ja-JP"/>
                </w:rPr>
                <w:delText>5</w:delText>
              </w:r>
              <w:r w:rsidRPr="00A013FD">
                <w:rPr>
                  <w:sz w:val="20"/>
                </w:rPr>
                <w:delText>0 kHz</w:delText>
              </w:r>
            </w:del>
          </w:p>
        </w:tc>
      </w:tr>
      <w:tr w:rsidR="00A013FD" w:rsidRPr="00A013FD" w14:paraId="1871EABF" w14:textId="77777777" w:rsidTr="00BF604E">
        <w:trPr>
          <w:del w:id="15902" w:author="Johnny Schultz" w:date="2020-02-12T15:51:00Z"/>
        </w:trPr>
        <w:tc>
          <w:tcPr>
            <w:tcW w:w="2660" w:type="dxa"/>
          </w:tcPr>
          <w:p w14:paraId="0EAD65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903" w:author="Johnny Schultz" w:date="2020-02-12T15:51:00Z"/>
                <w:sz w:val="20"/>
              </w:rPr>
            </w:pPr>
            <w:del w:id="15904" w:author="Johnny Schultz" w:date="2020-02-12T15:51:00Z">
              <w:r w:rsidRPr="00A013FD">
                <w:rPr>
                  <w:sz w:val="20"/>
                </w:rPr>
                <w:delText>Spurious emissions</w:delText>
              </w:r>
            </w:del>
          </w:p>
        </w:tc>
        <w:tc>
          <w:tcPr>
            <w:tcW w:w="3827" w:type="dxa"/>
          </w:tcPr>
          <w:p w14:paraId="2D1F51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905" w:author="Johnny Schultz" w:date="2020-02-12T15:51:00Z"/>
                <w:sz w:val="20"/>
              </w:rPr>
            </w:pPr>
            <w:del w:id="15906" w:author="Johnny Schultz" w:date="2020-02-12T15:51:00Z">
              <w:r w:rsidRPr="00A013FD">
                <w:rPr>
                  <w:sz w:val="20"/>
                </w:rPr>
                <w:delText>−36 dBm</w:delText>
              </w:r>
              <w:r w:rsidRPr="00A013FD">
                <w:rPr>
                  <w:sz w:val="20"/>
                </w:rPr>
                <w:br/>
                <w:delText>−30 dBm</w:delText>
              </w:r>
            </w:del>
          </w:p>
        </w:tc>
        <w:tc>
          <w:tcPr>
            <w:tcW w:w="2756" w:type="dxa"/>
          </w:tcPr>
          <w:p w14:paraId="257F1C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rPr>
                <w:del w:id="15907" w:author="Johnny Schultz" w:date="2020-02-12T15:51:00Z"/>
                <w:sz w:val="20"/>
              </w:rPr>
            </w:pPr>
            <w:del w:id="15908" w:author="Johnny Schultz" w:date="2020-02-12T15:51:00Z">
              <w:r w:rsidRPr="00A013FD">
                <w:rPr>
                  <w:sz w:val="20"/>
                </w:rPr>
                <w:delText>9 kHz ... 1 GHz</w:delText>
              </w:r>
              <w:r w:rsidRPr="00A013FD">
                <w:rPr>
                  <w:sz w:val="20"/>
                </w:rPr>
                <w:br/>
                <w:delText>1 GHz ... 4 GHz</w:delText>
              </w:r>
            </w:del>
          </w:p>
        </w:tc>
      </w:tr>
    </w:tbl>
    <w:p w14:paraId="65476BDD" w14:textId="77777777" w:rsidR="00A013FD" w:rsidRPr="00A013FD" w:rsidRDefault="00A013FD" w:rsidP="00A013FD">
      <w:pPr>
        <w:keepNext/>
        <w:keepLines/>
        <w:tabs>
          <w:tab w:val="left" w:pos="360"/>
        </w:tabs>
        <w:spacing w:before="200"/>
        <w:ind w:left="360" w:hanging="360"/>
        <w:outlineLvl w:val="1"/>
        <w:rPr>
          <w:del w:id="15909" w:author="Johnny Schultz" w:date="2020-02-12T15:51:00Z"/>
          <w:b/>
        </w:rPr>
      </w:pPr>
      <w:bookmarkStart w:id="15910" w:name="_Toc293090712"/>
      <w:del w:id="15911" w:author="Johnny Schultz" w:date="2020-02-12T15:51:00Z">
        <w:r w:rsidRPr="00A013FD">
          <w:rPr>
            <w:b/>
          </w:rPr>
          <w:delText>3.3</w:delText>
        </w:r>
        <w:r w:rsidRPr="00A013FD">
          <w:rPr>
            <w:b/>
          </w:rPr>
          <w:tab/>
          <w:delText>Antenna</w:delText>
        </w:r>
        <w:bookmarkEnd w:id="15910"/>
      </w:del>
    </w:p>
    <w:p w14:paraId="0001EC42" w14:textId="77777777" w:rsidR="00A013FD" w:rsidRPr="00A013FD" w:rsidRDefault="00A013FD" w:rsidP="00A013FD">
      <w:pPr>
        <w:rPr>
          <w:del w:id="15912" w:author="Johnny Schultz" w:date="2020-02-12T15:51:00Z"/>
        </w:rPr>
      </w:pPr>
      <w:del w:id="15913" w:author="Johnny Schultz" w:date="2020-02-12T15:51:00Z">
        <w:r w:rsidRPr="00A013FD">
          <w:delText xml:space="preserve">Terrestrial VDE may share the same antenna(s) with the other subsystems AIS, ASM, VDE-SAT. </w:delText>
        </w:r>
      </w:del>
    </w:p>
    <w:p w14:paraId="64D153D3" w14:textId="77777777" w:rsidR="00A013FD" w:rsidRPr="00A013FD" w:rsidRDefault="00A013FD" w:rsidP="00A013FD">
      <w:pPr>
        <w:rPr>
          <w:del w:id="15914" w:author="Johnny Schultz" w:date="2020-02-12T15:51:00Z"/>
        </w:rPr>
      </w:pPr>
      <w:del w:id="15915" w:author="Johnny Schultz" w:date="2020-02-12T15:51:00Z">
        <w:r w:rsidRPr="00A013FD">
          <w:delText>Refer to Annex 1.</w:delText>
        </w:r>
      </w:del>
    </w:p>
    <w:p w14:paraId="4D89BA2B" w14:textId="77777777" w:rsidR="00A013FD" w:rsidRPr="00A013FD" w:rsidRDefault="00A013FD" w:rsidP="00A013FD">
      <w:pPr>
        <w:keepNext/>
        <w:keepLines/>
        <w:tabs>
          <w:tab w:val="left" w:pos="360"/>
        </w:tabs>
        <w:spacing w:before="200"/>
        <w:ind w:left="360" w:hanging="360"/>
        <w:outlineLvl w:val="1"/>
        <w:rPr>
          <w:del w:id="15916" w:author="Johnny Schultz" w:date="2020-02-12T15:51:00Z"/>
          <w:b/>
        </w:rPr>
      </w:pPr>
      <w:bookmarkStart w:id="15917" w:name="_Toc293090715"/>
      <w:del w:id="15918" w:author="Johnny Schultz" w:date="2020-02-12T15:51:00Z">
        <w:r w:rsidRPr="00A013FD">
          <w:rPr>
            <w:b/>
          </w:rPr>
          <w:delText>3.4</w:delText>
        </w:r>
        <w:r w:rsidRPr="00A013FD">
          <w:rPr>
            <w:b/>
          </w:rPr>
          <w:tab/>
          <w:delText>Modulation</w:delText>
        </w:r>
        <w:bookmarkEnd w:id="15917"/>
      </w:del>
    </w:p>
    <w:p w14:paraId="37B7D645" w14:textId="77777777" w:rsidR="00A013FD" w:rsidRPr="00A013FD" w:rsidRDefault="00A013FD" w:rsidP="00A013FD">
      <w:pPr>
        <w:keepNext/>
        <w:keepLines/>
        <w:tabs>
          <w:tab w:val="clear" w:pos="1134"/>
          <w:tab w:val="left" w:pos="360"/>
        </w:tabs>
        <w:spacing w:before="200"/>
        <w:ind w:left="360" w:hanging="360"/>
        <w:outlineLvl w:val="2"/>
        <w:rPr>
          <w:del w:id="15919" w:author="Johnny Schultz" w:date="2020-02-12T15:51:00Z"/>
          <w:b/>
        </w:rPr>
      </w:pPr>
      <w:del w:id="15920" w:author="Johnny Schultz" w:date="2020-02-12T15:51:00Z">
        <w:r w:rsidRPr="00A013FD">
          <w:rPr>
            <w:b/>
          </w:rPr>
          <w:delText>3.4.1</w:delText>
        </w:r>
        <w:r w:rsidRPr="00A013FD">
          <w:rPr>
            <w:b/>
          </w:rPr>
          <w:tab/>
          <w:delText>Waveforms</w:delText>
        </w:r>
      </w:del>
    </w:p>
    <w:p w14:paraId="22A3D5F5" w14:textId="77777777" w:rsidR="00A013FD" w:rsidRPr="00A013FD" w:rsidRDefault="00A013FD" w:rsidP="00A013FD">
      <w:pPr>
        <w:rPr>
          <w:del w:id="15921" w:author="Johnny Schultz" w:date="2020-02-12T15:51:00Z"/>
        </w:rPr>
      </w:pPr>
      <w:del w:id="15922" w:author="Johnny Schultz" w:date="2020-02-12T15:51:00Z">
        <w:r w:rsidRPr="00A013FD">
          <w:delText>The waveforms are defined in TABLE A3-2. The modulation and coding options and raw channel throughput rates are provided for a range of bandwidths and modulation and coding schemes (MCS). Three MCSs are detailed while 13 others are reserved for future expansion.</w:delText>
        </w:r>
      </w:del>
    </w:p>
    <w:p w14:paraId="0253D706" w14:textId="77777777" w:rsidR="00A013FD" w:rsidRPr="00A013FD" w:rsidRDefault="00A013FD" w:rsidP="00A013FD">
      <w:pPr>
        <w:keepNext/>
        <w:keepLines/>
        <w:spacing w:before="560" w:after="120"/>
        <w:jc w:val="center"/>
        <w:rPr>
          <w:del w:id="15923" w:author="Johnny Schultz" w:date="2020-02-12T15:51:00Z"/>
          <w:caps/>
          <w:sz w:val="20"/>
        </w:rPr>
      </w:pPr>
      <w:bookmarkStart w:id="15924" w:name="_Ref293218548"/>
      <w:del w:id="15925" w:author="Johnny Schultz" w:date="2020-02-12T15:51:00Z">
        <w:r w:rsidRPr="00A013FD">
          <w:rPr>
            <w:caps/>
            <w:sz w:val="20"/>
          </w:rPr>
          <w:delText xml:space="preserve">TABLE </w:delText>
        </w:r>
        <w:bookmarkEnd w:id="15924"/>
        <w:r w:rsidRPr="00A013FD">
          <w:rPr>
            <w:caps/>
            <w:sz w:val="20"/>
          </w:rPr>
          <w:delText>A3-2</w:delText>
        </w:r>
      </w:del>
    </w:p>
    <w:p w14:paraId="656CAB70" w14:textId="77777777" w:rsidR="00A013FD" w:rsidRPr="00A013FD" w:rsidRDefault="00A013FD" w:rsidP="00A013FD">
      <w:pPr>
        <w:keepNext/>
        <w:keepLines/>
        <w:spacing w:before="0" w:after="120"/>
        <w:jc w:val="center"/>
        <w:rPr>
          <w:del w:id="15926" w:author="Johnny Schultz" w:date="2020-02-12T15:51:00Z"/>
          <w:rFonts w:ascii="Times New Roman Bold" w:hAnsi="Times New Roman Bold"/>
          <w:b/>
          <w:sz w:val="20"/>
          <w:lang w:eastAsia="pl-PL"/>
        </w:rPr>
      </w:pPr>
      <w:del w:id="15927" w:author="Johnny Schultz" w:date="2020-02-12T15:51:00Z">
        <w:r w:rsidRPr="00A013FD">
          <w:rPr>
            <w:rFonts w:ascii="Times New Roman Bold" w:hAnsi="Times New Roman Bold"/>
            <w:b/>
            <w:sz w:val="20"/>
          </w:rPr>
          <w:delText>Modulation and coding schemes</w:delText>
        </w:r>
      </w:del>
    </w:p>
    <w:tbl>
      <w:tblPr>
        <w:tblStyle w:val="TableGrid1"/>
        <w:tblW w:w="4955" w:type="pct"/>
        <w:tblLayout w:type="fixed"/>
        <w:tblLook w:val="04A0" w:firstRow="1" w:lastRow="0" w:firstColumn="1" w:lastColumn="0" w:noHBand="0" w:noVBand="1"/>
      </w:tblPr>
      <w:tblGrid>
        <w:gridCol w:w="2401"/>
        <w:gridCol w:w="1536"/>
        <w:gridCol w:w="897"/>
        <w:gridCol w:w="1458"/>
        <w:gridCol w:w="1670"/>
        <w:gridCol w:w="1580"/>
      </w:tblGrid>
      <w:tr w:rsidR="00A013FD" w:rsidRPr="00A013FD" w14:paraId="23FB67D1" w14:textId="77777777" w:rsidTr="00BF604E">
        <w:trPr>
          <w:tblHeader/>
          <w:del w:id="15928" w:author="Johnny Schultz" w:date="2020-02-12T15:51:00Z"/>
        </w:trPr>
        <w:tc>
          <w:tcPr>
            <w:tcW w:w="1258" w:type="pct"/>
            <w:shd w:val="clear" w:color="auto" w:fill="auto"/>
            <w:vAlign w:val="center"/>
          </w:tcPr>
          <w:p w14:paraId="14F9D29E" w14:textId="77777777" w:rsidR="00A013FD" w:rsidRPr="00A013FD" w:rsidRDefault="00A013FD" w:rsidP="00A013FD">
            <w:pPr>
              <w:keepNext/>
              <w:keepLines/>
              <w:spacing w:before="80" w:after="80"/>
              <w:jc w:val="center"/>
              <w:rPr>
                <w:del w:id="15929" w:author="Johnny Schultz" w:date="2020-02-12T15:51:00Z"/>
                <w:rFonts w:asciiTheme="majorBidi" w:hAnsiTheme="majorBidi" w:cstheme="majorBidi"/>
                <w:b/>
                <w:sz w:val="20"/>
              </w:rPr>
            </w:pPr>
            <w:del w:id="15930" w:author="Johnny Schultz" w:date="2020-02-12T15:51:00Z">
              <w:r w:rsidRPr="00A013FD">
                <w:rPr>
                  <w:rFonts w:asciiTheme="majorBidi" w:hAnsiTheme="majorBidi" w:cstheme="majorBidi"/>
                  <w:b/>
                  <w:sz w:val="20"/>
                </w:rPr>
                <w:delText>Modulation and coding scheme</w:delText>
              </w:r>
            </w:del>
          </w:p>
        </w:tc>
        <w:tc>
          <w:tcPr>
            <w:tcW w:w="805" w:type="pct"/>
            <w:shd w:val="clear" w:color="auto" w:fill="auto"/>
            <w:vAlign w:val="center"/>
          </w:tcPr>
          <w:p w14:paraId="4F11A33B" w14:textId="77777777" w:rsidR="00A013FD" w:rsidRPr="00A013FD" w:rsidRDefault="00A013FD" w:rsidP="00A013FD">
            <w:pPr>
              <w:keepNext/>
              <w:keepLines/>
              <w:spacing w:before="80" w:after="80"/>
              <w:jc w:val="center"/>
              <w:rPr>
                <w:del w:id="15931" w:author="Johnny Schultz" w:date="2020-02-12T15:51:00Z"/>
                <w:rFonts w:asciiTheme="majorBidi" w:hAnsiTheme="majorBidi" w:cstheme="majorBidi"/>
                <w:b/>
                <w:sz w:val="20"/>
              </w:rPr>
            </w:pPr>
            <w:del w:id="15932" w:author="Johnny Schultz" w:date="2020-02-12T15:51:00Z">
              <w:r w:rsidRPr="00A013FD">
                <w:rPr>
                  <w:rFonts w:asciiTheme="majorBidi" w:hAnsiTheme="majorBidi" w:cstheme="majorBidi"/>
                  <w:b/>
                  <w:sz w:val="20"/>
                </w:rPr>
                <w:delText>Signal Information D</w:delText>
              </w:r>
              <w:r w:rsidRPr="00A013FD">
                <w:rPr>
                  <w:rFonts w:asciiTheme="majorBidi" w:hAnsiTheme="majorBidi" w:cstheme="majorBidi"/>
                  <w:b/>
                  <w:sz w:val="20"/>
                  <w:vertAlign w:val="subscript"/>
                </w:rPr>
                <w:delText>0</w:delText>
              </w:r>
              <w:r w:rsidRPr="00A013FD">
                <w:rPr>
                  <w:rFonts w:asciiTheme="majorBidi" w:hAnsiTheme="majorBidi" w:cstheme="majorBidi"/>
                  <w:b/>
                  <w:sz w:val="20"/>
                </w:rPr>
                <w:delText>, D</w:delText>
              </w:r>
              <w:r w:rsidRPr="00A013FD">
                <w:rPr>
                  <w:rFonts w:asciiTheme="majorBidi" w:hAnsiTheme="majorBidi" w:cstheme="majorBidi"/>
                  <w:b/>
                  <w:sz w:val="20"/>
                  <w:vertAlign w:val="subscript"/>
                </w:rPr>
                <w:delText>1</w:delText>
              </w:r>
              <w:r w:rsidRPr="00A013FD">
                <w:rPr>
                  <w:rFonts w:asciiTheme="majorBidi" w:hAnsiTheme="majorBidi" w:cstheme="majorBidi"/>
                  <w:b/>
                  <w:sz w:val="20"/>
                </w:rPr>
                <w:delText>, D</w:delText>
              </w:r>
              <w:r w:rsidRPr="00A013FD">
                <w:rPr>
                  <w:rFonts w:asciiTheme="majorBidi" w:hAnsiTheme="majorBidi" w:cstheme="majorBidi"/>
                  <w:b/>
                  <w:sz w:val="20"/>
                  <w:vertAlign w:val="subscript"/>
                </w:rPr>
                <w:delText>2</w:delText>
              </w:r>
              <w:r w:rsidRPr="00A013FD">
                <w:rPr>
                  <w:rFonts w:asciiTheme="majorBidi" w:hAnsiTheme="majorBidi" w:cstheme="majorBidi"/>
                  <w:b/>
                  <w:sz w:val="20"/>
                </w:rPr>
                <w:delText>, D</w:delText>
              </w:r>
              <w:r w:rsidRPr="00A013FD">
                <w:rPr>
                  <w:rFonts w:asciiTheme="majorBidi" w:hAnsiTheme="majorBidi" w:cstheme="majorBidi"/>
                  <w:b/>
                  <w:sz w:val="20"/>
                  <w:vertAlign w:val="subscript"/>
                </w:rPr>
                <w:delText>3</w:delText>
              </w:r>
              <w:r w:rsidRPr="00A013FD">
                <w:rPr>
                  <w:rFonts w:asciiTheme="majorBidi" w:hAnsiTheme="majorBidi" w:cstheme="majorBidi"/>
                  <w:b/>
                  <w:sz w:val="20"/>
                </w:rPr>
                <w:delText xml:space="preserve"> </w:delText>
              </w:r>
              <w:r w:rsidRPr="00A013FD">
                <w:rPr>
                  <w:rFonts w:asciiTheme="majorBidi" w:hAnsiTheme="majorBidi" w:cstheme="majorBidi"/>
                  <w:b/>
                  <w:sz w:val="20"/>
                </w:rPr>
                <w:br/>
                <w:delText>values</w:delText>
              </w:r>
            </w:del>
          </w:p>
        </w:tc>
        <w:tc>
          <w:tcPr>
            <w:tcW w:w="470" w:type="pct"/>
            <w:shd w:val="clear" w:color="auto" w:fill="auto"/>
            <w:vAlign w:val="center"/>
          </w:tcPr>
          <w:p w14:paraId="72AFF23C" w14:textId="77777777" w:rsidR="00A013FD" w:rsidRPr="00A013FD" w:rsidRDefault="00A013FD" w:rsidP="00A013FD">
            <w:pPr>
              <w:keepNext/>
              <w:keepLines/>
              <w:spacing w:before="80" w:after="80"/>
              <w:jc w:val="center"/>
              <w:rPr>
                <w:del w:id="15933" w:author="Johnny Schultz" w:date="2020-02-12T15:51:00Z"/>
                <w:rFonts w:asciiTheme="majorBidi" w:hAnsiTheme="majorBidi" w:cstheme="majorBidi"/>
                <w:b/>
                <w:sz w:val="20"/>
              </w:rPr>
            </w:pPr>
            <w:del w:id="15934" w:author="Johnny Schultz" w:date="2020-02-12T15:51:00Z">
              <w:r w:rsidRPr="00A013FD">
                <w:rPr>
                  <w:rFonts w:asciiTheme="majorBidi" w:hAnsiTheme="majorBidi" w:cstheme="majorBidi"/>
                  <w:b/>
                  <w:sz w:val="20"/>
                </w:rPr>
                <w:delText>CQI value</w:delText>
              </w:r>
            </w:del>
          </w:p>
        </w:tc>
        <w:tc>
          <w:tcPr>
            <w:tcW w:w="764" w:type="pct"/>
            <w:shd w:val="clear" w:color="auto" w:fill="auto"/>
            <w:vAlign w:val="center"/>
          </w:tcPr>
          <w:p w14:paraId="62ECE5E6" w14:textId="77777777" w:rsidR="00A013FD" w:rsidRPr="00A013FD" w:rsidRDefault="00A013FD" w:rsidP="00A013FD">
            <w:pPr>
              <w:keepNext/>
              <w:keepLines/>
              <w:spacing w:before="80" w:after="80"/>
              <w:jc w:val="center"/>
              <w:rPr>
                <w:del w:id="15935" w:author="Johnny Schultz" w:date="2020-02-12T15:51:00Z"/>
                <w:rFonts w:asciiTheme="majorBidi" w:hAnsiTheme="majorBidi" w:cstheme="majorBidi"/>
                <w:b/>
                <w:sz w:val="20"/>
              </w:rPr>
            </w:pPr>
            <w:del w:id="15936" w:author="Johnny Schultz" w:date="2020-02-12T15:51:00Z">
              <w:r w:rsidRPr="00A013FD">
                <w:rPr>
                  <w:rFonts w:asciiTheme="majorBidi" w:hAnsiTheme="majorBidi" w:cstheme="majorBidi"/>
                  <w:b/>
                  <w:sz w:val="20"/>
                </w:rPr>
                <w:delText xml:space="preserve">Total throughput </w:delText>
              </w:r>
              <w:r w:rsidRPr="00A013FD">
                <w:rPr>
                  <w:rFonts w:asciiTheme="majorBidi" w:hAnsiTheme="majorBidi" w:cstheme="majorBidi"/>
                  <w:b/>
                  <w:sz w:val="20"/>
                </w:rPr>
                <w:br/>
                <w:delText xml:space="preserve">bitrate </w:delText>
              </w:r>
              <w:r w:rsidRPr="00A013FD">
                <w:rPr>
                  <w:rFonts w:asciiTheme="majorBidi" w:hAnsiTheme="majorBidi" w:cstheme="majorBidi"/>
                  <w:b/>
                  <w:sz w:val="20"/>
                </w:rPr>
                <w:br/>
                <w:delText>(kbits/s)</w:delText>
              </w:r>
              <w:r w:rsidRPr="00A013FD">
                <w:rPr>
                  <w:rFonts w:asciiTheme="majorBidi" w:hAnsiTheme="majorBidi" w:cstheme="majorBidi"/>
                  <w:b/>
                  <w:position w:val="6"/>
                  <w:sz w:val="18"/>
                </w:rPr>
                <w:delText>*</w:delText>
              </w:r>
              <w:r w:rsidRPr="00A013FD">
                <w:rPr>
                  <w:rFonts w:asciiTheme="majorBidi" w:hAnsiTheme="majorBidi" w:cstheme="majorBidi"/>
                  <w:b/>
                  <w:sz w:val="20"/>
                </w:rPr>
                <w:br/>
                <w:delText>25 kHz</w:delText>
              </w:r>
            </w:del>
          </w:p>
        </w:tc>
        <w:tc>
          <w:tcPr>
            <w:tcW w:w="875" w:type="pct"/>
            <w:shd w:val="clear" w:color="auto" w:fill="auto"/>
            <w:vAlign w:val="center"/>
          </w:tcPr>
          <w:p w14:paraId="353C9D5E" w14:textId="77777777" w:rsidR="00A013FD" w:rsidRPr="00A013FD" w:rsidRDefault="00A013FD" w:rsidP="00A013FD">
            <w:pPr>
              <w:keepNext/>
              <w:keepLines/>
              <w:spacing w:before="80" w:after="80"/>
              <w:jc w:val="center"/>
              <w:rPr>
                <w:del w:id="15937" w:author="Johnny Schultz" w:date="2020-02-12T15:51:00Z"/>
                <w:rFonts w:asciiTheme="majorBidi" w:hAnsiTheme="majorBidi" w:cstheme="majorBidi"/>
                <w:b/>
                <w:sz w:val="20"/>
              </w:rPr>
            </w:pPr>
            <w:del w:id="15938" w:author="Johnny Schultz" w:date="2020-02-12T15:51:00Z">
              <w:r w:rsidRPr="00A013FD">
                <w:rPr>
                  <w:rFonts w:asciiTheme="majorBidi" w:hAnsiTheme="majorBidi" w:cstheme="majorBidi"/>
                  <w:b/>
                  <w:sz w:val="20"/>
                </w:rPr>
                <w:delText xml:space="preserve">Total throughput </w:delText>
              </w:r>
              <w:r w:rsidRPr="00A013FD">
                <w:rPr>
                  <w:rFonts w:asciiTheme="majorBidi" w:hAnsiTheme="majorBidi" w:cstheme="majorBidi"/>
                  <w:b/>
                  <w:sz w:val="20"/>
                </w:rPr>
                <w:br/>
                <w:delText xml:space="preserve">bitrate </w:delText>
              </w:r>
              <w:r w:rsidRPr="00A013FD">
                <w:rPr>
                  <w:rFonts w:asciiTheme="majorBidi" w:hAnsiTheme="majorBidi" w:cstheme="majorBidi"/>
                  <w:b/>
                  <w:sz w:val="20"/>
                </w:rPr>
                <w:br/>
                <w:delText>(kbits/s)</w:delText>
              </w:r>
              <w:r w:rsidRPr="00A013FD">
                <w:rPr>
                  <w:rFonts w:asciiTheme="majorBidi" w:hAnsiTheme="majorBidi" w:cstheme="majorBidi"/>
                  <w:b/>
                  <w:position w:val="6"/>
                  <w:sz w:val="18"/>
                </w:rPr>
                <w:delText>**</w:delText>
              </w:r>
              <w:r w:rsidRPr="00A013FD">
                <w:rPr>
                  <w:rFonts w:asciiTheme="majorBidi" w:hAnsiTheme="majorBidi" w:cstheme="majorBidi"/>
                  <w:b/>
                  <w:sz w:val="20"/>
                </w:rPr>
                <w:br/>
                <w:delText>50 kHz</w:delText>
              </w:r>
            </w:del>
          </w:p>
        </w:tc>
        <w:tc>
          <w:tcPr>
            <w:tcW w:w="828" w:type="pct"/>
            <w:shd w:val="clear" w:color="auto" w:fill="auto"/>
            <w:vAlign w:val="center"/>
          </w:tcPr>
          <w:p w14:paraId="716DFFCE" w14:textId="77777777" w:rsidR="00A013FD" w:rsidRPr="00A013FD" w:rsidRDefault="00A013FD" w:rsidP="00A013FD">
            <w:pPr>
              <w:keepNext/>
              <w:keepLines/>
              <w:spacing w:before="80" w:after="80"/>
              <w:jc w:val="center"/>
              <w:rPr>
                <w:del w:id="15939" w:author="Johnny Schultz" w:date="2020-02-12T15:51:00Z"/>
                <w:rFonts w:asciiTheme="majorBidi" w:hAnsiTheme="majorBidi" w:cstheme="majorBidi"/>
                <w:b/>
                <w:sz w:val="20"/>
              </w:rPr>
            </w:pPr>
            <w:del w:id="15940" w:author="Johnny Schultz" w:date="2020-02-12T15:51:00Z">
              <w:r w:rsidRPr="00A013FD">
                <w:rPr>
                  <w:rFonts w:asciiTheme="majorBidi" w:hAnsiTheme="majorBidi" w:cstheme="majorBidi"/>
                  <w:b/>
                  <w:sz w:val="20"/>
                </w:rPr>
                <w:delText xml:space="preserve">Total throughput </w:delText>
              </w:r>
              <w:r w:rsidRPr="00A013FD">
                <w:rPr>
                  <w:rFonts w:asciiTheme="majorBidi" w:hAnsiTheme="majorBidi" w:cstheme="majorBidi"/>
                  <w:b/>
                  <w:sz w:val="20"/>
                </w:rPr>
                <w:br/>
                <w:delText xml:space="preserve">bitrate </w:delText>
              </w:r>
              <w:r w:rsidRPr="00A013FD">
                <w:rPr>
                  <w:rFonts w:asciiTheme="majorBidi" w:hAnsiTheme="majorBidi" w:cstheme="majorBidi"/>
                  <w:b/>
                  <w:sz w:val="20"/>
                </w:rPr>
                <w:br/>
                <w:delText>(kbits/s)</w:delText>
              </w:r>
              <w:r w:rsidRPr="00A013FD">
                <w:rPr>
                  <w:rFonts w:asciiTheme="majorBidi" w:hAnsiTheme="majorBidi" w:cstheme="majorBidi"/>
                  <w:b/>
                  <w:position w:val="6"/>
                  <w:sz w:val="18"/>
                </w:rPr>
                <w:delText>***</w:delText>
              </w:r>
              <w:r w:rsidRPr="00A013FD">
                <w:rPr>
                  <w:rFonts w:asciiTheme="majorBidi" w:hAnsiTheme="majorBidi" w:cstheme="majorBidi"/>
                  <w:b/>
                  <w:sz w:val="20"/>
                </w:rPr>
                <w:br/>
                <w:delText>100 kHz</w:delText>
              </w:r>
            </w:del>
          </w:p>
        </w:tc>
      </w:tr>
      <w:tr w:rsidR="00A013FD" w:rsidRPr="00A013FD" w14:paraId="12446812" w14:textId="77777777" w:rsidTr="00BF604E">
        <w:trPr>
          <w:del w:id="15941" w:author="Johnny Schultz" w:date="2020-02-12T15:51:00Z"/>
        </w:trPr>
        <w:tc>
          <w:tcPr>
            <w:tcW w:w="2063" w:type="pct"/>
            <w:gridSpan w:val="2"/>
            <w:vAlign w:val="center"/>
          </w:tcPr>
          <w:p w14:paraId="7ECA78A4"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42" w:author="Johnny Schultz" w:date="2020-02-12T15:51:00Z"/>
                <w:rFonts w:asciiTheme="majorBidi" w:hAnsiTheme="majorBidi" w:cstheme="majorBidi"/>
                <w:sz w:val="20"/>
              </w:rPr>
            </w:pPr>
            <w:del w:id="15943" w:author="Johnny Schultz" w:date="2020-02-12T15:51:00Z">
              <w:r w:rsidRPr="00A013FD">
                <w:rPr>
                  <w:rFonts w:asciiTheme="majorBidi" w:hAnsiTheme="majorBidi" w:cstheme="majorBidi"/>
                  <w:sz w:val="20"/>
                </w:rPr>
                <w:delText>No transmission</w:delText>
              </w:r>
            </w:del>
          </w:p>
        </w:tc>
        <w:tc>
          <w:tcPr>
            <w:tcW w:w="470" w:type="pct"/>
            <w:vAlign w:val="center"/>
          </w:tcPr>
          <w:p w14:paraId="388322DD"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44" w:author="Johnny Schultz" w:date="2020-02-12T15:51:00Z"/>
                <w:rFonts w:asciiTheme="majorBidi" w:hAnsiTheme="majorBidi" w:cstheme="majorBidi"/>
                <w:sz w:val="20"/>
              </w:rPr>
            </w:pPr>
            <w:del w:id="15945" w:author="Johnny Schultz" w:date="2020-02-12T15:51:00Z">
              <w:r w:rsidRPr="00A013FD">
                <w:rPr>
                  <w:rFonts w:asciiTheme="majorBidi" w:hAnsiTheme="majorBidi" w:cstheme="majorBidi"/>
                  <w:sz w:val="20"/>
                </w:rPr>
                <w:delText>0</w:delText>
              </w:r>
            </w:del>
          </w:p>
        </w:tc>
        <w:tc>
          <w:tcPr>
            <w:tcW w:w="764" w:type="pct"/>
            <w:vAlign w:val="center"/>
          </w:tcPr>
          <w:p w14:paraId="19DD58B8"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46" w:author="Johnny Schultz" w:date="2020-02-12T15:51:00Z"/>
                <w:rFonts w:asciiTheme="majorBidi" w:hAnsiTheme="majorBidi" w:cstheme="majorBidi"/>
                <w:sz w:val="20"/>
              </w:rPr>
            </w:pPr>
            <w:del w:id="15947" w:author="Johnny Schultz" w:date="2020-02-12T15:51:00Z">
              <w:r w:rsidRPr="00A013FD">
                <w:rPr>
                  <w:rFonts w:asciiTheme="majorBidi" w:hAnsiTheme="majorBidi" w:cstheme="majorBidi"/>
                  <w:sz w:val="20"/>
                </w:rPr>
                <w:delText>−</w:delText>
              </w:r>
            </w:del>
          </w:p>
        </w:tc>
        <w:tc>
          <w:tcPr>
            <w:tcW w:w="875" w:type="pct"/>
            <w:vAlign w:val="center"/>
          </w:tcPr>
          <w:p w14:paraId="5BA15BEA"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48" w:author="Johnny Schultz" w:date="2020-02-12T15:51:00Z"/>
                <w:rFonts w:asciiTheme="majorBidi" w:hAnsiTheme="majorBidi" w:cstheme="majorBidi"/>
                <w:sz w:val="20"/>
              </w:rPr>
            </w:pPr>
            <w:del w:id="15949" w:author="Johnny Schultz" w:date="2020-02-12T15:51:00Z">
              <w:r w:rsidRPr="00A013FD">
                <w:rPr>
                  <w:rFonts w:asciiTheme="majorBidi" w:hAnsiTheme="majorBidi" w:cstheme="majorBidi"/>
                  <w:sz w:val="20"/>
                </w:rPr>
                <w:delText>−</w:delText>
              </w:r>
            </w:del>
          </w:p>
        </w:tc>
        <w:tc>
          <w:tcPr>
            <w:tcW w:w="828" w:type="pct"/>
            <w:vAlign w:val="center"/>
          </w:tcPr>
          <w:p w14:paraId="58500E60"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50" w:author="Johnny Schultz" w:date="2020-02-12T15:51:00Z"/>
                <w:rFonts w:asciiTheme="majorBidi" w:hAnsiTheme="majorBidi" w:cstheme="majorBidi"/>
                <w:sz w:val="20"/>
              </w:rPr>
            </w:pPr>
            <w:del w:id="15951" w:author="Johnny Schultz" w:date="2020-02-12T15:51:00Z">
              <w:r w:rsidRPr="00A013FD">
                <w:rPr>
                  <w:rFonts w:asciiTheme="majorBidi" w:hAnsiTheme="majorBidi" w:cstheme="majorBidi"/>
                  <w:sz w:val="20"/>
                </w:rPr>
                <w:delText>−</w:delText>
              </w:r>
            </w:del>
          </w:p>
        </w:tc>
      </w:tr>
      <w:tr w:rsidR="00A013FD" w:rsidRPr="00A013FD" w14:paraId="1AD805E6" w14:textId="77777777" w:rsidTr="00BF604E">
        <w:trPr>
          <w:del w:id="15952" w:author="Johnny Schultz" w:date="2020-02-12T15:51:00Z"/>
        </w:trPr>
        <w:tc>
          <w:tcPr>
            <w:tcW w:w="1258" w:type="pct"/>
            <w:vAlign w:val="center"/>
          </w:tcPr>
          <w:p w14:paraId="6559434B"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53" w:author="Johnny Schultz" w:date="2020-02-12T15:51:00Z"/>
                <w:rFonts w:asciiTheme="majorBidi" w:hAnsiTheme="majorBidi" w:cstheme="majorBidi"/>
                <w:sz w:val="20"/>
              </w:rPr>
            </w:pPr>
            <w:del w:id="15954" w:author="Johnny Schultz" w:date="2020-02-12T15:51:00Z">
              <w:r w:rsidRPr="00A013FD">
                <w:rPr>
                  <w:rFonts w:asciiTheme="majorBidi" w:hAnsiTheme="majorBidi" w:cstheme="majorBidi"/>
                  <w:sz w:val="20"/>
                </w:rPr>
                <w:delText>MCS-1</w:delText>
              </w:r>
            </w:del>
          </w:p>
          <w:p w14:paraId="2C777C66"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55" w:author="Johnny Schultz" w:date="2020-02-12T15:51:00Z"/>
                <w:rFonts w:asciiTheme="majorBidi" w:hAnsiTheme="majorBidi" w:cstheme="majorBidi"/>
                <w:sz w:val="20"/>
              </w:rPr>
            </w:pPr>
            <w:del w:id="15956" w:author="Johnny Schultz" w:date="2020-02-12T15:51:00Z">
              <w:r w:rsidRPr="00A013FD">
                <w:rPr>
                  <w:rFonts w:asciiTheme="majorBidi" w:hAnsiTheme="majorBidi" w:cstheme="majorBidi"/>
                  <w:sz w:val="20"/>
                </w:rPr>
                <w:delText>(π/4 QPSK, CR = 1/2)</w:delText>
              </w:r>
            </w:del>
          </w:p>
        </w:tc>
        <w:tc>
          <w:tcPr>
            <w:tcW w:w="805" w:type="pct"/>
            <w:vAlign w:val="center"/>
          </w:tcPr>
          <w:p w14:paraId="7EEC1AF6"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57" w:author="Johnny Schultz" w:date="2020-02-12T15:51:00Z"/>
                <w:rFonts w:asciiTheme="majorBidi" w:hAnsiTheme="majorBidi" w:cstheme="majorBidi"/>
                <w:sz w:val="20"/>
              </w:rPr>
            </w:pPr>
            <w:del w:id="15958" w:author="Johnny Schultz" w:date="2020-02-12T15:51:00Z">
              <w:r w:rsidRPr="00A013FD">
                <w:rPr>
                  <w:rFonts w:asciiTheme="majorBidi" w:hAnsiTheme="majorBidi" w:cstheme="majorBidi"/>
                  <w:sz w:val="20"/>
                </w:rPr>
                <w:delText>0, 0, 0, 1</w:delText>
              </w:r>
            </w:del>
          </w:p>
        </w:tc>
        <w:tc>
          <w:tcPr>
            <w:tcW w:w="470" w:type="pct"/>
            <w:vAlign w:val="center"/>
          </w:tcPr>
          <w:p w14:paraId="42D33B44"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59" w:author="Johnny Schultz" w:date="2020-02-12T15:51:00Z"/>
                <w:rFonts w:asciiTheme="majorBidi" w:hAnsiTheme="majorBidi" w:cstheme="majorBidi"/>
                <w:sz w:val="20"/>
              </w:rPr>
            </w:pPr>
            <w:del w:id="15960" w:author="Johnny Schultz" w:date="2020-02-12T15:51:00Z">
              <w:r w:rsidRPr="00A013FD">
                <w:rPr>
                  <w:rFonts w:asciiTheme="majorBidi" w:hAnsiTheme="majorBidi" w:cstheme="majorBidi"/>
                  <w:sz w:val="20"/>
                </w:rPr>
                <w:delText>1</w:delText>
              </w:r>
            </w:del>
          </w:p>
        </w:tc>
        <w:tc>
          <w:tcPr>
            <w:tcW w:w="764" w:type="pct"/>
            <w:vAlign w:val="center"/>
          </w:tcPr>
          <w:p w14:paraId="3C9568C2"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61" w:author="Johnny Schultz" w:date="2020-02-12T15:51:00Z"/>
                <w:rFonts w:asciiTheme="majorBidi" w:hAnsiTheme="majorBidi" w:cstheme="majorBidi"/>
                <w:sz w:val="20"/>
              </w:rPr>
            </w:pPr>
            <w:del w:id="15962" w:author="Johnny Schultz" w:date="2020-02-12T15:51:00Z">
              <w:r w:rsidRPr="00A013FD">
                <w:rPr>
                  <w:rFonts w:asciiTheme="majorBidi" w:hAnsiTheme="majorBidi" w:cstheme="majorBidi"/>
                  <w:sz w:val="20"/>
                </w:rPr>
                <w:delText>38.4</w:delText>
              </w:r>
            </w:del>
          </w:p>
        </w:tc>
        <w:tc>
          <w:tcPr>
            <w:tcW w:w="875" w:type="pct"/>
            <w:vAlign w:val="center"/>
          </w:tcPr>
          <w:p w14:paraId="4AE0B823"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63" w:author="Johnny Schultz" w:date="2020-02-12T15:51:00Z"/>
                <w:rFonts w:asciiTheme="majorBidi" w:hAnsiTheme="majorBidi" w:cstheme="majorBidi"/>
                <w:sz w:val="20"/>
              </w:rPr>
            </w:pPr>
            <w:del w:id="15964" w:author="Johnny Schultz" w:date="2020-02-12T15:51:00Z">
              <w:r w:rsidRPr="00A013FD">
                <w:rPr>
                  <w:rFonts w:asciiTheme="majorBidi" w:hAnsiTheme="majorBidi" w:cstheme="majorBidi"/>
                  <w:sz w:val="20"/>
                </w:rPr>
                <w:delText>76.8</w:delText>
              </w:r>
            </w:del>
          </w:p>
        </w:tc>
        <w:tc>
          <w:tcPr>
            <w:tcW w:w="828" w:type="pct"/>
            <w:vAlign w:val="center"/>
          </w:tcPr>
          <w:p w14:paraId="2A04F281"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65" w:author="Johnny Schultz" w:date="2020-02-12T15:51:00Z"/>
                <w:rFonts w:asciiTheme="majorBidi" w:hAnsiTheme="majorBidi" w:cstheme="majorBidi"/>
                <w:sz w:val="20"/>
              </w:rPr>
            </w:pPr>
            <w:del w:id="15966" w:author="Johnny Schultz" w:date="2020-02-12T15:51:00Z">
              <w:r w:rsidRPr="00A013FD">
                <w:rPr>
                  <w:rFonts w:asciiTheme="majorBidi" w:hAnsiTheme="majorBidi" w:cstheme="majorBidi"/>
                  <w:sz w:val="20"/>
                </w:rPr>
                <w:delText>153.6</w:delText>
              </w:r>
            </w:del>
          </w:p>
        </w:tc>
      </w:tr>
      <w:tr w:rsidR="00A013FD" w:rsidRPr="00A013FD" w14:paraId="7DC3EB75" w14:textId="77777777" w:rsidTr="00BF604E">
        <w:trPr>
          <w:del w:id="15967" w:author="Johnny Schultz" w:date="2020-02-12T15:51:00Z"/>
        </w:trPr>
        <w:tc>
          <w:tcPr>
            <w:tcW w:w="1258" w:type="pct"/>
            <w:vAlign w:val="center"/>
          </w:tcPr>
          <w:p w14:paraId="6C670385"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68" w:author="Johnny Schultz" w:date="2020-02-12T15:51:00Z"/>
                <w:rFonts w:asciiTheme="majorBidi" w:hAnsiTheme="majorBidi" w:cstheme="majorBidi"/>
                <w:sz w:val="20"/>
              </w:rPr>
            </w:pPr>
            <w:del w:id="15969" w:author="Johnny Schultz" w:date="2020-02-12T15:51:00Z">
              <w:r w:rsidRPr="00A013FD">
                <w:rPr>
                  <w:rFonts w:asciiTheme="majorBidi" w:hAnsiTheme="majorBidi" w:cstheme="majorBidi"/>
                  <w:sz w:val="20"/>
                </w:rPr>
                <w:delText>MCS-2</w:delText>
              </w:r>
            </w:del>
          </w:p>
          <w:p w14:paraId="46FF03A5"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70" w:author="Johnny Schultz" w:date="2020-02-12T15:51:00Z"/>
                <w:rFonts w:asciiTheme="majorBidi" w:hAnsiTheme="majorBidi" w:cstheme="majorBidi"/>
                <w:sz w:val="20"/>
              </w:rPr>
            </w:pPr>
          </w:p>
        </w:tc>
        <w:tc>
          <w:tcPr>
            <w:tcW w:w="805" w:type="pct"/>
            <w:vAlign w:val="center"/>
          </w:tcPr>
          <w:p w14:paraId="403BB45F"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71" w:author="Johnny Schultz" w:date="2020-02-12T15:51:00Z"/>
                <w:rFonts w:asciiTheme="majorBidi" w:hAnsiTheme="majorBidi" w:cstheme="majorBidi"/>
                <w:sz w:val="20"/>
              </w:rPr>
            </w:pPr>
            <w:del w:id="15972" w:author="Johnny Schultz" w:date="2020-02-12T15:51:00Z">
              <w:r w:rsidRPr="00A013FD">
                <w:rPr>
                  <w:rFonts w:asciiTheme="majorBidi" w:hAnsiTheme="majorBidi" w:cstheme="majorBidi"/>
                  <w:sz w:val="20"/>
                </w:rPr>
                <w:delText>0, 0, 1, 0</w:delText>
              </w:r>
            </w:del>
          </w:p>
        </w:tc>
        <w:tc>
          <w:tcPr>
            <w:tcW w:w="470" w:type="pct"/>
            <w:vAlign w:val="center"/>
          </w:tcPr>
          <w:p w14:paraId="4D837BC6"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73" w:author="Johnny Schultz" w:date="2020-02-12T15:51:00Z"/>
                <w:rFonts w:asciiTheme="majorBidi" w:hAnsiTheme="majorBidi" w:cstheme="majorBidi"/>
                <w:sz w:val="20"/>
              </w:rPr>
            </w:pPr>
            <w:del w:id="15974" w:author="Johnny Schultz" w:date="2020-02-12T15:51:00Z">
              <w:r w:rsidRPr="00A013FD">
                <w:rPr>
                  <w:rFonts w:asciiTheme="majorBidi" w:hAnsiTheme="majorBidi" w:cstheme="majorBidi"/>
                  <w:sz w:val="20"/>
                </w:rPr>
                <w:delText>2</w:delText>
              </w:r>
            </w:del>
          </w:p>
        </w:tc>
        <w:tc>
          <w:tcPr>
            <w:tcW w:w="2467" w:type="pct"/>
            <w:gridSpan w:val="3"/>
            <w:vAlign w:val="center"/>
          </w:tcPr>
          <w:p w14:paraId="48303DE9" w14:textId="77777777" w:rsidR="00A013FD" w:rsidRPr="00A013FD" w:rsidRDefault="00A013FD" w:rsidP="00A013FD">
            <w:pPr>
              <w:keepNext/>
              <w:keepLines/>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75" w:author="Johnny Schultz" w:date="2020-02-12T15:51:00Z"/>
                <w:rFonts w:asciiTheme="majorBidi" w:hAnsiTheme="majorBidi" w:cstheme="majorBidi"/>
                <w:sz w:val="20"/>
              </w:rPr>
            </w:pPr>
            <w:del w:id="15976" w:author="Johnny Schultz" w:date="2020-02-12T15:51:00Z">
              <w:r w:rsidRPr="00A013FD">
                <w:rPr>
                  <w:rFonts w:asciiTheme="majorBidi" w:hAnsiTheme="majorBidi" w:cstheme="majorBidi"/>
                  <w:sz w:val="20"/>
                </w:rPr>
                <w:delText>Placeholder for future MCS</w:delText>
              </w:r>
            </w:del>
          </w:p>
        </w:tc>
      </w:tr>
      <w:tr w:rsidR="00A013FD" w:rsidRPr="00A013FD" w14:paraId="540B22E4" w14:textId="77777777" w:rsidTr="00BF604E">
        <w:trPr>
          <w:del w:id="15977" w:author="Johnny Schultz" w:date="2020-02-12T15:51:00Z"/>
        </w:trPr>
        <w:tc>
          <w:tcPr>
            <w:tcW w:w="1258" w:type="pct"/>
            <w:vAlign w:val="center"/>
          </w:tcPr>
          <w:p w14:paraId="602CE3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78" w:author="Johnny Schultz" w:date="2020-02-12T15:51:00Z"/>
                <w:rFonts w:asciiTheme="majorBidi" w:hAnsiTheme="majorBidi" w:cstheme="majorBidi"/>
                <w:sz w:val="20"/>
              </w:rPr>
            </w:pPr>
            <w:del w:id="15979" w:author="Johnny Schultz" w:date="2020-02-12T15:51:00Z">
              <w:r w:rsidRPr="00A013FD">
                <w:rPr>
                  <w:rFonts w:asciiTheme="majorBidi" w:hAnsiTheme="majorBidi" w:cstheme="majorBidi"/>
                  <w:sz w:val="20"/>
                </w:rPr>
                <w:delText>MCS-3</w:delText>
              </w:r>
            </w:del>
          </w:p>
          <w:p w14:paraId="351564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80" w:author="Johnny Schultz" w:date="2020-02-12T15:51:00Z"/>
                <w:rFonts w:asciiTheme="majorBidi" w:hAnsiTheme="majorBidi" w:cstheme="majorBidi"/>
                <w:sz w:val="20"/>
              </w:rPr>
            </w:pPr>
            <w:del w:id="15981" w:author="Johnny Schultz" w:date="2020-02-12T15:51:00Z">
              <w:r w:rsidRPr="00A013FD">
                <w:rPr>
                  <w:rFonts w:asciiTheme="majorBidi" w:hAnsiTheme="majorBidi" w:cstheme="majorBidi"/>
                  <w:sz w:val="20"/>
                </w:rPr>
                <w:delText>(8PSK, CR = 3/4)</w:delText>
              </w:r>
            </w:del>
          </w:p>
        </w:tc>
        <w:tc>
          <w:tcPr>
            <w:tcW w:w="805" w:type="pct"/>
            <w:vAlign w:val="center"/>
          </w:tcPr>
          <w:p w14:paraId="10B429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82" w:author="Johnny Schultz" w:date="2020-02-12T15:51:00Z"/>
                <w:rFonts w:asciiTheme="majorBidi" w:hAnsiTheme="majorBidi" w:cstheme="majorBidi"/>
                <w:sz w:val="20"/>
              </w:rPr>
            </w:pPr>
            <w:del w:id="15983" w:author="Johnny Schultz" w:date="2020-02-12T15:51:00Z">
              <w:r w:rsidRPr="00A013FD">
                <w:rPr>
                  <w:rFonts w:asciiTheme="majorBidi" w:hAnsiTheme="majorBidi" w:cstheme="majorBidi"/>
                  <w:sz w:val="20"/>
                </w:rPr>
                <w:delText>0, 0, 1, 1</w:delText>
              </w:r>
            </w:del>
          </w:p>
        </w:tc>
        <w:tc>
          <w:tcPr>
            <w:tcW w:w="470" w:type="pct"/>
            <w:vAlign w:val="center"/>
          </w:tcPr>
          <w:p w14:paraId="6AA5C7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84" w:author="Johnny Schultz" w:date="2020-02-12T15:51:00Z"/>
                <w:rFonts w:asciiTheme="majorBidi" w:hAnsiTheme="majorBidi" w:cstheme="majorBidi"/>
                <w:sz w:val="20"/>
              </w:rPr>
            </w:pPr>
            <w:del w:id="15985" w:author="Johnny Schultz" w:date="2020-02-12T15:51:00Z">
              <w:r w:rsidRPr="00A013FD">
                <w:rPr>
                  <w:rFonts w:asciiTheme="majorBidi" w:hAnsiTheme="majorBidi" w:cstheme="majorBidi"/>
                  <w:sz w:val="20"/>
                </w:rPr>
                <w:delText>3</w:delText>
              </w:r>
            </w:del>
          </w:p>
        </w:tc>
        <w:tc>
          <w:tcPr>
            <w:tcW w:w="764" w:type="pct"/>
            <w:vAlign w:val="center"/>
          </w:tcPr>
          <w:p w14:paraId="74F122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86" w:author="Johnny Schultz" w:date="2020-02-12T15:51:00Z"/>
                <w:rFonts w:asciiTheme="majorBidi" w:hAnsiTheme="majorBidi" w:cstheme="majorBidi"/>
                <w:sz w:val="20"/>
              </w:rPr>
            </w:pPr>
            <w:del w:id="15987" w:author="Johnny Schultz" w:date="2020-02-12T15:51:00Z">
              <w:r w:rsidRPr="00A013FD">
                <w:rPr>
                  <w:rFonts w:asciiTheme="majorBidi" w:hAnsiTheme="majorBidi" w:cstheme="majorBidi"/>
                  <w:sz w:val="20"/>
                </w:rPr>
                <w:delText>57.6</w:delText>
              </w:r>
            </w:del>
          </w:p>
        </w:tc>
        <w:tc>
          <w:tcPr>
            <w:tcW w:w="875" w:type="pct"/>
            <w:vAlign w:val="center"/>
          </w:tcPr>
          <w:p w14:paraId="61C68C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88" w:author="Johnny Schultz" w:date="2020-02-12T15:51:00Z"/>
                <w:rFonts w:asciiTheme="majorBidi" w:hAnsiTheme="majorBidi" w:cstheme="majorBidi"/>
                <w:sz w:val="20"/>
              </w:rPr>
            </w:pPr>
            <w:del w:id="15989" w:author="Johnny Schultz" w:date="2020-02-12T15:51:00Z">
              <w:r w:rsidRPr="00A013FD">
                <w:rPr>
                  <w:rFonts w:asciiTheme="majorBidi" w:hAnsiTheme="majorBidi" w:cstheme="majorBidi"/>
                  <w:sz w:val="20"/>
                </w:rPr>
                <w:delText>115.2</w:delText>
              </w:r>
            </w:del>
          </w:p>
        </w:tc>
        <w:tc>
          <w:tcPr>
            <w:tcW w:w="828" w:type="pct"/>
            <w:vAlign w:val="center"/>
          </w:tcPr>
          <w:p w14:paraId="190AF2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90" w:author="Johnny Schultz" w:date="2020-02-12T15:51:00Z"/>
                <w:rFonts w:asciiTheme="majorBidi" w:hAnsiTheme="majorBidi" w:cstheme="majorBidi"/>
                <w:sz w:val="20"/>
              </w:rPr>
            </w:pPr>
            <w:del w:id="15991" w:author="Johnny Schultz" w:date="2020-02-12T15:51:00Z">
              <w:r w:rsidRPr="00A013FD">
                <w:rPr>
                  <w:rFonts w:asciiTheme="majorBidi" w:hAnsiTheme="majorBidi" w:cstheme="majorBidi"/>
                  <w:sz w:val="20"/>
                </w:rPr>
                <w:delText>230.4</w:delText>
              </w:r>
            </w:del>
          </w:p>
        </w:tc>
      </w:tr>
      <w:tr w:rsidR="00A013FD" w:rsidRPr="00A013FD" w14:paraId="3EBA556C" w14:textId="77777777" w:rsidTr="00BF604E">
        <w:trPr>
          <w:del w:id="15992" w:author="Johnny Schultz" w:date="2020-02-12T15:51:00Z"/>
        </w:trPr>
        <w:tc>
          <w:tcPr>
            <w:tcW w:w="1258" w:type="pct"/>
            <w:vAlign w:val="center"/>
          </w:tcPr>
          <w:p w14:paraId="4A4670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93" w:author="Johnny Schultz" w:date="2020-02-12T15:51:00Z"/>
                <w:rFonts w:asciiTheme="majorBidi" w:hAnsiTheme="majorBidi" w:cstheme="majorBidi"/>
                <w:sz w:val="20"/>
              </w:rPr>
            </w:pPr>
            <w:del w:id="15994" w:author="Johnny Schultz" w:date="2020-02-12T15:51:00Z">
              <w:r w:rsidRPr="00A013FD">
                <w:rPr>
                  <w:rFonts w:asciiTheme="majorBidi" w:hAnsiTheme="majorBidi" w:cstheme="majorBidi"/>
                  <w:sz w:val="20"/>
                </w:rPr>
                <w:delText>MCS-4</w:delText>
              </w:r>
            </w:del>
          </w:p>
          <w:p w14:paraId="0B4B39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95" w:author="Johnny Schultz" w:date="2020-02-12T15:51:00Z"/>
                <w:rFonts w:asciiTheme="majorBidi" w:hAnsiTheme="majorBidi" w:cstheme="majorBidi"/>
                <w:sz w:val="20"/>
              </w:rPr>
            </w:pPr>
          </w:p>
        </w:tc>
        <w:tc>
          <w:tcPr>
            <w:tcW w:w="805" w:type="pct"/>
            <w:vAlign w:val="center"/>
          </w:tcPr>
          <w:p w14:paraId="5FEAEA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96" w:author="Johnny Schultz" w:date="2020-02-12T15:51:00Z"/>
                <w:rFonts w:asciiTheme="majorBidi" w:hAnsiTheme="majorBidi" w:cstheme="majorBidi"/>
                <w:sz w:val="20"/>
              </w:rPr>
            </w:pPr>
            <w:del w:id="15997" w:author="Johnny Schultz" w:date="2020-02-12T15:51:00Z">
              <w:r w:rsidRPr="00A013FD">
                <w:rPr>
                  <w:rFonts w:asciiTheme="majorBidi" w:hAnsiTheme="majorBidi" w:cstheme="majorBidi"/>
                  <w:sz w:val="20"/>
                </w:rPr>
                <w:delText>0, 1, 0, 0</w:delText>
              </w:r>
            </w:del>
          </w:p>
        </w:tc>
        <w:tc>
          <w:tcPr>
            <w:tcW w:w="470" w:type="pct"/>
            <w:vAlign w:val="center"/>
          </w:tcPr>
          <w:p w14:paraId="5234FC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5998" w:author="Johnny Schultz" w:date="2020-02-12T15:51:00Z"/>
                <w:rFonts w:asciiTheme="majorBidi" w:hAnsiTheme="majorBidi" w:cstheme="majorBidi"/>
                <w:sz w:val="20"/>
              </w:rPr>
            </w:pPr>
            <w:del w:id="15999" w:author="Johnny Schultz" w:date="2020-02-12T15:51:00Z">
              <w:r w:rsidRPr="00A013FD">
                <w:rPr>
                  <w:rFonts w:asciiTheme="majorBidi" w:hAnsiTheme="majorBidi" w:cstheme="majorBidi"/>
                  <w:sz w:val="20"/>
                </w:rPr>
                <w:delText>4</w:delText>
              </w:r>
            </w:del>
          </w:p>
        </w:tc>
        <w:tc>
          <w:tcPr>
            <w:tcW w:w="2467" w:type="pct"/>
            <w:gridSpan w:val="3"/>
            <w:vAlign w:val="center"/>
          </w:tcPr>
          <w:p w14:paraId="55C341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00" w:author="Johnny Schultz" w:date="2020-02-12T15:51:00Z"/>
                <w:rFonts w:asciiTheme="majorBidi" w:hAnsiTheme="majorBidi" w:cstheme="majorBidi"/>
                <w:sz w:val="20"/>
              </w:rPr>
            </w:pPr>
            <w:del w:id="16001" w:author="Johnny Schultz" w:date="2020-02-12T15:51:00Z">
              <w:r w:rsidRPr="00A013FD">
                <w:rPr>
                  <w:rFonts w:asciiTheme="majorBidi" w:hAnsiTheme="majorBidi" w:cstheme="majorBidi"/>
                  <w:sz w:val="20"/>
                </w:rPr>
                <w:delText>Placeholder for future MCS</w:delText>
              </w:r>
            </w:del>
          </w:p>
        </w:tc>
      </w:tr>
      <w:tr w:rsidR="00A013FD" w:rsidRPr="00A013FD" w14:paraId="37E7FCB7" w14:textId="77777777" w:rsidTr="00BF604E">
        <w:trPr>
          <w:del w:id="16002" w:author="Johnny Schultz" w:date="2020-02-12T15:51:00Z"/>
        </w:trPr>
        <w:tc>
          <w:tcPr>
            <w:tcW w:w="1258" w:type="pct"/>
            <w:vAlign w:val="center"/>
          </w:tcPr>
          <w:p w14:paraId="0D6BDB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03" w:author="Johnny Schultz" w:date="2020-02-12T15:51:00Z"/>
                <w:rFonts w:asciiTheme="majorBidi" w:hAnsiTheme="majorBidi" w:cstheme="majorBidi"/>
                <w:sz w:val="20"/>
              </w:rPr>
            </w:pPr>
            <w:del w:id="16004" w:author="Johnny Schultz" w:date="2020-02-12T15:51:00Z">
              <w:r w:rsidRPr="00A013FD">
                <w:rPr>
                  <w:rFonts w:asciiTheme="majorBidi" w:hAnsiTheme="majorBidi" w:cstheme="majorBidi"/>
                  <w:sz w:val="20"/>
                </w:rPr>
                <w:delText>MCS-5</w:delText>
              </w:r>
            </w:del>
          </w:p>
          <w:p w14:paraId="7DC0C6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05" w:author="Johnny Schultz" w:date="2020-02-12T15:51:00Z"/>
                <w:rFonts w:asciiTheme="majorBidi" w:hAnsiTheme="majorBidi" w:cstheme="majorBidi"/>
                <w:sz w:val="20"/>
              </w:rPr>
            </w:pPr>
            <w:del w:id="16006" w:author="Johnny Schultz" w:date="2020-02-12T15:51:00Z">
              <w:r w:rsidRPr="00A013FD">
                <w:rPr>
                  <w:rFonts w:asciiTheme="majorBidi" w:hAnsiTheme="majorBidi" w:cstheme="majorBidi"/>
                  <w:sz w:val="20"/>
                </w:rPr>
                <w:delText>(16QAM, CR = 3/4)</w:delText>
              </w:r>
            </w:del>
          </w:p>
        </w:tc>
        <w:tc>
          <w:tcPr>
            <w:tcW w:w="805" w:type="pct"/>
            <w:vAlign w:val="center"/>
          </w:tcPr>
          <w:p w14:paraId="6789A2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07" w:author="Johnny Schultz" w:date="2020-02-12T15:51:00Z"/>
                <w:rFonts w:asciiTheme="majorBidi" w:hAnsiTheme="majorBidi" w:cstheme="majorBidi"/>
                <w:sz w:val="20"/>
              </w:rPr>
            </w:pPr>
            <w:del w:id="16008" w:author="Johnny Schultz" w:date="2020-02-12T15:51:00Z">
              <w:r w:rsidRPr="00A013FD">
                <w:rPr>
                  <w:rFonts w:asciiTheme="majorBidi" w:hAnsiTheme="majorBidi" w:cstheme="majorBidi"/>
                  <w:sz w:val="20"/>
                </w:rPr>
                <w:delText>0, 1, 0, 1</w:delText>
              </w:r>
            </w:del>
          </w:p>
        </w:tc>
        <w:tc>
          <w:tcPr>
            <w:tcW w:w="470" w:type="pct"/>
            <w:vAlign w:val="center"/>
          </w:tcPr>
          <w:p w14:paraId="2631FD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09" w:author="Johnny Schultz" w:date="2020-02-12T15:51:00Z"/>
                <w:rFonts w:asciiTheme="majorBidi" w:hAnsiTheme="majorBidi" w:cstheme="majorBidi"/>
                <w:sz w:val="20"/>
              </w:rPr>
            </w:pPr>
            <w:del w:id="16010" w:author="Johnny Schultz" w:date="2020-02-12T15:51:00Z">
              <w:r w:rsidRPr="00A013FD">
                <w:rPr>
                  <w:rFonts w:asciiTheme="majorBidi" w:hAnsiTheme="majorBidi" w:cstheme="majorBidi"/>
                  <w:sz w:val="20"/>
                </w:rPr>
                <w:delText>5</w:delText>
              </w:r>
            </w:del>
          </w:p>
        </w:tc>
        <w:tc>
          <w:tcPr>
            <w:tcW w:w="764" w:type="pct"/>
            <w:vAlign w:val="center"/>
          </w:tcPr>
          <w:p w14:paraId="66D6AB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11" w:author="Johnny Schultz" w:date="2020-02-12T15:51:00Z"/>
                <w:rFonts w:asciiTheme="majorBidi" w:hAnsiTheme="majorBidi" w:cstheme="majorBidi"/>
                <w:sz w:val="20"/>
              </w:rPr>
            </w:pPr>
            <w:del w:id="16012" w:author="Johnny Schultz" w:date="2020-02-12T15:51:00Z">
              <w:r w:rsidRPr="00A013FD">
                <w:rPr>
                  <w:rFonts w:asciiTheme="majorBidi" w:hAnsiTheme="majorBidi" w:cstheme="majorBidi"/>
                  <w:sz w:val="20"/>
                </w:rPr>
                <w:delText>76.8</w:delText>
              </w:r>
            </w:del>
          </w:p>
        </w:tc>
        <w:tc>
          <w:tcPr>
            <w:tcW w:w="875" w:type="pct"/>
            <w:vAlign w:val="center"/>
          </w:tcPr>
          <w:p w14:paraId="5475C1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13" w:author="Johnny Schultz" w:date="2020-02-12T15:51:00Z"/>
                <w:rFonts w:asciiTheme="majorBidi" w:hAnsiTheme="majorBidi" w:cstheme="majorBidi"/>
                <w:sz w:val="20"/>
              </w:rPr>
            </w:pPr>
            <w:del w:id="16014" w:author="Johnny Schultz" w:date="2020-02-12T15:51:00Z">
              <w:r w:rsidRPr="00A013FD">
                <w:rPr>
                  <w:rFonts w:asciiTheme="majorBidi" w:hAnsiTheme="majorBidi" w:cstheme="majorBidi"/>
                  <w:sz w:val="20"/>
                </w:rPr>
                <w:delText>153.6</w:delText>
              </w:r>
            </w:del>
          </w:p>
        </w:tc>
        <w:tc>
          <w:tcPr>
            <w:tcW w:w="828" w:type="pct"/>
            <w:vAlign w:val="center"/>
          </w:tcPr>
          <w:p w14:paraId="448185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15" w:author="Johnny Schultz" w:date="2020-02-12T15:51:00Z"/>
                <w:rFonts w:asciiTheme="majorBidi" w:hAnsiTheme="majorBidi" w:cstheme="majorBidi"/>
                <w:sz w:val="20"/>
              </w:rPr>
            </w:pPr>
            <w:del w:id="16016" w:author="Johnny Schultz" w:date="2020-02-12T15:51:00Z">
              <w:r w:rsidRPr="00A013FD">
                <w:rPr>
                  <w:rFonts w:asciiTheme="majorBidi" w:hAnsiTheme="majorBidi" w:cstheme="majorBidi"/>
                  <w:sz w:val="20"/>
                </w:rPr>
                <w:delText>307.2</w:delText>
              </w:r>
            </w:del>
          </w:p>
        </w:tc>
      </w:tr>
      <w:tr w:rsidR="00A013FD" w:rsidRPr="00A013FD" w14:paraId="124B3F72" w14:textId="77777777" w:rsidTr="00BF604E">
        <w:trPr>
          <w:del w:id="16017" w:author="Johnny Schultz" w:date="2020-02-12T15:51:00Z"/>
        </w:trPr>
        <w:tc>
          <w:tcPr>
            <w:tcW w:w="1258" w:type="pct"/>
            <w:vAlign w:val="center"/>
          </w:tcPr>
          <w:p w14:paraId="59D6BD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18" w:author="Johnny Schultz" w:date="2020-02-12T15:51:00Z"/>
                <w:rFonts w:asciiTheme="majorBidi" w:hAnsiTheme="majorBidi" w:cstheme="majorBidi"/>
                <w:sz w:val="20"/>
              </w:rPr>
            </w:pPr>
            <w:del w:id="16019" w:author="Johnny Schultz" w:date="2020-02-12T15:51:00Z">
              <w:r w:rsidRPr="00A013FD">
                <w:rPr>
                  <w:rFonts w:asciiTheme="majorBidi" w:hAnsiTheme="majorBidi" w:cstheme="majorBidi"/>
                  <w:sz w:val="20"/>
                </w:rPr>
                <w:delText>Placeholder for future MCS</w:delText>
              </w:r>
            </w:del>
          </w:p>
        </w:tc>
        <w:tc>
          <w:tcPr>
            <w:tcW w:w="805" w:type="pct"/>
            <w:vAlign w:val="center"/>
          </w:tcPr>
          <w:p w14:paraId="1E38E9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20" w:author="Johnny Schultz" w:date="2020-02-12T15:51:00Z"/>
                <w:rFonts w:asciiTheme="majorBidi" w:hAnsiTheme="majorBidi" w:cstheme="majorBidi"/>
                <w:sz w:val="20"/>
              </w:rPr>
            </w:pPr>
            <w:del w:id="16021" w:author="Johnny Schultz" w:date="2020-02-12T15:51:00Z">
              <w:r w:rsidRPr="00A013FD">
                <w:rPr>
                  <w:rFonts w:asciiTheme="majorBidi" w:hAnsiTheme="majorBidi" w:cstheme="majorBidi"/>
                  <w:sz w:val="20"/>
                </w:rPr>
                <w:delText>X, X, X, X</w:delText>
              </w:r>
            </w:del>
          </w:p>
        </w:tc>
        <w:tc>
          <w:tcPr>
            <w:tcW w:w="2937" w:type="pct"/>
            <w:gridSpan w:val="4"/>
            <w:vAlign w:val="center"/>
          </w:tcPr>
          <w:p w14:paraId="085079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16022" w:author="Johnny Schultz" w:date="2020-02-12T15:51:00Z"/>
                <w:rFonts w:asciiTheme="majorBidi" w:hAnsiTheme="majorBidi" w:cstheme="majorBidi"/>
                <w:sz w:val="20"/>
              </w:rPr>
            </w:pPr>
            <w:del w:id="16023" w:author="Johnny Schultz" w:date="2020-02-12T15:51:00Z">
              <w:r w:rsidRPr="00A013FD">
                <w:rPr>
                  <w:rFonts w:asciiTheme="majorBidi" w:hAnsiTheme="majorBidi" w:cstheme="majorBidi"/>
                  <w:sz w:val="20"/>
                </w:rPr>
                <w:delText>Placeholder for future MCS</w:delText>
              </w:r>
            </w:del>
          </w:p>
        </w:tc>
      </w:tr>
      <w:tr w:rsidR="00A013FD" w:rsidRPr="00A013FD" w14:paraId="4B9303A6" w14:textId="77777777" w:rsidTr="00BF604E">
        <w:trPr>
          <w:del w:id="16024" w:author="Johnny Schultz" w:date="2020-02-12T15:51:00Z"/>
        </w:trPr>
        <w:tc>
          <w:tcPr>
            <w:tcW w:w="5000" w:type="pct"/>
            <w:gridSpan w:val="6"/>
            <w:vAlign w:val="center"/>
          </w:tcPr>
          <w:p w14:paraId="6BCDA72B" w14:textId="77777777" w:rsidR="00A013FD" w:rsidRPr="00A013FD" w:rsidRDefault="00A013FD" w:rsidP="00A013FD">
            <w:pPr>
              <w:tabs>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25" w:author="Johnny Schultz" w:date="2020-02-12T15:51:00Z"/>
                <w:rFonts w:asciiTheme="majorBidi" w:hAnsiTheme="majorBidi" w:cstheme="majorBidi"/>
                <w:sz w:val="20"/>
              </w:rPr>
            </w:pPr>
            <w:del w:id="16026" w:author="Johnny Schultz" w:date="2020-02-12T15:51:00Z">
              <w:r w:rsidRPr="00A013FD">
                <w:rPr>
                  <w:rFonts w:asciiTheme="majorBidi" w:hAnsiTheme="majorBidi" w:cstheme="majorBidi"/>
                  <w:position w:val="6"/>
                  <w:sz w:val="18"/>
                </w:rPr>
                <w:delText>*</w:delText>
              </w:r>
              <w:r w:rsidRPr="00A013FD">
                <w:rPr>
                  <w:rFonts w:asciiTheme="majorBidi" w:hAnsiTheme="majorBidi" w:cstheme="majorBidi"/>
                  <w:sz w:val="20"/>
                </w:rPr>
                <w:tab/>
                <w:delText>An assumption: 19.2 ksym/s in 25 kHz bandwidth (Roll-off factor: 0.3)</w:delText>
              </w:r>
              <w:r w:rsidRPr="00A013FD">
                <w:rPr>
                  <w:rFonts w:asciiTheme="majorBidi" w:hAnsiTheme="majorBidi" w:cstheme="majorBidi"/>
                  <w:sz w:val="20"/>
                </w:rPr>
                <w:br/>
              </w:r>
              <w:r w:rsidRPr="00A013FD">
                <w:rPr>
                  <w:rFonts w:asciiTheme="majorBidi" w:hAnsiTheme="majorBidi" w:cstheme="majorBidi"/>
                  <w:position w:val="6"/>
                  <w:sz w:val="18"/>
                </w:rPr>
                <w:delText>**</w:delText>
              </w:r>
              <w:r w:rsidRPr="00A013FD">
                <w:rPr>
                  <w:rFonts w:asciiTheme="majorBidi" w:hAnsiTheme="majorBidi" w:cstheme="majorBidi"/>
                  <w:sz w:val="20"/>
                </w:rPr>
                <w:tab/>
                <w:delText>An assumption: 38.4 ksym/s in 50 kHz bandwidth (Roll-off factor: 0.3)</w:delText>
              </w:r>
              <w:r w:rsidRPr="00A013FD">
                <w:rPr>
                  <w:rFonts w:asciiTheme="majorBidi" w:hAnsiTheme="majorBidi" w:cstheme="majorBidi"/>
                  <w:sz w:val="20"/>
                </w:rPr>
                <w:br/>
              </w:r>
              <w:r w:rsidRPr="00A013FD">
                <w:rPr>
                  <w:rFonts w:asciiTheme="majorBidi" w:hAnsiTheme="majorBidi" w:cstheme="majorBidi"/>
                  <w:position w:val="6"/>
                  <w:sz w:val="18"/>
                </w:rPr>
                <w:delText>***</w:delText>
              </w:r>
              <w:r w:rsidRPr="00A013FD">
                <w:rPr>
                  <w:rFonts w:asciiTheme="majorBidi" w:hAnsiTheme="majorBidi" w:cstheme="majorBidi"/>
                  <w:sz w:val="20"/>
                </w:rPr>
                <w:tab/>
                <w:delText>An assumption: 76.8 ksym/s in 100 kHz bandwidth (Roll-off factor: 0.3)</w:delText>
              </w:r>
            </w:del>
          </w:p>
        </w:tc>
      </w:tr>
    </w:tbl>
    <w:p w14:paraId="61FFC7DA" w14:textId="77777777" w:rsidR="00A013FD" w:rsidRPr="00A013FD" w:rsidRDefault="00A013FD" w:rsidP="00A013FD">
      <w:pPr>
        <w:keepNext/>
        <w:keepLines/>
        <w:tabs>
          <w:tab w:val="clear" w:pos="1134"/>
          <w:tab w:val="left" w:pos="360"/>
        </w:tabs>
        <w:spacing w:before="200"/>
        <w:ind w:left="360" w:hanging="360"/>
        <w:outlineLvl w:val="2"/>
        <w:rPr>
          <w:del w:id="16027" w:author="Johnny Schultz" w:date="2020-02-12T15:51:00Z"/>
          <w:b/>
        </w:rPr>
      </w:pPr>
      <w:bookmarkStart w:id="16028" w:name="_Ref293220524"/>
      <w:bookmarkStart w:id="16029" w:name="_Toc293090717"/>
      <w:del w:id="16030" w:author="Johnny Schultz" w:date="2020-02-12T15:51:00Z">
        <w:r w:rsidRPr="00A013FD">
          <w:rPr>
            <w:b/>
          </w:rPr>
          <w:delText>3.4.2</w:delText>
        </w:r>
        <w:r w:rsidRPr="00A013FD">
          <w:rPr>
            <w:b/>
          </w:rPr>
          <w:tab/>
          <w:delText>Bit Mapping</w:delText>
        </w:r>
        <w:bookmarkEnd w:id="16028"/>
        <w:bookmarkEnd w:id="16029"/>
      </w:del>
    </w:p>
    <w:p w14:paraId="2CA2DA27" w14:textId="77777777" w:rsidR="00A013FD" w:rsidRPr="00A013FD" w:rsidRDefault="00A013FD" w:rsidP="00A013FD">
      <w:pPr>
        <w:rPr>
          <w:del w:id="16031" w:author="Johnny Schultz" w:date="2020-02-12T15:51:00Z"/>
        </w:rPr>
      </w:pPr>
      <w:del w:id="16032" w:author="Johnny Schultz" w:date="2020-02-12T15:51:00Z">
        <w:r w:rsidRPr="00A013FD">
          <w:delText>The bit mapping is shown in figures Figs. A3-1, A3-2 and A3-3.</w:delText>
        </w:r>
      </w:del>
    </w:p>
    <w:p w14:paraId="7E97C97B" w14:textId="77777777" w:rsidR="00A013FD" w:rsidRPr="00A013FD" w:rsidRDefault="00A013FD" w:rsidP="00A013FD">
      <w:pPr>
        <w:keepNext/>
        <w:keepLines/>
        <w:spacing w:before="480" w:after="120"/>
        <w:jc w:val="center"/>
        <w:rPr>
          <w:del w:id="16033" w:author="Johnny Schultz" w:date="2020-02-12T15:51:00Z"/>
          <w:caps/>
          <w:sz w:val="20"/>
        </w:rPr>
      </w:pPr>
      <w:bookmarkStart w:id="16034" w:name="_Ref293223044"/>
      <w:del w:id="16035" w:author="Johnny Schultz" w:date="2020-02-12T15:51:00Z">
        <w:r w:rsidRPr="00A013FD">
          <w:rPr>
            <w:caps/>
            <w:sz w:val="20"/>
          </w:rPr>
          <w:delText xml:space="preserve">Figure </w:delText>
        </w:r>
        <w:bookmarkEnd w:id="16034"/>
        <w:r w:rsidRPr="00A013FD">
          <w:rPr>
            <w:caps/>
            <w:sz w:val="20"/>
          </w:rPr>
          <w:delText>A3-1</w:delText>
        </w:r>
      </w:del>
    </w:p>
    <w:p w14:paraId="2019602F" w14:textId="77777777" w:rsidR="00A013FD" w:rsidRPr="00A013FD" w:rsidRDefault="00A013FD" w:rsidP="00A013FD">
      <w:pPr>
        <w:keepNext/>
        <w:keepLines/>
        <w:spacing w:before="0" w:after="480"/>
        <w:jc w:val="center"/>
        <w:rPr>
          <w:del w:id="16036" w:author="Johnny Schultz" w:date="2020-02-12T15:51:00Z"/>
          <w:rFonts w:ascii="Times New Roman Bold" w:hAnsi="Times New Roman Bold"/>
          <w:b/>
          <w:sz w:val="20"/>
        </w:rPr>
      </w:pPr>
      <w:del w:id="16037" w:author="Johnny Schultz" w:date="2020-02-12T15:51:00Z">
        <w:r w:rsidRPr="00A013FD">
          <w:rPr>
            <w:rFonts w:ascii="Times New Roman Bold" w:hAnsi="Times New Roman Bold"/>
            <w:b/>
            <w:sz w:val="20"/>
          </w:rPr>
          <w:delText>Bit Mapping for π/4 QPSK</w:delText>
        </w:r>
      </w:del>
    </w:p>
    <w:p w14:paraId="088B9F27" w14:textId="77777777" w:rsidR="00A013FD" w:rsidRPr="00A013FD" w:rsidRDefault="00A013FD" w:rsidP="00A013FD">
      <w:pPr>
        <w:keepNext/>
        <w:keepLines/>
        <w:jc w:val="center"/>
        <w:rPr>
          <w:del w:id="16038" w:author="Johnny Schultz" w:date="2020-02-12T15:51:00Z"/>
        </w:rPr>
      </w:pPr>
      <w:del w:id="16039" w:author="Johnny Schultz" w:date="2020-02-12T15:51:00Z">
        <w:r w:rsidRPr="00A013FD">
          <w:rPr>
            <w:noProof/>
            <w:lang w:val="fr-CA" w:eastAsia="fr-CA"/>
          </w:rPr>
          <w:drawing>
            <wp:inline distT="0" distB="0" distL="0" distR="0" wp14:anchorId="5118334B" wp14:editId="2874A116">
              <wp:extent cx="2081530" cy="2026920"/>
              <wp:effectExtent l="0" t="0" r="0" b="0"/>
              <wp:docPr id="1015" name="图片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 name="图片 10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081530" cy="2026920"/>
                      </a:xfrm>
                      <a:prstGeom prst="rect">
                        <a:avLst/>
                      </a:prstGeom>
                      <a:noFill/>
                      <a:ln>
                        <a:noFill/>
                      </a:ln>
                    </pic:spPr>
                  </pic:pic>
                </a:graphicData>
              </a:graphic>
            </wp:inline>
          </w:drawing>
        </w:r>
      </w:del>
    </w:p>
    <w:p w14:paraId="6F6557DB" w14:textId="77777777" w:rsidR="00A013FD" w:rsidRPr="00A013FD" w:rsidRDefault="00A013FD" w:rsidP="00A013FD">
      <w:pPr>
        <w:tabs>
          <w:tab w:val="left" w:pos="284"/>
        </w:tabs>
        <w:spacing w:before="80"/>
        <w:rPr>
          <w:del w:id="16040" w:author="Johnny Schultz" w:date="2020-02-12T15:51:00Z"/>
          <w:sz w:val="28"/>
          <w:szCs w:val="28"/>
        </w:rPr>
      </w:pPr>
      <w:del w:id="16041" w:author="Johnny Schultz" w:date="2020-02-12T15:51:00Z">
        <w:r w:rsidRPr="00A013FD">
          <w:delText>NOTE – Each subsequent transmission is phase-rotated by π/4.</w:delText>
        </w:r>
      </w:del>
    </w:p>
    <w:p w14:paraId="1DE871B5" w14:textId="77777777" w:rsidR="00A013FD" w:rsidRPr="00A013FD" w:rsidRDefault="00A013FD" w:rsidP="00A013FD">
      <w:pPr>
        <w:keepNext/>
        <w:keepLines/>
        <w:spacing w:before="480" w:after="120"/>
        <w:jc w:val="center"/>
        <w:rPr>
          <w:del w:id="16042" w:author="Johnny Schultz" w:date="2020-02-12T15:51:00Z"/>
          <w:caps/>
          <w:sz w:val="20"/>
        </w:rPr>
      </w:pPr>
      <w:bookmarkStart w:id="16043" w:name="_Ref293223058"/>
      <w:del w:id="16044" w:author="Johnny Schultz" w:date="2020-02-12T15:51:00Z">
        <w:r w:rsidRPr="00A013FD">
          <w:rPr>
            <w:caps/>
            <w:sz w:val="20"/>
          </w:rPr>
          <w:delText xml:space="preserve">Figure </w:delText>
        </w:r>
        <w:bookmarkEnd w:id="16043"/>
        <w:r w:rsidRPr="00A013FD">
          <w:rPr>
            <w:caps/>
            <w:sz w:val="20"/>
          </w:rPr>
          <w:delText>A3-2</w:delText>
        </w:r>
      </w:del>
    </w:p>
    <w:p w14:paraId="795EFE0C" w14:textId="77777777" w:rsidR="00A013FD" w:rsidRPr="00A013FD" w:rsidRDefault="00A013FD" w:rsidP="00A013FD">
      <w:pPr>
        <w:keepNext/>
        <w:keepLines/>
        <w:spacing w:before="0" w:after="480"/>
        <w:jc w:val="center"/>
        <w:rPr>
          <w:del w:id="16045" w:author="Johnny Schultz" w:date="2020-02-12T15:51:00Z"/>
          <w:rFonts w:ascii="Times New Roman Bold" w:hAnsi="Times New Roman Bold"/>
          <w:b/>
          <w:sz w:val="20"/>
        </w:rPr>
      </w:pPr>
      <w:del w:id="16046" w:author="Johnny Schultz" w:date="2020-02-12T15:51:00Z">
        <w:r w:rsidRPr="00A013FD">
          <w:rPr>
            <w:rFonts w:ascii="Times New Roman Bold" w:hAnsi="Times New Roman Bold"/>
            <w:b/>
            <w:sz w:val="20"/>
          </w:rPr>
          <w:delText>Bit Mapping for 8PSK</w:delText>
        </w:r>
      </w:del>
    </w:p>
    <w:p w14:paraId="4C4515A2" w14:textId="77777777" w:rsidR="00A013FD" w:rsidRPr="00A013FD" w:rsidRDefault="00A013FD" w:rsidP="00A013FD">
      <w:pPr>
        <w:keepNext/>
        <w:keepLines/>
        <w:jc w:val="center"/>
        <w:rPr>
          <w:del w:id="16047" w:author="Johnny Schultz" w:date="2020-02-12T15:51:00Z"/>
        </w:rPr>
      </w:pPr>
      <w:del w:id="16048" w:author="Johnny Schultz" w:date="2020-02-12T15:51:00Z">
        <w:r w:rsidRPr="00A013FD">
          <w:rPr>
            <w:noProof/>
            <w:lang w:val="fr-CA" w:eastAsia="fr-CA"/>
          </w:rPr>
          <w:drawing>
            <wp:inline distT="0" distB="0" distL="0" distR="0" wp14:anchorId="1D547E7E" wp14:editId="4D8575C6">
              <wp:extent cx="2333625" cy="2238375"/>
              <wp:effectExtent l="0" t="0" r="0" b="0"/>
              <wp:docPr id="1014" name="图片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图片 10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333625" cy="2238375"/>
                      </a:xfrm>
                      <a:prstGeom prst="rect">
                        <a:avLst/>
                      </a:prstGeom>
                      <a:noFill/>
                      <a:ln>
                        <a:noFill/>
                      </a:ln>
                    </pic:spPr>
                  </pic:pic>
                </a:graphicData>
              </a:graphic>
            </wp:inline>
          </w:drawing>
        </w:r>
      </w:del>
    </w:p>
    <w:p w14:paraId="115BCAAF" w14:textId="77777777" w:rsidR="00A013FD" w:rsidRPr="00A013FD" w:rsidRDefault="00A013FD" w:rsidP="00A013FD">
      <w:pPr>
        <w:rPr>
          <w:del w:id="16049" w:author="Johnny Schultz" w:date="2020-02-12T15:51:00Z"/>
        </w:rPr>
      </w:pPr>
      <w:bookmarkStart w:id="16050" w:name="_Ref293223067"/>
    </w:p>
    <w:p w14:paraId="097B6575" w14:textId="77777777" w:rsidR="00A013FD" w:rsidRPr="00A013FD" w:rsidRDefault="00A013FD" w:rsidP="00A013FD">
      <w:pPr>
        <w:keepNext/>
        <w:keepLines/>
        <w:spacing w:before="480" w:after="120"/>
        <w:jc w:val="center"/>
        <w:rPr>
          <w:del w:id="16051" w:author="Johnny Schultz" w:date="2020-02-12T15:51:00Z"/>
          <w:caps/>
          <w:sz w:val="20"/>
        </w:rPr>
      </w:pPr>
      <w:del w:id="16052" w:author="Johnny Schultz" w:date="2020-02-12T15:51:00Z">
        <w:r w:rsidRPr="00A013FD">
          <w:rPr>
            <w:caps/>
            <w:sz w:val="20"/>
          </w:rPr>
          <w:delText xml:space="preserve">Figure </w:delText>
        </w:r>
        <w:bookmarkEnd w:id="16050"/>
        <w:r w:rsidRPr="00A013FD">
          <w:rPr>
            <w:caps/>
            <w:sz w:val="20"/>
          </w:rPr>
          <w:delText>A3-3</w:delText>
        </w:r>
      </w:del>
    </w:p>
    <w:p w14:paraId="5DEFF0B9" w14:textId="77777777" w:rsidR="00A013FD" w:rsidRPr="00A013FD" w:rsidRDefault="00A013FD" w:rsidP="00A013FD">
      <w:pPr>
        <w:keepNext/>
        <w:keepLines/>
        <w:spacing w:before="0" w:after="480"/>
        <w:jc w:val="center"/>
        <w:rPr>
          <w:del w:id="16053" w:author="Johnny Schultz" w:date="2020-02-12T15:51:00Z"/>
          <w:rFonts w:ascii="Times New Roman Bold" w:hAnsi="Times New Roman Bold"/>
          <w:b/>
          <w:sz w:val="20"/>
        </w:rPr>
      </w:pPr>
      <w:del w:id="16054" w:author="Johnny Schultz" w:date="2020-02-12T15:51:00Z">
        <w:r w:rsidRPr="00A013FD">
          <w:rPr>
            <w:rFonts w:ascii="Times New Roman Bold" w:hAnsi="Times New Roman Bold"/>
            <w:b/>
            <w:sz w:val="20"/>
          </w:rPr>
          <w:delText>Bit Mapping for 16QAM</w:delText>
        </w:r>
      </w:del>
    </w:p>
    <w:p w14:paraId="58F2E463" w14:textId="77777777" w:rsidR="00A013FD" w:rsidRPr="00A013FD" w:rsidRDefault="00A013FD" w:rsidP="00A013FD">
      <w:pPr>
        <w:keepNext/>
        <w:keepLines/>
        <w:jc w:val="center"/>
        <w:rPr>
          <w:del w:id="16055" w:author="Johnny Schultz" w:date="2020-02-12T15:51:00Z"/>
          <w:sz w:val="28"/>
          <w:szCs w:val="28"/>
        </w:rPr>
      </w:pPr>
      <w:del w:id="16056" w:author="Johnny Schultz" w:date="2020-02-12T15:51:00Z">
        <w:r w:rsidRPr="00A013FD">
          <w:rPr>
            <w:noProof/>
            <w:lang w:val="fr-CA" w:eastAsia="fr-CA"/>
          </w:rPr>
          <w:drawing>
            <wp:inline distT="0" distB="0" distL="0" distR="0" wp14:anchorId="14040A25" wp14:editId="7A05DF6A">
              <wp:extent cx="3255010" cy="3329940"/>
              <wp:effectExtent l="0" t="0" r="0" b="0"/>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 name="图片 100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3255010" cy="3329940"/>
                      </a:xfrm>
                      <a:prstGeom prst="rect">
                        <a:avLst/>
                      </a:prstGeom>
                      <a:noFill/>
                      <a:ln>
                        <a:noFill/>
                      </a:ln>
                    </pic:spPr>
                  </pic:pic>
                </a:graphicData>
              </a:graphic>
            </wp:inline>
          </w:drawing>
        </w:r>
      </w:del>
    </w:p>
    <w:p w14:paraId="79309B7A" w14:textId="77777777" w:rsidR="00A013FD" w:rsidRPr="00A013FD" w:rsidRDefault="00A013FD" w:rsidP="00A013FD">
      <w:pPr>
        <w:keepNext/>
        <w:keepLines/>
        <w:tabs>
          <w:tab w:val="left" w:pos="360"/>
        </w:tabs>
        <w:spacing w:before="200"/>
        <w:ind w:left="360" w:hanging="360"/>
        <w:outlineLvl w:val="1"/>
        <w:rPr>
          <w:del w:id="16057" w:author="Johnny Schultz" w:date="2020-02-12T15:51:00Z"/>
          <w:b/>
        </w:rPr>
      </w:pPr>
      <w:bookmarkStart w:id="16058" w:name="_Toc293090718"/>
      <w:del w:id="16059" w:author="Johnny Schultz" w:date="2020-02-12T15:51:00Z">
        <w:r w:rsidRPr="00A013FD">
          <w:rPr>
            <w:b/>
          </w:rPr>
          <w:delText>3.5</w:delText>
        </w:r>
        <w:r w:rsidRPr="00A013FD">
          <w:rPr>
            <w:b/>
          </w:rPr>
          <w:tab/>
          <w:delText xml:space="preserve">Sensitivity and Interference </w:delText>
        </w:r>
      </w:del>
    </w:p>
    <w:p w14:paraId="58C99EA4" w14:textId="77777777" w:rsidR="00A013FD" w:rsidRPr="00A013FD" w:rsidRDefault="00A013FD" w:rsidP="00A013FD">
      <w:pPr>
        <w:rPr>
          <w:del w:id="16060" w:author="Johnny Schultz" w:date="2020-02-12T15:51:00Z"/>
        </w:rPr>
      </w:pPr>
      <w:del w:id="16061" w:author="Johnny Schultz" w:date="2020-02-12T15:51:00Z">
        <w:r w:rsidRPr="00A013FD">
          <w:delText>VDE uses adaptive modulation and coding to maximise spectral efficiency and throughput. Sensitivity and interference levels for the supported modulation methods are given in Table A3-3.</w:delText>
        </w:r>
      </w:del>
    </w:p>
    <w:p w14:paraId="49D7D537" w14:textId="77777777" w:rsidR="00A013FD" w:rsidRPr="00A013FD" w:rsidRDefault="00A013FD" w:rsidP="00A013FD">
      <w:pPr>
        <w:keepNext/>
        <w:spacing w:before="560" w:after="120"/>
        <w:jc w:val="center"/>
        <w:rPr>
          <w:del w:id="16062" w:author="Johnny Schultz" w:date="2020-02-12T15:51:00Z"/>
          <w:caps/>
          <w:sz w:val="20"/>
        </w:rPr>
      </w:pPr>
      <w:bookmarkStart w:id="16063" w:name="_Ref293143398"/>
      <w:del w:id="16064" w:author="Johnny Schultz" w:date="2020-02-12T15:51:00Z">
        <w:r w:rsidRPr="00A013FD">
          <w:rPr>
            <w:caps/>
            <w:sz w:val="20"/>
          </w:rPr>
          <w:delText>TABLE A3-3</w:delText>
        </w:r>
      </w:del>
    </w:p>
    <w:bookmarkEnd w:id="16063"/>
    <w:p w14:paraId="781B7E70" w14:textId="77777777" w:rsidR="00A013FD" w:rsidRPr="00A013FD" w:rsidRDefault="00A013FD" w:rsidP="00A013FD">
      <w:pPr>
        <w:keepNext/>
        <w:keepLines/>
        <w:spacing w:before="0" w:after="120"/>
        <w:jc w:val="center"/>
        <w:rPr>
          <w:del w:id="16065" w:author="Johnny Schultz" w:date="2020-02-12T15:51:00Z"/>
          <w:rFonts w:ascii="Times New Roman Bold" w:hAnsi="Times New Roman Bold"/>
          <w:b/>
          <w:sz w:val="20"/>
        </w:rPr>
      </w:pPr>
      <w:del w:id="16066" w:author="Johnny Schultz" w:date="2020-02-12T15:51:00Z">
        <w:r w:rsidRPr="00A013FD">
          <w:rPr>
            <w:rFonts w:ascii="Times New Roman Bold" w:hAnsi="Times New Roman Bold"/>
            <w:b/>
            <w:sz w:val="20"/>
            <w:lang w:eastAsia="ja-JP"/>
          </w:rPr>
          <w:delText>Sensitivity and Carrier to Interference Ratios</w:delText>
        </w:r>
      </w:del>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A013FD" w:rsidRPr="00A013FD" w14:paraId="6582F19A" w14:textId="77777777" w:rsidTr="00BF604E">
        <w:trPr>
          <w:jc w:val="center"/>
          <w:del w:id="16067" w:author="Johnny Schultz" w:date="2020-02-12T15:51:00Z"/>
        </w:trPr>
        <w:tc>
          <w:tcPr>
            <w:tcW w:w="1413" w:type="dxa"/>
            <w:vMerge w:val="restart"/>
            <w:shd w:val="clear" w:color="auto" w:fill="auto"/>
            <w:vAlign w:val="center"/>
          </w:tcPr>
          <w:p w14:paraId="51CE7843" w14:textId="77777777" w:rsidR="00A013FD" w:rsidRPr="00A013FD" w:rsidRDefault="00A013FD" w:rsidP="00A013FD">
            <w:pPr>
              <w:spacing w:before="80" w:after="80"/>
              <w:rPr>
                <w:del w:id="16068" w:author="Johnny Schultz" w:date="2020-02-12T15:51:00Z"/>
                <w:rFonts w:asciiTheme="majorBidi" w:hAnsiTheme="majorBidi" w:cstheme="majorBidi"/>
                <w:b/>
                <w:sz w:val="20"/>
              </w:rPr>
            </w:pPr>
            <w:del w:id="16069" w:author="Johnny Schultz" w:date="2020-02-12T15:51:00Z">
              <w:r w:rsidRPr="00A013FD">
                <w:rPr>
                  <w:rFonts w:asciiTheme="majorBidi" w:hAnsiTheme="majorBidi" w:cstheme="majorBidi"/>
                  <w:b/>
                  <w:sz w:val="20"/>
                </w:rPr>
                <w:delText>Modulation Coding Scheme</w:delText>
              </w:r>
            </w:del>
          </w:p>
        </w:tc>
        <w:tc>
          <w:tcPr>
            <w:tcW w:w="2410" w:type="dxa"/>
            <w:gridSpan w:val="2"/>
            <w:shd w:val="clear" w:color="auto" w:fill="auto"/>
          </w:tcPr>
          <w:p w14:paraId="78E879A1" w14:textId="77777777" w:rsidR="00A013FD" w:rsidRPr="00A013FD" w:rsidRDefault="00A013FD" w:rsidP="00A013FD">
            <w:pPr>
              <w:spacing w:before="80" w:after="80"/>
              <w:rPr>
                <w:del w:id="16070" w:author="Johnny Schultz" w:date="2020-02-12T15:51:00Z"/>
                <w:rFonts w:asciiTheme="majorBidi" w:hAnsiTheme="majorBidi" w:cstheme="majorBidi"/>
                <w:b/>
                <w:sz w:val="20"/>
              </w:rPr>
            </w:pPr>
            <w:del w:id="16071" w:author="Johnny Schultz" w:date="2020-02-12T15:51:00Z">
              <w:r w:rsidRPr="00A013FD">
                <w:rPr>
                  <w:rFonts w:asciiTheme="majorBidi" w:hAnsiTheme="majorBidi" w:cstheme="majorBidi"/>
                  <w:b/>
                  <w:sz w:val="20"/>
                </w:rPr>
                <w:delText>25 kHz</w:delText>
              </w:r>
            </w:del>
          </w:p>
        </w:tc>
        <w:tc>
          <w:tcPr>
            <w:tcW w:w="2410" w:type="dxa"/>
            <w:gridSpan w:val="2"/>
            <w:shd w:val="clear" w:color="auto" w:fill="auto"/>
          </w:tcPr>
          <w:p w14:paraId="098F06C9" w14:textId="77777777" w:rsidR="00A013FD" w:rsidRPr="00A013FD" w:rsidRDefault="00A013FD" w:rsidP="00A013FD">
            <w:pPr>
              <w:spacing w:before="80" w:after="80"/>
              <w:rPr>
                <w:del w:id="16072" w:author="Johnny Schultz" w:date="2020-02-12T15:51:00Z"/>
                <w:rFonts w:asciiTheme="majorBidi" w:hAnsiTheme="majorBidi" w:cstheme="majorBidi"/>
                <w:b/>
                <w:sz w:val="20"/>
              </w:rPr>
            </w:pPr>
            <w:del w:id="16073" w:author="Johnny Schultz" w:date="2020-02-12T15:51:00Z">
              <w:r w:rsidRPr="00A013FD">
                <w:rPr>
                  <w:rFonts w:asciiTheme="majorBidi" w:hAnsiTheme="majorBidi" w:cstheme="majorBidi"/>
                  <w:b/>
                  <w:sz w:val="20"/>
                </w:rPr>
                <w:delText>50 kHz</w:delText>
              </w:r>
            </w:del>
          </w:p>
        </w:tc>
        <w:tc>
          <w:tcPr>
            <w:tcW w:w="2268" w:type="dxa"/>
            <w:gridSpan w:val="2"/>
            <w:shd w:val="clear" w:color="auto" w:fill="auto"/>
          </w:tcPr>
          <w:p w14:paraId="4F03F2B5" w14:textId="77777777" w:rsidR="00A013FD" w:rsidRPr="00A013FD" w:rsidRDefault="00A013FD" w:rsidP="00A013FD">
            <w:pPr>
              <w:spacing w:before="80" w:after="80"/>
              <w:rPr>
                <w:del w:id="16074" w:author="Johnny Schultz" w:date="2020-02-12T15:51:00Z"/>
                <w:rFonts w:asciiTheme="majorBidi" w:hAnsiTheme="majorBidi" w:cstheme="majorBidi"/>
                <w:b/>
                <w:sz w:val="20"/>
              </w:rPr>
            </w:pPr>
            <w:del w:id="16075" w:author="Johnny Schultz" w:date="2020-02-12T15:51:00Z">
              <w:r w:rsidRPr="00A013FD">
                <w:rPr>
                  <w:rFonts w:asciiTheme="majorBidi" w:hAnsiTheme="majorBidi" w:cstheme="majorBidi"/>
                  <w:b/>
                  <w:sz w:val="20"/>
                </w:rPr>
                <w:delText>100 kHz</w:delText>
              </w:r>
            </w:del>
          </w:p>
        </w:tc>
      </w:tr>
      <w:tr w:rsidR="00A013FD" w:rsidRPr="00A013FD" w14:paraId="11E0C1C1" w14:textId="77777777" w:rsidTr="00BF604E">
        <w:trPr>
          <w:jc w:val="center"/>
          <w:del w:id="16076" w:author="Johnny Schultz" w:date="2020-02-12T15:51:00Z"/>
        </w:trPr>
        <w:tc>
          <w:tcPr>
            <w:tcW w:w="1413" w:type="dxa"/>
            <w:vMerge/>
            <w:shd w:val="clear" w:color="auto" w:fill="auto"/>
          </w:tcPr>
          <w:p w14:paraId="6B7B97B4" w14:textId="77777777" w:rsidR="00A013FD" w:rsidRPr="00A013FD" w:rsidRDefault="00A013FD" w:rsidP="00A013FD">
            <w:pPr>
              <w:spacing w:before="80" w:after="80"/>
              <w:rPr>
                <w:del w:id="16077" w:author="Johnny Schultz" w:date="2020-02-12T15:51:00Z"/>
                <w:rFonts w:asciiTheme="majorBidi" w:hAnsiTheme="majorBidi" w:cstheme="majorBidi"/>
                <w:b/>
                <w:sz w:val="20"/>
              </w:rPr>
            </w:pPr>
          </w:p>
        </w:tc>
        <w:tc>
          <w:tcPr>
            <w:tcW w:w="1276" w:type="dxa"/>
            <w:shd w:val="clear" w:color="auto" w:fill="auto"/>
          </w:tcPr>
          <w:p w14:paraId="7F77D0C5" w14:textId="77777777" w:rsidR="00A013FD" w:rsidRPr="00A013FD" w:rsidRDefault="00A013FD" w:rsidP="00A013FD">
            <w:pPr>
              <w:spacing w:before="80" w:after="80"/>
              <w:rPr>
                <w:del w:id="16078" w:author="Johnny Schultz" w:date="2020-02-12T15:51:00Z"/>
                <w:rFonts w:asciiTheme="majorBidi" w:hAnsiTheme="majorBidi" w:cstheme="majorBidi"/>
                <w:b/>
                <w:sz w:val="20"/>
              </w:rPr>
            </w:pPr>
            <w:del w:id="16079" w:author="Johnny Schultz" w:date="2020-02-12T15:51:00Z">
              <w:r w:rsidRPr="00A013FD">
                <w:rPr>
                  <w:rFonts w:asciiTheme="majorBidi" w:hAnsiTheme="majorBidi" w:cstheme="majorBidi"/>
                  <w:b/>
                  <w:sz w:val="20"/>
                </w:rPr>
                <w:delText>Sensitivity (dBm)</w:delText>
              </w:r>
            </w:del>
          </w:p>
        </w:tc>
        <w:tc>
          <w:tcPr>
            <w:tcW w:w="1134" w:type="dxa"/>
            <w:shd w:val="clear" w:color="auto" w:fill="auto"/>
          </w:tcPr>
          <w:p w14:paraId="3291037D" w14:textId="77777777" w:rsidR="00A013FD" w:rsidRPr="00A013FD" w:rsidRDefault="00A013FD" w:rsidP="00A013FD">
            <w:pPr>
              <w:spacing w:before="80" w:after="80"/>
              <w:rPr>
                <w:del w:id="16080" w:author="Johnny Schultz" w:date="2020-02-12T15:51:00Z"/>
                <w:rFonts w:asciiTheme="majorBidi" w:hAnsiTheme="majorBidi" w:cstheme="majorBidi"/>
                <w:b/>
                <w:sz w:val="20"/>
              </w:rPr>
            </w:pPr>
            <w:del w:id="16081" w:author="Johnny Schultz" w:date="2020-02-12T15:51:00Z">
              <w:r w:rsidRPr="00A013FD">
                <w:rPr>
                  <w:rFonts w:asciiTheme="majorBidi" w:hAnsiTheme="majorBidi" w:cstheme="majorBidi"/>
                  <w:b/>
                  <w:sz w:val="20"/>
                </w:rPr>
                <w:delText xml:space="preserve">CIR </w:delText>
              </w:r>
              <w:r w:rsidRPr="00A013FD">
                <w:rPr>
                  <w:rFonts w:asciiTheme="majorBidi" w:hAnsiTheme="majorBidi" w:cstheme="majorBidi"/>
                  <w:b/>
                  <w:sz w:val="20"/>
                </w:rPr>
                <w:br/>
                <w:delText>(dB)</w:delText>
              </w:r>
            </w:del>
          </w:p>
        </w:tc>
        <w:tc>
          <w:tcPr>
            <w:tcW w:w="1276" w:type="dxa"/>
            <w:shd w:val="clear" w:color="auto" w:fill="auto"/>
          </w:tcPr>
          <w:p w14:paraId="003F97DF" w14:textId="77777777" w:rsidR="00A013FD" w:rsidRPr="00A013FD" w:rsidRDefault="00A013FD" w:rsidP="00A013FD">
            <w:pPr>
              <w:spacing w:before="80" w:after="80"/>
              <w:rPr>
                <w:del w:id="16082" w:author="Johnny Schultz" w:date="2020-02-12T15:51:00Z"/>
                <w:rFonts w:asciiTheme="majorBidi" w:hAnsiTheme="majorBidi" w:cstheme="majorBidi"/>
                <w:b/>
                <w:sz w:val="20"/>
              </w:rPr>
            </w:pPr>
            <w:del w:id="16083" w:author="Johnny Schultz" w:date="2020-02-12T15:51:00Z">
              <w:r w:rsidRPr="00A013FD">
                <w:rPr>
                  <w:rFonts w:asciiTheme="majorBidi" w:hAnsiTheme="majorBidi" w:cstheme="majorBidi"/>
                  <w:b/>
                  <w:sz w:val="20"/>
                </w:rPr>
                <w:delText>Sensitivity (dBm)</w:delText>
              </w:r>
            </w:del>
          </w:p>
        </w:tc>
        <w:tc>
          <w:tcPr>
            <w:tcW w:w="1134" w:type="dxa"/>
            <w:shd w:val="clear" w:color="auto" w:fill="auto"/>
          </w:tcPr>
          <w:p w14:paraId="22B2081A" w14:textId="77777777" w:rsidR="00A013FD" w:rsidRPr="00A013FD" w:rsidRDefault="00A013FD" w:rsidP="00A013FD">
            <w:pPr>
              <w:spacing w:before="80" w:after="80"/>
              <w:rPr>
                <w:del w:id="16084" w:author="Johnny Schultz" w:date="2020-02-12T15:51:00Z"/>
                <w:rFonts w:asciiTheme="majorBidi" w:hAnsiTheme="majorBidi" w:cstheme="majorBidi"/>
                <w:b/>
                <w:sz w:val="20"/>
              </w:rPr>
            </w:pPr>
            <w:del w:id="16085" w:author="Johnny Schultz" w:date="2020-02-12T15:51:00Z">
              <w:r w:rsidRPr="00A013FD">
                <w:rPr>
                  <w:rFonts w:asciiTheme="majorBidi" w:hAnsiTheme="majorBidi" w:cstheme="majorBidi"/>
                  <w:b/>
                  <w:sz w:val="20"/>
                </w:rPr>
                <w:delText xml:space="preserve">CIR </w:delText>
              </w:r>
              <w:r w:rsidRPr="00A013FD">
                <w:rPr>
                  <w:rFonts w:asciiTheme="majorBidi" w:hAnsiTheme="majorBidi" w:cstheme="majorBidi"/>
                  <w:b/>
                  <w:sz w:val="20"/>
                </w:rPr>
                <w:br/>
                <w:delText>(dB)</w:delText>
              </w:r>
            </w:del>
          </w:p>
        </w:tc>
        <w:tc>
          <w:tcPr>
            <w:tcW w:w="1275" w:type="dxa"/>
            <w:shd w:val="clear" w:color="auto" w:fill="auto"/>
          </w:tcPr>
          <w:p w14:paraId="22ED88DE" w14:textId="77777777" w:rsidR="00A013FD" w:rsidRPr="00A013FD" w:rsidRDefault="00A013FD" w:rsidP="00A013FD">
            <w:pPr>
              <w:spacing w:before="80" w:after="80"/>
              <w:rPr>
                <w:del w:id="16086" w:author="Johnny Schultz" w:date="2020-02-12T15:51:00Z"/>
                <w:rFonts w:asciiTheme="majorBidi" w:hAnsiTheme="majorBidi" w:cstheme="majorBidi"/>
                <w:b/>
                <w:sz w:val="20"/>
              </w:rPr>
            </w:pPr>
            <w:del w:id="16087" w:author="Johnny Schultz" w:date="2020-02-12T15:51:00Z">
              <w:r w:rsidRPr="00A013FD">
                <w:rPr>
                  <w:rFonts w:asciiTheme="majorBidi" w:hAnsiTheme="majorBidi" w:cstheme="majorBidi"/>
                  <w:b/>
                  <w:sz w:val="20"/>
                </w:rPr>
                <w:delText>Sensitivity (dBm)</w:delText>
              </w:r>
            </w:del>
          </w:p>
        </w:tc>
        <w:tc>
          <w:tcPr>
            <w:tcW w:w="993" w:type="dxa"/>
            <w:shd w:val="clear" w:color="auto" w:fill="auto"/>
          </w:tcPr>
          <w:p w14:paraId="0DA87016" w14:textId="77777777" w:rsidR="00A013FD" w:rsidRPr="00A013FD" w:rsidRDefault="00A013FD" w:rsidP="00A013FD">
            <w:pPr>
              <w:spacing w:before="80" w:after="80"/>
              <w:rPr>
                <w:del w:id="16088" w:author="Johnny Schultz" w:date="2020-02-12T15:51:00Z"/>
                <w:rFonts w:asciiTheme="majorBidi" w:hAnsiTheme="majorBidi" w:cstheme="majorBidi"/>
                <w:b/>
                <w:sz w:val="20"/>
              </w:rPr>
            </w:pPr>
            <w:del w:id="16089" w:author="Johnny Schultz" w:date="2020-02-12T15:51:00Z">
              <w:r w:rsidRPr="00A013FD">
                <w:rPr>
                  <w:rFonts w:asciiTheme="majorBidi" w:hAnsiTheme="majorBidi" w:cstheme="majorBidi"/>
                  <w:b/>
                  <w:sz w:val="20"/>
                </w:rPr>
                <w:delText xml:space="preserve">CIR </w:delText>
              </w:r>
              <w:r w:rsidRPr="00A013FD">
                <w:rPr>
                  <w:rFonts w:asciiTheme="majorBidi" w:hAnsiTheme="majorBidi" w:cstheme="majorBidi"/>
                  <w:b/>
                  <w:sz w:val="20"/>
                </w:rPr>
                <w:br/>
                <w:delText>(dB)</w:delText>
              </w:r>
            </w:del>
          </w:p>
        </w:tc>
      </w:tr>
      <w:tr w:rsidR="00A013FD" w:rsidRPr="00A013FD" w14:paraId="4A0FA878" w14:textId="77777777" w:rsidTr="00BF604E">
        <w:trPr>
          <w:jc w:val="center"/>
          <w:del w:id="16090" w:author="Johnny Schultz" w:date="2020-02-12T15:51:00Z"/>
        </w:trPr>
        <w:tc>
          <w:tcPr>
            <w:tcW w:w="1413" w:type="dxa"/>
          </w:tcPr>
          <w:p w14:paraId="7675C0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91" w:author="Johnny Schultz" w:date="2020-02-12T15:51:00Z"/>
                <w:rFonts w:asciiTheme="majorBidi" w:hAnsiTheme="majorBidi" w:cstheme="majorBidi"/>
                <w:sz w:val="20"/>
              </w:rPr>
            </w:pPr>
            <w:del w:id="16092" w:author="Johnny Schultz" w:date="2020-02-12T15:51:00Z">
              <w:r w:rsidRPr="00A013FD">
                <w:rPr>
                  <w:rFonts w:asciiTheme="majorBidi" w:hAnsiTheme="majorBidi" w:cstheme="majorBidi"/>
                  <w:sz w:val="20"/>
                </w:rPr>
                <w:delText>MCS-1</w:delText>
              </w:r>
              <w:r w:rsidRPr="00A013FD">
                <w:rPr>
                  <w:rFonts w:asciiTheme="majorBidi" w:hAnsiTheme="majorBidi" w:cstheme="majorBidi"/>
                  <w:position w:val="6"/>
                  <w:sz w:val="18"/>
                </w:rPr>
                <w:delText>*</w:delText>
              </w:r>
            </w:del>
          </w:p>
        </w:tc>
        <w:tc>
          <w:tcPr>
            <w:tcW w:w="1276" w:type="dxa"/>
            <w:vAlign w:val="center"/>
          </w:tcPr>
          <w:p w14:paraId="1E6ED7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93" w:author="Johnny Schultz" w:date="2020-02-12T15:51:00Z"/>
                <w:rFonts w:asciiTheme="majorBidi" w:hAnsiTheme="majorBidi" w:cstheme="majorBidi"/>
                <w:sz w:val="20"/>
              </w:rPr>
            </w:pPr>
            <w:del w:id="16094" w:author="Johnny Schultz" w:date="2020-02-12T15:51:00Z">
              <w:r w:rsidRPr="00A013FD">
                <w:rPr>
                  <w:rFonts w:asciiTheme="majorBidi" w:hAnsiTheme="majorBidi" w:cstheme="majorBidi"/>
                  <w:sz w:val="20"/>
                </w:rPr>
                <w:delText>−110</w:delText>
              </w:r>
            </w:del>
          </w:p>
        </w:tc>
        <w:tc>
          <w:tcPr>
            <w:tcW w:w="1134" w:type="dxa"/>
            <w:vAlign w:val="center"/>
          </w:tcPr>
          <w:p w14:paraId="1D4ADA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95" w:author="Johnny Schultz" w:date="2020-02-12T15:51:00Z"/>
                <w:rFonts w:asciiTheme="majorBidi" w:hAnsiTheme="majorBidi" w:cstheme="majorBidi"/>
                <w:sz w:val="20"/>
              </w:rPr>
            </w:pPr>
            <w:del w:id="16096" w:author="Johnny Schultz" w:date="2020-02-12T15:51:00Z">
              <w:r w:rsidRPr="00A013FD">
                <w:rPr>
                  <w:rFonts w:asciiTheme="majorBidi" w:hAnsiTheme="majorBidi" w:cstheme="majorBidi"/>
                  <w:sz w:val="20"/>
                </w:rPr>
                <w:delText>8</w:delText>
              </w:r>
            </w:del>
          </w:p>
        </w:tc>
        <w:tc>
          <w:tcPr>
            <w:tcW w:w="1276" w:type="dxa"/>
            <w:vAlign w:val="center"/>
          </w:tcPr>
          <w:p w14:paraId="5BACFD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97" w:author="Johnny Schultz" w:date="2020-02-12T15:51:00Z"/>
                <w:rFonts w:asciiTheme="majorBidi" w:hAnsiTheme="majorBidi" w:cstheme="majorBidi"/>
                <w:sz w:val="20"/>
              </w:rPr>
            </w:pPr>
            <w:del w:id="16098" w:author="Johnny Schultz" w:date="2020-02-12T15:51:00Z">
              <w:r w:rsidRPr="00A013FD">
                <w:rPr>
                  <w:rFonts w:asciiTheme="majorBidi" w:hAnsiTheme="majorBidi" w:cstheme="majorBidi"/>
                  <w:sz w:val="20"/>
                </w:rPr>
                <w:delText>−107</w:delText>
              </w:r>
            </w:del>
          </w:p>
        </w:tc>
        <w:tc>
          <w:tcPr>
            <w:tcW w:w="1134" w:type="dxa"/>
            <w:vAlign w:val="center"/>
          </w:tcPr>
          <w:p w14:paraId="1688B6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099" w:author="Johnny Schultz" w:date="2020-02-12T15:51:00Z"/>
                <w:rFonts w:asciiTheme="majorBidi" w:hAnsiTheme="majorBidi" w:cstheme="majorBidi"/>
                <w:sz w:val="20"/>
              </w:rPr>
            </w:pPr>
            <w:del w:id="16100" w:author="Johnny Schultz" w:date="2020-02-12T15:51:00Z">
              <w:r w:rsidRPr="00A013FD">
                <w:rPr>
                  <w:rFonts w:asciiTheme="majorBidi" w:hAnsiTheme="majorBidi" w:cstheme="majorBidi"/>
                  <w:sz w:val="20"/>
                </w:rPr>
                <w:delText>8</w:delText>
              </w:r>
            </w:del>
          </w:p>
        </w:tc>
        <w:tc>
          <w:tcPr>
            <w:tcW w:w="1275" w:type="dxa"/>
            <w:vAlign w:val="center"/>
          </w:tcPr>
          <w:p w14:paraId="15C120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01" w:author="Johnny Schultz" w:date="2020-02-12T15:51:00Z"/>
                <w:rFonts w:asciiTheme="majorBidi" w:hAnsiTheme="majorBidi" w:cstheme="majorBidi"/>
                <w:sz w:val="20"/>
              </w:rPr>
            </w:pPr>
            <w:del w:id="16102" w:author="Johnny Schultz" w:date="2020-02-12T15:51:00Z">
              <w:r w:rsidRPr="00A013FD">
                <w:rPr>
                  <w:rFonts w:asciiTheme="majorBidi" w:hAnsiTheme="majorBidi" w:cstheme="majorBidi"/>
                  <w:sz w:val="20"/>
                </w:rPr>
                <w:delText>−104</w:delText>
              </w:r>
            </w:del>
          </w:p>
        </w:tc>
        <w:tc>
          <w:tcPr>
            <w:tcW w:w="993" w:type="dxa"/>
            <w:vAlign w:val="center"/>
          </w:tcPr>
          <w:p w14:paraId="2D1642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03" w:author="Johnny Schultz" w:date="2020-02-12T15:51:00Z"/>
                <w:rFonts w:asciiTheme="majorBidi" w:hAnsiTheme="majorBidi" w:cstheme="majorBidi"/>
                <w:sz w:val="20"/>
              </w:rPr>
            </w:pPr>
            <w:del w:id="16104" w:author="Johnny Schultz" w:date="2020-02-12T15:51:00Z">
              <w:r w:rsidRPr="00A013FD">
                <w:rPr>
                  <w:rFonts w:asciiTheme="majorBidi" w:hAnsiTheme="majorBidi" w:cstheme="majorBidi"/>
                  <w:sz w:val="20"/>
                </w:rPr>
                <w:delText>8</w:delText>
              </w:r>
            </w:del>
          </w:p>
        </w:tc>
      </w:tr>
      <w:tr w:rsidR="00A013FD" w:rsidRPr="00A013FD" w14:paraId="76C6A748" w14:textId="77777777" w:rsidTr="00BF604E">
        <w:trPr>
          <w:jc w:val="center"/>
          <w:del w:id="16105" w:author="Johnny Schultz" w:date="2020-02-12T15:51:00Z"/>
        </w:trPr>
        <w:tc>
          <w:tcPr>
            <w:tcW w:w="1413" w:type="dxa"/>
          </w:tcPr>
          <w:p w14:paraId="55BEE6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06" w:author="Johnny Schultz" w:date="2020-02-12T15:51:00Z"/>
                <w:rFonts w:asciiTheme="majorBidi" w:hAnsiTheme="majorBidi" w:cstheme="majorBidi"/>
                <w:sz w:val="20"/>
              </w:rPr>
            </w:pPr>
            <w:del w:id="16107" w:author="Johnny Schultz" w:date="2020-02-12T15:51:00Z">
              <w:r w:rsidRPr="00A013FD">
                <w:rPr>
                  <w:rFonts w:asciiTheme="majorBidi" w:hAnsiTheme="majorBidi" w:cstheme="majorBidi"/>
                  <w:sz w:val="20"/>
                </w:rPr>
                <w:delText>MCS-3</w:delText>
              </w:r>
              <w:r w:rsidRPr="00A013FD">
                <w:rPr>
                  <w:rFonts w:asciiTheme="majorBidi" w:hAnsiTheme="majorBidi" w:cstheme="majorBidi"/>
                  <w:position w:val="6"/>
                  <w:sz w:val="18"/>
                </w:rPr>
                <w:delText>*</w:delText>
              </w:r>
            </w:del>
          </w:p>
        </w:tc>
        <w:tc>
          <w:tcPr>
            <w:tcW w:w="1276" w:type="dxa"/>
            <w:vAlign w:val="center"/>
          </w:tcPr>
          <w:p w14:paraId="179AAD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08" w:author="Johnny Schultz" w:date="2020-02-12T15:51:00Z"/>
                <w:rFonts w:asciiTheme="majorBidi" w:hAnsiTheme="majorBidi" w:cstheme="majorBidi"/>
                <w:sz w:val="20"/>
              </w:rPr>
            </w:pPr>
            <w:del w:id="16109" w:author="Johnny Schultz" w:date="2020-02-12T15:51:00Z">
              <w:r w:rsidRPr="00A013FD">
                <w:rPr>
                  <w:rFonts w:asciiTheme="majorBidi" w:hAnsiTheme="majorBidi" w:cstheme="majorBidi"/>
                  <w:sz w:val="20"/>
                </w:rPr>
                <w:delText>−104</w:delText>
              </w:r>
            </w:del>
          </w:p>
        </w:tc>
        <w:tc>
          <w:tcPr>
            <w:tcW w:w="1134" w:type="dxa"/>
            <w:vAlign w:val="center"/>
          </w:tcPr>
          <w:p w14:paraId="23FDFE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10" w:author="Johnny Schultz" w:date="2020-02-12T15:51:00Z"/>
                <w:rFonts w:asciiTheme="majorBidi" w:hAnsiTheme="majorBidi" w:cstheme="majorBidi"/>
                <w:sz w:val="20"/>
              </w:rPr>
            </w:pPr>
            <w:del w:id="16111" w:author="Johnny Schultz" w:date="2020-02-12T15:51:00Z">
              <w:r w:rsidRPr="00A013FD">
                <w:rPr>
                  <w:rFonts w:asciiTheme="majorBidi" w:hAnsiTheme="majorBidi" w:cstheme="majorBidi"/>
                  <w:sz w:val="20"/>
                </w:rPr>
                <w:delText>14</w:delText>
              </w:r>
            </w:del>
          </w:p>
        </w:tc>
        <w:tc>
          <w:tcPr>
            <w:tcW w:w="1276" w:type="dxa"/>
            <w:vAlign w:val="center"/>
          </w:tcPr>
          <w:p w14:paraId="6228DF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12" w:author="Johnny Schultz" w:date="2020-02-12T15:51:00Z"/>
                <w:rFonts w:asciiTheme="majorBidi" w:hAnsiTheme="majorBidi" w:cstheme="majorBidi"/>
                <w:sz w:val="20"/>
              </w:rPr>
            </w:pPr>
            <w:del w:id="16113" w:author="Johnny Schultz" w:date="2020-02-12T15:51:00Z">
              <w:r w:rsidRPr="00A013FD">
                <w:rPr>
                  <w:rFonts w:asciiTheme="majorBidi" w:hAnsiTheme="majorBidi" w:cstheme="majorBidi"/>
                  <w:sz w:val="20"/>
                </w:rPr>
                <w:delText>−101</w:delText>
              </w:r>
            </w:del>
          </w:p>
        </w:tc>
        <w:tc>
          <w:tcPr>
            <w:tcW w:w="1134" w:type="dxa"/>
            <w:vAlign w:val="center"/>
          </w:tcPr>
          <w:p w14:paraId="5503B3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14" w:author="Johnny Schultz" w:date="2020-02-12T15:51:00Z"/>
                <w:rFonts w:asciiTheme="majorBidi" w:hAnsiTheme="majorBidi" w:cstheme="majorBidi"/>
                <w:sz w:val="20"/>
              </w:rPr>
            </w:pPr>
            <w:del w:id="16115" w:author="Johnny Schultz" w:date="2020-02-12T15:51:00Z">
              <w:r w:rsidRPr="00A013FD">
                <w:rPr>
                  <w:rFonts w:asciiTheme="majorBidi" w:hAnsiTheme="majorBidi" w:cstheme="majorBidi"/>
                  <w:sz w:val="20"/>
                </w:rPr>
                <w:delText>14</w:delText>
              </w:r>
            </w:del>
          </w:p>
        </w:tc>
        <w:tc>
          <w:tcPr>
            <w:tcW w:w="1275" w:type="dxa"/>
            <w:vAlign w:val="center"/>
          </w:tcPr>
          <w:p w14:paraId="0A0DD5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16" w:author="Johnny Schultz" w:date="2020-02-12T15:51:00Z"/>
                <w:rFonts w:asciiTheme="majorBidi" w:hAnsiTheme="majorBidi" w:cstheme="majorBidi"/>
                <w:sz w:val="20"/>
              </w:rPr>
            </w:pPr>
            <w:del w:id="16117" w:author="Johnny Schultz" w:date="2020-02-12T15:51:00Z">
              <w:r w:rsidRPr="00A013FD">
                <w:rPr>
                  <w:rFonts w:asciiTheme="majorBidi" w:hAnsiTheme="majorBidi" w:cstheme="majorBidi"/>
                  <w:sz w:val="20"/>
                </w:rPr>
                <w:delText>−98</w:delText>
              </w:r>
            </w:del>
          </w:p>
        </w:tc>
        <w:tc>
          <w:tcPr>
            <w:tcW w:w="993" w:type="dxa"/>
            <w:vAlign w:val="center"/>
          </w:tcPr>
          <w:p w14:paraId="4FC5EA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18" w:author="Johnny Schultz" w:date="2020-02-12T15:51:00Z"/>
                <w:rFonts w:asciiTheme="majorBidi" w:hAnsiTheme="majorBidi" w:cstheme="majorBidi"/>
                <w:sz w:val="20"/>
              </w:rPr>
            </w:pPr>
            <w:del w:id="16119" w:author="Johnny Schultz" w:date="2020-02-12T15:51:00Z">
              <w:r w:rsidRPr="00A013FD">
                <w:rPr>
                  <w:rFonts w:asciiTheme="majorBidi" w:hAnsiTheme="majorBidi" w:cstheme="majorBidi"/>
                  <w:sz w:val="20"/>
                </w:rPr>
                <w:delText>14</w:delText>
              </w:r>
            </w:del>
          </w:p>
        </w:tc>
      </w:tr>
      <w:tr w:rsidR="00A013FD" w:rsidRPr="00A013FD" w14:paraId="6FC1EF9B" w14:textId="77777777" w:rsidTr="00BF604E">
        <w:trPr>
          <w:jc w:val="center"/>
          <w:del w:id="16120" w:author="Johnny Schultz" w:date="2020-02-12T15:51:00Z"/>
        </w:trPr>
        <w:tc>
          <w:tcPr>
            <w:tcW w:w="1413" w:type="dxa"/>
            <w:tcBorders>
              <w:bottom w:val="single" w:sz="4" w:space="0" w:color="auto"/>
            </w:tcBorders>
          </w:tcPr>
          <w:p w14:paraId="3E0C66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21" w:author="Johnny Schultz" w:date="2020-02-12T15:51:00Z"/>
                <w:rFonts w:asciiTheme="majorBidi" w:hAnsiTheme="majorBidi" w:cstheme="majorBidi"/>
                <w:sz w:val="20"/>
              </w:rPr>
            </w:pPr>
            <w:del w:id="16122" w:author="Johnny Schultz" w:date="2020-02-12T15:51:00Z">
              <w:r w:rsidRPr="00A013FD">
                <w:rPr>
                  <w:rFonts w:asciiTheme="majorBidi" w:hAnsiTheme="majorBidi" w:cstheme="majorBidi"/>
                  <w:sz w:val="20"/>
                </w:rPr>
                <w:delText>MCS-5</w:delText>
              </w:r>
              <w:r w:rsidRPr="00A013FD">
                <w:rPr>
                  <w:rFonts w:asciiTheme="majorBidi" w:hAnsiTheme="majorBidi" w:cstheme="majorBidi"/>
                  <w:position w:val="6"/>
                  <w:sz w:val="18"/>
                </w:rPr>
                <w:delText>*</w:delText>
              </w:r>
            </w:del>
          </w:p>
        </w:tc>
        <w:tc>
          <w:tcPr>
            <w:tcW w:w="1276" w:type="dxa"/>
            <w:tcBorders>
              <w:bottom w:val="single" w:sz="4" w:space="0" w:color="auto"/>
            </w:tcBorders>
            <w:vAlign w:val="center"/>
          </w:tcPr>
          <w:p w14:paraId="7CD734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23" w:author="Johnny Schultz" w:date="2020-02-12T15:51:00Z"/>
                <w:rFonts w:asciiTheme="majorBidi" w:hAnsiTheme="majorBidi" w:cstheme="majorBidi"/>
                <w:sz w:val="20"/>
              </w:rPr>
            </w:pPr>
            <w:del w:id="16124" w:author="Johnny Schultz" w:date="2020-02-12T15:51:00Z">
              <w:r w:rsidRPr="00A013FD">
                <w:rPr>
                  <w:rFonts w:asciiTheme="majorBidi" w:hAnsiTheme="majorBidi" w:cstheme="majorBidi"/>
                  <w:sz w:val="20"/>
                </w:rPr>
                <w:delText>−102</w:delText>
              </w:r>
            </w:del>
          </w:p>
        </w:tc>
        <w:tc>
          <w:tcPr>
            <w:tcW w:w="1134" w:type="dxa"/>
            <w:tcBorders>
              <w:bottom w:val="single" w:sz="4" w:space="0" w:color="auto"/>
            </w:tcBorders>
            <w:vAlign w:val="center"/>
          </w:tcPr>
          <w:p w14:paraId="671912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25" w:author="Johnny Schultz" w:date="2020-02-12T15:51:00Z"/>
                <w:rFonts w:asciiTheme="majorBidi" w:hAnsiTheme="majorBidi" w:cstheme="majorBidi"/>
                <w:sz w:val="20"/>
              </w:rPr>
            </w:pPr>
            <w:del w:id="16126" w:author="Johnny Schultz" w:date="2020-02-12T15:51:00Z">
              <w:r w:rsidRPr="00A013FD">
                <w:rPr>
                  <w:rFonts w:asciiTheme="majorBidi" w:hAnsiTheme="majorBidi" w:cstheme="majorBidi"/>
                  <w:sz w:val="20"/>
                </w:rPr>
                <w:delText>16</w:delText>
              </w:r>
            </w:del>
          </w:p>
        </w:tc>
        <w:tc>
          <w:tcPr>
            <w:tcW w:w="1276" w:type="dxa"/>
            <w:tcBorders>
              <w:bottom w:val="single" w:sz="4" w:space="0" w:color="auto"/>
            </w:tcBorders>
            <w:vAlign w:val="center"/>
          </w:tcPr>
          <w:p w14:paraId="47F9A9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27" w:author="Johnny Schultz" w:date="2020-02-12T15:51:00Z"/>
                <w:rFonts w:asciiTheme="majorBidi" w:hAnsiTheme="majorBidi" w:cstheme="majorBidi"/>
                <w:sz w:val="20"/>
              </w:rPr>
            </w:pPr>
            <w:del w:id="16128" w:author="Johnny Schultz" w:date="2020-02-12T15:51:00Z">
              <w:r w:rsidRPr="00A013FD">
                <w:rPr>
                  <w:rFonts w:asciiTheme="majorBidi" w:hAnsiTheme="majorBidi" w:cstheme="majorBidi"/>
                  <w:sz w:val="20"/>
                </w:rPr>
                <w:delText>−99</w:delText>
              </w:r>
            </w:del>
          </w:p>
        </w:tc>
        <w:tc>
          <w:tcPr>
            <w:tcW w:w="1134" w:type="dxa"/>
            <w:tcBorders>
              <w:bottom w:val="single" w:sz="4" w:space="0" w:color="auto"/>
            </w:tcBorders>
            <w:vAlign w:val="center"/>
          </w:tcPr>
          <w:p w14:paraId="4FE8AB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29" w:author="Johnny Schultz" w:date="2020-02-12T15:51:00Z"/>
                <w:rFonts w:asciiTheme="majorBidi" w:hAnsiTheme="majorBidi" w:cstheme="majorBidi"/>
                <w:sz w:val="20"/>
              </w:rPr>
            </w:pPr>
            <w:del w:id="16130" w:author="Johnny Schultz" w:date="2020-02-12T15:51:00Z">
              <w:r w:rsidRPr="00A013FD">
                <w:rPr>
                  <w:rFonts w:asciiTheme="majorBidi" w:hAnsiTheme="majorBidi" w:cstheme="majorBidi"/>
                  <w:sz w:val="20"/>
                </w:rPr>
                <w:delText>16</w:delText>
              </w:r>
            </w:del>
          </w:p>
        </w:tc>
        <w:tc>
          <w:tcPr>
            <w:tcW w:w="1275" w:type="dxa"/>
            <w:tcBorders>
              <w:bottom w:val="single" w:sz="4" w:space="0" w:color="auto"/>
            </w:tcBorders>
            <w:vAlign w:val="center"/>
          </w:tcPr>
          <w:p w14:paraId="2C17A8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31" w:author="Johnny Schultz" w:date="2020-02-12T15:51:00Z"/>
                <w:rFonts w:asciiTheme="majorBidi" w:hAnsiTheme="majorBidi" w:cstheme="majorBidi"/>
                <w:sz w:val="20"/>
              </w:rPr>
            </w:pPr>
            <w:del w:id="16132" w:author="Johnny Schultz" w:date="2020-02-12T15:51:00Z">
              <w:r w:rsidRPr="00A013FD">
                <w:rPr>
                  <w:rFonts w:asciiTheme="majorBidi" w:hAnsiTheme="majorBidi" w:cstheme="majorBidi"/>
                  <w:sz w:val="20"/>
                </w:rPr>
                <w:delText>−96</w:delText>
              </w:r>
            </w:del>
          </w:p>
        </w:tc>
        <w:tc>
          <w:tcPr>
            <w:tcW w:w="993" w:type="dxa"/>
            <w:tcBorders>
              <w:bottom w:val="single" w:sz="4" w:space="0" w:color="auto"/>
            </w:tcBorders>
            <w:vAlign w:val="center"/>
          </w:tcPr>
          <w:p w14:paraId="22A003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33" w:author="Johnny Schultz" w:date="2020-02-12T15:51:00Z"/>
                <w:rFonts w:asciiTheme="majorBidi" w:hAnsiTheme="majorBidi" w:cstheme="majorBidi"/>
                <w:sz w:val="20"/>
              </w:rPr>
            </w:pPr>
            <w:del w:id="16134" w:author="Johnny Schultz" w:date="2020-02-12T15:51:00Z">
              <w:r w:rsidRPr="00A013FD">
                <w:rPr>
                  <w:rFonts w:asciiTheme="majorBidi" w:hAnsiTheme="majorBidi" w:cstheme="majorBidi"/>
                  <w:sz w:val="20"/>
                </w:rPr>
                <w:delText>16</w:delText>
              </w:r>
            </w:del>
          </w:p>
        </w:tc>
      </w:tr>
      <w:tr w:rsidR="00A013FD" w:rsidRPr="00A013FD" w14:paraId="15834D94" w14:textId="77777777" w:rsidTr="00BF604E">
        <w:trPr>
          <w:jc w:val="center"/>
          <w:del w:id="16135" w:author="Johnny Schultz" w:date="2020-02-12T15:51:00Z"/>
        </w:trPr>
        <w:tc>
          <w:tcPr>
            <w:tcW w:w="8501" w:type="dxa"/>
            <w:gridSpan w:val="7"/>
            <w:tcBorders>
              <w:left w:val="nil"/>
              <w:bottom w:val="nil"/>
              <w:right w:val="nil"/>
            </w:tcBorders>
          </w:tcPr>
          <w:p w14:paraId="7E120C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16136" w:author="Johnny Schultz" w:date="2020-02-12T15:51:00Z"/>
                <w:rFonts w:asciiTheme="majorBidi" w:hAnsiTheme="majorBidi" w:cstheme="majorBidi"/>
                <w:sz w:val="20"/>
              </w:rPr>
            </w:pPr>
            <w:del w:id="16137" w:author="Johnny Schultz" w:date="2020-02-12T15:51:00Z">
              <w:r w:rsidRPr="00A013FD">
                <w:rPr>
                  <w:rFonts w:asciiTheme="majorBidi" w:hAnsiTheme="majorBidi" w:cstheme="majorBidi"/>
                  <w:position w:val="6"/>
                  <w:sz w:val="18"/>
                </w:rPr>
                <w:delText>*</w:delText>
              </w:r>
              <w:r w:rsidRPr="00A013FD">
                <w:rPr>
                  <w:rFonts w:asciiTheme="majorBidi" w:hAnsiTheme="majorBidi" w:cstheme="majorBidi"/>
                  <w:sz w:val="20"/>
                </w:rPr>
                <w:tab/>
                <w:delText>Modulation Coding Schemes, see Table A3-2.</w:delText>
              </w:r>
            </w:del>
          </w:p>
        </w:tc>
      </w:tr>
    </w:tbl>
    <w:p w14:paraId="6943E687" w14:textId="77777777" w:rsidR="00A013FD" w:rsidRPr="00A013FD" w:rsidRDefault="00A013FD" w:rsidP="00A013FD">
      <w:pPr>
        <w:keepNext/>
        <w:keepLines/>
        <w:tabs>
          <w:tab w:val="left" w:pos="360"/>
        </w:tabs>
        <w:spacing w:before="200"/>
        <w:ind w:left="360" w:hanging="360"/>
        <w:outlineLvl w:val="1"/>
        <w:rPr>
          <w:del w:id="16138" w:author="Johnny Schultz" w:date="2020-02-12T15:51:00Z"/>
          <w:b/>
        </w:rPr>
      </w:pPr>
      <w:del w:id="16139" w:author="Johnny Schultz" w:date="2020-02-12T15:51:00Z">
        <w:r w:rsidRPr="00A013FD">
          <w:rPr>
            <w:b/>
          </w:rPr>
          <w:delText>3.6</w:delText>
        </w:r>
        <w:r w:rsidRPr="00A013FD">
          <w:rPr>
            <w:b/>
          </w:rPr>
          <w:tab/>
          <w:delText>Symbol timing accuracy</w:delText>
        </w:r>
        <w:bookmarkEnd w:id="16058"/>
      </w:del>
    </w:p>
    <w:p w14:paraId="6CEFB8FC" w14:textId="77777777" w:rsidR="00A013FD" w:rsidRPr="00A013FD" w:rsidRDefault="00A013FD" w:rsidP="00A013FD">
      <w:pPr>
        <w:rPr>
          <w:del w:id="16140" w:author="Johnny Schultz" w:date="2020-02-12T15:51:00Z"/>
        </w:rPr>
      </w:pPr>
      <w:del w:id="16141" w:author="Johnny Schultz" w:date="2020-02-12T15:51:00Z">
        <w:r w:rsidRPr="00A013FD">
          <w:delText>Symbol timing accuracy is less than 5 parts per million (ppm).</w:delText>
        </w:r>
      </w:del>
    </w:p>
    <w:p w14:paraId="4398839F" w14:textId="77777777" w:rsidR="00A013FD" w:rsidRPr="00A013FD" w:rsidRDefault="00A013FD" w:rsidP="00A013FD">
      <w:pPr>
        <w:keepNext/>
        <w:keepLines/>
        <w:tabs>
          <w:tab w:val="left" w:pos="360"/>
        </w:tabs>
        <w:spacing w:before="200"/>
        <w:ind w:left="360" w:hanging="360"/>
        <w:outlineLvl w:val="1"/>
        <w:rPr>
          <w:del w:id="16142" w:author="Johnny Schultz" w:date="2020-02-12T15:51:00Z"/>
          <w:b/>
        </w:rPr>
      </w:pPr>
      <w:bookmarkStart w:id="16143" w:name="_Toc293090719"/>
      <w:del w:id="16144" w:author="Johnny Schultz" w:date="2020-02-12T15:51:00Z">
        <w:r w:rsidRPr="00A013FD">
          <w:rPr>
            <w:b/>
          </w:rPr>
          <w:delText>3.7</w:delText>
        </w:r>
        <w:r w:rsidRPr="00A013FD">
          <w:rPr>
            <w:b/>
          </w:rPr>
          <w:tab/>
          <w:delText>Transmitter timing jitter</w:delText>
        </w:r>
        <w:bookmarkEnd w:id="16143"/>
      </w:del>
    </w:p>
    <w:p w14:paraId="4CFE5024" w14:textId="77777777" w:rsidR="00A013FD" w:rsidRPr="00A013FD" w:rsidRDefault="00A013FD" w:rsidP="00A013FD">
      <w:pPr>
        <w:rPr>
          <w:del w:id="16145" w:author="Johnny Schultz" w:date="2020-02-12T15:51:00Z"/>
        </w:rPr>
      </w:pPr>
      <w:del w:id="16146" w:author="Johnny Schultz" w:date="2020-02-12T15:51:00Z">
        <w:r w:rsidRPr="00A013FD">
          <w:delText>Less than 5% symbol interval (peak).</w:delText>
        </w:r>
      </w:del>
    </w:p>
    <w:p w14:paraId="535545B3" w14:textId="77777777" w:rsidR="00A013FD" w:rsidRPr="00A013FD" w:rsidRDefault="00A013FD" w:rsidP="00A013FD">
      <w:pPr>
        <w:keepNext/>
        <w:keepLines/>
        <w:tabs>
          <w:tab w:val="left" w:pos="360"/>
        </w:tabs>
        <w:spacing w:before="200"/>
        <w:ind w:left="360" w:hanging="360"/>
        <w:outlineLvl w:val="1"/>
        <w:rPr>
          <w:del w:id="16147" w:author="Johnny Schultz" w:date="2020-02-12T15:51:00Z"/>
          <w:b/>
        </w:rPr>
      </w:pPr>
      <w:bookmarkStart w:id="16148" w:name="_Toc293090720"/>
      <w:del w:id="16149" w:author="Johnny Schultz" w:date="2020-02-12T15:51:00Z">
        <w:r w:rsidRPr="00A013FD">
          <w:rPr>
            <w:b/>
          </w:rPr>
          <w:delText>3.8</w:delText>
        </w:r>
        <w:r w:rsidRPr="00A013FD">
          <w:rPr>
            <w:b/>
          </w:rPr>
          <w:tab/>
          <w:delText>Slot transmission accuracy at the output</w:delText>
        </w:r>
        <w:bookmarkEnd w:id="16148"/>
        <w:r w:rsidRPr="00A013FD">
          <w:rPr>
            <w:b/>
          </w:rPr>
          <w:delText xml:space="preserve"> </w:delText>
        </w:r>
      </w:del>
    </w:p>
    <w:p w14:paraId="095FCEF4" w14:textId="77777777" w:rsidR="00A013FD" w:rsidRPr="00A013FD" w:rsidRDefault="00A013FD" w:rsidP="00A013FD">
      <w:pPr>
        <w:rPr>
          <w:del w:id="16150" w:author="Johnny Schultz" w:date="2020-02-12T15:51:00Z"/>
        </w:rPr>
      </w:pPr>
      <w:del w:id="16151" w:author="Johnny Schultz" w:date="2020-02-12T15:51:00Z">
        <w:r w:rsidRPr="00A013FD">
          <w:delText>Less than 100 µs peak relative to UTC reference time for the ship station.</w:delText>
        </w:r>
      </w:del>
    </w:p>
    <w:p w14:paraId="3B9321D6" w14:textId="77777777" w:rsidR="00A013FD" w:rsidRPr="00A013FD" w:rsidRDefault="00A013FD" w:rsidP="00A013FD">
      <w:pPr>
        <w:rPr>
          <w:del w:id="16152" w:author="Johnny Schultz" w:date="2020-02-12T15:51:00Z"/>
        </w:rPr>
      </w:pPr>
      <w:del w:id="16153" w:author="Johnny Schultz" w:date="2020-02-12T15:51:00Z">
        <w:r w:rsidRPr="00A013FD">
          <w:delText>Less than 50 µs peak relative to UTC reference time for the shore station.</w:delText>
        </w:r>
      </w:del>
    </w:p>
    <w:p w14:paraId="1685D541" w14:textId="77777777" w:rsidR="00A013FD" w:rsidRPr="00A013FD" w:rsidRDefault="00A013FD" w:rsidP="00A013FD">
      <w:pPr>
        <w:keepNext/>
        <w:keepLines/>
        <w:tabs>
          <w:tab w:val="left" w:pos="360"/>
        </w:tabs>
        <w:spacing w:before="200"/>
        <w:ind w:left="360" w:hanging="360"/>
        <w:outlineLvl w:val="1"/>
        <w:rPr>
          <w:del w:id="16154" w:author="Johnny Schultz" w:date="2020-02-12T15:51:00Z"/>
          <w:b/>
        </w:rPr>
      </w:pPr>
      <w:bookmarkStart w:id="16155" w:name="_Toc293090721"/>
      <w:del w:id="16156" w:author="Johnny Schultz" w:date="2020-02-12T15:51:00Z">
        <w:r w:rsidRPr="00A013FD">
          <w:rPr>
            <w:b/>
          </w:rPr>
          <w:delText>3.9</w:delText>
        </w:r>
        <w:r w:rsidRPr="00A013FD">
          <w:rPr>
            <w:b/>
          </w:rPr>
          <w:tab/>
          <w:delText>Slot structure</w:delText>
        </w:r>
        <w:bookmarkEnd w:id="16155"/>
      </w:del>
    </w:p>
    <w:p w14:paraId="2752CF2B" w14:textId="77777777" w:rsidR="00A013FD" w:rsidRPr="00A013FD" w:rsidRDefault="00A013FD" w:rsidP="00A013FD">
      <w:pPr>
        <w:rPr>
          <w:del w:id="16157" w:author="Johnny Schultz" w:date="2020-02-12T15:51:00Z"/>
        </w:rPr>
      </w:pPr>
      <w:del w:id="16158" w:author="Johnny Schultz" w:date="2020-02-12T15:51:00Z">
        <w:r w:rsidRPr="00A013FD">
          <w:delText>The VDES frame structure is identical and synchronized in time to UTC (as in AIS). The slot structure is shown in Fig. A3-4. Each element is described in the subsequent sections.</w:delText>
        </w:r>
      </w:del>
    </w:p>
    <w:p w14:paraId="2EE27313" w14:textId="77777777" w:rsidR="00A013FD" w:rsidRPr="00A013FD" w:rsidRDefault="00A013FD" w:rsidP="00A013FD">
      <w:pPr>
        <w:keepNext/>
        <w:keepLines/>
        <w:spacing w:before="480" w:after="120"/>
        <w:jc w:val="center"/>
        <w:rPr>
          <w:del w:id="16159" w:author="Johnny Schultz" w:date="2020-02-12T15:51:00Z"/>
          <w:caps/>
          <w:sz w:val="20"/>
        </w:rPr>
      </w:pPr>
      <w:bookmarkStart w:id="16160" w:name="_Ref293154308"/>
      <w:del w:id="16161" w:author="Johnny Schultz" w:date="2020-02-12T15:51:00Z">
        <w:r w:rsidRPr="00A013FD">
          <w:rPr>
            <w:caps/>
            <w:sz w:val="20"/>
          </w:rPr>
          <w:delText>Figure A3-4</w:delText>
        </w:r>
      </w:del>
    </w:p>
    <w:p w14:paraId="40655A32" w14:textId="77777777" w:rsidR="00A013FD" w:rsidRPr="00A013FD" w:rsidRDefault="00A013FD" w:rsidP="00A013FD">
      <w:pPr>
        <w:keepNext/>
        <w:keepLines/>
        <w:spacing w:before="0" w:after="480"/>
        <w:jc w:val="center"/>
        <w:rPr>
          <w:del w:id="16162" w:author="Johnny Schultz" w:date="2020-02-12T15:51:00Z"/>
          <w:rFonts w:ascii="Times New Roman Bold" w:hAnsi="Times New Roman Bold"/>
          <w:b/>
          <w:sz w:val="20"/>
        </w:rPr>
      </w:pPr>
      <w:del w:id="16163" w:author="Johnny Schultz" w:date="2020-02-12T15:51:00Z">
        <w:r w:rsidRPr="00A013FD">
          <w:rPr>
            <w:rFonts w:ascii="Times New Roman Bold" w:hAnsi="Times New Roman Bold"/>
            <w:b/>
            <w:sz w:val="20"/>
          </w:rPr>
          <w:delText>Slot structure</w:delText>
        </w:r>
        <w:bookmarkEnd w:id="16160"/>
      </w:del>
    </w:p>
    <w:p w14:paraId="0B421625" w14:textId="77777777" w:rsidR="00A013FD" w:rsidRPr="00A013FD" w:rsidRDefault="00A013FD" w:rsidP="00A013FD">
      <w:pPr>
        <w:keepNext/>
        <w:keepLines/>
        <w:jc w:val="center"/>
        <w:rPr>
          <w:del w:id="16164" w:author="Johnny Schultz" w:date="2020-02-12T15:51:00Z"/>
        </w:rPr>
      </w:pPr>
      <w:del w:id="16165" w:author="Johnny Schultz" w:date="2020-02-12T15:51:00Z">
        <w:r w:rsidRPr="00A013FD">
          <w:rPr>
            <w:noProof/>
            <w:lang w:val="fr-CA" w:eastAsia="fr-CA"/>
          </w:rPr>
          <w:drawing>
            <wp:inline distT="0" distB="0" distL="0" distR="0" wp14:anchorId="4E58EBA1" wp14:editId="44545EB9">
              <wp:extent cx="5745480" cy="2941320"/>
              <wp:effectExtent l="0" t="0" r="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 name="图片 100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745480" cy="2941320"/>
                      </a:xfrm>
                      <a:prstGeom prst="rect">
                        <a:avLst/>
                      </a:prstGeom>
                      <a:noFill/>
                      <a:ln>
                        <a:noFill/>
                      </a:ln>
                    </pic:spPr>
                  </pic:pic>
                </a:graphicData>
              </a:graphic>
            </wp:inline>
          </w:drawing>
        </w:r>
      </w:del>
    </w:p>
    <w:p w14:paraId="01584517" w14:textId="77777777" w:rsidR="00A013FD" w:rsidRPr="00A013FD" w:rsidRDefault="00A013FD" w:rsidP="00A013FD">
      <w:pPr>
        <w:keepNext/>
        <w:keepLines/>
        <w:tabs>
          <w:tab w:val="clear" w:pos="1134"/>
          <w:tab w:val="left" w:pos="360"/>
        </w:tabs>
        <w:spacing w:before="200"/>
        <w:ind w:left="360" w:hanging="360"/>
        <w:outlineLvl w:val="2"/>
        <w:rPr>
          <w:del w:id="16166" w:author="Johnny Schultz" w:date="2020-02-12T15:51:00Z"/>
          <w:b/>
        </w:rPr>
      </w:pPr>
      <w:del w:id="16167" w:author="Johnny Schultz" w:date="2020-02-12T15:51:00Z">
        <w:r w:rsidRPr="00A013FD">
          <w:rPr>
            <w:b/>
          </w:rPr>
          <w:delText>3.9.1</w:delText>
        </w:r>
        <w:r w:rsidRPr="00A013FD">
          <w:rPr>
            <w:b/>
          </w:rPr>
          <w:tab/>
          <w:delText xml:space="preserve">Ramp up </w:delText>
        </w:r>
      </w:del>
    </w:p>
    <w:p w14:paraId="325F26F3" w14:textId="77777777" w:rsidR="00A013FD" w:rsidRPr="00A013FD" w:rsidRDefault="00A013FD" w:rsidP="00A013FD">
      <w:pPr>
        <w:rPr>
          <w:del w:id="16168" w:author="Johnny Schultz" w:date="2020-02-12T15:51:00Z"/>
        </w:rPr>
      </w:pPr>
      <w:del w:id="16169" w:author="Johnny Schultz" w:date="2020-02-12T15:51:00Z">
        <w:r w:rsidRPr="00A013FD">
          <w:delText>The ramp up time from −50 dBc to −1.5 dBc of the power shall occur in less than or equal to 832 µs. This is a means to maintain compliancy with the adjacent channel interference requirements.</w:delText>
        </w:r>
        <w:bookmarkStart w:id="16170" w:name="_MON_1366966282"/>
        <w:bookmarkEnd w:id="16170"/>
      </w:del>
    </w:p>
    <w:p w14:paraId="0765F679" w14:textId="77777777" w:rsidR="00A013FD" w:rsidRPr="00A013FD" w:rsidRDefault="00A013FD" w:rsidP="00A013FD">
      <w:pPr>
        <w:keepNext/>
        <w:keepLines/>
        <w:tabs>
          <w:tab w:val="clear" w:pos="1134"/>
          <w:tab w:val="left" w:pos="360"/>
        </w:tabs>
        <w:spacing w:before="200"/>
        <w:ind w:left="360" w:hanging="360"/>
        <w:outlineLvl w:val="2"/>
        <w:rPr>
          <w:del w:id="16171" w:author="Johnny Schultz" w:date="2020-02-12T15:51:00Z"/>
          <w:b/>
        </w:rPr>
      </w:pPr>
      <w:bookmarkStart w:id="16172" w:name="_Toc413134738"/>
      <w:bookmarkStart w:id="16173" w:name="_Ref293220179"/>
      <w:bookmarkStart w:id="16174" w:name="_Toc293090722"/>
      <w:bookmarkEnd w:id="16172"/>
      <w:del w:id="16175" w:author="Johnny Schultz" w:date="2020-02-12T15:51:00Z">
        <w:r w:rsidRPr="00A013FD">
          <w:rPr>
            <w:b/>
          </w:rPr>
          <w:delText>3.9.2</w:delText>
        </w:r>
        <w:r w:rsidRPr="00A013FD">
          <w:rPr>
            <w:b/>
          </w:rPr>
          <w:tab/>
          <w:delText xml:space="preserve">Training sequence </w:delText>
        </w:r>
        <w:bookmarkEnd w:id="16173"/>
        <w:bookmarkEnd w:id="16174"/>
      </w:del>
    </w:p>
    <w:p w14:paraId="6DAD35CA" w14:textId="77777777" w:rsidR="00A013FD" w:rsidRPr="00A013FD" w:rsidRDefault="00A013FD" w:rsidP="00A013FD">
      <w:pPr>
        <w:rPr>
          <w:del w:id="16176" w:author="Johnny Schultz" w:date="2020-02-12T15:51:00Z"/>
        </w:rPr>
      </w:pPr>
      <w:del w:id="16177" w:author="Johnny Schultz" w:date="2020-02-12T15:51:00Z">
        <w:r w:rsidRPr="00A013FD">
          <w:delText>The training sequence is 111111001101010000011001010.</w:delText>
        </w:r>
      </w:del>
    </w:p>
    <w:p w14:paraId="28F586ED" w14:textId="77777777" w:rsidR="00A013FD" w:rsidRPr="00A013FD" w:rsidRDefault="00A013FD" w:rsidP="00A013FD">
      <w:pPr>
        <w:keepNext/>
        <w:keepLines/>
        <w:tabs>
          <w:tab w:val="clear" w:pos="1134"/>
          <w:tab w:val="left" w:pos="360"/>
        </w:tabs>
        <w:spacing w:before="200"/>
        <w:ind w:left="360" w:hanging="360"/>
        <w:outlineLvl w:val="2"/>
        <w:rPr>
          <w:del w:id="16178" w:author="Johnny Schultz" w:date="2020-02-12T15:51:00Z"/>
          <w:b/>
        </w:rPr>
      </w:pPr>
      <w:del w:id="16179" w:author="Johnny Schultz" w:date="2020-02-12T15:51:00Z">
        <w:r w:rsidRPr="00A013FD">
          <w:rPr>
            <w:b/>
          </w:rPr>
          <w:delText>3.9.3</w:delText>
        </w:r>
        <w:r w:rsidRPr="00A013FD">
          <w:rPr>
            <w:b/>
          </w:rPr>
          <w:tab/>
          <w:delText>Signal information</w:delText>
        </w:r>
      </w:del>
    </w:p>
    <w:p w14:paraId="6E45E99E" w14:textId="77777777" w:rsidR="00A013FD" w:rsidRPr="00A013FD" w:rsidRDefault="00A013FD" w:rsidP="00A013FD">
      <w:pPr>
        <w:rPr>
          <w:del w:id="16180" w:author="Johnny Schultz" w:date="2020-02-12T15:51:00Z"/>
        </w:rPr>
      </w:pPr>
      <w:del w:id="16181" w:author="Johnny Schultz" w:date="2020-02-12T15:51:00Z">
        <w:r w:rsidRPr="00A013FD">
          <w:delText>The signal information carries the MCS id for the receiver.</w:delText>
        </w:r>
      </w:del>
    </w:p>
    <w:p w14:paraId="0B204318" w14:textId="77777777" w:rsidR="00A013FD" w:rsidRPr="00A013FD" w:rsidRDefault="00A013FD" w:rsidP="00A013FD">
      <w:pPr>
        <w:rPr>
          <w:del w:id="16182" w:author="Johnny Schultz" w:date="2020-02-12T15:51:00Z"/>
          <w:lang w:eastAsia="ja-JP"/>
        </w:rPr>
      </w:pPr>
      <w:del w:id="16183" w:author="Johnny Schultz" w:date="2020-02-12T15:51:00Z">
        <w:r w:rsidRPr="00A013FD">
          <w:rPr>
            <w:lang w:eastAsia="ja-JP"/>
          </w:rPr>
          <w:delText>The signal information should follow the training sequence for transmissions, see Table A3-2.</w:delText>
        </w:r>
      </w:del>
    </w:p>
    <w:p w14:paraId="6FBAAA63" w14:textId="77777777" w:rsidR="00A013FD" w:rsidRPr="00A013FD" w:rsidRDefault="00A013FD" w:rsidP="00A013FD">
      <w:pPr>
        <w:rPr>
          <w:del w:id="16184" w:author="Johnny Schultz" w:date="2020-02-12T15:51:00Z"/>
          <w:lang w:eastAsia="ja-JP"/>
        </w:rPr>
      </w:pPr>
      <w:del w:id="16185" w:author="Johnny Schultz" w:date="2020-02-12T15:51:00Z">
        <w:r w:rsidRPr="00A013FD">
          <w:delText xml:space="preserve">The signal information consists of 4 bits (D0, D1, D2, D3) encoded into a sequence of 7 bits using </w:delText>
        </w:r>
        <w:r w:rsidRPr="00A013FD">
          <w:rPr>
            <w:lang w:eastAsia="ja-JP"/>
          </w:rPr>
          <w:delText xml:space="preserve">Hamming (7,4) code. </w:delText>
        </w:r>
      </w:del>
    </w:p>
    <w:p w14:paraId="67277A6B" w14:textId="77777777" w:rsidR="00A013FD" w:rsidRPr="00A013FD" w:rsidRDefault="00A013FD" w:rsidP="00A013FD">
      <w:pPr>
        <w:keepNext/>
        <w:keepLines/>
        <w:tabs>
          <w:tab w:val="clear" w:pos="1134"/>
          <w:tab w:val="left" w:pos="360"/>
        </w:tabs>
        <w:spacing w:before="200"/>
        <w:ind w:left="360" w:hanging="360"/>
        <w:outlineLvl w:val="2"/>
        <w:rPr>
          <w:del w:id="16186" w:author="Johnny Schultz" w:date="2020-02-12T15:51:00Z"/>
          <w:b/>
        </w:rPr>
      </w:pPr>
      <w:del w:id="16187" w:author="Johnny Schultz" w:date="2020-02-12T15:51:00Z">
        <w:r w:rsidRPr="00A013FD">
          <w:rPr>
            <w:b/>
          </w:rPr>
          <w:delText>3.9.4</w:delText>
        </w:r>
        <w:r w:rsidRPr="00A013FD">
          <w:rPr>
            <w:b/>
          </w:rPr>
          <w:tab/>
          <w:delText>Bit mapping for training sequence and signal information</w:delText>
        </w:r>
      </w:del>
    </w:p>
    <w:p w14:paraId="70904EC8" w14:textId="77777777" w:rsidR="00A013FD" w:rsidRPr="00A013FD" w:rsidRDefault="00A013FD" w:rsidP="00A013FD">
      <w:pPr>
        <w:rPr>
          <w:del w:id="16188" w:author="Johnny Schultz" w:date="2020-02-12T15:51:00Z"/>
        </w:rPr>
      </w:pPr>
      <w:del w:id="16189" w:author="Johnny Schultz" w:date="2020-02-12T15:51:00Z">
        <w:r w:rsidRPr="00A013FD">
          <w:delText>For training and signal information, following mapping applies:</w:delText>
        </w:r>
      </w:del>
    </w:p>
    <w:p w14:paraId="6B2B4EC8" w14:textId="77777777" w:rsidR="00A013FD" w:rsidRPr="00A013FD" w:rsidRDefault="00A013FD" w:rsidP="00A013FD">
      <w:pPr>
        <w:tabs>
          <w:tab w:val="clear" w:pos="2268"/>
          <w:tab w:val="left" w:pos="2608"/>
          <w:tab w:val="left" w:pos="3345"/>
        </w:tabs>
        <w:spacing w:before="80"/>
        <w:ind w:left="1134" w:hanging="1134"/>
        <w:rPr>
          <w:del w:id="16190" w:author="Johnny Schultz" w:date="2020-02-12T15:51:00Z"/>
        </w:rPr>
      </w:pPr>
      <w:del w:id="16191" w:author="Johnny Schultz" w:date="2020-02-12T15:51:00Z">
        <w:r w:rsidRPr="00A013FD">
          <w:delText>–</w:delText>
        </w:r>
        <w:r w:rsidRPr="00A013FD">
          <w:tab/>
          <w:delText>1 maps to QPSK symbol 3 (1, 1) (see Fig. A3-1)</w:delText>
        </w:r>
      </w:del>
    </w:p>
    <w:p w14:paraId="777A3FDF" w14:textId="77777777" w:rsidR="00A013FD" w:rsidRPr="00A013FD" w:rsidRDefault="00A013FD" w:rsidP="00A013FD">
      <w:pPr>
        <w:tabs>
          <w:tab w:val="clear" w:pos="2268"/>
          <w:tab w:val="left" w:pos="2608"/>
          <w:tab w:val="left" w:pos="3345"/>
        </w:tabs>
        <w:spacing w:before="80"/>
        <w:ind w:left="1134" w:hanging="1134"/>
        <w:rPr>
          <w:del w:id="16192" w:author="Johnny Schultz" w:date="2020-02-12T15:51:00Z"/>
        </w:rPr>
      </w:pPr>
      <w:del w:id="16193" w:author="Johnny Schultz" w:date="2020-02-12T15:51:00Z">
        <w:r w:rsidRPr="00A013FD">
          <w:delText>–</w:delText>
        </w:r>
        <w:r w:rsidRPr="00A013FD">
          <w:tab/>
          <w:delText>0 maps to QPSK symbol 0 (0, 0).</w:delText>
        </w:r>
      </w:del>
    </w:p>
    <w:p w14:paraId="27F13989" w14:textId="77777777" w:rsidR="00A013FD" w:rsidRPr="00A013FD" w:rsidRDefault="00A013FD" w:rsidP="00A013FD">
      <w:pPr>
        <w:rPr>
          <w:del w:id="16194" w:author="Johnny Schultz" w:date="2020-02-12T15:51:00Z"/>
        </w:rPr>
      </w:pPr>
      <w:del w:id="16195" w:author="Johnny Schultz" w:date="2020-02-12T15:51:00Z">
        <w:r w:rsidRPr="00A013FD">
          <w:delText>For QPSK bit mapping, see § 3.4.2.</w:delText>
        </w:r>
      </w:del>
    </w:p>
    <w:p w14:paraId="6C39096B" w14:textId="77777777" w:rsidR="00A013FD" w:rsidRPr="00A013FD" w:rsidRDefault="00A013FD" w:rsidP="00A013FD">
      <w:pPr>
        <w:keepNext/>
        <w:keepLines/>
        <w:tabs>
          <w:tab w:val="clear" w:pos="1134"/>
          <w:tab w:val="left" w:pos="360"/>
        </w:tabs>
        <w:spacing w:before="200"/>
        <w:ind w:left="360" w:hanging="360"/>
        <w:outlineLvl w:val="2"/>
        <w:rPr>
          <w:del w:id="16196" w:author="Johnny Schultz" w:date="2020-02-12T15:51:00Z"/>
          <w:b/>
        </w:rPr>
      </w:pPr>
      <w:del w:id="16197" w:author="Johnny Schultz" w:date="2020-02-12T15:51:00Z">
        <w:r w:rsidRPr="00A013FD">
          <w:rPr>
            <w:b/>
          </w:rPr>
          <w:delText>3.9.5</w:delText>
        </w:r>
        <w:r w:rsidRPr="00A013FD">
          <w:rPr>
            <w:b/>
          </w:rPr>
          <w:tab/>
          <w:delText>Data with CRC-32</w:delText>
        </w:r>
      </w:del>
    </w:p>
    <w:p w14:paraId="632B471A" w14:textId="77777777" w:rsidR="00A013FD" w:rsidRPr="00A013FD" w:rsidRDefault="00A013FD" w:rsidP="00A013FD">
      <w:pPr>
        <w:rPr>
          <w:del w:id="16198" w:author="Johnny Schultz" w:date="2020-02-12T15:51:00Z"/>
        </w:rPr>
      </w:pPr>
      <w:del w:id="16199" w:author="Johnny Schultz" w:date="2020-02-12T15:51:00Z">
        <w:r w:rsidRPr="00A013FD">
          <w:delText>The data payload with its appended CRC-32 is interleaved, encoded and then scrambled and bit mapped.</w:delText>
        </w:r>
      </w:del>
    </w:p>
    <w:p w14:paraId="0E53ACC1" w14:textId="77777777" w:rsidR="00A013FD" w:rsidRPr="00A013FD" w:rsidRDefault="00A013FD" w:rsidP="00A013FD">
      <w:pPr>
        <w:keepNext/>
        <w:keepLines/>
        <w:tabs>
          <w:tab w:val="clear" w:pos="1134"/>
          <w:tab w:val="left" w:pos="360"/>
        </w:tabs>
        <w:spacing w:before="200"/>
        <w:ind w:left="360" w:hanging="360"/>
        <w:outlineLvl w:val="2"/>
        <w:rPr>
          <w:del w:id="16200" w:author="Johnny Schultz" w:date="2020-02-12T15:51:00Z"/>
          <w:b/>
        </w:rPr>
      </w:pPr>
      <w:del w:id="16201" w:author="Johnny Schultz" w:date="2020-02-12T15:51:00Z">
        <w:r w:rsidRPr="00A013FD">
          <w:rPr>
            <w:b/>
          </w:rPr>
          <w:delText>3.9.6</w:delText>
        </w:r>
        <w:r w:rsidRPr="00A013FD">
          <w:rPr>
            <w:b/>
          </w:rPr>
          <w:tab/>
          <w:delText>Forward error correction</w:delText>
        </w:r>
      </w:del>
    </w:p>
    <w:p w14:paraId="3B1728B4" w14:textId="77777777" w:rsidR="00A013FD" w:rsidRPr="00A013FD" w:rsidRDefault="00A013FD" w:rsidP="00A013FD">
      <w:pPr>
        <w:rPr>
          <w:del w:id="16202" w:author="Johnny Schultz" w:date="2020-02-12T15:51:00Z"/>
        </w:rPr>
      </w:pPr>
      <w:del w:id="16203" w:author="Johnny Schultz" w:date="2020-02-12T15:51:00Z">
        <w:r w:rsidRPr="00A013FD">
          <w:delText>Refer to Annex 1.</w:delText>
        </w:r>
      </w:del>
    </w:p>
    <w:p w14:paraId="02814AE6" w14:textId="77777777" w:rsidR="00A013FD" w:rsidRPr="00A013FD" w:rsidRDefault="00A013FD" w:rsidP="00A013FD">
      <w:pPr>
        <w:keepNext/>
        <w:keepLines/>
        <w:tabs>
          <w:tab w:val="clear" w:pos="1134"/>
          <w:tab w:val="left" w:pos="360"/>
        </w:tabs>
        <w:spacing w:before="200"/>
        <w:ind w:left="360" w:hanging="360"/>
        <w:outlineLvl w:val="2"/>
        <w:rPr>
          <w:del w:id="16204" w:author="Johnny Schultz" w:date="2020-02-12T15:51:00Z"/>
          <w:b/>
        </w:rPr>
      </w:pPr>
      <w:del w:id="16205" w:author="Johnny Schultz" w:date="2020-02-12T15:51:00Z">
        <w:r w:rsidRPr="00A013FD">
          <w:rPr>
            <w:b/>
          </w:rPr>
          <w:delText>3.9.7</w:delText>
        </w:r>
        <w:r w:rsidRPr="00A013FD">
          <w:rPr>
            <w:b/>
          </w:rPr>
          <w:tab/>
          <w:delText>Bit scrambling</w:delText>
        </w:r>
      </w:del>
    </w:p>
    <w:p w14:paraId="3523144D" w14:textId="77777777" w:rsidR="00A013FD" w:rsidRPr="00A013FD" w:rsidRDefault="00A013FD" w:rsidP="00A013FD">
      <w:pPr>
        <w:rPr>
          <w:del w:id="16206" w:author="Johnny Schultz" w:date="2020-02-12T15:51:00Z"/>
        </w:rPr>
      </w:pPr>
      <w:del w:id="16207" w:author="Johnny Schultz" w:date="2020-02-12T15:51:00Z">
        <w:r w:rsidRPr="00A013FD">
          <w:delText>Scrambling of the user data is required to avoid the power spectral density to be concentrated in the narrow band.</w:delText>
        </w:r>
      </w:del>
    </w:p>
    <w:p w14:paraId="1DCE910A" w14:textId="77777777" w:rsidR="00A013FD" w:rsidRPr="00A013FD" w:rsidRDefault="00A013FD" w:rsidP="00A013FD">
      <w:pPr>
        <w:keepNext/>
        <w:keepLines/>
        <w:tabs>
          <w:tab w:val="clear" w:pos="1134"/>
          <w:tab w:val="left" w:pos="360"/>
        </w:tabs>
        <w:spacing w:before="200"/>
        <w:ind w:left="360" w:hanging="360"/>
        <w:outlineLvl w:val="2"/>
        <w:rPr>
          <w:del w:id="16208" w:author="Johnny Schultz" w:date="2020-02-12T15:51:00Z"/>
          <w:b/>
        </w:rPr>
      </w:pPr>
      <w:del w:id="16209" w:author="Johnny Schultz" w:date="2020-02-12T15:51:00Z">
        <w:r w:rsidRPr="00A013FD">
          <w:rPr>
            <w:b/>
          </w:rPr>
          <w:delText>3.9.8</w:delText>
        </w:r>
        <w:r w:rsidRPr="00A013FD">
          <w:rPr>
            <w:b/>
          </w:rPr>
          <w:tab/>
          <w:delText>Buffer</w:delText>
        </w:r>
      </w:del>
    </w:p>
    <w:p w14:paraId="189EE68E" w14:textId="77777777" w:rsidR="00A013FD" w:rsidRPr="00A013FD" w:rsidRDefault="00A013FD" w:rsidP="00A013FD">
      <w:pPr>
        <w:rPr>
          <w:del w:id="16210" w:author="Johnny Schultz" w:date="2020-02-12T15:51:00Z"/>
        </w:rPr>
      </w:pPr>
      <w:del w:id="16211" w:author="Johnny Schultz" w:date="2020-02-12T15:51:00Z">
        <w:r w:rsidRPr="00A013FD">
          <w:delText>The buffer consists of the ramp down time from full power to −50 dBc of less than or equal to 832 µs. The remaining time is for delay and jitter.</w:delText>
        </w:r>
      </w:del>
    </w:p>
    <w:p w14:paraId="22FF98B9" w14:textId="77777777" w:rsidR="00A013FD" w:rsidRPr="00A013FD" w:rsidRDefault="00A013FD" w:rsidP="00A013FD">
      <w:pPr>
        <w:keepNext/>
        <w:keepLines/>
        <w:tabs>
          <w:tab w:val="left" w:pos="360"/>
        </w:tabs>
        <w:spacing w:before="280"/>
        <w:ind w:left="360" w:hanging="360"/>
        <w:outlineLvl w:val="0"/>
        <w:rPr>
          <w:del w:id="16212" w:author="Johnny Schultz" w:date="2020-02-12T15:51:00Z"/>
          <w:b/>
          <w:sz w:val="28"/>
        </w:rPr>
      </w:pPr>
      <w:bookmarkStart w:id="16213" w:name="_Toc413134761"/>
      <w:bookmarkStart w:id="16214" w:name="_Toc413134762"/>
      <w:bookmarkStart w:id="16215" w:name="_Toc413134763"/>
      <w:bookmarkStart w:id="16216" w:name="_Toc413134764"/>
      <w:bookmarkStart w:id="16217" w:name="_Toc413134765"/>
      <w:bookmarkStart w:id="16218" w:name="_Toc413134766"/>
      <w:bookmarkStart w:id="16219" w:name="_Toc413134767"/>
      <w:bookmarkStart w:id="16220" w:name="_Toc413134768"/>
      <w:bookmarkStart w:id="16221" w:name="_Toc413134769"/>
      <w:bookmarkStart w:id="16222" w:name="_Toc413134770"/>
      <w:bookmarkStart w:id="16223" w:name="_Toc413134771"/>
      <w:bookmarkStart w:id="16224" w:name="_Toc413134778"/>
      <w:bookmarkStart w:id="16225" w:name="_Toc413134779"/>
      <w:bookmarkStart w:id="16226" w:name="_Toc413134780"/>
      <w:bookmarkStart w:id="16227" w:name="_Toc413134784"/>
      <w:bookmarkStart w:id="16228" w:name="_Toc413134785"/>
      <w:bookmarkStart w:id="16229" w:name="_Toc413134786"/>
      <w:bookmarkStart w:id="16230" w:name="_Toc413134787"/>
      <w:bookmarkStart w:id="16231" w:name="_Toc413134788"/>
      <w:bookmarkStart w:id="16232" w:name="_Toc413134789"/>
      <w:bookmarkStart w:id="16233" w:name="_Toc413134790"/>
      <w:bookmarkStart w:id="16234" w:name="_Toc413134791"/>
      <w:bookmarkStart w:id="16235" w:name="_Toc413134792"/>
      <w:bookmarkStart w:id="16236" w:name="_Toc413134793"/>
      <w:bookmarkStart w:id="16237" w:name="_Toc413134794"/>
      <w:bookmarkStart w:id="16238" w:name="_Toc413134795"/>
      <w:bookmarkStart w:id="16239" w:name="_Toc413134796"/>
      <w:bookmarkStart w:id="16240" w:name="_Toc413134797"/>
      <w:bookmarkStart w:id="16241" w:name="_Toc413134820"/>
      <w:bookmarkStart w:id="16242" w:name="_Toc413134826"/>
      <w:bookmarkStart w:id="16243" w:name="_Toc413134827"/>
      <w:bookmarkStart w:id="16244" w:name="_Toc413134828"/>
      <w:bookmarkStart w:id="16245" w:name="_Toc413134829"/>
      <w:bookmarkStart w:id="16246" w:name="_Toc413134830"/>
      <w:bookmarkStart w:id="16247" w:name="_Toc413134831"/>
      <w:bookmarkStart w:id="16248" w:name="_Toc413134832"/>
      <w:bookmarkStart w:id="16249" w:name="_Toc413134833"/>
      <w:bookmarkStart w:id="16250" w:name="_Toc413134834"/>
      <w:bookmarkStart w:id="16251" w:name="_Toc413134835"/>
      <w:bookmarkStart w:id="16252" w:name="_Toc413134836"/>
      <w:bookmarkStart w:id="16253" w:name="_Toc413134837"/>
      <w:bookmarkStart w:id="16254" w:name="_Toc413134838"/>
      <w:bookmarkStart w:id="16255" w:name="_Toc413134839"/>
      <w:bookmarkStart w:id="16256" w:name="_Toc413134840"/>
      <w:bookmarkStart w:id="16257" w:name="_Toc413134841"/>
      <w:bookmarkStart w:id="16258" w:name="_Toc413134842"/>
      <w:bookmarkStart w:id="16259" w:name="_Toc413134843"/>
      <w:bookmarkStart w:id="16260" w:name="_Toc413134844"/>
      <w:bookmarkStart w:id="16261" w:name="_Toc413134845"/>
      <w:bookmarkStart w:id="16262" w:name="_Toc413134846"/>
      <w:bookmarkStart w:id="16263" w:name="_Toc413134847"/>
      <w:bookmarkStart w:id="16264" w:name="_Toc413134848"/>
      <w:bookmarkStart w:id="16265" w:name="_Toc413134849"/>
      <w:bookmarkStart w:id="16266" w:name="_Toc413134850"/>
      <w:bookmarkStart w:id="16267" w:name="_Toc413134851"/>
      <w:bookmarkStart w:id="16268" w:name="_Toc413134852"/>
      <w:bookmarkStart w:id="16269" w:name="_Toc413134853"/>
      <w:bookmarkStart w:id="16270" w:name="_Toc413134854"/>
      <w:bookmarkStart w:id="16271" w:name="_Toc413134855"/>
      <w:bookmarkStart w:id="16272" w:name="_Toc413134856"/>
      <w:bookmarkStart w:id="16273" w:name="_Toc413134857"/>
      <w:bookmarkStart w:id="16274" w:name="_Toc293090733"/>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del w:id="16275" w:author="Johnny Schultz" w:date="2020-02-12T15:51:00Z">
        <w:r w:rsidRPr="00A013FD">
          <w:rPr>
            <w:b/>
            <w:sz w:val="28"/>
          </w:rPr>
          <w:delText>4</w:delText>
        </w:r>
        <w:r w:rsidRPr="00A013FD">
          <w:rPr>
            <w:b/>
            <w:sz w:val="28"/>
          </w:rPr>
          <w:tab/>
          <w:delText>Link layer</w:delText>
        </w:r>
      </w:del>
    </w:p>
    <w:p w14:paraId="4292C175" w14:textId="77777777" w:rsidR="00A013FD" w:rsidRPr="00A013FD" w:rsidRDefault="00A013FD" w:rsidP="00A013FD">
      <w:pPr>
        <w:keepNext/>
        <w:keepLines/>
        <w:tabs>
          <w:tab w:val="left" w:pos="360"/>
        </w:tabs>
        <w:spacing w:before="200"/>
        <w:ind w:left="360" w:hanging="360"/>
        <w:outlineLvl w:val="1"/>
        <w:rPr>
          <w:del w:id="16276" w:author="Johnny Schultz" w:date="2020-02-12T15:51:00Z"/>
          <w:b/>
        </w:rPr>
      </w:pPr>
      <w:del w:id="16277" w:author="Johnny Schultz" w:date="2020-02-12T15:51:00Z">
        <w:r w:rsidRPr="00A013FD">
          <w:rPr>
            <w:b/>
          </w:rPr>
          <w:delText>4.1</w:delText>
        </w:r>
        <w:r w:rsidRPr="00A013FD">
          <w:rPr>
            <w:b/>
          </w:rPr>
          <w:tab/>
          <w:delText>Access Schemes</w:delText>
        </w:r>
      </w:del>
    </w:p>
    <w:p w14:paraId="13146D97" w14:textId="77777777" w:rsidR="00A013FD" w:rsidRPr="00A013FD" w:rsidRDefault="00A013FD" w:rsidP="00A013FD">
      <w:pPr>
        <w:rPr>
          <w:del w:id="16278" w:author="Johnny Schultz" w:date="2020-02-12T15:51:00Z"/>
        </w:rPr>
      </w:pPr>
      <w:del w:id="16279" w:author="Johnny Schultz" w:date="2020-02-12T15:51:00Z">
        <w:r w:rsidRPr="00A013FD">
          <w:delText>The VDE terrestrial system should support the following TDMA access schemes:</w:delText>
        </w:r>
      </w:del>
    </w:p>
    <w:p w14:paraId="11BCE34B" w14:textId="77777777" w:rsidR="00A013FD" w:rsidRPr="00A013FD" w:rsidRDefault="00A013FD" w:rsidP="00A013FD">
      <w:pPr>
        <w:tabs>
          <w:tab w:val="clear" w:pos="2268"/>
          <w:tab w:val="left" w:pos="2608"/>
          <w:tab w:val="left" w:pos="3345"/>
        </w:tabs>
        <w:spacing w:before="80"/>
        <w:ind w:left="1134" w:hanging="1134"/>
        <w:rPr>
          <w:del w:id="16280" w:author="Johnny Schultz" w:date="2020-02-12T15:51:00Z"/>
        </w:rPr>
      </w:pPr>
      <w:del w:id="16281" w:author="Johnny Schultz" w:date="2020-02-12T15:51:00Z">
        <w:r w:rsidRPr="00A013FD">
          <w:delText>–</w:delText>
        </w:r>
        <w:r w:rsidRPr="00A013FD">
          <w:tab/>
          <w:delText>FATDMA;</w:delText>
        </w:r>
      </w:del>
    </w:p>
    <w:p w14:paraId="166878E2" w14:textId="77777777" w:rsidR="00A013FD" w:rsidRPr="00A013FD" w:rsidRDefault="00A013FD" w:rsidP="00A013FD">
      <w:pPr>
        <w:tabs>
          <w:tab w:val="clear" w:pos="2268"/>
          <w:tab w:val="left" w:pos="2608"/>
          <w:tab w:val="left" w:pos="3345"/>
        </w:tabs>
        <w:spacing w:before="80"/>
        <w:ind w:left="1134" w:hanging="1134"/>
        <w:rPr>
          <w:del w:id="16282" w:author="Johnny Schultz" w:date="2020-02-12T15:51:00Z"/>
        </w:rPr>
      </w:pPr>
      <w:del w:id="16283" w:author="Johnny Schultz" w:date="2020-02-12T15:51:00Z">
        <w:r w:rsidRPr="00A013FD">
          <w:delText>–</w:delText>
        </w:r>
        <w:r w:rsidRPr="00A013FD">
          <w:tab/>
          <w:delText>RATDMA;</w:delText>
        </w:r>
      </w:del>
    </w:p>
    <w:p w14:paraId="40F23843" w14:textId="77777777" w:rsidR="00A013FD" w:rsidRPr="00A013FD" w:rsidRDefault="00A013FD" w:rsidP="00A013FD">
      <w:pPr>
        <w:tabs>
          <w:tab w:val="clear" w:pos="2268"/>
          <w:tab w:val="left" w:pos="2608"/>
          <w:tab w:val="left" w:pos="3345"/>
        </w:tabs>
        <w:spacing w:before="80"/>
        <w:ind w:left="1134" w:hanging="1134"/>
        <w:rPr>
          <w:del w:id="16284" w:author="Johnny Schultz" w:date="2020-02-12T15:51:00Z"/>
        </w:rPr>
      </w:pPr>
      <w:del w:id="16285" w:author="Johnny Schultz" w:date="2020-02-12T15:51:00Z">
        <w:r w:rsidRPr="00A013FD">
          <w:delText>–</w:delText>
        </w:r>
        <w:r w:rsidRPr="00A013FD">
          <w:tab/>
          <w:delText>ITDMA.</w:delText>
        </w:r>
      </w:del>
    </w:p>
    <w:p w14:paraId="27654B17" w14:textId="77777777" w:rsidR="00A013FD" w:rsidRPr="00A013FD" w:rsidRDefault="00A013FD" w:rsidP="00A013FD">
      <w:pPr>
        <w:keepNext/>
        <w:keepLines/>
        <w:tabs>
          <w:tab w:val="left" w:pos="360"/>
        </w:tabs>
        <w:spacing w:before="200"/>
        <w:ind w:left="360" w:hanging="360"/>
        <w:outlineLvl w:val="1"/>
        <w:rPr>
          <w:del w:id="16286" w:author="Johnny Schultz" w:date="2020-02-12T15:51:00Z"/>
          <w:b/>
        </w:rPr>
      </w:pPr>
      <w:del w:id="16287" w:author="Johnny Schultz" w:date="2020-02-12T15:51:00Z">
        <w:r w:rsidRPr="00A013FD">
          <w:rPr>
            <w:b/>
          </w:rPr>
          <w:delText>4.2</w:delText>
        </w:r>
        <w:r w:rsidRPr="00A013FD">
          <w:rPr>
            <w:b/>
          </w:rPr>
          <w:tab/>
          <w:delText>Data encapsulation</w:delText>
        </w:r>
      </w:del>
    </w:p>
    <w:p w14:paraId="73FE88A5" w14:textId="77777777" w:rsidR="00A013FD" w:rsidRPr="00A013FD" w:rsidRDefault="00A013FD" w:rsidP="00A013FD">
      <w:pPr>
        <w:rPr>
          <w:del w:id="16288" w:author="Johnny Schultz" w:date="2020-02-12T15:51:00Z"/>
        </w:rPr>
      </w:pPr>
      <w:del w:id="16289" w:author="Johnny Schultz" w:date="2020-02-12T15:51:00Z">
        <w:r w:rsidRPr="00A013FD">
          <w:delText>The data field consists of multiple variable length datagrams and these are encapsulated. Each datagram contains the following encapsulation fields:</w:delText>
        </w:r>
      </w:del>
    </w:p>
    <w:p w14:paraId="06CD133D" w14:textId="77777777" w:rsidR="00A013FD" w:rsidRPr="00A013FD" w:rsidRDefault="00A013FD" w:rsidP="00A013FD">
      <w:pPr>
        <w:tabs>
          <w:tab w:val="clear" w:pos="2268"/>
          <w:tab w:val="left" w:pos="2608"/>
          <w:tab w:val="left" w:pos="3345"/>
        </w:tabs>
        <w:spacing w:before="80"/>
        <w:ind w:left="1134" w:hanging="1134"/>
        <w:rPr>
          <w:del w:id="16290" w:author="Johnny Schultz" w:date="2020-02-12T15:51:00Z"/>
        </w:rPr>
      </w:pPr>
      <w:del w:id="16291" w:author="Johnny Schultz" w:date="2020-02-12T15:51:00Z">
        <w:r w:rsidRPr="00A013FD">
          <w:delText>–</w:delText>
        </w:r>
        <w:r w:rsidRPr="00A013FD">
          <w:tab/>
          <w:delText xml:space="preserve">Datagram type; </w:delText>
        </w:r>
      </w:del>
    </w:p>
    <w:p w14:paraId="0467B0DA" w14:textId="77777777" w:rsidR="00A013FD" w:rsidRPr="00A013FD" w:rsidRDefault="00A013FD" w:rsidP="00A013FD">
      <w:pPr>
        <w:tabs>
          <w:tab w:val="clear" w:pos="2268"/>
          <w:tab w:val="left" w:pos="2608"/>
          <w:tab w:val="left" w:pos="3345"/>
        </w:tabs>
        <w:spacing w:before="80"/>
        <w:ind w:left="1134" w:hanging="1134"/>
        <w:rPr>
          <w:del w:id="16292" w:author="Johnny Schultz" w:date="2020-02-12T15:51:00Z"/>
        </w:rPr>
      </w:pPr>
      <w:del w:id="16293" w:author="Johnny Schultz" w:date="2020-02-12T15:51:00Z">
        <w:r w:rsidRPr="00A013FD">
          <w:delText>–</w:delText>
        </w:r>
        <w:r w:rsidRPr="00A013FD">
          <w:tab/>
          <w:delText>Datagram size;</w:delText>
        </w:r>
      </w:del>
    </w:p>
    <w:p w14:paraId="18F85CAF" w14:textId="77777777" w:rsidR="00A013FD" w:rsidRPr="00A013FD" w:rsidRDefault="00A013FD" w:rsidP="00A013FD">
      <w:pPr>
        <w:tabs>
          <w:tab w:val="clear" w:pos="2268"/>
          <w:tab w:val="left" w:pos="2608"/>
          <w:tab w:val="left" w:pos="3345"/>
        </w:tabs>
        <w:spacing w:before="80"/>
        <w:ind w:left="1134" w:hanging="1134"/>
        <w:rPr>
          <w:del w:id="16294" w:author="Johnny Schultz" w:date="2020-02-12T15:51:00Z"/>
        </w:rPr>
      </w:pPr>
      <w:del w:id="16295" w:author="Johnny Schultz" w:date="2020-02-12T15:51:00Z">
        <w:r w:rsidRPr="00A013FD">
          <w:delText>–</w:delText>
        </w:r>
        <w:r w:rsidRPr="00A013FD">
          <w:tab/>
          <w:delText>Destination (optional);</w:delText>
        </w:r>
      </w:del>
    </w:p>
    <w:p w14:paraId="0B0875FA" w14:textId="77777777" w:rsidR="00A013FD" w:rsidRPr="00A013FD" w:rsidRDefault="00A013FD" w:rsidP="00A013FD">
      <w:pPr>
        <w:tabs>
          <w:tab w:val="clear" w:pos="2268"/>
          <w:tab w:val="left" w:pos="2608"/>
          <w:tab w:val="left" w:pos="3345"/>
        </w:tabs>
        <w:spacing w:before="80"/>
        <w:ind w:left="1134" w:hanging="1134"/>
        <w:rPr>
          <w:del w:id="16296" w:author="Johnny Schultz" w:date="2020-02-12T15:51:00Z"/>
        </w:rPr>
      </w:pPr>
      <w:del w:id="16297" w:author="Johnny Schultz" w:date="2020-02-12T15:51:00Z">
        <w:r w:rsidRPr="00A013FD">
          <w:delText>–</w:delText>
        </w:r>
        <w:r w:rsidRPr="00A013FD">
          <w:tab/>
          <w:delText>Transaction ID (optional);</w:delText>
        </w:r>
      </w:del>
    </w:p>
    <w:p w14:paraId="5EA2A779" w14:textId="77777777" w:rsidR="00A013FD" w:rsidRPr="00A013FD" w:rsidRDefault="00A013FD" w:rsidP="00A013FD">
      <w:pPr>
        <w:tabs>
          <w:tab w:val="clear" w:pos="2268"/>
          <w:tab w:val="left" w:pos="2608"/>
          <w:tab w:val="left" w:pos="3345"/>
        </w:tabs>
        <w:spacing w:before="80"/>
        <w:ind w:left="1134" w:hanging="1134"/>
        <w:rPr>
          <w:del w:id="16298" w:author="Johnny Schultz" w:date="2020-02-12T15:51:00Z"/>
        </w:rPr>
      </w:pPr>
      <w:del w:id="16299" w:author="Johnny Schultz" w:date="2020-02-12T15:51:00Z">
        <w:r w:rsidRPr="00A013FD">
          <w:delText>–</w:delText>
        </w:r>
        <w:r w:rsidRPr="00A013FD">
          <w:tab/>
          <w:delText>Datagram sequence number (for multi-segment datagrams);</w:delText>
        </w:r>
      </w:del>
    </w:p>
    <w:p w14:paraId="20FFBAE1" w14:textId="77777777" w:rsidR="00A013FD" w:rsidRPr="00A013FD" w:rsidRDefault="00A013FD" w:rsidP="00A013FD">
      <w:pPr>
        <w:tabs>
          <w:tab w:val="clear" w:pos="2268"/>
          <w:tab w:val="left" w:pos="2608"/>
          <w:tab w:val="left" w:pos="3345"/>
        </w:tabs>
        <w:spacing w:before="80"/>
        <w:ind w:left="1134" w:hanging="1134"/>
        <w:rPr>
          <w:del w:id="16300" w:author="Johnny Schultz" w:date="2020-02-12T15:51:00Z"/>
        </w:rPr>
      </w:pPr>
      <w:del w:id="16301" w:author="Johnny Schultz" w:date="2020-02-12T15:51:00Z">
        <w:r w:rsidRPr="00A013FD">
          <w:delText>–</w:delText>
        </w:r>
        <w:r w:rsidRPr="00A013FD">
          <w:tab/>
          <w:delText>Source ID;</w:delText>
        </w:r>
      </w:del>
    </w:p>
    <w:p w14:paraId="0DB10F20" w14:textId="77777777" w:rsidR="00A013FD" w:rsidRPr="00A013FD" w:rsidRDefault="00A013FD" w:rsidP="00A013FD">
      <w:pPr>
        <w:tabs>
          <w:tab w:val="clear" w:pos="2268"/>
          <w:tab w:val="left" w:pos="2608"/>
          <w:tab w:val="left" w:pos="3345"/>
        </w:tabs>
        <w:spacing w:before="80"/>
        <w:ind w:left="1134" w:hanging="1134"/>
        <w:rPr>
          <w:del w:id="16302" w:author="Johnny Schultz" w:date="2020-02-12T15:51:00Z"/>
        </w:rPr>
      </w:pPr>
      <w:del w:id="16303" w:author="Johnny Schultz" w:date="2020-02-12T15:51:00Z">
        <w:r w:rsidRPr="00A013FD">
          <w:delText>–</w:delText>
        </w:r>
        <w:r w:rsidRPr="00A013FD">
          <w:tab/>
          <w:delText>Datagram payload (variable);</w:delText>
        </w:r>
      </w:del>
    </w:p>
    <w:p w14:paraId="5C9DF9BE" w14:textId="77777777" w:rsidR="00A013FD" w:rsidRPr="00A013FD" w:rsidRDefault="00A013FD" w:rsidP="00A013FD">
      <w:pPr>
        <w:tabs>
          <w:tab w:val="clear" w:pos="2268"/>
          <w:tab w:val="left" w:pos="2608"/>
          <w:tab w:val="left" w:pos="3345"/>
        </w:tabs>
        <w:spacing w:before="80"/>
        <w:ind w:left="1134" w:hanging="1134"/>
        <w:rPr>
          <w:del w:id="16304" w:author="Johnny Schultz" w:date="2020-02-12T15:51:00Z"/>
        </w:rPr>
      </w:pPr>
      <w:del w:id="16305" w:author="Johnny Schultz" w:date="2020-02-12T15:51:00Z">
        <w:r w:rsidRPr="00A013FD">
          <w:delText>–</w:delText>
        </w:r>
        <w:r w:rsidRPr="00A013FD">
          <w:tab/>
          <w:delText>Data padding;</w:delText>
        </w:r>
      </w:del>
    </w:p>
    <w:p w14:paraId="3382D3ED" w14:textId="77777777" w:rsidR="00A013FD" w:rsidRPr="00A013FD" w:rsidRDefault="00A013FD" w:rsidP="00A013FD">
      <w:pPr>
        <w:tabs>
          <w:tab w:val="clear" w:pos="2268"/>
          <w:tab w:val="left" w:pos="2608"/>
          <w:tab w:val="left" w:pos="3345"/>
        </w:tabs>
        <w:spacing w:before="80"/>
        <w:ind w:left="1134" w:hanging="1134"/>
        <w:rPr>
          <w:del w:id="16306" w:author="Johnny Schultz" w:date="2020-02-12T15:51:00Z"/>
        </w:rPr>
      </w:pPr>
      <w:del w:id="16307" w:author="Johnny Schultz" w:date="2020-02-12T15:51:00Z">
        <w:r w:rsidRPr="00A013FD">
          <w:delText>–</w:delText>
        </w:r>
        <w:r w:rsidRPr="00A013FD">
          <w:tab/>
          <w:delText>CRC (4 bytes).</w:delText>
        </w:r>
      </w:del>
    </w:p>
    <w:p w14:paraId="3D090623" w14:textId="77777777" w:rsidR="00A013FD" w:rsidRPr="00A013FD" w:rsidRDefault="00A013FD" w:rsidP="00A013FD">
      <w:pPr>
        <w:keepNext/>
        <w:keepLines/>
        <w:tabs>
          <w:tab w:val="left" w:pos="360"/>
        </w:tabs>
        <w:spacing w:before="200"/>
        <w:ind w:left="360" w:hanging="360"/>
        <w:outlineLvl w:val="1"/>
        <w:rPr>
          <w:del w:id="16308" w:author="Johnny Schultz" w:date="2020-02-12T15:51:00Z"/>
          <w:b/>
        </w:rPr>
      </w:pPr>
      <w:del w:id="16309" w:author="Johnny Schultz" w:date="2020-02-12T15:51:00Z">
        <w:r w:rsidRPr="00A013FD">
          <w:rPr>
            <w:b/>
          </w:rPr>
          <w:delText>4.3</w:delText>
        </w:r>
        <w:r w:rsidRPr="00A013FD">
          <w:rPr>
            <w:b/>
          </w:rPr>
          <w:tab/>
          <w:delText>Cyclic redundancy check</w:delText>
        </w:r>
      </w:del>
    </w:p>
    <w:p w14:paraId="1E3D3ACB" w14:textId="77777777" w:rsidR="00A013FD" w:rsidRPr="00A013FD" w:rsidRDefault="00A013FD" w:rsidP="00A013FD">
      <w:pPr>
        <w:rPr>
          <w:del w:id="16310" w:author="Johnny Schultz" w:date="2020-02-12T15:51:00Z"/>
        </w:rPr>
      </w:pPr>
      <w:del w:id="16311" w:author="Johnny Schultz" w:date="2020-02-12T15:51:00Z">
        <w:r w:rsidRPr="00A013FD">
          <w:delText>Refer to Annex 1.</w:delText>
        </w:r>
      </w:del>
    </w:p>
    <w:p w14:paraId="2E053B90" w14:textId="77777777" w:rsidR="00A013FD" w:rsidRPr="00A013FD" w:rsidRDefault="00A013FD" w:rsidP="00A013FD">
      <w:pPr>
        <w:keepNext/>
        <w:keepLines/>
        <w:tabs>
          <w:tab w:val="left" w:pos="360"/>
        </w:tabs>
        <w:spacing w:before="200"/>
        <w:ind w:left="360" w:hanging="360"/>
        <w:outlineLvl w:val="1"/>
        <w:rPr>
          <w:del w:id="16312" w:author="Johnny Schultz" w:date="2020-02-12T15:51:00Z"/>
          <w:b/>
        </w:rPr>
      </w:pPr>
      <w:del w:id="16313" w:author="Johnny Schultz" w:date="2020-02-12T15:51:00Z">
        <w:r w:rsidRPr="00A013FD">
          <w:rPr>
            <w:b/>
          </w:rPr>
          <w:delText>4.4</w:delText>
        </w:r>
        <w:r w:rsidRPr="00A013FD">
          <w:rPr>
            <w:b/>
          </w:rPr>
          <w:tab/>
          <w:delText>Automatic repeat request (ARQ)</w:delText>
        </w:r>
      </w:del>
    </w:p>
    <w:p w14:paraId="19CAD789" w14:textId="77777777" w:rsidR="00A013FD" w:rsidRPr="00A013FD" w:rsidRDefault="00A013FD" w:rsidP="00A013FD">
      <w:pPr>
        <w:rPr>
          <w:del w:id="16314" w:author="Johnny Schultz" w:date="2020-02-12T15:51:00Z"/>
        </w:rPr>
      </w:pPr>
      <w:del w:id="16315" w:author="Johnny Schultz" w:date="2020-02-12T15:51:00Z">
        <w:r w:rsidRPr="00A013FD">
          <w:delText>Datagrams may or may not use ARQ, this is defined for each datagram type. An ARQ may request selective retransmission of a specific lost datagram segment.</w:delText>
        </w:r>
      </w:del>
    </w:p>
    <w:p w14:paraId="15BB5C8B" w14:textId="77777777" w:rsidR="00A013FD" w:rsidRPr="00A013FD" w:rsidRDefault="00A013FD" w:rsidP="00A013FD">
      <w:pPr>
        <w:keepNext/>
        <w:keepLines/>
        <w:tabs>
          <w:tab w:val="left" w:pos="360"/>
        </w:tabs>
        <w:spacing w:before="200"/>
        <w:ind w:left="360" w:hanging="360"/>
        <w:outlineLvl w:val="1"/>
        <w:rPr>
          <w:del w:id="16316" w:author="Johnny Schultz" w:date="2020-02-12T15:51:00Z"/>
          <w:b/>
        </w:rPr>
      </w:pPr>
      <w:del w:id="16317" w:author="Johnny Schultz" w:date="2020-02-12T15:51:00Z">
        <w:r w:rsidRPr="00A013FD">
          <w:rPr>
            <w:b/>
          </w:rPr>
          <w:delText>4.5</w:delText>
        </w:r>
        <w:r w:rsidRPr="00A013FD">
          <w:rPr>
            <w:b/>
          </w:rPr>
          <w:tab/>
          <w:delText>Acknowledgement (ACK)</w:delText>
        </w:r>
      </w:del>
    </w:p>
    <w:p w14:paraId="4FD9F5B2" w14:textId="77777777" w:rsidR="00A013FD" w:rsidRPr="00A013FD" w:rsidRDefault="00A013FD" w:rsidP="00A013FD">
      <w:pPr>
        <w:rPr>
          <w:del w:id="16318" w:author="Johnny Schultz" w:date="2020-02-12T15:51:00Z"/>
        </w:rPr>
      </w:pPr>
      <w:del w:id="16319" w:author="Johnny Schultz" w:date="2020-02-12T15:51:00Z">
        <w:r w:rsidRPr="00A013FD">
          <w:delText>Unicast datagrams without CRC errors that are acknowledged over the VDE link should be sent with a receive signal channel quality indicator (CQI).</w:delText>
        </w:r>
      </w:del>
    </w:p>
    <w:p w14:paraId="77B38627" w14:textId="77777777" w:rsidR="00A013FD" w:rsidRPr="00A013FD" w:rsidRDefault="00A013FD" w:rsidP="00A013FD">
      <w:pPr>
        <w:keepNext/>
        <w:keepLines/>
        <w:tabs>
          <w:tab w:val="left" w:pos="360"/>
        </w:tabs>
        <w:spacing w:before="200"/>
        <w:ind w:left="360" w:hanging="360"/>
        <w:outlineLvl w:val="1"/>
        <w:rPr>
          <w:del w:id="16320" w:author="Johnny Schultz" w:date="2020-02-12T15:51:00Z"/>
          <w:b/>
        </w:rPr>
      </w:pPr>
      <w:del w:id="16321" w:author="Johnny Schultz" w:date="2020-02-12T15:51:00Z">
        <w:r w:rsidRPr="00A013FD">
          <w:rPr>
            <w:b/>
          </w:rPr>
          <w:delText>4.6</w:delText>
        </w:r>
        <w:r w:rsidRPr="00A013FD">
          <w:rPr>
            <w:b/>
          </w:rPr>
          <w:tab/>
          <w:delText>End delivery notification (EDN)</w:delText>
        </w:r>
      </w:del>
    </w:p>
    <w:p w14:paraId="3D2E73DD" w14:textId="77777777" w:rsidR="00A013FD" w:rsidRPr="00A013FD" w:rsidRDefault="00A013FD" w:rsidP="00A013FD">
      <w:pPr>
        <w:rPr>
          <w:del w:id="16322" w:author="Johnny Schultz" w:date="2020-02-12T15:51:00Z"/>
        </w:rPr>
      </w:pPr>
      <w:del w:id="16323" w:author="Johnny Schultz" w:date="2020-02-12T15:51:00Z">
        <w:r w:rsidRPr="00A013FD">
          <w:delText xml:space="preserve">All datagrams requiring delivery notifications that are successfully delivered to the destination should be notified to the source. </w:delText>
        </w:r>
      </w:del>
    </w:p>
    <w:p w14:paraId="3A1FBC21" w14:textId="77777777" w:rsidR="00A013FD" w:rsidRPr="00A013FD" w:rsidRDefault="00A013FD" w:rsidP="00A013FD">
      <w:pPr>
        <w:keepNext/>
        <w:keepLines/>
        <w:tabs>
          <w:tab w:val="left" w:pos="360"/>
        </w:tabs>
        <w:spacing w:before="200"/>
        <w:ind w:left="360" w:hanging="360"/>
        <w:outlineLvl w:val="1"/>
        <w:rPr>
          <w:del w:id="16324" w:author="Johnny Schultz" w:date="2020-02-12T15:51:00Z"/>
          <w:b/>
        </w:rPr>
      </w:pPr>
      <w:del w:id="16325" w:author="Johnny Schultz" w:date="2020-02-12T15:51:00Z">
        <w:r w:rsidRPr="00A013FD">
          <w:rPr>
            <w:b/>
          </w:rPr>
          <w:delText>4.7</w:delText>
        </w:r>
        <w:r w:rsidRPr="00A013FD">
          <w:rPr>
            <w:b/>
          </w:rPr>
          <w:tab/>
          <w:delText>End delivery failure (EDF)</w:delText>
        </w:r>
      </w:del>
    </w:p>
    <w:p w14:paraId="6E810578" w14:textId="77777777" w:rsidR="00A013FD" w:rsidRPr="00A013FD" w:rsidRDefault="00A013FD" w:rsidP="00A013FD">
      <w:pPr>
        <w:rPr>
          <w:del w:id="16326" w:author="Johnny Schultz" w:date="2020-02-12T15:51:00Z"/>
        </w:rPr>
      </w:pPr>
      <w:del w:id="16327" w:author="Johnny Schultz" w:date="2020-02-12T15:51:00Z">
        <w:r w:rsidRPr="00A013FD">
          <w:delText xml:space="preserve">All datagrams requiring delivery notifications that are not successfully delivered within the timeout or retry limit should be notified to the source. </w:delText>
        </w:r>
      </w:del>
    </w:p>
    <w:p w14:paraId="66BBB15F" w14:textId="77777777" w:rsidR="00A013FD" w:rsidRPr="00A013FD" w:rsidRDefault="00A013FD" w:rsidP="00A013FD">
      <w:pPr>
        <w:keepNext/>
        <w:keepLines/>
        <w:tabs>
          <w:tab w:val="left" w:pos="360"/>
        </w:tabs>
        <w:spacing w:before="200"/>
        <w:ind w:left="360" w:hanging="360"/>
        <w:outlineLvl w:val="1"/>
        <w:rPr>
          <w:del w:id="16328" w:author="Johnny Schultz" w:date="2020-02-12T15:51:00Z"/>
          <w:b/>
        </w:rPr>
      </w:pPr>
      <w:del w:id="16329" w:author="Johnny Schultz" w:date="2020-02-12T15:51:00Z">
        <w:r w:rsidRPr="00A013FD">
          <w:rPr>
            <w:b/>
          </w:rPr>
          <w:delText>4.8</w:delText>
        </w:r>
        <w:r w:rsidRPr="00A013FD">
          <w:rPr>
            <w:b/>
          </w:rPr>
          <w:tab/>
          <w:delText>Frame hierarchy</w:delText>
        </w:r>
      </w:del>
    </w:p>
    <w:p w14:paraId="49906F30" w14:textId="77777777" w:rsidR="00A013FD" w:rsidRPr="00A013FD" w:rsidRDefault="00A013FD" w:rsidP="00A013FD">
      <w:pPr>
        <w:rPr>
          <w:del w:id="16330" w:author="Johnny Schultz" w:date="2020-02-12T15:51:00Z"/>
        </w:rPr>
      </w:pPr>
      <w:del w:id="16331" w:author="Johnny Schultz" w:date="2020-02-12T15:51:00Z">
        <w:r w:rsidRPr="00A013FD">
          <w:delText>Refer to Annex 6.</w:delText>
        </w:r>
      </w:del>
    </w:p>
    <w:p w14:paraId="450670EF" w14:textId="77777777" w:rsidR="00A013FD" w:rsidRPr="00A013FD" w:rsidRDefault="00A013FD" w:rsidP="00A013FD">
      <w:pPr>
        <w:keepNext/>
        <w:keepLines/>
        <w:spacing w:before="480" w:after="120"/>
        <w:jc w:val="center"/>
        <w:rPr>
          <w:del w:id="16332" w:author="Johnny Schultz" w:date="2020-02-12T15:51:00Z"/>
          <w:caps/>
          <w:sz w:val="20"/>
        </w:rPr>
      </w:pPr>
      <w:del w:id="16333" w:author="Johnny Schultz" w:date="2020-02-12T15:51:00Z">
        <w:r w:rsidRPr="00A013FD">
          <w:rPr>
            <w:caps/>
            <w:sz w:val="20"/>
          </w:rPr>
          <w:delText>Figure A3-5</w:delText>
        </w:r>
      </w:del>
    </w:p>
    <w:p w14:paraId="23275B44" w14:textId="77777777" w:rsidR="00A013FD" w:rsidRPr="00A013FD" w:rsidRDefault="00A013FD" w:rsidP="00A013FD">
      <w:pPr>
        <w:keepNext/>
        <w:keepLines/>
        <w:spacing w:before="0" w:after="480"/>
        <w:jc w:val="center"/>
        <w:rPr>
          <w:del w:id="16334" w:author="Johnny Schultz" w:date="2020-02-12T15:51:00Z"/>
          <w:rFonts w:ascii="Times New Roman Bold" w:hAnsi="Times New Roman Bold"/>
          <w:b/>
          <w:sz w:val="20"/>
        </w:rPr>
      </w:pPr>
      <w:del w:id="16335" w:author="Johnny Schultz" w:date="2020-02-12T15:51:00Z">
        <w:r w:rsidRPr="00A013FD">
          <w:rPr>
            <w:rFonts w:ascii="Times New Roman Bold" w:hAnsi="Times New Roman Bold"/>
            <w:b/>
            <w:sz w:val="20"/>
          </w:rPr>
          <w:delText>Frame hierarchy</w:delText>
        </w:r>
      </w:del>
    </w:p>
    <w:p w14:paraId="37E4FC65" w14:textId="77777777" w:rsidR="00A013FD" w:rsidRPr="00A013FD" w:rsidRDefault="00A013FD" w:rsidP="00A013FD">
      <w:pPr>
        <w:keepNext/>
        <w:keepLines/>
        <w:jc w:val="center"/>
        <w:rPr>
          <w:del w:id="16336" w:author="Johnny Schultz" w:date="2020-02-12T15:51:00Z"/>
        </w:rPr>
      </w:pPr>
      <w:del w:id="16337" w:author="Johnny Schultz" w:date="2020-02-12T15:51:00Z">
        <w:r w:rsidRPr="00A013FD">
          <w:rPr>
            <w:noProof/>
            <w:lang w:val="fr-CA" w:eastAsia="fr-CA"/>
          </w:rPr>
          <w:drawing>
            <wp:inline distT="0" distB="0" distL="0" distR="0" wp14:anchorId="73C2B3E0" wp14:editId="0F7B7BF5">
              <wp:extent cx="3459480" cy="339852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459480" cy="3398520"/>
                      </a:xfrm>
                      <a:prstGeom prst="rect">
                        <a:avLst/>
                      </a:prstGeom>
                      <a:noFill/>
                      <a:ln>
                        <a:noFill/>
                      </a:ln>
                    </pic:spPr>
                  </pic:pic>
                </a:graphicData>
              </a:graphic>
            </wp:inline>
          </w:drawing>
        </w:r>
      </w:del>
    </w:p>
    <w:p w14:paraId="66B38D79" w14:textId="77777777" w:rsidR="00A013FD" w:rsidRPr="00A013FD" w:rsidRDefault="00A013FD" w:rsidP="00A013FD">
      <w:pPr>
        <w:keepNext/>
        <w:keepLines/>
        <w:tabs>
          <w:tab w:val="left" w:pos="360"/>
        </w:tabs>
        <w:spacing w:before="200"/>
        <w:ind w:left="360" w:hanging="360"/>
        <w:outlineLvl w:val="1"/>
        <w:rPr>
          <w:del w:id="16338" w:author="Johnny Schultz" w:date="2020-02-12T15:51:00Z"/>
          <w:b/>
        </w:rPr>
      </w:pPr>
      <w:del w:id="16339" w:author="Johnny Schultz" w:date="2020-02-12T15:51:00Z">
        <w:r w:rsidRPr="00A013FD">
          <w:rPr>
            <w:b/>
          </w:rPr>
          <w:delText>4.9</w:delText>
        </w:r>
        <w:r w:rsidRPr="00A013FD">
          <w:rPr>
            <w:b/>
          </w:rPr>
          <w:tab/>
          <w:delText>Channel resource and media access control for VDE terrestrial</w:delText>
        </w:r>
      </w:del>
    </w:p>
    <w:p w14:paraId="1147528C" w14:textId="77777777" w:rsidR="00A013FD" w:rsidRPr="00A013FD" w:rsidRDefault="00A013FD" w:rsidP="00A013FD">
      <w:pPr>
        <w:rPr>
          <w:del w:id="16340" w:author="Johnny Schultz" w:date="2020-02-12T15:51:00Z"/>
        </w:rPr>
      </w:pPr>
      <w:del w:id="16341" w:author="Johnny Schultz" w:date="2020-02-12T15:51:00Z">
        <w:r w:rsidRPr="00A013FD">
          <w:delText>VDE spectrum (and logical channel) resources are allocated by the reception of shore (or satellite</w:delText>
        </w:r>
        <w:r w:rsidRPr="00A013FD">
          <w:noBreakHyphen/>
          <w:delText>based) media access control messaging (for example, shore stations perform this operation using the bulletin board service). In the event of vessel reception of, both satellite and shore-based stations, the shore-based resource allocations should take precedence.</w:delText>
        </w:r>
      </w:del>
    </w:p>
    <w:p w14:paraId="78367470" w14:textId="77777777" w:rsidR="00A013FD" w:rsidRPr="00A013FD" w:rsidRDefault="00A013FD" w:rsidP="00A013FD">
      <w:pPr>
        <w:rPr>
          <w:del w:id="16342" w:author="Johnny Schultz" w:date="2020-02-12T15:51:00Z"/>
        </w:rPr>
      </w:pPr>
      <w:del w:id="16343" w:author="Johnny Schultz" w:date="2020-02-12T15:51:00Z">
        <w:r w:rsidRPr="00A013FD">
          <w:delText>Duplexing modes are a function of the resource allocation above, as well as the operational mode.</w:delText>
        </w:r>
      </w:del>
    </w:p>
    <w:p w14:paraId="5C1DD3A3" w14:textId="77777777" w:rsidR="00A013FD" w:rsidRPr="00A013FD" w:rsidRDefault="00A013FD" w:rsidP="00A013FD">
      <w:pPr>
        <w:keepNext/>
        <w:keepLines/>
        <w:tabs>
          <w:tab w:val="clear" w:pos="1134"/>
          <w:tab w:val="left" w:pos="360"/>
        </w:tabs>
        <w:spacing w:before="200"/>
        <w:ind w:left="360" w:hanging="360"/>
        <w:outlineLvl w:val="2"/>
        <w:rPr>
          <w:del w:id="16344" w:author="Johnny Schultz" w:date="2020-02-12T15:51:00Z"/>
          <w:b/>
        </w:rPr>
      </w:pPr>
      <w:del w:id="16345" w:author="Johnny Schultz" w:date="2020-02-12T15:51:00Z">
        <w:r w:rsidRPr="00A013FD">
          <w:rPr>
            <w:b/>
          </w:rPr>
          <w:delText>4.9.1</w:delText>
        </w:r>
        <w:r w:rsidRPr="00A013FD">
          <w:rPr>
            <w:b/>
          </w:rPr>
          <w:tab/>
          <w:delText>Simplex modes</w:delText>
        </w:r>
      </w:del>
    </w:p>
    <w:p w14:paraId="7F4D043B" w14:textId="77777777" w:rsidR="00A013FD" w:rsidRPr="00A013FD" w:rsidRDefault="00A013FD" w:rsidP="00A013FD">
      <w:pPr>
        <w:tabs>
          <w:tab w:val="clear" w:pos="2268"/>
          <w:tab w:val="left" w:pos="2608"/>
          <w:tab w:val="left" w:pos="3345"/>
        </w:tabs>
        <w:spacing w:before="80"/>
        <w:ind w:left="1134" w:hanging="1134"/>
        <w:rPr>
          <w:del w:id="16346" w:author="Johnny Schultz" w:date="2020-02-12T15:51:00Z"/>
        </w:rPr>
      </w:pPr>
      <w:del w:id="16347" w:author="Johnny Schultz" w:date="2020-02-12T15:51:00Z">
        <w:r w:rsidRPr="00A013FD">
          <w:delText>–</w:delText>
        </w:r>
        <w:r w:rsidRPr="00A013FD">
          <w:tab/>
          <w:delText>Ship-to-ship</w:delText>
        </w:r>
      </w:del>
    </w:p>
    <w:p w14:paraId="48A83A7A" w14:textId="77777777" w:rsidR="00A013FD" w:rsidRPr="00A013FD" w:rsidRDefault="00A013FD" w:rsidP="00A013FD">
      <w:pPr>
        <w:rPr>
          <w:del w:id="16348" w:author="Johnny Schultz" w:date="2020-02-12T15:51:00Z"/>
        </w:rPr>
      </w:pPr>
      <w:del w:id="16349" w:author="Johnny Schultz" w:date="2020-02-12T15:51:00Z">
        <w:r w:rsidRPr="00A013FD">
          <w:delText>Same channel resource is used for both directions of communications.</w:delText>
        </w:r>
      </w:del>
    </w:p>
    <w:p w14:paraId="78D83BA6" w14:textId="77777777" w:rsidR="00A013FD" w:rsidRPr="00A013FD" w:rsidRDefault="00A013FD" w:rsidP="00A013FD">
      <w:pPr>
        <w:keepNext/>
        <w:keepLines/>
        <w:tabs>
          <w:tab w:val="clear" w:pos="1134"/>
          <w:tab w:val="left" w:pos="360"/>
        </w:tabs>
        <w:spacing w:before="200"/>
        <w:ind w:left="360" w:hanging="360"/>
        <w:outlineLvl w:val="2"/>
        <w:rPr>
          <w:del w:id="16350" w:author="Johnny Schultz" w:date="2020-02-12T15:51:00Z"/>
          <w:b/>
        </w:rPr>
      </w:pPr>
      <w:del w:id="16351" w:author="Johnny Schultz" w:date="2020-02-12T15:51:00Z">
        <w:r w:rsidRPr="00A013FD">
          <w:rPr>
            <w:b/>
          </w:rPr>
          <w:delText>4.9.2</w:delText>
        </w:r>
        <w:r w:rsidRPr="00A013FD">
          <w:rPr>
            <w:b/>
          </w:rPr>
          <w:tab/>
          <w:delText>Duplex modes</w:delText>
        </w:r>
      </w:del>
    </w:p>
    <w:p w14:paraId="1A754DA3" w14:textId="77777777" w:rsidR="00A013FD" w:rsidRPr="00A013FD" w:rsidRDefault="00A013FD" w:rsidP="00A013FD">
      <w:pPr>
        <w:tabs>
          <w:tab w:val="clear" w:pos="2268"/>
          <w:tab w:val="left" w:pos="2608"/>
          <w:tab w:val="left" w:pos="3345"/>
        </w:tabs>
        <w:spacing w:before="80"/>
        <w:ind w:left="1134" w:hanging="1134"/>
        <w:rPr>
          <w:del w:id="16352" w:author="Johnny Schultz" w:date="2020-02-12T15:51:00Z"/>
        </w:rPr>
      </w:pPr>
      <w:del w:id="16353" w:author="Johnny Schultz" w:date="2020-02-12T15:51:00Z">
        <w:r w:rsidRPr="00A013FD">
          <w:delText>–</w:delText>
        </w:r>
        <w:r w:rsidRPr="00A013FD">
          <w:tab/>
          <w:delText>Shore-to-ship</w:delText>
        </w:r>
      </w:del>
    </w:p>
    <w:p w14:paraId="21302349" w14:textId="77777777" w:rsidR="00A013FD" w:rsidRPr="00A013FD" w:rsidRDefault="00A013FD" w:rsidP="00A013FD">
      <w:pPr>
        <w:tabs>
          <w:tab w:val="clear" w:pos="2268"/>
          <w:tab w:val="left" w:pos="2608"/>
          <w:tab w:val="left" w:pos="3345"/>
        </w:tabs>
        <w:spacing w:before="80"/>
        <w:ind w:left="1134" w:hanging="1134"/>
        <w:rPr>
          <w:del w:id="16354" w:author="Johnny Schultz" w:date="2020-02-12T15:51:00Z"/>
        </w:rPr>
      </w:pPr>
      <w:del w:id="16355" w:author="Johnny Schultz" w:date="2020-02-12T15:51:00Z">
        <w:r w:rsidRPr="00A013FD">
          <w:delText>–</w:delText>
        </w:r>
        <w:r w:rsidRPr="00A013FD">
          <w:tab/>
          <w:delText>Ship-to-shore</w:delText>
        </w:r>
      </w:del>
    </w:p>
    <w:p w14:paraId="4EC65C6B" w14:textId="77777777" w:rsidR="00A013FD" w:rsidRPr="00A013FD" w:rsidRDefault="00A013FD" w:rsidP="00A013FD">
      <w:pPr>
        <w:rPr>
          <w:del w:id="16356" w:author="Johnny Schultz" w:date="2020-02-12T15:51:00Z"/>
        </w:rPr>
      </w:pPr>
      <w:del w:id="16357" w:author="Johnny Schultz" w:date="2020-02-12T15:51:00Z">
        <w:r w:rsidRPr="00A013FD">
          <w:delText>Upper and lower spectrum are used for ship to shore or shore to ship respectively, only one side transmits at one time.</w:delText>
        </w:r>
      </w:del>
    </w:p>
    <w:p w14:paraId="2AD457DA" w14:textId="77777777" w:rsidR="00A013FD" w:rsidRPr="00A013FD" w:rsidRDefault="00A013FD" w:rsidP="00A013FD">
      <w:pPr>
        <w:rPr>
          <w:del w:id="16358" w:author="Johnny Schultz" w:date="2020-02-12T15:51:00Z"/>
        </w:rPr>
      </w:pPr>
      <w:del w:id="16359" w:author="Johnny Schultz" w:date="2020-02-12T15:51:00Z">
        <w:r w:rsidRPr="00A013FD">
          <w:delText>Refer to Annex 1 for details of frequency allocations.</w:delText>
        </w:r>
      </w:del>
    </w:p>
    <w:p w14:paraId="2F3B1E03" w14:textId="77777777" w:rsidR="00A013FD" w:rsidRPr="00A013FD" w:rsidRDefault="00A013FD" w:rsidP="00A013FD">
      <w:pPr>
        <w:keepNext/>
        <w:keepLines/>
        <w:tabs>
          <w:tab w:val="left" w:pos="360"/>
        </w:tabs>
        <w:spacing w:before="200"/>
        <w:ind w:left="360" w:hanging="360"/>
        <w:outlineLvl w:val="1"/>
        <w:rPr>
          <w:del w:id="16360" w:author="Johnny Schultz" w:date="2020-02-12T15:51:00Z"/>
          <w:b/>
        </w:rPr>
      </w:pPr>
      <w:del w:id="16361" w:author="Johnny Schultz" w:date="2020-02-12T15:51:00Z">
        <w:r w:rsidRPr="00A013FD">
          <w:rPr>
            <w:b/>
          </w:rPr>
          <w:delText>4.10</w:delText>
        </w:r>
        <w:r w:rsidRPr="00A013FD">
          <w:rPr>
            <w:b/>
          </w:rPr>
          <w:tab/>
          <w:delText>Physical and logical channels</w:delText>
        </w:r>
      </w:del>
    </w:p>
    <w:p w14:paraId="09FB2E70" w14:textId="77777777" w:rsidR="00A013FD" w:rsidRPr="00A013FD" w:rsidRDefault="00A013FD" w:rsidP="00A013FD">
      <w:pPr>
        <w:rPr>
          <w:del w:id="16362" w:author="Johnny Schultz" w:date="2020-02-12T15:51:00Z"/>
          <w:strike/>
        </w:rPr>
      </w:pPr>
      <w:del w:id="16363" w:author="Johnny Schultz" w:date="2020-02-12T15:51:00Z">
        <w:r w:rsidRPr="00A013FD">
          <w:delText>VDES uses several channels to carry data. These channels are separated into Physical and Logical channels. Shore-based stations should transmit a channel terrestrial bulletin board (TBB) message that defines the configuration of the VDE channels.</w:delText>
        </w:r>
      </w:del>
    </w:p>
    <w:p w14:paraId="04312DE5" w14:textId="77777777" w:rsidR="00A013FD" w:rsidRPr="00A013FD" w:rsidRDefault="00A013FD" w:rsidP="00A013FD">
      <w:pPr>
        <w:rPr>
          <w:del w:id="16364" w:author="Johnny Schultz" w:date="2020-02-12T15:51:00Z"/>
        </w:rPr>
      </w:pPr>
      <w:del w:id="16365" w:author="Johnny Schultz" w:date="2020-02-12T15:51:00Z">
        <w:r w:rsidRPr="00A013FD">
          <w:delText>Lacking bulletin board information, ship borne stations should employ a default channel configuration of 50 kHz channels on the terrestrial VDES (channel 2024, and 2084 combined) operating in a simplex ad-hoc access scheme. The simplex ad-hoc access scheme for ship-to-ship communications should be ITDMA (when possible) or RATDMA.</w:delText>
        </w:r>
      </w:del>
    </w:p>
    <w:p w14:paraId="6DBA6E4C" w14:textId="77777777" w:rsidR="00A013FD" w:rsidRPr="00A013FD" w:rsidRDefault="00A013FD" w:rsidP="00A013FD">
      <w:pPr>
        <w:keepNext/>
        <w:keepLines/>
        <w:tabs>
          <w:tab w:val="left" w:pos="360"/>
        </w:tabs>
        <w:spacing w:before="200"/>
        <w:ind w:left="360" w:hanging="360"/>
        <w:outlineLvl w:val="1"/>
        <w:rPr>
          <w:del w:id="16366" w:author="Johnny Schultz" w:date="2020-02-12T15:51:00Z"/>
          <w:b/>
        </w:rPr>
      </w:pPr>
      <w:del w:id="16367" w:author="Johnny Schultz" w:date="2020-02-12T15:51:00Z">
        <w:r w:rsidRPr="00A013FD">
          <w:rPr>
            <w:b/>
          </w:rPr>
          <w:delText>4.11</w:delText>
        </w:r>
        <w:r w:rsidRPr="00A013FD">
          <w:rPr>
            <w:b/>
          </w:rPr>
          <w:tab/>
          <w:delText xml:space="preserve">Physical channels </w:delText>
        </w:r>
      </w:del>
    </w:p>
    <w:p w14:paraId="24265E16" w14:textId="77777777" w:rsidR="00A013FD" w:rsidRPr="00A013FD" w:rsidRDefault="00A013FD" w:rsidP="00A013FD">
      <w:pPr>
        <w:rPr>
          <w:del w:id="16368" w:author="Johnny Schultz" w:date="2020-02-12T15:51:00Z"/>
        </w:rPr>
      </w:pPr>
      <w:del w:id="16369" w:author="Johnny Schultz" w:date="2020-02-12T15:51:00Z">
        <w:r w:rsidRPr="00A013FD">
          <w:delText>The physical channels (PC) are determined by the centre frequency and bandwidth.</w:delText>
        </w:r>
      </w:del>
    </w:p>
    <w:p w14:paraId="6EF42ADC" w14:textId="77777777" w:rsidR="00A013FD" w:rsidRPr="00A013FD" w:rsidRDefault="00A013FD" w:rsidP="00A013FD">
      <w:pPr>
        <w:keepNext/>
        <w:keepLines/>
        <w:tabs>
          <w:tab w:val="left" w:pos="360"/>
        </w:tabs>
        <w:spacing w:before="200"/>
        <w:ind w:left="360" w:hanging="360"/>
        <w:outlineLvl w:val="1"/>
        <w:rPr>
          <w:del w:id="16370" w:author="Johnny Schultz" w:date="2020-02-12T15:51:00Z"/>
          <w:b/>
        </w:rPr>
      </w:pPr>
      <w:del w:id="16371" w:author="Johnny Schultz" w:date="2020-02-12T15:51:00Z">
        <w:r w:rsidRPr="00A013FD">
          <w:rPr>
            <w:b/>
          </w:rPr>
          <w:delText>4.12</w:delText>
        </w:r>
        <w:r w:rsidRPr="00A013FD">
          <w:rPr>
            <w:b/>
          </w:rPr>
          <w:tab/>
          <w:delText xml:space="preserve">Logical channels </w:delText>
        </w:r>
      </w:del>
    </w:p>
    <w:p w14:paraId="281D34F5" w14:textId="77777777" w:rsidR="00A013FD" w:rsidRPr="00A013FD" w:rsidRDefault="00A013FD" w:rsidP="00A013FD">
      <w:pPr>
        <w:rPr>
          <w:del w:id="16372" w:author="Johnny Schultz" w:date="2020-02-12T15:51:00Z"/>
        </w:rPr>
      </w:pPr>
      <w:del w:id="16373" w:author="Johnny Schultz" w:date="2020-02-12T15:51:00Z">
        <w:r w:rsidRPr="00A013FD">
          <w:delText>The logical channels (LC) are divided into signalling and traffic channels. These are described below. Logical channel definitions can be defined based on the physical channel and message time information (frame hierarchy, start time, etc.).</w:delText>
        </w:r>
      </w:del>
    </w:p>
    <w:p w14:paraId="03855860" w14:textId="77777777" w:rsidR="00A013FD" w:rsidRPr="00A013FD" w:rsidRDefault="00A013FD" w:rsidP="00A013FD">
      <w:pPr>
        <w:spacing w:before="160"/>
        <w:rPr>
          <w:del w:id="16374" w:author="Johnny Schultz" w:date="2020-02-12T15:51:00Z"/>
          <w:rFonts w:ascii="Times New Roman Bold" w:hAnsi="Times New Roman Bold" w:cs="Times New Roman Bold"/>
          <w:b/>
        </w:rPr>
      </w:pPr>
      <w:del w:id="16375" w:author="Johnny Schultz" w:date="2020-02-12T15:51:00Z">
        <w:r w:rsidRPr="00A013FD">
          <w:rPr>
            <w:rFonts w:ascii="Times New Roman Bold" w:hAnsi="Times New Roman Bold" w:cs="Times New Roman Bold"/>
            <w:b/>
          </w:rPr>
          <w:delText>Signalling channels:</w:delText>
        </w:r>
      </w:del>
    </w:p>
    <w:p w14:paraId="2D9C0549" w14:textId="77777777" w:rsidR="00A013FD" w:rsidRPr="00A013FD" w:rsidRDefault="00A013FD" w:rsidP="00A013FD">
      <w:pPr>
        <w:tabs>
          <w:tab w:val="clear" w:pos="2268"/>
          <w:tab w:val="left" w:pos="2608"/>
          <w:tab w:val="left" w:pos="3345"/>
        </w:tabs>
        <w:spacing w:before="80"/>
        <w:ind w:left="1134" w:hanging="1134"/>
        <w:rPr>
          <w:del w:id="16376" w:author="Johnny Schultz" w:date="2020-02-12T15:51:00Z"/>
        </w:rPr>
      </w:pPr>
      <w:del w:id="16377" w:author="Johnny Schultz" w:date="2020-02-12T15:51:00Z">
        <w:r w:rsidRPr="00A013FD">
          <w:delText>–</w:delText>
        </w:r>
        <w:r w:rsidRPr="00A013FD">
          <w:tab/>
          <w:delText>Terrestrial Bulletin Board (TBB), see § 4.12.1</w:delText>
        </w:r>
      </w:del>
    </w:p>
    <w:p w14:paraId="55839404" w14:textId="77777777" w:rsidR="00A013FD" w:rsidRPr="00A013FD" w:rsidRDefault="00A013FD" w:rsidP="00A013FD">
      <w:pPr>
        <w:tabs>
          <w:tab w:val="clear" w:pos="2268"/>
          <w:tab w:val="left" w:pos="2608"/>
          <w:tab w:val="left" w:pos="3345"/>
        </w:tabs>
        <w:spacing w:before="80"/>
        <w:ind w:left="1134" w:hanging="1134"/>
        <w:rPr>
          <w:del w:id="16378" w:author="Johnny Schultz" w:date="2020-02-12T15:51:00Z"/>
        </w:rPr>
      </w:pPr>
      <w:del w:id="16379" w:author="Johnny Schultz" w:date="2020-02-12T15:51:00Z">
        <w:r w:rsidRPr="00A013FD">
          <w:delText>–</w:delText>
        </w:r>
        <w:r w:rsidRPr="00A013FD">
          <w:tab/>
          <w:delText>Announcement, see § 4.12.2</w:delText>
        </w:r>
      </w:del>
    </w:p>
    <w:p w14:paraId="33D236C5" w14:textId="77777777" w:rsidR="00A013FD" w:rsidRPr="00A013FD" w:rsidRDefault="00A013FD" w:rsidP="00A013FD">
      <w:pPr>
        <w:tabs>
          <w:tab w:val="clear" w:pos="2268"/>
          <w:tab w:val="left" w:pos="2608"/>
          <w:tab w:val="left" w:pos="3345"/>
        </w:tabs>
        <w:spacing w:before="80"/>
        <w:ind w:left="1134" w:hanging="1134"/>
        <w:rPr>
          <w:del w:id="16380" w:author="Johnny Schultz" w:date="2020-02-12T15:51:00Z"/>
        </w:rPr>
      </w:pPr>
      <w:del w:id="16381" w:author="Johnny Schultz" w:date="2020-02-12T15:51:00Z">
        <w:r w:rsidRPr="00A013FD">
          <w:delText>–</w:delText>
        </w:r>
        <w:r w:rsidRPr="00A013FD">
          <w:tab/>
          <w:delText>Random access, see § 4.12.5.</w:delText>
        </w:r>
      </w:del>
    </w:p>
    <w:p w14:paraId="228BEAD3" w14:textId="77777777" w:rsidR="00A013FD" w:rsidRPr="00A013FD" w:rsidRDefault="00A013FD" w:rsidP="00A013FD">
      <w:pPr>
        <w:rPr>
          <w:del w:id="16382" w:author="Johnny Schultz" w:date="2020-02-12T15:51:00Z"/>
          <w:b/>
        </w:rPr>
      </w:pPr>
      <w:del w:id="16383" w:author="Johnny Schultz" w:date="2020-02-12T15:51:00Z">
        <w:r w:rsidRPr="00A013FD">
          <w:delText xml:space="preserve">All signalling channels use the most robust modulation and coding scheme. </w:delText>
        </w:r>
      </w:del>
    </w:p>
    <w:p w14:paraId="6CBC7086" w14:textId="77777777" w:rsidR="00A013FD" w:rsidRPr="00A013FD" w:rsidRDefault="00A013FD" w:rsidP="00A013FD">
      <w:pPr>
        <w:spacing w:before="160"/>
        <w:rPr>
          <w:del w:id="16384" w:author="Johnny Schultz" w:date="2020-02-12T15:51:00Z"/>
          <w:rFonts w:ascii="Times New Roman Bold" w:hAnsi="Times New Roman Bold" w:cs="Times New Roman Bold"/>
          <w:b/>
        </w:rPr>
      </w:pPr>
      <w:del w:id="16385" w:author="Johnny Schultz" w:date="2020-02-12T15:51:00Z">
        <w:r w:rsidRPr="00A013FD">
          <w:rPr>
            <w:rFonts w:ascii="Times New Roman Bold" w:hAnsi="Times New Roman Bold" w:cs="Times New Roman Bold"/>
            <w:b/>
          </w:rPr>
          <w:delText>Traffic channels:</w:delText>
        </w:r>
      </w:del>
    </w:p>
    <w:p w14:paraId="1435B6A6" w14:textId="77777777" w:rsidR="00A013FD" w:rsidRPr="00A013FD" w:rsidRDefault="00A013FD" w:rsidP="00A013FD">
      <w:pPr>
        <w:tabs>
          <w:tab w:val="clear" w:pos="2268"/>
          <w:tab w:val="left" w:pos="2608"/>
          <w:tab w:val="left" w:pos="3345"/>
        </w:tabs>
        <w:spacing w:before="80"/>
        <w:ind w:left="1134" w:hanging="1134"/>
        <w:rPr>
          <w:del w:id="16386" w:author="Johnny Schultz" w:date="2020-02-12T15:51:00Z"/>
        </w:rPr>
      </w:pPr>
      <w:del w:id="16387" w:author="Johnny Schultz" w:date="2020-02-12T15:51:00Z">
        <w:r w:rsidRPr="00A013FD">
          <w:delText>–</w:delText>
        </w:r>
        <w:r w:rsidRPr="00A013FD">
          <w:tab/>
          <w:delText>Multicast, see § 4.12.3</w:delText>
        </w:r>
      </w:del>
    </w:p>
    <w:p w14:paraId="6BACBC6B" w14:textId="77777777" w:rsidR="00A013FD" w:rsidRPr="00A013FD" w:rsidRDefault="00A013FD" w:rsidP="00A013FD">
      <w:pPr>
        <w:tabs>
          <w:tab w:val="clear" w:pos="2268"/>
          <w:tab w:val="left" w:pos="2608"/>
          <w:tab w:val="left" w:pos="3345"/>
        </w:tabs>
        <w:spacing w:before="80"/>
        <w:ind w:left="1134" w:hanging="1134"/>
        <w:rPr>
          <w:del w:id="16388" w:author="Johnny Schultz" w:date="2020-02-12T15:51:00Z"/>
        </w:rPr>
      </w:pPr>
      <w:del w:id="16389" w:author="Johnny Schultz" w:date="2020-02-12T15:51:00Z">
        <w:r w:rsidRPr="00A013FD">
          <w:delText>–</w:delText>
        </w:r>
        <w:r w:rsidRPr="00A013FD">
          <w:tab/>
          <w:delText>Unicast, see § 4.12.4</w:delText>
        </w:r>
      </w:del>
    </w:p>
    <w:p w14:paraId="5CC544F6" w14:textId="77777777" w:rsidR="00A013FD" w:rsidRPr="00A013FD" w:rsidRDefault="00A013FD" w:rsidP="00A013FD">
      <w:pPr>
        <w:tabs>
          <w:tab w:val="clear" w:pos="2268"/>
          <w:tab w:val="left" w:pos="2608"/>
          <w:tab w:val="left" w:pos="3345"/>
        </w:tabs>
        <w:spacing w:before="80"/>
        <w:ind w:left="1134" w:hanging="1134"/>
        <w:rPr>
          <w:del w:id="16390" w:author="Johnny Schultz" w:date="2020-02-12T15:51:00Z"/>
        </w:rPr>
      </w:pPr>
      <w:del w:id="16391" w:author="Johnny Schultz" w:date="2020-02-12T15:51:00Z">
        <w:r w:rsidRPr="00A013FD">
          <w:delText>–</w:delText>
        </w:r>
        <w:r w:rsidRPr="00A013FD">
          <w:tab/>
          <w:delText>Random access, see § 4.12.5.</w:delText>
        </w:r>
      </w:del>
    </w:p>
    <w:p w14:paraId="16F38762" w14:textId="77777777" w:rsidR="00A013FD" w:rsidRPr="00A013FD" w:rsidRDefault="00A013FD" w:rsidP="00A013FD">
      <w:pPr>
        <w:rPr>
          <w:del w:id="16392" w:author="Johnny Schultz" w:date="2020-02-12T15:51:00Z"/>
        </w:rPr>
      </w:pPr>
      <w:del w:id="16393" w:author="Johnny Schultz" w:date="2020-02-12T15:51:00Z">
        <w:r w:rsidRPr="00A013FD">
          <w:delText>Traffic channels may use a combination of robust and higher bitrate modulation and coding schemes.</w:delText>
        </w:r>
      </w:del>
    </w:p>
    <w:p w14:paraId="179D714D" w14:textId="77777777" w:rsidR="00A013FD" w:rsidRPr="00A013FD" w:rsidRDefault="00A013FD" w:rsidP="00A013FD">
      <w:pPr>
        <w:keepNext/>
        <w:keepLines/>
        <w:tabs>
          <w:tab w:val="clear" w:pos="1134"/>
          <w:tab w:val="left" w:pos="360"/>
        </w:tabs>
        <w:spacing w:before="200"/>
        <w:ind w:left="360" w:hanging="360"/>
        <w:outlineLvl w:val="2"/>
        <w:rPr>
          <w:del w:id="16394" w:author="Johnny Schultz" w:date="2020-02-12T15:51:00Z"/>
          <w:b/>
        </w:rPr>
      </w:pPr>
      <w:del w:id="16395" w:author="Johnny Schultz" w:date="2020-02-12T15:51:00Z">
        <w:r w:rsidRPr="00A013FD">
          <w:rPr>
            <w:b/>
          </w:rPr>
          <w:delText>4.12.1</w:delText>
        </w:r>
        <w:r w:rsidRPr="00A013FD">
          <w:rPr>
            <w:b/>
          </w:rPr>
          <w:tab/>
          <w:delText xml:space="preserve">Terrestrial bulletin board (TBB) signalling channel </w:delText>
        </w:r>
      </w:del>
    </w:p>
    <w:p w14:paraId="0E106161" w14:textId="77777777" w:rsidR="00A013FD" w:rsidRPr="00A013FD" w:rsidRDefault="00A013FD" w:rsidP="00A013FD">
      <w:pPr>
        <w:rPr>
          <w:del w:id="16396" w:author="Johnny Schultz" w:date="2020-02-12T15:51:00Z"/>
        </w:rPr>
      </w:pPr>
      <w:del w:id="16397" w:author="Johnny Schultz" w:date="2020-02-12T15:51:00Z">
        <w:r w:rsidRPr="00A013FD">
          <w:delTex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 6.</w:delText>
        </w:r>
      </w:del>
    </w:p>
    <w:p w14:paraId="257487E1" w14:textId="77777777" w:rsidR="00A013FD" w:rsidRPr="00A013FD" w:rsidRDefault="00A013FD" w:rsidP="00A013FD">
      <w:pPr>
        <w:rPr>
          <w:del w:id="16398" w:author="Johnny Schultz" w:date="2020-02-12T15:51:00Z"/>
        </w:rPr>
      </w:pPr>
      <w:del w:id="16399" w:author="Johnny Schultz" w:date="2020-02-12T15:51:00Z">
        <w:r w:rsidRPr="00A013FD">
          <w:delTex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delText>
        </w:r>
      </w:del>
    </w:p>
    <w:p w14:paraId="028D7AB7" w14:textId="77777777" w:rsidR="00A013FD" w:rsidRPr="00A013FD" w:rsidRDefault="00A013FD" w:rsidP="00A013FD">
      <w:pPr>
        <w:rPr>
          <w:del w:id="16400" w:author="Johnny Schultz" w:date="2020-02-12T15:51:00Z"/>
        </w:rPr>
      </w:pPr>
      <w:del w:id="16401" w:author="Johnny Schultz" w:date="2020-02-12T15:51:00Z">
        <w:r w:rsidRPr="00A013FD">
          <w:delText xml:space="preserve">The logical channels are normally repeated based on the VDES frame hierarchy. </w:delText>
        </w:r>
      </w:del>
    </w:p>
    <w:p w14:paraId="08A965E5" w14:textId="77777777" w:rsidR="00A013FD" w:rsidRPr="00A013FD" w:rsidRDefault="00A013FD" w:rsidP="00A013FD">
      <w:pPr>
        <w:rPr>
          <w:del w:id="16402" w:author="Johnny Schultz" w:date="2020-02-12T15:51:00Z"/>
          <w:rFonts w:cs="Arial"/>
        </w:rPr>
      </w:pPr>
      <w:del w:id="16403" w:author="Johnny Schultz" w:date="2020-02-12T15:51:00Z">
        <w:r w:rsidRPr="00A013FD">
          <w:rPr>
            <w:rFonts w:cs="Arial"/>
          </w:rPr>
          <w:delText>The VDE terrestrial channel usage for the service area of VDE shore station is defined by the TBB, see Annex 1.</w:delText>
        </w:r>
      </w:del>
    </w:p>
    <w:p w14:paraId="65B6CA7F" w14:textId="77777777" w:rsidR="00A013FD" w:rsidRPr="00A013FD" w:rsidRDefault="00A013FD" w:rsidP="00A013FD">
      <w:pPr>
        <w:rPr>
          <w:del w:id="16404" w:author="Johnny Schultz" w:date="2020-02-12T15:51:00Z"/>
        </w:rPr>
      </w:pPr>
      <w:del w:id="16405" w:author="Johnny Schultz" w:date="2020-02-12T15:51:00Z">
        <w:r w:rsidRPr="00A013FD">
          <w:delText>The TBB information includes the area of applicability. The TBB does not change often and should be transmitted in regular intervals.</w:delText>
        </w:r>
      </w:del>
    </w:p>
    <w:p w14:paraId="308365D6" w14:textId="77777777" w:rsidR="00A013FD" w:rsidRPr="00A013FD" w:rsidRDefault="00A013FD" w:rsidP="00A013FD">
      <w:pPr>
        <w:keepNext/>
        <w:keepLines/>
        <w:tabs>
          <w:tab w:val="clear" w:pos="1134"/>
          <w:tab w:val="left" w:pos="360"/>
        </w:tabs>
        <w:spacing w:before="200"/>
        <w:ind w:left="360" w:hanging="360"/>
        <w:outlineLvl w:val="2"/>
        <w:rPr>
          <w:del w:id="16406" w:author="Johnny Schultz" w:date="2020-02-12T15:51:00Z"/>
          <w:b/>
        </w:rPr>
      </w:pPr>
      <w:del w:id="16407" w:author="Johnny Schultz" w:date="2020-02-12T15:51:00Z">
        <w:r w:rsidRPr="00A013FD">
          <w:rPr>
            <w:b/>
          </w:rPr>
          <w:delText>4.12.2</w:delText>
        </w:r>
        <w:r w:rsidRPr="00A013FD">
          <w:rPr>
            <w:b/>
          </w:rPr>
          <w:tab/>
          <w:delText>Announcement signalling channel (ASC)</w:delText>
        </w:r>
      </w:del>
    </w:p>
    <w:p w14:paraId="3BE68907" w14:textId="77777777" w:rsidR="00A013FD" w:rsidRPr="00A013FD" w:rsidRDefault="00A013FD" w:rsidP="00A013FD">
      <w:pPr>
        <w:rPr>
          <w:del w:id="16408" w:author="Johnny Schultz" w:date="2020-02-12T15:51:00Z"/>
        </w:rPr>
      </w:pPr>
      <w:del w:id="16409" w:author="Johnny Schultz" w:date="2020-02-12T15:51:00Z">
        <w:r w:rsidRPr="00A013FD">
          <w:delText>This channel(s) will normally carry announcements, MAC information, VDE forward and return resource allocation, CQIs, ARQs, and ACKs. Announcements also include the co-ordination of uni-cast and multi-cast (broadcast) datagrams.</w:delText>
        </w:r>
      </w:del>
    </w:p>
    <w:p w14:paraId="1623938F" w14:textId="77777777" w:rsidR="00A013FD" w:rsidRPr="00A013FD" w:rsidRDefault="00A013FD" w:rsidP="00A013FD">
      <w:pPr>
        <w:rPr>
          <w:del w:id="16410" w:author="Johnny Schultz" w:date="2020-02-12T15:51:00Z"/>
        </w:rPr>
      </w:pPr>
      <w:del w:id="16411" w:author="Johnny Schultz" w:date="2020-02-12T15:51:00Z">
        <w:r w:rsidRPr="00A013FD">
          <w:delText>The MAC information includes changes to network version, congestion control (randomization interval (hold-off) and minimum priority level). Some of these parameters will be reflected in the TBB on periodic basis.</w:delText>
        </w:r>
      </w:del>
    </w:p>
    <w:p w14:paraId="6DE08966" w14:textId="77777777" w:rsidR="00A013FD" w:rsidRPr="00A013FD" w:rsidRDefault="00A013FD" w:rsidP="00A013FD">
      <w:pPr>
        <w:rPr>
          <w:del w:id="16412" w:author="Johnny Schultz" w:date="2020-02-12T15:51:00Z"/>
        </w:rPr>
      </w:pPr>
      <w:del w:id="16413" w:author="Johnny Schultz" w:date="2020-02-12T15:51:00Z">
        <w:r w:rsidRPr="00A013FD">
          <w:delTex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delText>
        </w:r>
      </w:del>
    </w:p>
    <w:p w14:paraId="5A03ED96" w14:textId="77777777" w:rsidR="00A013FD" w:rsidRPr="00A013FD" w:rsidRDefault="00A013FD" w:rsidP="00A013FD">
      <w:pPr>
        <w:rPr>
          <w:del w:id="16414" w:author="Johnny Schultz" w:date="2020-02-12T15:51:00Z"/>
        </w:rPr>
      </w:pPr>
      <w:del w:id="16415" w:author="Johnny Schultz" w:date="2020-02-12T15:51:00Z">
        <w:r w:rsidRPr="00A013FD">
          <w:delText>The ASC defines the physical channel usage (logical channel, i.e. frequency and slot) to an individual ship following a resource request. The VDE shore station uses CQI information from the ship terminal to select the highest throughput format with adequate link margin.</w:delText>
        </w:r>
      </w:del>
    </w:p>
    <w:p w14:paraId="63BE841C" w14:textId="77777777" w:rsidR="00A013FD" w:rsidRPr="00A013FD" w:rsidRDefault="00A013FD" w:rsidP="00A013FD">
      <w:pPr>
        <w:keepNext/>
        <w:keepLines/>
        <w:tabs>
          <w:tab w:val="clear" w:pos="1134"/>
          <w:tab w:val="left" w:pos="360"/>
        </w:tabs>
        <w:spacing w:before="200"/>
        <w:ind w:left="360" w:hanging="360"/>
        <w:outlineLvl w:val="2"/>
        <w:rPr>
          <w:del w:id="16416" w:author="Johnny Schultz" w:date="2020-02-12T15:51:00Z"/>
          <w:b/>
        </w:rPr>
      </w:pPr>
      <w:del w:id="16417" w:author="Johnny Schultz" w:date="2020-02-12T15:51:00Z">
        <w:r w:rsidRPr="00A013FD">
          <w:rPr>
            <w:b/>
          </w:rPr>
          <w:delText>4.12.3</w:delText>
        </w:r>
        <w:r w:rsidRPr="00A013FD">
          <w:rPr>
            <w:b/>
          </w:rPr>
          <w:tab/>
          <w:delText>Multicast data channel (MDC)</w:delText>
        </w:r>
      </w:del>
    </w:p>
    <w:p w14:paraId="1EDF003D" w14:textId="77777777" w:rsidR="00A013FD" w:rsidRPr="00A013FD" w:rsidRDefault="00A013FD" w:rsidP="00A013FD">
      <w:pPr>
        <w:rPr>
          <w:del w:id="16418" w:author="Johnny Schultz" w:date="2020-02-12T15:51:00Z"/>
        </w:rPr>
      </w:pPr>
      <w:del w:id="16419" w:author="Johnny Schultz" w:date="2020-02-12T15:51:00Z">
        <w:r w:rsidRPr="00A013FD">
          <w:delText>This traffic channel(s) is utilized to send messages to be received by a large number of ships. By default multicast messages are addressed to all stations (i.e. broadcast).</w:delText>
        </w:r>
      </w:del>
    </w:p>
    <w:p w14:paraId="6C18E45F" w14:textId="77777777" w:rsidR="00A013FD" w:rsidRPr="00A013FD" w:rsidRDefault="00A013FD" w:rsidP="00A013FD">
      <w:pPr>
        <w:keepNext/>
        <w:keepLines/>
        <w:tabs>
          <w:tab w:val="clear" w:pos="1134"/>
          <w:tab w:val="left" w:pos="360"/>
        </w:tabs>
        <w:spacing w:before="200"/>
        <w:ind w:left="360" w:hanging="360"/>
        <w:outlineLvl w:val="2"/>
        <w:rPr>
          <w:del w:id="16420" w:author="Johnny Schultz" w:date="2020-02-12T15:51:00Z"/>
          <w:b/>
        </w:rPr>
      </w:pPr>
      <w:del w:id="16421" w:author="Johnny Schultz" w:date="2020-02-12T15:51:00Z">
        <w:r w:rsidRPr="00A013FD">
          <w:rPr>
            <w:b/>
          </w:rPr>
          <w:delText>4.12.4</w:delText>
        </w:r>
        <w:r w:rsidRPr="00A013FD">
          <w:rPr>
            <w:b/>
          </w:rPr>
          <w:tab/>
          <w:delText>Unicast data channel (UDC)</w:delText>
        </w:r>
      </w:del>
    </w:p>
    <w:p w14:paraId="11FE03E8" w14:textId="77777777" w:rsidR="00A013FD" w:rsidRPr="00A013FD" w:rsidRDefault="00A013FD" w:rsidP="00A013FD">
      <w:pPr>
        <w:rPr>
          <w:del w:id="16422" w:author="Johnny Schultz" w:date="2020-02-12T15:51:00Z"/>
        </w:rPr>
      </w:pPr>
      <w:del w:id="16423" w:author="Johnny Schultz" w:date="2020-02-12T15:51:00Z">
        <w:r w:rsidRPr="00A013FD">
          <w:delText xml:space="preserve">This traffic channel is allocated a specific ship for the duration of a unicast datagram. </w:delText>
        </w:r>
      </w:del>
    </w:p>
    <w:p w14:paraId="58E88444" w14:textId="77777777" w:rsidR="00A013FD" w:rsidRPr="00A013FD" w:rsidRDefault="00A013FD" w:rsidP="00A013FD">
      <w:pPr>
        <w:rPr>
          <w:del w:id="16424" w:author="Johnny Schultz" w:date="2020-02-12T15:51:00Z"/>
        </w:rPr>
      </w:pPr>
      <w:del w:id="16425" w:author="Johnny Schultz" w:date="2020-02-12T15:51:00Z">
        <w:r w:rsidRPr="00A013FD">
          <w:delText>This channel is set up after a ship responds to an announcement, and the response includes received channel quality information (CQI) allowing the shore station to maximise throughput.</w:delText>
        </w:r>
      </w:del>
    </w:p>
    <w:p w14:paraId="6B270C40" w14:textId="77777777" w:rsidR="00A013FD" w:rsidRPr="00A013FD" w:rsidRDefault="00A013FD" w:rsidP="00A013FD">
      <w:pPr>
        <w:keepNext/>
        <w:keepLines/>
        <w:tabs>
          <w:tab w:val="clear" w:pos="1134"/>
          <w:tab w:val="left" w:pos="360"/>
        </w:tabs>
        <w:spacing w:before="200"/>
        <w:ind w:left="360" w:hanging="360"/>
        <w:outlineLvl w:val="2"/>
        <w:rPr>
          <w:del w:id="16426" w:author="Johnny Schultz" w:date="2020-02-12T15:51:00Z"/>
          <w:b/>
        </w:rPr>
      </w:pPr>
      <w:del w:id="16427" w:author="Johnny Schultz" w:date="2020-02-12T15:51:00Z">
        <w:r w:rsidRPr="00A013FD">
          <w:rPr>
            <w:b/>
          </w:rPr>
          <w:delText>4.12.5</w:delText>
        </w:r>
        <w:r w:rsidRPr="00A013FD">
          <w:rPr>
            <w:b/>
          </w:rPr>
          <w:tab/>
          <w:delText>Random access channel (RAC)</w:delText>
        </w:r>
      </w:del>
    </w:p>
    <w:p w14:paraId="540DF480" w14:textId="77777777" w:rsidR="00A013FD" w:rsidRPr="00A013FD" w:rsidRDefault="00A013FD" w:rsidP="00A013FD">
      <w:pPr>
        <w:rPr>
          <w:del w:id="16428" w:author="Johnny Schultz" w:date="2020-02-12T15:51:00Z"/>
        </w:rPr>
      </w:pPr>
      <w:del w:id="16429" w:author="Johnny Schultz" w:date="2020-02-12T15:51:00Z">
        <w:r w:rsidRPr="00A013FD">
          <w:delText xml:space="preserve">This channel has the characteristics of a slotted Aloha channel, uses a random access scheme and will be selected from a predefined list of logical channels. </w:delText>
        </w:r>
      </w:del>
    </w:p>
    <w:p w14:paraId="3669B914" w14:textId="77777777" w:rsidR="00A013FD" w:rsidRPr="00A013FD" w:rsidRDefault="00A013FD" w:rsidP="00A013FD">
      <w:pPr>
        <w:keepNext/>
        <w:keepLines/>
        <w:tabs>
          <w:tab w:val="clear" w:pos="1134"/>
          <w:tab w:val="left" w:pos="360"/>
        </w:tabs>
        <w:spacing w:before="200"/>
        <w:ind w:left="360" w:hanging="360"/>
        <w:outlineLvl w:val="3"/>
        <w:rPr>
          <w:del w:id="16430" w:author="Johnny Schultz" w:date="2020-02-12T15:51:00Z"/>
          <w:b/>
        </w:rPr>
      </w:pPr>
      <w:del w:id="16431" w:author="Johnny Schultz" w:date="2020-02-12T15:51:00Z">
        <w:r w:rsidRPr="00A013FD">
          <w:rPr>
            <w:b/>
          </w:rPr>
          <w:delText>4.12</w:delText>
        </w:r>
        <w:r w:rsidRPr="00A013FD">
          <w:rPr>
            <w:b/>
            <w:bCs/>
          </w:rPr>
          <w:delText>.5.1</w:delText>
        </w:r>
        <w:r w:rsidRPr="00A013FD">
          <w:rPr>
            <w:b/>
          </w:rPr>
          <w:tab/>
          <w:delText xml:space="preserve">For ship-to-shore, and shore-to-ship communications </w:delText>
        </w:r>
      </w:del>
    </w:p>
    <w:p w14:paraId="10EE014C" w14:textId="77777777" w:rsidR="00A013FD" w:rsidRPr="00A013FD" w:rsidRDefault="00A013FD" w:rsidP="00A013FD">
      <w:pPr>
        <w:rPr>
          <w:del w:id="16432" w:author="Johnny Schultz" w:date="2020-02-12T15:51:00Z"/>
        </w:rPr>
      </w:pPr>
      <w:del w:id="16433" w:author="Johnny Schultz" w:date="2020-02-12T15:51:00Z">
        <w:r w:rsidRPr="00A013FD">
          <w:delText>A ship station uses this channel to access the network or send a short message.</w:delText>
        </w:r>
      </w:del>
    </w:p>
    <w:p w14:paraId="15B46999" w14:textId="77777777" w:rsidR="00A013FD" w:rsidRPr="00A013FD" w:rsidRDefault="00A013FD" w:rsidP="00A013FD">
      <w:pPr>
        <w:keepNext/>
        <w:keepLines/>
        <w:tabs>
          <w:tab w:val="clear" w:pos="1134"/>
          <w:tab w:val="left" w:pos="360"/>
        </w:tabs>
        <w:spacing w:before="200"/>
        <w:ind w:left="360" w:hanging="360"/>
        <w:outlineLvl w:val="3"/>
        <w:rPr>
          <w:del w:id="16434" w:author="Johnny Schultz" w:date="2020-02-12T15:51:00Z"/>
          <w:b/>
        </w:rPr>
      </w:pPr>
      <w:del w:id="16435" w:author="Johnny Schultz" w:date="2020-02-12T15:51:00Z">
        <w:r w:rsidRPr="00A013FD">
          <w:rPr>
            <w:b/>
          </w:rPr>
          <w:delText>4.12.5.2</w:delText>
        </w:r>
        <w:r w:rsidRPr="00A013FD">
          <w:rPr>
            <w:b/>
          </w:rPr>
          <w:tab/>
          <w:delText>For ship-to-ship when ships are within control area of a VDE shore station</w:delText>
        </w:r>
      </w:del>
    </w:p>
    <w:p w14:paraId="4543D3C5" w14:textId="77777777" w:rsidR="00A013FD" w:rsidRPr="00A013FD" w:rsidRDefault="00A013FD" w:rsidP="00A013FD">
      <w:pPr>
        <w:rPr>
          <w:del w:id="16436" w:author="Johnny Schultz" w:date="2020-02-12T15:51:00Z"/>
        </w:rPr>
      </w:pPr>
      <w:del w:id="16437" w:author="Johnny Schultz" w:date="2020-02-12T15:51:00Z">
        <w:r w:rsidRPr="00A013FD">
          <w:delText>A ship station uses this channel to communicate directly with other ships. This logical channel is allocated by shore station via TBB or ASC.</w:delText>
        </w:r>
      </w:del>
    </w:p>
    <w:p w14:paraId="56200774" w14:textId="77777777" w:rsidR="00A013FD" w:rsidRPr="00A013FD" w:rsidRDefault="00A013FD" w:rsidP="00A013FD">
      <w:pPr>
        <w:keepNext/>
        <w:keepLines/>
        <w:tabs>
          <w:tab w:val="clear" w:pos="1134"/>
          <w:tab w:val="left" w:pos="360"/>
        </w:tabs>
        <w:spacing w:before="200"/>
        <w:ind w:left="360" w:hanging="360"/>
        <w:outlineLvl w:val="3"/>
        <w:rPr>
          <w:del w:id="16438" w:author="Johnny Schultz" w:date="2020-02-12T15:51:00Z"/>
          <w:b/>
        </w:rPr>
      </w:pPr>
      <w:del w:id="16439" w:author="Johnny Schultz" w:date="2020-02-12T15:51:00Z">
        <w:r w:rsidRPr="00A013FD">
          <w:rPr>
            <w:b/>
          </w:rPr>
          <w:delText>4.12.5.3</w:delText>
        </w:r>
        <w:r w:rsidRPr="00A013FD">
          <w:rPr>
            <w:b/>
          </w:rPr>
          <w:tab/>
          <w:delText>For ship-to-ship when outside the control area of a shore VDE station</w:delText>
        </w:r>
      </w:del>
    </w:p>
    <w:p w14:paraId="25CAD3A5" w14:textId="77777777" w:rsidR="00A013FD" w:rsidRPr="00A013FD" w:rsidRDefault="00A013FD" w:rsidP="00A013FD">
      <w:pPr>
        <w:rPr>
          <w:del w:id="16440" w:author="Johnny Schultz" w:date="2020-02-12T15:51:00Z"/>
        </w:rPr>
      </w:pPr>
      <w:del w:id="16441" w:author="Johnny Schultz" w:date="2020-02-12T15:51:00Z">
        <w:r w:rsidRPr="00A013FD">
          <w:delText xml:space="preserve">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 and 2084 combined). Ship-to-ship random access channels should have fixed physical channel assignments and use the most robust modulation and coding scheme. These logic channels are distinct from the TBB logical channels. </w:delText>
        </w:r>
      </w:del>
    </w:p>
    <w:p w14:paraId="712626FF" w14:textId="77777777" w:rsidR="00A013FD" w:rsidRPr="00A013FD" w:rsidRDefault="00A013FD" w:rsidP="00A013FD">
      <w:pPr>
        <w:keepNext/>
        <w:keepLines/>
        <w:tabs>
          <w:tab w:val="left" w:pos="360"/>
        </w:tabs>
        <w:spacing w:before="280"/>
        <w:ind w:left="360" w:hanging="360"/>
        <w:outlineLvl w:val="0"/>
        <w:rPr>
          <w:del w:id="16442" w:author="Johnny Schultz" w:date="2020-02-12T15:51:00Z"/>
          <w:b/>
          <w:sz w:val="28"/>
        </w:rPr>
      </w:pPr>
      <w:bookmarkStart w:id="16443" w:name="_Toc413134871"/>
      <w:bookmarkStart w:id="16444" w:name="_Toc413134873"/>
      <w:bookmarkStart w:id="16445" w:name="_Toc413134872"/>
      <w:bookmarkStart w:id="16446" w:name="_Toc413134875"/>
      <w:bookmarkStart w:id="16447" w:name="_Toc413134881"/>
      <w:bookmarkStart w:id="16448" w:name="_Toc413134885"/>
      <w:bookmarkStart w:id="16449" w:name="_Toc413134886"/>
      <w:bookmarkStart w:id="16450" w:name="_Toc413134887"/>
      <w:bookmarkStart w:id="16451" w:name="_Toc413134876"/>
      <w:bookmarkStart w:id="16452" w:name="_Toc413134874"/>
      <w:bookmarkStart w:id="16453" w:name="_Toc293090734"/>
      <w:bookmarkEnd w:id="16274"/>
      <w:bookmarkEnd w:id="16443"/>
      <w:bookmarkEnd w:id="16444"/>
      <w:bookmarkEnd w:id="16445"/>
      <w:bookmarkEnd w:id="16446"/>
      <w:bookmarkEnd w:id="16447"/>
      <w:bookmarkEnd w:id="16448"/>
      <w:bookmarkEnd w:id="16449"/>
      <w:bookmarkEnd w:id="16450"/>
      <w:bookmarkEnd w:id="16451"/>
      <w:bookmarkEnd w:id="16452"/>
      <w:del w:id="16454" w:author="Johnny Schultz" w:date="2020-02-12T15:51:00Z">
        <w:r w:rsidRPr="00A013FD">
          <w:rPr>
            <w:b/>
            <w:sz w:val="28"/>
          </w:rPr>
          <w:delText>5</w:delText>
        </w:r>
        <w:r w:rsidRPr="00A013FD">
          <w:rPr>
            <w:b/>
            <w:sz w:val="28"/>
          </w:rPr>
          <w:tab/>
          <w:delText>Network layer</w:delText>
        </w:r>
        <w:bookmarkEnd w:id="16453"/>
      </w:del>
    </w:p>
    <w:p w14:paraId="5FB2FE78" w14:textId="77777777" w:rsidR="00A013FD" w:rsidRPr="00A013FD" w:rsidRDefault="00A013FD" w:rsidP="00A013FD">
      <w:pPr>
        <w:keepNext/>
        <w:keepLines/>
        <w:tabs>
          <w:tab w:val="left" w:pos="360"/>
        </w:tabs>
        <w:spacing w:before="200"/>
        <w:ind w:left="360" w:hanging="360"/>
        <w:outlineLvl w:val="1"/>
        <w:rPr>
          <w:del w:id="16455" w:author="Johnny Schultz" w:date="2020-02-12T15:51:00Z"/>
          <w:b/>
        </w:rPr>
      </w:pPr>
      <w:bookmarkStart w:id="16456" w:name="_Toc293090735"/>
      <w:del w:id="16457" w:author="Johnny Schultz" w:date="2020-02-12T15:51:00Z">
        <w:r w:rsidRPr="00A013FD">
          <w:rPr>
            <w:b/>
          </w:rPr>
          <w:delText>5.1</w:delText>
        </w:r>
        <w:r w:rsidRPr="00A013FD">
          <w:rPr>
            <w:b/>
          </w:rPr>
          <w:tab/>
          <w:delText>Terrestrial data transfer protocols</w:delText>
        </w:r>
      </w:del>
    </w:p>
    <w:p w14:paraId="70D928EB" w14:textId="77777777" w:rsidR="00A013FD" w:rsidRPr="00A013FD" w:rsidRDefault="00A013FD" w:rsidP="00A013FD">
      <w:pPr>
        <w:rPr>
          <w:del w:id="16458" w:author="Johnny Schultz" w:date="2020-02-12T15:51:00Z"/>
        </w:rPr>
      </w:pPr>
      <w:del w:id="16459" w:author="Johnny Schultz" w:date="2020-02-12T15:51:00Z">
        <w:r w:rsidRPr="00A013FD">
          <w:delText>The following types of transmissions should be supported:</w:delText>
        </w:r>
      </w:del>
    </w:p>
    <w:p w14:paraId="5603ABB7" w14:textId="77777777" w:rsidR="00A013FD" w:rsidRPr="00A013FD" w:rsidRDefault="00A013FD" w:rsidP="00A013FD">
      <w:pPr>
        <w:tabs>
          <w:tab w:val="clear" w:pos="2268"/>
          <w:tab w:val="left" w:pos="2608"/>
          <w:tab w:val="left" w:pos="3345"/>
        </w:tabs>
        <w:spacing w:before="80"/>
        <w:ind w:left="1134" w:hanging="1134"/>
        <w:rPr>
          <w:del w:id="16460" w:author="Johnny Schultz" w:date="2020-02-12T15:51:00Z"/>
        </w:rPr>
      </w:pPr>
      <w:del w:id="16461" w:author="Johnny Schultz" w:date="2020-02-12T15:51:00Z">
        <w:r w:rsidRPr="00A013FD">
          <w:delText>–</w:delText>
        </w:r>
        <w:r w:rsidRPr="00A013FD">
          <w:tab/>
          <w:delText>Bulletin Board transmission from shore station (network configuration)</w:delText>
        </w:r>
      </w:del>
    </w:p>
    <w:p w14:paraId="65DF7E7E" w14:textId="77777777" w:rsidR="00A013FD" w:rsidRPr="00A013FD" w:rsidRDefault="00A013FD" w:rsidP="00A013FD">
      <w:pPr>
        <w:tabs>
          <w:tab w:val="clear" w:pos="2268"/>
          <w:tab w:val="left" w:pos="2608"/>
          <w:tab w:val="left" w:pos="3345"/>
        </w:tabs>
        <w:spacing w:before="80"/>
        <w:ind w:left="1134" w:hanging="1134"/>
        <w:rPr>
          <w:del w:id="16462" w:author="Johnny Schultz" w:date="2020-02-12T15:51:00Z"/>
        </w:rPr>
      </w:pPr>
      <w:del w:id="16463" w:author="Johnny Schultz" w:date="2020-02-12T15:51:00Z">
        <w:r w:rsidRPr="00A013FD">
          <w:delText>–</w:delText>
        </w:r>
        <w:r w:rsidRPr="00A013FD">
          <w:tab/>
          <w:delText>Multicast from shore station (e.g. icemaps, weather info, notices to mariners)</w:delText>
        </w:r>
      </w:del>
    </w:p>
    <w:p w14:paraId="4A04A102" w14:textId="77777777" w:rsidR="00A013FD" w:rsidRPr="00A013FD" w:rsidRDefault="00A013FD" w:rsidP="00A013FD">
      <w:pPr>
        <w:tabs>
          <w:tab w:val="clear" w:pos="2268"/>
          <w:tab w:val="left" w:pos="2608"/>
          <w:tab w:val="left" w:pos="3345"/>
        </w:tabs>
        <w:spacing w:before="80"/>
        <w:ind w:left="1134" w:hanging="1134"/>
        <w:rPr>
          <w:del w:id="16464" w:author="Johnny Schultz" w:date="2020-02-12T15:51:00Z"/>
        </w:rPr>
      </w:pPr>
      <w:del w:id="16465" w:author="Johnny Schultz" w:date="2020-02-12T15:51:00Z">
        <w:r w:rsidRPr="00A013FD">
          <w:delText>–</w:delText>
        </w:r>
        <w:r w:rsidRPr="00A013FD">
          <w:tab/>
          <w:delText>Unicast from shore station (e.g. shore-to-ship file transfer)</w:delText>
        </w:r>
      </w:del>
    </w:p>
    <w:p w14:paraId="2EA19F85" w14:textId="77777777" w:rsidR="00A013FD" w:rsidRPr="00A013FD" w:rsidRDefault="00A013FD" w:rsidP="00A013FD">
      <w:pPr>
        <w:tabs>
          <w:tab w:val="clear" w:pos="2268"/>
          <w:tab w:val="left" w:pos="2608"/>
          <w:tab w:val="left" w:pos="3345"/>
        </w:tabs>
        <w:spacing w:before="80"/>
        <w:ind w:left="1134" w:hanging="1134"/>
        <w:rPr>
          <w:del w:id="16466" w:author="Johnny Schultz" w:date="2020-02-12T15:51:00Z"/>
        </w:rPr>
      </w:pPr>
      <w:del w:id="16467" w:author="Johnny Schultz" w:date="2020-02-12T15:51:00Z">
        <w:r w:rsidRPr="00A013FD">
          <w:delText>–</w:delText>
        </w:r>
        <w:r w:rsidRPr="00A013FD">
          <w:tab/>
          <w:delText>Multicast from ship-to-ship (e.g. icemaps, weather info, notices to mariners)</w:delText>
        </w:r>
      </w:del>
    </w:p>
    <w:p w14:paraId="09718A56" w14:textId="77777777" w:rsidR="00A013FD" w:rsidRPr="00A013FD" w:rsidRDefault="00A013FD" w:rsidP="00A013FD">
      <w:pPr>
        <w:tabs>
          <w:tab w:val="clear" w:pos="2268"/>
          <w:tab w:val="left" w:pos="2608"/>
          <w:tab w:val="left" w:pos="3345"/>
        </w:tabs>
        <w:spacing w:before="80"/>
        <w:ind w:left="1134" w:hanging="1134"/>
        <w:rPr>
          <w:del w:id="16468" w:author="Johnny Schultz" w:date="2020-02-12T15:51:00Z"/>
        </w:rPr>
      </w:pPr>
      <w:del w:id="16469" w:author="Johnny Schultz" w:date="2020-02-12T15:51:00Z">
        <w:r w:rsidRPr="00A013FD">
          <w:delText>–</w:delText>
        </w:r>
        <w:r w:rsidRPr="00A013FD">
          <w:tab/>
          <w:delText>Unicast from ship-to-shore (e.g. ship-to-shore file transfer)</w:delText>
        </w:r>
      </w:del>
    </w:p>
    <w:p w14:paraId="63D4B0A0" w14:textId="77777777" w:rsidR="00A013FD" w:rsidRPr="00A013FD" w:rsidRDefault="00A013FD" w:rsidP="00A013FD">
      <w:pPr>
        <w:tabs>
          <w:tab w:val="clear" w:pos="2268"/>
          <w:tab w:val="left" w:pos="2608"/>
          <w:tab w:val="left" w:pos="3345"/>
        </w:tabs>
        <w:spacing w:before="80"/>
        <w:ind w:left="1134" w:hanging="1134"/>
        <w:rPr>
          <w:del w:id="16470" w:author="Johnny Schultz" w:date="2020-02-12T15:51:00Z"/>
        </w:rPr>
      </w:pPr>
      <w:del w:id="16471" w:author="Johnny Schultz" w:date="2020-02-12T15:51:00Z">
        <w:r w:rsidRPr="00A013FD">
          <w:delText>–</w:delText>
        </w:r>
        <w:r w:rsidRPr="00A013FD">
          <w:tab/>
          <w:delText>Unicast from ship-to-ship (e.g. ship-to-ship file transfer)</w:delText>
        </w:r>
      </w:del>
    </w:p>
    <w:p w14:paraId="7188CA7B" w14:textId="77777777" w:rsidR="00A013FD" w:rsidRPr="00A013FD" w:rsidRDefault="00A013FD" w:rsidP="00A013FD">
      <w:pPr>
        <w:tabs>
          <w:tab w:val="clear" w:pos="2268"/>
          <w:tab w:val="left" w:pos="2608"/>
          <w:tab w:val="left" w:pos="3345"/>
        </w:tabs>
        <w:spacing w:before="80"/>
        <w:ind w:left="1134" w:hanging="1134"/>
        <w:rPr>
          <w:del w:id="16472" w:author="Johnny Schultz" w:date="2020-02-12T15:51:00Z"/>
        </w:rPr>
      </w:pPr>
      <w:del w:id="16473" w:author="Johnny Schultz" w:date="2020-02-12T15:51:00Z">
        <w:r w:rsidRPr="00A013FD">
          <w:delText>–</w:delText>
        </w:r>
        <w:r w:rsidRPr="00A013FD">
          <w:tab/>
          <w:delText>Shore originated polling (e.g. shore-to-ship-to-shore).</w:delText>
        </w:r>
      </w:del>
    </w:p>
    <w:p w14:paraId="27CCC127" w14:textId="77777777" w:rsidR="00A013FD" w:rsidRPr="00A013FD" w:rsidRDefault="00A013FD" w:rsidP="00A013FD">
      <w:pPr>
        <w:rPr>
          <w:del w:id="16474" w:author="Johnny Schultz" w:date="2020-02-12T15:51:00Z"/>
        </w:rPr>
      </w:pPr>
      <w:del w:id="16475" w:author="Johnny Schultz" w:date="2020-02-12T15:51:00Z">
        <w:r w:rsidRPr="00A013FD">
          <w:delText>Figures A3-6 to A3-9 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 A3-7.</w:delText>
        </w:r>
      </w:del>
    </w:p>
    <w:p w14:paraId="751AC15E" w14:textId="77777777" w:rsidR="00A013FD" w:rsidRPr="00A013FD" w:rsidRDefault="00A013FD" w:rsidP="00A013FD">
      <w:pPr>
        <w:keepNext/>
        <w:keepLines/>
        <w:spacing w:before="480" w:after="120"/>
        <w:jc w:val="center"/>
        <w:rPr>
          <w:del w:id="16476" w:author="Johnny Schultz" w:date="2020-02-12T15:51:00Z"/>
          <w:caps/>
          <w:sz w:val="20"/>
        </w:rPr>
      </w:pPr>
      <w:bookmarkStart w:id="16477" w:name="_Ref293224640"/>
      <w:del w:id="16478" w:author="Johnny Schultz" w:date="2020-02-12T15:51:00Z">
        <w:r w:rsidRPr="00A013FD">
          <w:rPr>
            <w:caps/>
            <w:sz w:val="20"/>
          </w:rPr>
          <w:delText>Figure A3-6</w:delText>
        </w:r>
        <w:bookmarkEnd w:id="16477"/>
      </w:del>
    </w:p>
    <w:p w14:paraId="1E7928F0" w14:textId="77777777" w:rsidR="00A013FD" w:rsidRPr="00A013FD" w:rsidRDefault="00A013FD" w:rsidP="00A013FD">
      <w:pPr>
        <w:keepNext/>
        <w:keepLines/>
        <w:spacing w:before="0" w:after="480"/>
        <w:jc w:val="center"/>
        <w:rPr>
          <w:del w:id="16479" w:author="Johnny Schultz" w:date="2020-02-12T15:51:00Z"/>
          <w:rFonts w:ascii="Times New Roman Bold" w:hAnsi="Times New Roman Bold"/>
          <w:b/>
          <w:sz w:val="20"/>
        </w:rPr>
      </w:pPr>
      <w:del w:id="16480" w:author="Johnny Schultz" w:date="2020-02-12T15:51:00Z">
        <w:r w:rsidRPr="00A013FD">
          <w:rPr>
            <w:rFonts w:ascii="Times New Roman Bold" w:hAnsi="Times New Roman Bold"/>
            <w:b/>
            <w:sz w:val="20"/>
          </w:rPr>
          <w:delText>Terrestrial bulletin board with network version change</w:delText>
        </w:r>
      </w:del>
    </w:p>
    <w:p w14:paraId="29244758" w14:textId="77777777" w:rsidR="00A013FD" w:rsidRPr="00A013FD" w:rsidRDefault="00A013FD" w:rsidP="00A013FD">
      <w:pPr>
        <w:keepNext/>
        <w:keepLines/>
        <w:jc w:val="center"/>
        <w:rPr>
          <w:del w:id="16481" w:author="Johnny Schultz" w:date="2020-02-12T15:51:00Z"/>
        </w:rPr>
      </w:pPr>
      <w:del w:id="16482" w:author="Johnny Schultz" w:date="2020-02-12T15:51:00Z">
        <w:r w:rsidRPr="00A013FD">
          <w:rPr>
            <w:noProof/>
            <w:lang w:val="fr-CA" w:eastAsia="fr-CA"/>
          </w:rPr>
          <w:drawing>
            <wp:inline distT="0" distB="0" distL="0" distR="0" wp14:anchorId="0F4F28EB" wp14:editId="6AE17AB6">
              <wp:extent cx="5165725" cy="3841750"/>
              <wp:effectExtent l="0" t="0" r="0" b="0"/>
              <wp:docPr id="985" name="图片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 name="图片 98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165725" cy="3841750"/>
                      </a:xfrm>
                      <a:prstGeom prst="rect">
                        <a:avLst/>
                      </a:prstGeom>
                      <a:noFill/>
                      <a:ln>
                        <a:noFill/>
                      </a:ln>
                    </pic:spPr>
                  </pic:pic>
                </a:graphicData>
              </a:graphic>
            </wp:inline>
          </w:drawing>
        </w:r>
      </w:del>
    </w:p>
    <w:p w14:paraId="6FD1D1BC" w14:textId="77777777" w:rsidR="00A013FD" w:rsidRPr="00A013FD" w:rsidRDefault="00A013FD" w:rsidP="00A013FD">
      <w:pPr>
        <w:rPr>
          <w:del w:id="16483" w:author="Johnny Schultz" w:date="2020-02-12T15:51:00Z"/>
        </w:rPr>
      </w:pPr>
      <w:del w:id="16484" w:author="Johnny Schultz" w:date="2020-02-12T15:51:00Z">
        <w:r w:rsidRPr="00A013FD">
          <w:br w:type="page"/>
        </w:r>
      </w:del>
    </w:p>
    <w:p w14:paraId="5F68002C" w14:textId="77777777" w:rsidR="00A013FD" w:rsidRPr="00A013FD" w:rsidRDefault="00A013FD" w:rsidP="00A013FD">
      <w:pPr>
        <w:keepNext/>
        <w:keepLines/>
        <w:spacing w:before="480" w:after="120"/>
        <w:jc w:val="center"/>
        <w:rPr>
          <w:del w:id="16485" w:author="Johnny Schultz" w:date="2020-02-12T15:51:00Z"/>
          <w:caps/>
          <w:sz w:val="20"/>
        </w:rPr>
      </w:pPr>
      <w:del w:id="16486" w:author="Johnny Schultz" w:date="2020-02-12T15:51:00Z">
        <w:r w:rsidRPr="00A013FD">
          <w:rPr>
            <w:caps/>
            <w:sz w:val="20"/>
          </w:rPr>
          <w:delText>Figure A3-7</w:delText>
        </w:r>
      </w:del>
    </w:p>
    <w:p w14:paraId="33DB80F6" w14:textId="77777777" w:rsidR="00A013FD" w:rsidRPr="00A013FD" w:rsidRDefault="00A013FD" w:rsidP="00A013FD">
      <w:pPr>
        <w:keepNext/>
        <w:keepLines/>
        <w:spacing w:before="0" w:after="480"/>
        <w:jc w:val="center"/>
        <w:rPr>
          <w:del w:id="16487" w:author="Johnny Schultz" w:date="2020-02-12T15:51:00Z"/>
          <w:rFonts w:ascii="Times New Roman Bold" w:hAnsi="Times New Roman Bold"/>
          <w:b/>
          <w:sz w:val="20"/>
        </w:rPr>
      </w:pPr>
      <w:del w:id="16488" w:author="Johnny Schultz" w:date="2020-02-12T15:51:00Z">
        <w:r w:rsidRPr="00A013FD">
          <w:rPr>
            <w:rFonts w:ascii="Times New Roman Bold" w:hAnsi="Times New Roman Bold"/>
            <w:b/>
            <w:sz w:val="20"/>
          </w:rPr>
          <w:delText>Shore originated multicast</w:delText>
        </w:r>
      </w:del>
    </w:p>
    <w:p w14:paraId="06EF2334" w14:textId="77777777" w:rsidR="00A013FD" w:rsidRPr="00A013FD" w:rsidRDefault="00A013FD" w:rsidP="00A013FD">
      <w:pPr>
        <w:keepNext/>
        <w:keepLines/>
        <w:jc w:val="center"/>
        <w:rPr>
          <w:del w:id="16489" w:author="Johnny Schultz" w:date="2020-02-12T15:51:00Z"/>
        </w:rPr>
      </w:pPr>
      <w:del w:id="16490" w:author="Johnny Schultz" w:date="2020-02-12T15:51:00Z">
        <w:r w:rsidRPr="00A013FD">
          <w:rPr>
            <w:noProof/>
            <w:lang w:val="fr-CA" w:eastAsia="fr-CA"/>
          </w:rPr>
          <w:drawing>
            <wp:inline distT="0" distB="0" distL="0" distR="0" wp14:anchorId="672D92EC" wp14:editId="5A6A5CD9">
              <wp:extent cx="5745480" cy="4639945"/>
              <wp:effectExtent l="0" t="0" r="0" b="0"/>
              <wp:docPr id="984" name="图片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 name="图片 98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745480" cy="4639945"/>
                      </a:xfrm>
                      <a:prstGeom prst="rect">
                        <a:avLst/>
                      </a:prstGeom>
                      <a:noFill/>
                      <a:ln>
                        <a:noFill/>
                      </a:ln>
                    </pic:spPr>
                  </pic:pic>
                </a:graphicData>
              </a:graphic>
            </wp:inline>
          </w:drawing>
        </w:r>
      </w:del>
    </w:p>
    <w:p w14:paraId="1F264075" w14:textId="77777777" w:rsidR="00A013FD" w:rsidRPr="00A013FD" w:rsidRDefault="00A013FD" w:rsidP="00A013FD">
      <w:pPr>
        <w:rPr>
          <w:del w:id="16491" w:author="Johnny Schultz" w:date="2020-02-12T15:51:00Z"/>
        </w:rPr>
      </w:pPr>
      <w:del w:id="16492" w:author="Johnny Schultz" w:date="2020-02-12T15:51:00Z">
        <w:r w:rsidRPr="00A013FD">
          <w:br w:type="page"/>
        </w:r>
      </w:del>
    </w:p>
    <w:p w14:paraId="198395AF" w14:textId="77777777" w:rsidR="00A013FD" w:rsidRPr="00A013FD" w:rsidRDefault="00A013FD" w:rsidP="00A013FD">
      <w:pPr>
        <w:keepNext/>
        <w:keepLines/>
        <w:spacing w:before="480" w:after="120"/>
        <w:jc w:val="center"/>
        <w:rPr>
          <w:del w:id="16493" w:author="Johnny Schultz" w:date="2020-02-12T15:51:00Z"/>
          <w:caps/>
          <w:sz w:val="20"/>
        </w:rPr>
      </w:pPr>
      <w:del w:id="16494" w:author="Johnny Schultz" w:date="2020-02-12T15:51:00Z">
        <w:r w:rsidRPr="00A013FD">
          <w:rPr>
            <w:caps/>
            <w:sz w:val="20"/>
          </w:rPr>
          <w:delText>Figure A3-8</w:delText>
        </w:r>
      </w:del>
    </w:p>
    <w:p w14:paraId="6812117F" w14:textId="77777777" w:rsidR="00A013FD" w:rsidRPr="00A013FD" w:rsidRDefault="00A013FD" w:rsidP="00A013FD">
      <w:pPr>
        <w:keepNext/>
        <w:keepLines/>
        <w:spacing w:before="0" w:after="480"/>
        <w:jc w:val="center"/>
        <w:rPr>
          <w:del w:id="16495" w:author="Johnny Schultz" w:date="2020-02-12T15:51:00Z"/>
          <w:rFonts w:ascii="Arial" w:hAnsi="Arial" w:cs="Arial"/>
          <w:b/>
          <w:sz w:val="20"/>
        </w:rPr>
      </w:pPr>
      <w:del w:id="16496" w:author="Johnny Schultz" w:date="2020-02-12T15:51:00Z">
        <w:r w:rsidRPr="00A013FD">
          <w:rPr>
            <w:rFonts w:ascii="Times New Roman Bold" w:hAnsi="Times New Roman Bold"/>
            <w:b/>
            <w:sz w:val="20"/>
          </w:rPr>
          <w:delText>Shore originated unicast (file transfer) protocol</w:delText>
        </w:r>
      </w:del>
    </w:p>
    <w:p w14:paraId="18361473" w14:textId="77777777" w:rsidR="00A013FD" w:rsidRPr="00A013FD" w:rsidRDefault="00A013FD" w:rsidP="00A013FD">
      <w:pPr>
        <w:keepNext/>
        <w:keepLines/>
        <w:jc w:val="center"/>
        <w:rPr>
          <w:del w:id="16497" w:author="Johnny Schultz" w:date="2020-02-12T15:51:00Z"/>
        </w:rPr>
      </w:pPr>
      <w:del w:id="16498" w:author="Johnny Schultz" w:date="2020-02-12T15:51:00Z">
        <w:r w:rsidRPr="00A013FD">
          <w:rPr>
            <w:noProof/>
            <w:lang w:val="fr-CA" w:eastAsia="fr-CA"/>
          </w:rPr>
          <w:drawing>
            <wp:inline distT="0" distB="0" distL="0" distR="0" wp14:anchorId="3D78C700" wp14:editId="5D77207E">
              <wp:extent cx="5745480" cy="4906645"/>
              <wp:effectExtent l="0" t="0" r="0" b="0"/>
              <wp:docPr id="961" name="图片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 name="图片 96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745480" cy="4906645"/>
                      </a:xfrm>
                      <a:prstGeom prst="rect">
                        <a:avLst/>
                      </a:prstGeom>
                      <a:noFill/>
                      <a:ln>
                        <a:noFill/>
                      </a:ln>
                    </pic:spPr>
                  </pic:pic>
                </a:graphicData>
              </a:graphic>
            </wp:inline>
          </w:drawing>
        </w:r>
      </w:del>
    </w:p>
    <w:p w14:paraId="6DBB350D" w14:textId="77777777" w:rsidR="00A013FD" w:rsidRPr="00A013FD" w:rsidRDefault="00A013FD" w:rsidP="00A013FD">
      <w:pPr>
        <w:rPr>
          <w:del w:id="16499" w:author="Johnny Schultz" w:date="2020-02-12T15:51:00Z"/>
          <w:bCs/>
          <w:smallCaps/>
        </w:rPr>
      </w:pPr>
      <w:bookmarkStart w:id="16500" w:name="_Ref293224652"/>
      <w:del w:id="16501" w:author="Johnny Schultz" w:date="2020-02-12T15:51:00Z">
        <w:r w:rsidRPr="00A013FD">
          <w:br w:type="page"/>
        </w:r>
      </w:del>
    </w:p>
    <w:p w14:paraId="41EF132E" w14:textId="77777777" w:rsidR="00A013FD" w:rsidRPr="00A013FD" w:rsidRDefault="00A013FD" w:rsidP="00A013FD">
      <w:pPr>
        <w:keepNext/>
        <w:keepLines/>
        <w:spacing w:before="480" w:after="120"/>
        <w:jc w:val="center"/>
        <w:rPr>
          <w:del w:id="16502" w:author="Johnny Schultz" w:date="2020-02-12T15:51:00Z"/>
          <w:caps/>
          <w:sz w:val="20"/>
        </w:rPr>
      </w:pPr>
      <w:del w:id="16503" w:author="Johnny Schultz" w:date="2020-02-12T15:51:00Z">
        <w:r w:rsidRPr="00A013FD">
          <w:rPr>
            <w:caps/>
            <w:sz w:val="20"/>
          </w:rPr>
          <w:delText xml:space="preserve">Figure </w:delText>
        </w:r>
        <w:bookmarkEnd w:id="16500"/>
        <w:r w:rsidRPr="00A013FD">
          <w:rPr>
            <w:caps/>
            <w:sz w:val="20"/>
          </w:rPr>
          <w:delText>A3-9</w:delText>
        </w:r>
      </w:del>
    </w:p>
    <w:p w14:paraId="0BBFB570" w14:textId="77777777" w:rsidR="00A013FD" w:rsidRPr="00A013FD" w:rsidRDefault="00A013FD" w:rsidP="00A013FD">
      <w:pPr>
        <w:keepNext/>
        <w:keepLines/>
        <w:spacing w:before="0" w:after="480"/>
        <w:jc w:val="center"/>
        <w:rPr>
          <w:del w:id="16504" w:author="Johnny Schultz" w:date="2020-02-12T15:51:00Z"/>
          <w:rFonts w:ascii="Arial" w:hAnsi="Arial" w:cs="Arial"/>
          <w:b/>
          <w:sz w:val="20"/>
        </w:rPr>
      </w:pPr>
      <w:del w:id="16505" w:author="Johnny Schultz" w:date="2020-02-12T15:51:00Z">
        <w:r w:rsidRPr="00A013FD">
          <w:rPr>
            <w:rFonts w:ascii="Times New Roman Bold" w:hAnsi="Times New Roman Bold"/>
            <w:b/>
            <w:sz w:val="20"/>
          </w:rPr>
          <w:delText>Shore originated poll protocol</w:delText>
        </w:r>
      </w:del>
    </w:p>
    <w:bookmarkEnd w:id="16456"/>
    <w:p w14:paraId="54A0487A" w14:textId="77777777" w:rsidR="00A013FD" w:rsidRPr="00A013FD" w:rsidRDefault="00A013FD" w:rsidP="00A013FD">
      <w:pPr>
        <w:keepNext/>
        <w:keepLines/>
        <w:jc w:val="center"/>
        <w:rPr>
          <w:del w:id="16506" w:author="Johnny Schultz" w:date="2020-02-12T15:51:00Z"/>
        </w:rPr>
      </w:pPr>
      <w:del w:id="16507" w:author="Johnny Schultz" w:date="2020-02-12T15:51:00Z">
        <w:r w:rsidRPr="00A013FD">
          <w:rPr>
            <w:noProof/>
            <w:lang w:val="fr-CA" w:eastAsia="fr-CA"/>
          </w:rPr>
          <w:drawing>
            <wp:inline distT="0" distB="0" distL="0" distR="0" wp14:anchorId="3E266547" wp14:editId="62083706">
              <wp:extent cx="5745480" cy="4442460"/>
              <wp:effectExtent l="0" t="0" r="0" b="0"/>
              <wp:docPr id="960"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 name="图片 96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745480" cy="4442460"/>
                      </a:xfrm>
                      <a:prstGeom prst="rect">
                        <a:avLst/>
                      </a:prstGeom>
                      <a:noFill/>
                      <a:ln>
                        <a:noFill/>
                      </a:ln>
                    </pic:spPr>
                  </pic:pic>
                </a:graphicData>
              </a:graphic>
            </wp:inline>
          </w:drawing>
        </w:r>
      </w:del>
    </w:p>
    <w:p w14:paraId="24095267" w14:textId="77777777" w:rsidR="00A013FD" w:rsidRPr="00A013FD" w:rsidRDefault="00A013FD" w:rsidP="00A013FD">
      <w:pPr>
        <w:keepNext/>
        <w:keepLines/>
        <w:tabs>
          <w:tab w:val="left" w:pos="360"/>
        </w:tabs>
        <w:spacing w:before="280"/>
        <w:ind w:left="360" w:hanging="360"/>
        <w:outlineLvl w:val="0"/>
        <w:rPr>
          <w:del w:id="16508" w:author="Johnny Schultz" w:date="2020-02-12T15:51:00Z"/>
          <w:b/>
          <w:sz w:val="28"/>
        </w:rPr>
      </w:pPr>
      <w:del w:id="16509" w:author="Johnny Schultz" w:date="2020-02-12T15:51:00Z">
        <w:r w:rsidRPr="00A013FD">
          <w:rPr>
            <w:b/>
            <w:sz w:val="28"/>
          </w:rPr>
          <w:delText>6</w:delText>
        </w:r>
        <w:r w:rsidRPr="00A013FD">
          <w:rPr>
            <w:b/>
            <w:sz w:val="28"/>
          </w:rPr>
          <w:tab/>
          <w:delText>Transport layer</w:delText>
        </w:r>
      </w:del>
    </w:p>
    <w:p w14:paraId="14AB0A58" w14:textId="77777777" w:rsidR="00A013FD" w:rsidRPr="00A013FD" w:rsidRDefault="00A013FD" w:rsidP="00A013FD">
      <w:pPr>
        <w:rPr>
          <w:del w:id="16510" w:author="Johnny Schultz" w:date="2020-02-12T15:51:00Z"/>
        </w:rPr>
      </w:pPr>
      <w:del w:id="16511" w:author="Johnny Schultz" w:date="2020-02-12T15:51:00Z">
        <w:r w:rsidRPr="00A013FD">
          <w:delText>Existing Internet protocols including TCP, UDP, SNMP, Secure File Transfer Protocol (SFTP), Simple Mail Transfer Protocol (SMTP) as shown in Figs. A3-6 to A3-9 should be supported.</w:delText>
        </w:r>
      </w:del>
    </w:p>
    <w:p w14:paraId="00B88C0B" w14:textId="77777777" w:rsidR="00A013FD" w:rsidRPr="00A013FD" w:rsidRDefault="00A013FD" w:rsidP="00A013FD">
      <w:pPr>
        <w:rPr>
          <w:del w:id="16512" w:author="Johnny Schultz" w:date="2020-02-12T15:51:00Z"/>
        </w:rPr>
      </w:pPr>
      <w:del w:id="16513" w:author="Johnny Schultz" w:date="2020-02-12T15:51:00Z">
        <w:r w:rsidRPr="00A013FD">
          <w:delText>Terrestrial IP protocols are terminated at the terrestrial network gateway.</w:delText>
        </w:r>
      </w:del>
    </w:p>
    <w:p w14:paraId="42E12CB5" w14:textId="77777777" w:rsidR="00A013FD" w:rsidRPr="00A013FD" w:rsidRDefault="00A013FD" w:rsidP="00A013FD">
      <w:del w:id="16514" w:author="Ross Norsworthy" w:date="2020-03-20T10:05:00Z">
        <w:r w:rsidRPr="00A013FD">
          <w:br w:type="page"/>
        </w:r>
      </w:del>
    </w:p>
    <w:p w14:paraId="793A8422" w14:textId="04D6D55F" w:rsidR="00A013FD" w:rsidRPr="00677FA0" w:rsidRDefault="007833A1" w:rsidP="00677FA0">
      <w:pPr>
        <w:pStyle w:val="AnnexNoTitle"/>
        <w:outlineLvl w:val="0"/>
        <w:rPr>
          <w:ins w:id="16515" w:author="Johnny Schultz" w:date="2020-02-12T15:55:00Z"/>
          <w:rFonts w:eastAsia="Times New Roman"/>
        </w:rPr>
      </w:pPr>
      <w:bookmarkStart w:id="16516" w:name="_Toc32394372"/>
      <w:ins w:id="16517" w:author="Song, Xiaojing" w:date="2020-08-21T14:07:00Z">
        <w:r w:rsidRPr="00677FA0">
          <w:rPr>
            <w:rFonts w:eastAsia="Times New Roman"/>
            <w:lang w:val="en-GB"/>
          </w:rPr>
          <w:t>A</w:t>
        </w:r>
      </w:ins>
      <w:ins w:id="16518" w:author="USA Editor 2021" w:date="2021-01-28T14:23:00Z">
        <w:r w:rsidR="00677FA0" w:rsidRPr="00677FA0">
          <w:rPr>
            <w:rFonts w:eastAsia="Times New Roman"/>
            <w:highlight w:val="green"/>
            <w:lang w:val="en-GB"/>
          </w:rPr>
          <w:t>nnex</w:t>
        </w:r>
      </w:ins>
      <w:ins w:id="16519" w:author="Song, Xiaojing" w:date="2020-08-21T14:07:00Z">
        <w:del w:id="16520" w:author="USA Editor 2021" w:date="2021-01-28T14:23:00Z">
          <w:r w:rsidRPr="00677FA0" w:rsidDel="00677FA0">
            <w:rPr>
              <w:rFonts w:eastAsia="Times New Roman"/>
              <w:highlight w:val="green"/>
              <w:lang w:val="en-GB"/>
              <w:rPrChange w:id="16521" w:author="USA Editor 2021" w:date="2021-01-28T14:24:00Z">
                <w:rPr>
                  <w:rFonts w:eastAsiaTheme="minorHAnsi"/>
                </w:rPr>
              </w:rPrChange>
            </w:rPr>
            <w:delText>NNEX</w:delText>
          </w:r>
        </w:del>
        <w:r w:rsidRPr="00677FA0">
          <w:rPr>
            <w:rFonts w:eastAsia="Times New Roman"/>
            <w:highlight w:val="green"/>
            <w:lang w:val="en-GB"/>
            <w:rPrChange w:id="16522" w:author="USA Editor 2021" w:date="2021-01-28T14:24:00Z">
              <w:rPr>
                <w:rFonts w:eastAsiaTheme="minorHAnsi"/>
              </w:rPr>
            </w:rPrChange>
          </w:rPr>
          <w:t xml:space="preserve"> </w:t>
        </w:r>
      </w:ins>
      <w:ins w:id="16523" w:author="USA Editor" w:date="2020-11-11T11:43:00Z">
        <w:del w:id="16524" w:author="USA Editor 2021" w:date="2020-12-11T17:03:00Z">
          <w:r w:rsidR="00942C1B" w:rsidRPr="00677FA0" w:rsidDel="00D7011E">
            <w:rPr>
              <w:rFonts w:eastAsia="Times New Roman"/>
              <w:highlight w:val="green"/>
              <w:lang w:val="en-GB"/>
              <w:rPrChange w:id="16525" w:author="USA Editor 2021" w:date="2021-01-28T14:24:00Z">
                <w:rPr>
                  <w:rFonts w:eastAsiaTheme="minorHAnsi"/>
                </w:rPr>
              </w:rPrChange>
            </w:rPr>
            <w:delText>[</w:delText>
          </w:r>
        </w:del>
      </w:ins>
      <w:ins w:id="16526" w:author="Song, Xiaojing" w:date="2020-08-21T14:07:00Z">
        <w:del w:id="16527" w:author="USA Editor 2021" w:date="2020-12-11T17:03:00Z">
          <w:r w:rsidRPr="00677FA0" w:rsidDel="00D7011E">
            <w:rPr>
              <w:rFonts w:eastAsia="Times New Roman"/>
              <w:highlight w:val="green"/>
              <w:lang w:val="en-GB"/>
              <w:rPrChange w:id="16528" w:author="USA Editor 2021" w:date="2021-01-28T14:24:00Z">
                <w:rPr>
                  <w:rFonts w:eastAsiaTheme="minorHAnsi"/>
                </w:rPr>
              </w:rPrChange>
            </w:rPr>
            <w:delText>D</w:delText>
          </w:r>
        </w:del>
      </w:ins>
      <w:ins w:id="16529" w:author="USA Editor" w:date="2020-11-11T11:43:00Z">
        <w:del w:id="16530" w:author="USA Editor 2021" w:date="2020-12-11T17:03:00Z">
          <w:r w:rsidR="00942C1B" w:rsidRPr="00677FA0" w:rsidDel="00D7011E">
            <w:rPr>
              <w:rFonts w:eastAsia="Times New Roman"/>
              <w:highlight w:val="green"/>
              <w:lang w:val="en-GB"/>
              <w:rPrChange w:id="16531" w:author="USA Editor 2021" w:date="2021-01-28T14:24:00Z">
                <w:rPr>
                  <w:rFonts w:eastAsiaTheme="minorHAnsi"/>
                </w:rPr>
              </w:rPrChange>
            </w:rPr>
            <w:delText>/</w:delText>
          </w:r>
        </w:del>
        <w:r w:rsidR="00942C1B" w:rsidRPr="00677FA0">
          <w:rPr>
            <w:rFonts w:eastAsia="Times New Roman"/>
            <w:lang w:val="en-GB"/>
          </w:rPr>
          <w:t>5</w:t>
        </w:r>
        <w:del w:id="16532" w:author="USA Editor 2021" w:date="2020-12-11T17:04:00Z">
          <w:r w:rsidR="00942C1B" w:rsidRPr="00677FA0" w:rsidDel="00D7011E">
            <w:rPr>
              <w:rFonts w:eastAsia="Times New Roman"/>
              <w:highlight w:val="green"/>
              <w:lang w:val="en-GB"/>
              <w:rPrChange w:id="16533" w:author="USA Editor 2021" w:date="2021-01-28T14:24:00Z">
                <w:rPr>
                  <w:rFonts w:eastAsiaTheme="minorHAnsi"/>
                </w:rPr>
              </w:rPrChange>
            </w:rPr>
            <w:delText>]</w:delText>
          </w:r>
        </w:del>
      </w:ins>
      <w:ins w:id="16534" w:author="USA Editor 2021" w:date="2021-01-28T14:24:00Z">
        <w:r w:rsidR="00677FA0" w:rsidRPr="00106FB2">
          <w:br/>
        </w:r>
        <w:r w:rsidR="00677FA0" w:rsidRPr="00106FB2">
          <w:br/>
        </w:r>
      </w:ins>
      <w:ins w:id="16535" w:author="Johnny Schultz" w:date="2020-02-12T15:55:00Z">
        <w:r w:rsidR="00A013FD" w:rsidRPr="00677FA0">
          <w:rPr>
            <w:rFonts w:eastAsia="Times New Roman"/>
            <w:lang w:val="en-GB"/>
          </w:rPr>
          <w:t xml:space="preserve">Technical </w:t>
        </w:r>
        <w:r w:rsidR="00A97729" w:rsidRPr="00677FA0">
          <w:rPr>
            <w:rFonts w:eastAsia="Times New Roman"/>
            <w:lang w:val="en-GB"/>
          </w:rPr>
          <w:t xml:space="preserve">characteristics </w:t>
        </w:r>
        <w:r w:rsidR="00A013FD" w:rsidRPr="00677FA0">
          <w:rPr>
            <w:rFonts w:eastAsia="Times New Roman"/>
            <w:lang w:val="en-GB"/>
          </w:rPr>
          <w:t xml:space="preserve">of VDE-SAT service in the </w:t>
        </w:r>
      </w:ins>
      <w:r w:rsidR="00A97729" w:rsidRPr="00677FA0">
        <w:rPr>
          <w:rFonts w:eastAsia="Times New Roman"/>
          <w:lang w:val="en-GB"/>
        </w:rPr>
        <w:br/>
      </w:r>
      <w:ins w:id="16536" w:author="Johnny Schultz" w:date="2020-02-12T15:55:00Z">
        <w:r w:rsidR="00A013FD" w:rsidRPr="00677FA0">
          <w:rPr>
            <w:rFonts w:eastAsia="Times New Roman"/>
            <w:lang w:val="en-GB"/>
          </w:rPr>
          <w:t>VHF Maritime Mobile Band</w:t>
        </w:r>
        <w:bookmarkEnd w:id="16516"/>
      </w:ins>
    </w:p>
    <w:p w14:paraId="54EBF374" w14:textId="7466B6D6" w:rsidR="00C36F6A" w:rsidRPr="00A013FD" w:rsidRDefault="007833A1" w:rsidP="00D7011E">
      <w:pPr>
        <w:pStyle w:val="Heading1"/>
        <w:rPr>
          <w:ins w:id="16537" w:author="Ross Norsworthy" w:date="2020-03-20T01:39:00Z"/>
          <w:rFonts w:eastAsiaTheme="minorHAnsi"/>
          <w:lang w:eastAsia="de-DE"/>
        </w:rPr>
      </w:pPr>
      <w:bookmarkStart w:id="16538" w:name="_Toc32394373"/>
      <w:ins w:id="16539" w:author="Song, Xiaojing" w:date="2020-08-21T14:08:00Z">
        <w:del w:id="16540" w:author="USA Editor 2021" w:date="2020-12-11T17:04:00Z">
          <w:r w:rsidRPr="00D7011E" w:rsidDel="00D7011E">
            <w:rPr>
              <w:rFonts w:eastAsiaTheme="minorHAnsi"/>
              <w:highlight w:val="green"/>
              <w:lang w:eastAsia="de-DE"/>
            </w:rPr>
            <w:delText>D</w:delText>
          </w:r>
        </w:del>
      </w:ins>
      <w:ins w:id="16541" w:author="Song, Xiaojing" w:date="2020-08-24T15:59:00Z">
        <w:del w:id="16542" w:author="USA Editor 2021" w:date="2020-12-11T17:04:00Z">
          <w:r w:rsidR="00DF7414" w:rsidDel="00D7011E">
            <w:rPr>
              <w:rFonts w:eastAsiaTheme="minorHAnsi"/>
              <w:lang w:eastAsia="de-DE"/>
            </w:rPr>
            <w:delText xml:space="preserve"> </w:delText>
          </w:r>
        </w:del>
        <w:r w:rsidR="00DF7414">
          <w:rPr>
            <w:rFonts w:eastAsiaTheme="minorHAnsi"/>
            <w:lang w:eastAsia="de-DE"/>
          </w:rPr>
          <w:t>1</w:t>
        </w:r>
      </w:ins>
      <w:ins w:id="16543" w:author="Song, Xiaojing" w:date="2020-08-21T14:08:00Z">
        <w:r>
          <w:rPr>
            <w:rFonts w:eastAsiaTheme="minorHAnsi"/>
            <w:lang w:eastAsia="de-DE"/>
          </w:rPr>
          <w:tab/>
        </w:r>
      </w:ins>
      <w:ins w:id="16544" w:author="Song, Xiaojing" w:date="2020-08-19T07:45:00Z">
        <w:r w:rsidR="00C36F6A" w:rsidRPr="00A013FD">
          <w:rPr>
            <w:rFonts w:eastAsiaTheme="minorHAnsi"/>
            <w:lang w:eastAsia="de-DE"/>
          </w:rPr>
          <w:t>Introduction</w:t>
        </w:r>
      </w:ins>
    </w:p>
    <w:p w14:paraId="7AE78094" w14:textId="2F1BDD06" w:rsidR="00A013FD" w:rsidRPr="00A013FD" w:rsidRDefault="00A013FD" w:rsidP="00A013FD">
      <w:pPr>
        <w:spacing w:after="120"/>
        <w:rPr>
          <w:ins w:id="16545" w:author="Ross Norsworthy" w:date="2020-03-20T01:39:00Z"/>
          <w:szCs w:val="24"/>
        </w:rPr>
      </w:pPr>
      <w:ins w:id="16546" w:author="Ross Norsworthy" w:date="2020-03-20T01:39:00Z">
        <w:r w:rsidRPr="00A013FD">
          <w:rPr>
            <w:szCs w:val="24"/>
            <w:lang w:eastAsia="zh-CN"/>
          </w:rPr>
          <w:t xml:space="preserve">This section describes those elements of the VDE-SAT that are unique to VDE-SAT operation.  For those elements that are common, the cross reference into Annex </w:t>
        </w:r>
      </w:ins>
      <w:ins w:id="16547" w:author="USA Editor 2021" w:date="2020-12-11T17:04:00Z">
        <w:r w:rsidR="00D7011E" w:rsidRPr="00D7011E">
          <w:rPr>
            <w:szCs w:val="24"/>
            <w:highlight w:val="green"/>
            <w:lang w:eastAsia="zh-CN"/>
          </w:rPr>
          <w:t>2</w:t>
        </w:r>
      </w:ins>
      <w:ins w:id="16548" w:author="Ross Norsworthy" w:date="2020-03-20T01:39:00Z">
        <w:del w:id="16549" w:author="USA Editor 2021" w:date="2020-12-11T17:04:00Z">
          <w:r w:rsidRPr="00D7011E" w:rsidDel="00D7011E">
            <w:rPr>
              <w:szCs w:val="24"/>
              <w:highlight w:val="green"/>
              <w:lang w:eastAsia="zh-CN"/>
            </w:rPr>
            <w:delText>A</w:delText>
          </w:r>
        </w:del>
        <w:r w:rsidRPr="00A013FD">
          <w:rPr>
            <w:szCs w:val="24"/>
            <w:lang w:eastAsia="zh-CN"/>
          </w:rPr>
          <w:t xml:space="preserve"> is provided.</w:t>
        </w:r>
        <w:r w:rsidRPr="00A013FD">
          <w:rPr>
            <w:szCs w:val="24"/>
          </w:rPr>
          <w:t xml:space="preserve"> In this context, the following types of functionality are envisaged:</w:t>
        </w:r>
      </w:ins>
    </w:p>
    <w:p w14:paraId="1E3CACFF"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50" w:author="Ross Norsworthy" w:date="2020-03-20T01:39:00Z"/>
          <w:rFonts w:eastAsiaTheme="minorHAnsi"/>
          <w:szCs w:val="24"/>
        </w:rPr>
      </w:pPr>
      <w:ins w:id="16551" w:author="Ross Norsworthy" w:date="2020-03-20T01:39:00Z">
        <w:r w:rsidRPr="00A013FD">
          <w:rPr>
            <w:rFonts w:eastAsiaTheme="minorHAnsi"/>
            <w:szCs w:val="24"/>
          </w:rPr>
          <w:t>Paging</w:t>
        </w:r>
      </w:ins>
    </w:p>
    <w:p w14:paraId="18C57699"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52" w:author="Ross Norsworthy" w:date="2020-03-20T01:39:00Z"/>
          <w:rFonts w:eastAsiaTheme="minorHAnsi"/>
          <w:szCs w:val="24"/>
        </w:rPr>
      </w:pPr>
      <w:ins w:id="16553" w:author="Ross Norsworthy" w:date="2020-03-20T01:39:00Z">
        <w:r w:rsidRPr="00A013FD">
          <w:rPr>
            <w:rFonts w:eastAsiaTheme="minorHAnsi"/>
            <w:szCs w:val="24"/>
          </w:rPr>
          <w:t>Satellite to ship broadcast multi-packet data transfer</w:t>
        </w:r>
      </w:ins>
    </w:p>
    <w:p w14:paraId="6A639BC1"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54" w:author="Ross Norsworthy" w:date="2020-03-20T01:39:00Z"/>
          <w:rFonts w:eastAsiaTheme="minorHAnsi"/>
          <w:szCs w:val="24"/>
        </w:rPr>
      </w:pPr>
      <w:ins w:id="16555" w:author="Ross Norsworthy" w:date="2020-03-20T01:39:00Z">
        <w:r w:rsidRPr="00A013FD">
          <w:rPr>
            <w:rFonts w:eastAsiaTheme="minorHAnsi"/>
            <w:szCs w:val="24"/>
          </w:rPr>
          <w:t>Satellite to ship addressed multi-packet data transfer</w:t>
        </w:r>
      </w:ins>
    </w:p>
    <w:p w14:paraId="0A5B2298"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56" w:author="Ross Norsworthy" w:date="2020-03-20T01:39:00Z"/>
          <w:rFonts w:eastAsiaTheme="minorHAnsi"/>
          <w:szCs w:val="24"/>
        </w:rPr>
      </w:pPr>
      <w:ins w:id="16557" w:author="Ross Norsworthy" w:date="2020-03-20T01:39:00Z">
        <w:r w:rsidRPr="00A013FD">
          <w:rPr>
            <w:rFonts w:eastAsiaTheme="minorHAnsi"/>
            <w:szCs w:val="24"/>
          </w:rPr>
          <w:t>Ship to satellite addressed multi-packet data transfer</w:t>
        </w:r>
      </w:ins>
    </w:p>
    <w:p w14:paraId="654ACEC6"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58" w:author="Ross Norsworthy" w:date="2020-03-20T01:39:00Z"/>
          <w:rFonts w:eastAsiaTheme="minorHAnsi"/>
          <w:szCs w:val="24"/>
        </w:rPr>
      </w:pPr>
      <w:ins w:id="16559" w:author="Ross Norsworthy" w:date="2020-03-20T01:39:00Z">
        <w:r w:rsidRPr="00A013FD">
          <w:rPr>
            <w:rFonts w:eastAsiaTheme="minorHAnsi"/>
            <w:szCs w:val="24"/>
          </w:rPr>
          <w:t>Satellite to ship short message</w:t>
        </w:r>
      </w:ins>
    </w:p>
    <w:p w14:paraId="01EB6C8F" w14:textId="77777777" w:rsidR="00A013FD" w:rsidRPr="00A013FD" w:rsidRDefault="00A013FD" w:rsidP="006B0957">
      <w:pPr>
        <w:tabs>
          <w:tab w:val="clear" w:pos="1134"/>
          <w:tab w:val="clear" w:pos="1871"/>
          <w:tab w:val="clear" w:pos="2268"/>
        </w:tabs>
        <w:overflowPunct/>
        <w:autoSpaceDE/>
        <w:autoSpaceDN/>
        <w:adjustRightInd/>
        <w:spacing w:before="0" w:after="120" w:line="216" w:lineRule="atLeast"/>
        <w:ind w:left="851" w:hanging="851"/>
        <w:textAlignment w:val="auto"/>
        <w:rPr>
          <w:ins w:id="16560" w:author="Ross Norsworthy" w:date="2020-03-20T01:39:00Z"/>
          <w:rFonts w:eastAsiaTheme="minorHAnsi"/>
          <w:szCs w:val="24"/>
        </w:rPr>
      </w:pPr>
      <w:ins w:id="16561" w:author="Ross Norsworthy" w:date="2020-03-20T01:39:00Z">
        <w:r w:rsidRPr="00A013FD">
          <w:rPr>
            <w:rFonts w:eastAsiaTheme="minorHAnsi"/>
            <w:szCs w:val="24"/>
          </w:rPr>
          <w:t>Ship to satellite short message</w:t>
        </w:r>
      </w:ins>
    </w:p>
    <w:p w14:paraId="3FB04945" w14:textId="77777777" w:rsidR="00A013FD" w:rsidRPr="00A013FD" w:rsidRDefault="00A013FD" w:rsidP="00A013FD">
      <w:pPr>
        <w:spacing w:after="120"/>
        <w:rPr>
          <w:ins w:id="16562" w:author="Ross Norsworthy" w:date="2020-03-20T01:39:00Z"/>
          <w:szCs w:val="24"/>
        </w:rPr>
      </w:pPr>
      <w:ins w:id="16563" w:author="Ross Norsworthy" w:date="2020-03-20T01:39:00Z">
        <w:r w:rsidRPr="00A013FD">
          <w:rPr>
            <w:szCs w:val="24"/>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68F7B30F" w14:textId="1E3B6CFF" w:rsidR="00A013FD" w:rsidRPr="00A013FD" w:rsidRDefault="00A013FD" w:rsidP="00A013FD">
      <w:pPr>
        <w:spacing w:after="120"/>
        <w:rPr>
          <w:ins w:id="16564" w:author="Ross Norsworthy" w:date="2020-03-20T01:39:00Z"/>
          <w:szCs w:val="24"/>
        </w:rPr>
      </w:pPr>
      <w:ins w:id="16565" w:author="Ross Norsworthy" w:date="2020-03-20T01:39:00Z">
        <w:r w:rsidRPr="00A013FD">
          <w:rPr>
            <w:szCs w:val="24"/>
          </w:rPr>
          <w:t xml:space="preserve">The focus of this annex is to describe the physical layer of the OSI model as defined in Annex </w:t>
        </w:r>
      </w:ins>
      <w:ins w:id="16566" w:author="USA Editor 2021" w:date="2020-12-11T17:04:00Z">
        <w:r w:rsidR="00D7011E" w:rsidRPr="00D7011E">
          <w:rPr>
            <w:szCs w:val="24"/>
            <w:highlight w:val="green"/>
          </w:rPr>
          <w:t>2</w:t>
        </w:r>
      </w:ins>
      <w:ins w:id="16567" w:author="Ross Norsworthy" w:date="2020-03-20T01:39:00Z">
        <w:del w:id="16568" w:author="USA Editor 2021" w:date="2020-12-11T17:04:00Z">
          <w:r w:rsidRPr="00D7011E" w:rsidDel="00D7011E">
            <w:rPr>
              <w:szCs w:val="24"/>
              <w:highlight w:val="green"/>
            </w:rPr>
            <w:delText>A</w:delText>
          </w:r>
        </w:del>
        <w:r w:rsidRPr="00A013FD">
          <w:rPr>
            <w:szCs w:val="24"/>
          </w:rPr>
          <w:t xml:space="preserve">. The overall description of the link, network and the transport layers is provided in Annex </w:t>
        </w:r>
      </w:ins>
      <w:ins w:id="16569" w:author="USA Editor 2021" w:date="2020-12-11T17:05:00Z">
        <w:r w:rsidR="00D7011E" w:rsidRPr="00D7011E">
          <w:rPr>
            <w:szCs w:val="24"/>
            <w:highlight w:val="green"/>
          </w:rPr>
          <w:t>2</w:t>
        </w:r>
      </w:ins>
      <w:ins w:id="16570" w:author="Ross Norsworthy" w:date="2020-03-20T01:39:00Z">
        <w:del w:id="16571" w:author="USA Editor 2021" w:date="2020-12-11T17:05:00Z">
          <w:r w:rsidRPr="00D7011E" w:rsidDel="00D7011E">
            <w:rPr>
              <w:szCs w:val="24"/>
              <w:highlight w:val="green"/>
            </w:rPr>
            <w:delText>A</w:delText>
          </w:r>
        </w:del>
        <w:r w:rsidRPr="00A013FD">
          <w:rPr>
            <w:szCs w:val="24"/>
          </w:rPr>
          <w:t>.</w:t>
        </w:r>
      </w:ins>
    </w:p>
    <w:p w14:paraId="019D32E0" w14:textId="3AEC557E" w:rsidR="00A013FD" w:rsidRPr="00A013FD" w:rsidRDefault="007833A1" w:rsidP="003756D3">
      <w:pPr>
        <w:pStyle w:val="Heading1"/>
        <w:rPr>
          <w:ins w:id="16572" w:author="Ross Norsworthy" w:date="2020-03-20T01:39:00Z"/>
          <w:rFonts w:eastAsiaTheme="minorHAnsi"/>
          <w:lang w:eastAsia="de-DE"/>
        </w:rPr>
      </w:pPr>
      <w:bookmarkStart w:id="16573" w:name="_Toc35545465"/>
      <w:ins w:id="16574" w:author="Song, Xiaojing" w:date="2020-08-21T14:08:00Z">
        <w:del w:id="16575" w:author="USA Editor 2021" w:date="2020-12-11T17:05:00Z">
          <w:r w:rsidRPr="00D7011E" w:rsidDel="00D7011E">
            <w:rPr>
              <w:rFonts w:eastAsiaTheme="minorHAnsi"/>
              <w:highlight w:val="green"/>
              <w:lang w:eastAsia="de-DE"/>
            </w:rPr>
            <w:delText>D</w:delText>
          </w:r>
          <w:r w:rsidDel="00D7011E">
            <w:rPr>
              <w:rFonts w:eastAsiaTheme="minorHAnsi"/>
              <w:lang w:eastAsia="de-DE"/>
            </w:rPr>
            <w:delText xml:space="preserve"> </w:delText>
          </w:r>
        </w:del>
      </w:ins>
      <w:ins w:id="16576" w:author="Song, Xiaojing" w:date="2020-08-24T16:00:00Z">
        <w:r w:rsidR="00DF7414">
          <w:rPr>
            <w:rFonts w:eastAsiaTheme="minorHAnsi"/>
            <w:lang w:eastAsia="de-DE"/>
          </w:rPr>
          <w:t>2</w:t>
        </w:r>
      </w:ins>
      <w:ins w:id="16577" w:author="Song, Xiaojing" w:date="2020-08-21T14:08:00Z">
        <w:r>
          <w:rPr>
            <w:rFonts w:eastAsiaTheme="minorHAnsi"/>
            <w:lang w:eastAsia="de-DE"/>
          </w:rPr>
          <w:tab/>
        </w:r>
      </w:ins>
      <w:ins w:id="16578" w:author="Ross Norsworthy" w:date="2020-03-20T01:39:00Z">
        <w:r w:rsidR="00A013FD" w:rsidRPr="00A013FD">
          <w:rPr>
            <w:rFonts w:eastAsiaTheme="minorHAnsi"/>
            <w:lang w:eastAsia="de-DE"/>
          </w:rPr>
          <w:t>physical layer</w:t>
        </w:r>
        <w:bookmarkEnd w:id="16573"/>
      </w:ins>
    </w:p>
    <w:p w14:paraId="06B5687C" w14:textId="5333366C" w:rsidR="00A013FD" w:rsidRPr="00A013FD" w:rsidRDefault="00964842" w:rsidP="003756D3">
      <w:pPr>
        <w:pStyle w:val="Heading2"/>
        <w:rPr>
          <w:ins w:id="16579" w:author="Ross Norsworthy" w:date="2020-03-20T01:39:00Z"/>
          <w:rFonts w:eastAsiaTheme="minorHAnsi"/>
          <w:lang w:eastAsia="de-DE"/>
        </w:rPr>
      </w:pPr>
      <w:bookmarkStart w:id="16580" w:name="_Toc35545466"/>
      <w:ins w:id="16581" w:author="Song, Xiaojing" w:date="2020-08-21T14:09:00Z">
        <w:del w:id="16582" w:author="USA Editor 2021" w:date="2020-12-11T17:05:00Z">
          <w:r w:rsidRPr="00D7011E" w:rsidDel="00D7011E">
            <w:rPr>
              <w:rFonts w:eastAsiaTheme="minorHAnsi"/>
              <w:highlight w:val="green"/>
              <w:lang w:eastAsia="de-DE"/>
            </w:rPr>
            <w:delText>D</w:delText>
          </w:r>
          <w:r w:rsidDel="00D7011E">
            <w:rPr>
              <w:rFonts w:eastAsiaTheme="minorHAnsi"/>
              <w:lang w:eastAsia="de-DE"/>
            </w:rPr>
            <w:delText xml:space="preserve"> </w:delText>
          </w:r>
        </w:del>
      </w:ins>
      <w:ins w:id="16583" w:author="Song, Xiaojing" w:date="2020-08-24T16:00:00Z">
        <w:r w:rsidR="00DF7414">
          <w:rPr>
            <w:rFonts w:eastAsiaTheme="minorHAnsi"/>
            <w:lang w:eastAsia="de-DE"/>
          </w:rPr>
          <w:t>2</w:t>
        </w:r>
      </w:ins>
      <w:ins w:id="16584" w:author="Song, Xiaojing" w:date="2020-08-21T14:09:00Z">
        <w:r>
          <w:rPr>
            <w:rFonts w:eastAsiaTheme="minorHAnsi"/>
            <w:lang w:eastAsia="de-DE"/>
          </w:rPr>
          <w:t>.1</w:t>
        </w:r>
        <w:r>
          <w:rPr>
            <w:rFonts w:eastAsiaTheme="minorHAnsi"/>
            <w:lang w:eastAsia="de-DE"/>
          </w:rPr>
          <w:tab/>
        </w:r>
      </w:ins>
      <w:ins w:id="16585" w:author="Ross Norsworthy" w:date="2020-03-20T01:39:00Z">
        <w:r w:rsidR="00A013FD" w:rsidRPr="00A013FD">
          <w:rPr>
            <w:rFonts w:eastAsiaTheme="minorHAnsi"/>
            <w:lang w:eastAsia="de-DE"/>
          </w:rPr>
          <w:t>VHF data exchange satellite component key parameters</w:t>
        </w:r>
        <w:bookmarkEnd w:id="16580"/>
      </w:ins>
    </w:p>
    <w:p w14:paraId="78761DDC" w14:textId="77777777" w:rsidR="00A013FD" w:rsidRPr="00A013FD" w:rsidRDefault="00A013FD" w:rsidP="00A013FD">
      <w:pPr>
        <w:spacing w:after="120"/>
        <w:rPr>
          <w:ins w:id="16586" w:author="Ross Norsworthy" w:date="2020-03-20T01:39:00Z"/>
          <w:szCs w:val="24"/>
        </w:rPr>
      </w:pPr>
      <w:ins w:id="16587" w:author="Ross Norsworthy" w:date="2020-03-20T01:39:00Z">
        <w:r w:rsidRPr="00A013FD">
          <w:rPr>
            <w:szCs w:val="24"/>
          </w:rPr>
          <w:t>This section outlines key parameters regarding the VDE-SAT system that are common to for the uplink and downlink.</w:t>
        </w:r>
      </w:ins>
    </w:p>
    <w:p w14:paraId="66646AD5" w14:textId="341306E3" w:rsidR="00A013FD" w:rsidRPr="00A013FD" w:rsidRDefault="00B20F7E" w:rsidP="003756D3">
      <w:pPr>
        <w:pStyle w:val="Heading3"/>
        <w:rPr>
          <w:ins w:id="16588" w:author="Ross Norsworthy" w:date="2020-03-20T01:39:00Z"/>
          <w:rFonts w:eastAsiaTheme="minorHAnsi"/>
          <w:lang w:eastAsia="de-DE"/>
        </w:rPr>
      </w:pPr>
      <w:bookmarkStart w:id="16589" w:name="_Ref35448216"/>
      <w:bookmarkStart w:id="16590" w:name="_Toc35545467"/>
      <w:ins w:id="16591" w:author="Song, Xiaojing" w:date="2020-08-21T14:09:00Z">
        <w:del w:id="16592" w:author="USA Editor 2021" w:date="2020-12-11T17:05: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593" w:author="Song, Xiaojing" w:date="2020-08-24T16:00:00Z">
        <w:r w:rsidR="00DF7414">
          <w:rPr>
            <w:rFonts w:eastAsiaTheme="minorHAnsi"/>
            <w:caps/>
            <w:lang w:eastAsia="de-DE"/>
          </w:rPr>
          <w:t>2</w:t>
        </w:r>
      </w:ins>
      <w:ins w:id="16594" w:author="Song, Xiaojing" w:date="2020-08-21T14:09:00Z">
        <w:r>
          <w:rPr>
            <w:rFonts w:eastAsiaTheme="minorHAnsi"/>
            <w:caps/>
            <w:lang w:eastAsia="de-DE"/>
          </w:rPr>
          <w:t>.1.1</w:t>
        </w:r>
        <w:r>
          <w:rPr>
            <w:rFonts w:eastAsiaTheme="minorHAnsi"/>
            <w:caps/>
            <w:lang w:eastAsia="de-DE"/>
          </w:rPr>
          <w:tab/>
        </w:r>
      </w:ins>
      <w:ins w:id="16595" w:author="Ross Norsworthy" w:date="2020-03-20T01:39:00Z">
        <w:r w:rsidR="00A013FD" w:rsidRPr="00A013FD">
          <w:rPr>
            <w:rFonts w:eastAsiaTheme="minorHAnsi"/>
            <w:lang w:eastAsia="de-DE"/>
          </w:rPr>
          <w:t>Satellite to surface distance range</w:t>
        </w:r>
        <w:bookmarkEnd w:id="16589"/>
        <w:bookmarkEnd w:id="16590"/>
      </w:ins>
    </w:p>
    <w:p w14:paraId="356350CF" w14:textId="77777777" w:rsidR="00A013FD" w:rsidRPr="00A013FD" w:rsidRDefault="00A013FD" w:rsidP="00A013FD">
      <w:pPr>
        <w:spacing w:after="120"/>
        <w:rPr>
          <w:ins w:id="16596" w:author="Ross Norsworthy" w:date="2020-03-20T01:39:00Z"/>
          <w:szCs w:val="24"/>
        </w:rPr>
      </w:pPr>
      <w:ins w:id="16597" w:author="Ross Norsworthy" w:date="2020-03-20T01:39:00Z">
        <w:r w:rsidRPr="00A013FD">
          <w:rPr>
            <w:szCs w:val="24"/>
          </w:rPr>
          <w:t>The orbit height determines the satellite range variations. For example, for a 600 km LEO the maximum range is 2 830 km. For timing purposes, a maximum range of 3 000 km will be used.</w:t>
        </w:r>
      </w:ins>
    </w:p>
    <w:p w14:paraId="3E1FF076" w14:textId="77777777" w:rsidR="00A013FD" w:rsidRPr="00A013FD" w:rsidRDefault="00A013FD" w:rsidP="00A013FD">
      <w:pPr>
        <w:spacing w:after="120"/>
        <w:rPr>
          <w:ins w:id="16598" w:author="Ross Norsworthy" w:date="2020-03-20T01:39:00Z"/>
          <w:szCs w:val="24"/>
        </w:rPr>
      </w:pPr>
      <w:ins w:id="16599" w:author="Ross Norsworthy" w:date="2020-03-20T01:39:00Z">
        <w:r w:rsidRPr="00A013FD">
          <w:rPr>
            <w:szCs w:val="24"/>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Figure 45 and Figure 46.</w:t>
        </w:r>
      </w:ins>
    </w:p>
    <w:p w14:paraId="6A58C1D8" w14:textId="77777777" w:rsidR="00A013FD" w:rsidRDefault="00A013FD" w:rsidP="00A013FD">
      <w:pPr>
        <w:spacing w:after="120"/>
        <w:rPr>
          <w:szCs w:val="24"/>
        </w:rPr>
      </w:pPr>
      <w:ins w:id="16600" w:author="Ross Norsworthy" w:date="2020-03-20T01:39:00Z">
        <w:r w:rsidRPr="00A013FD">
          <w:rPr>
            <w:szCs w:val="24"/>
          </w:rPr>
          <w:t>For the VDE-SAT downlink, in addition to the relative delays between signal receptions at a vessel from different satellites, there could be absolute delay due to other sources such as signal processing delay. The satellite service provider should pre-compensate for absolute delay, by transmitting packets 2 ms before UTC epoch and receive packets 2 to 8 ms after UTC epoch. This will cause half -duplex satellites to lose one slot when switching from receive to transmit.</w:t>
        </w:r>
      </w:ins>
    </w:p>
    <w:p w14:paraId="6A1179A5" w14:textId="77777777" w:rsidR="008E1B5D" w:rsidRDefault="008E1B5D" w:rsidP="00B87971">
      <w:pPr>
        <w:pStyle w:val="FigureNo"/>
        <w:rPr>
          <w:lang w:val="en-US"/>
        </w:rPr>
      </w:pPr>
      <w:bookmarkStart w:id="16601" w:name="_Toc35546229"/>
      <w:ins w:id="16602" w:author="Ross Norsworthy" w:date="2020-03-20T01:39:00Z">
        <w:r w:rsidRPr="00A013FD">
          <w:rPr>
            <w:lang w:val="en-US"/>
          </w:rPr>
          <w:t>Figure 45</w:t>
        </w:r>
      </w:ins>
    </w:p>
    <w:p w14:paraId="3B74AAA6" w14:textId="77777777" w:rsidR="008E1B5D" w:rsidRPr="00A013FD" w:rsidRDefault="008E1B5D" w:rsidP="00A97729">
      <w:pPr>
        <w:pStyle w:val="Figuretitle"/>
        <w:spacing w:after="240"/>
        <w:rPr>
          <w:ins w:id="16603" w:author="Ross Norsworthy" w:date="2020-03-20T01:39:00Z"/>
          <w:lang w:val="en-US"/>
        </w:rPr>
      </w:pPr>
      <w:ins w:id="16604" w:author="Ross Norsworthy" w:date="2020-03-20T01:39:00Z">
        <w:r w:rsidRPr="00A013FD">
          <w:rPr>
            <w:lang w:val="en-US"/>
          </w:rPr>
          <w:t>VDE-SAT downlink timing</w:t>
        </w:r>
        <w:bookmarkEnd w:id="16601"/>
      </w:ins>
    </w:p>
    <w:p w14:paraId="05C377E0" w14:textId="77777777" w:rsidR="00A013FD" w:rsidRPr="00A013FD" w:rsidRDefault="00A013FD" w:rsidP="00A97729">
      <w:pPr>
        <w:jc w:val="center"/>
        <w:rPr>
          <w:ins w:id="16605" w:author="Ross Norsworthy" w:date="2020-03-20T01:39:00Z"/>
        </w:rPr>
      </w:pPr>
      <w:ins w:id="16606" w:author="Ross Norsworthy" w:date="2020-03-20T13:50:00Z">
        <w:r w:rsidRPr="00A013FD">
          <w:rPr>
            <w:noProof/>
            <w:lang w:val="fr-CA" w:eastAsia="fr-CA"/>
          </w:rPr>
          <w:drawing>
            <wp:inline distT="0" distB="0" distL="0" distR="0" wp14:anchorId="7033C009" wp14:editId="0C5B17D4">
              <wp:extent cx="3714750" cy="3133725"/>
              <wp:effectExtent l="0" t="0" r="0" b="9525"/>
              <wp:docPr id="5150" name="Picture 5150"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5150" name="Picture 5150" descr="A screenshot of a cell phone&#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3714750" cy="3133725"/>
                      </a:xfrm>
                      <a:prstGeom prst="rect">
                        <a:avLst/>
                      </a:prstGeom>
                    </pic:spPr>
                  </pic:pic>
                </a:graphicData>
              </a:graphic>
            </wp:inline>
          </w:drawing>
        </w:r>
      </w:ins>
    </w:p>
    <w:p w14:paraId="36DA907C" w14:textId="77777777" w:rsidR="008E1B5D" w:rsidRDefault="008E1B5D" w:rsidP="00A97729">
      <w:pPr>
        <w:pStyle w:val="FigureNo"/>
        <w:spacing w:before="240"/>
        <w:rPr>
          <w:lang w:val="en-US"/>
        </w:rPr>
      </w:pPr>
      <w:bookmarkStart w:id="16607" w:name="_Toc35546230"/>
      <w:ins w:id="16608" w:author="Ross Norsworthy" w:date="2020-03-20T01:39:00Z">
        <w:r w:rsidRPr="00A013FD">
          <w:rPr>
            <w:lang w:val="en-US"/>
          </w:rPr>
          <w:t>Figure 46</w:t>
        </w:r>
      </w:ins>
    </w:p>
    <w:p w14:paraId="79E5C327" w14:textId="77777777" w:rsidR="008E1B5D" w:rsidRPr="00A013FD" w:rsidRDefault="008E1B5D" w:rsidP="00A97729">
      <w:pPr>
        <w:pStyle w:val="Figuretitle"/>
        <w:spacing w:after="240"/>
        <w:rPr>
          <w:ins w:id="16609" w:author="Ross Norsworthy" w:date="2020-03-20T01:39:00Z"/>
          <w:lang w:val="en-US"/>
        </w:rPr>
      </w:pPr>
      <w:ins w:id="16610" w:author="Ross Norsworthy" w:date="2020-03-20T01:39:00Z">
        <w:r w:rsidRPr="00A013FD">
          <w:rPr>
            <w:lang w:val="en-US"/>
          </w:rPr>
          <w:t>VDE-SAT Uplink timing</w:t>
        </w:r>
        <w:bookmarkEnd w:id="16607"/>
      </w:ins>
    </w:p>
    <w:p w14:paraId="7E7CB4C3" w14:textId="77777777" w:rsidR="00A013FD" w:rsidRPr="00A013FD" w:rsidRDefault="00A013FD" w:rsidP="00A97729">
      <w:pPr>
        <w:jc w:val="center"/>
        <w:rPr>
          <w:ins w:id="16611" w:author="Ross Norsworthy" w:date="2020-03-20T01:39:00Z"/>
        </w:rPr>
      </w:pPr>
      <w:ins w:id="16612" w:author="Ross Norsworthy" w:date="2020-03-20T01:39:00Z">
        <w:r w:rsidRPr="00A013FD">
          <w:rPr>
            <w:noProof/>
            <w:lang w:val="fr-CA" w:eastAsia="fr-CA"/>
          </w:rPr>
          <w:drawing>
            <wp:inline distT="0" distB="0" distL="0" distR="0" wp14:anchorId="1DADCB8D" wp14:editId="2F66A828">
              <wp:extent cx="4121785" cy="437388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121785" cy="4373880"/>
                      </a:xfrm>
                      <a:prstGeom prst="rect">
                        <a:avLst/>
                      </a:prstGeom>
                      <a:noFill/>
                      <a:ln>
                        <a:noFill/>
                      </a:ln>
                    </pic:spPr>
                  </pic:pic>
                </a:graphicData>
              </a:graphic>
            </wp:inline>
          </w:drawing>
        </w:r>
      </w:ins>
    </w:p>
    <w:p w14:paraId="112F97F3" w14:textId="59A7500A" w:rsidR="00A013FD" w:rsidRPr="00A013FD" w:rsidRDefault="00DE4D82" w:rsidP="003756D3">
      <w:pPr>
        <w:pStyle w:val="Heading3"/>
        <w:rPr>
          <w:ins w:id="16613" w:author="Ross Norsworthy" w:date="2020-03-20T01:39:00Z"/>
          <w:rFonts w:eastAsiaTheme="minorHAnsi"/>
          <w:lang w:eastAsia="de-DE"/>
        </w:rPr>
      </w:pPr>
      <w:bookmarkStart w:id="16614" w:name="_Toc35545468"/>
      <w:ins w:id="16615" w:author="Song, Xiaojing" w:date="2020-08-21T14:11:00Z">
        <w:del w:id="16616" w:author="USA Editor 2021" w:date="2020-12-11T17:06: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617" w:author="Song, Xiaojing" w:date="2020-08-24T16:00:00Z">
        <w:r w:rsidR="00DF7414">
          <w:rPr>
            <w:rFonts w:eastAsiaTheme="minorHAnsi"/>
            <w:caps/>
            <w:lang w:eastAsia="de-DE"/>
          </w:rPr>
          <w:t>2</w:t>
        </w:r>
      </w:ins>
      <w:ins w:id="16618" w:author="Song, Xiaojing" w:date="2020-08-21T14:11:00Z">
        <w:r>
          <w:rPr>
            <w:rFonts w:eastAsiaTheme="minorHAnsi"/>
            <w:caps/>
            <w:lang w:eastAsia="de-DE"/>
          </w:rPr>
          <w:t>.1.2</w:t>
        </w:r>
        <w:r>
          <w:rPr>
            <w:rFonts w:eastAsiaTheme="minorHAnsi"/>
            <w:caps/>
            <w:lang w:eastAsia="de-DE"/>
          </w:rPr>
          <w:tab/>
        </w:r>
      </w:ins>
      <w:ins w:id="16619" w:author="Ross Norsworthy" w:date="2020-03-20T01:39:00Z">
        <w:r w:rsidR="00A013FD" w:rsidRPr="00A013FD">
          <w:rPr>
            <w:rFonts w:eastAsiaTheme="minorHAnsi"/>
            <w:lang w:eastAsia="de-DE"/>
          </w:rPr>
          <w:t>Satellite transmission carrier frequency error</w:t>
        </w:r>
        <w:bookmarkEnd w:id="16614"/>
      </w:ins>
    </w:p>
    <w:p w14:paraId="69E50989" w14:textId="77777777" w:rsidR="00A013FD" w:rsidRPr="00A013FD" w:rsidRDefault="00A013FD" w:rsidP="00A013FD">
      <w:pPr>
        <w:spacing w:after="120"/>
        <w:rPr>
          <w:ins w:id="16620" w:author="Ross Norsworthy" w:date="2020-03-20T01:39:00Z"/>
          <w:szCs w:val="24"/>
        </w:rPr>
      </w:pPr>
      <w:ins w:id="16621" w:author="Ross Norsworthy" w:date="2020-03-20T01:39:00Z">
        <w:r w:rsidRPr="00A013FD">
          <w:rPr>
            <w:szCs w:val="24"/>
          </w:rPr>
          <w:t>The transmit carrier frequency error at the satellite shall be less than 1 ppm, i.e. ±160 Hz.</w:t>
        </w:r>
      </w:ins>
    </w:p>
    <w:p w14:paraId="12ABB8D2" w14:textId="77777777" w:rsidR="00A013FD" w:rsidRPr="00A013FD" w:rsidRDefault="00A013FD" w:rsidP="00A013FD">
      <w:pPr>
        <w:spacing w:after="120"/>
        <w:rPr>
          <w:ins w:id="16622" w:author="Ross Norsworthy" w:date="2020-03-20T01:39:00Z"/>
          <w:szCs w:val="24"/>
        </w:rPr>
      </w:pPr>
      <w:ins w:id="16623" w:author="Ross Norsworthy" w:date="2020-03-20T01:39:00Z">
        <w:r w:rsidRPr="00A013FD">
          <w:rPr>
            <w:szCs w:val="24"/>
          </w:rPr>
          <w:t xml:space="preserve">A LEO satellite will move at a speed of about 8 km/s and this will cause a maximum Doppler of ±4 kHz at VHF. </w:t>
        </w:r>
      </w:ins>
    </w:p>
    <w:p w14:paraId="60DE00EA" w14:textId="2D323F06" w:rsidR="00A013FD" w:rsidRPr="00A013FD" w:rsidRDefault="00DE4D82" w:rsidP="003756D3">
      <w:pPr>
        <w:pStyle w:val="Heading3"/>
        <w:rPr>
          <w:ins w:id="16624" w:author="Ross Norsworthy" w:date="2020-03-20T01:39:00Z"/>
          <w:rFonts w:eastAsiaTheme="minorHAnsi"/>
          <w:lang w:eastAsia="de-DE"/>
        </w:rPr>
      </w:pPr>
      <w:bookmarkStart w:id="16625" w:name="_Toc35545469"/>
      <w:ins w:id="16626" w:author="Song, Xiaojing" w:date="2020-08-21T14:11:00Z">
        <w:del w:id="16627" w:author="USA Editor 2021" w:date="2020-12-11T17:06: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628" w:author="Song, Xiaojing" w:date="2020-08-24T16:00:00Z">
        <w:r w:rsidR="00DF7414">
          <w:rPr>
            <w:rFonts w:eastAsiaTheme="minorHAnsi"/>
            <w:caps/>
            <w:lang w:eastAsia="de-DE"/>
          </w:rPr>
          <w:t>2</w:t>
        </w:r>
      </w:ins>
      <w:ins w:id="16629" w:author="Song, Xiaojing" w:date="2020-08-21T14:11:00Z">
        <w:r>
          <w:rPr>
            <w:rFonts w:eastAsiaTheme="minorHAnsi"/>
            <w:caps/>
            <w:lang w:eastAsia="de-DE"/>
          </w:rPr>
          <w:t>.1.3</w:t>
        </w:r>
        <w:r>
          <w:rPr>
            <w:rFonts w:eastAsiaTheme="minorHAnsi"/>
            <w:caps/>
            <w:lang w:eastAsia="de-DE"/>
          </w:rPr>
          <w:tab/>
        </w:r>
      </w:ins>
      <w:ins w:id="16630" w:author="Ross Norsworthy" w:date="2020-03-20T01:39:00Z">
        <w:r w:rsidR="00A013FD" w:rsidRPr="00A013FD">
          <w:rPr>
            <w:rFonts w:eastAsiaTheme="minorHAnsi"/>
            <w:lang w:eastAsia="de-DE"/>
          </w:rPr>
          <w:t>Ship station transmitter requirements</w:t>
        </w:r>
        <w:bookmarkEnd w:id="16625"/>
      </w:ins>
    </w:p>
    <w:p w14:paraId="3FD60CCA" w14:textId="0DE4F21E" w:rsidR="00A013FD" w:rsidRPr="00A013FD" w:rsidRDefault="00A013FD" w:rsidP="00A013FD">
      <w:pPr>
        <w:spacing w:after="120"/>
        <w:rPr>
          <w:ins w:id="16631" w:author="Ross Norsworthy" w:date="2020-03-20T01:39:00Z"/>
          <w:szCs w:val="24"/>
        </w:rPr>
      </w:pPr>
      <w:ins w:id="16632" w:author="Ross Norsworthy" w:date="2020-03-20T01:39:00Z">
        <w:r w:rsidRPr="00A013FD">
          <w:rPr>
            <w:szCs w:val="24"/>
          </w:rPr>
          <w:t xml:space="preserve">For ship station transmitter requirements, see Annex </w:t>
        </w:r>
      </w:ins>
      <w:ins w:id="16633" w:author="USA Editor 2021" w:date="2020-12-11T17:06:00Z">
        <w:r w:rsidR="00D7011E" w:rsidRPr="00D7011E">
          <w:rPr>
            <w:szCs w:val="24"/>
            <w:highlight w:val="green"/>
          </w:rPr>
          <w:t>2</w:t>
        </w:r>
      </w:ins>
      <w:ins w:id="16634" w:author="Ross Norsworthy" w:date="2020-03-20T01:39:00Z">
        <w:del w:id="16635" w:author="USA Editor 2021" w:date="2020-12-11T17:06:00Z">
          <w:r w:rsidRPr="00D7011E" w:rsidDel="00D7011E">
            <w:rPr>
              <w:szCs w:val="24"/>
              <w:highlight w:val="green"/>
            </w:rPr>
            <w:delText>A</w:delText>
          </w:r>
        </w:del>
        <w:r w:rsidRPr="00A013FD">
          <w:rPr>
            <w:szCs w:val="24"/>
          </w:rPr>
          <w:t>.</w:t>
        </w:r>
      </w:ins>
    </w:p>
    <w:p w14:paraId="11B57DEC" w14:textId="7C7A11CD" w:rsidR="00A013FD" w:rsidRPr="00A013FD" w:rsidRDefault="00DE4D82" w:rsidP="003756D3">
      <w:pPr>
        <w:pStyle w:val="Heading3"/>
        <w:rPr>
          <w:ins w:id="16636" w:author="Ross Norsworthy" w:date="2020-03-20T01:39:00Z"/>
          <w:rFonts w:eastAsiaTheme="minorHAnsi"/>
          <w:lang w:eastAsia="de-DE"/>
        </w:rPr>
      </w:pPr>
      <w:bookmarkStart w:id="16637" w:name="_Toc35545470"/>
      <w:ins w:id="16638" w:author="Song, Xiaojing" w:date="2020-08-21T14:11:00Z">
        <w:del w:id="16639" w:author="USA Editor 2021" w:date="2020-12-11T17:06: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640" w:author="Song, Xiaojing" w:date="2020-08-24T16:00:00Z">
        <w:r w:rsidR="00DF7414">
          <w:rPr>
            <w:rFonts w:eastAsiaTheme="minorHAnsi"/>
            <w:caps/>
            <w:lang w:eastAsia="de-DE"/>
          </w:rPr>
          <w:t>2</w:t>
        </w:r>
      </w:ins>
      <w:ins w:id="16641" w:author="Song, Xiaojing" w:date="2020-08-21T14:11:00Z">
        <w:r>
          <w:rPr>
            <w:rFonts w:eastAsiaTheme="minorHAnsi"/>
            <w:caps/>
            <w:lang w:eastAsia="de-DE"/>
          </w:rPr>
          <w:t>.1.4</w:t>
        </w:r>
        <w:r>
          <w:rPr>
            <w:rFonts w:eastAsiaTheme="minorHAnsi"/>
            <w:caps/>
            <w:lang w:eastAsia="de-DE"/>
          </w:rPr>
          <w:tab/>
        </w:r>
      </w:ins>
      <w:ins w:id="16642" w:author="Ross Norsworthy" w:date="2020-03-20T01:39:00Z">
        <w:r w:rsidR="00A013FD" w:rsidRPr="00A013FD">
          <w:rPr>
            <w:rFonts w:eastAsiaTheme="minorHAnsi"/>
            <w:lang w:eastAsia="de-DE"/>
          </w:rPr>
          <w:t>Ship station antenna gain</w:t>
        </w:r>
        <w:bookmarkEnd w:id="16637"/>
      </w:ins>
    </w:p>
    <w:p w14:paraId="7AAC86B8" w14:textId="7F4180A9" w:rsidR="00A013FD" w:rsidRPr="00A013FD" w:rsidRDefault="00A013FD" w:rsidP="00A013FD">
      <w:pPr>
        <w:spacing w:after="120"/>
        <w:rPr>
          <w:ins w:id="16643" w:author="Ross Norsworthy" w:date="2020-03-20T01:39:00Z"/>
          <w:szCs w:val="24"/>
        </w:rPr>
      </w:pPr>
      <w:ins w:id="16644" w:author="Ross Norsworthy" w:date="2020-03-20T01:39:00Z">
        <w:r w:rsidRPr="00A013FD">
          <w:rPr>
            <w:szCs w:val="24"/>
          </w:rPr>
          <w:t xml:space="preserve">For ship station antenna gain, see Annex </w:t>
        </w:r>
      </w:ins>
      <w:ins w:id="16645" w:author="USA Editor 2021" w:date="2020-12-11T17:06:00Z">
        <w:r w:rsidR="00D7011E" w:rsidRPr="00D7011E">
          <w:rPr>
            <w:szCs w:val="24"/>
            <w:highlight w:val="green"/>
          </w:rPr>
          <w:t>2</w:t>
        </w:r>
      </w:ins>
      <w:ins w:id="16646" w:author="Ross Norsworthy" w:date="2020-03-20T01:39:00Z">
        <w:del w:id="16647" w:author="USA Editor 2021" w:date="2020-12-11T17:06:00Z">
          <w:r w:rsidRPr="00D7011E" w:rsidDel="00D7011E">
            <w:rPr>
              <w:szCs w:val="24"/>
              <w:highlight w:val="green"/>
            </w:rPr>
            <w:delText>A</w:delText>
          </w:r>
        </w:del>
        <w:r w:rsidRPr="00A013FD">
          <w:rPr>
            <w:szCs w:val="24"/>
          </w:rPr>
          <w:t>.</w:t>
        </w:r>
      </w:ins>
    </w:p>
    <w:p w14:paraId="47B945B1" w14:textId="613FB420" w:rsidR="00A013FD" w:rsidRPr="00A013FD" w:rsidRDefault="00DE4D82" w:rsidP="003756D3">
      <w:pPr>
        <w:pStyle w:val="Heading3"/>
        <w:rPr>
          <w:ins w:id="16648" w:author="Ross Norsworthy" w:date="2020-03-20T01:39:00Z"/>
          <w:rFonts w:eastAsiaTheme="minorHAnsi"/>
          <w:lang w:eastAsia="de-DE"/>
        </w:rPr>
      </w:pPr>
      <w:bookmarkStart w:id="16649" w:name="_Toc35545471"/>
      <w:ins w:id="16650" w:author="Song, Xiaojing" w:date="2020-08-21T14:11:00Z">
        <w:del w:id="16651" w:author="USA Editor 2021" w:date="2020-12-11T17:06: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652" w:author="Song, Xiaojing" w:date="2020-08-24T16:00:00Z">
        <w:r w:rsidR="00DF7414">
          <w:rPr>
            <w:rFonts w:eastAsiaTheme="minorHAnsi"/>
            <w:caps/>
            <w:lang w:eastAsia="de-DE"/>
          </w:rPr>
          <w:t>2</w:t>
        </w:r>
      </w:ins>
      <w:ins w:id="16653" w:author="Song, Xiaojing" w:date="2020-08-21T14:11:00Z">
        <w:r>
          <w:rPr>
            <w:rFonts w:eastAsiaTheme="minorHAnsi"/>
            <w:caps/>
            <w:lang w:eastAsia="de-DE"/>
          </w:rPr>
          <w:t>.1.5</w:t>
        </w:r>
        <w:r>
          <w:rPr>
            <w:rFonts w:eastAsiaTheme="minorHAnsi"/>
            <w:caps/>
            <w:lang w:eastAsia="de-DE"/>
          </w:rPr>
          <w:tab/>
        </w:r>
      </w:ins>
      <w:ins w:id="16654" w:author="Ross Norsworthy" w:date="2020-03-20T01:39:00Z">
        <w:r w:rsidR="00A013FD" w:rsidRPr="00A013FD">
          <w:rPr>
            <w:rFonts w:eastAsiaTheme="minorHAnsi"/>
            <w:lang w:eastAsia="de-DE"/>
          </w:rPr>
          <w:t>Ship station noise plus interference level</w:t>
        </w:r>
        <w:bookmarkEnd w:id="16649"/>
      </w:ins>
    </w:p>
    <w:p w14:paraId="29B37317" w14:textId="40B3F76C" w:rsidR="00A013FD" w:rsidRPr="00A013FD" w:rsidRDefault="00A013FD" w:rsidP="00A013FD">
      <w:pPr>
        <w:spacing w:after="120"/>
        <w:rPr>
          <w:ins w:id="16655" w:author="Ross Norsworthy" w:date="2020-03-20T01:39:00Z"/>
          <w:szCs w:val="24"/>
        </w:rPr>
      </w:pPr>
      <w:ins w:id="16656" w:author="Ross Norsworthy" w:date="2020-03-20T01:39:00Z">
        <w:r w:rsidRPr="00A013FD">
          <w:rPr>
            <w:szCs w:val="24"/>
          </w:rPr>
          <w:t xml:space="preserve">For noise plus interference level of ship station, see Annex </w:t>
        </w:r>
      </w:ins>
      <w:ins w:id="16657" w:author="USA Editor 2021" w:date="2020-12-11T17:07:00Z">
        <w:r w:rsidR="00D7011E" w:rsidRPr="00D7011E">
          <w:rPr>
            <w:szCs w:val="24"/>
            <w:highlight w:val="green"/>
          </w:rPr>
          <w:t>2</w:t>
        </w:r>
      </w:ins>
      <w:ins w:id="16658" w:author="Ross Norsworthy" w:date="2020-03-20T01:39:00Z">
        <w:del w:id="16659" w:author="USA Editor 2021" w:date="2020-12-11T17:07:00Z">
          <w:r w:rsidRPr="00D7011E" w:rsidDel="00D7011E">
            <w:rPr>
              <w:szCs w:val="24"/>
              <w:highlight w:val="green"/>
            </w:rPr>
            <w:delText>A</w:delText>
          </w:r>
        </w:del>
        <w:r w:rsidRPr="00A013FD">
          <w:rPr>
            <w:szCs w:val="24"/>
          </w:rPr>
          <w:t>.</w:t>
        </w:r>
      </w:ins>
    </w:p>
    <w:p w14:paraId="64530063" w14:textId="39040E48" w:rsidR="00A013FD" w:rsidRPr="00A013FD" w:rsidRDefault="00DE4D82" w:rsidP="003756D3">
      <w:pPr>
        <w:pStyle w:val="Heading3"/>
        <w:rPr>
          <w:ins w:id="16660" w:author="Ross Norsworthy" w:date="2020-03-20T01:39:00Z"/>
          <w:rFonts w:eastAsiaTheme="minorHAnsi"/>
          <w:lang w:eastAsia="de-DE"/>
        </w:rPr>
      </w:pPr>
      <w:bookmarkStart w:id="16661" w:name="_Ref32476146"/>
      <w:bookmarkStart w:id="16662" w:name="_Ref32476192"/>
      <w:bookmarkStart w:id="16663" w:name="_Ref32476262"/>
      <w:bookmarkStart w:id="16664" w:name="_Toc35545472"/>
      <w:ins w:id="16665" w:author="Song, Xiaojing" w:date="2020-08-21T14:11:00Z">
        <w:del w:id="16666" w:author="USA Editor 2021" w:date="2020-12-11T17:07:00Z">
          <w:r w:rsidRPr="00D7011E" w:rsidDel="00D7011E">
            <w:rPr>
              <w:rFonts w:eastAsiaTheme="minorHAnsi"/>
              <w:caps/>
              <w:highlight w:val="green"/>
              <w:lang w:eastAsia="de-DE"/>
            </w:rPr>
            <w:delText>D</w:delText>
          </w:r>
          <w:r w:rsidDel="00D7011E">
            <w:rPr>
              <w:rFonts w:eastAsiaTheme="minorHAnsi"/>
              <w:caps/>
              <w:lang w:eastAsia="de-DE"/>
            </w:rPr>
            <w:delText xml:space="preserve"> </w:delText>
          </w:r>
        </w:del>
      </w:ins>
      <w:ins w:id="16667" w:author="Song, Xiaojing" w:date="2020-08-24T16:00:00Z">
        <w:r w:rsidR="00DF7414">
          <w:rPr>
            <w:rFonts w:eastAsiaTheme="minorHAnsi"/>
            <w:caps/>
            <w:lang w:eastAsia="de-DE"/>
          </w:rPr>
          <w:t>2</w:t>
        </w:r>
      </w:ins>
      <w:ins w:id="16668" w:author="Song, Xiaojing" w:date="2020-08-21T14:11:00Z">
        <w:r>
          <w:rPr>
            <w:rFonts w:eastAsiaTheme="minorHAnsi"/>
            <w:caps/>
            <w:lang w:eastAsia="de-DE"/>
          </w:rPr>
          <w:t>.1.</w:t>
        </w:r>
        <w:r w:rsidR="00C82EEB">
          <w:rPr>
            <w:rFonts w:eastAsiaTheme="minorHAnsi"/>
            <w:caps/>
            <w:lang w:eastAsia="de-DE"/>
          </w:rPr>
          <w:t>6</w:t>
        </w:r>
        <w:r w:rsidR="00C82EEB">
          <w:rPr>
            <w:rFonts w:eastAsiaTheme="minorHAnsi"/>
            <w:caps/>
            <w:lang w:eastAsia="de-DE"/>
          </w:rPr>
          <w:tab/>
        </w:r>
      </w:ins>
      <w:ins w:id="16669" w:author="Ross Norsworthy" w:date="2020-03-20T01:39:00Z">
        <w:r w:rsidR="00A013FD" w:rsidRPr="00A013FD">
          <w:rPr>
            <w:rFonts w:eastAsiaTheme="minorHAnsi"/>
            <w:lang w:eastAsia="de-DE"/>
          </w:rPr>
          <w:t>Satellite antenna characteristics</w:t>
        </w:r>
        <w:bookmarkEnd w:id="16661"/>
        <w:bookmarkEnd w:id="16662"/>
        <w:bookmarkEnd w:id="16663"/>
        <w:bookmarkEnd w:id="16664"/>
      </w:ins>
    </w:p>
    <w:p w14:paraId="5F42B74C" w14:textId="1DAD18F6" w:rsidR="00A013FD" w:rsidRDefault="00A013FD" w:rsidP="00A013FD">
      <w:pPr>
        <w:spacing w:after="120"/>
        <w:rPr>
          <w:szCs w:val="24"/>
        </w:rPr>
      </w:pPr>
      <w:ins w:id="16670" w:author="Ross Norsworthy" w:date="2020-03-20T01:39:00Z">
        <w:r w:rsidRPr="00A013FD">
          <w:rPr>
            <w:szCs w:val="24"/>
          </w:rPr>
          <w:t xml:space="preserve">A circularly polarized Yagi antenna, comprised of three elements, is used as an example for the satellite antenna. Figure 47 shows how the main lobe of Yagi antenna is pointed towards the horizon of the earth. The thin solid line indicates the field of view from the satellite, but the communications coverage area will be limited to the area within the main lobe of the Yagi antenna. Most of the satellite coverage area and visibility time will be at low elevation angles, and high elevation angle coverage may be sacrificed without significant system capacity loss. Assuming a peak antenna gain of 8 dBi, satellite antenna gain versus ship elevation angle and nadir offset angle are shown in Table 54. It is the responsibility of the VDE-SAT satellite operator to ensure that the pointing of the antenna and the e.i.r.p. are set in a manner which keeps the VDE-SAT downlink emissions within the pfd-mask limit specified in </w:t>
        </w:r>
        <w:del w:id="16671" w:author="USA Editor 2021" w:date="2020-12-11T17:12:00Z">
          <w:r w:rsidRPr="00B46DC0" w:rsidDel="00B46DC0">
            <w:rPr>
              <w:szCs w:val="24"/>
              <w:highlight w:val="green"/>
              <w:rPrChange w:id="16672" w:author="USA Editor 2021" w:date="2020-12-11T17:13:00Z">
                <w:rPr>
                  <w:szCs w:val="24"/>
                </w:rPr>
              </w:rPrChange>
            </w:rPr>
            <w:delText>Section</w:delText>
          </w:r>
        </w:del>
      </w:ins>
      <w:ins w:id="16673" w:author="USA Editor 2021" w:date="2020-12-11T17:12:00Z">
        <w:r w:rsidR="00B46DC0" w:rsidRPr="00B46DC0">
          <w:rPr>
            <w:highlight w:val="green"/>
            <w:lang w:val="en-US"/>
            <w:rPrChange w:id="16674" w:author="USA Editor 2021" w:date="2020-12-11T17:13:00Z">
              <w:rPr>
                <w:lang w:val="en-US"/>
              </w:rPr>
            </w:rPrChange>
          </w:rPr>
          <w:t>§</w:t>
        </w:r>
      </w:ins>
      <w:ins w:id="16675" w:author="Ross Norsworthy" w:date="2020-03-20T01:39:00Z">
        <w:r w:rsidRPr="00B46DC0">
          <w:rPr>
            <w:szCs w:val="24"/>
            <w:highlight w:val="green"/>
            <w:rPrChange w:id="16676" w:author="USA Editor 2021" w:date="2020-12-11T17:13:00Z">
              <w:rPr>
                <w:szCs w:val="24"/>
              </w:rPr>
            </w:rPrChange>
          </w:rPr>
          <w:t xml:space="preserve"> </w:t>
        </w:r>
      </w:ins>
      <w:ins w:id="16677" w:author="Ross Norsworthy" w:date="2020-03-20T16:49:00Z">
        <w:del w:id="16678" w:author="USA Editor 2021" w:date="2020-12-11T17:13:00Z">
          <w:r w:rsidRPr="00B46DC0" w:rsidDel="00B46DC0">
            <w:rPr>
              <w:szCs w:val="24"/>
              <w:highlight w:val="green"/>
              <w:rPrChange w:id="16679" w:author="USA Editor 2021" w:date="2020-12-11T17:13:00Z">
                <w:rPr>
                  <w:szCs w:val="24"/>
                </w:rPr>
              </w:rPrChange>
            </w:rPr>
            <w:delText>3</w:delText>
          </w:r>
        </w:del>
      </w:ins>
      <w:ins w:id="16680" w:author="USA Editor 2021" w:date="2020-12-11T17:13:00Z">
        <w:r w:rsidR="00B46DC0" w:rsidRPr="00B46DC0">
          <w:rPr>
            <w:szCs w:val="24"/>
            <w:highlight w:val="green"/>
            <w:rPrChange w:id="16681" w:author="USA Editor 2021" w:date="2020-12-11T17:13:00Z">
              <w:rPr>
                <w:szCs w:val="24"/>
              </w:rPr>
            </w:rPrChange>
          </w:rPr>
          <w:t>2</w:t>
        </w:r>
      </w:ins>
      <w:ins w:id="16682" w:author="Ross Norsworthy" w:date="2020-03-20T16:49:00Z">
        <w:r w:rsidRPr="00A013FD">
          <w:rPr>
            <w:szCs w:val="24"/>
          </w:rPr>
          <w:t>.1</w:t>
        </w:r>
      </w:ins>
      <w:ins w:id="16683" w:author="USA Editor 2021" w:date="2021-01-06T10:06:00Z">
        <w:r w:rsidR="00E06C34" w:rsidRPr="00E06C34">
          <w:rPr>
            <w:szCs w:val="24"/>
            <w:highlight w:val="green"/>
          </w:rPr>
          <w:t>,</w:t>
        </w:r>
      </w:ins>
      <w:ins w:id="16684" w:author="USA Editor 2021" w:date="2020-12-11T17:12:00Z">
        <w:r w:rsidR="00B46DC0" w:rsidRPr="00E06C34">
          <w:rPr>
            <w:szCs w:val="24"/>
            <w:highlight w:val="green"/>
          </w:rPr>
          <w:t xml:space="preserve"> A</w:t>
        </w:r>
        <w:r w:rsidR="00B46DC0" w:rsidRPr="00B46DC0">
          <w:rPr>
            <w:szCs w:val="24"/>
            <w:highlight w:val="green"/>
          </w:rPr>
          <w:t>nnex 1</w:t>
        </w:r>
      </w:ins>
      <w:ins w:id="16685" w:author="Ross Norsworthy" w:date="2020-03-20T01:39:00Z">
        <w:r w:rsidRPr="00A013FD">
          <w:rPr>
            <w:szCs w:val="24"/>
          </w:rPr>
          <w:t xml:space="preserve"> of this recommendation when above areas with VDE-TER coverage.</w:t>
        </w:r>
      </w:ins>
      <w:ins w:id="16686" w:author="Ross Norsworthy" w:date="2020-03-20T10:08:00Z">
        <w:r w:rsidRPr="00A013FD">
          <w:rPr>
            <w:szCs w:val="24"/>
          </w:rPr>
          <w:t xml:space="preserve"> </w:t>
        </w:r>
      </w:ins>
    </w:p>
    <w:p w14:paraId="1D7EB694" w14:textId="77777777" w:rsidR="008E1B5D" w:rsidRDefault="008E1B5D" w:rsidP="004954F5">
      <w:pPr>
        <w:pStyle w:val="FigureNo"/>
        <w:rPr>
          <w:lang w:val="en-US"/>
        </w:rPr>
      </w:pPr>
      <w:bookmarkStart w:id="16687" w:name="_Toc35546231"/>
      <w:ins w:id="16688" w:author="Ross Norsworthy" w:date="2020-03-20T01:39:00Z">
        <w:r w:rsidRPr="00A013FD">
          <w:rPr>
            <w:lang w:val="en-US"/>
          </w:rPr>
          <w:t>Figure 47</w:t>
        </w:r>
      </w:ins>
    </w:p>
    <w:p w14:paraId="212F08AF" w14:textId="77777777" w:rsidR="008E1B5D" w:rsidRPr="00A013FD" w:rsidRDefault="008E1B5D" w:rsidP="001E2CD4">
      <w:pPr>
        <w:pStyle w:val="Figuretitle"/>
        <w:spacing w:after="240"/>
        <w:rPr>
          <w:ins w:id="16689" w:author="Ross Norsworthy" w:date="2020-03-20T01:39:00Z"/>
          <w:lang w:val="en-US"/>
        </w:rPr>
      </w:pPr>
      <w:ins w:id="16690" w:author="Ross Norsworthy" w:date="2020-03-20T01:39:00Z">
        <w:r w:rsidRPr="00A013FD">
          <w:rPr>
            <w:lang w:val="en-US"/>
          </w:rPr>
          <w:t>Illustration showing how the Yagi antenna and its main lobe is pointed towards the horizon of the earth.</w:t>
        </w:r>
        <w:bookmarkEnd w:id="16687"/>
      </w:ins>
    </w:p>
    <w:p w14:paraId="246CEEE7" w14:textId="77777777" w:rsidR="00A013FD" w:rsidRPr="00A013FD" w:rsidRDefault="00A013FD" w:rsidP="00A97729">
      <w:pPr>
        <w:jc w:val="center"/>
        <w:rPr>
          <w:ins w:id="16691" w:author="Ross Norsworthy" w:date="2020-03-20T01:39:00Z"/>
        </w:rPr>
      </w:pPr>
      <w:ins w:id="16692" w:author="Ross Norsworthy" w:date="2020-03-20T01:39:00Z">
        <w:r w:rsidRPr="00A013FD">
          <w:rPr>
            <w:noProof/>
            <w:lang w:val="fr-CA" w:eastAsia="fr-CA"/>
          </w:rPr>
          <w:drawing>
            <wp:inline distT="0" distB="0" distL="0" distR="0" wp14:anchorId="104DC865" wp14:editId="130D9792">
              <wp:extent cx="6480175" cy="3086100"/>
              <wp:effectExtent l="0" t="0" r="0" b="0"/>
              <wp:docPr id="725" name="Picture 725" descr="A picture containing sky, fis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Picture 725" descr="A picture containing sky, fishing&#10;&#10;Description automatically generated"/>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6480175" cy="3086100"/>
                      </a:xfrm>
                      <a:prstGeom prst="rect">
                        <a:avLst/>
                      </a:prstGeom>
                    </pic:spPr>
                  </pic:pic>
                </a:graphicData>
              </a:graphic>
            </wp:inline>
          </w:drawing>
        </w:r>
      </w:ins>
    </w:p>
    <w:p w14:paraId="0215D8C8" w14:textId="77777777" w:rsidR="008E1B5D" w:rsidRDefault="00A013FD" w:rsidP="004954F5">
      <w:pPr>
        <w:pStyle w:val="TableNo"/>
        <w:rPr>
          <w:lang w:val="en-US"/>
        </w:rPr>
      </w:pPr>
      <w:bookmarkStart w:id="16693" w:name="_Toc35546152"/>
      <w:ins w:id="16694" w:author="Ross Norsworthy" w:date="2020-03-20T01:39:00Z">
        <w:r w:rsidRPr="00A013FD">
          <w:rPr>
            <w:lang w:val="en-US"/>
          </w:rPr>
          <w:t>Table 54</w:t>
        </w:r>
      </w:ins>
    </w:p>
    <w:p w14:paraId="1B2A215D" w14:textId="77777777" w:rsidR="00A013FD" w:rsidRPr="00A013FD" w:rsidRDefault="00A013FD" w:rsidP="00081571">
      <w:pPr>
        <w:pStyle w:val="Tabletitle"/>
        <w:rPr>
          <w:ins w:id="16695" w:author="Ross Norsworthy" w:date="2020-03-20T01:39:00Z"/>
          <w:lang w:val="en-US"/>
        </w:rPr>
      </w:pPr>
      <w:ins w:id="16696" w:author="Ross Norsworthy" w:date="2020-03-20T01:39:00Z">
        <w:r w:rsidRPr="00A013FD">
          <w:rPr>
            <w:lang w:val="en-US"/>
          </w:rPr>
          <w:t>Satellite antenna gain versus ship elevation angle, nadir offset angle and boresight offset angle.</w:t>
        </w:r>
        <w:bookmarkEnd w:id="16693"/>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A013FD" w:rsidRPr="00A013FD" w14:paraId="24C6A2EF" w14:textId="77777777" w:rsidTr="00BF604E">
        <w:trPr>
          <w:trHeight w:val="300"/>
          <w:jc w:val="center"/>
          <w:ins w:id="16697" w:author="Ross Norsworthy" w:date="2020-03-20T01:39:00Z"/>
        </w:trPr>
        <w:tc>
          <w:tcPr>
            <w:tcW w:w="1192" w:type="pct"/>
            <w:tcBorders>
              <w:bottom w:val="nil"/>
            </w:tcBorders>
            <w:shd w:val="clear" w:color="auto" w:fill="00558C"/>
            <w:noWrap/>
            <w:vAlign w:val="center"/>
          </w:tcPr>
          <w:p w14:paraId="3A4EA2D0" w14:textId="77777777" w:rsidR="00A013FD" w:rsidRPr="00A013FD" w:rsidRDefault="00A013FD" w:rsidP="00A013FD">
            <w:pPr>
              <w:keepNext/>
              <w:spacing w:before="80" w:after="80"/>
              <w:jc w:val="center"/>
              <w:rPr>
                <w:ins w:id="16698" w:author="Ross Norsworthy" w:date="2020-03-20T01:39:00Z"/>
                <w:rFonts w:ascii="Times New Roman Bold" w:hAnsi="Times New Roman Bold" w:cs="Times New Roman Bold"/>
                <w:b/>
                <w:sz w:val="20"/>
              </w:rPr>
            </w:pPr>
            <w:ins w:id="16699" w:author="Ross Norsworthy" w:date="2020-03-20T01:39:00Z">
              <w:r w:rsidRPr="00A013FD">
                <w:rPr>
                  <w:rFonts w:ascii="Times New Roman Bold" w:hAnsi="Times New Roman Bold" w:cs="Times New Roman Bold"/>
                  <w:b/>
                  <w:sz w:val="20"/>
                </w:rPr>
                <w:t>Ship elevation angle (deg)</w:t>
              </w:r>
            </w:ins>
          </w:p>
        </w:tc>
        <w:tc>
          <w:tcPr>
            <w:tcW w:w="1110" w:type="pct"/>
            <w:tcBorders>
              <w:bottom w:val="nil"/>
            </w:tcBorders>
            <w:shd w:val="clear" w:color="auto" w:fill="00558C"/>
            <w:noWrap/>
            <w:vAlign w:val="center"/>
          </w:tcPr>
          <w:p w14:paraId="75C8CE9D" w14:textId="77777777" w:rsidR="00A013FD" w:rsidRPr="00A013FD" w:rsidRDefault="00A013FD" w:rsidP="00A013FD">
            <w:pPr>
              <w:keepNext/>
              <w:spacing w:before="80" w:after="80"/>
              <w:jc w:val="center"/>
              <w:rPr>
                <w:ins w:id="16700" w:author="Ross Norsworthy" w:date="2020-03-20T01:39:00Z"/>
                <w:rFonts w:ascii="Times New Roman Bold" w:hAnsi="Times New Roman Bold" w:cs="Times New Roman Bold"/>
                <w:b/>
                <w:sz w:val="20"/>
              </w:rPr>
            </w:pPr>
            <w:ins w:id="16701" w:author="Ross Norsworthy" w:date="2020-03-20T01:39:00Z">
              <w:r w:rsidRPr="00A013FD">
                <w:rPr>
                  <w:rFonts w:ascii="Times New Roman Bold" w:hAnsi="Times New Roman Bold" w:cs="Times New Roman Bold"/>
                  <w:b/>
                  <w:sz w:val="20"/>
                </w:rPr>
                <w:t>Nadir offset angle (deg)</w:t>
              </w:r>
            </w:ins>
          </w:p>
        </w:tc>
        <w:tc>
          <w:tcPr>
            <w:tcW w:w="1399" w:type="pct"/>
            <w:tcBorders>
              <w:bottom w:val="nil"/>
            </w:tcBorders>
            <w:shd w:val="clear" w:color="auto" w:fill="00558C"/>
            <w:noWrap/>
            <w:vAlign w:val="center"/>
          </w:tcPr>
          <w:p w14:paraId="33AB610F" w14:textId="77777777" w:rsidR="00A013FD" w:rsidRPr="00A013FD" w:rsidRDefault="00A013FD" w:rsidP="00A013FD">
            <w:pPr>
              <w:keepNext/>
              <w:spacing w:before="80" w:after="80"/>
              <w:jc w:val="center"/>
              <w:rPr>
                <w:ins w:id="16702" w:author="Ross Norsworthy" w:date="2020-03-20T01:39:00Z"/>
                <w:rFonts w:ascii="Times New Roman Bold" w:hAnsi="Times New Roman Bold" w:cs="Times New Roman Bold"/>
                <w:b/>
                <w:sz w:val="20"/>
              </w:rPr>
            </w:pPr>
            <w:ins w:id="16703" w:author="Ross Norsworthy" w:date="2020-03-20T01:39:00Z">
              <w:r w:rsidRPr="00A013FD">
                <w:rPr>
                  <w:rFonts w:ascii="Times New Roman Bold" w:hAnsi="Times New Roman Bold" w:cs="Times New Roman Bold"/>
                  <w:b/>
                  <w:sz w:val="20"/>
                </w:rPr>
                <w:t>Boresight offset angle (deg)</w:t>
              </w:r>
            </w:ins>
          </w:p>
        </w:tc>
        <w:tc>
          <w:tcPr>
            <w:tcW w:w="1299" w:type="pct"/>
            <w:tcBorders>
              <w:bottom w:val="nil"/>
            </w:tcBorders>
            <w:shd w:val="clear" w:color="auto" w:fill="00558C"/>
            <w:noWrap/>
            <w:vAlign w:val="center"/>
          </w:tcPr>
          <w:p w14:paraId="50B75863" w14:textId="77777777" w:rsidR="00A013FD" w:rsidRPr="00A013FD" w:rsidRDefault="00A013FD" w:rsidP="00A013FD">
            <w:pPr>
              <w:keepNext/>
              <w:spacing w:before="80" w:after="80"/>
              <w:jc w:val="center"/>
              <w:rPr>
                <w:ins w:id="16704" w:author="Ross Norsworthy" w:date="2020-03-20T01:39:00Z"/>
                <w:rFonts w:ascii="Times New Roman Bold" w:hAnsi="Times New Roman Bold" w:cs="Times New Roman Bold"/>
                <w:b/>
                <w:sz w:val="20"/>
              </w:rPr>
            </w:pPr>
            <w:ins w:id="16705" w:author="Ross Norsworthy" w:date="2020-03-20T01:39:00Z">
              <w:r w:rsidRPr="00A013FD">
                <w:rPr>
                  <w:rFonts w:ascii="Times New Roman Bold" w:hAnsi="Times New Roman Bold" w:cs="Times New Roman Bold"/>
                  <w:b/>
                  <w:sz w:val="20"/>
                </w:rPr>
                <w:t>Satellite antenna gain (dBi)</w:t>
              </w:r>
            </w:ins>
          </w:p>
        </w:tc>
      </w:tr>
      <w:tr w:rsidR="00A013FD" w:rsidRPr="00A013FD" w14:paraId="468D99CC" w14:textId="77777777" w:rsidTr="00BF604E">
        <w:trPr>
          <w:trHeight w:val="300"/>
          <w:jc w:val="center"/>
          <w:ins w:id="16706" w:author="Ross Norsworthy" w:date="2020-03-20T01:39:00Z"/>
        </w:trPr>
        <w:tc>
          <w:tcPr>
            <w:tcW w:w="1192" w:type="pct"/>
            <w:shd w:val="clear" w:color="auto" w:fill="auto"/>
            <w:noWrap/>
            <w:vAlign w:val="bottom"/>
          </w:tcPr>
          <w:p w14:paraId="736583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07" w:author="Ross Norsworthy" w:date="2020-03-20T01:39:00Z"/>
                <w:sz w:val="20"/>
              </w:rPr>
            </w:pPr>
            <w:ins w:id="16708" w:author="Ross Norsworthy" w:date="2020-03-20T01:39:00Z">
              <w:r w:rsidRPr="00A013FD">
                <w:rPr>
                  <w:sz w:val="20"/>
                </w:rPr>
                <w:t>0</w:t>
              </w:r>
            </w:ins>
          </w:p>
        </w:tc>
        <w:tc>
          <w:tcPr>
            <w:tcW w:w="1110" w:type="pct"/>
            <w:shd w:val="clear" w:color="auto" w:fill="auto"/>
            <w:noWrap/>
            <w:vAlign w:val="bottom"/>
          </w:tcPr>
          <w:p w14:paraId="188280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09" w:author="Ross Norsworthy" w:date="2020-03-20T01:39:00Z"/>
                <w:sz w:val="20"/>
              </w:rPr>
            </w:pPr>
            <w:ins w:id="16710" w:author="Ross Norsworthy" w:date="2020-03-20T01:39:00Z">
              <w:r w:rsidRPr="00A013FD">
                <w:rPr>
                  <w:sz w:val="20"/>
                </w:rPr>
                <w:t>66.1</w:t>
              </w:r>
            </w:ins>
          </w:p>
        </w:tc>
        <w:tc>
          <w:tcPr>
            <w:tcW w:w="1399" w:type="pct"/>
            <w:shd w:val="clear" w:color="auto" w:fill="auto"/>
            <w:noWrap/>
            <w:vAlign w:val="bottom"/>
          </w:tcPr>
          <w:p w14:paraId="619115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11" w:author="Ross Norsworthy" w:date="2020-03-20T01:39:00Z"/>
                <w:sz w:val="20"/>
              </w:rPr>
            </w:pPr>
            <w:ins w:id="16712" w:author="Ross Norsworthy" w:date="2020-03-20T01:39:00Z">
              <w:r w:rsidRPr="00A013FD">
                <w:rPr>
                  <w:sz w:val="20"/>
                </w:rPr>
                <w:t>0</w:t>
              </w:r>
            </w:ins>
          </w:p>
        </w:tc>
        <w:tc>
          <w:tcPr>
            <w:tcW w:w="1299" w:type="pct"/>
            <w:shd w:val="clear" w:color="auto" w:fill="auto"/>
            <w:noWrap/>
            <w:vAlign w:val="bottom"/>
          </w:tcPr>
          <w:p w14:paraId="15F080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13" w:author="Ross Norsworthy" w:date="2020-03-20T01:39:00Z"/>
                <w:sz w:val="20"/>
              </w:rPr>
            </w:pPr>
            <w:ins w:id="16714" w:author="Ross Norsworthy" w:date="2020-03-20T01:39:00Z">
              <w:r w:rsidRPr="00A013FD">
                <w:rPr>
                  <w:sz w:val="20"/>
                </w:rPr>
                <w:t>8</w:t>
              </w:r>
            </w:ins>
          </w:p>
        </w:tc>
      </w:tr>
      <w:tr w:rsidR="00A013FD" w:rsidRPr="00A013FD" w14:paraId="73AD25EE" w14:textId="77777777" w:rsidTr="00BF604E">
        <w:trPr>
          <w:trHeight w:val="300"/>
          <w:jc w:val="center"/>
          <w:ins w:id="16715" w:author="Ross Norsworthy" w:date="2020-03-20T01:39:00Z"/>
        </w:trPr>
        <w:tc>
          <w:tcPr>
            <w:tcW w:w="1192" w:type="pct"/>
            <w:shd w:val="clear" w:color="auto" w:fill="auto"/>
            <w:noWrap/>
            <w:vAlign w:val="bottom"/>
          </w:tcPr>
          <w:p w14:paraId="415201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16" w:author="Ross Norsworthy" w:date="2020-03-20T01:39:00Z"/>
                <w:sz w:val="20"/>
              </w:rPr>
            </w:pPr>
            <w:ins w:id="16717" w:author="Ross Norsworthy" w:date="2020-03-20T01:39:00Z">
              <w:r w:rsidRPr="00A013FD">
                <w:rPr>
                  <w:sz w:val="20"/>
                </w:rPr>
                <w:t>10</w:t>
              </w:r>
            </w:ins>
          </w:p>
        </w:tc>
        <w:tc>
          <w:tcPr>
            <w:tcW w:w="1110" w:type="pct"/>
            <w:shd w:val="clear" w:color="auto" w:fill="auto"/>
            <w:noWrap/>
            <w:vAlign w:val="bottom"/>
          </w:tcPr>
          <w:p w14:paraId="02099B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18" w:author="Ross Norsworthy" w:date="2020-03-20T01:39:00Z"/>
                <w:sz w:val="20"/>
              </w:rPr>
            </w:pPr>
            <w:ins w:id="16719" w:author="Ross Norsworthy" w:date="2020-03-20T01:39:00Z">
              <w:r w:rsidRPr="00A013FD">
                <w:rPr>
                  <w:sz w:val="20"/>
                </w:rPr>
                <w:t>64.2</w:t>
              </w:r>
            </w:ins>
          </w:p>
        </w:tc>
        <w:tc>
          <w:tcPr>
            <w:tcW w:w="1399" w:type="pct"/>
            <w:shd w:val="clear" w:color="auto" w:fill="auto"/>
            <w:noWrap/>
            <w:vAlign w:val="bottom"/>
          </w:tcPr>
          <w:p w14:paraId="4597C4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20" w:author="Ross Norsworthy" w:date="2020-03-20T01:39:00Z"/>
                <w:sz w:val="20"/>
              </w:rPr>
            </w:pPr>
            <w:ins w:id="16721" w:author="Ross Norsworthy" w:date="2020-03-20T01:39:00Z">
              <w:r w:rsidRPr="00A013FD">
                <w:rPr>
                  <w:sz w:val="20"/>
                </w:rPr>
                <w:t>1.9</w:t>
              </w:r>
            </w:ins>
          </w:p>
        </w:tc>
        <w:tc>
          <w:tcPr>
            <w:tcW w:w="1299" w:type="pct"/>
            <w:shd w:val="clear" w:color="auto" w:fill="auto"/>
            <w:noWrap/>
            <w:vAlign w:val="bottom"/>
          </w:tcPr>
          <w:p w14:paraId="6A4BA9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22" w:author="Ross Norsworthy" w:date="2020-03-20T01:39:00Z"/>
                <w:sz w:val="20"/>
              </w:rPr>
            </w:pPr>
            <w:ins w:id="16723" w:author="Ross Norsworthy" w:date="2020-03-20T01:39:00Z">
              <w:r w:rsidRPr="00A013FD">
                <w:rPr>
                  <w:sz w:val="20"/>
                </w:rPr>
                <w:t>8</w:t>
              </w:r>
            </w:ins>
          </w:p>
        </w:tc>
      </w:tr>
      <w:tr w:rsidR="00A013FD" w:rsidRPr="00A013FD" w14:paraId="2BF5AE22" w14:textId="77777777" w:rsidTr="00BF604E">
        <w:trPr>
          <w:trHeight w:val="300"/>
          <w:jc w:val="center"/>
          <w:ins w:id="16724" w:author="Ross Norsworthy" w:date="2020-03-20T01:39:00Z"/>
        </w:trPr>
        <w:tc>
          <w:tcPr>
            <w:tcW w:w="1192" w:type="pct"/>
            <w:shd w:val="clear" w:color="auto" w:fill="auto"/>
            <w:noWrap/>
            <w:vAlign w:val="bottom"/>
          </w:tcPr>
          <w:p w14:paraId="549510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25" w:author="Ross Norsworthy" w:date="2020-03-20T01:39:00Z"/>
                <w:sz w:val="20"/>
              </w:rPr>
            </w:pPr>
            <w:ins w:id="16726" w:author="Ross Norsworthy" w:date="2020-03-20T01:39:00Z">
              <w:r w:rsidRPr="00A013FD">
                <w:rPr>
                  <w:sz w:val="20"/>
                </w:rPr>
                <w:t>20</w:t>
              </w:r>
            </w:ins>
          </w:p>
        </w:tc>
        <w:tc>
          <w:tcPr>
            <w:tcW w:w="1110" w:type="pct"/>
            <w:shd w:val="clear" w:color="auto" w:fill="auto"/>
            <w:noWrap/>
            <w:vAlign w:val="bottom"/>
          </w:tcPr>
          <w:p w14:paraId="75B24D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27" w:author="Ross Norsworthy" w:date="2020-03-20T01:39:00Z"/>
                <w:sz w:val="20"/>
              </w:rPr>
            </w:pPr>
            <w:ins w:id="16728" w:author="Ross Norsworthy" w:date="2020-03-20T01:39:00Z">
              <w:r w:rsidRPr="00A013FD">
                <w:rPr>
                  <w:sz w:val="20"/>
                </w:rPr>
                <w:t>59.2</w:t>
              </w:r>
            </w:ins>
          </w:p>
        </w:tc>
        <w:tc>
          <w:tcPr>
            <w:tcW w:w="1399" w:type="pct"/>
            <w:shd w:val="clear" w:color="auto" w:fill="auto"/>
            <w:noWrap/>
            <w:vAlign w:val="bottom"/>
          </w:tcPr>
          <w:p w14:paraId="544D8C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29" w:author="Ross Norsworthy" w:date="2020-03-20T01:39:00Z"/>
                <w:sz w:val="20"/>
              </w:rPr>
            </w:pPr>
            <w:ins w:id="16730" w:author="Ross Norsworthy" w:date="2020-03-20T01:39:00Z">
              <w:r w:rsidRPr="00A013FD">
                <w:rPr>
                  <w:sz w:val="20"/>
                </w:rPr>
                <w:t>6.9</w:t>
              </w:r>
            </w:ins>
          </w:p>
        </w:tc>
        <w:tc>
          <w:tcPr>
            <w:tcW w:w="1299" w:type="pct"/>
            <w:shd w:val="clear" w:color="auto" w:fill="auto"/>
            <w:noWrap/>
            <w:vAlign w:val="bottom"/>
          </w:tcPr>
          <w:p w14:paraId="3E24FC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31" w:author="Ross Norsworthy" w:date="2020-03-20T01:39:00Z"/>
                <w:sz w:val="20"/>
              </w:rPr>
            </w:pPr>
            <w:ins w:id="16732" w:author="Ross Norsworthy" w:date="2020-03-20T01:39:00Z">
              <w:r w:rsidRPr="00A013FD">
                <w:rPr>
                  <w:sz w:val="20"/>
                </w:rPr>
                <w:t>8</w:t>
              </w:r>
            </w:ins>
          </w:p>
        </w:tc>
      </w:tr>
      <w:tr w:rsidR="00A013FD" w:rsidRPr="00A013FD" w14:paraId="248C41A8" w14:textId="77777777" w:rsidTr="00BF604E">
        <w:trPr>
          <w:trHeight w:val="300"/>
          <w:jc w:val="center"/>
          <w:ins w:id="16733" w:author="Ross Norsworthy" w:date="2020-03-20T01:39:00Z"/>
        </w:trPr>
        <w:tc>
          <w:tcPr>
            <w:tcW w:w="1192" w:type="pct"/>
            <w:shd w:val="clear" w:color="auto" w:fill="auto"/>
            <w:noWrap/>
            <w:vAlign w:val="bottom"/>
          </w:tcPr>
          <w:p w14:paraId="0B2606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34" w:author="Ross Norsworthy" w:date="2020-03-20T01:39:00Z"/>
                <w:sz w:val="20"/>
              </w:rPr>
            </w:pPr>
            <w:ins w:id="16735" w:author="Ross Norsworthy" w:date="2020-03-20T01:39:00Z">
              <w:r w:rsidRPr="00A013FD">
                <w:rPr>
                  <w:sz w:val="20"/>
                </w:rPr>
                <w:t>30</w:t>
              </w:r>
            </w:ins>
          </w:p>
        </w:tc>
        <w:tc>
          <w:tcPr>
            <w:tcW w:w="1110" w:type="pct"/>
            <w:shd w:val="clear" w:color="auto" w:fill="auto"/>
            <w:noWrap/>
            <w:vAlign w:val="bottom"/>
          </w:tcPr>
          <w:p w14:paraId="4CD32B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36" w:author="Ross Norsworthy" w:date="2020-03-20T01:39:00Z"/>
                <w:sz w:val="20"/>
              </w:rPr>
            </w:pPr>
            <w:ins w:id="16737" w:author="Ross Norsworthy" w:date="2020-03-20T01:39:00Z">
              <w:r w:rsidRPr="00A013FD">
                <w:rPr>
                  <w:sz w:val="20"/>
                </w:rPr>
                <w:t>52.3</w:t>
              </w:r>
            </w:ins>
          </w:p>
        </w:tc>
        <w:tc>
          <w:tcPr>
            <w:tcW w:w="1399" w:type="pct"/>
            <w:shd w:val="clear" w:color="auto" w:fill="auto"/>
            <w:noWrap/>
            <w:vAlign w:val="bottom"/>
          </w:tcPr>
          <w:p w14:paraId="5C3F25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38" w:author="Ross Norsworthy" w:date="2020-03-20T01:39:00Z"/>
                <w:sz w:val="20"/>
              </w:rPr>
            </w:pPr>
            <w:ins w:id="16739" w:author="Ross Norsworthy" w:date="2020-03-20T01:39:00Z">
              <w:r w:rsidRPr="00A013FD">
                <w:rPr>
                  <w:sz w:val="20"/>
                </w:rPr>
                <w:t>13.8</w:t>
              </w:r>
            </w:ins>
          </w:p>
        </w:tc>
        <w:tc>
          <w:tcPr>
            <w:tcW w:w="1299" w:type="pct"/>
            <w:shd w:val="clear" w:color="auto" w:fill="auto"/>
            <w:noWrap/>
            <w:vAlign w:val="bottom"/>
          </w:tcPr>
          <w:p w14:paraId="7D9051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40" w:author="Ross Norsworthy" w:date="2020-03-20T01:39:00Z"/>
                <w:sz w:val="20"/>
              </w:rPr>
            </w:pPr>
            <w:ins w:id="16741" w:author="Ross Norsworthy" w:date="2020-03-20T01:39:00Z">
              <w:r w:rsidRPr="00A013FD">
                <w:rPr>
                  <w:sz w:val="20"/>
                </w:rPr>
                <w:t>7.8</w:t>
              </w:r>
            </w:ins>
          </w:p>
        </w:tc>
      </w:tr>
      <w:tr w:rsidR="00A013FD" w:rsidRPr="00A013FD" w14:paraId="0DBB7630" w14:textId="77777777" w:rsidTr="00BF604E">
        <w:trPr>
          <w:trHeight w:val="300"/>
          <w:jc w:val="center"/>
          <w:ins w:id="16742" w:author="Ross Norsworthy" w:date="2020-03-20T01:39:00Z"/>
        </w:trPr>
        <w:tc>
          <w:tcPr>
            <w:tcW w:w="1192" w:type="pct"/>
            <w:shd w:val="clear" w:color="auto" w:fill="auto"/>
            <w:noWrap/>
            <w:vAlign w:val="bottom"/>
          </w:tcPr>
          <w:p w14:paraId="33BF8A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43" w:author="Ross Norsworthy" w:date="2020-03-20T01:39:00Z"/>
                <w:sz w:val="20"/>
              </w:rPr>
            </w:pPr>
            <w:ins w:id="16744" w:author="Ross Norsworthy" w:date="2020-03-20T01:39:00Z">
              <w:r w:rsidRPr="00A013FD">
                <w:rPr>
                  <w:sz w:val="20"/>
                </w:rPr>
                <w:t>40</w:t>
              </w:r>
            </w:ins>
          </w:p>
        </w:tc>
        <w:tc>
          <w:tcPr>
            <w:tcW w:w="1110" w:type="pct"/>
            <w:shd w:val="clear" w:color="auto" w:fill="auto"/>
            <w:noWrap/>
            <w:vAlign w:val="bottom"/>
          </w:tcPr>
          <w:p w14:paraId="5632DF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45" w:author="Ross Norsworthy" w:date="2020-03-20T01:39:00Z"/>
                <w:sz w:val="20"/>
              </w:rPr>
            </w:pPr>
            <w:ins w:id="16746" w:author="Ross Norsworthy" w:date="2020-03-20T01:39:00Z">
              <w:r w:rsidRPr="00A013FD">
                <w:rPr>
                  <w:sz w:val="20"/>
                </w:rPr>
                <w:t>44.4</w:t>
              </w:r>
            </w:ins>
          </w:p>
        </w:tc>
        <w:tc>
          <w:tcPr>
            <w:tcW w:w="1399" w:type="pct"/>
            <w:shd w:val="clear" w:color="auto" w:fill="auto"/>
            <w:noWrap/>
            <w:vAlign w:val="bottom"/>
          </w:tcPr>
          <w:p w14:paraId="78B10A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47" w:author="Ross Norsworthy" w:date="2020-03-20T01:39:00Z"/>
                <w:sz w:val="20"/>
              </w:rPr>
            </w:pPr>
            <w:ins w:id="16748" w:author="Ross Norsworthy" w:date="2020-03-20T01:39:00Z">
              <w:r w:rsidRPr="00A013FD">
                <w:rPr>
                  <w:sz w:val="20"/>
                </w:rPr>
                <w:t>21.7</w:t>
              </w:r>
            </w:ins>
          </w:p>
        </w:tc>
        <w:tc>
          <w:tcPr>
            <w:tcW w:w="1299" w:type="pct"/>
            <w:shd w:val="clear" w:color="auto" w:fill="auto"/>
            <w:noWrap/>
            <w:vAlign w:val="bottom"/>
          </w:tcPr>
          <w:p w14:paraId="3AFCC2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49" w:author="Ross Norsworthy" w:date="2020-03-20T01:39:00Z"/>
                <w:sz w:val="20"/>
              </w:rPr>
            </w:pPr>
            <w:ins w:id="16750" w:author="Ross Norsworthy" w:date="2020-03-20T01:39:00Z">
              <w:r w:rsidRPr="00A013FD">
                <w:rPr>
                  <w:sz w:val="20"/>
                </w:rPr>
                <w:t>6.9</w:t>
              </w:r>
            </w:ins>
          </w:p>
        </w:tc>
      </w:tr>
      <w:tr w:rsidR="00A013FD" w:rsidRPr="00A013FD" w14:paraId="7BB1B793" w14:textId="77777777" w:rsidTr="00BF604E">
        <w:trPr>
          <w:trHeight w:val="300"/>
          <w:jc w:val="center"/>
          <w:ins w:id="16751" w:author="Ross Norsworthy" w:date="2020-03-20T01:39:00Z"/>
        </w:trPr>
        <w:tc>
          <w:tcPr>
            <w:tcW w:w="1192" w:type="pct"/>
            <w:shd w:val="clear" w:color="auto" w:fill="auto"/>
            <w:noWrap/>
            <w:vAlign w:val="bottom"/>
          </w:tcPr>
          <w:p w14:paraId="6BB1D7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52" w:author="Ross Norsworthy" w:date="2020-03-20T01:39:00Z"/>
                <w:sz w:val="20"/>
              </w:rPr>
            </w:pPr>
            <w:ins w:id="16753" w:author="Ross Norsworthy" w:date="2020-03-20T01:39:00Z">
              <w:r w:rsidRPr="00A013FD">
                <w:rPr>
                  <w:sz w:val="20"/>
                </w:rPr>
                <w:t>50</w:t>
              </w:r>
            </w:ins>
          </w:p>
        </w:tc>
        <w:tc>
          <w:tcPr>
            <w:tcW w:w="1110" w:type="pct"/>
            <w:shd w:val="clear" w:color="auto" w:fill="auto"/>
            <w:noWrap/>
            <w:vAlign w:val="bottom"/>
          </w:tcPr>
          <w:p w14:paraId="20B158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54" w:author="Ross Norsworthy" w:date="2020-03-20T01:39:00Z"/>
                <w:sz w:val="20"/>
              </w:rPr>
            </w:pPr>
            <w:ins w:id="16755" w:author="Ross Norsworthy" w:date="2020-03-20T01:39:00Z">
              <w:r w:rsidRPr="00A013FD">
                <w:rPr>
                  <w:sz w:val="20"/>
                </w:rPr>
                <w:t>36</w:t>
              </w:r>
            </w:ins>
          </w:p>
        </w:tc>
        <w:tc>
          <w:tcPr>
            <w:tcW w:w="1399" w:type="pct"/>
            <w:shd w:val="clear" w:color="auto" w:fill="auto"/>
            <w:noWrap/>
            <w:vAlign w:val="bottom"/>
          </w:tcPr>
          <w:p w14:paraId="4EA0C0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56" w:author="Ross Norsworthy" w:date="2020-03-20T01:39:00Z"/>
                <w:sz w:val="20"/>
              </w:rPr>
            </w:pPr>
            <w:ins w:id="16757" w:author="Ross Norsworthy" w:date="2020-03-20T01:39:00Z">
              <w:r w:rsidRPr="00A013FD">
                <w:rPr>
                  <w:sz w:val="20"/>
                </w:rPr>
                <w:t>30.1</w:t>
              </w:r>
            </w:ins>
          </w:p>
        </w:tc>
        <w:tc>
          <w:tcPr>
            <w:tcW w:w="1299" w:type="pct"/>
            <w:shd w:val="clear" w:color="auto" w:fill="auto"/>
            <w:noWrap/>
            <w:vAlign w:val="bottom"/>
          </w:tcPr>
          <w:p w14:paraId="07F922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58" w:author="Ross Norsworthy" w:date="2020-03-20T01:39:00Z"/>
                <w:sz w:val="20"/>
              </w:rPr>
            </w:pPr>
            <w:ins w:id="16759" w:author="Ross Norsworthy" w:date="2020-03-20T01:39:00Z">
              <w:r w:rsidRPr="00A013FD">
                <w:rPr>
                  <w:sz w:val="20"/>
                </w:rPr>
                <w:t>5.5</w:t>
              </w:r>
            </w:ins>
          </w:p>
        </w:tc>
      </w:tr>
      <w:tr w:rsidR="00A013FD" w:rsidRPr="00A013FD" w14:paraId="4DAE00CB" w14:textId="77777777" w:rsidTr="00BF604E">
        <w:trPr>
          <w:trHeight w:val="300"/>
          <w:jc w:val="center"/>
          <w:ins w:id="16760" w:author="Ross Norsworthy" w:date="2020-03-20T01:39:00Z"/>
        </w:trPr>
        <w:tc>
          <w:tcPr>
            <w:tcW w:w="1192" w:type="pct"/>
            <w:shd w:val="clear" w:color="auto" w:fill="auto"/>
            <w:noWrap/>
            <w:vAlign w:val="bottom"/>
          </w:tcPr>
          <w:p w14:paraId="6BDC7A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61" w:author="Ross Norsworthy" w:date="2020-03-20T01:39:00Z"/>
                <w:sz w:val="20"/>
              </w:rPr>
            </w:pPr>
            <w:ins w:id="16762" w:author="Ross Norsworthy" w:date="2020-03-20T01:39:00Z">
              <w:r w:rsidRPr="00A013FD">
                <w:rPr>
                  <w:sz w:val="20"/>
                </w:rPr>
                <w:t>60</w:t>
              </w:r>
            </w:ins>
          </w:p>
        </w:tc>
        <w:tc>
          <w:tcPr>
            <w:tcW w:w="1110" w:type="pct"/>
            <w:shd w:val="clear" w:color="auto" w:fill="auto"/>
            <w:noWrap/>
            <w:vAlign w:val="bottom"/>
          </w:tcPr>
          <w:p w14:paraId="045D73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63" w:author="Ross Norsworthy" w:date="2020-03-20T01:39:00Z"/>
                <w:sz w:val="20"/>
              </w:rPr>
            </w:pPr>
            <w:ins w:id="16764" w:author="Ross Norsworthy" w:date="2020-03-20T01:39:00Z">
              <w:r w:rsidRPr="00A013FD">
                <w:rPr>
                  <w:sz w:val="20"/>
                </w:rPr>
                <w:t>27.2</w:t>
              </w:r>
            </w:ins>
          </w:p>
        </w:tc>
        <w:tc>
          <w:tcPr>
            <w:tcW w:w="1399" w:type="pct"/>
            <w:shd w:val="clear" w:color="auto" w:fill="auto"/>
            <w:noWrap/>
            <w:vAlign w:val="bottom"/>
          </w:tcPr>
          <w:p w14:paraId="102CD8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65" w:author="Ross Norsworthy" w:date="2020-03-20T01:39:00Z"/>
                <w:sz w:val="20"/>
              </w:rPr>
            </w:pPr>
            <w:ins w:id="16766" w:author="Ross Norsworthy" w:date="2020-03-20T01:39:00Z">
              <w:r w:rsidRPr="00A013FD">
                <w:rPr>
                  <w:sz w:val="20"/>
                </w:rPr>
                <w:t>38.9</w:t>
              </w:r>
            </w:ins>
          </w:p>
        </w:tc>
        <w:tc>
          <w:tcPr>
            <w:tcW w:w="1299" w:type="pct"/>
            <w:shd w:val="clear" w:color="auto" w:fill="auto"/>
            <w:noWrap/>
            <w:vAlign w:val="bottom"/>
          </w:tcPr>
          <w:p w14:paraId="2388AE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67" w:author="Ross Norsworthy" w:date="2020-03-20T01:39:00Z"/>
                <w:sz w:val="20"/>
              </w:rPr>
            </w:pPr>
            <w:ins w:id="16768" w:author="Ross Norsworthy" w:date="2020-03-20T01:39:00Z">
              <w:r w:rsidRPr="00A013FD">
                <w:rPr>
                  <w:sz w:val="20"/>
                </w:rPr>
                <w:t>3.6</w:t>
              </w:r>
            </w:ins>
          </w:p>
        </w:tc>
      </w:tr>
      <w:tr w:rsidR="00A013FD" w:rsidRPr="00A013FD" w14:paraId="20E1BCF6" w14:textId="77777777" w:rsidTr="00BF604E">
        <w:trPr>
          <w:trHeight w:val="300"/>
          <w:jc w:val="center"/>
          <w:ins w:id="16769" w:author="Ross Norsworthy" w:date="2020-03-20T01:39:00Z"/>
        </w:trPr>
        <w:tc>
          <w:tcPr>
            <w:tcW w:w="1192" w:type="pct"/>
            <w:shd w:val="clear" w:color="auto" w:fill="auto"/>
            <w:noWrap/>
            <w:vAlign w:val="bottom"/>
          </w:tcPr>
          <w:p w14:paraId="276140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70" w:author="Ross Norsworthy" w:date="2020-03-20T01:39:00Z"/>
                <w:sz w:val="20"/>
              </w:rPr>
            </w:pPr>
            <w:ins w:id="16771" w:author="Ross Norsworthy" w:date="2020-03-20T01:39:00Z">
              <w:r w:rsidRPr="00A013FD">
                <w:rPr>
                  <w:sz w:val="20"/>
                </w:rPr>
                <w:t>70</w:t>
              </w:r>
            </w:ins>
          </w:p>
        </w:tc>
        <w:tc>
          <w:tcPr>
            <w:tcW w:w="1110" w:type="pct"/>
            <w:shd w:val="clear" w:color="auto" w:fill="auto"/>
            <w:noWrap/>
            <w:vAlign w:val="bottom"/>
          </w:tcPr>
          <w:p w14:paraId="58EB46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72" w:author="Ross Norsworthy" w:date="2020-03-20T01:39:00Z"/>
                <w:sz w:val="20"/>
              </w:rPr>
            </w:pPr>
            <w:ins w:id="16773" w:author="Ross Norsworthy" w:date="2020-03-20T01:39:00Z">
              <w:r w:rsidRPr="00A013FD">
                <w:rPr>
                  <w:sz w:val="20"/>
                </w:rPr>
                <w:t>18.2</w:t>
              </w:r>
            </w:ins>
          </w:p>
        </w:tc>
        <w:tc>
          <w:tcPr>
            <w:tcW w:w="1399" w:type="pct"/>
            <w:shd w:val="clear" w:color="auto" w:fill="auto"/>
            <w:noWrap/>
            <w:vAlign w:val="bottom"/>
          </w:tcPr>
          <w:p w14:paraId="54F68F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74" w:author="Ross Norsworthy" w:date="2020-03-20T01:39:00Z"/>
                <w:sz w:val="20"/>
              </w:rPr>
            </w:pPr>
            <w:ins w:id="16775" w:author="Ross Norsworthy" w:date="2020-03-20T01:39:00Z">
              <w:r w:rsidRPr="00A013FD">
                <w:rPr>
                  <w:sz w:val="20"/>
                </w:rPr>
                <w:t>47.9</w:t>
              </w:r>
            </w:ins>
          </w:p>
        </w:tc>
        <w:tc>
          <w:tcPr>
            <w:tcW w:w="1299" w:type="pct"/>
            <w:shd w:val="clear" w:color="auto" w:fill="auto"/>
            <w:noWrap/>
            <w:vAlign w:val="bottom"/>
          </w:tcPr>
          <w:p w14:paraId="11E889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76" w:author="Ross Norsworthy" w:date="2020-03-20T01:39:00Z"/>
                <w:sz w:val="20"/>
              </w:rPr>
            </w:pPr>
            <w:ins w:id="16777" w:author="Ross Norsworthy" w:date="2020-03-20T01:39:00Z">
              <w:r w:rsidRPr="00A013FD">
                <w:rPr>
                  <w:sz w:val="20"/>
                </w:rPr>
                <w:t>0.7</w:t>
              </w:r>
            </w:ins>
          </w:p>
        </w:tc>
      </w:tr>
      <w:tr w:rsidR="00A013FD" w:rsidRPr="00A013FD" w14:paraId="4BEAA92A" w14:textId="77777777" w:rsidTr="00BF604E">
        <w:trPr>
          <w:trHeight w:val="300"/>
          <w:jc w:val="center"/>
          <w:ins w:id="16778" w:author="Ross Norsworthy" w:date="2020-03-20T01:39:00Z"/>
        </w:trPr>
        <w:tc>
          <w:tcPr>
            <w:tcW w:w="1192" w:type="pct"/>
            <w:shd w:val="clear" w:color="auto" w:fill="auto"/>
            <w:noWrap/>
            <w:vAlign w:val="bottom"/>
          </w:tcPr>
          <w:p w14:paraId="0F1AFA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79" w:author="Ross Norsworthy" w:date="2020-03-20T01:39:00Z"/>
                <w:sz w:val="20"/>
              </w:rPr>
            </w:pPr>
            <w:ins w:id="16780" w:author="Ross Norsworthy" w:date="2020-03-20T01:39:00Z">
              <w:r w:rsidRPr="00A013FD">
                <w:rPr>
                  <w:sz w:val="20"/>
                </w:rPr>
                <w:t>80</w:t>
              </w:r>
            </w:ins>
          </w:p>
        </w:tc>
        <w:tc>
          <w:tcPr>
            <w:tcW w:w="1110" w:type="pct"/>
            <w:shd w:val="clear" w:color="auto" w:fill="auto"/>
            <w:noWrap/>
            <w:vAlign w:val="bottom"/>
          </w:tcPr>
          <w:p w14:paraId="190968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81" w:author="Ross Norsworthy" w:date="2020-03-20T01:39:00Z"/>
                <w:sz w:val="20"/>
              </w:rPr>
            </w:pPr>
            <w:ins w:id="16782" w:author="Ross Norsworthy" w:date="2020-03-20T01:39:00Z">
              <w:r w:rsidRPr="00A013FD">
                <w:rPr>
                  <w:sz w:val="20"/>
                </w:rPr>
                <w:t>9.1</w:t>
              </w:r>
            </w:ins>
          </w:p>
        </w:tc>
        <w:tc>
          <w:tcPr>
            <w:tcW w:w="1399" w:type="pct"/>
            <w:shd w:val="clear" w:color="auto" w:fill="auto"/>
            <w:noWrap/>
            <w:vAlign w:val="bottom"/>
          </w:tcPr>
          <w:p w14:paraId="190B37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83" w:author="Ross Norsworthy" w:date="2020-03-20T01:39:00Z"/>
                <w:sz w:val="20"/>
              </w:rPr>
            </w:pPr>
            <w:ins w:id="16784" w:author="Ross Norsworthy" w:date="2020-03-20T01:39:00Z">
              <w:r w:rsidRPr="00A013FD">
                <w:rPr>
                  <w:sz w:val="20"/>
                </w:rPr>
                <w:t>57</w:t>
              </w:r>
            </w:ins>
          </w:p>
        </w:tc>
        <w:tc>
          <w:tcPr>
            <w:tcW w:w="1299" w:type="pct"/>
            <w:shd w:val="clear" w:color="auto" w:fill="auto"/>
            <w:noWrap/>
            <w:vAlign w:val="bottom"/>
          </w:tcPr>
          <w:p w14:paraId="5E505C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85" w:author="Ross Norsworthy" w:date="2020-03-20T01:39:00Z"/>
                <w:sz w:val="20"/>
              </w:rPr>
            </w:pPr>
            <w:ins w:id="16786" w:author="Ross Norsworthy" w:date="2020-03-20T01:39:00Z">
              <w:r w:rsidRPr="00A013FD">
                <w:rPr>
                  <w:sz w:val="20"/>
                </w:rPr>
                <w:t>−2.2</w:t>
              </w:r>
            </w:ins>
          </w:p>
        </w:tc>
      </w:tr>
      <w:tr w:rsidR="00A013FD" w:rsidRPr="00A013FD" w14:paraId="30A4B669" w14:textId="77777777" w:rsidTr="00BF604E">
        <w:trPr>
          <w:trHeight w:val="300"/>
          <w:jc w:val="center"/>
          <w:ins w:id="16787" w:author="Ross Norsworthy" w:date="2020-03-20T01:39:00Z"/>
        </w:trPr>
        <w:tc>
          <w:tcPr>
            <w:tcW w:w="1192" w:type="pct"/>
            <w:shd w:val="clear" w:color="auto" w:fill="auto"/>
            <w:noWrap/>
            <w:vAlign w:val="bottom"/>
          </w:tcPr>
          <w:p w14:paraId="046887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88" w:author="Ross Norsworthy" w:date="2020-03-20T01:39:00Z"/>
                <w:sz w:val="20"/>
              </w:rPr>
            </w:pPr>
            <w:ins w:id="16789" w:author="Ross Norsworthy" w:date="2020-03-20T01:39:00Z">
              <w:r w:rsidRPr="00A013FD">
                <w:rPr>
                  <w:sz w:val="20"/>
                </w:rPr>
                <w:t>90</w:t>
              </w:r>
            </w:ins>
          </w:p>
        </w:tc>
        <w:tc>
          <w:tcPr>
            <w:tcW w:w="1110" w:type="pct"/>
            <w:shd w:val="clear" w:color="auto" w:fill="auto"/>
            <w:noWrap/>
            <w:vAlign w:val="bottom"/>
          </w:tcPr>
          <w:p w14:paraId="393356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90" w:author="Ross Norsworthy" w:date="2020-03-20T01:39:00Z"/>
                <w:sz w:val="20"/>
              </w:rPr>
            </w:pPr>
            <w:ins w:id="16791" w:author="Ross Norsworthy" w:date="2020-03-20T01:39:00Z">
              <w:r w:rsidRPr="00A013FD">
                <w:rPr>
                  <w:sz w:val="20"/>
                </w:rPr>
                <w:t>0</w:t>
              </w:r>
            </w:ins>
          </w:p>
        </w:tc>
        <w:tc>
          <w:tcPr>
            <w:tcW w:w="1399" w:type="pct"/>
            <w:shd w:val="clear" w:color="auto" w:fill="auto"/>
            <w:noWrap/>
            <w:vAlign w:val="bottom"/>
          </w:tcPr>
          <w:p w14:paraId="018A70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92" w:author="Ross Norsworthy" w:date="2020-03-20T01:39:00Z"/>
                <w:sz w:val="20"/>
              </w:rPr>
            </w:pPr>
            <w:ins w:id="16793" w:author="Ross Norsworthy" w:date="2020-03-20T01:39:00Z">
              <w:r w:rsidRPr="00A013FD">
                <w:rPr>
                  <w:sz w:val="20"/>
                </w:rPr>
                <w:t>66.1</w:t>
              </w:r>
            </w:ins>
          </w:p>
        </w:tc>
        <w:tc>
          <w:tcPr>
            <w:tcW w:w="1299" w:type="pct"/>
            <w:shd w:val="clear" w:color="auto" w:fill="auto"/>
            <w:noWrap/>
            <w:vAlign w:val="bottom"/>
          </w:tcPr>
          <w:p w14:paraId="371160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6794" w:author="Ross Norsworthy" w:date="2020-03-20T01:39:00Z"/>
                <w:sz w:val="20"/>
              </w:rPr>
            </w:pPr>
            <w:ins w:id="16795" w:author="Ross Norsworthy" w:date="2020-03-20T01:39:00Z">
              <w:r w:rsidRPr="00A013FD">
                <w:rPr>
                  <w:sz w:val="20"/>
                </w:rPr>
                <w:t>−5.5</w:t>
              </w:r>
            </w:ins>
          </w:p>
        </w:tc>
      </w:tr>
    </w:tbl>
    <w:p w14:paraId="39F6A154" w14:textId="77777777" w:rsidR="00A013FD" w:rsidRPr="00A013FD" w:rsidRDefault="00A013FD" w:rsidP="001E2CD4">
      <w:pPr>
        <w:pStyle w:val="Tablefin"/>
        <w:rPr>
          <w:ins w:id="16796" w:author="Ross Norsworthy" w:date="2020-03-20T01:39:00Z"/>
        </w:rPr>
      </w:pPr>
    </w:p>
    <w:p w14:paraId="6DEFEAF5" w14:textId="42DE26C3" w:rsidR="00A013FD" w:rsidRPr="00A013FD" w:rsidRDefault="00ED2FA7" w:rsidP="003756D3">
      <w:pPr>
        <w:pStyle w:val="Heading2"/>
        <w:rPr>
          <w:ins w:id="16797" w:author="Ross Norsworthy" w:date="2020-03-20T01:39:00Z"/>
          <w:rFonts w:eastAsiaTheme="minorHAnsi"/>
          <w:lang w:eastAsia="de-DE"/>
        </w:rPr>
      </w:pPr>
      <w:bookmarkStart w:id="16798" w:name="_Toc35545473"/>
      <w:ins w:id="16799" w:author="Song, Xiaojing" w:date="2020-08-21T14:27:00Z">
        <w:del w:id="16800" w:author="USA Editor 2021" w:date="2020-12-11T17:13:00Z">
          <w:r w:rsidRPr="00B46DC0" w:rsidDel="00B46DC0">
            <w:rPr>
              <w:rFonts w:eastAsiaTheme="minorHAnsi"/>
              <w:highlight w:val="green"/>
              <w:lang w:eastAsia="de-DE"/>
            </w:rPr>
            <w:delText>D</w:delText>
          </w:r>
          <w:r w:rsidR="00E353B7" w:rsidDel="00B46DC0">
            <w:rPr>
              <w:rFonts w:eastAsiaTheme="minorHAnsi"/>
              <w:lang w:eastAsia="de-DE"/>
            </w:rPr>
            <w:delText xml:space="preserve"> </w:delText>
          </w:r>
        </w:del>
      </w:ins>
      <w:ins w:id="16801" w:author="Song, Xiaojing" w:date="2020-08-24T16:00:00Z">
        <w:r w:rsidR="00DF7414">
          <w:rPr>
            <w:rFonts w:eastAsiaTheme="minorHAnsi"/>
            <w:lang w:eastAsia="de-DE"/>
          </w:rPr>
          <w:t>2</w:t>
        </w:r>
      </w:ins>
      <w:ins w:id="16802" w:author="Song, Xiaojing" w:date="2020-08-21T14:27:00Z">
        <w:r w:rsidR="00E353B7">
          <w:rPr>
            <w:rFonts w:eastAsiaTheme="minorHAnsi"/>
            <w:lang w:eastAsia="de-DE"/>
          </w:rPr>
          <w:t>.2</w:t>
        </w:r>
        <w:r w:rsidR="00E353B7">
          <w:rPr>
            <w:rFonts w:eastAsiaTheme="minorHAnsi"/>
            <w:lang w:eastAsia="de-DE"/>
          </w:rPr>
          <w:tab/>
        </w:r>
      </w:ins>
      <w:ins w:id="16803" w:author="Ross Norsworthy" w:date="2020-03-20T01:39:00Z">
        <w:r w:rsidR="00A013FD" w:rsidRPr="00A013FD">
          <w:rPr>
            <w:rFonts w:eastAsiaTheme="minorHAnsi"/>
            <w:lang w:eastAsia="de-DE"/>
          </w:rPr>
          <w:t>Technical characteristics of the VHF data exchange satellite component downlink</w:t>
        </w:r>
        <w:bookmarkEnd w:id="16798"/>
      </w:ins>
    </w:p>
    <w:p w14:paraId="28159D09" w14:textId="77777777" w:rsidR="00A013FD" w:rsidRPr="00A013FD" w:rsidRDefault="00A013FD" w:rsidP="00A013FD">
      <w:pPr>
        <w:spacing w:after="120"/>
        <w:rPr>
          <w:ins w:id="16804" w:author="Ross Norsworthy" w:date="2020-03-20T01:39:00Z"/>
          <w:szCs w:val="24"/>
        </w:rPr>
      </w:pPr>
      <w:ins w:id="16805" w:author="Ross Norsworthy" w:date="2020-03-20T01:39:00Z">
        <w:r w:rsidRPr="00A013FD">
          <w:rPr>
            <w:szCs w:val="24"/>
          </w:rPr>
          <w:t xml:space="preserve">This section outlines the technical characteristics, key parameters and typical link budgets for the VDE-SAT downlink. </w:t>
        </w:r>
      </w:ins>
    </w:p>
    <w:p w14:paraId="603628A0" w14:textId="13B22F1A" w:rsidR="00A013FD" w:rsidRPr="00A013FD" w:rsidRDefault="00E353B7" w:rsidP="003756D3">
      <w:pPr>
        <w:pStyle w:val="Heading3"/>
        <w:rPr>
          <w:ins w:id="16806" w:author="Ross Norsworthy" w:date="2020-03-20T01:39:00Z"/>
          <w:rFonts w:eastAsiaTheme="minorHAnsi"/>
          <w:lang w:eastAsia="de-DE"/>
        </w:rPr>
      </w:pPr>
      <w:bookmarkStart w:id="16807" w:name="_Toc35545475"/>
      <w:bookmarkStart w:id="16808" w:name="_Toc35545474"/>
      <w:bookmarkStart w:id="16809" w:name="_Toc35545476"/>
      <w:bookmarkEnd w:id="16807"/>
      <w:bookmarkEnd w:id="16808"/>
      <w:ins w:id="16810" w:author="Song, Xiaojing" w:date="2020-08-21T14:27:00Z">
        <w:del w:id="16811" w:author="USA Editor 2021" w:date="2020-12-11T17:14:00Z">
          <w:r w:rsidRPr="00B46DC0" w:rsidDel="00B46DC0">
            <w:rPr>
              <w:rFonts w:eastAsiaTheme="minorHAnsi"/>
              <w:highlight w:val="green"/>
              <w:lang w:eastAsia="de-DE"/>
            </w:rPr>
            <w:delText>D</w:delText>
          </w:r>
          <w:r w:rsidDel="00B46DC0">
            <w:rPr>
              <w:rFonts w:eastAsiaTheme="minorHAnsi"/>
              <w:lang w:eastAsia="de-DE"/>
            </w:rPr>
            <w:delText xml:space="preserve"> </w:delText>
          </w:r>
        </w:del>
      </w:ins>
      <w:ins w:id="16812" w:author="Song, Xiaojing" w:date="2020-08-24T16:00:00Z">
        <w:r w:rsidR="00DF7414">
          <w:rPr>
            <w:rFonts w:eastAsiaTheme="minorHAnsi"/>
            <w:lang w:eastAsia="de-DE"/>
          </w:rPr>
          <w:t>2</w:t>
        </w:r>
      </w:ins>
      <w:ins w:id="16813" w:author="Song, Xiaojing" w:date="2020-08-21T14:27:00Z">
        <w:r>
          <w:rPr>
            <w:rFonts w:eastAsiaTheme="minorHAnsi"/>
            <w:lang w:eastAsia="de-DE"/>
          </w:rPr>
          <w:t>.2.1</w:t>
        </w:r>
        <w:r>
          <w:rPr>
            <w:rFonts w:eastAsiaTheme="minorHAnsi"/>
            <w:lang w:eastAsia="de-DE"/>
          </w:rPr>
          <w:tab/>
        </w:r>
      </w:ins>
      <w:ins w:id="16814" w:author="Ross Norsworthy" w:date="2020-03-20T01:39:00Z">
        <w:r w:rsidR="00A013FD" w:rsidRPr="00A013FD">
          <w:rPr>
            <w:rFonts w:eastAsiaTheme="minorHAnsi"/>
            <w:lang w:eastAsia="de-DE"/>
          </w:rPr>
          <w:t>Satellite downlink equivalent isotropic radiated power</w:t>
        </w:r>
        <w:bookmarkEnd w:id="16809"/>
      </w:ins>
    </w:p>
    <w:p w14:paraId="18C17179" w14:textId="14A366E4" w:rsidR="00A013FD" w:rsidRPr="00A013FD" w:rsidRDefault="00A013FD" w:rsidP="00A013FD">
      <w:pPr>
        <w:spacing w:after="120"/>
        <w:rPr>
          <w:ins w:id="16815" w:author="Ross Norsworthy" w:date="2020-03-20T01:39:00Z"/>
          <w:bCs/>
          <w:szCs w:val="24"/>
        </w:rPr>
      </w:pPr>
      <w:ins w:id="16816" w:author="Ross Norsworthy" w:date="2020-03-20T01:39:00Z">
        <w:del w:id="16817" w:author="USA Editor 2021" w:date="2020-12-11T17:16:00Z">
          <w:r w:rsidRPr="00B46DC0" w:rsidDel="00B46DC0">
            <w:rPr>
              <w:szCs w:val="24"/>
              <w:highlight w:val="green"/>
            </w:rPr>
            <w:delText>Section 3.1 provides a</w:delText>
          </w:r>
        </w:del>
      </w:ins>
      <w:ins w:id="16818" w:author="USA Editor 2021" w:date="2020-12-11T17:16:00Z">
        <w:r w:rsidR="00B46DC0" w:rsidRPr="00B46DC0">
          <w:rPr>
            <w:szCs w:val="24"/>
            <w:highlight w:val="green"/>
          </w:rPr>
          <w:t>A</w:t>
        </w:r>
      </w:ins>
      <w:ins w:id="16819" w:author="Ross Norsworthy" w:date="2020-03-20T01:39:00Z">
        <w:r w:rsidRPr="00A013FD">
          <w:rPr>
            <w:szCs w:val="24"/>
          </w:rPr>
          <w:t xml:space="preserve"> pfd-mask to ensure interoperability and compatibility between VDE-TER and VDE-SAT</w:t>
        </w:r>
      </w:ins>
      <w:ins w:id="16820" w:author="USA Editor 2021" w:date="2020-12-11T17:15:00Z">
        <w:r w:rsidR="00B46DC0">
          <w:rPr>
            <w:szCs w:val="24"/>
          </w:rPr>
          <w:t xml:space="preserve"> </w:t>
        </w:r>
        <w:r w:rsidR="00B46DC0" w:rsidRPr="00B46DC0">
          <w:rPr>
            <w:szCs w:val="24"/>
            <w:highlight w:val="green"/>
          </w:rPr>
          <w:t xml:space="preserve">is specified in </w:t>
        </w:r>
        <w:r w:rsidR="00B46DC0" w:rsidRPr="00B46DC0">
          <w:rPr>
            <w:highlight w:val="green"/>
            <w:lang w:val="en-US"/>
          </w:rPr>
          <w:t>§ 2.1</w:t>
        </w:r>
      </w:ins>
      <w:ins w:id="16821" w:author="USA Editor 2021" w:date="2021-01-06T10:07:00Z">
        <w:r w:rsidR="00E06C34">
          <w:rPr>
            <w:highlight w:val="green"/>
            <w:lang w:val="en-US"/>
          </w:rPr>
          <w:t>,</w:t>
        </w:r>
      </w:ins>
      <w:ins w:id="16822" w:author="USA Editor 2021" w:date="2020-12-11T17:15:00Z">
        <w:r w:rsidR="00B46DC0" w:rsidRPr="00B46DC0">
          <w:rPr>
            <w:highlight w:val="green"/>
            <w:lang w:val="en-US"/>
          </w:rPr>
          <w:t xml:space="preserve"> Annex 1</w:t>
        </w:r>
      </w:ins>
      <w:ins w:id="16823" w:author="Ross Norsworthy" w:date="2020-03-20T01:39:00Z">
        <w:r w:rsidRPr="00A013FD">
          <w:rPr>
            <w:szCs w:val="24"/>
          </w:rPr>
          <w:t>.</w:t>
        </w:r>
      </w:ins>
    </w:p>
    <w:p w14:paraId="502ADF49" w14:textId="77777777" w:rsidR="00A013FD" w:rsidRPr="00A013FD" w:rsidRDefault="00A013FD" w:rsidP="00A013FD">
      <w:pPr>
        <w:spacing w:after="120"/>
        <w:rPr>
          <w:ins w:id="16824" w:author="Ross Norsworthy" w:date="2020-03-20T01:39:00Z"/>
          <w:szCs w:val="24"/>
        </w:rPr>
      </w:pPr>
      <w:ins w:id="16825" w:author="Ross Norsworthy" w:date="2020-03-20T01:39:00Z">
        <w:r w:rsidRPr="00A013FD">
          <w:rPr>
            <w:szCs w:val="24"/>
          </w:rPr>
          <w:t>Table 55 shows the theoretical maximum satellite e.i.r.p. as a function of elevation angles for this mask.</w:t>
        </w:r>
      </w:ins>
    </w:p>
    <w:p w14:paraId="17C4D36E" w14:textId="77777777" w:rsidR="008E1B5D" w:rsidRDefault="00A013FD" w:rsidP="004954F5">
      <w:pPr>
        <w:pStyle w:val="TableNo"/>
        <w:rPr>
          <w:lang w:val="en-US"/>
        </w:rPr>
      </w:pPr>
      <w:bookmarkStart w:id="16826" w:name="_Toc35546153"/>
      <w:ins w:id="16827" w:author="Ross Norsworthy" w:date="2020-03-20T01:39:00Z">
        <w:r w:rsidRPr="00A013FD">
          <w:rPr>
            <w:lang w:val="en-US"/>
          </w:rPr>
          <w:t>Table 55</w:t>
        </w:r>
      </w:ins>
    </w:p>
    <w:p w14:paraId="74EFE99E" w14:textId="77777777" w:rsidR="00A013FD" w:rsidRPr="00A013FD" w:rsidRDefault="00A013FD" w:rsidP="00081571">
      <w:pPr>
        <w:pStyle w:val="Tabletitle"/>
        <w:rPr>
          <w:ins w:id="16828" w:author="Ross Norsworthy" w:date="2020-03-20T01:39:00Z"/>
          <w:highlight w:val="yellow"/>
          <w:lang w:val="en-US"/>
        </w:rPr>
      </w:pPr>
      <w:ins w:id="16829" w:author="Ross Norsworthy" w:date="2020-03-20T01:39:00Z">
        <w:r w:rsidRPr="00A013FD">
          <w:rPr>
            <w:lang w:val="en-US"/>
          </w:rPr>
          <w:t>Maximum satellite maximum e.i.r.p. as a function of elevation angle</w:t>
        </w:r>
        <w:bookmarkEnd w:id="16826"/>
      </w:ins>
    </w:p>
    <w:tbl>
      <w:tblPr>
        <w:tblW w:w="977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1"/>
        <w:gridCol w:w="1276"/>
        <w:gridCol w:w="709"/>
        <w:gridCol w:w="992"/>
        <w:gridCol w:w="1276"/>
        <w:gridCol w:w="992"/>
        <w:gridCol w:w="1134"/>
        <w:gridCol w:w="1134"/>
        <w:gridCol w:w="1134"/>
      </w:tblGrid>
      <w:tr w:rsidR="00A013FD" w:rsidRPr="00A013FD" w14:paraId="42215BF1" w14:textId="77777777" w:rsidTr="00BF604E">
        <w:trPr>
          <w:trHeight w:val="338"/>
          <w:ins w:id="16830" w:author="Ross Norsworthy" w:date="2020-03-20T01:39:00Z"/>
        </w:trPr>
        <w:tc>
          <w:tcPr>
            <w:tcW w:w="1131" w:type="dxa"/>
            <w:vMerge w:val="restart"/>
            <w:shd w:val="clear" w:color="auto" w:fill="00558C"/>
            <w:vAlign w:val="center"/>
          </w:tcPr>
          <w:p w14:paraId="32E23741" w14:textId="77777777" w:rsidR="00A013FD" w:rsidRPr="00A013FD" w:rsidRDefault="00A013FD" w:rsidP="00A013FD">
            <w:pPr>
              <w:keepNext/>
              <w:spacing w:before="80" w:after="80"/>
              <w:jc w:val="center"/>
              <w:rPr>
                <w:ins w:id="16831" w:author="Ross Norsworthy" w:date="2020-03-20T01:39:00Z"/>
                <w:rFonts w:ascii="Times New Roman Bold" w:hAnsi="Times New Roman Bold" w:cs="Times New Roman Bold"/>
                <w:b/>
                <w:sz w:val="16"/>
                <w:szCs w:val="16"/>
              </w:rPr>
            </w:pPr>
            <w:ins w:id="16832" w:author="Ross Norsworthy" w:date="2020-03-20T01:39:00Z">
              <w:r w:rsidRPr="00A013FD">
                <w:rPr>
                  <w:rFonts w:ascii="Times New Roman Bold" w:hAnsi="Times New Roman Bold" w:cs="Times New Roman Bold"/>
                  <w:b/>
                  <w:sz w:val="16"/>
                  <w:szCs w:val="16"/>
                </w:rPr>
                <w:t xml:space="preserve">Ship Elevation angle </w:t>
              </w:r>
              <w:r w:rsidRPr="00A013FD">
                <w:rPr>
                  <w:rFonts w:ascii="Times New Roman Bold" w:hAnsi="Times New Roman Bold" w:cs="Times New Roman Bold"/>
                  <w:b/>
                  <w:sz w:val="16"/>
                  <w:szCs w:val="16"/>
                </w:rPr>
                <w:sym w:font="Symbol" w:char="F071"/>
              </w:r>
            </w:ins>
          </w:p>
          <w:p w14:paraId="2B6E7EF9" w14:textId="77777777" w:rsidR="00A013FD" w:rsidRPr="00A013FD" w:rsidRDefault="00A013FD" w:rsidP="00A013FD">
            <w:pPr>
              <w:keepNext/>
              <w:spacing w:before="80" w:after="80"/>
              <w:jc w:val="center"/>
              <w:rPr>
                <w:ins w:id="16833" w:author="Ross Norsworthy" w:date="2020-03-20T01:39:00Z"/>
                <w:rFonts w:ascii="Times New Roman Bold" w:hAnsi="Times New Roman Bold" w:cs="Times New Roman Bold"/>
                <w:b/>
                <w:sz w:val="16"/>
                <w:szCs w:val="16"/>
              </w:rPr>
            </w:pPr>
            <w:ins w:id="16834" w:author="Ross Norsworthy" w:date="2020-03-20T01:39:00Z">
              <w:r w:rsidRPr="00A013FD">
                <w:rPr>
                  <w:rFonts w:ascii="Times New Roman Bold" w:hAnsi="Times New Roman Bold" w:cs="Times New Roman Bold"/>
                  <w:b/>
                  <w:sz w:val="16"/>
                  <w:szCs w:val="16"/>
                </w:rPr>
                <w:t>(degrees)</w:t>
              </w:r>
            </w:ins>
          </w:p>
        </w:tc>
        <w:tc>
          <w:tcPr>
            <w:tcW w:w="1276" w:type="dxa"/>
            <w:vMerge w:val="restart"/>
            <w:shd w:val="clear" w:color="auto" w:fill="00558C"/>
            <w:noWrap/>
            <w:vAlign w:val="center"/>
          </w:tcPr>
          <w:p w14:paraId="4909DF70" w14:textId="77777777" w:rsidR="00A013FD" w:rsidRPr="00A013FD" w:rsidRDefault="00A013FD" w:rsidP="00A013FD">
            <w:pPr>
              <w:keepNext/>
              <w:spacing w:before="80" w:after="80"/>
              <w:jc w:val="center"/>
              <w:rPr>
                <w:ins w:id="16835" w:author="Ross Norsworthy" w:date="2020-03-20T01:39:00Z"/>
                <w:rFonts w:ascii="Times New Roman Bold" w:hAnsi="Times New Roman Bold" w:cs="Times New Roman Bold"/>
                <w:b/>
                <w:sz w:val="16"/>
                <w:szCs w:val="16"/>
              </w:rPr>
            </w:pPr>
            <w:ins w:id="16836" w:author="Ross Norsworthy" w:date="2020-03-20T01:39:00Z">
              <w:r w:rsidRPr="00A013FD">
                <w:rPr>
                  <w:rFonts w:ascii="Times New Roman Bold" w:hAnsi="Times New Roman Bold" w:cs="Times New Roman Bold"/>
                  <w:b/>
                  <w:sz w:val="16"/>
                  <w:szCs w:val="16"/>
                </w:rPr>
                <w:t>pfd-mask on ground</w:t>
              </w:r>
            </w:ins>
          </w:p>
          <w:p w14:paraId="1ACDA262" w14:textId="77777777" w:rsidR="00A013FD" w:rsidRPr="00A013FD" w:rsidRDefault="00A013FD" w:rsidP="00A013FD">
            <w:pPr>
              <w:keepNext/>
              <w:spacing w:before="80" w:after="80"/>
              <w:jc w:val="center"/>
              <w:rPr>
                <w:ins w:id="16837" w:author="Ross Norsworthy" w:date="2020-03-20T01:39:00Z"/>
                <w:rFonts w:ascii="Times New Roman Bold" w:hAnsi="Times New Roman Bold" w:cs="Times New Roman Bold"/>
                <w:b/>
                <w:bCs/>
                <w:sz w:val="16"/>
                <w:szCs w:val="16"/>
              </w:rPr>
            </w:pPr>
            <w:ins w:id="16838" w:author="Ross Norsworthy" w:date="2020-03-20T01:39:00Z">
              <w:r w:rsidRPr="00A013FD">
                <w:rPr>
                  <w:rFonts w:ascii="Times New Roman Bold" w:hAnsi="Times New Roman Bold" w:cs="Times New Roman Bold"/>
                  <w:b/>
                  <w:sz w:val="16"/>
                  <w:szCs w:val="16"/>
                </w:rPr>
                <w:t>(dBW/m</w:t>
              </w:r>
              <w:r w:rsidRPr="00A013FD">
                <w:rPr>
                  <w:rFonts w:ascii="Times New Roman Bold" w:hAnsi="Times New Roman Bold" w:cs="Times New Roman Bold"/>
                  <w:b/>
                  <w:sz w:val="16"/>
                  <w:szCs w:val="16"/>
                  <w:vertAlign w:val="superscript"/>
                </w:rPr>
                <w:t>2</w:t>
              </w:r>
              <w:r w:rsidRPr="00A013FD">
                <w:rPr>
                  <w:rFonts w:ascii="Times New Roman Bold" w:hAnsi="Times New Roman Bold" w:cs="Times New Roman Bold"/>
                  <w:b/>
                  <w:sz w:val="16"/>
                  <w:szCs w:val="16"/>
                </w:rPr>
                <w:t>/4 kHz)</w:t>
              </w:r>
            </w:ins>
          </w:p>
        </w:tc>
        <w:tc>
          <w:tcPr>
            <w:tcW w:w="709" w:type="dxa"/>
            <w:vMerge w:val="restart"/>
            <w:shd w:val="clear" w:color="auto" w:fill="00558C"/>
            <w:noWrap/>
            <w:vAlign w:val="center"/>
          </w:tcPr>
          <w:p w14:paraId="5DDB4325" w14:textId="77777777" w:rsidR="00A013FD" w:rsidRPr="00A013FD" w:rsidRDefault="00A013FD" w:rsidP="00A013FD">
            <w:pPr>
              <w:keepNext/>
              <w:spacing w:before="80" w:after="80"/>
              <w:jc w:val="center"/>
              <w:rPr>
                <w:ins w:id="16839" w:author="Ross Norsworthy" w:date="2020-03-20T01:39:00Z"/>
                <w:rFonts w:ascii="Times New Roman Bold" w:hAnsi="Times New Roman Bold" w:cs="Times New Roman Bold"/>
                <w:b/>
                <w:sz w:val="16"/>
                <w:szCs w:val="16"/>
              </w:rPr>
            </w:pPr>
            <w:ins w:id="16840" w:author="Ross Norsworthy" w:date="2020-03-20T01:39:00Z">
              <w:r w:rsidRPr="00A013FD">
                <w:rPr>
                  <w:rFonts w:ascii="Times New Roman Bold" w:hAnsi="Times New Roman Bold" w:cs="Times New Roman Bold"/>
                  <w:b/>
                  <w:sz w:val="16"/>
                  <w:szCs w:val="16"/>
                </w:rPr>
                <w:t>Satellite range</w:t>
              </w:r>
            </w:ins>
          </w:p>
          <w:p w14:paraId="3FABCF76" w14:textId="77777777" w:rsidR="00A013FD" w:rsidRPr="00A013FD" w:rsidRDefault="00A013FD" w:rsidP="00A013FD">
            <w:pPr>
              <w:jc w:val="center"/>
              <w:rPr>
                <w:ins w:id="16841" w:author="Ross Norsworthy" w:date="2020-03-20T01:39:00Z"/>
                <w:b/>
                <w:sz w:val="16"/>
                <w:szCs w:val="16"/>
              </w:rPr>
            </w:pPr>
            <w:ins w:id="16842" w:author="Ross Norsworthy" w:date="2020-03-20T01:39:00Z">
              <w:r w:rsidRPr="00A013FD">
                <w:rPr>
                  <w:b/>
                  <w:sz w:val="16"/>
                  <w:szCs w:val="16"/>
                </w:rPr>
                <w:t>(km)</w:t>
              </w:r>
            </w:ins>
          </w:p>
        </w:tc>
        <w:tc>
          <w:tcPr>
            <w:tcW w:w="992" w:type="dxa"/>
            <w:vMerge w:val="restart"/>
            <w:shd w:val="clear" w:color="auto" w:fill="00558C"/>
            <w:vAlign w:val="center"/>
          </w:tcPr>
          <w:p w14:paraId="3D42C6B9" w14:textId="77777777" w:rsidR="00A013FD" w:rsidRPr="00A013FD" w:rsidRDefault="00A013FD" w:rsidP="00A013FD">
            <w:pPr>
              <w:keepNext/>
              <w:spacing w:before="80" w:after="80"/>
              <w:jc w:val="center"/>
              <w:rPr>
                <w:ins w:id="16843" w:author="Ross Norsworthy" w:date="2020-03-20T01:39:00Z"/>
                <w:rFonts w:ascii="Times New Roman Bold" w:hAnsi="Times New Roman Bold" w:cs="Times New Roman Bold"/>
                <w:b/>
                <w:sz w:val="16"/>
                <w:szCs w:val="16"/>
              </w:rPr>
            </w:pPr>
            <w:ins w:id="16844" w:author="Ross Norsworthy" w:date="2020-03-20T01:39:00Z">
              <w:r w:rsidRPr="00A013FD">
                <w:rPr>
                  <w:rFonts w:ascii="Times New Roman Bold" w:hAnsi="Times New Roman Bold" w:cs="Times New Roman Bold"/>
                  <w:b/>
                  <w:sz w:val="16"/>
                  <w:szCs w:val="16"/>
                </w:rPr>
                <w:t>Inverse squared distance (dB)</w:t>
              </w:r>
            </w:ins>
          </w:p>
        </w:tc>
        <w:tc>
          <w:tcPr>
            <w:tcW w:w="1276" w:type="dxa"/>
            <w:vMerge w:val="restart"/>
            <w:shd w:val="clear" w:color="auto" w:fill="00558C"/>
            <w:vAlign w:val="center"/>
          </w:tcPr>
          <w:p w14:paraId="45CE6D6A" w14:textId="77777777" w:rsidR="00A013FD" w:rsidRPr="00A013FD" w:rsidRDefault="00A013FD" w:rsidP="00A013FD">
            <w:pPr>
              <w:keepNext/>
              <w:spacing w:before="80" w:after="80"/>
              <w:jc w:val="center"/>
              <w:rPr>
                <w:ins w:id="16845" w:author="Ross Norsworthy" w:date="2020-03-20T01:39:00Z"/>
                <w:rFonts w:ascii="Times New Roman Bold" w:hAnsi="Times New Roman Bold" w:cs="Times New Roman Bold"/>
                <w:b/>
                <w:sz w:val="16"/>
                <w:szCs w:val="16"/>
                <w:lang w:val="nb-NO"/>
              </w:rPr>
            </w:pPr>
            <w:ins w:id="16846" w:author="Ross Norsworthy" w:date="2020-03-20T01:39:00Z">
              <w:r w:rsidRPr="00A013FD">
                <w:rPr>
                  <w:rFonts w:ascii="Times New Roman Bold" w:hAnsi="Times New Roman Bold" w:cs="Times New Roman Bold"/>
                  <w:b/>
                  <w:sz w:val="16"/>
                  <w:szCs w:val="16"/>
                  <w:lang w:val="nb-NO"/>
                </w:rPr>
                <w:t>pfd-mask at satellite antenna (dBW/m</w:t>
              </w:r>
              <w:r w:rsidRPr="00A013FD">
                <w:rPr>
                  <w:rFonts w:ascii="Times New Roman Bold" w:hAnsi="Times New Roman Bold" w:cs="Times New Roman Bold"/>
                  <w:b/>
                  <w:sz w:val="16"/>
                  <w:szCs w:val="16"/>
                  <w:vertAlign w:val="superscript"/>
                  <w:lang w:val="nb-NO"/>
                </w:rPr>
                <w:t>2</w:t>
              </w:r>
              <w:r w:rsidRPr="00A013FD">
                <w:rPr>
                  <w:rFonts w:ascii="Times New Roman Bold" w:hAnsi="Times New Roman Bold" w:cs="Times New Roman Bold"/>
                  <w:b/>
                  <w:sz w:val="16"/>
                  <w:szCs w:val="16"/>
                  <w:lang w:val="nb-NO"/>
                </w:rPr>
                <w:t>/4 kHz)</w:t>
              </w:r>
            </w:ins>
          </w:p>
        </w:tc>
        <w:tc>
          <w:tcPr>
            <w:tcW w:w="4394" w:type="dxa"/>
            <w:gridSpan w:val="4"/>
            <w:shd w:val="clear" w:color="auto" w:fill="00558C"/>
            <w:vAlign w:val="center"/>
          </w:tcPr>
          <w:p w14:paraId="1B485CEB" w14:textId="77777777" w:rsidR="00A013FD" w:rsidRPr="00A013FD" w:rsidRDefault="00A013FD" w:rsidP="00A013FD">
            <w:pPr>
              <w:jc w:val="center"/>
              <w:rPr>
                <w:ins w:id="16847" w:author="Ross Norsworthy" w:date="2020-03-20T01:39:00Z"/>
                <w:rFonts w:ascii="Calibri" w:eastAsia="Calibri" w:hAnsi="Calibri"/>
                <w:b/>
                <w:sz w:val="16"/>
                <w:szCs w:val="16"/>
                <w:lang w:val="nb-NO"/>
              </w:rPr>
            </w:pPr>
            <w:ins w:id="16848" w:author="Ross Norsworthy" w:date="2020-03-20T01:39:00Z">
              <w:r w:rsidRPr="00A013FD">
                <w:rPr>
                  <w:rFonts w:ascii="Calibri" w:eastAsia="Calibri" w:hAnsi="Calibri"/>
                  <w:b/>
                  <w:sz w:val="16"/>
                  <w:szCs w:val="16"/>
                  <w:lang w:val="nb-NO"/>
                </w:rPr>
                <w:t>Maximum satellite e.i.r.p</w:t>
              </w:r>
            </w:ins>
          </w:p>
        </w:tc>
      </w:tr>
      <w:tr w:rsidR="00A013FD" w:rsidRPr="00A013FD" w14:paraId="2CCE435A" w14:textId="77777777" w:rsidTr="00BF604E">
        <w:trPr>
          <w:trHeight w:val="338"/>
          <w:ins w:id="16849" w:author="Ross Norsworthy" w:date="2020-03-20T01:39:00Z"/>
        </w:trPr>
        <w:tc>
          <w:tcPr>
            <w:tcW w:w="1131" w:type="dxa"/>
            <w:vMerge/>
            <w:shd w:val="clear" w:color="auto" w:fill="00558C"/>
            <w:vAlign w:val="center"/>
          </w:tcPr>
          <w:p w14:paraId="14D10BB6" w14:textId="77777777" w:rsidR="00A013FD" w:rsidRPr="00A013FD" w:rsidRDefault="00A013FD" w:rsidP="00A013FD">
            <w:pPr>
              <w:keepNext/>
              <w:spacing w:before="80" w:after="80"/>
              <w:jc w:val="center"/>
              <w:rPr>
                <w:ins w:id="16850" w:author="Ross Norsworthy" w:date="2020-03-20T01:39:00Z"/>
                <w:rFonts w:ascii="Times New Roman Bold" w:hAnsi="Times New Roman Bold" w:cs="Times New Roman Bold"/>
                <w:b/>
                <w:sz w:val="20"/>
              </w:rPr>
            </w:pPr>
          </w:p>
        </w:tc>
        <w:tc>
          <w:tcPr>
            <w:tcW w:w="1276" w:type="dxa"/>
            <w:vMerge/>
            <w:shd w:val="clear" w:color="auto" w:fill="00558C"/>
            <w:noWrap/>
            <w:vAlign w:val="center"/>
          </w:tcPr>
          <w:p w14:paraId="32BB12D2" w14:textId="77777777" w:rsidR="00A013FD" w:rsidRPr="00A013FD" w:rsidRDefault="00A013FD" w:rsidP="00A013FD">
            <w:pPr>
              <w:keepNext/>
              <w:spacing w:before="80" w:after="80"/>
              <w:jc w:val="center"/>
              <w:rPr>
                <w:ins w:id="16851" w:author="Ross Norsworthy" w:date="2020-03-20T01:39:00Z"/>
                <w:rFonts w:ascii="Times New Roman Bold" w:hAnsi="Times New Roman Bold" w:cs="Times New Roman Bold"/>
                <w:b/>
                <w:sz w:val="20"/>
              </w:rPr>
            </w:pPr>
          </w:p>
        </w:tc>
        <w:tc>
          <w:tcPr>
            <w:tcW w:w="709" w:type="dxa"/>
            <w:vMerge/>
            <w:shd w:val="clear" w:color="auto" w:fill="00558C"/>
            <w:noWrap/>
            <w:vAlign w:val="center"/>
          </w:tcPr>
          <w:p w14:paraId="4DCDC3A0" w14:textId="77777777" w:rsidR="00A013FD" w:rsidRPr="00A013FD" w:rsidRDefault="00A013FD" w:rsidP="00A013FD">
            <w:pPr>
              <w:keepNext/>
              <w:spacing w:before="80" w:after="80"/>
              <w:jc w:val="center"/>
              <w:rPr>
                <w:ins w:id="16852" w:author="Ross Norsworthy" w:date="2020-03-20T01:39:00Z"/>
                <w:rFonts w:ascii="Times New Roman Bold" w:hAnsi="Times New Roman Bold" w:cs="Times New Roman Bold"/>
                <w:b/>
                <w:sz w:val="20"/>
              </w:rPr>
            </w:pPr>
          </w:p>
        </w:tc>
        <w:tc>
          <w:tcPr>
            <w:tcW w:w="992" w:type="dxa"/>
            <w:vMerge/>
            <w:shd w:val="clear" w:color="auto" w:fill="00558C"/>
            <w:vAlign w:val="center"/>
          </w:tcPr>
          <w:p w14:paraId="69D6B9F3" w14:textId="77777777" w:rsidR="00A013FD" w:rsidRPr="00A013FD" w:rsidRDefault="00A013FD" w:rsidP="00A013FD">
            <w:pPr>
              <w:keepNext/>
              <w:spacing w:before="80" w:after="80"/>
              <w:jc w:val="center"/>
              <w:rPr>
                <w:ins w:id="16853" w:author="Ross Norsworthy" w:date="2020-03-20T01:39:00Z"/>
                <w:rFonts w:ascii="Times New Roman Bold" w:hAnsi="Times New Roman Bold" w:cs="Times New Roman Bold"/>
                <w:b/>
                <w:sz w:val="20"/>
              </w:rPr>
            </w:pPr>
          </w:p>
        </w:tc>
        <w:tc>
          <w:tcPr>
            <w:tcW w:w="1276" w:type="dxa"/>
            <w:vMerge/>
            <w:shd w:val="clear" w:color="auto" w:fill="00558C"/>
            <w:vAlign w:val="center"/>
          </w:tcPr>
          <w:p w14:paraId="6DA87D89" w14:textId="77777777" w:rsidR="00A013FD" w:rsidRPr="00A013FD" w:rsidRDefault="00A013FD" w:rsidP="00A013FD">
            <w:pPr>
              <w:keepNext/>
              <w:spacing w:before="80" w:after="80"/>
              <w:jc w:val="center"/>
              <w:rPr>
                <w:ins w:id="16854" w:author="Ross Norsworthy" w:date="2020-03-20T01:39:00Z"/>
                <w:rFonts w:ascii="Times New Roman Bold" w:hAnsi="Times New Roman Bold" w:cs="Times New Roman Bold"/>
                <w:b/>
                <w:sz w:val="20"/>
                <w:lang w:val="nb-NO"/>
              </w:rPr>
            </w:pPr>
          </w:p>
        </w:tc>
        <w:tc>
          <w:tcPr>
            <w:tcW w:w="992" w:type="dxa"/>
            <w:shd w:val="clear" w:color="auto" w:fill="00558C"/>
            <w:vAlign w:val="center"/>
          </w:tcPr>
          <w:p w14:paraId="73E4DDF0" w14:textId="77777777" w:rsidR="00A013FD" w:rsidRPr="00A013FD" w:rsidRDefault="00A013FD" w:rsidP="00A013FD">
            <w:pPr>
              <w:keepNext/>
              <w:spacing w:before="80" w:after="80"/>
              <w:jc w:val="center"/>
              <w:rPr>
                <w:ins w:id="16855" w:author="Ross Norsworthy" w:date="2020-03-20T01:39:00Z"/>
                <w:rFonts w:ascii="Times New Roman Bold" w:hAnsi="Times New Roman Bold" w:cs="Times New Roman Bold"/>
                <w:b/>
                <w:sz w:val="16"/>
                <w:szCs w:val="16"/>
                <w:lang w:val="nb-NO"/>
              </w:rPr>
            </w:pPr>
            <w:ins w:id="16856" w:author="Ross Norsworthy" w:date="2020-03-20T01:39:00Z">
              <w:r w:rsidRPr="00A013FD">
                <w:rPr>
                  <w:rFonts w:ascii="Times New Roman Bold" w:hAnsi="Times New Roman Bold" w:cs="Times New Roman Bold"/>
                  <w:b/>
                  <w:sz w:val="16"/>
                  <w:szCs w:val="16"/>
                  <w:lang w:val="nb-NO"/>
                </w:rPr>
                <w:t>(dBW/4kHz)</w:t>
              </w:r>
            </w:ins>
          </w:p>
        </w:tc>
        <w:tc>
          <w:tcPr>
            <w:tcW w:w="1134" w:type="dxa"/>
            <w:shd w:val="clear" w:color="auto" w:fill="00558C"/>
            <w:vAlign w:val="center"/>
          </w:tcPr>
          <w:p w14:paraId="2E23330E" w14:textId="77777777" w:rsidR="00A013FD" w:rsidRPr="00A013FD" w:rsidRDefault="00A013FD" w:rsidP="00A013FD">
            <w:pPr>
              <w:keepNext/>
              <w:spacing w:before="80" w:after="80"/>
              <w:jc w:val="center"/>
              <w:rPr>
                <w:ins w:id="16857" w:author="Ross Norsworthy" w:date="2020-03-20T01:39:00Z"/>
                <w:rFonts w:ascii="Times New Roman Bold" w:hAnsi="Times New Roman Bold" w:cs="Times New Roman Bold"/>
                <w:b/>
                <w:sz w:val="16"/>
                <w:szCs w:val="16"/>
                <w:lang w:val="nb-NO"/>
              </w:rPr>
            </w:pPr>
            <w:ins w:id="16858" w:author="Ross Norsworthy" w:date="2020-03-20T01:39:00Z">
              <w:r w:rsidRPr="00A013FD">
                <w:rPr>
                  <w:rFonts w:ascii="Times New Roman Bold" w:hAnsi="Times New Roman Bold" w:cs="Times New Roman Bold"/>
                  <w:b/>
                  <w:sz w:val="16"/>
                  <w:szCs w:val="16"/>
                  <w:lang w:val="nb-NO"/>
                </w:rPr>
                <w:t>(dBW/50kHz)</w:t>
              </w:r>
            </w:ins>
          </w:p>
        </w:tc>
        <w:tc>
          <w:tcPr>
            <w:tcW w:w="1134" w:type="dxa"/>
            <w:shd w:val="clear" w:color="auto" w:fill="00558C"/>
            <w:vAlign w:val="center"/>
          </w:tcPr>
          <w:p w14:paraId="176A6519" w14:textId="77777777" w:rsidR="00A013FD" w:rsidRPr="00A013FD" w:rsidRDefault="00A013FD" w:rsidP="00A013FD">
            <w:pPr>
              <w:keepNext/>
              <w:spacing w:before="80" w:after="80"/>
              <w:jc w:val="center"/>
              <w:rPr>
                <w:ins w:id="16859" w:author="Ross Norsworthy" w:date="2020-03-20T01:39:00Z"/>
                <w:rFonts w:ascii="Times New Roman Bold" w:hAnsi="Times New Roman Bold" w:cs="Times New Roman Bold"/>
                <w:b/>
                <w:sz w:val="16"/>
                <w:szCs w:val="16"/>
                <w:lang w:val="nb-NO"/>
              </w:rPr>
            </w:pPr>
            <w:ins w:id="16860" w:author="Ross Norsworthy" w:date="2020-03-20T01:39:00Z">
              <w:r w:rsidRPr="00A013FD">
                <w:rPr>
                  <w:rFonts w:ascii="Times New Roman Bold" w:hAnsi="Times New Roman Bold" w:cs="Times New Roman Bold"/>
                  <w:b/>
                  <w:sz w:val="16"/>
                  <w:szCs w:val="16"/>
                  <w:lang w:val="nb-NO"/>
                </w:rPr>
                <w:t>(dBW/100kHz)</w:t>
              </w:r>
            </w:ins>
          </w:p>
        </w:tc>
        <w:tc>
          <w:tcPr>
            <w:tcW w:w="1134" w:type="dxa"/>
            <w:shd w:val="clear" w:color="auto" w:fill="00558C"/>
            <w:vAlign w:val="center"/>
          </w:tcPr>
          <w:p w14:paraId="67B52EB8" w14:textId="77777777" w:rsidR="00A013FD" w:rsidRPr="00A013FD" w:rsidRDefault="00A013FD" w:rsidP="00A013FD">
            <w:pPr>
              <w:keepNext/>
              <w:spacing w:before="80" w:after="80"/>
              <w:jc w:val="center"/>
              <w:rPr>
                <w:ins w:id="16861" w:author="Ross Norsworthy" w:date="2020-03-20T01:39:00Z"/>
                <w:rFonts w:ascii="Times New Roman Bold" w:hAnsi="Times New Roman Bold" w:cs="Times New Roman Bold"/>
                <w:b/>
                <w:sz w:val="16"/>
                <w:szCs w:val="16"/>
                <w:lang w:val="nb-NO"/>
              </w:rPr>
            </w:pPr>
            <w:ins w:id="16862" w:author="Ross Norsworthy" w:date="2020-03-20T01:39:00Z">
              <w:r w:rsidRPr="00A013FD">
                <w:rPr>
                  <w:rFonts w:ascii="Times New Roman Bold" w:hAnsi="Times New Roman Bold" w:cs="Times New Roman Bold"/>
                  <w:b/>
                  <w:sz w:val="16"/>
                  <w:szCs w:val="16"/>
                  <w:lang w:val="nb-NO"/>
                </w:rPr>
                <w:t>(dBW/150kHz)</w:t>
              </w:r>
            </w:ins>
          </w:p>
        </w:tc>
      </w:tr>
      <w:tr w:rsidR="00A013FD" w:rsidRPr="00A013FD" w14:paraId="2E1F859F" w14:textId="77777777" w:rsidTr="00BF604E">
        <w:trPr>
          <w:trHeight w:val="320"/>
          <w:ins w:id="16863" w:author="Ross Norsworthy" w:date="2020-03-20T01:39:00Z"/>
        </w:trPr>
        <w:tc>
          <w:tcPr>
            <w:tcW w:w="1131" w:type="dxa"/>
            <w:shd w:val="clear" w:color="auto" w:fill="auto"/>
            <w:vAlign w:val="center"/>
          </w:tcPr>
          <w:p w14:paraId="7FFAAC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64" w:author="Ross Norsworthy" w:date="2020-03-20T01:39:00Z"/>
                <w:sz w:val="20"/>
              </w:rPr>
            </w:pPr>
            <w:ins w:id="16865" w:author="Ross Norsworthy" w:date="2020-03-20T01:39:00Z">
              <w:r w:rsidRPr="00A013FD">
                <w:rPr>
                  <w:sz w:val="20"/>
                </w:rPr>
                <w:t>0</w:t>
              </w:r>
            </w:ins>
          </w:p>
        </w:tc>
        <w:tc>
          <w:tcPr>
            <w:tcW w:w="1276" w:type="dxa"/>
            <w:shd w:val="clear" w:color="auto" w:fill="auto"/>
            <w:noWrap/>
            <w:vAlign w:val="center"/>
          </w:tcPr>
          <w:p w14:paraId="4EC653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66" w:author="Ross Norsworthy" w:date="2020-03-20T01:39:00Z"/>
                <w:sz w:val="20"/>
              </w:rPr>
            </w:pPr>
            <w:ins w:id="16867" w:author="Ross Norsworthy" w:date="2020-03-20T01:39:00Z">
              <w:r w:rsidRPr="00A013FD">
                <w:rPr>
                  <w:sz w:val="20"/>
                </w:rPr>
                <w:t>−149.0</w:t>
              </w:r>
            </w:ins>
          </w:p>
        </w:tc>
        <w:tc>
          <w:tcPr>
            <w:tcW w:w="709" w:type="dxa"/>
            <w:shd w:val="clear" w:color="auto" w:fill="auto"/>
            <w:noWrap/>
            <w:vAlign w:val="center"/>
          </w:tcPr>
          <w:p w14:paraId="298239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68" w:author="Ross Norsworthy" w:date="2020-03-20T01:39:00Z"/>
                <w:sz w:val="20"/>
              </w:rPr>
            </w:pPr>
            <w:ins w:id="16869" w:author="Ross Norsworthy" w:date="2020-03-20T01:39:00Z">
              <w:r w:rsidRPr="00A013FD">
                <w:rPr>
                  <w:sz w:val="20"/>
                </w:rPr>
                <w:t>2 829</w:t>
              </w:r>
            </w:ins>
          </w:p>
        </w:tc>
        <w:tc>
          <w:tcPr>
            <w:tcW w:w="992" w:type="dxa"/>
            <w:vAlign w:val="center"/>
          </w:tcPr>
          <w:p w14:paraId="03E4B5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70" w:author="Ross Norsworthy" w:date="2020-03-20T01:39:00Z"/>
                <w:sz w:val="20"/>
              </w:rPr>
            </w:pPr>
            <w:ins w:id="16871" w:author="Ross Norsworthy" w:date="2020-03-20T01:39:00Z">
              <w:r w:rsidRPr="00A013FD">
                <w:rPr>
                  <w:sz w:val="20"/>
                </w:rPr>
                <w:t>-129.0</w:t>
              </w:r>
            </w:ins>
          </w:p>
        </w:tc>
        <w:tc>
          <w:tcPr>
            <w:tcW w:w="1276" w:type="dxa"/>
            <w:vAlign w:val="center"/>
          </w:tcPr>
          <w:p w14:paraId="780CF2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72" w:author="Ross Norsworthy" w:date="2020-03-20T01:39:00Z"/>
                <w:sz w:val="20"/>
              </w:rPr>
            </w:pPr>
            <w:ins w:id="16873" w:author="Ross Norsworthy" w:date="2020-03-20T01:39:00Z">
              <w:r w:rsidRPr="00A013FD">
                <w:rPr>
                  <w:sz w:val="20"/>
                </w:rPr>
                <w:t>-20.0</w:t>
              </w:r>
            </w:ins>
          </w:p>
        </w:tc>
        <w:tc>
          <w:tcPr>
            <w:tcW w:w="992" w:type="dxa"/>
            <w:vAlign w:val="center"/>
          </w:tcPr>
          <w:p w14:paraId="23B12E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74" w:author="Ross Norsworthy" w:date="2020-03-20T01:39:00Z"/>
                <w:sz w:val="20"/>
              </w:rPr>
            </w:pPr>
            <w:ins w:id="16875" w:author="Ross Norsworthy" w:date="2020-03-20T01:39:00Z">
              <w:r w:rsidRPr="00A013FD">
                <w:rPr>
                  <w:rFonts w:cs="Calibri"/>
                  <w:sz w:val="20"/>
                </w:rPr>
                <w:t>-9.0</w:t>
              </w:r>
            </w:ins>
          </w:p>
        </w:tc>
        <w:tc>
          <w:tcPr>
            <w:tcW w:w="1134" w:type="dxa"/>
            <w:vAlign w:val="center"/>
          </w:tcPr>
          <w:p w14:paraId="5F6060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76" w:author="Ross Norsworthy" w:date="2020-03-20T01:39:00Z"/>
                <w:sz w:val="20"/>
              </w:rPr>
            </w:pPr>
            <w:ins w:id="16877" w:author="Ross Norsworthy" w:date="2020-03-20T01:39:00Z">
              <w:r w:rsidRPr="00A013FD">
                <w:rPr>
                  <w:rFonts w:cs="Calibri"/>
                  <w:sz w:val="20"/>
                </w:rPr>
                <w:t>2.0</w:t>
              </w:r>
            </w:ins>
          </w:p>
        </w:tc>
        <w:tc>
          <w:tcPr>
            <w:tcW w:w="1134" w:type="dxa"/>
            <w:vAlign w:val="center"/>
          </w:tcPr>
          <w:p w14:paraId="0F6C9E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78" w:author="Ross Norsworthy" w:date="2020-03-20T01:39:00Z"/>
                <w:sz w:val="20"/>
              </w:rPr>
            </w:pPr>
            <w:ins w:id="16879" w:author="Ross Norsworthy" w:date="2020-03-20T01:39:00Z">
              <w:r w:rsidRPr="00A013FD">
                <w:rPr>
                  <w:rFonts w:cs="Calibri"/>
                  <w:sz w:val="20"/>
                </w:rPr>
                <w:t>5.0</w:t>
              </w:r>
            </w:ins>
          </w:p>
        </w:tc>
        <w:tc>
          <w:tcPr>
            <w:tcW w:w="1134" w:type="dxa"/>
            <w:shd w:val="clear" w:color="auto" w:fill="auto"/>
            <w:vAlign w:val="center"/>
          </w:tcPr>
          <w:p w14:paraId="551BFF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80" w:author="Ross Norsworthy" w:date="2020-03-20T01:39:00Z"/>
                <w:sz w:val="20"/>
              </w:rPr>
            </w:pPr>
            <w:ins w:id="16881" w:author="Ross Norsworthy" w:date="2020-03-20T01:39:00Z">
              <w:r w:rsidRPr="00A013FD">
                <w:rPr>
                  <w:rFonts w:cs="Calibri"/>
                  <w:sz w:val="20"/>
                </w:rPr>
                <w:t>6.8</w:t>
              </w:r>
            </w:ins>
          </w:p>
        </w:tc>
      </w:tr>
      <w:tr w:rsidR="00A013FD" w:rsidRPr="00A013FD" w14:paraId="5D4372EE" w14:textId="77777777" w:rsidTr="00BF604E">
        <w:trPr>
          <w:trHeight w:val="320"/>
          <w:ins w:id="16882" w:author="Ross Norsworthy" w:date="2020-03-20T01:39:00Z"/>
        </w:trPr>
        <w:tc>
          <w:tcPr>
            <w:tcW w:w="1131" w:type="dxa"/>
            <w:shd w:val="clear" w:color="auto" w:fill="auto"/>
            <w:vAlign w:val="center"/>
          </w:tcPr>
          <w:p w14:paraId="0A55F6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83" w:author="Ross Norsworthy" w:date="2020-03-20T01:39:00Z"/>
                <w:sz w:val="20"/>
              </w:rPr>
            </w:pPr>
            <w:ins w:id="16884" w:author="Ross Norsworthy" w:date="2020-03-20T01:39:00Z">
              <w:r w:rsidRPr="00A013FD">
                <w:rPr>
                  <w:sz w:val="20"/>
                </w:rPr>
                <w:t>10</w:t>
              </w:r>
            </w:ins>
          </w:p>
        </w:tc>
        <w:tc>
          <w:tcPr>
            <w:tcW w:w="1276" w:type="dxa"/>
            <w:shd w:val="clear" w:color="auto" w:fill="auto"/>
            <w:noWrap/>
            <w:vAlign w:val="center"/>
          </w:tcPr>
          <w:p w14:paraId="1EDEB9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85" w:author="Ross Norsworthy" w:date="2020-03-20T01:39:00Z"/>
                <w:sz w:val="20"/>
              </w:rPr>
            </w:pPr>
            <w:ins w:id="16886" w:author="Ross Norsworthy" w:date="2020-03-20T01:39:00Z">
              <w:r w:rsidRPr="00A013FD">
                <w:rPr>
                  <w:sz w:val="20"/>
                </w:rPr>
                <w:t>−147.4</w:t>
              </w:r>
            </w:ins>
          </w:p>
        </w:tc>
        <w:tc>
          <w:tcPr>
            <w:tcW w:w="709" w:type="dxa"/>
            <w:shd w:val="clear" w:color="auto" w:fill="auto"/>
            <w:noWrap/>
            <w:vAlign w:val="center"/>
          </w:tcPr>
          <w:p w14:paraId="618279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87" w:author="Ross Norsworthy" w:date="2020-03-20T01:39:00Z"/>
                <w:sz w:val="20"/>
              </w:rPr>
            </w:pPr>
            <w:ins w:id="16888" w:author="Ross Norsworthy" w:date="2020-03-20T01:39:00Z">
              <w:r w:rsidRPr="00A013FD">
                <w:rPr>
                  <w:sz w:val="20"/>
                </w:rPr>
                <w:t>1 932</w:t>
              </w:r>
            </w:ins>
          </w:p>
        </w:tc>
        <w:tc>
          <w:tcPr>
            <w:tcW w:w="992" w:type="dxa"/>
            <w:vAlign w:val="center"/>
          </w:tcPr>
          <w:p w14:paraId="657FAE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89" w:author="Ross Norsworthy" w:date="2020-03-20T01:39:00Z"/>
                <w:sz w:val="20"/>
              </w:rPr>
            </w:pPr>
            <w:ins w:id="16890" w:author="Ross Norsworthy" w:date="2020-03-20T01:39:00Z">
              <w:r w:rsidRPr="00A013FD">
                <w:rPr>
                  <w:sz w:val="20"/>
                </w:rPr>
                <w:t>-125.7</w:t>
              </w:r>
            </w:ins>
          </w:p>
        </w:tc>
        <w:tc>
          <w:tcPr>
            <w:tcW w:w="1276" w:type="dxa"/>
            <w:vAlign w:val="center"/>
          </w:tcPr>
          <w:p w14:paraId="6E5E44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91" w:author="Ross Norsworthy" w:date="2020-03-20T01:39:00Z"/>
                <w:sz w:val="20"/>
              </w:rPr>
            </w:pPr>
            <w:ins w:id="16892" w:author="Ross Norsworthy" w:date="2020-03-20T01:39:00Z">
              <w:r w:rsidRPr="00A013FD">
                <w:rPr>
                  <w:sz w:val="20"/>
                </w:rPr>
                <w:t>-21.7</w:t>
              </w:r>
            </w:ins>
          </w:p>
        </w:tc>
        <w:tc>
          <w:tcPr>
            <w:tcW w:w="992" w:type="dxa"/>
            <w:vAlign w:val="center"/>
          </w:tcPr>
          <w:p w14:paraId="317987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93" w:author="Ross Norsworthy" w:date="2020-03-20T01:39:00Z"/>
                <w:sz w:val="20"/>
              </w:rPr>
            </w:pPr>
            <w:ins w:id="16894" w:author="Ross Norsworthy" w:date="2020-03-20T01:39:00Z">
              <w:r w:rsidRPr="00A013FD">
                <w:rPr>
                  <w:rFonts w:cs="Calibri"/>
                  <w:sz w:val="20"/>
                </w:rPr>
                <w:t>-10.7</w:t>
              </w:r>
            </w:ins>
          </w:p>
        </w:tc>
        <w:tc>
          <w:tcPr>
            <w:tcW w:w="1134" w:type="dxa"/>
            <w:vAlign w:val="center"/>
          </w:tcPr>
          <w:p w14:paraId="1E56F4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95" w:author="Ross Norsworthy" w:date="2020-03-20T01:39:00Z"/>
                <w:sz w:val="20"/>
              </w:rPr>
            </w:pPr>
            <w:ins w:id="16896" w:author="Ross Norsworthy" w:date="2020-03-20T01:39:00Z">
              <w:r w:rsidRPr="00A013FD">
                <w:rPr>
                  <w:rFonts w:cs="Calibri"/>
                  <w:sz w:val="20"/>
                </w:rPr>
                <w:t>0.3</w:t>
              </w:r>
            </w:ins>
          </w:p>
        </w:tc>
        <w:tc>
          <w:tcPr>
            <w:tcW w:w="1134" w:type="dxa"/>
            <w:vAlign w:val="center"/>
          </w:tcPr>
          <w:p w14:paraId="08F862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97" w:author="Ross Norsworthy" w:date="2020-03-20T01:39:00Z"/>
                <w:sz w:val="20"/>
              </w:rPr>
            </w:pPr>
            <w:ins w:id="16898" w:author="Ross Norsworthy" w:date="2020-03-20T01:39:00Z">
              <w:r w:rsidRPr="00A013FD">
                <w:rPr>
                  <w:rFonts w:cs="Calibri"/>
                  <w:sz w:val="20"/>
                </w:rPr>
                <w:t>3.3</w:t>
              </w:r>
            </w:ins>
          </w:p>
        </w:tc>
        <w:tc>
          <w:tcPr>
            <w:tcW w:w="1134" w:type="dxa"/>
            <w:shd w:val="clear" w:color="auto" w:fill="auto"/>
            <w:vAlign w:val="center"/>
          </w:tcPr>
          <w:p w14:paraId="3BD7B4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899" w:author="Ross Norsworthy" w:date="2020-03-20T01:39:00Z"/>
                <w:sz w:val="20"/>
              </w:rPr>
            </w:pPr>
            <w:ins w:id="16900" w:author="Ross Norsworthy" w:date="2020-03-20T01:39:00Z">
              <w:r w:rsidRPr="00A013FD">
                <w:rPr>
                  <w:rFonts w:cs="Calibri"/>
                  <w:sz w:val="20"/>
                </w:rPr>
                <w:t>5.1</w:t>
              </w:r>
            </w:ins>
          </w:p>
        </w:tc>
      </w:tr>
      <w:tr w:rsidR="00A013FD" w:rsidRPr="00A013FD" w14:paraId="0CC585AA" w14:textId="77777777" w:rsidTr="00BF604E">
        <w:trPr>
          <w:trHeight w:val="320"/>
          <w:ins w:id="16901" w:author="Ross Norsworthy" w:date="2020-03-20T01:39:00Z"/>
        </w:trPr>
        <w:tc>
          <w:tcPr>
            <w:tcW w:w="1131" w:type="dxa"/>
            <w:shd w:val="clear" w:color="auto" w:fill="auto"/>
            <w:vAlign w:val="center"/>
          </w:tcPr>
          <w:p w14:paraId="7F9D08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02" w:author="Ross Norsworthy" w:date="2020-03-20T01:39:00Z"/>
                <w:sz w:val="20"/>
              </w:rPr>
            </w:pPr>
            <w:ins w:id="16903" w:author="Ross Norsworthy" w:date="2020-03-20T01:39:00Z">
              <w:r w:rsidRPr="00A013FD">
                <w:rPr>
                  <w:sz w:val="20"/>
                </w:rPr>
                <w:t>20</w:t>
              </w:r>
            </w:ins>
          </w:p>
        </w:tc>
        <w:tc>
          <w:tcPr>
            <w:tcW w:w="1276" w:type="dxa"/>
            <w:shd w:val="clear" w:color="auto" w:fill="auto"/>
            <w:noWrap/>
            <w:vAlign w:val="center"/>
          </w:tcPr>
          <w:p w14:paraId="464BA5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04" w:author="Ross Norsworthy" w:date="2020-03-20T01:39:00Z"/>
                <w:sz w:val="20"/>
              </w:rPr>
            </w:pPr>
            <w:ins w:id="16905" w:author="Ross Norsworthy" w:date="2020-03-20T01:39:00Z">
              <w:r w:rsidRPr="00A013FD">
                <w:rPr>
                  <w:sz w:val="20"/>
                </w:rPr>
                <w:t>−145.8</w:t>
              </w:r>
            </w:ins>
          </w:p>
        </w:tc>
        <w:tc>
          <w:tcPr>
            <w:tcW w:w="709" w:type="dxa"/>
            <w:shd w:val="clear" w:color="auto" w:fill="auto"/>
            <w:noWrap/>
            <w:vAlign w:val="center"/>
          </w:tcPr>
          <w:p w14:paraId="5F0BCA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06" w:author="Ross Norsworthy" w:date="2020-03-20T01:39:00Z"/>
                <w:sz w:val="20"/>
              </w:rPr>
            </w:pPr>
            <w:ins w:id="16907" w:author="Ross Norsworthy" w:date="2020-03-20T01:39:00Z">
              <w:r w:rsidRPr="00A013FD">
                <w:rPr>
                  <w:sz w:val="20"/>
                </w:rPr>
                <w:t>1 392</w:t>
              </w:r>
            </w:ins>
          </w:p>
        </w:tc>
        <w:tc>
          <w:tcPr>
            <w:tcW w:w="992" w:type="dxa"/>
            <w:vAlign w:val="center"/>
          </w:tcPr>
          <w:p w14:paraId="627290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08" w:author="Ross Norsworthy" w:date="2020-03-20T01:39:00Z"/>
                <w:sz w:val="20"/>
              </w:rPr>
            </w:pPr>
            <w:ins w:id="16909" w:author="Ross Norsworthy" w:date="2020-03-20T01:39:00Z">
              <w:r w:rsidRPr="00A013FD">
                <w:rPr>
                  <w:sz w:val="20"/>
                </w:rPr>
                <w:t>-122.9</w:t>
              </w:r>
            </w:ins>
          </w:p>
        </w:tc>
        <w:tc>
          <w:tcPr>
            <w:tcW w:w="1276" w:type="dxa"/>
            <w:vAlign w:val="center"/>
          </w:tcPr>
          <w:p w14:paraId="602211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10" w:author="Ross Norsworthy" w:date="2020-03-20T01:39:00Z"/>
                <w:sz w:val="20"/>
              </w:rPr>
            </w:pPr>
            <w:ins w:id="16911" w:author="Ross Norsworthy" w:date="2020-03-20T01:39:00Z">
              <w:r w:rsidRPr="00A013FD">
                <w:rPr>
                  <w:sz w:val="20"/>
                </w:rPr>
                <w:t>-22.9</w:t>
              </w:r>
            </w:ins>
          </w:p>
        </w:tc>
        <w:tc>
          <w:tcPr>
            <w:tcW w:w="992" w:type="dxa"/>
            <w:vAlign w:val="center"/>
          </w:tcPr>
          <w:p w14:paraId="15FDA6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12" w:author="Ross Norsworthy" w:date="2020-03-20T01:39:00Z"/>
                <w:sz w:val="20"/>
              </w:rPr>
            </w:pPr>
            <w:ins w:id="16913" w:author="Ross Norsworthy" w:date="2020-03-20T01:39:00Z">
              <w:r w:rsidRPr="00A013FD">
                <w:rPr>
                  <w:rFonts w:cs="Calibri"/>
                  <w:sz w:val="20"/>
                </w:rPr>
                <w:t>-11.9</w:t>
              </w:r>
            </w:ins>
          </w:p>
        </w:tc>
        <w:tc>
          <w:tcPr>
            <w:tcW w:w="1134" w:type="dxa"/>
            <w:vAlign w:val="center"/>
          </w:tcPr>
          <w:p w14:paraId="3EE9C1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14" w:author="Ross Norsworthy" w:date="2020-03-20T01:39:00Z"/>
                <w:sz w:val="20"/>
              </w:rPr>
            </w:pPr>
            <w:ins w:id="16915" w:author="Ross Norsworthy" w:date="2020-03-20T01:39:00Z">
              <w:r w:rsidRPr="00A013FD">
                <w:rPr>
                  <w:rFonts w:cs="Calibri"/>
                  <w:sz w:val="20"/>
                </w:rPr>
                <w:t>-1.0</w:t>
              </w:r>
            </w:ins>
          </w:p>
        </w:tc>
        <w:tc>
          <w:tcPr>
            <w:tcW w:w="1134" w:type="dxa"/>
            <w:vAlign w:val="center"/>
          </w:tcPr>
          <w:p w14:paraId="28B660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16" w:author="Ross Norsworthy" w:date="2020-03-20T01:39:00Z"/>
                <w:sz w:val="20"/>
              </w:rPr>
            </w:pPr>
            <w:ins w:id="16917" w:author="Ross Norsworthy" w:date="2020-03-20T01:39:00Z">
              <w:r w:rsidRPr="00A013FD">
                <w:rPr>
                  <w:rFonts w:cs="Calibri"/>
                  <w:sz w:val="20"/>
                </w:rPr>
                <w:t>2.0</w:t>
              </w:r>
            </w:ins>
          </w:p>
        </w:tc>
        <w:tc>
          <w:tcPr>
            <w:tcW w:w="1134" w:type="dxa"/>
            <w:shd w:val="clear" w:color="auto" w:fill="auto"/>
            <w:vAlign w:val="center"/>
          </w:tcPr>
          <w:p w14:paraId="7790E5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18" w:author="Ross Norsworthy" w:date="2020-03-20T01:39:00Z"/>
                <w:sz w:val="20"/>
              </w:rPr>
            </w:pPr>
            <w:ins w:id="16919" w:author="Ross Norsworthy" w:date="2020-03-20T01:39:00Z">
              <w:r w:rsidRPr="00A013FD">
                <w:rPr>
                  <w:rFonts w:cs="Calibri"/>
                  <w:sz w:val="20"/>
                </w:rPr>
                <w:t>3.8</w:t>
              </w:r>
            </w:ins>
          </w:p>
        </w:tc>
      </w:tr>
      <w:tr w:rsidR="00A013FD" w:rsidRPr="00A013FD" w14:paraId="7112EB14" w14:textId="77777777" w:rsidTr="00BF604E">
        <w:trPr>
          <w:trHeight w:val="320"/>
          <w:ins w:id="16920" w:author="Ross Norsworthy" w:date="2020-03-20T01:39:00Z"/>
        </w:trPr>
        <w:tc>
          <w:tcPr>
            <w:tcW w:w="1131" w:type="dxa"/>
            <w:shd w:val="clear" w:color="auto" w:fill="auto"/>
            <w:vAlign w:val="center"/>
          </w:tcPr>
          <w:p w14:paraId="10A585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21" w:author="Ross Norsworthy" w:date="2020-03-20T01:39:00Z"/>
                <w:sz w:val="20"/>
              </w:rPr>
            </w:pPr>
            <w:ins w:id="16922" w:author="Ross Norsworthy" w:date="2020-03-20T01:39:00Z">
              <w:r w:rsidRPr="00A013FD">
                <w:rPr>
                  <w:sz w:val="20"/>
                </w:rPr>
                <w:t>30</w:t>
              </w:r>
            </w:ins>
          </w:p>
        </w:tc>
        <w:tc>
          <w:tcPr>
            <w:tcW w:w="1276" w:type="dxa"/>
            <w:shd w:val="clear" w:color="auto" w:fill="auto"/>
            <w:noWrap/>
            <w:vAlign w:val="center"/>
          </w:tcPr>
          <w:p w14:paraId="38F109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23" w:author="Ross Norsworthy" w:date="2020-03-20T01:39:00Z"/>
                <w:sz w:val="20"/>
              </w:rPr>
            </w:pPr>
            <w:ins w:id="16924" w:author="Ross Norsworthy" w:date="2020-03-20T01:39:00Z">
              <w:r w:rsidRPr="00A013FD">
                <w:rPr>
                  <w:sz w:val="20"/>
                </w:rPr>
                <w:t>−144.2</w:t>
              </w:r>
            </w:ins>
          </w:p>
        </w:tc>
        <w:tc>
          <w:tcPr>
            <w:tcW w:w="709" w:type="dxa"/>
            <w:shd w:val="clear" w:color="auto" w:fill="auto"/>
            <w:noWrap/>
            <w:vAlign w:val="center"/>
          </w:tcPr>
          <w:p w14:paraId="120903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25" w:author="Ross Norsworthy" w:date="2020-03-20T01:39:00Z"/>
                <w:sz w:val="20"/>
              </w:rPr>
            </w:pPr>
            <w:ins w:id="16926" w:author="Ross Norsworthy" w:date="2020-03-20T01:39:00Z">
              <w:r w:rsidRPr="00A013FD">
                <w:rPr>
                  <w:sz w:val="20"/>
                </w:rPr>
                <w:t>1 075</w:t>
              </w:r>
            </w:ins>
          </w:p>
        </w:tc>
        <w:tc>
          <w:tcPr>
            <w:tcW w:w="992" w:type="dxa"/>
            <w:vAlign w:val="center"/>
          </w:tcPr>
          <w:p w14:paraId="7EE865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27" w:author="Ross Norsworthy" w:date="2020-03-20T01:39:00Z"/>
                <w:sz w:val="20"/>
              </w:rPr>
            </w:pPr>
            <w:ins w:id="16928" w:author="Ross Norsworthy" w:date="2020-03-20T01:39:00Z">
              <w:r w:rsidRPr="00A013FD">
                <w:rPr>
                  <w:sz w:val="20"/>
                </w:rPr>
                <w:t>-120.6</w:t>
              </w:r>
            </w:ins>
          </w:p>
        </w:tc>
        <w:tc>
          <w:tcPr>
            <w:tcW w:w="1276" w:type="dxa"/>
            <w:vAlign w:val="center"/>
          </w:tcPr>
          <w:p w14:paraId="3487E7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29" w:author="Ross Norsworthy" w:date="2020-03-20T01:39:00Z"/>
                <w:sz w:val="20"/>
              </w:rPr>
            </w:pPr>
            <w:ins w:id="16930" w:author="Ross Norsworthy" w:date="2020-03-20T01:39:00Z">
              <w:r w:rsidRPr="00A013FD">
                <w:rPr>
                  <w:sz w:val="20"/>
                </w:rPr>
                <w:t>-23.6</w:t>
              </w:r>
            </w:ins>
          </w:p>
        </w:tc>
        <w:tc>
          <w:tcPr>
            <w:tcW w:w="992" w:type="dxa"/>
            <w:vAlign w:val="center"/>
          </w:tcPr>
          <w:p w14:paraId="5CCDEE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31" w:author="Ross Norsworthy" w:date="2020-03-20T01:39:00Z"/>
                <w:sz w:val="20"/>
              </w:rPr>
            </w:pPr>
            <w:ins w:id="16932" w:author="Ross Norsworthy" w:date="2020-03-20T01:39:00Z">
              <w:r w:rsidRPr="00A013FD">
                <w:rPr>
                  <w:rFonts w:cs="Calibri"/>
                  <w:sz w:val="20"/>
                </w:rPr>
                <w:t>-12.6</w:t>
              </w:r>
            </w:ins>
          </w:p>
        </w:tc>
        <w:tc>
          <w:tcPr>
            <w:tcW w:w="1134" w:type="dxa"/>
            <w:vAlign w:val="center"/>
          </w:tcPr>
          <w:p w14:paraId="63310A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33" w:author="Ross Norsworthy" w:date="2020-03-20T01:39:00Z"/>
                <w:sz w:val="20"/>
              </w:rPr>
            </w:pPr>
            <w:ins w:id="16934" w:author="Ross Norsworthy" w:date="2020-03-20T01:39:00Z">
              <w:r w:rsidRPr="00A013FD">
                <w:rPr>
                  <w:rFonts w:cs="Calibri"/>
                  <w:sz w:val="20"/>
                </w:rPr>
                <w:t>-1.6</w:t>
              </w:r>
            </w:ins>
          </w:p>
        </w:tc>
        <w:tc>
          <w:tcPr>
            <w:tcW w:w="1134" w:type="dxa"/>
            <w:vAlign w:val="center"/>
          </w:tcPr>
          <w:p w14:paraId="6B609B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35" w:author="Ross Norsworthy" w:date="2020-03-20T01:39:00Z"/>
                <w:sz w:val="20"/>
              </w:rPr>
            </w:pPr>
            <w:ins w:id="16936" w:author="Ross Norsworthy" w:date="2020-03-20T01:39:00Z">
              <w:r w:rsidRPr="00A013FD">
                <w:rPr>
                  <w:rFonts w:cs="Calibri"/>
                  <w:sz w:val="20"/>
                </w:rPr>
                <w:t>1.4</w:t>
              </w:r>
            </w:ins>
          </w:p>
        </w:tc>
        <w:tc>
          <w:tcPr>
            <w:tcW w:w="1134" w:type="dxa"/>
            <w:shd w:val="clear" w:color="auto" w:fill="auto"/>
            <w:vAlign w:val="center"/>
          </w:tcPr>
          <w:p w14:paraId="742CAD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37" w:author="Ross Norsworthy" w:date="2020-03-20T01:39:00Z"/>
                <w:sz w:val="20"/>
              </w:rPr>
            </w:pPr>
            <w:ins w:id="16938" w:author="Ross Norsworthy" w:date="2020-03-20T01:39:00Z">
              <w:r w:rsidRPr="00A013FD">
                <w:rPr>
                  <w:rFonts w:cs="Calibri"/>
                  <w:sz w:val="20"/>
                </w:rPr>
                <w:t>3.2</w:t>
              </w:r>
            </w:ins>
          </w:p>
        </w:tc>
      </w:tr>
      <w:tr w:rsidR="00A013FD" w:rsidRPr="00A013FD" w14:paraId="5219B65A" w14:textId="77777777" w:rsidTr="00BF604E">
        <w:trPr>
          <w:trHeight w:val="320"/>
          <w:ins w:id="16939" w:author="Ross Norsworthy" w:date="2020-03-20T01:39:00Z"/>
        </w:trPr>
        <w:tc>
          <w:tcPr>
            <w:tcW w:w="1131" w:type="dxa"/>
            <w:shd w:val="clear" w:color="auto" w:fill="auto"/>
            <w:vAlign w:val="center"/>
          </w:tcPr>
          <w:p w14:paraId="7DD144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40" w:author="Ross Norsworthy" w:date="2020-03-20T01:39:00Z"/>
                <w:sz w:val="20"/>
              </w:rPr>
            </w:pPr>
            <w:ins w:id="16941" w:author="Ross Norsworthy" w:date="2020-03-20T01:39:00Z">
              <w:r w:rsidRPr="00A013FD">
                <w:rPr>
                  <w:sz w:val="20"/>
                </w:rPr>
                <w:t>40</w:t>
              </w:r>
            </w:ins>
          </w:p>
        </w:tc>
        <w:tc>
          <w:tcPr>
            <w:tcW w:w="1276" w:type="dxa"/>
            <w:shd w:val="clear" w:color="auto" w:fill="auto"/>
            <w:noWrap/>
            <w:vAlign w:val="center"/>
          </w:tcPr>
          <w:p w14:paraId="60509F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42" w:author="Ross Norsworthy" w:date="2020-03-20T01:39:00Z"/>
                <w:sz w:val="20"/>
              </w:rPr>
            </w:pPr>
            <w:ins w:id="16943" w:author="Ross Norsworthy" w:date="2020-03-20T01:39:00Z">
              <w:r w:rsidRPr="00A013FD">
                <w:rPr>
                  <w:sz w:val="20"/>
                </w:rPr>
                <w:t>−142.6</w:t>
              </w:r>
            </w:ins>
          </w:p>
        </w:tc>
        <w:tc>
          <w:tcPr>
            <w:tcW w:w="709" w:type="dxa"/>
            <w:shd w:val="clear" w:color="auto" w:fill="auto"/>
            <w:noWrap/>
            <w:vAlign w:val="center"/>
          </w:tcPr>
          <w:p w14:paraId="0FFC8E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44" w:author="Ross Norsworthy" w:date="2020-03-20T01:39:00Z"/>
                <w:sz w:val="20"/>
              </w:rPr>
            </w:pPr>
            <w:ins w:id="16945" w:author="Ross Norsworthy" w:date="2020-03-20T01:39:00Z">
              <w:r w:rsidRPr="00A013FD">
                <w:rPr>
                  <w:sz w:val="20"/>
                </w:rPr>
                <w:t>882</w:t>
              </w:r>
            </w:ins>
          </w:p>
        </w:tc>
        <w:tc>
          <w:tcPr>
            <w:tcW w:w="992" w:type="dxa"/>
            <w:vAlign w:val="center"/>
          </w:tcPr>
          <w:p w14:paraId="66E898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46" w:author="Ross Norsworthy" w:date="2020-03-20T01:39:00Z"/>
                <w:sz w:val="20"/>
              </w:rPr>
            </w:pPr>
            <w:ins w:id="16947" w:author="Ross Norsworthy" w:date="2020-03-20T01:39:00Z">
              <w:r w:rsidRPr="00A013FD">
                <w:rPr>
                  <w:sz w:val="20"/>
                </w:rPr>
                <w:t>-118.9</w:t>
              </w:r>
            </w:ins>
          </w:p>
        </w:tc>
        <w:tc>
          <w:tcPr>
            <w:tcW w:w="1276" w:type="dxa"/>
            <w:vAlign w:val="center"/>
          </w:tcPr>
          <w:p w14:paraId="043967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48" w:author="Ross Norsworthy" w:date="2020-03-20T01:39:00Z"/>
                <w:sz w:val="20"/>
              </w:rPr>
            </w:pPr>
            <w:ins w:id="16949" w:author="Ross Norsworthy" w:date="2020-03-20T01:39:00Z">
              <w:r w:rsidRPr="00A013FD">
                <w:rPr>
                  <w:sz w:val="20"/>
                </w:rPr>
                <w:t>-23.7</w:t>
              </w:r>
            </w:ins>
          </w:p>
        </w:tc>
        <w:tc>
          <w:tcPr>
            <w:tcW w:w="992" w:type="dxa"/>
            <w:vAlign w:val="center"/>
          </w:tcPr>
          <w:p w14:paraId="293CD5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50" w:author="Ross Norsworthy" w:date="2020-03-20T01:39:00Z"/>
                <w:sz w:val="20"/>
              </w:rPr>
            </w:pPr>
            <w:ins w:id="16951" w:author="Ross Norsworthy" w:date="2020-03-20T01:39:00Z">
              <w:r w:rsidRPr="00A013FD">
                <w:rPr>
                  <w:rFonts w:cs="Calibri"/>
                  <w:sz w:val="20"/>
                </w:rPr>
                <w:t>-12.7</w:t>
              </w:r>
            </w:ins>
          </w:p>
        </w:tc>
        <w:tc>
          <w:tcPr>
            <w:tcW w:w="1134" w:type="dxa"/>
            <w:vAlign w:val="center"/>
          </w:tcPr>
          <w:p w14:paraId="1DD6A7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52" w:author="Ross Norsworthy" w:date="2020-03-20T01:39:00Z"/>
                <w:sz w:val="20"/>
              </w:rPr>
            </w:pPr>
            <w:ins w:id="16953" w:author="Ross Norsworthy" w:date="2020-03-20T01:39:00Z">
              <w:r w:rsidRPr="00A013FD">
                <w:rPr>
                  <w:rFonts w:cs="Calibri"/>
                  <w:sz w:val="20"/>
                </w:rPr>
                <w:t>-1.7</w:t>
              </w:r>
            </w:ins>
          </w:p>
        </w:tc>
        <w:tc>
          <w:tcPr>
            <w:tcW w:w="1134" w:type="dxa"/>
            <w:vAlign w:val="center"/>
          </w:tcPr>
          <w:p w14:paraId="4EED4E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54" w:author="Ross Norsworthy" w:date="2020-03-20T01:39:00Z"/>
                <w:sz w:val="20"/>
              </w:rPr>
            </w:pPr>
            <w:ins w:id="16955" w:author="Ross Norsworthy" w:date="2020-03-20T01:39:00Z">
              <w:r w:rsidRPr="00A013FD">
                <w:rPr>
                  <w:rFonts w:cs="Calibri"/>
                  <w:sz w:val="20"/>
                </w:rPr>
                <w:t>1.3</w:t>
              </w:r>
            </w:ins>
          </w:p>
        </w:tc>
        <w:tc>
          <w:tcPr>
            <w:tcW w:w="1134" w:type="dxa"/>
            <w:shd w:val="clear" w:color="auto" w:fill="auto"/>
            <w:vAlign w:val="center"/>
          </w:tcPr>
          <w:p w14:paraId="00E7A7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56" w:author="Ross Norsworthy" w:date="2020-03-20T01:39:00Z"/>
                <w:sz w:val="20"/>
              </w:rPr>
            </w:pPr>
            <w:ins w:id="16957" w:author="Ross Norsworthy" w:date="2020-03-20T01:39:00Z">
              <w:r w:rsidRPr="00A013FD">
                <w:rPr>
                  <w:rFonts w:cs="Calibri"/>
                  <w:sz w:val="20"/>
                </w:rPr>
                <w:t>3.0</w:t>
              </w:r>
            </w:ins>
          </w:p>
        </w:tc>
      </w:tr>
      <w:tr w:rsidR="00A013FD" w:rsidRPr="00A013FD" w14:paraId="1CB2D2B5" w14:textId="77777777" w:rsidTr="00BF604E">
        <w:trPr>
          <w:trHeight w:val="320"/>
          <w:ins w:id="16958" w:author="Ross Norsworthy" w:date="2020-03-20T01:39:00Z"/>
        </w:trPr>
        <w:tc>
          <w:tcPr>
            <w:tcW w:w="1131" w:type="dxa"/>
            <w:shd w:val="clear" w:color="auto" w:fill="auto"/>
            <w:vAlign w:val="center"/>
          </w:tcPr>
          <w:p w14:paraId="3F756E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59" w:author="Ross Norsworthy" w:date="2020-03-20T01:39:00Z"/>
                <w:sz w:val="20"/>
              </w:rPr>
            </w:pPr>
            <w:ins w:id="16960" w:author="Ross Norsworthy" w:date="2020-03-20T01:39:00Z">
              <w:r w:rsidRPr="00A013FD">
                <w:rPr>
                  <w:sz w:val="20"/>
                </w:rPr>
                <w:t>50</w:t>
              </w:r>
            </w:ins>
          </w:p>
        </w:tc>
        <w:tc>
          <w:tcPr>
            <w:tcW w:w="1276" w:type="dxa"/>
            <w:shd w:val="clear" w:color="auto" w:fill="auto"/>
            <w:noWrap/>
            <w:vAlign w:val="center"/>
          </w:tcPr>
          <w:p w14:paraId="171313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61" w:author="Ross Norsworthy" w:date="2020-03-20T01:39:00Z"/>
                <w:sz w:val="20"/>
              </w:rPr>
            </w:pPr>
            <w:ins w:id="16962" w:author="Ross Norsworthy" w:date="2020-03-20T01:39:00Z">
              <w:r w:rsidRPr="00A013FD">
                <w:rPr>
                  <w:sz w:val="20"/>
                </w:rPr>
                <w:t>−139.4</w:t>
              </w:r>
            </w:ins>
          </w:p>
        </w:tc>
        <w:tc>
          <w:tcPr>
            <w:tcW w:w="709" w:type="dxa"/>
            <w:shd w:val="clear" w:color="auto" w:fill="auto"/>
            <w:noWrap/>
            <w:vAlign w:val="center"/>
          </w:tcPr>
          <w:p w14:paraId="51EA3E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63" w:author="Ross Norsworthy" w:date="2020-03-20T01:39:00Z"/>
                <w:sz w:val="20"/>
              </w:rPr>
            </w:pPr>
            <w:ins w:id="16964" w:author="Ross Norsworthy" w:date="2020-03-20T01:39:00Z">
              <w:r w:rsidRPr="00A013FD">
                <w:rPr>
                  <w:sz w:val="20"/>
                </w:rPr>
                <w:t>761</w:t>
              </w:r>
            </w:ins>
          </w:p>
        </w:tc>
        <w:tc>
          <w:tcPr>
            <w:tcW w:w="992" w:type="dxa"/>
            <w:vAlign w:val="center"/>
          </w:tcPr>
          <w:p w14:paraId="227982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65" w:author="Ross Norsworthy" w:date="2020-03-20T01:39:00Z"/>
                <w:sz w:val="20"/>
              </w:rPr>
            </w:pPr>
            <w:ins w:id="16966" w:author="Ross Norsworthy" w:date="2020-03-20T01:39:00Z">
              <w:r w:rsidRPr="00A013FD">
                <w:rPr>
                  <w:sz w:val="20"/>
                </w:rPr>
                <w:t>-117.6</w:t>
              </w:r>
            </w:ins>
          </w:p>
        </w:tc>
        <w:tc>
          <w:tcPr>
            <w:tcW w:w="1276" w:type="dxa"/>
            <w:vAlign w:val="center"/>
          </w:tcPr>
          <w:p w14:paraId="2A90D5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67" w:author="Ross Norsworthy" w:date="2020-03-20T01:39:00Z"/>
                <w:sz w:val="20"/>
              </w:rPr>
            </w:pPr>
            <w:ins w:id="16968" w:author="Ross Norsworthy" w:date="2020-03-20T01:39:00Z">
              <w:r w:rsidRPr="00A013FD">
                <w:rPr>
                  <w:sz w:val="20"/>
                </w:rPr>
                <w:t>-21.7</w:t>
              </w:r>
            </w:ins>
          </w:p>
        </w:tc>
        <w:tc>
          <w:tcPr>
            <w:tcW w:w="992" w:type="dxa"/>
            <w:vAlign w:val="center"/>
          </w:tcPr>
          <w:p w14:paraId="115E37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69" w:author="Ross Norsworthy" w:date="2020-03-20T01:39:00Z"/>
                <w:sz w:val="20"/>
              </w:rPr>
            </w:pPr>
            <w:ins w:id="16970" w:author="Ross Norsworthy" w:date="2020-03-20T01:39:00Z">
              <w:r w:rsidRPr="00A013FD">
                <w:rPr>
                  <w:rFonts w:cs="Calibri"/>
                  <w:sz w:val="20"/>
                </w:rPr>
                <w:t>-10.7</w:t>
              </w:r>
            </w:ins>
          </w:p>
        </w:tc>
        <w:tc>
          <w:tcPr>
            <w:tcW w:w="1134" w:type="dxa"/>
            <w:vAlign w:val="center"/>
          </w:tcPr>
          <w:p w14:paraId="6676A9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71" w:author="Ross Norsworthy" w:date="2020-03-20T01:39:00Z"/>
                <w:sz w:val="20"/>
              </w:rPr>
            </w:pPr>
            <w:ins w:id="16972" w:author="Ross Norsworthy" w:date="2020-03-20T01:39:00Z">
              <w:r w:rsidRPr="00A013FD">
                <w:rPr>
                  <w:rFonts w:cs="Calibri"/>
                  <w:sz w:val="20"/>
                </w:rPr>
                <w:t>0.2</w:t>
              </w:r>
            </w:ins>
          </w:p>
        </w:tc>
        <w:tc>
          <w:tcPr>
            <w:tcW w:w="1134" w:type="dxa"/>
            <w:vAlign w:val="center"/>
          </w:tcPr>
          <w:p w14:paraId="714B1D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73" w:author="Ross Norsworthy" w:date="2020-03-20T01:39:00Z"/>
                <w:sz w:val="20"/>
              </w:rPr>
            </w:pPr>
            <w:ins w:id="16974" w:author="Ross Norsworthy" w:date="2020-03-20T01:39:00Z">
              <w:r w:rsidRPr="00A013FD">
                <w:rPr>
                  <w:rFonts w:cs="Calibri"/>
                  <w:sz w:val="20"/>
                </w:rPr>
                <w:t>3.2</w:t>
              </w:r>
            </w:ins>
          </w:p>
        </w:tc>
        <w:tc>
          <w:tcPr>
            <w:tcW w:w="1134" w:type="dxa"/>
            <w:shd w:val="clear" w:color="auto" w:fill="auto"/>
            <w:vAlign w:val="center"/>
          </w:tcPr>
          <w:p w14:paraId="69C098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75" w:author="Ross Norsworthy" w:date="2020-03-20T01:39:00Z"/>
                <w:sz w:val="20"/>
              </w:rPr>
            </w:pPr>
            <w:ins w:id="16976" w:author="Ross Norsworthy" w:date="2020-03-20T01:39:00Z">
              <w:r w:rsidRPr="00A013FD">
                <w:rPr>
                  <w:rFonts w:cs="Calibri"/>
                  <w:sz w:val="20"/>
                </w:rPr>
                <w:t>5.0</w:t>
              </w:r>
            </w:ins>
          </w:p>
        </w:tc>
      </w:tr>
      <w:tr w:rsidR="00A013FD" w:rsidRPr="00A013FD" w14:paraId="4DF92656" w14:textId="77777777" w:rsidTr="00BF604E">
        <w:trPr>
          <w:trHeight w:val="320"/>
          <w:ins w:id="16977" w:author="Ross Norsworthy" w:date="2020-03-20T01:39:00Z"/>
        </w:trPr>
        <w:tc>
          <w:tcPr>
            <w:tcW w:w="1131" w:type="dxa"/>
            <w:shd w:val="clear" w:color="auto" w:fill="auto"/>
            <w:vAlign w:val="center"/>
          </w:tcPr>
          <w:p w14:paraId="134A22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78" w:author="Ross Norsworthy" w:date="2020-03-20T01:39:00Z"/>
                <w:sz w:val="20"/>
              </w:rPr>
            </w:pPr>
            <w:ins w:id="16979" w:author="Ross Norsworthy" w:date="2020-03-20T01:39:00Z">
              <w:r w:rsidRPr="00A013FD">
                <w:rPr>
                  <w:sz w:val="20"/>
                </w:rPr>
                <w:t>60</w:t>
              </w:r>
            </w:ins>
          </w:p>
        </w:tc>
        <w:tc>
          <w:tcPr>
            <w:tcW w:w="1276" w:type="dxa"/>
            <w:shd w:val="clear" w:color="auto" w:fill="auto"/>
            <w:noWrap/>
            <w:vAlign w:val="center"/>
          </w:tcPr>
          <w:p w14:paraId="1E10C9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80" w:author="Ross Norsworthy" w:date="2020-03-20T01:39:00Z"/>
                <w:sz w:val="20"/>
              </w:rPr>
            </w:pPr>
            <w:ins w:id="16981" w:author="Ross Norsworthy" w:date="2020-03-20T01:39:00Z">
              <w:r w:rsidRPr="00A013FD">
                <w:rPr>
                  <w:sz w:val="20"/>
                </w:rPr>
                <w:t>−134.0</w:t>
              </w:r>
            </w:ins>
          </w:p>
        </w:tc>
        <w:tc>
          <w:tcPr>
            <w:tcW w:w="709" w:type="dxa"/>
            <w:shd w:val="clear" w:color="auto" w:fill="auto"/>
            <w:noWrap/>
            <w:vAlign w:val="center"/>
          </w:tcPr>
          <w:p w14:paraId="050CC5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82" w:author="Ross Norsworthy" w:date="2020-03-20T01:39:00Z"/>
                <w:sz w:val="20"/>
              </w:rPr>
            </w:pPr>
            <w:ins w:id="16983" w:author="Ross Norsworthy" w:date="2020-03-20T01:39:00Z">
              <w:r w:rsidRPr="00A013FD">
                <w:rPr>
                  <w:sz w:val="20"/>
                </w:rPr>
                <w:t>683</w:t>
              </w:r>
            </w:ins>
          </w:p>
        </w:tc>
        <w:tc>
          <w:tcPr>
            <w:tcW w:w="992" w:type="dxa"/>
            <w:vAlign w:val="center"/>
          </w:tcPr>
          <w:p w14:paraId="560FE3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84" w:author="Ross Norsworthy" w:date="2020-03-20T01:39:00Z"/>
                <w:sz w:val="20"/>
              </w:rPr>
            </w:pPr>
            <w:ins w:id="16985" w:author="Ross Norsworthy" w:date="2020-03-20T01:39:00Z">
              <w:r w:rsidRPr="00A013FD">
                <w:rPr>
                  <w:sz w:val="20"/>
                </w:rPr>
                <w:t>-116.7</w:t>
              </w:r>
            </w:ins>
          </w:p>
        </w:tc>
        <w:tc>
          <w:tcPr>
            <w:tcW w:w="1276" w:type="dxa"/>
            <w:vAlign w:val="center"/>
          </w:tcPr>
          <w:p w14:paraId="3A9146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86" w:author="Ross Norsworthy" w:date="2020-03-20T01:39:00Z"/>
                <w:sz w:val="20"/>
              </w:rPr>
            </w:pPr>
            <w:ins w:id="16987" w:author="Ross Norsworthy" w:date="2020-03-20T01:39:00Z">
              <w:r w:rsidRPr="00A013FD">
                <w:rPr>
                  <w:sz w:val="20"/>
                </w:rPr>
                <w:t>-17.3</w:t>
              </w:r>
            </w:ins>
          </w:p>
        </w:tc>
        <w:tc>
          <w:tcPr>
            <w:tcW w:w="992" w:type="dxa"/>
            <w:vAlign w:val="center"/>
          </w:tcPr>
          <w:p w14:paraId="724DDB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88" w:author="Ross Norsworthy" w:date="2020-03-20T01:39:00Z"/>
                <w:sz w:val="20"/>
              </w:rPr>
            </w:pPr>
            <w:ins w:id="16989" w:author="Ross Norsworthy" w:date="2020-03-20T01:39:00Z">
              <w:r w:rsidRPr="00A013FD">
                <w:rPr>
                  <w:rFonts w:cs="Calibri"/>
                  <w:sz w:val="20"/>
                </w:rPr>
                <w:t>-6.3</w:t>
              </w:r>
            </w:ins>
          </w:p>
        </w:tc>
        <w:tc>
          <w:tcPr>
            <w:tcW w:w="1134" w:type="dxa"/>
            <w:vAlign w:val="center"/>
          </w:tcPr>
          <w:p w14:paraId="2FE51D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90" w:author="Ross Norsworthy" w:date="2020-03-20T01:39:00Z"/>
                <w:sz w:val="20"/>
              </w:rPr>
            </w:pPr>
            <w:ins w:id="16991" w:author="Ross Norsworthy" w:date="2020-03-20T01:39:00Z">
              <w:r w:rsidRPr="00A013FD">
                <w:rPr>
                  <w:rFonts w:cs="Calibri"/>
                  <w:sz w:val="20"/>
                </w:rPr>
                <w:t>4.7</w:t>
              </w:r>
            </w:ins>
          </w:p>
        </w:tc>
        <w:tc>
          <w:tcPr>
            <w:tcW w:w="1134" w:type="dxa"/>
            <w:vAlign w:val="center"/>
          </w:tcPr>
          <w:p w14:paraId="03A40A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92" w:author="Ross Norsworthy" w:date="2020-03-20T01:39:00Z"/>
                <w:sz w:val="20"/>
              </w:rPr>
            </w:pPr>
            <w:ins w:id="16993" w:author="Ross Norsworthy" w:date="2020-03-20T01:39:00Z">
              <w:r w:rsidRPr="00A013FD">
                <w:rPr>
                  <w:rFonts w:cs="Calibri"/>
                  <w:sz w:val="20"/>
                </w:rPr>
                <w:t>7.7</w:t>
              </w:r>
            </w:ins>
          </w:p>
        </w:tc>
        <w:tc>
          <w:tcPr>
            <w:tcW w:w="1134" w:type="dxa"/>
            <w:shd w:val="clear" w:color="auto" w:fill="auto"/>
            <w:vAlign w:val="center"/>
          </w:tcPr>
          <w:p w14:paraId="472412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94" w:author="Ross Norsworthy" w:date="2020-03-20T01:39:00Z"/>
                <w:sz w:val="20"/>
              </w:rPr>
            </w:pPr>
            <w:ins w:id="16995" w:author="Ross Norsworthy" w:date="2020-03-20T01:39:00Z">
              <w:r w:rsidRPr="00A013FD">
                <w:rPr>
                  <w:rFonts w:cs="Calibri"/>
                  <w:sz w:val="20"/>
                </w:rPr>
                <w:t>9.4</w:t>
              </w:r>
            </w:ins>
          </w:p>
        </w:tc>
      </w:tr>
      <w:tr w:rsidR="00A013FD" w:rsidRPr="00A013FD" w14:paraId="2396E744" w14:textId="77777777" w:rsidTr="00BF604E">
        <w:trPr>
          <w:trHeight w:val="320"/>
          <w:ins w:id="16996" w:author="Ross Norsworthy" w:date="2020-03-20T01:39:00Z"/>
        </w:trPr>
        <w:tc>
          <w:tcPr>
            <w:tcW w:w="1131" w:type="dxa"/>
            <w:shd w:val="clear" w:color="auto" w:fill="auto"/>
            <w:vAlign w:val="center"/>
          </w:tcPr>
          <w:p w14:paraId="6A4094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97" w:author="Ross Norsworthy" w:date="2020-03-20T01:39:00Z"/>
                <w:sz w:val="20"/>
              </w:rPr>
            </w:pPr>
            <w:ins w:id="16998" w:author="Ross Norsworthy" w:date="2020-03-20T01:39:00Z">
              <w:r w:rsidRPr="00A013FD">
                <w:rPr>
                  <w:sz w:val="20"/>
                </w:rPr>
                <w:t>70</w:t>
              </w:r>
            </w:ins>
          </w:p>
        </w:tc>
        <w:tc>
          <w:tcPr>
            <w:tcW w:w="1276" w:type="dxa"/>
            <w:shd w:val="clear" w:color="auto" w:fill="auto"/>
            <w:noWrap/>
            <w:vAlign w:val="center"/>
          </w:tcPr>
          <w:p w14:paraId="4A8BC6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6999" w:author="Ross Norsworthy" w:date="2020-03-20T01:39:00Z"/>
                <w:sz w:val="20"/>
              </w:rPr>
            </w:pPr>
            <w:ins w:id="17000" w:author="Ross Norsworthy" w:date="2020-03-20T01:39:00Z">
              <w:r w:rsidRPr="00A013FD">
                <w:rPr>
                  <w:sz w:val="20"/>
                </w:rPr>
                <w:t>−133.0</w:t>
              </w:r>
            </w:ins>
          </w:p>
        </w:tc>
        <w:tc>
          <w:tcPr>
            <w:tcW w:w="709" w:type="dxa"/>
            <w:shd w:val="clear" w:color="auto" w:fill="auto"/>
            <w:noWrap/>
            <w:vAlign w:val="center"/>
          </w:tcPr>
          <w:p w14:paraId="6F3CF5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01" w:author="Ross Norsworthy" w:date="2020-03-20T01:39:00Z"/>
                <w:sz w:val="20"/>
              </w:rPr>
            </w:pPr>
            <w:ins w:id="17002" w:author="Ross Norsworthy" w:date="2020-03-20T01:39:00Z">
              <w:r w:rsidRPr="00A013FD">
                <w:rPr>
                  <w:sz w:val="20"/>
                </w:rPr>
                <w:t>635</w:t>
              </w:r>
            </w:ins>
          </w:p>
        </w:tc>
        <w:tc>
          <w:tcPr>
            <w:tcW w:w="992" w:type="dxa"/>
            <w:vAlign w:val="center"/>
          </w:tcPr>
          <w:p w14:paraId="10AA84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03" w:author="Ross Norsworthy" w:date="2020-03-20T01:39:00Z"/>
                <w:sz w:val="20"/>
              </w:rPr>
            </w:pPr>
            <w:ins w:id="17004" w:author="Ross Norsworthy" w:date="2020-03-20T01:39:00Z">
              <w:r w:rsidRPr="00A013FD">
                <w:rPr>
                  <w:sz w:val="20"/>
                </w:rPr>
                <w:t>-116.1</w:t>
              </w:r>
            </w:ins>
          </w:p>
        </w:tc>
        <w:tc>
          <w:tcPr>
            <w:tcW w:w="1276" w:type="dxa"/>
            <w:vAlign w:val="center"/>
          </w:tcPr>
          <w:p w14:paraId="78A477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05" w:author="Ross Norsworthy" w:date="2020-03-20T01:39:00Z"/>
                <w:sz w:val="20"/>
              </w:rPr>
            </w:pPr>
            <w:ins w:id="17006" w:author="Ross Norsworthy" w:date="2020-03-20T01:39:00Z">
              <w:r w:rsidRPr="00A013FD">
                <w:rPr>
                  <w:sz w:val="20"/>
                </w:rPr>
                <w:t>-16.9</w:t>
              </w:r>
            </w:ins>
          </w:p>
        </w:tc>
        <w:tc>
          <w:tcPr>
            <w:tcW w:w="992" w:type="dxa"/>
            <w:vAlign w:val="center"/>
          </w:tcPr>
          <w:p w14:paraId="5877AE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07" w:author="Ross Norsworthy" w:date="2020-03-20T01:39:00Z"/>
                <w:sz w:val="20"/>
              </w:rPr>
            </w:pPr>
            <w:ins w:id="17008" w:author="Ross Norsworthy" w:date="2020-03-20T01:39:00Z">
              <w:r w:rsidRPr="00A013FD">
                <w:rPr>
                  <w:rFonts w:cs="Calibri"/>
                  <w:sz w:val="20"/>
                </w:rPr>
                <w:t>-6.0</w:t>
              </w:r>
            </w:ins>
          </w:p>
        </w:tc>
        <w:tc>
          <w:tcPr>
            <w:tcW w:w="1134" w:type="dxa"/>
            <w:vAlign w:val="center"/>
          </w:tcPr>
          <w:p w14:paraId="0272EA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09" w:author="Ross Norsworthy" w:date="2020-03-20T01:39:00Z"/>
                <w:sz w:val="20"/>
              </w:rPr>
            </w:pPr>
            <w:ins w:id="17010" w:author="Ross Norsworthy" w:date="2020-03-20T01:39:00Z">
              <w:r w:rsidRPr="00A013FD">
                <w:rPr>
                  <w:rFonts w:cs="Calibri"/>
                  <w:sz w:val="20"/>
                </w:rPr>
                <w:t>5.0</w:t>
              </w:r>
            </w:ins>
          </w:p>
        </w:tc>
        <w:tc>
          <w:tcPr>
            <w:tcW w:w="1134" w:type="dxa"/>
            <w:vAlign w:val="center"/>
          </w:tcPr>
          <w:p w14:paraId="0D9AD0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11" w:author="Ross Norsworthy" w:date="2020-03-20T01:39:00Z"/>
                <w:sz w:val="20"/>
              </w:rPr>
            </w:pPr>
            <w:ins w:id="17012" w:author="Ross Norsworthy" w:date="2020-03-20T01:39:00Z">
              <w:r w:rsidRPr="00A013FD">
                <w:rPr>
                  <w:rFonts w:cs="Calibri"/>
                  <w:sz w:val="20"/>
                </w:rPr>
                <w:t>8.0</w:t>
              </w:r>
            </w:ins>
          </w:p>
        </w:tc>
        <w:tc>
          <w:tcPr>
            <w:tcW w:w="1134" w:type="dxa"/>
            <w:shd w:val="clear" w:color="auto" w:fill="auto"/>
            <w:vAlign w:val="center"/>
          </w:tcPr>
          <w:p w14:paraId="074600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13" w:author="Ross Norsworthy" w:date="2020-03-20T01:39:00Z"/>
                <w:sz w:val="20"/>
              </w:rPr>
            </w:pPr>
            <w:ins w:id="17014" w:author="Ross Norsworthy" w:date="2020-03-20T01:39:00Z">
              <w:r w:rsidRPr="00A013FD">
                <w:rPr>
                  <w:rFonts w:cs="Calibri"/>
                  <w:sz w:val="20"/>
                </w:rPr>
                <w:t>9.8</w:t>
              </w:r>
            </w:ins>
          </w:p>
        </w:tc>
      </w:tr>
      <w:tr w:rsidR="00A013FD" w:rsidRPr="00A013FD" w14:paraId="2E9C7696" w14:textId="77777777" w:rsidTr="00BF604E">
        <w:trPr>
          <w:trHeight w:val="320"/>
          <w:ins w:id="17015" w:author="Ross Norsworthy" w:date="2020-03-20T01:39:00Z"/>
        </w:trPr>
        <w:tc>
          <w:tcPr>
            <w:tcW w:w="1131" w:type="dxa"/>
            <w:shd w:val="clear" w:color="auto" w:fill="auto"/>
            <w:vAlign w:val="center"/>
          </w:tcPr>
          <w:p w14:paraId="6F32F3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16" w:author="Ross Norsworthy" w:date="2020-03-20T01:39:00Z"/>
                <w:sz w:val="20"/>
              </w:rPr>
            </w:pPr>
            <w:ins w:id="17017" w:author="Ross Norsworthy" w:date="2020-03-20T01:39:00Z">
              <w:r w:rsidRPr="00A013FD">
                <w:rPr>
                  <w:sz w:val="20"/>
                </w:rPr>
                <w:t>80</w:t>
              </w:r>
            </w:ins>
          </w:p>
        </w:tc>
        <w:tc>
          <w:tcPr>
            <w:tcW w:w="1276" w:type="dxa"/>
            <w:shd w:val="clear" w:color="auto" w:fill="auto"/>
            <w:noWrap/>
            <w:vAlign w:val="center"/>
          </w:tcPr>
          <w:p w14:paraId="10BACA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18" w:author="Ross Norsworthy" w:date="2020-03-20T01:39:00Z"/>
                <w:sz w:val="20"/>
              </w:rPr>
            </w:pPr>
            <w:ins w:id="17019" w:author="Ross Norsworthy" w:date="2020-03-20T01:39:00Z">
              <w:r w:rsidRPr="00A013FD">
                <w:rPr>
                  <w:sz w:val="20"/>
                </w:rPr>
                <w:t>−132.0</w:t>
              </w:r>
            </w:ins>
          </w:p>
        </w:tc>
        <w:tc>
          <w:tcPr>
            <w:tcW w:w="709" w:type="dxa"/>
            <w:shd w:val="clear" w:color="auto" w:fill="auto"/>
            <w:noWrap/>
            <w:vAlign w:val="center"/>
          </w:tcPr>
          <w:p w14:paraId="68F39E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20" w:author="Ross Norsworthy" w:date="2020-03-20T01:39:00Z"/>
                <w:sz w:val="20"/>
              </w:rPr>
            </w:pPr>
            <w:ins w:id="17021" w:author="Ross Norsworthy" w:date="2020-03-20T01:39:00Z">
              <w:r w:rsidRPr="00A013FD">
                <w:rPr>
                  <w:sz w:val="20"/>
                </w:rPr>
                <w:t>608</w:t>
              </w:r>
            </w:ins>
          </w:p>
        </w:tc>
        <w:tc>
          <w:tcPr>
            <w:tcW w:w="992" w:type="dxa"/>
            <w:vAlign w:val="center"/>
          </w:tcPr>
          <w:p w14:paraId="6520AA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22" w:author="Ross Norsworthy" w:date="2020-03-20T01:39:00Z"/>
                <w:sz w:val="20"/>
              </w:rPr>
            </w:pPr>
            <w:ins w:id="17023" w:author="Ross Norsworthy" w:date="2020-03-20T01:39:00Z">
              <w:r w:rsidRPr="00A013FD">
                <w:rPr>
                  <w:sz w:val="20"/>
                </w:rPr>
                <w:t>-115.7</w:t>
              </w:r>
            </w:ins>
          </w:p>
        </w:tc>
        <w:tc>
          <w:tcPr>
            <w:tcW w:w="1276" w:type="dxa"/>
            <w:vAlign w:val="center"/>
          </w:tcPr>
          <w:p w14:paraId="312B13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24" w:author="Ross Norsworthy" w:date="2020-03-20T01:39:00Z"/>
                <w:sz w:val="20"/>
              </w:rPr>
            </w:pPr>
            <w:ins w:id="17025" w:author="Ross Norsworthy" w:date="2020-03-20T01:39:00Z">
              <w:r w:rsidRPr="00A013FD">
                <w:rPr>
                  <w:sz w:val="20"/>
                </w:rPr>
                <w:t>-16.3</w:t>
              </w:r>
            </w:ins>
          </w:p>
        </w:tc>
        <w:tc>
          <w:tcPr>
            <w:tcW w:w="992" w:type="dxa"/>
            <w:vAlign w:val="center"/>
          </w:tcPr>
          <w:p w14:paraId="5CA522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26" w:author="Ross Norsworthy" w:date="2020-03-20T01:39:00Z"/>
                <w:sz w:val="20"/>
              </w:rPr>
            </w:pPr>
            <w:ins w:id="17027" w:author="Ross Norsworthy" w:date="2020-03-20T01:39:00Z">
              <w:r w:rsidRPr="00A013FD">
                <w:rPr>
                  <w:rFonts w:cs="Calibri"/>
                  <w:sz w:val="20"/>
                </w:rPr>
                <w:t>-5.3</w:t>
              </w:r>
            </w:ins>
          </w:p>
        </w:tc>
        <w:tc>
          <w:tcPr>
            <w:tcW w:w="1134" w:type="dxa"/>
            <w:vAlign w:val="center"/>
          </w:tcPr>
          <w:p w14:paraId="461F06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28" w:author="Ross Norsworthy" w:date="2020-03-20T01:39:00Z"/>
                <w:sz w:val="20"/>
              </w:rPr>
            </w:pPr>
            <w:ins w:id="17029" w:author="Ross Norsworthy" w:date="2020-03-20T01:39:00Z">
              <w:r w:rsidRPr="00A013FD">
                <w:rPr>
                  <w:rFonts w:cs="Calibri"/>
                  <w:sz w:val="20"/>
                </w:rPr>
                <w:t>5.6</w:t>
              </w:r>
            </w:ins>
          </w:p>
        </w:tc>
        <w:tc>
          <w:tcPr>
            <w:tcW w:w="1134" w:type="dxa"/>
            <w:vAlign w:val="center"/>
          </w:tcPr>
          <w:p w14:paraId="2F4296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30" w:author="Ross Norsworthy" w:date="2020-03-20T01:39:00Z"/>
                <w:sz w:val="20"/>
              </w:rPr>
            </w:pPr>
            <w:ins w:id="17031" w:author="Ross Norsworthy" w:date="2020-03-20T01:39:00Z">
              <w:r w:rsidRPr="00A013FD">
                <w:rPr>
                  <w:rFonts w:cs="Calibri"/>
                  <w:sz w:val="20"/>
                </w:rPr>
                <w:t>8.7</w:t>
              </w:r>
            </w:ins>
          </w:p>
        </w:tc>
        <w:tc>
          <w:tcPr>
            <w:tcW w:w="1134" w:type="dxa"/>
            <w:shd w:val="clear" w:color="auto" w:fill="auto"/>
            <w:vAlign w:val="center"/>
          </w:tcPr>
          <w:p w14:paraId="2899C8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32" w:author="Ross Norsworthy" w:date="2020-03-20T01:39:00Z"/>
                <w:sz w:val="20"/>
              </w:rPr>
            </w:pPr>
            <w:ins w:id="17033" w:author="Ross Norsworthy" w:date="2020-03-20T01:39:00Z">
              <w:r w:rsidRPr="00A013FD">
                <w:rPr>
                  <w:rFonts w:cs="Calibri"/>
                  <w:sz w:val="20"/>
                </w:rPr>
                <w:t>10.4</w:t>
              </w:r>
            </w:ins>
          </w:p>
        </w:tc>
      </w:tr>
      <w:tr w:rsidR="00A013FD" w:rsidRPr="00A013FD" w14:paraId="455E2D11" w14:textId="77777777" w:rsidTr="00BF604E">
        <w:trPr>
          <w:trHeight w:val="320"/>
          <w:ins w:id="17034" w:author="Ross Norsworthy" w:date="2020-03-20T01:39:00Z"/>
        </w:trPr>
        <w:tc>
          <w:tcPr>
            <w:tcW w:w="1131" w:type="dxa"/>
            <w:shd w:val="clear" w:color="auto" w:fill="auto"/>
            <w:vAlign w:val="center"/>
          </w:tcPr>
          <w:p w14:paraId="437E26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35" w:author="Ross Norsworthy" w:date="2020-03-20T01:39:00Z"/>
                <w:sz w:val="20"/>
              </w:rPr>
            </w:pPr>
            <w:ins w:id="17036" w:author="Ross Norsworthy" w:date="2020-03-20T01:39:00Z">
              <w:r w:rsidRPr="00A013FD">
                <w:rPr>
                  <w:sz w:val="20"/>
                </w:rPr>
                <w:t>90</w:t>
              </w:r>
            </w:ins>
          </w:p>
        </w:tc>
        <w:tc>
          <w:tcPr>
            <w:tcW w:w="1276" w:type="dxa"/>
            <w:shd w:val="clear" w:color="auto" w:fill="auto"/>
            <w:noWrap/>
            <w:vAlign w:val="center"/>
          </w:tcPr>
          <w:p w14:paraId="59978C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37" w:author="Ross Norsworthy" w:date="2020-03-20T01:39:00Z"/>
                <w:sz w:val="20"/>
              </w:rPr>
            </w:pPr>
            <w:ins w:id="17038" w:author="Ross Norsworthy" w:date="2020-03-20T01:39:00Z">
              <w:r w:rsidRPr="00A013FD">
                <w:rPr>
                  <w:sz w:val="20"/>
                </w:rPr>
                <w:t>−131.0</w:t>
              </w:r>
            </w:ins>
          </w:p>
        </w:tc>
        <w:tc>
          <w:tcPr>
            <w:tcW w:w="709" w:type="dxa"/>
            <w:shd w:val="clear" w:color="auto" w:fill="auto"/>
            <w:noWrap/>
            <w:vAlign w:val="center"/>
          </w:tcPr>
          <w:p w14:paraId="260877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39" w:author="Ross Norsworthy" w:date="2020-03-20T01:39:00Z"/>
                <w:sz w:val="20"/>
              </w:rPr>
            </w:pPr>
            <w:ins w:id="17040" w:author="Ross Norsworthy" w:date="2020-03-20T01:39:00Z">
              <w:r w:rsidRPr="00A013FD">
                <w:rPr>
                  <w:sz w:val="20"/>
                </w:rPr>
                <w:t>600</w:t>
              </w:r>
            </w:ins>
          </w:p>
        </w:tc>
        <w:tc>
          <w:tcPr>
            <w:tcW w:w="992" w:type="dxa"/>
            <w:vAlign w:val="center"/>
          </w:tcPr>
          <w:p w14:paraId="2DEC1F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41" w:author="Ross Norsworthy" w:date="2020-03-20T01:39:00Z"/>
                <w:sz w:val="20"/>
              </w:rPr>
            </w:pPr>
            <w:ins w:id="17042" w:author="Ross Norsworthy" w:date="2020-03-20T01:39:00Z">
              <w:r w:rsidRPr="00A013FD">
                <w:rPr>
                  <w:sz w:val="20"/>
                </w:rPr>
                <w:t>-115.6</w:t>
              </w:r>
            </w:ins>
          </w:p>
        </w:tc>
        <w:tc>
          <w:tcPr>
            <w:tcW w:w="1276" w:type="dxa"/>
            <w:vAlign w:val="center"/>
          </w:tcPr>
          <w:p w14:paraId="5676AC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43" w:author="Ross Norsworthy" w:date="2020-03-20T01:39:00Z"/>
                <w:sz w:val="20"/>
              </w:rPr>
            </w:pPr>
            <w:ins w:id="17044" w:author="Ross Norsworthy" w:date="2020-03-20T01:39:00Z">
              <w:r w:rsidRPr="00A013FD">
                <w:rPr>
                  <w:sz w:val="20"/>
                </w:rPr>
                <w:t>-15.4</w:t>
              </w:r>
            </w:ins>
          </w:p>
        </w:tc>
        <w:tc>
          <w:tcPr>
            <w:tcW w:w="992" w:type="dxa"/>
            <w:vAlign w:val="center"/>
          </w:tcPr>
          <w:p w14:paraId="21CFAE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45" w:author="Ross Norsworthy" w:date="2020-03-20T01:39:00Z"/>
                <w:sz w:val="20"/>
              </w:rPr>
            </w:pPr>
            <w:ins w:id="17046" w:author="Ross Norsworthy" w:date="2020-03-20T01:39:00Z">
              <w:r w:rsidRPr="00A013FD">
                <w:rPr>
                  <w:rFonts w:cs="Calibri"/>
                  <w:sz w:val="20"/>
                </w:rPr>
                <w:t>-4.4</w:t>
              </w:r>
            </w:ins>
          </w:p>
        </w:tc>
        <w:tc>
          <w:tcPr>
            <w:tcW w:w="1134" w:type="dxa"/>
            <w:vAlign w:val="center"/>
          </w:tcPr>
          <w:p w14:paraId="37656A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47" w:author="Ross Norsworthy" w:date="2020-03-20T01:39:00Z"/>
                <w:sz w:val="20"/>
              </w:rPr>
            </w:pPr>
            <w:ins w:id="17048" w:author="Ross Norsworthy" w:date="2020-03-20T01:39:00Z">
              <w:r w:rsidRPr="00A013FD">
                <w:rPr>
                  <w:rFonts w:cs="Calibri"/>
                  <w:sz w:val="20"/>
                </w:rPr>
                <w:t>6.5</w:t>
              </w:r>
            </w:ins>
          </w:p>
        </w:tc>
        <w:tc>
          <w:tcPr>
            <w:tcW w:w="1134" w:type="dxa"/>
            <w:vAlign w:val="center"/>
          </w:tcPr>
          <w:p w14:paraId="48A5CF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49" w:author="Ross Norsworthy" w:date="2020-03-20T01:39:00Z"/>
                <w:sz w:val="20"/>
              </w:rPr>
            </w:pPr>
            <w:ins w:id="17050" w:author="Ross Norsworthy" w:date="2020-03-20T01:39:00Z">
              <w:r w:rsidRPr="00A013FD">
                <w:rPr>
                  <w:rFonts w:cs="Calibri"/>
                  <w:sz w:val="20"/>
                </w:rPr>
                <w:t>9.5</w:t>
              </w:r>
            </w:ins>
          </w:p>
        </w:tc>
        <w:tc>
          <w:tcPr>
            <w:tcW w:w="1134" w:type="dxa"/>
            <w:shd w:val="clear" w:color="auto" w:fill="auto"/>
            <w:vAlign w:val="center"/>
          </w:tcPr>
          <w:p w14:paraId="1C174F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51" w:author="Ross Norsworthy" w:date="2020-03-20T01:39:00Z"/>
                <w:sz w:val="20"/>
              </w:rPr>
            </w:pPr>
            <w:ins w:id="17052" w:author="Ross Norsworthy" w:date="2020-03-20T01:39:00Z">
              <w:r w:rsidRPr="00A013FD">
                <w:rPr>
                  <w:rFonts w:cs="Calibri"/>
                  <w:sz w:val="20"/>
                </w:rPr>
                <w:t>11.3</w:t>
              </w:r>
            </w:ins>
          </w:p>
        </w:tc>
      </w:tr>
    </w:tbl>
    <w:p w14:paraId="48F3AFBB" w14:textId="77777777" w:rsidR="00A013FD" w:rsidRPr="00A013FD" w:rsidRDefault="00A013FD" w:rsidP="001E2CD4">
      <w:pPr>
        <w:pStyle w:val="Tablefin"/>
        <w:rPr>
          <w:ins w:id="17053" w:author="Ross Norsworthy" w:date="2020-03-20T01:39:00Z"/>
        </w:rPr>
      </w:pPr>
    </w:p>
    <w:p w14:paraId="47A96882" w14:textId="77777777" w:rsidR="00A013FD" w:rsidRPr="00A013FD" w:rsidRDefault="00A013FD" w:rsidP="00A013FD">
      <w:pPr>
        <w:spacing w:after="120"/>
        <w:rPr>
          <w:ins w:id="17054" w:author="Ross Norsworthy" w:date="2020-03-20T01:39:00Z"/>
        </w:rPr>
      </w:pPr>
      <w:ins w:id="17055" w:author="Ross Norsworthy" w:date="2020-03-20T01:39:00Z">
        <w:r w:rsidRPr="00A013FD">
          <w:t xml:space="preserve">The maximum achievable satellite e.i.r.p. depends on the antenna on-board the satellite, and how well the antenna pattern can be made to fit the theoretical maximum satellite e.i.r.p. mask. </w:t>
        </w:r>
      </w:ins>
    </w:p>
    <w:p w14:paraId="2FA72D51" w14:textId="757E67D4" w:rsidR="00A013FD" w:rsidRPr="00A013FD" w:rsidRDefault="00A013FD" w:rsidP="00A97729">
      <w:pPr>
        <w:spacing w:after="120"/>
        <w:rPr>
          <w:ins w:id="17056" w:author="Ross Norsworthy" w:date="2020-03-20T01:39:00Z"/>
          <w:lang w:val="nb-NO" w:eastAsia="nb-NO"/>
        </w:rPr>
      </w:pPr>
      <w:ins w:id="17057" w:author="Ross Norsworthy" w:date="2020-03-20T01:39:00Z">
        <w:r w:rsidRPr="00A013FD">
          <w:t xml:space="preserve">With the satellite antenna described in </w:t>
        </w:r>
        <w:del w:id="17058" w:author="USA Editor 2021" w:date="2021-01-07T13:20:00Z">
          <w:r w:rsidRPr="003411FE" w:rsidDel="003411FE">
            <w:rPr>
              <w:highlight w:val="green"/>
              <w:rPrChange w:id="17059" w:author="USA Editor 2021" w:date="2021-01-07T13:20:00Z">
                <w:rPr/>
              </w:rPrChange>
            </w:rPr>
            <w:delText>D</w:delText>
          </w:r>
        </w:del>
      </w:ins>
      <w:ins w:id="17060" w:author="USA Editor 2021" w:date="2021-01-07T13:20:00Z">
        <w:r w:rsidR="003411FE" w:rsidRPr="003411FE">
          <w:rPr>
            <w:sz w:val="20"/>
            <w:highlight w:val="green"/>
          </w:rPr>
          <w:t>§</w:t>
        </w:r>
      </w:ins>
      <w:ins w:id="17061" w:author="Ross Norsworthy" w:date="2020-03-20T01:39:00Z">
        <w:r w:rsidRPr="00A013FD">
          <w:t xml:space="preserve"> 2.1.6, which has a peak antenna gain of 8 dBi, a transmit RF power of −9.4 dBW in 50 kHz will ensure compliance with the pfd-mask in defined in </w:t>
        </w:r>
        <w:del w:id="17062" w:author="USA Editor 2021" w:date="2021-01-06T10:25:00Z">
          <w:r w:rsidRPr="00654230" w:rsidDel="00654230">
            <w:rPr>
              <w:highlight w:val="green"/>
              <w:rPrChange w:id="17063" w:author="USA Editor 2021" w:date="2021-01-06T10:26:00Z">
                <w:rPr/>
              </w:rPrChange>
            </w:rPr>
            <w:delText>Section</w:delText>
          </w:r>
        </w:del>
      </w:ins>
      <w:ins w:id="17064" w:author="USA Editor 2021" w:date="2021-01-06T10:25:00Z">
        <w:r w:rsidR="00654230" w:rsidRPr="00654230">
          <w:rPr>
            <w:sz w:val="20"/>
            <w:highlight w:val="green"/>
          </w:rPr>
          <w:t>§</w:t>
        </w:r>
      </w:ins>
      <w:ins w:id="17065" w:author="Ross Norsworthy" w:date="2020-03-20T01:39:00Z">
        <w:r w:rsidRPr="00654230">
          <w:rPr>
            <w:highlight w:val="green"/>
          </w:rPr>
          <w:t xml:space="preserve"> </w:t>
        </w:r>
      </w:ins>
      <w:ins w:id="17066" w:author="Johnny Schultz" w:date="2020-04-17T12:39:00Z">
        <w:del w:id="17067" w:author="USA Editor 2021" w:date="2021-01-06T10:26:00Z">
          <w:r w:rsidRPr="00654230" w:rsidDel="00654230">
            <w:rPr>
              <w:highlight w:val="green"/>
            </w:rPr>
            <w:delText>3</w:delText>
          </w:r>
        </w:del>
      </w:ins>
      <w:ins w:id="17068" w:author="USA Editor 2021" w:date="2021-01-06T10:26:00Z">
        <w:r w:rsidR="00654230" w:rsidRPr="00654230">
          <w:rPr>
            <w:highlight w:val="green"/>
          </w:rPr>
          <w:t>2</w:t>
        </w:r>
      </w:ins>
      <w:ins w:id="17069" w:author="Johnny Schultz" w:date="2020-04-17T12:39:00Z">
        <w:r w:rsidRPr="00A013FD">
          <w:t>.1</w:t>
        </w:r>
      </w:ins>
      <w:ins w:id="17070" w:author="USA Editor 2021" w:date="2021-01-06T10:26:00Z">
        <w:r w:rsidR="00654230" w:rsidRPr="00654230">
          <w:rPr>
            <w:highlight w:val="green"/>
          </w:rPr>
          <w:t>, Annex 1</w:t>
        </w:r>
      </w:ins>
      <w:ins w:id="17071" w:author="Ross Norsworthy" w:date="2020-03-20T01:39:00Z">
        <w:r w:rsidRPr="00A013FD">
          <w:t>. Satellite e.i.r.p. and resulting margin to the pfd-mask as a function of ship elevation is shown in Table 56.</w:t>
        </w:r>
      </w:ins>
    </w:p>
    <w:p w14:paraId="0E856ACC" w14:textId="77777777" w:rsidR="008E1B5D" w:rsidRDefault="00A013FD" w:rsidP="004954F5">
      <w:pPr>
        <w:pStyle w:val="TableNo"/>
        <w:rPr>
          <w:lang w:val="en-US"/>
        </w:rPr>
      </w:pPr>
      <w:bookmarkStart w:id="17072" w:name="_Toc35546154"/>
      <w:ins w:id="17073" w:author="Ross Norsworthy" w:date="2020-03-20T01:39:00Z">
        <w:r w:rsidRPr="00A013FD">
          <w:rPr>
            <w:lang w:val="en-US"/>
          </w:rPr>
          <w:t>Table 56</w:t>
        </w:r>
      </w:ins>
    </w:p>
    <w:p w14:paraId="2F5ED021" w14:textId="77777777" w:rsidR="00A013FD" w:rsidRPr="00A013FD" w:rsidRDefault="00A013FD" w:rsidP="00081571">
      <w:pPr>
        <w:pStyle w:val="Tabletitle"/>
        <w:rPr>
          <w:ins w:id="17074" w:author="Ross Norsworthy" w:date="2020-03-20T01:39:00Z"/>
          <w:highlight w:val="yellow"/>
          <w:lang w:val="en-US"/>
        </w:rPr>
      </w:pPr>
      <w:ins w:id="17075" w:author="Ross Norsworthy" w:date="2020-03-20T01:39:00Z">
        <w:r w:rsidRPr="00A013FD">
          <w:rPr>
            <w:lang w:val="en-US"/>
          </w:rPr>
          <w:t>Satellite e.i.r.p. and margin to the pfd-mask as a function of vs. elevation angle</w:t>
        </w:r>
        <w:bookmarkEnd w:id="17072"/>
      </w:ins>
    </w:p>
    <w:tbl>
      <w:tblPr>
        <w:tblW w:w="6100" w:type="dxa"/>
        <w:jc w:val="center"/>
        <w:tblLayout w:type="fixed"/>
        <w:tblCellMar>
          <w:left w:w="70" w:type="dxa"/>
          <w:right w:w="70" w:type="dxa"/>
        </w:tblCellMar>
        <w:tblLook w:val="04A0" w:firstRow="1" w:lastRow="0" w:firstColumn="1" w:lastColumn="0" w:noHBand="0" w:noVBand="1"/>
      </w:tblPr>
      <w:tblGrid>
        <w:gridCol w:w="1103"/>
        <w:gridCol w:w="1019"/>
        <w:gridCol w:w="1896"/>
        <w:gridCol w:w="2082"/>
      </w:tblGrid>
      <w:tr w:rsidR="00A013FD" w:rsidRPr="00A013FD" w14:paraId="24D2DD74" w14:textId="77777777" w:rsidTr="00BF604E">
        <w:trPr>
          <w:trHeight w:val="300"/>
          <w:tblHeader/>
          <w:jc w:val="center"/>
          <w:ins w:id="17076" w:author="Ross Norsworthy" w:date="2020-03-20T01:39:00Z"/>
        </w:trPr>
        <w:tc>
          <w:tcPr>
            <w:tcW w:w="110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6363486B" w14:textId="77777777" w:rsidR="00A013FD" w:rsidRPr="00A013FD" w:rsidRDefault="00A013FD" w:rsidP="00A013FD">
            <w:pPr>
              <w:keepNext/>
              <w:spacing w:before="80" w:after="80"/>
              <w:jc w:val="center"/>
              <w:rPr>
                <w:ins w:id="17077" w:author="Ross Norsworthy" w:date="2020-03-20T01:39:00Z"/>
                <w:rFonts w:ascii="Times New Roman Bold" w:hAnsi="Times New Roman Bold" w:cs="Times New Roman Bold"/>
                <w:b/>
                <w:sz w:val="20"/>
              </w:rPr>
            </w:pPr>
            <w:ins w:id="17078" w:author="Ross Norsworthy" w:date="2020-03-20T01:39:00Z">
              <w:r w:rsidRPr="00A013FD">
                <w:rPr>
                  <w:rFonts w:ascii="Times New Roman Bold" w:hAnsi="Times New Roman Bold" w:cs="Times New Roman Bold"/>
                  <w:b/>
                  <w:sz w:val="20"/>
                </w:rPr>
                <w:t>Ship elevation angle (degrees)</w:t>
              </w:r>
            </w:ins>
          </w:p>
        </w:tc>
        <w:tc>
          <w:tcPr>
            <w:tcW w:w="1019" w:type="dxa"/>
            <w:tcBorders>
              <w:top w:val="single" w:sz="4" w:space="0" w:color="auto"/>
              <w:left w:val="nil"/>
              <w:bottom w:val="single" w:sz="4" w:space="0" w:color="auto"/>
              <w:right w:val="single" w:sz="4" w:space="0" w:color="auto"/>
            </w:tcBorders>
            <w:shd w:val="clear" w:color="auto" w:fill="00558C"/>
            <w:noWrap/>
            <w:vAlign w:val="center"/>
          </w:tcPr>
          <w:p w14:paraId="72DE272E" w14:textId="77777777" w:rsidR="00A013FD" w:rsidRPr="00A013FD" w:rsidRDefault="00A013FD" w:rsidP="00A013FD">
            <w:pPr>
              <w:keepNext/>
              <w:spacing w:before="80" w:after="80"/>
              <w:jc w:val="center"/>
              <w:rPr>
                <w:ins w:id="17079" w:author="Ross Norsworthy" w:date="2020-03-20T01:39:00Z"/>
                <w:rFonts w:ascii="Times New Roman Bold" w:hAnsi="Times New Roman Bold" w:cs="Times New Roman Bold"/>
                <w:b/>
                <w:sz w:val="20"/>
              </w:rPr>
            </w:pPr>
            <w:ins w:id="17080" w:author="Ross Norsworthy" w:date="2020-03-20T01:39:00Z">
              <w:r w:rsidRPr="00A013FD">
                <w:rPr>
                  <w:rFonts w:ascii="Times New Roman Bold" w:hAnsi="Times New Roman Bold" w:cs="Times New Roman Bold"/>
                  <w:b/>
                  <w:sz w:val="20"/>
                </w:rPr>
                <w:t>Satellite antenna gain</w:t>
              </w:r>
            </w:ins>
          </w:p>
          <w:p w14:paraId="4F9208A5" w14:textId="77777777" w:rsidR="00A013FD" w:rsidRPr="00A013FD" w:rsidRDefault="00A013FD" w:rsidP="00A013FD">
            <w:pPr>
              <w:keepNext/>
              <w:spacing w:before="80" w:after="80"/>
              <w:jc w:val="center"/>
              <w:rPr>
                <w:ins w:id="17081" w:author="Ross Norsworthy" w:date="2020-03-20T01:39:00Z"/>
                <w:rFonts w:ascii="Times New Roman Bold" w:hAnsi="Times New Roman Bold" w:cs="Times New Roman Bold"/>
                <w:b/>
                <w:sz w:val="20"/>
              </w:rPr>
            </w:pPr>
            <w:ins w:id="17082" w:author="Ross Norsworthy" w:date="2020-03-20T01:39:00Z">
              <w:r w:rsidRPr="00A013FD">
                <w:rPr>
                  <w:rFonts w:ascii="Times New Roman Bold" w:hAnsi="Times New Roman Bold" w:cs="Times New Roman Bold"/>
                  <w:b/>
                  <w:sz w:val="20"/>
                </w:rPr>
                <w:t>(dBi)</w:t>
              </w:r>
            </w:ins>
          </w:p>
        </w:tc>
        <w:tc>
          <w:tcPr>
            <w:tcW w:w="1896" w:type="dxa"/>
            <w:tcBorders>
              <w:top w:val="single" w:sz="4" w:space="0" w:color="auto"/>
              <w:left w:val="nil"/>
              <w:bottom w:val="single" w:sz="4" w:space="0" w:color="auto"/>
              <w:right w:val="single" w:sz="4" w:space="0" w:color="auto"/>
            </w:tcBorders>
            <w:shd w:val="clear" w:color="auto" w:fill="00558C"/>
            <w:noWrap/>
            <w:vAlign w:val="center"/>
          </w:tcPr>
          <w:p w14:paraId="30628260" w14:textId="77777777" w:rsidR="00A013FD" w:rsidRPr="00A013FD" w:rsidRDefault="00A013FD" w:rsidP="00A013FD">
            <w:pPr>
              <w:keepNext/>
              <w:spacing w:before="80" w:after="80"/>
              <w:jc w:val="center"/>
              <w:rPr>
                <w:ins w:id="17083" w:author="Ross Norsworthy" w:date="2020-03-20T01:39:00Z"/>
                <w:rFonts w:ascii="Times New Roman Bold" w:hAnsi="Times New Roman Bold" w:cs="Times New Roman Bold"/>
                <w:b/>
                <w:sz w:val="20"/>
              </w:rPr>
            </w:pPr>
            <w:ins w:id="17084" w:author="Ross Norsworthy" w:date="2020-03-20T01:39:00Z">
              <w:r w:rsidRPr="00A013FD">
                <w:rPr>
                  <w:rFonts w:ascii="Times New Roman Bold" w:hAnsi="Times New Roman Bold" w:cs="Times New Roman Bold"/>
                  <w:b/>
                  <w:sz w:val="20"/>
                </w:rPr>
                <w:t>Satellite e.i.r.p. in circular polarization (dBW per 50 kHz)</w:t>
              </w:r>
            </w:ins>
          </w:p>
        </w:tc>
        <w:tc>
          <w:tcPr>
            <w:tcW w:w="2082" w:type="dxa"/>
            <w:tcBorders>
              <w:top w:val="single" w:sz="4" w:space="0" w:color="auto"/>
              <w:left w:val="nil"/>
              <w:bottom w:val="single" w:sz="4" w:space="0" w:color="auto"/>
              <w:right w:val="single" w:sz="4" w:space="0" w:color="auto"/>
            </w:tcBorders>
            <w:shd w:val="clear" w:color="auto" w:fill="00558C"/>
            <w:noWrap/>
            <w:vAlign w:val="center"/>
          </w:tcPr>
          <w:p w14:paraId="4E306DF2" w14:textId="77777777" w:rsidR="00A013FD" w:rsidRPr="00A013FD" w:rsidRDefault="00A013FD" w:rsidP="00A013FD">
            <w:pPr>
              <w:keepNext/>
              <w:spacing w:before="80" w:after="80"/>
              <w:jc w:val="center"/>
              <w:rPr>
                <w:ins w:id="17085" w:author="Ross Norsworthy" w:date="2020-03-20T01:39:00Z"/>
                <w:rFonts w:ascii="Times New Roman Bold" w:hAnsi="Times New Roman Bold" w:cs="Times New Roman Bold"/>
                <w:b/>
                <w:sz w:val="20"/>
              </w:rPr>
            </w:pPr>
            <w:ins w:id="17086" w:author="Ross Norsworthy" w:date="2020-03-20T01:39:00Z">
              <w:r w:rsidRPr="00A013FD">
                <w:rPr>
                  <w:rFonts w:ascii="Times New Roman Bold" w:hAnsi="Times New Roman Bold" w:cs="Times New Roman Bold"/>
                  <w:b/>
                  <w:sz w:val="20"/>
                </w:rPr>
                <w:t xml:space="preserve">Margin to maximum satellite e.i.r.p, </w:t>
              </w:r>
            </w:ins>
          </w:p>
          <w:p w14:paraId="32F6CB49" w14:textId="77777777" w:rsidR="00A013FD" w:rsidRPr="00A013FD" w:rsidRDefault="00A013FD" w:rsidP="00A013FD">
            <w:pPr>
              <w:keepNext/>
              <w:spacing w:before="80" w:after="80"/>
              <w:jc w:val="center"/>
              <w:rPr>
                <w:ins w:id="17087" w:author="Ross Norsworthy" w:date="2020-03-20T01:39:00Z"/>
                <w:rFonts w:ascii="Times New Roman Bold" w:hAnsi="Times New Roman Bold" w:cs="Times New Roman Bold"/>
                <w:b/>
                <w:sz w:val="20"/>
              </w:rPr>
            </w:pPr>
            <w:ins w:id="17088" w:author="Ross Norsworthy" w:date="2020-03-20T01:39:00Z">
              <w:r w:rsidRPr="00A013FD">
                <w:rPr>
                  <w:rFonts w:ascii="Times New Roman Bold" w:hAnsi="Times New Roman Bold" w:cs="Times New Roman Bold"/>
                  <w:b/>
                  <w:sz w:val="20"/>
                </w:rPr>
                <w:t>i.e margin to the pfd-mask</w:t>
              </w:r>
            </w:ins>
          </w:p>
          <w:p w14:paraId="40E1785A" w14:textId="77777777" w:rsidR="00A013FD" w:rsidRPr="00A013FD" w:rsidRDefault="00A013FD" w:rsidP="00A013FD">
            <w:pPr>
              <w:keepNext/>
              <w:spacing w:before="80" w:after="80"/>
              <w:jc w:val="center"/>
              <w:rPr>
                <w:ins w:id="17089" w:author="Ross Norsworthy" w:date="2020-03-20T01:39:00Z"/>
                <w:rFonts w:ascii="Times New Roman Bold" w:hAnsi="Times New Roman Bold" w:cs="Times New Roman Bold"/>
                <w:b/>
                <w:sz w:val="20"/>
              </w:rPr>
            </w:pPr>
            <w:ins w:id="17090" w:author="Ross Norsworthy" w:date="2020-03-20T01:39:00Z">
              <w:r w:rsidRPr="00A013FD">
                <w:rPr>
                  <w:rFonts w:ascii="Times New Roman Bold" w:hAnsi="Times New Roman Bold" w:cs="Times New Roman Bold"/>
                  <w:b/>
                  <w:sz w:val="20"/>
                </w:rPr>
                <w:t>(dB)</w:t>
              </w:r>
            </w:ins>
          </w:p>
        </w:tc>
      </w:tr>
      <w:tr w:rsidR="00A013FD" w:rsidRPr="00A013FD" w14:paraId="4AD9CF3E" w14:textId="77777777" w:rsidTr="00BF604E">
        <w:trPr>
          <w:trHeight w:val="300"/>
          <w:jc w:val="center"/>
          <w:ins w:id="17091"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48866C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92" w:author="Ross Norsworthy" w:date="2020-03-20T01:39:00Z"/>
                <w:sz w:val="20"/>
              </w:rPr>
            </w:pPr>
            <w:ins w:id="17093" w:author="Ross Norsworthy" w:date="2020-03-20T01:39:00Z">
              <w:r w:rsidRPr="00A013FD">
                <w:rPr>
                  <w:sz w:val="20"/>
                </w:rPr>
                <w:t>0</w:t>
              </w:r>
            </w:ins>
          </w:p>
        </w:tc>
        <w:tc>
          <w:tcPr>
            <w:tcW w:w="1019" w:type="dxa"/>
            <w:tcBorders>
              <w:top w:val="nil"/>
              <w:left w:val="nil"/>
              <w:bottom w:val="single" w:sz="4" w:space="0" w:color="auto"/>
              <w:right w:val="single" w:sz="4" w:space="0" w:color="auto"/>
            </w:tcBorders>
            <w:shd w:val="clear" w:color="auto" w:fill="auto"/>
            <w:noWrap/>
            <w:vAlign w:val="center"/>
          </w:tcPr>
          <w:p w14:paraId="680DAC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94" w:author="Ross Norsworthy" w:date="2020-03-20T01:39:00Z"/>
                <w:sz w:val="20"/>
              </w:rPr>
            </w:pPr>
            <w:ins w:id="17095" w:author="Ross Norsworthy" w:date="2020-03-20T01:39:00Z">
              <w:r w:rsidRPr="00A013FD">
                <w:rPr>
                  <w:sz w:val="20"/>
                </w:rPr>
                <w:t>8</w:t>
              </w:r>
            </w:ins>
          </w:p>
        </w:tc>
        <w:tc>
          <w:tcPr>
            <w:tcW w:w="1896" w:type="dxa"/>
            <w:tcBorders>
              <w:top w:val="nil"/>
              <w:left w:val="nil"/>
              <w:bottom w:val="single" w:sz="4" w:space="0" w:color="auto"/>
              <w:right w:val="single" w:sz="4" w:space="0" w:color="auto"/>
            </w:tcBorders>
            <w:shd w:val="clear" w:color="auto" w:fill="auto"/>
            <w:noWrap/>
            <w:vAlign w:val="center"/>
          </w:tcPr>
          <w:p w14:paraId="6F9A7E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96" w:author="Ross Norsworthy" w:date="2020-03-20T01:39:00Z"/>
                <w:sz w:val="20"/>
              </w:rPr>
            </w:pPr>
            <w:ins w:id="17097" w:author="Ross Norsworthy" w:date="2020-03-20T01:39:00Z">
              <w:r w:rsidRPr="00A013FD">
                <w:rPr>
                  <w:sz w:val="20"/>
                </w:rPr>
                <w:t>−1.4</w:t>
              </w:r>
            </w:ins>
          </w:p>
        </w:tc>
        <w:tc>
          <w:tcPr>
            <w:tcW w:w="2082" w:type="dxa"/>
            <w:tcBorders>
              <w:top w:val="nil"/>
              <w:left w:val="nil"/>
              <w:bottom w:val="single" w:sz="4" w:space="0" w:color="auto"/>
              <w:right w:val="single" w:sz="4" w:space="0" w:color="auto"/>
            </w:tcBorders>
            <w:shd w:val="clear" w:color="auto" w:fill="auto"/>
            <w:noWrap/>
            <w:vAlign w:val="center"/>
          </w:tcPr>
          <w:p w14:paraId="14E25B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098" w:author="Ross Norsworthy" w:date="2020-03-20T01:39:00Z"/>
                <w:sz w:val="20"/>
              </w:rPr>
            </w:pPr>
            <w:ins w:id="17099" w:author="Ross Norsworthy" w:date="2020-03-20T01:39:00Z">
              <w:r w:rsidRPr="00A013FD">
                <w:rPr>
                  <w:sz w:val="20"/>
                </w:rPr>
                <w:t>3.4</w:t>
              </w:r>
            </w:ins>
          </w:p>
        </w:tc>
      </w:tr>
      <w:tr w:rsidR="00A013FD" w:rsidRPr="00A013FD" w14:paraId="1E962989" w14:textId="77777777" w:rsidTr="00BF604E">
        <w:trPr>
          <w:trHeight w:val="300"/>
          <w:jc w:val="center"/>
          <w:ins w:id="17100"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20F060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01" w:author="Ross Norsworthy" w:date="2020-03-20T01:39:00Z"/>
                <w:sz w:val="20"/>
              </w:rPr>
            </w:pPr>
            <w:ins w:id="17102" w:author="Ross Norsworthy" w:date="2020-03-20T01:39:00Z">
              <w:r w:rsidRPr="00A013FD">
                <w:rPr>
                  <w:sz w:val="20"/>
                </w:rPr>
                <w:t>10</w:t>
              </w:r>
            </w:ins>
          </w:p>
        </w:tc>
        <w:tc>
          <w:tcPr>
            <w:tcW w:w="1019" w:type="dxa"/>
            <w:tcBorders>
              <w:top w:val="nil"/>
              <w:left w:val="nil"/>
              <w:bottom w:val="single" w:sz="4" w:space="0" w:color="auto"/>
              <w:right w:val="single" w:sz="4" w:space="0" w:color="auto"/>
            </w:tcBorders>
            <w:shd w:val="clear" w:color="auto" w:fill="auto"/>
            <w:noWrap/>
            <w:vAlign w:val="center"/>
          </w:tcPr>
          <w:p w14:paraId="40AA6D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03" w:author="Ross Norsworthy" w:date="2020-03-20T01:39:00Z"/>
                <w:sz w:val="20"/>
              </w:rPr>
            </w:pPr>
            <w:ins w:id="17104" w:author="Ross Norsworthy" w:date="2020-03-20T01:39:00Z">
              <w:r w:rsidRPr="00A013FD">
                <w:rPr>
                  <w:sz w:val="20"/>
                </w:rPr>
                <w:t>8</w:t>
              </w:r>
            </w:ins>
          </w:p>
        </w:tc>
        <w:tc>
          <w:tcPr>
            <w:tcW w:w="1896" w:type="dxa"/>
            <w:tcBorders>
              <w:top w:val="nil"/>
              <w:left w:val="nil"/>
              <w:bottom w:val="single" w:sz="4" w:space="0" w:color="auto"/>
              <w:right w:val="single" w:sz="4" w:space="0" w:color="auto"/>
            </w:tcBorders>
            <w:shd w:val="clear" w:color="auto" w:fill="auto"/>
            <w:noWrap/>
            <w:vAlign w:val="center"/>
          </w:tcPr>
          <w:p w14:paraId="652706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05" w:author="Ross Norsworthy" w:date="2020-03-20T01:39:00Z"/>
                <w:sz w:val="20"/>
              </w:rPr>
            </w:pPr>
            <w:ins w:id="17106" w:author="Ross Norsworthy" w:date="2020-03-20T01:39:00Z">
              <w:r w:rsidRPr="00A013FD">
                <w:rPr>
                  <w:sz w:val="20"/>
                </w:rPr>
                <w:t>−1.4</w:t>
              </w:r>
            </w:ins>
          </w:p>
        </w:tc>
        <w:tc>
          <w:tcPr>
            <w:tcW w:w="2082" w:type="dxa"/>
            <w:tcBorders>
              <w:top w:val="nil"/>
              <w:left w:val="nil"/>
              <w:bottom w:val="single" w:sz="4" w:space="0" w:color="auto"/>
              <w:right w:val="single" w:sz="4" w:space="0" w:color="auto"/>
            </w:tcBorders>
            <w:shd w:val="clear" w:color="auto" w:fill="auto"/>
            <w:noWrap/>
            <w:vAlign w:val="center"/>
          </w:tcPr>
          <w:p w14:paraId="253FE0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07" w:author="Ross Norsworthy" w:date="2020-03-20T01:39:00Z"/>
                <w:sz w:val="20"/>
              </w:rPr>
            </w:pPr>
            <w:ins w:id="17108" w:author="Ross Norsworthy" w:date="2020-03-20T01:39:00Z">
              <w:r w:rsidRPr="00A013FD">
                <w:rPr>
                  <w:sz w:val="20"/>
                </w:rPr>
                <w:t>1.7</w:t>
              </w:r>
            </w:ins>
          </w:p>
        </w:tc>
      </w:tr>
      <w:tr w:rsidR="00A013FD" w:rsidRPr="00A013FD" w14:paraId="21B5B9F5" w14:textId="77777777" w:rsidTr="00BF604E">
        <w:trPr>
          <w:trHeight w:val="300"/>
          <w:jc w:val="center"/>
          <w:ins w:id="17109"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01C43B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10" w:author="Ross Norsworthy" w:date="2020-03-20T01:39:00Z"/>
                <w:sz w:val="20"/>
              </w:rPr>
            </w:pPr>
            <w:ins w:id="17111" w:author="Ross Norsworthy" w:date="2020-03-20T01:39:00Z">
              <w:r w:rsidRPr="00A013FD">
                <w:rPr>
                  <w:sz w:val="20"/>
                </w:rPr>
                <w:t>20</w:t>
              </w:r>
            </w:ins>
          </w:p>
        </w:tc>
        <w:tc>
          <w:tcPr>
            <w:tcW w:w="1019" w:type="dxa"/>
            <w:tcBorders>
              <w:top w:val="nil"/>
              <w:left w:val="nil"/>
              <w:bottom w:val="single" w:sz="4" w:space="0" w:color="auto"/>
              <w:right w:val="single" w:sz="4" w:space="0" w:color="auto"/>
            </w:tcBorders>
            <w:shd w:val="clear" w:color="auto" w:fill="auto"/>
            <w:noWrap/>
            <w:vAlign w:val="center"/>
          </w:tcPr>
          <w:p w14:paraId="603D72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12" w:author="Ross Norsworthy" w:date="2020-03-20T01:39:00Z"/>
                <w:sz w:val="20"/>
              </w:rPr>
            </w:pPr>
            <w:ins w:id="17113" w:author="Ross Norsworthy" w:date="2020-03-20T01:39:00Z">
              <w:r w:rsidRPr="00A013FD">
                <w:rPr>
                  <w:sz w:val="20"/>
                </w:rPr>
                <w:t>8</w:t>
              </w:r>
            </w:ins>
          </w:p>
        </w:tc>
        <w:tc>
          <w:tcPr>
            <w:tcW w:w="1896" w:type="dxa"/>
            <w:tcBorders>
              <w:top w:val="nil"/>
              <w:left w:val="nil"/>
              <w:bottom w:val="single" w:sz="4" w:space="0" w:color="auto"/>
              <w:right w:val="single" w:sz="4" w:space="0" w:color="auto"/>
            </w:tcBorders>
            <w:shd w:val="clear" w:color="auto" w:fill="auto"/>
            <w:noWrap/>
            <w:vAlign w:val="center"/>
          </w:tcPr>
          <w:p w14:paraId="30666C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14" w:author="Ross Norsworthy" w:date="2020-03-20T01:39:00Z"/>
                <w:sz w:val="20"/>
              </w:rPr>
            </w:pPr>
            <w:ins w:id="17115" w:author="Ross Norsworthy" w:date="2020-03-20T01:39:00Z">
              <w:r w:rsidRPr="00A013FD">
                <w:rPr>
                  <w:sz w:val="20"/>
                </w:rPr>
                <w:t>−1.4</w:t>
              </w:r>
            </w:ins>
          </w:p>
        </w:tc>
        <w:tc>
          <w:tcPr>
            <w:tcW w:w="2082" w:type="dxa"/>
            <w:tcBorders>
              <w:top w:val="nil"/>
              <w:left w:val="nil"/>
              <w:bottom w:val="single" w:sz="4" w:space="0" w:color="auto"/>
              <w:right w:val="single" w:sz="4" w:space="0" w:color="auto"/>
            </w:tcBorders>
            <w:shd w:val="clear" w:color="auto" w:fill="auto"/>
            <w:noWrap/>
            <w:vAlign w:val="center"/>
          </w:tcPr>
          <w:p w14:paraId="646C16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16" w:author="Ross Norsworthy" w:date="2020-03-20T01:39:00Z"/>
                <w:sz w:val="20"/>
              </w:rPr>
            </w:pPr>
            <w:ins w:id="17117" w:author="Ross Norsworthy" w:date="2020-03-20T01:39:00Z">
              <w:r w:rsidRPr="00A013FD">
                <w:rPr>
                  <w:sz w:val="20"/>
                </w:rPr>
                <w:t>0.4</w:t>
              </w:r>
            </w:ins>
          </w:p>
        </w:tc>
      </w:tr>
      <w:tr w:rsidR="00A013FD" w:rsidRPr="00A013FD" w14:paraId="048F52A2" w14:textId="77777777" w:rsidTr="00BF604E">
        <w:trPr>
          <w:trHeight w:val="300"/>
          <w:jc w:val="center"/>
          <w:ins w:id="17118"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53ABC3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19" w:author="Ross Norsworthy" w:date="2020-03-20T01:39:00Z"/>
                <w:sz w:val="20"/>
              </w:rPr>
            </w:pPr>
            <w:ins w:id="17120" w:author="Ross Norsworthy" w:date="2020-03-20T01:39:00Z">
              <w:r w:rsidRPr="00A013FD">
                <w:rPr>
                  <w:sz w:val="20"/>
                </w:rPr>
                <w:t>30</w:t>
              </w:r>
            </w:ins>
          </w:p>
        </w:tc>
        <w:tc>
          <w:tcPr>
            <w:tcW w:w="1019" w:type="dxa"/>
            <w:tcBorders>
              <w:top w:val="nil"/>
              <w:left w:val="nil"/>
              <w:bottom w:val="single" w:sz="4" w:space="0" w:color="auto"/>
              <w:right w:val="single" w:sz="4" w:space="0" w:color="auto"/>
            </w:tcBorders>
            <w:shd w:val="clear" w:color="auto" w:fill="auto"/>
            <w:noWrap/>
            <w:vAlign w:val="center"/>
          </w:tcPr>
          <w:p w14:paraId="7F6A45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21" w:author="Ross Norsworthy" w:date="2020-03-20T01:39:00Z"/>
                <w:sz w:val="20"/>
              </w:rPr>
            </w:pPr>
            <w:ins w:id="17122" w:author="Ross Norsworthy" w:date="2020-03-20T01:39:00Z">
              <w:r w:rsidRPr="00A013FD">
                <w:rPr>
                  <w:sz w:val="20"/>
                </w:rPr>
                <w:t>7.8</w:t>
              </w:r>
            </w:ins>
          </w:p>
        </w:tc>
        <w:tc>
          <w:tcPr>
            <w:tcW w:w="1896" w:type="dxa"/>
            <w:tcBorders>
              <w:top w:val="nil"/>
              <w:left w:val="nil"/>
              <w:bottom w:val="single" w:sz="4" w:space="0" w:color="auto"/>
              <w:right w:val="single" w:sz="4" w:space="0" w:color="auto"/>
            </w:tcBorders>
            <w:shd w:val="clear" w:color="auto" w:fill="auto"/>
            <w:noWrap/>
            <w:vAlign w:val="center"/>
          </w:tcPr>
          <w:p w14:paraId="2B0477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23" w:author="Ross Norsworthy" w:date="2020-03-20T01:39:00Z"/>
                <w:sz w:val="20"/>
              </w:rPr>
            </w:pPr>
            <w:ins w:id="17124" w:author="Ross Norsworthy" w:date="2020-03-20T01:39:00Z">
              <w:r w:rsidRPr="00A013FD">
                <w:rPr>
                  <w:sz w:val="20"/>
                </w:rPr>
                <w:t>−1.6</w:t>
              </w:r>
            </w:ins>
          </w:p>
        </w:tc>
        <w:tc>
          <w:tcPr>
            <w:tcW w:w="2082" w:type="dxa"/>
            <w:tcBorders>
              <w:top w:val="nil"/>
              <w:left w:val="nil"/>
              <w:bottom w:val="single" w:sz="4" w:space="0" w:color="auto"/>
              <w:right w:val="single" w:sz="4" w:space="0" w:color="auto"/>
            </w:tcBorders>
            <w:shd w:val="clear" w:color="auto" w:fill="auto"/>
            <w:noWrap/>
            <w:vAlign w:val="center"/>
          </w:tcPr>
          <w:p w14:paraId="656591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25" w:author="Ross Norsworthy" w:date="2020-03-20T01:39:00Z"/>
                <w:sz w:val="20"/>
              </w:rPr>
            </w:pPr>
            <w:ins w:id="17126" w:author="Ross Norsworthy" w:date="2020-03-20T01:39:00Z">
              <w:r w:rsidRPr="00A013FD">
                <w:rPr>
                  <w:sz w:val="20"/>
                </w:rPr>
                <w:t>0.0</w:t>
              </w:r>
            </w:ins>
          </w:p>
        </w:tc>
      </w:tr>
      <w:tr w:rsidR="00A013FD" w:rsidRPr="00A013FD" w14:paraId="70EA2E2E" w14:textId="77777777" w:rsidTr="00BF604E">
        <w:trPr>
          <w:trHeight w:val="300"/>
          <w:jc w:val="center"/>
          <w:ins w:id="17127"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0961BF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28" w:author="Ross Norsworthy" w:date="2020-03-20T01:39:00Z"/>
                <w:sz w:val="20"/>
              </w:rPr>
            </w:pPr>
            <w:ins w:id="17129" w:author="Ross Norsworthy" w:date="2020-03-20T01:39:00Z">
              <w:r w:rsidRPr="00A013FD">
                <w:rPr>
                  <w:sz w:val="20"/>
                </w:rPr>
                <w:t>40</w:t>
              </w:r>
            </w:ins>
          </w:p>
        </w:tc>
        <w:tc>
          <w:tcPr>
            <w:tcW w:w="1019" w:type="dxa"/>
            <w:tcBorders>
              <w:top w:val="nil"/>
              <w:left w:val="nil"/>
              <w:bottom w:val="single" w:sz="4" w:space="0" w:color="auto"/>
              <w:right w:val="single" w:sz="4" w:space="0" w:color="auto"/>
            </w:tcBorders>
            <w:shd w:val="clear" w:color="auto" w:fill="auto"/>
            <w:noWrap/>
            <w:vAlign w:val="center"/>
          </w:tcPr>
          <w:p w14:paraId="05F224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30" w:author="Ross Norsworthy" w:date="2020-03-20T01:39:00Z"/>
                <w:sz w:val="20"/>
              </w:rPr>
            </w:pPr>
            <w:ins w:id="17131" w:author="Ross Norsworthy" w:date="2020-03-20T01:39:00Z">
              <w:r w:rsidRPr="00A013FD">
                <w:rPr>
                  <w:sz w:val="20"/>
                </w:rPr>
                <w:t>6.9</w:t>
              </w:r>
            </w:ins>
          </w:p>
        </w:tc>
        <w:tc>
          <w:tcPr>
            <w:tcW w:w="1896" w:type="dxa"/>
            <w:tcBorders>
              <w:top w:val="nil"/>
              <w:left w:val="nil"/>
              <w:bottom w:val="single" w:sz="4" w:space="0" w:color="auto"/>
              <w:right w:val="single" w:sz="4" w:space="0" w:color="auto"/>
            </w:tcBorders>
            <w:shd w:val="clear" w:color="auto" w:fill="auto"/>
            <w:noWrap/>
            <w:vAlign w:val="center"/>
          </w:tcPr>
          <w:p w14:paraId="358196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32" w:author="Ross Norsworthy" w:date="2020-03-20T01:39:00Z"/>
                <w:sz w:val="20"/>
              </w:rPr>
            </w:pPr>
            <w:ins w:id="17133" w:author="Ross Norsworthy" w:date="2020-03-20T01:39:00Z">
              <w:r w:rsidRPr="00A013FD">
                <w:rPr>
                  <w:sz w:val="20"/>
                </w:rPr>
                <w:t>−2.5</w:t>
              </w:r>
            </w:ins>
          </w:p>
        </w:tc>
        <w:tc>
          <w:tcPr>
            <w:tcW w:w="2082" w:type="dxa"/>
            <w:tcBorders>
              <w:top w:val="nil"/>
              <w:left w:val="nil"/>
              <w:bottom w:val="single" w:sz="4" w:space="0" w:color="auto"/>
              <w:right w:val="single" w:sz="4" w:space="0" w:color="auto"/>
            </w:tcBorders>
            <w:shd w:val="clear" w:color="auto" w:fill="auto"/>
            <w:noWrap/>
            <w:vAlign w:val="center"/>
          </w:tcPr>
          <w:p w14:paraId="476E63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34" w:author="Ross Norsworthy" w:date="2020-03-20T01:39:00Z"/>
                <w:sz w:val="20"/>
              </w:rPr>
            </w:pPr>
            <w:ins w:id="17135" w:author="Ross Norsworthy" w:date="2020-03-20T01:39:00Z">
              <w:r w:rsidRPr="00A013FD">
                <w:rPr>
                  <w:sz w:val="20"/>
                </w:rPr>
                <w:t>0.8</w:t>
              </w:r>
            </w:ins>
          </w:p>
        </w:tc>
      </w:tr>
      <w:tr w:rsidR="00A013FD" w:rsidRPr="00A013FD" w14:paraId="323F61D8" w14:textId="77777777" w:rsidTr="00BF604E">
        <w:trPr>
          <w:trHeight w:val="300"/>
          <w:jc w:val="center"/>
          <w:ins w:id="17136" w:author="Ross Norsworthy" w:date="2020-03-20T01:39:00Z"/>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AA1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37" w:author="Ross Norsworthy" w:date="2020-03-20T01:39:00Z"/>
                <w:sz w:val="20"/>
              </w:rPr>
            </w:pPr>
            <w:ins w:id="17138" w:author="Ross Norsworthy" w:date="2020-03-20T01:39:00Z">
              <w:r w:rsidRPr="00A013FD">
                <w:rPr>
                  <w:sz w:val="20"/>
                </w:rPr>
                <w:t>50</w:t>
              </w:r>
            </w:ins>
          </w:p>
        </w:tc>
        <w:tc>
          <w:tcPr>
            <w:tcW w:w="1019" w:type="dxa"/>
            <w:tcBorders>
              <w:top w:val="single" w:sz="4" w:space="0" w:color="auto"/>
              <w:left w:val="nil"/>
              <w:bottom w:val="single" w:sz="4" w:space="0" w:color="auto"/>
              <w:right w:val="single" w:sz="4" w:space="0" w:color="auto"/>
            </w:tcBorders>
            <w:shd w:val="clear" w:color="auto" w:fill="auto"/>
            <w:noWrap/>
            <w:vAlign w:val="center"/>
          </w:tcPr>
          <w:p w14:paraId="44046A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39" w:author="Ross Norsworthy" w:date="2020-03-20T01:39:00Z"/>
                <w:sz w:val="20"/>
              </w:rPr>
            </w:pPr>
            <w:ins w:id="17140" w:author="Ross Norsworthy" w:date="2020-03-20T01:39:00Z">
              <w:r w:rsidRPr="00A013FD">
                <w:rPr>
                  <w:sz w:val="20"/>
                </w:rPr>
                <w:t>5.5</w:t>
              </w:r>
            </w:ins>
          </w:p>
        </w:tc>
        <w:tc>
          <w:tcPr>
            <w:tcW w:w="1896" w:type="dxa"/>
            <w:tcBorders>
              <w:top w:val="single" w:sz="4" w:space="0" w:color="auto"/>
              <w:left w:val="nil"/>
              <w:bottom w:val="single" w:sz="4" w:space="0" w:color="auto"/>
              <w:right w:val="single" w:sz="4" w:space="0" w:color="auto"/>
            </w:tcBorders>
            <w:shd w:val="clear" w:color="auto" w:fill="auto"/>
            <w:noWrap/>
            <w:vAlign w:val="center"/>
          </w:tcPr>
          <w:p w14:paraId="786705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41" w:author="Ross Norsworthy" w:date="2020-03-20T01:39:00Z"/>
                <w:sz w:val="20"/>
              </w:rPr>
            </w:pPr>
            <w:ins w:id="17142" w:author="Ross Norsworthy" w:date="2020-03-20T01:39:00Z">
              <w:r w:rsidRPr="00A013FD">
                <w:rPr>
                  <w:sz w:val="20"/>
                </w:rPr>
                <w:t>−3.9</w:t>
              </w:r>
            </w:ins>
          </w:p>
        </w:tc>
        <w:tc>
          <w:tcPr>
            <w:tcW w:w="2082" w:type="dxa"/>
            <w:tcBorders>
              <w:top w:val="single" w:sz="4" w:space="0" w:color="auto"/>
              <w:left w:val="nil"/>
              <w:bottom w:val="single" w:sz="4" w:space="0" w:color="auto"/>
              <w:right w:val="single" w:sz="4" w:space="0" w:color="auto"/>
            </w:tcBorders>
            <w:shd w:val="clear" w:color="auto" w:fill="auto"/>
            <w:noWrap/>
            <w:vAlign w:val="center"/>
          </w:tcPr>
          <w:p w14:paraId="2341E6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43" w:author="Ross Norsworthy" w:date="2020-03-20T01:39:00Z"/>
                <w:sz w:val="20"/>
              </w:rPr>
            </w:pPr>
            <w:ins w:id="17144" w:author="Ross Norsworthy" w:date="2020-03-20T01:39:00Z">
              <w:r w:rsidRPr="00A013FD">
                <w:rPr>
                  <w:sz w:val="20"/>
                </w:rPr>
                <w:t>4.1</w:t>
              </w:r>
            </w:ins>
          </w:p>
        </w:tc>
      </w:tr>
      <w:tr w:rsidR="00A013FD" w:rsidRPr="00A013FD" w14:paraId="596842E5" w14:textId="77777777" w:rsidTr="00BF604E">
        <w:trPr>
          <w:trHeight w:val="300"/>
          <w:jc w:val="center"/>
          <w:ins w:id="17145" w:author="Ross Norsworthy" w:date="2020-03-20T01:39:00Z"/>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9977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46" w:author="Ross Norsworthy" w:date="2020-03-20T01:39:00Z"/>
                <w:sz w:val="20"/>
              </w:rPr>
            </w:pPr>
            <w:ins w:id="17147" w:author="Ross Norsworthy" w:date="2020-03-20T01:39:00Z">
              <w:r w:rsidRPr="00A013FD">
                <w:rPr>
                  <w:sz w:val="20"/>
                </w:rPr>
                <w:t>60</w:t>
              </w:r>
            </w:ins>
          </w:p>
        </w:tc>
        <w:tc>
          <w:tcPr>
            <w:tcW w:w="1019" w:type="dxa"/>
            <w:tcBorders>
              <w:top w:val="single" w:sz="4" w:space="0" w:color="auto"/>
              <w:left w:val="nil"/>
              <w:bottom w:val="single" w:sz="4" w:space="0" w:color="auto"/>
              <w:right w:val="single" w:sz="4" w:space="0" w:color="auto"/>
            </w:tcBorders>
            <w:shd w:val="clear" w:color="auto" w:fill="auto"/>
            <w:noWrap/>
            <w:vAlign w:val="center"/>
          </w:tcPr>
          <w:p w14:paraId="4E8985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48" w:author="Ross Norsworthy" w:date="2020-03-20T01:39:00Z"/>
                <w:sz w:val="20"/>
              </w:rPr>
            </w:pPr>
            <w:ins w:id="17149" w:author="Ross Norsworthy" w:date="2020-03-20T01:39:00Z">
              <w:r w:rsidRPr="00A013FD">
                <w:rPr>
                  <w:sz w:val="20"/>
                </w:rPr>
                <w:t>3.6</w:t>
              </w:r>
            </w:ins>
          </w:p>
        </w:tc>
        <w:tc>
          <w:tcPr>
            <w:tcW w:w="1896" w:type="dxa"/>
            <w:tcBorders>
              <w:top w:val="single" w:sz="4" w:space="0" w:color="auto"/>
              <w:left w:val="nil"/>
              <w:bottom w:val="single" w:sz="4" w:space="0" w:color="auto"/>
              <w:right w:val="single" w:sz="4" w:space="0" w:color="auto"/>
            </w:tcBorders>
            <w:shd w:val="clear" w:color="auto" w:fill="auto"/>
            <w:noWrap/>
            <w:vAlign w:val="center"/>
          </w:tcPr>
          <w:p w14:paraId="0CD7F9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50" w:author="Ross Norsworthy" w:date="2020-03-20T01:39:00Z"/>
                <w:sz w:val="20"/>
              </w:rPr>
            </w:pPr>
            <w:ins w:id="17151" w:author="Ross Norsworthy" w:date="2020-03-20T01:39:00Z">
              <w:r w:rsidRPr="00A013FD">
                <w:rPr>
                  <w:sz w:val="20"/>
                </w:rPr>
                <w:t>−5.8</w:t>
              </w:r>
            </w:ins>
          </w:p>
        </w:tc>
        <w:tc>
          <w:tcPr>
            <w:tcW w:w="2082" w:type="dxa"/>
            <w:tcBorders>
              <w:top w:val="single" w:sz="4" w:space="0" w:color="auto"/>
              <w:left w:val="nil"/>
              <w:bottom w:val="single" w:sz="4" w:space="0" w:color="auto"/>
              <w:right w:val="single" w:sz="4" w:space="0" w:color="auto"/>
            </w:tcBorders>
            <w:shd w:val="clear" w:color="auto" w:fill="auto"/>
            <w:noWrap/>
            <w:vAlign w:val="center"/>
          </w:tcPr>
          <w:p w14:paraId="549454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52" w:author="Ross Norsworthy" w:date="2020-03-20T01:39:00Z"/>
                <w:sz w:val="20"/>
              </w:rPr>
            </w:pPr>
            <w:ins w:id="17153" w:author="Ross Norsworthy" w:date="2020-03-20T01:39:00Z">
              <w:r w:rsidRPr="00A013FD">
                <w:rPr>
                  <w:sz w:val="20"/>
                </w:rPr>
                <w:t>10.5</w:t>
              </w:r>
            </w:ins>
          </w:p>
        </w:tc>
      </w:tr>
      <w:tr w:rsidR="00A013FD" w:rsidRPr="00A013FD" w14:paraId="773EAE09" w14:textId="77777777" w:rsidTr="00BF604E">
        <w:trPr>
          <w:trHeight w:val="300"/>
          <w:jc w:val="center"/>
          <w:ins w:id="17154"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0FDB27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55" w:author="Ross Norsworthy" w:date="2020-03-20T01:39:00Z"/>
                <w:sz w:val="20"/>
              </w:rPr>
            </w:pPr>
            <w:ins w:id="17156" w:author="Ross Norsworthy" w:date="2020-03-20T01:39:00Z">
              <w:r w:rsidRPr="00A013FD">
                <w:rPr>
                  <w:sz w:val="20"/>
                </w:rPr>
                <w:t>70</w:t>
              </w:r>
            </w:ins>
          </w:p>
        </w:tc>
        <w:tc>
          <w:tcPr>
            <w:tcW w:w="1019" w:type="dxa"/>
            <w:tcBorders>
              <w:top w:val="nil"/>
              <w:left w:val="nil"/>
              <w:bottom w:val="single" w:sz="4" w:space="0" w:color="auto"/>
              <w:right w:val="single" w:sz="4" w:space="0" w:color="auto"/>
            </w:tcBorders>
            <w:shd w:val="clear" w:color="auto" w:fill="auto"/>
            <w:noWrap/>
            <w:vAlign w:val="center"/>
          </w:tcPr>
          <w:p w14:paraId="658471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57" w:author="Ross Norsworthy" w:date="2020-03-20T01:39:00Z"/>
                <w:sz w:val="20"/>
              </w:rPr>
            </w:pPr>
            <w:ins w:id="17158" w:author="Ross Norsworthy" w:date="2020-03-20T01:39:00Z">
              <w:r w:rsidRPr="00A013FD">
                <w:rPr>
                  <w:sz w:val="20"/>
                </w:rPr>
                <w:t>0.7</w:t>
              </w:r>
            </w:ins>
          </w:p>
        </w:tc>
        <w:tc>
          <w:tcPr>
            <w:tcW w:w="1896" w:type="dxa"/>
            <w:tcBorders>
              <w:top w:val="nil"/>
              <w:left w:val="nil"/>
              <w:bottom w:val="single" w:sz="4" w:space="0" w:color="auto"/>
              <w:right w:val="single" w:sz="4" w:space="0" w:color="auto"/>
            </w:tcBorders>
            <w:shd w:val="clear" w:color="auto" w:fill="auto"/>
            <w:noWrap/>
            <w:vAlign w:val="center"/>
          </w:tcPr>
          <w:p w14:paraId="2500C4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59" w:author="Ross Norsworthy" w:date="2020-03-20T01:39:00Z"/>
                <w:sz w:val="20"/>
              </w:rPr>
            </w:pPr>
            <w:ins w:id="17160" w:author="Ross Norsworthy" w:date="2020-03-20T01:39:00Z">
              <w:r w:rsidRPr="00A013FD">
                <w:rPr>
                  <w:sz w:val="20"/>
                </w:rPr>
                <w:t>−8.7</w:t>
              </w:r>
            </w:ins>
          </w:p>
        </w:tc>
        <w:tc>
          <w:tcPr>
            <w:tcW w:w="2082" w:type="dxa"/>
            <w:tcBorders>
              <w:top w:val="nil"/>
              <w:left w:val="nil"/>
              <w:bottom w:val="single" w:sz="4" w:space="0" w:color="auto"/>
              <w:right w:val="single" w:sz="4" w:space="0" w:color="auto"/>
            </w:tcBorders>
            <w:shd w:val="clear" w:color="auto" w:fill="auto"/>
            <w:noWrap/>
            <w:vAlign w:val="center"/>
          </w:tcPr>
          <w:p w14:paraId="29853B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61" w:author="Ross Norsworthy" w:date="2020-03-20T01:39:00Z"/>
                <w:sz w:val="20"/>
              </w:rPr>
            </w:pPr>
            <w:ins w:id="17162" w:author="Ross Norsworthy" w:date="2020-03-20T01:39:00Z">
              <w:r w:rsidRPr="00A013FD">
                <w:rPr>
                  <w:sz w:val="20"/>
                </w:rPr>
                <w:t>13.7</w:t>
              </w:r>
            </w:ins>
          </w:p>
        </w:tc>
      </w:tr>
      <w:tr w:rsidR="00A013FD" w:rsidRPr="00A013FD" w14:paraId="31865947" w14:textId="77777777" w:rsidTr="00BF604E">
        <w:trPr>
          <w:trHeight w:val="300"/>
          <w:jc w:val="center"/>
          <w:ins w:id="17163"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3AA77A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64" w:author="Ross Norsworthy" w:date="2020-03-20T01:39:00Z"/>
                <w:sz w:val="20"/>
              </w:rPr>
            </w:pPr>
            <w:ins w:id="17165" w:author="Ross Norsworthy" w:date="2020-03-20T01:39:00Z">
              <w:r w:rsidRPr="00A013FD">
                <w:rPr>
                  <w:sz w:val="20"/>
                </w:rPr>
                <w:t>80</w:t>
              </w:r>
            </w:ins>
          </w:p>
        </w:tc>
        <w:tc>
          <w:tcPr>
            <w:tcW w:w="1019" w:type="dxa"/>
            <w:tcBorders>
              <w:top w:val="nil"/>
              <w:left w:val="nil"/>
              <w:bottom w:val="single" w:sz="4" w:space="0" w:color="auto"/>
              <w:right w:val="single" w:sz="4" w:space="0" w:color="auto"/>
            </w:tcBorders>
            <w:shd w:val="clear" w:color="auto" w:fill="auto"/>
            <w:noWrap/>
            <w:vAlign w:val="center"/>
          </w:tcPr>
          <w:p w14:paraId="46102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66" w:author="Ross Norsworthy" w:date="2020-03-20T01:39:00Z"/>
                <w:sz w:val="20"/>
              </w:rPr>
            </w:pPr>
            <w:ins w:id="17167" w:author="Ross Norsworthy" w:date="2020-03-20T01:39:00Z">
              <w:r w:rsidRPr="00A013FD">
                <w:rPr>
                  <w:sz w:val="20"/>
                </w:rPr>
                <w:t>−2.2</w:t>
              </w:r>
            </w:ins>
          </w:p>
        </w:tc>
        <w:tc>
          <w:tcPr>
            <w:tcW w:w="1896" w:type="dxa"/>
            <w:tcBorders>
              <w:top w:val="nil"/>
              <w:left w:val="nil"/>
              <w:bottom w:val="single" w:sz="4" w:space="0" w:color="auto"/>
              <w:right w:val="single" w:sz="4" w:space="0" w:color="auto"/>
            </w:tcBorders>
            <w:shd w:val="clear" w:color="auto" w:fill="auto"/>
            <w:noWrap/>
            <w:vAlign w:val="center"/>
          </w:tcPr>
          <w:p w14:paraId="75530C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68" w:author="Ross Norsworthy" w:date="2020-03-20T01:39:00Z"/>
                <w:sz w:val="20"/>
              </w:rPr>
            </w:pPr>
            <w:ins w:id="17169" w:author="Ross Norsworthy" w:date="2020-03-20T01:39:00Z">
              <w:r w:rsidRPr="00A013FD">
                <w:rPr>
                  <w:sz w:val="20"/>
                </w:rPr>
                <w:t>−11.6</w:t>
              </w:r>
            </w:ins>
          </w:p>
        </w:tc>
        <w:tc>
          <w:tcPr>
            <w:tcW w:w="2082" w:type="dxa"/>
            <w:tcBorders>
              <w:top w:val="nil"/>
              <w:left w:val="nil"/>
              <w:bottom w:val="single" w:sz="4" w:space="0" w:color="auto"/>
              <w:right w:val="single" w:sz="4" w:space="0" w:color="auto"/>
            </w:tcBorders>
            <w:shd w:val="clear" w:color="auto" w:fill="auto"/>
            <w:noWrap/>
            <w:vAlign w:val="center"/>
          </w:tcPr>
          <w:p w14:paraId="0E0D5B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70" w:author="Ross Norsworthy" w:date="2020-03-20T01:39:00Z"/>
                <w:sz w:val="20"/>
              </w:rPr>
            </w:pPr>
            <w:ins w:id="17171" w:author="Ross Norsworthy" w:date="2020-03-20T01:39:00Z">
              <w:r w:rsidRPr="00A013FD">
                <w:rPr>
                  <w:sz w:val="20"/>
                </w:rPr>
                <w:t>17.2</w:t>
              </w:r>
            </w:ins>
          </w:p>
        </w:tc>
      </w:tr>
      <w:tr w:rsidR="00A013FD" w:rsidRPr="00A013FD" w14:paraId="21EED7AC" w14:textId="77777777" w:rsidTr="00BF604E">
        <w:trPr>
          <w:trHeight w:val="300"/>
          <w:jc w:val="center"/>
          <w:ins w:id="17172" w:author="Ross Norsworthy" w:date="2020-03-20T01:39:00Z"/>
        </w:trPr>
        <w:tc>
          <w:tcPr>
            <w:tcW w:w="1103" w:type="dxa"/>
            <w:tcBorders>
              <w:top w:val="nil"/>
              <w:left w:val="single" w:sz="4" w:space="0" w:color="auto"/>
              <w:bottom w:val="single" w:sz="4" w:space="0" w:color="auto"/>
              <w:right w:val="single" w:sz="4" w:space="0" w:color="auto"/>
            </w:tcBorders>
            <w:shd w:val="clear" w:color="auto" w:fill="auto"/>
            <w:noWrap/>
            <w:vAlign w:val="center"/>
          </w:tcPr>
          <w:p w14:paraId="0A1BC1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73" w:author="Ross Norsworthy" w:date="2020-03-20T01:39:00Z"/>
                <w:sz w:val="20"/>
              </w:rPr>
            </w:pPr>
            <w:ins w:id="17174" w:author="Ross Norsworthy" w:date="2020-03-20T01:39:00Z">
              <w:r w:rsidRPr="00A013FD">
                <w:rPr>
                  <w:sz w:val="20"/>
                </w:rPr>
                <w:t>90</w:t>
              </w:r>
            </w:ins>
          </w:p>
        </w:tc>
        <w:tc>
          <w:tcPr>
            <w:tcW w:w="1019" w:type="dxa"/>
            <w:tcBorders>
              <w:top w:val="nil"/>
              <w:left w:val="nil"/>
              <w:bottom w:val="single" w:sz="4" w:space="0" w:color="auto"/>
              <w:right w:val="single" w:sz="4" w:space="0" w:color="auto"/>
            </w:tcBorders>
            <w:shd w:val="clear" w:color="auto" w:fill="auto"/>
            <w:noWrap/>
            <w:vAlign w:val="center"/>
          </w:tcPr>
          <w:p w14:paraId="65EB5F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75" w:author="Ross Norsworthy" w:date="2020-03-20T01:39:00Z"/>
                <w:sz w:val="20"/>
              </w:rPr>
            </w:pPr>
            <w:ins w:id="17176" w:author="Ross Norsworthy" w:date="2020-03-20T01:39:00Z">
              <w:r w:rsidRPr="00A013FD">
                <w:rPr>
                  <w:sz w:val="20"/>
                </w:rPr>
                <w:t>−5.5</w:t>
              </w:r>
            </w:ins>
          </w:p>
        </w:tc>
        <w:tc>
          <w:tcPr>
            <w:tcW w:w="1896" w:type="dxa"/>
            <w:tcBorders>
              <w:top w:val="nil"/>
              <w:left w:val="nil"/>
              <w:bottom w:val="single" w:sz="4" w:space="0" w:color="auto"/>
              <w:right w:val="single" w:sz="4" w:space="0" w:color="auto"/>
            </w:tcBorders>
            <w:shd w:val="clear" w:color="auto" w:fill="auto"/>
            <w:noWrap/>
            <w:vAlign w:val="center"/>
          </w:tcPr>
          <w:p w14:paraId="11B64A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77" w:author="Ross Norsworthy" w:date="2020-03-20T01:39:00Z"/>
                <w:sz w:val="20"/>
              </w:rPr>
            </w:pPr>
            <w:ins w:id="17178" w:author="Ross Norsworthy" w:date="2020-03-20T01:39:00Z">
              <w:r w:rsidRPr="00A013FD">
                <w:rPr>
                  <w:sz w:val="20"/>
                </w:rPr>
                <w:t>−14.9</w:t>
              </w:r>
            </w:ins>
          </w:p>
        </w:tc>
        <w:tc>
          <w:tcPr>
            <w:tcW w:w="2082" w:type="dxa"/>
            <w:tcBorders>
              <w:top w:val="nil"/>
              <w:left w:val="nil"/>
              <w:bottom w:val="single" w:sz="4" w:space="0" w:color="auto"/>
              <w:right w:val="single" w:sz="4" w:space="0" w:color="auto"/>
            </w:tcBorders>
            <w:shd w:val="clear" w:color="auto" w:fill="auto"/>
            <w:noWrap/>
            <w:vAlign w:val="center"/>
          </w:tcPr>
          <w:p w14:paraId="19530B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179" w:author="Ross Norsworthy" w:date="2020-03-20T01:39:00Z"/>
                <w:sz w:val="20"/>
              </w:rPr>
            </w:pPr>
            <w:ins w:id="17180" w:author="Ross Norsworthy" w:date="2020-03-20T01:39:00Z">
              <w:r w:rsidRPr="00A013FD">
                <w:rPr>
                  <w:sz w:val="20"/>
                </w:rPr>
                <w:t>21.4</w:t>
              </w:r>
            </w:ins>
          </w:p>
        </w:tc>
      </w:tr>
    </w:tbl>
    <w:p w14:paraId="62D4A4D8" w14:textId="77777777" w:rsidR="00A013FD" w:rsidRPr="00A013FD" w:rsidRDefault="00A013FD" w:rsidP="001E2CD4">
      <w:pPr>
        <w:pStyle w:val="Tablefin"/>
        <w:rPr>
          <w:ins w:id="17181" w:author="Ross Norsworthy" w:date="2020-03-20T01:39:00Z"/>
        </w:rPr>
      </w:pPr>
    </w:p>
    <w:p w14:paraId="12C4D7A0" w14:textId="1AD2DEA8" w:rsidR="00A013FD" w:rsidRPr="00A013FD" w:rsidRDefault="00E353B7" w:rsidP="003756D3">
      <w:pPr>
        <w:pStyle w:val="Heading3"/>
        <w:rPr>
          <w:ins w:id="17182" w:author="Ross Norsworthy" w:date="2020-03-20T01:39:00Z"/>
          <w:rFonts w:eastAsiaTheme="minorHAnsi"/>
          <w:lang w:eastAsia="de-DE"/>
        </w:rPr>
      </w:pPr>
      <w:bookmarkStart w:id="17183" w:name="_Toc35545477"/>
      <w:bookmarkStart w:id="17184" w:name="_Toc35545480"/>
      <w:bookmarkStart w:id="17185" w:name="_Toc35545478"/>
      <w:bookmarkStart w:id="17186" w:name="_Toc35545479"/>
      <w:bookmarkStart w:id="17187" w:name="_Toc35545591"/>
      <w:bookmarkEnd w:id="17183"/>
      <w:bookmarkEnd w:id="17184"/>
      <w:bookmarkEnd w:id="17185"/>
      <w:bookmarkEnd w:id="17186"/>
      <w:ins w:id="17188" w:author="Song, Xiaojing" w:date="2020-08-21T14:27:00Z">
        <w:del w:id="17189" w:author="USA Editor 2021" w:date="2020-12-11T17:17:00Z">
          <w:r w:rsidRPr="00B46DC0" w:rsidDel="00B46DC0">
            <w:rPr>
              <w:rFonts w:eastAsiaTheme="minorHAnsi"/>
              <w:highlight w:val="green"/>
              <w:lang w:eastAsia="de-DE"/>
            </w:rPr>
            <w:delText>D</w:delText>
          </w:r>
          <w:r w:rsidDel="00B46DC0">
            <w:rPr>
              <w:rFonts w:eastAsiaTheme="minorHAnsi"/>
              <w:lang w:eastAsia="de-DE"/>
            </w:rPr>
            <w:delText xml:space="preserve"> </w:delText>
          </w:r>
        </w:del>
      </w:ins>
      <w:ins w:id="17190" w:author="Song, Xiaojing" w:date="2020-08-24T16:00:00Z">
        <w:r w:rsidR="000A269F">
          <w:rPr>
            <w:rFonts w:eastAsiaTheme="minorHAnsi"/>
            <w:lang w:eastAsia="de-DE"/>
          </w:rPr>
          <w:t>2</w:t>
        </w:r>
      </w:ins>
      <w:ins w:id="17191" w:author="Song, Xiaojing" w:date="2020-08-21T14:27:00Z">
        <w:r>
          <w:rPr>
            <w:rFonts w:eastAsiaTheme="minorHAnsi"/>
            <w:lang w:eastAsia="de-DE"/>
          </w:rPr>
          <w:t>.2.2</w:t>
        </w:r>
        <w:r>
          <w:rPr>
            <w:rFonts w:eastAsiaTheme="minorHAnsi"/>
            <w:lang w:eastAsia="de-DE"/>
          </w:rPr>
          <w:tab/>
        </w:r>
      </w:ins>
      <w:ins w:id="17192" w:author="Ross Norsworthy" w:date="2020-03-20T01:39:00Z">
        <w:r w:rsidR="00A013FD" w:rsidRPr="00A013FD">
          <w:rPr>
            <w:rFonts w:eastAsiaTheme="minorHAnsi"/>
            <w:lang w:eastAsia="de-DE"/>
          </w:rPr>
          <w:t>VHF data exchange satellite component downlink receiver thresholds</w:t>
        </w:r>
        <w:bookmarkEnd w:id="17187"/>
      </w:ins>
    </w:p>
    <w:p w14:paraId="2490D0D8" w14:textId="67905A19" w:rsidR="00A013FD" w:rsidRPr="00A013FD" w:rsidRDefault="00A013FD" w:rsidP="00A013FD">
      <w:pPr>
        <w:spacing w:after="120"/>
        <w:rPr>
          <w:ins w:id="17193" w:author="Ross Norsworthy" w:date="2020-03-20T01:39:00Z"/>
          <w:szCs w:val="24"/>
        </w:rPr>
      </w:pPr>
      <w:ins w:id="17194" w:author="Ross Norsworthy" w:date="2020-03-20T01:39:00Z">
        <w:r w:rsidRPr="00A013FD">
          <w:rPr>
            <w:szCs w:val="24"/>
          </w:rPr>
          <w:t xml:space="preserve">The VDES maximizes frequency efficiency by using adaptive coding and modulation based on the actual link quality. Initial system access is done using a combination of spread spectrum, low bitrate and powerful forward error correction (FEC). The VDE-SAT uses the waveforms defined in Annex </w:t>
        </w:r>
      </w:ins>
      <w:ins w:id="17195" w:author="USA Editor 2021" w:date="2021-01-07T13:25:00Z">
        <w:r w:rsidR="00270FFA" w:rsidRPr="00270FFA">
          <w:rPr>
            <w:szCs w:val="24"/>
            <w:highlight w:val="green"/>
          </w:rPr>
          <w:t>2</w:t>
        </w:r>
      </w:ins>
      <w:ins w:id="17196" w:author="Ross Norsworthy" w:date="2020-03-20T01:39:00Z">
        <w:del w:id="17197" w:author="USA Editor 2021" w:date="2021-01-07T13:25:00Z">
          <w:r w:rsidRPr="00270FFA" w:rsidDel="00270FFA">
            <w:rPr>
              <w:szCs w:val="24"/>
              <w:highlight w:val="green"/>
            </w:rPr>
            <w:delText>A</w:delText>
          </w:r>
        </w:del>
        <w:r w:rsidRPr="00A013FD">
          <w:rPr>
            <w:szCs w:val="24"/>
          </w:rPr>
          <w:t>. The thresholds C/N</w:t>
        </w:r>
        <w:r w:rsidRPr="00A013FD">
          <w:rPr>
            <w:szCs w:val="24"/>
            <w:vertAlign w:val="subscript"/>
          </w:rPr>
          <w:t>0</w:t>
        </w:r>
        <w:r w:rsidRPr="00A013FD">
          <w:rPr>
            <w:szCs w:val="24"/>
          </w:rPr>
          <w:t xml:space="preserve"> on a Gaussian channel have been estimated.</w:t>
        </w:r>
      </w:ins>
    </w:p>
    <w:p w14:paraId="62A8BF64" w14:textId="7753D27D" w:rsidR="00A013FD" w:rsidRPr="00A013FD" w:rsidRDefault="00E353B7" w:rsidP="003756D3">
      <w:pPr>
        <w:pStyle w:val="Heading3"/>
        <w:rPr>
          <w:ins w:id="17198" w:author="Ross Norsworthy" w:date="2020-03-20T01:39:00Z"/>
          <w:rFonts w:eastAsiaTheme="minorHAnsi"/>
          <w:lang w:eastAsia="de-DE"/>
        </w:rPr>
      </w:pPr>
      <w:bookmarkStart w:id="17199" w:name="_Toc35545592"/>
      <w:ins w:id="17200" w:author="Song, Xiaojing" w:date="2020-08-21T14:27:00Z">
        <w:del w:id="17201" w:author="USA Editor 2021" w:date="2020-12-11T17:17:00Z">
          <w:r w:rsidRPr="00B46DC0" w:rsidDel="00B46DC0">
            <w:rPr>
              <w:rFonts w:eastAsiaTheme="minorHAnsi"/>
              <w:highlight w:val="green"/>
              <w:lang w:eastAsia="de-DE"/>
            </w:rPr>
            <w:delText>D</w:delText>
          </w:r>
          <w:r w:rsidDel="00B46DC0">
            <w:rPr>
              <w:rFonts w:eastAsiaTheme="minorHAnsi"/>
              <w:lang w:eastAsia="de-DE"/>
            </w:rPr>
            <w:delText xml:space="preserve"> </w:delText>
          </w:r>
        </w:del>
      </w:ins>
      <w:ins w:id="17202" w:author="Song, Xiaojing" w:date="2020-08-24T16:00:00Z">
        <w:r w:rsidR="000A269F">
          <w:rPr>
            <w:rFonts w:eastAsiaTheme="minorHAnsi"/>
            <w:lang w:eastAsia="de-DE"/>
          </w:rPr>
          <w:t>2</w:t>
        </w:r>
      </w:ins>
      <w:ins w:id="17203" w:author="Song, Xiaojing" w:date="2020-08-21T14:27:00Z">
        <w:r>
          <w:rPr>
            <w:rFonts w:eastAsiaTheme="minorHAnsi"/>
            <w:lang w:eastAsia="de-DE"/>
          </w:rPr>
          <w:t>.2.3</w:t>
        </w:r>
        <w:r>
          <w:rPr>
            <w:rFonts w:eastAsiaTheme="minorHAnsi"/>
            <w:lang w:eastAsia="de-DE"/>
          </w:rPr>
          <w:tab/>
        </w:r>
      </w:ins>
      <w:ins w:id="17204" w:author="Ross Norsworthy" w:date="2020-03-20T01:39:00Z">
        <w:r w:rsidR="00A013FD" w:rsidRPr="00A013FD">
          <w:rPr>
            <w:rFonts w:eastAsiaTheme="minorHAnsi"/>
            <w:lang w:eastAsia="de-DE"/>
          </w:rPr>
          <w:t>VHF data exchange satellite component downlink link budget</w:t>
        </w:r>
        <w:bookmarkEnd w:id="17199"/>
        <w:r w:rsidR="00A013FD" w:rsidRPr="00A013FD">
          <w:rPr>
            <w:rFonts w:eastAsiaTheme="minorHAnsi"/>
            <w:lang w:eastAsia="de-DE"/>
          </w:rPr>
          <w:t xml:space="preserve"> </w:t>
        </w:r>
      </w:ins>
    </w:p>
    <w:p w14:paraId="7EC33FC2" w14:textId="7521D142" w:rsidR="00A013FD" w:rsidRPr="00A013FD" w:rsidRDefault="00A013FD" w:rsidP="00A013FD">
      <w:pPr>
        <w:spacing w:after="120"/>
        <w:rPr>
          <w:ins w:id="17205" w:author="Ross Norsworthy" w:date="2020-03-20T01:39:00Z"/>
          <w:szCs w:val="24"/>
        </w:rPr>
      </w:pPr>
      <w:ins w:id="17206" w:author="Ross Norsworthy" w:date="2020-03-20T01:39:00Z">
        <w:r w:rsidRPr="00A013FD">
          <w:rPr>
            <w:szCs w:val="24"/>
          </w:rPr>
          <w:t>The nominal signal level C/N</w:t>
        </w:r>
        <w:r w:rsidRPr="00A013FD">
          <w:rPr>
            <w:szCs w:val="24"/>
            <w:vertAlign w:val="subscript"/>
          </w:rPr>
          <w:t>0</w:t>
        </w:r>
        <w:r w:rsidRPr="00A013FD">
          <w:rPr>
            <w:szCs w:val="24"/>
          </w:rPr>
          <w:t xml:space="preserve"> and C/(N</w:t>
        </w:r>
        <w:r w:rsidRPr="00A013FD">
          <w:rPr>
            <w:szCs w:val="24"/>
            <w:vertAlign w:val="subscript"/>
          </w:rPr>
          <w:t>0</w:t>
        </w:r>
        <w:r w:rsidRPr="00A013FD">
          <w:rPr>
            <w:szCs w:val="24"/>
          </w:rPr>
          <w:t>+I</w:t>
        </w:r>
        <w:r w:rsidRPr="00A013FD">
          <w:rPr>
            <w:szCs w:val="24"/>
            <w:vertAlign w:val="subscript"/>
          </w:rPr>
          <w:t>0</w:t>
        </w:r>
        <w:r w:rsidRPr="00A013FD">
          <w:rPr>
            <w:szCs w:val="24"/>
          </w:rPr>
          <w:t xml:space="preserve">) for the VDE-SAT downlink as a function of elevation angle for a 50 kHz channel are provided in Table 57 for the satellite antenna described in </w:t>
        </w:r>
        <w:del w:id="17207" w:author="USA Editor 2021" w:date="2020-12-11T17:17:00Z">
          <w:r w:rsidRPr="00B46DC0" w:rsidDel="00B46DC0">
            <w:rPr>
              <w:szCs w:val="24"/>
              <w:highlight w:val="green"/>
              <w:rPrChange w:id="17208" w:author="USA Editor 2021" w:date="2020-12-11T17:18:00Z">
                <w:rPr>
                  <w:szCs w:val="24"/>
                </w:rPr>
              </w:rPrChange>
            </w:rPr>
            <w:delText>D</w:delText>
          </w:r>
        </w:del>
      </w:ins>
      <w:ins w:id="17209" w:author="USA Editor 2021" w:date="2020-12-11T17:18:00Z">
        <w:r w:rsidR="00B46DC0" w:rsidRPr="00B46DC0">
          <w:rPr>
            <w:highlight w:val="green"/>
            <w:lang w:val="en-US"/>
            <w:rPrChange w:id="17210" w:author="USA Editor 2021" w:date="2020-12-11T17:18:00Z">
              <w:rPr>
                <w:lang w:val="en-US"/>
              </w:rPr>
            </w:rPrChange>
          </w:rPr>
          <w:t>§</w:t>
        </w:r>
      </w:ins>
      <w:ins w:id="17211" w:author="Ross Norsworthy" w:date="2020-03-20T01:39:00Z">
        <w:r w:rsidRPr="00A013FD">
          <w:rPr>
            <w:szCs w:val="24"/>
          </w:rPr>
          <w:t xml:space="preserve"> 2.1.6. In a 50 kHz channel a signal bandwidth of 42 kHz can be used, which allow a satellite transmitter RF output power of -10.2 dBW. A transmission frequency of 161.9125 MHz is used in the calculation of path loss. The ship antenna maximum gain is 3 dBi and the system noise temperature is 30.2</w:t>
        </w:r>
      </w:ins>
      <w:r w:rsidR="00C92387">
        <w:rPr>
          <w:szCs w:val="24"/>
        </w:rPr>
        <w:t> </w:t>
      </w:r>
      <w:ins w:id="17212" w:author="Ross Norsworthy" w:date="2020-03-20T01:39:00Z">
        <w:r w:rsidRPr="00A013FD">
          <w:rPr>
            <w:szCs w:val="24"/>
          </w:rPr>
          <w:t xml:space="preserve">dBK as shown in Annex </w:t>
        </w:r>
      </w:ins>
      <w:ins w:id="17213" w:author="USA Editor 2021" w:date="2021-01-07T13:26:00Z">
        <w:r w:rsidR="00270FFA" w:rsidRPr="00270FFA">
          <w:rPr>
            <w:szCs w:val="24"/>
            <w:highlight w:val="green"/>
          </w:rPr>
          <w:t>2</w:t>
        </w:r>
      </w:ins>
      <w:ins w:id="17214" w:author="Ross Norsworthy" w:date="2020-03-20T01:39:00Z">
        <w:del w:id="17215" w:author="USA Editor 2021" w:date="2021-01-07T13:26:00Z">
          <w:r w:rsidRPr="00270FFA" w:rsidDel="00270FFA">
            <w:rPr>
              <w:szCs w:val="24"/>
              <w:highlight w:val="green"/>
            </w:rPr>
            <w:delText>A</w:delText>
          </w:r>
        </w:del>
        <w:r w:rsidRPr="00A013FD">
          <w:rPr>
            <w:szCs w:val="24"/>
          </w:rPr>
          <w:t>. The noise density level (N</w:t>
        </w:r>
        <w:r w:rsidRPr="00A013FD">
          <w:rPr>
            <w:szCs w:val="24"/>
            <w:vertAlign w:val="subscript"/>
          </w:rPr>
          <w:t>0</w:t>
        </w:r>
        <w:r w:rsidRPr="00A013FD">
          <w:rPr>
            <w:szCs w:val="24"/>
          </w:rPr>
          <w:t>) will then be -168.4 dBm/Hz. On board ships there can be additional noise and interference sources which can raise the noise plus interference level (N+I) up to -114.0 dBm in a 50 kHz channel, as documented in IEC 61139. This corresponds to a noise plus interference density level (N</w:t>
        </w:r>
        <w:r w:rsidRPr="00A013FD">
          <w:rPr>
            <w:szCs w:val="24"/>
            <w:vertAlign w:val="subscript"/>
          </w:rPr>
          <w:t>0</w:t>
        </w:r>
        <w:r w:rsidRPr="00A013FD">
          <w:rPr>
            <w:szCs w:val="24"/>
          </w:rPr>
          <w:t>+I</w:t>
        </w:r>
        <w:r w:rsidRPr="00A013FD">
          <w:rPr>
            <w:szCs w:val="24"/>
            <w:vertAlign w:val="subscript"/>
          </w:rPr>
          <w:t>0</w:t>
        </w:r>
        <w:r w:rsidRPr="00A013FD">
          <w:rPr>
            <w:szCs w:val="24"/>
          </w:rPr>
          <w:t>) of -161 dBm/Hz.</w:t>
        </w:r>
      </w:ins>
    </w:p>
    <w:p w14:paraId="2371ECEA" w14:textId="77777777" w:rsidR="00A013FD" w:rsidRPr="00A013FD" w:rsidRDefault="00A013FD" w:rsidP="00A013FD">
      <w:pPr>
        <w:spacing w:after="120"/>
        <w:rPr>
          <w:ins w:id="17216" w:author="Ross Norsworthy" w:date="2020-03-20T14:12:00Z"/>
          <w:szCs w:val="24"/>
        </w:rPr>
      </w:pPr>
      <w:ins w:id="17217" w:author="Ross Norsworthy" w:date="2020-03-20T01:39:00Z">
        <w:r w:rsidRPr="00A013FD">
          <w:rPr>
            <w:szCs w:val="24"/>
          </w:rPr>
          <w:t xml:space="preserve">The link budget shown in Table 57 is theoretical and does not take into account propagation effects such as multi-path which is documented in Section </w:t>
        </w:r>
      </w:ins>
      <w:ins w:id="17218" w:author="Ross Norsworthy" w:date="2020-03-20T16:50:00Z">
        <w:r w:rsidRPr="00A013FD">
          <w:rPr>
            <w:szCs w:val="24"/>
          </w:rPr>
          <w:t>3.1</w:t>
        </w:r>
      </w:ins>
      <w:ins w:id="17219" w:author="Ross Norsworthy" w:date="2020-03-20T01:39:00Z">
        <w:r w:rsidRPr="00A013FD">
          <w:rPr>
            <w:szCs w:val="24"/>
          </w:rPr>
          <w:t xml:space="preserve"> of Report ITU-R M.2435-0.</w:t>
        </w:r>
      </w:ins>
    </w:p>
    <w:p w14:paraId="649A9529" w14:textId="77777777" w:rsidR="008E1B5D" w:rsidRDefault="00A013FD" w:rsidP="004954F5">
      <w:pPr>
        <w:pStyle w:val="TableNo"/>
        <w:rPr>
          <w:lang w:val="en-US"/>
        </w:rPr>
      </w:pPr>
      <w:bookmarkStart w:id="17220" w:name="_Toc35546155"/>
      <w:ins w:id="17221" w:author="Ross Norsworthy" w:date="2020-03-20T01:39:00Z">
        <w:r w:rsidRPr="00A013FD">
          <w:rPr>
            <w:lang w:val="en-US"/>
          </w:rPr>
          <w:t xml:space="preserve">Table 57 </w:t>
        </w:r>
      </w:ins>
    </w:p>
    <w:p w14:paraId="19594307" w14:textId="77777777" w:rsidR="00A013FD" w:rsidRPr="00A013FD" w:rsidRDefault="00A013FD" w:rsidP="00081571">
      <w:pPr>
        <w:pStyle w:val="Tabletitle"/>
        <w:rPr>
          <w:ins w:id="17222" w:author="Ross Norsworthy" w:date="2020-03-20T01:39:00Z"/>
          <w:highlight w:val="yellow"/>
          <w:lang w:val="en-US"/>
        </w:rPr>
      </w:pPr>
      <w:ins w:id="17223" w:author="Ross Norsworthy" w:date="2020-03-20T01:39:00Z">
        <w:r w:rsidRPr="00A013FD">
          <w:rPr>
            <w:lang w:val="en-US"/>
          </w:rPr>
          <w:t>VHF data exchange satellite component downlink budget as function of elevation angle</w:t>
        </w:r>
        <w:bookmarkEnd w:id="17220"/>
        <w:r w:rsidRPr="00A013FD">
          <w:rPr>
            <w:lang w:val="en-US"/>
          </w:rPr>
          <w:t xml:space="preserve"> </w:t>
        </w:r>
      </w:ins>
    </w:p>
    <w:tbl>
      <w:tblPr>
        <w:tblW w:w="9351" w:type="dxa"/>
        <w:tblLayout w:type="fixed"/>
        <w:tblCellMar>
          <w:left w:w="70" w:type="dxa"/>
          <w:right w:w="70" w:type="dxa"/>
        </w:tblCellMar>
        <w:tblLook w:val="04A0" w:firstRow="1" w:lastRow="0" w:firstColumn="1" w:lastColumn="0" w:noHBand="0" w:noVBand="1"/>
      </w:tblPr>
      <w:tblGrid>
        <w:gridCol w:w="922"/>
        <w:gridCol w:w="1227"/>
        <w:gridCol w:w="823"/>
        <w:gridCol w:w="915"/>
        <w:gridCol w:w="1212"/>
        <w:gridCol w:w="897"/>
        <w:gridCol w:w="1512"/>
        <w:gridCol w:w="851"/>
        <w:gridCol w:w="992"/>
      </w:tblGrid>
      <w:tr w:rsidR="00A013FD" w:rsidRPr="00A013FD" w14:paraId="7203B287" w14:textId="77777777" w:rsidTr="00BF604E">
        <w:trPr>
          <w:trHeight w:val="300"/>
          <w:ins w:id="17224" w:author="Ross Norsworthy" w:date="2020-03-20T01:39:00Z"/>
        </w:trPr>
        <w:tc>
          <w:tcPr>
            <w:tcW w:w="92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106D240F" w14:textId="77777777" w:rsidR="00A013FD" w:rsidRPr="00A013FD" w:rsidRDefault="00A013FD" w:rsidP="00A013FD">
            <w:pPr>
              <w:keepNext/>
              <w:spacing w:before="80" w:after="80"/>
              <w:jc w:val="center"/>
              <w:rPr>
                <w:ins w:id="17225" w:author="Ross Norsworthy" w:date="2020-03-20T01:39:00Z"/>
                <w:rFonts w:ascii="Times New Roman Bold" w:hAnsi="Times New Roman Bold" w:cs="Times New Roman Bold"/>
                <w:b/>
                <w:sz w:val="20"/>
              </w:rPr>
            </w:pPr>
            <w:bookmarkStart w:id="17226" w:name="_Hlk35260136"/>
            <w:ins w:id="17227" w:author="Ross Norsworthy" w:date="2020-03-20T01:39:00Z">
              <w:r w:rsidRPr="00A013FD">
                <w:rPr>
                  <w:rFonts w:ascii="Times New Roman Bold" w:hAnsi="Times New Roman Bold" w:cs="Times New Roman Bold"/>
                  <w:b/>
                  <w:sz w:val="20"/>
                </w:rPr>
                <w:t>Ship elevation angle</w:t>
              </w:r>
            </w:ins>
          </w:p>
          <w:p w14:paraId="460D15FC" w14:textId="77777777" w:rsidR="00A013FD" w:rsidRPr="00A013FD" w:rsidRDefault="00A013FD" w:rsidP="00A013FD">
            <w:pPr>
              <w:keepNext/>
              <w:spacing w:before="80" w:after="80"/>
              <w:jc w:val="center"/>
              <w:rPr>
                <w:ins w:id="17228" w:author="Ross Norsworthy" w:date="2020-03-20T01:39:00Z"/>
                <w:rFonts w:ascii="Times New Roman Bold" w:hAnsi="Times New Roman Bold" w:cs="Times New Roman Bold"/>
                <w:b/>
                <w:sz w:val="20"/>
              </w:rPr>
            </w:pPr>
            <w:ins w:id="17229" w:author="Ross Norsworthy" w:date="2020-03-20T01:39:00Z">
              <w:r w:rsidRPr="00A013FD">
                <w:rPr>
                  <w:rFonts w:ascii="Times New Roman Bold" w:hAnsi="Times New Roman Bold" w:cs="Times New Roman Bold"/>
                  <w:b/>
                  <w:sz w:val="20"/>
                </w:rPr>
                <w:t>(degrees)</w:t>
              </w:r>
            </w:ins>
          </w:p>
        </w:tc>
        <w:tc>
          <w:tcPr>
            <w:tcW w:w="1227" w:type="dxa"/>
            <w:tcBorders>
              <w:top w:val="single" w:sz="4" w:space="0" w:color="auto"/>
              <w:left w:val="nil"/>
              <w:bottom w:val="single" w:sz="4" w:space="0" w:color="auto"/>
              <w:right w:val="single" w:sz="4" w:space="0" w:color="auto"/>
            </w:tcBorders>
            <w:shd w:val="clear" w:color="auto" w:fill="00558C"/>
            <w:noWrap/>
            <w:vAlign w:val="center"/>
          </w:tcPr>
          <w:p w14:paraId="7F1149C5" w14:textId="77777777" w:rsidR="00A013FD" w:rsidRPr="00A013FD" w:rsidRDefault="00A013FD" w:rsidP="00A013FD">
            <w:pPr>
              <w:keepNext/>
              <w:spacing w:before="80" w:after="80"/>
              <w:jc w:val="center"/>
              <w:rPr>
                <w:ins w:id="17230" w:author="Ross Norsworthy" w:date="2020-03-20T01:39:00Z"/>
                <w:rFonts w:ascii="Times New Roman Bold" w:hAnsi="Times New Roman Bold" w:cs="Times New Roman Bold"/>
                <w:b/>
                <w:sz w:val="20"/>
              </w:rPr>
            </w:pPr>
            <w:ins w:id="17231" w:author="Ross Norsworthy" w:date="2020-03-20T01:39:00Z">
              <w:r w:rsidRPr="00A013FD">
                <w:rPr>
                  <w:rFonts w:ascii="Times New Roman Bold" w:hAnsi="Times New Roman Bold" w:cs="Times New Roman Bold"/>
                  <w:b/>
                  <w:sz w:val="20"/>
                </w:rPr>
                <w:t>Satellite EIRP in circular polarization</w:t>
              </w:r>
            </w:ins>
          </w:p>
          <w:p w14:paraId="554819FA" w14:textId="77777777" w:rsidR="00A013FD" w:rsidRPr="00A013FD" w:rsidRDefault="00A013FD" w:rsidP="00A013FD">
            <w:pPr>
              <w:keepNext/>
              <w:spacing w:before="80" w:after="80"/>
              <w:jc w:val="center"/>
              <w:rPr>
                <w:ins w:id="17232" w:author="Ross Norsworthy" w:date="2020-03-20T01:39:00Z"/>
                <w:rFonts w:ascii="Times New Roman Bold" w:hAnsi="Times New Roman Bold" w:cs="Times New Roman Bold"/>
                <w:b/>
                <w:sz w:val="20"/>
              </w:rPr>
            </w:pPr>
            <w:ins w:id="17233" w:author="Ross Norsworthy" w:date="2020-03-20T01:39:00Z">
              <w:r w:rsidRPr="00A013FD">
                <w:rPr>
                  <w:rFonts w:ascii="Times New Roman Bold" w:hAnsi="Times New Roman Bold" w:cs="Times New Roman Bold"/>
                  <w:b/>
                  <w:sz w:val="20"/>
                </w:rPr>
                <w:t>(dBW)</w:t>
              </w:r>
            </w:ins>
          </w:p>
        </w:tc>
        <w:tc>
          <w:tcPr>
            <w:tcW w:w="823" w:type="dxa"/>
            <w:tcBorders>
              <w:top w:val="single" w:sz="4" w:space="0" w:color="auto"/>
              <w:left w:val="nil"/>
              <w:bottom w:val="single" w:sz="4" w:space="0" w:color="auto"/>
              <w:right w:val="single" w:sz="4" w:space="0" w:color="auto"/>
            </w:tcBorders>
            <w:shd w:val="clear" w:color="auto" w:fill="00558C"/>
            <w:noWrap/>
            <w:vAlign w:val="center"/>
          </w:tcPr>
          <w:p w14:paraId="4A197F22" w14:textId="77777777" w:rsidR="00A013FD" w:rsidRPr="00A013FD" w:rsidRDefault="00A013FD" w:rsidP="00A013FD">
            <w:pPr>
              <w:keepNext/>
              <w:spacing w:before="80" w:after="80"/>
              <w:jc w:val="center"/>
              <w:rPr>
                <w:ins w:id="17234" w:author="Ross Norsworthy" w:date="2020-03-20T01:39:00Z"/>
                <w:rFonts w:ascii="Times New Roman Bold" w:hAnsi="Times New Roman Bold" w:cs="Times New Roman Bold"/>
                <w:b/>
                <w:sz w:val="20"/>
              </w:rPr>
            </w:pPr>
            <w:ins w:id="17235" w:author="Ross Norsworthy" w:date="2020-03-20T01:39:00Z">
              <w:r w:rsidRPr="00A013FD">
                <w:rPr>
                  <w:rFonts w:ascii="Times New Roman Bold" w:hAnsi="Times New Roman Bold" w:cs="Times New Roman Bold"/>
                  <w:b/>
                  <w:sz w:val="20"/>
                </w:rPr>
                <w:t>Satellite range</w:t>
              </w:r>
            </w:ins>
          </w:p>
          <w:p w14:paraId="4F2F2A18" w14:textId="77777777" w:rsidR="00A013FD" w:rsidRPr="00A013FD" w:rsidRDefault="00A013FD" w:rsidP="00A013FD">
            <w:pPr>
              <w:keepNext/>
              <w:spacing w:before="80" w:after="80"/>
              <w:jc w:val="center"/>
              <w:rPr>
                <w:ins w:id="17236" w:author="Ross Norsworthy" w:date="2020-03-20T01:39:00Z"/>
                <w:rFonts w:ascii="Times New Roman Bold" w:hAnsi="Times New Roman Bold" w:cs="Times New Roman Bold"/>
                <w:b/>
                <w:sz w:val="20"/>
              </w:rPr>
            </w:pPr>
            <w:ins w:id="17237" w:author="Ross Norsworthy" w:date="2020-03-20T01:39:00Z">
              <w:r w:rsidRPr="00A013FD">
                <w:rPr>
                  <w:rFonts w:ascii="Times New Roman Bold" w:hAnsi="Times New Roman Bold" w:cs="Times New Roman Bold"/>
                  <w:b/>
                  <w:sz w:val="20"/>
                </w:rPr>
                <w:t>(km)</w:t>
              </w:r>
            </w:ins>
          </w:p>
        </w:tc>
        <w:tc>
          <w:tcPr>
            <w:tcW w:w="915" w:type="dxa"/>
            <w:tcBorders>
              <w:top w:val="single" w:sz="4" w:space="0" w:color="auto"/>
              <w:left w:val="nil"/>
              <w:bottom w:val="single" w:sz="4" w:space="0" w:color="auto"/>
              <w:right w:val="single" w:sz="4" w:space="0" w:color="auto"/>
            </w:tcBorders>
            <w:shd w:val="clear" w:color="auto" w:fill="00558C"/>
            <w:noWrap/>
            <w:vAlign w:val="center"/>
          </w:tcPr>
          <w:p w14:paraId="5F6EC664" w14:textId="77777777" w:rsidR="00A013FD" w:rsidRPr="00A013FD" w:rsidRDefault="00A013FD" w:rsidP="00A013FD">
            <w:pPr>
              <w:keepNext/>
              <w:spacing w:before="80" w:after="80"/>
              <w:jc w:val="center"/>
              <w:rPr>
                <w:ins w:id="17238" w:author="Ross Norsworthy" w:date="2020-03-20T01:39:00Z"/>
                <w:rFonts w:ascii="Times New Roman Bold" w:hAnsi="Times New Roman Bold" w:cs="Times New Roman Bold"/>
                <w:b/>
                <w:sz w:val="20"/>
              </w:rPr>
            </w:pPr>
            <w:ins w:id="17239" w:author="Ross Norsworthy" w:date="2020-03-20T01:39:00Z">
              <w:r w:rsidRPr="00A013FD">
                <w:rPr>
                  <w:rFonts w:ascii="Times New Roman Bold" w:hAnsi="Times New Roman Bold" w:cs="Times New Roman Bold"/>
                  <w:b/>
                  <w:sz w:val="20"/>
                </w:rPr>
                <w:t>Path loss</w:t>
              </w:r>
            </w:ins>
          </w:p>
          <w:p w14:paraId="37BDC4D8" w14:textId="77777777" w:rsidR="00A013FD" w:rsidRPr="00A013FD" w:rsidRDefault="00A013FD" w:rsidP="00A013FD">
            <w:pPr>
              <w:keepNext/>
              <w:spacing w:before="80" w:after="80"/>
              <w:jc w:val="center"/>
              <w:rPr>
                <w:ins w:id="17240" w:author="Ross Norsworthy" w:date="2020-03-20T01:39:00Z"/>
                <w:rFonts w:ascii="Times New Roman Bold" w:hAnsi="Times New Roman Bold" w:cs="Times New Roman Bold"/>
                <w:b/>
                <w:sz w:val="20"/>
              </w:rPr>
            </w:pPr>
            <w:ins w:id="17241" w:author="Ross Norsworthy" w:date="2020-03-20T01:39:00Z">
              <w:r w:rsidRPr="00A013FD">
                <w:rPr>
                  <w:rFonts w:ascii="Times New Roman Bold" w:hAnsi="Times New Roman Bold" w:cs="Times New Roman Bold"/>
                  <w:b/>
                  <w:sz w:val="20"/>
                </w:rPr>
                <w:t>(dB)</w:t>
              </w:r>
            </w:ins>
          </w:p>
        </w:tc>
        <w:tc>
          <w:tcPr>
            <w:tcW w:w="1212" w:type="dxa"/>
            <w:tcBorders>
              <w:top w:val="single" w:sz="4" w:space="0" w:color="auto"/>
              <w:left w:val="nil"/>
              <w:bottom w:val="single" w:sz="4" w:space="0" w:color="auto"/>
              <w:right w:val="single" w:sz="4" w:space="0" w:color="auto"/>
            </w:tcBorders>
            <w:shd w:val="clear" w:color="auto" w:fill="00558C"/>
            <w:noWrap/>
            <w:vAlign w:val="center"/>
          </w:tcPr>
          <w:p w14:paraId="06355622" w14:textId="77777777" w:rsidR="00A013FD" w:rsidRPr="00A013FD" w:rsidRDefault="00A013FD" w:rsidP="00A013FD">
            <w:pPr>
              <w:keepNext/>
              <w:spacing w:before="80" w:after="80"/>
              <w:jc w:val="center"/>
              <w:rPr>
                <w:ins w:id="17242" w:author="Ross Norsworthy" w:date="2020-03-20T01:39:00Z"/>
                <w:rFonts w:ascii="Times New Roman Bold" w:hAnsi="Times New Roman Bold" w:cs="Times New Roman Bold"/>
                <w:b/>
                <w:sz w:val="20"/>
              </w:rPr>
            </w:pPr>
            <w:ins w:id="17243" w:author="Ross Norsworthy" w:date="2020-03-20T01:39:00Z">
              <w:r w:rsidRPr="00A013FD">
                <w:rPr>
                  <w:rFonts w:ascii="Times New Roman Bold" w:hAnsi="Times New Roman Bold" w:cs="Times New Roman Bold"/>
                  <w:b/>
                  <w:sz w:val="20"/>
                </w:rPr>
                <w:t>Polarization loss</w:t>
              </w:r>
            </w:ins>
          </w:p>
          <w:p w14:paraId="47360AA7" w14:textId="77777777" w:rsidR="00A013FD" w:rsidRPr="00A013FD" w:rsidRDefault="00A013FD" w:rsidP="00A013FD">
            <w:pPr>
              <w:keepNext/>
              <w:spacing w:before="80" w:after="80"/>
              <w:jc w:val="center"/>
              <w:rPr>
                <w:ins w:id="17244" w:author="Ross Norsworthy" w:date="2020-03-20T01:39:00Z"/>
                <w:rFonts w:ascii="Times New Roman Bold" w:hAnsi="Times New Roman Bold" w:cs="Times New Roman Bold"/>
                <w:b/>
                <w:sz w:val="20"/>
              </w:rPr>
            </w:pPr>
            <w:ins w:id="17245" w:author="Ross Norsworthy" w:date="2020-03-20T01:39:00Z">
              <w:r w:rsidRPr="00A013FD">
                <w:rPr>
                  <w:rFonts w:ascii="Times New Roman Bold" w:hAnsi="Times New Roman Bold" w:cs="Times New Roman Bold"/>
                  <w:b/>
                  <w:sz w:val="20"/>
                </w:rPr>
                <w:t>(dB)</w:t>
              </w:r>
            </w:ins>
          </w:p>
        </w:tc>
        <w:tc>
          <w:tcPr>
            <w:tcW w:w="897" w:type="dxa"/>
            <w:tcBorders>
              <w:top w:val="single" w:sz="4" w:space="0" w:color="auto"/>
              <w:left w:val="nil"/>
              <w:bottom w:val="single" w:sz="4" w:space="0" w:color="auto"/>
              <w:right w:val="single" w:sz="4" w:space="0" w:color="auto"/>
            </w:tcBorders>
            <w:shd w:val="clear" w:color="auto" w:fill="00558C"/>
            <w:noWrap/>
            <w:vAlign w:val="center"/>
          </w:tcPr>
          <w:p w14:paraId="7F437A43" w14:textId="77777777" w:rsidR="00A013FD" w:rsidRPr="00A013FD" w:rsidRDefault="00A013FD" w:rsidP="00A013FD">
            <w:pPr>
              <w:keepNext/>
              <w:spacing w:before="80" w:after="80"/>
              <w:jc w:val="center"/>
              <w:rPr>
                <w:ins w:id="17246" w:author="Ross Norsworthy" w:date="2020-03-20T01:39:00Z"/>
                <w:rFonts w:ascii="Times New Roman Bold" w:hAnsi="Times New Roman Bold" w:cs="Times New Roman Bold"/>
                <w:b/>
                <w:sz w:val="20"/>
              </w:rPr>
            </w:pPr>
            <w:ins w:id="17247" w:author="Ross Norsworthy" w:date="2020-03-20T01:39:00Z">
              <w:r w:rsidRPr="00A013FD">
                <w:rPr>
                  <w:rFonts w:ascii="Times New Roman Bold" w:hAnsi="Times New Roman Bold" w:cs="Times New Roman Bold"/>
                  <w:b/>
                  <w:sz w:val="20"/>
                </w:rPr>
                <w:t>Ship antenna gain</w:t>
              </w:r>
            </w:ins>
          </w:p>
          <w:p w14:paraId="5AB6551F" w14:textId="77777777" w:rsidR="00A013FD" w:rsidRPr="00A013FD" w:rsidRDefault="00A013FD" w:rsidP="00A013FD">
            <w:pPr>
              <w:keepNext/>
              <w:spacing w:before="80" w:after="80"/>
              <w:jc w:val="center"/>
              <w:rPr>
                <w:ins w:id="17248" w:author="Ross Norsworthy" w:date="2020-03-20T01:39:00Z"/>
                <w:rFonts w:ascii="Times New Roman Bold" w:hAnsi="Times New Roman Bold" w:cs="Times New Roman Bold"/>
                <w:b/>
                <w:sz w:val="20"/>
              </w:rPr>
            </w:pPr>
            <w:ins w:id="17249" w:author="Ross Norsworthy" w:date="2020-03-20T01:39:00Z">
              <w:r w:rsidRPr="00A013FD">
                <w:rPr>
                  <w:rFonts w:ascii="Times New Roman Bold" w:hAnsi="Times New Roman Bold" w:cs="Times New Roman Bold"/>
                  <w:b/>
                  <w:sz w:val="20"/>
                </w:rPr>
                <w:t>(dBi)</w:t>
              </w:r>
            </w:ins>
          </w:p>
        </w:tc>
        <w:tc>
          <w:tcPr>
            <w:tcW w:w="1512" w:type="dxa"/>
            <w:tcBorders>
              <w:top w:val="single" w:sz="4" w:space="0" w:color="auto"/>
              <w:left w:val="nil"/>
              <w:bottom w:val="single" w:sz="4" w:space="0" w:color="auto"/>
              <w:right w:val="single" w:sz="4" w:space="0" w:color="auto"/>
            </w:tcBorders>
            <w:shd w:val="clear" w:color="auto" w:fill="00558C"/>
            <w:noWrap/>
            <w:vAlign w:val="center"/>
          </w:tcPr>
          <w:p w14:paraId="1FEC7EF9" w14:textId="77777777" w:rsidR="00A013FD" w:rsidRPr="00A013FD" w:rsidRDefault="00A013FD" w:rsidP="00A013FD">
            <w:pPr>
              <w:keepNext/>
              <w:spacing w:before="80" w:after="80"/>
              <w:jc w:val="center"/>
              <w:rPr>
                <w:ins w:id="17250" w:author="Ross Norsworthy" w:date="2020-03-20T01:39:00Z"/>
                <w:rFonts w:ascii="Times New Roman Bold" w:hAnsi="Times New Roman Bold" w:cs="Times New Roman Bold"/>
                <w:b/>
                <w:sz w:val="20"/>
              </w:rPr>
            </w:pPr>
            <w:ins w:id="17251" w:author="Ross Norsworthy" w:date="2020-03-20T01:39:00Z">
              <w:r w:rsidRPr="00A013FD">
                <w:rPr>
                  <w:rFonts w:ascii="Times New Roman Bold" w:hAnsi="Times New Roman Bold" w:cs="Times New Roman Bold"/>
                  <w:b/>
                  <w:sz w:val="20"/>
                </w:rPr>
                <w:t>Carrier level at LNA</w:t>
              </w:r>
            </w:ins>
          </w:p>
          <w:p w14:paraId="4ECFE1D6" w14:textId="77777777" w:rsidR="00A013FD" w:rsidRPr="00A013FD" w:rsidRDefault="00A013FD" w:rsidP="00A013FD">
            <w:pPr>
              <w:keepNext/>
              <w:spacing w:before="80" w:after="80"/>
              <w:jc w:val="center"/>
              <w:rPr>
                <w:ins w:id="17252" w:author="Ross Norsworthy" w:date="2020-03-20T01:39:00Z"/>
                <w:rFonts w:ascii="Times New Roman Bold" w:hAnsi="Times New Roman Bold" w:cs="Times New Roman Bold"/>
                <w:b/>
                <w:sz w:val="20"/>
              </w:rPr>
            </w:pPr>
            <w:ins w:id="17253" w:author="Ross Norsworthy" w:date="2020-03-20T01:39:00Z">
              <w:r w:rsidRPr="00A013FD">
                <w:rPr>
                  <w:rFonts w:ascii="Times New Roman Bold" w:hAnsi="Times New Roman Bold" w:cs="Times New Roman Bold"/>
                  <w:b/>
                  <w:sz w:val="20"/>
                </w:rPr>
                <w:t>(dBm in 50 kHz)</w:t>
              </w:r>
            </w:ins>
          </w:p>
        </w:tc>
        <w:tc>
          <w:tcPr>
            <w:tcW w:w="851" w:type="dxa"/>
            <w:tcBorders>
              <w:top w:val="single" w:sz="4" w:space="0" w:color="auto"/>
              <w:left w:val="nil"/>
              <w:bottom w:val="single" w:sz="4" w:space="0" w:color="auto"/>
              <w:right w:val="single" w:sz="4" w:space="0" w:color="auto"/>
            </w:tcBorders>
            <w:shd w:val="clear" w:color="auto" w:fill="00558C"/>
            <w:vAlign w:val="center"/>
          </w:tcPr>
          <w:p w14:paraId="18179E3E" w14:textId="77777777" w:rsidR="00A013FD" w:rsidRPr="00A013FD" w:rsidRDefault="00A013FD" w:rsidP="00A013FD">
            <w:pPr>
              <w:keepNext/>
              <w:spacing w:before="80" w:after="80"/>
              <w:jc w:val="center"/>
              <w:rPr>
                <w:ins w:id="17254" w:author="Ross Norsworthy" w:date="2020-03-20T01:39:00Z"/>
                <w:rFonts w:ascii="Times New Roman Bold" w:hAnsi="Times New Roman Bold" w:cs="Times New Roman Bold"/>
                <w:b/>
                <w:i/>
                <w:iCs/>
                <w:sz w:val="20"/>
                <w:vertAlign w:val="subscript"/>
              </w:rPr>
            </w:pPr>
            <w:ins w:id="17255" w:author="Ross Norsworthy" w:date="2020-03-20T01:39:00Z">
              <w:r w:rsidRPr="00A013FD">
                <w:rPr>
                  <w:rFonts w:ascii="Times New Roman Bold" w:hAnsi="Times New Roman Bold" w:cs="Times New Roman Bold"/>
                  <w:b/>
                  <w:i/>
                  <w:iCs/>
                  <w:sz w:val="20"/>
                </w:rPr>
                <w:t>C</w:t>
              </w:r>
              <w:r w:rsidRPr="00A013FD">
                <w:rPr>
                  <w:rFonts w:ascii="Times New Roman Bold" w:hAnsi="Times New Roman Bold" w:cs="Times New Roman Bold"/>
                  <w:b/>
                  <w:sz w:val="20"/>
                </w:rPr>
                <w:t>/</w:t>
              </w:r>
              <w:r w:rsidRPr="00A013FD">
                <w:rPr>
                  <w:rFonts w:ascii="Times New Roman Bold" w:hAnsi="Times New Roman Bold" w:cs="Times New Roman Bold"/>
                  <w:b/>
                  <w:i/>
                  <w:iCs/>
                  <w:sz w:val="20"/>
                </w:rPr>
                <w:t>N</w:t>
              </w:r>
              <w:r w:rsidRPr="00A013FD">
                <w:rPr>
                  <w:rFonts w:ascii="Times New Roman Bold" w:hAnsi="Times New Roman Bold" w:cs="Times New Roman Bold"/>
                  <w:b/>
                  <w:i/>
                  <w:iCs/>
                  <w:sz w:val="20"/>
                  <w:vertAlign w:val="subscript"/>
                </w:rPr>
                <w:t>0</w:t>
              </w:r>
            </w:ins>
          </w:p>
          <w:p w14:paraId="5D1E7FA5" w14:textId="77777777" w:rsidR="00A013FD" w:rsidRPr="00A013FD" w:rsidRDefault="00A013FD" w:rsidP="00A013FD">
            <w:pPr>
              <w:keepNext/>
              <w:spacing w:before="80" w:after="80"/>
              <w:jc w:val="center"/>
              <w:rPr>
                <w:ins w:id="17256" w:author="Ross Norsworthy" w:date="2020-03-20T01:39:00Z"/>
                <w:rFonts w:ascii="Times New Roman Bold" w:hAnsi="Times New Roman Bold" w:cs="Times New Roman Bold"/>
                <w:b/>
                <w:sz w:val="20"/>
              </w:rPr>
            </w:pPr>
            <w:ins w:id="17257" w:author="Ross Norsworthy" w:date="2020-03-20T01:39:00Z">
              <w:r w:rsidRPr="00A013FD">
                <w:rPr>
                  <w:rFonts w:ascii="Times New Roman Bold" w:hAnsi="Times New Roman Bold" w:cs="Times New Roman Bold"/>
                  <w:b/>
                  <w:sz w:val="20"/>
                </w:rPr>
                <w:t>(dBHz)</w:t>
              </w:r>
            </w:ins>
          </w:p>
        </w:tc>
        <w:tc>
          <w:tcPr>
            <w:tcW w:w="992" w:type="dxa"/>
            <w:tcBorders>
              <w:top w:val="single" w:sz="4" w:space="0" w:color="auto"/>
              <w:left w:val="nil"/>
              <w:bottom w:val="single" w:sz="4" w:space="0" w:color="auto"/>
              <w:right w:val="single" w:sz="4" w:space="0" w:color="auto"/>
            </w:tcBorders>
            <w:shd w:val="clear" w:color="auto" w:fill="00558C"/>
            <w:noWrap/>
            <w:vAlign w:val="center"/>
          </w:tcPr>
          <w:p w14:paraId="7613D5F3" w14:textId="77777777" w:rsidR="00A013FD" w:rsidRPr="00A013FD" w:rsidRDefault="00A013FD" w:rsidP="00A013FD">
            <w:pPr>
              <w:keepNext/>
              <w:spacing w:before="80" w:after="80"/>
              <w:jc w:val="center"/>
              <w:rPr>
                <w:ins w:id="17258" w:author="Ross Norsworthy" w:date="2020-03-20T01:39:00Z"/>
                <w:rFonts w:ascii="Times New Roman Bold" w:hAnsi="Times New Roman Bold" w:cs="Times New Roman Bold"/>
                <w:b/>
                <w:sz w:val="20"/>
              </w:rPr>
            </w:pPr>
            <w:ins w:id="17259" w:author="Ross Norsworthy" w:date="2020-03-20T01:39:00Z">
              <w:r w:rsidRPr="00A013FD">
                <w:rPr>
                  <w:rFonts w:ascii="Times New Roman Bold" w:hAnsi="Times New Roman Bold" w:cs="Times New Roman Bold"/>
                  <w:b/>
                  <w:i/>
                  <w:iCs/>
                  <w:sz w:val="20"/>
                </w:rPr>
                <w:t>C</w:t>
              </w:r>
              <w:r w:rsidRPr="00A013FD">
                <w:rPr>
                  <w:rFonts w:ascii="Times New Roman Bold" w:hAnsi="Times New Roman Bold" w:cs="Times New Roman Bold"/>
                  <w:b/>
                  <w:sz w:val="20"/>
                </w:rPr>
                <w:t>/(</w:t>
              </w:r>
              <w:r w:rsidRPr="00A013FD">
                <w:rPr>
                  <w:rFonts w:ascii="Times New Roman Bold" w:hAnsi="Times New Roman Bold" w:cs="Times New Roman Bold"/>
                  <w:b/>
                  <w:i/>
                  <w:iCs/>
                  <w:sz w:val="20"/>
                </w:rPr>
                <w:t>N</w:t>
              </w:r>
              <w:r w:rsidRPr="00A013FD">
                <w:rPr>
                  <w:rFonts w:ascii="Times New Roman Bold" w:hAnsi="Times New Roman Bold" w:cs="Times New Roman Bold"/>
                  <w:b/>
                  <w:i/>
                  <w:iCs/>
                  <w:sz w:val="20"/>
                  <w:vertAlign w:val="subscript"/>
                </w:rPr>
                <w:t>0</w:t>
              </w:r>
              <w:r w:rsidRPr="00A013FD">
                <w:rPr>
                  <w:rFonts w:ascii="Times New Roman Bold" w:hAnsi="Times New Roman Bold" w:cs="Times New Roman Bold"/>
                  <w:b/>
                  <w:sz w:val="20"/>
                </w:rPr>
                <w:t>+</w:t>
              </w:r>
              <w:r w:rsidRPr="00A013FD">
                <w:rPr>
                  <w:rFonts w:ascii="Times New Roman Bold" w:hAnsi="Times New Roman Bold" w:cs="Times New Roman Bold"/>
                  <w:b/>
                  <w:i/>
                  <w:iCs/>
                  <w:sz w:val="20"/>
                </w:rPr>
                <w:t>I</w:t>
              </w:r>
              <w:r w:rsidRPr="00A013FD">
                <w:rPr>
                  <w:rFonts w:ascii="Times New Roman Bold" w:hAnsi="Times New Roman Bold" w:cs="Times New Roman Bold"/>
                  <w:b/>
                  <w:i/>
                  <w:iCs/>
                  <w:sz w:val="20"/>
                  <w:vertAlign w:val="subscript"/>
                </w:rPr>
                <w:t>0</w:t>
              </w:r>
              <w:r w:rsidRPr="00A013FD">
                <w:rPr>
                  <w:rFonts w:ascii="Times New Roman Bold" w:hAnsi="Times New Roman Bold" w:cs="Times New Roman Bold"/>
                  <w:b/>
                  <w:sz w:val="20"/>
                </w:rPr>
                <w:t>) (dBHz)</w:t>
              </w:r>
            </w:ins>
          </w:p>
        </w:tc>
      </w:tr>
      <w:tr w:rsidR="00A013FD" w:rsidRPr="00A013FD" w14:paraId="50D5992B" w14:textId="77777777" w:rsidTr="00BF604E">
        <w:trPr>
          <w:trHeight w:val="300"/>
          <w:ins w:id="17260"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12E4CA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61" w:author="Ross Norsworthy" w:date="2020-03-20T01:39:00Z"/>
                <w:sz w:val="20"/>
              </w:rPr>
            </w:pPr>
            <w:ins w:id="17262" w:author="Ross Norsworthy" w:date="2020-03-20T01:39:00Z">
              <w:r w:rsidRPr="00A013FD">
                <w:rPr>
                  <w:sz w:val="20"/>
                </w:rPr>
                <w:t>0</w:t>
              </w:r>
            </w:ins>
          </w:p>
        </w:tc>
        <w:tc>
          <w:tcPr>
            <w:tcW w:w="1227" w:type="dxa"/>
            <w:tcBorders>
              <w:top w:val="nil"/>
              <w:left w:val="nil"/>
              <w:bottom w:val="single" w:sz="4" w:space="0" w:color="auto"/>
              <w:right w:val="single" w:sz="4" w:space="0" w:color="auto"/>
            </w:tcBorders>
            <w:noWrap/>
            <w:vAlign w:val="center"/>
          </w:tcPr>
          <w:p w14:paraId="6E3C21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63" w:author="Ross Norsworthy" w:date="2020-03-20T01:39:00Z"/>
                <w:sz w:val="20"/>
              </w:rPr>
            </w:pPr>
            <w:ins w:id="17264" w:author="Ross Norsworthy" w:date="2020-03-20T01:39:00Z">
              <w:r w:rsidRPr="00A013FD">
                <w:rPr>
                  <w:sz w:val="20"/>
                </w:rPr>
                <w:t>−2.2</w:t>
              </w:r>
            </w:ins>
          </w:p>
        </w:tc>
        <w:tc>
          <w:tcPr>
            <w:tcW w:w="823" w:type="dxa"/>
            <w:tcBorders>
              <w:top w:val="nil"/>
              <w:left w:val="nil"/>
              <w:bottom w:val="single" w:sz="4" w:space="0" w:color="auto"/>
              <w:right w:val="single" w:sz="4" w:space="0" w:color="auto"/>
            </w:tcBorders>
            <w:noWrap/>
            <w:vAlign w:val="bottom"/>
          </w:tcPr>
          <w:p w14:paraId="13E4AD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65" w:author="Ross Norsworthy" w:date="2020-03-20T01:39:00Z"/>
                <w:sz w:val="20"/>
              </w:rPr>
            </w:pPr>
            <w:ins w:id="17266" w:author="Ross Norsworthy" w:date="2020-03-20T01:39:00Z">
              <w:r w:rsidRPr="00A013FD">
                <w:rPr>
                  <w:sz w:val="20"/>
                </w:rPr>
                <w:t>2 829</w:t>
              </w:r>
            </w:ins>
          </w:p>
        </w:tc>
        <w:tc>
          <w:tcPr>
            <w:tcW w:w="915" w:type="dxa"/>
            <w:tcBorders>
              <w:top w:val="nil"/>
              <w:left w:val="nil"/>
              <w:bottom w:val="single" w:sz="4" w:space="0" w:color="auto"/>
              <w:right w:val="single" w:sz="4" w:space="0" w:color="auto"/>
            </w:tcBorders>
            <w:noWrap/>
            <w:vAlign w:val="bottom"/>
          </w:tcPr>
          <w:p w14:paraId="46D2CF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67" w:author="Ross Norsworthy" w:date="2020-03-20T01:39:00Z"/>
                <w:sz w:val="20"/>
              </w:rPr>
            </w:pPr>
            <w:ins w:id="17268" w:author="Ross Norsworthy" w:date="2020-03-20T01:39:00Z">
              <w:r w:rsidRPr="00A013FD">
                <w:rPr>
                  <w:sz w:val="20"/>
                </w:rPr>
                <w:t>145.7</w:t>
              </w:r>
            </w:ins>
          </w:p>
        </w:tc>
        <w:tc>
          <w:tcPr>
            <w:tcW w:w="1212" w:type="dxa"/>
            <w:tcBorders>
              <w:top w:val="nil"/>
              <w:left w:val="nil"/>
              <w:bottom w:val="single" w:sz="4" w:space="0" w:color="auto"/>
              <w:right w:val="single" w:sz="4" w:space="0" w:color="auto"/>
            </w:tcBorders>
            <w:noWrap/>
            <w:vAlign w:val="bottom"/>
          </w:tcPr>
          <w:p w14:paraId="207660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69" w:author="Ross Norsworthy" w:date="2020-03-20T01:39:00Z"/>
                <w:sz w:val="20"/>
              </w:rPr>
            </w:pPr>
            <w:ins w:id="17270"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786914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71" w:author="Ross Norsworthy" w:date="2020-03-20T01:39:00Z"/>
                <w:sz w:val="20"/>
              </w:rPr>
            </w:pPr>
            <w:ins w:id="17272" w:author="Ross Norsworthy" w:date="2020-03-20T01:39:00Z">
              <w:r w:rsidRPr="00A013FD">
                <w:rPr>
                  <w:sz w:val="20"/>
                </w:rPr>
                <w:t>3</w:t>
              </w:r>
            </w:ins>
          </w:p>
        </w:tc>
        <w:tc>
          <w:tcPr>
            <w:tcW w:w="1512" w:type="dxa"/>
            <w:tcBorders>
              <w:top w:val="nil"/>
              <w:left w:val="nil"/>
              <w:bottom w:val="single" w:sz="4" w:space="0" w:color="auto"/>
              <w:right w:val="single" w:sz="4" w:space="0" w:color="auto"/>
            </w:tcBorders>
            <w:noWrap/>
            <w:vAlign w:val="center"/>
          </w:tcPr>
          <w:p w14:paraId="724F47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73" w:author="Ross Norsworthy" w:date="2020-03-20T01:39:00Z"/>
                <w:sz w:val="20"/>
              </w:rPr>
            </w:pPr>
            <w:ins w:id="17274" w:author="Ross Norsworthy" w:date="2020-03-20T01:39:00Z">
              <w:r w:rsidRPr="00A013FD">
                <w:rPr>
                  <w:rFonts w:cs="Calibri"/>
                  <w:sz w:val="20"/>
                </w:rPr>
                <w:t>-117.8</w:t>
              </w:r>
            </w:ins>
          </w:p>
        </w:tc>
        <w:tc>
          <w:tcPr>
            <w:tcW w:w="851" w:type="dxa"/>
            <w:tcBorders>
              <w:top w:val="single" w:sz="4" w:space="0" w:color="auto"/>
              <w:left w:val="nil"/>
              <w:bottom w:val="single" w:sz="4" w:space="0" w:color="auto"/>
              <w:right w:val="single" w:sz="4" w:space="0" w:color="auto"/>
            </w:tcBorders>
            <w:vAlign w:val="center"/>
          </w:tcPr>
          <w:p w14:paraId="667F62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75" w:author="Ross Norsworthy" w:date="2020-03-20T01:39:00Z"/>
                <w:sz w:val="20"/>
              </w:rPr>
            </w:pPr>
            <w:ins w:id="17276" w:author="Ross Norsworthy" w:date="2020-03-20T01:39:00Z">
              <w:r w:rsidRPr="00A013FD">
                <w:rPr>
                  <w:rFonts w:cs="Calibri"/>
                  <w:sz w:val="20"/>
                </w:rPr>
                <w:t>50.5</w:t>
              </w:r>
            </w:ins>
          </w:p>
        </w:tc>
        <w:tc>
          <w:tcPr>
            <w:tcW w:w="992" w:type="dxa"/>
            <w:tcBorders>
              <w:top w:val="nil"/>
              <w:left w:val="nil"/>
              <w:bottom w:val="single" w:sz="4" w:space="0" w:color="auto"/>
              <w:right w:val="single" w:sz="4" w:space="0" w:color="auto"/>
            </w:tcBorders>
            <w:noWrap/>
            <w:vAlign w:val="center"/>
          </w:tcPr>
          <w:p w14:paraId="3FFFBB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77" w:author="Ross Norsworthy" w:date="2020-03-20T01:39:00Z"/>
                <w:rFonts w:cs="Calibri"/>
                <w:sz w:val="20"/>
              </w:rPr>
            </w:pPr>
            <w:ins w:id="17278" w:author="Ross Norsworthy" w:date="2020-03-20T01:39:00Z">
              <w:r w:rsidRPr="00A013FD">
                <w:rPr>
                  <w:rFonts w:cs="Calibri"/>
                  <w:sz w:val="20"/>
                </w:rPr>
                <w:t>43.2</w:t>
              </w:r>
            </w:ins>
          </w:p>
        </w:tc>
      </w:tr>
      <w:tr w:rsidR="00A013FD" w:rsidRPr="00A013FD" w14:paraId="2032DA97" w14:textId="77777777" w:rsidTr="00BF604E">
        <w:trPr>
          <w:trHeight w:val="300"/>
          <w:ins w:id="17279"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2D61E8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80" w:author="Ross Norsworthy" w:date="2020-03-20T01:39:00Z"/>
                <w:sz w:val="20"/>
              </w:rPr>
            </w:pPr>
            <w:ins w:id="17281" w:author="Ross Norsworthy" w:date="2020-03-20T01:39:00Z">
              <w:r w:rsidRPr="00A013FD">
                <w:rPr>
                  <w:sz w:val="20"/>
                </w:rPr>
                <w:t>10</w:t>
              </w:r>
            </w:ins>
          </w:p>
        </w:tc>
        <w:tc>
          <w:tcPr>
            <w:tcW w:w="1227" w:type="dxa"/>
            <w:tcBorders>
              <w:top w:val="nil"/>
              <w:left w:val="nil"/>
              <w:bottom w:val="single" w:sz="4" w:space="0" w:color="auto"/>
              <w:right w:val="single" w:sz="4" w:space="0" w:color="auto"/>
            </w:tcBorders>
            <w:noWrap/>
            <w:vAlign w:val="center"/>
          </w:tcPr>
          <w:p w14:paraId="202912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82" w:author="Ross Norsworthy" w:date="2020-03-20T01:39:00Z"/>
                <w:sz w:val="20"/>
              </w:rPr>
            </w:pPr>
            <w:ins w:id="17283" w:author="Ross Norsworthy" w:date="2020-03-20T01:39:00Z">
              <w:r w:rsidRPr="00A013FD">
                <w:rPr>
                  <w:sz w:val="20"/>
                </w:rPr>
                <w:t>−2.2</w:t>
              </w:r>
            </w:ins>
          </w:p>
        </w:tc>
        <w:tc>
          <w:tcPr>
            <w:tcW w:w="823" w:type="dxa"/>
            <w:tcBorders>
              <w:top w:val="nil"/>
              <w:left w:val="nil"/>
              <w:bottom w:val="single" w:sz="4" w:space="0" w:color="auto"/>
              <w:right w:val="single" w:sz="4" w:space="0" w:color="auto"/>
            </w:tcBorders>
            <w:noWrap/>
            <w:vAlign w:val="bottom"/>
          </w:tcPr>
          <w:p w14:paraId="62B067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84" w:author="Ross Norsworthy" w:date="2020-03-20T01:39:00Z"/>
                <w:sz w:val="20"/>
              </w:rPr>
            </w:pPr>
            <w:ins w:id="17285" w:author="Ross Norsworthy" w:date="2020-03-20T01:39:00Z">
              <w:r w:rsidRPr="00A013FD">
                <w:rPr>
                  <w:sz w:val="20"/>
                </w:rPr>
                <w:t>1 932</w:t>
              </w:r>
            </w:ins>
          </w:p>
        </w:tc>
        <w:tc>
          <w:tcPr>
            <w:tcW w:w="915" w:type="dxa"/>
            <w:tcBorders>
              <w:top w:val="nil"/>
              <w:left w:val="nil"/>
              <w:bottom w:val="single" w:sz="4" w:space="0" w:color="auto"/>
              <w:right w:val="single" w:sz="4" w:space="0" w:color="auto"/>
            </w:tcBorders>
            <w:noWrap/>
            <w:vAlign w:val="bottom"/>
          </w:tcPr>
          <w:p w14:paraId="247F44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86" w:author="Ross Norsworthy" w:date="2020-03-20T01:39:00Z"/>
                <w:sz w:val="20"/>
              </w:rPr>
            </w:pPr>
            <w:ins w:id="17287" w:author="Ross Norsworthy" w:date="2020-03-20T01:39:00Z">
              <w:r w:rsidRPr="00A013FD">
                <w:rPr>
                  <w:sz w:val="20"/>
                </w:rPr>
                <w:t>142.4</w:t>
              </w:r>
            </w:ins>
          </w:p>
        </w:tc>
        <w:tc>
          <w:tcPr>
            <w:tcW w:w="1212" w:type="dxa"/>
            <w:tcBorders>
              <w:top w:val="nil"/>
              <w:left w:val="nil"/>
              <w:bottom w:val="single" w:sz="4" w:space="0" w:color="auto"/>
              <w:right w:val="single" w:sz="4" w:space="0" w:color="auto"/>
            </w:tcBorders>
            <w:noWrap/>
            <w:vAlign w:val="bottom"/>
          </w:tcPr>
          <w:p w14:paraId="416893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88" w:author="Ross Norsworthy" w:date="2020-03-20T01:39:00Z"/>
                <w:sz w:val="20"/>
              </w:rPr>
            </w:pPr>
            <w:ins w:id="17289"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63F429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90" w:author="Ross Norsworthy" w:date="2020-03-20T01:39:00Z"/>
                <w:sz w:val="20"/>
              </w:rPr>
            </w:pPr>
            <w:ins w:id="17291" w:author="Ross Norsworthy" w:date="2020-03-20T01:39:00Z">
              <w:r w:rsidRPr="00A013FD">
                <w:rPr>
                  <w:sz w:val="20"/>
                </w:rPr>
                <w:t>3</w:t>
              </w:r>
            </w:ins>
          </w:p>
        </w:tc>
        <w:tc>
          <w:tcPr>
            <w:tcW w:w="1512" w:type="dxa"/>
            <w:tcBorders>
              <w:top w:val="nil"/>
              <w:left w:val="nil"/>
              <w:bottom w:val="single" w:sz="4" w:space="0" w:color="auto"/>
              <w:right w:val="single" w:sz="4" w:space="0" w:color="auto"/>
            </w:tcBorders>
            <w:noWrap/>
            <w:vAlign w:val="center"/>
          </w:tcPr>
          <w:p w14:paraId="28FA64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92" w:author="Ross Norsworthy" w:date="2020-03-20T01:39:00Z"/>
                <w:sz w:val="20"/>
              </w:rPr>
            </w:pPr>
            <w:ins w:id="17293" w:author="Ross Norsworthy" w:date="2020-03-20T01:39:00Z">
              <w:r w:rsidRPr="00A013FD">
                <w:rPr>
                  <w:rFonts w:cs="Calibri"/>
                  <w:sz w:val="20"/>
                </w:rPr>
                <w:t>-114.5</w:t>
              </w:r>
            </w:ins>
          </w:p>
        </w:tc>
        <w:tc>
          <w:tcPr>
            <w:tcW w:w="851" w:type="dxa"/>
            <w:tcBorders>
              <w:top w:val="single" w:sz="4" w:space="0" w:color="auto"/>
              <w:left w:val="nil"/>
              <w:bottom w:val="single" w:sz="4" w:space="0" w:color="auto"/>
              <w:right w:val="single" w:sz="4" w:space="0" w:color="auto"/>
            </w:tcBorders>
            <w:vAlign w:val="center"/>
          </w:tcPr>
          <w:p w14:paraId="28F84E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94" w:author="Ross Norsworthy" w:date="2020-03-20T01:39:00Z"/>
                <w:sz w:val="20"/>
              </w:rPr>
            </w:pPr>
            <w:ins w:id="17295" w:author="Ross Norsworthy" w:date="2020-03-20T01:39:00Z">
              <w:r w:rsidRPr="00A013FD">
                <w:rPr>
                  <w:rFonts w:cs="Calibri"/>
                  <w:sz w:val="20"/>
                </w:rPr>
                <w:t>53.8</w:t>
              </w:r>
            </w:ins>
          </w:p>
        </w:tc>
        <w:tc>
          <w:tcPr>
            <w:tcW w:w="992" w:type="dxa"/>
            <w:tcBorders>
              <w:top w:val="nil"/>
              <w:left w:val="nil"/>
              <w:bottom w:val="single" w:sz="4" w:space="0" w:color="auto"/>
              <w:right w:val="single" w:sz="4" w:space="0" w:color="auto"/>
            </w:tcBorders>
            <w:noWrap/>
            <w:vAlign w:val="center"/>
          </w:tcPr>
          <w:p w14:paraId="58ED3C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96" w:author="Ross Norsworthy" w:date="2020-03-20T01:39:00Z"/>
                <w:sz w:val="20"/>
              </w:rPr>
            </w:pPr>
            <w:ins w:id="17297" w:author="Ross Norsworthy" w:date="2020-03-20T01:39:00Z">
              <w:r w:rsidRPr="00A013FD">
                <w:rPr>
                  <w:rFonts w:cs="Calibri"/>
                  <w:sz w:val="20"/>
                </w:rPr>
                <w:t>46.5</w:t>
              </w:r>
            </w:ins>
          </w:p>
        </w:tc>
      </w:tr>
      <w:tr w:rsidR="00A013FD" w:rsidRPr="00A013FD" w14:paraId="7E37D9B7" w14:textId="77777777" w:rsidTr="00BF604E">
        <w:trPr>
          <w:trHeight w:val="300"/>
          <w:ins w:id="17298"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59F89B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299" w:author="Ross Norsworthy" w:date="2020-03-20T01:39:00Z"/>
                <w:sz w:val="20"/>
              </w:rPr>
            </w:pPr>
            <w:ins w:id="17300" w:author="Ross Norsworthy" w:date="2020-03-20T01:39:00Z">
              <w:r w:rsidRPr="00A013FD">
                <w:rPr>
                  <w:sz w:val="20"/>
                </w:rPr>
                <w:t>20</w:t>
              </w:r>
            </w:ins>
          </w:p>
        </w:tc>
        <w:tc>
          <w:tcPr>
            <w:tcW w:w="1227" w:type="dxa"/>
            <w:tcBorders>
              <w:top w:val="nil"/>
              <w:left w:val="nil"/>
              <w:bottom w:val="single" w:sz="4" w:space="0" w:color="auto"/>
              <w:right w:val="single" w:sz="4" w:space="0" w:color="auto"/>
            </w:tcBorders>
            <w:noWrap/>
            <w:vAlign w:val="center"/>
          </w:tcPr>
          <w:p w14:paraId="318217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01" w:author="Ross Norsworthy" w:date="2020-03-20T01:39:00Z"/>
                <w:sz w:val="20"/>
              </w:rPr>
            </w:pPr>
            <w:ins w:id="17302" w:author="Ross Norsworthy" w:date="2020-03-20T01:39:00Z">
              <w:r w:rsidRPr="00A013FD">
                <w:rPr>
                  <w:sz w:val="20"/>
                </w:rPr>
                <w:t>−2.2</w:t>
              </w:r>
            </w:ins>
          </w:p>
        </w:tc>
        <w:tc>
          <w:tcPr>
            <w:tcW w:w="823" w:type="dxa"/>
            <w:tcBorders>
              <w:top w:val="nil"/>
              <w:left w:val="nil"/>
              <w:bottom w:val="single" w:sz="4" w:space="0" w:color="auto"/>
              <w:right w:val="single" w:sz="4" w:space="0" w:color="auto"/>
            </w:tcBorders>
            <w:noWrap/>
            <w:vAlign w:val="bottom"/>
          </w:tcPr>
          <w:p w14:paraId="66C4E7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03" w:author="Ross Norsworthy" w:date="2020-03-20T01:39:00Z"/>
                <w:sz w:val="20"/>
              </w:rPr>
            </w:pPr>
            <w:ins w:id="17304" w:author="Ross Norsworthy" w:date="2020-03-20T01:39:00Z">
              <w:r w:rsidRPr="00A013FD">
                <w:rPr>
                  <w:sz w:val="20"/>
                </w:rPr>
                <w:t>1 392</w:t>
              </w:r>
            </w:ins>
          </w:p>
        </w:tc>
        <w:tc>
          <w:tcPr>
            <w:tcW w:w="915" w:type="dxa"/>
            <w:tcBorders>
              <w:top w:val="nil"/>
              <w:left w:val="nil"/>
              <w:bottom w:val="single" w:sz="4" w:space="0" w:color="auto"/>
              <w:right w:val="single" w:sz="4" w:space="0" w:color="auto"/>
            </w:tcBorders>
            <w:noWrap/>
            <w:vAlign w:val="bottom"/>
          </w:tcPr>
          <w:p w14:paraId="2AE37D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05" w:author="Ross Norsworthy" w:date="2020-03-20T01:39:00Z"/>
                <w:sz w:val="20"/>
              </w:rPr>
            </w:pPr>
            <w:ins w:id="17306" w:author="Ross Norsworthy" w:date="2020-03-20T01:39:00Z">
              <w:r w:rsidRPr="00A013FD">
                <w:rPr>
                  <w:sz w:val="20"/>
                </w:rPr>
                <w:t>139.5</w:t>
              </w:r>
            </w:ins>
          </w:p>
        </w:tc>
        <w:tc>
          <w:tcPr>
            <w:tcW w:w="1212" w:type="dxa"/>
            <w:tcBorders>
              <w:top w:val="nil"/>
              <w:left w:val="nil"/>
              <w:bottom w:val="single" w:sz="4" w:space="0" w:color="auto"/>
              <w:right w:val="single" w:sz="4" w:space="0" w:color="auto"/>
            </w:tcBorders>
            <w:noWrap/>
            <w:vAlign w:val="bottom"/>
          </w:tcPr>
          <w:p w14:paraId="745877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07" w:author="Ross Norsworthy" w:date="2020-03-20T01:39:00Z"/>
                <w:sz w:val="20"/>
              </w:rPr>
            </w:pPr>
            <w:ins w:id="17308"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00E802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09" w:author="Ross Norsworthy" w:date="2020-03-20T01:39:00Z"/>
                <w:sz w:val="20"/>
              </w:rPr>
            </w:pPr>
            <w:ins w:id="17310" w:author="Ross Norsworthy" w:date="2020-03-20T01:39:00Z">
              <w:r w:rsidRPr="00A013FD">
                <w:rPr>
                  <w:sz w:val="20"/>
                </w:rPr>
                <w:t>2.5</w:t>
              </w:r>
            </w:ins>
          </w:p>
        </w:tc>
        <w:tc>
          <w:tcPr>
            <w:tcW w:w="1512" w:type="dxa"/>
            <w:tcBorders>
              <w:top w:val="nil"/>
              <w:left w:val="nil"/>
              <w:bottom w:val="single" w:sz="4" w:space="0" w:color="auto"/>
              <w:right w:val="single" w:sz="4" w:space="0" w:color="auto"/>
            </w:tcBorders>
            <w:noWrap/>
            <w:vAlign w:val="center"/>
          </w:tcPr>
          <w:p w14:paraId="5FBE63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11" w:author="Ross Norsworthy" w:date="2020-03-20T01:39:00Z"/>
                <w:sz w:val="20"/>
              </w:rPr>
            </w:pPr>
            <w:ins w:id="17312" w:author="Ross Norsworthy" w:date="2020-03-20T01:39:00Z">
              <w:r w:rsidRPr="00A013FD">
                <w:rPr>
                  <w:rFonts w:cs="Calibri"/>
                  <w:sz w:val="20"/>
                </w:rPr>
                <w:t>-112.2</w:t>
              </w:r>
            </w:ins>
          </w:p>
        </w:tc>
        <w:tc>
          <w:tcPr>
            <w:tcW w:w="851" w:type="dxa"/>
            <w:tcBorders>
              <w:top w:val="single" w:sz="4" w:space="0" w:color="auto"/>
              <w:left w:val="nil"/>
              <w:bottom w:val="single" w:sz="4" w:space="0" w:color="auto"/>
              <w:right w:val="single" w:sz="4" w:space="0" w:color="auto"/>
            </w:tcBorders>
            <w:vAlign w:val="center"/>
          </w:tcPr>
          <w:p w14:paraId="25EFB6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13" w:author="Ross Norsworthy" w:date="2020-03-20T01:39:00Z"/>
                <w:sz w:val="20"/>
              </w:rPr>
            </w:pPr>
            <w:ins w:id="17314" w:author="Ross Norsworthy" w:date="2020-03-20T01:39:00Z">
              <w:r w:rsidRPr="00A013FD">
                <w:rPr>
                  <w:rFonts w:cs="Calibri"/>
                  <w:sz w:val="20"/>
                </w:rPr>
                <w:t>56.2</w:t>
              </w:r>
            </w:ins>
          </w:p>
        </w:tc>
        <w:tc>
          <w:tcPr>
            <w:tcW w:w="992" w:type="dxa"/>
            <w:tcBorders>
              <w:top w:val="nil"/>
              <w:left w:val="nil"/>
              <w:bottom w:val="single" w:sz="4" w:space="0" w:color="auto"/>
              <w:right w:val="single" w:sz="4" w:space="0" w:color="auto"/>
            </w:tcBorders>
            <w:noWrap/>
            <w:vAlign w:val="center"/>
          </w:tcPr>
          <w:p w14:paraId="784B5C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15" w:author="Ross Norsworthy" w:date="2020-03-20T01:39:00Z"/>
                <w:sz w:val="20"/>
              </w:rPr>
            </w:pPr>
            <w:ins w:id="17316" w:author="Ross Norsworthy" w:date="2020-03-20T01:39:00Z">
              <w:r w:rsidRPr="00A013FD">
                <w:rPr>
                  <w:rFonts w:cs="Calibri"/>
                  <w:sz w:val="20"/>
                </w:rPr>
                <w:t>48.8</w:t>
              </w:r>
            </w:ins>
          </w:p>
        </w:tc>
      </w:tr>
      <w:tr w:rsidR="00A013FD" w:rsidRPr="00A013FD" w14:paraId="1E47DA2C" w14:textId="77777777" w:rsidTr="00BF604E">
        <w:trPr>
          <w:trHeight w:val="300"/>
          <w:ins w:id="17317"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3FA82C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18" w:author="Ross Norsworthy" w:date="2020-03-20T01:39:00Z"/>
                <w:sz w:val="20"/>
              </w:rPr>
            </w:pPr>
            <w:ins w:id="17319" w:author="Ross Norsworthy" w:date="2020-03-20T01:39:00Z">
              <w:r w:rsidRPr="00A013FD">
                <w:rPr>
                  <w:sz w:val="20"/>
                </w:rPr>
                <w:t>30</w:t>
              </w:r>
            </w:ins>
          </w:p>
        </w:tc>
        <w:tc>
          <w:tcPr>
            <w:tcW w:w="1227" w:type="dxa"/>
            <w:tcBorders>
              <w:top w:val="nil"/>
              <w:left w:val="nil"/>
              <w:bottom w:val="single" w:sz="4" w:space="0" w:color="auto"/>
              <w:right w:val="single" w:sz="4" w:space="0" w:color="auto"/>
            </w:tcBorders>
            <w:noWrap/>
            <w:vAlign w:val="center"/>
          </w:tcPr>
          <w:p w14:paraId="31C20C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20" w:author="Ross Norsworthy" w:date="2020-03-20T01:39:00Z"/>
                <w:sz w:val="20"/>
              </w:rPr>
            </w:pPr>
            <w:ins w:id="17321" w:author="Ross Norsworthy" w:date="2020-03-20T01:39:00Z">
              <w:r w:rsidRPr="00A013FD">
                <w:rPr>
                  <w:sz w:val="20"/>
                </w:rPr>
                <w:t>−2.4</w:t>
              </w:r>
            </w:ins>
          </w:p>
        </w:tc>
        <w:tc>
          <w:tcPr>
            <w:tcW w:w="823" w:type="dxa"/>
            <w:tcBorders>
              <w:top w:val="nil"/>
              <w:left w:val="nil"/>
              <w:bottom w:val="single" w:sz="4" w:space="0" w:color="auto"/>
              <w:right w:val="single" w:sz="4" w:space="0" w:color="auto"/>
            </w:tcBorders>
            <w:noWrap/>
            <w:vAlign w:val="bottom"/>
          </w:tcPr>
          <w:p w14:paraId="7C718C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22" w:author="Ross Norsworthy" w:date="2020-03-20T01:39:00Z"/>
                <w:sz w:val="20"/>
              </w:rPr>
            </w:pPr>
            <w:ins w:id="17323" w:author="Ross Norsworthy" w:date="2020-03-20T01:39:00Z">
              <w:r w:rsidRPr="00A013FD">
                <w:rPr>
                  <w:sz w:val="20"/>
                </w:rPr>
                <w:t>1 075</w:t>
              </w:r>
            </w:ins>
          </w:p>
        </w:tc>
        <w:tc>
          <w:tcPr>
            <w:tcW w:w="915" w:type="dxa"/>
            <w:tcBorders>
              <w:top w:val="nil"/>
              <w:left w:val="nil"/>
              <w:bottom w:val="single" w:sz="4" w:space="0" w:color="auto"/>
              <w:right w:val="single" w:sz="4" w:space="0" w:color="auto"/>
            </w:tcBorders>
            <w:noWrap/>
            <w:vAlign w:val="bottom"/>
          </w:tcPr>
          <w:p w14:paraId="2B3A4C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24" w:author="Ross Norsworthy" w:date="2020-03-20T01:39:00Z"/>
                <w:sz w:val="20"/>
              </w:rPr>
            </w:pPr>
            <w:ins w:id="17325" w:author="Ross Norsworthy" w:date="2020-03-20T01:39:00Z">
              <w:r w:rsidRPr="00A013FD">
                <w:rPr>
                  <w:sz w:val="20"/>
                </w:rPr>
                <w:t>137.3</w:t>
              </w:r>
            </w:ins>
          </w:p>
        </w:tc>
        <w:tc>
          <w:tcPr>
            <w:tcW w:w="1212" w:type="dxa"/>
            <w:tcBorders>
              <w:top w:val="nil"/>
              <w:left w:val="nil"/>
              <w:bottom w:val="single" w:sz="4" w:space="0" w:color="auto"/>
              <w:right w:val="single" w:sz="4" w:space="0" w:color="auto"/>
            </w:tcBorders>
            <w:noWrap/>
            <w:vAlign w:val="bottom"/>
          </w:tcPr>
          <w:p w14:paraId="769E69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26" w:author="Ross Norsworthy" w:date="2020-03-20T01:39:00Z"/>
                <w:sz w:val="20"/>
              </w:rPr>
            </w:pPr>
            <w:ins w:id="17327"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364D4B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28" w:author="Ross Norsworthy" w:date="2020-03-20T01:39:00Z"/>
                <w:sz w:val="20"/>
              </w:rPr>
            </w:pPr>
            <w:ins w:id="17329" w:author="Ross Norsworthy" w:date="2020-03-20T01:39:00Z">
              <w:r w:rsidRPr="00A013FD">
                <w:rPr>
                  <w:sz w:val="20"/>
                </w:rPr>
                <w:t>1</w:t>
              </w:r>
            </w:ins>
          </w:p>
        </w:tc>
        <w:tc>
          <w:tcPr>
            <w:tcW w:w="1512" w:type="dxa"/>
            <w:tcBorders>
              <w:top w:val="nil"/>
              <w:left w:val="nil"/>
              <w:bottom w:val="single" w:sz="4" w:space="0" w:color="auto"/>
              <w:right w:val="single" w:sz="4" w:space="0" w:color="auto"/>
            </w:tcBorders>
            <w:noWrap/>
            <w:vAlign w:val="center"/>
          </w:tcPr>
          <w:p w14:paraId="4E5BA3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30" w:author="Ross Norsworthy" w:date="2020-03-20T01:39:00Z"/>
                <w:sz w:val="20"/>
              </w:rPr>
            </w:pPr>
            <w:ins w:id="17331" w:author="Ross Norsworthy" w:date="2020-03-20T01:39:00Z">
              <w:r w:rsidRPr="00A013FD">
                <w:rPr>
                  <w:rFonts w:cs="Calibri"/>
                  <w:sz w:val="20"/>
                </w:rPr>
                <w:t>-111.6</w:t>
              </w:r>
            </w:ins>
          </w:p>
        </w:tc>
        <w:tc>
          <w:tcPr>
            <w:tcW w:w="851" w:type="dxa"/>
            <w:tcBorders>
              <w:top w:val="single" w:sz="4" w:space="0" w:color="auto"/>
              <w:left w:val="nil"/>
              <w:bottom w:val="single" w:sz="4" w:space="0" w:color="auto"/>
              <w:right w:val="single" w:sz="4" w:space="0" w:color="auto"/>
            </w:tcBorders>
            <w:vAlign w:val="center"/>
          </w:tcPr>
          <w:p w14:paraId="2CA4E5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32" w:author="Ross Norsworthy" w:date="2020-03-20T01:39:00Z"/>
                <w:sz w:val="20"/>
              </w:rPr>
            </w:pPr>
            <w:ins w:id="17333" w:author="Ross Norsworthy" w:date="2020-03-20T01:39:00Z">
              <w:r w:rsidRPr="00A013FD">
                <w:rPr>
                  <w:rFonts w:cs="Calibri"/>
                  <w:sz w:val="20"/>
                </w:rPr>
                <w:t>56.7</w:t>
              </w:r>
            </w:ins>
          </w:p>
        </w:tc>
        <w:tc>
          <w:tcPr>
            <w:tcW w:w="992" w:type="dxa"/>
            <w:tcBorders>
              <w:top w:val="nil"/>
              <w:left w:val="nil"/>
              <w:bottom w:val="single" w:sz="4" w:space="0" w:color="auto"/>
              <w:right w:val="single" w:sz="4" w:space="0" w:color="auto"/>
            </w:tcBorders>
            <w:noWrap/>
            <w:vAlign w:val="center"/>
          </w:tcPr>
          <w:p w14:paraId="4D06F0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34" w:author="Ross Norsworthy" w:date="2020-03-20T01:39:00Z"/>
                <w:sz w:val="20"/>
              </w:rPr>
            </w:pPr>
            <w:ins w:id="17335" w:author="Ross Norsworthy" w:date="2020-03-20T01:39:00Z">
              <w:r w:rsidRPr="00A013FD">
                <w:rPr>
                  <w:rFonts w:cs="Calibri"/>
                  <w:sz w:val="20"/>
                </w:rPr>
                <w:t>49.4</w:t>
              </w:r>
            </w:ins>
          </w:p>
        </w:tc>
      </w:tr>
      <w:tr w:rsidR="00A013FD" w:rsidRPr="00A013FD" w14:paraId="398C4C29" w14:textId="77777777" w:rsidTr="00BF604E">
        <w:trPr>
          <w:trHeight w:val="300"/>
          <w:ins w:id="17336"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458988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37" w:author="Ross Norsworthy" w:date="2020-03-20T01:39:00Z"/>
                <w:sz w:val="20"/>
              </w:rPr>
            </w:pPr>
            <w:ins w:id="17338" w:author="Ross Norsworthy" w:date="2020-03-20T01:39:00Z">
              <w:r w:rsidRPr="00A013FD">
                <w:rPr>
                  <w:sz w:val="20"/>
                </w:rPr>
                <w:t>40</w:t>
              </w:r>
            </w:ins>
          </w:p>
        </w:tc>
        <w:tc>
          <w:tcPr>
            <w:tcW w:w="1227" w:type="dxa"/>
            <w:tcBorders>
              <w:top w:val="nil"/>
              <w:left w:val="nil"/>
              <w:bottom w:val="single" w:sz="4" w:space="0" w:color="auto"/>
              <w:right w:val="single" w:sz="4" w:space="0" w:color="auto"/>
            </w:tcBorders>
            <w:noWrap/>
            <w:vAlign w:val="center"/>
          </w:tcPr>
          <w:p w14:paraId="483CD6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39" w:author="Ross Norsworthy" w:date="2020-03-20T01:39:00Z"/>
                <w:sz w:val="20"/>
              </w:rPr>
            </w:pPr>
            <w:ins w:id="17340" w:author="Ross Norsworthy" w:date="2020-03-20T01:39:00Z">
              <w:r w:rsidRPr="00A013FD">
                <w:rPr>
                  <w:sz w:val="20"/>
                </w:rPr>
                <w:t>−3.3</w:t>
              </w:r>
            </w:ins>
          </w:p>
        </w:tc>
        <w:tc>
          <w:tcPr>
            <w:tcW w:w="823" w:type="dxa"/>
            <w:tcBorders>
              <w:top w:val="nil"/>
              <w:left w:val="nil"/>
              <w:bottom w:val="single" w:sz="4" w:space="0" w:color="auto"/>
              <w:right w:val="single" w:sz="4" w:space="0" w:color="auto"/>
            </w:tcBorders>
            <w:noWrap/>
            <w:vAlign w:val="bottom"/>
          </w:tcPr>
          <w:p w14:paraId="610DBC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41" w:author="Ross Norsworthy" w:date="2020-03-20T01:39:00Z"/>
                <w:sz w:val="20"/>
              </w:rPr>
            </w:pPr>
            <w:ins w:id="17342" w:author="Ross Norsworthy" w:date="2020-03-20T01:39:00Z">
              <w:r w:rsidRPr="00A013FD">
                <w:rPr>
                  <w:sz w:val="20"/>
                </w:rPr>
                <w:t>882</w:t>
              </w:r>
            </w:ins>
          </w:p>
        </w:tc>
        <w:tc>
          <w:tcPr>
            <w:tcW w:w="915" w:type="dxa"/>
            <w:tcBorders>
              <w:top w:val="nil"/>
              <w:left w:val="nil"/>
              <w:bottom w:val="single" w:sz="4" w:space="0" w:color="auto"/>
              <w:right w:val="single" w:sz="4" w:space="0" w:color="auto"/>
            </w:tcBorders>
            <w:noWrap/>
            <w:vAlign w:val="bottom"/>
          </w:tcPr>
          <w:p w14:paraId="670FFC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43" w:author="Ross Norsworthy" w:date="2020-03-20T01:39:00Z"/>
                <w:sz w:val="20"/>
              </w:rPr>
            </w:pPr>
            <w:ins w:id="17344" w:author="Ross Norsworthy" w:date="2020-03-20T01:39:00Z">
              <w:r w:rsidRPr="00A013FD">
                <w:rPr>
                  <w:sz w:val="20"/>
                </w:rPr>
                <w:t>135.5</w:t>
              </w:r>
            </w:ins>
          </w:p>
        </w:tc>
        <w:tc>
          <w:tcPr>
            <w:tcW w:w="1212" w:type="dxa"/>
            <w:tcBorders>
              <w:top w:val="nil"/>
              <w:left w:val="nil"/>
              <w:bottom w:val="single" w:sz="4" w:space="0" w:color="auto"/>
              <w:right w:val="single" w:sz="4" w:space="0" w:color="auto"/>
            </w:tcBorders>
            <w:noWrap/>
            <w:vAlign w:val="bottom"/>
          </w:tcPr>
          <w:p w14:paraId="6B475B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45" w:author="Ross Norsworthy" w:date="2020-03-20T01:39:00Z"/>
                <w:sz w:val="20"/>
              </w:rPr>
            </w:pPr>
            <w:ins w:id="17346"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2B8165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47" w:author="Ross Norsworthy" w:date="2020-03-20T01:39:00Z"/>
                <w:sz w:val="20"/>
              </w:rPr>
            </w:pPr>
            <w:ins w:id="17348" w:author="Ross Norsworthy" w:date="2020-03-20T01:39:00Z">
              <w:r w:rsidRPr="00A013FD">
                <w:rPr>
                  <w:sz w:val="20"/>
                </w:rPr>
                <w:t>0</w:t>
              </w:r>
            </w:ins>
          </w:p>
        </w:tc>
        <w:tc>
          <w:tcPr>
            <w:tcW w:w="1512" w:type="dxa"/>
            <w:tcBorders>
              <w:top w:val="nil"/>
              <w:left w:val="nil"/>
              <w:bottom w:val="single" w:sz="4" w:space="0" w:color="auto"/>
              <w:right w:val="single" w:sz="4" w:space="0" w:color="auto"/>
            </w:tcBorders>
            <w:noWrap/>
            <w:vAlign w:val="center"/>
          </w:tcPr>
          <w:p w14:paraId="1E2A3F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49" w:author="Ross Norsworthy" w:date="2020-03-20T01:39:00Z"/>
                <w:sz w:val="20"/>
              </w:rPr>
            </w:pPr>
            <w:ins w:id="17350" w:author="Ross Norsworthy" w:date="2020-03-20T01:39:00Z">
              <w:r w:rsidRPr="00A013FD">
                <w:rPr>
                  <w:rFonts w:cs="Calibri"/>
                  <w:sz w:val="20"/>
                </w:rPr>
                <w:t>-111.8</w:t>
              </w:r>
            </w:ins>
          </w:p>
        </w:tc>
        <w:tc>
          <w:tcPr>
            <w:tcW w:w="851" w:type="dxa"/>
            <w:tcBorders>
              <w:top w:val="single" w:sz="4" w:space="0" w:color="auto"/>
              <w:left w:val="nil"/>
              <w:bottom w:val="single" w:sz="4" w:space="0" w:color="auto"/>
              <w:right w:val="single" w:sz="4" w:space="0" w:color="auto"/>
            </w:tcBorders>
            <w:vAlign w:val="center"/>
          </w:tcPr>
          <w:p w14:paraId="55C5E6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51" w:author="Ross Norsworthy" w:date="2020-03-20T01:39:00Z"/>
                <w:sz w:val="20"/>
              </w:rPr>
            </w:pPr>
            <w:ins w:id="17352" w:author="Ross Norsworthy" w:date="2020-03-20T01:39:00Z">
              <w:r w:rsidRPr="00A013FD">
                <w:rPr>
                  <w:rFonts w:cs="Calibri"/>
                  <w:sz w:val="20"/>
                </w:rPr>
                <w:t>56.5</w:t>
              </w:r>
            </w:ins>
          </w:p>
        </w:tc>
        <w:tc>
          <w:tcPr>
            <w:tcW w:w="992" w:type="dxa"/>
            <w:tcBorders>
              <w:top w:val="nil"/>
              <w:left w:val="nil"/>
              <w:bottom w:val="single" w:sz="4" w:space="0" w:color="auto"/>
              <w:right w:val="single" w:sz="4" w:space="0" w:color="auto"/>
            </w:tcBorders>
            <w:noWrap/>
            <w:vAlign w:val="center"/>
          </w:tcPr>
          <w:p w14:paraId="243252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53" w:author="Ross Norsworthy" w:date="2020-03-20T01:39:00Z"/>
                <w:sz w:val="20"/>
              </w:rPr>
            </w:pPr>
            <w:ins w:id="17354" w:author="Ross Norsworthy" w:date="2020-03-20T01:39:00Z">
              <w:r w:rsidRPr="00A013FD">
                <w:rPr>
                  <w:rFonts w:cs="Calibri"/>
                  <w:sz w:val="20"/>
                </w:rPr>
                <w:t>49.2</w:t>
              </w:r>
            </w:ins>
          </w:p>
        </w:tc>
      </w:tr>
      <w:tr w:rsidR="00A013FD" w:rsidRPr="00A013FD" w14:paraId="5CA0BE87" w14:textId="77777777" w:rsidTr="00BF604E">
        <w:trPr>
          <w:trHeight w:val="300"/>
          <w:ins w:id="17355"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565281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56" w:author="Ross Norsworthy" w:date="2020-03-20T01:39:00Z"/>
                <w:sz w:val="20"/>
              </w:rPr>
            </w:pPr>
            <w:ins w:id="17357" w:author="Ross Norsworthy" w:date="2020-03-20T01:39:00Z">
              <w:r w:rsidRPr="00A013FD">
                <w:rPr>
                  <w:sz w:val="20"/>
                </w:rPr>
                <w:t>50</w:t>
              </w:r>
            </w:ins>
          </w:p>
        </w:tc>
        <w:tc>
          <w:tcPr>
            <w:tcW w:w="1227" w:type="dxa"/>
            <w:tcBorders>
              <w:top w:val="nil"/>
              <w:left w:val="nil"/>
              <w:bottom w:val="single" w:sz="4" w:space="0" w:color="auto"/>
              <w:right w:val="single" w:sz="4" w:space="0" w:color="auto"/>
            </w:tcBorders>
            <w:noWrap/>
            <w:vAlign w:val="center"/>
          </w:tcPr>
          <w:p w14:paraId="364C9A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58" w:author="Ross Norsworthy" w:date="2020-03-20T01:39:00Z"/>
                <w:sz w:val="20"/>
              </w:rPr>
            </w:pPr>
            <w:ins w:id="17359" w:author="Ross Norsworthy" w:date="2020-03-20T01:39:00Z">
              <w:r w:rsidRPr="00A013FD">
                <w:rPr>
                  <w:sz w:val="20"/>
                </w:rPr>
                <w:t>−4.7</w:t>
              </w:r>
            </w:ins>
          </w:p>
        </w:tc>
        <w:tc>
          <w:tcPr>
            <w:tcW w:w="823" w:type="dxa"/>
            <w:tcBorders>
              <w:top w:val="nil"/>
              <w:left w:val="nil"/>
              <w:bottom w:val="single" w:sz="4" w:space="0" w:color="auto"/>
              <w:right w:val="single" w:sz="4" w:space="0" w:color="auto"/>
            </w:tcBorders>
            <w:noWrap/>
            <w:vAlign w:val="bottom"/>
          </w:tcPr>
          <w:p w14:paraId="33DF82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60" w:author="Ross Norsworthy" w:date="2020-03-20T01:39:00Z"/>
                <w:sz w:val="20"/>
              </w:rPr>
            </w:pPr>
            <w:ins w:id="17361" w:author="Ross Norsworthy" w:date="2020-03-20T01:39:00Z">
              <w:r w:rsidRPr="00A013FD">
                <w:rPr>
                  <w:sz w:val="20"/>
                </w:rPr>
                <w:t>761</w:t>
              </w:r>
            </w:ins>
          </w:p>
        </w:tc>
        <w:tc>
          <w:tcPr>
            <w:tcW w:w="915" w:type="dxa"/>
            <w:tcBorders>
              <w:top w:val="nil"/>
              <w:left w:val="nil"/>
              <w:bottom w:val="single" w:sz="4" w:space="0" w:color="auto"/>
              <w:right w:val="single" w:sz="4" w:space="0" w:color="auto"/>
            </w:tcBorders>
            <w:noWrap/>
            <w:vAlign w:val="bottom"/>
          </w:tcPr>
          <w:p w14:paraId="20A91D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62" w:author="Ross Norsworthy" w:date="2020-03-20T01:39:00Z"/>
                <w:sz w:val="20"/>
              </w:rPr>
            </w:pPr>
            <w:ins w:id="17363" w:author="Ross Norsworthy" w:date="2020-03-20T01:39:00Z">
              <w:r w:rsidRPr="00A013FD">
                <w:rPr>
                  <w:sz w:val="20"/>
                </w:rPr>
                <w:t>134.3</w:t>
              </w:r>
            </w:ins>
          </w:p>
        </w:tc>
        <w:tc>
          <w:tcPr>
            <w:tcW w:w="1212" w:type="dxa"/>
            <w:tcBorders>
              <w:top w:val="nil"/>
              <w:left w:val="nil"/>
              <w:bottom w:val="single" w:sz="4" w:space="0" w:color="auto"/>
              <w:right w:val="single" w:sz="4" w:space="0" w:color="auto"/>
            </w:tcBorders>
            <w:noWrap/>
            <w:vAlign w:val="bottom"/>
          </w:tcPr>
          <w:p w14:paraId="12EEF7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64" w:author="Ross Norsworthy" w:date="2020-03-20T01:39:00Z"/>
                <w:sz w:val="20"/>
              </w:rPr>
            </w:pPr>
            <w:ins w:id="17365"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74A080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66" w:author="Ross Norsworthy" w:date="2020-03-20T01:39:00Z"/>
                <w:sz w:val="20"/>
              </w:rPr>
            </w:pPr>
            <w:ins w:id="17367" w:author="Ross Norsworthy" w:date="2020-03-20T01:39:00Z">
              <w:r w:rsidRPr="00A013FD">
                <w:rPr>
                  <w:sz w:val="20"/>
                </w:rPr>
                <w:t>−1.5</w:t>
              </w:r>
            </w:ins>
          </w:p>
        </w:tc>
        <w:tc>
          <w:tcPr>
            <w:tcW w:w="1512" w:type="dxa"/>
            <w:tcBorders>
              <w:top w:val="nil"/>
              <w:left w:val="nil"/>
              <w:bottom w:val="single" w:sz="4" w:space="0" w:color="auto"/>
              <w:right w:val="single" w:sz="4" w:space="0" w:color="auto"/>
            </w:tcBorders>
            <w:noWrap/>
            <w:vAlign w:val="center"/>
          </w:tcPr>
          <w:p w14:paraId="4C5FB1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68" w:author="Ross Norsworthy" w:date="2020-03-20T01:39:00Z"/>
                <w:sz w:val="20"/>
              </w:rPr>
            </w:pPr>
            <w:ins w:id="17369" w:author="Ross Norsworthy" w:date="2020-03-20T01:39:00Z">
              <w:r w:rsidRPr="00A013FD">
                <w:rPr>
                  <w:rFonts w:cs="Calibri"/>
                  <w:sz w:val="20"/>
                </w:rPr>
                <w:t>-113.4</w:t>
              </w:r>
            </w:ins>
          </w:p>
        </w:tc>
        <w:tc>
          <w:tcPr>
            <w:tcW w:w="851" w:type="dxa"/>
            <w:tcBorders>
              <w:top w:val="single" w:sz="4" w:space="0" w:color="auto"/>
              <w:left w:val="nil"/>
              <w:bottom w:val="single" w:sz="4" w:space="0" w:color="auto"/>
              <w:right w:val="single" w:sz="4" w:space="0" w:color="auto"/>
            </w:tcBorders>
            <w:vAlign w:val="center"/>
          </w:tcPr>
          <w:p w14:paraId="0E22A0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70" w:author="Ross Norsworthy" w:date="2020-03-20T01:39:00Z"/>
                <w:sz w:val="20"/>
              </w:rPr>
            </w:pPr>
            <w:ins w:id="17371" w:author="Ross Norsworthy" w:date="2020-03-20T01:39:00Z">
              <w:r w:rsidRPr="00A013FD">
                <w:rPr>
                  <w:rFonts w:cs="Calibri"/>
                  <w:sz w:val="20"/>
                </w:rPr>
                <w:t>54.9</w:t>
              </w:r>
            </w:ins>
          </w:p>
        </w:tc>
        <w:tc>
          <w:tcPr>
            <w:tcW w:w="992" w:type="dxa"/>
            <w:tcBorders>
              <w:top w:val="nil"/>
              <w:left w:val="nil"/>
              <w:bottom w:val="single" w:sz="4" w:space="0" w:color="auto"/>
              <w:right w:val="single" w:sz="4" w:space="0" w:color="auto"/>
            </w:tcBorders>
            <w:noWrap/>
            <w:vAlign w:val="center"/>
          </w:tcPr>
          <w:p w14:paraId="61718F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72" w:author="Ross Norsworthy" w:date="2020-03-20T01:39:00Z"/>
                <w:sz w:val="20"/>
              </w:rPr>
            </w:pPr>
            <w:ins w:id="17373" w:author="Ross Norsworthy" w:date="2020-03-20T01:39:00Z">
              <w:r w:rsidRPr="00A013FD">
                <w:rPr>
                  <w:rFonts w:cs="Calibri"/>
                  <w:sz w:val="20"/>
                </w:rPr>
                <w:t>47.6</w:t>
              </w:r>
            </w:ins>
          </w:p>
        </w:tc>
      </w:tr>
      <w:tr w:rsidR="00A013FD" w:rsidRPr="00A013FD" w14:paraId="26651771" w14:textId="77777777" w:rsidTr="00BF604E">
        <w:trPr>
          <w:trHeight w:val="300"/>
          <w:ins w:id="17374"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1DBA18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75" w:author="Ross Norsworthy" w:date="2020-03-20T01:39:00Z"/>
                <w:sz w:val="20"/>
              </w:rPr>
            </w:pPr>
            <w:ins w:id="17376" w:author="Ross Norsworthy" w:date="2020-03-20T01:39:00Z">
              <w:r w:rsidRPr="00A013FD">
                <w:rPr>
                  <w:sz w:val="20"/>
                </w:rPr>
                <w:t>60</w:t>
              </w:r>
            </w:ins>
          </w:p>
        </w:tc>
        <w:tc>
          <w:tcPr>
            <w:tcW w:w="1227" w:type="dxa"/>
            <w:tcBorders>
              <w:top w:val="nil"/>
              <w:left w:val="nil"/>
              <w:bottom w:val="single" w:sz="4" w:space="0" w:color="auto"/>
              <w:right w:val="single" w:sz="4" w:space="0" w:color="auto"/>
            </w:tcBorders>
            <w:noWrap/>
            <w:vAlign w:val="center"/>
          </w:tcPr>
          <w:p w14:paraId="073BC6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77" w:author="Ross Norsworthy" w:date="2020-03-20T01:39:00Z"/>
                <w:sz w:val="20"/>
              </w:rPr>
            </w:pPr>
            <w:ins w:id="17378" w:author="Ross Norsworthy" w:date="2020-03-20T01:39:00Z">
              <w:r w:rsidRPr="00A013FD">
                <w:rPr>
                  <w:sz w:val="20"/>
                </w:rPr>
                <w:t>−6.6</w:t>
              </w:r>
            </w:ins>
          </w:p>
        </w:tc>
        <w:tc>
          <w:tcPr>
            <w:tcW w:w="823" w:type="dxa"/>
            <w:tcBorders>
              <w:top w:val="nil"/>
              <w:left w:val="nil"/>
              <w:bottom w:val="single" w:sz="4" w:space="0" w:color="auto"/>
              <w:right w:val="single" w:sz="4" w:space="0" w:color="auto"/>
            </w:tcBorders>
            <w:noWrap/>
            <w:vAlign w:val="bottom"/>
          </w:tcPr>
          <w:p w14:paraId="1B3D34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79" w:author="Ross Norsworthy" w:date="2020-03-20T01:39:00Z"/>
                <w:sz w:val="20"/>
              </w:rPr>
            </w:pPr>
            <w:ins w:id="17380" w:author="Ross Norsworthy" w:date="2020-03-20T01:39:00Z">
              <w:r w:rsidRPr="00A013FD">
                <w:rPr>
                  <w:sz w:val="20"/>
                </w:rPr>
                <w:t>683</w:t>
              </w:r>
            </w:ins>
          </w:p>
        </w:tc>
        <w:tc>
          <w:tcPr>
            <w:tcW w:w="915" w:type="dxa"/>
            <w:tcBorders>
              <w:top w:val="nil"/>
              <w:left w:val="nil"/>
              <w:bottom w:val="single" w:sz="4" w:space="0" w:color="auto"/>
              <w:right w:val="single" w:sz="4" w:space="0" w:color="auto"/>
            </w:tcBorders>
            <w:noWrap/>
            <w:vAlign w:val="bottom"/>
          </w:tcPr>
          <w:p w14:paraId="160EBA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81" w:author="Ross Norsworthy" w:date="2020-03-20T01:39:00Z"/>
                <w:sz w:val="20"/>
              </w:rPr>
            </w:pPr>
            <w:ins w:id="17382" w:author="Ross Norsworthy" w:date="2020-03-20T01:39:00Z">
              <w:r w:rsidRPr="00A013FD">
                <w:rPr>
                  <w:sz w:val="20"/>
                </w:rPr>
                <w:t>133.3</w:t>
              </w:r>
            </w:ins>
          </w:p>
        </w:tc>
        <w:tc>
          <w:tcPr>
            <w:tcW w:w="1212" w:type="dxa"/>
            <w:tcBorders>
              <w:top w:val="nil"/>
              <w:left w:val="nil"/>
              <w:bottom w:val="single" w:sz="4" w:space="0" w:color="auto"/>
              <w:right w:val="single" w:sz="4" w:space="0" w:color="auto"/>
            </w:tcBorders>
            <w:noWrap/>
            <w:vAlign w:val="bottom"/>
          </w:tcPr>
          <w:p w14:paraId="4E160E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83" w:author="Ross Norsworthy" w:date="2020-03-20T01:39:00Z"/>
                <w:sz w:val="20"/>
              </w:rPr>
            </w:pPr>
            <w:ins w:id="17384"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3F3924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85" w:author="Ross Norsworthy" w:date="2020-03-20T01:39:00Z"/>
                <w:sz w:val="20"/>
              </w:rPr>
            </w:pPr>
            <w:ins w:id="17386" w:author="Ross Norsworthy" w:date="2020-03-20T01:39:00Z">
              <w:r w:rsidRPr="00A013FD">
                <w:rPr>
                  <w:sz w:val="20"/>
                </w:rPr>
                <w:t>−3</w:t>
              </w:r>
            </w:ins>
          </w:p>
        </w:tc>
        <w:tc>
          <w:tcPr>
            <w:tcW w:w="1512" w:type="dxa"/>
            <w:tcBorders>
              <w:top w:val="nil"/>
              <w:left w:val="nil"/>
              <w:bottom w:val="single" w:sz="4" w:space="0" w:color="auto"/>
              <w:right w:val="single" w:sz="4" w:space="0" w:color="auto"/>
            </w:tcBorders>
            <w:noWrap/>
            <w:vAlign w:val="center"/>
          </w:tcPr>
          <w:p w14:paraId="0E4182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87" w:author="Ross Norsworthy" w:date="2020-03-20T01:39:00Z"/>
                <w:sz w:val="20"/>
              </w:rPr>
            </w:pPr>
            <w:ins w:id="17388" w:author="Ross Norsworthy" w:date="2020-03-20T01:39:00Z">
              <w:r w:rsidRPr="00A013FD">
                <w:rPr>
                  <w:rFonts w:cs="Calibri"/>
                  <w:sz w:val="20"/>
                </w:rPr>
                <w:t>-115.9</w:t>
              </w:r>
            </w:ins>
          </w:p>
        </w:tc>
        <w:tc>
          <w:tcPr>
            <w:tcW w:w="851" w:type="dxa"/>
            <w:tcBorders>
              <w:top w:val="single" w:sz="4" w:space="0" w:color="auto"/>
              <w:left w:val="nil"/>
              <w:bottom w:val="single" w:sz="4" w:space="0" w:color="auto"/>
              <w:right w:val="single" w:sz="4" w:space="0" w:color="auto"/>
            </w:tcBorders>
            <w:vAlign w:val="center"/>
          </w:tcPr>
          <w:p w14:paraId="023C21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89" w:author="Ross Norsworthy" w:date="2020-03-20T01:39:00Z"/>
                <w:sz w:val="20"/>
              </w:rPr>
            </w:pPr>
            <w:ins w:id="17390" w:author="Ross Norsworthy" w:date="2020-03-20T01:39:00Z">
              <w:r w:rsidRPr="00A013FD">
                <w:rPr>
                  <w:rFonts w:cs="Calibri"/>
                  <w:sz w:val="20"/>
                </w:rPr>
                <w:t>52.5</w:t>
              </w:r>
            </w:ins>
          </w:p>
        </w:tc>
        <w:tc>
          <w:tcPr>
            <w:tcW w:w="992" w:type="dxa"/>
            <w:tcBorders>
              <w:top w:val="nil"/>
              <w:left w:val="nil"/>
              <w:bottom w:val="single" w:sz="4" w:space="0" w:color="auto"/>
              <w:right w:val="single" w:sz="4" w:space="0" w:color="auto"/>
            </w:tcBorders>
            <w:noWrap/>
            <w:vAlign w:val="center"/>
          </w:tcPr>
          <w:p w14:paraId="57E926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91" w:author="Ross Norsworthy" w:date="2020-03-20T01:39:00Z"/>
                <w:sz w:val="20"/>
              </w:rPr>
            </w:pPr>
            <w:ins w:id="17392" w:author="Ross Norsworthy" w:date="2020-03-20T01:39:00Z">
              <w:r w:rsidRPr="00A013FD">
                <w:rPr>
                  <w:rFonts w:cs="Calibri"/>
                  <w:sz w:val="20"/>
                </w:rPr>
                <w:t>45.1</w:t>
              </w:r>
            </w:ins>
          </w:p>
        </w:tc>
      </w:tr>
      <w:tr w:rsidR="00A013FD" w:rsidRPr="00A013FD" w14:paraId="39608EFE" w14:textId="77777777" w:rsidTr="00BF604E">
        <w:trPr>
          <w:trHeight w:val="300"/>
          <w:ins w:id="17393"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0F4111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94" w:author="Ross Norsworthy" w:date="2020-03-20T01:39:00Z"/>
                <w:sz w:val="20"/>
              </w:rPr>
            </w:pPr>
            <w:ins w:id="17395" w:author="Ross Norsworthy" w:date="2020-03-20T01:39:00Z">
              <w:r w:rsidRPr="00A013FD">
                <w:rPr>
                  <w:sz w:val="20"/>
                </w:rPr>
                <w:t>70</w:t>
              </w:r>
            </w:ins>
          </w:p>
        </w:tc>
        <w:tc>
          <w:tcPr>
            <w:tcW w:w="1227" w:type="dxa"/>
            <w:tcBorders>
              <w:top w:val="nil"/>
              <w:left w:val="nil"/>
              <w:bottom w:val="single" w:sz="4" w:space="0" w:color="auto"/>
              <w:right w:val="single" w:sz="4" w:space="0" w:color="auto"/>
            </w:tcBorders>
            <w:noWrap/>
            <w:vAlign w:val="center"/>
          </w:tcPr>
          <w:p w14:paraId="4E41D3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96" w:author="Ross Norsworthy" w:date="2020-03-20T01:39:00Z"/>
                <w:sz w:val="20"/>
              </w:rPr>
            </w:pPr>
            <w:ins w:id="17397" w:author="Ross Norsworthy" w:date="2020-03-20T01:39:00Z">
              <w:r w:rsidRPr="00A013FD">
                <w:rPr>
                  <w:sz w:val="20"/>
                </w:rPr>
                <w:t>−9.5</w:t>
              </w:r>
            </w:ins>
          </w:p>
        </w:tc>
        <w:tc>
          <w:tcPr>
            <w:tcW w:w="823" w:type="dxa"/>
            <w:tcBorders>
              <w:top w:val="nil"/>
              <w:left w:val="nil"/>
              <w:bottom w:val="single" w:sz="4" w:space="0" w:color="auto"/>
              <w:right w:val="single" w:sz="4" w:space="0" w:color="auto"/>
            </w:tcBorders>
            <w:noWrap/>
            <w:vAlign w:val="bottom"/>
          </w:tcPr>
          <w:p w14:paraId="4E5E7A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398" w:author="Ross Norsworthy" w:date="2020-03-20T01:39:00Z"/>
                <w:sz w:val="20"/>
              </w:rPr>
            </w:pPr>
            <w:ins w:id="17399" w:author="Ross Norsworthy" w:date="2020-03-20T01:39:00Z">
              <w:r w:rsidRPr="00A013FD">
                <w:rPr>
                  <w:sz w:val="20"/>
                </w:rPr>
                <w:t>635</w:t>
              </w:r>
            </w:ins>
          </w:p>
        </w:tc>
        <w:tc>
          <w:tcPr>
            <w:tcW w:w="915" w:type="dxa"/>
            <w:tcBorders>
              <w:top w:val="nil"/>
              <w:left w:val="nil"/>
              <w:bottom w:val="single" w:sz="4" w:space="0" w:color="auto"/>
              <w:right w:val="single" w:sz="4" w:space="0" w:color="auto"/>
            </w:tcBorders>
            <w:noWrap/>
            <w:vAlign w:val="bottom"/>
          </w:tcPr>
          <w:p w14:paraId="197B5C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00" w:author="Ross Norsworthy" w:date="2020-03-20T01:39:00Z"/>
                <w:sz w:val="20"/>
              </w:rPr>
            </w:pPr>
            <w:ins w:id="17401" w:author="Ross Norsworthy" w:date="2020-03-20T01:39:00Z">
              <w:r w:rsidRPr="00A013FD">
                <w:rPr>
                  <w:sz w:val="20"/>
                </w:rPr>
                <w:t>132.7</w:t>
              </w:r>
            </w:ins>
          </w:p>
        </w:tc>
        <w:tc>
          <w:tcPr>
            <w:tcW w:w="1212" w:type="dxa"/>
            <w:tcBorders>
              <w:top w:val="nil"/>
              <w:left w:val="nil"/>
              <w:bottom w:val="single" w:sz="4" w:space="0" w:color="auto"/>
              <w:right w:val="single" w:sz="4" w:space="0" w:color="auto"/>
            </w:tcBorders>
            <w:noWrap/>
            <w:vAlign w:val="bottom"/>
          </w:tcPr>
          <w:p w14:paraId="2CA2B4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02" w:author="Ross Norsworthy" w:date="2020-03-20T01:39:00Z"/>
                <w:sz w:val="20"/>
              </w:rPr>
            </w:pPr>
            <w:ins w:id="17403"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78ECCE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04" w:author="Ross Norsworthy" w:date="2020-03-20T01:39:00Z"/>
                <w:sz w:val="20"/>
              </w:rPr>
            </w:pPr>
            <w:ins w:id="17405" w:author="Ross Norsworthy" w:date="2020-03-20T01:39:00Z">
              <w:r w:rsidRPr="00A013FD">
                <w:rPr>
                  <w:sz w:val="20"/>
                </w:rPr>
                <w:t>−4</w:t>
              </w:r>
            </w:ins>
          </w:p>
        </w:tc>
        <w:tc>
          <w:tcPr>
            <w:tcW w:w="1512" w:type="dxa"/>
            <w:tcBorders>
              <w:top w:val="nil"/>
              <w:left w:val="nil"/>
              <w:bottom w:val="single" w:sz="4" w:space="0" w:color="auto"/>
              <w:right w:val="single" w:sz="4" w:space="0" w:color="auto"/>
            </w:tcBorders>
            <w:noWrap/>
            <w:vAlign w:val="center"/>
          </w:tcPr>
          <w:p w14:paraId="2FB2A3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06" w:author="Ross Norsworthy" w:date="2020-03-20T01:39:00Z"/>
                <w:sz w:val="20"/>
              </w:rPr>
            </w:pPr>
            <w:ins w:id="17407" w:author="Ross Norsworthy" w:date="2020-03-20T01:39:00Z">
              <w:r w:rsidRPr="00A013FD">
                <w:rPr>
                  <w:rFonts w:cs="Calibri"/>
                  <w:sz w:val="20"/>
                </w:rPr>
                <w:t>-119.1</w:t>
              </w:r>
            </w:ins>
          </w:p>
        </w:tc>
        <w:tc>
          <w:tcPr>
            <w:tcW w:w="851" w:type="dxa"/>
            <w:tcBorders>
              <w:top w:val="single" w:sz="4" w:space="0" w:color="auto"/>
              <w:left w:val="nil"/>
              <w:bottom w:val="single" w:sz="4" w:space="0" w:color="auto"/>
              <w:right w:val="single" w:sz="4" w:space="0" w:color="auto"/>
            </w:tcBorders>
            <w:vAlign w:val="center"/>
          </w:tcPr>
          <w:p w14:paraId="732BF6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08" w:author="Ross Norsworthy" w:date="2020-03-20T01:39:00Z"/>
                <w:sz w:val="20"/>
              </w:rPr>
            </w:pPr>
            <w:ins w:id="17409" w:author="Ross Norsworthy" w:date="2020-03-20T01:39:00Z">
              <w:r w:rsidRPr="00A013FD">
                <w:rPr>
                  <w:rFonts w:cs="Calibri"/>
                  <w:sz w:val="20"/>
                </w:rPr>
                <w:t>49.2</w:t>
              </w:r>
            </w:ins>
          </w:p>
        </w:tc>
        <w:tc>
          <w:tcPr>
            <w:tcW w:w="992" w:type="dxa"/>
            <w:tcBorders>
              <w:top w:val="nil"/>
              <w:left w:val="nil"/>
              <w:bottom w:val="single" w:sz="4" w:space="0" w:color="auto"/>
              <w:right w:val="single" w:sz="4" w:space="0" w:color="auto"/>
            </w:tcBorders>
            <w:noWrap/>
            <w:vAlign w:val="center"/>
          </w:tcPr>
          <w:p w14:paraId="7892F8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10" w:author="Ross Norsworthy" w:date="2020-03-20T01:39:00Z"/>
                <w:sz w:val="20"/>
              </w:rPr>
            </w:pPr>
            <w:ins w:id="17411" w:author="Ross Norsworthy" w:date="2020-03-20T01:39:00Z">
              <w:r w:rsidRPr="00A013FD">
                <w:rPr>
                  <w:rFonts w:cs="Calibri"/>
                  <w:sz w:val="20"/>
                </w:rPr>
                <w:t>41.8</w:t>
              </w:r>
            </w:ins>
          </w:p>
        </w:tc>
      </w:tr>
      <w:tr w:rsidR="00A013FD" w:rsidRPr="00A013FD" w14:paraId="08FC2872" w14:textId="77777777" w:rsidTr="00BF604E">
        <w:trPr>
          <w:trHeight w:val="300"/>
          <w:ins w:id="17412"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485A86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13" w:author="Ross Norsworthy" w:date="2020-03-20T01:39:00Z"/>
                <w:sz w:val="20"/>
              </w:rPr>
            </w:pPr>
            <w:ins w:id="17414" w:author="Ross Norsworthy" w:date="2020-03-20T01:39:00Z">
              <w:r w:rsidRPr="00A013FD">
                <w:rPr>
                  <w:sz w:val="20"/>
                </w:rPr>
                <w:t>80</w:t>
              </w:r>
            </w:ins>
          </w:p>
        </w:tc>
        <w:tc>
          <w:tcPr>
            <w:tcW w:w="1227" w:type="dxa"/>
            <w:tcBorders>
              <w:top w:val="nil"/>
              <w:left w:val="nil"/>
              <w:bottom w:val="single" w:sz="4" w:space="0" w:color="auto"/>
              <w:right w:val="single" w:sz="4" w:space="0" w:color="auto"/>
            </w:tcBorders>
            <w:noWrap/>
            <w:vAlign w:val="center"/>
          </w:tcPr>
          <w:p w14:paraId="53D79F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15" w:author="Ross Norsworthy" w:date="2020-03-20T01:39:00Z"/>
                <w:sz w:val="20"/>
              </w:rPr>
            </w:pPr>
            <w:ins w:id="17416" w:author="Ross Norsworthy" w:date="2020-03-20T01:39:00Z">
              <w:r w:rsidRPr="00A013FD">
                <w:rPr>
                  <w:sz w:val="20"/>
                </w:rPr>
                <w:t>−12.4</w:t>
              </w:r>
            </w:ins>
          </w:p>
        </w:tc>
        <w:tc>
          <w:tcPr>
            <w:tcW w:w="823" w:type="dxa"/>
            <w:tcBorders>
              <w:top w:val="nil"/>
              <w:left w:val="nil"/>
              <w:bottom w:val="single" w:sz="4" w:space="0" w:color="auto"/>
              <w:right w:val="single" w:sz="4" w:space="0" w:color="auto"/>
            </w:tcBorders>
            <w:noWrap/>
            <w:vAlign w:val="bottom"/>
          </w:tcPr>
          <w:p w14:paraId="121CA3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17" w:author="Ross Norsworthy" w:date="2020-03-20T01:39:00Z"/>
                <w:sz w:val="20"/>
              </w:rPr>
            </w:pPr>
            <w:ins w:id="17418" w:author="Ross Norsworthy" w:date="2020-03-20T01:39:00Z">
              <w:r w:rsidRPr="00A013FD">
                <w:rPr>
                  <w:sz w:val="20"/>
                </w:rPr>
                <w:t>608</w:t>
              </w:r>
            </w:ins>
          </w:p>
        </w:tc>
        <w:tc>
          <w:tcPr>
            <w:tcW w:w="915" w:type="dxa"/>
            <w:tcBorders>
              <w:top w:val="nil"/>
              <w:left w:val="nil"/>
              <w:bottom w:val="single" w:sz="4" w:space="0" w:color="auto"/>
              <w:right w:val="single" w:sz="4" w:space="0" w:color="auto"/>
            </w:tcBorders>
            <w:noWrap/>
            <w:vAlign w:val="bottom"/>
          </w:tcPr>
          <w:p w14:paraId="6FC874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19" w:author="Ross Norsworthy" w:date="2020-03-20T01:39:00Z"/>
                <w:sz w:val="20"/>
              </w:rPr>
            </w:pPr>
            <w:ins w:id="17420" w:author="Ross Norsworthy" w:date="2020-03-20T01:39:00Z">
              <w:r w:rsidRPr="00A013FD">
                <w:rPr>
                  <w:sz w:val="20"/>
                </w:rPr>
                <w:t>132.3</w:t>
              </w:r>
            </w:ins>
          </w:p>
        </w:tc>
        <w:tc>
          <w:tcPr>
            <w:tcW w:w="1212" w:type="dxa"/>
            <w:tcBorders>
              <w:top w:val="nil"/>
              <w:left w:val="nil"/>
              <w:bottom w:val="single" w:sz="4" w:space="0" w:color="auto"/>
              <w:right w:val="single" w:sz="4" w:space="0" w:color="auto"/>
            </w:tcBorders>
            <w:noWrap/>
            <w:vAlign w:val="bottom"/>
          </w:tcPr>
          <w:p w14:paraId="7825DE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21" w:author="Ross Norsworthy" w:date="2020-03-20T01:39:00Z"/>
                <w:sz w:val="20"/>
              </w:rPr>
            </w:pPr>
            <w:ins w:id="17422"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5FE4C4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23" w:author="Ross Norsworthy" w:date="2020-03-20T01:39:00Z"/>
                <w:sz w:val="20"/>
              </w:rPr>
            </w:pPr>
            <w:ins w:id="17424" w:author="Ross Norsworthy" w:date="2020-03-20T01:39:00Z">
              <w:r w:rsidRPr="00A013FD">
                <w:rPr>
                  <w:sz w:val="20"/>
                </w:rPr>
                <w:t>−10</w:t>
              </w:r>
            </w:ins>
          </w:p>
        </w:tc>
        <w:tc>
          <w:tcPr>
            <w:tcW w:w="1512" w:type="dxa"/>
            <w:tcBorders>
              <w:top w:val="nil"/>
              <w:left w:val="nil"/>
              <w:bottom w:val="single" w:sz="4" w:space="0" w:color="auto"/>
              <w:right w:val="single" w:sz="4" w:space="0" w:color="auto"/>
            </w:tcBorders>
            <w:noWrap/>
            <w:vAlign w:val="center"/>
          </w:tcPr>
          <w:p w14:paraId="665107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25" w:author="Ross Norsworthy" w:date="2020-03-20T01:39:00Z"/>
                <w:sz w:val="20"/>
              </w:rPr>
            </w:pPr>
            <w:ins w:id="17426" w:author="Ross Norsworthy" w:date="2020-03-20T01:39:00Z">
              <w:r w:rsidRPr="00A013FD">
                <w:rPr>
                  <w:rFonts w:cs="Calibri"/>
                  <w:sz w:val="20"/>
                </w:rPr>
                <w:t>-127.7</w:t>
              </w:r>
            </w:ins>
          </w:p>
        </w:tc>
        <w:tc>
          <w:tcPr>
            <w:tcW w:w="851" w:type="dxa"/>
            <w:tcBorders>
              <w:top w:val="single" w:sz="4" w:space="0" w:color="auto"/>
              <w:left w:val="nil"/>
              <w:bottom w:val="single" w:sz="4" w:space="0" w:color="auto"/>
              <w:right w:val="single" w:sz="4" w:space="0" w:color="auto"/>
            </w:tcBorders>
            <w:vAlign w:val="center"/>
          </w:tcPr>
          <w:p w14:paraId="4D94F6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27" w:author="Ross Norsworthy" w:date="2020-03-20T01:39:00Z"/>
                <w:sz w:val="20"/>
              </w:rPr>
            </w:pPr>
            <w:ins w:id="17428" w:author="Ross Norsworthy" w:date="2020-03-20T01:39:00Z">
              <w:r w:rsidRPr="00A013FD">
                <w:rPr>
                  <w:rFonts w:cs="Calibri"/>
                  <w:sz w:val="20"/>
                </w:rPr>
                <w:t>40.7</w:t>
              </w:r>
            </w:ins>
          </w:p>
        </w:tc>
        <w:tc>
          <w:tcPr>
            <w:tcW w:w="992" w:type="dxa"/>
            <w:tcBorders>
              <w:top w:val="nil"/>
              <w:left w:val="nil"/>
              <w:bottom w:val="single" w:sz="4" w:space="0" w:color="auto"/>
              <w:right w:val="single" w:sz="4" w:space="0" w:color="auto"/>
            </w:tcBorders>
            <w:noWrap/>
            <w:vAlign w:val="center"/>
          </w:tcPr>
          <w:p w14:paraId="66BD58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29" w:author="Ross Norsworthy" w:date="2020-03-20T01:39:00Z"/>
                <w:sz w:val="20"/>
              </w:rPr>
            </w:pPr>
            <w:ins w:id="17430" w:author="Ross Norsworthy" w:date="2020-03-20T01:39:00Z">
              <w:r w:rsidRPr="00A013FD">
                <w:rPr>
                  <w:rFonts w:cs="Calibri"/>
                  <w:sz w:val="20"/>
                </w:rPr>
                <w:t>33.3</w:t>
              </w:r>
            </w:ins>
          </w:p>
        </w:tc>
      </w:tr>
      <w:tr w:rsidR="00A013FD" w:rsidRPr="00A013FD" w14:paraId="4358CF1E" w14:textId="77777777" w:rsidTr="00BF604E">
        <w:trPr>
          <w:trHeight w:val="300"/>
          <w:ins w:id="17431" w:author="Ross Norsworthy" w:date="2020-03-20T01:39:00Z"/>
        </w:trPr>
        <w:tc>
          <w:tcPr>
            <w:tcW w:w="922" w:type="dxa"/>
            <w:tcBorders>
              <w:top w:val="nil"/>
              <w:left w:val="single" w:sz="4" w:space="0" w:color="auto"/>
              <w:bottom w:val="single" w:sz="4" w:space="0" w:color="auto"/>
              <w:right w:val="single" w:sz="4" w:space="0" w:color="auto"/>
            </w:tcBorders>
            <w:noWrap/>
            <w:vAlign w:val="bottom"/>
          </w:tcPr>
          <w:p w14:paraId="4CA848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32" w:author="Ross Norsworthy" w:date="2020-03-20T01:39:00Z"/>
                <w:sz w:val="20"/>
              </w:rPr>
            </w:pPr>
            <w:ins w:id="17433" w:author="Ross Norsworthy" w:date="2020-03-20T01:39:00Z">
              <w:r w:rsidRPr="00A013FD">
                <w:rPr>
                  <w:sz w:val="20"/>
                </w:rPr>
                <w:t>90</w:t>
              </w:r>
            </w:ins>
          </w:p>
        </w:tc>
        <w:tc>
          <w:tcPr>
            <w:tcW w:w="1227" w:type="dxa"/>
            <w:tcBorders>
              <w:top w:val="nil"/>
              <w:left w:val="nil"/>
              <w:bottom w:val="single" w:sz="4" w:space="0" w:color="auto"/>
              <w:right w:val="single" w:sz="4" w:space="0" w:color="auto"/>
            </w:tcBorders>
            <w:noWrap/>
            <w:vAlign w:val="center"/>
          </w:tcPr>
          <w:p w14:paraId="6EF21A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34" w:author="Ross Norsworthy" w:date="2020-03-20T01:39:00Z"/>
                <w:sz w:val="20"/>
              </w:rPr>
            </w:pPr>
            <w:ins w:id="17435" w:author="Ross Norsworthy" w:date="2020-03-20T01:39:00Z">
              <w:r w:rsidRPr="00A013FD">
                <w:rPr>
                  <w:sz w:val="20"/>
                </w:rPr>
                <w:t>−15.7</w:t>
              </w:r>
            </w:ins>
          </w:p>
        </w:tc>
        <w:tc>
          <w:tcPr>
            <w:tcW w:w="823" w:type="dxa"/>
            <w:tcBorders>
              <w:top w:val="nil"/>
              <w:left w:val="nil"/>
              <w:bottom w:val="single" w:sz="4" w:space="0" w:color="auto"/>
              <w:right w:val="single" w:sz="4" w:space="0" w:color="auto"/>
            </w:tcBorders>
            <w:noWrap/>
            <w:vAlign w:val="bottom"/>
          </w:tcPr>
          <w:p w14:paraId="590210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36" w:author="Ross Norsworthy" w:date="2020-03-20T01:39:00Z"/>
                <w:sz w:val="20"/>
              </w:rPr>
            </w:pPr>
            <w:ins w:id="17437" w:author="Ross Norsworthy" w:date="2020-03-20T01:39:00Z">
              <w:r w:rsidRPr="00A013FD">
                <w:rPr>
                  <w:sz w:val="20"/>
                </w:rPr>
                <w:t>600</w:t>
              </w:r>
            </w:ins>
          </w:p>
        </w:tc>
        <w:tc>
          <w:tcPr>
            <w:tcW w:w="915" w:type="dxa"/>
            <w:tcBorders>
              <w:top w:val="nil"/>
              <w:left w:val="nil"/>
              <w:bottom w:val="single" w:sz="4" w:space="0" w:color="auto"/>
              <w:right w:val="single" w:sz="4" w:space="0" w:color="auto"/>
            </w:tcBorders>
            <w:noWrap/>
            <w:vAlign w:val="bottom"/>
          </w:tcPr>
          <w:p w14:paraId="3F31D9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38" w:author="Ross Norsworthy" w:date="2020-03-20T01:39:00Z"/>
                <w:sz w:val="20"/>
              </w:rPr>
            </w:pPr>
            <w:ins w:id="17439" w:author="Ross Norsworthy" w:date="2020-03-20T01:39:00Z">
              <w:r w:rsidRPr="00A013FD">
                <w:rPr>
                  <w:sz w:val="20"/>
                </w:rPr>
                <w:t>132.2</w:t>
              </w:r>
            </w:ins>
          </w:p>
        </w:tc>
        <w:tc>
          <w:tcPr>
            <w:tcW w:w="1212" w:type="dxa"/>
            <w:tcBorders>
              <w:top w:val="nil"/>
              <w:left w:val="nil"/>
              <w:bottom w:val="single" w:sz="4" w:space="0" w:color="auto"/>
              <w:right w:val="single" w:sz="4" w:space="0" w:color="auto"/>
            </w:tcBorders>
            <w:noWrap/>
            <w:vAlign w:val="bottom"/>
          </w:tcPr>
          <w:p w14:paraId="766EBB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40" w:author="Ross Norsworthy" w:date="2020-03-20T01:39:00Z"/>
                <w:sz w:val="20"/>
              </w:rPr>
            </w:pPr>
            <w:ins w:id="17441" w:author="Ross Norsworthy" w:date="2020-03-20T01:39:00Z">
              <w:r w:rsidRPr="00A013FD">
                <w:rPr>
                  <w:sz w:val="20"/>
                </w:rPr>
                <w:t>3</w:t>
              </w:r>
            </w:ins>
          </w:p>
        </w:tc>
        <w:tc>
          <w:tcPr>
            <w:tcW w:w="897" w:type="dxa"/>
            <w:tcBorders>
              <w:top w:val="nil"/>
              <w:left w:val="nil"/>
              <w:bottom w:val="single" w:sz="4" w:space="0" w:color="auto"/>
              <w:right w:val="single" w:sz="4" w:space="0" w:color="auto"/>
            </w:tcBorders>
            <w:noWrap/>
            <w:vAlign w:val="bottom"/>
          </w:tcPr>
          <w:p w14:paraId="11176C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42" w:author="Ross Norsworthy" w:date="2020-03-20T01:39:00Z"/>
                <w:sz w:val="20"/>
              </w:rPr>
            </w:pPr>
            <w:ins w:id="17443" w:author="Ross Norsworthy" w:date="2020-03-20T01:39:00Z">
              <w:r w:rsidRPr="00A013FD">
                <w:rPr>
                  <w:sz w:val="20"/>
                </w:rPr>
                <w:t>−20</w:t>
              </w:r>
            </w:ins>
          </w:p>
        </w:tc>
        <w:tc>
          <w:tcPr>
            <w:tcW w:w="1512" w:type="dxa"/>
            <w:tcBorders>
              <w:top w:val="nil"/>
              <w:left w:val="nil"/>
              <w:bottom w:val="single" w:sz="4" w:space="0" w:color="auto"/>
              <w:right w:val="single" w:sz="4" w:space="0" w:color="auto"/>
            </w:tcBorders>
            <w:noWrap/>
            <w:vAlign w:val="center"/>
          </w:tcPr>
          <w:p w14:paraId="4AA86D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44" w:author="Ross Norsworthy" w:date="2020-03-20T01:39:00Z"/>
                <w:sz w:val="20"/>
              </w:rPr>
            </w:pPr>
            <w:ins w:id="17445" w:author="Ross Norsworthy" w:date="2020-03-20T01:39:00Z">
              <w:r w:rsidRPr="00A013FD">
                <w:rPr>
                  <w:rFonts w:cs="Calibri"/>
                  <w:sz w:val="20"/>
                </w:rPr>
                <w:t>-140.9</w:t>
              </w:r>
            </w:ins>
          </w:p>
        </w:tc>
        <w:tc>
          <w:tcPr>
            <w:tcW w:w="851" w:type="dxa"/>
            <w:tcBorders>
              <w:top w:val="single" w:sz="4" w:space="0" w:color="auto"/>
              <w:left w:val="nil"/>
              <w:bottom w:val="single" w:sz="4" w:space="0" w:color="auto"/>
              <w:right w:val="single" w:sz="4" w:space="0" w:color="auto"/>
            </w:tcBorders>
            <w:vAlign w:val="center"/>
          </w:tcPr>
          <w:p w14:paraId="3A7D3B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46" w:author="Ross Norsworthy" w:date="2020-03-20T01:39:00Z"/>
                <w:sz w:val="20"/>
              </w:rPr>
            </w:pPr>
            <w:ins w:id="17447" w:author="Ross Norsworthy" w:date="2020-03-20T01:39:00Z">
              <w:r w:rsidRPr="00A013FD">
                <w:rPr>
                  <w:rFonts w:cs="Calibri"/>
                  <w:sz w:val="20"/>
                </w:rPr>
                <w:t>27.5</w:t>
              </w:r>
            </w:ins>
          </w:p>
        </w:tc>
        <w:tc>
          <w:tcPr>
            <w:tcW w:w="992" w:type="dxa"/>
            <w:tcBorders>
              <w:top w:val="nil"/>
              <w:left w:val="nil"/>
              <w:bottom w:val="single" w:sz="4" w:space="0" w:color="auto"/>
              <w:right w:val="single" w:sz="4" w:space="0" w:color="auto"/>
            </w:tcBorders>
            <w:noWrap/>
            <w:vAlign w:val="center"/>
          </w:tcPr>
          <w:p w14:paraId="717227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448" w:author="Ross Norsworthy" w:date="2020-03-20T01:39:00Z"/>
                <w:sz w:val="20"/>
              </w:rPr>
            </w:pPr>
            <w:ins w:id="17449" w:author="Ross Norsworthy" w:date="2020-03-20T01:39:00Z">
              <w:r w:rsidRPr="00A013FD">
                <w:rPr>
                  <w:rFonts w:cs="Calibri"/>
                  <w:sz w:val="20"/>
                </w:rPr>
                <w:t>20.1</w:t>
              </w:r>
            </w:ins>
          </w:p>
        </w:tc>
      </w:tr>
      <w:bookmarkEnd w:id="17226"/>
    </w:tbl>
    <w:p w14:paraId="410E77F5" w14:textId="77777777" w:rsidR="00A013FD" w:rsidRPr="00A013FD" w:rsidRDefault="00A013FD" w:rsidP="00966D4F">
      <w:pPr>
        <w:pStyle w:val="Tablefin"/>
        <w:rPr>
          <w:ins w:id="17450" w:author="Ross Norsworthy" w:date="2020-03-20T01:39:00Z"/>
          <w:lang w:val="en-US"/>
        </w:rPr>
      </w:pPr>
    </w:p>
    <w:p w14:paraId="631CC579" w14:textId="391C16BD" w:rsidR="00A013FD" w:rsidRPr="00A013FD" w:rsidRDefault="00733F2C" w:rsidP="0069121E">
      <w:pPr>
        <w:pStyle w:val="Heading2"/>
        <w:rPr>
          <w:ins w:id="17451" w:author="Ross Norsworthy" w:date="2020-03-20T01:39:00Z"/>
          <w:rFonts w:eastAsiaTheme="minorHAnsi"/>
          <w:lang w:eastAsia="de-DE"/>
        </w:rPr>
      </w:pPr>
      <w:bookmarkStart w:id="17452" w:name="_Toc35545593"/>
      <w:ins w:id="17453" w:author="Song, Xiaojing" w:date="2020-08-21T14:28:00Z">
        <w:del w:id="17454" w:author="USA Editor 2021" w:date="2020-12-18T11:45:00Z">
          <w:r w:rsidRPr="00A218C6" w:rsidDel="00A218C6">
            <w:rPr>
              <w:rFonts w:eastAsiaTheme="minorHAnsi"/>
              <w:highlight w:val="green"/>
              <w:lang w:eastAsia="de-DE"/>
            </w:rPr>
            <w:delText>D</w:delText>
          </w:r>
          <w:r w:rsidDel="00A218C6">
            <w:rPr>
              <w:rFonts w:eastAsiaTheme="minorHAnsi"/>
              <w:lang w:eastAsia="de-DE"/>
            </w:rPr>
            <w:delText xml:space="preserve"> </w:delText>
          </w:r>
        </w:del>
      </w:ins>
      <w:ins w:id="17455" w:author="Song, Xiaojing" w:date="2020-08-24T16:00:00Z">
        <w:r w:rsidR="000A269F">
          <w:rPr>
            <w:rFonts w:eastAsiaTheme="minorHAnsi"/>
            <w:lang w:eastAsia="de-DE"/>
          </w:rPr>
          <w:t>2</w:t>
        </w:r>
      </w:ins>
      <w:ins w:id="17456" w:author="Song, Xiaojing" w:date="2020-08-21T14:28:00Z">
        <w:r>
          <w:rPr>
            <w:rFonts w:eastAsiaTheme="minorHAnsi"/>
            <w:lang w:eastAsia="de-DE"/>
          </w:rPr>
          <w:t>.3</w:t>
        </w:r>
        <w:r>
          <w:rPr>
            <w:rFonts w:eastAsiaTheme="minorHAnsi"/>
            <w:lang w:eastAsia="de-DE"/>
          </w:rPr>
          <w:tab/>
        </w:r>
      </w:ins>
      <w:ins w:id="17457" w:author="Ross Norsworthy" w:date="2020-03-20T01:39:00Z">
        <w:r w:rsidR="00A013FD" w:rsidRPr="00A013FD">
          <w:rPr>
            <w:rFonts w:eastAsiaTheme="minorHAnsi"/>
            <w:lang w:eastAsia="de-DE"/>
          </w:rPr>
          <w:t>Technical characteristics of the VHF data exchange satellite component uplink</w:t>
        </w:r>
        <w:bookmarkEnd w:id="17452"/>
      </w:ins>
    </w:p>
    <w:p w14:paraId="61D09A22" w14:textId="77777777" w:rsidR="00A013FD" w:rsidRPr="00A013FD" w:rsidRDefault="00A013FD" w:rsidP="00A013FD">
      <w:pPr>
        <w:spacing w:after="120"/>
        <w:rPr>
          <w:ins w:id="17458" w:author="Ross Norsworthy" w:date="2020-03-20T01:39:00Z"/>
          <w:szCs w:val="24"/>
        </w:rPr>
      </w:pPr>
      <w:ins w:id="17459" w:author="Ross Norsworthy" w:date="2020-03-20T01:39:00Z">
        <w:r w:rsidRPr="00A013FD">
          <w:rPr>
            <w:szCs w:val="24"/>
          </w:rPr>
          <w:t>This section outlines the technical characteristics, key parameters and typical link budgets for the VDE-SAT uplink.</w:t>
        </w:r>
      </w:ins>
    </w:p>
    <w:p w14:paraId="1AB5E8C4" w14:textId="7028A04B" w:rsidR="00A013FD" w:rsidRPr="00A013FD" w:rsidRDefault="00D01DA7" w:rsidP="0069121E">
      <w:pPr>
        <w:pStyle w:val="Heading3"/>
        <w:rPr>
          <w:ins w:id="17460" w:author="Ross Norsworthy" w:date="2020-03-20T01:39:00Z"/>
          <w:rFonts w:eastAsiaTheme="minorHAnsi"/>
          <w:lang w:eastAsia="de-DE"/>
        </w:rPr>
      </w:pPr>
      <w:bookmarkStart w:id="17461" w:name="_Toc35545599"/>
      <w:bookmarkStart w:id="17462" w:name="_Toc35545596"/>
      <w:bookmarkStart w:id="17463" w:name="_Toc35545598"/>
      <w:bookmarkStart w:id="17464" w:name="_Toc35545597"/>
      <w:bookmarkStart w:id="17465" w:name="_Toc35545595"/>
      <w:bookmarkStart w:id="17466" w:name="_Toc35545594"/>
      <w:bookmarkStart w:id="17467" w:name="_Toc35545655"/>
      <w:bookmarkEnd w:id="17461"/>
      <w:bookmarkEnd w:id="17462"/>
      <w:bookmarkEnd w:id="17463"/>
      <w:bookmarkEnd w:id="17464"/>
      <w:bookmarkEnd w:id="17465"/>
      <w:bookmarkEnd w:id="17466"/>
      <w:ins w:id="17468" w:author="Song, Xiaojing" w:date="2020-08-21T14:30:00Z">
        <w:del w:id="17469" w:author="USA Editor 2021" w:date="2020-12-18T11:45:00Z">
          <w:r w:rsidRPr="00A218C6" w:rsidDel="00A218C6">
            <w:rPr>
              <w:rFonts w:eastAsiaTheme="minorHAnsi"/>
              <w:caps/>
              <w:highlight w:val="green"/>
              <w:lang w:eastAsia="de-DE"/>
            </w:rPr>
            <w:delText>D</w:delText>
          </w:r>
          <w:r w:rsidDel="00A218C6">
            <w:rPr>
              <w:rFonts w:eastAsiaTheme="minorHAnsi"/>
              <w:caps/>
              <w:lang w:eastAsia="de-DE"/>
            </w:rPr>
            <w:delText xml:space="preserve"> </w:delText>
          </w:r>
        </w:del>
      </w:ins>
      <w:ins w:id="17470" w:author="Song, Xiaojing" w:date="2020-08-24T16:00:00Z">
        <w:r w:rsidR="000A269F">
          <w:rPr>
            <w:rFonts w:eastAsiaTheme="minorHAnsi"/>
            <w:caps/>
            <w:lang w:eastAsia="de-DE"/>
          </w:rPr>
          <w:t>2</w:t>
        </w:r>
      </w:ins>
      <w:ins w:id="17471" w:author="Song, Xiaojing" w:date="2020-08-21T14:30:00Z">
        <w:r>
          <w:rPr>
            <w:rFonts w:eastAsiaTheme="minorHAnsi"/>
            <w:caps/>
            <w:lang w:eastAsia="de-DE"/>
          </w:rPr>
          <w:t>.3.1</w:t>
        </w:r>
        <w:r>
          <w:rPr>
            <w:rFonts w:eastAsiaTheme="minorHAnsi"/>
            <w:caps/>
            <w:lang w:eastAsia="de-DE"/>
          </w:rPr>
          <w:tab/>
        </w:r>
      </w:ins>
      <w:ins w:id="17472" w:author="Ross Norsworthy" w:date="2020-03-20T01:39:00Z">
        <w:r w:rsidR="00A013FD" w:rsidRPr="00A013FD">
          <w:rPr>
            <w:rFonts w:eastAsiaTheme="minorHAnsi"/>
            <w:lang w:eastAsia="de-DE"/>
          </w:rPr>
          <w:t>VHF data exchange satellite component uplink receiver thresholds</w:t>
        </w:r>
        <w:bookmarkEnd w:id="17467"/>
      </w:ins>
    </w:p>
    <w:p w14:paraId="4FAF5595" w14:textId="5C377CE0" w:rsidR="00A013FD" w:rsidRPr="00A013FD" w:rsidRDefault="00A013FD" w:rsidP="0035444C">
      <w:pPr>
        <w:rPr>
          <w:ins w:id="17473" w:author="Ross Norsworthy" w:date="2020-03-20T01:39:00Z"/>
          <w:rFonts w:eastAsiaTheme="minorHAnsi"/>
        </w:rPr>
      </w:pPr>
      <w:ins w:id="17474" w:author="Ross Norsworthy" w:date="2020-03-20T01:39:00Z">
        <w:r w:rsidRPr="00A013FD">
          <w:rPr>
            <w:rFonts w:eastAsiaTheme="minorHAnsi"/>
          </w:rPr>
          <w:t xml:space="preserve">The VDES maximizes frequency efficiency by using adaptive coding and modulation based on the actual link quality. Initial system access is done using a combination of spread spectrum, low bitrate and powerful FEC. The VDE-SAT uses the waveforms defined in Annex </w:t>
        </w:r>
      </w:ins>
      <w:ins w:id="17475" w:author="USA Editor 2021" w:date="2021-01-05T12:13:00Z">
        <w:r w:rsidR="002F2BEC" w:rsidRPr="002F2BEC">
          <w:rPr>
            <w:rFonts w:eastAsiaTheme="minorHAnsi"/>
            <w:highlight w:val="green"/>
          </w:rPr>
          <w:t>2</w:t>
        </w:r>
      </w:ins>
      <w:ins w:id="17476" w:author="Ross Norsworthy" w:date="2020-03-20T01:39:00Z">
        <w:del w:id="17477" w:author="USA Editor 2021" w:date="2021-01-05T12:13:00Z">
          <w:r w:rsidRPr="002F2BEC" w:rsidDel="002F2BEC">
            <w:rPr>
              <w:rFonts w:eastAsiaTheme="minorHAnsi"/>
              <w:highlight w:val="green"/>
            </w:rPr>
            <w:delText>A</w:delText>
          </w:r>
        </w:del>
        <w:r w:rsidRPr="002F2BEC">
          <w:rPr>
            <w:rFonts w:eastAsiaTheme="minorHAnsi"/>
            <w:highlight w:val="green"/>
          </w:rPr>
          <w:t>.</w:t>
        </w:r>
        <w:r w:rsidRPr="00A013FD">
          <w:rPr>
            <w:rFonts w:eastAsiaTheme="minorHAnsi"/>
          </w:rPr>
          <w:t xml:space="preserve"> The thresholds C/N0 and C/(N+I) on a Gaussian channel have been estimated.</w:t>
        </w:r>
      </w:ins>
    </w:p>
    <w:p w14:paraId="14731FAE" w14:textId="77777777" w:rsidR="00A013FD" w:rsidRPr="00A013FD" w:rsidRDefault="00DC3614" w:rsidP="0069121E">
      <w:pPr>
        <w:pStyle w:val="Heading4"/>
        <w:rPr>
          <w:ins w:id="17478" w:author="Ross Norsworthy" w:date="2020-03-20T01:39:00Z"/>
          <w:rFonts w:eastAsiaTheme="minorHAnsi"/>
          <w:lang w:eastAsia="de-DE"/>
        </w:rPr>
      </w:pPr>
      <w:bookmarkStart w:id="17479" w:name="_Toc35545656"/>
      <w:ins w:id="17480" w:author="Song, Xiaojing" w:date="2020-08-21T14:30:00Z">
        <w:del w:id="17481" w:author="USA Editor 2021" w:date="2021-01-05T12:13:00Z">
          <w:r w:rsidRPr="002F2BEC" w:rsidDel="002F2BEC">
            <w:rPr>
              <w:rFonts w:eastAsiaTheme="minorHAnsi"/>
              <w:caps/>
              <w:highlight w:val="green"/>
              <w:lang w:eastAsia="de-DE"/>
            </w:rPr>
            <w:delText>D</w:delText>
          </w:r>
          <w:r w:rsidDel="002F2BEC">
            <w:rPr>
              <w:rFonts w:eastAsiaTheme="minorHAnsi"/>
              <w:caps/>
              <w:lang w:eastAsia="de-DE"/>
            </w:rPr>
            <w:delText xml:space="preserve"> </w:delText>
          </w:r>
        </w:del>
      </w:ins>
      <w:ins w:id="17482" w:author="Song, Xiaojing" w:date="2020-08-24T16:00:00Z">
        <w:r w:rsidR="000A269F">
          <w:rPr>
            <w:rFonts w:eastAsiaTheme="minorHAnsi"/>
            <w:caps/>
            <w:lang w:eastAsia="de-DE"/>
          </w:rPr>
          <w:t>2</w:t>
        </w:r>
      </w:ins>
      <w:ins w:id="17483" w:author="Song, Xiaojing" w:date="2020-08-21T14:30:00Z">
        <w:r>
          <w:rPr>
            <w:rFonts w:eastAsiaTheme="minorHAnsi"/>
            <w:caps/>
            <w:lang w:eastAsia="de-DE"/>
          </w:rPr>
          <w:t>.3.1.1</w:t>
        </w:r>
        <w:r>
          <w:rPr>
            <w:rFonts w:eastAsiaTheme="minorHAnsi"/>
            <w:caps/>
            <w:lang w:eastAsia="de-DE"/>
          </w:rPr>
          <w:tab/>
        </w:r>
      </w:ins>
      <w:ins w:id="17484" w:author="Ross Norsworthy" w:date="2020-03-20T01:39:00Z">
        <w:r w:rsidR="00A013FD" w:rsidRPr="00A013FD">
          <w:rPr>
            <w:rFonts w:eastAsiaTheme="minorHAnsi"/>
            <w:lang w:eastAsia="de-DE"/>
          </w:rPr>
          <w:t>Satellite system noise temperature</w:t>
        </w:r>
        <w:bookmarkEnd w:id="17479"/>
      </w:ins>
    </w:p>
    <w:p w14:paraId="1F9314EE" w14:textId="77777777" w:rsidR="00A013FD" w:rsidRPr="00A013FD" w:rsidRDefault="00A013FD" w:rsidP="00A013FD">
      <w:pPr>
        <w:spacing w:after="120"/>
        <w:rPr>
          <w:ins w:id="17485" w:author="Ross Norsworthy" w:date="2020-03-20T01:39:00Z"/>
          <w:szCs w:val="24"/>
        </w:rPr>
      </w:pPr>
      <w:ins w:id="17486" w:author="Ross Norsworthy" w:date="2020-03-20T01:39:00Z">
        <w:r w:rsidRPr="00A013FD">
          <w:rPr>
            <w:szCs w:val="24"/>
          </w:rPr>
          <w:t>The satellite receiver noise temperature is shown in Table 58. The system noise temperature is 25.7</w:t>
        </w:r>
      </w:ins>
      <w:ins w:id="17487" w:author="Song, Xiaojing" w:date="2020-08-19T10:58:00Z">
        <w:r w:rsidR="00A328E7">
          <w:rPr>
            <w:szCs w:val="24"/>
          </w:rPr>
          <w:t> </w:t>
        </w:r>
      </w:ins>
      <w:ins w:id="17488" w:author="Ross Norsworthy" w:date="2020-03-20T01:39:00Z">
        <w:r w:rsidRPr="00A013FD">
          <w:rPr>
            <w:szCs w:val="24"/>
          </w:rPr>
          <w:t>dBK, assuming no external interference.</w:t>
        </w:r>
      </w:ins>
    </w:p>
    <w:p w14:paraId="6896A335" w14:textId="77777777" w:rsidR="008E1B5D" w:rsidRDefault="00A013FD" w:rsidP="004954F5">
      <w:pPr>
        <w:pStyle w:val="TableNo"/>
        <w:rPr>
          <w:lang w:val="en-US"/>
        </w:rPr>
      </w:pPr>
      <w:bookmarkStart w:id="17489" w:name="_Toc35546156"/>
      <w:ins w:id="17490" w:author="Ross Norsworthy" w:date="2020-03-20T01:39:00Z">
        <w:r w:rsidRPr="00A013FD">
          <w:rPr>
            <w:lang w:val="en-US"/>
          </w:rPr>
          <w:t>Table 58</w:t>
        </w:r>
      </w:ins>
    </w:p>
    <w:p w14:paraId="760023A8" w14:textId="77777777" w:rsidR="00A013FD" w:rsidRPr="00A013FD" w:rsidRDefault="00A013FD" w:rsidP="00966D4F">
      <w:pPr>
        <w:pStyle w:val="Tabletitle"/>
        <w:rPr>
          <w:ins w:id="17491" w:author="Ross Norsworthy" w:date="2020-03-20T01:39:00Z"/>
          <w:highlight w:val="yellow"/>
          <w:lang w:val="en-US"/>
        </w:rPr>
      </w:pPr>
      <w:ins w:id="17492" w:author="Ross Norsworthy" w:date="2020-03-20T01:39:00Z">
        <w:r w:rsidRPr="00A013FD">
          <w:rPr>
            <w:lang w:val="en-US"/>
          </w:rPr>
          <w:t>Satellite receiver system noise temperature</w:t>
        </w:r>
        <w:bookmarkEnd w:id="17489"/>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A013FD" w:rsidRPr="00A013FD" w14:paraId="7C364540" w14:textId="77777777" w:rsidTr="00BF604E">
        <w:trPr>
          <w:trHeight w:val="300"/>
          <w:jc w:val="center"/>
          <w:ins w:id="17493" w:author="Ross Norsworthy" w:date="2020-03-20T01:39:00Z"/>
        </w:trPr>
        <w:tc>
          <w:tcPr>
            <w:tcW w:w="2977" w:type="dxa"/>
            <w:shd w:val="clear" w:color="auto" w:fill="auto"/>
            <w:noWrap/>
            <w:vAlign w:val="bottom"/>
          </w:tcPr>
          <w:p w14:paraId="7E64EA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494" w:author="Ross Norsworthy" w:date="2020-03-20T01:39:00Z"/>
                <w:sz w:val="20"/>
              </w:rPr>
            </w:pPr>
            <w:ins w:id="17495" w:author="Ross Norsworthy" w:date="2020-03-20T01:39:00Z">
              <w:r w:rsidRPr="00A013FD">
                <w:rPr>
                  <w:sz w:val="20"/>
                </w:rPr>
                <w:t>Antenna noise temperature</w:t>
              </w:r>
            </w:ins>
          </w:p>
        </w:tc>
        <w:tc>
          <w:tcPr>
            <w:tcW w:w="992" w:type="dxa"/>
            <w:shd w:val="clear" w:color="auto" w:fill="auto"/>
            <w:noWrap/>
            <w:vAlign w:val="bottom"/>
          </w:tcPr>
          <w:p w14:paraId="008338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496" w:author="Ross Norsworthy" w:date="2020-03-20T01:39:00Z"/>
                <w:sz w:val="20"/>
              </w:rPr>
            </w:pPr>
            <w:ins w:id="17497" w:author="Ross Norsworthy" w:date="2020-03-20T01:39:00Z">
              <w:r w:rsidRPr="00A013FD">
                <w:rPr>
                  <w:sz w:val="20"/>
                </w:rPr>
                <w:t>200.0</w:t>
              </w:r>
            </w:ins>
          </w:p>
        </w:tc>
        <w:tc>
          <w:tcPr>
            <w:tcW w:w="992" w:type="dxa"/>
            <w:shd w:val="clear" w:color="auto" w:fill="auto"/>
            <w:noWrap/>
            <w:vAlign w:val="bottom"/>
          </w:tcPr>
          <w:p w14:paraId="452A20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498" w:author="Ross Norsworthy" w:date="2020-03-20T01:39:00Z"/>
                <w:sz w:val="20"/>
              </w:rPr>
            </w:pPr>
            <w:ins w:id="17499" w:author="Ross Norsworthy" w:date="2020-03-20T01:39:00Z">
              <w:r w:rsidRPr="00A013FD">
                <w:rPr>
                  <w:sz w:val="20"/>
                </w:rPr>
                <w:t>K</w:t>
              </w:r>
            </w:ins>
          </w:p>
        </w:tc>
      </w:tr>
      <w:tr w:rsidR="00A013FD" w:rsidRPr="00A013FD" w14:paraId="7E7300F6" w14:textId="77777777" w:rsidTr="00BF604E">
        <w:trPr>
          <w:trHeight w:val="300"/>
          <w:jc w:val="center"/>
          <w:ins w:id="17500" w:author="Ross Norsworthy" w:date="2020-03-20T01:39:00Z"/>
        </w:trPr>
        <w:tc>
          <w:tcPr>
            <w:tcW w:w="2977" w:type="dxa"/>
            <w:shd w:val="clear" w:color="auto" w:fill="auto"/>
            <w:noWrap/>
            <w:vAlign w:val="bottom"/>
          </w:tcPr>
          <w:p w14:paraId="490BB1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01" w:author="Ross Norsworthy" w:date="2020-03-20T01:39:00Z"/>
                <w:sz w:val="20"/>
              </w:rPr>
            </w:pPr>
            <w:ins w:id="17502" w:author="Ross Norsworthy" w:date="2020-03-20T01:39:00Z">
              <w:r w:rsidRPr="00A013FD">
                <w:rPr>
                  <w:sz w:val="20"/>
                </w:rPr>
                <w:t>Feed losses</w:t>
              </w:r>
            </w:ins>
          </w:p>
        </w:tc>
        <w:tc>
          <w:tcPr>
            <w:tcW w:w="992" w:type="dxa"/>
            <w:shd w:val="clear" w:color="auto" w:fill="auto"/>
            <w:noWrap/>
            <w:vAlign w:val="bottom"/>
          </w:tcPr>
          <w:p w14:paraId="6094CD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03" w:author="Ross Norsworthy" w:date="2020-03-20T01:39:00Z"/>
                <w:sz w:val="20"/>
              </w:rPr>
            </w:pPr>
            <w:ins w:id="17504" w:author="Ross Norsworthy" w:date="2020-03-20T01:39:00Z">
              <w:r w:rsidRPr="00A013FD">
                <w:rPr>
                  <w:sz w:val="20"/>
                </w:rPr>
                <w:t>1.0</w:t>
              </w:r>
            </w:ins>
          </w:p>
        </w:tc>
        <w:tc>
          <w:tcPr>
            <w:tcW w:w="992" w:type="dxa"/>
            <w:shd w:val="clear" w:color="auto" w:fill="auto"/>
            <w:noWrap/>
            <w:vAlign w:val="bottom"/>
          </w:tcPr>
          <w:p w14:paraId="478CC5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05" w:author="Ross Norsworthy" w:date="2020-03-20T01:39:00Z"/>
                <w:sz w:val="20"/>
              </w:rPr>
            </w:pPr>
            <w:ins w:id="17506" w:author="Ross Norsworthy" w:date="2020-03-20T01:39:00Z">
              <w:r w:rsidRPr="00A013FD">
                <w:rPr>
                  <w:sz w:val="20"/>
                </w:rPr>
                <w:t>dB</w:t>
              </w:r>
            </w:ins>
          </w:p>
        </w:tc>
      </w:tr>
      <w:tr w:rsidR="00A013FD" w:rsidRPr="00A013FD" w14:paraId="6D14F963" w14:textId="77777777" w:rsidTr="00BF604E">
        <w:trPr>
          <w:trHeight w:val="300"/>
          <w:jc w:val="center"/>
          <w:ins w:id="17507" w:author="Ross Norsworthy" w:date="2020-03-20T01:39:00Z"/>
        </w:trPr>
        <w:tc>
          <w:tcPr>
            <w:tcW w:w="2977" w:type="dxa"/>
            <w:shd w:val="clear" w:color="auto" w:fill="auto"/>
            <w:noWrap/>
            <w:vAlign w:val="bottom"/>
          </w:tcPr>
          <w:p w14:paraId="1CF8E1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08" w:author="Ross Norsworthy" w:date="2020-03-20T01:39:00Z"/>
                <w:sz w:val="20"/>
              </w:rPr>
            </w:pPr>
            <w:ins w:id="17509" w:author="Ross Norsworthy" w:date="2020-03-20T01:39:00Z">
              <w:r w:rsidRPr="00A013FD">
                <w:rPr>
                  <w:sz w:val="20"/>
                </w:rPr>
                <w:t>LNA noise figure</w:t>
              </w:r>
            </w:ins>
          </w:p>
        </w:tc>
        <w:tc>
          <w:tcPr>
            <w:tcW w:w="992" w:type="dxa"/>
            <w:shd w:val="clear" w:color="auto" w:fill="auto"/>
            <w:noWrap/>
            <w:vAlign w:val="bottom"/>
          </w:tcPr>
          <w:p w14:paraId="12E5D5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10" w:author="Ross Norsworthy" w:date="2020-03-20T01:39:00Z"/>
                <w:sz w:val="20"/>
              </w:rPr>
            </w:pPr>
            <w:ins w:id="17511" w:author="Ross Norsworthy" w:date="2020-03-20T01:39:00Z">
              <w:r w:rsidRPr="00A013FD">
                <w:rPr>
                  <w:sz w:val="20"/>
                </w:rPr>
                <w:t>2.0</w:t>
              </w:r>
            </w:ins>
          </w:p>
        </w:tc>
        <w:tc>
          <w:tcPr>
            <w:tcW w:w="992" w:type="dxa"/>
            <w:shd w:val="clear" w:color="auto" w:fill="auto"/>
            <w:noWrap/>
            <w:vAlign w:val="bottom"/>
          </w:tcPr>
          <w:p w14:paraId="163793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12" w:author="Ross Norsworthy" w:date="2020-03-20T01:39:00Z"/>
                <w:sz w:val="20"/>
              </w:rPr>
            </w:pPr>
            <w:ins w:id="17513" w:author="Ross Norsworthy" w:date="2020-03-20T01:39:00Z">
              <w:r w:rsidRPr="00A013FD">
                <w:rPr>
                  <w:sz w:val="20"/>
                </w:rPr>
                <w:t>dB</w:t>
              </w:r>
            </w:ins>
          </w:p>
        </w:tc>
      </w:tr>
      <w:tr w:rsidR="00A013FD" w:rsidRPr="00A013FD" w14:paraId="0FBA81C5" w14:textId="77777777" w:rsidTr="00BF604E">
        <w:trPr>
          <w:trHeight w:val="300"/>
          <w:jc w:val="center"/>
          <w:ins w:id="17514" w:author="Ross Norsworthy" w:date="2020-03-20T01:39:00Z"/>
        </w:trPr>
        <w:tc>
          <w:tcPr>
            <w:tcW w:w="2977" w:type="dxa"/>
            <w:shd w:val="clear" w:color="auto" w:fill="auto"/>
            <w:noWrap/>
            <w:vAlign w:val="bottom"/>
          </w:tcPr>
          <w:p w14:paraId="58B029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15" w:author="Ross Norsworthy" w:date="2020-03-20T01:39:00Z"/>
                <w:sz w:val="20"/>
              </w:rPr>
            </w:pPr>
            <w:ins w:id="17516" w:author="Ross Norsworthy" w:date="2020-03-20T01:39:00Z">
              <w:r w:rsidRPr="00A013FD">
                <w:rPr>
                  <w:sz w:val="20"/>
                </w:rPr>
                <w:t>LNA noise temperature</w:t>
              </w:r>
            </w:ins>
          </w:p>
        </w:tc>
        <w:tc>
          <w:tcPr>
            <w:tcW w:w="992" w:type="dxa"/>
            <w:shd w:val="clear" w:color="auto" w:fill="auto"/>
            <w:noWrap/>
            <w:vAlign w:val="bottom"/>
          </w:tcPr>
          <w:p w14:paraId="79471B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17" w:author="Ross Norsworthy" w:date="2020-03-20T01:39:00Z"/>
                <w:sz w:val="20"/>
              </w:rPr>
            </w:pPr>
            <w:ins w:id="17518" w:author="Ross Norsworthy" w:date="2020-03-20T01:39:00Z">
              <w:r w:rsidRPr="00A013FD">
                <w:rPr>
                  <w:sz w:val="20"/>
                </w:rPr>
                <w:t>159.7</w:t>
              </w:r>
            </w:ins>
          </w:p>
        </w:tc>
        <w:tc>
          <w:tcPr>
            <w:tcW w:w="992" w:type="dxa"/>
            <w:shd w:val="clear" w:color="auto" w:fill="auto"/>
            <w:noWrap/>
          </w:tcPr>
          <w:p w14:paraId="37FA13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19" w:author="Ross Norsworthy" w:date="2020-03-20T01:39:00Z"/>
                <w:sz w:val="20"/>
              </w:rPr>
            </w:pPr>
            <w:ins w:id="17520" w:author="Ross Norsworthy" w:date="2020-03-20T01:39:00Z">
              <w:r w:rsidRPr="00A013FD">
                <w:rPr>
                  <w:sz w:val="20"/>
                </w:rPr>
                <w:t>K</w:t>
              </w:r>
            </w:ins>
          </w:p>
        </w:tc>
      </w:tr>
      <w:tr w:rsidR="00A013FD" w:rsidRPr="00A013FD" w14:paraId="293A1A3C" w14:textId="77777777" w:rsidTr="00BF604E">
        <w:trPr>
          <w:trHeight w:val="300"/>
          <w:jc w:val="center"/>
          <w:ins w:id="17521" w:author="Ross Norsworthy" w:date="2020-03-20T01:39:00Z"/>
        </w:trPr>
        <w:tc>
          <w:tcPr>
            <w:tcW w:w="2977" w:type="dxa"/>
            <w:shd w:val="clear" w:color="auto" w:fill="auto"/>
            <w:noWrap/>
            <w:vAlign w:val="bottom"/>
          </w:tcPr>
          <w:p w14:paraId="011109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22" w:author="Ross Norsworthy" w:date="2020-03-20T01:39:00Z"/>
                <w:sz w:val="20"/>
              </w:rPr>
            </w:pPr>
            <w:ins w:id="17523" w:author="Ross Norsworthy" w:date="2020-03-20T01:39:00Z">
              <w:r w:rsidRPr="00A013FD">
                <w:rPr>
                  <w:sz w:val="20"/>
                </w:rPr>
                <w:t>Feedloss noise temp. at LNA</w:t>
              </w:r>
            </w:ins>
          </w:p>
        </w:tc>
        <w:tc>
          <w:tcPr>
            <w:tcW w:w="992" w:type="dxa"/>
            <w:shd w:val="clear" w:color="auto" w:fill="auto"/>
            <w:noWrap/>
            <w:vAlign w:val="bottom"/>
          </w:tcPr>
          <w:p w14:paraId="05962C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24" w:author="Ross Norsworthy" w:date="2020-03-20T01:39:00Z"/>
                <w:sz w:val="20"/>
              </w:rPr>
            </w:pPr>
            <w:ins w:id="17525" w:author="Ross Norsworthy" w:date="2020-03-20T01:39:00Z">
              <w:r w:rsidRPr="00A013FD">
                <w:rPr>
                  <w:sz w:val="20"/>
                </w:rPr>
                <w:t>56.1</w:t>
              </w:r>
            </w:ins>
          </w:p>
        </w:tc>
        <w:tc>
          <w:tcPr>
            <w:tcW w:w="992" w:type="dxa"/>
            <w:shd w:val="clear" w:color="auto" w:fill="auto"/>
            <w:noWrap/>
          </w:tcPr>
          <w:p w14:paraId="6D246B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26" w:author="Ross Norsworthy" w:date="2020-03-20T01:39:00Z"/>
                <w:sz w:val="20"/>
              </w:rPr>
            </w:pPr>
            <w:ins w:id="17527" w:author="Ross Norsworthy" w:date="2020-03-20T01:39:00Z">
              <w:r w:rsidRPr="00A013FD">
                <w:rPr>
                  <w:sz w:val="20"/>
                </w:rPr>
                <w:t>K</w:t>
              </w:r>
            </w:ins>
          </w:p>
        </w:tc>
      </w:tr>
      <w:tr w:rsidR="00A013FD" w:rsidRPr="00A013FD" w14:paraId="1A67C48F" w14:textId="77777777" w:rsidTr="00BF604E">
        <w:trPr>
          <w:trHeight w:val="300"/>
          <w:jc w:val="center"/>
          <w:ins w:id="17528" w:author="Ross Norsworthy" w:date="2020-03-20T01:39:00Z"/>
        </w:trPr>
        <w:tc>
          <w:tcPr>
            <w:tcW w:w="2977" w:type="dxa"/>
            <w:shd w:val="clear" w:color="auto" w:fill="auto"/>
            <w:noWrap/>
            <w:vAlign w:val="bottom"/>
          </w:tcPr>
          <w:p w14:paraId="350D3E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29" w:author="Ross Norsworthy" w:date="2020-03-20T01:39:00Z"/>
                <w:sz w:val="20"/>
              </w:rPr>
            </w:pPr>
            <w:ins w:id="17530" w:author="Ross Norsworthy" w:date="2020-03-20T01:39:00Z">
              <w:r w:rsidRPr="00A013FD">
                <w:rPr>
                  <w:sz w:val="20"/>
                </w:rPr>
                <w:t>Antenna noise temp. at LNA</w:t>
              </w:r>
            </w:ins>
          </w:p>
        </w:tc>
        <w:tc>
          <w:tcPr>
            <w:tcW w:w="992" w:type="dxa"/>
            <w:shd w:val="clear" w:color="auto" w:fill="auto"/>
            <w:noWrap/>
            <w:vAlign w:val="bottom"/>
          </w:tcPr>
          <w:p w14:paraId="581417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31" w:author="Ross Norsworthy" w:date="2020-03-20T01:39:00Z"/>
                <w:sz w:val="20"/>
              </w:rPr>
            </w:pPr>
            <w:ins w:id="17532" w:author="Ross Norsworthy" w:date="2020-03-20T01:39:00Z">
              <w:r w:rsidRPr="00A013FD">
                <w:rPr>
                  <w:sz w:val="20"/>
                </w:rPr>
                <w:t>158.9</w:t>
              </w:r>
            </w:ins>
          </w:p>
        </w:tc>
        <w:tc>
          <w:tcPr>
            <w:tcW w:w="992" w:type="dxa"/>
            <w:shd w:val="clear" w:color="auto" w:fill="auto"/>
            <w:noWrap/>
          </w:tcPr>
          <w:p w14:paraId="15E201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33" w:author="Ross Norsworthy" w:date="2020-03-20T01:39:00Z"/>
                <w:sz w:val="20"/>
              </w:rPr>
            </w:pPr>
            <w:ins w:id="17534" w:author="Ross Norsworthy" w:date="2020-03-20T01:39:00Z">
              <w:r w:rsidRPr="00A013FD">
                <w:rPr>
                  <w:sz w:val="20"/>
                </w:rPr>
                <w:t>K</w:t>
              </w:r>
            </w:ins>
          </w:p>
        </w:tc>
      </w:tr>
      <w:tr w:rsidR="00A013FD" w:rsidRPr="00A013FD" w14:paraId="12D27E9F" w14:textId="77777777" w:rsidTr="00BF604E">
        <w:trPr>
          <w:trHeight w:val="300"/>
          <w:jc w:val="center"/>
          <w:ins w:id="17535" w:author="Ross Norsworthy" w:date="2020-03-20T01:39:00Z"/>
        </w:trPr>
        <w:tc>
          <w:tcPr>
            <w:tcW w:w="2977" w:type="dxa"/>
            <w:shd w:val="clear" w:color="auto" w:fill="auto"/>
            <w:noWrap/>
            <w:vAlign w:val="bottom"/>
          </w:tcPr>
          <w:p w14:paraId="19EC72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36" w:author="Ross Norsworthy" w:date="2020-03-20T01:39:00Z"/>
                <w:sz w:val="20"/>
                <w:lang w:val="da-DK"/>
              </w:rPr>
            </w:pPr>
            <w:ins w:id="17537" w:author="Ross Norsworthy" w:date="2020-03-20T01:39:00Z">
              <w:r w:rsidRPr="00A013FD">
                <w:rPr>
                  <w:sz w:val="20"/>
                  <w:lang w:val="da-DK"/>
                </w:rPr>
                <w:t>System noise temp. at LNA</w:t>
              </w:r>
            </w:ins>
          </w:p>
        </w:tc>
        <w:tc>
          <w:tcPr>
            <w:tcW w:w="992" w:type="dxa"/>
            <w:shd w:val="clear" w:color="auto" w:fill="auto"/>
            <w:noWrap/>
            <w:vAlign w:val="bottom"/>
          </w:tcPr>
          <w:p w14:paraId="1F0295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38" w:author="Ross Norsworthy" w:date="2020-03-20T01:39:00Z"/>
                <w:sz w:val="20"/>
              </w:rPr>
            </w:pPr>
            <w:ins w:id="17539" w:author="Ross Norsworthy" w:date="2020-03-20T01:39:00Z">
              <w:r w:rsidRPr="00A013FD">
                <w:rPr>
                  <w:sz w:val="20"/>
                </w:rPr>
                <w:t>374.7</w:t>
              </w:r>
            </w:ins>
          </w:p>
        </w:tc>
        <w:tc>
          <w:tcPr>
            <w:tcW w:w="992" w:type="dxa"/>
            <w:shd w:val="clear" w:color="auto" w:fill="auto"/>
            <w:noWrap/>
          </w:tcPr>
          <w:p w14:paraId="412711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40" w:author="Ross Norsworthy" w:date="2020-03-20T01:39:00Z"/>
                <w:sz w:val="20"/>
              </w:rPr>
            </w:pPr>
            <w:ins w:id="17541" w:author="Ross Norsworthy" w:date="2020-03-20T01:39:00Z">
              <w:r w:rsidRPr="00A013FD">
                <w:rPr>
                  <w:sz w:val="20"/>
                </w:rPr>
                <w:t>K</w:t>
              </w:r>
            </w:ins>
          </w:p>
        </w:tc>
      </w:tr>
      <w:tr w:rsidR="00A013FD" w:rsidRPr="00A013FD" w14:paraId="1A4FF60D" w14:textId="77777777" w:rsidTr="00BF604E">
        <w:trPr>
          <w:trHeight w:val="300"/>
          <w:jc w:val="center"/>
          <w:ins w:id="17542" w:author="Ross Norsworthy" w:date="2020-03-20T01:39:00Z"/>
        </w:trPr>
        <w:tc>
          <w:tcPr>
            <w:tcW w:w="2977" w:type="dxa"/>
            <w:shd w:val="clear" w:color="auto" w:fill="auto"/>
            <w:noWrap/>
            <w:vAlign w:val="bottom"/>
          </w:tcPr>
          <w:p w14:paraId="30505F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43" w:author="Ross Norsworthy" w:date="2020-03-20T01:39:00Z"/>
                <w:sz w:val="20"/>
                <w:lang w:val="da-DK"/>
              </w:rPr>
            </w:pPr>
            <w:ins w:id="17544" w:author="Ross Norsworthy" w:date="2020-03-20T01:39:00Z">
              <w:r w:rsidRPr="00A013FD">
                <w:rPr>
                  <w:sz w:val="20"/>
                  <w:lang w:val="da-DK"/>
                </w:rPr>
                <w:t>System noise temp. at LNA</w:t>
              </w:r>
            </w:ins>
          </w:p>
        </w:tc>
        <w:tc>
          <w:tcPr>
            <w:tcW w:w="992" w:type="dxa"/>
            <w:shd w:val="clear" w:color="auto" w:fill="auto"/>
            <w:noWrap/>
            <w:vAlign w:val="bottom"/>
          </w:tcPr>
          <w:p w14:paraId="165C10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45" w:author="Ross Norsworthy" w:date="2020-03-20T01:39:00Z"/>
                <w:sz w:val="20"/>
              </w:rPr>
            </w:pPr>
            <w:ins w:id="17546" w:author="Ross Norsworthy" w:date="2020-03-20T01:39:00Z">
              <w:r w:rsidRPr="00A013FD">
                <w:rPr>
                  <w:sz w:val="20"/>
                </w:rPr>
                <w:t>25.7</w:t>
              </w:r>
            </w:ins>
          </w:p>
        </w:tc>
        <w:tc>
          <w:tcPr>
            <w:tcW w:w="992" w:type="dxa"/>
            <w:shd w:val="clear" w:color="auto" w:fill="auto"/>
            <w:noWrap/>
            <w:vAlign w:val="bottom"/>
          </w:tcPr>
          <w:p w14:paraId="64E0AC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47" w:author="Ross Norsworthy" w:date="2020-03-20T01:39:00Z"/>
                <w:sz w:val="20"/>
              </w:rPr>
            </w:pPr>
            <w:ins w:id="17548" w:author="Ross Norsworthy" w:date="2020-03-20T01:39:00Z">
              <w:r w:rsidRPr="00A013FD">
                <w:rPr>
                  <w:sz w:val="20"/>
                </w:rPr>
                <w:t>dBK</w:t>
              </w:r>
            </w:ins>
          </w:p>
        </w:tc>
      </w:tr>
      <w:tr w:rsidR="00A013FD" w:rsidRPr="00A013FD" w14:paraId="446F1A1C" w14:textId="77777777" w:rsidTr="00BF604E">
        <w:trPr>
          <w:trHeight w:val="300"/>
          <w:jc w:val="center"/>
          <w:ins w:id="17549" w:author="Ross Norsworthy" w:date="2020-03-20T01:39:00Z"/>
        </w:trPr>
        <w:tc>
          <w:tcPr>
            <w:tcW w:w="2977" w:type="dxa"/>
            <w:shd w:val="clear" w:color="auto" w:fill="auto"/>
            <w:noWrap/>
            <w:vAlign w:val="bottom"/>
          </w:tcPr>
          <w:p w14:paraId="089F22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50" w:author="Ross Norsworthy" w:date="2020-03-20T01:39:00Z"/>
                <w:sz w:val="20"/>
                <w:lang w:val="da-DK"/>
              </w:rPr>
            </w:pPr>
            <w:ins w:id="17551" w:author="Ross Norsworthy" w:date="2020-03-20T01:39:00Z">
              <w:r w:rsidRPr="00A013FD">
                <w:rPr>
                  <w:sz w:val="20"/>
                </w:rPr>
                <w:t>Intrinsic noise power density</w:t>
              </w:r>
            </w:ins>
          </w:p>
        </w:tc>
        <w:tc>
          <w:tcPr>
            <w:tcW w:w="992" w:type="dxa"/>
            <w:shd w:val="clear" w:color="auto" w:fill="auto"/>
            <w:noWrap/>
            <w:vAlign w:val="bottom"/>
          </w:tcPr>
          <w:p w14:paraId="5BF476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52" w:author="Ross Norsworthy" w:date="2020-03-20T01:39:00Z"/>
                <w:sz w:val="20"/>
              </w:rPr>
            </w:pPr>
            <w:ins w:id="17553" w:author="Ross Norsworthy" w:date="2020-03-20T01:39:00Z">
              <w:r w:rsidRPr="00A013FD">
                <w:rPr>
                  <w:sz w:val="20"/>
                </w:rPr>
                <w:t>−202.9</w:t>
              </w:r>
            </w:ins>
          </w:p>
        </w:tc>
        <w:tc>
          <w:tcPr>
            <w:tcW w:w="992" w:type="dxa"/>
            <w:shd w:val="clear" w:color="auto" w:fill="auto"/>
            <w:noWrap/>
            <w:vAlign w:val="bottom"/>
          </w:tcPr>
          <w:p w14:paraId="4C67C7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17554" w:author="Ross Norsworthy" w:date="2020-03-20T01:39:00Z"/>
                <w:sz w:val="20"/>
              </w:rPr>
            </w:pPr>
            <w:ins w:id="17555" w:author="Ross Norsworthy" w:date="2020-03-20T01:39:00Z">
              <w:r w:rsidRPr="00A013FD">
                <w:rPr>
                  <w:sz w:val="20"/>
                </w:rPr>
                <w:t>dBW/Hz</w:t>
              </w:r>
            </w:ins>
          </w:p>
        </w:tc>
      </w:tr>
    </w:tbl>
    <w:p w14:paraId="754973AB" w14:textId="77777777" w:rsidR="00A013FD" w:rsidRPr="00A013FD" w:rsidRDefault="00A013FD" w:rsidP="00987684">
      <w:pPr>
        <w:pStyle w:val="Tablefin"/>
        <w:rPr>
          <w:ins w:id="17556" w:author="Ross Norsworthy" w:date="2020-03-20T01:39:00Z"/>
        </w:rPr>
      </w:pPr>
    </w:p>
    <w:p w14:paraId="1DE75C9C" w14:textId="77777777" w:rsidR="00A013FD" w:rsidRPr="00A013FD" w:rsidRDefault="009C3206" w:rsidP="0069121E">
      <w:pPr>
        <w:pStyle w:val="Heading4"/>
        <w:rPr>
          <w:ins w:id="17557" w:author="Ross Norsworthy" w:date="2020-03-20T01:39:00Z"/>
          <w:rFonts w:eastAsiaTheme="minorHAnsi"/>
          <w:lang w:eastAsia="de-DE"/>
        </w:rPr>
      </w:pPr>
      <w:bookmarkStart w:id="17558" w:name="_Toc35545657"/>
      <w:ins w:id="17559" w:author="Song, Xiaojing" w:date="2020-08-21T14:32:00Z">
        <w:del w:id="17560" w:author="USA Editor 2021" w:date="2021-01-05T12:13:00Z">
          <w:r w:rsidRPr="002F2BEC" w:rsidDel="002F2BEC">
            <w:rPr>
              <w:rFonts w:eastAsiaTheme="minorHAnsi"/>
              <w:caps/>
              <w:highlight w:val="green"/>
              <w:lang w:eastAsia="de-DE"/>
            </w:rPr>
            <w:delText>D</w:delText>
          </w:r>
          <w:r w:rsidDel="002F2BEC">
            <w:rPr>
              <w:rFonts w:eastAsiaTheme="minorHAnsi"/>
              <w:caps/>
              <w:lang w:eastAsia="de-DE"/>
            </w:rPr>
            <w:delText xml:space="preserve"> </w:delText>
          </w:r>
        </w:del>
      </w:ins>
      <w:ins w:id="17561" w:author="Song, Xiaojing" w:date="2020-08-24T16:00:00Z">
        <w:r w:rsidR="000A269F">
          <w:rPr>
            <w:rFonts w:eastAsiaTheme="minorHAnsi"/>
            <w:caps/>
            <w:lang w:eastAsia="de-DE"/>
          </w:rPr>
          <w:t>2</w:t>
        </w:r>
      </w:ins>
      <w:ins w:id="17562" w:author="Song, Xiaojing" w:date="2020-08-21T14:32:00Z">
        <w:r>
          <w:rPr>
            <w:rFonts w:eastAsiaTheme="minorHAnsi"/>
            <w:caps/>
            <w:lang w:eastAsia="de-DE"/>
          </w:rPr>
          <w:t>.3.1.2</w:t>
        </w:r>
        <w:r>
          <w:rPr>
            <w:rFonts w:eastAsiaTheme="minorHAnsi"/>
            <w:caps/>
            <w:lang w:eastAsia="de-DE"/>
          </w:rPr>
          <w:tab/>
        </w:r>
      </w:ins>
      <w:ins w:id="17563" w:author="Ross Norsworthy" w:date="2020-03-20T01:39:00Z">
        <w:r w:rsidR="00A013FD" w:rsidRPr="00A013FD">
          <w:rPr>
            <w:rFonts w:eastAsiaTheme="minorHAnsi"/>
            <w:lang w:eastAsia="de-DE"/>
          </w:rPr>
          <w:t>VHF data exchange satellite component uplink link budget</w:t>
        </w:r>
        <w:bookmarkEnd w:id="17558"/>
        <w:r w:rsidR="00A013FD" w:rsidRPr="00A013FD">
          <w:rPr>
            <w:rFonts w:eastAsiaTheme="minorHAnsi"/>
            <w:lang w:eastAsia="de-DE"/>
          </w:rPr>
          <w:t xml:space="preserve"> </w:t>
        </w:r>
      </w:ins>
    </w:p>
    <w:p w14:paraId="4FD89F51" w14:textId="32480044" w:rsidR="00A013FD" w:rsidRPr="00A013FD" w:rsidRDefault="00A013FD" w:rsidP="00A013FD">
      <w:pPr>
        <w:spacing w:after="120"/>
        <w:rPr>
          <w:ins w:id="17564" w:author="Ross Norsworthy" w:date="2020-03-20T01:39:00Z"/>
          <w:szCs w:val="24"/>
        </w:rPr>
      </w:pPr>
      <w:ins w:id="17565" w:author="Ross Norsworthy" w:date="2020-03-20T01:39:00Z">
        <w:r w:rsidRPr="00A013FD">
          <w:rPr>
            <w:szCs w:val="24"/>
          </w:rPr>
          <w:t xml:space="preserve">Table 59 provide a link budget for the VDE-SAT uplink as a function of elevation angle for a 50 kHz channel with the satellite antenna described in </w:t>
        </w:r>
        <w:del w:id="17566" w:author="USA Editor 2021" w:date="2021-01-05T12:14:00Z">
          <w:r w:rsidRPr="002F2BEC" w:rsidDel="002F2BEC">
            <w:rPr>
              <w:szCs w:val="24"/>
              <w:highlight w:val="green"/>
              <w:rPrChange w:id="17567" w:author="USA Editor 2021" w:date="2021-01-05T12:17:00Z">
                <w:rPr>
                  <w:szCs w:val="24"/>
                </w:rPr>
              </w:rPrChange>
            </w:rPr>
            <w:delText>Section D</w:delText>
          </w:r>
        </w:del>
      </w:ins>
      <w:ins w:id="17568" w:author="USA Editor 2021" w:date="2021-01-05T12:15:00Z">
        <w:r w:rsidR="002F2BEC" w:rsidRPr="002F2BEC">
          <w:rPr>
            <w:szCs w:val="24"/>
            <w:highlight w:val="green"/>
            <w:rPrChange w:id="17569" w:author="USA Editor 2021" w:date="2021-01-05T12:17:00Z">
              <w:rPr>
                <w:szCs w:val="24"/>
              </w:rPr>
            </w:rPrChange>
          </w:rPr>
          <w:t xml:space="preserve"> </w:t>
        </w:r>
        <w:r w:rsidR="002F2BEC" w:rsidRPr="002F2BEC">
          <w:rPr>
            <w:highlight w:val="green"/>
            <w:lang w:val="en-US" w:eastAsia="ja-JP"/>
            <w:rPrChange w:id="17570" w:author="USA Editor 2021" w:date="2021-01-05T12:17:00Z">
              <w:rPr>
                <w:lang w:val="en-US" w:eastAsia="ja-JP"/>
              </w:rPr>
            </w:rPrChange>
          </w:rPr>
          <w:t>§</w:t>
        </w:r>
      </w:ins>
      <w:ins w:id="17571" w:author="Ross Norsworthy" w:date="2020-03-20T01:39:00Z">
        <w:r w:rsidRPr="00A013FD">
          <w:rPr>
            <w:szCs w:val="24"/>
          </w:rPr>
          <w:t xml:space="preserve"> 2.1.6. In a 50 kHz channel a signal bandwidth of 42 kHz can be used. The ship antenna maximum gain is 3dBi and the ship terminal output power is 6 W, as provided in Annex </w:t>
        </w:r>
      </w:ins>
      <w:ins w:id="17572" w:author="USA Editor 2021" w:date="2021-01-05T12:15:00Z">
        <w:r w:rsidR="002F2BEC" w:rsidRPr="002F2BEC">
          <w:rPr>
            <w:szCs w:val="24"/>
            <w:highlight w:val="green"/>
          </w:rPr>
          <w:t>2</w:t>
        </w:r>
      </w:ins>
      <w:ins w:id="17573" w:author="Ross Norsworthy" w:date="2020-03-20T01:39:00Z">
        <w:del w:id="17574" w:author="USA Editor 2021" w:date="2021-01-05T12:15:00Z">
          <w:r w:rsidRPr="002F2BEC" w:rsidDel="002F2BEC">
            <w:rPr>
              <w:szCs w:val="24"/>
              <w:highlight w:val="green"/>
            </w:rPr>
            <w:delText>A</w:delText>
          </w:r>
        </w:del>
        <w:r w:rsidRPr="00A013FD">
          <w:rPr>
            <w:szCs w:val="24"/>
          </w:rPr>
          <w:t xml:space="preserve">. Note that the different link configurations available for the VDE-SAT uplink have an average ship terminal output power levels ranging from 6 W to 12.5 W. A transmission frequency of 161.9125 MHz is used in the calculation of path loss. The satellite receiver noise level is -202.9 dBW/Hz as provided in </w:t>
        </w:r>
        <w:del w:id="17575" w:author="USA Editor 2021" w:date="2021-01-05T12:15:00Z">
          <w:r w:rsidRPr="002F2BEC" w:rsidDel="002F2BEC">
            <w:rPr>
              <w:szCs w:val="24"/>
              <w:highlight w:val="green"/>
              <w:rPrChange w:id="17576" w:author="USA Editor 2021" w:date="2021-01-05T12:18:00Z">
                <w:rPr>
                  <w:szCs w:val="24"/>
                </w:rPr>
              </w:rPrChange>
            </w:rPr>
            <w:delText>Section D</w:delText>
          </w:r>
        </w:del>
      </w:ins>
      <w:ins w:id="17577" w:author="USA Editor 2021" w:date="2021-01-05T12:15:00Z">
        <w:r w:rsidR="002F2BEC" w:rsidRPr="002F2BEC">
          <w:rPr>
            <w:highlight w:val="green"/>
            <w:lang w:val="en-US" w:eastAsia="ja-JP"/>
            <w:rPrChange w:id="17578" w:author="USA Editor 2021" w:date="2021-01-05T12:18:00Z">
              <w:rPr>
                <w:lang w:val="en-US" w:eastAsia="ja-JP"/>
              </w:rPr>
            </w:rPrChange>
          </w:rPr>
          <w:t>§</w:t>
        </w:r>
      </w:ins>
      <w:ins w:id="17579" w:author="Ross Norsworthy" w:date="2020-03-20T01:39:00Z">
        <w:r w:rsidRPr="00A013FD">
          <w:rPr>
            <w:szCs w:val="24"/>
          </w:rPr>
          <w:t xml:space="preserve"> 2.3.2. The link budget in Table 59 is theoretical and does not take into account propagation effects such as multi-path, which is documented in </w:t>
        </w:r>
        <w:del w:id="17580" w:author="USA Editor 2021" w:date="2021-01-06T10:28:00Z">
          <w:r w:rsidRPr="00654230" w:rsidDel="00654230">
            <w:rPr>
              <w:szCs w:val="24"/>
              <w:highlight w:val="green"/>
              <w:rPrChange w:id="17581" w:author="USA Editor 2021" w:date="2021-01-06T10:28:00Z">
                <w:rPr>
                  <w:szCs w:val="24"/>
                </w:rPr>
              </w:rPrChange>
            </w:rPr>
            <w:delText>Section</w:delText>
          </w:r>
        </w:del>
      </w:ins>
      <w:ins w:id="17582" w:author="USA Editor 2021" w:date="2021-01-06T10:28:00Z">
        <w:r w:rsidR="00654230" w:rsidRPr="00654230">
          <w:rPr>
            <w:sz w:val="20"/>
            <w:highlight w:val="green"/>
          </w:rPr>
          <w:t>§</w:t>
        </w:r>
      </w:ins>
      <w:ins w:id="17583" w:author="Ross Norsworthy" w:date="2020-03-20T01:39:00Z">
        <w:r w:rsidRPr="00654230">
          <w:rPr>
            <w:szCs w:val="24"/>
            <w:highlight w:val="green"/>
          </w:rPr>
          <w:t xml:space="preserve"> </w:t>
        </w:r>
      </w:ins>
      <w:ins w:id="17584" w:author="Ross Norsworthy" w:date="2020-03-20T16:50:00Z">
        <w:del w:id="17585" w:author="USA Editor 2021" w:date="2021-01-06T10:28:00Z">
          <w:r w:rsidRPr="00654230" w:rsidDel="00654230">
            <w:rPr>
              <w:szCs w:val="24"/>
              <w:highlight w:val="green"/>
            </w:rPr>
            <w:delText>3</w:delText>
          </w:r>
        </w:del>
      </w:ins>
      <w:ins w:id="17586" w:author="USA Editor 2021" w:date="2021-01-06T10:28:00Z">
        <w:r w:rsidR="00654230" w:rsidRPr="00654230">
          <w:rPr>
            <w:szCs w:val="24"/>
            <w:highlight w:val="green"/>
          </w:rPr>
          <w:t>2</w:t>
        </w:r>
      </w:ins>
      <w:ins w:id="17587" w:author="Ross Norsworthy" w:date="2020-03-20T16:50:00Z">
        <w:r w:rsidRPr="00A013FD">
          <w:rPr>
            <w:szCs w:val="24"/>
          </w:rPr>
          <w:t>.1</w:t>
        </w:r>
      </w:ins>
      <w:ins w:id="17588" w:author="USA Editor 2021" w:date="2021-01-06T10:28:00Z">
        <w:r w:rsidR="00654230" w:rsidRPr="00654230">
          <w:rPr>
            <w:szCs w:val="24"/>
            <w:highlight w:val="green"/>
          </w:rPr>
          <w:t>, Annex 1</w:t>
        </w:r>
      </w:ins>
      <w:ins w:id="17589" w:author="Ross Norsworthy" w:date="2020-03-20T01:39:00Z">
        <w:r w:rsidRPr="00A013FD">
          <w:rPr>
            <w:szCs w:val="24"/>
          </w:rPr>
          <w:t xml:space="preserve"> of Report ITU-R M.2435-0, or interference from other services operating in the same frequency band. </w:t>
        </w:r>
      </w:ins>
    </w:p>
    <w:p w14:paraId="4464CDAD" w14:textId="77777777" w:rsidR="008E1B5D" w:rsidRDefault="00A013FD" w:rsidP="004954F5">
      <w:pPr>
        <w:pStyle w:val="TableNo"/>
        <w:rPr>
          <w:lang w:val="en-US"/>
        </w:rPr>
      </w:pPr>
      <w:bookmarkStart w:id="17590" w:name="_Toc35546157"/>
      <w:ins w:id="17591" w:author="Ross Norsworthy" w:date="2020-03-20T01:39:00Z">
        <w:r w:rsidRPr="00A013FD">
          <w:rPr>
            <w:lang w:val="en-US"/>
          </w:rPr>
          <w:t>Table 59</w:t>
        </w:r>
      </w:ins>
    </w:p>
    <w:p w14:paraId="6A334B39" w14:textId="77777777" w:rsidR="00A013FD" w:rsidRPr="00A013FD" w:rsidRDefault="00A013FD" w:rsidP="00987684">
      <w:pPr>
        <w:pStyle w:val="Tabletitle"/>
        <w:rPr>
          <w:ins w:id="17592" w:author="Ross Norsworthy" w:date="2020-03-20T01:39:00Z"/>
          <w:lang w:val="en-US"/>
        </w:rPr>
      </w:pPr>
      <w:ins w:id="17593" w:author="Ross Norsworthy" w:date="2020-03-20T01:39:00Z">
        <w:r w:rsidRPr="00A013FD">
          <w:rPr>
            <w:lang w:val="en-US"/>
          </w:rPr>
          <w:t>VHF data exchange satellite component uplink link budget.</w:t>
        </w:r>
        <w:bookmarkEnd w:id="17590"/>
      </w:ins>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83"/>
        <w:gridCol w:w="1104"/>
        <w:gridCol w:w="1105"/>
        <w:gridCol w:w="1105"/>
        <w:gridCol w:w="936"/>
        <w:gridCol w:w="768"/>
        <w:gridCol w:w="1105"/>
        <w:gridCol w:w="1329"/>
        <w:gridCol w:w="796"/>
      </w:tblGrid>
      <w:tr w:rsidR="00A013FD" w:rsidRPr="00A013FD" w14:paraId="468004F8" w14:textId="77777777" w:rsidTr="00BF604E">
        <w:trPr>
          <w:trHeight w:val="300"/>
          <w:tblHeader/>
          <w:ins w:id="17594" w:author="Ross Norsworthy" w:date="2020-03-20T01:39:00Z"/>
        </w:trPr>
        <w:tc>
          <w:tcPr>
            <w:tcW w:w="1183" w:type="dxa"/>
            <w:shd w:val="clear" w:color="auto" w:fill="4F81BD" w:themeFill="accent1"/>
            <w:noWrap/>
            <w:vAlign w:val="center"/>
          </w:tcPr>
          <w:p w14:paraId="4CD9C0B1" w14:textId="77777777" w:rsidR="00A013FD" w:rsidRPr="00A013FD" w:rsidRDefault="00A013FD" w:rsidP="00A013FD">
            <w:pPr>
              <w:keepNext/>
              <w:spacing w:before="80" w:after="80"/>
              <w:jc w:val="center"/>
              <w:rPr>
                <w:ins w:id="17595" w:author="Ross Norsworthy" w:date="2020-03-20T01:39:00Z"/>
                <w:rFonts w:ascii="Times New Roman Bold" w:hAnsi="Times New Roman Bold" w:cs="Times New Roman Bold"/>
                <w:b/>
                <w:sz w:val="20"/>
              </w:rPr>
            </w:pPr>
            <w:ins w:id="17596" w:author="Ross Norsworthy" w:date="2020-03-20T01:39:00Z">
              <w:r w:rsidRPr="00A013FD">
                <w:rPr>
                  <w:rFonts w:ascii="Times New Roman Bold" w:hAnsi="Times New Roman Bold" w:cs="Times New Roman Bold"/>
                  <w:b/>
                  <w:sz w:val="20"/>
                </w:rPr>
                <w:t>Ship elevation angle</w:t>
              </w:r>
              <w:r w:rsidRPr="00A013FD">
                <w:rPr>
                  <w:rFonts w:ascii="Times New Roman Bold" w:hAnsi="Times New Roman Bold" w:cs="Times New Roman Bold"/>
                  <w:b/>
                  <w:sz w:val="20"/>
                </w:rPr>
                <w:br/>
                <w:t>(degree)</w:t>
              </w:r>
            </w:ins>
          </w:p>
        </w:tc>
        <w:tc>
          <w:tcPr>
            <w:tcW w:w="1104" w:type="dxa"/>
            <w:shd w:val="clear" w:color="auto" w:fill="4F81BD" w:themeFill="accent1"/>
            <w:noWrap/>
            <w:vAlign w:val="center"/>
          </w:tcPr>
          <w:p w14:paraId="58C23139" w14:textId="77777777" w:rsidR="00A013FD" w:rsidRPr="00A013FD" w:rsidRDefault="00A013FD" w:rsidP="00A013FD">
            <w:pPr>
              <w:keepNext/>
              <w:spacing w:before="80" w:after="80"/>
              <w:jc w:val="center"/>
              <w:rPr>
                <w:ins w:id="17597" w:author="Ross Norsworthy" w:date="2020-03-20T01:39:00Z"/>
                <w:rFonts w:ascii="Times New Roman Bold" w:hAnsi="Times New Roman Bold" w:cs="Times New Roman Bold"/>
                <w:b/>
                <w:sz w:val="20"/>
              </w:rPr>
            </w:pPr>
            <w:ins w:id="17598" w:author="Ross Norsworthy" w:date="2020-03-20T01:39:00Z">
              <w:r w:rsidRPr="00A013FD">
                <w:rPr>
                  <w:rFonts w:ascii="Times New Roman Bold" w:hAnsi="Times New Roman Bold" w:cs="Times New Roman Bold"/>
                  <w:b/>
                  <w:sz w:val="20"/>
                </w:rPr>
                <w:t xml:space="preserve">Ship antenna gain </w:t>
              </w:r>
              <w:r w:rsidRPr="00A013FD">
                <w:rPr>
                  <w:rFonts w:ascii="Times New Roman Bold" w:hAnsi="Times New Roman Bold" w:cs="Times New Roman Bold"/>
                  <w:b/>
                  <w:sz w:val="20"/>
                </w:rPr>
                <w:br/>
                <w:t>(dBi)</w:t>
              </w:r>
            </w:ins>
          </w:p>
        </w:tc>
        <w:tc>
          <w:tcPr>
            <w:tcW w:w="1105" w:type="dxa"/>
            <w:shd w:val="clear" w:color="auto" w:fill="4F81BD" w:themeFill="accent1"/>
            <w:noWrap/>
            <w:vAlign w:val="center"/>
          </w:tcPr>
          <w:p w14:paraId="2CE73944" w14:textId="77777777" w:rsidR="00A013FD" w:rsidRPr="00A013FD" w:rsidRDefault="00A013FD" w:rsidP="00A013FD">
            <w:pPr>
              <w:keepNext/>
              <w:spacing w:before="80" w:after="80"/>
              <w:jc w:val="center"/>
              <w:rPr>
                <w:ins w:id="17599" w:author="Ross Norsworthy" w:date="2020-03-20T01:39:00Z"/>
                <w:rFonts w:ascii="Times New Roman Bold" w:hAnsi="Times New Roman Bold" w:cs="Times New Roman Bold"/>
                <w:b/>
                <w:sz w:val="20"/>
              </w:rPr>
            </w:pPr>
            <w:ins w:id="17600" w:author="Ross Norsworthy" w:date="2020-03-20T01:39:00Z">
              <w:r w:rsidRPr="00A013FD">
                <w:rPr>
                  <w:rFonts w:ascii="Times New Roman Bold" w:hAnsi="Times New Roman Bold" w:cs="Times New Roman Bold"/>
                  <w:b/>
                  <w:sz w:val="20"/>
                </w:rPr>
                <w:t>Ship e.i.r.p. (dBW)</w:t>
              </w:r>
            </w:ins>
          </w:p>
        </w:tc>
        <w:tc>
          <w:tcPr>
            <w:tcW w:w="1105" w:type="dxa"/>
            <w:shd w:val="clear" w:color="auto" w:fill="4F81BD" w:themeFill="accent1"/>
            <w:noWrap/>
            <w:vAlign w:val="center"/>
          </w:tcPr>
          <w:p w14:paraId="3D8CAC36" w14:textId="77777777" w:rsidR="00A013FD" w:rsidRPr="00A013FD" w:rsidRDefault="00A013FD" w:rsidP="00A013FD">
            <w:pPr>
              <w:keepNext/>
              <w:spacing w:before="80" w:after="80"/>
              <w:jc w:val="center"/>
              <w:rPr>
                <w:ins w:id="17601" w:author="Ross Norsworthy" w:date="2020-03-20T01:39:00Z"/>
                <w:rFonts w:ascii="Times New Roman Bold" w:hAnsi="Times New Roman Bold" w:cs="Times New Roman Bold"/>
                <w:b/>
                <w:sz w:val="20"/>
              </w:rPr>
            </w:pPr>
            <w:ins w:id="17602" w:author="Ross Norsworthy" w:date="2020-03-20T01:39:00Z">
              <w:r w:rsidRPr="00A013FD">
                <w:rPr>
                  <w:rFonts w:ascii="Times New Roman Bold" w:hAnsi="Times New Roman Bold" w:cs="Times New Roman Bold"/>
                  <w:b/>
                  <w:sz w:val="20"/>
                </w:rPr>
                <w:t>Polarization loss</w:t>
              </w:r>
              <w:r w:rsidRPr="00A013FD">
                <w:rPr>
                  <w:rFonts w:ascii="Times New Roman Bold" w:hAnsi="Times New Roman Bold" w:cs="Times New Roman Bold"/>
                  <w:b/>
                  <w:sz w:val="20"/>
                </w:rPr>
                <w:br/>
                <w:t>(dB)</w:t>
              </w:r>
            </w:ins>
          </w:p>
        </w:tc>
        <w:tc>
          <w:tcPr>
            <w:tcW w:w="936" w:type="dxa"/>
            <w:shd w:val="clear" w:color="auto" w:fill="4F81BD" w:themeFill="accent1"/>
            <w:noWrap/>
            <w:vAlign w:val="center"/>
          </w:tcPr>
          <w:p w14:paraId="58B76A88" w14:textId="77777777" w:rsidR="00A013FD" w:rsidRPr="00A013FD" w:rsidRDefault="00A013FD" w:rsidP="00A013FD">
            <w:pPr>
              <w:keepNext/>
              <w:spacing w:before="80" w:after="80"/>
              <w:jc w:val="center"/>
              <w:rPr>
                <w:ins w:id="17603" w:author="Ross Norsworthy" w:date="2020-03-20T01:39:00Z"/>
                <w:rFonts w:ascii="Times New Roman Bold" w:hAnsi="Times New Roman Bold" w:cs="Times New Roman Bold"/>
                <w:b/>
                <w:sz w:val="20"/>
              </w:rPr>
            </w:pPr>
            <w:ins w:id="17604" w:author="Ross Norsworthy" w:date="2020-03-20T01:39:00Z">
              <w:r w:rsidRPr="00A013FD">
                <w:rPr>
                  <w:rFonts w:ascii="Times New Roman Bold" w:hAnsi="Times New Roman Bold" w:cs="Times New Roman Bold"/>
                  <w:b/>
                  <w:sz w:val="20"/>
                </w:rPr>
                <w:t>Path length (km)</w:t>
              </w:r>
            </w:ins>
          </w:p>
        </w:tc>
        <w:tc>
          <w:tcPr>
            <w:tcW w:w="768" w:type="dxa"/>
            <w:shd w:val="clear" w:color="auto" w:fill="4F81BD" w:themeFill="accent1"/>
            <w:noWrap/>
            <w:vAlign w:val="center"/>
          </w:tcPr>
          <w:p w14:paraId="0F7ED839" w14:textId="77777777" w:rsidR="00A013FD" w:rsidRPr="00A013FD" w:rsidRDefault="00A013FD" w:rsidP="00A013FD">
            <w:pPr>
              <w:keepNext/>
              <w:spacing w:before="80" w:after="80"/>
              <w:jc w:val="center"/>
              <w:rPr>
                <w:ins w:id="17605" w:author="Ross Norsworthy" w:date="2020-03-20T01:39:00Z"/>
                <w:rFonts w:ascii="Times New Roman Bold" w:hAnsi="Times New Roman Bold" w:cs="Times New Roman Bold"/>
                <w:b/>
                <w:sz w:val="20"/>
              </w:rPr>
            </w:pPr>
            <w:ins w:id="17606" w:author="Ross Norsworthy" w:date="2020-03-20T01:39:00Z">
              <w:r w:rsidRPr="00A013FD">
                <w:rPr>
                  <w:rFonts w:ascii="Times New Roman Bold" w:hAnsi="Times New Roman Bold" w:cs="Times New Roman Bold"/>
                  <w:b/>
                  <w:sz w:val="20"/>
                </w:rPr>
                <w:t xml:space="preserve">Path loss </w:t>
              </w:r>
              <w:r w:rsidRPr="00A013FD">
                <w:rPr>
                  <w:rFonts w:ascii="Times New Roman Bold" w:hAnsi="Times New Roman Bold" w:cs="Times New Roman Bold"/>
                  <w:b/>
                  <w:sz w:val="20"/>
                </w:rPr>
                <w:br/>
                <w:t>(dB)</w:t>
              </w:r>
            </w:ins>
          </w:p>
        </w:tc>
        <w:tc>
          <w:tcPr>
            <w:tcW w:w="1105" w:type="dxa"/>
            <w:shd w:val="clear" w:color="auto" w:fill="4F81BD" w:themeFill="accent1"/>
            <w:noWrap/>
            <w:vAlign w:val="center"/>
          </w:tcPr>
          <w:p w14:paraId="1039BD01" w14:textId="77777777" w:rsidR="00A013FD" w:rsidRPr="00A013FD" w:rsidRDefault="00A013FD" w:rsidP="00A013FD">
            <w:pPr>
              <w:keepNext/>
              <w:spacing w:before="80" w:after="80"/>
              <w:jc w:val="center"/>
              <w:rPr>
                <w:ins w:id="17607" w:author="Ross Norsworthy" w:date="2020-03-20T01:39:00Z"/>
                <w:rFonts w:ascii="Times New Roman Bold" w:hAnsi="Times New Roman Bold" w:cs="Times New Roman Bold"/>
                <w:b/>
                <w:sz w:val="20"/>
              </w:rPr>
            </w:pPr>
            <w:ins w:id="17608" w:author="Ross Norsworthy" w:date="2020-03-20T01:39:00Z">
              <w:r w:rsidRPr="00A013FD">
                <w:rPr>
                  <w:rFonts w:ascii="Times New Roman Bold" w:hAnsi="Times New Roman Bold" w:cs="Times New Roman Bold"/>
                  <w:b/>
                  <w:sz w:val="20"/>
                </w:rPr>
                <w:t>Satellite antenna gain</w:t>
              </w:r>
              <w:r w:rsidRPr="00A013FD">
                <w:rPr>
                  <w:rFonts w:ascii="Times New Roman Bold" w:hAnsi="Times New Roman Bold" w:cs="Times New Roman Bold"/>
                  <w:b/>
                  <w:sz w:val="20"/>
                </w:rPr>
                <w:br/>
                <w:t>(dBi)</w:t>
              </w:r>
            </w:ins>
          </w:p>
        </w:tc>
        <w:tc>
          <w:tcPr>
            <w:tcW w:w="1329" w:type="dxa"/>
            <w:shd w:val="clear" w:color="auto" w:fill="4F81BD" w:themeFill="accent1"/>
            <w:noWrap/>
            <w:vAlign w:val="center"/>
          </w:tcPr>
          <w:p w14:paraId="12148EFB" w14:textId="77777777" w:rsidR="00A013FD" w:rsidRPr="00A013FD" w:rsidRDefault="00A013FD" w:rsidP="00A013FD">
            <w:pPr>
              <w:keepNext/>
              <w:spacing w:before="80" w:after="80"/>
              <w:jc w:val="center"/>
              <w:rPr>
                <w:ins w:id="17609" w:author="Ross Norsworthy" w:date="2020-03-20T01:39:00Z"/>
                <w:rFonts w:ascii="Times New Roman Bold" w:hAnsi="Times New Roman Bold" w:cs="Times New Roman Bold"/>
                <w:b/>
                <w:sz w:val="20"/>
              </w:rPr>
            </w:pPr>
            <w:ins w:id="17610" w:author="Ross Norsworthy" w:date="2020-03-20T01:39:00Z">
              <w:r w:rsidRPr="00A013FD">
                <w:rPr>
                  <w:rFonts w:ascii="Times New Roman Bold" w:hAnsi="Times New Roman Bold" w:cs="Times New Roman Bold"/>
                  <w:b/>
                  <w:sz w:val="20"/>
                </w:rPr>
                <w:t xml:space="preserve">Carrier level at LNA, including feed loss </w:t>
              </w:r>
              <w:r w:rsidRPr="00A013FD">
                <w:rPr>
                  <w:rFonts w:ascii="Times New Roman Bold" w:hAnsi="Times New Roman Bold" w:cs="Times New Roman Bold"/>
                  <w:b/>
                  <w:sz w:val="20"/>
                </w:rPr>
                <w:br/>
                <w:t>(dBW)</w:t>
              </w:r>
            </w:ins>
          </w:p>
        </w:tc>
        <w:tc>
          <w:tcPr>
            <w:tcW w:w="796" w:type="dxa"/>
            <w:shd w:val="clear" w:color="auto" w:fill="4F81BD" w:themeFill="accent1"/>
            <w:noWrap/>
            <w:vAlign w:val="center"/>
          </w:tcPr>
          <w:p w14:paraId="39BDEED4" w14:textId="77777777" w:rsidR="00A013FD" w:rsidRPr="00A013FD" w:rsidRDefault="00A013FD" w:rsidP="00A013FD">
            <w:pPr>
              <w:keepNext/>
              <w:spacing w:before="80" w:after="80"/>
              <w:jc w:val="center"/>
              <w:rPr>
                <w:ins w:id="17611" w:author="Ross Norsworthy" w:date="2020-03-20T01:39:00Z"/>
                <w:rFonts w:ascii="Times New Roman Bold" w:hAnsi="Times New Roman Bold" w:cs="Times New Roman Bold"/>
                <w:b/>
                <w:sz w:val="20"/>
              </w:rPr>
            </w:pPr>
            <w:ins w:id="17612" w:author="Ross Norsworthy" w:date="2020-03-20T01:39:00Z">
              <w:r w:rsidRPr="00A013FD">
                <w:rPr>
                  <w:rFonts w:ascii="Times New Roman Bold" w:hAnsi="Times New Roman Bold" w:cs="Times New Roman Bold"/>
                  <w:b/>
                  <w:sz w:val="20"/>
                </w:rPr>
                <w:t>C/N</w:t>
              </w:r>
              <w:r w:rsidRPr="00A013FD">
                <w:rPr>
                  <w:rFonts w:ascii="Times New Roman Bold" w:hAnsi="Times New Roman Bold" w:cs="Times New Roman Bold"/>
                  <w:b/>
                  <w:sz w:val="20"/>
                  <w:vertAlign w:val="subscript"/>
                </w:rPr>
                <w:t>0</w:t>
              </w:r>
              <w:r w:rsidRPr="00A013FD">
                <w:rPr>
                  <w:rFonts w:ascii="Times New Roman Bold" w:hAnsi="Times New Roman Bold" w:cs="Times New Roman Bold"/>
                  <w:b/>
                  <w:sz w:val="20"/>
                </w:rPr>
                <w:t xml:space="preserve"> </w:t>
              </w:r>
              <w:r w:rsidRPr="00A013FD">
                <w:rPr>
                  <w:rFonts w:ascii="Times New Roman Bold" w:hAnsi="Times New Roman Bold" w:cs="Times New Roman Bold"/>
                  <w:b/>
                  <w:sz w:val="20"/>
                </w:rPr>
                <w:br/>
                <w:t>(dBHz)</w:t>
              </w:r>
            </w:ins>
          </w:p>
        </w:tc>
      </w:tr>
      <w:tr w:rsidR="00A013FD" w:rsidRPr="00A013FD" w14:paraId="4C1BA235" w14:textId="77777777" w:rsidTr="00BF604E">
        <w:trPr>
          <w:trHeight w:val="300"/>
          <w:tblHeader/>
          <w:ins w:id="17613" w:author="Ross Norsworthy" w:date="2020-03-20T01:39:00Z"/>
        </w:trPr>
        <w:tc>
          <w:tcPr>
            <w:tcW w:w="1183" w:type="dxa"/>
            <w:shd w:val="clear" w:color="auto" w:fill="auto"/>
            <w:noWrap/>
            <w:vAlign w:val="center"/>
          </w:tcPr>
          <w:p w14:paraId="384B82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14" w:author="Ross Norsworthy" w:date="2020-03-20T01:39:00Z"/>
                <w:sz w:val="20"/>
              </w:rPr>
            </w:pPr>
            <w:ins w:id="17615" w:author="Ross Norsworthy" w:date="2020-03-20T01:39:00Z">
              <w:r w:rsidRPr="00A013FD">
                <w:rPr>
                  <w:sz w:val="20"/>
                </w:rPr>
                <w:t>deg</w:t>
              </w:r>
            </w:ins>
          </w:p>
        </w:tc>
        <w:tc>
          <w:tcPr>
            <w:tcW w:w="1104" w:type="dxa"/>
            <w:shd w:val="clear" w:color="auto" w:fill="auto"/>
            <w:noWrap/>
            <w:vAlign w:val="center"/>
          </w:tcPr>
          <w:p w14:paraId="43DFEB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16" w:author="Ross Norsworthy" w:date="2020-03-20T01:39:00Z"/>
                <w:sz w:val="20"/>
              </w:rPr>
            </w:pPr>
            <w:ins w:id="17617" w:author="Ross Norsworthy" w:date="2020-03-20T01:39:00Z">
              <w:r w:rsidRPr="00A013FD">
                <w:rPr>
                  <w:sz w:val="20"/>
                </w:rPr>
                <w:t>dBi</w:t>
              </w:r>
            </w:ins>
          </w:p>
        </w:tc>
        <w:tc>
          <w:tcPr>
            <w:tcW w:w="1105" w:type="dxa"/>
            <w:shd w:val="clear" w:color="auto" w:fill="auto"/>
            <w:noWrap/>
            <w:vAlign w:val="center"/>
          </w:tcPr>
          <w:p w14:paraId="004750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18" w:author="Ross Norsworthy" w:date="2020-03-20T01:39:00Z"/>
                <w:sz w:val="20"/>
              </w:rPr>
            </w:pPr>
            <w:ins w:id="17619" w:author="Ross Norsworthy" w:date="2020-03-20T01:39:00Z">
              <w:r w:rsidRPr="00A013FD">
                <w:rPr>
                  <w:sz w:val="20"/>
                </w:rPr>
                <w:t>dBW</w:t>
              </w:r>
            </w:ins>
          </w:p>
        </w:tc>
        <w:tc>
          <w:tcPr>
            <w:tcW w:w="1105" w:type="dxa"/>
            <w:shd w:val="clear" w:color="auto" w:fill="auto"/>
            <w:noWrap/>
            <w:vAlign w:val="center"/>
          </w:tcPr>
          <w:p w14:paraId="4AF718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20" w:author="Ross Norsworthy" w:date="2020-03-20T01:39:00Z"/>
                <w:sz w:val="20"/>
              </w:rPr>
            </w:pPr>
            <w:ins w:id="17621" w:author="Ross Norsworthy" w:date="2020-03-20T01:39:00Z">
              <w:r w:rsidRPr="00A013FD">
                <w:rPr>
                  <w:sz w:val="20"/>
                </w:rPr>
                <w:t>dB</w:t>
              </w:r>
            </w:ins>
          </w:p>
        </w:tc>
        <w:tc>
          <w:tcPr>
            <w:tcW w:w="936" w:type="dxa"/>
            <w:shd w:val="clear" w:color="auto" w:fill="auto"/>
            <w:noWrap/>
            <w:vAlign w:val="center"/>
          </w:tcPr>
          <w:p w14:paraId="046AAF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22" w:author="Ross Norsworthy" w:date="2020-03-20T01:39:00Z"/>
                <w:sz w:val="20"/>
              </w:rPr>
            </w:pPr>
            <w:ins w:id="17623" w:author="Ross Norsworthy" w:date="2020-03-20T01:39:00Z">
              <w:r w:rsidRPr="00A013FD">
                <w:rPr>
                  <w:sz w:val="20"/>
                </w:rPr>
                <w:t>km</w:t>
              </w:r>
            </w:ins>
          </w:p>
        </w:tc>
        <w:tc>
          <w:tcPr>
            <w:tcW w:w="768" w:type="dxa"/>
            <w:shd w:val="clear" w:color="auto" w:fill="auto"/>
            <w:noWrap/>
            <w:vAlign w:val="center"/>
          </w:tcPr>
          <w:p w14:paraId="0BDEEF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24" w:author="Ross Norsworthy" w:date="2020-03-20T01:39:00Z"/>
                <w:sz w:val="20"/>
              </w:rPr>
            </w:pPr>
            <w:ins w:id="17625" w:author="Ross Norsworthy" w:date="2020-03-20T01:39:00Z">
              <w:r w:rsidRPr="00A013FD">
                <w:rPr>
                  <w:sz w:val="20"/>
                </w:rPr>
                <w:t>dB</w:t>
              </w:r>
            </w:ins>
          </w:p>
        </w:tc>
        <w:tc>
          <w:tcPr>
            <w:tcW w:w="1105" w:type="dxa"/>
            <w:shd w:val="clear" w:color="auto" w:fill="auto"/>
            <w:noWrap/>
            <w:vAlign w:val="center"/>
          </w:tcPr>
          <w:p w14:paraId="028E2B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26" w:author="Ross Norsworthy" w:date="2020-03-20T01:39:00Z"/>
                <w:sz w:val="20"/>
              </w:rPr>
            </w:pPr>
            <w:ins w:id="17627" w:author="Ross Norsworthy" w:date="2020-03-20T01:39:00Z">
              <w:r w:rsidRPr="00A013FD">
                <w:rPr>
                  <w:sz w:val="20"/>
                </w:rPr>
                <w:t>dBi</w:t>
              </w:r>
            </w:ins>
          </w:p>
        </w:tc>
        <w:tc>
          <w:tcPr>
            <w:tcW w:w="1329" w:type="dxa"/>
            <w:shd w:val="clear" w:color="auto" w:fill="auto"/>
            <w:noWrap/>
            <w:vAlign w:val="center"/>
          </w:tcPr>
          <w:p w14:paraId="2334C8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28" w:author="Ross Norsworthy" w:date="2020-03-20T01:39:00Z"/>
                <w:sz w:val="20"/>
              </w:rPr>
            </w:pPr>
            <w:ins w:id="17629" w:author="Ross Norsworthy" w:date="2020-03-20T01:39:00Z">
              <w:r w:rsidRPr="00A013FD">
                <w:rPr>
                  <w:sz w:val="20"/>
                </w:rPr>
                <w:t>dBW</w:t>
              </w:r>
            </w:ins>
          </w:p>
        </w:tc>
        <w:tc>
          <w:tcPr>
            <w:tcW w:w="796" w:type="dxa"/>
            <w:shd w:val="clear" w:color="auto" w:fill="auto"/>
            <w:noWrap/>
            <w:vAlign w:val="center"/>
          </w:tcPr>
          <w:p w14:paraId="3AEA5D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30" w:author="Ross Norsworthy" w:date="2020-03-20T01:39:00Z"/>
                <w:sz w:val="20"/>
              </w:rPr>
            </w:pPr>
            <w:ins w:id="17631" w:author="Ross Norsworthy" w:date="2020-03-20T01:39:00Z">
              <w:r w:rsidRPr="00A013FD">
                <w:rPr>
                  <w:sz w:val="20"/>
                </w:rPr>
                <w:t>dB</w:t>
              </w:r>
            </w:ins>
          </w:p>
        </w:tc>
      </w:tr>
      <w:tr w:rsidR="00A013FD" w:rsidRPr="00A013FD" w14:paraId="640EFA7F" w14:textId="77777777" w:rsidTr="00BF604E">
        <w:trPr>
          <w:trHeight w:val="300"/>
          <w:ins w:id="17632" w:author="Ross Norsworthy" w:date="2020-03-20T01:39:00Z"/>
        </w:trPr>
        <w:tc>
          <w:tcPr>
            <w:tcW w:w="1183" w:type="dxa"/>
            <w:shd w:val="clear" w:color="auto" w:fill="auto"/>
            <w:noWrap/>
            <w:vAlign w:val="center"/>
          </w:tcPr>
          <w:p w14:paraId="5B2AB7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33" w:author="Ross Norsworthy" w:date="2020-03-20T01:39:00Z"/>
                <w:sz w:val="20"/>
              </w:rPr>
            </w:pPr>
            <w:ins w:id="17634" w:author="Ross Norsworthy" w:date="2020-03-20T01:39:00Z">
              <w:r w:rsidRPr="00A013FD">
                <w:rPr>
                  <w:sz w:val="20"/>
                </w:rPr>
                <w:t>0.0</w:t>
              </w:r>
            </w:ins>
          </w:p>
        </w:tc>
        <w:tc>
          <w:tcPr>
            <w:tcW w:w="1104" w:type="dxa"/>
            <w:shd w:val="clear" w:color="auto" w:fill="auto"/>
            <w:noWrap/>
            <w:vAlign w:val="center"/>
          </w:tcPr>
          <w:p w14:paraId="10BE3C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35" w:author="Ross Norsworthy" w:date="2020-03-20T01:39:00Z"/>
                <w:sz w:val="20"/>
              </w:rPr>
            </w:pPr>
            <w:ins w:id="17636" w:author="Ross Norsworthy" w:date="2020-03-20T01:39:00Z">
              <w:r w:rsidRPr="00A013FD">
                <w:rPr>
                  <w:sz w:val="20"/>
                </w:rPr>
                <w:t>3.0</w:t>
              </w:r>
            </w:ins>
          </w:p>
        </w:tc>
        <w:tc>
          <w:tcPr>
            <w:tcW w:w="1105" w:type="dxa"/>
            <w:shd w:val="clear" w:color="auto" w:fill="auto"/>
            <w:noWrap/>
            <w:vAlign w:val="center"/>
          </w:tcPr>
          <w:p w14:paraId="6D1E2A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37" w:author="Ross Norsworthy" w:date="2020-03-20T01:39:00Z"/>
                <w:sz w:val="20"/>
              </w:rPr>
            </w:pPr>
            <w:ins w:id="17638" w:author="Ross Norsworthy" w:date="2020-03-20T01:39:00Z">
              <w:r w:rsidRPr="00A013FD">
                <w:rPr>
                  <w:sz w:val="20"/>
                </w:rPr>
                <w:t>10.8</w:t>
              </w:r>
            </w:ins>
          </w:p>
        </w:tc>
        <w:tc>
          <w:tcPr>
            <w:tcW w:w="1105" w:type="dxa"/>
            <w:shd w:val="clear" w:color="auto" w:fill="auto"/>
            <w:noWrap/>
            <w:vAlign w:val="center"/>
          </w:tcPr>
          <w:p w14:paraId="395065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39" w:author="Ross Norsworthy" w:date="2020-03-20T01:39:00Z"/>
                <w:sz w:val="20"/>
              </w:rPr>
            </w:pPr>
            <w:ins w:id="17640" w:author="Ross Norsworthy" w:date="2020-03-20T01:39:00Z">
              <w:r w:rsidRPr="00A013FD">
                <w:rPr>
                  <w:sz w:val="20"/>
                </w:rPr>
                <w:t>3.0</w:t>
              </w:r>
            </w:ins>
          </w:p>
        </w:tc>
        <w:tc>
          <w:tcPr>
            <w:tcW w:w="936" w:type="dxa"/>
            <w:shd w:val="clear" w:color="auto" w:fill="auto"/>
            <w:noWrap/>
            <w:vAlign w:val="center"/>
          </w:tcPr>
          <w:p w14:paraId="5C5BA7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41" w:author="Ross Norsworthy" w:date="2020-03-20T01:39:00Z"/>
                <w:sz w:val="20"/>
              </w:rPr>
            </w:pPr>
            <w:ins w:id="17642" w:author="Ross Norsworthy" w:date="2020-03-20T01:39:00Z">
              <w:r w:rsidRPr="00A013FD">
                <w:rPr>
                  <w:sz w:val="20"/>
                </w:rPr>
                <w:t>2 829</w:t>
              </w:r>
            </w:ins>
          </w:p>
        </w:tc>
        <w:tc>
          <w:tcPr>
            <w:tcW w:w="768" w:type="dxa"/>
            <w:shd w:val="clear" w:color="auto" w:fill="auto"/>
            <w:noWrap/>
            <w:vAlign w:val="center"/>
          </w:tcPr>
          <w:p w14:paraId="434325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43" w:author="Ross Norsworthy" w:date="2020-03-20T01:39:00Z"/>
                <w:sz w:val="20"/>
              </w:rPr>
            </w:pPr>
            <w:ins w:id="17644" w:author="Ross Norsworthy" w:date="2020-03-20T01:39:00Z">
              <w:r w:rsidRPr="00A013FD">
                <w:rPr>
                  <w:sz w:val="20"/>
                </w:rPr>
                <w:t>145.7</w:t>
              </w:r>
            </w:ins>
          </w:p>
        </w:tc>
        <w:tc>
          <w:tcPr>
            <w:tcW w:w="1105" w:type="dxa"/>
            <w:shd w:val="clear" w:color="auto" w:fill="auto"/>
            <w:noWrap/>
            <w:vAlign w:val="center"/>
          </w:tcPr>
          <w:p w14:paraId="020CCC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45" w:author="Ross Norsworthy" w:date="2020-03-20T01:39:00Z"/>
                <w:sz w:val="20"/>
              </w:rPr>
            </w:pPr>
            <w:ins w:id="17646" w:author="Ross Norsworthy" w:date="2020-03-20T01:39:00Z">
              <w:r w:rsidRPr="00A013FD">
                <w:rPr>
                  <w:sz w:val="20"/>
                </w:rPr>
                <w:t>8.0</w:t>
              </w:r>
            </w:ins>
          </w:p>
        </w:tc>
        <w:tc>
          <w:tcPr>
            <w:tcW w:w="1329" w:type="dxa"/>
            <w:shd w:val="clear" w:color="auto" w:fill="auto"/>
            <w:noWrap/>
            <w:vAlign w:val="center"/>
          </w:tcPr>
          <w:p w14:paraId="40143D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47" w:author="Ross Norsworthy" w:date="2020-03-20T01:39:00Z"/>
                <w:sz w:val="20"/>
              </w:rPr>
            </w:pPr>
            <w:ins w:id="17648" w:author="Ross Norsworthy" w:date="2020-03-20T01:39:00Z">
              <w:r w:rsidRPr="00A013FD">
                <w:rPr>
                  <w:sz w:val="20"/>
                </w:rPr>
                <w:t>–130.9</w:t>
              </w:r>
            </w:ins>
          </w:p>
        </w:tc>
        <w:tc>
          <w:tcPr>
            <w:tcW w:w="796" w:type="dxa"/>
            <w:shd w:val="clear" w:color="auto" w:fill="auto"/>
            <w:noWrap/>
            <w:vAlign w:val="center"/>
          </w:tcPr>
          <w:p w14:paraId="639847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49" w:author="Ross Norsworthy" w:date="2020-03-20T01:39:00Z"/>
                <w:sz w:val="20"/>
              </w:rPr>
            </w:pPr>
            <w:ins w:id="17650" w:author="Ross Norsworthy" w:date="2020-03-20T01:39:00Z">
              <w:r w:rsidRPr="00A013FD">
                <w:rPr>
                  <w:sz w:val="20"/>
                </w:rPr>
                <w:t>72.0</w:t>
              </w:r>
            </w:ins>
          </w:p>
        </w:tc>
      </w:tr>
      <w:tr w:rsidR="00A013FD" w:rsidRPr="00A013FD" w14:paraId="6C8A0E6A" w14:textId="77777777" w:rsidTr="00BF604E">
        <w:trPr>
          <w:trHeight w:val="300"/>
          <w:ins w:id="17651" w:author="Ross Norsworthy" w:date="2020-03-20T01:39:00Z"/>
        </w:trPr>
        <w:tc>
          <w:tcPr>
            <w:tcW w:w="1183" w:type="dxa"/>
            <w:shd w:val="clear" w:color="auto" w:fill="auto"/>
            <w:noWrap/>
            <w:vAlign w:val="center"/>
          </w:tcPr>
          <w:p w14:paraId="2DACB3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52" w:author="Ross Norsworthy" w:date="2020-03-20T01:39:00Z"/>
                <w:sz w:val="20"/>
              </w:rPr>
            </w:pPr>
            <w:ins w:id="17653" w:author="Ross Norsworthy" w:date="2020-03-20T01:39:00Z">
              <w:r w:rsidRPr="00A013FD">
                <w:rPr>
                  <w:sz w:val="20"/>
                </w:rPr>
                <w:t>10.0</w:t>
              </w:r>
            </w:ins>
          </w:p>
        </w:tc>
        <w:tc>
          <w:tcPr>
            <w:tcW w:w="1104" w:type="dxa"/>
            <w:shd w:val="clear" w:color="auto" w:fill="auto"/>
            <w:noWrap/>
            <w:vAlign w:val="center"/>
          </w:tcPr>
          <w:p w14:paraId="556D30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54" w:author="Ross Norsworthy" w:date="2020-03-20T01:39:00Z"/>
                <w:sz w:val="20"/>
              </w:rPr>
            </w:pPr>
            <w:ins w:id="17655" w:author="Ross Norsworthy" w:date="2020-03-20T01:39:00Z">
              <w:r w:rsidRPr="00A013FD">
                <w:rPr>
                  <w:sz w:val="20"/>
                </w:rPr>
                <w:t>3.0</w:t>
              </w:r>
            </w:ins>
          </w:p>
        </w:tc>
        <w:tc>
          <w:tcPr>
            <w:tcW w:w="1105" w:type="dxa"/>
            <w:shd w:val="clear" w:color="auto" w:fill="auto"/>
            <w:noWrap/>
            <w:vAlign w:val="center"/>
          </w:tcPr>
          <w:p w14:paraId="58E688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56" w:author="Ross Norsworthy" w:date="2020-03-20T01:39:00Z"/>
                <w:sz w:val="20"/>
              </w:rPr>
            </w:pPr>
            <w:ins w:id="17657" w:author="Ross Norsworthy" w:date="2020-03-20T01:39:00Z">
              <w:r w:rsidRPr="00A013FD">
                <w:rPr>
                  <w:sz w:val="20"/>
                </w:rPr>
                <w:t>10.8</w:t>
              </w:r>
            </w:ins>
          </w:p>
        </w:tc>
        <w:tc>
          <w:tcPr>
            <w:tcW w:w="1105" w:type="dxa"/>
            <w:shd w:val="clear" w:color="auto" w:fill="auto"/>
            <w:noWrap/>
            <w:vAlign w:val="center"/>
          </w:tcPr>
          <w:p w14:paraId="1F1FDE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58" w:author="Ross Norsworthy" w:date="2020-03-20T01:39:00Z"/>
                <w:sz w:val="20"/>
              </w:rPr>
            </w:pPr>
            <w:ins w:id="17659" w:author="Ross Norsworthy" w:date="2020-03-20T01:39:00Z">
              <w:r w:rsidRPr="00A013FD">
                <w:rPr>
                  <w:sz w:val="20"/>
                </w:rPr>
                <w:t>3.0</w:t>
              </w:r>
            </w:ins>
          </w:p>
        </w:tc>
        <w:tc>
          <w:tcPr>
            <w:tcW w:w="936" w:type="dxa"/>
            <w:shd w:val="clear" w:color="auto" w:fill="auto"/>
            <w:noWrap/>
            <w:vAlign w:val="center"/>
          </w:tcPr>
          <w:p w14:paraId="2496F0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60" w:author="Ross Norsworthy" w:date="2020-03-20T01:39:00Z"/>
                <w:sz w:val="20"/>
              </w:rPr>
            </w:pPr>
            <w:ins w:id="17661" w:author="Ross Norsworthy" w:date="2020-03-20T01:39:00Z">
              <w:r w:rsidRPr="00A013FD">
                <w:rPr>
                  <w:sz w:val="20"/>
                </w:rPr>
                <w:t>1 932</w:t>
              </w:r>
            </w:ins>
          </w:p>
        </w:tc>
        <w:tc>
          <w:tcPr>
            <w:tcW w:w="768" w:type="dxa"/>
            <w:shd w:val="clear" w:color="auto" w:fill="auto"/>
            <w:noWrap/>
            <w:vAlign w:val="center"/>
          </w:tcPr>
          <w:p w14:paraId="4D8A57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62" w:author="Ross Norsworthy" w:date="2020-03-20T01:39:00Z"/>
                <w:sz w:val="20"/>
              </w:rPr>
            </w:pPr>
            <w:ins w:id="17663" w:author="Ross Norsworthy" w:date="2020-03-20T01:39:00Z">
              <w:r w:rsidRPr="00A013FD">
                <w:rPr>
                  <w:sz w:val="20"/>
                </w:rPr>
                <w:t>142.4</w:t>
              </w:r>
            </w:ins>
          </w:p>
        </w:tc>
        <w:tc>
          <w:tcPr>
            <w:tcW w:w="1105" w:type="dxa"/>
            <w:shd w:val="clear" w:color="auto" w:fill="auto"/>
            <w:noWrap/>
            <w:vAlign w:val="center"/>
          </w:tcPr>
          <w:p w14:paraId="4F3C7A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64" w:author="Ross Norsworthy" w:date="2020-03-20T01:39:00Z"/>
                <w:sz w:val="20"/>
              </w:rPr>
            </w:pPr>
            <w:ins w:id="17665" w:author="Ross Norsworthy" w:date="2020-03-20T01:39:00Z">
              <w:r w:rsidRPr="00A013FD">
                <w:rPr>
                  <w:sz w:val="20"/>
                </w:rPr>
                <w:t>8.0</w:t>
              </w:r>
            </w:ins>
          </w:p>
        </w:tc>
        <w:tc>
          <w:tcPr>
            <w:tcW w:w="1329" w:type="dxa"/>
            <w:shd w:val="clear" w:color="auto" w:fill="auto"/>
            <w:noWrap/>
            <w:vAlign w:val="center"/>
          </w:tcPr>
          <w:p w14:paraId="5E375C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66" w:author="Ross Norsworthy" w:date="2020-03-20T01:39:00Z"/>
                <w:sz w:val="20"/>
              </w:rPr>
            </w:pPr>
            <w:ins w:id="17667" w:author="Ross Norsworthy" w:date="2020-03-20T01:39:00Z">
              <w:r w:rsidRPr="00A013FD">
                <w:rPr>
                  <w:sz w:val="20"/>
                </w:rPr>
                <w:t>–127.6</w:t>
              </w:r>
            </w:ins>
          </w:p>
        </w:tc>
        <w:tc>
          <w:tcPr>
            <w:tcW w:w="796" w:type="dxa"/>
            <w:shd w:val="clear" w:color="auto" w:fill="auto"/>
            <w:noWrap/>
            <w:vAlign w:val="center"/>
          </w:tcPr>
          <w:p w14:paraId="0CE29C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68" w:author="Ross Norsworthy" w:date="2020-03-20T01:39:00Z"/>
                <w:sz w:val="20"/>
              </w:rPr>
            </w:pPr>
            <w:ins w:id="17669" w:author="Ross Norsworthy" w:date="2020-03-20T01:39:00Z">
              <w:r w:rsidRPr="00A013FD">
                <w:rPr>
                  <w:sz w:val="20"/>
                </w:rPr>
                <w:t>75.3</w:t>
              </w:r>
            </w:ins>
          </w:p>
        </w:tc>
      </w:tr>
      <w:tr w:rsidR="00A013FD" w:rsidRPr="00A013FD" w14:paraId="476A5B56" w14:textId="77777777" w:rsidTr="00BF604E">
        <w:trPr>
          <w:trHeight w:val="300"/>
          <w:ins w:id="17670" w:author="Ross Norsworthy" w:date="2020-03-20T01:39:00Z"/>
        </w:trPr>
        <w:tc>
          <w:tcPr>
            <w:tcW w:w="1183" w:type="dxa"/>
            <w:shd w:val="clear" w:color="auto" w:fill="auto"/>
            <w:noWrap/>
            <w:vAlign w:val="center"/>
          </w:tcPr>
          <w:p w14:paraId="0757FB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71" w:author="Ross Norsworthy" w:date="2020-03-20T01:39:00Z"/>
                <w:sz w:val="20"/>
              </w:rPr>
            </w:pPr>
            <w:ins w:id="17672" w:author="Ross Norsworthy" w:date="2020-03-20T01:39:00Z">
              <w:r w:rsidRPr="00A013FD">
                <w:rPr>
                  <w:sz w:val="20"/>
                </w:rPr>
                <w:t>20.0</w:t>
              </w:r>
            </w:ins>
          </w:p>
        </w:tc>
        <w:tc>
          <w:tcPr>
            <w:tcW w:w="1104" w:type="dxa"/>
            <w:shd w:val="clear" w:color="auto" w:fill="auto"/>
            <w:noWrap/>
            <w:vAlign w:val="center"/>
          </w:tcPr>
          <w:p w14:paraId="5551CB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73" w:author="Ross Norsworthy" w:date="2020-03-20T01:39:00Z"/>
                <w:sz w:val="20"/>
              </w:rPr>
            </w:pPr>
            <w:ins w:id="17674" w:author="Ross Norsworthy" w:date="2020-03-20T01:39:00Z">
              <w:r w:rsidRPr="00A013FD">
                <w:rPr>
                  <w:sz w:val="20"/>
                </w:rPr>
                <w:t>2.5</w:t>
              </w:r>
            </w:ins>
          </w:p>
        </w:tc>
        <w:tc>
          <w:tcPr>
            <w:tcW w:w="1105" w:type="dxa"/>
            <w:shd w:val="clear" w:color="auto" w:fill="auto"/>
            <w:noWrap/>
            <w:vAlign w:val="center"/>
          </w:tcPr>
          <w:p w14:paraId="3DF56B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75" w:author="Ross Norsworthy" w:date="2020-03-20T01:39:00Z"/>
                <w:sz w:val="20"/>
              </w:rPr>
            </w:pPr>
            <w:ins w:id="17676" w:author="Ross Norsworthy" w:date="2020-03-20T01:39:00Z">
              <w:r w:rsidRPr="00A013FD">
                <w:rPr>
                  <w:sz w:val="20"/>
                </w:rPr>
                <w:t>10.3</w:t>
              </w:r>
            </w:ins>
          </w:p>
        </w:tc>
        <w:tc>
          <w:tcPr>
            <w:tcW w:w="1105" w:type="dxa"/>
            <w:shd w:val="clear" w:color="auto" w:fill="auto"/>
            <w:noWrap/>
            <w:vAlign w:val="center"/>
          </w:tcPr>
          <w:p w14:paraId="0B3112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77" w:author="Ross Norsworthy" w:date="2020-03-20T01:39:00Z"/>
                <w:sz w:val="20"/>
              </w:rPr>
            </w:pPr>
            <w:ins w:id="17678" w:author="Ross Norsworthy" w:date="2020-03-20T01:39:00Z">
              <w:r w:rsidRPr="00A013FD">
                <w:rPr>
                  <w:sz w:val="20"/>
                </w:rPr>
                <w:t>3.0</w:t>
              </w:r>
            </w:ins>
          </w:p>
        </w:tc>
        <w:tc>
          <w:tcPr>
            <w:tcW w:w="936" w:type="dxa"/>
            <w:shd w:val="clear" w:color="auto" w:fill="auto"/>
            <w:noWrap/>
            <w:vAlign w:val="center"/>
          </w:tcPr>
          <w:p w14:paraId="748DA7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79" w:author="Ross Norsworthy" w:date="2020-03-20T01:39:00Z"/>
                <w:sz w:val="20"/>
              </w:rPr>
            </w:pPr>
            <w:ins w:id="17680" w:author="Ross Norsworthy" w:date="2020-03-20T01:39:00Z">
              <w:r w:rsidRPr="00A013FD">
                <w:rPr>
                  <w:sz w:val="20"/>
                </w:rPr>
                <w:t>1 392</w:t>
              </w:r>
            </w:ins>
          </w:p>
        </w:tc>
        <w:tc>
          <w:tcPr>
            <w:tcW w:w="768" w:type="dxa"/>
            <w:shd w:val="clear" w:color="auto" w:fill="auto"/>
            <w:noWrap/>
            <w:vAlign w:val="center"/>
          </w:tcPr>
          <w:p w14:paraId="7963B1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81" w:author="Ross Norsworthy" w:date="2020-03-20T01:39:00Z"/>
                <w:sz w:val="20"/>
              </w:rPr>
            </w:pPr>
            <w:ins w:id="17682" w:author="Ross Norsworthy" w:date="2020-03-20T01:39:00Z">
              <w:r w:rsidRPr="00A013FD">
                <w:rPr>
                  <w:sz w:val="20"/>
                </w:rPr>
                <w:t>139.5</w:t>
              </w:r>
            </w:ins>
          </w:p>
        </w:tc>
        <w:tc>
          <w:tcPr>
            <w:tcW w:w="1105" w:type="dxa"/>
            <w:shd w:val="clear" w:color="auto" w:fill="auto"/>
            <w:noWrap/>
            <w:vAlign w:val="center"/>
          </w:tcPr>
          <w:p w14:paraId="00AEFD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83" w:author="Ross Norsworthy" w:date="2020-03-20T01:39:00Z"/>
                <w:sz w:val="20"/>
              </w:rPr>
            </w:pPr>
            <w:ins w:id="17684" w:author="Ross Norsworthy" w:date="2020-03-20T01:39:00Z">
              <w:r w:rsidRPr="00A013FD">
                <w:rPr>
                  <w:sz w:val="20"/>
                </w:rPr>
                <w:t>8.0</w:t>
              </w:r>
            </w:ins>
          </w:p>
        </w:tc>
        <w:tc>
          <w:tcPr>
            <w:tcW w:w="1329" w:type="dxa"/>
            <w:shd w:val="clear" w:color="auto" w:fill="auto"/>
            <w:noWrap/>
            <w:vAlign w:val="center"/>
          </w:tcPr>
          <w:p w14:paraId="5438C2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85" w:author="Ross Norsworthy" w:date="2020-03-20T01:39:00Z"/>
                <w:sz w:val="20"/>
              </w:rPr>
            </w:pPr>
            <w:ins w:id="17686" w:author="Ross Norsworthy" w:date="2020-03-20T01:39:00Z">
              <w:r w:rsidRPr="00A013FD">
                <w:rPr>
                  <w:sz w:val="20"/>
                </w:rPr>
                <w:t>–125.2</w:t>
              </w:r>
            </w:ins>
          </w:p>
        </w:tc>
        <w:tc>
          <w:tcPr>
            <w:tcW w:w="796" w:type="dxa"/>
            <w:shd w:val="clear" w:color="auto" w:fill="auto"/>
            <w:noWrap/>
            <w:vAlign w:val="center"/>
          </w:tcPr>
          <w:p w14:paraId="2099CD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87" w:author="Ross Norsworthy" w:date="2020-03-20T01:39:00Z"/>
                <w:sz w:val="20"/>
              </w:rPr>
            </w:pPr>
            <w:ins w:id="17688" w:author="Ross Norsworthy" w:date="2020-03-20T01:39:00Z">
              <w:r w:rsidRPr="00A013FD">
                <w:rPr>
                  <w:sz w:val="20"/>
                </w:rPr>
                <w:t>77.6</w:t>
              </w:r>
            </w:ins>
          </w:p>
        </w:tc>
      </w:tr>
      <w:tr w:rsidR="00A013FD" w:rsidRPr="00A013FD" w14:paraId="6D00C4F8" w14:textId="77777777" w:rsidTr="00BF604E">
        <w:trPr>
          <w:trHeight w:val="300"/>
          <w:ins w:id="17689" w:author="Ross Norsworthy" w:date="2020-03-20T01:39:00Z"/>
        </w:trPr>
        <w:tc>
          <w:tcPr>
            <w:tcW w:w="1183" w:type="dxa"/>
            <w:shd w:val="clear" w:color="auto" w:fill="auto"/>
            <w:noWrap/>
            <w:vAlign w:val="center"/>
          </w:tcPr>
          <w:p w14:paraId="563EC7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90" w:author="Ross Norsworthy" w:date="2020-03-20T01:39:00Z"/>
                <w:sz w:val="20"/>
              </w:rPr>
            </w:pPr>
            <w:ins w:id="17691" w:author="Ross Norsworthy" w:date="2020-03-20T01:39:00Z">
              <w:r w:rsidRPr="00A013FD">
                <w:rPr>
                  <w:sz w:val="20"/>
                </w:rPr>
                <w:t>30.0</w:t>
              </w:r>
            </w:ins>
          </w:p>
        </w:tc>
        <w:tc>
          <w:tcPr>
            <w:tcW w:w="1104" w:type="dxa"/>
            <w:shd w:val="clear" w:color="auto" w:fill="auto"/>
            <w:noWrap/>
            <w:vAlign w:val="center"/>
          </w:tcPr>
          <w:p w14:paraId="4175DB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92" w:author="Ross Norsworthy" w:date="2020-03-20T01:39:00Z"/>
                <w:sz w:val="20"/>
              </w:rPr>
            </w:pPr>
            <w:ins w:id="17693" w:author="Ross Norsworthy" w:date="2020-03-20T01:39:00Z">
              <w:r w:rsidRPr="00A013FD">
                <w:rPr>
                  <w:sz w:val="20"/>
                </w:rPr>
                <w:t>1.0</w:t>
              </w:r>
            </w:ins>
          </w:p>
        </w:tc>
        <w:tc>
          <w:tcPr>
            <w:tcW w:w="1105" w:type="dxa"/>
            <w:shd w:val="clear" w:color="auto" w:fill="auto"/>
            <w:noWrap/>
            <w:vAlign w:val="center"/>
          </w:tcPr>
          <w:p w14:paraId="616BA5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94" w:author="Ross Norsworthy" w:date="2020-03-20T01:39:00Z"/>
                <w:sz w:val="20"/>
              </w:rPr>
            </w:pPr>
            <w:ins w:id="17695" w:author="Ross Norsworthy" w:date="2020-03-20T01:39:00Z">
              <w:r w:rsidRPr="00A013FD">
                <w:rPr>
                  <w:sz w:val="20"/>
                </w:rPr>
                <w:t>8.8</w:t>
              </w:r>
            </w:ins>
          </w:p>
        </w:tc>
        <w:tc>
          <w:tcPr>
            <w:tcW w:w="1105" w:type="dxa"/>
            <w:shd w:val="clear" w:color="auto" w:fill="auto"/>
            <w:noWrap/>
            <w:vAlign w:val="center"/>
          </w:tcPr>
          <w:p w14:paraId="79AB33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96" w:author="Ross Norsworthy" w:date="2020-03-20T01:39:00Z"/>
                <w:sz w:val="20"/>
              </w:rPr>
            </w:pPr>
            <w:ins w:id="17697" w:author="Ross Norsworthy" w:date="2020-03-20T01:39:00Z">
              <w:r w:rsidRPr="00A013FD">
                <w:rPr>
                  <w:sz w:val="20"/>
                </w:rPr>
                <w:t>3.0</w:t>
              </w:r>
            </w:ins>
          </w:p>
        </w:tc>
        <w:tc>
          <w:tcPr>
            <w:tcW w:w="936" w:type="dxa"/>
            <w:shd w:val="clear" w:color="auto" w:fill="auto"/>
            <w:noWrap/>
            <w:vAlign w:val="center"/>
          </w:tcPr>
          <w:p w14:paraId="37E135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698" w:author="Ross Norsworthy" w:date="2020-03-20T01:39:00Z"/>
                <w:sz w:val="20"/>
              </w:rPr>
            </w:pPr>
            <w:ins w:id="17699" w:author="Ross Norsworthy" w:date="2020-03-20T01:39:00Z">
              <w:r w:rsidRPr="00A013FD">
                <w:rPr>
                  <w:sz w:val="20"/>
                </w:rPr>
                <w:t>1 075</w:t>
              </w:r>
            </w:ins>
          </w:p>
        </w:tc>
        <w:tc>
          <w:tcPr>
            <w:tcW w:w="768" w:type="dxa"/>
            <w:shd w:val="clear" w:color="auto" w:fill="auto"/>
            <w:noWrap/>
            <w:vAlign w:val="center"/>
          </w:tcPr>
          <w:p w14:paraId="55E01C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00" w:author="Ross Norsworthy" w:date="2020-03-20T01:39:00Z"/>
                <w:sz w:val="20"/>
              </w:rPr>
            </w:pPr>
            <w:ins w:id="17701" w:author="Ross Norsworthy" w:date="2020-03-20T01:39:00Z">
              <w:r w:rsidRPr="00A013FD">
                <w:rPr>
                  <w:sz w:val="20"/>
                </w:rPr>
                <w:t>137.3</w:t>
              </w:r>
            </w:ins>
          </w:p>
        </w:tc>
        <w:tc>
          <w:tcPr>
            <w:tcW w:w="1105" w:type="dxa"/>
            <w:shd w:val="clear" w:color="auto" w:fill="auto"/>
            <w:noWrap/>
            <w:vAlign w:val="center"/>
          </w:tcPr>
          <w:p w14:paraId="11AB5C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02" w:author="Ross Norsworthy" w:date="2020-03-20T01:39:00Z"/>
                <w:sz w:val="20"/>
              </w:rPr>
            </w:pPr>
            <w:ins w:id="17703" w:author="Ross Norsworthy" w:date="2020-03-20T01:39:00Z">
              <w:r w:rsidRPr="00A013FD">
                <w:rPr>
                  <w:sz w:val="20"/>
                </w:rPr>
                <w:t>7.8</w:t>
              </w:r>
            </w:ins>
          </w:p>
        </w:tc>
        <w:tc>
          <w:tcPr>
            <w:tcW w:w="1329" w:type="dxa"/>
            <w:shd w:val="clear" w:color="auto" w:fill="auto"/>
            <w:noWrap/>
            <w:vAlign w:val="center"/>
          </w:tcPr>
          <w:p w14:paraId="760BEE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04" w:author="Ross Norsworthy" w:date="2020-03-20T01:39:00Z"/>
                <w:sz w:val="20"/>
              </w:rPr>
            </w:pPr>
            <w:ins w:id="17705" w:author="Ross Norsworthy" w:date="2020-03-20T01:39:00Z">
              <w:r w:rsidRPr="00A013FD">
                <w:rPr>
                  <w:sz w:val="20"/>
                </w:rPr>
                <w:t>–124.7</w:t>
              </w:r>
            </w:ins>
          </w:p>
        </w:tc>
        <w:tc>
          <w:tcPr>
            <w:tcW w:w="796" w:type="dxa"/>
            <w:shd w:val="clear" w:color="auto" w:fill="auto"/>
            <w:noWrap/>
            <w:vAlign w:val="center"/>
          </w:tcPr>
          <w:p w14:paraId="42D47E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06" w:author="Ross Norsworthy" w:date="2020-03-20T01:39:00Z"/>
                <w:sz w:val="20"/>
              </w:rPr>
            </w:pPr>
            <w:ins w:id="17707" w:author="Ross Norsworthy" w:date="2020-03-20T01:39:00Z">
              <w:r w:rsidRPr="00A013FD">
                <w:rPr>
                  <w:sz w:val="20"/>
                </w:rPr>
                <w:t>78.2</w:t>
              </w:r>
            </w:ins>
          </w:p>
        </w:tc>
      </w:tr>
      <w:tr w:rsidR="00A013FD" w:rsidRPr="00A013FD" w14:paraId="4122AE69" w14:textId="77777777" w:rsidTr="00BF604E">
        <w:trPr>
          <w:trHeight w:val="300"/>
          <w:ins w:id="17708" w:author="Ross Norsworthy" w:date="2020-03-20T01:39:00Z"/>
        </w:trPr>
        <w:tc>
          <w:tcPr>
            <w:tcW w:w="1183" w:type="dxa"/>
            <w:shd w:val="clear" w:color="auto" w:fill="auto"/>
            <w:noWrap/>
            <w:vAlign w:val="center"/>
          </w:tcPr>
          <w:p w14:paraId="519162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09" w:author="Ross Norsworthy" w:date="2020-03-20T01:39:00Z"/>
                <w:sz w:val="20"/>
              </w:rPr>
            </w:pPr>
            <w:ins w:id="17710" w:author="Ross Norsworthy" w:date="2020-03-20T01:39:00Z">
              <w:r w:rsidRPr="00A013FD">
                <w:rPr>
                  <w:sz w:val="20"/>
                </w:rPr>
                <w:t>40.0</w:t>
              </w:r>
            </w:ins>
          </w:p>
        </w:tc>
        <w:tc>
          <w:tcPr>
            <w:tcW w:w="1104" w:type="dxa"/>
            <w:shd w:val="clear" w:color="auto" w:fill="auto"/>
            <w:noWrap/>
            <w:vAlign w:val="center"/>
          </w:tcPr>
          <w:p w14:paraId="5184F3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11" w:author="Ross Norsworthy" w:date="2020-03-20T01:39:00Z"/>
                <w:sz w:val="20"/>
              </w:rPr>
            </w:pPr>
            <w:ins w:id="17712" w:author="Ross Norsworthy" w:date="2020-03-20T01:39:00Z">
              <w:r w:rsidRPr="00A013FD">
                <w:rPr>
                  <w:sz w:val="20"/>
                </w:rPr>
                <w:t>0.0</w:t>
              </w:r>
            </w:ins>
          </w:p>
        </w:tc>
        <w:tc>
          <w:tcPr>
            <w:tcW w:w="1105" w:type="dxa"/>
            <w:shd w:val="clear" w:color="auto" w:fill="auto"/>
            <w:noWrap/>
            <w:vAlign w:val="center"/>
          </w:tcPr>
          <w:p w14:paraId="7489D9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13" w:author="Ross Norsworthy" w:date="2020-03-20T01:39:00Z"/>
                <w:sz w:val="20"/>
              </w:rPr>
            </w:pPr>
            <w:ins w:id="17714" w:author="Ross Norsworthy" w:date="2020-03-20T01:39:00Z">
              <w:r w:rsidRPr="00A013FD">
                <w:rPr>
                  <w:sz w:val="20"/>
                </w:rPr>
                <w:t>7.8</w:t>
              </w:r>
            </w:ins>
          </w:p>
        </w:tc>
        <w:tc>
          <w:tcPr>
            <w:tcW w:w="1105" w:type="dxa"/>
            <w:shd w:val="clear" w:color="auto" w:fill="auto"/>
            <w:noWrap/>
            <w:vAlign w:val="center"/>
          </w:tcPr>
          <w:p w14:paraId="6776C2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15" w:author="Ross Norsworthy" w:date="2020-03-20T01:39:00Z"/>
                <w:sz w:val="20"/>
              </w:rPr>
            </w:pPr>
            <w:ins w:id="17716" w:author="Ross Norsworthy" w:date="2020-03-20T01:39:00Z">
              <w:r w:rsidRPr="00A013FD">
                <w:rPr>
                  <w:sz w:val="20"/>
                </w:rPr>
                <w:t>3.0</w:t>
              </w:r>
            </w:ins>
          </w:p>
        </w:tc>
        <w:tc>
          <w:tcPr>
            <w:tcW w:w="936" w:type="dxa"/>
            <w:shd w:val="clear" w:color="auto" w:fill="auto"/>
            <w:noWrap/>
            <w:vAlign w:val="center"/>
          </w:tcPr>
          <w:p w14:paraId="521D21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17" w:author="Ross Norsworthy" w:date="2020-03-20T01:39:00Z"/>
                <w:sz w:val="20"/>
              </w:rPr>
            </w:pPr>
            <w:ins w:id="17718" w:author="Ross Norsworthy" w:date="2020-03-20T01:39:00Z">
              <w:r w:rsidRPr="00A013FD">
                <w:rPr>
                  <w:sz w:val="20"/>
                </w:rPr>
                <w:t>882</w:t>
              </w:r>
            </w:ins>
          </w:p>
        </w:tc>
        <w:tc>
          <w:tcPr>
            <w:tcW w:w="768" w:type="dxa"/>
            <w:shd w:val="clear" w:color="auto" w:fill="auto"/>
            <w:noWrap/>
            <w:vAlign w:val="center"/>
          </w:tcPr>
          <w:p w14:paraId="42AE0B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19" w:author="Ross Norsworthy" w:date="2020-03-20T01:39:00Z"/>
                <w:sz w:val="20"/>
              </w:rPr>
            </w:pPr>
            <w:ins w:id="17720" w:author="Ross Norsworthy" w:date="2020-03-20T01:39:00Z">
              <w:r w:rsidRPr="00A013FD">
                <w:rPr>
                  <w:sz w:val="20"/>
                </w:rPr>
                <w:t>135.5</w:t>
              </w:r>
            </w:ins>
          </w:p>
        </w:tc>
        <w:tc>
          <w:tcPr>
            <w:tcW w:w="1105" w:type="dxa"/>
            <w:shd w:val="clear" w:color="auto" w:fill="auto"/>
            <w:noWrap/>
            <w:vAlign w:val="center"/>
          </w:tcPr>
          <w:p w14:paraId="29FA36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21" w:author="Ross Norsworthy" w:date="2020-03-20T01:39:00Z"/>
                <w:sz w:val="20"/>
              </w:rPr>
            </w:pPr>
            <w:ins w:id="17722" w:author="Ross Norsworthy" w:date="2020-03-20T01:39:00Z">
              <w:r w:rsidRPr="00A013FD">
                <w:rPr>
                  <w:sz w:val="20"/>
                </w:rPr>
                <w:t>6.9</w:t>
              </w:r>
            </w:ins>
          </w:p>
        </w:tc>
        <w:tc>
          <w:tcPr>
            <w:tcW w:w="1329" w:type="dxa"/>
            <w:shd w:val="clear" w:color="auto" w:fill="auto"/>
            <w:noWrap/>
            <w:vAlign w:val="center"/>
          </w:tcPr>
          <w:p w14:paraId="7F0908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23" w:author="Ross Norsworthy" w:date="2020-03-20T01:39:00Z"/>
                <w:sz w:val="20"/>
              </w:rPr>
            </w:pPr>
            <w:ins w:id="17724" w:author="Ross Norsworthy" w:date="2020-03-20T01:39:00Z">
              <w:r w:rsidRPr="00A013FD">
                <w:rPr>
                  <w:sz w:val="20"/>
                </w:rPr>
                <w:t>–124.9</w:t>
              </w:r>
            </w:ins>
          </w:p>
        </w:tc>
        <w:tc>
          <w:tcPr>
            <w:tcW w:w="796" w:type="dxa"/>
            <w:shd w:val="clear" w:color="auto" w:fill="auto"/>
            <w:noWrap/>
            <w:vAlign w:val="center"/>
          </w:tcPr>
          <w:p w14:paraId="189C59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25" w:author="Ross Norsworthy" w:date="2020-03-20T01:39:00Z"/>
                <w:sz w:val="20"/>
              </w:rPr>
            </w:pPr>
            <w:ins w:id="17726" w:author="Ross Norsworthy" w:date="2020-03-20T01:39:00Z">
              <w:r w:rsidRPr="00A013FD">
                <w:rPr>
                  <w:sz w:val="20"/>
                </w:rPr>
                <w:t>78.0</w:t>
              </w:r>
            </w:ins>
          </w:p>
        </w:tc>
      </w:tr>
      <w:tr w:rsidR="00A013FD" w:rsidRPr="00A013FD" w14:paraId="6F961342" w14:textId="77777777" w:rsidTr="00BF604E">
        <w:trPr>
          <w:trHeight w:val="300"/>
          <w:ins w:id="17727" w:author="Ross Norsworthy" w:date="2020-03-20T01:39:00Z"/>
        </w:trPr>
        <w:tc>
          <w:tcPr>
            <w:tcW w:w="1183" w:type="dxa"/>
            <w:shd w:val="clear" w:color="auto" w:fill="auto"/>
            <w:noWrap/>
            <w:vAlign w:val="center"/>
          </w:tcPr>
          <w:p w14:paraId="6A89D8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28" w:author="Ross Norsworthy" w:date="2020-03-20T01:39:00Z"/>
                <w:sz w:val="20"/>
              </w:rPr>
            </w:pPr>
            <w:ins w:id="17729" w:author="Ross Norsworthy" w:date="2020-03-20T01:39:00Z">
              <w:r w:rsidRPr="00A013FD">
                <w:rPr>
                  <w:sz w:val="20"/>
                </w:rPr>
                <w:t>50.0</w:t>
              </w:r>
            </w:ins>
          </w:p>
        </w:tc>
        <w:tc>
          <w:tcPr>
            <w:tcW w:w="1104" w:type="dxa"/>
            <w:shd w:val="clear" w:color="auto" w:fill="auto"/>
            <w:noWrap/>
            <w:vAlign w:val="center"/>
          </w:tcPr>
          <w:p w14:paraId="453D9E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30" w:author="Ross Norsworthy" w:date="2020-03-20T01:39:00Z"/>
                <w:sz w:val="20"/>
              </w:rPr>
            </w:pPr>
            <w:ins w:id="17731" w:author="Ross Norsworthy" w:date="2020-03-20T01:39:00Z">
              <w:r w:rsidRPr="00A013FD">
                <w:rPr>
                  <w:sz w:val="20"/>
                </w:rPr>
                <w:t>–1.5</w:t>
              </w:r>
            </w:ins>
          </w:p>
        </w:tc>
        <w:tc>
          <w:tcPr>
            <w:tcW w:w="1105" w:type="dxa"/>
            <w:shd w:val="clear" w:color="auto" w:fill="auto"/>
            <w:noWrap/>
            <w:vAlign w:val="center"/>
          </w:tcPr>
          <w:p w14:paraId="680501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32" w:author="Ross Norsworthy" w:date="2020-03-20T01:39:00Z"/>
                <w:sz w:val="20"/>
              </w:rPr>
            </w:pPr>
            <w:ins w:id="17733" w:author="Ross Norsworthy" w:date="2020-03-20T01:39:00Z">
              <w:r w:rsidRPr="00A013FD">
                <w:rPr>
                  <w:sz w:val="20"/>
                </w:rPr>
                <w:t>6.3</w:t>
              </w:r>
            </w:ins>
          </w:p>
        </w:tc>
        <w:tc>
          <w:tcPr>
            <w:tcW w:w="1105" w:type="dxa"/>
            <w:shd w:val="clear" w:color="auto" w:fill="auto"/>
            <w:noWrap/>
            <w:vAlign w:val="center"/>
          </w:tcPr>
          <w:p w14:paraId="231EC8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34" w:author="Ross Norsworthy" w:date="2020-03-20T01:39:00Z"/>
                <w:sz w:val="20"/>
              </w:rPr>
            </w:pPr>
            <w:ins w:id="17735" w:author="Ross Norsworthy" w:date="2020-03-20T01:39:00Z">
              <w:r w:rsidRPr="00A013FD">
                <w:rPr>
                  <w:sz w:val="20"/>
                </w:rPr>
                <w:t>3.0</w:t>
              </w:r>
            </w:ins>
          </w:p>
        </w:tc>
        <w:tc>
          <w:tcPr>
            <w:tcW w:w="936" w:type="dxa"/>
            <w:shd w:val="clear" w:color="auto" w:fill="auto"/>
            <w:noWrap/>
            <w:vAlign w:val="center"/>
          </w:tcPr>
          <w:p w14:paraId="6F110B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36" w:author="Ross Norsworthy" w:date="2020-03-20T01:39:00Z"/>
                <w:sz w:val="20"/>
              </w:rPr>
            </w:pPr>
            <w:ins w:id="17737" w:author="Ross Norsworthy" w:date="2020-03-20T01:39:00Z">
              <w:r w:rsidRPr="00A013FD">
                <w:rPr>
                  <w:sz w:val="20"/>
                </w:rPr>
                <w:t>761</w:t>
              </w:r>
            </w:ins>
          </w:p>
        </w:tc>
        <w:tc>
          <w:tcPr>
            <w:tcW w:w="768" w:type="dxa"/>
            <w:shd w:val="clear" w:color="auto" w:fill="auto"/>
            <w:noWrap/>
            <w:vAlign w:val="center"/>
          </w:tcPr>
          <w:p w14:paraId="7BEBFC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38" w:author="Ross Norsworthy" w:date="2020-03-20T01:39:00Z"/>
                <w:sz w:val="20"/>
              </w:rPr>
            </w:pPr>
            <w:ins w:id="17739" w:author="Ross Norsworthy" w:date="2020-03-20T01:39:00Z">
              <w:r w:rsidRPr="00A013FD">
                <w:rPr>
                  <w:sz w:val="20"/>
                </w:rPr>
                <w:t>134.3</w:t>
              </w:r>
            </w:ins>
          </w:p>
        </w:tc>
        <w:tc>
          <w:tcPr>
            <w:tcW w:w="1105" w:type="dxa"/>
            <w:shd w:val="clear" w:color="auto" w:fill="auto"/>
            <w:noWrap/>
            <w:vAlign w:val="center"/>
          </w:tcPr>
          <w:p w14:paraId="27508D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40" w:author="Ross Norsworthy" w:date="2020-03-20T01:39:00Z"/>
                <w:sz w:val="20"/>
              </w:rPr>
            </w:pPr>
            <w:ins w:id="17741" w:author="Ross Norsworthy" w:date="2020-03-20T01:39:00Z">
              <w:r w:rsidRPr="00A013FD">
                <w:rPr>
                  <w:sz w:val="20"/>
                </w:rPr>
                <w:t>5.5</w:t>
              </w:r>
            </w:ins>
          </w:p>
        </w:tc>
        <w:tc>
          <w:tcPr>
            <w:tcW w:w="1329" w:type="dxa"/>
            <w:shd w:val="clear" w:color="auto" w:fill="auto"/>
            <w:noWrap/>
            <w:vAlign w:val="center"/>
          </w:tcPr>
          <w:p w14:paraId="584E01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42" w:author="Ross Norsworthy" w:date="2020-03-20T01:39:00Z"/>
                <w:sz w:val="20"/>
              </w:rPr>
            </w:pPr>
            <w:ins w:id="17743" w:author="Ross Norsworthy" w:date="2020-03-20T01:39:00Z">
              <w:r w:rsidRPr="00A013FD">
                <w:rPr>
                  <w:sz w:val="20"/>
                </w:rPr>
                <w:t>–126.5</w:t>
              </w:r>
            </w:ins>
          </w:p>
        </w:tc>
        <w:tc>
          <w:tcPr>
            <w:tcW w:w="796" w:type="dxa"/>
            <w:shd w:val="clear" w:color="auto" w:fill="auto"/>
            <w:noWrap/>
            <w:vAlign w:val="center"/>
          </w:tcPr>
          <w:p w14:paraId="439614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44" w:author="Ross Norsworthy" w:date="2020-03-20T01:39:00Z"/>
                <w:sz w:val="20"/>
              </w:rPr>
            </w:pPr>
            <w:ins w:id="17745" w:author="Ross Norsworthy" w:date="2020-03-20T01:39:00Z">
              <w:r w:rsidRPr="00A013FD">
                <w:rPr>
                  <w:sz w:val="20"/>
                </w:rPr>
                <w:t>76.4</w:t>
              </w:r>
            </w:ins>
          </w:p>
        </w:tc>
      </w:tr>
      <w:tr w:rsidR="00A013FD" w:rsidRPr="00A013FD" w14:paraId="7E397C43" w14:textId="77777777" w:rsidTr="00BF604E">
        <w:trPr>
          <w:trHeight w:val="300"/>
          <w:ins w:id="17746" w:author="Ross Norsworthy" w:date="2020-03-20T01:39:00Z"/>
        </w:trPr>
        <w:tc>
          <w:tcPr>
            <w:tcW w:w="1183" w:type="dxa"/>
            <w:shd w:val="clear" w:color="auto" w:fill="auto"/>
            <w:noWrap/>
            <w:vAlign w:val="center"/>
          </w:tcPr>
          <w:p w14:paraId="6B6DAE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47" w:author="Ross Norsworthy" w:date="2020-03-20T01:39:00Z"/>
                <w:sz w:val="20"/>
              </w:rPr>
            </w:pPr>
            <w:ins w:id="17748" w:author="Ross Norsworthy" w:date="2020-03-20T01:39:00Z">
              <w:r w:rsidRPr="00A013FD">
                <w:rPr>
                  <w:sz w:val="20"/>
                </w:rPr>
                <w:t>60.0</w:t>
              </w:r>
            </w:ins>
          </w:p>
        </w:tc>
        <w:tc>
          <w:tcPr>
            <w:tcW w:w="1104" w:type="dxa"/>
            <w:shd w:val="clear" w:color="auto" w:fill="auto"/>
            <w:noWrap/>
            <w:vAlign w:val="center"/>
          </w:tcPr>
          <w:p w14:paraId="69D706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49" w:author="Ross Norsworthy" w:date="2020-03-20T01:39:00Z"/>
                <w:sz w:val="20"/>
              </w:rPr>
            </w:pPr>
            <w:ins w:id="17750" w:author="Ross Norsworthy" w:date="2020-03-20T01:39:00Z">
              <w:r w:rsidRPr="00A013FD">
                <w:rPr>
                  <w:sz w:val="20"/>
                </w:rPr>
                <w:t>–3.0</w:t>
              </w:r>
            </w:ins>
          </w:p>
        </w:tc>
        <w:tc>
          <w:tcPr>
            <w:tcW w:w="1105" w:type="dxa"/>
            <w:shd w:val="clear" w:color="auto" w:fill="auto"/>
            <w:noWrap/>
            <w:vAlign w:val="center"/>
          </w:tcPr>
          <w:p w14:paraId="791D45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51" w:author="Ross Norsworthy" w:date="2020-03-20T01:39:00Z"/>
                <w:sz w:val="20"/>
              </w:rPr>
            </w:pPr>
            <w:ins w:id="17752" w:author="Ross Norsworthy" w:date="2020-03-20T01:39:00Z">
              <w:r w:rsidRPr="00A013FD">
                <w:rPr>
                  <w:sz w:val="20"/>
                </w:rPr>
                <w:t>4.8</w:t>
              </w:r>
            </w:ins>
          </w:p>
        </w:tc>
        <w:tc>
          <w:tcPr>
            <w:tcW w:w="1105" w:type="dxa"/>
            <w:shd w:val="clear" w:color="auto" w:fill="auto"/>
            <w:noWrap/>
            <w:vAlign w:val="center"/>
          </w:tcPr>
          <w:p w14:paraId="730046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53" w:author="Ross Norsworthy" w:date="2020-03-20T01:39:00Z"/>
                <w:sz w:val="20"/>
              </w:rPr>
            </w:pPr>
            <w:ins w:id="17754" w:author="Ross Norsworthy" w:date="2020-03-20T01:39:00Z">
              <w:r w:rsidRPr="00A013FD">
                <w:rPr>
                  <w:sz w:val="20"/>
                </w:rPr>
                <w:t>3.0</w:t>
              </w:r>
            </w:ins>
          </w:p>
        </w:tc>
        <w:tc>
          <w:tcPr>
            <w:tcW w:w="936" w:type="dxa"/>
            <w:shd w:val="clear" w:color="auto" w:fill="auto"/>
            <w:noWrap/>
            <w:vAlign w:val="center"/>
          </w:tcPr>
          <w:p w14:paraId="6C9E42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55" w:author="Ross Norsworthy" w:date="2020-03-20T01:39:00Z"/>
                <w:sz w:val="20"/>
              </w:rPr>
            </w:pPr>
            <w:ins w:id="17756" w:author="Ross Norsworthy" w:date="2020-03-20T01:39:00Z">
              <w:r w:rsidRPr="00A013FD">
                <w:rPr>
                  <w:sz w:val="20"/>
                </w:rPr>
                <w:t>683</w:t>
              </w:r>
            </w:ins>
          </w:p>
        </w:tc>
        <w:tc>
          <w:tcPr>
            <w:tcW w:w="768" w:type="dxa"/>
            <w:shd w:val="clear" w:color="auto" w:fill="auto"/>
            <w:noWrap/>
            <w:vAlign w:val="center"/>
          </w:tcPr>
          <w:p w14:paraId="0E67D9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57" w:author="Ross Norsworthy" w:date="2020-03-20T01:39:00Z"/>
                <w:sz w:val="20"/>
              </w:rPr>
            </w:pPr>
            <w:ins w:id="17758" w:author="Ross Norsworthy" w:date="2020-03-20T01:39:00Z">
              <w:r w:rsidRPr="00A013FD">
                <w:rPr>
                  <w:sz w:val="20"/>
                </w:rPr>
                <w:t>133.3</w:t>
              </w:r>
            </w:ins>
          </w:p>
        </w:tc>
        <w:tc>
          <w:tcPr>
            <w:tcW w:w="1105" w:type="dxa"/>
            <w:shd w:val="clear" w:color="auto" w:fill="auto"/>
            <w:noWrap/>
            <w:vAlign w:val="center"/>
          </w:tcPr>
          <w:p w14:paraId="40FF50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59" w:author="Ross Norsworthy" w:date="2020-03-20T01:39:00Z"/>
                <w:sz w:val="20"/>
              </w:rPr>
            </w:pPr>
            <w:ins w:id="17760" w:author="Ross Norsworthy" w:date="2020-03-20T01:39:00Z">
              <w:r w:rsidRPr="00A013FD">
                <w:rPr>
                  <w:sz w:val="20"/>
                </w:rPr>
                <w:t>3.6</w:t>
              </w:r>
            </w:ins>
          </w:p>
        </w:tc>
        <w:tc>
          <w:tcPr>
            <w:tcW w:w="1329" w:type="dxa"/>
            <w:shd w:val="clear" w:color="auto" w:fill="auto"/>
            <w:noWrap/>
            <w:vAlign w:val="center"/>
          </w:tcPr>
          <w:p w14:paraId="1DB835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61" w:author="Ross Norsworthy" w:date="2020-03-20T01:39:00Z"/>
                <w:sz w:val="20"/>
              </w:rPr>
            </w:pPr>
            <w:ins w:id="17762" w:author="Ross Norsworthy" w:date="2020-03-20T01:39:00Z">
              <w:r w:rsidRPr="00A013FD">
                <w:rPr>
                  <w:sz w:val="20"/>
                </w:rPr>
                <w:t>–128.9</w:t>
              </w:r>
            </w:ins>
          </w:p>
        </w:tc>
        <w:tc>
          <w:tcPr>
            <w:tcW w:w="796" w:type="dxa"/>
            <w:shd w:val="clear" w:color="auto" w:fill="auto"/>
            <w:noWrap/>
            <w:vAlign w:val="center"/>
          </w:tcPr>
          <w:p w14:paraId="3EE54F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63" w:author="Ross Norsworthy" w:date="2020-03-20T01:39:00Z"/>
                <w:sz w:val="20"/>
              </w:rPr>
            </w:pPr>
            <w:ins w:id="17764" w:author="Ross Norsworthy" w:date="2020-03-20T01:39:00Z">
              <w:r w:rsidRPr="00A013FD">
                <w:rPr>
                  <w:sz w:val="20"/>
                </w:rPr>
                <w:t>73.9</w:t>
              </w:r>
            </w:ins>
          </w:p>
        </w:tc>
      </w:tr>
      <w:tr w:rsidR="00A013FD" w:rsidRPr="00A013FD" w14:paraId="5A5054CA" w14:textId="77777777" w:rsidTr="00BF604E">
        <w:trPr>
          <w:trHeight w:val="300"/>
          <w:ins w:id="17765" w:author="Ross Norsworthy" w:date="2020-03-20T01:39:00Z"/>
        </w:trPr>
        <w:tc>
          <w:tcPr>
            <w:tcW w:w="1183" w:type="dxa"/>
            <w:shd w:val="clear" w:color="auto" w:fill="auto"/>
            <w:noWrap/>
            <w:vAlign w:val="center"/>
          </w:tcPr>
          <w:p w14:paraId="7E6105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66" w:author="Ross Norsworthy" w:date="2020-03-20T01:39:00Z"/>
                <w:sz w:val="20"/>
              </w:rPr>
            </w:pPr>
            <w:ins w:id="17767" w:author="Ross Norsworthy" w:date="2020-03-20T01:39:00Z">
              <w:r w:rsidRPr="00A013FD">
                <w:rPr>
                  <w:sz w:val="20"/>
                </w:rPr>
                <w:t>70.0</w:t>
              </w:r>
            </w:ins>
          </w:p>
        </w:tc>
        <w:tc>
          <w:tcPr>
            <w:tcW w:w="1104" w:type="dxa"/>
            <w:shd w:val="clear" w:color="auto" w:fill="auto"/>
            <w:noWrap/>
            <w:vAlign w:val="center"/>
          </w:tcPr>
          <w:p w14:paraId="6B26C1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68" w:author="Ross Norsworthy" w:date="2020-03-20T01:39:00Z"/>
                <w:sz w:val="20"/>
              </w:rPr>
            </w:pPr>
            <w:ins w:id="17769" w:author="Ross Norsworthy" w:date="2020-03-20T01:39:00Z">
              <w:r w:rsidRPr="00A013FD">
                <w:rPr>
                  <w:sz w:val="20"/>
                </w:rPr>
                <w:t>–4.0</w:t>
              </w:r>
            </w:ins>
          </w:p>
        </w:tc>
        <w:tc>
          <w:tcPr>
            <w:tcW w:w="1105" w:type="dxa"/>
            <w:shd w:val="clear" w:color="auto" w:fill="auto"/>
            <w:noWrap/>
            <w:vAlign w:val="center"/>
          </w:tcPr>
          <w:p w14:paraId="48CF17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70" w:author="Ross Norsworthy" w:date="2020-03-20T01:39:00Z"/>
                <w:sz w:val="20"/>
              </w:rPr>
            </w:pPr>
            <w:ins w:id="17771" w:author="Ross Norsworthy" w:date="2020-03-20T01:39:00Z">
              <w:r w:rsidRPr="00A013FD">
                <w:rPr>
                  <w:sz w:val="20"/>
                </w:rPr>
                <w:t>3.8</w:t>
              </w:r>
            </w:ins>
          </w:p>
        </w:tc>
        <w:tc>
          <w:tcPr>
            <w:tcW w:w="1105" w:type="dxa"/>
            <w:shd w:val="clear" w:color="auto" w:fill="auto"/>
            <w:noWrap/>
            <w:vAlign w:val="center"/>
          </w:tcPr>
          <w:p w14:paraId="4BC360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72" w:author="Ross Norsworthy" w:date="2020-03-20T01:39:00Z"/>
                <w:sz w:val="20"/>
              </w:rPr>
            </w:pPr>
            <w:ins w:id="17773" w:author="Ross Norsworthy" w:date="2020-03-20T01:39:00Z">
              <w:r w:rsidRPr="00A013FD">
                <w:rPr>
                  <w:sz w:val="20"/>
                </w:rPr>
                <w:t>3.0</w:t>
              </w:r>
            </w:ins>
          </w:p>
        </w:tc>
        <w:tc>
          <w:tcPr>
            <w:tcW w:w="936" w:type="dxa"/>
            <w:shd w:val="clear" w:color="auto" w:fill="auto"/>
            <w:noWrap/>
            <w:vAlign w:val="center"/>
          </w:tcPr>
          <w:p w14:paraId="2162CA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74" w:author="Ross Norsworthy" w:date="2020-03-20T01:39:00Z"/>
                <w:sz w:val="20"/>
              </w:rPr>
            </w:pPr>
            <w:ins w:id="17775" w:author="Ross Norsworthy" w:date="2020-03-20T01:39:00Z">
              <w:r w:rsidRPr="00A013FD">
                <w:rPr>
                  <w:sz w:val="20"/>
                </w:rPr>
                <w:t>635</w:t>
              </w:r>
            </w:ins>
          </w:p>
        </w:tc>
        <w:tc>
          <w:tcPr>
            <w:tcW w:w="768" w:type="dxa"/>
            <w:shd w:val="clear" w:color="auto" w:fill="auto"/>
            <w:noWrap/>
            <w:vAlign w:val="center"/>
          </w:tcPr>
          <w:p w14:paraId="65FEEE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76" w:author="Ross Norsworthy" w:date="2020-03-20T01:39:00Z"/>
                <w:sz w:val="20"/>
              </w:rPr>
            </w:pPr>
            <w:ins w:id="17777" w:author="Ross Norsworthy" w:date="2020-03-20T01:39:00Z">
              <w:r w:rsidRPr="00A013FD">
                <w:rPr>
                  <w:sz w:val="20"/>
                </w:rPr>
                <w:t>132.7</w:t>
              </w:r>
            </w:ins>
          </w:p>
        </w:tc>
        <w:tc>
          <w:tcPr>
            <w:tcW w:w="1105" w:type="dxa"/>
            <w:shd w:val="clear" w:color="auto" w:fill="auto"/>
            <w:noWrap/>
            <w:vAlign w:val="center"/>
          </w:tcPr>
          <w:p w14:paraId="000173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78" w:author="Ross Norsworthy" w:date="2020-03-20T01:39:00Z"/>
                <w:sz w:val="20"/>
              </w:rPr>
            </w:pPr>
            <w:ins w:id="17779" w:author="Ross Norsworthy" w:date="2020-03-20T01:39:00Z">
              <w:r w:rsidRPr="00A013FD">
                <w:rPr>
                  <w:sz w:val="20"/>
                </w:rPr>
                <w:t>0.7</w:t>
              </w:r>
            </w:ins>
          </w:p>
        </w:tc>
        <w:tc>
          <w:tcPr>
            <w:tcW w:w="1329" w:type="dxa"/>
            <w:shd w:val="clear" w:color="auto" w:fill="auto"/>
            <w:noWrap/>
            <w:vAlign w:val="center"/>
          </w:tcPr>
          <w:p w14:paraId="52C077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80" w:author="Ross Norsworthy" w:date="2020-03-20T01:39:00Z"/>
                <w:sz w:val="20"/>
              </w:rPr>
            </w:pPr>
            <w:ins w:id="17781" w:author="Ross Norsworthy" w:date="2020-03-20T01:39:00Z">
              <w:r w:rsidRPr="00A013FD">
                <w:rPr>
                  <w:sz w:val="20"/>
                </w:rPr>
                <w:t>–132.2</w:t>
              </w:r>
            </w:ins>
          </w:p>
        </w:tc>
        <w:tc>
          <w:tcPr>
            <w:tcW w:w="796" w:type="dxa"/>
            <w:shd w:val="clear" w:color="auto" w:fill="auto"/>
            <w:noWrap/>
            <w:vAlign w:val="center"/>
          </w:tcPr>
          <w:p w14:paraId="3CB3D7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82" w:author="Ross Norsworthy" w:date="2020-03-20T01:39:00Z"/>
                <w:sz w:val="20"/>
              </w:rPr>
            </w:pPr>
            <w:ins w:id="17783" w:author="Ross Norsworthy" w:date="2020-03-20T01:39:00Z">
              <w:r w:rsidRPr="00A013FD">
                <w:rPr>
                  <w:sz w:val="20"/>
                </w:rPr>
                <w:t>70.7</w:t>
              </w:r>
            </w:ins>
          </w:p>
        </w:tc>
      </w:tr>
      <w:tr w:rsidR="00A013FD" w:rsidRPr="00A013FD" w14:paraId="5AE092E5" w14:textId="77777777" w:rsidTr="00BF604E">
        <w:trPr>
          <w:trHeight w:val="300"/>
          <w:ins w:id="17784" w:author="Ross Norsworthy" w:date="2020-03-20T01:39:00Z"/>
        </w:trPr>
        <w:tc>
          <w:tcPr>
            <w:tcW w:w="1183" w:type="dxa"/>
            <w:shd w:val="clear" w:color="auto" w:fill="auto"/>
            <w:noWrap/>
            <w:vAlign w:val="center"/>
          </w:tcPr>
          <w:p w14:paraId="56D1C0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85" w:author="Ross Norsworthy" w:date="2020-03-20T01:39:00Z"/>
                <w:sz w:val="20"/>
              </w:rPr>
            </w:pPr>
            <w:ins w:id="17786" w:author="Ross Norsworthy" w:date="2020-03-20T01:39:00Z">
              <w:r w:rsidRPr="00A013FD">
                <w:rPr>
                  <w:sz w:val="20"/>
                </w:rPr>
                <w:t>80.0</w:t>
              </w:r>
            </w:ins>
          </w:p>
        </w:tc>
        <w:tc>
          <w:tcPr>
            <w:tcW w:w="1104" w:type="dxa"/>
            <w:shd w:val="clear" w:color="auto" w:fill="auto"/>
            <w:noWrap/>
            <w:vAlign w:val="center"/>
          </w:tcPr>
          <w:p w14:paraId="47DC20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87" w:author="Ross Norsworthy" w:date="2020-03-20T01:39:00Z"/>
                <w:sz w:val="20"/>
              </w:rPr>
            </w:pPr>
            <w:ins w:id="17788" w:author="Ross Norsworthy" w:date="2020-03-20T01:39:00Z">
              <w:r w:rsidRPr="00A013FD">
                <w:rPr>
                  <w:sz w:val="20"/>
                </w:rPr>
                <w:t>–10.0</w:t>
              </w:r>
            </w:ins>
          </w:p>
        </w:tc>
        <w:tc>
          <w:tcPr>
            <w:tcW w:w="1105" w:type="dxa"/>
            <w:shd w:val="clear" w:color="auto" w:fill="auto"/>
            <w:noWrap/>
            <w:vAlign w:val="center"/>
          </w:tcPr>
          <w:p w14:paraId="62D4C2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89" w:author="Ross Norsworthy" w:date="2020-03-20T01:39:00Z"/>
                <w:sz w:val="20"/>
              </w:rPr>
            </w:pPr>
            <w:ins w:id="17790" w:author="Ross Norsworthy" w:date="2020-03-20T01:39:00Z">
              <w:r w:rsidRPr="00A013FD">
                <w:rPr>
                  <w:sz w:val="20"/>
                </w:rPr>
                <w:t>–2.2</w:t>
              </w:r>
            </w:ins>
          </w:p>
        </w:tc>
        <w:tc>
          <w:tcPr>
            <w:tcW w:w="1105" w:type="dxa"/>
            <w:shd w:val="clear" w:color="auto" w:fill="auto"/>
            <w:noWrap/>
            <w:vAlign w:val="center"/>
          </w:tcPr>
          <w:p w14:paraId="173863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91" w:author="Ross Norsworthy" w:date="2020-03-20T01:39:00Z"/>
                <w:sz w:val="20"/>
              </w:rPr>
            </w:pPr>
            <w:ins w:id="17792" w:author="Ross Norsworthy" w:date="2020-03-20T01:39:00Z">
              <w:r w:rsidRPr="00A013FD">
                <w:rPr>
                  <w:sz w:val="20"/>
                </w:rPr>
                <w:t>3.0</w:t>
              </w:r>
            </w:ins>
          </w:p>
        </w:tc>
        <w:tc>
          <w:tcPr>
            <w:tcW w:w="936" w:type="dxa"/>
            <w:shd w:val="clear" w:color="auto" w:fill="auto"/>
            <w:noWrap/>
            <w:vAlign w:val="center"/>
          </w:tcPr>
          <w:p w14:paraId="6951F6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93" w:author="Ross Norsworthy" w:date="2020-03-20T01:39:00Z"/>
                <w:sz w:val="20"/>
              </w:rPr>
            </w:pPr>
            <w:ins w:id="17794" w:author="Ross Norsworthy" w:date="2020-03-20T01:39:00Z">
              <w:r w:rsidRPr="00A013FD">
                <w:rPr>
                  <w:sz w:val="20"/>
                </w:rPr>
                <w:t>608</w:t>
              </w:r>
            </w:ins>
          </w:p>
        </w:tc>
        <w:tc>
          <w:tcPr>
            <w:tcW w:w="768" w:type="dxa"/>
            <w:shd w:val="clear" w:color="auto" w:fill="auto"/>
            <w:noWrap/>
            <w:vAlign w:val="center"/>
          </w:tcPr>
          <w:p w14:paraId="086EE5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95" w:author="Ross Norsworthy" w:date="2020-03-20T01:39:00Z"/>
                <w:sz w:val="20"/>
              </w:rPr>
            </w:pPr>
            <w:ins w:id="17796" w:author="Ross Norsworthy" w:date="2020-03-20T01:39:00Z">
              <w:r w:rsidRPr="00A013FD">
                <w:rPr>
                  <w:sz w:val="20"/>
                </w:rPr>
                <w:t>132.3</w:t>
              </w:r>
            </w:ins>
          </w:p>
        </w:tc>
        <w:tc>
          <w:tcPr>
            <w:tcW w:w="1105" w:type="dxa"/>
            <w:shd w:val="clear" w:color="auto" w:fill="auto"/>
            <w:noWrap/>
            <w:vAlign w:val="center"/>
          </w:tcPr>
          <w:p w14:paraId="217705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97" w:author="Ross Norsworthy" w:date="2020-03-20T01:39:00Z"/>
                <w:sz w:val="20"/>
              </w:rPr>
            </w:pPr>
            <w:ins w:id="17798" w:author="Ross Norsworthy" w:date="2020-03-20T01:39:00Z">
              <w:r w:rsidRPr="00A013FD">
                <w:rPr>
                  <w:sz w:val="20"/>
                </w:rPr>
                <w:t>–2.2</w:t>
              </w:r>
            </w:ins>
          </w:p>
        </w:tc>
        <w:tc>
          <w:tcPr>
            <w:tcW w:w="1329" w:type="dxa"/>
            <w:shd w:val="clear" w:color="auto" w:fill="auto"/>
            <w:noWrap/>
            <w:vAlign w:val="center"/>
          </w:tcPr>
          <w:p w14:paraId="6E214B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799" w:author="Ross Norsworthy" w:date="2020-03-20T01:39:00Z"/>
                <w:sz w:val="20"/>
              </w:rPr>
            </w:pPr>
            <w:ins w:id="17800" w:author="Ross Norsworthy" w:date="2020-03-20T01:39:00Z">
              <w:r w:rsidRPr="00A013FD">
                <w:rPr>
                  <w:sz w:val="20"/>
                </w:rPr>
                <w:t>–140.7</w:t>
              </w:r>
            </w:ins>
          </w:p>
        </w:tc>
        <w:tc>
          <w:tcPr>
            <w:tcW w:w="796" w:type="dxa"/>
            <w:shd w:val="clear" w:color="auto" w:fill="auto"/>
            <w:noWrap/>
            <w:vAlign w:val="center"/>
          </w:tcPr>
          <w:p w14:paraId="0E652F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01" w:author="Ross Norsworthy" w:date="2020-03-20T01:39:00Z"/>
                <w:sz w:val="20"/>
              </w:rPr>
            </w:pPr>
            <w:ins w:id="17802" w:author="Ross Norsworthy" w:date="2020-03-20T01:39:00Z">
              <w:r w:rsidRPr="00A013FD">
                <w:rPr>
                  <w:sz w:val="20"/>
                </w:rPr>
                <w:t>62.1</w:t>
              </w:r>
            </w:ins>
          </w:p>
        </w:tc>
      </w:tr>
      <w:tr w:rsidR="00A013FD" w:rsidRPr="00A013FD" w14:paraId="4DCA0F2D" w14:textId="77777777" w:rsidTr="00BF604E">
        <w:trPr>
          <w:trHeight w:val="300"/>
          <w:ins w:id="17803" w:author="Ross Norsworthy" w:date="2020-03-20T01:39:00Z"/>
        </w:trPr>
        <w:tc>
          <w:tcPr>
            <w:tcW w:w="1183" w:type="dxa"/>
            <w:shd w:val="clear" w:color="auto" w:fill="auto"/>
            <w:noWrap/>
            <w:vAlign w:val="center"/>
          </w:tcPr>
          <w:p w14:paraId="747034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04" w:author="Ross Norsworthy" w:date="2020-03-20T01:39:00Z"/>
                <w:sz w:val="20"/>
              </w:rPr>
            </w:pPr>
            <w:ins w:id="17805" w:author="Ross Norsworthy" w:date="2020-03-20T01:39:00Z">
              <w:r w:rsidRPr="00A013FD">
                <w:rPr>
                  <w:sz w:val="20"/>
                </w:rPr>
                <w:t>90.0</w:t>
              </w:r>
            </w:ins>
          </w:p>
        </w:tc>
        <w:tc>
          <w:tcPr>
            <w:tcW w:w="1104" w:type="dxa"/>
            <w:shd w:val="clear" w:color="auto" w:fill="auto"/>
            <w:noWrap/>
            <w:vAlign w:val="center"/>
          </w:tcPr>
          <w:p w14:paraId="0F9B26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06" w:author="Ross Norsworthy" w:date="2020-03-20T01:39:00Z"/>
                <w:sz w:val="20"/>
              </w:rPr>
            </w:pPr>
            <w:ins w:id="17807" w:author="Ross Norsworthy" w:date="2020-03-20T01:39:00Z">
              <w:r w:rsidRPr="00A013FD">
                <w:rPr>
                  <w:sz w:val="20"/>
                </w:rPr>
                <w:t>–20.0</w:t>
              </w:r>
            </w:ins>
          </w:p>
        </w:tc>
        <w:tc>
          <w:tcPr>
            <w:tcW w:w="1105" w:type="dxa"/>
            <w:shd w:val="clear" w:color="auto" w:fill="auto"/>
            <w:noWrap/>
            <w:vAlign w:val="center"/>
          </w:tcPr>
          <w:p w14:paraId="4E2032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08" w:author="Ross Norsworthy" w:date="2020-03-20T01:39:00Z"/>
                <w:sz w:val="20"/>
              </w:rPr>
            </w:pPr>
            <w:ins w:id="17809" w:author="Ross Norsworthy" w:date="2020-03-20T01:39:00Z">
              <w:r w:rsidRPr="00A013FD">
                <w:rPr>
                  <w:sz w:val="20"/>
                </w:rPr>
                <w:t>–12.2</w:t>
              </w:r>
            </w:ins>
          </w:p>
        </w:tc>
        <w:tc>
          <w:tcPr>
            <w:tcW w:w="1105" w:type="dxa"/>
            <w:shd w:val="clear" w:color="auto" w:fill="auto"/>
            <w:noWrap/>
            <w:vAlign w:val="center"/>
          </w:tcPr>
          <w:p w14:paraId="445133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10" w:author="Ross Norsworthy" w:date="2020-03-20T01:39:00Z"/>
                <w:sz w:val="20"/>
              </w:rPr>
            </w:pPr>
            <w:ins w:id="17811" w:author="Ross Norsworthy" w:date="2020-03-20T01:39:00Z">
              <w:r w:rsidRPr="00A013FD">
                <w:rPr>
                  <w:sz w:val="20"/>
                </w:rPr>
                <w:t>3.0</w:t>
              </w:r>
            </w:ins>
          </w:p>
        </w:tc>
        <w:tc>
          <w:tcPr>
            <w:tcW w:w="936" w:type="dxa"/>
            <w:shd w:val="clear" w:color="auto" w:fill="auto"/>
            <w:noWrap/>
            <w:vAlign w:val="center"/>
          </w:tcPr>
          <w:p w14:paraId="7A2658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12" w:author="Ross Norsworthy" w:date="2020-03-20T01:39:00Z"/>
                <w:sz w:val="20"/>
              </w:rPr>
            </w:pPr>
            <w:ins w:id="17813" w:author="Ross Norsworthy" w:date="2020-03-20T01:39:00Z">
              <w:r w:rsidRPr="00A013FD">
                <w:rPr>
                  <w:sz w:val="20"/>
                </w:rPr>
                <w:t>600</w:t>
              </w:r>
            </w:ins>
          </w:p>
        </w:tc>
        <w:tc>
          <w:tcPr>
            <w:tcW w:w="768" w:type="dxa"/>
            <w:shd w:val="clear" w:color="auto" w:fill="auto"/>
            <w:noWrap/>
            <w:vAlign w:val="center"/>
          </w:tcPr>
          <w:p w14:paraId="2C1F69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14" w:author="Ross Norsworthy" w:date="2020-03-20T01:39:00Z"/>
                <w:sz w:val="20"/>
              </w:rPr>
            </w:pPr>
            <w:ins w:id="17815" w:author="Ross Norsworthy" w:date="2020-03-20T01:39:00Z">
              <w:r w:rsidRPr="00A013FD">
                <w:rPr>
                  <w:sz w:val="20"/>
                </w:rPr>
                <w:t>132.2</w:t>
              </w:r>
            </w:ins>
          </w:p>
        </w:tc>
        <w:tc>
          <w:tcPr>
            <w:tcW w:w="1105" w:type="dxa"/>
            <w:shd w:val="clear" w:color="auto" w:fill="auto"/>
            <w:noWrap/>
            <w:vAlign w:val="center"/>
          </w:tcPr>
          <w:p w14:paraId="4C164C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16" w:author="Ross Norsworthy" w:date="2020-03-20T01:39:00Z"/>
                <w:sz w:val="20"/>
              </w:rPr>
            </w:pPr>
            <w:ins w:id="17817" w:author="Ross Norsworthy" w:date="2020-03-20T01:39:00Z">
              <w:r w:rsidRPr="00A013FD">
                <w:rPr>
                  <w:sz w:val="20"/>
                </w:rPr>
                <w:t>–5.5</w:t>
              </w:r>
            </w:ins>
          </w:p>
        </w:tc>
        <w:tc>
          <w:tcPr>
            <w:tcW w:w="1329" w:type="dxa"/>
            <w:shd w:val="clear" w:color="auto" w:fill="auto"/>
            <w:noWrap/>
            <w:vAlign w:val="center"/>
          </w:tcPr>
          <w:p w14:paraId="0E7A87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18" w:author="Ross Norsworthy" w:date="2020-03-20T01:39:00Z"/>
                <w:sz w:val="20"/>
              </w:rPr>
            </w:pPr>
            <w:ins w:id="17819" w:author="Ross Norsworthy" w:date="2020-03-20T01:39:00Z">
              <w:r w:rsidRPr="00A013FD">
                <w:rPr>
                  <w:sz w:val="20"/>
                </w:rPr>
                <w:t>–153.9</w:t>
              </w:r>
            </w:ins>
          </w:p>
        </w:tc>
        <w:tc>
          <w:tcPr>
            <w:tcW w:w="796" w:type="dxa"/>
            <w:shd w:val="clear" w:color="auto" w:fill="auto"/>
            <w:noWrap/>
            <w:vAlign w:val="center"/>
          </w:tcPr>
          <w:p w14:paraId="0DAD56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7820" w:author="Ross Norsworthy" w:date="2020-03-20T01:39:00Z"/>
                <w:sz w:val="20"/>
              </w:rPr>
            </w:pPr>
            <w:ins w:id="17821" w:author="Ross Norsworthy" w:date="2020-03-20T01:39:00Z">
              <w:r w:rsidRPr="00A013FD">
                <w:rPr>
                  <w:sz w:val="20"/>
                </w:rPr>
                <w:t>48.9</w:t>
              </w:r>
            </w:ins>
          </w:p>
        </w:tc>
      </w:tr>
    </w:tbl>
    <w:p w14:paraId="5BB519DF" w14:textId="77777777" w:rsidR="00A013FD" w:rsidRPr="00A013FD" w:rsidRDefault="00A013FD" w:rsidP="00987684">
      <w:pPr>
        <w:pStyle w:val="Tablefin"/>
        <w:rPr>
          <w:ins w:id="17822" w:author="Ross Norsworthy" w:date="2020-03-20T01:39:00Z"/>
        </w:rPr>
      </w:pPr>
    </w:p>
    <w:p w14:paraId="4DAE68C3" w14:textId="77777777" w:rsidR="00A013FD" w:rsidRPr="00A013FD" w:rsidRDefault="00F10AD9" w:rsidP="0069121E">
      <w:pPr>
        <w:pStyle w:val="Heading2"/>
        <w:rPr>
          <w:ins w:id="17823" w:author="Ross Norsworthy" w:date="2020-03-20T01:39:00Z"/>
          <w:rFonts w:eastAsiaTheme="minorHAnsi"/>
          <w:lang w:eastAsia="de-DE"/>
        </w:rPr>
      </w:pPr>
      <w:bookmarkStart w:id="17824" w:name="_Toc35545760"/>
      <w:bookmarkStart w:id="17825" w:name="_Toc35545658"/>
      <w:bookmarkStart w:id="17826" w:name="_Toc35545659"/>
      <w:bookmarkStart w:id="17827" w:name="_Toc35545660"/>
      <w:bookmarkStart w:id="17828" w:name="_Toc35545661"/>
      <w:bookmarkStart w:id="17829" w:name="_Toc35545662"/>
      <w:bookmarkStart w:id="17830" w:name="_Toc35545663"/>
      <w:bookmarkStart w:id="17831" w:name="_Toc35545665"/>
      <w:bookmarkStart w:id="17832" w:name="_Toc35545724"/>
      <w:bookmarkStart w:id="17833" w:name="_Toc35545664"/>
      <w:bookmarkStart w:id="17834" w:name="_Toc35545759"/>
      <w:bookmarkStart w:id="17835" w:name="_Toc35545725"/>
      <w:bookmarkStart w:id="17836" w:name="_Toc35545729"/>
      <w:bookmarkStart w:id="17837" w:name="_Toc35545761"/>
      <w:bookmarkStart w:id="17838" w:name="_Toc35545768"/>
      <w:bookmarkStart w:id="17839" w:name="_Toc35545767"/>
      <w:bookmarkStart w:id="17840" w:name="_Toc35545762"/>
      <w:bookmarkStart w:id="17841" w:name="_Toc35545763"/>
      <w:bookmarkStart w:id="17842" w:name="_Toc35545765"/>
      <w:bookmarkStart w:id="17843" w:name="_Toc35545766"/>
      <w:bookmarkStart w:id="17844" w:name="_Toc35545769"/>
      <w:bookmarkStart w:id="17845" w:name="_Toc35545764"/>
      <w:bookmarkStart w:id="17846" w:name="_Toc35545770"/>
      <w:bookmarkStart w:id="17847" w:name="_Toc35545771"/>
      <w:bookmarkStart w:id="17848" w:name="_Toc35545772"/>
      <w:bookmarkStart w:id="17849" w:name="_Toc35545773"/>
      <w:bookmarkStart w:id="17850" w:name="_Toc35545774"/>
      <w:bookmarkStart w:id="17851" w:name="_Toc35545775"/>
      <w:bookmarkStart w:id="17852" w:name="_Toc35545776"/>
      <w:bookmarkStart w:id="17853" w:name="_Toc35545831"/>
      <w:bookmarkStart w:id="17854" w:name="_Toc35545832"/>
      <w:bookmarkStart w:id="17855" w:name="_Toc35545833"/>
      <w:bookmarkStart w:id="17856" w:name="_Toc35545908"/>
      <w:bookmarkStart w:id="17857" w:name="_Toc35545909"/>
      <w:bookmarkStart w:id="17858" w:name="_Toc35545910"/>
      <w:bookmarkStart w:id="17859" w:name="_Toc35545911"/>
      <w:bookmarkStart w:id="17860" w:name="_Toc35545912"/>
      <w:bookmarkStart w:id="17861" w:name="_Toc35545913"/>
      <w:bookmarkStart w:id="17862" w:name="_Toc35545919"/>
      <w:bookmarkStart w:id="17863" w:name="_Toc35545996"/>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ins w:id="17864" w:author="Song, Xiaojing" w:date="2020-08-21T14:33:00Z">
        <w:del w:id="17865" w:author="USA Editor 2021" w:date="2021-01-05T12:16:00Z">
          <w:r w:rsidRPr="002F2BEC" w:rsidDel="002F2BEC">
            <w:rPr>
              <w:rFonts w:eastAsiaTheme="minorHAnsi"/>
              <w:highlight w:val="green"/>
              <w:lang w:eastAsia="de-DE"/>
            </w:rPr>
            <w:delText>D</w:delText>
          </w:r>
          <w:r w:rsidDel="002F2BEC">
            <w:rPr>
              <w:rFonts w:eastAsiaTheme="minorHAnsi"/>
              <w:lang w:eastAsia="de-DE"/>
            </w:rPr>
            <w:delText xml:space="preserve"> </w:delText>
          </w:r>
        </w:del>
      </w:ins>
      <w:ins w:id="17866" w:author="Song, Xiaojing" w:date="2020-08-24T16:00:00Z">
        <w:r w:rsidR="000A269F">
          <w:rPr>
            <w:rFonts w:eastAsiaTheme="minorHAnsi"/>
            <w:lang w:eastAsia="de-DE"/>
          </w:rPr>
          <w:t>2</w:t>
        </w:r>
      </w:ins>
      <w:ins w:id="17867" w:author="Song, Xiaojing" w:date="2020-08-21T14:33:00Z">
        <w:r>
          <w:rPr>
            <w:rFonts w:eastAsiaTheme="minorHAnsi"/>
            <w:lang w:eastAsia="de-DE"/>
          </w:rPr>
          <w:t>.4</w:t>
        </w:r>
        <w:r>
          <w:rPr>
            <w:rFonts w:eastAsiaTheme="minorHAnsi"/>
            <w:lang w:eastAsia="de-DE"/>
          </w:rPr>
          <w:tab/>
        </w:r>
      </w:ins>
      <w:ins w:id="17868" w:author="Ross Norsworthy" w:date="2020-03-20T01:39:00Z">
        <w:r w:rsidR="00A013FD" w:rsidRPr="00A013FD">
          <w:rPr>
            <w:rFonts w:eastAsiaTheme="minorHAnsi"/>
            <w:lang w:eastAsia="de-DE"/>
          </w:rPr>
          <w:t>Bit mapping</w:t>
        </w:r>
        <w:bookmarkEnd w:id="17863"/>
      </w:ins>
    </w:p>
    <w:p w14:paraId="36F5D822" w14:textId="3A468ED2" w:rsidR="00A013FD" w:rsidRPr="00A013FD" w:rsidRDefault="00A013FD" w:rsidP="00A013FD">
      <w:pPr>
        <w:spacing w:after="120"/>
        <w:rPr>
          <w:ins w:id="17869" w:author="Ross Norsworthy" w:date="2020-03-20T01:39:00Z"/>
        </w:rPr>
      </w:pPr>
      <w:ins w:id="17870" w:author="Ross Norsworthy" w:date="2020-03-20T01:39:00Z">
        <w:r w:rsidRPr="00A013FD">
          <w:t xml:space="preserve">For bit mappings, see Annex </w:t>
        </w:r>
      </w:ins>
      <w:ins w:id="17871" w:author="USA Editor 2021" w:date="2021-01-05T12:16:00Z">
        <w:r w:rsidR="002F2BEC" w:rsidRPr="000B0EF2">
          <w:rPr>
            <w:highlight w:val="green"/>
          </w:rPr>
          <w:t>2</w:t>
        </w:r>
      </w:ins>
      <w:ins w:id="17872" w:author="Ross Norsworthy" w:date="2020-03-20T01:39:00Z">
        <w:del w:id="17873" w:author="USA Editor 2021" w:date="2021-01-05T12:16:00Z">
          <w:r w:rsidRPr="000B0EF2" w:rsidDel="002F2BEC">
            <w:rPr>
              <w:highlight w:val="green"/>
            </w:rPr>
            <w:delText>A</w:delText>
          </w:r>
        </w:del>
        <w:r w:rsidRPr="00A013FD">
          <w:t>.</w:t>
        </w:r>
      </w:ins>
    </w:p>
    <w:p w14:paraId="10715B48" w14:textId="77777777" w:rsidR="00A013FD" w:rsidRPr="00A013FD" w:rsidRDefault="006A4443" w:rsidP="0069121E">
      <w:pPr>
        <w:pStyle w:val="Heading2"/>
        <w:rPr>
          <w:ins w:id="17874" w:author="Ross Norsworthy" w:date="2020-03-20T01:39:00Z"/>
          <w:rFonts w:eastAsiaTheme="minorHAnsi"/>
          <w:lang w:eastAsia="de-DE"/>
        </w:rPr>
      </w:pPr>
      <w:bookmarkStart w:id="17875" w:name="_Toc35545997"/>
      <w:ins w:id="17876" w:author="Song, Xiaojing" w:date="2020-08-21T14:33:00Z">
        <w:del w:id="17877" w:author="USA Editor 2021" w:date="2021-01-05T12:16:00Z">
          <w:r w:rsidRPr="002F2BEC" w:rsidDel="002F2BEC">
            <w:rPr>
              <w:rFonts w:eastAsiaTheme="minorHAnsi"/>
              <w:highlight w:val="green"/>
              <w:lang w:eastAsia="de-DE"/>
            </w:rPr>
            <w:delText>D</w:delText>
          </w:r>
          <w:r w:rsidDel="002F2BEC">
            <w:rPr>
              <w:rFonts w:eastAsiaTheme="minorHAnsi"/>
              <w:lang w:eastAsia="de-DE"/>
            </w:rPr>
            <w:delText xml:space="preserve"> </w:delText>
          </w:r>
        </w:del>
      </w:ins>
      <w:ins w:id="17878" w:author="Song, Xiaojing" w:date="2020-08-24T16:01:00Z">
        <w:r w:rsidR="000A269F">
          <w:rPr>
            <w:rFonts w:eastAsiaTheme="minorHAnsi"/>
            <w:lang w:eastAsia="de-DE"/>
          </w:rPr>
          <w:t>2</w:t>
        </w:r>
      </w:ins>
      <w:ins w:id="17879" w:author="Song, Xiaojing" w:date="2020-08-21T14:34:00Z">
        <w:r>
          <w:rPr>
            <w:rFonts w:eastAsiaTheme="minorHAnsi"/>
            <w:lang w:eastAsia="de-DE"/>
          </w:rPr>
          <w:t>.5</w:t>
        </w:r>
        <w:r>
          <w:rPr>
            <w:rFonts w:eastAsiaTheme="minorHAnsi"/>
            <w:lang w:eastAsia="de-DE"/>
          </w:rPr>
          <w:tab/>
        </w:r>
      </w:ins>
      <w:ins w:id="17880" w:author="Ross Norsworthy" w:date="2020-03-20T01:39:00Z">
        <w:r w:rsidR="00A013FD" w:rsidRPr="0069121E">
          <w:rPr>
            <w:rFonts w:eastAsiaTheme="minorHAnsi"/>
          </w:rPr>
          <w:t>SPREADING</w:t>
        </w:r>
        <w:bookmarkEnd w:id="17875"/>
      </w:ins>
    </w:p>
    <w:p w14:paraId="67C7A535" w14:textId="77777777" w:rsidR="00A013FD" w:rsidRPr="00A013FD" w:rsidRDefault="00A013FD" w:rsidP="00A013FD">
      <w:pPr>
        <w:spacing w:after="120"/>
        <w:rPr>
          <w:ins w:id="17881" w:author="Ross Norsworthy" w:date="2020-03-20T01:39:00Z"/>
          <w:lang w:eastAsia="de-DE"/>
        </w:rPr>
      </w:pPr>
      <w:ins w:id="17882" w:author="Ross Norsworthy" w:date="2020-03-20T01:39:00Z">
        <w:r w:rsidRPr="00A013FD">
          <w:rPr>
            <w:lang w:eastAsia="de-DE"/>
          </w:rPr>
          <w:t>Direct sequence spreading with constant envelope is applied for the physical layer burst format SAT-MCS-1.50-2, identified by Link ID 20. Spreading for the downlink burst waveforms carrying bulletin boards, Link ID 25 and Link ID 32 are achieved by utilising Gold sequences of length 2047. A short direct spreading sequence of length four is applied for the downlink burst waveforms defined by Link ID 28</w:t>
        </w:r>
      </w:ins>
      <w:ins w:id="17883" w:author="Johnny Schultz" w:date="2020-04-17T12:42:00Z">
        <w:r w:rsidRPr="00A013FD">
          <w:rPr>
            <w:lang w:eastAsia="de-DE"/>
          </w:rPr>
          <w:t xml:space="preserve"> and 29</w:t>
        </w:r>
      </w:ins>
      <w:ins w:id="17884" w:author="Ross Norsworthy" w:date="2020-03-20T01:39:00Z">
        <w:r w:rsidRPr="00A013FD">
          <w:rPr>
            <w:lang w:eastAsia="de-DE"/>
          </w:rPr>
          <w:t>.</w:t>
        </w:r>
      </w:ins>
    </w:p>
    <w:p w14:paraId="7119CA1A" w14:textId="77777777" w:rsidR="00A013FD" w:rsidRPr="00A013FD" w:rsidRDefault="006A4443" w:rsidP="0069121E">
      <w:pPr>
        <w:pStyle w:val="Heading3"/>
        <w:rPr>
          <w:ins w:id="17885" w:author="Ross Norsworthy" w:date="2020-03-20T01:39:00Z"/>
          <w:rFonts w:eastAsiaTheme="minorHAnsi"/>
          <w:lang w:eastAsia="de-DE"/>
        </w:rPr>
      </w:pPr>
      <w:bookmarkStart w:id="17886" w:name="_Ref35526264"/>
      <w:bookmarkStart w:id="17887" w:name="_Toc35545998"/>
      <w:ins w:id="17888" w:author="Song, Xiaojing" w:date="2020-08-21T14:34:00Z">
        <w:del w:id="17889" w:author="USA Editor 2021" w:date="2021-01-05T12:16:00Z">
          <w:r w:rsidRPr="002F2BEC" w:rsidDel="002F2BEC">
            <w:rPr>
              <w:rFonts w:eastAsiaTheme="minorHAnsi"/>
              <w:caps/>
              <w:szCs w:val="22"/>
              <w:highlight w:val="green"/>
              <w:lang w:eastAsia="de-DE"/>
            </w:rPr>
            <w:delText>D</w:delText>
          </w:r>
          <w:r w:rsidDel="002F2BEC">
            <w:rPr>
              <w:rFonts w:eastAsiaTheme="minorHAnsi"/>
              <w:caps/>
              <w:szCs w:val="22"/>
              <w:lang w:eastAsia="de-DE"/>
            </w:rPr>
            <w:delText xml:space="preserve"> </w:delText>
          </w:r>
        </w:del>
      </w:ins>
      <w:ins w:id="17890" w:author="Song, Xiaojing" w:date="2020-08-24T16:01:00Z">
        <w:r w:rsidR="000A269F">
          <w:rPr>
            <w:rFonts w:eastAsiaTheme="minorHAnsi"/>
            <w:caps/>
            <w:szCs w:val="22"/>
            <w:lang w:eastAsia="de-DE"/>
          </w:rPr>
          <w:t>2</w:t>
        </w:r>
      </w:ins>
      <w:ins w:id="17891" w:author="Song, Xiaojing" w:date="2020-08-21T14:34:00Z">
        <w:r>
          <w:rPr>
            <w:rFonts w:eastAsiaTheme="minorHAnsi"/>
            <w:caps/>
            <w:szCs w:val="22"/>
            <w:lang w:eastAsia="de-DE"/>
          </w:rPr>
          <w:t>.5.1</w:t>
        </w:r>
        <w:r>
          <w:rPr>
            <w:rFonts w:eastAsiaTheme="minorHAnsi"/>
            <w:caps/>
            <w:szCs w:val="22"/>
            <w:lang w:eastAsia="de-DE"/>
          </w:rPr>
          <w:tab/>
        </w:r>
      </w:ins>
      <w:ins w:id="17892" w:author="Ross Norsworthy" w:date="2020-03-20T01:39:00Z">
        <w:r w:rsidR="00A013FD" w:rsidRPr="00A013FD">
          <w:rPr>
            <w:rFonts w:eastAsiaTheme="minorHAnsi"/>
            <w:lang w:eastAsia="de-DE"/>
          </w:rPr>
          <w:t>Spread spectrum with constant envelope</w:t>
        </w:r>
        <w:bookmarkEnd w:id="17886"/>
        <w:bookmarkEnd w:id="17887"/>
      </w:ins>
    </w:p>
    <w:p w14:paraId="056B3E36" w14:textId="6EA34622" w:rsidR="00A013FD" w:rsidRDefault="00A013FD" w:rsidP="00A013FD">
      <w:pPr>
        <w:spacing w:after="120"/>
      </w:pPr>
      <w:ins w:id="17893" w:author="Ross Norsworthy" w:date="2020-03-20T01:39:00Z">
        <w:r w:rsidRPr="00A013FD">
          <w:t xml:space="preserve">Direct sequence spreading with constant envelope can be implemented according to the spreading strategy </w:t>
        </w:r>
        <w:del w:id="17894" w:author="USA Editor 2021" w:date="2020-12-10T12:55:00Z">
          <w:r w:rsidRPr="002F2BEC" w:rsidDel="00273DC4">
            <w:rPr>
              <w:highlight w:val="green"/>
              <w:rPrChange w:id="17895" w:author="USA Editor 2021" w:date="2021-01-05T12:18:00Z">
                <w:rPr/>
              </w:rPrChange>
            </w:rPr>
            <w:delText>[</w:delText>
          </w:r>
        </w:del>
      </w:ins>
      <w:ins w:id="17896" w:author="USA Editor 2021" w:date="2020-12-10T12:55:00Z">
        <w:r w:rsidR="00273DC4" w:rsidRPr="002F2BEC">
          <w:rPr>
            <w:highlight w:val="green"/>
            <w:rPrChange w:id="17897" w:author="USA Editor 2021" w:date="2021-01-05T12:18:00Z">
              <w:rPr/>
            </w:rPrChange>
          </w:rPr>
          <w:t>{</w:t>
        </w:r>
      </w:ins>
      <w:ins w:id="17898" w:author="Ross Norsworthy" w:date="2020-03-20T01:39:00Z">
        <w:r w:rsidRPr="000B0EF2">
          <w:t>RD-3</w:t>
        </w:r>
      </w:ins>
      <w:ins w:id="17899" w:author="USA Editor 2021" w:date="2020-12-10T12:56:00Z">
        <w:r w:rsidR="00273DC4" w:rsidRPr="000B0EF2">
          <w:rPr>
            <w:highlight w:val="green"/>
          </w:rPr>
          <w:t>}</w:t>
        </w:r>
      </w:ins>
      <w:ins w:id="17900" w:author="Ross Norsworthy" w:date="2020-03-20T01:39:00Z">
        <w:del w:id="17901" w:author="USA Editor 2021" w:date="2020-12-10T12:56:00Z">
          <w:r w:rsidRPr="000B0EF2" w:rsidDel="00273DC4">
            <w:rPr>
              <w:highlight w:val="green"/>
            </w:rPr>
            <w:delText>]</w:delText>
          </w:r>
        </w:del>
        <w:r w:rsidRPr="000B0EF2">
          <w:rPr>
            <w:highlight w:val="green"/>
          </w:rPr>
          <w:t>.</w:t>
        </w:r>
        <w:r w:rsidRPr="00A013FD">
          <w:t xml:space="preserve">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Figure 48.</w:t>
        </w:r>
      </w:ins>
    </w:p>
    <w:p w14:paraId="7E3E4D58" w14:textId="77777777" w:rsidR="008E1B5D" w:rsidRDefault="008E1B5D" w:rsidP="004954F5">
      <w:pPr>
        <w:pStyle w:val="TableNo"/>
        <w:rPr>
          <w:lang w:val="en-US"/>
        </w:rPr>
      </w:pPr>
      <w:bookmarkStart w:id="17902" w:name="_Toc35546232"/>
      <w:bookmarkStart w:id="17903" w:name="_Hlk62209724"/>
      <w:ins w:id="17904" w:author="Ross Norsworthy" w:date="2020-03-20T01:39:00Z">
        <w:r w:rsidRPr="00A013FD">
          <w:rPr>
            <w:lang w:val="en-US"/>
          </w:rPr>
          <w:t>Figure 48</w:t>
        </w:r>
      </w:ins>
    </w:p>
    <w:p w14:paraId="372A1DDC" w14:textId="77777777" w:rsidR="008E1B5D" w:rsidRPr="00A013FD" w:rsidRDefault="008E1B5D" w:rsidP="00987684">
      <w:pPr>
        <w:pStyle w:val="Figuretitle"/>
        <w:rPr>
          <w:ins w:id="17905" w:author="Ross Norsworthy" w:date="2020-03-20T01:39:00Z"/>
          <w:lang w:val="en-US"/>
        </w:rPr>
      </w:pPr>
      <w:ins w:id="17906" w:author="Ross Norsworthy" w:date="2020-03-20T01:39:00Z">
        <w:r w:rsidRPr="00A013FD">
          <w:rPr>
            <w:lang w:val="en-US"/>
          </w:rPr>
          <w:t>CPM Spreading Principle</w:t>
        </w:r>
        <w:bookmarkEnd w:id="17902"/>
      </w:ins>
    </w:p>
    <w:p w14:paraId="65C8422F" w14:textId="77777777" w:rsidR="00A013FD" w:rsidRPr="00A013FD" w:rsidRDefault="00A013FD" w:rsidP="00A013FD">
      <w:pPr>
        <w:spacing w:after="120"/>
        <w:jc w:val="center"/>
        <w:rPr>
          <w:ins w:id="17907" w:author="Ross Norsworthy" w:date="2020-03-20T01:39:00Z"/>
        </w:rPr>
      </w:pPr>
      <w:ins w:id="17908" w:author="Ross Norsworthy" w:date="2020-03-20T01:39:00Z">
        <w:r w:rsidRPr="00A013FD">
          <w:rPr>
            <w:noProof/>
            <w:lang w:val="fr-CA" w:eastAsia="fr-CA"/>
          </w:rPr>
          <w:drawing>
            <wp:inline distT="0" distB="0" distL="0" distR="0" wp14:anchorId="0B7C7D74" wp14:editId="41E59492">
              <wp:extent cx="4107815" cy="18288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4107815" cy="1828800"/>
                      </a:xfrm>
                      <a:prstGeom prst="rect">
                        <a:avLst/>
                      </a:prstGeom>
                      <a:noFill/>
                      <a:ln>
                        <a:noFill/>
                      </a:ln>
                    </pic:spPr>
                  </pic:pic>
                </a:graphicData>
              </a:graphic>
            </wp:inline>
          </w:drawing>
        </w:r>
      </w:ins>
    </w:p>
    <w:bookmarkEnd w:id="17903"/>
    <w:p w14:paraId="4E9FE6EE" w14:textId="77777777" w:rsidR="00A013FD" w:rsidRPr="00A013FD" w:rsidRDefault="00A013FD" w:rsidP="00A013FD">
      <w:pPr>
        <w:spacing w:after="120"/>
        <w:rPr>
          <w:ins w:id="17909" w:author="Ross Norsworthy" w:date="2020-03-20T01:39:00Z"/>
        </w:rPr>
      </w:pPr>
      <w:ins w:id="17910" w:author="Ross Norsworthy" w:date="2020-03-20T01:39:00Z">
        <w:r w:rsidRPr="00A013FD">
          <w:t xml:space="preserve">In order to avoid phase discontinuity at the data symbol transitions, the proposed solution is to adapt the spreading sequence according to the modulating data. In other words, the CPM spreading sequence at the edge of each symbol is adapted according to the new input modulating symbol value to avoid, or minimize any phase discontinuity. Such a solution produces a small loss at the receiver as the receiver does not know the edge symbol part of the used CPM spreading sequence. For a spreading factor (SF) of 16 or higher, the resulting correlation loss experienced by the receiver due to this issue is less than 0.25 dB. Performance losses with respect to conventional spreading is thus quite negligible provided that SF = 16 or larger is used. </w:t>
        </w:r>
      </w:ins>
    </w:p>
    <w:p w14:paraId="676B1AD7" w14:textId="77777777" w:rsidR="00A013FD" w:rsidRPr="00A013FD" w:rsidRDefault="00A013FD" w:rsidP="00A013FD">
      <w:pPr>
        <w:spacing w:after="120"/>
        <w:rPr>
          <w:ins w:id="17911" w:author="Ross Norsworthy" w:date="2020-03-20T01:39:00Z"/>
        </w:rPr>
      </w:pPr>
      <w:ins w:id="17912" w:author="Ross Norsworthy" w:date="2020-03-20T01:39:00Z">
        <w:r w:rsidRPr="00A013FD">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12F196E8" w14:textId="77777777" w:rsidR="00A013FD" w:rsidRPr="00A013FD" w:rsidRDefault="00A013FD" w:rsidP="00A013FD">
      <w:pPr>
        <w:spacing w:after="120"/>
        <w:rPr>
          <w:ins w:id="17913" w:author="Ross Norsworthy" w:date="2020-03-20T01:39:00Z"/>
          <w:szCs w:val="24"/>
        </w:rPr>
      </w:pPr>
      <w:ins w:id="17914" w:author="Ross Norsworthy" w:date="2020-03-20T01:39:00Z">
        <w:r w:rsidRPr="00A013FD">
          <w:t>The stored spreading sequence is then applied starting from the first preamble syncword symbol and continuing in the data part (as shown in Figure 49).</w:t>
        </w:r>
        <w:r w:rsidRPr="00A013FD">
          <w:rPr>
            <w:szCs w:val="24"/>
          </w:rPr>
          <w:t xml:space="preserve"> The generated constant envelope spreading output sequence </w:t>
        </w:r>
      </w:ins>
      <m:oMath>
        <m:r>
          <w:ins w:id="17915" w:author="Ross Norsworthy" w:date="2020-03-20T01:39:00Z">
            <w:rPr>
              <w:rFonts w:ascii="Cambria Math" w:hAnsi="Cambria Math"/>
              <w:szCs w:val="24"/>
            </w:rPr>
            <m:t>y</m:t>
          </w:ins>
        </m:r>
        <m:d>
          <m:dPr>
            <m:ctrlPr>
              <w:ins w:id="17916" w:author="Ross Norsworthy" w:date="2020-03-20T01:39:00Z">
                <w:rPr>
                  <w:rFonts w:ascii="Cambria Math" w:hAnsi="Cambria Math"/>
                  <w:i/>
                  <w:szCs w:val="24"/>
                </w:rPr>
              </w:ins>
            </m:ctrlPr>
          </m:dPr>
          <m:e>
            <m:r>
              <w:ins w:id="17917" w:author="Ross Norsworthy" w:date="2020-03-20T01:39:00Z">
                <w:rPr>
                  <w:rFonts w:ascii="Cambria Math" w:hAnsi="Cambria Math"/>
                  <w:szCs w:val="24"/>
                </w:rPr>
                <m:t>k</m:t>
              </w:ins>
            </m:r>
          </m:e>
        </m:d>
      </m:oMath>
      <w:ins w:id="17918" w:author="Ross Norsworthy" w:date="2020-03-20T01:39:00Z">
        <w:r w:rsidRPr="00A013FD">
          <w:rPr>
            <w:szCs w:val="24"/>
          </w:rPr>
          <w:t xml:space="preserve"> is given by</w:t>
        </w:r>
      </w:ins>
    </w:p>
    <w:p w14:paraId="5936EBDE" w14:textId="77777777" w:rsidR="00A013FD" w:rsidRPr="00A013FD" w:rsidRDefault="00A013FD" w:rsidP="00A013FD">
      <w:pPr>
        <w:spacing w:after="120"/>
        <w:rPr>
          <w:ins w:id="17919" w:author="Ross Norsworthy" w:date="2020-03-20T01:39:00Z"/>
          <w:szCs w:val="24"/>
        </w:rPr>
      </w:pPr>
      <m:oMathPara>
        <m:oMath>
          <m:r>
            <w:ins w:id="17920" w:author="Ross Norsworthy" w:date="2020-03-20T01:39:00Z">
              <w:rPr>
                <w:rFonts w:ascii="Cambria Math" w:hAnsi="Cambria Math"/>
                <w:szCs w:val="24"/>
              </w:rPr>
              <m:t>y</m:t>
            </w:ins>
          </m:r>
          <m:d>
            <m:dPr>
              <m:ctrlPr>
                <w:ins w:id="17921" w:author="Ross Norsworthy" w:date="2020-03-20T01:39:00Z">
                  <w:rPr>
                    <w:rFonts w:ascii="Cambria Math" w:hAnsi="Cambria Math"/>
                    <w:i/>
                    <w:szCs w:val="24"/>
                  </w:rPr>
                </w:ins>
              </m:ctrlPr>
            </m:dPr>
            <m:e>
              <m:r>
                <w:ins w:id="17922" w:author="Ross Norsworthy" w:date="2020-03-20T01:39:00Z">
                  <w:rPr>
                    <w:rFonts w:ascii="Cambria Math" w:hAnsi="Cambria Math"/>
                    <w:szCs w:val="24"/>
                  </w:rPr>
                  <m:t>k</m:t>
                </w:ins>
              </m:r>
            </m:e>
          </m:d>
          <m:r>
            <w:ins w:id="17923" w:author="Ross Norsworthy" w:date="2020-03-20T01:39:00Z">
              <w:rPr>
                <w:rFonts w:ascii="Cambria Math" w:hAnsi="Cambria Math"/>
                <w:szCs w:val="24"/>
              </w:rPr>
              <m:t>=</m:t>
            </w:ins>
          </m:r>
          <m:d>
            <m:dPr>
              <m:begChr m:val="{"/>
              <m:endChr m:val=""/>
              <m:ctrlPr>
                <w:ins w:id="17924" w:author="Ross Norsworthy" w:date="2020-03-20T01:39:00Z">
                  <w:rPr>
                    <w:rFonts w:ascii="Cambria Math" w:hAnsi="Cambria Math"/>
                    <w:i/>
                    <w:szCs w:val="24"/>
                  </w:rPr>
                </w:ins>
              </m:ctrlPr>
            </m:dPr>
            <m:e>
              <m:m>
                <m:mPr>
                  <m:mcs>
                    <m:mc>
                      <m:mcPr>
                        <m:count m:val="1"/>
                        <m:mcJc m:val="center"/>
                      </m:mcPr>
                    </m:mc>
                  </m:mcs>
                  <m:ctrlPr>
                    <w:ins w:id="17925" w:author="Ross Norsworthy" w:date="2020-03-20T01:39:00Z">
                      <w:rPr>
                        <w:rFonts w:ascii="Cambria Math" w:hAnsi="Cambria Math"/>
                        <w:i/>
                        <w:szCs w:val="24"/>
                      </w:rPr>
                    </w:ins>
                  </m:ctrlPr>
                </m:mPr>
                <m:mr>
                  <m:e>
                    <m:r>
                      <w:ins w:id="17926" w:author="Ross Norsworthy" w:date="2020-03-20T01:39:00Z">
                        <w:rPr>
                          <w:rFonts w:ascii="Cambria Math" w:hAnsi="Cambria Math"/>
                          <w:szCs w:val="24"/>
                        </w:rPr>
                        <m:t>x</m:t>
                      </w:ins>
                    </m:r>
                    <m:d>
                      <m:dPr>
                        <m:ctrlPr>
                          <w:ins w:id="17927" w:author="Ross Norsworthy" w:date="2020-03-20T01:39:00Z">
                            <w:rPr>
                              <w:rFonts w:ascii="Cambria Math" w:hAnsi="Cambria Math"/>
                              <w:i/>
                              <w:szCs w:val="24"/>
                            </w:rPr>
                          </w:ins>
                        </m:ctrlPr>
                      </m:dPr>
                      <m:e>
                        <m:r>
                          <w:ins w:id="17928" w:author="Ross Norsworthy" w:date="2020-03-20T01:39:00Z">
                            <w:rPr>
                              <w:rFonts w:ascii="Cambria Math" w:hAnsi="Cambria Math"/>
                              <w:szCs w:val="24"/>
                            </w:rPr>
                            <m:t>n</m:t>
                          </w:ins>
                        </m:r>
                      </m:e>
                    </m:d>
                    <m:r>
                      <w:ins w:id="17929" w:author="Ross Norsworthy" w:date="2020-03-20T01:39:00Z">
                        <w:rPr>
                          <w:rFonts w:ascii="Cambria Math" w:hAnsi="Cambria Math"/>
                          <w:szCs w:val="24"/>
                        </w:rPr>
                        <m:t>∙</m:t>
                      </w:ins>
                    </m:r>
                    <m:sSub>
                      <m:sSubPr>
                        <m:ctrlPr>
                          <w:ins w:id="17930" w:author="Ross Norsworthy" w:date="2020-03-20T01:39:00Z">
                            <w:rPr>
                              <w:rFonts w:ascii="Cambria Math" w:hAnsi="Cambria Math"/>
                              <w:i/>
                              <w:szCs w:val="24"/>
                            </w:rPr>
                          </w:ins>
                        </m:ctrlPr>
                      </m:sSubPr>
                      <m:e>
                        <m:r>
                          <w:ins w:id="17931" w:author="Ross Norsworthy" w:date="2020-03-20T01:39:00Z">
                            <w:rPr>
                              <w:rFonts w:ascii="Cambria Math" w:hAnsi="Cambria Math"/>
                              <w:szCs w:val="24"/>
                            </w:rPr>
                            <m:t>cp</m:t>
                          </w:ins>
                        </m:r>
                      </m:e>
                      <m:sub>
                        <m:r>
                          <w:ins w:id="17932" w:author="Ross Norsworthy" w:date="2020-03-20T01:39:00Z">
                            <w:rPr>
                              <w:rFonts w:ascii="Cambria Math" w:hAnsi="Cambria Math"/>
                              <w:szCs w:val="24"/>
                            </w:rPr>
                            <m:t>a</m:t>
                          </w:ins>
                        </m:r>
                      </m:sub>
                    </m:sSub>
                    <m:d>
                      <m:dPr>
                        <m:ctrlPr>
                          <w:ins w:id="17933" w:author="Ross Norsworthy" w:date="2020-03-20T01:39:00Z">
                            <w:rPr>
                              <w:rFonts w:ascii="Cambria Math" w:hAnsi="Cambria Math"/>
                              <w:i/>
                              <w:szCs w:val="24"/>
                            </w:rPr>
                          </w:ins>
                        </m:ctrlPr>
                      </m:dPr>
                      <m:e>
                        <m:sSub>
                          <m:sSubPr>
                            <m:ctrlPr>
                              <w:ins w:id="17934" w:author="Ross Norsworthy" w:date="2020-03-20T01:39:00Z">
                                <w:rPr>
                                  <w:rFonts w:ascii="Cambria Math" w:hAnsi="Cambria Math"/>
                                  <w:i/>
                                  <w:szCs w:val="24"/>
                                </w:rPr>
                              </w:ins>
                            </m:ctrlPr>
                          </m:sSubPr>
                          <m:e>
                            <m:r>
                              <w:ins w:id="17935" w:author="Ross Norsworthy" w:date="2020-03-20T01:39:00Z">
                                <w:rPr>
                                  <w:rFonts w:ascii="Cambria Math" w:hAnsi="Cambria Math"/>
                                  <w:szCs w:val="24"/>
                                </w:rPr>
                                <m:t>l</m:t>
                              </w:ins>
                            </m:r>
                          </m:e>
                          <m:sub>
                            <m:r>
                              <w:ins w:id="17936" w:author="Ross Norsworthy" w:date="2020-03-20T01:39:00Z">
                                <w:rPr>
                                  <w:rFonts w:ascii="Cambria Math" w:hAnsi="Cambria Math"/>
                                  <w:szCs w:val="24"/>
                                </w:rPr>
                                <m:t>a</m:t>
                              </w:ins>
                            </m:r>
                          </m:sub>
                        </m:sSub>
                        <m:r>
                          <w:ins w:id="17937" w:author="Ross Norsworthy" w:date="2020-03-20T01:39:00Z">
                            <w:rPr>
                              <w:rFonts w:ascii="Cambria Math" w:hAnsi="Cambria Math"/>
                              <w:szCs w:val="24"/>
                            </w:rPr>
                            <m:t>,</m:t>
                          </w:ins>
                        </m:r>
                        <m:sSub>
                          <m:sSubPr>
                            <m:ctrlPr>
                              <w:ins w:id="17938" w:author="Ross Norsworthy" w:date="2020-03-20T01:39:00Z">
                                <w:rPr>
                                  <w:rFonts w:ascii="Cambria Math" w:hAnsi="Cambria Math"/>
                                  <w:i/>
                                  <w:szCs w:val="24"/>
                                </w:rPr>
                              </w:ins>
                            </m:ctrlPr>
                          </m:sSubPr>
                          <m:e>
                            <m:r>
                              <w:ins w:id="17939" w:author="Ross Norsworthy" w:date="2020-03-20T01:39:00Z">
                                <w:rPr>
                                  <w:rFonts w:ascii="Cambria Math" w:hAnsi="Cambria Math"/>
                                  <w:szCs w:val="24"/>
                                </w:rPr>
                                <m:t>p</m:t>
                              </w:ins>
                            </m:r>
                          </m:e>
                          <m:sub>
                            <m:r>
                              <w:ins w:id="17940" w:author="Ross Norsworthy" w:date="2020-03-20T01:39:00Z">
                                <w:rPr>
                                  <w:rFonts w:ascii="Cambria Math" w:hAnsi="Cambria Math"/>
                                  <w:szCs w:val="24"/>
                                </w:rPr>
                                <m:t>a</m:t>
                              </w:ins>
                            </m:r>
                          </m:sub>
                        </m:sSub>
                        <m:d>
                          <m:dPr>
                            <m:ctrlPr>
                              <w:ins w:id="17941" w:author="Ross Norsworthy" w:date="2020-03-20T01:39:00Z">
                                <w:rPr>
                                  <w:rFonts w:ascii="Cambria Math" w:hAnsi="Cambria Math"/>
                                  <w:i/>
                                  <w:szCs w:val="24"/>
                                </w:rPr>
                              </w:ins>
                            </m:ctrlPr>
                          </m:dPr>
                          <m:e>
                            <m:r>
                              <w:ins w:id="17942" w:author="Ross Norsworthy" w:date="2020-03-20T01:39:00Z">
                                <w:rPr>
                                  <w:rFonts w:ascii="Cambria Math" w:hAnsi="Cambria Math"/>
                                  <w:szCs w:val="24"/>
                                </w:rPr>
                                <m:t>n</m:t>
                              </w:ins>
                            </m:r>
                          </m:e>
                        </m:d>
                      </m:e>
                    </m:d>
                    <m:r>
                      <w:ins w:id="17943" w:author="Ross Norsworthy" w:date="2020-03-20T01:39:00Z">
                        <w:rPr>
                          <w:rFonts w:ascii="Cambria Math" w:hAnsi="Cambria Math"/>
                          <w:szCs w:val="24"/>
                        </w:rPr>
                        <m:t xml:space="preserve">,  </m:t>
                      </w:ins>
                    </m:r>
                    <m:r>
                      <w:ins w:id="17944" w:author="Ross Norsworthy" w:date="2020-03-20T01:39:00Z">
                        <m:rPr>
                          <m:nor/>
                        </m:rPr>
                        <w:rPr>
                          <w:szCs w:val="24"/>
                        </w:rPr>
                        <m:t xml:space="preserve">for  </m:t>
                      </w:ins>
                    </m:r>
                    <m:r>
                      <w:ins w:id="17945" w:author="Ross Norsworthy" w:date="2020-03-20T01:39:00Z">
                        <w:rPr>
                          <w:rFonts w:ascii="Cambria Math" w:hAnsi="Cambria Math"/>
                          <w:szCs w:val="24"/>
                        </w:rPr>
                        <m:t>m&lt;</m:t>
                      </w:ins>
                    </m:r>
                    <m:f>
                      <m:fPr>
                        <m:type m:val="lin"/>
                        <m:ctrlPr>
                          <w:ins w:id="17946" w:author="Ross Norsworthy" w:date="2020-03-20T01:39:00Z">
                            <w:rPr>
                              <w:rFonts w:ascii="Cambria Math" w:hAnsi="Cambria Math"/>
                              <w:i/>
                              <w:szCs w:val="24"/>
                            </w:rPr>
                          </w:ins>
                        </m:ctrlPr>
                      </m:fPr>
                      <m:num>
                        <m:r>
                          <w:ins w:id="17947" w:author="Ross Norsworthy" w:date="2020-03-20T01:39:00Z">
                            <w:rPr>
                              <w:rFonts w:ascii="Cambria Math" w:hAnsi="Cambria Math"/>
                              <w:szCs w:val="24"/>
                            </w:rPr>
                            <m:t>SL</m:t>
                          </w:ins>
                        </m:r>
                      </m:num>
                      <m:den>
                        <m:r>
                          <w:ins w:id="17948" w:author="Ross Norsworthy" w:date="2020-03-20T01:39:00Z">
                            <w:rPr>
                              <w:rFonts w:ascii="Cambria Math" w:hAnsi="Cambria Math"/>
                              <w:szCs w:val="24"/>
                            </w:rPr>
                            <m:t>2</m:t>
                          </w:ins>
                        </m:r>
                      </m:den>
                    </m:f>
                  </m:e>
                </m:mr>
                <m:mr>
                  <m:e>
                    <m:r>
                      <w:ins w:id="17949" w:author="Ross Norsworthy" w:date="2020-03-20T01:39:00Z">
                        <w:rPr>
                          <w:rFonts w:ascii="Cambria Math" w:hAnsi="Cambria Math"/>
                          <w:szCs w:val="24"/>
                        </w:rPr>
                        <m:t>x</m:t>
                      </w:ins>
                    </m:r>
                    <m:d>
                      <m:dPr>
                        <m:ctrlPr>
                          <w:ins w:id="17950" w:author="Ross Norsworthy" w:date="2020-03-20T01:39:00Z">
                            <w:rPr>
                              <w:rFonts w:ascii="Cambria Math" w:hAnsi="Cambria Math"/>
                              <w:i/>
                              <w:szCs w:val="24"/>
                            </w:rPr>
                          </w:ins>
                        </m:ctrlPr>
                      </m:dPr>
                      <m:e>
                        <m:r>
                          <w:ins w:id="17951" w:author="Ross Norsworthy" w:date="2020-03-20T01:39:00Z">
                            <w:rPr>
                              <w:rFonts w:ascii="Cambria Math" w:hAnsi="Cambria Math"/>
                              <w:szCs w:val="24"/>
                            </w:rPr>
                            <m:t>n</m:t>
                          </w:ins>
                        </m:r>
                      </m:e>
                    </m:d>
                    <m:r>
                      <w:ins w:id="17952" w:author="Ross Norsworthy" w:date="2020-03-20T01:39:00Z">
                        <w:rPr>
                          <w:rFonts w:ascii="Cambria Math" w:hAnsi="Cambria Math"/>
                          <w:szCs w:val="24"/>
                        </w:rPr>
                        <m:t>∙</m:t>
                      </w:ins>
                    </m:r>
                    <m:sSub>
                      <m:sSubPr>
                        <m:ctrlPr>
                          <w:ins w:id="17953" w:author="Ross Norsworthy" w:date="2020-03-20T01:39:00Z">
                            <w:rPr>
                              <w:rFonts w:ascii="Cambria Math" w:hAnsi="Cambria Math"/>
                              <w:i/>
                              <w:szCs w:val="24"/>
                            </w:rPr>
                          </w:ins>
                        </m:ctrlPr>
                      </m:sSubPr>
                      <m:e>
                        <m:r>
                          <w:ins w:id="17954" w:author="Ross Norsworthy" w:date="2020-03-20T01:39:00Z">
                            <w:rPr>
                              <w:rFonts w:ascii="Cambria Math" w:hAnsi="Cambria Math"/>
                              <w:szCs w:val="24"/>
                            </w:rPr>
                            <m:t>cp</m:t>
                          </w:ins>
                        </m:r>
                      </m:e>
                      <m:sub>
                        <m:r>
                          <w:ins w:id="17955" w:author="Ross Norsworthy" w:date="2020-03-20T01:39:00Z">
                            <w:rPr>
                              <w:rFonts w:ascii="Cambria Math" w:hAnsi="Cambria Math"/>
                              <w:szCs w:val="24"/>
                            </w:rPr>
                            <m:t>e</m:t>
                          </w:ins>
                        </m:r>
                      </m:sub>
                    </m:sSub>
                    <m:d>
                      <m:dPr>
                        <m:ctrlPr>
                          <w:ins w:id="17956" w:author="Ross Norsworthy" w:date="2020-03-20T01:39:00Z">
                            <w:rPr>
                              <w:rFonts w:ascii="Cambria Math" w:hAnsi="Cambria Math"/>
                              <w:i/>
                              <w:szCs w:val="24"/>
                            </w:rPr>
                          </w:ins>
                        </m:ctrlPr>
                      </m:dPr>
                      <m:e>
                        <m:sSub>
                          <m:sSubPr>
                            <m:ctrlPr>
                              <w:ins w:id="17957" w:author="Ross Norsworthy" w:date="2020-03-20T01:39:00Z">
                                <w:rPr>
                                  <w:rFonts w:ascii="Cambria Math" w:hAnsi="Cambria Math"/>
                                  <w:i/>
                                  <w:szCs w:val="24"/>
                                </w:rPr>
                              </w:ins>
                            </m:ctrlPr>
                          </m:sSubPr>
                          <m:e>
                            <m:r>
                              <w:ins w:id="17958" w:author="Ross Norsworthy" w:date="2020-03-20T01:39:00Z">
                                <w:rPr>
                                  <w:rFonts w:ascii="Cambria Math" w:hAnsi="Cambria Math"/>
                                  <w:szCs w:val="24"/>
                                </w:rPr>
                                <m:t>l</m:t>
                              </w:ins>
                            </m:r>
                          </m:e>
                          <m:sub>
                            <m:r>
                              <w:ins w:id="17959" w:author="Ross Norsworthy" w:date="2020-03-20T01:39:00Z">
                                <w:rPr>
                                  <w:rFonts w:ascii="Cambria Math" w:hAnsi="Cambria Math"/>
                                  <w:szCs w:val="24"/>
                                </w:rPr>
                                <m:t>e</m:t>
                              </w:ins>
                            </m:r>
                          </m:sub>
                        </m:sSub>
                        <m:r>
                          <w:ins w:id="17960" w:author="Ross Norsworthy" w:date="2020-03-20T01:39:00Z">
                            <w:rPr>
                              <w:rFonts w:ascii="Cambria Math" w:hAnsi="Cambria Math"/>
                              <w:szCs w:val="24"/>
                            </w:rPr>
                            <m:t>,</m:t>
                          </w:ins>
                        </m:r>
                        <m:sSub>
                          <m:sSubPr>
                            <m:ctrlPr>
                              <w:ins w:id="17961" w:author="Ross Norsworthy" w:date="2020-03-20T01:39:00Z">
                                <w:rPr>
                                  <w:rFonts w:ascii="Cambria Math" w:hAnsi="Cambria Math"/>
                                  <w:i/>
                                  <w:szCs w:val="24"/>
                                </w:rPr>
                              </w:ins>
                            </m:ctrlPr>
                          </m:sSubPr>
                          <m:e>
                            <m:r>
                              <w:ins w:id="17962" w:author="Ross Norsworthy" w:date="2020-03-20T01:39:00Z">
                                <w:rPr>
                                  <w:rFonts w:ascii="Cambria Math" w:hAnsi="Cambria Math"/>
                                  <w:szCs w:val="24"/>
                                </w:rPr>
                                <m:t>p</m:t>
                              </w:ins>
                            </m:r>
                          </m:e>
                          <m:sub>
                            <m:r>
                              <w:ins w:id="17963" w:author="Ross Norsworthy" w:date="2020-03-20T01:39:00Z">
                                <w:rPr>
                                  <w:rFonts w:ascii="Cambria Math" w:hAnsi="Cambria Math"/>
                                  <w:szCs w:val="24"/>
                                </w:rPr>
                                <m:t>e</m:t>
                              </w:ins>
                            </m:r>
                          </m:sub>
                        </m:sSub>
                        <m:d>
                          <m:dPr>
                            <m:ctrlPr>
                              <w:ins w:id="17964" w:author="Ross Norsworthy" w:date="2020-03-20T01:39:00Z">
                                <w:rPr>
                                  <w:rFonts w:ascii="Cambria Math" w:hAnsi="Cambria Math"/>
                                  <w:i/>
                                  <w:szCs w:val="24"/>
                                </w:rPr>
                              </w:ins>
                            </m:ctrlPr>
                          </m:dPr>
                          <m:e>
                            <m:r>
                              <w:ins w:id="17965" w:author="Ross Norsworthy" w:date="2020-03-20T01:39:00Z">
                                <w:rPr>
                                  <w:rFonts w:ascii="Cambria Math" w:hAnsi="Cambria Math"/>
                                  <w:szCs w:val="24"/>
                                </w:rPr>
                                <m:t>n</m:t>
                              </w:ins>
                            </m:r>
                          </m:e>
                        </m:d>
                      </m:e>
                    </m:d>
                    <m:r>
                      <w:ins w:id="17966" w:author="Ross Norsworthy" w:date="2020-03-20T01:39:00Z">
                        <w:rPr>
                          <w:rFonts w:ascii="Cambria Math" w:hAnsi="Cambria Math"/>
                          <w:szCs w:val="24"/>
                        </w:rPr>
                        <m:t xml:space="preserve">,   </m:t>
                      </w:ins>
                    </m:r>
                    <m:r>
                      <w:ins w:id="17967" w:author="Ross Norsworthy" w:date="2020-03-20T01:39:00Z">
                        <m:rPr>
                          <m:nor/>
                        </m:rPr>
                        <w:rPr>
                          <w:szCs w:val="24"/>
                        </w:rPr>
                        <m:t xml:space="preserve">otherwise        </m:t>
                      </w:ins>
                    </m:r>
                  </m:e>
                </m:mr>
              </m:m>
            </m:e>
          </m:d>
        </m:oMath>
      </m:oMathPara>
    </w:p>
    <w:p w14:paraId="2B037639" w14:textId="77777777" w:rsidR="00A013FD" w:rsidRPr="00A013FD" w:rsidRDefault="00A013FD" w:rsidP="00A013FD">
      <w:pPr>
        <w:spacing w:after="120"/>
        <w:rPr>
          <w:ins w:id="17968" w:author="Ross Norsworthy" w:date="2020-03-20T01:39:00Z"/>
        </w:rPr>
      </w:pPr>
      <w:ins w:id="17969" w:author="Ross Norsworthy" w:date="2020-03-20T01:39:00Z">
        <w:r w:rsidRPr="00A013FD">
          <w:t xml:space="preserve">where </w:t>
        </w:r>
      </w:ins>
      <m:oMath>
        <m:r>
          <w:ins w:id="17970" w:author="Ross Norsworthy" w:date="2020-03-20T01:39:00Z">
            <w:rPr>
              <w:rFonts w:ascii="Cambria Math" w:hAnsi="Cambria Math"/>
            </w:rPr>
            <m:t>x</m:t>
          </w:ins>
        </m:r>
        <m:d>
          <m:dPr>
            <m:ctrlPr>
              <w:ins w:id="17971" w:author="Ross Norsworthy" w:date="2020-03-20T01:39:00Z">
                <w:rPr>
                  <w:rFonts w:ascii="Cambria Math" w:hAnsi="Cambria Math"/>
                  <w:i/>
                </w:rPr>
              </w:ins>
            </m:ctrlPr>
          </m:dPr>
          <m:e>
            <m:r>
              <w:ins w:id="17972" w:author="Ross Norsworthy" w:date="2020-03-20T01:39:00Z">
                <w:rPr>
                  <w:rFonts w:ascii="Cambria Math" w:hAnsi="Cambria Math"/>
                </w:rPr>
                <m:t>n</m:t>
              </w:ins>
            </m:r>
          </m:e>
        </m:d>
      </m:oMath>
      <w:ins w:id="17973" w:author="Ross Norsworthy" w:date="2020-03-20T01:39:00Z">
        <w:r w:rsidRPr="00A013FD">
          <w:t xml:space="preserve"> represents the QPSK modulated input signal of length </w:t>
        </w:r>
      </w:ins>
      <m:oMath>
        <m:r>
          <w:ins w:id="17974" w:author="Ross Norsworthy" w:date="2020-03-20T01:39:00Z">
            <w:rPr>
              <w:rFonts w:ascii="Cambria Math" w:hAnsi="Cambria Math"/>
            </w:rPr>
            <m:t>BL</m:t>
          </w:ins>
        </m:r>
      </m:oMath>
      <w:ins w:id="17975" w:author="Ross Norsworthy" w:date="2020-03-20T01:39:00Z">
        <w:r w:rsidRPr="00A013FD">
          <w:t xml:space="preserve"> symbols. Thus, </w:t>
        </w:r>
      </w:ins>
      <m:oMath>
        <m:r>
          <w:ins w:id="17976" w:author="Ross Norsworthy" w:date="2020-03-20T01:39:00Z">
            <w:rPr>
              <w:rFonts w:ascii="Cambria Math" w:hAnsi="Cambria Math"/>
            </w:rPr>
            <m:t>n∈</m:t>
          </w:ins>
        </m:r>
        <m:d>
          <m:dPr>
            <m:begChr m:val="["/>
            <m:endChr m:val=""/>
            <m:ctrlPr>
              <w:ins w:id="17977" w:author="Ross Norsworthy" w:date="2020-03-20T01:39:00Z">
                <w:rPr>
                  <w:rFonts w:ascii="Cambria Math" w:hAnsi="Cambria Math"/>
                  <w:i/>
                </w:rPr>
              </w:ins>
            </m:ctrlPr>
          </m:dPr>
          <m:e>
            <m:r>
              <w:ins w:id="17978" w:author="Ross Norsworthy" w:date="2020-03-20T01:39:00Z">
                <w:rPr>
                  <w:rFonts w:ascii="Cambria Math" w:hAnsi="Cambria Math"/>
                </w:rPr>
                <m:t>0,B</m:t>
              </w:ins>
            </m:r>
            <m:d>
              <m:dPr>
                <m:begChr m:val=""/>
                <m:endChr m:val="]"/>
                <m:ctrlPr>
                  <w:ins w:id="17979" w:author="Ross Norsworthy" w:date="2020-03-20T01:39:00Z">
                    <w:rPr>
                      <w:rFonts w:ascii="Cambria Math" w:hAnsi="Cambria Math"/>
                      <w:i/>
                    </w:rPr>
                  </w:ins>
                </m:ctrlPr>
              </m:dPr>
              <m:e>
                <m:r>
                  <w:ins w:id="17980" w:author="Ross Norsworthy" w:date="2020-03-20T01:39:00Z">
                    <w:rPr>
                      <w:rFonts w:ascii="Cambria Math" w:hAnsi="Cambria Math"/>
                    </w:rPr>
                    <m:t>L-1</m:t>
                  </w:ins>
                </m:r>
              </m:e>
            </m:d>
          </m:e>
        </m:d>
      </m:oMath>
      <w:ins w:id="17981" w:author="Ross Norsworthy" w:date="2020-03-20T01:39:00Z">
        <w:r w:rsidRPr="00A013FD">
          <w:t xml:space="preserve">. Bit mapping for QPSK modulation is defined by the green points that appear in Figure 11 showing the PI/4-QPSK constellation.  It should be noted that the generated spreading sequence </w:t>
        </w:r>
      </w:ins>
      <m:oMath>
        <m:r>
          <w:ins w:id="17982" w:author="Ross Norsworthy" w:date="2020-03-20T01:39:00Z">
            <w:rPr>
              <w:rFonts w:ascii="Cambria Math" w:hAnsi="Cambria Math"/>
            </w:rPr>
            <m:t>y</m:t>
          </w:ins>
        </m:r>
        <m:d>
          <m:dPr>
            <m:ctrlPr>
              <w:ins w:id="17983" w:author="Ross Norsworthy" w:date="2020-03-20T01:39:00Z">
                <w:rPr>
                  <w:rFonts w:ascii="Cambria Math" w:hAnsi="Cambria Math"/>
                  <w:i/>
                </w:rPr>
              </w:ins>
            </m:ctrlPr>
          </m:dPr>
          <m:e>
            <m:r>
              <w:ins w:id="17984" w:author="Ross Norsworthy" w:date="2020-03-20T01:39:00Z">
                <w:rPr>
                  <w:rFonts w:ascii="Cambria Math" w:hAnsi="Cambria Math"/>
                </w:rPr>
                <m:t>k</m:t>
              </w:ins>
            </m:r>
          </m:e>
        </m:d>
      </m:oMath>
      <w:ins w:id="17985" w:author="Ross Norsworthy" w:date="2020-03-20T01:39:00Z">
        <w:r w:rsidRPr="00A013FD">
          <w:t xml:space="preserve"> is actually partly dependent on the modulation symbols in order to ensure continuity of the signal phase when the modulation symbol changes (Figure 48). The spreading sequence to be generated is oversampled by a factor </w:t>
        </w:r>
      </w:ins>
      <m:oMath>
        <m:r>
          <w:ins w:id="17986" w:author="Ross Norsworthy" w:date="2020-03-20T01:39:00Z">
            <w:rPr>
              <w:rFonts w:ascii="Cambria Math" w:hAnsi="Cambria Math"/>
            </w:rPr>
            <m:t>NS</m:t>
          </w:ins>
        </m:r>
      </m:oMath>
      <w:ins w:id="17987" w:author="Ross Norsworthy" w:date="2020-03-20T01:39:00Z">
        <w:r w:rsidRPr="00A013FD">
          <w:t xml:space="preserve"> relative to the chip rate. The total number of constant envelope output samples then becomes </w:t>
        </w:r>
      </w:ins>
      <m:oMath>
        <m:r>
          <w:ins w:id="17988" w:author="Ross Norsworthy" w:date="2020-03-20T01:39:00Z">
            <w:rPr>
              <w:rFonts w:ascii="Cambria Math" w:hAnsi="Cambria Math"/>
            </w:rPr>
            <m:t>BS=BL∙SF∙NS</m:t>
          </w:ins>
        </m:r>
      </m:oMath>
      <w:ins w:id="17989" w:author="Ross Norsworthy" w:date="2020-03-20T01:39:00Z">
        <w:r w:rsidRPr="00A013FD">
          <w:t xml:space="preserve">, where one single input QPSK symbol is spread to </w:t>
        </w:r>
      </w:ins>
      <m:oMath>
        <m:r>
          <w:ins w:id="17990" w:author="Ross Norsworthy" w:date="2020-03-20T01:39:00Z">
            <w:rPr>
              <w:rFonts w:ascii="Cambria Math" w:hAnsi="Cambria Math"/>
            </w:rPr>
            <m:t>SL=SF∙NS</m:t>
          </w:ins>
        </m:r>
      </m:oMath>
      <w:ins w:id="17991" w:author="Ross Norsworthy" w:date="2020-03-20T01:39:00Z">
        <w:r w:rsidRPr="00A013FD">
          <w:t xml:space="preserve"> output samples. The output sample index </w:t>
        </w:r>
      </w:ins>
      <m:oMath>
        <m:r>
          <w:ins w:id="17992" w:author="Ross Norsworthy" w:date="2020-03-20T01:39:00Z">
            <w:rPr>
              <w:rFonts w:ascii="Cambria Math" w:hAnsi="Cambria Math"/>
            </w:rPr>
            <m:t>k</m:t>
          </w:ins>
        </m:r>
      </m:oMath>
      <w:ins w:id="17993" w:author="Ross Norsworthy" w:date="2020-03-20T01:39:00Z">
        <w:r w:rsidRPr="00A013FD">
          <w:t xml:space="preserve"> is ranging from </w:t>
        </w:r>
      </w:ins>
      <m:oMath>
        <m:r>
          <w:ins w:id="17994" w:author="Ross Norsworthy" w:date="2020-03-20T01:39:00Z">
            <w:rPr>
              <w:rFonts w:ascii="Cambria Math" w:hAnsi="Cambria Math"/>
            </w:rPr>
            <m:t>0</m:t>
          </w:ins>
        </m:r>
      </m:oMath>
      <w:ins w:id="17995" w:author="Ross Norsworthy" w:date="2020-03-20T01:39:00Z">
        <w:r w:rsidRPr="00A013FD">
          <w:t xml:space="preserve"> to </w:t>
        </w:r>
      </w:ins>
      <m:oMath>
        <m:r>
          <w:ins w:id="17996" w:author="Ross Norsworthy" w:date="2020-03-20T01:39:00Z">
            <w:rPr>
              <w:rFonts w:ascii="Cambria Math" w:hAnsi="Cambria Math"/>
            </w:rPr>
            <m:t>BS-1</m:t>
          </w:ins>
        </m:r>
      </m:oMath>
      <w:ins w:id="17997" w:author="Ross Norsworthy" w:date="2020-03-20T01:39:00Z">
        <w:r w:rsidRPr="00A013FD">
          <w:t xml:space="preserve">, and the input symbol index </w:t>
        </w:r>
      </w:ins>
      <m:oMath>
        <m:r>
          <w:ins w:id="17998" w:author="Ross Norsworthy" w:date="2020-03-20T01:39:00Z">
            <w:rPr>
              <w:rFonts w:ascii="Cambria Math" w:hAnsi="Cambria Math"/>
            </w:rPr>
            <m:t>n</m:t>
          </w:ins>
        </m:r>
      </m:oMath>
      <w:ins w:id="17999" w:author="Ross Norsworthy" w:date="2020-03-20T01:39:00Z">
        <w:r w:rsidRPr="00A013FD">
          <w:t xml:space="preserve"> as function of the output sample index </w:t>
        </w:r>
      </w:ins>
      <m:oMath>
        <m:r>
          <w:ins w:id="18000" w:author="Ross Norsworthy" w:date="2020-03-20T01:39:00Z">
            <w:rPr>
              <w:rFonts w:ascii="Cambria Math" w:hAnsi="Cambria Math"/>
            </w:rPr>
            <m:t>k</m:t>
          </w:ins>
        </m:r>
      </m:oMath>
      <w:ins w:id="18001" w:author="Ross Norsworthy" w:date="2020-03-20T01:39:00Z">
        <w:r w:rsidRPr="00A013FD">
          <w:t xml:space="preserve"> is related by </w:t>
        </w:r>
      </w:ins>
      <m:oMath>
        <m:r>
          <w:ins w:id="18002" w:author="Ross Norsworthy" w:date="2020-03-20T01:39:00Z">
            <w:rPr>
              <w:rFonts w:ascii="Cambria Math" w:hAnsi="Cambria Math"/>
            </w:rPr>
            <m:t>n=</m:t>
          </w:ins>
        </m:r>
        <m:d>
          <m:dPr>
            <m:begChr m:val="⌊"/>
            <m:endChr m:val="⌋"/>
            <m:ctrlPr>
              <w:ins w:id="18003" w:author="Ross Norsworthy" w:date="2020-03-20T01:39:00Z">
                <w:rPr>
                  <w:rFonts w:ascii="Cambria Math" w:hAnsi="Cambria Math"/>
                  <w:i/>
                </w:rPr>
              </w:ins>
            </m:ctrlPr>
          </m:dPr>
          <m:e>
            <m:f>
              <m:fPr>
                <m:type m:val="lin"/>
                <m:ctrlPr>
                  <w:ins w:id="18004" w:author="Ross Norsworthy" w:date="2020-03-20T01:39:00Z">
                    <w:rPr>
                      <w:rFonts w:ascii="Cambria Math" w:hAnsi="Cambria Math"/>
                      <w:i/>
                    </w:rPr>
                  </w:ins>
                </m:ctrlPr>
              </m:fPr>
              <m:num>
                <m:r>
                  <w:ins w:id="18005" w:author="Ross Norsworthy" w:date="2020-03-20T01:39:00Z">
                    <w:rPr>
                      <w:rFonts w:ascii="Cambria Math" w:hAnsi="Cambria Math"/>
                    </w:rPr>
                    <m:t>k</m:t>
                  </w:ins>
                </m:r>
              </m:num>
              <m:den>
                <m:r>
                  <w:ins w:id="18006" w:author="Ross Norsworthy" w:date="2020-03-20T01:39:00Z">
                    <w:rPr>
                      <w:rFonts w:ascii="Cambria Math" w:hAnsi="Cambria Math"/>
                    </w:rPr>
                    <m:t>SL</m:t>
                  </w:ins>
                </m:r>
              </m:den>
            </m:f>
          </m:e>
        </m:d>
      </m:oMath>
      <w:ins w:id="18007" w:author="Ross Norsworthy" w:date="2020-03-20T01:39:00Z">
        <w:r w:rsidRPr="00A013FD">
          <w:t xml:space="preserve">. Here the floor operator </w:t>
        </w:r>
      </w:ins>
      <m:oMath>
        <m:d>
          <m:dPr>
            <m:begChr m:val="⌊"/>
            <m:endChr m:val="⌋"/>
            <m:ctrlPr>
              <w:ins w:id="18008" w:author="Ross Norsworthy" w:date="2020-03-20T01:39:00Z">
                <w:rPr>
                  <w:rFonts w:ascii="Cambria Math" w:hAnsi="Cambria Math"/>
                  <w:i/>
                </w:rPr>
              </w:ins>
            </m:ctrlPr>
          </m:dPr>
          <m:e>
            <m:r>
              <w:ins w:id="18009" w:author="Ross Norsworthy" w:date="2020-03-20T01:39:00Z">
                <w:rPr>
                  <w:rFonts w:ascii="Cambria Math" w:hAnsi="Cambria Math"/>
                </w:rPr>
                <m:t>u</m:t>
              </w:ins>
            </m:r>
          </m:e>
        </m:d>
      </m:oMath>
      <w:ins w:id="18010" w:author="Ross Norsworthy" w:date="2020-03-20T01:39:00Z">
        <w:r w:rsidRPr="00A013FD">
          <w:t xml:space="preserve"> rounds </w:t>
        </w:r>
      </w:ins>
      <m:oMath>
        <m:r>
          <w:ins w:id="18011" w:author="Ross Norsworthy" w:date="2020-03-20T01:39:00Z">
            <w:rPr>
              <w:rFonts w:ascii="Cambria Math" w:hAnsi="Cambria Math"/>
            </w:rPr>
            <m:t>u</m:t>
          </w:ins>
        </m:r>
      </m:oMath>
      <w:ins w:id="18012" w:author="Ross Norsworthy" w:date="2020-03-20T01:39:00Z">
        <w:r w:rsidRPr="00A013FD">
          <w:t xml:space="preserve"> down to the nearest integer towards minus infinity. Furthermore, two predefined two-dimensional complex valued tables, </w:t>
        </w:r>
      </w:ins>
      <m:oMath>
        <m:sSub>
          <m:sSubPr>
            <m:ctrlPr>
              <w:ins w:id="18013" w:author="Ross Norsworthy" w:date="2020-03-20T01:39:00Z">
                <w:rPr>
                  <w:rFonts w:ascii="Cambria Math" w:hAnsi="Cambria Math"/>
                  <w:i/>
                </w:rPr>
              </w:ins>
            </m:ctrlPr>
          </m:sSubPr>
          <m:e>
            <m:r>
              <w:ins w:id="18014" w:author="Ross Norsworthy" w:date="2020-03-20T01:39:00Z">
                <w:rPr>
                  <w:rFonts w:ascii="Cambria Math" w:hAnsi="Cambria Math"/>
                </w:rPr>
                <m:t>cp</m:t>
              </w:ins>
            </m:r>
          </m:e>
          <m:sub>
            <m:r>
              <w:ins w:id="18015" w:author="Ross Norsworthy" w:date="2020-03-20T01:39:00Z">
                <w:rPr>
                  <w:rFonts w:ascii="Cambria Math" w:hAnsi="Cambria Math"/>
                </w:rPr>
                <m:t>a</m:t>
              </w:ins>
            </m:r>
          </m:sub>
        </m:sSub>
      </m:oMath>
      <w:ins w:id="18016" w:author="Ross Norsworthy" w:date="2020-03-20T01:39:00Z">
        <w:r w:rsidRPr="00A013FD">
          <w:t xml:space="preserve"> and </w:t>
        </w:r>
      </w:ins>
      <m:oMath>
        <m:sSub>
          <m:sSubPr>
            <m:ctrlPr>
              <w:ins w:id="18017" w:author="Ross Norsworthy" w:date="2020-03-20T01:39:00Z">
                <w:rPr>
                  <w:rFonts w:ascii="Cambria Math" w:hAnsi="Cambria Math"/>
                  <w:i/>
                </w:rPr>
              </w:ins>
            </m:ctrlPr>
          </m:sSubPr>
          <m:e>
            <m:r>
              <w:ins w:id="18018" w:author="Ross Norsworthy" w:date="2020-03-20T01:39:00Z">
                <w:rPr>
                  <w:rFonts w:ascii="Cambria Math" w:hAnsi="Cambria Math"/>
                </w:rPr>
                <m:t>cp</m:t>
              </w:ins>
            </m:r>
          </m:e>
          <m:sub>
            <m:r>
              <w:ins w:id="18019" w:author="Ross Norsworthy" w:date="2020-03-20T01:39:00Z">
                <w:rPr>
                  <w:rFonts w:ascii="Cambria Math" w:hAnsi="Cambria Math"/>
                </w:rPr>
                <m:t>e</m:t>
              </w:ins>
            </m:r>
          </m:sub>
        </m:sSub>
      </m:oMath>
      <w:ins w:id="18020" w:author="Ross Norsworthy" w:date="2020-03-20T01:39:00Z">
        <w:r w:rsidRPr="00A013FD">
          <w:t xml:space="preserve">, containing optimised constant envelope spreading signature sequences are utilised in the constant envelope spreading process. The table </w:t>
        </w:r>
      </w:ins>
      <m:oMath>
        <m:sSub>
          <m:sSubPr>
            <m:ctrlPr>
              <w:ins w:id="18021" w:author="Ross Norsworthy" w:date="2020-03-20T01:39:00Z">
                <w:rPr>
                  <w:rFonts w:ascii="Cambria Math" w:hAnsi="Cambria Math"/>
                  <w:i/>
                </w:rPr>
              </w:ins>
            </m:ctrlPr>
          </m:sSubPr>
          <m:e>
            <m:r>
              <w:ins w:id="18022" w:author="Ross Norsworthy" w:date="2020-03-20T01:39:00Z">
                <w:rPr>
                  <w:rFonts w:ascii="Cambria Math" w:hAnsi="Cambria Math"/>
                </w:rPr>
                <m:t>cp</m:t>
              </w:ins>
            </m:r>
          </m:e>
          <m:sub>
            <m:r>
              <w:ins w:id="18023" w:author="Ross Norsworthy" w:date="2020-03-20T01:39:00Z">
                <w:rPr>
                  <w:rFonts w:ascii="Cambria Math" w:hAnsi="Cambria Math"/>
                </w:rPr>
                <m:t>a</m:t>
              </w:ins>
            </m:r>
          </m:sub>
        </m:sSub>
      </m:oMath>
      <w:ins w:id="18024" w:author="Ross Norsworthy" w:date="2020-03-20T01:39:00Z">
        <w:r w:rsidRPr="00A013FD">
          <w:t xml:space="preserve"> is applied for generating the spreading sequence for the first half of an input symbol, while </w:t>
        </w:r>
      </w:ins>
      <m:oMath>
        <m:sSub>
          <m:sSubPr>
            <m:ctrlPr>
              <w:ins w:id="18025" w:author="Ross Norsworthy" w:date="2020-03-20T01:39:00Z">
                <w:rPr>
                  <w:rFonts w:ascii="Cambria Math" w:hAnsi="Cambria Math"/>
                  <w:i/>
                </w:rPr>
              </w:ins>
            </m:ctrlPr>
          </m:sSubPr>
          <m:e>
            <m:r>
              <w:ins w:id="18026" w:author="Ross Norsworthy" w:date="2020-03-20T01:39:00Z">
                <w:rPr>
                  <w:rFonts w:ascii="Cambria Math" w:hAnsi="Cambria Math"/>
                </w:rPr>
                <m:t>cp</m:t>
              </w:ins>
            </m:r>
          </m:e>
          <m:sub>
            <m:r>
              <w:ins w:id="18027" w:author="Ross Norsworthy" w:date="2020-03-20T01:39:00Z">
                <w:rPr>
                  <w:rFonts w:ascii="Cambria Math" w:hAnsi="Cambria Math"/>
                </w:rPr>
                <m:t>e</m:t>
              </w:ins>
            </m:r>
          </m:sub>
        </m:sSub>
      </m:oMath>
      <w:ins w:id="18028" w:author="Ross Norsworthy" w:date="2020-03-20T01:39:00Z">
        <w:r w:rsidRPr="00A013FD">
          <w:t xml:space="preserve"> is used for the second half, where a half symbol period consists of </w:t>
        </w:r>
      </w:ins>
      <m:oMath>
        <m:f>
          <m:fPr>
            <m:type m:val="lin"/>
            <m:ctrlPr>
              <w:ins w:id="18029" w:author="Ross Norsworthy" w:date="2020-03-20T01:39:00Z">
                <w:rPr>
                  <w:rFonts w:ascii="Cambria Math" w:hAnsi="Cambria Math"/>
                  <w:i/>
                </w:rPr>
              </w:ins>
            </m:ctrlPr>
          </m:fPr>
          <m:num>
            <m:r>
              <w:ins w:id="18030" w:author="Ross Norsworthy" w:date="2020-03-20T01:39:00Z">
                <w:rPr>
                  <w:rFonts w:ascii="Cambria Math" w:hAnsi="Cambria Math"/>
                </w:rPr>
                <m:t>SL</m:t>
              </w:ins>
            </m:r>
          </m:num>
          <m:den>
            <m:r>
              <w:ins w:id="18031" w:author="Ross Norsworthy" w:date="2020-03-20T01:39:00Z">
                <w:rPr>
                  <w:rFonts w:ascii="Cambria Math" w:hAnsi="Cambria Math"/>
                </w:rPr>
                <m:t>2</m:t>
              </w:ins>
            </m:r>
          </m:den>
        </m:f>
      </m:oMath>
      <w:ins w:id="18032" w:author="Ross Norsworthy" w:date="2020-03-20T01:39:00Z">
        <w:r w:rsidRPr="00A013FD">
          <w:t xml:space="preserve"> output samples. The present table to use, either </w:t>
        </w:r>
      </w:ins>
      <m:oMath>
        <m:sSub>
          <m:sSubPr>
            <m:ctrlPr>
              <w:ins w:id="18033" w:author="Ross Norsworthy" w:date="2020-03-20T01:39:00Z">
                <w:rPr>
                  <w:rFonts w:ascii="Cambria Math" w:hAnsi="Cambria Math"/>
                  <w:i/>
                </w:rPr>
              </w:ins>
            </m:ctrlPr>
          </m:sSubPr>
          <m:e>
            <m:r>
              <w:ins w:id="18034" w:author="Ross Norsworthy" w:date="2020-03-20T01:39:00Z">
                <w:rPr>
                  <w:rFonts w:ascii="Cambria Math" w:hAnsi="Cambria Math"/>
                </w:rPr>
                <m:t>cp</m:t>
              </w:ins>
            </m:r>
          </m:e>
          <m:sub>
            <m:r>
              <w:ins w:id="18035" w:author="Ross Norsworthy" w:date="2020-03-20T01:39:00Z">
                <w:rPr>
                  <w:rFonts w:ascii="Cambria Math" w:hAnsi="Cambria Math"/>
                </w:rPr>
                <m:t>a</m:t>
              </w:ins>
            </m:r>
          </m:sub>
        </m:sSub>
      </m:oMath>
      <w:ins w:id="18036" w:author="Ross Norsworthy" w:date="2020-03-20T01:39:00Z">
        <w:r w:rsidRPr="00A013FD">
          <w:t xml:space="preserve"> or </w:t>
        </w:r>
      </w:ins>
      <m:oMath>
        <m:sSub>
          <m:sSubPr>
            <m:ctrlPr>
              <w:ins w:id="18037" w:author="Ross Norsworthy" w:date="2020-03-20T01:39:00Z">
                <w:rPr>
                  <w:rFonts w:ascii="Cambria Math" w:hAnsi="Cambria Math"/>
                  <w:i/>
                </w:rPr>
              </w:ins>
            </m:ctrlPr>
          </m:sSubPr>
          <m:e>
            <m:r>
              <w:ins w:id="18038" w:author="Ross Norsworthy" w:date="2020-03-20T01:39:00Z">
                <w:rPr>
                  <w:rFonts w:ascii="Cambria Math" w:hAnsi="Cambria Math"/>
                </w:rPr>
                <m:t>cp</m:t>
              </w:ins>
            </m:r>
          </m:e>
          <m:sub>
            <m:r>
              <w:ins w:id="18039" w:author="Ross Norsworthy" w:date="2020-03-20T01:39:00Z">
                <w:rPr>
                  <w:rFonts w:ascii="Cambria Math" w:hAnsi="Cambria Math"/>
                </w:rPr>
                <m:t>e</m:t>
              </w:ins>
            </m:r>
          </m:sub>
        </m:sSub>
      </m:oMath>
      <w:ins w:id="18040" w:author="Ross Norsworthy" w:date="2020-03-20T01:39:00Z">
        <w:r w:rsidRPr="00A013FD">
          <w:t xml:space="preserve">, is decided by the modulus index value given by </w:t>
        </w:r>
      </w:ins>
      <m:oMath>
        <m:r>
          <w:ins w:id="18041" w:author="Ross Norsworthy" w:date="2020-03-20T01:39:00Z">
            <w:rPr>
              <w:rFonts w:ascii="Cambria Math" w:hAnsi="Cambria Math"/>
              <w:lang w:eastAsia="nb-NO"/>
            </w:rPr>
            <m:t>m=</m:t>
          </w:ins>
        </m:r>
        <m:r>
          <w:ins w:id="18042" w:author="Ross Norsworthy" w:date="2020-03-20T01:39:00Z">
            <w:rPr>
              <w:rFonts w:ascii="Cambria Math" w:hAnsi="Cambria Math"/>
            </w:rPr>
            <m:t>k % SL=k-SL∙</m:t>
          </w:ins>
        </m:r>
        <m:d>
          <m:dPr>
            <m:begChr m:val="⌊"/>
            <m:endChr m:val="⌋"/>
            <m:ctrlPr>
              <w:ins w:id="18043" w:author="Ross Norsworthy" w:date="2020-03-20T01:39:00Z">
                <w:rPr>
                  <w:rFonts w:ascii="Cambria Math" w:hAnsi="Cambria Math"/>
                  <w:i/>
                </w:rPr>
              </w:ins>
            </m:ctrlPr>
          </m:dPr>
          <m:e>
            <m:f>
              <m:fPr>
                <m:type m:val="lin"/>
                <m:ctrlPr>
                  <w:ins w:id="18044" w:author="Ross Norsworthy" w:date="2020-03-20T01:39:00Z">
                    <w:rPr>
                      <w:rFonts w:ascii="Cambria Math" w:hAnsi="Cambria Math"/>
                      <w:i/>
                    </w:rPr>
                  </w:ins>
                </m:ctrlPr>
              </m:fPr>
              <m:num>
                <m:r>
                  <w:ins w:id="18045" w:author="Ross Norsworthy" w:date="2020-03-20T01:39:00Z">
                    <w:rPr>
                      <w:rFonts w:ascii="Cambria Math" w:hAnsi="Cambria Math"/>
                    </w:rPr>
                    <m:t>k</m:t>
                  </w:ins>
                </m:r>
              </m:num>
              <m:den>
                <m:r>
                  <w:ins w:id="18046" w:author="Ross Norsworthy" w:date="2020-03-20T01:39:00Z">
                    <w:rPr>
                      <w:rFonts w:ascii="Cambria Math" w:hAnsi="Cambria Math"/>
                    </w:rPr>
                    <m:t>SL</m:t>
                  </w:ins>
                </m:r>
              </m:den>
            </m:f>
          </m:e>
        </m:d>
        <m:r>
          <w:ins w:id="18047" w:author="Ross Norsworthy" w:date="2020-03-20T01:39:00Z">
            <w:rPr>
              <w:rFonts w:ascii="Cambria Math" w:hAnsi="Cambria Math"/>
            </w:rPr>
            <m:t>=k-SL∙n</m:t>
          </w:ins>
        </m:r>
      </m:oMath>
      <w:ins w:id="18048" w:author="Ross Norsworthy" w:date="2020-03-20T01:39:00Z">
        <w:r w:rsidRPr="00A013FD">
          <w:t xml:space="preserve">, where % defines a modulus operator. The first dimensional, representing sample time, table indexes </w:t>
        </w:r>
      </w:ins>
      <m:oMath>
        <m:sSub>
          <m:sSubPr>
            <m:ctrlPr>
              <w:ins w:id="18049" w:author="Ross Norsworthy" w:date="2020-03-20T01:39:00Z">
                <w:rPr>
                  <w:rFonts w:ascii="Cambria Math" w:hAnsi="Cambria Math"/>
                  <w:i/>
                </w:rPr>
              </w:ins>
            </m:ctrlPr>
          </m:sSubPr>
          <m:e>
            <m:r>
              <w:ins w:id="18050" w:author="Ross Norsworthy" w:date="2020-03-20T01:39:00Z">
                <w:rPr>
                  <w:rFonts w:ascii="Cambria Math" w:hAnsi="Cambria Math"/>
                </w:rPr>
                <m:t>l</m:t>
              </w:ins>
            </m:r>
          </m:e>
          <m:sub>
            <m:r>
              <w:ins w:id="18051" w:author="Ross Norsworthy" w:date="2020-03-20T01:39:00Z">
                <w:rPr>
                  <w:rFonts w:ascii="Cambria Math" w:hAnsi="Cambria Math"/>
                </w:rPr>
                <m:t>a</m:t>
              </w:ins>
            </m:r>
          </m:sub>
        </m:sSub>
      </m:oMath>
      <w:ins w:id="18052" w:author="Ross Norsworthy" w:date="2020-03-20T01:39:00Z">
        <w:r w:rsidRPr="00A013FD">
          <w:t xml:space="preserve"> and </w:t>
        </w:r>
      </w:ins>
      <m:oMath>
        <m:sSub>
          <m:sSubPr>
            <m:ctrlPr>
              <w:ins w:id="18053" w:author="Ross Norsworthy" w:date="2020-03-20T01:39:00Z">
                <w:rPr>
                  <w:rFonts w:ascii="Cambria Math" w:hAnsi="Cambria Math"/>
                  <w:i/>
                </w:rPr>
              </w:ins>
            </m:ctrlPr>
          </m:sSubPr>
          <m:e>
            <m:r>
              <w:ins w:id="18054" w:author="Ross Norsworthy" w:date="2020-03-20T01:39:00Z">
                <w:rPr>
                  <w:rFonts w:ascii="Cambria Math" w:hAnsi="Cambria Math"/>
                </w:rPr>
                <m:t>l</m:t>
              </w:ins>
            </m:r>
          </m:e>
          <m:sub>
            <m:r>
              <w:ins w:id="18055" w:author="Ross Norsworthy" w:date="2020-03-20T01:39:00Z">
                <w:rPr>
                  <w:rFonts w:ascii="Cambria Math" w:hAnsi="Cambria Math"/>
                </w:rPr>
                <m:t>e</m:t>
              </w:ins>
            </m:r>
          </m:sub>
        </m:sSub>
      </m:oMath>
      <w:ins w:id="18056" w:author="Ross Norsworthy" w:date="2020-03-20T01:39:00Z">
        <w:r w:rsidRPr="00A013FD">
          <w:t xml:space="preserve"> are given by </w:t>
        </w:r>
      </w:ins>
      <m:oMath>
        <m:sSub>
          <m:sSubPr>
            <m:ctrlPr>
              <w:ins w:id="18057" w:author="Ross Norsworthy" w:date="2020-03-20T01:39:00Z">
                <w:rPr>
                  <w:rFonts w:ascii="Cambria Math" w:hAnsi="Cambria Math"/>
                  <w:i/>
                </w:rPr>
              </w:ins>
            </m:ctrlPr>
          </m:sSubPr>
          <m:e>
            <m:r>
              <w:ins w:id="18058" w:author="Ross Norsworthy" w:date="2020-03-20T01:39:00Z">
                <w:rPr>
                  <w:rFonts w:ascii="Cambria Math" w:hAnsi="Cambria Math"/>
                </w:rPr>
                <m:t>l</m:t>
              </w:ins>
            </m:r>
          </m:e>
          <m:sub>
            <m:r>
              <w:ins w:id="18059" w:author="Ross Norsworthy" w:date="2020-03-20T01:39:00Z">
                <w:rPr>
                  <w:rFonts w:ascii="Cambria Math" w:hAnsi="Cambria Math"/>
                </w:rPr>
                <m:t>a</m:t>
              </w:ins>
            </m:r>
          </m:sub>
        </m:sSub>
        <m:r>
          <w:ins w:id="18060" w:author="Ross Norsworthy" w:date="2020-03-20T01:39:00Z">
            <w:rPr>
              <w:rFonts w:ascii="Cambria Math" w:hAnsi="Cambria Math"/>
            </w:rPr>
            <m:t>=</m:t>
          </w:ins>
        </m:r>
        <m:d>
          <m:dPr>
            <m:ctrlPr>
              <w:ins w:id="18061" w:author="Ross Norsworthy" w:date="2020-03-20T01:39:00Z">
                <w:rPr>
                  <w:rFonts w:ascii="Cambria Math" w:hAnsi="Cambria Math"/>
                  <w:i/>
                </w:rPr>
              </w:ins>
            </m:ctrlPr>
          </m:dPr>
          <m:e>
            <m:r>
              <w:ins w:id="18062" w:author="Ross Norsworthy" w:date="2020-03-20T01:39:00Z">
                <w:rPr>
                  <w:rFonts w:ascii="Cambria Math" w:hAnsi="Cambria Math"/>
                </w:rPr>
                <m:t>m+n∙</m:t>
              </w:ins>
            </m:r>
            <m:f>
              <m:fPr>
                <m:type m:val="lin"/>
                <m:ctrlPr>
                  <w:ins w:id="18063" w:author="Ross Norsworthy" w:date="2020-03-20T01:39:00Z">
                    <w:rPr>
                      <w:rFonts w:ascii="Cambria Math" w:hAnsi="Cambria Math"/>
                      <w:i/>
                    </w:rPr>
                  </w:ins>
                </m:ctrlPr>
              </m:fPr>
              <m:num>
                <m:r>
                  <w:ins w:id="18064" w:author="Ross Norsworthy" w:date="2020-03-20T01:39:00Z">
                    <w:rPr>
                      <w:rFonts w:ascii="Cambria Math" w:hAnsi="Cambria Math"/>
                    </w:rPr>
                    <m:t>SL</m:t>
                  </w:ins>
                </m:r>
              </m:num>
              <m:den>
                <m:r>
                  <w:ins w:id="18065" w:author="Ross Norsworthy" w:date="2020-03-20T01:39:00Z">
                    <w:rPr>
                      <w:rFonts w:ascii="Cambria Math" w:hAnsi="Cambria Math"/>
                    </w:rPr>
                    <m:t>2</m:t>
                  </w:ins>
                </m:r>
              </m:den>
            </m:f>
          </m:e>
        </m:d>
        <m:r>
          <w:ins w:id="18066" w:author="Ross Norsworthy" w:date="2020-03-20T01:39:00Z">
            <w:rPr>
              <w:rFonts w:ascii="Cambria Math" w:hAnsi="Cambria Math"/>
            </w:rPr>
            <m:t xml:space="preserve"> % TL=</m:t>
          </w:ins>
        </m:r>
        <m:d>
          <m:dPr>
            <m:ctrlPr>
              <w:ins w:id="18067" w:author="Ross Norsworthy" w:date="2020-03-20T01:39:00Z">
                <w:rPr>
                  <w:rFonts w:ascii="Cambria Math" w:hAnsi="Cambria Math"/>
                  <w:i/>
                </w:rPr>
              </w:ins>
            </m:ctrlPr>
          </m:dPr>
          <m:e>
            <m:r>
              <w:ins w:id="18068" w:author="Ross Norsworthy" w:date="2020-03-20T01:39:00Z">
                <w:rPr>
                  <w:rFonts w:ascii="Cambria Math" w:hAnsi="Cambria Math"/>
                </w:rPr>
                <m:t>k-n∙</m:t>
              </w:ins>
            </m:r>
            <m:f>
              <m:fPr>
                <m:type m:val="lin"/>
                <m:ctrlPr>
                  <w:ins w:id="18069" w:author="Ross Norsworthy" w:date="2020-03-20T01:39:00Z">
                    <w:rPr>
                      <w:rFonts w:ascii="Cambria Math" w:hAnsi="Cambria Math"/>
                      <w:i/>
                    </w:rPr>
                  </w:ins>
                </m:ctrlPr>
              </m:fPr>
              <m:num>
                <m:r>
                  <w:ins w:id="18070" w:author="Ross Norsworthy" w:date="2020-03-20T01:39:00Z">
                    <w:rPr>
                      <w:rFonts w:ascii="Cambria Math" w:hAnsi="Cambria Math"/>
                    </w:rPr>
                    <m:t>SL</m:t>
                  </w:ins>
                </m:r>
              </m:num>
              <m:den>
                <m:r>
                  <w:ins w:id="18071" w:author="Ross Norsworthy" w:date="2020-03-20T01:39:00Z">
                    <w:rPr>
                      <w:rFonts w:ascii="Cambria Math" w:hAnsi="Cambria Math"/>
                    </w:rPr>
                    <m:t>2</m:t>
                  </w:ins>
                </m:r>
              </m:den>
            </m:f>
          </m:e>
        </m:d>
        <m:r>
          <w:ins w:id="18072" w:author="Ross Norsworthy" w:date="2020-03-20T01:39:00Z">
            <w:rPr>
              <w:rFonts w:ascii="Cambria Math" w:hAnsi="Cambria Math"/>
            </w:rPr>
            <m:t xml:space="preserve"> % TL</m:t>
          </w:ins>
        </m:r>
      </m:oMath>
      <w:ins w:id="18073" w:author="Ross Norsworthy" w:date="2020-03-20T01:39:00Z">
        <w:r w:rsidRPr="00A013FD">
          <w:t xml:space="preserve"> and </w:t>
        </w:r>
      </w:ins>
      <m:oMath>
        <m:sSub>
          <m:sSubPr>
            <m:ctrlPr>
              <w:ins w:id="18074" w:author="Ross Norsworthy" w:date="2020-03-20T01:39:00Z">
                <w:rPr>
                  <w:rFonts w:ascii="Cambria Math" w:hAnsi="Cambria Math"/>
                  <w:i/>
                </w:rPr>
              </w:ins>
            </m:ctrlPr>
          </m:sSubPr>
          <m:e>
            <m:r>
              <w:ins w:id="18075" w:author="Ross Norsworthy" w:date="2020-03-20T01:39:00Z">
                <w:rPr>
                  <w:rFonts w:ascii="Cambria Math" w:hAnsi="Cambria Math"/>
                </w:rPr>
                <m:t>l</m:t>
              </w:ins>
            </m:r>
          </m:e>
          <m:sub>
            <m:r>
              <w:ins w:id="18076" w:author="Ross Norsworthy" w:date="2020-03-20T01:39:00Z">
                <w:rPr>
                  <w:rFonts w:ascii="Cambria Math" w:hAnsi="Cambria Math"/>
                </w:rPr>
                <m:t>e</m:t>
              </w:ins>
            </m:r>
          </m:sub>
        </m:sSub>
        <m:r>
          <w:ins w:id="18077" w:author="Ross Norsworthy" w:date="2020-03-20T01:39:00Z">
            <w:rPr>
              <w:rFonts w:ascii="Cambria Math" w:hAnsi="Cambria Math"/>
            </w:rPr>
            <m:t>=</m:t>
          </w:ins>
        </m:r>
        <m:d>
          <m:dPr>
            <m:ctrlPr>
              <w:ins w:id="18078" w:author="Ross Norsworthy" w:date="2020-03-20T01:39:00Z">
                <w:rPr>
                  <w:rFonts w:ascii="Cambria Math" w:hAnsi="Cambria Math"/>
                  <w:i/>
                </w:rPr>
              </w:ins>
            </m:ctrlPr>
          </m:dPr>
          <m:e>
            <m:r>
              <w:ins w:id="18079" w:author="Ross Norsworthy" w:date="2020-03-20T01:39:00Z">
                <w:rPr>
                  <w:rFonts w:ascii="Cambria Math" w:hAnsi="Cambria Math"/>
                </w:rPr>
                <m:t>m+</m:t>
              </w:ins>
            </m:r>
            <m:d>
              <m:dPr>
                <m:ctrlPr>
                  <w:ins w:id="18080" w:author="Ross Norsworthy" w:date="2020-03-20T01:39:00Z">
                    <w:rPr>
                      <w:rFonts w:ascii="Cambria Math" w:hAnsi="Cambria Math"/>
                      <w:i/>
                    </w:rPr>
                  </w:ins>
                </m:ctrlPr>
              </m:dPr>
              <m:e>
                <m:r>
                  <w:ins w:id="18081" w:author="Ross Norsworthy" w:date="2020-03-20T01:39:00Z">
                    <w:rPr>
                      <w:rFonts w:ascii="Cambria Math" w:hAnsi="Cambria Math"/>
                    </w:rPr>
                    <m:t>n-1</m:t>
                  </w:ins>
                </m:r>
              </m:e>
            </m:d>
            <m:r>
              <w:ins w:id="18082" w:author="Ross Norsworthy" w:date="2020-03-20T01:39:00Z">
                <w:rPr>
                  <w:rFonts w:ascii="Cambria Math" w:hAnsi="Cambria Math"/>
                </w:rPr>
                <m:t>∙</m:t>
              </w:ins>
            </m:r>
            <m:f>
              <m:fPr>
                <m:type m:val="lin"/>
                <m:ctrlPr>
                  <w:ins w:id="18083" w:author="Ross Norsworthy" w:date="2020-03-20T01:39:00Z">
                    <w:rPr>
                      <w:rFonts w:ascii="Cambria Math" w:hAnsi="Cambria Math"/>
                      <w:i/>
                    </w:rPr>
                  </w:ins>
                </m:ctrlPr>
              </m:fPr>
              <m:num>
                <m:r>
                  <w:ins w:id="18084" w:author="Ross Norsworthy" w:date="2020-03-20T01:39:00Z">
                    <w:rPr>
                      <w:rFonts w:ascii="Cambria Math" w:hAnsi="Cambria Math"/>
                    </w:rPr>
                    <m:t>SL</m:t>
                  </w:ins>
                </m:r>
              </m:num>
              <m:den>
                <m:r>
                  <w:ins w:id="18085" w:author="Ross Norsworthy" w:date="2020-03-20T01:39:00Z">
                    <w:rPr>
                      <w:rFonts w:ascii="Cambria Math" w:hAnsi="Cambria Math"/>
                    </w:rPr>
                    <m:t>2</m:t>
                  </w:ins>
                </m:r>
              </m:den>
            </m:f>
          </m:e>
        </m:d>
        <m:r>
          <w:ins w:id="18086" w:author="Ross Norsworthy" w:date="2020-03-20T01:39:00Z">
            <w:rPr>
              <w:rFonts w:ascii="Cambria Math" w:hAnsi="Cambria Math"/>
            </w:rPr>
            <m:t xml:space="preserve"> % TL=</m:t>
          </w:ins>
        </m:r>
        <m:d>
          <m:dPr>
            <m:ctrlPr>
              <w:ins w:id="18087" w:author="Ross Norsworthy" w:date="2020-03-20T01:39:00Z">
                <w:rPr>
                  <w:rFonts w:ascii="Cambria Math" w:hAnsi="Cambria Math"/>
                  <w:i/>
                </w:rPr>
              </w:ins>
            </m:ctrlPr>
          </m:dPr>
          <m:e>
            <m:r>
              <w:ins w:id="18088" w:author="Ross Norsworthy" w:date="2020-03-20T01:39:00Z">
                <w:rPr>
                  <w:rFonts w:ascii="Cambria Math" w:hAnsi="Cambria Math"/>
                </w:rPr>
                <m:t>k-</m:t>
              </w:ins>
            </m:r>
            <m:d>
              <m:dPr>
                <m:ctrlPr>
                  <w:ins w:id="18089" w:author="Ross Norsworthy" w:date="2020-03-20T01:39:00Z">
                    <w:rPr>
                      <w:rFonts w:ascii="Cambria Math" w:hAnsi="Cambria Math"/>
                      <w:i/>
                    </w:rPr>
                  </w:ins>
                </m:ctrlPr>
              </m:dPr>
              <m:e>
                <m:r>
                  <w:ins w:id="18090" w:author="Ross Norsworthy" w:date="2020-03-20T01:39:00Z">
                    <w:rPr>
                      <w:rFonts w:ascii="Cambria Math" w:hAnsi="Cambria Math"/>
                    </w:rPr>
                    <m:t>n+1</m:t>
                  </w:ins>
                </m:r>
              </m:e>
            </m:d>
            <m:r>
              <w:ins w:id="18091" w:author="Ross Norsworthy" w:date="2020-03-20T01:39:00Z">
                <w:rPr>
                  <w:rFonts w:ascii="Cambria Math" w:hAnsi="Cambria Math"/>
                </w:rPr>
                <m:t>∙</m:t>
              </w:ins>
            </m:r>
            <m:f>
              <m:fPr>
                <m:type m:val="lin"/>
                <m:ctrlPr>
                  <w:ins w:id="18092" w:author="Ross Norsworthy" w:date="2020-03-20T01:39:00Z">
                    <w:rPr>
                      <w:rFonts w:ascii="Cambria Math" w:hAnsi="Cambria Math"/>
                      <w:i/>
                    </w:rPr>
                  </w:ins>
                </m:ctrlPr>
              </m:fPr>
              <m:num>
                <m:r>
                  <w:ins w:id="18093" w:author="Ross Norsworthy" w:date="2020-03-20T01:39:00Z">
                    <w:rPr>
                      <w:rFonts w:ascii="Cambria Math" w:hAnsi="Cambria Math"/>
                    </w:rPr>
                    <m:t>SL</m:t>
                  </w:ins>
                </m:r>
              </m:num>
              <m:den>
                <m:r>
                  <w:ins w:id="18094" w:author="Ross Norsworthy" w:date="2020-03-20T01:39:00Z">
                    <w:rPr>
                      <w:rFonts w:ascii="Cambria Math" w:hAnsi="Cambria Math"/>
                    </w:rPr>
                    <m:t>2</m:t>
                  </w:ins>
                </m:r>
              </m:den>
            </m:f>
          </m:e>
        </m:d>
        <m:r>
          <w:ins w:id="18095" w:author="Ross Norsworthy" w:date="2020-03-20T01:39:00Z">
            <w:rPr>
              <w:rFonts w:ascii="Cambria Math" w:hAnsi="Cambria Math"/>
            </w:rPr>
            <m:t xml:space="preserve"> % TL</m:t>
          </w:ins>
        </m:r>
      </m:oMath>
      <w:ins w:id="18096" w:author="Ross Norsworthy" w:date="2020-03-20T01:39:00Z">
        <w:r w:rsidRPr="00A013FD">
          <w:t xml:space="preserve">, where </w:t>
        </w:r>
      </w:ins>
      <m:oMath>
        <m:r>
          <w:ins w:id="18097" w:author="Ross Norsworthy" w:date="2020-03-20T01:39:00Z">
            <w:rPr>
              <w:rFonts w:ascii="Cambria Math" w:hAnsi="Cambria Math"/>
            </w:rPr>
            <m:t>TL</m:t>
          </w:ins>
        </m:r>
      </m:oMath>
      <w:ins w:id="18098" w:author="Ross Norsworthy" w:date="2020-03-20T01:39:00Z">
        <w:r w:rsidRPr="00A013FD">
          <w:t xml:space="preserve"> is the first dimensional size of the </w:t>
        </w:r>
      </w:ins>
      <m:oMath>
        <m:sSub>
          <m:sSubPr>
            <m:ctrlPr>
              <w:ins w:id="18099" w:author="Ross Norsworthy" w:date="2020-03-20T01:39:00Z">
                <w:rPr>
                  <w:rFonts w:ascii="Cambria Math" w:hAnsi="Cambria Math"/>
                  <w:i/>
                </w:rPr>
              </w:ins>
            </m:ctrlPr>
          </m:sSubPr>
          <m:e>
            <m:r>
              <w:ins w:id="18100" w:author="Ross Norsworthy" w:date="2020-03-20T01:39:00Z">
                <w:rPr>
                  <w:rFonts w:ascii="Cambria Math" w:hAnsi="Cambria Math"/>
                </w:rPr>
                <m:t>cp</m:t>
              </w:ins>
            </m:r>
          </m:e>
          <m:sub>
            <m:r>
              <w:ins w:id="18101" w:author="Ross Norsworthy" w:date="2020-03-20T01:39:00Z">
                <w:rPr>
                  <w:rFonts w:ascii="Cambria Math" w:hAnsi="Cambria Math"/>
                </w:rPr>
                <m:t>a</m:t>
              </w:ins>
            </m:r>
          </m:sub>
        </m:sSub>
      </m:oMath>
      <w:ins w:id="18102" w:author="Ross Norsworthy" w:date="2020-03-20T01:39:00Z">
        <w:r w:rsidRPr="00A013FD">
          <w:t xml:space="preserve"> and </w:t>
        </w:r>
      </w:ins>
      <m:oMath>
        <m:sSub>
          <m:sSubPr>
            <m:ctrlPr>
              <w:ins w:id="18103" w:author="Ross Norsworthy" w:date="2020-03-20T01:39:00Z">
                <w:rPr>
                  <w:rFonts w:ascii="Cambria Math" w:hAnsi="Cambria Math"/>
                  <w:i/>
                </w:rPr>
              </w:ins>
            </m:ctrlPr>
          </m:sSubPr>
          <m:e>
            <m:r>
              <w:ins w:id="18104" w:author="Ross Norsworthy" w:date="2020-03-20T01:39:00Z">
                <w:rPr>
                  <w:rFonts w:ascii="Cambria Math" w:hAnsi="Cambria Math"/>
                </w:rPr>
                <m:t>cp</m:t>
              </w:ins>
            </m:r>
          </m:e>
          <m:sub>
            <m:r>
              <w:ins w:id="18105" w:author="Ross Norsworthy" w:date="2020-03-20T01:39:00Z">
                <w:rPr>
                  <w:rFonts w:ascii="Cambria Math" w:hAnsi="Cambria Math"/>
                </w:rPr>
                <m:t>e</m:t>
              </w:ins>
            </m:r>
          </m:sub>
        </m:sSub>
      </m:oMath>
      <w:ins w:id="18106" w:author="Ross Norsworthy" w:date="2020-03-20T01:39:00Z">
        <w:r w:rsidRPr="00A013FD">
          <w:t xml:space="preserve"> tables. In our case, the spreading sequence is designed as maximum length, i.e. </w:t>
        </w:r>
      </w:ins>
      <m:oMath>
        <m:f>
          <m:fPr>
            <m:type m:val="lin"/>
            <m:ctrlPr>
              <w:ins w:id="18107" w:author="Ross Norsworthy" w:date="2020-03-20T01:39:00Z">
                <w:rPr>
                  <w:rFonts w:ascii="Cambria Math" w:hAnsi="Cambria Math"/>
                  <w:i/>
                </w:rPr>
              </w:ins>
            </m:ctrlPr>
          </m:fPr>
          <m:num>
            <m:r>
              <w:ins w:id="18108" w:author="Ross Norsworthy" w:date="2020-03-20T01:39:00Z">
                <w:rPr>
                  <w:rFonts w:ascii="Cambria Math" w:hAnsi="Cambria Math"/>
                </w:rPr>
                <m:t>TL=BS</m:t>
              </w:ins>
            </m:r>
          </m:num>
          <m:den>
            <m:r>
              <w:ins w:id="18109" w:author="Ross Norsworthy" w:date="2020-03-20T01:39:00Z">
                <w:rPr>
                  <w:rFonts w:ascii="Cambria Math" w:hAnsi="Cambria Math"/>
                </w:rPr>
                <m:t>2</m:t>
              </w:ins>
            </m:r>
          </m:den>
        </m:f>
      </m:oMath>
      <w:ins w:id="18110" w:author="Ross Norsworthy" w:date="2020-03-20T01:39:00Z">
        <w:r w:rsidRPr="00A013FD">
          <w:t xml:space="preserve">, </w:t>
        </w:r>
      </w:ins>
      <m:oMath>
        <m:sSub>
          <m:sSubPr>
            <m:ctrlPr>
              <w:ins w:id="18111" w:author="Ross Norsworthy" w:date="2020-03-20T01:39:00Z">
                <w:rPr>
                  <w:rFonts w:ascii="Cambria Math" w:hAnsi="Cambria Math"/>
                  <w:i/>
                </w:rPr>
              </w:ins>
            </m:ctrlPr>
          </m:sSubPr>
          <m:e>
            <m:r>
              <w:ins w:id="18112" w:author="Ross Norsworthy" w:date="2020-03-20T01:39:00Z">
                <w:rPr>
                  <w:rFonts w:ascii="Cambria Math" w:hAnsi="Cambria Math"/>
                </w:rPr>
                <m:t>l</m:t>
              </w:ins>
            </m:r>
          </m:e>
          <m:sub>
            <m:r>
              <w:ins w:id="18113" w:author="Ross Norsworthy" w:date="2020-03-20T01:39:00Z">
                <w:rPr>
                  <w:rFonts w:ascii="Cambria Math" w:hAnsi="Cambria Math"/>
                </w:rPr>
                <m:t>a</m:t>
              </w:ins>
            </m:r>
          </m:sub>
        </m:sSub>
        <m:r>
          <w:ins w:id="18114" w:author="Ross Norsworthy" w:date="2020-03-20T01:39:00Z">
            <w:rPr>
              <w:rFonts w:ascii="Cambria Math" w:hAnsi="Cambria Math"/>
            </w:rPr>
            <m:t>∈</m:t>
          </w:ins>
        </m:r>
        <m:d>
          <m:dPr>
            <m:begChr m:val="["/>
            <m:endChr m:val=""/>
            <m:ctrlPr>
              <w:ins w:id="18115" w:author="Ross Norsworthy" w:date="2020-03-20T01:39:00Z">
                <w:rPr>
                  <w:rFonts w:ascii="Cambria Math" w:hAnsi="Cambria Math"/>
                  <w:i/>
                </w:rPr>
              </w:ins>
            </m:ctrlPr>
          </m:dPr>
          <m:e>
            <m:r>
              <w:ins w:id="18116" w:author="Ross Norsworthy" w:date="2020-03-20T01:39:00Z">
                <w:rPr>
                  <w:rFonts w:ascii="Cambria Math" w:hAnsi="Cambria Math"/>
                </w:rPr>
                <m:t>0,</m:t>
              </w:ins>
            </m:r>
            <m:d>
              <m:dPr>
                <m:begChr m:val=""/>
                <m:endChr m:val="]"/>
                <m:ctrlPr>
                  <w:ins w:id="18117" w:author="Ross Norsworthy" w:date="2020-03-20T01:39:00Z">
                    <w:rPr>
                      <w:rFonts w:ascii="Cambria Math" w:hAnsi="Cambria Math"/>
                      <w:i/>
                    </w:rPr>
                  </w:ins>
                </m:ctrlPr>
              </m:dPr>
              <m:e>
                <m:r>
                  <w:ins w:id="18118" w:author="Ross Norsworthy" w:date="2020-03-20T01:39:00Z">
                    <w:rPr>
                      <w:rFonts w:ascii="Cambria Math" w:hAnsi="Cambria Math"/>
                    </w:rPr>
                    <m:t xml:space="preserve"> </m:t>
                  </w:ins>
                </m:r>
                <m:f>
                  <m:fPr>
                    <m:type m:val="lin"/>
                    <m:ctrlPr>
                      <w:ins w:id="18119" w:author="Ross Norsworthy" w:date="2020-03-20T01:39:00Z">
                        <w:rPr>
                          <w:rFonts w:ascii="Cambria Math" w:hAnsi="Cambria Math"/>
                          <w:i/>
                        </w:rPr>
                      </w:ins>
                    </m:ctrlPr>
                  </m:fPr>
                  <m:num>
                    <m:r>
                      <w:ins w:id="18120" w:author="Ross Norsworthy" w:date="2020-03-20T01:39:00Z">
                        <w:rPr>
                          <w:rFonts w:ascii="Cambria Math" w:hAnsi="Cambria Math"/>
                        </w:rPr>
                        <m:t>BS</m:t>
                      </w:ins>
                    </m:r>
                  </m:num>
                  <m:den>
                    <m:r>
                      <w:ins w:id="18121" w:author="Ross Norsworthy" w:date="2020-03-20T01:39:00Z">
                        <w:rPr>
                          <w:rFonts w:ascii="Cambria Math" w:hAnsi="Cambria Math"/>
                        </w:rPr>
                        <m:t>2-1</m:t>
                      </w:ins>
                    </m:r>
                  </m:den>
                </m:f>
              </m:e>
            </m:d>
          </m:e>
        </m:d>
      </m:oMath>
      <w:ins w:id="18122" w:author="Ross Norsworthy" w:date="2020-03-20T01:39:00Z">
        <w:r w:rsidRPr="00A013FD">
          <w:t xml:space="preserve"> and </w:t>
        </w:r>
      </w:ins>
      <m:oMath>
        <m:sSub>
          <m:sSubPr>
            <m:ctrlPr>
              <w:ins w:id="18123" w:author="Ross Norsworthy" w:date="2020-03-20T01:39:00Z">
                <w:rPr>
                  <w:rFonts w:ascii="Cambria Math" w:hAnsi="Cambria Math"/>
                  <w:i/>
                </w:rPr>
              </w:ins>
            </m:ctrlPr>
          </m:sSubPr>
          <m:e>
            <m:r>
              <w:ins w:id="18124" w:author="Ross Norsworthy" w:date="2020-03-20T01:39:00Z">
                <w:rPr>
                  <w:rFonts w:ascii="Cambria Math" w:hAnsi="Cambria Math"/>
                </w:rPr>
                <m:t>l</m:t>
              </w:ins>
            </m:r>
          </m:e>
          <m:sub>
            <m:r>
              <w:ins w:id="18125" w:author="Ross Norsworthy" w:date="2020-03-20T01:39:00Z">
                <w:rPr>
                  <w:rFonts w:ascii="Cambria Math" w:hAnsi="Cambria Math"/>
                </w:rPr>
                <m:t>e</m:t>
              </w:ins>
            </m:r>
          </m:sub>
        </m:sSub>
        <m:r>
          <w:ins w:id="18126" w:author="Ross Norsworthy" w:date="2020-03-20T01:39:00Z">
            <w:rPr>
              <w:rFonts w:ascii="Cambria Math" w:hAnsi="Cambria Math"/>
            </w:rPr>
            <m:t>∈</m:t>
          </w:ins>
        </m:r>
        <m:d>
          <m:dPr>
            <m:begChr m:val="["/>
            <m:endChr m:val=""/>
            <m:ctrlPr>
              <w:ins w:id="18127" w:author="Ross Norsworthy" w:date="2020-03-20T01:39:00Z">
                <w:rPr>
                  <w:rFonts w:ascii="Cambria Math" w:hAnsi="Cambria Math"/>
                  <w:i/>
                </w:rPr>
              </w:ins>
            </m:ctrlPr>
          </m:dPr>
          <m:e>
            <m:r>
              <w:ins w:id="18128" w:author="Ross Norsworthy" w:date="2020-03-20T01:39:00Z">
                <w:rPr>
                  <w:rFonts w:ascii="Cambria Math" w:hAnsi="Cambria Math"/>
                </w:rPr>
                <m:t>0,</m:t>
              </w:ins>
            </m:r>
            <m:d>
              <m:dPr>
                <m:begChr m:val=""/>
                <m:endChr m:val="]"/>
                <m:ctrlPr>
                  <w:ins w:id="18129" w:author="Ross Norsworthy" w:date="2020-03-20T01:39:00Z">
                    <w:rPr>
                      <w:rFonts w:ascii="Cambria Math" w:hAnsi="Cambria Math"/>
                      <w:i/>
                    </w:rPr>
                  </w:ins>
                </m:ctrlPr>
              </m:dPr>
              <m:e>
                <m:r>
                  <w:ins w:id="18130" w:author="Ross Norsworthy" w:date="2020-03-20T01:39:00Z">
                    <w:rPr>
                      <w:rFonts w:ascii="Cambria Math" w:hAnsi="Cambria Math"/>
                    </w:rPr>
                    <m:t xml:space="preserve"> </m:t>
                  </w:ins>
                </m:r>
                <m:f>
                  <m:fPr>
                    <m:type m:val="lin"/>
                    <m:ctrlPr>
                      <w:ins w:id="18131" w:author="Ross Norsworthy" w:date="2020-03-20T01:39:00Z">
                        <w:rPr>
                          <w:rFonts w:ascii="Cambria Math" w:hAnsi="Cambria Math"/>
                          <w:i/>
                        </w:rPr>
                      </w:ins>
                    </m:ctrlPr>
                  </m:fPr>
                  <m:num>
                    <m:r>
                      <w:ins w:id="18132" w:author="Ross Norsworthy" w:date="2020-03-20T01:39:00Z">
                        <w:rPr>
                          <w:rFonts w:ascii="Cambria Math" w:hAnsi="Cambria Math"/>
                        </w:rPr>
                        <m:t>BS</m:t>
                      </w:ins>
                    </m:r>
                  </m:num>
                  <m:den>
                    <m:r>
                      <w:ins w:id="18133" w:author="Ross Norsworthy" w:date="2020-03-20T01:39:00Z">
                        <w:rPr>
                          <w:rFonts w:ascii="Cambria Math" w:hAnsi="Cambria Math"/>
                        </w:rPr>
                        <m:t>2-1</m:t>
                      </w:ins>
                    </m:r>
                  </m:den>
                </m:f>
              </m:e>
            </m:d>
          </m:e>
        </m:d>
      </m:oMath>
      <w:ins w:id="18134" w:author="Ross Norsworthy" w:date="2020-03-20T01:39:00Z">
        <w:r w:rsidRPr="00A013FD">
          <w:t xml:space="preserve">. The modulus </w:t>
        </w:r>
      </w:ins>
      <m:oMath>
        <m:r>
          <w:ins w:id="18135" w:author="Ross Norsworthy" w:date="2020-03-20T01:39:00Z">
            <w:rPr>
              <w:rFonts w:ascii="Cambria Math" w:hAnsi="Cambria Math"/>
            </w:rPr>
            <m:t>TL</m:t>
          </w:ins>
        </m:r>
      </m:oMath>
      <w:ins w:id="18136" w:author="Ross Norsworthy" w:date="2020-03-20T01:39:00Z">
        <w:r w:rsidRPr="00A013FD">
          <w:t xml:space="preserve"> in the timing index expressions is not needed. The second dimensional table indexes, </w:t>
        </w:r>
      </w:ins>
      <m:oMath>
        <m:sSub>
          <m:sSubPr>
            <m:ctrlPr>
              <w:ins w:id="18137" w:author="Ross Norsworthy" w:date="2020-03-20T01:39:00Z">
                <w:rPr>
                  <w:rFonts w:ascii="Cambria Math" w:hAnsi="Cambria Math"/>
                  <w:i/>
                </w:rPr>
              </w:ins>
            </m:ctrlPr>
          </m:sSubPr>
          <m:e>
            <m:r>
              <w:ins w:id="18138" w:author="Ross Norsworthy" w:date="2020-03-20T01:39:00Z">
                <w:rPr>
                  <w:rFonts w:ascii="Cambria Math" w:hAnsi="Cambria Math"/>
                </w:rPr>
                <m:t>p</m:t>
              </w:ins>
            </m:r>
          </m:e>
          <m:sub>
            <m:r>
              <w:ins w:id="18139" w:author="Ross Norsworthy" w:date="2020-03-20T01:39:00Z">
                <w:rPr>
                  <w:rFonts w:ascii="Cambria Math" w:hAnsi="Cambria Math"/>
                </w:rPr>
                <m:t>a</m:t>
              </w:ins>
            </m:r>
          </m:sub>
        </m:sSub>
        <m:d>
          <m:dPr>
            <m:ctrlPr>
              <w:ins w:id="18140" w:author="Ross Norsworthy" w:date="2020-03-20T01:39:00Z">
                <w:rPr>
                  <w:rFonts w:ascii="Cambria Math" w:hAnsi="Cambria Math"/>
                  <w:i/>
                </w:rPr>
              </w:ins>
            </m:ctrlPr>
          </m:dPr>
          <m:e>
            <m:r>
              <w:ins w:id="18141" w:author="Ross Norsworthy" w:date="2020-03-20T01:39:00Z">
                <w:rPr>
                  <w:rFonts w:ascii="Cambria Math" w:hAnsi="Cambria Math"/>
                </w:rPr>
                <m:t>n</m:t>
              </w:ins>
            </m:r>
          </m:e>
        </m:d>
      </m:oMath>
      <w:ins w:id="18142" w:author="Ross Norsworthy" w:date="2020-03-20T01:39:00Z">
        <w:r w:rsidRPr="00A013FD">
          <w:t xml:space="preserve">and </w:t>
        </w:r>
      </w:ins>
      <m:oMath>
        <m:sSub>
          <m:sSubPr>
            <m:ctrlPr>
              <w:ins w:id="18143" w:author="Ross Norsworthy" w:date="2020-03-20T01:39:00Z">
                <w:rPr>
                  <w:rFonts w:ascii="Cambria Math" w:hAnsi="Cambria Math"/>
                  <w:i/>
                </w:rPr>
              </w:ins>
            </m:ctrlPr>
          </m:sSubPr>
          <m:e>
            <m:r>
              <w:ins w:id="18144" w:author="Ross Norsworthy" w:date="2020-03-20T01:39:00Z">
                <w:rPr>
                  <w:rFonts w:ascii="Cambria Math" w:hAnsi="Cambria Math"/>
                </w:rPr>
                <m:t>p</m:t>
              </w:ins>
            </m:r>
          </m:e>
          <m:sub>
            <m:r>
              <w:ins w:id="18145" w:author="Ross Norsworthy" w:date="2020-03-20T01:39:00Z">
                <w:rPr>
                  <w:rFonts w:ascii="Cambria Math" w:hAnsi="Cambria Math"/>
                </w:rPr>
                <m:t>e</m:t>
              </w:ins>
            </m:r>
          </m:sub>
        </m:sSub>
        <m:d>
          <m:dPr>
            <m:ctrlPr>
              <w:ins w:id="18146" w:author="Ross Norsworthy" w:date="2020-03-20T01:39:00Z">
                <w:rPr>
                  <w:rFonts w:ascii="Cambria Math" w:hAnsi="Cambria Math"/>
                  <w:i/>
                </w:rPr>
              </w:ins>
            </m:ctrlPr>
          </m:dPr>
          <m:e>
            <m:r>
              <w:ins w:id="18147" w:author="Ross Norsworthy" w:date="2020-03-20T01:39:00Z">
                <w:rPr>
                  <w:rFonts w:ascii="Cambria Math" w:hAnsi="Cambria Math"/>
                </w:rPr>
                <m:t>n</m:t>
              </w:ins>
            </m:r>
          </m:e>
        </m:d>
      </m:oMath>
      <w:ins w:id="18148" w:author="Ross Norsworthy" w:date="2020-03-20T01:39:00Z">
        <w:r w:rsidRPr="00A013FD">
          <w:t xml:space="preserve">, depend on </w:t>
        </w:r>
      </w:ins>
      <m:oMath>
        <m:r>
          <w:ins w:id="18149" w:author="Ross Norsworthy" w:date="2020-03-20T01:39:00Z">
            <w:rPr>
              <w:rFonts w:ascii="Cambria Math" w:hAnsi="Cambria Math"/>
            </w:rPr>
            <m:t>x</m:t>
          </w:ins>
        </m:r>
        <m:d>
          <m:dPr>
            <m:ctrlPr>
              <w:ins w:id="18150" w:author="Ross Norsworthy" w:date="2020-03-20T01:39:00Z">
                <w:rPr>
                  <w:rFonts w:ascii="Cambria Math" w:hAnsi="Cambria Math"/>
                  <w:i/>
                </w:rPr>
              </w:ins>
            </m:ctrlPr>
          </m:dPr>
          <m:e>
            <m:r>
              <w:ins w:id="18151" w:author="Ross Norsworthy" w:date="2020-03-20T01:39:00Z">
                <w:rPr>
                  <w:rFonts w:ascii="Cambria Math" w:hAnsi="Cambria Math"/>
                </w:rPr>
                <m:t>n</m:t>
              </w:ins>
            </m:r>
          </m:e>
        </m:d>
      </m:oMath>
      <w:ins w:id="18152" w:author="Ross Norsworthy" w:date="2020-03-20T01:39:00Z">
        <w:r w:rsidRPr="00A013FD">
          <w:t xml:space="preserve"> and are based on differential QPSK symbol quadrant computation. Given the applied Gray-coded QPSK bits-to-symbol mapping definition, the belonging quadrant is given by</w:t>
        </w:r>
      </w:ins>
    </w:p>
    <w:p w14:paraId="3EDB22A1" w14:textId="77777777" w:rsidR="00A013FD" w:rsidRPr="00A013FD" w:rsidRDefault="00A013FD" w:rsidP="00A013FD">
      <w:pPr>
        <w:spacing w:after="120"/>
        <w:rPr>
          <w:ins w:id="18153" w:author="Ross Norsworthy" w:date="2020-03-20T01:39:00Z"/>
        </w:rPr>
      </w:pPr>
      <m:oMathPara>
        <m:oMath>
          <m:r>
            <w:ins w:id="18154" w:author="Ross Norsworthy" w:date="2020-03-20T01:39:00Z">
              <m:rPr>
                <m:nor/>
              </m:rPr>
              <m:t>q=</m:t>
            </w:ins>
          </m:r>
          <m:d>
            <m:dPr>
              <m:begChr m:val="{"/>
              <m:endChr m:val=""/>
              <m:ctrlPr>
                <w:ins w:id="18155" w:author="Ross Norsworthy" w:date="2020-03-20T01:39:00Z">
                  <w:rPr>
                    <w:rFonts w:ascii="Cambria Math" w:hAnsi="Cambria Math"/>
                    <w:i/>
                  </w:rPr>
                </w:ins>
              </m:ctrlPr>
            </m:dPr>
            <m:e>
              <m:m>
                <m:mPr>
                  <m:mcs>
                    <m:mc>
                      <m:mcPr>
                        <m:count m:val="1"/>
                        <m:mcJc m:val="center"/>
                      </m:mcPr>
                    </m:mc>
                  </m:mcs>
                  <m:ctrlPr>
                    <w:ins w:id="18156" w:author="Ross Norsworthy" w:date="2020-03-20T01:39:00Z">
                      <w:rPr>
                        <w:rFonts w:ascii="Cambria Math" w:hAnsi="Cambria Math"/>
                        <w:i/>
                      </w:rPr>
                    </w:ins>
                  </m:ctrlPr>
                </m:mPr>
                <m:mr>
                  <m:e>
                    <m:m>
                      <m:mPr>
                        <m:mcs>
                          <m:mc>
                            <m:mcPr>
                              <m:count m:val="1"/>
                              <m:mcJc m:val="center"/>
                            </m:mcPr>
                          </m:mc>
                        </m:mcs>
                        <m:ctrlPr>
                          <w:ins w:id="18157" w:author="Ross Norsworthy" w:date="2020-03-20T01:39:00Z">
                            <w:rPr>
                              <w:rFonts w:ascii="Cambria Math" w:hAnsi="Cambria Math"/>
                              <w:i/>
                            </w:rPr>
                          </w:ins>
                        </m:ctrlPr>
                      </m:mPr>
                      <m:mr>
                        <m:e>
                          <m:r>
                            <w:ins w:id="18158" w:author="Ross Norsworthy" w:date="2020-03-20T01:39:00Z">
                              <m:rPr>
                                <m:nor/>
                              </m:rPr>
                              <m:t>0, for QPSK input bits equal to 11</m:t>
                            </w:ins>
                          </m:r>
                        </m:e>
                      </m:mr>
                      <m:mr>
                        <m:e>
                          <m:r>
                            <w:ins w:id="18159" w:author="Ross Norsworthy" w:date="2020-03-20T01:39:00Z">
                              <m:rPr>
                                <m:nor/>
                              </m:rPr>
                              <m:t>1, for QPSK input bits equal to 01</m:t>
                            </w:ins>
                          </m:r>
                        </m:e>
                      </m:mr>
                    </m:m>
                  </m:e>
                </m:mr>
                <m:mr>
                  <m:e>
                    <m:m>
                      <m:mPr>
                        <m:mcs>
                          <m:mc>
                            <m:mcPr>
                              <m:count m:val="1"/>
                              <m:mcJc m:val="center"/>
                            </m:mcPr>
                          </m:mc>
                        </m:mcs>
                        <m:ctrlPr>
                          <w:ins w:id="18160" w:author="Ross Norsworthy" w:date="2020-03-20T01:39:00Z">
                            <w:rPr>
                              <w:rFonts w:ascii="Cambria Math" w:hAnsi="Cambria Math"/>
                              <w:i/>
                            </w:rPr>
                          </w:ins>
                        </m:ctrlPr>
                      </m:mPr>
                      <m:mr>
                        <m:e>
                          <m:r>
                            <w:ins w:id="18161" w:author="Ross Norsworthy" w:date="2020-03-20T01:39:00Z">
                              <m:rPr>
                                <m:nor/>
                              </m:rPr>
                              <m:t>2, for QPSK input bits equal to 00</m:t>
                            </w:ins>
                          </m:r>
                        </m:e>
                      </m:mr>
                      <m:mr>
                        <m:e>
                          <m:r>
                            <w:ins w:id="18162" w:author="Ross Norsworthy" w:date="2020-03-20T01:39:00Z">
                              <m:rPr>
                                <m:nor/>
                              </m:rPr>
                              <m:t>3, for QPSK input bits equal to 10</m:t>
                            </w:ins>
                          </m:r>
                        </m:e>
                      </m:mr>
                    </m:m>
                  </m:e>
                </m:mr>
              </m:m>
            </m:e>
          </m:d>
        </m:oMath>
      </m:oMathPara>
    </w:p>
    <w:p w14:paraId="77CC3D9F" w14:textId="77777777" w:rsidR="00A013FD" w:rsidRPr="00A013FD" w:rsidRDefault="00A013FD" w:rsidP="00A013FD">
      <w:pPr>
        <w:spacing w:after="120"/>
        <w:rPr>
          <w:ins w:id="18163" w:author="Ross Norsworthy" w:date="2020-03-20T01:39:00Z"/>
        </w:rPr>
      </w:pPr>
      <w:ins w:id="18164" w:author="Ross Norsworthy" w:date="2020-03-20T01:39:00Z">
        <w:r w:rsidRPr="00A013FD">
          <w:t>and the second dimensional table indexes</w:t>
        </w:r>
      </w:ins>
    </w:p>
    <w:p w14:paraId="7164F35F" w14:textId="77777777" w:rsidR="00A013FD" w:rsidRPr="00A013FD" w:rsidRDefault="00580147" w:rsidP="00A013FD">
      <w:pPr>
        <w:spacing w:after="120"/>
        <w:rPr>
          <w:ins w:id="18165" w:author="Ross Norsworthy" w:date="2020-03-20T01:39:00Z"/>
          <w:lang w:val="da-DK"/>
        </w:rPr>
      </w:pPr>
      <m:oMathPara>
        <m:oMath>
          <m:sSub>
            <m:sSubPr>
              <m:ctrlPr>
                <w:ins w:id="18166" w:author="Ross Norsworthy" w:date="2020-03-20T01:39:00Z">
                  <w:rPr>
                    <w:rFonts w:ascii="Cambria Math" w:hAnsi="Cambria Math"/>
                    <w:i/>
                  </w:rPr>
                </w:ins>
              </m:ctrlPr>
            </m:sSubPr>
            <m:e>
              <m:r>
                <w:ins w:id="18167" w:author="Ross Norsworthy" w:date="2020-03-20T01:39:00Z">
                  <w:rPr>
                    <w:rFonts w:ascii="Cambria Math" w:hAnsi="Cambria Math"/>
                  </w:rPr>
                  <m:t>p</m:t>
                </w:ins>
              </m:r>
            </m:e>
            <m:sub>
              <m:r>
                <w:ins w:id="18168" w:author="Ross Norsworthy" w:date="2020-03-20T01:39:00Z">
                  <w:rPr>
                    <w:rFonts w:ascii="Cambria Math" w:hAnsi="Cambria Math"/>
                  </w:rPr>
                  <m:t>a</m:t>
                </w:ins>
              </m:r>
            </m:sub>
          </m:sSub>
          <m:d>
            <m:dPr>
              <m:ctrlPr>
                <w:ins w:id="18169" w:author="Ross Norsworthy" w:date="2020-03-20T01:39:00Z">
                  <w:rPr>
                    <w:rFonts w:ascii="Cambria Math" w:hAnsi="Cambria Math"/>
                    <w:i/>
                  </w:rPr>
                </w:ins>
              </m:ctrlPr>
            </m:dPr>
            <m:e>
              <m:r>
                <w:ins w:id="18170" w:author="Ross Norsworthy" w:date="2020-03-20T01:39:00Z">
                  <w:rPr>
                    <w:rFonts w:ascii="Cambria Math" w:hAnsi="Cambria Math"/>
                  </w:rPr>
                  <m:t>n</m:t>
                </w:ins>
              </m:r>
            </m:e>
          </m:d>
          <m:r>
            <w:ins w:id="18171" w:author="Ross Norsworthy" w:date="2020-03-20T01:39:00Z">
              <w:rPr>
                <w:rFonts w:ascii="Cambria Math" w:hAnsi="Cambria Math"/>
                <w:lang w:val="da-DK"/>
              </w:rPr>
              <m:t>=</m:t>
            </w:ins>
          </m:r>
          <m:d>
            <m:dPr>
              <m:begChr m:val="{"/>
              <m:endChr m:val=""/>
              <m:ctrlPr>
                <w:ins w:id="18172" w:author="Ross Norsworthy" w:date="2020-03-20T01:39:00Z">
                  <w:rPr>
                    <w:rFonts w:ascii="Cambria Math" w:hAnsi="Cambria Math"/>
                    <w:i/>
                  </w:rPr>
                </w:ins>
              </m:ctrlPr>
            </m:dPr>
            <m:e>
              <m:m>
                <m:mPr>
                  <m:mcs>
                    <m:mc>
                      <m:mcPr>
                        <m:count m:val="1"/>
                        <m:mcJc m:val="center"/>
                      </m:mcPr>
                    </m:mc>
                  </m:mcs>
                  <m:ctrlPr>
                    <w:ins w:id="18173" w:author="Ross Norsworthy" w:date="2020-03-20T01:39:00Z">
                      <w:rPr>
                        <w:rFonts w:ascii="Cambria Math" w:hAnsi="Cambria Math"/>
                        <w:i/>
                      </w:rPr>
                    </w:ins>
                  </m:ctrlPr>
                </m:mPr>
                <m:mr>
                  <m:e>
                    <m:r>
                      <w:ins w:id="18174" w:author="Ross Norsworthy" w:date="2020-03-20T01:39:00Z">
                        <w:rPr>
                          <w:rFonts w:ascii="Cambria Math" w:hAnsi="Cambria Math"/>
                          <w:lang w:val="da-DK"/>
                        </w:rPr>
                        <m:t xml:space="preserve">0,  </m:t>
                      </w:ins>
                    </m:r>
                    <m:r>
                      <w:ins w:id="18175" w:author="Ross Norsworthy" w:date="2020-03-20T01:39:00Z">
                        <m:rPr>
                          <m:nor/>
                        </m:rPr>
                        <w:rPr>
                          <w:lang w:val="da-DK"/>
                        </w:rPr>
                        <m:t xml:space="preserve">                                     for </m:t>
                      </w:ins>
                    </m:r>
                    <m:r>
                      <w:ins w:id="18176" w:author="Ross Norsworthy" w:date="2020-03-20T01:39:00Z">
                        <w:rPr>
                          <w:rFonts w:ascii="Cambria Math" w:hAnsi="Cambria Math"/>
                        </w:rPr>
                        <m:t>n</m:t>
                      </w:ins>
                    </m:r>
                    <m:r>
                      <w:ins w:id="18177" w:author="Ross Norsworthy" w:date="2020-03-20T01:39:00Z">
                        <w:rPr>
                          <w:rFonts w:ascii="Cambria Math" w:hAnsi="Cambria Math"/>
                          <w:lang w:val="da-DK"/>
                        </w:rPr>
                        <m:t>=0</m:t>
                      </w:ins>
                    </m:r>
                  </m:e>
                </m:mr>
                <m:mr>
                  <m:e>
                    <m:d>
                      <m:dPr>
                        <m:ctrlPr>
                          <w:ins w:id="18178" w:author="Ross Norsworthy" w:date="2020-03-20T01:39:00Z">
                            <w:rPr>
                              <w:rFonts w:ascii="Cambria Math" w:hAnsi="Cambria Math"/>
                              <w:i/>
                            </w:rPr>
                          </w:ins>
                        </m:ctrlPr>
                      </m:dPr>
                      <m:e>
                        <m:r>
                          <w:ins w:id="18179" w:author="Ross Norsworthy" w:date="2020-03-20T01:39:00Z">
                            <w:rPr>
                              <w:rFonts w:ascii="Cambria Math" w:hAnsi="Cambria Math"/>
                            </w:rPr>
                            <m:t>q</m:t>
                          </w:ins>
                        </m:r>
                        <m:d>
                          <m:dPr>
                            <m:ctrlPr>
                              <w:ins w:id="18180" w:author="Ross Norsworthy" w:date="2020-03-20T01:39:00Z">
                                <w:rPr>
                                  <w:rFonts w:ascii="Cambria Math" w:hAnsi="Cambria Math"/>
                                  <w:i/>
                                </w:rPr>
                              </w:ins>
                            </m:ctrlPr>
                          </m:dPr>
                          <m:e>
                            <m:r>
                              <w:ins w:id="18181" w:author="Ross Norsworthy" w:date="2020-03-20T01:39:00Z">
                                <w:rPr>
                                  <w:rFonts w:ascii="Cambria Math" w:hAnsi="Cambria Math"/>
                                </w:rPr>
                                <m:t>n</m:t>
                              </w:ins>
                            </m:r>
                          </m:e>
                        </m:d>
                        <m:r>
                          <w:ins w:id="18182" w:author="Ross Norsworthy" w:date="2020-03-20T01:39:00Z">
                            <w:rPr>
                              <w:rFonts w:ascii="Cambria Math" w:hAnsi="Cambria Math"/>
                              <w:lang w:val="da-DK"/>
                            </w:rPr>
                            <m:t>-</m:t>
                          </w:ins>
                        </m:r>
                        <m:r>
                          <w:ins w:id="18183" w:author="Ross Norsworthy" w:date="2020-03-20T01:39:00Z">
                            <w:rPr>
                              <w:rFonts w:ascii="Cambria Math" w:hAnsi="Cambria Math"/>
                            </w:rPr>
                            <m:t>q</m:t>
                          </w:ins>
                        </m:r>
                        <m:d>
                          <m:dPr>
                            <m:ctrlPr>
                              <w:ins w:id="18184" w:author="Ross Norsworthy" w:date="2020-03-20T01:39:00Z">
                                <w:rPr>
                                  <w:rFonts w:ascii="Cambria Math" w:hAnsi="Cambria Math"/>
                                  <w:i/>
                                </w:rPr>
                              </w:ins>
                            </m:ctrlPr>
                          </m:dPr>
                          <m:e>
                            <m:r>
                              <w:ins w:id="18185" w:author="Ross Norsworthy" w:date="2020-03-20T01:39:00Z">
                                <w:rPr>
                                  <w:rFonts w:ascii="Cambria Math" w:hAnsi="Cambria Math"/>
                                </w:rPr>
                                <m:t>n</m:t>
                              </w:ins>
                            </m:r>
                            <m:r>
                              <w:ins w:id="18186" w:author="Ross Norsworthy" w:date="2020-03-20T01:39:00Z">
                                <w:rPr>
                                  <w:rFonts w:ascii="Cambria Math" w:hAnsi="Cambria Math"/>
                                  <w:lang w:val="da-DK"/>
                                </w:rPr>
                                <m:t>-1</m:t>
                              </w:ins>
                            </m:r>
                          </m:e>
                        </m:d>
                      </m:e>
                    </m:d>
                    <m:r>
                      <w:ins w:id="18187" w:author="Ross Norsworthy" w:date="2020-03-20T01:39:00Z">
                        <w:rPr>
                          <w:rFonts w:ascii="Cambria Math" w:hAnsi="Cambria Math"/>
                          <w:lang w:val="da-DK"/>
                        </w:rPr>
                        <m:t xml:space="preserve"> % 4,</m:t>
                      </w:ins>
                    </m:r>
                    <m:r>
                      <w:ins w:id="18188" w:author="Ross Norsworthy" w:date="2020-03-20T01:39:00Z">
                        <m:rPr>
                          <m:nor/>
                        </m:rPr>
                        <w:rPr>
                          <w:lang w:val="da-DK"/>
                        </w:rPr>
                        <m:t xml:space="preserve">  for </m:t>
                      </w:ins>
                    </m:r>
                    <m:r>
                      <w:ins w:id="18189" w:author="Ross Norsworthy" w:date="2020-03-20T01:39:00Z">
                        <w:rPr>
                          <w:rFonts w:ascii="Cambria Math" w:hAnsi="Cambria Math"/>
                        </w:rPr>
                        <m:t>n</m:t>
                      </w:ins>
                    </m:r>
                    <m:r>
                      <w:ins w:id="18190" w:author="Ross Norsworthy" w:date="2020-03-20T01:39:00Z">
                        <w:rPr>
                          <w:rFonts w:ascii="Cambria Math" w:hAnsi="Cambria Math"/>
                          <w:lang w:val="da-DK"/>
                        </w:rPr>
                        <m:t>&gt;0</m:t>
                      </w:ins>
                    </m:r>
                  </m:e>
                </m:mr>
              </m:m>
            </m:e>
          </m:d>
        </m:oMath>
      </m:oMathPara>
    </w:p>
    <w:p w14:paraId="48D97208" w14:textId="77777777" w:rsidR="00A013FD" w:rsidRPr="00A013FD" w:rsidRDefault="00A013FD" w:rsidP="00A013FD">
      <w:pPr>
        <w:spacing w:after="120"/>
        <w:rPr>
          <w:ins w:id="18191" w:author="Ross Norsworthy" w:date="2020-03-20T01:39:00Z"/>
        </w:rPr>
      </w:pPr>
      <w:ins w:id="18192" w:author="Ross Norsworthy" w:date="2020-03-20T01:39:00Z">
        <w:r w:rsidRPr="00A013FD">
          <w:t>and</w:t>
        </w:r>
      </w:ins>
    </w:p>
    <w:p w14:paraId="58F873BF" w14:textId="77777777" w:rsidR="00A013FD" w:rsidRPr="00A013FD" w:rsidRDefault="00580147" w:rsidP="00A013FD">
      <w:pPr>
        <w:spacing w:after="120"/>
        <w:rPr>
          <w:ins w:id="18193" w:author="Ross Norsworthy" w:date="2020-03-20T01:39:00Z"/>
        </w:rPr>
      </w:pPr>
      <m:oMathPara>
        <m:oMath>
          <m:sSub>
            <m:sSubPr>
              <m:ctrlPr>
                <w:ins w:id="18194" w:author="Ross Norsworthy" w:date="2020-03-20T01:39:00Z">
                  <w:rPr>
                    <w:rFonts w:ascii="Cambria Math" w:hAnsi="Cambria Math"/>
                    <w:i/>
                  </w:rPr>
                </w:ins>
              </m:ctrlPr>
            </m:sSubPr>
            <m:e>
              <m:r>
                <w:ins w:id="18195" w:author="Ross Norsworthy" w:date="2020-03-20T01:39:00Z">
                  <w:rPr>
                    <w:rFonts w:ascii="Cambria Math" w:hAnsi="Cambria Math"/>
                  </w:rPr>
                  <m:t>p</m:t>
                </w:ins>
              </m:r>
            </m:e>
            <m:sub>
              <m:r>
                <w:ins w:id="18196" w:author="Ross Norsworthy" w:date="2020-03-20T01:39:00Z">
                  <w:rPr>
                    <w:rFonts w:ascii="Cambria Math" w:hAnsi="Cambria Math"/>
                  </w:rPr>
                  <m:t>e</m:t>
                </w:ins>
              </m:r>
            </m:sub>
          </m:sSub>
          <m:d>
            <m:dPr>
              <m:ctrlPr>
                <w:ins w:id="18197" w:author="Ross Norsworthy" w:date="2020-03-20T01:39:00Z">
                  <w:rPr>
                    <w:rFonts w:ascii="Cambria Math" w:hAnsi="Cambria Math"/>
                    <w:i/>
                  </w:rPr>
                </w:ins>
              </m:ctrlPr>
            </m:dPr>
            <m:e>
              <m:r>
                <w:ins w:id="18198" w:author="Ross Norsworthy" w:date="2020-03-20T01:39:00Z">
                  <w:rPr>
                    <w:rFonts w:ascii="Cambria Math" w:hAnsi="Cambria Math"/>
                  </w:rPr>
                  <m:t>n</m:t>
                </w:ins>
              </m:r>
            </m:e>
          </m:d>
          <m:r>
            <w:ins w:id="18199" w:author="Ross Norsworthy" w:date="2020-03-20T01:39:00Z">
              <w:rPr>
                <w:rFonts w:ascii="Cambria Math" w:hAnsi="Cambria Math"/>
              </w:rPr>
              <m:t>=</m:t>
            </w:ins>
          </m:r>
          <m:d>
            <m:dPr>
              <m:begChr m:val="{"/>
              <m:endChr m:val=""/>
              <m:ctrlPr>
                <w:ins w:id="18200" w:author="Ross Norsworthy" w:date="2020-03-20T01:39:00Z">
                  <w:rPr>
                    <w:rFonts w:ascii="Cambria Math" w:hAnsi="Cambria Math"/>
                    <w:i/>
                  </w:rPr>
                </w:ins>
              </m:ctrlPr>
            </m:dPr>
            <m:e>
              <m:m>
                <m:mPr>
                  <m:mcs>
                    <m:mc>
                      <m:mcPr>
                        <m:count m:val="1"/>
                        <m:mcJc m:val="center"/>
                      </m:mcPr>
                    </m:mc>
                  </m:mcs>
                  <m:ctrlPr>
                    <w:ins w:id="18201" w:author="Ross Norsworthy" w:date="2020-03-20T01:39:00Z">
                      <w:rPr>
                        <w:rFonts w:ascii="Cambria Math" w:hAnsi="Cambria Math"/>
                        <w:i/>
                      </w:rPr>
                    </w:ins>
                  </m:ctrlPr>
                </m:mPr>
                <m:mr>
                  <m:e>
                    <m:d>
                      <m:dPr>
                        <m:ctrlPr>
                          <w:ins w:id="18202" w:author="Ross Norsworthy" w:date="2020-03-20T01:39:00Z">
                            <w:rPr>
                              <w:rFonts w:ascii="Cambria Math" w:hAnsi="Cambria Math"/>
                              <w:i/>
                            </w:rPr>
                          </w:ins>
                        </m:ctrlPr>
                      </m:dPr>
                      <m:e>
                        <m:r>
                          <w:ins w:id="18203" w:author="Ross Norsworthy" w:date="2020-03-20T01:39:00Z">
                            <w:rPr>
                              <w:rFonts w:ascii="Cambria Math" w:hAnsi="Cambria Math"/>
                            </w:rPr>
                            <m:t>q</m:t>
                          </w:ins>
                        </m:r>
                        <m:d>
                          <m:dPr>
                            <m:ctrlPr>
                              <w:ins w:id="18204" w:author="Ross Norsworthy" w:date="2020-03-20T01:39:00Z">
                                <w:rPr>
                                  <w:rFonts w:ascii="Cambria Math" w:hAnsi="Cambria Math"/>
                                  <w:i/>
                                </w:rPr>
                              </w:ins>
                            </m:ctrlPr>
                          </m:dPr>
                          <m:e>
                            <m:r>
                              <w:ins w:id="18205" w:author="Ross Norsworthy" w:date="2020-03-20T01:39:00Z">
                                <w:rPr>
                                  <w:rFonts w:ascii="Cambria Math" w:hAnsi="Cambria Math"/>
                                </w:rPr>
                                <m:t>n+1</m:t>
                              </w:ins>
                            </m:r>
                          </m:e>
                        </m:d>
                        <m:r>
                          <w:ins w:id="18206" w:author="Ross Norsworthy" w:date="2020-03-20T01:39:00Z">
                            <w:rPr>
                              <w:rFonts w:ascii="Cambria Math" w:hAnsi="Cambria Math"/>
                            </w:rPr>
                            <m:t>-q</m:t>
                          </w:ins>
                        </m:r>
                        <m:d>
                          <m:dPr>
                            <m:ctrlPr>
                              <w:ins w:id="18207" w:author="Ross Norsworthy" w:date="2020-03-20T01:39:00Z">
                                <w:rPr>
                                  <w:rFonts w:ascii="Cambria Math" w:hAnsi="Cambria Math"/>
                                  <w:i/>
                                </w:rPr>
                              </w:ins>
                            </m:ctrlPr>
                          </m:dPr>
                          <m:e>
                            <m:r>
                              <w:ins w:id="18208" w:author="Ross Norsworthy" w:date="2020-03-20T01:39:00Z">
                                <w:rPr>
                                  <w:rFonts w:ascii="Cambria Math" w:hAnsi="Cambria Math"/>
                                </w:rPr>
                                <m:t>n</m:t>
                              </w:ins>
                            </m:r>
                          </m:e>
                        </m:d>
                      </m:e>
                    </m:d>
                    <m:r>
                      <w:ins w:id="18209" w:author="Ross Norsworthy" w:date="2020-03-20T01:39:00Z">
                        <w:rPr>
                          <w:rFonts w:ascii="Cambria Math" w:hAnsi="Cambria Math"/>
                        </w:rPr>
                        <m:t xml:space="preserve"> % 4,  </m:t>
                      </w:ins>
                    </m:r>
                    <m:r>
                      <w:ins w:id="18210" w:author="Ross Norsworthy" w:date="2020-03-20T01:39:00Z">
                        <m:rPr>
                          <m:nor/>
                        </m:rPr>
                        <m:t xml:space="preserve">for </m:t>
                      </w:ins>
                    </m:r>
                    <m:r>
                      <w:ins w:id="18211" w:author="Ross Norsworthy" w:date="2020-03-20T01:39:00Z">
                        <w:rPr>
                          <w:rFonts w:ascii="Cambria Math" w:hAnsi="Cambria Math"/>
                        </w:rPr>
                        <m:t>n&lt;BL-1</m:t>
                      </w:ins>
                    </m:r>
                  </m:e>
                </m:mr>
                <m:mr>
                  <m:e>
                    <m:r>
                      <w:ins w:id="18212" w:author="Ross Norsworthy" w:date="2020-03-20T01:39:00Z">
                        <w:rPr>
                          <w:rFonts w:ascii="Cambria Math" w:hAnsi="Cambria Math"/>
                        </w:rPr>
                        <m:t>0,</m:t>
                      </w:ins>
                    </m:r>
                    <m:r>
                      <w:ins w:id="18213" w:author="Ross Norsworthy" w:date="2020-03-20T01:39:00Z">
                        <m:rPr>
                          <m:nor/>
                        </m:rPr>
                        <m:t xml:space="preserve">                                       for </m:t>
                      </w:ins>
                    </m:r>
                    <m:r>
                      <w:ins w:id="18214" w:author="Ross Norsworthy" w:date="2020-03-20T01:39:00Z">
                        <w:rPr>
                          <w:rFonts w:ascii="Cambria Math" w:hAnsi="Cambria Math"/>
                        </w:rPr>
                        <m:t>n=BL-1</m:t>
                      </w:ins>
                    </m:r>
                  </m:e>
                </m:mr>
              </m:m>
            </m:e>
          </m:d>
        </m:oMath>
      </m:oMathPara>
    </w:p>
    <w:p w14:paraId="4E7D543B" w14:textId="77777777" w:rsidR="00A013FD" w:rsidRPr="00A013FD" w:rsidRDefault="00A013FD" w:rsidP="00A013FD">
      <w:pPr>
        <w:spacing w:after="120"/>
        <w:rPr>
          <w:ins w:id="18215" w:author="Ross Norsworthy" w:date="2020-03-20T01:39:00Z"/>
        </w:rPr>
      </w:pPr>
      <w:ins w:id="18216" w:author="Ross Norsworthy" w:date="2020-03-20T01:39:00Z">
        <w:r w:rsidRPr="00A013FD">
          <w:t xml:space="preserve">As the differential phase table indexes </w:t>
        </w:r>
      </w:ins>
      <m:oMath>
        <m:sSub>
          <m:sSubPr>
            <m:ctrlPr>
              <w:ins w:id="18217" w:author="Ross Norsworthy" w:date="2020-03-20T01:39:00Z">
                <w:rPr>
                  <w:rFonts w:ascii="Cambria Math" w:hAnsi="Cambria Math"/>
                  <w:i/>
                </w:rPr>
              </w:ins>
            </m:ctrlPr>
          </m:sSubPr>
          <m:e>
            <m:r>
              <w:ins w:id="18218" w:author="Ross Norsworthy" w:date="2020-03-20T01:39:00Z">
                <w:rPr>
                  <w:rFonts w:ascii="Cambria Math" w:hAnsi="Cambria Math"/>
                </w:rPr>
                <m:t>p</m:t>
              </w:ins>
            </m:r>
          </m:e>
          <m:sub>
            <m:r>
              <w:ins w:id="18219" w:author="Ross Norsworthy" w:date="2020-03-20T01:39:00Z">
                <w:rPr>
                  <w:rFonts w:ascii="Cambria Math" w:hAnsi="Cambria Math"/>
                </w:rPr>
                <m:t>a</m:t>
              </w:ins>
            </m:r>
          </m:sub>
        </m:sSub>
        <m:d>
          <m:dPr>
            <m:ctrlPr>
              <w:ins w:id="18220" w:author="Ross Norsworthy" w:date="2020-03-20T01:39:00Z">
                <w:rPr>
                  <w:rFonts w:ascii="Cambria Math" w:hAnsi="Cambria Math"/>
                  <w:i/>
                </w:rPr>
              </w:ins>
            </m:ctrlPr>
          </m:dPr>
          <m:e>
            <m:r>
              <w:ins w:id="18221" w:author="Ross Norsworthy" w:date="2020-03-20T01:39:00Z">
                <w:rPr>
                  <w:rFonts w:ascii="Cambria Math" w:hAnsi="Cambria Math"/>
                </w:rPr>
                <m:t>n</m:t>
              </w:ins>
            </m:r>
          </m:e>
        </m:d>
      </m:oMath>
      <w:ins w:id="18222" w:author="Ross Norsworthy" w:date="2020-03-20T01:39:00Z">
        <w:r w:rsidRPr="00A013FD">
          <w:t xml:space="preserve"> and </w:t>
        </w:r>
      </w:ins>
      <m:oMath>
        <m:sSub>
          <m:sSubPr>
            <m:ctrlPr>
              <w:ins w:id="18223" w:author="Ross Norsworthy" w:date="2020-03-20T01:39:00Z">
                <w:rPr>
                  <w:rFonts w:ascii="Cambria Math" w:hAnsi="Cambria Math"/>
                  <w:i/>
                </w:rPr>
              </w:ins>
            </m:ctrlPr>
          </m:sSubPr>
          <m:e>
            <m:r>
              <w:ins w:id="18224" w:author="Ross Norsworthy" w:date="2020-03-20T01:39:00Z">
                <w:rPr>
                  <w:rFonts w:ascii="Cambria Math" w:hAnsi="Cambria Math"/>
                </w:rPr>
                <m:t>p</m:t>
              </w:ins>
            </m:r>
          </m:e>
          <m:sub>
            <m:r>
              <w:ins w:id="18225" w:author="Ross Norsworthy" w:date="2020-03-20T01:39:00Z">
                <w:rPr>
                  <w:rFonts w:ascii="Cambria Math" w:hAnsi="Cambria Math"/>
                </w:rPr>
                <m:t>e</m:t>
              </w:ins>
            </m:r>
          </m:sub>
        </m:sSub>
        <m:d>
          <m:dPr>
            <m:ctrlPr>
              <w:ins w:id="18226" w:author="Ross Norsworthy" w:date="2020-03-20T01:39:00Z">
                <w:rPr>
                  <w:rFonts w:ascii="Cambria Math" w:hAnsi="Cambria Math"/>
                  <w:i/>
                </w:rPr>
              </w:ins>
            </m:ctrlPr>
          </m:dPr>
          <m:e>
            <m:r>
              <w:ins w:id="18227" w:author="Ross Norsworthy" w:date="2020-03-20T01:39:00Z">
                <w:rPr>
                  <w:rFonts w:ascii="Cambria Math" w:hAnsi="Cambria Math"/>
                </w:rPr>
                <m:t>n</m:t>
              </w:ins>
            </m:r>
          </m:e>
        </m:d>
        <m:r>
          <w:ins w:id="18228" w:author="Ross Norsworthy" w:date="2020-03-20T01:39:00Z">
            <w:rPr>
              <w:rFonts w:ascii="Cambria Math" w:hAnsi="Cambria Math"/>
            </w:rPr>
            <m:t>∈</m:t>
          </w:ins>
        </m:r>
        <m:d>
          <m:dPr>
            <m:begChr m:val="["/>
            <m:endChr m:val=""/>
            <m:ctrlPr>
              <w:ins w:id="18229" w:author="Ross Norsworthy" w:date="2020-03-20T01:39:00Z">
                <w:rPr>
                  <w:rFonts w:ascii="Cambria Math" w:hAnsi="Cambria Math"/>
                  <w:i/>
                </w:rPr>
              </w:ins>
            </m:ctrlPr>
          </m:dPr>
          <m:e>
            <m:r>
              <w:ins w:id="18230" w:author="Ross Norsworthy" w:date="2020-03-20T01:39:00Z">
                <w:rPr>
                  <w:rFonts w:ascii="Cambria Math" w:hAnsi="Cambria Math"/>
                </w:rPr>
                <m:t>0,</m:t>
              </w:ins>
            </m:r>
            <m:d>
              <m:dPr>
                <m:begChr m:val=""/>
                <m:endChr m:val="]"/>
                <m:ctrlPr>
                  <w:ins w:id="18231" w:author="Ross Norsworthy" w:date="2020-03-20T01:39:00Z">
                    <w:rPr>
                      <w:rFonts w:ascii="Cambria Math" w:hAnsi="Cambria Math"/>
                      <w:i/>
                    </w:rPr>
                  </w:ins>
                </m:ctrlPr>
              </m:dPr>
              <m:e>
                <m:r>
                  <w:ins w:id="18232" w:author="Ross Norsworthy" w:date="2020-03-20T01:39:00Z">
                    <w:rPr>
                      <w:rFonts w:ascii="Cambria Math" w:hAnsi="Cambria Math"/>
                    </w:rPr>
                    <m:t>3</m:t>
                  </w:ins>
                </m:r>
              </m:e>
            </m:d>
          </m:e>
        </m:d>
      </m:oMath>
      <w:ins w:id="18233" w:author="Ross Norsworthy" w:date="2020-03-20T01:39:00Z">
        <w:r w:rsidRPr="00A013FD">
          <w:t xml:space="preserve">, the overall size of the </w:t>
        </w:r>
      </w:ins>
      <m:oMath>
        <m:sSub>
          <m:sSubPr>
            <m:ctrlPr>
              <w:ins w:id="18234" w:author="Ross Norsworthy" w:date="2020-03-20T01:39:00Z">
                <w:rPr>
                  <w:rFonts w:ascii="Cambria Math" w:hAnsi="Cambria Math"/>
                  <w:i/>
                </w:rPr>
              </w:ins>
            </m:ctrlPr>
          </m:sSubPr>
          <m:e>
            <m:r>
              <w:ins w:id="18235" w:author="Ross Norsworthy" w:date="2020-03-20T01:39:00Z">
                <w:rPr>
                  <w:rFonts w:ascii="Cambria Math" w:hAnsi="Cambria Math"/>
                </w:rPr>
                <m:t>cp</m:t>
              </w:ins>
            </m:r>
          </m:e>
          <m:sub>
            <m:r>
              <w:ins w:id="18236" w:author="Ross Norsworthy" w:date="2020-03-20T01:39:00Z">
                <w:rPr>
                  <w:rFonts w:ascii="Cambria Math" w:hAnsi="Cambria Math"/>
                </w:rPr>
                <m:t>a</m:t>
              </w:ins>
            </m:r>
          </m:sub>
        </m:sSub>
      </m:oMath>
      <w:ins w:id="18237" w:author="Ross Norsworthy" w:date="2020-03-20T01:39:00Z">
        <w:r w:rsidRPr="00A013FD">
          <w:t xml:space="preserve"> and the </w:t>
        </w:r>
      </w:ins>
      <m:oMath>
        <m:sSub>
          <m:sSubPr>
            <m:ctrlPr>
              <w:ins w:id="18238" w:author="Ross Norsworthy" w:date="2020-03-20T01:39:00Z">
                <w:rPr>
                  <w:rFonts w:ascii="Cambria Math" w:hAnsi="Cambria Math"/>
                  <w:i/>
                </w:rPr>
              </w:ins>
            </m:ctrlPr>
          </m:sSubPr>
          <m:e>
            <m:r>
              <w:ins w:id="18239" w:author="Ross Norsworthy" w:date="2020-03-20T01:39:00Z">
                <w:rPr>
                  <w:rFonts w:ascii="Cambria Math" w:hAnsi="Cambria Math"/>
                </w:rPr>
                <m:t>cp</m:t>
              </w:ins>
            </m:r>
          </m:e>
          <m:sub>
            <m:r>
              <w:ins w:id="18240" w:author="Ross Norsworthy" w:date="2020-03-20T01:39:00Z">
                <w:rPr>
                  <w:rFonts w:ascii="Cambria Math" w:hAnsi="Cambria Math"/>
                </w:rPr>
                <m:t>e</m:t>
              </w:ins>
            </m:r>
          </m:sub>
        </m:sSub>
      </m:oMath>
      <w:ins w:id="18241" w:author="Ross Norsworthy" w:date="2020-03-20T01:39:00Z">
        <w:r w:rsidRPr="00A013FD">
          <w:t xml:space="preserve"> tables becomes </w:t>
        </w:r>
      </w:ins>
      <m:oMath>
        <m:f>
          <m:fPr>
            <m:type m:val="lin"/>
            <m:ctrlPr>
              <w:ins w:id="18242" w:author="Ross Norsworthy" w:date="2020-03-20T01:39:00Z">
                <w:rPr>
                  <w:rFonts w:ascii="Cambria Math" w:hAnsi="Cambria Math"/>
                  <w:i/>
                </w:rPr>
              </w:ins>
            </m:ctrlPr>
          </m:fPr>
          <m:num>
            <m:r>
              <w:ins w:id="18243" w:author="Ross Norsworthy" w:date="2020-03-20T01:39:00Z">
                <w:rPr>
                  <w:rFonts w:ascii="Cambria Math" w:hAnsi="Cambria Math"/>
                </w:rPr>
                <m:t>BS</m:t>
              </w:ins>
            </m:r>
          </m:num>
          <m:den>
            <m:r>
              <w:ins w:id="18244" w:author="Ross Norsworthy" w:date="2020-03-20T01:39:00Z">
                <w:rPr>
                  <w:rFonts w:ascii="Cambria Math" w:hAnsi="Cambria Math"/>
                </w:rPr>
                <m:t>2×4</m:t>
              </w:ins>
            </m:r>
          </m:den>
        </m:f>
      </m:oMath>
      <w:ins w:id="18245" w:author="Ross Norsworthy" w:date="2020-03-20T01:39:00Z">
        <w:r w:rsidRPr="00A013FD">
          <w:t xml:space="preserve">, thus containing </w:t>
        </w:r>
      </w:ins>
      <m:oMath>
        <m:r>
          <w:ins w:id="18246" w:author="Ross Norsworthy" w:date="2020-03-20T01:39:00Z">
            <w:rPr>
              <w:rFonts w:ascii="Cambria Math" w:hAnsi="Cambria Math"/>
            </w:rPr>
            <m:t>2∙BS</m:t>
          </w:ins>
        </m:r>
      </m:oMath>
      <w:ins w:id="18247" w:author="Ross Norsworthy" w:date="2020-03-20T01:39:00Z">
        <w:r w:rsidRPr="00A013FD">
          <w:t xml:space="preserve"> complex valued constant envelope values. </w:t>
        </w:r>
      </w:ins>
    </w:p>
    <w:p w14:paraId="39154037" w14:textId="77777777" w:rsidR="00A013FD" w:rsidRPr="00A013FD" w:rsidRDefault="00A013FD" w:rsidP="00A013FD">
      <w:pPr>
        <w:spacing w:after="120"/>
        <w:rPr>
          <w:ins w:id="18248" w:author="Ross Norsworthy" w:date="2020-03-20T01:39:00Z"/>
        </w:rPr>
      </w:pPr>
      <w:ins w:id="18249" w:author="Ross Norsworthy" w:date="2020-03-20T01:39:00Z">
        <w:r w:rsidRPr="00A013FD">
          <w:t xml:space="preserve">The specified constant envelope spreading scheme is at present only applicable for the SAT-MCS-1.50-2 physical layer burst format, with Link ID equal to 20, for which </w:t>
        </w:r>
      </w:ins>
      <m:oMath>
        <m:r>
          <w:ins w:id="18250" w:author="Ross Norsworthy" w:date="2020-03-20T01:39:00Z">
            <w:rPr>
              <w:rFonts w:ascii="Cambria Math" w:hAnsi="Cambria Math"/>
            </w:rPr>
            <m:t>BL</m:t>
          </w:ins>
        </m:r>
        <m:r>
          <w:ins w:id="18251" w:author="Ross Norsworthy" w:date="2020-03-20T01:39:00Z">
            <m:rPr>
              <m:sty m:val="p"/>
            </m:rPr>
            <w:rPr>
              <w:rFonts w:ascii="Cambria Math" w:hAnsi="Cambria Math"/>
            </w:rPr>
            <m:t>=261</m:t>
          </w:ins>
        </m:r>
      </m:oMath>
      <w:ins w:id="18252" w:author="Ross Norsworthy" w:date="2020-03-20T01:39:00Z">
        <w:r w:rsidRPr="00A013FD">
          <w:t xml:space="preserve"> and </w:t>
        </w:r>
      </w:ins>
      <m:oMath>
        <m:r>
          <w:ins w:id="18253" w:author="Ross Norsworthy" w:date="2020-03-20T01:39:00Z">
            <w:rPr>
              <w:rFonts w:ascii="Cambria Math" w:hAnsi="Cambria Math"/>
            </w:rPr>
            <m:t>SF</m:t>
          </w:ins>
        </m:r>
        <m:r>
          <w:ins w:id="18254" w:author="Ross Norsworthy" w:date="2020-03-20T01:39:00Z">
            <m:rPr>
              <m:sty m:val="p"/>
            </m:rPr>
            <w:rPr>
              <w:rFonts w:ascii="Cambria Math" w:hAnsi="Cambria Math"/>
            </w:rPr>
            <m:t>=16</m:t>
          </w:ins>
        </m:r>
      </m:oMath>
      <w:ins w:id="18255" w:author="Ross Norsworthy" w:date="2020-03-20T01:39:00Z">
        <w:r w:rsidRPr="00A013FD">
          <w:t xml:space="preserve">. The signature spreading sequences are optimised for an oversampling factor </w:t>
        </w:r>
      </w:ins>
      <m:oMath>
        <m:r>
          <w:ins w:id="18256" w:author="Ross Norsworthy" w:date="2020-03-20T01:39:00Z">
            <w:rPr>
              <w:rFonts w:ascii="Cambria Math" w:hAnsi="Cambria Math"/>
            </w:rPr>
            <m:t>NS</m:t>
          </w:ins>
        </m:r>
      </m:oMath>
      <w:ins w:id="18257" w:author="Ross Norsworthy" w:date="2020-03-20T01:39:00Z">
        <w:r w:rsidRPr="00A013FD">
          <w:t xml:space="preserve">=16, and the </w:t>
        </w:r>
      </w:ins>
      <m:oMath>
        <m:sSub>
          <m:sSubPr>
            <m:ctrlPr>
              <w:ins w:id="18258" w:author="Ross Norsworthy" w:date="2020-03-20T01:39:00Z">
                <w:rPr>
                  <w:rFonts w:ascii="Cambria Math" w:hAnsi="Cambria Math"/>
                </w:rPr>
              </w:ins>
            </m:ctrlPr>
          </m:sSubPr>
          <m:e>
            <m:r>
              <w:ins w:id="18259" w:author="Ross Norsworthy" w:date="2020-03-20T01:39:00Z">
                <w:rPr>
                  <w:rFonts w:ascii="Cambria Math" w:hAnsi="Cambria Math"/>
                </w:rPr>
                <m:t>cp</m:t>
              </w:ins>
            </m:r>
          </m:e>
          <m:sub>
            <m:r>
              <w:ins w:id="18260" w:author="Ross Norsworthy" w:date="2020-03-20T01:39:00Z">
                <w:rPr>
                  <w:rFonts w:ascii="Cambria Math" w:hAnsi="Cambria Math"/>
                </w:rPr>
                <m:t>a</m:t>
              </w:ins>
            </m:r>
          </m:sub>
        </m:sSub>
      </m:oMath>
      <w:ins w:id="18261" w:author="Ross Norsworthy" w:date="2020-03-20T01:39:00Z">
        <w:r w:rsidRPr="00A013FD">
          <w:t xml:space="preserve"> signature table is stored in the ASCII file “cpa_SF16_NS16_BL261.txt”, and the </w:t>
        </w:r>
      </w:ins>
      <m:oMath>
        <m:sSub>
          <m:sSubPr>
            <m:ctrlPr>
              <w:ins w:id="18262" w:author="Ross Norsworthy" w:date="2020-03-20T01:39:00Z">
                <w:rPr>
                  <w:rFonts w:ascii="Cambria Math" w:hAnsi="Cambria Math"/>
                </w:rPr>
              </w:ins>
            </m:ctrlPr>
          </m:sSubPr>
          <m:e>
            <m:r>
              <w:ins w:id="18263" w:author="Ross Norsworthy" w:date="2020-03-20T01:39:00Z">
                <w:rPr>
                  <w:rFonts w:ascii="Cambria Math" w:hAnsi="Cambria Math"/>
                </w:rPr>
                <m:t>cp</m:t>
              </w:ins>
            </m:r>
          </m:e>
          <m:sub>
            <m:r>
              <w:ins w:id="18264" w:author="Ross Norsworthy" w:date="2020-03-20T01:39:00Z">
                <w:rPr>
                  <w:rFonts w:ascii="Cambria Math" w:hAnsi="Cambria Math"/>
                </w:rPr>
                <m:t>e</m:t>
              </w:ins>
            </m:r>
          </m:sub>
        </m:sSub>
      </m:oMath>
      <w:ins w:id="18265" w:author="Ross Norsworthy" w:date="2020-03-20T01:39:00Z">
        <w:r w:rsidRPr="00A013FD">
          <w:t xml:space="preserve"> table is stored in the file “cpe_SF16_NS16_BL261.txt”</w:t>
        </w:r>
        <w:r w:rsidRPr="00A013FD">
          <w:rPr>
            <w:position w:val="6"/>
            <w:sz w:val="18"/>
          </w:rPr>
          <w:t xml:space="preserve"> </w:t>
        </w:r>
        <w:r w:rsidRPr="00A013FD">
          <w:rPr>
            <w:position w:val="6"/>
            <w:sz w:val="18"/>
          </w:rPr>
          <w:footnoteReference w:id="7"/>
        </w:r>
        <w:r w:rsidRPr="00A013FD">
          <w:t xml:space="preserve">. The table entities within the files are oriented in </w:t>
        </w:r>
      </w:ins>
      <m:oMath>
        <m:f>
          <m:fPr>
            <m:type m:val="lin"/>
            <m:ctrlPr>
              <w:ins w:id="18295" w:author="Ross Norsworthy" w:date="2020-03-20T01:39:00Z">
                <w:rPr>
                  <w:rFonts w:ascii="Cambria Math" w:hAnsi="Cambria Math"/>
                </w:rPr>
              </w:ins>
            </m:ctrlPr>
          </m:fPr>
          <m:num>
            <m:r>
              <w:ins w:id="18296" w:author="Ross Norsworthy" w:date="2020-03-20T01:39:00Z">
                <w:rPr>
                  <w:rFonts w:ascii="Cambria Math" w:hAnsi="Cambria Math"/>
                </w:rPr>
                <m:t>BS</m:t>
              </w:ins>
            </m:r>
          </m:num>
          <m:den>
            <m:r>
              <w:ins w:id="18297" w:author="Ross Norsworthy" w:date="2020-03-20T01:39:00Z">
                <m:rPr>
                  <m:sty m:val="p"/>
                </m:rPr>
                <w:rPr>
                  <w:rFonts w:ascii="Cambria Math" w:hAnsi="Cambria Math"/>
                </w:rPr>
                <m:t>2</m:t>
              </w:ins>
            </m:r>
          </m:den>
        </m:f>
      </m:oMath>
      <w:ins w:id="18298" w:author="Ross Norsworthy" w:date="2020-03-20T01:39:00Z">
        <w:r w:rsidRPr="00A013FD">
          <w:t xml:space="preserve"> rows and 8 columns. The row number thus directly related to the first dimensional table indexes, </w:t>
        </w:r>
      </w:ins>
      <m:oMath>
        <m:sSub>
          <m:sSubPr>
            <m:ctrlPr>
              <w:ins w:id="18299" w:author="Ross Norsworthy" w:date="2020-03-20T01:39:00Z">
                <w:rPr>
                  <w:rFonts w:ascii="Cambria Math" w:hAnsi="Cambria Math"/>
                </w:rPr>
              </w:ins>
            </m:ctrlPr>
          </m:sSubPr>
          <m:e>
            <m:r>
              <w:ins w:id="18300" w:author="Ross Norsworthy" w:date="2020-03-20T01:39:00Z">
                <w:rPr>
                  <w:rFonts w:ascii="Cambria Math" w:hAnsi="Cambria Math"/>
                </w:rPr>
                <m:t>l</m:t>
              </w:ins>
            </m:r>
          </m:e>
          <m:sub>
            <m:r>
              <w:ins w:id="18301" w:author="Ross Norsworthy" w:date="2020-03-20T01:39:00Z">
                <w:rPr>
                  <w:rFonts w:ascii="Cambria Math" w:hAnsi="Cambria Math"/>
                </w:rPr>
                <m:t>a</m:t>
              </w:ins>
            </m:r>
          </m:sub>
        </m:sSub>
      </m:oMath>
      <w:ins w:id="18302" w:author="Ross Norsworthy" w:date="2020-03-20T01:39:00Z">
        <w:r w:rsidRPr="00A013FD">
          <w:t xml:space="preserve"> and </w:t>
        </w:r>
      </w:ins>
      <m:oMath>
        <m:sSub>
          <m:sSubPr>
            <m:ctrlPr>
              <w:ins w:id="18303" w:author="Ross Norsworthy" w:date="2020-03-20T01:39:00Z">
                <w:rPr>
                  <w:rFonts w:ascii="Cambria Math" w:hAnsi="Cambria Math"/>
                </w:rPr>
              </w:ins>
            </m:ctrlPr>
          </m:sSubPr>
          <m:e>
            <m:r>
              <w:ins w:id="18304" w:author="Ross Norsworthy" w:date="2020-03-20T01:39:00Z">
                <w:rPr>
                  <w:rFonts w:ascii="Cambria Math" w:hAnsi="Cambria Math"/>
                </w:rPr>
                <m:t>l</m:t>
              </w:ins>
            </m:r>
          </m:e>
          <m:sub>
            <m:r>
              <w:ins w:id="18305" w:author="Ross Norsworthy" w:date="2020-03-20T01:39:00Z">
                <w:rPr>
                  <w:rFonts w:ascii="Cambria Math" w:hAnsi="Cambria Math"/>
                </w:rPr>
                <m:t>e</m:t>
              </w:ins>
            </m:r>
          </m:sub>
        </m:sSub>
      </m:oMath>
      <w:ins w:id="18306" w:author="Ross Norsworthy" w:date="2020-03-20T01:39:00Z">
        <w:r w:rsidRPr="00A013FD">
          <w:t xml:space="preserve">. The first, third, fifth and seventh columns contain the real part of the complex valued entities, while the second, fourth, sixth and eighth columns hold the imaginary part. The full relationship between a loaded ASCII file table, </w:t>
        </w:r>
      </w:ins>
      <m:oMath>
        <m:r>
          <w:ins w:id="18307" w:author="Ross Norsworthy" w:date="2020-03-20T01:39:00Z">
            <w:rPr>
              <w:rFonts w:ascii="Cambria Math" w:hAnsi="Cambria Math"/>
            </w:rPr>
            <m:t>T</m:t>
          </w:ins>
        </m:r>
        <m:d>
          <m:dPr>
            <m:begChr m:val="["/>
            <m:endChr m:val="]"/>
            <m:ctrlPr>
              <w:ins w:id="18308" w:author="Ross Norsworthy" w:date="2020-03-20T01:39:00Z">
                <w:rPr>
                  <w:rFonts w:ascii="Cambria Math" w:hAnsi="Cambria Math"/>
                </w:rPr>
              </w:ins>
            </m:ctrlPr>
          </m:dPr>
          <m:e/>
        </m:d>
      </m:oMath>
      <w:ins w:id="18309" w:author="Ross Norsworthy" w:date="2020-03-20T01:39:00Z">
        <w:r w:rsidRPr="00A013FD">
          <w:t xml:space="preserve">, and a signature table </w:t>
        </w:r>
      </w:ins>
      <m:oMath>
        <m:r>
          <w:ins w:id="18310" w:author="Ross Norsworthy" w:date="2020-03-20T01:39:00Z">
            <w:rPr>
              <w:rFonts w:ascii="Cambria Math" w:hAnsi="Cambria Math"/>
            </w:rPr>
            <m:t>cp</m:t>
          </w:ins>
        </m:r>
        <m:d>
          <m:dPr>
            <m:ctrlPr>
              <w:ins w:id="18311" w:author="Ross Norsworthy" w:date="2020-03-20T01:39:00Z">
                <w:rPr>
                  <w:rFonts w:ascii="Cambria Math" w:hAnsi="Cambria Math"/>
                </w:rPr>
              </w:ins>
            </m:ctrlPr>
          </m:dPr>
          <m:e/>
        </m:d>
      </m:oMath>
      <w:ins w:id="18312" w:author="Ross Norsworthy" w:date="2020-03-20T01:39:00Z">
        <w:r w:rsidRPr="00A013FD">
          <w:t xml:space="preserve"> becomes</w:t>
        </w:r>
      </w:ins>
    </w:p>
    <w:p w14:paraId="7F4D3D37" w14:textId="77777777" w:rsidR="00A013FD" w:rsidRPr="00A013FD" w:rsidRDefault="00A013FD" w:rsidP="00A013FD">
      <w:pPr>
        <w:spacing w:after="120"/>
        <w:rPr>
          <w:ins w:id="18313" w:author="Ross Norsworthy" w:date="2020-03-20T01:39:00Z"/>
        </w:rPr>
      </w:pPr>
      <m:oMathPara>
        <m:oMath>
          <m:r>
            <w:ins w:id="18314" w:author="Ross Norsworthy" w:date="2020-03-20T01:39:00Z">
              <w:rPr>
                <w:rFonts w:ascii="Cambria Math" w:hAnsi="Cambria Math"/>
              </w:rPr>
              <m:t>cp</m:t>
            </w:ins>
          </m:r>
          <m:d>
            <m:dPr>
              <m:ctrlPr>
                <w:ins w:id="18315" w:author="Ross Norsworthy" w:date="2020-03-20T01:39:00Z">
                  <w:rPr>
                    <w:rFonts w:ascii="Cambria Math" w:hAnsi="Cambria Math"/>
                  </w:rPr>
                </w:ins>
              </m:ctrlPr>
            </m:dPr>
            <m:e>
              <m:r>
                <w:ins w:id="18316" w:author="Ross Norsworthy" w:date="2020-03-20T01:39:00Z">
                  <w:rPr>
                    <w:rFonts w:ascii="Cambria Math" w:hAnsi="Cambria Math"/>
                  </w:rPr>
                  <m:t>l</m:t>
                </w:ins>
              </m:r>
              <m:r>
                <w:ins w:id="18317" w:author="Ross Norsworthy" w:date="2020-03-20T01:39:00Z">
                  <m:rPr>
                    <m:sty m:val="p"/>
                  </m:rPr>
                  <w:rPr>
                    <w:rFonts w:ascii="Cambria Math" w:hAnsi="Cambria Math"/>
                  </w:rPr>
                  <m:t>,</m:t>
                </w:ins>
              </m:r>
              <m:r>
                <w:ins w:id="18318" w:author="Ross Norsworthy" w:date="2020-03-20T01:39:00Z">
                  <w:rPr>
                    <w:rFonts w:ascii="Cambria Math" w:hAnsi="Cambria Math"/>
                  </w:rPr>
                  <m:t>p</m:t>
                </w:ins>
              </m:r>
            </m:e>
          </m:d>
          <m:r>
            <w:ins w:id="18319" w:author="Ross Norsworthy" w:date="2020-03-20T01:39:00Z">
              <m:rPr>
                <m:sty m:val="p"/>
              </m:rPr>
              <w:rPr>
                <w:rFonts w:ascii="Cambria Math" w:hAnsi="Cambria Math"/>
              </w:rPr>
              <m:t>=</m:t>
            </w:ins>
          </m:r>
          <m:r>
            <w:ins w:id="18320" w:author="Ross Norsworthy" w:date="2020-03-20T01:39:00Z">
              <w:rPr>
                <w:rFonts w:ascii="Cambria Math" w:hAnsi="Cambria Math"/>
              </w:rPr>
              <m:t>T</m:t>
            </w:ins>
          </m:r>
          <m:d>
            <m:dPr>
              <m:begChr m:val="["/>
              <m:endChr m:val="]"/>
              <m:ctrlPr>
                <w:ins w:id="18321" w:author="Ross Norsworthy" w:date="2020-03-20T01:39:00Z">
                  <w:rPr>
                    <w:rFonts w:ascii="Cambria Math" w:hAnsi="Cambria Math"/>
                  </w:rPr>
                </w:ins>
              </m:ctrlPr>
            </m:dPr>
            <m:e>
              <m:r>
                <w:ins w:id="18322" w:author="Ross Norsworthy" w:date="2020-03-20T01:39:00Z">
                  <w:rPr>
                    <w:rFonts w:ascii="Cambria Math" w:hAnsi="Cambria Math"/>
                  </w:rPr>
                  <m:t>l</m:t>
                </w:ins>
              </m:r>
              <m:r>
                <w:ins w:id="18323" w:author="Ross Norsworthy" w:date="2020-03-20T01:39:00Z">
                  <m:rPr>
                    <m:sty m:val="p"/>
                  </m:rPr>
                  <w:rPr>
                    <w:rFonts w:ascii="Cambria Math" w:hAnsi="Cambria Math"/>
                  </w:rPr>
                  <m:t>+1, 2</m:t>
                </w:ins>
              </m:r>
              <m:r>
                <w:ins w:id="18324" w:author="Ross Norsworthy" w:date="2020-03-20T01:39:00Z">
                  <w:rPr>
                    <w:rFonts w:ascii="Cambria Math" w:hAnsi="Cambria Math"/>
                  </w:rPr>
                  <m:t>p</m:t>
                </w:ins>
              </m:r>
              <m:r>
                <w:ins w:id="18325" w:author="Ross Norsworthy" w:date="2020-03-20T01:39:00Z">
                  <m:rPr>
                    <m:sty m:val="p"/>
                  </m:rPr>
                  <w:rPr>
                    <w:rFonts w:ascii="Cambria Math" w:hAnsi="Cambria Math"/>
                  </w:rPr>
                  <m:t>+1</m:t>
                </w:ins>
              </m:r>
            </m:e>
          </m:d>
          <m:r>
            <w:ins w:id="18326" w:author="Ross Norsworthy" w:date="2020-03-20T01:39:00Z">
              <m:rPr>
                <m:sty m:val="p"/>
              </m:rPr>
              <w:rPr>
                <w:rFonts w:ascii="Cambria Math" w:hAnsi="Cambria Math"/>
              </w:rPr>
              <m:t>+</m:t>
            </w:ins>
          </m:r>
          <m:r>
            <w:ins w:id="18327" w:author="Ross Norsworthy" w:date="2020-03-20T01:39:00Z">
              <w:rPr>
                <w:rFonts w:ascii="Cambria Math" w:hAnsi="Cambria Math"/>
              </w:rPr>
              <m:t>j</m:t>
            </w:ins>
          </m:r>
          <m:r>
            <w:ins w:id="18328" w:author="Ross Norsworthy" w:date="2020-03-20T01:39:00Z">
              <m:rPr>
                <m:sty m:val="p"/>
              </m:rPr>
              <w:rPr>
                <w:rFonts w:ascii="Cambria Math" w:hAnsi="Cambria Math"/>
              </w:rPr>
              <m:t>∙</m:t>
            </w:ins>
          </m:r>
          <m:r>
            <w:ins w:id="18329" w:author="Ross Norsworthy" w:date="2020-03-20T01:39:00Z">
              <w:rPr>
                <w:rFonts w:ascii="Cambria Math" w:hAnsi="Cambria Math"/>
              </w:rPr>
              <m:t>T</m:t>
            </w:ins>
          </m:r>
          <m:d>
            <m:dPr>
              <m:begChr m:val="["/>
              <m:endChr m:val="]"/>
              <m:ctrlPr>
                <w:ins w:id="18330" w:author="Ross Norsworthy" w:date="2020-03-20T01:39:00Z">
                  <w:rPr>
                    <w:rFonts w:ascii="Cambria Math" w:hAnsi="Cambria Math"/>
                  </w:rPr>
                </w:ins>
              </m:ctrlPr>
            </m:dPr>
            <m:e>
              <m:r>
                <w:ins w:id="18331" w:author="Ross Norsworthy" w:date="2020-03-20T01:39:00Z">
                  <w:rPr>
                    <w:rFonts w:ascii="Cambria Math" w:hAnsi="Cambria Math"/>
                  </w:rPr>
                  <m:t>l</m:t>
                </w:ins>
              </m:r>
              <m:r>
                <w:ins w:id="18332" w:author="Ross Norsworthy" w:date="2020-03-20T01:39:00Z">
                  <m:rPr>
                    <m:sty m:val="p"/>
                  </m:rPr>
                  <w:rPr>
                    <w:rFonts w:ascii="Cambria Math" w:hAnsi="Cambria Math"/>
                  </w:rPr>
                  <m:t>+1, 2</m:t>
                </w:ins>
              </m:r>
              <m:r>
                <w:ins w:id="18333" w:author="Ross Norsworthy" w:date="2020-03-20T01:39:00Z">
                  <w:rPr>
                    <w:rFonts w:ascii="Cambria Math" w:hAnsi="Cambria Math"/>
                  </w:rPr>
                  <m:t>p</m:t>
                </w:ins>
              </m:r>
              <m:r>
                <w:ins w:id="18334" w:author="Ross Norsworthy" w:date="2020-03-20T01:39:00Z">
                  <m:rPr>
                    <m:sty m:val="p"/>
                  </m:rPr>
                  <w:rPr>
                    <w:rFonts w:ascii="Cambria Math" w:hAnsi="Cambria Math"/>
                  </w:rPr>
                  <m:t>+2</m:t>
                </w:ins>
              </m:r>
            </m:e>
          </m:d>
        </m:oMath>
      </m:oMathPara>
    </w:p>
    <w:p w14:paraId="513272DF" w14:textId="77777777" w:rsidR="00A013FD" w:rsidRPr="00A013FD" w:rsidRDefault="00A013FD" w:rsidP="00A013FD">
      <w:pPr>
        <w:spacing w:after="120"/>
        <w:rPr>
          <w:ins w:id="18335" w:author="Ross Norsworthy" w:date="2020-03-20T01:39:00Z"/>
        </w:rPr>
      </w:pPr>
      <w:ins w:id="18336" w:author="Ross Norsworthy" w:date="2020-03-20T01:39:00Z">
        <w:r w:rsidRPr="00A013FD">
          <w:t xml:space="preserve">where </w:t>
        </w:r>
      </w:ins>
      <m:oMath>
        <m:r>
          <w:ins w:id="18337" w:author="Ross Norsworthy" w:date="2020-03-20T01:39:00Z">
            <w:rPr>
              <w:rFonts w:ascii="Cambria Math" w:hAnsi="Cambria Math"/>
            </w:rPr>
            <m:t>j</m:t>
          </w:ins>
        </m:r>
        <m:r>
          <w:ins w:id="18338" w:author="Ross Norsworthy" w:date="2020-03-20T01:39:00Z">
            <m:rPr>
              <m:sty m:val="p"/>
            </m:rPr>
            <w:rPr>
              <w:rFonts w:ascii="Cambria Math" w:hAnsi="Cambria Math"/>
            </w:rPr>
            <m:t>=</m:t>
          </w:ins>
        </m:r>
        <m:rad>
          <m:radPr>
            <m:degHide m:val="1"/>
            <m:ctrlPr>
              <w:ins w:id="18339" w:author="Ross Norsworthy" w:date="2020-03-20T01:39:00Z">
                <w:rPr>
                  <w:rFonts w:ascii="Cambria Math" w:hAnsi="Cambria Math"/>
                </w:rPr>
              </w:ins>
            </m:ctrlPr>
          </m:radPr>
          <m:deg/>
          <m:e>
            <m:r>
              <w:ins w:id="18340" w:author="Ross Norsworthy" w:date="2020-03-20T01:39:00Z">
                <m:rPr>
                  <m:sty m:val="p"/>
                </m:rPr>
                <w:rPr>
                  <w:rFonts w:ascii="Cambria Math" w:hAnsi="Cambria Math"/>
                </w:rPr>
                <m:t>-1</m:t>
              </w:ins>
            </m:r>
          </m:e>
        </m:rad>
      </m:oMath>
      <w:ins w:id="18341" w:author="Ross Norsworthy" w:date="2020-03-20T01:39:00Z">
        <w:r w:rsidRPr="00A013FD">
          <w:t xml:space="preserve"> and the row and column of </w:t>
        </w:r>
      </w:ins>
      <m:oMath>
        <m:r>
          <w:ins w:id="18342" w:author="Ross Norsworthy" w:date="2020-03-20T01:39:00Z">
            <w:rPr>
              <w:rFonts w:ascii="Cambria Math" w:hAnsi="Cambria Math"/>
            </w:rPr>
            <m:t>T</m:t>
          </w:ins>
        </m:r>
        <m:d>
          <m:dPr>
            <m:begChr m:val="["/>
            <m:endChr m:val="]"/>
            <m:ctrlPr>
              <w:ins w:id="18343" w:author="Ross Norsworthy" w:date="2020-03-20T01:39:00Z">
                <w:rPr>
                  <w:rFonts w:ascii="Cambria Math" w:hAnsi="Cambria Math"/>
                </w:rPr>
              </w:ins>
            </m:ctrlPr>
          </m:dPr>
          <m:e/>
        </m:d>
      </m:oMath>
      <w:ins w:id="18344" w:author="Ross Norsworthy" w:date="2020-03-20T01:39:00Z">
        <w:r w:rsidRPr="00A013FD">
          <w:t xml:space="preserve"> are assumed counted from one.</w:t>
        </w:r>
      </w:ins>
    </w:p>
    <w:p w14:paraId="176DB3A6" w14:textId="77777777" w:rsidR="00A013FD" w:rsidRPr="00A013FD" w:rsidRDefault="00A013FD" w:rsidP="00A013FD">
      <w:pPr>
        <w:spacing w:after="120"/>
        <w:rPr>
          <w:ins w:id="18345" w:author="Ross Norsworthy" w:date="2020-03-20T01:39:00Z"/>
        </w:rPr>
      </w:pPr>
      <w:ins w:id="18346" w:author="Ross Norsworthy" w:date="2020-03-20T01:39:00Z">
        <w:r w:rsidRPr="00A013FD">
          <w:t xml:space="preserve">Even if the signature sequences are optimised for </w:t>
        </w:r>
      </w:ins>
      <m:oMath>
        <m:r>
          <w:ins w:id="18347" w:author="Ross Norsworthy" w:date="2020-03-20T01:39:00Z">
            <w:rPr>
              <w:rFonts w:ascii="Cambria Math" w:hAnsi="Cambria Math"/>
            </w:rPr>
            <m:t>NS</m:t>
          </w:ins>
        </m:r>
      </m:oMath>
      <w:ins w:id="18348" w:author="Ross Norsworthy" w:date="2020-03-20T01:39:00Z">
        <w:r w:rsidRPr="00A013FD">
          <w:t xml:space="preserve">=16, appropriate constant envelope spreading sequences for </w:t>
        </w:r>
      </w:ins>
      <m:oMath>
        <m:r>
          <w:ins w:id="18349" w:author="Ross Norsworthy" w:date="2020-03-20T01:39:00Z">
            <w:rPr>
              <w:rFonts w:ascii="Cambria Math" w:hAnsi="Cambria Math"/>
            </w:rPr>
            <m:t>NS</m:t>
          </w:ins>
        </m:r>
      </m:oMath>
      <w:ins w:id="18350" w:author="Ross Norsworthy" w:date="2020-03-20T01:39:00Z">
        <w:r w:rsidRPr="00A013FD">
          <w:t xml:space="preserve">=8 and </w:t>
        </w:r>
      </w:ins>
      <m:oMath>
        <m:r>
          <w:ins w:id="18351" w:author="Ross Norsworthy" w:date="2020-03-20T01:39:00Z">
            <w:rPr>
              <w:rFonts w:ascii="Cambria Math" w:hAnsi="Cambria Math"/>
            </w:rPr>
            <m:t>NS</m:t>
          </w:ins>
        </m:r>
      </m:oMath>
      <w:ins w:id="18352" w:author="Ross Norsworthy" w:date="2020-03-20T01:39:00Z">
        <w:r w:rsidRPr="00A013FD">
          <w:t>=4 can be generated by decimating the signature spreading tables in time, i.e. along the first dimensional table index, by a decimation factor equal to 2 or 4 correspondingly.</w:t>
        </w:r>
      </w:ins>
    </w:p>
    <w:p w14:paraId="6691AA97" w14:textId="77777777" w:rsidR="008E1B5D" w:rsidRDefault="008E1B5D" w:rsidP="004954F5">
      <w:pPr>
        <w:pStyle w:val="TableNo"/>
        <w:rPr>
          <w:lang w:val="en-US"/>
        </w:rPr>
      </w:pPr>
      <w:bookmarkStart w:id="18353" w:name="_Toc35546233"/>
      <w:bookmarkStart w:id="18354" w:name="_Hlk62209744"/>
      <w:ins w:id="18355" w:author="Ross Norsworthy" w:date="2020-03-20T01:39:00Z">
        <w:r w:rsidRPr="00A013FD">
          <w:rPr>
            <w:lang w:val="en-US"/>
          </w:rPr>
          <w:t>Figure 49</w:t>
        </w:r>
      </w:ins>
    </w:p>
    <w:p w14:paraId="7D4A4109" w14:textId="77777777" w:rsidR="008E1B5D" w:rsidRPr="00A013FD" w:rsidRDefault="008E1B5D" w:rsidP="00987684">
      <w:pPr>
        <w:pStyle w:val="Figuretitle"/>
        <w:rPr>
          <w:ins w:id="18356" w:author="Ross Norsworthy" w:date="2020-03-20T01:39:00Z"/>
          <w:lang w:val="en-US"/>
        </w:rPr>
      </w:pPr>
      <w:ins w:id="18357" w:author="Ross Norsworthy" w:date="2020-03-20T01:39:00Z">
        <w:r w:rsidRPr="00A013FD">
          <w:rPr>
            <w:lang w:val="en-US"/>
          </w:rPr>
          <w:t>Proposed Spreading in the CPM</w:t>
        </w:r>
        <w:bookmarkEnd w:id="18353"/>
      </w:ins>
    </w:p>
    <w:p w14:paraId="24AE02D6" w14:textId="77777777" w:rsidR="00A013FD" w:rsidRPr="00A013FD" w:rsidRDefault="00A013FD" w:rsidP="00A013FD">
      <w:pPr>
        <w:spacing w:after="120"/>
        <w:jc w:val="center"/>
        <w:rPr>
          <w:ins w:id="18358" w:author="Ross Norsworthy" w:date="2020-03-20T01:39:00Z"/>
        </w:rPr>
      </w:pPr>
      <w:ins w:id="18359" w:author="Ross Norsworthy" w:date="2020-03-20T01:39:00Z">
        <w:r w:rsidRPr="00A013FD">
          <w:rPr>
            <w:noProof/>
            <w:lang w:val="fr-CA" w:eastAsia="fr-CA"/>
          </w:rPr>
          <w:drawing>
            <wp:inline distT="0" distB="0" distL="0" distR="0" wp14:anchorId="1F817F2E" wp14:editId="45F8CEE5">
              <wp:extent cx="5158740" cy="1501140"/>
              <wp:effectExtent l="0" t="0" r="381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158740" cy="1501140"/>
                      </a:xfrm>
                      <a:prstGeom prst="rect">
                        <a:avLst/>
                      </a:prstGeom>
                      <a:noFill/>
                      <a:ln>
                        <a:noFill/>
                      </a:ln>
                    </pic:spPr>
                  </pic:pic>
                </a:graphicData>
              </a:graphic>
            </wp:inline>
          </w:drawing>
        </w:r>
      </w:ins>
    </w:p>
    <w:p w14:paraId="42AF9C4A" w14:textId="77777777" w:rsidR="00A013FD" w:rsidRPr="00A013FD" w:rsidRDefault="00A013FD" w:rsidP="00A013FD">
      <w:pPr>
        <w:rPr>
          <w:ins w:id="18360" w:author="Ross Norsworthy" w:date="2020-03-20T01:39:00Z"/>
        </w:rPr>
      </w:pPr>
    </w:p>
    <w:p w14:paraId="660BA6D6" w14:textId="18B345DC" w:rsidR="00A013FD" w:rsidRPr="00A013FD" w:rsidRDefault="006A4443" w:rsidP="0069121E">
      <w:pPr>
        <w:pStyle w:val="Heading3"/>
        <w:rPr>
          <w:ins w:id="18361" w:author="Ross Norsworthy" w:date="2020-03-20T01:39:00Z"/>
          <w:rFonts w:eastAsiaTheme="minorHAnsi"/>
          <w:lang w:eastAsia="de-DE"/>
        </w:rPr>
      </w:pPr>
      <w:bookmarkStart w:id="18362" w:name="_Toc35545999"/>
      <w:bookmarkEnd w:id="18354"/>
      <w:ins w:id="18363" w:author="Song, Xiaojing" w:date="2020-08-21T14:34:00Z">
        <w:del w:id="18364" w:author="USA Editor 2021" w:date="2021-01-05T12:20:00Z">
          <w:r w:rsidRPr="002F2BEC" w:rsidDel="002F2BEC">
            <w:rPr>
              <w:rFonts w:eastAsiaTheme="minorHAnsi"/>
              <w:caps/>
              <w:szCs w:val="22"/>
              <w:highlight w:val="green"/>
              <w:lang w:eastAsia="de-DE"/>
            </w:rPr>
            <w:delText>D</w:delText>
          </w:r>
          <w:r w:rsidDel="002F2BEC">
            <w:rPr>
              <w:rFonts w:eastAsiaTheme="minorHAnsi"/>
              <w:caps/>
              <w:szCs w:val="22"/>
              <w:lang w:eastAsia="de-DE"/>
            </w:rPr>
            <w:delText xml:space="preserve"> </w:delText>
          </w:r>
        </w:del>
      </w:ins>
      <w:ins w:id="18365" w:author="Song, Xiaojing" w:date="2020-08-24T16:01:00Z">
        <w:r w:rsidR="000A269F">
          <w:rPr>
            <w:rFonts w:eastAsiaTheme="minorHAnsi"/>
            <w:caps/>
            <w:szCs w:val="22"/>
            <w:lang w:eastAsia="de-DE"/>
          </w:rPr>
          <w:t>2</w:t>
        </w:r>
      </w:ins>
      <w:ins w:id="18366" w:author="Song, Xiaojing" w:date="2020-08-21T14:34:00Z">
        <w:r>
          <w:rPr>
            <w:rFonts w:eastAsiaTheme="minorHAnsi"/>
            <w:caps/>
            <w:szCs w:val="22"/>
            <w:lang w:eastAsia="de-DE"/>
          </w:rPr>
          <w:t>.5.2</w:t>
        </w:r>
        <w:r>
          <w:rPr>
            <w:rFonts w:eastAsiaTheme="minorHAnsi"/>
            <w:caps/>
            <w:szCs w:val="22"/>
            <w:lang w:eastAsia="de-DE"/>
          </w:rPr>
          <w:tab/>
        </w:r>
      </w:ins>
      <w:ins w:id="18367" w:author="Ross Norsworthy" w:date="2020-03-20T01:39:00Z">
        <w:r w:rsidR="00A013FD" w:rsidRPr="00A013FD">
          <w:rPr>
            <w:rFonts w:eastAsiaTheme="minorHAnsi"/>
            <w:lang w:eastAsia="de-DE"/>
          </w:rPr>
          <w:t>Direct sequence spreading for downlink waveforms</w:t>
        </w:r>
        <w:bookmarkEnd w:id="18362"/>
      </w:ins>
    </w:p>
    <w:p w14:paraId="680C456B" w14:textId="77777777" w:rsidR="00A013FD" w:rsidRPr="00A013FD" w:rsidRDefault="00A013FD" w:rsidP="00A013FD">
      <w:pPr>
        <w:spacing w:after="120"/>
        <w:rPr>
          <w:ins w:id="18368" w:author="Ross Norsworthy" w:date="2020-03-20T01:39:00Z"/>
        </w:rPr>
      </w:pPr>
      <w:ins w:id="18369" w:author="Ross Norsworthy" w:date="2020-03-20T01:39:00Z">
        <w:r w:rsidRPr="00A013FD">
          <w:t xml:space="preserve">The waveform used for the bulletin board should allow for detection of overlapping signals received from two satellites. Two Gold spreading code sequences named SS0 and SS1 are selected to reduce the cross-correlation between delayed and frequency shifted versions of the overlapping waveforms. SS0 and SS1 is shown as byte oriented hexadecimal text strings in Table 60. The first byte, bit sequence “00000100” for spreading sequence SS0, is used to spread the very first syncword bit of the burst into 8 chips. The MSB of the bit sequence is to be transmitted first. The next byte, bit sequence “01100001” for SS0, is then used to spread the second bit of the burst. The spreading process making the chip sequence to transmit is further achieved by XORing between each burst bit and the 8 by 8 spreading sequence bits. As the length of the Gold spreading sequences is limited to 2047, only the 7 MSBs of the last Gold spreading sequence byte is utilised, i.e. “0101101” for byte 0x5A and “0001111” for byte 0x1E. Furthermore, spreading is based on periodic repetition of the spreading sequence, such that when reaching the end of the actual Gold sequence, the 8 bits sequence to utilise for spreading will consist of the 7MSBs of the last Gold sequence byte appending the MSB of the first byte. Due to this bit shift, the 8 by 8 bits spreading sequences obtained after repetition will not be equal to the original 8 by 8 spreading sequences. </w:t>
        </w:r>
      </w:ins>
    </w:p>
    <w:p w14:paraId="39D0065E" w14:textId="77777777" w:rsidR="00A013FD" w:rsidRPr="00A013FD" w:rsidRDefault="00A013FD" w:rsidP="00A013FD">
      <w:pPr>
        <w:spacing w:after="120"/>
        <w:rPr>
          <w:ins w:id="18370" w:author="Ross Norsworthy" w:date="2020-03-20T01:39:00Z"/>
        </w:rPr>
      </w:pPr>
      <w:ins w:id="18371" w:author="Ross Norsworthy" w:date="2020-03-20T01:39:00Z">
        <w:r w:rsidRPr="00A013FD">
          <w:t>The chip bit sequence is mapped into values by ordinary BPSK bit to symbol mapping.</w:t>
        </w:r>
      </w:ins>
    </w:p>
    <w:p w14:paraId="7C911E95" w14:textId="77777777" w:rsidR="008E1B5D" w:rsidRDefault="00A013FD" w:rsidP="004954F5">
      <w:pPr>
        <w:pStyle w:val="TableNo"/>
        <w:rPr>
          <w:lang w:val="en-US"/>
        </w:rPr>
      </w:pPr>
      <w:bookmarkStart w:id="18372" w:name="_Toc35546158"/>
      <w:ins w:id="18373" w:author="Ross Norsworthy" w:date="2020-03-20T01:39:00Z">
        <w:r w:rsidRPr="00A013FD">
          <w:rPr>
            <w:lang w:val="en-US"/>
          </w:rPr>
          <w:t>Table 60</w:t>
        </w:r>
      </w:ins>
    </w:p>
    <w:p w14:paraId="664F438C" w14:textId="77777777" w:rsidR="00A013FD" w:rsidRPr="00A013FD" w:rsidRDefault="00A013FD" w:rsidP="00987684">
      <w:pPr>
        <w:pStyle w:val="Tabletitle"/>
        <w:rPr>
          <w:ins w:id="18374" w:author="Ross Norsworthy" w:date="2020-03-20T01:39:00Z"/>
          <w:lang w:val="en-US"/>
        </w:rPr>
      </w:pPr>
      <w:ins w:id="18375" w:author="Ross Norsworthy" w:date="2020-03-20T01:39:00Z">
        <w:r w:rsidRPr="00A013FD">
          <w:rPr>
            <w:lang w:val="en-US"/>
          </w:rPr>
          <w:t>Gold spreading sequences</w:t>
        </w:r>
        <w:bookmarkEnd w:id="18372"/>
      </w:ins>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457"/>
      </w:tblGrid>
      <w:tr w:rsidR="00A013FD" w:rsidRPr="00A013FD" w14:paraId="3D9223FB" w14:textId="77777777" w:rsidTr="00BF604E">
        <w:trPr>
          <w:cantSplit/>
          <w:tblHeader/>
          <w:ins w:id="18376" w:author="Ross Norsworthy" w:date="2020-03-20T01:39:00Z"/>
        </w:trPr>
        <w:tc>
          <w:tcPr>
            <w:tcW w:w="710"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09DF30CC" w14:textId="77777777" w:rsidR="00A013FD" w:rsidRPr="00A013FD"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8377" w:author="Ross Norsworthy" w:date="2020-03-20T01:39:00Z"/>
                <w:b/>
                <w:sz w:val="20"/>
              </w:rPr>
            </w:pPr>
            <w:ins w:id="18378" w:author="Ross Norsworthy" w:date="2020-03-20T01:39:00Z">
              <w:r w:rsidRPr="00A013FD">
                <w:rPr>
                  <w:b/>
                  <w:sz w:val="20"/>
                </w:rPr>
                <w:t>Name</w:t>
              </w:r>
            </w:ins>
          </w:p>
        </w:tc>
        <w:tc>
          <w:tcPr>
            <w:tcW w:w="9463"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525FBAE7" w14:textId="77777777" w:rsidR="00A013FD" w:rsidRPr="00A013FD" w:rsidRDefault="00A013FD" w:rsidP="00A013FD">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jc w:val="center"/>
              <w:rPr>
                <w:ins w:id="18379" w:author="Ross Norsworthy" w:date="2020-03-20T01:39:00Z"/>
                <w:b/>
                <w:sz w:val="20"/>
              </w:rPr>
            </w:pPr>
            <w:ins w:id="18380" w:author="Ross Norsworthy" w:date="2020-03-20T01:39:00Z">
              <w:r w:rsidRPr="00A013FD">
                <w:rPr>
                  <w:b/>
                  <w:sz w:val="20"/>
                </w:rPr>
                <w:t>Spreading Sequence</w:t>
              </w:r>
            </w:ins>
          </w:p>
        </w:tc>
      </w:tr>
      <w:tr w:rsidR="00A013FD" w:rsidRPr="00E15767" w14:paraId="46E2A35B" w14:textId="77777777" w:rsidTr="00BF604E">
        <w:trPr>
          <w:cantSplit/>
          <w:tblHeader/>
          <w:ins w:id="18381" w:author="Ross Norsworthy" w:date="2020-03-20T01:39:00Z"/>
        </w:trPr>
        <w:tc>
          <w:tcPr>
            <w:tcW w:w="710" w:type="dxa"/>
            <w:tcBorders>
              <w:top w:val="single" w:sz="4" w:space="0" w:color="auto"/>
              <w:left w:val="single" w:sz="4" w:space="0" w:color="auto"/>
              <w:bottom w:val="single" w:sz="4" w:space="0" w:color="auto"/>
              <w:right w:val="single" w:sz="4" w:space="0" w:color="auto"/>
            </w:tcBorders>
            <w:vAlign w:val="center"/>
          </w:tcPr>
          <w:p w14:paraId="2A7B3BE3"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8382" w:author="Ross Norsworthy" w:date="2020-03-20T01:39:00Z"/>
                <w:rFonts w:cstheme="minorHAnsi"/>
                <w:sz w:val="20"/>
              </w:rPr>
            </w:pPr>
            <w:ins w:id="18383" w:author="Ross Norsworthy" w:date="2020-03-20T01:39:00Z">
              <w:r w:rsidRPr="00A013FD">
                <w:rPr>
                  <w:rFonts w:cstheme="minorHAnsi"/>
                  <w:sz w:val="20"/>
                </w:rPr>
                <w:t>SS0</w:t>
              </w:r>
            </w:ins>
          </w:p>
        </w:tc>
        <w:tc>
          <w:tcPr>
            <w:tcW w:w="9463" w:type="dxa"/>
            <w:tcBorders>
              <w:top w:val="single" w:sz="4" w:space="0" w:color="auto"/>
              <w:left w:val="single" w:sz="4" w:space="0" w:color="auto"/>
              <w:bottom w:val="single" w:sz="4" w:space="0" w:color="auto"/>
              <w:right w:val="single" w:sz="4" w:space="0" w:color="auto"/>
            </w:tcBorders>
          </w:tcPr>
          <w:p w14:paraId="54B535ED"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18384" w:author="Ross Norsworthy" w:date="2020-03-20T01:39:00Z"/>
                <w:rFonts w:ascii="Courier New" w:hAnsi="Courier New" w:cs="Courier New"/>
                <w:sz w:val="16"/>
                <w:szCs w:val="16"/>
                <w:lang w:val="es-ES"/>
              </w:rPr>
            </w:pPr>
            <w:ins w:id="18385" w:author="Ross Norsworthy" w:date="2020-03-20T01:39:00Z">
              <w:r w:rsidRPr="00A013FD">
                <w:rPr>
                  <w:rFonts w:ascii="Courier New" w:hAnsi="Courier New" w:cs="Courier New"/>
                  <w:sz w:val="16"/>
                  <w:szCs w:val="16"/>
                  <w:lang w:val="es-ES"/>
                </w:rPr>
                <w:t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w:t>
              </w:r>
            </w:ins>
          </w:p>
        </w:tc>
      </w:tr>
      <w:tr w:rsidR="00A013FD" w:rsidRPr="00E15767" w14:paraId="472C5240" w14:textId="77777777" w:rsidTr="00BF604E">
        <w:trPr>
          <w:cantSplit/>
          <w:tblHeader/>
          <w:ins w:id="18386" w:author="Ross Norsworthy" w:date="2020-03-20T01:39:00Z"/>
        </w:trPr>
        <w:tc>
          <w:tcPr>
            <w:tcW w:w="710" w:type="dxa"/>
            <w:tcBorders>
              <w:top w:val="single" w:sz="4" w:space="0" w:color="auto"/>
              <w:left w:val="single" w:sz="4" w:space="0" w:color="auto"/>
              <w:bottom w:val="single" w:sz="4" w:space="0" w:color="auto"/>
              <w:right w:val="single" w:sz="4" w:space="0" w:color="auto"/>
            </w:tcBorders>
            <w:vAlign w:val="center"/>
          </w:tcPr>
          <w:p w14:paraId="7FA1C73A"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ins w:id="18387" w:author="Ross Norsworthy" w:date="2020-03-20T01:39:00Z"/>
                <w:rFonts w:cstheme="minorHAnsi"/>
                <w:sz w:val="20"/>
              </w:rPr>
            </w:pPr>
            <w:ins w:id="18388" w:author="Ross Norsworthy" w:date="2020-03-20T01:39:00Z">
              <w:r w:rsidRPr="00A013FD">
                <w:rPr>
                  <w:rFonts w:cstheme="minorHAnsi"/>
                  <w:sz w:val="20"/>
                </w:rPr>
                <w:t>SS1</w:t>
              </w:r>
            </w:ins>
          </w:p>
        </w:tc>
        <w:tc>
          <w:tcPr>
            <w:tcW w:w="9463" w:type="dxa"/>
            <w:tcBorders>
              <w:top w:val="single" w:sz="4" w:space="0" w:color="auto"/>
              <w:left w:val="single" w:sz="4" w:space="0" w:color="auto"/>
              <w:bottom w:val="single" w:sz="4" w:space="0" w:color="auto"/>
              <w:right w:val="single" w:sz="4" w:space="0" w:color="auto"/>
            </w:tcBorders>
          </w:tcPr>
          <w:p w14:paraId="7C64EEDB" w14:textId="77777777" w:rsidR="00A013FD" w:rsidRPr="00A013FD" w:rsidRDefault="00A013FD" w:rsidP="00A013FD">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ins w:id="18389" w:author="Ross Norsworthy" w:date="2020-03-20T01:39:00Z"/>
                <w:rFonts w:ascii="Courier New" w:hAnsi="Courier New" w:cs="Courier New"/>
                <w:sz w:val="16"/>
                <w:szCs w:val="16"/>
                <w:lang w:val="es-ES"/>
              </w:rPr>
            </w:pPr>
            <w:ins w:id="18390" w:author="Ross Norsworthy" w:date="2020-03-20T01:39:00Z">
              <w:r w:rsidRPr="00A013FD">
                <w:rPr>
                  <w:rFonts w:ascii="Courier New" w:hAnsi="Courier New" w:cs="Courier New"/>
                  <w:sz w:val="16"/>
                  <w:szCs w:val="16"/>
                  <w:lang w:val="es-ES"/>
                </w:rPr>
                <w:t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w:t>
              </w:r>
            </w:ins>
          </w:p>
        </w:tc>
      </w:tr>
    </w:tbl>
    <w:p w14:paraId="0A5C437C" w14:textId="77777777" w:rsidR="00A013FD" w:rsidRPr="00A013FD" w:rsidRDefault="00A013FD" w:rsidP="00987684">
      <w:pPr>
        <w:pStyle w:val="Tablefin"/>
        <w:rPr>
          <w:ins w:id="18391" w:author="Ross Norsworthy" w:date="2020-03-20T01:39:00Z"/>
          <w:lang w:val="es-ES"/>
        </w:rPr>
      </w:pPr>
    </w:p>
    <w:p w14:paraId="1095A48C" w14:textId="77777777" w:rsidR="00A013FD" w:rsidRPr="00A013FD" w:rsidRDefault="00A013FD" w:rsidP="00A013FD">
      <w:pPr>
        <w:spacing w:after="120"/>
        <w:rPr>
          <w:ins w:id="18392" w:author="Ross Norsworthy" w:date="2020-03-20T01:39:00Z"/>
        </w:rPr>
      </w:pPr>
      <w:ins w:id="18393" w:author="Ross Norsworthy" w:date="2020-03-20T01:39:00Z">
        <w:r w:rsidRPr="00A013FD">
          <w:t>The direct spreading sequence “0010” is applied for the downlink burst waveforms identified by Link ID 28</w:t>
        </w:r>
      </w:ins>
      <w:ins w:id="18394" w:author="Johnny Schultz" w:date="2020-04-17T12:43:00Z">
        <w:r w:rsidRPr="00A013FD">
          <w:t xml:space="preserve"> and 29</w:t>
        </w:r>
      </w:ins>
      <w:ins w:id="18395" w:author="Ross Norsworthy" w:date="2020-03-20T01:39:00Z">
        <w:del w:id="18396" w:author="Johnny Schultz" w:date="2020-04-17T12:43:00Z">
          <w:r w:rsidRPr="00A013FD">
            <w:delText>-31</w:delText>
          </w:r>
        </w:del>
        <w:r w:rsidRPr="00A013FD">
          <w:t xml:space="preserve">, This sequence has excellent auto-correlation property. </w:t>
        </w:r>
        <w:r w:rsidRPr="00A013FD">
          <w:rPr>
            <w:rFonts w:cstheme="minorHAnsi"/>
          </w:rPr>
          <w:t>The first bit of the burst is spread by “00”, the second by “10”, and then the third again by “00” as the spreading sequence are periodically repeated. XORing is performed between burst bits and 2 by 2 spreading sequence bits, and the resulting chip sequence is mapped into values by ordinary BPSK bit to symbol mapping.</w:t>
        </w:r>
      </w:ins>
    </w:p>
    <w:p w14:paraId="57D640B0" w14:textId="7C34A1CF" w:rsidR="00A013FD" w:rsidRPr="00A013FD" w:rsidRDefault="00AF2A49" w:rsidP="0069121E">
      <w:pPr>
        <w:pStyle w:val="Heading2"/>
        <w:rPr>
          <w:ins w:id="18397" w:author="Ross Norsworthy" w:date="2020-03-20T01:39:00Z"/>
          <w:rFonts w:eastAsiaTheme="minorHAnsi"/>
          <w:lang w:eastAsia="de-DE"/>
        </w:rPr>
      </w:pPr>
      <w:bookmarkStart w:id="18398" w:name="_Toc35546000"/>
      <w:ins w:id="18399" w:author="Song, Xiaojing" w:date="2020-08-21T14:35:00Z">
        <w:del w:id="18400" w:author="USA Editor 2021" w:date="2021-01-05T12:21:00Z">
          <w:r w:rsidRPr="002F2BEC" w:rsidDel="002F2BEC">
            <w:rPr>
              <w:rFonts w:eastAsiaTheme="minorHAnsi"/>
              <w:highlight w:val="green"/>
              <w:lang w:eastAsia="de-DE"/>
            </w:rPr>
            <w:delText>D</w:delText>
          </w:r>
          <w:r w:rsidR="00561094" w:rsidRPr="002F2BEC" w:rsidDel="002F2BEC">
            <w:rPr>
              <w:rFonts w:eastAsiaTheme="minorHAnsi"/>
              <w:highlight w:val="green"/>
              <w:lang w:eastAsia="de-DE"/>
            </w:rPr>
            <w:delText>.</w:delText>
          </w:r>
        </w:del>
      </w:ins>
      <w:ins w:id="18401" w:author="Song, Xiaojing" w:date="2020-08-24T16:01:00Z">
        <w:r w:rsidR="000A269F">
          <w:rPr>
            <w:rFonts w:eastAsiaTheme="minorHAnsi"/>
            <w:lang w:eastAsia="de-DE"/>
          </w:rPr>
          <w:t>2</w:t>
        </w:r>
      </w:ins>
      <w:ins w:id="18402" w:author="Song, Xiaojing" w:date="2020-08-21T14:35:00Z">
        <w:r w:rsidR="00561094">
          <w:rPr>
            <w:rFonts w:eastAsiaTheme="minorHAnsi"/>
            <w:lang w:eastAsia="de-DE"/>
          </w:rPr>
          <w:t>.6</w:t>
        </w:r>
        <w:r w:rsidR="00561094">
          <w:rPr>
            <w:rFonts w:eastAsiaTheme="minorHAnsi"/>
            <w:lang w:eastAsia="de-DE"/>
          </w:rPr>
          <w:tab/>
        </w:r>
      </w:ins>
      <w:ins w:id="18403" w:author="Ross Norsworthy" w:date="2020-03-20T01:39:00Z">
        <w:r w:rsidR="00A013FD" w:rsidRPr="00A013FD">
          <w:rPr>
            <w:rFonts w:eastAsiaTheme="minorHAnsi"/>
            <w:lang w:eastAsia="de-DE"/>
          </w:rPr>
          <w:t>Baseband shaping and quadrature modulation</w:t>
        </w:r>
        <w:bookmarkEnd w:id="18398"/>
      </w:ins>
    </w:p>
    <w:p w14:paraId="517C71C2" w14:textId="73C9CCD0" w:rsidR="00A013FD" w:rsidRPr="00A013FD" w:rsidRDefault="00A013FD" w:rsidP="00A013FD">
      <w:pPr>
        <w:spacing w:after="120"/>
        <w:rPr>
          <w:ins w:id="18404" w:author="Ross Norsworthy" w:date="2020-03-20T01:39:00Z"/>
        </w:rPr>
      </w:pPr>
      <w:ins w:id="18405" w:author="Ross Norsworthy" w:date="2020-03-20T01:39:00Z">
        <w:r w:rsidRPr="00A013FD">
          <w:t xml:space="preserve">For baseband shaping of symbols, see Annex </w:t>
        </w:r>
      </w:ins>
      <w:ins w:id="18406" w:author="USA Editor 2021" w:date="2021-01-07T13:22:00Z">
        <w:r w:rsidR="003411FE" w:rsidRPr="003411FE">
          <w:rPr>
            <w:highlight w:val="green"/>
          </w:rPr>
          <w:t>2</w:t>
        </w:r>
      </w:ins>
      <w:ins w:id="18407" w:author="Ross Norsworthy" w:date="2020-03-20T01:39:00Z">
        <w:del w:id="18408" w:author="USA Editor 2021" w:date="2021-01-07T13:22:00Z">
          <w:r w:rsidRPr="003411FE" w:rsidDel="003411FE">
            <w:rPr>
              <w:highlight w:val="green"/>
            </w:rPr>
            <w:delText>A</w:delText>
          </w:r>
        </w:del>
        <w:r w:rsidRPr="00A013FD">
          <w:t>.</w:t>
        </w:r>
      </w:ins>
    </w:p>
    <w:p w14:paraId="2E2506CE" w14:textId="77777777" w:rsidR="00A013FD" w:rsidRPr="00A013FD" w:rsidRDefault="00136AEA" w:rsidP="0069121E">
      <w:pPr>
        <w:pStyle w:val="Heading2"/>
        <w:rPr>
          <w:ins w:id="18409" w:author="Ross Norsworthy" w:date="2020-03-20T01:39:00Z"/>
          <w:rFonts w:eastAsiaTheme="minorHAnsi"/>
          <w:lang w:eastAsia="de-DE"/>
        </w:rPr>
      </w:pPr>
      <w:bookmarkStart w:id="18410" w:name="_Toc35546001"/>
      <w:ins w:id="18411" w:author="Song, Xiaojing" w:date="2020-08-21T14:36:00Z">
        <w:del w:id="18412" w:author="USA Editor 2021" w:date="2021-01-05T12:21:00Z">
          <w:r w:rsidRPr="002F2BEC" w:rsidDel="002F2BEC">
            <w:rPr>
              <w:rFonts w:eastAsiaTheme="minorHAnsi"/>
              <w:highlight w:val="green"/>
              <w:lang w:eastAsia="de-DE"/>
            </w:rPr>
            <w:delText>D.</w:delText>
          </w:r>
        </w:del>
      </w:ins>
      <w:ins w:id="18413" w:author="Song, Xiaojing" w:date="2020-08-24T16:01:00Z">
        <w:r w:rsidR="000A269F">
          <w:rPr>
            <w:rFonts w:eastAsiaTheme="minorHAnsi"/>
            <w:lang w:eastAsia="de-DE"/>
          </w:rPr>
          <w:t>2</w:t>
        </w:r>
      </w:ins>
      <w:ins w:id="18414" w:author="Song, Xiaojing" w:date="2020-08-21T14:36:00Z">
        <w:r>
          <w:rPr>
            <w:rFonts w:eastAsiaTheme="minorHAnsi"/>
            <w:lang w:eastAsia="de-DE"/>
          </w:rPr>
          <w:t>.7</w:t>
        </w:r>
        <w:r>
          <w:rPr>
            <w:rFonts w:eastAsiaTheme="minorHAnsi"/>
            <w:lang w:eastAsia="de-DE"/>
          </w:rPr>
          <w:tab/>
        </w:r>
      </w:ins>
      <w:ins w:id="18415" w:author="Ross Norsworthy" w:date="2020-03-20T01:39:00Z">
        <w:r w:rsidR="00A013FD" w:rsidRPr="00A013FD">
          <w:rPr>
            <w:rFonts w:eastAsiaTheme="minorHAnsi"/>
            <w:lang w:eastAsia="de-DE"/>
          </w:rPr>
          <w:t>Transmission timing accuracy</w:t>
        </w:r>
        <w:bookmarkEnd w:id="18410"/>
      </w:ins>
    </w:p>
    <w:p w14:paraId="5D82D2D1" w14:textId="089080BC" w:rsidR="00A013FD" w:rsidRPr="00A013FD" w:rsidRDefault="00A013FD" w:rsidP="00A013FD">
      <w:pPr>
        <w:spacing w:after="120"/>
        <w:rPr>
          <w:ins w:id="18416" w:author="Ross Norsworthy" w:date="2020-03-20T01:39:00Z"/>
        </w:rPr>
      </w:pPr>
      <w:ins w:id="18417" w:author="Ross Norsworthy" w:date="2020-03-20T01:39:00Z">
        <w:r w:rsidRPr="00A013FD">
          <w:t xml:space="preserve">For transmission accuracy figures, see Annex </w:t>
        </w:r>
      </w:ins>
      <w:ins w:id="18418" w:author="USA Editor 2021" w:date="2021-01-07T13:22:00Z">
        <w:r w:rsidR="003411FE" w:rsidRPr="003411FE">
          <w:rPr>
            <w:highlight w:val="green"/>
          </w:rPr>
          <w:t>2</w:t>
        </w:r>
      </w:ins>
      <w:ins w:id="18419" w:author="Ross Norsworthy" w:date="2020-03-20T01:39:00Z">
        <w:del w:id="18420" w:author="USA Editor 2021" w:date="2021-01-07T13:22:00Z">
          <w:r w:rsidRPr="003411FE" w:rsidDel="003411FE">
            <w:rPr>
              <w:highlight w:val="green"/>
            </w:rPr>
            <w:delText>A</w:delText>
          </w:r>
        </w:del>
        <w:r w:rsidRPr="00A013FD">
          <w:t>.</w:t>
        </w:r>
      </w:ins>
    </w:p>
    <w:p w14:paraId="7EDE8ECA" w14:textId="77777777" w:rsidR="00A013FD" w:rsidRPr="00A013FD" w:rsidRDefault="00136AEA" w:rsidP="0069121E">
      <w:pPr>
        <w:pStyle w:val="Heading2"/>
        <w:rPr>
          <w:ins w:id="18421" w:author="Ross Norsworthy" w:date="2020-03-20T01:39:00Z"/>
          <w:rFonts w:eastAsiaTheme="minorHAnsi"/>
          <w:lang w:eastAsia="de-DE"/>
        </w:rPr>
      </w:pPr>
      <w:bookmarkStart w:id="18422" w:name="_Toc35546002"/>
      <w:ins w:id="18423" w:author="Song, Xiaojing" w:date="2020-08-21T14:36:00Z">
        <w:del w:id="18424" w:author="USA Editor 2021" w:date="2021-01-05T12:21:00Z">
          <w:r w:rsidRPr="002F2BEC" w:rsidDel="002F2BEC">
            <w:rPr>
              <w:rFonts w:eastAsiaTheme="minorHAnsi"/>
              <w:highlight w:val="green"/>
              <w:lang w:eastAsia="de-DE"/>
            </w:rPr>
            <w:delText>D.</w:delText>
          </w:r>
        </w:del>
      </w:ins>
      <w:ins w:id="18425" w:author="Song, Xiaojing" w:date="2020-08-24T16:01:00Z">
        <w:r w:rsidR="000A269F">
          <w:rPr>
            <w:rFonts w:eastAsiaTheme="minorHAnsi"/>
            <w:lang w:eastAsia="de-DE"/>
          </w:rPr>
          <w:t>2</w:t>
        </w:r>
      </w:ins>
      <w:ins w:id="18426" w:author="Song, Xiaojing" w:date="2020-08-21T14:36:00Z">
        <w:r>
          <w:rPr>
            <w:rFonts w:eastAsiaTheme="minorHAnsi"/>
            <w:lang w:eastAsia="de-DE"/>
          </w:rPr>
          <w:t>.8</w:t>
        </w:r>
        <w:r>
          <w:rPr>
            <w:rFonts w:eastAsiaTheme="minorHAnsi"/>
            <w:lang w:eastAsia="de-DE"/>
          </w:rPr>
          <w:tab/>
        </w:r>
      </w:ins>
      <w:ins w:id="18427" w:author="Ross Norsworthy" w:date="2020-03-20T01:39:00Z">
        <w:r w:rsidR="00A013FD" w:rsidRPr="00A013FD">
          <w:rPr>
            <w:rFonts w:eastAsiaTheme="minorHAnsi"/>
            <w:lang w:eastAsia="de-DE"/>
          </w:rPr>
          <w:t>Half duplex and full duplex satellites</w:t>
        </w:r>
        <w:bookmarkEnd w:id="18422"/>
      </w:ins>
    </w:p>
    <w:p w14:paraId="3B18C6AE" w14:textId="77777777" w:rsidR="00A013FD" w:rsidRPr="00A013FD" w:rsidRDefault="00A013FD" w:rsidP="00A013FD">
      <w:pPr>
        <w:spacing w:after="120"/>
        <w:rPr>
          <w:ins w:id="18428" w:author="Ross Norsworthy" w:date="2020-03-20T01:39:00Z"/>
        </w:rPr>
      </w:pPr>
      <w:ins w:id="18429" w:author="Ross Norsworthy" w:date="2020-03-20T01:39:00Z">
        <w:r w:rsidRPr="00A013FD">
          <w:t>The system can be configured for both half and full duplex satellites as shown in Figure 50.</w:t>
        </w:r>
      </w:ins>
    </w:p>
    <w:p w14:paraId="408ADF3F" w14:textId="77777777" w:rsidR="008E1B5D" w:rsidRDefault="008E1B5D" w:rsidP="00081571">
      <w:pPr>
        <w:pStyle w:val="FigureNo"/>
        <w:rPr>
          <w:lang w:val="en-US"/>
        </w:rPr>
      </w:pPr>
      <w:bookmarkStart w:id="18430" w:name="_Toc35546234"/>
      <w:bookmarkStart w:id="18431" w:name="_Hlk62209773"/>
      <w:ins w:id="18432" w:author="Ross Norsworthy" w:date="2020-03-20T01:39:00Z">
        <w:r w:rsidRPr="00A013FD">
          <w:rPr>
            <w:lang w:val="en-US"/>
          </w:rPr>
          <w:t>Figure 50</w:t>
        </w:r>
      </w:ins>
    </w:p>
    <w:p w14:paraId="2AA34C27" w14:textId="77777777" w:rsidR="008E1B5D" w:rsidRPr="00A013FD" w:rsidRDefault="008E1B5D" w:rsidP="00987684">
      <w:pPr>
        <w:pStyle w:val="Figuretitle"/>
        <w:rPr>
          <w:ins w:id="18433" w:author="Ross Norsworthy" w:date="2020-03-20T01:39:00Z"/>
          <w:lang w:val="en-US"/>
        </w:rPr>
      </w:pPr>
      <w:ins w:id="18434" w:author="Ross Norsworthy" w:date="2020-03-20T01:39:00Z">
        <w:r w:rsidRPr="00A013FD">
          <w:rPr>
            <w:lang w:val="en-US"/>
          </w:rPr>
          <w:t>Half-duplex and full duplex satellite operation</w:t>
        </w:r>
        <w:bookmarkEnd w:id="18430"/>
      </w:ins>
    </w:p>
    <w:bookmarkEnd w:id="18431"/>
    <w:p w14:paraId="55AD4CF5" w14:textId="77777777" w:rsidR="00A013FD" w:rsidRPr="00A013FD" w:rsidRDefault="00A013FD" w:rsidP="00A97729">
      <w:pPr>
        <w:jc w:val="center"/>
        <w:rPr>
          <w:ins w:id="18435" w:author="Ross Norsworthy" w:date="2020-03-20T01:39:00Z"/>
        </w:rPr>
      </w:pPr>
      <w:ins w:id="18436" w:author="Ross Norsworthy" w:date="2020-03-20T01:39:00Z">
        <w:r w:rsidRPr="00A013FD">
          <w:rPr>
            <w:noProof/>
            <w:lang w:val="fr-CA" w:eastAsia="fr-CA"/>
          </w:rPr>
          <w:drawing>
            <wp:inline distT="0" distB="0" distL="0" distR="0" wp14:anchorId="7525F018" wp14:editId="4B78BECE">
              <wp:extent cx="5615940" cy="2292985"/>
              <wp:effectExtent l="0" t="0" r="381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615940" cy="2292985"/>
                      </a:xfrm>
                      <a:prstGeom prst="rect">
                        <a:avLst/>
                      </a:prstGeom>
                      <a:noFill/>
                      <a:ln>
                        <a:noFill/>
                      </a:ln>
                    </pic:spPr>
                  </pic:pic>
                </a:graphicData>
              </a:graphic>
            </wp:inline>
          </w:drawing>
        </w:r>
      </w:ins>
    </w:p>
    <w:p w14:paraId="746E3635" w14:textId="77777777" w:rsidR="00A013FD" w:rsidRPr="00A013FD" w:rsidRDefault="0042176A" w:rsidP="00875779">
      <w:pPr>
        <w:pStyle w:val="Heading2"/>
        <w:rPr>
          <w:ins w:id="18437" w:author="Ross Norsworthy" w:date="2020-03-20T01:39:00Z"/>
          <w:rFonts w:eastAsiaTheme="minorHAnsi"/>
          <w:lang w:eastAsia="de-DE"/>
        </w:rPr>
      </w:pPr>
      <w:bookmarkStart w:id="18438" w:name="_Toc35546003"/>
      <w:ins w:id="18439" w:author="Song, Xiaojing" w:date="2020-08-21T14:37:00Z">
        <w:del w:id="18440" w:author="USA Editor 2021" w:date="2021-01-05T12:21:00Z">
          <w:r w:rsidRPr="002F2BEC" w:rsidDel="002F2BEC">
            <w:rPr>
              <w:rFonts w:eastAsiaTheme="minorHAnsi"/>
              <w:highlight w:val="green"/>
              <w:lang w:eastAsia="de-DE"/>
            </w:rPr>
            <w:delText>D.</w:delText>
          </w:r>
        </w:del>
      </w:ins>
      <w:ins w:id="18441" w:author="Song, Xiaojing" w:date="2020-08-24T16:01:00Z">
        <w:r w:rsidR="000A269F">
          <w:rPr>
            <w:rFonts w:eastAsiaTheme="minorHAnsi"/>
            <w:lang w:eastAsia="de-DE"/>
          </w:rPr>
          <w:t>2</w:t>
        </w:r>
      </w:ins>
      <w:ins w:id="18442" w:author="Song, Xiaojing" w:date="2020-08-21T14:37:00Z">
        <w:r>
          <w:rPr>
            <w:rFonts w:eastAsiaTheme="minorHAnsi"/>
            <w:lang w:eastAsia="de-DE"/>
          </w:rPr>
          <w:t>.9</w:t>
        </w:r>
        <w:r>
          <w:rPr>
            <w:rFonts w:eastAsiaTheme="minorHAnsi"/>
            <w:lang w:eastAsia="de-DE"/>
          </w:rPr>
          <w:tab/>
        </w:r>
      </w:ins>
      <w:ins w:id="18443" w:author="Ross Norsworthy" w:date="2020-03-20T01:39:00Z">
        <w:r w:rsidR="00A013FD" w:rsidRPr="00A013FD">
          <w:rPr>
            <w:rFonts w:eastAsiaTheme="minorHAnsi"/>
            <w:lang w:eastAsia="de-DE"/>
          </w:rPr>
          <w:t>Frame structure</w:t>
        </w:r>
        <w:bookmarkEnd w:id="18438"/>
      </w:ins>
    </w:p>
    <w:p w14:paraId="43227BFA" w14:textId="09640B99" w:rsidR="00A013FD" w:rsidRPr="00A013FD" w:rsidRDefault="00A013FD" w:rsidP="00A013FD">
      <w:pPr>
        <w:spacing w:after="120"/>
        <w:rPr>
          <w:ins w:id="18444" w:author="Ross Norsworthy" w:date="2020-03-20T01:39:00Z"/>
        </w:rPr>
      </w:pPr>
      <w:ins w:id="18445" w:author="Ross Norsworthy" w:date="2020-03-20T01:39:00Z">
        <w:r w:rsidRPr="00A013FD">
          <w:t xml:space="preserve">For frame and transmission burst structure, see Annex </w:t>
        </w:r>
      </w:ins>
      <w:ins w:id="18446" w:author="USA Editor 2021" w:date="2021-01-05T12:21:00Z">
        <w:r w:rsidR="002F2BEC" w:rsidRPr="002F2BEC">
          <w:rPr>
            <w:highlight w:val="green"/>
          </w:rPr>
          <w:t>2</w:t>
        </w:r>
      </w:ins>
      <w:ins w:id="18447" w:author="Ross Norsworthy" w:date="2020-03-20T01:39:00Z">
        <w:del w:id="18448" w:author="USA Editor 2021" w:date="2021-01-05T12:21:00Z">
          <w:r w:rsidRPr="002F2BEC" w:rsidDel="002F2BEC">
            <w:rPr>
              <w:highlight w:val="green"/>
            </w:rPr>
            <w:delText>A</w:delText>
          </w:r>
        </w:del>
        <w:r w:rsidRPr="00A013FD">
          <w:t>.</w:t>
        </w:r>
      </w:ins>
    </w:p>
    <w:p w14:paraId="1CFAEEE1" w14:textId="77777777" w:rsidR="00A013FD" w:rsidRPr="00A013FD" w:rsidRDefault="0042176A" w:rsidP="00875779">
      <w:pPr>
        <w:pStyle w:val="Heading2"/>
        <w:rPr>
          <w:ins w:id="18449" w:author="Ross Norsworthy" w:date="2020-03-20T01:39:00Z"/>
          <w:rFonts w:eastAsiaTheme="minorHAnsi"/>
          <w:lang w:eastAsia="de-DE"/>
        </w:rPr>
      </w:pPr>
      <w:bookmarkStart w:id="18450" w:name="_Toc35546004"/>
      <w:ins w:id="18451" w:author="Song, Xiaojing" w:date="2020-08-21T14:37:00Z">
        <w:del w:id="18452" w:author="USA Editor 2021" w:date="2021-01-05T12:21:00Z">
          <w:r w:rsidRPr="002F2BEC" w:rsidDel="002F2BEC">
            <w:rPr>
              <w:rFonts w:eastAsiaTheme="minorHAnsi"/>
              <w:highlight w:val="green"/>
              <w:lang w:eastAsia="de-DE"/>
            </w:rPr>
            <w:delText>D.</w:delText>
          </w:r>
        </w:del>
      </w:ins>
      <w:ins w:id="18453" w:author="Song, Xiaojing" w:date="2020-08-24T16:01:00Z">
        <w:r w:rsidR="000A269F">
          <w:rPr>
            <w:rFonts w:eastAsiaTheme="minorHAnsi"/>
            <w:lang w:eastAsia="de-DE"/>
          </w:rPr>
          <w:t>2</w:t>
        </w:r>
      </w:ins>
      <w:ins w:id="18454" w:author="Song, Xiaojing" w:date="2020-08-21T14:37:00Z">
        <w:r>
          <w:rPr>
            <w:rFonts w:eastAsiaTheme="minorHAnsi"/>
            <w:lang w:eastAsia="de-DE"/>
          </w:rPr>
          <w:t>.10</w:t>
        </w:r>
        <w:r>
          <w:rPr>
            <w:rFonts w:eastAsiaTheme="minorHAnsi"/>
            <w:lang w:eastAsia="de-DE"/>
          </w:rPr>
          <w:tab/>
        </w:r>
      </w:ins>
      <w:ins w:id="18455" w:author="Ross Norsworthy" w:date="2020-03-20T01:39:00Z">
        <w:r w:rsidR="00A013FD" w:rsidRPr="00A013FD">
          <w:rPr>
            <w:rFonts w:eastAsiaTheme="minorHAnsi"/>
            <w:lang w:eastAsia="de-DE"/>
          </w:rPr>
          <w:t>Pilots and Syncword symbol location and modulation</w:t>
        </w:r>
        <w:bookmarkEnd w:id="18450"/>
      </w:ins>
    </w:p>
    <w:p w14:paraId="61AAE509" w14:textId="4447B230" w:rsidR="003B28A7" w:rsidRDefault="00A013FD" w:rsidP="00A013FD">
      <w:pPr>
        <w:spacing w:after="120"/>
        <w:rPr>
          <w:color w:val="2C6134"/>
          <w:u w:val="single" w:color="2C6134"/>
        </w:rPr>
      </w:pPr>
      <w:ins w:id="18456" w:author="Ross Norsworthy" w:date="2020-03-20T01:39:00Z">
        <w:r w:rsidRPr="00A013FD">
          <w:t xml:space="preserve">Pilot symbols are utilised for some of the VDE-SAT uplink and downlink PL burst waveforms. A </w:t>
        </w:r>
        <w:r w:rsidRPr="00A23168">
          <w:t xml:space="preserve">pilot symbol is a single symbol with unity power mapped to the constellation point </w:t>
        </w:r>
      </w:ins>
      <m:oMath>
        <m:f>
          <m:fPr>
            <m:ctrlPr>
              <w:ins w:id="18457" w:author="Ross Norsworthy" w:date="2020-03-20T01:39:00Z">
                <w:rPr>
                  <w:rFonts w:ascii="Cambria Math" w:hAnsi="Cambria Math"/>
                  <w:i/>
                </w:rPr>
              </w:ins>
            </m:ctrlPr>
          </m:fPr>
          <m:num>
            <m:d>
              <m:dPr>
                <m:ctrlPr>
                  <w:ins w:id="18458" w:author="Ross Norsworthy" w:date="2020-03-20T01:39:00Z">
                    <w:rPr>
                      <w:rFonts w:ascii="Cambria Math" w:hAnsi="Cambria Math"/>
                      <w:i/>
                    </w:rPr>
                  </w:ins>
                </m:ctrlPr>
              </m:dPr>
              <m:e>
                <m:r>
                  <w:ins w:id="18459" w:author="Ross Norsworthy" w:date="2020-03-20T01:39:00Z">
                    <m:rPr>
                      <m:sty m:val="p"/>
                    </m:rPr>
                    <w:rPr>
                      <w:rFonts w:ascii="Cambria Math" w:hAnsi="Cambria Math"/>
                    </w:rPr>
                    <m:t>1+</m:t>
                  </w:ins>
                </m:r>
                <m:r>
                  <w:ins w:id="18460" w:author="Ross Norsworthy" w:date="2020-03-20T01:39:00Z">
                    <w:rPr>
                      <w:rFonts w:ascii="Cambria Math" w:hAnsi="Cambria Math"/>
                    </w:rPr>
                    <m:t>j</m:t>
                  </w:ins>
                </m:r>
              </m:e>
            </m:d>
          </m:num>
          <m:den>
            <m:rad>
              <m:radPr>
                <m:degHide m:val="1"/>
                <m:ctrlPr>
                  <w:ins w:id="18461" w:author="Ross Norsworthy" w:date="2020-03-20T01:39:00Z">
                    <w:rPr>
                      <w:rFonts w:ascii="Cambria Math" w:hAnsi="Cambria Math"/>
                      <w:i/>
                    </w:rPr>
                  </w:ins>
                </m:ctrlPr>
              </m:radPr>
              <m:deg/>
              <m:e>
                <m:r>
                  <w:ins w:id="18462" w:author="Ross Norsworthy" w:date="2020-03-20T01:39:00Z">
                    <w:rPr>
                      <w:rFonts w:ascii="Cambria Math" w:hAnsi="Cambria Math"/>
                    </w:rPr>
                    <m:t>2</m:t>
                  </w:ins>
                </m:r>
              </m:e>
            </m:rad>
          </m:den>
        </m:f>
      </m:oMath>
      <w:ins w:id="18463" w:author="Ross Norsworthy" w:date="2020-03-20T01:39:00Z">
        <w:r w:rsidRPr="00A23168">
          <w:t xml:space="preserve">. </w:t>
        </w:r>
      </w:ins>
      <w:ins w:id="18464" w:author="2092 CG" w:date="2020-10-27T15:41:00Z">
        <w:r w:rsidR="00E85132" w:rsidRPr="00A23168">
          <w:t>A generaliz</w:t>
        </w:r>
      </w:ins>
      <w:ins w:id="18465" w:author="2092 CG" w:date="2020-10-27T15:42:00Z">
        <w:r w:rsidR="00E85132" w:rsidRPr="00A23168">
          <w:t xml:space="preserve">ed </w:t>
        </w:r>
        <w:r w:rsidR="00465417" w:rsidRPr="00A23168">
          <w:t xml:space="preserve">burst structure containing </w:t>
        </w:r>
      </w:ins>
      <w:ins w:id="18466" w:author="2092 CG" w:date="2020-10-27T15:43:00Z">
        <w:r w:rsidR="005B7D0E" w:rsidRPr="00A23168">
          <w:rPr>
            <w:color w:val="2C6134"/>
          </w:rPr>
          <w:t>both uniformly repetiti</w:t>
        </w:r>
        <w:r w:rsidR="005B7D0E" w:rsidRPr="00A23168">
          <w:rPr>
            <w:color w:val="2C6134"/>
            <w:u w:val="single" w:color="2C6134"/>
          </w:rPr>
          <w:t>v</w:t>
        </w:r>
        <w:r w:rsidR="005B7D0E" w:rsidRPr="00A23168">
          <w:rPr>
            <w:color w:val="2C6134"/>
          </w:rPr>
          <w:t>e syncword a</w:t>
        </w:r>
        <w:r w:rsidR="005B7D0E" w:rsidRPr="00A23168">
          <w:rPr>
            <w:color w:val="2C6134"/>
            <w:u w:val="single" w:color="2C6134"/>
          </w:rPr>
          <w:t>n</w:t>
        </w:r>
        <w:r w:rsidR="005B7D0E" w:rsidRPr="00A23168">
          <w:rPr>
            <w:color w:val="2C6134"/>
          </w:rPr>
          <w:t>d regularly distribut</w:t>
        </w:r>
        <w:r w:rsidR="005B7D0E" w:rsidRPr="00A23168">
          <w:rPr>
            <w:color w:val="2C6134"/>
            <w:u w:val="single" w:color="2C6134"/>
          </w:rPr>
          <w:t>e</w:t>
        </w:r>
        <w:r w:rsidR="005B7D0E" w:rsidRPr="00A23168">
          <w:rPr>
            <w:color w:val="2C6134"/>
          </w:rPr>
          <w:t>d single pil</w:t>
        </w:r>
        <w:r w:rsidR="005B7D0E" w:rsidRPr="00A23168">
          <w:rPr>
            <w:color w:val="2C6134"/>
            <w:u w:val="single" w:color="2C6134"/>
          </w:rPr>
          <w:t>o</w:t>
        </w:r>
        <w:r w:rsidR="005B7D0E" w:rsidRPr="00A23168">
          <w:rPr>
            <w:color w:val="2C6134"/>
          </w:rPr>
          <w:t xml:space="preserve">t symbols </w:t>
        </w:r>
      </w:ins>
      <w:ins w:id="18467" w:author="2092 CG" w:date="2020-10-27T15:44:00Z">
        <w:r w:rsidR="003B28A7" w:rsidRPr="00D515D7">
          <w:rPr>
            <w:color w:val="2C6134"/>
          </w:rPr>
          <w:t>is</w:t>
        </w:r>
      </w:ins>
      <w:ins w:id="18468" w:author="2092 CG" w:date="2020-10-27T15:43:00Z">
        <w:r w:rsidR="005B7D0E" w:rsidRPr="00D515D7">
          <w:rPr>
            <w:color w:val="2C6134"/>
          </w:rPr>
          <w:t xml:space="preserve"> visualised in</w:t>
        </w:r>
        <w:r w:rsidR="00C345E7" w:rsidRPr="00D515D7">
          <w:rPr>
            <w:color w:val="2C6134"/>
          </w:rPr>
          <w:t xml:space="preserve"> Figure 51.</w:t>
        </w:r>
      </w:ins>
    </w:p>
    <w:p w14:paraId="0DFC7488" w14:textId="77777777" w:rsidR="00A97729" w:rsidRPr="00A23168" w:rsidRDefault="00A97729" w:rsidP="00A97729">
      <w:pPr>
        <w:pStyle w:val="FigureNo"/>
        <w:rPr>
          <w:ins w:id="18469" w:author="2092 CG" w:date="2020-10-27T15:47:00Z"/>
          <w:u w:color="2C6134"/>
        </w:rPr>
      </w:pPr>
      <w:bookmarkStart w:id="18470" w:name="_Hlk62209801"/>
      <w:ins w:id="18471" w:author="2092 CG" w:date="2020-10-27T15:46:00Z">
        <w:r w:rsidRPr="00A23168">
          <w:rPr>
            <w:u w:color="2C6134"/>
          </w:rPr>
          <w:t>Figure 51</w:t>
        </w:r>
      </w:ins>
    </w:p>
    <w:p w14:paraId="0D8BA8EB" w14:textId="7F040AAA" w:rsidR="00A97729" w:rsidRDefault="00A97729" w:rsidP="00A97729">
      <w:pPr>
        <w:pStyle w:val="Figuretitle"/>
        <w:rPr>
          <w:ins w:id="18472" w:author="2092 CG" w:date="2020-10-27T15:43:00Z"/>
          <w:color w:val="2C6134"/>
          <w:u w:color="2C6134"/>
        </w:rPr>
      </w:pPr>
      <w:ins w:id="18473" w:author="2092 CG" w:date="2020-10-27T15:47:00Z">
        <w:r w:rsidRPr="00A23168">
          <w:rPr>
            <w:u w:color="871797"/>
          </w:rPr>
          <w:t>General PL burst structure with repetitive sync word and distributed single pilot symbols</w:t>
        </w:r>
      </w:ins>
    </w:p>
    <w:p w14:paraId="7421660E" w14:textId="77777777" w:rsidR="003B28A7" w:rsidRPr="00A23168" w:rsidRDefault="00677FC6" w:rsidP="00A97729">
      <w:pPr>
        <w:jc w:val="center"/>
        <w:rPr>
          <w:ins w:id="18474" w:author="2092 CG" w:date="2020-10-27T15:45:00Z"/>
          <w:u w:color="2C6134"/>
        </w:rPr>
      </w:pPr>
      <w:ins w:id="18475" w:author="2092 CG" w:date="2020-10-27T15:45:00Z">
        <w:r w:rsidRPr="00F631F6">
          <w:rPr>
            <w:noProof/>
            <w:u w:color="2C6134"/>
            <w:lang w:val="fr-CA" w:eastAsia="fr-CA"/>
          </w:rPr>
          <w:drawing>
            <wp:inline distT="0" distB="0" distL="0" distR="0" wp14:anchorId="723CC8DD" wp14:editId="20F2B2EF">
              <wp:extent cx="5299710" cy="1200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99710" cy="1200150"/>
                      </a:xfrm>
                      <a:prstGeom prst="rect">
                        <a:avLst/>
                      </a:prstGeom>
                      <a:noFill/>
                      <a:ln>
                        <a:noFill/>
                      </a:ln>
                    </pic:spPr>
                  </pic:pic>
                </a:graphicData>
              </a:graphic>
            </wp:inline>
          </w:drawing>
        </w:r>
      </w:ins>
    </w:p>
    <w:p w14:paraId="59DE356B" w14:textId="77777777" w:rsidR="000D62C1" w:rsidRPr="00A23168" w:rsidRDefault="000D62C1" w:rsidP="000D62C1">
      <w:pPr>
        <w:pStyle w:val="BodyText"/>
        <w:spacing w:before="8"/>
        <w:rPr>
          <w:ins w:id="18476" w:author="2092 CG" w:date="2020-10-27T15:47:00Z"/>
          <w:b/>
          <w:sz w:val="8"/>
        </w:rPr>
      </w:pPr>
    </w:p>
    <w:bookmarkEnd w:id="18470"/>
    <w:p w14:paraId="6734FE7E" w14:textId="331583AD" w:rsidR="004F1EF6" w:rsidRPr="00080AF0" w:rsidDel="00A95D54" w:rsidRDefault="00A013FD" w:rsidP="00A013FD">
      <w:pPr>
        <w:spacing w:after="120"/>
        <w:rPr>
          <w:ins w:id="18477" w:author="Ross Norsworthy" w:date="2020-03-20T01:39:00Z"/>
          <w:del w:id="18478" w:author="2092 CG" w:date="2020-10-27T16:09:00Z"/>
        </w:rPr>
      </w:pPr>
      <w:ins w:id="18479" w:author="Ross Norsworthy" w:date="2020-03-20T01:39:00Z">
        <w:r w:rsidRPr="00A23168">
          <w:t>Single pilot symbols are regularly distributed over the burst, and the position of each pilot symbol is defined by the pilot distance</w:t>
        </w:r>
      </w:ins>
      <w:ins w:id="18480" w:author="2092 CG" w:date="2020-10-27T15:54:00Z">
        <w:r w:rsidR="00712A29" w:rsidRPr="00A23168">
          <w:t>,</w:t>
        </w:r>
      </w:ins>
      <w:ins w:id="18481" w:author="USA Editor 2021" w:date="2021-01-07T13:17:00Z">
        <w:r w:rsidR="000B0EF2">
          <w:t xml:space="preserve"> </w:t>
        </w:r>
      </w:ins>
      <w:ins w:id="18482" w:author="Ross Norsworthy" w:date="2020-03-20T01:39:00Z">
        <w:del w:id="18483" w:author="2092 CG" w:date="2020-10-27T15:55:00Z">
          <w:r w:rsidRPr="00A23168" w:rsidDel="0097784E">
            <w:delText>. D</w:delText>
          </w:r>
        </w:del>
        <w:del w:id="18484" w:author="2092 CG" w:date="2020-10-27T15:56:00Z">
          <w:r w:rsidRPr="00A23168" w:rsidDel="003F70EE">
            <w:delText>enot</w:delText>
          </w:r>
        </w:del>
        <w:del w:id="18485" w:author="2092 CG" w:date="2020-10-27T15:55:00Z">
          <w:r w:rsidRPr="00A23168" w:rsidDel="0097784E">
            <w:delText>ing</w:delText>
          </w:r>
        </w:del>
      </w:ins>
      <w:ins w:id="18486" w:author="2092 CG" w:date="2020-10-27T15:56:00Z">
        <w:r w:rsidR="003F70EE" w:rsidRPr="00A23168">
          <w:t>denoted</w:t>
        </w:r>
      </w:ins>
      <w:ins w:id="18487" w:author="2092 CG" w:date="2020-10-27T15:55:00Z">
        <w:r w:rsidR="0042550D" w:rsidRPr="00A23168">
          <w:t xml:space="preserve"> by</w:t>
        </w:r>
      </w:ins>
      <w:ins w:id="18488" w:author="Ross Norsworthy" w:date="2020-03-20T01:39:00Z">
        <w:r w:rsidRPr="00A23168">
          <w:t xml:space="preserve"> </w:t>
        </w:r>
        <w:del w:id="18489" w:author="2092 CG" w:date="2020-10-27T15:56:00Z">
          <w:r w:rsidRPr="00A23168" w:rsidDel="003F70EE">
            <w:delText xml:space="preserve">the pilot distance, </w:delText>
          </w:r>
        </w:del>
      </w:ins>
      <m:oMath>
        <m:sSub>
          <m:sSubPr>
            <m:ctrlPr>
              <w:ins w:id="18490" w:author="Ross Norsworthy" w:date="2020-03-20T01:39:00Z">
                <w:rPr>
                  <w:rFonts w:ascii="Cambria Math" w:hAnsi="Cambria Math"/>
                  <w:i/>
                </w:rPr>
              </w:ins>
            </m:ctrlPr>
          </m:sSubPr>
          <m:e>
            <m:r>
              <w:ins w:id="18491" w:author="Ross Norsworthy" w:date="2020-03-20T01:39:00Z">
                <w:rPr>
                  <w:rFonts w:ascii="Cambria Math" w:hAnsi="Cambria Math"/>
                </w:rPr>
                <m:t>d</m:t>
              </w:ins>
            </m:r>
          </m:e>
          <m:sub>
            <m:r>
              <w:ins w:id="18492" w:author="Ross Norsworthy" w:date="2020-03-20T01:39:00Z">
                <w:rPr>
                  <w:rFonts w:ascii="Cambria Math" w:hAnsi="Cambria Math"/>
                </w:rPr>
                <m:t>p</m:t>
              </w:ins>
            </m:r>
          </m:sub>
        </m:sSub>
        <m:r>
          <w:ins w:id="18493" w:author="Ross Norsworthy" w:date="2020-03-20T01:39:00Z">
            <w:del w:id="18494" w:author="2092 CG" w:date="2020-10-27T15:57:00Z">
              <w:rPr>
                <w:rFonts w:ascii="Cambria Math" w:hAnsi="Cambria Math"/>
              </w:rPr>
              <m:t>,</m:t>
            </w:del>
          </w:ins>
        </m:r>
        <m:r>
          <w:ins w:id="18495" w:author="2092 CG" w:date="2020-10-27T15:57:00Z">
            <w:rPr>
              <w:rFonts w:ascii="Cambria Math" w:hAnsi="Cambria Math"/>
            </w:rPr>
            <m:t>.</m:t>
          </w:ins>
        </m:r>
      </m:oMath>
      <w:ins w:id="18496" w:author="Ross Norsworthy" w:date="2020-03-20T01:39:00Z">
        <w:r w:rsidRPr="00A23168">
          <w:t xml:space="preserve"> </w:t>
        </w:r>
        <w:del w:id="18497" w:author="2092 CG" w:date="2020-10-27T15:58:00Z">
          <w:r w:rsidRPr="00A23168" w:rsidDel="00973E32">
            <w:delText xml:space="preserve">the very first pilot symbol in the burst is located </w:delText>
          </w:r>
        </w:del>
      </w:ins>
      <m:oMath>
        <m:f>
          <m:fPr>
            <m:type m:val="lin"/>
            <m:ctrlPr>
              <w:ins w:id="18498" w:author="Ross Norsworthy" w:date="2020-03-20T01:39:00Z">
                <w:del w:id="18499" w:author="2092 CG" w:date="2020-10-27T15:58:00Z">
                  <w:rPr>
                    <w:rFonts w:ascii="Cambria Math" w:hAnsi="Cambria Math"/>
                    <w:i/>
                  </w:rPr>
                </w:del>
              </w:ins>
            </m:ctrlPr>
          </m:fPr>
          <m:num>
            <m:d>
              <m:dPr>
                <m:ctrlPr>
                  <w:ins w:id="18500" w:author="Ross Norsworthy" w:date="2020-03-20T01:39:00Z">
                    <w:del w:id="18501" w:author="2092 CG" w:date="2020-10-27T15:58:00Z">
                      <w:rPr>
                        <w:rFonts w:ascii="Cambria Math" w:hAnsi="Cambria Math"/>
                        <w:i/>
                      </w:rPr>
                    </w:del>
                  </w:ins>
                </m:ctrlPr>
              </m:dPr>
              <m:e>
                <m:r>
                  <w:ins w:id="18502" w:author="Ross Norsworthy" w:date="2020-03-20T01:39:00Z">
                    <w:del w:id="18503" w:author="2092 CG" w:date="2020-10-27T15:58:00Z">
                      <w:rPr>
                        <w:rFonts w:ascii="Cambria Math" w:hAnsi="Cambria Math"/>
                      </w:rPr>
                      <m:t>1+</m:t>
                    </w:del>
                  </w:ins>
                </m:r>
                <m:sSub>
                  <m:sSubPr>
                    <m:ctrlPr>
                      <w:ins w:id="18504" w:author="Ross Norsworthy" w:date="2020-03-20T01:39:00Z">
                        <w:del w:id="18505" w:author="2092 CG" w:date="2020-10-27T15:58:00Z">
                          <w:rPr>
                            <w:rFonts w:ascii="Cambria Math" w:hAnsi="Cambria Math"/>
                            <w:i/>
                          </w:rPr>
                        </w:del>
                      </w:ins>
                    </m:ctrlPr>
                  </m:sSubPr>
                  <m:e>
                    <m:r>
                      <w:ins w:id="18506" w:author="Ross Norsworthy" w:date="2020-03-20T01:39:00Z">
                        <w:del w:id="18507" w:author="2092 CG" w:date="2020-10-27T15:58:00Z">
                          <w:rPr>
                            <w:rFonts w:ascii="Cambria Math" w:hAnsi="Cambria Math"/>
                          </w:rPr>
                          <m:t>d</m:t>
                        </w:del>
                      </w:ins>
                    </m:r>
                  </m:e>
                  <m:sub>
                    <m:r>
                      <w:ins w:id="18508" w:author="Ross Norsworthy" w:date="2020-03-20T01:39:00Z">
                        <w:del w:id="18509" w:author="2092 CG" w:date="2020-10-27T15:58:00Z">
                          <w:rPr>
                            <w:rFonts w:ascii="Cambria Math" w:hAnsi="Cambria Math"/>
                          </w:rPr>
                          <m:t>p</m:t>
                        </w:del>
                      </w:ins>
                    </m:r>
                  </m:sub>
                </m:sSub>
              </m:e>
            </m:d>
          </m:num>
          <m:den>
            <m:r>
              <w:ins w:id="18510" w:author="Ross Norsworthy" w:date="2020-03-20T01:39:00Z">
                <w:del w:id="18511" w:author="2092 CG" w:date="2020-10-27T15:58:00Z">
                  <w:rPr>
                    <w:rFonts w:ascii="Cambria Math" w:hAnsi="Cambria Math"/>
                  </w:rPr>
                  <m:t>2</m:t>
                </w:del>
              </w:ins>
            </m:r>
          </m:den>
        </m:f>
      </m:oMath>
      <w:ins w:id="18512" w:author="Ross Norsworthy" w:date="2020-03-20T01:39:00Z">
        <w:del w:id="18513" w:author="2092 CG" w:date="2020-10-27T15:58:00Z">
          <w:r w:rsidRPr="00A23168" w:rsidDel="00973E32">
            <w:delText xml:space="preserve"> symbols after the last symbol of the preceding training sequence (syncword). </w:delText>
          </w:r>
        </w:del>
        <w:r w:rsidRPr="00A23168">
          <w:t xml:space="preserve">When </w:t>
        </w:r>
      </w:ins>
      <m:oMath>
        <m:sSub>
          <m:sSubPr>
            <m:ctrlPr>
              <w:ins w:id="18514" w:author="Ross Norsworthy" w:date="2020-03-20T01:39:00Z">
                <w:rPr>
                  <w:rFonts w:ascii="Cambria Math" w:hAnsi="Cambria Math"/>
                  <w:i/>
                </w:rPr>
              </w:ins>
            </m:ctrlPr>
          </m:sSubPr>
          <m:e>
            <m:r>
              <w:ins w:id="18515" w:author="Ross Norsworthy" w:date="2020-03-20T01:39:00Z">
                <w:rPr>
                  <w:rFonts w:ascii="Cambria Math" w:hAnsi="Cambria Math"/>
                </w:rPr>
                <m:t>d</m:t>
              </w:ins>
            </m:r>
          </m:e>
          <m:sub>
            <m:r>
              <w:ins w:id="18516" w:author="Ross Norsworthy" w:date="2020-03-20T01:39:00Z">
                <w:rPr>
                  <w:rFonts w:ascii="Cambria Math" w:hAnsi="Cambria Math"/>
                </w:rPr>
                <m:t>p</m:t>
              </w:ins>
            </m:r>
          </m:sub>
        </m:sSub>
      </m:oMath>
      <w:ins w:id="18517" w:author="Ross Norsworthy" w:date="2020-03-20T01:39:00Z">
        <w:r w:rsidRPr="00A23168">
          <w:t xml:space="preserve"> is an even number, </w:t>
        </w:r>
      </w:ins>
      <m:oMath>
        <m:f>
          <m:fPr>
            <m:type m:val="lin"/>
            <m:ctrlPr>
              <w:ins w:id="18518" w:author="Ross Norsworthy" w:date="2020-03-20T01:39:00Z">
                <w:rPr>
                  <w:rFonts w:ascii="Cambria Math" w:hAnsi="Cambria Math"/>
                  <w:i/>
                </w:rPr>
              </w:ins>
            </m:ctrlPr>
          </m:fPr>
          <m:num>
            <m:d>
              <m:dPr>
                <m:ctrlPr>
                  <w:ins w:id="18519" w:author="Ross Norsworthy" w:date="2020-03-20T01:39:00Z">
                    <w:rPr>
                      <w:rFonts w:ascii="Cambria Math" w:hAnsi="Cambria Math"/>
                      <w:i/>
                    </w:rPr>
                  </w:ins>
                </m:ctrlPr>
              </m:dPr>
              <m:e>
                <m:r>
                  <w:ins w:id="18520" w:author="Ross Norsworthy" w:date="2020-03-20T01:39:00Z">
                    <w:rPr>
                      <w:rFonts w:ascii="Cambria Math" w:hAnsi="Cambria Math"/>
                    </w:rPr>
                    <m:t>1+</m:t>
                  </w:ins>
                </m:r>
                <m:sSub>
                  <m:sSubPr>
                    <m:ctrlPr>
                      <w:ins w:id="18521" w:author="Ross Norsworthy" w:date="2020-03-20T01:39:00Z">
                        <w:rPr>
                          <w:rFonts w:ascii="Cambria Math" w:hAnsi="Cambria Math"/>
                          <w:i/>
                        </w:rPr>
                      </w:ins>
                    </m:ctrlPr>
                  </m:sSubPr>
                  <m:e>
                    <m:r>
                      <w:ins w:id="18522" w:author="Ross Norsworthy" w:date="2020-03-20T01:39:00Z">
                        <w:rPr>
                          <w:rFonts w:ascii="Cambria Math" w:hAnsi="Cambria Math"/>
                        </w:rPr>
                        <m:t>d</m:t>
                      </w:ins>
                    </m:r>
                  </m:e>
                  <m:sub>
                    <m:r>
                      <w:ins w:id="18523" w:author="Ross Norsworthy" w:date="2020-03-20T01:39:00Z">
                        <w:rPr>
                          <w:rFonts w:ascii="Cambria Math" w:hAnsi="Cambria Math"/>
                        </w:rPr>
                        <m:t>p</m:t>
                      </w:ins>
                    </m:r>
                  </m:sub>
                </m:sSub>
              </m:e>
            </m:d>
          </m:num>
          <m:den>
            <m:r>
              <w:ins w:id="18524" w:author="Ross Norsworthy" w:date="2020-03-20T01:39:00Z">
                <w:rPr>
                  <w:rFonts w:ascii="Cambria Math" w:hAnsi="Cambria Math"/>
                </w:rPr>
                <m:t>2</m:t>
              </w:ins>
            </m:r>
          </m:den>
        </m:f>
      </m:oMath>
      <w:ins w:id="18525" w:author="Ross Norsworthy" w:date="2020-03-20T01:39:00Z">
        <w:r w:rsidRPr="00A23168">
          <w:t xml:space="preserve"> is rounded </w:t>
        </w:r>
        <w:r w:rsidRPr="00080AF0">
          <w:t xml:space="preserve">down to the nearest integer, towards minus infinity. </w:t>
        </w:r>
        <w:del w:id="18526" w:author="2092 CG" w:date="2020-10-27T16:01:00Z">
          <w:r w:rsidRPr="00080AF0" w:rsidDel="00633757">
            <w:delText>For the VDE-SAT uplink PL format SAT-MCS-5.50, the syncword size is 27 symbols and the pilot distance is 33 symbols. Counting from zero, the last training sequence symbol is thus located at symbol position 26, the first pilot symbol is located at position 43, and the next pilot symbol at position 76.</w:delText>
          </w:r>
        </w:del>
      </w:ins>
      <w:ins w:id="18527" w:author="2092 CG" w:date="2020-10-27T16:04:00Z">
        <w:r w:rsidR="004F1EF6" w:rsidRPr="00080AF0">
          <w:t xml:space="preserve"> </w:t>
        </w:r>
      </w:ins>
      <w:ins w:id="18528" w:author="2092 CG" w:date="2020-10-27T16:05:00Z">
        <w:r w:rsidR="00C14880" w:rsidRPr="00080AF0">
          <w:t>T</w:t>
        </w:r>
      </w:ins>
      <w:ins w:id="18529" w:author="2092 CG" w:date="2020-10-27T16:04:00Z">
        <w:r w:rsidR="00602D63" w:rsidRPr="00080AF0">
          <w:t xml:space="preserve">he very first </w:t>
        </w:r>
      </w:ins>
      <w:ins w:id="18530" w:author="2092 CG" w:date="2020-10-27T16:05:00Z">
        <w:r w:rsidR="00602D63" w:rsidRPr="00080AF0">
          <w:t>pilot symbol</w:t>
        </w:r>
        <w:r w:rsidR="00C14880" w:rsidRPr="00080AF0">
          <w:t xml:space="preserve"> in the burst</w:t>
        </w:r>
      </w:ins>
      <w:ins w:id="18531" w:author="2092 CG" w:date="2020-10-27T16:06:00Z">
        <w:r w:rsidR="00843B9C" w:rsidRPr="00080AF0">
          <w:t xml:space="preserve"> is located </w:t>
        </w:r>
        <w:r w:rsidR="00843B9C" w:rsidRPr="00D515D7">
          <w:rPr>
            <w:rFonts w:ascii="Cambria Math" w:eastAsia="Cambria Math" w:hAnsi="Cambria Math"/>
          </w:rPr>
          <w:t>(</w:t>
        </w:r>
        <w:r w:rsidR="00843B9C" w:rsidRPr="00D515D7">
          <w:rPr>
            <w:rFonts w:ascii="Cambria Math" w:eastAsia="Cambria Math" w:hAnsi="Cambria Math"/>
            <w:position w:val="1"/>
          </w:rPr>
          <w:t>1 + 𝑑</w:t>
        </w:r>
        <w:r w:rsidR="00843B9C" w:rsidRPr="00D515D7">
          <w:rPr>
            <w:rFonts w:ascii="Cambria Math" w:eastAsia="Cambria Math" w:hAnsi="Cambria Math"/>
            <w:position w:val="1"/>
            <w:vertAlign w:val="subscript"/>
          </w:rPr>
          <w:t>𝑝</w:t>
        </w:r>
        <w:r w:rsidR="00843B9C" w:rsidRPr="00D515D7">
          <w:rPr>
            <w:rFonts w:ascii="Cambria Math" w:eastAsia="Cambria Math" w:hAnsi="Cambria Math"/>
          </w:rPr>
          <w:t>)⁄</w:t>
        </w:r>
        <w:r w:rsidR="00843B9C" w:rsidRPr="00D515D7">
          <w:rPr>
            <w:rFonts w:ascii="Cambria Math" w:eastAsia="Cambria Math" w:hAnsi="Cambria Math"/>
            <w:position w:val="1"/>
          </w:rPr>
          <w:t>2</w:t>
        </w:r>
        <w:r w:rsidR="00CD7CEB" w:rsidRPr="00D515D7">
          <w:rPr>
            <w:rFonts w:ascii="Cambria Math" w:eastAsia="Cambria Math" w:hAnsi="Cambria Math"/>
            <w:position w:val="1"/>
          </w:rPr>
          <w:t xml:space="preserve"> symbols after </w:t>
        </w:r>
      </w:ins>
      <w:ins w:id="18532" w:author="2092 CG" w:date="2020-10-27T16:07:00Z">
        <w:r w:rsidR="00CD7CEB" w:rsidRPr="00D515D7">
          <w:rPr>
            <w:position w:val="1"/>
          </w:rPr>
          <w:t>t</w:t>
        </w:r>
        <w:r w:rsidR="00CD7CEB" w:rsidRPr="00D515D7">
          <w:rPr>
            <w:position w:val="1"/>
            <w:u w:val="single" w:color="2C6134"/>
          </w:rPr>
          <w:t>h</w:t>
        </w:r>
        <w:r w:rsidR="00CD7CEB" w:rsidRPr="00D515D7">
          <w:rPr>
            <w:position w:val="1"/>
          </w:rPr>
          <w:t xml:space="preserve">e last symbol </w:t>
        </w:r>
        <w:r w:rsidR="00CD7CEB" w:rsidRPr="00D515D7">
          <w:rPr>
            <w:position w:val="1"/>
            <w:u w:val="single" w:color="2C6134"/>
          </w:rPr>
          <w:t>o</w:t>
        </w:r>
        <w:r w:rsidR="00CD7CEB" w:rsidRPr="00D515D7">
          <w:rPr>
            <w:position w:val="1"/>
          </w:rPr>
          <w:t>f the precedi</w:t>
        </w:r>
        <w:r w:rsidR="00CD7CEB" w:rsidRPr="00D515D7">
          <w:rPr>
            <w:position w:val="1"/>
            <w:u w:val="single" w:color="2C6134"/>
          </w:rPr>
          <w:t>n</w:t>
        </w:r>
        <w:r w:rsidR="00CD7CEB" w:rsidRPr="00D515D7">
          <w:rPr>
            <w:position w:val="1"/>
          </w:rPr>
          <w:t>g traini</w:t>
        </w:r>
        <w:r w:rsidR="00CD7CEB" w:rsidRPr="00D515D7">
          <w:rPr>
            <w:position w:val="1"/>
            <w:u w:val="single" w:color="2C6134"/>
          </w:rPr>
          <w:t>n</w:t>
        </w:r>
        <w:r w:rsidR="00CD7CEB" w:rsidRPr="00D515D7">
          <w:rPr>
            <w:position w:val="1"/>
          </w:rPr>
          <w:t>g seque</w:t>
        </w:r>
        <w:r w:rsidR="00CD7CEB" w:rsidRPr="00D515D7">
          <w:rPr>
            <w:position w:val="1"/>
            <w:u w:val="single" w:color="2C6134"/>
          </w:rPr>
          <w:t>nc</w:t>
        </w:r>
        <w:r w:rsidR="00CD7CEB" w:rsidRPr="00D515D7">
          <w:rPr>
            <w:position w:val="1"/>
          </w:rPr>
          <w:t xml:space="preserve">e </w:t>
        </w:r>
        <w:r w:rsidR="00CD7CEB" w:rsidRPr="00D515D7">
          <w:rPr>
            <w:position w:val="1"/>
            <w:u w:val="single" w:color="2C6134"/>
          </w:rPr>
          <w:t>(syncword).</w:t>
        </w:r>
        <w:r w:rsidR="00944295" w:rsidRPr="00D515D7">
          <w:rPr>
            <w:position w:val="1"/>
            <w:u w:val="single" w:color="2C6134"/>
          </w:rPr>
          <w:t xml:space="preserve"> </w:t>
        </w:r>
        <w:r w:rsidR="00944295" w:rsidRPr="00D515D7">
          <w:rPr>
            <w:i/>
            <w:position w:val="1"/>
          </w:rPr>
          <w:t>P</w:t>
        </w:r>
        <w:r w:rsidR="00944295" w:rsidRPr="00D515D7">
          <w:rPr>
            <w:sz w:val="10"/>
          </w:rPr>
          <w:t xml:space="preserve">1  </w:t>
        </w:r>
        <w:r w:rsidR="00944295" w:rsidRPr="00D515D7">
          <w:rPr>
            <w:position w:val="1"/>
          </w:rPr>
          <w:t xml:space="preserve">in Figure 51 is the first symbol position of data following a </w:t>
        </w:r>
        <w:r w:rsidR="00944295" w:rsidRPr="00D515D7">
          <w:rPr>
            <w:rFonts w:ascii="Calibri" w:eastAsia="Calibri" w:hAnsi="Calibri"/>
            <w:position w:val="1"/>
          </w:rPr>
          <w:t xml:space="preserve">preamble  </w:t>
        </w:r>
        <w:r w:rsidR="00944295" w:rsidRPr="00D515D7">
          <w:rPr>
            <w:position w:val="1"/>
          </w:rPr>
          <w:t xml:space="preserve">syncword, which  </w:t>
        </w:r>
        <w:r w:rsidR="00944295" w:rsidRPr="00D515D7">
          <w:rPr>
            <w:u w:val="single" w:color="871797"/>
          </w:rPr>
          <w:t xml:space="preserve">equals the syncword size denoted by </w:t>
        </w:r>
        <w:r w:rsidR="00944295" w:rsidRPr="00D515D7">
          <w:rPr>
            <w:rFonts w:ascii="Cambria Math" w:eastAsia="Cambria Math" w:hAnsi="Cambria Math"/>
          </w:rPr>
          <w:t>𝑆</w:t>
        </w:r>
        <w:r w:rsidR="00944295" w:rsidRPr="00D515D7">
          <w:rPr>
            <w:rFonts w:ascii="Cambria Math" w:eastAsia="Cambria Math" w:hAnsi="Cambria Math"/>
            <w:position w:val="-2"/>
            <w:sz w:val="12"/>
          </w:rPr>
          <w:t>𝑠</w:t>
        </w:r>
        <w:r w:rsidR="00944295" w:rsidRPr="00D515D7">
          <w:rPr>
            <w:u w:val="single" w:color="871797"/>
          </w:rPr>
          <w:t>. The first pilot symbol is located at (</w:t>
        </w:r>
        <w:r w:rsidR="00944295" w:rsidRPr="00D515D7">
          <w:rPr>
            <w:i/>
            <w:u w:val="single" w:color="871797"/>
          </w:rPr>
          <w:t>P</w:t>
        </w:r>
        <w:r w:rsidR="00944295" w:rsidRPr="00D515D7">
          <w:rPr>
            <w:u w:val="single" w:color="871797"/>
            <w:vertAlign w:val="subscript"/>
          </w:rPr>
          <w:t>2</w:t>
        </w:r>
        <w:r w:rsidR="00944295" w:rsidRPr="00D515D7">
          <w:rPr>
            <w:u w:val="single" w:color="871797"/>
          </w:rPr>
          <w:t xml:space="preserve"> - 1), which</w:t>
        </w:r>
        <w:r w:rsidR="00944295" w:rsidRPr="00D515D7">
          <w:rPr>
            <w:spacing w:val="39"/>
            <w:u w:val="single" w:color="871797"/>
          </w:rPr>
          <w:t xml:space="preserve"> </w:t>
        </w:r>
        <w:r w:rsidR="00944295" w:rsidRPr="00D515D7">
          <w:rPr>
            <w:u w:val="single" w:color="871797"/>
          </w:rPr>
          <w:t>equals</w:t>
        </w:r>
      </w:ins>
      <w:ins w:id="18533" w:author="2092 CG" w:date="2020-10-27T16:08:00Z">
        <w:r w:rsidR="00944295" w:rsidRPr="00D515D7">
          <w:rPr>
            <w:u w:val="single" w:color="871797"/>
          </w:rPr>
          <w:t xml:space="preserve"> </w:t>
        </w:r>
      </w:ins>
      <w:ins w:id="18534" w:author="2092 CG" w:date="2020-10-27T16:09:00Z">
        <w:r w:rsidR="00A95D54" w:rsidRPr="00D515D7">
          <w:rPr>
            <w:rFonts w:ascii="Cambria Math" w:eastAsia="Cambria Math" w:hAnsi="Cambria Math"/>
            <w:position w:val="1"/>
          </w:rPr>
          <w:t>(𝑆</w:t>
        </w:r>
        <w:r w:rsidR="00A95D54" w:rsidRPr="00D515D7">
          <w:rPr>
            <w:rFonts w:ascii="Cambria Math" w:eastAsia="Cambria Math" w:hAnsi="Cambria Math"/>
            <w:position w:val="1"/>
            <w:vertAlign w:val="subscript"/>
          </w:rPr>
          <w:t>𝑠</w:t>
        </w:r>
        <w:r w:rsidR="00A95D54" w:rsidRPr="00D515D7">
          <w:rPr>
            <w:rFonts w:ascii="Cambria Math" w:eastAsia="Cambria Math" w:hAnsi="Cambria Math"/>
            <w:position w:val="1"/>
          </w:rPr>
          <w:t xml:space="preserve"> +</w:t>
        </w:r>
        <w:r w:rsidR="00A95D54" w:rsidRPr="00D515D7">
          <w:rPr>
            <w:rFonts w:ascii="Cambria Math" w:eastAsia="Cambria Math" w:hAnsi="Cambria Math"/>
          </w:rPr>
          <w:t>(</w:t>
        </w:r>
        <w:r w:rsidR="00A95D54" w:rsidRPr="00D515D7">
          <w:rPr>
            <w:rFonts w:ascii="Cambria Math" w:eastAsia="Cambria Math" w:hAnsi="Cambria Math"/>
            <w:position w:val="1"/>
          </w:rPr>
          <w:t>𝑑</w:t>
        </w:r>
        <w:r w:rsidR="00A95D54" w:rsidRPr="00D515D7">
          <w:rPr>
            <w:rFonts w:ascii="Cambria Math" w:eastAsia="Cambria Math" w:hAnsi="Cambria Math"/>
            <w:position w:val="1"/>
            <w:vertAlign w:val="subscript"/>
          </w:rPr>
          <w:t>𝑝</w:t>
        </w:r>
        <w:r w:rsidR="00A95D54" w:rsidRPr="00D515D7">
          <w:rPr>
            <w:rFonts w:ascii="Cambria Math" w:eastAsia="Cambria Math" w:hAnsi="Cambria Math"/>
            <w:position w:val="1"/>
          </w:rPr>
          <w:t xml:space="preserve"> − 1</w:t>
        </w:r>
        <w:r w:rsidR="00A95D54" w:rsidRPr="00D515D7">
          <w:rPr>
            <w:rFonts w:ascii="Cambria Math" w:eastAsia="Cambria Math" w:hAnsi="Cambria Math"/>
          </w:rPr>
          <w:t>)⁄</w:t>
        </w:r>
        <w:r w:rsidR="00A95D54" w:rsidRPr="00D515D7">
          <w:rPr>
            <w:rFonts w:ascii="Cambria Math" w:eastAsia="Cambria Math" w:hAnsi="Cambria Math"/>
            <w:position w:val="1"/>
          </w:rPr>
          <w:t>2)</w:t>
        </w:r>
        <w:r w:rsidR="00A95D54" w:rsidRPr="00D515D7">
          <w:rPr>
            <w:position w:val="1"/>
            <w:u w:val="single" w:color="871797"/>
          </w:rPr>
          <w:t>. And the next pilot symbol at position (</w:t>
        </w:r>
        <w:r w:rsidR="00A95D54" w:rsidRPr="00D515D7">
          <w:rPr>
            <w:i/>
            <w:position w:val="1"/>
            <w:u w:val="single" w:color="871797"/>
          </w:rPr>
          <w:t>P</w:t>
        </w:r>
        <w:r w:rsidR="00A95D54" w:rsidRPr="00D515D7">
          <w:rPr>
            <w:position w:val="1"/>
            <w:u w:val="single" w:color="871797"/>
            <w:vertAlign w:val="subscript"/>
          </w:rPr>
          <w:t>3</w:t>
        </w:r>
        <w:r w:rsidR="00A95D54" w:rsidRPr="00D515D7">
          <w:rPr>
            <w:position w:val="1"/>
            <w:u w:val="single" w:color="871797"/>
          </w:rPr>
          <w:t xml:space="preserve"> - 1), which equals </w:t>
        </w:r>
        <w:r w:rsidR="00A95D54" w:rsidRPr="00D515D7">
          <w:rPr>
            <w:rFonts w:ascii="Cambria Math" w:eastAsia="Cambria Math" w:hAnsi="Cambria Math"/>
            <w:position w:val="1"/>
          </w:rPr>
          <w:t>(𝑆</w:t>
        </w:r>
        <w:r w:rsidR="00A95D54" w:rsidRPr="00D515D7">
          <w:rPr>
            <w:rFonts w:ascii="Cambria Math" w:eastAsia="Cambria Math" w:hAnsi="Cambria Math"/>
            <w:position w:val="1"/>
            <w:vertAlign w:val="subscript"/>
          </w:rPr>
          <w:t>𝑠</w:t>
        </w:r>
        <w:r w:rsidR="00A95D54" w:rsidRPr="00D515D7">
          <w:rPr>
            <w:rFonts w:ascii="Cambria Math" w:eastAsia="Cambria Math" w:hAnsi="Cambria Math"/>
            <w:position w:val="1"/>
          </w:rPr>
          <w:t xml:space="preserve"> +</w:t>
        </w:r>
        <w:r w:rsidR="00A95D54" w:rsidRPr="00D515D7">
          <w:rPr>
            <w:rFonts w:ascii="Cambria Math" w:eastAsia="Cambria Math" w:hAnsi="Cambria Math"/>
          </w:rPr>
          <w:t>(</w:t>
        </w:r>
        <w:r w:rsidR="00A95D54" w:rsidRPr="00D515D7">
          <w:rPr>
            <w:rFonts w:ascii="Cambria Math" w:eastAsia="Cambria Math" w:hAnsi="Cambria Math"/>
            <w:position w:val="1"/>
          </w:rPr>
          <w:t>3𝑑</w:t>
        </w:r>
        <w:r w:rsidR="00A95D54" w:rsidRPr="00D515D7">
          <w:rPr>
            <w:rFonts w:ascii="Cambria Math" w:eastAsia="Cambria Math" w:hAnsi="Cambria Math"/>
            <w:position w:val="1"/>
            <w:vertAlign w:val="subscript"/>
          </w:rPr>
          <w:t>𝑝</w:t>
        </w:r>
        <w:r w:rsidR="00A95D54" w:rsidRPr="00D515D7">
          <w:rPr>
            <w:rFonts w:ascii="Cambria Math" w:eastAsia="Cambria Math" w:hAnsi="Cambria Math"/>
            <w:position w:val="1"/>
          </w:rPr>
          <w:t xml:space="preserve"> − 1</w:t>
        </w:r>
        <w:r w:rsidR="00A95D54" w:rsidRPr="00D515D7">
          <w:rPr>
            <w:rFonts w:ascii="Cambria Math" w:eastAsia="Cambria Math" w:hAnsi="Cambria Math"/>
          </w:rPr>
          <w:t>)⁄</w:t>
        </w:r>
        <w:r w:rsidR="00A95D54" w:rsidRPr="00D515D7">
          <w:rPr>
            <w:rFonts w:ascii="Cambria Math" w:eastAsia="Cambria Math" w:hAnsi="Cambria Math"/>
            <w:position w:val="1"/>
          </w:rPr>
          <w:t>2)</w:t>
        </w:r>
        <w:r w:rsidR="00A95D54" w:rsidRPr="00D515D7">
          <w:rPr>
            <w:position w:val="1"/>
          </w:rPr>
          <w:t>.</w:t>
        </w:r>
      </w:ins>
    </w:p>
    <w:p w14:paraId="771412FE" w14:textId="4F2C10C6" w:rsidR="00A013FD" w:rsidRPr="00080AF0" w:rsidRDefault="00A013FD" w:rsidP="00A013FD">
      <w:pPr>
        <w:spacing w:after="120"/>
        <w:rPr>
          <w:ins w:id="18535" w:author="Ross Norsworthy" w:date="2020-03-20T01:39:00Z"/>
        </w:rPr>
      </w:pPr>
      <w:ins w:id="18536" w:author="Ross Norsworthy" w:date="2020-03-20T01:39:00Z">
        <w:r w:rsidRPr="00080AF0">
          <w:t>For VDE-SAT downlink, uniformly repeated syncword</w:t>
        </w:r>
      </w:ins>
      <w:ins w:id="18537" w:author="Johnny Schultz" w:date="2020-04-17T12:43:00Z">
        <w:r w:rsidRPr="00080AF0">
          <w:t>s</w:t>
        </w:r>
      </w:ins>
      <w:ins w:id="18538" w:author="Ross Norsworthy" w:date="2020-03-20T01:39:00Z">
        <w:r w:rsidRPr="00080AF0">
          <w:t xml:space="preserve"> are utilised for synchronisation purpose as shown in Figure 51. The bit pattern sequence of a repeated syncword is equal to the preamble training sequence, as defined for VDE-SAT in Table </w:t>
        </w:r>
      </w:ins>
      <w:ins w:id="18539" w:author="USA Editor 2021" w:date="2021-01-07T13:01:00Z">
        <w:r w:rsidR="00316FB2" w:rsidRPr="00080AF0">
          <w:rPr>
            <w:highlight w:val="green"/>
          </w:rPr>
          <w:t>1</w:t>
        </w:r>
      </w:ins>
      <w:ins w:id="18540" w:author="Ross Norsworthy" w:date="2020-03-20T01:39:00Z">
        <w:del w:id="18541" w:author="USA Editor 2021" w:date="2021-01-07T13:01:00Z">
          <w:r w:rsidRPr="00080AF0" w:rsidDel="00316FB2">
            <w:rPr>
              <w:highlight w:val="green"/>
            </w:rPr>
            <w:delText>2</w:delText>
          </w:r>
        </w:del>
        <w:r w:rsidRPr="00080AF0">
          <w:t xml:space="preserve">. The location of the uniformly repeated syncwords </w:t>
        </w:r>
      </w:ins>
      <w:ins w:id="18542" w:author="Johnny Schultz" w:date="2020-04-17T12:43:00Z">
        <w:r w:rsidRPr="00080AF0">
          <w:t>are</w:t>
        </w:r>
      </w:ins>
      <w:ins w:id="18543" w:author="Ross Norsworthy" w:date="2020-03-20T01:39:00Z">
        <w:r w:rsidRPr="00080AF0">
          <w:t xml:space="preserve"> given by the syncword distance, defined as the distance between the first symbol of two subsequently syncwords</w:t>
        </w:r>
        <w:del w:id="18544" w:author="2092 CG" w:date="2020-10-27T16:26:00Z">
          <w:r w:rsidRPr="00080AF0" w:rsidDel="008C72ED">
            <w:delText>.</w:delText>
          </w:r>
        </w:del>
      </w:ins>
      <w:ins w:id="18545" w:author="2092 CG" w:date="2020-10-27T16:26:00Z">
        <w:r w:rsidR="008C72ED" w:rsidRPr="00080AF0">
          <w:t>,</w:t>
        </w:r>
      </w:ins>
      <w:ins w:id="18546" w:author="2092 CG" w:date="2020-10-27T16:27:00Z">
        <w:r w:rsidR="008C72ED" w:rsidRPr="00080AF0">
          <w:t xml:space="preserve"> denoted by</w:t>
        </w:r>
      </w:ins>
      <w:ins w:id="18547" w:author="2092 CG" w:date="2020-10-27T16:28:00Z">
        <w:r w:rsidR="00496D5C" w:rsidRPr="00080AF0">
          <w:t xml:space="preserve"> </w:t>
        </w:r>
      </w:ins>
      <w:ins w:id="18548" w:author="2092 CG" w:date="2020-10-27T16:29:00Z">
        <w:r w:rsidR="00617BF2" w:rsidRPr="00D515D7">
          <w:rPr>
            <w:rFonts w:ascii="Cambria Math" w:eastAsia="Cambria Math" w:hAnsi="Cambria Math"/>
            <w:spacing w:val="2"/>
          </w:rPr>
          <w:t>𝑑</w:t>
        </w:r>
        <w:r w:rsidR="00617BF2" w:rsidRPr="00D515D7">
          <w:rPr>
            <w:rFonts w:ascii="Cambria Math" w:eastAsia="Cambria Math" w:hAnsi="Cambria Math"/>
            <w:spacing w:val="2"/>
            <w:position w:val="-2"/>
            <w:sz w:val="12"/>
          </w:rPr>
          <w:t>𝑠</w:t>
        </w:r>
      </w:ins>
      <w:ins w:id="18549" w:author="2092 CG" w:date="2020-10-27T16:30:00Z">
        <w:r w:rsidR="002F2D4C" w:rsidRPr="00080AF0">
          <w:t>.</w:t>
        </w:r>
      </w:ins>
      <w:ins w:id="18550" w:author="Ross Norsworthy" w:date="2020-03-20T01:39:00Z">
        <w:r w:rsidRPr="00080AF0">
          <w:t xml:space="preserve"> </w:t>
        </w:r>
      </w:ins>
      <w:ins w:id="18551" w:author="2092 CG" w:date="2020-10-27T16:31:00Z">
        <w:r w:rsidR="00E9029D" w:rsidRPr="00D515D7">
          <w:rPr>
            <w:u w:val="single" w:color="871797"/>
          </w:rPr>
          <w:t xml:space="preserve">Counting from zero, the first symbol of the preamble syncword and the first repeated syncword in </w:t>
        </w:r>
        <w:r w:rsidR="00E9029D" w:rsidRPr="00D515D7">
          <w:t xml:space="preserve"> </w:t>
        </w:r>
        <w:r w:rsidR="00E9029D" w:rsidRPr="00D515D7">
          <w:rPr>
            <w:u w:val="single" w:color="871797"/>
          </w:rPr>
          <w:t xml:space="preserve">such a burst waveform is thus located at position 0 and </w:t>
        </w:r>
        <w:r w:rsidR="00E9029D" w:rsidRPr="00D515D7">
          <w:rPr>
            <w:rFonts w:ascii="Cambria Math" w:eastAsia="Cambria Math" w:hAnsi="Cambria Math"/>
            <w:spacing w:val="2"/>
          </w:rPr>
          <w:t>𝑑</w:t>
        </w:r>
        <w:r w:rsidR="00E9029D" w:rsidRPr="00D515D7">
          <w:rPr>
            <w:rFonts w:ascii="Cambria Math" w:eastAsia="Cambria Math" w:hAnsi="Cambria Math"/>
            <w:spacing w:val="2"/>
            <w:position w:val="-2"/>
            <w:sz w:val="12"/>
          </w:rPr>
          <w:t>𝑠</w:t>
        </w:r>
        <w:r w:rsidR="00E9029D" w:rsidRPr="00D515D7">
          <w:rPr>
            <w:spacing w:val="2"/>
            <w:u w:val="single" w:color="871797"/>
          </w:rPr>
          <w:t xml:space="preserve">, </w:t>
        </w:r>
        <w:r w:rsidR="00E9029D" w:rsidRPr="00D515D7">
          <w:rPr>
            <w:u w:val="single" w:color="871797"/>
          </w:rPr>
          <w:t>correspondingly. The last pilot symbol preceding</w:t>
        </w:r>
        <w:r w:rsidR="00E9029D" w:rsidRPr="00D515D7">
          <w:t xml:space="preserve"> </w:t>
        </w:r>
        <w:r w:rsidR="00E9029D" w:rsidRPr="00D515D7">
          <w:rPr>
            <w:position w:val="1"/>
            <w:u w:val="single" w:color="871797"/>
          </w:rPr>
          <w:t>the first repeated syncword is located at (</w:t>
        </w:r>
        <w:r w:rsidR="00E9029D" w:rsidRPr="00D515D7">
          <w:rPr>
            <w:i/>
            <w:position w:val="1"/>
            <w:u w:val="single" w:color="871797"/>
          </w:rPr>
          <w:t>P</w:t>
        </w:r>
        <w:r w:rsidR="00E9029D" w:rsidRPr="00D515D7">
          <w:rPr>
            <w:i/>
            <w:position w:val="1"/>
            <w:u w:val="single" w:color="871797"/>
            <w:vertAlign w:val="subscript"/>
          </w:rPr>
          <w:t>n</w:t>
        </w:r>
        <w:r w:rsidR="00E9029D" w:rsidRPr="00D515D7">
          <w:rPr>
            <w:i/>
            <w:position w:val="1"/>
            <w:u w:val="single" w:color="871797"/>
          </w:rPr>
          <w:t xml:space="preserve"> </w:t>
        </w:r>
        <w:r w:rsidR="00E9029D" w:rsidRPr="00D515D7">
          <w:rPr>
            <w:position w:val="1"/>
            <w:u w:val="single" w:color="871797"/>
          </w:rPr>
          <w:t xml:space="preserve">- 1), which equals </w:t>
        </w:r>
        <w:r w:rsidR="00E9029D" w:rsidRPr="00D515D7">
          <w:rPr>
            <w:rFonts w:ascii="Cambria Math" w:eastAsia="Cambria Math" w:hAnsi="Cambria Math"/>
            <w:position w:val="1"/>
          </w:rPr>
          <w:t>(𝑑</w:t>
        </w:r>
        <w:r w:rsidR="00E9029D" w:rsidRPr="00D515D7">
          <w:rPr>
            <w:rFonts w:ascii="Cambria Math" w:eastAsia="Cambria Math" w:hAnsi="Cambria Math"/>
            <w:position w:val="1"/>
            <w:vertAlign w:val="subscript"/>
          </w:rPr>
          <w:t>𝑠</w:t>
        </w:r>
        <w:r w:rsidR="00E9029D" w:rsidRPr="00D515D7">
          <w:rPr>
            <w:rFonts w:ascii="Cambria Math" w:eastAsia="Cambria Math" w:hAnsi="Cambria Math"/>
            <w:position w:val="1"/>
          </w:rPr>
          <w:t xml:space="preserve"> − </w:t>
        </w:r>
        <w:r w:rsidR="00E9029D" w:rsidRPr="00D515D7">
          <w:rPr>
            <w:rFonts w:ascii="Cambria Math" w:eastAsia="Cambria Math" w:hAnsi="Cambria Math"/>
          </w:rPr>
          <w:t>(</w:t>
        </w:r>
        <w:r w:rsidR="00E9029D" w:rsidRPr="00D515D7">
          <w:rPr>
            <w:rFonts w:ascii="Cambria Math" w:eastAsia="Cambria Math" w:hAnsi="Cambria Math"/>
            <w:position w:val="1"/>
          </w:rPr>
          <w:t>1 + 𝑑</w:t>
        </w:r>
        <w:r w:rsidR="00E9029D" w:rsidRPr="00D515D7">
          <w:rPr>
            <w:rFonts w:ascii="Cambria Math" w:eastAsia="Cambria Math" w:hAnsi="Cambria Math"/>
            <w:position w:val="1"/>
            <w:vertAlign w:val="subscript"/>
          </w:rPr>
          <w:t>𝑝</w:t>
        </w:r>
        <w:r w:rsidR="00E9029D" w:rsidRPr="00D515D7">
          <w:rPr>
            <w:rFonts w:ascii="Cambria Math" w:eastAsia="Cambria Math" w:hAnsi="Cambria Math"/>
          </w:rPr>
          <w:t>)⁄</w:t>
        </w:r>
        <w:r w:rsidR="00E9029D" w:rsidRPr="00D515D7">
          <w:rPr>
            <w:rFonts w:ascii="Cambria Math" w:eastAsia="Cambria Math" w:hAnsi="Cambria Math"/>
            <w:position w:val="1"/>
          </w:rPr>
          <w:t>2)</w:t>
        </w:r>
        <w:r w:rsidR="00E9029D" w:rsidRPr="00080AF0">
          <w:rPr>
            <w:position w:val="1"/>
          </w:rPr>
          <w:t>.</w:t>
        </w:r>
      </w:ins>
      <w:ins w:id="18552" w:author="2092 CG" w:date="2020-10-27T16:33:00Z">
        <w:r w:rsidR="00B945C7" w:rsidRPr="00080AF0">
          <w:rPr>
            <w:position w:val="1"/>
          </w:rPr>
          <w:t xml:space="preserve"> </w:t>
        </w:r>
        <w:r w:rsidR="00B945C7" w:rsidRPr="00D515D7">
          <w:rPr>
            <w:position w:val="1"/>
            <w:u w:val="double" w:color="2C6134"/>
          </w:rPr>
          <w:t>Varyi</w:t>
        </w:r>
        <w:r w:rsidR="00B945C7" w:rsidRPr="00D515D7">
          <w:rPr>
            <w:position w:val="1"/>
            <w:u w:val="single" w:color="2C6134"/>
          </w:rPr>
          <w:t>n</w:t>
        </w:r>
        <w:r w:rsidR="00B945C7" w:rsidRPr="00D515D7">
          <w:rPr>
            <w:position w:val="1"/>
          </w:rPr>
          <w:t xml:space="preserve">g number of </w:t>
        </w:r>
        <w:r w:rsidR="00B945C7" w:rsidRPr="00D515D7">
          <w:rPr>
            <w:u w:val="double" w:color="2C6134"/>
          </w:rPr>
          <w:t>symbols are followi</w:t>
        </w:r>
        <w:r w:rsidR="00B945C7" w:rsidRPr="00D515D7">
          <w:rPr>
            <w:u w:val="single" w:color="2C6134"/>
          </w:rPr>
          <w:t>n</w:t>
        </w:r>
        <w:r w:rsidR="00B945C7" w:rsidRPr="00D515D7">
          <w:t>g t</w:t>
        </w:r>
        <w:r w:rsidR="00B945C7" w:rsidRPr="00D515D7">
          <w:rPr>
            <w:u w:val="single" w:color="2C6134"/>
          </w:rPr>
          <w:t>h</w:t>
        </w:r>
        <w:r w:rsidR="00B945C7" w:rsidRPr="00D515D7">
          <w:t>e last syncword and the last single pil</w:t>
        </w:r>
        <w:r w:rsidR="00B945C7" w:rsidRPr="00D515D7">
          <w:rPr>
            <w:u w:val="single" w:color="2C6134"/>
          </w:rPr>
          <w:t>o</w:t>
        </w:r>
        <w:r w:rsidR="00B945C7" w:rsidRPr="00D515D7">
          <w:t>t sym</w:t>
        </w:r>
        <w:r w:rsidR="00B945C7" w:rsidRPr="00D515D7">
          <w:rPr>
            <w:u w:val="single" w:color="2C6134"/>
          </w:rPr>
          <w:t>bo</w:t>
        </w:r>
        <w:r w:rsidR="00B945C7" w:rsidRPr="00D515D7">
          <w:t>l f</w:t>
        </w:r>
        <w:r w:rsidR="00B945C7" w:rsidRPr="00D515D7">
          <w:rPr>
            <w:u w:val="single" w:color="2C6134"/>
          </w:rPr>
          <w:t>o</w:t>
        </w:r>
        <w:r w:rsidR="00B945C7" w:rsidRPr="00D515D7">
          <w:t>r differ</w:t>
        </w:r>
        <w:r w:rsidR="00B945C7" w:rsidRPr="00D515D7">
          <w:rPr>
            <w:u w:val="single" w:color="2C6134"/>
          </w:rPr>
          <w:t>en</w:t>
        </w:r>
        <w:r w:rsidR="00B945C7" w:rsidRPr="00D515D7">
          <w:t xml:space="preserve">t </w:t>
        </w:r>
        <w:r w:rsidR="00B945C7" w:rsidRPr="00D515D7">
          <w:rPr>
            <w:u w:val="single" w:color="2C6134"/>
          </w:rPr>
          <w:t>P</w:t>
        </w:r>
        <w:r w:rsidR="00B945C7" w:rsidRPr="00D515D7">
          <w:t xml:space="preserve">L formats. Some </w:t>
        </w:r>
        <w:r w:rsidR="00B945C7" w:rsidRPr="00D515D7">
          <w:rPr>
            <w:u w:val="single" w:color="2C6134"/>
          </w:rPr>
          <w:t>P</w:t>
        </w:r>
        <w:r w:rsidR="00B945C7" w:rsidRPr="00D515D7">
          <w:t xml:space="preserve">L </w:t>
        </w:r>
        <w:r w:rsidR="00B945C7" w:rsidRPr="00D515D7">
          <w:rPr>
            <w:u w:val="double" w:color="2C6134"/>
          </w:rPr>
          <w:t>burst waveform formats ha</w:t>
        </w:r>
        <w:r w:rsidR="00B945C7" w:rsidRPr="00D515D7">
          <w:rPr>
            <w:u w:val="single" w:color="2C6134"/>
          </w:rPr>
          <w:t>v</w:t>
        </w:r>
        <w:r w:rsidR="00B945C7" w:rsidRPr="00D515D7">
          <w:t xml:space="preserve">e </w:t>
        </w:r>
        <w:r w:rsidR="00B945C7" w:rsidRPr="00D515D7">
          <w:rPr>
            <w:u w:val="single" w:color="2C6134"/>
          </w:rPr>
          <w:t>n</w:t>
        </w:r>
        <w:r w:rsidR="00B945C7" w:rsidRPr="00D515D7">
          <w:t>o symbols after the last syncword.</w:t>
        </w:r>
      </w:ins>
      <w:ins w:id="18553" w:author="Ross Norsworthy" w:date="2020-03-20T01:39:00Z">
        <w:del w:id="18554" w:author="2092 CG" w:date="2020-10-27T16:36:00Z">
          <w:r w:rsidRPr="00080AF0" w:rsidDel="00DA0319">
            <w:delText>For the VDE-SAT downlink PL format SAT-MCS-0.50-1, the syncword distance is 1004 symbols. The first symbol of the preamble syncword and the first repeated syncword in such a burst waveform is thus located at position 0 and 1004 correspondingly. The last syncword for this PL burst waveform format is followed by 958 additional symbols.</w:delText>
          </w:r>
        </w:del>
      </w:ins>
    </w:p>
    <w:p w14:paraId="582997B4" w14:textId="77777777" w:rsidR="00A013FD" w:rsidRPr="00A013FD" w:rsidRDefault="00A013FD" w:rsidP="00A013FD">
      <w:pPr>
        <w:spacing w:after="120"/>
        <w:rPr>
          <w:ins w:id="18555" w:author="Ross Norsworthy" w:date="2020-03-20T01:39:00Z"/>
        </w:rPr>
      </w:pPr>
      <w:ins w:id="18556" w:author="Ross Norsworthy" w:date="2020-03-20T01:39:00Z">
        <w:del w:id="18557" w:author="2092 CG" w:date="2020-10-27T16:38:00Z">
          <w:r w:rsidRPr="00A23168" w:rsidDel="005C643C">
            <w:delText xml:space="preserve">Both uniformly repeated syncword and regularly distributed single pilot symbols are utilised for the π/4 QPSK and 8PSK modulated VDE-SAT downlink burst waveforms. The location of the repeated syncword and distributed pilot symbols is given by the pilot distance and the syncword distance as previously outlined. The first pilot symbol following a given syncword is thus always located </w:delText>
          </w:r>
        </w:del>
      </w:ins>
      <m:oMath>
        <m:f>
          <m:fPr>
            <m:type m:val="lin"/>
            <m:ctrlPr>
              <w:ins w:id="18558" w:author="Ross Norsworthy" w:date="2020-03-20T01:39:00Z">
                <w:del w:id="18559" w:author="2092 CG" w:date="2020-10-27T16:38:00Z">
                  <w:rPr>
                    <w:rFonts w:ascii="Cambria Math" w:hAnsi="Cambria Math"/>
                    <w:i/>
                  </w:rPr>
                </w:del>
              </w:ins>
            </m:ctrlPr>
          </m:fPr>
          <m:num>
            <m:d>
              <m:dPr>
                <m:ctrlPr>
                  <w:ins w:id="18560" w:author="Ross Norsworthy" w:date="2020-03-20T01:39:00Z">
                    <w:del w:id="18561" w:author="2092 CG" w:date="2020-10-27T16:38:00Z">
                      <w:rPr>
                        <w:rFonts w:ascii="Cambria Math" w:hAnsi="Cambria Math"/>
                        <w:i/>
                      </w:rPr>
                    </w:del>
                  </w:ins>
                </m:ctrlPr>
              </m:dPr>
              <m:e>
                <m:r>
                  <w:ins w:id="18562" w:author="Ross Norsworthy" w:date="2020-03-20T01:39:00Z">
                    <w:del w:id="18563" w:author="2092 CG" w:date="2020-10-27T16:38:00Z">
                      <w:rPr>
                        <w:rFonts w:ascii="Cambria Math" w:hAnsi="Cambria Math"/>
                      </w:rPr>
                      <m:t>1+</m:t>
                    </w:del>
                  </w:ins>
                </m:r>
                <m:sSub>
                  <m:sSubPr>
                    <m:ctrlPr>
                      <w:ins w:id="18564" w:author="Ross Norsworthy" w:date="2020-03-20T01:39:00Z">
                        <w:del w:id="18565" w:author="2092 CG" w:date="2020-10-27T16:38:00Z">
                          <w:rPr>
                            <w:rFonts w:ascii="Cambria Math" w:hAnsi="Cambria Math"/>
                            <w:i/>
                          </w:rPr>
                        </w:del>
                      </w:ins>
                    </m:ctrlPr>
                  </m:sSubPr>
                  <m:e>
                    <m:r>
                      <w:ins w:id="18566" w:author="Ross Norsworthy" w:date="2020-03-20T01:39:00Z">
                        <w:del w:id="18567" w:author="2092 CG" w:date="2020-10-27T16:38:00Z">
                          <w:rPr>
                            <w:rFonts w:ascii="Cambria Math" w:hAnsi="Cambria Math"/>
                          </w:rPr>
                          <m:t>d</m:t>
                        </w:del>
                      </w:ins>
                    </m:r>
                  </m:e>
                  <m:sub>
                    <m:r>
                      <w:ins w:id="18568" w:author="Ross Norsworthy" w:date="2020-03-20T01:39:00Z">
                        <w:del w:id="18569" w:author="2092 CG" w:date="2020-10-27T16:38:00Z">
                          <w:rPr>
                            <w:rFonts w:ascii="Cambria Math" w:hAnsi="Cambria Math"/>
                          </w:rPr>
                          <m:t>p</m:t>
                        </w:del>
                      </w:ins>
                    </m:r>
                  </m:sub>
                </m:sSub>
              </m:e>
            </m:d>
          </m:num>
          <m:den>
            <m:r>
              <w:ins w:id="18570" w:author="Ross Norsworthy" w:date="2020-03-20T01:39:00Z">
                <w:del w:id="18571" w:author="2092 CG" w:date="2020-10-27T16:38:00Z">
                  <w:rPr>
                    <w:rFonts w:ascii="Cambria Math" w:hAnsi="Cambria Math"/>
                  </w:rPr>
                  <m:t>2</m:t>
                </w:del>
              </w:ins>
            </m:r>
          </m:den>
        </m:f>
      </m:oMath>
      <w:ins w:id="18572" w:author="Ross Norsworthy" w:date="2020-03-20T01:39:00Z">
        <w:del w:id="18573" w:author="2092 CG" w:date="2020-10-27T16:38:00Z">
          <w:r w:rsidRPr="00A23168" w:rsidDel="005C643C">
            <w:delText xml:space="preserve"> symbols after the last symbol of that particular syncword. </w:delText>
          </w:r>
        </w:del>
        <w:r w:rsidRPr="00A23168">
          <w:t>For the VDE-SAT downlink PL format SAT-MCS-1.50-1 and SAT-MCS-3.50-1, both the syncword size</w:t>
        </w:r>
        <w:r w:rsidRPr="00A013FD">
          <w:t xml:space="preserve"> and the pilot distance is 27 symbols, and the syncword distance is 2268 symbols. The last preamble syncword symbol is thus located at position 26, the first pilot symbol at position 40, and the next pilot symbol at position 67. The location of the last pilot symbol preceding the first repeated syncword becomes 2254, and the first repeated syncword symbol is located at position 2268. For both these PL burst waveform formats, the last syncword is followed by 3204 symbols, including single pilot symbols. The last single pilot symbol is followed by 31 symbols.</w:t>
        </w:r>
      </w:ins>
    </w:p>
    <w:p w14:paraId="4EADB0ED" w14:textId="77777777" w:rsidR="00A013FD" w:rsidRPr="00A013FD" w:rsidDel="00F623D3" w:rsidRDefault="00A013FD" w:rsidP="00A013FD">
      <w:pPr>
        <w:spacing w:after="120"/>
        <w:rPr>
          <w:ins w:id="18574" w:author="Ross Norsworthy" w:date="2020-03-20T01:39:00Z"/>
          <w:del w:id="18575" w:author="2092 CG" w:date="2020-10-27T16:39:00Z"/>
        </w:rPr>
      </w:pPr>
      <w:ins w:id="18576" w:author="Ross Norsworthy" w:date="2020-03-20T01:39:00Z">
        <w:del w:id="18577" w:author="2092 CG" w:date="2020-10-27T16:39:00Z">
          <w:r w:rsidRPr="00A23168" w:rsidDel="00F623D3">
            <w:delText xml:space="preserve">A generalised PL burst structure containing both uniformly repetitive syncword and regularly distributed single pilot symbols </w:delText>
          </w:r>
        </w:del>
      </w:ins>
      <w:ins w:id="18578" w:author="Johnny Schultz" w:date="2020-04-17T12:44:00Z">
        <w:del w:id="18579" w:author="2092 CG" w:date="2020-10-27T16:39:00Z">
          <w:r w:rsidRPr="00A23168" w:rsidDel="00F623D3">
            <w:delText>are</w:delText>
          </w:r>
        </w:del>
      </w:ins>
      <w:ins w:id="18580" w:author="Ross Norsworthy" w:date="2020-03-20T01:39:00Z">
        <w:del w:id="18581" w:author="2092 CG" w:date="2020-10-27T16:39:00Z">
          <w:r w:rsidRPr="00A23168" w:rsidDel="00F623D3">
            <w:delText xml:space="preserve"> visualised in the figure below. The distance </w:delText>
          </w:r>
        </w:del>
      </w:ins>
      <m:oMath>
        <m:f>
          <m:fPr>
            <m:type m:val="lin"/>
            <m:ctrlPr>
              <w:ins w:id="18582" w:author="Ross Norsworthy" w:date="2020-03-20T01:39:00Z">
                <w:del w:id="18583" w:author="2092 CG" w:date="2020-10-27T16:39:00Z">
                  <w:rPr>
                    <w:rFonts w:ascii="Cambria Math" w:hAnsi="Cambria Math"/>
                    <w:i/>
                  </w:rPr>
                </w:del>
              </w:ins>
            </m:ctrlPr>
          </m:fPr>
          <m:num>
            <m:d>
              <m:dPr>
                <m:ctrlPr>
                  <w:ins w:id="18584" w:author="Ross Norsworthy" w:date="2020-03-20T01:39:00Z">
                    <w:del w:id="18585" w:author="2092 CG" w:date="2020-10-27T16:39:00Z">
                      <w:rPr>
                        <w:rFonts w:ascii="Cambria Math" w:hAnsi="Cambria Math"/>
                        <w:i/>
                      </w:rPr>
                    </w:del>
                  </w:ins>
                </m:ctrlPr>
              </m:dPr>
              <m:e>
                <m:r>
                  <w:ins w:id="18586" w:author="Ross Norsworthy" w:date="2020-03-20T01:39:00Z">
                    <w:del w:id="18587" w:author="2092 CG" w:date="2020-10-27T16:39:00Z">
                      <w:rPr>
                        <w:rFonts w:ascii="Cambria Math" w:hAnsi="Cambria Math"/>
                      </w:rPr>
                      <m:t>1+</m:t>
                    </w:del>
                  </w:ins>
                </m:r>
                <m:sSub>
                  <m:sSubPr>
                    <m:ctrlPr>
                      <w:ins w:id="18588" w:author="Ross Norsworthy" w:date="2020-03-20T01:39:00Z">
                        <w:del w:id="18589" w:author="2092 CG" w:date="2020-10-27T16:39:00Z">
                          <w:rPr>
                            <w:rFonts w:ascii="Cambria Math" w:hAnsi="Cambria Math"/>
                            <w:i/>
                          </w:rPr>
                        </w:del>
                      </w:ins>
                    </m:ctrlPr>
                  </m:sSubPr>
                  <m:e>
                    <m:r>
                      <w:ins w:id="18590" w:author="Ross Norsworthy" w:date="2020-03-20T01:39:00Z">
                        <w:del w:id="18591" w:author="2092 CG" w:date="2020-10-27T16:39:00Z">
                          <w:rPr>
                            <w:rFonts w:ascii="Cambria Math" w:hAnsi="Cambria Math"/>
                          </w:rPr>
                          <m:t>d</m:t>
                        </w:del>
                      </w:ins>
                    </m:r>
                  </m:e>
                  <m:sub>
                    <m:r>
                      <w:ins w:id="18592" w:author="Ross Norsworthy" w:date="2020-03-20T01:39:00Z">
                        <w:del w:id="18593" w:author="2092 CG" w:date="2020-10-27T16:39:00Z">
                          <w:rPr>
                            <w:rFonts w:ascii="Cambria Math" w:hAnsi="Cambria Math"/>
                          </w:rPr>
                          <m:t>p</m:t>
                        </w:del>
                      </w:ins>
                    </m:r>
                  </m:sub>
                </m:sSub>
              </m:e>
            </m:d>
          </m:num>
          <m:den>
            <m:r>
              <w:ins w:id="18594" w:author="Ross Norsworthy" w:date="2020-03-20T01:39:00Z">
                <w:del w:id="18595" w:author="2092 CG" w:date="2020-10-27T16:39:00Z">
                  <w:rPr>
                    <w:rFonts w:ascii="Cambria Math" w:hAnsi="Cambria Math"/>
                  </w:rPr>
                  <m:t>2</m:t>
                </w:del>
              </w:ins>
            </m:r>
          </m:den>
        </m:f>
      </m:oMath>
      <w:ins w:id="18596" w:author="Ross Norsworthy" w:date="2020-03-20T01:39:00Z">
        <w:del w:id="18597" w:author="2092 CG" w:date="2020-10-27T16:39:00Z">
          <w:r w:rsidRPr="00A23168" w:rsidDel="00F623D3">
            <w:delText xml:space="preserve"> is referred to as “half a pilot distance” in the figure. Varying number of symbols are following the last syncword and the last single pilot symbol for different PL formats. Some PL burst waveform formats have no symbols after the last syncword.</w:delText>
          </w:r>
        </w:del>
      </w:ins>
    </w:p>
    <w:p w14:paraId="78695A72" w14:textId="2EF032B9" w:rsidR="00A013FD" w:rsidRPr="00A013FD" w:rsidRDefault="00A013FD" w:rsidP="00A013FD">
      <w:pPr>
        <w:spacing w:after="120"/>
        <w:rPr>
          <w:ins w:id="18598" w:author="Ross Norsworthy" w:date="2020-03-20T01:39:00Z"/>
        </w:rPr>
      </w:pPr>
      <w:ins w:id="18599" w:author="Ross Norsworthy" w:date="2020-03-20T01:39:00Z">
        <w:r w:rsidRPr="00A013FD">
          <w:t xml:space="preserve">For PL burst waveform applying π/4 QPSK, 8PSK and 16QAM modulation, the syncword is π/4 QPSK modulated. Odd symbol position indexes are then mapped to symbol constellation points that are phase offset by +45 degree from the nominal QPSK symbol constellation points used for even symbol position indexes. This even and odd position indexes toggling rule, as described in </w:t>
        </w:r>
        <w:del w:id="18600" w:author="USA Editor 2021" w:date="2021-01-22T11:30:00Z">
          <w:r w:rsidRPr="00361821" w:rsidDel="00361821">
            <w:rPr>
              <w:highlight w:val="green"/>
              <w:rPrChange w:id="18601" w:author="USA Editor 2021" w:date="2021-01-22T11:31:00Z">
                <w:rPr/>
              </w:rPrChange>
            </w:rPr>
            <w:delText>A</w:delText>
          </w:r>
        </w:del>
      </w:ins>
      <w:ins w:id="18602" w:author="USA Editor 2021" w:date="2021-01-22T11:30:00Z">
        <w:r w:rsidR="00361821" w:rsidRPr="00361821">
          <w:rPr>
            <w:highlight w:val="green"/>
            <w:lang w:val="en-US" w:eastAsia="ja-JP"/>
          </w:rPr>
          <w:t>§</w:t>
        </w:r>
      </w:ins>
      <w:ins w:id="18603" w:author="Ross Norsworthy" w:date="2020-03-20T01:39:00Z">
        <w:r w:rsidRPr="00A013FD">
          <w:t xml:space="preserve"> 1.2.</w:t>
        </w:r>
      </w:ins>
      <w:ins w:id="18604" w:author="USA Editor 2021" w:date="2021-01-22T11:30:00Z">
        <w:r w:rsidR="00361821" w:rsidRPr="00D515D7">
          <w:rPr>
            <w:highlight w:val="green"/>
          </w:rPr>
          <w:t>9</w:t>
        </w:r>
      </w:ins>
      <w:ins w:id="18605" w:author="Ross Norsworthy" w:date="2020-03-20T01:39:00Z">
        <w:del w:id="18606" w:author="USA Editor 2021" w:date="2021-01-22T11:30:00Z">
          <w:r w:rsidRPr="00D515D7" w:rsidDel="00361821">
            <w:rPr>
              <w:highlight w:val="green"/>
            </w:rPr>
            <w:delText>8</w:delText>
          </w:r>
        </w:del>
      </w:ins>
      <w:ins w:id="18607" w:author="USA Editor 2021" w:date="2021-01-22T11:30:00Z">
        <w:r w:rsidR="00361821" w:rsidRPr="00D515D7">
          <w:rPr>
            <w:highlight w:val="green"/>
          </w:rPr>
          <w:t>, Annex 2</w:t>
        </w:r>
      </w:ins>
      <w:ins w:id="18608" w:author="Ross Norsworthy" w:date="2020-03-20T01:39:00Z">
        <w:r w:rsidRPr="00A013FD">
          <w:t xml:space="preserve"> and visualised in Figure 11</w:t>
        </w:r>
      </w:ins>
      <w:ins w:id="18609" w:author="Johnny Schultz" w:date="2020-04-17T12:44:00Z">
        <w:r w:rsidRPr="00A013FD">
          <w:t>,</w:t>
        </w:r>
      </w:ins>
      <w:ins w:id="18610" w:author="Ross Norsworthy" w:date="2020-03-20T01:39:00Z">
        <w:r w:rsidRPr="00A013FD">
          <w:t xml:space="preserve"> shall also be applied for the uniformly repeated syncword. This rule results in two different syncword modulation signal patterns for these particular PL burst waveforms when the syncword distance is an even number of symbols.</w:t>
        </w:r>
      </w:ins>
    </w:p>
    <w:p w14:paraId="7CBFCC42" w14:textId="77777777" w:rsidR="00A013FD" w:rsidRPr="00A23168" w:rsidRDefault="00A013FD" w:rsidP="00A013FD">
      <w:pPr>
        <w:spacing w:after="120"/>
        <w:rPr>
          <w:ins w:id="18611" w:author="Ross Norsworthy" w:date="2020-03-20T01:39:00Z"/>
        </w:rPr>
      </w:pPr>
      <w:ins w:id="18612" w:author="Ross Norsworthy" w:date="2020-03-20T01:39:00Z">
        <w:r w:rsidRPr="00A013FD">
          <w:t xml:space="preserve">For π/4 QPSK modulated PL burst waveforms, single pilot symbols located at odd symbol position indexes are phase offset by π/4 from the nominal QPSK symbol constellation points as all other odd symbol positioned </w:t>
        </w:r>
        <w:r w:rsidRPr="00A23168">
          <w:t>symbols in the actual burst.</w:t>
        </w:r>
      </w:ins>
    </w:p>
    <w:p w14:paraId="650C0220" w14:textId="77777777" w:rsidR="008E1B5D" w:rsidRPr="00A23168" w:rsidDel="00445570" w:rsidRDefault="008E1B5D" w:rsidP="00987684">
      <w:pPr>
        <w:pStyle w:val="FigureNo"/>
        <w:rPr>
          <w:del w:id="18613" w:author="2092 CG" w:date="2020-10-27T16:40:00Z"/>
          <w:lang w:val="en-US"/>
        </w:rPr>
      </w:pPr>
      <w:bookmarkStart w:id="18614" w:name="_Toc35546235"/>
      <w:ins w:id="18615" w:author="Ross Norsworthy" w:date="2020-03-20T01:39:00Z">
        <w:del w:id="18616" w:author="2092 CG" w:date="2020-10-27T16:40:00Z">
          <w:r w:rsidRPr="00A23168" w:rsidDel="00445570">
            <w:rPr>
              <w:caps w:val="0"/>
              <w:lang w:val="en-US"/>
            </w:rPr>
            <w:delText>Figure 51</w:delText>
          </w:r>
        </w:del>
      </w:ins>
    </w:p>
    <w:p w14:paraId="18BA7319" w14:textId="77777777" w:rsidR="00A013FD" w:rsidRPr="00A23168" w:rsidDel="00445570" w:rsidRDefault="008E1B5D" w:rsidP="00987684">
      <w:pPr>
        <w:pStyle w:val="Figuretitle"/>
        <w:rPr>
          <w:ins w:id="18617" w:author="Ross Norsworthy" w:date="2020-03-20T01:39:00Z"/>
          <w:del w:id="18618" w:author="2092 CG" w:date="2020-10-27T16:40:00Z"/>
        </w:rPr>
      </w:pPr>
      <w:ins w:id="18619" w:author="Ross Norsworthy" w:date="2020-03-20T01:39:00Z">
        <w:del w:id="18620" w:author="2092 CG" w:date="2020-10-27T16:40:00Z">
          <w:r w:rsidRPr="00A23168" w:rsidDel="00445570">
            <w:rPr>
              <w:b w:val="0"/>
              <w:lang w:val="en-US"/>
            </w:rPr>
            <w:delText>General PL burst structure with repetitive sync word and distributed single pilot symbols</w:delText>
          </w:r>
          <w:bookmarkEnd w:id="18614"/>
        </w:del>
      </w:ins>
    </w:p>
    <w:p w14:paraId="43DE4805" w14:textId="0962BECF" w:rsidR="00A013FD" w:rsidRPr="00A013FD" w:rsidRDefault="00A013FD" w:rsidP="00A013FD">
      <w:pPr>
        <w:spacing w:after="120"/>
        <w:jc w:val="center"/>
        <w:rPr>
          <w:ins w:id="18621" w:author="Ross Norsworthy" w:date="2020-03-20T01:39:00Z"/>
        </w:rPr>
      </w:pPr>
      <w:ins w:id="18622" w:author="Ross Norsworthy" w:date="2020-03-20T01:39:00Z">
        <w:del w:id="18623" w:author="USA Editor 2021" w:date="2021-01-22T11:31:00Z">
          <w:r w:rsidRPr="00D515D7" w:rsidDel="00361821">
            <w:rPr>
              <w:noProof/>
              <w:highlight w:val="green"/>
              <w:lang w:val="fr-CA" w:eastAsia="fr-CA"/>
            </w:rPr>
            <mc:AlternateContent>
              <mc:Choice Requires="wpc">
                <w:drawing>
                  <wp:inline distT="0" distB="0" distL="0" distR="0" wp14:anchorId="19C73CFD" wp14:editId="2C3EBB74">
                    <wp:extent cx="5645785" cy="1047115"/>
                    <wp:effectExtent l="0" t="0" r="0" b="0"/>
                    <wp:docPr id="726"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69" name="Text Box 3"/>
                            <wps:cNvSpPr txBox="1"/>
                            <wps:spPr>
                              <a:xfrm>
                                <a:off x="925830" y="57502"/>
                                <a:ext cx="662931" cy="314442"/>
                              </a:xfrm>
                              <a:prstGeom prst="rect">
                                <a:avLst/>
                              </a:prstGeom>
                              <a:solidFill>
                                <a:sysClr val="window" lastClr="FFFFFF"/>
                              </a:solidFill>
                              <a:ln w="19050">
                                <a:solidFill>
                                  <a:prstClr val="black"/>
                                </a:solidFill>
                              </a:ln>
                            </wps:spPr>
                            <wps:txbx>
                              <w:txbxContent>
                                <w:p w14:paraId="588D9B19" w14:textId="77777777" w:rsidR="003F4396" w:rsidRDefault="003F4396" w:rsidP="00A013FD">
                                  <w:pPr>
                                    <w:pStyle w:val="NormalWeb"/>
                                    <w:spacing w:after="0" w:line="254" w:lineRule="auto"/>
                                    <w:jc w:val="center"/>
                                    <w:rPr>
                                      <w:del w:id="18624" w:author="Ross Norsworthy" w:date="2020-03-20T10:32:00Z"/>
                                      <w:rFonts w:ascii="Calibri" w:eastAsia="Calibri" w:hAnsi="Calibri"/>
                                      <w:bCs/>
                                      <w:sz w:val="16"/>
                                      <w:szCs w:val="16"/>
                                    </w:rPr>
                                  </w:pPr>
                                  <w:r>
                                    <w:rPr>
                                      <w:rFonts w:ascii="Calibri" w:eastAsia="Calibri" w:hAnsi="Calibri"/>
                                      <w:bCs/>
                                      <w:sz w:val="16"/>
                                      <w:szCs w:val="16"/>
                                    </w:rPr>
                                    <w:t>Syncword</w:t>
                                  </w:r>
                                </w:p>
                                <w:p w14:paraId="4B83F9C1" w14:textId="77777777" w:rsidR="003F4396" w:rsidRDefault="003F4396" w:rsidP="00A013FD">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noAutofit/>
                            </wps:bodyPr>
                          </wps:wsp>
                          <wps:wsp>
                            <wps:cNvPr id="670" name="Text Box 7"/>
                            <wps:cNvSpPr txBox="1"/>
                            <wps:spPr>
                              <a:xfrm>
                                <a:off x="2092326" y="457296"/>
                                <a:ext cx="1304504" cy="146638"/>
                              </a:xfrm>
                              <a:prstGeom prst="rect">
                                <a:avLst/>
                              </a:prstGeom>
                              <a:solidFill>
                                <a:sysClr val="window" lastClr="FFFFFF"/>
                              </a:solidFill>
                              <a:ln w="19050">
                                <a:noFill/>
                              </a:ln>
                            </wps:spPr>
                            <wps:txbx>
                              <w:txbxContent>
                                <w:p w14:paraId="2D295326" w14:textId="77777777" w:rsidR="003F4396" w:rsidRDefault="003F4396" w:rsidP="00A013FD">
                                  <w:pPr>
                                    <w:pStyle w:val="NormalWeb"/>
                                    <w:spacing w:line="252" w:lineRule="auto"/>
                                    <w:rPr>
                                      <w:rFonts w:asciiTheme="minorHAnsi" w:hAnsiTheme="minorHAnsi" w:cstheme="minorHAnsi"/>
                                      <w:sz w:val="16"/>
                                      <w:szCs w:val="16"/>
                                      <w:lang w:val="nb-NO"/>
                                    </w:rPr>
                                  </w:pPr>
                                  <w:r>
                                    <w:rPr>
                                      <w:rFonts w:asciiTheme="minorHAnsi" w:hAnsiTheme="minorHAnsi" w:cstheme="minorHAnsi"/>
                                      <w:sz w:val="16"/>
                                      <w:szCs w:val="16"/>
                                      <w:lang w:val="nb-NO"/>
                                    </w:rPr>
                                    <w:t>Syncword distance</w:t>
                                  </w:r>
                                </w:p>
                              </w:txbxContent>
                            </wps:txbx>
                            <wps:bodyPr rot="0" spcFirstLastPara="0" vert="horz" wrap="square" lIns="0" tIns="0" rIns="0" bIns="0" numCol="1" spcCol="0" rtlCol="0" fromWordArt="0" anchor="t" anchorCtr="0" forceAA="0" compatLnSpc="1">
                              <a:noAutofit/>
                            </wps:bodyPr>
                          </wps:wsp>
                          <wps:wsp>
                            <wps:cNvPr id="671" name="Text Box 3"/>
                            <wps:cNvSpPr txBox="1"/>
                            <wps:spPr>
                              <a:xfrm>
                                <a:off x="1952962" y="57553"/>
                                <a:ext cx="480331" cy="314325"/>
                              </a:xfrm>
                              <a:prstGeom prst="rect">
                                <a:avLst/>
                              </a:prstGeom>
                              <a:solidFill>
                                <a:sysClr val="window" lastClr="FFFFFF"/>
                              </a:solidFill>
                              <a:ln w="19050">
                                <a:solidFill>
                                  <a:sysClr val="windowText" lastClr="000000"/>
                                </a:solidFill>
                              </a:ln>
                            </wps:spPr>
                            <wps:txbx>
                              <w:txbxContent>
                                <w:p w14:paraId="165CD432" w14:textId="77777777" w:rsidR="003F4396" w:rsidRDefault="003F4396" w:rsidP="00A013FD">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noAutofit/>
                            </wps:bodyPr>
                          </wps:wsp>
                          <wps:wsp>
                            <wps:cNvPr id="672" name="Text Box 3"/>
                            <wps:cNvSpPr txBox="1"/>
                            <wps:spPr>
                              <a:xfrm>
                                <a:off x="1831938" y="57435"/>
                                <a:ext cx="121024" cy="314720"/>
                              </a:xfrm>
                              <a:prstGeom prst="rect">
                                <a:avLst/>
                              </a:prstGeom>
                              <a:solidFill>
                                <a:sysClr val="window" lastClr="FFFFFF"/>
                              </a:solidFill>
                              <a:ln w="19050">
                                <a:solidFill>
                                  <a:sysClr val="windowText" lastClr="000000"/>
                                </a:solidFill>
                              </a:ln>
                            </wps:spPr>
                            <wps:txbx>
                              <w:txbxContent>
                                <w:p w14:paraId="330B130E" w14:textId="77777777" w:rsidR="003F4396" w:rsidRDefault="003F4396" w:rsidP="00A013FD">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noAutofit/>
                            </wps:bodyPr>
                          </wps:wsp>
                          <wps:wsp>
                            <wps:cNvPr id="679" name="Text Box 3"/>
                            <wps:cNvSpPr txBox="1"/>
                            <wps:spPr>
                              <a:xfrm>
                                <a:off x="2433293" y="57435"/>
                                <a:ext cx="120650" cy="314720"/>
                              </a:xfrm>
                              <a:prstGeom prst="rect">
                                <a:avLst/>
                              </a:prstGeom>
                              <a:solidFill>
                                <a:sysClr val="window" lastClr="FFFFFF"/>
                              </a:solidFill>
                              <a:ln w="19050">
                                <a:solidFill>
                                  <a:sysClr val="windowText" lastClr="000000"/>
                                </a:solidFill>
                              </a:ln>
                            </wps:spPr>
                            <wps:txbx>
                              <w:txbxContent>
                                <w:p w14:paraId="13187ABC" w14:textId="77777777" w:rsidR="003F4396" w:rsidRDefault="003F4396" w:rsidP="00A013FD">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noAutofit/>
                            </wps:bodyPr>
                          </wps:wsp>
                          <wps:wsp>
                            <wps:cNvPr id="704" name="Text Box 3"/>
                            <wps:cNvSpPr txBox="1"/>
                            <wps:spPr>
                              <a:xfrm>
                                <a:off x="2553943" y="57435"/>
                                <a:ext cx="480060" cy="314720"/>
                              </a:xfrm>
                              <a:prstGeom prst="rect">
                                <a:avLst/>
                              </a:prstGeom>
                              <a:solidFill>
                                <a:sysClr val="window" lastClr="FFFFFF"/>
                              </a:solidFill>
                              <a:ln w="19050">
                                <a:solidFill>
                                  <a:sysClr val="windowText" lastClr="000000"/>
                                </a:solidFill>
                              </a:ln>
                            </wps:spPr>
                            <wps:txbx>
                              <w:txbxContent>
                                <w:p w14:paraId="23302A88" w14:textId="77777777" w:rsidR="003F4396" w:rsidRDefault="003F4396" w:rsidP="00A013FD">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noAutofit/>
                            </wps:bodyPr>
                          </wps:wsp>
                          <wps:wsp>
                            <wps:cNvPr id="706" name="Text Box 3"/>
                            <wps:cNvSpPr txBox="1"/>
                            <wps:spPr>
                              <a:xfrm>
                                <a:off x="1588762" y="57830"/>
                                <a:ext cx="243176" cy="314325"/>
                              </a:xfrm>
                              <a:prstGeom prst="rect">
                                <a:avLst/>
                              </a:prstGeom>
                              <a:solidFill>
                                <a:sysClr val="window" lastClr="FFFFFF"/>
                              </a:solidFill>
                              <a:ln w="19050">
                                <a:solidFill>
                                  <a:sysClr val="windowText" lastClr="000000"/>
                                </a:solidFill>
                              </a:ln>
                            </wps:spPr>
                            <wps:txbx>
                              <w:txbxContent>
                                <w:p w14:paraId="66FD96C0" w14:textId="77777777" w:rsidR="003F4396" w:rsidRDefault="003F4396" w:rsidP="00A013FD">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noAutofit/>
                            </wps:bodyPr>
                          </wps:wsp>
                          <wps:wsp>
                            <wps:cNvPr id="707" name="Text Box 3"/>
                            <wps:cNvSpPr txBox="1"/>
                            <wps:spPr>
                              <a:xfrm>
                                <a:off x="3034003" y="57830"/>
                                <a:ext cx="120650" cy="314325"/>
                              </a:xfrm>
                              <a:prstGeom prst="rect">
                                <a:avLst/>
                              </a:prstGeom>
                              <a:solidFill>
                                <a:sysClr val="window" lastClr="FFFFFF"/>
                              </a:solidFill>
                              <a:ln w="19050">
                                <a:solidFill>
                                  <a:sysClr val="windowText" lastClr="000000"/>
                                </a:solidFill>
                              </a:ln>
                            </wps:spPr>
                            <wps:txbx>
                              <w:txbxContent>
                                <w:p w14:paraId="2AB1421C" w14:textId="77777777" w:rsidR="003F4396" w:rsidRDefault="003F4396" w:rsidP="00A013FD">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noAutofit/>
                            </wps:bodyPr>
                          </wps:wsp>
                          <wps:wsp>
                            <wps:cNvPr id="708" name="Rektangel 23"/>
                            <wps:cNvSpPr/>
                            <wps:spPr>
                              <a:xfrm>
                                <a:off x="3154653" y="57435"/>
                                <a:ext cx="498016" cy="314325"/>
                              </a:xfrm>
                              <a:prstGeom prst="rect">
                                <a:avLst/>
                              </a:prstGeom>
                              <a:noFill/>
                              <a:ln w="19050" cap="flat" cmpd="sng" algn="ctr">
                                <a:solidFill>
                                  <a:sysClr val="windowText" lastClr="000000"/>
                                </a:solidFill>
                                <a:prstDash val="sysDot"/>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09" name="Text Box 3"/>
                            <wps:cNvSpPr txBox="1"/>
                            <wps:spPr>
                              <a:xfrm>
                                <a:off x="3652669" y="57830"/>
                                <a:ext cx="120650" cy="314325"/>
                              </a:xfrm>
                              <a:prstGeom prst="rect">
                                <a:avLst/>
                              </a:prstGeom>
                              <a:solidFill>
                                <a:sysClr val="window" lastClr="FFFFFF"/>
                              </a:solidFill>
                              <a:ln w="19050">
                                <a:solidFill>
                                  <a:sysClr val="windowText" lastClr="000000"/>
                                </a:solidFill>
                              </a:ln>
                            </wps:spPr>
                            <wps:txbx>
                              <w:txbxContent>
                                <w:p w14:paraId="14DCE195" w14:textId="77777777" w:rsidR="003F4396" w:rsidRDefault="003F4396" w:rsidP="00A013FD">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noAutofit/>
                            </wps:bodyPr>
                          </wps:wsp>
                          <wps:wsp>
                            <wps:cNvPr id="710" name="Text Box 3"/>
                            <wps:cNvSpPr txBox="1"/>
                            <wps:spPr>
                              <a:xfrm>
                                <a:off x="3773319" y="57435"/>
                                <a:ext cx="242570" cy="314720"/>
                              </a:xfrm>
                              <a:prstGeom prst="rect">
                                <a:avLst/>
                              </a:prstGeom>
                              <a:solidFill>
                                <a:sysClr val="window" lastClr="FFFFFF"/>
                              </a:solidFill>
                              <a:ln w="19050">
                                <a:solidFill>
                                  <a:sysClr val="windowText" lastClr="000000"/>
                                </a:solidFill>
                              </a:ln>
                            </wps:spPr>
                            <wps:txbx>
                              <w:txbxContent>
                                <w:p w14:paraId="7BB94841" w14:textId="77777777" w:rsidR="003F4396" w:rsidRDefault="003F4396" w:rsidP="00A013FD">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noAutofit/>
                            </wps:bodyPr>
                          </wps:wsp>
                          <wps:wsp>
                            <wps:cNvPr id="711" name="Text Box 3"/>
                            <wps:cNvSpPr txBox="1"/>
                            <wps:spPr>
                              <a:xfrm>
                                <a:off x="4015889" y="57830"/>
                                <a:ext cx="490855" cy="314325"/>
                              </a:xfrm>
                              <a:prstGeom prst="rect">
                                <a:avLst/>
                              </a:prstGeom>
                              <a:solidFill>
                                <a:sysClr val="window" lastClr="FFFFFF"/>
                              </a:solidFill>
                              <a:ln w="19050">
                                <a:solidFill>
                                  <a:prstClr val="black"/>
                                </a:solidFill>
                              </a:ln>
                            </wps:spPr>
                            <wps:txbx>
                              <w:txbxContent>
                                <w:p w14:paraId="785ADD77" w14:textId="77777777" w:rsidR="003F4396" w:rsidRDefault="003F4396" w:rsidP="00A013FD">
                                  <w:pPr>
                                    <w:pStyle w:val="NormalWeb"/>
                                    <w:spacing w:line="252" w:lineRule="auto"/>
                                    <w:jc w:val="center"/>
                                  </w:pPr>
                                  <w:r>
                                    <w:rPr>
                                      <w:rFonts w:ascii="Calibri" w:eastAsia="Calibri" w:hAnsi="Calibri"/>
                                      <w:sz w:val="16"/>
                                      <w:szCs w:val="16"/>
                                    </w:rPr>
                                    <w:t>Syncword</w:t>
                                  </w:r>
                                </w:p>
                              </w:txbxContent>
                            </wps:txbx>
                            <wps:bodyPr rot="0" spcFirstLastPara="0" vert="horz" wrap="square" lIns="0" tIns="0" rIns="0" bIns="0" numCol="1" spcCol="0" rtlCol="0" fromWordArt="0" anchor="ctr" anchorCtr="0" forceAA="0" compatLnSpc="1">
                              <a:noAutofit/>
                            </wps:bodyPr>
                          </wps:wsp>
                          <wps:wsp>
                            <wps:cNvPr id="713" name="Text Box 7"/>
                            <wps:cNvSpPr txBox="1"/>
                            <wps:spPr>
                              <a:xfrm>
                                <a:off x="2519663" y="667921"/>
                                <a:ext cx="652978" cy="146050"/>
                              </a:xfrm>
                              <a:prstGeom prst="rect">
                                <a:avLst/>
                              </a:prstGeom>
                              <a:solidFill>
                                <a:sysClr val="window" lastClr="FFFFFF"/>
                              </a:solidFill>
                              <a:ln w="19050">
                                <a:noFill/>
                              </a:ln>
                            </wps:spPr>
                            <wps:txbx>
                              <w:txbxContent>
                                <w:p w14:paraId="7D6A1CEE" w14:textId="77777777" w:rsidR="003F4396" w:rsidRDefault="003F4396" w:rsidP="00A013FD">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noAutofit/>
                            </wps:bodyPr>
                          </wps:wsp>
                          <wps:wsp>
                            <wps:cNvPr id="714" name="Rett pilkobling 29"/>
                            <wps:cNvCnPr/>
                            <wps:spPr>
                              <a:xfrm>
                                <a:off x="2433293" y="813614"/>
                                <a:ext cx="623260" cy="5994"/>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wps:wsp>
                            <wps:cNvPr id="715" name="Rett linje 30"/>
                            <wps:cNvCnPr/>
                            <wps:spPr>
                              <a:xfrm>
                                <a:off x="4506744" y="57435"/>
                                <a:ext cx="507341" cy="395"/>
                              </a:xfrm>
                              <a:prstGeom prst="line">
                                <a:avLst/>
                              </a:prstGeom>
                              <a:noFill/>
                              <a:ln w="19050" cap="flat" cmpd="sng" algn="ctr">
                                <a:solidFill>
                                  <a:sysClr val="windowText" lastClr="000000">
                                    <a:shade val="95000"/>
                                    <a:satMod val="105000"/>
                                  </a:sysClr>
                                </a:solidFill>
                                <a:prstDash val="sysDot"/>
                              </a:ln>
                              <a:effectLst/>
                            </wps:spPr>
                            <wps:bodyPr/>
                          </wps:wsp>
                          <wps:wsp>
                            <wps:cNvPr id="716" name="Rett linje 31"/>
                            <wps:cNvCnPr/>
                            <wps:spPr>
                              <a:xfrm>
                                <a:off x="4506744" y="371760"/>
                                <a:ext cx="507341" cy="395"/>
                              </a:xfrm>
                              <a:prstGeom prst="line">
                                <a:avLst/>
                              </a:prstGeom>
                              <a:noFill/>
                              <a:ln w="19050" cap="flat" cmpd="sng" algn="ctr">
                                <a:solidFill>
                                  <a:sysClr val="windowText" lastClr="000000">
                                    <a:shade val="95000"/>
                                    <a:satMod val="105000"/>
                                  </a:sysClr>
                                </a:solidFill>
                                <a:prstDash val="sysDot"/>
                              </a:ln>
                              <a:effectLst/>
                            </wps:spPr>
                            <wps:bodyPr/>
                          </wps:wsp>
                          <wpg:wgp>
                            <wpg:cNvPr id="717" name="Gruppe 32"/>
                            <wpg:cNvGrpSpPr/>
                            <wpg:grpSpPr>
                              <a:xfrm>
                                <a:off x="1588761" y="671332"/>
                                <a:ext cx="737915" cy="287911"/>
                                <a:chOff x="681981" y="1040825"/>
                                <a:chExt cx="737915" cy="287911"/>
                              </a:xfrm>
                            </wpg:grpSpPr>
                            <wps:wsp>
                              <wps:cNvPr id="718" name="Text Box 7"/>
                              <wps:cNvSpPr txBox="1"/>
                              <wps:spPr>
                                <a:xfrm>
                                  <a:off x="767116" y="1040825"/>
                                  <a:ext cx="260405" cy="145415"/>
                                </a:xfrm>
                                <a:prstGeom prst="rect">
                                  <a:avLst/>
                                </a:prstGeom>
                                <a:solidFill>
                                  <a:sysClr val="window" lastClr="FFFFFF"/>
                                </a:solidFill>
                                <a:ln w="19050">
                                  <a:noFill/>
                                </a:ln>
                              </wps:spPr>
                              <wps:txbx>
                                <w:txbxContent>
                                  <w:p w14:paraId="69791927" w14:textId="77777777" w:rsidR="003F4396" w:rsidRDefault="003F4396" w:rsidP="00A013FD">
                                    <w:pPr>
                                      <w:pStyle w:val="NormalWeb"/>
                                      <w:spacing w:line="252" w:lineRule="auto"/>
                                    </w:pPr>
                                    <w:r>
                                      <w:rPr>
                                        <w:rFonts w:ascii="Calibri" w:hAnsi="Calibri" w:cs="Calibri"/>
                                        <w:sz w:val="16"/>
                                        <w:szCs w:val="16"/>
                                      </w:rPr>
                                      <w:t>Half a</w:t>
                                    </w:r>
                                  </w:p>
                                </w:txbxContent>
                              </wps:txbx>
                              <wps:bodyPr rot="0" spcFirstLastPara="0" vert="horz" wrap="square" lIns="0" tIns="0" rIns="0" bIns="0" numCol="1" spcCol="0" rtlCol="0" fromWordArt="0" anchor="t" anchorCtr="0" forceAA="0" compatLnSpc="1">
                                <a:noAutofit/>
                              </wps:bodyPr>
                            </wps:wsp>
                            <wps:wsp>
                              <wps:cNvPr id="719" name="Text Box 7"/>
                              <wps:cNvSpPr txBox="1"/>
                              <wps:spPr>
                                <a:xfrm>
                                  <a:off x="767116" y="1183321"/>
                                  <a:ext cx="652780" cy="145415"/>
                                </a:xfrm>
                                <a:prstGeom prst="rect">
                                  <a:avLst/>
                                </a:prstGeom>
                                <a:solidFill>
                                  <a:sysClr val="window" lastClr="FFFFFF"/>
                                </a:solidFill>
                                <a:ln w="19050">
                                  <a:noFill/>
                                </a:ln>
                              </wps:spPr>
                              <wps:txbx>
                                <w:txbxContent>
                                  <w:p w14:paraId="19E3BA54" w14:textId="77777777" w:rsidR="003F4396" w:rsidRDefault="003F4396" w:rsidP="00A013FD">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noAutofit/>
                              </wps:bodyPr>
                            </wps:wsp>
                            <wps:wsp>
                              <wps:cNvPr id="720" name="Rett pilkobling 35"/>
                              <wps:cNvCnPr/>
                              <wps:spPr>
                                <a:xfrm>
                                  <a:off x="681981" y="1183149"/>
                                  <a:ext cx="280938" cy="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wpg:wgp>
                          <wpg:wgp>
                            <wpg:cNvPr id="721" name="Gruppe 36"/>
                            <wpg:cNvGrpSpPr/>
                            <wpg:grpSpPr>
                              <a:xfrm>
                                <a:off x="3732941" y="671465"/>
                                <a:ext cx="737870" cy="287656"/>
                                <a:chOff x="0" y="0"/>
                                <a:chExt cx="737915" cy="287911"/>
                              </a:xfrm>
                            </wpg:grpSpPr>
                            <wps:wsp>
                              <wps:cNvPr id="722" name="Text Box 7"/>
                              <wps:cNvSpPr txBox="1"/>
                              <wps:spPr>
                                <a:xfrm>
                                  <a:off x="85135" y="0"/>
                                  <a:ext cx="260405" cy="145415"/>
                                </a:xfrm>
                                <a:prstGeom prst="rect">
                                  <a:avLst/>
                                </a:prstGeom>
                                <a:solidFill>
                                  <a:sysClr val="window" lastClr="FFFFFF"/>
                                </a:solidFill>
                                <a:ln w="19050">
                                  <a:noFill/>
                                </a:ln>
                              </wps:spPr>
                              <wps:txbx>
                                <w:txbxContent>
                                  <w:p w14:paraId="6DB0B872" w14:textId="77777777" w:rsidR="003F4396" w:rsidRDefault="003F4396" w:rsidP="00A013FD">
                                    <w:pPr>
                                      <w:pStyle w:val="NormalWeb"/>
                                      <w:spacing w:line="252" w:lineRule="auto"/>
                                    </w:pPr>
                                    <w:r>
                                      <w:rPr>
                                        <w:rFonts w:ascii="Calibri" w:hAnsi="Calibri" w:cs="Calibri"/>
                                        <w:sz w:val="16"/>
                                        <w:szCs w:val="16"/>
                                      </w:rPr>
                                      <w:t>Half a</w:t>
                                    </w:r>
                                  </w:p>
                                </w:txbxContent>
                              </wps:txbx>
                              <wps:bodyPr rot="0" spcFirstLastPara="0" vert="horz" wrap="square" lIns="0" tIns="0" rIns="0" bIns="0" numCol="1" spcCol="0" rtlCol="0" fromWordArt="0" anchor="t" anchorCtr="0" forceAA="0" compatLnSpc="1">
                                <a:noAutofit/>
                              </wps:bodyPr>
                            </wps:wsp>
                            <wps:wsp>
                              <wps:cNvPr id="723" name="Text Box 7"/>
                              <wps:cNvSpPr txBox="1"/>
                              <wps:spPr>
                                <a:xfrm>
                                  <a:off x="85135" y="142496"/>
                                  <a:ext cx="652780" cy="145415"/>
                                </a:xfrm>
                                <a:prstGeom prst="rect">
                                  <a:avLst/>
                                </a:prstGeom>
                                <a:solidFill>
                                  <a:sysClr val="window" lastClr="FFFFFF"/>
                                </a:solidFill>
                                <a:ln w="19050">
                                  <a:noFill/>
                                </a:ln>
                              </wps:spPr>
                              <wps:txbx>
                                <w:txbxContent>
                                  <w:p w14:paraId="474ACBE0" w14:textId="77777777" w:rsidR="003F4396" w:rsidRDefault="003F4396" w:rsidP="00A013FD">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noAutofit/>
                              </wps:bodyPr>
                            </wps:wsp>
                            <wps:wsp>
                              <wps:cNvPr id="724" name="Rett pilkobling 39"/>
                              <wps:cNvCnPr/>
                              <wps:spPr>
                                <a:xfrm>
                                  <a:off x="0" y="142324"/>
                                  <a:ext cx="280938" cy="0"/>
                                </a:xfrm>
                                <a:prstGeom prst="straightConnector1">
                                  <a:avLst/>
                                </a:prstGeom>
                                <a:noFill/>
                                <a:ln w="9525" cap="flat" cmpd="sng" algn="ctr">
                                  <a:solidFill>
                                    <a:sysClr val="windowText" lastClr="000000">
                                      <a:shade val="95000"/>
                                      <a:satMod val="105000"/>
                                    </a:sysClr>
                                  </a:solidFill>
                                  <a:prstDash val="solid"/>
                                  <a:headEnd type="triangle"/>
                                  <a:tailEnd type="triangle"/>
                                </a:ln>
                                <a:effectLst/>
                              </wps:spPr>
                              <wps:bodyPr/>
                            </wps:wsp>
                          </wpg:wgp>
                        </wpc:wpc>
                      </a:graphicData>
                    </a:graphic>
                  </wp:inline>
                </w:drawing>
              </mc:Choice>
              <mc:Fallback>
                <w:pict>
                  <v:group w14:anchorId="19C73CFD" id="Canvas 688" o:spid="_x0000_s1131" editas="canvas" style="width:444.55pt;height:82.45pt;mso-position-horizontal-relative:char;mso-position-vertical-relative:line" coordsize="56457,1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">
                    <v:shape id="_x0000_s1132" type="#_x0000_t75" style="position:absolute;width:56457;height:10471;visibility:visible;mso-wrap-style:square">
                      <v:fill o:detectmouseclick="t"/>
                      <v:path o:connecttype="none"/>
                    </v:shape>
                    <v:shape id="Text Box 3" o:spid="_x0000_s1133" type="#_x0000_t202" style="position:absolute;left:9258;top:575;width:6629;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" fillcolor="window" strokeweight="1.5pt">
                      <v:textbox inset="0,0,0,0">
                        <w:txbxContent>
                          <w:p w14:paraId="588D9B19" w14:textId="77777777" w:rsidR="003F4396" w:rsidRDefault="003F4396" w:rsidP="00A013FD">
                            <w:pPr>
                              <w:pStyle w:val="NormalWeb"/>
                              <w:spacing w:after="0" w:line="254" w:lineRule="auto"/>
                              <w:jc w:val="center"/>
                              <w:rPr>
                                <w:del w:id="18632" w:author="Ross Norsworthy" w:date="2020-03-20T10:32:00Z"/>
                                <w:rFonts w:ascii="Calibri" w:eastAsia="Calibri" w:hAnsi="Calibri"/>
                                <w:bCs/>
                                <w:sz w:val="16"/>
                                <w:szCs w:val="16"/>
                              </w:rPr>
                            </w:pPr>
                            <w:r>
                              <w:rPr>
                                <w:rFonts w:ascii="Calibri" w:eastAsia="Calibri" w:hAnsi="Calibri"/>
                                <w:bCs/>
                                <w:sz w:val="16"/>
                                <w:szCs w:val="16"/>
                              </w:rPr>
                              <w:t>Syncword</w:t>
                            </w:r>
                          </w:p>
                          <w:p w14:paraId="4B83F9C1" w14:textId="77777777" w:rsidR="003F4396" w:rsidRDefault="003F4396" w:rsidP="00A013FD">
                            <w:pPr>
                              <w:pStyle w:val="NormalWeb"/>
                              <w:spacing w:after="0" w:line="254" w:lineRule="auto"/>
                              <w:jc w:val="center"/>
                              <w:rPr>
                                <w:sz w:val="16"/>
                                <w:szCs w:val="16"/>
                              </w:rPr>
                            </w:pPr>
                          </w:p>
                        </w:txbxContent>
                      </v:textbox>
                    </v:shape>
                    <v:shape id="Text Box 7" o:spid="_x0000_s1134" type="#_x0000_t202" style="position:absolute;left:20923;top:4572;width:13045;height:1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" fillcolor="window" stroked="f" strokeweight="1.5pt">
                      <v:textbox inset="0,0,0,0">
                        <w:txbxContent>
                          <w:p w14:paraId="2D295326" w14:textId="77777777" w:rsidR="003F4396" w:rsidRDefault="003F4396" w:rsidP="00A013FD">
                            <w:pPr>
                              <w:pStyle w:val="NormalWeb"/>
                              <w:spacing w:line="252" w:lineRule="auto"/>
                              <w:rPr>
                                <w:rFonts w:asciiTheme="minorHAnsi" w:hAnsiTheme="minorHAnsi" w:cstheme="minorHAnsi"/>
                                <w:sz w:val="16"/>
                                <w:szCs w:val="16"/>
                                <w:lang w:val="nb-NO"/>
                              </w:rPr>
                            </w:pPr>
                            <w:r>
                              <w:rPr>
                                <w:rFonts w:asciiTheme="minorHAnsi" w:hAnsiTheme="minorHAnsi" w:cstheme="minorHAnsi"/>
                                <w:sz w:val="16"/>
                                <w:szCs w:val="16"/>
                                <w:lang w:val="nb-NO"/>
                              </w:rPr>
                              <w:t>Syncword distance</w:t>
                            </w:r>
                          </w:p>
                        </w:txbxContent>
                      </v:textbox>
                    </v:shape>
                    <v:shape id="Text Box 3" o:spid="_x0000_s1135" type="#_x0000_t202" style="position:absolute;left:19529;top:575;width:4803;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" fillcolor="window" strokecolor="windowText" strokeweight="1.5pt">
                      <v:textbox inset="0,0,0,0">
                        <w:txbxContent>
                          <w:p w14:paraId="165CD432" w14:textId="77777777" w:rsidR="003F4396" w:rsidRDefault="003F4396" w:rsidP="00A013FD">
                            <w:pPr>
                              <w:pStyle w:val="NormalWeb"/>
                              <w:spacing w:line="252" w:lineRule="auto"/>
                              <w:jc w:val="center"/>
                            </w:pPr>
                            <w:r>
                              <w:rPr>
                                <w:rFonts w:ascii="Calibri" w:eastAsia="Calibri" w:hAnsi="Calibri"/>
                                <w:sz w:val="16"/>
                                <w:szCs w:val="16"/>
                              </w:rPr>
                              <w:t>Data</w:t>
                            </w:r>
                          </w:p>
                        </w:txbxContent>
                      </v:textbox>
                    </v:shape>
                    <v:shape id="Text Box 3" o:spid="_x0000_s1136" type="#_x0000_t202" style="position:absolute;left:18319;top:574;width:1210;height:31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" fillcolor="window" strokecolor="windowText" strokeweight="1.5pt">
                      <v:textbox style="layout-flow:vertical" inset="0,0,0,0">
                        <w:txbxContent>
                          <w:p w14:paraId="330B130E" w14:textId="77777777" w:rsidR="003F4396" w:rsidRDefault="003F4396" w:rsidP="00A013FD">
                            <w:pPr>
                              <w:pStyle w:val="NormalWeb"/>
                              <w:spacing w:line="252" w:lineRule="auto"/>
                              <w:jc w:val="center"/>
                            </w:pPr>
                            <w:r>
                              <w:rPr>
                                <w:rFonts w:ascii="Calibri" w:eastAsia="Calibri" w:hAnsi="Calibri"/>
                                <w:sz w:val="16"/>
                                <w:szCs w:val="16"/>
                              </w:rPr>
                              <w:t>Pilot</w:t>
                            </w:r>
                          </w:p>
                        </w:txbxContent>
                      </v:textbox>
                    </v:shape>
                    <v:shape id="Text Box 3" o:spid="_x0000_s1137" type="#_x0000_t202" style="position:absolute;left:24332;top:574;width:1207;height:31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" fillcolor="window" strokecolor="windowText" strokeweight="1.5pt">
                      <v:textbox style="layout-flow:vertical" inset="0,0,0,0">
                        <w:txbxContent>
                          <w:p w14:paraId="13187ABC" w14:textId="77777777" w:rsidR="003F4396" w:rsidRDefault="003F4396" w:rsidP="00A013FD">
                            <w:pPr>
                              <w:pStyle w:val="NormalWeb"/>
                              <w:spacing w:line="252" w:lineRule="auto"/>
                              <w:jc w:val="center"/>
                            </w:pPr>
                            <w:r>
                              <w:rPr>
                                <w:rFonts w:ascii="Calibri" w:eastAsia="Calibri" w:hAnsi="Calibri"/>
                                <w:sz w:val="16"/>
                                <w:szCs w:val="16"/>
                              </w:rPr>
                              <w:t>Pilot</w:t>
                            </w:r>
                          </w:p>
                        </w:txbxContent>
                      </v:textbox>
                    </v:shape>
                    <v:shape id="Text Box 3" o:spid="_x0000_s1138" type="#_x0000_t202" style="position:absolute;left:25539;top:574;width:4801;height:3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" fillcolor="window" strokecolor="windowText" strokeweight="1.5pt">
                      <v:textbox inset="0,0,0,0">
                        <w:txbxContent>
                          <w:p w14:paraId="23302A88" w14:textId="77777777" w:rsidR="003F4396" w:rsidRDefault="003F4396" w:rsidP="00A013FD">
                            <w:pPr>
                              <w:pStyle w:val="NormalWeb"/>
                              <w:spacing w:line="252" w:lineRule="auto"/>
                              <w:jc w:val="center"/>
                            </w:pPr>
                            <w:r>
                              <w:rPr>
                                <w:rFonts w:ascii="Calibri" w:eastAsia="Calibri" w:hAnsi="Calibri"/>
                                <w:sz w:val="16"/>
                                <w:szCs w:val="16"/>
                              </w:rPr>
                              <w:t>Data</w:t>
                            </w:r>
                          </w:p>
                        </w:txbxContent>
                      </v:textbox>
                    </v:shape>
                    <v:shape id="Text Box 3" o:spid="_x0000_s1139" type="#_x0000_t202" style="position:absolute;left:15887;top:578;width:243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" fillcolor="window" strokecolor="windowText" strokeweight="1.5pt">
                      <v:textbox inset="0,0,0,0">
                        <w:txbxContent>
                          <w:p w14:paraId="66FD96C0" w14:textId="77777777" w:rsidR="003F4396" w:rsidRDefault="003F4396" w:rsidP="00A013FD">
                            <w:pPr>
                              <w:pStyle w:val="NormalWeb"/>
                              <w:spacing w:line="252" w:lineRule="auto"/>
                              <w:jc w:val="center"/>
                            </w:pPr>
                            <w:r>
                              <w:rPr>
                                <w:rFonts w:ascii="Calibri" w:eastAsia="Calibri" w:hAnsi="Calibri"/>
                                <w:sz w:val="16"/>
                                <w:szCs w:val="16"/>
                              </w:rPr>
                              <w:t>Data</w:t>
                            </w:r>
                          </w:p>
                        </w:txbxContent>
                      </v:textbox>
                    </v:shape>
                    <v:shape id="Text Box 3" o:spid="_x0000_s1140" type="#_x0000_t202" style="position:absolute;left:30340;top:578;width:1206;height:3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" fillcolor="window" strokecolor="windowText" strokeweight="1.5pt">
                      <v:textbox style="layout-flow:vertical" inset="0,0,0,0">
                        <w:txbxContent>
                          <w:p w14:paraId="2AB1421C" w14:textId="77777777" w:rsidR="003F4396" w:rsidRDefault="003F4396" w:rsidP="00A013FD">
                            <w:pPr>
                              <w:pStyle w:val="NormalWeb"/>
                              <w:spacing w:line="252" w:lineRule="auto"/>
                              <w:jc w:val="center"/>
                            </w:pPr>
                            <w:r>
                              <w:rPr>
                                <w:rFonts w:ascii="Calibri" w:eastAsia="Calibri" w:hAnsi="Calibri"/>
                                <w:sz w:val="16"/>
                                <w:szCs w:val="16"/>
                              </w:rPr>
                              <w:t>Pilot</w:t>
                            </w:r>
                          </w:p>
                        </w:txbxContent>
                      </v:textbox>
                    </v:shape>
                    <v:rect id="Rektangel 23" o:spid="_x0000_s1141" style="position:absolute;left:31546;top:574;width:498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" filled="f" strokecolor="windowText" strokeweight="1.5pt">
                      <v:stroke dashstyle="1 1"/>
                    </v:rect>
                    <v:shape id="Text Box 3" o:spid="_x0000_s1142" type="#_x0000_t202" style="position:absolute;left:36526;top:578;width:1207;height:3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" fillcolor="window" strokecolor="windowText" strokeweight="1.5pt">
                      <v:textbox style="layout-flow:vertical" inset="0,0,0,0">
                        <w:txbxContent>
                          <w:p w14:paraId="14DCE195" w14:textId="77777777" w:rsidR="003F4396" w:rsidRDefault="003F4396" w:rsidP="00A013FD">
                            <w:pPr>
                              <w:pStyle w:val="NormalWeb"/>
                              <w:spacing w:line="252" w:lineRule="auto"/>
                              <w:jc w:val="center"/>
                            </w:pPr>
                            <w:r>
                              <w:rPr>
                                <w:rFonts w:ascii="Calibri" w:eastAsia="Calibri" w:hAnsi="Calibri"/>
                                <w:sz w:val="16"/>
                                <w:szCs w:val="16"/>
                              </w:rPr>
                              <w:t>Pilot</w:t>
                            </w:r>
                          </w:p>
                        </w:txbxContent>
                      </v:textbox>
                    </v:shape>
                    <v:shape id="Text Box 3" o:spid="_x0000_s1143" type="#_x0000_t202" style="position:absolute;left:37733;top:574;width:2425;height:3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" fillcolor="window" strokecolor="windowText" strokeweight="1.5pt">
                      <v:textbox inset="0,0,0,0">
                        <w:txbxContent>
                          <w:p w14:paraId="7BB94841" w14:textId="77777777" w:rsidR="003F4396" w:rsidRDefault="003F4396" w:rsidP="00A013FD">
                            <w:pPr>
                              <w:pStyle w:val="NormalWeb"/>
                              <w:spacing w:line="252" w:lineRule="auto"/>
                              <w:jc w:val="center"/>
                            </w:pPr>
                            <w:r>
                              <w:rPr>
                                <w:rFonts w:ascii="Calibri" w:eastAsia="Calibri" w:hAnsi="Calibri"/>
                                <w:sz w:val="16"/>
                                <w:szCs w:val="16"/>
                              </w:rPr>
                              <w:t>Data</w:t>
                            </w:r>
                          </w:p>
                        </w:txbxContent>
                      </v:textbox>
                    </v:shape>
                    <v:shape id="Text Box 3" o:spid="_x0000_s1144" type="#_x0000_t202" style="position:absolute;left:40158;top:578;width:4909;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" fillcolor="window" strokeweight="1.5pt">
                      <v:textbox inset="0,0,0,0">
                        <w:txbxContent>
                          <w:p w14:paraId="785ADD77" w14:textId="77777777" w:rsidR="003F4396" w:rsidRDefault="003F4396" w:rsidP="00A013FD">
                            <w:pPr>
                              <w:pStyle w:val="NormalWeb"/>
                              <w:spacing w:line="252" w:lineRule="auto"/>
                              <w:jc w:val="center"/>
                            </w:pPr>
                            <w:r>
                              <w:rPr>
                                <w:rFonts w:ascii="Calibri" w:eastAsia="Calibri" w:hAnsi="Calibri"/>
                                <w:sz w:val="16"/>
                                <w:szCs w:val="16"/>
                              </w:rPr>
                              <w:t>Syncword</w:t>
                            </w:r>
                          </w:p>
                        </w:txbxContent>
                      </v:textbox>
                    </v:shape>
                    <v:shape id="Text Box 7" o:spid="_x0000_s1145" type="#_x0000_t202" style="position:absolute;left:25196;top:6679;width:6530;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" fillcolor="window" stroked="f" strokeweight="1.5pt">
                      <v:textbox inset="0,0,0,0">
                        <w:txbxContent>
                          <w:p w14:paraId="7D6A1CEE" w14:textId="77777777" w:rsidR="003F4396" w:rsidRDefault="003F4396" w:rsidP="00A013FD">
                            <w:pPr>
                              <w:pStyle w:val="NormalWeb"/>
                              <w:spacing w:line="252" w:lineRule="auto"/>
                            </w:pPr>
                            <w:r>
                              <w:rPr>
                                <w:rFonts w:ascii="Calibri" w:hAnsi="Calibri" w:cs="Calibri"/>
                                <w:sz w:val="16"/>
                                <w:szCs w:val="16"/>
                              </w:rPr>
                              <w:t>Pilot distance</w:t>
                            </w:r>
                          </w:p>
                        </w:txbxContent>
                      </v:textbox>
                    </v:shape>
                    <v:shape id="Rett pilkobling 29" o:spid="_x0000_s1146" type="#_x0000_t32" style="position:absolute;left:24332;top:8136;width:6233;height: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">
                      <v:stroke startarrow="block" endarrow="block"/>
                    </v:shape>
                    <v:line id="Rett linje 30" o:spid="_x0000_s1147" style="position:absolute;visibility:visible;mso-wrap-style:square" from="45067,574" to="50140,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" strokeweight="1.5pt">
                      <v:stroke dashstyle="1 1"/>
                    </v:line>
                    <v:line id="Rett linje 31" o:spid="_x0000_s1148" style="position:absolute;visibility:visible;mso-wrap-style:square" from="45067,3717" to="50140,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" strokeweight="1.5pt">
                      <v:stroke dashstyle="1 1"/>
                    </v:line>
                    <v:group id="Gruppe 32" o:spid="_x0000_s1149" style="position:absolute;left:15887;top:6713;width:7379;height:2879" coordorigin="6819,10408" coordsize="7379,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Text Box 7" o:spid="_x0000_s1150" type="#_x0000_t202" style="position:absolute;left:7671;top:10408;width:2604;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" fillcolor="window" stroked="f" strokeweight="1.5pt">
                        <v:textbox inset="0,0,0,0">
                          <w:txbxContent>
                            <w:p w14:paraId="69791927" w14:textId="77777777" w:rsidR="003F4396" w:rsidRDefault="003F4396" w:rsidP="00A013FD">
                              <w:pPr>
                                <w:pStyle w:val="NormalWeb"/>
                                <w:spacing w:line="252" w:lineRule="auto"/>
                              </w:pPr>
                              <w:r>
                                <w:rPr>
                                  <w:rFonts w:ascii="Calibri" w:hAnsi="Calibri" w:cs="Calibri"/>
                                  <w:sz w:val="16"/>
                                  <w:szCs w:val="16"/>
                                </w:rPr>
                                <w:t>Half a</w:t>
                              </w:r>
                            </w:p>
                          </w:txbxContent>
                        </v:textbox>
                      </v:shape>
                      <v:shape id="Text Box 7" o:spid="_x0000_s1151" type="#_x0000_t202" style="position:absolute;left:7671;top:11833;width:6527;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" fillcolor="window" stroked="f" strokeweight="1.5pt">
                        <v:textbox inset="0,0,0,0">
                          <w:txbxContent>
                            <w:p w14:paraId="19E3BA54" w14:textId="77777777" w:rsidR="003F4396" w:rsidRDefault="003F4396" w:rsidP="00A013FD">
                              <w:pPr>
                                <w:pStyle w:val="NormalWeb"/>
                                <w:spacing w:line="252" w:lineRule="auto"/>
                              </w:pPr>
                              <w:r>
                                <w:rPr>
                                  <w:rFonts w:ascii="Calibri" w:hAnsi="Calibri" w:cs="Calibri"/>
                                  <w:sz w:val="16"/>
                                  <w:szCs w:val="16"/>
                                </w:rPr>
                                <w:t>pilot distance</w:t>
                              </w:r>
                            </w:p>
                          </w:txbxContent>
                        </v:textbox>
                      </v:shape>
                      <v:shape id="Rett pilkobling 35" o:spid="_x0000_s1152" type="#_x0000_t32" style="position:absolute;left:6819;top:11831;width:28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">
                        <v:stroke startarrow="block" endarrow="block"/>
                      </v:shape>
                    </v:group>
                    <v:group id="Gruppe 36" o:spid="_x0000_s1153" style="position:absolute;left:37329;top:6714;width:7379;height:2877" coordsize="7379,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Text Box 7" o:spid="_x0000_s1154" type="#_x0000_t202" style="position:absolute;left:851;width:2604;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" fillcolor="window" stroked="f" strokeweight="1.5pt">
                        <v:textbox inset="0,0,0,0">
                          <w:txbxContent>
                            <w:p w14:paraId="6DB0B872" w14:textId="77777777" w:rsidR="003F4396" w:rsidRDefault="003F4396" w:rsidP="00A013FD">
                              <w:pPr>
                                <w:pStyle w:val="NormalWeb"/>
                                <w:spacing w:line="252" w:lineRule="auto"/>
                              </w:pPr>
                              <w:r>
                                <w:rPr>
                                  <w:rFonts w:ascii="Calibri" w:hAnsi="Calibri" w:cs="Calibri"/>
                                  <w:sz w:val="16"/>
                                  <w:szCs w:val="16"/>
                                </w:rPr>
                                <w:t>Half a</w:t>
                              </w:r>
                            </w:p>
                          </w:txbxContent>
                        </v:textbox>
                      </v:shape>
                      <v:shape id="Text Box 7" o:spid="_x0000_s1155" type="#_x0000_t202" style="position:absolute;left:851;top:1424;width:6528;height:1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" fillcolor="window" stroked="f" strokeweight="1.5pt">
                        <v:textbox inset="0,0,0,0">
                          <w:txbxContent>
                            <w:p w14:paraId="474ACBE0" w14:textId="77777777" w:rsidR="003F4396" w:rsidRDefault="003F4396" w:rsidP="00A013FD">
                              <w:pPr>
                                <w:pStyle w:val="NormalWeb"/>
                                <w:spacing w:line="252" w:lineRule="auto"/>
                              </w:pPr>
                              <w:r>
                                <w:rPr>
                                  <w:rFonts w:ascii="Calibri" w:hAnsi="Calibri" w:cs="Calibri"/>
                                  <w:sz w:val="16"/>
                                  <w:szCs w:val="16"/>
                                </w:rPr>
                                <w:t>pilot distance</w:t>
                              </w:r>
                            </w:p>
                          </w:txbxContent>
                        </v:textbox>
                      </v:shape>
                      <v:shape id="Rett pilkobling 39" o:spid="_x0000_s1156" type="#_x0000_t32" style="position:absolute;top:1423;width:28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">
                        <v:stroke startarrow="block" endarrow="block"/>
                      </v:shape>
                    </v:group>
                    <w10:anchorlock/>
                  </v:group>
                </w:pict>
              </mc:Fallback>
            </mc:AlternateContent>
          </w:r>
        </w:del>
      </w:ins>
    </w:p>
    <w:p w14:paraId="417DBBA9" w14:textId="77777777" w:rsidR="00EF2F46" w:rsidRDefault="00EF2F46">
      <w:pPr>
        <w:tabs>
          <w:tab w:val="clear" w:pos="1134"/>
          <w:tab w:val="clear" w:pos="1871"/>
          <w:tab w:val="clear" w:pos="2268"/>
        </w:tabs>
        <w:overflowPunct/>
        <w:autoSpaceDE/>
        <w:autoSpaceDN/>
        <w:adjustRightInd/>
        <w:spacing w:before="0"/>
        <w:textAlignment w:val="auto"/>
        <w:rPr>
          <w:rFonts w:eastAsiaTheme="minorHAnsi"/>
          <w:b/>
          <w:caps/>
          <w:szCs w:val="22"/>
          <w:lang w:eastAsia="de-DE"/>
        </w:rPr>
      </w:pPr>
      <w:bookmarkStart w:id="18625" w:name="_Toc35546005"/>
    </w:p>
    <w:p w14:paraId="0F95260D" w14:textId="77777777" w:rsidR="00A013FD" w:rsidRPr="00A013FD" w:rsidRDefault="0042176A" w:rsidP="00875779">
      <w:pPr>
        <w:pStyle w:val="Heading2"/>
        <w:rPr>
          <w:ins w:id="18626" w:author="Ross Norsworthy" w:date="2020-03-20T01:39:00Z"/>
          <w:rFonts w:eastAsiaTheme="minorHAnsi"/>
          <w:lang w:eastAsia="de-DE"/>
        </w:rPr>
      </w:pPr>
      <w:ins w:id="18627" w:author="Song, Xiaojing" w:date="2020-08-21T14:37:00Z">
        <w:del w:id="18628" w:author="USA Editor 2021" w:date="2021-01-05T12:23:00Z">
          <w:r w:rsidRPr="002F2BEC" w:rsidDel="002F2BEC">
            <w:rPr>
              <w:rFonts w:eastAsiaTheme="minorHAnsi"/>
              <w:highlight w:val="green"/>
              <w:lang w:eastAsia="de-DE"/>
            </w:rPr>
            <w:delText>D.</w:delText>
          </w:r>
        </w:del>
      </w:ins>
      <w:ins w:id="18629" w:author="Song, Xiaojing" w:date="2020-08-24T16:01:00Z">
        <w:r w:rsidR="000A269F">
          <w:rPr>
            <w:rFonts w:eastAsiaTheme="minorHAnsi"/>
            <w:lang w:eastAsia="de-DE"/>
          </w:rPr>
          <w:t>2</w:t>
        </w:r>
      </w:ins>
      <w:ins w:id="18630" w:author="Song, Xiaojing" w:date="2020-08-21T14:37:00Z">
        <w:r>
          <w:rPr>
            <w:rFonts w:eastAsiaTheme="minorHAnsi"/>
            <w:lang w:eastAsia="de-DE"/>
          </w:rPr>
          <w:t>.11</w:t>
        </w:r>
        <w:r>
          <w:rPr>
            <w:rFonts w:eastAsiaTheme="minorHAnsi"/>
            <w:lang w:eastAsia="de-DE"/>
          </w:rPr>
          <w:tab/>
        </w:r>
      </w:ins>
      <w:ins w:id="18631" w:author="Ross Norsworthy" w:date="2020-03-20T01:39:00Z">
        <w:r w:rsidR="00A013FD" w:rsidRPr="00A013FD">
          <w:rPr>
            <w:rFonts w:eastAsiaTheme="minorHAnsi"/>
            <w:lang w:eastAsia="de-DE"/>
          </w:rPr>
          <w:t>Forward Error Correction and interleaving</w:t>
        </w:r>
        <w:bookmarkEnd w:id="18625"/>
      </w:ins>
    </w:p>
    <w:p w14:paraId="67E18A86" w14:textId="72367FCE" w:rsidR="00A013FD" w:rsidRPr="00A013FD" w:rsidRDefault="00A013FD" w:rsidP="00A013FD">
      <w:pPr>
        <w:spacing w:after="120"/>
        <w:rPr>
          <w:ins w:id="18632" w:author="Ross Norsworthy" w:date="2020-03-20T01:39:00Z"/>
        </w:rPr>
      </w:pPr>
      <w:ins w:id="18633" w:author="Ross Norsworthy" w:date="2020-03-20T01:39:00Z">
        <w:r w:rsidRPr="00A013FD">
          <w:t xml:space="preserve">For forward error correction and interleaving, see Annex </w:t>
        </w:r>
      </w:ins>
      <w:ins w:id="18634" w:author="USA Editor 2021" w:date="2021-01-05T12:23:00Z">
        <w:r w:rsidR="002F2BEC" w:rsidRPr="002F2BEC">
          <w:rPr>
            <w:highlight w:val="green"/>
          </w:rPr>
          <w:t>2</w:t>
        </w:r>
      </w:ins>
      <w:ins w:id="18635" w:author="Ross Norsworthy" w:date="2020-03-20T01:39:00Z">
        <w:del w:id="18636" w:author="USA Editor 2021" w:date="2021-01-05T12:23:00Z">
          <w:r w:rsidRPr="002F2BEC" w:rsidDel="002F2BEC">
            <w:rPr>
              <w:highlight w:val="green"/>
            </w:rPr>
            <w:delText>A</w:delText>
          </w:r>
        </w:del>
        <w:r w:rsidRPr="00A013FD">
          <w:t>.</w:t>
        </w:r>
      </w:ins>
    </w:p>
    <w:p w14:paraId="528C33A9" w14:textId="77777777" w:rsidR="00A013FD" w:rsidRPr="00A013FD" w:rsidRDefault="0042176A" w:rsidP="00875779">
      <w:pPr>
        <w:pStyle w:val="Heading2"/>
        <w:rPr>
          <w:ins w:id="18637" w:author="Ross Norsworthy" w:date="2020-03-20T01:39:00Z"/>
          <w:rFonts w:eastAsiaTheme="minorHAnsi"/>
          <w:lang w:eastAsia="de-DE"/>
        </w:rPr>
      </w:pPr>
      <w:bookmarkStart w:id="18638" w:name="_Toc35546006"/>
      <w:ins w:id="18639" w:author="Song, Xiaojing" w:date="2020-08-21T14:37:00Z">
        <w:del w:id="18640" w:author="USA Editor 2021" w:date="2021-01-05T12:23:00Z">
          <w:r w:rsidRPr="002F2BEC" w:rsidDel="002F2BEC">
            <w:rPr>
              <w:rFonts w:eastAsiaTheme="minorHAnsi"/>
              <w:highlight w:val="green"/>
              <w:lang w:eastAsia="de-DE"/>
            </w:rPr>
            <w:delText>D.</w:delText>
          </w:r>
        </w:del>
      </w:ins>
      <w:ins w:id="18641" w:author="Song, Xiaojing" w:date="2020-08-24T16:01:00Z">
        <w:r w:rsidR="000A269F">
          <w:rPr>
            <w:rFonts w:eastAsiaTheme="minorHAnsi"/>
            <w:lang w:eastAsia="de-DE"/>
          </w:rPr>
          <w:t>2</w:t>
        </w:r>
      </w:ins>
      <w:ins w:id="18642" w:author="Song, Xiaojing" w:date="2020-08-21T14:37:00Z">
        <w:r>
          <w:rPr>
            <w:rFonts w:eastAsiaTheme="minorHAnsi"/>
            <w:lang w:eastAsia="de-DE"/>
          </w:rPr>
          <w:t>.12</w:t>
        </w:r>
        <w:r>
          <w:rPr>
            <w:rFonts w:eastAsiaTheme="minorHAnsi"/>
            <w:lang w:eastAsia="de-DE"/>
          </w:rPr>
          <w:tab/>
        </w:r>
      </w:ins>
      <w:ins w:id="18643" w:author="Ross Norsworthy" w:date="2020-03-20T01:39:00Z">
        <w:r w:rsidR="00A013FD" w:rsidRPr="00A013FD">
          <w:rPr>
            <w:rFonts w:eastAsiaTheme="minorHAnsi"/>
            <w:lang w:eastAsia="de-DE"/>
          </w:rPr>
          <w:t>VDE-SAT link configuration formats</w:t>
        </w:r>
        <w:bookmarkEnd w:id="18638"/>
      </w:ins>
    </w:p>
    <w:p w14:paraId="67A6B355" w14:textId="26A50B62" w:rsidR="00A013FD" w:rsidRPr="00A013FD" w:rsidRDefault="00A013FD" w:rsidP="00A013FD">
      <w:pPr>
        <w:spacing w:after="120"/>
        <w:rPr>
          <w:ins w:id="18644" w:author="Ross Norsworthy" w:date="2020-03-20T01:39:00Z"/>
        </w:rPr>
      </w:pPr>
      <w:ins w:id="18645" w:author="Ross Norsworthy" w:date="2020-03-20T01:39:00Z">
        <w:r w:rsidRPr="00A013FD">
          <w:t xml:space="preserve">For link configurations available for the VDE-SAT uplink and downlink, see Annex </w:t>
        </w:r>
      </w:ins>
      <w:ins w:id="18646" w:author="USA Editor 2021" w:date="2021-01-05T12:23:00Z">
        <w:r w:rsidR="002F2BEC" w:rsidRPr="002F2BEC">
          <w:rPr>
            <w:highlight w:val="green"/>
          </w:rPr>
          <w:t>2</w:t>
        </w:r>
      </w:ins>
      <w:ins w:id="18647" w:author="Ross Norsworthy" w:date="2020-03-20T01:39:00Z">
        <w:del w:id="18648" w:author="USA Editor 2021" w:date="2021-01-05T12:23:00Z">
          <w:r w:rsidRPr="002F2BEC" w:rsidDel="002F2BEC">
            <w:rPr>
              <w:highlight w:val="green"/>
            </w:rPr>
            <w:delText>A</w:delText>
          </w:r>
        </w:del>
        <w:r w:rsidRPr="00A013FD">
          <w:t>.</w:t>
        </w:r>
      </w:ins>
    </w:p>
    <w:p w14:paraId="013AB506" w14:textId="77777777" w:rsidR="00A013FD" w:rsidRPr="00A013FD" w:rsidRDefault="0042176A" w:rsidP="00875779">
      <w:pPr>
        <w:pStyle w:val="Heading2"/>
        <w:rPr>
          <w:ins w:id="18649" w:author="Ross Norsworthy" w:date="2020-03-20T01:39:00Z"/>
          <w:rFonts w:eastAsiaTheme="minorHAnsi"/>
          <w:lang w:eastAsia="de-DE"/>
        </w:rPr>
      </w:pPr>
      <w:bookmarkStart w:id="18650" w:name="_Toc35546007"/>
      <w:ins w:id="18651" w:author="Song, Xiaojing" w:date="2020-08-21T14:37:00Z">
        <w:del w:id="18652" w:author="USA Editor 2021" w:date="2021-01-05T12:23:00Z">
          <w:r w:rsidRPr="002F2BEC" w:rsidDel="002F2BEC">
            <w:rPr>
              <w:rFonts w:eastAsiaTheme="minorHAnsi"/>
              <w:highlight w:val="green"/>
              <w:lang w:eastAsia="de-DE"/>
            </w:rPr>
            <w:delText>D.</w:delText>
          </w:r>
        </w:del>
      </w:ins>
      <w:ins w:id="18653" w:author="Song, Xiaojing" w:date="2020-08-24T16:01:00Z">
        <w:r w:rsidR="000A269F">
          <w:rPr>
            <w:rFonts w:eastAsiaTheme="minorHAnsi"/>
            <w:lang w:eastAsia="de-DE"/>
          </w:rPr>
          <w:t>2</w:t>
        </w:r>
      </w:ins>
      <w:ins w:id="18654" w:author="Song, Xiaojing" w:date="2020-08-21T14:37:00Z">
        <w:r>
          <w:rPr>
            <w:rFonts w:eastAsiaTheme="minorHAnsi"/>
            <w:lang w:eastAsia="de-DE"/>
          </w:rPr>
          <w:t>.13</w:t>
        </w:r>
        <w:r>
          <w:rPr>
            <w:rFonts w:eastAsiaTheme="minorHAnsi"/>
            <w:lang w:eastAsia="de-DE"/>
          </w:rPr>
          <w:tab/>
        </w:r>
      </w:ins>
      <w:ins w:id="18655" w:author="Ross Norsworthy" w:date="2020-03-20T01:39:00Z">
        <w:r w:rsidR="00A013FD" w:rsidRPr="00A013FD">
          <w:rPr>
            <w:rFonts w:eastAsiaTheme="minorHAnsi"/>
            <w:lang w:eastAsia="de-DE"/>
          </w:rPr>
          <w:t>VDE-SAT Downlink Block Channel Interleaver</w:t>
        </w:r>
        <w:bookmarkEnd w:id="18650"/>
      </w:ins>
    </w:p>
    <w:p w14:paraId="443F654C" w14:textId="77777777" w:rsidR="00A013FD" w:rsidRPr="00A013FD" w:rsidRDefault="00A013FD" w:rsidP="00A013FD">
      <w:pPr>
        <w:spacing w:after="120"/>
        <w:rPr>
          <w:ins w:id="18656" w:author="Ross Norsworthy" w:date="2020-03-20T01:39:00Z"/>
        </w:rPr>
      </w:pPr>
      <w:ins w:id="18657" w:author="Ross Norsworthy" w:date="2020-03-20T01:39:00Z">
        <w:r w:rsidRPr="00A013FD">
          <w:t>A block channel interleaver is required on the VDE-SAT downlink to reduce the impact of short blockage on the channel (for example due to the AIS transmission from the vessel or fast fading events). The channel interleaver at the transmitter side is applied to the coded and scrambled data bits at the output of the bit scrambler, before possible adding of burst stuffing bits.</w:t>
        </w:r>
      </w:ins>
    </w:p>
    <w:p w14:paraId="4F1DDE57" w14:textId="77777777" w:rsidR="00A013FD" w:rsidRPr="00A013FD" w:rsidRDefault="00A013FD" w:rsidP="00A013FD">
      <w:pPr>
        <w:spacing w:after="120"/>
        <w:rPr>
          <w:ins w:id="18658" w:author="Ross Norsworthy" w:date="2020-03-20T01:39:00Z"/>
        </w:rPr>
      </w:pPr>
      <w:ins w:id="18659" w:author="Ross Norsworthy" w:date="2020-03-20T01:39:00Z">
        <w:r w:rsidRPr="00A013FD">
          <w:t>The channel interleaver is essentially randomly rearranging the scrambled bits. At the receiver side, the channel de-interleaver is performing the reverse operation. In the following, the channel interleaver is specified.</w:t>
        </w:r>
      </w:ins>
    </w:p>
    <w:p w14:paraId="47E78AB8" w14:textId="77777777" w:rsidR="00A013FD" w:rsidRPr="00A013FD" w:rsidRDefault="00A013FD" w:rsidP="00A013FD">
      <w:pPr>
        <w:spacing w:after="120"/>
        <w:rPr>
          <w:ins w:id="18660" w:author="Ross Norsworthy" w:date="2020-03-20T01:39:00Z"/>
        </w:rPr>
      </w:pPr>
      <w:ins w:id="18661" w:author="Ross Norsworthy" w:date="2020-03-20T01:39:00Z">
        <w:r w:rsidRPr="00A013FD">
          <w:t>Blocks of scrambled data bits of length L are written by row into a M x N matrix and read out by column after accomplished first row and then column permutations. The row and column permutations are given by</w:t>
        </w:r>
      </w:ins>
    </w:p>
    <w:p w14:paraId="18C189E4" w14:textId="77777777" w:rsidR="00A013FD" w:rsidRPr="00A013FD" w:rsidRDefault="00A013FD" w:rsidP="00A013FD">
      <w:pPr>
        <w:spacing w:after="120"/>
        <w:jc w:val="center"/>
        <w:rPr>
          <w:ins w:id="18662" w:author="Ross Norsworthy" w:date="2020-03-20T01:39:00Z"/>
          <w:lang w:val="en-US"/>
        </w:rPr>
      </w:pPr>
      <w:ins w:id="18663" w:author="Ross Norsworthy" w:date="2020-03-20T01:39:00Z">
        <w:r w:rsidRPr="00A013FD">
          <w:rPr>
            <w:lang w:val="en-US"/>
          </w:rPr>
          <w:t>p</w:t>
        </w:r>
        <w:r w:rsidRPr="00A013FD">
          <w:rPr>
            <w:vertAlign w:val="subscript"/>
            <w:lang w:val="en-US"/>
          </w:rPr>
          <w:t>r</w:t>
        </w:r>
        <w:r w:rsidRPr="00A013FD">
          <w:rPr>
            <w:lang w:val="en-US"/>
          </w:rPr>
          <w:t>(m) = 1 + (A</w:t>
        </w:r>
        <w:r w:rsidRPr="00A013FD">
          <w:rPr>
            <w:vertAlign w:val="subscript"/>
            <w:lang w:val="en-US"/>
          </w:rPr>
          <w:t>r</w:t>
        </w:r>
        <w:r w:rsidRPr="00A013FD">
          <w:rPr>
            <w:rFonts w:cstheme="minorHAnsi"/>
            <w:lang w:val="en-US"/>
          </w:rPr>
          <w:t>·</w:t>
        </w:r>
        <w:r w:rsidRPr="00A013FD">
          <w:rPr>
            <w:lang w:val="en-US"/>
          </w:rPr>
          <w:t>m + C</w:t>
        </w:r>
        <w:r w:rsidRPr="00A013FD">
          <w:rPr>
            <w:vertAlign w:val="subscript"/>
            <w:lang w:val="en-US"/>
          </w:rPr>
          <w:t>r</w:t>
        </w:r>
        <w:r w:rsidRPr="00A013FD">
          <w:rPr>
            <w:lang w:val="en-US"/>
          </w:rPr>
          <w:t>(n)) mod M, for m = 1 to M, where C</w:t>
        </w:r>
        <w:r w:rsidRPr="00A013FD">
          <w:rPr>
            <w:vertAlign w:val="subscript"/>
            <w:lang w:val="en-US"/>
          </w:rPr>
          <w:t>r</w:t>
        </w:r>
        <w:r w:rsidRPr="00A013FD">
          <w:rPr>
            <w:lang w:val="en-US"/>
          </w:rPr>
          <w:t>(n) = (B</w:t>
        </w:r>
        <w:r w:rsidRPr="00A013FD">
          <w:rPr>
            <w:vertAlign w:val="subscript"/>
            <w:lang w:val="en-US"/>
          </w:rPr>
          <w:t>r</w:t>
        </w:r>
        <w:r w:rsidRPr="00A013FD">
          <w:rPr>
            <w:rFonts w:cstheme="minorHAnsi"/>
            <w:lang w:val="en-US"/>
          </w:rPr>
          <w:t>·</w:t>
        </w:r>
        <w:r w:rsidRPr="00A013FD">
          <w:rPr>
            <w:lang w:val="en-US"/>
          </w:rPr>
          <w:t>n – 1) mod M, for n = 1 to N</w:t>
        </w:r>
      </w:ins>
    </w:p>
    <w:p w14:paraId="53D3A986" w14:textId="77777777" w:rsidR="00A013FD" w:rsidRPr="00A013FD" w:rsidRDefault="00A013FD" w:rsidP="00A013FD">
      <w:pPr>
        <w:spacing w:after="120"/>
        <w:jc w:val="center"/>
        <w:rPr>
          <w:ins w:id="18664" w:author="Ross Norsworthy" w:date="2020-03-20T01:39:00Z"/>
          <w:lang w:val="en-US"/>
        </w:rPr>
      </w:pPr>
      <w:ins w:id="18665" w:author="Ross Norsworthy" w:date="2020-03-20T01:39:00Z">
        <w:r w:rsidRPr="00A013FD">
          <w:rPr>
            <w:lang w:val="en-US"/>
          </w:rPr>
          <w:t>p</w:t>
        </w:r>
        <w:r w:rsidRPr="00A013FD">
          <w:rPr>
            <w:vertAlign w:val="subscript"/>
            <w:lang w:val="en-US"/>
          </w:rPr>
          <w:t>c</w:t>
        </w:r>
        <w:r w:rsidRPr="00A013FD">
          <w:rPr>
            <w:lang w:val="en-US"/>
          </w:rPr>
          <w:t>(n) = 1 + (A</w:t>
        </w:r>
        <w:r w:rsidRPr="00A013FD">
          <w:rPr>
            <w:vertAlign w:val="subscript"/>
            <w:lang w:val="en-US"/>
          </w:rPr>
          <w:t>c</w:t>
        </w:r>
        <w:r w:rsidRPr="00A013FD">
          <w:rPr>
            <w:rFonts w:cstheme="minorHAnsi"/>
            <w:lang w:val="en-US"/>
          </w:rPr>
          <w:t>·</w:t>
        </w:r>
        <w:r w:rsidRPr="00A013FD">
          <w:rPr>
            <w:lang w:val="en-US"/>
          </w:rPr>
          <w:t>n + C</w:t>
        </w:r>
        <w:r w:rsidRPr="00A013FD">
          <w:rPr>
            <w:vertAlign w:val="subscript"/>
            <w:lang w:val="en-US"/>
          </w:rPr>
          <w:t>c</w:t>
        </w:r>
        <w:r w:rsidRPr="00A013FD">
          <w:rPr>
            <w:lang w:val="en-US"/>
          </w:rPr>
          <w:t>(m)) mod N, for n = 1 to N, where C</w:t>
        </w:r>
        <w:r w:rsidRPr="00A013FD">
          <w:rPr>
            <w:vertAlign w:val="subscript"/>
            <w:lang w:val="en-US"/>
          </w:rPr>
          <w:t>c</w:t>
        </w:r>
        <w:r w:rsidRPr="00A013FD">
          <w:rPr>
            <w:lang w:val="en-US"/>
          </w:rPr>
          <w:t>(m) = (B</w:t>
        </w:r>
        <w:r w:rsidRPr="00A013FD">
          <w:rPr>
            <w:vertAlign w:val="subscript"/>
            <w:lang w:val="en-US"/>
          </w:rPr>
          <w:t>c</w:t>
        </w:r>
        <w:r w:rsidRPr="00A013FD">
          <w:rPr>
            <w:rFonts w:cstheme="minorHAnsi"/>
            <w:lang w:val="en-US"/>
          </w:rPr>
          <w:t>·</w:t>
        </w:r>
        <w:r w:rsidRPr="00A013FD">
          <w:rPr>
            <w:lang w:val="en-US"/>
          </w:rPr>
          <w:t>m – 1) mod N, for m = 1 to M</w:t>
        </w:r>
      </w:ins>
    </w:p>
    <w:p w14:paraId="7A1B4E45" w14:textId="77777777" w:rsidR="00A013FD" w:rsidRPr="00A013FD" w:rsidRDefault="00A013FD" w:rsidP="00A013FD">
      <w:pPr>
        <w:spacing w:after="120"/>
        <w:rPr>
          <w:ins w:id="18666" w:author="Ross Norsworthy" w:date="2020-03-20T01:39:00Z"/>
        </w:rPr>
      </w:pPr>
      <w:ins w:id="18667" w:author="Ross Norsworthy" w:date="2020-03-20T01:39:00Z">
        <w:r w:rsidRPr="00A013FD">
          <w:t>The interleaver is relocating the bit appearing at row p</w:t>
        </w:r>
        <w:r w:rsidRPr="00A013FD">
          <w:rPr>
            <w:vertAlign w:val="subscript"/>
          </w:rPr>
          <w:t>r</w:t>
        </w:r>
        <w:r w:rsidRPr="00A013FD">
          <w:t>(m) to row m, and a bit appearing at column p</w:t>
        </w:r>
        <w:r w:rsidRPr="00A013FD">
          <w:rPr>
            <w:vertAlign w:val="subscript"/>
          </w:rPr>
          <w:t>c</w:t>
        </w:r>
        <w:r w:rsidRPr="00A013FD">
          <w:t>(n) is relocated to column n.</w:t>
        </w:r>
      </w:ins>
    </w:p>
    <w:p w14:paraId="0496B00C" w14:textId="1D895380" w:rsidR="00A013FD" w:rsidRPr="00A013FD" w:rsidRDefault="00A013FD" w:rsidP="00A013FD">
      <w:pPr>
        <w:spacing w:after="120"/>
        <w:rPr>
          <w:ins w:id="18668" w:author="Ross Norsworthy" w:date="2020-03-20T01:39:00Z"/>
        </w:rPr>
      </w:pPr>
      <w:ins w:id="18669" w:author="Ross Norsworthy" w:date="2020-03-20T01:39:00Z">
        <w:r w:rsidRPr="00A013FD">
          <w:t>As the burst length and the total number of bits to interleave are large for the burst waveforms identified by Link Config ID (LCID) 26-</w:t>
        </w:r>
      </w:ins>
      <w:ins w:id="18670" w:author="Johnny Schultz" w:date="2020-04-17T12:54:00Z">
        <w:r w:rsidRPr="00A013FD">
          <w:t>29</w:t>
        </w:r>
      </w:ins>
      <w:ins w:id="18671" w:author="Ross Norsworthy" w:date="2020-03-20T01:39:00Z">
        <w:r w:rsidRPr="00A013FD">
          <w:t xml:space="preserve">, interleaving for these waveforms is split in either four or five smaller interleaver blocks, IB. The interleaver length L times the number of interleaver blocks IB match the number of “channel bits” as given in Table </w:t>
        </w:r>
      </w:ins>
      <w:ins w:id="18672" w:author="USA Editor 2021" w:date="2021-01-07T13:01:00Z">
        <w:r w:rsidR="00316FB2" w:rsidRPr="00316FB2">
          <w:rPr>
            <w:highlight w:val="green"/>
          </w:rPr>
          <w:t>9</w:t>
        </w:r>
      </w:ins>
      <w:ins w:id="18673" w:author="Ross Norsworthy" w:date="2020-03-20T01:39:00Z">
        <w:del w:id="18674" w:author="USA Editor 2021" w:date="2021-01-07T13:01:00Z">
          <w:r w:rsidRPr="00316FB2" w:rsidDel="00316FB2">
            <w:rPr>
              <w:highlight w:val="green"/>
            </w:rPr>
            <w:delText>10</w:delText>
          </w:r>
        </w:del>
        <w:r w:rsidRPr="00A013FD">
          <w:t xml:space="preserve"> and Table </w:t>
        </w:r>
      </w:ins>
      <w:ins w:id="18675" w:author="USA Editor 2021" w:date="2021-01-07T13:01:00Z">
        <w:r w:rsidR="00316FB2" w:rsidRPr="00316FB2">
          <w:rPr>
            <w:highlight w:val="green"/>
          </w:rPr>
          <w:t>10</w:t>
        </w:r>
      </w:ins>
      <w:ins w:id="18676" w:author="Ross Norsworthy" w:date="2020-03-20T01:39:00Z">
        <w:del w:id="18677" w:author="USA Editor 2021" w:date="2021-01-07T13:01:00Z">
          <w:r w:rsidRPr="00316FB2" w:rsidDel="00316FB2">
            <w:rPr>
              <w:highlight w:val="green"/>
            </w:rPr>
            <w:delText>11</w:delText>
          </w:r>
        </w:del>
        <w:r w:rsidRPr="00A013FD">
          <w:t xml:space="preserve"> (located in </w:t>
        </w:r>
      </w:ins>
      <w:ins w:id="18678" w:author="USA Editor 2021" w:date="2021-01-05T12:24:00Z">
        <w:r w:rsidR="00254FB3" w:rsidRPr="00254FB3">
          <w:rPr>
            <w:highlight w:val="green"/>
          </w:rPr>
          <w:t>{</w:t>
        </w:r>
      </w:ins>
      <w:ins w:id="18679" w:author="Ross Norsworthy" w:date="2020-03-20T01:39:00Z">
        <w:del w:id="18680" w:author="USA Editor 2021" w:date="2021-01-05T12:24:00Z">
          <w:r w:rsidRPr="00254FB3" w:rsidDel="00254FB3">
            <w:rPr>
              <w:highlight w:val="green"/>
            </w:rPr>
            <w:delText>[</w:delText>
          </w:r>
        </w:del>
        <w:r w:rsidRPr="00A013FD">
          <w:t>RD2</w:t>
        </w:r>
        <w:del w:id="18681" w:author="USA Editor 2021" w:date="2021-01-05T12:24:00Z">
          <w:r w:rsidRPr="00254FB3" w:rsidDel="00254FB3">
            <w:rPr>
              <w:highlight w:val="green"/>
              <w:rPrChange w:id="18682" w:author="USA Editor 2021" w:date="2021-01-05T12:24:00Z">
                <w:rPr/>
              </w:rPrChange>
            </w:rPr>
            <w:delText>]</w:delText>
          </w:r>
        </w:del>
      </w:ins>
      <w:ins w:id="18683" w:author="USA Editor 2021" w:date="2021-01-05T12:24:00Z">
        <w:r w:rsidR="00254FB3" w:rsidRPr="00254FB3">
          <w:rPr>
            <w:highlight w:val="green"/>
            <w:rPrChange w:id="18684" w:author="USA Editor 2021" w:date="2021-01-05T12:24:00Z">
              <w:rPr/>
            </w:rPrChange>
          </w:rPr>
          <w:t>}</w:t>
        </w:r>
      </w:ins>
      <w:ins w:id="18685" w:author="Ross Norsworthy" w:date="2020-03-20T01:39:00Z">
        <w:r w:rsidRPr="00A013FD">
          <w:t>).</w:t>
        </w:r>
      </w:ins>
    </w:p>
    <w:p w14:paraId="23EC5CF5" w14:textId="77777777" w:rsidR="00A013FD" w:rsidRPr="00A013FD" w:rsidRDefault="00A013FD" w:rsidP="00A013FD">
      <w:pPr>
        <w:spacing w:after="120"/>
        <w:rPr>
          <w:ins w:id="18686" w:author="Ross Norsworthy" w:date="2020-03-20T01:39:00Z"/>
        </w:rPr>
      </w:pPr>
      <w:ins w:id="18687" w:author="Ross Norsworthy" w:date="2020-03-20T01:39:00Z">
        <w:r w:rsidRPr="00A013FD">
          <w:t>The permutation parameters A</w:t>
        </w:r>
        <w:r w:rsidRPr="00A013FD">
          <w:rPr>
            <w:vertAlign w:val="subscript"/>
          </w:rPr>
          <w:t>r</w:t>
        </w:r>
        <w:r w:rsidRPr="00A013FD">
          <w:t>, B</w:t>
        </w:r>
        <w:r w:rsidRPr="00A013FD">
          <w:rPr>
            <w:vertAlign w:val="subscript"/>
          </w:rPr>
          <w:t>r</w:t>
        </w:r>
        <w:r w:rsidRPr="00A013FD">
          <w:t>, A</w:t>
        </w:r>
        <w:r w:rsidRPr="00A013FD">
          <w:rPr>
            <w:vertAlign w:val="subscript"/>
          </w:rPr>
          <w:t>c</w:t>
        </w:r>
        <w:r w:rsidRPr="00A013FD">
          <w:t xml:space="preserve"> and B</w:t>
        </w:r>
        <w:r w:rsidRPr="00A013FD">
          <w:rPr>
            <w:vertAlign w:val="subscript"/>
          </w:rPr>
          <w:t>c</w:t>
        </w:r>
        <w:r w:rsidRPr="00A013FD">
          <w:t xml:space="preserve"> and other interleaver parameters for the VDE-SAT downlink burst waveforms are specified in Table 61.</w:t>
        </w:r>
      </w:ins>
    </w:p>
    <w:p w14:paraId="3DB6D701" w14:textId="77777777" w:rsidR="008E1B5D" w:rsidRDefault="00A013FD" w:rsidP="004954F5">
      <w:pPr>
        <w:pStyle w:val="TableNo"/>
        <w:rPr>
          <w:lang w:val="en-US"/>
        </w:rPr>
      </w:pPr>
      <w:bookmarkStart w:id="18688" w:name="_Toc35546159"/>
      <w:ins w:id="18689" w:author="Ross Norsworthy" w:date="2020-03-20T01:39:00Z">
        <w:r w:rsidRPr="00A013FD">
          <w:rPr>
            <w:lang w:val="en-US"/>
          </w:rPr>
          <w:t xml:space="preserve">Table 61 </w:t>
        </w:r>
      </w:ins>
    </w:p>
    <w:p w14:paraId="2A631D74" w14:textId="77777777" w:rsidR="00A013FD" w:rsidRPr="00A013FD" w:rsidRDefault="00A013FD" w:rsidP="003B4BCB">
      <w:pPr>
        <w:pStyle w:val="Tabletitle"/>
        <w:rPr>
          <w:ins w:id="18690" w:author="Ross Norsworthy" w:date="2020-03-20T01:39:00Z"/>
          <w:lang w:val="en-US"/>
        </w:rPr>
      </w:pPr>
      <w:ins w:id="18691" w:author="Ross Norsworthy" w:date="2020-03-20T01:39:00Z">
        <w:r w:rsidRPr="00A013FD">
          <w:rPr>
            <w:lang w:val="en-US"/>
          </w:rPr>
          <w:t>Channel interleaver parameters for VDE-SAT downlink burst waveforms</w:t>
        </w:r>
        <w:bookmarkEnd w:id="18688"/>
      </w:ins>
    </w:p>
    <w:tbl>
      <w:tblPr>
        <w:tblW w:w="40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74"/>
        <w:gridCol w:w="877"/>
        <w:gridCol w:w="876"/>
        <w:gridCol w:w="876"/>
        <w:gridCol w:w="876"/>
        <w:gridCol w:w="876"/>
        <w:gridCol w:w="876"/>
        <w:gridCol w:w="876"/>
        <w:gridCol w:w="870"/>
      </w:tblGrid>
      <w:tr w:rsidR="00A013FD" w:rsidRPr="00A013FD" w14:paraId="3D003D59" w14:textId="77777777" w:rsidTr="00BF604E">
        <w:trPr>
          <w:trHeight w:val="300"/>
          <w:jc w:val="center"/>
          <w:ins w:id="18692" w:author="Ross Norsworthy" w:date="2020-03-20T01:39:00Z"/>
        </w:trPr>
        <w:tc>
          <w:tcPr>
            <w:tcW w:w="555"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376DA7AF" w14:textId="77777777" w:rsidR="00A013FD" w:rsidRPr="00CA37B2" w:rsidRDefault="00A013FD" w:rsidP="00CA37B2">
            <w:pPr>
              <w:pStyle w:val="Tablehead"/>
              <w:rPr>
                <w:ins w:id="18693" w:author="Ross Norsworthy" w:date="2020-03-20T01:39:00Z"/>
              </w:rPr>
            </w:pPr>
            <w:ins w:id="18694" w:author="Ross Norsworthy" w:date="2020-03-20T01:39:00Z">
              <w:r w:rsidRPr="00CA37B2">
                <w:t>PL format</w:t>
              </w:r>
            </w:ins>
          </w:p>
        </w:tc>
        <w:tc>
          <w:tcPr>
            <w:tcW w:w="557"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04C6B56D" w14:textId="77777777" w:rsidR="00A013FD" w:rsidRPr="00CA37B2" w:rsidRDefault="00A013FD" w:rsidP="00CA37B2">
            <w:pPr>
              <w:pStyle w:val="Tablehead"/>
              <w:rPr>
                <w:ins w:id="18695" w:author="Ross Norsworthy" w:date="2020-03-20T01:39:00Z"/>
              </w:rPr>
            </w:pPr>
            <w:ins w:id="18696" w:author="Ross Norsworthy" w:date="2020-03-20T01:39:00Z">
              <w:r w:rsidRPr="00CA37B2">
                <w:t>SAT-MCS-0.50-1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562AC9B3" w14:textId="77777777" w:rsidR="00A013FD" w:rsidRPr="00CA37B2" w:rsidRDefault="00A013FD" w:rsidP="00CA37B2">
            <w:pPr>
              <w:pStyle w:val="Tablehead"/>
              <w:rPr>
                <w:ins w:id="18697" w:author="Ross Norsworthy" w:date="2020-03-20T01:39:00Z"/>
              </w:rPr>
            </w:pPr>
            <w:ins w:id="18698" w:author="Ross Norsworthy" w:date="2020-03-20T01:39:00Z">
              <w:r w:rsidRPr="00CA37B2">
                <w:t>SAT-MCS-1.50-1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4288AD39" w14:textId="77777777" w:rsidR="00A013FD" w:rsidRPr="00CA37B2" w:rsidRDefault="00A013FD" w:rsidP="00CA37B2">
            <w:pPr>
              <w:pStyle w:val="Tablehead"/>
              <w:rPr>
                <w:ins w:id="18699" w:author="Ross Norsworthy" w:date="2020-03-20T01:39:00Z"/>
              </w:rPr>
            </w:pPr>
            <w:ins w:id="18700" w:author="Ross Norsworthy" w:date="2020-03-20T01:39:00Z">
              <w:r w:rsidRPr="00CA37B2">
                <w:t>SAT-MCS-3.50-1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106A2B57" w14:textId="77777777" w:rsidR="00A013FD" w:rsidRPr="00CA37B2" w:rsidRDefault="00A013FD" w:rsidP="00CA37B2">
            <w:pPr>
              <w:pStyle w:val="Tablehead"/>
              <w:rPr>
                <w:ins w:id="18701" w:author="Ross Norsworthy" w:date="2020-03-20T01:39:00Z"/>
              </w:rPr>
            </w:pPr>
            <w:ins w:id="18702" w:author="Ross Norsworthy" w:date="2020-03-20T01:39:00Z">
              <w:r w:rsidRPr="00CA37B2">
                <w:t>SAT-MCS-0.100</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540D74F5" w14:textId="77777777" w:rsidR="00A013FD" w:rsidRPr="00CA37B2" w:rsidRDefault="00A013FD" w:rsidP="00CA37B2">
            <w:pPr>
              <w:pStyle w:val="Tablehead"/>
              <w:rPr>
                <w:ins w:id="18703" w:author="Ross Norsworthy" w:date="2020-03-20T01:39:00Z"/>
              </w:rPr>
            </w:pPr>
            <w:ins w:id="18704" w:author="Ross Norsworthy" w:date="2020-03-20T01:39:00Z">
              <w:r w:rsidRPr="00CA37B2">
                <w:t>SAT-MCS-0.150</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tcPr>
          <w:p w14:paraId="234CB85E" w14:textId="77777777" w:rsidR="00A013FD" w:rsidRPr="00CA37B2" w:rsidRDefault="00A013FD" w:rsidP="00CA37B2">
            <w:pPr>
              <w:pStyle w:val="Tablehead"/>
              <w:rPr>
                <w:ins w:id="18705" w:author="Ross Norsworthy" w:date="2020-03-20T01:39:00Z"/>
              </w:rPr>
            </w:pPr>
            <w:ins w:id="18706" w:author="Ross Norsworthy" w:date="2020-03-20T01:39:00Z">
              <w:r w:rsidRPr="00CA37B2">
                <w:t>SAT-MCS-0.50-2</w:t>
              </w:r>
            </w:ins>
          </w:p>
        </w:tc>
        <w:tc>
          <w:tcPr>
            <w:tcW w:w="556" w:type="pct"/>
            <w:tcBorders>
              <w:top w:val="single" w:sz="4" w:space="0" w:color="auto"/>
              <w:left w:val="single" w:sz="4" w:space="0" w:color="auto"/>
              <w:bottom w:val="single" w:sz="4" w:space="0" w:color="auto"/>
              <w:right w:val="single" w:sz="4" w:space="0" w:color="auto"/>
            </w:tcBorders>
            <w:shd w:val="clear" w:color="auto" w:fill="00558C"/>
            <w:vAlign w:val="center"/>
          </w:tcPr>
          <w:p w14:paraId="5149AE10" w14:textId="77777777" w:rsidR="00A013FD" w:rsidRPr="00CA37B2" w:rsidRDefault="00A013FD" w:rsidP="00CA37B2">
            <w:pPr>
              <w:pStyle w:val="Tablehead"/>
              <w:rPr>
                <w:ins w:id="18707" w:author="Ross Norsworthy" w:date="2020-03-20T01:39:00Z"/>
              </w:rPr>
            </w:pPr>
            <w:ins w:id="18708" w:author="Ross Norsworthy" w:date="2020-03-20T01:39:00Z">
              <w:r w:rsidRPr="00CA37B2">
                <w:t>SAT-MCS-0.50-3</w:t>
              </w:r>
            </w:ins>
          </w:p>
        </w:tc>
        <w:tc>
          <w:tcPr>
            <w:tcW w:w="552" w:type="pct"/>
            <w:tcBorders>
              <w:top w:val="single" w:sz="4" w:space="0" w:color="auto"/>
              <w:left w:val="single" w:sz="4" w:space="0" w:color="auto"/>
              <w:bottom w:val="single" w:sz="4" w:space="0" w:color="auto"/>
              <w:right w:val="single" w:sz="4" w:space="0" w:color="auto"/>
            </w:tcBorders>
            <w:shd w:val="clear" w:color="auto" w:fill="00558C"/>
            <w:vAlign w:val="center"/>
          </w:tcPr>
          <w:p w14:paraId="12A77355" w14:textId="77777777" w:rsidR="00A013FD" w:rsidRPr="00CA37B2" w:rsidRDefault="00A013FD" w:rsidP="00CA37B2">
            <w:pPr>
              <w:pStyle w:val="Tablehead"/>
              <w:rPr>
                <w:ins w:id="18709" w:author="Ross Norsworthy" w:date="2020-03-20T01:39:00Z"/>
              </w:rPr>
            </w:pPr>
            <w:ins w:id="18710" w:author="Ross Norsworthy" w:date="2020-03-20T01:39:00Z">
              <w:r w:rsidRPr="00CA37B2">
                <w:t>SAT-MCS-1.50-2</w:t>
              </w:r>
            </w:ins>
          </w:p>
        </w:tc>
      </w:tr>
      <w:tr w:rsidR="00A013FD" w:rsidRPr="00A013FD" w14:paraId="415930A7" w14:textId="77777777" w:rsidTr="00BF604E">
        <w:trPr>
          <w:trHeight w:val="300"/>
          <w:jc w:val="center"/>
          <w:ins w:id="18711"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4D3E65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12" w:author="Ross Norsworthy" w:date="2020-03-20T01:39:00Z"/>
                <w:b/>
                <w:sz w:val="20"/>
              </w:rPr>
            </w:pPr>
            <w:ins w:id="18713" w:author="Ross Norsworthy" w:date="2020-03-20T01:39:00Z">
              <w:r w:rsidRPr="00A013FD">
                <w:rPr>
                  <w:b/>
                  <w:sz w:val="20"/>
                </w:rPr>
                <w:t>LCID</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6DC449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14" w:author="Ross Norsworthy" w:date="2020-03-20T01:39:00Z"/>
                <w:sz w:val="20"/>
              </w:rPr>
            </w:pPr>
            <w:ins w:id="18715" w:author="Ross Norsworthy" w:date="2020-03-20T01:39:00Z">
              <w:r w:rsidRPr="00A013FD">
                <w:rPr>
                  <w:sz w:val="20"/>
                </w:rPr>
                <w:t>25</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E4778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16" w:author="Ross Norsworthy" w:date="2020-03-20T01:39:00Z"/>
                <w:sz w:val="20"/>
              </w:rPr>
            </w:pPr>
            <w:ins w:id="18717" w:author="Ross Norsworthy" w:date="2020-03-20T01:39:00Z">
              <w:r w:rsidRPr="00A013FD">
                <w:rPr>
                  <w:sz w:val="20"/>
                </w:rPr>
                <w:t>26</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36EA6A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18" w:author="Ross Norsworthy" w:date="2020-03-20T01:39:00Z"/>
                <w:sz w:val="20"/>
              </w:rPr>
            </w:pPr>
            <w:ins w:id="18719" w:author="Ross Norsworthy" w:date="2020-03-20T01:39:00Z">
              <w:r w:rsidRPr="00A013FD">
                <w:rPr>
                  <w:sz w:val="20"/>
                </w:rPr>
                <w:t>27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A04F0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20" w:author="Ross Norsworthy" w:date="2020-03-20T01:39:00Z"/>
                <w:sz w:val="20"/>
              </w:rPr>
            </w:pPr>
            <w:ins w:id="18721" w:author="Ross Norsworthy" w:date="2020-03-20T01:39:00Z">
              <w:r w:rsidRPr="00A013FD">
                <w:rPr>
                  <w:sz w:val="20"/>
                </w:rPr>
                <w:t>28</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A956C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22" w:author="Ross Norsworthy" w:date="2020-03-20T01:39:00Z"/>
                <w:sz w:val="20"/>
              </w:rPr>
            </w:pPr>
            <w:ins w:id="18723" w:author="Ross Norsworthy" w:date="2020-03-20T01:39:00Z">
              <w:r w:rsidRPr="00A013FD">
                <w:rPr>
                  <w:sz w:val="20"/>
                </w:rPr>
                <w:t>29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216FD6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24" w:author="Ross Norsworthy" w:date="2020-03-20T01:39:00Z"/>
                <w:sz w:val="20"/>
              </w:rPr>
            </w:pPr>
            <w:ins w:id="18725" w:author="Ross Norsworthy" w:date="2020-03-20T01:39:00Z">
              <w:r w:rsidRPr="00A013FD">
                <w:rPr>
                  <w:sz w:val="20"/>
                </w:rPr>
                <w:t>32</w:t>
              </w:r>
            </w:ins>
          </w:p>
        </w:tc>
        <w:tc>
          <w:tcPr>
            <w:tcW w:w="556" w:type="pct"/>
            <w:tcBorders>
              <w:top w:val="single" w:sz="4" w:space="0" w:color="auto"/>
              <w:left w:val="single" w:sz="4" w:space="0" w:color="auto"/>
              <w:bottom w:val="single" w:sz="4" w:space="0" w:color="auto"/>
              <w:right w:val="single" w:sz="4" w:space="0" w:color="auto"/>
            </w:tcBorders>
            <w:vAlign w:val="center"/>
          </w:tcPr>
          <w:p w14:paraId="5A8D2C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26" w:author="Ross Norsworthy" w:date="2020-03-20T01:39:00Z"/>
                <w:sz w:val="20"/>
              </w:rPr>
            </w:pPr>
            <w:ins w:id="18727" w:author="Ross Norsworthy" w:date="2020-03-20T01:39:00Z">
              <w:r w:rsidRPr="00A013FD">
                <w:rPr>
                  <w:sz w:val="20"/>
                </w:rPr>
                <w:t>33</w:t>
              </w:r>
            </w:ins>
          </w:p>
        </w:tc>
        <w:tc>
          <w:tcPr>
            <w:tcW w:w="552" w:type="pct"/>
            <w:tcBorders>
              <w:top w:val="single" w:sz="4" w:space="0" w:color="auto"/>
              <w:left w:val="single" w:sz="4" w:space="0" w:color="auto"/>
              <w:bottom w:val="single" w:sz="4" w:space="0" w:color="auto"/>
              <w:right w:val="single" w:sz="4" w:space="0" w:color="auto"/>
            </w:tcBorders>
            <w:vAlign w:val="center"/>
          </w:tcPr>
          <w:p w14:paraId="74F04A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28" w:author="Ross Norsworthy" w:date="2020-03-20T01:39:00Z"/>
                <w:sz w:val="20"/>
              </w:rPr>
            </w:pPr>
            <w:ins w:id="18729" w:author="Ross Norsworthy" w:date="2020-03-20T01:39:00Z">
              <w:r w:rsidRPr="00A013FD">
                <w:rPr>
                  <w:sz w:val="20"/>
                </w:rPr>
                <w:t>34</w:t>
              </w:r>
            </w:ins>
          </w:p>
        </w:tc>
      </w:tr>
      <w:tr w:rsidR="00A013FD" w:rsidRPr="00A013FD" w14:paraId="18F3ABFE" w14:textId="77777777" w:rsidTr="00BF604E">
        <w:trPr>
          <w:trHeight w:val="300"/>
          <w:jc w:val="center"/>
          <w:ins w:id="18730"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15AC4D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31" w:author="Ross Norsworthy" w:date="2020-03-20T01:39:00Z"/>
                <w:b/>
                <w:sz w:val="20"/>
              </w:rPr>
            </w:pPr>
            <w:ins w:id="18732" w:author="Ross Norsworthy" w:date="2020-03-20T01:39:00Z">
              <w:r w:rsidRPr="00A013FD">
                <w:rPr>
                  <w:b/>
                  <w:sz w:val="20"/>
                </w:rPr>
                <w:t>M</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0E37A1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33" w:author="Ross Norsworthy" w:date="2020-03-20T01:39:00Z"/>
                <w:sz w:val="20"/>
              </w:rPr>
            </w:pPr>
            <w:ins w:id="18734" w:author="Ross Norsworthy" w:date="2020-03-20T01:39:00Z">
              <w:r w:rsidRPr="00A013FD">
                <w:rPr>
                  <w:sz w:val="20"/>
                </w:rPr>
                <w:t>14</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733AC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35" w:author="Ross Norsworthy" w:date="2020-03-20T01:39:00Z"/>
                <w:sz w:val="20"/>
              </w:rPr>
            </w:pPr>
            <w:ins w:id="18736" w:author="Ross Norsworthy" w:date="2020-03-20T01:39:00Z">
              <w:r w:rsidRPr="00A013FD">
                <w:rPr>
                  <w:sz w:val="20"/>
                </w:rPr>
                <w:t>257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6473B7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37" w:author="Ross Norsworthy" w:date="2020-03-20T01:39:00Z"/>
                <w:sz w:val="20"/>
              </w:rPr>
            </w:pPr>
            <w:ins w:id="18738" w:author="Ross Norsworthy" w:date="2020-03-20T01:39:00Z">
              <w:r w:rsidRPr="00A013FD">
                <w:rPr>
                  <w:sz w:val="20"/>
                </w:rPr>
                <w:t>503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4649BC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39" w:author="Ross Norsworthy" w:date="2020-03-20T01:39:00Z"/>
                <w:sz w:val="20"/>
              </w:rPr>
            </w:pPr>
            <w:ins w:id="18740" w:author="Ross Norsworthy" w:date="2020-03-20T01:39:00Z">
              <w:r w:rsidRPr="00A013FD">
                <w:rPr>
                  <w:sz w:val="20"/>
                </w:rPr>
                <w:t>16</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5C912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41" w:author="Ross Norsworthy" w:date="2020-03-20T01:39:00Z"/>
                <w:sz w:val="20"/>
              </w:rPr>
            </w:pPr>
            <w:ins w:id="18742" w:author="Ross Norsworthy" w:date="2020-03-20T01:39:00Z">
              <w:r w:rsidRPr="00A013FD">
                <w:rPr>
                  <w:sz w:val="20"/>
                </w:rPr>
                <w:t>132</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DD8FF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43" w:author="Ross Norsworthy" w:date="2020-03-20T01:39:00Z"/>
                <w:sz w:val="20"/>
              </w:rPr>
            </w:pPr>
            <w:ins w:id="18744" w:author="Ross Norsworthy" w:date="2020-03-20T01:39:00Z">
              <w:r w:rsidRPr="00A013FD">
                <w:rPr>
                  <w:sz w:val="20"/>
                </w:rPr>
                <w:t>27</w:t>
              </w:r>
            </w:ins>
          </w:p>
        </w:tc>
        <w:tc>
          <w:tcPr>
            <w:tcW w:w="556" w:type="pct"/>
            <w:tcBorders>
              <w:top w:val="single" w:sz="4" w:space="0" w:color="auto"/>
              <w:left w:val="single" w:sz="4" w:space="0" w:color="auto"/>
              <w:bottom w:val="single" w:sz="4" w:space="0" w:color="auto"/>
              <w:right w:val="single" w:sz="4" w:space="0" w:color="auto"/>
            </w:tcBorders>
            <w:vAlign w:val="center"/>
          </w:tcPr>
          <w:p w14:paraId="68D5EE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45" w:author="Ross Norsworthy" w:date="2020-03-20T01:39:00Z"/>
                <w:sz w:val="20"/>
              </w:rPr>
            </w:pPr>
            <w:ins w:id="18746" w:author="Ross Norsworthy" w:date="2020-03-20T01:39:00Z">
              <w:r w:rsidRPr="00A013FD">
                <w:rPr>
                  <w:sz w:val="20"/>
                </w:rPr>
                <w:t>857</w:t>
              </w:r>
            </w:ins>
          </w:p>
        </w:tc>
        <w:tc>
          <w:tcPr>
            <w:tcW w:w="552" w:type="pct"/>
            <w:tcBorders>
              <w:top w:val="single" w:sz="4" w:space="0" w:color="auto"/>
              <w:left w:val="single" w:sz="4" w:space="0" w:color="auto"/>
              <w:bottom w:val="single" w:sz="4" w:space="0" w:color="auto"/>
              <w:right w:val="single" w:sz="4" w:space="0" w:color="auto"/>
            </w:tcBorders>
            <w:vAlign w:val="center"/>
          </w:tcPr>
          <w:p w14:paraId="723291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47" w:author="Ross Norsworthy" w:date="2020-03-20T01:39:00Z"/>
                <w:sz w:val="20"/>
              </w:rPr>
            </w:pPr>
            <w:ins w:id="18748" w:author="Ross Norsworthy" w:date="2020-03-20T01:39:00Z">
              <w:r w:rsidRPr="00A013FD">
                <w:rPr>
                  <w:sz w:val="20"/>
                </w:rPr>
                <w:t>128</w:t>
              </w:r>
            </w:ins>
          </w:p>
        </w:tc>
      </w:tr>
      <w:tr w:rsidR="00A013FD" w:rsidRPr="00A013FD" w14:paraId="6060D408" w14:textId="77777777" w:rsidTr="00BF604E">
        <w:trPr>
          <w:trHeight w:val="300"/>
          <w:jc w:val="center"/>
          <w:ins w:id="18749"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5719E3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50" w:author="Ross Norsworthy" w:date="2020-03-20T01:39:00Z"/>
                <w:b/>
                <w:sz w:val="20"/>
              </w:rPr>
            </w:pPr>
            <w:ins w:id="18751" w:author="Ross Norsworthy" w:date="2020-03-20T01:39:00Z">
              <w:r w:rsidRPr="00A013FD">
                <w:rPr>
                  <w:b/>
                  <w:sz w:val="20"/>
                </w:rPr>
                <w:t>N</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174AAF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52" w:author="Ross Norsworthy" w:date="2020-03-20T01:39:00Z"/>
                <w:sz w:val="20"/>
              </w:rPr>
            </w:pPr>
            <w:ins w:id="18753" w:author="Ross Norsworthy" w:date="2020-03-20T01:39:00Z">
              <w:r w:rsidRPr="00A013FD">
                <w:rPr>
                  <w:sz w:val="20"/>
                </w:rPr>
                <w:t>683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2735F3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54" w:author="Ross Norsworthy" w:date="2020-03-20T01:39:00Z"/>
                <w:sz w:val="20"/>
              </w:rPr>
            </w:pPr>
            <w:ins w:id="18755" w:author="Ross Norsworthy" w:date="2020-03-20T01:39:00Z">
              <w:r w:rsidRPr="00A013FD">
                <w:rPr>
                  <w:sz w:val="20"/>
                </w:rPr>
                <w:t>119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BD9AC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56" w:author="Ross Norsworthy" w:date="2020-03-20T01:39:00Z"/>
                <w:sz w:val="20"/>
              </w:rPr>
            </w:pPr>
            <w:ins w:id="18757" w:author="Ross Norsworthy" w:date="2020-03-20T01:39:00Z">
              <w:r w:rsidRPr="00A013FD">
                <w:rPr>
                  <w:sz w:val="20"/>
                </w:rPr>
                <w:t>114</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48BF23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58" w:author="Ross Norsworthy" w:date="2020-03-20T01:39:00Z"/>
                <w:sz w:val="20"/>
              </w:rPr>
            </w:pPr>
            <w:ins w:id="18759" w:author="Ross Norsworthy" w:date="2020-03-20T01:39:00Z">
              <w:r w:rsidRPr="00A013FD">
                <w:rPr>
                  <w:sz w:val="20"/>
                </w:rPr>
                <w:t>1321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67BC0F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60" w:author="Ross Norsworthy" w:date="2020-03-20T01:39:00Z"/>
                <w:sz w:val="20"/>
              </w:rPr>
            </w:pPr>
            <w:ins w:id="18761" w:author="Ross Norsworthy" w:date="2020-03-20T01:39:00Z">
              <w:r w:rsidRPr="00A013FD">
                <w:rPr>
                  <w:sz w:val="20"/>
                </w:rPr>
                <w:t>202</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34A22F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62" w:author="Ross Norsworthy" w:date="2020-03-20T01:39:00Z"/>
                <w:sz w:val="20"/>
              </w:rPr>
            </w:pPr>
            <w:ins w:id="18763" w:author="Ross Norsworthy" w:date="2020-03-20T01:39:00Z">
              <w:r w:rsidRPr="00A013FD">
                <w:rPr>
                  <w:sz w:val="20"/>
                </w:rPr>
                <w:t>47</w:t>
              </w:r>
            </w:ins>
          </w:p>
        </w:tc>
        <w:tc>
          <w:tcPr>
            <w:tcW w:w="556" w:type="pct"/>
            <w:tcBorders>
              <w:top w:val="single" w:sz="4" w:space="0" w:color="auto"/>
              <w:left w:val="single" w:sz="4" w:space="0" w:color="auto"/>
              <w:bottom w:val="single" w:sz="4" w:space="0" w:color="auto"/>
              <w:right w:val="single" w:sz="4" w:space="0" w:color="auto"/>
            </w:tcBorders>
            <w:vAlign w:val="center"/>
          </w:tcPr>
          <w:p w14:paraId="4D03D5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64" w:author="Ross Norsworthy" w:date="2020-03-20T01:39:00Z"/>
                <w:sz w:val="20"/>
              </w:rPr>
            </w:pPr>
            <w:ins w:id="18765" w:author="Ross Norsworthy" w:date="2020-03-20T01:39:00Z">
              <w:r w:rsidRPr="00A013FD">
                <w:rPr>
                  <w:sz w:val="20"/>
                </w:rPr>
                <w:t>15</w:t>
              </w:r>
            </w:ins>
          </w:p>
        </w:tc>
        <w:tc>
          <w:tcPr>
            <w:tcW w:w="552" w:type="pct"/>
            <w:tcBorders>
              <w:top w:val="single" w:sz="4" w:space="0" w:color="auto"/>
              <w:left w:val="single" w:sz="4" w:space="0" w:color="auto"/>
              <w:bottom w:val="single" w:sz="4" w:space="0" w:color="auto"/>
              <w:right w:val="single" w:sz="4" w:space="0" w:color="auto"/>
            </w:tcBorders>
            <w:vAlign w:val="center"/>
          </w:tcPr>
          <w:p w14:paraId="2732BB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66" w:author="Ross Norsworthy" w:date="2020-03-20T01:39:00Z"/>
                <w:sz w:val="20"/>
              </w:rPr>
            </w:pPr>
            <w:ins w:id="18767" w:author="Ross Norsworthy" w:date="2020-03-20T01:39:00Z">
              <w:r w:rsidRPr="00A013FD">
                <w:rPr>
                  <w:sz w:val="20"/>
                </w:rPr>
                <w:t>195</w:t>
              </w:r>
            </w:ins>
          </w:p>
        </w:tc>
      </w:tr>
      <w:tr w:rsidR="00A013FD" w:rsidRPr="00A013FD" w14:paraId="224E8759" w14:textId="77777777" w:rsidTr="00BF604E">
        <w:trPr>
          <w:trHeight w:val="300"/>
          <w:jc w:val="center"/>
          <w:ins w:id="18768"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7DB31B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69" w:author="Ross Norsworthy" w:date="2020-03-20T01:39:00Z"/>
                <w:b/>
                <w:sz w:val="20"/>
              </w:rPr>
            </w:pPr>
            <w:ins w:id="18770" w:author="Ross Norsworthy" w:date="2020-03-20T01:39:00Z">
              <w:r w:rsidRPr="00A013FD">
                <w:rPr>
                  <w:b/>
                  <w:sz w:val="20"/>
                </w:rPr>
                <w:t>L</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5B39EE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71" w:author="Ross Norsworthy" w:date="2020-03-20T01:39:00Z"/>
                <w:sz w:val="20"/>
              </w:rPr>
            </w:pPr>
            <w:ins w:id="18772" w:author="Ross Norsworthy" w:date="2020-03-20T01:39:00Z">
              <w:r w:rsidRPr="00A013FD">
                <w:rPr>
                  <w:sz w:val="20"/>
                </w:rPr>
                <w:t>9562</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87319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73" w:author="Ross Norsworthy" w:date="2020-03-20T01:39:00Z"/>
                <w:sz w:val="20"/>
              </w:rPr>
            </w:pPr>
            <w:ins w:id="18774" w:author="Ross Norsworthy" w:date="2020-03-20T01:39:00Z">
              <w:r w:rsidRPr="00A013FD">
                <w:rPr>
                  <w:sz w:val="20"/>
                </w:rPr>
                <w:t>30583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2B484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75" w:author="Ross Norsworthy" w:date="2020-03-20T01:39:00Z"/>
                <w:sz w:val="20"/>
              </w:rPr>
            </w:pPr>
            <w:ins w:id="18776" w:author="Ross Norsworthy" w:date="2020-03-20T01:39:00Z">
              <w:r w:rsidRPr="00A013FD">
                <w:rPr>
                  <w:sz w:val="20"/>
                </w:rPr>
                <w:t>57342</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725CA7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77" w:author="Ross Norsworthy" w:date="2020-03-20T01:39:00Z"/>
                <w:sz w:val="20"/>
              </w:rPr>
            </w:pPr>
            <w:ins w:id="18778" w:author="Ross Norsworthy" w:date="2020-03-20T01:39:00Z">
              <w:r w:rsidRPr="00A013FD">
                <w:rPr>
                  <w:sz w:val="20"/>
                </w:rPr>
                <w:t>21136</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6792E2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79" w:author="Ross Norsworthy" w:date="2020-03-20T01:39:00Z"/>
                <w:sz w:val="20"/>
              </w:rPr>
            </w:pPr>
            <w:ins w:id="18780" w:author="Ross Norsworthy" w:date="2020-03-20T01:39:00Z">
              <w:r w:rsidRPr="00A013FD">
                <w:rPr>
                  <w:sz w:val="20"/>
                </w:rPr>
                <w:t>26664</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8FB71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81" w:author="Ross Norsworthy" w:date="2020-03-20T01:39:00Z"/>
                <w:sz w:val="20"/>
              </w:rPr>
            </w:pPr>
            <w:ins w:id="18782" w:author="Ross Norsworthy" w:date="2020-03-20T01:39:00Z">
              <w:r w:rsidRPr="00A013FD">
                <w:rPr>
                  <w:sz w:val="20"/>
                </w:rPr>
                <w:t>1269</w:t>
              </w:r>
            </w:ins>
          </w:p>
        </w:tc>
        <w:tc>
          <w:tcPr>
            <w:tcW w:w="556" w:type="pct"/>
            <w:tcBorders>
              <w:top w:val="single" w:sz="4" w:space="0" w:color="auto"/>
              <w:left w:val="single" w:sz="4" w:space="0" w:color="auto"/>
              <w:bottom w:val="single" w:sz="4" w:space="0" w:color="auto"/>
              <w:right w:val="single" w:sz="4" w:space="0" w:color="auto"/>
            </w:tcBorders>
            <w:vAlign w:val="center"/>
          </w:tcPr>
          <w:p w14:paraId="313C1C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83" w:author="Ross Norsworthy" w:date="2020-03-20T01:39:00Z"/>
                <w:sz w:val="20"/>
              </w:rPr>
            </w:pPr>
            <w:ins w:id="18784" w:author="Ross Norsworthy" w:date="2020-03-20T01:39:00Z">
              <w:r w:rsidRPr="00A013FD">
                <w:rPr>
                  <w:sz w:val="20"/>
                </w:rPr>
                <w:t>12855</w:t>
              </w:r>
            </w:ins>
          </w:p>
        </w:tc>
        <w:tc>
          <w:tcPr>
            <w:tcW w:w="552" w:type="pct"/>
            <w:tcBorders>
              <w:top w:val="single" w:sz="4" w:space="0" w:color="auto"/>
              <w:left w:val="single" w:sz="4" w:space="0" w:color="auto"/>
              <w:bottom w:val="single" w:sz="4" w:space="0" w:color="auto"/>
              <w:right w:val="single" w:sz="4" w:space="0" w:color="auto"/>
            </w:tcBorders>
            <w:vAlign w:val="center"/>
          </w:tcPr>
          <w:p w14:paraId="6A2B83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85" w:author="Ross Norsworthy" w:date="2020-03-20T01:39:00Z"/>
                <w:sz w:val="20"/>
              </w:rPr>
            </w:pPr>
            <w:ins w:id="18786" w:author="Ross Norsworthy" w:date="2020-03-20T01:39:00Z">
              <w:r w:rsidRPr="00A013FD">
                <w:rPr>
                  <w:sz w:val="20"/>
                </w:rPr>
                <w:t>24960</w:t>
              </w:r>
            </w:ins>
          </w:p>
        </w:tc>
      </w:tr>
      <w:tr w:rsidR="00A013FD" w:rsidRPr="00A013FD" w14:paraId="1130FEEA" w14:textId="77777777" w:rsidTr="00BF604E">
        <w:trPr>
          <w:trHeight w:val="300"/>
          <w:jc w:val="center"/>
          <w:ins w:id="18787"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39AB39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88" w:author="Ross Norsworthy" w:date="2020-03-20T01:39:00Z"/>
                <w:b/>
                <w:sz w:val="20"/>
              </w:rPr>
            </w:pPr>
            <w:ins w:id="18789" w:author="Ross Norsworthy" w:date="2020-03-20T01:39:00Z">
              <w:r w:rsidRPr="00A013FD">
                <w:rPr>
                  <w:b/>
                  <w:sz w:val="20"/>
                </w:rPr>
                <w:t>IB</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78B95C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90" w:author="Ross Norsworthy" w:date="2020-03-20T01:39:00Z"/>
                <w:sz w:val="20"/>
              </w:rPr>
            </w:pPr>
            <w:ins w:id="18791" w:author="Ross Norsworthy" w:date="2020-03-20T01:39:00Z">
              <w:r w:rsidRPr="00A013FD">
                <w:rPr>
                  <w:sz w:val="20"/>
                </w:rPr>
                <w:t>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7A15E9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92" w:author="Ross Norsworthy" w:date="2020-03-20T01:39:00Z"/>
                <w:sz w:val="20"/>
              </w:rPr>
            </w:pPr>
            <w:ins w:id="18793" w:author="Ross Norsworthy" w:date="2020-03-20T01:39:00Z">
              <w:r w:rsidRPr="00A013FD">
                <w:rPr>
                  <w:sz w:val="20"/>
                </w:rPr>
                <w:t>5</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35AAFD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94" w:author="Ross Norsworthy" w:date="2020-03-20T01:39:00Z"/>
                <w:sz w:val="20"/>
              </w:rPr>
            </w:pPr>
            <w:ins w:id="18795" w:author="Ross Norsworthy" w:date="2020-03-20T01:39:00Z">
              <w:r w:rsidRPr="00A013FD">
                <w:rPr>
                  <w:sz w:val="20"/>
                </w:rPr>
                <w:t>4</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7BD9A3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96" w:author="Ross Norsworthy" w:date="2020-03-20T01:39:00Z"/>
                <w:sz w:val="20"/>
              </w:rPr>
            </w:pPr>
            <w:ins w:id="18797" w:author="Ross Norsworthy" w:date="2020-03-20T01:39:00Z">
              <w:r w:rsidRPr="00A013FD">
                <w:rPr>
                  <w:sz w:val="20"/>
                </w:rPr>
                <w:t>4</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675805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798" w:author="Ross Norsworthy" w:date="2020-03-20T01:39:00Z"/>
                <w:sz w:val="20"/>
              </w:rPr>
            </w:pPr>
            <w:ins w:id="18799" w:author="Ross Norsworthy" w:date="2020-03-20T01:39:00Z">
              <w:r w:rsidRPr="00A013FD">
                <w:rPr>
                  <w:sz w:val="20"/>
                </w:rPr>
                <w:t>5</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36C945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00" w:author="Ross Norsworthy" w:date="2020-03-20T01:39:00Z"/>
                <w:sz w:val="20"/>
              </w:rPr>
            </w:pPr>
            <w:ins w:id="18801" w:author="Ross Norsworthy" w:date="2020-03-20T01:39:00Z">
              <w:r w:rsidRPr="00A013FD">
                <w:rPr>
                  <w:sz w:val="20"/>
                </w:rPr>
                <w:t>1</w:t>
              </w:r>
            </w:ins>
          </w:p>
        </w:tc>
        <w:tc>
          <w:tcPr>
            <w:tcW w:w="556" w:type="pct"/>
            <w:tcBorders>
              <w:top w:val="single" w:sz="4" w:space="0" w:color="auto"/>
              <w:left w:val="single" w:sz="4" w:space="0" w:color="auto"/>
              <w:bottom w:val="single" w:sz="4" w:space="0" w:color="auto"/>
              <w:right w:val="single" w:sz="4" w:space="0" w:color="auto"/>
            </w:tcBorders>
            <w:vAlign w:val="center"/>
          </w:tcPr>
          <w:p w14:paraId="6274D9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02" w:author="Ross Norsworthy" w:date="2020-03-20T01:39:00Z"/>
                <w:sz w:val="20"/>
              </w:rPr>
            </w:pPr>
            <w:ins w:id="18803" w:author="Ross Norsworthy" w:date="2020-03-20T01:39:00Z">
              <w:r w:rsidRPr="00A013FD">
                <w:rPr>
                  <w:sz w:val="20"/>
                </w:rPr>
                <w:t>1</w:t>
              </w:r>
            </w:ins>
          </w:p>
        </w:tc>
        <w:tc>
          <w:tcPr>
            <w:tcW w:w="552" w:type="pct"/>
            <w:tcBorders>
              <w:top w:val="single" w:sz="4" w:space="0" w:color="auto"/>
              <w:left w:val="single" w:sz="4" w:space="0" w:color="auto"/>
              <w:bottom w:val="single" w:sz="4" w:space="0" w:color="auto"/>
              <w:right w:val="single" w:sz="4" w:space="0" w:color="auto"/>
            </w:tcBorders>
            <w:vAlign w:val="center"/>
          </w:tcPr>
          <w:p w14:paraId="37D213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04" w:author="Ross Norsworthy" w:date="2020-03-20T01:39:00Z"/>
                <w:sz w:val="20"/>
              </w:rPr>
            </w:pPr>
            <w:ins w:id="18805" w:author="Ross Norsworthy" w:date="2020-03-20T01:39:00Z">
              <w:r w:rsidRPr="00A013FD">
                <w:rPr>
                  <w:sz w:val="20"/>
                </w:rPr>
                <w:t>1</w:t>
              </w:r>
            </w:ins>
          </w:p>
        </w:tc>
      </w:tr>
      <w:tr w:rsidR="00A013FD" w:rsidRPr="00A013FD" w14:paraId="7B013675" w14:textId="77777777" w:rsidTr="00BF604E">
        <w:trPr>
          <w:trHeight w:val="300"/>
          <w:jc w:val="center"/>
          <w:ins w:id="18806"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1FB004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07" w:author="Ross Norsworthy" w:date="2020-03-20T01:39:00Z"/>
                <w:b/>
                <w:sz w:val="20"/>
              </w:rPr>
            </w:pPr>
            <w:ins w:id="18808" w:author="Ross Norsworthy" w:date="2020-03-20T01:39:00Z">
              <w:r w:rsidRPr="00A013FD">
                <w:rPr>
                  <w:b/>
                  <w:sz w:val="20"/>
                  <w:lang w:val="en-US"/>
                </w:rPr>
                <w:t>A</w:t>
              </w:r>
              <w:r w:rsidRPr="00A013FD">
                <w:rPr>
                  <w:b/>
                  <w:sz w:val="20"/>
                  <w:vertAlign w:val="subscript"/>
                  <w:lang w:val="en-US"/>
                </w:rPr>
                <w:t>r</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3EB492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09" w:author="Ross Norsworthy" w:date="2020-03-20T01:39:00Z"/>
                <w:sz w:val="20"/>
              </w:rPr>
            </w:pPr>
            <w:ins w:id="18810" w:author="Ross Norsworthy" w:date="2020-03-20T01:39:00Z">
              <w:r w:rsidRPr="00A013FD">
                <w:rPr>
                  <w:sz w:val="20"/>
                </w:rPr>
                <w:t>5</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3066E4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11" w:author="Ross Norsworthy" w:date="2020-03-20T01:39:00Z"/>
                <w:sz w:val="20"/>
              </w:rPr>
            </w:pPr>
            <w:ins w:id="18812" w:author="Ross Norsworthy" w:date="2020-03-20T01:39:00Z">
              <w:r w:rsidRPr="00A013FD">
                <w:rPr>
                  <w:sz w:val="20"/>
                </w:rPr>
                <w:t>127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765A80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13" w:author="Ross Norsworthy" w:date="2020-03-20T01:39:00Z"/>
                <w:sz w:val="20"/>
              </w:rPr>
            </w:pPr>
            <w:ins w:id="18814" w:author="Ross Norsworthy" w:date="2020-03-20T01:39:00Z">
              <w:r w:rsidRPr="00A013FD">
                <w:rPr>
                  <w:sz w:val="20"/>
                </w:rPr>
                <w:t>251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904D1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15" w:author="Ross Norsworthy" w:date="2020-03-20T01:39:00Z"/>
                <w:sz w:val="20"/>
              </w:rPr>
            </w:pPr>
            <w:ins w:id="18816" w:author="Ross Norsworthy" w:date="2020-03-20T01:39:00Z">
              <w:r w:rsidRPr="00A013FD">
                <w:rPr>
                  <w:sz w:val="20"/>
                </w:rPr>
                <w:t>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8F4DC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17" w:author="Ross Norsworthy" w:date="2020-03-20T01:39:00Z"/>
                <w:sz w:val="20"/>
              </w:rPr>
            </w:pPr>
            <w:ins w:id="18818" w:author="Ross Norsworthy" w:date="2020-03-20T01:39:00Z">
              <w:r w:rsidRPr="00A013FD">
                <w:rPr>
                  <w:sz w:val="20"/>
                </w:rPr>
                <w:t>61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4CEA2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19" w:author="Ross Norsworthy" w:date="2020-03-20T01:39:00Z"/>
                <w:sz w:val="20"/>
              </w:rPr>
            </w:pPr>
            <w:ins w:id="18820" w:author="Ross Norsworthy" w:date="2020-03-20T01:39:00Z">
              <w:r w:rsidRPr="00A013FD">
                <w:rPr>
                  <w:sz w:val="20"/>
                </w:rPr>
                <w:t>13</w:t>
              </w:r>
            </w:ins>
          </w:p>
        </w:tc>
        <w:tc>
          <w:tcPr>
            <w:tcW w:w="556" w:type="pct"/>
            <w:tcBorders>
              <w:top w:val="single" w:sz="4" w:space="0" w:color="auto"/>
              <w:left w:val="single" w:sz="4" w:space="0" w:color="auto"/>
              <w:bottom w:val="single" w:sz="4" w:space="0" w:color="auto"/>
              <w:right w:val="single" w:sz="4" w:space="0" w:color="auto"/>
            </w:tcBorders>
            <w:vAlign w:val="center"/>
          </w:tcPr>
          <w:p w14:paraId="063C61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21" w:author="Ross Norsworthy" w:date="2020-03-20T01:39:00Z"/>
                <w:sz w:val="20"/>
              </w:rPr>
            </w:pPr>
            <w:ins w:id="18822" w:author="Ross Norsworthy" w:date="2020-03-20T01:39:00Z">
              <w:r w:rsidRPr="00A013FD">
                <w:rPr>
                  <w:sz w:val="20"/>
                </w:rPr>
                <w:t>421</w:t>
              </w:r>
            </w:ins>
          </w:p>
        </w:tc>
        <w:tc>
          <w:tcPr>
            <w:tcW w:w="552" w:type="pct"/>
            <w:tcBorders>
              <w:top w:val="single" w:sz="4" w:space="0" w:color="auto"/>
              <w:left w:val="single" w:sz="4" w:space="0" w:color="auto"/>
              <w:bottom w:val="single" w:sz="4" w:space="0" w:color="auto"/>
              <w:right w:val="single" w:sz="4" w:space="0" w:color="auto"/>
            </w:tcBorders>
            <w:vAlign w:val="center"/>
          </w:tcPr>
          <w:p w14:paraId="556E13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23" w:author="Ross Norsworthy" w:date="2020-03-20T01:39:00Z"/>
                <w:sz w:val="20"/>
              </w:rPr>
            </w:pPr>
            <w:ins w:id="18824" w:author="Ross Norsworthy" w:date="2020-03-20T01:39:00Z">
              <w:r w:rsidRPr="00A013FD">
                <w:rPr>
                  <w:sz w:val="20"/>
                </w:rPr>
                <w:t>51</w:t>
              </w:r>
            </w:ins>
          </w:p>
        </w:tc>
      </w:tr>
      <w:tr w:rsidR="00A013FD" w:rsidRPr="00A013FD" w14:paraId="5BE47292" w14:textId="77777777" w:rsidTr="00BF604E">
        <w:trPr>
          <w:trHeight w:val="300"/>
          <w:jc w:val="center"/>
          <w:ins w:id="18825"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789322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26" w:author="Ross Norsworthy" w:date="2020-03-20T01:39:00Z"/>
                <w:b/>
                <w:sz w:val="20"/>
              </w:rPr>
            </w:pPr>
            <w:ins w:id="18827" w:author="Ross Norsworthy" w:date="2020-03-20T01:39:00Z">
              <w:r w:rsidRPr="00A013FD">
                <w:rPr>
                  <w:b/>
                  <w:sz w:val="20"/>
                </w:rPr>
                <w:t>B</w:t>
              </w:r>
              <w:r w:rsidRPr="00A013FD">
                <w:rPr>
                  <w:b/>
                  <w:sz w:val="20"/>
                  <w:vertAlign w:val="subscript"/>
                  <w:lang w:val="en-US"/>
                </w:rPr>
                <w:t>r</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3F9167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28" w:author="Ross Norsworthy" w:date="2020-03-20T01:39:00Z"/>
                <w:sz w:val="20"/>
              </w:rPr>
            </w:pPr>
            <w:ins w:id="18829" w:author="Ross Norsworthy" w:date="2020-03-20T01:39:00Z">
              <w:r w:rsidRPr="00A013FD">
                <w:rPr>
                  <w:sz w:val="20"/>
                </w:rPr>
                <w:t>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483B16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30" w:author="Ross Norsworthy" w:date="2020-03-20T01:39:00Z"/>
                <w:sz w:val="20"/>
              </w:rPr>
            </w:pPr>
            <w:ins w:id="18831" w:author="Ross Norsworthy" w:date="2020-03-20T01:39:00Z">
              <w:r w:rsidRPr="00A013FD">
                <w:rPr>
                  <w:sz w:val="20"/>
                </w:rPr>
                <w:t>107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DD9FC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32" w:author="Ross Norsworthy" w:date="2020-03-20T01:39:00Z"/>
                <w:sz w:val="20"/>
              </w:rPr>
            </w:pPr>
            <w:ins w:id="18833" w:author="Ross Norsworthy" w:date="2020-03-20T01:39:00Z">
              <w:r w:rsidRPr="00A013FD">
                <w:rPr>
                  <w:sz w:val="20"/>
                </w:rPr>
                <w:t>223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4EB574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34" w:author="Ross Norsworthy" w:date="2020-03-20T01:39:00Z"/>
                <w:sz w:val="20"/>
              </w:rPr>
            </w:pPr>
            <w:ins w:id="18835" w:author="Ross Norsworthy" w:date="2020-03-20T01:39:00Z">
              <w:r w:rsidRPr="00A013FD">
                <w:rPr>
                  <w:sz w:val="20"/>
                </w:rPr>
                <w:t>13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2239C4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36" w:author="Ross Norsworthy" w:date="2020-03-20T01:39:00Z"/>
                <w:sz w:val="20"/>
              </w:rPr>
            </w:pPr>
            <w:ins w:id="18837" w:author="Ross Norsworthy" w:date="2020-03-20T01:39:00Z">
              <w:r w:rsidRPr="00A013FD">
                <w:rPr>
                  <w:sz w:val="20"/>
                </w:rPr>
                <w:t>31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D2973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38" w:author="Ross Norsworthy" w:date="2020-03-20T01:39:00Z"/>
                <w:sz w:val="20"/>
              </w:rPr>
            </w:pPr>
            <w:ins w:id="18839" w:author="Ross Norsworthy" w:date="2020-03-20T01:39:00Z">
              <w:r w:rsidRPr="00A013FD">
                <w:rPr>
                  <w:sz w:val="20"/>
                </w:rPr>
                <w:t>17</w:t>
              </w:r>
            </w:ins>
          </w:p>
        </w:tc>
        <w:tc>
          <w:tcPr>
            <w:tcW w:w="556" w:type="pct"/>
            <w:tcBorders>
              <w:top w:val="single" w:sz="4" w:space="0" w:color="auto"/>
              <w:left w:val="single" w:sz="4" w:space="0" w:color="auto"/>
              <w:bottom w:val="single" w:sz="4" w:space="0" w:color="auto"/>
              <w:right w:val="single" w:sz="4" w:space="0" w:color="auto"/>
            </w:tcBorders>
            <w:vAlign w:val="center"/>
          </w:tcPr>
          <w:p w14:paraId="5A47C4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40" w:author="Ross Norsworthy" w:date="2020-03-20T01:39:00Z"/>
                <w:sz w:val="20"/>
              </w:rPr>
            </w:pPr>
            <w:ins w:id="18841" w:author="Ross Norsworthy" w:date="2020-03-20T01:39:00Z">
              <w:r w:rsidRPr="00A013FD">
                <w:rPr>
                  <w:sz w:val="20"/>
                </w:rPr>
                <w:t>367</w:t>
              </w:r>
            </w:ins>
          </w:p>
        </w:tc>
        <w:tc>
          <w:tcPr>
            <w:tcW w:w="552" w:type="pct"/>
            <w:tcBorders>
              <w:top w:val="single" w:sz="4" w:space="0" w:color="auto"/>
              <w:left w:val="single" w:sz="4" w:space="0" w:color="auto"/>
              <w:bottom w:val="single" w:sz="4" w:space="0" w:color="auto"/>
              <w:right w:val="single" w:sz="4" w:space="0" w:color="auto"/>
            </w:tcBorders>
            <w:vAlign w:val="center"/>
          </w:tcPr>
          <w:p w14:paraId="0E3D2C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42" w:author="Ross Norsworthy" w:date="2020-03-20T01:39:00Z"/>
                <w:sz w:val="20"/>
              </w:rPr>
            </w:pPr>
            <w:ins w:id="18843" w:author="Ross Norsworthy" w:date="2020-03-20T01:39:00Z">
              <w:r w:rsidRPr="00A013FD">
                <w:rPr>
                  <w:sz w:val="20"/>
                </w:rPr>
                <w:t>89</w:t>
              </w:r>
            </w:ins>
          </w:p>
        </w:tc>
      </w:tr>
      <w:tr w:rsidR="00A013FD" w:rsidRPr="00A013FD" w14:paraId="30BF90AA" w14:textId="77777777" w:rsidTr="00BF604E">
        <w:trPr>
          <w:trHeight w:val="300"/>
          <w:jc w:val="center"/>
          <w:ins w:id="18844"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660C43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45" w:author="Ross Norsworthy" w:date="2020-03-20T01:39:00Z"/>
                <w:b/>
                <w:sz w:val="20"/>
              </w:rPr>
            </w:pPr>
            <w:ins w:id="18846" w:author="Ross Norsworthy" w:date="2020-03-20T01:39:00Z">
              <w:r w:rsidRPr="00A013FD">
                <w:rPr>
                  <w:b/>
                  <w:sz w:val="20"/>
                  <w:lang w:val="en-US"/>
                </w:rPr>
                <w:t>A</w:t>
              </w:r>
              <w:r w:rsidRPr="00A013FD">
                <w:rPr>
                  <w:b/>
                  <w:sz w:val="20"/>
                  <w:vertAlign w:val="subscript"/>
                </w:rPr>
                <w:t>c</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7F8468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47" w:author="Ross Norsworthy" w:date="2020-03-20T01:39:00Z"/>
                <w:sz w:val="20"/>
              </w:rPr>
            </w:pPr>
            <w:ins w:id="18848" w:author="Ross Norsworthy" w:date="2020-03-20T01:39:00Z">
              <w:r w:rsidRPr="00A013FD">
                <w:rPr>
                  <w:sz w:val="20"/>
                </w:rPr>
                <w:t>337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5AF61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49" w:author="Ross Norsworthy" w:date="2020-03-20T01:39:00Z"/>
                <w:sz w:val="20"/>
              </w:rPr>
            </w:pPr>
            <w:ins w:id="18850" w:author="Ross Norsworthy" w:date="2020-03-20T01:39:00Z">
              <w:r w:rsidRPr="00A013FD">
                <w:rPr>
                  <w:sz w:val="20"/>
                </w:rPr>
                <w:t>59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44C8E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51" w:author="Ross Norsworthy" w:date="2020-03-20T01:39:00Z"/>
                <w:sz w:val="20"/>
              </w:rPr>
            </w:pPr>
            <w:ins w:id="18852" w:author="Ross Norsworthy" w:date="2020-03-20T01:39:00Z">
              <w:r w:rsidRPr="00A013FD">
                <w:rPr>
                  <w:sz w:val="20"/>
                </w:rPr>
                <w:t>53</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080F0F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53" w:author="Ross Norsworthy" w:date="2020-03-20T01:39:00Z"/>
                <w:sz w:val="20"/>
              </w:rPr>
            </w:pPr>
            <w:ins w:id="18854" w:author="Ross Norsworthy" w:date="2020-03-20T01:39:00Z">
              <w:r w:rsidRPr="00A013FD">
                <w:rPr>
                  <w:sz w:val="20"/>
                </w:rPr>
                <w:t>659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44DE61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55" w:author="Ross Norsworthy" w:date="2020-03-20T01:39:00Z"/>
                <w:sz w:val="20"/>
              </w:rPr>
            </w:pPr>
            <w:ins w:id="18856" w:author="Ross Norsworthy" w:date="2020-03-20T01:39:00Z">
              <w:r w:rsidRPr="00A013FD">
                <w:rPr>
                  <w:sz w:val="20"/>
                </w:rPr>
                <w:t>97</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223D01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57" w:author="Ross Norsworthy" w:date="2020-03-20T01:39:00Z"/>
                <w:sz w:val="20"/>
              </w:rPr>
            </w:pPr>
            <w:ins w:id="18858" w:author="Ross Norsworthy" w:date="2020-03-20T01:39:00Z">
              <w:r w:rsidRPr="00A013FD">
                <w:rPr>
                  <w:sz w:val="20"/>
                </w:rPr>
                <w:t>23</w:t>
              </w:r>
            </w:ins>
          </w:p>
        </w:tc>
        <w:tc>
          <w:tcPr>
            <w:tcW w:w="556" w:type="pct"/>
            <w:tcBorders>
              <w:top w:val="single" w:sz="4" w:space="0" w:color="auto"/>
              <w:left w:val="single" w:sz="4" w:space="0" w:color="auto"/>
              <w:bottom w:val="single" w:sz="4" w:space="0" w:color="auto"/>
              <w:right w:val="single" w:sz="4" w:space="0" w:color="auto"/>
            </w:tcBorders>
            <w:vAlign w:val="center"/>
          </w:tcPr>
          <w:p w14:paraId="196D12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59" w:author="Ross Norsworthy" w:date="2020-03-20T01:39:00Z"/>
                <w:sz w:val="20"/>
              </w:rPr>
            </w:pPr>
            <w:ins w:id="18860" w:author="Ross Norsworthy" w:date="2020-03-20T01:39:00Z">
              <w:r w:rsidRPr="00A013FD">
                <w:rPr>
                  <w:sz w:val="20"/>
                </w:rPr>
                <w:t>7</w:t>
              </w:r>
            </w:ins>
          </w:p>
        </w:tc>
        <w:tc>
          <w:tcPr>
            <w:tcW w:w="552" w:type="pct"/>
            <w:tcBorders>
              <w:top w:val="single" w:sz="4" w:space="0" w:color="auto"/>
              <w:left w:val="single" w:sz="4" w:space="0" w:color="auto"/>
              <w:bottom w:val="single" w:sz="4" w:space="0" w:color="auto"/>
              <w:right w:val="single" w:sz="4" w:space="0" w:color="auto"/>
            </w:tcBorders>
            <w:vAlign w:val="center"/>
          </w:tcPr>
          <w:p w14:paraId="08794E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61" w:author="Ross Norsworthy" w:date="2020-03-20T01:39:00Z"/>
                <w:sz w:val="20"/>
              </w:rPr>
            </w:pPr>
            <w:ins w:id="18862" w:author="Ross Norsworthy" w:date="2020-03-20T01:39:00Z">
              <w:r w:rsidRPr="00A013FD">
                <w:rPr>
                  <w:sz w:val="20"/>
                </w:rPr>
                <w:t>97</w:t>
              </w:r>
            </w:ins>
          </w:p>
        </w:tc>
      </w:tr>
      <w:tr w:rsidR="00A013FD" w:rsidRPr="00A013FD" w14:paraId="35C1C3E5" w14:textId="77777777" w:rsidTr="00BF604E">
        <w:trPr>
          <w:trHeight w:val="300"/>
          <w:jc w:val="center"/>
          <w:ins w:id="18863" w:author="Ross Norsworthy" w:date="2020-03-20T01:39:00Z"/>
        </w:trPr>
        <w:tc>
          <w:tcPr>
            <w:tcW w:w="555" w:type="pct"/>
            <w:tcBorders>
              <w:top w:val="single" w:sz="4" w:space="0" w:color="auto"/>
              <w:left w:val="single" w:sz="4" w:space="0" w:color="auto"/>
              <w:bottom w:val="single" w:sz="4" w:space="0" w:color="auto"/>
              <w:right w:val="single" w:sz="4" w:space="0" w:color="auto"/>
            </w:tcBorders>
            <w:noWrap/>
            <w:vAlign w:val="center"/>
          </w:tcPr>
          <w:p w14:paraId="401D85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64" w:author="Ross Norsworthy" w:date="2020-03-20T01:39:00Z"/>
                <w:b/>
                <w:sz w:val="20"/>
              </w:rPr>
            </w:pPr>
            <w:ins w:id="18865" w:author="Ross Norsworthy" w:date="2020-03-20T01:39:00Z">
              <w:r w:rsidRPr="00A013FD">
                <w:rPr>
                  <w:b/>
                  <w:sz w:val="20"/>
                </w:rPr>
                <w:t>B</w:t>
              </w:r>
              <w:r w:rsidRPr="00A013FD">
                <w:rPr>
                  <w:b/>
                  <w:sz w:val="20"/>
                  <w:vertAlign w:val="subscript"/>
                </w:rPr>
                <w:t>c</w:t>
              </w:r>
            </w:ins>
          </w:p>
        </w:tc>
        <w:tc>
          <w:tcPr>
            <w:tcW w:w="557" w:type="pct"/>
            <w:tcBorders>
              <w:top w:val="single" w:sz="4" w:space="0" w:color="auto"/>
              <w:left w:val="single" w:sz="4" w:space="0" w:color="auto"/>
              <w:bottom w:val="single" w:sz="4" w:space="0" w:color="auto"/>
              <w:right w:val="single" w:sz="4" w:space="0" w:color="auto"/>
            </w:tcBorders>
            <w:noWrap/>
            <w:vAlign w:val="center"/>
          </w:tcPr>
          <w:p w14:paraId="47994A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66" w:author="Ross Norsworthy" w:date="2020-03-20T01:39:00Z"/>
                <w:sz w:val="20"/>
              </w:rPr>
            </w:pPr>
            <w:ins w:id="18867" w:author="Ross Norsworthy" w:date="2020-03-20T01:39:00Z">
              <w:r w:rsidRPr="00A013FD">
                <w:rPr>
                  <w:sz w:val="20"/>
                </w:rPr>
                <w:t>71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5EBD16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68" w:author="Ross Norsworthy" w:date="2020-03-20T01:39:00Z"/>
                <w:sz w:val="20"/>
              </w:rPr>
            </w:pPr>
            <w:ins w:id="18869" w:author="Ross Norsworthy" w:date="2020-03-20T01:39:00Z">
              <w:r w:rsidRPr="00A013FD">
                <w:rPr>
                  <w:sz w:val="20"/>
                </w:rPr>
                <w:t>41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72254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70" w:author="Ross Norsworthy" w:date="2020-03-20T01:39:00Z"/>
                <w:sz w:val="20"/>
              </w:rPr>
            </w:pPr>
            <w:ins w:id="18871" w:author="Ross Norsworthy" w:date="2020-03-20T01:39:00Z">
              <w:r w:rsidRPr="00A013FD">
                <w:rPr>
                  <w:sz w:val="20"/>
                </w:rPr>
                <w:t>11</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B0812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72" w:author="Ross Norsworthy" w:date="2020-03-20T01:39:00Z"/>
                <w:sz w:val="20"/>
              </w:rPr>
            </w:pPr>
            <w:ins w:id="18873" w:author="Ross Norsworthy" w:date="2020-03-20T01:39:00Z">
              <w:r w:rsidRPr="00A013FD">
                <w:rPr>
                  <w:sz w:val="20"/>
                </w:rPr>
                <w:t>59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1FBFF8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74" w:author="Ross Norsworthy" w:date="2020-03-20T01:39:00Z"/>
                <w:sz w:val="20"/>
              </w:rPr>
            </w:pPr>
            <w:ins w:id="18875" w:author="Ross Norsworthy" w:date="2020-03-20T01:39:00Z">
              <w:r w:rsidRPr="00A013FD">
                <w:rPr>
                  <w:sz w:val="20"/>
                </w:rPr>
                <w:t>59</w:t>
              </w:r>
            </w:ins>
          </w:p>
        </w:tc>
        <w:tc>
          <w:tcPr>
            <w:tcW w:w="556" w:type="pct"/>
            <w:tcBorders>
              <w:top w:val="single" w:sz="4" w:space="0" w:color="auto"/>
              <w:left w:val="single" w:sz="4" w:space="0" w:color="auto"/>
              <w:bottom w:val="single" w:sz="4" w:space="0" w:color="auto"/>
              <w:right w:val="single" w:sz="4" w:space="0" w:color="auto"/>
            </w:tcBorders>
            <w:noWrap/>
            <w:vAlign w:val="center"/>
          </w:tcPr>
          <w:p w14:paraId="22A054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76" w:author="Ross Norsworthy" w:date="2020-03-20T01:39:00Z"/>
                <w:sz w:val="20"/>
              </w:rPr>
            </w:pPr>
            <w:ins w:id="18877" w:author="Ross Norsworthy" w:date="2020-03-20T01:39:00Z">
              <w:r w:rsidRPr="00A013FD">
                <w:rPr>
                  <w:sz w:val="20"/>
                </w:rPr>
                <w:t>13</w:t>
              </w:r>
            </w:ins>
          </w:p>
        </w:tc>
        <w:tc>
          <w:tcPr>
            <w:tcW w:w="556" w:type="pct"/>
            <w:tcBorders>
              <w:top w:val="single" w:sz="4" w:space="0" w:color="auto"/>
              <w:left w:val="single" w:sz="4" w:space="0" w:color="auto"/>
              <w:bottom w:val="single" w:sz="4" w:space="0" w:color="auto"/>
              <w:right w:val="single" w:sz="4" w:space="0" w:color="auto"/>
            </w:tcBorders>
            <w:vAlign w:val="center"/>
          </w:tcPr>
          <w:p w14:paraId="7BCCF1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78" w:author="Ross Norsworthy" w:date="2020-03-20T01:39:00Z"/>
                <w:sz w:val="20"/>
              </w:rPr>
            </w:pPr>
            <w:ins w:id="18879" w:author="Ross Norsworthy" w:date="2020-03-20T01:39:00Z">
              <w:r w:rsidRPr="00A013FD">
                <w:rPr>
                  <w:sz w:val="20"/>
                </w:rPr>
                <w:t>3</w:t>
              </w:r>
            </w:ins>
          </w:p>
        </w:tc>
        <w:tc>
          <w:tcPr>
            <w:tcW w:w="552" w:type="pct"/>
            <w:tcBorders>
              <w:top w:val="single" w:sz="4" w:space="0" w:color="auto"/>
              <w:left w:val="single" w:sz="4" w:space="0" w:color="auto"/>
              <w:bottom w:val="single" w:sz="4" w:space="0" w:color="auto"/>
              <w:right w:val="single" w:sz="4" w:space="0" w:color="auto"/>
            </w:tcBorders>
            <w:vAlign w:val="center"/>
          </w:tcPr>
          <w:p w14:paraId="0064CA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ns w:id="18880" w:author="Ross Norsworthy" w:date="2020-03-20T01:39:00Z"/>
                <w:sz w:val="20"/>
              </w:rPr>
            </w:pPr>
            <w:ins w:id="18881" w:author="Ross Norsworthy" w:date="2020-03-20T01:39:00Z">
              <w:r w:rsidRPr="00A013FD">
                <w:rPr>
                  <w:sz w:val="20"/>
                </w:rPr>
                <w:t>19</w:t>
              </w:r>
            </w:ins>
          </w:p>
        </w:tc>
      </w:tr>
    </w:tbl>
    <w:p w14:paraId="6584F3DE" w14:textId="2DA39A52" w:rsidR="00EF2F46" w:rsidRDefault="00EF2F46">
      <w:pPr>
        <w:tabs>
          <w:tab w:val="clear" w:pos="1134"/>
          <w:tab w:val="clear" w:pos="1871"/>
          <w:tab w:val="clear" w:pos="2268"/>
        </w:tabs>
        <w:overflowPunct/>
        <w:autoSpaceDE/>
        <w:autoSpaceDN/>
        <w:adjustRightInd/>
        <w:spacing w:before="0"/>
        <w:textAlignment w:val="auto"/>
        <w:rPr>
          <w:rFonts w:eastAsiaTheme="minorHAnsi"/>
          <w:b/>
          <w:caps/>
          <w:szCs w:val="24"/>
          <w:lang w:eastAsia="de-DE"/>
        </w:rPr>
      </w:pPr>
      <w:bookmarkStart w:id="18882" w:name="_Toc35546008"/>
      <w:bookmarkStart w:id="18883" w:name="_Ref35450369"/>
    </w:p>
    <w:p w14:paraId="388C8568" w14:textId="77777777" w:rsidR="00A013FD" w:rsidRPr="00A013FD" w:rsidRDefault="00505797" w:rsidP="00875779">
      <w:pPr>
        <w:pStyle w:val="Heading1"/>
        <w:rPr>
          <w:ins w:id="18884" w:author="Ross Norsworthy" w:date="2020-03-20T01:39:00Z"/>
          <w:rFonts w:eastAsiaTheme="minorHAnsi"/>
          <w:lang w:eastAsia="de-DE"/>
        </w:rPr>
      </w:pPr>
      <w:ins w:id="18885" w:author="Song, Xiaojing" w:date="2020-08-21T14:38:00Z">
        <w:del w:id="18886" w:author="USA Editor 2021" w:date="2021-01-05T12:24:00Z">
          <w:r w:rsidRPr="00254FB3" w:rsidDel="00254FB3">
            <w:rPr>
              <w:rFonts w:eastAsiaTheme="minorHAnsi"/>
              <w:highlight w:val="green"/>
              <w:lang w:eastAsia="de-DE"/>
            </w:rPr>
            <w:delText>D</w:delText>
          </w:r>
        </w:del>
      </w:ins>
      <w:ins w:id="18887" w:author="Song, Xiaojing" w:date="2020-08-21T14:40:00Z">
        <w:del w:id="18888" w:author="USA Editor 2021" w:date="2021-01-05T12:24:00Z">
          <w:r w:rsidR="004F6D78" w:rsidDel="00254FB3">
            <w:rPr>
              <w:rFonts w:eastAsiaTheme="minorHAnsi"/>
              <w:lang w:eastAsia="de-DE"/>
            </w:rPr>
            <w:delText xml:space="preserve"> </w:delText>
          </w:r>
        </w:del>
      </w:ins>
      <w:ins w:id="18889" w:author="Song, Xiaojing" w:date="2020-08-24T16:01:00Z">
        <w:r w:rsidR="000A269F">
          <w:rPr>
            <w:rFonts w:eastAsiaTheme="minorHAnsi"/>
            <w:lang w:eastAsia="de-DE"/>
          </w:rPr>
          <w:t>3</w:t>
        </w:r>
      </w:ins>
      <w:ins w:id="18890" w:author="Song, Xiaojing" w:date="2020-08-21T14:38:00Z">
        <w:r>
          <w:rPr>
            <w:rFonts w:eastAsiaTheme="minorHAnsi"/>
            <w:lang w:eastAsia="de-DE"/>
          </w:rPr>
          <w:tab/>
        </w:r>
      </w:ins>
      <w:ins w:id="18891" w:author="Ross Norsworthy" w:date="2020-03-20T01:39:00Z">
        <w:r w:rsidR="00A013FD" w:rsidRPr="00A013FD">
          <w:rPr>
            <w:rFonts w:eastAsiaTheme="minorHAnsi"/>
            <w:lang w:eastAsia="de-DE"/>
          </w:rPr>
          <w:t>Link layer</w:t>
        </w:r>
        <w:bookmarkEnd w:id="18882"/>
        <w:bookmarkEnd w:id="18883"/>
      </w:ins>
    </w:p>
    <w:p w14:paraId="01E6C6FE" w14:textId="6D0295CD" w:rsidR="00A013FD" w:rsidRPr="00A013FD" w:rsidRDefault="00521681" w:rsidP="00875779">
      <w:pPr>
        <w:pStyle w:val="Heading2"/>
        <w:rPr>
          <w:ins w:id="18892" w:author="Ross Norsworthy" w:date="2020-03-20T01:39:00Z"/>
          <w:rFonts w:eastAsiaTheme="minorHAnsi"/>
          <w:lang w:eastAsia="de-DE"/>
        </w:rPr>
      </w:pPr>
      <w:bookmarkStart w:id="18893" w:name="_Toc35546009"/>
      <w:ins w:id="18894" w:author="Song, Xiaojing" w:date="2020-08-21T14:41:00Z">
        <w:del w:id="18895" w:author="USA Editor 2021" w:date="2021-01-05T12:25:00Z">
          <w:r w:rsidRPr="00254FB3" w:rsidDel="00254FB3">
            <w:rPr>
              <w:rFonts w:eastAsiaTheme="minorHAnsi"/>
              <w:highlight w:val="green"/>
              <w:lang w:eastAsia="de-DE"/>
            </w:rPr>
            <w:delText>D</w:delText>
          </w:r>
          <w:r w:rsidDel="00254FB3">
            <w:rPr>
              <w:rFonts w:eastAsiaTheme="minorHAnsi"/>
              <w:lang w:eastAsia="de-DE"/>
            </w:rPr>
            <w:delText xml:space="preserve"> </w:delText>
          </w:r>
        </w:del>
      </w:ins>
      <w:ins w:id="18896" w:author="Song, Xiaojing" w:date="2020-08-24T16:01:00Z">
        <w:r w:rsidR="000A269F">
          <w:rPr>
            <w:rFonts w:eastAsiaTheme="minorHAnsi"/>
            <w:lang w:eastAsia="de-DE"/>
          </w:rPr>
          <w:t>3</w:t>
        </w:r>
      </w:ins>
      <w:ins w:id="18897" w:author="Song, Xiaojing" w:date="2020-08-21T14:41:00Z">
        <w:r>
          <w:rPr>
            <w:rFonts w:eastAsiaTheme="minorHAnsi"/>
            <w:lang w:eastAsia="de-DE"/>
          </w:rPr>
          <w:t>.1</w:t>
        </w:r>
        <w:r>
          <w:rPr>
            <w:rFonts w:eastAsiaTheme="minorHAnsi"/>
            <w:lang w:eastAsia="de-DE"/>
          </w:rPr>
          <w:tab/>
        </w:r>
      </w:ins>
      <w:ins w:id="18898" w:author="Ross Norsworthy" w:date="2020-03-20T01:39:00Z">
        <w:r w:rsidR="00A013FD" w:rsidRPr="00A013FD">
          <w:rPr>
            <w:rFonts w:eastAsiaTheme="minorHAnsi"/>
            <w:lang w:eastAsia="de-DE"/>
          </w:rPr>
          <w:t>Link layer definitions</w:t>
        </w:r>
        <w:bookmarkEnd w:id="18893"/>
      </w:ins>
    </w:p>
    <w:p w14:paraId="0D6CBA72" w14:textId="1D9D9ED9" w:rsidR="00A013FD" w:rsidRPr="00A013FD" w:rsidRDefault="00521681" w:rsidP="00875779">
      <w:pPr>
        <w:pStyle w:val="Heading3"/>
        <w:rPr>
          <w:ins w:id="18899" w:author="Ross Norsworthy" w:date="2020-03-20T01:39:00Z"/>
          <w:rFonts w:eastAsiaTheme="minorHAnsi"/>
          <w:lang w:eastAsia="de-DE"/>
        </w:rPr>
      </w:pPr>
      <w:bookmarkStart w:id="18900" w:name="_Toc35546010"/>
      <w:ins w:id="18901" w:author="Song, Xiaojing" w:date="2020-08-21T14:41:00Z">
        <w:del w:id="18902" w:author="USA Editor 2021" w:date="2021-01-05T12:25:00Z">
          <w:r w:rsidRPr="00254FB3" w:rsidDel="00254FB3">
            <w:rPr>
              <w:rFonts w:eastAsiaTheme="minorHAnsi"/>
              <w:caps/>
              <w:highlight w:val="green"/>
              <w:lang w:eastAsia="de-DE"/>
            </w:rPr>
            <w:delText>D</w:delText>
          </w:r>
          <w:r w:rsidDel="00254FB3">
            <w:rPr>
              <w:rFonts w:eastAsiaTheme="minorHAnsi"/>
              <w:caps/>
              <w:lang w:eastAsia="de-DE"/>
            </w:rPr>
            <w:delText xml:space="preserve"> </w:delText>
          </w:r>
        </w:del>
      </w:ins>
      <w:ins w:id="18903" w:author="Song, Xiaojing" w:date="2020-08-24T16:02:00Z">
        <w:r w:rsidR="00196E30">
          <w:rPr>
            <w:rFonts w:eastAsiaTheme="minorHAnsi"/>
            <w:caps/>
            <w:lang w:eastAsia="de-DE"/>
          </w:rPr>
          <w:t>3</w:t>
        </w:r>
      </w:ins>
      <w:ins w:id="18904" w:author="Song, Xiaojing" w:date="2020-08-21T14:41:00Z">
        <w:r>
          <w:rPr>
            <w:rFonts w:eastAsiaTheme="minorHAnsi"/>
            <w:caps/>
            <w:lang w:eastAsia="de-DE"/>
          </w:rPr>
          <w:t>.1.1</w:t>
        </w:r>
        <w:r>
          <w:rPr>
            <w:rFonts w:eastAsiaTheme="minorHAnsi"/>
            <w:caps/>
            <w:lang w:eastAsia="de-DE"/>
          </w:rPr>
          <w:tab/>
        </w:r>
      </w:ins>
      <w:ins w:id="18905" w:author="Ross Norsworthy" w:date="2020-03-20T01:39:00Z">
        <w:r w:rsidR="00A013FD" w:rsidRPr="00A013FD">
          <w:rPr>
            <w:rFonts w:eastAsiaTheme="minorHAnsi"/>
            <w:lang w:eastAsia="de-DE"/>
          </w:rPr>
          <w:t>Physical Channel</w:t>
        </w:r>
        <w:bookmarkEnd w:id="18900"/>
      </w:ins>
    </w:p>
    <w:p w14:paraId="1F39556D" w14:textId="77777777" w:rsidR="00A013FD" w:rsidRPr="00A013FD" w:rsidRDefault="00A013FD" w:rsidP="00A013FD">
      <w:pPr>
        <w:spacing w:after="120"/>
        <w:rPr>
          <w:ins w:id="18906" w:author="Ross Norsworthy" w:date="2020-03-20T01:39:00Z"/>
          <w:szCs w:val="24"/>
        </w:rPr>
      </w:pPr>
      <w:ins w:id="18907" w:author="Ross Norsworthy" w:date="2020-03-20T01:39:00Z">
        <w:r w:rsidRPr="00A013FD">
          <w:rPr>
            <w:szCs w:val="24"/>
          </w:rPr>
          <w:t>A Physical Channel is defined by a frequency and bandwidth.</w:t>
        </w:r>
      </w:ins>
    </w:p>
    <w:p w14:paraId="758EEEF1" w14:textId="3117B00E" w:rsidR="00A013FD" w:rsidRPr="00A013FD" w:rsidRDefault="00521681" w:rsidP="00875779">
      <w:pPr>
        <w:pStyle w:val="Heading3"/>
        <w:rPr>
          <w:ins w:id="18908" w:author="Ross Norsworthy" w:date="2020-03-20T01:39:00Z"/>
          <w:rFonts w:eastAsiaTheme="minorHAnsi"/>
          <w:lang w:eastAsia="de-DE"/>
        </w:rPr>
      </w:pPr>
      <w:bookmarkStart w:id="18909" w:name="_Toc35546011"/>
      <w:ins w:id="18910" w:author="Song, Xiaojing" w:date="2020-08-21T14:41:00Z">
        <w:del w:id="18911" w:author="USA Editor 2021" w:date="2021-01-05T12:25:00Z">
          <w:r w:rsidRPr="00254FB3" w:rsidDel="00254FB3">
            <w:rPr>
              <w:rFonts w:eastAsiaTheme="minorHAnsi"/>
              <w:caps/>
              <w:highlight w:val="green"/>
              <w:lang w:eastAsia="de-DE"/>
            </w:rPr>
            <w:delText>D</w:delText>
          </w:r>
          <w:r w:rsidDel="00254FB3">
            <w:rPr>
              <w:rFonts w:eastAsiaTheme="minorHAnsi"/>
              <w:caps/>
              <w:lang w:eastAsia="de-DE"/>
            </w:rPr>
            <w:delText xml:space="preserve"> </w:delText>
          </w:r>
        </w:del>
      </w:ins>
      <w:ins w:id="18912" w:author="Song, Xiaojing" w:date="2020-08-24T16:02:00Z">
        <w:r w:rsidR="00196E30">
          <w:rPr>
            <w:rFonts w:eastAsiaTheme="minorHAnsi"/>
            <w:caps/>
            <w:lang w:eastAsia="de-DE"/>
          </w:rPr>
          <w:t>3</w:t>
        </w:r>
      </w:ins>
      <w:ins w:id="18913" w:author="Song, Xiaojing" w:date="2020-08-21T14:41:00Z">
        <w:r>
          <w:rPr>
            <w:rFonts w:eastAsiaTheme="minorHAnsi"/>
            <w:caps/>
            <w:lang w:eastAsia="de-DE"/>
          </w:rPr>
          <w:t>.1.2</w:t>
        </w:r>
        <w:r>
          <w:rPr>
            <w:rFonts w:eastAsiaTheme="minorHAnsi"/>
            <w:caps/>
            <w:lang w:eastAsia="de-DE"/>
          </w:rPr>
          <w:tab/>
        </w:r>
      </w:ins>
      <w:ins w:id="18914" w:author="Ross Norsworthy" w:date="2020-03-20T01:39:00Z">
        <w:r w:rsidR="00A013FD" w:rsidRPr="00A013FD">
          <w:rPr>
            <w:rFonts w:eastAsiaTheme="minorHAnsi"/>
            <w:lang w:eastAsia="de-DE"/>
          </w:rPr>
          <w:t>Channel Pair</w:t>
        </w:r>
        <w:bookmarkEnd w:id="18909"/>
      </w:ins>
    </w:p>
    <w:p w14:paraId="0771842C" w14:textId="77777777" w:rsidR="00A013FD" w:rsidRPr="00A013FD" w:rsidRDefault="00A013FD" w:rsidP="00A013FD">
      <w:pPr>
        <w:spacing w:after="120"/>
        <w:rPr>
          <w:ins w:id="18915" w:author="Ross Norsworthy" w:date="2020-03-20T01:39:00Z"/>
          <w:szCs w:val="24"/>
        </w:rPr>
      </w:pPr>
      <w:ins w:id="18916" w:author="Ross Norsworthy" w:date="2020-03-20T01:39:00Z">
        <w:r w:rsidRPr="00A013FD">
          <w:rPr>
            <w:szCs w:val="24"/>
          </w:rPr>
          <w:t>A Channel Pair is a combination of two physical channels that are used together.</w:t>
        </w:r>
      </w:ins>
    </w:p>
    <w:p w14:paraId="28E83FC3" w14:textId="7C89F881" w:rsidR="00A013FD" w:rsidRPr="00A013FD" w:rsidRDefault="00521681" w:rsidP="00875779">
      <w:pPr>
        <w:pStyle w:val="Heading3"/>
        <w:rPr>
          <w:ins w:id="18917" w:author="Ross Norsworthy" w:date="2020-03-20T01:39:00Z"/>
          <w:rFonts w:eastAsiaTheme="minorHAnsi"/>
          <w:lang w:eastAsia="de-DE"/>
        </w:rPr>
      </w:pPr>
      <w:bookmarkStart w:id="18918" w:name="_Toc35546012"/>
      <w:ins w:id="18919" w:author="Song, Xiaojing" w:date="2020-08-21T14:41:00Z">
        <w:del w:id="18920" w:author="USA Editor 2021" w:date="2021-01-05T12:25:00Z">
          <w:r w:rsidRPr="00254FB3" w:rsidDel="00254FB3">
            <w:rPr>
              <w:rFonts w:eastAsiaTheme="minorHAnsi"/>
              <w:caps/>
              <w:highlight w:val="green"/>
              <w:lang w:eastAsia="de-DE"/>
            </w:rPr>
            <w:delText>D</w:delText>
          </w:r>
          <w:r w:rsidDel="00254FB3">
            <w:rPr>
              <w:rFonts w:eastAsiaTheme="minorHAnsi"/>
              <w:caps/>
              <w:lang w:eastAsia="de-DE"/>
            </w:rPr>
            <w:delText xml:space="preserve"> </w:delText>
          </w:r>
        </w:del>
      </w:ins>
      <w:ins w:id="18921" w:author="Song, Xiaojing" w:date="2020-08-24T16:02:00Z">
        <w:r w:rsidR="00196E30">
          <w:rPr>
            <w:rFonts w:eastAsiaTheme="minorHAnsi"/>
            <w:caps/>
            <w:lang w:eastAsia="de-DE"/>
          </w:rPr>
          <w:t>3</w:t>
        </w:r>
      </w:ins>
      <w:ins w:id="18922" w:author="Song, Xiaojing" w:date="2020-08-21T14:41:00Z">
        <w:r>
          <w:rPr>
            <w:rFonts w:eastAsiaTheme="minorHAnsi"/>
            <w:caps/>
            <w:lang w:eastAsia="de-DE"/>
          </w:rPr>
          <w:t>.1.3</w:t>
        </w:r>
        <w:r>
          <w:rPr>
            <w:rFonts w:eastAsiaTheme="minorHAnsi"/>
            <w:caps/>
            <w:lang w:eastAsia="de-DE"/>
          </w:rPr>
          <w:tab/>
        </w:r>
      </w:ins>
      <w:ins w:id="18923" w:author="Ross Norsworthy" w:date="2020-03-20T01:39:00Z">
        <w:r w:rsidR="00A013FD" w:rsidRPr="00A013FD">
          <w:rPr>
            <w:rFonts w:eastAsiaTheme="minorHAnsi"/>
            <w:lang w:eastAsia="de-DE"/>
          </w:rPr>
          <w:t>Logical channel</w:t>
        </w:r>
        <w:bookmarkEnd w:id="18918"/>
      </w:ins>
    </w:p>
    <w:p w14:paraId="70E2E305" w14:textId="77777777" w:rsidR="00A013FD" w:rsidRPr="00A013FD" w:rsidRDefault="00A013FD" w:rsidP="00A013FD">
      <w:pPr>
        <w:spacing w:after="120"/>
        <w:rPr>
          <w:ins w:id="18924" w:author="Ross Norsworthy" w:date="2020-03-20T01:39:00Z"/>
          <w:szCs w:val="24"/>
          <w:lang w:eastAsia="en-GB"/>
        </w:rPr>
      </w:pPr>
      <w:ins w:id="18925" w:author="Ross Norsworthy" w:date="2020-03-20T01:39:00Z">
        <w:r w:rsidRPr="00A013FD">
          <w:rPr>
            <w:szCs w:val="24"/>
            <w:lang w:eastAsia="en-GB"/>
          </w:rPr>
          <w:t>Logical Channels define functions for a set of continuous slots.</w:t>
        </w:r>
      </w:ins>
    </w:p>
    <w:p w14:paraId="4B2C2616" w14:textId="6DDB024D" w:rsidR="00A013FD" w:rsidRPr="00A013FD" w:rsidRDefault="005023C5" w:rsidP="00875779">
      <w:pPr>
        <w:pStyle w:val="Heading3"/>
        <w:rPr>
          <w:ins w:id="18926" w:author="Ross Norsworthy" w:date="2020-03-20T01:39:00Z"/>
          <w:rFonts w:eastAsiaTheme="minorHAnsi"/>
          <w:lang w:eastAsia="de-DE"/>
        </w:rPr>
      </w:pPr>
      <w:bookmarkStart w:id="18927" w:name="_Toc35546013"/>
      <w:ins w:id="18928" w:author="Song, Xiaojing" w:date="2020-08-21T14:42:00Z">
        <w:del w:id="18929" w:author="USA Editor 2021" w:date="2021-01-05T12:25:00Z">
          <w:r w:rsidRPr="00254FB3" w:rsidDel="00254FB3">
            <w:rPr>
              <w:rFonts w:eastAsiaTheme="minorHAnsi"/>
              <w:caps/>
              <w:highlight w:val="green"/>
              <w:lang w:eastAsia="de-DE"/>
            </w:rPr>
            <w:delText>D</w:delText>
          </w:r>
          <w:r w:rsidDel="00254FB3">
            <w:rPr>
              <w:rFonts w:eastAsiaTheme="minorHAnsi"/>
              <w:caps/>
              <w:lang w:eastAsia="de-DE"/>
            </w:rPr>
            <w:delText xml:space="preserve"> </w:delText>
          </w:r>
        </w:del>
      </w:ins>
      <w:ins w:id="18930" w:author="Song, Xiaojing" w:date="2020-08-24T16:02:00Z">
        <w:r w:rsidR="00196E30">
          <w:rPr>
            <w:rFonts w:eastAsiaTheme="minorHAnsi"/>
            <w:caps/>
            <w:lang w:eastAsia="de-DE"/>
          </w:rPr>
          <w:t>3</w:t>
        </w:r>
      </w:ins>
      <w:ins w:id="18931" w:author="Song, Xiaojing" w:date="2020-08-21T14:42:00Z">
        <w:r>
          <w:rPr>
            <w:rFonts w:eastAsiaTheme="minorHAnsi"/>
            <w:caps/>
            <w:lang w:eastAsia="de-DE"/>
          </w:rPr>
          <w:t>.1.4</w:t>
        </w:r>
        <w:r>
          <w:rPr>
            <w:rFonts w:eastAsiaTheme="minorHAnsi"/>
            <w:caps/>
            <w:lang w:eastAsia="de-DE"/>
          </w:rPr>
          <w:tab/>
        </w:r>
      </w:ins>
      <w:ins w:id="18932" w:author="Ross Norsworthy" w:date="2020-03-20T01:39:00Z">
        <w:r w:rsidR="00A013FD" w:rsidRPr="00A013FD">
          <w:rPr>
            <w:rFonts w:eastAsiaTheme="minorHAnsi"/>
            <w:lang w:eastAsia="de-DE"/>
          </w:rPr>
          <w:t>VDE Slotmap</w:t>
        </w:r>
        <w:bookmarkEnd w:id="18927"/>
      </w:ins>
    </w:p>
    <w:p w14:paraId="77BDE9CA" w14:textId="77777777" w:rsidR="00A013FD" w:rsidRPr="00A013FD" w:rsidRDefault="00A013FD" w:rsidP="00A013FD">
      <w:pPr>
        <w:spacing w:after="120"/>
        <w:rPr>
          <w:ins w:id="18933" w:author="Ross Norsworthy" w:date="2020-03-20T01:39:00Z"/>
          <w:szCs w:val="24"/>
          <w:lang w:eastAsia="en-GB"/>
        </w:rPr>
      </w:pPr>
      <w:ins w:id="18934" w:author="Ross Norsworthy" w:date="2020-03-20T01:39:00Z">
        <w:r w:rsidRPr="00A013FD">
          <w:rPr>
            <w:szCs w:val="24"/>
            <w:lang w:eastAsia="en-GB"/>
          </w:rPr>
          <w:t>A VDE Slotmap is defined for each Channel Pair, defining the logical channel configuration over a 2250 slot frame.</w:t>
        </w:r>
      </w:ins>
    </w:p>
    <w:p w14:paraId="4BBED561" w14:textId="04BD7D22" w:rsidR="00A013FD" w:rsidRPr="00A013FD" w:rsidRDefault="005023C5" w:rsidP="00875779">
      <w:pPr>
        <w:pStyle w:val="Heading3"/>
        <w:rPr>
          <w:ins w:id="18935" w:author="Ross Norsworthy" w:date="2020-03-20T01:39:00Z"/>
          <w:rFonts w:eastAsiaTheme="minorHAnsi"/>
          <w:lang w:eastAsia="de-DE"/>
        </w:rPr>
      </w:pPr>
      <w:bookmarkStart w:id="18936" w:name="_Toc35546014"/>
      <w:ins w:id="18937" w:author="Song, Xiaojing" w:date="2020-08-21T14:42:00Z">
        <w:del w:id="18938" w:author="USA Editor 2021" w:date="2021-01-05T12:25:00Z">
          <w:r w:rsidRPr="00254FB3" w:rsidDel="00254FB3">
            <w:rPr>
              <w:rFonts w:eastAsiaTheme="minorHAnsi"/>
              <w:caps/>
              <w:highlight w:val="green"/>
              <w:lang w:eastAsia="de-DE"/>
            </w:rPr>
            <w:delText>D</w:delText>
          </w:r>
          <w:r w:rsidDel="00254FB3">
            <w:rPr>
              <w:rFonts w:eastAsiaTheme="minorHAnsi"/>
              <w:caps/>
              <w:lang w:eastAsia="de-DE"/>
            </w:rPr>
            <w:delText xml:space="preserve"> </w:delText>
          </w:r>
        </w:del>
      </w:ins>
      <w:ins w:id="18939" w:author="Song, Xiaojing" w:date="2020-08-24T16:02:00Z">
        <w:r w:rsidR="00196E30">
          <w:rPr>
            <w:rFonts w:eastAsiaTheme="minorHAnsi"/>
            <w:caps/>
            <w:lang w:eastAsia="de-DE"/>
          </w:rPr>
          <w:t>3</w:t>
        </w:r>
      </w:ins>
      <w:ins w:id="18940" w:author="Song, Xiaojing" w:date="2020-08-21T14:42:00Z">
        <w:r>
          <w:rPr>
            <w:rFonts w:eastAsiaTheme="minorHAnsi"/>
            <w:caps/>
            <w:lang w:eastAsia="de-DE"/>
          </w:rPr>
          <w:t>.1.5</w:t>
        </w:r>
        <w:r>
          <w:rPr>
            <w:rFonts w:eastAsiaTheme="minorHAnsi"/>
            <w:caps/>
            <w:lang w:eastAsia="de-DE"/>
          </w:rPr>
          <w:tab/>
        </w:r>
      </w:ins>
      <w:ins w:id="18941" w:author="Ross Norsworthy" w:date="2020-03-20T01:39:00Z">
        <w:r w:rsidR="00A013FD" w:rsidRPr="00A013FD">
          <w:rPr>
            <w:rFonts w:eastAsiaTheme="minorHAnsi"/>
            <w:lang w:eastAsia="de-DE"/>
          </w:rPr>
          <w:t>Bulletin board</w:t>
        </w:r>
        <w:bookmarkEnd w:id="18936"/>
      </w:ins>
    </w:p>
    <w:p w14:paraId="730CD2C3" w14:textId="77777777" w:rsidR="00A013FD" w:rsidRPr="00A013FD" w:rsidRDefault="00A013FD" w:rsidP="00A013FD">
      <w:pPr>
        <w:spacing w:after="120"/>
        <w:rPr>
          <w:ins w:id="18942" w:author="Ross Norsworthy" w:date="2020-03-20T01:39:00Z"/>
          <w:szCs w:val="24"/>
          <w:lang w:eastAsia="en-GB"/>
        </w:rPr>
      </w:pPr>
      <w:ins w:id="18943" w:author="Ross Norsworthy" w:date="2020-03-20T01:39:00Z">
        <w:r w:rsidRPr="00A013FD">
          <w:rPr>
            <w:szCs w:val="24"/>
            <w:lang w:eastAsia="en-GB"/>
          </w:rPr>
          <w:t>The bulletin board message is sent by the satellite to define six Channels Pairs, each with its associated VDE Slotmap.</w:t>
        </w:r>
      </w:ins>
    </w:p>
    <w:p w14:paraId="4DFE6B97" w14:textId="35E4D0FA" w:rsidR="00A013FD" w:rsidRPr="00A013FD" w:rsidRDefault="005023C5" w:rsidP="00875779">
      <w:pPr>
        <w:pStyle w:val="Heading3"/>
        <w:rPr>
          <w:ins w:id="18944" w:author="Ross Norsworthy" w:date="2020-03-20T01:39:00Z"/>
          <w:rFonts w:eastAsiaTheme="minorHAnsi"/>
          <w:lang w:eastAsia="de-DE"/>
        </w:rPr>
      </w:pPr>
      <w:bookmarkStart w:id="18945" w:name="_Toc35546015"/>
      <w:ins w:id="18946" w:author="Song, Xiaojing" w:date="2020-08-21T14:42:00Z">
        <w:del w:id="18947" w:author="USA Editor 2021" w:date="2021-01-05T12:29: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8948" w:author="Song, Xiaojing" w:date="2020-08-24T16:02:00Z">
        <w:r w:rsidR="00196E30">
          <w:rPr>
            <w:rFonts w:eastAsiaTheme="minorHAnsi"/>
            <w:caps/>
            <w:lang w:eastAsia="de-DE"/>
          </w:rPr>
          <w:t>3</w:t>
        </w:r>
      </w:ins>
      <w:ins w:id="18949" w:author="Song, Xiaojing" w:date="2020-08-21T14:42:00Z">
        <w:r>
          <w:rPr>
            <w:rFonts w:eastAsiaTheme="minorHAnsi"/>
            <w:caps/>
            <w:lang w:eastAsia="de-DE"/>
          </w:rPr>
          <w:t>.1.6</w:t>
        </w:r>
        <w:r>
          <w:rPr>
            <w:rFonts w:eastAsiaTheme="minorHAnsi"/>
            <w:caps/>
            <w:lang w:eastAsia="de-DE"/>
          </w:rPr>
          <w:tab/>
        </w:r>
      </w:ins>
      <w:ins w:id="18950" w:author="Ross Norsworthy" w:date="2020-03-20T01:39:00Z">
        <w:r w:rsidR="00A013FD" w:rsidRPr="00A013FD">
          <w:rPr>
            <w:rFonts w:eastAsiaTheme="minorHAnsi"/>
            <w:lang w:eastAsia="de-DE"/>
          </w:rPr>
          <w:t>Short data message</w:t>
        </w:r>
        <w:bookmarkEnd w:id="18945"/>
      </w:ins>
    </w:p>
    <w:p w14:paraId="3472574C" w14:textId="122F82CC" w:rsidR="00A013FD" w:rsidRPr="00A013FD" w:rsidRDefault="00A013FD" w:rsidP="00A013FD">
      <w:pPr>
        <w:spacing w:after="120"/>
        <w:rPr>
          <w:ins w:id="18951" w:author="Ross Norsworthy" w:date="2020-03-20T01:39:00Z"/>
          <w:szCs w:val="24"/>
        </w:rPr>
      </w:pPr>
      <w:ins w:id="18952" w:author="Ross Norsworthy" w:date="2020-03-20T01:39:00Z">
        <w:r w:rsidRPr="00A013FD">
          <w:rPr>
            <w:szCs w:val="24"/>
            <w:lang w:eastAsia="en-GB"/>
          </w:rPr>
          <w:t xml:space="preserve">See </w:t>
        </w:r>
        <w:del w:id="18953" w:author="USA Editor 2021" w:date="2021-01-05T12:29:00Z">
          <w:r w:rsidRPr="009D14EE" w:rsidDel="009D14EE">
            <w:rPr>
              <w:szCs w:val="24"/>
              <w:highlight w:val="green"/>
              <w:lang w:eastAsia="en-GB"/>
              <w:rPrChange w:id="18954" w:author="USA Editor 2021" w:date="2021-01-05T12:30:00Z">
                <w:rPr>
                  <w:szCs w:val="24"/>
                  <w:lang w:eastAsia="en-GB"/>
                </w:rPr>
              </w:rPrChange>
            </w:rPr>
            <w:delText>C</w:delText>
          </w:r>
        </w:del>
      </w:ins>
      <w:ins w:id="18955" w:author="USA Editor 2021" w:date="2021-01-05T12:29:00Z">
        <w:r w:rsidR="009D14EE" w:rsidRPr="009D14EE">
          <w:rPr>
            <w:highlight w:val="green"/>
            <w:lang w:val="en-US" w:eastAsia="ja-JP"/>
            <w:rPrChange w:id="18956" w:author="USA Editor 2021" w:date="2021-01-05T12:30:00Z">
              <w:rPr>
                <w:lang w:val="en-US" w:eastAsia="ja-JP"/>
              </w:rPr>
            </w:rPrChange>
          </w:rPr>
          <w:t>§</w:t>
        </w:r>
      </w:ins>
      <w:ins w:id="18957" w:author="Ross Norsworthy" w:date="2020-03-20T01:39:00Z">
        <w:r w:rsidRPr="00A013FD">
          <w:rPr>
            <w:szCs w:val="24"/>
            <w:lang w:eastAsia="en-GB"/>
          </w:rPr>
          <w:t xml:space="preserve"> 4.2.5</w:t>
        </w:r>
      </w:ins>
      <w:ins w:id="18958" w:author="USA Editor 2021" w:date="2021-01-06T10:07:00Z">
        <w:r w:rsidR="00E06C34" w:rsidRPr="000B0EF2">
          <w:rPr>
            <w:szCs w:val="24"/>
            <w:highlight w:val="green"/>
            <w:lang w:eastAsia="en-GB"/>
          </w:rPr>
          <w:t>, Annex 4</w:t>
        </w:r>
      </w:ins>
      <w:ins w:id="18959" w:author="Ross Norsworthy" w:date="2020-03-20T01:39:00Z">
        <w:r w:rsidRPr="00A013FD">
          <w:rPr>
            <w:szCs w:val="24"/>
          </w:rPr>
          <w:t>.</w:t>
        </w:r>
      </w:ins>
    </w:p>
    <w:p w14:paraId="218BD77A" w14:textId="09DE19F5" w:rsidR="00A013FD" w:rsidRPr="00A013FD" w:rsidRDefault="005023C5" w:rsidP="00875779">
      <w:pPr>
        <w:pStyle w:val="Heading3"/>
        <w:rPr>
          <w:ins w:id="18960" w:author="Ross Norsworthy" w:date="2020-03-20T01:39:00Z"/>
          <w:rFonts w:eastAsiaTheme="minorHAnsi"/>
          <w:lang w:eastAsia="de-DE"/>
        </w:rPr>
      </w:pPr>
      <w:bookmarkStart w:id="18961" w:name="_Toc35546016"/>
      <w:ins w:id="18962" w:author="Song, Xiaojing" w:date="2020-08-21T14:42:00Z">
        <w:del w:id="18963" w:author="USA Editor 2021" w:date="2021-01-05T12:30: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8964" w:author="Song, Xiaojing" w:date="2020-08-24T16:02:00Z">
        <w:r w:rsidR="00196E30">
          <w:rPr>
            <w:rFonts w:eastAsiaTheme="minorHAnsi"/>
            <w:caps/>
            <w:lang w:eastAsia="de-DE"/>
          </w:rPr>
          <w:t>3</w:t>
        </w:r>
      </w:ins>
      <w:ins w:id="18965" w:author="Song, Xiaojing" w:date="2020-08-21T14:42:00Z">
        <w:r>
          <w:rPr>
            <w:rFonts w:eastAsiaTheme="minorHAnsi"/>
            <w:caps/>
            <w:lang w:eastAsia="de-DE"/>
          </w:rPr>
          <w:t>.1.7</w:t>
        </w:r>
        <w:r>
          <w:rPr>
            <w:rFonts w:eastAsiaTheme="minorHAnsi"/>
            <w:caps/>
            <w:lang w:eastAsia="de-DE"/>
          </w:rPr>
          <w:tab/>
        </w:r>
      </w:ins>
      <w:ins w:id="18966" w:author="Ross Norsworthy" w:date="2020-03-20T01:39:00Z">
        <w:r w:rsidR="00A013FD" w:rsidRPr="00A013FD">
          <w:rPr>
            <w:rFonts w:eastAsiaTheme="minorHAnsi"/>
            <w:lang w:eastAsia="de-DE"/>
          </w:rPr>
          <w:t>Data session</w:t>
        </w:r>
        <w:bookmarkEnd w:id="18961"/>
      </w:ins>
    </w:p>
    <w:p w14:paraId="0CD62722" w14:textId="77777777" w:rsidR="00A013FD" w:rsidRPr="00A013FD" w:rsidRDefault="00A013FD" w:rsidP="00A013FD">
      <w:pPr>
        <w:spacing w:after="120"/>
        <w:rPr>
          <w:ins w:id="18967" w:author="Ross Norsworthy" w:date="2020-03-20T01:39:00Z"/>
          <w:szCs w:val="24"/>
        </w:rPr>
      </w:pPr>
      <w:ins w:id="18968" w:author="Ross Norsworthy" w:date="2020-03-20T01:39:00Z">
        <w:r w:rsidRPr="00A013FD">
          <w:rPr>
            <w:szCs w:val="24"/>
          </w:rPr>
          <w:t xml:space="preserve">A Data Session is a managed data transfer using assigned resources. </w:t>
        </w:r>
        <w:r w:rsidRPr="00A013FD">
          <w:rPr>
            <w:szCs w:val="24"/>
            <w:lang w:eastAsia="de-DE"/>
          </w:rPr>
          <w:t>A data session is uniquely identified by a source, destination MMSI combination and Session ID.</w:t>
        </w:r>
      </w:ins>
    </w:p>
    <w:p w14:paraId="0EA80597" w14:textId="2F40F365" w:rsidR="00A013FD" w:rsidRPr="00A013FD" w:rsidRDefault="005023C5" w:rsidP="00875779">
      <w:pPr>
        <w:pStyle w:val="Heading3"/>
        <w:rPr>
          <w:ins w:id="18969" w:author="Ross Norsworthy" w:date="2020-03-20T01:39:00Z"/>
          <w:rFonts w:eastAsiaTheme="minorHAnsi"/>
          <w:lang w:eastAsia="de-DE"/>
        </w:rPr>
      </w:pPr>
      <w:bookmarkStart w:id="18970" w:name="_Toc35546017"/>
      <w:ins w:id="18971" w:author="Song, Xiaojing" w:date="2020-08-21T14:42:00Z">
        <w:del w:id="18972" w:author="USA Editor 2021" w:date="2021-01-05T12:30: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8973" w:author="Song, Xiaojing" w:date="2020-08-24T16:02:00Z">
        <w:r w:rsidR="00196E30">
          <w:rPr>
            <w:rFonts w:eastAsiaTheme="minorHAnsi"/>
            <w:caps/>
            <w:lang w:eastAsia="de-DE"/>
          </w:rPr>
          <w:t>3</w:t>
        </w:r>
      </w:ins>
      <w:ins w:id="18974" w:author="Song, Xiaojing" w:date="2020-08-21T14:42:00Z">
        <w:r>
          <w:rPr>
            <w:rFonts w:eastAsiaTheme="minorHAnsi"/>
            <w:caps/>
            <w:lang w:eastAsia="de-DE"/>
          </w:rPr>
          <w:t>.1.8</w:t>
        </w:r>
        <w:r>
          <w:rPr>
            <w:rFonts w:eastAsiaTheme="minorHAnsi"/>
            <w:caps/>
            <w:lang w:eastAsia="de-DE"/>
          </w:rPr>
          <w:tab/>
        </w:r>
      </w:ins>
      <w:ins w:id="18975" w:author="Ross Norsworthy" w:date="2020-03-20T01:39:00Z">
        <w:r w:rsidR="00A013FD" w:rsidRPr="00A013FD">
          <w:rPr>
            <w:rFonts w:eastAsiaTheme="minorHAnsi"/>
            <w:lang w:eastAsia="de-DE"/>
          </w:rPr>
          <w:t>Data Fragment</w:t>
        </w:r>
        <w:bookmarkEnd w:id="18970"/>
      </w:ins>
    </w:p>
    <w:p w14:paraId="5EEB3B35" w14:textId="5937ACC0" w:rsidR="00A013FD" w:rsidRPr="006F339D" w:rsidRDefault="00A013FD" w:rsidP="00A013FD">
      <w:pPr>
        <w:spacing w:after="120"/>
        <w:rPr>
          <w:ins w:id="18976" w:author="2092 CG" w:date="2020-10-27T17:04:00Z"/>
          <w:szCs w:val="24"/>
        </w:rPr>
      </w:pPr>
      <w:ins w:id="18977" w:author="Ross Norsworthy" w:date="2020-03-20T01:39:00Z">
        <w:r w:rsidRPr="006F339D">
          <w:rPr>
            <w:szCs w:val="24"/>
          </w:rPr>
          <w:t xml:space="preserve">See </w:t>
        </w:r>
        <w:del w:id="18978" w:author="USA Editor 2021" w:date="2021-01-05T12:30:00Z">
          <w:r w:rsidRPr="009D14EE" w:rsidDel="009D14EE">
            <w:rPr>
              <w:szCs w:val="24"/>
              <w:highlight w:val="green"/>
              <w:rPrChange w:id="18979" w:author="USA Editor 2021" w:date="2021-01-05T12:30:00Z">
                <w:rPr>
                  <w:szCs w:val="24"/>
                </w:rPr>
              </w:rPrChange>
            </w:rPr>
            <w:delText>C</w:delText>
          </w:r>
        </w:del>
      </w:ins>
      <w:ins w:id="18980" w:author="USA Editor 2021" w:date="2021-01-05T12:30:00Z">
        <w:r w:rsidR="009D14EE" w:rsidRPr="009D14EE">
          <w:rPr>
            <w:highlight w:val="green"/>
            <w:lang w:val="en-US" w:eastAsia="ja-JP"/>
            <w:rPrChange w:id="18981" w:author="USA Editor 2021" w:date="2021-01-05T12:30:00Z">
              <w:rPr>
                <w:lang w:val="en-US" w:eastAsia="ja-JP"/>
              </w:rPr>
            </w:rPrChange>
          </w:rPr>
          <w:t>§</w:t>
        </w:r>
      </w:ins>
      <w:ins w:id="18982" w:author="Ross Norsworthy" w:date="2020-03-20T01:39:00Z">
        <w:r w:rsidRPr="006F339D">
          <w:rPr>
            <w:szCs w:val="24"/>
          </w:rPr>
          <w:t xml:space="preserve"> 4.2.8</w:t>
        </w:r>
      </w:ins>
      <w:ins w:id="18983" w:author="USA Editor 2021" w:date="2021-01-06T10:08:00Z">
        <w:r w:rsidR="00E06C34" w:rsidRPr="00E06C34">
          <w:rPr>
            <w:szCs w:val="24"/>
            <w:highlight w:val="green"/>
          </w:rPr>
          <w:t>, Annex 4</w:t>
        </w:r>
      </w:ins>
      <w:ins w:id="18984" w:author="Ross Norsworthy" w:date="2020-03-20T01:39:00Z">
        <w:r w:rsidRPr="006F339D">
          <w:rPr>
            <w:szCs w:val="24"/>
          </w:rPr>
          <w:t>.</w:t>
        </w:r>
      </w:ins>
    </w:p>
    <w:p w14:paraId="014B59CB" w14:textId="77777777" w:rsidR="00852B30" w:rsidRPr="00D515D7" w:rsidRDefault="00452463" w:rsidP="00A013FD">
      <w:pPr>
        <w:spacing w:after="120"/>
        <w:rPr>
          <w:ins w:id="18985" w:author="2092 CG" w:date="2020-10-27T17:07:00Z"/>
          <w:b/>
          <w:u w:val="thick" w:color="D13438"/>
        </w:rPr>
      </w:pPr>
      <w:ins w:id="18986" w:author="2092 CG" w:date="2020-10-27T17:04:00Z">
        <w:del w:id="18987" w:author="USA Editor 2021" w:date="2021-01-05T12:30:00Z">
          <w:r w:rsidRPr="009D14EE" w:rsidDel="009D14EE">
            <w:rPr>
              <w:rFonts w:eastAsiaTheme="minorHAnsi"/>
              <w:b/>
              <w:bCs/>
              <w:caps/>
              <w:highlight w:val="green"/>
              <w:lang w:eastAsia="de-DE"/>
            </w:rPr>
            <w:delText>D</w:delText>
          </w:r>
          <w:r w:rsidRPr="006F339D" w:rsidDel="009D14EE">
            <w:rPr>
              <w:rFonts w:eastAsiaTheme="minorHAnsi"/>
              <w:b/>
              <w:bCs/>
              <w:caps/>
              <w:lang w:eastAsia="de-DE"/>
              <w:rPrChange w:id="18988" w:author="USA Editor" w:date="2020-11-18T07:52:00Z">
                <w:rPr>
                  <w:rFonts w:eastAsiaTheme="minorHAnsi"/>
                  <w:caps/>
                  <w:lang w:eastAsia="de-DE"/>
                </w:rPr>
              </w:rPrChange>
            </w:rPr>
            <w:delText xml:space="preserve"> </w:delText>
          </w:r>
        </w:del>
        <w:r w:rsidRPr="006F339D">
          <w:rPr>
            <w:rFonts w:eastAsiaTheme="minorHAnsi"/>
            <w:b/>
            <w:bCs/>
            <w:caps/>
            <w:lang w:eastAsia="de-DE"/>
            <w:rPrChange w:id="18989" w:author="USA Editor" w:date="2020-11-18T07:52:00Z">
              <w:rPr>
                <w:rFonts w:eastAsiaTheme="minorHAnsi"/>
                <w:caps/>
                <w:lang w:eastAsia="de-DE"/>
              </w:rPr>
            </w:rPrChange>
          </w:rPr>
          <w:t>3.1.</w:t>
        </w:r>
        <w:r w:rsidRPr="006F339D">
          <w:rPr>
            <w:rFonts w:eastAsiaTheme="minorHAnsi"/>
            <w:b/>
            <w:bCs/>
            <w:caps/>
            <w:lang w:eastAsia="de-DE"/>
          </w:rPr>
          <w:t>9</w:t>
        </w:r>
      </w:ins>
      <w:ins w:id="18990" w:author="2092 CG" w:date="2020-10-27T17:05:00Z">
        <w:r w:rsidR="001E778B" w:rsidRPr="006F339D">
          <w:rPr>
            <w:rFonts w:eastAsiaTheme="minorHAnsi"/>
            <w:b/>
            <w:bCs/>
            <w:caps/>
            <w:lang w:eastAsia="de-DE"/>
          </w:rPr>
          <w:tab/>
        </w:r>
      </w:ins>
      <w:ins w:id="18991" w:author="2092 CG" w:date="2020-10-27T17:07:00Z">
        <w:r w:rsidR="002B5E5D" w:rsidRPr="00D515D7">
          <w:rPr>
            <w:b/>
            <w:u w:val="thick" w:color="D13438"/>
          </w:rPr>
          <w:t>Satellite ID and Network</w:t>
        </w:r>
        <w:r w:rsidR="002B5E5D" w:rsidRPr="00D515D7">
          <w:rPr>
            <w:b/>
            <w:spacing w:val="-3"/>
            <w:u w:val="thick" w:color="D13438"/>
          </w:rPr>
          <w:t xml:space="preserve"> </w:t>
        </w:r>
        <w:r w:rsidR="002B5E5D" w:rsidRPr="00D515D7">
          <w:rPr>
            <w:b/>
            <w:u w:val="thick" w:color="D13438"/>
          </w:rPr>
          <w:t>IDs</w:t>
        </w:r>
      </w:ins>
    </w:p>
    <w:p w14:paraId="42C065B0" w14:textId="77777777" w:rsidR="009F41CA" w:rsidRPr="00080AF0" w:rsidRDefault="009F41CA" w:rsidP="009D14EE">
      <w:pPr>
        <w:pStyle w:val="BodyText"/>
        <w:spacing w:before="185"/>
        <w:rPr>
          <w:ins w:id="18992" w:author="2092 CG" w:date="2020-10-27T17:09:00Z"/>
        </w:rPr>
      </w:pPr>
      <w:ins w:id="18993" w:author="2092 CG" w:date="2020-10-27T17:09:00Z">
        <w:r w:rsidRPr="00D515D7">
          <w:rPr>
            <w:u w:color="D13438"/>
          </w:rPr>
          <w:t>Each Satellite has a unique Satellite ID.</w:t>
        </w:r>
      </w:ins>
    </w:p>
    <w:p w14:paraId="6A09D978" w14:textId="253F130D" w:rsidR="009F41CA" w:rsidRPr="00080AF0" w:rsidRDefault="009F41CA" w:rsidP="009D14EE">
      <w:pPr>
        <w:pStyle w:val="BodyText"/>
        <w:spacing w:before="181" w:line="259" w:lineRule="auto"/>
        <w:ind w:right="816"/>
        <w:jc w:val="both"/>
        <w:rPr>
          <w:ins w:id="18994" w:author="2092 CG" w:date="2020-10-27T17:09:00Z"/>
        </w:rPr>
      </w:pPr>
      <w:ins w:id="18995" w:author="2092 CG" w:date="2020-10-27T17:09:00Z">
        <w:r w:rsidRPr="00D515D7">
          <w:rPr>
            <w:u w:color="D13438"/>
          </w:rPr>
          <w:t>Multiple satellites can be associated as a network of satellites. Each VDE-SAT network, associated with</w:t>
        </w:r>
        <w:r w:rsidRPr="00D515D7">
          <w:t xml:space="preserve"> </w:t>
        </w:r>
        <w:r w:rsidRPr="00D515D7">
          <w:rPr>
            <w:u w:color="D13438"/>
          </w:rPr>
          <w:t xml:space="preserve">an operator, is assigned a Primary Network ID (see </w:t>
        </w:r>
        <w:del w:id="18996" w:author="USA Editor 2021" w:date="2021-01-05T12:31:00Z">
          <w:r w:rsidRPr="00080AF0" w:rsidDel="009D14EE">
            <w:rPr>
              <w:highlight w:val="green"/>
              <w:u w:color="D13438"/>
              <w:rPrChange w:id="18997" w:author="USA Editor 2021" w:date="2021-01-15T11:48:00Z">
                <w:rPr>
                  <w:color w:val="D13438"/>
                  <w:u w:color="D13438"/>
                </w:rPr>
              </w:rPrChange>
            </w:rPr>
            <w:delText>D</w:delText>
          </w:r>
        </w:del>
      </w:ins>
      <w:ins w:id="18998" w:author="USA Editor 2021" w:date="2021-01-05T12:31:00Z">
        <w:r w:rsidR="009D14EE" w:rsidRPr="00D515D7">
          <w:rPr>
            <w:highlight w:val="green"/>
            <w:lang w:val="en-US" w:eastAsia="ja-JP"/>
          </w:rPr>
          <w:t>§</w:t>
        </w:r>
      </w:ins>
      <w:ins w:id="18999" w:author="2092 CG" w:date="2020-10-27T17:09:00Z">
        <w:r w:rsidRPr="00D515D7">
          <w:rPr>
            <w:u w:color="D13438"/>
          </w:rPr>
          <w:t xml:space="preserve"> 3.10.2). Note: This allows VDE-SAT terminals to</w:t>
        </w:r>
        <w:r w:rsidRPr="00D515D7">
          <w:t xml:space="preserve"> </w:t>
        </w:r>
        <w:r w:rsidRPr="00D515D7">
          <w:rPr>
            <w:u w:color="D13438"/>
          </w:rPr>
          <w:t>choose using satellites from one or multiple specific Primary Network IDs.</w:t>
        </w:r>
      </w:ins>
    </w:p>
    <w:p w14:paraId="16E8AF4E" w14:textId="71467613" w:rsidR="009F41CA" w:rsidRPr="00D515D7" w:rsidRDefault="009F41CA" w:rsidP="001706B0">
      <w:pPr>
        <w:pStyle w:val="BodyText"/>
        <w:spacing w:before="159" w:line="259" w:lineRule="auto"/>
        <w:ind w:right="827"/>
        <w:rPr>
          <w:ins w:id="19000" w:author="2092 CG" w:date="2020-10-27T17:11:00Z"/>
          <w:u w:color="D13438"/>
        </w:rPr>
      </w:pPr>
      <w:ins w:id="19001" w:author="2092 CG" w:date="2020-10-27T17:09:00Z">
        <w:r w:rsidRPr="00D515D7">
          <w:rPr>
            <w:u w:color="D13438"/>
          </w:rPr>
          <w:t>Multiple satellite networks can be combined to represent a roaming network. Each roaming network is</w:t>
        </w:r>
        <w:r w:rsidRPr="00D515D7">
          <w:t xml:space="preserve"> </w:t>
        </w:r>
        <w:r w:rsidRPr="00D515D7">
          <w:rPr>
            <w:u w:color="D13438"/>
          </w:rPr>
          <w:t xml:space="preserve">assigned a Roaming Network ID (see </w:t>
        </w:r>
        <w:del w:id="19002" w:author="USA Editor 2021" w:date="2021-01-05T12:31:00Z">
          <w:r w:rsidRPr="00080AF0" w:rsidDel="009D14EE">
            <w:rPr>
              <w:highlight w:val="green"/>
              <w:u w:color="D13438"/>
              <w:rPrChange w:id="19003" w:author="USA Editor 2021" w:date="2021-01-15T11:48:00Z">
                <w:rPr>
                  <w:color w:val="D13438"/>
                  <w:u w:color="D13438"/>
                </w:rPr>
              </w:rPrChange>
            </w:rPr>
            <w:delText>D</w:delText>
          </w:r>
        </w:del>
      </w:ins>
      <w:ins w:id="19004" w:author="USA Editor 2021" w:date="2021-01-05T12:31:00Z">
        <w:r w:rsidR="009D14EE" w:rsidRPr="00D515D7">
          <w:rPr>
            <w:highlight w:val="green"/>
            <w:lang w:val="en-US" w:eastAsia="ja-JP"/>
          </w:rPr>
          <w:t>§</w:t>
        </w:r>
      </w:ins>
      <w:ins w:id="19005" w:author="2092 CG" w:date="2020-10-27T17:09:00Z">
        <w:r w:rsidRPr="00D515D7">
          <w:rPr>
            <w:u w:color="D13438"/>
          </w:rPr>
          <w:t xml:space="preserve"> 3.10.2). Note: This allows VDE-SAT terminals to choose using</w:t>
        </w:r>
        <w:r w:rsidRPr="00D515D7">
          <w:t xml:space="preserve"> </w:t>
        </w:r>
        <w:r w:rsidRPr="00D515D7">
          <w:rPr>
            <w:u w:color="D13438"/>
          </w:rPr>
          <w:t>satellites from one or multiple specific Roaming Network IDs.</w:t>
        </w:r>
      </w:ins>
    </w:p>
    <w:p w14:paraId="779A0D96" w14:textId="77777777" w:rsidR="00900D7C" w:rsidRPr="00080AF0" w:rsidRDefault="00900D7C" w:rsidP="00900D7C">
      <w:pPr>
        <w:pStyle w:val="BodyText"/>
        <w:spacing w:before="3"/>
        <w:rPr>
          <w:ins w:id="19006" w:author="2092 CG" w:date="2020-10-27T17:20:00Z"/>
          <w:sz w:val="15"/>
        </w:rPr>
      </w:pPr>
      <w:ins w:id="19007" w:author="2092 CG" w:date="2020-10-27T17:20:00Z">
        <w:r w:rsidRPr="00F754C4">
          <w:rPr>
            <w:noProof/>
            <w:lang w:val="fr-CA" w:eastAsia="fr-CA"/>
          </w:rPr>
          <mc:AlternateContent>
            <mc:Choice Requires="wpg">
              <w:drawing>
                <wp:anchor distT="0" distB="0" distL="0" distR="0" simplePos="0" relativeHeight="251706368" behindDoc="1" locked="0" layoutInCell="1" allowOverlap="1" wp14:anchorId="1AC2D2E7" wp14:editId="3F21B2D9">
                  <wp:simplePos x="0" y="0"/>
                  <wp:positionH relativeFrom="page">
                    <wp:posOffset>1002030</wp:posOffset>
                  </wp:positionH>
                  <wp:positionV relativeFrom="paragraph">
                    <wp:posOffset>150495</wp:posOffset>
                  </wp:positionV>
                  <wp:extent cx="5210175" cy="969645"/>
                  <wp:effectExtent l="19050" t="19050" r="28575" b="20955"/>
                  <wp:wrapTopAndBottom/>
                  <wp:docPr id="1697882177" name="Group 1697882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0175" cy="969645"/>
                            <a:chOff x="1577" y="237"/>
                            <a:chExt cx="7262" cy="1527"/>
                          </a:xfrm>
                        </wpg:grpSpPr>
                        <wps:wsp>
                          <wps:cNvPr id="1697882178" name="Rectangle 40"/>
                          <wps:cNvSpPr>
                            <a:spLocks noChangeArrowheads="1"/>
                          </wps:cNvSpPr>
                          <wps:spPr bwMode="auto">
                            <a:xfrm>
                              <a:off x="1577" y="581"/>
                              <a:ext cx="1482" cy="888"/>
                            </a:xfrm>
                            <a:prstGeom prst="rect">
                              <a:avLst/>
                            </a:prstGeom>
                            <a:noFill/>
                            <a:ln w="285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79" name="Rectangle 39"/>
                          <wps:cNvSpPr>
                            <a:spLocks noChangeArrowheads="1"/>
                          </wps:cNvSpPr>
                          <wps:spPr bwMode="auto">
                            <a:xfrm>
                              <a:off x="1577" y="1025"/>
                              <a:ext cx="1485" cy="444"/>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80" name="Rectangle 38"/>
                          <wps:cNvSpPr>
                            <a:spLocks noChangeArrowheads="1"/>
                          </wps:cNvSpPr>
                          <wps:spPr bwMode="auto">
                            <a:xfrm>
                              <a:off x="4462" y="467"/>
                              <a:ext cx="1482" cy="1159"/>
                            </a:xfrm>
                            <a:prstGeom prst="rect">
                              <a:avLst/>
                            </a:prstGeom>
                            <a:noFill/>
                            <a:ln w="285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82" name="Rectangle 37"/>
                          <wps:cNvSpPr>
                            <a:spLocks noChangeArrowheads="1"/>
                          </wps:cNvSpPr>
                          <wps:spPr bwMode="auto">
                            <a:xfrm>
                              <a:off x="4457" y="891"/>
                              <a:ext cx="1485" cy="73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83" name="Line 36"/>
                          <wps:cNvCnPr>
                            <a:cxnSpLocks noChangeShapeType="1"/>
                          </wps:cNvCnPr>
                          <wps:spPr bwMode="auto">
                            <a:xfrm>
                              <a:off x="3064" y="1021"/>
                              <a:ext cx="1398" cy="0"/>
                            </a:xfrm>
                            <a:prstGeom prst="line">
                              <a:avLst/>
                            </a:prstGeom>
                            <a:noFill/>
                            <a:ln w="158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7882184" name="Rectangle 35"/>
                          <wps:cNvSpPr>
                            <a:spLocks noChangeArrowheads="1"/>
                          </wps:cNvSpPr>
                          <wps:spPr bwMode="auto">
                            <a:xfrm>
                              <a:off x="7357" y="237"/>
                              <a:ext cx="1482" cy="1526"/>
                            </a:xfrm>
                            <a:prstGeom prst="rect">
                              <a:avLst/>
                            </a:prstGeom>
                            <a:noFill/>
                            <a:ln w="2857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85" name="Rectangle 34"/>
                          <wps:cNvSpPr>
                            <a:spLocks noChangeArrowheads="1"/>
                          </wps:cNvSpPr>
                          <wps:spPr bwMode="auto">
                            <a:xfrm>
                              <a:off x="7353" y="1014"/>
                              <a:ext cx="1485" cy="7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882186" name="Line 33"/>
                          <wps:cNvCnPr>
                            <a:cxnSpLocks noChangeShapeType="1"/>
                          </wps:cNvCnPr>
                          <wps:spPr bwMode="auto">
                            <a:xfrm>
                              <a:off x="5950" y="1021"/>
                              <a:ext cx="1398" cy="0"/>
                            </a:xfrm>
                            <a:prstGeom prst="line">
                              <a:avLst/>
                            </a:prstGeom>
                            <a:noFill/>
                            <a:ln w="1587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7882187" name="Rectangle 32"/>
                          <wps:cNvSpPr>
                            <a:spLocks noChangeArrowheads="1"/>
                          </wps:cNvSpPr>
                          <wps:spPr bwMode="auto">
                            <a:xfrm>
                              <a:off x="3653" y="825"/>
                              <a:ext cx="56" cy="12"/>
                            </a:xfrm>
                            <a:prstGeom prst="rect">
                              <a:avLst/>
                            </a:prstGeom>
                            <a:solidFill>
                              <a:srgbClr val="D1343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7882188" name="Rectangle 31"/>
                          <wps:cNvSpPr>
                            <a:spLocks noChangeArrowheads="1"/>
                          </wps:cNvSpPr>
                          <wps:spPr bwMode="auto">
                            <a:xfrm>
                              <a:off x="6459" y="841"/>
                              <a:ext cx="56" cy="12"/>
                            </a:xfrm>
                            <a:prstGeom prst="rect">
                              <a:avLst/>
                            </a:prstGeom>
                            <a:solidFill>
                              <a:srgbClr val="D1343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7882190" name="Text Box 30"/>
                          <wps:cNvSpPr txBox="1">
                            <a:spLocks noChangeArrowheads="1"/>
                          </wps:cNvSpPr>
                          <wps:spPr bwMode="auto">
                            <a:xfrm>
                              <a:off x="3211" y="545"/>
                              <a:ext cx="589"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86879" w14:textId="77777777" w:rsidR="003F4396" w:rsidRPr="00080AF0" w:rsidRDefault="003F4396" w:rsidP="00900D7C">
                                <w:pPr>
                                  <w:spacing w:line="244" w:lineRule="exact"/>
                                </w:pPr>
                                <w:r w:rsidRPr="00D515D7">
                                  <w:rPr>
                                    <w:u w:val="single" w:color="D13438"/>
                                  </w:rPr>
                                  <w:t>1 .. *,</w:t>
                                </w:r>
                              </w:p>
                            </w:txbxContent>
                          </wps:txbx>
                          <wps:bodyPr rot="0" vert="horz" wrap="square" lIns="0" tIns="0" rIns="0" bIns="0" anchor="t" anchorCtr="0" upright="1">
                            <a:noAutofit/>
                          </wps:bodyPr>
                        </wps:wsp>
                        <wps:wsp>
                          <wps:cNvPr id="1697882191" name="Text Box 29"/>
                          <wps:cNvSpPr txBox="1">
                            <a:spLocks noChangeArrowheads="1"/>
                          </wps:cNvSpPr>
                          <wps:spPr bwMode="auto">
                            <a:xfrm>
                              <a:off x="4280" y="527"/>
                              <a:ext cx="42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44513" w14:textId="77777777" w:rsidR="003F4396" w:rsidRPr="00080AF0" w:rsidRDefault="003F4396" w:rsidP="00900D7C">
                                <w:pPr>
                                  <w:spacing w:line="244" w:lineRule="exact"/>
                                </w:pPr>
                                <w:r w:rsidRPr="00D515D7">
                                  <w:rPr>
                                    <w:u w:val="single" w:color="D13438"/>
                                  </w:rPr>
                                  <w:t>1</w:t>
                                </w:r>
                              </w:p>
                            </w:txbxContent>
                          </wps:txbx>
                          <wps:bodyPr rot="0" vert="horz" wrap="square" lIns="0" tIns="0" rIns="0" bIns="0" anchor="t" anchorCtr="0" upright="1">
                            <a:noAutofit/>
                          </wps:bodyPr>
                        </wps:wsp>
                        <wps:wsp>
                          <wps:cNvPr id="1697882192" name="Text Box 28"/>
                          <wps:cNvSpPr txBox="1">
                            <a:spLocks noChangeArrowheads="1"/>
                          </wps:cNvSpPr>
                          <wps:spPr bwMode="auto">
                            <a:xfrm>
                              <a:off x="6017" y="545"/>
                              <a:ext cx="631"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DFC48" w14:textId="77777777" w:rsidR="003F4396" w:rsidRPr="00080AF0" w:rsidRDefault="003F4396" w:rsidP="00900D7C">
                                <w:pPr>
                                  <w:spacing w:line="244" w:lineRule="exact"/>
                                </w:pPr>
                                <w:r w:rsidRPr="00D515D7">
                                  <w:rPr>
                                    <w:u w:val="single" w:color="D13438"/>
                                  </w:rPr>
                                  <w:t>1 .. *,</w:t>
                                </w:r>
                              </w:p>
                            </w:txbxContent>
                          </wps:txbx>
                          <wps:bodyPr rot="0" vert="horz" wrap="square" lIns="0" tIns="0" rIns="0" bIns="0" anchor="t" anchorCtr="0" upright="1">
                            <a:noAutofit/>
                          </wps:bodyPr>
                        </wps:wsp>
                        <wps:wsp>
                          <wps:cNvPr id="1697882193" name="Text Box 27"/>
                          <wps:cNvSpPr txBox="1">
                            <a:spLocks noChangeArrowheads="1"/>
                          </wps:cNvSpPr>
                          <wps:spPr bwMode="auto">
                            <a:xfrm>
                              <a:off x="7153" y="545"/>
                              <a:ext cx="449" cy="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F9276" w14:textId="77777777" w:rsidR="003F4396" w:rsidRPr="00080AF0" w:rsidRDefault="003F4396" w:rsidP="00900D7C">
                                <w:pPr>
                                  <w:spacing w:line="244" w:lineRule="exact"/>
                                </w:pPr>
                                <w:r w:rsidRPr="00D515D7">
                                  <w:rPr>
                                    <w:u w:val="single" w:color="D13438"/>
                                  </w:rPr>
                                  <w:t>1</w:t>
                                </w:r>
                              </w:p>
                            </w:txbxContent>
                          </wps:txbx>
                          <wps:bodyPr rot="0" vert="horz" wrap="square" lIns="0" tIns="0" rIns="0" bIns="0" anchor="t" anchorCtr="0" upright="1">
                            <a:noAutofit/>
                          </wps:bodyPr>
                        </wps:wsp>
                        <wps:wsp>
                          <wps:cNvPr id="1697882194" name="Text Box 26"/>
                          <wps:cNvSpPr txBox="1">
                            <a:spLocks noChangeArrowheads="1"/>
                          </wps:cNvSpPr>
                          <wps:spPr bwMode="auto">
                            <a:xfrm>
                              <a:off x="7379" y="1028"/>
                              <a:ext cx="1437" cy="7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24F48" w14:textId="77777777" w:rsidR="003F4396" w:rsidRPr="00080AF0" w:rsidRDefault="003F4396" w:rsidP="00900D7C">
                                <w:pPr>
                                  <w:spacing w:before="69" w:line="259" w:lineRule="auto"/>
                                  <w:ind w:left="189" w:right="171" w:firstLine="124"/>
                                </w:pPr>
                                <w:r w:rsidRPr="00D515D7">
                                  <w:rPr>
                                    <w:u w:val="single" w:color="D13438"/>
                                  </w:rPr>
                                  <w:t>Roaming</w:t>
                                </w:r>
                                <w:r w:rsidRPr="00D515D7">
                                  <w:t xml:space="preserve"> </w:t>
                                </w:r>
                                <w:r w:rsidRPr="00D515D7">
                                  <w:rPr>
                                    <w:u w:val="single" w:color="D13438"/>
                                  </w:rPr>
                                  <w:t>Network ID</w:t>
                                </w:r>
                              </w:p>
                            </w:txbxContent>
                          </wps:txbx>
                          <wps:bodyPr rot="0" vert="horz" wrap="square" lIns="0" tIns="0" rIns="0" bIns="0" anchor="t" anchorCtr="0" upright="1">
                            <a:noAutofit/>
                          </wps:bodyPr>
                        </wps:wsp>
                        <wps:wsp>
                          <wps:cNvPr id="1697882195" name="Text Box 25"/>
                          <wps:cNvSpPr txBox="1">
                            <a:spLocks noChangeArrowheads="1"/>
                          </wps:cNvSpPr>
                          <wps:spPr bwMode="auto">
                            <a:xfrm>
                              <a:off x="1599" y="1028"/>
                              <a:ext cx="1437"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CDFD3" w14:textId="77777777" w:rsidR="003F4396" w:rsidRPr="00080AF0" w:rsidRDefault="003F4396" w:rsidP="00900D7C">
                                <w:pPr>
                                  <w:spacing w:before="81"/>
                                  <w:ind w:left="215"/>
                                </w:pPr>
                                <w:r w:rsidRPr="00D515D7">
                                  <w:rPr>
                                    <w:u w:val="single" w:color="D13438"/>
                                  </w:rPr>
                                  <w:t>Satellite ID</w:t>
                                </w:r>
                              </w:p>
                            </w:txbxContent>
                          </wps:txbx>
                          <wps:bodyPr rot="0" vert="horz" wrap="square" lIns="0" tIns="0" rIns="0" bIns="0" anchor="t" anchorCtr="0" upright="1">
                            <a:noAutofit/>
                          </wps:bodyPr>
                        </wps:wsp>
                        <wps:wsp>
                          <wps:cNvPr id="1697882196" name="Text Box 24"/>
                          <wps:cNvSpPr txBox="1">
                            <a:spLocks noChangeArrowheads="1"/>
                          </wps:cNvSpPr>
                          <wps:spPr bwMode="auto">
                            <a:xfrm>
                              <a:off x="4484" y="899"/>
                              <a:ext cx="1437"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1E53D" w14:textId="77777777" w:rsidR="003F4396" w:rsidRPr="00080AF0" w:rsidRDefault="003F4396" w:rsidP="00900D7C">
                                <w:pPr>
                                  <w:spacing w:before="75" w:line="256" w:lineRule="auto"/>
                                  <w:ind w:left="186" w:right="174" w:firstLine="172"/>
                                </w:pPr>
                                <w:r w:rsidRPr="00D515D7">
                                  <w:rPr>
                                    <w:u w:val="single" w:color="D13438"/>
                                  </w:rPr>
                                  <w:t>Primary</w:t>
                                </w:r>
                                <w:r w:rsidRPr="00D515D7">
                                  <w:t xml:space="preserve"> </w:t>
                                </w:r>
                                <w:r w:rsidRPr="00D515D7">
                                  <w:rPr>
                                    <w:u w:val="single" w:color="D13438"/>
                                  </w:rPr>
                                  <w:t>Network ID</w:t>
                                </w:r>
                              </w:p>
                            </w:txbxContent>
                          </wps:txbx>
                          <wps:bodyPr rot="0" vert="horz" wrap="square" lIns="0" tIns="0" rIns="0" bIns="0" anchor="t" anchorCtr="0" upright="1">
                            <a:noAutofit/>
                          </wps:bodyPr>
                        </wps:wsp>
                        <wps:wsp>
                          <wps:cNvPr id="1697882197" name="Text Box 23"/>
                          <wps:cNvSpPr txBox="1">
                            <a:spLocks noChangeArrowheads="1"/>
                          </wps:cNvSpPr>
                          <wps:spPr bwMode="auto">
                            <a:xfrm>
                              <a:off x="1599" y="604"/>
                              <a:ext cx="1437" cy="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B06DF" w14:textId="77777777" w:rsidR="003F4396" w:rsidRPr="00080AF0" w:rsidRDefault="003F4396" w:rsidP="00900D7C">
                                <w:pPr>
                                  <w:spacing w:before="75"/>
                                  <w:ind w:left="356"/>
                                </w:pPr>
                                <w:r w:rsidRPr="00D515D7">
                                  <w:rPr>
                                    <w:u w:val="single" w:color="D13438"/>
                                  </w:rPr>
                                  <w:t>Satellite</w:t>
                                </w:r>
                              </w:p>
                            </w:txbxContent>
                          </wps:txbx>
                          <wps:bodyPr rot="0" vert="horz" wrap="square" lIns="0" tIns="0" rIns="0" bIns="0" anchor="t" anchorCtr="0" upright="1">
                            <a:noAutofit/>
                          </wps:bodyPr>
                        </wps:wsp>
                        <wps:wsp>
                          <wps:cNvPr id="1697882198" name="Text Box 22"/>
                          <wps:cNvSpPr txBox="1">
                            <a:spLocks noChangeArrowheads="1"/>
                          </wps:cNvSpPr>
                          <wps:spPr bwMode="auto">
                            <a:xfrm>
                              <a:off x="4484" y="490"/>
                              <a:ext cx="1437" cy="3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8D327" w14:textId="77777777" w:rsidR="003F4396" w:rsidRPr="00080AF0" w:rsidRDefault="003F4396" w:rsidP="00900D7C">
                                <w:pPr>
                                  <w:spacing w:before="127"/>
                                  <w:ind w:left="333"/>
                                </w:pPr>
                                <w:r w:rsidRPr="00D515D7">
                                  <w:rPr>
                                    <w:u w:val="single" w:color="D13438"/>
                                  </w:rPr>
                                  <w:t>Network</w:t>
                                </w:r>
                              </w:p>
                            </w:txbxContent>
                          </wps:txbx>
                          <wps:bodyPr rot="0" vert="horz" wrap="square" lIns="0" tIns="0" rIns="0" bIns="0" anchor="t" anchorCtr="0" upright="1">
                            <a:noAutofit/>
                          </wps:bodyPr>
                        </wps:wsp>
                        <wps:wsp>
                          <wps:cNvPr id="1697882199" name="Text Box 21"/>
                          <wps:cNvSpPr txBox="1">
                            <a:spLocks noChangeArrowheads="1"/>
                          </wps:cNvSpPr>
                          <wps:spPr bwMode="auto">
                            <a:xfrm>
                              <a:off x="7379" y="260"/>
                              <a:ext cx="1437" cy="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50699" w14:textId="77777777" w:rsidR="003F4396" w:rsidRDefault="003F4396" w:rsidP="00900D7C">
                                <w:pPr>
                                  <w:spacing w:before="174" w:line="259" w:lineRule="auto"/>
                                  <w:ind w:left="335" w:right="295" w:hanging="20"/>
                                </w:pPr>
                                <w:r w:rsidRPr="00D515D7">
                                  <w:rPr>
                                    <w:u w:val="single" w:color="D13438"/>
                                  </w:rPr>
                                  <w:t>Roaming</w:t>
                                </w:r>
                                <w:r w:rsidRPr="00D515D7">
                                  <w:t xml:space="preserve"> </w:t>
                                </w:r>
                                <w:r w:rsidRPr="00D515D7">
                                  <w:rPr>
                                    <w:u w:val="single" w:color="D13438"/>
                                  </w:rPr>
                                  <w:t>Network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C2D2E7" id="Group 1697882177" o:spid="_x0000_s1157" style="position:absolute;margin-left:78.9pt;margin-top:11.85pt;width:410.25pt;height:76.35pt;z-index:-251610112;mso-wrap-distance-left:0;mso-wrap-distance-right:0;mso-position-horizontal-relative:page;mso-position-vertical-relative:text" coordorigin="1577,237" coordsize="7262,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">
                  <v:rect id="Rectangle 40" o:spid="_x0000_s1158" style="position:absolute;left:1577;top:581;width:1482;height: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" filled="f" strokeweight="2.25pt"/>
                  <v:rect id="Rectangle 39" o:spid="_x0000_s1159" style="position:absolute;left:1577;top:1025;width:1485;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" filled="f"/>
                  <v:rect id="Rectangle 38" o:spid="_x0000_s1160" style="position:absolute;left:4462;top:467;width:1482;height:1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" filled="f" strokeweight="2.25pt"/>
                  <v:rect id="Rectangle 37" o:spid="_x0000_s1161" style="position:absolute;left:4457;top:891;width:1485;height: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" filled="f"/>
                  <v:line id="Line 36" o:spid="_x0000_s1162" style="position:absolute;visibility:visible;mso-wrap-style:square" from="3064,1021" to="4462,1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" strokeweight="1.25pt"/>
                  <v:rect id="Rectangle 35" o:spid="_x0000_s1163" style="position:absolute;left:7357;top:237;width:1482;height:1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" filled="f" strokeweight="2.25pt"/>
                  <v:rect id="Rectangle 34" o:spid="_x0000_s1164" style="position:absolute;left:7353;top:1014;width:148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" filled="f"/>
                  <v:line id="Line 33" o:spid="_x0000_s1165" style="position:absolute;visibility:visible;mso-wrap-style:square" from="5950,1021" to="7348,1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" strokeweight="1.25pt"/>
                  <v:rect id="Rectangle 32" o:spid="_x0000_s1166" style="position:absolute;left:3653;top:825;width:5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" fillcolor="#d13438" stroked="f"/>
                  <v:rect id="Rectangle 31" o:spid="_x0000_s1167" style="position:absolute;left:6459;top:841;width:5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" fillcolor="#d13438" stroked="f"/>
                  <v:shape id="Text Box 30" o:spid="_x0000_s1168" type="#_x0000_t202" style="position:absolute;left:3211;top:545;width:589;height: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" filled="f" stroked="f">
                    <v:textbox inset="0,0,0,0">
                      <w:txbxContent>
                        <w:p w14:paraId="06386879" w14:textId="77777777" w:rsidR="003F4396" w:rsidRPr="00080AF0" w:rsidRDefault="003F4396" w:rsidP="00900D7C">
                          <w:pPr>
                            <w:spacing w:line="244" w:lineRule="exact"/>
                          </w:pPr>
                          <w:r w:rsidRPr="00D515D7">
                            <w:rPr>
                              <w:u w:val="single" w:color="D13438"/>
                            </w:rPr>
                            <w:t>1 .. *,</w:t>
                          </w:r>
                        </w:p>
                      </w:txbxContent>
                    </v:textbox>
                  </v:shape>
                  <v:shape id="Text Box 29" o:spid="_x0000_s1169" type="#_x0000_t202" style="position:absolute;left:4280;top:527;width:420;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" filled="f" stroked="f">
                    <v:textbox inset="0,0,0,0">
                      <w:txbxContent>
                        <w:p w14:paraId="2A144513" w14:textId="77777777" w:rsidR="003F4396" w:rsidRPr="00080AF0" w:rsidRDefault="003F4396" w:rsidP="00900D7C">
                          <w:pPr>
                            <w:spacing w:line="244" w:lineRule="exact"/>
                          </w:pPr>
                          <w:r w:rsidRPr="00D515D7">
                            <w:rPr>
                              <w:u w:val="single" w:color="D13438"/>
                            </w:rPr>
                            <w:t>1</w:t>
                          </w:r>
                        </w:p>
                      </w:txbxContent>
                    </v:textbox>
                  </v:shape>
                  <v:shape id="Text Box 28" o:spid="_x0000_s1170" type="#_x0000_t202" style="position:absolute;left:6017;top:545;width:631;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" filled="f" stroked="f">
                    <v:textbox inset="0,0,0,0">
                      <w:txbxContent>
                        <w:p w14:paraId="3B0DFC48" w14:textId="77777777" w:rsidR="003F4396" w:rsidRPr="00080AF0" w:rsidRDefault="003F4396" w:rsidP="00900D7C">
                          <w:pPr>
                            <w:spacing w:line="244" w:lineRule="exact"/>
                          </w:pPr>
                          <w:r w:rsidRPr="00D515D7">
                            <w:rPr>
                              <w:u w:val="single" w:color="D13438"/>
                            </w:rPr>
                            <w:t>1 .. *,</w:t>
                          </w:r>
                        </w:p>
                      </w:txbxContent>
                    </v:textbox>
                  </v:shape>
                  <v:shape id="Text Box 27" o:spid="_x0000_s1171" type="#_x0000_t202" style="position:absolute;left:7153;top:545;width:449;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" filled="f" stroked="f">
                    <v:textbox inset="0,0,0,0">
                      <w:txbxContent>
                        <w:p w14:paraId="27FF9276" w14:textId="77777777" w:rsidR="003F4396" w:rsidRPr="00080AF0" w:rsidRDefault="003F4396" w:rsidP="00900D7C">
                          <w:pPr>
                            <w:spacing w:line="244" w:lineRule="exact"/>
                          </w:pPr>
                          <w:r w:rsidRPr="00D515D7">
                            <w:rPr>
                              <w:u w:val="single" w:color="D13438"/>
                            </w:rPr>
                            <w:t>1</w:t>
                          </w:r>
                        </w:p>
                      </w:txbxContent>
                    </v:textbox>
                  </v:shape>
                  <v:shape id="Text Box 26" o:spid="_x0000_s1172" type="#_x0000_t202" style="position:absolute;left:7379;top:1028;width:1437;height: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" filled="f" stroked="f">
                    <v:textbox inset="0,0,0,0">
                      <w:txbxContent>
                        <w:p w14:paraId="7D624F48" w14:textId="77777777" w:rsidR="003F4396" w:rsidRPr="00080AF0" w:rsidRDefault="003F4396" w:rsidP="00900D7C">
                          <w:pPr>
                            <w:spacing w:before="69" w:line="259" w:lineRule="auto"/>
                            <w:ind w:left="189" w:right="171" w:firstLine="124"/>
                          </w:pPr>
                          <w:r w:rsidRPr="00D515D7">
                            <w:rPr>
                              <w:u w:val="single" w:color="D13438"/>
                            </w:rPr>
                            <w:t>Roaming</w:t>
                          </w:r>
                          <w:r w:rsidRPr="00D515D7">
                            <w:t xml:space="preserve"> </w:t>
                          </w:r>
                          <w:r w:rsidRPr="00D515D7">
                            <w:rPr>
                              <w:u w:val="single" w:color="D13438"/>
                            </w:rPr>
                            <w:t>Network ID</w:t>
                          </w:r>
                        </w:p>
                      </w:txbxContent>
                    </v:textbox>
                  </v:shape>
                  <v:shape id="Text Box 25" o:spid="_x0000_s1173" type="#_x0000_t202" style="position:absolute;left:1599;top:1028;width:1437;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" filled="f" stroked="f">
                    <v:textbox inset="0,0,0,0">
                      <w:txbxContent>
                        <w:p w14:paraId="729CDFD3" w14:textId="77777777" w:rsidR="003F4396" w:rsidRPr="00080AF0" w:rsidRDefault="003F4396" w:rsidP="00900D7C">
                          <w:pPr>
                            <w:spacing w:before="81"/>
                            <w:ind w:left="215"/>
                          </w:pPr>
                          <w:r w:rsidRPr="00D515D7">
                            <w:rPr>
                              <w:u w:val="single" w:color="D13438"/>
                            </w:rPr>
                            <w:t>Satellite ID</w:t>
                          </w:r>
                        </w:p>
                      </w:txbxContent>
                    </v:textbox>
                  </v:shape>
                  <v:shape id="Text Box 24" o:spid="_x0000_s1174" type="#_x0000_t202" style="position:absolute;left:4484;top:899;width:1437;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" filled="f" stroked="f">
                    <v:textbox inset="0,0,0,0">
                      <w:txbxContent>
                        <w:p w14:paraId="4571E53D" w14:textId="77777777" w:rsidR="003F4396" w:rsidRPr="00080AF0" w:rsidRDefault="003F4396" w:rsidP="00900D7C">
                          <w:pPr>
                            <w:spacing w:before="75" w:line="256" w:lineRule="auto"/>
                            <w:ind w:left="186" w:right="174" w:firstLine="172"/>
                          </w:pPr>
                          <w:r w:rsidRPr="00D515D7">
                            <w:rPr>
                              <w:u w:val="single" w:color="D13438"/>
                            </w:rPr>
                            <w:t>Primary</w:t>
                          </w:r>
                          <w:r w:rsidRPr="00D515D7">
                            <w:t xml:space="preserve"> </w:t>
                          </w:r>
                          <w:r w:rsidRPr="00D515D7">
                            <w:rPr>
                              <w:u w:val="single" w:color="D13438"/>
                            </w:rPr>
                            <w:t>Network ID</w:t>
                          </w:r>
                        </w:p>
                      </w:txbxContent>
                    </v:textbox>
                  </v:shape>
                  <v:shape id="Text Box 23" o:spid="_x0000_s1175" type="#_x0000_t202" style="position:absolute;left:1599;top:604;width:1437;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" filled="f" stroked="f">
                    <v:textbox inset="0,0,0,0">
                      <w:txbxContent>
                        <w:p w14:paraId="2D0B06DF" w14:textId="77777777" w:rsidR="003F4396" w:rsidRPr="00080AF0" w:rsidRDefault="003F4396" w:rsidP="00900D7C">
                          <w:pPr>
                            <w:spacing w:before="75"/>
                            <w:ind w:left="356"/>
                          </w:pPr>
                          <w:r w:rsidRPr="00D515D7">
                            <w:rPr>
                              <w:u w:val="single" w:color="D13438"/>
                            </w:rPr>
                            <w:t>Satellite</w:t>
                          </w:r>
                        </w:p>
                      </w:txbxContent>
                    </v:textbox>
                  </v:shape>
                  <v:shape id="Text Box 22" o:spid="_x0000_s1176" type="#_x0000_t202" style="position:absolute;left:4484;top:490;width:1437;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" filled="f" stroked="f">
                    <v:textbox inset="0,0,0,0">
                      <w:txbxContent>
                        <w:p w14:paraId="5318D327" w14:textId="77777777" w:rsidR="003F4396" w:rsidRPr="00080AF0" w:rsidRDefault="003F4396" w:rsidP="00900D7C">
                          <w:pPr>
                            <w:spacing w:before="127"/>
                            <w:ind w:left="333"/>
                          </w:pPr>
                          <w:r w:rsidRPr="00D515D7">
                            <w:rPr>
                              <w:u w:val="single" w:color="D13438"/>
                            </w:rPr>
                            <w:t>Network</w:t>
                          </w:r>
                        </w:p>
                      </w:txbxContent>
                    </v:textbox>
                  </v:shape>
                  <v:shape id="Text Box 21" o:spid="_x0000_s1177" type="#_x0000_t202" style="position:absolute;left:7379;top:260;width:1437;height: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" filled="f" stroked="f">
                    <v:textbox inset="0,0,0,0">
                      <w:txbxContent>
                        <w:p w14:paraId="37A50699" w14:textId="77777777" w:rsidR="003F4396" w:rsidRDefault="003F4396" w:rsidP="00900D7C">
                          <w:pPr>
                            <w:spacing w:before="174" w:line="259" w:lineRule="auto"/>
                            <w:ind w:left="335" w:right="295" w:hanging="20"/>
                          </w:pPr>
                          <w:r w:rsidRPr="00D515D7">
                            <w:rPr>
                              <w:u w:val="single" w:color="D13438"/>
                            </w:rPr>
                            <w:t>Roaming</w:t>
                          </w:r>
                          <w:r w:rsidRPr="00D515D7">
                            <w:t xml:space="preserve"> </w:t>
                          </w:r>
                          <w:r w:rsidRPr="00D515D7">
                            <w:rPr>
                              <w:u w:val="single" w:color="D13438"/>
                            </w:rPr>
                            <w:t>Network</w:t>
                          </w:r>
                        </w:p>
                      </w:txbxContent>
                    </v:textbox>
                  </v:shape>
                  <w10:wrap type="topAndBottom" anchorx="page"/>
                </v:group>
              </w:pict>
            </mc:Fallback>
          </mc:AlternateContent>
        </w:r>
      </w:ins>
    </w:p>
    <w:p w14:paraId="6C0833EB" w14:textId="77777777" w:rsidR="00200B1D" w:rsidRPr="00080AF0" w:rsidRDefault="00200B1D" w:rsidP="009D14EE">
      <w:pPr>
        <w:pStyle w:val="BodyText"/>
        <w:spacing w:before="159" w:line="259" w:lineRule="auto"/>
        <w:ind w:right="827"/>
        <w:rPr>
          <w:ins w:id="19008" w:author="2092 CG" w:date="2020-10-27T17:09:00Z"/>
        </w:rPr>
      </w:pPr>
    </w:p>
    <w:p w14:paraId="11BCA51A" w14:textId="77777777" w:rsidR="00BD6452" w:rsidRPr="006E7FCA" w:rsidRDefault="006E7FCA" w:rsidP="00A013FD">
      <w:pPr>
        <w:spacing w:after="120"/>
        <w:rPr>
          <w:ins w:id="19009" w:author="Ross Norsworthy" w:date="2020-03-20T01:39:00Z"/>
          <w:szCs w:val="24"/>
        </w:rPr>
      </w:pPr>
      <w:ins w:id="19010" w:author="2092 CG" w:date="2020-10-27T17:09:00Z">
        <w:r>
          <w:rPr>
            <w:szCs w:val="24"/>
          </w:rPr>
          <w:t xml:space="preserve"> </w:t>
        </w:r>
      </w:ins>
    </w:p>
    <w:p w14:paraId="0D168B20" w14:textId="77777777" w:rsidR="00A013FD" w:rsidRPr="00A013FD" w:rsidRDefault="00154D2E" w:rsidP="00875779">
      <w:pPr>
        <w:pStyle w:val="Heading2"/>
        <w:rPr>
          <w:ins w:id="19011" w:author="Ross Norsworthy" w:date="2020-03-20T01:39:00Z"/>
          <w:rFonts w:eastAsiaTheme="minorHAnsi"/>
          <w:lang w:eastAsia="de-DE"/>
        </w:rPr>
      </w:pPr>
      <w:bookmarkStart w:id="19012" w:name="_Toc35546018"/>
      <w:ins w:id="19013" w:author="Song, Xiaojing" w:date="2020-08-21T14:44:00Z">
        <w:del w:id="19014" w:author="USA Editor 2021" w:date="2021-01-05T12:32:00Z">
          <w:r w:rsidRPr="009D14EE" w:rsidDel="009D14EE">
            <w:rPr>
              <w:rFonts w:eastAsiaTheme="minorHAnsi"/>
              <w:highlight w:val="green"/>
              <w:lang w:eastAsia="de-DE"/>
            </w:rPr>
            <w:delText>D</w:delText>
          </w:r>
          <w:r w:rsidDel="009D14EE">
            <w:rPr>
              <w:rFonts w:eastAsiaTheme="minorHAnsi"/>
              <w:lang w:eastAsia="de-DE"/>
            </w:rPr>
            <w:delText xml:space="preserve"> </w:delText>
          </w:r>
        </w:del>
      </w:ins>
      <w:ins w:id="19015" w:author="Song, Xiaojing" w:date="2020-08-24T16:03:00Z">
        <w:r w:rsidR="00196E30">
          <w:rPr>
            <w:rFonts w:eastAsiaTheme="minorHAnsi"/>
            <w:lang w:eastAsia="de-DE"/>
          </w:rPr>
          <w:t>3</w:t>
        </w:r>
      </w:ins>
      <w:ins w:id="19016" w:author="Song, Xiaojing" w:date="2020-08-21T14:44:00Z">
        <w:r>
          <w:rPr>
            <w:rFonts w:eastAsiaTheme="minorHAnsi"/>
            <w:lang w:eastAsia="de-DE"/>
          </w:rPr>
          <w:t>.2</w:t>
        </w:r>
        <w:r>
          <w:rPr>
            <w:rFonts w:eastAsiaTheme="minorHAnsi"/>
            <w:lang w:eastAsia="de-DE"/>
          </w:rPr>
          <w:tab/>
        </w:r>
      </w:ins>
      <w:ins w:id="19017" w:author="Ross Norsworthy" w:date="2020-03-20T01:39:00Z">
        <w:r w:rsidR="00A013FD" w:rsidRPr="00A013FD">
          <w:rPr>
            <w:rFonts w:eastAsiaTheme="minorHAnsi"/>
            <w:lang w:eastAsia="de-DE"/>
          </w:rPr>
          <w:t>Resource management</w:t>
        </w:r>
        <w:bookmarkEnd w:id="19012"/>
      </w:ins>
    </w:p>
    <w:p w14:paraId="34E3F257" w14:textId="77777777" w:rsidR="00A013FD" w:rsidRPr="00A013FD" w:rsidRDefault="00A013FD" w:rsidP="00A013FD">
      <w:pPr>
        <w:spacing w:after="120"/>
        <w:rPr>
          <w:ins w:id="19018" w:author="Ross Norsworthy" w:date="2020-03-20T01:39:00Z"/>
          <w:szCs w:val="24"/>
          <w:lang w:eastAsia="de-DE"/>
        </w:rPr>
      </w:pPr>
      <w:ins w:id="19019" w:author="Ross Norsworthy" w:date="2020-03-20T01:39:00Z">
        <w:r w:rsidRPr="00A013FD">
          <w:rPr>
            <w:szCs w:val="24"/>
            <w:lang w:eastAsia="de-DE"/>
          </w:rPr>
          <w:t>The data session connection between ship and satellite is session oriented with a data Logical Channel and an DSCH Logical Channel being reserved for a station for a given time.</w:t>
        </w:r>
      </w:ins>
    </w:p>
    <w:p w14:paraId="27D4B16C" w14:textId="77777777" w:rsidR="00A013FD" w:rsidRPr="00A013FD" w:rsidRDefault="00A013FD" w:rsidP="00A013FD">
      <w:pPr>
        <w:spacing w:after="120"/>
        <w:rPr>
          <w:ins w:id="19020" w:author="Ross Norsworthy" w:date="2020-03-20T01:39:00Z"/>
          <w:szCs w:val="24"/>
          <w:lang w:eastAsia="de-DE"/>
        </w:rPr>
      </w:pPr>
      <w:ins w:id="19021" w:author="Ross Norsworthy" w:date="2020-03-20T01:39:00Z">
        <w:r w:rsidRPr="00A013FD">
          <w:rPr>
            <w:szCs w:val="24"/>
            <w:lang w:eastAsia="de-DE"/>
          </w:rPr>
          <w:t>Ship originated short data messages can be sent on the RAC without resource allocation.</w:t>
        </w:r>
      </w:ins>
    </w:p>
    <w:p w14:paraId="25A75075" w14:textId="77777777" w:rsidR="00A013FD" w:rsidRPr="00A013FD" w:rsidRDefault="00A013FD" w:rsidP="00A013FD">
      <w:pPr>
        <w:spacing w:after="120"/>
        <w:rPr>
          <w:ins w:id="19022" w:author="Ross Norsworthy" w:date="2020-03-20T01:39:00Z"/>
          <w:szCs w:val="24"/>
          <w:lang w:eastAsia="de-DE"/>
        </w:rPr>
      </w:pPr>
      <w:ins w:id="19023" w:author="Ross Norsworthy" w:date="2020-03-20T01:39:00Z">
        <w:r w:rsidRPr="00A013FD">
          <w:rPr>
            <w:szCs w:val="24"/>
            <w:lang w:eastAsia="de-DE"/>
          </w:rPr>
          <w:t>Satellite originated short data messages can be sent on the ASC without resource allocations.</w:t>
        </w:r>
      </w:ins>
    </w:p>
    <w:p w14:paraId="1EC65247" w14:textId="77777777" w:rsidR="00A013FD" w:rsidRPr="00A013FD" w:rsidRDefault="00A013FD" w:rsidP="00A013FD">
      <w:pPr>
        <w:spacing w:after="120"/>
        <w:rPr>
          <w:ins w:id="19024" w:author="Ross Norsworthy" w:date="2020-03-20T01:39:00Z"/>
          <w:szCs w:val="24"/>
          <w:lang w:eastAsia="de-DE"/>
        </w:rPr>
      </w:pPr>
      <w:ins w:id="19025" w:author="Ross Norsworthy" w:date="2020-03-20T01:39:00Z">
        <w:r w:rsidRPr="00A013FD">
          <w:rPr>
            <w:szCs w:val="24"/>
            <w:lang w:eastAsia="de-DE"/>
          </w:rPr>
          <w:t>During heavy network loading, the satellite may increase the selection interval for random access or modify the maximum allowed number of ship originated short data messages. This is done using the Media Access Control (MAC) message.</w:t>
        </w:r>
      </w:ins>
    </w:p>
    <w:p w14:paraId="394F22FE" w14:textId="77777777" w:rsidR="00A013FD" w:rsidRPr="00A013FD" w:rsidRDefault="002B5D16" w:rsidP="00875779">
      <w:pPr>
        <w:pStyle w:val="Heading2"/>
        <w:rPr>
          <w:ins w:id="19026" w:author="Ross Norsworthy" w:date="2020-03-20T01:39:00Z"/>
          <w:rFonts w:eastAsiaTheme="minorHAnsi"/>
          <w:lang w:eastAsia="de-DE"/>
        </w:rPr>
      </w:pPr>
      <w:bookmarkStart w:id="19027" w:name="_Toc35546019"/>
      <w:ins w:id="19028" w:author="Song, Xiaojing" w:date="2020-08-21T14:44:00Z">
        <w:del w:id="19029" w:author="USA Editor 2021" w:date="2021-01-05T12:32:00Z">
          <w:r w:rsidRPr="009D14EE" w:rsidDel="009D14EE">
            <w:rPr>
              <w:rFonts w:eastAsiaTheme="minorHAnsi"/>
              <w:highlight w:val="green"/>
              <w:lang w:eastAsia="de-DE"/>
            </w:rPr>
            <w:delText>D</w:delText>
          </w:r>
          <w:r w:rsidDel="009D14EE">
            <w:rPr>
              <w:rFonts w:eastAsiaTheme="minorHAnsi"/>
              <w:lang w:eastAsia="de-DE"/>
            </w:rPr>
            <w:delText xml:space="preserve"> </w:delText>
          </w:r>
        </w:del>
      </w:ins>
      <w:ins w:id="19030" w:author="Song, Xiaojing" w:date="2020-08-24T16:03:00Z">
        <w:r w:rsidR="00E637B7">
          <w:rPr>
            <w:rFonts w:eastAsiaTheme="minorHAnsi"/>
            <w:lang w:eastAsia="de-DE"/>
          </w:rPr>
          <w:t>3</w:t>
        </w:r>
      </w:ins>
      <w:ins w:id="19031" w:author="Song, Xiaojing" w:date="2020-08-21T14:44:00Z">
        <w:r>
          <w:rPr>
            <w:rFonts w:eastAsiaTheme="minorHAnsi"/>
            <w:lang w:eastAsia="de-DE"/>
          </w:rPr>
          <w:t>.3</w:t>
        </w:r>
        <w:r>
          <w:rPr>
            <w:rFonts w:eastAsiaTheme="minorHAnsi"/>
            <w:lang w:eastAsia="de-DE"/>
          </w:rPr>
          <w:tab/>
        </w:r>
      </w:ins>
      <w:ins w:id="19032" w:author="Ross Norsworthy" w:date="2020-03-20T01:39:00Z">
        <w:r w:rsidR="00A013FD" w:rsidRPr="00A013FD">
          <w:rPr>
            <w:rFonts w:eastAsiaTheme="minorHAnsi"/>
            <w:lang w:eastAsia="de-DE"/>
          </w:rPr>
          <w:t>Endianness</w:t>
        </w:r>
        <w:bookmarkEnd w:id="19027"/>
      </w:ins>
    </w:p>
    <w:p w14:paraId="2BFE42C4" w14:textId="4409BE39" w:rsidR="00A013FD" w:rsidRPr="00A013FD" w:rsidRDefault="00A013FD" w:rsidP="00A013FD">
      <w:pPr>
        <w:spacing w:after="120"/>
        <w:rPr>
          <w:ins w:id="19033" w:author="Ross Norsworthy" w:date="2020-03-20T01:39:00Z"/>
          <w:szCs w:val="24"/>
          <w:lang w:eastAsia="de-DE"/>
        </w:rPr>
      </w:pPr>
      <w:ins w:id="19034" w:author="Ross Norsworthy" w:date="2020-03-20T01:39:00Z">
        <w:r w:rsidRPr="00A013FD">
          <w:rPr>
            <w:szCs w:val="24"/>
            <w:lang w:eastAsia="de-DE"/>
          </w:rPr>
          <w:t xml:space="preserve">See </w:t>
        </w:r>
        <w:del w:id="19035" w:author="USA Editor 2021" w:date="2021-01-05T12:32:00Z">
          <w:r w:rsidRPr="009D14EE" w:rsidDel="009D14EE">
            <w:rPr>
              <w:szCs w:val="24"/>
              <w:highlight w:val="green"/>
              <w:lang w:eastAsia="de-DE"/>
              <w:rPrChange w:id="19036" w:author="USA Editor 2021" w:date="2021-01-05T12:32:00Z">
                <w:rPr>
                  <w:szCs w:val="24"/>
                  <w:lang w:eastAsia="de-DE"/>
                </w:rPr>
              </w:rPrChange>
            </w:rPr>
            <w:delText>C</w:delText>
          </w:r>
        </w:del>
      </w:ins>
      <w:ins w:id="19037" w:author="USA Editor 2021" w:date="2021-01-05T12:32:00Z">
        <w:r w:rsidR="009D14EE" w:rsidRPr="009D14EE">
          <w:rPr>
            <w:highlight w:val="green"/>
            <w:lang w:val="en-US" w:eastAsia="ja-JP"/>
            <w:rPrChange w:id="19038" w:author="USA Editor 2021" w:date="2021-01-05T12:32:00Z">
              <w:rPr>
                <w:lang w:val="en-US" w:eastAsia="ja-JP"/>
              </w:rPr>
            </w:rPrChange>
          </w:rPr>
          <w:t>§</w:t>
        </w:r>
      </w:ins>
      <w:ins w:id="19039" w:author="Ross Norsworthy" w:date="2020-03-20T01:39:00Z">
        <w:r w:rsidRPr="00A013FD">
          <w:rPr>
            <w:szCs w:val="24"/>
            <w:lang w:eastAsia="de-DE"/>
          </w:rPr>
          <w:t xml:space="preserve"> 4.5</w:t>
        </w:r>
      </w:ins>
      <w:ins w:id="19040" w:author="USA Editor 2021" w:date="2021-01-06T10:08:00Z">
        <w:r w:rsidR="00E06C34" w:rsidRPr="00E06C34">
          <w:rPr>
            <w:szCs w:val="24"/>
            <w:highlight w:val="green"/>
            <w:lang w:eastAsia="de-DE"/>
          </w:rPr>
          <w:t>, Annex 4</w:t>
        </w:r>
      </w:ins>
      <w:ins w:id="19041" w:author="Ross Norsworthy" w:date="2020-03-20T01:39:00Z">
        <w:r w:rsidRPr="00A013FD">
          <w:rPr>
            <w:szCs w:val="24"/>
            <w:lang w:eastAsia="de-DE"/>
          </w:rPr>
          <w:t>.</w:t>
        </w:r>
      </w:ins>
    </w:p>
    <w:p w14:paraId="54542089" w14:textId="520FCA7B" w:rsidR="00A013FD" w:rsidRPr="00A013FD" w:rsidRDefault="002B5D16" w:rsidP="00875779">
      <w:pPr>
        <w:pStyle w:val="Heading2"/>
        <w:rPr>
          <w:ins w:id="19042" w:author="Ross Norsworthy" w:date="2020-03-20T01:39:00Z"/>
          <w:rFonts w:eastAsiaTheme="minorHAnsi"/>
          <w:lang w:eastAsia="de-DE"/>
        </w:rPr>
      </w:pPr>
      <w:bookmarkStart w:id="19043" w:name="_Toc35546020"/>
      <w:ins w:id="19044" w:author="Song, Xiaojing" w:date="2020-08-21T14:44:00Z">
        <w:del w:id="19045" w:author="USA Editor 2021" w:date="2021-01-05T12:33:00Z">
          <w:r w:rsidRPr="009D14EE" w:rsidDel="009D14EE">
            <w:rPr>
              <w:rFonts w:eastAsiaTheme="minorHAnsi"/>
              <w:highlight w:val="green"/>
              <w:lang w:eastAsia="de-DE"/>
            </w:rPr>
            <w:delText>D</w:delText>
          </w:r>
          <w:r w:rsidDel="009D14EE">
            <w:rPr>
              <w:rFonts w:eastAsiaTheme="minorHAnsi"/>
              <w:lang w:eastAsia="de-DE"/>
            </w:rPr>
            <w:delText xml:space="preserve"> </w:delText>
          </w:r>
        </w:del>
      </w:ins>
      <w:ins w:id="19046" w:author="Song, Xiaojing" w:date="2020-08-24T16:03:00Z">
        <w:r w:rsidR="00E637B7">
          <w:rPr>
            <w:rFonts w:eastAsiaTheme="minorHAnsi"/>
            <w:lang w:eastAsia="de-DE"/>
          </w:rPr>
          <w:t>3</w:t>
        </w:r>
      </w:ins>
      <w:ins w:id="19047" w:author="Song, Xiaojing" w:date="2020-08-21T14:44:00Z">
        <w:r>
          <w:rPr>
            <w:rFonts w:eastAsiaTheme="minorHAnsi"/>
            <w:lang w:eastAsia="de-DE"/>
          </w:rPr>
          <w:t>.4</w:t>
        </w:r>
        <w:r>
          <w:rPr>
            <w:rFonts w:eastAsiaTheme="minorHAnsi"/>
            <w:lang w:eastAsia="de-DE"/>
          </w:rPr>
          <w:tab/>
        </w:r>
      </w:ins>
      <w:ins w:id="19048" w:author="Ross Norsworthy" w:date="2020-03-20T01:39:00Z">
        <w:r w:rsidR="00A013FD" w:rsidRPr="00A013FD">
          <w:rPr>
            <w:rFonts w:eastAsiaTheme="minorHAnsi"/>
            <w:lang w:eastAsia="de-DE"/>
          </w:rPr>
          <w:t>Data structures</w:t>
        </w:r>
        <w:bookmarkEnd w:id="19043"/>
      </w:ins>
    </w:p>
    <w:p w14:paraId="3A70FE9D" w14:textId="62515C24" w:rsidR="00A013FD" w:rsidRPr="00A013FD" w:rsidRDefault="00A013FD" w:rsidP="00A013FD">
      <w:pPr>
        <w:spacing w:after="120"/>
        <w:rPr>
          <w:ins w:id="19049" w:author="Ross Norsworthy" w:date="2020-03-20T01:39:00Z"/>
          <w:szCs w:val="24"/>
        </w:rPr>
      </w:pPr>
      <w:ins w:id="19050" w:author="Ross Norsworthy" w:date="2020-03-20T01:39:00Z">
        <w:r w:rsidRPr="00A013FD">
          <w:rPr>
            <w:szCs w:val="24"/>
          </w:rPr>
          <w:t xml:space="preserve">See </w:t>
        </w:r>
        <w:del w:id="19051" w:author="USA Editor 2021" w:date="2021-01-05T12:33:00Z">
          <w:r w:rsidRPr="009D14EE" w:rsidDel="009D14EE">
            <w:rPr>
              <w:szCs w:val="24"/>
              <w:highlight w:val="green"/>
              <w:rPrChange w:id="19052" w:author="USA Editor 2021" w:date="2021-01-05T12:33:00Z">
                <w:rPr>
                  <w:szCs w:val="24"/>
                </w:rPr>
              </w:rPrChange>
            </w:rPr>
            <w:delText>C</w:delText>
          </w:r>
        </w:del>
      </w:ins>
      <w:ins w:id="19053" w:author="USA Editor 2021" w:date="2021-01-05T12:33:00Z">
        <w:r w:rsidR="009D14EE" w:rsidRPr="009D14EE">
          <w:rPr>
            <w:highlight w:val="green"/>
            <w:lang w:val="en-US" w:eastAsia="ja-JP"/>
            <w:rPrChange w:id="19054" w:author="USA Editor 2021" w:date="2021-01-05T12:33:00Z">
              <w:rPr>
                <w:lang w:val="en-US" w:eastAsia="ja-JP"/>
              </w:rPr>
            </w:rPrChange>
          </w:rPr>
          <w:t>§</w:t>
        </w:r>
      </w:ins>
      <w:ins w:id="19055" w:author="Ross Norsworthy" w:date="2020-03-20T01:39:00Z">
        <w:r w:rsidRPr="00A013FD">
          <w:rPr>
            <w:szCs w:val="24"/>
          </w:rPr>
          <w:t xml:space="preserve"> 4.6</w:t>
        </w:r>
      </w:ins>
      <w:ins w:id="19056" w:author="USA Editor 2021" w:date="2021-01-06T10:09:00Z">
        <w:r w:rsidR="00E06C34" w:rsidRPr="00E06C34">
          <w:rPr>
            <w:szCs w:val="24"/>
            <w:highlight w:val="green"/>
          </w:rPr>
          <w:t>, Annex 4</w:t>
        </w:r>
      </w:ins>
      <w:ins w:id="19057" w:author="Ross Norsworthy" w:date="2020-03-20T01:39:00Z">
        <w:r w:rsidRPr="00A013FD">
          <w:rPr>
            <w:szCs w:val="24"/>
          </w:rPr>
          <w:t>.</w:t>
        </w:r>
      </w:ins>
    </w:p>
    <w:p w14:paraId="1BE49485" w14:textId="77777777" w:rsidR="00A013FD" w:rsidRPr="00A013FD" w:rsidRDefault="00E54B2A" w:rsidP="00875779">
      <w:pPr>
        <w:pStyle w:val="Heading2"/>
        <w:rPr>
          <w:ins w:id="19058" w:author="Ross Norsworthy" w:date="2020-03-20T01:39:00Z"/>
          <w:rFonts w:eastAsiaTheme="minorHAnsi"/>
          <w:lang w:eastAsia="de-DE"/>
        </w:rPr>
      </w:pPr>
      <w:bookmarkStart w:id="19059" w:name="_Toc35546021"/>
      <w:ins w:id="19060" w:author="Song, Xiaojing" w:date="2020-08-21T14:45:00Z">
        <w:del w:id="19061" w:author="USA Editor 2021" w:date="2021-01-05T12:33:00Z">
          <w:r w:rsidRPr="00E06C34" w:rsidDel="009D14EE">
            <w:rPr>
              <w:rFonts w:eastAsiaTheme="minorHAnsi"/>
              <w:highlight w:val="green"/>
              <w:lang w:eastAsia="de-DE"/>
            </w:rPr>
            <w:delText>D</w:delText>
          </w:r>
          <w:r w:rsidDel="009D14EE">
            <w:rPr>
              <w:rFonts w:eastAsiaTheme="minorHAnsi"/>
              <w:lang w:eastAsia="de-DE"/>
            </w:rPr>
            <w:delText xml:space="preserve"> </w:delText>
          </w:r>
        </w:del>
      </w:ins>
      <w:ins w:id="19062" w:author="Song, Xiaojing" w:date="2020-08-24T16:05:00Z">
        <w:r w:rsidR="00AA4158">
          <w:rPr>
            <w:rFonts w:eastAsiaTheme="minorHAnsi"/>
            <w:lang w:eastAsia="de-DE"/>
          </w:rPr>
          <w:t>3</w:t>
        </w:r>
      </w:ins>
      <w:ins w:id="19063" w:author="Song, Xiaojing" w:date="2020-08-21T14:45:00Z">
        <w:r>
          <w:rPr>
            <w:rFonts w:eastAsiaTheme="minorHAnsi"/>
            <w:lang w:eastAsia="de-DE"/>
          </w:rPr>
          <w:t>.5</w:t>
        </w:r>
        <w:r>
          <w:rPr>
            <w:rFonts w:eastAsiaTheme="minorHAnsi"/>
            <w:lang w:eastAsia="de-DE"/>
          </w:rPr>
          <w:tab/>
        </w:r>
      </w:ins>
      <w:ins w:id="19064" w:author="Ross Norsworthy" w:date="2020-03-20T01:39:00Z">
        <w:r w:rsidR="00A013FD" w:rsidRPr="00A013FD">
          <w:rPr>
            <w:rFonts w:eastAsiaTheme="minorHAnsi"/>
            <w:lang w:eastAsia="de-DE"/>
          </w:rPr>
          <w:t>Slot functions</w:t>
        </w:r>
        <w:bookmarkEnd w:id="19059"/>
      </w:ins>
    </w:p>
    <w:p w14:paraId="2B2270BC" w14:textId="512062C0" w:rsidR="00A013FD" w:rsidRPr="00A013FD" w:rsidRDefault="007906C3" w:rsidP="00875779">
      <w:pPr>
        <w:pStyle w:val="Heading3"/>
        <w:rPr>
          <w:ins w:id="19065" w:author="Ross Norsworthy" w:date="2020-03-20T01:39:00Z"/>
          <w:rFonts w:eastAsiaTheme="minorHAnsi"/>
          <w:lang w:eastAsia="de-DE"/>
        </w:rPr>
      </w:pPr>
      <w:bookmarkStart w:id="19066" w:name="_Toc35546022"/>
      <w:ins w:id="19067" w:author="Song, Xiaojing" w:date="2020-08-21T14:45:00Z">
        <w:del w:id="19068" w:author="USA Editor 2021" w:date="2021-01-05T12:33: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069" w:author="Song, Xiaojing" w:date="2020-08-24T16:05:00Z">
        <w:r w:rsidR="00AA4158">
          <w:rPr>
            <w:rFonts w:eastAsiaTheme="minorHAnsi"/>
            <w:caps/>
            <w:lang w:eastAsia="de-DE"/>
          </w:rPr>
          <w:t>3</w:t>
        </w:r>
      </w:ins>
      <w:ins w:id="19070" w:author="Song, Xiaojing" w:date="2020-08-21T14:45:00Z">
        <w:r>
          <w:rPr>
            <w:rFonts w:eastAsiaTheme="minorHAnsi"/>
            <w:caps/>
            <w:lang w:eastAsia="de-DE"/>
          </w:rPr>
          <w:t>.5.1</w:t>
        </w:r>
        <w:r>
          <w:rPr>
            <w:rFonts w:eastAsiaTheme="minorHAnsi"/>
            <w:caps/>
            <w:lang w:eastAsia="de-DE"/>
          </w:rPr>
          <w:tab/>
        </w:r>
      </w:ins>
      <w:ins w:id="19071" w:author="Ross Norsworthy" w:date="2020-03-20T01:39:00Z">
        <w:r w:rsidR="00A013FD" w:rsidRPr="00A013FD">
          <w:rPr>
            <w:rFonts w:eastAsiaTheme="minorHAnsi"/>
            <w:lang w:eastAsia="de-DE"/>
          </w:rPr>
          <w:t>Satellite bulletin board signalling channel</w:t>
        </w:r>
        <w:bookmarkEnd w:id="19066"/>
      </w:ins>
    </w:p>
    <w:p w14:paraId="634B9B89" w14:textId="77777777" w:rsidR="00A013FD" w:rsidRPr="00A013FD" w:rsidRDefault="00A013FD" w:rsidP="00A013FD">
      <w:pPr>
        <w:spacing w:after="120"/>
        <w:rPr>
          <w:ins w:id="19072" w:author="Ross Norsworthy" w:date="2020-03-20T01:39:00Z"/>
          <w:szCs w:val="24"/>
        </w:rPr>
      </w:pPr>
      <w:ins w:id="19073" w:author="Ross Norsworthy" w:date="2020-03-20T01:39:00Z">
        <w:r w:rsidRPr="00A013FD">
          <w:rPr>
            <w:szCs w:val="24"/>
          </w:rPr>
          <w:t>The downlink satellite bulletin board signalling channel (BBSC) is used for resource configuration of satellite information, frequencies, timeslots and logical channels. All ships must always listen to all BBSC channels. Link ID 32 must always be used.</w:t>
        </w:r>
      </w:ins>
    </w:p>
    <w:p w14:paraId="669ABC4C" w14:textId="60527FA3" w:rsidR="00A013FD" w:rsidRPr="00A013FD" w:rsidRDefault="007906C3" w:rsidP="00875779">
      <w:pPr>
        <w:pStyle w:val="Heading3"/>
        <w:rPr>
          <w:ins w:id="19074" w:author="Ross Norsworthy" w:date="2020-03-20T01:39:00Z"/>
          <w:rFonts w:eastAsiaTheme="minorHAnsi"/>
          <w:lang w:eastAsia="de-DE"/>
        </w:rPr>
      </w:pPr>
      <w:bookmarkStart w:id="19075" w:name="_Toc35546023"/>
      <w:ins w:id="19076" w:author="Song, Xiaojing" w:date="2020-08-21T14:45:00Z">
        <w:del w:id="19077" w:author="USA Editor 2021" w:date="2021-01-05T12:34: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078" w:author="Song, Xiaojing" w:date="2020-08-24T16:05:00Z">
        <w:r w:rsidR="005D4C5E">
          <w:rPr>
            <w:rFonts w:eastAsiaTheme="minorHAnsi"/>
            <w:caps/>
            <w:lang w:eastAsia="de-DE"/>
          </w:rPr>
          <w:t>3</w:t>
        </w:r>
      </w:ins>
      <w:ins w:id="19079" w:author="Song, Xiaojing" w:date="2020-08-21T14:45:00Z">
        <w:r>
          <w:rPr>
            <w:rFonts w:eastAsiaTheme="minorHAnsi"/>
            <w:caps/>
            <w:lang w:eastAsia="de-DE"/>
          </w:rPr>
          <w:t>.5.2</w:t>
        </w:r>
        <w:r>
          <w:rPr>
            <w:rFonts w:eastAsiaTheme="minorHAnsi"/>
            <w:caps/>
            <w:lang w:eastAsia="de-DE"/>
          </w:rPr>
          <w:tab/>
        </w:r>
      </w:ins>
      <w:ins w:id="19080" w:author="Ross Norsworthy" w:date="2020-03-20T01:39:00Z">
        <w:r w:rsidR="00A013FD" w:rsidRPr="00A013FD">
          <w:rPr>
            <w:rFonts w:eastAsiaTheme="minorHAnsi"/>
            <w:lang w:eastAsia="de-DE"/>
          </w:rPr>
          <w:t>Announcement signalling channel</w:t>
        </w:r>
        <w:bookmarkEnd w:id="19075"/>
      </w:ins>
    </w:p>
    <w:p w14:paraId="59368E2B" w14:textId="77777777" w:rsidR="00A013FD" w:rsidRPr="00A013FD" w:rsidRDefault="00A013FD" w:rsidP="00A013FD">
      <w:pPr>
        <w:spacing w:after="120"/>
        <w:rPr>
          <w:ins w:id="19081" w:author="Ross Norsworthy" w:date="2020-03-20T01:39:00Z"/>
          <w:szCs w:val="24"/>
        </w:rPr>
      </w:pPr>
      <w:ins w:id="19082" w:author="Ross Norsworthy" w:date="2020-03-20T01:39:00Z">
        <w:r w:rsidRPr="00A013FD">
          <w:rPr>
            <w:szCs w:val="24"/>
          </w:rPr>
          <w:t>The downlink announcement signalling channel (ASC) is used for media access control, paging, resource allocation, data broadcast. All ships must listen to all ASC channels. Link ID 32 must always be used.</w:t>
        </w:r>
      </w:ins>
    </w:p>
    <w:p w14:paraId="1CF8EA4E" w14:textId="77777777" w:rsidR="00A013FD" w:rsidRPr="00A013FD" w:rsidRDefault="007906C3" w:rsidP="00875779">
      <w:pPr>
        <w:pStyle w:val="Heading3"/>
        <w:rPr>
          <w:ins w:id="19083" w:author="Ross Norsworthy" w:date="2020-03-20T01:39:00Z"/>
          <w:rFonts w:eastAsiaTheme="minorHAnsi"/>
          <w:lang w:eastAsia="de-DE"/>
        </w:rPr>
      </w:pPr>
      <w:bookmarkStart w:id="19084" w:name="_Toc35546024"/>
      <w:ins w:id="19085" w:author="Song, Xiaojing" w:date="2020-08-21T14:46:00Z">
        <w:del w:id="19086" w:author="USA Editor 2021" w:date="2021-01-05T12:35: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087" w:author="Song, Xiaojing" w:date="2020-08-24T16:05:00Z">
        <w:r w:rsidR="005D4C5E">
          <w:rPr>
            <w:rFonts w:eastAsiaTheme="minorHAnsi"/>
            <w:caps/>
            <w:lang w:eastAsia="de-DE"/>
          </w:rPr>
          <w:t>3</w:t>
        </w:r>
      </w:ins>
      <w:ins w:id="19088" w:author="Song, Xiaojing" w:date="2020-08-21T14:46:00Z">
        <w:r>
          <w:rPr>
            <w:rFonts w:eastAsiaTheme="minorHAnsi"/>
            <w:caps/>
            <w:lang w:eastAsia="de-DE"/>
          </w:rPr>
          <w:t>.5.3</w:t>
        </w:r>
        <w:r>
          <w:rPr>
            <w:rFonts w:eastAsiaTheme="minorHAnsi"/>
            <w:caps/>
            <w:lang w:eastAsia="de-DE"/>
          </w:rPr>
          <w:tab/>
        </w:r>
      </w:ins>
      <w:ins w:id="19089" w:author="Ross Norsworthy" w:date="2020-03-20T01:39:00Z">
        <w:r w:rsidR="00A013FD" w:rsidRPr="00A013FD">
          <w:rPr>
            <w:rFonts w:eastAsiaTheme="minorHAnsi"/>
            <w:lang w:eastAsia="de-DE"/>
          </w:rPr>
          <w:t>Data acknowledgement signalling channel</w:t>
        </w:r>
        <w:bookmarkEnd w:id="19084"/>
      </w:ins>
    </w:p>
    <w:p w14:paraId="14416E48" w14:textId="77777777" w:rsidR="00A013FD" w:rsidRPr="00A013FD" w:rsidRDefault="00A013FD" w:rsidP="00A013FD">
      <w:pPr>
        <w:spacing w:after="120"/>
        <w:rPr>
          <w:ins w:id="19090" w:author="Ross Norsworthy" w:date="2020-03-20T01:39:00Z"/>
          <w:szCs w:val="24"/>
        </w:rPr>
      </w:pPr>
      <w:ins w:id="19091" w:author="Ross Norsworthy" w:date="2020-03-20T01:39:00Z">
        <w:r w:rsidRPr="00A013FD">
          <w:rPr>
            <w:szCs w:val="24"/>
          </w:rPr>
          <w:t>The data acknowledgement channel (DSCH) is used for acknowledgments of downlink data. Link ID 20 must always be used on this uplink channel.</w:t>
        </w:r>
      </w:ins>
    </w:p>
    <w:p w14:paraId="2D307F9F" w14:textId="4C2D6FEB" w:rsidR="00A013FD" w:rsidRPr="00A013FD" w:rsidRDefault="007906C3" w:rsidP="00875779">
      <w:pPr>
        <w:pStyle w:val="Heading3"/>
        <w:rPr>
          <w:ins w:id="19092" w:author="Ross Norsworthy" w:date="2020-03-20T01:39:00Z"/>
          <w:rFonts w:eastAsiaTheme="minorHAnsi"/>
          <w:lang w:eastAsia="de-DE"/>
        </w:rPr>
      </w:pPr>
      <w:bookmarkStart w:id="19093" w:name="_Toc35546025"/>
      <w:ins w:id="19094" w:author="Song, Xiaojing" w:date="2020-08-21T14:46:00Z">
        <w:del w:id="19095" w:author="USA Editor 2021" w:date="2021-01-05T12:35: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096" w:author="Song, Xiaojing" w:date="2020-08-24T16:05:00Z">
        <w:r w:rsidR="005D4C5E">
          <w:rPr>
            <w:rFonts w:eastAsiaTheme="minorHAnsi"/>
            <w:caps/>
            <w:lang w:eastAsia="de-DE"/>
          </w:rPr>
          <w:t>3</w:t>
        </w:r>
      </w:ins>
      <w:ins w:id="19097" w:author="Song, Xiaojing" w:date="2020-08-21T14:46:00Z">
        <w:r>
          <w:rPr>
            <w:rFonts w:eastAsiaTheme="minorHAnsi"/>
            <w:caps/>
            <w:lang w:eastAsia="de-DE"/>
          </w:rPr>
          <w:t>.5.4</w:t>
        </w:r>
        <w:r>
          <w:rPr>
            <w:rFonts w:eastAsiaTheme="minorHAnsi"/>
            <w:caps/>
            <w:lang w:eastAsia="de-DE"/>
          </w:rPr>
          <w:tab/>
        </w:r>
      </w:ins>
      <w:ins w:id="19098" w:author="Ross Norsworthy" w:date="2020-03-20T01:39:00Z">
        <w:r w:rsidR="00A013FD" w:rsidRPr="00A013FD">
          <w:rPr>
            <w:rFonts w:eastAsiaTheme="minorHAnsi"/>
            <w:lang w:eastAsia="de-DE"/>
          </w:rPr>
          <w:t>Random access channel</w:t>
        </w:r>
        <w:bookmarkEnd w:id="19093"/>
      </w:ins>
    </w:p>
    <w:p w14:paraId="389CCAD5" w14:textId="77777777" w:rsidR="00A013FD" w:rsidRPr="00A013FD" w:rsidRDefault="00A013FD" w:rsidP="00A013FD">
      <w:pPr>
        <w:spacing w:after="120"/>
        <w:rPr>
          <w:ins w:id="19099" w:author="Ross Norsworthy" w:date="2020-03-20T01:39:00Z"/>
          <w:szCs w:val="24"/>
        </w:rPr>
      </w:pPr>
      <w:ins w:id="19100" w:author="Ross Norsworthy" w:date="2020-03-20T01:39:00Z">
        <w:r w:rsidRPr="00A013FD">
          <w:rPr>
            <w:szCs w:val="24"/>
          </w:rPr>
          <w:t>The uplink random access channel (RAC) is used for resource request, paging response and short messages. Link ID 20 must always be used.</w:t>
        </w:r>
      </w:ins>
    </w:p>
    <w:p w14:paraId="721E1F93" w14:textId="49E11B17" w:rsidR="00A013FD" w:rsidRPr="00A013FD" w:rsidRDefault="007906C3" w:rsidP="00875779">
      <w:pPr>
        <w:pStyle w:val="Heading3"/>
        <w:rPr>
          <w:ins w:id="19101" w:author="Ross Norsworthy" w:date="2020-03-20T01:39:00Z"/>
          <w:rFonts w:eastAsiaTheme="minorHAnsi"/>
          <w:lang w:eastAsia="de-DE"/>
        </w:rPr>
      </w:pPr>
      <w:bookmarkStart w:id="19102" w:name="_Toc35546026"/>
      <w:ins w:id="19103" w:author="Song, Xiaojing" w:date="2020-08-21T14:46:00Z">
        <w:del w:id="19104" w:author="USA Editor 2021" w:date="2021-01-05T12:35: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105" w:author="Song, Xiaojing" w:date="2020-08-24T16:05:00Z">
        <w:r w:rsidR="005D4C5E">
          <w:rPr>
            <w:rFonts w:eastAsiaTheme="minorHAnsi"/>
            <w:caps/>
            <w:lang w:eastAsia="de-DE"/>
          </w:rPr>
          <w:t>3</w:t>
        </w:r>
      </w:ins>
      <w:ins w:id="19106" w:author="Song, Xiaojing" w:date="2020-08-21T14:46:00Z">
        <w:r>
          <w:rPr>
            <w:rFonts w:eastAsiaTheme="minorHAnsi"/>
            <w:caps/>
            <w:lang w:eastAsia="de-DE"/>
          </w:rPr>
          <w:t>.5.5</w:t>
        </w:r>
        <w:r>
          <w:rPr>
            <w:rFonts w:eastAsiaTheme="minorHAnsi"/>
            <w:caps/>
            <w:lang w:eastAsia="de-DE"/>
          </w:rPr>
          <w:tab/>
        </w:r>
      </w:ins>
      <w:ins w:id="19107" w:author="Ross Norsworthy" w:date="2020-03-20T01:39:00Z">
        <w:r w:rsidR="00A013FD" w:rsidRPr="00A013FD">
          <w:rPr>
            <w:rFonts w:eastAsiaTheme="minorHAnsi"/>
            <w:lang w:eastAsia="de-DE"/>
          </w:rPr>
          <w:t>Data up or down channel</w:t>
        </w:r>
        <w:bookmarkEnd w:id="19102"/>
      </w:ins>
    </w:p>
    <w:p w14:paraId="08AE2E36" w14:textId="77777777" w:rsidR="00A013FD" w:rsidRPr="00A013FD" w:rsidRDefault="00A013FD" w:rsidP="00A013FD">
      <w:pPr>
        <w:spacing w:after="120"/>
        <w:rPr>
          <w:ins w:id="19108" w:author="Ross Norsworthy" w:date="2020-03-20T01:39:00Z"/>
          <w:szCs w:val="24"/>
        </w:rPr>
      </w:pPr>
      <w:ins w:id="19109" w:author="Ross Norsworthy" w:date="2020-03-20T01:39:00Z">
        <w:r w:rsidRPr="00A013FD">
          <w:rPr>
            <w:szCs w:val="24"/>
          </w:rPr>
          <w:t>The data channel (DC) is used for data uplink or downlink. The Link ID is assigned by the resource allocation message.</w:t>
        </w:r>
      </w:ins>
    </w:p>
    <w:p w14:paraId="1D2F7EFF" w14:textId="33E3B41A" w:rsidR="00A013FD" w:rsidRPr="00A013FD" w:rsidRDefault="007906C3" w:rsidP="00875779">
      <w:pPr>
        <w:pStyle w:val="Heading3"/>
        <w:rPr>
          <w:ins w:id="19110" w:author="Ross Norsworthy" w:date="2020-03-20T01:39:00Z"/>
          <w:rFonts w:eastAsiaTheme="minorHAnsi"/>
          <w:lang w:eastAsia="de-DE"/>
        </w:rPr>
      </w:pPr>
      <w:bookmarkStart w:id="19111" w:name="_Toc35546027"/>
      <w:ins w:id="19112" w:author="Song, Xiaojing" w:date="2020-08-21T14:46:00Z">
        <w:del w:id="19113" w:author="USA Editor 2021" w:date="2021-01-05T12:35:00Z">
          <w:r w:rsidRPr="009D14EE" w:rsidDel="009D14EE">
            <w:rPr>
              <w:rFonts w:eastAsiaTheme="minorHAnsi"/>
              <w:caps/>
              <w:highlight w:val="green"/>
              <w:lang w:eastAsia="de-DE"/>
            </w:rPr>
            <w:delText>D</w:delText>
          </w:r>
          <w:r w:rsidDel="009D14EE">
            <w:rPr>
              <w:rFonts w:eastAsiaTheme="minorHAnsi"/>
              <w:caps/>
              <w:lang w:eastAsia="de-DE"/>
            </w:rPr>
            <w:delText xml:space="preserve"> </w:delText>
          </w:r>
        </w:del>
      </w:ins>
      <w:ins w:id="19114" w:author="Song, Xiaojing" w:date="2020-08-24T16:05:00Z">
        <w:r w:rsidR="005D4C5E">
          <w:rPr>
            <w:rFonts w:eastAsiaTheme="minorHAnsi"/>
            <w:caps/>
            <w:lang w:eastAsia="de-DE"/>
          </w:rPr>
          <w:t>3</w:t>
        </w:r>
      </w:ins>
      <w:ins w:id="19115" w:author="Song, Xiaojing" w:date="2020-08-21T14:46:00Z">
        <w:r>
          <w:rPr>
            <w:rFonts w:eastAsiaTheme="minorHAnsi"/>
            <w:caps/>
            <w:lang w:eastAsia="de-DE"/>
          </w:rPr>
          <w:t>.5.6</w:t>
        </w:r>
        <w:r>
          <w:rPr>
            <w:rFonts w:eastAsiaTheme="minorHAnsi"/>
            <w:caps/>
            <w:lang w:eastAsia="de-DE"/>
          </w:rPr>
          <w:tab/>
        </w:r>
      </w:ins>
      <w:ins w:id="19116" w:author="Ross Norsworthy" w:date="2020-03-20T01:39:00Z">
        <w:r w:rsidR="00A013FD" w:rsidRPr="00A013FD">
          <w:rPr>
            <w:rFonts w:eastAsiaTheme="minorHAnsi"/>
            <w:lang w:eastAsia="de-DE"/>
          </w:rPr>
          <w:t>Empty channel</w:t>
        </w:r>
        <w:bookmarkEnd w:id="19111"/>
      </w:ins>
    </w:p>
    <w:p w14:paraId="4227CB03" w14:textId="77777777" w:rsidR="00A013FD" w:rsidRPr="00A013FD" w:rsidRDefault="00A013FD" w:rsidP="00A013FD">
      <w:pPr>
        <w:spacing w:after="120"/>
        <w:rPr>
          <w:ins w:id="19117" w:author="Ross Norsworthy" w:date="2020-03-20T01:39:00Z"/>
          <w:szCs w:val="24"/>
        </w:rPr>
      </w:pPr>
      <w:ins w:id="19118" w:author="Ross Norsworthy" w:date="2020-03-20T01:39:00Z">
        <w:r w:rsidRPr="00A013FD">
          <w:rPr>
            <w:szCs w:val="24"/>
          </w:rPr>
          <w:t>As overlapping bandwidths are feasible, by assigning a channel as not used, it can indicate when a channel should not interfere with other channels.</w:t>
        </w:r>
      </w:ins>
    </w:p>
    <w:p w14:paraId="0BA40BC8" w14:textId="129DD469" w:rsidR="00A013FD" w:rsidRPr="00A013FD" w:rsidRDefault="00BC1CCE" w:rsidP="00875779">
      <w:pPr>
        <w:pStyle w:val="Heading2"/>
        <w:rPr>
          <w:ins w:id="19119" w:author="Ross Norsworthy" w:date="2020-03-20T01:39:00Z"/>
          <w:rFonts w:eastAsiaTheme="minorHAnsi"/>
          <w:lang w:eastAsia="de-DE"/>
        </w:rPr>
      </w:pPr>
      <w:bookmarkStart w:id="19120" w:name="_Toc35546028"/>
      <w:ins w:id="19121" w:author="Song, Xiaojing" w:date="2020-08-21T14:46:00Z">
        <w:del w:id="19122" w:author="USA Editor 2021" w:date="2021-01-05T12:36:00Z">
          <w:r w:rsidRPr="009D14EE" w:rsidDel="009D14EE">
            <w:rPr>
              <w:rFonts w:eastAsiaTheme="minorHAnsi"/>
              <w:highlight w:val="green"/>
              <w:lang w:eastAsia="de-DE"/>
            </w:rPr>
            <w:delText>D</w:delText>
          </w:r>
          <w:r w:rsidDel="009D14EE">
            <w:rPr>
              <w:rFonts w:eastAsiaTheme="minorHAnsi"/>
              <w:lang w:eastAsia="de-DE"/>
            </w:rPr>
            <w:delText xml:space="preserve"> </w:delText>
          </w:r>
        </w:del>
      </w:ins>
      <w:ins w:id="19123" w:author="Song, Xiaojing" w:date="2020-08-24T16:05:00Z">
        <w:r w:rsidR="005D4C5E">
          <w:rPr>
            <w:rFonts w:eastAsiaTheme="minorHAnsi"/>
            <w:lang w:eastAsia="de-DE"/>
          </w:rPr>
          <w:t>3</w:t>
        </w:r>
      </w:ins>
      <w:ins w:id="19124" w:author="Song, Xiaojing" w:date="2020-08-21T14:46:00Z">
        <w:r>
          <w:rPr>
            <w:rFonts w:eastAsiaTheme="minorHAnsi"/>
            <w:lang w:eastAsia="de-DE"/>
          </w:rPr>
          <w:t>.6</w:t>
        </w:r>
        <w:r>
          <w:rPr>
            <w:rFonts w:eastAsiaTheme="minorHAnsi"/>
            <w:lang w:eastAsia="de-DE"/>
          </w:rPr>
          <w:tab/>
        </w:r>
      </w:ins>
      <w:ins w:id="19125" w:author="Ross Norsworthy" w:date="2020-03-20T01:39:00Z">
        <w:r w:rsidR="00A013FD" w:rsidRPr="00A013FD">
          <w:rPr>
            <w:rFonts w:eastAsiaTheme="minorHAnsi"/>
            <w:lang w:eastAsia="de-DE"/>
          </w:rPr>
          <w:t>Guard slot</w:t>
        </w:r>
        <w:bookmarkEnd w:id="19120"/>
      </w:ins>
    </w:p>
    <w:p w14:paraId="2F64BB65" w14:textId="5338E720" w:rsidR="00A013FD" w:rsidRPr="00A013FD" w:rsidDel="009F5FF2" w:rsidRDefault="00A013FD" w:rsidP="00A013FD">
      <w:pPr>
        <w:spacing w:after="120"/>
        <w:rPr>
          <w:ins w:id="19126" w:author="Ross Norsworthy" w:date="2020-03-20T01:39:00Z"/>
          <w:del w:id="19127" w:author="Song, Xiaojing" w:date="2020-08-24T09:59:00Z"/>
          <w:lang w:eastAsia="de-DE"/>
        </w:rPr>
      </w:pPr>
      <w:ins w:id="19128" w:author="Ross Norsworthy" w:date="2020-03-20T01:39:00Z">
        <w:r w:rsidRPr="00A013FD">
          <w:rPr>
            <w:szCs w:val="24"/>
            <w:lang w:eastAsia="de-DE"/>
          </w:rPr>
          <w:t xml:space="preserve">When the satellite switches from uplink to downlink (see </w:t>
        </w:r>
        <w:del w:id="19129" w:author="USA Editor 2021" w:date="2021-01-05T12:36:00Z">
          <w:r w:rsidRPr="009D14EE" w:rsidDel="009D14EE">
            <w:rPr>
              <w:szCs w:val="24"/>
              <w:highlight w:val="green"/>
              <w:lang w:eastAsia="de-DE"/>
              <w:rPrChange w:id="19130" w:author="USA Editor 2021" w:date="2021-01-05T12:36:00Z">
                <w:rPr>
                  <w:szCs w:val="24"/>
                  <w:lang w:eastAsia="de-DE"/>
                </w:rPr>
              </w:rPrChange>
            </w:rPr>
            <w:delText>D</w:delText>
          </w:r>
        </w:del>
      </w:ins>
      <w:ins w:id="19131" w:author="USA Editor 2021" w:date="2021-01-05T12:36:00Z">
        <w:r w:rsidR="009D14EE" w:rsidRPr="009D14EE">
          <w:rPr>
            <w:highlight w:val="green"/>
            <w:lang w:val="en-US" w:eastAsia="ja-JP"/>
            <w:rPrChange w:id="19132" w:author="USA Editor 2021" w:date="2021-01-05T12:36:00Z">
              <w:rPr>
                <w:lang w:val="en-US" w:eastAsia="ja-JP"/>
              </w:rPr>
            </w:rPrChange>
          </w:rPr>
          <w:t>§</w:t>
        </w:r>
      </w:ins>
      <w:ins w:id="19133" w:author="Ross Norsworthy" w:date="2020-03-20T01:39:00Z">
        <w:r w:rsidRPr="00A013FD">
          <w:rPr>
            <w:szCs w:val="24"/>
            <w:lang w:eastAsia="de-DE"/>
          </w:rPr>
          <w:t xml:space="preserve"> 2.1.1), one slot is lost before the change-over. During the</w:t>
        </w:r>
        <w:r w:rsidRPr="00A013FD">
          <w:rPr>
            <w:lang w:eastAsia="de-DE"/>
          </w:rPr>
          <w:t xml:space="preserve"> bulletin board logical channel slot size assignment, one additional guard slot must automatically be added to the Slotmap by each ship under any of the following conditions, as illustrated in </w:t>
        </w:r>
        <w:r w:rsidRPr="00A013FD">
          <w:t>Figure 5</w:t>
        </w:r>
      </w:ins>
      <w:ins w:id="19134" w:author="Johnny Schultz" w:date="2020-04-17T12:55:00Z">
        <w:r w:rsidRPr="00A013FD">
          <w:t>2</w:t>
        </w:r>
      </w:ins>
      <w:ins w:id="19135" w:author="Ross Norsworthy" w:date="2020-03-20T01:39:00Z">
        <w:r w:rsidRPr="00A013FD">
          <w:rPr>
            <w:lang w:eastAsia="de-DE"/>
          </w:rPr>
          <w:t>:</w:t>
        </w:r>
      </w:ins>
    </w:p>
    <w:p w14:paraId="4675CCF6" w14:textId="77777777" w:rsidR="00A013FD" w:rsidRDefault="005F67D7" w:rsidP="00226D6F">
      <w:pPr>
        <w:spacing w:after="120"/>
        <w:rPr>
          <w:lang w:eastAsia="de-DE"/>
        </w:rPr>
      </w:pPr>
      <w:ins w:id="19136" w:author="Song, Xiaojing" w:date="2020-08-19T17:23:00Z">
        <w:r>
          <w:rPr>
            <w:lang w:eastAsia="de-DE"/>
          </w:rPr>
          <w:t>1</w:t>
        </w:r>
        <w:r>
          <w:rPr>
            <w:lang w:eastAsia="de-DE"/>
          </w:rPr>
          <w:tab/>
        </w:r>
      </w:ins>
      <w:ins w:id="19137" w:author="Ross Norsworthy" w:date="2020-03-20T01:39:00Z">
        <w:r w:rsidR="00A013FD" w:rsidRPr="00A013FD">
          <w:rPr>
            <w:lang w:eastAsia="de-DE"/>
          </w:rPr>
          <w:t xml:space="preserve">When a slot functions change from uplink to downlink. </w:t>
        </w:r>
      </w:ins>
    </w:p>
    <w:p w14:paraId="3044C6D8" w14:textId="77777777" w:rsidR="00226D6F" w:rsidRPr="00A013FD" w:rsidRDefault="00226D6F" w:rsidP="00226D6F">
      <w:pPr>
        <w:pStyle w:val="enumlev1"/>
        <w:rPr>
          <w:ins w:id="19138" w:author="Ross Norsworthy" w:date="2020-03-20T01:39:00Z"/>
          <w:lang w:eastAsia="de-DE"/>
        </w:rPr>
      </w:pPr>
      <w:ins w:id="19139" w:author="Song, Xiaojing" w:date="2020-08-24T10:01:00Z">
        <w:r>
          <w:rPr>
            <w:lang w:eastAsia="de-DE"/>
          </w:rPr>
          <w:t>2</w:t>
        </w:r>
        <w:r>
          <w:rPr>
            <w:lang w:eastAsia="de-DE"/>
          </w:rPr>
          <w:tab/>
        </w:r>
        <w:r w:rsidRPr="009D14EE">
          <w:rPr>
            <w:rStyle w:val="enumlev1Char"/>
          </w:rPr>
          <w:t>When a slot function changes from uplink to a slot function that can be used for both uplink or downlink</w:t>
        </w:r>
        <w:r w:rsidRPr="00A013FD">
          <w:rPr>
            <w:lang w:eastAsia="de-DE"/>
          </w:rPr>
          <w:t>.</w:t>
        </w:r>
      </w:ins>
    </w:p>
    <w:p w14:paraId="598D1F43" w14:textId="77777777" w:rsidR="00A013FD" w:rsidRDefault="005F67D7" w:rsidP="009D14EE">
      <w:pPr>
        <w:pStyle w:val="enumlev1"/>
        <w:rPr>
          <w:lang w:eastAsia="de-DE"/>
        </w:rPr>
      </w:pPr>
      <w:ins w:id="19140" w:author="Song, Xiaojing" w:date="2020-08-19T17:24:00Z">
        <w:r>
          <w:rPr>
            <w:lang w:eastAsia="de-DE"/>
          </w:rPr>
          <w:t>3</w:t>
        </w:r>
      </w:ins>
      <w:ins w:id="19141" w:author="Song, Xiaojing" w:date="2020-08-19T10:25:00Z">
        <w:r w:rsidR="009C1E9D">
          <w:rPr>
            <w:lang w:eastAsia="de-DE"/>
          </w:rPr>
          <w:tab/>
        </w:r>
      </w:ins>
      <w:ins w:id="19142" w:author="Ross Norsworthy" w:date="2020-03-20T01:39:00Z">
        <w:r w:rsidR="00A013FD" w:rsidRPr="00A013FD">
          <w:rPr>
            <w:lang w:eastAsia="de-DE"/>
          </w:rPr>
          <w:t xml:space="preserve">When a slot function changes from a slot function that can be used for both uplink or downlink to downlink. </w:t>
        </w:r>
      </w:ins>
    </w:p>
    <w:p w14:paraId="15F54288" w14:textId="77777777" w:rsidR="008E1B5D" w:rsidRDefault="008E1B5D" w:rsidP="003B4BCB">
      <w:pPr>
        <w:pStyle w:val="FigureNo"/>
        <w:rPr>
          <w:lang w:val="en-US"/>
        </w:rPr>
      </w:pPr>
      <w:bookmarkStart w:id="19143" w:name="_Toc35546236"/>
      <w:ins w:id="19144" w:author="Ross Norsworthy" w:date="2020-03-20T01:39:00Z">
        <w:r w:rsidRPr="00A013FD">
          <w:rPr>
            <w:lang w:val="en-US"/>
          </w:rPr>
          <w:t>Figure 52</w:t>
        </w:r>
      </w:ins>
    </w:p>
    <w:p w14:paraId="7D06122D" w14:textId="77777777" w:rsidR="008E1B5D" w:rsidRPr="00A013FD" w:rsidRDefault="008E1B5D" w:rsidP="003B4BCB">
      <w:pPr>
        <w:pStyle w:val="Figuretitle"/>
        <w:rPr>
          <w:ins w:id="19145" w:author="Ross Norsworthy" w:date="2020-03-20T01:39:00Z"/>
          <w:lang w:eastAsia="de-DE"/>
        </w:rPr>
      </w:pPr>
      <w:ins w:id="19146" w:author="Ross Norsworthy" w:date="2020-03-20T01:39:00Z">
        <w:r w:rsidRPr="00A013FD">
          <w:rPr>
            <w:lang w:val="en-US"/>
          </w:rPr>
          <w:t>Use of guard slot</w:t>
        </w:r>
        <w:bookmarkEnd w:id="19143"/>
      </w:ins>
    </w:p>
    <w:p w14:paraId="6CF44015" w14:textId="77777777" w:rsidR="00A013FD" w:rsidRPr="00A013FD" w:rsidRDefault="00A013FD" w:rsidP="00A013FD">
      <w:pPr>
        <w:keepNext/>
        <w:spacing w:after="120"/>
        <w:ind w:left="360"/>
        <w:jc w:val="center"/>
        <w:rPr>
          <w:ins w:id="19147" w:author="Ross Norsworthy" w:date="2020-03-20T01:39:00Z"/>
        </w:rPr>
      </w:pPr>
      <w:ins w:id="19148" w:author="Ross Norsworthy" w:date="2020-03-20T01:39:00Z">
        <w:r w:rsidRPr="00A013FD">
          <w:rPr>
            <w:noProof/>
            <w:lang w:val="fr-CA" w:eastAsia="fr-CA"/>
          </w:rPr>
          <w:drawing>
            <wp:inline distT="0" distB="0" distL="0" distR="0" wp14:anchorId="0AD6FAE3" wp14:editId="746397F3">
              <wp:extent cx="2276475" cy="1171575"/>
              <wp:effectExtent l="0" t="0" r="9525" b="9525"/>
              <wp:docPr id="1697882181" name="Picture 169788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1" name="Picture 1697882181"/>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276475" cy="1171575"/>
                      </a:xfrm>
                      <a:prstGeom prst="rect">
                        <a:avLst/>
                      </a:prstGeom>
                    </pic:spPr>
                  </pic:pic>
                </a:graphicData>
              </a:graphic>
            </wp:inline>
          </w:drawing>
        </w:r>
      </w:ins>
    </w:p>
    <w:p w14:paraId="714B49A8" w14:textId="77777777" w:rsidR="00DE42AF" w:rsidRDefault="00A013FD" w:rsidP="00DE42AF">
      <w:pPr>
        <w:spacing w:after="120"/>
        <w:rPr>
          <w:lang w:eastAsia="de-DE"/>
        </w:rPr>
      </w:pPr>
      <w:ins w:id="19149" w:author="Ross Norsworthy" w:date="2020-03-20T01:39:00Z">
        <w:r w:rsidRPr="00A013FD">
          <w:rPr>
            <w:lang w:eastAsia="de-DE"/>
          </w:rPr>
          <w:t>If any of the above conditions are met, one guard slot must be added to the logical channel slot size before the change-over condition. For each guard slot added, a slot must be removed from another logical channel to allow all the slots to fit into a frame of 2250 slots. Remove slots as follows:</w:t>
        </w:r>
      </w:ins>
    </w:p>
    <w:p w14:paraId="70559EC0" w14:textId="77777777" w:rsidR="00A013FD" w:rsidRDefault="005F67D7" w:rsidP="00DE42AF">
      <w:pPr>
        <w:pStyle w:val="enumlev1"/>
        <w:rPr>
          <w:lang w:eastAsia="de-DE"/>
        </w:rPr>
      </w:pPr>
      <w:ins w:id="19150" w:author="Song, Xiaojing" w:date="2020-08-19T17:24:00Z">
        <w:r w:rsidRPr="005F67D7">
          <w:rPr>
            <w:lang w:eastAsia="de-DE"/>
          </w:rPr>
          <w:t>•</w:t>
        </w:r>
        <w:r>
          <w:rPr>
            <w:lang w:eastAsia="de-DE"/>
          </w:rPr>
          <w:tab/>
        </w:r>
      </w:ins>
      <w:ins w:id="19151" w:author="Ross Norsworthy" w:date="2020-03-20T01:39:00Z">
        <w:r w:rsidR="00A013FD" w:rsidRPr="00A013FD">
          <w:rPr>
            <w:lang w:eastAsia="de-DE"/>
          </w:rPr>
          <w:t>If the slot function before the change-over event is RAC, remove the last slot from that RAC logical channel.</w:t>
        </w:r>
      </w:ins>
    </w:p>
    <w:p w14:paraId="1FB81B2C" w14:textId="77777777" w:rsidR="00DE42AF" w:rsidRPr="00A013FD" w:rsidRDefault="00DE42AF" w:rsidP="00DE42AF">
      <w:pPr>
        <w:pStyle w:val="enumlev1"/>
        <w:rPr>
          <w:ins w:id="19152" w:author="Ross Norsworthy" w:date="2020-03-20T01:39:00Z"/>
          <w:lang w:eastAsia="de-DE"/>
        </w:rPr>
      </w:pPr>
      <w:ins w:id="19153" w:author="Song, Xiaojing" w:date="2020-08-19T17:24:00Z">
        <w:r w:rsidRPr="005F67D7">
          <w:rPr>
            <w:lang w:eastAsia="de-DE"/>
          </w:rPr>
          <w:t>•</w:t>
        </w:r>
        <w:r>
          <w:rPr>
            <w:lang w:eastAsia="de-DE"/>
          </w:rPr>
          <w:tab/>
        </w:r>
      </w:ins>
      <w:ins w:id="19154" w:author="Ross Norsworthy" w:date="2020-03-20T01:39:00Z">
        <w:r w:rsidRPr="00A013FD">
          <w:rPr>
            <w:lang w:eastAsia="de-DE"/>
          </w:rPr>
          <w:t>Otherwise remove the slot from the next RAC logical channel.</w:t>
        </w:r>
      </w:ins>
    </w:p>
    <w:p w14:paraId="74F71E5A" w14:textId="77777777" w:rsidR="00A013FD" w:rsidRPr="00A013FD" w:rsidRDefault="00A013FD" w:rsidP="00A013FD">
      <w:pPr>
        <w:spacing w:after="120"/>
        <w:rPr>
          <w:ins w:id="19155" w:author="Ross Norsworthy" w:date="2020-03-20T01:39:00Z"/>
          <w:lang w:eastAsia="de-DE"/>
        </w:rPr>
      </w:pPr>
      <w:ins w:id="19156" w:author="Ross Norsworthy" w:date="2020-03-20T01:39:00Z">
        <w:r w:rsidRPr="00A013FD">
          <w:rPr>
            <w:lang w:eastAsia="de-DE"/>
          </w:rPr>
          <w:t>To minimise the required amount of guard slots, any slot functions used for both uplink and downlink must always be used for downlink first, before switching over to uplink. This rule will ensure that if a slot is lost due to the Satellite switching from uplink to downlink, then the lost slot will always fall inside a guard slot and not inside the Logical Channel.</w:t>
        </w:r>
      </w:ins>
    </w:p>
    <w:p w14:paraId="47546BD0" w14:textId="4513C51D" w:rsidR="00A013FD" w:rsidRPr="00A013FD" w:rsidRDefault="00BC1CCE" w:rsidP="00875779">
      <w:pPr>
        <w:pStyle w:val="Heading2"/>
        <w:rPr>
          <w:ins w:id="19157" w:author="Ross Norsworthy" w:date="2020-03-20T01:39:00Z"/>
          <w:rFonts w:eastAsiaTheme="minorHAnsi"/>
          <w:lang w:eastAsia="de-DE"/>
        </w:rPr>
      </w:pPr>
      <w:bookmarkStart w:id="19158" w:name="_Toc35546029"/>
      <w:ins w:id="19159" w:author="Song, Xiaojing" w:date="2020-08-21T14:47:00Z">
        <w:del w:id="19160" w:author="USA Editor 2021" w:date="2021-01-05T12:36:00Z">
          <w:r w:rsidRPr="009D14EE" w:rsidDel="009D14EE">
            <w:rPr>
              <w:rFonts w:eastAsiaTheme="minorHAnsi"/>
              <w:szCs w:val="24"/>
              <w:highlight w:val="green"/>
              <w:lang w:eastAsia="de-DE"/>
            </w:rPr>
            <w:delText>D</w:delText>
          </w:r>
          <w:r w:rsidDel="009D14EE">
            <w:rPr>
              <w:rFonts w:eastAsiaTheme="minorHAnsi"/>
              <w:szCs w:val="24"/>
              <w:lang w:eastAsia="de-DE"/>
            </w:rPr>
            <w:delText xml:space="preserve"> </w:delText>
          </w:r>
        </w:del>
      </w:ins>
      <w:ins w:id="19161" w:author="Song, Xiaojing" w:date="2020-08-24T16:05:00Z">
        <w:r w:rsidR="005D4C5E">
          <w:rPr>
            <w:rFonts w:eastAsiaTheme="minorHAnsi"/>
            <w:szCs w:val="24"/>
            <w:lang w:eastAsia="de-DE"/>
          </w:rPr>
          <w:t>3</w:t>
        </w:r>
      </w:ins>
      <w:ins w:id="19162" w:author="Song, Xiaojing" w:date="2020-08-21T14:47:00Z">
        <w:r>
          <w:rPr>
            <w:rFonts w:eastAsiaTheme="minorHAnsi"/>
            <w:szCs w:val="24"/>
            <w:lang w:eastAsia="de-DE"/>
          </w:rPr>
          <w:t>.7</w:t>
        </w:r>
        <w:r>
          <w:rPr>
            <w:rFonts w:eastAsiaTheme="minorHAnsi"/>
            <w:szCs w:val="24"/>
            <w:lang w:eastAsia="de-DE"/>
          </w:rPr>
          <w:tab/>
        </w:r>
      </w:ins>
      <w:ins w:id="19163" w:author="Ross Norsworthy" w:date="2020-03-20T01:39:00Z">
        <w:r w:rsidR="00A013FD" w:rsidRPr="00A013FD">
          <w:rPr>
            <w:rFonts w:eastAsiaTheme="minorHAnsi"/>
            <w:lang w:eastAsia="de-DE"/>
          </w:rPr>
          <w:t>VDE-SAT default bulletin board</w:t>
        </w:r>
        <w:bookmarkEnd w:id="19158"/>
      </w:ins>
    </w:p>
    <w:p w14:paraId="0CB8F3FD" w14:textId="77777777" w:rsidR="00A013FD" w:rsidRPr="00A013FD" w:rsidRDefault="00A013FD" w:rsidP="00A013FD">
      <w:pPr>
        <w:keepNext/>
        <w:spacing w:after="120"/>
        <w:rPr>
          <w:ins w:id="19164" w:author="Ross Norsworthy" w:date="2020-03-20T01:39:00Z"/>
          <w:lang w:eastAsia="de-DE"/>
        </w:rPr>
      </w:pPr>
      <w:ins w:id="19165" w:author="Ross Norsworthy" w:date="2020-03-20T01:39:00Z">
        <w:r w:rsidRPr="00A013FD">
          <w:rPr>
            <w:lang w:eastAsia="de-DE"/>
          </w:rPr>
          <w:t xml:space="preserve">The default VDE-SAT bulletin board defines six Channel Pairs, labelled A to F, each with an associated VDE slotmap. The default channel pairs have been defined to support the frequencies and bandwidths allocated for VDE-SAT services, as detailed in </w:t>
        </w:r>
        <w:r w:rsidRPr="00A013FD">
          <w:t>Table 62</w:t>
        </w:r>
        <w:r w:rsidRPr="00A013FD">
          <w:rPr>
            <w:lang w:eastAsia="de-DE"/>
          </w:rPr>
          <w:t>.</w:t>
        </w:r>
      </w:ins>
    </w:p>
    <w:p w14:paraId="2E74FA31" w14:textId="77777777" w:rsidR="008E1B5D" w:rsidRDefault="00A013FD" w:rsidP="004954F5">
      <w:pPr>
        <w:pStyle w:val="TableNo"/>
        <w:rPr>
          <w:lang w:val="en-US"/>
        </w:rPr>
      </w:pPr>
      <w:bookmarkStart w:id="19166" w:name="_Ref34088049"/>
      <w:bookmarkStart w:id="19167" w:name="_Toc35546160"/>
      <w:ins w:id="19168" w:author="Ross Norsworthy" w:date="2020-03-20T01:39:00Z">
        <w:r w:rsidRPr="00A013FD">
          <w:rPr>
            <w:lang w:val="en-US"/>
          </w:rPr>
          <w:t>Table 62</w:t>
        </w:r>
      </w:ins>
      <w:bookmarkEnd w:id="19166"/>
    </w:p>
    <w:p w14:paraId="58AEF600" w14:textId="77777777" w:rsidR="00A013FD" w:rsidRPr="00A013FD" w:rsidRDefault="00A013FD" w:rsidP="003B4BCB">
      <w:pPr>
        <w:pStyle w:val="Tabletitle"/>
        <w:rPr>
          <w:ins w:id="19169" w:author="Ross Norsworthy" w:date="2020-03-20T01:39:00Z"/>
          <w:lang w:val="en-US"/>
        </w:rPr>
      </w:pPr>
      <w:ins w:id="19170" w:author="Ross Norsworthy" w:date="2020-03-20T01:39:00Z">
        <w:r w:rsidRPr="00A013FD">
          <w:rPr>
            <w:lang w:val="en-US"/>
          </w:rPr>
          <w:t>Default VDE-SAT Channel Pairs</w:t>
        </w:r>
        <w:bookmarkEnd w:id="19167"/>
      </w:ins>
    </w:p>
    <w:p w14:paraId="4B2053C9" w14:textId="33C914E3" w:rsidR="00A013FD" w:rsidRPr="00A013FD" w:rsidRDefault="00A013FD" w:rsidP="00A013FD">
      <w:pPr>
        <w:rPr>
          <w:ins w:id="19171" w:author="Ross Norsworthy" w:date="2020-03-20T01:39:00Z"/>
        </w:rPr>
      </w:pPr>
      <w:ins w:id="19172" w:author="Ross Norsworthy" w:date="2020-04-03T09:24:00Z">
        <w:del w:id="19173" w:author="USA Editor 2021" w:date="2021-01-22T12:00:00Z">
          <w:r w:rsidRPr="00D515D7" w:rsidDel="00E2252B">
            <w:rPr>
              <w:noProof/>
              <w:highlight w:val="green"/>
              <w:lang w:val="fr-CA" w:eastAsia="fr-CA"/>
            </w:rPr>
            <w:drawing>
              <wp:inline distT="0" distB="0" distL="0" distR="0" wp14:anchorId="2BC93C0A" wp14:editId="79820EA0">
                <wp:extent cx="6120765" cy="1578610"/>
                <wp:effectExtent l="0" t="0" r="0" b="2540"/>
                <wp:docPr id="1697882215" name="Picture 16978822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5" name="Picture 1697882215" descr="A screenshot of a cell phone&#10;&#10;Description automatically generated"/>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6120765" cy="1579223"/>
                        </a:xfrm>
                        <a:prstGeom prst="rect">
                          <a:avLst/>
                        </a:prstGeom>
                      </pic:spPr>
                    </pic:pic>
                  </a:graphicData>
                </a:graphic>
              </wp:inline>
            </w:drawing>
          </w:r>
        </w:del>
      </w:ins>
      <w:ins w:id="19174" w:author="USA Editor 2021" w:date="2021-01-22T12:00:00Z">
        <w:r w:rsidR="00E2252B" w:rsidRPr="00E2252B">
          <w:t xml:space="preserve"> </w:t>
        </w:r>
        <w:r w:rsidR="00E2252B" w:rsidRPr="00D515D7">
          <w:rPr>
            <w:noProof/>
            <w:highlight w:val="green"/>
          </w:rPr>
          <w:drawing>
            <wp:inline distT="0" distB="0" distL="0" distR="0" wp14:anchorId="194BA808" wp14:editId="34F79CA0">
              <wp:extent cx="6120765" cy="15748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1574800"/>
                      </a:xfrm>
                      <a:prstGeom prst="rect">
                        <a:avLst/>
                      </a:prstGeom>
                      <a:noFill/>
                      <a:ln>
                        <a:noFill/>
                      </a:ln>
                    </pic:spPr>
                  </pic:pic>
                </a:graphicData>
              </a:graphic>
            </wp:inline>
          </w:drawing>
        </w:r>
      </w:ins>
    </w:p>
    <w:p w14:paraId="323B348A" w14:textId="77777777" w:rsidR="00A013FD" w:rsidRDefault="00A013FD" w:rsidP="00A97729">
      <w:pPr>
        <w:rPr>
          <w:lang w:eastAsia="de-DE"/>
        </w:rPr>
      </w:pPr>
      <w:ins w:id="19175" w:author="Ross Norsworthy" w:date="2020-03-20T01:39:00Z">
        <w:r w:rsidRPr="00A013FD">
          <w:rPr>
            <w:lang w:eastAsia="de-DE"/>
          </w:rPr>
          <w:t xml:space="preserve">The VDE slotmap for Channel Pairs A and B are illustrated in </w:t>
        </w:r>
      </w:ins>
      <w:ins w:id="19176" w:author="Ross Norsworthy" w:date="2020-03-20T10:37:00Z">
        <w:r w:rsidRPr="00571ACF">
          <w:rPr>
            <w:szCs w:val="24"/>
          </w:rPr>
          <w:t>Figure 53</w:t>
        </w:r>
      </w:ins>
      <w:ins w:id="19177" w:author="Ross Norsworthy" w:date="2020-03-20T01:39:00Z">
        <w:r w:rsidRPr="00A013FD">
          <w:rPr>
            <w:lang w:eastAsia="de-DE"/>
          </w:rPr>
          <w:t>. These slot maps contain the BBSC and ASC channels, as the channel pair is assigned to the 50</w:t>
        </w:r>
      </w:ins>
      <w:ins w:id="19178" w:author="Song, Xiaojing" w:date="2020-08-24T10:02:00Z">
        <w:r w:rsidR="00571ACF">
          <w:rPr>
            <w:lang w:eastAsia="de-DE"/>
          </w:rPr>
          <w:t> </w:t>
        </w:r>
      </w:ins>
      <w:ins w:id="19179" w:author="Ross Norsworthy" w:date="2020-03-20T01:39:00Z">
        <w:r w:rsidRPr="00A013FD">
          <w:rPr>
            <w:lang w:eastAsia="de-DE"/>
          </w:rPr>
          <w:t xml:space="preserve">kHz physical channels, 2026 / 2086 or 1026 / 1086. </w:t>
        </w:r>
      </w:ins>
    </w:p>
    <w:p w14:paraId="245B68E7" w14:textId="77777777" w:rsidR="008E1B5D" w:rsidRDefault="008E1B5D" w:rsidP="003B4BCB">
      <w:pPr>
        <w:pStyle w:val="FigureNo"/>
        <w:rPr>
          <w:lang w:val="en-US"/>
        </w:rPr>
      </w:pPr>
      <w:bookmarkStart w:id="19180" w:name="_Ref34130615"/>
      <w:bookmarkStart w:id="19181" w:name="_Toc35546237"/>
      <w:ins w:id="19182" w:author="Ross Norsworthy" w:date="2020-03-20T01:39:00Z">
        <w:r w:rsidRPr="00A013FD">
          <w:rPr>
            <w:lang w:val="en-US"/>
          </w:rPr>
          <w:t>Figure 53</w:t>
        </w:r>
      </w:ins>
      <w:bookmarkEnd w:id="19180"/>
    </w:p>
    <w:p w14:paraId="61D4266E" w14:textId="77777777" w:rsidR="008E1B5D" w:rsidRPr="00A013FD" w:rsidRDefault="008E1B5D" w:rsidP="003B4BCB">
      <w:pPr>
        <w:pStyle w:val="Tabletitle"/>
        <w:rPr>
          <w:ins w:id="19183" w:author="Ross Norsworthy" w:date="2020-03-20T01:39:00Z"/>
          <w:lang w:val="en-US" w:eastAsia="de-DE"/>
        </w:rPr>
      </w:pPr>
      <w:ins w:id="19184" w:author="Ross Norsworthy" w:date="2020-03-20T01:39:00Z">
        <w:r w:rsidRPr="00A013FD">
          <w:rPr>
            <w:lang w:val="en-US"/>
          </w:rPr>
          <w:t>VDE-SAT Slotmap for Channel Pair A &amp; B</w:t>
        </w:r>
        <w:bookmarkEnd w:id="19181"/>
      </w:ins>
    </w:p>
    <w:p w14:paraId="22D332DD" w14:textId="77777777" w:rsidR="00A013FD" w:rsidRPr="00A013FD" w:rsidRDefault="00A013FD" w:rsidP="00A97729">
      <w:pPr>
        <w:jc w:val="center"/>
        <w:rPr>
          <w:ins w:id="19185" w:author="Ross Norsworthy" w:date="2020-03-20T01:39:00Z"/>
        </w:rPr>
      </w:pPr>
      <w:ins w:id="19186" w:author="Ross Norsworthy" w:date="2020-03-20T01:39:00Z">
        <w:r w:rsidRPr="00A013FD">
          <w:rPr>
            <w:noProof/>
            <w:lang w:val="fr-CA" w:eastAsia="fr-CA"/>
          </w:rPr>
          <w:drawing>
            <wp:inline distT="0" distB="0" distL="0" distR="0" wp14:anchorId="4647AB18" wp14:editId="467B9F58">
              <wp:extent cx="6480175" cy="3802380"/>
              <wp:effectExtent l="0" t="0" r="0" b="0"/>
              <wp:docPr id="1697882216" name="Picture 16978822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6" name="Picture 1697882216" descr="A screenshot of a cell phone&#10;&#10;Description automatically generated"/>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6480175" cy="3802380"/>
                      </a:xfrm>
                      <a:prstGeom prst="rect">
                        <a:avLst/>
                      </a:prstGeom>
                    </pic:spPr>
                  </pic:pic>
                </a:graphicData>
              </a:graphic>
            </wp:inline>
          </w:drawing>
        </w:r>
      </w:ins>
    </w:p>
    <w:p w14:paraId="1B530727" w14:textId="77777777" w:rsidR="00A013FD" w:rsidRDefault="00A013FD" w:rsidP="00A97729">
      <w:pPr>
        <w:rPr>
          <w:lang w:eastAsia="de-DE"/>
        </w:rPr>
      </w:pPr>
      <w:ins w:id="19187" w:author="Ross Norsworthy" w:date="2020-03-20T01:39:00Z">
        <w:r w:rsidRPr="00A013FD">
          <w:rPr>
            <w:lang w:eastAsia="de-DE"/>
          </w:rPr>
          <w:t xml:space="preserve">The Slotmap for the remaining Channel Pairs C to F are illustrated in </w:t>
        </w:r>
        <w:r w:rsidRPr="00A013FD">
          <w:t>Figure 54</w:t>
        </w:r>
        <w:r w:rsidRPr="00A013FD">
          <w:rPr>
            <w:lang w:eastAsia="de-DE"/>
          </w:rPr>
          <w:t>. Note that the first two logical channels are marked as not used, as these would overlap with SBB and resource allocation messages.</w:t>
        </w:r>
      </w:ins>
    </w:p>
    <w:p w14:paraId="2D270F5D" w14:textId="77777777" w:rsidR="008E1B5D" w:rsidRDefault="008E1B5D" w:rsidP="004954F5">
      <w:pPr>
        <w:pStyle w:val="TableNo"/>
        <w:rPr>
          <w:lang w:val="en-US"/>
        </w:rPr>
      </w:pPr>
      <w:bookmarkStart w:id="19188" w:name="_Ref34089090"/>
      <w:bookmarkStart w:id="19189" w:name="_Toc35546238"/>
      <w:ins w:id="19190" w:author="Ross Norsworthy" w:date="2020-03-20T01:39:00Z">
        <w:r w:rsidRPr="00A013FD">
          <w:rPr>
            <w:lang w:val="en-US"/>
          </w:rPr>
          <w:t>Figure 54</w:t>
        </w:r>
      </w:ins>
      <w:bookmarkEnd w:id="19188"/>
    </w:p>
    <w:p w14:paraId="4E851D3B" w14:textId="77777777" w:rsidR="008E1B5D" w:rsidRPr="00A013FD" w:rsidRDefault="008E1B5D" w:rsidP="003B4BCB">
      <w:pPr>
        <w:pStyle w:val="Tabletitle"/>
        <w:rPr>
          <w:ins w:id="19191" w:author="Ross Norsworthy" w:date="2020-03-20T01:39:00Z"/>
          <w:lang w:val="en-US"/>
        </w:rPr>
      </w:pPr>
      <w:ins w:id="19192" w:author="Ross Norsworthy" w:date="2020-03-20T01:39:00Z">
        <w:r w:rsidRPr="00A013FD">
          <w:rPr>
            <w:lang w:val="en-US"/>
          </w:rPr>
          <w:t xml:space="preserve"> VDE-SAT Slotmap for Channel Pair C to F</w:t>
        </w:r>
        <w:bookmarkEnd w:id="19189"/>
      </w:ins>
    </w:p>
    <w:p w14:paraId="63BF2DFC" w14:textId="77777777" w:rsidR="00A013FD" w:rsidRPr="00A013FD" w:rsidRDefault="00A013FD" w:rsidP="00A013FD">
      <w:pPr>
        <w:keepNext/>
        <w:spacing w:after="120"/>
        <w:rPr>
          <w:ins w:id="19193" w:author="Ross Norsworthy" w:date="2020-03-20T01:39:00Z"/>
          <w:lang w:eastAsia="de-DE"/>
        </w:rPr>
      </w:pPr>
      <w:ins w:id="19194" w:author="Ross Norsworthy" w:date="2020-03-20T01:39:00Z">
        <w:r w:rsidRPr="00A013FD">
          <w:rPr>
            <w:noProof/>
            <w:lang w:val="fr-CA" w:eastAsia="fr-CA"/>
          </w:rPr>
          <w:drawing>
            <wp:inline distT="0" distB="0" distL="0" distR="0" wp14:anchorId="0F9CD4D4" wp14:editId="0E9D8509">
              <wp:extent cx="6480175" cy="4065270"/>
              <wp:effectExtent l="0" t="0" r="0" b="0"/>
              <wp:docPr id="1697882217" name="Picture 16978822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7" name="Picture 1697882217" descr="A screenshot of a cell phone&#10;&#10;Description automatically generated"/>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6480175" cy="4065270"/>
                      </a:xfrm>
                      <a:prstGeom prst="rect">
                        <a:avLst/>
                      </a:prstGeom>
                    </pic:spPr>
                  </pic:pic>
                </a:graphicData>
              </a:graphic>
            </wp:inline>
          </w:drawing>
        </w:r>
      </w:ins>
    </w:p>
    <w:p w14:paraId="3853F650" w14:textId="4DBD0B8C" w:rsidR="00A013FD" w:rsidRPr="00A013FD" w:rsidRDefault="00BC1CCE" w:rsidP="00875779">
      <w:pPr>
        <w:pStyle w:val="Heading2"/>
        <w:rPr>
          <w:ins w:id="19195" w:author="Ross Norsworthy" w:date="2020-03-20T01:39:00Z"/>
          <w:rFonts w:eastAsiaTheme="minorHAnsi"/>
          <w:lang w:eastAsia="de-DE"/>
        </w:rPr>
      </w:pPr>
      <w:bookmarkStart w:id="19196" w:name="_Toc35546030"/>
      <w:ins w:id="19197" w:author="Song, Xiaojing" w:date="2020-08-21T14:47:00Z">
        <w:del w:id="19198" w:author="USA Editor 2021" w:date="2021-01-05T12:37:00Z">
          <w:r w:rsidRPr="009D14EE" w:rsidDel="009D14EE">
            <w:rPr>
              <w:rFonts w:eastAsiaTheme="minorHAnsi"/>
              <w:szCs w:val="24"/>
              <w:highlight w:val="green"/>
              <w:lang w:eastAsia="de-DE"/>
            </w:rPr>
            <w:delText>D</w:delText>
          </w:r>
          <w:r w:rsidDel="009D14EE">
            <w:rPr>
              <w:rFonts w:eastAsiaTheme="minorHAnsi"/>
              <w:szCs w:val="24"/>
              <w:lang w:eastAsia="de-DE"/>
            </w:rPr>
            <w:delText xml:space="preserve"> </w:delText>
          </w:r>
        </w:del>
      </w:ins>
      <w:ins w:id="19199" w:author="Song, Xiaojing" w:date="2020-08-24T16:06:00Z">
        <w:r w:rsidR="005D4C5E">
          <w:rPr>
            <w:rFonts w:eastAsiaTheme="minorHAnsi"/>
            <w:szCs w:val="24"/>
            <w:lang w:eastAsia="de-DE"/>
          </w:rPr>
          <w:t>3</w:t>
        </w:r>
      </w:ins>
      <w:ins w:id="19200" w:author="Song, Xiaojing" w:date="2020-08-21T14:47:00Z">
        <w:r>
          <w:rPr>
            <w:rFonts w:eastAsiaTheme="minorHAnsi"/>
            <w:szCs w:val="24"/>
            <w:lang w:eastAsia="de-DE"/>
          </w:rPr>
          <w:t>.8</w:t>
        </w:r>
        <w:r>
          <w:rPr>
            <w:rFonts w:eastAsiaTheme="minorHAnsi"/>
            <w:szCs w:val="24"/>
            <w:lang w:eastAsia="de-DE"/>
          </w:rPr>
          <w:tab/>
        </w:r>
      </w:ins>
      <w:ins w:id="19201" w:author="Ross Norsworthy" w:date="2020-03-20T01:39:00Z">
        <w:r w:rsidR="00A013FD" w:rsidRPr="00A013FD">
          <w:rPr>
            <w:rFonts w:eastAsiaTheme="minorHAnsi"/>
            <w:lang w:eastAsia="de-DE"/>
          </w:rPr>
          <w:t>Use of the Data Acknowledgement Signalling Channel</w:t>
        </w:r>
        <w:bookmarkEnd w:id="19196"/>
      </w:ins>
    </w:p>
    <w:p w14:paraId="081D25C5" w14:textId="77777777" w:rsidR="00A013FD" w:rsidRPr="00A013FD" w:rsidRDefault="00A013FD" w:rsidP="00A013FD">
      <w:pPr>
        <w:spacing w:after="120"/>
        <w:rPr>
          <w:ins w:id="19202" w:author="Ross Norsworthy" w:date="2020-03-20T01:39:00Z"/>
          <w:lang w:eastAsia="de-DE"/>
        </w:rPr>
      </w:pPr>
      <w:ins w:id="19203" w:author="Ross Norsworthy" w:date="2020-03-20T01:39:00Z">
        <w:r w:rsidRPr="00A013FD">
          <w:rPr>
            <w:lang w:eastAsia="de-DE"/>
          </w:rPr>
          <w:t xml:space="preserve">The Data Acknowledgement Signalling Channel (DSCH) is divided into sub-channels, where each sub-channel supports the acknowledgement of a specific Data Channel. See </w:t>
        </w:r>
        <w:r w:rsidRPr="00A013FD">
          <w:t>Figure 55</w:t>
        </w:r>
        <w:r w:rsidRPr="00A013FD">
          <w:rPr>
            <w:lang w:eastAsia="de-DE"/>
          </w:rPr>
          <w:t xml:space="preserve">. When the satellite transmits large data messages to a ship on an assigned Data Channel, these are divided into fragments that are selectively acknowledged on a dedicated uplink DSCH sub-channel. There is one DSCH sub-channel for each Downlink Data Channel. For the default SBB, 30 slots are allocated to this every 20 s. The ACK for Data Channel 0 is transmitted in the first 5 slots (starting at slot 600 using the 5 slot Link ID 20), the ACK for Data Channel 1 to 5 are transmitted in the consecutive DSCH sub-channels. </w:t>
        </w:r>
      </w:ins>
    </w:p>
    <w:p w14:paraId="613EADB6" w14:textId="77777777" w:rsidR="00A013FD" w:rsidRDefault="00A013FD" w:rsidP="00A013FD">
      <w:pPr>
        <w:spacing w:after="120"/>
        <w:rPr>
          <w:lang w:eastAsia="de-DE"/>
        </w:rPr>
      </w:pPr>
      <w:ins w:id="19204" w:author="Ross Norsworthy" w:date="2020-03-20T01:39:00Z">
        <w:r w:rsidRPr="00A013FD">
          <w:rPr>
            <w:lang w:eastAsia="de-DE"/>
          </w:rPr>
          <w:t>Note that the number of available DSCH sub-channel should always match the number of Data Channels. Data Channel direction is given in the assignment message, uplink data transfers use the upper Data Channels (e.g. DC 5) to group downlink and uplink DCs to minimise the number of Guard Slots.</w:t>
        </w:r>
      </w:ins>
    </w:p>
    <w:p w14:paraId="3C9B1355" w14:textId="77777777" w:rsidR="00353ACE" w:rsidRDefault="00353ACE">
      <w:pPr>
        <w:tabs>
          <w:tab w:val="clear" w:pos="1134"/>
          <w:tab w:val="clear" w:pos="1871"/>
          <w:tab w:val="clear" w:pos="2268"/>
        </w:tabs>
        <w:overflowPunct/>
        <w:autoSpaceDE/>
        <w:autoSpaceDN/>
        <w:adjustRightInd/>
        <w:spacing w:before="0"/>
        <w:textAlignment w:val="auto"/>
        <w:rPr>
          <w:caps/>
          <w:sz w:val="20"/>
          <w:lang w:val="en-US"/>
        </w:rPr>
      </w:pPr>
      <w:bookmarkStart w:id="19205" w:name="_Ref35254422"/>
      <w:bookmarkStart w:id="19206" w:name="_Toc35546239"/>
      <w:r>
        <w:rPr>
          <w:lang w:val="en-US"/>
        </w:rPr>
        <w:br w:type="page"/>
      </w:r>
    </w:p>
    <w:p w14:paraId="24417328" w14:textId="77777777" w:rsidR="008E1B5D" w:rsidRDefault="008E1B5D" w:rsidP="00081571">
      <w:pPr>
        <w:pStyle w:val="FigureNo"/>
        <w:rPr>
          <w:lang w:val="en-US"/>
        </w:rPr>
      </w:pPr>
      <w:ins w:id="19207" w:author="Ross Norsworthy" w:date="2020-03-20T01:39:00Z">
        <w:r w:rsidRPr="00A013FD">
          <w:rPr>
            <w:lang w:val="en-US"/>
          </w:rPr>
          <w:t>Figure 55</w:t>
        </w:r>
      </w:ins>
      <w:bookmarkEnd w:id="19205"/>
    </w:p>
    <w:p w14:paraId="7DEB7FBF" w14:textId="77777777" w:rsidR="008E1B5D" w:rsidRPr="00A013FD" w:rsidRDefault="008E1B5D" w:rsidP="003B4BCB">
      <w:pPr>
        <w:pStyle w:val="Tabletitle"/>
        <w:rPr>
          <w:ins w:id="19208" w:author="Ross Norsworthy" w:date="2020-03-20T01:39:00Z"/>
          <w:lang w:val="en-US"/>
        </w:rPr>
      </w:pPr>
      <w:ins w:id="19209" w:author="Ross Norsworthy" w:date="2020-03-20T01:39:00Z">
        <w:r w:rsidRPr="00A013FD">
          <w:rPr>
            <w:lang w:val="en-US"/>
          </w:rPr>
          <w:t xml:space="preserve"> Mapping of DSCH sub-channels</w:t>
        </w:r>
        <w:bookmarkEnd w:id="19206"/>
      </w:ins>
    </w:p>
    <w:p w14:paraId="4E90C7C2" w14:textId="77777777" w:rsidR="00A013FD" w:rsidRPr="00A013FD" w:rsidRDefault="00A013FD" w:rsidP="00A013FD">
      <w:pPr>
        <w:keepNext/>
        <w:spacing w:after="120"/>
        <w:rPr>
          <w:ins w:id="19210" w:author="Ross Norsworthy" w:date="2020-03-20T01:39:00Z"/>
        </w:rPr>
      </w:pPr>
      <w:ins w:id="19211" w:author="Ross Norsworthy" w:date="2020-03-20T01:39:00Z">
        <w:r w:rsidRPr="00A013FD">
          <w:rPr>
            <w:noProof/>
            <w:lang w:val="fr-CA" w:eastAsia="fr-CA"/>
          </w:rPr>
          <w:drawing>
            <wp:inline distT="0" distB="0" distL="0" distR="0" wp14:anchorId="4C0570B4" wp14:editId="07C17958">
              <wp:extent cx="6480175" cy="1240790"/>
              <wp:effectExtent l="0" t="0" r="0" b="0"/>
              <wp:docPr id="1697882189" name="Picture 169788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9" name="Picture 1697882189"/>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6480175" cy="1240790"/>
                      </a:xfrm>
                      <a:prstGeom prst="rect">
                        <a:avLst/>
                      </a:prstGeom>
                    </pic:spPr>
                  </pic:pic>
                </a:graphicData>
              </a:graphic>
            </wp:inline>
          </w:drawing>
        </w:r>
      </w:ins>
    </w:p>
    <w:p w14:paraId="234C439B" w14:textId="569CB667" w:rsidR="00A013FD" w:rsidRPr="00A013FD" w:rsidRDefault="00BC1CCE" w:rsidP="00875779">
      <w:pPr>
        <w:pStyle w:val="Heading2"/>
        <w:rPr>
          <w:ins w:id="19212" w:author="Ross Norsworthy" w:date="2020-03-20T01:39:00Z"/>
          <w:rFonts w:eastAsiaTheme="minorHAnsi"/>
          <w:lang w:eastAsia="de-DE"/>
        </w:rPr>
      </w:pPr>
      <w:bookmarkStart w:id="19213" w:name="_Toc35546031"/>
      <w:ins w:id="19214" w:author="Song, Xiaojing" w:date="2020-08-21T14:47:00Z">
        <w:del w:id="19215" w:author="USA Editor 2021" w:date="2021-01-05T12:39:00Z">
          <w:r w:rsidRPr="00275409" w:rsidDel="00275409">
            <w:rPr>
              <w:rFonts w:eastAsiaTheme="minorHAnsi"/>
              <w:szCs w:val="24"/>
              <w:highlight w:val="green"/>
              <w:lang w:eastAsia="de-DE"/>
            </w:rPr>
            <w:delText>D</w:delText>
          </w:r>
          <w:r w:rsidDel="00275409">
            <w:rPr>
              <w:rFonts w:eastAsiaTheme="minorHAnsi"/>
              <w:szCs w:val="24"/>
              <w:lang w:eastAsia="de-DE"/>
            </w:rPr>
            <w:delText xml:space="preserve"> </w:delText>
          </w:r>
        </w:del>
      </w:ins>
      <w:ins w:id="19216" w:author="Song, Xiaojing" w:date="2020-08-24T16:06:00Z">
        <w:r w:rsidR="005D4C5E">
          <w:rPr>
            <w:rFonts w:eastAsiaTheme="minorHAnsi"/>
            <w:szCs w:val="24"/>
            <w:lang w:eastAsia="de-DE"/>
          </w:rPr>
          <w:t>3</w:t>
        </w:r>
      </w:ins>
      <w:ins w:id="19217" w:author="Song, Xiaojing" w:date="2020-08-21T14:47:00Z">
        <w:r>
          <w:rPr>
            <w:rFonts w:eastAsiaTheme="minorHAnsi"/>
            <w:szCs w:val="24"/>
            <w:lang w:eastAsia="de-DE"/>
          </w:rPr>
          <w:t>.9</w:t>
        </w:r>
        <w:r>
          <w:rPr>
            <w:rFonts w:eastAsiaTheme="minorHAnsi"/>
            <w:szCs w:val="24"/>
            <w:lang w:eastAsia="de-DE"/>
          </w:rPr>
          <w:tab/>
        </w:r>
      </w:ins>
      <w:ins w:id="19218" w:author="Ross Norsworthy" w:date="2020-03-20T01:39:00Z">
        <w:r w:rsidR="00A013FD" w:rsidRPr="00A013FD">
          <w:rPr>
            <w:rFonts w:eastAsiaTheme="minorHAnsi"/>
            <w:lang w:eastAsia="de-DE"/>
          </w:rPr>
          <w:t>VDE-SAT message summary</w:t>
        </w:r>
        <w:bookmarkEnd w:id="19213"/>
      </w:ins>
    </w:p>
    <w:p w14:paraId="3FCA5AE3" w14:textId="77777777" w:rsidR="008E1B5D" w:rsidRDefault="00A013FD" w:rsidP="004954F5">
      <w:pPr>
        <w:pStyle w:val="TableNo"/>
        <w:rPr>
          <w:lang w:val="en-US"/>
        </w:rPr>
      </w:pPr>
      <w:bookmarkStart w:id="19219" w:name="_Toc35546161"/>
      <w:ins w:id="19220" w:author="Ross Norsworthy" w:date="2020-03-20T01:39:00Z">
        <w:r w:rsidRPr="00A013FD">
          <w:rPr>
            <w:lang w:val="en-US"/>
          </w:rPr>
          <w:t xml:space="preserve">Table 63 </w:t>
        </w:r>
      </w:ins>
    </w:p>
    <w:p w14:paraId="510D9E8A" w14:textId="77777777" w:rsidR="00A013FD" w:rsidRPr="00A013FD" w:rsidRDefault="00A013FD" w:rsidP="003B4BCB">
      <w:pPr>
        <w:pStyle w:val="Tabletitle"/>
        <w:rPr>
          <w:ins w:id="19221" w:author="Ross Norsworthy" w:date="2020-03-20T01:39:00Z"/>
          <w:lang w:val="en-US"/>
        </w:rPr>
      </w:pPr>
      <w:ins w:id="19222" w:author="Ross Norsworthy" w:date="2020-03-20T01:39:00Z">
        <w:r w:rsidRPr="00A013FD">
          <w:rPr>
            <w:lang w:val="en-US"/>
          </w:rPr>
          <w:t>VDE-SAT Message Summary</w:t>
        </w:r>
        <w:bookmarkEnd w:id="19219"/>
      </w:ins>
    </w:p>
    <w:tbl>
      <w:tblPr>
        <w:tblStyle w:val="TableGrid"/>
        <w:tblW w:w="0" w:type="auto"/>
        <w:tblLook w:val="04A0" w:firstRow="1" w:lastRow="0" w:firstColumn="1" w:lastColumn="0" w:noHBand="0" w:noVBand="1"/>
      </w:tblPr>
      <w:tblGrid>
        <w:gridCol w:w="824"/>
        <w:gridCol w:w="2471"/>
        <w:gridCol w:w="4435"/>
        <w:gridCol w:w="1899"/>
      </w:tblGrid>
      <w:tr w:rsidR="00A013FD" w:rsidRPr="00A013FD" w14:paraId="7BCD7D70" w14:textId="77777777" w:rsidTr="00BF604E">
        <w:trPr>
          <w:ins w:id="19223" w:author="Ross Norsworthy" w:date="2020-03-20T01:39:00Z"/>
        </w:trPr>
        <w:tc>
          <w:tcPr>
            <w:tcW w:w="846" w:type="dxa"/>
          </w:tcPr>
          <w:p w14:paraId="1287F970" w14:textId="77777777" w:rsidR="00A013FD" w:rsidRPr="00A013FD" w:rsidRDefault="00A013FD" w:rsidP="00CC433C">
            <w:pPr>
              <w:pStyle w:val="Tablehead"/>
              <w:rPr>
                <w:ins w:id="19224" w:author="Ross Norsworthy" w:date="2020-03-20T01:39:00Z"/>
              </w:rPr>
            </w:pPr>
            <w:ins w:id="19225" w:author="Ross Norsworthy" w:date="2020-03-20T01:39:00Z">
              <w:r w:rsidRPr="00A013FD">
                <w:t>Type</w:t>
              </w:r>
            </w:ins>
          </w:p>
        </w:tc>
        <w:tc>
          <w:tcPr>
            <w:tcW w:w="2551" w:type="dxa"/>
          </w:tcPr>
          <w:p w14:paraId="05790759" w14:textId="77777777" w:rsidR="00A013FD" w:rsidRPr="00A013FD" w:rsidRDefault="00A013FD" w:rsidP="00CC433C">
            <w:pPr>
              <w:pStyle w:val="Tablehead"/>
              <w:rPr>
                <w:ins w:id="19226" w:author="Ross Norsworthy" w:date="2020-03-20T01:39:00Z"/>
              </w:rPr>
            </w:pPr>
            <w:ins w:id="19227" w:author="Ross Norsworthy" w:date="2020-03-20T01:39:00Z">
              <w:r w:rsidRPr="00A013FD">
                <w:t>Name</w:t>
              </w:r>
            </w:ins>
          </w:p>
        </w:tc>
        <w:tc>
          <w:tcPr>
            <w:tcW w:w="4820" w:type="dxa"/>
          </w:tcPr>
          <w:p w14:paraId="0F1B83A7" w14:textId="77777777" w:rsidR="00A013FD" w:rsidRPr="00A013FD" w:rsidRDefault="00A013FD" w:rsidP="00CC433C">
            <w:pPr>
              <w:pStyle w:val="Tablehead"/>
              <w:rPr>
                <w:ins w:id="19228" w:author="Ross Norsworthy" w:date="2020-03-20T01:39:00Z"/>
              </w:rPr>
            </w:pPr>
            <w:ins w:id="19229" w:author="Ross Norsworthy" w:date="2020-03-20T01:39:00Z">
              <w:r w:rsidRPr="00A013FD">
                <w:t>Description</w:t>
              </w:r>
            </w:ins>
          </w:p>
        </w:tc>
        <w:tc>
          <w:tcPr>
            <w:tcW w:w="1978" w:type="dxa"/>
          </w:tcPr>
          <w:p w14:paraId="2D96587D" w14:textId="77777777" w:rsidR="00A013FD" w:rsidRPr="00A013FD" w:rsidRDefault="00A013FD" w:rsidP="00CC433C">
            <w:pPr>
              <w:pStyle w:val="Tablehead"/>
              <w:rPr>
                <w:ins w:id="19230" w:author="Ross Norsworthy" w:date="2020-03-20T01:39:00Z"/>
              </w:rPr>
            </w:pPr>
            <w:ins w:id="19231" w:author="Ross Norsworthy" w:date="2020-03-20T01:39:00Z">
              <w:r w:rsidRPr="00A013FD">
                <w:t>Slot Function</w:t>
              </w:r>
            </w:ins>
          </w:p>
        </w:tc>
      </w:tr>
      <w:tr w:rsidR="00A013FD" w:rsidRPr="00A013FD" w14:paraId="06E5E434" w14:textId="77777777" w:rsidTr="00BF604E">
        <w:trPr>
          <w:ins w:id="19232" w:author="Ross Norsworthy" w:date="2020-03-20T01:39:00Z"/>
        </w:trPr>
        <w:tc>
          <w:tcPr>
            <w:tcW w:w="846" w:type="dxa"/>
          </w:tcPr>
          <w:p w14:paraId="15521D36" w14:textId="77777777" w:rsidR="00A013FD" w:rsidRPr="00353ACE" w:rsidRDefault="00A013FD" w:rsidP="00CC433C">
            <w:pPr>
              <w:pStyle w:val="Tabletext1"/>
              <w:rPr>
                <w:ins w:id="19233" w:author="Ross Norsworthy" w:date="2020-03-20T01:39:00Z"/>
                <w:rFonts w:ascii="Times New Roman" w:hAnsi="Times New Roman" w:cs="Times New Roman"/>
              </w:rPr>
            </w:pPr>
            <w:ins w:id="19234" w:author="Ross Norsworthy" w:date="2020-03-20T01:39:00Z">
              <w:r w:rsidRPr="00353ACE">
                <w:rPr>
                  <w:rFonts w:ascii="Times New Roman" w:hAnsi="Times New Roman" w:cs="Times New Roman"/>
                </w:rPr>
                <w:t>1</w:t>
              </w:r>
            </w:ins>
          </w:p>
        </w:tc>
        <w:tc>
          <w:tcPr>
            <w:tcW w:w="2551" w:type="dxa"/>
          </w:tcPr>
          <w:p w14:paraId="0A376D46" w14:textId="77777777" w:rsidR="00A013FD" w:rsidRPr="00353ACE" w:rsidRDefault="00A013FD" w:rsidP="00CC433C">
            <w:pPr>
              <w:pStyle w:val="Tabletext1"/>
              <w:rPr>
                <w:ins w:id="19235" w:author="Ross Norsworthy" w:date="2020-03-20T01:39:00Z"/>
                <w:rFonts w:ascii="Times New Roman" w:hAnsi="Times New Roman" w:cs="Times New Roman"/>
              </w:rPr>
            </w:pPr>
            <w:ins w:id="19236" w:author="Ross Norsworthy" w:date="2020-03-20T01:39:00Z">
              <w:r w:rsidRPr="00353ACE">
                <w:rPr>
                  <w:rFonts w:ascii="Times New Roman" w:hAnsi="Times New Roman" w:cs="Times New Roman"/>
                </w:rPr>
                <w:t>Satellite Bulletin Board 1</w:t>
              </w:r>
            </w:ins>
          </w:p>
        </w:tc>
        <w:tc>
          <w:tcPr>
            <w:tcW w:w="4820" w:type="dxa"/>
          </w:tcPr>
          <w:p w14:paraId="0B67C2F1" w14:textId="77777777" w:rsidR="00A013FD" w:rsidRPr="00353ACE" w:rsidRDefault="00A013FD" w:rsidP="00CC433C">
            <w:pPr>
              <w:pStyle w:val="Tabletext1"/>
              <w:rPr>
                <w:ins w:id="19237" w:author="Ross Norsworthy" w:date="2020-03-20T01:39:00Z"/>
                <w:rFonts w:ascii="Times New Roman" w:hAnsi="Times New Roman" w:cs="Times New Roman"/>
              </w:rPr>
            </w:pPr>
            <w:ins w:id="19238" w:author="Ross Norsworthy" w:date="2020-03-20T01:39:00Z">
              <w:r w:rsidRPr="00353ACE">
                <w:rPr>
                  <w:rFonts w:ascii="Times New Roman" w:hAnsi="Times New Roman" w:cs="Times New Roman"/>
                </w:rPr>
                <w:t>Satellite bulletin board fragment 1</w:t>
              </w:r>
            </w:ins>
          </w:p>
        </w:tc>
        <w:tc>
          <w:tcPr>
            <w:tcW w:w="1978" w:type="dxa"/>
          </w:tcPr>
          <w:p w14:paraId="26AE46FB" w14:textId="77777777" w:rsidR="00A013FD" w:rsidRPr="00353ACE" w:rsidRDefault="00A013FD" w:rsidP="00CC433C">
            <w:pPr>
              <w:pStyle w:val="Tabletext1"/>
              <w:rPr>
                <w:ins w:id="19239" w:author="Ross Norsworthy" w:date="2020-03-20T01:39:00Z"/>
                <w:rFonts w:ascii="Times New Roman" w:hAnsi="Times New Roman" w:cs="Times New Roman"/>
              </w:rPr>
            </w:pPr>
            <w:ins w:id="19240" w:author="Ross Norsworthy" w:date="2020-03-20T01:39:00Z">
              <w:r w:rsidRPr="00353ACE">
                <w:rPr>
                  <w:rFonts w:ascii="Times New Roman" w:hAnsi="Times New Roman" w:cs="Times New Roman"/>
                </w:rPr>
                <w:t>BBSC</w:t>
              </w:r>
            </w:ins>
          </w:p>
        </w:tc>
      </w:tr>
      <w:tr w:rsidR="00A013FD" w:rsidRPr="00A013FD" w14:paraId="28108397" w14:textId="77777777" w:rsidTr="00BF604E">
        <w:trPr>
          <w:ins w:id="19241" w:author="Ross Norsworthy" w:date="2020-03-20T01:39:00Z"/>
        </w:trPr>
        <w:tc>
          <w:tcPr>
            <w:tcW w:w="846" w:type="dxa"/>
          </w:tcPr>
          <w:p w14:paraId="3C704A46" w14:textId="77777777" w:rsidR="00A013FD" w:rsidRPr="00353ACE" w:rsidRDefault="00A013FD" w:rsidP="00CC433C">
            <w:pPr>
              <w:pStyle w:val="Tabletext1"/>
              <w:rPr>
                <w:ins w:id="19242" w:author="Ross Norsworthy" w:date="2020-03-20T01:39:00Z"/>
                <w:rFonts w:ascii="Times New Roman" w:hAnsi="Times New Roman" w:cs="Times New Roman"/>
              </w:rPr>
            </w:pPr>
            <w:ins w:id="19243" w:author="Ross Norsworthy" w:date="2020-03-20T01:39:00Z">
              <w:r w:rsidRPr="00353ACE">
                <w:rPr>
                  <w:rFonts w:ascii="Times New Roman" w:hAnsi="Times New Roman" w:cs="Times New Roman"/>
                </w:rPr>
                <w:t>2</w:t>
              </w:r>
            </w:ins>
          </w:p>
        </w:tc>
        <w:tc>
          <w:tcPr>
            <w:tcW w:w="2551" w:type="dxa"/>
          </w:tcPr>
          <w:p w14:paraId="3ADE3FCA" w14:textId="77777777" w:rsidR="00A013FD" w:rsidRPr="00353ACE" w:rsidRDefault="00A013FD" w:rsidP="00CC433C">
            <w:pPr>
              <w:pStyle w:val="Tabletext1"/>
              <w:rPr>
                <w:ins w:id="19244" w:author="Ross Norsworthy" w:date="2020-03-20T01:39:00Z"/>
                <w:rFonts w:ascii="Times New Roman" w:hAnsi="Times New Roman" w:cs="Times New Roman"/>
              </w:rPr>
            </w:pPr>
            <w:ins w:id="19245" w:author="Ross Norsworthy" w:date="2020-03-20T01:39:00Z">
              <w:r w:rsidRPr="00353ACE">
                <w:rPr>
                  <w:rFonts w:ascii="Times New Roman" w:hAnsi="Times New Roman" w:cs="Times New Roman"/>
                </w:rPr>
                <w:t>Satellite Bulletin Board 2</w:t>
              </w:r>
            </w:ins>
          </w:p>
        </w:tc>
        <w:tc>
          <w:tcPr>
            <w:tcW w:w="4820" w:type="dxa"/>
          </w:tcPr>
          <w:p w14:paraId="7B41F27C" w14:textId="77777777" w:rsidR="00A013FD" w:rsidRPr="00353ACE" w:rsidRDefault="00A013FD" w:rsidP="00CC433C">
            <w:pPr>
              <w:pStyle w:val="Tabletext1"/>
              <w:rPr>
                <w:ins w:id="19246" w:author="Ross Norsworthy" w:date="2020-03-20T01:39:00Z"/>
                <w:rFonts w:ascii="Times New Roman" w:hAnsi="Times New Roman" w:cs="Times New Roman"/>
              </w:rPr>
            </w:pPr>
            <w:ins w:id="19247" w:author="Ross Norsworthy" w:date="2020-03-20T01:39:00Z">
              <w:r w:rsidRPr="00353ACE">
                <w:rPr>
                  <w:rFonts w:ascii="Times New Roman" w:hAnsi="Times New Roman" w:cs="Times New Roman"/>
                </w:rPr>
                <w:t>Satellite bulletin board fragment 2</w:t>
              </w:r>
            </w:ins>
          </w:p>
        </w:tc>
        <w:tc>
          <w:tcPr>
            <w:tcW w:w="1978" w:type="dxa"/>
          </w:tcPr>
          <w:p w14:paraId="2C00718A" w14:textId="77777777" w:rsidR="00A013FD" w:rsidRPr="00353ACE" w:rsidRDefault="00A013FD" w:rsidP="00CC433C">
            <w:pPr>
              <w:pStyle w:val="Tabletext1"/>
              <w:rPr>
                <w:ins w:id="19248" w:author="Ross Norsworthy" w:date="2020-03-20T01:39:00Z"/>
                <w:rFonts w:ascii="Times New Roman" w:hAnsi="Times New Roman" w:cs="Times New Roman"/>
              </w:rPr>
            </w:pPr>
            <w:ins w:id="19249" w:author="Ross Norsworthy" w:date="2020-03-20T01:39:00Z">
              <w:r w:rsidRPr="00353ACE">
                <w:rPr>
                  <w:rFonts w:ascii="Times New Roman" w:hAnsi="Times New Roman" w:cs="Times New Roman"/>
                </w:rPr>
                <w:t>BBSC</w:t>
              </w:r>
            </w:ins>
          </w:p>
        </w:tc>
      </w:tr>
      <w:tr w:rsidR="00A013FD" w:rsidRPr="00A013FD" w14:paraId="7FAE193A" w14:textId="77777777" w:rsidTr="00BF604E">
        <w:trPr>
          <w:ins w:id="19250" w:author="Ross Norsworthy" w:date="2020-03-20T01:39:00Z"/>
        </w:trPr>
        <w:tc>
          <w:tcPr>
            <w:tcW w:w="846" w:type="dxa"/>
          </w:tcPr>
          <w:p w14:paraId="1C950423" w14:textId="77777777" w:rsidR="00A013FD" w:rsidRPr="00353ACE" w:rsidRDefault="00A013FD" w:rsidP="00CC433C">
            <w:pPr>
              <w:pStyle w:val="Tabletext1"/>
              <w:rPr>
                <w:ins w:id="19251" w:author="Ross Norsworthy" w:date="2020-03-20T01:39:00Z"/>
                <w:rFonts w:ascii="Times New Roman" w:hAnsi="Times New Roman" w:cs="Times New Roman"/>
              </w:rPr>
            </w:pPr>
            <w:ins w:id="19252" w:author="Ross Norsworthy" w:date="2020-03-20T01:39:00Z">
              <w:r w:rsidRPr="00353ACE">
                <w:rPr>
                  <w:rFonts w:ascii="Times New Roman" w:hAnsi="Times New Roman" w:cs="Times New Roman"/>
                </w:rPr>
                <w:t>3</w:t>
              </w:r>
            </w:ins>
          </w:p>
        </w:tc>
        <w:tc>
          <w:tcPr>
            <w:tcW w:w="2551" w:type="dxa"/>
          </w:tcPr>
          <w:p w14:paraId="1BCC62BF" w14:textId="77777777" w:rsidR="00A013FD" w:rsidRPr="00353ACE" w:rsidRDefault="00A013FD" w:rsidP="00CC433C">
            <w:pPr>
              <w:pStyle w:val="Tabletext1"/>
              <w:rPr>
                <w:ins w:id="19253" w:author="Ross Norsworthy" w:date="2020-03-20T01:39:00Z"/>
                <w:rFonts w:ascii="Times New Roman" w:hAnsi="Times New Roman" w:cs="Times New Roman"/>
              </w:rPr>
            </w:pPr>
            <w:ins w:id="19254" w:author="Ross Norsworthy" w:date="2020-03-20T01:39:00Z">
              <w:r w:rsidRPr="00353ACE">
                <w:rPr>
                  <w:rFonts w:ascii="Times New Roman" w:hAnsi="Times New Roman" w:cs="Times New Roman"/>
                </w:rPr>
                <w:t>Satellite Bulletin Board 3</w:t>
              </w:r>
            </w:ins>
          </w:p>
        </w:tc>
        <w:tc>
          <w:tcPr>
            <w:tcW w:w="4820" w:type="dxa"/>
          </w:tcPr>
          <w:p w14:paraId="0AF4FD6D" w14:textId="77777777" w:rsidR="00A013FD" w:rsidRPr="00353ACE" w:rsidRDefault="00A013FD" w:rsidP="00CC433C">
            <w:pPr>
              <w:pStyle w:val="Tabletext1"/>
              <w:rPr>
                <w:ins w:id="19255" w:author="Ross Norsworthy" w:date="2020-03-20T01:39:00Z"/>
                <w:rFonts w:ascii="Times New Roman" w:hAnsi="Times New Roman" w:cs="Times New Roman"/>
              </w:rPr>
            </w:pPr>
            <w:ins w:id="19256" w:author="Ross Norsworthy" w:date="2020-03-20T01:39:00Z">
              <w:r w:rsidRPr="00353ACE">
                <w:rPr>
                  <w:rFonts w:ascii="Times New Roman" w:hAnsi="Times New Roman" w:cs="Times New Roman"/>
                </w:rPr>
                <w:t>Satellite bulletin board fragment 3</w:t>
              </w:r>
            </w:ins>
          </w:p>
        </w:tc>
        <w:tc>
          <w:tcPr>
            <w:tcW w:w="1978" w:type="dxa"/>
          </w:tcPr>
          <w:p w14:paraId="73AAEF60" w14:textId="77777777" w:rsidR="00A013FD" w:rsidRPr="00353ACE" w:rsidRDefault="00A013FD" w:rsidP="00CC433C">
            <w:pPr>
              <w:pStyle w:val="Tabletext1"/>
              <w:rPr>
                <w:ins w:id="19257" w:author="Ross Norsworthy" w:date="2020-03-20T01:39:00Z"/>
                <w:rFonts w:ascii="Times New Roman" w:hAnsi="Times New Roman" w:cs="Times New Roman"/>
              </w:rPr>
            </w:pPr>
            <w:ins w:id="19258" w:author="Ross Norsworthy" w:date="2020-03-20T01:39:00Z">
              <w:r w:rsidRPr="00353ACE">
                <w:rPr>
                  <w:rFonts w:ascii="Times New Roman" w:hAnsi="Times New Roman" w:cs="Times New Roman"/>
                </w:rPr>
                <w:t>BBSC</w:t>
              </w:r>
            </w:ins>
          </w:p>
        </w:tc>
      </w:tr>
      <w:tr w:rsidR="00A013FD" w:rsidRPr="00A013FD" w14:paraId="05B6157C" w14:textId="77777777" w:rsidTr="00BF604E">
        <w:trPr>
          <w:ins w:id="19259" w:author="Ross Norsworthy" w:date="2020-03-20T01:39:00Z"/>
        </w:trPr>
        <w:tc>
          <w:tcPr>
            <w:tcW w:w="846" w:type="dxa"/>
          </w:tcPr>
          <w:p w14:paraId="550AC0E0" w14:textId="77777777" w:rsidR="00A013FD" w:rsidRPr="00353ACE" w:rsidRDefault="00A013FD" w:rsidP="00CC433C">
            <w:pPr>
              <w:pStyle w:val="Tabletext1"/>
              <w:rPr>
                <w:ins w:id="19260" w:author="Ross Norsworthy" w:date="2020-03-20T01:39:00Z"/>
                <w:rFonts w:ascii="Times New Roman" w:hAnsi="Times New Roman" w:cs="Times New Roman"/>
              </w:rPr>
            </w:pPr>
            <w:ins w:id="19261" w:author="Ross Norsworthy" w:date="2020-03-20T01:39:00Z">
              <w:r w:rsidRPr="00353ACE">
                <w:rPr>
                  <w:rFonts w:ascii="Times New Roman" w:hAnsi="Times New Roman" w:cs="Times New Roman"/>
                </w:rPr>
                <w:t>4</w:t>
              </w:r>
            </w:ins>
          </w:p>
        </w:tc>
        <w:tc>
          <w:tcPr>
            <w:tcW w:w="2551" w:type="dxa"/>
          </w:tcPr>
          <w:p w14:paraId="1896467E" w14:textId="77777777" w:rsidR="00A013FD" w:rsidRPr="00353ACE" w:rsidRDefault="00A013FD" w:rsidP="00CC433C">
            <w:pPr>
              <w:pStyle w:val="Tabletext1"/>
              <w:rPr>
                <w:ins w:id="19262" w:author="Ross Norsworthy" w:date="2020-03-20T01:39:00Z"/>
                <w:rFonts w:ascii="Times New Roman" w:hAnsi="Times New Roman" w:cs="Times New Roman"/>
              </w:rPr>
            </w:pPr>
            <w:ins w:id="19263" w:author="Ross Norsworthy" w:date="2020-03-20T01:39:00Z">
              <w:r w:rsidRPr="00353ACE">
                <w:rPr>
                  <w:rFonts w:ascii="Times New Roman" w:hAnsi="Times New Roman" w:cs="Times New Roman"/>
                </w:rPr>
                <w:t>Satellite Bulletin Board 4</w:t>
              </w:r>
            </w:ins>
          </w:p>
        </w:tc>
        <w:tc>
          <w:tcPr>
            <w:tcW w:w="4820" w:type="dxa"/>
          </w:tcPr>
          <w:p w14:paraId="581AFF94" w14:textId="77777777" w:rsidR="00A013FD" w:rsidRPr="00353ACE" w:rsidRDefault="00A013FD" w:rsidP="00CC433C">
            <w:pPr>
              <w:pStyle w:val="Tabletext1"/>
              <w:rPr>
                <w:ins w:id="19264" w:author="Ross Norsworthy" w:date="2020-03-20T01:39:00Z"/>
                <w:rFonts w:ascii="Times New Roman" w:hAnsi="Times New Roman" w:cs="Times New Roman"/>
              </w:rPr>
            </w:pPr>
            <w:ins w:id="19265" w:author="Ross Norsworthy" w:date="2020-03-20T01:39:00Z">
              <w:r w:rsidRPr="00353ACE">
                <w:rPr>
                  <w:rFonts w:ascii="Times New Roman" w:hAnsi="Times New Roman" w:cs="Times New Roman"/>
                </w:rPr>
                <w:t>Satellite bulletin board fragment 4</w:t>
              </w:r>
            </w:ins>
          </w:p>
        </w:tc>
        <w:tc>
          <w:tcPr>
            <w:tcW w:w="1978" w:type="dxa"/>
          </w:tcPr>
          <w:p w14:paraId="1ECBA643" w14:textId="77777777" w:rsidR="00A013FD" w:rsidRPr="00353ACE" w:rsidRDefault="00A013FD" w:rsidP="00CC433C">
            <w:pPr>
              <w:pStyle w:val="Tabletext1"/>
              <w:rPr>
                <w:ins w:id="19266" w:author="Ross Norsworthy" w:date="2020-03-20T01:39:00Z"/>
                <w:rFonts w:ascii="Times New Roman" w:hAnsi="Times New Roman" w:cs="Times New Roman"/>
              </w:rPr>
            </w:pPr>
            <w:ins w:id="19267" w:author="Ross Norsworthy" w:date="2020-03-20T01:39:00Z">
              <w:r w:rsidRPr="00353ACE">
                <w:rPr>
                  <w:rFonts w:ascii="Times New Roman" w:hAnsi="Times New Roman" w:cs="Times New Roman"/>
                </w:rPr>
                <w:t>BBSC</w:t>
              </w:r>
            </w:ins>
          </w:p>
        </w:tc>
      </w:tr>
      <w:tr w:rsidR="00A013FD" w:rsidRPr="00A013FD" w14:paraId="6C28186C" w14:textId="77777777" w:rsidTr="00BF604E">
        <w:trPr>
          <w:ins w:id="19268" w:author="Ross Norsworthy" w:date="2020-03-20T01:39:00Z"/>
        </w:trPr>
        <w:tc>
          <w:tcPr>
            <w:tcW w:w="846" w:type="dxa"/>
          </w:tcPr>
          <w:p w14:paraId="3562F1EA" w14:textId="77777777" w:rsidR="00A013FD" w:rsidRPr="00353ACE" w:rsidRDefault="00A013FD" w:rsidP="00CC433C">
            <w:pPr>
              <w:pStyle w:val="Tabletext1"/>
              <w:rPr>
                <w:ins w:id="19269" w:author="Ross Norsworthy" w:date="2020-03-20T01:39:00Z"/>
                <w:rFonts w:ascii="Times New Roman" w:hAnsi="Times New Roman" w:cs="Times New Roman"/>
              </w:rPr>
            </w:pPr>
            <w:ins w:id="19270" w:author="Ross Norsworthy" w:date="2020-03-20T01:39:00Z">
              <w:r w:rsidRPr="00353ACE">
                <w:rPr>
                  <w:rFonts w:ascii="Times New Roman" w:hAnsi="Times New Roman" w:cs="Times New Roman"/>
                </w:rPr>
                <w:t>5</w:t>
              </w:r>
            </w:ins>
          </w:p>
        </w:tc>
        <w:tc>
          <w:tcPr>
            <w:tcW w:w="2551" w:type="dxa"/>
          </w:tcPr>
          <w:p w14:paraId="2FE77CDE" w14:textId="77777777" w:rsidR="00A013FD" w:rsidRPr="00353ACE" w:rsidRDefault="00A013FD" w:rsidP="00CC433C">
            <w:pPr>
              <w:pStyle w:val="Tabletext1"/>
              <w:rPr>
                <w:ins w:id="19271" w:author="Ross Norsworthy" w:date="2020-03-20T01:39:00Z"/>
                <w:rFonts w:ascii="Times New Roman" w:hAnsi="Times New Roman" w:cs="Times New Roman"/>
              </w:rPr>
            </w:pPr>
            <w:ins w:id="19272" w:author="Ross Norsworthy" w:date="2020-03-20T01:39:00Z">
              <w:r w:rsidRPr="00353ACE">
                <w:rPr>
                  <w:rFonts w:ascii="Times New Roman" w:hAnsi="Times New Roman" w:cs="Times New Roman"/>
                </w:rPr>
                <w:t>Satellite Bulletin Board 5</w:t>
              </w:r>
            </w:ins>
          </w:p>
        </w:tc>
        <w:tc>
          <w:tcPr>
            <w:tcW w:w="4820" w:type="dxa"/>
          </w:tcPr>
          <w:p w14:paraId="5EAE28D6" w14:textId="77777777" w:rsidR="00A013FD" w:rsidRPr="00353ACE" w:rsidRDefault="00A013FD" w:rsidP="00CC433C">
            <w:pPr>
              <w:pStyle w:val="Tabletext1"/>
              <w:rPr>
                <w:ins w:id="19273" w:author="Ross Norsworthy" w:date="2020-03-20T01:39:00Z"/>
                <w:rFonts w:ascii="Times New Roman" w:hAnsi="Times New Roman" w:cs="Times New Roman"/>
              </w:rPr>
            </w:pPr>
            <w:ins w:id="19274" w:author="Ross Norsworthy" w:date="2020-03-20T01:39:00Z">
              <w:r w:rsidRPr="00353ACE">
                <w:rPr>
                  <w:rFonts w:ascii="Times New Roman" w:hAnsi="Times New Roman" w:cs="Times New Roman"/>
                </w:rPr>
                <w:t>Satellite bulletin board fragment 5</w:t>
              </w:r>
            </w:ins>
          </w:p>
        </w:tc>
        <w:tc>
          <w:tcPr>
            <w:tcW w:w="1978" w:type="dxa"/>
          </w:tcPr>
          <w:p w14:paraId="5A6191ED" w14:textId="77777777" w:rsidR="00A013FD" w:rsidRPr="00353ACE" w:rsidRDefault="00A013FD" w:rsidP="00CC433C">
            <w:pPr>
              <w:pStyle w:val="Tabletext1"/>
              <w:rPr>
                <w:ins w:id="19275" w:author="Ross Norsworthy" w:date="2020-03-20T01:39:00Z"/>
                <w:rFonts w:ascii="Times New Roman" w:hAnsi="Times New Roman" w:cs="Times New Roman"/>
              </w:rPr>
            </w:pPr>
            <w:ins w:id="19276" w:author="Ross Norsworthy" w:date="2020-03-20T01:39:00Z">
              <w:r w:rsidRPr="00353ACE">
                <w:rPr>
                  <w:rFonts w:ascii="Times New Roman" w:hAnsi="Times New Roman" w:cs="Times New Roman"/>
                </w:rPr>
                <w:t>BBSC</w:t>
              </w:r>
            </w:ins>
          </w:p>
        </w:tc>
      </w:tr>
      <w:tr w:rsidR="00A013FD" w:rsidRPr="00A013FD" w14:paraId="341600C2" w14:textId="77777777" w:rsidTr="00BF604E">
        <w:trPr>
          <w:ins w:id="19277" w:author="Ross Norsworthy" w:date="2020-03-20T01:39:00Z"/>
        </w:trPr>
        <w:tc>
          <w:tcPr>
            <w:tcW w:w="846" w:type="dxa"/>
          </w:tcPr>
          <w:p w14:paraId="593DD394" w14:textId="77777777" w:rsidR="00A013FD" w:rsidRPr="00353ACE" w:rsidRDefault="00A013FD" w:rsidP="00CC433C">
            <w:pPr>
              <w:pStyle w:val="Tabletext1"/>
              <w:rPr>
                <w:ins w:id="19278" w:author="Ross Norsworthy" w:date="2020-03-20T01:39:00Z"/>
                <w:rFonts w:ascii="Times New Roman" w:hAnsi="Times New Roman" w:cs="Times New Roman"/>
              </w:rPr>
            </w:pPr>
            <w:ins w:id="19279" w:author="Ross Norsworthy" w:date="2020-03-20T01:39:00Z">
              <w:r w:rsidRPr="00353ACE">
                <w:rPr>
                  <w:rFonts w:ascii="Times New Roman" w:hAnsi="Times New Roman" w:cs="Times New Roman"/>
                </w:rPr>
                <w:t>6</w:t>
              </w:r>
            </w:ins>
          </w:p>
        </w:tc>
        <w:tc>
          <w:tcPr>
            <w:tcW w:w="2551" w:type="dxa"/>
          </w:tcPr>
          <w:p w14:paraId="33EAC7C8" w14:textId="77777777" w:rsidR="00A013FD" w:rsidRPr="00353ACE" w:rsidRDefault="00A013FD" w:rsidP="00CC433C">
            <w:pPr>
              <w:pStyle w:val="Tabletext1"/>
              <w:rPr>
                <w:ins w:id="19280" w:author="Ross Norsworthy" w:date="2020-03-20T01:39:00Z"/>
                <w:rFonts w:ascii="Times New Roman" w:hAnsi="Times New Roman" w:cs="Times New Roman"/>
              </w:rPr>
            </w:pPr>
            <w:ins w:id="19281" w:author="Ross Norsworthy" w:date="2020-03-20T01:39:00Z">
              <w:r w:rsidRPr="00353ACE">
                <w:rPr>
                  <w:rFonts w:ascii="Times New Roman" w:hAnsi="Times New Roman" w:cs="Times New Roman"/>
                </w:rPr>
                <w:t>Satellite Bulletin Board 6</w:t>
              </w:r>
            </w:ins>
          </w:p>
        </w:tc>
        <w:tc>
          <w:tcPr>
            <w:tcW w:w="4820" w:type="dxa"/>
          </w:tcPr>
          <w:p w14:paraId="50FF1687" w14:textId="77777777" w:rsidR="00A013FD" w:rsidRPr="00353ACE" w:rsidRDefault="00A013FD" w:rsidP="00CC433C">
            <w:pPr>
              <w:pStyle w:val="Tabletext1"/>
              <w:rPr>
                <w:ins w:id="19282" w:author="Ross Norsworthy" w:date="2020-03-20T01:39:00Z"/>
                <w:rFonts w:ascii="Times New Roman" w:hAnsi="Times New Roman" w:cs="Times New Roman"/>
              </w:rPr>
            </w:pPr>
            <w:ins w:id="19283" w:author="Ross Norsworthy" w:date="2020-03-20T01:39:00Z">
              <w:r w:rsidRPr="00353ACE">
                <w:rPr>
                  <w:rFonts w:ascii="Times New Roman" w:hAnsi="Times New Roman" w:cs="Times New Roman"/>
                </w:rPr>
                <w:t>Satellite bulletin board fragment 6</w:t>
              </w:r>
            </w:ins>
          </w:p>
        </w:tc>
        <w:tc>
          <w:tcPr>
            <w:tcW w:w="1978" w:type="dxa"/>
          </w:tcPr>
          <w:p w14:paraId="65100ED5" w14:textId="77777777" w:rsidR="00A013FD" w:rsidRPr="00353ACE" w:rsidRDefault="00A013FD" w:rsidP="00CC433C">
            <w:pPr>
              <w:pStyle w:val="Tabletext1"/>
              <w:rPr>
                <w:ins w:id="19284" w:author="Ross Norsworthy" w:date="2020-03-20T01:39:00Z"/>
                <w:rFonts w:ascii="Times New Roman" w:hAnsi="Times New Roman" w:cs="Times New Roman"/>
              </w:rPr>
            </w:pPr>
            <w:ins w:id="19285" w:author="Ross Norsworthy" w:date="2020-03-20T01:39:00Z">
              <w:r w:rsidRPr="00353ACE">
                <w:rPr>
                  <w:rFonts w:ascii="Times New Roman" w:hAnsi="Times New Roman" w:cs="Times New Roman"/>
                </w:rPr>
                <w:t>BBSC</w:t>
              </w:r>
            </w:ins>
          </w:p>
        </w:tc>
      </w:tr>
      <w:tr w:rsidR="00A013FD" w:rsidRPr="00A013FD" w14:paraId="0AC5F7FB" w14:textId="77777777" w:rsidTr="00BF604E">
        <w:trPr>
          <w:ins w:id="19286" w:author="Ross Norsworthy" w:date="2020-03-20T01:39:00Z"/>
        </w:trPr>
        <w:tc>
          <w:tcPr>
            <w:tcW w:w="846" w:type="dxa"/>
          </w:tcPr>
          <w:p w14:paraId="4B27E439" w14:textId="77777777" w:rsidR="00A013FD" w:rsidRPr="00353ACE" w:rsidRDefault="00A013FD" w:rsidP="00CC433C">
            <w:pPr>
              <w:pStyle w:val="Tabletext1"/>
              <w:rPr>
                <w:ins w:id="19287" w:author="Ross Norsworthy" w:date="2020-03-20T01:39:00Z"/>
                <w:rFonts w:ascii="Times New Roman" w:hAnsi="Times New Roman" w:cs="Times New Roman"/>
              </w:rPr>
            </w:pPr>
            <w:ins w:id="19288" w:author="Ross Norsworthy" w:date="2020-03-20T01:39:00Z">
              <w:r w:rsidRPr="00353ACE">
                <w:rPr>
                  <w:rFonts w:ascii="Times New Roman" w:hAnsi="Times New Roman" w:cs="Times New Roman"/>
                </w:rPr>
                <w:t>10</w:t>
              </w:r>
            </w:ins>
          </w:p>
        </w:tc>
        <w:tc>
          <w:tcPr>
            <w:tcW w:w="2551" w:type="dxa"/>
          </w:tcPr>
          <w:p w14:paraId="546B3F10" w14:textId="77777777" w:rsidR="00A013FD" w:rsidRPr="00353ACE" w:rsidRDefault="00A013FD" w:rsidP="00CC433C">
            <w:pPr>
              <w:pStyle w:val="Tabletext1"/>
              <w:rPr>
                <w:ins w:id="19289" w:author="Ross Norsworthy" w:date="2020-03-20T01:39:00Z"/>
                <w:rFonts w:ascii="Times New Roman" w:hAnsi="Times New Roman" w:cs="Times New Roman"/>
              </w:rPr>
            </w:pPr>
            <w:ins w:id="19290" w:author="Ross Norsworthy" w:date="2020-03-20T01:39:00Z">
              <w:r w:rsidRPr="00353ACE">
                <w:rPr>
                  <w:rFonts w:ascii="Times New Roman" w:hAnsi="Times New Roman" w:cs="Times New Roman"/>
                </w:rPr>
                <w:t>Media access control</w:t>
              </w:r>
            </w:ins>
          </w:p>
        </w:tc>
        <w:tc>
          <w:tcPr>
            <w:tcW w:w="4820" w:type="dxa"/>
          </w:tcPr>
          <w:p w14:paraId="315F3948" w14:textId="77777777" w:rsidR="00A013FD" w:rsidRPr="00353ACE" w:rsidRDefault="00A013FD" w:rsidP="00CC433C">
            <w:pPr>
              <w:pStyle w:val="Tabletext1"/>
              <w:rPr>
                <w:ins w:id="19291" w:author="Ross Norsworthy" w:date="2020-03-20T01:39:00Z"/>
                <w:rFonts w:ascii="Times New Roman" w:hAnsi="Times New Roman" w:cs="Times New Roman"/>
              </w:rPr>
            </w:pPr>
            <w:ins w:id="19292" w:author="Ross Norsworthy" w:date="2020-03-20T01:39:00Z">
              <w:r w:rsidRPr="00353ACE">
                <w:rPr>
                  <w:rFonts w:ascii="Times New Roman" w:hAnsi="Times New Roman" w:cs="Times New Roman"/>
                </w:rPr>
                <w:t>Changes random access selection interval, max ARQ retries.</w:t>
              </w:r>
            </w:ins>
          </w:p>
        </w:tc>
        <w:tc>
          <w:tcPr>
            <w:tcW w:w="1978" w:type="dxa"/>
          </w:tcPr>
          <w:p w14:paraId="2D254B49" w14:textId="77777777" w:rsidR="00A013FD" w:rsidRPr="00353ACE" w:rsidRDefault="00A013FD" w:rsidP="00CC433C">
            <w:pPr>
              <w:pStyle w:val="Tabletext1"/>
              <w:rPr>
                <w:ins w:id="19293" w:author="Ross Norsworthy" w:date="2020-03-20T01:39:00Z"/>
                <w:rFonts w:ascii="Times New Roman" w:hAnsi="Times New Roman" w:cs="Times New Roman"/>
              </w:rPr>
            </w:pPr>
            <w:ins w:id="19294" w:author="Ross Norsworthy" w:date="2020-03-20T01:39:00Z">
              <w:r w:rsidRPr="00353ACE">
                <w:rPr>
                  <w:rFonts w:ascii="Times New Roman" w:hAnsi="Times New Roman" w:cs="Times New Roman"/>
                </w:rPr>
                <w:t>BBSC, ASC</w:t>
              </w:r>
            </w:ins>
          </w:p>
        </w:tc>
      </w:tr>
      <w:tr w:rsidR="00A013FD" w:rsidRPr="00A013FD" w14:paraId="616D8CE1" w14:textId="77777777" w:rsidTr="00BF604E">
        <w:trPr>
          <w:ins w:id="19295" w:author="Ross Norsworthy" w:date="2020-03-20T01:39:00Z"/>
        </w:trPr>
        <w:tc>
          <w:tcPr>
            <w:tcW w:w="846" w:type="dxa"/>
          </w:tcPr>
          <w:p w14:paraId="67C6FE18" w14:textId="77777777" w:rsidR="00A013FD" w:rsidRPr="00353ACE" w:rsidRDefault="00A013FD" w:rsidP="00CC433C">
            <w:pPr>
              <w:pStyle w:val="Tabletext1"/>
              <w:rPr>
                <w:ins w:id="19296" w:author="Ross Norsworthy" w:date="2020-03-20T01:39:00Z"/>
                <w:rFonts w:ascii="Times New Roman" w:hAnsi="Times New Roman" w:cs="Times New Roman"/>
              </w:rPr>
            </w:pPr>
            <w:ins w:id="19297" w:author="Ross Norsworthy" w:date="2020-03-20T01:39:00Z">
              <w:r w:rsidRPr="00353ACE">
                <w:rPr>
                  <w:rFonts w:ascii="Times New Roman" w:hAnsi="Times New Roman" w:cs="Times New Roman"/>
                </w:rPr>
                <w:t>11</w:t>
              </w:r>
            </w:ins>
          </w:p>
        </w:tc>
        <w:tc>
          <w:tcPr>
            <w:tcW w:w="2551" w:type="dxa"/>
          </w:tcPr>
          <w:p w14:paraId="580EDB79" w14:textId="77777777" w:rsidR="00A013FD" w:rsidRPr="00353ACE" w:rsidRDefault="00A013FD" w:rsidP="00CC433C">
            <w:pPr>
              <w:pStyle w:val="Tabletext1"/>
              <w:rPr>
                <w:ins w:id="19298" w:author="Ross Norsworthy" w:date="2020-03-20T01:39:00Z"/>
                <w:rFonts w:ascii="Times New Roman" w:hAnsi="Times New Roman" w:cs="Times New Roman"/>
              </w:rPr>
            </w:pPr>
            <w:ins w:id="19299" w:author="Ross Norsworthy" w:date="2020-03-20T01:39:00Z">
              <w:r w:rsidRPr="00353ACE">
                <w:rPr>
                  <w:rFonts w:ascii="Times New Roman" w:hAnsi="Times New Roman" w:cs="Times New Roman"/>
                </w:rPr>
                <w:t>Paging</w:t>
              </w:r>
            </w:ins>
          </w:p>
        </w:tc>
        <w:tc>
          <w:tcPr>
            <w:tcW w:w="4820" w:type="dxa"/>
          </w:tcPr>
          <w:p w14:paraId="4D069B5B" w14:textId="77777777" w:rsidR="00A013FD" w:rsidRPr="00353ACE" w:rsidRDefault="00A013FD" w:rsidP="00CC433C">
            <w:pPr>
              <w:pStyle w:val="Tabletext1"/>
              <w:rPr>
                <w:ins w:id="19300" w:author="Ross Norsworthy" w:date="2020-03-20T01:39:00Z"/>
                <w:rFonts w:ascii="Times New Roman" w:hAnsi="Times New Roman" w:cs="Times New Roman"/>
              </w:rPr>
            </w:pPr>
            <w:ins w:id="19301" w:author="Ross Norsworthy" w:date="2020-03-20T01:39:00Z">
              <w:r w:rsidRPr="00353ACE">
                <w:rPr>
                  <w:rFonts w:ascii="Times New Roman" w:hAnsi="Times New Roman" w:cs="Times New Roman"/>
                </w:rPr>
                <w:t>Pages a ship.</w:t>
              </w:r>
            </w:ins>
          </w:p>
        </w:tc>
        <w:tc>
          <w:tcPr>
            <w:tcW w:w="1978" w:type="dxa"/>
          </w:tcPr>
          <w:p w14:paraId="1182C934" w14:textId="77777777" w:rsidR="00A013FD" w:rsidRPr="00353ACE" w:rsidRDefault="00A013FD" w:rsidP="00CC433C">
            <w:pPr>
              <w:pStyle w:val="Tabletext1"/>
              <w:rPr>
                <w:ins w:id="19302" w:author="Ross Norsworthy" w:date="2020-03-20T01:39:00Z"/>
                <w:rFonts w:ascii="Times New Roman" w:hAnsi="Times New Roman" w:cs="Times New Roman"/>
              </w:rPr>
            </w:pPr>
            <w:ins w:id="19303" w:author="Ross Norsworthy" w:date="2020-03-20T01:39:00Z">
              <w:r w:rsidRPr="00353ACE">
                <w:rPr>
                  <w:rFonts w:ascii="Times New Roman" w:hAnsi="Times New Roman" w:cs="Times New Roman"/>
                </w:rPr>
                <w:t>ASC</w:t>
              </w:r>
            </w:ins>
          </w:p>
        </w:tc>
      </w:tr>
      <w:tr w:rsidR="00A013FD" w:rsidRPr="00A013FD" w14:paraId="0ED6CC26" w14:textId="77777777" w:rsidTr="00BF604E">
        <w:trPr>
          <w:ins w:id="19304" w:author="Ross Norsworthy" w:date="2020-03-20T01:39:00Z"/>
        </w:trPr>
        <w:tc>
          <w:tcPr>
            <w:tcW w:w="846" w:type="dxa"/>
          </w:tcPr>
          <w:p w14:paraId="42C28E65" w14:textId="77777777" w:rsidR="00A013FD" w:rsidRPr="00353ACE" w:rsidRDefault="00A013FD" w:rsidP="00CC433C">
            <w:pPr>
              <w:pStyle w:val="Tabletext1"/>
              <w:rPr>
                <w:ins w:id="19305" w:author="Ross Norsworthy" w:date="2020-03-20T01:39:00Z"/>
                <w:rFonts w:ascii="Times New Roman" w:hAnsi="Times New Roman" w:cs="Times New Roman"/>
              </w:rPr>
            </w:pPr>
            <w:ins w:id="19306" w:author="Ross Norsworthy" w:date="2020-03-20T01:39:00Z">
              <w:r w:rsidRPr="00353ACE">
                <w:rPr>
                  <w:rFonts w:ascii="Times New Roman" w:hAnsi="Times New Roman" w:cs="Times New Roman"/>
                </w:rPr>
                <w:t>12</w:t>
              </w:r>
            </w:ins>
          </w:p>
        </w:tc>
        <w:tc>
          <w:tcPr>
            <w:tcW w:w="2551" w:type="dxa"/>
          </w:tcPr>
          <w:p w14:paraId="3CDD9FCB" w14:textId="77777777" w:rsidR="00A013FD" w:rsidRPr="00353ACE" w:rsidRDefault="00A013FD" w:rsidP="00CC433C">
            <w:pPr>
              <w:pStyle w:val="Tabletext1"/>
              <w:rPr>
                <w:ins w:id="19307" w:author="Ross Norsworthy" w:date="2020-03-20T01:39:00Z"/>
                <w:rFonts w:ascii="Times New Roman" w:hAnsi="Times New Roman" w:cs="Times New Roman"/>
              </w:rPr>
            </w:pPr>
            <w:ins w:id="19308" w:author="Ross Norsworthy" w:date="2020-03-20T01:39:00Z">
              <w:r w:rsidRPr="00353ACE">
                <w:rPr>
                  <w:rFonts w:ascii="Times New Roman" w:hAnsi="Times New Roman" w:cs="Times New Roman"/>
                </w:rPr>
                <w:t>Resource allocation</w:t>
              </w:r>
            </w:ins>
          </w:p>
        </w:tc>
        <w:tc>
          <w:tcPr>
            <w:tcW w:w="4820" w:type="dxa"/>
          </w:tcPr>
          <w:p w14:paraId="1D480631" w14:textId="77777777" w:rsidR="00A013FD" w:rsidRPr="00353ACE" w:rsidRDefault="00A013FD" w:rsidP="00CC433C">
            <w:pPr>
              <w:pStyle w:val="Tabletext1"/>
              <w:rPr>
                <w:ins w:id="19309" w:author="Ross Norsworthy" w:date="2020-03-20T01:39:00Z"/>
                <w:rFonts w:ascii="Times New Roman" w:hAnsi="Times New Roman" w:cs="Times New Roman"/>
              </w:rPr>
            </w:pPr>
            <w:ins w:id="19310" w:author="Ross Norsworthy" w:date="2020-03-20T01:39:00Z">
              <w:r w:rsidRPr="00353ACE">
                <w:rPr>
                  <w:rFonts w:ascii="Times New Roman" w:hAnsi="Times New Roman" w:cs="Times New Roman"/>
                </w:rPr>
                <w:t>Allocated LC resource to data session.</w:t>
              </w:r>
            </w:ins>
          </w:p>
        </w:tc>
        <w:tc>
          <w:tcPr>
            <w:tcW w:w="1978" w:type="dxa"/>
          </w:tcPr>
          <w:p w14:paraId="6F22384D" w14:textId="77777777" w:rsidR="00A013FD" w:rsidRPr="00353ACE" w:rsidRDefault="00A013FD" w:rsidP="00CC433C">
            <w:pPr>
              <w:pStyle w:val="Tabletext1"/>
              <w:rPr>
                <w:ins w:id="19311" w:author="Ross Norsworthy" w:date="2020-03-20T01:39:00Z"/>
                <w:rFonts w:ascii="Times New Roman" w:hAnsi="Times New Roman" w:cs="Times New Roman"/>
              </w:rPr>
            </w:pPr>
            <w:ins w:id="19312" w:author="Ross Norsworthy" w:date="2020-03-20T01:39:00Z">
              <w:r w:rsidRPr="00353ACE">
                <w:rPr>
                  <w:rFonts w:ascii="Times New Roman" w:hAnsi="Times New Roman" w:cs="Times New Roman"/>
                </w:rPr>
                <w:t>ASC</w:t>
              </w:r>
            </w:ins>
          </w:p>
        </w:tc>
      </w:tr>
      <w:tr w:rsidR="00A013FD" w:rsidRPr="00A013FD" w14:paraId="712A658A" w14:textId="77777777" w:rsidTr="00BF604E">
        <w:trPr>
          <w:ins w:id="19313" w:author="Ross Norsworthy" w:date="2020-03-20T01:39:00Z"/>
        </w:trPr>
        <w:tc>
          <w:tcPr>
            <w:tcW w:w="846" w:type="dxa"/>
          </w:tcPr>
          <w:p w14:paraId="6162901D" w14:textId="77777777" w:rsidR="00A013FD" w:rsidRPr="00353ACE" w:rsidRDefault="00A013FD" w:rsidP="00CC433C">
            <w:pPr>
              <w:pStyle w:val="Tabletext1"/>
              <w:rPr>
                <w:ins w:id="19314" w:author="Ross Norsworthy" w:date="2020-03-20T01:39:00Z"/>
                <w:rFonts w:ascii="Times New Roman" w:hAnsi="Times New Roman" w:cs="Times New Roman"/>
              </w:rPr>
            </w:pPr>
            <w:ins w:id="19315" w:author="Ross Norsworthy" w:date="2020-03-20T01:39:00Z">
              <w:r w:rsidRPr="00353ACE">
                <w:rPr>
                  <w:rFonts w:ascii="Times New Roman" w:hAnsi="Times New Roman" w:cs="Times New Roman"/>
                </w:rPr>
                <w:t>13</w:t>
              </w:r>
            </w:ins>
          </w:p>
        </w:tc>
        <w:tc>
          <w:tcPr>
            <w:tcW w:w="2551" w:type="dxa"/>
          </w:tcPr>
          <w:p w14:paraId="1D3F9F39" w14:textId="77777777" w:rsidR="00A013FD" w:rsidRPr="00353ACE" w:rsidRDefault="00A013FD" w:rsidP="00CC433C">
            <w:pPr>
              <w:pStyle w:val="Tabletext1"/>
              <w:rPr>
                <w:ins w:id="19316" w:author="Ross Norsworthy" w:date="2020-03-20T01:39:00Z"/>
                <w:rFonts w:ascii="Times New Roman" w:hAnsi="Times New Roman" w:cs="Times New Roman"/>
              </w:rPr>
            </w:pPr>
            <w:ins w:id="19317" w:author="Ross Norsworthy" w:date="2020-03-20T01:39:00Z">
              <w:r w:rsidRPr="00353ACE">
                <w:rPr>
                  <w:rFonts w:ascii="Times New Roman" w:hAnsi="Times New Roman" w:cs="Times New Roman"/>
                </w:rPr>
                <w:t>Uplink Acknowledgement</w:t>
              </w:r>
            </w:ins>
          </w:p>
        </w:tc>
        <w:tc>
          <w:tcPr>
            <w:tcW w:w="4820" w:type="dxa"/>
          </w:tcPr>
          <w:p w14:paraId="2CCC1CC2" w14:textId="77777777" w:rsidR="00A013FD" w:rsidRPr="00353ACE" w:rsidRDefault="00A013FD" w:rsidP="00CC433C">
            <w:pPr>
              <w:pStyle w:val="Tabletext1"/>
              <w:rPr>
                <w:ins w:id="19318" w:author="Ross Norsworthy" w:date="2020-03-20T01:39:00Z"/>
                <w:rFonts w:ascii="Times New Roman" w:hAnsi="Times New Roman" w:cs="Times New Roman"/>
              </w:rPr>
            </w:pPr>
            <w:ins w:id="19319" w:author="Ross Norsworthy" w:date="2020-03-20T01:39:00Z">
              <w:r w:rsidRPr="00353ACE">
                <w:rPr>
                  <w:rFonts w:ascii="Times New Roman" w:hAnsi="Times New Roman" w:cs="Times New Roman"/>
                </w:rPr>
                <w:t>Acknowledgement or negative-acknowledgement of uplink data fragments.</w:t>
              </w:r>
            </w:ins>
          </w:p>
        </w:tc>
        <w:tc>
          <w:tcPr>
            <w:tcW w:w="1978" w:type="dxa"/>
          </w:tcPr>
          <w:p w14:paraId="2D780A28" w14:textId="77777777" w:rsidR="00A013FD" w:rsidRPr="00353ACE" w:rsidRDefault="00A013FD" w:rsidP="00CC433C">
            <w:pPr>
              <w:pStyle w:val="Tabletext1"/>
              <w:rPr>
                <w:ins w:id="19320" w:author="Ross Norsworthy" w:date="2020-03-20T01:39:00Z"/>
                <w:rFonts w:ascii="Times New Roman" w:hAnsi="Times New Roman" w:cs="Times New Roman"/>
              </w:rPr>
            </w:pPr>
            <w:ins w:id="19321" w:author="Ross Norsworthy" w:date="2020-03-20T01:39:00Z">
              <w:r w:rsidRPr="00353ACE">
                <w:rPr>
                  <w:rFonts w:ascii="Times New Roman" w:hAnsi="Times New Roman" w:cs="Times New Roman"/>
                </w:rPr>
                <w:t>ASC</w:t>
              </w:r>
            </w:ins>
          </w:p>
        </w:tc>
      </w:tr>
      <w:tr w:rsidR="00A013FD" w:rsidRPr="00A013FD" w14:paraId="0387B336" w14:textId="77777777" w:rsidTr="00BF604E">
        <w:trPr>
          <w:ins w:id="19322" w:author="Ross Norsworthy" w:date="2020-03-20T01:39:00Z"/>
        </w:trPr>
        <w:tc>
          <w:tcPr>
            <w:tcW w:w="846" w:type="dxa"/>
          </w:tcPr>
          <w:p w14:paraId="02864424" w14:textId="77777777" w:rsidR="00A013FD" w:rsidRPr="00353ACE" w:rsidRDefault="00A013FD" w:rsidP="00CC433C">
            <w:pPr>
              <w:pStyle w:val="Tabletext1"/>
              <w:rPr>
                <w:ins w:id="19323" w:author="Ross Norsworthy" w:date="2020-03-20T01:39:00Z"/>
                <w:rFonts w:ascii="Times New Roman" w:hAnsi="Times New Roman" w:cs="Times New Roman"/>
              </w:rPr>
            </w:pPr>
            <w:ins w:id="19324" w:author="Ross Norsworthy" w:date="2020-03-20T01:39:00Z">
              <w:r w:rsidRPr="00353ACE">
                <w:rPr>
                  <w:rFonts w:ascii="Times New Roman" w:hAnsi="Times New Roman" w:cs="Times New Roman"/>
                </w:rPr>
                <w:t>14</w:t>
              </w:r>
            </w:ins>
          </w:p>
        </w:tc>
        <w:tc>
          <w:tcPr>
            <w:tcW w:w="2551" w:type="dxa"/>
          </w:tcPr>
          <w:p w14:paraId="73F0C6DB" w14:textId="77777777" w:rsidR="00A013FD" w:rsidRPr="00353ACE" w:rsidRDefault="00A013FD" w:rsidP="00CC433C">
            <w:pPr>
              <w:pStyle w:val="Tabletext1"/>
              <w:rPr>
                <w:ins w:id="19325" w:author="Ross Norsworthy" w:date="2020-03-20T01:39:00Z"/>
                <w:rFonts w:ascii="Times New Roman" w:hAnsi="Times New Roman" w:cs="Times New Roman"/>
              </w:rPr>
            </w:pPr>
            <w:ins w:id="19326" w:author="Ross Norsworthy" w:date="2020-03-20T01:39:00Z">
              <w:r w:rsidRPr="00353ACE">
                <w:rPr>
                  <w:rFonts w:ascii="Times New Roman" w:hAnsi="Times New Roman" w:cs="Times New Roman"/>
                </w:rPr>
                <w:t>Downlink short message (with ack)</w:t>
              </w:r>
            </w:ins>
          </w:p>
        </w:tc>
        <w:tc>
          <w:tcPr>
            <w:tcW w:w="4820" w:type="dxa"/>
          </w:tcPr>
          <w:p w14:paraId="7709BF16" w14:textId="77777777" w:rsidR="00A013FD" w:rsidRPr="00353ACE" w:rsidRDefault="00A013FD" w:rsidP="00CC433C">
            <w:pPr>
              <w:pStyle w:val="Tabletext1"/>
              <w:rPr>
                <w:ins w:id="19327" w:author="Ross Norsworthy" w:date="2020-03-20T01:39:00Z"/>
                <w:rFonts w:ascii="Times New Roman" w:hAnsi="Times New Roman" w:cs="Times New Roman"/>
              </w:rPr>
            </w:pPr>
            <w:ins w:id="19328" w:author="Ross Norsworthy" w:date="2020-03-20T01:39:00Z">
              <w:r w:rsidRPr="00353ACE">
                <w:rPr>
                  <w:rFonts w:ascii="Times New Roman" w:hAnsi="Times New Roman" w:cs="Times New Roman"/>
                </w:rPr>
                <w:t>Short data message to ship that requires acknowledgement</w:t>
              </w:r>
            </w:ins>
          </w:p>
        </w:tc>
        <w:tc>
          <w:tcPr>
            <w:tcW w:w="1978" w:type="dxa"/>
          </w:tcPr>
          <w:p w14:paraId="4BF4A5C1" w14:textId="77777777" w:rsidR="00A013FD" w:rsidRPr="00353ACE" w:rsidRDefault="00A013FD" w:rsidP="00CC433C">
            <w:pPr>
              <w:pStyle w:val="Tabletext1"/>
              <w:rPr>
                <w:ins w:id="19329" w:author="Ross Norsworthy" w:date="2020-03-20T01:39:00Z"/>
                <w:rFonts w:ascii="Times New Roman" w:hAnsi="Times New Roman" w:cs="Times New Roman"/>
              </w:rPr>
            </w:pPr>
            <w:ins w:id="19330" w:author="Ross Norsworthy" w:date="2020-03-20T01:39:00Z">
              <w:r w:rsidRPr="00353ACE">
                <w:rPr>
                  <w:rFonts w:ascii="Times New Roman" w:hAnsi="Times New Roman" w:cs="Times New Roman"/>
                </w:rPr>
                <w:t>ASC</w:t>
              </w:r>
            </w:ins>
          </w:p>
        </w:tc>
      </w:tr>
      <w:tr w:rsidR="00A013FD" w:rsidRPr="00A013FD" w14:paraId="763A7392" w14:textId="77777777" w:rsidTr="00BF604E">
        <w:trPr>
          <w:ins w:id="19331" w:author="Ross Norsworthy" w:date="2020-03-20T01:39:00Z"/>
        </w:trPr>
        <w:tc>
          <w:tcPr>
            <w:tcW w:w="846" w:type="dxa"/>
          </w:tcPr>
          <w:p w14:paraId="07F2C6C8" w14:textId="77777777" w:rsidR="00A013FD" w:rsidRPr="00353ACE" w:rsidRDefault="00A013FD" w:rsidP="00CC433C">
            <w:pPr>
              <w:pStyle w:val="Tabletext1"/>
              <w:rPr>
                <w:ins w:id="19332" w:author="Ross Norsworthy" w:date="2020-03-20T01:39:00Z"/>
                <w:rFonts w:ascii="Times New Roman" w:hAnsi="Times New Roman" w:cs="Times New Roman"/>
              </w:rPr>
            </w:pPr>
            <w:ins w:id="19333" w:author="Ross Norsworthy" w:date="2020-03-20T01:39:00Z">
              <w:r w:rsidRPr="00353ACE">
                <w:rPr>
                  <w:rFonts w:ascii="Times New Roman" w:hAnsi="Times New Roman" w:cs="Times New Roman"/>
                </w:rPr>
                <w:t>16</w:t>
              </w:r>
            </w:ins>
          </w:p>
        </w:tc>
        <w:tc>
          <w:tcPr>
            <w:tcW w:w="2551" w:type="dxa"/>
          </w:tcPr>
          <w:p w14:paraId="07C0A7EC" w14:textId="77777777" w:rsidR="00A013FD" w:rsidRPr="00353ACE" w:rsidRDefault="00A013FD" w:rsidP="00CC433C">
            <w:pPr>
              <w:pStyle w:val="Tabletext1"/>
              <w:rPr>
                <w:ins w:id="19334" w:author="Ross Norsworthy" w:date="2020-03-20T01:39:00Z"/>
                <w:rFonts w:ascii="Times New Roman" w:hAnsi="Times New Roman" w:cs="Times New Roman"/>
              </w:rPr>
            </w:pPr>
            <w:ins w:id="19335" w:author="Ross Norsworthy" w:date="2020-03-20T01:39:00Z">
              <w:r w:rsidRPr="00353ACE">
                <w:rPr>
                  <w:rFonts w:ascii="Times New Roman" w:hAnsi="Times New Roman" w:cs="Times New Roman"/>
                </w:rPr>
                <w:t>Downlink short message (without ack)</w:t>
              </w:r>
            </w:ins>
          </w:p>
        </w:tc>
        <w:tc>
          <w:tcPr>
            <w:tcW w:w="4820" w:type="dxa"/>
          </w:tcPr>
          <w:p w14:paraId="04F6C43B" w14:textId="77777777" w:rsidR="00A013FD" w:rsidRPr="00353ACE" w:rsidRDefault="00A013FD" w:rsidP="00CC433C">
            <w:pPr>
              <w:pStyle w:val="Tabletext1"/>
              <w:rPr>
                <w:ins w:id="19336" w:author="Ross Norsworthy" w:date="2020-03-20T01:39:00Z"/>
                <w:rFonts w:ascii="Times New Roman" w:hAnsi="Times New Roman" w:cs="Times New Roman"/>
              </w:rPr>
            </w:pPr>
            <w:ins w:id="19337" w:author="Ross Norsworthy" w:date="2020-03-20T01:39:00Z">
              <w:r w:rsidRPr="00353ACE">
                <w:rPr>
                  <w:rFonts w:ascii="Times New Roman" w:hAnsi="Times New Roman" w:cs="Times New Roman"/>
                </w:rPr>
                <w:t>Short data message to ship with no acknowledgement.</w:t>
              </w:r>
            </w:ins>
          </w:p>
        </w:tc>
        <w:tc>
          <w:tcPr>
            <w:tcW w:w="1978" w:type="dxa"/>
          </w:tcPr>
          <w:p w14:paraId="09D2C774" w14:textId="77777777" w:rsidR="00A013FD" w:rsidRPr="00353ACE" w:rsidRDefault="00A013FD" w:rsidP="00CC433C">
            <w:pPr>
              <w:pStyle w:val="Tabletext1"/>
              <w:rPr>
                <w:ins w:id="19338" w:author="Ross Norsworthy" w:date="2020-03-20T01:39:00Z"/>
                <w:rFonts w:ascii="Times New Roman" w:hAnsi="Times New Roman" w:cs="Times New Roman"/>
              </w:rPr>
            </w:pPr>
            <w:ins w:id="19339" w:author="Ross Norsworthy" w:date="2020-03-20T01:39:00Z">
              <w:r w:rsidRPr="00353ACE">
                <w:rPr>
                  <w:rFonts w:ascii="Times New Roman" w:hAnsi="Times New Roman" w:cs="Times New Roman"/>
                </w:rPr>
                <w:t>ASC</w:t>
              </w:r>
            </w:ins>
          </w:p>
        </w:tc>
      </w:tr>
      <w:tr w:rsidR="00A013FD" w:rsidRPr="00A013FD" w14:paraId="0A1BDED0" w14:textId="77777777" w:rsidTr="00BF604E">
        <w:trPr>
          <w:ins w:id="19340" w:author="Ross Norsworthy" w:date="2020-03-20T01:39:00Z"/>
        </w:trPr>
        <w:tc>
          <w:tcPr>
            <w:tcW w:w="846" w:type="dxa"/>
          </w:tcPr>
          <w:p w14:paraId="3B709E5A" w14:textId="77777777" w:rsidR="00A013FD" w:rsidRPr="00353ACE" w:rsidRDefault="00A013FD" w:rsidP="00CC433C">
            <w:pPr>
              <w:pStyle w:val="Tabletext1"/>
              <w:rPr>
                <w:ins w:id="19341" w:author="Ross Norsworthy" w:date="2020-03-20T01:39:00Z"/>
                <w:rFonts w:ascii="Times New Roman" w:hAnsi="Times New Roman" w:cs="Times New Roman"/>
              </w:rPr>
            </w:pPr>
            <w:ins w:id="19342" w:author="Ross Norsworthy" w:date="2020-03-20T01:39:00Z">
              <w:r w:rsidRPr="00353ACE">
                <w:rPr>
                  <w:rFonts w:ascii="Times New Roman" w:hAnsi="Times New Roman" w:cs="Times New Roman"/>
                </w:rPr>
                <w:t>18</w:t>
              </w:r>
            </w:ins>
          </w:p>
        </w:tc>
        <w:tc>
          <w:tcPr>
            <w:tcW w:w="2551" w:type="dxa"/>
          </w:tcPr>
          <w:p w14:paraId="6A77B557" w14:textId="77777777" w:rsidR="00A013FD" w:rsidRPr="00353ACE" w:rsidRDefault="00A013FD" w:rsidP="00CC433C">
            <w:pPr>
              <w:pStyle w:val="Tabletext1"/>
              <w:rPr>
                <w:ins w:id="19343" w:author="Ross Norsworthy" w:date="2020-03-20T01:39:00Z"/>
                <w:rFonts w:ascii="Times New Roman" w:hAnsi="Times New Roman" w:cs="Times New Roman"/>
              </w:rPr>
            </w:pPr>
            <w:ins w:id="19344" w:author="Ross Norsworthy" w:date="2020-03-20T01:39:00Z">
              <w:r w:rsidRPr="00353ACE">
                <w:rPr>
                  <w:rFonts w:ascii="Times New Roman" w:hAnsi="Times New Roman" w:cs="Times New Roman"/>
                </w:rPr>
                <w:t>End Delivery Notification to ship</w:t>
              </w:r>
            </w:ins>
          </w:p>
        </w:tc>
        <w:tc>
          <w:tcPr>
            <w:tcW w:w="4820" w:type="dxa"/>
          </w:tcPr>
          <w:p w14:paraId="0D74B1DC" w14:textId="77777777" w:rsidR="00A013FD" w:rsidRPr="00353ACE" w:rsidRDefault="00A013FD" w:rsidP="00CC433C">
            <w:pPr>
              <w:pStyle w:val="Tabletext1"/>
              <w:rPr>
                <w:ins w:id="19345" w:author="Ross Norsworthy" w:date="2020-03-20T01:39:00Z"/>
                <w:rFonts w:ascii="Times New Roman" w:hAnsi="Times New Roman" w:cs="Times New Roman"/>
              </w:rPr>
            </w:pPr>
            <w:ins w:id="19346" w:author="Ross Norsworthy" w:date="2020-03-20T01:39:00Z">
              <w:r w:rsidRPr="00353ACE">
                <w:rPr>
                  <w:rFonts w:ascii="Times New Roman" w:hAnsi="Times New Roman" w:cs="Times New Roman"/>
                </w:rPr>
                <w:t>Message from application layer to acknowledge that the session was finished.</w:t>
              </w:r>
            </w:ins>
          </w:p>
        </w:tc>
        <w:tc>
          <w:tcPr>
            <w:tcW w:w="1978" w:type="dxa"/>
          </w:tcPr>
          <w:p w14:paraId="50D803F0" w14:textId="77777777" w:rsidR="00A013FD" w:rsidRPr="00353ACE" w:rsidRDefault="00A013FD" w:rsidP="00CC433C">
            <w:pPr>
              <w:pStyle w:val="Tabletext1"/>
              <w:rPr>
                <w:ins w:id="19347" w:author="Ross Norsworthy" w:date="2020-03-20T01:39:00Z"/>
                <w:rFonts w:ascii="Times New Roman" w:hAnsi="Times New Roman" w:cs="Times New Roman"/>
              </w:rPr>
            </w:pPr>
            <w:ins w:id="19348" w:author="Ross Norsworthy" w:date="2020-03-20T01:39:00Z">
              <w:r w:rsidRPr="00353ACE">
                <w:rPr>
                  <w:rFonts w:ascii="Times New Roman" w:hAnsi="Times New Roman" w:cs="Times New Roman"/>
                </w:rPr>
                <w:t>ASC</w:t>
              </w:r>
            </w:ins>
          </w:p>
        </w:tc>
      </w:tr>
      <w:tr w:rsidR="00A013FD" w:rsidRPr="00A013FD" w14:paraId="6A36C1FE" w14:textId="77777777" w:rsidTr="00BF604E">
        <w:trPr>
          <w:ins w:id="19349" w:author="Ross Norsworthy" w:date="2020-03-20T01:39:00Z"/>
        </w:trPr>
        <w:tc>
          <w:tcPr>
            <w:tcW w:w="846" w:type="dxa"/>
          </w:tcPr>
          <w:p w14:paraId="6A3F961F" w14:textId="77777777" w:rsidR="00A013FD" w:rsidRPr="00353ACE" w:rsidRDefault="00A013FD" w:rsidP="00CC433C">
            <w:pPr>
              <w:pStyle w:val="Tabletext1"/>
              <w:rPr>
                <w:ins w:id="19350" w:author="Ross Norsworthy" w:date="2020-03-20T01:39:00Z"/>
                <w:rFonts w:ascii="Times New Roman" w:hAnsi="Times New Roman" w:cs="Times New Roman"/>
              </w:rPr>
            </w:pPr>
            <w:ins w:id="19351" w:author="Ross Norsworthy" w:date="2020-03-20T01:39:00Z">
              <w:r w:rsidRPr="00353ACE">
                <w:rPr>
                  <w:rFonts w:ascii="Times New Roman" w:hAnsi="Times New Roman" w:cs="Times New Roman"/>
                </w:rPr>
                <w:t>20</w:t>
              </w:r>
            </w:ins>
          </w:p>
        </w:tc>
        <w:tc>
          <w:tcPr>
            <w:tcW w:w="2551" w:type="dxa"/>
          </w:tcPr>
          <w:p w14:paraId="246F04D2" w14:textId="77777777" w:rsidR="00A013FD" w:rsidRPr="00353ACE" w:rsidRDefault="00A013FD" w:rsidP="00CC433C">
            <w:pPr>
              <w:pStyle w:val="Tabletext1"/>
              <w:rPr>
                <w:ins w:id="19352" w:author="Ross Norsworthy" w:date="2020-03-20T01:39:00Z"/>
                <w:rFonts w:ascii="Times New Roman" w:hAnsi="Times New Roman" w:cs="Times New Roman"/>
              </w:rPr>
            </w:pPr>
            <w:ins w:id="19353" w:author="Ross Norsworthy" w:date="2020-03-20T01:39:00Z">
              <w:r w:rsidRPr="00353ACE">
                <w:rPr>
                  <w:rFonts w:ascii="Times New Roman" w:hAnsi="Times New Roman" w:cs="Times New Roman"/>
                </w:rPr>
                <w:t>Resource request</w:t>
              </w:r>
            </w:ins>
          </w:p>
        </w:tc>
        <w:tc>
          <w:tcPr>
            <w:tcW w:w="4820" w:type="dxa"/>
          </w:tcPr>
          <w:p w14:paraId="5218B2CC" w14:textId="77777777" w:rsidR="00A013FD" w:rsidRPr="00353ACE" w:rsidRDefault="00A013FD" w:rsidP="00CC433C">
            <w:pPr>
              <w:pStyle w:val="Tabletext1"/>
              <w:rPr>
                <w:ins w:id="19354" w:author="Ross Norsworthy" w:date="2020-03-20T01:39:00Z"/>
                <w:rFonts w:ascii="Times New Roman" w:hAnsi="Times New Roman" w:cs="Times New Roman"/>
              </w:rPr>
            </w:pPr>
            <w:ins w:id="19355" w:author="Ross Norsworthy" w:date="2020-03-20T01:39:00Z">
              <w:r w:rsidRPr="00353ACE">
                <w:rPr>
                  <w:rFonts w:ascii="Times New Roman" w:hAnsi="Times New Roman" w:cs="Times New Roman"/>
                </w:rPr>
                <w:t>Request resource from ship.</w:t>
              </w:r>
            </w:ins>
          </w:p>
        </w:tc>
        <w:tc>
          <w:tcPr>
            <w:tcW w:w="1978" w:type="dxa"/>
          </w:tcPr>
          <w:p w14:paraId="18901307" w14:textId="77777777" w:rsidR="00A013FD" w:rsidRPr="00353ACE" w:rsidRDefault="00A013FD" w:rsidP="00CC433C">
            <w:pPr>
              <w:pStyle w:val="Tabletext1"/>
              <w:rPr>
                <w:ins w:id="19356" w:author="Ross Norsworthy" w:date="2020-03-20T01:39:00Z"/>
                <w:rFonts w:ascii="Times New Roman" w:hAnsi="Times New Roman" w:cs="Times New Roman"/>
              </w:rPr>
            </w:pPr>
            <w:ins w:id="19357" w:author="Ross Norsworthy" w:date="2020-03-20T01:39:00Z">
              <w:r w:rsidRPr="00353ACE">
                <w:rPr>
                  <w:rFonts w:ascii="Times New Roman" w:hAnsi="Times New Roman" w:cs="Times New Roman"/>
                </w:rPr>
                <w:t>RAC</w:t>
              </w:r>
            </w:ins>
          </w:p>
        </w:tc>
      </w:tr>
      <w:tr w:rsidR="00A013FD" w:rsidRPr="00A013FD" w14:paraId="6ED056F3" w14:textId="77777777" w:rsidTr="00BF604E">
        <w:trPr>
          <w:ins w:id="19358" w:author="Ross Norsworthy" w:date="2020-03-20T01:39:00Z"/>
        </w:trPr>
        <w:tc>
          <w:tcPr>
            <w:tcW w:w="846" w:type="dxa"/>
          </w:tcPr>
          <w:p w14:paraId="51BD0DEE" w14:textId="77777777" w:rsidR="00A013FD" w:rsidRPr="00353ACE" w:rsidRDefault="00A013FD" w:rsidP="00CC433C">
            <w:pPr>
              <w:pStyle w:val="Tabletext1"/>
              <w:rPr>
                <w:ins w:id="19359" w:author="Ross Norsworthy" w:date="2020-03-20T01:39:00Z"/>
                <w:rFonts w:ascii="Times New Roman" w:hAnsi="Times New Roman" w:cs="Times New Roman"/>
              </w:rPr>
            </w:pPr>
            <w:ins w:id="19360" w:author="Ross Norsworthy" w:date="2020-03-20T01:39:00Z">
              <w:r w:rsidRPr="00353ACE">
                <w:rPr>
                  <w:rFonts w:ascii="Times New Roman" w:hAnsi="Times New Roman" w:cs="Times New Roman"/>
                </w:rPr>
                <w:t>21</w:t>
              </w:r>
            </w:ins>
          </w:p>
        </w:tc>
        <w:tc>
          <w:tcPr>
            <w:tcW w:w="2551" w:type="dxa"/>
          </w:tcPr>
          <w:p w14:paraId="5CCC4970" w14:textId="77777777" w:rsidR="00A013FD" w:rsidRPr="00353ACE" w:rsidRDefault="00A013FD" w:rsidP="00CC433C">
            <w:pPr>
              <w:pStyle w:val="Tabletext1"/>
              <w:rPr>
                <w:ins w:id="19361" w:author="Ross Norsworthy" w:date="2020-03-20T01:39:00Z"/>
                <w:rFonts w:ascii="Times New Roman" w:hAnsi="Times New Roman" w:cs="Times New Roman"/>
              </w:rPr>
            </w:pPr>
            <w:ins w:id="19362" w:author="Ross Norsworthy" w:date="2020-03-20T01:39:00Z">
              <w:r w:rsidRPr="00353ACE">
                <w:rPr>
                  <w:rFonts w:ascii="Times New Roman" w:hAnsi="Times New Roman" w:cs="Times New Roman"/>
                </w:rPr>
                <w:t>Paging response</w:t>
              </w:r>
            </w:ins>
          </w:p>
        </w:tc>
        <w:tc>
          <w:tcPr>
            <w:tcW w:w="4820" w:type="dxa"/>
          </w:tcPr>
          <w:p w14:paraId="242A2FB2" w14:textId="77777777" w:rsidR="00A013FD" w:rsidRPr="00353ACE" w:rsidRDefault="00A013FD" w:rsidP="00CC433C">
            <w:pPr>
              <w:pStyle w:val="Tabletext1"/>
              <w:rPr>
                <w:ins w:id="19363" w:author="Ross Norsworthy" w:date="2020-03-20T01:39:00Z"/>
                <w:rFonts w:ascii="Times New Roman" w:hAnsi="Times New Roman" w:cs="Times New Roman"/>
              </w:rPr>
            </w:pPr>
            <w:ins w:id="19364" w:author="Ross Norsworthy" w:date="2020-03-20T01:39:00Z">
              <w:r w:rsidRPr="00353ACE">
                <w:rPr>
                  <w:rFonts w:ascii="Times New Roman" w:hAnsi="Times New Roman" w:cs="Times New Roman"/>
                </w:rPr>
                <w:t>Paging response.</w:t>
              </w:r>
            </w:ins>
          </w:p>
        </w:tc>
        <w:tc>
          <w:tcPr>
            <w:tcW w:w="1978" w:type="dxa"/>
          </w:tcPr>
          <w:p w14:paraId="0174899F" w14:textId="77777777" w:rsidR="00A013FD" w:rsidRPr="00353ACE" w:rsidRDefault="00A013FD" w:rsidP="00CC433C">
            <w:pPr>
              <w:pStyle w:val="Tabletext1"/>
              <w:rPr>
                <w:ins w:id="19365" w:author="Ross Norsworthy" w:date="2020-03-20T01:39:00Z"/>
                <w:rFonts w:ascii="Times New Roman" w:hAnsi="Times New Roman" w:cs="Times New Roman"/>
              </w:rPr>
            </w:pPr>
            <w:ins w:id="19366" w:author="Ross Norsworthy" w:date="2020-03-20T01:39:00Z">
              <w:r w:rsidRPr="00353ACE">
                <w:rPr>
                  <w:rFonts w:ascii="Times New Roman" w:hAnsi="Times New Roman" w:cs="Times New Roman"/>
                </w:rPr>
                <w:t>RAC</w:t>
              </w:r>
            </w:ins>
          </w:p>
        </w:tc>
      </w:tr>
      <w:tr w:rsidR="00A013FD" w:rsidRPr="00A013FD" w14:paraId="2AF94487" w14:textId="77777777" w:rsidTr="00BF604E">
        <w:trPr>
          <w:ins w:id="19367" w:author="Ross Norsworthy" w:date="2020-03-20T01:39:00Z"/>
        </w:trPr>
        <w:tc>
          <w:tcPr>
            <w:tcW w:w="846" w:type="dxa"/>
          </w:tcPr>
          <w:p w14:paraId="49A49F57" w14:textId="77777777" w:rsidR="00A013FD" w:rsidRPr="00353ACE" w:rsidRDefault="00A013FD" w:rsidP="00CC433C">
            <w:pPr>
              <w:pStyle w:val="Tabletext1"/>
              <w:rPr>
                <w:ins w:id="19368" w:author="Ross Norsworthy" w:date="2020-03-20T01:39:00Z"/>
                <w:rFonts w:ascii="Times New Roman" w:hAnsi="Times New Roman" w:cs="Times New Roman"/>
              </w:rPr>
            </w:pPr>
            <w:ins w:id="19369" w:author="Ross Norsworthy" w:date="2020-03-20T01:39:00Z">
              <w:r w:rsidRPr="00353ACE">
                <w:rPr>
                  <w:rFonts w:ascii="Times New Roman" w:hAnsi="Times New Roman" w:cs="Times New Roman"/>
                </w:rPr>
                <w:t>22</w:t>
              </w:r>
            </w:ins>
          </w:p>
        </w:tc>
        <w:tc>
          <w:tcPr>
            <w:tcW w:w="2551" w:type="dxa"/>
          </w:tcPr>
          <w:p w14:paraId="4B81A3BF" w14:textId="77777777" w:rsidR="00A013FD" w:rsidRPr="00353ACE" w:rsidRDefault="00A013FD" w:rsidP="00CC433C">
            <w:pPr>
              <w:pStyle w:val="Tabletext1"/>
              <w:rPr>
                <w:ins w:id="19370" w:author="Ross Norsworthy" w:date="2020-03-20T01:39:00Z"/>
                <w:rFonts w:ascii="Times New Roman" w:hAnsi="Times New Roman" w:cs="Times New Roman"/>
              </w:rPr>
            </w:pPr>
            <w:ins w:id="19371" w:author="Ross Norsworthy" w:date="2020-03-20T01:39:00Z">
              <w:r w:rsidRPr="00353ACE">
                <w:rPr>
                  <w:rFonts w:ascii="Times New Roman" w:hAnsi="Times New Roman" w:cs="Times New Roman"/>
                </w:rPr>
                <w:t>End Delivery Notification from ship</w:t>
              </w:r>
            </w:ins>
          </w:p>
        </w:tc>
        <w:tc>
          <w:tcPr>
            <w:tcW w:w="4820" w:type="dxa"/>
          </w:tcPr>
          <w:p w14:paraId="4773B9BE" w14:textId="77777777" w:rsidR="00A013FD" w:rsidRPr="00353ACE" w:rsidRDefault="00A013FD" w:rsidP="00CC433C">
            <w:pPr>
              <w:pStyle w:val="Tabletext1"/>
              <w:rPr>
                <w:ins w:id="19372" w:author="Ross Norsworthy" w:date="2020-03-20T01:39:00Z"/>
                <w:rFonts w:ascii="Times New Roman" w:hAnsi="Times New Roman" w:cs="Times New Roman"/>
              </w:rPr>
            </w:pPr>
            <w:ins w:id="19373" w:author="Ross Norsworthy" w:date="2020-03-20T01:39:00Z">
              <w:r w:rsidRPr="00353ACE">
                <w:rPr>
                  <w:rFonts w:ascii="Times New Roman" w:hAnsi="Times New Roman" w:cs="Times New Roman"/>
                </w:rPr>
                <w:t>ACK to Short Downlink Message/Message from ship application that a message (session) was received.</w:t>
              </w:r>
            </w:ins>
          </w:p>
        </w:tc>
        <w:tc>
          <w:tcPr>
            <w:tcW w:w="1978" w:type="dxa"/>
          </w:tcPr>
          <w:p w14:paraId="3DA98251" w14:textId="77777777" w:rsidR="00A013FD" w:rsidRPr="00353ACE" w:rsidRDefault="00A013FD" w:rsidP="00CC433C">
            <w:pPr>
              <w:pStyle w:val="Tabletext1"/>
              <w:rPr>
                <w:ins w:id="19374" w:author="Ross Norsworthy" w:date="2020-03-20T01:39:00Z"/>
                <w:rFonts w:ascii="Times New Roman" w:hAnsi="Times New Roman" w:cs="Times New Roman"/>
              </w:rPr>
            </w:pPr>
            <w:ins w:id="19375" w:author="Ross Norsworthy" w:date="2020-03-20T01:39:00Z">
              <w:r w:rsidRPr="00353ACE">
                <w:rPr>
                  <w:rFonts w:ascii="Times New Roman" w:hAnsi="Times New Roman" w:cs="Times New Roman"/>
                </w:rPr>
                <w:t>RAC</w:t>
              </w:r>
            </w:ins>
          </w:p>
        </w:tc>
      </w:tr>
      <w:tr w:rsidR="00A013FD" w:rsidRPr="00A013FD" w14:paraId="0D965167" w14:textId="77777777" w:rsidTr="00BF604E">
        <w:trPr>
          <w:ins w:id="19376" w:author="Ross Norsworthy" w:date="2020-03-20T01:39:00Z"/>
        </w:trPr>
        <w:tc>
          <w:tcPr>
            <w:tcW w:w="846" w:type="dxa"/>
          </w:tcPr>
          <w:p w14:paraId="37C6C67C" w14:textId="77777777" w:rsidR="00A013FD" w:rsidRPr="00353ACE" w:rsidRDefault="00A013FD" w:rsidP="00CC433C">
            <w:pPr>
              <w:pStyle w:val="Tabletext1"/>
              <w:rPr>
                <w:ins w:id="19377" w:author="Ross Norsworthy" w:date="2020-03-20T01:39:00Z"/>
                <w:rFonts w:ascii="Times New Roman" w:hAnsi="Times New Roman" w:cs="Times New Roman"/>
              </w:rPr>
            </w:pPr>
            <w:ins w:id="19378" w:author="Ross Norsworthy" w:date="2020-03-20T01:39:00Z">
              <w:r w:rsidRPr="00353ACE">
                <w:rPr>
                  <w:rFonts w:ascii="Times New Roman" w:hAnsi="Times New Roman" w:cs="Times New Roman"/>
                </w:rPr>
                <w:t>33</w:t>
              </w:r>
            </w:ins>
          </w:p>
        </w:tc>
        <w:tc>
          <w:tcPr>
            <w:tcW w:w="2551" w:type="dxa"/>
          </w:tcPr>
          <w:p w14:paraId="5FB95BE9" w14:textId="77777777" w:rsidR="00A013FD" w:rsidRPr="00353ACE" w:rsidRDefault="00A013FD" w:rsidP="00CC433C">
            <w:pPr>
              <w:pStyle w:val="Tabletext1"/>
              <w:rPr>
                <w:ins w:id="19379" w:author="Ross Norsworthy" w:date="2020-03-20T01:39:00Z"/>
                <w:rFonts w:ascii="Times New Roman" w:hAnsi="Times New Roman" w:cs="Times New Roman"/>
              </w:rPr>
            </w:pPr>
            <w:ins w:id="19380" w:author="Ross Norsworthy" w:date="2020-03-20T01:39:00Z">
              <w:r w:rsidRPr="00353ACE">
                <w:rPr>
                  <w:rFonts w:ascii="Times New Roman" w:hAnsi="Times New Roman" w:cs="Times New Roman"/>
                </w:rPr>
                <w:t>Uplink short message (with ack)</w:t>
              </w:r>
            </w:ins>
          </w:p>
        </w:tc>
        <w:tc>
          <w:tcPr>
            <w:tcW w:w="4820" w:type="dxa"/>
          </w:tcPr>
          <w:p w14:paraId="6507E3D1" w14:textId="77777777" w:rsidR="00A013FD" w:rsidRPr="00353ACE" w:rsidRDefault="00A013FD" w:rsidP="00CC433C">
            <w:pPr>
              <w:pStyle w:val="Tabletext1"/>
              <w:rPr>
                <w:ins w:id="19381" w:author="Ross Norsworthy" w:date="2020-03-20T01:39:00Z"/>
                <w:rFonts w:ascii="Times New Roman" w:hAnsi="Times New Roman" w:cs="Times New Roman"/>
              </w:rPr>
            </w:pPr>
            <w:ins w:id="19382" w:author="Ross Norsworthy" w:date="2020-03-20T01:39:00Z">
              <w:r w:rsidRPr="00353ACE">
                <w:rPr>
                  <w:rFonts w:ascii="Times New Roman" w:hAnsi="Times New Roman" w:cs="Times New Roman"/>
                </w:rPr>
                <w:t>Short data message from ship with acknowledgement.</w:t>
              </w:r>
            </w:ins>
          </w:p>
        </w:tc>
        <w:tc>
          <w:tcPr>
            <w:tcW w:w="1978" w:type="dxa"/>
          </w:tcPr>
          <w:p w14:paraId="7ABBB186" w14:textId="77777777" w:rsidR="00A013FD" w:rsidRPr="00353ACE" w:rsidRDefault="00A013FD" w:rsidP="00CC433C">
            <w:pPr>
              <w:pStyle w:val="Tabletext1"/>
              <w:rPr>
                <w:ins w:id="19383" w:author="Ross Norsworthy" w:date="2020-03-20T01:39:00Z"/>
                <w:rFonts w:ascii="Times New Roman" w:hAnsi="Times New Roman" w:cs="Times New Roman"/>
              </w:rPr>
            </w:pPr>
            <w:ins w:id="19384" w:author="Ross Norsworthy" w:date="2020-03-20T01:39:00Z">
              <w:r w:rsidRPr="00353ACE">
                <w:rPr>
                  <w:rFonts w:ascii="Times New Roman" w:hAnsi="Times New Roman" w:cs="Times New Roman"/>
                </w:rPr>
                <w:t>RAC</w:t>
              </w:r>
            </w:ins>
          </w:p>
        </w:tc>
      </w:tr>
      <w:tr w:rsidR="00A013FD" w:rsidRPr="00A013FD" w14:paraId="19D1E330" w14:textId="77777777" w:rsidTr="00BF604E">
        <w:trPr>
          <w:ins w:id="19385" w:author="Ross Norsworthy" w:date="2020-03-20T01:39:00Z"/>
        </w:trPr>
        <w:tc>
          <w:tcPr>
            <w:tcW w:w="846" w:type="dxa"/>
          </w:tcPr>
          <w:p w14:paraId="5ABD894C" w14:textId="77777777" w:rsidR="00A013FD" w:rsidRPr="00353ACE" w:rsidRDefault="00A013FD" w:rsidP="00CC433C">
            <w:pPr>
              <w:pStyle w:val="Tabletext1"/>
              <w:rPr>
                <w:ins w:id="19386" w:author="Ross Norsworthy" w:date="2020-03-20T01:39:00Z"/>
                <w:rFonts w:ascii="Times New Roman" w:hAnsi="Times New Roman" w:cs="Times New Roman"/>
              </w:rPr>
            </w:pPr>
            <w:ins w:id="19387" w:author="Ross Norsworthy" w:date="2020-03-20T01:39:00Z">
              <w:r w:rsidRPr="00353ACE">
                <w:rPr>
                  <w:rFonts w:ascii="Times New Roman" w:hAnsi="Times New Roman" w:cs="Times New Roman"/>
                </w:rPr>
                <w:t>23</w:t>
              </w:r>
            </w:ins>
          </w:p>
        </w:tc>
        <w:tc>
          <w:tcPr>
            <w:tcW w:w="2551" w:type="dxa"/>
          </w:tcPr>
          <w:p w14:paraId="3449213F" w14:textId="77777777" w:rsidR="00A013FD" w:rsidRPr="00353ACE" w:rsidRDefault="00A013FD" w:rsidP="00CC433C">
            <w:pPr>
              <w:pStyle w:val="Tabletext1"/>
              <w:rPr>
                <w:ins w:id="19388" w:author="Ross Norsworthy" w:date="2020-03-20T01:39:00Z"/>
                <w:rFonts w:ascii="Times New Roman" w:hAnsi="Times New Roman" w:cs="Times New Roman"/>
              </w:rPr>
            </w:pPr>
            <w:ins w:id="19389" w:author="Ross Norsworthy" w:date="2020-03-20T01:39:00Z">
              <w:r w:rsidRPr="00353ACE">
                <w:rPr>
                  <w:rFonts w:ascii="Times New Roman" w:hAnsi="Times New Roman" w:cs="Times New Roman"/>
                </w:rPr>
                <w:t>Uplink short message (without ack)</w:t>
              </w:r>
            </w:ins>
          </w:p>
        </w:tc>
        <w:tc>
          <w:tcPr>
            <w:tcW w:w="4820" w:type="dxa"/>
          </w:tcPr>
          <w:p w14:paraId="748D324B" w14:textId="77777777" w:rsidR="00A013FD" w:rsidRPr="00353ACE" w:rsidRDefault="00A013FD" w:rsidP="00CC433C">
            <w:pPr>
              <w:pStyle w:val="Tabletext1"/>
              <w:rPr>
                <w:ins w:id="19390" w:author="Ross Norsworthy" w:date="2020-03-20T01:39:00Z"/>
                <w:rFonts w:ascii="Times New Roman" w:hAnsi="Times New Roman" w:cs="Times New Roman"/>
              </w:rPr>
            </w:pPr>
            <w:ins w:id="19391" w:author="Ross Norsworthy" w:date="2020-03-20T01:39:00Z">
              <w:r w:rsidRPr="00353ACE">
                <w:rPr>
                  <w:rFonts w:ascii="Times New Roman" w:hAnsi="Times New Roman" w:cs="Times New Roman"/>
                </w:rPr>
                <w:t>Short data message from ship with no acknowledgement.</w:t>
              </w:r>
            </w:ins>
          </w:p>
        </w:tc>
        <w:tc>
          <w:tcPr>
            <w:tcW w:w="1978" w:type="dxa"/>
          </w:tcPr>
          <w:p w14:paraId="67CF613A" w14:textId="77777777" w:rsidR="00A013FD" w:rsidRPr="00353ACE" w:rsidRDefault="00A013FD" w:rsidP="00CC433C">
            <w:pPr>
              <w:pStyle w:val="Tabletext1"/>
              <w:rPr>
                <w:ins w:id="19392" w:author="Ross Norsworthy" w:date="2020-03-20T01:39:00Z"/>
                <w:rFonts w:ascii="Times New Roman" w:hAnsi="Times New Roman" w:cs="Times New Roman"/>
              </w:rPr>
            </w:pPr>
            <w:ins w:id="19393" w:author="Ross Norsworthy" w:date="2020-03-20T01:39:00Z">
              <w:r w:rsidRPr="00353ACE">
                <w:rPr>
                  <w:rFonts w:ascii="Times New Roman" w:hAnsi="Times New Roman" w:cs="Times New Roman"/>
                </w:rPr>
                <w:t>RAC</w:t>
              </w:r>
            </w:ins>
          </w:p>
        </w:tc>
      </w:tr>
      <w:tr w:rsidR="00A013FD" w:rsidRPr="00A013FD" w14:paraId="4E2645A8" w14:textId="77777777" w:rsidTr="00BF604E">
        <w:trPr>
          <w:ins w:id="19394" w:author="Ross Norsworthy" w:date="2020-03-20T01:39:00Z"/>
        </w:trPr>
        <w:tc>
          <w:tcPr>
            <w:tcW w:w="846" w:type="dxa"/>
          </w:tcPr>
          <w:p w14:paraId="2405583E" w14:textId="77777777" w:rsidR="00A013FD" w:rsidRPr="00353ACE" w:rsidRDefault="00A013FD" w:rsidP="00CC433C">
            <w:pPr>
              <w:pStyle w:val="Tabletext1"/>
              <w:rPr>
                <w:ins w:id="19395" w:author="Ross Norsworthy" w:date="2020-03-20T01:39:00Z"/>
                <w:rFonts w:ascii="Times New Roman" w:hAnsi="Times New Roman" w:cs="Times New Roman"/>
              </w:rPr>
            </w:pPr>
            <w:ins w:id="19396" w:author="Ross Norsworthy" w:date="2020-03-20T01:39:00Z">
              <w:r w:rsidRPr="00353ACE">
                <w:rPr>
                  <w:rFonts w:ascii="Times New Roman" w:hAnsi="Times New Roman" w:cs="Times New Roman"/>
                </w:rPr>
                <w:t>24, 25, 26, 27, 28</w:t>
              </w:r>
            </w:ins>
          </w:p>
        </w:tc>
        <w:tc>
          <w:tcPr>
            <w:tcW w:w="2551" w:type="dxa"/>
          </w:tcPr>
          <w:p w14:paraId="7C171803" w14:textId="77777777" w:rsidR="00A013FD" w:rsidRPr="00353ACE" w:rsidRDefault="00A013FD" w:rsidP="00CC433C">
            <w:pPr>
              <w:pStyle w:val="Tabletext1"/>
              <w:rPr>
                <w:ins w:id="19397" w:author="Ross Norsworthy" w:date="2020-03-20T01:39:00Z"/>
                <w:rFonts w:ascii="Times New Roman" w:hAnsi="Times New Roman" w:cs="Times New Roman"/>
              </w:rPr>
            </w:pPr>
            <w:ins w:id="19398" w:author="Ross Norsworthy" w:date="2020-03-20T01:39:00Z">
              <w:r w:rsidRPr="00353ACE">
                <w:rPr>
                  <w:rFonts w:ascii="Times New Roman" w:hAnsi="Times New Roman" w:cs="Times New Roman"/>
                </w:rPr>
                <w:t>Uplink short message (without ack)</w:t>
              </w:r>
            </w:ins>
          </w:p>
        </w:tc>
        <w:tc>
          <w:tcPr>
            <w:tcW w:w="4820" w:type="dxa"/>
          </w:tcPr>
          <w:p w14:paraId="1D0134F6" w14:textId="77777777" w:rsidR="00A013FD" w:rsidRPr="00353ACE" w:rsidRDefault="00A013FD" w:rsidP="00CC433C">
            <w:pPr>
              <w:pStyle w:val="Tabletext1"/>
              <w:rPr>
                <w:ins w:id="19399" w:author="Ross Norsworthy" w:date="2020-03-20T01:39:00Z"/>
                <w:rFonts w:ascii="Times New Roman" w:hAnsi="Times New Roman" w:cs="Times New Roman"/>
              </w:rPr>
            </w:pPr>
            <w:ins w:id="19400" w:author="Ross Norsworthy" w:date="2020-03-20T01:39:00Z">
              <w:r w:rsidRPr="00353ACE">
                <w:rPr>
                  <w:rFonts w:ascii="Times New Roman" w:hAnsi="Times New Roman" w:cs="Times New Roman"/>
                </w:rPr>
                <w:t>5 bytes of data to satellite pre-configured destinations.</w:t>
              </w:r>
            </w:ins>
          </w:p>
        </w:tc>
        <w:tc>
          <w:tcPr>
            <w:tcW w:w="1978" w:type="dxa"/>
          </w:tcPr>
          <w:p w14:paraId="52597D3C" w14:textId="77777777" w:rsidR="00A013FD" w:rsidRPr="00353ACE" w:rsidRDefault="00A013FD" w:rsidP="00CC433C">
            <w:pPr>
              <w:pStyle w:val="Tabletext1"/>
              <w:rPr>
                <w:ins w:id="19401" w:author="Ross Norsworthy" w:date="2020-03-20T01:39:00Z"/>
                <w:rFonts w:ascii="Times New Roman" w:hAnsi="Times New Roman" w:cs="Times New Roman"/>
              </w:rPr>
            </w:pPr>
            <w:ins w:id="19402" w:author="Ross Norsworthy" w:date="2020-03-20T01:39:00Z">
              <w:r w:rsidRPr="00353ACE">
                <w:rPr>
                  <w:rFonts w:ascii="Times New Roman" w:hAnsi="Times New Roman" w:cs="Times New Roman"/>
                </w:rPr>
                <w:t>RAC</w:t>
              </w:r>
            </w:ins>
          </w:p>
        </w:tc>
      </w:tr>
      <w:tr w:rsidR="00A013FD" w:rsidRPr="00A013FD" w14:paraId="12CB02A4" w14:textId="77777777" w:rsidTr="00BF604E">
        <w:trPr>
          <w:ins w:id="19403" w:author="Ross Norsworthy" w:date="2020-03-20T01:39:00Z"/>
        </w:trPr>
        <w:tc>
          <w:tcPr>
            <w:tcW w:w="846" w:type="dxa"/>
          </w:tcPr>
          <w:p w14:paraId="2D4B1639" w14:textId="77777777" w:rsidR="00A013FD" w:rsidRPr="00353ACE" w:rsidRDefault="00A013FD" w:rsidP="00CC433C">
            <w:pPr>
              <w:pStyle w:val="Tabletext1"/>
              <w:rPr>
                <w:ins w:id="19404" w:author="Ross Norsworthy" w:date="2020-03-20T01:39:00Z"/>
                <w:rFonts w:ascii="Times New Roman" w:hAnsi="Times New Roman" w:cs="Times New Roman"/>
              </w:rPr>
            </w:pPr>
            <w:ins w:id="19405" w:author="Ross Norsworthy" w:date="2020-03-20T01:39:00Z">
              <w:r w:rsidRPr="00353ACE">
                <w:rPr>
                  <w:rFonts w:ascii="Times New Roman" w:hAnsi="Times New Roman" w:cs="Times New Roman"/>
                </w:rPr>
                <w:t>29</w:t>
              </w:r>
            </w:ins>
          </w:p>
        </w:tc>
        <w:tc>
          <w:tcPr>
            <w:tcW w:w="2551" w:type="dxa"/>
          </w:tcPr>
          <w:p w14:paraId="34A05A88" w14:textId="77777777" w:rsidR="00A013FD" w:rsidRPr="00353ACE" w:rsidRDefault="00A013FD" w:rsidP="00CC433C">
            <w:pPr>
              <w:pStyle w:val="Tabletext1"/>
              <w:rPr>
                <w:ins w:id="19406" w:author="Ross Norsworthy" w:date="2020-03-20T01:39:00Z"/>
                <w:rFonts w:ascii="Times New Roman" w:hAnsi="Times New Roman" w:cs="Times New Roman"/>
              </w:rPr>
            </w:pPr>
            <w:ins w:id="19407" w:author="Ross Norsworthy" w:date="2020-03-20T01:39:00Z">
              <w:r w:rsidRPr="00353ACE">
                <w:rPr>
                  <w:rFonts w:ascii="Times New Roman" w:hAnsi="Times New Roman" w:cs="Times New Roman"/>
                </w:rPr>
                <w:t>Downlink Acknowledgement</w:t>
              </w:r>
            </w:ins>
          </w:p>
        </w:tc>
        <w:tc>
          <w:tcPr>
            <w:tcW w:w="4820" w:type="dxa"/>
          </w:tcPr>
          <w:p w14:paraId="06BDD45F" w14:textId="77777777" w:rsidR="00A013FD" w:rsidRPr="00353ACE" w:rsidRDefault="00A013FD" w:rsidP="00CC433C">
            <w:pPr>
              <w:pStyle w:val="Tabletext1"/>
              <w:rPr>
                <w:ins w:id="19408" w:author="Ross Norsworthy" w:date="2020-03-20T01:39:00Z"/>
                <w:rFonts w:ascii="Times New Roman" w:hAnsi="Times New Roman" w:cs="Times New Roman"/>
              </w:rPr>
            </w:pPr>
            <w:ins w:id="19409" w:author="Ross Norsworthy" w:date="2020-03-20T01:39:00Z">
              <w:r w:rsidRPr="00353ACE">
                <w:rPr>
                  <w:rFonts w:ascii="Times New Roman" w:hAnsi="Times New Roman" w:cs="Times New Roman"/>
                </w:rPr>
                <w:t>Selective acknowledgement of downlink data fragments.</w:t>
              </w:r>
            </w:ins>
          </w:p>
        </w:tc>
        <w:tc>
          <w:tcPr>
            <w:tcW w:w="1978" w:type="dxa"/>
          </w:tcPr>
          <w:p w14:paraId="3B89067F" w14:textId="0AEF87A6" w:rsidR="00A013FD" w:rsidRPr="00353ACE" w:rsidRDefault="00A013FD" w:rsidP="00CC433C">
            <w:pPr>
              <w:pStyle w:val="Tabletext1"/>
              <w:rPr>
                <w:ins w:id="19410" w:author="Ross Norsworthy" w:date="2020-03-20T01:39:00Z"/>
                <w:rFonts w:ascii="Times New Roman" w:hAnsi="Times New Roman" w:cs="Times New Roman"/>
              </w:rPr>
            </w:pPr>
            <w:ins w:id="19411" w:author="Ross Norsworthy" w:date="2020-03-20T01:39:00Z">
              <w:del w:id="19412" w:author="USA Editor 2021" w:date="2021-01-20T13:07:00Z">
                <w:r w:rsidRPr="00D515D7" w:rsidDel="00E83131">
                  <w:rPr>
                    <w:rFonts w:ascii="Times New Roman" w:hAnsi="Times New Roman" w:cs="Times New Roman"/>
                    <w:highlight w:val="green"/>
                  </w:rPr>
                  <w:delText>RAC</w:delText>
                </w:r>
              </w:del>
            </w:ins>
            <w:ins w:id="19413" w:author="USA Editor 2021" w:date="2021-01-20T13:07:00Z">
              <w:r w:rsidR="00E83131" w:rsidRPr="00D515D7">
                <w:rPr>
                  <w:rFonts w:ascii="Times New Roman" w:hAnsi="Times New Roman" w:cs="Times New Roman"/>
                  <w:highlight w:val="green"/>
                </w:rPr>
                <w:t>DSCH</w:t>
              </w:r>
            </w:ins>
          </w:p>
        </w:tc>
      </w:tr>
      <w:tr w:rsidR="00A013FD" w:rsidRPr="00A013FD" w14:paraId="61E6D22D" w14:textId="77777777" w:rsidTr="00BF604E">
        <w:trPr>
          <w:ins w:id="19414" w:author="Ross Norsworthy" w:date="2020-03-20T01:39:00Z"/>
        </w:trPr>
        <w:tc>
          <w:tcPr>
            <w:tcW w:w="846" w:type="dxa"/>
          </w:tcPr>
          <w:p w14:paraId="11311284" w14:textId="77777777" w:rsidR="00A013FD" w:rsidRPr="00353ACE" w:rsidRDefault="00A013FD" w:rsidP="00CC433C">
            <w:pPr>
              <w:pStyle w:val="Tabletext1"/>
              <w:rPr>
                <w:ins w:id="19415" w:author="Ross Norsworthy" w:date="2020-03-20T01:39:00Z"/>
                <w:rFonts w:ascii="Times New Roman" w:hAnsi="Times New Roman" w:cs="Times New Roman"/>
              </w:rPr>
            </w:pPr>
            <w:ins w:id="19416" w:author="Ross Norsworthy" w:date="2020-03-20T01:39:00Z">
              <w:r w:rsidRPr="00353ACE">
                <w:rPr>
                  <w:rFonts w:ascii="Times New Roman" w:hAnsi="Times New Roman" w:cs="Times New Roman"/>
                </w:rPr>
                <w:t>30</w:t>
              </w:r>
            </w:ins>
          </w:p>
        </w:tc>
        <w:tc>
          <w:tcPr>
            <w:tcW w:w="2551" w:type="dxa"/>
          </w:tcPr>
          <w:p w14:paraId="22A009A1" w14:textId="77777777" w:rsidR="00A013FD" w:rsidRPr="00353ACE" w:rsidRDefault="00A013FD" w:rsidP="00CC433C">
            <w:pPr>
              <w:pStyle w:val="Tabletext1"/>
              <w:rPr>
                <w:ins w:id="19417" w:author="Ross Norsworthy" w:date="2020-03-20T01:39:00Z"/>
                <w:rFonts w:ascii="Times New Roman" w:hAnsi="Times New Roman" w:cs="Times New Roman"/>
              </w:rPr>
            </w:pPr>
            <w:ins w:id="19418" w:author="Ross Norsworthy" w:date="2020-03-20T01:39:00Z">
              <w:r w:rsidRPr="00353ACE">
                <w:rPr>
                  <w:rFonts w:ascii="Times New Roman" w:hAnsi="Times New Roman" w:cs="Times New Roman"/>
                </w:rPr>
                <w:t>Start fragment</w:t>
              </w:r>
            </w:ins>
          </w:p>
        </w:tc>
        <w:tc>
          <w:tcPr>
            <w:tcW w:w="4820" w:type="dxa"/>
          </w:tcPr>
          <w:p w14:paraId="709E1763" w14:textId="77777777" w:rsidR="00A013FD" w:rsidRPr="00353ACE" w:rsidRDefault="00A013FD" w:rsidP="00CC433C">
            <w:pPr>
              <w:pStyle w:val="Tabletext1"/>
              <w:rPr>
                <w:ins w:id="19419" w:author="Ross Norsworthy" w:date="2020-03-20T01:39:00Z"/>
                <w:rFonts w:ascii="Times New Roman" w:hAnsi="Times New Roman" w:cs="Times New Roman"/>
              </w:rPr>
            </w:pPr>
            <w:ins w:id="19420" w:author="Ross Norsworthy" w:date="2020-03-20T01:39:00Z">
              <w:r w:rsidRPr="00353ACE">
                <w:rPr>
                  <w:rFonts w:ascii="Times New Roman" w:hAnsi="Times New Roman" w:cs="Times New Roman"/>
                </w:rPr>
                <w:t>Start data fragment of data session.</w:t>
              </w:r>
            </w:ins>
          </w:p>
        </w:tc>
        <w:tc>
          <w:tcPr>
            <w:tcW w:w="1978" w:type="dxa"/>
          </w:tcPr>
          <w:p w14:paraId="7BF4301D" w14:textId="77777777" w:rsidR="00A013FD" w:rsidRPr="00353ACE" w:rsidRDefault="00A013FD" w:rsidP="00CC433C">
            <w:pPr>
              <w:pStyle w:val="Tabletext1"/>
              <w:rPr>
                <w:ins w:id="19421" w:author="Ross Norsworthy" w:date="2020-03-20T01:39:00Z"/>
                <w:rFonts w:ascii="Times New Roman" w:hAnsi="Times New Roman" w:cs="Times New Roman"/>
              </w:rPr>
            </w:pPr>
            <w:ins w:id="19422" w:author="Ross Norsworthy" w:date="2020-03-20T01:39:00Z">
              <w:r w:rsidRPr="00353ACE">
                <w:rPr>
                  <w:rFonts w:ascii="Times New Roman" w:hAnsi="Times New Roman" w:cs="Times New Roman"/>
                </w:rPr>
                <w:t>DC</w:t>
              </w:r>
            </w:ins>
          </w:p>
        </w:tc>
      </w:tr>
      <w:tr w:rsidR="00A013FD" w:rsidRPr="00A013FD" w14:paraId="11DA5D90" w14:textId="77777777" w:rsidTr="00BF604E">
        <w:trPr>
          <w:ins w:id="19423" w:author="Ross Norsworthy" w:date="2020-03-20T01:39:00Z"/>
        </w:trPr>
        <w:tc>
          <w:tcPr>
            <w:tcW w:w="846" w:type="dxa"/>
          </w:tcPr>
          <w:p w14:paraId="6F19FC1C" w14:textId="77777777" w:rsidR="00A013FD" w:rsidRPr="00353ACE" w:rsidRDefault="00A013FD" w:rsidP="00CC433C">
            <w:pPr>
              <w:pStyle w:val="Tabletext1"/>
              <w:rPr>
                <w:ins w:id="19424" w:author="Ross Norsworthy" w:date="2020-03-20T01:39:00Z"/>
                <w:rFonts w:ascii="Times New Roman" w:hAnsi="Times New Roman" w:cs="Times New Roman"/>
              </w:rPr>
            </w:pPr>
            <w:ins w:id="19425" w:author="Ross Norsworthy" w:date="2020-03-20T01:39:00Z">
              <w:r w:rsidRPr="00353ACE">
                <w:rPr>
                  <w:rFonts w:ascii="Times New Roman" w:hAnsi="Times New Roman" w:cs="Times New Roman"/>
                </w:rPr>
                <w:t>31</w:t>
              </w:r>
            </w:ins>
          </w:p>
        </w:tc>
        <w:tc>
          <w:tcPr>
            <w:tcW w:w="2551" w:type="dxa"/>
          </w:tcPr>
          <w:p w14:paraId="52E9B05D" w14:textId="77777777" w:rsidR="00A013FD" w:rsidRPr="00353ACE" w:rsidRDefault="00A013FD" w:rsidP="00CC433C">
            <w:pPr>
              <w:pStyle w:val="Tabletext1"/>
              <w:rPr>
                <w:ins w:id="19426" w:author="Ross Norsworthy" w:date="2020-03-20T01:39:00Z"/>
                <w:rFonts w:ascii="Times New Roman" w:hAnsi="Times New Roman" w:cs="Times New Roman"/>
              </w:rPr>
            </w:pPr>
            <w:ins w:id="19427" w:author="Ross Norsworthy" w:date="2020-03-20T01:39:00Z">
              <w:r w:rsidRPr="00353ACE">
                <w:rPr>
                  <w:rFonts w:ascii="Times New Roman" w:hAnsi="Times New Roman" w:cs="Times New Roman"/>
                </w:rPr>
                <w:t>Continuation fragment</w:t>
              </w:r>
            </w:ins>
          </w:p>
        </w:tc>
        <w:tc>
          <w:tcPr>
            <w:tcW w:w="4820" w:type="dxa"/>
          </w:tcPr>
          <w:p w14:paraId="6A1FB2BB" w14:textId="77777777" w:rsidR="00A013FD" w:rsidRPr="00353ACE" w:rsidRDefault="00A013FD" w:rsidP="00CC433C">
            <w:pPr>
              <w:pStyle w:val="Tabletext1"/>
              <w:rPr>
                <w:ins w:id="19428" w:author="Ross Norsworthy" w:date="2020-03-20T01:39:00Z"/>
                <w:rFonts w:ascii="Times New Roman" w:hAnsi="Times New Roman" w:cs="Times New Roman"/>
              </w:rPr>
            </w:pPr>
            <w:ins w:id="19429" w:author="Ross Norsworthy" w:date="2020-03-20T01:39:00Z">
              <w:r w:rsidRPr="00353ACE">
                <w:rPr>
                  <w:rFonts w:ascii="Times New Roman" w:hAnsi="Times New Roman" w:cs="Times New Roman"/>
                </w:rPr>
                <w:t>Middle data fragment of data session.</w:t>
              </w:r>
            </w:ins>
          </w:p>
        </w:tc>
        <w:tc>
          <w:tcPr>
            <w:tcW w:w="1978" w:type="dxa"/>
          </w:tcPr>
          <w:p w14:paraId="5D188CB2" w14:textId="77777777" w:rsidR="00A013FD" w:rsidRPr="00353ACE" w:rsidRDefault="00A013FD" w:rsidP="00CC433C">
            <w:pPr>
              <w:pStyle w:val="Tabletext1"/>
              <w:rPr>
                <w:ins w:id="19430" w:author="Ross Norsworthy" w:date="2020-03-20T01:39:00Z"/>
                <w:rFonts w:ascii="Times New Roman" w:hAnsi="Times New Roman" w:cs="Times New Roman"/>
              </w:rPr>
            </w:pPr>
            <w:ins w:id="19431" w:author="Ross Norsworthy" w:date="2020-03-20T01:39:00Z">
              <w:r w:rsidRPr="00353ACE">
                <w:rPr>
                  <w:rFonts w:ascii="Times New Roman" w:hAnsi="Times New Roman" w:cs="Times New Roman"/>
                </w:rPr>
                <w:t>DC</w:t>
              </w:r>
            </w:ins>
          </w:p>
        </w:tc>
      </w:tr>
      <w:tr w:rsidR="00A013FD" w:rsidRPr="00A013FD" w14:paraId="50E9DEC1" w14:textId="77777777" w:rsidTr="00BF604E">
        <w:trPr>
          <w:ins w:id="19432" w:author="Ross Norsworthy" w:date="2020-03-20T01:39:00Z"/>
        </w:trPr>
        <w:tc>
          <w:tcPr>
            <w:tcW w:w="846" w:type="dxa"/>
          </w:tcPr>
          <w:p w14:paraId="01440913" w14:textId="77777777" w:rsidR="00A013FD" w:rsidRPr="00353ACE" w:rsidRDefault="00A013FD" w:rsidP="00CC433C">
            <w:pPr>
              <w:pStyle w:val="Tabletext1"/>
              <w:rPr>
                <w:ins w:id="19433" w:author="Ross Norsworthy" w:date="2020-03-20T01:39:00Z"/>
                <w:rFonts w:ascii="Times New Roman" w:hAnsi="Times New Roman" w:cs="Times New Roman"/>
              </w:rPr>
            </w:pPr>
            <w:ins w:id="19434" w:author="Ross Norsworthy" w:date="2020-03-20T01:39:00Z">
              <w:r w:rsidRPr="00353ACE">
                <w:rPr>
                  <w:rFonts w:ascii="Times New Roman" w:hAnsi="Times New Roman" w:cs="Times New Roman"/>
                </w:rPr>
                <w:t>32</w:t>
              </w:r>
            </w:ins>
          </w:p>
        </w:tc>
        <w:tc>
          <w:tcPr>
            <w:tcW w:w="2551" w:type="dxa"/>
          </w:tcPr>
          <w:p w14:paraId="2A1CD460" w14:textId="77777777" w:rsidR="00A013FD" w:rsidRPr="00353ACE" w:rsidRDefault="00A013FD" w:rsidP="00CC433C">
            <w:pPr>
              <w:pStyle w:val="Tabletext1"/>
              <w:rPr>
                <w:ins w:id="19435" w:author="Ross Norsworthy" w:date="2020-03-20T01:39:00Z"/>
                <w:rFonts w:ascii="Times New Roman" w:hAnsi="Times New Roman" w:cs="Times New Roman"/>
              </w:rPr>
            </w:pPr>
            <w:ins w:id="19436" w:author="Ross Norsworthy" w:date="2020-03-20T01:39:00Z">
              <w:r w:rsidRPr="00353ACE">
                <w:rPr>
                  <w:rFonts w:ascii="Times New Roman" w:hAnsi="Times New Roman" w:cs="Times New Roman"/>
                </w:rPr>
                <w:t>End fragment</w:t>
              </w:r>
            </w:ins>
          </w:p>
        </w:tc>
        <w:tc>
          <w:tcPr>
            <w:tcW w:w="4820" w:type="dxa"/>
          </w:tcPr>
          <w:p w14:paraId="2F0C42BD" w14:textId="77777777" w:rsidR="00A013FD" w:rsidRPr="00353ACE" w:rsidRDefault="00A013FD" w:rsidP="00CC433C">
            <w:pPr>
              <w:pStyle w:val="Tabletext1"/>
              <w:rPr>
                <w:ins w:id="19437" w:author="Ross Norsworthy" w:date="2020-03-20T01:39:00Z"/>
                <w:rFonts w:ascii="Times New Roman" w:hAnsi="Times New Roman" w:cs="Times New Roman"/>
              </w:rPr>
            </w:pPr>
            <w:ins w:id="19438" w:author="Ross Norsworthy" w:date="2020-03-20T01:39:00Z">
              <w:r w:rsidRPr="00353ACE">
                <w:rPr>
                  <w:rFonts w:ascii="Times New Roman" w:hAnsi="Times New Roman" w:cs="Times New Roman"/>
                </w:rPr>
                <w:t>Last data fragment of data session.</w:t>
              </w:r>
            </w:ins>
          </w:p>
        </w:tc>
        <w:tc>
          <w:tcPr>
            <w:tcW w:w="1978" w:type="dxa"/>
          </w:tcPr>
          <w:p w14:paraId="0469262A" w14:textId="77777777" w:rsidR="00A013FD" w:rsidRPr="00353ACE" w:rsidRDefault="00A013FD" w:rsidP="00CC433C">
            <w:pPr>
              <w:pStyle w:val="Tabletext1"/>
              <w:rPr>
                <w:ins w:id="19439" w:author="Ross Norsworthy" w:date="2020-03-20T01:39:00Z"/>
                <w:rFonts w:ascii="Times New Roman" w:hAnsi="Times New Roman" w:cs="Times New Roman"/>
              </w:rPr>
            </w:pPr>
            <w:ins w:id="19440" w:author="Ross Norsworthy" w:date="2020-03-20T01:39:00Z">
              <w:r w:rsidRPr="00353ACE">
                <w:rPr>
                  <w:rFonts w:ascii="Times New Roman" w:hAnsi="Times New Roman" w:cs="Times New Roman"/>
                </w:rPr>
                <w:t>DC</w:t>
              </w:r>
            </w:ins>
          </w:p>
        </w:tc>
      </w:tr>
      <w:tr w:rsidR="00A013FD" w:rsidRPr="00A013FD" w14:paraId="21AB721A" w14:textId="77777777" w:rsidTr="00BF604E">
        <w:trPr>
          <w:trHeight w:val="1047"/>
          <w:ins w:id="19441" w:author="Ross Norsworthy" w:date="2020-03-20T01:39:00Z"/>
        </w:trPr>
        <w:tc>
          <w:tcPr>
            <w:tcW w:w="846" w:type="dxa"/>
          </w:tcPr>
          <w:p w14:paraId="37136ADE" w14:textId="77777777" w:rsidR="00A013FD" w:rsidRPr="00353ACE" w:rsidRDefault="00A013FD" w:rsidP="00CC433C">
            <w:pPr>
              <w:pStyle w:val="Tabletext1"/>
              <w:rPr>
                <w:ins w:id="19442" w:author="Ross Norsworthy" w:date="2020-03-20T01:39:00Z"/>
                <w:rFonts w:ascii="Times New Roman" w:hAnsi="Times New Roman" w:cs="Times New Roman"/>
              </w:rPr>
            </w:pPr>
            <w:ins w:id="19443" w:author="Ross Norsworthy" w:date="2020-03-20T01:39:00Z">
              <w:r w:rsidRPr="00353ACE">
                <w:rPr>
                  <w:rFonts w:ascii="Times New Roman" w:hAnsi="Times New Roman" w:cs="Times New Roman"/>
                </w:rPr>
                <w:t>34</w:t>
              </w:r>
            </w:ins>
          </w:p>
        </w:tc>
        <w:tc>
          <w:tcPr>
            <w:tcW w:w="2551" w:type="dxa"/>
          </w:tcPr>
          <w:p w14:paraId="7EF79339" w14:textId="77777777" w:rsidR="00A013FD" w:rsidRPr="00353ACE" w:rsidRDefault="00A013FD" w:rsidP="00CC433C">
            <w:pPr>
              <w:pStyle w:val="Tabletext1"/>
              <w:rPr>
                <w:ins w:id="19444" w:author="Ross Norsworthy" w:date="2020-03-20T01:39:00Z"/>
                <w:rFonts w:ascii="Times New Roman" w:hAnsi="Times New Roman" w:cs="Times New Roman"/>
              </w:rPr>
            </w:pPr>
            <w:ins w:id="19445" w:author="Ross Norsworthy" w:date="2020-03-20T01:39:00Z">
              <w:r w:rsidRPr="00353ACE">
                <w:rPr>
                  <w:rFonts w:ascii="Times New Roman" w:hAnsi="Times New Roman" w:cs="Times New Roman"/>
                </w:rPr>
                <w:t>Padding byte</w:t>
              </w:r>
            </w:ins>
          </w:p>
        </w:tc>
        <w:tc>
          <w:tcPr>
            <w:tcW w:w="4820" w:type="dxa"/>
          </w:tcPr>
          <w:p w14:paraId="7AD7E3F8" w14:textId="77777777" w:rsidR="00A013FD" w:rsidRPr="00353ACE" w:rsidRDefault="00A013FD" w:rsidP="00CC433C">
            <w:pPr>
              <w:pStyle w:val="Tabletext1"/>
              <w:rPr>
                <w:ins w:id="19446" w:author="Ross Norsworthy" w:date="2020-03-20T01:39:00Z"/>
                <w:rFonts w:ascii="Times New Roman" w:hAnsi="Times New Roman" w:cs="Times New Roman"/>
              </w:rPr>
            </w:pPr>
            <w:ins w:id="19447" w:author="Ross Norsworthy" w:date="2020-03-20T01:39:00Z">
              <w:r w:rsidRPr="00353ACE">
                <w:rPr>
                  <w:rFonts w:ascii="Times New Roman" w:hAnsi="Times New Roman" w:cs="Times New Roman"/>
                </w:rPr>
                <w:t>Byte used for padding.</w:t>
              </w:r>
            </w:ins>
          </w:p>
        </w:tc>
        <w:tc>
          <w:tcPr>
            <w:tcW w:w="1978" w:type="dxa"/>
          </w:tcPr>
          <w:p w14:paraId="4751A172" w14:textId="77777777" w:rsidR="00A013FD" w:rsidRPr="00353ACE" w:rsidRDefault="00A013FD" w:rsidP="00CC433C">
            <w:pPr>
              <w:pStyle w:val="Tabletext1"/>
              <w:rPr>
                <w:ins w:id="19448" w:author="Ross Norsworthy" w:date="2020-03-20T01:39:00Z"/>
                <w:rFonts w:ascii="Times New Roman" w:hAnsi="Times New Roman" w:cs="Times New Roman"/>
              </w:rPr>
            </w:pPr>
            <w:ins w:id="19449" w:author="Ross Norsworthy" w:date="2020-03-20T01:39:00Z">
              <w:r w:rsidRPr="00353ACE">
                <w:rPr>
                  <w:rFonts w:ascii="Times New Roman" w:hAnsi="Times New Roman" w:cs="Times New Roman"/>
                </w:rPr>
                <w:t>BBSC, ASC, RAC, DSCH, DC</w:t>
              </w:r>
            </w:ins>
          </w:p>
        </w:tc>
      </w:tr>
    </w:tbl>
    <w:p w14:paraId="49450133" w14:textId="77777777" w:rsidR="00A013FD" w:rsidRPr="00A013FD" w:rsidRDefault="00A013FD" w:rsidP="00CC433C">
      <w:pPr>
        <w:pStyle w:val="Tablefin"/>
        <w:rPr>
          <w:ins w:id="19450" w:author="Ross Norsworthy" w:date="2020-03-20T01:39:00Z"/>
          <w:lang w:eastAsia="de-DE"/>
        </w:rPr>
      </w:pPr>
    </w:p>
    <w:p w14:paraId="774BCC61" w14:textId="27ACDD58" w:rsidR="00A013FD" w:rsidRPr="00A013FD" w:rsidRDefault="00BC1CCE" w:rsidP="00875779">
      <w:pPr>
        <w:pStyle w:val="Heading2"/>
        <w:rPr>
          <w:ins w:id="19451" w:author="Ross Norsworthy" w:date="2020-03-20T01:39:00Z"/>
          <w:rFonts w:eastAsiaTheme="minorHAnsi"/>
          <w:lang w:eastAsia="de-DE"/>
        </w:rPr>
      </w:pPr>
      <w:bookmarkStart w:id="19452" w:name="_Toc35546032"/>
      <w:ins w:id="19453" w:author="Song, Xiaojing" w:date="2020-08-21T14:47:00Z">
        <w:del w:id="19454" w:author="USA Editor 2021" w:date="2021-01-05T12:39:00Z">
          <w:r w:rsidRPr="00C72D95" w:rsidDel="00275409">
            <w:rPr>
              <w:rFonts w:eastAsiaTheme="minorHAnsi"/>
              <w:highlight w:val="green"/>
              <w:lang w:eastAsia="de-DE"/>
            </w:rPr>
            <w:delText>D</w:delText>
          </w:r>
          <w:r w:rsidDel="00275409">
            <w:rPr>
              <w:rFonts w:eastAsiaTheme="minorHAnsi"/>
              <w:lang w:eastAsia="de-DE"/>
            </w:rPr>
            <w:delText xml:space="preserve"> </w:delText>
          </w:r>
        </w:del>
      </w:ins>
      <w:ins w:id="19455" w:author="Song, Xiaojing" w:date="2020-08-24T16:06:00Z">
        <w:r w:rsidR="005D4C5E">
          <w:rPr>
            <w:rFonts w:eastAsiaTheme="minorHAnsi"/>
            <w:lang w:eastAsia="de-DE"/>
          </w:rPr>
          <w:t>3</w:t>
        </w:r>
      </w:ins>
      <w:ins w:id="19456" w:author="Song, Xiaojing" w:date="2020-08-21T14:47:00Z">
        <w:r>
          <w:rPr>
            <w:rFonts w:eastAsiaTheme="minorHAnsi"/>
            <w:lang w:eastAsia="de-DE"/>
          </w:rPr>
          <w:t>.10</w:t>
        </w:r>
        <w:r>
          <w:rPr>
            <w:rFonts w:eastAsiaTheme="minorHAnsi"/>
            <w:lang w:eastAsia="de-DE"/>
          </w:rPr>
          <w:tab/>
        </w:r>
      </w:ins>
      <w:ins w:id="19457" w:author="Ross Norsworthy" w:date="2020-03-20T01:39:00Z">
        <w:r w:rsidR="00A013FD" w:rsidRPr="00A013FD">
          <w:rPr>
            <w:rFonts w:eastAsiaTheme="minorHAnsi"/>
            <w:lang w:eastAsia="de-DE"/>
          </w:rPr>
          <w:t>VDE-SAT message descriptions</w:t>
        </w:r>
        <w:bookmarkEnd w:id="19452"/>
      </w:ins>
    </w:p>
    <w:p w14:paraId="711370FF" w14:textId="29AEC7EE" w:rsidR="00ED4C7E" w:rsidRDefault="00556F6A" w:rsidP="00ED4C7E">
      <w:pPr>
        <w:pStyle w:val="Heading3"/>
        <w:rPr>
          <w:ins w:id="19458" w:author="USA Editor" w:date="2020-11-18T08:07:00Z"/>
          <w:rFonts w:eastAsiaTheme="minorHAnsi"/>
          <w:lang w:eastAsia="de-DE"/>
        </w:rPr>
      </w:pPr>
      <w:bookmarkStart w:id="19459" w:name="_Toc35546033"/>
      <w:ins w:id="19460" w:author="Song, Xiaojing" w:date="2020-08-21T14:47:00Z">
        <w:del w:id="19461" w:author="USA Editor 2021" w:date="2021-01-05T12:45:00Z">
          <w:r w:rsidRPr="00AC4802" w:rsidDel="00AC4802">
            <w:rPr>
              <w:rFonts w:eastAsiaTheme="minorHAnsi"/>
              <w:caps/>
              <w:highlight w:val="green"/>
              <w:lang w:eastAsia="de-DE"/>
            </w:rPr>
            <w:delText>D</w:delText>
          </w:r>
          <w:r w:rsidDel="00AC4802">
            <w:rPr>
              <w:rFonts w:eastAsiaTheme="minorHAnsi"/>
              <w:caps/>
              <w:lang w:eastAsia="de-DE"/>
            </w:rPr>
            <w:delText xml:space="preserve"> </w:delText>
          </w:r>
        </w:del>
      </w:ins>
      <w:ins w:id="19462" w:author="Song, Xiaojing" w:date="2020-08-24T16:06:00Z">
        <w:r w:rsidR="005D4C5E">
          <w:rPr>
            <w:rFonts w:eastAsiaTheme="minorHAnsi"/>
            <w:caps/>
            <w:lang w:eastAsia="de-DE"/>
          </w:rPr>
          <w:t>3</w:t>
        </w:r>
      </w:ins>
      <w:ins w:id="19463" w:author="Song, Xiaojing" w:date="2020-08-21T14:47:00Z">
        <w:r>
          <w:rPr>
            <w:rFonts w:eastAsiaTheme="minorHAnsi"/>
            <w:caps/>
            <w:lang w:eastAsia="de-DE"/>
          </w:rPr>
          <w:t>.10.1</w:t>
        </w:r>
        <w:r>
          <w:rPr>
            <w:rFonts w:eastAsiaTheme="minorHAnsi"/>
            <w:caps/>
            <w:lang w:eastAsia="de-DE"/>
          </w:rPr>
          <w:tab/>
        </w:r>
      </w:ins>
      <w:ins w:id="19464" w:author="Ross Norsworthy" w:date="2020-03-20T01:39:00Z">
        <w:r w:rsidR="00A013FD" w:rsidRPr="00A013FD">
          <w:rPr>
            <w:rFonts w:eastAsiaTheme="minorHAnsi"/>
            <w:lang w:eastAsia="de-DE"/>
          </w:rPr>
          <w:t>Satellite Bulletin Board</w:t>
        </w:r>
      </w:ins>
      <w:bookmarkEnd w:id="19459"/>
    </w:p>
    <w:p w14:paraId="4B8A64B7" w14:textId="77777777" w:rsidR="00D35EA2" w:rsidRDefault="00D35EA2" w:rsidP="00D35EA2">
      <w:pPr>
        <w:pStyle w:val="Tablefin"/>
        <w:rPr>
          <w:ins w:id="19465" w:author="USA Editor 2021" w:date="2021-01-15T11:05:00Z"/>
          <w:rFonts w:eastAsiaTheme="minorHAnsi"/>
          <w:lang w:eastAsia="de-DE"/>
        </w:rPr>
      </w:pPr>
    </w:p>
    <w:p w14:paraId="3138D0CD" w14:textId="73BE86CA" w:rsidR="00ED4C7E" w:rsidRPr="00D35EA2" w:rsidDel="00D35EA2" w:rsidRDefault="00ED4C7E" w:rsidP="00D515D7">
      <w:pPr>
        <w:pStyle w:val="Tablefin"/>
        <w:rPr>
          <w:del w:id="19466" w:author="USA Editor 2021" w:date="2021-01-15T11:05:00Z"/>
          <w:lang w:eastAsia="de-DE"/>
          <w:rPrChange w:id="19467" w:author="USA Editor 2021" w:date="2021-01-15T11:05:00Z">
            <w:rPr>
              <w:del w:id="19468" w:author="USA Editor 2021" w:date="2021-01-15T11:05:00Z"/>
              <w:rFonts w:eastAsiaTheme="minorHAnsi"/>
              <w:lang w:eastAsia="de-DE"/>
            </w:rPr>
          </w:rPrChange>
        </w:rPr>
      </w:pPr>
      <w:ins w:id="19469" w:author="USA Editor" w:date="2020-11-18T08:08:00Z">
        <w:del w:id="19470" w:author="USA Editor 2021" w:date="2021-01-20T13:27:00Z">
          <w:r w:rsidRPr="00D515D7" w:rsidDel="00987922">
            <w:rPr>
              <w:rFonts w:eastAsiaTheme="minorHAnsi"/>
              <w:highlight w:val="green"/>
              <w:lang w:eastAsia="de-DE"/>
            </w:rPr>
            <w:delText>[</w:delText>
          </w:r>
          <w:r w:rsidRPr="00D515D7" w:rsidDel="00987922">
            <w:rPr>
              <w:highlight w:val="green"/>
              <w:lang w:eastAsia="de-DE"/>
            </w:rPr>
            <w:delText xml:space="preserve">editor note: review the </w:delText>
          </w:r>
        </w:del>
        <w:del w:id="19471" w:author="USA Editor 2021" w:date="2021-01-15T11:53:00Z">
          <w:r w:rsidRPr="00D515D7" w:rsidDel="009B2B02">
            <w:rPr>
              <w:highlight w:val="green"/>
              <w:lang w:eastAsia="de-DE"/>
            </w:rPr>
            <w:delText>following</w:delText>
          </w:r>
        </w:del>
        <w:del w:id="19472" w:author="USA Editor 2021" w:date="2021-01-20T13:27:00Z">
          <w:r w:rsidRPr="00D515D7" w:rsidDel="00987922">
            <w:rPr>
              <w:highlight w:val="green"/>
              <w:lang w:eastAsia="de-DE"/>
            </w:rPr>
            <w:delText xml:space="preserve"> tables to</w:delText>
          </w:r>
          <w:r w:rsidR="007B0B43" w:rsidRPr="00D515D7" w:rsidDel="00987922">
            <w:rPr>
              <w:highlight w:val="green"/>
              <w:lang w:eastAsia="de-DE"/>
            </w:rPr>
            <w:delText xml:space="preserve"> consider removing the “Value” column</w:delText>
          </w:r>
        </w:del>
      </w:ins>
      <w:ins w:id="19473" w:author="USA Editor" w:date="2020-11-18T08:09:00Z">
        <w:del w:id="19474" w:author="USA Editor 2021" w:date="2021-01-20T13:27:00Z">
          <w:r w:rsidR="007B0B43" w:rsidRPr="00D515D7" w:rsidDel="00987922">
            <w:rPr>
              <w:highlight w:val="green"/>
              <w:lang w:eastAsia="de-DE"/>
            </w:rPr>
            <w:delText xml:space="preserve">. </w:delText>
          </w:r>
        </w:del>
      </w:ins>
      <w:ins w:id="19475" w:author="USA Editor" w:date="2020-11-18T08:14:00Z">
        <w:del w:id="19476" w:author="USA Editor 2021" w:date="2021-01-15T11:05:00Z">
          <w:r w:rsidR="007B0B43" w:rsidRPr="00D515D7" w:rsidDel="00D35EA2">
            <w:rPr>
              <w:highlight w:val="green"/>
              <w:lang w:eastAsia="de-DE"/>
            </w:rPr>
            <w:delText xml:space="preserve">The channel </w:delText>
          </w:r>
        </w:del>
      </w:ins>
      <w:ins w:id="19477" w:author="USA Editor" w:date="2020-11-18T08:15:00Z">
        <w:del w:id="19478" w:author="USA Editor 2021" w:date="2021-01-15T11:05:00Z">
          <w:r w:rsidR="007B0B43" w:rsidRPr="00D515D7" w:rsidDel="00D35EA2">
            <w:rPr>
              <w:highlight w:val="green"/>
              <w:lang w:eastAsia="de-DE"/>
            </w:rPr>
            <w:delText>number (center frequency)</w:delText>
          </w:r>
        </w:del>
      </w:ins>
      <w:ins w:id="19479" w:author="USA Editor" w:date="2020-11-18T08:09:00Z">
        <w:del w:id="19480" w:author="USA Editor 2021" w:date="2021-01-15T11:05:00Z">
          <w:r w:rsidR="007B0B43" w:rsidRPr="00D515D7" w:rsidDel="00D35EA2">
            <w:rPr>
              <w:highlight w:val="green"/>
              <w:lang w:eastAsia="de-DE"/>
            </w:rPr>
            <w:delText xml:space="preserve"> </w:delText>
          </w:r>
        </w:del>
      </w:ins>
      <w:ins w:id="19481" w:author="USA Editor" w:date="2020-11-18T08:16:00Z">
        <w:del w:id="19482" w:author="USA Editor 2021" w:date="2021-01-15T11:05:00Z">
          <w:r w:rsidR="007B0B43" w:rsidRPr="00D515D7" w:rsidDel="00D35EA2">
            <w:rPr>
              <w:highlight w:val="green"/>
              <w:lang w:eastAsia="de-DE"/>
            </w:rPr>
            <w:delText>needs to be reviewed</w:delText>
          </w:r>
        </w:del>
      </w:ins>
      <w:ins w:id="19483" w:author="USA Editor" w:date="2020-11-18T08:08:00Z">
        <w:del w:id="19484" w:author="USA Editor 2021" w:date="2021-01-15T11:05:00Z">
          <w:r w:rsidR="007B0B43" w:rsidRPr="00D515D7" w:rsidDel="00D35EA2">
            <w:rPr>
              <w:highlight w:val="green"/>
              <w:lang w:eastAsia="de-DE"/>
            </w:rPr>
            <w:delText>]</w:delText>
          </w:r>
        </w:del>
      </w:ins>
    </w:p>
    <w:p w14:paraId="5B7775B2" w14:textId="04CE4774" w:rsidR="008E1B5D" w:rsidRDefault="00A013FD" w:rsidP="004954F5">
      <w:pPr>
        <w:pStyle w:val="TableNo"/>
        <w:rPr>
          <w:lang w:val="en-US"/>
        </w:rPr>
      </w:pPr>
      <w:bookmarkStart w:id="19485" w:name="_Toc35546162"/>
      <w:ins w:id="19486" w:author="Ross Norsworthy" w:date="2020-03-20T01:39:00Z">
        <w:r w:rsidRPr="00A013FD">
          <w:rPr>
            <w:lang w:val="en-US"/>
          </w:rPr>
          <w:t xml:space="preserve">Table 64 </w:t>
        </w:r>
      </w:ins>
    </w:p>
    <w:p w14:paraId="10EB0BA1" w14:textId="77777777" w:rsidR="00A013FD" w:rsidRPr="00A013FD" w:rsidRDefault="00A013FD" w:rsidP="003B4BCB">
      <w:pPr>
        <w:pStyle w:val="Tabletitle"/>
        <w:rPr>
          <w:ins w:id="19487" w:author="Ross Norsworthy" w:date="2020-03-20T01:39:00Z"/>
          <w:lang w:val="en-US"/>
        </w:rPr>
      </w:pPr>
      <w:ins w:id="19488" w:author="Ross Norsworthy" w:date="2020-03-20T01:39:00Z">
        <w:r w:rsidRPr="00A013FD">
          <w:rPr>
            <w:lang w:val="en-US"/>
          </w:rPr>
          <w:t>Satellite Bulletin Board (</w:t>
        </w:r>
      </w:ins>
      <w:ins w:id="19489" w:author="Ross Norsworthy" w:date="2020-10-26T16:04:00Z">
        <w:r w:rsidR="001612FD" w:rsidRPr="006F339D">
          <w:rPr>
            <w:lang w:val="en-US"/>
          </w:rPr>
          <w:t>fragment 1</w:t>
        </w:r>
      </w:ins>
      <w:ins w:id="19490" w:author="Ross Norsworthy" w:date="2020-03-20T01:39:00Z">
        <w:del w:id="19491" w:author="2092 CG" w:date="2020-10-26T16:28:00Z">
          <w:r w:rsidRPr="006F339D" w:rsidDel="00B76300">
            <w:rPr>
              <w:lang w:val="en-US"/>
            </w:rPr>
            <w:delText>up to 6 fragments</w:delText>
          </w:r>
        </w:del>
        <w:r w:rsidRPr="006F339D">
          <w:rPr>
            <w:lang w:val="en-US"/>
          </w:rPr>
          <w:t>)</w:t>
        </w:r>
        <w:bookmarkEnd w:id="19485"/>
      </w:ins>
    </w:p>
    <w:tbl>
      <w:tblPr>
        <w:tblStyle w:val="TableGrid"/>
        <w:tblW w:w="0" w:type="auto"/>
        <w:tblLook w:val="04A0" w:firstRow="1" w:lastRow="0" w:firstColumn="1" w:lastColumn="0" w:noHBand="0" w:noVBand="1"/>
      </w:tblPr>
      <w:tblGrid>
        <w:gridCol w:w="966"/>
        <w:gridCol w:w="986"/>
        <w:gridCol w:w="1659"/>
        <w:gridCol w:w="4976"/>
      </w:tblGrid>
      <w:tr w:rsidR="006A04F8" w:rsidRPr="00A013FD" w14:paraId="5AA0463A" w14:textId="77777777" w:rsidTr="003B2CEA">
        <w:trPr>
          <w:ins w:id="19492" w:author="Ross Norsworthy" w:date="2020-03-20T01:39:00Z"/>
        </w:trPr>
        <w:tc>
          <w:tcPr>
            <w:tcW w:w="966" w:type="dxa"/>
            <w:shd w:val="clear" w:color="auto" w:fill="4F81BD" w:themeFill="accent1"/>
          </w:tcPr>
          <w:p w14:paraId="2429CA6D" w14:textId="77777777" w:rsidR="006A04F8" w:rsidRPr="00A013FD" w:rsidRDefault="006A04F8" w:rsidP="00A013FD">
            <w:pPr>
              <w:spacing w:before="80" w:after="80"/>
              <w:rPr>
                <w:ins w:id="19493" w:author="Ross Norsworthy" w:date="2020-03-20T01:39:00Z"/>
                <w:rFonts w:ascii="Times New Roman Bold" w:hAnsi="Times New Roman Bold" w:cs="Times New Roman Bold"/>
                <w:b/>
                <w:sz w:val="20"/>
              </w:rPr>
            </w:pPr>
            <w:ins w:id="19494" w:author="Ross Norsworthy" w:date="2020-03-20T01:39:00Z">
              <w:r w:rsidRPr="00A013FD">
                <w:rPr>
                  <w:rFonts w:ascii="Times New Roman Bold" w:hAnsi="Times New Roman Bold" w:cs="Times New Roman Bold"/>
                  <w:b/>
                  <w:sz w:val="20"/>
                </w:rPr>
                <w:t>Field no</w:t>
              </w:r>
            </w:ins>
          </w:p>
        </w:tc>
        <w:tc>
          <w:tcPr>
            <w:tcW w:w="986" w:type="dxa"/>
            <w:shd w:val="clear" w:color="auto" w:fill="4F81BD" w:themeFill="accent1"/>
          </w:tcPr>
          <w:p w14:paraId="39596446" w14:textId="77777777" w:rsidR="006A04F8" w:rsidRPr="00A013FD" w:rsidRDefault="006A04F8" w:rsidP="00A013FD">
            <w:pPr>
              <w:spacing w:before="80" w:after="80"/>
              <w:rPr>
                <w:ins w:id="19495" w:author="Ross Norsworthy" w:date="2020-03-20T01:39:00Z"/>
                <w:rFonts w:ascii="Times New Roman Bold" w:hAnsi="Times New Roman Bold" w:cs="Times New Roman Bold"/>
                <w:b/>
                <w:sz w:val="20"/>
              </w:rPr>
            </w:pPr>
            <w:ins w:id="19496" w:author="Ross Norsworthy" w:date="2020-03-20T01:39:00Z">
              <w:r w:rsidRPr="00A013FD">
                <w:rPr>
                  <w:rFonts w:ascii="Times New Roman Bold" w:hAnsi="Times New Roman Bold" w:cs="Times New Roman Bold"/>
                  <w:b/>
                  <w:sz w:val="20"/>
                </w:rPr>
                <w:t>Size (Bytes)</w:t>
              </w:r>
            </w:ins>
          </w:p>
        </w:tc>
        <w:tc>
          <w:tcPr>
            <w:tcW w:w="1659" w:type="dxa"/>
            <w:shd w:val="clear" w:color="auto" w:fill="4F81BD" w:themeFill="accent1"/>
          </w:tcPr>
          <w:p w14:paraId="35689B63" w14:textId="77777777" w:rsidR="006A04F8" w:rsidRPr="00A013FD" w:rsidRDefault="006A04F8" w:rsidP="00A013FD">
            <w:pPr>
              <w:spacing w:before="80" w:after="80"/>
              <w:rPr>
                <w:ins w:id="19497" w:author="Ross Norsworthy" w:date="2020-03-20T01:39:00Z"/>
                <w:rFonts w:ascii="Times New Roman Bold" w:hAnsi="Times New Roman Bold" w:cs="Times New Roman Bold"/>
                <w:b/>
                <w:bCs/>
                <w:sz w:val="20"/>
                <w:lang w:eastAsia="de-DE"/>
              </w:rPr>
            </w:pPr>
            <w:ins w:id="19498" w:author="Ross Norsworthy" w:date="2020-03-20T01:39:00Z">
              <w:r w:rsidRPr="00A013FD">
                <w:rPr>
                  <w:rFonts w:ascii="Times New Roman Bold" w:hAnsi="Times New Roman Bold" w:cs="Times New Roman Bold"/>
                  <w:b/>
                  <w:sz w:val="20"/>
                </w:rPr>
                <w:t>Function</w:t>
              </w:r>
            </w:ins>
          </w:p>
        </w:tc>
        <w:tc>
          <w:tcPr>
            <w:tcW w:w="4976" w:type="dxa"/>
            <w:shd w:val="clear" w:color="auto" w:fill="4F81BD" w:themeFill="accent1"/>
          </w:tcPr>
          <w:p w14:paraId="091DE329" w14:textId="77777777" w:rsidR="006A04F8" w:rsidRPr="00A013FD" w:rsidRDefault="006A04F8" w:rsidP="00A013FD">
            <w:pPr>
              <w:spacing w:before="80" w:after="80"/>
              <w:rPr>
                <w:ins w:id="19499" w:author="Ross Norsworthy" w:date="2020-03-20T01:39:00Z"/>
                <w:rFonts w:ascii="Times New Roman Bold" w:hAnsi="Times New Roman Bold" w:cs="Times New Roman Bold"/>
                <w:b/>
                <w:bCs/>
                <w:sz w:val="20"/>
                <w:lang w:eastAsia="de-DE"/>
              </w:rPr>
            </w:pPr>
            <w:ins w:id="19500" w:author="Ross Norsworthy" w:date="2020-03-20T01:39:00Z">
              <w:r w:rsidRPr="00A013FD">
                <w:rPr>
                  <w:rFonts w:ascii="Times New Roman Bold" w:hAnsi="Times New Roman Bold" w:cs="Times New Roman Bold"/>
                  <w:b/>
                  <w:sz w:val="20"/>
                </w:rPr>
                <w:t>Content</w:t>
              </w:r>
            </w:ins>
          </w:p>
        </w:tc>
      </w:tr>
      <w:tr w:rsidR="006A04F8" w:rsidRPr="00A013FD" w14:paraId="0E6F65AF" w14:textId="77777777" w:rsidTr="003B2CEA">
        <w:trPr>
          <w:ins w:id="19501" w:author="Ross Norsworthy" w:date="2020-03-20T01:39:00Z"/>
        </w:trPr>
        <w:tc>
          <w:tcPr>
            <w:tcW w:w="966" w:type="dxa"/>
          </w:tcPr>
          <w:p w14:paraId="51B310F6" w14:textId="77777777" w:rsidR="006A04F8" w:rsidRPr="00FC7CF3" w:rsidRDefault="006A04F8" w:rsidP="00A013FD">
            <w:pPr>
              <w:spacing w:after="120"/>
              <w:rPr>
                <w:ins w:id="19502" w:author="Ross Norsworthy" w:date="2020-03-20T01:39:00Z"/>
                <w:rFonts w:cstheme="minorHAnsi"/>
                <w:sz w:val="20"/>
                <w:lang w:eastAsia="de-DE"/>
              </w:rPr>
            </w:pPr>
            <w:ins w:id="19503" w:author="Ross Norsworthy" w:date="2020-03-20T01:39:00Z">
              <w:r w:rsidRPr="00FC7CF3">
                <w:rPr>
                  <w:rFonts w:cstheme="minorHAnsi"/>
                  <w:sz w:val="20"/>
                  <w:lang w:eastAsia="de-DE"/>
                </w:rPr>
                <w:t>1</w:t>
              </w:r>
            </w:ins>
          </w:p>
        </w:tc>
        <w:tc>
          <w:tcPr>
            <w:tcW w:w="986" w:type="dxa"/>
          </w:tcPr>
          <w:p w14:paraId="263FC7B8" w14:textId="77777777" w:rsidR="006A04F8" w:rsidRPr="00FC7CF3" w:rsidRDefault="006A04F8" w:rsidP="00A013FD">
            <w:pPr>
              <w:spacing w:after="120"/>
              <w:rPr>
                <w:ins w:id="19504" w:author="Ross Norsworthy" w:date="2020-03-20T01:39:00Z"/>
                <w:rFonts w:cstheme="minorHAnsi"/>
                <w:sz w:val="20"/>
                <w:lang w:eastAsia="de-DE"/>
              </w:rPr>
            </w:pPr>
            <w:ins w:id="19505" w:author="Ross Norsworthy" w:date="2020-03-20T01:39:00Z">
              <w:r w:rsidRPr="00FC7CF3">
                <w:rPr>
                  <w:rFonts w:cstheme="minorHAnsi"/>
                  <w:sz w:val="20"/>
                  <w:lang w:eastAsia="de-DE"/>
                </w:rPr>
                <w:t>1</w:t>
              </w:r>
            </w:ins>
          </w:p>
        </w:tc>
        <w:tc>
          <w:tcPr>
            <w:tcW w:w="1659" w:type="dxa"/>
          </w:tcPr>
          <w:p w14:paraId="77DDB13C" w14:textId="77777777" w:rsidR="006A04F8" w:rsidRPr="00FC7CF3" w:rsidRDefault="006A04F8" w:rsidP="00A013FD">
            <w:pPr>
              <w:spacing w:after="120"/>
              <w:rPr>
                <w:ins w:id="19506" w:author="Ross Norsworthy" w:date="2020-03-20T01:39:00Z"/>
                <w:rFonts w:cstheme="minorHAnsi"/>
                <w:sz w:val="20"/>
                <w:lang w:eastAsia="de-DE"/>
              </w:rPr>
            </w:pPr>
            <w:ins w:id="19507" w:author="Ross Norsworthy" w:date="2020-03-20T01:39:00Z">
              <w:r w:rsidRPr="00FC7CF3">
                <w:rPr>
                  <w:rFonts w:cstheme="minorHAnsi"/>
                  <w:sz w:val="20"/>
                  <w:lang w:eastAsia="de-DE"/>
                </w:rPr>
                <w:t>Type</w:t>
              </w:r>
            </w:ins>
          </w:p>
        </w:tc>
        <w:tc>
          <w:tcPr>
            <w:tcW w:w="4976" w:type="dxa"/>
          </w:tcPr>
          <w:p w14:paraId="4988CAAF" w14:textId="77777777" w:rsidR="006A04F8" w:rsidRDefault="006A04F8" w:rsidP="00A013FD">
            <w:pPr>
              <w:spacing w:after="120"/>
              <w:rPr>
                <w:ins w:id="19508" w:author="USA Editor 2021" w:date="2021-01-20T13:08:00Z"/>
                <w:rFonts w:cstheme="minorHAnsi"/>
                <w:sz w:val="20"/>
                <w:lang w:eastAsia="de-DE"/>
              </w:rPr>
            </w:pPr>
            <w:ins w:id="19509" w:author="Ross Norsworthy" w:date="2020-03-20T01:39:00Z">
              <w:r w:rsidRPr="00FC7CF3">
                <w:rPr>
                  <w:rFonts w:cstheme="minorHAnsi"/>
                  <w:sz w:val="20"/>
                  <w:lang w:eastAsia="de-DE"/>
                </w:rPr>
                <w:t>Bulletin Board start fragment 1, network info</w:t>
              </w:r>
            </w:ins>
          </w:p>
          <w:p w14:paraId="0EE5515F" w14:textId="758F52F3" w:rsidR="006A04F8" w:rsidRPr="00FC7CF3" w:rsidRDefault="006A04F8" w:rsidP="00A013FD">
            <w:pPr>
              <w:spacing w:after="120"/>
              <w:rPr>
                <w:ins w:id="19510" w:author="Ross Norsworthy" w:date="2020-03-20T01:39:00Z"/>
                <w:rFonts w:cstheme="minorHAnsi"/>
                <w:sz w:val="20"/>
                <w:lang w:eastAsia="de-DE"/>
              </w:rPr>
            </w:pPr>
            <w:ins w:id="19511" w:author="USA Editor 2021" w:date="2021-01-20T13:08:00Z">
              <w:r w:rsidRPr="00D515D7">
                <w:rPr>
                  <w:rFonts w:cstheme="minorHAnsi"/>
                  <w:sz w:val="20"/>
                  <w:highlight w:val="green"/>
                  <w:lang w:eastAsia="de-DE"/>
                </w:rPr>
                <w:t>T</w:t>
              </w:r>
            </w:ins>
            <w:ins w:id="19512" w:author="USA Editor 2021" w:date="2021-01-20T13:09:00Z">
              <w:r w:rsidRPr="00D515D7">
                <w:rPr>
                  <w:rFonts w:cstheme="minorHAnsi"/>
                  <w:sz w:val="20"/>
                  <w:highlight w:val="green"/>
                  <w:lang w:eastAsia="de-DE"/>
                </w:rPr>
                <w:t>ype = 1</w:t>
              </w:r>
            </w:ins>
          </w:p>
        </w:tc>
      </w:tr>
      <w:tr w:rsidR="006A04F8" w:rsidRPr="00A013FD" w14:paraId="4118BEDF" w14:textId="77777777" w:rsidTr="003B2CEA">
        <w:trPr>
          <w:ins w:id="19513" w:author="Ross Norsworthy" w:date="2020-03-20T01:39:00Z"/>
        </w:trPr>
        <w:tc>
          <w:tcPr>
            <w:tcW w:w="966" w:type="dxa"/>
          </w:tcPr>
          <w:p w14:paraId="629C9894" w14:textId="77777777" w:rsidR="006A04F8" w:rsidRPr="00FC7CF3" w:rsidRDefault="006A04F8" w:rsidP="00A013FD">
            <w:pPr>
              <w:spacing w:after="120"/>
              <w:rPr>
                <w:ins w:id="19514" w:author="Ross Norsworthy" w:date="2020-03-20T01:39:00Z"/>
                <w:rFonts w:cstheme="minorHAnsi"/>
                <w:sz w:val="20"/>
                <w:lang w:eastAsia="de-DE"/>
              </w:rPr>
            </w:pPr>
            <w:ins w:id="19515" w:author="Ross Norsworthy" w:date="2020-03-20T01:39:00Z">
              <w:r w:rsidRPr="00FC7CF3">
                <w:rPr>
                  <w:rFonts w:cstheme="minorHAnsi"/>
                  <w:sz w:val="20"/>
                  <w:lang w:eastAsia="de-DE"/>
                </w:rPr>
                <w:t>2</w:t>
              </w:r>
            </w:ins>
          </w:p>
        </w:tc>
        <w:tc>
          <w:tcPr>
            <w:tcW w:w="986" w:type="dxa"/>
          </w:tcPr>
          <w:p w14:paraId="1E1B0C11" w14:textId="77777777" w:rsidR="006A04F8" w:rsidRPr="00FC7CF3" w:rsidRDefault="006A04F8" w:rsidP="00A013FD">
            <w:pPr>
              <w:spacing w:after="120"/>
              <w:rPr>
                <w:ins w:id="19516" w:author="Ross Norsworthy" w:date="2020-03-20T01:39:00Z"/>
                <w:rFonts w:cstheme="minorHAnsi"/>
                <w:sz w:val="20"/>
                <w:lang w:eastAsia="de-DE"/>
              </w:rPr>
            </w:pPr>
            <w:ins w:id="19517" w:author="Ross Norsworthy" w:date="2020-03-20T01:39:00Z">
              <w:r w:rsidRPr="00FC7CF3">
                <w:rPr>
                  <w:rFonts w:cstheme="minorHAnsi"/>
                  <w:sz w:val="20"/>
                  <w:lang w:eastAsia="de-DE"/>
                </w:rPr>
                <w:t>1</w:t>
              </w:r>
            </w:ins>
          </w:p>
        </w:tc>
        <w:tc>
          <w:tcPr>
            <w:tcW w:w="1659" w:type="dxa"/>
          </w:tcPr>
          <w:p w14:paraId="0EAA9B0E" w14:textId="77777777" w:rsidR="006A04F8" w:rsidRPr="00FC7CF3" w:rsidRDefault="006A04F8" w:rsidP="00A013FD">
            <w:pPr>
              <w:spacing w:after="120"/>
              <w:rPr>
                <w:ins w:id="19518" w:author="Ross Norsworthy" w:date="2020-03-20T01:39:00Z"/>
                <w:rFonts w:cstheme="minorHAnsi"/>
                <w:sz w:val="20"/>
                <w:lang w:eastAsia="de-DE"/>
              </w:rPr>
            </w:pPr>
            <w:ins w:id="19519" w:author="Ross Norsworthy" w:date="2020-03-20T01:39:00Z">
              <w:r w:rsidRPr="00FC7CF3">
                <w:rPr>
                  <w:rFonts w:cstheme="minorHAnsi"/>
                  <w:sz w:val="20"/>
                  <w:lang w:eastAsia="de-DE"/>
                </w:rPr>
                <w:t>Satellite ID</w:t>
              </w:r>
            </w:ins>
          </w:p>
        </w:tc>
        <w:tc>
          <w:tcPr>
            <w:tcW w:w="4976" w:type="dxa"/>
          </w:tcPr>
          <w:p w14:paraId="420B2860" w14:textId="77777777" w:rsidR="006A04F8" w:rsidRPr="00FC7CF3" w:rsidRDefault="006A04F8" w:rsidP="00A013FD">
            <w:pPr>
              <w:spacing w:after="120"/>
              <w:rPr>
                <w:ins w:id="19520" w:author="Ross Norsworthy" w:date="2020-03-20T01:39:00Z"/>
                <w:rFonts w:cstheme="minorHAnsi"/>
                <w:sz w:val="20"/>
                <w:lang w:eastAsia="de-DE"/>
              </w:rPr>
            </w:pPr>
            <w:ins w:id="19521" w:author="Ross Norsworthy" w:date="2020-03-20T01:39:00Z">
              <w:r w:rsidRPr="00FC7CF3">
                <w:rPr>
                  <w:rFonts w:cstheme="minorHAnsi"/>
                  <w:sz w:val="20"/>
                  <w:lang w:eastAsia="de-DE"/>
                </w:rPr>
                <w:t>0-255</w:t>
              </w:r>
            </w:ins>
          </w:p>
        </w:tc>
      </w:tr>
      <w:tr w:rsidR="006A04F8" w:rsidRPr="00A013FD" w14:paraId="1F661C2A" w14:textId="77777777" w:rsidTr="003B2CEA">
        <w:trPr>
          <w:ins w:id="19522" w:author="Ross Norsworthy" w:date="2020-03-20T01:39:00Z"/>
        </w:trPr>
        <w:tc>
          <w:tcPr>
            <w:tcW w:w="966" w:type="dxa"/>
          </w:tcPr>
          <w:p w14:paraId="6D5F3C3D" w14:textId="77777777" w:rsidR="006A04F8" w:rsidRPr="00FC7CF3" w:rsidRDefault="006A04F8" w:rsidP="00A013FD">
            <w:pPr>
              <w:spacing w:after="120"/>
              <w:rPr>
                <w:ins w:id="19523" w:author="Ross Norsworthy" w:date="2020-03-20T01:39:00Z"/>
                <w:rFonts w:cstheme="minorHAnsi"/>
                <w:sz w:val="20"/>
                <w:lang w:eastAsia="de-DE"/>
              </w:rPr>
            </w:pPr>
            <w:ins w:id="19524" w:author="Ross Norsworthy" w:date="2020-03-20T01:39:00Z">
              <w:r w:rsidRPr="00FC7CF3">
                <w:rPr>
                  <w:rFonts w:cstheme="minorHAnsi"/>
                  <w:sz w:val="20"/>
                  <w:lang w:eastAsia="de-DE"/>
                </w:rPr>
                <w:t>3</w:t>
              </w:r>
            </w:ins>
          </w:p>
        </w:tc>
        <w:tc>
          <w:tcPr>
            <w:tcW w:w="986" w:type="dxa"/>
          </w:tcPr>
          <w:p w14:paraId="2AEC9B6F" w14:textId="77777777" w:rsidR="006A04F8" w:rsidRPr="00FC7CF3" w:rsidRDefault="006A04F8" w:rsidP="00A013FD">
            <w:pPr>
              <w:spacing w:after="120"/>
              <w:rPr>
                <w:ins w:id="19525" w:author="Ross Norsworthy" w:date="2020-03-20T01:39:00Z"/>
                <w:rFonts w:cstheme="minorHAnsi"/>
                <w:sz w:val="20"/>
                <w:lang w:eastAsia="de-DE"/>
              </w:rPr>
            </w:pPr>
            <w:ins w:id="19526" w:author="Ross Norsworthy" w:date="2020-03-20T01:39:00Z">
              <w:r w:rsidRPr="00FC7CF3">
                <w:rPr>
                  <w:rFonts w:cstheme="minorHAnsi"/>
                  <w:sz w:val="20"/>
                  <w:lang w:eastAsia="de-DE"/>
                </w:rPr>
                <w:t>1</w:t>
              </w:r>
            </w:ins>
          </w:p>
        </w:tc>
        <w:tc>
          <w:tcPr>
            <w:tcW w:w="1659" w:type="dxa"/>
          </w:tcPr>
          <w:p w14:paraId="5213CA43" w14:textId="77777777" w:rsidR="006A04F8" w:rsidRPr="00FC7CF3" w:rsidRDefault="006A04F8" w:rsidP="00A013FD">
            <w:pPr>
              <w:spacing w:after="120"/>
              <w:rPr>
                <w:ins w:id="19527" w:author="Ross Norsworthy" w:date="2020-03-20T01:39:00Z"/>
                <w:rFonts w:cstheme="minorHAnsi"/>
                <w:sz w:val="20"/>
                <w:lang w:eastAsia="de-DE"/>
              </w:rPr>
            </w:pPr>
            <w:ins w:id="19528" w:author="Ross Norsworthy" w:date="2020-03-20T01:39:00Z">
              <w:r w:rsidRPr="00FC7CF3">
                <w:rPr>
                  <w:rFonts w:cstheme="minorHAnsi"/>
                  <w:sz w:val="20"/>
                  <w:lang w:eastAsia="de-DE"/>
                </w:rPr>
                <w:t>Primary Network ID</w:t>
              </w:r>
            </w:ins>
          </w:p>
        </w:tc>
        <w:tc>
          <w:tcPr>
            <w:tcW w:w="4976" w:type="dxa"/>
          </w:tcPr>
          <w:p w14:paraId="5C435D7B" w14:textId="77777777" w:rsidR="006A04F8" w:rsidRPr="00FC7CF3" w:rsidRDefault="006A04F8" w:rsidP="00A013FD">
            <w:pPr>
              <w:spacing w:after="120"/>
              <w:rPr>
                <w:ins w:id="19529" w:author="Ross Norsworthy" w:date="2020-03-20T01:39:00Z"/>
                <w:rFonts w:cstheme="minorHAnsi"/>
                <w:sz w:val="20"/>
                <w:lang w:eastAsia="de-DE"/>
              </w:rPr>
            </w:pPr>
            <w:ins w:id="19530" w:author="Ross Norsworthy" w:date="2020-03-20T01:39:00Z">
              <w:r w:rsidRPr="00FC7CF3">
                <w:rPr>
                  <w:rFonts w:cstheme="minorHAnsi"/>
                  <w:sz w:val="20"/>
                  <w:lang w:eastAsia="de-DE"/>
                </w:rPr>
                <w:t>0-255</w:t>
              </w:r>
            </w:ins>
          </w:p>
        </w:tc>
      </w:tr>
      <w:tr w:rsidR="006A04F8" w:rsidRPr="00A013FD" w14:paraId="53283443" w14:textId="77777777" w:rsidTr="003B2CEA">
        <w:trPr>
          <w:ins w:id="19531" w:author="Ross Norsworthy" w:date="2020-03-20T01:39:00Z"/>
        </w:trPr>
        <w:tc>
          <w:tcPr>
            <w:tcW w:w="966" w:type="dxa"/>
          </w:tcPr>
          <w:p w14:paraId="2B5340FD" w14:textId="77777777" w:rsidR="006A04F8" w:rsidRPr="00FC7CF3" w:rsidRDefault="006A04F8" w:rsidP="00A013FD">
            <w:pPr>
              <w:spacing w:after="120"/>
              <w:rPr>
                <w:ins w:id="19532" w:author="Ross Norsworthy" w:date="2020-03-20T01:39:00Z"/>
                <w:rFonts w:cstheme="minorHAnsi"/>
                <w:sz w:val="20"/>
                <w:lang w:eastAsia="de-DE"/>
              </w:rPr>
            </w:pPr>
            <w:ins w:id="19533" w:author="Ross Norsworthy" w:date="2020-03-20T01:39:00Z">
              <w:r w:rsidRPr="00FC7CF3">
                <w:rPr>
                  <w:rFonts w:cstheme="minorHAnsi"/>
                  <w:sz w:val="20"/>
                  <w:lang w:eastAsia="de-DE"/>
                </w:rPr>
                <w:t>4</w:t>
              </w:r>
            </w:ins>
          </w:p>
        </w:tc>
        <w:tc>
          <w:tcPr>
            <w:tcW w:w="986" w:type="dxa"/>
          </w:tcPr>
          <w:p w14:paraId="3EA2C003" w14:textId="77777777" w:rsidR="006A04F8" w:rsidRPr="00FC7CF3" w:rsidRDefault="006A04F8" w:rsidP="00A013FD">
            <w:pPr>
              <w:spacing w:after="120"/>
              <w:rPr>
                <w:ins w:id="19534" w:author="Ross Norsworthy" w:date="2020-03-20T01:39:00Z"/>
                <w:rFonts w:cstheme="minorHAnsi"/>
                <w:sz w:val="20"/>
                <w:lang w:eastAsia="de-DE"/>
              </w:rPr>
            </w:pPr>
            <w:ins w:id="19535" w:author="Ross Norsworthy" w:date="2020-03-20T01:39:00Z">
              <w:r w:rsidRPr="00FC7CF3">
                <w:rPr>
                  <w:rFonts w:cstheme="minorHAnsi"/>
                  <w:sz w:val="20"/>
                  <w:lang w:eastAsia="de-DE"/>
                </w:rPr>
                <w:t>1</w:t>
              </w:r>
            </w:ins>
          </w:p>
        </w:tc>
        <w:tc>
          <w:tcPr>
            <w:tcW w:w="1659" w:type="dxa"/>
          </w:tcPr>
          <w:p w14:paraId="04ACFD7F" w14:textId="77777777" w:rsidR="006A04F8" w:rsidRPr="00FC7CF3" w:rsidRDefault="006A04F8" w:rsidP="00A013FD">
            <w:pPr>
              <w:spacing w:after="120"/>
              <w:rPr>
                <w:ins w:id="19536" w:author="Ross Norsworthy" w:date="2020-03-20T01:39:00Z"/>
                <w:rFonts w:cstheme="minorHAnsi"/>
                <w:sz w:val="20"/>
                <w:lang w:eastAsia="de-DE"/>
              </w:rPr>
            </w:pPr>
            <w:ins w:id="19537" w:author="Ross Norsworthy" w:date="2020-03-20T01:39:00Z">
              <w:r w:rsidRPr="00FC7CF3">
                <w:rPr>
                  <w:rFonts w:cstheme="minorHAnsi"/>
                  <w:sz w:val="20"/>
                  <w:lang w:eastAsia="de-DE"/>
                </w:rPr>
                <w:t>Roaming Network ID</w:t>
              </w:r>
            </w:ins>
          </w:p>
        </w:tc>
        <w:tc>
          <w:tcPr>
            <w:tcW w:w="4976" w:type="dxa"/>
          </w:tcPr>
          <w:p w14:paraId="7B85B2C5" w14:textId="77777777" w:rsidR="006A04F8" w:rsidRPr="00FC7CF3" w:rsidRDefault="006A04F8" w:rsidP="00A013FD">
            <w:pPr>
              <w:spacing w:after="120"/>
              <w:rPr>
                <w:ins w:id="19538" w:author="Ross Norsworthy" w:date="2020-03-20T01:39:00Z"/>
                <w:rFonts w:cstheme="minorHAnsi"/>
                <w:sz w:val="20"/>
                <w:lang w:eastAsia="de-DE"/>
              </w:rPr>
            </w:pPr>
            <w:ins w:id="19539" w:author="Ross Norsworthy" w:date="2020-03-20T01:39:00Z">
              <w:r w:rsidRPr="00FC7CF3">
                <w:rPr>
                  <w:rFonts w:cstheme="minorHAnsi"/>
                  <w:sz w:val="20"/>
                  <w:lang w:eastAsia="de-DE"/>
                </w:rPr>
                <w:t>0-255</w:t>
              </w:r>
            </w:ins>
          </w:p>
        </w:tc>
      </w:tr>
      <w:tr w:rsidR="006A04F8" w:rsidRPr="00A013FD" w14:paraId="153B2B1C" w14:textId="77777777" w:rsidTr="003B2CEA">
        <w:trPr>
          <w:ins w:id="19540" w:author="Ross Norsworthy" w:date="2020-03-20T01:39:00Z"/>
        </w:trPr>
        <w:tc>
          <w:tcPr>
            <w:tcW w:w="966" w:type="dxa"/>
          </w:tcPr>
          <w:p w14:paraId="4869E28E" w14:textId="77777777" w:rsidR="006A04F8" w:rsidRPr="00FC7CF3" w:rsidRDefault="006A04F8" w:rsidP="00A013FD">
            <w:pPr>
              <w:spacing w:after="120"/>
              <w:rPr>
                <w:ins w:id="19541" w:author="Ross Norsworthy" w:date="2020-03-20T01:39:00Z"/>
                <w:rFonts w:cstheme="minorHAnsi"/>
                <w:sz w:val="20"/>
                <w:lang w:eastAsia="de-DE"/>
              </w:rPr>
            </w:pPr>
            <w:ins w:id="19542" w:author="Ross Norsworthy" w:date="2020-03-20T01:39:00Z">
              <w:r w:rsidRPr="00FC7CF3">
                <w:rPr>
                  <w:rFonts w:cstheme="minorHAnsi"/>
                  <w:sz w:val="20"/>
                  <w:lang w:eastAsia="de-DE"/>
                </w:rPr>
                <w:t>5</w:t>
              </w:r>
            </w:ins>
          </w:p>
        </w:tc>
        <w:tc>
          <w:tcPr>
            <w:tcW w:w="986" w:type="dxa"/>
          </w:tcPr>
          <w:p w14:paraId="2AD04882" w14:textId="77777777" w:rsidR="006A04F8" w:rsidRPr="00FC7CF3" w:rsidRDefault="006A04F8" w:rsidP="00A013FD">
            <w:pPr>
              <w:spacing w:after="120"/>
              <w:rPr>
                <w:ins w:id="19543" w:author="Ross Norsworthy" w:date="2020-03-20T01:39:00Z"/>
                <w:rFonts w:cstheme="minorHAnsi"/>
                <w:sz w:val="20"/>
                <w:lang w:eastAsia="de-DE"/>
              </w:rPr>
            </w:pPr>
            <w:ins w:id="19544" w:author="Ross Norsworthy" w:date="2020-03-20T01:39:00Z">
              <w:r w:rsidRPr="00FC7CF3">
                <w:rPr>
                  <w:rFonts w:cstheme="minorHAnsi"/>
                  <w:sz w:val="20"/>
                  <w:lang w:eastAsia="de-DE"/>
                </w:rPr>
                <w:t>2</w:t>
              </w:r>
            </w:ins>
          </w:p>
        </w:tc>
        <w:tc>
          <w:tcPr>
            <w:tcW w:w="1659" w:type="dxa"/>
          </w:tcPr>
          <w:p w14:paraId="137A5BE0" w14:textId="77777777" w:rsidR="006A04F8" w:rsidRPr="00FC7CF3" w:rsidRDefault="006A04F8" w:rsidP="00A013FD">
            <w:pPr>
              <w:spacing w:after="120"/>
              <w:rPr>
                <w:ins w:id="19545" w:author="Ross Norsworthy" w:date="2020-03-20T01:39:00Z"/>
                <w:rFonts w:cstheme="minorHAnsi"/>
                <w:sz w:val="20"/>
                <w:lang w:eastAsia="de-DE"/>
              </w:rPr>
            </w:pPr>
            <w:ins w:id="19546" w:author="Ross Norsworthy" w:date="2020-03-20T01:39:00Z">
              <w:r w:rsidRPr="00FC7CF3">
                <w:rPr>
                  <w:rFonts w:cstheme="minorHAnsi"/>
                  <w:sz w:val="20"/>
                  <w:lang w:eastAsia="de-DE"/>
                </w:rPr>
                <w:t>SBB Version</w:t>
              </w:r>
            </w:ins>
          </w:p>
        </w:tc>
        <w:tc>
          <w:tcPr>
            <w:tcW w:w="4976" w:type="dxa"/>
          </w:tcPr>
          <w:p w14:paraId="58236023" w14:textId="77777777" w:rsidR="006A04F8" w:rsidRPr="00FC7CF3" w:rsidRDefault="006A04F8" w:rsidP="00A013FD">
            <w:pPr>
              <w:spacing w:after="120"/>
              <w:rPr>
                <w:ins w:id="19547" w:author="Ross Norsworthy" w:date="2020-03-20T01:39:00Z"/>
                <w:rFonts w:cstheme="minorHAnsi"/>
                <w:sz w:val="20"/>
              </w:rPr>
            </w:pPr>
            <w:ins w:id="19548" w:author="Ross Norsworthy" w:date="2020-03-20T01:39:00Z">
              <w:r w:rsidRPr="00FC7CF3">
                <w:rPr>
                  <w:rFonts w:cstheme="minorHAnsi"/>
                  <w:sz w:val="20"/>
                </w:rPr>
                <w:t>Version number of this Bulletin Board</w:t>
              </w:r>
            </w:ins>
          </w:p>
          <w:p w14:paraId="602C0EA8" w14:textId="77777777" w:rsidR="006A04F8" w:rsidRPr="00FC7CF3" w:rsidRDefault="006A04F8" w:rsidP="00A013FD">
            <w:pPr>
              <w:spacing w:after="120"/>
              <w:rPr>
                <w:ins w:id="19549" w:author="Ross Norsworthy" w:date="2020-03-20T01:39:00Z"/>
                <w:rFonts w:cstheme="minorHAnsi"/>
                <w:sz w:val="20"/>
              </w:rPr>
            </w:pPr>
            <w:ins w:id="19550" w:author="Ross Norsworthy" w:date="2020-03-20T01:39:00Z">
              <w:r w:rsidRPr="00FC7CF3">
                <w:rPr>
                  <w:rFonts w:cstheme="minorHAnsi"/>
                  <w:sz w:val="20"/>
                </w:rPr>
                <w:t xml:space="preserve">All valid versions are stored in the ship terminal </w:t>
              </w:r>
              <w:r w:rsidRPr="00FC7CF3">
                <w:rPr>
                  <w:rFonts w:cstheme="minorHAnsi"/>
                  <w:strike/>
                  <w:sz w:val="20"/>
                </w:rPr>
                <w:t>.</w:t>
              </w:r>
            </w:ins>
          </w:p>
        </w:tc>
      </w:tr>
      <w:tr w:rsidR="006A04F8" w:rsidRPr="00A013FD" w14:paraId="534FA75E" w14:textId="77777777" w:rsidTr="003B2CEA">
        <w:trPr>
          <w:ins w:id="19551" w:author="Ross Norsworthy" w:date="2020-03-20T01:39:00Z"/>
        </w:trPr>
        <w:tc>
          <w:tcPr>
            <w:tcW w:w="966" w:type="dxa"/>
          </w:tcPr>
          <w:p w14:paraId="19F1901D" w14:textId="77777777" w:rsidR="006A04F8" w:rsidRPr="00FC7CF3" w:rsidRDefault="006A04F8" w:rsidP="00A013FD">
            <w:pPr>
              <w:spacing w:after="120"/>
              <w:rPr>
                <w:ins w:id="19552" w:author="Ross Norsworthy" w:date="2020-03-20T01:39:00Z"/>
                <w:rFonts w:cstheme="minorHAnsi"/>
                <w:sz w:val="20"/>
                <w:lang w:eastAsia="de-DE"/>
              </w:rPr>
            </w:pPr>
            <w:ins w:id="19553" w:author="Ross Norsworthy" w:date="2020-03-20T01:39:00Z">
              <w:r w:rsidRPr="00FC7CF3">
                <w:rPr>
                  <w:rFonts w:cstheme="minorHAnsi"/>
                  <w:sz w:val="20"/>
                  <w:lang w:eastAsia="de-DE"/>
                </w:rPr>
                <w:t>6</w:t>
              </w:r>
            </w:ins>
          </w:p>
        </w:tc>
        <w:tc>
          <w:tcPr>
            <w:tcW w:w="986" w:type="dxa"/>
          </w:tcPr>
          <w:p w14:paraId="21538A7C" w14:textId="77777777" w:rsidR="006A04F8" w:rsidRPr="00FC7CF3" w:rsidRDefault="006A04F8" w:rsidP="00A013FD">
            <w:pPr>
              <w:spacing w:after="120"/>
              <w:rPr>
                <w:ins w:id="19554" w:author="Ross Norsworthy" w:date="2020-03-20T01:39:00Z"/>
                <w:rFonts w:cstheme="minorHAnsi"/>
                <w:sz w:val="20"/>
                <w:lang w:eastAsia="de-DE"/>
              </w:rPr>
            </w:pPr>
            <w:ins w:id="19555" w:author="Ross Norsworthy" w:date="2020-03-20T01:39:00Z">
              <w:r w:rsidRPr="00FC7CF3">
                <w:rPr>
                  <w:rFonts w:cstheme="minorHAnsi"/>
                  <w:sz w:val="20"/>
                  <w:lang w:eastAsia="de-DE"/>
                </w:rPr>
                <w:t>4</w:t>
              </w:r>
            </w:ins>
          </w:p>
        </w:tc>
        <w:tc>
          <w:tcPr>
            <w:tcW w:w="1659" w:type="dxa"/>
          </w:tcPr>
          <w:p w14:paraId="1CF471DE" w14:textId="77777777" w:rsidR="006A04F8" w:rsidRPr="00FC7CF3" w:rsidRDefault="006A04F8" w:rsidP="00A013FD">
            <w:pPr>
              <w:spacing w:after="120"/>
              <w:rPr>
                <w:ins w:id="19556" w:author="Ross Norsworthy" w:date="2020-03-20T01:39:00Z"/>
                <w:rFonts w:cstheme="minorHAnsi"/>
                <w:sz w:val="20"/>
                <w:lang w:eastAsia="de-DE"/>
              </w:rPr>
            </w:pPr>
            <w:ins w:id="19557" w:author="Ross Norsworthy" w:date="2020-03-20T01:39:00Z">
              <w:r w:rsidRPr="00FC7CF3">
                <w:rPr>
                  <w:rFonts w:cstheme="minorHAnsi"/>
                  <w:sz w:val="20"/>
                  <w:lang w:eastAsia="de-DE"/>
                </w:rPr>
                <w:t>Start time</w:t>
              </w:r>
            </w:ins>
          </w:p>
        </w:tc>
        <w:tc>
          <w:tcPr>
            <w:tcW w:w="4976" w:type="dxa"/>
          </w:tcPr>
          <w:p w14:paraId="68C11BAD" w14:textId="77777777" w:rsidR="006A04F8" w:rsidRPr="00FC7CF3" w:rsidRDefault="006A04F8" w:rsidP="00A013FD">
            <w:pPr>
              <w:spacing w:after="120"/>
              <w:rPr>
                <w:ins w:id="19558" w:author="Ross Norsworthy" w:date="2020-03-20T01:39:00Z"/>
                <w:rFonts w:cstheme="minorHAnsi"/>
                <w:sz w:val="20"/>
                <w:lang w:eastAsia="de-DE"/>
              </w:rPr>
            </w:pPr>
            <w:ins w:id="19559" w:author="Ross Norsworthy" w:date="2020-03-20T01:39:00Z">
              <w:r w:rsidRPr="00FC7CF3">
                <w:rPr>
                  <w:rFonts w:cstheme="minorHAnsi"/>
                  <w:sz w:val="20"/>
                </w:rPr>
                <w:t>UTC start time for this version of the Bulletin Board in number of seconds since 1. January 2000 00:00:00 UTC</w:t>
              </w:r>
            </w:ins>
          </w:p>
        </w:tc>
      </w:tr>
      <w:tr w:rsidR="006A04F8" w:rsidRPr="00A013FD" w14:paraId="791C2EB1" w14:textId="77777777" w:rsidTr="003B2CEA">
        <w:trPr>
          <w:ins w:id="19560" w:author="Ross Norsworthy" w:date="2020-03-20T01:39:00Z"/>
        </w:trPr>
        <w:tc>
          <w:tcPr>
            <w:tcW w:w="966" w:type="dxa"/>
          </w:tcPr>
          <w:p w14:paraId="31D4B417" w14:textId="77777777" w:rsidR="006A04F8" w:rsidRPr="00FC7CF3" w:rsidRDefault="006A04F8" w:rsidP="00A013FD">
            <w:pPr>
              <w:spacing w:after="120"/>
              <w:rPr>
                <w:ins w:id="19561" w:author="Ross Norsworthy" w:date="2020-03-20T01:39:00Z"/>
                <w:rFonts w:cstheme="minorHAnsi"/>
                <w:sz w:val="20"/>
                <w:lang w:eastAsia="de-DE"/>
              </w:rPr>
            </w:pPr>
            <w:ins w:id="19562" w:author="Ross Norsworthy" w:date="2020-03-20T01:39:00Z">
              <w:r w:rsidRPr="00FC7CF3">
                <w:rPr>
                  <w:rFonts w:cstheme="minorHAnsi"/>
                  <w:sz w:val="20"/>
                  <w:lang w:eastAsia="de-DE"/>
                </w:rPr>
                <w:t>7</w:t>
              </w:r>
            </w:ins>
          </w:p>
        </w:tc>
        <w:tc>
          <w:tcPr>
            <w:tcW w:w="986" w:type="dxa"/>
          </w:tcPr>
          <w:p w14:paraId="4E1697E4" w14:textId="77777777" w:rsidR="006A04F8" w:rsidRPr="00FC7CF3" w:rsidRDefault="006A04F8" w:rsidP="00A013FD">
            <w:pPr>
              <w:spacing w:after="120"/>
              <w:rPr>
                <w:ins w:id="19563" w:author="Ross Norsworthy" w:date="2020-03-20T01:39:00Z"/>
                <w:rFonts w:cstheme="minorHAnsi"/>
                <w:sz w:val="20"/>
                <w:lang w:eastAsia="de-DE"/>
              </w:rPr>
            </w:pPr>
            <w:ins w:id="19564" w:author="Ross Norsworthy" w:date="2020-03-20T01:39:00Z">
              <w:r w:rsidRPr="00FC7CF3">
                <w:rPr>
                  <w:rFonts w:cstheme="minorHAnsi"/>
                  <w:sz w:val="20"/>
                  <w:lang w:eastAsia="de-DE"/>
                </w:rPr>
                <w:t>2</w:t>
              </w:r>
            </w:ins>
          </w:p>
        </w:tc>
        <w:tc>
          <w:tcPr>
            <w:tcW w:w="1659" w:type="dxa"/>
          </w:tcPr>
          <w:p w14:paraId="53CDDE78" w14:textId="77777777" w:rsidR="006A04F8" w:rsidRPr="00FC7CF3" w:rsidRDefault="006A04F8" w:rsidP="00A013FD">
            <w:pPr>
              <w:spacing w:after="120"/>
              <w:rPr>
                <w:ins w:id="19565" w:author="Ross Norsworthy" w:date="2020-03-20T01:39:00Z"/>
                <w:rFonts w:cstheme="minorHAnsi"/>
                <w:sz w:val="20"/>
                <w:lang w:eastAsia="de-DE"/>
              </w:rPr>
            </w:pPr>
            <w:ins w:id="19566" w:author="Ross Norsworthy" w:date="2020-03-20T01:39:00Z">
              <w:r w:rsidRPr="00FC7CF3">
                <w:rPr>
                  <w:rFonts w:cstheme="minorHAnsi"/>
                  <w:sz w:val="20"/>
                  <w:lang w:eastAsia="de-DE"/>
                </w:rPr>
                <w:t>Validity duration</w:t>
              </w:r>
            </w:ins>
          </w:p>
        </w:tc>
        <w:tc>
          <w:tcPr>
            <w:tcW w:w="4976" w:type="dxa"/>
          </w:tcPr>
          <w:p w14:paraId="1BDC76DD" w14:textId="77777777" w:rsidR="006A04F8" w:rsidRPr="00FC7CF3" w:rsidRDefault="006A04F8" w:rsidP="00A013FD">
            <w:pPr>
              <w:spacing w:after="120"/>
              <w:rPr>
                <w:ins w:id="19567" w:author="Ross Norsworthy" w:date="2020-03-20T01:39:00Z"/>
                <w:rFonts w:cstheme="minorHAnsi"/>
                <w:sz w:val="20"/>
              </w:rPr>
            </w:pPr>
            <w:ins w:id="19568" w:author="Ross Norsworthy" w:date="2020-03-20T01:39:00Z">
              <w:r w:rsidRPr="00FC7CF3">
                <w:rPr>
                  <w:rFonts w:cstheme="minorHAnsi"/>
                  <w:sz w:val="20"/>
                </w:rPr>
                <w:t>Lifetime of this version in number of 1 minute frames</w:t>
              </w:r>
            </w:ins>
          </w:p>
          <w:p w14:paraId="73C8CAE2" w14:textId="77777777" w:rsidR="006A04F8" w:rsidRPr="00FC7CF3" w:rsidRDefault="006A04F8" w:rsidP="00A013FD">
            <w:pPr>
              <w:spacing w:after="120"/>
              <w:rPr>
                <w:ins w:id="19569" w:author="Ross Norsworthy" w:date="2020-03-20T01:39:00Z"/>
                <w:rFonts w:cstheme="minorHAnsi"/>
                <w:sz w:val="20"/>
                <w:lang w:eastAsia="de-DE"/>
              </w:rPr>
            </w:pPr>
            <w:ins w:id="19570" w:author="Ross Norsworthy" w:date="2020-03-20T01:39:00Z">
              <w:r w:rsidRPr="00FC7CF3">
                <w:rPr>
                  <w:rFonts w:cstheme="minorHAnsi"/>
                  <w:sz w:val="20"/>
                </w:rPr>
                <w:t>Up to 45 days</w:t>
              </w:r>
            </w:ins>
          </w:p>
        </w:tc>
      </w:tr>
      <w:tr w:rsidR="006A04F8" w:rsidRPr="00A013FD" w:rsidDel="003B2CEA" w14:paraId="59FCD324" w14:textId="659AF736" w:rsidTr="003B2CEA">
        <w:trPr>
          <w:ins w:id="19571" w:author="Ross Norsworthy" w:date="2020-03-20T01:39:00Z"/>
          <w:del w:id="19572" w:author="USA Editor 2021" w:date="2021-01-15T11:17:00Z"/>
        </w:trPr>
        <w:tc>
          <w:tcPr>
            <w:tcW w:w="966" w:type="dxa"/>
          </w:tcPr>
          <w:p w14:paraId="49384066" w14:textId="5EDA09F1" w:rsidR="006A04F8" w:rsidRPr="006F339D" w:rsidDel="003B2CEA" w:rsidRDefault="006A04F8" w:rsidP="00A013FD">
            <w:pPr>
              <w:spacing w:after="120"/>
              <w:rPr>
                <w:ins w:id="19573" w:author="Ross Norsworthy" w:date="2020-03-20T01:39:00Z"/>
                <w:del w:id="19574" w:author="USA Editor 2021" w:date="2021-01-15T11:17:00Z"/>
                <w:rFonts w:cstheme="minorHAnsi"/>
                <w:sz w:val="20"/>
                <w:lang w:eastAsia="de-DE"/>
              </w:rPr>
            </w:pPr>
            <w:ins w:id="19575" w:author="Ross Norsworthy" w:date="2020-03-20T01:39:00Z">
              <w:del w:id="19576" w:author="USA Editor 2021" w:date="2021-01-15T11:17:00Z">
                <w:r w:rsidRPr="006F339D" w:rsidDel="003B2CEA">
                  <w:rPr>
                    <w:rFonts w:cstheme="minorHAnsi"/>
                    <w:sz w:val="20"/>
                    <w:lang w:eastAsia="de-DE"/>
                  </w:rPr>
                  <w:delText>8</w:delText>
                </w:r>
              </w:del>
            </w:ins>
          </w:p>
        </w:tc>
        <w:tc>
          <w:tcPr>
            <w:tcW w:w="986" w:type="dxa"/>
          </w:tcPr>
          <w:p w14:paraId="6736AD58" w14:textId="0D5518DB" w:rsidR="006A04F8" w:rsidRPr="006F339D" w:rsidDel="003B2CEA" w:rsidRDefault="006A04F8" w:rsidP="00A013FD">
            <w:pPr>
              <w:spacing w:after="120"/>
              <w:rPr>
                <w:ins w:id="19577" w:author="Ross Norsworthy" w:date="2020-03-20T01:39:00Z"/>
                <w:del w:id="19578" w:author="USA Editor 2021" w:date="2021-01-15T11:17:00Z"/>
                <w:rFonts w:cstheme="minorHAnsi"/>
                <w:sz w:val="20"/>
                <w:lang w:eastAsia="de-DE"/>
              </w:rPr>
            </w:pPr>
            <w:ins w:id="19579" w:author="Ross Norsworthy" w:date="2020-03-20T01:39:00Z">
              <w:del w:id="19580" w:author="USA Editor 2021" w:date="2021-01-15T11:17:00Z">
                <w:r w:rsidRPr="006F339D" w:rsidDel="003B2CEA">
                  <w:rPr>
                    <w:rFonts w:cstheme="minorHAnsi"/>
                    <w:sz w:val="20"/>
                    <w:lang w:eastAsia="de-DE"/>
                  </w:rPr>
                  <w:delText>1</w:delText>
                </w:r>
              </w:del>
            </w:ins>
          </w:p>
        </w:tc>
        <w:tc>
          <w:tcPr>
            <w:tcW w:w="1659" w:type="dxa"/>
          </w:tcPr>
          <w:p w14:paraId="37A4E68E" w14:textId="7266CB33" w:rsidR="006A04F8" w:rsidRPr="006F339D" w:rsidDel="003B2CEA" w:rsidRDefault="006A04F8" w:rsidP="00A013FD">
            <w:pPr>
              <w:spacing w:after="120"/>
              <w:rPr>
                <w:ins w:id="19581" w:author="Ross Norsworthy" w:date="2020-03-20T01:39:00Z"/>
                <w:del w:id="19582" w:author="USA Editor 2021" w:date="2021-01-15T11:17:00Z"/>
                <w:rFonts w:cstheme="minorHAnsi"/>
                <w:sz w:val="20"/>
                <w:lang w:eastAsia="de-DE"/>
              </w:rPr>
            </w:pPr>
            <w:ins w:id="19583" w:author="Ross Norsworthy" w:date="2020-03-20T01:39:00Z">
              <w:del w:id="19584" w:author="USA Editor 2021" w:date="2021-01-15T11:17:00Z">
                <w:r w:rsidRPr="006F339D" w:rsidDel="003B2CEA">
                  <w:rPr>
                    <w:rFonts w:cstheme="minorHAnsi"/>
                    <w:sz w:val="20"/>
                    <w:lang w:eastAsia="de-DE"/>
                  </w:rPr>
                  <w:delText>Network status</w:delText>
                </w:r>
              </w:del>
            </w:ins>
          </w:p>
        </w:tc>
        <w:tc>
          <w:tcPr>
            <w:tcW w:w="4976" w:type="dxa"/>
          </w:tcPr>
          <w:p w14:paraId="4C2DAA68" w14:textId="2E7224A6" w:rsidR="006A04F8" w:rsidRPr="006F339D" w:rsidDel="003B2CEA" w:rsidRDefault="006A04F8" w:rsidP="00A013FD">
            <w:pPr>
              <w:spacing w:after="120"/>
              <w:rPr>
                <w:ins w:id="19585" w:author="Ross Norsworthy" w:date="2020-03-20T01:39:00Z"/>
                <w:del w:id="19586" w:author="USA Editor 2021" w:date="2021-01-15T11:17:00Z"/>
                <w:rFonts w:cstheme="minorHAnsi"/>
                <w:sz w:val="20"/>
                <w:lang w:eastAsia="de-DE"/>
              </w:rPr>
            </w:pPr>
            <w:ins w:id="19587" w:author="Ross Norsworthy" w:date="2020-03-20T01:39:00Z">
              <w:del w:id="19588" w:author="USA Editor 2021" w:date="2021-01-15T11:17:00Z">
                <w:r w:rsidRPr="006F339D" w:rsidDel="003B2CEA">
                  <w:rPr>
                    <w:rFonts w:cstheme="minorHAnsi"/>
                    <w:sz w:val="20"/>
                    <w:lang w:eastAsia="de-DE"/>
                  </w:rPr>
                  <w:delText>0: Operational</w:delText>
                </w:r>
              </w:del>
            </w:ins>
          </w:p>
          <w:p w14:paraId="0EEF22F0" w14:textId="543B28D1" w:rsidR="006A04F8" w:rsidRPr="006F339D" w:rsidDel="003B2CEA" w:rsidRDefault="006A04F8" w:rsidP="00A013FD">
            <w:pPr>
              <w:spacing w:after="120"/>
              <w:rPr>
                <w:ins w:id="19589" w:author="Ross Norsworthy" w:date="2020-03-20T01:39:00Z"/>
                <w:del w:id="19590" w:author="USA Editor 2021" w:date="2021-01-15T11:17:00Z"/>
                <w:rFonts w:cstheme="minorHAnsi"/>
                <w:sz w:val="20"/>
                <w:lang w:eastAsia="de-DE"/>
              </w:rPr>
            </w:pPr>
            <w:ins w:id="19591" w:author="Ross Norsworthy" w:date="2020-03-20T01:39:00Z">
              <w:del w:id="19592" w:author="USA Editor 2021" w:date="2021-01-15T11:17:00Z">
                <w:r w:rsidRPr="006F339D" w:rsidDel="003B2CEA">
                  <w:rPr>
                    <w:rFonts w:cstheme="minorHAnsi"/>
                    <w:sz w:val="20"/>
                    <w:lang w:eastAsia="de-DE"/>
                  </w:rPr>
                  <w:delText>1: Reduced availability</w:delText>
                </w:r>
              </w:del>
            </w:ins>
          </w:p>
          <w:p w14:paraId="071C0BC9" w14:textId="33552C8D" w:rsidR="006A04F8" w:rsidRPr="006F339D" w:rsidDel="003B2CEA" w:rsidRDefault="006A04F8" w:rsidP="00A013FD">
            <w:pPr>
              <w:spacing w:after="120"/>
              <w:rPr>
                <w:ins w:id="19593" w:author="Ross Norsworthy" w:date="2020-03-20T01:39:00Z"/>
                <w:del w:id="19594" w:author="USA Editor 2021" w:date="2021-01-15T11:17:00Z"/>
                <w:rFonts w:cstheme="minorHAnsi"/>
                <w:sz w:val="20"/>
                <w:lang w:eastAsia="de-DE"/>
              </w:rPr>
            </w:pPr>
            <w:ins w:id="19595" w:author="Ross Norsworthy" w:date="2020-03-20T01:39:00Z">
              <w:del w:id="19596" w:author="USA Editor 2021" w:date="2021-01-15T11:17:00Z">
                <w:r w:rsidRPr="006F339D" w:rsidDel="003B2CEA">
                  <w:rPr>
                    <w:rFonts w:cstheme="minorHAnsi"/>
                    <w:sz w:val="20"/>
                    <w:lang w:eastAsia="de-DE"/>
                  </w:rPr>
                  <w:delText>2: Network down</w:delText>
                </w:r>
              </w:del>
            </w:ins>
          </w:p>
        </w:tc>
      </w:tr>
      <w:tr w:rsidR="006A04F8" w:rsidRPr="00A013FD" w14:paraId="41B21E47" w14:textId="77777777" w:rsidTr="003B2CEA">
        <w:trPr>
          <w:ins w:id="19597" w:author="Ross Norsworthy" w:date="2020-03-20T01:39:00Z"/>
        </w:trPr>
        <w:tc>
          <w:tcPr>
            <w:tcW w:w="966" w:type="dxa"/>
          </w:tcPr>
          <w:p w14:paraId="533D03F6" w14:textId="77777777" w:rsidR="006A04F8" w:rsidRPr="006F339D" w:rsidRDefault="006A04F8" w:rsidP="00A013FD">
            <w:pPr>
              <w:spacing w:after="120"/>
              <w:rPr>
                <w:ins w:id="19598" w:author="Ross Norsworthy" w:date="2020-03-20T01:39:00Z"/>
                <w:rFonts w:cstheme="minorHAnsi"/>
                <w:sz w:val="20"/>
                <w:lang w:eastAsia="de-DE"/>
              </w:rPr>
            </w:pPr>
            <w:ins w:id="19599" w:author="Ross Norsworthy" w:date="2020-03-20T01:39:00Z">
              <w:del w:id="19600" w:author="2092 CG" w:date="2020-10-26T16:42:00Z">
                <w:r w:rsidRPr="006F339D" w:rsidDel="00573DEC">
                  <w:rPr>
                    <w:rFonts w:cstheme="minorHAnsi"/>
                    <w:sz w:val="20"/>
                    <w:lang w:eastAsia="de-DE"/>
                  </w:rPr>
                  <w:delText>9</w:delText>
                </w:r>
              </w:del>
            </w:ins>
            <w:ins w:id="19601" w:author="2092 CG" w:date="2020-10-26T16:42:00Z">
              <w:r w:rsidRPr="006F339D">
                <w:rPr>
                  <w:rFonts w:cstheme="minorHAnsi"/>
                  <w:sz w:val="20"/>
                  <w:lang w:eastAsia="de-DE"/>
                </w:rPr>
                <w:t>8</w:t>
              </w:r>
            </w:ins>
          </w:p>
        </w:tc>
        <w:tc>
          <w:tcPr>
            <w:tcW w:w="986" w:type="dxa"/>
          </w:tcPr>
          <w:p w14:paraId="04046F8C" w14:textId="77777777" w:rsidR="006A04F8" w:rsidRPr="006F339D" w:rsidRDefault="006A04F8" w:rsidP="00A013FD">
            <w:pPr>
              <w:spacing w:after="120"/>
              <w:rPr>
                <w:ins w:id="19602" w:author="Ross Norsworthy" w:date="2020-03-20T01:39:00Z"/>
                <w:rFonts w:cstheme="minorHAnsi"/>
                <w:sz w:val="20"/>
                <w:lang w:eastAsia="de-DE"/>
              </w:rPr>
            </w:pPr>
            <w:ins w:id="19603" w:author="Ross Norsworthy" w:date="2020-03-20T01:39:00Z">
              <w:r w:rsidRPr="006F339D">
                <w:rPr>
                  <w:rFonts w:cstheme="minorHAnsi"/>
                  <w:sz w:val="20"/>
                  <w:lang w:eastAsia="de-DE"/>
                </w:rPr>
                <w:t>1</w:t>
              </w:r>
            </w:ins>
          </w:p>
        </w:tc>
        <w:tc>
          <w:tcPr>
            <w:tcW w:w="1659" w:type="dxa"/>
          </w:tcPr>
          <w:p w14:paraId="3937F280" w14:textId="77777777" w:rsidR="006A04F8" w:rsidRPr="006F339D" w:rsidRDefault="006A04F8" w:rsidP="00A013FD">
            <w:pPr>
              <w:spacing w:after="120"/>
              <w:rPr>
                <w:ins w:id="19604" w:author="Ross Norsworthy" w:date="2020-03-20T01:39:00Z"/>
                <w:rFonts w:cstheme="minorHAnsi"/>
                <w:sz w:val="20"/>
                <w:lang w:eastAsia="de-DE"/>
              </w:rPr>
            </w:pPr>
            <w:ins w:id="19605" w:author="Ross Norsworthy" w:date="2020-03-20T01:39:00Z">
              <w:r w:rsidRPr="006F339D">
                <w:rPr>
                  <w:rFonts w:cstheme="minorHAnsi"/>
                  <w:sz w:val="20"/>
                  <w:lang w:eastAsia="de-DE"/>
                </w:rPr>
                <w:t>Service capabilities</w:t>
              </w:r>
            </w:ins>
          </w:p>
        </w:tc>
        <w:tc>
          <w:tcPr>
            <w:tcW w:w="4976" w:type="dxa"/>
          </w:tcPr>
          <w:p w14:paraId="325EEB86" w14:textId="77777777" w:rsidR="006A04F8" w:rsidRPr="00FC7CF3" w:rsidRDefault="006A04F8" w:rsidP="00A013FD">
            <w:pPr>
              <w:spacing w:after="120"/>
              <w:rPr>
                <w:ins w:id="19606" w:author="Ross Norsworthy" w:date="2020-03-20T01:39:00Z"/>
                <w:rFonts w:cstheme="minorHAnsi"/>
                <w:sz w:val="20"/>
                <w:lang w:eastAsia="de-DE"/>
              </w:rPr>
            </w:pPr>
            <w:ins w:id="19607" w:author="Ross Norsworthy" w:date="2020-03-20T01:39:00Z">
              <w:r w:rsidRPr="00FC7CF3">
                <w:rPr>
                  <w:rFonts w:cstheme="minorHAnsi"/>
                  <w:sz w:val="20"/>
                  <w:lang w:eastAsia="de-DE"/>
                </w:rPr>
                <w:t>4 MSB Bitmap</w:t>
              </w:r>
            </w:ins>
          </w:p>
          <w:p w14:paraId="7E7E310B" w14:textId="06EA565F" w:rsidR="006A04F8" w:rsidRDefault="006A04F8" w:rsidP="00A013FD">
            <w:pPr>
              <w:spacing w:after="120"/>
              <w:rPr>
                <w:ins w:id="19608" w:author="USA Editor 2021" w:date="2021-01-20T13:10:00Z"/>
                <w:rFonts w:cstheme="minorHAnsi"/>
                <w:sz w:val="20"/>
                <w:lang w:eastAsia="de-DE"/>
              </w:rPr>
            </w:pPr>
            <w:ins w:id="19609" w:author="USA Editor" w:date="2020-11-18T08:02:00Z">
              <w:r>
                <w:rPr>
                  <w:rFonts w:cstheme="minorHAnsi"/>
                  <w:sz w:val="20"/>
                  <w:lang w:eastAsia="de-DE"/>
                </w:rPr>
                <w:t>ITU-R M.</w:t>
              </w:r>
            </w:ins>
            <w:ins w:id="19610" w:author="Ross Norsworthy" w:date="2020-03-20T01:39:00Z">
              <w:r w:rsidRPr="00FC7CF3">
                <w:rPr>
                  <w:rFonts w:cstheme="minorHAnsi"/>
                  <w:sz w:val="20"/>
                  <w:lang w:eastAsia="de-DE"/>
                </w:rPr>
                <w:t>2092 version compatibility</w:t>
              </w:r>
            </w:ins>
            <w:ins w:id="19611" w:author="USA Editor 2021" w:date="2021-01-20T13:10:00Z">
              <w:r>
                <w:rPr>
                  <w:rFonts w:cstheme="minorHAnsi"/>
                  <w:sz w:val="20"/>
                  <w:lang w:eastAsia="de-DE"/>
                </w:rPr>
                <w:t xml:space="preserve">; </w:t>
              </w:r>
              <w:r w:rsidRPr="00D515D7">
                <w:rPr>
                  <w:rFonts w:cstheme="minorHAnsi"/>
                  <w:sz w:val="20"/>
                  <w:highlight w:val="green"/>
                  <w:lang w:eastAsia="de-DE"/>
                </w:rPr>
                <w:t>1 = M.2092-1</w:t>
              </w:r>
            </w:ins>
          </w:p>
          <w:p w14:paraId="18E3B245" w14:textId="77777777" w:rsidR="006A04F8" w:rsidRPr="00FC7CF3" w:rsidRDefault="006A04F8" w:rsidP="00A013FD">
            <w:pPr>
              <w:spacing w:after="120"/>
              <w:rPr>
                <w:ins w:id="19612" w:author="Ross Norsworthy" w:date="2020-03-20T01:39:00Z"/>
                <w:rFonts w:cstheme="minorHAnsi"/>
                <w:sz w:val="20"/>
                <w:lang w:eastAsia="de-DE"/>
              </w:rPr>
            </w:pPr>
          </w:p>
          <w:p w14:paraId="4A2C6A22" w14:textId="77777777" w:rsidR="006A04F8" w:rsidRPr="00FC7CF3" w:rsidRDefault="006A04F8" w:rsidP="00A013FD">
            <w:pPr>
              <w:spacing w:after="120"/>
              <w:rPr>
                <w:ins w:id="19613" w:author="Ross Norsworthy" w:date="2020-03-20T01:39:00Z"/>
                <w:rFonts w:cstheme="minorHAnsi"/>
                <w:sz w:val="20"/>
                <w:lang w:eastAsia="de-DE"/>
              </w:rPr>
            </w:pPr>
            <w:ins w:id="19614" w:author="Ross Norsworthy" w:date="2020-03-20T01:39:00Z">
              <w:r w:rsidRPr="00FC7CF3">
                <w:rPr>
                  <w:rFonts w:cstheme="minorHAnsi"/>
                  <w:sz w:val="20"/>
                  <w:lang w:eastAsia="de-DE"/>
                </w:rPr>
                <w:t>4 LSB service capabilities bitmap</w:t>
              </w:r>
            </w:ins>
          </w:p>
          <w:p w14:paraId="24F06D00" w14:textId="77777777" w:rsidR="006A04F8" w:rsidRPr="00FC7CF3" w:rsidRDefault="006A04F8" w:rsidP="00A013FD">
            <w:pPr>
              <w:spacing w:after="120"/>
              <w:rPr>
                <w:ins w:id="19615" w:author="Ross Norsworthy" w:date="2020-03-20T01:39:00Z"/>
                <w:rFonts w:cstheme="minorHAnsi"/>
                <w:sz w:val="20"/>
                <w:lang w:eastAsia="de-DE"/>
              </w:rPr>
            </w:pPr>
            <w:ins w:id="19616" w:author="Ross Norsworthy" w:date="2020-03-20T01:39:00Z">
              <w:r w:rsidRPr="00FC7CF3">
                <w:rPr>
                  <w:rFonts w:cstheme="minorHAnsi"/>
                  <w:sz w:val="20"/>
                  <w:lang w:eastAsia="de-DE"/>
                </w:rPr>
                <w:t>Bit3: Reserved for future use. Default = 0.</w:t>
              </w:r>
            </w:ins>
          </w:p>
          <w:p w14:paraId="369259E4" w14:textId="77777777" w:rsidR="006A04F8" w:rsidRPr="00FC7CF3" w:rsidRDefault="006A04F8" w:rsidP="00A013FD">
            <w:pPr>
              <w:spacing w:after="120"/>
              <w:rPr>
                <w:ins w:id="19617" w:author="Ross Norsworthy" w:date="2020-03-20T01:39:00Z"/>
                <w:rFonts w:cstheme="minorHAnsi"/>
                <w:sz w:val="20"/>
                <w:lang w:eastAsia="de-DE"/>
              </w:rPr>
            </w:pPr>
            <w:ins w:id="19618" w:author="Ross Norsworthy" w:date="2020-03-20T01:39:00Z">
              <w:r w:rsidRPr="00FC7CF3">
                <w:rPr>
                  <w:rFonts w:cstheme="minorHAnsi"/>
                  <w:sz w:val="20"/>
                  <w:lang w:eastAsia="de-DE"/>
                </w:rPr>
                <w:t>Bit2: Reserved for future use. Default = 0.</w:t>
              </w:r>
            </w:ins>
          </w:p>
          <w:p w14:paraId="278F3ED8" w14:textId="77777777" w:rsidR="006A04F8" w:rsidRPr="00FC7CF3" w:rsidRDefault="006A04F8" w:rsidP="00A013FD">
            <w:pPr>
              <w:spacing w:after="120"/>
              <w:rPr>
                <w:ins w:id="19619" w:author="Ross Norsworthy" w:date="2020-03-20T01:39:00Z"/>
                <w:rFonts w:cstheme="minorHAnsi"/>
                <w:sz w:val="20"/>
                <w:lang w:eastAsia="de-DE"/>
              </w:rPr>
            </w:pPr>
            <w:ins w:id="19620" w:author="Ross Norsworthy" w:date="2020-03-20T01:39:00Z">
              <w:r w:rsidRPr="00FC7CF3">
                <w:rPr>
                  <w:rFonts w:cstheme="minorHAnsi"/>
                  <w:sz w:val="20"/>
                  <w:lang w:eastAsia="de-DE"/>
                </w:rPr>
                <w:t>Bit1: Reserved for future use. Default = 0.</w:t>
              </w:r>
            </w:ins>
          </w:p>
          <w:p w14:paraId="3D6AB518" w14:textId="0CAEFFDB" w:rsidR="006A04F8" w:rsidRPr="00FC7CF3" w:rsidRDefault="006A04F8" w:rsidP="00A013FD">
            <w:pPr>
              <w:spacing w:after="120"/>
              <w:rPr>
                <w:ins w:id="19621" w:author="Ross Norsworthy" w:date="2020-03-20T01:39:00Z"/>
                <w:rFonts w:cstheme="minorHAnsi"/>
                <w:sz w:val="20"/>
                <w:lang w:eastAsia="de-DE"/>
              </w:rPr>
            </w:pPr>
            <w:ins w:id="19622" w:author="Ross Norsworthy" w:date="2020-03-20T01:39:00Z">
              <w:r w:rsidRPr="00FC7CF3">
                <w:rPr>
                  <w:rFonts w:cstheme="minorHAnsi"/>
                  <w:sz w:val="20"/>
                  <w:lang w:eastAsia="de-DE"/>
                </w:rPr>
                <w:t xml:space="preserve">Bit0: Reserved for future use. Default = 0; </w:t>
              </w:r>
              <w:del w:id="19623" w:author="USA Editor" w:date="2020-11-18T08:01:00Z">
                <w:r w:rsidRPr="00FC7CF3" w:rsidDel="00936B30">
                  <w:rPr>
                    <w:rFonts w:cstheme="minorHAnsi"/>
                    <w:sz w:val="20"/>
                    <w:lang w:eastAsia="de-DE"/>
                  </w:rPr>
                  <w:delText>Set to 1 for Enhanced Random Access Supported.</w:delText>
                </w:r>
              </w:del>
            </w:ins>
          </w:p>
        </w:tc>
      </w:tr>
      <w:tr w:rsidR="006A04F8" w:rsidRPr="00A013FD" w14:paraId="12641559" w14:textId="77777777" w:rsidTr="003B2CEA">
        <w:trPr>
          <w:ins w:id="19624" w:author="Ross Norsworthy" w:date="2020-03-20T01:39:00Z"/>
        </w:trPr>
        <w:tc>
          <w:tcPr>
            <w:tcW w:w="966" w:type="dxa"/>
          </w:tcPr>
          <w:p w14:paraId="69406B59" w14:textId="77777777" w:rsidR="006A04F8" w:rsidRPr="006F339D" w:rsidRDefault="006A04F8" w:rsidP="00A013FD">
            <w:pPr>
              <w:spacing w:after="120"/>
              <w:rPr>
                <w:ins w:id="19625" w:author="Ross Norsworthy" w:date="2020-03-20T01:39:00Z"/>
                <w:rFonts w:cstheme="minorHAnsi"/>
                <w:sz w:val="20"/>
                <w:lang w:eastAsia="de-DE"/>
              </w:rPr>
            </w:pPr>
            <w:ins w:id="19626" w:author="Ross Norsworthy" w:date="2020-03-20T01:39:00Z">
              <w:del w:id="19627" w:author="2092 CG" w:date="2020-10-26T16:43:00Z">
                <w:r w:rsidRPr="006F339D" w:rsidDel="002457B6">
                  <w:rPr>
                    <w:rFonts w:cstheme="minorHAnsi"/>
                    <w:sz w:val="20"/>
                    <w:lang w:eastAsia="de-DE"/>
                  </w:rPr>
                  <w:delText>10</w:delText>
                </w:r>
              </w:del>
            </w:ins>
            <w:ins w:id="19628" w:author="2092 CG" w:date="2020-10-26T16:43:00Z">
              <w:r w:rsidRPr="006F339D">
                <w:rPr>
                  <w:rFonts w:cstheme="minorHAnsi"/>
                  <w:sz w:val="20"/>
                  <w:lang w:eastAsia="de-DE"/>
                </w:rPr>
                <w:t>9</w:t>
              </w:r>
            </w:ins>
          </w:p>
        </w:tc>
        <w:tc>
          <w:tcPr>
            <w:tcW w:w="986" w:type="dxa"/>
          </w:tcPr>
          <w:p w14:paraId="6123FBCE" w14:textId="77777777" w:rsidR="006A04F8" w:rsidRPr="006F339D" w:rsidRDefault="006A04F8" w:rsidP="00A013FD">
            <w:pPr>
              <w:spacing w:after="120"/>
              <w:rPr>
                <w:ins w:id="19629" w:author="Ross Norsworthy" w:date="2020-03-20T01:39:00Z"/>
                <w:rFonts w:cstheme="minorHAnsi"/>
                <w:sz w:val="20"/>
                <w:lang w:eastAsia="de-DE"/>
              </w:rPr>
            </w:pPr>
            <w:ins w:id="19630" w:author="Ross Norsworthy" w:date="2020-03-20T01:39:00Z">
              <w:r w:rsidRPr="006F339D">
                <w:rPr>
                  <w:rFonts w:cstheme="minorHAnsi"/>
                  <w:sz w:val="20"/>
                  <w:lang w:eastAsia="de-DE"/>
                </w:rPr>
                <w:t>2</w:t>
              </w:r>
            </w:ins>
          </w:p>
        </w:tc>
        <w:tc>
          <w:tcPr>
            <w:tcW w:w="1659" w:type="dxa"/>
          </w:tcPr>
          <w:p w14:paraId="3C8002A6" w14:textId="77777777" w:rsidR="006A04F8" w:rsidRPr="006F339D" w:rsidRDefault="006A04F8" w:rsidP="00A013FD">
            <w:pPr>
              <w:spacing w:after="120"/>
              <w:rPr>
                <w:ins w:id="19631" w:author="Ross Norsworthy" w:date="2020-03-20T01:39:00Z"/>
                <w:rFonts w:cstheme="minorHAnsi"/>
                <w:sz w:val="20"/>
                <w:lang w:eastAsia="de-DE"/>
              </w:rPr>
            </w:pPr>
            <w:ins w:id="19632" w:author="Ross Norsworthy" w:date="2020-03-20T01:39:00Z">
              <w:r w:rsidRPr="006F339D">
                <w:rPr>
                  <w:rFonts w:cstheme="minorHAnsi"/>
                  <w:sz w:val="20"/>
                  <w:lang w:eastAsia="de-DE"/>
                </w:rPr>
                <w:t>SBB backup frequency</w:t>
              </w:r>
            </w:ins>
          </w:p>
        </w:tc>
        <w:tc>
          <w:tcPr>
            <w:tcW w:w="4976" w:type="dxa"/>
          </w:tcPr>
          <w:p w14:paraId="15F27AF7" w14:textId="77777777" w:rsidR="006A04F8" w:rsidRPr="00FC7CF3" w:rsidRDefault="006A04F8" w:rsidP="00A013FD">
            <w:pPr>
              <w:spacing w:after="120"/>
              <w:rPr>
                <w:ins w:id="19633" w:author="Ross Norsworthy" w:date="2020-03-20T01:39:00Z"/>
                <w:rFonts w:cstheme="minorHAnsi"/>
                <w:sz w:val="20"/>
              </w:rPr>
            </w:pPr>
            <w:ins w:id="19634" w:author="Ross Norsworthy" w:date="2020-03-20T01:39:00Z">
              <w:r w:rsidRPr="00FC7CF3">
                <w:rPr>
                  <w:rFonts w:cstheme="minorHAnsi"/>
                  <w:sz w:val="20"/>
                </w:rPr>
                <w:t>As defined in ITU-R M.1084</w:t>
              </w:r>
            </w:ins>
          </w:p>
        </w:tc>
      </w:tr>
      <w:tr w:rsidR="006A04F8" w:rsidRPr="00A013FD" w14:paraId="26BDAE73" w14:textId="77777777" w:rsidTr="003B2CEA">
        <w:trPr>
          <w:ins w:id="19635" w:author="Ross Norsworthy" w:date="2020-03-20T01:39:00Z"/>
        </w:trPr>
        <w:tc>
          <w:tcPr>
            <w:tcW w:w="966" w:type="dxa"/>
          </w:tcPr>
          <w:p w14:paraId="2493B2FA" w14:textId="77777777" w:rsidR="006A04F8" w:rsidRPr="006F339D" w:rsidRDefault="006A04F8" w:rsidP="00A013FD">
            <w:pPr>
              <w:spacing w:after="120"/>
              <w:rPr>
                <w:ins w:id="19636" w:author="Ross Norsworthy" w:date="2020-03-20T01:39:00Z"/>
                <w:rFonts w:cstheme="minorHAnsi"/>
                <w:sz w:val="20"/>
                <w:lang w:eastAsia="de-DE"/>
              </w:rPr>
            </w:pPr>
            <w:ins w:id="19637" w:author="Ross Norsworthy" w:date="2020-03-20T01:39:00Z">
              <w:del w:id="19638" w:author="2092 CG" w:date="2020-10-26T16:44:00Z">
                <w:r w:rsidRPr="006F339D" w:rsidDel="000B5676">
                  <w:rPr>
                    <w:rFonts w:cstheme="minorHAnsi"/>
                    <w:sz w:val="20"/>
                    <w:lang w:eastAsia="de-DE"/>
                  </w:rPr>
                  <w:delText>11</w:delText>
                </w:r>
              </w:del>
            </w:ins>
            <w:ins w:id="19639" w:author="2092 CG" w:date="2020-10-26T16:44:00Z">
              <w:r w:rsidRPr="006F339D">
                <w:rPr>
                  <w:rFonts w:cstheme="minorHAnsi"/>
                  <w:sz w:val="20"/>
                  <w:lang w:eastAsia="de-DE"/>
                </w:rPr>
                <w:t>10</w:t>
              </w:r>
            </w:ins>
          </w:p>
        </w:tc>
        <w:tc>
          <w:tcPr>
            <w:tcW w:w="986" w:type="dxa"/>
          </w:tcPr>
          <w:p w14:paraId="024C927D" w14:textId="77777777" w:rsidR="006A04F8" w:rsidRPr="006F339D" w:rsidRDefault="006A04F8" w:rsidP="00A013FD">
            <w:pPr>
              <w:spacing w:after="120"/>
              <w:rPr>
                <w:ins w:id="19640" w:author="Ross Norsworthy" w:date="2020-03-20T01:39:00Z"/>
                <w:rFonts w:cstheme="minorHAnsi"/>
                <w:sz w:val="20"/>
                <w:lang w:eastAsia="de-DE"/>
              </w:rPr>
            </w:pPr>
            <w:ins w:id="19641" w:author="Ross Norsworthy" w:date="2020-03-20T01:39:00Z">
              <w:r w:rsidRPr="006F339D">
                <w:rPr>
                  <w:rFonts w:cstheme="minorHAnsi"/>
                  <w:sz w:val="20"/>
                  <w:lang w:eastAsia="de-DE"/>
                </w:rPr>
                <w:t>2</w:t>
              </w:r>
            </w:ins>
          </w:p>
        </w:tc>
        <w:tc>
          <w:tcPr>
            <w:tcW w:w="1659" w:type="dxa"/>
          </w:tcPr>
          <w:p w14:paraId="4E9C6FBE" w14:textId="77777777" w:rsidR="006A04F8" w:rsidRPr="006F339D" w:rsidRDefault="006A04F8" w:rsidP="00A013FD">
            <w:pPr>
              <w:spacing w:after="120"/>
              <w:rPr>
                <w:ins w:id="19642" w:author="Ross Norsworthy" w:date="2020-03-20T01:39:00Z"/>
                <w:rFonts w:cstheme="minorHAnsi"/>
                <w:sz w:val="20"/>
                <w:lang w:eastAsia="de-DE"/>
              </w:rPr>
            </w:pPr>
            <w:ins w:id="19643" w:author="Ross Norsworthy" w:date="2020-03-20T01:39:00Z">
              <w:r w:rsidRPr="006F339D">
                <w:rPr>
                  <w:rFonts w:cstheme="minorHAnsi"/>
                  <w:sz w:val="20"/>
                  <w:lang w:eastAsia="de-DE"/>
                </w:rPr>
                <w:t>Max Uplink Msg Size</w:t>
              </w:r>
            </w:ins>
          </w:p>
        </w:tc>
        <w:tc>
          <w:tcPr>
            <w:tcW w:w="4976" w:type="dxa"/>
          </w:tcPr>
          <w:p w14:paraId="6277BDEA" w14:textId="77777777" w:rsidR="006A04F8" w:rsidRPr="00FC7CF3" w:rsidRDefault="006A04F8" w:rsidP="00A013FD">
            <w:pPr>
              <w:spacing w:after="120"/>
              <w:rPr>
                <w:ins w:id="19644" w:author="Ross Norsworthy" w:date="2020-03-20T01:39:00Z"/>
                <w:rFonts w:cstheme="minorHAnsi"/>
                <w:sz w:val="20"/>
              </w:rPr>
            </w:pPr>
            <w:ins w:id="19645" w:author="Ross Norsworthy" w:date="2020-03-20T01:39:00Z">
              <w:r w:rsidRPr="00FC7CF3">
                <w:rPr>
                  <w:rFonts w:cstheme="minorHAnsi"/>
                  <w:sz w:val="20"/>
                </w:rPr>
                <w:t>Maximum message uplink size allowed in kilo Bytes [kB].</w:t>
              </w:r>
            </w:ins>
          </w:p>
        </w:tc>
      </w:tr>
      <w:tr w:rsidR="006A04F8" w:rsidRPr="00A013FD" w14:paraId="65FA3F58" w14:textId="77777777" w:rsidTr="003B2CEA">
        <w:trPr>
          <w:ins w:id="19646" w:author="Ross Norsworthy" w:date="2020-03-20T01:39:00Z"/>
        </w:trPr>
        <w:tc>
          <w:tcPr>
            <w:tcW w:w="966" w:type="dxa"/>
          </w:tcPr>
          <w:p w14:paraId="55DA2F98" w14:textId="77777777" w:rsidR="006A04F8" w:rsidRPr="006F339D" w:rsidRDefault="006A04F8" w:rsidP="00A013FD">
            <w:pPr>
              <w:spacing w:after="120"/>
              <w:rPr>
                <w:ins w:id="19647" w:author="Ross Norsworthy" w:date="2020-03-20T01:39:00Z"/>
                <w:rFonts w:cstheme="minorHAnsi"/>
                <w:sz w:val="20"/>
                <w:lang w:eastAsia="de-DE"/>
              </w:rPr>
            </w:pPr>
            <w:ins w:id="19648" w:author="Ross Norsworthy" w:date="2020-03-20T01:39:00Z">
              <w:del w:id="19649" w:author="2092 CG" w:date="2020-10-26T16:45:00Z">
                <w:r w:rsidRPr="006F339D" w:rsidDel="000E51F6">
                  <w:rPr>
                    <w:rFonts w:cstheme="minorHAnsi"/>
                    <w:sz w:val="20"/>
                    <w:lang w:eastAsia="de-DE"/>
                  </w:rPr>
                  <w:delText>12</w:delText>
                </w:r>
              </w:del>
            </w:ins>
            <w:ins w:id="19650" w:author="2092 CG" w:date="2020-10-26T16:45:00Z">
              <w:r w:rsidRPr="006F339D">
                <w:rPr>
                  <w:rFonts w:cstheme="minorHAnsi"/>
                  <w:sz w:val="20"/>
                  <w:lang w:eastAsia="de-DE"/>
                </w:rPr>
                <w:t>11</w:t>
              </w:r>
            </w:ins>
          </w:p>
        </w:tc>
        <w:tc>
          <w:tcPr>
            <w:tcW w:w="986" w:type="dxa"/>
          </w:tcPr>
          <w:p w14:paraId="4E10DED2" w14:textId="77777777" w:rsidR="006A04F8" w:rsidRPr="006F339D" w:rsidRDefault="006A04F8" w:rsidP="00A013FD">
            <w:pPr>
              <w:spacing w:after="120"/>
              <w:rPr>
                <w:ins w:id="19651" w:author="Ross Norsworthy" w:date="2020-03-20T01:39:00Z"/>
                <w:rFonts w:cstheme="minorHAnsi"/>
                <w:sz w:val="20"/>
                <w:lang w:eastAsia="de-DE"/>
              </w:rPr>
            </w:pPr>
            <w:ins w:id="19652" w:author="Ross Norsworthy" w:date="2020-03-20T01:39:00Z">
              <w:r w:rsidRPr="006F339D">
                <w:rPr>
                  <w:rFonts w:cstheme="minorHAnsi"/>
                  <w:sz w:val="20"/>
                  <w:lang w:eastAsia="de-DE"/>
                </w:rPr>
                <w:t>1</w:t>
              </w:r>
            </w:ins>
          </w:p>
        </w:tc>
        <w:tc>
          <w:tcPr>
            <w:tcW w:w="1659" w:type="dxa"/>
          </w:tcPr>
          <w:p w14:paraId="7840F9D9" w14:textId="77777777" w:rsidR="006A04F8" w:rsidRPr="006F339D" w:rsidRDefault="006A04F8" w:rsidP="00A013FD">
            <w:pPr>
              <w:spacing w:after="120"/>
              <w:rPr>
                <w:ins w:id="19653" w:author="Ross Norsworthy" w:date="2020-03-20T01:39:00Z"/>
                <w:rFonts w:cstheme="minorHAnsi"/>
                <w:sz w:val="20"/>
                <w:lang w:eastAsia="de-DE"/>
              </w:rPr>
            </w:pPr>
            <w:ins w:id="19654" w:author="Ross Norsworthy" w:date="2020-03-20T01:39:00Z">
              <w:del w:id="19655" w:author="2092 CG" w:date="2020-10-26T17:10:00Z">
                <w:r w:rsidRPr="006F339D" w:rsidDel="008906D1">
                  <w:rPr>
                    <w:rFonts w:cstheme="minorHAnsi"/>
                    <w:sz w:val="20"/>
                    <w:lang w:eastAsia="de-DE"/>
                  </w:rPr>
                  <w:delText>SBB overflow LC</w:delText>
                </w:r>
              </w:del>
            </w:ins>
            <w:ins w:id="19656" w:author="2092 CG" w:date="2020-10-26T17:10:00Z">
              <w:r w:rsidRPr="006F339D">
                <w:rPr>
                  <w:rFonts w:cstheme="minorHAnsi"/>
                  <w:sz w:val="20"/>
                  <w:lang w:eastAsia="de-DE"/>
                </w:rPr>
                <w:t>Reserved for future use</w:t>
              </w:r>
            </w:ins>
          </w:p>
        </w:tc>
        <w:tc>
          <w:tcPr>
            <w:tcW w:w="4976" w:type="dxa"/>
          </w:tcPr>
          <w:p w14:paraId="6FBDF8AF" w14:textId="77777777" w:rsidR="006A04F8" w:rsidRPr="00FC7CF3" w:rsidRDefault="006A04F8" w:rsidP="00A013FD">
            <w:pPr>
              <w:spacing w:after="120"/>
              <w:rPr>
                <w:ins w:id="19657" w:author="Ross Norsworthy" w:date="2020-03-20T01:39:00Z"/>
                <w:rFonts w:cstheme="minorHAnsi"/>
                <w:sz w:val="20"/>
              </w:rPr>
            </w:pPr>
            <w:ins w:id="19658" w:author="Ross Norsworthy" w:date="2020-03-20T01:39:00Z">
              <w:r w:rsidRPr="00FC7CF3">
                <w:rPr>
                  <w:rFonts w:cstheme="minorHAnsi"/>
                  <w:sz w:val="20"/>
                </w:rPr>
                <w:t>Default 0.</w:t>
              </w:r>
            </w:ins>
          </w:p>
        </w:tc>
      </w:tr>
      <w:tr w:rsidR="006A04F8" w:rsidRPr="00A013FD" w14:paraId="168F5198" w14:textId="77777777" w:rsidTr="003B2CEA">
        <w:trPr>
          <w:ins w:id="19659" w:author="Ross Norsworthy" w:date="2020-03-20T01:39:00Z"/>
        </w:trPr>
        <w:tc>
          <w:tcPr>
            <w:tcW w:w="966" w:type="dxa"/>
          </w:tcPr>
          <w:p w14:paraId="4C5CF0DA" w14:textId="77777777" w:rsidR="006A04F8" w:rsidRPr="006F339D" w:rsidRDefault="006A04F8" w:rsidP="00A013FD">
            <w:pPr>
              <w:spacing w:after="120"/>
              <w:rPr>
                <w:ins w:id="19660" w:author="Ross Norsworthy" w:date="2020-03-20T01:39:00Z"/>
                <w:rFonts w:cstheme="minorHAnsi"/>
                <w:sz w:val="20"/>
                <w:lang w:eastAsia="de-DE"/>
              </w:rPr>
            </w:pPr>
            <w:ins w:id="19661" w:author="Ross Norsworthy" w:date="2020-03-20T01:39:00Z">
              <w:del w:id="19662" w:author="2092 CG" w:date="2020-10-26T16:46:00Z">
                <w:r w:rsidRPr="006F339D" w:rsidDel="00092699">
                  <w:rPr>
                    <w:rFonts w:cstheme="minorHAnsi"/>
                    <w:sz w:val="20"/>
                    <w:lang w:eastAsia="de-DE"/>
                  </w:rPr>
                  <w:delText>13</w:delText>
                </w:r>
              </w:del>
            </w:ins>
            <w:ins w:id="19663" w:author="2092 CG" w:date="2020-10-26T16:46:00Z">
              <w:r w:rsidRPr="006F339D">
                <w:rPr>
                  <w:rFonts w:cstheme="minorHAnsi"/>
                  <w:sz w:val="20"/>
                  <w:lang w:eastAsia="de-DE"/>
                </w:rPr>
                <w:t>12</w:t>
              </w:r>
            </w:ins>
          </w:p>
        </w:tc>
        <w:tc>
          <w:tcPr>
            <w:tcW w:w="986" w:type="dxa"/>
          </w:tcPr>
          <w:p w14:paraId="61EAA47F" w14:textId="77777777" w:rsidR="006A04F8" w:rsidRPr="00FC7CF3" w:rsidRDefault="006A04F8" w:rsidP="00A013FD">
            <w:pPr>
              <w:spacing w:after="120"/>
              <w:rPr>
                <w:ins w:id="19664" w:author="Ross Norsworthy" w:date="2020-03-20T01:39:00Z"/>
                <w:rFonts w:cstheme="minorHAnsi"/>
                <w:sz w:val="20"/>
                <w:lang w:eastAsia="de-DE"/>
              </w:rPr>
            </w:pPr>
            <w:ins w:id="19665" w:author="Ross Norsworthy" w:date="2020-03-20T01:39:00Z">
              <w:r w:rsidRPr="00FC7CF3">
                <w:rPr>
                  <w:rFonts w:cstheme="minorHAnsi"/>
                  <w:sz w:val="20"/>
                  <w:lang w:eastAsia="de-DE"/>
                </w:rPr>
                <w:t>2</w:t>
              </w:r>
            </w:ins>
          </w:p>
        </w:tc>
        <w:tc>
          <w:tcPr>
            <w:tcW w:w="1659" w:type="dxa"/>
          </w:tcPr>
          <w:p w14:paraId="01B57E99" w14:textId="77777777" w:rsidR="006A04F8" w:rsidRPr="00FC7CF3" w:rsidRDefault="006A04F8" w:rsidP="00A013FD">
            <w:pPr>
              <w:spacing w:after="120"/>
              <w:rPr>
                <w:ins w:id="19666" w:author="Ross Norsworthy" w:date="2020-03-20T01:39:00Z"/>
                <w:rFonts w:cstheme="minorHAnsi"/>
                <w:sz w:val="20"/>
                <w:lang w:eastAsia="de-DE"/>
              </w:rPr>
            </w:pPr>
            <w:ins w:id="19667" w:author="Ross Norsworthy" w:date="2020-03-20T01:39:00Z">
              <w:r w:rsidRPr="00FC7CF3">
                <w:rPr>
                  <w:rFonts w:cstheme="minorHAnsi"/>
                  <w:sz w:val="20"/>
                  <w:lang w:eastAsia="de-DE"/>
                </w:rPr>
                <w:t>Total message size of all fragments including overflow</w:t>
              </w:r>
            </w:ins>
          </w:p>
        </w:tc>
        <w:tc>
          <w:tcPr>
            <w:tcW w:w="4976" w:type="dxa"/>
          </w:tcPr>
          <w:p w14:paraId="2AC65A9F" w14:textId="77777777" w:rsidR="006A04F8" w:rsidRPr="00FC7CF3" w:rsidRDefault="006A04F8" w:rsidP="00A013FD">
            <w:pPr>
              <w:spacing w:after="120"/>
              <w:rPr>
                <w:ins w:id="19668" w:author="Ross Norsworthy" w:date="2020-03-20T01:39:00Z"/>
                <w:rFonts w:cstheme="minorHAnsi"/>
                <w:sz w:val="20"/>
                <w:lang w:eastAsia="de-DE"/>
              </w:rPr>
            </w:pPr>
            <w:ins w:id="19669" w:author="Ross Norsworthy" w:date="2020-03-20T01:39:00Z">
              <w:r w:rsidRPr="00FC7CF3">
                <w:rPr>
                  <w:rFonts w:cstheme="minorHAnsi"/>
                  <w:sz w:val="20"/>
                  <w:lang w:eastAsia="de-DE"/>
                </w:rPr>
                <w:t>SBB total size in bytes</w:t>
              </w:r>
            </w:ins>
          </w:p>
        </w:tc>
      </w:tr>
    </w:tbl>
    <w:p w14:paraId="1339F7CF" w14:textId="77777777" w:rsidR="00A013FD" w:rsidRPr="00A013FD" w:rsidRDefault="00A013FD" w:rsidP="007247A1">
      <w:pPr>
        <w:pStyle w:val="Tablefin"/>
        <w:rPr>
          <w:ins w:id="19670" w:author="Ross Norsworthy" w:date="2020-03-20T01:39:00Z"/>
          <w:lang w:eastAsia="de-DE"/>
        </w:rPr>
      </w:pPr>
    </w:p>
    <w:p w14:paraId="31E46D88" w14:textId="77777777" w:rsidR="008E1B5D" w:rsidRDefault="00A013FD" w:rsidP="004954F5">
      <w:pPr>
        <w:pStyle w:val="TableNo"/>
        <w:rPr>
          <w:lang w:val="en-US"/>
        </w:rPr>
      </w:pPr>
      <w:bookmarkStart w:id="19671" w:name="_Toc35546163"/>
      <w:ins w:id="19672" w:author="Ross Norsworthy" w:date="2020-03-20T01:39:00Z">
        <w:r w:rsidRPr="00A013FD">
          <w:rPr>
            <w:lang w:val="en-US"/>
          </w:rPr>
          <w:t>Table 65</w:t>
        </w:r>
      </w:ins>
    </w:p>
    <w:p w14:paraId="234AD020" w14:textId="2243322E" w:rsidR="00A013FD" w:rsidRPr="00A013FD" w:rsidRDefault="00A013FD" w:rsidP="003B4BCB">
      <w:pPr>
        <w:pStyle w:val="Tabletitle"/>
        <w:rPr>
          <w:ins w:id="19673" w:author="Ross Norsworthy" w:date="2020-03-20T01:39:00Z"/>
          <w:lang w:val="en-US"/>
        </w:rPr>
      </w:pPr>
      <w:ins w:id="19674" w:author="Ross Norsworthy" w:date="2020-03-20T01:39:00Z">
        <w:r w:rsidRPr="00A013FD">
          <w:rPr>
            <w:lang w:val="en-US"/>
          </w:rPr>
          <w:t>Satellite Bulletin Board (Fragment 2)</w:t>
        </w:r>
        <w:bookmarkEnd w:id="19671"/>
      </w:ins>
    </w:p>
    <w:tbl>
      <w:tblPr>
        <w:tblStyle w:val="TableGrid"/>
        <w:tblW w:w="0" w:type="auto"/>
        <w:tblLook w:val="04A0" w:firstRow="1" w:lastRow="0" w:firstColumn="1" w:lastColumn="0" w:noHBand="0" w:noVBand="1"/>
      </w:tblPr>
      <w:tblGrid>
        <w:gridCol w:w="964"/>
        <w:gridCol w:w="837"/>
        <w:gridCol w:w="2165"/>
        <w:gridCol w:w="4611"/>
      </w:tblGrid>
      <w:tr w:rsidR="006D35FD" w:rsidRPr="00D515D7" w14:paraId="71DAA9E6" w14:textId="77777777" w:rsidTr="00D515D7">
        <w:trPr>
          <w:ins w:id="19675" w:author="Ross Norsworthy" w:date="2020-03-20T01:39:00Z"/>
        </w:trPr>
        <w:tc>
          <w:tcPr>
            <w:tcW w:w="964" w:type="dxa"/>
            <w:shd w:val="clear" w:color="auto" w:fill="4F81BD" w:themeFill="accent1"/>
          </w:tcPr>
          <w:p w14:paraId="081F2DAD" w14:textId="77777777" w:rsidR="006D35FD" w:rsidRPr="00D515D7" w:rsidRDefault="006D35FD" w:rsidP="00A013FD">
            <w:pPr>
              <w:spacing w:before="80" w:after="80"/>
              <w:rPr>
                <w:ins w:id="19676" w:author="Ross Norsworthy" w:date="2020-03-20T01:39:00Z"/>
                <w:rFonts w:ascii="Times New Roman Bold" w:hAnsi="Times New Roman Bold" w:cs="Times New Roman Bold"/>
                <w:b/>
                <w:sz w:val="20"/>
                <w:lang w:val="en-US"/>
              </w:rPr>
            </w:pPr>
            <w:ins w:id="19677" w:author="Ross Norsworthy" w:date="2020-03-20T01:39:00Z">
              <w:r w:rsidRPr="00D515D7">
                <w:rPr>
                  <w:rFonts w:ascii="Times New Roman Bold" w:hAnsi="Times New Roman Bold" w:cs="Times New Roman Bold"/>
                  <w:b/>
                  <w:sz w:val="20"/>
                  <w:lang w:val="en-US"/>
                </w:rPr>
                <w:t>Field no</w:t>
              </w:r>
            </w:ins>
          </w:p>
        </w:tc>
        <w:tc>
          <w:tcPr>
            <w:tcW w:w="837" w:type="dxa"/>
            <w:shd w:val="clear" w:color="auto" w:fill="4F81BD" w:themeFill="accent1"/>
          </w:tcPr>
          <w:p w14:paraId="2AFC5DAE" w14:textId="77777777" w:rsidR="006D35FD" w:rsidRPr="00D515D7" w:rsidRDefault="006D35FD" w:rsidP="00A013FD">
            <w:pPr>
              <w:spacing w:before="80" w:after="80"/>
              <w:rPr>
                <w:ins w:id="19678" w:author="Ross Norsworthy" w:date="2020-03-20T01:39:00Z"/>
                <w:rFonts w:ascii="Times New Roman Bold" w:hAnsi="Times New Roman Bold" w:cs="Times New Roman Bold"/>
                <w:b/>
                <w:sz w:val="20"/>
                <w:lang w:val="en-US"/>
              </w:rPr>
            </w:pPr>
            <w:ins w:id="19679" w:author="Ross Norsworthy" w:date="2020-03-20T01:39:00Z">
              <w:r w:rsidRPr="00D515D7">
                <w:rPr>
                  <w:rFonts w:ascii="Times New Roman Bold" w:hAnsi="Times New Roman Bold" w:cs="Times New Roman Bold"/>
                  <w:b/>
                  <w:sz w:val="20"/>
                  <w:lang w:val="en-US"/>
                </w:rPr>
                <w:t>Size (Bytes)</w:t>
              </w:r>
            </w:ins>
          </w:p>
        </w:tc>
        <w:tc>
          <w:tcPr>
            <w:tcW w:w="2165" w:type="dxa"/>
            <w:shd w:val="clear" w:color="auto" w:fill="4F81BD" w:themeFill="accent1"/>
          </w:tcPr>
          <w:p w14:paraId="2EA2A9D7" w14:textId="77777777" w:rsidR="006D35FD" w:rsidRPr="00D515D7" w:rsidRDefault="006D35FD" w:rsidP="00A013FD">
            <w:pPr>
              <w:spacing w:before="80" w:after="80"/>
              <w:rPr>
                <w:ins w:id="19680" w:author="Ross Norsworthy" w:date="2020-03-20T01:39:00Z"/>
                <w:rFonts w:ascii="Times New Roman Bold" w:hAnsi="Times New Roman Bold" w:cs="Times New Roman Bold"/>
                <w:b/>
                <w:sz w:val="20"/>
                <w:lang w:val="en-US"/>
              </w:rPr>
            </w:pPr>
            <w:ins w:id="19681" w:author="Ross Norsworthy" w:date="2020-03-20T01:39:00Z">
              <w:r w:rsidRPr="00D515D7">
                <w:rPr>
                  <w:rFonts w:ascii="Times New Roman Bold" w:hAnsi="Times New Roman Bold" w:cs="Times New Roman Bold"/>
                  <w:b/>
                  <w:sz w:val="20"/>
                  <w:lang w:val="en-US"/>
                </w:rPr>
                <w:t>Function</w:t>
              </w:r>
            </w:ins>
          </w:p>
        </w:tc>
        <w:tc>
          <w:tcPr>
            <w:tcW w:w="4611" w:type="dxa"/>
            <w:shd w:val="clear" w:color="auto" w:fill="4F81BD" w:themeFill="accent1"/>
          </w:tcPr>
          <w:p w14:paraId="315A577A" w14:textId="77777777" w:rsidR="006D35FD" w:rsidRPr="00D515D7" w:rsidRDefault="006D35FD" w:rsidP="00A013FD">
            <w:pPr>
              <w:spacing w:before="80" w:after="80"/>
              <w:rPr>
                <w:ins w:id="19682" w:author="Ross Norsworthy" w:date="2020-03-20T01:39:00Z"/>
                <w:rFonts w:ascii="Times New Roman Bold" w:hAnsi="Times New Roman Bold" w:cs="Times New Roman Bold"/>
                <w:b/>
                <w:sz w:val="20"/>
                <w:lang w:val="en-US"/>
              </w:rPr>
            </w:pPr>
            <w:ins w:id="19683" w:author="Ross Norsworthy" w:date="2020-03-20T01:39:00Z">
              <w:r w:rsidRPr="00D515D7">
                <w:rPr>
                  <w:rFonts w:ascii="Times New Roman Bold" w:hAnsi="Times New Roman Bold" w:cs="Times New Roman Bold"/>
                  <w:b/>
                  <w:sz w:val="20"/>
                  <w:lang w:val="en-US"/>
                </w:rPr>
                <w:t>Content</w:t>
              </w:r>
            </w:ins>
          </w:p>
        </w:tc>
      </w:tr>
      <w:tr w:rsidR="006D35FD" w:rsidRPr="00D515D7" w14:paraId="5E8F5AF6" w14:textId="77777777" w:rsidTr="00D515D7">
        <w:trPr>
          <w:ins w:id="19684" w:author="Ross Norsworthy" w:date="2020-03-20T01:39:00Z"/>
        </w:trPr>
        <w:tc>
          <w:tcPr>
            <w:tcW w:w="964" w:type="dxa"/>
          </w:tcPr>
          <w:p w14:paraId="6CB4E0CD" w14:textId="77777777" w:rsidR="006D35FD" w:rsidRPr="00D515D7" w:rsidRDefault="006D35FD" w:rsidP="00A013FD">
            <w:pPr>
              <w:spacing w:after="120"/>
              <w:rPr>
                <w:ins w:id="19685" w:author="Ross Norsworthy" w:date="2020-03-20T01:39:00Z"/>
                <w:rFonts w:cstheme="minorHAnsi"/>
                <w:sz w:val="20"/>
                <w:lang w:val="en-US" w:eastAsia="de-DE"/>
              </w:rPr>
            </w:pPr>
            <w:ins w:id="19686" w:author="Ross Norsworthy" w:date="2020-03-20T01:39:00Z">
              <w:r w:rsidRPr="00D515D7">
                <w:rPr>
                  <w:rFonts w:cstheme="minorHAnsi"/>
                  <w:sz w:val="20"/>
                  <w:lang w:val="en-US" w:eastAsia="de-DE"/>
                </w:rPr>
                <w:t>1</w:t>
              </w:r>
            </w:ins>
          </w:p>
        </w:tc>
        <w:tc>
          <w:tcPr>
            <w:tcW w:w="837" w:type="dxa"/>
          </w:tcPr>
          <w:p w14:paraId="786C513C" w14:textId="77777777" w:rsidR="006D35FD" w:rsidRPr="00D515D7" w:rsidRDefault="006D35FD" w:rsidP="00A013FD">
            <w:pPr>
              <w:spacing w:after="120"/>
              <w:rPr>
                <w:ins w:id="19687" w:author="Ross Norsworthy" w:date="2020-03-20T01:39:00Z"/>
                <w:rFonts w:cstheme="minorHAnsi"/>
                <w:sz w:val="20"/>
                <w:lang w:val="en-US" w:eastAsia="de-DE"/>
              </w:rPr>
            </w:pPr>
            <w:ins w:id="19688" w:author="Ross Norsworthy" w:date="2020-03-20T01:39:00Z">
              <w:r w:rsidRPr="00D515D7">
                <w:rPr>
                  <w:rFonts w:cstheme="minorHAnsi"/>
                  <w:sz w:val="20"/>
                  <w:lang w:val="en-US" w:eastAsia="de-DE"/>
                </w:rPr>
                <w:t>1</w:t>
              </w:r>
            </w:ins>
          </w:p>
        </w:tc>
        <w:tc>
          <w:tcPr>
            <w:tcW w:w="2165" w:type="dxa"/>
          </w:tcPr>
          <w:p w14:paraId="6E75502C" w14:textId="77777777" w:rsidR="006D35FD" w:rsidRPr="00D515D7" w:rsidRDefault="006D35FD" w:rsidP="00A013FD">
            <w:pPr>
              <w:spacing w:after="120"/>
              <w:rPr>
                <w:ins w:id="19689" w:author="Ross Norsworthy" w:date="2020-03-20T01:39:00Z"/>
                <w:rFonts w:cstheme="minorHAnsi"/>
                <w:sz w:val="20"/>
                <w:lang w:val="en-US" w:eastAsia="de-DE"/>
              </w:rPr>
            </w:pPr>
            <w:ins w:id="19690" w:author="Ross Norsworthy" w:date="2020-03-20T01:39:00Z">
              <w:r w:rsidRPr="00D515D7">
                <w:rPr>
                  <w:rFonts w:cstheme="minorHAnsi"/>
                  <w:sz w:val="20"/>
                  <w:lang w:val="en-US" w:eastAsia="de-DE"/>
                </w:rPr>
                <w:t>Type</w:t>
              </w:r>
            </w:ins>
          </w:p>
        </w:tc>
        <w:tc>
          <w:tcPr>
            <w:tcW w:w="4611" w:type="dxa"/>
          </w:tcPr>
          <w:p w14:paraId="748B1480" w14:textId="77777777" w:rsidR="006D35FD" w:rsidRPr="00D515D7" w:rsidRDefault="006D35FD" w:rsidP="00A013FD">
            <w:pPr>
              <w:spacing w:after="120"/>
              <w:rPr>
                <w:ins w:id="19691" w:author="USA Editor 2021" w:date="2021-01-20T13:11:00Z"/>
                <w:rFonts w:cstheme="minorHAnsi"/>
                <w:sz w:val="20"/>
                <w:lang w:val="en-US" w:eastAsia="de-DE"/>
              </w:rPr>
            </w:pPr>
            <w:ins w:id="19692" w:author="Ross Norsworthy" w:date="2020-03-20T01:39:00Z">
              <w:r w:rsidRPr="00D515D7">
                <w:rPr>
                  <w:rFonts w:cstheme="minorHAnsi"/>
                  <w:sz w:val="20"/>
                  <w:lang w:val="en-US" w:eastAsia="de-DE"/>
                </w:rPr>
                <w:t>Logical Channels 0-23 definition, frequency pairs A and B.</w:t>
              </w:r>
            </w:ins>
          </w:p>
          <w:p w14:paraId="25919F0C" w14:textId="41B6020B" w:rsidR="006D35FD" w:rsidRPr="00D515D7" w:rsidRDefault="006D35FD" w:rsidP="00A013FD">
            <w:pPr>
              <w:spacing w:after="120"/>
              <w:rPr>
                <w:ins w:id="19693" w:author="Ross Norsworthy" w:date="2020-03-20T01:39:00Z"/>
                <w:rFonts w:cstheme="minorHAnsi"/>
                <w:sz w:val="20"/>
                <w:lang w:val="en-US" w:eastAsia="de-DE"/>
              </w:rPr>
            </w:pPr>
            <w:ins w:id="19694" w:author="USA Editor 2021" w:date="2021-01-20T13:11:00Z">
              <w:r w:rsidRPr="00D515D7">
                <w:rPr>
                  <w:rFonts w:cstheme="minorHAnsi"/>
                  <w:sz w:val="20"/>
                  <w:highlight w:val="green"/>
                  <w:lang w:val="en-US" w:eastAsia="de-DE"/>
                </w:rPr>
                <w:t>Type = 2</w:t>
              </w:r>
            </w:ins>
          </w:p>
        </w:tc>
      </w:tr>
      <w:tr w:rsidR="006D35FD" w:rsidRPr="00D515D7" w14:paraId="1830A24B" w14:textId="77777777" w:rsidTr="00D515D7">
        <w:trPr>
          <w:ins w:id="19695" w:author="Ross Norsworthy" w:date="2020-03-20T01:39:00Z"/>
        </w:trPr>
        <w:tc>
          <w:tcPr>
            <w:tcW w:w="964" w:type="dxa"/>
          </w:tcPr>
          <w:p w14:paraId="3CA173C6" w14:textId="77777777" w:rsidR="006D35FD" w:rsidRPr="00D515D7" w:rsidRDefault="006D35FD" w:rsidP="00A013FD">
            <w:pPr>
              <w:spacing w:after="120"/>
              <w:rPr>
                <w:ins w:id="19696" w:author="Ross Norsworthy" w:date="2020-03-20T01:39:00Z"/>
                <w:rFonts w:cstheme="minorHAnsi"/>
                <w:sz w:val="20"/>
                <w:lang w:val="en-US" w:eastAsia="de-DE"/>
              </w:rPr>
            </w:pPr>
            <w:ins w:id="19697" w:author="Ross Norsworthy" w:date="2020-03-20T01:39:00Z">
              <w:r w:rsidRPr="00D515D7">
                <w:rPr>
                  <w:rFonts w:cstheme="minorHAnsi"/>
                  <w:sz w:val="20"/>
                  <w:lang w:val="en-US" w:eastAsia="de-DE"/>
                </w:rPr>
                <w:t>2</w:t>
              </w:r>
            </w:ins>
          </w:p>
        </w:tc>
        <w:tc>
          <w:tcPr>
            <w:tcW w:w="837" w:type="dxa"/>
          </w:tcPr>
          <w:p w14:paraId="5F8F9B12" w14:textId="77777777" w:rsidR="006D35FD" w:rsidRPr="00D515D7" w:rsidRDefault="006D35FD" w:rsidP="00A013FD">
            <w:pPr>
              <w:spacing w:after="120"/>
              <w:rPr>
                <w:ins w:id="19698" w:author="Ross Norsworthy" w:date="2020-03-20T01:39:00Z"/>
                <w:rFonts w:cstheme="minorHAnsi"/>
                <w:sz w:val="20"/>
                <w:lang w:val="en-US" w:eastAsia="de-DE"/>
              </w:rPr>
            </w:pPr>
            <w:ins w:id="19699" w:author="Ross Norsworthy" w:date="2020-03-20T01:39:00Z">
              <w:r w:rsidRPr="00D515D7">
                <w:rPr>
                  <w:rFonts w:cstheme="minorHAnsi"/>
                  <w:sz w:val="20"/>
                  <w:lang w:val="en-US" w:eastAsia="de-DE"/>
                </w:rPr>
                <w:t>2</w:t>
              </w:r>
            </w:ins>
          </w:p>
        </w:tc>
        <w:tc>
          <w:tcPr>
            <w:tcW w:w="2165" w:type="dxa"/>
          </w:tcPr>
          <w:p w14:paraId="233CDE3A" w14:textId="09032BBC" w:rsidR="006D35FD" w:rsidRPr="00D515D7" w:rsidRDefault="006D35FD" w:rsidP="00A013FD">
            <w:pPr>
              <w:spacing w:after="120"/>
              <w:rPr>
                <w:ins w:id="19700" w:author="Ross Norsworthy" w:date="2020-03-20T01:39:00Z"/>
                <w:rFonts w:cstheme="minorHAnsi"/>
                <w:sz w:val="20"/>
                <w:lang w:val="en-US" w:eastAsia="de-DE"/>
              </w:rPr>
            </w:pPr>
            <w:ins w:id="19701" w:author="Ross Norsworthy" w:date="2020-03-20T01:39:00Z">
              <w:r w:rsidRPr="00D515D7">
                <w:rPr>
                  <w:rFonts w:cstheme="minorHAnsi"/>
                  <w:sz w:val="20"/>
                  <w:lang w:val="en-US" w:eastAsia="de-DE"/>
                </w:rPr>
                <w:t xml:space="preserve">Downlink </w:t>
              </w:r>
            </w:ins>
            <w:ins w:id="19702" w:author="USA Editor 2021" w:date="2021-01-28T13:40:00Z">
              <w:r w:rsidR="003F4396" w:rsidRPr="00D515D7">
                <w:rPr>
                  <w:rFonts w:cstheme="minorHAnsi"/>
                  <w:sz w:val="20"/>
                  <w:highlight w:val="green"/>
                  <w:lang w:val="en-US" w:eastAsia="de-DE"/>
                </w:rPr>
                <w:t>center</w:t>
              </w:r>
              <w:r w:rsidR="003F4396" w:rsidRPr="00D515D7">
                <w:rPr>
                  <w:rFonts w:cstheme="minorHAnsi"/>
                  <w:sz w:val="20"/>
                  <w:lang w:val="en-US" w:eastAsia="de-DE"/>
                </w:rPr>
                <w:t xml:space="preserve"> </w:t>
              </w:r>
            </w:ins>
            <w:ins w:id="19703" w:author="Ross Norsworthy" w:date="2020-03-20T01:39:00Z">
              <w:r w:rsidRPr="00D515D7">
                <w:rPr>
                  <w:rFonts w:cstheme="minorHAnsi"/>
                  <w:sz w:val="20"/>
                  <w:lang w:val="en-US" w:eastAsia="de-DE"/>
                </w:rPr>
                <w:t>frequency A</w:t>
              </w:r>
            </w:ins>
          </w:p>
        </w:tc>
        <w:tc>
          <w:tcPr>
            <w:tcW w:w="4611" w:type="dxa"/>
            <w:vAlign w:val="center"/>
          </w:tcPr>
          <w:p w14:paraId="712624FE" w14:textId="09B0E1EF" w:rsidR="006D35FD" w:rsidRPr="00D515D7" w:rsidRDefault="003F4396" w:rsidP="00A013FD">
            <w:pPr>
              <w:spacing w:after="120"/>
              <w:rPr>
                <w:ins w:id="19704" w:author="USA Editor" w:date="2020-11-18T08:11:00Z"/>
                <w:rFonts w:cstheme="minorHAnsi"/>
                <w:sz w:val="20"/>
                <w:lang w:val="en-US"/>
              </w:rPr>
            </w:pPr>
            <w:ins w:id="19705" w:author="USA Editor 2021" w:date="2021-01-28T13:41:00Z">
              <w:r w:rsidRPr="00D515D7">
                <w:rPr>
                  <w:rFonts w:cstheme="minorHAnsi"/>
                  <w:sz w:val="20"/>
                  <w:highlight w:val="green"/>
                  <w:lang w:val="en-US"/>
                </w:rPr>
                <w:t>Identification of center frequency use channel numbering scheme defined in Recommendation ITU-R M.1084. Channel bandwidth is not according to Recommendation ITU-R M.1084 and is defined in Field no 4</w:t>
              </w:r>
            </w:ins>
            <w:ins w:id="19706" w:author="USA Editor" w:date="2020-11-18T08:10:00Z">
              <w:del w:id="19707" w:author="USA Editor 2021" w:date="2021-01-28T13:41:00Z">
                <w:r w:rsidR="006D35FD" w:rsidRPr="00D515D7" w:rsidDel="003F4396">
                  <w:rPr>
                    <w:rFonts w:cstheme="minorHAnsi"/>
                    <w:sz w:val="20"/>
                    <w:highlight w:val="green"/>
                    <w:lang w:val="en-US"/>
                  </w:rPr>
                  <w:delText xml:space="preserve">Center frequency </w:delText>
                </w:r>
              </w:del>
            </w:ins>
            <w:ins w:id="19708" w:author="Ross Norsworthy" w:date="2020-03-20T01:39:00Z">
              <w:del w:id="19709" w:author="USA Editor 2021" w:date="2021-01-28T13:41:00Z">
                <w:r w:rsidR="006D35FD" w:rsidRPr="00D515D7" w:rsidDel="003F4396">
                  <w:rPr>
                    <w:rFonts w:cstheme="minorHAnsi"/>
                    <w:sz w:val="20"/>
                    <w:highlight w:val="green"/>
                    <w:lang w:val="en-US"/>
                  </w:rPr>
                  <w:delText>C</w:delText>
                </w:r>
              </w:del>
            </w:ins>
            <w:ins w:id="19710" w:author="USA Editor" w:date="2020-11-18T08:10:00Z">
              <w:del w:id="19711" w:author="USA Editor 2021" w:date="2021-01-28T13:41:00Z">
                <w:r w:rsidR="006D35FD" w:rsidRPr="00D515D7" w:rsidDel="003F4396">
                  <w:rPr>
                    <w:rFonts w:cstheme="minorHAnsi"/>
                    <w:sz w:val="20"/>
                    <w:highlight w:val="green"/>
                    <w:lang w:val="en-US"/>
                  </w:rPr>
                  <w:delText>c</w:delText>
                </w:r>
              </w:del>
            </w:ins>
            <w:ins w:id="19712" w:author="Ross Norsworthy" w:date="2020-03-20T01:39:00Z">
              <w:del w:id="19713" w:author="USA Editor 2021" w:date="2021-01-28T13:41:00Z">
                <w:r w:rsidR="006D35FD" w:rsidRPr="00D515D7" w:rsidDel="003F4396">
                  <w:rPr>
                    <w:rFonts w:cstheme="minorHAnsi"/>
                    <w:sz w:val="20"/>
                    <w:highlight w:val="green"/>
                    <w:lang w:val="en-US"/>
                  </w:rPr>
                  <w:delText>hannel number</w:delText>
                </w:r>
              </w:del>
            </w:ins>
            <w:ins w:id="19714" w:author="USA Editor" w:date="2020-11-18T08:15:00Z">
              <w:del w:id="19715" w:author="USA Editor 2021" w:date="2021-01-28T13:41:00Z">
                <w:r w:rsidR="006D35FD" w:rsidRPr="00D515D7" w:rsidDel="003F4396">
                  <w:rPr>
                    <w:rFonts w:cstheme="minorHAnsi"/>
                    <w:sz w:val="20"/>
                    <w:highlight w:val="green"/>
                    <w:lang w:val="en-US"/>
                  </w:rPr>
                  <w:delText xml:space="preserve"> (refer to </w:delText>
                </w:r>
              </w:del>
            </w:ins>
            <w:ins w:id="19716" w:author="Ross Norsworthy" w:date="2020-03-20T01:39:00Z">
              <w:del w:id="19717" w:author="USA Editor 2021" w:date="2021-01-28T13:41:00Z">
                <w:r w:rsidR="006D35FD" w:rsidRPr="00D515D7" w:rsidDel="003F4396">
                  <w:rPr>
                    <w:rFonts w:cstheme="minorHAnsi"/>
                    <w:sz w:val="20"/>
                    <w:highlight w:val="green"/>
                    <w:lang w:val="en-US"/>
                  </w:rPr>
                  <w:delText xml:space="preserve"> as defined in ITU-R M.1084</w:delText>
                </w:r>
              </w:del>
            </w:ins>
            <w:ins w:id="19718" w:author="USA Editor" w:date="2020-11-18T08:16:00Z">
              <w:del w:id="19719" w:author="USA Editor 2021" w:date="2021-01-28T13:41:00Z">
                <w:r w:rsidR="006D35FD" w:rsidRPr="00D515D7" w:rsidDel="003F4396">
                  <w:rPr>
                    <w:rFonts w:cstheme="minorHAnsi"/>
                    <w:sz w:val="20"/>
                    <w:highlight w:val="green"/>
                    <w:lang w:val="en-US"/>
                  </w:rPr>
                  <w:delText>)</w:delText>
                </w:r>
              </w:del>
            </w:ins>
          </w:p>
          <w:p w14:paraId="1165C571" w14:textId="687E4D6C" w:rsidR="006D35FD" w:rsidRPr="00932EA9" w:rsidDel="003B2CEA" w:rsidRDefault="006D35FD" w:rsidP="00A013FD">
            <w:pPr>
              <w:spacing w:after="120"/>
              <w:rPr>
                <w:ins w:id="19720" w:author="Ross Norsworthy" w:date="2020-03-20T01:39:00Z"/>
                <w:del w:id="19721" w:author="USA Editor 2021" w:date="2021-01-15T11:09:00Z"/>
                <w:rFonts w:cstheme="minorHAnsi"/>
                <w:sz w:val="20"/>
                <w:lang w:val="en-US"/>
                <w:rPrChange w:id="19722" w:author="USA Editor 2021" w:date="2021-01-28T13:48:00Z">
                  <w:rPr>
                    <w:ins w:id="19723" w:author="Ross Norsworthy" w:date="2020-03-20T01:39:00Z"/>
                    <w:del w:id="19724" w:author="USA Editor 2021" w:date="2021-01-15T11:09:00Z"/>
                    <w:rFonts w:cstheme="minorHAnsi"/>
                    <w:sz w:val="20"/>
                    <w:lang w:val="da-DK"/>
                  </w:rPr>
                </w:rPrChange>
              </w:rPr>
            </w:pPr>
            <w:ins w:id="19725" w:author="USA Editor" w:date="2020-11-18T08:11:00Z">
              <w:del w:id="19726" w:author="USA Editor 2021" w:date="2021-01-15T11:09:00Z">
                <w:r w:rsidRPr="00D515D7" w:rsidDel="003B2CEA">
                  <w:rPr>
                    <w:rFonts w:cstheme="minorHAnsi"/>
                    <w:sz w:val="20"/>
                    <w:highlight w:val="green"/>
                    <w:lang w:val="en-US"/>
                  </w:rPr>
                  <w:delText xml:space="preserve">[editor note: this </w:delText>
                </w:r>
              </w:del>
            </w:ins>
            <w:ins w:id="19727" w:author="USA Editor" w:date="2020-11-18T08:16:00Z">
              <w:del w:id="19728" w:author="USA Editor 2021" w:date="2021-01-15T11:09:00Z">
                <w:r w:rsidRPr="00D515D7" w:rsidDel="003B2CEA">
                  <w:rPr>
                    <w:rFonts w:cstheme="minorHAnsi"/>
                    <w:sz w:val="20"/>
                    <w:highlight w:val="green"/>
                    <w:lang w:val="en-US"/>
                  </w:rPr>
                  <w:delText xml:space="preserve">proposal to fix this </w:delText>
                </w:r>
              </w:del>
            </w:ins>
            <w:ins w:id="19729" w:author="USA Editor" w:date="2020-11-18T08:17:00Z">
              <w:del w:id="19730" w:author="USA Editor 2021" w:date="2021-01-15T11:09:00Z">
                <w:r w:rsidRPr="00D515D7" w:rsidDel="003B2CEA">
                  <w:rPr>
                    <w:rFonts w:cstheme="minorHAnsi"/>
                    <w:sz w:val="20"/>
                    <w:highlight w:val="green"/>
                    <w:lang w:val="en-US"/>
                  </w:rPr>
                  <w:delText>description</w:delText>
                </w:r>
              </w:del>
            </w:ins>
            <w:ins w:id="19731" w:author="USA Editor" w:date="2020-11-18T08:11:00Z">
              <w:del w:id="19732" w:author="USA Editor 2021" w:date="2021-01-15T11:09:00Z">
                <w:r w:rsidRPr="00D515D7" w:rsidDel="003B2CEA">
                  <w:rPr>
                    <w:rFonts w:cstheme="minorHAnsi"/>
                    <w:sz w:val="20"/>
                    <w:highlight w:val="green"/>
                    <w:lang w:val="en-US"/>
                  </w:rPr>
                  <w:delText>]</w:delText>
                </w:r>
              </w:del>
            </w:ins>
          </w:p>
          <w:p w14:paraId="5F6620E1" w14:textId="012FF592" w:rsidR="006D35FD" w:rsidRPr="00932EA9" w:rsidDel="00D35EA2" w:rsidRDefault="006D35FD" w:rsidP="00A013FD">
            <w:pPr>
              <w:spacing w:after="120"/>
              <w:rPr>
                <w:ins w:id="19733" w:author="Ross Norsworthy" w:date="2020-03-20T01:39:00Z"/>
                <w:del w:id="19734" w:author="USA Editor 2021" w:date="2021-01-15T11:03:00Z"/>
                <w:rFonts w:cstheme="minorHAnsi"/>
                <w:sz w:val="20"/>
                <w:lang w:val="en-US"/>
                <w:rPrChange w:id="19735" w:author="USA Editor 2021" w:date="2021-01-28T13:48:00Z">
                  <w:rPr>
                    <w:ins w:id="19736" w:author="Ross Norsworthy" w:date="2020-03-20T01:39:00Z"/>
                    <w:del w:id="19737" w:author="USA Editor 2021" w:date="2021-01-15T11:03:00Z"/>
                    <w:rFonts w:cstheme="minorHAnsi"/>
                    <w:sz w:val="20"/>
                    <w:lang w:val="da-DK"/>
                  </w:rPr>
                </w:rPrChange>
              </w:rPr>
            </w:pPr>
            <w:ins w:id="19738" w:author="Ross Norsworthy" w:date="2020-03-20T01:39:00Z">
              <w:r w:rsidRPr="00932EA9">
                <w:rPr>
                  <w:rFonts w:cstheme="minorHAnsi"/>
                  <w:sz w:val="20"/>
                  <w:lang w:val="en-US"/>
                  <w:rPrChange w:id="19739" w:author="USA Editor 2021" w:date="2021-01-28T13:48:00Z">
                    <w:rPr>
                      <w:rFonts w:cstheme="minorHAnsi"/>
                      <w:sz w:val="20"/>
                      <w:lang w:val="da-DK"/>
                    </w:rPr>
                  </w:rPrChange>
                </w:rPr>
                <w:t>Default:</w:t>
              </w:r>
            </w:ins>
            <w:ins w:id="19740" w:author="USA Editor 2021" w:date="2021-01-15T11:03:00Z">
              <w:r w:rsidRPr="00932EA9">
                <w:rPr>
                  <w:rFonts w:cstheme="minorHAnsi"/>
                  <w:sz w:val="20"/>
                  <w:lang w:val="en-US"/>
                  <w:rPrChange w:id="19741" w:author="USA Editor 2021" w:date="2021-01-28T13:48:00Z">
                    <w:rPr>
                      <w:rFonts w:cstheme="minorHAnsi"/>
                      <w:sz w:val="20"/>
                      <w:lang w:val="da-DK"/>
                    </w:rPr>
                  </w:rPrChange>
                </w:rPr>
                <w:t xml:space="preserve"> </w:t>
              </w:r>
            </w:ins>
          </w:p>
          <w:p w14:paraId="6C083446" w14:textId="27EC9405" w:rsidR="006D35FD" w:rsidRPr="00932EA9" w:rsidDel="00D35EA2" w:rsidRDefault="006D35FD" w:rsidP="00A013FD">
            <w:pPr>
              <w:spacing w:after="120"/>
              <w:rPr>
                <w:ins w:id="19742" w:author="Ross Norsworthy" w:date="2020-03-20T01:39:00Z"/>
                <w:del w:id="19743" w:author="USA Editor 2021" w:date="2021-01-15T11:03:00Z"/>
                <w:rFonts w:cstheme="minorHAnsi"/>
                <w:sz w:val="20"/>
                <w:lang w:val="en-US"/>
                <w:rPrChange w:id="19744" w:author="USA Editor 2021" w:date="2021-01-28T13:48:00Z">
                  <w:rPr>
                    <w:ins w:id="19745" w:author="Ross Norsworthy" w:date="2020-03-20T01:39:00Z"/>
                    <w:del w:id="19746" w:author="USA Editor 2021" w:date="2021-01-15T11:03:00Z"/>
                    <w:rFonts w:cstheme="minorHAnsi"/>
                    <w:sz w:val="20"/>
                    <w:lang w:val="da-DK"/>
                  </w:rPr>
                </w:rPrChange>
              </w:rPr>
            </w:pPr>
          </w:p>
          <w:p w14:paraId="11CA47C9" w14:textId="61D84F4F" w:rsidR="006D35FD" w:rsidRPr="00D515D7" w:rsidRDefault="006D35FD" w:rsidP="00A013FD">
            <w:pPr>
              <w:spacing w:after="120"/>
              <w:rPr>
                <w:ins w:id="19747" w:author="Ross Norsworthy" w:date="2020-03-20T01:39:00Z"/>
                <w:rFonts w:cstheme="minorHAnsi"/>
                <w:sz w:val="20"/>
                <w:lang w:val="en-US" w:eastAsia="de-DE"/>
              </w:rPr>
            </w:pPr>
            <w:ins w:id="19748" w:author="Ross Norsworthy" w:date="2020-03-20T01:39:00Z">
              <w:r w:rsidRPr="00932EA9">
                <w:rPr>
                  <w:rFonts w:cstheme="minorHAnsi"/>
                  <w:sz w:val="20"/>
                  <w:lang w:val="en-US"/>
                  <w:rPrChange w:id="19749" w:author="USA Editor 2021" w:date="2021-01-28T13:48:00Z">
                    <w:rPr>
                      <w:rFonts w:cstheme="minorHAnsi"/>
                      <w:sz w:val="20"/>
                      <w:lang w:val="da-DK"/>
                    </w:rPr>
                  </w:rPrChange>
                </w:rPr>
                <w:t xml:space="preserve">2226: 161.9125MHz </w:t>
              </w:r>
              <w:del w:id="19750" w:author="USA Editor 2021" w:date="2021-01-28T13:41:00Z">
                <w:r w:rsidRPr="00932EA9" w:rsidDel="003F4396">
                  <w:rPr>
                    <w:rFonts w:cstheme="minorHAnsi"/>
                    <w:sz w:val="20"/>
                    <w:highlight w:val="green"/>
                    <w:lang w:val="en-US"/>
                    <w:rPrChange w:id="19751" w:author="USA Editor 2021" w:date="2021-01-28T13:48:00Z">
                      <w:rPr>
                        <w:rFonts w:cstheme="minorHAnsi"/>
                        <w:sz w:val="20"/>
                        <w:lang w:val="da-DK"/>
                      </w:rPr>
                    </w:rPrChange>
                  </w:rPr>
                  <w:delText>(for 50kHz bandwidth)</w:delText>
                </w:r>
              </w:del>
            </w:ins>
          </w:p>
        </w:tc>
      </w:tr>
      <w:tr w:rsidR="006D35FD" w:rsidRPr="00D515D7" w14:paraId="3F6E4023" w14:textId="77777777" w:rsidTr="00D515D7">
        <w:trPr>
          <w:ins w:id="19752" w:author="Ross Norsworthy" w:date="2020-03-20T01:39:00Z"/>
        </w:trPr>
        <w:tc>
          <w:tcPr>
            <w:tcW w:w="964" w:type="dxa"/>
          </w:tcPr>
          <w:p w14:paraId="1CCEDA89" w14:textId="77777777" w:rsidR="006D35FD" w:rsidRPr="00D515D7" w:rsidRDefault="006D35FD" w:rsidP="00A013FD">
            <w:pPr>
              <w:spacing w:after="120"/>
              <w:rPr>
                <w:ins w:id="19753" w:author="Ross Norsworthy" w:date="2020-03-20T01:39:00Z"/>
                <w:rFonts w:cstheme="minorHAnsi"/>
                <w:sz w:val="20"/>
                <w:lang w:val="en-US" w:eastAsia="de-DE"/>
              </w:rPr>
            </w:pPr>
            <w:ins w:id="19754" w:author="Ross Norsworthy" w:date="2020-03-20T01:39:00Z">
              <w:r w:rsidRPr="00D515D7">
                <w:rPr>
                  <w:rFonts w:cstheme="minorHAnsi"/>
                  <w:sz w:val="20"/>
                  <w:lang w:val="en-US" w:eastAsia="de-DE"/>
                </w:rPr>
                <w:t>3</w:t>
              </w:r>
            </w:ins>
          </w:p>
        </w:tc>
        <w:tc>
          <w:tcPr>
            <w:tcW w:w="837" w:type="dxa"/>
          </w:tcPr>
          <w:p w14:paraId="60EC940E" w14:textId="77777777" w:rsidR="006D35FD" w:rsidRPr="00D515D7" w:rsidRDefault="006D35FD" w:rsidP="00A013FD">
            <w:pPr>
              <w:spacing w:after="120"/>
              <w:rPr>
                <w:ins w:id="19755" w:author="Ross Norsworthy" w:date="2020-03-20T01:39:00Z"/>
                <w:rFonts w:cstheme="minorHAnsi"/>
                <w:sz w:val="20"/>
                <w:lang w:val="en-US" w:eastAsia="de-DE"/>
              </w:rPr>
            </w:pPr>
            <w:ins w:id="19756" w:author="Ross Norsworthy" w:date="2020-03-20T01:39:00Z">
              <w:r w:rsidRPr="00D515D7">
                <w:rPr>
                  <w:rFonts w:cstheme="minorHAnsi"/>
                  <w:sz w:val="20"/>
                  <w:lang w:val="en-US" w:eastAsia="de-DE"/>
                </w:rPr>
                <w:t>2</w:t>
              </w:r>
            </w:ins>
          </w:p>
        </w:tc>
        <w:tc>
          <w:tcPr>
            <w:tcW w:w="2165" w:type="dxa"/>
          </w:tcPr>
          <w:p w14:paraId="6EF8D3FF" w14:textId="6CC79C57" w:rsidR="006D35FD" w:rsidRPr="00D515D7" w:rsidRDefault="006D35FD" w:rsidP="00A013FD">
            <w:pPr>
              <w:spacing w:after="120"/>
              <w:rPr>
                <w:ins w:id="19757" w:author="Ross Norsworthy" w:date="2020-03-20T01:39:00Z"/>
                <w:rFonts w:cstheme="minorHAnsi"/>
                <w:sz w:val="20"/>
                <w:lang w:val="en-US" w:eastAsia="de-DE"/>
              </w:rPr>
            </w:pPr>
            <w:ins w:id="19758" w:author="Ross Norsworthy" w:date="2020-03-20T01:39:00Z">
              <w:r w:rsidRPr="00D515D7">
                <w:rPr>
                  <w:rFonts w:cstheme="minorHAnsi"/>
                  <w:sz w:val="20"/>
                  <w:lang w:val="en-US" w:eastAsia="de-DE"/>
                </w:rPr>
                <w:t xml:space="preserve">Uplink </w:t>
              </w:r>
            </w:ins>
            <w:ins w:id="19759" w:author="USA Editor 2021" w:date="2021-01-28T13:43:00Z">
              <w:r w:rsidR="003F4396" w:rsidRPr="00D515D7">
                <w:rPr>
                  <w:rFonts w:cstheme="minorHAnsi"/>
                  <w:sz w:val="20"/>
                  <w:highlight w:val="green"/>
                  <w:lang w:val="en-US" w:eastAsia="de-DE"/>
                </w:rPr>
                <w:t>center</w:t>
              </w:r>
              <w:r w:rsidR="003F4396" w:rsidRPr="00D515D7">
                <w:rPr>
                  <w:rFonts w:cstheme="minorHAnsi"/>
                  <w:sz w:val="20"/>
                  <w:lang w:val="en-US" w:eastAsia="de-DE"/>
                </w:rPr>
                <w:t xml:space="preserve"> </w:t>
              </w:r>
            </w:ins>
            <w:ins w:id="19760" w:author="Ross Norsworthy" w:date="2020-03-20T01:39:00Z">
              <w:r w:rsidRPr="00D515D7">
                <w:rPr>
                  <w:rFonts w:cstheme="minorHAnsi"/>
                  <w:sz w:val="20"/>
                  <w:lang w:val="en-US" w:eastAsia="de-DE"/>
                </w:rPr>
                <w:t>frequency A</w:t>
              </w:r>
            </w:ins>
          </w:p>
        </w:tc>
        <w:tc>
          <w:tcPr>
            <w:tcW w:w="4611" w:type="dxa"/>
          </w:tcPr>
          <w:p w14:paraId="5AE9C197" w14:textId="48884547" w:rsidR="006D35FD" w:rsidRPr="00D515D7" w:rsidRDefault="003F4396" w:rsidP="00A013FD">
            <w:pPr>
              <w:spacing w:after="120"/>
              <w:rPr>
                <w:ins w:id="19761" w:author="Ross Norsworthy" w:date="2020-03-20T01:39:00Z"/>
                <w:rFonts w:cstheme="minorHAnsi"/>
                <w:sz w:val="20"/>
                <w:lang w:val="en-US"/>
              </w:rPr>
            </w:pPr>
            <w:ins w:id="19762" w:author="USA Editor 2021" w:date="2021-01-28T13:44:00Z">
              <w:r w:rsidRPr="00D515D7">
                <w:rPr>
                  <w:rFonts w:cstheme="minorHAnsi"/>
                  <w:sz w:val="20"/>
                  <w:highlight w:val="green"/>
                  <w:lang w:val="en-US"/>
                </w:rPr>
                <w:t xml:space="preserve">Identification of center frequency use channel numbering scheme defined in Recommendation ITU-R M.1084. Channel bandwidth is not according to Recommendation ITU-R M.1084 and is defined in Field no 4 </w:t>
              </w:r>
            </w:ins>
            <w:ins w:id="19763" w:author="Ross Norsworthy" w:date="2020-03-20T01:39:00Z">
              <w:del w:id="19764" w:author="USA Editor 2021" w:date="2021-01-15T11:12:00Z">
                <w:r w:rsidR="006D35FD" w:rsidRPr="00D515D7" w:rsidDel="003B2CEA">
                  <w:rPr>
                    <w:rFonts w:cstheme="minorHAnsi"/>
                    <w:sz w:val="20"/>
                    <w:highlight w:val="green"/>
                    <w:lang w:val="en-US"/>
                  </w:rPr>
                  <w:delText>C</w:delText>
                </w:r>
              </w:del>
              <w:del w:id="19765" w:author="USA Editor 2021" w:date="2021-01-28T13:44:00Z">
                <w:r w:rsidR="006D35FD" w:rsidRPr="00D515D7" w:rsidDel="003F4396">
                  <w:rPr>
                    <w:rFonts w:cstheme="minorHAnsi"/>
                    <w:sz w:val="20"/>
                    <w:highlight w:val="green"/>
                    <w:lang w:val="en-US"/>
                  </w:rPr>
                  <w:delText xml:space="preserve">hannel number </w:delText>
                </w:r>
              </w:del>
              <w:del w:id="19766" w:author="USA Editor 2021" w:date="2021-01-15T11:13:00Z">
                <w:r w:rsidR="006D35FD" w:rsidRPr="00D515D7" w:rsidDel="003B2CEA">
                  <w:rPr>
                    <w:rFonts w:cstheme="minorHAnsi"/>
                    <w:sz w:val="20"/>
                    <w:highlight w:val="green"/>
                    <w:lang w:val="en-US"/>
                  </w:rPr>
                  <w:delText>as defined in</w:delText>
                </w:r>
              </w:del>
              <w:del w:id="19767" w:author="USA Editor 2021" w:date="2021-01-28T13:44:00Z">
                <w:r w:rsidR="006D35FD" w:rsidRPr="00D515D7" w:rsidDel="003F4396">
                  <w:rPr>
                    <w:rFonts w:cstheme="minorHAnsi"/>
                    <w:sz w:val="20"/>
                    <w:highlight w:val="green"/>
                    <w:lang w:val="en-US"/>
                  </w:rPr>
                  <w:delText xml:space="preserve"> ITU-R M.1084</w:delText>
                </w:r>
              </w:del>
            </w:ins>
          </w:p>
          <w:p w14:paraId="54B4A3AF" w14:textId="3A421059" w:rsidR="006D35FD" w:rsidRPr="00D515D7" w:rsidDel="003B2CEA" w:rsidRDefault="006D35FD" w:rsidP="003F4396">
            <w:pPr>
              <w:spacing w:after="120"/>
              <w:rPr>
                <w:ins w:id="19768" w:author="Ross Norsworthy" w:date="2020-03-20T01:39:00Z"/>
                <w:del w:id="19769" w:author="USA Editor 2021" w:date="2021-01-15T11:13:00Z"/>
                <w:rFonts w:cstheme="minorHAnsi"/>
                <w:sz w:val="20"/>
                <w:lang w:val="en-US"/>
              </w:rPr>
            </w:pPr>
            <w:ins w:id="19770" w:author="Ross Norsworthy" w:date="2020-03-20T01:39:00Z">
              <w:r w:rsidRPr="00D515D7">
                <w:rPr>
                  <w:rFonts w:cstheme="minorHAnsi"/>
                  <w:sz w:val="20"/>
                  <w:lang w:val="en-US"/>
                </w:rPr>
                <w:t>Default:</w:t>
              </w:r>
            </w:ins>
            <w:ins w:id="19771" w:author="USA Editor 2021" w:date="2021-01-15T11:13:00Z">
              <w:r w:rsidRPr="00D515D7">
                <w:rPr>
                  <w:rFonts w:cstheme="minorHAnsi"/>
                  <w:sz w:val="20"/>
                  <w:lang w:val="en-US"/>
                </w:rPr>
                <w:t xml:space="preserve"> </w:t>
              </w:r>
            </w:ins>
          </w:p>
          <w:p w14:paraId="30F844A5" w14:textId="2ED6809F" w:rsidR="006D35FD" w:rsidRPr="00D515D7" w:rsidRDefault="006D35FD" w:rsidP="00A013FD">
            <w:pPr>
              <w:spacing w:after="120"/>
              <w:rPr>
                <w:ins w:id="19772" w:author="Ross Norsworthy" w:date="2020-03-20T01:39:00Z"/>
                <w:rFonts w:cstheme="minorHAnsi"/>
                <w:sz w:val="20"/>
                <w:lang w:val="en-US" w:eastAsia="de-DE"/>
              </w:rPr>
            </w:pPr>
            <w:ins w:id="19773" w:author="Ross Norsworthy" w:date="2020-03-20T01:39:00Z">
              <w:r w:rsidRPr="00D515D7">
                <w:rPr>
                  <w:rFonts w:cstheme="minorHAnsi"/>
                  <w:sz w:val="20"/>
                  <w:lang w:val="en-US"/>
                </w:rPr>
                <w:t xml:space="preserve">1226: 157.3125 MHz </w:t>
              </w:r>
              <w:del w:id="19774" w:author="USA Editor 2021" w:date="2021-01-28T13:45:00Z">
                <w:r w:rsidRPr="00932EA9" w:rsidDel="003F4396">
                  <w:rPr>
                    <w:rFonts w:cstheme="minorHAnsi"/>
                    <w:sz w:val="20"/>
                    <w:highlight w:val="green"/>
                    <w:lang w:val="en-US"/>
                    <w:rPrChange w:id="19775" w:author="USA Editor 2021" w:date="2021-01-28T13:48:00Z">
                      <w:rPr>
                        <w:rFonts w:cstheme="minorHAnsi"/>
                        <w:sz w:val="20"/>
                        <w:lang w:val="da-DK"/>
                      </w:rPr>
                    </w:rPrChange>
                  </w:rPr>
                  <w:delText>(50kHz bandwidth)</w:delText>
                </w:r>
              </w:del>
            </w:ins>
          </w:p>
        </w:tc>
      </w:tr>
      <w:tr w:rsidR="006D35FD" w:rsidRPr="00932EA9" w14:paraId="52DF7C0C" w14:textId="77777777" w:rsidTr="00D515D7">
        <w:trPr>
          <w:ins w:id="19776" w:author="Ross Norsworthy" w:date="2020-03-20T01:39:00Z"/>
        </w:trPr>
        <w:tc>
          <w:tcPr>
            <w:tcW w:w="964" w:type="dxa"/>
          </w:tcPr>
          <w:p w14:paraId="039F6286" w14:textId="77777777" w:rsidR="006D35FD" w:rsidRPr="00D515D7" w:rsidRDefault="006D35FD" w:rsidP="00A013FD">
            <w:pPr>
              <w:spacing w:after="120"/>
              <w:rPr>
                <w:ins w:id="19777" w:author="Ross Norsworthy" w:date="2020-03-20T01:39:00Z"/>
                <w:rFonts w:cstheme="minorHAnsi"/>
                <w:sz w:val="20"/>
                <w:lang w:val="en-US" w:eastAsia="de-DE"/>
              </w:rPr>
            </w:pPr>
            <w:ins w:id="19778" w:author="Ross Norsworthy" w:date="2020-03-20T01:39:00Z">
              <w:r w:rsidRPr="00D515D7">
                <w:rPr>
                  <w:rFonts w:cstheme="minorHAnsi"/>
                  <w:sz w:val="20"/>
                  <w:lang w:val="en-US" w:eastAsia="de-DE"/>
                </w:rPr>
                <w:t>4</w:t>
              </w:r>
            </w:ins>
          </w:p>
        </w:tc>
        <w:tc>
          <w:tcPr>
            <w:tcW w:w="837" w:type="dxa"/>
          </w:tcPr>
          <w:p w14:paraId="74D8EDD2" w14:textId="77777777" w:rsidR="006D35FD" w:rsidRPr="00D515D7" w:rsidRDefault="006D35FD" w:rsidP="00A013FD">
            <w:pPr>
              <w:spacing w:after="120"/>
              <w:rPr>
                <w:ins w:id="19779" w:author="Ross Norsworthy" w:date="2020-03-20T01:39:00Z"/>
                <w:rFonts w:cstheme="minorHAnsi"/>
                <w:sz w:val="20"/>
                <w:lang w:val="en-US" w:eastAsia="de-DE"/>
              </w:rPr>
            </w:pPr>
            <w:ins w:id="19780" w:author="Ross Norsworthy" w:date="2020-03-20T01:39:00Z">
              <w:r w:rsidRPr="00D515D7">
                <w:rPr>
                  <w:rFonts w:cstheme="minorHAnsi"/>
                  <w:sz w:val="20"/>
                  <w:lang w:val="en-US" w:eastAsia="de-DE"/>
                </w:rPr>
                <w:t>1</w:t>
              </w:r>
            </w:ins>
          </w:p>
        </w:tc>
        <w:tc>
          <w:tcPr>
            <w:tcW w:w="2165" w:type="dxa"/>
          </w:tcPr>
          <w:p w14:paraId="41289157" w14:textId="59A6B5BA" w:rsidR="006D35FD" w:rsidRPr="00D515D7" w:rsidRDefault="006D35FD" w:rsidP="00A013FD">
            <w:pPr>
              <w:spacing w:after="120"/>
              <w:rPr>
                <w:ins w:id="19781" w:author="Ross Norsworthy" w:date="2020-03-20T01:39:00Z"/>
                <w:rFonts w:cstheme="minorHAnsi"/>
                <w:sz w:val="20"/>
                <w:lang w:val="en-US" w:eastAsia="de-DE"/>
              </w:rPr>
            </w:pPr>
            <w:ins w:id="19782" w:author="Ross Norsworthy" w:date="2020-03-20T01:39:00Z">
              <w:r w:rsidRPr="00D515D7">
                <w:rPr>
                  <w:rFonts w:cstheme="minorHAnsi"/>
                  <w:sz w:val="20"/>
                  <w:lang w:val="en-US" w:eastAsia="de-DE"/>
                </w:rPr>
                <w:t>Downlink and uplink bandwidth</w:t>
              </w:r>
            </w:ins>
            <w:ins w:id="19783" w:author="USA Editor 2021" w:date="2021-01-28T14:02:00Z">
              <w:r w:rsidR="00131168">
                <w:rPr>
                  <w:rFonts w:cstheme="minorHAnsi"/>
                  <w:sz w:val="20"/>
                  <w:lang w:val="en-US" w:eastAsia="de-DE"/>
                </w:rPr>
                <w:t xml:space="preserve"> </w:t>
              </w:r>
              <w:r w:rsidR="00131168" w:rsidRPr="00D515D7">
                <w:rPr>
                  <w:rFonts w:cstheme="minorHAnsi"/>
                  <w:sz w:val="20"/>
                  <w:highlight w:val="green"/>
                  <w:lang w:val="en-US" w:eastAsia="de-DE"/>
                </w:rPr>
                <w:t>A</w:t>
              </w:r>
            </w:ins>
          </w:p>
        </w:tc>
        <w:tc>
          <w:tcPr>
            <w:tcW w:w="4611" w:type="dxa"/>
          </w:tcPr>
          <w:p w14:paraId="4C5CA0C7" w14:textId="77777777" w:rsidR="006D35FD" w:rsidRPr="00D515D7" w:rsidRDefault="006D35FD" w:rsidP="00A013FD">
            <w:pPr>
              <w:spacing w:after="120"/>
              <w:rPr>
                <w:ins w:id="19784" w:author="Ross Norsworthy" w:date="2020-03-20T01:39:00Z"/>
                <w:rFonts w:cstheme="minorHAnsi"/>
                <w:sz w:val="20"/>
                <w:lang w:val="en-US" w:eastAsia="de-DE"/>
              </w:rPr>
            </w:pPr>
            <w:ins w:id="19785" w:author="Ross Norsworthy" w:date="2020-03-20T01:39:00Z">
              <w:r w:rsidRPr="00D515D7">
                <w:rPr>
                  <w:rFonts w:cstheme="minorHAnsi"/>
                  <w:sz w:val="20"/>
                  <w:lang w:val="en-US" w:eastAsia="de-DE"/>
                </w:rPr>
                <w:t xml:space="preserve">First 4 bits defines downlink bandwidth. </w:t>
              </w:r>
            </w:ins>
          </w:p>
          <w:p w14:paraId="1890DAE5" w14:textId="77777777" w:rsidR="006D35FD" w:rsidRPr="00D515D7" w:rsidRDefault="006D35FD" w:rsidP="00A013FD">
            <w:pPr>
              <w:spacing w:after="120"/>
              <w:rPr>
                <w:ins w:id="19786" w:author="Ross Norsworthy" w:date="2020-03-20T01:39:00Z"/>
                <w:rFonts w:cstheme="minorHAnsi"/>
                <w:sz w:val="20"/>
                <w:lang w:val="en-US" w:eastAsia="de-DE"/>
              </w:rPr>
            </w:pPr>
            <w:ins w:id="19787" w:author="Ross Norsworthy" w:date="2020-03-20T01:39:00Z">
              <w:r w:rsidRPr="00D515D7">
                <w:rPr>
                  <w:rFonts w:cstheme="minorHAnsi"/>
                  <w:sz w:val="20"/>
                  <w:lang w:val="en-US" w:eastAsia="de-DE"/>
                </w:rPr>
                <w:t>1: 50 kHz (default)</w:t>
              </w:r>
            </w:ins>
          </w:p>
          <w:p w14:paraId="082A4C8D" w14:textId="77777777" w:rsidR="006D35FD" w:rsidRPr="00D515D7" w:rsidRDefault="006D35FD" w:rsidP="00A013FD">
            <w:pPr>
              <w:spacing w:after="120"/>
              <w:rPr>
                <w:ins w:id="19788" w:author="Ross Norsworthy" w:date="2020-03-20T01:39:00Z"/>
                <w:rFonts w:cstheme="minorHAnsi"/>
                <w:sz w:val="20"/>
                <w:lang w:val="en-US" w:eastAsia="de-DE"/>
              </w:rPr>
            </w:pPr>
            <w:ins w:id="19789" w:author="Ross Norsworthy" w:date="2020-03-20T01:39:00Z">
              <w:r w:rsidRPr="00D515D7">
                <w:rPr>
                  <w:rFonts w:cstheme="minorHAnsi"/>
                  <w:sz w:val="20"/>
                  <w:lang w:val="en-US" w:eastAsia="de-DE"/>
                </w:rPr>
                <w:t>2: 100 kHz</w:t>
              </w:r>
            </w:ins>
          </w:p>
          <w:p w14:paraId="59C76A07" w14:textId="77777777" w:rsidR="006D35FD" w:rsidRPr="00D515D7" w:rsidRDefault="006D35FD" w:rsidP="00A013FD">
            <w:pPr>
              <w:spacing w:after="120"/>
              <w:rPr>
                <w:ins w:id="19790" w:author="Ross Norsworthy" w:date="2020-03-20T01:39:00Z"/>
                <w:rFonts w:cstheme="minorHAnsi"/>
                <w:sz w:val="20"/>
                <w:lang w:val="en-US" w:eastAsia="de-DE"/>
              </w:rPr>
            </w:pPr>
            <w:ins w:id="19791" w:author="Ross Norsworthy" w:date="2020-03-20T01:39:00Z">
              <w:r w:rsidRPr="00D515D7">
                <w:rPr>
                  <w:rFonts w:cstheme="minorHAnsi"/>
                  <w:sz w:val="20"/>
                  <w:lang w:val="en-US" w:eastAsia="de-DE"/>
                </w:rPr>
                <w:t>3: 150 kHz</w:t>
              </w:r>
            </w:ins>
          </w:p>
          <w:p w14:paraId="523B8035" w14:textId="77777777" w:rsidR="006D35FD" w:rsidRPr="00D515D7" w:rsidRDefault="006D35FD" w:rsidP="00FC7CF3">
            <w:pPr>
              <w:spacing w:before="20" w:after="60"/>
              <w:rPr>
                <w:ins w:id="19792" w:author="Ross Norsworthy" w:date="2020-03-20T01:39:00Z"/>
                <w:rFonts w:cstheme="minorHAnsi"/>
                <w:sz w:val="20"/>
                <w:lang w:val="en-US" w:eastAsia="de-DE"/>
              </w:rPr>
            </w:pPr>
            <w:ins w:id="19793" w:author="Ross Norsworthy" w:date="2020-03-20T01:39:00Z">
              <w:r w:rsidRPr="00D515D7">
                <w:rPr>
                  <w:rFonts w:cstheme="minorHAnsi"/>
                  <w:sz w:val="20"/>
                  <w:lang w:val="en-US" w:eastAsia="de-DE"/>
                </w:rPr>
                <w:t>Last 4 bits define uplink bandwidth</w:t>
              </w:r>
            </w:ins>
          </w:p>
          <w:p w14:paraId="4FB26026" w14:textId="77777777" w:rsidR="006D35FD" w:rsidRPr="00D515D7" w:rsidRDefault="006D35FD" w:rsidP="00FC7CF3">
            <w:pPr>
              <w:spacing w:before="20" w:after="60"/>
              <w:rPr>
                <w:ins w:id="19794" w:author="Ross Norsworthy" w:date="2020-03-20T01:39:00Z"/>
                <w:rFonts w:cstheme="minorHAnsi"/>
                <w:sz w:val="20"/>
                <w:lang w:val="en-US" w:eastAsia="de-DE"/>
              </w:rPr>
            </w:pPr>
            <w:ins w:id="19795" w:author="Ross Norsworthy" w:date="2020-03-20T01:39:00Z">
              <w:r w:rsidRPr="00D515D7">
                <w:rPr>
                  <w:rFonts w:cstheme="minorHAnsi"/>
                  <w:sz w:val="20"/>
                  <w:lang w:val="en-US" w:eastAsia="de-DE"/>
                </w:rPr>
                <w:t>1: 50 kHz (default)</w:t>
              </w:r>
            </w:ins>
          </w:p>
          <w:p w14:paraId="091F650E" w14:textId="77777777" w:rsidR="006D35FD" w:rsidRPr="00D515D7" w:rsidRDefault="006D35FD" w:rsidP="00FC7CF3">
            <w:pPr>
              <w:spacing w:before="20" w:after="60"/>
              <w:rPr>
                <w:ins w:id="19796" w:author="Ross Norsworthy" w:date="2020-03-20T01:39:00Z"/>
                <w:rFonts w:cstheme="minorHAnsi"/>
                <w:sz w:val="20"/>
                <w:lang w:val="en-US" w:eastAsia="de-DE"/>
              </w:rPr>
            </w:pPr>
            <w:ins w:id="19797" w:author="Ross Norsworthy" w:date="2020-03-20T01:39:00Z">
              <w:r w:rsidRPr="00D515D7">
                <w:rPr>
                  <w:rFonts w:cstheme="minorHAnsi"/>
                  <w:sz w:val="20"/>
                  <w:lang w:val="en-US" w:eastAsia="de-DE"/>
                </w:rPr>
                <w:t>2: 100 kHz</w:t>
              </w:r>
            </w:ins>
          </w:p>
          <w:p w14:paraId="147475FF" w14:textId="77777777" w:rsidR="006D35FD" w:rsidRPr="00D515D7" w:rsidRDefault="006D35FD" w:rsidP="00FC7CF3">
            <w:pPr>
              <w:spacing w:before="20" w:after="60"/>
              <w:rPr>
                <w:ins w:id="19798" w:author="Ross Norsworthy" w:date="2020-03-20T01:39:00Z"/>
                <w:rFonts w:cstheme="minorHAnsi"/>
                <w:sz w:val="20"/>
                <w:lang w:val="en-US" w:eastAsia="de-DE"/>
              </w:rPr>
            </w:pPr>
            <w:ins w:id="19799" w:author="Ross Norsworthy" w:date="2020-03-20T01:39:00Z">
              <w:r w:rsidRPr="00D515D7">
                <w:rPr>
                  <w:rFonts w:cstheme="minorHAnsi"/>
                  <w:sz w:val="20"/>
                  <w:lang w:val="en-US" w:eastAsia="de-DE"/>
                </w:rPr>
                <w:t>3: 150 kHz</w:t>
              </w:r>
            </w:ins>
          </w:p>
        </w:tc>
      </w:tr>
      <w:tr w:rsidR="006D35FD" w:rsidRPr="00D515D7" w14:paraId="0FA89269" w14:textId="77777777" w:rsidTr="00D515D7">
        <w:trPr>
          <w:ins w:id="19800" w:author="Ross Norsworthy" w:date="2020-03-20T01:39:00Z"/>
        </w:trPr>
        <w:tc>
          <w:tcPr>
            <w:tcW w:w="964" w:type="dxa"/>
          </w:tcPr>
          <w:p w14:paraId="62A6ABFA" w14:textId="77777777" w:rsidR="006D35FD" w:rsidRPr="00932EA9" w:rsidRDefault="006D35FD" w:rsidP="00A013FD">
            <w:pPr>
              <w:spacing w:after="120"/>
              <w:rPr>
                <w:ins w:id="19801" w:author="Ross Norsworthy" w:date="2020-03-20T01:39:00Z"/>
                <w:rFonts w:cstheme="minorHAnsi"/>
                <w:sz w:val="20"/>
                <w:lang w:val="en-US" w:eastAsia="de-DE"/>
                <w:rPrChange w:id="19802" w:author="USA Editor 2021" w:date="2021-01-28T13:48:00Z">
                  <w:rPr>
                    <w:ins w:id="19803" w:author="Ross Norsworthy" w:date="2020-03-20T01:39:00Z"/>
                    <w:rFonts w:cstheme="minorHAnsi"/>
                    <w:sz w:val="20"/>
                    <w:lang w:eastAsia="de-DE"/>
                  </w:rPr>
                </w:rPrChange>
              </w:rPr>
            </w:pPr>
            <w:ins w:id="19804" w:author="Ross Norsworthy" w:date="2020-03-20T01:39:00Z">
              <w:r w:rsidRPr="00932EA9">
                <w:rPr>
                  <w:rFonts w:cstheme="minorHAnsi"/>
                  <w:sz w:val="20"/>
                  <w:lang w:val="en-US" w:eastAsia="de-DE"/>
                  <w:rPrChange w:id="19805" w:author="USA Editor 2021" w:date="2021-01-28T13:48:00Z">
                    <w:rPr>
                      <w:rFonts w:cstheme="minorHAnsi"/>
                      <w:sz w:val="20"/>
                      <w:lang w:eastAsia="de-DE"/>
                    </w:rPr>
                  </w:rPrChange>
                </w:rPr>
                <w:t>5</w:t>
              </w:r>
            </w:ins>
          </w:p>
        </w:tc>
        <w:tc>
          <w:tcPr>
            <w:tcW w:w="837" w:type="dxa"/>
          </w:tcPr>
          <w:p w14:paraId="0E7EC8FF" w14:textId="77777777" w:rsidR="006D35FD" w:rsidRPr="00932EA9" w:rsidRDefault="006D35FD" w:rsidP="00A013FD">
            <w:pPr>
              <w:spacing w:after="120"/>
              <w:rPr>
                <w:ins w:id="19806" w:author="Ross Norsworthy" w:date="2020-03-20T01:39:00Z"/>
                <w:rFonts w:cstheme="minorHAnsi"/>
                <w:sz w:val="20"/>
                <w:lang w:val="en-US" w:eastAsia="de-DE"/>
                <w:rPrChange w:id="19807" w:author="USA Editor 2021" w:date="2021-01-28T13:48:00Z">
                  <w:rPr>
                    <w:ins w:id="19808" w:author="Ross Norsworthy" w:date="2020-03-20T01:39:00Z"/>
                    <w:rFonts w:cstheme="minorHAnsi"/>
                    <w:sz w:val="20"/>
                    <w:lang w:eastAsia="de-DE"/>
                  </w:rPr>
                </w:rPrChange>
              </w:rPr>
            </w:pPr>
            <w:ins w:id="19809" w:author="Ross Norsworthy" w:date="2020-03-20T01:39:00Z">
              <w:r w:rsidRPr="00932EA9">
                <w:rPr>
                  <w:rFonts w:cstheme="minorHAnsi"/>
                  <w:sz w:val="20"/>
                  <w:lang w:val="en-US" w:eastAsia="de-DE"/>
                  <w:rPrChange w:id="19810" w:author="USA Editor 2021" w:date="2021-01-28T13:48:00Z">
                    <w:rPr>
                      <w:rFonts w:cstheme="minorHAnsi"/>
                      <w:sz w:val="20"/>
                      <w:lang w:eastAsia="de-DE"/>
                    </w:rPr>
                  </w:rPrChange>
                </w:rPr>
                <w:t>6</w:t>
              </w:r>
            </w:ins>
          </w:p>
        </w:tc>
        <w:tc>
          <w:tcPr>
            <w:tcW w:w="2165" w:type="dxa"/>
          </w:tcPr>
          <w:p w14:paraId="30F18DC5" w14:textId="07C315BC" w:rsidR="006D35FD" w:rsidRPr="00D515D7" w:rsidRDefault="006D35FD" w:rsidP="00A013FD">
            <w:pPr>
              <w:spacing w:after="120"/>
              <w:rPr>
                <w:ins w:id="19811" w:author="Ross Norsworthy" w:date="2020-03-20T01:39:00Z"/>
                <w:rFonts w:cstheme="minorHAnsi"/>
                <w:sz w:val="20"/>
                <w:lang w:val="en-US" w:eastAsia="de-DE"/>
              </w:rPr>
            </w:pPr>
            <w:ins w:id="19812" w:author="Ross Norsworthy" w:date="2020-03-20T01:39:00Z">
              <w:r w:rsidRPr="00932EA9">
                <w:rPr>
                  <w:rFonts w:cstheme="minorHAnsi"/>
                  <w:sz w:val="20"/>
                  <w:lang w:val="en-US" w:eastAsia="de-DE"/>
                  <w:rPrChange w:id="19813" w:author="USA Editor 2021" w:date="2021-01-28T13:48:00Z">
                    <w:rPr>
                      <w:rFonts w:cstheme="minorHAnsi"/>
                      <w:sz w:val="20"/>
                      <w:lang w:eastAsia="de-DE"/>
                    </w:rPr>
                  </w:rPrChange>
                </w:rPr>
                <w:t>Logical channel slot sizes</w:t>
              </w:r>
            </w:ins>
            <w:ins w:id="19814" w:author="USA Editor 2021" w:date="2021-01-28T14:02:00Z">
              <w:r w:rsidR="00131168">
                <w:rPr>
                  <w:rFonts w:cstheme="minorHAnsi"/>
                  <w:sz w:val="20"/>
                  <w:lang w:val="en-US" w:eastAsia="de-DE"/>
                </w:rPr>
                <w:t xml:space="preserve"> </w:t>
              </w:r>
              <w:r w:rsidR="00131168" w:rsidRPr="00D515D7">
                <w:rPr>
                  <w:rFonts w:cstheme="minorHAnsi"/>
                  <w:sz w:val="20"/>
                  <w:highlight w:val="green"/>
                  <w:lang w:val="en-US" w:eastAsia="de-DE"/>
                </w:rPr>
                <w:t>A</w:t>
              </w:r>
            </w:ins>
          </w:p>
        </w:tc>
        <w:tc>
          <w:tcPr>
            <w:tcW w:w="4611" w:type="dxa"/>
          </w:tcPr>
          <w:p w14:paraId="3DD87BB5" w14:textId="77777777" w:rsidR="006D35FD" w:rsidRPr="00D515D7" w:rsidRDefault="006D35FD" w:rsidP="00A013FD">
            <w:pPr>
              <w:spacing w:after="120"/>
              <w:rPr>
                <w:ins w:id="19815" w:author="Ross Norsworthy" w:date="2020-03-20T01:39:00Z"/>
                <w:rFonts w:cstheme="minorHAnsi"/>
                <w:sz w:val="20"/>
                <w:lang w:val="en-US" w:eastAsia="de-DE"/>
              </w:rPr>
            </w:pPr>
            <w:ins w:id="19816" w:author="Ross Norsworthy" w:date="2020-03-20T01:39:00Z">
              <w:r w:rsidRPr="00D515D7">
                <w:rPr>
                  <w:rFonts w:cstheme="minorHAnsi"/>
                  <w:sz w:val="20"/>
                  <w:lang w:val="en-US" w:eastAsia="de-DE"/>
                </w:rPr>
                <w:t>Up to 12 LCs on a frequency pair 1, multiple of 15 slots, 4 bits per LC (max size 15x15=225 slots)</w:t>
              </w:r>
            </w:ins>
          </w:p>
          <w:p w14:paraId="350EB0FC" w14:textId="77777777" w:rsidR="006D35FD" w:rsidRPr="00D515D7" w:rsidRDefault="006D35FD" w:rsidP="00A013FD">
            <w:pPr>
              <w:spacing w:after="120"/>
              <w:rPr>
                <w:ins w:id="19817" w:author="Ross Norsworthy" w:date="2020-03-20T01:39:00Z"/>
                <w:rFonts w:cstheme="minorHAnsi"/>
                <w:sz w:val="20"/>
                <w:lang w:val="en-US" w:eastAsia="de-DE"/>
              </w:rPr>
            </w:pPr>
            <w:ins w:id="19818" w:author="Ross Norsworthy" w:date="2020-03-20T01:39:00Z">
              <w:r w:rsidRPr="00D515D7">
                <w:rPr>
                  <w:rFonts w:cstheme="minorHAnsi"/>
                  <w:sz w:val="20"/>
                  <w:lang w:val="en-US" w:eastAsia="de-DE"/>
                </w:rPr>
                <w:t>Default SBB slot sizes. 90, 90, 30, 90, 90, 90, 90, 30, 30, 180, 0, 0. The slot sizes except SBB are repeated until frame is full (2250 slots)</w:t>
              </w:r>
            </w:ins>
          </w:p>
        </w:tc>
      </w:tr>
      <w:tr w:rsidR="006D35FD" w:rsidRPr="00D515D7" w14:paraId="17E504B7" w14:textId="77777777" w:rsidTr="00D515D7">
        <w:trPr>
          <w:ins w:id="19819" w:author="Ross Norsworthy" w:date="2020-03-20T01:39:00Z"/>
        </w:trPr>
        <w:tc>
          <w:tcPr>
            <w:tcW w:w="964" w:type="dxa"/>
          </w:tcPr>
          <w:p w14:paraId="510577F9" w14:textId="77777777" w:rsidR="006D35FD" w:rsidRPr="00D515D7" w:rsidRDefault="006D35FD" w:rsidP="00A013FD">
            <w:pPr>
              <w:spacing w:after="120"/>
              <w:rPr>
                <w:ins w:id="19820" w:author="Ross Norsworthy" w:date="2020-03-20T01:39:00Z"/>
                <w:rFonts w:cstheme="minorHAnsi"/>
                <w:sz w:val="20"/>
                <w:lang w:val="en-US" w:eastAsia="de-DE"/>
              </w:rPr>
            </w:pPr>
            <w:ins w:id="19821" w:author="Ross Norsworthy" w:date="2020-03-20T01:39:00Z">
              <w:r w:rsidRPr="00D515D7">
                <w:rPr>
                  <w:rFonts w:cstheme="minorHAnsi"/>
                  <w:sz w:val="20"/>
                  <w:lang w:val="en-US" w:eastAsia="de-DE"/>
                </w:rPr>
                <w:t>6</w:t>
              </w:r>
            </w:ins>
          </w:p>
        </w:tc>
        <w:tc>
          <w:tcPr>
            <w:tcW w:w="837" w:type="dxa"/>
          </w:tcPr>
          <w:p w14:paraId="5C7F541E" w14:textId="77777777" w:rsidR="006D35FD" w:rsidRPr="00D515D7" w:rsidRDefault="006D35FD" w:rsidP="00A013FD">
            <w:pPr>
              <w:spacing w:after="120"/>
              <w:rPr>
                <w:ins w:id="19822" w:author="Ross Norsworthy" w:date="2020-03-20T01:39:00Z"/>
                <w:rFonts w:cstheme="minorHAnsi"/>
                <w:sz w:val="20"/>
                <w:lang w:val="en-US" w:eastAsia="de-DE"/>
              </w:rPr>
            </w:pPr>
            <w:ins w:id="19823" w:author="Ross Norsworthy" w:date="2020-03-20T01:39:00Z">
              <w:r w:rsidRPr="00D515D7">
                <w:rPr>
                  <w:rFonts w:cstheme="minorHAnsi"/>
                  <w:sz w:val="20"/>
                  <w:lang w:val="en-US" w:eastAsia="de-DE"/>
                </w:rPr>
                <w:t>6</w:t>
              </w:r>
            </w:ins>
          </w:p>
        </w:tc>
        <w:tc>
          <w:tcPr>
            <w:tcW w:w="2165" w:type="dxa"/>
          </w:tcPr>
          <w:p w14:paraId="1BCAEF3F" w14:textId="518B1777" w:rsidR="006D35FD" w:rsidRPr="00D515D7" w:rsidRDefault="006D35FD" w:rsidP="00A013FD">
            <w:pPr>
              <w:spacing w:after="120"/>
              <w:rPr>
                <w:ins w:id="19824" w:author="Ross Norsworthy" w:date="2020-03-20T01:39:00Z"/>
                <w:rFonts w:cstheme="minorHAnsi"/>
                <w:sz w:val="20"/>
                <w:lang w:val="en-US" w:eastAsia="de-DE"/>
              </w:rPr>
            </w:pPr>
            <w:ins w:id="19825" w:author="Ross Norsworthy" w:date="2020-03-20T01:39:00Z">
              <w:r w:rsidRPr="00D515D7">
                <w:rPr>
                  <w:rFonts w:cstheme="minorHAnsi"/>
                  <w:sz w:val="20"/>
                  <w:lang w:val="en-US" w:eastAsia="de-DE"/>
                </w:rPr>
                <w:t>Logical Channel function</w:t>
              </w:r>
            </w:ins>
            <w:ins w:id="19826" w:author="USA Editor 2021" w:date="2021-01-28T14:02:00Z">
              <w:r w:rsidR="00131168">
                <w:rPr>
                  <w:rFonts w:cstheme="minorHAnsi"/>
                  <w:sz w:val="20"/>
                  <w:lang w:val="en-US" w:eastAsia="de-DE"/>
                </w:rPr>
                <w:t xml:space="preserve"> </w:t>
              </w:r>
              <w:r w:rsidR="00131168" w:rsidRPr="00D515D7">
                <w:rPr>
                  <w:rFonts w:cstheme="minorHAnsi"/>
                  <w:sz w:val="20"/>
                  <w:highlight w:val="green"/>
                  <w:lang w:val="en-US" w:eastAsia="de-DE"/>
                </w:rPr>
                <w:t>A</w:t>
              </w:r>
            </w:ins>
          </w:p>
        </w:tc>
        <w:tc>
          <w:tcPr>
            <w:tcW w:w="4611" w:type="dxa"/>
          </w:tcPr>
          <w:p w14:paraId="53491063" w14:textId="77777777" w:rsidR="006D35FD" w:rsidRPr="00D515D7" w:rsidRDefault="006D35FD" w:rsidP="00FC7CF3">
            <w:pPr>
              <w:spacing w:before="20" w:after="60"/>
              <w:rPr>
                <w:ins w:id="19827" w:author="Ross Norsworthy" w:date="2020-03-20T01:39:00Z"/>
                <w:rFonts w:cstheme="minorHAnsi"/>
                <w:sz w:val="20"/>
                <w:lang w:val="en-US" w:eastAsia="de-DE"/>
              </w:rPr>
            </w:pPr>
            <w:ins w:id="19828" w:author="Ross Norsworthy" w:date="2020-03-20T01:39:00Z">
              <w:r w:rsidRPr="00D515D7">
                <w:rPr>
                  <w:rFonts w:cstheme="minorHAnsi"/>
                  <w:sz w:val="20"/>
                  <w:lang w:val="en-US" w:eastAsia="de-DE"/>
                </w:rPr>
                <w:t>4 bits per LCs</w:t>
              </w:r>
            </w:ins>
          </w:p>
          <w:p w14:paraId="35069143" w14:textId="77777777" w:rsidR="006D35FD" w:rsidRPr="00D515D7" w:rsidRDefault="006D35FD" w:rsidP="00FC7CF3">
            <w:pPr>
              <w:spacing w:before="20" w:after="60"/>
              <w:rPr>
                <w:ins w:id="19829" w:author="Ross Norsworthy" w:date="2020-03-20T01:39:00Z"/>
                <w:rFonts w:cstheme="minorHAnsi"/>
                <w:sz w:val="20"/>
                <w:lang w:val="en-US" w:eastAsia="de-DE"/>
              </w:rPr>
            </w:pPr>
            <w:ins w:id="19830" w:author="Ross Norsworthy" w:date="2020-03-20T01:39:00Z">
              <w:r w:rsidRPr="00D515D7">
                <w:rPr>
                  <w:rFonts w:cstheme="minorHAnsi"/>
                  <w:sz w:val="20"/>
                  <w:lang w:val="en-US" w:eastAsia="de-DE"/>
                </w:rPr>
                <w:t>0: BBSC</w:t>
              </w:r>
            </w:ins>
          </w:p>
          <w:p w14:paraId="57FF9560" w14:textId="77777777" w:rsidR="006D35FD" w:rsidRPr="00D515D7" w:rsidRDefault="006D35FD" w:rsidP="00FC7CF3">
            <w:pPr>
              <w:spacing w:before="20" w:after="60"/>
              <w:rPr>
                <w:ins w:id="19831" w:author="Ross Norsworthy" w:date="2020-03-20T01:39:00Z"/>
                <w:rFonts w:cstheme="minorHAnsi"/>
                <w:sz w:val="20"/>
                <w:lang w:val="en-US" w:eastAsia="de-DE"/>
              </w:rPr>
            </w:pPr>
            <w:ins w:id="19832" w:author="Ross Norsworthy" w:date="2020-03-20T01:39:00Z">
              <w:r w:rsidRPr="00D515D7">
                <w:rPr>
                  <w:rFonts w:cstheme="minorHAnsi"/>
                  <w:sz w:val="20"/>
                  <w:lang w:val="en-US" w:eastAsia="de-DE"/>
                </w:rPr>
                <w:t>1: ASC</w:t>
              </w:r>
            </w:ins>
          </w:p>
          <w:p w14:paraId="03125C25" w14:textId="77777777" w:rsidR="006D35FD" w:rsidRPr="00D515D7" w:rsidRDefault="006D35FD" w:rsidP="00FC7CF3">
            <w:pPr>
              <w:spacing w:before="20" w:after="60"/>
              <w:rPr>
                <w:ins w:id="19833" w:author="Ross Norsworthy" w:date="2020-03-20T01:39:00Z"/>
                <w:rFonts w:cstheme="minorHAnsi"/>
                <w:sz w:val="20"/>
                <w:lang w:val="en-US" w:eastAsia="de-DE"/>
              </w:rPr>
            </w:pPr>
            <w:ins w:id="19834" w:author="Ross Norsworthy" w:date="2020-03-20T01:39:00Z">
              <w:r w:rsidRPr="00D515D7">
                <w:rPr>
                  <w:rFonts w:cstheme="minorHAnsi"/>
                  <w:sz w:val="20"/>
                  <w:lang w:val="en-US" w:eastAsia="de-DE"/>
                </w:rPr>
                <w:t>2: DSCH</w:t>
              </w:r>
            </w:ins>
          </w:p>
          <w:p w14:paraId="7265A9DE" w14:textId="77777777" w:rsidR="006D35FD" w:rsidRPr="00D515D7" w:rsidRDefault="006D35FD" w:rsidP="00FC7CF3">
            <w:pPr>
              <w:spacing w:before="20" w:after="60"/>
              <w:rPr>
                <w:ins w:id="19835" w:author="Ross Norsworthy" w:date="2020-03-20T01:39:00Z"/>
                <w:rFonts w:cstheme="minorHAnsi"/>
                <w:sz w:val="20"/>
                <w:lang w:val="en-US" w:eastAsia="de-DE"/>
              </w:rPr>
            </w:pPr>
            <w:ins w:id="19836" w:author="Ross Norsworthy" w:date="2020-03-20T01:39:00Z">
              <w:r w:rsidRPr="00D515D7">
                <w:rPr>
                  <w:rFonts w:cstheme="minorHAnsi"/>
                  <w:sz w:val="20"/>
                  <w:lang w:val="en-US" w:eastAsia="de-DE"/>
                </w:rPr>
                <w:t>3: RAC</w:t>
              </w:r>
            </w:ins>
          </w:p>
          <w:p w14:paraId="41328CDB" w14:textId="77777777" w:rsidR="006D35FD" w:rsidRPr="00D515D7" w:rsidRDefault="006D35FD" w:rsidP="00FC7CF3">
            <w:pPr>
              <w:spacing w:before="20" w:after="60"/>
              <w:rPr>
                <w:ins w:id="19837" w:author="Ross Norsworthy" w:date="2020-03-20T01:39:00Z"/>
                <w:rFonts w:cstheme="minorHAnsi"/>
                <w:sz w:val="20"/>
                <w:lang w:val="en-US" w:eastAsia="de-DE"/>
              </w:rPr>
            </w:pPr>
            <w:ins w:id="19838" w:author="Ross Norsworthy" w:date="2020-03-20T01:39:00Z">
              <w:r w:rsidRPr="00D515D7">
                <w:rPr>
                  <w:rFonts w:cstheme="minorHAnsi"/>
                  <w:sz w:val="20"/>
                  <w:lang w:val="en-US" w:eastAsia="de-DE"/>
                </w:rPr>
                <w:t>4: DC, Data up or down (Dynamic, given in Resource Allocation message)</w:t>
              </w:r>
            </w:ins>
          </w:p>
          <w:p w14:paraId="4B528AFE" w14:textId="77777777" w:rsidR="006D35FD" w:rsidRPr="00D515D7" w:rsidRDefault="006D35FD" w:rsidP="00FC7CF3">
            <w:pPr>
              <w:spacing w:before="20" w:after="60"/>
              <w:rPr>
                <w:ins w:id="19839" w:author="Ross Norsworthy" w:date="2020-03-20T01:39:00Z"/>
                <w:rFonts w:cstheme="minorHAnsi"/>
                <w:sz w:val="20"/>
                <w:lang w:val="en-US" w:eastAsia="de-DE"/>
              </w:rPr>
            </w:pPr>
            <w:ins w:id="19840" w:author="Ross Norsworthy" w:date="2020-03-20T01:39:00Z">
              <w:r w:rsidRPr="00D515D7">
                <w:rPr>
                  <w:rFonts w:cstheme="minorHAnsi"/>
                  <w:sz w:val="20"/>
                  <w:lang w:val="en-US" w:eastAsia="de-DE"/>
                </w:rPr>
                <w:t>5: Empty</w:t>
              </w:r>
            </w:ins>
          </w:p>
          <w:p w14:paraId="38AB1F85" w14:textId="77777777" w:rsidR="006D35FD" w:rsidRPr="00D515D7" w:rsidRDefault="006D35FD" w:rsidP="00A013FD">
            <w:pPr>
              <w:spacing w:after="120"/>
              <w:rPr>
                <w:ins w:id="19841" w:author="Ross Norsworthy" w:date="2020-03-20T01:39:00Z"/>
                <w:rFonts w:cstheme="minorHAnsi"/>
                <w:sz w:val="20"/>
                <w:lang w:val="en-US" w:eastAsia="de-DE"/>
              </w:rPr>
            </w:pPr>
            <w:ins w:id="19842" w:author="Ross Norsworthy" w:date="2020-03-20T01:39:00Z">
              <w:r w:rsidRPr="00D515D7">
                <w:rPr>
                  <w:rFonts w:cstheme="minorHAnsi"/>
                  <w:sz w:val="20"/>
                  <w:lang w:val="en-US" w:eastAsia="de-DE"/>
                </w:rPr>
                <w:t>Default: 0, 1, 4, 4, 4, 4, 4, 4, 2, 3, 5, 5</w:t>
              </w:r>
            </w:ins>
          </w:p>
        </w:tc>
      </w:tr>
      <w:tr w:rsidR="006D35FD" w:rsidRPr="00D515D7" w14:paraId="4033561E" w14:textId="77777777" w:rsidTr="00D515D7">
        <w:trPr>
          <w:ins w:id="19843" w:author="Ross Norsworthy" w:date="2020-03-20T01:39:00Z"/>
        </w:trPr>
        <w:tc>
          <w:tcPr>
            <w:tcW w:w="964" w:type="dxa"/>
          </w:tcPr>
          <w:p w14:paraId="47F29A53" w14:textId="77777777" w:rsidR="006D35FD" w:rsidRPr="00D515D7" w:rsidRDefault="006D35FD" w:rsidP="00A013FD">
            <w:pPr>
              <w:spacing w:after="120"/>
              <w:rPr>
                <w:ins w:id="19844" w:author="Ross Norsworthy" w:date="2020-03-20T01:39:00Z"/>
                <w:rFonts w:cstheme="minorHAnsi"/>
                <w:sz w:val="20"/>
                <w:lang w:val="en-US" w:eastAsia="de-DE"/>
              </w:rPr>
            </w:pPr>
            <w:ins w:id="19845" w:author="Ross Norsworthy" w:date="2020-03-20T01:39:00Z">
              <w:r w:rsidRPr="00D515D7">
                <w:rPr>
                  <w:rFonts w:cstheme="minorHAnsi"/>
                  <w:sz w:val="20"/>
                  <w:lang w:val="en-US" w:eastAsia="de-DE"/>
                </w:rPr>
                <w:t>7</w:t>
              </w:r>
            </w:ins>
          </w:p>
        </w:tc>
        <w:tc>
          <w:tcPr>
            <w:tcW w:w="837" w:type="dxa"/>
          </w:tcPr>
          <w:p w14:paraId="34B2C1F2" w14:textId="77777777" w:rsidR="006D35FD" w:rsidRPr="00D515D7" w:rsidRDefault="006D35FD" w:rsidP="00A013FD">
            <w:pPr>
              <w:spacing w:after="120"/>
              <w:rPr>
                <w:ins w:id="19846" w:author="Ross Norsworthy" w:date="2020-03-20T01:39:00Z"/>
                <w:rFonts w:cstheme="minorHAnsi"/>
                <w:sz w:val="20"/>
                <w:lang w:val="en-US" w:eastAsia="de-DE"/>
              </w:rPr>
            </w:pPr>
            <w:ins w:id="19847" w:author="Ross Norsworthy" w:date="2020-03-20T01:39:00Z">
              <w:r w:rsidRPr="00D515D7">
                <w:rPr>
                  <w:rFonts w:cstheme="minorHAnsi"/>
                  <w:sz w:val="20"/>
                  <w:lang w:val="en-US" w:eastAsia="de-DE"/>
                </w:rPr>
                <w:t>2</w:t>
              </w:r>
            </w:ins>
          </w:p>
        </w:tc>
        <w:tc>
          <w:tcPr>
            <w:tcW w:w="2165" w:type="dxa"/>
          </w:tcPr>
          <w:p w14:paraId="48C7289F" w14:textId="5BADFC08" w:rsidR="006D35FD" w:rsidRPr="00D515D7" w:rsidRDefault="006D35FD" w:rsidP="00A013FD">
            <w:pPr>
              <w:spacing w:after="120"/>
              <w:rPr>
                <w:ins w:id="19848" w:author="Ross Norsworthy" w:date="2020-03-20T01:39:00Z"/>
                <w:rFonts w:cstheme="minorHAnsi"/>
                <w:sz w:val="20"/>
                <w:lang w:val="en-US" w:eastAsia="de-DE"/>
              </w:rPr>
            </w:pPr>
            <w:ins w:id="19849" w:author="Ross Norsworthy" w:date="2020-03-20T01:39:00Z">
              <w:r w:rsidRPr="00D515D7">
                <w:rPr>
                  <w:rFonts w:cstheme="minorHAnsi"/>
                  <w:sz w:val="20"/>
                  <w:lang w:val="en-US" w:eastAsia="de-DE"/>
                </w:rPr>
                <w:t>Downlink</w:t>
              </w:r>
            </w:ins>
            <w:ins w:id="19850" w:author="USA Editor 2021" w:date="2021-01-28T13:46:00Z">
              <w:r w:rsidR="00932EA9" w:rsidRPr="00D515D7">
                <w:rPr>
                  <w:rFonts w:cstheme="minorHAnsi"/>
                  <w:sz w:val="20"/>
                  <w:lang w:val="en-US" w:eastAsia="de-DE"/>
                </w:rPr>
                <w:t xml:space="preserve"> </w:t>
              </w:r>
              <w:r w:rsidR="00932EA9" w:rsidRPr="00D515D7">
                <w:rPr>
                  <w:rFonts w:cstheme="minorHAnsi"/>
                  <w:sz w:val="20"/>
                  <w:highlight w:val="green"/>
                  <w:lang w:val="en-US" w:eastAsia="de-DE"/>
                </w:rPr>
                <w:t>center</w:t>
              </w:r>
            </w:ins>
            <w:ins w:id="19851" w:author="Ross Norsworthy" w:date="2020-03-20T01:39:00Z">
              <w:r w:rsidRPr="00D515D7">
                <w:rPr>
                  <w:rFonts w:cstheme="minorHAnsi"/>
                  <w:sz w:val="20"/>
                  <w:lang w:val="en-US" w:eastAsia="de-DE"/>
                </w:rPr>
                <w:t xml:space="preserve"> frequency B</w:t>
              </w:r>
            </w:ins>
          </w:p>
        </w:tc>
        <w:tc>
          <w:tcPr>
            <w:tcW w:w="4611" w:type="dxa"/>
          </w:tcPr>
          <w:p w14:paraId="1B6E2F16" w14:textId="0D610023" w:rsidR="006D35FD" w:rsidRPr="00D515D7" w:rsidRDefault="00932EA9" w:rsidP="00FC7CF3">
            <w:pPr>
              <w:spacing w:before="20" w:after="60"/>
              <w:rPr>
                <w:ins w:id="19852" w:author="Ross Norsworthy" w:date="2020-03-20T01:39:00Z"/>
                <w:rFonts w:cstheme="minorHAnsi"/>
                <w:sz w:val="20"/>
                <w:lang w:val="en-US"/>
              </w:rPr>
            </w:pPr>
            <w:ins w:id="19853" w:author="USA Editor 2021" w:date="2021-01-28T13:46:00Z">
              <w:r w:rsidRPr="00D515D7">
                <w:rPr>
                  <w:rFonts w:cstheme="minorHAnsi"/>
                  <w:sz w:val="20"/>
                  <w:highlight w:val="green"/>
                  <w:lang w:val="en-US"/>
                </w:rPr>
                <w:t xml:space="preserve">Identification of center frequency use channel numbering scheme defined in Recommendation ITU-R M.1084. Channel bandwidth is not according to Recommendation ITU-R M.1084 and is defined in Field no 9. </w:t>
              </w:r>
            </w:ins>
            <w:ins w:id="19854" w:author="Ross Norsworthy" w:date="2020-03-20T01:39:00Z">
              <w:del w:id="19855" w:author="USA Editor 2021" w:date="2021-01-15T11:19:00Z">
                <w:r w:rsidR="006D35FD" w:rsidRPr="00D515D7" w:rsidDel="00926DAC">
                  <w:rPr>
                    <w:rFonts w:cstheme="minorHAnsi"/>
                    <w:sz w:val="20"/>
                    <w:highlight w:val="green"/>
                    <w:lang w:val="en-US"/>
                  </w:rPr>
                  <w:delText>C</w:delText>
                </w:r>
              </w:del>
              <w:del w:id="19856" w:author="USA Editor 2021" w:date="2021-01-28T13:46:00Z">
                <w:r w:rsidR="006D35FD" w:rsidRPr="00D515D7" w:rsidDel="00932EA9">
                  <w:rPr>
                    <w:rFonts w:cstheme="minorHAnsi"/>
                    <w:sz w:val="20"/>
                    <w:highlight w:val="green"/>
                    <w:lang w:val="en-US"/>
                  </w:rPr>
                  <w:delText xml:space="preserve">hannel number </w:delText>
                </w:r>
              </w:del>
              <w:del w:id="19857" w:author="USA Editor 2021" w:date="2021-01-15T11:19:00Z">
                <w:r w:rsidR="006D35FD" w:rsidRPr="00D515D7" w:rsidDel="00926DAC">
                  <w:rPr>
                    <w:rFonts w:cstheme="minorHAnsi"/>
                    <w:sz w:val="20"/>
                    <w:highlight w:val="green"/>
                    <w:lang w:val="en-US"/>
                  </w:rPr>
                  <w:delText>as defined in</w:delText>
                </w:r>
              </w:del>
              <w:del w:id="19858" w:author="USA Editor 2021" w:date="2021-01-28T13:46:00Z">
                <w:r w:rsidR="006D35FD" w:rsidRPr="00D515D7" w:rsidDel="00932EA9">
                  <w:rPr>
                    <w:rFonts w:cstheme="minorHAnsi"/>
                    <w:sz w:val="20"/>
                    <w:highlight w:val="green"/>
                    <w:lang w:val="en-US"/>
                  </w:rPr>
                  <w:delText xml:space="preserve"> ITU-R M.1084</w:delText>
                </w:r>
              </w:del>
            </w:ins>
          </w:p>
          <w:p w14:paraId="6D1111DE" w14:textId="23796BAB" w:rsidR="006D35FD" w:rsidRPr="00D515D7" w:rsidDel="003B2CEA" w:rsidRDefault="006D35FD">
            <w:pPr>
              <w:spacing w:before="20" w:after="60"/>
              <w:rPr>
                <w:ins w:id="19859" w:author="Ross Norsworthy" w:date="2020-03-20T01:39:00Z"/>
                <w:del w:id="19860" w:author="USA Editor 2021" w:date="2021-01-15T11:14:00Z"/>
                <w:rFonts w:cstheme="minorHAnsi"/>
                <w:sz w:val="20"/>
                <w:lang w:val="en-US"/>
              </w:rPr>
            </w:pPr>
            <w:ins w:id="19861" w:author="Ross Norsworthy" w:date="2020-03-20T01:39:00Z">
              <w:r w:rsidRPr="00D515D7">
                <w:rPr>
                  <w:rFonts w:cstheme="minorHAnsi"/>
                  <w:sz w:val="20"/>
                  <w:lang w:val="en-US"/>
                </w:rPr>
                <w:t>Default:</w:t>
              </w:r>
            </w:ins>
            <w:ins w:id="19862" w:author="USA Editor 2021" w:date="2021-01-15T11:14:00Z">
              <w:r w:rsidRPr="00D515D7">
                <w:rPr>
                  <w:rFonts w:cstheme="minorHAnsi"/>
                  <w:sz w:val="20"/>
                  <w:lang w:val="en-US"/>
                </w:rPr>
                <w:t xml:space="preserve"> </w:t>
              </w:r>
            </w:ins>
          </w:p>
          <w:p w14:paraId="42E7584D" w14:textId="77777777" w:rsidR="006D35FD" w:rsidRPr="00D515D7" w:rsidRDefault="006D35FD">
            <w:pPr>
              <w:spacing w:before="20" w:after="60"/>
              <w:rPr>
                <w:ins w:id="19863" w:author="Ross Norsworthy" w:date="2020-03-20T01:39:00Z"/>
                <w:rFonts w:cstheme="minorHAnsi"/>
                <w:sz w:val="20"/>
                <w:lang w:val="en-US" w:eastAsia="de-DE"/>
              </w:rPr>
            </w:pPr>
            <w:ins w:id="19864" w:author="Ross Norsworthy" w:date="2020-03-20T01:39:00Z">
              <w:r w:rsidRPr="00D515D7">
                <w:rPr>
                  <w:rFonts w:cstheme="minorHAnsi"/>
                  <w:sz w:val="20"/>
                  <w:lang w:val="en-US"/>
                </w:rPr>
                <w:t xml:space="preserve">1226: 157.3125 MHz </w:t>
              </w:r>
              <w:del w:id="19865" w:author="USA Editor 2021" w:date="2021-01-28T13:47:00Z">
                <w:r w:rsidRPr="00932EA9" w:rsidDel="00932EA9">
                  <w:rPr>
                    <w:rFonts w:cstheme="minorHAnsi"/>
                    <w:sz w:val="20"/>
                    <w:highlight w:val="green"/>
                    <w:lang w:val="en-US"/>
                    <w:rPrChange w:id="19866" w:author="USA Editor 2021" w:date="2021-01-28T13:48:00Z">
                      <w:rPr>
                        <w:rFonts w:cstheme="minorHAnsi"/>
                        <w:sz w:val="20"/>
                        <w:lang w:val="da-DK"/>
                      </w:rPr>
                    </w:rPrChange>
                  </w:rPr>
                  <w:delText>(50kHz bandwidth)</w:delText>
                </w:r>
              </w:del>
            </w:ins>
          </w:p>
        </w:tc>
      </w:tr>
      <w:tr w:rsidR="006D35FD" w:rsidRPr="00D515D7" w14:paraId="038AC99B" w14:textId="77777777" w:rsidTr="00D515D7">
        <w:trPr>
          <w:ins w:id="19867" w:author="Ross Norsworthy" w:date="2020-03-20T01:39:00Z"/>
        </w:trPr>
        <w:tc>
          <w:tcPr>
            <w:tcW w:w="964" w:type="dxa"/>
          </w:tcPr>
          <w:p w14:paraId="0C7B9611" w14:textId="77777777" w:rsidR="006D35FD" w:rsidRPr="00D515D7" w:rsidRDefault="006D35FD" w:rsidP="00A013FD">
            <w:pPr>
              <w:spacing w:after="120"/>
              <w:rPr>
                <w:ins w:id="19868" w:author="Ross Norsworthy" w:date="2020-03-20T01:39:00Z"/>
                <w:rFonts w:cstheme="minorHAnsi"/>
                <w:sz w:val="20"/>
                <w:lang w:val="en-US" w:eastAsia="de-DE"/>
              </w:rPr>
            </w:pPr>
            <w:ins w:id="19869" w:author="Ross Norsworthy" w:date="2020-03-20T01:39:00Z">
              <w:r w:rsidRPr="00D515D7">
                <w:rPr>
                  <w:rFonts w:cstheme="minorHAnsi"/>
                  <w:sz w:val="20"/>
                  <w:lang w:val="en-US" w:eastAsia="de-DE"/>
                </w:rPr>
                <w:t>8</w:t>
              </w:r>
            </w:ins>
          </w:p>
        </w:tc>
        <w:tc>
          <w:tcPr>
            <w:tcW w:w="837" w:type="dxa"/>
          </w:tcPr>
          <w:p w14:paraId="28B0B741" w14:textId="77777777" w:rsidR="006D35FD" w:rsidRPr="00D515D7" w:rsidRDefault="006D35FD" w:rsidP="00A013FD">
            <w:pPr>
              <w:spacing w:after="120"/>
              <w:rPr>
                <w:ins w:id="19870" w:author="Ross Norsworthy" w:date="2020-03-20T01:39:00Z"/>
                <w:rFonts w:cstheme="minorHAnsi"/>
                <w:sz w:val="20"/>
                <w:lang w:val="en-US" w:eastAsia="de-DE"/>
              </w:rPr>
            </w:pPr>
            <w:ins w:id="19871" w:author="Ross Norsworthy" w:date="2020-03-20T01:39:00Z">
              <w:r w:rsidRPr="00D515D7">
                <w:rPr>
                  <w:rFonts w:cstheme="minorHAnsi"/>
                  <w:sz w:val="20"/>
                  <w:lang w:val="en-US" w:eastAsia="de-DE"/>
                </w:rPr>
                <w:t>2</w:t>
              </w:r>
            </w:ins>
          </w:p>
        </w:tc>
        <w:tc>
          <w:tcPr>
            <w:tcW w:w="2165" w:type="dxa"/>
          </w:tcPr>
          <w:p w14:paraId="1E730378" w14:textId="2709C0EE" w:rsidR="006D35FD" w:rsidRPr="00D515D7" w:rsidRDefault="006D35FD" w:rsidP="00A013FD">
            <w:pPr>
              <w:spacing w:after="120"/>
              <w:rPr>
                <w:ins w:id="19872" w:author="Ross Norsworthy" w:date="2020-03-20T01:39:00Z"/>
                <w:rFonts w:cstheme="minorHAnsi"/>
                <w:sz w:val="20"/>
                <w:lang w:val="en-US" w:eastAsia="de-DE"/>
              </w:rPr>
            </w:pPr>
            <w:ins w:id="19873" w:author="Ross Norsworthy" w:date="2020-03-20T01:39:00Z">
              <w:r w:rsidRPr="00D515D7">
                <w:rPr>
                  <w:rFonts w:cstheme="minorHAnsi"/>
                  <w:sz w:val="20"/>
                  <w:lang w:val="en-US" w:eastAsia="de-DE"/>
                </w:rPr>
                <w:t xml:space="preserve">Uplink </w:t>
              </w:r>
            </w:ins>
            <w:ins w:id="19874" w:author="USA Editor 2021" w:date="2021-01-28T13:46:00Z">
              <w:r w:rsidR="00932EA9" w:rsidRPr="00D515D7">
                <w:rPr>
                  <w:rFonts w:cstheme="minorHAnsi"/>
                  <w:sz w:val="20"/>
                  <w:highlight w:val="green"/>
                  <w:lang w:val="en-US" w:eastAsia="de-DE"/>
                </w:rPr>
                <w:t>center</w:t>
              </w:r>
              <w:r w:rsidR="00932EA9" w:rsidRPr="00D515D7">
                <w:rPr>
                  <w:rFonts w:cstheme="minorHAnsi"/>
                  <w:sz w:val="20"/>
                  <w:lang w:val="en-US" w:eastAsia="de-DE"/>
                </w:rPr>
                <w:t xml:space="preserve"> </w:t>
              </w:r>
            </w:ins>
            <w:ins w:id="19875" w:author="Ross Norsworthy" w:date="2020-03-20T01:39:00Z">
              <w:r w:rsidRPr="00D515D7">
                <w:rPr>
                  <w:rFonts w:cstheme="minorHAnsi"/>
                  <w:sz w:val="20"/>
                  <w:lang w:val="en-US" w:eastAsia="de-DE"/>
                </w:rPr>
                <w:t>frequency B</w:t>
              </w:r>
            </w:ins>
          </w:p>
        </w:tc>
        <w:tc>
          <w:tcPr>
            <w:tcW w:w="4611" w:type="dxa"/>
          </w:tcPr>
          <w:p w14:paraId="3D58D7AE" w14:textId="554C2C8A" w:rsidR="006D35FD" w:rsidRPr="00D515D7" w:rsidRDefault="00932EA9" w:rsidP="00FC7CF3">
            <w:pPr>
              <w:spacing w:before="20" w:after="60"/>
              <w:rPr>
                <w:ins w:id="19876" w:author="Ross Norsworthy" w:date="2020-03-20T01:39:00Z"/>
                <w:rFonts w:cstheme="minorHAnsi"/>
                <w:sz w:val="20"/>
                <w:lang w:val="en-US"/>
              </w:rPr>
            </w:pPr>
            <w:ins w:id="19877" w:author="USA Editor 2021" w:date="2021-01-28T13:47:00Z">
              <w:r w:rsidRPr="00D515D7">
                <w:rPr>
                  <w:rFonts w:cstheme="minorHAnsi"/>
                  <w:sz w:val="20"/>
                  <w:highlight w:val="green"/>
                  <w:lang w:val="en-US"/>
                </w:rPr>
                <w:t xml:space="preserve">Identification of center frequency use channel numbering scheme defined in Recommendation ITU-R M.1084. Channel bandwidth is not according to Recommendation ITU-R M.1084 and is defined in Field no 9. </w:t>
              </w:r>
            </w:ins>
            <w:ins w:id="19878" w:author="Ross Norsworthy" w:date="2020-03-20T01:39:00Z">
              <w:del w:id="19879" w:author="USA Editor 2021" w:date="2021-01-15T11:20:00Z">
                <w:r w:rsidR="006D35FD" w:rsidRPr="00D515D7" w:rsidDel="00926DAC">
                  <w:rPr>
                    <w:rFonts w:cstheme="minorHAnsi"/>
                    <w:sz w:val="20"/>
                    <w:highlight w:val="green"/>
                    <w:lang w:val="en-US"/>
                  </w:rPr>
                  <w:delText>C</w:delText>
                </w:r>
              </w:del>
              <w:del w:id="19880" w:author="USA Editor 2021" w:date="2021-01-28T13:47:00Z">
                <w:r w:rsidR="006D35FD" w:rsidRPr="00D515D7" w:rsidDel="00932EA9">
                  <w:rPr>
                    <w:rFonts w:cstheme="minorHAnsi"/>
                    <w:sz w:val="20"/>
                    <w:highlight w:val="green"/>
                    <w:lang w:val="en-US"/>
                  </w:rPr>
                  <w:delText xml:space="preserve">hannel number </w:delText>
                </w:r>
              </w:del>
              <w:del w:id="19881" w:author="USA Editor 2021" w:date="2021-01-15T11:20:00Z">
                <w:r w:rsidR="006D35FD" w:rsidRPr="00D515D7" w:rsidDel="00926DAC">
                  <w:rPr>
                    <w:rFonts w:cstheme="minorHAnsi"/>
                    <w:sz w:val="20"/>
                    <w:highlight w:val="green"/>
                    <w:lang w:val="en-US"/>
                  </w:rPr>
                  <w:delText>as defined in</w:delText>
                </w:r>
              </w:del>
              <w:del w:id="19882" w:author="USA Editor 2021" w:date="2021-01-28T13:47:00Z">
                <w:r w:rsidR="006D35FD" w:rsidRPr="00D515D7" w:rsidDel="00932EA9">
                  <w:rPr>
                    <w:rFonts w:cstheme="minorHAnsi"/>
                    <w:sz w:val="20"/>
                    <w:highlight w:val="green"/>
                    <w:lang w:val="en-US"/>
                  </w:rPr>
                  <w:delText xml:space="preserve"> ITU-R M.1084</w:delText>
                </w:r>
              </w:del>
            </w:ins>
          </w:p>
          <w:p w14:paraId="1456F3D3" w14:textId="0116CB50" w:rsidR="006D35FD" w:rsidRPr="00D515D7" w:rsidDel="003B2CEA" w:rsidRDefault="006D35FD">
            <w:pPr>
              <w:spacing w:before="20" w:after="60"/>
              <w:rPr>
                <w:ins w:id="19883" w:author="Ross Norsworthy" w:date="2020-03-20T01:39:00Z"/>
                <w:del w:id="19884" w:author="USA Editor 2021" w:date="2021-01-15T11:14:00Z"/>
                <w:rFonts w:cstheme="minorHAnsi"/>
                <w:sz w:val="20"/>
                <w:lang w:val="en-US"/>
              </w:rPr>
            </w:pPr>
            <w:ins w:id="19885" w:author="Ross Norsworthy" w:date="2020-03-20T01:39:00Z">
              <w:r w:rsidRPr="00D515D7">
                <w:rPr>
                  <w:rFonts w:cstheme="minorHAnsi"/>
                  <w:sz w:val="20"/>
                  <w:lang w:val="en-US"/>
                </w:rPr>
                <w:t>Default:</w:t>
              </w:r>
            </w:ins>
            <w:ins w:id="19886" w:author="USA Editor 2021" w:date="2021-01-15T11:14:00Z">
              <w:r w:rsidRPr="00D515D7">
                <w:rPr>
                  <w:rFonts w:cstheme="minorHAnsi"/>
                  <w:sz w:val="20"/>
                  <w:lang w:val="en-US"/>
                </w:rPr>
                <w:t xml:space="preserve"> </w:t>
              </w:r>
            </w:ins>
          </w:p>
          <w:p w14:paraId="66D48F4F" w14:textId="7B21C8B4" w:rsidR="006D35FD" w:rsidRPr="00D515D7" w:rsidRDefault="006D35FD">
            <w:pPr>
              <w:spacing w:before="20" w:after="60"/>
              <w:rPr>
                <w:ins w:id="19887" w:author="Ross Norsworthy" w:date="2020-03-20T01:39:00Z"/>
                <w:rFonts w:cstheme="minorHAnsi"/>
                <w:sz w:val="20"/>
                <w:lang w:val="en-US" w:eastAsia="de-DE"/>
              </w:rPr>
            </w:pPr>
            <w:ins w:id="19888" w:author="Ross Norsworthy" w:date="2020-03-20T01:39:00Z">
              <w:r w:rsidRPr="00D515D7">
                <w:rPr>
                  <w:rFonts w:cstheme="minorHAnsi"/>
                  <w:sz w:val="20"/>
                  <w:lang w:val="en-US"/>
                </w:rPr>
                <w:t xml:space="preserve">2226: 161.9125 MHz </w:t>
              </w:r>
              <w:del w:id="19889" w:author="USA Editor 2021" w:date="2021-01-28T13:47:00Z">
                <w:r w:rsidRPr="00932EA9" w:rsidDel="00932EA9">
                  <w:rPr>
                    <w:rFonts w:cstheme="minorHAnsi"/>
                    <w:sz w:val="20"/>
                    <w:highlight w:val="green"/>
                    <w:lang w:val="en-US"/>
                    <w:rPrChange w:id="19890" w:author="USA Editor 2021" w:date="2021-01-28T13:48:00Z">
                      <w:rPr>
                        <w:rFonts w:cstheme="minorHAnsi"/>
                        <w:sz w:val="20"/>
                        <w:lang w:val="da-DK"/>
                      </w:rPr>
                    </w:rPrChange>
                  </w:rPr>
                  <w:delText>(50kHz bandwidth)</w:delText>
                </w:r>
              </w:del>
            </w:ins>
          </w:p>
        </w:tc>
      </w:tr>
      <w:tr w:rsidR="006D35FD" w:rsidRPr="00932EA9" w14:paraId="43E2525C" w14:textId="77777777" w:rsidTr="00D515D7">
        <w:trPr>
          <w:ins w:id="19891" w:author="Ross Norsworthy" w:date="2020-03-20T01:39:00Z"/>
        </w:trPr>
        <w:tc>
          <w:tcPr>
            <w:tcW w:w="964" w:type="dxa"/>
          </w:tcPr>
          <w:p w14:paraId="7E64F51B" w14:textId="77777777" w:rsidR="006D35FD" w:rsidRPr="00D515D7" w:rsidRDefault="006D35FD" w:rsidP="00A013FD">
            <w:pPr>
              <w:spacing w:after="120"/>
              <w:rPr>
                <w:ins w:id="19892" w:author="Ross Norsworthy" w:date="2020-03-20T01:39:00Z"/>
                <w:rFonts w:cstheme="minorHAnsi"/>
                <w:sz w:val="20"/>
                <w:lang w:val="en-US" w:eastAsia="de-DE"/>
              </w:rPr>
            </w:pPr>
            <w:ins w:id="19893" w:author="Ross Norsworthy" w:date="2020-03-20T01:39:00Z">
              <w:r w:rsidRPr="00D515D7">
                <w:rPr>
                  <w:rFonts w:cstheme="minorHAnsi"/>
                  <w:sz w:val="20"/>
                  <w:lang w:val="en-US" w:eastAsia="de-DE"/>
                </w:rPr>
                <w:t>9</w:t>
              </w:r>
            </w:ins>
          </w:p>
        </w:tc>
        <w:tc>
          <w:tcPr>
            <w:tcW w:w="837" w:type="dxa"/>
          </w:tcPr>
          <w:p w14:paraId="05D36461" w14:textId="77777777" w:rsidR="006D35FD" w:rsidRPr="00D515D7" w:rsidRDefault="006D35FD" w:rsidP="00A013FD">
            <w:pPr>
              <w:spacing w:after="120"/>
              <w:rPr>
                <w:ins w:id="19894" w:author="Ross Norsworthy" w:date="2020-03-20T01:39:00Z"/>
                <w:rFonts w:cstheme="minorHAnsi"/>
                <w:sz w:val="20"/>
                <w:lang w:val="en-US" w:eastAsia="de-DE"/>
              </w:rPr>
            </w:pPr>
            <w:ins w:id="19895" w:author="Ross Norsworthy" w:date="2020-03-20T01:39:00Z">
              <w:r w:rsidRPr="00D515D7">
                <w:rPr>
                  <w:rFonts w:cstheme="minorHAnsi"/>
                  <w:sz w:val="20"/>
                  <w:lang w:val="en-US" w:eastAsia="de-DE"/>
                </w:rPr>
                <w:t>1</w:t>
              </w:r>
            </w:ins>
          </w:p>
        </w:tc>
        <w:tc>
          <w:tcPr>
            <w:tcW w:w="2165" w:type="dxa"/>
          </w:tcPr>
          <w:p w14:paraId="19BE97B0" w14:textId="5EF2532C" w:rsidR="006D35FD" w:rsidRPr="00D515D7" w:rsidRDefault="006D35FD" w:rsidP="00A013FD">
            <w:pPr>
              <w:spacing w:after="120"/>
              <w:rPr>
                <w:ins w:id="19896" w:author="Ross Norsworthy" w:date="2020-03-20T01:39:00Z"/>
                <w:rFonts w:cstheme="minorHAnsi"/>
                <w:sz w:val="20"/>
                <w:lang w:val="en-US" w:eastAsia="de-DE"/>
              </w:rPr>
            </w:pPr>
            <w:ins w:id="19897" w:author="Ross Norsworthy" w:date="2020-03-20T01:39:00Z">
              <w:r w:rsidRPr="00D515D7">
                <w:rPr>
                  <w:rFonts w:cstheme="minorHAnsi"/>
                  <w:sz w:val="20"/>
                  <w:lang w:val="en-US" w:eastAsia="de-DE"/>
                </w:rPr>
                <w:t>Downlink and uplink bandwidth</w:t>
              </w:r>
            </w:ins>
            <w:ins w:id="19898" w:author="USA Editor 2021" w:date="2021-01-28T14:01:00Z">
              <w:r w:rsidR="00131168">
                <w:rPr>
                  <w:rFonts w:cstheme="minorHAnsi"/>
                  <w:sz w:val="20"/>
                  <w:lang w:val="en-US" w:eastAsia="de-DE"/>
                </w:rPr>
                <w:t xml:space="preserve"> </w:t>
              </w:r>
              <w:r w:rsidR="00131168" w:rsidRPr="00D515D7">
                <w:rPr>
                  <w:rFonts w:cstheme="minorHAnsi"/>
                  <w:sz w:val="20"/>
                  <w:highlight w:val="green"/>
                  <w:lang w:val="en-US" w:eastAsia="de-DE"/>
                </w:rPr>
                <w:t>B</w:t>
              </w:r>
            </w:ins>
          </w:p>
        </w:tc>
        <w:tc>
          <w:tcPr>
            <w:tcW w:w="4611" w:type="dxa"/>
          </w:tcPr>
          <w:p w14:paraId="3FCDF91E" w14:textId="77777777" w:rsidR="006D35FD" w:rsidRPr="00D515D7" w:rsidRDefault="006D35FD" w:rsidP="00FC7CF3">
            <w:pPr>
              <w:spacing w:before="20" w:after="60"/>
              <w:rPr>
                <w:ins w:id="19899" w:author="Ross Norsworthy" w:date="2020-03-20T01:39:00Z"/>
                <w:rFonts w:cstheme="minorHAnsi"/>
                <w:sz w:val="20"/>
                <w:lang w:val="en-US" w:eastAsia="de-DE"/>
              </w:rPr>
            </w:pPr>
            <w:ins w:id="19900" w:author="Ross Norsworthy" w:date="2020-03-20T01:39:00Z">
              <w:r w:rsidRPr="00D515D7">
                <w:rPr>
                  <w:rFonts w:cstheme="minorHAnsi"/>
                  <w:sz w:val="20"/>
                  <w:lang w:val="en-US" w:eastAsia="de-DE"/>
                </w:rPr>
                <w:t xml:space="preserve">First 4 bits defines downlink bandwidth. </w:t>
              </w:r>
            </w:ins>
          </w:p>
          <w:p w14:paraId="5BDADBB6" w14:textId="77777777" w:rsidR="006D35FD" w:rsidRPr="00D515D7" w:rsidRDefault="006D35FD" w:rsidP="00FC7CF3">
            <w:pPr>
              <w:spacing w:before="20" w:after="60"/>
              <w:rPr>
                <w:ins w:id="19901" w:author="Ross Norsworthy" w:date="2020-03-20T01:39:00Z"/>
                <w:rFonts w:cstheme="minorHAnsi"/>
                <w:sz w:val="20"/>
                <w:lang w:val="en-US" w:eastAsia="de-DE"/>
              </w:rPr>
            </w:pPr>
            <w:ins w:id="19902" w:author="Ross Norsworthy" w:date="2020-03-20T01:39:00Z">
              <w:r w:rsidRPr="00D515D7">
                <w:rPr>
                  <w:rFonts w:cstheme="minorHAnsi"/>
                  <w:sz w:val="20"/>
                  <w:lang w:val="en-US" w:eastAsia="de-DE"/>
                </w:rPr>
                <w:t>1: 50 kHz (default)</w:t>
              </w:r>
            </w:ins>
          </w:p>
          <w:p w14:paraId="762BB52C" w14:textId="77777777" w:rsidR="006D35FD" w:rsidRPr="00D515D7" w:rsidRDefault="006D35FD" w:rsidP="00FC7CF3">
            <w:pPr>
              <w:spacing w:before="20" w:after="60"/>
              <w:rPr>
                <w:ins w:id="19903" w:author="Ross Norsworthy" w:date="2020-03-20T01:39:00Z"/>
                <w:rFonts w:cstheme="minorHAnsi"/>
                <w:sz w:val="20"/>
                <w:lang w:val="en-US" w:eastAsia="de-DE"/>
              </w:rPr>
            </w:pPr>
            <w:ins w:id="19904" w:author="Ross Norsworthy" w:date="2020-03-20T01:39:00Z">
              <w:r w:rsidRPr="00D515D7">
                <w:rPr>
                  <w:rFonts w:cstheme="minorHAnsi"/>
                  <w:sz w:val="20"/>
                  <w:lang w:val="en-US" w:eastAsia="de-DE"/>
                </w:rPr>
                <w:t>2: 100 kHz</w:t>
              </w:r>
            </w:ins>
          </w:p>
          <w:p w14:paraId="05D253F2" w14:textId="77777777" w:rsidR="006D35FD" w:rsidRPr="00D515D7" w:rsidRDefault="006D35FD" w:rsidP="00FC7CF3">
            <w:pPr>
              <w:spacing w:before="20" w:after="60"/>
              <w:rPr>
                <w:ins w:id="19905" w:author="Ross Norsworthy" w:date="2020-03-20T01:39:00Z"/>
                <w:rFonts w:cstheme="minorHAnsi"/>
                <w:sz w:val="20"/>
                <w:lang w:val="en-US" w:eastAsia="de-DE"/>
              </w:rPr>
            </w:pPr>
            <w:ins w:id="19906" w:author="Ross Norsworthy" w:date="2020-03-20T01:39:00Z">
              <w:r w:rsidRPr="00D515D7">
                <w:rPr>
                  <w:rFonts w:cstheme="minorHAnsi"/>
                  <w:sz w:val="20"/>
                  <w:lang w:val="en-US" w:eastAsia="de-DE"/>
                </w:rPr>
                <w:t>3: 150 kHz</w:t>
              </w:r>
            </w:ins>
          </w:p>
          <w:p w14:paraId="70EB213C" w14:textId="77777777" w:rsidR="006D35FD" w:rsidRPr="00D515D7" w:rsidRDefault="006D35FD" w:rsidP="00FC7CF3">
            <w:pPr>
              <w:spacing w:before="20" w:after="60"/>
              <w:rPr>
                <w:ins w:id="19907" w:author="Ross Norsworthy" w:date="2020-03-20T01:39:00Z"/>
                <w:rFonts w:cstheme="minorHAnsi"/>
                <w:sz w:val="20"/>
                <w:lang w:val="en-US" w:eastAsia="de-DE"/>
              </w:rPr>
            </w:pPr>
            <w:ins w:id="19908" w:author="Ross Norsworthy" w:date="2020-03-20T01:39:00Z">
              <w:r w:rsidRPr="00D515D7">
                <w:rPr>
                  <w:rFonts w:cstheme="minorHAnsi"/>
                  <w:sz w:val="20"/>
                  <w:lang w:val="en-US" w:eastAsia="de-DE"/>
                </w:rPr>
                <w:t>Last 4 bits define uplink bandwidth</w:t>
              </w:r>
            </w:ins>
          </w:p>
          <w:p w14:paraId="0766EF17" w14:textId="77777777" w:rsidR="006D35FD" w:rsidRPr="00D515D7" w:rsidRDefault="006D35FD" w:rsidP="00FC7CF3">
            <w:pPr>
              <w:spacing w:before="20" w:after="60"/>
              <w:rPr>
                <w:ins w:id="19909" w:author="Ross Norsworthy" w:date="2020-03-20T01:39:00Z"/>
                <w:rFonts w:cstheme="minorHAnsi"/>
                <w:sz w:val="20"/>
                <w:lang w:val="en-US" w:eastAsia="de-DE"/>
              </w:rPr>
            </w:pPr>
            <w:ins w:id="19910" w:author="Ross Norsworthy" w:date="2020-03-20T01:39:00Z">
              <w:r w:rsidRPr="00D515D7">
                <w:rPr>
                  <w:rFonts w:cstheme="minorHAnsi"/>
                  <w:sz w:val="20"/>
                  <w:lang w:val="en-US" w:eastAsia="de-DE"/>
                </w:rPr>
                <w:t>1: 50 kHz (default)</w:t>
              </w:r>
            </w:ins>
          </w:p>
          <w:p w14:paraId="12EEF53D" w14:textId="77777777" w:rsidR="006D35FD" w:rsidRPr="00D515D7" w:rsidRDefault="006D35FD" w:rsidP="00FC7CF3">
            <w:pPr>
              <w:spacing w:before="20" w:after="60"/>
              <w:rPr>
                <w:ins w:id="19911" w:author="Ross Norsworthy" w:date="2020-03-20T01:39:00Z"/>
                <w:rFonts w:cstheme="minorHAnsi"/>
                <w:sz w:val="20"/>
                <w:lang w:val="en-US" w:eastAsia="de-DE"/>
              </w:rPr>
            </w:pPr>
            <w:ins w:id="19912" w:author="Ross Norsworthy" w:date="2020-03-20T01:39:00Z">
              <w:r w:rsidRPr="00D515D7">
                <w:rPr>
                  <w:rFonts w:cstheme="minorHAnsi"/>
                  <w:sz w:val="20"/>
                  <w:lang w:val="en-US" w:eastAsia="de-DE"/>
                </w:rPr>
                <w:t>2: 100 kHz</w:t>
              </w:r>
            </w:ins>
          </w:p>
          <w:p w14:paraId="7442DB41" w14:textId="77777777" w:rsidR="006D35FD" w:rsidRPr="00D515D7" w:rsidRDefault="006D35FD" w:rsidP="00FC7CF3">
            <w:pPr>
              <w:spacing w:before="20" w:after="60"/>
              <w:rPr>
                <w:ins w:id="19913" w:author="Ross Norsworthy" w:date="2020-03-20T01:39:00Z"/>
                <w:rFonts w:cstheme="minorHAnsi"/>
                <w:sz w:val="20"/>
                <w:lang w:val="en-US" w:eastAsia="de-DE"/>
              </w:rPr>
            </w:pPr>
            <w:ins w:id="19914" w:author="Ross Norsworthy" w:date="2020-03-20T01:39:00Z">
              <w:r w:rsidRPr="00D515D7">
                <w:rPr>
                  <w:rFonts w:cstheme="minorHAnsi"/>
                  <w:sz w:val="20"/>
                  <w:lang w:val="en-US" w:eastAsia="de-DE"/>
                </w:rPr>
                <w:t>3: 150 kHz</w:t>
              </w:r>
            </w:ins>
          </w:p>
        </w:tc>
      </w:tr>
      <w:tr w:rsidR="006D35FD" w:rsidRPr="00932EA9" w14:paraId="41E4701C" w14:textId="77777777" w:rsidTr="00D515D7">
        <w:trPr>
          <w:ins w:id="19915" w:author="Ross Norsworthy" w:date="2020-03-20T01:39:00Z"/>
        </w:trPr>
        <w:tc>
          <w:tcPr>
            <w:tcW w:w="964" w:type="dxa"/>
          </w:tcPr>
          <w:p w14:paraId="5C7E761A" w14:textId="77777777" w:rsidR="006D35FD" w:rsidRPr="00932EA9" w:rsidRDefault="006D35FD" w:rsidP="00A013FD">
            <w:pPr>
              <w:spacing w:after="120"/>
              <w:rPr>
                <w:ins w:id="19916" w:author="Ross Norsworthy" w:date="2020-03-20T01:39:00Z"/>
                <w:rFonts w:cstheme="minorHAnsi"/>
                <w:sz w:val="20"/>
                <w:lang w:val="en-US" w:eastAsia="de-DE"/>
                <w:rPrChange w:id="19917" w:author="USA Editor 2021" w:date="2021-01-28T13:48:00Z">
                  <w:rPr>
                    <w:ins w:id="19918" w:author="Ross Norsworthy" w:date="2020-03-20T01:39:00Z"/>
                    <w:rFonts w:cstheme="minorHAnsi"/>
                    <w:sz w:val="20"/>
                    <w:lang w:eastAsia="de-DE"/>
                  </w:rPr>
                </w:rPrChange>
              </w:rPr>
            </w:pPr>
            <w:ins w:id="19919" w:author="Ross Norsworthy" w:date="2020-03-20T01:39:00Z">
              <w:r w:rsidRPr="00932EA9">
                <w:rPr>
                  <w:rFonts w:cstheme="minorHAnsi"/>
                  <w:sz w:val="20"/>
                  <w:lang w:val="en-US" w:eastAsia="de-DE"/>
                  <w:rPrChange w:id="19920" w:author="USA Editor 2021" w:date="2021-01-28T13:48:00Z">
                    <w:rPr>
                      <w:rFonts w:cstheme="minorHAnsi"/>
                      <w:sz w:val="20"/>
                      <w:lang w:eastAsia="de-DE"/>
                    </w:rPr>
                  </w:rPrChange>
                </w:rPr>
                <w:t>10</w:t>
              </w:r>
            </w:ins>
          </w:p>
        </w:tc>
        <w:tc>
          <w:tcPr>
            <w:tcW w:w="837" w:type="dxa"/>
          </w:tcPr>
          <w:p w14:paraId="74349C93" w14:textId="77777777" w:rsidR="006D35FD" w:rsidRPr="00932EA9" w:rsidRDefault="006D35FD" w:rsidP="00A013FD">
            <w:pPr>
              <w:spacing w:after="120"/>
              <w:rPr>
                <w:ins w:id="19921" w:author="Ross Norsworthy" w:date="2020-03-20T01:39:00Z"/>
                <w:rFonts w:cstheme="minorHAnsi"/>
                <w:sz w:val="20"/>
                <w:lang w:val="en-US" w:eastAsia="de-DE"/>
                <w:rPrChange w:id="19922" w:author="USA Editor 2021" w:date="2021-01-28T13:48:00Z">
                  <w:rPr>
                    <w:ins w:id="19923" w:author="Ross Norsworthy" w:date="2020-03-20T01:39:00Z"/>
                    <w:rFonts w:cstheme="minorHAnsi"/>
                    <w:sz w:val="20"/>
                    <w:lang w:eastAsia="de-DE"/>
                  </w:rPr>
                </w:rPrChange>
              </w:rPr>
            </w:pPr>
            <w:ins w:id="19924" w:author="Ross Norsworthy" w:date="2020-03-20T01:39:00Z">
              <w:r w:rsidRPr="00932EA9">
                <w:rPr>
                  <w:rFonts w:cstheme="minorHAnsi"/>
                  <w:sz w:val="20"/>
                  <w:lang w:val="en-US" w:eastAsia="de-DE"/>
                  <w:rPrChange w:id="19925" w:author="USA Editor 2021" w:date="2021-01-28T13:48:00Z">
                    <w:rPr>
                      <w:rFonts w:cstheme="minorHAnsi"/>
                      <w:sz w:val="20"/>
                      <w:lang w:eastAsia="de-DE"/>
                    </w:rPr>
                  </w:rPrChange>
                </w:rPr>
                <w:t>6</w:t>
              </w:r>
            </w:ins>
          </w:p>
        </w:tc>
        <w:tc>
          <w:tcPr>
            <w:tcW w:w="2165" w:type="dxa"/>
          </w:tcPr>
          <w:p w14:paraId="2167ADEA" w14:textId="34DD24B4" w:rsidR="006D35FD" w:rsidRPr="00932EA9" w:rsidRDefault="006D35FD" w:rsidP="00A013FD">
            <w:pPr>
              <w:spacing w:after="120"/>
              <w:rPr>
                <w:ins w:id="19926" w:author="Ross Norsworthy" w:date="2020-03-20T01:39:00Z"/>
                <w:rFonts w:cstheme="minorHAnsi"/>
                <w:sz w:val="20"/>
                <w:lang w:val="en-US" w:eastAsia="de-DE"/>
                <w:rPrChange w:id="19927" w:author="USA Editor 2021" w:date="2021-01-28T13:48:00Z">
                  <w:rPr>
                    <w:ins w:id="19928" w:author="Ross Norsworthy" w:date="2020-03-20T01:39:00Z"/>
                    <w:rFonts w:cstheme="minorHAnsi"/>
                    <w:sz w:val="20"/>
                    <w:lang w:eastAsia="de-DE"/>
                  </w:rPr>
                </w:rPrChange>
              </w:rPr>
            </w:pPr>
            <w:ins w:id="19929" w:author="Ross Norsworthy" w:date="2020-03-20T01:39:00Z">
              <w:r w:rsidRPr="00932EA9">
                <w:rPr>
                  <w:rFonts w:cstheme="minorHAnsi"/>
                  <w:sz w:val="20"/>
                  <w:lang w:val="en-US" w:eastAsia="de-DE"/>
                  <w:rPrChange w:id="19930" w:author="USA Editor 2021" w:date="2021-01-28T13:48:00Z">
                    <w:rPr>
                      <w:rFonts w:cstheme="minorHAnsi"/>
                      <w:sz w:val="20"/>
                      <w:lang w:eastAsia="de-DE"/>
                    </w:rPr>
                  </w:rPrChange>
                </w:rPr>
                <w:t>Logical channel slot sizes</w:t>
              </w:r>
            </w:ins>
            <w:ins w:id="19931" w:author="USA Editor 2021" w:date="2021-01-28T14:01:00Z">
              <w:r w:rsidR="00131168">
                <w:rPr>
                  <w:rFonts w:cstheme="minorHAnsi"/>
                  <w:sz w:val="20"/>
                  <w:lang w:val="en-US" w:eastAsia="de-DE"/>
                </w:rPr>
                <w:t xml:space="preserve"> </w:t>
              </w:r>
              <w:r w:rsidR="00131168" w:rsidRPr="00D515D7">
                <w:rPr>
                  <w:rFonts w:cstheme="minorHAnsi"/>
                  <w:sz w:val="20"/>
                  <w:highlight w:val="green"/>
                  <w:lang w:val="en-US" w:eastAsia="de-DE"/>
                </w:rPr>
                <w:t>B</w:t>
              </w:r>
            </w:ins>
          </w:p>
        </w:tc>
        <w:tc>
          <w:tcPr>
            <w:tcW w:w="4611" w:type="dxa"/>
          </w:tcPr>
          <w:p w14:paraId="21879CE3" w14:textId="77777777" w:rsidR="006D35FD" w:rsidRPr="00932EA9" w:rsidRDefault="006D35FD" w:rsidP="00FC7CF3">
            <w:pPr>
              <w:spacing w:before="20" w:after="60"/>
              <w:rPr>
                <w:ins w:id="19932" w:author="Ross Norsworthy" w:date="2020-03-20T01:39:00Z"/>
                <w:rFonts w:cstheme="minorHAnsi"/>
                <w:sz w:val="20"/>
                <w:lang w:val="en-US" w:eastAsia="de-DE"/>
                <w:rPrChange w:id="19933" w:author="USA Editor 2021" w:date="2021-01-28T13:48:00Z">
                  <w:rPr>
                    <w:ins w:id="19934" w:author="Ross Norsworthy" w:date="2020-03-20T01:39:00Z"/>
                    <w:rFonts w:cstheme="minorHAnsi"/>
                    <w:sz w:val="20"/>
                    <w:lang w:eastAsia="de-DE"/>
                  </w:rPr>
                </w:rPrChange>
              </w:rPr>
            </w:pPr>
            <w:ins w:id="19935" w:author="Ross Norsworthy" w:date="2020-03-20T01:39:00Z">
              <w:r w:rsidRPr="00932EA9">
                <w:rPr>
                  <w:rFonts w:cstheme="minorHAnsi"/>
                  <w:sz w:val="20"/>
                  <w:lang w:val="en-US" w:eastAsia="de-DE"/>
                  <w:rPrChange w:id="19936" w:author="USA Editor 2021" w:date="2021-01-28T13:48:00Z">
                    <w:rPr>
                      <w:rFonts w:cstheme="minorHAnsi"/>
                      <w:sz w:val="20"/>
                      <w:lang w:eastAsia="de-DE"/>
                    </w:rPr>
                  </w:rPrChange>
                </w:rPr>
                <w:t>Up to 12 LCs on a frequency pair 1, multiple of 15 slots, 4 bits per LC (max size 15x15=225 slots)</w:t>
              </w:r>
            </w:ins>
          </w:p>
          <w:p w14:paraId="6A9A70C0" w14:textId="77777777" w:rsidR="006D35FD" w:rsidRPr="00932EA9" w:rsidRDefault="006D35FD" w:rsidP="00FC7CF3">
            <w:pPr>
              <w:spacing w:before="20" w:after="60"/>
              <w:rPr>
                <w:ins w:id="19937" w:author="Ross Norsworthy" w:date="2020-03-20T01:39:00Z"/>
                <w:rFonts w:cstheme="minorHAnsi"/>
                <w:sz w:val="20"/>
                <w:lang w:val="en-US" w:eastAsia="de-DE"/>
                <w:rPrChange w:id="19938" w:author="USA Editor 2021" w:date="2021-01-28T13:48:00Z">
                  <w:rPr>
                    <w:ins w:id="19939" w:author="Ross Norsworthy" w:date="2020-03-20T01:39:00Z"/>
                    <w:rFonts w:cstheme="minorHAnsi"/>
                    <w:sz w:val="20"/>
                    <w:lang w:eastAsia="de-DE"/>
                  </w:rPr>
                </w:rPrChange>
              </w:rPr>
            </w:pPr>
            <w:ins w:id="19940" w:author="Ross Norsworthy" w:date="2020-03-20T01:39:00Z">
              <w:r w:rsidRPr="00932EA9">
                <w:rPr>
                  <w:rFonts w:cstheme="minorHAnsi"/>
                  <w:sz w:val="20"/>
                  <w:lang w:val="en-US" w:eastAsia="de-DE"/>
                  <w:rPrChange w:id="19941" w:author="USA Editor 2021" w:date="2021-01-28T13:48:00Z">
                    <w:rPr>
                      <w:rFonts w:cstheme="minorHAnsi"/>
                      <w:sz w:val="20"/>
                      <w:lang w:eastAsia="de-DE"/>
                    </w:rPr>
                  </w:rPrChange>
                </w:rPr>
                <w:t>Default SBB slot sizes. 90, 90, 30, 90, 90, 90, 90, 30, 30, 180, 0, 0. The slot sizes except SBB are repeated until frame is full (2250 slots)</w:t>
              </w:r>
            </w:ins>
          </w:p>
        </w:tc>
      </w:tr>
      <w:tr w:rsidR="006D35FD" w:rsidRPr="00932EA9" w14:paraId="7A717B71" w14:textId="77777777" w:rsidTr="00D515D7">
        <w:trPr>
          <w:ins w:id="19942" w:author="Ross Norsworthy" w:date="2020-03-20T01:39:00Z"/>
        </w:trPr>
        <w:tc>
          <w:tcPr>
            <w:tcW w:w="964" w:type="dxa"/>
          </w:tcPr>
          <w:p w14:paraId="73ADAD66" w14:textId="77777777" w:rsidR="006D35FD" w:rsidRPr="00932EA9" w:rsidRDefault="006D35FD" w:rsidP="00A013FD">
            <w:pPr>
              <w:spacing w:after="120"/>
              <w:rPr>
                <w:ins w:id="19943" w:author="Ross Norsworthy" w:date="2020-03-20T01:39:00Z"/>
                <w:rFonts w:cstheme="minorHAnsi"/>
                <w:sz w:val="20"/>
                <w:lang w:val="en-US" w:eastAsia="de-DE"/>
                <w:rPrChange w:id="19944" w:author="USA Editor 2021" w:date="2021-01-28T13:48:00Z">
                  <w:rPr>
                    <w:ins w:id="19945" w:author="Ross Norsworthy" w:date="2020-03-20T01:39:00Z"/>
                    <w:rFonts w:cstheme="minorHAnsi"/>
                    <w:sz w:val="20"/>
                    <w:lang w:eastAsia="de-DE"/>
                  </w:rPr>
                </w:rPrChange>
              </w:rPr>
            </w:pPr>
            <w:ins w:id="19946" w:author="Ross Norsworthy" w:date="2020-03-20T01:39:00Z">
              <w:r w:rsidRPr="00932EA9">
                <w:rPr>
                  <w:rFonts w:cstheme="minorHAnsi"/>
                  <w:sz w:val="20"/>
                  <w:lang w:val="en-US" w:eastAsia="de-DE"/>
                  <w:rPrChange w:id="19947" w:author="USA Editor 2021" w:date="2021-01-28T13:48:00Z">
                    <w:rPr>
                      <w:rFonts w:cstheme="minorHAnsi"/>
                      <w:sz w:val="20"/>
                      <w:lang w:eastAsia="de-DE"/>
                    </w:rPr>
                  </w:rPrChange>
                </w:rPr>
                <w:t>11</w:t>
              </w:r>
            </w:ins>
          </w:p>
        </w:tc>
        <w:tc>
          <w:tcPr>
            <w:tcW w:w="837" w:type="dxa"/>
          </w:tcPr>
          <w:p w14:paraId="42A5B9A0" w14:textId="77777777" w:rsidR="006D35FD" w:rsidRPr="00932EA9" w:rsidRDefault="006D35FD" w:rsidP="00A013FD">
            <w:pPr>
              <w:spacing w:after="120"/>
              <w:rPr>
                <w:ins w:id="19948" w:author="Ross Norsworthy" w:date="2020-03-20T01:39:00Z"/>
                <w:rFonts w:cstheme="minorHAnsi"/>
                <w:sz w:val="20"/>
                <w:lang w:val="en-US" w:eastAsia="de-DE"/>
                <w:rPrChange w:id="19949" w:author="USA Editor 2021" w:date="2021-01-28T13:48:00Z">
                  <w:rPr>
                    <w:ins w:id="19950" w:author="Ross Norsworthy" w:date="2020-03-20T01:39:00Z"/>
                    <w:rFonts w:cstheme="minorHAnsi"/>
                    <w:sz w:val="20"/>
                    <w:lang w:eastAsia="de-DE"/>
                  </w:rPr>
                </w:rPrChange>
              </w:rPr>
            </w:pPr>
            <w:ins w:id="19951" w:author="Ross Norsworthy" w:date="2020-03-20T01:39:00Z">
              <w:r w:rsidRPr="00932EA9">
                <w:rPr>
                  <w:rFonts w:cstheme="minorHAnsi"/>
                  <w:sz w:val="20"/>
                  <w:lang w:val="en-US" w:eastAsia="de-DE"/>
                  <w:rPrChange w:id="19952" w:author="USA Editor 2021" w:date="2021-01-28T13:48:00Z">
                    <w:rPr>
                      <w:rFonts w:cstheme="minorHAnsi"/>
                      <w:sz w:val="20"/>
                      <w:lang w:eastAsia="de-DE"/>
                    </w:rPr>
                  </w:rPrChange>
                </w:rPr>
                <w:t>6</w:t>
              </w:r>
            </w:ins>
          </w:p>
        </w:tc>
        <w:tc>
          <w:tcPr>
            <w:tcW w:w="2165" w:type="dxa"/>
          </w:tcPr>
          <w:p w14:paraId="6ACF07FD" w14:textId="02F7D567" w:rsidR="006D35FD" w:rsidRPr="00932EA9" w:rsidRDefault="006D35FD" w:rsidP="00A013FD">
            <w:pPr>
              <w:spacing w:after="120"/>
              <w:rPr>
                <w:ins w:id="19953" w:author="Ross Norsworthy" w:date="2020-03-20T01:39:00Z"/>
                <w:rFonts w:cstheme="minorHAnsi"/>
                <w:sz w:val="20"/>
                <w:lang w:val="en-US" w:eastAsia="de-DE"/>
                <w:rPrChange w:id="19954" w:author="USA Editor 2021" w:date="2021-01-28T13:48:00Z">
                  <w:rPr>
                    <w:ins w:id="19955" w:author="Ross Norsworthy" w:date="2020-03-20T01:39:00Z"/>
                    <w:rFonts w:cstheme="minorHAnsi"/>
                    <w:sz w:val="20"/>
                    <w:lang w:eastAsia="de-DE"/>
                  </w:rPr>
                </w:rPrChange>
              </w:rPr>
            </w:pPr>
            <w:ins w:id="19956" w:author="Ross Norsworthy" w:date="2020-03-20T01:39:00Z">
              <w:r w:rsidRPr="00932EA9">
                <w:rPr>
                  <w:rFonts w:cstheme="minorHAnsi"/>
                  <w:sz w:val="20"/>
                  <w:lang w:val="en-US" w:eastAsia="de-DE"/>
                  <w:rPrChange w:id="19957" w:author="USA Editor 2021" w:date="2021-01-28T13:48:00Z">
                    <w:rPr>
                      <w:rFonts w:cstheme="minorHAnsi"/>
                      <w:sz w:val="20"/>
                      <w:lang w:eastAsia="de-DE"/>
                    </w:rPr>
                  </w:rPrChange>
                </w:rPr>
                <w:t>Logical Channel function</w:t>
              </w:r>
            </w:ins>
            <w:ins w:id="19958" w:author="USA Editor 2021" w:date="2021-01-28T14:01:00Z">
              <w:r w:rsidR="00131168">
                <w:rPr>
                  <w:rFonts w:cstheme="minorHAnsi"/>
                  <w:sz w:val="20"/>
                  <w:lang w:val="en-US" w:eastAsia="de-DE"/>
                </w:rPr>
                <w:t xml:space="preserve"> </w:t>
              </w:r>
              <w:r w:rsidR="00131168" w:rsidRPr="00131168">
                <w:rPr>
                  <w:rFonts w:cstheme="minorHAnsi"/>
                  <w:sz w:val="20"/>
                  <w:highlight w:val="green"/>
                  <w:lang w:val="en-US" w:eastAsia="de-DE"/>
                  <w:rPrChange w:id="19959" w:author="USA Editor 2021" w:date="2021-01-28T14:01:00Z">
                    <w:rPr>
                      <w:rFonts w:cstheme="minorHAnsi"/>
                      <w:sz w:val="20"/>
                      <w:lang w:val="en-US" w:eastAsia="de-DE"/>
                    </w:rPr>
                  </w:rPrChange>
                </w:rPr>
                <w:t>B</w:t>
              </w:r>
            </w:ins>
          </w:p>
        </w:tc>
        <w:tc>
          <w:tcPr>
            <w:tcW w:w="4611" w:type="dxa"/>
          </w:tcPr>
          <w:p w14:paraId="23725F16" w14:textId="77777777" w:rsidR="006D35FD" w:rsidRPr="00932EA9" w:rsidRDefault="006D35FD" w:rsidP="00FC7CF3">
            <w:pPr>
              <w:spacing w:before="20" w:after="60"/>
              <w:rPr>
                <w:ins w:id="19960" w:author="Ross Norsworthy" w:date="2020-03-20T01:39:00Z"/>
                <w:rFonts w:cstheme="minorHAnsi"/>
                <w:sz w:val="20"/>
                <w:lang w:val="en-US" w:eastAsia="de-DE"/>
                <w:rPrChange w:id="19961" w:author="USA Editor 2021" w:date="2021-01-28T13:48:00Z">
                  <w:rPr>
                    <w:ins w:id="19962" w:author="Ross Norsworthy" w:date="2020-03-20T01:39:00Z"/>
                    <w:rFonts w:cstheme="minorHAnsi"/>
                    <w:sz w:val="20"/>
                    <w:lang w:eastAsia="de-DE"/>
                  </w:rPr>
                </w:rPrChange>
              </w:rPr>
            </w:pPr>
            <w:ins w:id="19963" w:author="Ross Norsworthy" w:date="2020-03-20T01:39:00Z">
              <w:r w:rsidRPr="00932EA9">
                <w:rPr>
                  <w:rFonts w:cstheme="minorHAnsi"/>
                  <w:sz w:val="20"/>
                  <w:lang w:val="en-US" w:eastAsia="de-DE"/>
                  <w:rPrChange w:id="19964" w:author="USA Editor 2021" w:date="2021-01-28T13:48:00Z">
                    <w:rPr>
                      <w:rFonts w:cstheme="minorHAnsi"/>
                      <w:sz w:val="20"/>
                      <w:lang w:eastAsia="de-DE"/>
                    </w:rPr>
                  </w:rPrChange>
                </w:rPr>
                <w:t>4 bits per LCs</w:t>
              </w:r>
            </w:ins>
          </w:p>
          <w:p w14:paraId="75B6914D" w14:textId="77777777" w:rsidR="006D35FD" w:rsidRPr="00932EA9" w:rsidRDefault="006D35FD" w:rsidP="00FC7CF3">
            <w:pPr>
              <w:spacing w:before="20" w:after="60"/>
              <w:rPr>
                <w:ins w:id="19965" w:author="Ross Norsworthy" w:date="2020-03-20T01:39:00Z"/>
                <w:rFonts w:cstheme="minorHAnsi"/>
                <w:sz w:val="20"/>
                <w:lang w:val="en-US" w:eastAsia="de-DE"/>
                <w:rPrChange w:id="19966" w:author="USA Editor 2021" w:date="2021-01-28T13:48:00Z">
                  <w:rPr>
                    <w:ins w:id="19967" w:author="Ross Norsworthy" w:date="2020-03-20T01:39:00Z"/>
                    <w:rFonts w:cstheme="minorHAnsi"/>
                    <w:sz w:val="20"/>
                    <w:lang w:eastAsia="de-DE"/>
                  </w:rPr>
                </w:rPrChange>
              </w:rPr>
            </w:pPr>
            <w:ins w:id="19968" w:author="Ross Norsworthy" w:date="2020-03-20T01:39:00Z">
              <w:r w:rsidRPr="00932EA9">
                <w:rPr>
                  <w:rFonts w:cstheme="minorHAnsi"/>
                  <w:sz w:val="20"/>
                  <w:lang w:val="en-US" w:eastAsia="de-DE"/>
                  <w:rPrChange w:id="19969" w:author="USA Editor 2021" w:date="2021-01-28T13:48:00Z">
                    <w:rPr>
                      <w:rFonts w:cstheme="minorHAnsi"/>
                      <w:sz w:val="20"/>
                      <w:lang w:eastAsia="de-DE"/>
                    </w:rPr>
                  </w:rPrChange>
                </w:rPr>
                <w:t>Default: 0, 1, 4, 4, 4, 4, 4, 4, 2, 3, 5, 5</w:t>
              </w:r>
            </w:ins>
          </w:p>
          <w:p w14:paraId="77F12DA8" w14:textId="77777777" w:rsidR="006D35FD" w:rsidRPr="00932EA9" w:rsidRDefault="006D35FD" w:rsidP="00FC7CF3">
            <w:pPr>
              <w:spacing w:before="20" w:after="60"/>
              <w:rPr>
                <w:ins w:id="19970" w:author="Ross Norsworthy" w:date="2020-03-20T01:39:00Z"/>
                <w:rFonts w:cstheme="minorHAnsi"/>
                <w:sz w:val="20"/>
                <w:lang w:val="en-US" w:eastAsia="de-DE"/>
                <w:rPrChange w:id="19971" w:author="USA Editor 2021" w:date="2021-01-28T13:48:00Z">
                  <w:rPr>
                    <w:ins w:id="19972" w:author="Ross Norsworthy" w:date="2020-03-20T01:39:00Z"/>
                    <w:rFonts w:cstheme="minorHAnsi"/>
                    <w:sz w:val="20"/>
                    <w:lang w:eastAsia="de-DE"/>
                  </w:rPr>
                </w:rPrChange>
              </w:rPr>
            </w:pPr>
            <w:ins w:id="19973" w:author="Ross Norsworthy" w:date="2020-03-20T01:39:00Z">
              <w:r w:rsidRPr="00932EA9">
                <w:rPr>
                  <w:rFonts w:cstheme="minorHAnsi"/>
                  <w:sz w:val="20"/>
                  <w:lang w:val="en-US" w:eastAsia="de-DE"/>
                  <w:rPrChange w:id="19974" w:author="USA Editor 2021" w:date="2021-01-28T13:48:00Z">
                    <w:rPr>
                      <w:rFonts w:cstheme="minorHAnsi"/>
                      <w:sz w:val="20"/>
                      <w:lang w:eastAsia="de-DE"/>
                    </w:rPr>
                  </w:rPrChange>
                </w:rPr>
                <w:t>See “SBB Fragment 2” for more details.</w:t>
              </w:r>
            </w:ins>
          </w:p>
        </w:tc>
      </w:tr>
    </w:tbl>
    <w:p w14:paraId="7213E768" w14:textId="77777777" w:rsidR="008E1B5D" w:rsidRDefault="00A013FD" w:rsidP="004954F5">
      <w:pPr>
        <w:pStyle w:val="TableNo"/>
        <w:rPr>
          <w:lang w:val="en-US"/>
        </w:rPr>
      </w:pPr>
      <w:bookmarkStart w:id="19975" w:name="_Toc35546164"/>
      <w:ins w:id="19976" w:author="Ross Norsworthy" w:date="2020-03-20T01:39:00Z">
        <w:r w:rsidRPr="00A013FD">
          <w:rPr>
            <w:lang w:val="en-US"/>
          </w:rPr>
          <w:t xml:space="preserve">Table 66 </w:t>
        </w:r>
      </w:ins>
    </w:p>
    <w:p w14:paraId="00A17E84" w14:textId="77777777" w:rsidR="00A013FD" w:rsidRPr="00A013FD" w:rsidRDefault="00A013FD" w:rsidP="003B4BCB">
      <w:pPr>
        <w:pStyle w:val="Tabletitle"/>
        <w:rPr>
          <w:ins w:id="19977" w:author="Ross Norsworthy" w:date="2020-03-20T01:39:00Z"/>
          <w:lang w:val="en-US"/>
        </w:rPr>
      </w:pPr>
      <w:ins w:id="19978" w:author="Ross Norsworthy" w:date="2020-03-20T01:39:00Z">
        <w:r w:rsidRPr="00A013FD">
          <w:rPr>
            <w:lang w:val="en-US"/>
          </w:rPr>
          <w:t>Satellite Bulletin Board (Fragment 3)</w:t>
        </w:r>
        <w:bookmarkEnd w:id="19975"/>
      </w:ins>
    </w:p>
    <w:tbl>
      <w:tblPr>
        <w:tblStyle w:val="TableGrid"/>
        <w:tblW w:w="0" w:type="auto"/>
        <w:tblLook w:val="04A0" w:firstRow="1" w:lastRow="0" w:firstColumn="1" w:lastColumn="0" w:noHBand="0" w:noVBand="1"/>
      </w:tblPr>
      <w:tblGrid>
        <w:gridCol w:w="978"/>
        <w:gridCol w:w="838"/>
        <w:gridCol w:w="2003"/>
        <w:gridCol w:w="4752"/>
      </w:tblGrid>
      <w:tr w:rsidR="006D35FD" w:rsidRPr="00D515D7" w14:paraId="767F88E3" w14:textId="77777777" w:rsidTr="00D515D7">
        <w:trPr>
          <w:ins w:id="19979" w:author="Ross Norsworthy" w:date="2020-03-20T01:39:00Z"/>
        </w:trPr>
        <w:tc>
          <w:tcPr>
            <w:tcW w:w="978" w:type="dxa"/>
            <w:shd w:val="clear" w:color="auto" w:fill="4F81BD" w:themeFill="accent1"/>
          </w:tcPr>
          <w:p w14:paraId="4E7F39A3" w14:textId="77777777" w:rsidR="006D35FD" w:rsidRPr="00D515D7" w:rsidRDefault="006D35FD" w:rsidP="00FC7CF3">
            <w:pPr>
              <w:spacing w:before="20" w:after="60"/>
              <w:rPr>
                <w:ins w:id="19980" w:author="Ross Norsworthy" w:date="2020-03-20T01:39:00Z"/>
                <w:rFonts w:ascii="Times New Roman Bold" w:hAnsi="Times New Roman Bold" w:cs="Times New Roman Bold"/>
                <w:b/>
                <w:sz w:val="20"/>
                <w:lang w:val="en-US"/>
              </w:rPr>
            </w:pPr>
            <w:ins w:id="19981" w:author="Ross Norsworthy" w:date="2020-03-20T01:39:00Z">
              <w:r w:rsidRPr="00D515D7">
                <w:rPr>
                  <w:rFonts w:ascii="Times New Roman Bold" w:hAnsi="Times New Roman Bold" w:cs="Times New Roman Bold"/>
                  <w:b/>
                  <w:sz w:val="20"/>
                  <w:lang w:val="en-US"/>
                </w:rPr>
                <w:t>Field no</w:t>
              </w:r>
            </w:ins>
          </w:p>
        </w:tc>
        <w:tc>
          <w:tcPr>
            <w:tcW w:w="838" w:type="dxa"/>
            <w:shd w:val="clear" w:color="auto" w:fill="4F81BD" w:themeFill="accent1"/>
          </w:tcPr>
          <w:p w14:paraId="15842914" w14:textId="77777777" w:rsidR="006D35FD" w:rsidRPr="00D515D7" w:rsidRDefault="006D35FD" w:rsidP="00FC7CF3">
            <w:pPr>
              <w:spacing w:before="20" w:after="60"/>
              <w:rPr>
                <w:ins w:id="19982" w:author="Ross Norsworthy" w:date="2020-03-20T01:39:00Z"/>
                <w:rFonts w:ascii="Times New Roman Bold" w:hAnsi="Times New Roman Bold" w:cs="Times New Roman Bold"/>
                <w:b/>
                <w:sz w:val="20"/>
                <w:lang w:val="en-US"/>
              </w:rPr>
            </w:pPr>
            <w:ins w:id="19983" w:author="Ross Norsworthy" w:date="2020-03-20T01:39:00Z">
              <w:r w:rsidRPr="00D515D7">
                <w:rPr>
                  <w:rFonts w:ascii="Times New Roman Bold" w:hAnsi="Times New Roman Bold" w:cs="Times New Roman Bold"/>
                  <w:b/>
                  <w:sz w:val="20"/>
                  <w:lang w:val="en-US"/>
                </w:rPr>
                <w:t>Size (Bytes)</w:t>
              </w:r>
            </w:ins>
          </w:p>
        </w:tc>
        <w:tc>
          <w:tcPr>
            <w:tcW w:w="2003" w:type="dxa"/>
            <w:shd w:val="clear" w:color="auto" w:fill="4F81BD" w:themeFill="accent1"/>
          </w:tcPr>
          <w:p w14:paraId="0A28A9E1" w14:textId="77777777" w:rsidR="006D35FD" w:rsidRPr="00D515D7" w:rsidRDefault="006D35FD" w:rsidP="00FC7CF3">
            <w:pPr>
              <w:spacing w:before="20" w:after="60"/>
              <w:rPr>
                <w:ins w:id="19984" w:author="Ross Norsworthy" w:date="2020-03-20T01:39:00Z"/>
                <w:rFonts w:ascii="Times New Roman Bold" w:hAnsi="Times New Roman Bold" w:cs="Times New Roman Bold"/>
                <w:b/>
                <w:sz w:val="20"/>
                <w:lang w:val="en-US"/>
              </w:rPr>
            </w:pPr>
            <w:ins w:id="19985" w:author="Ross Norsworthy" w:date="2020-03-20T01:39:00Z">
              <w:r w:rsidRPr="00D515D7">
                <w:rPr>
                  <w:rFonts w:ascii="Times New Roman Bold" w:hAnsi="Times New Roman Bold" w:cs="Times New Roman Bold"/>
                  <w:b/>
                  <w:sz w:val="20"/>
                  <w:lang w:val="en-US"/>
                </w:rPr>
                <w:t>Function</w:t>
              </w:r>
            </w:ins>
          </w:p>
        </w:tc>
        <w:tc>
          <w:tcPr>
            <w:tcW w:w="4752" w:type="dxa"/>
            <w:shd w:val="clear" w:color="auto" w:fill="4F81BD" w:themeFill="accent1"/>
          </w:tcPr>
          <w:p w14:paraId="5509DD67" w14:textId="77777777" w:rsidR="006D35FD" w:rsidRPr="00D515D7" w:rsidRDefault="006D35FD" w:rsidP="00FC7CF3">
            <w:pPr>
              <w:spacing w:before="20" w:after="60"/>
              <w:rPr>
                <w:ins w:id="19986" w:author="Ross Norsworthy" w:date="2020-03-20T01:39:00Z"/>
                <w:rFonts w:ascii="Times New Roman Bold" w:hAnsi="Times New Roman Bold" w:cs="Times New Roman Bold"/>
                <w:b/>
                <w:sz w:val="20"/>
                <w:lang w:val="en-US"/>
              </w:rPr>
            </w:pPr>
            <w:ins w:id="19987" w:author="Ross Norsworthy" w:date="2020-03-20T01:39:00Z">
              <w:r w:rsidRPr="00D515D7">
                <w:rPr>
                  <w:rFonts w:ascii="Times New Roman Bold" w:hAnsi="Times New Roman Bold" w:cs="Times New Roman Bold"/>
                  <w:b/>
                  <w:sz w:val="20"/>
                  <w:lang w:val="en-US"/>
                </w:rPr>
                <w:t>Content</w:t>
              </w:r>
            </w:ins>
          </w:p>
        </w:tc>
      </w:tr>
      <w:tr w:rsidR="006D35FD" w:rsidRPr="00D515D7" w14:paraId="66E6F4E7" w14:textId="77777777" w:rsidTr="00D515D7">
        <w:trPr>
          <w:ins w:id="19988" w:author="Ross Norsworthy" w:date="2020-03-20T01:39:00Z"/>
        </w:trPr>
        <w:tc>
          <w:tcPr>
            <w:tcW w:w="978" w:type="dxa"/>
          </w:tcPr>
          <w:p w14:paraId="15B36FD1" w14:textId="77777777" w:rsidR="006D35FD" w:rsidRPr="00D515D7" w:rsidRDefault="006D35FD" w:rsidP="00FC7CF3">
            <w:pPr>
              <w:spacing w:before="20" w:after="60"/>
              <w:rPr>
                <w:ins w:id="19989" w:author="Ross Norsworthy" w:date="2020-03-20T01:39:00Z"/>
                <w:sz w:val="20"/>
                <w:lang w:val="en-US" w:eastAsia="de-DE"/>
              </w:rPr>
            </w:pPr>
            <w:ins w:id="19990" w:author="Ross Norsworthy" w:date="2020-03-20T01:39:00Z">
              <w:r w:rsidRPr="00D515D7">
                <w:rPr>
                  <w:sz w:val="20"/>
                  <w:lang w:val="en-US" w:eastAsia="de-DE"/>
                </w:rPr>
                <w:t>1</w:t>
              </w:r>
            </w:ins>
          </w:p>
        </w:tc>
        <w:tc>
          <w:tcPr>
            <w:tcW w:w="838" w:type="dxa"/>
          </w:tcPr>
          <w:p w14:paraId="59145D6A" w14:textId="77777777" w:rsidR="006D35FD" w:rsidRPr="00D515D7" w:rsidRDefault="006D35FD" w:rsidP="00FC7CF3">
            <w:pPr>
              <w:spacing w:before="20" w:after="60"/>
              <w:rPr>
                <w:ins w:id="19991" w:author="Ross Norsworthy" w:date="2020-03-20T01:39:00Z"/>
                <w:sz w:val="20"/>
                <w:lang w:val="en-US" w:eastAsia="de-DE"/>
              </w:rPr>
            </w:pPr>
            <w:ins w:id="19992" w:author="Ross Norsworthy" w:date="2020-03-20T01:39:00Z">
              <w:r w:rsidRPr="00D515D7">
                <w:rPr>
                  <w:sz w:val="20"/>
                  <w:lang w:val="en-US" w:eastAsia="de-DE"/>
                </w:rPr>
                <w:t>1</w:t>
              </w:r>
            </w:ins>
          </w:p>
        </w:tc>
        <w:tc>
          <w:tcPr>
            <w:tcW w:w="2003" w:type="dxa"/>
          </w:tcPr>
          <w:p w14:paraId="7D508558" w14:textId="77777777" w:rsidR="006D35FD" w:rsidRPr="00D515D7" w:rsidRDefault="006D35FD" w:rsidP="00FC7CF3">
            <w:pPr>
              <w:spacing w:before="20" w:after="60"/>
              <w:rPr>
                <w:ins w:id="19993" w:author="Ross Norsworthy" w:date="2020-03-20T01:39:00Z"/>
                <w:sz w:val="20"/>
                <w:lang w:val="en-US" w:eastAsia="de-DE"/>
              </w:rPr>
            </w:pPr>
            <w:ins w:id="19994" w:author="Ross Norsworthy" w:date="2020-03-20T01:39:00Z">
              <w:r w:rsidRPr="00D515D7">
                <w:rPr>
                  <w:sz w:val="20"/>
                  <w:lang w:val="en-US" w:eastAsia="de-DE"/>
                </w:rPr>
                <w:t>Type</w:t>
              </w:r>
            </w:ins>
          </w:p>
        </w:tc>
        <w:tc>
          <w:tcPr>
            <w:tcW w:w="4752" w:type="dxa"/>
          </w:tcPr>
          <w:p w14:paraId="1FB81A07" w14:textId="77777777" w:rsidR="006D35FD" w:rsidRPr="00D515D7" w:rsidRDefault="006D35FD" w:rsidP="00FC7CF3">
            <w:pPr>
              <w:spacing w:before="20" w:after="60"/>
              <w:rPr>
                <w:ins w:id="19995" w:author="USA Editor 2021" w:date="2021-01-20T13:12:00Z"/>
                <w:sz w:val="20"/>
                <w:lang w:val="en-US" w:eastAsia="de-DE"/>
              </w:rPr>
            </w:pPr>
            <w:ins w:id="19996" w:author="Ross Norsworthy" w:date="2020-03-20T01:39:00Z">
              <w:r w:rsidRPr="00D515D7">
                <w:rPr>
                  <w:sz w:val="20"/>
                  <w:lang w:val="en-US" w:eastAsia="de-DE"/>
                </w:rPr>
                <w:t>Logical Channels 24-47 definition, frequency pairs C and D</w:t>
              </w:r>
            </w:ins>
          </w:p>
          <w:p w14:paraId="15187902" w14:textId="0C157B22" w:rsidR="006D35FD" w:rsidRPr="00D515D7" w:rsidRDefault="006D35FD" w:rsidP="00FC7CF3">
            <w:pPr>
              <w:spacing w:before="20" w:after="60"/>
              <w:rPr>
                <w:ins w:id="19997" w:author="Ross Norsworthy" w:date="2020-03-20T01:39:00Z"/>
                <w:sz w:val="20"/>
                <w:lang w:val="en-US" w:eastAsia="de-DE"/>
              </w:rPr>
            </w:pPr>
            <w:ins w:id="19998" w:author="USA Editor 2021" w:date="2021-01-20T13:12:00Z">
              <w:r w:rsidRPr="00D515D7">
                <w:rPr>
                  <w:sz w:val="20"/>
                  <w:highlight w:val="green"/>
                  <w:lang w:val="en-US" w:eastAsia="de-DE"/>
                </w:rPr>
                <w:t>Type = 3</w:t>
              </w:r>
            </w:ins>
          </w:p>
        </w:tc>
      </w:tr>
      <w:tr w:rsidR="006D35FD" w:rsidRPr="00D515D7" w14:paraId="2DD222CF" w14:textId="77777777" w:rsidTr="00D515D7">
        <w:trPr>
          <w:ins w:id="19999" w:author="Ross Norsworthy" w:date="2020-03-20T01:39:00Z"/>
        </w:trPr>
        <w:tc>
          <w:tcPr>
            <w:tcW w:w="978" w:type="dxa"/>
          </w:tcPr>
          <w:p w14:paraId="454E1E14" w14:textId="77777777" w:rsidR="006D35FD" w:rsidRPr="00D515D7" w:rsidRDefault="006D35FD" w:rsidP="00FC7CF3">
            <w:pPr>
              <w:spacing w:before="20" w:after="60"/>
              <w:rPr>
                <w:ins w:id="20000" w:author="Ross Norsworthy" w:date="2020-03-20T01:39:00Z"/>
                <w:sz w:val="20"/>
                <w:lang w:val="en-US" w:eastAsia="de-DE"/>
              </w:rPr>
            </w:pPr>
            <w:ins w:id="20001" w:author="Ross Norsworthy" w:date="2020-03-20T01:39:00Z">
              <w:r w:rsidRPr="00D515D7">
                <w:rPr>
                  <w:sz w:val="20"/>
                  <w:lang w:val="en-US" w:eastAsia="de-DE"/>
                </w:rPr>
                <w:t>2</w:t>
              </w:r>
            </w:ins>
          </w:p>
        </w:tc>
        <w:tc>
          <w:tcPr>
            <w:tcW w:w="838" w:type="dxa"/>
          </w:tcPr>
          <w:p w14:paraId="44EB64CE" w14:textId="77777777" w:rsidR="006D35FD" w:rsidRPr="00D515D7" w:rsidRDefault="006D35FD" w:rsidP="00FC7CF3">
            <w:pPr>
              <w:spacing w:before="20" w:after="60"/>
              <w:rPr>
                <w:ins w:id="20002" w:author="Ross Norsworthy" w:date="2020-03-20T01:39:00Z"/>
                <w:sz w:val="20"/>
                <w:lang w:val="en-US" w:eastAsia="de-DE"/>
              </w:rPr>
            </w:pPr>
            <w:ins w:id="20003" w:author="Ross Norsworthy" w:date="2020-03-20T01:39:00Z">
              <w:r w:rsidRPr="00D515D7">
                <w:rPr>
                  <w:sz w:val="20"/>
                  <w:lang w:val="en-US" w:eastAsia="de-DE"/>
                </w:rPr>
                <w:t>2</w:t>
              </w:r>
            </w:ins>
          </w:p>
        </w:tc>
        <w:tc>
          <w:tcPr>
            <w:tcW w:w="2003" w:type="dxa"/>
          </w:tcPr>
          <w:p w14:paraId="15870CAE" w14:textId="4321CEFE" w:rsidR="006D35FD" w:rsidRPr="00D515D7" w:rsidRDefault="006D35FD" w:rsidP="00FC7CF3">
            <w:pPr>
              <w:spacing w:before="20" w:after="60"/>
              <w:rPr>
                <w:ins w:id="20004" w:author="Ross Norsworthy" w:date="2020-03-20T01:39:00Z"/>
                <w:sz w:val="20"/>
                <w:lang w:val="en-US" w:eastAsia="de-DE"/>
              </w:rPr>
            </w:pPr>
            <w:ins w:id="20005" w:author="Ross Norsworthy" w:date="2020-03-20T01:39:00Z">
              <w:r w:rsidRPr="00D515D7">
                <w:rPr>
                  <w:sz w:val="20"/>
                  <w:lang w:val="en-US" w:eastAsia="de-DE"/>
                </w:rPr>
                <w:t xml:space="preserve">Downlink </w:t>
              </w:r>
            </w:ins>
            <w:ins w:id="20006" w:author="USA Editor 2021" w:date="2021-01-28T13:50:00Z">
              <w:r w:rsidR="00932EA9" w:rsidRPr="00D515D7">
                <w:rPr>
                  <w:sz w:val="20"/>
                  <w:highlight w:val="green"/>
                  <w:lang w:val="en-US" w:eastAsia="de-DE"/>
                </w:rPr>
                <w:t>center</w:t>
              </w:r>
              <w:r w:rsidR="00932EA9" w:rsidRPr="00D515D7">
                <w:rPr>
                  <w:sz w:val="20"/>
                  <w:lang w:val="en-US" w:eastAsia="de-DE"/>
                </w:rPr>
                <w:t xml:space="preserve"> </w:t>
              </w:r>
            </w:ins>
            <w:ins w:id="20007" w:author="Ross Norsworthy" w:date="2020-03-20T01:39:00Z">
              <w:r w:rsidRPr="00D515D7">
                <w:rPr>
                  <w:sz w:val="20"/>
                  <w:lang w:val="en-US" w:eastAsia="de-DE"/>
                </w:rPr>
                <w:t>frequency C</w:t>
              </w:r>
            </w:ins>
          </w:p>
        </w:tc>
        <w:tc>
          <w:tcPr>
            <w:tcW w:w="4752" w:type="dxa"/>
          </w:tcPr>
          <w:p w14:paraId="78FE1A84" w14:textId="6C8429B1" w:rsidR="006D35FD" w:rsidRPr="00D515D7" w:rsidRDefault="00932EA9" w:rsidP="00FC7CF3">
            <w:pPr>
              <w:spacing w:before="20" w:after="60"/>
              <w:rPr>
                <w:ins w:id="20008" w:author="Ross Norsworthy" w:date="2020-03-20T01:39:00Z"/>
                <w:sz w:val="20"/>
                <w:lang w:val="en-US"/>
              </w:rPr>
            </w:pPr>
            <w:ins w:id="20009" w:author="USA Editor 2021" w:date="2021-01-28T13:49:00Z">
              <w:r w:rsidRPr="00D515D7">
                <w:rPr>
                  <w:sz w:val="20"/>
                  <w:highlight w:val="green"/>
                  <w:lang w:val="en-US"/>
                </w:rPr>
                <w:t xml:space="preserve">Identification of center frequency use channel numbering scheme defined in Recommendation ITU-R M.1084. Channel bandwidth is not according to Recommendation ITU-R M.1084 and is defined in Field no 4. </w:t>
              </w:r>
            </w:ins>
            <w:ins w:id="20010" w:author="Ross Norsworthy" w:date="2020-03-20T01:39:00Z">
              <w:del w:id="20011" w:author="USA Editor 2021" w:date="2021-01-15T11:21:00Z">
                <w:r w:rsidR="006D35FD" w:rsidRPr="00D515D7" w:rsidDel="00926DAC">
                  <w:rPr>
                    <w:sz w:val="20"/>
                    <w:highlight w:val="green"/>
                    <w:lang w:val="en-US"/>
                  </w:rPr>
                  <w:delText>C</w:delText>
                </w:r>
              </w:del>
              <w:del w:id="20012" w:author="USA Editor 2021" w:date="2021-01-28T13:49:00Z">
                <w:r w:rsidR="006D35FD" w:rsidRPr="00D515D7" w:rsidDel="00932EA9">
                  <w:rPr>
                    <w:sz w:val="20"/>
                    <w:highlight w:val="green"/>
                    <w:lang w:val="en-US"/>
                  </w:rPr>
                  <w:delText xml:space="preserve">hannel number </w:delText>
                </w:r>
              </w:del>
              <w:del w:id="20013" w:author="USA Editor 2021" w:date="2021-01-15T11:21:00Z">
                <w:r w:rsidR="006D35FD" w:rsidRPr="00D515D7" w:rsidDel="00926DAC">
                  <w:rPr>
                    <w:sz w:val="20"/>
                    <w:highlight w:val="green"/>
                    <w:lang w:val="en-US"/>
                  </w:rPr>
                  <w:delText>as defined in</w:delText>
                </w:r>
              </w:del>
              <w:del w:id="20014" w:author="USA Editor 2021" w:date="2021-01-28T13:49:00Z">
                <w:r w:rsidR="006D35FD" w:rsidRPr="00D515D7" w:rsidDel="00932EA9">
                  <w:rPr>
                    <w:sz w:val="20"/>
                    <w:highlight w:val="green"/>
                    <w:lang w:val="en-US"/>
                  </w:rPr>
                  <w:delText xml:space="preserve"> ITU-R M.1084</w:delText>
                </w:r>
              </w:del>
            </w:ins>
          </w:p>
          <w:p w14:paraId="474C39B5" w14:textId="266A484C" w:rsidR="006D35FD" w:rsidRPr="00D515D7" w:rsidDel="00D35EA2" w:rsidRDefault="006D35FD">
            <w:pPr>
              <w:spacing w:before="20" w:after="60"/>
              <w:rPr>
                <w:ins w:id="20015" w:author="Ross Norsworthy" w:date="2020-03-20T01:39:00Z"/>
                <w:del w:id="20016" w:author="USA Editor 2021" w:date="2021-01-15T11:02:00Z"/>
                <w:sz w:val="20"/>
                <w:lang w:val="en-US"/>
              </w:rPr>
            </w:pPr>
            <w:ins w:id="20017" w:author="Ross Norsworthy" w:date="2020-03-20T01:39:00Z">
              <w:r w:rsidRPr="00D515D7">
                <w:rPr>
                  <w:sz w:val="20"/>
                  <w:lang w:val="en-US"/>
                </w:rPr>
                <w:t>Default:</w:t>
              </w:r>
            </w:ins>
            <w:ins w:id="20018" w:author="USA Editor 2021" w:date="2021-01-15T11:02:00Z">
              <w:r w:rsidRPr="00D515D7">
                <w:rPr>
                  <w:sz w:val="20"/>
                  <w:lang w:val="en-US"/>
                </w:rPr>
                <w:t xml:space="preserve"> </w:t>
              </w:r>
            </w:ins>
          </w:p>
          <w:p w14:paraId="524EA30E" w14:textId="25404A2A" w:rsidR="006D35FD" w:rsidRPr="00D515D7" w:rsidRDefault="006D35FD">
            <w:pPr>
              <w:spacing w:before="20" w:after="60"/>
              <w:rPr>
                <w:ins w:id="20019" w:author="Ross Norsworthy" w:date="2020-03-20T01:39:00Z"/>
                <w:sz w:val="20"/>
                <w:lang w:val="en-US"/>
              </w:rPr>
            </w:pPr>
            <w:ins w:id="20020" w:author="Ross Norsworthy" w:date="2020-03-20T01:39:00Z">
              <w:r w:rsidRPr="00D515D7">
                <w:rPr>
                  <w:sz w:val="20"/>
                  <w:lang w:val="en-US"/>
                </w:rPr>
                <w:t xml:space="preserve">2284: 161.8375 MHz </w:t>
              </w:r>
              <w:del w:id="20021" w:author="USA Editor 2021" w:date="2021-01-28T13:50:00Z">
                <w:r w:rsidRPr="00932EA9" w:rsidDel="00932EA9">
                  <w:rPr>
                    <w:sz w:val="20"/>
                    <w:highlight w:val="green"/>
                    <w:lang w:val="en-US"/>
                    <w:rPrChange w:id="20022" w:author="USA Editor 2021" w:date="2021-01-28T13:51:00Z">
                      <w:rPr>
                        <w:sz w:val="20"/>
                        <w:lang w:val="da-DK"/>
                      </w:rPr>
                    </w:rPrChange>
                  </w:rPr>
                  <w:delText>(100kHz bandwidth)</w:delText>
                </w:r>
              </w:del>
            </w:ins>
          </w:p>
        </w:tc>
      </w:tr>
      <w:tr w:rsidR="006D35FD" w:rsidRPr="00932EA9" w14:paraId="65F030DC" w14:textId="77777777" w:rsidTr="00D515D7">
        <w:trPr>
          <w:ins w:id="20023" w:author="Ross Norsworthy" w:date="2020-03-20T01:39:00Z"/>
        </w:trPr>
        <w:tc>
          <w:tcPr>
            <w:tcW w:w="978" w:type="dxa"/>
          </w:tcPr>
          <w:p w14:paraId="718E270E" w14:textId="77777777" w:rsidR="006D35FD" w:rsidRPr="00D515D7" w:rsidRDefault="006D35FD" w:rsidP="00FC7CF3">
            <w:pPr>
              <w:spacing w:before="20" w:after="60"/>
              <w:rPr>
                <w:ins w:id="20024" w:author="Ross Norsworthy" w:date="2020-03-20T01:39:00Z"/>
                <w:sz w:val="20"/>
                <w:lang w:val="en-US" w:eastAsia="de-DE"/>
              </w:rPr>
            </w:pPr>
            <w:ins w:id="20025" w:author="Ross Norsworthy" w:date="2020-03-20T01:39:00Z">
              <w:r w:rsidRPr="00D515D7">
                <w:rPr>
                  <w:sz w:val="20"/>
                  <w:lang w:val="en-US" w:eastAsia="de-DE"/>
                </w:rPr>
                <w:t>3</w:t>
              </w:r>
            </w:ins>
          </w:p>
        </w:tc>
        <w:tc>
          <w:tcPr>
            <w:tcW w:w="838" w:type="dxa"/>
          </w:tcPr>
          <w:p w14:paraId="5D0E721D" w14:textId="77777777" w:rsidR="006D35FD" w:rsidRPr="00D515D7" w:rsidRDefault="006D35FD" w:rsidP="00FC7CF3">
            <w:pPr>
              <w:spacing w:before="20" w:after="60"/>
              <w:rPr>
                <w:ins w:id="20026" w:author="Ross Norsworthy" w:date="2020-03-20T01:39:00Z"/>
                <w:sz w:val="20"/>
                <w:lang w:val="en-US" w:eastAsia="de-DE"/>
              </w:rPr>
            </w:pPr>
            <w:ins w:id="20027" w:author="Ross Norsworthy" w:date="2020-03-20T01:39:00Z">
              <w:r w:rsidRPr="00D515D7">
                <w:rPr>
                  <w:sz w:val="20"/>
                  <w:lang w:val="en-US" w:eastAsia="de-DE"/>
                </w:rPr>
                <w:t>2</w:t>
              </w:r>
            </w:ins>
          </w:p>
        </w:tc>
        <w:tc>
          <w:tcPr>
            <w:tcW w:w="2003" w:type="dxa"/>
          </w:tcPr>
          <w:p w14:paraId="0E3CB7F3" w14:textId="1E613EFB" w:rsidR="006D35FD" w:rsidRPr="00D515D7" w:rsidRDefault="006D35FD" w:rsidP="00FC7CF3">
            <w:pPr>
              <w:spacing w:before="20" w:after="60"/>
              <w:rPr>
                <w:ins w:id="20028" w:author="Ross Norsworthy" w:date="2020-03-20T01:39:00Z"/>
                <w:sz w:val="20"/>
                <w:lang w:val="en-US" w:eastAsia="de-DE"/>
              </w:rPr>
            </w:pPr>
            <w:ins w:id="20029" w:author="Ross Norsworthy" w:date="2020-03-20T01:39:00Z">
              <w:r w:rsidRPr="00D515D7">
                <w:rPr>
                  <w:sz w:val="20"/>
                  <w:lang w:val="en-US" w:eastAsia="de-DE"/>
                </w:rPr>
                <w:t>Uplink</w:t>
              </w:r>
            </w:ins>
            <w:ins w:id="20030" w:author="USA Editor 2021" w:date="2021-01-28T13:50:00Z">
              <w:r w:rsidR="00932EA9" w:rsidRPr="00D515D7">
                <w:rPr>
                  <w:sz w:val="20"/>
                  <w:lang w:val="en-US" w:eastAsia="de-DE"/>
                </w:rPr>
                <w:t xml:space="preserve"> </w:t>
              </w:r>
              <w:r w:rsidR="00932EA9" w:rsidRPr="00D515D7">
                <w:rPr>
                  <w:sz w:val="20"/>
                  <w:highlight w:val="green"/>
                  <w:lang w:val="en-US" w:eastAsia="de-DE"/>
                </w:rPr>
                <w:t>center</w:t>
              </w:r>
            </w:ins>
            <w:ins w:id="20031" w:author="Ross Norsworthy" w:date="2020-03-20T01:39:00Z">
              <w:r w:rsidRPr="00D515D7">
                <w:rPr>
                  <w:sz w:val="20"/>
                  <w:lang w:val="en-US" w:eastAsia="de-DE"/>
                </w:rPr>
                <w:t xml:space="preserve"> frequency C</w:t>
              </w:r>
            </w:ins>
          </w:p>
        </w:tc>
        <w:tc>
          <w:tcPr>
            <w:tcW w:w="4752" w:type="dxa"/>
          </w:tcPr>
          <w:p w14:paraId="4A69B0F4" w14:textId="4950776A" w:rsidR="006D35FD" w:rsidRPr="00D515D7" w:rsidRDefault="00932EA9" w:rsidP="00FC7CF3">
            <w:pPr>
              <w:spacing w:before="20" w:after="60"/>
              <w:rPr>
                <w:ins w:id="20032" w:author="Ross Norsworthy" w:date="2020-03-20T01:39:00Z"/>
                <w:sz w:val="20"/>
                <w:lang w:val="en-US"/>
              </w:rPr>
            </w:pPr>
            <w:ins w:id="20033" w:author="USA Editor 2021" w:date="2021-01-28T13:50:00Z">
              <w:r w:rsidRPr="00D515D7">
                <w:rPr>
                  <w:sz w:val="20"/>
                  <w:highlight w:val="green"/>
                  <w:lang w:val="en-US"/>
                </w:rPr>
                <w:t xml:space="preserve">Identification of center frequency use channel numbering scheme defined in Recommendation ITU-R M.1084. Channel bandwidth is not according to Recommendation ITU-R M.1084 and is defined in Field no 4. </w:t>
              </w:r>
            </w:ins>
            <w:ins w:id="20034" w:author="Ross Norsworthy" w:date="2020-03-20T01:39:00Z">
              <w:del w:id="20035" w:author="USA Editor 2021" w:date="2021-01-15T11:21:00Z">
                <w:r w:rsidR="006D35FD" w:rsidRPr="00D515D7" w:rsidDel="00926DAC">
                  <w:rPr>
                    <w:sz w:val="20"/>
                    <w:highlight w:val="green"/>
                    <w:lang w:val="en-US"/>
                  </w:rPr>
                  <w:delText>C</w:delText>
                </w:r>
              </w:del>
              <w:del w:id="20036" w:author="USA Editor 2021" w:date="2021-01-28T13:50:00Z">
                <w:r w:rsidR="006D35FD" w:rsidRPr="00D515D7" w:rsidDel="00932EA9">
                  <w:rPr>
                    <w:sz w:val="20"/>
                    <w:highlight w:val="green"/>
                    <w:lang w:val="en-US"/>
                  </w:rPr>
                  <w:delText xml:space="preserve">hannel number </w:delText>
                </w:r>
              </w:del>
              <w:del w:id="20037" w:author="USA Editor 2021" w:date="2021-01-15T11:22:00Z">
                <w:r w:rsidR="006D35FD" w:rsidRPr="00D515D7" w:rsidDel="00926DAC">
                  <w:rPr>
                    <w:sz w:val="20"/>
                    <w:highlight w:val="green"/>
                    <w:lang w:val="en-US"/>
                  </w:rPr>
                  <w:delText>as defined in</w:delText>
                </w:r>
              </w:del>
              <w:del w:id="20038" w:author="USA Editor 2021" w:date="2021-01-28T13:50:00Z">
                <w:r w:rsidR="006D35FD" w:rsidRPr="00D515D7" w:rsidDel="00932EA9">
                  <w:rPr>
                    <w:sz w:val="20"/>
                    <w:highlight w:val="green"/>
                    <w:lang w:val="en-US"/>
                  </w:rPr>
                  <w:delText xml:space="preserve"> ITU-R M.1084</w:delText>
                </w:r>
              </w:del>
            </w:ins>
          </w:p>
          <w:p w14:paraId="53B66C03" w14:textId="63FC654D" w:rsidR="006D35FD" w:rsidRPr="00D515D7" w:rsidDel="00D35EA2" w:rsidRDefault="006D35FD">
            <w:pPr>
              <w:spacing w:before="20" w:after="60"/>
              <w:rPr>
                <w:ins w:id="20039" w:author="Ross Norsworthy" w:date="2020-03-20T01:39:00Z"/>
                <w:del w:id="20040" w:author="USA Editor 2021" w:date="2021-01-15T11:02:00Z"/>
                <w:sz w:val="20"/>
                <w:lang w:val="en-US"/>
              </w:rPr>
            </w:pPr>
            <w:ins w:id="20041" w:author="Ross Norsworthy" w:date="2020-03-20T01:39:00Z">
              <w:r w:rsidRPr="00D515D7">
                <w:rPr>
                  <w:sz w:val="20"/>
                  <w:lang w:val="en-US"/>
                </w:rPr>
                <w:t>Default:</w:t>
              </w:r>
            </w:ins>
            <w:ins w:id="20042" w:author="USA Editor 2021" w:date="2021-01-15T11:02:00Z">
              <w:r w:rsidRPr="00D515D7">
                <w:rPr>
                  <w:sz w:val="20"/>
                  <w:lang w:val="en-US"/>
                </w:rPr>
                <w:t xml:space="preserve"> </w:t>
              </w:r>
            </w:ins>
          </w:p>
          <w:p w14:paraId="185A9419" w14:textId="77777777" w:rsidR="006D35FD" w:rsidRPr="00D515D7" w:rsidRDefault="006D35FD">
            <w:pPr>
              <w:spacing w:before="20" w:after="60"/>
              <w:rPr>
                <w:ins w:id="20043" w:author="Ross Norsworthy" w:date="2020-03-20T01:39:00Z"/>
                <w:sz w:val="20"/>
                <w:lang w:val="en-US"/>
              </w:rPr>
            </w:pPr>
            <w:ins w:id="20044" w:author="Ross Norsworthy" w:date="2020-03-20T01:39:00Z">
              <w:r w:rsidRPr="00D515D7">
                <w:rPr>
                  <w:sz w:val="20"/>
                  <w:lang w:val="en-US"/>
                </w:rPr>
                <w:t xml:space="preserve">1225: 157.2625 MHz </w:t>
              </w:r>
              <w:del w:id="20045" w:author="USA Editor 2021" w:date="2021-01-28T13:51:00Z">
                <w:r w:rsidRPr="00932EA9" w:rsidDel="00932EA9">
                  <w:rPr>
                    <w:sz w:val="20"/>
                    <w:highlight w:val="green"/>
                    <w:lang w:val="en-US"/>
                    <w:rPrChange w:id="20046" w:author="USA Editor 2021" w:date="2021-01-28T13:51:00Z">
                      <w:rPr>
                        <w:sz w:val="20"/>
                        <w:lang w:val="da-DK"/>
                      </w:rPr>
                    </w:rPrChange>
                  </w:rPr>
                  <w:delText>(50kHz bandwidth)</w:delText>
                </w:r>
              </w:del>
            </w:ins>
          </w:p>
        </w:tc>
      </w:tr>
      <w:tr w:rsidR="006D35FD" w:rsidRPr="00D515D7" w14:paraId="2A9CFC06" w14:textId="77777777" w:rsidTr="00D515D7">
        <w:trPr>
          <w:ins w:id="20047" w:author="Ross Norsworthy" w:date="2020-03-20T01:39:00Z"/>
        </w:trPr>
        <w:tc>
          <w:tcPr>
            <w:tcW w:w="978" w:type="dxa"/>
          </w:tcPr>
          <w:p w14:paraId="4A8F6773" w14:textId="77777777" w:rsidR="006D35FD" w:rsidRPr="00932EA9" w:rsidRDefault="006D35FD" w:rsidP="00FC7CF3">
            <w:pPr>
              <w:spacing w:before="20" w:after="60"/>
              <w:rPr>
                <w:ins w:id="20048" w:author="Ross Norsworthy" w:date="2020-03-20T01:39:00Z"/>
                <w:sz w:val="20"/>
                <w:lang w:val="en-US" w:eastAsia="de-DE"/>
                <w:rPrChange w:id="20049" w:author="USA Editor 2021" w:date="2021-01-28T13:51:00Z">
                  <w:rPr>
                    <w:ins w:id="20050" w:author="Ross Norsworthy" w:date="2020-03-20T01:39:00Z"/>
                    <w:sz w:val="20"/>
                    <w:lang w:eastAsia="de-DE"/>
                  </w:rPr>
                </w:rPrChange>
              </w:rPr>
            </w:pPr>
            <w:ins w:id="20051" w:author="Ross Norsworthy" w:date="2020-03-20T01:39:00Z">
              <w:r w:rsidRPr="00932EA9">
                <w:rPr>
                  <w:sz w:val="20"/>
                  <w:lang w:val="en-US" w:eastAsia="de-DE"/>
                  <w:rPrChange w:id="20052" w:author="USA Editor 2021" w:date="2021-01-28T13:51:00Z">
                    <w:rPr>
                      <w:sz w:val="20"/>
                      <w:lang w:eastAsia="de-DE"/>
                    </w:rPr>
                  </w:rPrChange>
                </w:rPr>
                <w:t>4</w:t>
              </w:r>
            </w:ins>
          </w:p>
        </w:tc>
        <w:tc>
          <w:tcPr>
            <w:tcW w:w="838" w:type="dxa"/>
          </w:tcPr>
          <w:p w14:paraId="2FB334FC" w14:textId="77777777" w:rsidR="006D35FD" w:rsidRPr="00932EA9" w:rsidRDefault="006D35FD" w:rsidP="00FC7CF3">
            <w:pPr>
              <w:spacing w:before="20" w:after="60"/>
              <w:rPr>
                <w:ins w:id="20053" w:author="Ross Norsworthy" w:date="2020-03-20T01:39:00Z"/>
                <w:sz w:val="20"/>
                <w:lang w:val="en-US" w:eastAsia="de-DE"/>
                <w:rPrChange w:id="20054" w:author="USA Editor 2021" w:date="2021-01-28T13:51:00Z">
                  <w:rPr>
                    <w:ins w:id="20055" w:author="Ross Norsworthy" w:date="2020-03-20T01:39:00Z"/>
                    <w:sz w:val="20"/>
                    <w:lang w:eastAsia="de-DE"/>
                  </w:rPr>
                </w:rPrChange>
              </w:rPr>
            </w:pPr>
            <w:ins w:id="20056" w:author="Ross Norsworthy" w:date="2020-03-20T01:39:00Z">
              <w:r w:rsidRPr="00932EA9">
                <w:rPr>
                  <w:sz w:val="20"/>
                  <w:lang w:val="en-US" w:eastAsia="de-DE"/>
                  <w:rPrChange w:id="20057" w:author="USA Editor 2021" w:date="2021-01-28T13:51:00Z">
                    <w:rPr>
                      <w:sz w:val="20"/>
                      <w:lang w:eastAsia="de-DE"/>
                    </w:rPr>
                  </w:rPrChange>
                </w:rPr>
                <w:t>1</w:t>
              </w:r>
            </w:ins>
          </w:p>
        </w:tc>
        <w:tc>
          <w:tcPr>
            <w:tcW w:w="2003" w:type="dxa"/>
          </w:tcPr>
          <w:p w14:paraId="09047267" w14:textId="07C20B67" w:rsidR="006D35FD" w:rsidRPr="00D515D7" w:rsidRDefault="006D35FD" w:rsidP="00FC7CF3">
            <w:pPr>
              <w:spacing w:before="20" w:after="60"/>
              <w:rPr>
                <w:ins w:id="20058" w:author="Ross Norsworthy" w:date="2020-03-20T01:39:00Z"/>
                <w:sz w:val="20"/>
                <w:lang w:val="en-US" w:eastAsia="de-DE"/>
              </w:rPr>
            </w:pPr>
            <w:ins w:id="20059" w:author="Ross Norsworthy" w:date="2020-03-20T01:39:00Z">
              <w:r w:rsidRPr="00932EA9">
                <w:rPr>
                  <w:sz w:val="20"/>
                  <w:lang w:val="en-US" w:eastAsia="de-DE"/>
                  <w:rPrChange w:id="20060" w:author="USA Editor 2021" w:date="2021-01-28T13:51:00Z">
                    <w:rPr>
                      <w:sz w:val="20"/>
                      <w:lang w:eastAsia="de-DE"/>
                    </w:rPr>
                  </w:rPrChange>
                </w:rPr>
                <w:t>Downlink and uplink bandwidth</w:t>
              </w:r>
            </w:ins>
            <w:ins w:id="20061" w:author="USA Editor 2021" w:date="2021-01-28T14:01:00Z">
              <w:r w:rsidR="00131168">
                <w:rPr>
                  <w:sz w:val="20"/>
                  <w:lang w:val="en-US" w:eastAsia="de-DE"/>
                </w:rPr>
                <w:t xml:space="preserve"> </w:t>
              </w:r>
              <w:r w:rsidR="00131168" w:rsidRPr="00D515D7">
                <w:rPr>
                  <w:sz w:val="20"/>
                  <w:highlight w:val="green"/>
                  <w:lang w:val="en-US" w:eastAsia="de-DE"/>
                </w:rPr>
                <w:t>C</w:t>
              </w:r>
            </w:ins>
          </w:p>
        </w:tc>
        <w:tc>
          <w:tcPr>
            <w:tcW w:w="4752" w:type="dxa"/>
          </w:tcPr>
          <w:p w14:paraId="0AA59E81" w14:textId="77777777" w:rsidR="006D35FD" w:rsidRPr="00D515D7" w:rsidRDefault="006D35FD" w:rsidP="00FC7CF3">
            <w:pPr>
              <w:spacing w:before="20" w:after="60"/>
              <w:rPr>
                <w:ins w:id="20062" w:author="Ross Norsworthy" w:date="2020-03-20T01:39:00Z"/>
                <w:sz w:val="20"/>
                <w:lang w:val="en-US" w:eastAsia="de-DE"/>
              </w:rPr>
            </w:pPr>
            <w:ins w:id="20063" w:author="Ross Norsworthy" w:date="2020-03-20T01:39:00Z">
              <w:r w:rsidRPr="00D515D7">
                <w:rPr>
                  <w:sz w:val="20"/>
                  <w:lang w:val="en-US" w:eastAsia="de-DE"/>
                </w:rPr>
                <w:t xml:space="preserve">First 4 bits defines downlink bandwidth. </w:t>
              </w:r>
            </w:ins>
          </w:p>
          <w:p w14:paraId="0EBE807A" w14:textId="77777777" w:rsidR="006D35FD" w:rsidRPr="00D515D7" w:rsidRDefault="006D35FD" w:rsidP="00FC7CF3">
            <w:pPr>
              <w:spacing w:before="20" w:after="60"/>
              <w:rPr>
                <w:ins w:id="20064" w:author="Ross Norsworthy" w:date="2020-03-20T01:39:00Z"/>
                <w:sz w:val="20"/>
                <w:lang w:val="en-US" w:eastAsia="de-DE"/>
              </w:rPr>
            </w:pPr>
            <w:ins w:id="20065" w:author="Ross Norsworthy" w:date="2020-03-20T01:39:00Z">
              <w:r w:rsidRPr="00D515D7">
                <w:rPr>
                  <w:sz w:val="20"/>
                  <w:lang w:val="en-US" w:eastAsia="de-DE"/>
                </w:rPr>
                <w:t>2: 100 kHz (default)</w:t>
              </w:r>
            </w:ins>
          </w:p>
          <w:p w14:paraId="3D5371FB" w14:textId="77777777" w:rsidR="006D35FD" w:rsidRPr="00D515D7" w:rsidRDefault="006D35FD" w:rsidP="00FC7CF3">
            <w:pPr>
              <w:spacing w:before="20" w:after="60"/>
              <w:rPr>
                <w:ins w:id="20066" w:author="Ross Norsworthy" w:date="2020-03-20T01:39:00Z"/>
                <w:sz w:val="20"/>
                <w:lang w:val="en-US" w:eastAsia="de-DE"/>
              </w:rPr>
            </w:pPr>
            <w:ins w:id="20067" w:author="Ross Norsworthy" w:date="2020-03-20T01:39:00Z">
              <w:r w:rsidRPr="00D515D7">
                <w:rPr>
                  <w:sz w:val="20"/>
                  <w:lang w:val="en-US" w:eastAsia="de-DE"/>
                </w:rPr>
                <w:t>Last 4 bits define uplink bandwidth</w:t>
              </w:r>
            </w:ins>
          </w:p>
          <w:p w14:paraId="454883B9" w14:textId="77777777" w:rsidR="006D35FD" w:rsidRPr="00D515D7" w:rsidRDefault="006D35FD" w:rsidP="00FC7CF3">
            <w:pPr>
              <w:spacing w:before="20" w:after="60"/>
              <w:rPr>
                <w:ins w:id="20068" w:author="Ross Norsworthy" w:date="2020-03-20T01:39:00Z"/>
                <w:sz w:val="20"/>
                <w:lang w:val="en-US" w:eastAsia="de-DE"/>
              </w:rPr>
            </w:pPr>
            <w:ins w:id="20069" w:author="Ross Norsworthy" w:date="2020-03-20T01:39:00Z">
              <w:r w:rsidRPr="00D515D7">
                <w:rPr>
                  <w:sz w:val="20"/>
                  <w:lang w:val="en-US" w:eastAsia="de-DE"/>
                </w:rPr>
                <w:t>1: 50 kHz (default)</w:t>
              </w:r>
            </w:ins>
          </w:p>
          <w:p w14:paraId="09F22C5F" w14:textId="77777777" w:rsidR="006D35FD" w:rsidRPr="00D515D7" w:rsidRDefault="006D35FD" w:rsidP="00FC7CF3">
            <w:pPr>
              <w:spacing w:before="20" w:after="60"/>
              <w:rPr>
                <w:ins w:id="20070" w:author="Ross Norsworthy" w:date="2020-03-20T01:39:00Z"/>
                <w:sz w:val="20"/>
                <w:lang w:val="en-US" w:eastAsia="de-DE"/>
              </w:rPr>
            </w:pPr>
            <w:ins w:id="20071" w:author="Ross Norsworthy" w:date="2020-03-20T01:39:00Z">
              <w:r w:rsidRPr="00D515D7">
                <w:rPr>
                  <w:sz w:val="20"/>
                  <w:lang w:val="en-US" w:eastAsia="de-DE"/>
                </w:rPr>
                <w:t>See “SBB Fragment 2” for more details.</w:t>
              </w:r>
            </w:ins>
          </w:p>
        </w:tc>
      </w:tr>
      <w:tr w:rsidR="006D35FD" w:rsidRPr="00932EA9" w14:paraId="083D29B5" w14:textId="77777777" w:rsidTr="00D515D7">
        <w:trPr>
          <w:ins w:id="20072" w:author="Ross Norsworthy" w:date="2020-03-20T01:39:00Z"/>
        </w:trPr>
        <w:tc>
          <w:tcPr>
            <w:tcW w:w="978" w:type="dxa"/>
          </w:tcPr>
          <w:p w14:paraId="637D3EE8" w14:textId="77777777" w:rsidR="006D35FD" w:rsidRPr="00D515D7" w:rsidRDefault="006D35FD" w:rsidP="00FC7CF3">
            <w:pPr>
              <w:spacing w:before="20" w:after="60"/>
              <w:rPr>
                <w:ins w:id="20073" w:author="Ross Norsworthy" w:date="2020-03-20T01:39:00Z"/>
                <w:sz w:val="20"/>
                <w:lang w:val="en-US" w:eastAsia="de-DE"/>
              </w:rPr>
            </w:pPr>
            <w:ins w:id="20074" w:author="Ross Norsworthy" w:date="2020-03-20T01:39:00Z">
              <w:r w:rsidRPr="00D515D7">
                <w:rPr>
                  <w:sz w:val="20"/>
                  <w:lang w:val="en-US" w:eastAsia="de-DE"/>
                </w:rPr>
                <w:t>5</w:t>
              </w:r>
            </w:ins>
          </w:p>
        </w:tc>
        <w:tc>
          <w:tcPr>
            <w:tcW w:w="838" w:type="dxa"/>
          </w:tcPr>
          <w:p w14:paraId="62ED8AEF" w14:textId="77777777" w:rsidR="006D35FD" w:rsidRPr="00D515D7" w:rsidRDefault="006D35FD" w:rsidP="00FC7CF3">
            <w:pPr>
              <w:spacing w:before="20" w:after="60"/>
              <w:rPr>
                <w:ins w:id="20075" w:author="Ross Norsworthy" w:date="2020-03-20T01:39:00Z"/>
                <w:sz w:val="20"/>
                <w:lang w:val="en-US" w:eastAsia="de-DE"/>
              </w:rPr>
            </w:pPr>
            <w:ins w:id="20076" w:author="Ross Norsworthy" w:date="2020-03-20T01:39:00Z">
              <w:r w:rsidRPr="00D515D7">
                <w:rPr>
                  <w:sz w:val="20"/>
                  <w:lang w:val="en-US" w:eastAsia="de-DE"/>
                </w:rPr>
                <w:t>6</w:t>
              </w:r>
            </w:ins>
          </w:p>
        </w:tc>
        <w:tc>
          <w:tcPr>
            <w:tcW w:w="2003" w:type="dxa"/>
          </w:tcPr>
          <w:p w14:paraId="4DF7CC37" w14:textId="309C77FA" w:rsidR="006D35FD" w:rsidRPr="00D515D7" w:rsidRDefault="006D35FD" w:rsidP="00FC7CF3">
            <w:pPr>
              <w:spacing w:before="20" w:after="60"/>
              <w:rPr>
                <w:ins w:id="20077" w:author="Ross Norsworthy" w:date="2020-03-20T01:39:00Z"/>
                <w:sz w:val="20"/>
                <w:lang w:val="en-US" w:eastAsia="de-DE"/>
              </w:rPr>
            </w:pPr>
            <w:ins w:id="20078" w:author="Ross Norsworthy" w:date="2020-03-20T01:39:00Z">
              <w:r w:rsidRPr="00D515D7">
                <w:rPr>
                  <w:sz w:val="20"/>
                  <w:lang w:val="en-US" w:eastAsia="de-DE"/>
                </w:rPr>
                <w:t>Logical channel slot sizes</w:t>
              </w:r>
            </w:ins>
            <w:ins w:id="20079" w:author="USA Editor 2021" w:date="2021-01-28T14:01:00Z">
              <w:r w:rsidR="00131168">
                <w:rPr>
                  <w:sz w:val="20"/>
                  <w:lang w:val="en-US" w:eastAsia="de-DE"/>
                </w:rPr>
                <w:t xml:space="preserve"> </w:t>
              </w:r>
              <w:r w:rsidR="00131168" w:rsidRPr="00D515D7">
                <w:rPr>
                  <w:sz w:val="20"/>
                  <w:highlight w:val="green"/>
                  <w:lang w:val="en-US" w:eastAsia="de-DE"/>
                </w:rPr>
                <w:t>C</w:t>
              </w:r>
            </w:ins>
          </w:p>
        </w:tc>
        <w:tc>
          <w:tcPr>
            <w:tcW w:w="4752" w:type="dxa"/>
          </w:tcPr>
          <w:p w14:paraId="36622835" w14:textId="77777777" w:rsidR="006D35FD" w:rsidRPr="00D515D7" w:rsidRDefault="006D35FD" w:rsidP="00FC7CF3">
            <w:pPr>
              <w:spacing w:before="20" w:after="60"/>
              <w:rPr>
                <w:ins w:id="20080" w:author="Ross Norsworthy" w:date="2020-03-20T01:39:00Z"/>
                <w:sz w:val="20"/>
                <w:lang w:val="en-US" w:eastAsia="de-DE"/>
              </w:rPr>
            </w:pPr>
            <w:ins w:id="20081" w:author="Ross Norsworthy" w:date="2020-03-20T01:39:00Z">
              <w:r w:rsidRPr="00D515D7">
                <w:rPr>
                  <w:sz w:val="20"/>
                  <w:lang w:val="en-US" w:eastAsia="de-DE"/>
                </w:rPr>
                <w:t>Up to 12 LCs on a frequency pair 1, multiple of 15 slots, 4 bits per LC (max size 15x15=225 slots)</w:t>
              </w:r>
            </w:ins>
          </w:p>
          <w:p w14:paraId="6EAD4501" w14:textId="77777777" w:rsidR="006D35FD" w:rsidRPr="00D515D7" w:rsidRDefault="006D35FD" w:rsidP="00FC7CF3">
            <w:pPr>
              <w:spacing w:before="20" w:after="60"/>
              <w:rPr>
                <w:ins w:id="20082" w:author="Ross Norsworthy" w:date="2020-03-20T01:39:00Z"/>
                <w:sz w:val="20"/>
                <w:lang w:val="en-US" w:eastAsia="de-DE"/>
              </w:rPr>
            </w:pPr>
            <w:ins w:id="20083" w:author="Ross Norsworthy" w:date="2020-03-20T01:39:00Z">
              <w:r w:rsidRPr="00D515D7">
                <w:rPr>
                  <w:sz w:val="20"/>
                  <w:lang w:val="en-US" w:eastAsia="de-DE"/>
                </w:rPr>
                <w:t>Default SBB slot sizes. 90, 90, 30, 90, 90, 90, 90, 30, 30, 180, 0, 0. The slot sizes except SBB are repeated until frame is full (2250 slots)</w:t>
              </w:r>
            </w:ins>
          </w:p>
        </w:tc>
      </w:tr>
      <w:tr w:rsidR="006D35FD" w:rsidRPr="00D515D7" w14:paraId="1ED357DE" w14:textId="77777777" w:rsidTr="00D515D7">
        <w:trPr>
          <w:ins w:id="20084" w:author="Ross Norsworthy" w:date="2020-03-20T01:39:00Z"/>
        </w:trPr>
        <w:tc>
          <w:tcPr>
            <w:tcW w:w="978" w:type="dxa"/>
          </w:tcPr>
          <w:p w14:paraId="2D75BF6D" w14:textId="77777777" w:rsidR="006D35FD" w:rsidRPr="00932EA9" w:rsidRDefault="006D35FD" w:rsidP="00FC7CF3">
            <w:pPr>
              <w:spacing w:before="20" w:after="60"/>
              <w:rPr>
                <w:ins w:id="20085" w:author="Ross Norsworthy" w:date="2020-03-20T01:39:00Z"/>
                <w:sz w:val="20"/>
                <w:lang w:val="en-US" w:eastAsia="de-DE"/>
                <w:rPrChange w:id="20086" w:author="USA Editor 2021" w:date="2021-01-28T13:51:00Z">
                  <w:rPr>
                    <w:ins w:id="20087" w:author="Ross Norsworthy" w:date="2020-03-20T01:39:00Z"/>
                    <w:sz w:val="20"/>
                    <w:lang w:eastAsia="de-DE"/>
                  </w:rPr>
                </w:rPrChange>
              </w:rPr>
            </w:pPr>
            <w:ins w:id="20088" w:author="Ross Norsworthy" w:date="2020-03-20T01:39:00Z">
              <w:r w:rsidRPr="00932EA9">
                <w:rPr>
                  <w:sz w:val="20"/>
                  <w:lang w:val="en-US" w:eastAsia="de-DE"/>
                  <w:rPrChange w:id="20089" w:author="USA Editor 2021" w:date="2021-01-28T13:51:00Z">
                    <w:rPr>
                      <w:sz w:val="20"/>
                      <w:lang w:eastAsia="de-DE"/>
                    </w:rPr>
                  </w:rPrChange>
                </w:rPr>
                <w:t>6</w:t>
              </w:r>
            </w:ins>
          </w:p>
        </w:tc>
        <w:tc>
          <w:tcPr>
            <w:tcW w:w="838" w:type="dxa"/>
          </w:tcPr>
          <w:p w14:paraId="65B277B3" w14:textId="77777777" w:rsidR="006D35FD" w:rsidRPr="00932EA9" w:rsidRDefault="006D35FD" w:rsidP="00FC7CF3">
            <w:pPr>
              <w:spacing w:before="20" w:after="60"/>
              <w:rPr>
                <w:ins w:id="20090" w:author="Ross Norsworthy" w:date="2020-03-20T01:39:00Z"/>
                <w:sz w:val="20"/>
                <w:lang w:val="en-US" w:eastAsia="de-DE"/>
                <w:rPrChange w:id="20091" w:author="USA Editor 2021" w:date="2021-01-28T13:51:00Z">
                  <w:rPr>
                    <w:ins w:id="20092" w:author="Ross Norsworthy" w:date="2020-03-20T01:39:00Z"/>
                    <w:sz w:val="20"/>
                    <w:lang w:eastAsia="de-DE"/>
                  </w:rPr>
                </w:rPrChange>
              </w:rPr>
            </w:pPr>
            <w:ins w:id="20093" w:author="Ross Norsworthy" w:date="2020-03-20T01:39:00Z">
              <w:r w:rsidRPr="00932EA9">
                <w:rPr>
                  <w:sz w:val="20"/>
                  <w:lang w:val="en-US" w:eastAsia="de-DE"/>
                  <w:rPrChange w:id="20094" w:author="USA Editor 2021" w:date="2021-01-28T13:51:00Z">
                    <w:rPr>
                      <w:sz w:val="20"/>
                      <w:lang w:eastAsia="de-DE"/>
                    </w:rPr>
                  </w:rPrChange>
                </w:rPr>
                <w:t>6</w:t>
              </w:r>
            </w:ins>
          </w:p>
        </w:tc>
        <w:tc>
          <w:tcPr>
            <w:tcW w:w="2003" w:type="dxa"/>
          </w:tcPr>
          <w:p w14:paraId="0AA70039" w14:textId="68C2E970" w:rsidR="006D35FD" w:rsidRPr="00D515D7" w:rsidRDefault="006D35FD" w:rsidP="00FC7CF3">
            <w:pPr>
              <w:spacing w:before="20" w:after="60"/>
              <w:rPr>
                <w:ins w:id="20095" w:author="Ross Norsworthy" w:date="2020-03-20T01:39:00Z"/>
                <w:sz w:val="20"/>
                <w:lang w:val="en-US" w:eastAsia="de-DE"/>
              </w:rPr>
            </w:pPr>
            <w:ins w:id="20096" w:author="Ross Norsworthy" w:date="2020-03-20T01:39:00Z">
              <w:r w:rsidRPr="00932EA9">
                <w:rPr>
                  <w:sz w:val="20"/>
                  <w:lang w:val="en-US" w:eastAsia="de-DE"/>
                  <w:rPrChange w:id="20097" w:author="USA Editor 2021" w:date="2021-01-28T13:51:00Z">
                    <w:rPr>
                      <w:sz w:val="20"/>
                      <w:lang w:eastAsia="de-DE"/>
                    </w:rPr>
                  </w:rPrChange>
                </w:rPr>
                <w:t>Logical Channel function</w:t>
              </w:r>
            </w:ins>
            <w:ins w:id="20098" w:author="USA Editor 2021" w:date="2021-01-28T14:01:00Z">
              <w:r w:rsidR="00131168">
                <w:rPr>
                  <w:sz w:val="20"/>
                  <w:lang w:val="en-US" w:eastAsia="de-DE"/>
                </w:rPr>
                <w:t xml:space="preserve"> </w:t>
              </w:r>
              <w:r w:rsidR="00131168" w:rsidRPr="00D515D7">
                <w:rPr>
                  <w:sz w:val="20"/>
                  <w:highlight w:val="green"/>
                  <w:lang w:val="en-US" w:eastAsia="de-DE"/>
                </w:rPr>
                <w:t>C</w:t>
              </w:r>
            </w:ins>
          </w:p>
        </w:tc>
        <w:tc>
          <w:tcPr>
            <w:tcW w:w="4752" w:type="dxa"/>
          </w:tcPr>
          <w:p w14:paraId="43C0374A" w14:textId="77777777" w:rsidR="006D35FD" w:rsidRPr="00D515D7" w:rsidRDefault="006D35FD" w:rsidP="00FC7CF3">
            <w:pPr>
              <w:spacing w:before="20" w:after="60"/>
              <w:rPr>
                <w:ins w:id="20099" w:author="Ross Norsworthy" w:date="2020-03-20T01:39:00Z"/>
                <w:sz w:val="20"/>
                <w:lang w:val="en-US" w:eastAsia="de-DE"/>
              </w:rPr>
            </w:pPr>
            <w:ins w:id="20100" w:author="Ross Norsworthy" w:date="2020-03-20T01:39:00Z">
              <w:r w:rsidRPr="00D515D7">
                <w:rPr>
                  <w:sz w:val="20"/>
                  <w:lang w:val="en-US" w:eastAsia="de-DE"/>
                </w:rPr>
                <w:t>4 bits per LCs</w:t>
              </w:r>
            </w:ins>
          </w:p>
          <w:p w14:paraId="4015EEA5" w14:textId="77777777" w:rsidR="006D35FD" w:rsidRPr="00D515D7" w:rsidRDefault="006D35FD" w:rsidP="00FC7CF3">
            <w:pPr>
              <w:spacing w:before="20" w:after="60"/>
              <w:rPr>
                <w:ins w:id="20101" w:author="Ross Norsworthy" w:date="2020-03-20T01:39:00Z"/>
                <w:sz w:val="20"/>
                <w:lang w:val="en-US" w:eastAsia="de-DE"/>
              </w:rPr>
            </w:pPr>
            <w:ins w:id="20102" w:author="Ross Norsworthy" w:date="2020-03-20T01:39:00Z">
              <w:r w:rsidRPr="00D515D7">
                <w:rPr>
                  <w:sz w:val="20"/>
                  <w:lang w:val="en-US" w:eastAsia="de-DE"/>
                </w:rPr>
                <w:t>Default: 5, 5, 4, 4, 4, 4, 4, 4, 2, 3, 5, 5</w:t>
              </w:r>
            </w:ins>
          </w:p>
          <w:p w14:paraId="247104D6" w14:textId="77777777" w:rsidR="006D35FD" w:rsidRPr="00D515D7" w:rsidRDefault="006D35FD" w:rsidP="00FC7CF3">
            <w:pPr>
              <w:spacing w:before="20" w:after="60"/>
              <w:rPr>
                <w:ins w:id="20103" w:author="Ross Norsworthy" w:date="2020-03-20T01:39:00Z"/>
                <w:sz w:val="20"/>
                <w:lang w:val="en-US" w:eastAsia="de-DE"/>
              </w:rPr>
            </w:pPr>
            <w:ins w:id="20104" w:author="Ross Norsworthy" w:date="2020-03-20T01:39:00Z">
              <w:r w:rsidRPr="00D515D7">
                <w:rPr>
                  <w:sz w:val="20"/>
                  <w:lang w:val="en-US" w:eastAsia="de-DE"/>
                </w:rPr>
                <w:t>See “SBB Fragment 2” for more details.</w:t>
              </w:r>
            </w:ins>
          </w:p>
        </w:tc>
      </w:tr>
      <w:tr w:rsidR="006D35FD" w:rsidRPr="00D515D7" w14:paraId="671DF7C1" w14:textId="77777777" w:rsidTr="00D515D7">
        <w:trPr>
          <w:ins w:id="20105" w:author="Ross Norsworthy" w:date="2020-03-20T01:39:00Z"/>
        </w:trPr>
        <w:tc>
          <w:tcPr>
            <w:tcW w:w="978" w:type="dxa"/>
          </w:tcPr>
          <w:p w14:paraId="2CDE961F" w14:textId="77777777" w:rsidR="006D35FD" w:rsidRPr="00D515D7" w:rsidRDefault="006D35FD" w:rsidP="00FC7CF3">
            <w:pPr>
              <w:spacing w:before="20" w:after="60"/>
              <w:rPr>
                <w:ins w:id="20106" w:author="Ross Norsworthy" w:date="2020-03-20T01:39:00Z"/>
                <w:sz w:val="20"/>
                <w:lang w:val="en-US" w:eastAsia="de-DE"/>
              </w:rPr>
            </w:pPr>
            <w:ins w:id="20107" w:author="Ross Norsworthy" w:date="2020-03-20T01:39:00Z">
              <w:r w:rsidRPr="00D515D7">
                <w:rPr>
                  <w:sz w:val="20"/>
                  <w:lang w:val="en-US" w:eastAsia="de-DE"/>
                </w:rPr>
                <w:t>7</w:t>
              </w:r>
            </w:ins>
          </w:p>
        </w:tc>
        <w:tc>
          <w:tcPr>
            <w:tcW w:w="838" w:type="dxa"/>
          </w:tcPr>
          <w:p w14:paraId="03153CA1" w14:textId="77777777" w:rsidR="006D35FD" w:rsidRPr="00D515D7" w:rsidRDefault="006D35FD" w:rsidP="00FC7CF3">
            <w:pPr>
              <w:spacing w:before="20" w:after="60"/>
              <w:rPr>
                <w:ins w:id="20108" w:author="Ross Norsworthy" w:date="2020-03-20T01:39:00Z"/>
                <w:sz w:val="20"/>
                <w:lang w:val="en-US" w:eastAsia="de-DE"/>
              </w:rPr>
            </w:pPr>
            <w:ins w:id="20109" w:author="Ross Norsworthy" w:date="2020-03-20T01:39:00Z">
              <w:r w:rsidRPr="00D515D7">
                <w:rPr>
                  <w:sz w:val="20"/>
                  <w:lang w:val="en-US" w:eastAsia="de-DE"/>
                </w:rPr>
                <w:t>2</w:t>
              </w:r>
            </w:ins>
          </w:p>
        </w:tc>
        <w:tc>
          <w:tcPr>
            <w:tcW w:w="2003" w:type="dxa"/>
          </w:tcPr>
          <w:p w14:paraId="60C3A369" w14:textId="17DA01D0" w:rsidR="006D35FD" w:rsidRPr="00D515D7" w:rsidRDefault="006D35FD" w:rsidP="00FC7CF3">
            <w:pPr>
              <w:spacing w:before="20" w:after="60"/>
              <w:rPr>
                <w:ins w:id="20110" w:author="Ross Norsworthy" w:date="2020-03-20T01:39:00Z"/>
                <w:sz w:val="20"/>
                <w:lang w:val="en-US" w:eastAsia="de-DE"/>
              </w:rPr>
            </w:pPr>
            <w:ins w:id="20111" w:author="Ross Norsworthy" w:date="2020-03-20T01:39:00Z">
              <w:r w:rsidRPr="00D515D7">
                <w:rPr>
                  <w:sz w:val="20"/>
                  <w:lang w:val="en-US" w:eastAsia="de-DE"/>
                </w:rPr>
                <w:t xml:space="preserve">Downlink </w:t>
              </w:r>
            </w:ins>
            <w:ins w:id="20112" w:author="USA Editor 2021" w:date="2021-01-28T13:51:00Z">
              <w:r w:rsidR="00932EA9" w:rsidRPr="00D515D7">
                <w:rPr>
                  <w:sz w:val="20"/>
                  <w:highlight w:val="green"/>
                  <w:lang w:val="en-US" w:eastAsia="de-DE"/>
                </w:rPr>
                <w:t>center</w:t>
              </w:r>
              <w:r w:rsidR="00932EA9">
                <w:rPr>
                  <w:sz w:val="20"/>
                  <w:lang w:val="en-US" w:eastAsia="de-DE"/>
                </w:rPr>
                <w:t xml:space="preserve"> </w:t>
              </w:r>
            </w:ins>
            <w:ins w:id="20113" w:author="Ross Norsworthy" w:date="2020-03-20T01:39:00Z">
              <w:r w:rsidRPr="00D515D7">
                <w:rPr>
                  <w:sz w:val="20"/>
                  <w:lang w:val="en-US" w:eastAsia="de-DE"/>
                </w:rPr>
                <w:t>frequency D</w:t>
              </w:r>
            </w:ins>
          </w:p>
        </w:tc>
        <w:tc>
          <w:tcPr>
            <w:tcW w:w="4752" w:type="dxa"/>
          </w:tcPr>
          <w:p w14:paraId="4C60D275" w14:textId="2207715D" w:rsidR="006D35FD" w:rsidRPr="00D515D7" w:rsidRDefault="00932EA9" w:rsidP="00FC7CF3">
            <w:pPr>
              <w:spacing w:before="20" w:after="60"/>
              <w:rPr>
                <w:ins w:id="20114" w:author="Ross Norsworthy" w:date="2020-03-20T01:39:00Z"/>
                <w:sz w:val="20"/>
                <w:lang w:val="en-US"/>
              </w:rPr>
            </w:pPr>
            <w:ins w:id="20115" w:author="USA Editor 2021" w:date="2021-01-28T13:52:00Z">
              <w:r w:rsidRPr="00D515D7">
                <w:rPr>
                  <w:sz w:val="20"/>
                  <w:highlight w:val="green"/>
                  <w:lang w:val="en-US" w:eastAsia="de-DE"/>
                </w:rPr>
                <w:t xml:space="preserve">Identification of center frequency use channel numbering scheme defined in Recommendation ITU-R M.1084. Channel bandwidth is not according to Recommendation ITU-R M.1084 and is defined in Field no 9. </w:t>
              </w:r>
            </w:ins>
            <w:ins w:id="20116" w:author="Ross Norsworthy" w:date="2020-03-20T01:39:00Z">
              <w:del w:id="20117" w:author="USA Editor 2021" w:date="2021-01-28T13:52:00Z">
                <w:r w:rsidR="006D35FD" w:rsidRPr="00932EA9" w:rsidDel="00932EA9">
                  <w:rPr>
                    <w:sz w:val="20"/>
                    <w:highlight w:val="green"/>
                    <w:lang w:val="en-US" w:eastAsia="de-DE"/>
                    <w:rPrChange w:id="20118" w:author="USA Editor 2021" w:date="2021-01-28T13:53:00Z">
                      <w:rPr>
                        <w:sz w:val="20"/>
                        <w:lang w:eastAsia="de-DE"/>
                      </w:rPr>
                    </w:rPrChange>
                  </w:rPr>
                  <w:delText xml:space="preserve"> </w:delText>
                </w:r>
              </w:del>
              <w:del w:id="20119" w:author="USA Editor 2021" w:date="2021-01-15T11:22:00Z">
                <w:r w:rsidR="006D35FD" w:rsidRPr="00932EA9" w:rsidDel="00926DAC">
                  <w:rPr>
                    <w:sz w:val="20"/>
                    <w:highlight w:val="green"/>
                    <w:lang w:val="en-US"/>
                    <w:rPrChange w:id="20120" w:author="USA Editor 2021" w:date="2021-01-28T13:53:00Z">
                      <w:rPr>
                        <w:sz w:val="20"/>
                        <w:lang w:val="da-DK"/>
                      </w:rPr>
                    </w:rPrChange>
                  </w:rPr>
                  <w:delText>C</w:delText>
                </w:r>
              </w:del>
              <w:del w:id="20121" w:author="USA Editor 2021" w:date="2021-01-28T13:52:00Z">
                <w:r w:rsidR="006D35FD" w:rsidRPr="00932EA9" w:rsidDel="00932EA9">
                  <w:rPr>
                    <w:sz w:val="20"/>
                    <w:highlight w:val="green"/>
                    <w:lang w:val="en-US"/>
                    <w:rPrChange w:id="20122" w:author="USA Editor 2021" w:date="2021-01-28T13:53:00Z">
                      <w:rPr>
                        <w:sz w:val="20"/>
                        <w:lang w:val="da-DK"/>
                      </w:rPr>
                    </w:rPrChange>
                  </w:rPr>
                  <w:delText xml:space="preserve">hannel number </w:delText>
                </w:r>
              </w:del>
              <w:del w:id="20123" w:author="USA Editor 2021" w:date="2021-01-15T11:23:00Z">
                <w:r w:rsidR="006D35FD" w:rsidRPr="00932EA9" w:rsidDel="00926DAC">
                  <w:rPr>
                    <w:sz w:val="20"/>
                    <w:highlight w:val="green"/>
                    <w:lang w:val="en-US"/>
                    <w:rPrChange w:id="20124" w:author="USA Editor 2021" w:date="2021-01-28T13:53:00Z">
                      <w:rPr>
                        <w:sz w:val="20"/>
                        <w:lang w:val="da-DK"/>
                      </w:rPr>
                    </w:rPrChange>
                  </w:rPr>
                  <w:delText>as defined in</w:delText>
                </w:r>
              </w:del>
              <w:del w:id="20125" w:author="USA Editor 2021" w:date="2021-01-28T13:52:00Z">
                <w:r w:rsidR="006D35FD" w:rsidRPr="00932EA9" w:rsidDel="00932EA9">
                  <w:rPr>
                    <w:sz w:val="20"/>
                    <w:highlight w:val="green"/>
                    <w:lang w:val="en-US"/>
                    <w:rPrChange w:id="20126" w:author="USA Editor 2021" w:date="2021-01-28T13:53:00Z">
                      <w:rPr>
                        <w:sz w:val="20"/>
                        <w:lang w:val="da-DK"/>
                      </w:rPr>
                    </w:rPrChange>
                  </w:rPr>
                  <w:delText xml:space="preserve"> ITU-R M.1084</w:delText>
                </w:r>
              </w:del>
            </w:ins>
          </w:p>
          <w:p w14:paraId="39769EC8" w14:textId="48617419" w:rsidR="006D35FD" w:rsidRPr="00D515D7" w:rsidDel="00D35EA2" w:rsidRDefault="006D35FD">
            <w:pPr>
              <w:spacing w:before="20" w:after="60"/>
              <w:rPr>
                <w:ins w:id="20127" w:author="Ross Norsworthy" w:date="2020-03-20T01:39:00Z"/>
                <w:del w:id="20128" w:author="USA Editor 2021" w:date="2021-01-15T11:02:00Z"/>
                <w:sz w:val="20"/>
                <w:lang w:val="en-US"/>
              </w:rPr>
            </w:pPr>
            <w:ins w:id="20129" w:author="Ross Norsworthy" w:date="2020-03-20T01:39:00Z">
              <w:r w:rsidRPr="00D515D7">
                <w:rPr>
                  <w:sz w:val="20"/>
                  <w:lang w:val="en-US"/>
                </w:rPr>
                <w:t>Default:</w:t>
              </w:r>
            </w:ins>
            <w:ins w:id="20130" w:author="USA Editor 2021" w:date="2021-01-15T11:02:00Z">
              <w:r w:rsidRPr="00D515D7">
                <w:rPr>
                  <w:sz w:val="20"/>
                  <w:lang w:val="en-US"/>
                </w:rPr>
                <w:t xml:space="preserve"> </w:t>
              </w:r>
            </w:ins>
          </w:p>
          <w:p w14:paraId="16B6350D" w14:textId="77777777" w:rsidR="006D35FD" w:rsidRPr="00D515D7" w:rsidRDefault="006D35FD">
            <w:pPr>
              <w:spacing w:before="20" w:after="60"/>
              <w:rPr>
                <w:ins w:id="20131" w:author="Ross Norsworthy" w:date="2020-03-20T01:39:00Z"/>
                <w:sz w:val="20"/>
                <w:lang w:val="en-US" w:eastAsia="de-DE"/>
              </w:rPr>
            </w:pPr>
            <w:ins w:id="20132" w:author="Ross Norsworthy" w:date="2020-03-20T01:39:00Z">
              <w:r w:rsidRPr="00D515D7">
                <w:rPr>
                  <w:sz w:val="20"/>
                  <w:lang w:val="en-US"/>
                </w:rPr>
                <w:t xml:space="preserve">1284: 157.2375 MHz </w:t>
              </w:r>
              <w:del w:id="20133" w:author="USA Editor 2021" w:date="2021-01-28T13:52:00Z">
                <w:r w:rsidRPr="00932EA9" w:rsidDel="00932EA9">
                  <w:rPr>
                    <w:sz w:val="20"/>
                    <w:highlight w:val="green"/>
                    <w:lang w:val="en-US"/>
                    <w:rPrChange w:id="20134" w:author="USA Editor 2021" w:date="2021-01-28T13:52:00Z">
                      <w:rPr>
                        <w:sz w:val="20"/>
                        <w:lang w:val="da-DK"/>
                      </w:rPr>
                    </w:rPrChange>
                  </w:rPr>
                  <w:delText>(100kHz bandwidth)</w:delText>
                </w:r>
              </w:del>
            </w:ins>
          </w:p>
        </w:tc>
      </w:tr>
      <w:tr w:rsidR="006D35FD" w:rsidRPr="00D515D7" w14:paraId="574A9140" w14:textId="77777777" w:rsidTr="00D515D7">
        <w:trPr>
          <w:ins w:id="20135" w:author="Ross Norsworthy" w:date="2020-03-20T01:39:00Z"/>
        </w:trPr>
        <w:tc>
          <w:tcPr>
            <w:tcW w:w="978" w:type="dxa"/>
          </w:tcPr>
          <w:p w14:paraId="03B6A49F" w14:textId="77777777" w:rsidR="006D35FD" w:rsidRPr="00D515D7" w:rsidRDefault="006D35FD" w:rsidP="00FC7CF3">
            <w:pPr>
              <w:spacing w:before="20" w:after="60"/>
              <w:rPr>
                <w:ins w:id="20136" w:author="Ross Norsworthy" w:date="2020-03-20T01:39:00Z"/>
                <w:sz w:val="20"/>
                <w:lang w:val="en-US" w:eastAsia="de-DE"/>
              </w:rPr>
            </w:pPr>
            <w:ins w:id="20137" w:author="Ross Norsworthy" w:date="2020-03-20T01:39:00Z">
              <w:r w:rsidRPr="00D515D7">
                <w:rPr>
                  <w:sz w:val="20"/>
                  <w:lang w:val="en-US" w:eastAsia="de-DE"/>
                </w:rPr>
                <w:t>8</w:t>
              </w:r>
            </w:ins>
          </w:p>
        </w:tc>
        <w:tc>
          <w:tcPr>
            <w:tcW w:w="838" w:type="dxa"/>
          </w:tcPr>
          <w:p w14:paraId="024CD469" w14:textId="77777777" w:rsidR="006D35FD" w:rsidRPr="00D515D7" w:rsidRDefault="006D35FD" w:rsidP="00FC7CF3">
            <w:pPr>
              <w:spacing w:before="20" w:after="60"/>
              <w:rPr>
                <w:ins w:id="20138" w:author="Ross Norsworthy" w:date="2020-03-20T01:39:00Z"/>
                <w:sz w:val="20"/>
                <w:lang w:val="en-US" w:eastAsia="de-DE"/>
              </w:rPr>
            </w:pPr>
            <w:ins w:id="20139" w:author="Ross Norsworthy" w:date="2020-03-20T01:39:00Z">
              <w:r w:rsidRPr="00D515D7">
                <w:rPr>
                  <w:sz w:val="20"/>
                  <w:lang w:val="en-US" w:eastAsia="de-DE"/>
                </w:rPr>
                <w:t>2</w:t>
              </w:r>
            </w:ins>
          </w:p>
        </w:tc>
        <w:tc>
          <w:tcPr>
            <w:tcW w:w="2003" w:type="dxa"/>
          </w:tcPr>
          <w:p w14:paraId="587D80E2" w14:textId="0BC19853" w:rsidR="006D35FD" w:rsidRPr="00D515D7" w:rsidRDefault="006D35FD" w:rsidP="00FC7CF3">
            <w:pPr>
              <w:spacing w:before="20" w:after="60"/>
              <w:rPr>
                <w:ins w:id="20140" w:author="Ross Norsworthy" w:date="2020-03-20T01:39:00Z"/>
                <w:sz w:val="20"/>
                <w:lang w:val="en-US" w:eastAsia="de-DE"/>
              </w:rPr>
            </w:pPr>
            <w:ins w:id="20141" w:author="Ross Norsworthy" w:date="2020-03-20T01:39:00Z">
              <w:r w:rsidRPr="00D515D7">
                <w:rPr>
                  <w:sz w:val="20"/>
                  <w:lang w:val="en-US" w:eastAsia="de-DE"/>
                </w:rPr>
                <w:t xml:space="preserve">Uplink </w:t>
              </w:r>
            </w:ins>
            <w:ins w:id="20142" w:author="USA Editor 2021" w:date="2021-01-28T13:52:00Z">
              <w:r w:rsidR="00932EA9" w:rsidRPr="00D515D7">
                <w:rPr>
                  <w:sz w:val="20"/>
                  <w:highlight w:val="green"/>
                  <w:lang w:val="en-US" w:eastAsia="de-DE"/>
                </w:rPr>
                <w:t>center</w:t>
              </w:r>
              <w:r w:rsidR="00932EA9">
                <w:rPr>
                  <w:sz w:val="20"/>
                  <w:lang w:val="en-US" w:eastAsia="de-DE"/>
                </w:rPr>
                <w:t xml:space="preserve"> </w:t>
              </w:r>
            </w:ins>
            <w:ins w:id="20143" w:author="Ross Norsworthy" w:date="2020-03-20T01:39:00Z">
              <w:r w:rsidRPr="00D515D7">
                <w:rPr>
                  <w:sz w:val="20"/>
                  <w:lang w:val="en-US" w:eastAsia="de-DE"/>
                </w:rPr>
                <w:t>frequency D</w:t>
              </w:r>
            </w:ins>
          </w:p>
        </w:tc>
        <w:tc>
          <w:tcPr>
            <w:tcW w:w="4752" w:type="dxa"/>
          </w:tcPr>
          <w:p w14:paraId="61C6358B" w14:textId="59619D30" w:rsidR="006D35FD" w:rsidRPr="00D515D7" w:rsidRDefault="00932EA9" w:rsidP="00FC7CF3">
            <w:pPr>
              <w:spacing w:before="20" w:after="60"/>
              <w:rPr>
                <w:ins w:id="20144" w:author="Ross Norsworthy" w:date="2020-03-20T01:39:00Z"/>
                <w:sz w:val="20"/>
                <w:lang w:val="en-US"/>
              </w:rPr>
            </w:pPr>
            <w:ins w:id="20145" w:author="USA Editor 2021" w:date="2021-01-28T13:52:00Z">
              <w:r w:rsidRPr="00D515D7">
                <w:rPr>
                  <w:sz w:val="20"/>
                  <w:highlight w:val="green"/>
                  <w:lang w:val="en-US"/>
                </w:rPr>
                <w:t xml:space="preserve">Identification of center frequency use channel numbering scheme defined in Recommendation ITU-R M.1084. Channel bandwidth is not according to Recommendation ITU-R M.1084 and is defined in Field no 9. </w:t>
              </w:r>
            </w:ins>
            <w:ins w:id="20146" w:author="Ross Norsworthy" w:date="2020-03-20T01:39:00Z">
              <w:del w:id="20147" w:author="USA Editor 2021" w:date="2021-01-15T11:23:00Z">
                <w:r w:rsidR="006D35FD" w:rsidRPr="00932EA9" w:rsidDel="00926DAC">
                  <w:rPr>
                    <w:sz w:val="20"/>
                    <w:highlight w:val="green"/>
                    <w:lang w:val="en-US"/>
                    <w:rPrChange w:id="20148" w:author="USA Editor 2021" w:date="2021-01-28T13:53:00Z">
                      <w:rPr>
                        <w:sz w:val="20"/>
                        <w:lang w:val="da-DK"/>
                      </w:rPr>
                    </w:rPrChange>
                  </w:rPr>
                  <w:delText>C</w:delText>
                </w:r>
              </w:del>
              <w:del w:id="20149" w:author="USA Editor 2021" w:date="2021-01-28T13:53:00Z">
                <w:r w:rsidR="006D35FD" w:rsidRPr="00932EA9" w:rsidDel="00932EA9">
                  <w:rPr>
                    <w:sz w:val="20"/>
                    <w:highlight w:val="green"/>
                    <w:lang w:val="en-US"/>
                    <w:rPrChange w:id="20150" w:author="USA Editor 2021" w:date="2021-01-28T13:53:00Z">
                      <w:rPr>
                        <w:sz w:val="20"/>
                        <w:lang w:val="da-DK"/>
                      </w:rPr>
                    </w:rPrChange>
                  </w:rPr>
                  <w:delText xml:space="preserve">hannel number </w:delText>
                </w:r>
              </w:del>
              <w:del w:id="20151" w:author="USA Editor 2021" w:date="2021-01-15T11:23:00Z">
                <w:r w:rsidR="006D35FD" w:rsidRPr="00932EA9" w:rsidDel="00926DAC">
                  <w:rPr>
                    <w:sz w:val="20"/>
                    <w:highlight w:val="green"/>
                    <w:lang w:val="en-US"/>
                    <w:rPrChange w:id="20152" w:author="USA Editor 2021" w:date="2021-01-28T13:53:00Z">
                      <w:rPr>
                        <w:sz w:val="20"/>
                        <w:lang w:val="da-DK"/>
                      </w:rPr>
                    </w:rPrChange>
                  </w:rPr>
                  <w:delText>as defined i</w:delText>
                </w:r>
              </w:del>
              <w:del w:id="20153" w:author="USA Editor 2021" w:date="2021-01-15T11:24:00Z">
                <w:r w:rsidR="006D35FD" w:rsidRPr="00932EA9" w:rsidDel="00926DAC">
                  <w:rPr>
                    <w:sz w:val="20"/>
                    <w:highlight w:val="green"/>
                    <w:lang w:val="en-US"/>
                    <w:rPrChange w:id="20154" w:author="USA Editor 2021" w:date="2021-01-28T13:53:00Z">
                      <w:rPr>
                        <w:sz w:val="20"/>
                        <w:lang w:val="da-DK"/>
                      </w:rPr>
                    </w:rPrChange>
                  </w:rPr>
                  <w:delText>n</w:delText>
                </w:r>
              </w:del>
              <w:del w:id="20155" w:author="USA Editor 2021" w:date="2021-01-28T13:53:00Z">
                <w:r w:rsidR="006D35FD" w:rsidRPr="00932EA9" w:rsidDel="00932EA9">
                  <w:rPr>
                    <w:sz w:val="20"/>
                    <w:highlight w:val="green"/>
                    <w:lang w:val="en-US"/>
                    <w:rPrChange w:id="20156" w:author="USA Editor 2021" w:date="2021-01-28T13:53:00Z">
                      <w:rPr>
                        <w:sz w:val="20"/>
                        <w:lang w:val="da-DK"/>
                      </w:rPr>
                    </w:rPrChange>
                  </w:rPr>
                  <w:delText xml:space="preserve"> ITU-R M.1084</w:delText>
                </w:r>
              </w:del>
            </w:ins>
          </w:p>
          <w:p w14:paraId="0C01055E" w14:textId="3CCC7A6E" w:rsidR="006D35FD" w:rsidRPr="00D515D7" w:rsidDel="00D35EA2" w:rsidRDefault="006D35FD">
            <w:pPr>
              <w:spacing w:before="20" w:after="60"/>
              <w:rPr>
                <w:ins w:id="20157" w:author="Ross Norsworthy" w:date="2020-03-20T01:39:00Z"/>
                <w:del w:id="20158" w:author="USA Editor 2021" w:date="2021-01-15T11:02:00Z"/>
                <w:sz w:val="20"/>
                <w:lang w:val="en-US"/>
              </w:rPr>
            </w:pPr>
            <w:ins w:id="20159" w:author="Ross Norsworthy" w:date="2020-03-20T01:39:00Z">
              <w:r w:rsidRPr="00D515D7">
                <w:rPr>
                  <w:sz w:val="20"/>
                  <w:lang w:val="en-US"/>
                </w:rPr>
                <w:t>Default:</w:t>
              </w:r>
            </w:ins>
            <w:ins w:id="20160" w:author="USA Editor 2021" w:date="2021-01-15T11:02:00Z">
              <w:r w:rsidRPr="00D515D7">
                <w:rPr>
                  <w:sz w:val="20"/>
                  <w:lang w:val="en-US"/>
                </w:rPr>
                <w:t xml:space="preserve"> </w:t>
              </w:r>
            </w:ins>
          </w:p>
          <w:p w14:paraId="1E37A1E5" w14:textId="77777777" w:rsidR="006D35FD" w:rsidRPr="00D515D7" w:rsidRDefault="006D35FD">
            <w:pPr>
              <w:spacing w:before="20" w:after="60"/>
              <w:rPr>
                <w:ins w:id="20161" w:author="Ross Norsworthy" w:date="2020-03-20T01:39:00Z"/>
                <w:sz w:val="20"/>
                <w:lang w:val="en-US" w:eastAsia="de-DE"/>
              </w:rPr>
            </w:pPr>
            <w:ins w:id="20162" w:author="Ross Norsworthy" w:date="2020-03-20T01:39:00Z">
              <w:r w:rsidRPr="00D515D7">
                <w:rPr>
                  <w:sz w:val="20"/>
                  <w:lang w:val="en-US"/>
                </w:rPr>
                <w:t xml:space="preserve">2225: 161.8625 MHz </w:t>
              </w:r>
              <w:del w:id="20163" w:author="USA Editor 2021" w:date="2021-01-28T13:53:00Z">
                <w:r w:rsidRPr="00932EA9" w:rsidDel="00932EA9">
                  <w:rPr>
                    <w:sz w:val="20"/>
                    <w:highlight w:val="green"/>
                    <w:lang w:val="en-US"/>
                    <w:rPrChange w:id="20164" w:author="USA Editor 2021" w:date="2021-01-28T13:53:00Z">
                      <w:rPr>
                        <w:sz w:val="20"/>
                        <w:lang w:val="da-DK"/>
                      </w:rPr>
                    </w:rPrChange>
                  </w:rPr>
                  <w:delText>(50kHz bandwidth)</w:delText>
                </w:r>
              </w:del>
            </w:ins>
          </w:p>
        </w:tc>
      </w:tr>
      <w:tr w:rsidR="006D35FD" w:rsidRPr="00932EA9" w14:paraId="12AC500F" w14:textId="77777777" w:rsidTr="00D515D7">
        <w:trPr>
          <w:ins w:id="20165" w:author="Ross Norsworthy" w:date="2020-03-20T01:39:00Z"/>
        </w:trPr>
        <w:tc>
          <w:tcPr>
            <w:tcW w:w="978" w:type="dxa"/>
          </w:tcPr>
          <w:p w14:paraId="62B333E4" w14:textId="77777777" w:rsidR="006D35FD" w:rsidRPr="00D515D7" w:rsidRDefault="006D35FD" w:rsidP="00FC7CF3">
            <w:pPr>
              <w:spacing w:before="20" w:after="60"/>
              <w:rPr>
                <w:ins w:id="20166" w:author="Ross Norsworthy" w:date="2020-03-20T01:39:00Z"/>
                <w:sz w:val="20"/>
                <w:lang w:val="en-US" w:eastAsia="de-DE"/>
              </w:rPr>
            </w:pPr>
            <w:ins w:id="20167" w:author="Ross Norsworthy" w:date="2020-03-20T01:39:00Z">
              <w:r w:rsidRPr="00D515D7">
                <w:rPr>
                  <w:sz w:val="20"/>
                  <w:lang w:val="en-US" w:eastAsia="de-DE"/>
                </w:rPr>
                <w:t>9</w:t>
              </w:r>
            </w:ins>
          </w:p>
        </w:tc>
        <w:tc>
          <w:tcPr>
            <w:tcW w:w="838" w:type="dxa"/>
          </w:tcPr>
          <w:p w14:paraId="51E1861D" w14:textId="77777777" w:rsidR="006D35FD" w:rsidRPr="00D515D7" w:rsidRDefault="006D35FD" w:rsidP="00FC7CF3">
            <w:pPr>
              <w:spacing w:before="20" w:after="60"/>
              <w:rPr>
                <w:ins w:id="20168" w:author="Ross Norsworthy" w:date="2020-03-20T01:39:00Z"/>
                <w:sz w:val="20"/>
                <w:lang w:val="en-US" w:eastAsia="de-DE"/>
              </w:rPr>
            </w:pPr>
            <w:ins w:id="20169" w:author="Ross Norsworthy" w:date="2020-03-20T01:39:00Z">
              <w:r w:rsidRPr="00D515D7">
                <w:rPr>
                  <w:sz w:val="20"/>
                  <w:lang w:val="en-US" w:eastAsia="de-DE"/>
                </w:rPr>
                <w:t>1</w:t>
              </w:r>
            </w:ins>
          </w:p>
        </w:tc>
        <w:tc>
          <w:tcPr>
            <w:tcW w:w="2003" w:type="dxa"/>
          </w:tcPr>
          <w:p w14:paraId="53E2F50E" w14:textId="477866E0" w:rsidR="006D35FD" w:rsidRPr="00D515D7" w:rsidRDefault="006D35FD" w:rsidP="00FC7CF3">
            <w:pPr>
              <w:spacing w:before="20" w:after="60"/>
              <w:rPr>
                <w:ins w:id="20170" w:author="Ross Norsworthy" w:date="2020-03-20T01:39:00Z"/>
                <w:sz w:val="20"/>
                <w:lang w:val="en-US" w:eastAsia="de-DE"/>
              </w:rPr>
            </w:pPr>
            <w:ins w:id="20171" w:author="Ross Norsworthy" w:date="2020-03-20T01:39:00Z">
              <w:r w:rsidRPr="00D515D7">
                <w:rPr>
                  <w:sz w:val="20"/>
                  <w:lang w:val="en-US" w:eastAsia="de-DE"/>
                </w:rPr>
                <w:t>Downlink and uplink bandwidth</w:t>
              </w:r>
            </w:ins>
            <w:ins w:id="20172" w:author="USA Editor 2021" w:date="2021-01-28T14:00:00Z">
              <w:r w:rsidR="00131168">
                <w:rPr>
                  <w:sz w:val="20"/>
                  <w:lang w:val="en-US" w:eastAsia="de-DE"/>
                </w:rPr>
                <w:t xml:space="preserve"> </w:t>
              </w:r>
              <w:r w:rsidR="00131168" w:rsidRPr="00D515D7">
                <w:rPr>
                  <w:sz w:val="20"/>
                  <w:highlight w:val="green"/>
                  <w:lang w:val="en-US" w:eastAsia="de-DE"/>
                </w:rPr>
                <w:t>D</w:t>
              </w:r>
            </w:ins>
          </w:p>
        </w:tc>
        <w:tc>
          <w:tcPr>
            <w:tcW w:w="4752" w:type="dxa"/>
          </w:tcPr>
          <w:p w14:paraId="44DFF0DA" w14:textId="77777777" w:rsidR="006D35FD" w:rsidRPr="00D515D7" w:rsidRDefault="006D35FD" w:rsidP="00FC7CF3">
            <w:pPr>
              <w:spacing w:before="20" w:after="60"/>
              <w:rPr>
                <w:ins w:id="20173" w:author="Ross Norsworthy" w:date="2020-03-20T01:39:00Z"/>
                <w:sz w:val="20"/>
                <w:lang w:val="en-US" w:eastAsia="de-DE"/>
              </w:rPr>
            </w:pPr>
            <w:ins w:id="20174" w:author="Ross Norsworthy" w:date="2020-03-20T01:39:00Z">
              <w:r w:rsidRPr="00D515D7">
                <w:rPr>
                  <w:sz w:val="20"/>
                  <w:lang w:val="en-US" w:eastAsia="de-DE"/>
                </w:rPr>
                <w:t xml:space="preserve">First 4 bits defines downlink bandwidth. </w:t>
              </w:r>
            </w:ins>
          </w:p>
          <w:p w14:paraId="5E27C212" w14:textId="77777777" w:rsidR="006D35FD" w:rsidRPr="00D515D7" w:rsidRDefault="006D35FD" w:rsidP="00FC7CF3">
            <w:pPr>
              <w:spacing w:before="20" w:after="60"/>
              <w:rPr>
                <w:ins w:id="20175" w:author="Ross Norsworthy" w:date="2020-03-20T01:39:00Z"/>
                <w:sz w:val="20"/>
                <w:lang w:val="en-US" w:eastAsia="de-DE"/>
              </w:rPr>
            </w:pPr>
            <w:ins w:id="20176" w:author="Ross Norsworthy" w:date="2020-03-20T01:39:00Z">
              <w:r w:rsidRPr="00D515D7">
                <w:rPr>
                  <w:sz w:val="20"/>
                  <w:lang w:val="en-US" w:eastAsia="de-DE"/>
                </w:rPr>
                <w:t>2: 100 kHz (default)</w:t>
              </w:r>
            </w:ins>
          </w:p>
          <w:p w14:paraId="364D1571" w14:textId="77777777" w:rsidR="006D35FD" w:rsidRPr="00D515D7" w:rsidRDefault="006D35FD" w:rsidP="00FC7CF3">
            <w:pPr>
              <w:spacing w:before="20" w:after="60"/>
              <w:rPr>
                <w:ins w:id="20177" w:author="Ross Norsworthy" w:date="2020-03-20T01:39:00Z"/>
                <w:sz w:val="20"/>
                <w:lang w:val="en-US" w:eastAsia="de-DE"/>
              </w:rPr>
            </w:pPr>
            <w:ins w:id="20178" w:author="Ross Norsworthy" w:date="2020-03-20T01:39:00Z">
              <w:r w:rsidRPr="00D515D7">
                <w:rPr>
                  <w:sz w:val="20"/>
                  <w:lang w:val="en-US" w:eastAsia="de-DE"/>
                </w:rPr>
                <w:t>Last 4 bits define uplink bandwidth</w:t>
              </w:r>
            </w:ins>
          </w:p>
          <w:p w14:paraId="463C4EEA" w14:textId="77777777" w:rsidR="006D35FD" w:rsidRPr="00D515D7" w:rsidRDefault="006D35FD" w:rsidP="00FC7CF3">
            <w:pPr>
              <w:spacing w:before="20" w:after="60"/>
              <w:rPr>
                <w:ins w:id="20179" w:author="Ross Norsworthy" w:date="2020-03-20T01:39:00Z"/>
                <w:sz w:val="20"/>
                <w:lang w:val="en-US" w:eastAsia="de-DE"/>
              </w:rPr>
            </w:pPr>
            <w:ins w:id="20180" w:author="Ross Norsworthy" w:date="2020-03-20T01:39:00Z">
              <w:r w:rsidRPr="00D515D7">
                <w:rPr>
                  <w:sz w:val="20"/>
                  <w:lang w:val="en-US" w:eastAsia="de-DE"/>
                </w:rPr>
                <w:t>1: 50 kHz (default)</w:t>
              </w:r>
            </w:ins>
          </w:p>
        </w:tc>
      </w:tr>
      <w:tr w:rsidR="006D35FD" w:rsidRPr="00B92599" w14:paraId="40750DE5" w14:textId="77777777" w:rsidTr="00D515D7">
        <w:trPr>
          <w:ins w:id="20181" w:author="Ross Norsworthy" w:date="2020-03-20T01:39:00Z"/>
        </w:trPr>
        <w:tc>
          <w:tcPr>
            <w:tcW w:w="978" w:type="dxa"/>
          </w:tcPr>
          <w:p w14:paraId="77881C3F" w14:textId="77777777" w:rsidR="006D35FD" w:rsidRPr="00932EA9" w:rsidRDefault="006D35FD" w:rsidP="00FC7CF3">
            <w:pPr>
              <w:spacing w:before="20" w:after="60"/>
              <w:rPr>
                <w:ins w:id="20182" w:author="Ross Norsworthy" w:date="2020-03-20T01:39:00Z"/>
                <w:sz w:val="20"/>
                <w:lang w:val="en-US" w:eastAsia="de-DE"/>
                <w:rPrChange w:id="20183" w:author="USA Editor 2021" w:date="2021-01-28T13:51:00Z">
                  <w:rPr>
                    <w:ins w:id="20184" w:author="Ross Norsworthy" w:date="2020-03-20T01:39:00Z"/>
                    <w:sz w:val="20"/>
                    <w:lang w:eastAsia="de-DE"/>
                  </w:rPr>
                </w:rPrChange>
              </w:rPr>
            </w:pPr>
            <w:ins w:id="20185" w:author="Ross Norsworthy" w:date="2020-03-20T01:39:00Z">
              <w:r w:rsidRPr="00932EA9">
                <w:rPr>
                  <w:sz w:val="20"/>
                  <w:lang w:val="en-US" w:eastAsia="de-DE"/>
                  <w:rPrChange w:id="20186" w:author="USA Editor 2021" w:date="2021-01-28T13:51:00Z">
                    <w:rPr>
                      <w:sz w:val="20"/>
                      <w:lang w:eastAsia="de-DE"/>
                    </w:rPr>
                  </w:rPrChange>
                </w:rPr>
                <w:t>10</w:t>
              </w:r>
            </w:ins>
          </w:p>
        </w:tc>
        <w:tc>
          <w:tcPr>
            <w:tcW w:w="838" w:type="dxa"/>
          </w:tcPr>
          <w:p w14:paraId="0292A101" w14:textId="77777777" w:rsidR="006D35FD" w:rsidRPr="00932EA9" w:rsidRDefault="006D35FD" w:rsidP="00FC7CF3">
            <w:pPr>
              <w:spacing w:before="20" w:after="60"/>
              <w:rPr>
                <w:ins w:id="20187" w:author="Ross Norsworthy" w:date="2020-03-20T01:39:00Z"/>
                <w:sz w:val="20"/>
                <w:lang w:val="en-US" w:eastAsia="de-DE"/>
                <w:rPrChange w:id="20188" w:author="USA Editor 2021" w:date="2021-01-28T13:51:00Z">
                  <w:rPr>
                    <w:ins w:id="20189" w:author="Ross Norsworthy" w:date="2020-03-20T01:39:00Z"/>
                    <w:sz w:val="20"/>
                    <w:lang w:eastAsia="de-DE"/>
                  </w:rPr>
                </w:rPrChange>
              </w:rPr>
            </w:pPr>
            <w:ins w:id="20190" w:author="Ross Norsworthy" w:date="2020-03-20T01:39:00Z">
              <w:r w:rsidRPr="00932EA9">
                <w:rPr>
                  <w:sz w:val="20"/>
                  <w:lang w:val="en-US" w:eastAsia="de-DE"/>
                  <w:rPrChange w:id="20191" w:author="USA Editor 2021" w:date="2021-01-28T13:51:00Z">
                    <w:rPr>
                      <w:sz w:val="20"/>
                      <w:lang w:eastAsia="de-DE"/>
                    </w:rPr>
                  </w:rPrChange>
                </w:rPr>
                <w:t>6</w:t>
              </w:r>
            </w:ins>
          </w:p>
        </w:tc>
        <w:tc>
          <w:tcPr>
            <w:tcW w:w="2003" w:type="dxa"/>
          </w:tcPr>
          <w:p w14:paraId="4E3756C3" w14:textId="77CFB9FD" w:rsidR="006D35FD" w:rsidRPr="00B92599" w:rsidRDefault="006D35FD" w:rsidP="00FC7CF3">
            <w:pPr>
              <w:spacing w:before="20" w:after="60"/>
              <w:rPr>
                <w:ins w:id="20192" w:author="Ross Norsworthy" w:date="2020-03-20T01:39:00Z"/>
                <w:sz w:val="20"/>
                <w:lang w:val="en-US" w:eastAsia="de-DE"/>
              </w:rPr>
            </w:pPr>
            <w:ins w:id="20193" w:author="Ross Norsworthy" w:date="2020-03-20T01:39:00Z">
              <w:r w:rsidRPr="00932EA9">
                <w:rPr>
                  <w:sz w:val="20"/>
                  <w:lang w:val="en-US" w:eastAsia="de-DE"/>
                  <w:rPrChange w:id="20194" w:author="USA Editor 2021" w:date="2021-01-28T13:51:00Z">
                    <w:rPr>
                      <w:sz w:val="20"/>
                      <w:lang w:eastAsia="de-DE"/>
                    </w:rPr>
                  </w:rPrChange>
                </w:rPr>
                <w:t>Logical channel slot sizes</w:t>
              </w:r>
            </w:ins>
            <w:ins w:id="20195" w:author="USA Editor 2021" w:date="2021-01-28T14:00:00Z">
              <w:r w:rsidR="00131168">
                <w:rPr>
                  <w:sz w:val="20"/>
                  <w:lang w:val="en-US" w:eastAsia="de-DE"/>
                </w:rPr>
                <w:t xml:space="preserve"> </w:t>
              </w:r>
              <w:r w:rsidR="00131168" w:rsidRPr="00B92599">
                <w:rPr>
                  <w:sz w:val="20"/>
                  <w:highlight w:val="green"/>
                  <w:lang w:val="en-US" w:eastAsia="de-DE"/>
                </w:rPr>
                <w:t>D</w:t>
              </w:r>
            </w:ins>
          </w:p>
        </w:tc>
        <w:tc>
          <w:tcPr>
            <w:tcW w:w="4752" w:type="dxa"/>
          </w:tcPr>
          <w:p w14:paraId="3C0867E9" w14:textId="77777777" w:rsidR="006D35FD" w:rsidRPr="00B92599" w:rsidRDefault="006D35FD" w:rsidP="00FC7CF3">
            <w:pPr>
              <w:spacing w:before="20" w:after="60"/>
              <w:rPr>
                <w:ins w:id="20196" w:author="Ross Norsworthy" w:date="2020-03-20T01:39:00Z"/>
                <w:sz w:val="20"/>
                <w:lang w:val="en-US" w:eastAsia="de-DE"/>
              </w:rPr>
            </w:pPr>
            <w:ins w:id="20197" w:author="Ross Norsworthy" w:date="2020-03-20T01:39:00Z">
              <w:r w:rsidRPr="00B92599">
                <w:rPr>
                  <w:sz w:val="20"/>
                  <w:lang w:val="en-US" w:eastAsia="de-DE"/>
                </w:rPr>
                <w:t>Up to 12 LCs on a frequency pair 1, multiple of 15 slots, 4 bits per LC (max size 15x15=225 slots)</w:t>
              </w:r>
            </w:ins>
          </w:p>
          <w:p w14:paraId="298723CC" w14:textId="77777777" w:rsidR="006D35FD" w:rsidRPr="00B92599" w:rsidRDefault="006D35FD" w:rsidP="00FC7CF3">
            <w:pPr>
              <w:spacing w:before="20" w:after="60"/>
              <w:rPr>
                <w:ins w:id="20198" w:author="Ross Norsworthy" w:date="2020-03-20T01:39:00Z"/>
                <w:sz w:val="20"/>
                <w:lang w:val="en-US" w:eastAsia="de-DE"/>
              </w:rPr>
            </w:pPr>
            <w:ins w:id="20199" w:author="Ross Norsworthy" w:date="2020-03-20T01:39:00Z">
              <w:r w:rsidRPr="00B92599">
                <w:rPr>
                  <w:sz w:val="20"/>
                  <w:lang w:val="en-US" w:eastAsia="de-DE"/>
                </w:rPr>
                <w:t>Default SBB slot sizes. 90, 90, 30, 90, 90, 90, 90, 30, 30, 180, 0, 0. The slot sizes except SBB are repeated until frame is full (2250 slots)</w:t>
              </w:r>
            </w:ins>
          </w:p>
        </w:tc>
      </w:tr>
      <w:tr w:rsidR="006D35FD" w:rsidRPr="00B92599" w14:paraId="22B58A10" w14:textId="77777777" w:rsidTr="00D515D7">
        <w:trPr>
          <w:ins w:id="20200" w:author="Ross Norsworthy" w:date="2020-03-20T01:39:00Z"/>
        </w:trPr>
        <w:tc>
          <w:tcPr>
            <w:tcW w:w="978" w:type="dxa"/>
          </w:tcPr>
          <w:p w14:paraId="65A2DA4A" w14:textId="77777777" w:rsidR="006D35FD" w:rsidRPr="00B92599" w:rsidRDefault="006D35FD" w:rsidP="00FC7CF3">
            <w:pPr>
              <w:spacing w:before="20" w:after="60"/>
              <w:rPr>
                <w:ins w:id="20201" w:author="Ross Norsworthy" w:date="2020-03-20T01:39:00Z"/>
                <w:sz w:val="20"/>
                <w:lang w:val="en-US" w:eastAsia="de-DE"/>
              </w:rPr>
            </w:pPr>
            <w:ins w:id="20202" w:author="Ross Norsworthy" w:date="2020-03-20T01:39:00Z">
              <w:r w:rsidRPr="00B92599">
                <w:rPr>
                  <w:sz w:val="20"/>
                  <w:lang w:val="en-US" w:eastAsia="de-DE"/>
                </w:rPr>
                <w:t>11</w:t>
              </w:r>
            </w:ins>
          </w:p>
        </w:tc>
        <w:tc>
          <w:tcPr>
            <w:tcW w:w="838" w:type="dxa"/>
          </w:tcPr>
          <w:p w14:paraId="2F49B95F" w14:textId="77777777" w:rsidR="006D35FD" w:rsidRPr="00B92599" w:rsidRDefault="006D35FD" w:rsidP="00FC7CF3">
            <w:pPr>
              <w:spacing w:before="20" w:after="60"/>
              <w:rPr>
                <w:ins w:id="20203" w:author="Ross Norsworthy" w:date="2020-03-20T01:39:00Z"/>
                <w:sz w:val="20"/>
                <w:lang w:val="en-US" w:eastAsia="de-DE"/>
              </w:rPr>
            </w:pPr>
            <w:ins w:id="20204" w:author="Ross Norsworthy" w:date="2020-03-20T01:39:00Z">
              <w:r w:rsidRPr="00B92599">
                <w:rPr>
                  <w:sz w:val="20"/>
                  <w:lang w:val="en-US" w:eastAsia="de-DE"/>
                </w:rPr>
                <w:t>6</w:t>
              </w:r>
            </w:ins>
          </w:p>
        </w:tc>
        <w:tc>
          <w:tcPr>
            <w:tcW w:w="2003" w:type="dxa"/>
          </w:tcPr>
          <w:p w14:paraId="3A593566" w14:textId="7E55C029" w:rsidR="006D35FD" w:rsidRPr="00B92599" w:rsidRDefault="006D35FD" w:rsidP="00FC7CF3">
            <w:pPr>
              <w:spacing w:before="20" w:after="60"/>
              <w:rPr>
                <w:ins w:id="20205" w:author="Ross Norsworthy" w:date="2020-03-20T01:39:00Z"/>
                <w:sz w:val="20"/>
                <w:lang w:val="en-US" w:eastAsia="de-DE"/>
              </w:rPr>
            </w:pPr>
            <w:ins w:id="20206" w:author="Ross Norsworthy" w:date="2020-03-20T01:39:00Z">
              <w:r w:rsidRPr="00B92599">
                <w:rPr>
                  <w:sz w:val="20"/>
                  <w:lang w:val="en-US" w:eastAsia="de-DE"/>
                </w:rPr>
                <w:t>Logical Channel function</w:t>
              </w:r>
            </w:ins>
            <w:ins w:id="20207" w:author="USA Editor 2021" w:date="2021-01-28T14:01:00Z">
              <w:r w:rsidR="00131168">
                <w:rPr>
                  <w:sz w:val="20"/>
                  <w:lang w:val="en-US" w:eastAsia="de-DE"/>
                </w:rPr>
                <w:t xml:space="preserve"> </w:t>
              </w:r>
              <w:r w:rsidR="00131168" w:rsidRPr="00B92599">
                <w:rPr>
                  <w:sz w:val="20"/>
                  <w:highlight w:val="green"/>
                  <w:lang w:val="en-US" w:eastAsia="de-DE"/>
                </w:rPr>
                <w:t>D</w:t>
              </w:r>
            </w:ins>
          </w:p>
        </w:tc>
        <w:tc>
          <w:tcPr>
            <w:tcW w:w="4752" w:type="dxa"/>
          </w:tcPr>
          <w:p w14:paraId="0B625343" w14:textId="77777777" w:rsidR="006D35FD" w:rsidRPr="00B92599" w:rsidRDefault="006D35FD" w:rsidP="00FC7CF3">
            <w:pPr>
              <w:spacing w:before="20" w:after="60"/>
              <w:rPr>
                <w:ins w:id="20208" w:author="Ross Norsworthy" w:date="2020-03-20T01:39:00Z"/>
                <w:sz w:val="20"/>
                <w:lang w:val="en-US" w:eastAsia="de-DE"/>
              </w:rPr>
            </w:pPr>
            <w:ins w:id="20209" w:author="Ross Norsworthy" w:date="2020-03-20T01:39:00Z">
              <w:r w:rsidRPr="00B92599">
                <w:rPr>
                  <w:sz w:val="20"/>
                  <w:lang w:val="en-US" w:eastAsia="de-DE"/>
                </w:rPr>
                <w:t>4 bits per LCs</w:t>
              </w:r>
            </w:ins>
          </w:p>
          <w:p w14:paraId="5620F693" w14:textId="77777777" w:rsidR="006D35FD" w:rsidRPr="00B92599" w:rsidRDefault="006D35FD" w:rsidP="00FC7CF3">
            <w:pPr>
              <w:spacing w:before="20" w:after="60"/>
              <w:rPr>
                <w:ins w:id="20210" w:author="Ross Norsworthy" w:date="2020-03-20T01:39:00Z"/>
                <w:sz w:val="20"/>
                <w:lang w:val="en-US" w:eastAsia="de-DE"/>
              </w:rPr>
            </w:pPr>
            <w:ins w:id="20211" w:author="Ross Norsworthy" w:date="2020-03-20T01:39:00Z">
              <w:r w:rsidRPr="00B92599">
                <w:rPr>
                  <w:sz w:val="20"/>
                  <w:lang w:val="en-US" w:eastAsia="de-DE"/>
                </w:rPr>
                <w:t>Default: 5, 5, 4, 4, 4, 4, 4, 4, 2, 3, 5, 5</w:t>
              </w:r>
            </w:ins>
          </w:p>
          <w:p w14:paraId="49A038F2" w14:textId="77777777" w:rsidR="006D35FD" w:rsidRPr="00B92599" w:rsidRDefault="006D35FD" w:rsidP="00FC7CF3">
            <w:pPr>
              <w:spacing w:before="20" w:after="60"/>
              <w:rPr>
                <w:ins w:id="20212" w:author="Ross Norsworthy" w:date="2020-03-20T01:39:00Z"/>
                <w:sz w:val="20"/>
                <w:lang w:val="en-US" w:eastAsia="de-DE"/>
              </w:rPr>
            </w:pPr>
            <w:ins w:id="20213" w:author="Ross Norsworthy" w:date="2020-03-20T01:39:00Z">
              <w:r w:rsidRPr="00B92599">
                <w:rPr>
                  <w:sz w:val="20"/>
                  <w:lang w:val="en-US" w:eastAsia="de-DE"/>
                </w:rPr>
                <w:t>See “SBB Fragment 2” for more details.</w:t>
              </w:r>
            </w:ins>
          </w:p>
        </w:tc>
      </w:tr>
    </w:tbl>
    <w:p w14:paraId="297E3BBD" w14:textId="77777777" w:rsidR="00A013FD" w:rsidRPr="00A013FD" w:rsidRDefault="00A013FD" w:rsidP="007247A1">
      <w:pPr>
        <w:pStyle w:val="Tablefin"/>
        <w:rPr>
          <w:ins w:id="20214" w:author="Ross Norsworthy" w:date="2020-03-20T01:39:00Z"/>
          <w:lang w:eastAsia="de-DE"/>
        </w:rPr>
      </w:pPr>
    </w:p>
    <w:p w14:paraId="6AC696C7" w14:textId="77777777" w:rsidR="008E1B5D" w:rsidRDefault="00A013FD" w:rsidP="004954F5">
      <w:pPr>
        <w:pStyle w:val="TableNo"/>
        <w:rPr>
          <w:lang w:val="en-US"/>
        </w:rPr>
      </w:pPr>
      <w:bookmarkStart w:id="20215" w:name="_Toc35546165"/>
      <w:ins w:id="20216" w:author="Ross Norsworthy" w:date="2020-03-20T01:39:00Z">
        <w:r w:rsidRPr="00A013FD">
          <w:rPr>
            <w:lang w:val="en-US"/>
          </w:rPr>
          <w:t>Table 67</w:t>
        </w:r>
      </w:ins>
    </w:p>
    <w:p w14:paraId="5F933751" w14:textId="77777777" w:rsidR="00A013FD" w:rsidRPr="00A013FD" w:rsidRDefault="00A013FD" w:rsidP="003B4BCB">
      <w:pPr>
        <w:pStyle w:val="Tabletitle"/>
        <w:rPr>
          <w:ins w:id="20217" w:author="Ross Norsworthy" w:date="2020-03-20T01:39:00Z"/>
          <w:lang w:val="en-US"/>
        </w:rPr>
      </w:pPr>
      <w:ins w:id="20218" w:author="Ross Norsworthy" w:date="2020-03-20T01:39:00Z">
        <w:r w:rsidRPr="00A013FD">
          <w:rPr>
            <w:lang w:val="en-US"/>
          </w:rPr>
          <w:t xml:space="preserve"> Satellite Bulletin Board (Fragment 4)</w:t>
        </w:r>
        <w:bookmarkEnd w:id="20215"/>
      </w:ins>
    </w:p>
    <w:tbl>
      <w:tblPr>
        <w:tblStyle w:val="TableGrid"/>
        <w:tblW w:w="0" w:type="auto"/>
        <w:tblLook w:val="04A0" w:firstRow="1" w:lastRow="0" w:firstColumn="1" w:lastColumn="0" w:noHBand="0" w:noVBand="1"/>
      </w:tblPr>
      <w:tblGrid>
        <w:gridCol w:w="986"/>
        <w:gridCol w:w="816"/>
        <w:gridCol w:w="1917"/>
        <w:gridCol w:w="4696"/>
      </w:tblGrid>
      <w:tr w:rsidR="006D35FD" w:rsidRPr="00B92599" w14:paraId="64088D8C" w14:textId="77777777" w:rsidTr="00B92599">
        <w:trPr>
          <w:ins w:id="20219" w:author="Ross Norsworthy" w:date="2020-04-03T09:27:00Z"/>
        </w:trPr>
        <w:tc>
          <w:tcPr>
            <w:tcW w:w="986" w:type="dxa"/>
            <w:shd w:val="clear" w:color="auto" w:fill="4F81BD" w:themeFill="accent1"/>
          </w:tcPr>
          <w:p w14:paraId="2DBE1557" w14:textId="77777777" w:rsidR="006D35FD" w:rsidRPr="00B92599" w:rsidRDefault="006D35FD" w:rsidP="00FC7CF3">
            <w:pPr>
              <w:spacing w:before="20" w:after="60"/>
              <w:rPr>
                <w:ins w:id="20220" w:author="Ross Norsworthy" w:date="2020-04-03T09:27:00Z"/>
                <w:rFonts w:ascii="Times New Roman Bold" w:hAnsi="Times New Roman Bold" w:cs="Times New Roman Bold"/>
                <w:b/>
                <w:sz w:val="20"/>
                <w:lang w:val="en-US"/>
              </w:rPr>
            </w:pPr>
            <w:ins w:id="20221" w:author="Ross Norsworthy" w:date="2020-04-03T09:27:00Z">
              <w:r w:rsidRPr="00B92599">
                <w:rPr>
                  <w:rFonts w:ascii="Times New Roman Bold" w:hAnsi="Times New Roman Bold" w:cs="Times New Roman Bold"/>
                  <w:b/>
                  <w:sz w:val="20"/>
                  <w:lang w:val="en-US"/>
                </w:rPr>
                <w:t>Field no</w:t>
              </w:r>
            </w:ins>
          </w:p>
        </w:tc>
        <w:tc>
          <w:tcPr>
            <w:tcW w:w="816" w:type="dxa"/>
            <w:shd w:val="clear" w:color="auto" w:fill="4F81BD" w:themeFill="accent1"/>
          </w:tcPr>
          <w:p w14:paraId="31BB2BD8" w14:textId="77777777" w:rsidR="006D35FD" w:rsidRPr="00B92599" w:rsidRDefault="006D35FD" w:rsidP="00FC7CF3">
            <w:pPr>
              <w:spacing w:before="20" w:after="60"/>
              <w:rPr>
                <w:ins w:id="20222" w:author="Ross Norsworthy" w:date="2020-04-03T09:27:00Z"/>
                <w:rFonts w:ascii="Times New Roman Bold" w:hAnsi="Times New Roman Bold" w:cs="Times New Roman Bold"/>
                <w:b/>
                <w:sz w:val="20"/>
                <w:lang w:val="en-US"/>
              </w:rPr>
            </w:pPr>
            <w:ins w:id="20223" w:author="Ross Norsworthy" w:date="2020-04-03T09:27:00Z">
              <w:r w:rsidRPr="00B92599">
                <w:rPr>
                  <w:rFonts w:ascii="Times New Roman Bold" w:hAnsi="Times New Roman Bold" w:cs="Times New Roman Bold"/>
                  <w:b/>
                  <w:sz w:val="20"/>
                  <w:lang w:val="en-US"/>
                </w:rPr>
                <w:t>Size (Bytes)</w:t>
              </w:r>
            </w:ins>
          </w:p>
        </w:tc>
        <w:tc>
          <w:tcPr>
            <w:tcW w:w="1917" w:type="dxa"/>
            <w:shd w:val="clear" w:color="auto" w:fill="4F81BD" w:themeFill="accent1"/>
          </w:tcPr>
          <w:p w14:paraId="748DC3AC" w14:textId="77777777" w:rsidR="006D35FD" w:rsidRPr="00B92599" w:rsidRDefault="006D35FD" w:rsidP="00FC7CF3">
            <w:pPr>
              <w:spacing w:before="20" w:after="60"/>
              <w:rPr>
                <w:ins w:id="20224" w:author="Ross Norsworthy" w:date="2020-04-03T09:27:00Z"/>
                <w:rFonts w:ascii="Times New Roman Bold" w:hAnsi="Times New Roman Bold" w:cs="Times New Roman Bold"/>
                <w:b/>
                <w:sz w:val="20"/>
                <w:lang w:val="en-US"/>
              </w:rPr>
            </w:pPr>
            <w:ins w:id="20225" w:author="Ross Norsworthy" w:date="2020-04-03T09:27:00Z">
              <w:r w:rsidRPr="00B92599">
                <w:rPr>
                  <w:rFonts w:ascii="Times New Roman Bold" w:hAnsi="Times New Roman Bold" w:cs="Times New Roman Bold"/>
                  <w:b/>
                  <w:sz w:val="20"/>
                  <w:lang w:val="en-US"/>
                </w:rPr>
                <w:t>Function</w:t>
              </w:r>
            </w:ins>
          </w:p>
        </w:tc>
        <w:tc>
          <w:tcPr>
            <w:tcW w:w="4696" w:type="dxa"/>
            <w:shd w:val="clear" w:color="auto" w:fill="4F81BD" w:themeFill="accent1"/>
          </w:tcPr>
          <w:p w14:paraId="7D98A540" w14:textId="77777777" w:rsidR="006D35FD" w:rsidRPr="00B92599" w:rsidRDefault="006D35FD" w:rsidP="00FC7CF3">
            <w:pPr>
              <w:spacing w:before="20" w:after="60"/>
              <w:rPr>
                <w:ins w:id="20226" w:author="Ross Norsworthy" w:date="2020-04-03T09:27:00Z"/>
                <w:rFonts w:ascii="Times New Roman Bold" w:hAnsi="Times New Roman Bold" w:cs="Times New Roman Bold"/>
                <w:b/>
                <w:sz w:val="20"/>
                <w:lang w:val="en-US"/>
              </w:rPr>
            </w:pPr>
            <w:ins w:id="20227" w:author="Ross Norsworthy" w:date="2020-04-03T09:27:00Z">
              <w:r w:rsidRPr="00B92599">
                <w:rPr>
                  <w:rFonts w:ascii="Times New Roman Bold" w:hAnsi="Times New Roman Bold" w:cs="Times New Roman Bold"/>
                  <w:b/>
                  <w:sz w:val="20"/>
                  <w:lang w:val="en-US"/>
                </w:rPr>
                <w:t>Content</w:t>
              </w:r>
            </w:ins>
          </w:p>
        </w:tc>
      </w:tr>
      <w:tr w:rsidR="006D35FD" w:rsidRPr="00B92599" w14:paraId="2DB3E8FC" w14:textId="77777777" w:rsidTr="00B92599">
        <w:trPr>
          <w:ins w:id="20228" w:author="Ross Norsworthy" w:date="2020-04-03T09:27:00Z"/>
        </w:trPr>
        <w:tc>
          <w:tcPr>
            <w:tcW w:w="986" w:type="dxa"/>
          </w:tcPr>
          <w:p w14:paraId="372B1318" w14:textId="77777777" w:rsidR="006D35FD" w:rsidRPr="00B92599" w:rsidRDefault="006D35FD" w:rsidP="00FC7CF3">
            <w:pPr>
              <w:spacing w:before="20" w:after="60"/>
              <w:rPr>
                <w:ins w:id="20229" w:author="Ross Norsworthy" w:date="2020-04-03T09:27:00Z"/>
                <w:rFonts w:cstheme="minorHAnsi"/>
                <w:sz w:val="20"/>
                <w:lang w:val="en-US" w:eastAsia="de-DE"/>
              </w:rPr>
            </w:pPr>
            <w:ins w:id="20230" w:author="Ross Norsworthy" w:date="2020-04-03T09:27:00Z">
              <w:r w:rsidRPr="00B92599">
                <w:rPr>
                  <w:rFonts w:cstheme="minorHAnsi"/>
                  <w:sz w:val="20"/>
                  <w:lang w:val="en-US" w:eastAsia="de-DE"/>
                </w:rPr>
                <w:t>1</w:t>
              </w:r>
            </w:ins>
          </w:p>
        </w:tc>
        <w:tc>
          <w:tcPr>
            <w:tcW w:w="816" w:type="dxa"/>
          </w:tcPr>
          <w:p w14:paraId="2B1A3D8C" w14:textId="77777777" w:rsidR="006D35FD" w:rsidRPr="00B92599" w:rsidRDefault="006D35FD" w:rsidP="00FC7CF3">
            <w:pPr>
              <w:spacing w:before="20" w:after="60"/>
              <w:rPr>
                <w:ins w:id="20231" w:author="Ross Norsworthy" w:date="2020-04-03T09:27:00Z"/>
                <w:rFonts w:cstheme="minorHAnsi"/>
                <w:sz w:val="20"/>
                <w:lang w:val="en-US" w:eastAsia="de-DE"/>
              </w:rPr>
            </w:pPr>
            <w:ins w:id="20232" w:author="Ross Norsworthy" w:date="2020-04-03T09:27:00Z">
              <w:r w:rsidRPr="00B92599">
                <w:rPr>
                  <w:rFonts w:cstheme="minorHAnsi"/>
                  <w:sz w:val="20"/>
                  <w:lang w:val="en-US" w:eastAsia="de-DE"/>
                </w:rPr>
                <w:t>1</w:t>
              </w:r>
            </w:ins>
          </w:p>
        </w:tc>
        <w:tc>
          <w:tcPr>
            <w:tcW w:w="1917" w:type="dxa"/>
          </w:tcPr>
          <w:p w14:paraId="28B7E6B2" w14:textId="77777777" w:rsidR="006D35FD" w:rsidRPr="00B92599" w:rsidRDefault="006D35FD" w:rsidP="00FC7CF3">
            <w:pPr>
              <w:spacing w:before="20" w:after="60"/>
              <w:rPr>
                <w:ins w:id="20233" w:author="Ross Norsworthy" w:date="2020-04-03T09:27:00Z"/>
                <w:rFonts w:cstheme="minorHAnsi"/>
                <w:sz w:val="20"/>
                <w:lang w:val="en-US" w:eastAsia="de-DE"/>
              </w:rPr>
            </w:pPr>
            <w:ins w:id="20234" w:author="Ross Norsworthy" w:date="2020-04-03T09:27:00Z">
              <w:r w:rsidRPr="00B92599">
                <w:rPr>
                  <w:rFonts w:cstheme="minorHAnsi"/>
                  <w:sz w:val="20"/>
                  <w:lang w:val="en-US" w:eastAsia="de-DE"/>
                </w:rPr>
                <w:t>Type</w:t>
              </w:r>
            </w:ins>
          </w:p>
        </w:tc>
        <w:tc>
          <w:tcPr>
            <w:tcW w:w="4696" w:type="dxa"/>
          </w:tcPr>
          <w:p w14:paraId="0BBA8FEA" w14:textId="77777777" w:rsidR="006D35FD" w:rsidRPr="00B92599" w:rsidRDefault="006D35FD" w:rsidP="00FC7CF3">
            <w:pPr>
              <w:spacing w:before="20" w:after="60"/>
              <w:rPr>
                <w:ins w:id="20235" w:author="USA Editor 2021" w:date="2021-01-20T13:12:00Z"/>
                <w:rFonts w:cstheme="minorHAnsi"/>
                <w:sz w:val="20"/>
                <w:lang w:val="en-US" w:eastAsia="de-DE"/>
              </w:rPr>
            </w:pPr>
            <w:ins w:id="20236" w:author="Ross Norsworthy" w:date="2020-04-03T09:27:00Z">
              <w:r w:rsidRPr="00B92599">
                <w:rPr>
                  <w:rFonts w:cstheme="minorHAnsi"/>
                  <w:sz w:val="20"/>
                  <w:lang w:val="en-US" w:eastAsia="de-DE"/>
                </w:rPr>
                <w:t>Logical Channels 48-71 definition, frequency pairs E and F</w:t>
              </w:r>
            </w:ins>
          </w:p>
          <w:p w14:paraId="321A1567" w14:textId="4FA5F251" w:rsidR="006D35FD" w:rsidRPr="00B92599" w:rsidRDefault="006D35FD" w:rsidP="00FC7CF3">
            <w:pPr>
              <w:spacing w:before="20" w:after="60"/>
              <w:rPr>
                <w:ins w:id="20237" w:author="Ross Norsworthy" w:date="2020-04-03T09:27:00Z"/>
                <w:rFonts w:cstheme="minorHAnsi"/>
                <w:sz w:val="20"/>
                <w:lang w:val="en-US" w:eastAsia="de-DE"/>
              </w:rPr>
            </w:pPr>
            <w:ins w:id="20238" w:author="USA Editor 2021" w:date="2021-01-20T13:12:00Z">
              <w:r w:rsidRPr="00B92599">
                <w:rPr>
                  <w:rFonts w:cstheme="minorHAnsi"/>
                  <w:sz w:val="20"/>
                  <w:highlight w:val="green"/>
                  <w:lang w:val="en-US" w:eastAsia="de-DE"/>
                </w:rPr>
                <w:t>Type = 4</w:t>
              </w:r>
            </w:ins>
          </w:p>
        </w:tc>
      </w:tr>
      <w:tr w:rsidR="006D35FD" w:rsidRPr="00B92599" w14:paraId="38E8CF35" w14:textId="77777777" w:rsidTr="00B92599">
        <w:trPr>
          <w:ins w:id="20239" w:author="Ross Norsworthy" w:date="2020-04-03T09:27:00Z"/>
        </w:trPr>
        <w:tc>
          <w:tcPr>
            <w:tcW w:w="986" w:type="dxa"/>
          </w:tcPr>
          <w:p w14:paraId="69FDD9D8" w14:textId="77777777" w:rsidR="006D35FD" w:rsidRPr="00B92599" w:rsidRDefault="006D35FD" w:rsidP="00FC7CF3">
            <w:pPr>
              <w:spacing w:before="20" w:after="60"/>
              <w:rPr>
                <w:ins w:id="20240" w:author="Ross Norsworthy" w:date="2020-04-03T09:27:00Z"/>
                <w:rFonts w:cstheme="minorHAnsi"/>
                <w:sz w:val="20"/>
                <w:lang w:val="en-US" w:eastAsia="de-DE"/>
              </w:rPr>
            </w:pPr>
            <w:ins w:id="20241" w:author="Ross Norsworthy" w:date="2020-04-03T09:27:00Z">
              <w:r w:rsidRPr="00B92599">
                <w:rPr>
                  <w:rFonts w:cstheme="minorHAnsi"/>
                  <w:sz w:val="20"/>
                  <w:lang w:val="en-US" w:eastAsia="de-DE"/>
                </w:rPr>
                <w:t>2</w:t>
              </w:r>
            </w:ins>
          </w:p>
        </w:tc>
        <w:tc>
          <w:tcPr>
            <w:tcW w:w="816" w:type="dxa"/>
          </w:tcPr>
          <w:p w14:paraId="3E090B71" w14:textId="77777777" w:rsidR="006D35FD" w:rsidRPr="00B92599" w:rsidRDefault="006D35FD" w:rsidP="00FC7CF3">
            <w:pPr>
              <w:spacing w:before="20" w:after="60"/>
              <w:rPr>
                <w:ins w:id="20242" w:author="Ross Norsworthy" w:date="2020-04-03T09:27:00Z"/>
                <w:rFonts w:cstheme="minorHAnsi"/>
                <w:sz w:val="20"/>
                <w:lang w:val="en-US" w:eastAsia="de-DE"/>
              </w:rPr>
            </w:pPr>
            <w:ins w:id="20243" w:author="Ross Norsworthy" w:date="2020-04-03T09:27:00Z">
              <w:r w:rsidRPr="00B92599">
                <w:rPr>
                  <w:rFonts w:cstheme="minorHAnsi"/>
                  <w:sz w:val="20"/>
                  <w:lang w:val="en-US" w:eastAsia="de-DE"/>
                </w:rPr>
                <w:t>2</w:t>
              </w:r>
            </w:ins>
          </w:p>
        </w:tc>
        <w:tc>
          <w:tcPr>
            <w:tcW w:w="1917" w:type="dxa"/>
          </w:tcPr>
          <w:p w14:paraId="7C08CF4E" w14:textId="6ED6CE12" w:rsidR="006D35FD" w:rsidRPr="00B92599" w:rsidRDefault="006D35FD" w:rsidP="00FC7CF3">
            <w:pPr>
              <w:spacing w:before="20" w:after="60"/>
              <w:rPr>
                <w:ins w:id="20244" w:author="Ross Norsworthy" w:date="2020-04-03T09:27:00Z"/>
                <w:rFonts w:cstheme="minorHAnsi"/>
                <w:sz w:val="20"/>
                <w:lang w:val="en-US" w:eastAsia="de-DE"/>
              </w:rPr>
            </w:pPr>
            <w:ins w:id="20245" w:author="Ross Norsworthy" w:date="2020-04-03T09:27:00Z">
              <w:r w:rsidRPr="00B92599">
                <w:rPr>
                  <w:rFonts w:cstheme="minorHAnsi"/>
                  <w:sz w:val="20"/>
                  <w:lang w:val="en-US" w:eastAsia="de-DE"/>
                </w:rPr>
                <w:t xml:space="preserve">Downlink </w:t>
              </w:r>
            </w:ins>
            <w:ins w:id="20246" w:author="USA Editor 2021" w:date="2021-01-28T13:53:00Z">
              <w:r w:rsidR="00932EA9" w:rsidRPr="00B92599">
                <w:rPr>
                  <w:rFonts w:cstheme="minorHAnsi"/>
                  <w:sz w:val="20"/>
                  <w:highlight w:val="green"/>
                  <w:lang w:val="en-US" w:eastAsia="de-DE"/>
                </w:rPr>
                <w:t>center</w:t>
              </w:r>
              <w:r w:rsidR="00932EA9" w:rsidRPr="00B92599">
                <w:rPr>
                  <w:rFonts w:cstheme="minorHAnsi"/>
                  <w:sz w:val="20"/>
                  <w:lang w:val="en-US" w:eastAsia="de-DE"/>
                </w:rPr>
                <w:t xml:space="preserve"> </w:t>
              </w:r>
            </w:ins>
            <w:ins w:id="20247" w:author="Ross Norsworthy" w:date="2020-04-03T09:27:00Z">
              <w:r w:rsidRPr="00B92599">
                <w:rPr>
                  <w:rFonts w:cstheme="minorHAnsi"/>
                  <w:sz w:val="20"/>
                  <w:lang w:val="en-US" w:eastAsia="de-DE"/>
                </w:rPr>
                <w:t>frequency E</w:t>
              </w:r>
            </w:ins>
          </w:p>
        </w:tc>
        <w:tc>
          <w:tcPr>
            <w:tcW w:w="4696" w:type="dxa"/>
          </w:tcPr>
          <w:p w14:paraId="7905DAB2" w14:textId="17EE8BAC" w:rsidR="006D35FD" w:rsidRPr="00B92599" w:rsidRDefault="00932EA9" w:rsidP="00FC7CF3">
            <w:pPr>
              <w:spacing w:before="20" w:after="60"/>
              <w:rPr>
                <w:ins w:id="20248" w:author="Ross Norsworthy" w:date="2020-04-03T09:27:00Z"/>
                <w:rFonts w:cstheme="minorHAnsi"/>
                <w:sz w:val="20"/>
                <w:lang w:val="en-US"/>
              </w:rPr>
            </w:pPr>
            <w:ins w:id="20249" w:author="USA Editor 2021" w:date="2021-01-28T13:54:00Z">
              <w:r w:rsidRPr="00B92599">
                <w:rPr>
                  <w:rFonts w:cstheme="minorHAnsi"/>
                  <w:sz w:val="20"/>
                  <w:highlight w:val="green"/>
                  <w:lang w:val="en-US"/>
                </w:rPr>
                <w:t xml:space="preserve">Identification of center frequency use channel numbering scheme defined in Recommendation ITU-R M.1084. Channel bandwidth is not according to Recommendation ITU-R M.1084 and is defined in Field no 4. </w:t>
              </w:r>
            </w:ins>
            <w:ins w:id="20250" w:author="Ross Norsworthy" w:date="2020-04-03T09:27:00Z">
              <w:del w:id="20251" w:author="USA Editor 2021" w:date="2021-01-15T11:24:00Z">
                <w:r w:rsidR="006D35FD" w:rsidRPr="00932EA9" w:rsidDel="00926DAC">
                  <w:rPr>
                    <w:rFonts w:cstheme="minorHAnsi"/>
                    <w:sz w:val="20"/>
                    <w:highlight w:val="green"/>
                    <w:lang w:val="en-US"/>
                    <w:rPrChange w:id="20252" w:author="USA Editor 2021" w:date="2021-01-28T13:55:00Z">
                      <w:rPr>
                        <w:rFonts w:cstheme="minorHAnsi"/>
                        <w:sz w:val="20"/>
                        <w:lang w:val="da-DK"/>
                      </w:rPr>
                    </w:rPrChange>
                  </w:rPr>
                  <w:delText>C</w:delText>
                </w:r>
              </w:del>
              <w:del w:id="20253" w:author="USA Editor 2021" w:date="2021-01-28T13:54:00Z">
                <w:r w:rsidR="006D35FD" w:rsidRPr="00932EA9" w:rsidDel="00932EA9">
                  <w:rPr>
                    <w:rFonts w:cstheme="minorHAnsi"/>
                    <w:sz w:val="20"/>
                    <w:highlight w:val="green"/>
                    <w:lang w:val="en-US"/>
                    <w:rPrChange w:id="20254" w:author="USA Editor 2021" w:date="2021-01-28T13:55:00Z">
                      <w:rPr>
                        <w:rFonts w:cstheme="minorHAnsi"/>
                        <w:sz w:val="20"/>
                        <w:lang w:val="da-DK"/>
                      </w:rPr>
                    </w:rPrChange>
                  </w:rPr>
                  <w:delText xml:space="preserve">hannel number </w:delText>
                </w:r>
              </w:del>
              <w:del w:id="20255" w:author="USA Editor 2021" w:date="2021-01-15T11:24:00Z">
                <w:r w:rsidR="006D35FD" w:rsidRPr="00932EA9" w:rsidDel="00926DAC">
                  <w:rPr>
                    <w:rFonts w:cstheme="minorHAnsi"/>
                    <w:sz w:val="20"/>
                    <w:highlight w:val="green"/>
                    <w:lang w:val="en-US"/>
                    <w:rPrChange w:id="20256" w:author="USA Editor 2021" w:date="2021-01-28T13:55:00Z">
                      <w:rPr>
                        <w:rFonts w:cstheme="minorHAnsi"/>
                        <w:sz w:val="20"/>
                        <w:lang w:val="da-DK"/>
                      </w:rPr>
                    </w:rPrChange>
                  </w:rPr>
                  <w:delText>as defined in</w:delText>
                </w:r>
              </w:del>
              <w:del w:id="20257" w:author="USA Editor 2021" w:date="2021-01-28T13:54:00Z">
                <w:r w:rsidR="006D35FD" w:rsidRPr="00932EA9" w:rsidDel="00932EA9">
                  <w:rPr>
                    <w:rFonts w:cstheme="minorHAnsi"/>
                    <w:sz w:val="20"/>
                    <w:highlight w:val="green"/>
                    <w:lang w:val="en-US"/>
                    <w:rPrChange w:id="20258" w:author="USA Editor 2021" w:date="2021-01-28T13:55:00Z">
                      <w:rPr>
                        <w:rFonts w:cstheme="minorHAnsi"/>
                        <w:sz w:val="20"/>
                        <w:lang w:val="da-DK"/>
                      </w:rPr>
                    </w:rPrChange>
                  </w:rPr>
                  <w:delText xml:space="preserve"> ITU-R M.1084</w:delText>
                </w:r>
              </w:del>
            </w:ins>
          </w:p>
          <w:p w14:paraId="70A3C623" w14:textId="05BC2FEB" w:rsidR="006D35FD" w:rsidRPr="00B92599" w:rsidDel="00D35EA2" w:rsidRDefault="006D35FD">
            <w:pPr>
              <w:spacing w:before="20" w:after="60"/>
              <w:rPr>
                <w:ins w:id="20259" w:author="Ross Norsworthy" w:date="2020-04-03T09:27:00Z"/>
                <w:del w:id="20260" w:author="USA Editor 2021" w:date="2021-01-15T11:02:00Z"/>
                <w:rFonts w:cstheme="minorHAnsi"/>
                <w:sz w:val="20"/>
                <w:lang w:val="en-US"/>
              </w:rPr>
            </w:pPr>
            <w:ins w:id="20261" w:author="Ross Norsworthy" w:date="2020-04-03T09:27:00Z">
              <w:r w:rsidRPr="00B92599">
                <w:rPr>
                  <w:rFonts w:cstheme="minorHAnsi"/>
                  <w:sz w:val="20"/>
                  <w:lang w:val="en-US"/>
                </w:rPr>
                <w:t>Default:</w:t>
              </w:r>
            </w:ins>
            <w:ins w:id="20262" w:author="USA Editor 2021" w:date="2021-01-15T11:02:00Z">
              <w:r w:rsidRPr="00B92599">
                <w:rPr>
                  <w:rFonts w:cstheme="minorHAnsi"/>
                  <w:sz w:val="20"/>
                  <w:lang w:val="en-US"/>
                </w:rPr>
                <w:t xml:space="preserve"> </w:t>
              </w:r>
            </w:ins>
          </w:p>
          <w:p w14:paraId="55F52712" w14:textId="77777777" w:rsidR="006D35FD" w:rsidRPr="00B92599" w:rsidRDefault="006D35FD">
            <w:pPr>
              <w:spacing w:before="20" w:after="60"/>
              <w:rPr>
                <w:ins w:id="20263" w:author="Ross Norsworthy" w:date="2020-04-03T09:27:00Z"/>
                <w:rFonts w:cstheme="minorHAnsi"/>
                <w:sz w:val="20"/>
                <w:lang w:val="en-US" w:eastAsia="de-DE"/>
              </w:rPr>
            </w:pPr>
            <w:ins w:id="20264" w:author="Ross Norsworthy" w:date="2020-04-03T09:27:00Z">
              <w:r w:rsidRPr="00B92599">
                <w:rPr>
                  <w:rFonts w:cstheme="minorHAnsi"/>
                  <w:sz w:val="20"/>
                  <w:lang w:val="en-US"/>
                </w:rPr>
                <w:t xml:space="preserve">2225: 161.8625 MHz </w:t>
              </w:r>
              <w:del w:id="20265" w:author="USA Editor 2021" w:date="2021-01-28T13:55:00Z">
                <w:r w:rsidRPr="00932EA9" w:rsidDel="00932EA9">
                  <w:rPr>
                    <w:rFonts w:cstheme="minorHAnsi"/>
                    <w:sz w:val="20"/>
                    <w:highlight w:val="green"/>
                    <w:lang w:val="en-US"/>
                    <w:rPrChange w:id="20266" w:author="USA Editor 2021" w:date="2021-01-28T13:55:00Z">
                      <w:rPr>
                        <w:rFonts w:cstheme="minorHAnsi"/>
                        <w:sz w:val="20"/>
                        <w:lang w:val="da-DK"/>
                      </w:rPr>
                    </w:rPrChange>
                  </w:rPr>
                  <w:delText>(150kHz bandwidth)</w:delText>
                </w:r>
              </w:del>
            </w:ins>
          </w:p>
        </w:tc>
      </w:tr>
      <w:tr w:rsidR="006D35FD" w:rsidRPr="00B92599" w14:paraId="563E6423" w14:textId="77777777" w:rsidTr="00B92599">
        <w:trPr>
          <w:ins w:id="20267" w:author="Ross Norsworthy" w:date="2020-04-03T09:27:00Z"/>
        </w:trPr>
        <w:tc>
          <w:tcPr>
            <w:tcW w:w="986" w:type="dxa"/>
          </w:tcPr>
          <w:p w14:paraId="5661ECC9" w14:textId="77777777" w:rsidR="006D35FD" w:rsidRPr="00B92599" w:rsidRDefault="006D35FD" w:rsidP="00FC7CF3">
            <w:pPr>
              <w:spacing w:before="20" w:after="60"/>
              <w:rPr>
                <w:ins w:id="20268" w:author="Ross Norsworthy" w:date="2020-04-03T09:27:00Z"/>
                <w:rFonts w:cstheme="minorHAnsi"/>
                <w:sz w:val="20"/>
                <w:lang w:val="en-US" w:eastAsia="de-DE"/>
              </w:rPr>
            </w:pPr>
            <w:ins w:id="20269" w:author="Ross Norsworthy" w:date="2020-04-03T09:27:00Z">
              <w:r w:rsidRPr="00B92599">
                <w:rPr>
                  <w:rFonts w:cstheme="minorHAnsi"/>
                  <w:sz w:val="20"/>
                  <w:lang w:val="en-US" w:eastAsia="de-DE"/>
                </w:rPr>
                <w:t>3</w:t>
              </w:r>
            </w:ins>
          </w:p>
        </w:tc>
        <w:tc>
          <w:tcPr>
            <w:tcW w:w="816" w:type="dxa"/>
          </w:tcPr>
          <w:p w14:paraId="0BBB38FA" w14:textId="77777777" w:rsidR="006D35FD" w:rsidRPr="00B92599" w:rsidRDefault="006D35FD" w:rsidP="00FC7CF3">
            <w:pPr>
              <w:spacing w:before="20" w:after="60"/>
              <w:rPr>
                <w:ins w:id="20270" w:author="Ross Norsworthy" w:date="2020-04-03T09:27:00Z"/>
                <w:rFonts w:cstheme="minorHAnsi"/>
                <w:sz w:val="20"/>
                <w:lang w:val="en-US" w:eastAsia="de-DE"/>
              </w:rPr>
            </w:pPr>
            <w:ins w:id="20271" w:author="Ross Norsworthy" w:date="2020-04-03T09:27:00Z">
              <w:r w:rsidRPr="00B92599">
                <w:rPr>
                  <w:rFonts w:cstheme="minorHAnsi"/>
                  <w:sz w:val="20"/>
                  <w:lang w:val="en-US" w:eastAsia="de-DE"/>
                </w:rPr>
                <w:t>2</w:t>
              </w:r>
            </w:ins>
          </w:p>
        </w:tc>
        <w:tc>
          <w:tcPr>
            <w:tcW w:w="1917" w:type="dxa"/>
          </w:tcPr>
          <w:p w14:paraId="2885933B" w14:textId="43E4636B" w:rsidR="006D35FD" w:rsidRPr="00B92599" w:rsidRDefault="006D35FD" w:rsidP="00FC7CF3">
            <w:pPr>
              <w:spacing w:before="20" w:after="60"/>
              <w:rPr>
                <w:ins w:id="20272" w:author="Ross Norsworthy" w:date="2020-04-03T09:27:00Z"/>
                <w:rFonts w:cstheme="minorHAnsi"/>
                <w:sz w:val="20"/>
                <w:lang w:val="en-US" w:eastAsia="de-DE"/>
              </w:rPr>
            </w:pPr>
            <w:ins w:id="20273" w:author="Ross Norsworthy" w:date="2020-04-03T09:27:00Z">
              <w:r w:rsidRPr="00B92599">
                <w:rPr>
                  <w:rFonts w:cstheme="minorHAnsi"/>
                  <w:sz w:val="20"/>
                  <w:lang w:val="en-US" w:eastAsia="de-DE"/>
                </w:rPr>
                <w:t xml:space="preserve">Uplink </w:t>
              </w:r>
            </w:ins>
            <w:ins w:id="20274" w:author="USA Editor 2021" w:date="2021-01-28T13:54:00Z">
              <w:r w:rsidR="00932EA9" w:rsidRPr="00B92599">
                <w:rPr>
                  <w:rFonts w:cstheme="minorHAnsi"/>
                  <w:sz w:val="20"/>
                  <w:highlight w:val="green"/>
                  <w:lang w:val="en-US" w:eastAsia="de-DE"/>
                </w:rPr>
                <w:t>center</w:t>
              </w:r>
              <w:r w:rsidR="00932EA9">
                <w:rPr>
                  <w:rFonts w:cstheme="minorHAnsi"/>
                  <w:sz w:val="20"/>
                  <w:lang w:val="en-US" w:eastAsia="de-DE"/>
                </w:rPr>
                <w:t xml:space="preserve"> </w:t>
              </w:r>
            </w:ins>
            <w:ins w:id="20275" w:author="Ross Norsworthy" w:date="2020-04-03T09:27:00Z">
              <w:r w:rsidRPr="00B92599">
                <w:rPr>
                  <w:rFonts w:cstheme="minorHAnsi"/>
                  <w:sz w:val="20"/>
                  <w:lang w:val="en-US" w:eastAsia="de-DE"/>
                </w:rPr>
                <w:t>frequency E</w:t>
              </w:r>
            </w:ins>
          </w:p>
        </w:tc>
        <w:tc>
          <w:tcPr>
            <w:tcW w:w="4696" w:type="dxa"/>
          </w:tcPr>
          <w:p w14:paraId="276E120E" w14:textId="438B02F8" w:rsidR="006D35FD" w:rsidRPr="00B92599" w:rsidRDefault="00932EA9" w:rsidP="00FC7CF3">
            <w:pPr>
              <w:spacing w:before="20" w:after="60"/>
              <w:rPr>
                <w:ins w:id="20276" w:author="Ross Norsworthy" w:date="2020-04-03T09:27:00Z"/>
                <w:rFonts w:cstheme="minorHAnsi"/>
                <w:sz w:val="20"/>
                <w:lang w:val="en-US"/>
              </w:rPr>
            </w:pPr>
            <w:ins w:id="20277" w:author="USA Editor 2021" w:date="2021-01-28T13:54:00Z">
              <w:r w:rsidRPr="00B92599">
                <w:rPr>
                  <w:rFonts w:cstheme="minorHAnsi"/>
                  <w:sz w:val="20"/>
                  <w:highlight w:val="green"/>
                  <w:lang w:val="en-US"/>
                </w:rPr>
                <w:t>Identification of center frequency use channel numbering scheme defined in Recommendation ITU-R M.1084. Channel bandwidth is not according to Recommendation ITU-R M.1084 and is defined in Field no 4.</w:t>
              </w:r>
            </w:ins>
            <w:ins w:id="20278" w:author="USA Editor 2021" w:date="2021-01-28T13:55:00Z">
              <w:r w:rsidRPr="00B92599">
                <w:rPr>
                  <w:rFonts w:cstheme="minorHAnsi"/>
                  <w:sz w:val="20"/>
                  <w:highlight w:val="green"/>
                  <w:lang w:val="en-US"/>
                </w:rPr>
                <w:t xml:space="preserve"> </w:t>
              </w:r>
            </w:ins>
            <w:ins w:id="20279" w:author="Ross Norsworthy" w:date="2020-04-03T09:27:00Z">
              <w:del w:id="20280" w:author="USA Editor 2021" w:date="2021-01-15T11:25:00Z">
                <w:r w:rsidR="006D35FD" w:rsidRPr="00932EA9" w:rsidDel="00926DAC">
                  <w:rPr>
                    <w:rFonts w:cstheme="minorHAnsi"/>
                    <w:sz w:val="20"/>
                    <w:highlight w:val="green"/>
                    <w:lang w:val="en-US"/>
                    <w:rPrChange w:id="20281" w:author="USA Editor 2021" w:date="2021-01-28T13:55:00Z">
                      <w:rPr>
                        <w:rFonts w:cstheme="minorHAnsi"/>
                        <w:sz w:val="20"/>
                        <w:lang w:val="da-DK"/>
                      </w:rPr>
                    </w:rPrChange>
                  </w:rPr>
                  <w:delText>C</w:delText>
                </w:r>
              </w:del>
              <w:del w:id="20282" w:author="USA Editor 2021" w:date="2021-01-28T13:55:00Z">
                <w:r w:rsidR="006D35FD" w:rsidRPr="00932EA9" w:rsidDel="00932EA9">
                  <w:rPr>
                    <w:rFonts w:cstheme="minorHAnsi"/>
                    <w:sz w:val="20"/>
                    <w:highlight w:val="green"/>
                    <w:lang w:val="en-US"/>
                    <w:rPrChange w:id="20283" w:author="USA Editor 2021" w:date="2021-01-28T13:55:00Z">
                      <w:rPr>
                        <w:rFonts w:cstheme="minorHAnsi"/>
                        <w:sz w:val="20"/>
                        <w:lang w:val="da-DK"/>
                      </w:rPr>
                    </w:rPrChange>
                  </w:rPr>
                  <w:delText xml:space="preserve">hannel number </w:delText>
                </w:r>
              </w:del>
              <w:del w:id="20284" w:author="USA Editor 2021" w:date="2021-01-15T11:25:00Z">
                <w:r w:rsidR="006D35FD" w:rsidRPr="00932EA9" w:rsidDel="00926DAC">
                  <w:rPr>
                    <w:rFonts w:cstheme="minorHAnsi"/>
                    <w:sz w:val="20"/>
                    <w:highlight w:val="green"/>
                    <w:lang w:val="en-US"/>
                    <w:rPrChange w:id="20285" w:author="USA Editor 2021" w:date="2021-01-28T13:55:00Z">
                      <w:rPr>
                        <w:rFonts w:cstheme="minorHAnsi"/>
                        <w:sz w:val="20"/>
                        <w:lang w:val="da-DK"/>
                      </w:rPr>
                    </w:rPrChange>
                  </w:rPr>
                  <w:delText>as defined in</w:delText>
                </w:r>
              </w:del>
              <w:del w:id="20286" w:author="USA Editor 2021" w:date="2021-01-28T13:55:00Z">
                <w:r w:rsidR="006D35FD" w:rsidRPr="00932EA9" w:rsidDel="00932EA9">
                  <w:rPr>
                    <w:rFonts w:cstheme="minorHAnsi"/>
                    <w:sz w:val="20"/>
                    <w:highlight w:val="green"/>
                    <w:lang w:val="en-US"/>
                    <w:rPrChange w:id="20287" w:author="USA Editor 2021" w:date="2021-01-28T13:55:00Z">
                      <w:rPr>
                        <w:rFonts w:cstheme="minorHAnsi"/>
                        <w:sz w:val="20"/>
                        <w:lang w:val="da-DK"/>
                      </w:rPr>
                    </w:rPrChange>
                  </w:rPr>
                  <w:delText xml:space="preserve"> ITU-R M.1084</w:delText>
                </w:r>
              </w:del>
            </w:ins>
          </w:p>
          <w:p w14:paraId="44B771D6" w14:textId="1A0FD0A2" w:rsidR="006D35FD" w:rsidRPr="00B92599" w:rsidDel="00D35EA2" w:rsidRDefault="006D35FD">
            <w:pPr>
              <w:spacing w:before="20" w:after="60"/>
              <w:rPr>
                <w:ins w:id="20288" w:author="Ross Norsworthy" w:date="2020-04-03T09:27:00Z"/>
                <w:del w:id="20289" w:author="USA Editor 2021" w:date="2021-01-15T11:02:00Z"/>
                <w:rFonts w:cstheme="minorHAnsi"/>
                <w:sz w:val="20"/>
                <w:lang w:val="en-US"/>
              </w:rPr>
            </w:pPr>
            <w:ins w:id="20290" w:author="Ross Norsworthy" w:date="2020-04-03T09:27:00Z">
              <w:r w:rsidRPr="00B92599">
                <w:rPr>
                  <w:rFonts w:cstheme="minorHAnsi"/>
                  <w:sz w:val="20"/>
                  <w:lang w:val="en-US"/>
                </w:rPr>
                <w:t>Default:</w:t>
              </w:r>
            </w:ins>
            <w:ins w:id="20291" w:author="USA Editor 2021" w:date="2021-01-15T11:02:00Z">
              <w:r w:rsidRPr="00B92599">
                <w:rPr>
                  <w:rFonts w:cstheme="minorHAnsi"/>
                  <w:sz w:val="20"/>
                  <w:lang w:val="en-US"/>
                </w:rPr>
                <w:t xml:space="preserve"> </w:t>
              </w:r>
            </w:ins>
          </w:p>
          <w:p w14:paraId="4C96F4E9" w14:textId="77777777" w:rsidR="006D35FD" w:rsidRPr="00B92599" w:rsidRDefault="006D35FD">
            <w:pPr>
              <w:spacing w:before="20" w:after="60"/>
              <w:rPr>
                <w:ins w:id="20292" w:author="Ross Norsworthy" w:date="2020-04-03T09:27:00Z"/>
                <w:rFonts w:cstheme="minorHAnsi"/>
                <w:sz w:val="20"/>
                <w:lang w:val="en-US"/>
              </w:rPr>
            </w:pPr>
            <w:ins w:id="20293" w:author="Ross Norsworthy" w:date="2020-04-03T09:27:00Z">
              <w:r w:rsidRPr="00B92599">
                <w:rPr>
                  <w:rFonts w:cstheme="minorHAnsi"/>
                  <w:sz w:val="20"/>
                  <w:lang w:val="en-US"/>
                </w:rPr>
                <w:t xml:space="preserve">1224: 157.2625 MHz </w:t>
              </w:r>
              <w:del w:id="20294" w:author="USA Editor 2021" w:date="2021-01-28T13:55:00Z">
                <w:r w:rsidRPr="00932EA9" w:rsidDel="00932EA9">
                  <w:rPr>
                    <w:rFonts w:cstheme="minorHAnsi"/>
                    <w:sz w:val="20"/>
                    <w:highlight w:val="green"/>
                    <w:lang w:val="en-US"/>
                    <w:rPrChange w:id="20295" w:author="USA Editor 2021" w:date="2021-01-28T13:56:00Z">
                      <w:rPr>
                        <w:rFonts w:cstheme="minorHAnsi"/>
                        <w:sz w:val="20"/>
                        <w:lang w:val="da-DK"/>
                      </w:rPr>
                    </w:rPrChange>
                  </w:rPr>
                  <w:delText>(50kHz bandwidth)</w:delText>
                </w:r>
              </w:del>
            </w:ins>
          </w:p>
        </w:tc>
      </w:tr>
      <w:tr w:rsidR="006D35FD" w:rsidRPr="00932EA9" w14:paraId="11406A8C" w14:textId="77777777" w:rsidTr="00B92599">
        <w:trPr>
          <w:ins w:id="20296" w:author="Ross Norsworthy" w:date="2020-04-03T09:27:00Z"/>
        </w:trPr>
        <w:tc>
          <w:tcPr>
            <w:tcW w:w="986" w:type="dxa"/>
          </w:tcPr>
          <w:p w14:paraId="32947639" w14:textId="77777777" w:rsidR="006D35FD" w:rsidRPr="00B92599" w:rsidRDefault="006D35FD" w:rsidP="00FC7CF3">
            <w:pPr>
              <w:spacing w:before="20" w:after="60"/>
              <w:rPr>
                <w:ins w:id="20297" w:author="Ross Norsworthy" w:date="2020-04-03T09:27:00Z"/>
                <w:rFonts w:cstheme="minorHAnsi"/>
                <w:sz w:val="20"/>
                <w:lang w:val="en-US" w:eastAsia="de-DE"/>
              </w:rPr>
            </w:pPr>
            <w:ins w:id="20298" w:author="Ross Norsworthy" w:date="2020-04-03T09:27:00Z">
              <w:r w:rsidRPr="00B92599">
                <w:rPr>
                  <w:rFonts w:cstheme="minorHAnsi"/>
                  <w:sz w:val="20"/>
                  <w:lang w:val="en-US" w:eastAsia="de-DE"/>
                </w:rPr>
                <w:t>4</w:t>
              </w:r>
            </w:ins>
          </w:p>
        </w:tc>
        <w:tc>
          <w:tcPr>
            <w:tcW w:w="816" w:type="dxa"/>
          </w:tcPr>
          <w:p w14:paraId="75EFFA42" w14:textId="77777777" w:rsidR="006D35FD" w:rsidRPr="00B92599" w:rsidRDefault="006D35FD" w:rsidP="00FC7CF3">
            <w:pPr>
              <w:spacing w:before="20" w:after="60"/>
              <w:rPr>
                <w:ins w:id="20299" w:author="Ross Norsworthy" w:date="2020-04-03T09:27:00Z"/>
                <w:rFonts w:cstheme="minorHAnsi"/>
                <w:sz w:val="20"/>
                <w:lang w:val="en-US" w:eastAsia="de-DE"/>
              </w:rPr>
            </w:pPr>
            <w:ins w:id="20300" w:author="Ross Norsworthy" w:date="2020-04-03T09:27:00Z">
              <w:r w:rsidRPr="00B92599">
                <w:rPr>
                  <w:rFonts w:cstheme="minorHAnsi"/>
                  <w:sz w:val="20"/>
                  <w:lang w:val="en-US" w:eastAsia="de-DE"/>
                </w:rPr>
                <w:t>1</w:t>
              </w:r>
            </w:ins>
          </w:p>
        </w:tc>
        <w:tc>
          <w:tcPr>
            <w:tcW w:w="1917" w:type="dxa"/>
          </w:tcPr>
          <w:p w14:paraId="1260B489" w14:textId="7D1CBE0C" w:rsidR="006D35FD" w:rsidRPr="00B92599" w:rsidRDefault="006D35FD" w:rsidP="00FC7CF3">
            <w:pPr>
              <w:spacing w:before="20" w:after="60"/>
              <w:rPr>
                <w:ins w:id="20301" w:author="Ross Norsworthy" w:date="2020-04-03T09:27:00Z"/>
                <w:rFonts w:cstheme="minorHAnsi"/>
                <w:sz w:val="20"/>
                <w:lang w:val="en-US" w:eastAsia="de-DE"/>
              </w:rPr>
            </w:pPr>
            <w:ins w:id="20302" w:author="Ross Norsworthy" w:date="2020-04-03T09:27:00Z">
              <w:r w:rsidRPr="00B92599">
                <w:rPr>
                  <w:rFonts w:cstheme="minorHAnsi"/>
                  <w:sz w:val="20"/>
                  <w:lang w:val="en-US" w:eastAsia="de-DE"/>
                </w:rPr>
                <w:t>Downlink and uplink bandwidth</w:t>
              </w:r>
            </w:ins>
            <w:ins w:id="20303" w:author="USA Editor 2021" w:date="2021-01-28T14:00:00Z">
              <w:r w:rsidR="00131168">
                <w:rPr>
                  <w:rFonts w:cstheme="minorHAnsi"/>
                  <w:sz w:val="20"/>
                  <w:lang w:val="en-US" w:eastAsia="de-DE"/>
                </w:rPr>
                <w:t xml:space="preserve"> </w:t>
              </w:r>
              <w:r w:rsidR="00131168" w:rsidRPr="00B92599">
                <w:rPr>
                  <w:rFonts w:cstheme="minorHAnsi"/>
                  <w:sz w:val="20"/>
                  <w:highlight w:val="green"/>
                  <w:lang w:val="en-US" w:eastAsia="de-DE"/>
                </w:rPr>
                <w:t>E</w:t>
              </w:r>
            </w:ins>
          </w:p>
        </w:tc>
        <w:tc>
          <w:tcPr>
            <w:tcW w:w="4696" w:type="dxa"/>
          </w:tcPr>
          <w:p w14:paraId="22FA974E" w14:textId="77777777" w:rsidR="006D35FD" w:rsidRPr="00B92599" w:rsidRDefault="006D35FD" w:rsidP="00FC7CF3">
            <w:pPr>
              <w:spacing w:before="20" w:after="60"/>
              <w:rPr>
                <w:ins w:id="20304" w:author="Ross Norsworthy" w:date="2020-04-03T09:27:00Z"/>
                <w:rFonts w:cstheme="minorHAnsi"/>
                <w:sz w:val="20"/>
                <w:lang w:val="en-US" w:eastAsia="de-DE"/>
              </w:rPr>
            </w:pPr>
            <w:ins w:id="20305" w:author="Ross Norsworthy" w:date="2020-04-03T09:27:00Z">
              <w:r w:rsidRPr="00B92599">
                <w:rPr>
                  <w:rFonts w:cstheme="minorHAnsi"/>
                  <w:sz w:val="20"/>
                  <w:lang w:val="en-US" w:eastAsia="de-DE"/>
                </w:rPr>
                <w:t xml:space="preserve">First 4 bits defines downlink bandwidth. </w:t>
              </w:r>
            </w:ins>
          </w:p>
          <w:p w14:paraId="028B5345" w14:textId="77777777" w:rsidR="006D35FD" w:rsidRPr="00B92599" w:rsidRDefault="006D35FD" w:rsidP="00FC7CF3">
            <w:pPr>
              <w:spacing w:before="20" w:after="60"/>
              <w:rPr>
                <w:ins w:id="20306" w:author="Ross Norsworthy" w:date="2020-04-03T09:27:00Z"/>
                <w:rFonts w:cstheme="minorHAnsi"/>
                <w:sz w:val="20"/>
                <w:lang w:val="en-US" w:eastAsia="de-DE"/>
              </w:rPr>
            </w:pPr>
            <w:ins w:id="20307" w:author="Ross Norsworthy" w:date="2020-04-03T09:27:00Z">
              <w:r w:rsidRPr="00B92599">
                <w:rPr>
                  <w:rFonts w:cstheme="minorHAnsi"/>
                  <w:sz w:val="20"/>
                  <w:lang w:val="en-US" w:eastAsia="de-DE"/>
                </w:rPr>
                <w:t>3: 150 kHz (default)</w:t>
              </w:r>
            </w:ins>
          </w:p>
          <w:p w14:paraId="36063FEE" w14:textId="77777777" w:rsidR="006D35FD" w:rsidRPr="00B92599" w:rsidRDefault="006D35FD" w:rsidP="00FC7CF3">
            <w:pPr>
              <w:spacing w:before="20" w:after="60"/>
              <w:rPr>
                <w:ins w:id="20308" w:author="Ross Norsworthy" w:date="2020-04-03T09:27:00Z"/>
                <w:rFonts w:cstheme="minorHAnsi"/>
                <w:sz w:val="20"/>
                <w:lang w:val="en-US" w:eastAsia="de-DE"/>
              </w:rPr>
            </w:pPr>
            <w:ins w:id="20309" w:author="Ross Norsworthy" w:date="2020-04-03T09:27:00Z">
              <w:r w:rsidRPr="00B92599">
                <w:rPr>
                  <w:rFonts w:cstheme="minorHAnsi"/>
                  <w:sz w:val="20"/>
                  <w:lang w:val="en-US" w:eastAsia="de-DE"/>
                </w:rPr>
                <w:t>Last 4 bits define uplink bandwidth</w:t>
              </w:r>
            </w:ins>
          </w:p>
          <w:p w14:paraId="28CF5A57" w14:textId="77777777" w:rsidR="006D35FD" w:rsidRPr="00B92599" w:rsidRDefault="006D35FD" w:rsidP="00FC7CF3">
            <w:pPr>
              <w:spacing w:before="20" w:after="60"/>
              <w:rPr>
                <w:ins w:id="20310" w:author="Ross Norsworthy" w:date="2020-04-03T09:27:00Z"/>
                <w:rFonts w:cstheme="minorHAnsi"/>
                <w:sz w:val="20"/>
                <w:lang w:val="en-US" w:eastAsia="de-DE"/>
              </w:rPr>
            </w:pPr>
            <w:ins w:id="20311" w:author="Ross Norsworthy" w:date="2020-04-03T09:27:00Z">
              <w:r w:rsidRPr="00B92599">
                <w:rPr>
                  <w:rFonts w:cstheme="minorHAnsi"/>
                  <w:sz w:val="20"/>
                  <w:lang w:val="en-US" w:eastAsia="de-DE"/>
                </w:rPr>
                <w:t>1: 50 kHz (default)</w:t>
              </w:r>
            </w:ins>
          </w:p>
          <w:p w14:paraId="35C99406" w14:textId="77777777" w:rsidR="006D35FD" w:rsidRPr="00B92599" w:rsidRDefault="006D35FD" w:rsidP="00FC7CF3">
            <w:pPr>
              <w:spacing w:before="20" w:after="60"/>
              <w:rPr>
                <w:ins w:id="20312" w:author="Ross Norsworthy" w:date="2020-04-03T09:27:00Z"/>
                <w:rFonts w:cstheme="minorHAnsi"/>
                <w:sz w:val="20"/>
                <w:lang w:val="en-US" w:eastAsia="de-DE"/>
              </w:rPr>
            </w:pPr>
            <w:ins w:id="20313" w:author="Ross Norsworthy" w:date="2020-04-03T09:27:00Z">
              <w:r w:rsidRPr="00B92599">
                <w:rPr>
                  <w:rFonts w:cstheme="minorHAnsi"/>
                  <w:sz w:val="20"/>
                  <w:lang w:val="en-US" w:eastAsia="de-DE"/>
                </w:rPr>
                <w:t>See “SBB Fragment 2” for more details.</w:t>
              </w:r>
            </w:ins>
          </w:p>
        </w:tc>
      </w:tr>
      <w:tr w:rsidR="006D35FD" w:rsidRPr="00B92599" w14:paraId="24C9D2F5" w14:textId="77777777" w:rsidTr="00B92599">
        <w:trPr>
          <w:ins w:id="20314" w:author="Ross Norsworthy" w:date="2020-04-03T09:27:00Z"/>
        </w:trPr>
        <w:tc>
          <w:tcPr>
            <w:tcW w:w="986" w:type="dxa"/>
          </w:tcPr>
          <w:p w14:paraId="6F443175" w14:textId="77777777" w:rsidR="006D35FD" w:rsidRPr="00932EA9" w:rsidRDefault="006D35FD" w:rsidP="00FC7CF3">
            <w:pPr>
              <w:spacing w:before="20" w:after="60"/>
              <w:rPr>
                <w:ins w:id="20315" w:author="Ross Norsworthy" w:date="2020-04-03T09:27:00Z"/>
                <w:rFonts w:cstheme="minorHAnsi"/>
                <w:sz w:val="20"/>
                <w:lang w:val="en-US" w:eastAsia="de-DE"/>
                <w:rPrChange w:id="20316" w:author="USA Editor 2021" w:date="2021-01-28T13:54:00Z">
                  <w:rPr>
                    <w:ins w:id="20317" w:author="Ross Norsworthy" w:date="2020-04-03T09:27:00Z"/>
                    <w:rFonts w:cstheme="minorHAnsi"/>
                    <w:sz w:val="20"/>
                    <w:lang w:eastAsia="de-DE"/>
                  </w:rPr>
                </w:rPrChange>
              </w:rPr>
            </w:pPr>
            <w:ins w:id="20318" w:author="Ross Norsworthy" w:date="2020-04-03T09:27:00Z">
              <w:r w:rsidRPr="00932EA9">
                <w:rPr>
                  <w:rFonts w:cstheme="minorHAnsi"/>
                  <w:sz w:val="20"/>
                  <w:lang w:val="en-US" w:eastAsia="de-DE"/>
                  <w:rPrChange w:id="20319" w:author="USA Editor 2021" w:date="2021-01-28T13:54:00Z">
                    <w:rPr>
                      <w:rFonts w:cstheme="minorHAnsi"/>
                      <w:sz w:val="20"/>
                      <w:lang w:eastAsia="de-DE"/>
                    </w:rPr>
                  </w:rPrChange>
                </w:rPr>
                <w:t>5</w:t>
              </w:r>
            </w:ins>
          </w:p>
        </w:tc>
        <w:tc>
          <w:tcPr>
            <w:tcW w:w="816" w:type="dxa"/>
          </w:tcPr>
          <w:p w14:paraId="3E5832D5" w14:textId="77777777" w:rsidR="006D35FD" w:rsidRPr="00932EA9" w:rsidRDefault="006D35FD" w:rsidP="00FC7CF3">
            <w:pPr>
              <w:spacing w:before="20" w:after="60"/>
              <w:rPr>
                <w:ins w:id="20320" w:author="Ross Norsworthy" w:date="2020-04-03T09:27:00Z"/>
                <w:rFonts w:cstheme="minorHAnsi"/>
                <w:sz w:val="20"/>
                <w:lang w:val="en-US" w:eastAsia="de-DE"/>
                <w:rPrChange w:id="20321" w:author="USA Editor 2021" w:date="2021-01-28T13:54:00Z">
                  <w:rPr>
                    <w:ins w:id="20322" w:author="Ross Norsworthy" w:date="2020-04-03T09:27:00Z"/>
                    <w:rFonts w:cstheme="minorHAnsi"/>
                    <w:sz w:val="20"/>
                    <w:lang w:eastAsia="de-DE"/>
                  </w:rPr>
                </w:rPrChange>
              </w:rPr>
            </w:pPr>
            <w:ins w:id="20323" w:author="Ross Norsworthy" w:date="2020-04-03T09:27:00Z">
              <w:r w:rsidRPr="00932EA9">
                <w:rPr>
                  <w:rFonts w:cstheme="minorHAnsi"/>
                  <w:sz w:val="20"/>
                  <w:lang w:val="en-US" w:eastAsia="de-DE"/>
                  <w:rPrChange w:id="20324" w:author="USA Editor 2021" w:date="2021-01-28T13:54:00Z">
                    <w:rPr>
                      <w:rFonts w:cstheme="minorHAnsi"/>
                      <w:sz w:val="20"/>
                      <w:lang w:eastAsia="de-DE"/>
                    </w:rPr>
                  </w:rPrChange>
                </w:rPr>
                <w:t>6</w:t>
              </w:r>
            </w:ins>
          </w:p>
        </w:tc>
        <w:tc>
          <w:tcPr>
            <w:tcW w:w="1917" w:type="dxa"/>
          </w:tcPr>
          <w:p w14:paraId="58A2F031" w14:textId="591FFEC8" w:rsidR="006D35FD" w:rsidRPr="00B92599" w:rsidRDefault="006D35FD" w:rsidP="00FC7CF3">
            <w:pPr>
              <w:spacing w:before="20" w:after="60"/>
              <w:rPr>
                <w:ins w:id="20325" w:author="Ross Norsworthy" w:date="2020-04-03T09:27:00Z"/>
                <w:rFonts w:cstheme="minorHAnsi"/>
                <w:sz w:val="20"/>
                <w:lang w:val="en-US" w:eastAsia="de-DE"/>
              </w:rPr>
            </w:pPr>
            <w:ins w:id="20326" w:author="Ross Norsworthy" w:date="2020-04-03T09:27:00Z">
              <w:r w:rsidRPr="00932EA9">
                <w:rPr>
                  <w:rFonts w:cstheme="minorHAnsi"/>
                  <w:sz w:val="20"/>
                  <w:lang w:val="en-US" w:eastAsia="de-DE"/>
                  <w:rPrChange w:id="20327" w:author="USA Editor 2021" w:date="2021-01-28T13:54:00Z">
                    <w:rPr>
                      <w:rFonts w:cstheme="minorHAnsi"/>
                      <w:sz w:val="20"/>
                      <w:lang w:eastAsia="de-DE"/>
                    </w:rPr>
                  </w:rPrChange>
                </w:rPr>
                <w:t>Logical channel slot sizes</w:t>
              </w:r>
            </w:ins>
            <w:ins w:id="20328" w:author="USA Editor 2021" w:date="2021-01-28T14:00:00Z">
              <w:r w:rsidR="00131168">
                <w:rPr>
                  <w:rFonts w:cstheme="minorHAnsi"/>
                  <w:sz w:val="20"/>
                  <w:lang w:val="en-US" w:eastAsia="de-DE"/>
                </w:rPr>
                <w:t xml:space="preserve"> </w:t>
              </w:r>
              <w:r w:rsidR="00131168" w:rsidRPr="00B92599">
                <w:rPr>
                  <w:rFonts w:cstheme="minorHAnsi"/>
                  <w:sz w:val="20"/>
                  <w:highlight w:val="green"/>
                  <w:lang w:val="en-US" w:eastAsia="de-DE"/>
                </w:rPr>
                <w:t>E</w:t>
              </w:r>
            </w:ins>
          </w:p>
        </w:tc>
        <w:tc>
          <w:tcPr>
            <w:tcW w:w="4696" w:type="dxa"/>
          </w:tcPr>
          <w:p w14:paraId="7DE56755" w14:textId="77777777" w:rsidR="006D35FD" w:rsidRPr="00B92599" w:rsidRDefault="006D35FD" w:rsidP="00FC7CF3">
            <w:pPr>
              <w:spacing w:before="20" w:after="60"/>
              <w:rPr>
                <w:ins w:id="20329" w:author="Ross Norsworthy" w:date="2020-04-03T09:27:00Z"/>
                <w:rFonts w:cstheme="minorHAnsi"/>
                <w:sz w:val="20"/>
                <w:lang w:val="en-US" w:eastAsia="de-DE"/>
              </w:rPr>
            </w:pPr>
            <w:ins w:id="20330" w:author="Ross Norsworthy" w:date="2020-04-03T09:27:00Z">
              <w:r w:rsidRPr="00B92599">
                <w:rPr>
                  <w:rFonts w:cstheme="minorHAnsi"/>
                  <w:sz w:val="20"/>
                  <w:lang w:val="en-US" w:eastAsia="de-DE"/>
                </w:rPr>
                <w:t>Up to 12 LCs on a frequency pair 1, multiple of 15 slots, 4 bits per LC (max size 15x15=225 slots)</w:t>
              </w:r>
            </w:ins>
          </w:p>
          <w:p w14:paraId="64BA186B" w14:textId="77777777" w:rsidR="006D35FD" w:rsidRPr="00B92599" w:rsidRDefault="006D35FD" w:rsidP="00FC7CF3">
            <w:pPr>
              <w:spacing w:before="20" w:after="60"/>
              <w:rPr>
                <w:ins w:id="20331" w:author="Ross Norsworthy" w:date="2020-04-03T09:27:00Z"/>
                <w:rFonts w:cstheme="minorHAnsi"/>
                <w:sz w:val="20"/>
                <w:lang w:val="en-US" w:eastAsia="de-DE"/>
              </w:rPr>
            </w:pPr>
            <w:ins w:id="20332" w:author="Ross Norsworthy" w:date="2020-04-03T09:27:00Z">
              <w:r w:rsidRPr="00B92599">
                <w:rPr>
                  <w:rFonts w:cstheme="minorHAnsi"/>
                  <w:sz w:val="20"/>
                  <w:lang w:val="en-US" w:eastAsia="de-DE"/>
                </w:rPr>
                <w:t xml:space="preserve">Default SBB slot sizes. 90, 90, 30, 90, 90, 90, 90, 30, 30, 180, 0, 0. </w:t>
              </w:r>
            </w:ins>
          </w:p>
          <w:p w14:paraId="5247BA7B" w14:textId="77777777" w:rsidR="006D35FD" w:rsidRPr="00B92599" w:rsidRDefault="006D35FD" w:rsidP="00FC7CF3">
            <w:pPr>
              <w:spacing w:before="20" w:after="60"/>
              <w:rPr>
                <w:ins w:id="20333" w:author="Ross Norsworthy" w:date="2020-04-03T09:27:00Z"/>
                <w:rFonts w:cstheme="minorHAnsi"/>
                <w:sz w:val="20"/>
                <w:lang w:val="en-US" w:eastAsia="de-DE"/>
              </w:rPr>
            </w:pPr>
            <w:ins w:id="20334" w:author="Ross Norsworthy" w:date="2020-04-03T09:27:00Z">
              <w:r w:rsidRPr="00B92599">
                <w:rPr>
                  <w:rFonts w:cstheme="minorHAnsi"/>
                  <w:sz w:val="20"/>
                  <w:lang w:val="en-US" w:eastAsia="de-DE"/>
                </w:rPr>
                <w:t>The slot sizes except SBB are repeated until frame is full (2250 slots)</w:t>
              </w:r>
            </w:ins>
          </w:p>
        </w:tc>
      </w:tr>
      <w:tr w:rsidR="006D35FD" w:rsidRPr="00932EA9" w14:paraId="774D991D" w14:textId="77777777" w:rsidTr="00B92599">
        <w:trPr>
          <w:ins w:id="20335" w:author="Ross Norsworthy" w:date="2020-04-03T09:27:00Z"/>
        </w:trPr>
        <w:tc>
          <w:tcPr>
            <w:tcW w:w="986" w:type="dxa"/>
          </w:tcPr>
          <w:p w14:paraId="6DAEC569" w14:textId="77777777" w:rsidR="006D35FD" w:rsidRPr="00B92599" w:rsidRDefault="006D35FD" w:rsidP="00FC7CF3">
            <w:pPr>
              <w:spacing w:before="20" w:after="60"/>
              <w:rPr>
                <w:ins w:id="20336" w:author="Ross Norsworthy" w:date="2020-04-03T09:27:00Z"/>
                <w:rFonts w:cstheme="minorHAnsi"/>
                <w:sz w:val="20"/>
                <w:lang w:val="en-US" w:eastAsia="de-DE"/>
              </w:rPr>
            </w:pPr>
            <w:ins w:id="20337" w:author="Ross Norsworthy" w:date="2020-04-03T09:27:00Z">
              <w:r w:rsidRPr="00B92599">
                <w:rPr>
                  <w:rFonts w:cstheme="minorHAnsi"/>
                  <w:sz w:val="20"/>
                  <w:lang w:val="en-US" w:eastAsia="de-DE"/>
                </w:rPr>
                <w:t>6</w:t>
              </w:r>
            </w:ins>
          </w:p>
        </w:tc>
        <w:tc>
          <w:tcPr>
            <w:tcW w:w="816" w:type="dxa"/>
          </w:tcPr>
          <w:p w14:paraId="582D8BBD" w14:textId="77777777" w:rsidR="006D35FD" w:rsidRPr="00B92599" w:rsidRDefault="006D35FD" w:rsidP="00FC7CF3">
            <w:pPr>
              <w:spacing w:before="20" w:after="60"/>
              <w:rPr>
                <w:ins w:id="20338" w:author="Ross Norsworthy" w:date="2020-04-03T09:27:00Z"/>
                <w:rFonts w:cstheme="minorHAnsi"/>
                <w:sz w:val="20"/>
                <w:lang w:val="en-US" w:eastAsia="de-DE"/>
              </w:rPr>
            </w:pPr>
            <w:ins w:id="20339" w:author="Ross Norsworthy" w:date="2020-04-03T09:27:00Z">
              <w:r w:rsidRPr="00B92599">
                <w:rPr>
                  <w:rFonts w:cstheme="minorHAnsi"/>
                  <w:sz w:val="20"/>
                  <w:lang w:val="en-US" w:eastAsia="de-DE"/>
                </w:rPr>
                <w:t>6</w:t>
              </w:r>
            </w:ins>
          </w:p>
        </w:tc>
        <w:tc>
          <w:tcPr>
            <w:tcW w:w="1917" w:type="dxa"/>
          </w:tcPr>
          <w:p w14:paraId="6656A7D3" w14:textId="73868361" w:rsidR="006D35FD" w:rsidRPr="00B92599" w:rsidRDefault="006D35FD" w:rsidP="00FC7CF3">
            <w:pPr>
              <w:spacing w:before="20" w:after="60"/>
              <w:rPr>
                <w:ins w:id="20340" w:author="Ross Norsworthy" w:date="2020-04-03T09:27:00Z"/>
                <w:rFonts w:cstheme="minorHAnsi"/>
                <w:sz w:val="20"/>
                <w:lang w:val="en-US" w:eastAsia="de-DE"/>
              </w:rPr>
            </w:pPr>
            <w:ins w:id="20341" w:author="Ross Norsworthy" w:date="2020-04-03T09:27:00Z">
              <w:r w:rsidRPr="00B92599">
                <w:rPr>
                  <w:rFonts w:cstheme="minorHAnsi"/>
                  <w:sz w:val="20"/>
                  <w:lang w:val="en-US" w:eastAsia="de-DE"/>
                </w:rPr>
                <w:t>Logical Channel function</w:t>
              </w:r>
            </w:ins>
            <w:ins w:id="20342" w:author="USA Editor 2021" w:date="2021-01-28T14:00:00Z">
              <w:r w:rsidR="00131168">
                <w:rPr>
                  <w:rFonts w:cstheme="minorHAnsi"/>
                  <w:sz w:val="20"/>
                  <w:lang w:val="en-US" w:eastAsia="de-DE"/>
                </w:rPr>
                <w:t xml:space="preserve"> </w:t>
              </w:r>
              <w:r w:rsidR="00131168" w:rsidRPr="00B92599">
                <w:rPr>
                  <w:rFonts w:cstheme="minorHAnsi"/>
                  <w:sz w:val="20"/>
                  <w:highlight w:val="green"/>
                  <w:lang w:val="en-US" w:eastAsia="de-DE"/>
                </w:rPr>
                <w:t>E</w:t>
              </w:r>
            </w:ins>
          </w:p>
        </w:tc>
        <w:tc>
          <w:tcPr>
            <w:tcW w:w="4696" w:type="dxa"/>
          </w:tcPr>
          <w:p w14:paraId="25714583" w14:textId="77777777" w:rsidR="006D35FD" w:rsidRPr="00B92599" w:rsidRDefault="006D35FD" w:rsidP="00FC7CF3">
            <w:pPr>
              <w:spacing w:before="20" w:after="60"/>
              <w:rPr>
                <w:ins w:id="20343" w:author="Ross Norsworthy" w:date="2020-04-03T09:27:00Z"/>
                <w:rFonts w:cstheme="minorHAnsi"/>
                <w:sz w:val="20"/>
                <w:lang w:val="en-US" w:eastAsia="de-DE"/>
              </w:rPr>
            </w:pPr>
            <w:ins w:id="20344" w:author="Ross Norsworthy" w:date="2020-04-03T09:27:00Z">
              <w:r w:rsidRPr="00B92599">
                <w:rPr>
                  <w:rFonts w:cstheme="minorHAnsi"/>
                  <w:sz w:val="20"/>
                  <w:lang w:val="en-US" w:eastAsia="de-DE"/>
                </w:rPr>
                <w:t>4 bits per LCs</w:t>
              </w:r>
            </w:ins>
          </w:p>
          <w:p w14:paraId="05846FBC" w14:textId="77777777" w:rsidR="006D35FD" w:rsidRPr="00B92599" w:rsidRDefault="006D35FD" w:rsidP="00FC7CF3">
            <w:pPr>
              <w:spacing w:before="20" w:after="60"/>
              <w:rPr>
                <w:ins w:id="20345" w:author="Ross Norsworthy" w:date="2020-04-03T09:27:00Z"/>
                <w:rFonts w:cstheme="minorHAnsi"/>
                <w:sz w:val="20"/>
                <w:lang w:val="en-US" w:eastAsia="de-DE"/>
              </w:rPr>
            </w:pPr>
            <w:ins w:id="20346" w:author="Ross Norsworthy" w:date="2020-04-03T09:27:00Z">
              <w:r w:rsidRPr="00B92599">
                <w:rPr>
                  <w:rFonts w:cstheme="minorHAnsi"/>
                  <w:sz w:val="20"/>
                  <w:lang w:val="en-US" w:eastAsia="de-DE"/>
                </w:rPr>
                <w:t>Default: 5, 5, 4, 4, 4, 4, 4, 4, 2, 3, 5, 5</w:t>
              </w:r>
            </w:ins>
          </w:p>
          <w:p w14:paraId="44BF3B2A" w14:textId="77777777" w:rsidR="006D35FD" w:rsidRPr="00B92599" w:rsidRDefault="006D35FD" w:rsidP="00FC7CF3">
            <w:pPr>
              <w:spacing w:before="20" w:after="60"/>
              <w:rPr>
                <w:ins w:id="20347" w:author="Ross Norsworthy" w:date="2020-04-03T09:27:00Z"/>
                <w:rFonts w:cstheme="minorHAnsi"/>
                <w:sz w:val="20"/>
                <w:lang w:val="en-US" w:eastAsia="de-DE"/>
              </w:rPr>
            </w:pPr>
            <w:ins w:id="20348" w:author="Ross Norsworthy" w:date="2020-04-03T09:27:00Z">
              <w:r w:rsidRPr="00B92599">
                <w:rPr>
                  <w:rFonts w:cstheme="minorHAnsi"/>
                  <w:sz w:val="20"/>
                  <w:lang w:val="en-US" w:eastAsia="de-DE"/>
                </w:rPr>
                <w:t>See “SBB Fragment 2” for more details.</w:t>
              </w:r>
            </w:ins>
          </w:p>
        </w:tc>
      </w:tr>
      <w:tr w:rsidR="006D35FD" w:rsidRPr="00B92599" w14:paraId="124627BE" w14:textId="77777777" w:rsidTr="00B92599">
        <w:trPr>
          <w:ins w:id="20349" w:author="Ross Norsworthy" w:date="2020-04-03T09:27:00Z"/>
        </w:trPr>
        <w:tc>
          <w:tcPr>
            <w:tcW w:w="986" w:type="dxa"/>
          </w:tcPr>
          <w:p w14:paraId="76F7EC16" w14:textId="77777777" w:rsidR="006D35FD" w:rsidRPr="00932EA9" w:rsidRDefault="006D35FD" w:rsidP="00FC7CF3">
            <w:pPr>
              <w:spacing w:before="20" w:after="60"/>
              <w:rPr>
                <w:ins w:id="20350" w:author="Ross Norsworthy" w:date="2020-04-03T09:27:00Z"/>
                <w:rFonts w:cstheme="minorHAnsi"/>
                <w:sz w:val="20"/>
                <w:lang w:val="en-US" w:eastAsia="de-DE"/>
                <w:rPrChange w:id="20351" w:author="USA Editor 2021" w:date="2021-01-28T13:54:00Z">
                  <w:rPr>
                    <w:ins w:id="20352" w:author="Ross Norsworthy" w:date="2020-04-03T09:27:00Z"/>
                    <w:rFonts w:cstheme="minorHAnsi"/>
                    <w:sz w:val="20"/>
                    <w:lang w:eastAsia="de-DE"/>
                  </w:rPr>
                </w:rPrChange>
              </w:rPr>
            </w:pPr>
            <w:ins w:id="20353" w:author="Ross Norsworthy" w:date="2020-04-03T09:27:00Z">
              <w:r w:rsidRPr="00932EA9">
                <w:rPr>
                  <w:rFonts w:cstheme="minorHAnsi"/>
                  <w:sz w:val="20"/>
                  <w:lang w:val="en-US" w:eastAsia="de-DE"/>
                  <w:rPrChange w:id="20354" w:author="USA Editor 2021" w:date="2021-01-28T13:54:00Z">
                    <w:rPr>
                      <w:rFonts w:cstheme="minorHAnsi"/>
                      <w:sz w:val="20"/>
                      <w:lang w:eastAsia="de-DE"/>
                    </w:rPr>
                  </w:rPrChange>
                </w:rPr>
                <w:t>7</w:t>
              </w:r>
            </w:ins>
          </w:p>
        </w:tc>
        <w:tc>
          <w:tcPr>
            <w:tcW w:w="816" w:type="dxa"/>
          </w:tcPr>
          <w:p w14:paraId="5FFB859E" w14:textId="77777777" w:rsidR="006D35FD" w:rsidRPr="00932EA9" w:rsidRDefault="006D35FD" w:rsidP="00FC7CF3">
            <w:pPr>
              <w:spacing w:before="20" w:after="60"/>
              <w:rPr>
                <w:ins w:id="20355" w:author="Ross Norsworthy" w:date="2020-04-03T09:27:00Z"/>
                <w:rFonts w:cstheme="minorHAnsi"/>
                <w:sz w:val="20"/>
                <w:lang w:val="en-US" w:eastAsia="de-DE"/>
                <w:rPrChange w:id="20356" w:author="USA Editor 2021" w:date="2021-01-28T13:54:00Z">
                  <w:rPr>
                    <w:ins w:id="20357" w:author="Ross Norsworthy" w:date="2020-04-03T09:27:00Z"/>
                    <w:rFonts w:cstheme="minorHAnsi"/>
                    <w:sz w:val="20"/>
                    <w:lang w:eastAsia="de-DE"/>
                  </w:rPr>
                </w:rPrChange>
              </w:rPr>
            </w:pPr>
            <w:ins w:id="20358" w:author="Ross Norsworthy" w:date="2020-04-03T09:27:00Z">
              <w:r w:rsidRPr="00932EA9">
                <w:rPr>
                  <w:rFonts w:cstheme="minorHAnsi"/>
                  <w:sz w:val="20"/>
                  <w:lang w:val="en-US" w:eastAsia="de-DE"/>
                  <w:rPrChange w:id="20359" w:author="USA Editor 2021" w:date="2021-01-28T13:54:00Z">
                    <w:rPr>
                      <w:rFonts w:cstheme="minorHAnsi"/>
                      <w:sz w:val="20"/>
                      <w:lang w:eastAsia="de-DE"/>
                    </w:rPr>
                  </w:rPrChange>
                </w:rPr>
                <w:t>2</w:t>
              </w:r>
            </w:ins>
          </w:p>
        </w:tc>
        <w:tc>
          <w:tcPr>
            <w:tcW w:w="1917" w:type="dxa"/>
          </w:tcPr>
          <w:p w14:paraId="4F41ED97" w14:textId="10B9C4BF" w:rsidR="006D35FD" w:rsidRPr="00B92599" w:rsidRDefault="006D35FD" w:rsidP="00FC7CF3">
            <w:pPr>
              <w:spacing w:before="20" w:after="60"/>
              <w:rPr>
                <w:ins w:id="20360" w:author="Ross Norsworthy" w:date="2020-04-03T09:27:00Z"/>
                <w:rFonts w:cstheme="minorHAnsi"/>
                <w:sz w:val="20"/>
                <w:lang w:val="en-US" w:eastAsia="de-DE"/>
              </w:rPr>
            </w:pPr>
            <w:ins w:id="20361" w:author="Ross Norsworthy" w:date="2020-04-03T09:27:00Z">
              <w:r w:rsidRPr="00932EA9">
                <w:rPr>
                  <w:rFonts w:cstheme="minorHAnsi"/>
                  <w:sz w:val="20"/>
                  <w:lang w:val="en-US" w:eastAsia="de-DE"/>
                  <w:rPrChange w:id="20362" w:author="USA Editor 2021" w:date="2021-01-28T13:54:00Z">
                    <w:rPr>
                      <w:rFonts w:cstheme="minorHAnsi"/>
                      <w:sz w:val="20"/>
                      <w:lang w:eastAsia="de-DE"/>
                    </w:rPr>
                  </w:rPrChange>
                </w:rPr>
                <w:t xml:space="preserve">Downlink </w:t>
              </w:r>
            </w:ins>
            <w:ins w:id="20363" w:author="USA Editor 2021" w:date="2021-01-28T13:56:00Z">
              <w:r w:rsidR="00932EA9" w:rsidRPr="00B92599">
                <w:rPr>
                  <w:rFonts w:cstheme="minorHAnsi"/>
                  <w:sz w:val="20"/>
                  <w:highlight w:val="green"/>
                  <w:lang w:val="en-US" w:eastAsia="de-DE"/>
                </w:rPr>
                <w:t>center</w:t>
              </w:r>
              <w:r w:rsidR="00932EA9">
                <w:rPr>
                  <w:rFonts w:cstheme="minorHAnsi"/>
                  <w:sz w:val="20"/>
                  <w:lang w:val="en-US" w:eastAsia="de-DE"/>
                </w:rPr>
                <w:t xml:space="preserve"> </w:t>
              </w:r>
            </w:ins>
            <w:ins w:id="20364" w:author="Ross Norsworthy" w:date="2020-04-03T09:27:00Z">
              <w:r w:rsidRPr="00B92599">
                <w:rPr>
                  <w:rFonts w:cstheme="minorHAnsi"/>
                  <w:sz w:val="20"/>
                  <w:lang w:val="en-US" w:eastAsia="de-DE"/>
                </w:rPr>
                <w:t>frequency F</w:t>
              </w:r>
            </w:ins>
          </w:p>
        </w:tc>
        <w:tc>
          <w:tcPr>
            <w:tcW w:w="4696" w:type="dxa"/>
          </w:tcPr>
          <w:p w14:paraId="2F44A8FA" w14:textId="437D9075" w:rsidR="006D35FD" w:rsidRPr="00B92599" w:rsidRDefault="00932EA9" w:rsidP="00FC7CF3">
            <w:pPr>
              <w:spacing w:before="20" w:after="60"/>
              <w:rPr>
                <w:ins w:id="20365" w:author="Ross Norsworthy" w:date="2020-04-03T09:27:00Z"/>
                <w:rFonts w:cstheme="minorHAnsi"/>
                <w:sz w:val="20"/>
                <w:lang w:val="en-US"/>
              </w:rPr>
            </w:pPr>
            <w:ins w:id="20366" w:author="USA Editor 2021" w:date="2021-01-28T13:56:00Z">
              <w:r w:rsidRPr="00B92599">
                <w:rPr>
                  <w:rFonts w:cstheme="minorHAnsi"/>
                  <w:sz w:val="20"/>
                  <w:highlight w:val="green"/>
                  <w:lang w:val="en-US" w:eastAsia="de-DE"/>
                </w:rPr>
                <w:t>Identification of center frequency use channel numbering scheme defined in Recommendation ITU-R M.1084. Channel bandwidth is not according to Recommendation ITU-R M.1084 and is defined in Field no 9.</w:t>
              </w:r>
            </w:ins>
            <w:ins w:id="20367" w:author="USA Editor 2021" w:date="2021-01-28T13:57:00Z">
              <w:r w:rsidR="00131168" w:rsidRPr="00B92599">
                <w:rPr>
                  <w:rFonts w:cstheme="minorHAnsi"/>
                  <w:sz w:val="20"/>
                  <w:highlight w:val="green"/>
                  <w:lang w:val="en-US" w:eastAsia="de-DE"/>
                </w:rPr>
                <w:t xml:space="preserve"> </w:t>
              </w:r>
            </w:ins>
            <w:ins w:id="20368" w:author="Ross Norsworthy" w:date="2020-04-03T09:27:00Z">
              <w:del w:id="20369" w:author="USA Editor 2021" w:date="2021-01-28T13:57:00Z">
                <w:r w:rsidR="006D35FD" w:rsidRPr="00131168" w:rsidDel="00131168">
                  <w:rPr>
                    <w:rFonts w:cstheme="minorHAnsi"/>
                    <w:sz w:val="20"/>
                    <w:highlight w:val="green"/>
                    <w:lang w:val="en-US" w:eastAsia="de-DE"/>
                    <w:rPrChange w:id="20370" w:author="USA Editor 2021" w:date="2021-01-28T13:57:00Z">
                      <w:rPr>
                        <w:rFonts w:cstheme="minorHAnsi"/>
                        <w:sz w:val="20"/>
                        <w:lang w:eastAsia="de-DE"/>
                      </w:rPr>
                    </w:rPrChange>
                  </w:rPr>
                  <w:delText xml:space="preserve"> </w:delText>
                </w:r>
              </w:del>
              <w:del w:id="20371" w:author="USA Editor 2021" w:date="2021-01-15T11:26:00Z">
                <w:r w:rsidR="006D35FD" w:rsidRPr="00131168" w:rsidDel="00926DAC">
                  <w:rPr>
                    <w:rFonts w:cstheme="minorHAnsi"/>
                    <w:sz w:val="20"/>
                    <w:highlight w:val="green"/>
                    <w:lang w:val="en-US"/>
                    <w:rPrChange w:id="20372" w:author="USA Editor 2021" w:date="2021-01-28T13:57:00Z">
                      <w:rPr>
                        <w:rFonts w:cstheme="minorHAnsi"/>
                        <w:sz w:val="20"/>
                        <w:lang w:val="da-DK"/>
                      </w:rPr>
                    </w:rPrChange>
                  </w:rPr>
                  <w:delText>C</w:delText>
                </w:r>
              </w:del>
              <w:del w:id="20373" w:author="USA Editor 2021" w:date="2021-01-28T13:57:00Z">
                <w:r w:rsidR="006D35FD" w:rsidRPr="00131168" w:rsidDel="00131168">
                  <w:rPr>
                    <w:rFonts w:cstheme="minorHAnsi"/>
                    <w:sz w:val="20"/>
                    <w:highlight w:val="green"/>
                    <w:lang w:val="en-US"/>
                    <w:rPrChange w:id="20374" w:author="USA Editor 2021" w:date="2021-01-28T13:57:00Z">
                      <w:rPr>
                        <w:rFonts w:cstheme="minorHAnsi"/>
                        <w:sz w:val="20"/>
                        <w:lang w:val="da-DK"/>
                      </w:rPr>
                    </w:rPrChange>
                  </w:rPr>
                  <w:delText xml:space="preserve">hannel number </w:delText>
                </w:r>
              </w:del>
              <w:del w:id="20375" w:author="USA Editor 2021" w:date="2021-01-15T11:26:00Z">
                <w:r w:rsidR="006D35FD" w:rsidRPr="00131168" w:rsidDel="00926DAC">
                  <w:rPr>
                    <w:rFonts w:cstheme="minorHAnsi"/>
                    <w:sz w:val="20"/>
                    <w:highlight w:val="green"/>
                    <w:lang w:val="en-US"/>
                    <w:rPrChange w:id="20376" w:author="USA Editor 2021" w:date="2021-01-28T13:57:00Z">
                      <w:rPr>
                        <w:rFonts w:cstheme="minorHAnsi"/>
                        <w:sz w:val="20"/>
                        <w:lang w:val="da-DK"/>
                      </w:rPr>
                    </w:rPrChange>
                  </w:rPr>
                  <w:delText>as defined in</w:delText>
                </w:r>
              </w:del>
              <w:del w:id="20377" w:author="USA Editor 2021" w:date="2021-01-28T13:57:00Z">
                <w:r w:rsidR="006D35FD" w:rsidRPr="00131168" w:rsidDel="00131168">
                  <w:rPr>
                    <w:rFonts w:cstheme="minorHAnsi"/>
                    <w:sz w:val="20"/>
                    <w:highlight w:val="green"/>
                    <w:lang w:val="en-US"/>
                    <w:rPrChange w:id="20378" w:author="USA Editor 2021" w:date="2021-01-28T13:57:00Z">
                      <w:rPr>
                        <w:rFonts w:cstheme="minorHAnsi"/>
                        <w:sz w:val="20"/>
                        <w:lang w:val="da-DK"/>
                      </w:rPr>
                    </w:rPrChange>
                  </w:rPr>
                  <w:delText xml:space="preserve"> ITU-R M.1084</w:delText>
                </w:r>
              </w:del>
            </w:ins>
          </w:p>
          <w:p w14:paraId="7813409B" w14:textId="4B44C028" w:rsidR="006D35FD" w:rsidRPr="00B92599" w:rsidDel="00D35EA2" w:rsidRDefault="006D35FD">
            <w:pPr>
              <w:spacing w:before="20" w:after="60"/>
              <w:rPr>
                <w:ins w:id="20379" w:author="Ross Norsworthy" w:date="2020-04-03T09:27:00Z"/>
                <w:del w:id="20380" w:author="USA Editor 2021" w:date="2021-01-15T11:03:00Z"/>
                <w:rFonts w:cstheme="minorHAnsi"/>
                <w:sz w:val="20"/>
                <w:lang w:val="en-US"/>
              </w:rPr>
            </w:pPr>
            <w:ins w:id="20381" w:author="Ross Norsworthy" w:date="2020-04-03T09:27:00Z">
              <w:r w:rsidRPr="00B92599">
                <w:rPr>
                  <w:rFonts w:cstheme="minorHAnsi"/>
                  <w:sz w:val="20"/>
                  <w:lang w:val="en-US"/>
                </w:rPr>
                <w:t>Default:</w:t>
              </w:r>
            </w:ins>
            <w:ins w:id="20382" w:author="USA Editor 2021" w:date="2021-01-15T11:02:00Z">
              <w:r w:rsidRPr="00B92599">
                <w:rPr>
                  <w:rFonts w:cstheme="minorHAnsi"/>
                  <w:sz w:val="20"/>
                  <w:lang w:val="en-US"/>
                </w:rPr>
                <w:t xml:space="preserve"> </w:t>
              </w:r>
            </w:ins>
          </w:p>
          <w:p w14:paraId="15A26695" w14:textId="77777777" w:rsidR="006D35FD" w:rsidRPr="00B92599" w:rsidRDefault="006D35FD">
            <w:pPr>
              <w:spacing w:before="20" w:after="60"/>
              <w:rPr>
                <w:ins w:id="20383" w:author="Ross Norsworthy" w:date="2020-04-03T09:27:00Z"/>
                <w:rFonts w:cstheme="minorHAnsi"/>
                <w:sz w:val="20"/>
                <w:lang w:val="en-US"/>
              </w:rPr>
            </w:pPr>
            <w:ins w:id="20384" w:author="Ross Norsworthy" w:date="2020-04-03T09:27:00Z">
              <w:r w:rsidRPr="00B92599">
                <w:rPr>
                  <w:rFonts w:cstheme="minorHAnsi"/>
                  <w:sz w:val="20"/>
                  <w:lang w:val="en-US"/>
                </w:rPr>
                <w:t xml:space="preserve">1225: 157.2625 MHz </w:t>
              </w:r>
              <w:del w:id="20385" w:author="USA Editor 2021" w:date="2021-01-28T13:57:00Z">
                <w:r w:rsidRPr="00131168" w:rsidDel="00932EA9">
                  <w:rPr>
                    <w:rFonts w:cstheme="minorHAnsi"/>
                    <w:sz w:val="20"/>
                    <w:highlight w:val="green"/>
                    <w:lang w:val="en-US"/>
                    <w:rPrChange w:id="20386" w:author="USA Editor 2021" w:date="2021-01-28T13:57:00Z">
                      <w:rPr>
                        <w:rFonts w:cstheme="minorHAnsi"/>
                        <w:sz w:val="20"/>
                        <w:lang w:val="da-DK"/>
                      </w:rPr>
                    </w:rPrChange>
                  </w:rPr>
                  <w:delText>(150kHz bandwidth)</w:delText>
                </w:r>
              </w:del>
            </w:ins>
          </w:p>
        </w:tc>
      </w:tr>
      <w:tr w:rsidR="006D35FD" w:rsidRPr="00B92599" w14:paraId="5E0D5E21" w14:textId="77777777" w:rsidTr="00B92599">
        <w:trPr>
          <w:ins w:id="20387" w:author="Ross Norsworthy" w:date="2020-04-03T09:27:00Z"/>
        </w:trPr>
        <w:tc>
          <w:tcPr>
            <w:tcW w:w="986" w:type="dxa"/>
          </w:tcPr>
          <w:p w14:paraId="286F4DAF" w14:textId="77777777" w:rsidR="006D35FD" w:rsidRPr="00B92599" w:rsidRDefault="006D35FD" w:rsidP="00FC7CF3">
            <w:pPr>
              <w:spacing w:before="20" w:after="60"/>
              <w:rPr>
                <w:ins w:id="20388" w:author="Ross Norsworthy" w:date="2020-04-03T09:27:00Z"/>
                <w:rFonts w:cstheme="minorHAnsi"/>
                <w:sz w:val="20"/>
                <w:lang w:val="en-US" w:eastAsia="de-DE"/>
              </w:rPr>
            </w:pPr>
            <w:ins w:id="20389" w:author="Ross Norsworthy" w:date="2020-04-03T09:27:00Z">
              <w:r w:rsidRPr="00B92599">
                <w:rPr>
                  <w:rFonts w:cstheme="minorHAnsi"/>
                  <w:sz w:val="20"/>
                  <w:lang w:val="en-US" w:eastAsia="de-DE"/>
                </w:rPr>
                <w:t>8</w:t>
              </w:r>
            </w:ins>
          </w:p>
        </w:tc>
        <w:tc>
          <w:tcPr>
            <w:tcW w:w="816" w:type="dxa"/>
          </w:tcPr>
          <w:p w14:paraId="235190B3" w14:textId="77777777" w:rsidR="006D35FD" w:rsidRPr="00B92599" w:rsidRDefault="006D35FD" w:rsidP="00FC7CF3">
            <w:pPr>
              <w:spacing w:before="20" w:after="60"/>
              <w:rPr>
                <w:ins w:id="20390" w:author="Ross Norsworthy" w:date="2020-04-03T09:27:00Z"/>
                <w:rFonts w:cstheme="minorHAnsi"/>
                <w:sz w:val="20"/>
                <w:lang w:val="en-US" w:eastAsia="de-DE"/>
              </w:rPr>
            </w:pPr>
            <w:ins w:id="20391" w:author="Ross Norsworthy" w:date="2020-04-03T09:27:00Z">
              <w:r w:rsidRPr="00B92599">
                <w:rPr>
                  <w:rFonts w:cstheme="minorHAnsi"/>
                  <w:sz w:val="20"/>
                  <w:lang w:val="en-US" w:eastAsia="de-DE"/>
                </w:rPr>
                <w:t>2</w:t>
              </w:r>
            </w:ins>
          </w:p>
        </w:tc>
        <w:tc>
          <w:tcPr>
            <w:tcW w:w="1917" w:type="dxa"/>
          </w:tcPr>
          <w:p w14:paraId="0B28E68B" w14:textId="5EEAB6DA" w:rsidR="006D35FD" w:rsidRPr="00B92599" w:rsidRDefault="006D35FD" w:rsidP="00FC7CF3">
            <w:pPr>
              <w:spacing w:before="20" w:after="60"/>
              <w:rPr>
                <w:ins w:id="20392" w:author="Ross Norsworthy" w:date="2020-04-03T09:27:00Z"/>
                <w:rFonts w:cstheme="minorHAnsi"/>
                <w:sz w:val="20"/>
                <w:lang w:val="en-US" w:eastAsia="de-DE"/>
              </w:rPr>
            </w:pPr>
            <w:ins w:id="20393" w:author="Ross Norsworthy" w:date="2020-04-03T09:27:00Z">
              <w:r w:rsidRPr="00B92599">
                <w:rPr>
                  <w:rFonts w:cstheme="minorHAnsi"/>
                  <w:sz w:val="20"/>
                  <w:lang w:val="en-US" w:eastAsia="de-DE"/>
                </w:rPr>
                <w:t xml:space="preserve">Uplink </w:t>
              </w:r>
            </w:ins>
            <w:ins w:id="20394" w:author="USA Editor 2021" w:date="2021-01-28T13:56:00Z">
              <w:r w:rsidR="00932EA9" w:rsidRPr="00B92599">
                <w:rPr>
                  <w:rFonts w:cstheme="minorHAnsi"/>
                  <w:sz w:val="20"/>
                  <w:highlight w:val="green"/>
                  <w:lang w:val="en-US" w:eastAsia="de-DE"/>
                </w:rPr>
                <w:t>center</w:t>
              </w:r>
              <w:r w:rsidR="00932EA9">
                <w:rPr>
                  <w:rFonts w:cstheme="minorHAnsi"/>
                  <w:sz w:val="20"/>
                  <w:lang w:val="en-US" w:eastAsia="de-DE"/>
                </w:rPr>
                <w:t xml:space="preserve"> </w:t>
              </w:r>
            </w:ins>
            <w:ins w:id="20395" w:author="Ross Norsworthy" w:date="2020-04-03T09:27:00Z">
              <w:r w:rsidRPr="00B92599">
                <w:rPr>
                  <w:rFonts w:cstheme="minorHAnsi"/>
                  <w:sz w:val="20"/>
                  <w:lang w:val="en-US" w:eastAsia="de-DE"/>
                </w:rPr>
                <w:t>frequency F</w:t>
              </w:r>
            </w:ins>
          </w:p>
        </w:tc>
        <w:tc>
          <w:tcPr>
            <w:tcW w:w="4696" w:type="dxa"/>
          </w:tcPr>
          <w:p w14:paraId="3B2108DC" w14:textId="7DDC5DB0" w:rsidR="006D35FD" w:rsidRPr="00B92599" w:rsidRDefault="00932EA9" w:rsidP="00FC7CF3">
            <w:pPr>
              <w:spacing w:before="20" w:after="60"/>
              <w:rPr>
                <w:ins w:id="20396" w:author="Ross Norsworthy" w:date="2020-04-03T09:27:00Z"/>
                <w:rFonts w:cstheme="minorHAnsi"/>
                <w:sz w:val="20"/>
                <w:lang w:val="en-US"/>
              </w:rPr>
            </w:pPr>
            <w:ins w:id="20397" w:author="USA Editor 2021" w:date="2021-01-28T13:56:00Z">
              <w:r w:rsidRPr="00B92599">
                <w:rPr>
                  <w:rFonts w:cstheme="minorHAnsi"/>
                  <w:sz w:val="20"/>
                  <w:highlight w:val="green"/>
                  <w:lang w:val="en-US"/>
                </w:rPr>
                <w:t xml:space="preserve">Identification of center frequency use channel numbering scheme defined in Recommendation ITU-R M.1084. Channel bandwidth is not according to Recommendation ITU-R M.1084 and is defined in Field no 9. </w:t>
              </w:r>
            </w:ins>
            <w:ins w:id="20398" w:author="Ross Norsworthy" w:date="2020-04-03T09:27:00Z">
              <w:del w:id="20399" w:author="USA Editor 2021" w:date="2021-01-15T11:27:00Z">
                <w:r w:rsidR="006D35FD" w:rsidRPr="00932EA9" w:rsidDel="00926DAC">
                  <w:rPr>
                    <w:rFonts w:cstheme="minorHAnsi"/>
                    <w:sz w:val="20"/>
                    <w:highlight w:val="green"/>
                    <w:lang w:val="en-US"/>
                    <w:rPrChange w:id="20400" w:author="USA Editor 2021" w:date="2021-01-28T13:57:00Z">
                      <w:rPr>
                        <w:rFonts w:cstheme="minorHAnsi"/>
                        <w:sz w:val="20"/>
                        <w:lang w:val="da-DK"/>
                      </w:rPr>
                    </w:rPrChange>
                  </w:rPr>
                  <w:delText>C</w:delText>
                </w:r>
              </w:del>
              <w:del w:id="20401" w:author="USA Editor 2021" w:date="2021-01-28T13:57:00Z">
                <w:r w:rsidR="006D35FD" w:rsidRPr="00932EA9" w:rsidDel="00932EA9">
                  <w:rPr>
                    <w:rFonts w:cstheme="minorHAnsi"/>
                    <w:sz w:val="20"/>
                    <w:highlight w:val="green"/>
                    <w:lang w:val="en-US"/>
                    <w:rPrChange w:id="20402" w:author="USA Editor 2021" w:date="2021-01-28T13:57:00Z">
                      <w:rPr>
                        <w:rFonts w:cstheme="minorHAnsi"/>
                        <w:sz w:val="20"/>
                        <w:lang w:val="da-DK"/>
                      </w:rPr>
                    </w:rPrChange>
                  </w:rPr>
                  <w:delText xml:space="preserve">hannel number </w:delText>
                </w:r>
              </w:del>
              <w:del w:id="20403" w:author="USA Editor 2021" w:date="2021-01-15T11:27:00Z">
                <w:r w:rsidR="006D35FD" w:rsidRPr="00932EA9" w:rsidDel="00926DAC">
                  <w:rPr>
                    <w:rFonts w:cstheme="minorHAnsi"/>
                    <w:sz w:val="20"/>
                    <w:highlight w:val="green"/>
                    <w:lang w:val="en-US"/>
                    <w:rPrChange w:id="20404" w:author="USA Editor 2021" w:date="2021-01-28T13:57:00Z">
                      <w:rPr>
                        <w:rFonts w:cstheme="minorHAnsi"/>
                        <w:sz w:val="20"/>
                        <w:lang w:val="da-DK"/>
                      </w:rPr>
                    </w:rPrChange>
                  </w:rPr>
                  <w:delText>as defined in</w:delText>
                </w:r>
              </w:del>
              <w:del w:id="20405" w:author="USA Editor 2021" w:date="2021-01-28T13:57:00Z">
                <w:r w:rsidR="006D35FD" w:rsidRPr="00932EA9" w:rsidDel="00932EA9">
                  <w:rPr>
                    <w:rFonts w:cstheme="minorHAnsi"/>
                    <w:sz w:val="20"/>
                    <w:highlight w:val="green"/>
                    <w:lang w:val="en-US"/>
                    <w:rPrChange w:id="20406" w:author="USA Editor 2021" w:date="2021-01-28T13:57:00Z">
                      <w:rPr>
                        <w:rFonts w:cstheme="minorHAnsi"/>
                        <w:sz w:val="20"/>
                        <w:lang w:val="da-DK"/>
                      </w:rPr>
                    </w:rPrChange>
                  </w:rPr>
                  <w:delText xml:space="preserve"> ITU-R M.1084</w:delText>
                </w:r>
              </w:del>
            </w:ins>
          </w:p>
          <w:p w14:paraId="7D5DB9C2" w14:textId="58314102" w:rsidR="006D35FD" w:rsidRPr="00B92599" w:rsidDel="00D35EA2" w:rsidRDefault="006D35FD">
            <w:pPr>
              <w:spacing w:before="20" w:after="60"/>
              <w:rPr>
                <w:ins w:id="20407" w:author="Ross Norsworthy" w:date="2020-04-03T09:27:00Z"/>
                <w:del w:id="20408" w:author="USA Editor 2021" w:date="2021-01-15T11:03:00Z"/>
                <w:rFonts w:cstheme="minorHAnsi"/>
                <w:sz w:val="20"/>
                <w:lang w:val="en-US"/>
              </w:rPr>
            </w:pPr>
            <w:ins w:id="20409" w:author="Ross Norsworthy" w:date="2020-04-03T09:27:00Z">
              <w:r w:rsidRPr="00B92599">
                <w:rPr>
                  <w:rFonts w:cstheme="minorHAnsi"/>
                  <w:sz w:val="20"/>
                  <w:lang w:val="en-US"/>
                </w:rPr>
                <w:t>Default:</w:t>
              </w:r>
            </w:ins>
            <w:ins w:id="20410" w:author="USA Editor 2021" w:date="2021-01-15T11:03:00Z">
              <w:r w:rsidRPr="00B92599">
                <w:rPr>
                  <w:rFonts w:cstheme="minorHAnsi"/>
                  <w:sz w:val="20"/>
                  <w:lang w:val="en-US"/>
                </w:rPr>
                <w:t xml:space="preserve"> </w:t>
              </w:r>
            </w:ins>
          </w:p>
          <w:p w14:paraId="0FAC3F84" w14:textId="77777777" w:rsidR="006D35FD" w:rsidRPr="00B92599" w:rsidRDefault="006D35FD">
            <w:pPr>
              <w:spacing w:before="20" w:after="60"/>
              <w:rPr>
                <w:ins w:id="20411" w:author="Ross Norsworthy" w:date="2020-04-03T09:27:00Z"/>
                <w:rFonts w:cstheme="minorHAnsi"/>
                <w:sz w:val="20"/>
                <w:lang w:val="en-US"/>
              </w:rPr>
            </w:pPr>
            <w:ins w:id="20412" w:author="Ross Norsworthy" w:date="2020-04-03T09:27:00Z">
              <w:r w:rsidRPr="00B92599">
                <w:rPr>
                  <w:rFonts w:cstheme="minorHAnsi"/>
                  <w:sz w:val="20"/>
                  <w:lang w:val="en-US"/>
                </w:rPr>
                <w:t xml:space="preserve">2224: 161.8125 MHz </w:t>
              </w:r>
              <w:del w:id="20413" w:author="USA Editor 2021" w:date="2021-01-28T13:57:00Z">
                <w:r w:rsidRPr="00932EA9" w:rsidDel="00932EA9">
                  <w:rPr>
                    <w:rFonts w:cstheme="minorHAnsi"/>
                    <w:sz w:val="20"/>
                    <w:highlight w:val="green"/>
                    <w:lang w:val="en-US"/>
                    <w:rPrChange w:id="20414" w:author="USA Editor 2021" w:date="2021-01-28T13:57:00Z">
                      <w:rPr>
                        <w:rFonts w:cstheme="minorHAnsi"/>
                        <w:sz w:val="20"/>
                        <w:lang w:val="da-DK"/>
                      </w:rPr>
                    </w:rPrChange>
                  </w:rPr>
                  <w:delText>(50kHz bandwidth)</w:delText>
                </w:r>
              </w:del>
            </w:ins>
          </w:p>
        </w:tc>
      </w:tr>
      <w:tr w:rsidR="006D35FD" w:rsidRPr="00932EA9" w14:paraId="3AB6843A" w14:textId="77777777" w:rsidTr="00B92599">
        <w:trPr>
          <w:ins w:id="20415" w:author="Ross Norsworthy" w:date="2020-04-03T09:27:00Z"/>
        </w:trPr>
        <w:tc>
          <w:tcPr>
            <w:tcW w:w="986" w:type="dxa"/>
          </w:tcPr>
          <w:p w14:paraId="41E0F426" w14:textId="77777777" w:rsidR="006D35FD" w:rsidRPr="00B92599" w:rsidRDefault="006D35FD" w:rsidP="00FC7CF3">
            <w:pPr>
              <w:spacing w:before="20" w:after="60"/>
              <w:rPr>
                <w:ins w:id="20416" w:author="Ross Norsworthy" w:date="2020-04-03T09:27:00Z"/>
                <w:rFonts w:cstheme="minorHAnsi"/>
                <w:sz w:val="20"/>
                <w:lang w:val="en-US" w:eastAsia="de-DE"/>
              </w:rPr>
            </w:pPr>
            <w:ins w:id="20417" w:author="Ross Norsworthy" w:date="2020-04-03T09:27:00Z">
              <w:r w:rsidRPr="00B92599">
                <w:rPr>
                  <w:rFonts w:cstheme="minorHAnsi"/>
                  <w:sz w:val="20"/>
                  <w:lang w:val="en-US" w:eastAsia="de-DE"/>
                </w:rPr>
                <w:t>9</w:t>
              </w:r>
            </w:ins>
          </w:p>
        </w:tc>
        <w:tc>
          <w:tcPr>
            <w:tcW w:w="816" w:type="dxa"/>
          </w:tcPr>
          <w:p w14:paraId="0DAEC2F1" w14:textId="77777777" w:rsidR="006D35FD" w:rsidRPr="00B92599" w:rsidRDefault="006D35FD" w:rsidP="00FC7CF3">
            <w:pPr>
              <w:spacing w:before="20" w:after="60"/>
              <w:rPr>
                <w:ins w:id="20418" w:author="Ross Norsworthy" w:date="2020-04-03T09:27:00Z"/>
                <w:rFonts w:cstheme="minorHAnsi"/>
                <w:sz w:val="20"/>
                <w:lang w:val="en-US" w:eastAsia="de-DE"/>
              </w:rPr>
            </w:pPr>
            <w:ins w:id="20419" w:author="Ross Norsworthy" w:date="2020-04-03T09:27:00Z">
              <w:r w:rsidRPr="00B92599">
                <w:rPr>
                  <w:rFonts w:cstheme="minorHAnsi"/>
                  <w:sz w:val="20"/>
                  <w:lang w:val="en-US" w:eastAsia="de-DE"/>
                </w:rPr>
                <w:t>1</w:t>
              </w:r>
            </w:ins>
          </w:p>
        </w:tc>
        <w:tc>
          <w:tcPr>
            <w:tcW w:w="1917" w:type="dxa"/>
          </w:tcPr>
          <w:p w14:paraId="04794B08" w14:textId="17C6B4F4" w:rsidR="006D35FD" w:rsidRPr="00B92599" w:rsidRDefault="006D35FD" w:rsidP="00FC7CF3">
            <w:pPr>
              <w:spacing w:before="20" w:after="60"/>
              <w:rPr>
                <w:ins w:id="20420" w:author="Ross Norsworthy" w:date="2020-04-03T09:27:00Z"/>
                <w:rFonts w:cstheme="minorHAnsi"/>
                <w:sz w:val="20"/>
                <w:lang w:val="en-US" w:eastAsia="de-DE"/>
              </w:rPr>
            </w:pPr>
            <w:ins w:id="20421" w:author="Ross Norsworthy" w:date="2020-04-03T09:27:00Z">
              <w:r w:rsidRPr="00B92599">
                <w:rPr>
                  <w:rFonts w:cstheme="minorHAnsi"/>
                  <w:sz w:val="20"/>
                  <w:lang w:val="en-US" w:eastAsia="de-DE"/>
                </w:rPr>
                <w:t>Downlink and uplink bandwidth</w:t>
              </w:r>
            </w:ins>
            <w:ins w:id="20422" w:author="USA Editor 2021" w:date="2021-01-28T13:58:00Z">
              <w:r w:rsidR="00131168">
                <w:rPr>
                  <w:rFonts w:cstheme="minorHAnsi"/>
                  <w:sz w:val="20"/>
                  <w:lang w:val="en-US" w:eastAsia="de-DE"/>
                </w:rPr>
                <w:t xml:space="preserve"> </w:t>
              </w:r>
              <w:r w:rsidR="00131168" w:rsidRPr="00B92599">
                <w:rPr>
                  <w:rFonts w:cstheme="minorHAnsi"/>
                  <w:sz w:val="20"/>
                  <w:highlight w:val="green"/>
                  <w:lang w:val="en-US" w:eastAsia="de-DE"/>
                </w:rPr>
                <w:t>F</w:t>
              </w:r>
            </w:ins>
          </w:p>
        </w:tc>
        <w:tc>
          <w:tcPr>
            <w:tcW w:w="4696" w:type="dxa"/>
          </w:tcPr>
          <w:p w14:paraId="3C401D37" w14:textId="77777777" w:rsidR="006D35FD" w:rsidRPr="00B92599" w:rsidRDefault="006D35FD" w:rsidP="00FC7CF3">
            <w:pPr>
              <w:spacing w:before="20" w:after="60"/>
              <w:rPr>
                <w:ins w:id="20423" w:author="Ross Norsworthy" w:date="2020-04-03T09:27:00Z"/>
                <w:rFonts w:cstheme="minorHAnsi"/>
                <w:sz w:val="20"/>
                <w:lang w:val="en-US" w:eastAsia="de-DE"/>
              </w:rPr>
            </w:pPr>
            <w:ins w:id="20424" w:author="Ross Norsworthy" w:date="2020-04-03T09:27:00Z">
              <w:r w:rsidRPr="00B92599">
                <w:rPr>
                  <w:rFonts w:cstheme="minorHAnsi"/>
                  <w:sz w:val="20"/>
                  <w:lang w:val="en-US" w:eastAsia="de-DE"/>
                </w:rPr>
                <w:t xml:space="preserve">First 4 bits defines downlink bandwidth. </w:t>
              </w:r>
            </w:ins>
          </w:p>
          <w:p w14:paraId="02ADA060" w14:textId="77777777" w:rsidR="006D35FD" w:rsidRPr="00B92599" w:rsidRDefault="006D35FD" w:rsidP="00FC7CF3">
            <w:pPr>
              <w:spacing w:before="20" w:after="60"/>
              <w:rPr>
                <w:ins w:id="20425" w:author="Ross Norsworthy" w:date="2020-04-03T09:27:00Z"/>
                <w:rFonts w:cstheme="minorHAnsi"/>
                <w:sz w:val="20"/>
                <w:lang w:val="en-US" w:eastAsia="de-DE"/>
              </w:rPr>
            </w:pPr>
            <w:ins w:id="20426" w:author="Ross Norsworthy" w:date="2020-04-03T09:27:00Z">
              <w:r w:rsidRPr="00B92599">
                <w:rPr>
                  <w:rFonts w:cstheme="minorHAnsi"/>
                  <w:sz w:val="20"/>
                  <w:lang w:val="en-US" w:eastAsia="de-DE"/>
                </w:rPr>
                <w:t>3: 150 kHz (default)</w:t>
              </w:r>
            </w:ins>
          </w:p>
          <w:p w14:paraId="59EE2ABC" w14:textId="77777777" w:rsidR="006D35FD" w:rsidRPr="00B92599" w:rsidRDefault="006D35FD" w:rsidP="00FC7CF3">
            <w:pPr>
              <w:spacing w:before="20" w:after="60"/>
              <w:rPr>
                <w:ins w:id="20427" w:author="Ross Norsworthy" w:date="2020-04-03T09:27:00Z"/>
                <w:rFonts w:cstheme="minorHAnsi"/>
                <w:sz w:val="20"/>
                <w:lang w:val="en-US" w:eastAsia="de-DE"/>
              </w:rPr>
            </w:pPr>
            <w:ins w:id="20428" w:author="Ross Norsworthy" w:date="2020-04-03T09:27:00Z">
              <w:r w:rsidRPr="00B92599">
                <w:rPr>
                  <w:rFonts w:cstheme="minorHAnsi"/>
                  <w:sz w:val="20"/>
                  <w:lang w:val="en-US" w:eastAsia="de-DE"/>
                </w:rPr>
                <w:t>Last 4 bits define uplink bandwidth</w:t>
              </w:r>
            </w:ins>
          </w:p>
          <w:p w14:paraId="20EA606B" w14:textId="77777777" w:rsidR="006D35FD" w:rsidRPr="00B92599" w:rsidRDefault="006D35FD" w:rsidP="00FC7CF3">
            <w:pPr>
              <w:spacing w:before="20" w:after="60"/>
              <w:rPr>
                <w:ins w:id="20429" w:author="Ross Norsworthy" w:date="2020-04-03T09:27:00Z"/>
                <w:rFonts w:cstheme="minorHAnsi"/>
                <w:sz w:val="20"/>
                <w:lang w:val="en-US" w:eastAsia="de-DE"/>
              </w:rPr>
            </w:pPr>
            <w:ins w:id="20430" w:author="Ross Norsworthy" w:date="2020-04-03T09:27:00Z">
              <w:r w:rsidRPr="00B92599">
                <w:rPr>
                  <w:rFonts w:cstheme="minorHAnsi"/>
                  <w:sz w:val="20"/>
                  <w:lang w:val="en-US" w:eastAsia="de-DE"/>
                </w:rPr>
                <w:t>1: 50 kHz (default)</w:t>
              </w:r>
            </w:ins>
          </w:p>
          <w:p w14:paraId="5A81A57D" w14:textId="77777777" w:rsidR="006D35FD" w:rsidRPr="00B92599" w:rsidRDefault="006D35FD" w:rsidP="00FC7CF3">
            <w:pPr>
              <w:spacing w:before="20" w:after="60"/>
              <w:rPr>
                <w:ins w:id="20431" w:author="Ross Norsworthy" w:date="2020-04-03T09:27:00Z"/>
                <w:rFonts w:cstheme="minorHAnsi"/>
                <w:sz w:val="20"/>
                <w:lang w:val="en-US" w:eastAsia="de-DE"/>
              </w:rPr>
            </w:pPr>
            <w:ins w:id="20432" w:author="Ross Norsworthy" w:date="2020-04-03T09:27:00Z">
              <w:r w:rsidRPr="00B92599">
                <w:rPr>
                  <w:rFonts w:cstheme="minorHAnsi"/>
                  <w:sz w:val="20"/>
                  <w:lang w:val="en-US" w:eastAsia="de-DE"/>
                </w:rPr>
                <w:t>See “SBB Fragment 2” for more details.</w:t>
              </w:r>
            </w:ins>
          </w:p>
        </w:tc>
      </w:tr>
      <w:tr w:rsidR="006D35FD" w:rsidRPr="00B92599" w14:paraId="3D2FCD81" w14:textId="77777777" w:rsidTr="00B92599">
        <w:trPr>
          <w:ins w:id="20433" w:author="Ross Norsworthy" w:date="2020-04-03T09:27:00Z"/>
        </w:trPr>
        <w:tc>
          <w:tcPr>
            <w:tcW w:w="986" w:type="dxa"/>
          </w:tcPr>
          <w:p w14:paraId="06FB7A6B" w14:textId="77777777" w:rsidR="006D35FD" w:rsidRPr="00932EA9" w:rsidRDefault="006D35FD" w:rsidP="00FC7CF3">
            <w:pPr>
              <w:spacing w:before="20" w:after="60"/>
              <w:rPr>
                <w:ins w:id="20434" w:author="Ross Norsworthy" w:date="2020-04-03T09:27:00Z"/>
                <w:rFonts w:cstheme="minorHAnsi"/>
                <w:sz w:val="20"/>
                <w:lang w:val="en-US" w:eastAsia="de-DE"/>
                <w:rPrChange w:id="20435" w:author="USA Editor 2021" w:date="2021-01-28T13:54:00Z">
                  <w:rPr>
                    <w:ins w:id="20436" w:author="Ross Norsworthy" w:date="2020-04-03T09:27:00Z"/>
                    <w:rFonts w:cstheme="minorHAnsi"/>
                    <w:sz w:val="20"/>
                    <w:lang w:eastAsia="de-DE"/>
                  </w:rPr>
                </w:rPrChange>
              </w:rPr>
            </w:pPr>
            <w:ins w:id="20437" w:author="Ross Norsworthy" w:date="2020-04-03T09:27:00Z">
              <w:r w:rsidRPr="00932EA9">
                <w:rPr>
                  <w:rFonts w:cstheme="minorHAnsi"/>
                  <w:sz w:val="20"/>
                  <w:lang w:val="en-US" w:eastAsia="de-DE"/>
                  <w:rPrChange w:id="20438" w:author="USA Editor 2021" w:date="2021-01-28T13:54:00Z">
                    <w:rPr>
                      <w:rFonts w:cstheme="minorHAnsi"/>
                      <w:sz w:val="20"/>
                      <w:lang w:eastAsia="de-DE"/>
                    </w:rPr>
                  </w:rPrChange>
                </w:rPr>
                <w:t>10</w:t>
              </w:r>
            </w:ins>
          </w:p>
        </w:tc>
        <w:tc>
          <w:tcPr>
            <w:tcW w:w="816" w:type="dxa"/>
          </w:tcPr>
          <w:p w14:paraId="62536560" w14:textId="77777777" w:rsidR="006D35FD" w:rsidRPr="00932EA9" w:rsidRDefault="006D35FD" w:rsidP="00FC7CF3">
            <w:pPr>
              <w:spacing w:before="20" w:after="60"/>
              <w:rPr>
                <w:ins w:id="20439" w:author="Ross Norsworthy" w:date="2020-04-03T09:27:00Z"/>
                <w:rFonts w:cstheme="minorHAnsi"/>
                <w:sz w:val="20"/>
                <w:lang w:val="en-US" w:eastAsia="de-DE"/>
                <w:rPrChange w:id="20440" w:author="USA Editor 2021" w:date="2021-01-28T13:54:00Z">
                  <w:rPr>
                    <w:ins w:id="20441" w:author="Ross Norsworthy" w:date="2020-04-03T09:27:00Z"/>
                    <w:rFonts w:cstheme="minorHAnsi"/>
                    <w:sz w:val="20"/>
                    <w:lang w:eastAsia="de-DE"/>
                  </w:rPr>
                </w:rPrChange>
              </w:rPr>
            </w:pPr>
            <w:ins w:id="20442" w:author="Ross Norsworthy" w:date="2020-04-03T09:27:00Z">
              <w:r w:rsidRPr="00932EA9">
                <w:rPr>
                  <w:rFonts w:cstheme="minorHAnsi"/>
                  <w:sz w:val="20"/>
                  <w:lang w:val="en-US" w:eastAsia="de-DE"/>
                  <w:rPrChange w:id="20443" w:author="USA Editor 2021" w:date="2021-01-28T13:54:00Z">
                    <w:rPr>
                      <w:rFonts w:cstheme="minorHAnsi"/>
                      <w:sz w:val="20"/>
                      <w:lang w:eastAsia="de-DE"/>
                    </w:rPr>
                  </w:rPrChange>
                </w:rPr>
                <w:t>6</w:t>
              </w:r>
            </w:ins>
          </w:p>
        </w:tc>
        <w:tc>
          <w:tcPr>
            <w:tcW w:w="1917" w:type="dxa"/>
          </w:tcPr>
          <w:p w14:paraId="3464F210" w14:textId="7A1DE8B7" w:rsidR="006D35FD" w:rsidRPr="00B92599" w:rsidRDefault="006D35FD" w:rsidP="00FC7CF3">
            <w:pPr>
              <w:spacing w:before="20" w:after="60"/>
              <w:rPr>
                <w:ins w:id="20444" w:author="Ross Norsworthy" w:date="2020-04-03T09:27:00Z"/>
                <w:rFonts w:cstheme="minorHAnsi"/>
                <w:sz w:val="20"/>
                <w:lang w:val="en-US" w:eastAsia="de-DE"/>
              </w:rPr>
            </w:pPr>
            <w:ins w:id="20445" w:author="Ross Norsworthy" w:date="2020-04-03T09:27:00Z">
              <w:r w:rsidRPr="00932EA9">
                <w:rPr>
                  <w:rFonts w:cstheme="minorHAnsi"/>
                  <w:sz w:val="20"/>
                  <w:lang w:val="en-US" w:eastAsia="de-DE"/>
                  <w:rPrChange w:id="20446" w:author="USA Editor 2021" w:date="2021-01-28T13:54:00Z">
                    <w:rPr>
                      <w:rFonts w:cstheme="minorHAnsi"/>
                      <w:sz w:val="20"/>
                      <w:lang w:eastAsia="de-DE"/>
                    </w:rPr>
                  </w:rPrChange>
                </w:rPr>
                <w:t>Logical Channel slot sizes</w:t>
              </w:r>
            </w:ins>
            <w:ins w:id="20447" w:author="USA Editor 2021" w:date="2021-01-28T13:58:00Z">
              <w:r w:rsidR="00131168">
                <w:rPr>
                  <w:rFonts w:cstheme="minorHAnsi"/>
                  <w:sz w:val="20"/>
                  <w:lang w:val="en-US" w:eastAsia="de-DE"/>
                </w:rPr>
                <w:t xml:space="preserve"> </w:t>
              </w:r>
              <w:r w:rsidR="00131168" w:rsidRPr="00B92599">
                <w:rPr>
                  <w:rFonts w:cstheme="minorHAnsi"/>
                  <w:sz w:val="20"/>
                  <w:highlight w:val="green"/>
                  <w:lang w:val="en-US" w:eastAsia="de-DE"/>
                </w:rPr>
                <w:t>F</w:t>
              </w:r>
            </w:ins>
          </w:p>
        </w:tc>
        <w:tc>
          <w:tcPr>
            <w:tcW w:w="4696" w:type="dxa"/>
          </w:tcPr>
          <w:p w14:paraId="1FA70FA7" w14:textId="77777777" w:rsidR="006D35FD" w:rsidRPr="00B92599" w:rsidRDefault="006D35FD" w:rsidP="00FC7CF3">
            <w:pPr>
              <w:spacing w:before="20" w:after="60"/>
              <w:rPr>
                <w:ins w:id="20448" w:author="Ross Norsworthy" w:date="2020-04-03T09:27:00Z"/>
                <w:rFonts w:cstheme="minorHAnsi"/>
                <w:sz w:val="20"/>
                <w:lang w:val="en-US" w:eastAsia="de-DE"/>
              </w:rPr>
            </w:pPr>
            <w:ins w:id="20449" w:author="Ross Norsworthy" w:date="2020-04-03T09:27:00Z">
              <w:r w:rsidRPr="00B92599">
                <w:rPr>
                  <w:rFonts w:cstheme="minorHAnsi"/>
                  <w:sz w:val="20"/>
                  <w:lang w:val="en-US" w:eastAsia="de-DE"/>
                </w:rPr>
                <w:t>Up to 12 LCs on a frequency pair 1, multiple of 15 slots, 4 bits per LC (max size 15x15=225 slots)</w:t>
              </w:r>
            </w:ins>
          </w:p>
          <w:p w14:paraId="67104A37" w14:textId="77777777" w:rsidR="006D35FD" w:rsidRPr="00B92599" w:rsidRDefault="006D35FD" w:rsidP="00FC7CF3">
            <w:pPr>
              <w:spacing w:before="20" w:after="60"/>
              <w:rPr>
                <w:ins w:id="20450" w:author="Ross Norsworthy" w:date="2020-04-03T09:27:00Z"/>
                <w:rFonts w:cstheme="minorHAnsi"/>
                <w:sz w:val="20"/>
                <w:lang w:val="en-US" w:eastAsia="de-DE"/>
              </w:rPr>
            </w:pPr>
            <w:ins w:id="20451" w:author="Ross Norsworthy" w:date="2020-04-03T09:27:00Z">
              <w:r w:rsidRPr="00B92599">
                <w:rPr>
                  <w:rFonts w:cstheme="minorHAnsi"/>
                  <w:sz w:val="20"/>
                  <w:lang w:val="en-US" w:eastAsia="de-DE"/>
                </w:rPr>
                <w:t xml:space="preserve">Default SBB slot sizes. 90, 90, 30, 90, 90, 90, 90, 30, 30, 180, 0, 0. </w:t>
              </w:r>
            </w:ins>
          </w:p>
          <w:p w14:paraId="76FC03EF" w14:textId="77777777" w:rsidR="006D35FD" w:rsidRPr="00B92599" w:rsidRDefault="006D35FD" w:rsidP="00FC7CF3">
            <w:pPr>
              <w:spacing w:before="20" w:after="60"/>
              <w:rPr>
                <w:ins w:id="20452" w:author="Ross Norsworthy" w:date="2020-04-03T09:27:00Z"/>
                <w:rFonts w:cstheme="minorHAnsi"/>
                <w:sz w:val="20"/>
                <w:lang w:val="en-US" w:eastAsia="de-DE"/>
              </w:rPr>
            </w:pPr>
            <w:ins w:id="20453" w:author="Ross Norsworthy" w:date="2020-04-03T09:27:00Z">
              <w:r w:rsidRPr="00B92599">
                <w:rPr>
                  <w:rFonts w:cstheme="minorHAnsi"/>
                  <w:sz w:val="20"/>
                  <w:lang w:val="en-US" w:eastAsia="de-DE"/>
                </w:rPr>
                <w:t>The slot sizes except SBB are repeated until frame is full (2250 slots)</w:t>
              </w:r>
            </w:ins>
          </w:p>
        </w:tc>
      </w:tr>
      <w:tr w:rsidR="006D35FD" w:rsidRPr="00932EA9" w14:paraId="6B967057" w14:textId="77777777" w:rsidTr="00B92599">
        <w:trPr>
          <w:ins w:id="20454" w:author="Ross Norsworthy" w:date="2020-04-03T09:27:00Z"/>
        </w:trPr>
        <w:tc>
          <w:tcPr>
            <w:tcW w:w="986" w:type="dxa"/>
          </w:tcPr>
          <w:p w14:paraId="6DEB9412" w14:textId="77777777" w:rsidR="006D35FD" w:rsidRPr="00B92599" w:rsidRDefault="006D35FD" w:rsidP="00FC7CF3">
            <w:pPr>
              <w:spacing w:before="20" w:after="60"/>
              <w:rPr>
                <w:ins w:id="20455" w:author="Ross Norsworthy" w:date="2020-04-03T09:27:00Z"/>
                <w:rFonts w:cstheme="minorHAnsi"/>
                <w:sz w:val="20"/>
                <w:lang w:val="en-US" w:eastAsia="de-DE"/>
              </w:rPr>
            </w:pPr>
            <w:ins w:id="20456" w:author="Ross Norsworthy" w:date="2020-04-03T09:27:00Z">
              <w:r w:rsidRPr="00B92599">
                <w:rPr>
                  <w:rFonts w:cstheme="minorHAnsi"/>
                  <w:sz w:val="20"/>
                  <w:lang w:val="en-US" w:eastAsia="de-DE"/>
                </w:rPr>
                <w:t>11</w:t>
              </w:r>
            </w:ins>
          </w:p>
        </w:tc>
        <w:tc>
          <w:tcPr>
            <w:tcW w:w="816" w:type="dxa"/>
          </w:tcPr>
          <w:p w14:paraId="65E6BDD9" w14:textId="77777777" w:rsidR="006D35FD" w:rsidRPr="00B92599" w:rsidRDefault="006D35FD" w:rsidP="00FC7CF3">
            <w:pPr>
              <w:spacing w:before="20" w:after="60"/>
              <w:rPr>
                <w:ins w:id="20457" w:author="Ross Norsworthy" w:date="2020-04-03T09:27:00Z"/>
                <w:rFonts w:cstheme="minorHAnsi"/>
                <w:sz w:val="20"/>
                <w:lang w:val="en-US" w:eastAsia="de-DE"/>
              </w:rPr>
            </w:pPr>
            <w:ins w:id="20458" w:author="Ross Norsworthy" w:date="2020-04-03T09:27:00Z">
              <w:r w:rsidRPr="00B92599">
                <w:rPr>
                  <w:rFonts w:cstheme="minorHAnsi"/>
                  <w:sz w:val="20"/>
                  <w:lang w:val="en-US" w:eastAsia="de-DE"/>
                </w:rPr>
                <w:t>6</w:t>
              </w:r>
            </w:ins>
          </w:p>
        </w:tc>
        <w:tc>
          <w:tcPr>
            <w:tcW w:w="1917" w:type="dxa"/>
          </w:tcPr>
          <w:p w14:paraId="600E0CFE" w14:textId="0805DF4A" w:rsidR="006D35FD" w:rsidRPr="00B92599" w:rsidRDefault="006D35FD" w:rsidP="00FC7CF3">
            <w:pPr>
              <w:spacing w:before="20" w:after="60"/>
              <w:rPr>
                <w:ins w:id="20459" w:author="Ross Norsworthy" w:date="2020-04-03T09:27:00Z"/>
                <w:rFonts w:cstheme="minorHAnsi"/>
                <w:sz w:val="20"/>
                <w:lang w:val="en-US" w:eastAsia="de-DE"/>
              </w:rPr>
            </w:pPr>
            <w:ins w:id="20460" w:author="Ross Norsworthy" w:date="2020-04-03T09:27:00Z">
              <w:r w:rsidRPr="00B92599">
                <w:rPr>
                  <w:rFonts w:cstheme="minorHAnsi"/>
                  <w:sz w:val="20"/>
                  <w:lang w:val="en-US" w:eastAsia="de-DE"/>
                </w:rPr>
                <w:t>Logical Channel function</w:t>
              </w:r>
            </w:ins>
            <w:ins w:id="20461" w:author="USA Editor 2021" w:date="2021-01-28T13:58:00Z">
              <w:r w:rsidR="00131168">
                <w:rPr>
                  <w:rFonts w:cstheme="minorHAnsi"/>
                  <w:sz w:val="20"/>
                  <w:lang w:val="en-US" w:eastAsia="de-DE"/>
                </w:rPr>
                <w:t xml:space="preserve"> </w:t>
              </w:r>
              <w:r w:rsidR="00131168" w:rsidRPr="00B92599">
                <w:rPr>
                  <w:rFonts w:cstheme="minorHAnsi"/>
                  <w:sz w:val="20"/>
                  <w:highlight w:val="green"/>
                  <w:lang w:val="en-US" w:eastAsia="de-DE"/>
                </w:rPr>
                <w:t>F</w:t>
              </w:r>
            </w:ins>
          </w:p>
        </w:tc>
        <w:tc>
          <w:tcPr>
            <w:tcW w:w="4696" w:type="dxa"/>
          </w:tcPr>
          <w:p w14:paraId="16154571" w14:textId="77777777" w:rsidR="006D35FD" w:rsidRPr="00B92599" w:rsidRDefault="006D35FD" w:rsidP="00FC7CF3">
            <w:pPr>
              <w:spacing w:before="20" w:after="60"/>
              <w:rPr>
                <w:ins w:id="20462" w:author="Ross Norsworthy" w:date="2020-04-03T09:27:00Z"/>
                <w:rFonts w:cstheme="minorHAnsi"/>
                <w:sz w:val="20"/>
                <w:lang w:val="en-US" w:eastAsia="de-DE"/>
              </w:rPr>
            </w:pPr>
            <w:ins w:id="20463" w:author="Ross Norsworthy" w:date="2020-04-03T09:27:00Z">
              <w:r w:rsidRPr="00B92599">
                <w:rPr>
                  <w:rFonts w:cstheme="minorHAnsi"/>
                  <w:sz w:val="20"/>
                  <w:lang w:val="en-US" w:eastAsia="de-DE"/>
                </w:rPr>
                <w:t>4 bits per LC</w:t>
              </w:r>
            </w:ins>
          </w:p>
          <w:p w14:paraId="4915B95F" w14:textId="77777777" w:rsidR="006D35FD" w:rsidRPr="00B92599" w:rsidRDefault="006D35FD" w:rsidP="00FC7CF3">
            <w:pPr>
              <w:spacing w:before="20" w:after="60"/>
              <w:rPr>
                <w:ins w:id="20464" w:author="Ross Norsworthy" w:date="2020-04-03T09:27:00Z"/>
                <w:rFonts w:cstheme="minorHAnsi"/>
                <w:sz w:val="20"/>
                <w:lang w:val="en-US" w:eastAsia="de-DE"/>
              </w:rPr>
            </w:pPr>
            <w:ins w:id="20465" w:author="Ross Norsworthy" w:date="2020-04-03T09:27:00Z">
              <w:r w:rsidRPr="00B92599">
                <w:rPr>
                  <w:rFonts w:cstheme="minorHAnsi"/>
                  <w:sz w:val="20"/>
                  <w:lang w:val="en-US" w:eastAsia="de-DE"/>
                </w:rPr>
                <w:t>Default: 5, 5, 4, 4, 4, 4, 4, 4, 2, 3, 5, 5</w:t>
              </w:r>
            </w:ins>
          </w:p>
          <w:p w14:paraId="617549A0" w14:textId="77777777" w:rsidR="006D35FD" w:rsidRPr="00B92599" w:rsidRDefault="006D35FD" w:rsidP="00FC7CF3">
            <w:pPr>
              <w:spacing w:before="20" w:after="60"/>
              <w:rPr>
                <w:ins w:id="20466" w:author="Ross Norsworthy" w:date="2020-04-03T09:27:00Z"/>
                <w:rFonts w:cstheme="minorHAnsi"/>
                <w:sz w:val="20"/>
                <w:lang w:val="en-US" w:eastAsia="de-DE"/>
              </w:rPr>
            </w:pPr>
            <w:ins w:id="20467" w:author="Ross Norsworthy" w:date="2020-04-03T09:27:00Z">
              <w:r w:rsidRPr="00B92599">
                <w:rPr>
                  <w:rFonts w:cstheme="minorHAnsi"/>
                  <w:sz w:val="20"/>
                  <w:lang w:val="en-US" w:eastAsia="de-DE"/>
                </w:rPr>
                <w:t>See “SBB Fragment 2” for more details.</w:t>
              </w:r>
            </w:ins>
          </w:p>
        </w:tc>
      </w:tr>
    </w:tbl>
    <w:p w14:paraId="67A8CFD8" w14:textId="77777777" w:rsidR="008E1B5D" w:rsidRDefault="00A013FD" w:rsidP="004954F5">
      <w:pPr>
        <w:pStyle w:val="TableNo"/>
        <w:rPr>
          <w:lang w:val="en-US"/>
        </w:rPr>
      </w:pPr>
      <w:bookmarkStart w:id="20468" w:name="_Toc35546166"/>
      <w:ins w:id="20469" w:author="Ross Norsworthy" w:date="2020-03-20T01:39:00Z">
        <w:r w:rsidRPr="00A013FD">
          <w:rPr>
            <w:lang w:val="en-US"/>
          </w:rPr>
          <w:t>Table 68</w:t>
        </w:r>
      </w:ins>
    </w:p>
    <w:p w14:paraId="523A6F6E" w14:textId="77777777" w:rsidR="00A013FD" w:rsidRPr="00A013FD" w:rsidRDefault="00A013FD" w:rsidP="003B4BCB">
      <w:pPr>
        <w:pStyle w:val="Tabletitle"/>
        <w:rPr>
          <w:ins w:id="20470" w:author="Ross Norsworthy" w:date="2020-03-20T01:39:00Z"/>
          <w:lang w:val="en-US"/>
        </w:rPr>
      </w:pPr>
      <w:ins w:id="20471" w:author="Ross Norsworthy" w:date="2020-03-20T01:39:00Z">
        <w:r w:rsidRPr="00A013FD">
          <w:rPr>
            <w:lang w:val="en-US"/>
          </w:rPr>
          <w:t xml:space="preserve"> Satellite Bulletin Board (Fragment 5)</w:t>
        </w:r>
        <w:bookmarkEnd w:id="20468"/>
      </w:ins>
    </w:p>
    <w:tbl>
      <w:tblPr>
        <w:tblStyle w:val="TableGrid"/>
        <w:tblW w:w="0" w:type="auto"/>
        <w:tblLook w:val="04A0" w:firstRow="1" w:lastRow="0" w:firstColumn="1" w:lastColumn="0" w:noHBand="0" w:noVBand="1"/>
      </w:tblPr>
      <w:tblGrid>
        <w:gridCol w:w="986"/>
        <w:gridCol w:w="838"/>
        <w:gridCol w:w="1685"/>
        <w:gridCol w:w="4825"/>
      </w:tblGrid>
      <w:tr w:rsidR="006D35FD" w:rsidRPr="00A013FD" w14:paraId="503DBB32" w14:textId="77777777" w:rsidTr="00BF604E">
        <w:trPr>
          <w:ins w:id="20472" w:author="Ross Norsworthy" w:date="2020-03-20T01:39:00Z"/>
        </w:trPr>
        <w:tc>
          <w:tcPr>
            <w:tcW w:w="986" w:type="dxa"/>
            <w:shd w:val="clear" w:color="auto" w:fill="4F81BD" w:themeFill="accent1"/>
          </w:tcPr>
          <w:p w14:paraId="26D1A043" w14:textId="77777777" w:rsidR="006D35FD" w:rsidRPr="00A013FD" w:rsidRDefault="006D35FD" w:rsidP="00FC7CF3">
            <w:pPr>
              <w:spacing w:before="20" w:after="60"/>
              <w:rPr>
                <w:ins w:id="20473" w:author="Ross Norsworthy" w:date="2020-03-20T01:39:00Z"/>
                <w:rFonts w:ascii="Times New Roman Bold" w:hAnsi="Times New Roman Bold" w:cs="Times New Roman Bold"/>
                <w:b/>
                <w:sz w:val="20"/>
              </w:rPr>
            </w:pPr>
            <w:ins w:id="20474" w:author="Ross Norsworthy" w:date="2020-03-20T01:39:00Z">
              <w:r w:rsidRPr="00A013FD">
                <w:rPr>
                  <w:rFonts w:ascii="Times New Roman Bold" w:hAnsi="Times New Roman Bold" w:cs="Times New Roman Bold"/>
                  <w:b/>
                  <w:sz w:val="20"/>
                </w:rPr>
                <w:t>Field no</w:t>
              </w:r>
            </w:ins>
          </w:p>
        </w:tc>
        <w:tc>
          <w:tcPr>
            <w:tcW w:w="838" w:type="dxa"/>
            <w:shd w:val="clear" w:color="auto" w:fill="4F81BD" w:themeFill="accent1"/>
          </w:tcPr>
          <w:p w14:paraId="70A9474B" w14:textId="77777777" w:rsidR="006D35FD" w:rsidRPr="00A013FD" w:rsidRDefault="006D35FD" w:rsidP="00FC7CF3">
            <w:pPr>
              <w:spacing w:before="20" w:after="60"/>
              <w:rPr>
                <w:ins w:id="20475" w:author="Ross Norsworthy" w:date="2020-03-20T01:39:00Z"/>
                <w:rFonts w:ascii="Times New Roman Bold" w:hAnsi="Times New Roman Bold" w:cs="Times New Roman Bold"/>
                <w:b/>
                <w:sz w:val="20"/>
              </w:rPr>
            </w:pPr>
            <w:ins w:id="20476" w:author="Ross Norsworthy" w:date="2020-03-20T01:39:00Z">
              <w:r w:rsidRPr="00A013FD">
                <w:rPr>
                  <w:rFonts w:ascii="Times New Roman Bold" w:hAnsi="Times New Roman Bold" w:cs="Times New Roman Bold"/>
                  <w:b/>
                  <w:sz w:val="20"/>
                </w:rPr>
                <w:t>Size (Bytes)</w:t>
              </w:r>
            </w:ins>
          </w:p>
        </w:tc>
        <w:tc>
          <w:tcPr>
            <w:tcW w:w="1685" w:type="dxa"/>
            <w:shd w:val="clear" w:color="auto" w:fill="4F81BD" w:themeFill="accent1"/>
          </w:tcPr>
          <w:p w14:paraId="2920F87E" w14:textId="77777777" w:rsidR="006D35FD" w:rsidRPr="00A013FD" w:rsidRDefault="006D35FD" w:rsidP="00FC7CF3">
            <w:pPr>
              <w:spacing w:before="20" w:after="60"/>
              <w:rPr>
                <w:ins w:id="20477" w:author="Ross Norsworthy" w:date="2020-03-20T01:39:00Z"/>
                <w:rFonts w:ascii="Times New Roman Bold" w:hAnsi="Times New Roman Bold" w:cs="Times New Roman Bold"/>
                <w:b/>
                <w:sz w:val="20"/>
              </w:rPr>
            </w:pPr>
            <w:ins w:id="20478" w:author="Ross Norsworthy" w:date="2020-03-20T01:39:00Z">
              <w:r w:rsidRPr="00A013FD">
                <w:rPr>
                  <w:rFonts w:ascii="Times New Roman Bold" w:hAnsi="Times New Roman Bold" w:cs="Times New Roman Bold"/>
                  <w:b/>
                  <w:sz w:val="20"/>
                </w:rPr>
                <w:t>Function</w:t>
              </w:r>
            </w:ins>
          </w:p>
        </w:tc>
        <w:tc>
          <w:tcPr>
            <w:tcW w:w="4825" w:type="dxa"/>
            <w:shd w:val="clear" w:color="auto" w:fill="4F81BD" w:themeFill="accent1"/>
          </w:tcPr>
          <w:p w14:paraId="70E9B125" w14:textId="77777777" w:rsidR="006D35FD" w:rsidRPr="00A013FD" w:rsidRDefault="006D35FD" w:rsidP="00FC7CF3">
            <w:pPr>
              <w:spacing w:before="20" w:after="60"/>
              <w:rPr>
                <w:ins w:id="20479" w:author="Ross Norsworthy" w:date="2020-03-20T01:39:00Z"/>
                <w:rFonts w:ascii="Times New Roman Bold" w:hAnsi="Times New Roman Bold" w:cs="Times New Roman Bold"/>
                <w:b/>
                <w:sz w:val="20"/>
              </w:rPr>
            </w:pPr>
            <w:ins w:id="20480" w:author="Ross Norsworthy" w:date="2020-03-20T01:39:00Z">
              <w:r w:rsidRPr="00A013FD">
                <w:rPr>
                  <w:rFonts w:ascii="Times New Roman Bold" w:hAnsi="Times New Roman Bold" w:cs="Times New Roman Bold"/>
                  <w:b/>
                  <w:sz w:val="20"/>
                </w:rPr>
                <w:t>Content</w:t>
              </w:r>
            </w:ins>
          </w:p>
        </w:tc>
      </w:tr>
      <w:tr w:rsidR="006D35FD" w:rsidRPr="00A013FD" w14:paraId="702669DF" w14:textId="77777777" w:rsidTr="00BF604E">
        <w:trPr>
          <w:ins w:id="20481" w:author="Ross Norsworthy" w:date="2020-03-20T01:39:00Z"/>
        </w:trPr>
        <w:tc>
          <w:tcPr>
            <w:tcW w:w="986" w:type="dxa"/>
          </w:tcPr>
          <w:p w14:paraId="6B435696" w14:textId="77777777" w:rsidR="006D35FD" w:rsidRPr="00A013FD" w:rsidRDefault="006D35FD" w:rsidP="00FC7CF3">
            <w:pPr>
              <w:spacing w:before="20" w:after="60"/>
              <w:rPr>
                <w:ins w:id="20482" w:author="Ross Norsworthy" w:date="2020-03-20T01:39:00Z"/>
                <w:sz w:val="18"/>
                <w:szCs w:val="18"/>
                <w:lang w:eastAsia="de-DE"/>
              </w:rPr>
            </w:pPr>
            <w:ins w:id="20483" w:author="Ross Norsworthy" w:date="2020-03-20T01:39:00Z">
              <w:r w:rsidRPr="00A013FD">
                <w:rPr>
                  <w:sz w:val="18"/>
                  <w:szCs w:val="18"/>
                  <w:lang w:eastAsia="de-DE"/>
                </w:rPr>
                <w:t>1</w:t>
              </w:r>
            </w:ins>
          </w:p>
        </w:tc>
        <w:tc>
          <w:tcPr>
            <w:tcW w:w="838" w:type="dxa"/>
          </w:tcPr>
          <w:p w14:paraId="51081311" w14:textId="77777777" w:rsidR="006D35FD" w:rsidRPr="00A013FD" w:rsidRDefault="006D35FD" w:rsidP="00FC7CF3">
            <w:pPr>
              <w:spacing w:before="20" w:after="60"/>
              <w:rPr>
                <w:ins w:id="20484" w:author="Ross Norsworthy" w:date="2020-03-20T01:39:00Z"/>
                <w:sz w:val="18"/>
                <w:szCs w:val="18"/>
                <w:lang w:eastAsia="de-DE"/>
              </w:rPr>
            </w:pPr>
            <w:ins w:id="20485" w:author="Ross Norsworthy" w:date="2020-03-20T01:39:00Z">
              <w:r w:rsidRPr="00A013FD">
                <w:rPr>
                  <w:sz w:val="18"/>
                  <w:szCs w:val="18"/>
                  <w:lang w:eastAsia="de-DE"/>
                </w:rPr>
                <w:t>1</w:t>
              </w:r>
            </w:ins>
          </w:p>
        </w:tc>
        <w:tc>
          <w:tcPr>
            <w:tcW w:w="1685" w:type="dxa"/>
          </w:tcPr>
          <w:p w14:paraId="3DD05089" w14:textId="77777777" w:rsidR="006D35FD" w:rsidRPr="00A013FD" w:rsidRDefault="006D35FD" w:rsidP="00FC7CF3">
            <w:pPr>
              <w:spacing w:before="20" w:after="60"/>
              <w:rPr>
                <w:ins w:id="20486" w:author="Ross Norsworthy" w:date="2020-03-20T01:39:00Z"/>
                <w:sz w:val="18"/>
                <w:szCs w:val="18"/>
                <w:lang w:eastAsia="de-DE"/>
              </w:rPr>
            </w:pPr>
            <w:ins w:id="20487" w:author="Ross Norsworthy" w:date="2020-03-20T01:39:00Z">
              <w:r w:rsidRPr="00A013FD">
                <w:rPr>
                  <w:sz w:val="18"/>
                  <w:szCs w:val="18"/>
                  <w:lang w:eastAsia="de-DE"/>
                </w:rPr>
                <w:t>Type</w:t>
              </w:r>
            </w:ins>
          </w:p>
        </w:tc>
        <w:tc>
          <w:tcPr>
            <w:tcW w:w="4825" w:type="dxa"/>
          </w:tcPr>
          <w:p w14:paraId="3F1E9EB5" w14:textId="77777777" w:rsidR="006D35FD" w:rsidRDefault="006D35FD" w:rsidP="00FC7CF3">
            <w:pPr>
              <w:spacing w:before="20" w:after="60"/>
              <w:rPr>
                <w:ins w:id="20488" w:author="USA Editor 2021" w:date="2021-01-20T13:13:00Z"/>
                <w:sz w:val="18"/>
                <w:szCs w:val="18"/>
                <w:lang w:eastAsia="de-DE"/>
              </w:rPr>
            </w:pPr>
            <w:ins w:id="20489" w:author="Ross Norsworthy" w:date="2020-03-20T01:39:00Z">
              <w:r w:rsidRPr="00A013FD">
                <w:rPr>
                  <w:sz w:val="18"/>
                  <w:szCs w:val="18"/>
                  <w:lang w:eastAsia="de-DE"/>
                </w:rPr>
                <w:t>SBB Digital Signature part 1.</w:t>
              </w:r>
            </w:ins>
          </w:p>
          <w:p w14:paraId="7BAE7E0B" w14:textId="32B2C122" w:rsidR="006D35FD" w:rsidRPr="00A013FD" w:rsidRDefault="006D35FD" w:rsidP="00FC7CF3">
            <w:pPr>
              <w:spacing w:before="20" w:after="60"/>
              <w:rPr>
                <w:ins w:id="20490" w:author="Ross Norsworthy" w:date="2020-03-20T01:39:00Z"/>
                <w:sz w:val="18"/>
                <w:szCs w:val="18"/>
                <w:lang w:eastAsia="de-DE"/>
              </w:rPr>
            </w:pPr>
            <w:ins w:id="20491" w:author="USA Editor 2021" w:date="2021-01-20T13:13:00Z">
              <w:r w:rsidRPr="00B92599">
                <w:rPr>
                  <w:sz w:val="18"/>
                  <w:szCs w:val="18"/>
                  <w:highlight w:val="green"/>
                  <w:lang w:eastAsia="de-DE"/>
                </w:rPr>
                <w:t>Type = 5</w:t>
              </w:r>
            </w:ins>
          </w:p>
        </w:tc>
      </w:tr>
      <w:tr w:rsidR="006D35FD" w:rsidRPr="00A013FD" w14:paraId="51199BCE" w14:textId="77777777" w:rsidTr="00BF604E">
        <w:trPr>
          <w:ins w:id="20492" w:author="Ross Norsworthy" w:date="2020-03-20T01:39:00Z"/>
        </w:trPr>
        <w:tc>
          <w:tcPr>
            <w:tcW w:w="986" w:type="dxa"/>
          </w:tcPr>
          <w:p w14:paraId="0CB89636" w14:textId="77777777" w:rsidR="006D35FD" w:rsidRPr="00A013FD" w:rsidRDefault="006D35FD" w:rsidP="00FC7CF3">
            <w:pPr>
              <w:spacing w:before="20" w:after="60"/>
              <w:rPr>
                <w:ins w:id="20493" w:author="Ross Norsworthy" w:date="2020-03-20T01:39:00Z"/>
                <w:sz w:val="18"/>
                <w:szCs w:val="18"/>
                <w:lang w:eastAsia="de-DE"/>
              </w:rPr>
            </w:pPr>
            <w:ins w:id="20494" w:author="Ross Norsworthy" w:date="2020-03-20T01:39:00Z">
              <w:r w:rsidRPr="00A013FD">
                <w:rPr>
                  <w:sz w:val="18"/>
                  <w:szCs w:val="18"/>
                  <w:lang w:eastAsia="de-DE"/>
                </w:rPr>
                <w:t>2</w:t>
              </w:r>
            </w:ins>
          </w:p>
        </w:tc>
        <w:tc>
          <w:tcPr>
            <w:tcW w:w="838" w:type="dxa"/>
          </w:tcPr>
          <w:p w14:paraId="37435A2F" w14:textId="77777777" w:rsidR="006D35FD" w:rsidRPr="00A013FD" w:rsidRDefault="006D35FD" w:rsidP="00FC7CF3">
            <w:pPr>
              <w:spacing w:before="20" w:after="60"/>
              <w:rPr>
                <w:ins w:id="20495" w:author="Ross Norsworthy" w:date="2020-03-20T01:39:00Z"/>
                <w:sz w:val="18"/>
                <w:szCs w:val="18"/>
                <w:lang w:eastAsia="de-DE"/>
              </w:rPr>
            </w:pPr>
            <w:ins w:id="20496" w:author="Ross Norsworthy" w:date="2020-03-20T01:39:00Z">
              <w:r w:rsidRPr="00A013FD">
                <w:rPr>
                  <w:sz w:val="18"/>
                  <w:szCs w:val="18"/>
                  <w:lang w:eastAsia="de-DE"/>
                </w:rPr>
                <w:t>32</w:t>
              </w:r>
            </w:ins>
          </w:p>
        </w:tc>
        <w:tc>
          <w:tcPr>
            <w:tcW w:w="1685" w:type="dxa"/>
          </w:tcPr>
          <w:p w14:paraId="2DE77ECA" w14:textId="77777777" w:rsidR="006D35FD" w:rsidRPr="00A013FD" w:rsidRDefault="006D35FD" w:rsidP="00FC7CF3">
            <w:pPr>
              <w:spacing w:before="20" w:after="60"/>
              <w:rPr>
                <w:ins w:id="20497" w:author="Ross Norsworthy" w:date="2020-03-20T01:39:00Z"/>
                <w:sz w:val="18"/>
                <w:szCs w:val="18"/>
                <w:lang w:eastAsia="de-DE"/>
              </w:rPr>
            </w:pPr>
            <w:ins w:id="20498" w:author="Ross Norsworthy" w:date="2020-03-20T01:39:00Z">
              <w:r w:rsidRPr="00A013FD">
                <w:rPr>
                  <w:sz w:val="18"/>
                  <w:szCs w:val="18"/>
                  <w:lang w:eastAsia="de-DE"/>
                </w:rPr>
                <w:t>Digital signature part 1</w:t>
              </w:r>
            </w:ins>
          </w:p>
        </w:tc>
        <w:tc>
          <w:tcPr>
            <w:tcW w:w="4825" w:type="dxa"/>
          </w:tcPr>
          <w:p w14:paraId="24F7CA53" w14:textId="1BAC3A7D" w:rsidR="006D35FD" w:rsidRPr="00A013FD" w:rsidRDefault="006D35FD" w:rsidP="00FC7CF3">
            <w:pPr>
              <w:spacing w:before="20" w:after="60"/>
              <w:rPr>
                <w:ins w:id="20499" w:author="Ross Norsworthy" w:date="2020-03-20T01:39:00Z"/>
                <w:sz w:val="18"/>
                <w:szCs w:val="18"/>
                <w:lang w:val="da-DK"/>
              </w:rPr>
            </w:pPr>
            <w:ins w:id="20500" w:author="Ross Norsworthy" w:date="2020-03-20T01:39:00Z">
              <w:r w:rsidRPr="00A013FD">
                <w:rPr>
                  <w:sz w:val="18"/>
                  <w:szCs w:val="18"/>
                  <w:lang w:val="da-DK"/>
                </w:rPr>
                <w:t xml:space="preserve">Refer </w:t>
              </w:r>
              <w:del w:id="20501" w:author="USA Editor 2021" w:date="2021-01-06T10:29:00Z">
                <w:r w:rsidRPr="004D25B2" w:rsidDel="004D25B2">
                  <w:rPr>
                    <w:sz w:val="18"/>
                    <w:szCs w:val="18"/>
                    <w:highlight w:val="green"/>
                    <w:lang w:val="da-DK"/>
                    <w:rPrChange w:id="20502" w:author="USA Editor 2021" w:date="2021-01-06T10:30:00Z">
                      <w:rPr>
                        <w:sz w:val="18"/>
                        <w:szCs w:val="18"/>
                        <w:lang w:val="da-DK"/>
                      </w:rPr>
                    </w:rPrChange>
                  </w:rPr>
                  <w:delText>Annex C, Section C</w:delText>
                </w:r>
              </w:del>
            </w:ins>
            <w:ins w:id="20503" w:author="USA Editor 2021" w:date="2021-01-06T10:29:00Z">
              <w:r w:rsidRPr="004D25B2">
                <w:rPr>
                  <w:sz w:val="20"/>
                  <w:highlight w:val="green"/>
                </w:rPr>
                <w:t>§</w:t>
              </w:r>
            </w:ins>
            <w:ins w:id="20504" w:author="Ross Norsworthy" w:date="2020-03-20T01:39:00Z">
              <w:r w:rsidRPr="00A013FD">
                <w:rPr>
                  <w:sz w:val="18"/>
                  <w:szCs w:val="18"/>
                  <w:lang w:val="da-DK"/>
                </w:rPr>
                <w:t xml:space="preserve"> 4.15</w:t>
              </w:r>
            </w:ins>
            <w:ins w:id="20505" w:author="USA Editor 2021" w:date="2021-01-06T10:29:00Z">
              <w:r w:rsidRPr="004D25B2">
                <w:rPr>
                  <w:sz w:val="18"/>
                  <w:szCs w:val="18"/>
                  <w:highlight w:val="green"/>
                  <w:lang w:val="da-DK"/>
                </w:rPr>
                <w:t>, An</w:t>
              </w:r>
            </w:ins>
            <w:ins w:id="20506" w:author="USA Editor 2021" w:date="2021-01-06T10:30:00Z">
              <w:r w:rsidRPr="004D25B2">
                <w:rPr>
                  <w:sz w:val="18"/>
                  <w:szCs w:val="18"/>
                  <w:highlight w:val="green"/>
                  <w:lang w:val="da-DK"/>
                </w:rPr>
                <w:t>nex 4</w:t>
              </w:r>
            </w:ins>
            <w:ins w:id="20507" w:author="Ross Norsworthy" w:date="2020-03-20T01:39:00Z">
              <w:r w:rsidRPr="00A013FD">
                <w:rPr>
                  <w:sz w:val="18"/>
                  <w:szCs w:val="18"/>
                  <w:lang w:val="da-DK"/>
                </w:rPr>
                <w:t>.</w:t>
              </w:r>
            </w:ins>
          </w:p>
        </w:tc>
      </w:tr>
    </w:tbl>
    <w:p w14:paraId="5E7B1CE1" w14:textId="77777777" w:rsidR="00A013FD" w:rsidRPr="00A013FD" w:rsidRDefault="00A013FD" w:rsidP="007247A1">
      <w:pPr>
        <w:pStyle w:val="Tablefin"/>
        <w:rPr>
          <w:ins w:id="20508" w:author="Ross Norsworthy" w:date="2020-03-20T01:39:00Z"/>
          <w:lang w:eastAsia="de-DE"/>
        </w:rPr>
      </w:pPr>
    </w:p>
    <w:p w14:paraId="340FC4EC" w14:textId="77777777" w:rsidR="008E1B5D" w:rsidRDefault="00A013FD" w:rsidP="004954F5">
      <w:pPr>
        <w:pStyle w:val="TableNo"/>
        <w:rPr>
          <w:lang w:val="en-US"/>
        </w:rPr>
      </w:pPr>
      <w:bookmarkStart w:id="20509" w:name="_Toc35546167"/>
      <w:ins w:id="20510" w:author="Ross Norsworthy" w:date="2020-03-20T01:39:00Z">
        <w:r w:rsidRPr="00A013FD">
          <w:rPr>
            <w:lang w:val="en-US"/>
          </w:rPr>
          <w:t xml:space="preserve">Table 69 </w:t>
        </w:r>
      </w:ins>
    </w:p>
    <w:p w14:paraId="5C025BC3" w14:textId="77777777" w:rsidR="00A013FD" w:rsidRPr="00A013FD" w:rsidRDefault="00A013FD" w:rsidP="003B4BCB">
      <w:pPr>
        <w:pStyle w:val="Tabletitle"/>
        <w:rPr>
          <w:ins w:id="20511" w:author="Ross Norsworthy" w:date="2020-03-20T01:39:00Z"/>
          <w:lang w:val="en-US"/>
        </w:rPr>
      </w:pPr>
      <w:ins w:id="20512" w:author="Ross Norsworthy" w:date="2020-03-20T01:39:00Z">
        <w:r w:rsidRPr="00A013FD">
          <w:rPr>
            <w:lang w:val="en-US"/>
          </w:rPr>
          <w:t>Satellite Bulletin Board (Fragment 6)</w:t>
        </w:r>
        <w:bookmarkEnd w:id="20509"/>
      </w:ins>
    </w:p>
    <w:tbl>
      <w:tblPr>
        <w:tblStyle w:val="TableGrid"/>
        <w:tblW w:w="0" w:type="auto"/>
        <w:tblLook w:val="04A0" w:firstRow="1" w:lastRow="0" w:firstColumn="1" w:lastColumn="0" w:noHBand="0" w:noVBand="1"/>
      </w:tblPr>
      <w:tblGrid>
        <w:gridCol w:w="986"/>
        <w:gridCol w:w="838"/>
        <w:gridCol w:w="1685"/>
        <w:gridCol w:w="4825"/>
      </w:tblGrid>
      <w:tr w:rsidR="006D35FD" w:rsidRPr="00A013FD" w14:paraId="34BB9903" w14:textId="77777777" w:rsidTr="00BF604E">
        <w:trPr>
          <w:ins w:id="20513" w:author="Ross Norsworthy" w:date="2020-03-20T01:39:00Z"/>
        </w:trPr>
        <w:tc>
          <w:tcPr>
            <w:tcW w:w="986" w:type="dxa"/>
            <w:shd w:val="clear" w:color="auto" w:fill="4F81BD" w:themeFill="accent1"/>
          </w:tcPr>
          <w:p w14:paraId="6187335C" w14:textId="77777777" w:rsidR="006D35FD" w:rsidRPr="00A013FD" w:rsidRDefault="006D35FD" w:rsidP="00FC7CF3">
            <w:pPr>
              <w:spacing w:beforeLines="20" w:before="48" w:after="60"/>
              <w:rPr>
                <w:ins w:id="20514" w:author="Ross Norsworthy" w:date="2020-03-20T01:39:00Z"/>
                <w:rFonts w:ascii="Times New Roman Bold" w:hAnsi="Times New Roman Bold" w:cs="Times New Roman Bold"/>
                <w:b/>
                <w:sz w:val="20"/>
              </w:rPr>
            </w:pPr>
            <w:ins w:id="20515" w:author="Ross Norsworthy" w:date="2020-03-20T01:39:00Z">
              <w:r w:rsidRPr="00A013FD">
                <w:rPr>
                  <w:rFonts w:ascii="Times New Roman Bold" w:hAnsi="Times New Roman Bold" w:cs="Times New Roman Bold"/>
                  <w:b/>
                  <w:sz w:val="20"/>
                </w:rPr>
                <w:t>Field no</w:t>
              </w:r>
            </w:ins>
          </w:p>
        </w:tc>
        <w:tc>
          <w:tcPr>
            <w:tcW w:w="838" w:type="dxa"/>
            <w:shd w:val="clear" w:color="auto" w:fill="4F81BD" w:themeFill="accent1"/>
          </w:tcPr>
          <w:p w14:paraId="5C8712B0" w14:textId="77777777" w:rsidR="006D35FD" w:rsidRPr="00A013FD" w:rsidRDefault="006D35FD" w:rsidP="00FC7CF3">
            <w:pPr>
              <w:spacing w:beforeLines="20" w:before="48" w:after="60"/>
              <w:rPr>
                <w:ins w:id="20516" w:author="Ross Norsworthy" w:date="2020-03-20T01:39:00Z"/>
                <w:rFonts w:ascii="Times New Roman Bold" w:hAnsi="Times New Roman Bold" w:cs="Times New Roman Bold"/>
                <w:b/>
                <w:sz w:val="20"/>
              </w:rPr>
            </w:pPr>
            <w:ins w:id="20517" w:author="Ross Norsworthy" w:date="2020-03-20T01:39:00Z">
              <w:r w:rsidRPr="00A013FD">
                <w:rPr>
                  <w:rFonts w:ascii="Times New Roman Bold" w:hAnsi="Times New Roman Bold" w:cs="Times New Roman Bold"/>
                  <w:b/>
                  <w:sz w:val="20"/>
                </w:rPr>
                <w:t>Size (Bytes)</w:t>
              </w:r>
            </w:ins>
          </w:p>
        </w:tc>
        <w:tc>
          <w:tcPr>
            <w:tcW w:w="1685" w:type="dxa"/>
            <w:shd w:val="clear" w:color="auto" w:fill="4F81BD" w:themeFill="accent1"/>
          </w:tcPr>
          <w:p w14:paraId="44E4C3DA" w14:textId="77777777" w:rsidR="006D35FD" w:rsidRPr="00A013FD" w:rsidRDefault="006D35FD" w:rsidP="00FC7CF3">
            <w:pPr>
              <w:spacing w:beforeLines="20" w:before="48" w:after="60"/>
              <w:rPr>
                <w:ins w:id="20518" w:author="Ross Norsworthy" w:date="2020-03-20T01:39:00Z"/>
                <w:rFonts w:ascii="Times New Roman Bold" w:hAnsi="Times New Roman Bold" w:cs="Times New Roman Bold"/>
                <w:b/>
                <w:sz w:val="20"/>
              </w:rPr>
            </w:pPr>
            <w:ins w:id="20519" w:author="Ross Norsworthy" w:date="2020-03-20T01:39:00Z">
              <w:r w:rsidRPr="00A013FD">
                <w:rPr>
                  <w:rFonts w:ascii="Times New Roman Bold" w:hAnsi="Times New Roman Bold" w:cs="Times New Roman Bold"/>
                  <w:b/>
                  <w:sz w:val="20"/>
                </w:rPr>
                <w:t>Function</w:t>
              </w:r>
            </w:ins>
          </w:p>
        </w:tc>
        <w:tc>
          <w:tcPr>
            <w:tcW w:w="4825" w:type="dxa"/>
            <w:shd w:val="clear" w:color="auto" w:fill="4F81BD" w:themeFill="accent1"/>
          </w:tcPr>
          <w:p w14:paraId="173A5AD7" w14:textId="77777777" w:rsidR="006D35FD" w:rsidRPr="00A013FD" w:rsidRDefault="006D35FD" w:rsidP="00FC7CF3">
            <w:pPr>
              <w:spacing w:beforeLines="20" w:before="48" w:after="60"/>
              <w:rPr>
                <w:ins w:id="20520" w:author="Ross Norsworthy" w:date="2020-03-20T01:39:00Z"/>
                <w:rFonts w:ascii="Times New Roman Bold" w:hAnsi="Times New Roman Bold" w:cs="Times New Roman Bold"/>
                <w:b/>
                <w:sz w:val="20"/>
              </w:rPr>
            </w:pPr>
            <w:ins w:id="20521" w:author="Ross Norsworthy" w:date="2020-03-20T01:39:00Z">
              <w:r w:rsidRPr="00A013FD">
                <w:rPr>
                  <w:rFonts w:ascii="Times New Roman Bold" w:hAnsi="Times New Roman Bold" w:cs="Times New Roman Bold"/>
                  <w:b/>
                  <w:sz w:val="20"/>
                </w:rPr>
                <w:t>Content</w:t>
              </w:r>
            </w:ins>
          </w:p>
        </w:tc>
      </w:tr>
      <w:tr w:rsidR="006D35FD" w:rsidRPr="00A013FD" w14:paraId="76EC1C43" w14:textId="77777777" w:rsidTr="00BF604E">
        <w:trPr>
          <w:ins w:id="20522" w:author="Ross Norsworthy" w:date="2020-03-20T01:39:00Z"/>
        </w:trPr>
        <w:tc>
          <w:tcPr>
            <w:tcW w:w="986" w:type="dxa"/>
          </w:tcPr>
          <w:p w14:paraId="1BE9D6B1" w14:textId="77777777" w:rsidR="006D35FD" w:rsidRPr="00A013FD" w:rsidRDefault="006D35FD" w:rsidP="00FC7CF3">
            <w:pPr>
              <w:spacing w:beforeLines="20" w:before="48" w:after="60"/>
              <w:rPr>
                <w:ins w:id="20523" w:author="Ross Norsworthy" w:date="2020-03-20T01:39:00Z"/>
                <w:sz w:val="18"/>
                <w:szCs w:val="18"/>
                <w:lang w:eastAsia="de-DE"/>
              </w:rPr>
            </w:pPr>
            <w:ins w:id="20524" w:author="Ross Norsworthy" w:date="2020-03-20T01:39:00Z">
              <w:r w:rsidRPr="00A013FD">
                <w:rPr>
                  <w:sz w:val="18"/>
                  <w:szCs w:val="18"/>
                  <w:lang w:eastAsia="de-DE"/>
                </w:rPr>
                <w:t>1</w:t>
              </w:r>
            </w:ins>
          </w:p>
        </w:tc>
        <w:tc>
          <w:tcPr>
            <w:tcW w:w="838" w:type="dxa"/>
          </w:tcPr>
          <w:p w14:paraId="05939B25" w14:textId="77777777" w:rsidR="006D35FD" w:rsidRPr="00A013FD" w:rsidRDefault="006D35FD" w:rsidP="00FC7CF3">
            <w:pPr>
              <w:spacing w:beforeLines="20" w:before="48" w:after="60"/>
              <w:rPr>
                <w:ins w:id="20525" w:author="Ross Norsworthy" w:date="2020-03-20T01:39:00Z"/>
                <w:sz w:val="18"/>
                <w:szCs w:val="18"/>
                <w:lang w:eastAsia="de-DE"/>
              </w:rPr>
            </w:pPr>
            <w:ins w:id="20526" w:author="Ross Norsworthy" w:date="2020-03-20T01:39:00Z">
              <w:r w:rsidRPr="00A013FD">
                <w:rPr>
                  <w:sz w:val="18"/>
                  <w:szCs w:val="18"/>
                  <w:lang w:eastAsia="de-DE"/>
                </w:rPr>
                <w:t>1</w:t>
              </w:r>
            </w:ins>
          </w:p>
        </w:tc>
        <w:tc>
          <w:tcPr>
            <w:tcW w:w="1685" w:type="dxa"/>
          </w:tcPr>
          <w:p w14:paraId="0AB396EA" w14:textId="77777777" w:rsidR="006D35FD" w:rsidRPr="00A013FD" w:rsidRDefault="006D35FD" w:rsidP="00FC7CF3">
            <w:pPr>
              <w:spacing w:beforeLines="20" w:before="48" w:after="60"/>
              <w:rPr>
                <w:ins w:id="20527" w:author="Ross Norsworthy" w:date="2020-03-20T01:39:00Z"/>
                <w:sz w:val="18"/>
                <w:szCs w:val="18"/>
                <w:lang w:eastAsia="de-DE"/>
              </w:rPr>
            </w:pPr>
            <w:ins w:id="20528" w:author="Ross Norsworthy" w:date="2020-03-20T01:39:00Z">
              <w:r w:rsidRPr="00A013FD">
                <w:rPr>
                  <w:sz w:val="18"/>
                  <w:szCs w:val="18"/>
                  <w:lang w:eastAsia="de-DE"/>
                </w:rPr>
                <w:t>Type</w:t>
              </w:r>
            </w:ins>
          </w:p>
        </w:tc>
        <w:tc>
          <w:tcPr>
            <w:tcW w:w="4825" w:type="dxa"/>
          </w:tcPr>
          <w:p w14:paraId="7C87336A" w14:textId="77777777" w:rsidR="006D35FD" w:rsidRDefault="006D35FD" w:rsidP="00FC7CF3">
            <w:pPr>
              <w:spacing w:beforeLines="20" w:before="48" w:after="60"/>
              <w:rPr>
                <w:ins w:id="20529" w:author="USA Editor 2021" w:date="2021-01-20T13:13:00Z"/>
                <w:sz w:val="18"/>
                <w:szCs w:val="18"/>
                <w:lang w:eastAsia="de-DE"/>
              </w:rPr>
            </w:pPr>
            <w:ins w:id="20530" w:author="Ross Norsworthy" w:date="2020-03-20T01:39:00Z">
              <w:r w:rsidRPr="00A013FD">
                <w:rPr>
                  <w:sz w:val="18"/>
                  <w:szCs w:val="18"/>
                  <w:lang w:eastAsia="de-DE"/>
                </w:rPr>
                <w:t>SBB Digital Signature part 2.</w:t>
              </w:r>
            </w:ins>
          </w:p>
          <w:p w14:paraId="26B13287" w14:textId="0260E5C3" w:rsidR="006D35FD" w:rsidRPr="00A013FD" w:rsidRDefault="006D35FD" w:rsidP="00FC7CF3">
            <w:pPr>
              <w:spacing w:beforeLines="20" w:before="48" w:after="60"/>
              <w:rPr>
                <w:ins w:id="20531" w:author="Ross Norsworthy" w:date="2020-03-20T01:39:00Z"/>
                <w:sz w:val="18"/>
                <w:szCs w:val="18"/>
                <w:lang w:eastAsia="de-DE"/>
              </w:rPr>
            </w:pPr>
            <w:ins w:id="20532" w:author="USA Editor 2021" w:date="2021-01-20T13:13:00Z">
              <w:r w:rsidRPr="00B92599">
                <w:rPr>
                  <w:sz w:val="18"/>
                  <w:szCs w:val="18"/>
                  <w:highlight w:val="green"/>
                  <w:lang w:eastAsia="de-DE"/>
                </w:rPr>
                <w:t>Type = 6</w:t>
              </w:r>
            </w:ins>
          </w:p>
        </w:tc>
      </w:tr>
      <w:tr w:rsidR="006D35FD" w:rsidRPr="00A013FD" w14:paraId="3C80D8BD" w14:textId="77777777" w:rsidTr="00BF604E">
        <w:trPr>
          <w:ins w:id="20533" w:author="Ross Norsworthy" w:date="2020-03-20T01:39:00Z"/>
        </w:trPr>
        <w:tc>
          <w:tcPr>
            <w:tcW w:w="986" w:type="dxa"/>
          </w:tcPr>
          <w:p w14:paraId="5B053185" w14:textId="77777777" w:rsidR="006D35FD" w:rsidRPr="00A013FD" w:rsidRDefault="006D35FD" w:rsidP="00FC7CF3">
            <w:pPr>
              <w:spacing w:beforeLines="20" w:before="48" w:after="60"/>
              <w:rPr>
                <w:ins w:id="20534" w:author="Ross Norsworthy" w:date="2020-03-20T01:39:00Z"/>
                <w:sz w:val="18"/>
                <w:szCs w:val="18"/>
                <w:lang w:eastAsia="de-DE"/>
              </w:rPr>
            </w:pPr>
            <w:ins w:id="20535" w:author="Ross Norsworthy" w:date="2020-03-20T01:39:00Z">
              <w:r w:rsidRPr="00A013FD">
                <w:rPr>
                  <w:sz w:val="18"/>
                  <w:szCs w:val="18"/>
                  <w:lang w:eastAsia="de-DE"/>
                </w:rPr>
                <w:t>2</w:t>
              </w:r>
            </w:ins>
          </w:p>
        </w:tc>
        <w:tc>
          <w:tcPr>
            <w:tcW w:w="838" w:type="dxa"/>
          </w:tcPr>
          <w:p w14:paraId="32784856" w14:textId="77777777" w:rsidR="006D35FD" w:rsidRPr="00A013FD" w:rsidRDefault="006D35FD" w:rsidP="00FC7CF3">
            <w:pPr>
              <w:spacing w:beforeLines="20" w:before="48" w:after="60"/>
              <w:rPr>
                <w:ins w:id="20536" w:author="Ross Norsworthy" w:date="2020-03-20T01:39:00Z"/>
                <w:sz w:val="18"/>
                <w:szCs w:val="18"/>
                <w:lang w:eastAsia="de-DE"/>
              </w:rPr>
            </w:pPr>
            <w:ins w:id="20537" w:author="Ross Norsworthy" w:date="2020-03-20T01:39:00Z">
              <w:r w:rsidRPr="00A013FD">
                <w:rPr>
                  <w:sz w:val="18"/>
                  <w:szCs w:val="18"/>
                  <w:lang w:eastAsia="de-DE"/>
                </w:rPr>
                <w:t>32</w:t>
              </w:r>
            </w:ins>
          </w:p>
        </w:tc>
        <w:tc>
          <w:tcPr>
            <w:tcW w:w="1685" w:type="dxa"/>
          </w:tcPr>
          <w:p w14:paraId="4B7BE6E1" w14:textId="77777777" w:rsidR="006D35FD" w:rsidRPr="00A013FD" w:rsidRDefault="006D35FD" w:rsidP="00FC7CF3">
            <w:pPr>
              <w:spacing w:beforeLines="20" w:before="48" w:after="60"/>
              <w:rPr>
                <w:ins w:id="20538" w:author="Ross Norsworthy" w:date="2020-03-20T01:39:00Z"/>
                <w:sz w:val="18"/>
                <w:szCs w:val="18"/>
                <w:lang w:eastAsia="de-DE"/>
              </w:rPr>
            </w:pPr>
            <w:ins w:id="20539" w:author="Ross Norsworthy" w:date="2020-03-20T01:39:00Z">
              <w:r w:rsidRPr="00A013FD">
                <w:rPr>
                  <w:sz w:val="18"/>
                  <w:szCs w:val="18"/>
                  <w:lang w:eastAsia="de-DE"/>
                </w:rPr>
                <w:t>Digital signature part 2</w:t>
              </w:r>
            </w:ins>
          </w:p>
        </w:tc>
        <w:tc>
          <w:tcPr>
            <w:tcW w:w="4825" w:type="dxa"/>
          </w:tcPr>
          <w:p w14:paraId="6B552532" w14:textId="1E737BD6" w:rsidR="006D35FD" w:rsidRPr="00A013FD" w:rsidRDefault="006D35FD" w:rsidP="00FC7CF3">
            <w:pPr>
              <w:spacing w:beforeLines="20" w:before="48" w:after="60"/>
              <w:rPr>
                <w:ins w:id="20540" w:author="Ross Norsworthy" w:date="2020-03-20T01:39:00Z"/>
                <w:sz w:val="18"/>
                <w:szCs w:val="18"/>
                <w:lang w:eastAsia="de-DE"/>
              </w:rPr>
            </w:pPr>
            <w:ins w:id="20541" w:author="Ross Norsworthy" w:date="2020-03-20T01:39:00Z">
              <w:r w:rsidRPr="00A013FD">
                <w:rPr>
                  <w:sz w:val="18"/>
                  <w:szCs w:val="18"/>
                  <w:lang w:val="da-DK"/>
                </w:rPr>
                <w:t xml:space="preserve">Refer </w:t>
              </w:r>
              <w:del w:id="20542" w:author="USA Editor 2021" w:date="2021-01-06T10:30:00Z">
                <w:r w:rsidRPr="004D25B2" w:rsidDel="004D25B2">
                  <w:rPr>
                    <w:sz w:val="18"/>
                    <w:szCs w:val="18"/>
                    <w:highlight w:val="green"/>
                    <w:lang w:val="da-DK"/>
                    <w:rPrChange w:id="20543" w:author="USA Editor 2021" w:date="2021-01-06T10:31:00Z">
                      <w:rPr>
                        <w:sz w:val="18"/>
                        <w:szCs w:val="18"/>
                        <w:lang w:val="da-DK"/>
                      </w:rPr>
                    </w:rPrChange>
                  </w:rPr>
                  <w:delText>Annex C, Section C</w:delText>
                </w:r>
              </w:del>
            </w:ins>
            <w:ins w:id="20544" w:author="USA Editor 2021" w:date="2021-01-06T10:30:00Z">
              <w:r w:rsidRPr="004D25B2">
                <w:rPr>
                  <w:sz w:val="20"/>
                  <w:highlight w:val="green"/>
                </w:rPr>
                <w:t>§</w:t>
              </w:r>
            </w:ins>
            <w:ins w:id="20545" w:author="Ross Norsworthy" w:date="2020-03-20T01:39:00Z">
              <w:r w:rsidRPr="00A013FD">
                <w:rPr>
                  <w:sz w:val="18"/>
                  <w:szCs w:val="18"/>
                  <w:lang w:val="da-DK"/>
                </w:rPr>
                <w:t xml:space="preserve"> 4.15</w:t>
              </w:r>
            </w:ins>
            <w:ins w:id="20546" w:author="USA Editor 2021" w:date="2021-01-06T10:30:00Z">
              <w:r w:rsidRPr="004D25B2">
                <w:rPr>
                  <w:sz w:val="18"/>
                  <w:szCs w:val="18"/>
                  <w:highlight w:val="green"/>
                  <w:lang w:val="da-DK"/>
                </w:rPr>
                <w:t>, Annex 4</w:t>
              </w:r>
            </w:ins>
            <w:ins w:id="20547" w:author="Ross Norsworthy" w:date="2020-03-20T01:39:00Z">
              <w:r w:rsidRPr="00A013FD">
                <w:rPr>
                  <w:sz w:val="18"/>
                  <w:szCs w:val="18"/>
                  <w:lang w:val="da-DK"/>
                </w:rPr>
                <w:t>.</w:t>
              </w:r>
            </w:ins>
          </w:p>
        </w:tc>
      </w:tr>
    </w:tbl>
    <w:p w14:paraId="3607A1F4" w14:textId="77777777" w:rsidR="00A013FD" w:rsidRPr="00A013FD" w:rsidRDefault="00A013FD" w:rsidP="007247A1">
      <w:pPr>
        <w:pStyle w:val="Tablefin"/>
        <w:rPr>
          <w:ins w:id="20548" w:author="Ross Norsworthy" w:date="2020-03-20T01:39:00Z"/>
          <w:lang w:eastAsia="de-DE"/>
        </w:rPr>
      </w:pPr>
    </w:p>
    <w:p w14:paraId="5DDCD891" w14:textId="683BF8EE" w:rsidR="00A013FD" w:rsidRPr="00A013FD" w:rsidRDefault="00556F6A" w:rsidP="00875779">
      <w:pPr>
        <w:pStyle w:val="Heading3"/>
        <w:rPr>
          <w:ins w:id="20549" w:author="Ross Norsworthy" w:date="2020-03-20T01:39:00Z"/>
          <w:rFonts w:eastAsiaTheme="minorHAnsi"/>
          <w:lang w:eastAsia="de-DE"/>
        </w:rPr>
      </w:pPr>
      <w:bookmarkStart w:id="20550" w:name="_Toc35546034"/>
      <w:ins w:id="20551" w:author="Song, Xiaojing" w:date="2020-08-21T14:48:00Z">
        <w:del w:id="20552" w:author="USA Editor 2021" w:date="2021-01-05T13:04:00Z">
          <w:r w:rsidRPr="008E5459" w:rsidDel="00544B28">
            <w:rPr>
              <w:rFonts w:eastAsiaTheme="minorHAnsi"/>
              <w:caps/>
              <w:highlight w:val="green"/>
              <w:lang w:eastAsia="de-DE"/>
            </w:rPr>
            <w:delText>D</w:delText>
          </w:r>
          <w:r w:rsidDel="00544B28">
            <w:rPr>
              <w:rFonts w:eastAsiaTheme="minorHAnsi"/>
              <w:caps/>
              <w:lang w:eastAsia="de-DE"/>
            </w:rPr>
            <w:delText xml:space="preserve"> </w:delText>
          </w:r>
        </w:del>
      </w:ins>
      <w:ins w:id="20553" w:author="Song, Xiaojing" w:date="2020-08-24T16:06:00Z">
        <w:r w:rsidR="005D4C5E">
          <w:rPr>
            <w:rFonts w:eastAsiaTheme="minorHAnsi"/>
            <w:caps/>
            <w:lang w:eastAsia="de-DE"/>
          </w:rPr>
          <w:t>3</w:t>
        </w:r>
      </w:ins>
      <w:ins w:id="20554" w:author="Song, Xiaojing" w:date="2020-08-21T14:48:00Z">
        <w:r>
          <w:rPr>
            <w:rFonts w:eastAsiaTheme="minorHAnsi"/>
            <w:caps/>
            <w:lang w:eastAsia="de-DE"/>
          </w:rPr>
          <w:t>.10.2</w:t>
        </w:r>
        <w:r>
          <w:rPr>
            <w:rFonts w:eastAsiaTheme="minorHAnsi"/>
            <w:caps/>
            <w:lang w:eastAsia="de-DE"/>
          </w:rPr>
          <w:tab/>
        </w:r>
      </w:ins>
      <w:ins w:id="20555" w:author="Ross Norsworthy" w:date="2020-03-20T01:39:00Z">
        <w:r w:rsidR="00A013FD" w:rsidRPr="00A013FD">
          <w:rPr>
            <w:rFonts w:eastAsiaTheme="minorHAnsi"/>
            <w:lang w:eastAsia="de-DE"/>
          </w:rPr>
          <w:t xml:space="preserve">Media </w:t>
        </w:r>
        <w:r w:rsidR="0059269C" w:rsidRPr="00A013FD">
          <w:rPr>
            <w:rFonts w:eastAsiaTheme="minorHAnsi"/>
            <w:lang w:eastAsia="de-DE"/>
          </w:rPr>
          <w:t>Access Control</w:t>
        </w:r>
        <w:bookmarkEnd w:id="20550"/>
      </w:ins>
    </w:p>
    <w:p w14:paraId="7C6D2517" w14:textId="77777777" w:rsidR="008E1B5D" w:rsidRDefault="00A013FD" w:rsidP="004954F5">
      <w:pPr>
        <w:pStyle w:val="TableNo"/>
        <w:rPr>
          <w:lang w:val="en-US"/>
        </w:rPr>
      </w:pPr>
      <w:bookmarkStart w:id="20556" w:name="_Toc35546168"/>
      <w:ins w:id="20557" w:author="Ross Norsworthy" w:date="2020-03-20T01:39:00Z">
        <w:r w:rsidRPr="00A013FD">
          <w:rPr>
            <w:lang w:val="en-US"/>
          </w:rPr>
          <w:t>Table 70</w:t>
        </w:r>
      </w:ins>
    </w:p>
    <w:p w14:paraId="0234CB36" w14:textId="77777777" w:rsidR="00A013FD" w:rsidRPr="00A013FD" w:rsidRDefault="00A013FD" w:rsidP="003B4BCB">
      <w:pPr>
        <w:pStyle w:val="Tabletitle"/>
        <w:rPr>
          <w:ins w:id="20558" w:author="Ross Norsworthy" w:date="2020-03-20T01:39:00Z"/>
          <w:lang w:val="en-US"/>
        </w:rPr>
      </w:pPr>
      <w:ins w:id="20559" w:author="Ross Norsworthy" w:date="2020-03-20T01:39:00Z">
        <w:r w:rsidRPr="00A013FD">
          <w:rPr>
            <w:lang w:val="en-US"/>
          </w:rPr>
          <w:t xml:space="preserve"> Media Access Control</w:t>
        </w:r>
        <w:bookmarkEnd w:id="20556"/>
      </w:ins>
    </w:p>
    <w:tbl>
      <w:tblPr>
        <w:tblStyle w:val="TableGrid"/>
        <w:tblW w:w="0" w:type="auto"/>
        <w:tblLook w:val="04A0" w:firstRow="1" w:lastRow="0" w:firstColumn="1" w:lastColumn="0" w:noHBand="0" w:noVBand="1"/>
      </w:tblPr>
      <w:tblGrid>
        <w:gridCol w:w="988"/>
        <w:gridCol w:w="851"/>
        <w:gridCol w:w="1701"/>
        <w:gridCol w:w="4808"/>
      </w:tblGrid>
      <w:tr w:rsidR="00063E85" w:rsidRPr="00A013FD" w14:paraId="4D253339" w14:textId="77777777" w:rsidTr="00BF604E">
        <w:trPr>
          <w:ins w:id="20560" w:author="Ross Norsworthy" w:date="2020-03-20T01:39:00Z"/>
        </w:trPr>
        <w:tc>
          <w:tcPr>
            <w:tcW w:w="988" w:type="dxa"/>
            <w:shd w:val="clear" w:color="auto" w:fill="4F81BD" w:themeFill="accent1"/>
          </w:tcPr>
          <w:p w14:paraId="3E6480CD" w14:textId="77777777" w:rsidR="00063E85" w:rsidRPr="00FC7CF3" w:rsidRDefault="00063E85" w:rsidP="00FC7CF3">
            <w:pPr>
              <w:spacing w:before="20" w:after="60"/>
              <w:rPr>
                <w:ins w:id="20561" w:author="Ross Norsworthy" w:date="2020-03-20T01:39:00Z"/>
                <w:rFonts w:ascii="Times New Roman Bold" w:hAnsi="Times New Roman Bold" w:cs="Times New Roman Bold"/>
                <w:b/>
                <w:sz w:val="20"/>
              </w:rPr>
            </w:pPr>
            <w:ins w:id="20562" w:author="Ross Norsworthy" w:date="2020-03-20T01:39:00Z">
              <w:r w:rsidRPr="00FC7CF3">
                <w:rPr>
                  <w:rFonts w:ascii="Times New Roman Bold" w:hAnsi="Times New Roman Bold" w:cs="Times New Roman Bold"/>
                  <w:b/>
                  <w:sz w:val="20"/>
                </w:rPr>
                <w:t>Field no</w:t>
              </w:r>
            </w:ins>
          </w:p>
        </w:tc>
        <w:tc>
          <w:tcPr>
            <w:tcW w:w="851" w:type="dxa"/>
            <w:shd w:val="clear" w:color="auto" w:fill="4F81BD" w:themeFill="accent1"/>
          </w:tcPr>
          <w:p w14:paraId="22857E48" w14:textId="77777777" w:rsidR="00063E85" w:rsidRPr="00FC7CF3" w:rsidRDefault="00063E85" w:rsidP="00FC7CF3">
            <w:pPr>
              <w:spacing w:before="20" w:after="60"/>
              <w:rPr>
                <w:ins w:id="20563" w:author="Ross Norsworthy" w:date="2020-03-20T01:39:00Z"/>
                <w:rFonts w:ascii="Times New Roman Bold" w:hAnsi="Times New Roman Bold" w:cs="Times New Roman Bold"/>
                <w:b/>
                <w:sz w:val="20"/>
              </w:rPr>
            </w:pPr>
            <w:ins w:id="20564" w:author="Ross Norsworthy" w:date="2020-03-20T01:39:00Z">
              <w:r w:rsidRPr="00FC7CF3">
                <w:rPr>
                  <w:rFonts w:ascii="Times New Roman Bold" w:hAnsi="Times New Roman Bold" w:cs="Times New Roman Bold"/>
                  <w:b/>
                  <w:sz w:val="20"/>
                </w:rPr>
                <w:t>Size (Bytes)</w:t>
              </w:r>
            </w:ins>
          </w:p>
        </w:tc>
        <w:tc>
          <w:tcPr>
            <w:tcW w:w="1701" w:type="dxa"/>
            <w:shd w:val="clear" w:color="auto" w:fill="4F81BD" w:themeFill="accent1"/>
          </w:tcPr>
          <w:p w14:paraId="764A4D38" w14:textId="77777777" w:rsidR="00063E85" w:rsidRPr="00FC7CF3" w:rsidRDefault="00063E85" w:rsidP="00FC7CF3">
            <w:pPr>
              <w:spacing w:before="20" w:after="60"/>
              <w:rPr>
                <w:ins w:id="20565" w:author="Ross Norsworthy" w:date="2020-03-20T01:39:00Z"/>
                <w:rFonts w:ascii="Times New Roman Bold" w:hAnsi="Times New Roman Bold" w:cs="Times New Roman Bold"/>
                <w:b/>
                <w:sz w:val="20"/>
              </w:rPr>
            </w:pPr>
            <w:ins w:id="20566" w:author="Ross Norsworthy" w:date="2020-03-20T01:39:00Z">
              <w:r w:rsidRPr="00FC7CF3">
                <w:rPr>
                  <w:rFonts w:ascii="Times New Roman Bold" w:hAnsi="Times New Roman Bold" w:cs="Times New Roman Bold"/>
                  <w:b/>
                  <w:sz w:val="20"/>
                </w:rPr>
                <w:t>Function</w:t>
              </w:r>
            </w:ins>
          </w:p>
        </w:tc>
        <w:tc>
          <w:tcPr>
            <w:tcW w:w="4808" w:type="dxa"/>
            <w:shd w:val="clear" w:color="auto" w:fill="4F81BD" w:themeFill="accent1"/>
          </w:tcPr>
          <w:p w14:paraId="1B815EF9" w14:textId="77777777" w:rsidR="00063E85" w:rsidRPr="00FC7CF3" w:rsidRDefault="00063E85" w:rsidP="00FC7CF3">
            <w:pPr>
              <w:spacing w:before="20" w:after="60"/>
              <w:rPr>
                <w:ins w:id="20567" w:author="Ross Norsworthy" w:date="2020-03-20T01:39:00Z"/>
                <w:rFonts w:ascii="Times New Roman Bold" w:hAnsi="Times New Roman Bold" w:cs="Times New Roman Bold"/>
                <w:b/>
                <w:sz w:val="20"/>
              </w:rPr>
            </w:pPr>
            <w:ins w:id="20568" w:author="Ross Norsworthy" w:date="2020-03-20T01:39:00Z">
              <w:r w:rsidRPr="00FC7CF3">
                <w:rPr>
                  <w:rFonts w:ascii="Times New Roman Bold" w:hAnsi="Times New Roman Bold" w:cs="Times New Roman Bold"/>
                  <w:b/>
                  <w:sz w:val="20"/>
                </w:rPr>
                <w:t>Content</w:t>
              </w:r>
            </w:ins>
          </w:p>
        </w:tc>
      </w:tr>
      <w:tr w:rsidR="00063E85" w:rsidRPr="00A013FD" w14:paraId="41BE63BD" w14:textId="77777777" w:rsidTr="00BF604E">
        <w:trPr>
          <w:ins w:id="20569" w:author="Ross Norsworthy" w:date="2020-03-20T01:39:00Z"/>
        </w:trPr>
        <w:tc>
          <w:tcPr>
            <w:tcW w:w="988" w:type="dxa"/>
          </w:tcPr>
          <w:p w14:paraId="272AF776" w14:textId="77777777" w:rsidR="00063E85" w:rsidRPr="00FC7CF3" w:rsidRDefault="00063E85" w:rsidP="00FC7CF3">
            <w:pPr>
              <w:spacing w:before="20" w:after="60"/>
              <w:rPr>
                <w:ins w:id="20570" w:author="Ross Norsworthy" w:date="2020-03-20T01:39:00Z"/>
                <w:rFonts w:cstheme="minorHAnsi"/>
                <w:sz w:val="20"/>
                <w:lang w:eastAsia="de-DE"/>
              </w:rPr>
            </w:pPr>
            <w:ins w:id="20571" w:author="Ross Norsworthy" w:date="2020-03-20T01:39:00Z">
              <w:r w:rsidRPr="00FC7CF3">
                <w:rPr>
                  <w:rFonts w:cstheme="minorHAnsi"/>
                  <w:sz w:val="20"/>
                  <w:lang w:eastAsia="de-DE"/>
                </w:rPr>
                <w:t>1</w:t>
              </w:r>
            </w:ins>
          </w:p>
        </w:tc>
        <w:tc>
          <w:tcPr>
            <w:tcW w:w="851" w:type="dxa"/>
          </w:tcPr>
          <w:p w14:paraId="3D9D9E69" w14:textId="77777777" w:rsidR="00063E85" w:rsidRPr="00FC7CF3" w:rsidRDefault="00063E85" w:rsidP="00FC7CF3">
            <w:pPr>
              <w:spacing w:before="20" w:after="60"/>
              <w:rPr>
                <w:ins w:id="20572" w:author="Ross Norsworthy" w:date="2020-03-20T01:39:00Z"/>
                <w:rFonts w:cstheme="minorHAnsi"/>
                <w:sz w:val="20"/>
                <w:lang w:eastAsia="de-DE"/>
              </w:rPr>
            </w:pPr>
            <w:ins w:id="20573" w:author="Ross Norsworthy" w:date="2020-03-20T01:39:00Z">
              <w:r w:rsidRPr="00FC7CF3">
                <w:rPr>
                  <w:rFonts w:cstheme="minorHAnsi"/>
                  <w:sz w:val="20"/>
                  <w:lang w:eastAsia="de-DE"/>
                </w:rPr>
                <w:t>1</w:t>
              </w:r>
            </w:ins>
          </w:p>
        </w:tc>
        <w:tc>
          <w:tcPr>
            <w:tcW w:w="1701" w:type="dxa"/>
          </w:tcPr>
          <w:p w14:paraId="62D30593" w14:textId="77777777" w:rsidR="00063E85" w:rsidRPr="00FC7CF3" w:rsidRDefault="00063E85" w:rsidP="00FC7CF3">
            <w:pPr>
              <w:spacing w:before="20" w:after="60"/>
              <w:rPr>
                <w:ins w:id="20574" w:author="Ross Norsworthy" w:date="2020-03-20T01:39:00Z"/>
                <w:rFonts w:cstheme="minorHAnsi"/>
                <w:sz w:val="20"/>
                <w:lang w:eastAsia="de-DE"/>
              </w:rPr>
            </w:pPr>
            <w:ins w:id="20575" w:author="Ross Norsworthy" w:date="2020-03-20T01:39:00Z">
              <w:r w:rsidRPr="00FC7CF3">
                <w:rPr>
                  <w:rFonts w:cstheme="minorHAnsi"/>
                  <w:sz w:val="20"/>
                  <w:lang w:eastAsia="de-DE"/>
                </w:rPr>
                <w:t>Type</w:t>
              </w:r>
            </w:ins>
          </w:p>
        </w:tc>
        <w:tc>
          <w:tcPr>
            <w:tcW w:w="4808" w:type="dxa"/>
          </w:tcPr>
          <w:p w14:paraId="5489B3AA" w14:textId="3CDD5C4C" w:rsidR="00063E85" w:rsidRPr="00FC7CF3" w:rsidRDefault="00063E85" w:rsidP="00FC7CF3">
            <w:pPr>
              <w:spacing w:before="20" w:after="60"/>
              <w:rPr>
                <w:ins w:id="20576" w:author="Ross Norsworthy" w:date="2020-03-20T01:39:00Z"/>
                <w:rFonts w:cstheme="minorHAnsi"/>
                <w:sz w:val="20"/>
                <w:lang w:eastAsia="de-DE"/>
              </w:rPr>
            </w:pPr>
            <w:ins w:id="20577" w:author="USA Editor 2021" w:date="2021-01-20T13:15:00Z">
              <w:r w:rsidRPr="00B92599">
                <w:rPr>
                  <w:rFonts w:cstheme="minorHAnsi"/>
                  <w:sz w:val="20"/>
                  <w:highlight w:val="green"/>
                  <w:lang w:eastAsia="de-DE"/>
                </w:rPr>
                <w:t>Type = 10</w:t>
              </w:r>
            </w:ins>
          </w:p>
        </w:tc>
      </w:tr>
      <w:tr w:rsidR="00063E85" w:rsidRPr="00A013FD" w14:paraId="6666C407" w14:textId="77777777" w:rsidTr="00BF604E">
        <w:trPr>
          <w:ins w:id="20578" w:author="Ross Norsworthy" w:date="2020-03-20T01:39:00Z"/>
        </w:trPr>
        <w:tc>
          <w:tcPr>
            <w:tcW w:w="988" w:type="dxa"/>
          </w:tcPr>
          <w:p w14:paraId="4005217A" w14:textId="77777777" w:rsidR="00063E85" w:rsidRPr="00FC7CF3" w:rsidRDefault="00063E85" w:rsidP="00FC7CF3">
            <w:pPr>
              <w:spacing w:before="20" w:after="60"/>
              <w:rPr>
                <w:ins w:id="20579" w:author="Ross Norsworthy" w:date="2020-03-20T01:39:00Z"/>
                <w:rFonts w:cstheme="minorHAnsi"/>
                <w:sz w:val="20"/>
                <w:lang w:eastAsia="de-DE"/>
              </w:rPr>
            </w:pPr>
            <w:ins w:id="20580" w:author="Ross Norsworthy" w:date="2020-03-20T01:39:00Z">
              <w:r w:rsidRPr="00FC7CF3">
                <w:rPr>
                  <w:rFonts w:cstheme="minorHAnsi"/>
                  <w:sz w:val="20"/>
                  <w:lang w:eastAsia="de-DE"/>
                </w:rPr>
                <w:t>2</w:t>
              </w:r>
            </w:ins>
          </w:p>
        </w:tc>
        <w:tc>
          <w:tcPr>
            <w:tcW w:w="851" w:type="dxa"/>
          </w:tcPr>
          <w:p w14:paraId="4025C154" w14:textId="77777777" w:rsidR="00063E85" w:rsidRPr="00FC7CF3" w:rsidRDefault="00063E85" w:rsidP="00FC7CF3">
            <w:pPr>
              <w:spacing w:before="20" w:after="60"/>
              <w:rPr>
                <w:ins w:id="20581" w:author="Ross Norsworthy" w:date="2020-03-20T01:39:00Z"/>
                <w:rFonts w:cstheme="minorHAnsi"/>
                <w:sz w:val="20"/>
                <w:lang w:eastAsia="de-DE"/>
              </w:rPr>
            </w:pPr>
            <w:ins w:id="20582" w:author="Ross Norsworthy" w:date="2020-03-20T01:39:00Z">
              <w:r w:rsidRPr="00FC7CF3">
                <w:rPr>
                  <w:rFonts w:cstheme="minorHAnsi"/>
                  <w:sz w:val="20"/>
                  <w:lang w:eastAsia="de-DE"/>
                </w:rPr>
                <w:t>2</w:t>
              </w:r>
            </w:ins>
          </w:p>
        </w:tc>
        <w:tc>
          <w:tcPr>
            <w:tcW w:w="1701" w:type="dxa"/>
          </w:tcPr>
          <w:p w14:paraId="037677A1" w14:textId="77777777" w:rsidR="00063E85" w:rsidRPr="00FC7CF3" w:rsidRDefault="00063E85" w:rsidP="00FC7CF3">
            <w:pPr>
              <w:spacing w:before="20" w:after="60"/>
              <w:rPr>
                <w:ins w:id="20583" w:author="Ross Norsworthy" w:date="2020-03-20T01:39:00Z"/>
                <w:rFonts w:cstheme="minorHAnsi"/>
                <w:sz w:val="20"/>
                <w:lang w:eastAsia="de-DE"/>
              </w:rPr>
            </w:pPr>
            <w:ins w:id="20584" w:author="Ross Norsworthy" w:date="2020-03-20T01:39:00Z">
              <w:r w:rsidRPr="00FC7CF3">
                <w:rPr>
                  <w:rFonts w:cstheme="minorHAnsi"/>
                  <w:sz w:val="20"/>
                  <w:lang w:eastAsia="de-DE"/>
                </w:rPr>
                <w:t>Payload size</w:t>
              </w:r>
            </w:ins>
          </w:p>
        </w:tc>
        <w:tc>
          <w:tcPr>
            <w:tcW w:w="4808" w:type="dxa"/>
          </w:tcPr>
          <w:p w14:paraId="1764B915" w14:textId="77777777" w:rsidR="00063E85" w:rsidRDefault="00063E85" w:rsidP="00FC7CF3">
            <w:pPr>
              <w:spacing w:before="20" w:after="60"/>
              <w:rPr>
                <w:ins w:id="20585" w:author="USA Editor 2021" w:date="2021-01-20T13:15:00Z"/>
                <w:rFonts w:cstheme="minorHAnsi"/>
                <w:sz w:val="20"/>
                <w:lang w:eastAsia="de-DE"/>
              </w:rPr>
            </w:pPr>
            <w:ins w:id="20586" w:author="Ross Norsworthy" w:date="2020-03-20T01:39:00Z">
              <w:r w:rsidRPr="00FC7CF3">
                <w:rPr>
                  <w:rFonts w:cstheme="minorHAnsi"/>
                  <w:sz w:val="20"/>
                  <w:lang w:eastAsia="de-DE"/>
                </w:rPr>
                <w:t>Fixed of fields 3 to 11.</w:t>
              </w:r>
            </w:ins>
          </w:p>
          <w:p w14:paraId="72D8133B" w14:textId="1932A177" w:rsidR="00063E85" w:rsidRPr="00FC7CF3" w:rsidRDefault="00063E85" w:rsidP="00FC7CF3">
            <w:pPr>
              <w:spacing w:before="20" w:after="60"/>
              <w:rPr>
                <w:ins w:id="20587" w:author="Ross Norsworthy" w:date="2020-03-20T01:39:00Z"/>
                <w:rFonts w:cstheme="minorHAnsi"/>
                <w:sz w:val="20"/>
                <w:lang w:eastAsia="de-DE"/>
              </w:rPr>
            </w:pPr>
            <w:ins w:id="20588" w:author="USA Editor 2021" w:date="2021-01-20T13:15:00Z">
              <w:r w:rsidRPr="00B92599">
                <w:rPr>
                  <w:rFonts w:cstheme="minorHAnsi"/>
                  <w:sz w:val="20"/>
                  <w:highlight w:val="green"/>
                  <w:lang w:eastAsia="de-DE"/>
                </w:rPr>
                <w:t>Payload size = 10</w:t>
              </w:r>
            </w:ins>
          </w:p>
        </w:tc>
      </w:tr>
      <w:tr w:rsidR="00063E85" w:rsidRPr="00A013FD" w14:paraId="7BAB6430" w14:textId="77777777" w:rsidTr="00BF604E">
        <w:trPr>
          <w:ins w:id="20589" w:author="Ross Norsworthy" w:date="2020-03-20T01:39:00Z"/>
        </w:trPr>
        <w:tc>
          <w:tcPr>
            <w:tcW w:w="988" w:type="dxa"/>
          </w:tcPr>
          <w:p w14:paraId="0F7B3BA7" w14:textId="77777777" w:rsidR="00063E85" w:rsidRPr="00FC7CF3" w:rsidRDefault="00063E85" w:rsidP="00FC7CF3">
            <w:pPr>
              <w:spacing w:before="20" w:after="60"/>
              <w:rPr>
                <w:ins w:id="20590" w:author="Ross Norsworthy" w:date="2020-03-20T01:39:00Z"/>
                <w:rFonts w:cstheme="minorHAnsi"/>
                <w:sz w:val="20"/>
                <w:lang w:eastAsia="de-DE"/>
              </w:rPr>
            </w:pPr>
            <w:ins w:id="20591" w:author="Ross Norsworthy" w:date="2020-03-20T01:39:00Z">
              <w:r w:rsidRPr="00FC7CF3">
                <w:rPr>
                  <w:rFonts w:cstheme="minorHAnsi"/>
                  <w:sz w:val="20"/>
                  <w:lang w:eastAsia="de-DE"/>
                </w:rPr>
                <w:t>3</w:t>
              </w:r>
            </w:ins>
          </w:p>
        </w:tc>
        <w:tc>
          <w:tcPr>
            <w:tcW w:w="851" w:type="dxa"/>
          </w:tcPr>
          <w:p w14:paraId="3B344546" w14:textId="77777777" w:rsidR="00063E85" w:rsidRPr="00FC7CF3" w:rsidRDefault="00063E85" w:rsidP="00FC7CF3">
            <w:pPr>
              <w:spacing w:before="20" w:after="60"/>
              <w:rPr>
                <w:ins w:id="20592" w:author="Ross Norsworthy" w:date="2020-03-20T01:39:00Z"/>
                <w:rFonts w:cstheme="minorHAnsi"/>
                <w:sz w:val="20"/>
                <w:lang w:eastAsia="de-DE"/>
              </w:rPr>
            </w:pPr>
            <w:ins w:id="20593" w:author="Ross Norsworthy" w:date="2020-03-20T01:39:00Z">
              <w:r w:rsidRPr="00FC7CF3">
                <w:rPr>
                  <w:rFonts w:cstheme="minorHAnsi"/>
                  <w:sz w:val="20"/>
                  <w:lang w:eastAsia="de-DE"/>
                </w:rPr>
                <w:t>1</w:t>
              </w:r>
            </w:ins>
          </w:p>
        </w:tc>
        <w:tc>
          <w:tcPr>
            <w:tcW w:w="1701" w:type="dxa"/>
          </w:tcPr>
          <w:p w14:paraId="5F52698A" w14:textId="77777777" w:rsidR="00063E85" w:rsidRPr="00FC7CF3" w:rsidRDefault="00063E85" w:rsidP="00FC7CF3">
            <w:pPr>
              <w:spacing w:before="20" w:after="60"/>
              <w:rPr>
                <w:ins w:id="20594" w:author="Ross Norsworthy" w:date="2020-03-20T01:39:00Z"/>
                <w:rFonts w:cstheme="minorHAnsi"/>
                <w:sz w:val="20"/>
                <w:lang w:eastAsia="de-DE"/>
              </w:rPr>
            </w:pPr>
            <w:ins w:id="20595" w:author="Ross Norsworthy" w:date="2020-03-20T01:39:00Z">
              <w:r w:rsidRPr="00FC7CF3">
                <w:rPr>
                  <w:rFonts w:cstheme="minorHAnsi"/>
                  <w:sz w:val="20"/>
                  <w:lang w:eastAsia="de-DE"/>
                </w:rPr>
                <w:t>Satellite ID</w:t>
              </w:r>
            </w:ins>
          </w:p>
        </w:tc>
        <w:tc>
          <w:tcPr>
            <w:tcW w:w="4808" w:type="dxa"/>
          </w:tcPr>
          <w:p w14:paraId="77A7CE89" w14:textId="77777777" w:rsidR="00063E85" w:rsidRPr="00FC7CF3" w:rsidRDefault="00063E85" w:rsidP="00FC7CF3">
            <w:pPr>
              <w:spacing w:before="20" w:after="60"/>
              <w:rPr>
                <w:ins w:id="20596" w:author="Ross Norsworthy" w:date="2020-03-20T01:39:00Z"/>
                <w:rFonts w:cstheme="minorHAnsi"/>
                <w:sz w:val="20"/>
                <w:lang w:eastAsia="de-DE"/>
              </w:rPr>
            </w:pPr>
            <w:ins w:id="20597" w:author="Ross Norsworthy" w:date="2020-03-20T01:39:00Z">
              <w:r w:rsidRPr="00FC7CF3">
                <w:rPr>
                  <w:rFonts w:cstheme="minorHAnsi"/>
                  <w:sz w:val="20"/>
                  <w:lang w:eastAsia="de-DE"/>
                </w:rPr>
                <w:t>0-255</w:t>
              </w:r>
            </w:ins>
          </w:p>
        </w:tc>
      </w:tr>
      <w:tr w:rsidR="00063E85" w:rsidRPr="00A013FD" w14:paraId="3CBA7FC4" w14:textId="77777777" w:rsidTr="00BF604E">
        <w:trPr>
          <w:ins w:id="20598" w:author="Ross Norsworthy" w:date="2020-03-20T01:39:00Z"/>
        </w:trPr>
        <w:tc>
          <w:tcPr>
            <w:tcW w:w="988" w:type="dxa"/>
          </w:tcPr>
          <w:p w14:paraId="792F808B" w14:textId="77777777" w:rsidR="00063E85" w:rsidRPr="00FC7CF3" w:rsidRDefault="00063E85" w:rsidP="00FC7CF3">
            <w:pPr>
              <w:spacing w:before="20" w:after="60"/>
              <w:rPr>
                <w:ins w:id="20599" w:author="Ross Norsworthy" w:date="2020-03-20T01:39:00Z"/>
                <w:rFonts w:cstheme="minorHAnsi"/>
                <w:sz w:val="20"/>
                <w:lang w:eastAsia="de-DE"/>
              </w:rPr>
            </w:pPr>
            <w:ins w:id="20600" w:author="Ross Norsworthy" w:date="2020-03-20T01:39:00Z">
              <w:r w:rsidRPr="00FC7CF3">
                <w:rPr>
                  <w:rFonts w:cstheme="minorHAnsi"/>
                  <w:sz w:val="20"/>
                  <w:lang w:eastAsia="de-DE"/>
                </w:rPr>
                <w:t>4</w:t>
              </w:r>
            </w:ins>
          </w:p>
        </w:tc>
        <w:tc>
          <w:tcPr>
            <w:tcW w:w="851" w:type="dxa"/>
          </w:tcPr>
          <w:p w14:paraId="30794E05" w14:textId="77777777" w:rsidR="00063E85" w:rsidRPr="00FC7CF3" w:rsidRDefault="00063E85" w:rsidP="00FC7CF3">
            <w:pPr>
              <w:spacing w:before="20" w:after="60"/>
              <w:rPr>
                <w:ins w:id="20601" w:author="Ross Norsworthy" w:date="2020-03-20T01:39:00Z"/>
                <w:rFonts w:cstheme="minorHAnsi"/>
                <w:sz w:val="20"/>
                <w:lang w:eastAsia="de-DE"/>
              </w:rPr>
            </w:pPr>
            <w:ins w:id="20602" w:author="Ross Norsworthy" w:date="2020-03-20T01:39:00Z">
              <w:r w:rsidRPr="00FC7CF3">
                <w:rPr>
                  <w:rFonts w:cstheme="minorHAnsi"/>
                  <w:sz w:val="20"/>
                  <w:lang w:eastAsia="de-DE"/>
                </w:rPr>
                <w:t>1</w:t>
              </w:r>
            </w:ins>
          </w:p>
        </w:tc>
        <w:tc>
          <w:tcPr>
            <w:tcW w:w="1701" w:type="dxa"/>
          </w:tcPr>
          <w:p w14:paraId="38B2F3C7" w14:textId="77777777" w:rsidR="00063E85" w:rsidRPr="00FC7CF3" w:rsidRDefault="00063E85" w:rsidP="00FC7CF3">
            <w:pPr>
              <w:spacing w:before="20" w:after="60"/>
              <w:rPr>
                <w:ins w:id="20603" w:author="Ross Norsworthy" w:date="2020-03-20T01:39:00Z"/>
                <w:rFonts w:cstheme="minorHAnsi"/>
                <w:sz w:val="20"/>
                <w:lang w:eastAsia="de-DE"/>
              </w:rPr>
            </w:pPr>
            <w:ins w:id="20604" w:author="Ross Norsworthy" w:date="2020-03-20T01:39:00Z">
              <w:r w:rsidRPr="00FC7CF3">
                <w:rPr>
                  <w:rFonts w:cstheme="minorHAnsi"/>
                  <w:sz w:val="20"/>
                  <w:lang w:eastAsia="de-DE"/>
                </w:rPr>
                <w:t>Primary Network ID</w:t>
              </w:r>
            </w:ins>
          </w:p>
        </w:tc>
        <w:tc>
          <w:tcPr>
            <w:tcW w:w="4808" w:type="dxa"/>
          </w:tcPr>
          <w:p w14:paraId="443EEA97" w14:textId="77777777" w:rsidR="00063E85" w:rsidRPr="00FC7CF3" w:rsidRDefault="00063E85" w:rsidP="00FC7CF3">
            <w:pPr>
              <w:spacing w:before="20" w:after="60"/>
              <w:rPr>
                <w:ins w:id="20605" w:author="Ross Norsworthy" w:date="2020-03-20T01:39:00Z"/>
                <w:rFonts w:cstheme="minorHAnsi"/>
                <w:sz w:val="20"/>
                <w:lang w:eastAsia="de-DE"/>
              </w:rPr>
            </w:pPr>
            <w:ins w:id="20606" w:author="Ross Norsworthy" w:date="2020-03-20T01:39:00Z">
              <w:r w:rsidRPr="00FC7CF3">
                <w:rPr>
                  <w:rFonts w:cstheme="minorHAnsi"/>
                  <w:sz w:val="20"/>
                  <w:lang w:eastAsia="de-DE"/>
                </w:rPr>
                <w:t>0-255</w:t>
              </w:r>
            </w:ins>
          </w:p>
        </w:tc>
      </w:tr>
      <w:tr w:rsidR="00063E85" w:rsidRPr="00A013FD" w14:paraId="76269C08" w14:textId="77777777" w:rsidTr="00BF604E">
        <w:trPr>
          <w:ins w:id="20607" w:author="Ross Norsworthy" w:date="2020-03-20T01:39:00Z"/>
        </w:trPr>
        <w:tc>
          <w:tcPr>
            <w:tcW w:w="988" w:type="dxa"/>
          </w:tcPr>
          <w:p w14:paraId="59C46508" w14:textId="77777777" w:rsidR="00063E85" w:rsidRPr="00FC7CF3" w:rsidRDefault="00063E85" w:rsidP="00FC7CF3">
            <w:pPr>
              <w:spacing w:before="20" w:after="60"/>
              <w:rPr>
                <w:ins w:id="20608" w:author="Ross Norsworthy" w:date="2020-03-20T01:39:00Z"/>
                <w:rFonts w:cstheme="minorHAnsi"/>
                <w:sz w:val="20"/>
                <w:lang w:eastAsia="de-DE"/>
              </w:rPr>
            </w:pPr>
            <w:ins w:id="20609" w:author="Ross Norsworthy" w:date="2020-03-20T01:39:00Z">
              <w:r w:rsidRPr="00FC7CF3">
                <w:rPr>
                  <w:rFonts w:cstheme="minorHAnsi"/>
                  <w:sz w:val="20"/>
                  <w:lang w:eastAsia="de-DE"/>
                </w:rPr>
                <w:t>5</w:t>
              </w:r>
            </w:ins>
          </w:p>
        </w:tc>
        <w:tc>
          <w:tcPr>
            <w:tcW w:w="851" w:type="dxa"/>
          </w:tcPr>
          <w:p w14:paraId="5D2B9363" w14:textId="77777777" w:rsidR="00063E85" w:rsidRPr="00FC7CF3" w:rsidRDefault="00063E85" w:rsidP="00FC7CF3">
            <w:pPr>
              <w:spacing w:before="20" w:after="60"/>
              <w:rPr>
                <w:ins w:id="20610" w:author="Ross Norsworthy" w:date="2020-03-20T01:39:00Z"/>
                <w:rFonts w:cstheme="minorHAnsi"/>
                <w:sz w:val="20"/>
                <w:lang w:eastAsia="de-DE"/>
              </w:rPr>
            </w:pPr>
            <w:ins w:id="20611" w:author="Ross Norsworthy" w:date="2020-03-20T01:39:00Z">
              <w:r w:rsidRPr="00FC7CF3">
                <w:rPr>
                  <w:rFonts w:cstheme="minorHAnsi"/>
                  <w:sz w:val="20"/>
                  <w:lang w:eastAsia="de-DE"/>
                </w:rPr>
                <w:t>1</w:t>
              </w:r>
            </w:ins>
          </w:p>
        </w:tc>
        <w:tc>
          <w:tcPr>
            <w:tcW w:w="1701" w:type="dxa"/>
          </w:tcPr>
          <w:p w14:paraId="6BC23825" w14:textId="77777777" w:rsidR="00063E85" w:rsidRPr="00FC7CF3" w:rsidRDefault="00063E85" w:rsidP="00FC7CF3">
            <w:pPr>
              <w:spacing w:before="20" w:after="60"/>
              <w:rPr>
                <w:ins w:id="20612" w:author="Ross Norsworthy" w:date="2020-03-20T01:39:00Z"/>
                <w:rFonts w:cstheme="minorHAnsi"/>
                <w:sz w:val="20"/>
                <w:lang w:eastAsia="de-DE"/>
              </w:rPr>
            </w:pPr>
            <w:ins w:id="20613" w:author="Ross Norsworthy" w:date="2020-03-20T01:39:00Z">
              <w:r w:rsidRPr="00FC7CF3">
                <w:rPr>
                  <w:rFonts w:cstheme="minorHAnsi"/>
                  <w:sz w:val="20"/>
                  <w:lang w:eastAsia="de-DE"/>
                </w:rPr>
                <w:t>Roaming Network ID</w:t>
              </w:r>
            </w:ins>
          </w:p>
        </w:tc>
        <w:tc>
          <w:tcPr>
            <w:tcW w:w="4808" w:type="dxa"/>
          </w:tcPr>
          <w:p w14:paraId="14F0D4F6" w14:textId="77777777" w:rsidR="00063E85" w:rsidRPr="00FC7CF3" w:rsidRDefault="00063E85" w:rsidP="00FC7CF3">
            <w:pPr>
              <w:spacing w:before="20" w:after="60"/>
              <w:rPr>
                <w:ins w:id="20614" w:author="Ross Norsworthy" w:date="2020-03-20T01:39:00Z"/>
                <w:rFonts w:cstheme="minorHAnsi"/>
                <w:sz w:val="20"/>
                <w:lang w:eastAsia="de-DE"/>
              </w:rPr>
            </w:pPr>
            <w:ins w:id="20615" w:author="Ross Norsworthy" w:date="2020-03-20T01:39:00Z">
              <w:r w:rsidRPr="00FC7CF3">
                <w:rPr>
                  <w:rFonts w:cstheme="minorHAnsi"/>
                  <w:sz w:val="20"/>
                  <w:lang w:eastAsia="de-DE"/>
                </w:rPr>
                <w:t>0-255</w:t>
              </w:r>
            </w:ins>
          </w:p>
        </w:tc>
      </w:tr>
      <w:tr w:rsidR="00063E85" w:rsidRPr="00A013FD" w14:paraId="6F2949A1" w14:textId="77777777" w:rsidTr="00BF604E">
        <w:trPr>
          <w:ins w:id="20616" w:author="Ross Norsworthy" w:date="2020-03-20T01:39:00Z"/>
        </w:trPr>
        <w:tc>
          <w:tcPr>
            <w:tcW w:w="988" w:type="dxa"/>
          </w:tcPr>
          <w:p w14:paraId="423CE7BA" w14:textId="77777777" w:rsidR="00063E85" w:rsidRPr="00FC7CF3" w:rsidRDefault="00063E85" w:rsidP="00FC7CF3">
            <w:pPr>
              <w:spacing w:before="20" w:after="60"/>
              <w:rPr>
                <w:ins w:id="20617" w:author="Ross Norsworthy" w:date="2020-03-20T01:39:00Z"/>
                <w:rFonts w:cstheme="minorHAnsi"/>
                <w:sz w:val="20"/>
                <w:lang w:eastAsia="de-DE"/>
              </w:rPr>
            </w:pPr>
            <w:ins w:id="20618" w:author="Ross Norsworthy" w:date="2020-03-20T01:39:00Z">
              <w:r w:rsidRPr="00FC7CF3">
                <w:rPr>
                  <w:rFonts w:cstheme="minorHAnsi"/>
                  <w:sz w:val="20"/>
                  <w:lang w:eastAsia="de-DE"/>
                </w:rPr>
                <w:t>6</w:t>
              </w:r>
            </w:ins>
          </w:p>
        </w:tc>
        <w:tc>
          <w:tcPr>
            <w:tcW w:w="851" w:type="dxa"/>
          </w:tcPr>
          <w:p w14:paraId="53E2B706" w14:textId="77777777" w:rsidR="00063E85" w:rsidRPr="00FC7CF3" w:rsidRDefault="00063E85" w:rsidP="00FC7CF3">
            <w:pPr>
              <w:spacing w:before="20" w:after="60"/>
              <w:rPr>
                <w:ins w:id="20619" w:author="Ross Norsworthy" w:date="2020-03-20T01:39:00Z"/>
                <w:rFonts w:cstheme="minorHAnsi"/>
                <w:sz w:val="20"/>
                <w:lang w:eastAsia="de-DE"/>
              </w:rPr>
            </w:pPr>
            <w:ins w:id="20620" w:author="Ross Norsworthy" w:date="2020-03-20T01:39:00Z">
              <w:r w:rsidRPr="00FC7CF3">
                <w:rPr>
                  <w:rFonts w:cstheme="minorHAnsi"/>
                  <w:sz w:val="20"/>
                  <w:lang w:eastAsia="de-DE"/>
                </w:rPr>
                <w:t>1</w:t>
              </w:r>
            </w:ins>
          </w:p>
        </w:tc>
        <w:tc>
          <w:tcPr>
            <w:tcW w:w="1701" w:type="dxa"/>
          </w:tcPr>
          <w:p w14:paraId="3B94523F" w14:textId="77777777" w:rsidR="00063E85" w:rsidRPr="00FC7CF3" w:rsidRDefault="00063E85" w:rsidP="00FC7CF3">
            <w:pPr>
              <w:spacing w:before="20" w:after="60"/>
              <w:rPr>
                <w:ins w:id="20621" w:author="Ross Norsworthy" w:date="2020-03-20T01:39:00Z"/>
                <w:rFonts w:cstheme="minorHAnsi"/>
                <w:sz w:val="20"/>
                <w:lang w:eastAsia="de-DE"/>
              </w:rPr>
            </w:pPr>
            <w:ins w:id="20622" w:author="Ross Norsworthy" w:date="2020-03-20T01:39:00Z">
              <w:r w:rsidRPr="00FC7CF3">
                <w:rPr>
                  <w:rFonts w:cstheme="minorHAnsi"/>
                  <w:sz w:val="20"/>
                  <w:lang w:eastAsia="de-DE"/>
                </w:rPr>
                <w:t>Media Access Priority</w:t>
              </w:r>
            </w:ins>
          </w:p>
        </w:tc>
        <w:tc>
          <w:tcPr>
            <w:tcW w:w="4808" w:type="dxa"/>
          </w:tcPr>
          <w:p w14:paraId="44241866" w14:textId="77777777" w:rsidR="00063E85" w:rsidRPr="00FC7CF3" w:rsidRDefault="00063E85" w:rsidP="00FC7CF3">
            <w:pPr>
              <w:spacing w:before="20" w:after="60"/>
              <w:rPr>
                <w:ins w:id="20623" w:author="Ross Norsworthy" w:date="2020-03-20T01:39:00Z"/>
                <w:rFonts w:cstheme="minorHAnsi"/>
                <w:sz w:val="20"/>
                <w:lang w:eastAsia="de-DE"/>
              </w:rPr>
            </w:pPr>
            <w:ins w:id="20624" w:author="Ross Norsworthy" w:date="2020-03-20T01:39:00Z">
              <w:r w:rsidRPr="00FC7CF3">
                <w:rPr>
                  <w:rFonts w:cstheme="minorHAnsi"/>
                  <w:sz w:val="20"/>
                  <w:lang w:eastAsia="de-DE"/>
                </w:rPr>
                <w:t>0: All accesses allowed</w:t>
              </w:r>
            </w:ins>
          </w:p>
          <w:p w14:paraId="37C8CEE8" w14:textId="77777777" w:rsidR="00063E85" w:rsidRPr="00FC7CF3" w:rsidRDefault="00063E85" w:rsidP="00FC7CF3">
            <w:pPr>
              <w:spacing w:before="20" w:after="60"/>
              <w:rPr>
                <w:ins w:id="20625" w:author="Ross Norsworthy" w:date="2020-03-20T01:39:00Z"/>
                <w:rFonts w:cstheme="minorHAnsi"/>
                <w:sz w:val="20"/>
                <w:lang w:eastAsia="de-DE"/>
              </w:rPr>
            </w:pPr>
            <w:ins w:id="20626" w:author="Ross Norsworthy" w:date="2020-03-20T01:39:00Z">
              <w:r w:rsidRPr="00FC7CF3">
                <w:rPr>
                  <w:rFonts w:cstheme="minorHAnsi"/>
                  <w:sz w:val="20"/>
                  <w:lang w:eastAsia="de-DE"/>
                </w:rPr>
                <w:t>1: All accesses except Short Data Message Allowed</w:t>
              </w:r>
            </w:ins>
          </w:p>
          <w:p w14:paraId="2DB6698F" w14:textId="77777777" w:rsidR="00063E85" w:rsidRPr="00FC7CF3" w:rsidRDefault="00063E85" w:rsidP="00FC7CF3">
            <w:pPr>
              <w:spacing w:before="20" w:after="60"/>
              <w:rPr>
                <w:ins w:id="20627" w:author="Ross Norsworthy" w:date="2020-03-20T01:39:00Z"/>
                <w:rFonts w:cstheme="minorHAnsi"/>
                <w:sz w:val="20"/>
                <w:lang w:eastAsia="de-DE"/>
              </w:rPr>
            </w:pPr>
            <w:ins w:id="20628" w:author="Ross Norsworthy" w:date="2020-03-20T01:39:00Z">
              <w:r w:rsidRPr="00FC7CF3">
                <w:rPr>
                  <w:rFonts w:cstheme="minorHAnsi"/>
                  <w:sz w:val="20"/>
                  <w:lang w:eastAsia="de-DE"/>
                </w:rPr>
                <w:t>2: Only Resource Request/Response allowed</w:t>
              </w:r>
            </w:ins>
          </w:p>
          <w:p w14:paraId="49FC4D2B" w14:textId="77777777" w:rsidR="00063E85" w:rsidRPr="00FC7CF3" w:rsidRDefault="00063E85" w:rsidP="00FC7CF3">
            <w:pPr>
              <w:spacing w:before="20" w:after="60"/>
              <w:rPr>
                <w:ins w:id="20629" w:author="Ross Norsworthy" w:date="2020-03-20T01:39:00Z"/>
                <w:rFonts w:cstheme="minorHAnsi"/>
                <w:sz w:val="20"/>
                <w:lang w:eastAsia="de-DE"/>
              </w:rPr>
            </w:pPr>
            <w:ins w:id="20630" w:author="Ross Norsworthy" w:date="2020-03-20T01:39:00Z">
              <w:r w:rsidRPr="00FC7CF3">
                <w:rPr>
                  <w:rFonts w:cstheme="minorHAnsi"/>
                  <w:sz w:val="20"/>
                  <w:lang w:eastAsia="de-DE"/>
                </w:rPr>
                <w:t>255: No accesses allowed; system busy</w:t>
              </w:r>
            </w:ins>
          </w:p>
        </w:tc>
      </w:tr>
      <w:tr w:rsidR="00063E85" w:rsidRPr="00A013FD" w14:paraId="4BE712D7" w14:textId="77777777" w:rsidTr="00BF604E">
        <w:trPr>
          <w:ins w:id="20631" w:author="Ross Norsworthy" w:date="2020-03-20T01:39:00Z"/>
        </w:trPr>
        <w:tc>
          <w:tcPr>
            <w:tcW w:w="988" w:type="dxa"/>
          </w:tcPr>
          <w:p w14:paraId="1DFA8B9E" w14:textId="77777777" w:rsidR="00063E85" w:rsidRPr="00FC7CF3" w:rsidRDefault="00063E85" w:rsidP="00FC7CF3">
            <w:pPr>
              <w:spacing w:before="20" w:after="60"/>
              <w:rPr>
                <w:ins w:id="20632" w:author="Ross Norsworthy" w:date="2020-03-20T01:39:00Z"/>
                <w:rFonts w:cstheme="minorHAnsi"/>
                <w:sz w:val="20"/>
                <w:lang w:eastAsia="de-DE"/>
              </w:rPr>
            </w:pPr>
            <w:ins w:id="20633" w:author="Ross Norsworthy" w:date="2020-03-20T01:39:00Z">
              <w:r w:rsidRPr="00FC7CF3">
                <w:rPr>
                  <w:rFonts w:cstheme="minorHAnsi"/>
                  <w:sz w:val="20"/>
                  <w:lang w:eastAsia="de-DE"/>
                </w:rPr>
                <w:t>7</w:t>
              </w:r>
            </w:ins>
          </w:p>
        </w:tc>
        <w:tc>
          <w:tcPr>
            <w:tcW w:w="851" w:type="dxa"/>
          </w:tcPr>
          <w:p w14:paraId="184E3FC5" w14:textId="77777777" w:rsidR="00063E85" w:rsidRPr="00FC7CF3" w:rsidRDefault="00063E85" w:rsidP="00FC7CF3">
            <w:pPr>
              <w:spacing w:before="20" w:after="60"/>
              <w:rPr>
                <w:ins w:id="20634" w:author="Ross Norsworthy" w:date="2020-03-20T01:39:00Z"/>
                <w:rFonts w:cstheme="minorHAnsi"/>
                <w:sz w:val="20"/>
                <w:lang w:eastAsia="de-DE"/>
              </w:rPr>
            </w:pPr>
            <w:ins w:id="20635" w:author="Ross Norsworthy" w:date="2020-03-20T01:39:00Z">
              <w:r w:rsidRPr="00FC7CF3">
                <w:rPr>
                  <w:rFonts w:cstheme="minorHAnsi"/>
                  <w:sz w:val="20"/>
                  <w:lang w:eastAsia="de-DE"/>
                </w:rPr>
                <w:t>1</w:t>
              </w:r>
            </w:ins>
          </w:p>
        </w:tc>
        <w:tc>
          <w:tcPr>
            <w:tcW w:w="1701" w:type="dxa"/>
          </w:tcPr>
          <w:p w14:paraId="0CF12363" w14:textId="77777777" w:rsidR="00063E85" w:rsidRPr="00FC7CF3" w:rsidRDefault="00063E85" w:rsidP="00FC7CF3">
            <w:pPr>
              <w:spacing w:before="20" w:after="60"/>
              <w:rPr>
                <w:ins w:id="20636" w:author="Ross Norsworthy" w:date="2020-03-20T01:39:00Z"/>
                <w:rFonts w:cstheme="minorHAnsi"/>
                <w:sz w:val="20"/>
                <w:lang w:eastAsia="de-DE"/>
              </w:rPr>
            </w:pPr>
            <w:ins w:id="20637" w:author="Ross Norsworthy" w:date="2020-03-20T01:39:00Z">
              <w:r w:rsidRPr="00FC7CF3">
                <w:rPr>
                  <w:rFonts w:cstheme="minorHAnsi"/>
                  <w:sz w:val="20"/>
                  <w:lang w:eastAsia="de-DE"/>
                </w:rPr>
                <w:t>Random selection interval</w:t>
              </w:r>
            </w:ins>
          </w:p>
        </w:tc>
        <w:tc>
          <w:tcPr>
            <w:tcW w:w="4808" w:type="dxa"/>
          </w:tcPr>
          <w:p w14:paraId="19E756FF" w14:textId="77777777" w:rsidR="00063E85" w:rsidRPr="00FC7CF3" w:rsidRDefault="00063E85" w:rsidP="00FC7CF3">
            <w:pPr>
              <w:spacing w:before="20" w:after="60"/>
              <w:rPr>
                <w:ins w:id="20638" w:author="Ross Norsworthy" w:date="2020-03-20T01:39:00Z"/>
                <w:rFonts w:cstheme="minorHAnsi"/>
                <w:sz w:val="20"/>
                <w:lang w:eastAsia="de-DE"/>
              </w:rPr>
            </w:pPr>
            <w:ins w:id="20639" w:author="Ross Norsworthy" w:date="2020-03-20T01:39:00Z">
              <w:r w:rsidRPr="00FC7CF3">
                <w:rPr>
                  <w:rFonts w:cstheme="minorHAnsi"/>
                  <w:sz w:val="20"/>
                  <w:lang w:eastAsia="de-DE"/>
                </w:rPr>
                <w:t>In multiple of 15 slots</w:t>
              </w:r>
            </w:ins>
          </w:p>
          <w:p w14:paraId="5B0139CB" w14:textId="2F0AD9FF" w:rsidR="00063E85" w:rsidRPr="00FC7CF3" w:rsidRDefault="00063E85" w:rsidP="00FC7CF3">
            <w:pPr>
              <w:spacing w:before="20" w:after="60"/>
              <w:rPr>
                <w:ins w:id="20640" w:author="Ross Norsworthy" w:date="2020-03-20T01:39:00Z"/>
                <w:rFonts w:cstheme="minorHAnsi"/>
                <w:sz w:val="20"/>
                <w:lang w:eastAsia="de-DE"/>
              </w:rPr>
            </w:pPr>
            <w:ins w:id="20641" w:author="Ross Norsworthy" w:date="2020-03-20T01:39:00Z">
              <w:r w:rsidRPr="00FC7CF3">
                <w:rPr>
                  <w:rFonts w:cstheme="minorHAnsi"/>
                  <w:sz w:val="20"/>
                  <w:lang w:eastAsia="de-DE"/>
                </w:rPr>
                <w:t xml:space="preserve">Default </w:t>
              </w:r>
              <w:del w:id="20642" w:author="USA Editor 2021" w:date="2021-01-20T13:16:00Z">
                <w:r w:rsidRPr="00063E85" w:rsidDel="00063E85">
                  <w:rPr>
                    <w:rFonts w:cstheme="minorHAnsi"/>
                    <w:sz w:val="20"/>
                    <w:highlight w:val="green"/>
                    <w:lang w:eastAsia="de-DE"/>
                    <w:rPrChange w:id="20643" w:author="USA Editor 2021" w:date="2021-01-20T13:16:00Z">
                      <w:rPr>
                        <w:rFonts w:cstheme="minorHAnsi"/>
                        <w:sz w:val="20"/>
                        <w:lang w:eastAsia="de-DE"/>
                      </w:rPr>
                    </w:rPrChange>
                  </w:rPr>
                  <w:delText>set to</w:delText>
                </w:r>
              </w:del>
            </w:ins>
            <w:ins w:id="20644" w:author="USA Editor 2021" w:date="2021-01-20T13:16:00Z">
              <w:r w:rsidRPr="00063E85">
                <w:rPr>
                  <w:rFonts w:cstheme="minorHAnsi"/>
                  <w:sz w:val="20"/>
                  <w:highlight w:val="green"/>
                  <w:lang w:eastAsia="de-DE"/>
                  <w:rPrChange w:id="20645" w:author="USA Editor 2021" w:date="2021-01-20T13:16:00Z">
                    <w:rPr>
                      <w:rFonts w:cstheme="minorHAnsi"/>
                      <w:sz w:val="20"/>
                      <w:lang w:eastAsia="de-DE"/>
                    </w:rPr>
                  </w:rPrChange>
                </w:rPr>
                <w:t>=</w:t>
              </w:r>
            </w:ins>
            <w:ins w:id="20646" w:author="Ross Norsworthy" w:date="2020-03-20T01:39:00Z">
              <w:r w:rsidRPr="00FC7CF3">
                <w:rPr>
                  <w:rFonts w:cstheme="minorHAnsi"/>
                  <w:sz w:val="20"/>
                  <w:lang w:eastAsia="de-DE"/>
                </w:rPr>
                <w:t xml:space="preserve"> 12 (12 x 15 = 180 slots)</w:t>
              </w:r>
            </w:ins>
          </w:p>
          <w:p w14:paraId="591313AF" w14:textId="77777777" w:rsidR="00063E85" w:rsidRPr="00FC7CF3" w:rsidRDefault="00063E85" w:rsidP="00FC7CF3">
            <w:pPr>
              <w:spacing w:before="20" w:after="60"/>
              <w:rPr>
                <w:ins w:id="20647" w:author="Ross Norsworthy" w:date="2020-03-20T01:39:00Z"/>
                <w:rFonts w:cstheme="minorHAnsi"/>
                <w:sz w:val="20"/>
                <w:lang w:eastAsia="de-DE"/>
              </w:rPr>
            </w:pPr>
            <w:ins w:id="20648" w:author="Ross Norsworthy" w:date="2020-03-20T01:39:00Z">
              <w:r w:rsidRPr="00FC7CF3">
                <w:rPr>
                  <w:rFonts w:cstheme="minorHAnsi"/>
                  <w:sz w:val="20"/>
                  <w:lang w:eastAsia="de-DE"/>
                </w:rPr>
                <w:t>The ship terminal generates a uniformly distributed random number between 0 and this number. This number multiplied by 15 determines RAC slot number, and is rounded up to next slot on a grid given by the Link ID. For the default Link ID 20, the RAC transmissions starts on a 5 slot grid.</w:t>
              </w:r>
            </w:ins>
          </w:p>
        </w:tc>
      </w:tr>
      <w:tr w:rsidR="00063E85" w:rsidRPr="00A013FD" w14:paraId="26C07A68" w14:textId="77777777" w:rsidTr="00BF604E">
        <w:trPr>
          <w:ins w:id="20649" w:author="Ross Norsworthy" w:date="2020-03-20T01:39:00Z"/>
        </w:trPr>
        <w:tc>
          <w:tcPr>
            <w:tcW w:w="988" w:type="dxa"/>
          </w:tcPr>
          <w:p w14:paraId="7ACA9C04" w14:textId="77777777" w:rsidR="00063E85" w:rsidRPr="00FC7CF3" w:rsidRDefault="00063E85" w:rsidP="00FC7CF3">
            <w:pPr>
              <w:spacing w:before="20" w:after="60"/>
              <w:rPr>
                <w:ins w:id="20650" w:author="Ross Norsworthy" w:date="2020-03-20T01:39:00Z"/>
                <w:rFonts w:cstheme="minorHAnsi"/>
                <w:sz w:val="20"/>
                <w:lang w:eastAsia="de-DE"/>
              </w:rPr>
            </w:pPr>
            <w:ins w:id="20651" w:author="Ross Norsworthy" w:date="2020-03-20T01:39:00Z">
              <w:r w:rsidRPr="00FC7CF3">
                <w:rPr>
                  <w:rFonts w:cstheme="minorHAnsi"/>
                  <w:sz w:val="20"/>
                  <w:lang w:eastAsia="de-DE"/>
                </w:rPr>
                <w:t>8</w:t>
              </w:r>
            </w:ins>
          </w:p>
        </w:tc>
        <w:tc>
          <w:tcPr>
            <w:tcW w:w="851" w:type="dxa"/>
          </w:tcPr>
          <w:p w14:paraId="55DF11D9" w14:textId="77777777" w:rsidR="00063E85" w:rsidRPr="00FC7CF3" w:rsidRDefault="00063E85" w:rsidP="00FC7CF3">
            <w:pPr>
              <w:spacing w:before="20" w:after="60"/>
              <w:rPr>
                <w:ins w:id="20652" w:author="Ross Norsworthy" w:date="2020-03-20T01:39:00Z"/>
                <w:rFonts w:cstheme="minorHAnsi"/>
                <w:sz w:val="20"/>
                <w:lang w:eastAsia="de-DE"/>
              </w:rPr>
            </w:pPr>
            <w:ins w:id="20653" w:author="Ross Norsworthy" w:date="2020-03-20T01:39:00Z">
              <w:r w:rsidRPr="00FC7CF3">
                <w:rPr>
                  <w:rFonts w:cstheme="minorHAnsi"/>
                  <w:sz w:val="20"/>
                  <w:lang w:eastAsia="de-DE"/>
                </w:rPr>
                <w:t>1</w:t>
              </w:r>
            </w:ins>
          </w:p>
        </w:tc>
        <w:tc>
          <w:tcPr>
            <w:tcW w:w="1701" w:type="dxa"/>
          </w:tcPr>
          <w:p w14:paraId="69BC8766" w14:textId="77777777" w:rsidR="00063E85" w:rsidRPr="00FC7CF3" w:rsidRDefault="00063E85" w:rsidP="00FC7CF3">
            <w:pPr>
              <w:spacing w:before="20" w:after="60"/>
              <w:rPr>
                <w:ins w:id="20654" w:author="Ross Norsworthy" w:date="2020-03-20T01:39:00Z"/>
                <w:rFonts w:cstheme="minorHAnsi"/>
                <w:sz w:val="20"/>
                <w:lang w:eastAsia="de-DE"/>
              </w:rPr>
            </w:pPr>
            <w:ins w:id="20655" w:author="Ross Norsworthy" w:date="2020-03-20T01:39:00Z">
              <w:r w:rsidRPr="00FC7CF3">
                <w:rPr>
                  <w:rFonts w:cstheme="minorHAnsi"/>
                  <w:sz w:val="20"/>
                  <w:lang w:eastAsia="de-DE"/>
                </w:rPr>
                <w:t>Short Uplink Data Message access limit</w:t>
              </w:r>
            </w:ins>
          </w:p>
        </w:tc>
        <w:tc>
          <w:tcPr>
            <w:tcW w:w="4808" w:type="dxa"/>
          </w:tcPr>
          <w:p w14:paraId="00A33E88" w14:textId="77777777" w:rsidR="00063E85" w:rsidRPr="00FC7CF3" w:rsidRDefault="00063E85" w:rsidP="00FC7CF3">
            <w:pPr>
              <w:spacing w:before="20" w:after="60"/>
              <w:rPr>
                <w:ins w:id="20656" w:author="Ross Norsworthy" w:date="2020-03-20T01:39:00Z"/>
                <w:rFonts w:cstheme="minorHAnsi"/>
                <w:sz w:val="20"/>
                <w:lang w:eastAsia="de-DE"/>
              </w:rPr>
            </w:pPr>
            <w:ins w:id="20657" w:author="Ross Norsworthy" w:date="2020-03-20T01:39:00Z">
              <w:r w:rsidRPr="00FC7CF3">
                <w:rPr>
                  <w:rFonts w:cstheme="minorHAnsi"/>
                  <w:sz w:val="20"/>
                  <w:lang w:eastAsia="de-DE"/>
                </w:rPr>
                <w:t>Maximum number of short messages allowed during a 15 minute interval.</w:t>
              </w:r>
            </w:ins>
          </w:p>
          <w:p w14:paraId="11A29F28" w14:textId="559459DD" w:rsidR="00063E85" w:rsidRPr="00FC7CF3" w:rsidRDefault="00063E85" w:rsidP="00FC7CF3">
            <w:pPr>
              <w:spacing w:before="20" w:after="60"/>
              <w:rPr>
                <w:ins w:id="20658" w:author="Ross Norsworthy" w:date="2020-03-20T01:39:00Z"/>
                <w:rFonts w:cstheme="minorHAnsi"/>
                <w:sz w:val="20"/>
                <w:lang w:eastAsia="de-DE"/>
              </w:rPr>
            </w:pPr>
            <w:ins w:id="20659" w:author="Ross Norsworthy" w:date="2020-03-20T01:39:00Z">
              <w:r w:rsidRPr="00FC7CF3">
                <w:rPr>
                  <w:rFonts w:cstheme="minorHAnsi"/>
                  <w:sz w:val="20"/>
                  <w:lang w:eastAsia="de-DE"/>
                </w:rPr>
                <w:t xml:space="preserve">Default: </w:t>
              </w:r>
              <w:del w:id="20660" w:author="USA Editor 2021" w:date="2021-01-20T13:14:00Z">
                <w:r w:rsidRPr="00063E85" w:rsidDel="00063E85">
                  <w:rPr>
                    <w:rFonts w:cstheme="minorHAnsi"/>
                    <w:sz w:val="20"/>
                    <w:highlight w:val="green"/>
                    <w:lang w:eastAsia="de-DE"/>
                    <w:rPrChange w:id="20661" w:author="USA Editor 2021" w:date="2021-01-20T13:14:00Z">
                      <w:rPr>
                        <w:rFonts w:cstheme="minorHAnsi"/>
                        <w:sz w:val="20"/>
                        <w:lang w:eastAsia="de-DE"/>
                      </w:rPr>
                    </w:rPrChange>
                  </w:rPr>
                  <w:delText>2</w:delText>
                </w:r>
              </w:del>
            </w:ins>
            <w:ins w:id="20662" w:author="USA Editor 2021" w:date="2021-01-20T13:14:00Z">
              <w:r w:rsidRPr="00063E85">
                <w:rPr>
                  <w:rFonts w:cstheme="minorHAnsi"/>
                  <w:sz w:val="20"/>
                  <w:highlight w:val="green"/>
                  <w:lang w:eastAsia="de-DE"/>
                  <w:rPrChange w:id="20663" w:author="USA Editor 2021" w:date="2021-01-20T13:14:00Z">
                    <w:rPr>
                      <w:rFonts w:cstheme="minorHAnsi"/>
                      <w:sz w:val="20"/>
                      <w:lang w:eastAsia="de-DE"/>
                    </w:rPr>
                  </w:rPrChange>
                </w:rPr>
                <w:t>3</w:t>
              </w:r>
            </w:ins>
          </w:p>
        </w:tc>
      </w:tr>
      <w:tr w:rsidR="00063E85" w:rsidRPr="00A013FD" w14:paraId="5BB9FD6D" w14:textId="77777777" w:rsidTr="00BF604E">
        <w:trPr>
          <w:ins w:id="20664" w:author="Ross Norsworthy" w:date="2020-03-20T01:39:00Z"/>
        </w:trPr>
        <w:tc>
          <w:tcPr>
            <w:tcW w:w="988" w:type="dxa"/>
          </w:tcPr>
          <w:p w14:paraId="4124A197" w14:textId="77777777" w:rsidR="00063E85" w:rsidRPr="00FC7CF3" w:rsidRDefault="00063E85" w:rsidP="00FC7CF3">
            <w:pPr>
              <w:spacing w:before="20" w:after="60"/>
              <w:rPr>
                <w:ins w:id="20665" w:author="Ross Norsworthy" w:date="2020-03-20T01:39:00Z"/>
                <w:rFonts w:cstheme="minorHAnsi"/>
                <w:sz w:val="20"/>
                <w:lang w:eastAsia="de-DE"/>
              </w:rPr>
            </w:pPr>
            <w:ins w:id="20666" w:author="Ross Norsworthy" w:date="2020-03-20T01:39:00Z">
              <w:r w:rsidRPr="00FC7CF3">
                <w:rPr>
                  <w:rFonts w:cstheme="minorHAnsi"/>
                  <w:sz w:val="20"/>
                  <w:lang w:eastAsia="de-DE"/>
                </w:rPr>
                <w:t>9</w:t>
              </w:r>
            </w:ins>
          </w:p>
        </w:tc>
        <w:tc>
          <w:tcPr>
            <w:tcW w:w="851" w:type="dxa"/>
          </w:tcPr>
          <w:p w14:paraId="08AE217F" w14:textId="77777777" w:rsidR="00063E85" w:rsidRPr="00FC7CF3" w:rsidRDefault="00063E85" w:rsidP="00FC7CF3">
            <w:pPr>
              <w:spacing w:before="20" w:after="60"/>
              <w:rPr>
                <w:ins w:id="20667" w:author="Ross Norsworthy" w:date="2020-03-20T01:39:00Z"/>
                <w:rFonts w:cstheme="minorHAnsi"/>
                <w:sz w:val="20"/>
                <w:lang w:eastAsia="de-DE"/>
              </w:rPr>
            </w:pPr>
            <w:ins w:id="20668" w:author="Ross Norsworthy" w:date="2020-03-20T01:39:00Z">
              <w:r w:rsidRPr="00FC7CF3">
                <w:rPr>
                  <w:rFonts w:cstheme="minorHAnsi"/>
                  <w:sz w:val="20"/>
                  <w:lang w:eastAsia="de-DE"/>
                </w:rPr>
                <w:t>1</w:t>
              </w:r>
            </w:ins>
          </w:p>
        </w:tc>
        <w:tc>
          <w:tcPr>
            <w:tcW w:w="1701" w:type="dxa"/>
          </w:tcPr>
          <w:p w14:paraId="1B47BCF6" w14:textId="77777777" w:rsidR="00063E85" w:rsidRPr="00FC7CF3" w:rsidRDefault="00063E85" w:rsidP="00FC7CF3">
            <w:pPr>
              <w:spacing w:before="20" w:after="60"/>
              <w:rPr>
                <w:ins w:id="20669" w:author="Ross Norsworthy" w:date="2020-03-20T01:39:00Z"/>
                <w:rFonts w:cstheme="minorHAnsi"/>
                <w:sz w:val="20"/>
                <w:lang w:eastAsia="de-DE"/>
              </w:rPr>
            </w:pPr>
            <w:ins w:id="20670" w:author="Ross Norsworthy" w:date="2020-03-20T01:39:00Z">
              <w:r w:rsidRPr="00FC7CF3">
                <w:rPr>
                  <w:rFonts w:cstheme="minorHAnsi"/>
                  <w:sz w:val="20"/>
                  <w:lang w:eastAsia="de-DE"/>
                </w:rPr>
                <w:t>Network status</w:t>
              </w:r>
            </w:ins>
          </w:p>
        </w:tc>
        <w:tc>
          <w:tcPr>
            <w:tcW w:w="4808" w:type="dxa"/>
          </w:tcPr>
          <w:p w14:paraId="2A28E935" w14:textId="77777777" w:rsidR="00063E85" w:rsidRPr="00FC7CF3" w:rsidRDefault="00063E85" w:rsidP="00FC7CF3">
            <w:pPr>
              <w:spacing w:before="20" w:after="60"/>
              <w:rPr>
                <w:ins w:id="20671" w:author="Ross Norsworthy" w:date="2020-03-20T01:39:00Z"/>
                <w:rFonts w:cstheme="minorHAnsi"/>
                <w:sz w:val="20"/>
                <w:lang w:eastAsia="de-DE"/>
              </w:rPr>
            </w:pPr>
            <w:ins w:id="20672" w:author="Ross Norsworthy" w:date="2020-03-20T01:39:00Z">
              <w:r w:rsidRPr="00FC7CF3">
                <w:rPr>
                  <w:rFonts w:cstheme="minorHAnsi"/>
                  <w:sz w:val="20"/>
                  <w:lang w:eastAsia="de-DE"/>
                </w:rPr>
                <w:t>0: Operational</w:t>
              </w:r>
            </w:ins>
          </w:p>
          <w:p w14:paraId="7E8766CC" w14:textId="77777777" w:rsidR="00063E85" w:rsidRPr="00FC7CF3" w:rsidRDefault="00063E85" w:rsidP="00FC7CF3">
            <w:pPr>
              <w:spacing w:before="20" w:after="60"/>
              <w:rPr>
                <w:ins w:id="20673" w:author="Ross Norsworthy" w:date="2020-03-20T01:39:00Z"/>
                <w:rFonts w:cstheme="minorHAnsi"/>
                <w:sz w:val="20"/>
                <w:lang w:eastAsia="de-DE"/>
              </w:rPr>
            </w:pPr>
            <w:ins w:id="20674" w:author="Ross Norsworthy" w:date="2020-03-20T01:39:00Z">
              <w:r w:rsidRPr="00FC7CF3">
                <w:rPr>
                  <w:rFonts w:cstheme="minorHAnsi"/>
                  <w:sz w:val="20"/>
                  <w:lang w:eastAsia="de-DE"/>
                </w:rPr>
                <w:t>1: Reduced availability</w:t>
              </w:r>
            </w:ins>
          </w:p>
          <w:p w14:paraId="2B7FAA6E" w14:textId="77777777" w:rsidR="00063E85" w:rsidRPr="00FC7CF3" w:rsidRDefault="00063E85" w:rsidP="00FC7CF3">
            <w:pPr>
              <w:spacing w:before="20" w:after="60"/>
              <w:rPr>
                <w:ins w:id="20675" w:author="Ross Norsworthy" w:date="2020-03-20T01:39:00Z"/>
                <w:rFonts w:cstheme="minorHAnsi"/>
                <w:sz w:val="20"/>
                <w:lang w:eastAsia="de-DE"/>
              </w:rPr>
            </w:pPr>
            <w:ins w:id="20676" w:author="Ross Norsworthy" w:date="2020-03-20T01:39:00Z">
              <w:r w:rsidRPr="00FC7CF3">
                <w:rPr>
                  <w:rFonts w:cstheme="minorHAnsi"/>
                  <w:sz w:val="20"/>
                  <w:lang w:eastAsia="de-DE"/>
                </w:rPr>
                <w:t>2: Network down</w:t>
              </w:r>
            </w:ins>
          </w:p>
        </w:tc>
      </w:tr>
      <w:tr w:rsidR="00063E85" w:rsidRPr="00A013FD" w14:paraId="66AC42C1" w14:textId="77777777" w:rsidTr="00BF604E">
        <w:trPr>
          <w:ins w:id="20677" w:author="Ross Norsworthy" w:date="2020-03-20T01:39:00Z"/>
        </w:trPr>
        <w:tc>
          <w:tcPr>
            <w:tcW w:w="988" w:type="dxa"/>
          </w:tcPr>
          <w:p w14:paraId="093C12AC" w14:textId="77777777" w:rsidR="00063E85" w:rsidRPr="00FC7CF3" w:rsidRDefault="00063E85" w:rsidP="00FC7CF3">
            <w:pPr>
              <w:spacing w:before="20" w:after="60"/>
              <w:rPr>
                <w:ins w:id="20678" w:author="Ross Norsworthy" w:date="2020-03-20T01:39:00Z"/>
                <w:rFonts w:cstheme="minorHAnsi"/>
                <w:sz w:val="20"/>
                <w:lang w:eastAsia="de-DE"/>
              </w:rPr>
            </w:pPr>
            <w:ins w:id="20679" w:author="Ross Norsworthy" w:date="2020-03-20T01:39:00Z">
              <w:r w:rsidRPr="00FC7CF3">
                <w:rPr>
                  <w:rFonts w:cstheme="minorHAnsi"/>
                  <w:sz w:val="20"/>
                  <w:lang w:eastAsia="de-DE"/>
                </w:rPr>
                <w:t>10</w:t>
              </w:r>
            </w:ins>
          </w:p>
        </w:tc>
        <w:tc>
          <w:tcPr>
            <w:tcW w:w="851" w:type="dxa"/>
          </w:tcPr>
          <w:p w14:paraId="3470933B" w14:textId="77777777" w:rsidR="00063E85" w:rsidRPr="00FC7CF3" w:rsidRDefault="00063E85" w:rsidP="00FC7CF3">
            <w:pPr>
              <w:spacing w:before="20" w:after="60"/>
              <w:rPr>
                <w:ins w:id="20680" w:author="Ross Norsworthy" w:date="2020-03-20T01:39:00Z"/>
                <w:rFonts w:cstheme="minorHAnsi"/>
                <w:sz w:val="20"/>
                <w:lang w:eastAsia="de-DE"/>
              </w:rPr>
            </w:pPr>
            <w:ins w:id="20681" w:author="Ross Norsworthy" w:date="2020-03-20T01:39:00Z">
              <w:r w:rsidRPr="00FC7CF3">
                <w:rPr>
                  <w:rFonts w:cstheme="minorHAnsi"/>
                  <w:sz w:val="20"/>
                  <w:lang w:eastAsia="de-DE"/>
                </w:rPr>
                <w:t>1</w:t>
              </w:r>
            </w:ins>
          </w:p>
        </w:tc>
        <w:tc>
          <w:tcPr>
            <w:tcW w:w="1701" w:type="dxa"/>
          </w:tcPr>
          <w:p w14:paraId="5DCD162C" w14:textId="77777777" w:rsidR="00063E85" w:rsidRPr="00FC7CF3" w:rsidRDefault="00063E85" w:rsidP="00FC7CF3">
            <w:pPr>
              <w:spacing w:before="20" w:after="60"/>
              <w:rPr>
                <w:ins w:id="20682" w:author="Ross Norsworthy" w:date="2020-03-20T01:39:00Z"/>
                <w:rFonts w:cstheme="minorHAnsi"/>
                <w:sz w:val="20"/>
                <w:lang w:eastAsia="de-DE"/>
              </w:rPr>
            </w:pPr>
            <w:ins w:id="20683" w:author="Ross Norsworthy" w:date="2020-03-20T01:39:00Z">
              <w:r w:rsidRPr="00FC7CF3">
                <w:rPr>
                  <w:rFonts w:cstheme="minorHAnsi"/>
                  <w:sz w:val="20"/>
                  <w:lang w:eastAsia="de-DE"/>
                </w:rPr>
                <w:t>ARQ/timeout limits</w:t>
              </w:r>
            </w:ins>
          </w:p>
        </w:tc>
        <w:tc>
          <w:tcPr>
            <w:tcW w:w="4808" w:type="dxa"/>
          </w:tcPr>
          <w:p w14:paraId="1FD88ABA" w14:textId="77777777" w:rsidR="00063E85" w:rsidRPr="00FC7CF3" w:rsidRDefault="00063E85" w:rsidP="00FC7CF3">
            <w:pPr>
              <w:spacing w:before="20" w:after="60"/>
              <w:rPr>
                <w:ins w:id="20684" w:author="Ross Norsworthy" w:date="2020-03-20T01:39:00Z"/>
                <w:rFonts w:cstheme="minorHAnsi"/>
                <w:sz w:val="20"/>
                <w:lang w:eastAsia="de-DE"/>
              </w:rPr>
            </w:pPr>
            <w:ins w:id="20685" w:author="Ross Norsworthy" w:date="2020-03-20T01:39:00Z">
              <w:r w:rsidRPr="00FC7CF3">
                <w:rPr>
                  <w:rFonts w:cstheme="minorHAnsi"/>
                  <w:sz w:val="20"/>
                  <w:lang w:eastAsia="de-DE"/>
                </w:rPr>
                <w:t>4 MSB Number of fragment retries</w:t>
              </w:r>
            </w:ins>
          </w:p>
          <w:p w14:paraId="514EB4E5" w14:textId="77777777" w:rsidR="00063E85" w:rsidRPr="00FC7CF3" w:rsidRDefault="00063E85" w:rsidP="00FC7CF3">
            <w:pPr>
              <w:spacing w:before="20" w:after="60"/>
              <w:rPr>
                <w:ins w:id="20686" w:author="Ross Norsworthy" w:date="2020-03-20T01:39:00Z"/>
                <w:rFonts w:cstheme="minorHAnsi"/>
                <w:sz w:val="20"/>
                <w:lang w:eastAsia="de-DE"/>
              </w:rPr>
            </w:pPr>
            <w:ins w:id="20687" w:author="Ross Norsworthy" w:date="2020-03-20T01:39:00Z">
              <w:r w:rsidRPr="00FC7CF3">
                <w:rPr>
                  <w:rFonts w:cstheme="minorHAnsi"/>
                  <w:sz w:val="20"/>
                  <w:lang w:eastAsia="de-DE"/>
                </w:rPr>
                <w:t>Default: 3 retries for a fragment.</w:t>
              </w:r>
            </w:ins>
          </w:p>
          <w:p w14:paraId="537E9F4A" w14:textId="77777777" w:rsidR="00063E85" w:rsidRPr="00FC7CF3" w:rsidRDefault="00063E85" w:rsidP="00FC7CF3">
            <w:pPr>
              <w:spacing w:before="20" w:after="60"/>
              <w:rPr>
                <w:ins w:id="20688" w:author="Ross Norsworthy" w:date="2020-03-20T01:39:00Z"/>
                <w:rFonts w:cstheme="minorHAnsi"/>
                <w:sz w:val="20"/>
                <w:lang w:eastAsia="de-DE"/>
              </w:rPr>
            </w:pPr>
          </w:p>
          <w:p w14:paraId="3BB1BB84" w14:textId="77777777" w:rsidR="00063E85" w:rsidRPr="00FC7CF3" w:rsidRDefault="00063E85" w:rsidP="00FC7CF3">
            <w:pPr>
              <w:spacing w:before="20" w:after="60"/>
              <w:rPr>
                <w:ins w:id="20689" w:author="Ross Norsworthy" w:date="2020-03-20T01:39:00Z"/>
                <w:rFonts w:cstheme="minorHAnsi"/>
                <w:sz w:val="20"/>
                <w:lang w:eastAsia="de-DE"/>
              </w:rPr>
            </w:pPr>
            <w:ins w:id="20690" w:author="Ross Norsworthy" w:date="2020-03-20T01:39:00Z">
              <w:r w:rsidRPr="00FC7CF3">
                <w:rPr>
                  <w:rFonts w:cstheme="minorHAnsi"/>
                  <w:sz w:val="20"/>
                  <w:lang w:eastAsia="de-DE"/>
                </w:rPr>
                <w:t>4 LSB: Timeout timer setting</w:t>
              </w:r>
            </w:ins>
          </w:p>
          <w:p w14:paraId="2C73846E" w14:textId="77777777" w:rsidR="00063E85" w:rsidRPr="00FC7CF3" w:rsidRDefault="00063E85" w:rsidP="00FC7CF3">
            <w:pPr>
              <w:spacing w:before="20" w:after="60"/>
              <w:rPr>
                <w:ins w:id="20691" w:author="Ross Norsworthy" w:date="2020-03-20T01:39:00Z"/>
                <w:rFonts w:cstheme="minorHAnsi"/>
                <w:sz w:val="20"/>
                <w:lang w:eastAsia="de-DE"/>
              </w:rPr>
            </w:pPr>
            <w:ins w:id="20692" w:author="Ross Norsworthy" w:date="2020-03-20T01:39:00Z">
              <w:r w:rsidRPr="00FC7CF3">
                <w:rPr>
                  <w:rFonts w:cstheme="minorHAnsi"/>
                  <w:sz w:val="20"/>
                  <w:lang w:eastAsia="de-DE"/>
                </w:rPr>
                <w:t>Reserved for future use. Default = 0.</w:t>
              </w:r>
            </w:ins>
          </w:p>
        </w:tc>
      </w:tr>
      <w:tr w:rsidR="00063E85" w:rsidRPr="00A013FD" w14:paraId="33CB8EF3" w14:textId="77777777" w:rsidTr="00BF604E">
        <w:trPr>
          <w:ins w:id="20693" w:author="Ross Norsworthy" w:date="2020-03-20T01:39:00Z"/>
        </w:trPr>
        <w:tc>
          <w:tcPr>
            <w:tcW w:w="988" w:type="dxa"/>
          </w:tcPr>
          <w:p w14:paraId="7989DB4C" w14:textId="77777777" w:rsidR="00063E85" w:rsidRPr="00FC7CF3" w:rsidRDefault="00063E85" w:rsidP="00FC7CF3">
            <w:pPr>
              <w:spacing w:before="20" w:after="60"/>
              <w:rPr>
                <w:ins w:id="20694" w:author="Ross Norsworthy" w:date="2020-03-20T01:39:00Z"/>
                <w:rFonts w:cstheme="minorHAnsi"/>
                <w:sz w:val="20"/>
                <w:lang w:eastAsia="de-DE"/>
              </w:rPr>
            </w:pPr>
            <w:ins w:id="20695" w:author="Ross Norsworthy" w:date="2020-03-20T01:39:00Z">
              <w:r w:rsidRPr="00FC7CF3">
                <w:rPr>
                  <w:rFonts w:cstheme="minorHAnsi"/>
                  <w:sz w:val="20"/>
                  <w:lang w:eastAsia="de-DE"/>
                </w:rPr>
                <w:t>11</w:t>
              </w:r>
            </w:ins>
          </w:p>
        </w:tc>
        <w:tc>
          <w:tcPr>
            <w:tcW w:w="851" w:type="dxa"/>
          </w:tcPr>
          <w:p w14:paraId="2B24619F" w14:textId="77777777" w:rsidR="00063E85" w:rsidRPr="00FC7CF3" w:rsidRDefault="00063E85" w:rsidP="00FC7CF3">
            <w:pPr>
              <w:spacing w:before="20" w:after="60"/>
              <w:rPr>
                <w:ins w:id="20696" w:author="Ross Norsworthy" w:date="2020-03-20T01:39:00Z"/>
                <w:rFonts w:cstheme="minorHAnsi"/>
                <w:sz w:val="20"/>
                <w:lang w:eastAsia="de-DE"/>
              </w:rPr>
            </w:pPr>
            <w:ins w:id="20697" w:author="Ross Norsworthy" w:date="2020-03-20T01:39:00Z">
              <w:r w:rsidRPr="00FC7CF3">
                <w:rPr>
                  <w:rFonts w:cstheme="minorHAnsi"/>
                  <w:sz w:val="20"/>
                  <w:lang w:eastAsia="de-DE"/>
                </w:rPr>
                <w:t>2</w:t>
              </w:r>
            </w:ins>
          </w:p>
        </w:tc>
        <w:tc>
          <w:tcPr>
            <w:tcW w:w="1701" w:type="dxa"/>
          </w:tcPr>
          <w:p w14:paraId="2DC1D53F" w14:textId="77777777" w:rsidR="00063E85" w:rsidRPr="00FC7CF3" w:rsidRDefault="00063E85" w:rsidP="00FC7CF3">
            <w:pPr>
              <w:spacing w:before="20" w:after="60"/>
              <w:rPr>
                <w:ins w:id="20698" w:author="Ross Norsworthy" w:date="2020-03-20T01:39:00Z"/>
                <w:rFonts w:cstheme="minorHAnsi"/>
                <w:sz w:val="20"/>
                <w:lang w:eastAsia="de-DE"/>
              </w:rPr>
            </w:pPr>
            <w:ins w:id="20699" w:author="Ross Norsworthy" w:date="2020-03-20T01:39:00Z">
              <w:r w:rsidRPr="00FC7CF3">
                <w:rPr>
                  <w:rFonts w:cstheme="minorHAnsi"/>
                  <w:sz w:val="20"/>
                  <w:lang w:eastAsia="de-DE"/>
                </w:rPr>
                <w:t>Bulletin Version number</w:t>
              </w:r>
            </w:ins>
          </w:p>
        </w:tc>
        <w:tc>
          <w:tcPr>
            <w:tcW w:w="4808" w:type="dxa"/>
          </w:tcPr>
          <w:p w14:paraId="001EAC7B" w14:textId="77777777" w:rsidR="00063E85" w:rsidRPr="00FC7CF3" w:rsidRDefault="00063E85" w:rsidP="00FC7CF3">
            <w:pPr>
              <w:spacing w:before="20" w:after="60"/>
              <w:rPr>
                <w:ins w:id="20700" w:author="Ross Norsworthy" w:date="2020-03-20T01:39:00Z"/>
                <w:rFonts w:cstheme="minorHAnsi"/>
                <w:sz w:val="20"/>
                <w:lang w:eastAsia="de-DE"/>
              </w:rPr>
            </w:pPr>
            <w:ins w:id="20701" w:author="Ross Norsworthy" w:date="2020-03-20T01:39:00Z">
              <w:r w:rsidRPr="00FC7CF3">
                <w:rPr>
                  <w:rFonts w:cstheme="minorHAnsi"/>
                  <w:sz w:val="20"/>
                  <w:lang w:eastAsia="de-DE"/>
                </w:rPr>
                <w:t>Maps to SBB version number.</w:t>
              </w:r>
            </w:ins>
          </w:p>
        </w:tc>
      </w:tr>
    </w:tbl>
    <w:p w14:paraId="2337D6D3" w14:textId="77777777" w:rsidR="00A013FD" w:rsidRPr="00A013FD" w:rsidRDefault="00A013FD" w:rsidP="00FC7CF3">
      <w:pPr>
        <w:pStyle w:val="Tablefin"/>
        <w:spacing w:before="20" w:after="60"/>
        <w:rPr>
          <w:ins w:id="20702" w:author="Ross Norsworthy" w:date="2020-03-20T01:39:00Z"/>
          <w:lang w:eastAsia="de-DE"/>
        </w:rPr>
      </w:pPr>
    </w:p>
    <w:p w14:paraId="303916A6" w14:textId="4EED764F" w:rsidR="00A013FD" w:rsidRPr="00A013FD" w:rsidRDefault="009A6B99" w:rsidP="00875779">
      <w:pPr>
        <w:pStyle w:val="Heading3"/>
        <w:rPr>
          <w:ins w:id="20703" w:author="Ross Norsworthy" w:date="2020-03-20T01:39:00Z"/>
          <w:rFonts w:eastAsiaTheme="minorHAnsi"/>
          <w:smallCaps/>
          <w:sz w:val="22"/>
          <w:szCs w:val="22"/>
          <w:lang w:eastAsia="de-DE"/>
        </w:rPr>
      </w:pPr>
      <w:bookmarkStart w:id="20704" w:name="_Toc35546035"/>
      <w:ins w:id="20705" w:author="Song, Xiaojing" w:date="2020-08-21T14:48:00Z">
        <w:del w:id="20706" w:author="USA Editor 2021" w:date="2021-01-05T13:11:00Z">
          <w:r w:rsidRPr="008E5459" w:rsidDel="008E5459">
            <w:rPr>
              <w:rFonts w:eastAsiaTheme="minorHAnsi"/>
              <w:highlight w:val="green"/>
              <w:lang w:eastAsia="de-DE"/>
            </w:rPr>
            <w:delText>D</w:delText>
          </w:r>
          <w:r w:rsidDel="008E5459">
            <w:rPr>
              <w:rFonts w:eastAsiaTheme="minorHAnsi"/>
              <w:lang w:eastAsia="de-DE"/>
            </w:rPr>
            <w:delText xml:space="preserve"> </w:delText>
          </w:r>
        </w:del>
      </w:ins>
      <w:ins w:id="20707" w:author="Song, Xiaojing" w:date="2020-08-24T16:06:00Z">
        <w:r w:rsidR="005D4C5E">
          <w:rPr>
            <w:rFonts w:eastAsiaTheme="minorHAnsi"/>
            <w:lang w:eastAsia="de-DE"/>
          </w:rPr>
          <w:t>3</w:t>
        </w:r>
      </w:ins>
      <w:ins w:id="20708" w:author="Song, Xiaojing" w:date="2020-08-21T14:48:00Z">
        <w:r>
          <w:rPr>
            <w:rFonts w:eastAsiaTheme="minorHAnsi"/>
            <w:lang w:eastAsia="de-DE"/>
          </w:rPr>
          <w:t>.10.3</w:t>
        </w:r>
        <w:r>
          <w:rPr>
            <w:rFonts w:eastAsiaTheme="minorHAnsi"/>
            <w:lang w:eastAsia="de-DE"/>
          </w:rPr>
          <w:tab/>
        </w:r>
      </w:ins>
      <w:ins w:id="20709" w:author="Ross Norsworthy" w:date="2020-03-20T01:39:00Z">
        <w:r w:rsidR="00A013FD" w:rsidRPr="00875779">
          <w:rPr>
            <w:rFonts w:eastAsiaTheme="minorHAnsi"/>
          </w:rPr>
          <w:t>Paging</w:t>
        </w:r>
        <w:bookmarkEnd w:id="20704"/>
      </w:ins>
    </w:p>
    <w:p w14:paraId="1926A869" w14:textId="77777777" w:rsidR="008E1B5D" w:rsidRDefault="00A013FD" w:rsidP="004954F5">
      <w:pPr>
        <w:pStyle w:val="TableNo"/>
        <w:rPr>
          <w:lang w:val="en-US"/>
        </w:rPr>
      </w:pPr>
      <w:bookmarkStart w:id="20710" w:name="_Toc35546169"/>
      <w:ins w:id="20711" w:author="Ross Norsworthy" w:date="2020-03-20T01:39:00Z">
        <w:r w:rsidRPr="00A013FD">
          <w:rPr>
            <w:lang w:val="en-US"/>
          </w:rPr>
          <w:t>Table 71</w:t>
        </w:r>
      </w:ins>
    </w:p>
    <w:p w14:paraId="7B179045" w14:textId="77777777" w:rsidR="00A013FD" w:rsidRPr="00A013FD" w:rsidRDefault="00A013FD" w:rsidP="003B4BCB">
      <w:pPr>
        <w:pStyle w:val="Tabletitle"/>
        <w:rPr>
          <w:ins w:id="20712" w:author="Ross Norsworthy" w:date="2020-03-20T01:39:00Z"/>
          <w:lang w:val="en-US"/>
        </w:rPr>
      </w:pPr>
      <w:ins w:id="20713" w:author="Ross Norsworthy" w:date="2020-03-20T01:39:00Z">
        <w:r w:rsidRPr="00A013FD">
          <w:rPr>
            <w:lang w:val="en-US"/>
          </w:rPr>
          <w:t xml:space="preserve"> Paging</w:t>
        </w:r>
        <w:bookmarkEnd w:id="20710"/>
      </w:ins>
    </w:p>
    <w:tbl>
      <w:tblPr>
        <w:tblStyle w:val="TableGrid"/>
        <w:tblW w:w="0" w:type="auto"/>
        <w:tblLook w:val="04A0" w:firstRow="1" w:lastRow="0" w:firstColumn="1" w:lastColumn="0" w:noHBand="0" w:noVBand="1"/>
      </w:tblPr>
      <w:tblGrid>
        <w:gridCol w:w="988"/>
        <w:gridCol w:w="851"/>
        <w:gridCol w:w="1781"/>
        <w:gridCol w:w="4808"/>
      </w:tblGrid>
      <w:tr w:rsidR="00063E85" w:rsidRPr="00A013FD" w14:paraId="5035B0F5" w14:textId="77777777" w:rsidTr="00BF604E">
        <w:trPr>
          <w:ins w:id="20714" w:author="Ross Norsworthy" w:date="2020-03-20T01:39:00Z"/>
        </w:trPr>
        <w:tc>
          <w:tcPr>
            <w:tcW w:w="988" w:type="dxa"/>
            <w:shd w:val="clear" w:color="auto" w:fill="4F81BD" w:themeFill="accent1"/>
          </w:tcPr>
          <w:p w14:paraId="520695E2" w14:textId="77777777" w:rsidR="00063E85" w:rsidRPr="00FC7CF3" w:rsidRDefault="00063E85" w:rsidP="00FC7CF3">
            <w:pPr>
              <w:spacing w:before="20" w:after="60"/>
              <w:rPr>
                <w:ins w:id="20715" w:author="Ross Norsworthy" w:date="2020-03-20T01:39:00Z"/>
                <w:rFonts w:ascii="Times New Roman Bold" w:hAnsi="Times New Roman Bold" w:cs="Times New Roman Bold"/>
                <w:b/>
                <w:sz w:val="20"/>
              </w:rPr>
            </w:pPr>
            <w:ins w:id="20716" w:author="Ross Norsworthy" w:date="2020-03-20T01:39:00Z">
              <w:r w:rsidRPr="00FC7CF3">
                <w:rPr>
                  <w:rFonts w:ascii="Times New Roman Bold" w:hAnsi="Times New Roman Bold" w:cs="Times New Roman Bold"/>
                  <w:b/>
                  <w:sz w:val="20"/>
                </w:rPr>
                <w:t>Field no</w:t>
              </w:r>
            </w:ins>
          </w:p>
        </w:tc>
        <w:tc>
          <w:tcPr>
            <w:tcW w:w="851" w:type="dxa"/>
            <w:shd w:val="clear" w:color="auto" w:fill="4F81BD" w:themeFill="accent1"/>
          </w:tcPr>
          <w:p w14:paraId="5C39BC49" w14:textId="77777777" w:rsidR="00063E85" w:rsidRPr="00FC7CF3" w:rsidRDefault="00063E85" w:rsidP="00FC7CF3">
            <w:pPr>
              <w:spacing w:before="20" w:after="60"/>
              <w:rPr>
                <w:ins w:id="20717" w:author="Ross Norsworthy" w:date="2020-03-20T01:39:00Z"/>
                <w:rFonts w:ascii="Times New Roman Bold" w:hAnsi="Times New Roman Bold" w:cs="Times New Roman Bold"/>
                <w:b/>
                <w:sz w:val="20"/>
              </w:rPr>
            </w:pPr>
            <w:ins w:id="20718" w:author="Ross Norsworthy" w:date="2020-03-20T01:39:00Z">
              <w:r w:rsidRPr="00FC7CF3">
                <w:rPr>
                  <w:rFonts w:ascii="Times New Roman Bold" w:hAnsi="Times New Roman Bold" w:cs="Times New Roman Bold"/>
                  <w:b/>
                  <w:sz w:val="20"/>
                </w:rPr>
                <w:t>Size (Bytes)</w:t>
              </w:r>
            </w:ins>
          </w:p>
        </w:tc>
        <w:tc>
          <w:tcPr>
            <w:tcW w:w="1781" w:type="dxa"/>
            <w:shd w:val="clear" w:color="auto" w:fill="4F81BD" w:themeFill="accent1"/>
          </w:tcPr>
          <w:p w14:paraId="2DF922CC" w14:textId="77777777" w:rsidR="00063E85" w:rsidRPr="00FC7CF3" w:rsidRDefault="00063E85" w:rsidP="00FC7CF3">
            <w:pPr>
              <w:spacing w:before="20" w:after="60"/>
              <w:rPr>
                <w:ins w:id="20719" w:author="Ross Norsworthy" w:date="2020-03-20T01:39:00Z"/>
                <w:rFonts w:ascii="Times New Roman Bold" w:hAnsi="Times New Roman Bold" w:cs="Times New Roman Bold"/>
                <w:b/>
                <w:sz w:val="20"/>
              </w:rPr>
            </w:pPr>
            <w:ins w:id="20720" w:author="Ross Norsworthy" w:date="2020-03-20T01:39:00Z">
              <w:r w:rsidRPr="00FC7CF3">
                <w:rPr>
                  <w:rFonts w:ascii="Times New Roman Bold" w:hAnsi="Times New Roman Bold" w:cs="Times New Roman Bold"/>
                  <w:b/>
                  <w:sz w:val="20"/>
                </w:rPr>
                <w:t>Function</w:t>
              </w:r>
            </w:ins>
          </w:p>
        </w:tc>
        <w:tc>
          <w:tcPr>
            <w:tcW w:w="4808" w:type="dxa"/>
            <w:shd w:val="clear" w:color="auto" w:fill="4F81BD" w:themeFill="accent1"/>
          </w:tcPr>
          <w:p w14:paraId="49B8C3A0" w14:textId="77777777" w:rsidR="00063E85" w:rsidRPr="00FC7CF3" w:rsidRDefault="00063E85" w:rsidP="00FC7CF3">
            <w:pPr>
              <w:spacing w:before="20" w:after="60"/>
              <w:rPr>
                <w:ins w:id="20721" w:author="Ross Norsworthy" w:date="2020-03-20T01:39:00Z"/>
                <w:rFonts w:ascii="Times New Roman Bold" w:hAnsi="Times New Roman Bold" w:cs="Times New Roman Bold"/>
                <w:b/>
                <w:sz w:val="20"/>
              </w:rPr>
            </w:pPr>
            <w:ins w:id="20722" w:author="Ross Norsworthy" w:date="2020-03-20T01:39:00Z">
              <w:r w:rsidRPr="00FC7CF3">
                <w:rPr>
                  <w:rFonts w:ascii="Times New Roman Bold" w:hAnsi="Times New Roman Bold" w:cs="Times New Roman Bold"/>
                  <w:b/>
                  <w:sz w:val="20"/>
                </w:rPr>
                <w:t>Content</w:t>
              </w:r>
            </w:ins>
          </w:p>
        </w:tc>
      </w:tr>
      <w:tr w:rsidR="00063E85" w:rsidRPr="00A013FD" w14:paraId="38C876B9" w14:textId="77777777" w:rsidTr="00BF604E">
        <w:trPr>
          <w:ins w:id="20723" w:author="Ross Norsworthy" w:date="2020-03-20T01:39:00Z"/>
        </w:trPr>
        <w:tc>
          <w:tcPr>
            <w:tcW w:w="988" w:type="dxa"/>
          </w:tcPr>
          <w:p w14:paraId="36D28D0F" w14:textId="77777777" w:rsidR="00063E85" w:rsidRPr="00FC7CF3" w:rsidRDefault="00063E85" w:rsidP="00FC7CF3">
            <w:pPr>
              <w:spacing w:before="20" w:after="60"/>
              <w:rPr>
                <w:ins w:id="20724" w:author="Ross Norsworthy" w:date="2020-03-20T01:39:00Z"/>
                <w:sz w:val="20"/>
                <w:lang w:eastAsia="de-DE"/>
              </w:rPr>
            </w:pPr>
            <w:ins w:id="20725" w:author="Ross Norsworthy" w:date="2020-03-20T01:39:00Z">
              <w:r w:rsidRPr="00FC7CF3">
                <w:rPr>
                  <w:sz w:val="20"/>
                  <w:lang w:eastAsia="de-DE"/>
                </w:rPr>
                <w:t>1</w:t>
              </w:r>
            </w:ins>
          </w:p>
        </w:tc>
        <w:tc>
          <w:tcPr>
            <w:tcW w:w="851" w:type="dxa"/>
          </w:tcPr>
          <w:p w14:paraId="5A389AA5" w14:textId="77777777" w:rsidR="00063E85" w:rsidRPr="00FC7CF3" w:rsidRDefault="00063E85" w:rsidP="00FC7CF3">
            <w:pPr>
              <w:spacing w:before="20" w:after="60"/>
              <w:rPr>
                <w:ins w:id="20726" w:author="Ross Norsworthy" w:date="2020-03-20T01:39:00Z"/>
                <w:sz w:val="20"/>
                <w:lang w:eastAsia="de-DE"/>
              </w:rPr>
            </w:pPr>
            <w:ins w:id="20727" w:author="Ross Norsworthy" w:date="2020-03-20T01:39:00Z">
              <w:r w:rsidRPr="00FC7CF3">
                <w:rPr>
                  <w:sz w:val="20"/>
                  <w:lang w:eastAsia="de-DE"/>
                </w:rPr>
                <w:t>1</w:t>
              </w:r>
            </w:ins>
          </w:p>
        </w:tc>
        <w:tc>
          <w:tcPr>
            <w:tcW w:w="1781" w:type="dxa"/>
          </w:tcPr>
          <w:p w14:paraId="489190DF" w14:textId="77777777" w:rsidR="00063E85" w:rsidRPr="00FC7CF3" w:rsidRDefault="00063E85" w:rsidP="00FC7CF3">
            <w:pPr>
              <w:spacing w:before="20" w:after="60"/>
              <w:rPr>
                <w:ins w:id="20728" w:author="Ross Norsworthy" w:date="2020-03-20T01:39:00Z"/>
                <w:sz w:val="20"/>
                <w:lang w:eastAsia="de-DE"/>
              </w:rPr>
            </w:pPr>
            <w:ins w:id="20729" w:author="Ross Norsworthy" w:date="2020-03-20T01:39:00Z">
              <w:r w:rsidRPr="00FC7CF3">
                <w:rPr>
                  <w:sz w:val="20"/>
                  <w:lang w:eastAsia="de-DE"/>
                </w:rPr>
                <w:t>Type</w:t>
              </w:r>
            </w:ins>
          </w:p>
        </w:tc>
        <w:tc>
          <w:tcPr>
            <w:tcW w:w="4808" w:type="dxa"/>
          </w:tcPr>
          <w:p w14:paraId="136F8831" w14:textId="349BD8E7" w:rsidR="00063E85" w:rsidRPr="00FC7CF3" w:rsidRDefault="00063E85" w:rsidP="00FC7CF3">
            <w:pPr>
              <w:spacing w:before="20" w:after="60"/>
              <w:rPr>
                <w:ins w:id="20730" w:author="Ross Norsworthy" w:date="2020-03-20T01:39:00Z"/>
                <w:sz w:val="20"/>
                <w:lang w:eastAsia="de-DE"/>
              </w:rPr>
            </w:pPr>
            <w:ins w:id="20731" w:author="USA Editor 2021" w:date="2021-01-20T13:16:00Z">
              <w:r w:rsidRPr="00B92599">
                <w:rPr>
                  <w:sz w:val="20"/>
                  <w:highlight w:val="green"/>
                  <w:lang w:eastAsia="de-DE"/>
                </w:rPr>
                <w:t>Type = 11</w:t>
              </w:r>
            </w:ins>
          </w:p>
        </w:tc>
      </w:tr>
      <w:tr w:rsidR="00063E85" w:rsidRPr="00A013FD" w14:paraId="2DFF913B" w14:textId="77777777" w:rsidTr="00BF604E">
        <w:trPr>
          <w:ins w:id="20732" w:author="Ross Norsworthy" w:date="2020-03-20T01:39:00Z"/>
        </w:trPr>
        <w:tc>
          <w:tcPr>
            <w:tcW w:w="988" w:type="dxa"/>
          </w:tcPr>
          <w:p w14:paraId="7D7F7683" w14:textId="77777777" w:rsidR="00063E85" w:rsidRPr="00FC7CF3" w:rsidRDefault="00063E85" w:rsidP="00FC7CF3">
            <w:pPr>
              <w:spacing w:before="20" w:after="60"/>
              <w:rPr>
                <w:ins w:id="20733" w:author="Ross Norsworthy" w:date="2020-03-20T01:39:00Z"/>
                <w:sz w:val="20"/>
                <w:lang w:eastAsia="de-DE"/>
              </w:rPr>
            </w:pPr>
            <w:ins w:id="20734" w:author="Ross Norsworthy" w:date="2020-03-20T01:39:00Z">
              <w:r w:rsidRPr="00FC7CF3">
                <w:rPr>
                  <w:sz w:val="20"/>
                  <w:lang w:eastAsia="de-DE"/>
                </w:rPr>
                <w:t>2</w:t>
              </w:r>
            </w:ins>
          </w:p>
        </w:tc>
        <w:tc>
          <w:tcPr>
            <w:tcW w:w="851" w:type="dxa"/>
          </w:tcPr>
          <w:p w14:paraId="7B625D63" w14:textId="77777777" w:rsidR="00063E85" w:rsidRPr="00FC7CF3" w:rsidRDefault="00063E85" w:rsidP="00FC7CF3">
            <w:pPr>
              <w:spacing w:before="20" w:after="60"/>
              <w:rPr>
                <w:ins w:id="20735" w:author="Ross Norsworthy" w:date="2020-03-20T01:39:00Z"/>
                <w:sz w:val="20"/>
                <w:lang w:eastAsia="de-DE"/>
              </w:rPr>
            </w:pPr>
            <w:ins w:id="20736" w:author="Ross Norsworthy" w:date="2020-03-20T01:39:00Z">
              <w:r w:rsidRPr="00FC7CF3">
                <w:rPr>
                  <w:sz w:val="20"/>
                  <w:lang w:eastAsia="de-DE"/>
                </w:rPr>
                <w:t>2</w:t>
              </w:r>
            </w:ins>
          </w:p>
        </w:tc>
        <w:tc>
          <w:tcPr>
            <w:tcW w:w="1781" w:type="dxa"/>
          </w:tcPr>
          <w:p w14:paraId="07A58F83" w14:textId="77777777" w:rsidR="00063E85" w:rsidRPr="00FC7CF3" w:rsidRDefault="00063E85" w:rsidP="00FC7CF3">
            <w:pPr>
              <w:spacing w:before="20" w:after="60"/>
              <w:rPr>
                <w:ins w:id="20737" w:author="Ross Norsworthy" w:date="2020-03-20T01:39:00Z"/>
                <w:sz w:val="20"/>
                <w:lang w:eastAsia="de-DE"/>
              </w:rPr>
            </w:pPr>
            <w:ins w:id="20738" w:author="Ross Norsworthy" w:date="2020-03-20T01:39:00Z">
              <w:r w:rsidRPr="00FC7CF3">
                <w:rPr>
                  <w:sz w:val="20"/>
                  <w:lang w:eastAsia="de-DE"/>
                </w:rPr>
                <w:t>Payload size</w:t>
              </w:r>
            </w:ins>
          </w:p>
        </w:tc>
        <w:tc>
          <w:tcPr>
            <w:tcW w:w="4808" w:type="dxa"/>
          </w:tcPr>
          <w:p w14:paraId="0ADE430D" w14:textId="77777777" w:rsidR="00063E85" w:rsidRDefault="00063E85" w:rsidP="00FC7CF3">
            <w:pPr>
              <w:spacing w:before="20" w:after="60"/>
              <w:rPr>
                <w:ins w:id="20739" w:author="USA Editor 2021" w:date="2021-01-20T13:16:00Z"/>
                <w:sz w:val="20"/>
                <w:lang w:eastAsia="de-DE"/>
              </w:rPr>
            </w:pPr>
            <w:ins w:id="20740" w:author="Ross Norsworthy" w:date="2020-03-20T01:39:00Z">
              <w:r w:rsidRPr="00FC7CF3">
                <w:rPr>
                  <w:sz w:val="20"/>
                  <w:lang w:eastAsia="de-DE"/>
                </w:rPr>
                <w:t>Size of fields 3 to 10.</w:t>
              </w:r>
            </w:ins>
          </w:p>
          <w:p w14:paraId="757F4178" w14:textId="4B55EF2D" w:rsidR="00063E85" w:rsidRPr="00FC7CF3" w:rsidRDefault="00063E85" w:rsidP="00FC7CF3">
            <w:pPr>
              <w:spacing w:before="20" w:after="60"/>
              <w:rPr>
                <w:ins w:id="20741" w:author="Ross Norsworthy" w:date="2020-03-20T01:39:00Z"/>
                <w:sz w:val="20"/>
                <w:lang w:eastAsia="de-DE"/>
              </w:rPr>
            </w:pPr>
            <w:ins w:id="20742" w:author="USA Editor 2021" w:date="2021-01-20T13:16:00Z">
              <w:r w:rsidRPr="00B92599">
                <w:rPr>
                  <w:sz w:val="20"/>
                  <w:highlight w:val="green"/>
                  <w:lang w:eastAsia="de-DE"/>
                </w:rPr>
                <w:t>Payloa</w:t>
              </w:r>
            </w:ins>
            <w:ins w:id="20743" w:author="USA Editor 2021" w:date="2021-01-20T13:17:00Z">
              <w:r w:rsidRPr="00B92599">
                <w:rPr>
                  <w:sz w:val="20"/>
                  <w:highlight w:val="green"/>
                  <w:lang w:eastAsia="de-DE"/>
                </w:rPr>
                <w:t>d size = 32</w:t>
              </w:r>
            </w:ins>
          </w:p>
        </w:tc>
      </w:tr>
      <w:tr w:rsidR="00063E85" w:rsidRPr="00A013FD" w14:paraId="49876A61" w14:textId="77777777" w:rsidTr="00BF604E">
        <w:trPr>
          <w:ins w:id="20744" w:author="Ross Norsworthy" w:date="2020-03-20T01:39:00Z"/>
        </w:trPr>
        <w:tc>
          <w:tcPr>
            <w:tcW w:w="988" w:type="dxa"/>
          </w:tcPr>
          <w:p w14:paraId="407348FE" w14:textId="77777777" w:rsidR="00063E85" w:rsidRPr="00FC7CF3" w:rsidRDefault="00063E85" w:rsidP="00FC7CF3">
            <w:pPr>
              <w:spacing w:before="20" w:after="60"/>
              <w:rPr>
                <w:ins w:id="20745" w:author="Ross Norsworthy" w:date="2020-03-20T01:39:00Z"/>
                <w:sz w:val="20"/>
                <w:lang w:eastAsia="de-DE"/>
              </w:rPr>
            </w:pPr>
            <w:ins w:id="20746" w:author="Ross Norsworthy" w:date="2020-03-20T01:39:00Z">
              <w:r w:rsidRPr="00FC7CF3">
                <w:rPr>
                  <w:sz w:val="20"/>
                  <w:lang w:eastAsia="de-DE"/>
                </w:rPr>
                <w:t>3</w:t>
              </w:r>
            </w:ins>
          </w:p>
        </w:tc>
        <w:tc>
          <w:tcPr>
            <w:tcW w:w="851" w:type="dxa"/>
          </w:tcPr>
          <w:p w14:paraId="7B1FC6E2" w14:textId="77777777" w:rsidR="00063E85" w:rsidRPr="00FC7CF3" w:rsidRDefault="00063E85" w:rsidP="00FC7CF3">
            <w:pPr>
              <w:spacing w:before="20" w:after="60"/>
              <w:rPr>
                <w:ins w:id="20747" w:author="Ross Norsworthy" w:date="2020-03-20T01:39:00Z"/>
                <w:sz w:val="20"/>
                <w:lang w:eastAsia="de-DE"/>
              </w:rPr>
            </w:pPr>
            <w:ins w:id="20748" w:author="Ross Norsworthy" w:date="2020-03-20T01:39:00Z">
              <w:r w:rsidRPr="00FC7CF3">
                <w:rPr>
                  <w:sz w:val="20"/>
                  <w:lang w:eastAsia="de-DE"/>
                </w:rPr>
                <w:t>4</w:t>
              </w:r>
            </w:ins>
          </w:p>
        </w:tc>
        <w:tc>
          <w:tcPr>
            <w:tcW w:w="1781" w:type="dxa"/>
          </w:tcPr>
          <w:p w14:paraId="0D1DC963" w14:textId="77777777" w:rsidR="00063E85" w:rsidRPr="00FC7CF3" w:rsidRDefault="00063E85" w:rsidP="00FC7CF3">
            <w:pPr>
              <w:spacing w:before="20" w:after="60"/>
              <w:rPr>
                <w:ins w:id="20749" w:author="Ross Norsworthy" w:date="2020-03-20T01:39:00Z"/>
                <w:sz w:val="20"/>
                <w:lang w:eastAsia="de-DE"/>
              </w:rPr>
            </w:pPr>
            <w:ins w:id="20750" w:author="Ross Norsworthy" w:date="2020-03-20T01:39:00Z">
              <w:r w:rsidRPr="00FC7CF3">
                <w:rPr>
                  <w:sz w:val="20"/>
                  <w:lang w:eastAsia="de-DE"/>
                </w:rPr>
                <w:t>Ship 1 Station ID</w:t>
              </w:r>
            </w:ins>
          </w:p>
        </w:tc>
        <w:tc>
          <w:tcPr>
            <w:tcW w:w="4808" w:type="dxa"/>
          </w:tcPr>
          <w:p w14:paraId="4AC3830D" w14:textId="42E19F31" w:rsidR="00063E85" w:rsidRPr="00FC7CF3" w:rsidRDefault="00063E85" w:rsidP="00FC7CF3">
            <w:pPr>
              <w:spacing w:before="20" w:after="60"/>
              <w:rPr>
                <w:ins w:id="20751" w:author="Ross Norsworthy" w:date="2020-03-20T01:39:00Z"/>
                <w:sz w:val="20"/>
                <w:lang w:eastAsia="de-DE"/>
              </w:rPr>
            </w:pPr>
            <w:ins w:id="20752" w:author="Ross Norsworthy" w:date="2020-03-20T01:39:00Z">
              <w:r w:rsidRPr="00FC7CF3">
                <w:rPr>
                  <w:sz w:val="20"/>
                </w:rPr>
                <w:t xml:space="preserve">The Unique Identifier of the receiving station, as described in </w:t>
              </w:r>
              <w:del w:id="20753" w:author="USA Editor 2021" w:date="2021-01-05T13:11:00Z">
                <w:r w:rsidRPr="008E5459" w:rsidDel="008E5459">
                  <w:rPr>
                    <w:sz w:val="20"/>
                    <w:highlight w:val="green"/>
                    <w:rPrChange w:id="20754" w:author="USA Editor 2021" w:date="2021-01-05T13:11:00Z">
                      <w:rPr>
                        <w:sz w:val="20"/>
                      </w:rPr>
                    </w:rPrChange>
                  </w:rPr>
                  <w:delText>section</w:delText>
                </w:r>
              </w:del>
            </w:ins>
            <w:ins w:id="20755" w:author="USA Editor 2021" w:date="2021-01-05T13:15:00Z">
              <w:r>
                <w:rPr>
                  <w:sz w:val="20"/>
                  <w:highlight w:val="green"/>
                </w:rPr>
                <w:t xml:space="preserve">Annex </w:t>
              </w:r>
              <w:r w:rsidRPr="00E7728F">
                <w:rPr>
                  <w:sz w:val="20"/>
                  <w:highlight w:val="green"/>
                </w:rPr>
                <w:t xml:space="preserve">1 </w:t>
              </w:r>
            </w:ins>
            <w:ins w:id="20756" w:author="USA Editor 2021" w:date="2021-01-05T13:11:00Z">
              <w:r w:rsidRPr="00E7728F">
                <w:rPr>
                  <w:highlight w:val="green"/>
                  <w:lang w:val="en-US" w:eastAsia="ja-JP"/>
                </w:rPr>
                <w:t>§</w:t>
              </w:r>
            </w:ins>
            <w:ins w:id="20757" w:author="Ross Norsworthy" w:date="2020-03-20T01:39:00Z">
              <w:r w:rsidRPr="00E7728F">
                <w:rPr>
                  <w:sz w:val="20"/>
                  <w:highlight w:val="green"/>
                </w:rPr>
                <w:t xml:space="preserve"> </w:t>
              </w:r>
            </w:ins>
            <w:ins w:id="20758" w:author="Johnny Schultz" w:date="2020-04-17T12:55:00Z">
              <w:del w:id="20759" w:author="USA Editor 2021" w:date="2021-01-05T13:16:00Z">
                <w:r w:rsidRPr="00E7728F" w:rsidDel="008E5459">
                  <w:rPr>
                    <w:sz w:val="20"/>
                    <w:highlight w:val="green"/>
                  </w:rPr>
                  <w:delText>3</w:delText>
                </w:r>
              </w:del>
            </w:ins>
            <w:ins w:id="20760" w:author="USA Editor 2021" w:date="2021-01-05T13:16:00Z">
              <w:r w:rsidRPr="00E7728F">
                <w:rPr>
                  <w:sz w:val="20"/>
                  <w:highlight w:val="green"/>
                </w:rPr>
                <w:t>2</w:t>
              </w:r>
            </w:ins>
            <w:ins w:id="20761" w:author="Johnny Schultz" w:date="2020-04-17T12:55:00Z">
              <w:r w:rsidRPr="00E7728F">
                <w:rPr>
                  <w:sz w:val="20"/>
                  <w:highlight w:val="green"/>
                </w:rPr>
                <w:t>.4</w:t>
              </w:r>
            </w:ins>
            <w:ins w:id="20762" w:author="Ross Norsworthy" w:date="2020-03-20T01:39:00Z">
              <w:del w:id="20763" w:author="Johnny Schultz" w:date="2020-04-17T12:55:00Z">
                <w:r w:rsidRPr="00E7728F">
                  <w:rPr>
                    <w:sz w:val="20"/>
                    <w:highlight w:val="green"/>
                  </w:rPr>
                  <w:delText>1</w:delText>
                </w:r>
              </w:del>
            </w:ins>
            <w:ins w:id="20764" w:author="USA Editor 2021" w:date="2021-01-05T13:49:00Z">
              <w:r w:rsidRPr="00E7728F">
                <w:rPr>
                  <w:sz w:val="20"/>
                  <w:highlight w:val="green"/>
                </w:rPr>
                <w:t>, Annex 1</w:t>
              </w:r>
            </w:ins>
            <w:ins w:id="20765" w:author="Ross Norsworthy" w:date="2020-03-20T01:39:00Z">
              <w:r w:rsidRPr="00FC7CF3">
                <w:rPr>
                  <w:sz w:val="20"/>
                </w:rPr>
                <w:t>.</w:t>
              </w:r>
            </w:ins>
          </w:p>
        </w:tc>
      </w:tr>
      <w:tr w:rsidR="00063E85" w:rsidRPr="00A013FD" w14:paraId="30574039" w14:textId="77777777" w:rsidTr="00BF604E">
        <w:trPr>
          <w:ins w:id="20766" w:author="Ross Norsworthy" w:date="2020-03-20T01:39:00Z"/>
        </w:trPr>
        <w:tc>
          <w:tcPr>
            <w:tcW w:w="988" w:type="dxa"/>
          </w:tcPr>
          <w:p w14:paraId="6B08F137" w14:textId="77777777" w:rsidR="00063E85" w:rsidRPr="00FC7CF3" w:rsidRDefault="00063E85" w:rsidP="00FC7CF3">
            <w:pPr>
              <w:spacing w:before="20" w:after="60"/>
              <w:rPr>
                <w:ins w:id="20767" w:author="Ross Norsworthy" w:date="2020-03-20T01:39:00Z"/>
                <w:sz w:val="20"/>
                <w:lang w:eastAsia="de-DE"/>
              </w:rPr>
            </w:pPr>
            <w:ins w:id="20768" w:author="Ross Norsworthy" w:date="2020-03-20T01:39:00Z">
              <w:r w:rsidRPr="00FC7CF3">
                <w:rPr>
                  <w:sz w:val="20"/>
                  <w:lang w:eastAsia="de-DE"/>
                </w:rPr>
                <w:t>4</w:t>
              </w:r>
            </w:ins>
          </w:p>
        </w:tc>
        <w:tc>
          <w:tcPr>
            <w:tcW w:w="851" w:type="dxa"/>
          </w:tcPr>
          <w:p w14:paraId="076B2FDE" w14:textId="77777777" w:rsidR="00063E85" w:rsidRPr="00FC7CF3" w:rsidRDefault="00063E85" w:rsidP="00FC7CF3">
            <w:pPr>
              <w:spacing w:before="20" w:after="60"/>
              <w:rPr>
                <w:ins w:id="20769" w:author="Ross Norsworthy" w:date="2020-03-20T01:39:00Z"/>
                <w:sz w:val="20"/>
                <w:lang w:eastAsia="de-DE"/>
              </w:rPr>
            </w:pPr>
            <w:ins w:id="20770" w:author="Ross Norsworthy" w:date="2020-03-20T01:39:00Z">
              <w:r w:rsidRPr="00FC7CF3">
                <w:rPr>
                  <w:sz w:val="20"/>
                  <w:lang w:eastAsia="de-DE"/>
                </w:rPr>
                <w:t>4</w:t>
              </w:r>
            </w:ins>
          </w:p>
        </w:tc>
        <w:tc>
          <w:tcPr>
            <w:tcW w:w="1781" w:type="dxa"/>
          </w:tcPr>
          <w:p w14:paraId="361815D7" w14:textId="77777777" w:rsidR="00063E85" w:rsidRPr="00FC7CF3" w:rsidRDefault="00063E85" w:rsidP="00FC7CF3">
            <w:pPr>
              <w:spacing w:before="20" w:after="60"/>
              <w:rPr>
                <w:ins w:id="20771" w:author="Ross Norsworthy" w:date="2020-03-20T01:39:00Z"/>
                <w:sz w:val="20"/>
                <w:lang w:eastAsia="de-DE"/>
              </w:rPr>
            </w:pPr>
            <w:ins w:id="20772" w:author="Ross Norsworthy" w:date="2020-03-20T01:39:00Z">
              <w:r w:rsidRPr="00FC7CF3">
                <w:rPr>
                  <w:sz w:val="20"/>
                  <w:lang w:eastAsia="de-DE"/>
                </w:rPr>
                <w:t>Ship 2 Station ID</w:t>
              </w:r>
            </w:ins>
          </w:p>
        </w:tc>
        <w:tc>
          <w:tcPr>
            <w:tcW w:w="4808" w:type="dxa"/>
          </w:tcPr>
          <w:p w14:paraId="550AA9CD" w14:textId="5DFF22FB" w:rsidR="00063E85" w:rsidRPr="00FC7CF3" w:rsidRDefault="00063E85" w:rsidP="00FC7CF3">
            <w:pPr>
              <w:spacing w:before="20" w:after="60"/>
              <w:rPr>
                <w:ins w:id="20773" w:author="Ross Norsworthy" w:date="2020-03-20T01:39:00Z"/>
                <w:sz w:val="20"/>
              </w:rPr>
            </w:pPr>
            <w:ins w:id="20774" w:author="Ross Norsworthy" w:date="2020-03-20T01:39:00Z">
              <w:r w:rsidRPr="00FC7CF3">
                <w:rPr>
                  <w:sz w:val="20"/>
                </w:rPr>
                <w:t xml:space="preserve">The Unique Identifier of the receiving station, as described in </w:t>
              </w:r>
              <w:del w:id="20775" w:author="USA Editor 2021" w:date="2021-01-05T13:11:00Z">
                <w:r w:rsidRPr="008E5459" w:rsidDel="008E5459">
                  <w:rPr>
                    <w:sz w:val="20"/>
                    <w:highlight w:val="green"/>
                    <w:rPrChange w:id="20776" w:author="USA Editor 2021" w:date="2021-01-05T13:16:00Z">
                      <w:rPr>
                        <w:sz w:val="20"/>
                      </w:rPr>
                    </w:rPrChange>
                  </w:rPr>
                  <w:delText>section</w:delText>
                </w:r>
              </w:del>
            </w:ins>
            <w:ins w:id="20777" w:author="USA Editor 2021" w:date="2021-01-05T13:16:00Z">
              <w:r w:rsidRPr="008E5459">
                <w:rPr>
                  <w:sz w:val="20"/>
                  <w:highlight w:val="green"/>
                </w:rPr>
                <w:t xml:space="preserve">Annex 1 </w:t>
              </w:r>
            </w:ins>
            <w:ins w:id="20778" w:author="USA Editor 2021" w:date="2021-01-05T13:11:00Z">
              <w:r w:rsidRPr="00E7728F">
                <w:rPr>
                  <w:highlight w:val="green"/>
                  <w:lang w:val="en-US" w:eastAsia="ja-JP"/>
                </w:rPr>
                <w:t>§</w:t>
              </w:r>
            </w:ins>
            <w:ins w:id="20779" w:author="Ross Norsworthy" w:date="2020-03-20T01:39:00Z">
              <w:r w:rsidRPr="00E7728F">
                <w:rPr>
                  <w:sz w:val="20"/>
                  <w:highlight w:val="green"/>
                </w:rPr>
                <w:t xml:space="preserve"> </w:t>
              </w:r>
            </w:ins>
            <w:ins w:id="20780" w:author="Johnny Schultz" w:date="2020-04-17T12:55:00Z">
              <w:del w:id="20781" w:author="USA Editor 2021" w:date="2021-01-05T13:16:00Z">
                <w:r w:rsidRPr="00E7728F" w:rsidDel="008E5459">
                  <w:rPr>
                    <w:sz w:val="20"/>
                    <w:highlight w:val="green"/>
                  </w:rPr>
                  <w:delText>3</w:delText>
                </w:r>
              </w:del>
            </w:ins>
            <w:ins w:id="20782" w:author="USA Editor 2021" w:date="2021-01-05T13:16:00Z">
              <w:r w:rsidRPr="00E7728F">
                <w:rPr>
                  <w:sz w:val="20"/>
                  <w:highlight w:val="green"/>
                </w:rPr>
                <w:t>2</w:t>
              </w:r>
            </w:ins>
            <w:ins w:id="20783" w:author="Johnny Schultz" w:date="2020-04-17T12:55:00Z">
              <w:r w:rsidRPr="00E7728F">
                <w:rPr>
                  <w:sz w:val="20"/>
                  <w:highlight w:val="green"/>
                </w:rPr>
                <w:t>.4</w:t>
              </w:r>
            </w:ins>
            <w:ins w:id="20784" w:author="Ross Norsworthy" w:date="2020-03-20T01:39:00Z">
              <w:del w:id="20785" w:author="Johnny Schultz" w:date="2020-04-17T12:55:00Z">
                <w:r w:rsidRPr="00E7728F">
                  <w:rPr>
                    <w:sz w:val="20"/>
                    <w:highlight w:val="green"/>
                  </w:rPr>
                  <w:delText>1</w:delText>
                </w:r>
              </w:del>
            </w:ins>
            <w:ins w:id="20786" w:author="USA Editor 2021" w:date="2021-01-05T13:49:00Z">
              <w:r w:rsidRPr="00E7728F">
                <w:rPr>
                  <w:sz w:val="20"/>
                  <w:highlight w:val="green"/>
                </w:rPr>
                <w:t>, Annex 1</w:t>
              </w:r>
            </w:ins>
            <w:ins w:id="20787" w:author="Ross Norsworthy" w:date="2020-03-20T01:39:00Z">
              <w:r w:rsidRPr="00FC7CF3">
                <w:rPr>
                  <w:sz w:val="20"/>
                </w:rPr>
                <w:t>.</w:t>
              </w:r>
            </w:ins>
          </w:p>
          <w:p w14:paraId="15210F5E" w14:textId="77777777" w:rsidR="00063E85" w:rsidRPr="00FC7CF3" w:rsidRDefault="00063E85" w:rsidP="00FC7CF3">
            <w:pPr>
              <w:spacing w:before="20" w:after="60"/>
              <w:rPr>
                <w:ins w:id="20788" w:author="Ross Norsworthy" w:date="2020-03-20T01:39:00Z"/>
                <w:sz w:val="20"/>
                <w:lang w:eastAsia="de-DE"/>
              </w:rPr>
            </w:pPr>
            <w:ins w:id="20789" w:author="Ross Norsworthy" w:date="2020-03-20T01:39:00Z">
              <w:r w:rsidRPr="00FC7CF3">
                <w:rPr>
                  <w:sz w:val="20"/>
                </w:rPr>
                <w:t>Set to 0 when empty.</w:t>
              </w:r>
            </w:ins>
          </w:p>
        </w:tc>
      </w:tr>
      <w:tr w:rsidR="00063E85" w:rsidRPr="00A013FD" w14:paraId="3FBDF2D7" w14:textId="77777777" w:rsidTr="00BF604E">
        <w:trPr>
          <w:ins w:id="20790" w:author="Ross Norsworthy" w:date="2020-03-20T01:39:00Z"/>
        </w:trPr>
        <w:tc>
          <w:tcPr>
            <w:tcW w:w="988" w:type="dxa"/>
          </w:tcPr>
          <w:p w14:paraId="1E479197" w14:textId="77777777" w:rsidR="00063E85" w:rsidRPr="00FC7CF3" w:rsidRDefault="00063E85" w:rsidP="00FC7CF3">
            <w:pPr>
              <w:spacing w:before="20" w:after="60"/>
              <w:rPr>
                <w:ins w:id="20791" w:author="Ross Norsworthy" w:date="2020-03-20T01:39:00Z"/>
                <w:sz w:val="20"/>
                <w:lang w:eastAsia="de-DE"/>
              </w:rPr>
            </w:pPr>
            <w:ins w:id="20792" w:author="Ross Norsworthy" w:date="2020-03-20T01:39:00Z">
              <w:r w:rsidRPr="00FC7CF3">
                <w:rPr>
                  <w:sz w:val="20"/>
                  <w:lang w:eastAsia="de-DE"/>
                </w:rPr>
                <w:t>5</w:t>
              </w:r>
            </w:ins>
          </w:p>
        </w:tc>
        <w:tc>
          <w:tcPr>
            <w:tcW w:w="851" w:type="dxa"/>
          </w:tcPr>
          <w:p w14:paraId="056D7476" w14:textId="77777777" w:rsidR="00063E85" w:rsidRPr="00FC7CF3" w:rsidRDefault="00063E85" w:rsidP="00FC7CF3">
            <w:pPr>
              <w:spacing w:before="20" w:after="60"/>
              <w:rPr>
                <w:ins w:id="20793" w:author="Ross Norsworthy" w:date="2020-03-20T01:39:00Z"/>
                <w:sz w:val="20"/>
                <w:lang w:eastAsia="de-DE"/>
              </w:rPr>
            </w:pPr>
            <w:ins w:id="20794" w:author="Ross Norsworthy" w:date="2020-03-20T01:39:00Z">
              <w:r w:rsidRPr="00FC7CF3">
                <w:rPr>
                  <w:sz w:val="20"/>
                  <w:lang w:eastAsia="de-DE"/>
                </w:rPr>
                <w:t>4</w:t>
              </w:r>
            </w:ins>
          </w:p>
        </w:tc>
        <w:tc>
          <w:tcPr>
            <w:tcW w:w="1781" w:type="dxa"/>
          </w:tcPr>
          <w:p w14:paraId="53198F09" w14:textId="77777777" w:rsidR="00063E85" w:rsidRPr="00FC7CF3" w:rsidRDefault="00063E85" w:rsidP="00FC7CF3">
            <w:pPr>
              <w:spacing w:before="20" w:after="60"/>
              <w:rPr>
                <w:ins w:id="20795" w:author="Ross Norsworthy" w:date="2020-03-20T01:39:00Z"/>
                <w:sz w:val="20"/>
                <w:lang w:eastAsia="de-DE"/>
              </w:rPr>
            </w:pPr>
            <w:ins w:id="20796" w:author="Ross Norsworthy" w:date="2020-03-20T01:39:00Z">
              <w:r w:rsidRPr="00FC7CF3">
                <w:rPr>
                  <w:sz w:val="20"/>
                  <w:lang w:eastAsia="de-DE"/>
                </w:rPr>
                <w:t>Ship 3 Station ID</w:t>
              </w:r>
            </w:ins>
          </w:p>
        </w:tc>
        <w:tc>
          <w:tcPr>
            <w:tcW w:w="4808" w:type="dxa"/>
          </w:tcPr>
          <w:p w14:paraId="169120A4" w14:textId="4A2181A5" w:rsidR="00063E85" w:rsidRPr="00FC7CF3" w:rsidRDefault="00063E85" w:rsidP="00FC7CF3">
            <w:pPr>
              <w:spacing w:before="20" w:after="60"/>
              <w:rPr>
                <w:ins w:id="20797" w:author="Ross Norsworthy" w:date="2020-03-20T01:39:00Z"/>
                <w:sz w:val="20"/>
              </w:rPr>
            </w:pPr>
            <w:ins w:id="20798" w:author="Ross Norsworthy" w:date="2020-03-20T01:39:00Z">
              <w:r w:rsidRPr="00FC7CF3">
                <w:rPr>
                  <w:sz w:val="20"/>
                </w:rPr>
                <w:t xml:space="preserve">The Unique Identifier of the receiving station, as described in </w:t>
              </w:r>
              <w:del w:id="20799" w:author="USA Editor 2021" w:date="2021-01-05T13:11:00Z">
                <w:r w:rsidRPr="008E5459" w:rsidDel="008E5459">
                  <w:rPr>
                    <w:sz w:val="20"/>
                    <w:highlight w:val="green"/>
                    <w:rPrChange w:id="20800" w:author="USA Editor 2021" w:date="2021-01-05T13:12:00Z">
                      <w:rPr>
                        <w:sz w:val="20"/>
                      </w:rPr>
                    </w:rPrChange>
                  </w:rPr>
                  <w:delText>section</w:delText>
                </w:r>
              </w:del>
            </w:ins>
            <w:ins w:id="20801" w:author="USA Editor 2021" w:date="2021-01-05T13:16:00Z">
              <w:r>
                <w:rPr>
                  <w:sz w:val="20"/>
                  <w:highlight w:val="green"/>
                </w:rPr>
                <w:t xml:space="preserve">Annex </w:t>
              </w:r>
              <w:r w:rsidRPr="00E7728F">
                <w:rPr>
                  <w:sz w:val="20"/>
                  <w:highlight w:val="green"/>
                </w:rPr>
                <w:t xml:space="preserve">1 </w:t>
              </w:r>
            </w:ins>
            <w:ins w:id="20802" w:author="USA Editor 2021" w:date="2021-01-05T13:11:00Z">
              <w:r w:rsidRPr="00E7728F">
                <w:rPr>
                  <w:highlight w:val="green"/>
                  <w:lang w:val="en-US" w:eastAsia="ja-JP"/>
                </w:rPr>
                <w:t>§</w:t>
              </w:r>
            </w:ins>
            <w:ins w:id="20803" w:author="Ross Norsworthy" w:date="2020-03-20T01:39:00Z">
              <w:r w:rsidRPr="00E7728F">
                <w:rPr>
                  <w:sz w:val="20"/>
                  <w:highlight w:val="green"/>
                </w:rPr>
                <w:t xml:space="preserve"> </w:t>
              </w:r>
            </w:ins>
            <w:ins w:id="20804" w:author="Johnny Schultz" w:date="2020-04-17T12:55:00Z">
              <w:del w:id="20805" w:author="USA Editor 2021" w:date="2021-01-05T13:16:00Z">
                <w:r w:rsidRPr="00E7728F" w:rsidDel="008E5459">
                  <w:rPr>
                    <w:sz w:val="20"/>
                    <w:highlight w:val="green"/>
                  </w:rPr>
                  <w:delText>3</w:delText>
                </w:r>
              </w:del>
            </w:ins>
            <w:ins w:id="20806" w:author="USA Editor 2021" w:date="2021-01-05T13:16:00Z">
              <w:r w:rsidRPr="00E7728F">
                <w:rPr>
                  <w:sz w:val="20"/>
                  <w:highlight w:val="green"/>
                </w:rPr>
                <w:t>2</w:t>
              </w:r>
            </w:ins>
            <w:ins w:id="20807" w:author="Johnny Schultz" w:date="2020-04-17T12:55:00Z">
              <w:r w:rsidRPr="00E7728F">
                <w:rPr>
                  <w:sz w:val="20"/>
                  <w:highlight w:val="green"/>
                </w:rPr>
                <w:t>.4</w:t>
              </w:r>
            </w:ins>
            <w:ins w:id="20808" w:author="Ross Norsworthy" w:date="2020-03-20T01:39:00Z">
              <w:del w:id="20809" w:author="Johnny Schultz" w:date="2020-04-17T12:55:00Z">
                <w:r w:rsidRPr="00E7728F">
                  <w:rPr>
                    <w:sz w:val="20"/>
                    <w:highlight w:val="green"/>
                  </w:rPr>
                  <w:delText>1</w:delText>
                </w:r>
              </w:del>
            </w:ins>
            <w:ins w:id="20810" w:author="USA Editor 2021" w:date="2021-01-05T13:49:00Z">
              <w:r w:rsidRPr="00E7728F">
                <w:rPr>
                  <w:sz w:val="20"/>
                  <w:highlight w:val="green"/>
                </w:rPr>
                <w:t>, Annex 1</w:t>
              </w:r>
            </w:ins>
            <w:ins w:id="20811" w:author="Ross Norsworthy" w:date="2020-03-20T01:39:00Z">
              <w:r w:rsidRPr="00FC7CF3">
                <w:rPr>
                  <w:sz w:val="20"/>
                </w:rPr>
                <w:t>.</w:t>
              </w:r>
            </w:ins>
          </w:p>
          <w:p w14:paraId="589DFB49" w14:textId="77777777" w:rsidR="00063E85" w:rsidRPr="00FC7CF3" w:rsidRDefault="00063E85" w:rsidP="00FC7CF3">
            <w:pPr>
              <w:spacing w:before="20" w:after="60"/>
              <w:rPr>
                <w:ins w:id="20812" w:author="Ross Norsworthy" w:date="2020-03-20T01:39:00Z"/>
                <w:sz w:val="20"/>
                <w:lang w:eastAsia="de-DE"/>
              </w:rPr>
            </w:pPr>
            <w:ins w:id="20813" w:author="Ross Norsworthy" w:date="2020-03-20T01:39:00Z">
              <w:r w:rsidRPr="00FC7CF3">
                <w:rPr>
                  <w:sz w:val="20"/>
                </w:rPr>
                <w:t>Set to 0 when empty.</w:t>
              </w:r>
            </w:ins>
          </w:p>
        </w:tc>
      </w:tr>
      <w:tr w:rsidR="00063E85" w:rsidRPr="00A013FD" w14:paraId="117C39BB" w14:textId="77777777" w:rsidTr="00BF604E">
        <w:trPr>
          <w:ins w:id="20814" w:author="Ross Norsworthy" w:date="2020-03-20T01:39:00Z"/>
        </w:trPr>
        <w:tc>
          <w:tcPr>
            <w:tcW w:w="988" w:type="dxa"/>
          </w:tcPr>
          <w:p w14:paraId="7519FB58" w14:textId="77777777" w:rsidR="00063E85" w:rsidRPr="00FC7CF3" w:rsidRDefault="00063E85" w:rsidP="00FC7CF3">
            <w:pPr>
              <w:spacing w:before="20" w:after="60"/>
              <w:rPr>
                <w:ins w:id="20815" w:author="Ross Norsworthy" w:date="2020-03-20T01:39:00Z"/>
                <w:sz w:val="20"/>
                <w:lang w:eastAsia="de-DE"/>
              </w:rPr>
            </w:pPr>
            <w:ins w:id="20816" w:author="Ross Norsworthy" w:date="2020-03-20T01:39:00Z">
              <w:r w:rsidRPr="00FC7CF3">
                <w:rPr>
                  <w:sz w:val="20"/>
                  <w:lang w:eastAsia="de-DE"/>
                </w:rPr>
                <w:t>6</w:t>
              </w:r>
            </w:ins>
          </w:p>
        </w:tc>
        <w:tc>
          <w:tcPr>
            <w:tcW w:w="851" w:type="dxa"/>
          </w:tcPr>
          <w:p w14:paraId="3797B8E8" w14:textId="77777777" w:rsidR="00063E85" w:rsidRPr="00FC7CF3" w:rsidRDefault="00063E85" w:rsidP="00FC7CF3">
            <w:pPr>
              <w:spacing w:before="20" w:after="60"/>
              <w:rPr>
                <w:ins w:id="20817" w:author="Ross Norsworthy" w:date="2020-03-20T01:39:00Z"/>
                <w:sz w:val="20"/>
                <w:lang w:eastAsia="de-DE"/>
              </w:rPr>
            </w:pPr>
            <w:ins w:id="20818" w:author="Ross Norsworthy" w:date="2020-03-20T01:39:00Z">
              <w:r w:rsidRPr="00FC7CF3">
                <w:rPr>
                  <w:sz w:val="20"/>
                  <w:lang w:eastAsia="de-DE"/>
                </w:rPr>
                <w:t>4</w:t>
              </w:r>
            </w:ins>
          </w:p>
        </w:tc>
        <w:tc>
          <w:tcPr>
            <w:tcW w:w="1781" w:type="dxa"/>
          </w:tcPr>
          <w:p w14:paraId="529D7572" w14:textId="77777777" w:rsidR="00063E85" w:rsidRPr="00FC7CF3" w:rsidRDefault="00063E85" w:rsidP="00FC7CF3">
            <w:pPr>
              <w:spacing w:before="20" w:after="60"/>
              <w:rPr>
                <w:ins w:id="20819" w:author="Ross Norsworthy" w:date="2020-03-20T01:39:00Z"/>
                <w:sz w:val="20"/>
                <w:lang w:eastAsia="de-DE"/>
              </w:rPr>
            </w:pPr>
            <w:ins w:id="20820" w:author="Ross Norsworthy" w:date="2020-03-20T01:39:00Z">
              <w:r w:rsidRPr="00FC7CF3">
                <w:rPr>
                  <w:sz w:val="20"/>
                  <w:lang w:eastAsia="de-DE"/>
                </w:rPr>
                <w:t>Ship 4 Station ID</w:t>
              </w:r>
            </w:ins>
          </w:p>
        </w:tc>
        <w:tc>
          <w:tcPr>
            <w:tcW w:w="4808" w:type="dxa"/>
          </w:tcPr>
          <w:p w14:paraId="7DAF818F" w14:textId="13E6C4DB" w:rsidR="00063E85" w:rsidRPr="00FC7CF3" w:rsidRDefault="00063E85" w:rsidP="00FC7CF3">
            <w:pPr>
              <w:spacing w:before="20" w:after="60"/>
              <w:rPr>
                <w:ins w:id="20821" w:author="Ross Norsworthy" w:date="2020-03-20T01:39:00Z"/>
                <w:sz w:val="20"/>
              </w:rPr>
            </w:pPr>
            <w:ins w:id="20822" w:author="Ross Norsworthy" w:date="2020-03-20T01:39:00Z">
              <w:r w:rsidRPr="00FC7CF3">
                <w:rPr>
                  <w:sz w:val="20"/>
                </w:rPr>
                <w:t xml:space="preserve">The Unique Identifier of the receiving station, as described in </w:t>
              </w:r>
              <w:del w:id="20823" w:author="USA Editor 2021" w:date="2021-01-05T13:12:00Z">
                <w:r w:rsidRPr="008E5459" w:rsidDel="008E5459">
                  <w:rPr>
                    <w:sz w:val="20"/>
                    <w:highlight w:val="green"/>
                    <w:rPrChange w:id="20824" w:author="USA Editor 2021" w:date="2021-01-05T13:12:00Z">
                      <w:rPr>
                        <w:sz w:val="20"/>
                      </w:rPr>
                    </w:rPrChange>
                  </w:rPr>
                  <w:delText>section</w:delText>
                </w:r>
              </w:del>
            </w:ins>
            <w:ins w:id="20825" w:author="USA Editor 2021" w:date="2021-01-05T13:17:00Z">
              <w:r>
                <w:rPr>
                  <w:sz w:val="20"/>
                  <w:highlight w:val="green"/>
                </w:rPr>
                <w:t>Annex</w:t>
              </w:r>
              <w:r w:rsidRPr="00E7728F">
                <w:rPr>
                  <w:sz w:val="20"/>
                  <w:highlight w:val="green"/>
                </w:rPr>
                <w:t xml:space="preserve"> 1 </w:t>
              </w:r>
            </w:ins>
            <w:ins w:id="20826" w:author="USA Editor 2021" w:date="2021-01-05T13:12:00Z">
              <w:r w:rsidRPr="00E7728F">
                <w:rPr>
                  <w:highlight w:val="green"/>
                  <w:lang w:val="en-US" w:eastAsia="ja-JP"/>
                </w:rPr>
                <w:t>§</w:t>
              </w:r>
            </w:ins>
            <w:ins w:id="20827" w:author="Ross Norsworthy" w:date="2020-03-20T01:39:00Z">
              <w:r w:rsidRPr="00E7728F">
                <w:rPr>
                  <w:sz w:val="20"/>
                  <w:highlight w:val="green"/>
                </w:rPr>
                <w:t xml:space="preserve"> </w:t>
              </w:r>
            </w:ins>
            <w:ins w:id="20828" w:author="Johnny Schultz" w:date="2020-04-17T12:55:00Z">
              <w:del w:id="20829" w:author="USA Editor 2021" w:date="2021-01-05T13:17:00Z">
                <w:r w:rsidRPr="00E7728F" w:rsidDel="008E5459">
                  <w:rPr>
                    <w:sz w:val="20"/>
                    <w:highlight w:val="green"/>
                  </w:rPr>
                  <w:delText>3</w:delText>
                </w:r>
              </w:del>
            </w:ins>
            <w:ins w:id="20830" w:author="USA Editor 2021" w:date="2021-01-05T13:17:00Z">
              <w:r w:rsidRPr="00E7728F">
                <w:rPr>
                  <w:sz w:val="20"/>
                  <w:highlight w:val="green"/>
                </w:rPr>
                <w:t>2</w:t>
              </w:r>
            </w:ins>
            <w:ins w:id="20831" w:author="Johnny Schultz" w:date="2020-04-17T12:55:00Z">
              <w:r w:rsidRPr="00E7728F">
                <w:rPr>
                  <w:sz w:val="20"/>
                  <w:highlight w:val="green"/>
                </w:rPr>
                <w:t>.4</w:t>
              </w:r>
            </w:ins>
            <w:ins w:id="20832" w:author="Ross Norsworthy" w:date="2020-03-20T01:39:00Z">
              <w:del w:id="20833" w:author="Johnny Schultz" w:date="2020-04-17T12:55:00Z">
                <w:r w:rsidRPr="00E7728F">
                  <w:rPr>
                    <w:sz w:val="20"/>
                    <w:highlight w:val="green"/>
                  </w:rPr>
                  <w:delText>1</w:delText>
                </w:r>
              </w:del>
            </w:ins>
            <w:ins w:id="20834" w:author="USA Editor 2021" w:date="2021-01-05T13:49:00Z">
              <w:r w:rsidRPr="00E7728F">
                <w:rPr>
                  <w:sz w:val="20"/>
                  <w:highlight w:val="green"/>
                </w:rPr>
                <w:t>, Annex 1</w:t>
              </w:r>
            </w:ins>
            <w:ins w:id="20835" w:author="Ross Norsworthy" w:date="2020-03-20T01:39:00Z">
              <w:r w:rsidRPr="00FC7CF3">
                <w:rPr>
                  <w:sz w:val="20"/>
                </w:rPr>
                <w:t>.</w:t>
              </w:r>
            </w:ins>
          </w:p>
          <w:p w14:paraId="510A4169" w14:textId="77777777" w:rsidR="00063E85" w:rsidRPr="00FC7CF3" w:rsidRDefault="00063E85" w:rsidP="00FC7CF3">
            <w:pPr>
              <w:spacing w:before="20" w:after="60"/>
              <w:rPr>
                <w:ins w:id="20836" w:author="Ross Norsworthy" w:date="2020-03-20T01:39:00Z"/>
                <w:sz w:val="20"/>
                <w:lang w:eastAsia="de-DE"/>
              </w:rPr>
            </w:pPr>
            <w:ins w:id="20837" w:author="Ross Norsworthy" w:date="2020-03-20T01:39:00Z">
              <w:r w:rsidRPr="00FC7CF3">
                <w:rPr>
                  <w:sz w:val="20"/>
                </w:rPr>
                <w:t>Set to 0 when empty.</w:t>
              </w:r>
            </w:ins>
          </w:p>
        </w:tc>
      </w:tr>
      <w:tr w:rsidR="00063E85" w:rsidRPr="00A013FD" w14:paraId="60F78B90" w14:textId="77777777" w:rsidTr="00BF604E">
        <w:trPr>
          <w:ins w:id="20838" w:author="Ross Norsworthy" w:date="2020-03-20T01:39:00Z"/>
        </w:trPr>
        <w:tc>
          <w:tcPr>
            <w:tcW w:w="988" w:type="dxa"/>
          </w:tcPr>
          <w:p w14:paraId="65BF7394" w14:textId="77777777" w:rsidR="00063E85" w:rsidRPr="00FC7CF3" w:rsidRDefault="00063E85" w:rsidP="00FC7CF3">
            <w:pPr>
              <w:spacing w:before="20" w:after="60"/>
              <w:rPr>
                <w:ins w:id="20839" w:author="Ross Norsworthy" w:date="2020-03-20T01:39:00Z"/>
                <w:sz w:val="20"/>
                <w:lang w:eastAsia="de-DE"/>
              </w:rPr>
            </w:pPr>
            <w:ins w:id="20840" w:author="Ross Norsworthy" w:date="2020-03-20T01:39:00Z">
              <w:r w:rsidRPr="00FC7CF3">
                <w:rPr>
                  <w:sz w:val="20"/>
                  <w:lang w:eastAsia="de-DE"/>
                </w:rPr>
                <w:t>7</w:t>
              </w:r>
            </w:ins>
          </w:p>
        </w:tc>
        <w:tc>
          <w:tcPr>
            <w:tcW w:w="851" w:type="dxa"/>
          </w:tcPr>
          <w:p w14:paraId="33F74CC6" w14:textId="77777777" w:rsidR="00063E85" w:rsidRPr="00FC7CF3" w:rsidRDefault="00063E85" w:rsidP="00FC7CF3">
            <w:pPr>
              <w:spacing w:before="20" w:after="60"/>
              <w:rPr>
                <w:ins w:id="20841" w:author="Ross Norsworthy" w:date="2020-03-20T01:39:00Z"/>
                <w:sz w:val="20"/>
                <w:lang w:eastAsia="de-DE"/>
              </w:rPr>
            </w:pPr>
            <w:ins w:id="20842" w:author="Ross Norsworthy" w:date="2020-03-20T01:39:00Z">
              <w:r w:rsidRPr="00FC7CF3">
                <w:rPr>
                  <w:sz w:val="20"/>
                  <w:lang w:eastAsia="de-DE"/>
                </w:rPr>
                <w:t>4</w:t>
              </w:r>
            </w:ins>
          </w:p>
        </w:tc>
        <w:tc>
          <w:tcPr>
            <w:tcW w:w="1781" w:type="dxa"/>
          </w:tcPr>
          <w:p w14:paraId="314909CB" w14:textId="77777777" w:rsidR="00063E85" w:rsidRPr="00FC7CF3" w:rsidRDefault="00063E85" w:rsidP="00FC7CF3">
            <w:pPr>
              <w:spacing w:before="20" w:after="60"/>
              <w:rPr>
                <w:ins w:id="20843" w:author="Ross Norsworthy" w:date="2020-03-20T01:39:00Z"/>
                <w:sz w:val="20"/>
                <w:lang w:eastAsia="de-DE"/>
              </w:rPr>
            </w:pPr>
            <w:ins w:id="20844" w:author="Ross Norsworthy" w:date="2020-03-20T01:39:00Z">
              <w:r w:rsidRPr="00FC7CF3">
                <w:rPr>
                  <w:sz w:val="20"/>
                  <w:lang w:eastAsia="de-DE"/>
                </w:rPr>
                <w:t>Ship 5 Station ID</w:t>
              </w:r>
            </w:ins>
          </w:p>
        </w:tc>
        <w:tc>
          <w:tcPr>
            <w:tcW w:w="4808" w:type="dxa"/>
          </w:tcPr>
          <w:p w14:paraId="5A097D9F" w14:textId="7A98C98A" w:rsidR="00063E85" w:rsidRPr="00FC7CF3" w:rsidRDefault="00063E85" w:rsidP="00FC7CF3">
            <w:pPr>
              <w:spacing w:before="20" w:after="60"/>
              <w:rPr>
                <w:ins w:id="20845" w:author="Ross Norsworthy" w:date="2020-03-20T01:39:00Z"/>
                <w:sz w:val="20"/>
              </w:rPr>
            </w:pPr>
            <w:ins w:id="20846" w:author="Ross Norsworthy" w:date="2020-03-20T01:39:00Z">
              <w:r w:rsidRPr="00FC7CF3">
                <w:rPr>
                  <w:sz w:val="20"/>
                </w:rPr>
                <w:t xml:space="preserve">The Unique Identifier of the receiving station, as described in </w:t>
              </w:r>
              <w:del w:id="20847" w:author="USA Editor 2021" w:date="2021-01-05T13:12:00Z">
                <w:r w:rsidRPr="008E5459" w:rsidDel="008E5459">
                  <w:rPr>
                    <w:sz w:val="20"/>
                    <w:highlight w:val="green"/>
                    <w:rPrChange w:id="20848" w:author="USA Editor 2021" w:date="2021-01-05T13:12:00Z">
                      <w:rPr>
                        <w:sz w:val="20"/>
                      </w:rPr>
                    </w:rPrChange>
                  </w:rPr>
                  <w:delText>section</w:delText>
                </w:r>
              </w:del>
            </w:ins>
            <w:ins w:id="20849" w:author="USA Editor 2021" w:date="2021-01-05T13:17:00Z">
              <w:r>
                <w:rPr>
                  <w:sz w:val="20"/>
                  <w:highlight w:val="green"/>
                </w:rPr>
                <w:t xml:space="preserve">Annex </w:t>
              </w:r>
              <w:r w:rsidRPr="00E7728F">
                <w:rPr>
                  <w:sz w:val="20"/>
                  <w:highlight w:val="green"/>
                </w:rPr>
                <w:t xml:space="preserve">1 </w:t>
              </w:r>
            </w:ins>
            <w:ins w:id="20850" w:author="USA Editor 2021" w:date="2021-01-05T13:12:00Z">
              <w:r w:rsidRPr="00E7728F">
                <w:rPr>
                  <w:highlight w:val="green"/>
                  <w:lang w:val="en-US" w:eastAsia="ja-JP"/>
                </w:rPr>
                <w:t>§</w:t>
              </w:r>
            </w:ins>
            <w:ins w:id="20851" w:author="Ross Norsworthy" w:date="2020-03-20T01:39:00Z">
              <w:r w:rsidRPr="00E7728F">
                <w:rPr>
                  <w:sz w:val="20"/>
                  <w:highlight w:val="green"/>
                </w:rPr>
                <w:t xml:space="preserve"> </w:t>
              </w:r>
            </w:ins>
            <w:ins w:id="20852" w:author="Johnny Schultz" w:date="2020-04-17T12:55:00Z">
              <w:del w:id="20853" w:author="USA Editor 2021" w:date="2021-01-05T13:17:00Z">
                <w:r w:rsidRPr="00E7728F" w:rsidDel="008E5459">
                  <w:rPr>
                    <w:sz w:val="20"/>
                    <w:highlight w:val="green"/>
                  </w:rPr>
                  <w:delText>3</w:delText>
                </w:r>
              </w:del>
            </w:ins>
            <w:ins w:id="20854" w:author="USA Editor 2021" w:date="2021-01-05T13:17:00Z">
              <w:r w:rsidRPr="00E7728F">
                <w:rPr>
                  <w:sz w:val="20"/>
                  <w:highlight w:val="green"/>
                </w:rPr>
                <w:t>2</w:t>
              </w:r>
            </w:ins>
            <w:ins w:id="20855" w:author="Johnny Schultz" w:date="2020-04-17T12:55:00Z">
              <w:r w:rsidRPr="00E7728F">
                <w:rPr>
                  <w:sz w:val="20"/>
                  <w:highlight w:val="green"/>
                </w:rPr>
                <w:t>.4</w:t>
              </w:r>
            </w:ins>
            <w:ins w:id="20856" w:author="Ross Norsworthy" w:date="2020-03-20T01:39:00Z">
              <w:del w:id="20857" w:author="Johnny Schultz" w:date="2020-04-17T12:55:00Z">
                <w:r w:rsidRPr="00E7728F">
                  <w:rPr>
                    <w:sz w:val="20"/>
                    <w:highlight w:val="green"/>
                  </w:rPr>
                  <w:delText>1</w:delText>
                </w:r>
              </w:del>
            </w:ins>
            <w:ins w:id="20858" w:author="USA Editor 2021" w:date="2021-01-05T13:49:00Z">
              <w:r w:rsidRPr="00E7728F">
                <w:rPr>
                  <w:sz w:val="20"/>
                  <w:highlight w:val="green"/>
                </w:rPr>
                <w:t>, A</w:t>
              </w:r>
            </w:ins>
            <w:ins w:id="20859" w:author="USA Editor 2021" w:date="2021-01-05T13:50:00Z">
              <w:r w:rsidRPr="00E7728F">
                <w:rPr>
                  <w:sz w:val="20"/>
                  <w:highlight w:val="green"/>
                </w:rPr>
                <w:t>nnex 1</w:t>
              </w:r>
            </w:ins>
            <w:ins w:id="20860" w:author="Ross Norsworthy" w:date="2020-03-20T01:39:00Z">
              <w:r w:rsidRPr="00FC7CF3">
                <w:rPr>
                  <w:sz w:val="20"/>
                </w:rPr>
                <w:t>.</w:t>
              </w:r>
            </w:ins>
          </w:p>
          <w:p w14:paraId="3925248A" w14:textId="77777777" w:rsidR="00063E85" w:rsidRPr="00FC7CF3" w:rsidRDefault="00063E85" w:rsidP="00FC7CF3">
            <w:pPr>
              <w:spacing w:before="20" w:after="60"/>
              <w:rPr>
                <w:ins w:id="20861" w:author="Ross Norsworthy" w:date="2020-03-20T01:39:00Z"/>
                <w:sz w:val="20"/>
              </w:rPr>
            </w:pPr>
            <w:ins w:id="20862" w:author="Ross Norsworthy" w:date="2020-03-20T01:39:00Z">
              <w:r w:rsidRPr="00FC7CF3">
                <w:rPr>
                  <w:sz w:val="20"/>
                </w:rPr>
                <w:t>Set to 0 when empty.</w:t>
              </w:r>
            </w:ins>
          </w:p>
        </w:tc>
      </w:tr>
      <w:tr w:rsidR="00063E85" w:rsidRPr="00A013FD" w14:paraId="5E78E1AC" w14:textId="77777777" w:rsidTr="00BF604E">
        <w:trPr>
          <w:ins w:id="20863" w:author="Ross Norsworthy" w:date="2020-03-20T01:39:00Z"/>
        </w:trPr>
        <w:tc>
          <w:tcPr>
            <w:tcW w:w="988" w:type="dxa"/>
          </w:tcPr>
          <w:p w14:paraId="13B1ED74" w14:textId="77777777" w:rsidR="00063E85" w:rsidRPr="00FC7CF3" w:rsidRDefault="00063E85" w:rsidP="00FC7CF3">
            <w:pPr>
              <w:spacing w:before="20" w:after="60"/>
              <w:rPr>
                <w:ins w:id="20864" w:author="Ross Norsworthy" w:date="2020-03-20T01:39:00Z"/>
                <w:sz w:val="20"/>
                <w:lang w:eastAsia="de-DE"/>
              </w:rPr>
            </w:pPr>
            <w:ins w:id="20865" w:author="Ross Norsworthy" w:date="2020-03-20T01:39:00Z">
              <w:r w:rsidRPr="00FC7CF3">
                <w:rPr>
                  <w:sz w:val="20"/>
                  <w:lang w:eastAsia="de-DE"/>
                </w:rPr>
                <w:t>8</w:t>
              </w:r>
            </w:ins>
          </w:p>
        </w:tc>
        <w:tc>
          <w:tcPr>
            <w:tcW w:w="851" w:type="dxa"/>
          </w:tcPr>
          <w:p w14:paraId="14D0330F" w14:textId="77777777" w:rsidR="00063E85" w:rsidRPr="00FC7CF3" w:rsidRDefault="00063E85" w:rsidP="00FC7CF3">
            <w:pPr>
              <w:spacing w:before="20" w:after="60"/>
              <w:rPr>
                <w:ins w:id="20866" w:author="Ross Norsworthy" w:date="2020-03-20T01:39:00Z"/>
                <w:sz w:val="20"/>
                <w:lang w:eastAsia="de-DE"/>
              </w:rPr>
            </w:pPr>
            <w:ins w:id="20867" w:author="Ross Norsworthy" w:date="2020-03-20T01:39:00Z">
              <w:r w:rsidRPr="00FC7CF3">
                <w:rPr>
                  <w:sz w:val="20"/>
                  <w:lang w:eastAsia="de-DE"/>
                </w:rPr>
                <w:t>4</w:t>
              </w:r>
            </w:ins>
          </w:p>
        </w:tc>
        <w:tc>
          <w:tcPr>
            <w:tcW w:w="1781" w:type="dxa"/>
          </w:tcPr>
          <w:p w14:paraId="1243962D" w14:textId="77777777" w:rsidR="00063E85" w:rsidRPr="00FC7CF3" w:rsidRDefault="00063E85" w:rsidP="00FC7CF3">
            <w:pPr>
              <w:spacing w:before="20" w:after="60"/>
              <w:rPr>
                <w:ins w:id="20868" w:author="Ross Norsworthy" w:date="2020-03-20T01:39:00Z"/>
                <w:sz w:val="20"/>
                <w:lang w:eastAsia="de-DE"/>
              </w:rPr>
            </w:pPr>
            <w:ins w:id="20869" w:author="Ross Norsworthy" w:date="2020-03-20T01:39:00Z">
              <w:r w:rsidRPr="00FC7CF3">
                <w:rPr>
                  <w:sz w:val="20"/>
                  <w:lang w:eastAsia="de-DE"/>
                </w:rPr>
                <w:t>Ship 6 Station ID</w:t>
              </w:r>
            </w:ins>
          </w:p>
        </w:tc>
        <w:tc>
          <w:tcPr>
            <w:tcW w:w="4808" w:type="dxa"/>
          </w:tcPr>
          <w:p w14:paraId="45E4FA03" w14:textId="6A31F6AE" w:rsidR="00063E85" w:rsidRPr="00FC7CF3" w:rsidRDefault="00063E85" w:rsidP="00FC7CF3">
            <w:pPr>
              <w:spacing w:before="20" w:after="60"/>
              <w:rPr>
                <w:ins w:id="20870" w:author="Ross Norsworthy" w:date="2020-03-20T01:39:00Z"/>
                <w:sz w:val="20"/>
              </w:rPr>
            </w:pPr>
            <w:ins w:id="20871" w:author="Ross Norsworthy" w:date="2020-03-20T01:39:00Z">
              <w:r w:rsidRPr="00FC7CF3">
                <w:rPr>
                  <w:sz w:val="20"/>
                </w:rPr>
                <w:t xml:space="preserve">The Unique Identifier of the receiving station, as described in </w:t>
              </w:r>
              <w:del w:id="20872" w:author="USA Editor 2021" w:date="2021-01-05T13:12:00Z">
                <w:r w:rsidRPr="008E5459" w:rsidDel="008E5459">
                  <w:rPr>
                    <w:sz w:val="20"/>
                    <w:highlight w:val="green"/>
                    <w:rPrChange w:id="20873" w:author="USA Editor 2021" w:date="2021-01-05T13:12:00Z">
                      <w:rPr>
                        <w:sz w:val="20"/>
                      </w:rPr>
                    </w:rPrChange>
                  </w:rPr>
                  <w:delText>section</w:delText>
                </w:r>
              </w:del>
            </w:ins>
            <w:ins w:id="20874" w:author="USA Editor 2021" w:date="2021-01-05T13:17:00Z">
              <w:r>
                <w:rPr>
                  <w:sz w:val="20"/>
                  <w:highlight w:val="green"/>
                </w:rPr>
                <w:t>Annex 1</w:t>
              </w:r>
              <w:r w:rsidRPr="008E5459">
                <w:rPr>
                  <w:sz w:val="20"/>
                  <w:highlight w:val="green"/>
                </w:rPr>
                <w:t xml:space="preserve"> </w:t>
              </w:r>
            </w:ins>
            <w:ins w:id="20875" w:author="USA Editor 2021" w:date="2021-01-05T13:12:00Z">
              <w:r w:rsidRPr="00E7728F">
                <w:rPr>
                  <w:highlight w:val="green"/>
                  <w:lang w:val="en-US" w:eastAsia="ja-JP"/>
                </w:rPr>
                <w:t>§</w:t>
              </w:r>
            </w:ins>
            <w:ins w:id="20876" w:author="Ross Norsworthy" w:date="2020-03-20T01:39:00Z">
              <w:r w:rsidRPr="00E7728F">
                <w:rPr>
                  <w:sz w:val="20"/>
                  <w:highlight w:val="green"/>
                </w:rPr>
                <w:t xml:space="preserve"> </w:t>
              </w:r>
            </w:ins>
            <w:ins w:id="20877" w:author="Johnny Schultz" w:date="2020-04-17T12:56:00Z">
              <w:del w:id="20878" w:author="USA Editor 2021" w:date="2021-01-05T13:18:00Z">
                <w:r w:rsidRPr="00E7728F" w:rsidDel="008E5459">
                  <w:rPr>
                    <w:sz w:val="20"/>
                    <w:highlight w:val="green"/>
                  </w:rPr>
                  <w:delText>3</w:delText>
                </w:r>
              </w:del>
            </w:ins>
            <w:ins w:id="20879" w:author="USA Editor 2021" w:date="2021-01-05T13:18:00Z">
              <w:r w:rsidRPr="00E7728F">
                <w:rPr>
                  <w:sz w:val="20"/>
                  <w:highlight w:val="green"/>
                </w:rPr>
                <w:t>2</w:t>
              </w:r>
            </w:ins>
            <w:ins w:id="20880" w:author="Johnny Schultz" w:date="2020-04-17T12:56:00Z">
              <w:r w:rsidRPr="00E7728F">
                <w:rPr>
                  <w:sz w:val="20"/>
                  <w:highlight w:val="green"/>
                </w:rPr>
                <w:t>.4</w:t>
              </w:r>
            </w:ins>
            <w:ins w:id="20881" w:author="Ross Norsworthy" w:date="2020-03-20T01:39:00Z">
              <w:del w:id="20882" w:author="Johnny Schultz" w:date="2020-04-17T12:56:00Z">
                <w:r w:rsidRPr="00E7728F">
                  <w:rPr>
                    <w:sz w:val="20"/>
                    <w:highlight w:val="green"/>
                  </w:rPr>
                  <w:delText>1</w:delText>
                </w:r>
              </w:del>
            </w:ins>
            <w:ins w:id="20883" w:author="USA Editor 2021" w:date="2021-01-05T13:50:00Z">
              <w:r w:rsidRPr="00E7728F">
                <w:rPr>
                  <w:sz w:val="20"/>
                  <w:highlight w:val="green"/>
                </w:rPr>
                <w:t>, Annex 1</w:t>
              </w:r>
            </w:ins>
            <w:ins w:id="20884" w:author="Ross Norsworthy" w:date="2020-03-20T01:39:00Z">
              <w:r w:rsidRPr="00FC7CF3">
                <w:rPr>
                  <w:sz w:val="20"/>
                </w:rPr>
                <w:t>.</w:t>
              </w:r>
            </w:ins>
          </w:p>
          <w:p w14:paraId="7C5831BC" w14:textId="77777777" w:rsidR="00063E85" w:rsidRPr="00FC7CF3" w:rsidRDefault="00063E85" w:rsidP="00FC7CF3">
            <w:pPr>
              <w:spacing w:before="20" w:after="60"/>
              <w:rPr>
                <w:ins w:id="20885" w:author="Ross Norsworthy" w:date="2020-03-20T01:39:00Z"/>
                <w:sz w:val="20"/>
              </w:rPr>
            </w:pPr>
            <w:ins w:id="20886" w:author="Ross Norsworthy" w:date="2020-03-20T01:39:00Z">
              <w:r w:rsidRPr="00FC7CF3">
                <w:rPr>
                  <w:sz w:val="20"/>
                </w:rPr>
                <w:t>Set to 0 when empty.</w:t>
              </w:r>
            </w:ins>
          </w:p>
        </w:tc>
      </w:tr>
      <w:tr w:rsidR="00063E85" w:rsidRPr="00A013FD" w14:paraId="6FC367B7" w14:textId="77777777" w:rsidTr="00BF604E">
        <w:trPr>
          <w:ins w:id="20887" w:author="Ross Norsworthy" w:date="2020-03-20T01:39:00Z"/>
        </w:trPr>
        <w:tc>
          <w:tcPr>
            <w:tcW w:w="988" w:type="dxa"/>
          </w:tcPr>
          <w:p w14:paraId="5E765E5F" w14:textId="77777777" w:rsidR="00063E85" w:rsidRPr="00FC7CF3" w:rsidRDefault="00063E85" w:rsidP="00FC7CF3">
            <w:pPr>
              <w:spacing w:before="20" w:after="60"/>
              <w:rPr>
                <w:ins w:id="20888" w:author="Ross Norsworthy" w:date="2020-03-20T01:39:00Z"/>
                <w:sz w:val="20"/>
                <w:lang w:eastAsia="de-DE"/>
              </w:rPr>
            </w:pPr>
            <w:ins w:id="20889" w:author="Ross Norsworthy" w:date="2020-03-20T01:39:00Z">
              <w:r w:rsidRPr="00FC7CF3">
                <w:rPr>
                  <w:sz w:val="20"/>
                  <w:lang w:eastAsia="de-DE"/>
                </w:rPr>
                <w:t>9</w:t>
              </w:r>
            </w:ins>
          </w:p>
        </w:tc>
        <w:tc>
          <w:tcPr>
            <w:tcW w:w="851" w:type="dxa"/>
          </w:tcPr>
          <w:p w14:paraId="2B70E483" w14:textId="77777777" w:rsidR="00063E85" w:rsidRPr="00FC7CF3" w:rsidRDefault="00063E85" w:rsidP="00FC7CF3">
            <w:pPr>
              <w:spacing w:before="20" w:after="60"/>
              <w:rPr>
                <w:ins w:id="20890" w:author="Ross Norsworthy" w:date="2020-03-20T01:39:00Z"/>
                <w:sz w:val="20"/>
                <w:lang w:eastAsia="de-DE"/>
              </w:rPr>
            </w:pPr>
            <w:ins w:id="20891" w:author="Ross Norsworthy" w:date="2020-03-20T01:39:00Z">
              <w:r w:rsidRPr="00FC7CF3">
                <w:rPr>
                  <w:sz w:val="20"/>
                  <w:lang w:eastAsia="de-DE"/>
                </w:rPr>
                <w:t>4</w:t>
              </w:r>
            </w:ins>
          </w:p>
        </w:tc>
        <w:tc>
          <w:tcPr>
            <w:tcW w:w="1781" w:type="dxa"/>
          </w:tcPr>
          <w:p w14:paraId="24FB4923" w14:textId="77777777" w:rsidR="00063E85" w:rsidRPr="00FC7CF3" w:rsidRDefault="00063E85" w:rsidP="00FC7CF3">
            <w:pPr>
              <w:spacing w:before="20" w:after="60"/>
              <w:rPr>
                <w:ins w:id="20892" w:author="Ross Norsworthy" w:date="2020-03-20T01:39:00Z"/>
                <w:sz w:val="20"/>
                <w:lang w:eastAsia="de-DE"/>
              </w:rPr>
            </w:pPr>
            <w:ins w:id="20893" w:author="Ross Norsworthy" w:date="2020-03-20T01:39:00Z">
              <w:r w:rsidRPr="00FC7CF3">
                <w:rPr>
                  <w:sz w:val="20"/>
                  <w:lang w:eastAsia="de-DE"/>
                </w:rPr>
                <w:t>Ship 7 Station ID</w:t>
              </w:r>
            </w:ins>
          </w:p>
        </w:tc>
        <w:tc>
          <w:tcPr>
            <w:tcW w:w="4808" w:type="dxa"/>
          </w:tcPr>
          <w:p w14:paraId="57318B7F" w14:textId="3AC2D059" w:rsidR="00063E85" w:rsidRPr="00FC7CF3" w:rsidRDefault="00063E85" w:rsidP="00FC7CF3">
            <w:pPr>
              <w:spacing w:before="20" w:after="60"/>
              <w:rPr>
                <w:ins w:id="20894" w:author="Ross Norsworthy" w:date="2020-03-20T01:39:00Z"/>
                <w:sz w:val="20"/>
              </w:rPr>
            </w:pPr>
            <w:ins w:id="20895" w:author="Ross Norsworthy" w:date="2020-03-20T01:39:00Z">
              <w:r w:rsidRPr="00FC7CF3">
                <w:rPr>
                  <w:sz w:val="20"/>
                </w:rPr>
                <w:t xml:space="preserve">The Unique Identifier of the receiving station, as described in </w:t>
              </w:r>
              <w:del w:id="20896" w:author="USA Editor 2021" w:date="2021-01-05T13:12:00Z">
                <w:r w:rsidRPr="008E5459" w:rsidDel="008E5459">
                  <w:rPr>
                    <w:sz w:val="20"/>
                    <w:highlight w:val="green"/>
                    <w:rPrChange w:id="20897" w:author="USA Editor 2021" w:date="2021-01-05T13:12:00Z">
                      <w:rPr>
                        <w:sz w:val="20"/>
                      </w:rPr>
                    </w:rPrChange>
                  </w:rPr>
                  <w:delText>section</w:delText>
                </w:r>
              </w:del>
            </w:ins>
            <w:ins w:id="20898" w:author="USA Editor 2021" w:date="2021-01-05T13:18:00Z">
              <w:r>
                <w:rPr>
                  <w:sz w:val="20"/>
                  <w:highlight w:val="green"/>
                </w:rPr>
                <w:t xml:space="preserve">Annex </w:t>
              </w:r>
              <w:r w:rsidRPr="00E7728F">
                <w:rPr>
                  <w:sz w:val="20"/>
                  <w:highlight w:val="green"/>
                </w:rPr>
                <w:t xml:space="preserve">1 </w:t>
              </w:r>
            </w:ins>
            <w:ins w:id="20899" w:author="USA Editor 2021" w:date="2021-01-05T13:12:00Z">
              <w:r w:rsidRPr="00E7728F">
                <w:rPr>
                  <w:highlight w:val="green"/>
                  <w:lang w:val="en-US" w:eastAsia="ja-JP"/>
                </w:rPr>
                <w:t>§</w:t>
              </w:r>
            </w:ins>
            <w:ins w:id="20900" w:author="Ross Norsworthy" w:date="2020-03-20T01:39:00Z">
              <w:r w:rsidRPr="00E7728F">
                <w:rPr>
                  <w:sz w:val="20"/>
                  <w:highlight w:val="green"/>
                </w:rPr>
                <w:t xml:space="preserve"> </w:t>
              </w:r>
            </w:ins>
            <w:ins w:id="20901" w:author="Johnny Schultz" w:date="2020-04-17T12:56:00Z">
              <w:del w:id="20902" w:author="USA Editor 2021" w:date="2021-01-05T13:18:00Z">
                <w:r w:rsidRPr="00E7728F" w:rsidDel="008E5459">
                  <w:rPr>
                    <w:sz w:val="20"/>
                    <w:highlight w:val="green"/>
                  </w:rPr>
                  <w:delText>3</w:delText>
                </w:r>
              </w:del>
            </w:ins>
            <w:ins w:id="20903" w:author="USA Editor 2021" w:date="2021-01-05T13:18:00Z">
              <w:r w:rsidRPr="00E7728F">
                <w:rPr>
                  <w:sz w:val="20"/>
                  <w:highlight w:val="green"/>
                </w:rPr>
                <w:t>2</w:t>
              </w:r>
            </w:ins>
            <w:ins w:id="20904" w:author="Johnny Schultz" w:date="2020-04-17T12:56:00Z">
              <w:r w:rsidRPr="00E7728F">
                <w:rPr>
                  <w:sz w:val="20"/>
                  <w:highlight w:val="green"/>
                </w:rPr>
                <w:t>.4</w:t>
              </w:r>
            </w:ins>
            <w:ins w:id="20905" w:author="Ross Norsworthy" w:date="2020-03-20T01:39:00Z">
              <w:del w:id="20906" w:author="Johnny Schultz" w:date="2020-04-17T12:56:00Z">
                <w:r w:rsidRPr="00E7728F">
                  <w:rPr>
                    <w:sz w:val="20"/>
                    <w:highlight w:val="green"/>
                  </w:rPr>
                  <w:delText>1</w:delText>
                </w:r>
              </w:del>
            </w:ins>
            <w:ins w:id="20907" w:author="USA Editor 2021" w:date="2021-01-05T13:50:00Z">
              <w:r w:rsidRPr="00E7728F">
                <w:rPr>
                  <w:sz w:val="20"/>
                  <w:highlight w:val="green"/>
                </w:rPr>
                <w:t>, Annex 1</w:t>
              </w:r>
            </w:ins>
            <w:ins w:id="20908" w:author="Ross Norsworthy" w:date="2020-03-20T01:39:00Z">
              <w:r w:rsidRPr="00FC7CF3">
                <w:rPr>
                  <w:sz w:val="20"/>
                </w:rPr>
                <w:t>.</w:t>
              </w:r>
            </w:ins>
          </w:p>
          <w:p w14:paraId="22C1616D" w14:textId="77777777" w:rsidR="00063E85" w:rsidRPr="00FC7CF3" w:rsidRDefault="00063E85" w:rsidP="00FC7CF3">
            <w:pPr>
              <w:spacing w:before="20" w:after="60"/>
              <w:rPr>
                <w:ins w:id="20909" w:author="Ross Norsworthy" w:date="2020-03-20T01:39:00Z"/>
                <w:sz w:val="20"/>
              </w:rPr>
            </w:pPr>
            <w:ins w:id="20910" w:author="Ross Norsworthy" w:date="2020-03-20T01:39:00Z">
              <w:r w:rsidRPr="00FC7CF3">
                <w:rPr>
                  <w:sz w:val="20"/>
                </w:rPr>
                <w:t>Set to 0 when empty.</w:t>
              </w:r>
            </w:ins>
          </w:p>
        </w:tc>
      </w:tr>
      <w:tr w:rsidR="00063E85" w:rsidRPr="00A013FD" w14:paraId="4E6BCFA4" w14:textId="77777777" w:rsidTr="00BF604E">
        <w:trPr>
          <w:ins w:id="20911" w:author="Ross Norsworthy" w:date="2020-03-20T01:39:00Z"/>
        </w:trPr>
        <w:tc>
          <w:tcPr>
            <w:tcW w:w="988" w:type="dxa"/>
          </w:tcPr>
          <w:p w14:paraId="366EBE82" w14:textId="77777777" w:rsidR="00063E85" w:rsidRPr="00FC7CF3" w:rsidRDefault="00063E85" w:rsidP="00FC7CF3">
            <w:pPr>
              <w:spacing w:before="20" w:after="60"/>
              <w:rPr>
                <w:ins w:id="20912" w:author="Ross Norsworthy" w:date="2020-03-20T01:39:00Z"/>
                <w:sz w:val="20"/>
                <w:lang w:eastAsia="de-DE"/>
              </w:rPr>
            </w:pPr>
            <w:ins w:id="20913" w:author="Ross Norsworthy" w:date="2020-03-20T01:39:00Z">
              <w:r w:rsidRPr="00FC7CF3">
                <w:rPr>
                  <w:sz w:val="20"/>
                  <w:lang w:eastAsia="de-DE"/>
                </w:rPr>
                <w:t>10</w:t>
              </w:r>
            </w:ins>
          </w:p>
        </w:tc>
        <w:tc>
          <w:tcPr>
            <w:tcW w:w="851" w:type="dxa"/>
          </w:tcPr>
          <w:p w14:paraId="0240FCE3" w14:textId="77777777" w:rsidR="00063E85" w:rsidRPr="00FC7CF3" w:rsidRDefault="00063E85" w:rsidP="00FC7CF3">
            <w:pPr>
              <w:spacing w:before="20" w:after="60"/>
              <w:rPr>
                <w:ins w:id="20914" w:author="Ross Norsworthy" w:date="2020-03-20T01:39:00Z"/>
                <w:sz w:val="20"/>
                <w:lang w:eastAsia="de-DE"/>
              </w:rPr>
            </w:pPr>
            <w:ins w:id="20915" w:author="Ross Norsworthy" w:date="2020-03-20T01:39:00Z">
              <w:r w:rsidRPr="00FC7CF3">
                <w:rPr>
                  <w:sz w:val="20"/>
                  <w:lang w:eastAsia="de-DE"/>
                </w:rPr>
                <w:t>4</w:t>
              </w:r>
            </w:ins>
          </w:p>
        </w:tc>
        <w:tc>
          <w:tcPr>
            <w:tcW w:w="1781" w:type="dxa"/>
          </w:tcPr>
          <w:p w14:paraId="12324FC8" w14:textId="77777777" w:rsidR="00063E85" w:rsidRPr="00FC7CF3" w:rsidRDefault="00063E85" w:rsidP="00FC7CF3">
            <w:pPr>
              <w:spacing w:before="20" w:after="60"/>
              <w:rPr>
                <w:ins w:id="20916" w:author="Ross Norsworthy" w:date="2020-03-20T01:39:00Z"/>
                <w:sz w:val="20"/>
                <w:lang w:eastAsia="de-DE"/>
              </w:rPr>
            </w:pPr>
            <w:ins w:id="20917" w:author="Ross Norsworthy" w:date="2020-03-20T01:39:00Z">
              <w:r w:rsidRPr="00FC7CF3">
                <w:rPr>
                  <w:sz w:val="20"/>
                  <w:lang w:eastAsia="de-DE"/>
                </w:rPr>
                <w:t>Ship 8 Station ID</w:t>
              </w:r>
            </w:ins>
          </w:p>
        </w:tc>
        <w:tc>
          <w:tcPr>
            <w:tcW w:w="4808" w:type="dxa"/>
          </w:tcPr>
          <w:p w14:paraId="2F2B71CB" w14:textId="753A1137" w:rsidR="00063E85" w:rsidRPr="00FC7CF3" w:rsidRDefault="00063E85" w:rsidP="00FC7CF3">
            <w:pPr>
              <w:spacing w:before="20" w:after="60"/>
              <w:rPr>
                <w:ins w:id="20918" w:author="Ross Norsworthy" w:date="2020-03-20T01:39:00Z"/>
                <w:sz w:val="20"/>
              </w:rPr>
            </w:pPr>
            <w:ins w:id="20919" w:author="Ross Norsworthy" w:date="2020-03-20T01:39:00Z">
              <w:r w:rsidRPr="00FC7CF3">
                <w:rPr>
                  <w:sz w:val="20"/>
                </w:rPr>
                <w:t xml:space="preserve">The Unique Identifier of the receiving station, as described in </w:t>
              </w:r>
              <w:del w:id="20920" w:author="USA Editor 2021" w:date="2021-01-05T13:12:00Z">
                <w:r w:rsidRPr="008E5459" w:rsidDel="008E5459">
                  <w:rPr>
                    <w:sz w:val="20"/>
                    <w:highlight w:val="green"/>
                    <w:rPrChange w:id="20921" w:author="USA Editor 2021" w:date="2021-01-05T13:12:00Z">
                      <w:rPr>
                        <w:sz w:val="20"/>
                      </w:rPr>
                    </w:rPrChange>
                  </w:rPr>
                  <w:delText>section</w:delText>
                </w:r>
              </w:del>
            </w:ins>
            <w:ins w:id="20922" w:author="USA Editor 2021" w:date="2021-01-05T13:18:00Z">
              <w:r>
                <w:rPr>
                  <w:sz w:val="20"/>
                  <w:highlight w:val="green"/>
                </w:rPr>
                <w:t xml:space="preserve">Annex </w:t>
              </w:r>
              <w:r w:rsidRPr="00E7728F">
                <w:rPr>
                  <w:sz w:val="20"/>
                  <w:highlight w:val="green"/>
                </w:rPr>
                <w:t xml:space="preserve">1 </w:t>
              </w:r>
            </w:ins>
            <w:ins w:id="20923" w:author="USA Editor 2021" w:date="2021-01-05T13:12:00Z">
              <w:r w:rsidRPr="00E7728F">
                <w:rPr>
                  <w:highlight w:val="green"/>
                  <w:lang w:val="en-US" w:eastAsia="ja-JP"/>
                </w:rPr>
                <w:t>§</w:t>
              </w:r>
            </w:ins>
            <w:ins w:id="20924" w:author="Ross Norsworthy" w:date="2020-03-20T01:39:00Z">
              <w:r w:rsidRPr="00E7728F">
                <w:rPr>
                  <w:sz w:val="20"/>
                  <w:highlight w:val="green"/>
                </w:rPr>
                <w:t xml:space="preserve"> </w:t>
              </w:r>
            </w:ins>
            <w:ins w:id="20925" w:author="Johnny Schultz" w:date="2020-04-17T12:56:00Z">
              <w:del w:id="20926" w:author="USA Editor 2021" w:date="2021-01-05T13:18:00Z">
                <w:r w:rsidRPr="00E7728F" w:rsidDel="008E5459">
                  <w:rPr>
                    <w:sz w:val="20"/>
                    <w:highlight w:val="green"/>
                  </w:rPr>
                  <w:delText>3</w:delText>
                </w:r>
              </w:del>
            </w:ins>
            <w:ins w:id="20927" w:author="USA Editor 2021" w:date="2021-01-05T13:18:00Z">
              <w:r w:rsidRPr="00E7728F">
                <w:rPr>
                  <w:sz w:val="20"/>
                  <w:highlight w:val="green"/>
                </w:rPr>
                <w:t>2</w:t>
              </w:r>
            </w:ins>
            <w:ins w:id="20928" w:author="Johnny Schultz" w:date="2020-04-17T12:56:00Z">
              <w:r w:rsidRPr="00E7728F">
                <w:rPr>
                  <w:sz w:val="20"/>
                  <w:highlight w:val="green"/>
                </w:rPr>
                <w:t>.4</w:t>
              </w:r>
            </w:ins>
            <w:ins w:id="20929" w:author="Ross Norsworthy" w:date="2020-03-20T01:39:00Z">
              <w:del w:id="20930" w:author="Johnny Schultz" w:date="2020-04-17T12:56:00Z">
                <w:r w:rsidRPr="00E7728F">
                  <w:rPr>
                    <w:sz w:val="20"/>
                    <w:highlight w:val="green"/>
                  </w:rPr>
                  <w:delText>1</w:delText>
                </w:r>
              </w:del>
            </w:ins>
            <w:ins w:id="20931" w:author="USA Editor 2021" w:date="2021-01-05T13:50:00Z">
              <w:r w:rsidRPr="00E7728F">
                <w:rPr>
                  <w:sz w:val="20"/>
                  <w:highlight w:val="green"/>
                </w:rPr>
                <w:t>, Annex 1</w:t>
              </w:r>
            </w:ins>
            <w:ins w:id="20932" w:author="Ross Norsworthy" w:date="2020-03-20T01:39:00Z">
              <w:r w:rsidRPr="00FC7CF3">
                <w:rPr>
                  <w:sz w:val="20"/>
                </w:rPr>
                <w:t>.</w:t>
              </w:r>
            </w:ins>
          </w:p>
          <w:p w14:paraId="30B943D3" w14:textId="77777777" w:rsidR="00063E85" w:rsidRPr="00FC7CF3" w:rsidRDefault="00063E85" w:rsidP="00FC7CF3">
            <w:pPr>
              <w:spacing w:before="20" w:after="60"/>
              <w:rPr>
                <w:ins w:id="20933" w:author="Ross Norsworthy" w:date="2020-03-20T01:39:00Z"/>
                <w:sz w:val="20"/>
              </w:rPr>
            </w:pPr>
            <w:ins w:id="20934" w:author="Ross Norsworthy" w:date="2020-03-20T01:39:00Z">
              <w:r w:rsidRPr="00FC7CF3">
                <w:rPr>
                  <w:sz w:val="20"/>
                </w:rPr>
                <w:t>Set to 0 when empty.</w:t>
              </w:r>
            </w:ins>
          </w:p>
        </w:tc>
      </w:tr>
    </w:tbl>
    <w:p w14:paraId="1909A630" w14:textId="77777777" w:rsidR="00A013FD" w:rsidRPr="00A013FD" w:rsidRDefault="00A013FD" w:rsidP="007247A1">
      <w:pPr>
        <w:pStyle w:val="Tablefin"/>
        <w:rPr>
          <w:ins w:id="20935" w:author="Ross Norsworthy" w:date="2020-03-20T01:39:00Z"/>
        </w:rPr>
      </w:pPr>
    </w:p>
    <w:p w14:paraId="22395096" w14:textId="609302AE" w:rsidR="00A013FD" w:rsidRPr="00A013FD" w:rsidRDefault="009A6B99" w:rsidP="00875779">
      <w:pPr>
        <w:pStyle w:val="Heading3"/>
        <w:rPr>
          <w:ins w:id="20936" w:author="Ross Norsworthy" w:date="2020-03-20T01:39:00Z"/>
          <w:rFonts w:eastAsiaTheme="minorHAnsi"/>
          <w:lang w:eastAsia="de-DE"/>
        </w:rPr>
      </w:pPr>
      <w:bookmarkStart w:id="20937" w:name="_Toc35546036"/>
      <w:ins w:id="20938" w:author="Song, Xiaojing" w:date="2020-08-21T14:49:00Z">
        <w:del w:id="20939" w:author="USA Editor 2021" w:date="2021-01-05T13:19:00Z">
          <w:r w:rsidRPr="008E5459" w:rsidDel="008E5459">
            <w:rPr>
              <w:rFonts w:eastAsiaTheme="minorHAnsi"/>
              <w:caps/>
              <w:highlight w:val="green"/>
              <w:lang w:eastAsia="de-DE"/>
            </w:rPr>
            <w:delText>D</w:delText>
          </w:r>
          <w:r w:rsidDel="008E5459">
            <w:rPr>
              <w:rFonts w:eastAsiaTheme="minorHAnsi"/>
              <w:caps/>
              <w:lang w:eastAsia="de-DE"/>
            </w:rPr>
            <w:delText xml:space="preserve"> </w:delText>
          </w:r>
        </w:del>
      </w:ins>
      <w:ins w:id="20940" w:author="Song, Xiaojing" w:date="2020-08-24T16:06:00Z">
        <w:r w:rsidR="005D4C5E">
          <w:rPr>
            <w:rFonts w:eastAsiaTheme="minorHAnsi"/>
            <w:caps/>
            <w:lang w:eastAsia="de-DE"/>
          </w:rPr>
          <w:t>3</w:t>
        </w:r>
      </w:ins>
      <w:ins w:id="20941" w:author="Song, Xiaojing" w:date="2020-08-21T14:49:00Z">
        <w:r>
          <w:rPr>
            <w:rFonts w:eastAsiaTheme="minorHAnsi"/>
            <w:caps/>
            <w:lang w:eastAsia="de-DE"/>
          </w:rPr>
          <w:t>.10.</w:t>
        </w:r>
        <w:r w:rsidR="00D90BCF">
          <w:rPr>
            <w:rFonts w:eastAsiaTheme="minorHAnsi"/>
            <w:caps/>
            <w:lang w:eastAsia="de-DE"/>
          </w:rPr>
          <w:t>4</w:t>
        </w:r>
        <w:r w:rsidR="00D90BCF">
          <w:rPr>
            <w:rFonts w:eastAsiaTheme="minorHAnsi"/>
            <w:caps/>
            <w:lang w:eastAsia="de-DE"/>
          </w:rPr>
          <w:tab/>
        </w:r>
      </w:ins>
      <w:ins w:id="20942" w:author="Ross Norsworthy" w:date="2020-03-20T01:39:00Z">
        <w:r w:rsidR="00A013FD" w:rsidRPr="00A013FD">
          <w:rPr>
            <w:rFonts w:eastAsiaTheme="minorHAnsi"/>
            <w:lang w:eastAsia="de-DE"/>
          </w:rPr>
          <w:t>Paging Response</w:t>
        </w:r>
        <w:bookmarkEnd w:id="20937"/>
      </w:ins>
    </w:p>
    <w:p w14:paraId="0BD55978" w14:textId="77777777" w:rsidR="008E1B5D" w:rsidRDefault="00A013FD" w:rsidP="004954F5">
      <w:pPr>
        <w:pStyle w:val="TableNo"/>
        <w:rPr>
          <w:lang w:val="en-US"/>
        </w:rPr>
      </w:pPr>
      <w:bookmarkStart w:id="20943" w:name="_Toc35546170"/>
      <w:ins w:id="20944" w:author="Ross Norsworthy" w:date="2020-03-20T01:39:00Z">
        <w:r w:rsidRPr="00A013FD">
          <w:rPr>
            <w:lang w:val="en-US"/>
          </w:rPr>
          <w:t>Table 72</w:t>
        </w:r>
      </w:ins>
    </w:p>
    <w:p w14:paraId="12D6154E" w14:textId="77777777" w:rsidR="00A013FD" w:rsidRPr="00A013FD" w:rsidRDefault="00A013FD" w:rsidP="003B4BCB">
      <w:pPr>
        <w:pStyle w:val="Tabletitle"/>
        <w:rPr>
          <w:ins w:id="20945" w:author="Ross Norsworthy" w:date="2020-03-20T01:39:00Z"/>
          <w:lang w:val="en-US"/>
        </w:rPr>
      </w:pPr>
      <w:ins w:id="20946" w:author="Ross Norsworthy" w:date="2020-03-20T01:39:00Z">
        <w:r w:rsidRPr="00A013FD">
          <w:rPr>
            <w:lang w:val="en-US"/>
          </w:rPr>
          <w:t xml:space="preserve"> Paging Response</w:t>
        </w:r>
        <w:bookmarkEnd w:id="20943"/>
      </w:ins>
    </w:p>
    <w:tbl>
      <w:tblPr>
        <w:tblStyle w:val="TableGrid"/>
        <w:tblW w:w="0" w:type="auto"/>
        <w:tblLook w:val="04A0" w:firstRow="1" w:lastRow="0" w:firstColumn="1" w:lastColumn="0" w:noHBand="0" w:noVBand="1"/>
      </w:tblPr>
      <w:tblGrid>
        <w:gridCol w:w="988"/>
        <w:gridCol w:w="851"/>
        <w:gridCol w:w="1701"/>
        <w:gridCol w:w="4808"/>
      </w:tblGrid>
      <w:tr w:rsidR="00063E85" w:rsidRPr="00A013FD" w14:paraId="7006B187" w14:textId="77777777" w:rsidTr="00BF604E">
        <w:trPr>
          <w:ins w:id="20947" w:author="Ross Norsworthy" w:date="2020-03-20T01:39:00Z"/>
        </w:trPr>
        <w:tc>
          <w:tcPr>
            <w:tcW w:w="988" w:type="dxa"/>
            <w:shd w:val="clear" w:color="auto" w:fill="4F81BD" w:themeFill="accent1"/>
          </w:tcPr>
          <w:p w14:paraId="39FC1A77" w14:textId="77777777" w:rsidR="00063E85" w:rsidRPr="00FC7CF3" w:rsidRDefault="00063E85" w:rsidP="00FC7CF3">
            <w:pPr>
              <w:spacing w:before="20" w:after="60"/>
              <w:rPr>
                <w:ins w:id="20948" w:author="Ross Norsworthy" w:date="2020-03-20T01:39:00Z"/>
                <w:rFonts w:ascii="Times New Roman Bold" w:hAnsi="Times New Roman Bold" w:cs="Times New Roman Bold"/>
                <w:b/>
                <w:sz w:val="20"/>
              </w:rPr>
            </w:pPr>
            <w:ins w:id="20949" w:author="Ross Norsworthy" w:date="2020-03-20T01:39:00Z">
              <w:r w:rsidRPr="00FC7CF3">
                <w:rPr>
                  <w:rFonts w:ascii="Times New Roman Bold" w:hAnsi="Times New Roman Bold" w:cs="Times New Roman Bold"/>
                  <w:b/>
                  <w:sz w:val="20"/>
                </w:rPr>
                <w:t>Field no</w:t>
              </w:r>
            </w:ins>
          </w:p>
        </w:tc>
        <w:tc>
          <w:tcPr>
            <w:tcW w:w="851" w:type="dxa"/>
            <w:shd w:val="clear" w:color="auto" w:fill="4F81BD" w:themeFill="accent1"/>
          </w:tcPr>
          <w:p w14:paraId="10EF6E97" w14:textId="77777777" w:rsidR="00063E85" w:rsidRPr="00FC7CF3" w:rsidRDefault="00063E85" w:rsidP="00FC7CF3">
            <w:pPr>
              <w:spacing w:before="20" w:after="60"/>
              <w:rPr>
                <w:ins w:id="20950" w:author="Ross Norsworthy" w:date="2020-03-20T01:39:00Z"/>
                <w:rFonts w:ascii="Times New Roman Bold" w:hAnsi="Times New Roman Bold" w:cs="Times New Roman Bold"/>
                <w:b/>
                <w:sz w:val="20"/>
              </w:rPr>
            </w:pPr>
            <w:ins w:id="20951" w:author="Ross Norsworthy" w:date="2020-03-20T01:39:00Z">
              <w:r w:rsidRPr="00FC7CF3">
                <w:rPr>
                  <w:rFonts w:ascii="Times New Roman Bold" w:hAnsi="Times New Roman Bold" w:cs="Times New Roman Bold"/>
                  <w:b/>
                  <w:sz w:val="20"/>
                </w:rPr>
                <w:t>Size (Bytes)</w:t>
              </w:r>
            </w:ins>
          </w:p>
        </w:tc>
        <w:tc>
          <w:tcPr>
            <w:tcW w:w="1701" w:type="dxa"/>
            <w:shd w:val="clear" w:color="auto" w:fill="4F81BD" w:themeFill="accent1"/>
          </w:tcPr>
          <w:p w14:paraId="4C725E43" w14:textId="77777777" w:rsidR="00063E85" w:rsidRPr="00FC7CF3" w:rsidRDefault="00063E85" w:rsidP="00FC7CF3">
            <w:pPr>
              <w:spacing w:before="20" w:after="60"/>
              <w:rPr>
                <w:ins w:id="20952" w:author="Ross Norsworthy" w:date="2020-03-20T01:39:00Z"/>
                <w:rFonts w:ascii="Times New Roman Bold" w:hAnsi="Times New Roman Bold" w:cs="Times New Roman Bold"/>
                <w:b/>
                <w:sz w:val="20"/>
              </w:rPr>
            </w:pPr>
            <w:ins w:id="20953" w:author="Ross Norsworthy" w:date="2020-03-20T01:39:00Z">
              <w:r w:rsidRPr="00FC7CF3">
                <w:rPr>
                  <w:rFonts w:ascii="Times New Roman Bold" w:hAnsi="Times New Roman Bold" w:cs="Times New Roman Bold"/>
                  <w:b/>
                  <w:sz w:val="20"/>
                </w:rPr>
                <w:t>Function</w:t>
              </w:r>
            </w:ins>
          </w:p>
        </w:tc>
        <w:tc>
          <w:tcPr>
            <w:tcW w:w="4808" w:type="dxa"/>
            <w:shd w:val="clear" w:color="auto" w:fill="4F81BD" w:themeFill="accent1"/>
          </w:tcPr>
          <w:p w14:paraId="5A970E26" w14:textId="77777777" w:rsidR="00063E85" w:rsidRPr="00FC7CF3" w:rsidRDefault="00063E85" w:rsidP="00FC7CF3">
            <w:pPr>
              <w:spacing w:before="20" w:after="60"/>
              <w:rPr>
                <w:ins w:id="20954" w:author="Ross Norsworthy" w:date="2020-03-20T01:39:00Z"/>
                <w:rFonts w:ascii="Times New Roman Bold" w:hAnsi="Times New Roman Bold" w:cs="Times New Roman Bold"/>
                <w:b/>
                <w:sz w:val="20"/>
              </w:rPr>
            </w:pPr>
            <w:ins w:id="20955" w:author="Ross Norsworthy" w:date="2020-03-20T01:39:00Z">
              <w:r w:rsidRPr="00FC7CF3">
                <w:rPr>
                  <w:rFonts w:ascii="Times New Roman Bold" w:hAnsi="Times New Roman Bold" w:cs="Times New Roman Bold"/>
                  <w:b/>
                  <w:sz w:val="20"/>
                </w:rPr>
                <w:t>Content</w:t>
              </w:r>
            </w:ins>
          </w:p>
        </w:tc>
      </w:tr>
      <w:tr w:rsidR="00063E85" w:rsidRPr="00A013FD" w14:paraId="70F8B0D7" w14:textId="77777777" w:rsidTr="00BF604E">
        <w:trPr>
          <w:ins w:id="20956" w:author="Ross Norsworthy" w:date="2020-03-20T01:39:00Z"/>
        </w:trPr>
        <w:tc>
          <w:tcPr>
            <w:tcW w:w="988" w:type="dxa"/>
          </w:tcPr>
          <w:p w14:paraId="4BD56D32" w14:textId="77777777" w:rsidR="00063E85" w:rsidRPr="00FC7CF3" w:rsidRDefault="00063E85" w:rsidP="00FC7CF3">
            <w:pPr>
              <w:spacing w:before="20" w:after="60"/>
              <w:rPr>
                <w:ins w:id="20957" w:author="Ross Norsworthy" w:date="2020-03-20T01:39:00Z"/>
                <w:sz w:val="20"/>
                <w:lang w:eastAsia="de-DE"/>
              </w:rPr>
            </w:pPr>
            <w:ins w:id="20958" w:author="Ross Norsworthy" w:date="2020-03-20T01:39:00Z">
              <w:r w:rsidRPr="00FC7CF3">
                <w:rPr>
                  <w:sz w:val="20"/>
                  <w:lang w:eastAsia="de-DE"/>
                </w:rPr>
                <w:t>1</w:t>
              </w:r>
            </w:ins>
          </w:p>
        </w:tc>
        <w:tc>
          <w:tcPr>
            <w:tcW w:w="851" w:type="dxa"/>
          </w:tcPr>
          <w:p w14:paraId="66CE768C" w14:textId="77777777" w:rsidR="00063E85" w:rsidRPr="00FC7CF3" w:rsidRDefault="00063E85" w:rsidP="00FC7CF3">
            <w:pPr>
              <w:spacing w:before="20" w:after="60"/>
              <w:rPr>
                <w:ins w:id="20959" w:author="Ross Norsworthy" w:date="2020-03-20T01:39:00Z"/>
                <w:sz w:val="20"/>
                <w:lang w:eastAsia="de-DE"/>
              </w:rPr>
            </w:pPr>
            <w:ins w:id="20960" w:author="Ross Norsworthy" w:date="2020-03-20T01:39:00Z">
              <w:r w:rsidRPr="00FC7CF3">
                <w:rPr>
                  <w:sz w:val="20"/>
                  <w:lang w:eastAsia="de-DE"/>
                </w:rPr>
                <w:t>1</w:t>
              </w:r>
            </w:ins>
          </w:p>
        </w:tc>
        <w:tc>
          <w:tcPr>
            <w:tcW w:w="1701" w:type="dxa"/>
          </w:tcPr>
          <w:p w14:paraId="19A6D76A" w14:textId="77777777" w:rsidR="00063E85" w:rsidRPr="00FC7CF3" w:rsidRDefault="00063E85" w:rsidP="00FC7CF3">
            <w:pPr>
              <w:spacing w:before="20" w:after="60"/>
              <w:rPr>
                <w:ins w:id="20961" w:author="Ross Norsworthy" w:date="2020-03-20T01:39:00Z"/>
                <w:sz w:val="20"/>
                <w:lang w:eastAsia="de-DE"/>
              </w:rPr>
            </w:pPr>
            <w:ins w:id="20962" w:author="Ross Norsworthy" w:date="2020-03-20T01:39:00Z">
              <w:r w:rsidRPr="00FC7CF3">
                <w:rPr>
                  <w:sz w:val="20"/>
                  <w:lang w:eastAsia="de-DE"/>
                </w:rPr>
                <w:t>Type</w:t>
              </w:r>
            </w:ins>
          </w:p>
        </w:tc>
        <w:tc>
          <w:tcPr>
            <w:tcW w:w="4808" w:type="dxa"/>
          </w:tcPr>
          <w:p w14:paraId="30A2CF55" w14:textId="082D43F7" w:rsidR="00063E85" w:rsidRPr="00FC7CF3" w:rsidRDefault="00063E85" w:rsidP="00FC7CF3">
            <w:pPr>
              <w:spacing w:before="20" w:after="60"/>
              <w:rPr>
                <w:ins w:id="20963" w:author="Ross Norsworthy" w:date="2020-03-20T01:39:00Z"/>
                <w:sz w:val="20"/>
                <w:lang w:eastAsia="de-DE"/>
              </w:rPr>
            </w:pPr>
            <w:ins w:id="20964" w:author="USA Editor 2021" w:date="2021-01-20T13:17:00Z">
              <w:r w:rsidRPr="00B92599">
                <w:rPr>
                  <w:sz w:val="20"/>
                  <w:highlight w:val="green"/>
                  <w:lang w:eastAsia="de-DE"/>
                </w:rPr>
                <w:t>Type = 21</w:t>
              </w:r>
            </w:ins>
          </w:p>
        </w:tc>
      </w:tr>
      <w:tr w:rsidR="00063E85" w:rsidRPr="00A013FD" w14:paraId="32F4B6AC" w14:textId="77777777" w:rsidTr="00BF604E">
        <w:trPr>
          <w:ins w:id="20965" w:author="Ross Norsworthy" w:date="2020-03-20T01:39:00Z"/>
        </w:trPr>
        <w:tc>
          <w:tcPr>
            <w:tcW w:w="988" w:type="dxa"/>
          </w:tcPr>
          <w:p w14:paraId="0FA51474" w14:textId="77777777" w:rsidR="00063E85" w:rsidRPr="00FC7CF3" w:rsidRDefault="00063E85" w:rsidP="00FC7CF3">
            <w:pPr>
              <w:spacing w:before="20" w:after="60"/>
              <w:rPr>
                <w:ins w:id="20966" w:author="Ross Norsworthy" w:date="2020-03-20T01:39:00Z"/>
                <w:sz w:val="20"/>
                <w:lang w:eastAsia="de-DE"/>
              </w:rPr>
            </w:pPr>
            <w:ins w:id="20967" w:author="Ross Norsworthy" w:date="2020-03-20T01:39:00Z">
              <w:r w:rsidRPr="00FC7CF3">
                <w:rPr>
                  <w:sz w:val="20"/>
                  <w:lang w:eastAsia="de-DE"/>
                </w:rPr>
                <w:t>2</w:t>
              </w:r>
            </w:ins>
          </w:p>
        </w:tc>
        <w:tc>
          <w:tcPr>
            <w:tcW w:w="851" w:type="dxa"/>
          </w:tcPr>
          <w:p w14:paraId="0456A89F" w14:textId="77777777" w:rsidR="00063E85" w:rsidRPr="00FC7CF3" w:rsidRDefault="00063E85" w:rsidP="00FC7CF3">
            <w:pPr>
              <w:spacing w:before="20" w:after="60"/>
              <w:rPr>
                <w:ins w:id="20968" w:author="Ross Norsworthy" w:date="2020-03-20T01:39:00Z"/>
                <w:sz w:val="20"/>
                <w:lang w:eastAsia="de-DE"/>
              </w:rPr>
            </w:pPr>
            <w:ins w:id="20969" w:author="Ross Norsworthy" w:date="2020-03-20T01:39:00Z">
              <w:r w:rsidRPr="00FC7CF3">
                <w:rPr>
                  <w:sz w:val="20"/>
                  <w:lang w:eastAsia="de-DE"/>
                </w:rPr>
                <w:t>4</w:t>
              </w:r>
            </w:ins>
          </w:p>
        </w:tc>
        <w:tc>
          <w:tcPr>
            <w:tcW w:w="1701" w:type="dxa"/>
          </w:tcPr>
          <w:p w14:paraId="0B8F8B32" w14:textId="77777777" w:rsidR="00063E85" w:rsidRPr="00FC7CF3" w:rsidRDefault="00063E85" w:rsidP="00FC7CF3">
            <w:pPr>
              <w:spacing w:before="20" w:after="60"/>
              <w:rPr>
                <w:ins w:id="20970" w:author="Ross Norsworthy" w:date="2020-03-20T01:39:00Z"/>
                <w:sz w:val="20"/>
                <w:lang w:eastAsia="de-DE"/>
              </w:rPr>
            </w:pPr>
            <w:ins w:id="20971" w:author="Ross Norsworthy" w:date="2020-03-20T01:39:00Z">
              <w:r w:rsidRPr="00FC7CF3">
                <w:rPr>
                  <w:sz w:val="20"/>
                  <w:lang w:eastAsia="de-DE"/>
                </w:rPr>
                <w:t>Ship Station ID</w:t>
              </w:r>
            </w:ins>
          </w:p>
        </w:tc>
        <w:tc>
          <w:tcPr>
            <w:tcW w:w="4808" w:type="dxa"/>
          </w:tcPr>
          <w:p w14:paraId="1CDBAFD1" w14:textId="509665F8" w:rsidR="00063E85" w:rsidRPr="00FC7CF3" w:rsidRDefault="00063E85" w:rsidP="00FC7CF3">
            <w:pPr>
              <w:spacing w:before="20" w:after="60"/>
              <w:rPr>
                <w:ins w:id="20972" w:author="Ross Norsworthy" w:date="2020-03-20T01:39:00Z"/>
                <w:sz w:val="20"/>
                <w:lang w:eastAsia="de-DE"/>
              </w:rPr>
            </w:pPr>
            <w:ins w:id="20973" w:author="Ross Norsworthy" w:date="2020-03-20T01:39:00Z">
              <w:r w:rsidRPr="00FC7CF3">
                <w:rPr>
                  <w:sz w:val="20"/>
                </w:rPr>
                <w:t xml:space="preserve">The Unique Identifier of station where the message originated from, as described in </w:t>
              </w:r>
              <w:del w:id="20974" w:author="USA Editor 2021" w:date="2021-01-05T13:13:00Z">
                <w:r w:rsidRPr="008E5459" w:rsidDel="008E5459">
                  <w:rPr>
                    <w:sz w:val="20"/>
                    <w:highlight w:val="green"/>
                    <w:rPrChange w:id="20975" w:author="USA Editor 2021" w:date="2021-01-05T13:13:00Z">
                      <w:rPr>
                        <w:sz w:val="20"/>
                      </w:rPr>
                    </w:rPrChange>
                  </w:rPr>
                  <w:delText>section</w:delText>
                </w:r>
              </w:del>
            </w:ins>
            <w:ins w:id="20976" w:author="USA Editor 2021" w:date="2021-01-05T13:18:00Z">
              <w:r>
                <w:rPr>
                  <w:sz w:val="20"/>
                  <w:highlight w:val="green"/>
                </w:rPr>
                <w:t>Annex 1</w:t>
              </w:r>
              <w:r w:rsidRPr="008E5459">
                <w:rPr>
                  <w:sz w:val="20"/>
                  <w:highlight w:val="green"/>
                </w:rPr>
                <w:t xml:space="preserve"> </w:t>
              </w:r>
            </w:ins>
            <w:ins w:id="20977" w:author="USA Editor 2021" w:date="2021-01-05T13:13:00Z">
              <w:r w:rsidRPr="00E7728F">
                <w:rPr>
                  <w:highlight w:val="green"/>
                  <w:lang w:val="en-US" w:eastAsia="ja-JP"/>
                </w:rPr>
                <w:t>§</w:t>
              </w:r>
            </w:ins>
            <w:ins w:id="20978" w:author="Ross Norsworthy" w:date="2020-03-20T01:39:00Z">
              <w:r w:rsidRPr="00E7728F">
                <w:rPr>
                  <w:sz w:val="20"/>
                  <w:highlight w:val="green"/>
                </w:rPr>
                <w:t xml:space="preserve"> </w:t>
              </w:r>
            </w:ins>
            <w:ins w:id="20979" w:author="Johnny Schultz" w:date="2020-04-17T12:56:00Z">
              <w:del w:id="20980" w:author="USA Editor 2021" w:date="2021-01-05T13:18:00Z">
                <w:r w:rsidRPr="00E7728F" w:rsidDel="008E5459">
                  <w:rPr>
                    <w:sz w:val="20"/>
                    <w:highlight w:val="green"/>
                  </w:rPr>
                  <w:delText>3</w:delText>
                </w:r>
              </w:del>
            </w:ins>
            <w:ins w:id="20981" w:author="USA Editor 2021" w:date="2021-01-05T13:18:00Z">
              <w:r w:rsidRPr="00E7728F">
                <w:rPr>
                  <w:sz w:val="20"/>
                  <w:highlight w:val="green"/>
                </w:rPr>
                <w:t>2</w:t>
              </w:r>
            </w:ins>
            <w:ins w:id="20982" w:author="Johnny Schultz" w:date="2020-04-17T12:56:00Z">
              <w:r w:rsidRPr="00E7728F">
                <w:rPr>
                  <w:sz w:val="20"/>
                  <w:highlight w:val="green"/>
                </w:rPr>
                <w:t>.4</w:t>
              </w:r>
            </w:ins>
            <w:ins w:id="20983" w:author="Ross Norsworthy" w:date="2020-03-20T01:39:00Z">
              <w:del w:id="20984" w:author="Johnny Schultz" w:date="2020-04-17T12:56:00Z">
                <w:r w:rsidRPr="00E7728F">
                  <w:rPr>
                    <w:sz w:val="20"/>
                    <w:highlight w:val="green"/>
                  </w:rPr>
                  <w:delText>1</w:delText>
                </w:r>
              </w:del>
            </w:ins>
            <w:ins w:id="20985" w:author="USA Editor 2021" w:date="2021-01-05T13:50:00Z">
              <w:r w:rsidRPr="00E7728F">
                <w:rPr>
                  <w:sz w:val="20"/>
                  <w:highlight w:val="green"/>
                </w:rPr>
                <w:t xml:space="preserve">, </w:t>
              </w:r>
            </w:ins>
            <w:ins w:id="20986" w:author="USA Editor 2021" w:date="2021-01-05T14:37:00Z">
              <w:r>
                <w:rPr>
                  <w:sz w:val="20"/>
                  <w:highlight w:val="green"/>
                </w:rPr>
                <w:t xml:space="preserve"> </w:t>
              </w:r>
            </w:ins>
            <w:ins w:id="20987" w:author="USA Editor 2021" w:date="2021-01-05T13:50:00Z">
              <w:r w:rsidRPr="00E7728F">
                <w:rPr>
                  <w:sz w:val="20"/>
                  <w:highlight w:val="green"/>
                </w:rPr>
                <w:t>Annex 1.</w:t>
              </w:r>
            </w:ins>
          </w:p>
        </w:tc>
      </w:tr>
      <w:tr w:rsidR="00063E85" w:rsidRPr="00A013FD" w14:paraId="10A10740" w14:textId="77777777" w:rsidTr="00BF604E">
        <w:trPr>
          <w:ins w:id="20988" w:author="Ross Norsworthy" w:date="2020-03-20T01:39:00Z"/>
        </w:trPr>
        <w:tc>
          <w:tcPr>
            <w:tcW w:w="988" w:type="dxa"/>
          </w:tcPr>
          <w:p w14:paraId="7110C4D7" w14:textId="77777777" w:rsidR="00063E85" w:rsidRPr="00FC7CF3" w:rsidRDefault="00063E85" w:rsidP="00FC7CF3">
            <w:pPr>
              <w:spacing w:before="20" w:after="60"/>
              <w:rPr>
                <w:ins w:id="20989" w:author="Ross Norsworthy" w:date="2020-03-20T01:39:00Z"/>
                <w:sz w:val="20"/>
                <w:lang w:eastAsia="de-DE"/>
              </w:rPr>
            </w:pPr>
            <w:ins w:id="20990" w:author="Ross Norsworthy" w:date="2020-03-20T01:39:00Z">
              <w:r w:rsidRPr="00FC7CF3">
                <w:rPr>
                  <w:sz w:val="20"/>
                  <w:lang w:eastAsia="de-DE"/>
                </w:rPr>
                <w:t>3</w:t>
              </w:r>
            </w:ins>
          </w:p>
        </w:tc>
        <w:tc>
          <w:tcPr>
            <w:tcW w:w="851" w:type="dxa"/>
          </w:tcPr>
          <w:p w14:paraId="11583F9C" w14:textId="77777777" w:rsidR="00063E85" w:rsidRPr="00FC7CF3" w:rsidRDefault="00063E85" w:rsidP="00FC7CF3">
            <w:pPr>
              <w:spacing w:before="20" w:after="60"/>
              <w:rPr>
                <w:ins w:id="20991" w:author="Ross Norsworthy" w:date="2020-03-20T01:39:00Z"/>
                <w:sz w:val="20"/>
                <w:lang w:eastAsia="de-DE"/>
              </w:rPr>
            </w:pPr>
            <w:ins w:id="20992" w:author="Ross Norsworthy" w:date="2020-03-20T01:39:00Z">
              <w:r w:rsidRPr="00FC7CF3">
                <w:rPr>
                  <w:sz w:val="20"/>
                  <w:lang w:eastAsia="de-DE"/>
                </w:rPr>
                <w:t>1</w:t>
              </w:r>
            </w:ins>
          </w:p>
        </w:tc>
        <w:tc>
          <w:tcPr>
            <w:tcW w:w="1701" w:type="dxa"/>
          </w:tcPr>
          <w:p w14:paraId="018CECBD" w14:textId="77777777" w:rsidR="00063E85" w:rsidRPr="00FC7CF3" w:rsidRDefault="00063E85" w:rsidP="00FC7CF3">
            <w:pPr>
              <w:spacing w:before="20" w:after="60"/>
              <w:rPr>
                <w:ins w:id="20993" w:author="Ross Norsworthy" w:date="2020-03-20T01:39:00Z"/>
                <w:sz w:val="20"/>
                <w:lang w:eastAsia="de-DE"/>
              </w:rPr>
            </w:pPr>
            <w:ins w:id="20994" w:author="Ross Norsworthy" w:date="2020-03-20T01:39:00Z">
              <w:r w:rsidRPr="00FC7CF3">
                <w:rPr>
                  <w:sz w:val="20"/>
                  <w:lang w:eastAsia="de-DE"/>
                </w:rPr>
                <w:t>Terminal capabilities</w:t>
              </w:r>
            </w:ins>
          </w:p>
        </w:tc>
        <w:tc>
          <w:tcPr>
            <w:tcW w:w="4808" w:type="dxa"/>
          </w:tcPr>
          <w:p w14:paraId="1662B075" w14:textId="77777777" w:rsidR="00063E85" w:rsidRPr="00FC7CF3" w:rsidRDefault="00063E85" w:rsidP="00FC7CF3">
            <w:pPr>
              <w:spacing w:before="20" w:after="60"/>
              <w:rPr>
                <w:ins w:id="20995" w:author="Ross Norsworthy" w:date="2020-03-20T01:39:00Z"/>
                <w:sz w:val="20"/>
              </w:rPr>
            </w:pPr>
            <w:ins w:id="20996" w:author="Ross Norsworthy" w:date="2020-03-20T01:39:00Z">
              <w:r w:rsidRPr="00FC7CF3">
                <w:rPr>
                  <w:sz w:val="20"/>
                </w:rPr>
                <w:t>Bitmask:</w:t>
              </w:r>
            </w:ins>
          </w:p>
          <w:p w14:paraId="631828E8" w14:textId="77777777" w:rsidR="00063E85" w:rsidRPr="00FC7CF3" w:rsidRDefault="00063E85" w:rsidP="00FC7CF3">
            <w:pPr>
              <w:spacing w:before="20" w:after="60"/>
              <w:rPr>
                <w:ins w:id="20997" w:author="Ross Norsworthy" w:date="2020-03-20T01:39:00Z"/>
                <w:sz w:val="20"/>
              </w:rPr>
            </w:pPr>
            <w:ins w:id="20998" w:author="Ross Norsworthy" w:date="2020-03-20T01:39:00Z">
              <w:r w:rsidRPr="00FC7CF3">
                <w:rPr>
                  <w:sz w:val="20"/>
                </w:rPr>
                <w:t>4 MSB: Set for versions of 2092</w:t>
              </w:r>
            </w:ins>
          </w:p>
          <w:p w14:paraId="30E63EA9" w14:textId="77777777" w:rsidR="00063E85" w:rsidRPr="00FC7CF3" w:rsidRDefault="00063E85" w:rsidP="00FC7CF3">
            <w:pPr>
              <w:spacing w:before="20" w:after="60"/>
              <w:rPr>
                <w:ins w:id="20999" w:author="Ross Norsworthy" w:date="2020-03-20T01:39:00Z"/>
                <w:sz w:val="20"/>
              </w:rPr>
            </w:pPr>
            <w:ins w:id="21000" w:author="Ross Norsworthy" w:date="2020-03-20T01:39:00Z">
              <w:r w:rsidRPr="00FC7CF3">
                <w:rPr>
                  <w:sz w:val="20"/>
                </w:rPr>
                <w:t>4 LSB:</w:t>
              </w:r>
            </w:ins>
          </w:p>
          <w:p w14:paraId="0BFEAA9F" w14:textId="77777777" w:rsidR="00063E85" w:rsidRPr="00FC7CF3" w:rsidRDefault="00063E85" w:rsidP="00FC7CF3">
            <w:pPr>
              <w:spacing w:before="20" w:after="60"/>
              <w:rPr>
                <w:ins w:id="21001" w:author="Ross Norsworthy" w:date="2020-03-20T01:39:00Z"/>
                <w:sz w:val="20"/>
              </w:rPr>
            </w:pPr>
            <w:ins w:id="21002" w:author="Ross Norsworthy" w:date="2020-03-20T01:39:00Z">
              <w:r w:rsidRPr="00FC7CF3">
                <w:rPr>
                  <w:sz w:val="20"/>
                </w:rPr>
                <w:t>Bit 3: Reserved for future use. Default = 0.</w:t>
              </w:r>
            </w:ins>
          </w:p>
          <w:p w14:paraId="43E44557" w14:textId="77777777" w:rsidR="00063E85" w:rsidRPr="00FC7CF3" w:rsidRDefault="00063E85" w:rsidP="00FC7CF3">
            <w:pPr>
              <w:spacing w:before="20" w:after="60"/>
              <w:rPr>
                <w:ins w:id="21003" w:author="Ross Norsworthy" w:date="2020-03-20T01:39:00Z"/>
                <w:sz w:val="20"/>
              </w:rPr>
            </w:pPr>
            <w:ins w:id="21004" w:author="Ross Norsworthy" w:date="2020-03-20T01:39:00Z">
              <w:r w:rsidRPr="00FC7CF3">
                <w:rPr>
                  <w:sz w:val="20"/>
                </w:rPr>
                <w:t>Bit 2: Reserved for future use. Default = 0.</w:t>
              </w:r>
            </w:ins>
          </w:p>
          <w:p w14:paraId="2745018F" w14:textId="77777777" w:rsidR="00063E85" w:rsidRPr="00FC7CF3" w:rsidRDefault="00063E85" w:rsidP="00FC7CF3">
            <w:pPr>
              <w:spacing w:before="20" w:after="60"/>
              <w:rPr>
                <w:ins w:id="21005" w:author="Ross Norsworthy" w:date="2020-03-20T01:39:00Z"/>
                <w:sz w:val="20"/>
              </w:rPr>
            </w:pPr>
            <w:ins w:id="21006" w:author="Ross Norsworthy" w:date="2020-03-20T01:39:00Z">
              <w:r w:rsidRPr="00FC7CF3">
                <w:rPr>
                  <w:sz w:val="20"/>
                </w:rPr>
                <w:t>Bit 1: Reserved for future use. Default = 0.</w:t>
              </w:r>
            </w:ins>
          </w:p>
          <w:p w14:paraId="1D599475" w14:textId="77777777" w:rsidR="00063E85" w:rsidRPr="00FC7CF3" w:rsidRDefault="00063E85" w:rsidP="00FC7CF3">
            <w:pPr>
              <w:spacing w:before="20" w:after="60"/>
              <w:rPr>
                <w:ins w:id="21007" w:author="Ross Norsworthy" w:date="2020-03-20T01:39:00Z"/>
                <w:sz w:val="20"/>
                <w:highlight w:val="yellow"/>
              </w:rPr>
            </w:pPr>
            <w:ins w:id="21008" w:author="Ross Norsworthy" w:date="2020-03-20T01:39:00Z">
              <w:r w:rsidRPr="00FC7CF3">
                <w:rPr>
                  <w:sz w:val="20"/>
                </w:rPr>
                <w:t>Bit 0: Set to 1 for low-power terminal &lt; 2W.</w:t>
              </w:r>
            </w:ins>
          </w:p>
        </w:tc>
      </w:tr>
      <w:tr w:rsidR="00063E85" w:rsidRPr="00A013FD" w14:paraId="2E151081" w14:textId="77777777" w:rsidTr="00BF604E">
        <w:trPr>
          <w:ins w:id="21009" w:author="Ross Norsworthy" w:date="2020-03-20T01:39:00Z"/>
        </w:trPr>
        <w:tc>
          <w:tcPr>
            <w:tcW w:w="988" w:type="dxa"/>
          </w:tcPr>
          <w:p w14:paraId="0C9FE550" w14:textId="77777777" w:rsidR="00063E85" w:rsidRPr="00FC7CF3" w:rsidRDefault="00063E85" w:rsidP="00FC7CF3">
            <w:pPr>
              <w:spacing w:before="20" w:after="60"/>
              <w:rPr>
                <w:ins w:id="21010" w:author="Ross Norsworthy" w:date="2020-03-20T01:39:00Z"/>
                <w:sz w:val="20"/>
                <w:lang w:eastAsia="de-DE"/>
              </w:rPr>
            </w:pPr>
            <w:ins w:id="21011" w:author="Ross Norsworthy" w:date="2020-03-20T01:39:00Z">
              <w:r w:rsidRPr="00FC7CF3">
                <w:rPr>
                  <w:sz w:val="20"/>
                  <w:lang w:eastAsia="de-DE"/>
                </w:rPr>
                <w:t>4</w:t>
              </w:r>
            </w:ins>
          </w:p>
        </w:tc>
        <w:tc>
          <w:tcPr>
            <w:tcW w:w="851" w:type="dxa"/>
          </w:tcPr>
          <w:p w14:paraId="7119B72B" w14:textId="77777777" w:rsidR="00063E85" w:rsidRPr="00FC7CF3" w:rsidRDefault="00063E85" w:rsidP="00FC7CF3">
            <w:pPr>
              <w:spacing w:before="20" w:after="60"/>
              <w:rPr>
                <w:ins w:id="21012" w:author="Ross Norsworthy" w:date="2020-03-20T01:39:00Z"/>
                <w:sz w:val="20"/>
                <w:lang w:eastAsia="de-DE"/>
              </w:rPr>
            </w:pPr>
            <w:ins w:id="21013" w:author="Ross Norsworthy" w:date="2020-03-20T01:39:00Z">
              <w:r w:rsidRPr="00FC7CF3">
                <w:rPr>
                  <w:sz w:val="20"/>
                  <w:lang w:eastAsia="de-DE"/>
                </w:rPr>
                <w:t>1</w:t>
              </w:r>
            </w:ins>
          </w:p>
        </w:tc>
        <w:tc>
          <w:tcPr>
            <w:tcW w:w="1701" w:type="dxa"/>
          </w:tcPr>
          <w:p w14:paraId="0294E27D" w14:textId="77777777" w:rsidR="00063E85" w:rsidRPr="00FC7CF3" w:rsidRDefault="00063E85" w:rsidP="00FC7CF3">
            <w:pPr>
              <w:spacing w:before="20" w:after="60"/>
              <w:rPr>
                <w:ins w:id="21014" w:author="Ross Norsworthy" w:date="2020-03-20T01:39:00Z"/>
                <w:sz w:val="20"/>
                <w:lang w:eastAsia="de-DE"/>
              </w:rPr>
            </w:pPr>
            <w:ins w:id="21015" w:author="Ross Norsworthy" w:date="2020-03-20T01:39:00Z">
              <w:r w:rsidRPr="00FC7CF3">
                <w:rPr>
                  <w:sz w:val="20"/>
                  <w:lang w:eastAsia="de-DE"/>
                </w:rPr>
                <w:t>Downlink ASC CQI</w:t>
              </w:r>
            </w:ins>
          </w:p>
        </w:tc>
        <w:tc>
          <w:tcPr>
            <w:tcW w:w="4808" w:type="dxa"/>
          </w:tcPr>
          <w:p w14:paraId="24C17E40" w14:textId="77777777" w:rsidR="00063E85" w:rsidRPr="00FC7CF3" w:rsidRDefault="00063E85" w:rsidP="00FC7CF3">
            <w:pPr>
              <w:spacing w:before="20" w:after="60"/>
              <w:rPr>
                <w:ins w:id="21016" w:author="Ross Norsworthy" w:date="2020-03-20T01:39:00Z"/>
                <w:sz w:val="20"/>
                <w:lang w:eastAsia="de-DE"/>
              </w:rPr>
            </w:pPr>
          </w:p>
        </w:tc>
      </w:tr>
    </w:tbl>
    <w:p w14:paraId="7926F8A1" w14:textId="77777777" w:rsidR="00A013FD" w:rsidRPr="00A013FD" w:rsidRDefault="00A013FD" w:rsidP="007247A1">
      <w:pPr>
        <w:pStyle w:val="Tablefin"/>
        <w:rPr>
          <w:ins w:id="21017" w:author="Ross Norsworthy" w:date="2020-03-20T01:39:00Z"/>
        </w:rPr>
      </w:pPr>
    </w:p>
    <w:p w14:paraId="671D3B89" w14:textId="09AEF622" w:rsidR="00A013FD" w:rsidRPr="00A013FD" w:rsidRDefault="00D90BCF" w:rsidP="00875779">
      <w:pPr>
        <w:pStyle w:val="Heading3"/>
        <w:rPr>
          <w:ins w:id="21018" w:author="Ross Norsworthy" w:date="2020-03-20T01:39:00Z"/>
          <w:rFonts w:eastAsiaTheme="minorHAnsi"/>
          <w:lang w:eastAsia="de-DE"/>
        </w:rPr>
      </w:pPr>
      <w:bookmarkStart w:id="21019" w:name="_Toc35546037"/>
      <w:ins w:id="21020" w:author="Song, Xiaojing" w:date="2020-08-21T14:49:00Z">
        <w:del w:id="21021" w:author="USA Editor 2021" w:date="2021-01-06T09:18: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1022" w:author="Song, Xiaojing" w:date="2020-08-24T16:06:00Z">
        <w:r w:rsidR="005D4C5E">
          <w:rPr>
            <w:rFonts w:eastAsiaTheme="minorHAnsi"/>
            <w:caps/>
            <w:lang w:eastAsia="de-DE"/>
          </w:rPr>
          <w:t>3</w:t>
        </w:r>
      </w:ins>
      <w:ins w:id="21023" w:author="Song, Xiaojing" w:date="2020-08-21T14:49:00Z">
        <w:r>
          <w:rPr>
            <w:rFonts w:eastAsiaTheme="minorHAnsi"/>
            <w:caps/>
            <w:lang w:eastAsia="de-DE"/>
          </w:rPr>
          <w:t>.10.5</w:t>
        </w:r>
        <w:r>
          <w:rPr>
            <w:rFonts w:eastAsiaTheme="minorHAnsi"/>
            <w:caps/>
            <w:lang w:eastAsia="de-DE"/>
          </w:rPr>
          <w:tab/>
        </w:r>
      </w:ins>
      <w:ins w:id="21024" w:author="Ross Norsworthy" w:date="2020-03-20T01:39:00Z">
        <w:r w:rsidR="00A013FD" w:rsidRPr="00A013FD">
          <w:rPr>
            <w:rFonts w:eastAsiaTheme="minorHAnsi"/>
            <w:lang w:eastAsia="de-DE"/>
          </w:rPr>
          <w:t>Resource Request</w:t>
        </w:r>
        <w:bookmarkEnd w:id="21019"/>
      </w:ins>
    </w:p>
    <w:p w14:paraId="6781EB22" w14:textId="77777777" w:rsidR="008E1B5D" w:rsidRDefault="00A013FD" w:rsidP="004954F5">
      <w:pPr>
        <w:pStyle w:val="TableNo"/>
        <w:rPr>
          <w:lang w:val="en-US"/>
        </w:rPr>
      </w:pPr>
      <w:bookmarkStart w:id="21025" w:name="_Toc35546171"/>
      <w:ins w:id="21026" w:author="Ross Norsworthy" w:date="2020-03-20T01:39:00Z">
        <w:r w:rsidRPr="00A013FD">
          <w:rPr>
            <w:lang w:val="en-US"/>
          </w:rPr>
          <w:t xml:space="preserve">Table 73 </w:t>
        </w:r>
      </w:ins>
    </w:p>
    <w:p w14:paraId="7E26548F" w14:textId="77777777" w:rsidR="00A013FD" w:rsidRPr="00A013FD" w:rsidRDefault="00A013FD" w:rsidP="003B4BCB">
      <w:pPr>
        <w:pStyle w:val="Tabletitle"/>
        <w:rPr>
          <w:ins w:id="21027" w:author="Ross Norsworthy" w:date="2020-03-20T01:39:00Z"/>
          <w:lang w:val="en-US"/>
        </w:rPr>
      </w:pPr>
      <w:ins w:id="21028" w:author="Ross Norsworthy" w:date="2020-03-20T01:39:00Z">
        <w:r w:rsidRPr="00A013FD">
          <w:rPr>
            <w:lang w:val="en-US"/>
          </w:rPr>
          <w:t>Resource Request</w:t>
        </w:r>
        <w:bookmarkEnd w:id="21025"/>
      </w:ins>
    </w:p>
    <w:tbl>
      <w:tblPr>
        <w:tblStyle w:val="TableGrid"/>
        <w:tblW w:w="0" w:type="auto"/>
        <w:tblLook w:val="04A0" w:firstRow="1" w:lastRow="0" w:firstColumn="1" w:lastColumn="0" w:noHBand="0" w:noVBand="1"/>
      </w:tblPr>
      <w:tblGrid>
        <w:gridCol w:w="988"/>
        <w:gridCol w:w="851"/>
        <w:gridCol w:w="1701"/>
        <w:gridCol w:w="4808"/>
      </w:tblGrid>
      <w:tr w:rsidR="00063E85" w:rsidRPr="00A013FD" w14:paraId="0344645B" w14:textId="77777777" w:rsidTr="00BF604E">
        <w:trPr>
          <w:ins w:id="21029" w:author="Ross Norsworthy" w:date="2020-03-20T01:39:00Z"/>
        </w:trPr>
        <w:tc>
          <w:tcPr>
            <w:tcW w:w="988" w:type="dxa"/>
            <w:shd w:val="clear" w:color="auto" w:fill="4F81BD" w:themeFill="accent1"/>
          </w:tcPr>
          <w:p w14:paraId="1F86F0A8" w14:textId="77777777" w:rsidR="00063E85" w:rsidRPr="00FC7CF3" w:rsidRDefault="00063E85" w:rsidP="00FC7CF3">
            <w:pPr>
              <w:spacing w:before="20" w:after="60"/>
              <w:rPr>
                <w:ins w:id="21030" w:author="Ross Norsworthy" w:date="2020-03-20T01:39:00Z"/>
                <w:rFonts w:ascii="Times New Roman Bold" w:hAnsi="Times New Roman Bold" w:cs="Times New Roman Bold"/>
                <w:b/>
                <w:sz w:val="20"/>
              </w:rPr>
            </w:pPr>
            <w:ins w:id="21031" w:author="Ross Norsworthy" w:date="2020-03-20T01:39:00Z">
              <w:r w:rsidRPr="00FC7CF3">
                <w:rPr>
                  <w:rFonts w:ascii="Times New Roman Bold" w:hAnsi="Times New Roman Bold" w:cs="Times New Roman Bold"/>
                  <w:b/>
                  <w:sz w:val="20"/>
                </w:rPr>
                <w:t>Field no</w:t>
              </w:r>
            </w:ins>
          </w:p>
        </w:tc>
        <w:tc>
          <w:tcPr>
            <w:tcW w:w="851" w:type="dxa"/>
            <w:shd w:val="clear" w:color="auto" w:fill="4F81BD" w:themeFill="accent1"/>
          </w:tcPr>
          <w:p w14:paraId="082B128E" w14:textId="77777777" w:rsidR="00063E85" w:rsidRPr="00FC7CF3" w:rsidRDefault="00063E85" w:rsidP="00FC7CF3">
            <w:pPr>
              <w:spacing w:before="20" w:after="60"/>
              <w:rPr>
                <w:ins w:id="21032" w:author="Ross Norsworthy" w:date="2020-03-20T01:39:00Z"/>
                <w:rFonts w:ascii="Times New Roman Bold" w:hAnsi="Times New Roman Bold" w:cs="Times New Roman Bold"/>
                <w:b/>
                <w:sz w:val="20"/>
              </w:rPr>
            </w:pPr>
            <w:ins w:id="21033" w:author="Ross Norsworthy" w:date="2020-03-20T01:39:00Z">
              <w:r w:rsidRPr="00FC7CF3">
                <w:rPr>
                  <w:rFonts w:ascii="Times New Roman Bold" w:hAnsi="Times New Roman Bold" w:cs="Times New Roman Bold"/>
                  <w:b/>
                  <w:sz w:val="20"/>
                </w:rPr>
                <w:t>Size (Bytes)</w:t>
              </w:r>
            </w:ins>
          </w:p>
        </w:tc>
        <w:tc>
          <w:tcPr>
            <w:tcW w:w="1701" w:type="dxa"/>
            <w:shd w:val="clear" w:color="auto" w:fill="4F81BD" w:themeFill="accent1"/>
          </w:tcPr>
          <w:p w14:paraId="77739432" w14:textId="77777777" w:rsidR="00063E85" w:rsidRPr="00FC7CF3" w:rsidRDefault="00063E85" w:rsidP="00FC7CF3">
            <w:pPr>
              <w:spacing w:before="20" w:after="60"/>
              <w:rPr>
                <w:ins w:id="21034" w:author="Ross Norsworthy" w:date="2020-03-20T01:39:00Z"/>
                <w:rFonts w:ascii="Times New Roman Bold" w:hAnsi="Times New Roman Bold" w:cs="Times New Roman Bold"/>
                <w:b/>
                <w:sz w:val="20"/>
              </w:rPr>
            </w:pPr>
            <w:ins w:id="21035" w:author="Ross Norsworthy" w:date="2020-03-20T01:39:00Z">
              <w:r w:rsidRPr="00FC7CF3">
                <w:rPr>
                  <w:rFonts w:ascii="Times New Roman Bold" w:hAnsi="Times New Roman Bold" w:cs="Times New Roman Bold"/>
                  <w:b/>
                  <w:sz w:val="20"/>
                </w:rPr>
                <w:t>Function</w:t>
              </w:r>
            </w:ins>
          </w:p>
        </w:tc>
        <w:tc>
          <w:tcPr>
            <w:tcW w:w="4808" w:type="dxa"/>
            <w:shd w:val="clear" w:color="auto" w:fill="4F81BD" w:themeFill="accent1"/>
          </w:tcPr>
          <w:p w14:paraId="28092E5D" w14:textId="77777777" w:rsidR="00063E85" w:rsidRPr="00FC7CF3" w:rsidRDefault="00063E85" w:rsidP="00FC7CF3">
            <w:pPr>
              <w:spacing w:before="20" w:after="60"/>
              <w:rPr>
                <w:ins w:id="21036" w:author="Ross Norsworthy" w:date="2020-03-20T01:39:00Z"/>
                <w:rFonts w:ascii="Times New Roman Bold" w:hAnsi="Times New Roman Bold" w:cs="Times New Roman Bold"/>
                <w:b/>
                <w:sz w:val="20"/>
              </w:rPr>
            </w:pPr>
            <w:ins w:id="21037" w:author="Ross Norsworthy" w:date="2020-03-20T01:39:00Z">
              <w:r w:rsidRPr="00FC7CF3">
                <w:rPr>
                  <w:rFonts w:ascii="Times New Roman Bold" w:hAnsi="Times New Roman Bold" w:cs="Times New Roman Bold"/>
                  <w:b/>
                  <w:sz w:val="20"/>
                </w:rPr>
                <w:t>Content</w:t>
              </w:r>
            </w:ins>
          </w:p>
        </w:tc>
      </w:tr>
      <w:tr w:rsidR="00063E85" w:rsidRPr="00A013FD" w14:paraId="665874E5" w14:textId="77777777" w:rsidTr="00BF604E">
        <w:trPr>
          <w:ins w:id="21038" w:author="Ross Norsworthy" w:date="2020-03-20T01:39:00Z"/>
        </w:trPr>
        <w:tc>
          <w:tcPr>
            <w:tcW w:w="988" w:type="dxa"/>
          </w:tcPr>
          <w:p w14:paraId="71CA9DDE" w14:textId="77777777" w:rsidR="00063E85" w:rsidRPr="00FC7CF3" w:rsidRDefault="00063E85" w:rsidP="00FC7CF3">
            <w:pPr>
              <w:spacing w:before="20" w:after="60"/>
              <w:rPr>
                <w:ins w:id="21039" w:author="Ross Norsworthy" w:date="2020-03-20T01:39:00Z"/>
                <w:sz w:val="20"/>
                <w:lang w:eastAsia="de-DE"/>
              </w:rPr>
            </w:pPr>
            <w:ins w:id="21040" w:author="Ross Norsworthy" w:date="2020-03-20T01:39:00Z">
              <w:r w:rsidRPr="00FC7CF3">
                <w:rPr>
                  <w:sz w:val="20"/>
                  <w:lang w:eastAsia="de-DE"/>
                </w:rPr>
                <w:t>1</w:t>
              </w:r>
            </w:ins>
          </w:p>
        </w:tc>
        <w:tc>
          <w:tcPr>
            <w:tcW w:w="851" w:type="dxa"/>
          </w:tcPr>
          <w:p w14:paraId="6A96C6EB" w14:textId="77777777" w:rsidR="00063E85" w:rsidRPr="00FC7CF3" w:rsidRDefault="00063E85" w:rsidP="00FC7CF3">
            <w:pPr>
              <w:spacing w:before="20" w:after="60"/>
              <w:rPr>
                <w:ins w:id="21041" w:author="Ross Norsworthy" w:date="2020-03-20T01:39:00Z"/>
                <w:sz w:val="20"/>
                <w:lang w:eastAsia="de-DE"/>
              </w:rPr>
            </w:pPr>
            <w:ins w:id="21042" w:author="Ross Norsworthy" w:date="2020-03-20T01:39:00Z">
              <w:r w:rsidRPr="00FC7CF3">
                <w:rPr>
                  <w:sz w:val="20"/>
                  <w:lang w:eastAsia="de-DE"/>
                </w:rPr>
                <w:t>1</w:t>
              </w:r>
            </w:ins>
          </w:p>
        </w:tc>
        <w:tc>
          <w:tcPr>
            <w:tcW w:w="1701" w:type="dxa"/>
          </w:tcPr>
          <w:p w14:paraId="355A1E4E" w14:textId="77777777" w:rsidR="00063E85" w:rsidRPr="00FC7CF3" w:rsidRDefault="00063E85" w:rsidP="00FC7CF3">
            <w:pPr>
              <w:spacing w:before="20" w:after="60"/>
              <w:rPr>
                <w:ins w:id="21043" w:author="Ross Norsworthy" w:date="2020-03-20T01:39:00Z"/>
                <w:sz w:val="20"/>
                <w:lang w:eastAsia="de-DE"/>
              </w:rPr>
            </w:pPr>
            <w:ins w:id="21044" w:author="Ross Norsworthy" w:date="2020-03-20T01:39:00Z">
              <w:r w:rsidRPr="00FC7CF3">
                <w:rPr>
                  <w:sz w:val="20"/>
                  <w:lang w:eastAsia="de-DE"/>
                </w:rPr>
                <w:t>Type</w:t>
              </w:r>
            </w:ins>
          </w:p>
        </w:tc>
        <w:tc>
          <w:tcPr>
            <w:tcW w:w="4808" w:type="dxa"/>
          </w:tcPr>
          <w:p w14:paraId="5D49769E" w14:textId="56494802" w:rsidR="00063E85" w:rsidRPr="00FC7CF3" w:rsidRDefault="00063E85" w:rsidP="00FC7CF3">
            <w:pPr>
              <w:spacing w:before="20" w:after="60"/>
              <w:rPr>
                <w:ins w:id="21045" w:author="Ross Norsworthy" w:date="2020-03-20T01:39:00Z"/>
                <w:sz w:val="20"/>
                <w:lang w:eastAsia="de-DE"/>
              </w:rPr>
            </w:pPr>
            <w:ins w:id="21046" w:author="USA Editor 2021" w:date="2021-01-20T13:17:00Z">
              <w:r w:rsidRPr="00B92599">
                <w:rPr>
                  <w:sz w:val="20"/>
                  <w:highlight w:val="green"/>
                  <w:lang w:eastAsia="de-DE"/>
                </w:rPr>
                <w:t>Type = 20</w:t>
              </w:r>
            </w:ins>
          </w:p>
        </w:tc>
      </w:tr>
      <w:tr w:rsidR="00063E85" w:rsidRPr="00A013FD" w14:paraId="2D585B7C" w14:textId="77777777" w:rsidTr="00BF604E">
        <w:trPr>
          <w:ins w:id="21047" w:author="Ross Norsworthy" w:date="2020-03-20T01:39:00Z"/>
        </w:trPr>
        <w:tc>
          <w:tcPr>
            <w:tcW w:w="988" w:type="dxa"/>
          </w:tcPr>
          <w:p w14:paraId="6A896BCD" w14:textId="77777777" w:rsidR="00063E85" w:rsidRPr="00FC7CF3" w:rsidRDefault="00063E85" w:rsidP="00FC7CF3">
            <w:pPr>
              <w:spacing w:before="20" w:after="60"/>
              <w:rPr>
                <w:ins w:id="21048" w:author="Ross Norsworthy" w:date="2020-03-20T01:39:00Z"/>
                <w:sz w:val="20"/>
                <w:lang w:eastAsia="de-DE"/>
              </w:rPr>
            </w:pPr>
            <w:ins w:id="21049" w:author="Ross Norsworthy" w:date="2020-03-20T01:39:00Z">
              <w:r w:rsidRPr="00FC7CF3">
                <w:rPr>
                  <w:sz w:val="20"/>
                  <w:lang w:eastAsia="de-DE"/>
                </w:rPr>
                <w:t>2</w:t>
              </w:r>
            </w:ins>
          </w:p>
        </w:tc>
        <w:tc>
          <w:tcPr>
            <w:tcW w:w="851" w:type="dxa"/>
          </w:tcPr>
          <w:p w14:paraId="6393582B" w14:textId="77777777" w:rsidR="00063E85" w:rsidRPr="00FC7CF3" w:rsidRDefault="00063E85" w:rsidP="00FC7CF3">
            <w:pPr>
              <w:spacing w:before="20" w:after="60"/>
              <w:rPr>
                <w:ins w:id="21050" w:author="Ross Norsworthy" w:date="2020-03-20T01:39:00Z"/>
                <w:sz w:val="20"/>
                <w:lang w:eastAsia="de-DE"/>
              </w:rPr>
            </w:pPr>
            <w:ins w:id="21051" w:author="Ross Norsworthy" w:date="2020-03-20T01:39:00Z">
              <w:r w:rsidRPr="00FC7CF3">
                <w:rPr>
                  <w:sz w:val="20"/>
                  <w:lang w:eastAsia="de-DE"/>
                </w:rPr>
                <w:t>4</w:t>
              </w:r>
            </w:ins>
          </w:p>
        </w:tc>
        <w:tc>
          <w:tcPr>
            <w:tcW w:w="1701" w:type="dxa"/>
          </w:tcPr>
          <w:p w14:paraId="26AA549F" w14:textId="77777777" w:rsidR="00063E85" w:rsidRPr="00FC7CF3" w:rsidRDefault="00063E85" w:rsidP="00FC7CF3">
            <w:pPr>
              <w:spacing w:before="20" w:after="60"/>
              <w:rPr>
                <w:ins w:id="21052" w:author="Ross Norsworthy" w:date="2020-03-20T01:39:00Z"/>
                <w:sz w:val="20"/>
                <w:lang w:eastAsia="de-DE"/>
              </w:rPr>
            </w:pPr>
            <w:ins w:id="21053" w:author="Ross Norsworthy" w:date="2020-03-20T01:39:00Z">
              <w:r w:rsidRPr="00FC7CF3">
                <w:rPr>
                  <w:sz w:val="20"/>
                  <w:lang w:eastAsia="de-DE"/>
                </w:rPr>
                <w:t>Ship Station ID</w:t>
              </w:r>
            </w:ins>
          </w:p>
        </w:tc>
        <w:tc>
          <w:tcPr>
            <w:tcW w:w="4808" w:type="dxa"/>
          </w:tcPr>
          <w:p w14:paraId="6F7D19EC" w14:textId="0AF49B82" w:rsidR="00063E85" w:rsidRPr="00FC7CF3" w:rsidRDefault="00063E85" w:rsidP="00FC7CF3">
            <w:pPr>
              <w:spacing w:before="20" w:after="60"/>
              <w:rPr>
                <w:ins w:id="21054" w:author="Ross Norsworthy" w:date="2020-03-20T01:39:00Z"/>
                <w:sz w:val="20"/>
                <w:lang w:eastAsia="de-DE"/>
              </w:rPr>
            </w:pPr>
            <w:ins w:id="21055" w:author="Ross Norsworthy" w:date="2020-03-20T01:39:00Z">
              <w:r w:rsidRPr="00FC7CF3">
                <w:rPr>
                  <w:sz w:val="20"/>
                </w:rPr>
                <w:t xml:space="preserve">The Unique Identifier of station where the message originated from, as described in </w:t>
              </w:r>
              <w:del w:id="21056" w:author="USA Editor 2021" w:date="2021-01-05T13:51:00Z">
                <w:r w:rsidRPr="00E7728F" w:rsidDel="00E7728F">
                  <w:rPr>
                    <w:sz w:val="20"/>
                    <w:highlight w:val="green"/>
                    <w:rPrChange w:id="21057" w:author="USA Editor 2021" w:date="2021-01-05T13:51:00Z">
                      <w:rPr>
                        <w:sz w:val="20"/>
                      </w:rPr>
                    </w:rPrChange>
                  </w:rPr>
                  <w:delText>section</w:delText>
                </w:r>
              </w:del>
            </w:ins>
            <w:ins w:id="21058" w:author="USA Editor 2021" w:date="2021-01-05T13:51:00Z">
              <w:r w:rsidRPr="00E7728F">
                <w:rPr>
                  <w:sz w:val="20"/>
                  <w:highlight w:val="green"/>
                  <w:rPrChange w:id="21059" w:author="USA Editor 2021" w:date="2021-01-05T13:51:00Z">
                    <w:rPr>
                      <w:sz w:val="20"/>
                    </w:rPr>
                  </w:rPrChange>
                </w:rPr>
                <w:t>§</w:t>
              </w:r>
            </w:ins>
            <w:ins w:id="21060" w:author="Ross Norsworthy" w:date="2020-03-20T01:39:00Z">
              <w:r w:rsidRPr="00E7728F">
                <w:rPr>
                  <w:sz w:val="20"/>
                  <w:highlight w:val="green"/>
                  <w:rPrChange w:id="21061" w:author="USA Editor 2021" w:date="2021-01-05T13:51:00Z">
                    <w:rPr>
                      <w:sz w:val="20"/>
                    </w:rPr>
                  </w:rPrChange>
                </w:rPr>
                <w:t xml:space="preserve"> </w:t>
              </w:r>
            </w:ins>
            <w:ins w:id="21062" w:author="Johnny Schultz" w:date="2020-04-17T12:56:00Z">
              <w:del w:id="21063" w:author="USA Editor 2021" w:date="2021-01-05T13:51:00Z">
                <w:r w:rsidRPr="00E7728F" w:rsidDel="00E7728F">
                  <w:rPr>
                    <w:sz w:val="20"/>
                    <w:highlight w:val="green"/>
                    <w:rPrChange w:id="21064" w:author="USA Editor 2021" w:date="2021-01-05T13:51:00Z">
                      <w:rPr>
                        <w:sz w:val="20"/>
                      </w:rPr>
                    </w:rPrChange>
                  </w:rPr>
                  <w:delText>3</w:delText>
                </w:r>
              </w:del>
            </w:ins>
            <w:ins w:id="21065" w:author="USA Editor 2021" w:date="2021-01-05T13:51:00Z">
              <w:r w:rsidRPr="00E7728F">
                <w:rPr>
                  <w:sz w:val="20"/>
                  <w:highlight w:val="green"/>
                  <w:rPrChange w:id="21066" w:author="USA Editor 2021" w:date="2021-01-05T13:51:00Z">
                    <w:rPr>
                      <w:sz w:val="20"/>
                    </w:rPr>
                  </w:rPrChange>
                </w:rPr>
                <w:t>2</w:t>
              </w:r>
            </w:ins>
            <w:ins w:id="21067" w:author="Johnny Schultz" w:date="2020-04-17T12:56:00Z">
              <w:r w:rsidRPr="00E7728F">
                <w:rPr>
                  <w:sz w:val="20"/>
                  <w:highlight w:val="green"/>
                  <w:rPrChange w:id="21068" w:author="USA Editor 2021" w:date="2021-01-05T13:51:00Z">
                    <w:rPr>
                      <w:sz w:val="20"/>
                    </w:rPr>
                  </w:rPrChange>
                </w:rPr>
                <w:t>.4</w:t>
              </w:r>
            </w:ins>
            <w:ins w:id="21069" w:author="Ross Norsworthy" w:date="2020-03-20T01:39:00Z">
              <w:del w:id="21070" w:author="Johnny Schultz" w:date="2020-04-17T12:56:00Z">
                <w:r w:rsidRPr="00E7728F">
                  <w:rPr>
                    <w:sz w:val="20"/>
                    <w:highlight w:val="green"/>
                    <w:rPrChange w:id="21071" w:author="USA Editor 2021" w:date="2021-01-05T13:51:00Z">
                      <w:rPr>
                        <w:sz w:val="20"/>
                      </w:rPr>
                    </w:rPrChange>
                  </w:rPr>
                  <w:delText>1</w:delText>
                </w:r>
              </w:del>
            </w:ins>
            <w:ins w:id="21072" w:author="USA Editor 2021" w:date="2021-01-05T13:51:00Z">
              <w:r w:rsidRPr="00E7728F">
                <w:rPr>
                  <w:sz w:val="20"/>
                  <w:highlight w:val="green"/>
                  <w:rPrChange w:id="21073" w:author="USA Editor 2021" w:date="2021-01-05T13:51:00Z">
                    <w:rPr>
                      <w:sz w:val="20"/>
                    </w:rPr>
                  </w:rPrChange>
                </w:rPr>
                <w:t>, Annex 1.</w:t>
              </w:r>
            </w:ins>
          </w:p>
        </w:tc>
      </w:tr>
      <w:tr w:rsidR="00063E85" w:rsidRPr="00A013FD" w14:paraId="01F6D73B" w14:textId="77777777" w:rsidTr="00BF604E">
        <w:trPr>
          <w:ins w:id="21074" w:author="Ross Norsworthy" w:date="2020-03-20T01:39:00Z"/>
        </w:trPr>
        <w:tc>
          <w:tcPr>
            <w:tcW w:w="988" w:type="dxa"/>
          </w:tcPr>
          <w:p w14:paraId="31BA7B7D" w14:textId="77777777" w:rsidR="00063E85" w:rsidRPr="00FC7CF3" w:rsidRDefault="00063E85" w:rsidP="00FC7CF3">
            <w:pPr>
              <w:spacing w:before="20" w:after="60"/>
              <w:rPr>
                <w:ins w:id="21075" w:author="Ross Norsworthy" w:date="2020-03-20T01:39:00Z"/>
                <w:sz w:val="20"/>
                <w:lang w:eastAsia="de-DE"/>
              </w:rPr>
            </w:pPr>
            <w:ins w:id="21076" w:author="Ross Norsworthy" w:date="2020-03-20T01:39:00Z">
              <w:r w:rsidRPr="00FC7CF3">
                <w:rPr>
                  <w:sz w:val="20"/>
                  <w:lang w:eastAsia="de-DE"/>
                </w:rPr>
                <w:t>3</w:t>
              </w:r>
            </w:ins>
          </w:p>
        </w:tc>
        <w:tc>
          <w:tcPr>
            <w:tcW w:w="851" w:type="dxa"/>
          </w:tcPr>
          <w:p w14:paraId="22C1BE9B" w14:textId="77777777" w:rsidR="00063E85" w:rsidRPr="00FC7CF3" w:rsidRDefault="00063E85" w:rsidP="00FC7CF3">
            <w:pPr>
              <w:spacing w:before="20" w:after="60"/>
              <w:rPr>
                <w:ins w:id="21077" w:author="Ross Norsworthy" w:date="2020-03-20T01:39:00Z"/>
                <w:sz w:val="20"/>
                <w:lang w:eastAsia="de-DE"/>
              </w:rPr>
            </w:pPr>
            <w:ins w:id="21078" w:author="Ross Norsworthy" w:date="2020-03-20T01:39:00Z">
              <w:r w:rsidRPr="00FC7CF3">
                <w:rPr>
                  <w:sz w:val="20"/>
                  <w:lang w:eastAsia="de-DE"/>
                </w:rPr>
                <w:t>1</w:t>
              </w:r>
            </w:ins>
          </w:p>
        </w:tc>
        <w:tc>
          <w:tcPr>
            <w:tcW w:w="1701" w:type="dxa"/>
          </w:tcPr>
          <w:p w14:paraId="7DBA028B" w14:textId="77777777" w:rsidR="00063E85" w:rsidRPr="00FC7CF3" w:rsidRDefault="00063E85" w:rsidP="00FC7CF3">
            <w:pPr>
              <w:spacing w:before="20" w:after="60"/>
              <w:rPr>
                <w:ins w:id="21079" w:author="Ross Norsworthy" w:date="2020-03-20T01:39:00Z"/>
                <w:sz w:val="20"/>
                <w:lang w:eastAsia="de-DE"/>
              </w:rPr>
            </w:pPr>
            <w:ins w:id="21080" w:author="Ross Norsworthy" w:date="2020-03-20T01:39:00Z">
              <w:r w:rsidRPr="00FC7CF3">
                <w:rPr>
                  <w:sz w:val="20"/>
                  <w:lang w:eastAsia="de-DE"/>
                </w:rPr>
                <w:t>Satellite ID</w:t>
              </w:r>
            </w:ins>
          </w:p>
        </w:tc>
        <w:tc>
          <w:tcPr>
            <w:tcW w:w="4808" w:type="dxa"/>
          </w:tcPr>
          <w:p w14:paraId="64007E36" w14:textId="77777777" w:rsidR="00063E85" w:rsidRPr="00FC7CF3" w:rsidRDefault="00063E85" w:rsidP="00FC7CF3">
            <w:pPr>
              <w:spacing w:before="20" w:after="60"/>
              <w:rPr>
                <w:ins w:id="21081" w:author="Ross Norsworthy" w:date="2020-03-20T01:39:00Z"/>
                <w:sz w:val="20"/>
                <w:lang w:eastAsia="de-DE"/>
              </w:rPr>
            </w:pPr>
            <w:ins w:id="21082" w:author="Ross Norsworthy" w:date="2020-03-20T01:39:00Z">
              <w:r w:rsidRPr="00FC7CF3">
                <w:rPr>
                  <w:sz w:val="20"/>
                  <w:lang w:eastAsia="de-DE"/>
                </w:rPr>
                <w:t>Destination satellite ID.</w:t>
              </w:r>
            </w:ins>
          </w:p>
        </w:tc>
      </w:tr>
      <w:tr w:rsidR="00063E85" w:rsidRPr="00A013FD" w14:paraId="5C4862E5" w14:textId="77777777" w:rsidTr="00BF604E">
        <w:trPr>
          <w:ins w:id="21083" w:author="Ross Norsworthy" w:date="2020-03-20T01:39:00Z"/>
        </w:trPr>
        <w:tc>
          <w:tcPr>
            <w:tcW w:w="988" w:type="dxa"/>
          </w:tcPr>
          <w:p w14:paraId="75AB9E57" w14:textId="77777777" w:rsidR="00063E85" w:rsidRPr="00FC7CF3" w:rsidRDefault="00063E85" w:rsidP="00FC7CF3">
            <w:pPr>
              <w:spacing w:before="20" w:after="60"/>
              <w:rPr>
                <w:ins w:id="21084" w:author="Ross Norsworthy" w:date="2020-03-20T01:39:00Z"/>
                <w:sz w:val="20"/>
                <w:lang w:eastAsia="de-DE"/>
              </w:rPr>
            </w:pPr>
            <w:ins w:id="21085" w:author="Ross Norsworthy" w:date="2020-03-20T01:39:00Z">
              <w:r w:rsidRPr="00FC7CF3">
                <w:rPr>
                  <w:sz w:val="20"/>
                  <w:lang w:eastAsia="de-DE"/>
                </w:rPr>
                <w:t>4</w:t>
              </w:r>
            </w:ins>
          </w:p>
        </w:tc>
        <w:tc>
          <w:tcPr>
            <w:tcW w:w="851" w:type="dxa"/>
          </w:tcPr>
          <w:p w14:paraId="472625DC" w14:textId="77777777" w:rsidR="00063E85" w:rsidRPr="00FC7CF3" w:rsidRDefault="00063E85" w:rsidP="00FC7CF3">
            <w:pPr>
              <w:spacing w:before="20" w:after="60"/>
              <w:rPr>
                <w:ins w:id="21086" w:author="Ross Norsworthy" w:date="2020-03-20T01:39:00Z"/>
                <w:sz w:val="20"/>
                <w:lang w:eastAsia="de-DE"/>
              </w:rPr>
            </w:pPr>
            <w:ins w:id="21087" w:author="Ross Norsworthy" w:date="2020-03-20T01:39:00Z">
              <w:r w:rsidRPr="00FC7CF3">
                <w:rPr>
                  <w:sz w:val="20"/>
                  <w:lang w:eastAsia="de-DE"/>
                </w:rPr>
                <w:t>1</w:t>
              </w:r>
            </w:ins>
          </w:p>
        </w:tc>
        <w:tc>
          <w:tcPr>
            <w:tcW w:w="1701" w:type="dxa"/>
          </w:tcPr>
          <w:p w14:paraId="1D8754F9" w14:textId="77777777" w:rsidR="00063E85" w:rsidRPr="007B0B43" w:rsidRDefault="00063E85" w:rsidP="00FC7CF3">
            <w:pPr>
              <w:spacing w:before="20" w:after="60"/>
              <w:rPr>
                <w:ins w:id="21088" w:author="Ross Norsworthy" w:date="2020-03-20T01:39:00Z"/>
                <w:sz w:val="20"/>
                <w:lang w:eastAsia="de-DE"/>
              </w:rPr>
            </w:pPr>
            <w:ins w:id="21089" w:author="Ross Norsworthy" w:date="2020-03-20T01:39:00Z">
              <w:r w:rsidRPr="007B0B43">
                <w:rPr>
                  <w:sz w:val="20"/>
                  <w:lang w:eastAsia="de-DE"/>
                </w:rPr>
                <w:t>Priority</w:t>
              </w:r>
            </w:ins>
            <w:ins w:id="21090" w:author="2092 CG" w:date="2020-10-26T17:14:00Z">
              <w:r w:rsidRPr="007B0B43">
                <w:rPr>
                  <w:sz w:val="20"/>
                  <w:lang w:eastAsia="de-DE"/>
                </w:rPr>
                <w:t xml:space="preserve"> and message size</w:t>
              </w:r>
            </w:ins>
          </w:p>
        </w:tc>
        <w:tc>
          <w:tcPr>
            <w:tcW w:w="4808" w:type="dxa"/>
          </w:tcPr>
          <w:p w14:paraId="6BD38515" w14:textId="77777777" w:rsidR="00063E85" w:rsidRPr="007B0B43" w:rsidRDefault="00063E85" w:rsidP="00FC7CF3">
            <w:pPr>
              <w:spacing w:before="20" w:after="60"/>
              <w:rPr>
                <w:ins w:id="21091" w:author="2092 CG" w:date="2020-10-26T17:21:00Z"/>
                <w:sz w:val="20"/>
                <w:lang w:eastAsia="de-DE"/>
              </w:rPr>
            </w:pPr>
            <w:ins w:id="21092" w:author="2092 CG" w:date="2020-10-26T17:23:00Z">
              <w:r w:rsidRPr="007B0B43">
                <w:rPr>
                  <w:sz w:val="20"/>
                  <w:lang w:eastAsia="de-DE"/>
                </w:rPr>
                <w:t>Bit</w:t>
              </w:r>
            </w:ins>
            <w:ins w:id="21093" w:author="2092 CG" w:date="2020-10-26T17:28:00Z">
              <w:r w:rsidRPr="007B0B43">
                <w:rPr>
                  <w:sz w:val="20"/>
                  <w:lang w:eastAsia="de-DE"/>
                </w:rPr>
                <w:t>s</w:t>
              </w:r>
            </w:ins>
            <w:ins w:id="21094" w:author="2092 CG" w:date="2020-10-26T17:23:00Z">
              <w:r w:rsidRPr="007B0B43">
                <w:rPr>
                  <w:sz w:val="20"/>
                  <w:lang w:eastAsia="de-DE"/>
                </w:rPr>
                <w:t xml:space="preserve"> 7-4</w:t>
              </w:r>
            </w:ins>
            <w:ins w:id="21095" w:author="2092 CG" w:date="2020-10-26T17:29:00Z">
              <w:r w:rsidRPr="007B0B43">
                <w:rPr>
                  <w:sz w:val="20"/>
                  <w:lang w:eastAsia="de-DE"/>
                </w:rPr>
                <w:t>,</w:t>
              </w:r>
            </w:ins>
            <w:ins w:id="21096" w:author="2092 CG" w:date="2020-10-26T17:23:00Z">
              <w:r w:rsidRPr="007B0B43">
                <w:rPr>
                  <w:sz w:val="20"/>
                  <w:lang w:eastAsia="de-DE"/>
                </w:rPr>
                <w:t xml:space="preserve"> Pr</w:t>
              </w:r>
            </w:ins>
            <w:ins w:id="21097" w:author="2092 CG" w:date="2020-10-26T17:28:00Z">
              <w:r w:rsidRPr="007B0B43">
                <w:rPr>
                  <w:sz w:val="20"/>
                  <w:lang w:eastAsia="de-DE"/>
                </w:rPr>
                <w:t>i</w:t>
              </w:r>
            </w:ins>
            <w:ins w:id="21098" w:author="2092 CG" w:date="2020-10-26T17:23:00Z">
              <w:r w:rsidRPr="007B0B43">
                <w:rPr>
                  <w:sz w:val="20"/>
                  <w:lang w:eastAsia="de-DE"/>
                </w:rPr>
                <w:t>ority</w:t>
              </w:r>
            </w:ins>
          </w:p>
          <w:p w14:paraId="2CA57269" w14:textId="77777777" w:rsidR="00063E85" w:rsidRPr="007B0B43" w:rsidRDefault="00063E85" w:rsidP="00FC7CF3">
            <w:pPr>
              <w:spacing w:before="20" w:after="60"/>
              <w:rPr>
                <w:ins w:id="21099" w:author="Ross Norsworthy" w:date="2020-03-20T01:39:00Z"/>
                <w:sz w:val="20"/>
                <w:lang w:eastAsia="de-DE"/>
              </w:rPr>
            </w:pPr>
            <w:ins w:id="21100" w:author="Ross Norsworthy" w:date="2020-03-20T01:39:00Z">
              <w:r w:rsidRPr="007B0B43">
                <w:rPr>
                  <w:sz w:val="20"/>
                  <w:lang w:eastAsia="de-DE"/>
                </w:rPr>
                <w:t>0: Normal</w:t>
              </w:r>
            </w:ins>
          </w:p>
          <w:p w14:paraId="622302AE" w14:textId="384FD363" w:rsidR="00063E85" w:rsidRPr="007B0B43" w:rsidRDefault="00063E85" w:rsidP="00FC7CF3">
            <w:pPr>
              <w:spacing w:before="20" w:after="60"/>
              <w:rPr>
                <w:ins w:id="21101" w:author="2092 CG" w:date="2020-10-26T17:24:00Z"/>
                <w:sz w:val="20"/>
                <w:lang w:eastAsia="de-DE"/>
              </w:rPr>
            </w:pPr>
            <w:ins w:id="21102" w:author="Ross Norsworthy" w:date="2020-03-20T01:39:00Z">
              <w:del w:id="21103" w:author="USA Editor 2021" w:date="2021-01-20T13:04:00Z">
                <w:r w:rsidRPr="00B92599" w:rsidDel="00E83131">
                  <w:rPr>
                    <w:sz w:val="20"/>
                    <w:highlight w:val="green"/>
                    <w:lang w:eastAsia="de-DE"/>
                  </w:rPr>
                  <w:delText>255</w:delText>
                </w:r>
              </w:del>
            </w:ins>
            <w:ins w:id="21104" w:author="USA Editor 2021" w:date="2021-01-20T13:04:00Z">
              <w:r w:rsidRPr="00B92599">
                <w:rPr>
                  <w:sz w:val="20"/>
                  <w:highlight w:val="green"/>
                  <w:lang w:eastAsia="de-DE"/>
                </w:rPr>
                <w:t>15</w:t>
              </w:r>
            </w:ins>
            <w:ins w:id="21105" w:author="Ross Norsworthy" w:date="2020-03-20T01:39:00Z">
              <w:r w:rsidRPr="007B0B43">
                <w:rPr>
                  <w:sz w:val="20"/>
                  <w:lang w:eastAsia="de-DE"/>
                </w:rPr>
                <w:t>: Pan-pan</w:t>
              </w:r>
            </w:ins>
          </w:p>
          <w:p w14:paraId="742AB38F" w14:textId="77777777" w:rsidR="00063E85" w:rsidRPr="007B0B43" w:rsidRDefault="00063E85" w:rsidP="00FC7CF3">
            <w:pPr>
              <w:spacing w:before="20" w:after="60"/>
              <w:rPr>
                <w:ins w:id="21106" w:author="2092 CG" w:date="2020-10-26T17:24:00Z"/>
                <w:sz w:val="20"/>
                <w:lang w:eastAsia="de-DE"/>
              </w:rPr>
            </w:pPr>
            <w:ins w:id="21107" w:author="2092 CG" w:date="2020-10-26T17:24:00Z">
              <w:r w:rsidRPr="007B0B43">
                <w:rPr>
                  <w:sz w:val="20"/>
                  <w:lang w:eastAsia="de-DE"/>
                </w:rPr>
                <w:t>Bit</w:t>
              </w:r>
            </w:ins>
            <w:ins w:id="21108" w:author="2092 CG" w:date="2020-10-26T17:28:00Z">
              <w:r w:rsidRPr="007B0B43">
                <w:rPr>
                  <w:sz w:val="20"/>
                  <w:lang w:eastAsia="de-DE"/>
                </w:rPr>
                <w:t>s</w:t>
              </w:r>
            </w:ins>
            <w:ins w:id="21109" w:author="2092 CG" w:date="2020-10-26T17:24:00Z">
              <w:r w:rsidRPr="007B0B43">
                <w:rPr>
                  <w:sz w:val="20"/>
                  <w:lang w:eastAsia="de-DE"/>
                </w:rPr>
                <w:t xml:space="preserve"> 3-0</w:t>
              </w:r>
            </w:ins>
            <w:ins w:id="21110" w:author="2092 CG" w:date="2020-10-26T17:29:00Z">
              <w:r w:rsidRPr="007B0B43">
                <w:rPr>
                  <w:sz w:val="20"/>
                  <w:lang w:eastAsia="de-DE"/>
                </w:rPr>
                <w:t>,</w:t>
              </w:r>
            </w:ins>
            <w:ins w:id="21111" w:author="2092 CG" w:date="2020-10-26T17:24:00Z">
              <w:r w:rsidRPr="007B0B43">
                <w:rPr>
                  <w:sz w:val="20"/>
                  <w:lang w:eastAsia="de-DE"/>
                </w:rPr>
                <w:t xml:space="preserve"> Message size</w:t>
              </w:r>
            </w:ins>
          </w:p>
          <w:p w14:paraId="253779CD" w14:textId="77777777" w:rsidR="00063E85" w:rsidRPr="007B0B43" w:rsidRDefault="00063E85" w:rsidP="00FC7CF3">
            <w:pPr>
              <w:spacing w:before="20" w:after="60"/>
              <w:rPr>
                <w:ins w:id="21112" w:author="Ross Norsworthy" w:date="2020-03-20T01:39:00Z"/>
                <w:sz w:val="20"/>
                <w:lang w:eastAsia="de-DE"/>
              </w:rPr>
            </w:pPr>
            <w:ins w:id="21113" w:author="2092 CG" w:date="2020-10-26T17:25:00Z">
              <w:r w:rsidRPr="007B0B43">
                <w:rPr>
                  <w:sz w:val="20"/>
                  <w:lang w:eastAsia="de-DE"/>
                </w:rPr>
                <w:t xml:space="preserve">Message size = </w:t>
              </w:r>
            </w:ins>
            <w:ins w:id="21114" w:author="2092 CG" w:date="2020-10-26T17:26:00Z">
              <w:r w:rsidRPr="007B0B43">
                <w:rPr>
                  <w:sz w:val="20"/>
                  <w:lang w:eastAsia="de-DE"/>
                </w:rPr>
                <w:t xml:space="preserve">size of message transmitted/maximum </w:t>
              </w:r>
            </w:ins>
            <w:ins w:id="21115" w:author="2092 CG" w:date="2020-10-26T17:27:00Z">
              <w:r w:rsidRPr="007B0B43">
                <w:rPr>
                  <w:sz w:val="20"/>
                  <w:lang w:eastAsia="de-DE"/>
                </w:rPr>
                <w:t xml:space="preserve">uplink </w:t>
              </w:r>
            </w:ins>
            <w:ins w:id="21116" w:author="2092 CG" w:date="2020-10-26T17:26:00Z">
              <w:r w:rsidRPr="007B0B43">
                <w:rPr>
                  <w:sz w:val="20"/>
                  <w:lang w:eastAsia="de-DE"/>
                </w:rPr>
                <w:t xml:space="preserve">message </w:t>
              </w:r>
            </w:ins>
            <w:ins w:id="21117" w:author="2092 CG" w:date="2020-10-26T17:27:00Z">
              <w:r w:rsidRPr="007B0B43">
                <w:rPr>
                  <w:sz w:val="20"/>
                  <w:lang w:eastAsia="de-DE"/>
                </w:rPr>
                <w:t>size (in SBB fragment 1</w:t>
              </w:r>
            </w:ins>
            <w:ins w:id="21118" w:author="2092 CG" w:date="2020-10-26T17:28:00Z">
              <w:r w:rsidRPr="007B0B43">
                <w:rPr>
                  <w:sz w:val="20"/>
                  <w:lang w:eastAsia="de-DE"/>
                </w:rPr>
                <w:t>)*15</w:t>
              </w:r>
            </w:ins>
          </w:p>
        </w:tc>
      </w:tr>
      <w:tr w:rsidR="00063E85" w:rsidRPr="00A013FD" w14:paraId="0376EC4B" w14:textId="77777777" w:rsidTr="00BF604E">
        <w:trPr>
          <w:ins w:id="21119" w:author="Ross Norsworthy" w:date="2020-03-20T01:39:00Z"/>
        </w:trPr>
        <w:tc>
          <w:tcPr>
            <w:tcW w:w="988" w:type="dxa"/>
          </w:tcPr>
          <w:p w14:paraId="6006D896" w14:textId="77777777" w:rsidR="00063E85" w:rsidRPr="00FC7CF3" w:rsidRDefault="00063E85" w:rsidP="00FC7CF3">
            <w:pPr>
              <w:spacing w:before="20" w:after="60"/>
              <w:rPr>
                <w:ins w:id="21120" w:author="Ross Norsworthy" w:date="2020-03-20T01:39:00Z"/>
                <w:sz w:val="20"/>
                <w:lang w:eastAsia="de-DE"/>
              </w:rPr>
            </w:pPr>
            <w:ins w:id="21121" w:author="Ross Norsworthy" w:date="2020-03-20T01:39:00Z">
              <w:r w:rsidRPr="00FC7CF3">
                <w:rPr>
                  <w:sz w:val="20"/>
                  <w:lang w:eastAsia="de-DE"/>
                </w:rPr>
                <w:t>5</w:t>
              </w:r>
            </w:ins>
          </w:p>
        </w:tc>
        <w:tc>
          <w:tcPr>
            <w:tcW w:w="851" w:type="dxa"/>
          </w:tcPr>
          <w:p w14:paraId="515E1D9E" w14:textId="77777777" w:rsidR="00063E85" w:rsidRPr="00FC7CF3" w:rsidRDefault="00063E85" w:rsidP="00FC7CF3">
            <w:pPr>
              <w:spacing w:before="20" w:after="60"/>
              <w:rPr>
                <w:ins w:id="21122" w:author="Ross Norsworthy" w:date="2020-03-20T01:39:00Z"/>
                <w:sz w:val="20"/>
                <w:lang w:eastAsia="de-DE"/>
              </w:rPr>
            </w:pPr>
            <w:ins w:id="21123" w:author="Ross Norsworthy" w:date="2020-03-20T01:39:00Z">
              <w:r w:rsidRPr="00FC7CF3">
                <w:rPr>
                  <w:sz w:val="20"/>
                  <w:lang w:eastAsia="de-DE"/>
                </w:rPr>
                <w:t>1</w:t>
              </w:r>
            </w:ins>
          </w:p>
        </w:tc>
        <w:tc>
          <w:tcPr>
            <w:tcW w:w="1701" w:type="dxa"/>
          </w:tcPr>
          <w:p w14:paraId="22A319AF" w14:textId="77777777" w:rsidR="00063E85" w:rsidRPr="00FC7CF3" w:rsidRDefault="00063E85" w:rsidP="00FC7CF3">
            <w:pPr>
              <w:spacing w:before="20" w:after="60"/>
              <w:rPr>
                <w:ins w:id="21124" w:author="Ross Norsworthy" w:date="2020-03-20T01:39:00Z"/>
                <w:sz w:val="20"/>
                <w:lang w:eastAsia="de-DE"/>
              </w:rPr>
            </w:pPr>
            <w:ins w:id="21125" w:author="Ross Norsworthy" w:date="2020-03-20T01:39:00Z">
              <w:r w:rsidRPr="00FC7CF3">
                <w:rPr>
                  <w:sz w:val="20"/>
                  <w:lang w:eastAsia="de-DE"/>
                </w:rPr>
                <w:t>Terminal capabilities</w:t>
              </w:r>
            </w:ins>
          </w:p>
        </w:tc>
        <w:tc>
          <w:tcPr>
            <w:tcW w:w="4808" w:type="dxa"/>
          </w:tcPr>
          <w:p w14:paraId="661D0C8A" w14:textId="77777777" w:rsidR="00063E85" w:rsidRPr="00FC7CF3" w:rsidRDefault="00063E85" w:rsidP="00FC7CF3">
            <w:pPr>
              <w:spacing w:before="20" w:after="60"/>
              <w:rPr>
                <w:ins w:id="21126" w:author="Ross Norsworthy" w:date="2020-03-20T01:39:00Z"/>
                <w:sz w:val="20"/>
                <w:lang w:eastAsia="de-DE"/>
              </w:rPr>
            </w:pPr>
            <w:ins w:id="21127" w:author="Ross Norsworthy" w:date="2020-03-20T01:39:00Z">
              <w:r w:rsidRPr="00FC7CF3">
                <w:rPr>
                  <w:sz w:val="20"/>
                  <w:lang w:eastAsia="de-DE"/>
                </w:rPr>
                <w:t>See field 3 in Paging Response Message.</w:t>
              </w:r>
            </w:ins>
          </w:p>
        </w:tc>
      </w:tr>
      <w:tr w:rsidR="00063E85" w:rsidRPr="00A013FD" w14:paraId="5605ECC8" w14:textId="77777777" w:rsidTr="00BF604E">
        <w:trPr>
          <w:ins w:id="21128" w:author="Ross Norsworthy" w:date="2020-03-20T01:39:00Z"/>
        </w:trPr>
        <w:tc>
          <w:tcPr>
            <w:tcW w:w="988" w:type="dxa"/>
          </w:tcPr>
          <w:p w14:paraId="0453AAC7" w14:textId="77777777" w:rsidR="00063E85" w:rsidRPr="00FC7CF3" w:rsidRDefault="00063E85" w:rsidP="00FC7CF3">
            <w:pPr>
              <w:spacing w:before="20" w:after="60"/>
              <w:rPr>
                <w:ins w:id="21129" w:author="Ross Norsworthy" w:date="2020-03-20T01:39:00Z"/>
                <w:sz w:val="20"/>
                <w:lang w:eastAsia="de-DE"/>
              </w:rPr>
            </w:pPr>
            <w:ins w:id="21130" w:author="Ross Norsworthy" w:date="2020-03-20T01:39:00Z">
              <w:r w:rsidRPr="00FC7CF3">
                <w:rPr>
                  <w:sz w:val="20"/>
                  <w:lang w:eastAsia="de-DE"/>
                </w:rPr>
                <w:t>6</w:t>
              </w:r>
            </w:ins>
          </w:p>
        </w:tc>
        <w:tc>
          <w:tcPr>
            <w:tcW w:w="851" w:type="dxa"/>
          </w:tcPr>
          <w:p w14:paraId="49EBFDF8" w14:textId="77777777" w:rsidR="00063E85" w:rsidRPr="00FC7CF3" w:rsidRDefault="00063E85" w:rsidP="00FC7CF3">
            <w:pPr>
              <w:spacing w:before="20" w:after="60"/>
              <w:rPr>
                <w:ins w:id="21131" w:author="Ross Norsworthy" w:date="2020-03-20T01:39:00Z"/>
                <w:sz w:val="20"/>
                <w:lang w:eastAsia="de-DE"/>
              </w:rPr>
            </w:pPr>
            <w:ins w:id="21132" w:author="Ross Norsworthy" w:date="2020-03-20T01:39:00Z">
              <w:r w:rsidRPr="00FC7CF3">
                <w:rPr>
                  <w:sz w:val="20"/>
                  <w:lang w:eastAsia="de-DE"/>
                </w:rPr>
                <w:t>1</w:t>
              </w:r>
            </w:ins>
          </w:p>
        </w:tc>
        <w:tc>
          <w:tcPr>
            <w:tcW w:w="1701" w:type="dxa"/>
          </w:tcPr>
          <w:p w14:paraId="7D7AFDF0" w14:textId="77777777" w:rsidR="00063E85" w:rsidRPr="00FC7CF3" w:rsidRDefault="00063E85" w:rsidP="00FC7CF3">
            <w:pPr>
              <w:spacing w:before="20" w:after="60"/>
              <w:rPr>
                <w:ins w:id="21133" w:author="Ross Norsworthy" w:date="2020-03-20T01:39:00Z"/>
                <w:sz w:val="20"/>
                <w:lang w:eastAsia="de-DE"/>
              </w:rPr>
            </w:pPr>
            <w:ins w:id="21134" w:author="Ross Norsworthy" w:date="2020-03-20T01:39:00Z">
              <w:r w:rsidRPr="00FC7CF3">
                <w:rPr>
                  <w:sz w:val="20"/>
                  <w:lang w:eastAsia="de-DE"/>
                </w:rPr>
                <w:t>Downlink ASC CQI</w:t>
              </w:r>
            </w:ins>
          </w:p>
        </w:tc>
        <w:tc>
          <w:tcPr>
            <w:tcW w:w="4808" w:type="dxa"/>
          </w:tcPr>
          <w:p w14:paraId="726CE123" w14:textId="77777777" w:rsidR="00063E85" w:rsidRPr="00FC7CF3" w:rsidRDefault="00063E85" w:rsidP="00FC7CF3">
            <w:pPr>
              <w:spacing w:before="20" w:after="60"/>
              <w:rPr>
                <w:ins w:id="21135" w:author="Ross Norsworthy" w:date="2020-03-20T01:39:00Z"/>
                <w:sz w:val="20"/>
                <w:lang w:eastAsia="de-DE"/>
              </w:rPr>
            </w:pPr>
          </w:p>
        </w:tc>
      </w:tr>
      <w:tr w:rsidR="00063E85" w:rsidRPr="00A013FD" w14:paraId="3E3535E7" w14:textId="77777777" w:rsidTr="00BF604E">
        <w:trPr>
          <w:ins w:id="21136" w:author="Ross Norsworthy" w:date="2020-03-20T01:39:00Z"/>
        </w:trPr>
        <w:tc>
          <w:tcPr>
            <w:tcW w:w="988" w:type="dxa"/>
          </w:tcPr>
          <w:p w14:paraId="3C59923E" w14:textId="77777777" w:rsidR="00063E85" w:rsidRPr="00FC7CF3" w:rsidRDefault="00063E85" w:rsidP="00FC7CF3">
            <w:pPr>
              <w:spacing w:before="20" w:after="60"/>
              <w:rPr>
                <w:ins w:id="21137" w:author="Ross Norsworthy" w:date="2020-03-20T01:39:00Z"/>
                <w:sz w:val="20"/>
                <w:lang w:eastAsia="de-DE"/>
              </w:rPr>
            </w:pPr>
            <w:ins w:id="21138" w:author="Ross Norsworthy" w:date="2020-03-20T01:39:00Z">
              <w:r w:rsidRPr="00FC7CF3">
                <w:rPr>
                  <w:sz w:val="20"/>
                  <w:lang w:eastAsia="de-DE"/>
                </w:rPr>
                <w:t>7</w:t>
              </w:r>
            </w:ins>
          </w:p>
        </w:tc>
        <w:tc>
          <w:tcPr>
            <w:tcW w:w="851" w:type="dxa"/>
          </w:tcPr>
          <w:p w14:paraId="2BDAE020" w14:textId="77777777" w:rsidR="00063E85" w:rsidRPr="00FC7CF3" w:rsidRDefault="00063E85" w:rsidP="00FC7CF3">
            <w:pPr>
              <w:spacing w:before="20" w:after="60"/>
              <w:rPr>
                <w:ins w:id="21139" w:author="Ross Norsworthy" w:date="2020-03-20T01:39:00Z"/>
                <w:sz w:val="20"/>
                <w:lang w:eastAsia="de-DE"/>
              </w:rPr>
            </w:pPr>
            <w:ins w:id="21140" w:author="Ross Norsworthy" w:date="2020-03-20T01:39:00Z">
              <w:r w:rsidRPr="00FC7CF3">
                <w:rPr>
                  <w:sz w:val="20"/>
                  <w:lang w:eastAsia="de-DE"/>
                </w:rPr>
                <w:t>1</w:t>
              </w:r>
            </w:ins>
          </w:p>
        </w:tc>
        <w:tc>
          <w:tcPr>
            <w:tcW w:w="1701" w:type="dxa"/>
          </w:tcPr>
          <w:p w14:paraId="06D4E639" w14:textId="77777777" w:rsidR="00063E85" w:rsidRPr="00FC7CF3" w:rsidRDefault="00063E85" w:rsidP="00FC7CF3">
            <w:pPr>
              <w:spacing w:before="20" w:after="60"/>
              <w:rPr>
                <w:ins w:id="21141" w:author="Ross Norsworthy" w:date="2020-03-20T01:39:00Z"/>
                <w:sz w:val="20"/>
                <w:lang w:eastAsia="de-DE"/>
              </w:rPr>
            </w:pPr>
            <w:ins w:id="21142" w:author="Ross Norsworthy" w:date="2020-03-20T01:39:00Z">
              <w:r w:rsidRPr="00FC7CF3">
                <w:rPr>
                  <w:sz w:val="20"/>
                  <w:lang w:eastAsia="de-DE"/>
                </w:rPr>
                <w:t>TBD</w:t>
              </w:r>
            </w:ins>
          </w:p>
        </w:tc>
        <w:tc>
          <w:tcPr>
            <w:tcW w:w="4808" w:type="dxa"/>
          </w:tcPr>
          <w:p w14:paraId="3090CDD5" w14:textId="77777777" w:rsidR="00063E85" w:rsidRPr="00FC7CF3" w:rsidRDefault="00063E85" w:rsidP="00FC7CF3">
            <w:pPr>
              <w:spacing w:before="20" w:after="60"/>
              <w:rPr>
                <w:ins w:id="21143" w:author="Ross Norsworthy" w:date="2020-03-20T01:39:00Z"/>
                <w:sz w:val="20"/>
                <w:lang w:eastAsia="de-DE"/>
              </w:rPr>
            </w:pPr>
            <w:ins w:id="21144" w:author="Ross Norsworthy" w:date="2020-03-20T01:39:00Z">
              <w:r w:rsidRPr="00FC7CF3">
                <w:rPr>
                  <w:sz w:val="20"/>
                  <w:lang w:eastAsia="de-DE"/>
                </w:rPr>
                <w:t>Set to 0. Reserved for future use.</w:t>
              </w:r>
            </w:ins>
          </w:p>
        </w:tc>
      </w:tr>
    </w:tbl>
    <w:p w14:paraId="1A61AA60" w14:textId="77777777" w:rsidR="0059269C" w:rsidRDefault="0059269C" w:rsidP="00E7728F">
      <w:pPr>
        <w:pStyle w:val="Tablefin"/>
        <w:rPr>
          <w:ins w:id="21145" w:author="Song, Xiaojing" w:date="2020-08-24T10:04:00Z"/>
          <w:lang w:eastAsia="de-DE"/>
        </w:rPr>
      </w:pPr>
    </w:p>
    <w:p w14:paraId="2FD1D4FB" w14:textId="77777777" w:rsidR="00A013FD" w:rsidRPr="00A013FD" w:rsidRDefault="00A013FD" w:rsidP="00A013FD">
      <w:pPr>
        <w:spacing w:after="120"/>
        <w:rPr>
          <w:ins w:id="21146" w:author="Ross Norsworthy" w:date="2020-03-20T01:39:00Z"/>
          <w:lang w:eastAsia="de-DE"/>
        </w:rPr>
      </w:pPr>
      <w:ins w:id="21147" w:author="Ross Norsworthy" w:date="2020-03-20T01:39:00Z">
        <w:r w:rsidRPr="00A013FD">
          <w:rPr>
            <w:lang w:eastAsia="de-DE"/>
          </w:rPr>
          <w:t>Note:</w:t>
        </w:r>
      </w:ins>
      <w:ins w:id="21148" w:author="Ross Norsworthy" w:date="2020-03-20T17:10:00Z">
        <w:r w:rsidRPr="00A013FD">
          <w:rPr>
            <w:lang w:eastAsia="de-DE"/>
          </w:rPr>
          <w:t xml:space="preserve"> </w:t>
        </w:r>
      </w:ins>
      <w:ins w:id="21149" w:author="Ross Norsworthy" w:date="2020-03-20T01:39:00Z">
        <w:r w:rsidRPr="00A013FD">
          <w:rPr>
            <w:lang w:eastAsia="de-DE"/>
          </w:rPr>
          <w:t>The message will be transmitted on the RAC by ships during a resource request.</w:t>
        </w:r>
      </w:ins>
    </w:p>
    <w:p w14:paraId="1FE46C30" w14:textId="77777777" w:rsidR="007247A1" w:rsidRDefault="007247A1">
      <w:pPr>
        <w:tabs>
          <w:tab w:val="clear" w:pos="1134"/>
          <w:tab w:val="clear" w:pos="1871"/>
          <w:tab w:val="clear" w:pos="2268"/>
        </w:tabs>
        <w:overflowPunct/>
        <w:autoSpaceDE/>
        <w:autoSpaceDN/>
        <w:adjustRightInd/>
        <w:spacing w:before="0"/>
        <w:textAlignment w:val="auto"/>
        <w:rPr>
          <w:rFonts w:eastAsiaTheme="minorHAnsi"/>
          <w:b/>
          <w:smallCaps/>
          <w:szCs w:val="24"/>
          <w:lang w:eastAsia="de-DE"/>
        </w:rPr>
      </w:pPr>
      <w:bookmarkStart w:id="21150" w:name="_Toc35546038"/>
      <w:r>
        <w:rPr>
          <w:rFonts w:eastAsiaTheme="minorHAnsi"/>
          <w:b/>
          <w:smallCaps/>
          <w:szCs w:val="24"/>
          <w:lang w:eastAsia="de-DE"/>
        </w:rPr>
        <w:br w:type="page"/>
      </w:r>
    </w:p>
    <w:p w14:paraId="19174076" w14:textId="621BB75B" w:rsidR="00A013FD" w:rsidRPr="00A013FD" w:rsidRDefault="00D90BCF" w:rsidP="00875779">
      <w:pPr>
        <w:pStyle w:val="Heading3"/>
        <w:rPr>
          <w:ins w:id="21151" w:author="Ross Norsworthy" w:date="2020-03-20T01:39:00Z"/>
          <w:rFonts w:eastAsiaTheme="minorHAnsi"/>
          <w:lang w:eastAsia="de-DE"/>
        </w:rPr>
      </w:pPr>
      <w:ins w:id="21152" w:author="Song, Xiaojing" w:date="2020-08-21T14:49:00Z">
        <w:del w:id="21153" w:author="USA Editor 2021" w:date="2021-01-13T15:38:00Z">
          <w:r w:rsidRPr="007D7338" w:rsidDel="00A45FE8">
            <w:rPr>
              <w:rFonts w:eastAsiaTheme="minorHAnsi"/>
              <w:caps/>
              <w:highlight w:val="green"/>
              <w:lang w:eastAsia="de-DE"/>
            </w:rPr>
            <w:delText>D</w:delText>
          </w:r>
          <w:r w:rsidDel="00A45FE8">
            <w:rPr>
              <w:rFonts w:eastAsiaTheme="minorHAnsi"/>
              <w:caps/>
              <w:lang w:eastAsia="de-DE"/>
            </w:rPr>
            <w:delText xml:space="preserve"> </w:delText>
          </w:r>
        </w:del>
      </w:ins>
      <w:ins w:id="21154" w:author="Song, Xiaojing" w:date="2020-08-24T16:06:00Z">
        <w:r w:rsidR="005D4C5E">
          <w:rPr>
            <w:rFonts w:eastAsiaTheme="minorHAnsi"/>
            <w:caps/>
            <w:lang w:eastAsia="de-DE"/>
          </w:rPr>
          <w:t>3</w:t>
        </w:r>
      </w:ins>
      <w:ins w:id="21155" w:author="Song, Xiaojing" w:date="2020-08-21T14:49:00Z">
        <w:r>
          <w:rPr>
            <w:rFonts w:eastAsiaTheme="minorHAnsi"/>
            <w:caps/>
            <w:lang w:eastAsia="de-DE"/>
          </w:rPr>
          <w:t>.10.6</w:t>
        </w:r>
        <w:r>
          <w:rPr>
            <w:rFonts w:eastAsiaTheme="minorHAnsi"/>
            <w:caps/>
            <w:lang w:eastAsia="de-DE"/>
          </w:rPr>
          <w:tab/>
        </w:r>
      </w:ins>
      <w:ins w:id="21156" w:author="Ross Norsworthy" w:date="2020-03-20T01:39:00Z">
        <w:r w:rsidR="00A013FD" w:rsidRPr="00A013FD">
          <w:rPr>
            <w:rFonts w:eastAsiaTheme="minorHAnsi"/>
            <w:lang w:eastAsia="de-DE"/>
          </w:rPr>
          <w:t>Resource Allocation</w:t>
        </w:r>
        <w:bookmarkEnd w:id="21150"/>
      </w:ins>
    </w:p>
    <w:p w14:paraId="2C10AC3C" w14:textId="77777777" w:rsidR="008E1B5D" w:rsidRDefault="00A013FD" w:rsidP="00081951">
      <w:pPr>
        <w:pStyle w:val="TableNo"/>
        <w:spacing w:before="120"/>
        <w:rPr>
          <w:lang w:val="en-US"/>
        </w:rPr>
      </w:pPr>
      <w:bookmarkStart w:id="21157" w:name="_Toc35546172"/>
      <w:ins w:id="21158" w:author="Ross Norsworthy" w:date="2020-03-20T01:39:00Z">
        <w:r w:rsidRPr="00A013FD">
          <w:rPr>
            <w:lang w:val="en-US"/>
          </w:rPr>
          <w:t xml:space="preserve">Table 74 </w:t>
        </w:r>
      </w:ins>
    </w:p>
    <w:p w14:paraId="16AC4A93" w14:textId="77777777" w:rsidR="00A013FD" w:rsidRPr="00A013FD" w:rsidRDefault="00A013FD" w:rsidP="003B4BCB">
      <w:pPr>
        <w:pStyle w:val="Tabletitle"/>
        <w:rPr>
          <w:ins w:id="21159" w:author="Ross Norsworthy" w:date="2020-03-20T01:39:00Z"/>
          <w:lang w:val="en-US"/>
        </w:rPr>
      </w:pPr>
      <w:ins w:id="21160" w:author="Ross Norsworthy" w:date="2020-03-20T01:39:00Z">
        <w:r w:rsidRPr="00A013FD">
          <w:rPr>
            <w:lang w:val="en-US"/>
          </w:rPr>
          <w:t>Resource Allocation</w:t>
        </w:r>
        <w:bookmarkEnd w:id="21157"/>
      </w:ins>
    </w:p>
    <w:tbl>
      <w:tblPr>
        <w:tblStyle w:val="TableGrid"/>
        <w:tblW w:w="0" w:type="auto"/>
        <w:tblLook w:val="04A0" w:firstRow="1" w:lastRow="0" w:firstColumn="1" w:lastColumn="0" w:noHBand="0" w:noVBand="1"/>
      </w:tblPr>
      <w:tblGrid>
        <w:gridCol w:w="987"/>
        <w:gridCol w:w="851"/>
        <w:gridCol w:w="1699"/>
        <w:gridCol w:w="4797"/>
      </w:tblGrid>
      <w:tr w:rsidR="00063E85" w:rsidRPr="00A013FD" w14:paraId="11819038" w14:textId="77777777" w:rsidTr="00BF604E">
        <w:trPr>
          <w:ins w:id="21161" w:author="Ross Norsworthy" w:date="2020-03-20T01:39:00Z"/>
        </w:trPr>
        <w:tc>
          <w:tcPr>
            <w:tcW w:w="987" w:type="dxa"/>
            <w:shd w:val="clear" w:color="auto" w:fill="4F81BD" w:themeFill="accent1"/>
          </w:tcPr>
          <w:p w14:paraId="6AB59588" w14:textId="77777777" w:rsidR="00063E85" w:rsidRPr="005844BA" w:rsidRDefault="00063E85" w:rsidP="005844BA">
            <w:pPr>
              <w:spacing w:before="20" w:after="60"/>
              <w:rPr>
                <w:ins w:id="21162" w:author="Ross Norsworthy" w:date="2020-03-20T01:39:00Z"/>
                <w:rFonts w:ascii="Times New Roman Bold" w:hAnsi="Times New Roman Bold" w:cs="Times New Roman Bold"/>
                <w:b/>
                <w:sz w:val="20"/>
              </w:rPr>
            </w:pPr>
            <w:ins w:id="21163" w:author="Ross Norsworthy" w:date="2020-03-20T01:39:00Z">
              <w:r w:rsidRPr="005844BA">
                <w:rPr>
                  <w:rFonts w:ascii="Times New Roman Bold" w:hAnsi="Times New Roman Bold" w:cs="Times New Roman Bold"/>
                  <w:b/>
                  <w:sz w:val="20"/>
                </w:rPr>
                <w:t>Field no</w:t>
              </w:r>
            </w:ins>
          </w:p>
        </w:tc>
        <w:tc>
          <w:tcPr>
            <w:tcW w:w="851" w:type="dxa"/>
            <w:shd w:val="clear" w:color="auto" w:fill="4F81BD" w:themeFill="accent1"/>
          </w:tcPr>
          <w:p w14:paraId="6D294D3F" w14:textId="77777777" w:rsidR="00063E85" w:rsidRPr="005844BA" w:rsidRDefault="00063E85" w:rsidP="005844BA">
            <w:pPr>
              <w:spacing w:before="20" w:after="60"/>
              <w:rPr>
                <w:ins w:id="21164" w:author="Ross Norsworthy" w:date="2020-03-20T01:39:00Z"/>
                <w:rFonts w:ascii="Times New Roman Bold" w:hAnsi="Times New Roman Bold" w:cs="Times New Roman Bold"/>
                <w:b/>
                <w:sz w:val="20"/>
              </w:rPr>
            </w:pPr>
            <w:ins w:id="21165" w:author="Ross Norsworthy" w:date="2020-03-20T01:39:00Z">
              <w:r w:rsidRPr="005844BA">
                <w:rPr>
                  <w:rFonts w:ascii="Times New Roman Bold" w:hAnsi="Times New Roman Bold" w:cs="Times New Roman Bold"/>
                  <w:b/>
                  <w:sz w:val="20"/>
                </w:rPr>
                <w:t>Size (Bytes)</w:t>
              </w:r>
            </w:ins>
          </w:p>
        </w:tc>
        <w:tc>
          <w:tcPr>
            <w:tcW w:w="1699" w:type="dxa"/>
            <w:shd w:val="clear" w:color="auto" w:fill="4F81BD" w:themeFill="accent1"/>
          </w:tcPr>
          <w:p w14:paraId="6485601F" w14:textId="77777777" w:rsidR="00063E85" w:rsidRPr="005844BA" w:rsidRDefault="00063E85" w:rsidP="005844BA">
            <w:pPr>
              <w:spacing w:before="20" w:after="60"/>
              <w:rPr>
                <w:ins w:id="21166" w:author="Ross Norsworthy" w:date="2020-03-20T01:39:00Z"/>
                <w:rFonts w:ascii="Times New Roman Bold" w:hAnsi="Times New Roman Bold" w:cs="Times New Roman Bold"/>
                <w:b/>
                <w:sz w:val="20"/>
              </w:rPr>
            </w:pPr>
            <w:ins w:id="21167" w:author="Ross Norsworthy" w:date="2020-03-20T01:39:00Z">
              <w:r w:rsidRPr="005844BA">
                <w:rPr>
                  <w:rFonts w:ascii="Times New Roman Bold" w:hAnsi="Times New Roman Bold" w:cs="Times New Roman Bold"/>
                  <w:b/>
                  <w:sz w:val="20"/>
                </w:rPr>
                <w:t>Function</w:t>
              </w:r>
            </w:ins>
          </w:p>
        </w:tc>
        <w:tc>
          <w:tcPr>
            <w:tcW w:w="4797" w:type="dxa"/>
            <w:shd w:val="clear" w:color="auto" w:fill="4F81BD" w:themeFill="accent1"/>
          </w:tcPr>
          <w:p w14:paraId="6BC57760" w14:textId="77777777" w:rsidR="00063E85" w:rsidRPr="005844BA" w:rsidRDefault="00063E85" w:rsidP="005844BA">
            <w:pPr>
              <w:spacing w:before="20" w:after="60"/>
              <w:rPr>
                <w:ins w:id="21168" w:author="Ross Norsworthy" w:date="2020-03-20T01:39:00Z"/>
                <w:rFonts w:ascii="Times New Roman Bold" w:hAnsi="Times New Roman Bold" w:cs="Times New Roman Bold"/>
                <w:b/>
                <w:sz w:val="20"/>
              </w:rPr>
            </w:pPr>
            <w:ins w:id="21169" w:author="Ross Norsworthy" w:date="2020-03-20T01:39:00Z">
              <w:r w:rsidRPr="005844BA">
                <w:rPr>
                  <w:rFonts w:ascii="Times New Roman Bold" w:hAnsi="Times New Roman Bold" w:cs="Times New Roman Bold"/>
                  <w:b/>
                  <w:sz w:val="20"/>
                </w:rPr>
                <w:t>Content</w:t>
              </w:r>
            </w:ins>
          </w:p>
        </w:tc>
      </w:tr>
      <w:tr w:rsidR="00063E85" w:rsidRPr="00A013FD" w14:paraId="611D6183" w14:textId="77777777" w:rsidTr="00BF604E">
        <w:trPr>
          <w:ins w:id="21170" w:author="Ross Norsworthy" w:date="2020-03-20T01:39:00Z"/>
        </w:trPr>
        <w:tc>
          <w:tcPr>
            <w:tcW w:w="987" w:type="dxa"/>
          </w:tcPr>
          <w:p w14:paraId="32866F04" w14:textId="77777777" w:rsidR="00063E85" w:rsidRPr="005844BA" w:rsidRDefault="00063E85" w:rsidP="005844BA">
            <w:pPr>
              <w:spacing w:before="20" w:after="60"/>
              <w:rPr>
                <w:ins w:id="21171" w:author="Ross Norsworthy" w:date="2020-03-20T01:39:00Z"/>
                <w:rFonts w:cstheme="minorHAnsi"/>
                <w:sz w:val="20"/>
                <w:lang w:eastAsia="de-DE"/>
              </w:rPr>
            </w:pPr>
            <w:ins w:id="21172" w:author="Ross Norsworthy" w:date="2020-03-20T01:39:00Z">
              <w:r w:rsidRPr="005844BA">
                <w:rPr>
                  <w:rFonts w:cstheme="minorHAnsi"/>
                  <w:sz w:val="20"/>
                  <w:lang w:eastAsia="de-DE"/>
                </w:rPr>
                <w:t>1</w:t>
              </w:r>
            </w:ins>
          </w:p>
        </w:tc>
        <w:tc>
          <w:tcPr>
            <w:tcW w:w="851" w:type="dxa"/>
          </w:tcPr>
          <w:p w14:paraId="2617D043" w14:textId="77777777" w:rsidR="00063E85" w:rsidRPr="005844BA" w:rsidRDefault="00063E85" w:rsidP="005844BA">
            <w:pPr>
              <w:spacing w:before="20" w:after="60"/>
              <w:rPr>
                <w:ins w:id="21173" w:author="Ross Norsworthy" w:date="2020-03-20T01:39:00Z"/>
                <w:rFonts w:cstheme="minorHAnsi"/>
                <w:sz w:val="20"/>
                <w:lang w:eastAsia="de-DE"/>
              </w:rPr>
            </w:pPr>
            <w:ins w:id="21174" w:author="Ross Norsworthy" w:date="2020-03-20T01:39:00Z">
              <w:r w:rsidRPr="005844BA">
                <w:rPr>
                  <w:rFonts w:cstheme="minorHAnsi"/>
                  <w:sz w:val="20"/>
                  <w:lang w:eastAsia="de-DE"/>
                </w:rPr>
                <w:t>1</w:t>
              </w:r>
            </w:ins>
          </w:p>
        </w:tc>
        <w:tc>
          <w:tcPr>
            <w:tcW w:w="1699" w:type="dxa"/>
          </w:tcPr>
          <w:p w14:paraId="7A9D662A" w14:textId="77777777" w:rsidR="00063E85" w:rsidRPr="005844BA" w:rsidRDefault="00063E85" w:rsidP="005844BA">
            <w:pPr>
              <w:spacing w:before="20" w:after="60"/>
              <w:rPr>
                <w:ins w:id="21175" w:author="Ross Norsworthy" w:date="2020-03-20T01:39:00Z"/>
                <w:rFonts w:cstheme="minorHAnsi"/>
                <w:sz w:val="20"/>
                <w:lang w:eastAsia="de-DE"/>
              </w:rPr>
            </w:pPr>
            <w:ins w:id="21176" w:author="Ross Norsworthy" w:date="2020-03-20T01:39:00Z">
              <w:r w:rsidRPr="005844BA">
                <w:rPr>
                  <w:rFonts w:cstheme="minorHAnsi"/>
                  <w:sz w:val="20"/>
                  <w:lang w:eastAsia="de-DE"/>
                </w:rPr>
                <w:t>Type</w:t>
              </w:r>
            </w:ins>
          </w:p>
        </w:tc>
        <w:tc>
          <w:tcPr>
            <w:tcW w:w="4797" w:type="dxa"/>
          </w:tcPr>
          <w:p w14:paraId="03655292" w14:textId="2377A6AA" w:rsidR="00063E85" w:rsidRPr="005844BA" w:rsidRDefault="00063E85" w:rsidP="005844BA">
            <w:pPr>
              <w:spacing w:before="20" w:after="60"/>
              <w:rPr>
                <w:ins w:id="21177" w:author="Ross Norsworthy" w:date="2020-03-20T01:39:00Z"/>
                <w:rFonts w:cstheme="minorHAnsi"/>
                <w:sz w:val="20"/>
                <w:lang w:eastAsia="de-DE"/>
              </w:rPr>
            </w:pPr>
            <w:ins w:id="21178" w:author="USA Editor 2021" w:date="2021-01-20T13:18:00Z">
              <w:r w:rsidRPr="00B92599">
                <w:rPr>
                  <w:rFonts w:cstheme="minorHAnsi"/>
                  <w:sz w:val="20"/>
                  <w:highlight w:val="green"/>
                  <w:lang w:eastAsia="de-DE"/>
                </w:rPr>
                <w:t>Type = 12</w:t>
              </w:r>
            </w:ins>
          </w:p>
        </w:tc>
      </w:tr>
      <w:tr w:rsidR="00063E85" w:rsidRPr="00A013FD" w14:paraId="0A4E8951" w14:textId="77777777" w:rsidTr="00BF604E">
        <w:trPr>
          <w:ins w:id="21179" w:author="Ross Norsworthy" w:date="2020-03-20T01:39:00Z"/>
        </w:trPr>
        <w:tc>
          <w:tcPr>
            <w:tcW w:w="987" w:type="dxa"/>
          </w:tcPr>
          <w:p w14:paraId="3F32BA74" w14:textId="77777777" w:rsidR="00063E85" w:rsidRPr="005844BA" w:rsidRDefault="00063E85" w:rsidP="005844BA">
            <w:pPr>
              <w:spacing w:before="20" w:after="60"/>
              <w:rPr>
                <w:ins w:id="21180" w:author="Ross Norsworthy" w:date="2020-03-20T01:39:00Z"/>
                <w:rFonts w:cstheme="minorHAnsi"/>
                <w:sz w:val="20"/>
                <w:lang w:eastAsia="de-DE"/>
              </w:rPr>
            </w:pPr>
            <w:ins w:id="21181" w:author="Ross Norsworthy" w:date="2020-03-20T01:39:00Z">
              <w:r w:rsidRPr="005844BA">
                <w:rPr>
                  <w:rFonts w:cstheme="minorHAnsi"/>
                  <w:sz w:val="20"/>
                  <w:lang w:eastAsia="de-DE"/>
                </w:rPr>
                <w:t>2</w:t>
              </w:r>
            </w:ins>
          </w:p>
        </w:tc>
        <w:tc>
          <w:tcPr>
            <w:tcW w:w="851" w:type="dxa"/>
          </w:tcPr>
          <w:p w14:paraId="484FBC4A" w14:textId="77777777" w:rsidR="00063E85" w:rsidRPr="005844BA" w:rsidRDefault="00063E85" w:rsidP="005844BA">
            <w:pPr>
              <w:spacing w:before="20" w:after="60"/>
              <w:rPr>
                <w:ins w:id="21182" w:author="Ross Norsworthy" w:date="2020-03-20T01:39:00Z"/>
                <w:rFonts w:cstheme="minorHAnsi"/>
                <w:sz w:val="20"/>
                <w:lang w:eastAsia="de-DE"/>
              </w:rPr>
            </w:pPr>
            <w:ins w:id="21183" w:author="Ross Norsworthy" w:date="2020-03-20T01:39:00Z">
              <w:r w:rsidRPr="005844BA">
                <w:rPr>
                  <w:rFonts w:cstheme="minorHAnsi"/>
                  <w:sz w:val="20"/>
                  <w:lang w:eastAsia="de-DE"/>
                </w:rPr>
                <w:t>2</w:t>
              </w:r>
            </w:ins>
          </w:p>
        </w:tc>
        <w:tc>
          <w:tcPr>
            <w:tcW w:w="1699" w:type="dxa"/>
          </w:tcPr>
          <w:p w14:paraId="35F73B39" w14:textId="77777777" w:rsidR="00063E85" w:rsidRPr="005844BA" w:rsidRDefault="00063E85" w:rsidP="005844BA">
            <w:pPr>
              <w:spacing w:before="20" w:after="60"/>
              <w:rPr>
                <w:ins w:id="21184" w:author="Ross Norsworthy" w:date="2020-03-20T01:39:00Z"/>
                <w:rFonts w:cstheme="minorHAnsi"/>
                <w:sz w:val="20"/>
                <w:lang w:eastAsia="de-DE"/>
              </w:rPr>
            </w:pPr>
            <w:ins w:id="21185" w:author="Ross Norsworthy" w:date="2020-03-20T01:39:00Z">
              <w:r w:rsidRPr="005844BA">
                <w:rPr>
                  <w:rFonts w:cstheme="minorHAnsi"/>
                  <w:sz w:val="20"/>
                  <w:lang w:eastAsia="de-DE"/>
                </w:rPr>
                <w:t>Payload size</w:t>
              </w:r>
            </w:ins>
          </w:p>
        </w:tc>
        <w:tc>
          <w:tcPr>
            <w:tcW w:w="4797" w:type="dxa"/>
          </w:tcPr>
          <w:p w14:paraId="2F548E1A" w14:textId="77777777" w:rsidR="00063E85" w:rsidRDefault="00063E85" w:rsidP="005844BA">
            <w:pPr>
              <w:spacing w:before="20" w:after="60"/>
              <w:rPr>
                <w:ins w:id="21186" w:author="USA Editor 2021" w:date="2021-01-20T13:18:00Z"/>
                <w:rFonts w:cstheme="minorHAnsi"/>
                <w:sz w:val="20"/>
                <w:lang w:eastAsia="de-DE"/>
              </w:rPr>
            </w:pPr>
            <w:ins w:id="21187" w:author="Ross Norsworthy" w:date="2020-03-20T01:39:00Z">
              <w:r w:rsidRPr="005844BA">
                <w:rPr>
                  <w:rFonts w:cstheme="minorHAnsi"/>
                  <w:sz w:val="20"/>
                  <w:lang w:eastAsia="de-DE"/>
                </w:rPr>
                <w:t>Size of fields 3 to 22.</w:t>
              </w:r>
            </w:ins>
          </w:p>
          <w:p w14:paraId="68A7D977" w14:textId="7796A0A8" w:rsidR="00063E85" w:rsidRPr="005844BA" w:rsidRDefault="00063E85" w:rsidP="005844BA">
            <w:pPr>
              <w:spacing w:before="20" w:after="60"/>
              <w:rPr>
                <w:ins w:id="21188" w:author="Ross Norsworthy" w:date="2020-03-20T01:39:00Z"/>
                <w:rFonts w:cstheme="minorHAnsi"/>
                <w:sz w:val="20"/>
                <w:lang w:eastAsia="de-DE"/>
              </w:rPr>
            </w:pPr>
            <w:ins w:id="21189" w:author="USA Editor 2021" w:date="2021-01-20T13:18:00Z">
              <w:r w:rsidRPr="00B92599">
                <w:rPr>
                  <w:rFonts w:cstheme="minorHAnsi"/>
                  <w:sz w:val="20"/>
                  <w:highlight w:val="green"/>
                  <w:lang w:eastAsia="de-DE"/>
                </w:rPr>
                <w:t>Payload size = 32</w:t>
              </w:r>
            </w:ins>
          </w:p>
        </w:tc>
      </w:tr>
      <w:tr w:rsidR="00063E85" w:rsidRPr="00A013FD" w14:paraId="4482C1D8" w14:textId="77777777" w:rsidTr="00BF604E">
        <w:trPr>
          <w:ins w:id="21190" w:author="Ross Norsworthy" w:date="2020-03-20T01:39:00Z"/>
        </w:trPr>
        <w:tc>
          <w:tcPr>
            <w:tcW w:w="987" w:type="dxa"/>
          </w:tcPr>
          <w:p w14:paraId="01F6AF2A" w14:textId="77777777" w:rsidR="00063E85" w:rsidRPr="005844BA" w:rsidRDefault="00063E85" w:rsidP="005844BA">
            <w:pPr>
              <w:spacing w:before="20" w:after="60"/>
              <w:rPr>
                <w:ins w:id="21191" w:author="Ross Norsworthy" w:date="2020-03-20T01:39:00Z"/>
                <w:rFonts w:cstheme="minorHAnsi"/>
                <w:sz w:val="20"/>
                <w:lang w:eastAsia="de-DE"/>
              </w:rPr>
            </w:pPr>
            <w:ins w:id="21192" w:author="Ross Norsworthy" w:date="2020-03-20T01:39:00Z">
              <w:r w:rsidRPr="005844BA">
                <w:rPr>
                  <w:rFonts w:cstheme="minorHAnsi"/>
                  <w:sz w:val="20"/>
                  <w:lang w:eastAsia="de-DE"/>
                </w:rPr>
                <w:t>3</w:t>
              </w:r>
            </w:ins>
          </w:p>
        </w:tc>
        <w:tc>
          <w:tcPr>
            <w:tcW w:w="851" w:type="dxa"/>
          </w:tcPr>
          <w:p w14:paraId="7A97CE25" w14:textId="77777777" w:rsidR="00063E85" w:rsidRPr="005844BA" w:rsidRDefault="00063E85" w:rsidP="005844BA">
            <w:pPr>
              <w:spacing w:before="20" w:after="60"/>
              <w:rPr>
                <w:ins w:id="21193" w:author="Ross Norsworthy" w:date="2020-03-20T01:39:00Z"/>
                <w:rFonts w:cstheme="minorHAnsi"/>
                <w:sz w:val="20"/>
                <w:lang w:eastAsia="de-DE"/>
              </w:rPr>
            </w:pPr>
            <w:ins w:id="21194" w:author="Ross Norsworthy" w:date="2020-03-20T01:39:00Z">
              <w:r w:rsidRPr="005844BA">
                <w:rPr>
                  <w:rFonts w:cstheme="minorHAnsi"/>
                  <w:sz w:val="20"/>
                  <w:lang w:eastAsia="de-DE"/>
                </w:rPr>
                <w:t>4</w:t>
              </w:r>
            </w:ins>
          </w:p>
        </w:tc>
        <w:tc>
          <w:tcPr>
            <w:tcW w:w="1699" w:type="dxa"/>
          </w:tcPr>
          <w:p w14:paraId="2CCC5A4D" w14:textId="77777777" w:rsidR="00063E85" w:rsidRPr="005844BA" w:rsidRDefault="00063E85" w:rsidP="005844BA">
            <w:pPr>
              <w:spacing w:before="20" w:after="60"/>
              <w:rPr>
                <w:ins w:id="21195" w:author="Ross Norsworthy" w:date="2020-03-20T01:39:00Z"/>
                <w:rFonts w:cstheme="minorHAnsi"/>
                <w:sz w:val="20"/>
                <w:lang w:eastAsia="de-DE"/>
              </w:rPr>
            </w:pPr>
            <w:ins w:id="21196" w:author="Ross Norsworthy" w:date="2020-03-20T01:39:00Z">
              <w:r w:rsidRPr="005844BA">
                <w:rPr>
                  <w:rFonts w:cstheme="minorHAnsi"/>
                  <w:sz w:val="20"/>
                  <w:lang w:eastAsia="de-DE"/>
                </w:rPr>
                <w:t>Ship Station ID</w:t>
              </w:r>
            </w:ins>
          </w:p>
        </w:tc>
        <w:tc>
          <w:tcPr>
            <w:tcW w:w="4797" w:type="dxa"/>
          </w:tcPr>
          <w:p w14:paraId="36B1155D" w14:textId="132B7FB3" w:rsidR="00063E85" w:rsidRPr="005844BA" w:rsidRDefault="00063E85" w:rsidP="005844BA">
            <w:pPr>
              <w:spacing w:before="20" w:after="60"/>
              <w:rPr>
                <w:ins w:id="21197" w:author="Ross Norsworthy" w:date="2020-03-20T01:39:00Z"/>
                <w:sz w:val="20"/>
              </w:rPr>
            </w:pPr>
            <w:ins w:id="21198" w:author="Ross Norsworthy" w:date="2020-03-20T01:39:00Z">
              <w:r w:rsidRPr="005844BA">
                <w:rPr>
                  <w:sz w:val="20"/>
                </w:rPr>
                <w:t xml:space="preserve">The Unique Identifier of the ship station, as described in </w:t>
              </w:r>
              <w:del w:id="21199" w:author="USA Editor 2021" w:date="2021-01-05T13:51:00Z">
                <w:r w:rsidRPr="00E7728F" w:rsidDel="00E7728F">
                  <w:rPr>
                    <w:sz w:val="20"/>
                    <w:highlight w:val="green"/>
                    <w:rPrChange w:id="21200" w:author="USA Editor 2021" w:date="2021-01-05T13:51:00Z">
                      <w:rPr>
                        <w:sz w:val="20"/>
                      </w:rPr>
                    </w:rPrChange>
                  </w:rPr>
                  <w:delText>section</w:delText>
                </w:r>
              </w:del>
            </w:ins>
            <w:ins w:id="21201" w:author="USA Editor 2021" w:date="2021-01-05T13:51:00Z">
              <w:r w:rsidRPr="00E7728F">
                <w:rPr>
                  <w:sz w:val="20"/>
                  <w:highlight w:val="green"/>
                  <w:rPrChange w:id="21202" w:author="USA Editor 2021" w:date="2021-01-05T13:51:00Z">
                    <w:rPr>
                      <w:sz w:val="20"/>
                    </w:rPr>
                  </w:rPrChange>
                </w:rPr>
                <w:t>§</w:t>
              </w:r>
            </w:ins>
            <w:ins w:id="21203" w:author="Ross Norsworthy" w:date="2020-03-20T01:39:00Z">
              <w:r w:rsidRPr="00E7728F">
                <w:rPr>
                  <w:sz w:val="20"/>
                  <w:highlight w:val="green"/>
                  <w:rPrChange w:id="21204" w:author="USA Editor 2021" w:date="2021-01-05T13:51:00Z">
                    <w:rPr>
                      <w:sz w:val="20"/>
                    </w:rPr>
                  </w:rPrChange>
                </w:rPr>
                <w:t xml:space="preserve"> </w:t>
              </w:r>
            </w:ins>
            <w:ins w:id="21205" w:author="Johnny Schultz" w:date="2020-04-17T12:56:00Z">
              <w:del w:id="21206" w:author="USA Editor 2021" w:date="2021-01-05T13:51:00Z">
                <w:r w:rsidRPr="00E7728F" w:rsidDel="00E7728F">
                  <w:rPr>
                    <w:sz w:val="20"/>
                    <w:highlight w:val="green"/>
                    <w:rPrChange w:id="21207" w:author="USA Editor 2021" w:date="2021-01-05T13:51:00Z">
                      <w:rPr>
                        <w:sz w:val="20"/>
                      </w:rPr>
                    </w:rPrChange>
                  </w:rPr>
                  <w:delText>3</w:delText>
                </w:r>
              </w:del>
            </w:ins>
            <w:ins w:id="21208" w:author="USA Editor 2021" w:date="2021-01-05T13:51:00Z">
              <w:r w:rsidRPr="00E7728F">
                <w:rPr>
                  <w:sz w:val="20"/>
                  <w:highlight w:val="green"/>
                  <w:rPrChange w:id="21209" w:author="USA Editor 2021" w:date="2021-01-05T13:51:00Z">
                    <w:rPr>
                      <w:sz w:val="20"/>
                    </w:rPr>
                  </w:rPrChange>
                </w:rPr>
                <w:t>2</w:t>
              </w:r>
            </w:ins>
            <w:ins w:id="21210" w:author="Johnny Schultz" w:date="2020-04-17T12:56:00Z">
              <w:r w:rsidRPr="00E7728F">
                <w:rPr>
                  <w:sz w:val="20"/>
                  <w:highlight w:val="green"/>
                  <w:rPrChange w:id="21211" w:author="USA Editor 2021" w:date="2021-01-05T13:51:00Z">
                    <w:rPr>
                      <w:sz w:val="20"/>
                    </w:rPr>
                  </w:rPrChange>
                </w:rPr>
                <w:t>.4</w:t>
              </w:r>
            </w:ins>
            <w:ins w:id="21212" w:author="Ross Norsworthy" w:date="2020-03-20T01:39:00Z">
              <w:del w:id="21213" w:author="Johnny Schultz" w:date="2020-04-17T12:56:00Z">
                <w:r w:rsidRPr="00E7728F">
                  <w:rPr>
                    <w:sz w:val="20"/>
                    <w:highlight w:val="green"/>
                    <w:rPrChange w:id="21214" w:author="USA Editor 2021" w:date="2021-01-05T13:51:00Z">
                      <w:rPr>
                        <w:sz w:val="20"/>
                      </w:rPr>
                    </w:rPrChange>
                  </w:rPr>
                  <w:delText>1</w:delText>
                </w:r>
              </w:del>
            </w:ins>
            <w:ins w:id="21215" w:author="USA Editor 2021" w:date="2021-01-05T13:51:00Z">
              <w:r w:rsidRPr="00E7728F">
                <w:rPr>
                  <w:sz w:val="20"/>
                  <w:highlight w:val="green"/>
                  <w:rPrChange w:id="21216" w:author="USA Editor 2021" w:date="2021-01-05T13:51:00Z">
                    <w:rPr>
                      <w:sz w:val="20"/>
                    </w:rPr>
                  </w:rPrChange>
                </w:rPr>
                <w:t>, Annex 1.</w:t>
              </w:r>
            </w:ins>
          </w:p>
          <w:p w14:paraId="428D5F03" w14:textId="77777777" w:rsidR="00063E85" w:rsidRPr="005844BA" w:rsidRDefault="00063E85" w:rsidP="005844BA">
            <w:pPr>
              <w:spacing w:before="20" w:after="60"/>
              <w:rPr>
                <w:ins w:id="21217" w:author="Ross Norsworthy" w:date="2020-03-20T01:39:00Z"/>
                <w:rFonts w:cstheme="minorHAnsi"/>
                <w:sz w:val="20"/>
                <w:lang w:eastAsia="de-DE"/>
              </w:rPr>
            </w:pPr>
            <w:ins w:id="21218" w:author="Ross Norsworthy" w:date="2020-03-20T01:39:00Z">
              <w:r w:rsidRPr="005844BA">
                <w:rPr>
                  <w:rFonts w:cstheme="minorHAnsi"/>
                  <w:sz w:val="20"/>
                  <w:lang w:eastAsia="de-DE"/>
                </w:rPr>
                <w:t>0 for broadcast.</w:t>
              </w:r>
            </w:ins>
          </w:p>
        </w:tc>
      </w:tr>
      <w:tr w:rsidR="00063E85" w:rsidRPr="00A013FD" w14:paraId="72B12567" w14:textId="77777777" w:rsidTr="00BF604E">
        <w:trPr>
          <w:ins w:id="21219" w:author="Ross Norsworthy" w:date="2020-03-20T01:39:00Z"/>
        </w:trPr>
        <w:tc>
          <w:tcPr>
            <w:tcW w:w="987" w:type="dxa"/>
          </w:tcPr>
          <w:p w14:paraId="67534772" w14:textId="77777777" w:rsidR="00063E85" w:rsidRPr="005844BA" w:rsidRDefault="00063E85" w:rsidP="005844BA">
            <w:pPr>
              <w:spacing w:before="20" w:after="60"/>
              <w:rPr>
                <w:ins w:id="21220" w:author="Ross Norsworthy" w:date="2020-03-20T01:39:00Z"/>
                <w:rFonts w:cstheme="minorHAnsi"/>
                <w:sz w:val="20"/>
                <w:lang w:eastAsia="de-DE"/>
              </w:rPr>
            </w:pPr>
            <w:ins w:id="21221" w:author="Ross Norsworthy" w:date="2020-03-20T01:39:00Z">
              <w:r w:rsidRPr="005844BA">
                <w:rPr>
                  <w:rFonts w:cstheme="minorHAnsi"/>
                  <w:sz w:val="20"/>
                  <w:lang w:eastAsia="de-DE"/>
                </w:rPr>
                <w:t>4</w:t>
              </w:r>
            </w:ins>
          </w:p>
        </w:tc>
        <w:tc>
          <w:tcPr>
            <w:tcW w:w="851" w:type="dxa"/>
          </w:tcPr>
          <w:p w14:paraId="7C4C5520" w14:textId="77777777" w:rsidR="00063E85" w:rsidRPr="005844BA" w:rsidRDefault="00063E85" w:rsidP="005844BA">
            <w:pPr>
              <w:spacing w:before="20" w:after="60"/>
              <w:rPr>
                <w:ins w:id="21222" w:author="Ross Norsworthy" w:date="2020-03-20T01:39:00Z"/>
                <w:rFonts w:cstheme="minorHAnsi"/>
                <w:sz w:val="20"/>
                <w:lang w:eastAsia="de-DE"/>
              </w:rPr>
            </w:pPr>
            <w:ins w:id="21223" w:author="Ross Norsworthy" w:date="2020-03-20T01:39:00Z">
              <w:r w:rsidRPr="005844BA">
                <w:rPr>
                  <w:rFonts w:cstheme="minorHAnsi"/>
                  <w:sz w:val="20"/>
                  <w:lang w:eastAsia="de-DE"/>
                </w:rPr>
                <w:t>1</w:t>
              </w:r>
            </w:ins>
          </w:p>
        </w:tc>
        <w:tc>
          <w:tcPr>
            <w:tcW w:w="1699" w:type="dxa"/>
          </w:tcPr>
          <w:p w14:paraId="176AA8A3" w14:textId="77777777" w:rsidR="00063E85" w:rsidRPr="005844BA" w:rsidRDefault="00063E85" w:rsidP="005844BA">
            <w:pPr>
              <w:spacing w:before="20" w:after="60"/>
              <w:rPr>
                <w:ins w:id="21224" w:author="Ross Norsworthy" w:date="2020-03-20T01:39:00Z"/>
                <w:rFonts w:cstheme="minorHAnsi"/>
                <w:sz w:val="20"/>
                <w:lang w:eastAsia="de-DE"/>
              </w:rPr>
            </w:pPr>
            <w:ins w:id="21225" w:author="Ross Norsworthy" w:date="2020-03-20T01:39:00Z">
              <w:r w:rsidRPr="005844BA">
                <w:rPr>
                  <w:rFonts w:cstheme="minorHAnsi"/>
                  <w:sz w:val="20"/>
                  <w:lang w:eastAsia="de-DE"/>
                </w:rPr>
                <w:t>Logical Channel 1</w:t>
              </w:r>
            </w:ins>
          </w:p>
        </w:tc>
        <w:tc>
          <w:tcPr>
            <w:tcW w:w="4797" w:type="dxa"/>
          </w:tcPr>
          <w:p w14:paraId="71D4258A" w14:textId="77777777" w:rsidR="00063E85" w:rsidRPr="005844BA" w:rsidRDefault="00063E85" w:rsidP="005844BA">
            <w:pPr>
              <w:spacing w:before="20" w:after="60"/>
              <w:rPr>
                <w:ins w:id="21226" w:author="Ross Norsworthy" w:date="2020-03-20T01:39:00Z"/>
                <w:rFonts w:cstheme="minorHAnsi"/>
                <w:sz w:val="20"/>
              </w:rPr>
            </w:pPr>
            <w:ins w:id="21227" w:author="Ross Norsworthy" w:date="2020-03-20T01:39:00Z">
              <w:r w:rsidRPr="005844BA">
                <w:rPr>
                  <w:rFonts w:cstheme="minorHAnsi"/>
                  <w:sz w:val="20"/>
                  <w:lang w:eastAsia="ja-JP"/>
                </w:rPr>
                <w:t xml:space="preserve">Logical Channel assigned for </w:t>
              </w:r>
              <w:r w:rsidRPr="005844BA">
                <w:rPr>
                  <w:rFonts w:cstheme="minorHAnsi"/>
                  <w:sz w:val="20"/>
                </w:rPr>
                <w:t>data transmission. Only applies to data slots. LC of 255 indicates no resource.</w:t>
              </w:r>
            </w:ins>
          </w:p>
        </w:tc>
      </w:tr>
      <w:tr w:rsidR="00063E85" w:rsidRPr="00A013FD" w14:paraId="10749B87" w14:textId="77777777" w:rsidTr="00BF604E">
        <w:trPr>
          <w:ins w:id="21228" w:author="Ross Norsworthy" w:date="2020-03-20T01:39:00Z"/>
        </w:trPr>
        <w:tc>
          <w:tcPr>
            <w:tcW w:w="987" w:type="dxa"/>
          </w:tcPr>
          <w:p w14:paraId="10F4CD71" w14:textId="77777777" w:rsidR="00063E85" w:rsidRPr="005844BA" w:rsidRDefault="00063E85" w:rsidP="005844BA">
            <w:pPr>
              <w:spacing w:before="20" w:after="60"/>
              <w:rPr>
                <w:ins w:id="21229" w:author="Ross Norsworthy" w:date="2020-03-20T01:39:00Z"/>
                <w:rFonts w:cstheme="minorHAnsi"/>
                <w:sz w:val="20"/>
                <w:lang w:eastAsia="de-DE"/>
              </w:rPr>
            </w:pPr>
            <w:ins w:id="21230" w:author="Ross Norsworthy" w:date="2020-03-20T01:39:00Z">
              <w:r w:rsidRPr="005844BA">
                <w:rPr>
                  <w:rFonts w:cstheme="minorHAnsi"/>
                  <w:sz w:val="20"/>
                  <w:lang w:eastAsia="de-DE"/>
                </w:rPr>
                <w:t>5</w:t>
              </w:r>
            </w:ins>
          </w:p>
        </w:tc>
        <w:tc>
          <w:tcPr>
            <w:tcW w:w="851" w:type="dxa"/>
          </w:tcPr>
          <w:p w14:paraId="5B284893" w14:textId="77777777" w:rsidR="00063E85" w:rsidRPr="005844BA" w:rsidRDefault="00063E85" w:rsidP="005844BA">
            <w:pPr>
              <w:spacing w:before="20" w:after="60"/>
              <w:rPr>
                <w:ins w:id="21231" w:author="Ross Norsworthy" w:date="2020-03-20T01:39:00Z"/>
                <w:rFonts w:cstheme="minorHAnsi"/>
                <w:sz w:val="20"/>
                <w:lang w:eastAsia="de-DE"/>
              </w:rPr>
            </w:pPr>
            <w:ins w:id="21232" w:author="Ross Norsworthy" w:date="2020-03-20T01:39:00Z">
              <w:r w:rsidRPr="005844BA">
                <w:rPr>
                  <w:rFonts w:cstheme="minorHAnsi"/>
                  <w:sz w:val="20"/>
                  <w:lang w:eastAsia="de-DE"/>
                </w:rPr>
                <w:t>1</w:t>
              </w:r>
            </w:ins>
          </w:p>
        </w:tc>
        <w:tc>
          <w:tcPr>
            <w:tcW w:w="1699" w:type="dxa"/>
          </w:tcPr>
          <w:p w14:paraId="33750CB0" w14:textId="77777777" w:rsidR="00063E85" w:rsidRPr="005844BA" w:rsidRDefault="00063E85" w:rsidP="005844BA">
            <w:pPr>
              <w:spacing w:before="20" w:after="60"/>
              <w:rPr>
                <w:ins w:id="21233" w:author="Ross Norsworthy" w:date="2020-03-20T01:39:00Z"/>
                <w:rFonts w:cstheme="minorHAnsi"/>
                <w:sz w:val="20"/>
                <w:lang w:eastAsia="de-DE"/>
              </w:rPr>
            </w:pPr>
            <w:ins w:id="21234" w:author="Ross Norsworthy" w:date="2020-03-20T01:39:00Z">
              <w:r w:rsidRPr="005844BA">
                <w:rPr>
                  <w:rFonts w:cstheme="minorHAnsi"/>
                  <w:sz w:val="20"/>
                  <w:lang w:eastAsia="de-DE"/>
                </w:rPr>
                <w:t>Link ID 1</w:t>
              </w:r>
            </w:ins>
          </w:p>
        </w:tc>
        <w:tc>
          <w:tcPr>
            <w:tcW w:w="4797" w:type="dxa"/>
          </w:tcPr>
          <w:p w14:paraId="2C749B3F" w14:textId="77777777" w:rsidR="00063E85" w:rsidRPr="005844BA" w:rsidRDefault="00063E85" w:rsidP="005844BA">
            <w:pPr>
              <w:spacing w:before="20" w:after="60"/>
              <w:rPr>
                <w:ins w:id="21235" w:author="Ross Norsworthy" w:date="2020-03-20T01:39:00Z"/>
                <w:rFonts w:cstheme="minorHAnsi"/>
                <w:sz w:val="20"/>
                <w:lang w:eastAsia="de-DE"/>
              </w:rPr>
            </w:pPr>
            <w:ins w:id="21236" w:author="Ross Norsworthy" w:date="2020-03-20T01:39:00Z">
              <w:r w:rsidRPr="005844BA">
                <w:rPr>
                  <w:rFonts w:cstheme="minorHAnsi"/>
                  <w:sz w:val="20"/>
                  <w:lang w:eastAsia="de-DE"/>
                </w:rPr>
                <w:t>Link ID that must be used in Logical Channel 1. Transmission direction can be inferred from link ID.</w:t>
              </w:r>
            </w:ins>
          </w:p>
        </w:tc>
      </w:tr>
      <w:tr w:rsidR="00063E85" w:rsidRPr="00A013FD" w14:paraId="240B82DF" w14:textId="77777777" w:rsidTr="00BF604E">
        <w:trPr>
          <w:ins w:id="21237" w:author="Ross Norsworthy" w:date="2020-03-20T01:39:00Z"/>
        </w:trPr>
        <w:tc>
          <w:tcPr>
            <w:tcW w:w="987" w:type="dxa"/>
          </w:tcPr>
          <w:p w14:paraId="647F4323" w14:textId="77777777" w:rsidR="00063E85" w:rsidRPr="005844BA" w:rsidRDefault="00063E85" w:rsidP="005844BA">
            <w:pPr>
              <w:spacing w:before="20" w:after="60"/>
              <w:rPr>
                <w:ins w:id="21238" w:author="Ross Norsworthy" w:date="2020-03-20T01:39:00Z"/>
                <w:rFonts w:cstheme="minorHAnsi"/>
                <w:sz w:val="20"/>
                <w:lang w:eastAsia="de-DE"/>
              </w:rPr>
            </w:pPr>
            <w:ins w:id="21239" w:author="Ross Norsworthy" w:date="2020-03-20T01:39:00Z">
              <w:r w:rsidRPr="005844BA">
                <w:rPr>
                  <w:rFonts w:cstheme="minorHAnsi"/>
                  <w:sz w:val="20"/>
                  <w:lang w:eastAsia="de-DE"/>
                </w:rPr>
                <w:t>6</w:t>
              </w:r>
            </w:ins>
          </w:p>
        </w:tc>
        <w:tc>
          <w:tcPr>
            <w:tcW w:w="851" w:type="dxa"/>
          </w:tcPr>
          <w:p w14:paraId="7C031119" w14:textId="77777777" w:rsidR="00063E85" w:rsidRPr="005844BA" w:rsidRDefault="00063E85" w:rsidP="005844BA">
            <w:pPr>
              <w:spacing w:before="20" w:after="60"/>
              <w:rPr>
                <w:ins w:id="21240" w:author="Ross Norsworthy" w:date="2020-03-20T01:39:00Z"/>
                <w:rFonts w:cstheme="minorHAnsi"/>
                <w:sz w:val="20"/>
                <w:lang w:eastAsia="de-DE"/>
              </w:rPr>
            </w:pPr>
            <w:ins w:id="21241" w:author="Ross Norsworthy" w:date="2020-03-20T01:39:00Z">
              <w:r w:rsidRPr="005844BA">
                <w:rPr>
                  <w:rFonts w:cstheme="minorHAnsi"/>
                  <w:sz w:val="20"/>
                  <w:lang w:eastAsia="de-DE"/>
                </w:rPr>
                <w:t>1</w:t>
              </w:r>
            </w:ins>
          </w:p>
        </w:tc>
        <w:tc>
          <w:tcPr>
            <w:tcW w:w="1699" w:type="dxa"/>
          </w:tcPr>
          <w:p w14:paraId="1CB3D669" w14:textId="77777777" w:rsidR="00063E85" w:rsidRPr="005844BA" w:rsidRDefault="00063E85" w:rsidP="005844BA">
            <w:pPr>
              <w:spacing w:before="20" w:after="60"/>
              <w:rPr>
                <w:ins w:id="21242" w:author="Ross Norsworthy" w:date="2020-03-20T01:39:00Z"/>
                <w:rFonts w:cstheme="minorHAnsi"/>
                <w:sz w:val="20"/>
                <w:lang w:eastAsia="de-DE"/>
              </w:rPr>
            </w:pPr>
            <w:ins w:id="21243" w:author="Ross Norsworthy" w:date="2020-03-20T01:39:00Z">
              <w:r w:rsidRPr="005844BA">
                <w:rPr>
                  <w:rFonts w:cstheme="minorHAnsi"/>
                  <w:sz w:val="20"/>
                  <w:lang w:eastAsia="de-DE"/>
                </w:rPr>
                <w:t>Session ID 1</w:t>
              </w:r>
            </w:ins>
          </w:p>
        </w:tc>
        <w:tc>
          <w:tcPr>
            <w:tcW w:w="4797" w:type="dxa"/>
          </w:tcPr>
          <w:p w14:paraId="3A352F92" w14:textId="77777777" w:rsidR="00063E85" w:rsidRPr="005844BA" w:rsidRDefault="00063E85" w:rsidP="005844BA">
            <w:pPr>
              <w:spacing w:before="20" w:after="60"/>
              <w:rPr>
                <w:ins w:id="21244" w:author="Ross Norsworthy" w:date="2020-03-20T01:39:00Z"/>
                <w:rFonts w:cstheme="minorHAnsi"/>
                <w:sz w:val="20"/>
              </w:rPr>
            </w:pPr>
            <w:ins w:id="21245" w:author="Ross Norsworthy" w:date="2020-03-20T01:39:00Z">
              <w:r w:rsidRPr="005844BA">
                <w:rPr>
                  <w:rFonts w:cstheme="minorHAnsi"/>
                  <w:sz w:val="20"/>
                </w:rPr>
                <w:t xml:space="preserve">Satellite assigned session ID, range 1-255. </w:t>
              </w:r>
            </w:ins>
          </w:p>
          <w:p w14:paraId="256EBB13" w14:textId="77777777" w:rsidR="00063E85" w:rsidRPr="005844BA" w:rsidRDefault="00063E85" w:rsidP="005844BA">
            <w:pPr>
              <w:spacing w:before="20" w:after="60"/>
              <w:rPr>
                <w:ins w:id="21246" w:author="Ross Norsworthy" w:date="2020-03-20T01:39:00Z"/>
                <w:rFonts w:cstheme="minorHAnsi"/>
                <w:sz w:val="20"/>
                <w:lang w:eastAsia="de-DE"/>
              </w:rPr>
            </w:pPr>
            <w:ins w:id="21247" w:author="Ross Norsworthy" w:date="2020-03-20T01:39:00Z">
              <w:r w:rsidRPr="005844BA">
                <w:rPr>
                  <w:rFonts w:cstheme="minorHAnsi"/>
                  <w:sz w:val="20"/>
                </w:rPr>
                <w:t>0 used for short message</w:t>
              </w:r>
            </w:ins>
          </w:p>
        </w:tc>
      </w:tr>
      <w:tr w:rsidR="00063E85" w:rsidRPr="00A013FD" w14:paraId="7EB0F44F" w14:textId="77777777" w:rsidTr="00BF604E">
        <w:trPr>
          <w:ins w:id="21248" w:author="Ross Norsworthy" w:date="2020-03-20T01:39:00Z"/>
        </w:trPr>
        <w:tc>
          <w:tcPr>
            <w:tcW w:w="987" w:type="dxa"/>
          </w:tcPr>
          <w:p w14:paraId="68A87CFA" w14:textId="77777777" w:rsidR="00063E85" w:rsidRPr="005844BA" w:rsidRDefault="00063E85" w:rsidP="005844BA">
            <w:pPr>
              <w:spacing w:before="20" w:after="60"/>
              <w:rPr>
                <w:ins w:id="21249" w:author="Ross Norsworthy" w:date="2020-03-20T01:39:00Z"/>
                <w:rFonts w:cstheme="minorHAnsi"/>
                <w:sz w:val="20"/>
                <w:lang w:eastAsia="de-DE"/>
              </w:rPr>
            </w:pPr>
            <w:ins w:id="21250" w:author="Ross Norsworthy" w:date="2020-03-20T01:39:00Z">
              <w:r w:rsidRPr="005844BA">
                <w:rPr>
                  <w:rFonts w:cstheme="minorHAnsi"/>
                  <w:sz w:val="20"/>
                  <w:lang w:eastAsia="de-DE"/>
                </w:rPr>
                <w:t>7</w:t>
              </w:r>
            </w:ins>
          </w:p>
        </w:tc>
        <w:tc>
          <w:tcPr>
            <w:tcW w:w="851" w:type="dxa"/>
          </w:tcPr>
          <w:p w14:paraId="098CC0C6" w14:textId="77777777" w:rsidR="00063E85" w:rsidRPr="005844BA" w:rsidRDefault="00063E85" w:rsidP="005844BA">
            <w:pPr>
              <w:spacing w:before="20" w:after="60"/>
              <w:rPr>
                <w:ins w:id="21251" w:author="Ross Norsworthy" w:date="2020-03-20T01:39:00Z"/>
                <w:rFonts w:cstheme="minorHAnsi"/>
                <w:sz w:val="20"/>
                <w:lang w:eastAsia="de-DE"/>
              </w:rPr>
            </w:pPr>
            <w:ins w:id="21252" w:author="Ross Norsworthy" w:date="2020-03-20T01:39:00Z">
              <w:r w:rsidRPr="005844BA">
                <w:rPr>
                  <w:rFonts w:cstheme="minorHAnsi"/>
                  <w:sz w:val="20"/>
                  <w:lang w:eastAsia="de-DE"/>
                </w:rPr>
                <w:t>1</w:t>
              </w:r>
            </w:ins>
          </w:p>
        </w:tc>
        <w:tc>
          <w:tcPr>
            <w:tcW w:w="1699" w:type="dxa"/>
          </w:tcPr>
          <w:p w14:paraId="77CC30C9" w14:textId="77777777" w:rsidR="00063E85" w:rsidRPr="005844BA" w:rsidRDefault="00063E85" w:rsidP="005844BA">
            <w:pPr>
              <w:spacing w:before="20" w:after="60"/>
              <w:rPr>
                <w:ins w:id="21253" w:author="Ross Norsworthy" w:date="2020-03-20T01:39:00Z"/>
                <w:rFonts w:cstheme="minorHAnsi"/>
                <w:sz w:val="20"/>
                <w:lang w:eastAsia="de-DE"/>
              </w:rPr>
            </w:pPr>
            <w:ins w:id="21254" w:author="Ross Norsworthy" w:date="2020-03-20T01:39:00Z">
              <w:r w:rsidRPr="005844BA">
                <w:rPr>
                  <w:rFonts w:cstheme="minorHAnsi"/>
                  <w:sz w:val="20"/>
                  <w:lang w:eastAsia="de-DE"/>
                </w:rPr>
                <w:t>Uplink link CQI 1</w:t>
              </w:r>
            </w:ins>
          </w:p>
        </w:tc>
        <w:tc>
          <w:tcPr>
            <w:tcW w:w="4797" w:type="dxa"/>
          </w:tcPr>
          <w:p w14:paraId="6F788C72" w14:textId="77777777" w:rsidR="00063E85" w:rsidRPr="005844BA" w:rsidRDefault="00063E85" w:rsidP="005844BA">
            <w:pPr>
              <w:spacing w:before="20" w:after="60"/>
              <w:rPr>
                <w:ins w:id="21255" w:author="Ross Norsworthy" w:date="2020-03-20T01:39:00Z"/>
                <w:rFonts w:cstheme="minorHAnsi"/>
                <w:sz w:val="20"/>
                <w:lang w:eastAsia="de-DE"/>
              </w:rPr>
            </w:pPr>
            <w:ins w:id="21256" w:author="Ross Norsworthy" w:date="2020-03-20T01:39:00Z">
              <w:r w:rsidRPr="005844BA">
                <w:rPr>
                  <w:rFonts w:cstheme="minorHAnsi"/>
                  <w:sz w:val="20"/>
                  <w:lang w:eastAsia="de-DE"/>
                </w:rPr>
                <w:t>Reception Link ID that must be used in Logical Channel Rx.</w:t>
              </w:r>
            </w:ins>
          </w:p>
        </w:tc>
      </w:tr>
      <w:tr w:rsidR="00063E85" w:rsidRPr="00A013FD" w14:paraId="35FC5F6C" w14:textId="77777777" w:rsidTr="00BF604E">
        <w:trPr>
          <w:ins w:id="21257" w:author="Ross Norsworthy" w:date="2020-03-20T01:39:00Z"/>
        </w:trPr>
        <w:tc>
          <w:tcPr>
            <w:tcW w:w="987" w:type="dxa"/>
          </w:tcPr>
          <w:p w14:paraId="6599877D" w14:textId="77777777" w:rsidR="00063E85" w:rsidRPr="005844BA" w:rsidRDefault="00063E85" w:rsidP="005844BA">
            <w:pPr>
              <w:spacing w:before="20" w:after="60"/>
              <w:rPr>
                <w:ins w:id="21258" w:author="Ross Norsworthy" w:date="2020-03-20T01:39:00Z"/>
                <w:rFonts w:cstheme="minorHAnsi"/>
                <w:sz w:val="20"/>
                <w:lang w:eastAsia="de-DE"/>
              </w:rPr>
            </w:pPr>
            <w:ins w:id="21259" w:author="Ross Norsworthy" w:date="2020-03-20T01:39:00Z">
              <w:r w:rsidRPr="005844BA">
                <w:rPr>
                  <w:rFonts w:cstheme="minorHAnsi"/>
                  <w:sz w:val="20"/>
                  <w:lang w:eastAsia="de-DE"/>
                </w:rPr>
                <w:t>8</w:t>
              </w:r>
            </w:ins>
          </w:p>
        </w:tc>
        <w:tc>
          <w:tcPr>
            <w:tcW w:w="851" w:type="dxa"/>
          </w:tcPr>
          <w:p w14:paraId="7EA3F4BE" w14:textId="77777777" w:rsidR="00063E85" w:rsidRPr="005844BA" w:rsidRDefault="00063E85" w:rsidP="005844BA">
            <w:pPr>
              <w:spacing w:before="20" w:after="60"/>
              <w:rPr>
                <w:ins w:id="21260" w:author="Ross Norsworthy" w:date="2020-03-20T01:39:00Z"/>
                <w:rFonts w:cstheme="minorHAnsi"/>
                <w:sz w:val="20"/>
                <w:lang w:eastAsia="de-DE"/>
              </w:rPr>
            </w:pPr>
            <w:ins w:id="21261" w:author="Ross Norsworthy" w:date="2020-03-20T01:39:00Z">
              <w:r w:rsidRPr="005844BA">
                <w:rPr>
                  <w:rFonts w:cstheme="minorHAnsi"/>
                  <w:sz w:val="20"/>
                  <w:lang w:eastAsia="de-DE"/>
                </w:rPr>
                <w:t>4</w:t>
              </w:r>
            </w:ins>
          </w:p>
        </w:tc>
        <w:tc>
          <w:tcPr>
            <w:tcW w:w="1699" w:type="dxa"/>
          </w:tcPr>
          <w:p w14:paraId="72F12611" w14:textId="77777777" w:rsidR="00063E85" w:rsidRPr="005844BA" w:rsidRDefault="00063E85" w:rsidP="005844BA">
            <w:pPr>
              <w:spacing w:before="20" w:after="60"/>
              <w:rPr>
                <w:ins w:id="21262" w:author="Ross Norsworthy" w:date="2020-03-20T01:39:00Z"/>
                <w:rFonts w:cstheme="minorHAnsi"/>
                <w:sz w:val="20"/>
                <w:lang w:eastAsia="de-DE"/>
              </w:rPr>
            </w:pPr>
            <w:ins w:id="21263" w:author="Ross Norsworthy" w:date="2020-03-20T01:39:00Z">
              <w:r w:rsidRPr="005844BA">
                <w:rPr>
                  <w:rFonts w:cstheme="minorHAnsi"/>
                  <w:sz w:val="20"/>
                  <w:lang w:eastAsia="de-DE"/>
                </w:rPr>
                <w:t>Ship Station ID 2</w:t>
              </w:r>
            </w:ins>
          </w:p>
        </w:tc>
        <w:tc>
          <w:tcPr>
            <w:tcW w:w="4797" w:type="dxa"/>
          </w:tcPr>
          <w:p w14:paraId="284E3C8F" w14:textId="074FD190" w:rsidR="00063E85" w:rsidRPr="005844BA" w:rsidRDefault="00063E85" w:rsidP="005844BA">
            <w:pPr>
              <w:spacing w:before="20" w:after="60"/>
              <w:rPr>
                <w:ins w:id="21264" w:author="Ross Norsworthy" w:date="2020-03-20T01:39:00Z"/>
                <w:sz w:val="20"/>
              </w:rPr>
            </w:pPr>
            <w:ins w:id="21265" w:author="Ross Norsworthy" w:date="2020-03-20T01:39:00Z">
              <w:r w:rsidRPr="005844BA">
                <w:rPr>
                  <w:sz w:val="20"/>
                </w:rPr>
                <w:t xml:space="preserve">The Unique Identifier of the ship station, as described in </w:t>
              </w:r>
              <w:del w:id="21266" w:author="USA Editor 2021" w:date="2021-01-05T13:52:00Z">
                <w:r w:rsidRPr="00E7728F" w:rsidDel="00E7728F">
                  <w:rPr>
                    <w:sz w:val="20"/>
                    <w:highlight w:val="green"/>
                    <w:rPrChange w:id="21267" w:author="USA Editor 2021" w:date="2021-01-05T13:52:00Z">
                      <w:rPr>
                        <w:sz w:val="20"/>
                      </w:rPr>
                    </w:rPrChange>
                  </w:rPr>
                  <w:delText>section</w:delText>
                </w:r>
              </w:del>
            </w:ins>
            <w:ins w:id="21268" w:author="USA Editor 2021" w:date="2021-01-05T13:52:00Z">
              <w:r w:rsidRPr="00E7728F">
                <w:rPr>
                  <w:sz w:val="20"/>
                  <w:highlight w:val="green"/>
                  <w:rPrChange w:id="21269" w:author="USA Editor 2021" w:date="2021-01-05T13:52:00Z">
                    <w:rPr>
                      <w:sz w:val="20"/>
                    </w:rPr>
                  </w:rPrChange>
                </w:rPr>
                <w:t>§</w:t>
              </w:r>
            </w:ins>
            <w:ins w:id="21270" w:author="Ross Norsworthy" w:date="2020-03-20T01:39:00Z">
              <w:r w:rsidRPr="00E7728F">
                <w:rPr>
                  <w:sz w:val="20"/>
                  <w:highlight w:val="green"/>
                  <w:rPrChange w:id="21271" w:author="USA Editor 2021" w:date="2021-01-05T13:52:00Z">
                    <w:rPr>
                      <w:sz w:val="20"/>
                    </w:rPr>
                  </w:rPrChange>
                </w:rPr>
                <w:t xml:space="preserve"> </w:t>
              </w:r>
            </w:ins>
            <w:ins w:id="21272" w:author="Johnny Schultz" w:date="2020-04-17T12:57:00Z">
              <w:del w:id="21273" w:author="USA Editor 2021" w:date="2021-01-05T13:52:00Z">
                <w:r w:rsidRPr="00E7728F" w:rsidDel="00E7728F">
                  <w:rPr>
                    <w:sz w:val="20"/>
                    <w:highlight w:val="green"/>
                    <w:rPrChange w:id="21274" w:author="USA Editor 2021" w:date="2021-01-05T13:52:00Z">
                      <w:rPr>
                        <w:sz w:val="20"/>
                      </w:rPr>
                    </w:rPrChange>
                  </w:rPr>
                  <w:delText>3</w:delText>
                </w:r>
              </w:del>
            </w:ins>
            <w:ins w:id="21275" w:author="USA Editor 2021" w:date="2021-01-05T13:52:00Z">
              <w:r w:rsidRPr="00E7728F">
                <w:rPr>
                  <w:sz w:val="20"/>
                  <w:highlight w:val="green"/>
                  <w:rPrChange w:id="21276" w:author="USA Editor 2021" w:date="2021-01-05T13:52:00Z">
                    <w:rPr>
                      <w:sz w:val="20"/>
                    </w:rPr>
                  </w:rPrChange>
                </w:rPr>
                <w:t>2</w:t>
              </w:r>
            </w:ins>
            <w:ins w:id="21277" w:author="Johnny Schultz" w:date="2020-04-17T12:57:00Z">
              <w:r w:rsidRPr="00E7728F">
                <w:rPr>
                  <w:sz w:val="20"/>
                  <w:highlight w:val="green"/>
                  <w:rPrChange w:id="21278" w:author="USA Editor 2021" w:date="2021-01-05T13:52:00Z">
                    <w:rPr>
                      <w:sz w:val="20"/>
                    </w:rPr>
                  </w:rPrChange>
                </w:rPr>
                <w:t>.4</w:t>
              </w:r>
            </w:ins>
            <w:ins w:id="21279" w:author="Ross Norsworthy" w:date="2020-03-20T01:39:00Z">
              <w:del w:id="21280" w:author="Johnny Schultz" w:date="2020-04-17T12:57:00Z">
                <w:r w:rsidRPr="00E7728F">
                  <w:rPr>
                    <w:sz w:val="20"/>
                    <w:highlight w:val="green"/>
                    <w:rPrChange w:id="21281" w:author="USA Editor 2021" w:date="2021-01-05T13:52:00Z">
                      <w:rPr>
                        <w:sz w:val="20"/>
                      </w:rPr>
                    </w:rPrChange>
                  </w:rPr>
                  <w:delText>1</w:delText>
                </w:r>
              </w:del>
            </w:ins>
            <w:ins w:id="21282" w:author="USA Editor 2021" w:date="2021-01-05T13:52:00Z">
              <w:r w:rsidRPr="00E7728F">
                <w:rPr>
                  <w:sz w:val="20"/>
                  <w:highlight w:val="green"/>
                  <w:rPrChange w:id="21283" w:author="USA Editor 2021" w:date="2021-01-05T13:52:00Z">
                    <w:rPr>
                      <w:sz w:val="20"/>
                    </w:rPr>
                  </w:rPrChange>
                </w:rPr>
                <w:t>, Annex 1.</w:t>
              </w:r>
            </w:ins>
          </w:p>
          <w:p w14:paraId="5C760075" w14:textId="77777777" w:rsidR="00063E85" w:rsidRPr="005844BA" w:rsidRDefault="00063E85" w:rsidP="005844BA">
            <w:pPr>
              <w:spacing w:before="20" w:after="60"/>
              <w:rPr>
                <w:ins w:id="21284" w:author="Ross Norsworthy" w:date="2020-03-20T01:39:00Z"/>
                <w:rFonts w:cstheme="minorHAnsi"/>
                <w:sz w:val="20"/>
                <w:lang w:eastAsia="de-DE"/>
              </w:rPr>
            </w:pPr>
            <w:ins w:id="21285" w:author="Ross Norsworthy" w:date="2020-03-20T01:39:00Z">
              <w:r w:rsidRPr="005844BA">
                <w:rPr>
                  <w:rFonts w:cstheme="minorHAnsi"/>
                  <w:sz w:val="20"/>
                  <w:lang w:eastAsia="de-DE"/>
                </w:rPr>
                <w:t>0 for broadcast.</w:t>
              </w:r>
            </w:ins>
          </w:p>
        </w:tc>
      </w:tr>
      <w:tr w:rsidR="00063E85" w:rsidRPr="00A013FD" w14:paraId="78EEDCE3" w14:textId="77777777" w:rsidTr="00BF604E">
        <w:trPr>
          <w:ins w:id="21286" w:author="Ross Norsworthy" w:date="2020-03-20T01:39:00Z"/>
        </w:trPr>
        <w:tc>
          <w:tcPr>
            <w:tcW w:w="987" w:type="dxa"/>
          </w:tcPr>
          <w:p w14:paraId="2DE580B0" w14:textId="77777777" w:rsidR="00063E85" w:rsidRPr="005844BA" w:rsidRDefault="00063E85" w:rsidP="005844BA">
            <w:pPr>
              <w:spacing w:before="20" w:after="60"/>
              <w:rPr>
                <w:ins w:id="21287" w:author="Ross Norsworthy" w:date="2020-03-20T01:39:00Z"/>
                <w:rFonts w:cstheme="minorHAnsi"/>
                <w:sz w:val="20"/>
                <w:lang w:eastAsia="de-DE"/>
              </w:rPr>
            </w:pPr>
            <w:ins w:id="21288" w:author="Ross Norsworthy" w:date="2020-03-20T01:39:00Z">
              <w:r w:rsidRPr="005844BA">
                <w:rPr>
                  <w:rFonts w:cstheme="minorHAnsi"/>
                  <w:sz w:val="20"/>
                  <w:lang w:eastAsia="de-DE"/>
                </w:rPr>
                <w:t>9</w:t>
              </w:r>
            </w:ins>
          </w:p>
        </w:tc>
        <w:tc>
          <w:tcPr>
            <w:tcW w:w="851" w:type="dxa"/>
          </w:tcPr>
          <w:p w14:paraId="3ED7AF69" w14:textId="77777777" w:rsidR="00063E85" w:rsidRPr="005844BA" w:rsidRDefault="00063E85" w:rsidP="005844BA">
            <w:pPr>
              <w:spacing w:before="20" w:after="60"/>
              <w:rPr>
                <w:ins w:id="21289" w:author="Ross Norsworthy" w:date="2020-03-20T01:39:00Z"/>
                <w:rFonts w:cstheme="minorHAnsi"/>
                <w:sz w:val="20"/>
                <w:lang w:eastAsia="de-DE"/>
              </w:rPr>
            </w:pPr>
            <w:ins w:id="21290" w:author="Ross Norsworthy" w:date="2020-03-20T01:39:00Z">
              <w:r w:rsidRPr="005844BA">
                <w:rPr>
                  <w:rFonts w:cstheme="minorHAnsi"/>
                  <w:sz w:val="20"/>
                  <w:lang w:eastAsia="de-DE"/>
                </w:rPr>
                <w:t>1</w:t>
              </w:r>
            </w:ins>
          </w:p>
        </w:tc>
        <w:tc>
          <w:tcPr>
            <w:tcW w:w="1699" w:type="dxa"/>
          </w:tcPr>
          <w:p w14:paraId="73713126" w14:textId="77777777" w:rsidR="00063E85" w:rsidRPr="005844BA" w:rsidRDefault="00063E85" w:rsidP="005844BA">
            <w:pPr>
              <w:spacing w:before="20" w:after="60"/>
              <w:rPr>
                <w:ins w:id="21291" w:author="Ross Norsworthy" w:date="2020-03-20T01:39:00Z"/>
                <w:rFonts w:cstheme="minorHAnsi"/>
                <w:sz w:val="20"/>
                <w:lang w:eastAsia="de-DE"/>
              </w:rPr>
            </w:pPr>
            <w:ins w:id="21292" w:author="Ross Norsworthy" w:date="2020-03-20T01:39:00Z">
              <w:r w:rsidRPr="005844BA">
                <w:rPr>
                  <w:rFonts w:cstheme="minorHAnsi"/>
                  <w:sz w:val="20"/>
                  <w:lang w:eastAsia="de-DE"/>
                </w:rPr>
                <w:t>Logical Channel 2</w:t>
              </w:r>
            </w:ins>
          </w:p>
        </w:tc>
        <w:tc>
          <w:tcPr>
            <w:tcW w:w="4797" w:type="dxa"/>
          </w:tcPr>
          <w:p w14:paraId="58776F1F" w14:textId="77777777" w:rsidR="00063E85" w:rsidRPr="005844BA" w:rsidRDefault="00063E85" w:rsidP="005844BA">
            <w:pPr>
              <w:spacing w:before="20" w:after="60"/>
              <w:rPr>
                <w:ins w:id="21293" w:author="Ross Norsworthy" w:date="2020-03-20T01:39:00Z"/>
                <w:rFonts w:cstheme="minorHAnsi"/>
                <w:sz w:val="20"/>
                <w:lang w:eastAsia="de-DE"/>
              </w:rPr>
            </w:pPr>
            <w:ins w:id="21294" w:author="Ross Norsworthy" w:date="2020-03-20T01:39:00Z">
              <w:r w:rsidRPr="005844BA">
                <w:rPr>
                  <w:rFonts w:cstheme="minorHAnsi"/>
                  <w:sz w:val="20"/>
                </w:rPr>
                <w:t>Logical Channel assigned for data transmission. Only applies to data slots. LC of 255 indicates no resource.</w:t>
              </w:r>
            </w:ins>
          </w:p>
        </w:tc>
      </w:tr>
      <w:tr w:rsidR="00063E85" w:rsidRPr="00A013FD" w14:paraId="3196C1F8" w14:textId="77777777" w:rsidTr="00BF604E">
        <w:trPr>
          <w:ins w:id="21295" w:author="Ross Norsworthy" w:date="2020-03-20T01:39:00Z"/>
        </w:trPr>
        <w:tc>
          <w:tcPr>
            <w:tcW w:w="987" w:type="dxa"/>
          </w:tcPr>
          <w:p w14:paraId="7E9CEE7E" w14:textId="77777777" w:rsidR="00063E85" w:rsidRPr="005844BA" w:rsidRDefault="00063E85" w:rsidP="005844BA">
            <w:pPr>
              <w:spacing w:before="20" w:after="60"/>
              <w:rPr>
                <w:ins w:id="21296" w:author="Ross Norsworthy" w:date="2020-03-20T01:39:00Z"/>
                <w:rFonts w:cstheme="minorHAnsi"/>
                <w:sz w:val="20"/>
                <w:lang w:eastAsia="de-DE"/>
              </w:rPr>
            </w:pPr>
            <w:ins w:id="21297" w:author="Ross Norsworthy" w:date="2020-03-20T01:39:00Z">
              <w:r w:rsidRPr="005844BA">
                <w:rPr>
                  <w:rFonts w:cstheme="minorHAnsi"/>
                  <w:sz w:val="20"/>
                  <w:lang w:eastAsia="de-DE"/>
                </w:rPr>
                <w:t>10</w:t>
              </w:r>
            </w:ins>
          </w:p>
        </w:tc>
        <w:tc>
          <w:tcPr>
            <w:tcW w:w="851" w:type="dxa"/>
          </w:tcPr>
          <w:p w14:paraId="055C8320" w14:textId="77777777" w:rsidR="00063E85" w:rsidRPr="005844BA" w:rsidRDefault="00063E85" w:rsidP="005844BA">
            <w:pPr>
              <w:spacing w:before="20" w:after="60"/>
              <w:rPr>
                <w:ins w:id="21298" w:author="Ross Norsworthy" w:date="2020-03-20T01:39:00Z"/>
                <w:rFonts w:cstheme="minorHAnsi"/>
                <w:sz w:val="20"/>
                <w:lang w:eastAsia="de-DE"/>
              </w:rPr>
            </w:pPr>
            <w:ins w:id="21299" w:author="Ross Norsworthy" w:date="2020-03-20T01:39:00Z">
              <w:r w:rsidRPr="005844BA">
                <w:rPr>
                  <w:rFonts w:cstheme="minorHAnsi"/>
                  <w:sz w:val="20"/>
                  <w:lang w:eastAsia="de-DE"/>
                </w:rPr>
                <w:t>1</w:t>
              </w:r>
            </w:ins>
          </w:p>
        </w:tc>
        <w:tc>
          <w:tcPr>
            <w:tcW w:w="1699" w:type="dxa"/>
          </w:tcPr>
          <w:p w14:paraId="491F24B6" w14:textId="77777777" w:rsidR="00063E85" w:rsidRPr="005844BA" w:rsidRDefault="00063E85" w:rsidP="005844BA">
            <w:pPr>
              <w:spacing w:before="20" w:after="60"/>
              <w:rPr>
                <w:ins w:id="21300" w:author="Ross Norsworthy" w:date="2020-03-20T01:39:00Z"/>
                <w:rFonts w:cstheme="minorHAnsi"/>
                <w:sz w:val="20"/>
                <w:lang w:eastAsia="de-DE"/>
              </w:rPr>
            </w:pPr>
            <w:ins w:id="21301" w:author="Ross Norsworthy" w:date="2020-03-20T01:39:00Z">
              <w:r w:rsidRPr="005844BA">
                <w:rPr>
                  <w:rFonts w:cstheme="minorHAnsi"/>
                  <w:sz w:val="20"/>
                  <w:lang w:eastAsia="de-DE"/>
                </w:rPr>
                <w:t>Link ID 2</w:t>
              </w:r>
            </w:ins>
          </w:p>
        </w:tc>
        <w:tc>
          <w:tcPr>
            <w:tcW w:w="4797" w:type="dxa"/>
          </w:tcPr>
          <w:p w14:paraId="4AD03BE6" w14:textId="77777777" w:rsidR="00063E85" w:rsidRPr="005844BA" w:rsidRDefault="00063E85" w:rsidP="005844BA">
            <w:pPr>
              <w:spacing w:before="20" w:after="60"/>
              <w:rPr>
                <w:ins w:id="21302" w:author="Ross Norsworthy" w:date="2020-03-20T01:39:00Z"/>
                <w:rFonts w:cstheme="minorHAnsi"/>
                <w:sz w:val="20"/>
              </w:rPr>
            </w:pPr>
            <w:ins w:id="21303" w:author="Ross Norsworthy" w:date="2020-03-20T01:39:00Z">
              <w:r w:rsidRPr="005844BA">
                <w:rPr>
                  <w:rFonts w:cstheme="minorHAnsi"/>
                  <w:sz w:val="20"/>
                  <w:lang w:eastAsia="de-DE"/>
                </w:rPr>
                <w:t>Link ID that must be used in Logical Channel 2. Transmission direction can be inferred from link ID.</w:t>
              </w:r>
            </w:ins>
          </w:p>
        </w:tc>
      </w:tr>
      <w:tr w:rsidR="00063E85" w:rsidRPr="00A013FD" w14:paraId="0FA345C3" w14:textId="77777777" w:rsidTr="00BF604E">
        <w:trPr>
          <w:ins w:id="21304" w:author="Ross Norsworthy" w:date="2020-03-20T01:39:00Z"/>
        </w:trPr>
        <w:tc>
          <w:tcPr>
            <w:tcW w:w="987" w:type="dxa"/>
          </w:tcPr>
          <w:p w14:paraId="7F9C11A5" w14:textId="77777777" w:rsidR="00063E85" w:rsidRPr="005844BA" w:rsidRDefault="00063E85" w:rsidP="005844BA">
            <w:pPr>
              <w:spacing w:before="20" w:after="60"/>
              <w:rPr>
                <w:ins w:id="21305" w:author="Ross Norsworthy" w:date="2020-03-20T01:39:00Z"/>
                <w:rFonts w:cstheme="minorHAnsi"/>
                <w:sz w:val="20"/>
                <w:lang w:eastAsia="de-DE"/>
              </w:rPr>
            </w:pPr>
            <w:ins w:id="21306" w:author="Ross Norsworthy" w:date="2020-03-20T01:39:00Z">
              <w:r w:rsidRPr="005844BA">
                <w:rPr>
                  <w:rFonts w:cstheme="minorHAnsi"/>
                  <w:sz w:val="20"/>
                  <w:lang w:eastAsia="de-DE"/>
                </w:rPr>
                <w:t>11</w:t>
              </w:r>
            </w:ins>
          </w:p>
        </w:tc>
        <w:tc>
          <w:tcPr>
            <w:tcW w:w="851" w:type="dxa"/>
          </w:tcPr>
          <w:p w14:paraId="28EF79FC" w14:textId="77777777" w:rsidR="00063E85" w:rsidRPr="005844BA" w:rsidRDefault="00063E85" w:rsidP="005844BA">
            <w:pPr>
              <w:spacing w:before="20" w:after="60"/>
              <w:rPr>
                <w:ins w:id="21307" w:author="Ross Norsworthy" w:date="2020-03-20T01:39:00Z"/>
                <w:rFonts w:cstheme="minorHAnsi"/>
                <w:sz w:val="20"/>
                <w:lang w:eastAsia="de-DE"/>
              </w:rPr>
            </w:pPr>
            <w:ins w:id="21308" w:author="Ross Norsworthy" w:date="2020-03-20T01:39:00Z">
              <w:r w:rsidRPr="005844BA">
                <w:rPr>
                  <w:rFonts w:cstheme="minorHAnsi"/>
                  <w:sz w:val="20"/>
                  <w:lang w:eastAsia="de-DE"/>
                </w:rPr>
                <w:t>1</w:t>
              </w:r>
            </w:ins>
          </w:p>
        </w:tc>
        <w:tc>
          <w:tcPr>
            <w:tcW w:w="1699" w:type="dxa"/>
          </w:tcPr>
          <w:p w14:paraId="06276EA6" w14:textId="77777777" w:rsidR="00063E85" w:rsidRPr="005844BA" w:rsidRDefault="00063E85" w:rsidP="005844BA">
            <w:pPr>
              <w:spacing w:before="20" w:after="60"/>
              <w:rPr>
                <w:ins w:id="21309" w:author="Ross Norsworthy" w:date="2020-03-20T01:39:00Z"/>
                <w:rFonts w:cstheme="minorHAnsi"/>
                <w:sz w:val="20"/>
                <w:lang w:eastAsia="de-DE"/>
              </w:rPr>
            </w:pPr>
            <w:ins w:id="21310" w:author="Ross Norsworthy" w:date="2020-03-20T01:39:00Z">
              <w:r w:rsidRPr="005844BA">
                <w:rPr>
                  <w:rFonts w:cstheme="minorHAnsi"/>
                  <w:sz w:val="20"/>
                  <w:lang w:eastAsia="de-DE"/>
                </w:rPr>
                <w:t>Session ID 2</w:t>
              </w:r>
            </w:ins>
          </w:p>
        </w:tc>
        <w:tc>
          <w:tcPr>
            <w:tcW w:w="4797" w:type="dxa"/>
          </w:tcPr>
          <w:p w14:paraId="31CC8F54" w14:textId="77777777" w:rsidR="00063E85" w:rsidRPr="005844BA" w:rsidRDefault="00063E85" w:rsidP="005844BA">
            <w:pPr>
              <w:spacing w:before="20" w:after="60"/>
              <w:rPr>
                <w:ins w:id="21311" w:author="Ross Norsworthy" w:date="2020-03-20T01:39:00Z"/>
                <w:rFonts w:cstheme="minorHAnsi"/>
                <w:sz w:val="20"/>
                <w:lang w:eastAsia="de-DE"/>
              </w:rPr>
            </w:pPr>
            <w:ins w:id="21312" w:author="Ross Norsworthy" w:date="2020-03-20T01:39:00Z">
              <w:r w:rsidRPr="005844BA">
                <w:rPr>
                  <w:rFonts w:cstheme="minorHAnsi"/>
                  <w:sz w:val="20"/>
                </w:rPr>
                <w:t>Assigned session ID.</w:t>
              </w:r>
            </w:ins>
          </w:p>
        </w:tc>
      </w:tr>
      <w:tr w:rsidR="00063E85" w:rsidRPr="00A013FD" w14:paraId="1B0A9904" w14:textId="77777777" w:rsidTr="00BF604E">
        <w:trPr>
          <w:ins w:id="21313" w:author="Ross Norsworthy" w:date="2020-03-20T01:39:00Z"/>
        </w:trPr>
        <w:tc>
          <w:tcPr>
            <w:tcW w:w="987" w:type="dxa"/>
          </w:tcPr>
          <w:p w14:paraId="05B7FED1" w14:textId="77777777" w:rsidR="00063E85" w:rsidRPr="005844BA" w:rsidRDefault="00063E85" w:rsidP="005844BA">
            <w:pPr>
              <w:spacing w:before="20" w:after="60"/>
              <w:rPr>
                <w:ins w:id="21314" w:author="Ross Norsworthy" w:date="2020-03-20T01:39:00Z"/>
                <w:rFonts w:cstheme="minorHAnsi"/>
                <w:sz w:val="20"/>
                <w:lang w:eastAsia="de-DE"/>
              </w:rPr>
            </w:pPr>
            <w:ins w:id="21315" w:author="Ross Norsworthy" w:date="2020-03-20T01:39:00Z">
              <w:r w:rsidRPr="005844BA">
                <w:rPr>
                  <w:rFonts w:cstheme="minorHAnsi"/>
                  <w:sz w:val="20"/>
                  <w:lang w:eastAsia="de-DE"/>
                </w:rPr>
                <w:t>12</w:t>
              </w:r>
            </w:ins>
          </w:p>
        </w:tc>
        <w:tc>
          <w:tcPr>
            <w:tcW w:w="851" w:type="dxa"/>
          </w:tcPr>
          <w:p w14:paraId="5B3E8449" w14:textId="77777777" w:rsidR="00063E85" w:rsidRPr="005844BA" w:rsidRDefault="00063E85" w:rsidP="005844BA">
            <w:pPr>
              <w:spacing w:before="20" w:after="60"/>
              <w:rPr>
                <w:ins w:id="21316" w:author="Ross Norsworthy" w:date="2020-03-20T01:39:00Z"/>
                <w:rFonts w:cstheme="minorHAnsi"/>
                <w:sz w:val="20"/>
                <w:lang w:eastAsia="de-DE"/>
              </w:rPr>
            </w:pPr>
            <w:ins w:id="21317" w:author="Ross Norsworthy" w:date="2020-03-20T01:39:00Z">
              <w:r w:rsidRPr="005844BA">
                <w:rPr>
                  <w:rFonts w:cstheme="minorHAnsi"/>
                  <w:sz w:val="20"/>
                  <w:lang w:eastAsia="de-DE"/>
                </w:rPr>
                <w:t>1</w:t>
              </w:r>
            </w:ins>
          </w:p>
        </w:tc>
        <w:tc>
          <w:tcPr>
            <w:tcW w:w="1699" w:type="dxa"/>
          </w:tcPr>
          <w:p w14:paraId="0865BA51" w14:textId="77777777" w:rsidR="00063E85" w:rsidRPr="005844BA" w:rsidRDefault="00063E85" w:rsidP="005844BA">
            <w:pPr>
              <w:spacing w:before="20" w:after="60"/>
              <w:rPr>
                <w:ins w:id="21318" w:author="Ross Norsworthy" w:date="2020-03-20T01:39:00Z"/>
                <w:rFonts w:cstheme="minorHAnsi"/>
                <w:sz w:val="20"/>
                <w:lang w:eastAsia="de-DE"/>
              </w:rPr>
            </w:pPr>
            <w:ins w:id="21319" w:author="Ross Norsworthy" w:date="2020-03-20T01:39:00Z">
              <w:r w:rsidRPr="005844BA">
                <w:rPr>
                  <w:rFonts w:cstheme="minorHAnsi"/>
                  <w:sz w:val="20"/>
                  <w:lang w:eastAsia="de-DE"/>
                </w:rPr>
                <w:t>Uplink link CQI 2</w:t>
              </w:r>
            </w:ins>
          </w:p>
        </w:tc>
        <w:tc>
          <w:tcPr>
            <w:tcW w:w="4797" w:type="dxa"/>
          </w:tcPr>
          <w:p w14:paraId="41A96814" w14:textId="77777777" w:rsidR="00063E85" w:rsidRPr="005844BA" w:rsidRDefault="00063E85" w:rsidP="005844BA">
            <w:pPr>
              <w:spacing w:before="20" w:after="60"/>
              <w:rPr>
                <w:ins w:id="21320" w:author="Ross Norsworthy" w:date="2020-03-20T01:39:00Z"/>
                <w:rFonts w:cstheme="minorHAnsi"/>
                <w:sz w:val="20"/>
                <w:lang w:eastAsia="de-DE"/>
              </w:rPr>
            </w:pPr>
            <w:ins w:id="21321" w:author="Ross Norsworthy" w:date="2020-03-20T01:39:00Z">
              <w:r w:rsidRPr="005844BA">
                <w:rPr>
                  <w:rFonts w:cstheme="minorHAnsi"/>
                  <w:sz w:val="20"/>
                  <w:lang w:eastAsia="de-DE"/>
                </w:rPr>
                <w:t>Reception Link ID that must be used in Logical Channel Rx.</w:t>
              </w:r>
            </w:ins>
          </w:p>
        </w:tc>
      </w:tr>
      <w:tr w:rsidR="00063E85" w:rsidRPr="00A013FD" w14:paraId="00CF1200" w14:textId="77777777" w:rsidTr="00BF604E">
        <w:trPr>
          <w:ins w:id="21322" w:author="Ross Norsworthy" w:date="2020-03-20T01:39:00Z"/>
        </w:trPr>
        <w:tc>
          <w:tcPr>
            <w:tcW w:w="987" w:type="dxa"/>
          </w:tcPr>
          <w:p w14:paraId="009CE874" w14:textId="77777777" w:rsidR="00063E85" w:rsidRPr="005844BA" w:rsidRDefault="00063E85" w:rsidP="005844BA">
            <w:pPr>
              <w:spacing w:before="20" w:after="60"/>
              <w:rPr>
                <w:ins w:id="21323" w:author="Ross Norsworthy" w:date="2020-03-20T01:39:00Z"/>
                <w:rFonts w:cstheme="minorHAnsi"/>
                <w:sz w:val="20"/>
                <w:lang w:eastAsia="de-DE"/>
              </w:rPr>
            </w:pPr>
            <w:ins w:id="21324" w:author="Ross Norsworthy" w:date="2020-03-20T01:39:00Z">
              <w:r w:rsidRPr="005844BA">
                <w:rPr>
                  <w:rFonts w:cstheme="minorHAnsi"/>
                  <w:sz w:val="20"/>
                  <w:lang w:eastAsia="de-DE"/>
                </w:rPr>
                <w:t>13</w:t>
              </w:r>
            </w:ins>
          </w:p>
        </w:tc>
        <w:tc>
          <w:tcPr>
            <w:tcW w:w="851" w:type="dxa"/>
          </w:tcPr>
          <w:p w14:paraId="544EA33B" w14:textId="77777777" w:rsidR="00063E85" w:rsidRPr="005844BA" w:rsidRDefault="00063E85" w:rsidP="005844BA">
            <w:pPr>
              <w:spacing w:before="20" w:after="60"/>
              <w:rPr>
                <w:ins w:id="21325" w:author="Ross Norsworthy" w:date="2020-03-20T01:39:00Z"/>
                <w:rFonts w:cstheme="minorHAnsi"/>
                <w:sz w:val="20"/>
                <w:lang w:eastAsia="de-DE"/>
              </w:rPr>
            </w:pPr>
            <w:ins w:id="21326" w:author="Ross Norsworthy" w:date="2020-03-20T01:39:00Z">
              <w:r w:rsidRPr="005844BA">
                <w:rPr>
                  <w:rFonts w:cstheme="minorHAnsi"/>
                  <w:sz w:val="20"/>
                  <w:lang w:eastAsia="de-DE"/>
                </w:rPr>
                <w:t>4</w:t>
              </w:r>
            </w:ins>
          </w:p>
        </w:tc>
        <w:tc>
          <w:tcPr>
            <w:tcW w:w="1699" w:type="dxa"/>
          </w:tcPr>
          <w:p w14:paraId="67D8E263" w14:textId="77777777" w:rsidR="00063E85" w:rsidRPr="005844BA" w:rsidRDefault="00063E85" w:rsidP="005844BA">
            <w:pPr>
              <w:spacing w:before="20" w:after="60"/>
              <w:rPr>
                <w:ins w:id="21327" w:author="Ross Norsworthy" w:date="2020-03-20T01:39:00Z"/>
                <w:rFonts w:cstheme="minorHAnsi"/>
                <w:sz w:val="20"/>
                <w:lang w:eastAsia="de-DE"/>
              </w:rPr>
            </w:pPr>
            <w:ins w:id="21328" w:author="Ross Norsworthy" w:date="2020-03-20T01:39:00Z">
              <w:r w:rsidRPr="005844BA">
                <w:rPr>
                  <w:rFonts w:cstheme="minorHAnsi"/>
                  <w:sz w:val="20"/>
                  <w:lang w:eastAsia="de-DE"/>
                </w:rPr>
                <w:t>Ship Station ID 3</w:t>
              </w:r>
            </w:ins>
          </w:p>
        </w:tc>
        <w:tc>
          <w:tcPr>
            <w:tcW w:w="4797" w:type="dxa"/>
          </w:tcPr>
          <w:p w14:paraId="0671F14B" w14:textId="4B1F4634" w:rsidR="00063E85" w:rsidRPr="005844BA" w:rsidRDefault="00063E85" w:rsidP="005844BA">
            <w:pPr>
              <w:spacing w:before="20" w:after="60"/>
              <w:rPr>
                <w:ins w:id="21329" w:author="Ross Norsworthy" w:date="2020-03-20T01:39:00Z"/>
                <w:sz w:val="20"/>
              </w:rPr>
            </w:pPr>
            <w:ins w:id="21330" w:author="Ross Norsworthy" w:date="2020-03-20T01:39:00Z">
              <w:r w:rsidRPr="005844BA">
                <w:rPr>
                  <w:sz w:val="20"/>
                </w:rPr>
                <w:t xml:space="preserve">The Unique Identifier of the ship station, as described in </w:t>
              </w:r>
              <w:del w:id="21331" w:author="USA Editor 2021" w:date="2021-01-05T13:52:00Z">
                <w:r w:rsidRPr="00E7728F" w:rsidDel="00E7728F">
                  <w:rPr>
                    <w:sz w:val="20"/>
                    <w:highlight w:val="green"/>
                    <w:rPrChange w:id="21332" w:author="USA Editor 2021" w:date="2021-01-05T13:52:00Z">
                      <w:rPr>
                        <w:sz w:val="20"/>
                      </w:rPr>
                    </w:rPrChange>
                  </w:rPr>
                  <w:delText>section</w:delText>
                </w:r>
              </w:del>
            </w:ins>
            <w:ins w:id="21333" w:author="USA Editor 2021" w:date="2021-01-05T13:52:00Z">
              <w:r w:rsidRPr="00E7728F">
                <w:rPr>
                  <w:sz w:val="20"/>
                  <w:highlight w:val="green"/>
                  <w:rPrChange w:id="21334" w:author="USA Editor 2021" w:date="2021-01-05T13:52:00Z">
                    <w:rPr>
                      <w:sz w:val="20"/>
                    </w:rPr>
                  </w:rPrChange>
                </w:rPr>
                <w:t>§</w:t>
              </w:r>
            </w:ins>
            <w:ins w:id="21335" w:author="Ross Norsworthy" w:date="2020-03-20T01:39:00Z">
              <w:r w:rsidRPr="00E7728F">
                <w:rPr>
                  <w:sz w:val="20"/>
                  <w:highlight w:val="green"/>
                  <w:rPrChange w:id="21336" w:author="USA Editor 2021" w:date="2021-01-05T13:52:00Z">
                    <w:rPr>
                      <w:sz w:val="20"/>
                    </w:rPr>
                  </w:rPrChange>
                </w:rPr>
                <w:t xml:space="preserve"> </w:t>
              </w:r>
            </w:ins>
            <w:ins w:id="21337" w:author="Johnny Schultz" w:date="2020-04-17T12:57:00Z">
              <w:del w:id="21338" w:author="USA Editor 2021" w:date="2021-01-05T13:52:00Z">
                <w:r w:rsidRPr="00E7728F" w:rsidDel="00E7728F">
                  <w:rPr>
                    <w:sz w:val="20"/>
                    <w:highlight w:val="green"/>
                    <w:rPrChange w:id="21339" w:author="USA Editor 2021" w:date="2021-01-05T13:52:00Z">
                      <w:rPr>
                        <w:sz w:val="20"/>
                      </w:rPr>
                    </w:rPrChange>
                  </w:rPr>
                  <w:delText>3</w:delText>
                </w:r>
              </w:del>
            </w:ins>
            <w:ins w:id="21340" w:author="USA Editor 2021" w:date="2021-01-05T13:52:00Z">
              <w:r w:rsidRPr="00E7728F">
                <w:rPr>
                  <w:sz w:val="20"/>
                  <w:highlight w:val="green"/>
                  <w:rPrChange w:id="21341" w:author="USA Editor 2021" w:date="2021-01-05T13:52:00Z">
                    <w:rPr>
                      <w:sz w:val="20"/>
                    </w:rPr>
                  </w:rPrChange>
                </w:rPr>
                <w:t>2</w:t>
              </w:r>
            </w:ins>
            <w:ins w:id="21342" w:author="Johnny Schultz" w:date="2020-04-17T12:57:00Z">
              <w:r w:rsidRPr="00E7728F">
                <w:rPr>
                  <w:sz w:val="20"/>
                  <w:highlight w:val="green"/>
                  <w:rPrChange w:id="21343" w:author="USA Editor 2021" w:date="2021-01-05T13:52:00Z">
                    <w:rPr>
                      <w:sz w:val="20"/>
                    </w:rPr>
                  </w:rPrChange>
                </w:rPr>
                <w:t>.4</w:t>
              </w:r>
            </w:ins>
            <w:ins w:id="21344" w:author="Ross Norsworthy" w:date="2020-03-20T01:39:00Z">
              <w:del w:id="21345" w:author="Johnny Schultz" w:date="2020-04-17T12:57:00Z">
                <w:r w:rsidRPr="00E7728F">
                  <w:rPr>
                    <w:sz w:val="20"/>
                    <w:highlight w:val="green"/>
                    <w:rPrChange w:id="21346" w:author="USA Editor 2021" w:date="2021-01-05T13:52:00Z">
                      <w:rPr>
                        <w:sz w:val="20"/>
                      </w:rPr>
                    </w:rPrChange>
                  </w:rPr>
                  <w:delText>1</w:delText>
                </w:r>
              </w:del>
            </w:ins>
            <w:ins w:id="21347" w:author="USA Editor 2021" w:date="2021-01-05T13:52:00Z">
              <w:r w:rsidRPr="00E7728F">
                <w:rPr>
                  <w:sz w:val="20"/>
                  <w:highlight w:val="green"/>
                  <w:rPrChange w:id="21348" w:author="USA Editor 2021" w:date="2021-01-05T13:52:00Z">
                    <w:rPr>
                      <w:sz w:val="20"/>
                    </w:rPr>
                  </w:rPrChange>
                </w:rPr>
                <w:t>, Annex 1.</w:t>
              </w:r>
            </w:ins>
          </w:p>
          <w:p w14:paraId="5C42915A" w14:textId="77777777" w:rsidR="00063E85" w:rsidRPr="005844BA" w:rsidRDefault="00063E85" w:rsidP="005844BA">
            <w:pPr>
              <w:spacing w:before="20" w:after="60"/>
              <w:rPr>
                <w:ins w:id="21349" w:author="Ross Norsworthy" w:date="2020-03-20T01:39:00Z"/>
                <w:rFonts w:cstheme="minorHAnsi"/>
                <w:sz w:val="20"/>
                <w:lang w:eastAsia="de-DE"/>
              </w:rPr>
            </w:pPr>
            <w:ins w:id="21350" w:author="Ross Norsworthy" w:date="2020-03-20T01:39:00Z">
              <w:r w:rsidRPr="005844BA">
                <w:rPr>
                  <w:rFonts w:cstheme="minorHAnsi"/>
                  <w:sz w:val="20"/>
                  <w:lang w:eastAsia="de-DE"/>
                </w:rPr>
                <w:t>0 for broadcast.</w:t>
              </w:r>
            </w:ins>
          </w:p>
        </w:tc>
      </w:tr>
      <w:tr w:rsidR="00063E85" w:rsidRPr="00A013FD" w14:paraId="3120DA82" w14:textId="77777777" w:rsidTr="00BF604E">
        <w:trPr>
          <w:ins w:id="21351" w:author="Ross Norsworthy" w:date="2020-03-20T01:39:00Z"/>
        </w:trPr>
        <w:tc>
          <w:tcPr>
            <w:tcW w:w="987" w:type="dxa"/>
          </w:tcPr>
          <w:p w14:paraId="22F2377C" w14:textId="77777777" w:rsidR="00063E85" w:rsidRPr="005844BA" w:rsidRDefault="00063E85" w:rsidP="005844BA">
            <w:pPr>
              <w:spacing w:before="20" w:after="60"/>
              <w:rPr>
                <w:ins w:id="21352" w:author="Ross Norsworthy" w:date="2020-03-20T01:39:00Z"/>
                <w:rFonts w:cstheme="minorHAnsi"/>
                <w:sz w:val="20"/>
                <w:lang w:eastAsia="de-DE"/>
              </w:rPr>
            </w:pPr>
            <w:ins w:id="21353" w:author="Ross Norsworthy" w:date="2020-03-20T01:39:00Z">
              <w:r w:rsidRPr="005844BA">
                <w:rPr>
                  <w:rFonts w:cstheme="minorHAnsi"/>
                  <w:sz w:val="20"/>
                  <w:lang w:eastAsia="de-DE"/>
                </w:rPr>
                <w:t>14</w:t>
              </w:r>
            </w:ins>
          </w:p>
        </w:tc>
        <w:tc>
          <w:tcPr>
            <w:tcW w:w="851" w:type="dxa"/>
          </w:tcPr>
          <w:p w14:paraId="676ED7E9" w14:textId="77777777" w:rsidR="00063E85" w:rsidRPr="005844BA" w:rsidRDefault="00063E85" w:rsidP="005844BA">
            <w:pPr>
              <w:spacing w:before="20" w:after="60"/>
              <w:rPr>
                <w:ins w:id="21354" w:author="Ross Norsworthy" w:date="2020-03-20T01:39:00Z"/>
                <w:rFonts w:cstheme="minorHAnsi"/>
                <w:sz w:val="20"/>
                <w:lang w:eastAsia="de-DE"/>
              </w:rPr>
            </w:pPr>
            <w:ins w:id="21355" w:author="Ross Norsworthy" w:date="2020-03-20T01:39:00Z">
              <w:r w:rsidRPr="005844BA">
                <w:rPr>
                  <w:rFonts w:cstheme="minorHAnsi"/>
                  <w:sz w:val="20"/>
                  <w:lang w:eastAsia="de-DE"/>
                </w:rPr>
                <w:t>1</w:t>
              </w:r>
            </w:ins>
          </w:p>
        </w:tc>
        <w:tc>
          <w:tcPr>
            <w:tcW w:w="1699" w:type="dxa"/>
          </w:tcPr>
          <w:p w14:paraId="225DEAF3" w14:textId="77777777" w:rsidR="00063E85" w:rsidRPr="005844BA" w:rsidRDefault="00063E85" w:rsidP="005844BA">
            <w:pPr>
              <w:spacing w:before="20" w:after="60"/>
              <w:rPr>
                <w:ins w:id="21356" w:author="Ross Norsworthy" w:date="2020-03-20T01:39:00Z"/>
                <w:rFonts w:cstheme="minorHAnsi"/>
                <w:sz w:val="20"/>
                <w:lang w:eastAsia="de-DE"/>
              </w:rPr>
            </w:pPr>
            <w:ins w:id="21357" w:author="Ross Norsworthy" w:date="2020-03-20T01:39:00Z">
              <w:r w:rsidRPr="005844BA">
                <w:rPr>
                  <w:rFonts w:cstheme="minorHAnsi"/>
                  <w:sz w:val="20"/>
                  <w:lang w:eastAsia="de-DE"/>
                </w:rPr>
                <w:t>Logical Channel 3</w:t>
              </w:r>
            </w:ins>
          </w:p>
        </w:tc>
        <w:tc>
          <w:tcPr>
            <w:tcW w:w="4797" w:type="dxa"/>
          </w:tcPr>
          <w:p w14:paraId="080B35F0" w14:textId="77777777" w:rsidR="00063E85" w:rsidRPr="005844BA" w:rsidRDefault="00063E85" w:rsidP="005844BA">
            <w:pPr>
              <w:spacing w:before="20" w:after="60"/>
              <w:rPr>
                <w:ins w:id="21358" w:author="Ross Norsworthy" w:date="2020-03-20T01:39:00Z"/>
                <w:rFonts w:cstheme="minorHAnsi"/>
                <w:sz w:val="20"/>
                <w:lang w:eastAsia="de-DE"/>
              </w:rPr>
            </w:pPr>
            <w:ins w:id="21359" w:author="Ross Norsworthy" w:date="2020-03-20T01:39:00Z">
              <w:r w:rsidRPr="005844BA">
                <w:rPr>
                  <w:rFonts w:cstheme="minorHAnsi"/>
                  <w:sz w:val="20"/>
                </w:rPr>
                <w:t>Logical Channel assigned for data transmission. Only applies to data slots. LC of 255 indicates no resource.</w:t>
              </w:r>
            </w:ins>
          </w:p>
        </w:tc>
      </w:tr>
      <w:tr w:rsidR="00063E85" w:rsidRPr="00A013FD" w14:paraId="0546487B" w14:textId="77777777" w:rsidTr="00BF604E">
        <w:trPr>
          <w:ins w:id="21360" w:author="Ross Norsworthy" w:date="2020-03-20T01:39:00Z"/>
        </w:trPr>
        <w:tc>
          <w:tcPr>
            <w:tcW w:w="987" w:type="dxa"/>
          </w:tcPr>
          <w:p w14:paraId="546B680B" w14:textId="77777777" w:rsidR="00063E85" w:rsidRPr="005844BA" w:rsidRDefault="00063E85" w:rsidP="005844BA">
            <w:pPr>
              <w:spacing w:before="20" w:after="60"/>
              <w:rPr>
                <w:ins w:id="21361" w:author="Ross Norsworthy" w:date="2020-03-20T01:39:00Z"/>
                <w:rFonts w:cstheme="minorHAnsi"/>
                <w:sz w:val="20"/>
                <w:lang w:eastAsia="de-DE"/>
              </w:rPr>
            </w:pPr>
            <w:ins w:id="21362" w:author="Ross Norsworthy" w:date="2020-03-20T01:39:00Z">
              <w:r w:rsidRPr="005844BA">
                <w:rPr>
                  <w:rFonts w:cstheme="minorHAnsi"/>
                  <w:sz w:val="20"/>
                  <w:lang w:eastAsia="de-DE"/>
                </w:rPr>
                <w:t>15</w:t>
              </w:r>
            </w:ins>
          </w:p>
        </w:tc>
        <w:tc>
          <w:tcPr>
            <w:tcW w:w="851" w:type="dxa"/>
          </w:tcPr>
          <w:p w14:paraId="45C8E77D" w14:textId="77777777" w:rsidR="00063E85" w:rsidRPr="005844BA" w:rsidRDefault="00063E85" w:rsidP="005844BA">
            <w:pPr>
              <w:spacing w:before="20" w:after="60"/>
              <w:rPr>
                <w:ins w:id="21363" w:author="Ross Norsworthy" w:date="2020-03-20T01:39:00Z"/>
                <w:rFonts w:cstheme="minorHAnsi"/>
                <w:sz w:val="20"/>
                <w:lang w:eastAsia="de-DE"/>
              </w:rPr>
            </w:pPr>
            <w:ins w:id="21364" w:author="Ross Norsworthy" w:date="2020-03-20T01:39:00Z">
              <w:r w:rsidRPr="005844BA">
                <w:rPr>
                  <w:rFonts w:cstheme="minorHAnsi"/>
                  <w:sz w:val="20"/>
                  <w:lang w:eastAsia="de-DE"/>
                </w:rPr>
                <w:t>1</w:t>
              </w:r>
            </w:ins>
          </w:p>
        </w:tc>
        <w:tc>
          <w:tcPr>
            <w:tcW w:w="1699" w:type="dxa"/>
          </w:tcPr>
          <w:p w14:paraId="476572FD" w14:textId="77777777" w:rsidR="00063E85" w:rsidRPr="005844BA" w:rsidRDefault="00063E85" w:rsidP="005844BA">
            <w:pPr>
              <w:spacing w:before="20" w:after="60"/>
              <w:rPr>
                <w:ins w:id="21365" w:author="Ross Norsworthy" w:date="2020-03-20T01:39:00Z"/>
                <w:rFonts w:cstheme="minorHAnsi"/>
                <w:sz w:val="20"/>
                <w:lang w:eastAsia="de-DE"/>
              </w:rPr>
            </w:pPr>
            <w:ins w:id="21366" w:author="Ross Norsworthy" w:date="2020-03-20T01:39:00Z">
              <w:r w:rsidRPr="005844BA">
                <w:rPr>
                  <w:rFonts w:cstheme="minorHAnsi"/>
                  <w:sz w:val="20"/>
                  <w:lang w:eastAsia="de-DE"/>
                </w:rPr>
                <w:t>Link ID 3</w:t>
              </w:r>
            </w:ins>
          </w:p>
        </w:tc>
        <w:tc>
          <w:tcPr>
            <w:tcW w:w="4797" w:type="dxa"/>
          </w:tcPr>
          <w:p w14:paraId="19F91FD1" w14:textId="77777777" w:rsidR="00063E85" w:rsidRPr="005844BA" w:rsidRDefault="00063E85" w:rsidP="005844BA">
            <w:pPr>
              <w:spacing w:before="20" w:after="60"/>
              <w:rPr>
                <w:ins w:id="21367" w:author="Ross Norsworthy" w:date="2020-03-20T01:39:00Z"/>
                <w:rFonts w:cstheme="minorHAnsi"/>
                <w:sz w:val="20"/>
                <w:lang w:eastAsia="de-DE"/>
              </w:rPr>
            </w:pPr>
            <w:ins w:id="21368" w:author="Ross Norsworthy" w:date="2020-03-20T01:39:00Z">
              <w:r w:rsidRPr="005844BA">
                <w:rPr>
                  <w:rFonts w:cstheme="minorHAnsi"/>
                  <w:sz w:val="20"/>
                  <w:lang w:eastAsia="de-DE"/>
                </w:rPr>
                <w:t>Link ID that must be used in Logical Channel 3. Transmission direction can be inferred from link ID.</w:t>
              </w:r>
            </w:ins>
          </w:p>
        </w:tc>
      </w:tr>
      <w:tr w:rsidR="00063E85" w:rsidRPr="00A013FD" w14:paraId="7DB42ADC" w14:textId="77777777" w:rsidTr="00BF604E">
        <w:trPr>
          <w:ins w:id="21369" w:author="Ross Norsworthy" w:date="2020-03-20T01:39:00Z"/>
        </w:trPr>
        <w:tc>
          <w:tcPr>
            <w:tcW w:w="987" w:type="dxa"/>
          </w:tcPr>
          <w:p w14:paraId="745748F5" w14:textId="77777777" w:rsidR="00063E85" w:rsidRPr="005844BA" w:rsidRDefault="00063E85" w:rsidP="005844BA">
            <w:pPr>
              <w:spacing w:before="20" w:after="60"/>
              <w:rPr>
                <w:ins w:id="21370" w:author="Ross Norsworthy" w:date="2020-03-20T01:39:00Z"/>
                <w:rFonts w:cstheme="minorHAnsi"/>
                <w:sz w:val="20"/>
                <w:lang w:eastAsia="de-DE"/>
              </w:rPr>
            </w:pPr>
            <w:ins w:id="21371" w:author="Ross Norsworthy" w:date="2020-03-20T01:39:00Z">
              <w:r w:rsidRPr="005844BA">
                <w:rPr>
                  <w:rFonts w:cstheme="minorHAnsi"/>
                  <w:sz w:val="20"/>
                  <w:lang w:eastAsia="de-DE"/>
                </w:rPr>
                <w:t>16</w:t>
              </w:r>
            </w:ins>
          </w:p>
        </w:tc>
        <w:tc>
          <w:tcPr>
            <w:tcW w:w="851" w:type="dxa"/>
          </w:tcPr>
          <w:p w14:paraId="5D4E6DF7" w14:textId="77777777" w:rsidR="00063E85" w:rsidRPr="005844BA" w:rsidRDefault="00063E85" w:rsidP="005844BA">
            <w:pPr>
              <w:spacing w:before="20" w:after="60"/>
              <w:rPr>
                <w:ins w:id="21372" w:author="Ross Norsworthy" w:date="2020-03-20T01:39:00Z"/>
                <w:rFonts w:cstheme="minorHAnsi"/>
                <w:sz w:val="20"/>
                <w:lang w:eastAsia="de-DE"/>
              </w:rPr>
            </w:pPr>
            <w:ins w:id="21373" w:author="Ross Norsworthy" w:date="2020-03-20T01:39:00Z">
              <w:r w:rsidRPr="005844BA">
                <w:rPr>
                  <w:rFonts w:cstheme="minorHAnsi"/>
                  <w:sz w:val="20"/>
                  <w:lang w:eastAsia="de-DE"/>
                </w:rPr>
                <w:t>1</w:t>
              </w:r>
            </w:ins>
          </w:p>
        </w:tc>
        <w:tc>
          <w:tcPr>
            <w:tcW w:w="1699" w:type="dxa"/>
          </w:tcPr>
          <w:p w14:paraId="24DD72E6" w14:textId="77777777" w:rsidR="00063E85" w:rsidRPr="005844BA" w:rsidRDefault="00063E85" w:rsidP="005844BA">
            <w:pPr>
              <w:spacing w:before="20" w:after="60"/>
              <w:rPr>
                <w:ins w:id="21374" w:author="Ross Norsworthy" w:date="2020-03-20T01:39:00Z"/>
                <w:rFonts w:cstheme="minorHAnsi"/>
                <w:sz w:val="20"/>
                <w:lang w:eastAsia="de-DE"/>
              </w:rPr>
            </w:pPr>
            <w:ins w:id="21375" w:author="Ross Norsworthy" w:date="2020-03-20T01:39:00Z">
              <w:r w:rsidRPr="005844BA">
                <w:rPr>
                  <w:rFonts w:cstheme="minorHAnsi"/>
                  <w:sz w:val="20"/>
                  <w:lang w:eastAsia="de-DE"/>
                </w:rPr>
                <w:t>Session ID 3</w:t>
              </w:r>
            </w:ins>
          </w:p>
        </w:tc>
        <w:tc>
          <w:tcPr>
            <w:tcW w:w="4797" w:type="dxa"/>
          </w:tcPr>
          <w:p w14:paraId="5E8DB70C" w14:textId="77777777" w:rsidR="00063E85" w:rsidRPr="005844BA" w:rsidRDefault="00063E85" w:rsidP="005844BA">
            <w:pPr>
              <w:spacing w:before="20" w:after="60"/>
              <w:rPr>
                <w:ins w:id="21376" w:author="Ross Norsworthy" w:date="2020-03-20T01:39:00Z"/>
                <w:rFonts w:cstheme="minorHAnsi"/>
                <w:sz w:val="20"/>
                <w:lang w:eastAsia="de-DE"/>
              </w:rPr>
            </w:pPr>
            <w:ins w:id="21377" w:author="Ross Norsworthy" w:date="2020-03-20T01:39:00Z">
              <w:r w:rsidRPr="005844BA">
                <w:rPr>
                  <w:rFonts w:cstheme="minorHAnsi"/>
                  <w:sz w:val="20"/>
                </w:rPr>
                <w:t>Assigned session ID.</w:t>
              </w:r>
            </w:ins>
          </w:p>
        </w:tc>
      </w:tr>
      <w:tr w:rsidR="00063E85" w:rsidRPr="00A013FD" w14:paraId="3CFB4164" w14:textId="77777777" w:rsidTr="00BF604E">
        <w:trPr>
          <w:ins w:id="21378" w:author="Ross Norsworthy" w:date="2020-03-20T01:39:00Z"/>
        </w:trPr>
        <w:tc>
          <w:tcPr>
            <w:tcW w:w="987" w:type="dxa"/>
          </w:tcPr>
          <w:p w14:paraId="03DD4285" w14:textId="77777777" w:rsidR="00063E85" w:rsidRPr="005844BA" w:rsidRDefault="00063E85" w:rsidP="005844BA">
            <w:pPr>
              <w:spacing w:before="20" w:after="60"/>
              <w:rPr>
                <w:ins w:id="21379" w:author="Ross Norsworthy" w:date="2020-03-20T01:39:00Z"/>
                <w:rFonts w:cstheme="minorHAnsi"/>
                <w:sz w:val="20"/>
                <w:lang w:eastAsia="de-DE"/>
              </w:rPr>
            </w:pPr>
            <w:ins w:id="21380" w:author="Ross Norsworthy" w:date="2020-03-20T01:39:00Z">
              <w:r w:rsidRPr="005844BA">
                <w:rPr>
                  <w:rFonts w:cstheme="minorHAnsi"/>
                  <w:sz w:val="20"/>
                  <w:lang w:eastAsia="de-DE"/>
                </w:rPr>
                <w:t>17</w:t>
              </w:r>
            </w:ins>
          </w:p>
        </w:tc>
        <w:tc>
          <w:tcPr>
            <w:tcW w:w="851" w:type="dxa"/>
          </w:tcPr>
          <w:p w14:paraId="6F22039F" w14:textId="77777777" w:rsidR="00063E85" w:rsidRPr="005844BA" w:rsidRDefault="00063E85" w:rsidP="005844BA">
            <w:pPr>
              <w:spacing w:before="20" w:after="60"/>
              <w:rPr>
                <w:ins w:id="21381" w:author="Ross Norsworthy" w:date="2020-03-20T01:39:00Z"/>
                <w:rFonts w:cstheme="minorHAnsi"/>
                <w:sz w:val="20"/>
                <w:lang w:eastAsia="de-DE"/>
              </w:rPr>
            </w:pPr>
            <w:ins w:id="21382" w:author="Ross Norsworthy" w:date="2020-03-20T01:39:00Z">
              <w:r w:rsidRPr="005844BA">
                <w:rPr>
                  <w:rFonts w:cstheme="minorHAnsi"/>
                  <w:sz w:val="20"/>
                  <w:lang w:eastAsia="de-DE"/>
                </w:rPr>
                <w:t>1</w:t>
              </w:r>
            </w:ins>
          </w:p>
        </w:tc>
        <w:tc>
          <w:tcPr>
            <w:tcW w:w="1699" w:type="dxa"/>
          </w:tcPr>
          <w:p w14:paraId="06F1DED4" w14:textId="77777777" w:rsidR="00063E85" w:rsidRPr="005844BA" w:rsidRDefault="00063E85" w:rsidP="005844BA">
            <w:pPr>
              <w:spacing w:before="20" w:after="60"/>
              <w:rPr>
                <w:ins w:id="21383" w:author="Ross Norsworthy" w:date="2020-03-20T01:39:00Z"/>
                <w:rFonts w:cstheme="minorHAnsi"/>
                <w:sz w:val="20"/>
                <w:lang w:eastAsia="de-DE"/>
              </w:rPr>
            </w:pPr>
            <w:ins w:id="21384" w:author="Ross Norsworthy" w:date="2020-03-20T01:39:00Z">
              <w:r w:rsidRPr="005844BA">
                <w:rPr>
                  <w:rFonts w:cstheme="minorHAnsi"/>
                  <w:sz w:val="20"/>
                  <w:lang w:eastAsia="de-DE"/>
                </w:rPr>
                <w:t>Uplink link CQI 3</w:t>
              </w:r>
            </w:ins>
          </w:p>
        </w:tc>
        <w:tc>
          <w:tcPr>
            <w:tcW w:w="4797" w:type="dxa"/>
          </w:tcPr>
          <w:p w14:paraId="07FE2C6F" w14:textId="77777777" w:rsidR="00063E85" w:rsidRPr="005844BA" w:rsidRDefault="00063E85" w:rsidP="005844BA">
            <w:pPr>
              <w:spacing w:before="20" w:after="60"/>
              <w:rPr>
                <w:ins w:id="21385" w:author="Ross Norsworthy" w:date="2020-03-20T01:39:00Z"/>
                <w:rFonts w:cstheme="minorHAnsi"/>
                <w:sz w:val="20"/>
                <w:lang w:eastAsia="de-DE"/>
              </w:rPr>
            </w:pPr>
            <w:ins w:id="21386" w:author="Ross Norsworthy" w:date="2020-03-20T01:39:00Z">
              <w:r w:rsidRPr="005844BA">
                <w:rPr>
                  <w:rFonts w:cstheme="minorHAnsi"/>
                  <w:sz w:val="20"/>
                  <w:lang w:eastAsia="de-DE"/>
                </w:rPr>
                <w:t>Reception Link ID that must be used in Logical Channel Rx.</w:t>
              </w:r>
            </w:ins>
          </w:p>
        </w:tc>
      </w:tr>
      <w:tr w:rsidR="00063E85" w:rsidRPr="00A013FD" w14:paraId="712F8843" w14:textId="77777777" w:rsidTr="00BF604E">
        <w:trPr>
          <w:ins w:id="21387" w:author="Ross Norsworthy" w:date="2020-03-20T01:39:00Z"/>
        </w:trPr>
        <w:tc>
          <w:tcPr>
            <w:tcW w:w="987" w:type="dxa"/>
          </w:tcPr>
          <w:p w14:paraId="0E087378" w14:textId="77777777" w:rsidR="00063E85" w:rsidRPr="005844BA" w:rsidRDefault="00063E85" w:rsidP="005844BA">
            <w:pPr>
              <w:spacing w:before="20" w:after="60"/>
              <w:rPr>
                <w:ins w:id="21388" w:author="Ross Norsworthy" w:date="2020-03-20T01:39:00Z"/>
                <w:rFonts w:cstheme="minorHAnsi"/>
                <w:sz w:val="20"/>
                <w:lang w:eastAsia="de-DE"/>
              </w:rPr>
            </w:pPr>
            <w:ins w:id="21389" w:author="Ross Norsworthy" w:date="2020-03-20T01:39:00Z">
              <w:r w:rsidRPr="005844BA">
                <w:rPr>
                  <w:rFonts w:cstheme="minorHAnsi"/>
                  <w:sz w:val="20"/>
                  <w:lang w:eastAsia="de-DE"/>
                </w:rPr>
                <w:t>18</w:t>
              </w:r>
            </w:ins>
          </w:p>
        </w:tc>
        <w:tc>
          <w:tcPr>
            <w:tcW w:w="851" w:type="dxa"/>
          </w:tcPr>
          <w:p w14:paraId="14AC6034" w14:textId="77777777" w:rsidR="00063E85" w:rsidRPr="005844BA" w:rsidRDefault="00063E85" w:rsidP="005844BA">
            <w:pPr>
              <w:spacing w:before="20" w:after="60"/>
              <w:rPr>
                <w:ins w:id="21390" w:author="Ross Norsworthy" w:date="2020-03-20T01:39:00Z"/>
                <w:rFonts w:cstheme="minorHAnsi"/>
                <w:sz w:val="20"/>
                <w:lang w:eastAsia="de-DE"/>
              </w:rPr>
            </w:pPr>
            <w:ins w:id="21391" w:author="Ross Norsworthy" w:date="2020-03-20T01:39:00Z">
              <w:r w:rsidRPr="005844BA">
                <w:rPr>
                  <w:rFonts w:cstheme="minorHAnsi"/>
                  <w:sz w:val="20"/>
                  <w:lang w:eastAsia="de-DE"/>
                </w:rPr>
                <w:t>4</w:t>
              </w:r>
            </w:ins>
          </w:p>
        </w:tc>
        <w:tc>
          <w:tcPr>
            <w:tcW w:w="1699" w:type="dxa"/>
          </w:tcPr>
          <w:p w14:paraId="33F35454" w14:textId="77777777" w:rsidR="00063E85" w:rsidRPr="005844BA" w:rsidRDefault="00063E85" w:rsidP="005844BA">
            <w:pPr>
              <w:spacing w:before="20" w:after="60"/>
              <w:rPr>
                <w:ins w:id="21392" w:author="Ross Norsworthy" w:date="2020-03-20T01:39:00Z"/>
                <w:rFonts w:cstheme="minorHAnsi"/>
                <w:sz w:val="20"/>
                <w:lang w:eastAsia="de-DE"/>
              </w:rPr>
            </w:pPr>
            <w:ins w:id="21393" w:author="Ross Norsworthy" w:date="2020-03-20T01:39:00Z">
              <w:r w:rsidRPr="005844BA">
                <w:rPr>
                  <w:rFonts w:cstheme="minorHAnsi"/>
                  <w:sz w:val="20"/>
                  <w:lang w:eastAsia="de-DE"/>
                </w:rPr>
                <w:t>Ship Station ID 4</w:t>
              </w:r>
            </w:ins>
          </w:p>
        </w:tc>
        <w:tc>
          <w:tcPr>
            <w:tcW w:w="4797" w:type="dxa"/>
          </w:tcPr>
          <w:p w14:paraId="18F6DF27" w14:textId="36A5B579" w:rsidR="00063E85" w:rsidRPr="005844BA" w:rsidRDefault="00063E85" w:rsidP="005844BA">
            <w:pPr>
              <w:spacing w:before="20" w:after="60"/>
              <w:rPr>
                <w:ins w:id="21394" w:author="Ross Norsworthy" w:date="2020-03-20T01:39:00Z"/>
                <w:sz w:val="20"/>
              </w:rPr>
            </w:pPr>
            <w:ins w:id="21395" w:author="Ross Norsworthy" w:date="2020-03-20T01:39:00Z">
              <w:r w:rsidRPr="005844BA">
                <w:rPr>
                  <w:sz w:val="20"/>
                </w:rPr>
                <w:t xml:space="preserve">The Unique Identifier of the ship station, as described in </w:t>
              </w:r>
              <w:del w:id="21396" w:author="USA Editor 2021" w:date="2021-01-05T13:52:00Z">
                <w:r w:rsidRPr="00E7728F" w:rsidDel="00E7728F">
                  <w:rPr>
                    <w:sz w:val="20"/>
                    <w:highlight w:val="green"/>
                    <w:rPrChange w:id="21397" w:author="USA Editor 2021" w:date="2021-01-05T13:53:00Z">
                      <w:rPr>
                        <w:sz w:val="20"/>
                      </w:rPr>
                    </w:rPrChange>
                  </w:rPr>
                  <w:delText>section</w:delText>
                </w:r>
              </w:del>
            </w:ins>
            <w:ins w:id="21398" w:author="USA Editor 2021" w:date="2021-01-05T13:52:00Z">
              <w:r w:rsidRPr="00E7728F">
                <w:rPr>
                  <w:sz w:val="20"/>
                  <w:highlight w:val="green"/>
                  <w:rPrChange w:id="21399" w:author="USA Editor 2021" w:date="2021-01-05T13:53:00Z">
                    <w:rPr>
                      <w:sz w:val="20"/>
                    </w:rPr>
                  </w:rPrChange>
                </w:rPr>
                <w:t>§</w:t>
              </w:r>
            </w:ins>
            <w:ins w:id="21400" w:author="Ross Norsworthy" w:date="2020-03-20T01:39:00Z">
              <w:r w:rsidRPr="00E7728F">
                <w:rPr>
                  <w:sz w:val="20"/>
                  <w:highlight w:val="green"/>
                  <w:rPrChange w:id="21401" w:author="USA Editor 2021" w:date="2021-01-05T13:53:00Z">
                    <w:rPr>
                      <w:sz w:val="20"/>
                    </w:rPr>
                  </w:rPrChange>
                </w:rPr>
                <w:t xml:space="preserve"> </w:t>
              </w:r>
            </w:ins>
            <w:ins w:id="21402" w:author="Johnny Schultz" w:date="2020-04-17T12:57:00Z">
              <w:del w:id="21403" w:author="USA Editor 2021" w:date="2021-01-05T13:52:00Z">
                <w:r w:rsidRPr="00E7728F" w:rsidDel="00E7728F">
                  <w:rPr>
                    <w:sz w:val="20"/>
                    <w:highlight w:val="green"/>
                    <w:rPrChange w:id="21404" w:author="USA Editor 2021" w:date="2021-01-05T13:53:00Z">
                      <w:rPr>
                        <w:sz w:val="20"/>
                      </w:rPr>
                    </w:rPrChange>
                  </w:rPr>
                  <w:delText>3</w:delText>
                </w:r>
              </w:del>
            </w:ins>
            <w:ins w:id="21405" w:author="USA Editor 2021" w:date="2021-01-05T13:52:00Z">
              <w:r w:rsidRPr="00E7728F">
                <w:rPr>
                  <w:sz w:val="20"/>
                  <w:highlight w:val="green"/>
                  <w:rPrChange w:id="21406" w:author="USA Editor 2021" w:date="2021-01-05T13:53:00Z">
                    <w:rPr>
                      <w:sz w:val="20"/>
                    </w:rPr>
                  </w:rPrChange>
                </w:rPr>
                <w:t>2</w:t>
              </w:r>
            </w:ins>
            <w:ins w:id="21407" w:author="Johnny Schultz" w:date="2020-04-17T12:57:00Z">
              <w:r w:rsidRPr="00E7728F">
                <w:rPr>
                  <w:sz w:val="20"/>
                  <w:highlight w:val="green"/>
                  <w:rPrChange w:id="21408" w:author="USA Editor 2021" w:date="2021-01-05T13:53:00Z">
                    <w:rPr>
                      <w:sz w:val="20"/>
                    </w:rPr>
                  </w:rPrChange>
                </w:rPr>
                <w:t>.4</w:t>
              </w:r>
            </w:ins>
            <w:ins w:id="21409" w:author="Ross Norsworthy" w:date="2020-03-20T01:39:00Z">
              <w:del w:id="21410" w:author="Johnny Schultz" w:date="2020-04-17T12:57:00Z">
                <w:r w:rsidRPr="00E7728F">
                  <w:rPr>
                    <w:sz w:val="20"/>
                    <w:highlight w:val="green"/>
                    <w:rPrChange w:id="21411" w:author="USA Editor 2021" w:date="2021-01-05T13:53:00Z">
                      <w:rPr>
                        <w:sz w:val="20"/>
                      </w:rPr>
                    </w:rPrChange>
                  </w:rPr>
                  <w:delText>1</w:delText>
                </w:r>
              </w:del>
            </w:ins>
            <w:ins w:id="21412" w:author="USA Editor 2021" w:date="2021-01-05T13:52:00Z">
              <w:r w:rsidRPr="00E7728F">
                <w:rPr>
                  <w:sz w:val="20"/>
                  <w:highlight w:val="green"/>
                  <w:rPrChange w:id="21413" w:author="USA Editor 2021" w:date="2021-01-05T13:53:00Z">
                    <w:rPr>
                      <w:sz w:val="20"/>
                    </w:rPr>
                  </w:rPrChange>
                </w:rPr>
                <w:t>, Annex 1.</w:t>
              </w:r>
            </w:ins>
          </w:p>
          <w:p w14:paraId="51DB9D54" w14:textId="77777777" w:rsidR="00063E85" w:rsidRPr="005844BA" w:rsidRDefault="00063E85" w:rsidP="005844BA">
            <w:pPr>
              <w:spacing w:before="20" w:after="60"/>
              <w:rPr>
                <w:ins w:id="21414" w:author="Ross Norsworthy" w:date="2020-03-20T01:39:00Z"/>
                <w:rFonts w:cstheme="minorHAnsi"/>
                <w:sz w:val="20"/>
                <w:lang w:eastAsia="de-DE"/>
              </w:rPr>
            </w:pPr>
            <w:ins w:id="21415" w:author="Ross Norsworthy" w:date="2020-03-20T01:39:00Z">
              <w:r w:rsidRPr="005844BA">
                <w:rPr>
                  <w:rFonts w:cstheme="minorHAnsi"/>
                  <w:sz w:val="20"/>
                  <w:lang w:eastAsia="de-DE"/>
                </w:rPr>
                <w:t>0 for broadcast.</w:t>
              </w:r>
            </w:ins>
          </w:p>
        </w:tc>
      </w:tr>
      <w:tr w:rsidR="00063E85" w:rsidRPr="00A013FD" w14:paraId="101BE81D" w14:textId="77777777" w:rsidTr="00BF604E">
        <w:trPr>
          <w:ins w:id="21416" w:author="Ross Norsworthy" w:date="2020-03-20T01:39:00Z"/>
        </w:trPr>
        <w:tc>
          <w:tcPr>
            <w:tcW w:w="987" w:type="dxa"/>
          </w:tcPr>
          <w:p w14:paraId="478B6FFF" w14:textId="77777777" w:rsidR="00063E85" w:rsidRPr="005844BA" w:rsidRDefault="00063E85" w:rsidP="005844BA">
            <w:pPr>
              <w:spacing w:before="20" w:after="60"/>
              <w:rPr>
                <w:ins w:id="21417" w:author="Ross Norsworthy" w:date="2020-03-20T01:39:00Z"/>
                <w:rFonts w:cstheme="minorHAnsi"/>
                <w:sz w:val="20"/>
                <w:lang w:eastAsia="de-DE"/>
              </w:rPr>
            </w:pPr>
            <w:ins w:id="21418" w:author="Ross Norsworthy" w:date="2020-03-20T01:39:00Z">
              <w:r w:rsidRPr="005844BA">
                <w:rPr>
                  <w:rFonts w:cstheme="minorHAnsi"/>
                  <w:sz w:val="20"/>
                  <w:lang w:eastAsia="de-DE"/>
                </w:rPr>
                <w:t>19</w:t>
              </w:r>
            </w:ins>
          </w:p>
        </w:tc>
        <w:tc>
          <w:tcPr>
            <w:tcW w:w="851" w:type="dxa"/>
          </w:tcPr>
          <w:p w14:paraId="7D3FEA98" w14:textId="77777777" w:rsidR="00063E85" w:rsidRPr="005844BA" w:rsidRDefault="00063E85" w:rsidP="005844BA">
            <w:pPr>
              <w:spacing w:before="20" w:after="60"/>
              <w:rPr>
                <w:ins w:id="21419" w:author="Ross Norsworthy" w:date="2020-03-20T01:39:00Z"/>
                <w:rFonts w:cstheme="minorHAnsi"/>
                <w:sz w:val="20"/>
                <w:lang w:eastAsia="de-DE"/>
              </w:rPr>
            </w:pPr>
            <w:ins w:id="21420" w:author="Ross Norsworthy" w:date="2020-03-20T01:39:00Z">
              <w:r w:rsidRPr="005844BA">
                <w:rPr>
                  <w:rFonts w:cstheme="minorHAnsi"/>
                  <w:sz w:val="20"/>
                  <w:lang w:eastAsia="de-DE"/>
                </w:rPr>
                <w:t>1</w:t>
              </w:r>
            </w:ins>
          </w:p>
        </w:tc>
        <w:tc>
          <w:tcPr>
            <w:tcW w:w="1699" w:type="dxa"/>
          </w:tcPr>
          <w:p w14:paraId="1817D350" w14:textId="77777777" w:rsidR="00063E85" w:rsidRPr="005844BA" w:rsidRDefault="00063E85" w:rsidP="005844BA">
            <w:pPr>
              <w:spacing w:before="20" w:after="60"/>
              <w:rPr>
                <w:ins w:id="21421" w:author="Ross Norsworthy" w:date="2020-03-20T01:39:00Z"/>
                <w:rFonts w:cstheme="minorHAnsi"/>
                <w:sz w:val="20"/>
                <w:lang w:eastAsia="de-DE"/>
              </w:rPr>
            </w:pPr>
            <w:ins w:id="21422" w:author="Ross Norsworthy" w:date="2020-03-20T01:39:00Z">
              <w:r w:rsidRPr="005844BA">
                <w:rPr>
                  <w:rFonts w:cstheme="minorHAnsi"/>
                  <w:sz w:val="20"/>
                  <w:lang w:eastAsia="de-DE"/>
                </w:rPr>
                <w:t>Logical Channel 4</w:t>
              </w:r>
            </w:ins>
          </w:p>
        </w:tc>
        <w:tc>
          <w:tcPr>
            <w:tcW w:w="4797" w:type="dxa"/>
          </w:tcPr>
          <w:p w14:paraId="651274E8" w14:textId="77777777" w:rsidR="00063E85" w:rsidRPr="005844BA" w:rsidRDefault="00063E85" w:rsidP="005844BA">
            <w:pPr>
              <w:spacing w:before="20" w:after="60"/>
              <w:rPr>
                <w:ins w:id="21423" w:author="Ross Norsworthy" w:date="2020-03-20T01:39:00Z"/>
                <w:rFonts w:cstheme="minorHAnsi"/>
                <w:sz w:val="20"/>
                <w:lang w:eastAsia="de-DE"/>
              </w:rPr>
            </w:pPr>
            <w:ins w:id="21424" w:author="Ross Norsworthy" w:date="2020-03-20T01:39:00Z">
              <w:r w:rsidRPr="005844BA">
                <w:rPr>
                  <w:rFonts w:cstheme="minorHAnsi"/>
                  <w:sz w:val="20"/>
                </w:rPr>
                <w:t>Logical Channel assigned for data transmission. Only applies to data slots. LC of 255 indicates no resource.</w:t>
              </w:r>
            </w:ins>
          </w:p>
        </w:tc>
      </w:tr>
      <w:tr w:rsidR="00063E85" w:rsidRPr="00A013FD" w14:paraId="1C75BB96" w14:textId="77777777" w:rsidTr="00BF604E">
        <w:trPr>
          <w:ins w:id="21425" w:author="Ross Norsworthy" w:date="2020-03-20T01:39:00Z"/>
        </w:trPr>
        <w:tc>
          <w:tcPr>
            <w:tcW w:w="987" w:type="dxa"/>
          </w:tcPr>
          <w:p w14:paraId="19A44F5E" w14:textId="77777777" w:rsidR="00063E85" w:rsidRPr="005844BA" w:rsidRDefault="00063E85" w:rsidP="005844BA">
            <w:pPr>
              <w:spacing w:before="20" w:after="60"/>
              <w:rPr>
                <w:ins w:id="21426" w:author="Ross Norsworthy" w:date="2020-03-20T01:39:00Z"/>
                <w:rFonts w:cstheme="minorHAnsi"/>
                <w:sz w:val="20"/>
                <w:lang w:eastAsia="de-DE"/>
              </w:rPr>
            </w:pPr>
            <w:ins w:id="21427" w:author="Ross Norsworthy" w:date="2020-03-20T01:39:00Z">
              <w:r w:rsidRPr="005844BA">
                <w:rPr>
                  <w:rFonts w:cstheme="minorHAnsi"/>
                  <w:sz w:val="20"/>
                  <w:lang w:eastAsia="de-DE"/>
                </w:rPr>
                <w:t>20</w:t>
              </w:r>
            </w:ins>
          </w:p>
        </w:tc>
        <w:tc>
          <w:tcPr>
            <w:tcW w:w="851" w:type="dxa"/>
          </w:tcPr>
          <w:p w14:paraId="52101502" w14:textId="77777777" w:rsidR="00063E85" w:rsidRPr="005844BA" w:rsidRDefault="00063E85" w:rsidP="005844BA">
            <w:pPr>
              <w:spacing w:before="20" w:after="60"/>
              <w:rPr>
                <w:ins w:id="21428" w:author="Ross Norsworthy" w:date="2020-03-20T01:39:00Z"/>
                <w:rFonts w:cstheme="minorHAnsi"/>
                <w:sz w:val="20"/>
                <w:lang w:eastAsia="de-DE"/>
              </w:rPr>
            </w:pPr>
            <w:ins w:id="21429" w:author="Ross Norsworthy" w:date="2020-03-20T01:39:00Z">
              <w:r w:rsidRPr="005844BA">
                <w:rPr>
                  <w:rFonts w:cstheme="minorHAnsi"/>
                  <w:sz w:val="20"/>
                  <w:lang w:eastAsia="de-DE"/>
                </w:rPr>
                <w:t>1</w:t>
              </w:r>
            </w:ins>
          </w:p>
        </w:tc>
        <w:tc>
          <w:tcPr>
            <w:tcW w:w="1699" w:type="dxa"/>
          </w:tcPr>
          <w:p w14:paraId="4E02CB16" w14:textId="77777777" w:rsidR="00063E85" w:rsidRPr="005844BA" w:rsidRDefault="00063E85" w:rsidP="005844BA">
            <w:pPr>
              <w:spacing w:before="20" w:after="60"/>
              <w:rPr>
                <w:ins w:id="21430" w:author="Ross Norsworthy" w:date="2020-03-20T01:39:00Z"/>
                <w:rFonts w:cstheme="minorHAnsi"/>
                <w:sz w:val="20"/>
                <w:lang w:eastAsia="de-DE"/>
              </w:rPr>
            </w:pPr>
            <w:ins w:id="21431" w:author="Ross Norsworthy" w:date="2020-03-20T01:39:00Z">
              <w:r w:rsidRPr="005844BA">
                <w:rPr>
                  <w:rFonts w:cstheme="minorHAnsi"/>
                  <w:sz w:val="20"/>
                  <w:lang w:eastAsia="de-DE"/>
                </w:rPr>
                <w:t>Link ID 4</w:t>
              </w:r>
            </w:ins>
          </w:p>
        </w:tc>
        <w:tc>
          <w:tcPr>
            <w:tcW w:w="4797" w:type="dxa"/>
          </w:tcPr>
          <w:p w14:paraId="5C35F145" w14:textId="77777777" w:rsidR="00063E85" w:rsidRPr="005844BA" w:rsidRDefault="00063E85" w:rsidP="005844BA">
            <w:pPr>
              <w:spacing w:before="20" w:after="60"/>
              <w:rPr>
                <w:ins w:id="21432" w:author="Ross Norsworthy" w:date="2020-03-20T01:39:00Z"/>
                <w:rFonts w:cstheme="minorHAnsi"/>
                <w:sz w:val="20"/>
                <w:lang w:eastAsia="de-DE"/>
              </w:rPr>
            </w:pPr>
            <w:ins w:id="21433" w:author="Ross Norsworthy" w:date="2020-03-20T01:39:00Z">
              <w:r w:rsidRPr="005844BA">
                <w:rPr>
                  <w:rFonts w:cstheme="minorHAnsi"/>
                  <w:sz w:val="20"/>
                  <w:lang w:eastAsia="de-DE"/>
                </w:rPr>
                <w:t>Link ID that must be used in Logical Channel 4. Transmission direction can be inferred from link ID.</w:t>
              </w:r>
            </w:ins>
          </w:p>
        </w:tc>
      </w:tr>
      <w:tr w:rsidR="00063E85" w:rsidRPr="00A013FD" w14:paraId="3482D969" w14:textId="77777777" w:rsidTr="00BF604E">
        <w:trPr>
          <w:ins w:id="21434" w:author="Ross Norsworthy" w:date="2020-03-20T01:39:00Z"/>
        </w:trPr>
        <w:tc>
          <w:tcPr>
            <w:tcW w:w="987" w:type="dxa"/>
          </w:tcPr>
          <w:p w14:paraId="6BAA22F6" w14:textId="77777777" w:rsidR="00063E85" w:rsidRPr="005844BA" w:rsidRDefault="00063E85" w:rsidP="005844BA">
            <w:pPr>
              <w:spacing w:before="20" w:after="60"/>
              <w:rPr>
                <w:ins w:id="21435" w:author="Ross Norsworthy" w:date="2020-03-20T01:39:00Z"/>
                <w:rFonts w:cstheme="minorHAnsi"/>
                <w:sz w:val="20"/>
                <w:lang w:eastAsia="de-DE"/>
              </w:rPr>
            </w:pPr>
            <w:ins w:id="21436" w:author="Ross Norsworthy" w:date="2020-03-20T01:39:00Z">
              <w:r w:rsidRPr="005844BA">
                <w:rPr>
                  <w:rFonts w:cstheme="minorHAnsi"/>
                  <w:sz w:val="20"/>
                  <w:lang w:eastAsia="de-DE"/>
                </w:rPr>
                <w:t>21</w:t>
              </w:r>
            </w:ins>
          </w:p>
        </w:tc>
        <w:tc>
          <w:tcPr>
            <w:tcW w:w="851" w:type="dxa"/>
          </w:tcPr>
          <w:p w14:paraId="60D17AFE" w14:textId="77777777" w:rsidR="00063E85" w:rsidRPr="005844BA" w:rsidRDefault="00063E85" w:rsidP="005844BA">
            <w:pPr>
              <w:spacing w:before="20" w:after="60"/>
              <w:rPr>
                <w:ins w:id="21437" w:author="Ross Norsworthy" w:date="2020-03-20T01:39:00Z"/>
                <w:rFonts w:cstheme="minorHAnsi"/>
                <w:sz w:val="20"/>
                <w:lang w:eastAsia="de-DE"/>
              </w:rPr>
            </w:pPr>
            <w:ins w:id="21438" w:author="Ross Norsworthy" w:date="2020-03-20T01:39:00Z">
              <w:r w:rsidRPr="005844BA">
                <w:rPr>
                  <w:rFonts w:cstheme="minorHAnsi"/>
                  <w:sz w:val="20"/>
                  <w:lang w:eastAsia="de-DE"/>
                </w:rPr>
                <w:t>1</w:t>
              </w:r>
            </w:ins>
          </w:p>
        </w:tc>
        <w:tc>
          <w:tcPr>
            <w:tcW w:w="1699" w:type="dxa"/>
          </w:tcPr>
          <w:p w14:paraId="5F685C7B" w14:textId="77777777" w:rsidR="00063E85" w:rsidRPr="005844BA" w:rsidRDefault="00063E85" w:rsidP="005844BA">
            <w:pPr>
              <w:spacing w:before="20" w:after="60"/>
              <w:rPr>
                <w:ins w:id="21439" w:author="Ross Norsworthy" w:date="2020-03-20T01:39:00Z"/>
                <w:rFonts w:cstheme="minorHAnsi"/>
                <w:sz w:val="20"/>
                <w:lang w:eastAsia="de-DE"/>
              </w:rPr>
            </w:pPr>
            <w:ins w:id="21440" w:author="Ross Norsworthy" w:date="2020-03-20T01:39:00Z">
              <w:r w:rsidRPr="005844BA">
                <w:rPr>
                  <w:rFonts w:cstheme="minorHAnsi"/>
                  <w:sz w:val="20"/>
                  <w:lang w:eastAsia="de-DE"/>
                </w:rPr>
                <w:t>Session ID 4</w:t>
              </w:r>
            </w:ins>
          </w:p>
        </w:tc>
        <w:tc>
          <w:tcPr>
            <w:tcW w:w="4797" w:type="dxa"/>
          </w:tcPr>
          <w:p w14:paraId="41B0BE57" w14:textId="77777777" w:rsidR="00063E85" w:rsidRPr="005844BA" w:rsidRDefault="00063E85" w:rsidP="005844BA">
            <w:pPr>
              <w:spacing w:before="20" w:after="60"/>
              <w:rPr>
                <w:ins w:id="21441" w:author="Ross Norsworthy" w:date="2020-03-20T01:39:00Z"/>
                <w:rFonts w:cstheme="minorHAnsi"/>
                <w:sz w:val="20"/>
                <w:lang w:eastAsia="de-DE"/>
              </w:rPr>
            </w:pPr>
            <w:ins w:id="21442" w:author="Ross Norsworthy" w:date="2020-03-20T01:39:00Z">
              <w:r w:rsidRPr="005844BA">
                <w:rPr>
                  <w:rFonts w:cstheme="minorHAnsi"/>
                  <w:sz w:val="20"/>
                </w:rPr>
                <w:t>Assigned session ID.</w:t>
              </w:r>
            </w:ins>
          </w:p>
        </w:tc>
      </w:tr>
      <w:tr w:rsidR="00063E85" w:rsidRPr="00A013FD" w14:paraId="43B6A71B" w14:textId="77777777" w:rsidTr="00BF604E">
        <w:trPr>
          <w:ins w:id="21443" w:author="Ross Norsworthy" w:date="2020-03-20T01:39:00Z"/>
        </w:trPr>
        <w:tc>
          <w:tcPr>
            <w:tcW w:w="987" w:type="dxa"/>
          </w:tcPr>
          <w:p w14:paraId="1ADB67C4" w14:textId="77777777" w:rsidR="00063E85" w:rsidRPr="005844BA" w:rsidRDefault="00063E85" w:rsidP="005844BA">
            <w:pPr>
              <w:spacing w:before="20" w:after="60"/>
              <w:rPr>
                <w:ins w:id="21444" w:author="Ross Norsworthy" w:date="2020-03-20T01:39:00Z"/>
                <w:rFonts w:cstheme="minorHAnsi"/>
                <w:sz w:val="20"/>
                <w:lang w:eastAsia="de-DE"/>
              </w:rPr>
            </w:pPr>
            <w:ins w:id="21445" w:author="Ross Norsworthy" w:date="2020-03-20T01:39:00Z">
              <w:r w:rsidRPr="005844BA">
                <w:rPr>
                  <w:rFonts w:cstheme="minorHAnsi"/>
                  <w:sz w:val="20"/>
                  <w:lang w:eastAsia="de-DE"/>
                </w:rPr>
                <w:t>22</w:t>
              </w:r>
            </w:ins>
          </w:p>
        </w:tc>
        <w:tc>
          <w:tcPr>
            <w:tcW w:w="851" w:type="dxa"/>
          </w:tcPr>
          <w:p w14:paraId="2247CF70" w14:textId="77777777" w:rsidR="00063E85" w:rsidRPr="005844BA" w:rsidRDefault="00063E85" w:rsidP="005844BA">
            <w:pPr>
              <w:spacing w:before="20" w:after="60"/>
              <w:rPr>
                <w:ins w:id="21446" w:author="Ross Norsworthy" w:date="2020-03-20T01:39:00Z"/>
                <w:rFonts w:cstheme="minorHAnsi"/>
                <w:sz w:val="20"/>
                <w:lang w:eastAsia="de-DE"/>
              </w:rPr>
            </w:pPr>
            <w:ins w:id="21447" w:author="Ross Norsworthy" w:date="2020-03-20T01:39:00Z">
              <w:r w:rsidRPr="005844BA">
                <w:rPr>
                  <w:rFonts w:cstheme="minorHAnsi"/>
                  <w:sz w:val="20"/>
                  <w:lang w:eastAsia="de-DE"/>
                </w:rPr>
                <w:t>1</w:t>
              </w:r>
            </w:ins>
          </w:p>
        </w:tc>
        <w:tc>
          <w:tcPr>
            <w:tcW w:w="1699" w:type="dxa"/>
          </w:tcPr>
          <w:p w14:paraId="37EDB9F4" w14:textId="77777777" w:rsidR="00063E85" w:rsidRPr="005844BA" w:rsidRDefault="00063E85" w:rsidP="005844BA">
            <w:pPr>
              <w:spacing w:before="20" w:after="60"/>
              <w:rPr>
                <w:ins w:id="21448" w:author="Ross Norsworthy" w:date="2020-03-20T01:39:00Z"/>
                <w:rFonts w:cstheme="minorHAnsi"/>
                <w:sz w:val="20"/>
                <w:lang w:eastAsia="de-DE"/>
              </w:rPr>
            </w:pPr>
            <w:ins w:id="21449" w:author="Ross Norsworthy" w:date="2020-03-20T01:39:00Z">
              <w:r w:rsidRPr="005844BA">
                <w:rPr>
                  <w:rFonts w:cstheme="minorHAnsi"/>
                  <w:sz w:val="20"/>
                  <w:lang w:eastAsia="de-DE"/>
                </w:rPr>
                <w:t>Uplink link CQI 4</w:t>
              </w:r>
            </w:ins>
          </w:p>
        </w:tc>
        <w:tc>
          <w:tcPr>
            <w:tcW w:w="4797" w:type="dxa"/>
          </w:tcPr>
          <w:p w14:paraId="36039D4F" w14:textId="77777777" w:rsidR="00063E85" w:rsidRPr="005844BA" w:rsidRDefault="00063E85" w:rsidP="005844BA">
            <w:pPr>
              <w:spacing w:before="20" w:after="60"/>
              <w:rPr>
                <w:ins w:id="21450" w:author="Ross Norsworthy" w:date="2020-03-20T01:39:00Z"/>
                <w:rFonts w:cstheme="minorHAnsi"/>
                <w:sz w:val="20"/>
                <w:lang w:eastAsia="de-DE"/>
              </w:rPr>
            </w:pPr>
            <w:ins w:id="21451" w:author="Ross Norsworthy" w:date="2020-03-20T01:39:00Z">
              <w:r w:rsidRPr="005844BA">
                <w:rPr>
                  <w:rFonts w:cstheme="minorHAnsi"/>
                  <w:sz w:val="20"/>
                  <w:lang w:eastAsia="de-DE"/>
                </w:rPr>
                <w:t>Reception Link ID that must be used in Logical Channel Rx.</w:t>
              </w:r>
            </w:ins>
          </w:p>
        </w:tc>
      </w:tr>
    </w:tbl>
    <w:p w14:paraId="0F935B20" w14:textId="666348EF" w:rsidR="00A013FD" w:rsidRPr="00A013FD" w:rsidRDefault="00D90BCF" w:rsidP="00875779">
      <w:pPr>
        <w:pStyle w:val="Heading3"/>
        <w:rPr>
          <w:ins w:id="21452" w:author="Ross Norsworthy" w:date="2020-03-20T01:39:00Z"/>
          <w:rFonts w:eastAsiaTheme="minorHAnsi"/>
          <w:lang w:eastAsia="de-DE"/>
        </w:rPr>
      </w:pPr>
      <w:bookmarkStart w:id="21453" w:name="_Toc35546039"/>
      <w:ins w:id="21454" w:author="Song, Xiaojing" w:date="2020-08-21T14:49:00Z">
        <w:del w:id="21455" w:author="USA Editor 2021" w:date="2021-01-06T09:19: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1456" w:author="Song, Xiaojing" w:date="2020-08-24T16:07:00Z">
        <w:r w:rsidR="005D4C5E">
          <w:rPr>
            <w:rFonts w:eastAsiaTheme="minorHAnsi"/>
            <w:caps/>
            <w:lang w:eastAsia="de-DE"/>
          </w:rPr>
          <w:t>3</w:t>
        </w:r>
      </w:ins>
      <w:ins w:id="21457" w:author="Song, Xiaojing" w:date="2020-08-21T14:49:00Z">
        <w:r>
          <w:rPr>
            <w:rFonts w:eastAsiaTheme="minorHAnsi"/>
            <w:caps/>
            <w:lang w:eastAsia="de-DE"/>
          </w:rPr>
          <w:t>.10.7</w:t>
        </w:r>
        <w:r>
          <w:rPr>
            <w:rFonts w:eastAsiaTheme="minorHAnsi"/>
            <w:caps/>
            <w:lang w:eastAsia="de-DE"/>
          </w:rPr>
          <w:tab/>
        </w:r>
      </w:ins>
      <w:ins w:id="21458" w:author="Ross Norsworthy" w:date="2020-03-20T01:39:00Z">
        <w:r w:rsidR="00A013FD" w:rsidRPr="00A013FD">
          <w:rPr>
            <w:rFonts w:eastAsiaTheme="minorHAnsi"/>
            <w:lang w:eastAsia="de-DE"/>
          </w:rPr>
          <w:t>Start Fragment</w:t>
        </w:r>
        <w:bookmarkEnd w:id="21453"/>
      </w:ins>
    </w:p>
    <w:p w14:paraId="231B996B" w14:textId="77777777" w:rsidR="00C565A6" w:rsidRDefault="00A013FD" w:rsidP="00875779">
      <w:pPr>
        <w:rPr>
          <w:ins w:id="21459" w:author="2092 CG" w:date="2020-10-27T17:27:00Z"/>
          <w:lang w:val="en-US" w:eastAsia="de-DE"/>
        </w:rPr>
      </w:pPr>
      <w:ins w:id="21460" w:author="Ross Norsworthy" w:date="2020-03-20T01:39:00Z">
        <w:r w:rsidRPr="00A013FD">
          <w:rPr>
            <w:lang w:val="en-US" w:eastAsia="de-DE"/>
          </w:rPr>
          <w:t>The last fragment defines end of a message, thus message length is not needed in the Start Fragment Message for the given session</w:t>
        </w:r>
      </w:ins>
      <w:ins w:id="21461" w:author="2092 CG" w:date="2020-10-27T17:27:00Z">
        <w:r w:rsidR="00C565A6">
          <w:rPr>
            <w:lang w:val="en-US" w:eastAsia="de-DE"/>
          </w:rPr>
          <w:t>.</w:t>
        </w:r>
      </w:ins>
    </w:p>
    <w:p w14:paraId="74D95996" w14:textId="2EC5F9A6" w:rsidR="00C565A6" w:rsidRPr="009B2B02" w:rsidRDefault="00C565A6" w:rsidP="00323981">
      <w:pPr>
        <w:pStyle w:val="BodyText"/>
        <w:spacing w:before="159" w:line="259" w:lineRule="auto"/>
        <w:ind w:right="717"/>
        <w:rPr>
          <w:ins w:id="21462" w:author="2092 CG" w:date="2020-10-27T17:27:00Z"/>
        </w:rPr>
      </w:pPr>
      <w:ins w:id="21463" w:author="2092 CG" w:date="2020-10-27T17:27:00Z">
        <w:r w:rsidRPr="009B2B02">
          <w:rPr>
            <w:u w:color="D13438"/>
            <w:rPrChange w:id="21464" w:author="USA Editor 2021" w:date="2021-01-15T11:54:00Z">
              <w:rPr>
                <w:color w:val="D13438"/>
                <w:u w:color="D13438"/>
              </w:rPr>
            </w:rPrChange>
          </w:rPr>
          <w:t xml:space="preserve">Note: Transfers that are not short messages, use these fragment messages described in </w:t>
        </w:r>
        <w:del w:id="21465" w:author="USA Editor 2021" w:date="2021-01-06T09:20:00Z">
          <w:r w:rsidRPr="009B2B02" w:rsidDel="00B82787">
            <w:rPr>
              <w:highlight w:val="green"/>
              <w:u w:color="D13438"/>
              <w:rPrChange w:id="21466" w:author="USA Editor 2021" w:date="2021-01-15T11:54:00Z">
                <w:rPr>
                  <w:color w:val="D13438"/>
                  <w:u w:color="D13438"/>
                </w:rPr>
              </w:rPrChange>
            </w:rPr>
            <w:delText>D</w:delText>
          </w:r>
        </w:del>
      </w:ins>
      <w:ins w:id="21467" w:author="USA Editor 2021" w:date="2021-01-06T09:20:00Z">
        <w:r w:rsidR="00B82787" w:rsidRPr="009B2B02">
          <w:rPr>
            <w:sz w:val="20"/>
            <w:highlight w:val="green"/>
          </w:rPr>
          <w:t>§</w:t>
        </w:r>
      </w:ins>
      <w:ins w:id="21468" w:author="2092 CG" w:date="2020-10-27T17:27:00Z">
        <w:r w:rsidRPr="009B2B02">
          <w:rPr>
            <w:u w:color="D13438"/>
            <w:rPrChange w:id="21469" w:author="USA Editor 2021" w:date="2021-01-15T11:54:00Z">
              <w:rPr>
                <w:color w:val="D13438"/>
                <w:u w:color="D13438"/>
              </w:rPr>
            </w:rPrChange>
          </w:rPr>
          <w:t xml:space="preserve"> 3.10.7, </w:t>
        </w:r>
        <w:del w:id="21470" w:author="USA Editor 2021" w:date="2021-01-06T09:20:00Z">
          <w:r w:rsidRPr="009B2B02" w:rsidDel="00B82787">
            <w:rPr>
              <w:highlight w:val="green"/>
              <w:u w:color="D13438"/>
              <w:rPrChange w:id="21471" w:author="USA Editor 2021" w:date="2021-01-15T11:54:00Z">
                <w:rPr>
                  <w:color w:val="D13438"/>
                  <w:u w:color="D13438"/>
                </w:rPr>
              </w:rPrChange>
            </w:rPr>
            <w:delText>D</w:delText>
          </w:r>
        </w:del>
      </w:ins>
      <w:ins w:id="21472" w:author="USA Editor 2021" w:date="2021-01-06T09:20:00Z">
        <w:r w:rsidR="00B82787" w:rsidRPr="009B2B02">
          <w:rPr>
            <w:sz w:val="20"/>
            <w:highlight w:val="green"/>
          </w:rPr>
          <w:t>§</w:t>
        </w:r>
      </w:ins>
      <w:ins w:id="21473" w:author="2092 CG" w:date="2020-10-27T17:27:00Z">
        <w:r w:rsidRPr="009B2B02">
          <w:rPr>
            <w:u w:color="D13438"/>
            <w:rPrChange w:id="21474" w:author="USA Editor 2021" w:date="2021-01-15T11:54:00Z">
              <w:rPr>
                <w:color w:val="D13438"/>
                <w:u w:color="D13438"/>
              </w:rPr>
            </w:rPrChange>
          </w:rPr>
          <w:t xml:space="preserve"> 3.10.8</w:t>
        </w:r>
        <w:r w:rsidRPr="009B2B02">
          <w:rPr>
            <w:rPrChange w:id="21475" w:author="USA Editor 2021" w:date="2021-01-15T11:54:00Z">
              <w:rPr>
                <w:color w:val="D13438"/>
              </w:rPr>
            </w:rPrChange>
          </w:rPr>
          <w:t xml:space="preserve"> </w:t>
        </w:r>
        <w:r w:rsidRPr="009B2B02">
          <w:rPr>
            <w:u w:color="D13438"/>
            <w:rPrChange w:id="21476" w:author="USA Editor 2021" w:date="2021-01-15T11:54:00Z">
              <w:rPr>
                <w:color w:val="D13438"/>
                <w:u w:color="D13438"/>
              </w:rPr>
            </w:rPrChange>
          </w:rPr>
          <w:t xml:space="preserve">and </w:t>
        </w:r>
        <w:del w:id="21477" w:author="USA Editor 2021" w:date="2021-01-06T09:20:00Z">
          <w:r w:rsidRPr="009B2B02" w:rsidDel="00B82787">
            <w:rPr>
              <w:highlight w:val="green"/>
              <w:u w:color="D13438"/>
              <w:rPrChange w:id="21478" w:author="USA Editor 2021" w:date="2021-01-15T11:54:00Z">
                <w:rPr>
                  <w:color w:val="D13438"/>
                  <w:u w:color="D13438"/>
                </w:rPr>
              </w:rPrChange>
            </w:rPr>
            <w:delText>D</w:delText>
          </w:r>
        </w:del>
      </w:ins>
      <w:ins w:id="21479" w:author="USA Editor 2021" w:date="2021-01-06T09:20:00Z">
        <w:r w:rsidR="00B82787" w:rsidRPr="009B2B02">
          <w:rPr>
            <w:sz w:val="20"/>
            <w:highlight w:val="green"/>
          </w:rPr>
          <w:t>§</w:t>
        </w:r>
      </w:ins>
      <w:ins w:id="21480" w:author="2092 CG" w:date="2020-10-27T17:27:00Z">
        <w:r w:rsidRPr="009B2B02">
          <w:rPr>
            <w:u w:color="D13438"/>
            <w:rPrChange w:id="21481" w:author="USA Editor 2021" w:date="2021-01-15T11:54:00Z">
              <w:rPr>
                <w:color w:val="D13438"/>
                <w:u w:color="D13438"/>
              </w:rPr>
            </w:rPrChange>
          </w:rPr>
          <w:t xml:space="preserve"> 3.10.9. There is always sent a start fragment. Several cases apply:</w:t>
        </w:r>
      </w:ins>
    </w:p>
    <w:p w14:paraId="514EC6C7" w14:textId="50429CD8" w:rsidR="00C565A6" w:rsidRPr="007B0B43" w:rsidRDefault="00081571" w:rsidP="00081571">
      <w:pPr>
        <w:pStyle w:val="enumlev1"/>
        <w:rPr>
          <w:ins w:id="21482" w:author="2092 CG" w:date="2020-10-27T17:27:00Z"/>
        </w:rPr>
      </w:pPr>
      <w:ins w:id="21483" w:author="Song, Xiaojing" w:date="2020-11-25T10:54:00Z">
        <w:r>
          <w:rPr>
            <w:u w:color="D13438"/>
          </w:rPr>
          <w:t>a)</w:t>
        </w:r>
      </w:ins>
      <w:ins w:id="21484" w:author="Song, Xiaojing" w:date="2020-11-25T10:55:00Z">
        <w:r w:rsidR="000A3F4B">
          <w:rPr>
            <w:u w:color="D13438"/>
          </w:rPr>
          <w:tab/>
        </w:r>
      </w:ins>
      <w:ins w:id="21485" w:author="2092 CG" w:date="2020-10-27T17:27:00Z">
        <w:r w:rsidR="00C565A6" w:rsidRPr="007B0B43">
          <w:rPr>
            <w:u w:color="D13438"/>
          </w:rPr>
          <w:t>In case the complete payload of a session transfer fits into the start fragment, only a start fragment is sent.</w:t>
        </w:r>
      </w:ins>
    </w:p>
    <w:p w14:paraId="562CA0BA" w14:textId="3C71AA12" w:rsidR="00C565A6" w:rsidRPr="007B0B43" w:rsidRDefault="000A3F4B" w:rsidP="00081571">
      <w:pPr>
        <w:pStyle w:val="enumlev1"/>
        <w:rPr>
          <w:ins w:id="21486" w:author="2092 CG" w:date="2020-10-27T17:27:00Z"/>
        </w:rPr>
      </w:pPr>
      <w:ins w:id="21487" w:author="Song, Xiaojing" w:date="2020-11-25T10:55:00Z">
        <w:r>
          <w:rPr>
            <w:u w:color="D13438"/>
          </w:rPr>
          <w:t>b)</w:t>
        </w:r>
        <w:r>
          <w:rPr>
            <w:u w:color="D13438"/>
          </w:rPr>
          <w:tab/>
        </w:r>
      </w:ins>
      <w:ins w:id="21488" w:author="2092 CG" w:date="2020-10-27T17:27:00Z">
        <w:r w:rsidR="00C565A6" w:rsidRPr="007B0B43">
          <w:rPr>
            <w:u w:color="D13438"/>
          </w:rPr>
          <w:t>In case the complete payload does fit into a start and end fragment, no continuation fragment is sent.</w:t>
        </w:r>
      </w:ins>
    </w:p>
    <w:p w14:paraId="091ED0A5" w14:textId="446007FE" w:rsidR="002222CE" w:rsidRPr="00323981" w:rsidRDefault="000A3F4B" w:rsidP="00323981">
      <w:pPr>
        <w:pStyle w:val="enumlev1"/>
        <w:rPr>
          <w:ins w:id="21489" w:author="Ross Norsworthy" w:date="2020-03-20T01:39:00Z"/>
          <w:sz w:val="18"/>
          <w:szCs w:val="18"/>
          <w:lang w:val="en-US" w:eastAsia="de-DE"/>
        </w:rPr>
      </w:pPr>
      <w:ins w:id="21490" w:author="Song, Xiaojing" w:date="2020-11-25T10:55:00Z">
        <w:r>
          <w:rPr>
            <w:u w:color="D13438"/>
          </w:rPr>
          <w:t>c)</w:t>
        </w:r>
        <w:r>
          <w:rPr>
            <w:u w:color="D13438"/>
          </w:rPr>
          <w:tab/>
        </w:r>
      </w:ins>
      <w:ins w:id="21491" w:author="2092 CG" w:date="2020-10-27T17:27:00Z">
        <w:r w:rsidR="00C565A6" w:rsidRPr="00323981">
          <w:rPr>
            <w:u w:color="D13438"/>
          </w:rPr>
          <w:t>In case the complete payload does not fit into a start, or start and end fragment alone, continuation fragments are used to carry payload as</w:t>
        </w:r>
        <w:r w:rsidR="00C565A6" w:rsidRPr="00323981">
          <w:rPr>
            <w:spacing w:val="-9"/>
            <w:u w:color="D13438"/>
          </w:rPr>
          <w:t xml:space="preserve"> </w:t>
        </w:r>
        <w:r w:rsidR="00C565A6" w:rsidRPr="00323981">
          <w:rPr>
            <w:u w:color="D13438"/>
          </w:rPr>
          <w:t>well.</w:t>
        </w:r>
      </w:ins>
    </w:p>
    <w:p w14:paraId="7E3711F2" w14:textId="77777777" w:rsidR="008E1B5D" w:rsidRDefault="00A013FD" w:rsidP="004954F5">
      <w:pPr>
        <w:pStyle w:val="TableNo"/>
        <w:rPr>
          <w:lang w:val="en-US"/>
        </w:rPr>
      </w:pPr>
      <w:bookmarkStart w:id="21492" w:name="_Toc35546173"/>
      <w:ins w:id="21493" w:author="Ross Norsworthy" w:date="2020-03-20T01:39:00Z">
        <w:r w:rsidRPr="00A013FD">
          <w:rPr>
            <w:lang w:val="en-US"/>
          </w:rPr>
          <w:t>Table 75</w:t>
        </w:r>
      </w:ins>
    </w:p>
    <w:p w14:paraId="21B8601C" w14:textId="77777777" w:rsidR="00A013FD" w:rsidRPr="00A013FD" w:rsidRDefault="00A013FD" w:rsidP="003B4BCB">
      <w:pPr>
        <w:pStyle w:val="Tabletitle"/>
        <w:rPr>
          <w:ins w:id="21494" w:author="Ross Norsworthy" w:date="2020-03-20T01:39:00Z"/>
          <w:lang w:val="en-US"/>
        </w:rPr>
      </w:pPr>
      <w:ins w:id="21495" w:author="Ross Norsworthy" w:date="2020-03-20T01:39:00Z">
        <w:r w:rsidRPr="00A013FD">
          <w:rPr>
            <w:lang w:val="en-US"/>
          </w:rPr>
          <w:t xml:space="preserve"> Start Fragment</w:t>
        </w:r>
        <w:bookmarkEnd w:id="21492"/>
      </w:ins>
    </w:p>
    <w:tbl>
      <w:tblPr>
        <w:tblStyle w:val="TableGrid"/>
        <w:tblW w:w="0" w:type="auto"/>
        <w:tblLook w:val="04A0" w:firstRow="1" w:lastRow="0" w:firstColumn="1" w:lastColumn="0" w:noHBand="0" w:noVBand="1"/>
      </w:tblPr>
      <w:tblGrid>
        <w:gridCol w:w="988"/>
        <w:gridCol w:w="955"/>
        <w:gridCol w:w="1853"/>
        <w:gridCol w:w="4808"/>
      </w:tblGrid>
      <w:tr w:rsidR="00063E85" w:rsidRPr="00A013FD" w14:paraId="5BEE1130" w14:textId="77777777" w:rsidTr="00BF604E">
        <w:trPr>
          <w:ins w:id="21496" w:author="Ross Norsworthy" w:date="2020-03-20T01:39:00Z"/>
        </w:trPr>
        <w:tc>
          <w:tcPr>
            <w:tcW w:w="988" w:type="dxa"/>
            <w:shd w:val="clear" w:color="auto" w:fill="4F81BD" w:themeFill="accent1"/>
          </w:tcPr>
          <w:p w14:paraId="394BDAEE" w14:textId="77777777" w:rsidR="00063E85" w:rsidRPr="005844BA" w:rsidRDefault="00063E85" w:rsidP="005844BA">
            <w:pPr>
              <w:spacing w:before="20" w:after="60"/>
              <w:rPr>
                <w:ins w:id="21497" w:author="Ross Norsworthy" w:date="2020-03-20T01:39:00Z"/>
                <w:rFonts w:ascii="Times New Roman Bold" w:hAnsi="Times New Roman Bold" w:cs="Times New Roman Bold"/>
                <w:b/>
                <w:sz w:val="20"/>
              </w:rPr>
            </w:pPr>
            <w:ins w:id="21498" w:author="Ross Norsworthy" w:date="2020-03-20T01:39:00Z">
              <w:r w:rsidRPr="005844BA">
                <w:rPr>
                  <w:rFonts w:ascii="Times New Roman Bold" w:hAnsi="Times New Roman Bold" w:cs="Times New Roman Bold"/>
                  <w:b/>
                  <w:sz w:val="20"/>
                </w:rPr>
                <w:t>Field no</w:t>
              </w:r>
            </w:ins>
          </w:p>
        </w:tc>
        <w:tc>
          <w:tcPr>
            <w:tcW w:w="955" w:type="dxa"/>
            <w:shd w:val="clear" w:color="auto" w:fill="4F81BD" w:themeFill="accent1"/>
          </w:tcPr>
          <w:p w14:paraId="4E35C328" w14:textId="77777777" w:rsidR="00063E85" w:rsidRPr="005844BA" w:rsidRDefault="00063E85" w:rsidP="005844BA">
            <w:pPr>
              <w:spacing w:before="20" w:after="60"/>
              <w:rPr>
                <w:ins w:id="21499" w:author="Ross Norsworthy" w:date="2020-03-20T01:39:00Z"/>
                <w:rFonts w:ascii="Times New Roman Bold" w:hAnsi="Times New Roman Bold" w:cs="Times New Roman Bold"/>
                <w:b/>
                <w:sz w:val="20"/>
              </w:rPr>
            </w:pPr>
            <w:ins w:id="21500" w:author="Ross Norsworthy" w:date="2020-03-20T01:39:00Z">
              <w:r w:rsidRPr="005844BA">
                <w:rPr>
                  <w:rFonts w:ascii="Times New Roman Bold" w:hAnsi="Times New Roman Bold" w:cs="Times New Roman Bold"/>
                  <w:b/>
                  <w:sz w:val="20"/>
                </w:rPr>
                <w:t>Size (Bytes)</w:t>
              </w:r>
            </w:ins>
          </w:p>
        </w:tc>
        <w:tc>
          <w:tcPr>
            <w:tcW w:w="1853" w:type="dxa"/>
            <w:shd w:val="clear" w:color="auto" w:fill="4F81BD" w:themeFill="accent1"/>
          </w:tcPr>
          <w:p w14:paraId="7F8CC16D" w14:textId="77777777" w:rsidR="00063E85" w:rsidRPr="005844BA" w:rsidRDefault="00063E85" w:rsidP="005844BA">
            <w:pPr>
              <w:spacing w:before="20" w:after="60"/>
              <w:rPr>
                <w:ins w:id="21501" w:author="Ross Norsworthy" w:date="2020-03-20T01:39:00Z"/>
                <w:rFonts w:ascii="Times New Roman Bold" w:hAnsi="Times New Roman Bold" w:cs="Times New Roman Bold"/>
                <w:b/>
                <w:sz w:val="20"/>
              </w:rPr>
            </w:pPr>
            <w:ins w:id="21502" w:author="Ross Norsworthy" w:date="2020-03-20T01:39:00Z">
              <w:r w:rsidRPr="005844BA">
                <w:rPr>
                  <w:rFonts w:ascii="Times New Roman Bold" w:hAnsi="Times New Roman Bold" w:cs="Times New Roman Bold"/>
                  <w:b/>
                  <w:sz w:val="20"/>
                </w:rPr>
                <w:t>Function</w:t>
              </w:r>
            </w:ins>
          </w:p>
        </w:tc>
        <w:tc>
          <w:tcPr>
            <w:tcW w:w="4808" w:type="dxa"/>
            <w:shd w:val="clear" w:color="auto" w:fill="4F81BD" w:themeFill="accent1"/>
          </w:tcPr>
          <w:p w14:paraId="55E56204" w14:textId="77777777" w:rsidR="00063E85" w:rsidRPr="005844BA" w:rsidRDefault="00063E85" w:rsidP="005844BA">
            <w:pPr>
              <w:spacing w:before="20" w:after="60"/>
              <w:rPr>
                <w:ins w:id="21503" w:author="Ross Norsworthy" w:date="2020-03-20T01:39:00Z"/>
                <w:rFonts w:ascii="Times New Roman Bold" w:hAnsi="Times New Roman Bold" w:cs="Times New Roman Bold"/>
                <w:b/>
                <w:sz w:val="20"/>
              </w:rPr>
            </w:pPr>
            <w:ins w:id="21504" w:author="Ross Norsworthy" w:date="2020-03-20T01:39:00Z">
              <w:r w:rsidRPr="005844BA">
                <w:rPr>
                  <w:rFonts w:ascii="Times New Roman Bold" w:hAnsi="Times New Roman Bold" w:cs="Times New Roman Bold"/>
                  <w:b/>
                  <w:sz w:val="20"/>
                </w:rPr>
                <w:t>Content</w:t>
              </w:r>
            </w:ins>
          </w:p>
        </w:tc>
      </w:tr>
      <w:tr w:rsidR="00063E85" w:rsidRPr="00A013FD" w14:paraId="3D0D4C9A" w14:textId="77777777" w:rsidTr="00BF604E">
        <w:trPr>
          <w:ins w:id="21505" w:author="Ross Norsworthy" w:date="2020-03-20T01:39:00Z"/>
        </w:trPr>
        <w:tc>
          <w:tcPr>
            <w:tcW w:w="988" w:type="dxa"/>
          </w:tcPr>
          <w:p w14:paraId="57164131" w14:textId="77777777" w:rsidR="00063E85" w:rsidRPr="005844BA" w:rsidRDefault="00063E85" w:rsidP="005844BA">
            <w:pPr>
              <w:spacing w:before="20" w:after="60"/>
              <w:rPr>
                <w:ins w:id="21506" w:author="Ross Norsworthy" w:date="2020-03-20T01:39:00Z"/>
                <w:sz w:val="20"/>
                <w:lang w:eastAsia="de-DE"/>
              </w:rPr>
            </w:pPr>
            <w:ins w:id="21507" w:author="Ross Norsworthy" w:date="2020-03-20T01:39:00Z">
              <w:r w:rsidRPr="005844BA">
                <w:rPr>
                  <w:sz w:val="20"/>
                  <w:lang w:eastAsia="de-DE"/>
                </w:rPr>
                <w:t>1</w:t>
              </w:r>
            </w:ins>
          </w:p>
        </w:tc>
        <w:tc>
          <w:tcPr>
            <w:tcW w:w="955" w:type="dxa"/>
          </w:tcPr>
          <w:p w14:paraId="4087609C" w14:textId="77777777" w:rsidR="00063E85" w:rsidRPr="005844BA" w:rsidRDefault="00063E85" w:rsidP="005844BA">
            <w:pPr>
              <w:spacing w:before="20" w:after="60"/>
              <w:rPr>
                <w:ins w:id="21508" w:author="Ross Norsworthy" w:date="2020-03-20T01:39:00Z"/>
                <w:sz w:val="20"/>
                <w:lang w:eastAsia="de-DE"/>
              </w:rPr>
            </w:pPr>
            <w:ins w:id="21509" w:author="Ross Norsworthy" w:date="2020-03-20T01:39:00Z">
              <w:r w:rsidRPr="005844BA">
                <w:rPr>
                  <w:sz w:val="20"/>
                  <w:lang w:eastAsia="de-DE"/>
                </w:rPr>
                <w:t>1</w:t>
              </w:r>
            </w:ins>
          </w:p>
        </w:tc>
        <w:tc>
          <w:tcPr>
            <w:tcW w:w="1853" w:type="dxa"/>
          </w:tcPr>
          <w:p w14:paraId="2492151E" w14:textId="77777777" w:rsidR="00063E85" w:rsidRPr="005844BA" w:rsidRDefault="00063E85" w:rsidP="005844BA">
            <w:pPr>
              <w:spacing w:before="20" w:after="60"/>
              <w:rPr>
                <w:ins w:id="21510" w:author="Ross Norsworthy" w:date="2020-03-20T01:39:00Z"/>
                <w:sz w:val="20"/>
                <w:lang w:eastAsia="de-DE"/>
              </w:rPr>
            </w:pPr>
            <w:ins w:id="21511" w:author="Ross Norsworthy" w:date="2020-03-20T01:39:00Z">
              <w:r w:rsidRPr="005844BA">
                <w:rPr>
                  <w:sz w:val="20"/>
                  <w:lang w:eastAsia="de-DE"/>
                </w:rPr>
                <w:t>Type</w:t>
              </w:r>
            </w:ins>
          </w:p>
        </w:tc>
        <w:tc>
          <w:tcPr>
            <w:tcW w:w="4808" w:type="dxa"/>
          </w:tcPr>
          <w:p w14:paraId="1340EE94" w14:textId="3C9795B5" w:rsidR="00063E85" w:rsidRPr="005844BA" w:rsidRDefault="00063E85" w:rsidP="005844BA">
            <w:pPr>
              <w:spacing w:before="20" w:after="60"/>
              <w:rPr>
                <w:ins w:id="21512" w:author="Ross Norsworthy" w:date="2020-03-20T01:39:00Z"/>
                <w:sz w:val="20"/>
                <w:lang w:eastAsia="de-DE"/>
              </w:rPr>
            </w:pPr>
            <w:ins w:id="21513" w:author="USA Editor 2021" w:date="2021-01-20T13:19:00Z">
              <w:r w:rsidRPr="00B92599">
                <w:rPr>
                  <w:sz w:val="20"/>
                  <w:highlight w:val="green"/>
                  <w:lang w:eastAsia="de-DE"/>
                </w:rPr>
                <w:t>Type = 30</w:t>
              </w:r>
            </w:ins>
          </w:p>
        </w:tc>
      </w:tr>
      <w:tr w:rsidR="00063E85" w:rsidRPr="00A013FD" w14:paraId="6EB9374F" w14:textId="77777777" w:rsidTr="00BF604E">
        <w:trPr>
          <w:ins w:id="21514" w:author="Ross Norsworthy" w:date="2020-03-20T01:39:00Z"/>
        </w:trPr>
        <w:tc>
          <w:tcPr>
            <w:tcW w:w="988" w:type="dxa"/>
          </w:tcPr>
          <w:p w14:paraId="4240898F" w14:textId="77777777" w:rsidR="00063E85" w:rsidRPr="005844BA" w:rsidRDefault="00063E85" w:rsidP="005844BA">
            <w:pPr>
              <w:spacing w:before="20" w:after="60"/>
              <w:rPr>
                <w:ins w:id="21515" w:author="Ross Norsworthy" w:date="2020-03-20T01:39:00Z"/>
                <w:sz w:val="20"/>
                <w:lang w:eastAsia="de-DE"/>
              </w:rPr>
            </w:pPr>
            <w:ins w:id="21516" w:author="Ross Norsworthy" w:date="2020-03-20T01:39:00Z">
              <w:r w:rsidRPr="005844BA">
                <w:rPr>
                  <w:sz w:val="20"/>
                  <w:lang w:eastAsia="de-DE"/>
                </w:rPr>
                <w:t>2</w:t>
              </w:r>
            </w:ins>
          </w:p>
        </w:tc>
        <w:tc>
          <w:tcPr>
            <w:tcW w:w="955" w:type="dxa"/>
          </w:tcPr>
          <w:p w14:paraId="6F5DE304" w14:textId="77777777" w:rsidR="00063E85" w:rsidRPr="005844BA" w:rsidRDefault="00063E85" w:rsidP="005844BA">
            <w:pPr>
              <w:spacing w:before="20" w:after="60"/>
              <w:rPr>
                <w:ins w:id="21517" w:author="Ross Norsworthy" w:date="2020-03-20T01:39:00Z"/>
                <w:sz w:val="20"/>
                <w:lang w:eastAsia="de-DE"/>
              </w:rPr>
            </w:pPr>
            <w:ins w:id="21518" w:author="Ross Norsworthy" w:date="2020-03-20T01:39:00Z">
              <w:r w:rsidRPr="005844BA">
                <w:rPr>
                  <w:sz w:val="20"/>
                  <w:lang w:eastAsia="de-DE"/>
                </w:rPr>
                <w:t>2</w:t>
              </w:r>
            </w:ins>
          </w:p>
        </w:tc>
        <w:tc>
          <w:tcPr>
            <w:tcW w:w="1853" w:type="dxa"/>
          </w:tcPr>
          <w:p w14:paraId="7FDB03EA" w14:textId="77777777" w:rsidR="00063E85" w:rsidRPr="005844BA" w:rsidRDefault="00063E85" w:rsidP="005844BA">
            <w:pPr>
              <w:spacing w:before="20" w:after="60"/>
              <w:rPr>
                <w:ins w:id="21519" w:author="Ross Norsworthy" w:date="2020-03-20T01:39:00Z"/>
                <w:sz w:val="20"/>
                <w:lang w:eastAsia="de-DE"/>
              </w:rPr>
            </w:pPr>
            <w:ins w:id="21520" w:author="Ross Norsworthy" w:date="2020-03-20T01:39:00Z">
              <w:r w:rsidRPr="005844BA">
                <w:rPr>
                  <w:sz w:val="20"/>
                  <w:lang w:eastAsia="de-DE"/>
                </w:rPr>
                <w:t>Payload size</w:t>
              </w:r>
            </w:ins>
          </w:p>
        </w:tc>
        <w:tc>
          <w:tcPr>
            <w:tcW w:w="4808" w:type="dxa"/>
          </w:tcPr>
          <w:p w14:paraId="103224C4" w14:textId="470DAE6A" w:rsidR="00063E85" w:rsidRPr="005844BA" w:rsidRDefault="00063E85" w:rsidP="005844BA">
            <w:pPr>
              <w:spacing w:before="20" w:after="60"/>
              <w:rPr>
                <w:ins w:id="21521" w:author="Ross Norsworthy" w:date="2020-03-20T01:39:00Z"/>
                <w:sz w:val="20"/>
                <w:lang w:eastAsia="de-DE"/>
              </w:rPr>
            </w:pPr>
            <w:ins w:id="21522" w:author="Ross Norsworthy" w:date="2020-03-20T01:39:00Z">
              <w:r w:rsidRPr="005844BA">
                <w:rPr>
                  <w:sz w:val="20"/>
                  <w:lang w:eastAsia="de-DE"/>
                </w:rPr>
                <w:t xml:space="preserve">Size of fields 3 to </w:t>
              </w:r>
            </w:ins>
            <w:ins w:id="21523" w:author="USA Editor 2021" w:date="2021-01-19T11:57:00Z">
              <w:r w:rsidRPr="00B92599">
                <w:rPr>
                  <w:sz w:val="20"/>
                  <w:highlight w:val="green"/>
                  <w:lang w:eastAsia="de-DE"/>
                </w:rPr>
                <w:t>8</w:t>
              </w:r>
            </w:ins>
            <w:ins w:id="21524" w:author="Ross Norsworthy" w:date="2020-03-20T01:39:00Z">
              <w:del w:id="21525" w:author="USA Editor 2021" w:date="2021-01-19T11:57:00Z">
                <w:r w:rsidRPr="00B92599" w:rsidDel="0084400D">
                  <w:rPr>
                    <w:sz w:val="20"/>
                    <w:highlight w:val="green"/>
                    <w:lang w:eastAsia="de-DE"/>
                  </w:rPr>
                  <w:delText>7</w:delText>
                </w:r>
              </w:del>
              <w:r w:rsidRPr="005844BA">
                <w:rPr>
                  <w:sz w:val="20"/>
                  <w:lang w:eastAsia="de-DE"/>
                </w:rPr>
                <w:t>.</w:t>
              </w:r>
            </w:ins>
          </w:p>
        </w:tc>
      </w:tr>
      <w:tr w:rsidR="00063E85" w:rsidRPr="00A013FD" w14:paraId="67B9D186" w14:textId="77777777" w:rsidTr="00BF604E">
        <w:trPr>
          <w:ins w:id="21526" w:author="Ross Norsworthy" w:date="2020-03-20T01:39:00Z"/>
        </w:trPr>
        <w:tc>
          <w:tcPr>
            <w:tcW w:w="988" w:type="dxa"/>
          </w:tcPr>
          <w:p w14:paraId="528BD62C" w14:textId="77777777" w:rsidR="00063E85" w:rsidRPr="005844BA" w:rsidRDefault="00063E85" w:rsidP="005844BA">
            <w:pPr>
              <w:spacing w:before="20" w:after="60"/>
              <w:rPr>
                <w:ins w:id="21527" w:author="Ross Norsworthy" w:date="2020-03-20T01:39:00Z"/>
                <w:sz w:val="20"/>
                <w:lang w:eastAsia="de-DE"/>
              </w:rPr>
            </w:pPr>
            <w:ins w:id="21528" w:author="Ross Norsworthy" w:date="2020-03-20T01:39:00Z">
              <w:r w:rsidRPr="005844BA">
                <w:rPr>
                  <w:sz w:val="20"/>
                  <w:lang w:eastAsia="de-DE"/>
                </w:rPr>
                <w:t>3</w:t>
              </w:r>
            </w:ins>
          </w:p>
        </w:tc>
        <w:tc>
          <w:tcPr>
            <w:tcW w:w="955" w:type="dxa"/>
          </w:tcPr>
          <w:p w14:paraId="0B9A7A04" w14:textId="77777777" w:rsidR="00063E85" w:rsidRPr="005844BA" w:rsidRDefault="00063E85" w:rsidP="005844BA">
            <w:pPr>
              <w:spacing w:before="20" w:after="60"/>
              <w:rPr>
                <w:ins w:id="21529" w:author="Ross Norsworthy" w:date="2020-03-20T01:39:00Z"/>
                <w:sz w:val="20"/>
                <w:lang w:eastAsia="de-DE"/>
              </w:rPr>
            </w:pPr>
            <w:ins w:id="21530" w:author="Ross Norsworthy" w:date="2020-03-20T01:39:00Z">
              <w:r w:rsidRPr="005844BA">
                <w:rPr>
                  <w:sz w:val="20"/>
                  <w:lang w:eastAsia="de-DE"/>
                </w:rPr>
                <w:t>4</w:t>
              </w:r>
            </w:ins>
          </w:p>
        </w:tc>
        <w:tc>
          <w:tcPr>
            <w:tcW w:w="1853" w:type="dxa"/>
          </w:tcPr>
          <w:p w14:paraId="4047A8AB" w14:textId="48E0274A" w:rsidR="00063E85" w:rsidRPr="005844BA" w:rsidRDefault="00063E85" w:rsidP="005844BA">
            <w:pPr>
              <w:spacing w:before="20" w:after="60"/>
              <w:rPr>
                <w:ins w:id="21531" w:author="Ross Norsworthy" w:date="2020-03-20T01:39:00Z"/>
                <w:sz w:val="20"/>
                <w:lang w:eastAsia="de-DE"/>
              </w:rPr>
            </w:pPr>
            <w:ins w:id="21532" w:author="Ross Norsworthy" w:date="2020-03-20T01:39:00Z">
              <w:del w:id="21533" w:author="USA Editor 2021" w:date="2021-01-19T11:56:00Z">
                <w:r w:rsidRPr="00B92599" w:rsidDel="0084400D">
                  <w:rPr>
                    <w:sz w:val="20"/>
                    <w:highlight w:val="green"/>
                    <w:lang w:eastAsia="de-DE"/>
                  </w:rPr>
                  <w:delText>Ship</w:delText>
                </w:r>
              </w:del>
            </w:ins>
            <w:ins w:id="21534" w:author="USA Editor 2021" w:date="2021-01-19T11:56:00Z">
              <w:r w:rsidRPr="00B92599">
                <w:rPr>
                  <w:sz w:val="20"/>
                  <w:highlight w:val="green"/>
                  <w:lang w:eastAsia="de-DE"/>
                </w:rPr>
                <w:t>Source</w:t>
              </w:r>
            </w:ins>
            <w:ins w:id="21535" w:author="Ross Norsworthy" w:date="2020-03-20T01:39:00Z">
              <w:r w:rsidRPr="005844BA">
                <w:rPr>
                  <w:sz w:val="20"/>
                  <w:lang w:eastAsia="de-DE"/>
                </w:rPr>
                <w:t xml:space="preserve"> Station ID</w:t>
              </w:r>
            </w:ins>
          </w:p>
        </w:tc>
        <w:tc>
          <w:tcPr>
            <w:tcW w:w="4808" w:type="dxa"/>
          </w:tcPr>
          <w:p w14:paraId="181E9153" w14:textId="6125E1AA" w:rsidR="00063E85" w:rsidRPr="005844BA" w:rsidRDefault="00063E85" w:rsidP="005844BA">
            <w:pPr>
              <w:spacing w:before="20" w:after="60"/>
              <w:rPr>
                <w:ins w:id="21536" w:author="Ross Norsworthy" w:date="2020-03-20T01:39:00Z"/>
                <w:sz w:val="20"/>
                <w:lang w:eastAsia="de-DE"/>
              </w:rPr>
            </w:pPr>
            <w:ins w:id="21537" w:author="Ross Norsworthy" w:date="2020-03-20T01:39:00Z">
              <w:r w:rsidRPr="005844BA">
                <w:rPr>
                  <w:sz w:val="20"/>
                </w:rPr>
                <w:t xml:space="preserve">The Unique Identifier of the ship station, as described in </w:t>
              </w:r>
              <w:del w:id="21538" w:author="USA Editor 2021" w:date="2021-01-05T13:53:00Z">
                <w:r w:rsidRPr="00E7728F" w:rsidDel="00E7728F">
                  <w:rPr>
                    <w:sz w:val="20"/>
                    <w:highlight w:val="green"/>
                    <w:rPrChange w:id="21539" w:author="USA Editor 2021" w:date="2021-01-05T13:53:00Z">
                      <w:rPr>
                        <w:sz w:val="20"/>
                      </w:rPr>
                    </w:rPrChange>
                  </w:rPr>
                  <w:delText>section</w:delText>
                </w:r>
              </w:del>
            </w:ins>
            <w:ins w:id="21540" w:author="USA Editor 2021" w:date="2021-01-05T13:53:00Z">
              <w:r w:rsidRPr="00E7728F">
                <w:rPr>
                  <w:sz w:val="20"/>
                  <w:highlight w:val="green"/>
                  <w:rPrChange w:id="21541" w:author="USA Editor 2021" w:date="2021-01-05T13:53:00Z">
                    <w:rPr>
                      <w:sz w:val="20"/>
                    </w:rPr>
                  </w:rPrChange>
                </w:rPr>
                <w:t>§</w:t>
              </w:r>
            </w:ins>
            <w:ins w:id="21542" w:author="Ross Norsworthy" w:date="2020-03-20T01:39:00Z">
              <w:r w:rsidRPr="00E7728F">
                <w:rPr>
                  <w:sz w:val="20"/>
                  <w:highlight w:val="green"/>
                  <w:rPrChange w:id="21543" w:author="USA Editor 2021" w:date="2021-01-05T13:53:00Z">
                    <w:rPr>
                      <w:sz w:val="20"/>
                    </w:rPr>
                  </w:rPrChange>
                </w:rPr>
                <w:t xml:space="preserve"> </w:t>
              </w:r>
            </w:ins>
            <w:ins w:id="21544" w:author="Johnny Schultz" w:date="2020-04-17T12:57:00Z">
              <w:del w:id="21545" w:author="USA Editor 2021" w:date="2021-01-05T13:53:00Z">
                <w:r w:rsidRPr="00E7728F" w:rsidDel="00E7728F">
                  <w:rPr>
                    <w:sz w:val="20"/>
                    <w:highlight w:val="green"/>
                    <w:rPrChange w:id="21546" w:author="USA Editor 2021" w:date="2021-01-05T13:53:00Z">
                      <w:rPr>
                        <w:sz w:val="20"/>
                      </w:rPr>
                    </w:rPrChange>
                  </w:rPr>
                  <w:delText>3</w:delText>
                </w:r>
              </w:del>
            </w:ins>
            <w:ins w:id="21547" w:author="USA Editor 2021" w:date="2021-01-05T13:53:00Z">
              <w:r w:rsidRPr="00E7728F">
                <w:rPr>
                  <w:sz w:val="20"/>
                  <w:highlight w:val="green"/>
                  <w:rPrChange w:id="21548" w:author="USA Editor 2021" w:date="2021-01-05T13:53:00Z">
                    <w:rPr>
                      <w:sz w:val="20"/>
                    </w:rPr>
                  </w:rPrChange>
                </w:rPr>
                <w:t>2</w:t>
              </w:r>
            </w:ins>
            <w:ins w:id="21549" w:author="Johnny Schultz" w:date="2020-04-17T12:57:00Z">
              <w:r w:rsidRPr="00E7728F">
                <w:rPr>
                  <w:sz w:val="20"/>
                  <w:highlight w:val="green"/>
                  <w:rPrChange w:id="21550" w:author="USA Editor 2021" w:date="2021-01-05T13:53:00Z">
                    <w:rPr>
                      <w:sz w:val="20"/>
                    </w:rPr>
                  </w:rPrChange>
                </w:rPr>
                <w:t>.4</w:t>
              </w:r>
            </w:ins>
            <w:ins w:id="21551" w:author="Ross Norsworthy" w:date="2020-03-20T01:39:00Z">
              <w:del w:id="21552" w:author="Johnny Schultz" w:date="2020-04-17T12:57:00Z">
                <w:r w:rsidRPr="00E7728F">
                  <w:rPr>
                    <w:sz w:val="20"/>
                    <w:highlight w:val="green"/>
                    <w:rPrChange w:id="21553" w:author="USA Editor 2021" w:date="2021-01-05T13:53:00Z">
                      <w:rPr>
                        <w:sz w:val="20"/>
                      </w:rPr>
                    </w:rPrChange>
                  </w:rPr>
                  <w:delText>1</w:delText>
                </w:r>
              </w:del>
            </w:ins>
            <w:ins w:id="21554" w:author="USA Editor 2021" w:date="2021-01-05T13:53:00Z">
              <w:r w:rsidRPr="00E7728F">
                <w:rPr>
                  <w:sz w:val="20"/>
                  <w:highlight w:val="green"/>
                  <w:rPrChange w:id="21555" w:author="USA Editor 2021" w:date="2021-01-05T13:53:00Z">
                    <w:rPr>
                      <w:sz w:val="20"/>
                    </w:rPr>
                  </w:rPrChange>
                </w:rPr>
                <w:t xml:space="preserve">, Annex </w:t>
              </w:r>
              <w:r w:rsidRPr="0084400D">
                <w:rPr>
                  <w:sz w:val="20"/>
                  <w:highlight w:val="green"/>
                  <w:rPrChange w:id="21556" w:author="USA Editor 2021" w:date="2021-01-19T11:57:00Z">
                    <w:rPr>
                      <w:sz w:val="20"/>
                    </w:rPr>
                  </w:rPrChange>
                </w:rPr>
                <w:t>1</w:t>
              </w:r>
            </w:ins>
            <w:ins w:id="21557" w:author="USA Editor 2021" w:date="2021-01-19T11:56:00Z">
              <w:r w:rsidRPr="0084400D">
                <w:rPr>
                  <w:sz w:val="20"/>
                  <w:highlight w:val="green"/>
                  <w:rPrChange w:id="21558" w:author="USA Editor 2021" w:date="2021-01-19T11:57:00Z">
                    <w:rPr>
                      <w:sz w:val="20"/>
                    </w:rPr>
                  </w:rPrChange>
                </w:rPr>
                <w:t xml:space="preserve">, and </w:t>
              </w:r>
              <w:r w:rsidRPr="0084400D">
                <w:rPr>
                  <w:sz w:val="20"/>
                  <w:highlight w:val="green"/>
                </w:rPr>
                <w:t>§</w:t>
              </w:r>
              <w:r w:rsidRPr="00B92599">
                <w:rPr>
                  <w:sz w:val="20"/>
                  <w:highlight w:val="green"/>
                </w:rPr>
                <w:t xml:space="preserve"> 3.12</w:t>
              </w:r>
            </w:ins>
            <w:ins w:id="21559" w:author="Ross Norsworthy" w:date="2020-03-20T01:39:00Z">
              <w:r w:rsidRPr="005844BA">
                <w:rPr>
                  <w:sz w:val="20"/>
                </w:rPr>
                <w:t>.</w:t>
              </w:r>
            </w:ins>
          </w:p>
        </w:tc>
      </w:tr>
      <w:tr w:rsidR="00063E85" w:rsidRPr="00A013FD" w14:paraId="3B1939D3" w14:textId="77777777" w:rsidTr="00BF604E">
        <w:trPr>
          <w:ins w:id="21560" w:author="Ross Norsworthy" w:date="2020-03-20T01:39:00Z"/>
        </w:trPr>
        <w:tc>
          <w:tcPr>
            <w:tcW w:w="988" w:type="dxa"/>
          </w:tcPr>
          <w:p w14:paraId="5EA8009B" w14:textId="77777777" w:rsidR="00063E85" w:rsidRPr="005844BA" w:rsidRDefault="00063E85" w:rsidP="005844BA">
            <w:pPr>
              <w:spacing w:before="20" w:after="60"/>
              <w:rPr>
                <w:ins w:id="21561" w:author="Ross Norsworthy" w:date="2020-03-20T01:39:00Z"/>
                <w:sz w:val="20"/>
                <w:lang w:eastAsia="de-DE"/>
              </w:rPr>
            </w:pPr>
            <w:ins w:id="21562" w:author="Ross Norsworthy" w:date="2020-03-20T01:39:00Z">
              <w:r w:rsidRPr="005844BA">
                <w:rPr>
                  <w:sz w:val="20"/>
                  <w:lang w:eastAsia="de-DE"/>
                </w:rPr>
                <w:t>4</w:t>
              </w:r>
            </w:ins>
          </w:p>
        </w:tc>
        <w:tc>
          <w:tcPr>
            <w:tcW w:w="955" w:type="dxa"/>
          </w:tcPr>
          <w:p w14:paraId="3012D92E" w14:textId="77777777" w:rsidR="00063E85" w:rsidRPr="005844BA" w:rsidRDefault="00063E85" w:rsidP="005844BA">
            <w:pPr>
              <w:spacing w:before="20" w:after="60"/>
              <w:rPr>
                <w:ins w:id="21563" w:author="Ross Norsworthy" w:date="2020-03-20T01:39:00Z"/>
                <w:sz w:val="20"/>
                <w:lang w:eastAsia="de-DE"/>
              </w:rPr>
            </w:pPr>
            <w:ins w:id="21564" w:author="Ross Norsworthy" w:date="2020-03-20T01:39:00Z">
              <w:r w:rsidRPr="005844BA">
                <w:rPr>
                  <w:sz w:val="20"/>
                  <w:lang w:eastAsia="de-DE"/>
                </w:rPr>
                <w:t>1</w:t>
              </w:r>
            </w:ins>
          </w:p>
        </w:tc>
        <w:tc>
          <w:tcPr>
            <w:tcW w:w="1853" w:type="dxa"/>
          </w:tcPr>
          <w:p w14:paraId="5E228191" w14:textId="77777777" w:rsidR="00063E85" w:rsidRPr="005844BA" w:rsidRDefault="00063E85" w:rsidP="005844BA">
            <w:pPr>
              <w:spacing w:before="20" w:after="60"/>
              <w:rPr>
                <w:ins w:id="21565" w:author="Ross Norsworthy" w:date="2020-03-20T01:39:00Z"/>
                <w:sz w:val="20"/>
                <w:lang w:eastAsia="de-DE"/>
              </w:rPr>
            </w:pPr>
            <w:ins w:id="21566" w:author="Ross Norsworthy" w:date="2020-03-20T01:39:00Z">
              <w:r w:rsidRPr="005844BA">
                <w:rPr>
                  <w:sz w:val="20"/>
                  <w:lang w:eastAsia="de-DE"/>
                </w:rPr>
                <w:t>Satellite ID</w:t>
              </w:r>
            </w:ins>
          </w:p>
        </w:tc>
        <w:tc>
          <w:tcPr>
            <w:tcW w:w="4808" w:type="dxa"/>
          </w:tcPr>
          <w:p w14:paraId="6CD178EE" w14:textId="77777777" w:rsidR="00063E85" w:rsidRPr="005844BA" w:rsidRDefault="00063E85" w:rsidP="005844BA">
            <w:pPr>
              <w:spacing w:before="20" w:after="60"/>
              <w:rPr>
                <w:ins w:id="21567" w:author="Ross Norsworthy" w:date="2020-03-20T01:39:00Z"/>
                <w:sz w:val="20"/>
              </w:rPr>
            </w:pPr>
            <w:ins w:id="21568" w:author="Ross Norsworthy" w:date="2020-03-20T01:39:00Z">
              <w:r w:rsidRPr="005844BA">
                <w:rPr>
                  <w:sz w:val="20"/>
                </w:rPr>
                <w:t>Satellite ID.</w:t>
              </w:r>
            </w:ins>
          </w:p>
        </w:tc>
      </w:tr>
      <w:tr w:rsidR="00063E85" w:rsidRPr="00A013FD" w14:paraId="1E9C5B88" w14:textId="77777777" w:rsidTr="00BF604E">
        <w:trPr>
          <w:ins w:id="21569" w:author="Ross Norsworthy" w:date="2020-03-20T01:39:00Z"/>
        </w:trPr>
        <w:tc>
          <w:tcPr>
            <w:tcW w:w="988" w:type="dxa"/>
          </w:tcPr>
          <w:p w14:paraId="51CC14C4" w14:textId="77777777" w:rsidR="00063E85" w:rsidRPr="005844BA" w:rsidRDefault="00063E85" w:rsidP="005844BA">
            <w:pPr>
              <w:spacing w:before="20" w:after="60"/>
              <w:rPr>
                <w:ins w:id="21570" w:author="Ross Norsworthy" w:date="2020-03-20T01:39:00Z"/>
                <w:sz w:val="20"/>
                <w:lang w:eastAsia="de-DE"/>
              </w:rPr>
            </w:pPr>
            <w:ins w:id="21571" w:author="Ross Norsworthy" w:date="2020-03-20T01:39:00Z">
              <w:r w:rsidRPr="005844BA">
                <w:rPr>
                  <w:sz w:val="20"/>
                  <w:lang w:eastAsia="de-DE"/>
                </w:rPr>
                <w:t>5</w:t>
              </w:r>
            </w:ins>
          </w:p>
        </w:tc>
        <w:tc>
          <w:tcPr>
            <w:tcW w:w="955" w:type="dxa"/>
          </w:tcPr>
          <w:p w14:paraId="0CF7CAE3" w14:textId="77777777" w:rsidR="00063E85" w:rsidRPr="005844BA" w:rsidRDefault="00063E85" w:rsidP="005844BA">
            <w:pPr>
              <w:spacing w:before="20" w:after="60"/>
              <w:rPr>
                <w:ins w:id="21572" w:author="Ross Norsworthy" w:date="2020-03-20T01:39:00Z"/>
                <w:sz w:val="20"/>
                <w:lang w:eastAsia="de-DE"/>
              </w:rPr>
            </w:pPr>
            <w:ins w:id="21573" w:author="Ross Norsworthy" w:date="2020-03-20T01:39:00Z">
              <w:r w:rsidRPr="005844BA">
                <w:rPr>
                  <w:sz w:val="20"/>
                  <w:lang w:eastAsia="de-DE"/>
                </w:rPr>
                <w:t>1</w:t>
              </w:r>
            </w:ins>
          </w:p>
        </w:tc>
        <w:tc>
          <w:tcPr>
            <w:tcW w:w="1853" w:type="dxa"/>
          </w:tcPr>
          <w:p w14:paraId="192F2C27" w14:textId="77777777" w:rsidR="00063E85" w:rsidRPr="005844BA" w:rsidRDefault="00063E85" w:rsidP="005844BA">
            <w:pPr>
              <w:spacing w:before="20" w:after="60"/>
              <w:rPr>
                <w:ins w:id="21574" w:author="Ross Norsworthy" w:date="2020-03-20T01:39:00Z"/>
                <w:sz w:val="20"/>
                <w:lang w:eastAsia="de-DE"/>
              </w:rPr>
            </w:pPr>
            <w:ins w:id="21575" w:author="Ross Norsworthy" w:date="2020-03-20T01:39:00Z">
              <w:r w:rsidRPr="005844BA">
                <w:rPr>
                  <w:sz w:val="20"/>
                  <w:lang w:eastAsia="de-DE"/>
                </w:rPr>
                <w:t>Session ID</w:t>
              </w:r>
            </w:ins>
          </w:p>
        </w:tc>
        <w:tc>
          <w:tcPr>
            <w:tcW w:w="4808" w:type="dxa"/>
          </w:tcPr>
          <w:p w14:paraId="41BD84CC" w14:textId="77777777" w:rsidR="00063E85" w:rsidRPr="005844BA" w:rsidRDefault="00063E85" w:rsidP="005844BA">
            <w:pPr>
              <w:spacing w:before="20" w:after="60"/>
              <w:rPr>
                <w:ins w:id="21576" w:author="Ross Norsworthy" w:date="2020-03-20T01:39:00Z"/>
                <w:sz w:val="20"/>
              </w:rPr>
            </w:pPr>
            <w:ins w:id="21577" w:author="Ross Norsworthy" w:date="2020-03-20T01:39:00Z">
              <w:r w:rsidRPr="005844BA">
                <w:rPr>
                  <w:sz w:val="20"/>
                </w:rPr>
                <w:t>1-255</w:t>
              </w:r>
            </w:ins>
          </w:p>
        </w:tc>
      </w:tr>
      <w:tr w:rsidR="00063E85" w:rsidRPr="007B0B43" w14:paraId="5D1D2E44" w14:textId="77777777" w:rsidTr="00BF604E">
        <w:trPr>
          <w:ins w:id="21578" w:author="2092 CG" w:date="2020-10-27T17:30:00Z"/>
        </w:trPr>
        <w:tc>
          <w:tcPr>
            <w:tcW w:w="988" w:type="dxa"/>
          </w:tcPr>
          <w:p w14:paraId="6F702694" w14:textId="77777777" w:rsidR="00063E85" w:rsidRPr="009B2B02" w:rsidRDefault="00063E85" w:rsidP="008D6969">
            <w:pPr>
              <w:spacing w:before="20" w:after="60"/>
              <w:rPr>
                <w:ins w:id="21579" w:author="2092 CG" w:date="2020-10-27T17:30:00Z"/>
                <w:sz w:val="20"/>
                <w:lang w:eastAsia="de-DE"/>
              </w:rPr>
            </w:pPr>
            <w:ins w:id="21580" w:author="2092 CG" w:date="2020-10-27T17:30:00Z">
              <w:r w:rsidRPr="00B92599">
                <w:rPr>
                  <w:w w:val="99"/>
                  <w:sz w:val="20"/>
                  <w:u w:val="single" w:color="D13438"/>
                </w:rPr>
                <w:t>6</w:t>
              </w:r>
            </w:ins>
          </w:p>
        </w:tc>
        <w:tc>
          <w:tcPr>
            <w:tcW w:w="955" w:type="dxa"/>
          </w:tcPr>
          <w:p w14:paraId="50E37788" w14:textId="77777777" w:rsidR="00063E85" w:rsidRPr="009B2B02" w:rsidRDefault="00063E85" w:rsidP="008D6969">
            <w:pPr>
              <w:spacing w:before="20" w:after="60"/>
              <w:rPr>
                <w:ins w:id="21581" w:author="2092 CG" w:date="2020-10-27T17:30:00Z"/>
                <w:sz w:val="20"/>
                <w:lang w:eastAsia="de-DE"/>
              </w:rPr>
            </w:pPr>
            <w:ins w:id="21582" w:author="2092 CG" w:date="2020-10-27T17:30:00Z">
              <w:r w:rsidRPr="00B92599">
                <w:rPr>
                  <w:w w:val="99"/>
                  <w:sz w:val="20"/>
                  <w:u w:val="single" w:color="D13438"/>
                </w:rPr>
                <w:t>4</w:t>
              </w:r>
            </w:ins>
          </w:p>
        </w:tc>
        <w:tc>
          <w:tcPr>
            <w:tcW w:w="1853" w:type="dxa"/>
          </w:tcPr>
          <w:p w14:paraId="416D860E" w14:textId="77777777" w:rsidR="00063E85" w:rsidRPr="009B2B02" w:rsidRDefault="00063E85" w:rsidP="008D6969">
            <w:pPr>
              <w:spacing w:before="20" w:after="60"/>
              <w:rPr>
                <w:ins w:id="21583" w:author="2092 CG" w:date="2020-10-27T17:30:00Z"/>
                <w:sz w:val="20"/>
                <w:lang w:eastAsia="de-DE"/>
              </w:rPr>
            </w:pPr>
            <w:ins w:id="21584" w:author="2092 CG" w:date="2020-10-27T17:30:00Z">
              <w:r w:rsidRPr="00B92599">
                <w:rPr>
                  <w:sz w:val="20"/>
                  <w:u w:val="single" w:color="D13438"/>
                </w:rPr>
                <w:t>Destination Station</w:t>
              </w:r>
              <w:r w:rsidRPr="00B92599">
                <w:rPr>
                  <w:sz w:val="20"/>
                </w:rPr>
                <w:t xml:space="preserve"> </w:t>
              </w:r>
              <w:r w:rsidRPr="00B92599">
                <w:rPr>
                  <w:sz w:val="20"/>
                  <w:u w:val="single" w:color="D13438"/>
                </w:rPr>
                <w:t>ID</w:t>
              </w:r>
            </w:ins>
          </w:p>
        </w:tc>
        <w:tc>
          <w:tcPr>
            <w:tcW w:w="4808" w:type="dxa"/>
          </w:tcPr>
          <w:p w14:paraId="21BCA546" w14:textId="78A25B91" w:rsidR="00063E85" w:rsidRPr="009B2B02" w:rsidRDefault="00063E85" w:rsidP="008D6969">
            <w:pPr>
              <w:spacing w:before="20" w:after="60"/>
              <w:rPr>
                <w:ins w:id="21585" w:author="2092 CG" w:date="2020-10-27T17:30:00Z"/>
                <w:sz w:val="20"/>
              </w:rPr>
            </w:pPr>
            <w:ins w:id="21586" w:author="2092 CG" w:date="2020-10-27T17:30:00Z">
              <w:r w:rsidRPr="00B92599">
                <w:rPr>
                  <w:sz w:val="20"/>
                  <w:u w:val="single" w:color="D13438"/>
                </w:rPr>
                <w:t>The Unique Identifier of the destination station, as</w:t>
              </w:r>
              <w:r w:rsidRPr="00B92599">
                <w:rPr>
                  <w:sz w:val="20"/>
                </w:rPr>
                <w:t xml:space="preserve"> </w:t>
              </w:r>
              <w:r w:rsidRPr="00B92599">
                <w:rPr>
                  <w:sz w:val="20"/>
                  <w:u w:val="single" w:color="D13438"/>
                </w:rPr>
                <w:t xml:space="preserve">described in </w:t>
              </w:r>
              <w:del w:id="21587" w:author="USA Editor 2021" w:date="2021-01-05T14:24:00Z">
                <w:r w:rsidRPr="009B2B02" w:rsidDel="00323981">
                  <w:rPr>
                    <w:sz w:val="20"/>
                    <w:highlight w:val="green"/>
                    <w:u w:val="single" w:color="D13438"/>
                    <w:rPrChange w:id="21588" w:author="USA Editor 2021" w:date="2021-01-15T11:55:00Z">
                      <w:rPr>
                        <w:color w:val="D13438"/>
                        <w:sz w:val="20"/>
                        <w:u w:val="single" w:color="D13438"/>
                      </w:rPr>
                    </w:rPrChange>
                  </w:rPr>
                  <w:delText>section</w:delText>
                </w:r>
              </w:del>
            </w:ins>
            <w:ins w:id="21589" w:author="USA Editor 2021" w:date="2021-01-05T14:24:00Z">
              <w:r w:rsidRPr="009B2B02">
                <w:rPr>
                  <w:sz w:val="20"/>
                  <w:highlight w:val="green"/>
                </w:rPr>
                <w:t>§</w:t>
              </w:r>
            </w:ins>
            <w:ins w:id="21590" w:author="2092 CG" w:date="2020-10-27T17:30:00Z">
              <w:r w:rsidRPr="00B92599">
                <w:rPr>
                  <w:sz w:val="20"/>
                  <w:highlight w:val="green"/>
                  <w:u w:val="single" w:color="D13438"/>
                </w:rPr>
                <w:t xml:space="preserve"> </w:t>
              </w:r>
              <w:del w:id="21591" w:author="USA Editor 2021" w:date="2021-01-05T14:24:00Z">
                <w:r w:rsidRPr="00B92599" w:rsidDel="00323981">
                  <w:rPr>
                    <w:sz w:val="20"/>
                    <w:highlight w:val="green"/>
                    <w:u w:val="single" w:color="D13438"/>
                  </w:rPr>
                  <w:delText>3</w:delText>
                </w:r>
              </w:del>
            </w:ins>
            <w:ins w:id="21592" w:author="USA Editor 2021" w:date="2021-01-05T14:24:00Z">
              <w:r w:rsidRPr="00B92599">
                <w:rPr>
                  <w:sz w:val="20"/>
                  <w:highlight w:val="green"/>
                  <w:u w:val="single" w:color="D13438"/>
                </w:rPr>
                <w:t>2</w:t>
              </w:r>
            </w:ins>
            <w:ins w:id="21593" w:author="2092 CG" w:date="2020-10-27T17:30:00Z">
              <w:r w:rsidRPr="00B92599">
                <w:rPr>
                  <w:sz w:val="20"/>
                  <w:highlight w:val="green"/>
                  <w:u w:val="single" w:color="D13438"/>
                </w:rPr>
                <w:t>.4</w:t>
              </w:r>
            </w:ins>
            <w:ins w:id="21594" w:author="USA Editor 2021" w:date="2021-01-05T14:24:00Z">
              <w:r w:rsidRPr="00B92599">
                <w:rPr>
                  <w:sz w:val="20"/>
                  <w:highlight w:val="green"/>
                  <w:u w:val="single" w:color="D13438"/>
                </w:rPr>
                <w:t>, Annex 1</w:t>
              </w:r>
            </w:ins>
            <w:ins w:id="21595" w:author="USA Editor 2021" w:date="2021-01-19T11:57:00Z">
              <w:r w:rsidRPr="00B92599">
                <w:rPr>
                  <w:sz w:val="20"/>
                  <w:highlight w:val="green"/>
                  <w:u w:val="single" w:color="D13438"/>
                </w:rPr>
                <w:t xml:space="preserve">, </w:t>
              </w:r>
              <w:r w:rsidRPr="00B728BF">
                <w:rPr>
                  <w:sz w:val="20"/>
                  <w:highlight w:val="green"/>
                </w:rPr>
                <w:t>a</w:t>
              </w:r>
              <w:r w:rsidRPr="00B405D6">
                <w:rPr>
                  <w:sz w:val="20"/>
                  <w:highlight w:val="green"/>
                </w:rPr>
                <w:t>nd § 3.12</w:t>
              </w:r>
            </w:ins>
            <w:ins w:id="21596" w:author="2092 CG" w:date="2020-10-27T17:30:00Z">
              <w:r w:rsidRPr="00B92599">
                <w:rPr>
                  <w:sz w:val="20"/>
                  <w:u w:val="single" w:color="D13438"/>
                </w:rPr>
                <w:t>.</w:t>
              </w:r>
            </w:ins>
          </w:p>
        </w:tc>
      </w:tr>
      <w:tr w:rsidR="00063E85" w:rsidRPr="007B0B43" w14:paraId="411FB163" w14:textId="77777777" w:rsidTr="00BF604E">
        <w:trPr>
          <w:ins w:id="21597" w:author="Ross Norsworthy" w:date="2020-03-20T01:39:00Z"/>
        </w:trPr>
        <w:tc>
          <w:tcPr>
            <w:tcW w:w="988" w:type="dxa"/>
          </w:tcPr>
          <w:p w14:paraId="4384DD9D" w14:textId="77777777" w:rsidR="00063E85" w:rsidRPr="007B0B43" w:rsidRDefault="00063E85" w:rsidP="005844BA">
            <w:pPr>
              <w:spacing w:before="20" w:after="60"/>
              <w:rPr>
                <w:ins w:id="21598" w:author="Ross Norsworthy" w:date="2020-03-20T01:39:00Z"/>
                <w:sz w:val="20"/>
                <w:lang w:eastAsia="de-DE"/>
              </w:rPr>
            </w:pPr>
            <w:ins w:id="21599" w:author="Ross Norsworthy" w:date="2020-03-20T01:39:00Z">
              <w:del w:id="21600" w:author="2092 CG" w:date="2020-10-27T17:31:00Z">
                <w:r w:rsidRPr="007B0B43" w:rsidDel="009E747D">
                  <w:rPr>
                    <w:sz w:val="20"/>
                    <w:lang w:eastAsia="de-DE"/>
                  </w:rPr>
                  <w:delText>6</w:delText>
                </w:r>
              </w:del>
            </w:ins>
            <w:ins w:id="21601" w:author="2092 CG" w:date="2020-10-27T17:31:00Z">
              <w:r w:rsidRPr="007B0B43">
                <w:rPr>
                  <w:sz w:val="20"/>
                  <w:lang w:eastAsia="de-DE"/>
                </w:rPr>
                <w:t>7</w:t>
              </w:r>
            </w:ins>
          </w:p>
        </w:tc>
        <w:tc>
          <w:tcPr>
            <w:tcW w:w="955" w:type="dxa"/>
          </w:tcPr>
          <w:p w14:paraId="5CA3D696" w14:textId="77777777" w:rsidR="00063E85" w:rsidRPr="007B0B43" w:rsidRDefault="00063E85" w:rsidP="005844BA">
            <w:pPr>
              <w:spacing w:before="20" w:after="60"/>
              <w:rPr>
                <w:ins w:id="21602" w:author="Ross Norsworthy" w:date="2020-03-20T01:39:00Z"/>
                <w:sz w:val="20"/>
                <w:lang w:eastAsia="de-DE"/>
              </w:rPr>
            </w:pPr>
            <w:ins w:id="21603" w:author="Ross Norsworthy" w:date="2020-03-20T01:39:00Z">
              <w:r w:rsidRPr="007B0B43">
                <w:rPr>
                  <w:sz w:val="20"/>
                  <w:lang w:eastAsia="de-DE"/>
                </w:rPr>
                <w:t>2</w:t>
              </w:r>
            </w:ins>
          </w:p>
        </w:tc>
        <w:tc>
          <w:tcPr>
            <w:tcW w:w="1853" w:type="dxa"/>
          </w:tcPr>
          <w:p w14:paraId="146C24FE" w14:textId="77777777" w:rsidR="00063E85" w:rsidRPr="007B0B43" w:rsidRDefault="00063E85" w:rsidP="005844BA">
            <w:pPr>
              <w:spacing w:before="20" w:after="60"/>
              <w:rPr>
                <w:ins w:id="21604" w:author="Ross Norsworthy" w:date="2020-03-20T01:39:00Z"/>
                <w:sz w:val="20"/>
                <w:lang w:eastAsia="de-DE"/>
              </w:rPr>
            </w:pPr>
            <w:ins w:id="21605" w:author="Ross Norsworthy" w:date="2020-03-20T01:39:00Z">
              <w:r w:rsidRPr="007B0B43">
                <w:rPr>
                  <w:sz w:val="20"/>
                  <w:lang w:eastAsia="de-DE"/>
                </w:rPr>
                <w:t>Fragment number</w:t>
              </w:r>
            </w:ins>
          </w:p>
        </w:tc>
        <w:tc>
          <w:tcPr>
            <w:tcW w:w="4808" w:type="dxa"/>
          </w:tcPr>
          <w:p w14:paraId="13D3D85A" w14:textId="77777777" w:rsidR="00063E85" w:rsidRPr="007B0B43" w:rsidRDefault="00063E85" w:rsidP="005844BA">
            <w:pPr>
              <w:spacing w:before="20" w:after="60"/>
              <w:rPr>
                <w:ins w:id="21606" w:author="Ross Norsworthy" w:date="2020-03-20T01:39:00Z"/>
                <w:sz w:val="20"/>
                <w:lang w:eastAsia="de-DE"/>
              </w:rPr>
            </w:pPr>
            <w:ins w:id="21607" w:author="Ross Norsworthy" w:date="2020-03-20T01:39:00Z">
              <w:r w:rsidRPr="007B0B43">
                <w:rPr>
                  <w:sz w:val="20"/>
                </w:rPr>
                <w:t>Fragment number of the payload in this message. First fragment must start at 0, increment with any additional fragment and wrap at 65535.</w:t>
              </w:r>
            </w:ins>
          </w:p>
        </w:tc>
      </w:tr>
      <w:tr w:rsidR="00063E85" w:rsidRPr="007B0B43" w14:paraId="5262879D" w14:textId="77777777" w:rsidTr="00BF604E">
        <w:trPr>
          <w:ins w:id="21608" w:author="Ross Norsworthy" w:date="2020-03-20T01:39:00Z"/>
        </w:trPr>
        <w:tc>
          <w:tcPr>
            <w:tcW w:w="988" w:type="dxa"/>
          </w:tcPr>
          <w:p w14:paraId="77E501BF" w14:textId="77777777" w:rsidR="00063E85" w:rsidRPr="007B0B43" w:rsidRDefault="00063E85" w:rsidP="005844BA">
            <w:pPr>
              <w:spacing w:before="20" w:after="60"/>
              <w:rPr>
                <w:ins w:id="21609" w:author="Ross Norsworthy" w:date="2020-03-20T01:39:00Z"/>
                <w:sz w:val="20"/>
                <w:lang w:eastAsia="de-DE"/>
              </w:rPr>
            </w:pPr>
            <w:ins w:id="21610" w:author="Ross Norsworthy" w:date="2020-03-20T01:39:00Z">
              <w:del w:id="21611" w:author="2092 CG" w:date="2020-10-27T17:31:00Z">
                <w:r w:rsidRPr="007B0B43" w:rsidDel="009E747D">
                  <w:rPr>
                    <w:sz w:val="20"/>
                    <w:lang w:eastAsia="de-DE"/>
                  </w:rPr>
                  <w:delText>7</w:delText>
                </w:r>
              </w:del>
            </w:ins>
            <w:ins w:id="21612" w:author="2092 CG" w:date="2020-10-27T17:31:00Z">
              <w:r w:rsidRPr="007B0B43">
                <w:rPr>
                  <w:sz w:val="20"/>
                  <w:lang w:eastAsia="de-DE"/>
                </w:rPr>
                <w:t>8</w:t>
              </w:r>
            </w:ins>
          </w:p>
        </w:tc>
        <w:tc>
          <w:tcPr>
            <w:tcW w:w="955" w:type="dxa"/>
          </w:tcPr>
          <w:p w14:paraId="191C6D67" w14:textId="77777777" w:rsidR="00063E85" w:rsidRPr="007B0B43" w:rsidRDefault="00063E85" w:rsidP="005844BA">
            <w:pPr>
              <w:spacing w:before="20" w:after="60"/>
              <w:rPr>
                <w:ins w:id="21613" w:author="Ross Norsworthy" w:date="2020-03-20T01:39:00Z"/>
                <w:sz w:val="20"/>
                <w:lang w:eastAsia="de-DE"/>
              </w:rPr>
            </w:pPr>
            <w:ins w:id="21614" w:author="Ross Norsworthy" w:date="2020-03-20T01:39:00Z">
              <w:r w:rsidRPr="007B0B43">
                <w:rPr>
                  <w:sz w:val="20"/>
                  <w:lang w:eastAsia="de-DE"/>
                </w:rPr>
                <w:t>Variable</w:t>
              </w:r>
            </w:ins>
          </w:p>
        </w:tc>
        <w:tc>
          <w:tcPr>
            <w:tcW w:w="1853" w:type="dxa"/>
          </w:tcPr>
          <w:p w14:paraId="729DC901" w14:textId="77777777" w:rsidR="00063E85" w:rsidRPr="007B0B43" w:rsidRDefault="00063E85" w:rsidP="005844BA">
            <w:pPr>
              <w:spacing w:before="20" w:after="60"/>
              <w:rPr>
                <w:ins w:id="21615" w:author="Ross Norsworthy" w:date="2020-03-20T01:39:00Z"/>
                <w:sz w:val="20"/>
                <w:lang w:eastAsia="de-DE"/>
              </w:rPr>
            </w:pPr>
            <w:ins w:id="21616" w:author="Ross Norsworthy" w:date="2020-03-20T01:39:00Z">
              <w:r w:rsidRPr="007B0B43">
                <w:rPr>
                  <w:sz w:val="20"/>
                  <w:lang w:eastAsia="de-DE"/>
                </w:rPr>
                <w:t>Payload</w:t>
              </w:r>
            </w:ins>
          </w:p>
        </w:tc>
        <w:tc>
          <w:tcPr>
            <w:tcW w:w="4808" w:type="dxa"/>
          </w:tcPr>
          <w:p w14:paraId="2A351B3C" w14:textId="77777777" w:rsidR="00063E85" w:rsidRPr="007B0B43" w:rsidRDefault="00063E85" w:rsidP="005844BA">
            <w:pPr>
              <w:spacing w:before="20" w:after="60"/>
              <w:rPr>
                <w:ins w:id="21617" w:author="Ross Norsworthy" w:date="2020-03-20T01:39:00Z"/>
                <w:sz w:val="20"/>
                <w:lang w:eastAsia="de-DE"/>
              </w:rPr>
            </w:pPr>
          </w:p>
        </w:tc>
      </w:tr>
    </w:tbl>
    <w:p w14:paraId="28F9826E" w14:textId="77777777" w:rsidR="00081951" w:rsidRPr="007B0B43" w:rsidRDefault="00081951" w:rsidP="00081951">
      <w:pPr>
        <w:pStyle w:val="Tablefin"/>
        <w:rPr>
          <w:ins w:id="21618" w:author="Ross Norsworthy" w:date="2020-03-20T01:39:00Z"/>
          <w:lang w:eastAsia="de-DE"/>
        </w:rPr>
      </w:pPr>
    </w:p>
    <w:p w14:paraId="070D7B20" w14:textId="77777777" w:rsidR="00A013FD" w:rsidRPr="009B2B02" w:rsidRDefault="00A013FD" w:rsidP="00A013FD">
      <w:pPr>
        <w:spacing w:after="120"/>
        <w:rPr>
          <w:ins w:id="21619" w:author="Ross Norsworthy" w:date="2020-03-20T01:39:00Z"/>
          <w:lang w:eastAsia="en-GB"/>
        </w:rPr>
      </w:pPr>
      <w:ins w:id="21620" w:author="Ross Norsworthy" w:date="2020-03-20T01:39:00Z">
        <w:r w:rsidRPr="009B2B02">
          <w:t>Note:</w:t>
        </w:r>
      </w:ins>
      <w:ins w:id="21621" w:author="Ross Norsworthy" w:date="2020-03-20T17:07:00Z">
        <w:r w:rsidRPr="009B2B02">
          <w:t xml:space="preserve"> </w:t>
        </w:r>
      </w:ins>
      <w:ins w:id="21622" w:author="2092 CG" w:date="2020-10-27T17:33:00Z">
        <w:r w:rsidR="008A7E88" w:rsidRPr="00B92599">
          <w:rPr>
            <w:u w:color="D13438"/>
          </w:rPr>
          <w:t xml:space="preserve">Used for uplink and downlink data. </w:t>
        </w:r>
      </w:ins>
      <w:ins w:id="21623" w:author="Ross Norsworthy" w:date="2020-03-20T01:39:00Z">
        <w:r w:rsidRPr="009B2B02">
          <w:rPr>
            <w:lang w:eastAsia="en-GB"/>
          </w:rPr>
          <w:t>The data transfer direction can be inferred from the used Link ID.</w:t>
        </w:r>
      </w:ins>
      <w:ins w:id="21624" w:author="2092 CG" w:date="2020-10-27T17:33:00Z">
        <w:r w:rsidR="006F55A9" w:rsidRPr="00B92599">
          <w:rPr>
            <w:u w:color="D13438"/>
          </w:rPr>
          <w:t xml:space="preserve"> For uplink data, the source station is the ship station; for downlink data, the destination station is the</w:t>
        </w:r>
        <w:r w:rsidR="006F55A9" w:rsidRPr="00B92599">
          <w:t xml:space="preserve"> </w:t>
        </w:r>
        <w:r w:rsidR="006F55A9" w:rsidRPr="00B92599">
          <w:rPr>
            <w:u w:color="D13438"/>
          </w:rPr>
          <w:t>ship station.</w:t>
        </w:r>
      </w:ins>
    </w:p>
    <w:p w14:paraId="2B3920D7" w14:textId="37B47220" w:rsidR="00A013FD" w:rsidRPr="0035444C" w:rsidRDefault="00D90BCF" w:rsidP="00875779">
      <w:pPr>
        <w:pStyle w:val="Heading3"/>
        <w:rPr>
          <w:ins w:id="21625" w:author="Ross Norsworthy" w:date="2020-03-20T01:39:00Z"/>
          <w:rFonts w:eastAsiaTheme="minorHAnsi"/>
          <w:lang w:val="fr-CH" w:eastAsia="de-DE"/>
        </w:rPr>
      </w:pPr>
      <w:bookmarkStart w:id="21626" w:name="_Toc35546040"/>
      <w:ins w:id="21627" w:author="Song, Xiaojing" w:date="2020-08-21T14:49:00Z">
        <w:del w:id="21628" w:author="USA Editor 2021" w:date="2021-01-06T09:21:00Z">
          <w:r w:rsidRPr="00B82787" w:rsidDel="00B82787">
            <w:rPr>
              <w:rFonts w:eastAsiaTheme="minorHAnsi"/>
              <w:caps/>
              <w:highlight w:val="green"/>
              <w:lang w:val="fr-CH" w:eastAsia="de-DE"/>
            </w:rPr>
            <w:delText>D</w:delText>
          </w:r>
          <w:r w:rsidRPr="0035444C" w:rsidDel="00B82787">
            <w:rPr>
              <w:rFonts w:eastAsiaTheme="minorHAnsi"/>
              <w:caps/>
              <w:lang w:val="fr-CH" w:eastAsia="de-DE"/>
            </w:rPr>
            <w:delText xml:space="preserve"> </w:delText>
          </w:r>
        </w:del>
      </w:ins>
      <w:ins w:id="21629" w:author="Song, Xiaojing" w:date="2020-08-24T16:07:00Z">
        <w:r w:rsidR="005D4C5E">
          <w:rPr>
            <w:rFonts w:eastAsiaTheme="minorHAnsi"/>
            <w:caps/>
            <w:lang w:val="fr-CH" w:eastAsia="de-DE"/>
          </w:rPr>
          <w:t>3</w:t>
        </w:r>
      </w:ins>
      <w:ins w:id="21630" w:author="Song, Xiaojing" w:date="2020-08-21T14:49:00Z">
        <w:r w:rsidRPr="0035444C">
          <w:rPr>
            <w:rFonts w:eastAsiaTheme="minorHAnsi"/>
            <w:caps/>
            <w:lang w:val="fr-CH" w:eastAsia="de-DE"/>
          </w:rPr>
          <w:t>.10.8</w:t>
        </w:r>
        <w:r w:rsidRPr="0035444C">
          <w:rPr>
            <w:rFonts w:eastAsiaTheme="minorHAnsi"/>
            <w:caps/>
            <w:lang w:val="fr-CH" w:eastAsia="de-DE"/>
          </w:rPr>
          <w:tab/>
        </w:r>
      </w:ins>
      <w:ins w:id="21631" w:author="Ross Norsworthy" w:date="2020-03-20T01:39:00Z">
        <w:r w:rsidR="00A013FD" w:rsidRPr="0035444C">
          <w:rPr>
            <w:rFonts w:eastAsiaTheme="minorHAnsi"/>
            <w:lang w:val="fr-CH" w:eastAsia="de-DE"/>
          </w:rPr>
          <w:t>Continuation Fragment</w:t>
        </w:r>
        <w:bookmarkEnd w:id="21626"/>
      </w:ins>
    </w:p>
    <w:p w14:paraId="49ADA402" w14:textId="77777777" w:rsidR="008E1B5D" w:rsidRPr="0035444C" w:rsidRDefault="00A013FD" w:rsidP="004954F5">
      <w:pPr>
        <w:pStyle w:val="TableNo"/>
        <w:rPr>
          <w:lang w:val="fr-CH"/>
        </w:rPr>
      </w:pPr>
      <w:bookmarkStart w:id="21632" w:name="_Toc35546174"/>
      <w:ins w:id="21633" w:author="Ross Norsworthy" w:date="2020-03-20T01:39:00Z">
        <w:r w:rsidRPr="0035444C">
          <w:rPr>
            <w:lang w:val="fr-CH"/>
          </w:rPr>
          <w:t>Table 76</w:t>
        </w:r>
      </w:ins>
    </w:p>
    <w:p w14:paraId="2579BAA4" w14:textId="77777777" w:rsidR="00A013FD" w:rsidRPr="0035444C" w:rsidRDefault="00A013FD" w:rsidP="003B4BCB">
      <w:pPr>
        <w:pStyle w:val="Tabletitle"/>
        <w:rPr>
          <w:ins w:id="21634" w:author="Ross Norsworthy" w:date="2020-03-20T01:39:00Z"/>
          <w:lang w:val="fr-CH"/>
        </w:rPr>
      </w:pPr>
      <w:ins w:id="21635" w:author="Ross Norsworthy" w:date="2020-03-20T01:39:00Z">
        <w:r w:rsidRPr="0035444C">
          <w:rPr>
            <w:lang w:val="fr-CH"/>
          </w:rPr>
          <w:t xml:space="preserve"> Continuation Fragment</w:t>
        </w:r>
        <w:bookmarkEnd w:id="21632"/>
      </w:ins>
    </w:p>
    <w:tbl>
      <w:tblPr>
        <w:tblStyle w:val="TableGrid"/>
        <w:tblW w:w="0" w:type="auto"/>
        <w:tblLook w:val="04A0" w:firstRow="1" w:lastRow="0" w:firstColumn="1" w:lastColumn="0" w:noHBand="0" w:noVBand="1"/>
      </w:tblPr>
      <w:tblGrid>
        <w:gridCol w:w="979"/>
        <w:gridCol w:w="955"/>
        <w:gridCol w:w="1689"/>
        <w:gridCol w:w="4711"/>
      </w:tblGrid>
      <w:tr w:rsidR="00063E85" w:rsidRPr="00A013FD" w14:paraId="30B5D0A3" w14:textId="77777777" w:rsidTr="00BF604E">
        <w:trPr>
          <w:ins w:id="21636" w:author="Ross Norsworthy" w:date="2020-03-20T01:39:00Z"/>
        </w:trPr>
        <w:tc>
          <w:tcPr>
            <w:tcW w:w="979" w:type="dxa"/>
            <w:shd w:val="clear" w:color="auto" w:fill="4F81BD" w:themeFill="accent1"/>
          </w:tcPr>
          <w:p w14:paraId="49F9FE38" w14:textId="77777777" w:rsidR="00063E85" w:rsidRPr="00A013FD" w:rsidRDefault="00063E85" w:rsidP="005844BA">
            <w:pPr>
              <w:spacing w:before="20" w:after="60"/>
              <w:rPr>
                <w:ins w:id="21637" w:author="Ross Norsworthy" w:date="2020-03-20T01:39:00Z"/>
                <w:rFonts w:ascii="Times New Roman Bold" w:hAnsi="Times New Roman Bold" w:cs="Times New Roman Bold"/>
                <w:b/>
                <w:sz w:val="20"/>
              </w:rPr>
            </w:pPr>
            <w:ins w:id="21638" w:author="Ross Norsworthy" w:date="2020-03-20T01:39:00Z">
              <w:r w:rsidRPr="00A013FD">
                <w:rPr>
                  <w:rFonts w:ascii="Times New Roman Bold" w:hAnsi="Times New Roman Bold" w:cs="Times New Roman Bold"/>
                  <w:b/>
                  <w:sz w:val="20"/>
                </w:rPr>
                <w:t>Field no</w:t>
              </w:r>
            </w:ins>
          </w:p>
        </w:tc>
        <w:tc>
          <w:tcPr>
            <w:tcW w:w="955" w:type="dxa"/>
            <w:shd w:val="clear" w:color="auto" w:fill="4F81BD" w:themeFill="accent1"/>
          </w:tcPr>
          <w:p w14:paraId="401E78A3" w14:textId="77777777" w:rsidR="00063E85" w:rsidRPr="00A013FD" w:rsidRDefault="00063E85" w:rsidP="005844BA">
            <w:pPr>
              <w:spacing w:before="20" w:after="60"/>
              <w:rPr>
                <w:ins w:id="21639" w:author="Ross Norsworthy" w:date="2020-03-20T01:39:00Z"/>
                <w:rFonts w:ascii="Times New Roman Bold" w:hAnsi="Times New Roman Bold" w:cs="Times New Roman Bold"/>
                <w:b/>
                <w:sz w:val="20"/>
              </w:rPr>
            </w:pPr>
            <w:ins w:id="21640" w:author="Ross Norsworthy" w:date="2020-03-20T01:39:00Z">
              <w:r w:rsidRPr="00A013FD">
                <w:rPr>
                  <w:rFonts w:ascii="Times New Roman Bold" w:hAnsi="Times New Roman Bold" w:cs="Times New Roman Bold"/>
                  <w:b/>
                  <w:sz w:val="20"/>
                </w:rPr>
                <w:t>Size (Bytes)</w:t>
              </w:r>
            </w:ins>
          </w:p>
        </w:tc>
        <w:tc>
          <w:tcPr>
            <w:tcW w:w="1689" w:type="dxa"/>
            <w:shd w:val="clear" w:color="auto" w:fill="4F81BD" w:themeFill="accent1"/>
          </w:tcPr>
          <w:p w14:paraId="6C06CD71" w14:textId="77777777" w:rsidR="00063E85" w:rsidRPr="00A013FD" w:rsidRDefault="00063E85" w:rsidP="005844BA">
            <w:pPr>
              <w:spacing w:before="20" w:after="60"/>
              <w:rPr>
                <w:ins w:id="21641" w:author="Ross Norsworthy" w:date="2020-03-20T01:39:00Z"/>
                <w:rFonts w:ascii="Times New Roman Bold" w:hAnsi="Times New Roman Bold" w:cs="Times New Roman Bold"/>
                <w:b/>
                <w:sz w:val="20"/>
              </w:rPr>
            </w:pPr>
            <w:ins w:id="21642" w:author="Ross Norsworthy" w:date="2020-03-20T01:39:00Z">
              <w:r w:rsidRPr="00A013FD">
                <w:rPr>
                  <w:rFonts w:ascii="Times New Roman Bold" w:hAnsi="Times New Roman Bold" w:cs="Times New Roman Bold"/>
                  <w:b/>
                  <w:sz w:val="20"/>
                </w:rPr>
                <w:t>Function</w:t>
              </w:r>
            </w:ins>
          </w:p>
        </w:tc>
        <w:tc>
          <w:tcPr>
            <w:tcW w:w="4711" w:type="dxa"/>
            <w:shd w:val="clear" w:color="auto" w:fill="4F81BD" w:themeFill="accent1"/>
          </w:tcPr>
          <w:p w14:paraId="5C046C26" w14:textId="77777777" w:rsidR="00063E85" w:rsidRPr="00A013FD" w:rsidRDefault="00063E85" w:rsidP="005844BA">
            <w:pPr>
              <w:spacing w:before="20" w:after="60"/>
              <w:rPr>
                <w:ins w:id="21643" w:author="Ross Norsworthy" w:date="2020-03-20T01:39:00Z"/>
                <w:rFonts w:ascii="Times New Roman Bold" w:hAnsi="Times New Roman Bold" w:cs="Times New Roman Bold"/>
                <w:b/>
                <w:sz w:val="20"/>
              </w:rPr>
            </w:pPr>
            <w:ins w:id="21644" w:author="Ross Norsworthy" w:date="2020-03-20T01:39:00Z">
              <w:r w:rsidRPr="00A013FD">
                <w:rPr>
                  <w:rFonts w:ascii="Times New Roman Bold" w:hAnsi="Times New Roman Bold" w:cs="Times New Roman Bold"/>
                  <w:b/>
                  <w:sz w:val="20"/>
                </w:rPr>
                <w:t>Content</w:t>
              </w:r>
            </w:ins>
          </w:p>
        </w:tc>
      </w:tr>
      <w:tr w:rsidR="00063E85" w:rsidRPr="00A013FD" w14:paraId="063CA9E6" w14:textId="77777777" w:rsidTr="00BF604E">
        <w:trPr>
          <w:ins w:id="21645" w:author="Ross Norsworthy" w:date="2020-03-20T01:39:00Z"/>
        </w:trPr>
        <w:tc>
          <w:tcPr>
            <w:tcW w:w="979" w:type="dxa"/>
          </w:tcPr>
          <w:p w14:paraId="4A11C718" w14:textId="77777777" w:rsidR="00063E85" w:rsidRPr="00604A80" w:rsidRDefault="00063E85" w:rsidP="009E4EC7">
            <w:pPr>
              <w:pStyle w:val="Tabletext"/>
              <w:rPr>
                <w:ins w:id="21646" w:author="Ross Norsworthy" w:date="2020-03-20T01:39:00Z"/>
                <w:lang w:eastAsia="de-DE"/>
              </w:rPr>
            </w:pPr>
            <w:ins w:id="21647" w:author="Ross Norsworthy" w:date="2020-03-20T01:39:00Z">
              <w:r w:rsidRPr="00604A80">
                <w:rPr>
                  <w:lang w:eastAsia="de-DE"/>
                </w:rPr>
                <w:t>1</w:t>
              </w:r>
            </w:ins>
          </w:p>
        </w:tc>
        <w:tc>
          <w:tcPr>
            <w:tcW w:w="955" w:type="dxa"/>
          </w:tcPr>
          <w:p w14:paraId="2277A228" w14:textId="77777777" w:rsidR="00063E85" w:rsidRPr="00604A80" w:rsidRDefault="00063E85" w:rsidP="009E4EC7">
            <w:pPr>
              <w:pStyle w:val="Tabletext"/>
              <w:rPr>
                <w:ins w:id="21648" w:author="Ross Norsworthy" w:date="2020-03-20T01:39:00Z"/>
                <w:lang w:eastAsia="de-DE"/>
              </w:rPr>
            </w:pPr>
            <w:ins w:id="21649" w:author="Ross Norsworthy" w:date="2020-03-20T01:39:00Z">
              <w:r w:rsidRPr="00604A80">
                <w:rPr>
                  <w:lang w:eastAsia="de-DE"/>
                </w:rPr>
                <w:t>1</w:t>
              </w:r>
            </w:ins>
          </w:p>
        </w:tc>
        <w:tc>
          <w:tcPr>
            <w:tcW w:w="1689" w:type="dxa"/>
          </w:tcPr>
          <w:p w14:paraId="6294A3AF" w14:textId="77777777" w:rsidR="00063E85" w:rsidRPr="00604A80" w:rsidRDefault="00063E85" w:rsidP="009E4EC7">
            <w:pPr>
              <w:pStyle w:val="Tabletext"/>
              <w:rPr>
                <w:ins w:id="21650" w:author="Ross Norsworthy" w:date="2020-03-20T01:39:00Z"/>
                <w:lang w:eastAsia="de-DE"/>
              </w:rPr>
            </w:pPr>
            <w:ins w:id="21651" w:author="Ross Norsworthy" w:date="2020-03-20T01:39:00Z">
              <w:r w:rsidRPr="00604A80">
                <w:rPr>
                  <w:lang w:eastAsia="de-DE"/>
                </w:rPr>
                <w:t>Type</w:t>
              </w:r>
            </w:ins>
          </w:p>
        </w:tc>
        <w:tc>
          <w:tcPr>
            <w:tcW w:w="4711" w:type="dxa"/>
          </w:tcPr>
          <w:p w14:paraId="7B585187" w14:textId="5A794015" w:rsidR="00063E85" w:rsidRPr="00604A80" w:rsidRDefault="00063E85" w:rsidP="009E4EC7">
            <w:pPr>
              <w:pStyle w:val="Tabletext"/>
              <w:rPr>
                <w:ins w:id="21652" w:author="Ross Norsworthy" w:date="2020-03-20T01:39:00Z"/>
                <w:lang w:eastAsia="de-DE"/>
              </w:rPr>
            </w:pPr>
            <w:ins w:id="21653" w:author="USA Editor 2021" w:date="2021-01-20T13:20:00Z">
              <w:r w:rsidRPr="00B92599">
                <w:rPr>
                  <w:highlight w:val="green"/>
                  <w:lang w:eastAsia="de-DE"/>
                </w:rPr>
                <w:t>Type = 31</w:t>
              </w:r>
            </w:ins>
          </w:p>
        </w:tc>
      </w:tr>
      <w:tr w:rsidR="00063E85" w:rsidRPr="00A013FD" w14:paraId="095C6CB5" w14:textId="77777777" w:rsidTr="00BF604E">
        <w:trPr>
          <w:ins w:id="21654" w:author="Ross Norsworthy" w:date="2020-03-20T01:39:00Z"/>
        </w:trPr>
        <w:tc>
          <w:tcPr>
            <w:tcW w:w="979" w:type="dxa"/>
          </w:tcPr>
          <w:p w14:paraId="604E87C9" w14:textId="77777777" w:rsidR="00063E85" w:rsidRPr="00604A80" w:rsidRDefault="00063E85" w:rsidP="009E4EC7">
            <w:pPr>
              <w:pStyle w:val="Tabletext"/>
              <w:rPr>
                <w:ins w:id="21655" w:author="Ross Norsworthy" w:date="2020-03-20T01:39:00Z"/>
                <w:lang w:eastAsia="de-DE"/>
              </w:rPr>
            </w:pPr>
            <w:ins w:id="21656" w:author="Ross Norsworthy" w:date="2020-03-20T01:39:00Z">
              <w:r w:rsidRPr="00604A80">
                <w:rPr>
                  <w:lang w:eastAsia="de-DE"/>
                </w:rPr>
                <w:t>2</w:t>
              </w:r>
            </w:ins>
          </w:p>
        </w:tc>
        <w:tc>
          <w:tcPr>
            <w:tcW w:w="955" w:type="dxa"/>
          </w:tcPr>
          <w:p w14:paraId="2F900B2F" w14:textId="77777777" w:rsidR="00063E85" w:rsidRPr="00604A80" w:rsidRDefault="00063E85" w:rsidP="009E4EC7">
            <w:pPr>
              <w:pStyle w:val="Tabletext"/>
              <w:rPr>
                <w:ins w:id="21657" w:author="Ross Norsworthy" w:date="2020-03-20T01:39:00Z"/>
                <w:lang w:eastAsia="de-DE"/>
              </w:rPr>
            </w:pPr>
            <w:ins w:id="21658" w:author="Ross Norsworthy" w:date="2020-03-20T01:39:00Z">
              <w:r w:rsidRPr="00604A80">
                <w:rPr>
                  <w:lang w:eastAsia="de-DE"/>
                </w:rPr>
                <w:t>2</w:t>
              </w:r>
            </w:ins>
          </w:p>
        </w:tc>
        <w:tc>
          <w:tcPr>
            <w:tcW w:w="1689" w:type="dxa"/>
          </w:tcPr>
          <w:p w14:paraId="4409D574" w14:textId="77777777" w:rsidR="00063E85" w:rsidRPr="00604A80" w:rsidRDefault="00063E85" w:rsidP="009E4EC7">
            <w:pPr>
              <w:pStyle w:val="Tabletext"/>
              <w:rPr>
                <w:ins w:id="21659" w:author="Ross Norsworthy" w:date="2020-03-20T01:39:00Z"/>
                <w:lang w:eastAsia="de-DE"/>
              </w:rPr>
            </w:pPr>
            <w:ins w:id="21660" w:author="Ross Norsworthy" w:date="2020-03-20T01:39:00Z">
              <w:r w:rsidRPr="00604A80">
                <w:rPr>
                  <w:lang w:eastAsia="de-DE"/>
                </w:rPr>
                <w:t>Payload size</w:t>
              </w:r>
            </w:ins>
          </w:p>
        </w:tc>
        <w:tc>
          <w:tcPr>
            <w:tcW w:w="4711" w:type="dxa"/>
          </w:tcPr>
          <w:p w14:paraId="484E92A4" w14:textId="77777777" w:rsidR="00063E85" w:rsidRPr="00604A80" w:rsidRDefault="00063E85" w:rsidP="009E4EC7">
            <w:pPr>
              <w:pStyle w:val="Tabletext"/>
              <w:rPr>
                <w:ins w:id="21661" w:author="Ross Norsworthy" w:date="2020-03-20T01:39:00Z"/>
                <w:lang w:eastAsia="de-DE"/>
              </w:rPr>
            </w:pPr>
            <w:ins w:id="21662" w:author="Ross Norsworthy" w:date="2020-03-20T01:39:00Z">
              <w:r w:rsidRPr="00604A80">
                <w:rPr>
                  <w:lang w:eastAsia="de-DE"/>
                </w:rPr>
                <w:t xml:space="preserve">Size of fields 3 to </w:t>
              </w:r>
              <w:del w:id="21663" w:author="2092 CG" w:date="2020-10-27T17:34:00Z">
                <w:r w:rsidRPr="00604A80" w:rsidDel="00A91E1F">
                  <w:rPr>
                    <w:lang w:eastAsia="de-DE"/>
                  </w:rPr>
                  <w:delText>7</w:delText>
                </w:r>
              </w:del>
            </w:ins>
            <w:ins w:id="21664" w:author="2092 CG" w:date="2020-10-27T17:34:00Z">
              <w:r w:rsidRPr="00604A80">
                <w:rPr>
                  <w:lang w:eastAsia="de-DE"/>
                </w:rPr>
                <w:t>8</w:t>
              </w:r>
            </w:ins>
            <w:ins w:id="21665" w:author="Ross Norsworthy" w:date="2020-03-20T01:39:00Z">
              <w:r w:rsidRPr="00604A80">
                <w:rPr>
                  <w:lang w:eastAsia="de-DE"/>
                </w:rPr>
                <w:t>.</w:t>
              </w:r>
            </w:ins>
          </w:p>
        </w:tc>
      </w:tr>
      <w:tr w:rsidR="00063E85" w:rsidRPr="00A013FD" w14:paraId="44E14BAF" w14:textId="77777777" w:rsidTr="00BF604E">
        <w:trPr>
          <w:ins w:id="21666" w:author="Ross Norsworthy" w:date="2020-03-20T01:39:00Z"/>
        </w:trPr>
        <w:tc>
          <w:tcPr>
            <w:tcW w:w="979" w:type="dxa"/>
          </w:tcPr>
          <w:p w14:paraId="39C3080A" w14:textId="77777777" w:rsidR="00063E85" w:rsidRPr="00604A80" w:rsidRDefault="00063E85" w:rsidP="009E4EC7">
            <w:pPr>
              <w:pStyle w:val="Tabletext"/>
              <w:rPr>
                <w:ins w:id="21667" w:author="Ross Norsworthy" w:date="2020-03-20T01:39:00Z"/>
                <w:lang w:eastAsia="de-DE"/>
              </w:rPr>
            </w:pPr>
            <w:ins w:id="21668" w:author="Ross Norsworthy" w:date="2020-03-20T01:39:00Z">
              <w:r w:rsidRPr="00604A80">
                <w:rPr>
                  <w:lang w:eastAsia="de-DE"/>
                </w:rPr>
                <w:t>3</w:t>
              </w:r>
            </w:ins>
          </w:p>
        </w:tc>
        <w:tc>
          <w:tcPr>
            <w:tcW w:w="955" w:type="dxa"/>
          </w:tcPr>
          <w:p w14:paraId="5BD75BB1" w14:textId="77777777" w:rsidR="00063E85" w:rsidRPr="00604A80" w:rsidRDefault="00063E85" w:rsidP="009E4EC7">
            <w:pPr>
              <w:pStyle w:val="Tabletext"/>
              <w:rPr>
                <w:ins w:id="21669" w:author="Ross Norsworthy" w:date="2020-03-20T01:39:00Z"/>
                <w:lang w:eastAsia="de-DE"/>
              </w:rPr>
            </w:pPr>
            <w:ins w:id="21670" w:author="Ross Norsworthy" w:date="2020-03-20T01:39:00Z">
              <w:r w:rsidRPr="00604A80">
                <w:rPr>
                  <w:lang w:eastAsia="de-DE"/>
                </w:rPr>
                <w:t>4</w:t>
              </w:r>
            </w:ins>
          </w:p>
        </w:tc>
        <w:tc>
          <w:tcPr>
            <w:tcW w:w="1689" w:type="dxa"/>
          </w:tcPr>
          <w:p w14:paraId="6FE58C49" w14:textId="29E0D9B3" w:rsidR="00063E85" w:rsidRPr="00604A80" w:rsidRDefault="00063E85" w:rsidP="009E4EC7">
            <w:pPr>
              <w:pStyle w:val="Tabletext"/>
              <w:rPr>
                <w:ins w:id="21671" w:author="Ross Norsworthy" w:date="2020-03-20T01:39:00Z"/>
                <w:lang w:eastAsia="de-DE"/>
              </w:rPr>
            </w:pPr>
            <w:ins w:id="21672" w:author="Ross Norsworthy" w:date="2020-03-20T01:39:00Z">
              <w:del w:id="21673" w:author="USA Editor 2021" w:date="2021-01-19T11:58:00Z">
                <w:r w:rsidRPr="00B92599" w:rsidDel="00B728BF">
                  <w:rPr>
                    <w:highlight w:val="green"/>
                    <w:lang w:eastAsia="de-DE"/>
                  </w:rPr>
                  <w:delText>Ship</w:delText>
                </w:r>
              </w:del>
            </w:ins>
            <w:ins w:id="21674" w:author="USA Editor 2021" w:date="2021-01-19T11:58:00Z">
              <w:r w:rsidRPr="00B92599">
                <w:rPr>
                  <w:highlight w:val="green"/>
                  <w:lang w:eastAsia="de-DE"/>
                </w:rPr>
                <w:t>Source</w:t>
              </w:r>
            </w:ins>
            <w:ins w:id="21675" w:author="Ross Norsworthy" w:date="2020-03-20T01:39:00Z">
              <w:r w:rsidRPr="00604A80">
                <w:rPr>
                  <w:lang w:eastAsia="de-DE"/>
                </w:rPr>
                <w:t xml:space="preserve"> Station ID</w:t>
              </w:r>
            </w:ins>
          </w:p>
        </w:tc>
        <w:tc>
          <w:tcPr>
            <w:tcW w:w="4711" w:type="dxa"/>
          </w:tcPr>
          <w:p w14:paraId="5443B771" w14:textId="66E98D15" w:rsidR="00063E85" w:rsidRPr="00604A80" w:rsidRDefault="00063E85" w:rsidP="009E4EC7">
            <w:pPr>
              <w:pStyle w:val="Tabletext"/>
              <w:rPr>
                <w:ins w:id="21676" w:author="Ross Norsworthy" w:date="2020-03-20T01:39:00Z"/>
                <w:lang w:eastAsia="de-DE"/>
              </w:rPr>
            </w:pPr>
            <w:ins w:id="21677" w:author="Ross Norsworthy" w:date="2020-03-20T01:39:00Z">
              <w:r w:rsidRPr="00604A80">
                <w:t xml:space="preserve">The Unique Identifier of the ship station, as described in </w:t>
              </w:r>
              <w:del w:id="21678" w:author="USA Editor 2021" w:date="2021-01-05T13:53:00Z">
                <w:r w:rsidRPr="00E7728F" w:rsidDel="00E7728F">
                  <w:rPr>
                    <w:highlight w:val="green"/>
                    <w:rPrChange w:id="21679" w:author="USA Editor 2021" w:date="2021-01-05T13:53:00Z">
                      <w:rPr/>
                    </w:rPrChange>
                  </w:rPr>
                  <w:delText>section</w:delText>
                </w:r>
              </w:del>
            </w:ins>
            <w:ins w:id="21680" w:author="USA Editor 2021" w:date="2021-01-05T13:53:00Z">
              <w:r w:rsidRPr="00E7728F">
                <w:rPr>
                  <w:highlight w:val="green"/>
                  <w:rPrChange w:id="21681" w:author="USA Editor 2021" w:date="2021-01-05T13:53:00Z">
                    <w:rPr/>
                  </w:rPrChange>
                </w:rPr>
                <w:t>§</w:t>
              </w:r>
            </w:ins>
            <w:ins w:id="21682" w:author="Ross Norsworthy" w:date="2020-03-20T01:39:00Z">
              <w:r w:rsidRPr="00E7728F">
                <w:rPr>
                  <w:highlight w:val="green"/>
                  <w:rPrChange w:id="21683" w:author="USA Editor 2021" w:date="2021-01-05T13:53:00Z">
                    <w:rPr/>
                  </w:rPrChange>
                </w:rPr>
                <w:t xml:space="preserve"> </w:t>
              </w:r>
            </w:ins>
            <w:ins w:id="21684" w:author="Johnny Schultz" w:date="2020-04-17T12:57:00Z">
              <w:del w:id="21685" w:author="USA Editor 2021" w:date="2021-01-05T13:53:00Z">
                <w:r w:rsidRPr="00E7728F" w:rsidDel="00E7728F">
                  <w:rPr>
                    <w:highlight w:val="green"/>
                    <w:rPrChange w:id="21686" w:author="USA Editor 2021" w:date="2021-01-05T13:53:00Z">
                      <w:rPr/>
                    </w:rPrChange>
                  </w:rPr>
                  <w:delText>3</w:delText>
                </w:r>
              </w:del>
            </w:ins>
            <w:ins w:id="21687" w:author="USA Editor 2021" w:date="2021-01-05T13:53:00Z">
              <w:r w:rsidRPr="00E7728F">
                <w:rPr>
                  <w:highlight w:val="green"/>
                  <w:rPrChange w:id="21688" w:author="USA Editor 2021" w:date="2021-01-05T13:53:00Z">
                    <w:rPr/>
                  </w:rPrChange>
                </w:rPr>
                <w:t>2</w:t>
              </w:r>
            </w:ins>
            <w:ins w:id="21689" w:author="Johnny Schultz" w:date="2020-04-17T12:57:00Z">
              <w:r w:rsidRPr="00E7728F">
                <w:rPr>
                  <w:highlight w:val="green"/>
                  <w:rPrChange w:id="21690" w:author="USA Editor 2021" w:date="2021-01-05T13:53:00Z">
                    <w:rPr/>
                  </w:rPrChange>
                </w:rPr>
                <w:t>.4</w:t>
              </w:r>
            </w:ins>
            <w:ins w:id="21691" w:author="Ross Norsworthy" w:date="2020-03-20T01:39:00Z">
              <w:del w:id="21692" w:author="Johnny Schultz" w:date="2020-04-17T12:57:00Z">
                <w:r w:rsidRPr="00E7728F">
                  <w:rPr>
                    <w:highlight w:val="green"/>
                    <w:rPrChange w:id="21693" w:author="USA Editor 2021" w:date="2021-01-05T13:53:00Z">
                      <w:rPr/>
                    </w:rPrChange>
                  </w:rPr>
                  <w:delText>1</w:delText>
                </w:r>
              </w:del>
            </w:ins>
            <w:ins w:id="21694" w:author="USA Editor 2021" w:date="2021-01-05T13:53:00Z">
              <w:r w:rsidRPr="00E7728F">
                <w:rPr>
                  <w:highlight w:val="green"/>
                  <w:rPrChange w:id="21695" w:author="USA Editor 2021" w:date="2021-01-05T13:53:00Z">
                    <w:rPr/>
                  </w:rPrChange>
                </w:rPr>
                <w:t>, Annex 1</w:t>
              </w:r>
            </w:ins>
            <w:ins w:id="21696" w:author="USA Editor 2021" w:date="2021-01-19T11:58:00Z">
              <w:r w:rsidRPr="00B405D6">
                <w:rPr>
                  <w:highlight w:val="green"/>
                  <w:u w:val="single" w:color="D13438"/>
                </w:rPr>
                <w:t xml:space="preserve">, </w:t>
              </w:r>
              <w:r w:rsidRPr="00B405D6">
                <w:rPr>
                  <w:highlight w:val="green"/>
                </w:rPr>
                <w:t>and § 3.12</w:t>
              </w:r>
            </w:ins>
            <w:ins w:id="21697" w:author="Ross Norsworthy" w:date="2020-03-20T01:39:00Z">
              <w:r w:rsidRPr="00604A80">
                <w:t>.</w:t>
              </w:r>
            </w:ins>
          </w:p>
        </w:tc>
      </w:tr>
      <w:tr w:rsidR="00063E85" w:rsidRPr="00A013FD" w14:paraId="62DDF9B9" w14:textId="77777777" w:rsidTr="00BF604E">
        <w:trPr>
          <w:ins w:id="21698" w:author="Ross Norsworthy" w:date="2020-03-20T01:39:00Z"/>
        </w:trPr>
        <w:tc>
          <w:tcPr>
            <w:tcW w:w="979" w:type="dxa"/>
          </w:tcPr>
          <w:p w14:paraId="1221460E" w14:textId="77777777" w:rsidR="00063E85" w:rsidRPr="00604A80" w:rsidRDefault="00063E85" w:rsidP="009E4EC7">
            <w:pPr>
              <w:pStyle w:val="Tabletext"/>
              <w:rPr>
                <w:ins w:id="21699" w:author="Ross Norsworthy" w:date="2020-03-20T01:39:00Z"/>
                <w:lang w:eastAsia="de-DE"/>
              </w:rPr>
            </w:pPr>
            <w:ins w:id="21700" w:author="Ross Norsworthy" w:date="2020-03-20T01:39:00Z">
              <w:r w:rsidRPr="00604A80">
                <w:rPr>
                  <w:lang w:eastAsia="de-DE"/>
                </w:rPr>
                <w:t>4</w:t>
              </w:r>
            </w:ins>
          </w:p>
        </w:tc>
        <w:tc>
          <w:tcPr>
            <w:tcW w:w="955" w:type="dxa"/>
          </w:tcPr>
          <w:p w14:paraId="278A4425" w14:textId="77777777" w:rsidR="00063E85" w:rsidRPr="00604A80" w:rsidRDefault="00063E85" w:rsidP="009E4EC7">
            <w:pPr>
              <w:pStyle w:val="Tabletext"/>
              <w:rPr>
                <w:ins w:id="21701" w:author="Ross Norsworthy" w:date="2020-03-20T01:39:00Z"/>
                <w:lang w:eastAsia="de-DE"/>
              </w:rPr>
            </w:pPr>
            <w:ins w:id="21702" w:author="Ross Norsworthy" w:date="2020-03-20T01:39:00Z">
              <w:r w:rsidRPr="00604A80">
                <w:rPr>
                  <w:lang w:eastAsia="de-DE"/>
                </w:rPr>
                <w:t>1</w:t>
              </w:r>
            </w:ins>
          </w:p>
        </w:tc>
        <w:tc>
          <w:tcPr>
            <w:tcW w:w="1689" w:type="dxa"/>
          </w:tcPr>
          <w:p w14:paraId="7E64F636" w14:textId="77777777" w:rsidR="00063E85" w:rsidRPr="00604A80" w:rsidRDefault="00063E85" w:rsidP="009E4EC7">
            <w:pPr>
              <w:pStyle w:val="Tabletext"/>
              <w:rPr>
                <w:ins w:id="21703" w:author="Ross Norsworthy" w:date="2020-03-20T01:39:00Z"/>
                <w:lang w:eastAsia="de-DE"/>
              </w:rPr>
            </w:pPr>
            <w:ins w:id="21704" w:author="Ross Norsworthy" w:date="2020-03-20T01:39:00Z">
              <w:r w:rsidRPr="00604A80">
                <w:rPr>
                  <w:lang w:eastAsia="de-DE"/>
                </w:rPr>
                <w:t>Satellite ID</w:t>
              </w:r>
            </w:ins>
          </w:p>
        </w:tc>
        <w:tc>
          <w:tcPr>
            <w:tcW w:w="4711" w:type="dxa"/>
          </w:tcPr>
          <w:p w14:paraId="02466D5B" w14:textId="77777777" w:rsidR="00063E85" w:rsidRPr="00604A80" w:rsidRDefault="00063E85" w:rsidP="009E4EC7">
            <w:pPr>
              <w:pStyle w:val="Tabletext"/>
              <w:rPr>
                <w:ins w:id="21705" w:author="Ross Norsworthy" w:date="2020-03-20T01:39:00Z"/>
              </w:rPr>
            </w:pPr>
            <w:ins w:id="21706" w:author="Ross Norsworthy" w:date="2020-03-20T01:39:00Z">
              <w:r w:rsidRPr="00604A80">
                <w:t>Satellite ID.</w:t>
              </w:r>
            </w:ins>
          </w:p>
        </w:tc>
      </w:tr>
      <w:tr w:rsidR="00063E85" w:rsidRPr="00A013FD" w14:paraId="1A3417FD" w14:textId="77777777" w:rsidTr="00BF604E">
        <w:trPr>
          <w:ins w:id="21707" w:author="Ross Norsworthy" w:date="2020-03-20T01:39:00Z"/>
        </w:trPr>
        <w:tc>
          <w:tcPr>
            <w:tcW w:w="979" w:type="dxa"/>
          </w:tcPr>
          <w:p w14:paraId="78C21ADA" w14:textId="77777777" w:rsidR="00063E85" w:rsidRPr="00604A80" w:rsidRDefault="00063E85" w:rsidP="009E4EC7">
            <w:pPr>
              <w:pStyle w:val="Tabletext"/>
              <w:rPr>
                <w:ins w:id="21708" w:author="Ross Norsworthy" w:date="2020-03-20T01:39:00Z"/>
                <w:lang w:eastAsia="de-DE"/>
              </w:rPr>
            </w:pPr>
            <w:ins w:id="21709" w:author="Ross Norsworthy" w:date="2020-03-20T01:39:00Z">
              <w:r w:rsidRPr="00604A80">
                <w:rPr>
                  <w:lang w:eastAsia="de-DE"/>
                </w:rPr>
                <w:t>5</w:t>
              </w:r>
            </w:ins>
          </w:p>
        </w:tc>
        <w:tc>
          <w:tcPr>
            <w:tcW w:w="955" w:type="dxa"/>
          </w:tcPr>
          <w:p w14:paraId="458E0526" w14:textId="77777777" w:rsidR="00063E85" w:rsidRPr="00604A80" w:rsidRDefault="00063E85" w:rsidP="009E4EC7">
            <w:pPr>
              <w:pStyle w:val="Tabletext"/>
              <w:rPr>
                <w:ins w:id="21710" w:author="Ross Norsworthy" w:date="2020-03-20T01:39:00Z"/>
                <w:lang w:eastAsia="de-DE"/>
              </w:rPr>
            </w:pPr>
            <w:ins w:id="21711" w:author="Ross Norsworthy" w:date="2020-03-20T01:39:00Z">
              <w:r w:rsidRPr="00604A80">
                <w:rPr>
                  <w:lang w:eastAsia="de-DE"/>
                </w:rPr>
                <w:t>1</w:t>
              </w:r>
            </w:ins>
          </w:p>
        </w:tc>
        <w:tc>
          <w:tcPr>
            <w:tcW w:w="1689" w:type="dxa"/>
          </w:tcPr>
          <w:p w14:paraId="74686329" w14:textId="77777777" w:rsidR="00063E85" w:rsidRPr="00604A80" w:rsidRDefault="00063E85" w:rsidP="009E4EC7">
            <w:pPr>
              <w:pStyle w:val="Tabletext"/>
              <w:rPr>
                <w:ins w:id="21712" w:author="Ross Norsworthy" w:date="2020-03-20T01:39:00Z"/>
                <w:lang w:eastAsia="de-DE"/>
              </w:rPr>
            </w:pPr>
            <w:ins w:id="21713" w:author="Ross Norsworthy" w:date="2020-03-20T01:39:00Z">
              <w:r w:rsidRPr="00604A80">
                <w:rPr>
                  <w:lang w:eastAsia="de-DE"/>
                </w:rPr>
                <w:t>Session ID</w:t>
              </w:r>
            </w:ins>
          </w:p>
        </w:tc>
        <w:tc>
          <w:tcPr>
            <w:tcW w:w="4711" w:type="dxa"/>
          </w:tcPr>
          <w:p w14:paraId="63B10C5C" w14:textId="77777777" w:rsidR="00063E85" w:rsidRPr="00604A80" w:rsidRDefault="00063E85" w:rsidP="009E4EC7">
            <w:pPr>
              <w:pStyle w:val="Tabletext"/>
              <w:rPr>
                <w:ins w:id="21714" w:author="Ross Norsworthy" w:date="2020-03-20T01:39:00Z"/>
              </w:rPr>
            </w:pPr>
            <w:ins w:id="21715" w:author="Ross Norsworthy" w:date="2020-03-20T01:39:00Z">
              <w:r w:rsidRPr="00604A80">
                <w:t>1-255</w:t>
              </w:r>
            </w:ins>
          </w:p>
        </w:tc>
      </w:tr>
      <w:tr w:rsidR="00063E85" w:rsidRPr="0010107D" w14:paraId="24DC18C3" w14:textId="77777777" w:rsidTr="00BF604E">
        <w:trPr>
          <w:ins w:id="21716" w:author="2092 CG" w:date="2020-10-27T17:36:00Z"/>
        </w:trPr>
        <w:tc>
          <w:tcPr>
            <w:tcW w:w="979" w:type="dxa"/>
          </w:tcPr>
          <w:p w14:paraId="5B891455" w14:textId="77777777" w:rsidR="00063E85" w:rsidRPr="009B2B02" w:rsidRDefault="00063E85" w:rsidP="007A4B2E">
            <w:pPr>
              <w:pStyle w:val="Tabletext"/>
              <w:rPr>
                <w:ins w:id="21717" w:author="2092 CG" w:date="2020-10-27T17:36:00Z"/>
                <w:lang w:eastAsia="de-DE"/>
              </w:rPr>
            </w:pPr>
            <w:ins w:id="21718" w:author="2092 CG" w:date="2020-10-27T17:36:00Z">
              <w:r w:rsidRPr="00B92599">
                <w:rPr>
                  <w:w w:val="99"/>
                  <w:u w:val="single" w:color="D13438"/>
                </w:rPr>
                <w:t>6</w:t>
              </w:r>
            </w:ins>
          </w:p>
        </w:tc>
        <w:tc>
          <w:tcPr>
            <w:tcW w:w="955" w:type="dxa"/>
          </w:tcPr>
          <w:p w14:paraId="4135F2D2" w14:textId="77777777" w:rsidR="00063E85" w:rsidRPr="009B2B02" w:rsidRDefault="00063E85" w:rsidP="007A4B2E">
            <w:pPr>
              <w:pStyle w:val="Tabletext"/>
              <w:rPr>
                <w:ins w:id="21719" w:author="2092 CG" w:date="2020-10-27T17:36:00Z"/>
                <w:lang w:eastAsia="de-DE"/>
              </w:rPr>
            </w:pPr>
            <w:ins w:id="21720" w:author="2092 CG" w:date="2020-10-27T17:36:00Z">
              <w:r w:rsidRPr="00B92599">
                <w:rPr>
                  <w:w w:val="99"/>
                  <w:u w:val="single" w:color="D13438"/>
                </w:rPr>
                <w:t>4</w:t>
              </w:r>
            </w:ins>
          </w:p>
        </w:tc>
        <w:tc>
          <w:tcPr>
            <w:tcW w:w="1689" w:type="dxa"/>
          </w:tcPr>
          <w:p w14:paraId="4DB1492A" w14:textId="77777777" w:rsidR="00063E85" w:rsidRPr="009B2B02" w:rsidRDefault="00063E85" w:rsidP="007A4B2E">
            <w:pPr>
              <w:pStyle w:val="Tabletext"/>
              <w:rPr>
                <w:ins w:id="21721" w:author="2092 CG" w:date="2020-10-27T17:36:00Z"/>
                <w:lang w:eastAsia="de-DE"/>
              </w:rPr>
            </w:pPr>
            <w:ins w:id="21722" w:author="2092 CG" w:date="2020-10-27T17:36:00Z">
              <w:r w:rsidRPr="00B92599">
                <w:rPr>
                  <w:w w:val="95"/>
                  <w:u w:val="single" w:color="D13438"/>
                </w:rPr>
                <w:t>Destination</w:t>
              </w:r>
              <w:r w:rsidRPr="00B92599">
                <w:rPr>
                  <w:w w:val="95"/>
                </w:rPr>
                <w:t xml:space="preserve"> </w:t>
              </w:r>
              <w:r w:rsidRPr="00B92599">
                <w:rPr>
                  <w:u w:val="single" w:color="D13438"/>
                </w:rPr>
                <w:t>Station ID</w:t>
              </w:r>
            </w:ins>
          </w:p>
        </w:tc>
        <w:tc>
          <w:tcPr>
            <w:tcW w:w="4711" w:type="dxa"/>
          </w:tcPr>
          <w:p w14:paraId="2550B929" w14:textId="28D656F7" w:rsidR="00063E85" w:rsidRPr="009B2B02" w:rsidRDefault="00063E85" w:rsidP="007A4B2E">
            <w:pPr>
              <w:pStyle w:val="Tabletext"/>
              <w:rPr>
                <w:ins w:id="21723" w:author="2092 CG" w:date="2020-10-27T17:36:00Z"/>
              </w:rPr>
            </w:pPr>
            <w:ins w:id="21724" w:author="2092 CG" w:date="2020-10-27T17:36:00Z">
              <w:r w:rsidRPr="00B92599">
                <w:rPr>
                  <w:u w:val="single" w:color="D13438"/>
                </w:rPr>
                <w:t>The Unique Identifier of the destination station, as</w:t>
              </w:r>
              <w:r w:rsidRPr="00B92599">
                <w:t xml:space="preserve"> </w:t>
              </w:r>
              <w:r w:rsidRPr="00B92599">
                <w:rPr>
                  <w:u w:val="single" w:color="D13438"/>
                </w:rPr>
                <w:t xml:space="preserve">described in </w:t>
              </w:r>
              <w:del w:id="21725" w:author="USA Editor 2021" w:date="2021-01-05T13:53:00Z">
                <w:r w:rsidRPr="009B2B02" w:rsidDel="00E7728F">
                  <w:rPr>
                    <w:highlight w:val="green"/>
                    <w:u w:val="single" w:color="D13438"/>
                    <w:rPrChange w:id="21726" w:author="USA Editor 2021" w:date="2021-01-15T11:55:00Z">
                      <w:rPr>
                        <w:color w:val="D13438"/>
                        <w:u w:val="single" w:color="D13438"/>
                      </w:rPr>
                    </w:rPrChange>
                  </w:rPr>
                  <w:delText>section</w:delText>
                </w:r>
              </w:del>
            </w:ins>
            <w:ins w:id="21727" w:author="USA Editor 2021" w:date="2021-01-05T13:53:00Z">
              <w:r w:rsidRPr="00B92599">
                <w:rPr>
                  <w:highlight w:val="green"/>
                </w:rPr>
                <w:t>§</w:t>
              </w:r>
            </w:ins>
            <w:ins w:id="21728" w:author="2092 CG" w:date="2020-10-27T17:36:00Z">
              <w:r w:rsidRPr="00B92599">
                <w:rPr>
                  <w:highlight w:val="green"/>
                  <w:u w:val="single" w:color="D13438"/>
                </w:rPr>
                <w:t xml:space="preserve"> </w:t>
              </w:r>
              <w:del w:id="21729" w:author="USA Editor 2021" w:date="2021-01-05T13:53:00Z">
                <w:r w:rsidRPr="00B92599" w:rsidDel="00E7728F">
                  <w:rPr>
                    <w:highlight w:val="green"/>
                    <w:u w:val="single" w:color="D13438"/>
                  </w:rPr>
                  <w:delText>3</w:delText>
                </w:r>
              </w:del>
            </w:ins>
            <w:ins w:id="21730" w:author="USA Editor 2021" w:date="2021-01-05T13:54:00Z">
              <w:r w:rsidRPr="00B92599">
                <w:rPr>
                  <w:highlight w:val="green"/>
                  <w:u w:val="single" w:color="D13438"/>
                </w:rPr>
                <w:t>2</w:t>
              </w:r>
            </w:ins>
            <w:ins w:id="21731" w:author="2092 CG" w:date="2020-10-27T17:36:00Z">
              <w:r w:rsidRPr="00B92599">
                <w:rPr>
                  <w:highlight w:val="green"/>
                  <w:u w:val="single" w:color="D13438"/>
                </w:rPr>
                <w:t>.4</w:t>
              </w:r>
            </w:ins>
            <w:ins w:id="21732" w:author="USA Editor 2021" w:date="2021-01-05T13:54:00Z">
              <w:r w:rsidRPr="00B92599">
                <w:rPr>
                  <w:highlight w:val="green"/>
                  <w:u w:val="single" w:color="D13438"/>
                </w:rPr>
                <w:t>, Annex 1</w:t>
              </w:r>
            </w:ins>
            <w:ins w:id="21733" w:author="USA Editor 2021" w:date="2021-01-19T11:59:00Z">
              <w:r w:rsidRPr="00B405D6">
                <w:rPr>
                  <w:highlight w:val="green"/>
                  <w:u w:val="single" w:color="D13438"/>
                </w:rPr>
                <w:t xml:space="preserve">, </w:t>
              </w:r>
              <w:r w:rsidRPr="00B405D6">
                <w:rPr>
                  <w:highlight w:val="green"/>
                </w:rPr>
                <w:t>and § 3.12</w:t>
              </w:r>
            </w:ins>
            <w:ins w:id="21734" w:author="2092 CG" w:date="2020-10-27T17:36:00Z">
              <w:r w:rsidRPr="00B92599">
                <w:rPr>
                  <w:u w:val="single" w:color="D13438"/>
                </w:rPr>
                <w:t>.</w:t>
              </w:r>
            </w:ins>
          </w:p>
        </w:tc>
      </w:tr>
      <w:tr w:rsidR="00063E85" w:rsidRPr="00A013FD" w14:paraId="4ADA9E26" w14:textId="77777777" w:rsidTr="00BF604E">
        <w:trPr>
          <w:ins w:id="21735" w:author="Ross Norsworthy" w:date="2020-03-20T01:39:00Z"/>
        </w:trPr>
        <w:tc>
          <w:tcPr>
            <w:tcW w:w="979" w:type="dxa"/>
          </w:tcPr>
          <w:p w14:paraId="2AAEB387" w14:textId="77777777" w:rsidR="00063E85" w:rsidRPr="00604A80" w:rsidRDefault="00063E85" w:rsidP="009E4EC7">
            <w:pPr>
              <w:pStyle w:val="Tabletext"/>
              <w:rPr>
                <w:ins w:id="21736" w:author="Ross Norsworthy" w:date="2020-03-20T01:39:00Z"/>
                <w:lang w:eastAsia="de-DE"/>
              </w:rPr>
            </w:pPr>
            <w:ins w:id="21737" w:author="Ross Norsworthy" w:date="2020-03-20T01:39:00Z">
              <w:del w:id="21738" w:author="2092 CG" w:date="2020-10-27T17:37:00Z">
                <w:r w:rsidRPr="00604A80" w:rsidDel="0010107D">
                  <w:rPr>
                    <w:lang w:eastAsia="de-DE"/>
                  </w:rPr>
                  <w:delText>6</w:delText>
                </w:r>
              </w:del>
            </w:ins>
            <w:ins w:id="21739" w:author="2092 CG" w:date="2020-10-27T17:37:00Z">
              <w:r w:rsidRPr="00604A80">
                <w:rPr>
                  <w:lang w:eastAsia="de-DE"/>
                </w:rPr>
                <w:t>7</w:t>
              </w:r>
            </w:ins>
          </w:p>
        </w:tc>
        <w:tc>
          <w:tcPr>
            <w:tcW w:w="955" w:type="dxa"/>
          </w:tcPr>
          <w:p w14:paraId="67885546" w14:textId="77777777" w:rsidR="00063E85" w:rsidRPr="00604A80" w:rsidRDefault="00063E85" w:rsidP="009E4EC7">
            <w:pPr>
              <w:pStyle w:val="Tabletext"/>
              <w:rPr>
                <w:ins w:id="21740" w:author="Ross Norsworthy" w:date="2020-03-20T01:39:00Z"/>
                <w:lang w:eastAsia="de-DE"/>
              </w:rPr>
            </w:pPr>
            <w:ins w:id="21741" w:author="Ross Norsworthy" w:date="2020-03-20T01:39:00Z">
              <w:r w:rsidRPr="00604A80">
                <w:rPr>
                  <w:lang w:eastAsia="de-DE"/>
                </w:rPr>
                <w:t>2</w:t>
              </w:r>
            </w:ins>
          </w:p>
        </w:tc>
        <w:tc>
          <w:tcPr>
            <w:tcW w:w="1689" w:type="dxa"/>
          </w:tcPr>
          <w:p w14:paraId="743C5257" w14:textId="77777777" w:rsidR="00063E85" w:rsidRPr="00604A80" w:rsidRDefault="00063E85" w:rsidP="009E4EC7">
            <w:pPr>
              <w:pStyle w:val="Tabletext"/>
              <w:rPr>
                <w:ins w:id="21742" w:author="Ross Norsworthy" w:date="2020-03-20T01:39:00Z"/>
                <w:lang w:eastAsia="de-DE"/>
              </w:rPr>
            </w:pPr>
            <w:ins w:id="21743" w:author="Ross Norsworthy" w:date="2020-03-20T01:39:00Z">
              <w:r w:rsidRPr="00604A80">
                <w:rPr>
                  <w:lang w:eastAsia="de-DE"/>
                </w:rPr>
                <w:t>Fragment number</w:t>
              </w:r>
            </w:ins>
          </w:p>
        </w:tc>
        <w:tc>
          <w:tcPr>
            <w:tcW w:w="4711" w:type="dxa"/>
          </w:tcPr>
          <w:p w14:paraId="492FD3BC" w14:textId="77777777" w:rsidR="00063E85" w:rsidRPr="00604A80" w:rsidRDefault="00063E85" w:rsidP="009E4EC7">
            <w:pPr>
              <w:pStyle w:val="Tabletext"/>
              <w:rPr>
                <w:ins w:id="21744" w:author="Ross Norsworthy" w:date="2020-03-20T01:39:00Z"/>
                <w:lang w:eastAsia="de-DE"/>
              </w:rPr>
            </w:pPr>
            <w:ins w:id="21745" w:author="Ross Norsworthy" w:date="2020-03-20T01:39:00Z">
              <w:r w:rsidRPr="00604A80">
                <w:t>Fragment number of the payload in this message. First fragment must start at 0, increment with any additional fragment and wrap at 65535.</w:t>
              </w:r>
            </w:ins>
          </w:p>
        </w:tc>
      </w:tr>
      <w:tr w:rsidR="00063E85" w:rsidRPr="00A013FD" w14:paraId="56D341C5" w14:textId="77777777" w:rsidTr="00BF604E">
        <w:trPr>
          <w:ins w:id="21746" w:author="Ross Norsworthy" w:date="2020-03-20T01:39:00Z"/>
        </w:trPr>
        <w:tc>
          <w:tcPr>
            <w:tcW w:w="979" w:type="dxa"/>
          </w:tcPr>
          <w:p w14:paraId="3FF20341" w14:textId="77777777" w:rsidR="00063E85" w:rsidRPr="00604A80" w:rsidRDefault="00063E85" w:rsidP="009E4EC7">
            <w:pPr>
              <w:pStyle w:val="Tabletext"/>
              <w:rPr>
                <w:ins w:id="21747" w:author="Ross Norsworthy" w:date="2020-03-20T01:39:00Z"/>
                <w:lang w:eastAsia="de-DE"/>
              </w:rPr>
            </w:pPr>
            <w:ins w:id="21748" w:author="Ross Norsworthy" w:date="2020-03-20T01:39:00Z">
              <w:del w:id="21749" w:author="2092 CG" w:date="2020-10-27T17:37:00Z">
                <w:r w:rsidRPr="00604A80" w:rsidDel="0010107D">
                  <w:rPr>
                    <w:lang w:eastAsia="de-DE"/>
                  </w:rPr>
                  <w:delText>7</w:delText>
                </w:r>
              </w:del>
            </w:ins>
            <w:ins w:id="21750" w:author="2092 CG" w:date="2020-10-27T17:37:00Z">
              <w:r w:rsidRPr="00604A80">
                <w:rPr>
                  <w:lang w:eastAsia="de-DE"/>
                </w:rPr>
                <w:t>8</w:t>
              </w:r>
            </w:ins>
          </w:p>
        </w:tc>
        <w:tc>
          <w:tcPr>
            <w:tcW w:w="955" w:type="dxa"/>
          </w:tcPr>
          <w:p w14:paraId="67F04CBA" w14:textId="77777777" w:rsidR="00063E85" w:rsidRPr="00604A80" w:rsidRDefault="00063E85" w:rsidP="009E4EC7">
            <w:pPr>
              <w:pStyle w:val="Tabletext"/>
              <w:rPr>
                <w:ins w:id="21751" w:author="Ross Norsworthy" w:date="2020-03-20T01:39:00Z"/>
                <w:lang w:eastAsia="de-DE"/>
              </w:rPr>
            </w:pPr>
            <w:ins w:id="21752" w:author="Ross Norsworthy" w:date="2020-03-20T01:39:00Z">
              <w:r w:rsidRPr="00604A80">
                <w:rPr>
                  <w:lang w:eastAsia="de-DE"/>
                </w:rPr>
                <w:t>Variable</w:t>
              </w:r>
            </w:ins>
          </w:p>
        </w:tc>
        <w:tc>
          <w:tcPr>
            <w:tcW w:w="1689" w:type="dxa"/>
          </w:tcPr>
          <w:p w14:paraId="08BC7B7A" w14:textId="77777777" w:rsidR="00063E85" w:rsidRPr="00604A80" w:rsidRDefault="00063E85" w:rsidP="009E4EC7">
            <w:pPr>
              <w:pStyle w:val="Tabletext"/>
              <w:rPr>
                <w:ins w:id="21753" w:author="Ross Norsworthy" w:date="2020-03-20T01:39:00Z"/>
                <w:lang w:eastAsia="de-DE"/>
              </w:rPr>
            </w:pPr>
            <w:ins w:id="21754" w:author="Ross Norsworthy" w:date="2020-03-20T01:39:00Z">
              <w:r w:rsidRPr="00604A80">
                <w:rPr>
                  <w:lang w:eastAsia="de-DE"/>
                </w:rPr>
                <w:t>Payload</w:t>
              </w:r>
            </w:ins>
          </w:p>
        </w:tc>
        <w:tc>
          <w:tcPr>
            <w:tcW w:w="4711" w:type="dxa"/>
          </w:tcPr>
          <w:p w14:paraId="41D9AD1E" w14:textId="77777777" w:rsidR="00063E85" w:rsidRPr="00604A80" w:rsidRDefault="00063E85" w:rsidP="009E4EC7">
            <w:pPr>
              <w:pStyle w:val="Tabletext"/>
              <w:rPr>
                <w:ins w:id="21755" w:author="Ross Norsworthy" w:date="2020-03-20T01:39:00Z"/>
                <w:lang w:eastAsia="de-DE"/>
              </w:rPr>
            </w:pPr>
          </w:p>
        </w:tc>
      </w:tr>
    </w:tbl>
    <w:p w14:paraId="018F15A9" w14:textId="77777777" w:rsidR="00A013FD" w:rsidRPr="00A013FD" w:rsidRDefault="00A013FD" w:rsidP="007247A1">
      <w:pPr>
        <w:pStyle w:val="Tablefin"/>
        <w:rPr>
          <w:ins w:id="21756" w:author="Ross Norsworthy" w:date="2020-03-20T01:39:00Z"/>
          <w:lang w:eastAsia="de-DE"/>
        </w:rPr>
      </w:pPr>
    </w:p>
    <w:p w14:paraId="23BAE7B0" w14:textId="134189DE" w:rsidR="00A013FD" w:rsidRPr="00A013FD" w:rsidRDefault="00D90BCF" w:rsidP="00875779">
      <w:pPr>
        <w:pStyle w:val="Heading3"/>
        <w:rPr>
          <w:ins w:id="21757" w:author="Ross Norsworthy" w:date="2020-03-20T01:39:00Z"/>
          <w:rFonts w:eastAsiaTheme="minorHAnsi"/>
          <w:lang w:eastAsia="de-DE"/>
        </w:rPr>
      </w:pPr>
      <w:bookmarkStart w:id="21758" w:name="_Toc35546041"/>
      <w:ins w:id="21759" w:author="Song, Xiaojing" w:date="2020-08-21T14:49:00Z">
        <w:del w:id="21760" w:author="USA Editor 2021" w:date="2021-01-06T09:21: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1761" w:author="Song, Xiaojing" w:date="2020-08-24T16:07:00Z">
        <w:r w:rsidR="005D4C5E">
          <w:rPr>
            <w:rFonts w:eastAsiaTheme="minorHAnsi"/>
            <w:caps/>
            <w:lang w:eastAsia="de-DE"/>
          </w:rPr>
          <w:t>3</w:t>
        </w:r>
      </w:ins>
      <w:ins w:id="21762" w:author="Song, Xiaojing" w:date="2020-08-21T14:49:00Z">
        <w:r>
          <w:rPr>
            <w:rFonts w:eastAsiaTheme="minorHAnsi"/>
            <w:caps/>
            <w:lang w:eastAsia="de-DE"/>
          </w:rPr>
          <w:t>.10.9</w:t>
        </w:r>
        <w:r>
          <w:rPr>
            <w:rFonts w:eastAsiaTheme="minorHAnsi"/>
            <w:caps/>
            <w:lang w:eastAsia="de-DE"/>
          </w:rPr>
          <w:tab/>
        </w:r>
      </w:ins>
      <w:ins w:id="21763" w:author="Ross Norsworthy" w:date="2020-03-20T01:39:00Z">
        <w:r w:rsidR="00A013FD" w:rsidRPr="00A013FD">
          <w:rPr>
            <w:rFonts w:eastAsiaTheme="minorHAnsi"/>
            <w:lang w:eastAsia="de-DE"/>
          </w:rPr>
          <w:t>End Fragment</w:t>
        </w:r>
        <w:bookmarkEnd w:id="21758"/>
      </w:ins>
    </w:p>
    <w:p w14:paraId="5457096D" w14:textId="77777777" w:rsidR="008E1B5D" w:rsidRDefault="00A013FD" w:rsidP="004954F5">
      <w:pPr>
        <w:pStyle w:val="TableNo"/>
        <w:rPr>
          <w:lang w:val="en-US"/>
        </w:rPr>
      </w:pPr>
      <w:bookmarkStart w:id="21764" w:name="_Toc35546175"/>
      <w:ins w:id="21765" w:author="Ross Norsworthy" w:date="2020-03-20T01:39:00Z">
        <w:r w:rsidRPr="00A013FD">
          <w:rPr>
            <w:lang w:val="en-US"/>
          </w:rPr>
          <w:t xml:space="preserve">Table 77 </w:t>
        </w:r>
      </w:ins>
    </w:p>
    <w:p w14:paraId="2A11872C" w14:textId="77777777" w:rsidR="00A013FD" w:rsidRPr="00A013FD" w:rsidRDefault="00A013FD" w:rsidP="003B4BCB">
      <w:pPr>
        <w:pStyle w:val="Tabletitle"/>
        <w:rPr>
          <w:ins w:id="21766" w:author="Ross Norsworthy" w:date="2020-03-20T01:39:00Z"/>
          <w:lang w:val="en-US"/>
        </w:rPr>
      </w:pPr>
      <w:ins w:id="21767" w:author="Ross Norsworthy" w:date="2020-03-20T01:39:00Z">
        <w:r w:rsidRPr="00A013FD">
          <w:rPr>
            <w:lang w:val="en-US"/>
          </w:rPr>
          <w:t>End Fragment</w:t>
        </w:r>
        <w:bookmarkEnd w:id="21764"/>
      </w:ins>
    </w:p>
    <w:tbl>
      <w:tblPr>
        <w:tblStyle w:val="TableGrid"/>
        <w:tblW w:w="0" w:type="auto"/>
        <w:tblLook w:val="04A0" w:firstRow="1" w:lastRow="0" w:firstColumn="1" w:lastColumn="0" w:noHBand="0" w:noVBand="1"/>
      </w:tblPr>
      <w:tblGrid>
        <w:gridCol w:w="979"/>
        <w:gridCol w:w="955"/>
        <w:gridCol w:w="1689"/>
        <w:gridCol w:w="4711"/>
      </w:tblGrid>
      <w:tr w:rsidR="00063E85" w:rsidRPr="00A013FD" w14:paraId="6B9A2A36" w14:textId="77777777" w:rsidTr="00BF604E">
        <w:trPr>
          <w:ins w:id="21768" w:author="Ross Norsworthy" w:date="2020-03-20T01:39:00Z"/>
        </w:trPr>
        <w:tc>
          <w:tcPr>
            <w:tcW w:w="979" w:type="dxa"/>
            <w:shd w:val="clear" w:color="auto" w:fill="4F81BD" w:themeFill="accent1"/>
          </w:tcPr>
          <w:p w14:paraId="7D7B5E06" w14:textId="77777777" w:rsidR="00063E85" w:rsidRPr="00002FD3" w:rsidRDefault="00063E85" w:rsidP="00002FD3">
            <w:pPr>
              <w:spacing w:before="20" w:after="60"/>
              <w:rPr>
                <w:ins w:id="21769" w:author="Ross Norsworthy" w:date="2020-03-20T01:39:00Z"/>
                <w:rFonts w:ascii="Times New Roman Bold" w:hAnsi="Times New Roman Bold" w:cs="Times New Roman Bold"/>
                <w:b/>
                <w:sz w:val="20"/>
              </w:rPr>
            </w:pPr>
            <w:ins w:id="21770" w:author="Ross Norsworthy" w:date="2020-03-20T01:39:00Z">
              <w:r w:rsidRPr="00002FD3">
                <w:rPr>
                  <w:rFonts w:ascii="Times New Roman Bold" w:hAnsi="Times New Roman Bold" w:cs="Times New Roman Bold"/>
                  <w:b/>
                  <w:sz w:val="20"/>
                </w:rPr>
                <w:t>Field no</w:t>
              </w:r>
            </w:ins>
          </w:p>
        </w:tc>
        <w:tc>
          <w:tcPr>
            <w:tcW w:w="955" w:type="dxa"/>
            <w:shd w:val="clear" w:color="auto" w:fill="4F81BD" w:themeFill="accent1"/>
          </w:tcPr>
          <w:p w14:paraId="3C52548E" w14:textId="77777777" w:rsidR="00063E85" w:rsidRPr="00002FD3" w:rsidRDefault="00063E85" w:rsidP="00002FD3">
            <w:pPr>
              <w:spacing w:before="20" w:after="60"/>
              <w:rPr>
                <w:ins w:id="21771" w:author="Ross Norsworthy" w:date="2020-03-20T01:39:00Z"/>
                <w:rFonts w:ascii="Times New Roman Bold" w:hAnsi="Times New Roman Bold" w:cs="Times New Roman Bold"/>
                <w:b/>
                <w:sz w:val="20"/>
              </w:rPr>
            </w:pPr>
            <w:ins w:id="21772" w:author="Ross Norsworthy" w:date="2020-03-20T01:39:00Z">
              <w:r w:rsidRPr="00002FD3">
                <w:rPr>
                  <w:rFonts w:ascii="Times New Roman Bold" w:hAnsi="Times New Roman Bold" w:cs="Times New Roman Bold"/>
                  <w:b/>
                  <w:sz w:val="20"/>
                </w:rPr>
                <w:t>Size (Bytes)</w:t>
              </w:r>
            </w:ins>
          </w:p>
        </w:tc>
        <w:tc>
          <w:tcPr>
            <w:tcW w:w="1689" w:type="dxa"/>
            <w:shd w:val="clear" w:color="auto" w:fill="4F81BD" w:themeFill="accent1"/>
          </w:tcPr>
          <w:p w14:paraId="3D82A042" w14:textId="77777777" w:rsidR="00063E85" w:rsidRPr="00002FD3" w:rsidRDefault="00063E85" w:rsidP="00002FD3">
            <w:pPr>
              <w:spacing w:before="20" w:after="60"/>
              <w:rPr>
                <w:ins w:id="21773" w:author="Ross Norsworthy" w:date="2020-03-20T01:39:00Z"/>
                <w:rFonts w:ascii="Times New Roman Bold" w:hAnsi="Times New Roman Bold" w:cs="Times New Roman Bold"/>
                <w:b/>
                <w:sz w:val="20"/>
              </w:rPr>
            </w:pPr>
            <w:ins w:id="21774" w:author="Ross Norsworthy" w:date="2020-03-20T01:39:00Z">
              <w:r w:rsidRPr="00002FD3">
                <w:rPr>
                  <w:rFonts w:ascii="Times New Roman Bold" w:hAnsi="Times New Roman Bold" w:cs="Times New Roman Bold"/>
                  <w:b/>
                  <w:sz w:val="20"/>
                </w:rPr>
                <w:t>Function</w:t>
              </w:r>
            </w:ins>
          </w:p>
        </w:tc>
        <w:tc>
          <w:tcPr>
            <w:tcW w:w="4711" w:type="dxa"/>
            <w:shd w:val="clear" w:color="auto" w:fill="4F81BD" w:themeFill="accent1"/>
          </w:tcPr>
          <w:p w14:paraId="574ACCA8" w14:textId="77777777" w:rsidR="00063E85" w:rsidRPr="00002FD3" w:rsidRDefault="00063E85" w:rsidP="00002FD3">
            <w:pPr>
              <w:spacing w:before="20" w:after="60"/>
              <w:rPr>
                <w:ins w:id="21775" w:author="Ross Norsworthy" w:date="2020-03-20T01:39:00Z"/>
                <w:rFonts w:ascii="Times New Roman Bold" w:hAnsi="Times New Roman Bold" w:cs="Times New Roman Bold"/>
                <w:b/>
                <w:sz w:val="20"/>
              </w:rPr>
            </w:pPr>
            <w:ins w:id="21776" w:author="Ross Norsworthy" w:date="2020-03-20T01:39:00Z">
              <w:r w:rsidRPr="00002FD3">
                <w:rPr>
                  <w:rFonts w:ascii="Times New Roman Bold" w:hAnsi="Times New Roman Bold" w:cs="Times New Roman Bold"/>
                  <w:b/>
                  <w:sz w:val="20"/>
                </w:rPr>
                <w:t>Content</w:t>
              </w:r>
            </w:ins>
          </w:p>
        </w:tc>
      </w:tr>
      <w:tr w:rsidR="00063E85" w:rsidRPr="00A013FD" w14:paraId="5A022F29" w14:textId="77777777" w:rsidTr="00BF604E">
        <w:trPr>
          <w:ins w:id="21777" w:author="Ross Norsworthy" w:date="2020-03-20T01:39:00Z"/>
        </w:trPr>
        <w:tc>
          <w:tcPr>
            <w:tcW w:w="979" w:type="dxa"/>
          </w:tcPr>
          <w:p w14:paraId="14524A03" w14:textId="77777777" w:rsidR="00063E85" w:rsidRPr="00002FD3" w:rsidRDefault="00063E85" w:rsidP="00002FD3">
            <w:pPr>
              <w:spacing w:before="20" w:after="60"/>
              <w:rPr>
                <w:ins w:id="21778" w:author="Ross Norsworthy" w:date="2020-03-20T01:39:00Z"/>
                <w:sz w:val="20"/>
                <w:lang w:eastAsia="de-DE"/>
              </w:rPr>
            </w:pPr>
            <w:ins w:id="21779" w:author="Ross Norsworthy" w:date="2020-03-20T01:39:00Z">
              <w:r w:rsidRPr="00002FD3">
                <w:rPr>
                  <w:sz w:val="20"/>
                  <w:lang w:eastAsia="de-DE"/>
                </w:rPr>
                <w:t>1</w:t>
              </w:r>
            </w:ins>
          </w:p>
        </w:tc>
        <w:tc>
          <w:tcPr>
            <w:tcW w:w="955" w:type="dxa"/>
          </w:tcPr>
          <w:p w14:paraId="5071D5D3" w14:textId="77777777" w:rsidR="00063E85" w:rsidRPr="00002FD3" w:rsidRDefault="00063E85" w:rsidP="00002FD3">
            <w:pPr>
              <w:spacing w:before="20" w:after="60"/>
              <w:rPr>
                <w:ins w:id="21780" w:author="Ross Norsworthy" w:date="2020-03-20T01:39:00Z"/>
                <w:sz w:val="20"/>
                <w:lang w:eastAsia="de-DE"/>
              </w:rPr>
            </w:pPr>
            <w:ins w:id="21781" w:author="Ross Norsworthy" w:date="2020-03-20T01:39:00Z">
              <w:r w:rsidRPr="00002FD3">
                <w:rPr>
                  <w:sz w:val="20"/>
                  <w:lang w:eastAsia="de-DE"/>
                </w:rPr>
                <w:t>1</w:t>
              </w:r>
            </w:ins>
          </w:p>
        </w:tc>
        <w:tc>
          <w:tcPr>
            <w:tcW w:w="1689" w:type="dxa"/>
          </w:tcPr>
          <w:p w14:paraId="3A24F1EB" w14:textId="77777777" w:rsidR="00063E85" w:rsidRPr="00002FD3" w:rsidRDefault="00063E85" w:rsidP="00002FD3">
            <w:pPr>
              <w:spacing w:before="20" w:after="60"/>
              <w:rPr>
                <w:ins w:id="21782" w:author="Ross Norsworthy" w:date="2020-03-20T01:39:00Z"/>
                <w:sz w:val="20"/>
                <w:lang w:eastAsia="de-DE"/>
              </w:rPr>
            </w:pPr>
            <w:ins w:id="21783" w:author="Ross Norsworthy" w:date="2020-03-20T01:39:00Z">
              <w:r w:rsidRPr="00002FD3">
                <w:rPr>
                  <w:sz w:val="20"/>
                  <w:lang w:eastAsia="de-DE"/>
                </w:rPr>
                <w:t>Type</w:t>
              </w:r>
            </w:ins>
          </w:p>
        </w:tc>
        <w:tc>
          <w:tcPr>
            <w:tcW w:w="4711" w:type="dxa"/>
          </w:tcPr>
          <w:p w14:paraId="36619E49" w14:textId="6B404165" w:rsidR="00063E85" w:rsidRPr="00002FD3" w:rsidRDefault="00063E85" w:rsidP="00002FD3">
            <w:pPr>
              <w:spacing w:before="20" w:after="60"/>
              <w:rPr>
                <w:ins w:id="21784" w:author="Ross Norsworthy" w:date="2020-03-20T01:39:00Z"/>
                <w:sz w:val="20"/>
                <w:lang w:eastAsia="de-DE"/>
              </w:rPr>
            </w:pPr>
            <w:ins w:id="21785" w:author="USA Editor 2021" w:date="2021-01-20T13:20:00Z">
              <w:r w:rsidRPr="00B92599">
                <w:rPr>
                  <w:sz w:val="20"/>
                  <w:highlight w:val="green"/>
                  <w:lang w:eastAsia="de-DE"/>
                </w:rPr>
                <w:t>Type = 32</w:t>
              </w:r>
            </w:ins>
          </w:p>
        </w:tc>
      </w:tr>
      <w:tr w:rsidR="00063E85" w:rsidRPr="00A013FD" w14:paraId="7BD47EE8" w14:textId="77777777" w:rsidTr="00BF604E">
        <w:trPr>
          <w:ins w:id="21786" w:author="Ross Norsworthy" w:date="2020-03-20T01:39:00Z"/>
        </w:trPr>
        <w:tc>
          <w:tcPr>
            <w:tcW w:w="979" w:type="dxa"/>
          </w:tcPr>
          <w:p w14:paraId="20D80D2A" w14:textId="77777777" w:rsidR="00063E85" w:rsidRPr="00604A80" w:rsidRDefault="00063E85" w:rsidP="00002FD3">
            <w:pPr>
              <w:spacing w:before="20" w:after="60"/>
              <w:rPr>
                <w:ins w:id="21787" w:author="Ross Norsworthy" w:date="2020-03-20T01:39:00Z"/>
                <w:sz w:val="20"/>
                <w:lang w:eastAsia="de-DE"/>
              </w:rPr>
            </w:pPr>
            <w:ins w:id="21788" w:author="Ross Norsworthy" w:date="2020-03-20T01:39:00Z">
              <w:r w:rsidRPr="00604A80">
                <w:rPr>
                  <w:sz w:val="20"/>
                  <w:lang w:eastAsia="de-DE"/>
                </w:rPr>
                <w:t>2</w:t>
              </w:r>
            </w:ins>
          </w:p>
        </w:tc>
        <w:tc>
          <w:tcPr>
            <w:tcW w:w="955" w:type="dxa"/>
          </w:tcPr>
          <w:p w14:paraId="450F0A27" w14:textId="77777777" w:rsidR="00063E85" w:rsidRPr="00604A80" w:rsidRDefault="00063E85" w:rsidP="00002FD3">
            <w:pPr>
              <w:spacing w:before="20" w:after="60"/>
              <w:rPr>
                <w:ins w:id="21789" w:author="Ross Norsworthy" w:date="2020-03-20T01:39:00Z"/>
                <w:sz w:val="20"/>
                <w:lang w:eastAsia="de-DE"/>
              </w:rPr>
            </w:pPr>
            <w:ins w:id="21790" w:author="Ross Norsworthy" w:date="2020-03-20T01:39:00Z">
              <w:r w:rsidRPr="00604A80">
                <w:rPr>
                  <w:sz w:val="20"/>
                  <w:lang w:eastAsia="de-DE"/>
                </w:rPr>
                <w:t>2</w:t>
              </w:r>
            </w:ins>
          </w:p>
        </w:tc>
        <w:tc>
          <w:tcPr>
            <w:tcW w:w="1689" w:type="dxa"/>
          </w:tcPr>
          <w:p w14:paraId="6D0557E7" w14:textId="77777777" w:rsidR="00063E85" w:rsidRPr="00604A80" w:rsidRDefault="00063E85" w:rsidP="00002FD3">
            <w:pPr>
              <w:spacing w:before="20" w:after="60"/>
              <w:rPr>
                <w:ins w:id="21791" w:author="Ross Norsworthy" w:date="2020-03-20T01:39:00Z"/>
                <w:sz w:val="20"/>
                <w:lang w:eastAsia="de-DE"/>
              </w:rPr>
            </w:pPr>
            <w:ins w:id="21792" w:author="Ross Norsworthy" w:date="2020-03-20T01:39:00Z">
              <w:r w:rsidRPr="00604A80">
                <w:rPr>
                  <w:sz w:val="20"/>
                  <w:lang w:eastAsia="de-DE"/>
                </w:rPr>
                <w:t>Payload size</w:t>
              </w:r>
            </w:ins>
          </w:p>
        </w:tc>
        <w:tc>
          <w:tcPr>
            <w:tcW w:w="4711" w:type="dxa"/>
          </w:tcPr>
          <w:p w14:paraId="010A1BAD" w14:textId="77777777" w:rsidR="00063E85" w:rsidRPr="00604A80" w:rsidRDefault="00063E85" w:rsidP="00002FD3">
            <w:pPr>
              <w:spacing w:before="20" w:after="60"/>
              <w:rPr>
                <w:ins w:id="21793" w:author="Ross Norsworthy" w:date="2020-03-20T01:39:00Z"/>
                <w:sz w:val="20"/>
                <w:lang w:eastAsia="de-DE"/>
              </w:rPr>
            </w:pPr>
            <w:ins w:id="21794" w:author="Ross Norsworthy" w:date="2020-03-20T01:39:00Z">
              <w:r w:rsidRPr="00604A80">
                <w:rPr>
                  <w:sz w:val="20"/>
                  <w:lang w:eastAsia="de-DE"/>
                </w:rPr>
                <w:t xml:space="preserve">Size of fields 3 to </w:t>
              </w:r>
              <w:del w:id="21795" w:author="2092 CG" w:date="2020-10-27T17:38:00Z">
                <w:r w:rsidRPr="00604A80" w:rsidDel="00E23C93">
                  <w:rPr>
                    <w:sz w:val="20"/>
                    <w:lang w:eastAsia="de-DE"/>
                  </w:rPr>
                  <w:delText>7</w:delText>
                </w:r>
              </w:del>
            </w:ins>
            <w:ins w:id="21796" w:author="2092 CG" w:date="2020-10-27T17:38:00Z">
              <w:r w:rsidRPr="00604A80">
                <w:rPr>
                  <w:sz w:val="20"/>
                  <w:lang w:eastAsia="de-DE"/>
                </w:rPr>
                <w:t>8</w:t>
              </w:r>
            </w:ins>
            <w:ins w:id="21797" w:author="Ross Norsworthy" w:date="2020-03-20T01:39:00Z">
              <w:r w:rsidRPr="00604A80">
                <w:rPr>
                  <w:sz w:val="20"/>
                  <w:lang w:eastAsia="de-DE"/>
                </w:rPr>
                <w:t>.</w:t>
              </w:r>
            </w:ins>
          </w:p>
        </w:tc>
      </w:tr>
      <w:tr w:rsidR="00063E85" w:rsidRPr="00A013FD" w14:paraId="55C2064D" w14:textId="77777777" w:rsidTr="00BF604E">
        <w:trPr>
          <w:ins w:id="21798" w:author="Ross Norsworthy" w:date="2020-03-20T01:39:00Z"/>
        </w:trPr>
        <w:tc>
          <w:tcPr>
            <w:tcW w:w="979" w:type="dxa"/>
          </w:tcPr>
          <w:p w14:paraId="221579ED" w14:textId="77777777" w:rsidR="00063E85" w:rsidRPr="00604A80" w:rsidRDefault="00063E85" w:rsidP="00002FD3">
            <w:pPr>
              <w:spacing w:before="20" w:after="60"/>
              <w:rPr>
                <w:ins w:id="21799" w:author="Ross Norsworthy" w:date="2020-03-20T01:39:00Z"/>
                <w:sz w:val="20"/>
                <w:lang w:eastAsia="de-DE"/>
              </w:rPr>
            </w:pPr>
            <w:ins w:id="21800" w:author="Ross Norsworthy" w:date="2020-03-20T01:39:00Z">
              <w:r w:rsidRPr="00604A80">
                <w:rPr>
                  <w:sz w:val="20"/>
                  <w:lang w:eastAsia="de-DE"/>
                </w:rPr>
                <w:t>3</w:t>
              </w:r>
            </w:ins>
          </w:p>
        </w:tc>
        <w:tc>
          <w:tcPr>
            <w:tcW w:w="955" w:type="dxa"/>
          </w:tcPr>
          <w:p w14:paraId="0D71167C" w14:textId="77777777" w:rsidR="00063E85" w:rsidRPr="00604A80" w:rsidRDefault="00063E85" w:rsidP="00002FD3">
            <w:pPr>
              <w:spacing w:before="20" w:after="60"/>
              <w:rPr>
                <w:ins w:id="21801" w:author="Ross Norsworthy" w:date="2020-03-20T01:39:00Z"/>
                <w:sz w:val="20"/>
                <w:lang w:eastAsia="de-DE"/>
              </w:rPr>
            </w:pPr>
            <w:ins w:id="21802" w:author="Ross Norsworthy" w:date="2020-03-20T01:39:00Z">
              <w:r w:rsidRPr="00604A80">
                <w:rPr>
                  <w:sz w:val="20"/>
                  <w:lang w:eastAsia="de-DE"/>
                </w:rPr>
                <w:t>4</w:t>
              </w:r>
            </w:ins>
          </w:p>
        </w:tc>
        <w:tc>
          <w:tcPr>
            <w:tcW w:w="1689" w:type="dxa"/>
          </w:tcPr>
          <w:p w14:paraId="4678465F" w14:textId="15FCDD8F" w:rsidR="00063E85" w:rsidRPr="00604A80" w:rsidRDefault="00063E85" w:rsidP="00002FD3">
            <w:pPr>
              <w:spacing w:before="20" w:after="60"/>
              <w:rPr>
                <w:ins w:id="21803" w:author="Ross Norsworthy" w:date="2020-03-20T01:39:00Z"/>
                <w:sz w:val="20"/>
                <w:lang w:eastAsia="de-DE"/>
              </w:rPr>
            </w:pPr>
            <w:ins w:id="21804" w:author="Ross Norsworthy" w:date="2020-03-20T01:39:00Z">
              <w:del w:id="21805" w:author="USA Editor 2021" w:date="2021-01-19T11:59:00Z">
                <w:r w:rsidRPr="00B92599" w:rsidDel="00B728BF">
                  <w:rPr>
                    <w:sz w:val="20"/>
                    <w:highlight w:val="green"/>
                    <w:lang w:eastAsia="de-DE"/>
                  </w:rPr>
                  <w:delText>Ship</w:delText>
                </w:r>
              </w:del>
            </w:ins>
            <w:ins w:id="21806" w:author="USA Editor 2021" w:date="2021-01-19T11:59:00Z">
              <w:r w:rsidRPr="00B92599">
                <w:rPr>
                  <w:sz w:val="20"/>
                  <w:highlight w:val="green"/>
                  <w:lang w:eastAsia="de-DE"/>
                </w:rPr>
                <w:t>Source</w:t>
              </w:r>
            </w:ins>
            <w:ins w:id="21807" w:author="Ross Norsworthy" w:date="2020-03-20T01:39:00Z">
              <w:r w:rsidRPr="00604A80">
                <w:rPr>
                  <w:sz w:val="20"/>
                  <w:lang w:eastAsia="de-DE"/>
                </w:rPr>
                <w:t xml:space="preserve"> Station ID</w:t>
              </w:r>
            </w:ins>
          </w:p>
        </w:tc>
        <w:tc>
          <w:tcPr>
            <w:tcW w:w="4711" w:type="dxa"/>
          </w:tcPr>
          <w:p w14:paraId="0F30949D" w14:textId="20CC6CD3" w:rsidR="00063E85" w:rsidRPr="00604A80" w:rsidRDefault="00063E85" w:rsidP="00002FD3">
            <w:pPr>
              <w:spacing w:before="20" w:after="60"/>
              <w:rPr>
                <w:ins w:id="21808" w:author="Ross Norsworthy" w:date="2020-03-20T01:39:00Z"/>
                <w:sz w:val="20"/>
                <w:lang w:eastAsia="de-DE"/>
              </w:rPr>
            </w:pPr>
            <w:ins w:id="21809" w:author="Ross Norsworthy" w:date="2020-03-20T01:39:00Z">
              <w:r w:rsidRPr="00604A80">
                <w:rPr>
                  <w:sz w:val="20"/>
                </w:rPr>
                <w:t xml:space="preserve">The Unique Identifier of the ship station, as described in </w:t>
              </w:r>
              <w:del w:id="21810" w:author="USA Editor 2021" w:date="2021-01-05T13:54:00Z">
                <w:r w:rsidRPr="00E7728F" w:rsidDel="00E7728F">
                  <w:rPr>
                    <w:sz w:val="20"/>
                    <w:highlight w:val="green"/>
                    <w:rPrChange w:id="21811" w:author="USA Editor 2021" w:date="2021-01-05T13:54:00Z">
                      <w:rPr>
                        <w:sz w:val="20"/>
                      </w:rPr>
                    </w:rPrChange>
                  </w:rPr>
                  <w:delText>section</w:delText>
                </w:r>
              </w:del>
            </w:ins>
            <w:ins w:id="21812" w:author="USA Editor 2021" w:date="2021-01-05T13:54:00Z">
              <w:r w:rsidRPr="00E7728F">
                <w:rPr>
                  <w:sz w:val="20"/>
                  <w:highlight w:val="green"/>
                  <w:rPrChange w:id="21813" w:author="USA Editor 2021" w:date="2021-01-05T13:54:00Z">
                    <w:rPr>
                      <w:sz w:val="20"/>
                    </w:rPr>
                  </w:rPrChange>
                </w:rPr>
                <w:t>§</w:t>
              </w:r>
            </w:ins>
            <w:ins w:id="21814" w:author="Ross Norsworthy" w:date="2020-03-20T01:39:00Z">
              <w:r w:rsidRPr="00E7728F">
                <w:rPr>
                  <w:sz w:val="20"/>
                  <w:highlight w:val="green"/>
                  <w:rPrChange w:id="21815" w:author="USA Editor 2021" w:date="2021-01-05T13:54:00Z">
                    <w:rPr>
                      <w:sz w:val="20"/>
                    </w:rPr>
                  </w:rPrChange>
                </w:rPr>
                <w:t xml:space="preserve"> </w:t>
              </w:r>
            </w:ins>
            <w:ins w:id="21816" w:author="Johnny Schultz" w:date="2020-04-17T12:57:00Z">
              <w:r w:rsidRPr="00E7728F">
                <w:rPr>
                  <w:sz w:val="20"/>
                  <w:highlight w:val="green"/>
                  <w:rPrChange w:id="21817" w:author="USA Editor 2021" w:date="2021-01-05T13:54:00Z">
                    <w:rPr>
                      <w:sz w:val="20"/>
                    </w:rPr>
                  </w:rPrChange>
                </w:rPr>
                <w:t>3.4</w:t>
              </w:r>
            </w:ins>
            <w:ins w:id="21818" w:author="Ross Norsworthy" w:date="2020-03-20T01:39:00Z">
              <w:del w:id="21819" w:author="Johnny Schultz" w:date="2020-04-17T12:57:00Z">
                <w:r w:rsidRPr="00E7728F">
                  <w:rPr>
                    <w:sz w:val="20"/>
                    <w:highlight w:val="green"/>
                    <w:rPrChange w:id="21820" w:author="USA Editor 2021" w:date="2021-01-05T13:54:00Z">
                      <w:rPr>
                        <w:sz w:val="20"/>
                      </w:rPr>
                    </w:rPrChange>
                  </w:rPr>
                  <w:delText>1</w:delText>
                </w:r>
              </w:del>
            </w:ins>
            <w:ins w:id="21821" w:author="USA Editor 2021" w:date="2021-01-05T13:54:00Z">
              <w:r w:rsidRPr="00E7728F">
                <w:rPr>
                  <w:sz w:val="20"/>
                  <w:highlight w:val="green"/>
                  <w:rPrChange w:id="21822" w:author="USA Editor 2021" w:date="2021-01-05T13:54:00Z">
                    <w:rPr>
                      <w:sz w:val="20"/>
                    </w:rPr>
                  </w:rPrChange>
                </w:rPr>
                <w:t>, Annex 1</w:t>
              </w:r>
            </w:ins>
            <w:ins w:id="21823" w:author="USA Editor 2021" w:date="2021-01-19T11:59:00Z">
              <w:r w:rsidRPr="00B405D6">
                <w:rPr>
                  <w:sz w:val="20"/>
                  <w:highlight w:val="green"/>
                  <w:u w:val="single" w:color="D13438"/>
                </w:rPr>
                <w:t xml:space="preserve">, </w:t>
              </w:r>
              <w:r w:rsidRPr="00B405D6">
                <w:rPr>
                  <w:sz w:val="20"/>
                  <w:highlight w:val="green"/>
                </w:rPr>
                <w:t>and § 3.12</w:t>
              </w:r>
            </w:ins>
            <w:ins w:id="21824" w:author="Ross Norsworthy" w:date="2020-03-20T01:39:00Z">
              <w:r w:rsidRPr="00604A80">
                <w:rPr>
                  <w:sz w:val="20"/>
                </w:rPr>
                <w:t>.</w:t>
              </w:r>
            </w:ins>
          </w:p>
        </w:tc>
      </w:tr>
      <w:tr w:rsidR="00063E85" w:rsidRPr="00A013FD" w14:paraId="490C631A" w14:textId="77777777" w:rsidTr="00BF604E">
        <w:trPr>
          <w:ins w:id="21825" w:author="Ross Norsworthy" w:date="2020-03-20T01:39:00Z"/>
        </w:trPr>
        <w:tc>
          <w:tcPr>
            <w:tcW w:w="979" w:type="dxa"/>
          </w:tcPr>
          <w:p w14:paraId="0F78ABD1" w14:textId="77777777" w:rsidR="00063E85" w:rsidRPr="00604A80" w:rsidRDefault="00063E85" w:rsidP="00002FD3">
            <w:pPr>
              <w:spacing w:before="20" w:after="60"/>
              <w:rPr>
                <w:ins w:id="21826" w:author="Ross Norsworthy" w:date="2020-03-20T01:39:00Z"/>
                <w:sz w:val="20"/>
                <w:lang w:eastAsia="de-DE"/>
              </w:rPr>
            </w:pPr>
            <w:ins w:id="21827" w:author="Ross Norsworthy" w:date="2020-03-20T01:39:00Z">
              <w:r w:rsidRPr="00604A80">
                <w:rPr>
                  <w:sz w:val="20"/>
                  <w:lang w:eastAsia="de-DE"/>
                </w:rPr>
                <w:t>4</w:t>
              </w:r>
            </w:ins>
          </w:p>
        </w:tc>
        <w:tc>
          <w:tcPr>
            <w:tcW w:w="955" w:type="dxa"/>
          </w:tcPr>
          <w:p w14:paraId="52C7213F" w14:textId="77777777" w:rsidR="00063E85" w:rsidRPr="00604A80" w:rsidRDefault="00063E85" w:rsidP="00002FD3">
            <w:pPr>
              <w:spacing w:before="20" w:after="60"/>
              <w:rPr>
                <w:ins w:id="21828" w:author="Ross Norsworthy" w:date="2020-03-20T01:39:00Z"/>
                <w:sz w:val="20"/>
                <w:lang w:eastAsia="de-DE"/>
              </w:rPr>
            </w:pPr>
            <w:ins w:id="21829" w:author="Ross Norsworthy" w:date="2020-03-20T01:39:00Z">
              <w:r w:rsidRPr="00604A80">
                <w:rPr>
                  <w:sz w:val="20"/>
                  <w:lang w:eastAsia="de-DE"/>
                </w:rPr>
                <w:t>1</w:t>
              </w:r>
            </w:ins>
          </w:p>
        </w:tc>
        <w:tc>
          <w:tcPr>
            <w:tcW w:w="1689" w:type="dxa"/>
          </w:tcPr>
          <w:p w14:paraId="3C534B06" w14:textId="77777777" w:rsidR="00063E85" w:rsidRPr="00604A80" w:rsidRDefault="00063E85" w:rsidP="00002FD3">
            <w:pPr>
              <w:spacing w:before="20" w:after="60"/>
              <w:rPr>
                <w:ins w:id="21830" w:author="Ross Norsworthy" w:date="2020-03-20T01:39:00Z"/>
                <w:sz w:val="20"/>
                <w:lang w:eastAsia="de-DE"/>
              </w:rPr>
            </w:pPr>
            <w:ins w:id="21831" w:author="Ross Norsworthy" w:date="2020-03-20T01:39:00Z">
              <w:r w:rsidRPr="00604A80">
                <w:rPr>
                  <w:sz w:val="20"/>
                  <w:lang w:eastAsia="de-DE"/>
                </w:rPr>
                <w:t>Satellite ID</w:t>
              </w:r>
            </w:ins>
          </w:p>
        </w:tc>
        <w:tc>
          <w:tcPr>
            <w:tcW w:w="4711" w:type="dxa"/>
          </w:tcPr>
          <w:p w14:paraId="6271F68D" w14:textId="77777777" w:rsidR="00063E85" w:rsidRPr="00604A80" w:rsidRDefault="00063E85" w:rsidP="00002FD3">
            <w:pPr>
              <w:spacing w:before="20" w:after="60"/>
              <w:rPr>
                <w:ins w:id="21832" w:author="Ross Norsworthy" w:date="2020-03-20T01:39:00Z"/>
                <w:sz w:val="20"/>
              </w:rPr>
            </w:pPr>
            <w:ins w:id="21833" w:author="Ross Norsworthy" w:date="2020-03-20T01:39:00Z">
              <w:r w:rsidRPr="00604A80">
                <w:rPr>
                  <w:sz w:val="20"/>
                </w:rPr>
                <w:t>Satellite ID.</w:t>
              </w:r>
            </w:ins>
          </w:p>
        </w:tc>
      </w:tr>
      <w:tr w:rsidR="00063E85" w:rsidRPr="00A013FD" w14:paraId="4BDD9FB5" w14:textId="77777777" w:rsidTr="00BF604E">
        <w:trPr>
          <w:ins w:id="21834" w:author="Ross Norsworthy" w:date="2020-03-20T01:39:00Z"/>
        </w:trPr>
        <w:tc>
          <w:tcPr>
            <w:tcW w:w="979" w:type="dxa"/>
          </w:tcPr>
          <w:p w14:paraId="7B42BB27" w14:textId="77777777" w:rsidR="00063E85" w:rsidRPr="00604A80" w:rsidRDefault="00063E85" w:rsidP="00002FD3">
            <w:pPr>
              <w:spacing w:before="20" w:after="60"/>
              <w:rPr>
                <w:ins w:id="21835" w:author="Ross Norsworthy" w:date="2020-03-20T01:39:00Z"/>
                <w:sz w:val="20"/>
                <w:lang w:eastAsia="de-DE"/>
              </w:rPr>
            </w:pPr>
            <w:ins w:id="21836" w:author="Ross Norsworthy" w:date="2020-03-20T01:39:00Z">
              <w:r w:rsidRPr="00604A80">
                <w:rPr>
                  <w:sz w:val="20"/>
                  <w:lang w:eastAsia="de-DE"/>
                </w:rPr>
                <w:t>5</w:t>
              </w:r>
            </w:ins>
          </w:p>
        </w:tc>
        <w:tc>
          <w:tcPr>
            <w:tcW w:w="955" w:type="dxa"/>
          </w:tcPr>
          <w:p w14:paraId="4B217428" w14:textId="77777777" w:rsidR="00063E85" w:rsidRPr="00604A80" w:rsidRDefault="00063E85" w:rsidP="00002FD3">
            <w:pPr>
              <w:spacing w:before="20" w:after="60"/>
              <w:rPr>
                <w:ins w:id="21837" w:author="Ross Norsworthy" w:date="2020-03-20T01:39:00Z"/>
                <w:sz w:val="20"/>
                <w:lang w:eastAsia="de-DE"/>
              </w:rPr>
            </w:pPr>
            <w:ins w:id="21838" w:author="Ross Norsworthy" w:date="2020-03-20T01:39:00Z">
              <w:r w:rsidRPr="00604A80">
                <w:rPr>
                  <w:sz w:val="20"/>
                  <w:lang w:eastAsia="de-DE"/>
                </w:rPr>
                <w:t>1</w:t>
              </w:r>
            </w:ins>
          </w:p>
        </w:tc>
        <w:tc>
          <w:tcPr>
            <w:tcW w:w="1689" w:type="dxa"/>
          </w:tcPr>
          <w:p w14:paraId="5D721013" w14:textId="77777777" w:rsidR="00063E85" w:rsidRPr="00604A80" w:rsidRDefault="00063E85" w:rsidP="00002FD3">
            <w:pPr>
              <w:spacing w:before="20" w:after="60"/>
              <w:rPr>
                <w:ins w:id="21839" w:author="Ross Norsworthy" w:date="2020-03-20T01:39:00Z"/>
                <w:sz w:val="20"/>
                <w:lang w:eastAsia="de-DE"/>
              </w:rPr>
            </w:pPr>
            <w:ins w:id="21840" w:author="Ross Norsworthy" w:date="2020-03-20T01:39:00Z">
              <w:r w:rsidRPr="00604A80">
                <w:rPr>
                  <w:sz w:val="20"/>
                  <w:lang w:eastAsia="de-DE"/>
                </w:rPr>
                <w:t>Session ID</w:t>
              </w:r>
            </w:ins>
          </w:p>
        </w:tc>
        <w:tc>
          <w:tcPr>
            <w:tcW w:w="4711" w:type="dxa"/>
          </w:tcPr>
          <w:p w14:paraId="7BDF982B" w14:textId="77777777" w:rsidR="00063E85" w:rsidRPr="00604A80" w:rsidRDefault="00063E85" w:rsidP="00002FD3">
            <w:pPr>
              <w:spacing w:before="20" w:after="60"/>
              <w:rPr>
                <w:ins w:id="21841" w:author="Ross Norsworthy" w:date="2020-03-20T01:39:00Z"/>
                <w:sz w:val="20"/>
              </w:rPr>
            </w:pPr>
            <w:ins w:id="21842" w:author="Ross Norsworthy" w:date="2020-03-20T01:39:00Z">
              <w:r w:rsidRPr="00604A80">
                <w:rPr>
                  <w:sz w:val="20"/>
                </w:rPr>
                <w:t>1-255</w:t>
              </w:r>
            </w:ins>
          </w:p>
        </w:tc>
      </w:tr>
      <w:tr w:rsidR="00063E85" w:rsidRPr="008636CA" w14:paraId="2521B900" w14:textId="77777777" w:rsidTr="00BF604E">
        <w:trPr>
          <w:ins w:id="21843" w:author="2092 CG" w:date="2020-10-27T17:38:00Z"/>
        </w:trPr>
        <w:tc>
          <w:tcPr>
            <w:tcW w:w="979" w:type="dxa"/>
          </w:tcPr>
          <w:p w14:paraId="1044C6C9" w14:textId="77777777" w:rsidR="00063E85" w:rsidRPr="009B2B02" w:rsidRDefault="00063E85" w:rsidP="008636CA">
            <w:pPr>
              <w:spacing w:before="20" w:after="60"/>
              <w:rPr>
                <w:ins w:id="21844" w:author="2092 CG" w:date="2020-10-27T17:38:00Z"/>
                <w:sz w:val="20"/>
                <w:lang w:eastAsia="de-DE"/>
              </w:rPr>
            </w:pPr>
            <w:ins w:id="21845" w:author="2092 CG" w:date="2020-10-27T17:38:00Z">
              <w:r w:rsidRPr="00B92599">
                <w:rPr>
                  <w:w w:val="99"/>
                  <w:sz w:val="20"/>
                  <w:u w:val="single" w:color="D13438"/>
                </w:rPr>
                <w:t>6</w:t>
              </w:r>
            </w:ins>
          </w:p>
        </w:tc>
        <w:tc>
          <w:tcPr>
            <w:tcW w:w="955" w:type="dxa"/>
          </w:tcPr>
          <w:p w14:paraId="1DD9195A" w14:textId="77777777" w:rsidR="00063E85" w:rsidRPr="009B2B02" w:rsidRDefault="00063E85" w:rsidP="008636CA">
            <w:pPr>
              <w:spacing w:before="20" w:after="60"/>
              <w:rPr>
                <w:ins w:id="21846" w:author="2092 CG" w:date="2020-10-27T17:38:00Z"/>
                <w:sz w:val="20"/>
                <w:lang w:eastAsia="de-DE"/>
              </w:rPr>
            </w:pPr>
            <w:ins w:id="21847" w:author="2092 CG" w:date="2020-10-27T17:38:00Z">
              <w:r w:rsidRPr="00B92599">
                <w:rPr>
                  <w:w w:val="99"/>
                  <w:sz w:val="20"/>
                  <w:u w:val="single" w:color="D13438"/>
                </w:rPr>
                <w:t>4</w:t>
              </w:r>
            </w:ins>
          </w:p>
        </w:tc>
        <w:tc>
          <w:tcPr>
            <w:tcW w:w="1689" w:type="dxa"/>
          </w:tcPr>
          <w:p w14:paraId="2CAE4626" w14:textId="77777777" w:rsidR="00063E85" w:rsidRPr="009B2B02" w:rsidRDefault="00063E85" w:rsidP="008636CA">
            <w:pPr>
              <w:spacing w:before="20" w:after="60"/>
              <w:rPr>
                <w:ins w:id="21848" w:author="2092 CG" w:date="2020-10-27T17:38:00Z"/>
                <w:sz w:val="20"/>
                <w:lang w:eastAsia="de-DE"/>
              </w:rPr>
            </w:pPr>
            <w:ins w:id="21849" w:author="2092 CG" w:date="2020-10-27T17:38:00Z">
              <w:r w:rsidRPr="00B92599">
                <w:rPr>
                  <w:w w:val="95"/>
                  <w:sz w:val="20"/>
                  <w:u w:val="single" w:color="D13438"/>
                </w:rPr>
                <w:t>Destination</w:t>
              </w:r>
              <w:r w:rsidRPr="00B92599">
                <w:rPr>
                  <w:w w:val="95"/>
                  <w:sz w:val="20"/>
                </w:rPr>
                <w:t xml:space="preserve"> </w:t>
              </w:r>
              <w:r w:rsidRPr="00B92599">
                <w:rPr>
                  <w:sz w:val="20"/>
                  <w:u w:val="single" w:color="D13438"/>
                </w:rPr>
                <w:t>Station ID</w:t>
              </w:r>
            </w:ins>
          </w:p>
        </w:tc>
        <w:tc>
          <w:tcPr>
            <w:tcW w:w="4711" w:type="dxa"/>
          </w:tcPr>
          <w:p w14:paraId="34C5D8FA" w14:textId="5D77A521" w:rsidR="00063E85" w:rsidRPr="009B2B02" w:rsidRDefault="00063E85" w:rsidP="008636CA">
            <w:pPr>
              <w:spacing w:before="20" w:after="60"/>
              <w:rPr>
                <w:ins w:id="21850" w:author="2092 CG" w:date="2020-10-27T17:38:00Z"/>
                <w:sz w:val="20"/>
              </w:rPr>
            </w:pPr>
            <w:ins w:id="21851" w:author="2092 CG" w:date="2020-10-27T17:38:00Z">
              <w:r w:rsidRPr="00B92599">
                <w:rPr>
                  <w:sz w:val="20"/>
                  <w:u w:val="single" w:color="D13438"/>
                </w:rPr>
                <w:t>The Unique Identifier of the destination station, as</w:t>
              </w:r>
              <w:r w:rsidRPr="00B92599">
                <w:rPr>
                  <w:sz w:val="20"/>
                </w:rPr>
                <w:t xml:space="preserve"> </w:t>
              </w:r>
              <w:r w:rsidRPr="00B92599">
                <w:rPr>
                  <w:sz w:val="20"/>
                  <w:u w:val="single" w:color="D13438"/>
                </w:rPr>
                <w:t xml:space="preserve">described in </w:t>
              </w:r>
              <w:del w:id="21852" w:author="USA Editor 2021" w:date="2021-01-05T14:22:00Z">
                <w:r w:rsidRPr="009B2B02" w:rsidDel="00323981">
                  <w:rPr>
                    <w:sz w:val="20"/>
                    <w:highlight w:val="green"/>
                    <w:u w:val="single" w:color="D13438"/>
                    <w:rPrChange w:id="21853" w:author="USA Editor 2021" w:date="2021-01-15T11:55:00Z">
                      <w:rPr>
                        <w:color w:val="D13438"/>
                        <w:sz w:val="20"/>
                        <w:u w:val="single" w:color="D13438"/>
                      </w:rPr>
                    </w:rPrChange>
                  </w:rPr>
                  <w:delText>section</w:delText>
                </w:r>
              </w:del>
            </w:ins>
            <w:ins w:id="21854" w:author="USA Editor 2021" w:date="2021-01-05T14:22:00Z">
              <w:r w:rsidRPr="009B2B02">
                <w:rPr>
                  <w:sz w:val="20"/>
                  <w:highlight w:val="green"/>
                </w:rPr>
                <w:t>§</w:t>
              </w:r>
            </w:ins>
            <w:ins w:id="21855" w:author="2092 CG" w:date="2020-10-27T17:38:00Z">
              <w:r w:rsidRPr="00B92599">
                <w:rPr>
                  <w:sz w:val="20"/>
                  <w:highlight w:val="green"/>
                  <w:u w:val="single" w:color="D13438"/>
                </w:rPr>
                <w:t xml:space="preserve"> </w:t>
              </w:r>
              <w:del w:id="21856" w:author="USA Editor 2021" w:date="2021-01-05T14:22:00Z">
                <w:r w:rsidRPr="00B92599" w:rsidDel="00323981">
                  <w:rPr>
                    <w:sz w:val="20"/>
                    <w:highlight w:val="green"/>
                    <w:u w:val="single" w:color="D13438"/>
                  </w:rPr>
                  <w:delText>3</w:delText>
                </w:r>
              </w:del>
            </w:ins>
            <w:ins w:id="21857" w:author="USA Editor 2021" w:date="2021-01-05T14:22:00Z">
              <w:r w:rsidRPr="00B92599">
                <w:rPr>
                  <w:sz w:val="20"/>
                  <w:highlight w:val="green"/>
                  <w:u w:val="single" w:color="D13438"/>
                </w:rPr>
                <w:t>2</w:t>
              </w:r>
            </w:ins>
            <w:ins w:id="21858" w:author="2092 CG" w:date="2020-10-27T17:38:00Z">
              <w:r w:rsidRPr="00B92599">
                <w:rPr>
                  <w:sz w:val="20"/>
                  <w:highlight w:val="green"/>
                  <w:u w:val="single" w:color="D13438"/>
                </w:rPr>
                <w:t>.4</w:t>
              </w:r>
            </w:ins>
            <w:ins w:id="21859" w:author="USA Editor 2021" w:date="2021-01-05T14:22:00Z">
              <w:r w:rsidRPr="00B92599">
                <w:rPr>
                  <w:sz w:val="20"/>
                  <w:highlight w:val="green"/>
                  <w:u w:val="single" w:color="D13438"/>
                </w:rPr>
                <w:t>, Annex 1</w:t>
              </w:r>
            </w:ins>
            <w:ins w:id="21860" w:author="USA Editor 2021" w:date="2021-01-19T11:59:00Z">
              <w:r w:rsidRPr="00B405D6">
                <w:rPr>
                  <w:sz w:val="20"/>
                  <w:highlight w:val="green"/>
                  <w:u w:val="single" w:color="D13438"/>
                </w:rPr>
                <w:t xml:space="preserve">, </w:t>
              </w:r>
              <w:r w:rsidRPr="00B405D6">
                <w:rPr>
                  <w:sz w:val="20"/>
                  <w:highlight w:val="green"/>
                </w:rPr>
                <w:t>and § 3.12</w:t>
              </w:r>
            </w:ins>
            <w:ins w:id="21861" w:author="2092 CG" w:date="2020-10-27T17:38:00Z">
              <w:r w:rsidRPr="00B92599">
                <w:rPr>
                  <w:sz w:val="20"/>
                  <w:u w:val="single" w:color="D13438"/>
                </w:rPr>
                <w:t>.</w:t>
              </w:r>
            </w:ins>
          </w:p>
        </w:tc>
      </w:tr>
      <w:tr w:rsidR="00063E85" w:rsidRPr="00A013FD" w14:paraId="2F051078" w14:textId="77777777" w:rsidTr="00BF604E">
        <w:trPr>
          <w:ins w:id="21862" w:author="Ross Norsworthy" w:date="2020-03-20T01:39:00Z"/>
        </w:trPr>
        <w:tc>
          <w:tcPr>
            <w:tcW w:w="979" w:type="dxa"/>
          </w:tcPr>
          <w:p w14:paraId="19C30819" w14:textId="77777777" w:rsidR="00063E85" w:rsidRPr="00604A80" w:rsidRDefault="00063E85" w:rsidP="00002FD3">
            <w:pPr>
              <w:spacing w:before="20" w:after="60"/>
              <w:rPr>
                <w:ins w:id="21863" w:author="Ross Norsworthy" w:date="2020-03-20T01:39:00Z"/>
                <w:sz w:val="20"/>
                <w:lang w:eastAsia="de-DE"/>
              </w:rPr>
            </w:pPr>
            <w:ins w:id="21864" w:author="Ross Norsworthy" w:date="2020-03-20T01:39:00Z">
              <w:del w:id="21865" w:author="2092 CG" w:date="2020-10-27T17:39:00Z">
                <w:r w:rsidRPr="00604A80" w:rsidDel="008636CA">
                  <w:rPr>
                    <w:sz w:val="20"/>
                    <w:lang w:eastAsia="de-DE"/>
                  </w:rPr>
                  <w:delText>6</w:delText>
                </w:r>
              </w:del>
            </w:ins>
            <w:ins w:id="21866" w:author="2092 CG" w:date="2020-10-27T17:39:00Z">
              <w:r w:rsidRPr="00604A80">
                <w:rPr>
                  <w:sz w:val="20"/>
                  <w:lang w:eastAsia="de-DE"/>
                </w:rPr>
                <w:t>7</w:t>
              </w:r>
            </w:ins>
          </w:p>
        </w:tc>
        <w:tc>
          <w:tcPr>
            <w:tcW w:w="955" w:type="dxa"/>
          </w:tcPr>
          <w:p w14:paraId="1297B487" w14:textId="77777777" w:rsidR="00063E85" w:rsidRPr="00604A80" w:rsidRDefault="00063E85" w:rsidP="00002FD3">
            <w:pPr>
              <w:spacing w:before="20" w:after="60"/>
              <w:rPr>
                <w:ins w:id="21867" w:author="Ross Norsworthy" w:date="2020-03-20T01:39:00Z"/>
                <w:sz w:val="20"/>
                <w:lang w:eastAsia="de-DE"/>
              </w:rPr>
            </w:pPr>
            <w:ins w:id="21868" w:author="Ross Norsworthy" w:date="2020-03-20T01:39:00Z">
              <w:r w:rsidRPr="00604A80">
                <w:rPr>
                  <w:sz w:val="20"/>
                  <w:lang w:eastAsia="de-DE"/>
                </w:rPr>
                <w:t>2</w:t>
              </w:r>
            </w:ins>
          </w:p>
        </w:tc>
        <w:tc>
          <w:tcPr>
            <w:tcW w:w="1689" w:type="dxa"/>
          </w:tcPr>
          <w:p w14:paraId="60F54B8C" w14:textId="77777777" w:rsidR="00063E85" w:rsidRPr="00604A80" w:rsidRDefault="00063E85" w:rsidP="00002FD3">
            <w:pPr>
              <w:spacing w:before="20" w:after="60"/>
              <w:rPr>
                <w:ins w:id="21869" w:author="Ross Norsworthy" w:date="2020-03-20T01:39:00Z"/>
                <w:sz w:val="20"/>
                <w:lang w:eastAsia="de-DE"/>
              </w:rPr>
            </w:pPr>
            <w:ins w:id="21870" w:author="Ross Norsworthy" w:date="2020-03-20T01:39:00Z">
              <w:r w:rsidRPr="00604A80">
                <w:rPr>
                  <w:sz w:val="20"/>
                  <w:lang w:eastAsia="de-DE"/>
                </w:rPr>
                <w:t>Fragment number</w:t>
              </w:r>
            </w:ins>
          </w:p>
        </w:tc>
        <w:tc>
          <w:tcPr>
            <w:tcW w:w="4711" w:type="dxa"/>
          </w:tcPr>
          <w:p w14:paraId="3D603604" w14:textId="77777777" w:rsidR="00063E85" w:rsidRPr="00604A80" w:rsidRDefault="00063E85" w:rsidP="00002FD3">
            <w:pPr>
              <w:spacing w:before="20" w:after="60"/>
              <w:rPr>
                <w:ins w:id="21871" w:author="Ross Norsworthy" w:date="2020-03-20T01:39:00Z"/>
                <w:sz w:val="20"/>
                <w:lang w:eastAsia="de-DE"/>
              </w:rPr>
            </w:pPr>
            <w:ins w:id="21872" w:author="Ross Norsworthy" w:date="2020-03-20T01:39:00Z">
              <w:r w:rsidRPr="00604A80">
                <w:rPr>
                  <w:sz w:val="20"/>
                </w:rPr>
                <w:t>Fragment number of the payload in this message. First fragment must start at 0, increment with any additional fragment and wrap at 65535.</w:t>
              </w:r>
            </w:ins>
          </w:p>
        </w:tc>
      </w:tr>
      <w:tr w:rsidR="00063E85" w:rsidRPr="00A013FD" w14:paraId="5E0A0746" w14:textId="77777777" w:rsidTr="00BF604E">
        <w:trPr>
          <w:ins w:id="21873" w:author="Ross Norsworthy" w:date="2020-03-20T01:39:00Z"/>
        </w:trPr>
        <w:tc>
          <w:tcPr>
            <w:tcW w:w="979" w:type="dxa"/>
          </w:tcPr>
          <w:p w14:paraId="70559D57" w14:textId="77777777" w:rsidR="00063E85" w:rsidRPr="00604A80" w:rsidRDefault="00063E85" w:rsidP="00002FD3">
            <w:pPr>
              <w:spacing w:before="20" w:after="60"/>
              <w:rPr>
                <w:ins w:id="21874" w:author="Ross Norsworthy" w:date="2020-03-20T01:39:00Z"/>
                <w:sz w:val="20"/>
                <w:lang w:eastAsia="de-DE"/>
              </w:rPr>
            </w:pPr>
            <w:ins w:id="21875" w:author="Ross Norsworthy" w:date="2020-03-20T01:39:00Z">
              <w:del w:id="21876" w:author="2092 CG" w:date="2020-10-27T17:39:00Z">
                <w:r w:rsidRPr="00604A80" w:rsidDel="008636CA">
                  <w:rPr>
                    <w:sz w:val="20"/>
                    <w:lang w:eastAsia="de-DE"/>
                  </w:rPr>
                  <w:delText>7</w:delText>
                </w:r>
              </w:del>
            </w:ins>
            <w:ins w:id="21877" w:author="2092 CG" w:date="2020-10-27T17:39:00Z">
              <w:r w:rsidRPr="00604A80">
                <w:rPr>
                  <w:sz w:val="20"/>
                  <w:lang w:eastAsia="de-DE"/>
                </w:rPr>
                <w:t>8</w:t>
              </w:r>
            </w:ins>
          </w:p>
        </w:tc>
        <w:tc>
          <w:tcPr>
            <w:tcW w:w="955" w:type="dxa"/>
          </w:tcPr>
          <w:p w14:paraId="5752B7FC" w14:textId="77777777" w:rsidR="00063E85" w:rsidRPr="00604A80" w:rsidRDefault="00063E85" w:rsidP="00002FD3">
            <w:pPr>
              <w:spacing w:before="20" w:after="60"/>
              <w:rPr>
                <w:ins w:id="21878" w:author="Ross Norsworthy" w:date="2020-03-20T01:39:00Z"/>
                <w:sz w:val="20"/>
                <w:lang w:eastAsia="de-DE"/>
              </w:rPr>
            </w:pPr>
            <w:ins w:id="21879" w:author="Ross Norsworthy" w:date="2020-03-20T01:39:00Z">
              <w:r w:rsidRPr="00604A80">
                <w:rPr>
                  <w:sz w:val="20"/>
                  <w:lang w:eastAsia="de-DE"/>
                </w:rPr>
                <w:t>Variable</w:t>
              </w:r>
            </w:ins>
          </w:p>
        </w:tc>
        <w:tc>
          <w:tcPr>
            <w:tcW w:w="1689" w:type="dxa"/>
          </w:tcPr>
          <w:p w14:paraId="1B69189D" w14:textId="77777777" w:rsidR="00063E85" w:rsidRPr="00604A80" w:rsidRDefault="00063E85" w:rsidP="00002FD3">
            <w:pPr>
              <w:spacing w:before="20" w:after="60"/>
              <w:rPr>
                <w:ins w:id="21880" w:author="Ross Norsworthy" w:date="2020-03-20T01:39:00Z"/>
                <w:sz w:val="20"/>
                <w:lang w:eastAsia="de-DE"/>
              </w:rPr>
            </w:pPr>
            <w:ins w:id="21881" w:author="Ross Norsworthy" w:date="2020-03-20T01:39:00Z">
              <w:r w:rsidRPr="00604A80">
                <w:rPr>
                  <w:sz w:val="20"/>
                  <w:lang w:eastAsia="de-DE"/>
                </w:rPr>
                <w:t>Payload</w:t>
              </w:r>
            </w:ins>
          </w:p>
        </w:tc>
        <w:tc>
          <w:tcPr>
            <w:tcW w:w="4711" w:type="dxa"/>
          </w:tcPr>
          <w:p w14:paraId="29E1FF40" w14:textId="77777777" w:rsidR="00063E85" w:rsidRPr="00604A80" w:rsidRDefault="00063E85" w:rsidP="00002FD3">
            <w:pPr>
              <w:spacing w:before="20" w:after="60"/>
              <w:rPr>
                <w:ins w:id="21882" w:author="Ross Norsworthy" w:date="2020-03-20T01:39:00Z"/>
                <w:sz w:val="20"/>
                <w:lang w:eastAsia="de-DE"/>
              </w:rPr>
            </w:pPr>
          </w:p>
        </w:tc>
      </w:tr>
    </w:tbl>
    <w:p w14:paraId="41C5FE24" w14:textId="77777777" w:rsidR="00A013FD" w:rsidRPr="00A013FD" w:rsidRDefault="00A013FD" w:rsidP="007247A1">
      <w:pPr>
        <w:pStyle w:val="Tablefin"/>
        <w:rPr>
          <w:ins w:id="21883" w:author="Ross Norsworthy" w:date="2020-03-20T01:39:00Z"/>
          <w:lang w:eastAsia="de-DE"/>
        </w:rPr>
      </w:pPr>
    </w:p>
    <w:p w14:paraId="63B392A1" w14:textId="09055A12" w:rsidR="00A013FD" w:rsidRPr="00A013FD" w:rsidRDefault="00D90BCF" w:rsidP="00875779">
      <w:pPr>
        <w:pStyle w:val="Heading3"/>
        <w:rPr>
          <w:ins w:id="21884" w:author="Ross Norsworthy" w:date="2020-03-20T01:39:00Z"/>
          <w:rFonts w:eastAsiaTheme="minorHAnsi"/>
          <w:lang w:eastAsia="de-DE"/>
        </w:rPr>
      </w:pPr>
      <w:bookmarkStart w:id="21885" w:name="_Toc35546042"/>
      <w:ins w:id="21886" w:author="Song, Xiaojing" w:date="2020-08-21T14:49:00Z">
        <w:del w:id="21887" w:author="USA Editor 2021" w:date="2021-01-06T09:21: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1888" w:author="Song, Xiaojing" w:date="2020-08-24T16:07:00Z">
        <w:r w:rsidR="005D4C5E">
          <w:rPr>
            <w:rFonts w:eastAsiaTheme="minorHAnsi"/>
            <w:caps/>
            <w:lang w:eastAsia="de-DE"/>
          </w:rPr>
          <w:t>3</w:t>
        </w:r>
      </w:ins>
      <w:ins w:id="21889" w:author="Song, Xiaojing" w:date="2020-08-21T14:49:00Z">
        <w:r>
          <w:rPr>
            <w:rFonts w:eastAsiaTheme="minorHAnsi"/>
            <w:caps/>
            <w:lang w:eastAsia="de-DE"/>
          </w:rPr>
          <w:t>.10.1</w:t>
        </w:r>
      </w:ins>
      <w:ins w:id="21890" w:author="Song, Xiaojing" w:date="2020-08-21T14:50:00Z">
        <w:r>
          <w:rPr>
            <w:rFonts w:eastAsiaTheme="minorHAnsi"/>
            <w:caps/>
            <w:lang w:eastAsia="de-DE"/>
          </w:rPr>
          <w:t>0</w:t>
        </w:r>
        <w:r>
          <w:rPr>
            <w:rFonts w:eastAsiaTheme="minorHAnsi"/>
            <w:caps/>
            <w:lang w:eastAsia="de-DE"/>
          </w:rPr>
          <w:tab/>
        </w:r>
      </w:ins>
      <w:ins w:id="21891" w:author="Ross Norsworthy" w:date="2020-03-20T01:39:00Z">
        <w:r w:rsidR="00A013FD" w:rsidRPr="00A013FD">
          <w:rPr>
            <w:rFonts w:eastAsiaTheme="minorHAnsi"/>
            <w:lang w:eastAsia="de-DE"/>
          </w:rPr>
          <w:t>End Delivery Notification to ship</w:t>
        </w:r>
        <w:bookmarkEnd w:id="21885"/>
      </w:ins>
    </w:p>
    <w:p w14:paraId="7B0D055F" w14:textId="77777777" w:rsidR="008E1B5D" w:rsidRDefault="00A013FD" w:rsidP="004954F5">
      <w:pPr>
        <w:pStyle w:val="TableNo"/>
        <w:rPr>
          <w:lang w:val="en-US"/>
        </w:rPr>
      </w:pPr>
      <w:bookmarkStart w:id="21892" w:name="_Toc35546176"/>
      <w:ins w:id="21893" w:author="Ross Norsworthy" w:date="2020-03-20T01:39:00Z">
        <w:r w:rsidRPr="00A013FD">
          <w:rPr>
            <w:lang w:val="en-US"/>
          </w:rPr>
          <w:t>Table 78</w:t>
        </w:r>
      </w:ins>
    </w:p>
    <w:p w14:paraId="3D941A61" w14:textId="77777777" w:rsidR="00A013FD" w:rsidRPr="00A013FD" w:rsidRDefault="00A013FD" w:rsidP="003B4BCB">
      <w:pPr>
        <w:pStyle w:val="Tabletitle"/>
        <w:rPr>
          <w:ins w:id="21894" w:author="Ross Norsworthy" w:date="2020-03-20T01:39:00Z"/>
          <w:lang w:val="en-US"/>
        </w:rPr>
      </w:pPr>
      <w:ins w:id="21895" w:author="Ross Norsworthy" w:date="2020-03-20T01:39:00Z">
        <w:r w:rsidRPr="00A013FD">
          <w:rPr>
            <w:lang w:val="en-US"/>
          </w:rPr>
          <w:t xml:space="preserve"> End Delivery Notification to ship</w:t>
        </w:r>
        <w:bookmarkEnd w:id="21892"/>
      </w:ins>
    </w:p>
    <w:tbl>
      <w:tblPr>
        <w:tblStyle w:val="TableGrid"/>
        <w:tblW w:w="0" w:type="auto"/>
        <w:tblLook w:val="04A0" w:firstRow="1" w:lastRow="0" w:firstColumn="1" w:lastColumn="0" w:noHBand="0" w:noVBand="1"/>
      </w:tblPr>
      <w:tblGrid>
        <w:gridCol w:w="979"/>
        <w:gridCol w:w="955"/>
        <w:gridCol w:w="1689"/>
        <w:gridCol w:w="4711"/>
      </w:tblGrid>
      <w:tr w:rsidR="00063E85" w:rsidRPr="00A013FD" w14:paraId="35CB89A0" w14:textId="77777777" w:rsidTr="00BF604E">
        <w:trPr>
          <w:ins w:id="21896" w:author="Ross Norsworthy" w:date="2020-03-20T01:39:00Z"/>
        </w:trPr>
        <w:tc>
          <w:tcPr>
            <w:tcW w:w="979" w:type="dxa"/>
            <w:shd w:val="clear" w:color="auto" w:fill="4F81BD" w:themeFill="accent1"/>
          </w:tcPr>
          <w:p w14:paraId="75C4C14B" w14:textId="77777777" w:rsidR="00063E85" w:rsidRPr="00002FD3" w:rsidRDefault="00063E85" w:rsidP="00002FD3">
            <w:pPr>
              <w:spacing w:before="20" w:after="60"/>
              <w:rPr>
                <w:ins w:id="21897" w:author="Ross Norsworthy" w:date="2020-03-20T01:39:00Z"/>
                <w:rFonts w:ascii="Times New Roman Bold" w:hAnsi="Times New Roman Bold" w:cs="Times New Roman Bold"/>
                <w:b/>
                <w:sz w:val="20"/>
              </w:rPr>
            </w:pPr>
            <w:ins w:id="21898" w:author="Ross Norsworthy" w:date="2020-03-20T01:39:00Z">
              <w:r w:rsidRPr="00002FD3">
                <w:rPr>
                  <w:rFonts w:ascii="Times New Roman Bold" w:hAnsi="Times New Roman Bold" w:cs="Times New Roman Bold"/>
                  <w:b/>
                  <w:sz w:val="20"/>
                </w:rPr>
                <w:t>Field no</w:t>
              </w:r>
            </w:ins>
          </w:p>
        </w:tc>
        <w:tc>
          <w:tcPr>
            <w:tcW w:w="955" w:type="dxa"/>
            <w:shd w:val="clear" w:color="auto" w:fill="4F81BD" w:themeFill="accent1"/>
          </w:tcPr>
          <w:p w14:paraId="43FE6A98" w14:textId="77777777" w:rsidR="00063E85" w:rsidRPr="00002FD3" w:rsidRDefault="00063E85" w:rsidP="00002FD3">
            <w:pPr>
              <w:spacing w:before="20" w:after="60"/>
              <w:rPr>
                <w:ins w:id="21899" w:author="Ross Norsworthy" w:date="2020-03-20T01:39:00Z"/>
                <w:rFonts w:ascii="Times New Roman Bold" w:hAnsi="Times New Roman Bold" w:cs="Times New Roman Bold"/>
                <w:b/>
                <w:sz w:val="20"/>
              </w:rPr>
            </w:pPr>
            <w:ins w:id="21900" w:author="Ross Norsworthy" w:date="2020-03-20T01:39:00Z">
              <w:r w:rsidRPr="00002FD3">
                <w:rPr>
                  <w:rFonts w:ascii="Times New Roman Bold" w:hAnsi="Times New Roman Bold" w:cs="Times New Roman Bold"/>
                  <w:b/>
                  <w:sz w:val="20"/>
                </w:rPr>
                <w:t>Size (Bytes)</w:t>
              </w:r>
            </w:ins>
          </w:p>
        </w:tc>
        <w:tc>
          <w:tcPr>
            <w:tcW w:w="1689" w:type="dxa"/>
            <w:shd w:val="clear" w:color="auto" w:fill="4F81BD" w:themeFill="accent1"/>
          </w:tcPr>
          <w:p w14:paraId="124C0F34" w14:textId="77777777" w:rsidR="00063E85" w:rsidRPr="00002FD3" w:rsidRDefault="00063E85" w:rsidP="00002FD3">
            <w:pPr>
              <w:spacing w:before="20" w:after="60"/>
              <w:rPr>
                <w:ins w:id="21901" w:author="Ross Norsworthy" w:date="2020-03-20T01:39:00Z"/>
                <w:rFonts w:ascii="Times New Roman Bold" w:hAnsi="Times New Roman Bold" w:cs="Times New Roman Bold"/>
                <w:b/>
                <w:sz w:val="20"/>
              </w:rPr>
            </w:pPr>
            <w:ins w:id="21902" w:author="Ross Norsworthy" w:date="2020-03-20T01:39:00Z">
              <w:r w:rsidRPr="00002FD3">
                <w:rPr>
                  <w:rFonts w:ascii="Times New Roman Bold" w:hAnsi="Times New Roman Bold" w:cs="Times New Roman Bold"/>
                  <w:b/>
                  <w:sz w:val="20"/>
                </w:rPr>
                <w:t>Function</w:t>
              </w:r>
            </w:ins>
          </w:p>
        </w:tc>
        <w:tc>
          <w:tcPr>
            <w:tcW w:w="4711" w:type="dxa"/>
            <w:shd w:val="clear" w:color="auto" w:fill="4F81BD" w:themeFill="accent1"/>
          </w:tcPr>
          <w:p w14:paraId="0AF00A65" w14:textId="77777777" w:rsidR="00063E85" w:rsidRPr="00002FD3" w:rsidRDefault="00063E85" w:rsidP="00002FD3">
            <w:pPr>
              <w:spacing w:before="20" w:after="60"/>
              <w:rPr>
                <w:ins w:id="21903" w:author="Ross Norsworthy" w:date="2020-03-20T01:39:00Z"/>
                <w:rFonts w:ascii="Times New Roman Bold" w:hAnsi="Times New Roman Bold" w:cs="Times New Roman Bold"/>
                <w:b/>
                <w:sz w:val="20"/>
              </w:rPr>
            </w:pPr>
            <w:ins w:id="21904" w:author="Ross Norsworthy" w:date="2020-03-20T01:39:00Z">
              <w:r w:rsidRPr="00002FD3">
                <w:rPr>
                  <w:rFonts w:ascii="Times New Roman Bold" w:hAnsi="Times New Roman Bold" w:cs="Times New Roman Bold"/>
                  <w:b/>
                  <w:sz w:val="20"/>
                </w:rPr>
                <w:t>Content</w:t>
              </w:r>
            </w:ins>
          </w:p>
        </w:tc>
      </w:tr>
      <w:tr w:rsidR="00063E85" w:rsidRPr="00A013FD" w14:paraId="768E986E" w14:textId="77777777" w:rsidTr="00BF604E">
        <w:trPr>
          <w:ins w:id="21905" w:author="Ross Norsworthy" w:date="2020-03-20T01:39:00Z"/>
        </w:trPr>
        <w:tc>
          <w:tcPr>
            <w:tcW w:w="979" w:type="dxa"/>
          </w:tcPr>
          <w:p w14:paraId="5C6B9D29" w14:textId="77777777" w:rsidR="00063E85" w:rsidRPr="00002FD3" w:rsidRDefault="00063E85" w:rsidP="00002FD3">
            <w:pPr>
              <w:spacing w:before="20" w:after="60"/>
              <w:rPr>
                <w:ins w:id="21906" w:author="Ross Norsworthy" w:date="2020-03-20T01:39:00Z"/>
                <w:rFonts w:cstheme="minorHAnsi"/>
                <w:sz w:val="20"/>
                <w:lang w:eastAsia="de-DE"/>
              </w:rPr>
            </w:pPr>
            <w:ins w:id="21907" w:author="Ross Norsworthy" w:date="2020-03-20T01:39:00Z">
              <w:r w:rsidRPr="00002FD3">
                <w:rPr>
                  <w:rFonts w:cstheme="minorHAnsi"/>
                  <w:sz w:val="20"/>
                  <w:lang w:eastAsia="de-DE"/>
                </w:rPr>
                <w:t>1</w:t>
              </w:r>
            </w:ins>
          </w:p>
        </w:tc>
        <w:tc>
          <w:tcPr>
            <w:tcW w:w="955" w:type="dxa"/>
          </w:tcPr>
          <w:p w14:paraId="68EE2BAF" w14:textId="77777777" w:rsidR="00063E85" w:rsidRPr="00002FD3" w:rsidRDefault="00063E85" w:rsidP="00002FD3">
            <w:pPr>
              <w:spacing w:before="20" w:after="60"/>
              <w:rPr>
                <w:ins w:id="21908" w:author="Ross Norsworthy" w:date="2020-03-20T01:39:00Z"/>
                <w:rFonts w:cstheme="minorHAnsi"/>
                <w:sz w:val="20"/>
                <w:lang w:eastAsia="de-DE"/>
              </w:rPr>
            </w:pPr>
            <w:ins w:id="21909" w:author="Ross Norsworthy" w:date="2020-03-20T01:39:00Z">
              <w:r w:rsidRPr="00002FD3">
                <w:rPr>
                  <w:rFonts w:cstheme="minorHAnsi"/>
                  <w:sz w:val="20"/>
                  <w:lang w:eastAsia="de-DE"/>
                </w:rPr>
                <w:t>1</w:t>
              </w:r>
            </w:ins>
          </w:p>
        </w:tc>
        <w:tc>
          <w:tcPr>
            <w:tcW w:w="1689" w:type="dxa"/>
          </w:tcPr>
          <w:p w14:paraId="140EBBC8" w14:textId="77777777" w:rsidR="00063E85" w:rsidRPr="00002FD3" w:rsidRDefault="00063E85" w:rsidP="00002FD3">
            <w:pPr>
              <w:spacing w:before="20" w:after="60"/>
              <w:rPr>
                <w:ins w:id="21910" w:author="Ross Norsworthy" w:date="2020-03-20T01:39:00Z"/>
                <w:rFonts w:cstheme="minorHAnsi"/>
                <w:sz w:val="20"/>
                <w:lang w:eastAsia="de-DE"/>
              </w:rPr>
            </w:pPr>
            <w:ins w:id="21911" w:author="Ross Norsworthy" w:date="2020-03-20T01:39:00Z">
              <w:r w:rsidRPr="00002FD3">
                <w:rPr>
                  <w:rFonts w:cstheme="minorHAnsi"/>
                  <w:sz w:val="20"/>
                  <w:lang w:eastAsia="de-DE"/>
                </w:rPr>
                <w:t>Type</w:t>
              </w:r>
            </w:ins>
          </w:p>
        </w:tc>
        <w:tc>
          <w:tcPr>
            <w:tcW w:w="4711" w:type="dxa"/>
          </w:tcPr>
          <w:p w14:paraId="1446AE04" w14:textId="46E7F93B" w:rsidR="00063E85" w:rsidRPr="00002FD3" w:rsidRDefault="00063E85" w:rsidP="00002FD3">
            <w:pPr>
              <w:spacing w:before="20" w:after="60"/>
              <w:rPr>
                <w:ins w:id="21912" w:author="Ross Norsworthy" w:date="2020-03-20T01:39:00Z"/>
                <w:rFonts w:cstheme="minorHAnsi"/>
                <w:sz w:val="20"/>
                <w:lang w:eastAsia="de-DE"/>
              </w:rPr>
            </w:pPr>
            <w:ins w:id="21913" w:author="USA Editor 2021" w:date="2021-01-20T13:21:00Z">
              <w:r w:rsidRPr="00B92599">
                <w:rPr>
                  <w:rFonts w:cstheme="minorHAnsi"/>
                  <w:sz w:val="20"/>
                  <w:highlight w:val="green"/>
                  <w:lang w:eastAsia="de-DE"/>
                </w:rPr>
                <w:t>Type = 18</w:t>
              </w:r>
            </w:ins>
          </w:p>
        </w:tc>
      </w:tr>
      <w:tr w:rsidR="00063E85" w:rsidRPr="00A013FD" w14:paraId="3AA97530" w14:textId="77777777" w:rsidTr="00BF604E">
        <w:trPr>
          <w:ins w:id="21914" w:author="Ross Norsworthy" w:date="2020-03-20T01:39:00Z"/>
        </w:trPr>
        <w:tc>
          <w:tcPr>
            <w:tcW w:w="979" w:type="dxa"/>
          </w:tcPr>
          <w:p w14:paraId="577AB104" w14:textId="77777777" w:rsidR="00063E85" w:rsidRPr="00002FD3" w:rsidRDefault="00063E85" w:rsidP="00002FD3">
            <w:pPr>
              <w:spacing w:before="20" w:after="60"/>
              <w:rPr>
                <w:ins w:id="21915" w:author="Ross Norsworthy" w:date="2020-03-20T01:39:00Z"/>
                <w:rFonts w:cstheme="minorHAnsi"/>
                <w:sz w:val="20"/>
                <w:lang w:eastAsia="de-DE"/>
              </w:rPr>
            </w:pPr>
            <w:ins w:id="21916" w:author="Ross Norsworthy" w:date="2020-03-20T01:39:00Z">
              <w:r w:rsidRPr="00002FD3">
                <w:rPr>
                  <w:rFonts w:cstheme="minorHAnsi"/>
                  <w:sz w:val="20"/>
                  <w:lang w:eastAsia="de-DE"/>
                </w:rPr>
                <w:t>2</w:t>
              </w:r>
            </w:ins>
          </w:p>
        </w:tc>
        <w:tc>
          <w:tcPr>
            <w:tcW w:w="955" w:type="dxa"/>
          </w:tcPr>
          <w:p w14:paraId="41FA8450" w14:textId="77777777" w:rsidR="00063E85" w:rsidRPr="00002FD3" w:rsidRDefault="00063E85" w:rsidP="00002FD3">
            <w:pPr>
              <w:spacing w:before="20" w:after="60"/>
              <w:rPr>
                <w:ins w:id="21917" w:author="Ross Norsworthy" w:date="2020-03-20T01:39:00Z"/>
                <w:rFonts w:cstheme="minorHAnsi"/>
                <w:sz w:val="20"/>
                <w:lang w:eastAsia="de-DE"/>
              </w:rPr>
            </w:pPr>
            <w:ins w:id="21918" w:author="Ross Norsworthy" w:date="2020-03-20T01:39:00Z">
              <w:r w:rsidRPr="00002FD3">
                <w:rPr>
                  <w:rFonts w:cstheme="minorHAnsi"/>
                  <w:sz w:val="20"/>
                  <w:lang w:eastAsia="de-DE"/>
                </w:rPr>
                <w:t>2</w:t>
              </w:r>
            </w:ins>
          </w:p>
        </w:tc>
        <w:tc>
          <w:tcPr>
            <w:tcW w:w="1689" w:type="dxa"/>
          </w:tcPr>
          <w:p w14:paraId="42B2D1CC" w14:textId="77777777" w:rsidR="00063E85" w:rsidRPr="00002FD3" w:rsidRDefault="00063E85" w:rsidP="00002FD3">
            <w:pPr>
              <w:spacing w:before="20" w:after="60"/>
              <w:rPr>
                <w:ins w:id="21919" w:author="Ross Norsworthy" w:date="2020-03-20T01:39:00Z"/>
                <w:rFonts w:cstheme="minorHAnsi"/>
                <w:sz w:val="20"/>
                <w:lang w:eastAsia="de-DE"/>
              </w:rPr>
            </w:pPr>
            <w:ins w:id="21920" w:author="Ross Norsworthy" w:date="2020-03-20T01:39:00Z">
              <w:r w:rsidRPr="00002FD3">
                <w:rPr>
                  <w:rFonts w:cstheme="minorHAnsi"/>
                  <w:sz w:val="20"/>
                  <w:lang w:eastAsia="de-DE"/>
                </w:rPr>
                <w:t>Payload size</w:t>
              </w:r>
            </w:ins>
          </w:p>
        </w:tc>
        <w:tc>
          <w:tcPr>
            <w:tcW w:w="4711" w:type="dxa"/>
          </w:tcPr>
          <w:p w14:paraId="62C57F9D" w14:textId="77777777" w:rsidR="00063E85" w:rsidRDefault="00063E85" w:rsidP="00002FD3">
            <w:pPr>
              <w:spacing w:before="20" w:after="60"/>
              <w:rPr>
                <w:ins w:id="21921" w:author="USA Editor 2021" w:date="2021-01-20T13:21:00Z"/>
                <w:rFonts w:cstheme="minorHAnsi"/>
                <w:sz w:val="20"/>
                <w:lang w:eastAsia="de-DE"/>
              </w:rPr>
            </w:pPr>
            <w:ins w:id="21922" w:author="Ross Norsworthy" w:date="2020-03-20T01:39:00Z">
              <w:r w:rsidRPr="00002FD3">
                <w:rPr>
                  <w:rFonts w:cstheme="minorHAnsi"/>
                  <w:sz w:val="20"/>
                  <w:lang w:eastAsia="de-DE"/>
                </w:rPr>
                <w:t>Size of fields 3 to 14.</w:t>
              </w:r>
            </w:ins>
          </w:p>
          <w:p w14:paraId="612745B1" w14:textId="112DD2A6" w:rsidR="00063E85" w:rsidRPr="00002FD3" w:rsidRDefault="00063E85" w:rsidP="00002FD3">
            <w:pPr>
              <w:spacing w:before="20" w:after="60"/>
              <w:rPr>
                <w:ins w:id="21923" w:author="Ross Norsworthy" w:date="2020-03-20T01:39:00Z"/>
                <w:rFonts w:cstheme="minorHAnsi"/>
                <w:sz w:val="20"/>
                <w:lang w:eastAsia="de-DE"/>
              </w:rPr>
            </w:pPr>
            <w:ins w:id="21924" w:author="USA Editor 2021" w:date="2021-01-20T13:21:00Z">
              <w:r w:rsidRPr="00B92599">
                <w:rPr>
                  <w:rFonts w:cstheme="minorHAnsi"/>
                  <w:sz w:val="20"/>
                  <w:highlight w:val="green"/>
                  <w:lang w:eastAsia="de-DE"/>
                </w:rPr>
                <w:t>Payload size = 5 - 30</w:t>
              </w:r>
            </w:ins>
          </w:p>
        </w:tc>
      </w:tr>
      <w:tr w:rsidR="00063E85" w:rsidRPr="00A013FD" w14:paraId="0063BCFA" w14:textId="77777777" w:rsidTr="00BF604E">
        <w:trPr>
          <w:ins w:id="21925" w:author="2092 CG" w:date="2020-10-26T17:34:00Z"/>
        </w:trPr>
        <w:tc>
          <w:tcPr>
            <w:tcW w:w="979" w:type="dxa"/>
          </w:tcPr>
          <w:p w14:paraId="12017CC5" w14:textId="77777777" w:rsidR="00063E85" w:rsidRPr="00604A80" w:rsidRDefault="00063E85" w:rsidP="00002FD3">
            <w:pPr>
              <w:spacing w:before="20" w:after="60"/>
              <w:rPr>
                <w:ins w:id="21926" w:author="2092 CG" w:date="2020-10-26T17:34:00Z"/>
                <w:rFonts w:cstheme="minorHAnsi"/>
                <w:sz w:val="20"/>
                <w:lang w:eastAsia="de-DE"/>
              </w:rPr>
            </w:pPr>
            <w:ins w:id="21927" w:author="2092 CG" w:date="2020-10-26T17:34:00Z">
              <w:r w:rsidRPr="00604A80">
                <w:rPr>
                  <w:rFonts w:cstheme="minorHAnsi"/>
                  <w:sz w:val="20"/>
                  <w:lang w:eastAsia="de-DE"/>
                </w:rPr>
                <w:t>3</w:t>
              </w:r>
            </w:ins>
          </w:p>
        </w:tc>
        <w:tc>
          <w:tcPr>
            <w:tcW w:w="955" w:type="dxa"/>
          </w:tcPr>
          <w:p w14:paraId="7EA57C40" w14:textId="77777777" w:rsidR="00063E85" w:rsidRPr="00604A80" w:rsidRDefault="00063E85" w:rsidP="00002FD3">
            <w:pPr>
              <w:spacing w:before="20" w:after="60"/>
              <w:rPr>
                <w:ins w:id="21928" w:author="2092 CG" w:date="2020-10-26T17:34:00Z"/>
                <w:rFonts w:cstheme="minorHAnsi"/>
                <w:sz w:val="20"/>
                <w:lang w:eastAsia="de-DE"/>
              </w:rPr>
            </w:pPr>
            <w:ins w:id="21929" w:author="2092 CG" w:date="2020-10-26T17:35:00Z">
              <w:r w:rsidRPr="00604A80">
                <w:rPr>
                  <w:rFonts w:cstheme="minorHAnsi"/>
                  <w:sz w:val="20"/>
                  <w:lang w:eastAsia="de-DE"/>
                </w:rPr>
                <w:t>1</w:t>
              </w:r>
            </w:ins>
          </w:p>
        </w:tc>
        <w:tc>
          <w:tcPr>
            <w:tcW w:w="1689" w:type="dxa"/>
          </w:tcPr>
          <w:p w14:paraId="2D9C9704" w14:textId="77777777" w:rsidR="00063E85" w:rsidRPr="00604A80" w:rsidRDefault="00063E85" w:rsidP="00002FD3">
            <w:pPr>
              <w:spacing w:before="20" w:after="60"/>
              <w:rPr>
                <w:ins w:id="21930" w:author="2092 CG" w:date="2020-10-26T17:34:00Z"/>
                <w:rFonts w:cstheme="minorHAnsi"/>
                <w:sz w:val="20"/>
                <w:lang w:eastAsia="de-DE"/>
              </w:rPr>
            </w:pPr>
            <w:ins w:id="21931" w:author="2092 CG" w:date="2020-10-26T17:35:00Z">
              <w:r w:rsidRPr="00604A80">
                <w:rPr>
                  <w:rFonts w:cstheme="minorHAnsi"/>
                  <w:sz w:val="20"/>
                  <w:lang w:eastAsia="de-DE"/>
                </w:rPr>
                <w:t>Satellite ID</w:t>
              </w:r>
            </w:ins>
          </w:p>
        </w:tc>
        <w:tc>
          <w:tcPr>
            <w:tcW w:w="4711" w:type="dxa"/>
          </w:tcPr>
          <w:p w14:paraId="6B5A405A" w14:textId="77777777" w:rsidR="00063E85" w:rsidRPr="00604A80" w:rsidRDefault="00063E85" w:rsidP="00002FD3">
            <w:pPr>
              <w:spacing w:before="20" w:after="60"/>
              <w:rPr>
                <w:ins w:id="21932" w:author="2092 CG" w:date="2020-10-26T17:34:00Z"/>
                <w:rFonts w:cstheme="minorHAnsi"/>
                <w:sz w:val="20"/>
                <w:lang w:eastAsia="de-DE"/>
              </w:rPr>
            </w:pPr>
            <w:ins w:id="21933" w:author="2092 CG" w:date="2020-10-26T17:35:00Z">
              <w:r w:rsidRPr="00604A80">
                <w:rPr>
                  <w:rFonts w:cstheme="minorHAnsi"/>
                  <w:sz w:val="20"/>
                  <w:lang w:eastAsia="de-DE"/>
                </w:rPr>
                <w:t>0-255</w:t>
              </w:r>
            </w:ins>
          </w:p>
        </w:tc>
      </w:tr>
      <w:tr w:rsidR="00063E85" w:rsidRPr="00A013FD" w14:paraId="5C3AF4F0" w14:textId="77777777" w:rsidTr="00BF604E">
        <w:trPr>
          <w:ins w:id="21934" w:author="Ross Norsworthy" w:date="2020-03-20T01:39:00Z"/>
        </w:trPr>
        <w:tc>
          <w:tcPr>
            <w:tcW w:w="979" w:type="dxa"/>
          </w:tcPr>
          <w:p w14:paraId="0D55751A" w14:textId="77777777" w:rsidR="00063E85" w:rsidRPr="00604A80" w:rsidRDefault="00063E85" w:rsidP="00002FD3">
            <w:pPr>
              <w:spacing w:before="20" w:after="60"/>
              <w:rPr>
                <w:ins w:id="21935" w:author="Ross Norsworthy" w:date="2020-03-20T01:39:00Z"/>
                <w:rFonts w:cstheme="minorHAnsi"/>
                <w:sz w:val="20"/>
                <w:lang w:eastAsia="de-DE"/>
              </w:rPr>
            </w:pPr>
            <w:ins w:id="21936" w:author="Ross Norsworthy" w:date="2020-03-20T01:39:00Z">
              <w:del w:id="21937" w:author="2092 CG" w:date="2020-10-26T17:37:00Z">
                <w:r w:rsidRPr="00604A80" w:rsidDel="00D7177F">
                  <w:rPr>
                    <w:rFonts w:cstheme="minorHAnsi"/>
                    <w:sz w:val="20"/>
                    <w:lang w:eastAsia="de-DE"/>
                  </w:rPr>
                  <w:delText>3</w:delText>
                </w:r>
              </w:del>
            </w:ins>
            <w:ins w:id="21938" w:author="2092 CG" w:date="2020-10-26T17:37:00Z">
              <w:r w:rsidRPr="00604A80">
                <w:rPr>
                  <w:rFonts w:cstheme="minorHAnsi"/>
                  <w:sz w:val="20"/>
                  <w:lang w:eastAsia="de-DE"/>
                </w:rPr>
                <w:t>4</w:t>
              </w:r>
            </w:ins>
          </w:p>
        </w:tc>
        <w:tc>
          <w:tcPr>
            <w:tcW w:w="955" w:type="dxa"/>
          </w:tcPr>
          <w:p w14:paraId="4091FAAC" w14:textId="77777777" w:rsidR="00063E85" w:rsidRPr="00002FD3" w:rsidRDefault="00063E85" w:rsidP="00002FD3">
            <w:pPr>
              <w:spacing w:before="20" w:after="60"/>
              <w:rPr>
                <w:ins w:id="21939" w:author="Ross Norsworthy" w:date="2020-03-20T01:39:00Z"/>
                <w:rFonts w:cstheme="minorHAnsi"/>
                <w:sz w:val="20"/>
                <w:lang w:eastAsia="de-DE"/>
              </w:rPr>
            </w:pPr>
            <w:ins w:id="21940" w:author="Ross Norsworthy" w:date="2020-03-20T01:39:00Z">
              <w:r w:rsidRPr="00002FD3">
                <w:rPr>
                  <w:rFonts w:cstheme="minorHAnsi"/>
                  <w:sz w:val="20"/>
                  <w:lang w:eastAsia="de-DE"/>
                </w:rPr>
                <w:t>4</w:t>
              </w:r>
            </w:ins>
          </w:p>
        </w:tc>
        <w:tc>
          <w:tcPr>
            <w:tcW w:w="1689" w:type="dxa"/>
          </w:tcPr>
          <w:p w14:paraId="3B4A7309" w14:textId="77777777" w:rsidR="00063E85" w:rsidRPr="00002FD3" w:rsidRDefault="00063E85" w:rsidP="00002FD3">
            <w:pPr>
              <w:spacing w:before="20" w:after="60"/>
              <w:rPr>
                <w:ins w:id="21941" w:author="Ross Norsworthy" w:date="2020-03-20T01:39:00Z"/>
                <w:rFonts w:cstheme="minorHAnsi"/>
                <w:sz w:val="20"/>
                <w:lang w:eastAsia="de-DE"/>
              </w:rPr>
            </w:pPr>
            <w:ins w:id="21942" w:author="Ross Norsworthy" w:date="2020-03-20T01:39:00Z">
              <w:r w:rsidRPr="00002FD3">
                <w:rPr>
                  <w:rFonts w:cstheme="minorHAnsi"/>
                  <w:sz w:val="20"/>
                  <w:lang w:eastAsia="de-DE"/>
                </w:rPr>
                <w:t>Ship 1 Station ID</w:t>
              </w:r>
            </w:ins>
          </w:p>
        </w:tc>
        <w:tc>
          <w:tcPr>
            <w:tcW w:w="4711" w:type="dxa"/>
          </w:tcPr>
          <w:p w14:paraId="322BFAA2" w14:textId="30B1F233" w:rsidR="00063E85" w:rsidRPr="00002FD3" w:rsidRDefault="00063E85" w:rsidP="00002FD3">
            <w:pPr>
              <w:spacing w:before="20" w:after="60"/>
              <w:rPr>
                <w:ins w:id="21943" w:author="Ross Norsworthy" w:date="2020-03-20T01:39:00Z"/>
                <w:rFonts w:cstheme="minorHAnsi"/>
                <w:sz w:val="20"/>
                <w:lang w:eastAsia="de-DE"/>
              </w:rPr>
            </w:pPr>
            <w:ins w:id="21944" w:author="Ross Norsworthy" w:date="2020-03-20T01:39:00Z">
              <w:r w:rsidRPr="00002FD3">
                <w:rPr>
                  <w:sz w:val="20"/>
                </w:rPr>
                <w:t xml:space="preserve">The Unique Identifier of the ship station, as described in </w:t>
              </w:r>
              <w:del w:id="21945" w:author="USA Editor 2021" w:date="2021-01-05T13:54:00Z">
                <w:r w:rsidRPr="00E7728F" w:rsidDel="00E7728F">
                  <w:rPr>
                    <w:sz w:val="20"/>
                    <w:highlight w:val="green"/>
                    <w:rPrChange w:id="21946" w:author="USA Editor 2021" w:date="2021-01-05T13:54:00Z">
                      <w:rPr>
                        <w:sz w:val="20"/>
                      </w:rPr>
                    </w:rPrChange>
                  </w:rPr>
                  <w:delText>section</w:delText>
                </w:r>
              </w:del>
            </w:ins>
            <w:ins w:id="21947" w:author="USA Editor 2021" w:date="2021-01-05T13:54:00Z">
              <w:r w:rsidRPr="00E7728F">
                <w:rPr>
                  <w:sz w:val="20"/>
                  <w:highlight w:val="green"/>
                  <w:rPrChange w:id="21948" w:author="USA Editor 2021" w:date="2021-01-05T13:54:00Z">
                    <w:rPr>
                      <w:sz w:val="20"/>
                    </w:rPr>
                  </w:rPrChange>
                </w:rPr>
                <w:t>§</w:t>
              </w:r>
            </w:ins>
            <w:ins w:id="21949" w:author="Ross Norsworthy" w:date="2020-03-20T01:39:00Z">
              <w:r w:rsidRPr="00E7728F">
                <w:rPr>
                  <w:sz w:val="20"/>
                  <w:highlight w:val="green"/>
                  <w:rPrChange w:id="21950" w:author="USA Editor 2021" w:date="2021-01-05T13:54:00Z">
                    <w:rPr>
                      <w:sz w:val="20"/>
                    </w:rPr>
                  </w:rPrChange>
                </w:rPr>
                <w:t xml:space="preserve"> </w:t>
              </w:r>
            </w:ins>
            <w:ins w:id="21951" w:author="Johnny Schultz" w:date="2020-04-17T12:58:00Z">
              <w:del w:id="21952" w:author="USA Editor 2021" w:date="2021-01-05T13:54:00Z">
                <w:r w:rsidRPr="00E7728F" w:rsidDel="00E7728F">
                  <w:rPr>
                    <w:sz w:val="20"/>
                    <w:highlight w:val="green"/>
                    <w:rPrChange w:id="21953" w:author="USA Editor 2021" w:date="2021-01-05T13:54:00Z">
                      <w:rPr>
                        <w:sz w:val="20"/>
                      </w:rPr>
                    </w:rPrChange>
                  </w:rPr>
                  <w:delText>3</w:delText>
                </w:r>
              </w:del>
            </w:ins>
            <w:ins w:id="21954" w:author="USA Editor 2021" w:date="2021-01-05T13:54:00Z">
              <w:r w:rsidRPr="00E7728F">
                <w:rPr>
                  <w:sz w:val="20"/>
                  <w:highlight w:val="green"/>
                  <w:rPrChange w:id="21955" w:author="USA Editor 2021" w:date="2021-01-05T13:54:00Z">
                    <w:rPr>
                      <w:sz w:val="20"/>
                    </w:rPr>
                  </w:rPrChange>
                </w:rPr>
                <w:t>2</w:t>
              </w:r>
            </w:ins>
            <w:ins w:id="21956" w:author="Johnny Schultz" w:date="2020-04-17T12:58:00Z">
              <w:r w:rsidRPr="00E7728F">
                <w:rPr>
                  <w:sz w:val="20"/>
                  <w:highlight w:val="green"/>
                  <w:rPrChange w:id="21957" w:author="USA Editor 2021" w:date="2021-01-05T13:54:00Z">
                    <w:rPr>
                      <w:sz w:val="20"/>
                    </w:rPr>
                  </w:rPrChange>
                </w:rPr>
                <w:t>.4</w:t>
              </w:r>
            </w:ins>
            <w:ins w:id="21958" w:author="Ross Norsworthy" w:date="2020-03-20T01:39:00Z">
              <w:del w:id="21959" w:author="Johnny Schultz" w:date="2020-04-17T12:58:00Z">
                <w:r w:rsidRPr="00E7728F">
                  <w:rPr>
                    <w:sz w:val="20"/>
                    <w:highlight w:val="green"/>
                    <w:rPrChange w:id="21960" w:author="USA Editor 2021" w:date="2021-01-05T13:54:00Z">
                      <w:rPr>
                        <w:sz w:val="20"/>
                      </w:rPr>
                    </w:rPrChange>
                  </w:rPr>
                  <w:delText>1</w:delText>
                </w:r>
              </w:del>
            </w:ins>
            <w:ins w:id="21961" w:author="USA Editor 2021" w:date="2021-01-05T13:54:00Z">
              <w:r w:rsidRPr="00E7728F">
                <w:rPr>
                  <w:sz w:val="20"/>
                  <w:highlight w:val="green"/>
                  <w:rPrChange w:id="21962" w:author="USA Editor 2021" w:date="2021-01-05T13:54:00Z">
                    <w:rPr>
                      <w:sz w:val="20"/>
                    </w:rPr>
                  </w:rPrChange>
                </w:rPr>
                <w:t>, Annex 1</w:t>
              </w:r>
            </w:ins>
            <w:ins w:id="21963" w:author="Ross Norsworthy" w:date="2020-03-20T01:39:00Z">
              <w:r w:rsidRPr="00002FD3">
                <w:rPr>
                  <w:sz w:val="20"/>
                </w:rPr>
                <w:t>.</w:t>
              </w:r>
            </w:ins>
          </w:p>
        </w:tc>
      </w:tr>
      <w:tr w:rsidR="00063E85" w:rsidRPr="00A013FD" w14:paraId="2128102B" w14:textId="77777777" w:rsidTr="00BF604E">
        <w:trPr>
          <w:ins w:id="21964" w:author="Ross Norsworthy" w:date="2020-03-20T01:39:00Z"/>
        </w:trPr>
        <w:tc>
          <w:tcPr>
            <w:tcW w:w="979" w:type="dxa"/>
          </w:tcPr>
          <w:p w14:paraId="5CD37E17" w14:textId="77777777" w:rsidR="00063E85" w:rsidRPr="00604A80" w:rsidRDefault="00063E85" w:rsidP="00002FD3">
            <w:pPr>
              <w:spacing w:before="20" w:after="60"/>
              <w:rPr>
                <w:ins w:id="21965" w:author="Ross Norsworthy" w:date="2020-03-20T01:39:00Z"/>
                <w:rFonts w:cstheme="minorHAnsi"/>
                <w:sz w:val="20"/>
                <w:lang w:eastAsia="de-DE"/>
              </w:rPr>
            </w:pPr>
            <w:ins w:id="21966" w:author="Ross Norsworthy" w:date="2020-03-20T01:39:00Z">
              <w:del w:id="21967" w:author="2092 CG" w:date="2020-10-26T17:37:00Z">
                <w:r w:rsidRPr="00604A80" w:rsidDel="00032191">
                  <w:rPr>
                    <w:rFonts w:cstheme="minorHAnsi"/>
                    <w:sz w:val="20"/>
                    <w:lang w:eastAsia="de-DE"/>
                  </w:rPr>
                  <w:delText>4</w:delText>
                </w:r>
              </w:del>
            </w:ins>
            <w:ins w:id="21968" w:author="2092 CG" w:date="2020-10-26T17:37:00Z">
              <w:r w:rsidRPr="00604A80">
                <w:rPr>
                  <w:rFonts w:cstheme="minorHAnsi"/>
                  <w:sz w:val="20"/>
                  <w:lang w:eastAsia="de-DE"/>
                </w:rPr>
                <w:t>5</w:t>
              </w:r>
            </w:ins>
          </w:p>
        </w:tc>
        <w:tc>
          <w:tcPr>
            <w:tcW w:w="955" w:type="dxa"/>
          </w:tcPr>
          <w:p w14:paraId="67C2A723" w14:textId="77777777" w:rsidR="00063E85" w:rsidRPr="00002FD3" w:rsidRDefault="00063E85" w:rsidP="00002FD3">
            <w:pPr>
              <w:spacing w:before="20" w:after="60"/>
              <w:rPr>
                <w:ins w:id="21969" w:author="Ross Norsworthy" w:date="2020-03-20T01:39:00Z"/>
                <w:rFonts w:cstheme="minorHAnsi"/>
                <w:sz w:val="20"/>
                <w:lang w:eastAsia="de-DE"/>
              </w:rPr>
            </w:pPr>
            <w:ins w:id="21970" w:author="Ross Norsworthy" w:date="2020-03-20T01:39:00Z">
              <w:r w:rsidRPr="00002FD3">
                <w:rPr>
                  <w:rFonts w:cstheme="minorHAnsi"/>
                  <w:sz w:val="20"/>
                  <w:lang w:eastAsia="de-DE"/>
                </w:rPr>
                <w:t>1</w:t>
              </w:r>
            </w:ins>
          </w:p>
        </w:tc>
        <w:tc>
          <w:tcPr>
            <w:tcW w:w="1689" w:type="dxa"/>
          </w:tcPr>
          <w:p w14:paraId="3192E546" w14:textId="77777777" w:rsidR="00063E85" w:rsidRPr="00002FD3" w:rsidRDefault="00063E85" w:rsidP="00002FD3">
            <w:pPr>
              <w:spacing w:before="20" w:after="60"/>
              <w:rPr>
                <w:ins w:id="21971" w:author="Ross Norsworthy" w:date="2020-03-20T01:39:00Z"/>
                <w:rFonts w:cstheme="minorHAnsi"/>
                <w:sz w:val="20"/>
                <w:lang w:eastAsia="de-DE"/>
              </w:rPr>
            </w:pPr>
            <w:ins w:id="21972" w:author="Ross Norsworthy" w:date="2020-03-20T01:39:00Z">
              <w:r w:rsidRPr="00002FD3">
                <w:rPr>
                  <w:rFonts w:cstheme="minorHAnsi"/>
                  <w:sz w:val="20"/>
                  <w:lang w:eastAsia="de-DE"/>
                </w:rPr>
                <w:t>Session ID ship 1</w:t>
              </w:r>
            </w:ins>
          </w:p>
        </w:tc>
        <w:tc>
          <w:tcPr>
            <w:tcW w:w="4711" w:type="dxa"/>
          </w:tcPr>
          <w:p w14:paraId="6B72760F" w14:textId="77777777" w:rsidR="00063E85" w:rsidRPr="00002FD3" w:rsidRDefault="00063E85" w:rsidP="00002FD3">
            <w:pPr>
              <w:spacing w:before="20" w:after="60"/>
              <w:rPr>
                <w:ins w:id="21973" w:author="Ross Norsworthy" w:date="2020-03-20T01:39:00Z"/>
                <w:rFonts w:cstheme="minorHAnsi"/>
                <w:sz w:val="20"/>
                <w:lang w:eastAsia="de-DE"/>
              </w:rPr>
            </w:pPr>
            <w:ins w:id="21974" w:author="Ross Norsworthy" w:date="2020-03-20T01:39:00Z">
              <w:r w:rsidRPr="00002FD3">
                <w:rPr>
                  <w:rFonts w:cstheme="minorHAnsi"/>
                  <w:sz w:val="20"/>
                  <w:lang w:eastAsia="de-DE"/>
                </w:rPr>
                <w:t>Set to 0 for short uplink messages.</w:t>
              </w:r>
            </w:ins>
          </w:p>
        </w:tc>
      </w:tr>
      <w:tr w:rsidR="00063E85" w:rsidRPr="00A013FD" w14:paraId="39F04F1A" w14:textId="77777777" w:rsidTr="00BF604E">
        <w:trPr>
          <w:ins w:id="21975" w:author="Ross Norsworthy" w:date="2020-03-20T01:39:00Z"/>
        </w:trPr>
        <w:tc>
          <w:tcPr>
            <w:tcW w:w="979" w:type="dxa"/>
          </w:tcPr>
          <w:p w14:paraId="1900F8B2" w14:textId="77777777" w:rsidR="00063E85" w:rsidRPr="00604A80" w:rsidRDefault="00063E85" w:rsidP="00002FD3">
            <w:pPr>
              <w:spacing w:before="20" w:after="60"/>
              <w:rPr>
                <w:ins w:id="21976" w:author="Ross Norsworthy" w:date="2020-03-20T01:39:00Z"/>
                <w:rFonts w:cstheme="minorHAnsi"/>
                <w:sz w:val="20"/>
                <w:lang w:eastAsia="de-DE"/>
              </w:rPr>
            </w:pPr>
            <w:ins w:id="21977" w:author="Ross Norsworthy" w:date="2020-03-20T01:39:00Z">
              <w:del w:id="21978" w:author="2092 CG" w:date="2020-10-26T17:38:00Z">
                <w:r w:rsidRPr="00604A80" w:rsidDel="00032191">
                  <w:rPr>
                    <w:rFonts w:cstheme="minorHAnsi"/>
                    <w:sz w:val="20"/>
                    <w:lang w:eastAsia="de-DE"/>
                  </w:rPr>
                  <w:delText>5</w:delText>
                </w:r>
              </w:del>
            </w:ins>
            <w:ins w:id="21979" w:author="2092 CG" w:date="2020-10-26T17:38:00Z">
              <w:r w:rsidRPr="00604A80">
                <w:rPr>
                  <w:rFonts w:cstheme="minorHAnsi"/>
                  <w:sz w:val="20"/>
                  <w:lang w:eastAsia="de-DE"/>
                </w:rPr>
                <w:t>6</w:t>
              </w:r>
            </w:ins>
          </w:p>
        </w:tc>
        <w:tc>
          <w:tcPr>
            <w:tcW w:w="955" w:type="dxa"/>
          </w:tcPr>
          <w:p w14:paraId="34634D41" w14:textId="77777777" w:rsidR="00063E85" w:rsidRPr="00002FD3" w:rsidRDefault="00063E85" w:rsidP="00002FD3">
            <w:pPr>
              <w:spacing w:before="20" w:after="60"/>
              <w:rPr>
                <w:ins w:id="21980" w:author="Ross Norsworthy" w:date="2020-03-20T01:39:00Z"/>
                <w:rFonts w:cstheme="minorHAnsi"/>
                <w:sz w:val="20"/>
                <w:lang w:eastAsia="de-DE"/>
              </w:rPr>
            </w:pPr>
            <w:ins w:id="21981" w:author="Ross Norsworthy" w:date="2020-03-20T01:39:00Z">
              <w:r w:rsidRPr="00002FD3">
                <w:rPr>
                  <w:rFonts w:cstheme="minorHAnsi"/>
                  <w:sz w:val="20"/>
                  <w:lang w:eastAsia="de-DE"/>
                </w:rPr>
                <w:t>4</w:t>
              </w:r>
            </w:ins>
          </w:p>
        </w:tc>
        <w:tc>
          <w:tcPr>
            <w:tcW w:w="1689" w:type="dxa"/>
          </w:tcPr>
          <w:p w14:paraId="609796D2" w14:textId="77777777" w:rsidR="00063E85" w:rsidRPr="00002FD3" w:rsidRDefault="00063E85" w:rsidP="00002FD3">
            <w:pPr>
              <w:spacing w:before="20" w:after="60"/>
              <w:rPr>
                <w:ins w:id="21982" w:author="Ross Norsworthy" w:date="2020-03-20T01:39:00Z"/>
                <w:rFonts w:cstheme="minorHAnsi"/>
                <w:sz w:val="20"/>
                <w:lang w:eastAsia="de-DE"/>
              </w:rPr>
            </w:pPr>
            <w:ins w:id="21983" w:author="Ross Norsworthy" w:date="2020-03-20T01:39:00Z">
              <w:r w:rsidRPr="00002FD3">
                <w:rPr>
                  <w:rFonts w:cstheme="minorHAnsi"/>
                  <w:sz w:val="20"/>
                  <w:lang w:eastAsia="de-DE"/>
                </w:rPr>
                <w:t>Ship 2 Station ID</w:t>
              </w:r>
            </w:ins>
          </w:p>
        </w:tc>
        <w:tc>
          <w:tcPr>
            <w:tcW w:w="4711" w:type="dxa"/>
          </w:tcPr>
          <w:p w14:paraId="3281D8D2" w14:textId="0B61BFC9" w:rsidR="00063E85" w:rsidRPr="00002FD3" w:rsidRDefault="00063E85" w:rsidP="00002FD3">
            <w:pPr>
              <w:spacing w:before="20" w:after="60"/>
              <w:rPr>
                <w:ins w:id="21984" w:author="Ross Norsworthy" w:date="2020-03-20T01:39:00Z"/>
                <w:sz w:val="20"/>
              </w:rPr>
            </w:pPr>
            <w:ins w:id="21985" w:author="Ross Norsworthy" w:date="2020-03-20T01:39:00Z">
              <w:r w:rsidRPr="00002FD3">
                <w:rPr>
                  <w:sz w:val="20"/>
                </w:rPr>
                <w:t xml:space="preserve">The Unique Identifier of the ship station, as described in </w:t>
              </w:r>
              <w:del w:id="21986" w:author="USA Editor 2021" w:date="2021-01-05T13:55:00Z">
                <w:r w:rsidRPr="00E7728F" w:rsidDel="00E7728F">
                  <w:rPr>
                    <w:sz w:val="20"/>
                    <w:highlight w:val="green"/>
                    <w:rPrChange w:id="21987" w:author="USA Editor 2021" w:date="2021-01-05T13:55:00Z">
                      <w:rPr>
                        <w:sz w:val="20"/>
                      </w:rPr>
                    </w:rPrChange>
                  </w:rPr>
                  <w:delText>section</w:delText>
                </w:r>
              </w:del>
            </w:ins>
            <w:ins w:id="21988" w:author="USA Editor 2021" w:date="2021-01-05T13:55:00Z">
              <w:r w:rsidRPr="00E7728F">
                <w:rPr>
                  <w:sz w:val="20"/>
                  <w:highlight w:val="green"/>
                  <w:rPrChange w:id="21989" w:author="USA Editor 2021" w:date="2021-01-05T13:55:00Z">
                    <w:rPr>
                      <w:sz w:val="20"/>
                    </w:rPr>
                  </w:rPrChange>
                </w:rPr>
                <w:t>§</w:t>
              </w:r>
            </w:ins>
            <w:ins w:id="21990" w:author="Ross Norsworthy" w:date="2020-03-20T01:39:00Z">
              <w:r w:rsidRPr="00E7728F">
                <w:rPr>
                  <w:sz w:val="20"/>
                  <w:highlight w:val="green"/>
                  <w:rPrChange w:id="21991" w:author="USA Editor 2021" w:date="2021-01-05T13:55:00Z">
                    <w:rPr>
                      <w:sz w:val="20"/>
                    </w:rPr>
                  </w:rPrChange>
                </w:rPr>
                <w:t xml:space="preserve"> </w:t>
              </w:r>
            </w:ins>
            <w:ins w:id="21992" w:author="Johnny Schultz" w:date="2020-04-17T12:58:00Z">
              <w:del w:id="21993" w:author="USA Editor 2021" w:date="2021-01-05T13:55:00Z">
                <w:r w:rsidRPr="00E7728F" w:rsidDel="00E7728F">
                  <w:rPr>
                    <w:sz w:val="20"/>
                    <w:highlight w:val="green"/>
                    <w:rPrChange w:id="21994" w:author="USA Editor 2021" w:date="2021-01-05T13:55:00Z">
                      <w:rPr>
                        <w:sz w:val="20"/>
                      </w:rPr>
                    </w:rPrChange>
                  </w:rPr>
                  <w:delText>3</w:delText>
                </w:r>
              </w:del>
            </w:ins>
            <w:ins w:id="21995" w:author="USA Editor 2021" w:date="2021-01-05T13:55:00Z">
              <w:r w:rsidRPr="00E7728F">
                <w:rPr>
                  <w:sz w:val="20"/>
                  <w:highlight w:val="green"/>
                  <w:rPrChange w:id="21996" w:author="USA Editor 2021" w:date="2021-01-05T13:55:00Z">
                    <w:rPr>
                      <w:sz w:val="20"/>
                    </w:rPr>
                  </w:rPrChange>
                </w:rPr>
                <w:t>2</w:t>
              </w:r>
            </w:ins>
            <w:ins w:id="21997" w:author="Johnny Schultz" w:date="2020-04-17T12:58:00Z">
              <w:r w:rsidRPr="00E7728F">
                <w:rPr>
                  <w:sz w:val="20"/>
                  <w:highlight w:val="green"/>
                  <w:rPrChange w:id="21998" w:author="USA Editor 2021" w:date="2021-01-05T13:55:00Z">
                    <w:rPr>
                      <w:sz w:val="20"/>
                    </w:rPr>
                  </w:rPrChange>
                </w:rPr>
                <w:t>.4</w:t>
              </w:r>
            </w:ins>
            <w:ins w:id="21999" w:author="Ross Norsworthy" w:date="2020-03-20T01:39:00Z">
              <w:del w:id="22000" w:author="Johnny Schultz" w:date="2020-04-17T12:58:00Z">
                <w:r w:rsidRPr="00E7728F">
                  <w:rPr>
                    <w:sz w:val="20"/>
                    <w:highlight w:val="green"/>
                    <w:rPrChange w:id="22001" w:author="USA Editor 2021" w:date="2021-01-05T13:55:00Z">
                      <w:rPr>
                        <w:sz w:val="20"/>
                      </w:rPr>
                    </w:rPrChange>
                  </w:rPr>
                  <w:delText>1</w:delText>
                </w:r>
              </w:del>
            </w:ins>
            <w:ins w:id="22002" w:author="USA Editor 2021" w:date="2021-01-05T13:55:00Z">
              <w:r w:rsidRPr="00E7728F">
                <w:rPr>
                  <w:sz w:val="20"/>
                  <w:highlight w:val="green"/>
                  <w:rPrChange w:id="22003" w:author="USA Editor 2021" w:date="2021-01-05T13:55:00Z">
                    <w:rPr>
                      <w:sz w:val="20"/>
                    </w:rPr>
                  </w:rPrChange>
                </w:rPr>
                <w:t>, Annex 1</w:t>
              </w:r>
            </w:ins>
            <w:ins w:id="22004" w:author="Ross Norsworthy" w:date="2020-03-20T01:39:00Z">
              <w:r w:rsidRPr="00002FD3">
                <w:rPr>
                  <w:sz w:val="20"/>
                </w:rPr>
                <w:t>.</w:t>
              </w:r>
            </w:ins>
          </w:p>
          <w:p w14:paraId="3A67C4A9" w14:textId="77777777" w:rsidR="00063E85" w:rsidRPr="00002FD3" w:rsidRDefault="00063E85" w:rsidP="00002FD3">
            <w:pPr>
              <w:spacing w:before="20" w:after="60"/>
              <w:rPr>
                <w:ins w:id="22005" w:author="Ross Norsworthy" w:date="2020-03-20T01:39:00Z"/>
                <w:rFonts w:cstheme="minorHAnsi"/>
                <w:sz w:val="20"/>
                <w:lang w:eastAsia="de-DE"/>
              </w:rPr>
            </w:pPr>
            <w:ins w:id="22006" w:author="Ross Norsworthy" w:date="2020-03-20T01:39:00Z">
              <w:r w:rsidRPr="00002FD3">
                <w:rPr>
                  <w:rFonts w:cstheme="minorHAnsi"/>
                  <w:sz w:val="20"/>
                  <w:lang w:eastAsia="de-DE"/>
                </w:rPr>
                <w:t>Set to 0 when empty.</w:t>
              </w:r>
            </w:ins>
          </w:p>
        </w:tc>
      </w:tr>
      <w:tr w:rsidR="00063E85" w:rsidRPr="00A013FD" w14:paraId="1DDBA1BB" w14:textId="77777777" w:rsidTr="00BF604E">
        <w:trPr>
          <w:ins w:id="22007" w:author="Ross Norsworthy" w:date="2020-03-20T01:39:00Z"/>
        </w:trPr>
        <w:tc>
          <w:tcPr>
            <w:tcW w:w="979" w:type="dxa"/>
          </w:tcPr>
          <w:p w14:paraId="53176BC4" w14:textId="77777777" w:rsidR="00063E85" w:rsidRPr="00604A80" w:rsidRDefault="00063E85" w:rsidP="00002FD3">
            <w:pPr>
              <w:spacing w:before="20" w:after="60"/>
              <w:rPr>
                <w:ins w:id="22008" w:author="Ross Norsworthy" w:date="2020-03-20T01:39:00Z"/>
                <w:rFonts w:cstheme="minorHAnsi"/>
                <w:sz w:val="20"/>
                <w:lang w:eastAsia="de-DE"/>
              </w:rPr>
            </w:pPr>
            <w:ins w:id="22009" w:author="Ross Norsworthy" w:date="2020-03-20T01:39:00Z">
              <w:del w:id="22010" w:author="2092 CG" w:date="2020-10-26T17:38:00Z">
                <w:r w:rsidRPr="00604A80" w:rsidDel="00032191">
                  <w:rPr>
                    <w:rFonts w:cstheme="minorHAnsi"/>
                    <w:sz w:val="20"/>
                    <w:lang w:eastAsia="de-DE"/>
                  </w:rPr>
                  <w:delText>6</w:delText>
                </w:r>
              </w:del>
            </w:ins>
            <w:ins w:id="22011" w:author="2092 CG" w:date="2020-10-26T17:38:00Z">
              <w:r w:rsidRPr="00604A80">
                <w:rPr>
                  <w:rFonts w:cstheme="minorHAnsi"/>
                  <w:sz w:val="20"/>
                  <w:lang w:eastAsia="de-DE"/>
                </w:rPr>
                <w:t>7</w:t>
              </w:r>
            </w:ins>
          </w:p>
        </w:tc>
        <w:tc>
          <w:tcPr>
            <w:tcW w:w="955" w:type="dxa"/>
          </w:tcPr>
          <w:p w14:paraId="1A2630B5" w14:textId="77777777" w:rsidR="00063E85" w:rsidRPr="00002FD3" w:rsidRDefault="00063E85" w:rsidP="00002FD3">
            <w:pPr>
              <w:spacing w:before="20" w:after="60"/>
              <w:rPr>
                <w:ins w:id="22012" w:author="Ross Norsworthy" w:date="2020-03-20T01:39:00Z"/>
                <w:rFonts w:cstheme="minorHAnsi"/>
                <w:sz w:val="20"/>
                <w:lang w:eastAsia="de-DE"/>
              </w:rPr>
            </w:pPr>
            <w:ins w:id="22013" w:author="Ross Norsworthy" w:date="2020-03-20T01:39:00Z">
              <w:r w:rsidRPr="00002FD3">
                <w:rPr>
                  <w:rFonts w:cstheme="minorHAnsi"/>
                  <w:sz w:val="20"/>
                  <w:lang w:eastAsia="de-DE"/>
                </w:rPr>
                <w:t>1</w:t>
              </w:r>
            </w:ins>
          </w:p>
        </w:tc>
        <w:tc>
          <w:tcPr>
            <w:tcW w:w="1689" w:type="dxa"/>
          </w:tcPr>
          <w:p w14:paraId="46273D63" w14:textId="77777777" w:rsidR="00063E85" w:rsidRPr="00002FD3" w:rsidRDefault="00063E85" w:rsidP="00002FD3">
            <w:pPr>
              <w:spacing w:before="20" w:after="60"/>
              <w:rPr>
                <w:ins w:id="22014" w:author="Ross Norsworthy" w:date="2020-03-20T01:39:00Z"/>
                <w:rFonts w:cstheme="minorHAnsi"/>
                <w:sz w:val="20"/>
                <w:lang w:eastAsia="de-DE"/>
              </w:rPr>
            </w:pPr>
            <w:ins w:id="22015" w:author="Ross Norsworthy" w:date="2020-03-20T01:39:00Z">
              <w:r w:rsidRPr="00002FD3">
                <w:rPr>
                  <w:rFonts w:cstheme="minorHAnsi"/>
                  <w:sz w:val="20"/>
                  <w:lang w:eastAsia="de-DE"/>
                </w:rPr>
                <w:t>Session ID ship 2</w:t>
              </w:r>
            </w:ins>
          </w:p>
        </w:tc>
        <w:tc>
          <w:tcPr>
            <w:tcW w:w="4711" w:type="dxa"/>
          </w:tcPr>
          <w:p w14:paraId="6A6ACA31" w14:textId="77777777" w:rsidR="00063E85" w:rsidRPr="00002FD3" w:rsidRDefault="00063E85" w:rsidP="00002FD3">
            <w:pPr>
              <w:spacing w:before="20" w:after="60"/>
              <w:rPr>
                <w:ins w:id="22016" w:author="Ross Norsworthy" w:date="2020-03-20T01:39:00Z"/>
                <w:rFonts w:cstheme="minorHAnsi"/>
                <w:sz w:val="20"/>
                <w:lang w:eastAsia="de-DE"/>
              </w:rPr>
            </w:pPr>
            <w:ins w:id="22017" w:author="Ross Norsworthy" w:date="2020-03-20T01:39:00Z">
              <w:r w:rsidRPr="00002FD3">
                <w:rPr>
                  <w:rFonts w:cstheme="minorHAnsi"/>
                  <w:sz w:val="20"/>
                  <w:lang w:eastAsia="de-DE"/>
                </w:rPr>
                <w:t>Set to 0 for short uplink messages.</w:t>
              </w:r>
            </w:ins>
          </w:p>
        </w:tc>
      </w:tr>
      <w:tr w:rsidR="00063E85" w:rsidRPr="00A013FD" w14:paraId="4505E367" w14:textId="77777777" w:rsidTr="00BF604E">
        <w:trPr>
          <w:ins w:id="22018" w:author="Ross Norsworthy" w:date="2020-03-20T01:39:00Z"/>
        </w:trPr>
        <w:tc>
          <w:tcPr>
            <w:tcW w:w="979" w:type="dxa"/>
          </w:tcPr>
          <w:p w14:paraId="0DD833F1" w14:textId="77777777" w:rsidR="00063E85" w:rsidRPr="00604A80" w:rsidRDefault="00063E85" w:rsidP="00002FD3">
            <w:pPr>
              <w:spacing w:before="20" w:after="60"/>
              <w:rPr>
                <w:ins w:id="22019" w:author="Ross Norsworthy" w:date="2020-03-20T01:39:00Z"/>
                <w:rFonts w:cstheme="minorHAnsi"/>
                <w:sz w:val="20"/>
                <w:lang w:eastAsia="de-DE"/>
              </w:rPr>
            </w:pPr>
            <w:ins w:id="22020" w:author="Ross Norsworthy" w:date="2020-03-20T01:39:00Z">
              <w:del w:id="22021" w:author="2092 CG" w:date="2020-10-26T17:39:00Z">
                <w:r w:rsidRPr="00604A80" w:rsidDel="00A41CF2">
                  <w:rPr>
                    <w:rFonts w:cstheme="minorHAnsi"/>
                    <w:sz w:val="20"/>
                    <w:lang w:eastAsia="de-DE"/>
                  </w:rPr>
                  <w:delText>7</w:delText>
                </w:r>
              </w:del>
            </w:ins>
            <w:ins w:id="22022" w:author="2092 CG" w:date="2020-10-26T17:39:00Z">
              <w:r w:rsidRPr="00604A80">
                <w:rPr>
                  <w:rFonts w:cstheme="minorHAnsi"/>
                  <w:sz w:val="20"/>
                  <w:lang w:eastAsia="de-DE"/>
                </w:rPr>
                <w:t>8</w:t>
              </w:r>
            </w:ins>
          </w:p>
        </w:tc>
        <w:tc>
          <w:tcPr>
            <w:tcW w:w="955" w:type="dxa"/>
          </w:tcPr>
          <w:p w14:paraId="430623EC" w14:textId="77777777" w:rsidR="00063E85" w:rsidRPr="00002FD3" w:rsidRDefault="00063E85" w:rsidP="00002FD3">
            <w:pPr>
              <w:spacing w:before="20" w:after="60"/>
              <w:rPr>
                <w:ins w:id="22023" w:author="Ross Norsworthy" w:date="2020-03-20T01:39:00Z"/>
                <w:rFonts w:cstheme="minorHAnsi"/>
                <w:sz w:val="20"/>
                <w:lang w:eastAsia="de-DE"/>
              </w:rPr>
            </w:pPr>
            <w:ins w:id="22024" w:author="Ross Norsworthy" w:date="2020-03-20T01:39:00Z">
              <w:r w:rsidRPr="00002FD3">
                <w:rPr>
                  <w:rFonts w:cstheme="minorHAnsi"/>
                  <w:sz w:val="20"/>
                  <w:lang w:eastAsia="de-DE"/>
                </w:rPr>
                <w:t>4</w:t>
              </w:r>
            </w:ins>
          </w:p>
        </w:tc>
        <w:tc>
          <w:tcPr>
            <w:tcW w:w="1689" w:type="dxa"/>
          </w:tcPr>
          <w:p w14:paraId="5D9CFCF5" w14:textId="77777777" w:rsidR="00063E85" w:rsidRPr="00002FD3" w:rsidRDefault="00063E85" w:rsidP="00002FD3">
            <w:pPr>
              <w:spacing w:before="20" w:after="60"/>
              <w:rPr>
                <w:ins w:id="22025" w:author="Ross Norsworthy" w:date="2020-03-20T01:39:00Z"/>
                <w:rFonts w:cstheme="minorHAnsi"/>
                <w:sz w:val="20"/>
                <w:lang w:eastAsia="de-DE"/>
              </w:rPr>
            </w:pPr>
            <w:ins w:id="22026" w:author="Ross Norsworthy" w:date="2020-03-20T01:39:00Z">
              <w:r w:rsidRPr="00002FD3">
                <w:rPr>
                  <w:rFonts w:cstheme="minorHAnsi"/>
                  <w:sz w:val="20"/>
                  <w:lang w:eastAsia="de-DE"/>
                </w:rPr>
                <w:t>Ship 3 Station ID</w:t>
              </w:r>
            </w:ins>
          </w:p>
        </w:tc>
        <w:tc>
          <w:tcPr>
            <w:tcW w:w="4711" w:type="dxa"/>
          </w:tcPr>
          <w:p w14:paraId="6AA1363E" w14:textId="2CFC1917" w:rsidR="00063E85" w:rsidRPr="00002FD3" w:rsidRDefault="00063E85" w:rsidP="00002FD3">
            <w:pPr>
              <w:spacing w:before="20" w:after="60"/>
              <w:rPr>
                <w:ins w:id="22027" w:author="Ross Norsworthy" w:date="2020-03-20T01:39:00Z"/>
                <w:sz w:val="20"/>
              </w:rPr>
            </w:pPr>
            <w:ins w:id="22028" w:author="Ross Norsworthy" w:date="2020-03-20T01:39:00Z">
              <w:r w:rsidRPr="00002FD3">
                <w:rPr>
                  <w:sz w:val="20"/>
                </w:rPr>
                <w:t xml:space="preserve">The Unique Identifier of the ship station, as described in </w:t>
              </w:r>
              <w:del w:id="22029" w:author="USA Editor 2021" w:date="2021-01-05T13:55:00Z">
                <w:r w:rsidRPr="00E7728F" w:rsidDel="00E7728F">
                  <w:rPr>
                    <w:sz w:val="20"/>
                    <w:highlight w:val="green"/>
                    <w:rPrChange w:id="22030" w:author="USA Editor 2021" w:date="2021-01-05T13:55:00Z">
                      <w:rPr>
                        <w:sz w:val="20"/>
                      </w:rPr>
                    </w:rPrChange>
                  </w:rPr>
                  <w:delText>section</w:delText>
                </w:r>
              </w:del>
            </w:ins>
            <w:ins w:id="22031" w:author="USA Editor 2021" w:date="2021-01-05T13:55:00Z">
              <w:r w:rsidRPr="00E7728F">
                <w:rPr>
                  <w:sz w:val="20"/>
                  <w:highlight w:val="green"/>
                  <w:rPrChange w:id="22032" w:author="USA Editor 2021" w:date="2021-01-05T13:55:00Z">
                    <w:rPr>
                      <w:sz w:val="20"/>
                    </w:rPr>
                  </w:rPrChange>
                </w:rPr>
                <w:t>§</w:t>
              </w:r>
            </w:ins>
            <w:ins w:id="22033" w:author="Ross Norsworthy" w:date="2020-03-20T01:39:00Z">
              <w:r w:rsidRPr="00E7728F">
                <w:rPr>
                  <w:sz w:val="20"/>
                  <w:highlight w:val="green"/>
                  <w:rPrChange w:id="22034" w:author="USA Editor 2021" w:date="2021-01-05T13:55:00Z">
                    <w:rPr>
                      <w:sz w:val="20"/>
                    </w:rPr>
                  </w:rPrChange>
                </w:rPr>
                <w:t xml:space="preserve"> </w:t>
              </w:r>
            </w:ins>
            <w:ins w:id="22035" w:author="Johnny Schultz" w:date="2020-04-17T12:58:00Z">
              <w:del w:id="22036" w:author="USA Editor 2021" w:date="2021-01-05T13:55:00Z">
                <w:r w:rsidRPr="00E7728F" w:rsidDel="00E7728F">
                  <w:rPr>
                    <w:sz w:val="20"/>
                    <w:highlight w:val="green"/>
                    <w:rPrChange w:id="22037" w:author="USA Editor 2021" w:date="2021-01-05T13:55:00Z">
                      <w:rPr>
                        <w:sz w:val="20"/>
                      </w:rPr>
                    </w:rPrChange>
                  </w:rPr>
                  <w:delText>3</w:delText>
                </w:r>
              </w:del>
            </w:ins>
            <w:ins w:id="22038" w:author="USA Editor 2021" w:date="2021-01-05T13:55:00Z">
              <w:r w:rsidRPr="00E7728F">
                <w:rPr>
                  <w:sz w:val="20"/>
                  <w:highlight w:val="green"/>
                  <w:rPrChange w:id="22039" w:author="USA Editor 2021" w:date="2021-01-05T13:55:00Z">
                    <w:rPr>
                      <w:sz w:val="20"/>
                    </w:rPr>
                  </w:rPrChange>
                </w:rPr>
                <w:t>2</w:t>
              </w:r>
            </w:ins>
            <w:ins w:id="22040" w:author="Johnny Schultz" w:date="2020-04-17T12:58:00Z">
              <w:r w:rsidRPr="00E7728F">
                <w:rPr>
                  <w:sz w:val="20"/>
                  <w:highlight w:val="green"/>
                  <w:rPrChange w:id="22041" w:author="USA Editor 2021" w:date="2021-01-05T13:55:00Z">
                    <w:rPr>
                      <w:sz w:val="20"/>
                    </w:rPr>
                  </w:rPrChange>
                </w:rPr>
                <w:t>.4</w:t>
              </w:r>
            </w:ins>
            <w:ins w:id="22042" w:author="Ross Norsworthy" w:date="2020-03-20T01:39:00Z">
              <w:del w:id="22043" w:author="Johnny Schultz" w:date="2020-04-17T12:58:00Z">
                <w:r w:rsidRPr="00E7728F">
                  <w:rPr>
                    <w:sz w:val="20"/>
                    <w:highlight w:val="green"/>
                    <w:rPrChange w:id="22044" w:author="USA Editor 2021" w:date="2021-01-05T13:55:00Z">
                      <w:rPr>
                        <w:sz w:val="20"/>
                      </w:rPr>
                    </w:rPrChange>
                  </w:rPr>
                  <w:delText>1</w:delText>
                </w:r>
              </w:del>
            </w:ins>
            <w:ins w:id="22045" w:author="USA Editor 2021" w:date="2021-01-05T13:55:00Z">
              <w:r w:rsidRPr="00E7728F">
                <w:rPr>
                  <w:sz w:val="20"/>
                  <w:highlight w:val="green"/>
                  <w:rPrChange w:id="22046" w:author="USA Editor 2021" w:date="2021-01-05T13:55:00Z">
                    <w:rPr>
                      <w:sz w:val="20"/>
                    </w:rPr>
                  </w:rPrChange>
                </w:rPr>
                <w:t>, Annex 1</w:t>
              </w:r>
            </w:ins>
            <w:ins w:id="22047" w:author="Ross Norsworthy" w:date="2020-03-20T01:39:00Z">
              <w:r w:rsidRPr="00002FD3">
                <w:rPr>
                  <w:sz w:val="20"/>
                </w:rPr>
                <w:t>.</w:t>
              </w:r>
            </w:ins>
          </w:p>
          <w:p w14:paraId="45AAD04D" w14:textId="77777777" w:rsidR="00063E85" w:rsidRPr="00002FD3" w:rsidRDefault="00063E85" w:rsidP="00002FD3">
            <w:pPr>
              <w:spacing w:before="20" w:after="60"/>
              <w:rPr>
                <w:ins w:id="22048" w:author="Ross Norsworthy" w:date="2020-03-20T01:39:00Z"/>
                <w:rFonts w:cstheme="minorHAnsi"/>
                <w:sz w:val="20"/>
                <w:lang w:eastAsia="de-DE"/>
              </w:rPr>
            </w:pPr>
            <w:ins w:id="22049" w:author="Ross Norsworthy" w:date="2020-03-20T01:39:00Z">
              <w:r w:rsidRPr="00002FD3">
                <w:rPr>
                  <w:rFonts w:cstheme="minorHAnsi"/>
                  <w:sz w:val="20"/>
                  <w:lang w:eastAsia="de-DE"/>
                </w:rPr>
                <w:t>Set to 0 when empty.</w:t>
              </w:r>
            </w:ins>
          </w:p>
        </w:tc>
      </w:tr>
      <w:tr w:rsidR="00063E85" w:rsidRPr="00A013FD" w14:paraId="5FD075BB" w14:textId="77777777" w:rsidTr="00BF604E">
        <w:trPr>
          <w:ins w:id="22050" w:author="Ross Norsworthy" w:date="2020-03-20T01:39:00Z"/>
        </w:trPr>
        <w:tc>
          <w:tcPr>
            <w:tcW w:w="979" w:type="dxa"/>
          </w:tcPr>
          <w:p w14:paraId="0DF1C08F" w14:textId="77777777" w:rsidR="00063E85" w:rsidRPr="00604A80" w:rsidRDefault="00063E85" w:rsidP="00002FD3">
            <w:pPr>
              <w:spacing w:before="20" w:after="60"/>
              <w:rPr>
                <w:ins w:id="22051" w:author="Ross Norsworthy" w:date="2020-03-20T01:39:00Z"/>
                <w:rFonts w:cstheme="minorHAnsi"/>
                <w:sz w:val="20"/>
                <w:lang w:eastAsia="de-DE"/>
              </w:rPr>
            </w:pPr>
            <w:ins w:id="22052" w:author="Ross Norsworthy" w:date="2020-03-20T01:39:00Z">
              <w:del w:id="22053" w:author="2092 CG" w:date="2020-10-26T17:39:00Z">
                <w:r w:rsidRPr="00604A80" w:rsidDel="00A41CF2">
                  <w:rPr>
                    <w:rFonts w:cstheme="minorHAnsi"/>
                    <w:sz w:val="20"/>
                    <w:lang w:eastAsia="de-DE"/>
                  </w:rPr>
                  <w:delText>8</w:delText>
                </w:r>
              </w:del>
            </w:ins>
            <w:ins w:id="22054" w:author="2092 CG" w:date="2020-10-26T17:39:00Z">
              <w:r w:rsidRPr="00604A80">
                <w:rPr>
                  <w:rFonts w:cstheme="minorHAnsi"/>
                  <w:sz w:val="20"/>
                  <w:lang w:eastAsia="de-DE"/>
                </w:rPr>
                <w:t>9</w:t>
              </w:r>
            </w:ins>
          </w:p>
        </w:tc>
        <w:tc>
          <w:tcPr>
            <w:tcW w:w="955" w:type="dxa"/>
          </w:tcPr>
          <w:p w14:paraId="37ECE242" w14:textId="77777777" w:rsidR="00063E85" w:rsidRPr="00002FD3" w:rsidRDefault="00063E85" w:rsidP="00002FD3">
            <w:pPr>
              <w:spacing w:before="20" w:after="60"/>
              <w:rPr>
                <w:ins w:id="22055" w:author="Ross Norsworthy" w:date="2020-03-20T01:39:00Z"/>
                <w:rFonts w:cstheme="minorHAnsi"/>
                <w:sz w:val="20"/>
                <w:lang w:eastAsia="de-DE"/>
              </w:rPr>
            </w:pPr>
            <w:ins w:id="22056" w:author="Ross Norsworthy" w:date="2020-03-20T01:39:00Z">
              <w:r w:rsidRPr="00002FD3">
                <w:rPr>
                  <w:rFonts w:cstheme="minorHAnsi"/>
                  <w:sz w:val="20"/>
                  <w:lang w:eastAsia="de-DE"/>
                </w:rPr>
                <w:t>1</w:t>
              </w:r>
            </w:ins>
          </w:p>
        </w:tc>
        <w:tc>
          <w:tcPr>
            <w:tcW w:w="1689" w:type="dxa"/>
          </w:tcPr>
          <w:p w14:paraId="15B0CDB4" w14:textId="77777777" w:rsidR="00063E85" w:rsidRPr="00002FD3" w:rsidRDefault="00063E85" w:rsidP="00002FD3">
            <w:pPr>
              <w:spacing w:before="20" w:after="60"/>
              <w:rPr>
                <w:ins w:id="22057" w:author="Ross Norsworthy" w:date="2020-03-20T01:39:00Z"/>
                <w:rFonts w:cstheme="minorHAnsi"/>
                <w:sz w:val="20"/>
                <w:lang w:eastAsia="de-DE"/>
              </w:rPr>
            </w:pPr>
            <w:ins w:id="22058" w:author="Ross Norsworthy" w:date="2020-03-20T01:39:00Z">
              <w:r w:rsidRPr="00002FD3">
                <w:rPr>
                  <w:rFonts w:cstheme="minorHAnsi"/>
                  <w:sz w:val="20"/>
                  <w:lang w:eastAsia="de-DE"/>
                </w:rPr>
                <w:t>Session ID ship 3</w:t>
              </w:r>
            </w:ins>
          </w:p>
        </w:tc>
        <w:tc>
          <w:tcPr>
            <w:tcW w:w="4711" w:type="dxa"/>
          </w:tcPr>
          <w:p w14:paraId="3AD0300F" w14:textId="77777777" w:rsidR="00063E85" w:rsidRPr="00002FD3" w:rsidRDefault="00063E85" w:rsidP="00002FD3">
            <w:pPr>
              <w:spacing w:before="20" w:after="60"/>
              <w:rPr>
                <w:ins w:id="22059" w:author="Ross Norsworthy" w:date="2020-03-20T01:39:00Z"/>
                <w:rFonts w:cstheme="minorHAnsi"/>
                <w:sz w:val="20"/>
                <w:lang w:eastAsia="de-DE"/>
              </w:rPr>
            </w:pPr>
            <w:ins w:id="22060" w:author="Ross Norsworthy" w:date="2020-03-20T01:39:00Z">
              <w:r w:rsidRPr="00002FD3">
                <w:rPr>
                  <w:rFonts w:cstheme="minorHAnsi"/>
                  <w:sz w:val="20"/>
                  <w:lang w:eastAsia="de-DE"/>
                </w:rPr>
                <w:t>Set to 0 for short uplink messages.</w:t>
              </w:r>
            </w:ins>
          </w:p>
        </w:tc>
      </w:tr>
      <w:tr w:rsidR="00063E85" w:rsidRPr="00A013FD" w14:paraId="0BBA49C1" w14:textId="77777777" w:rsidTr="00BF604E">
        <w:trPr>
          <w:ins w:id="22061" w:author="Ross Norsworthy" w:date="2020-03-20T01:39:00Z"/>
        </w:trPr>
        <w:tc>
          <w:tcPr>
            <w:tcW w:w="979" w:type="dxa"/>
          </w:tcPr>
          <w:p w14:paraId="5B416F4F" w14:textId="77777777" w:rsidR="00063E85" w:rsidRPr="00604A80" w:rsidRDefault="00063E85" w:rsidP="00002FD3">
            <w:pPr>
              <w:spacing w:before="20" w:after="60"/>
              <w:rPr>
                <w:ins w:id="22062" w:author="Ross Norsworthy" w:date="2020-03-20T01:39:00Z"/>
                <w:rFonts w:cstheme="minorHAnsi"/>
                <w:sz w:val="20"/>
                <w:lang w:eastAsia="de-DE"/>
              </w:rPr>
            </w:pPr>
            <w:ins w:id="22063" w:author="Ross Norsworthy" w:date="2020-03-20T01:39:00Z">
              <w:del w:id="22064" w:author="2092 CG" w:date="2020-10-26T17:51:00Z">
                <w:r w:rsidRPr="00604A80" w:rsidDel="009029BE">
                  <w:rPr>
                    <w:rFonts w:cstheme="minorHAnsi"/>
                    <w:sz w:val="20"/>
                    <w:lang w:eastAsia="de-DE"/>
                  </w:rPr>
                  <w:delText>9</w:delText>
                </w:r>
              </w:del>
            </w:ins>
            <w:ins w:id="22065" w:author="2092 CG" w:date="2020-10-26T17:51:00Z">
              <w:r w:rsidRPr="00604A80">
                <w:rPr>
                  <w:rFonts w:cstheme="minorHAnsi"/>
                  <w:sz w:val="20"/>
                  <w:lang w:eastAsia="de-DE"/>
                </w:rPr>
                <w:t>10</w:t>
              </w:r>
            </w:ins>
          </w:p>
        </w:tc>
        <w:tc>
          <w:tcPr>
            <w:tcW w:w="955" w:type="dxa"/>
          </w:tcPr>
          <w:p w14:paraId="63B1F51F" w14:textId="77777777" w:rsidR="00063E85" w:rsidRPr="00002FD3" w:rsidRDefault="00063E85" w:rsidP="00002FD3">
            <w:pPr>
              <w:spacing w:before="20" w:after="60"/>
              <w:rPr>
                <w:ins w:id="22066" w:author="Ross Norsworthy" w:date="2020-03-20T01:39:00Z"/>
                <w:rFonts w:cstheme="minorHAnsi"/>
                <w:sz w:val="20"/>
                <w:lang w:eastAsia="de-DE"/>
              </w:rPr>
            </w:pPr>
            <w:ins w:id="22067" w:author="Ross Norsworthy" w:date="2020-03-20T01:39:00Z">
              <w:r w:rsidRPr="00002FD3">
                <w:rPr>
                  <w:rFonts w:cstheme="minorHAnsi"/>
                  <w:sz w:val="20"/>
                  <w:lang w:eastAsia="de-DE"/>
                </w:rPr>
                <w:t>4</w:t>
              </w:r>
            </w:ins>
          </w:p>
        </w:tc>
        <w:tc>
          <w:tcPr>
            <w:tcW w:w="1689" w:type="dxa"/>
          </w:tcPr>
          <w:p w14:paraId="3D1596E1" w14:textId="77777777" w:rsidR="00063E85" w:rsidRPr="00002FD3" w:rsidRDefault="00063E85" w:rsidP="00002FD3">
            <w:pPr>
              <w:spacing w:before="20" w:after="60"/>
              <w:rPr>
                <w:ins w:id="22068" w:author="Ross Norsworthy" w:date="2020-03-20T01:39:00Z"/>
                <w:rFonts w:cstheme="minorHAnsi"/>
                <w:sz w:val="20"/>
                <w:lang w:eastAsia="de-DE"/>
              </w:rPr>
            </w:pPr>
            <w:ins w:id="22069" w:author="Ross Norsworthy" w:date="2020-03-20T01:39:00Z">
              <w:r w:rsidRPr="00002FD3">
                <w:rPr>
                  <w:rFonts w:cstheme="minorHAnsi"/>
                  <w:sz w:val="20"/>
                  <w:lang w:eastAsia="de-DE"/>
                </w:rPr>
                <w:t>Ship 4 Station ID</w:t>
              </w:r>
            </w:ins>
          </w:p>
        </w:tc>
        <w:tc>
          <w:tcPr>
            <w:tcW w:w="4711" w:type="dxa"/>
          </w:tcPr>
          <w:p w14:paraId="004A0FCE" w14:textId="081471DB" w:rsidR="00063E85" w:rsidRPr="00002FD3" w:rsidRDefault="00063E85" w:rsidP="00002FD3">
            <w:pPr>
              <w:spacing w:before="20" w:after="60"/>
              <w:rPr>
                <w:ins w:id="22070" w:author="Ross Norsworthy" w:date="2020-03-20T01:39:00Z"/>
                <w:sz w:val="20"/>
              </w:rPr>
            </w:pPr>
            <w:ins w:id="22071" w:author="Ross Norsworthy" w:date="2020-03-20T01:39:00Z">
              <w:r w:rsidRPr="00002FD3">
                <w:rPr>
                  <w:sz w:val="20"/>
                </w:rPr>
                <w:t xml:space="preserve">The Unique Identifier of the ship station, as described in </w:t>
              </w:r>
              <w:del w:id="22072" w:author="USA Editor 2021" w:date="2021-01-05T13:55:00Z">
                <w:r w:rsidRPr="00E7728F" w:rsidDel="00E7728F">
                  <w:rPr>
                    <w:sz w:val="20"/>
                    <w:highlight w:val="green"/>
                    <w:rPrChange w:id="22073" w:author="USA Editor 2021" w:date="2021-01-05T13:55:00Z">
                      <w:rPr>
                        <w:sz w:val="20"/>
                      </w:rPr>
                    </w:rPrChange>
                  </w:rPr>
                  <w:delText>section</w:delText>
                </w:r>
              </w:del>
            </w:ins>
            <w:ins w:id="22074" w:author="USA Editor 2021" w:date="2021-01-05T13:55:00Z">
              <w:r w:rsidRPr="00E7728F">
                <w:rPr>
                  <w:sz w:val="20"/>
                  <w:highlight w:val="green"/>
                  <w:rPrChange w:id="22075" w:author="USA Editor 2021" w:date="2021-01-05T13:55:00Z">
                    <w:rPr>
                      <w:sz w:val="20"/>
                    </w:rPr>
                  </w:rPrChange>
                </w:rPr>
                <w:t>§</w:t>
              </w:r>
            </w:ins>
            <w:ins w:id="22076" w:author="Ross Norsworthy" w:date="2020-03-20T01:39:00Z">
              <w:r w:rsidRPr="00E7728F">
                <w:rPr>
                  <w:sz w:val="20"/>
                  <w:highlight w:val="green"/>
                  <w:rPrChange w:id="22077" w:author="USA Editor 2021" w:date="2021-01-05T13:55:00Z">
                    <w:rPr>
                      <w:sz w:val="20"/>
                    </w:rPr>
                  </w:rPrChange>
                </w:rPr>
                <w:t xml:space="preserve"> </w:t>
              </w:r>
            </w:ins>
            <w:ins w:id="22078" w:author="Johnny Schultz" w:date="2020-04-17T12:58:00Z">
              <w:del w:id="22079" w:author="USA Editor 2021" w:date="2021-01-05T13:55:00Z">
                <w:r w:rsidRPr="00E7728F" w:rsidDel="00E7728F">
                  <w:rPr>
                    <w:sz w:val="20"/>
                    <w:highlight w:val="green"/>
                    <w:rPrChange w:id="22080" w:author="USA Editor 2021" w:date="2021-01-05T13:55:00Z">
                      <w:rPr>
                        <w:sz w:val="20"/>
                      </w:rPr>
                    </w:rPrChange>
                  </w:rPr>
                  <w:delText>3</w:delText>
                </w:r>
              </w:del>
            </w:ins>
            <w:ins w:id="22081" w:author="USA Editor 2021" w:date="2021-01-05T13:55:00Z">
              <w:r w:rsidRPr="00E7728F">
                <w:rPr>
                  <w:sz w:val="20"/>
                  <w:highlight w:val="green"/>
                  <w:rPrChange w:id="22082" w:author="USA Editor 2021" w:date="2021-01-05T13:55:00Z">
                    <w:rPr>
                      <w:sz w:val="20"/>
                    </w:rPr>
                  </w:rPrChange>
                </w:rPr>
                <w:t>2</w:t>
              </w:r>
            </w:ins>
            <w:ins w:id="22083" w:author="Johnny Schultz" w:date="2020-04-17T12:58:00Z">
              <w:r w:rsidRPr="00E7728F">
                <w:rPr>
                  <w:sz w:val="20"/>
                  <w:highlight w:val="green"/>
                  <w:rPrChange w:id="22084" w:author="USA Editor 2021" w:date="2021-01-05T13:55:00Z">
                    <w:rPr>
                      <w:sz w:val="20"/>
                    </w:rPr>
                  </w:rPrChange>
                </w:rPr>
                <w:t>.4</w:t>
              </w:r>
            </w:ins>
            <w:ins w:id="22085" w:author="Ross Norsworthy" w:date="2020-03-20T01:39:00Z">
              <w:del w:id="22086" w:author="Johnny Schultz" w:date="2020-04-17T12:58:00Z">
                <w:r w:rsidRPr="00E7728F">
                  <w:rPr>
                    <w:sz w:val="20"/>
                    <w:highlight w:val="green"/>
                    <w:rPrChange w:id="22087" w:author="USA Editor 2021" w:date="2021-01-05T13:55:00Z">
                      <w:rPr>
                        <w:sz w:val="20"/>
                      </w:rPr>
                    </w:rPrChange>
                  </w:rPr>
                  <w:delText>1</w:delText>
                </w:r>
              </w:del>
            </w:ins>
            <w:ins w:id="22088" w:author="USA Editor 2021" w:date="2021-01-05T13:55:00Z">
              <w:r w:rsidRPr="00E7728F">
                <w:rPr>
                  <w:sz w:val="20"/>
                  <w:highlight w:val="green"/>
                  <w:rPrChange w:id="22089" w:author="USA Editor 2021" w:date="2021-01-05T13:55:00Z">
                    <w:rPr>
                      <w:sz w:val="20"/>
                    </w:rPr>
                  </w:rPrChange>
                </w:rPr>
                <w:t>, Annex 1</w:t>
              </w:r>
            </w:ins>
            <w:ins w:id="22090" w:author="Ross Norsworthy" w:date="2020-03-20T01:39:00Z">
              <w:r w:rsidRPr="00002FD3">
                <w:rPr>
                  <w:sz w:val="20"/>
                </w:rPr>
                <w:t>.</w:t>
              </w:r>
            </w:ins>
          </w:p>
          <w:p w14:paraId="344D120D" w14:textId="77777777" w:rsidR="00063E85" w:rsidRPr="00002FD3" w:rsidRDefault="00063E85" w:rsidP="00002FD3">
            <w:pPr>
              <w:spacing w:before="20" w:after="60"/>
              <w:rPr>
                <w:ins w:id="22091" w:author="Ross Norsworthy" w:date="2020-03-20T01:39:00Z"/>
                <w:rFonts w:cstheme="minorHAnsi"/>
                <w:sz w:val="20"/>
                <w:lang w:eastAsia="de-DE"/>
              </w:rPr>
            </w:pPr>
            <w:ins w:id="22092" w:author="Ross Norsworthy" w:date="2020-03-20T01:39:00Z">
              <w:r w:rsidRPr="00002FD3">
                <w:rPr>
                  <w:rFonts w:cstheme="minorHAnsi"/>
                  <w:sz w:val="20"/>
                  <w:lang w:eastAsia="de-DE"/>
                </w:rPr>
                <w:t>Set to 0 when empty.</w:t>
              </w:r>
            </w:ins>
          </w:p>
        </w:tc>
      </w:tr>
      <w:tr w:rsidR="00063E85" w:rsidRPr="00A013FD" w14:paraId="06004FF0" w14:textId="77777777" w:rsidTr="00BF604E">
        <w:trPr>
          <w:ins w:id="22093" w:author="Ross Norsworthy" w:date="2020-03-20T01:39:00Z"/>
        </w:trPr>
        <w:tc>
          <w:tcPr>
            <w:tcW w:w="979" w:type="dxa"/>
          </w:tcPr>
          <w:p w14:paraId="04AC287D" w14:textId="77777777" w:rsidR="00063E85" w:rsidRPr="00604A80" w:rsidRDefault="00063E85" w:rsidP="00002FD3">
            <w:pPr>
              <w:spacing w:before="20" w:after="60"/>
              <w:rPr>
                <w:ins w:id="22094" w:author="Ross Norsworthy" w:date="2020-03-20T01:39:00Z"/>
                <w:rFonts w:cstheme="minorHAnsi"/>
                <w:sz w:val="20"/>
                <w:lang w:eastAsia="de-DE"/>
              </w:rPr>
            </w:pPr>
            <w:ins w:id="22095" w:author="Ross Norsworthy" w:date="2020-03-20T01:39:00Z">
              <w:del w:id="22096" w:author="2092 CG" w:date="2020-10-26T17:51:00Z">
                <w:r w:rsidRPr="00604A80" w:rsidDel="009029BE">
                  <w:rPr>
                    <w:rFonts w:cstheme="minorHAnsi"/>
                    <w:sz w:val="20"/>
                    <w:lang w:eastAsia="de-DE"/>
                  </w:rPr>
                  <w:delText>10</w:delText>
                </w:r>
              </w:del>
            </w:ins>
            <w:ins w:id="22097" w:author="2092 CG" w:date="2020-10-26T17:51:00Z">
              <w:r w:rsidRPr="00604A80">
                <w:rPr>
                  <w:rFonts w:cstheme="minorHAnsi"/>
                  <w:sz w:val="20"/>
                  <w:lang w:eastAsia="de-DE"/>
                </w:rPr>
                <w:t>11</w:t>
              </w:r>
            </w:ins>
          </w:p>
        </w:tc>
        <w:tc>
          <w:tcPr>
            <w:tcW w:w="955" w:type="dxa"/>
          </w:tcPr>
          <w:p w14:paraId="3DF744BF" w14:textId="77777777" w:rsidR="00063E85" w:rsidRPr="00002FD3" w:rsidRDefault="00063E85" w:rsidP="00002FD3">
            <w:pPr>
              <w:spacing w:before="20" w:after="60"/>
              <w:rPr>
                <w:ins w:id="22098" w:author="Ross Norsworthy" w:date="2020-03-20T01:39:00Z"/>
                <w:rFonts w:cstheme="minorHAnsi"/>
                <w:sz w:val="20"/>
                <w:lang w:eastAsia="de-DE"/>
              </w:rPr>
            </w:pPr>
            <w:ins w:id="22099" w:author="Ross Norsworthy" w:date="2020-03-20T01:39:00Z">
              <w:r w:rsidRPr="00002FD3">
                <w:rPr>
                  <w:rFonts w:cstheme="minorHAnsi"/>
                  <w:sz w:val="20"/>
                  <w:lang w:eastAsia="de-DE"/>
                </w:rPr>
                <w:t>1</w:t>
              </w:r>
            </w:ins>
          </w:p>
        </w:tc>
        <w:tc>
          <w:tcPr>
            <w:tcW w:w="1689" w:type="dxa"/>
          </w:tcPr>
          <w:p w14:paraId="52153518" w14:textId="77777777" w:rsidR="00063E85" w:rsidRPr="00002FD3" w:rsidRDefault="00063E85" w:rsidP="00002FD3">
            <w:pPr>
              <w:spacing w:before="20" w:after="60"/>
              <w:rPr>
                <w:ins w:id="22100" w:author="Ross Norsworthy" w:date="2020-03-20T01:39:00Z"/>
                <w:rFonts w:cstheme="minorHAnsi"/>
                <w:sz w:val="20"/>
                <w:lang w:eastAsia="de-DE"/>
              </w:rPr>
            </w:pPr>
            <w:ins w:id="22101" w:author="Ross Norsworthy" w:date="2020-03-20T01:39:00Z">
              <w:r w:rsidRPr="00002FD3">
                <w:rPr>
                  <w:rFonts w:cstheme="minorHAnsi"/>
                  <w:sz w:val="20"/>
                  <w:lang w:eastAsia="de-DE"/>
                </w:rPr>
                <w:t>Session ID ship 4</w:t>
              </w:r>
            </w:ins>
          </w:p>
        </w:tc>
        <w:tc>
          <w:tcPr>
            <w:tcW w:w="4711" w:type="dxa"/>
          </w:tcPr>
          <w:p w14:paraId="12A2AE2B" w14:textId="77777777" w:rsidR="00063E85" w:rsidRPr="00002FD3" w:rsidRDefault="00063E85" w:rsidP="00002FD3">
            <w:pPr>
              <w:spacing w:before="20" w:after="60"/>
              <w:rPr>
                <w:ins w:id="22102" w:author="Ross Norsworthy" w:date="2020-03-20T01:39:00Z"/>
                <w:rFonts w:cstheme="minorHAnsi"/>
                <w:sz w:val="20"/>
                <w:lang w:eastAsia="de-DE"/>
              </w:rPr>
            </w:pPr>
            <w:ins w:id="22103" w:author="Ross Norsworthy" w:date="2020-03-20T01:39:00Z">
              <w:r w:rsidRPr="00002FD3">
                <w:rPr>
                  <w:rFonts w:cstheme="minorHAnsi"/>
                  <w:sz w:val="20"/>
                  <w:lang w:eastAsia="de-DE"/>
                </w:rPr>
                <w:t>Set to 0 for short uplink messages.</w:t>
              </w:r>
            </w:ins>
          </w:p>
        </w:tc>
      </w:tr>
      <w:tr w:rsidR="00063E85" w:rsidRPr="00A013FD" w14:paraId="5174B7EA" w14:textId="77777777" w:rsidTr="00BF604E">
        <w:trPr>
          <w:ins w:id="22104" w:author="Ross Norsworthy" w:date="2020-03-20T01:39:00Z"/>
        </w:trPr>
        <w:tc>
          <w:tcPr>
            <w:tcW w:w="979" w:type="dxa"/>
          </w:tcPr>
          <w:p w14:paraId="55075306" w14:textId="77777777" w:rsidR="00063E85" w:rsidRPr="00604A80" w:rsidRDefault="00063E85" w:rsidP="00002FD3">
            <w:pPr>
              <w:spacing w:before="20" w:after="60"/>
              <w:rPr>
                <w:ins w:id="22105" w:author="Ross Norsworthy" w:date="2020-03-20T01:39:00Z"/>
                <w:rFonts w:cstheme="minorHAnsi"/>
                <w:sz w:val="20"/>
                <w:lang w:eastAsia="de-DE"/>
              </w:rPr>
            </w:pPr>
            <w:ins w:id="22106" w:author="Ross Norsworthy" w:date="2020-03-20T01:39:00Z">
              <w:del w:id="22107" w:author="2092 CG" w:date="2020-10-26T17:52:00Z">
                <w:r w:rsidRPr="00604A80" w:rsidDel="009029BE">
                  <w:rPr>
                    <w:rFonts w:cstheme="minorHAnsi"/>
                    <w:sz w:val="20"/>
                    <w:lang w:eastAsia="de-DE"/>
                  </w:rPr>
                  <w:delText>11</w:delText>
                </w:r>
              </w:del>
            </w:ins>
            <w:ins w:id="22108" w:author="2092 CG" w:date="2020-10-26T17:52:00Z">
              <w:r w:rsidRPr="00604A80">
                <w:rPr>
                  <w:rFonts w:cstheme="minorHAnsi"/>
                  <w:sz w:val="20"/>
                  <w:lang w:eastAsia="de-DE"/>
                </w:rPr>
                <w:t>12</w:t>
              </w:r>
            </w:ins>
          </w:p>
        </w:tc>
        <w:tc>
          <w:tcPr>
            <w:tcW w:w="955" w:type="dxa"/>
          </w:tcPr>
          <w:p w14:paraId="118ADCE1" w14:textId="77777777" w:rsidR="00063E85" w:rsidRPr="00002FD3" w:rsidRDefault="00063E85" w:rsidP="00002FD3">
            <w:pPr>
              <w:spacing w:before="20" w:after="60"/>
              <w:rPr>
                <w:ins w:id="22109" w:author="Ross Norsworthy" w:date="2020-03-20T01:39:00Z"/>
                <w:rFonts w:cstheme="minorHAnsi"/>
                <w:sz w:val="20"/>
                <w:lang w:eastAsia="de-DE"/>
              </w:rPr>
            </w:pPr>
            <w:ins w:id="22110" w:author="Ross Norsworthy" w:date="2020-03-20T01:39:00Z">
              <w:r w:rsidRPr="00002FD3">
                <w:rPr>
                  <w:rFonts w:cstheme="minorHAnsi"/>
                  <w:sz w:val="20"/>
                  <w:lang w:eastAsia="de-DE"/>
                </w:rPr>
                <w:t>4</w:t>
              </w:r>
            </w:ins>
          </w:p>
        </w:tc>
        <w:tc>
          <w:tcPr>
            <w:tcW w:w="1689" w:type="dxa"/>
          </w:tcPr>
          <w:p w14:paraId="17486321" w14:textId="77777777" w:rsidR="00063E85" w:rsidRPr="00002FD3" w:rsidRDefault="00063E85" w:rsidP="00002FD3">
            <w:pPr>
              <w:spacing w:before="20" w:after="60"/>
              <w:rPr>
                <w:ins w:id="22111" w:author="Ross Norsworthy" w:date="2020-03-20T01:39:00Z"/>
                <w:rFonts w:cstheme="minorHAnsi"/>
                <w:sz w:val="20"/>
                <w:lang w:eastAsia="de-DE"/>
              </w:rPr>
            </w:pPr>
            <w:ins w:id="22112" w:author="Ross Norsworthy" w:date="2020-03-20T01:39:00Z">
              <w:r w:rsidRPr="00002FD3">
                <w:rPr>
                  <w:rFonts w:cstheme="minorHAnsi"/>
                  <w:sz w:val="20"/>
                  <w:lang w:eastAsia="de-DE"/>
                </w:rPr>
                <w:t>Ship 5 Station ID</w:t>
              </w:r>
            </w:ins>
          </w:p>
        </w:tc>
        <w:tc>
          <w:tcPr>
            <w:tcW w:w="4711" w:type="dxa"/>
          </w:tcPr>
          <w:p w14:paraId="4F0FB617" w14:textId="479A517B" w:rsidR="00063E85" w:rsidRPr="00002FD3" w:rsidRDefault="00063E85" w:rsidP="00002FD3">
            <w:pPr>
              <w:spacing w:before="20" w:after="60"/>
              <w:rPr>
                <w:ins w:id="22113" w:author="Ross Norsworthy" w:date="2020-03-20T01:39:00Z"/>
                <w:sz w:val="20"/>
              </w:rPr>
            </w:pPr>
            <w:ins w:id="22114" w:author="Ross Norsworthy" w:date="2020-03-20T01:39:00Z">
              <w:r w:rsidRPr="00002FD3">
                <w:rPr>
                  <w:sz w:val="20"/>
                </w:rPr>
                <w:t xml:space="preserve">The Unique Identifier of the ship station, as described in </w:t>
              </w:r>
              <w:del w:id="22115" w:author="USA Editor 2021" w:date="2021-01-05T13:55:00Z">
                <w:r w:rsidRPr="00E7728F" w:rsidDel="00E7728F">
                  <w:rPr>
                    <w:sz w:val="20"/>
                    <w:highlight w:val="green"/>
                    <w:rPrChange w:id="22116" w:author="USA Editor 2021" w:date="2021-01-05T13:56:00Z">
                      <w:rPr>
                        <w:sz w:val="20"/>
                      </w:rPr>
                    </w:rPrChange>
                  </w:rPr>
                  <w:delText>section</w:delText>
                </w:r>
              </w:del>
            </w:ins>
            <w:ins w:id="22117" w:author="USA Editor 2021" w:date="2021-01-05T13:55:00Z">
              <w:r w:rsidRPr="00E7728F">
                <w:rPr>
                  <w:sz w:val="20"/>
                  <w:highlight w:val="green"/>
                  <w:rPrChange w:id="22118" w:author="USA Editor 2021" w:date="2021-01-05T13:56:00Z">
                    <w:rPr>
                      <w:sz w:val="20"/>
                    </w:rPr>
                  </w:rPrChange>
                </w:rPr>
                <w:t>§</w:t>
              </w:r>
            </w:ins>
            <w:ins w:id="22119" w:author="Ross Norsworthy" w:date="2020-03-20T01:39:00Z">
              <w:r w:rsidRPr="00E7728F">
                <w:rPr>
                  <w:sz w:val="20"/>
                  <w:highlight w:val="green"/>
                  <w:rPrChange w:id="22120" w:author="USA Editor 2021" w:date="2021-01-05T13:56:00Z">
                    <w:rPr>
                      <w:sz w:val="20"/>
                    </w:rPr>
                  </w:rPrChange>
                </w:rPr>
                <w:t xml:space="preserve"> </w:t>
              </w:r>
            </w:ins>
            <w:ins w:id="22121" w:author="Johnny Schultz" w:date="2020-04-17T12:58:00Z">
              <w:del w:id="22122" w:author="USA Editor 2021" w:date="2021-01-05T13:55:00Z">
                <w:r w:rsidRPr="00E7728F" w:rsidDel="00E7728F">
                  <w:rPr>
                    <w:sz w:val="20"/>
                    <w:highlight w:val="green"/>
                    <w:rPrChange w:id="22123" w:author="USA Editor 2021" w:date="2021-01-05T13:56:00Z">
                      <w:rPr>
                        <w:sz w:val="20"/>
                      </w:rPr>
                    </w:rPrChange>
                  </w:rPr>
                  <w:delText>3</w:delText>
                </w:r>
              </w:del>
            </w:ins>
            <w:ins w:id="22124" w:author="USA Editor 2021" w:date="2021-01-05T13:56:00Z">
              <w:r w:rsidRPr="00E7728F">
                <w:rPr>
                  <w:sz w:val="20"/>
                  <w:highlight w:val="green"/>
                  <w:rPrChange w:id="22125" w:author="USA Editor 2021" w:date="2021-01-05T13:56:00Z">
                    <w:rPr>
                      <w:sz w:val="20"/>
                    </w:rPr>
                  </w:rPrChange>
                </w:rPr>
                <w:t>2</w:t>
              </w:r>
            </w:ins>
            <w:ins w:id="22126" w:author="Johnny Schultz" w:date="2020-04-17T12:58:00Z">
              <w:r w:rsidRPr="00E7728F">
                <w:rPr>
                  <w:sz w:val="20"/>
                  <w:highlight w:val="green"/>
                  <w:rPrChange w:id="22127" w:author="USA Editor 2021" w:date="2021-01-05T13:56:00Z">
                    <w:rPr>
                      <w:sz w:val="20"/>
                    </w:rPr>
                  </w:rPrChange>
                </w:rPr>
                <w:t>.4</w:t>
              </w:r>
            </w:ins>
            <w:ins w:id="22128" w:author="Ross Norsworthy" w:date="2020-03-20T01:39:00Z">
              <w:del w:id="22129" w:author="Johnny Schultz" w:date="2020-04-17T12:58:00Z">
                <w:r w:rsidRPr="00E7728F">
                  <w:rPr>
                    <w:sz w:val="20"/>
                    <w:highlight w:val="green"/>
                    <w:rPrChange w:id="22130" w:author="USA Editor 2021" w:date="2021-01-05T13:56:00Z">
                      <w:rPr>
                        <w:sz w:val="20"/>
                      </w:rPr>
                    </w:rPrChange>
                  </w:rPr>
                  <w:delText>1</w:delText>
                </w:r>
              </w:del>
            </w:ins>
            <w:ins w:id="22131" w:author="USA Editor 2021" w:date="2021-01-05T13:56:00Z">
              <w:r w:rsidRPr="00E7728F">
                <w:rPr>
                  <w:sz w:val="20"/>
                  <w:highlight w:val="green"/>
                  <w:rPrChange w:id="22132" w:author="USA Editor 2021" w:date="2021-01-05T13:56:00Z">
                    <w:rPr>
                      <w:sz w:val="20"/>
                    </w:rPr>
                  </w:rPrChange>
                </w:rPr>
                <w:t>, Annex 1</w:t>
              </w:r>
            </w:ins>
            <w:ins w:id="22133" w:author="Ross Norsworthy" w:date="2020-03-20T01:39:00Z">
              <w:r w:rsidRPr="00002FD3">
                <w:rPr>
                  <w:sz w:val="20"/>
                </w:rPr>
                <w:t>.</w:t>
              </w:r>
            </w:ins>
          </w:p>
          <w:p w14:paraId="28C966AD" w14:textId="77777777" w:rsidR="00063E85" w:rsidRPr="00002FD3" w:rsidRDefault="00063E85" w:rsidP="00002FD3">
            <w:pPr>
              <w:spacing w:before="20" w:after="60"/>
              <w:rPr>
                <w:ins w:id="22134" w:author="Ross Norsworthy" w:date="2020-03-20T01:39:00Z"/>
                <w:rFonts w:cstheme="minorHAnsi"/>
                <w:sz w:val="20"/>
                <w:lang w:eastAsia="de-DE"/>
              </w:rPr>
            </w:pPr>
            <w:ins w:id="22135" w:author="Ross Norsworthy" w:date="2020-03-20T01:39:00Z">
              <w:r w:rsidRPr="00002FD3">
                <w:rPr>
                  <w:rFonts w:cstheme="minorHAnsi"/>
                  <w:sz w:val="20"/>
                  <w:lang w:eastAsia="de-DE"/>
                </w:rPr>
                <w:t>Set to 0 when empty.</w:t>
              </w:r>
            </w:ins>
          </w:p>
        </w:tc>
      </w:tr>
      <w:tr w:rsidR="00063E85" w:rsidRPr="00A013FD" w14:paraId="2D5A921F" w14:textId="77777777" w:rsidTr="00BF604E">
        <w:trPr>
          <w:ins w:id="22136" w:author="Ross Norsworthy" w:date="2020-03-20T01:39:00Z"/>
        </w:trPr>
        <w:tc>
          <w:tcPr>
            <w:tcW w:w="979" w:type="dxa"/>
          </w:tcPr>
          <w:p w14:paraId="05C06746" w14:textId="77777777" w:rsidR="00063E85" w:rsidRPr="00604A80" w:rsidRDefault="00063E85" w:rsidP="00002FD3">
            <w:pPr>
              <w:spacing w:before="20" w:after="60"/>
              <w:rPr>
                <w:ins w:id="22137" w:author="Ross Norsworthy" w:date="2020-03-20T01:39:00Z"/>
                <w:rFonts w:cstheme="minorHAnsi"/>
                <w:sz w:val="20"/>
                <w:lang w:eastAsia="de-DE"/>
              </w:rPr>
            </w:pPr>
            <w:ins w:id="22138" w:author="Ross Norsworthy" w:date="2020-03-20T01:39:00Z">
              <w:del w:id="22139" w:author="2092 CG" w:date="2020-10-26T17:52:00Z">
                <w:r w:rsidRPr="00604A80" w:rsidDel="009029BE">
                  <w:rPr>
                    <w:rFonts w:cstheme="minorHAnsi"/>
                    <w:sz w:val="20"/>
                    <w:lang w:eastAsia="de-DE"/>
                  </w:rPr>
                  <w:delText>12</w:delText>
                </w:r>
              </w:del>
            </w:ins>
            <w:ins w:id="22140" w:author="2092 CG" w:date="2020-10-26T17:52:00Z">
              <w:r w:rsidRPr="00604A80">
                <w:rPr>
                  <w:rFonts w:cstheme="minorHAnsi"/>
                  <w:sz w:val="20"/>
                  <w:lang w:eastAsia="de-DE"/>
                </w:rPr>
                <w:t>13</w:t>
              </w:r>
            </w:ins>
          </w:p>
        </w:tc>
        <w:tc>
          <w:tcPr>
            <w:tcW w:w="955" w:type="dxa"/>
          </w:tcPr>
          <w:p w14:paraId="4E36952D" w14:textId="77777777" w:rsidR="00063E85" w:rsidRPr="00002FD3" w:rsidRDefault="00063E85" w:rsidP="00002FD3">
            <w:pPr>
              <w:spacing w:before="20" w:after="60"/>
              <w:rPr>
                <w:ins w:id="22141" w:author="Ross Norsworthy" w:date="2020-03-20T01:39:00Z"/>
                <w:rFonts w:cstheme="minorHAnsi"/>
                <w:sz w:val="20"/>
                <w:lang w:eastAsia="de-DE"/>
              </w:rPr>
            </w:pPr>
            <w:ins w:id="22142" w:author="Ross Norsworthy" w:date="2020-03-20T01:39:00Z">
              <w:r w:rsidRPr="00002FD3">
                <w:rPr>
                  <w:rFonts w:cstheme="minorHAnsi"/>
                  <w:sz w:val="20"/>
                  <w:lang w:eastAsia="de-DE"/>
                </w:rPr>
                <w:t>1</w:t>
              </w:r>
            </w:ins>
          </w:p>
        </w:tc>
        <w:tc>
          <w:tcPr>
            <w:tcW w:w="1689" w:type="dxa"/>
          </w:tcPr>
          <w:p w14:paraId="1F05B4B1" w14:textId="77777777" w:rsidR="00063E85" w:rsidRPr="00002FD3" w:rsidRDefault="00063E85" w:rsidP="00002FD3">
            <w:pPr>
              <w:spacing w:before="20" w:after="60"/>
              <w:rPr>
                <w:ins w:id="22143" w:author="Ross Norsworthy" w:date="2020-03-20T01:39:00Z"/>
                <w:rFonts w:cstheme="minorHAnsi"/>
                <w:sz w:val="20"/>
                <w:lang w:eastAsia="de-DE"/>
              </w:rPr>
            </w:pPr>
            <w:ins w:id="22144" w:author="Ross Norsworthy" w:date="2020-03-20T01:39:00Z">
              <w:r w:rsidRPr="00002FD3">
                <w:rPr>
                  <w:rFonts w:cstheme="minorHAnsi"/>
                  <w:sz w:val="20"/>
                  <w:lang w:eastAsia="de-DE"/>
                </w:rPr>
                <w:t>Session ID ship 5</w:t>
              </w:r>
            </w:ins>
          </w:p>
        </w:tc>
        <w:tc>
          <w:tcPr>
            <w:tcW w:w="4711" w:type="dxa"/>
          </w:tcPr>
          <w:p w14:paraId="38F1BFDF" w14:textId="77777777" w:rsidR="00063E85" w:rsidRPr="00002FD3" w:rsidRDefault="00063E85" w:rsidP="00002FD3">
            <w:pPr>
              <w:spacing w:before="20" w:after="60"/>
              <w:rPr>
                <w:ins w:id="22145" w:author="Ross Norsworthy" w:date="2020-03-20T01:39:00Z"/>
                <w:rFonts w:cstheme="minorHAnsi"/>
                <w:sz w:val="20"/>
                <w:lang w:eastAsia="de-DE"/>
              </w:rPr>
            </w:pPr>
            <w:ins w:id="22146" w:author="Ross Norsworthy" w:date="2020-03-20T01:39:00Z">
              <w:r w:rsidRPr="00002FD3">
                <w:rPr>
                  <w:rFonts w:cstheme="minorHAnsi"/>
                  <w:sz w:val="20"/>
                  <w:lang w:eastAsia="de-DE"/>
                </w:rPr>
                <w:t>Set to 0 for short uplink messages.</w:t>
              </w:r>
            </w:ins>
          </w:p>
        </w:tc>
      </w:tr>
      <w:tr w:rsidR="00063E85" w:rsidRPr="00A013FD" w14:paraId="6208B4BC" w14:textId="77777777" w:rsidTr="00BF604E">
        <w:trPr>
          <w:ins w:id="22147" w:author="Ross Norsworthy" w:date="2020-03-20T01:39:00Z"/>
        </w:trPr>
        <w:tc>
          <w:tcPr>
            <w:tcW w:w="979" w:type="dxa"/>
          </w:tcPr>
          <w:p w14:paraId="06A48D60" w14:textId="77777777" w:rsidR="00063E85" w:rsidRPr="00604A80" w:rsidRDefault="00063E85" w:rsidP="00002FD3">
            <w:pPr>
              <w:spacing w:before="20" w:after="60"/>
              <w:rPr>
                <w:ins w:id="22148" w:author="Ross Norsworthy" w:date="2020-03-20T01:39:00Z"/>
                <w:rFonts w:cstheme="minorHAnsi"/>
                <w:sz w:val="20"/>
                <w:lang w:eastAsia="de-DE"/>
              </w:rPr>
            </w:pPr>
            <w:ins w:id="22149" w:author="Ross Norsworthy" w:date="2020-03-20T01:39:00Z">
              <w:del w:id="22150" w:author="2092 CG" w:date="2020-10-26T17:52:00Z">
                <w:r w:rsidRPr="00604A80" w:rsidDel="009029BE">
                  <w:rPr>
                    <w:rFonts w:cstheme="minorHAnsi"/>
                    <w:sz w:val="20"/>
                    <w:lang w:eastAsia="de-DE"/>
                  </w:rPr>
                  <w:delText>13</w:delText>
                </w:r>
              </w:del>
            </w:ins>
            <w:ins w:id="22151" w:author="2092 CG" w:date="2020-10-26T17:52:00Z">
              <w:r w:rsidRPr="00604A80">
                <w:rPr>
                  <w:rFonts w:cstheme="minorHAnsi"/>
                  <w:sz w:val="20"/>
                  <w:lang w:eastAsia="de-DE"/>
                </w:rPr>
                <w:t>14</w:t>
              </w:r>
            </w:ins>
          </w:p>
        </w:tc>
        <w:tc>
          <w:tcPr>
            <w:tcW w:w="955" w:type="dxa"/>
          </w:tcPr>
          <w:p w14:paraId="604FF80E" w14:textId="77777777" w:rsidR="00063E85" w:rsidRPr="00002FD3" w:rsidRDefault="00063E85" w:rsidP="00002FD3">
            <w:pPr>
              <w:spacing w:before="20" w:after="60"/>
              <w:rPr>
                <w:ins w:id="22152" w:author="Ross Norsworthy" w:date="2020-03-20T01:39:00Z"/>
                <w:rFonts w:cstheme="minorHAnsi"/>
                <w:sz w:val="20"/>
                <w:lang w:eastAsia="de-DE"/>
              </w:rPr>
            </w:pPr>
            <w:ins w:id="22153" w:author="Ross Norsworthy" w:date="2020-03-20T01:39:00Z">
              <w:r w:rsidRPr="00002FD3">
                <w:rPr>
                  <w:rFonts w:cstheme="minorHAnsi"/>
                  <w:sz w:val="20"/>
                  <w:lang w:eastAsia="de-DE"/>
                </w:rPr>
                <w:t>4</w:t>
              </w:r>
            </w:ins>
          </w:p>
        </w:tc>
        <w:tc>
          <w:tcPr>
            <w:tcW w:w="1689" w:type="dxa"/>
          </w:tcPr>
          <w:p w14:paraId="76EC14D0" w14:textId="77777777" w:rsidR="00063E85" w:rsidRPr="00002FD3" w:rsidRDefault="00063E85" w:rsidP="00002FD3">
            <w:pPr>
              <w:spacing w:before="20" w:after="60"/>
              <w:rPr>
                <w:ins w:id="22154" w:author="Ross Norsworthy" w:date="2020-03-20T01:39:00Z"/>
                <w:rFonts w:cstheme="minorHAnsi"/>
                <w:sz w:val="20"/>
                <w:lang w:eastAsia="de-DE"/>
              </w:rPr>
            </w:pPr>
            <w:ins w:id="22155" w:author="Ross Norsworthy" w:date="2020-03-20T01:39:00Z">
              <w:r w:rsidRPr="00002FD3">
                <w:rPr>
                  <w:rFonts w:cstheme="minorHAnsi"/>
                  <w:sz w:val="20"/>
                  <w:lang w:eastAsia="de-DE"/>
                </w:rPr>
                <w:t>Ship 6 Station ID</w:t>
              </w:r>
            </w:ins>
          </w:p>
        </w:tc>
        <w:tc>
          <w:tcPr>
            <w:tcW w:w="4711" w:type="dxa"/>
          </w:tcPr>
          <w:p w14:paraId="59E766B2" w14:textId="0D3B7B77" w:rsidR="00063E85" w:rsidRPr="00002FD3" w:rsidRDefault="00063E85" w:rsidP="00002FD3">
            <w:pPr>
              <w:spacing w:before="20" w:after="60"/>
              <w:rPr>
                <w:ins w:id="22156" w:author="Ross Norsworthy" w:date="2020-03-20T01:39:00Z"/>
                <w:sz w:val="20"/>
              </w:rPr>
            </w:pPr>
            <w:ins w:id="22157" w:author="Ross Norsworthy" w:date="2020-03-20T01:39:00Z">
              <w:r w:rsidRPr="00002FD3">
                <w:rPr>
                  <w:sz w:val="20"/>
                </w:rPr>
                <w:t xml:space="preserve">The Unique Identifier of the ship station, as described in </w:t>
              </w:r>
              <w:del w:id="22158" w:author="USA Editor 2021" w:date="2021-01-05T13:56:00Z">
                <w:r w:rsidRPr="00E7728F" w:rsidDel="00E7728F">
                  <w:rPr>
                    <w:sz w:val="20"/>
                    <w:highlight w:val="green"/>
                    <w:rPrChange w:id="22159" w:author="USA Editor 2021" w:date="2021-01-05T13:56:00Z">
                      <w:rPr>
                        <w:sz w:val="20"/>
                      </w:rPr>
                    </w:rPrChange>
                  </w:rPr>
                  <w:delText>section</w:delText>
                </w:r>
              </w:del>
            </w:ins>
            <w:ins w:id="22160" w:author="USA Editor 2021" w:date="2021-01-05T13:56:00Z">
              <w:r w:rsidRPr="00E7728F">
                <w:rPr>
                  <w:sz w:val="20"/>
                  <w:highlight w:val="green"/>
                  <w:rPrChange w:id="22161" w:author="USA Editor 2021" w:date="2021-01-05T13:56:00Z">
                    <w:rPr>
                      <w:sz w:val="20"/>
                    </w:rPr>
                  </w:rPrChange>
                </w:rPr>
                <w:t>§</w:t>
              </w:r>
            </w:ins>
            <w:ins w:id="22162" w:author="Ross Norsworthy" w:date="2020-03-20T01:39:00Z">
              <w:r w:rsidRPr="00E7728F">
                <w:rPr>
                  <w:sz w:val="20"/>
                  <w:highlight w:val="green"/>
                  <w:rPrChange w:id="22163" w:author="USA Editor 2021" w:date="2021-01-05T13:56:00Z">
                    <w:rPr>
                      <w:sz w:val="20"/>
                    </w:rPr>
                  </w:rPrChange>
                </w:rPr>
                <w:t xml:space="preserve"> </w:t>
              </w:r>
            </w:ins>
            <w:ins w:id="22164" w:author="Johnny Schultz" w:date="2020-04-17T12:58:00Z">
              <w:del w:id="22165" w:author="USA Editor 2021" w:date="2021-01-05T13:56:00Z">
                <w:r w:rsidRPr="00E7728F" w:rsidDel="00E7728F">
                  <w:rPr>
                    <w:sz w:val="20"/>
                    <w:highlight w:val="green"/>
                    <w:rPrChange w:id="22166" w:author="USA Editor 2021" w:date="2021-01-05T13:56:00Z">
                      <w:rPr>
                        <w:sz w:val="20"/>
                      </w:rPr>
                    </w:rPrChange>
                  </w:rPr>
                  <w:delText>3</w:delText>
                </w:r>
              </w:del>
            </w:ins>
            <w:ins w:id="22167" w:author="USA Editor 2021" w:date="2021-01-05T13:56:00Z">
              <w:r w:rsidRPr="00E7728F">
                <w:rPr>
                  <w:sz w:val="20"/>
                  <w:highlight w:val="green"/>
                  <w:rPrChange w:id="22168" w:author="USA Editor 2021" w:date="2021-01-05T13:56:00Z">
                    <w:rPr>
                      <w:sz w:val="20"/>
                    </w:rPr>
                  </w:rPrChange>
                </w:rPr>
                <w:t>2</w:t>
              </w:r>
            </w:ins>
            <w:ins w:id="22169" w:author="Johnny Schultz" w:date="2020-04-17T12:58:00Z">
              <w:r w:rsidRPr="00E7728F">
                <w:rPr>
                  <w:sz w:val="20"/>
                  <w:highlight w:val="green"/>
                  <w:rPrChange w:id="22170" w:author="USA Editor 2021" w:date="2021-01-05T13:56:00Z">
                    <w:rPr>
                      <w:sz w:val="20"/>
                    </w:rPr>
                  </w:rPrChange>
                </w:rPr>
                <w:t>.4</w:t>
              </w:r>
            </w:ins>
            <w:ins w:id="22171" w:author="Ross Norsworthy" w:date="2020-03-20T01:39:00Z">
              <w:del w:id="22172" w:author="Johnny Schultz" w:date="2020-04-17T12:58:00Z">
                <w:r w:rsidRPr="00E7728F">
                  <w:rPr>
                    <w:sz w:val="20"/>
                    <w:highlight w:val="green"/>
                    <w:rPrChange w:id="22173" w:author="USA Editor 2021" w:date="2021-01-05T13:56:00Z">
                      <w:rPr>
                        <w:sz w:val="20"/>
                      </w:rPr>
                    </w:rPrChange>
                  </w:rPr>
                  <w:delText>1</w:delText>
                </w:r>
              </w:del>
            </w:ins>
            <w:ins w:id="22174" w:author="USA Editor 2021" w:date="2021-01-05T13:56:00Z">
              <w:r w:rsidRPr="00E7728F">
                <w:rPr>
                  <w:sz w:val="20"/>
                  <w:highlight w:val="green"/>
                  <w:rPrChange w:id="22175" w:author="USA Editor 2021" w:date="2021-01-05T13:56:00Z">
                    <w:rPr>
                      <w:sz w:val="20"/>
                    </w:rPr>
                  </w:rPrChange>
                </w:rPr>
                <w:t>, Annex 1</w:t>
              </w:r>
            </w:ins>
            <w:ins w:id="22176" w:author="Ross Norsworthy" w:date="2020-03-20T01:39:00Z">
              <w:r w:rsidRPr="00002FD3">
                <w:rPr>
                  <w:sz w:val="20"/>
                </w:rPr>
                <w:t>.</w:t>
              </w:r>
            </w:ins>
          </w:p>
          <w:p w14:paraId="1D5BB3AD" w14:textId="77777777" w:rsidR="00063E85" w:rsidRPr="00002FD3" w:rsidRDefault="00063E85" w:rsidP="00002FD3">
            <w:pPr>
              <w:spacing w:before="20" w:after="60"/>
              <w:rPr>
                <w:ins w:id="22177" w:author="Ross Norsworthy" w:date="2020-03-20T01:39:00Z"/>
                <w:rFonts w:cstheme="minorHAnsi"/>
                <w:sz w:val="20"/>
                <w:lang w:eastAsia="de-DE"/>
              </w:rPr>
            </w:pPr>
            <w:ins w:id="22178" w:author="Ross Norsworthy" w:date="2020-03-20T01:39:00Z">
              <w:r w:rsidRPr="00002FD3">
                <w:rPr>
                  <w:rFonts w:cstheme="minorHAnsi"/>
                  <w:sz w:val="20"/>
                  <w:lang w:eastAsia="de-DE"/>
                </w:rPr>
                <w:t>Set to 0 when empty.</w:t>
              </w:r>
            </w:ins>
          </w:p>
        </w:tc>
      </w:tr>
      <w:tr w:rsidR="00063E85" w:rsidRPr="00A013FD" w14:paraId="26B1276F" w14:textId="77777777" w:rsidTr="00BF604E">
        <w:trPr>
          <w:ins w:id="22179" w:author="Ross Norsworthy" w:date="2020-03-20T01:39:00Z"/>
        </w:trPr>
        <w:tc>
          <w:tcPr>
            <w:tcW w:w="979" w:type="dxa"/>
          </w:tcPr>
          <w:p w14:paraId="030A75AE" w14:textId="77777777" w:rsidR="00063E85" w:rsidRPr="00604A80" w:rsidRDefault="00063E85" w:rsidP="00002FD3">
            <w:pPr>
              <w:spacing w:before="20" w:after="60"/>
              <w:rPr>
                <w:ins w:id="22180" w:author="Ross Norsworthy" w:date="2020-03-20T01:39:00Z"/>
                <w:rFonts w:cstheme="minorHAnsi"/>
                <w:sz w:val="20"/>
                <w:lang w:eastAsia="de-DE"/>
              </w:rPr>
            </w:pPr>
            <w:ins w:id="22181" w:author="Ross Norsworthy" w:date="2020-03-20T01:39:00Z">
              <w:del w:id="22182" w:author="2092 CG" w:date="2020-10-26T17:52:00Z">
                <w:r w:rsidRPr="00604A80" w:rsidDel="009029BE">
                  <w:rPr>
                    <w:rFonts w:cstheme="minorHAnsi"/>
                    <w:sz w:val="20"/>
                    <w:lang w:eastAsia="de-DE"/>
                  </w:rPr>
                  <w:delText>14</w:delText>
                </w:r>
              </w:del>
            </w:ins>
            <w:ins w:id="22183" w:author="2092 CG" w:date="2020-10-26T17:52:00Z">
              <w:r w:rsidRPr="00604A80">
                <w:rPr>
                  <w:rFonts w:cstheme="minorHAnsi"/>
                  <w:sz w:val="20"/>
                  <w:lang w:eastAsia="de-DE"/>
                </w:rPr>
                <w:t>15</w:t>
              </w:r>
            </w:ins>
          </w:p>
        </w:tc>
        <w:tc>
          <w:tcPr>
            <w:tcW w:w="955" w:type="dxa"/>
          </w:tcPr>
          <w:p w14:paraId="1ED66C85" w14:textId="77777777" w:rsidR="00063E85" w:rsidRPr="00002FD3" w:rsidRDefault="00063E85" w:rsidP="00002FD3">
            <w:pPr>
              <w:spacing w:before="20" w:after="60"/>
              <w:rPr>
                <w:ins w:id="22184" w:author="Ross Norsworthy" w:date="2020-03-20T01:39:00Z"/>
                <w:rFonts w:cstheme="minorHAnsi"/>
                <w:sz w:val="20"/>
                <w:lang w:eastAsia="de-DE"/>
              </w:rPr>
            </w:pPr>
            <w:ins w:id="22185" w:author="Ross Norsworthy" w:date="2020-03-20T01:39:00Z">
              <w:r w:rsidRPr="00002FD3">
                <w:rPr>
                  <w:rFonts w:cstheme="minorHAnsi"/>
                  <w:sz w:val="20"/>
                  <w:lang w:eastAsia="de-DE"/>
                </w:rPr>
                <w:t>1</w:t>
              </w:r>
            </w:ins>
          </w:p>
        </w:tc>
        <w:tc>
          <w:tcPr>
            <w:tcW w:w="1689" w:type="dxa"/>
          </w:tcPr>
          <w:p w14:paraId="230DFC84" w14:textId="77777777" w:rsidR="00063E85" w:rsidRPr="00002FD3" w:rsidRDefault="00063E85" w:rsidP="00002FD3">
            <w:pPr>
              <w:spacing w:before="20" w:after="60"/>
              <w:rPr>
                <w:ins w:id="22186" w:author="Ross Norsworthy" w:date="2020-03-20T01:39:00Z"/>
                <w:rFonts w:cstheme="minorHAnsi"/>
                <w:sz w:val="20"/>
                <w:lang w:eastAsia="de-DE"/>
              </w:rPr>
            </w:pPr>
            <w:ins w:id="22187" w:author="Ross Norsworthy" w:date="2020-03-20T01:39:00Z">
              <w:r w:rsidRPr="00002FD3">
                <w:rPr>
                  <w:rFonts w:cstheme="minorHAnsi"/>
                  <w:sz w:val="20"/>
                  <w:lang w:eastAsia="de-DE"/>
                </w:rPr>
                <w:t>Session ID ship 6</w:t>
              </w:r>
            </w:ins>
          </w:p>
        </w:tc>
        <w:tc>
          <w:tcPr>
            <w:tcW w:w="4711" w:type="dxa"/>
          </w:tcPr>
          <w:p w14:paraId="6A9D1164" w14:textId="77777777" w:rsidR="00063E85" w:rsidRPr="00002FD3" w:rsidRDefault="00063E85" w:rsidP="00002FD3">
            <w:pPr>
              <w:spacing w:before="20" w:after="60"/>
              <w:rPr>
                <w:ins w:id="22188" w:author="Ross Norsworthy" w:date="2020-03-20T01:39:00Z"/>
                <w:rFonts w:cstheme="minorHAnsi"/>
                <w:sz w:val="20"/>
                <w:lang w:eastAsia="de-DE"/>
              </w:rPr>
            </w:pPr>
            <w:ins w:id="22189" w:author="Ross Norsworthy" w:date="2020-03-20T01:39:00Z">
              <w:r w:rsidRPr="00002FD3">
                <w:rPr>
                  <w:rFonts w:cstheme="minorHAnsi"/>
                  <w:sz w:val="20"/>
                  <w:lang w:eastAsia="de-DE"/>
                </w:rPr>
                <w:t>Set to 0 for short uplink messages.</w:t>
              </w:r>
            </w:ins>
          </w:p>
        </w:tc>
      </w:tr>
    </w:tbl>
    <w:p w14:paraId="75429BB2" w14:textId="77777777" w:rsidR="00A013FD" w:rsidRPr="00A013FD" w:rsidRDefault="00A013FD" w:rsidP="008B4FAA">
      <w:pPr>
        <w:pStyle w:val="Tablefin"/>
        <w:rPr>
          <w:ins w:id="22190" w:author="Ross Norsworthy" w:date="2020-03-20T01:39:00Z"/>
          <w:lang w:eastAsia="de-DE"/>
        </w:rPr>
      </w:pPr>
    </w:p>
    <w:p w14:paraId="175BFBB8" w14:textId="68DF1292" w:rsidR="00A013FD" w:rsidRPr="00A013FD" w:rsidRDefault="00D90BCF" w:rsidP="00875779">
      <w:pPr>
        <w:pStyle w:val="Heading3"/>
        <w:rPr>
          <w:ins w:id="22191" w:author="Ross Norsworthy" w:date="2020-03-20T01:39:00Z"/>
          <w:rFonts w:eastAsiaTheme="minorHAnsi"/>
          <w:lang w:eastAsia="de-DE"/>
        </w:rPr>
      </w:pPr>
      <w:bookmarkStart w:id="22192" w:name="_Toc35546043"/>
      <w:ins w:id="22193" w:author="Song, Xiaojing" w:date="2020-08-21T14:50:00Z">
        <w:del w:id="22194" w:author="USA Editor 2021" w:date="2021-01-06T09:22: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2195" w:author="Song, Xiaojing" w:date="2020-08-24T16:07:00Z">
        <w:r w:rsidR="005D4C5E">
          <w:rPr>
            <w:rFonts w:eastAsiaTheme="minorHAnsi"/>
            <w:caps/>
            <w:lang w:eastAsia="de-DE"/>
          </w:rPr>
          <w:t>3</w:t>
        </w:r>
      </w:ins>
      <w:ins w:id="22196" w:author="Song, Xiaojing" w:date="2020-08-21T14:50:00Z">
        <w:r>
          <w:rPr>
            <w:rFonts w:eastAsiaTheme="minorHAnsi"/>
            <w:caps/>
            <w:lang w:eastAsia="de-DE"/>
          </w:rPr>
          <w:t>.10.11</w:t>
        </w:r>
        <w:r>
          <w:rPr>
            <w:rFonts w:eastAsiaTheme="minorHAnsi"/>
            <w:caps/>
            <w:lang w:eastAsia="de-DE"/>
          </w:rPr>
          <w:tab/>
        </w:r>
      </w:ins>
      <w:ins w:id="22197" w:author="Ross Norsworthy" w:date="2020-03-20T01:39:00Z">
        <w:r w:rsidR="00A013FD" w:rsidRPr="00A013FD">
          <w:rPr>
            <w:rFonts w:eastAsiaTheme="minorHAnsi"/>
            <w:lang w:eastAsia="de-DE"/>
          </w:rPr>
          <w:t>End Delivery Notification from ship</w:t>
        </w:r>
        <w:bookmarkEnd w:id="22192"/>
      </w:ins>
    </w:p>
    <w:p w14:paraId="3ED485A7" w14:textId="77777777" w:rsidR="008E1B5D" w:rsidRDefault="00A013FD" w:rsidP="004954F5">
      <w:pPr>
        <w:pStyle w:val="TableNo"/>
        <w:rPr>
          <w:lang w:val="en-US"/>
        </w:rPr>
      </w:pPr>
      <w:bookmarkStart w:id="22198" w:name="_Toc35546177"/>
      <w:ins w:id="22199" w:author="Ross Norsworthy" w:date="2020-03-20T01:39:00Z">
        <w:r w:rsidRPr="00A013FD">
          <w:rPr>
            <w:lang w:val="en-US"/>
          </w:rPr>
          <w:t>Table 79</w:t>
        </w:r>
      </w:ins>
    </w:p>
    <w:p w14:paraId="7A184044" w14:textId="77777777" w:rsidR="00A013FD" w:rsidRPr="00A013FD" w:rsidRDefault="00A013FD" w:rsidP="003B4BCB">
      <w:pPr>
        <w:pStyle w:val="Tabletitle"/>
        <w:rPr>
          <w:ins w:id="22200" w:author="Ross Norsworthy" w:date="2020-03-20T01:39:00Z"/>
          <w:lang w:val="en-US"/>
        </w:rPr>
      </w:pPr>
      <w:ins w:id="22201" w:author="Ross Norsworthy" w:date="2020-03-20T01:39:00Z">
        <w:r w:rsidRPr="00A013FD">
          <w:rPr>
            <w:lang w:val="en-US"/>
          </w:rPr>
          <w:t xml:space="preserve"> End Delivery Notification from ship</w:t>
        </w:r>
        <w:bookmarkEnd w:id="22198"/>
      </w:ins>
    </w:p>
    <w:tbl>
      <w:tblPr>
        <w:tblStyle w:val="TableGrid"/>
        <w:tblW w:w="0" w:type="auto"/>
        <w:tblLook w:val="04A0" w:firstRow="1" w:lastRow="0" w:firstColumn="1" w:lastColumn="0" w:noHBand="0" w:noVBand="1"/>
      </w:tblPr>
      <w:tblGrid>
        <w:gridCol w:w="979"/>
        <w:gridCol w:w="955"/>
        <w:gridCol w:w="1689"/>
        <w:gridCol w:w="4711"/>
      </w:tblGrid>
      <w:tr w:rsidR="00063E85" w:rsidRPr="00A013FD" w14:paraId="4E8C33BD" w14:textId="77777777" w:rsidTr="00BF604E">
        <w:trPr>
          <w:ins w:id="22202" w:author="Ross Norsworthy" w:date="2020-03-20T01:39:00Z"/>
        </w:trPr>
        <w:tc>
          <w:tcPr>
            <w:tcW w:w="979" w:type="dxa"/>
            <w:shd w:val="clear" w:color="auto" w:fill="4F81BD" w:themeFill="accent1"/>
          </w:tcPr>
          <w:p w14:paraId="0F66606D" w14:textId="77777777" w:rsidR="00063E85" w:rsidRPr="00002FD3" w:rsidRDefault="00063E85" w:rsidP="00002FD3">
            <w:pPr>
              <w:spacing w:before="20" w:after="60"/>
              <w:rPr>
                <w:ins w:id="22203" w:author="Ross Norsworthy" w:date="2020-03-20T01:39:00Z"/>
                <w:rFonts w:ascii="Times New Roman Bold" w:hAnsi="Times New Roman Bold" w:cs="Times New Roman Bold"/>
                <w:b/>
                <w:sz w:val="20"/>
              </w:rPr>
            </w:pPr>
            <w:ins w:id="22204" w:author="Ross Norsworthy" w:date="2020-03-20T01:39:00Z">
              <w:r w:rsidRPr="00002FD3">
                <w:rPr>
                  <w:rFonts w:ascii="Times New Roman Bold" w:hAnsi="Times New Roman Bold" w:cs="Times New Roman Bold"/>
                  <w:b/>
                  <w:sz w:val="20"/>
                </w:rPr>
                <w:t>Field no</w:t>
              </w:r>
            </w:ins>
          </w:p>
        </w:tc>
        <w:tc>
          <w:tcPr>
            <w:tcW w:w="955" w:type="dxa"/>
            <w:shd w:val="clear" w:color="auto" w:fill="4F81BD" w:themeFill="accent1"/>
          </w:tcPr>
          <w:p w14:paraId="0F365AF5" w14:textId="77777777" w:rsidR="00063E85" w:rsidRPr="00002FD3" w:rsidRDefault="00063E85" w:rsidP="00002FD3">
            <w:pPr>
              <w:spacing w:before="20" w:after="60"/>
              <w:rPr>
                <w:ins w:id="22205" w:author="Ross Norsworthy" w:date="2020-03-20T01:39:00Z"/>
                <w:rFonts w:ascii="Times New Roman Bold" w:hAnsi="Times New Roman Bold" w:cs="Times New Roman Bold"/>
                <w:b/>
                <w:sz w:val="20"/>
              </w:rPr>
            </w:pPr>
            <w:ins w:id="22206" w:author="Ross Norsworthy" w:date="2020-03-20T01:39:00Z">
              <w:r w:rsidRPr="00002FD3">
                <w:rPr>
                  <w:rFonts w:ascii="Times New Roman Bold" w:hAnsi="Times New Roman Bold" w:cs="Times New Roman Bold"/>
                  <w:b/>
                  <w:sz w:val="20"/>
                </w:rPr>
                <w:t>Size (Bytes)</w:t>
              </w:r>
            </w:ins>
          </w:p>
        </w:tc>
        <w:tc>
          <w:tcPr>
            <w:tcW w:w="1689" w:type="dxa"/>
            <w:shd w:val="clear" w:color="auto" w:fill="4F81BD" w:themeFill="accent1"/>
          </w:tcPr>
          <w:p w14:paraId="334C2D6A" w14:textId="77777777" w:rsidR="00063E85" w:rsidRPr="00002FD3" w:rsidRDefault="00063E85" w:rsidP="00002FD3">
            <w:pPr>
              <w:spacing w:before="20" w:after="60"/>
              <w:rPr>
                <w:ins w:id="22207" w:author="Ross Norsworthy" w:date="2020-03-20T01:39:00Z"/>
                <w:rFonts w:ascii="Times New Roman Bold" w:hAnsi="Times New Roman Bold" w:cs="Times New Roman Bold"/>
                <w:b/>
                <w:sz w:val="20"/>
              </w:rPr>
            </w:pPr>
            <w:ins w:id="22208" w:author="Ross Norsworthy" w:date="2020-03-20T01:39:00Z">
              <w:r w:rsidRPr="00002FD3">
                <w:rPr>
                  <w:rFonts w:ascii="Times New Roman Bold" w:hAnsi="Times New Roman Bold" w:cs="Times New Roman Bold"/>
                  <w:b/>
                  <w:sz w:val="20"/>
                </w:rPr>
                <w:t>Function</w:t>
              </w:r>
            </w:ins>
          </w:p>
        </w:tc>
        <w:tc>
          <w:tcPr>
            <w:tcW w:w="4711" w:type="dxa"/>
            <w:shd w:val="clear" w:color="auto" w:fill="4F81BD" w:themeFill="accent1"/>
          </w:tcPr>
          <w:p w14:paraId="0C770F22" w14:textId="77777777" w:rsidR="00063E85" w:rsidRPr="00002FD3" w:rsidRDefault="00063E85" w:rsidP="00002FD3">
            <w:pPr>
              <w:spacing w:before="20" w:after="60"/>
              <w:rPr>
                <w:ins w:id="22209" w:author="Ross Norsworthy" w:date="2020-03-20T01:39:00Z"/>
                <w:rFonts w:ascii="Times New Roman Bold" w:hAnsi="Times New Roman Bold" w:cs="Times New Roman Bold"/>
                <w:b/>
                <w:sz w:val="20"/>
              </w:rPr>
            </w:pPr>
            <w:ins w:id="22210" w:author="Ross Norsworthy" w:date="2020-03-20T01:39:00Z">
              <w:r w:rsidRPr="00002FD3">
                <w:rPr>
                  <w:rFonts w:ascii="Times New Roman Bold" w:hAnsi="Times New Roman Bold" w:cs="Times New Roman Bold"/>
                  <w:b/>
                  <w:sz w:val="20"/>
                </w:rPr>
                <w:t>Content</w:t>
              </w:r>
            </w:ins>
          </w:p>
        </w:tc>
      </w:tr>
      <w:tr w:rsidR="00063E85" w:rsidRPr="00A013FD" w14:paraId="3A02A45E" w14:textId="77777777" w:rsidTr="00BF604E">
        <w:trPr>
          <w:ins w:id="22211" w:author="Ross Norsworthy" w:date="2020-03-20T01:39:00Z"/>
        </w:trPr>
        <w:tc>
          <w:tcPr>
            <w:tcW w:w="979" w:type="dxa"/>
          </w:tcPr>
          <w:p w14:paraId="73A9AFD3" w14:textId="77777777" w:rsidR="00063E85" w:rsidRPr="00002FD3" w:rsidRDefault="00063E85" w:rsidP="00002FD3">
            <w:pPr>
              <w:spacing w:before="20" w:after="60"/>
              <w:rPr>
                <w:ins w:id="22212" w:author="Ross Norsworthy" w:date="2020-03-20T01:39:00Z"/>
                <w:sz w:val="20"/>
                <w:lang w:eastAsia="de-DE"/>
              </w:rPr>
            </w:pPr>
            <w:ins w:id="22213" w:author="Ross Norsworthy" w:date="2020-03-20T01:39:00Z">
              <w:r w:rsidRPr="00002FD3">
                <w:rPr>
                  <w:sz w:val="20"/>
                  <w:lang w:eastAsia="de-DE"/>
                </w:rPr>
                <w:t>1</w:t>
              </w:r>
            </w:ins>
          </w:p>
        </w:tc>
        <w:tc>
          <w:tcPr>
            <w:tcW w:w="955" w:type="dxa"/>
          </w:tcPr>
          <w:p w14:paraId="409DB7CE" w14:textId="77777777" w:rsidR="00063E85" w:rsidRPr="00002FD3" w:rsidRDefault="00063E85" w:rsidP="00002FD3">
            <w:pPr>
              <w:spacing w:before="20" w:after="60"/>
              <w:rPr>
                <w:ins w:id="22214" w:author="Ross Norsworthy" w:date="2020-03-20T01:39:00Z"/>
                <w:sz w:val="20"/>
                <w:lang w:eastAsia="de-DE"/>
              </w:rPr>
            </w:pPr>
            <w:ins w:id="22215" w:author="Ross Norsworthy" w:date="2020-03-20T01:39:00Z">
              <w:r w:rsidRPr="00002FD3">
                <w:rPr>
                  <w:sz w:val="20"/>
                  <w:lang w:eastAsia="de-DE"/>
                </w:rPr>
                <w:t>1</w:t>
              </w:r>
            </w:ins>
          </w:p>
        </w:tc>
        <w:tc>
          <w:tcPr>
            <w:tcW w:w="1689" w:type="dxa"/>
          </w:tcPr>
          <w:p w14:paraId="7DA14308" w14:textId="77777777" w:rsidR="00063E85" w:rsidRPr="00002FD3" w:rsidRDefault="00063E85" w:rsidP="00002FD3">
            <w:pPr>
              <w:spacing w:before="20" w:after="60"/>
              <w:rPr>
                <w:ins w:id="22216" w:author="Ross Norsworthy" w:date="2020-03-20T01:39:00Z"/>
                <w:sz w:val="20"/>
                <w:lang w:eastAsia="de-DE"/>
              </w:rPr>
            </w:pPr>
            <w:ins w:id="22217" w:author="Ross Norsworthy" w:date="2020-03-20T01:39:00Z">
              <w:r w:rsidRPr="00002FD3">
                <w:rPr>
                  <w:sz w:val="20"/>
                  <w:lang w:eastAsia="de-DE"/>
                </w:rPr>
                <w:t>Type</w:t>
              </w:r>
            </w:ins>
          </w:p>
        </w:tc>
        <w:tc>
          <w:tcPr>
            <w:tcW w:w="4711" w:type="dxa"/>
          </w:tcPr>
          <w:p w14:paraId="2E958B02" w14:textId="69A7EBB3" w:rsidR="00063E85" w:rsidRPr="00002FD3" w:rsidRDefault="00063E85" w:rsidP="00002FD3">
            <w:pPr>
              <w:spacing w:before="20" w:after="60"/>
              <w:rPr>
                <w:ins w:id="22218" w:author="Ross Norsworthy" w:date="2020-03-20T01:39:00Z"/>
                <w:sz w:val="20"/>
                <w:lang w:eastAsia="de-DE"/>
              </w:rPr>
            </w:pPr>
            <w:ins w:id="22219" w:author="USA Editor 2021" w:date="2021-01-20T13:22:00Z">
              <w:r w:rsidRPr="00B92599">
                <w:rPr>
                  <w:sz w:val="20"/>
                  <w:highlight w:val="green"/>
                  <w:lang w:eastAsia="de-DE"/>
                </w:rPr>
                <w:t>Type = 22</w:t>
              </w:r>
            </w:ins>
          </w:p>
        </w:tc>
      </w:tr>
      <w:tr w:rsidR="00063E85" w:rsidRPr="00A013FD" w14:paraId="3DC4B288" w14:textId="77777777" w:rsidTr="00BF604E">
        <w:trPr>
          <w:ins w:id="22220" w:author="Ross Norsworthy" w:date="2020-03-20T01:39:00Z"/>
        </w:trPr>
        <w:tc>
          <w:tcPr>
            <w:tcW w:w="979" w:type="dxa"/>
          </w:tcPr>
          <w:p w14:paraId="12687F6C" w14:textId="77777777" w:rsidR="00063E85" w:rsidRPr="00002FD3" w:rsidRDefault="00063E85" w:rsidP="00002FD3">
            <w:pPr>
              <w:spacing w:before="20" w:after="60"/>
              <w:rPr>
                <w:ins w:id="22221" w:author="Ross Norsworthy" w:date="2020-03-20T01:39:00Z"/>
                <w:sz w:val="20"/>
                <w:lang w:eastAsia="de-DE"/>
              </w:rPr>
            </w:pPr>
            <w:ins w:id="22222" w:author="Ross Norsworthy" w:date="2020-03-20T01:39:00Z">
              <w:r w:rsidRPr="00002FD3">
                <w:rPr>
                  <w:sz w:val="20"/>
                  <w:lang w:eastAsia="de-DE"/>
                </w:rPr>
                <w:t>2</w:t>
              </w:r>
            </w:ins>
          </w:p>
        </w:tc>
        <w:tc>
          <w:tcPr>
            <w:tcW w:w="955" w:type="dxa"/>
          </w:tcPr>
          <w:p w14:paraId="1751BC31" w14:textId="77777777" w:rsidR="00063E85" w:rsidRPr="00002FD3" w:rsidRDefault="00063E85" w:rsidP="00002FD3">
            <w:pPr>
              <w:spacing w:before="20" w:after="60"/>
              <w:rPr>
                <w:ins w:id="22223" w:author="Ross Norsworthy" w:date="2020-03-20T01:39:00Z"/>
                <w:sz w:val="20"/>
                <w:lang w:eastAsia="de-DE"/>
              </w:rPr>
            </w:pPr>
            <w:ins w:id="22224" w:author="Ross Norsworthy" w:date="2020-03-20T01:39:00Z">
              <w:r w:rsidRPr="00002FD3">
                <w:rPr>
                  <w:sz w:val="20"/>
                  <w:lang w:eastAsia="de-DE"/>
                </w:rPr>
                <w:t>4</w:t>
              </w:r>
            </w:ins>
          </w:p>
        </w:tc>
        <w:tc>
          <w:tcPr>
            <w:tcW w:w="1689" w:type="dxa"/>
          </w:tcPr>
          <w:p w14:paraId="35AD5B2C" w14:textId="77777777" w:rsidR="00063E85" w:rsidRPr="00002FD3" w:rsidRDefault="00063E85" w:rsidP="00002FD3">
            <w:pPr>
              <w:spacing w:before="20" w:after="60"/>
              <w:rPr>
                <w:ins w:id="22225" w:author="Ross Norsworthy" w:date="2020-03-20T01:39:00Z"/>
                <w:sz w:val="20"/>
                <w:lang w:eastAsia="de-DE"/>
              </w:rPr>
            </w:pPr>
            <w:ins w:id="22226" w:author="Ross Norsworthy" w:date="2020-03-20T01:39:00Z">
              <w:r w:rsidRPr="00002FD3">
                <w:rPr>
                  <w:sz w:val="20"/>
                  <w:lang w:eastAsia="de-DE"/>
                </w:rPr>
                <w:t>Ship Station ID</w:t>
              </w:r>
            </w:ins>
          </w:p>
        </w:tc>
        <w:tc>
          <w:tcPr>
            <w:tcW w:w="4711" w:type="dxa"/>
          </w:tcPr>
          <w:p w14:paraId="568F89BD" w14:textId="5DDB3C23" w:rsidR="00063E85" w:rsidRPr="00002FD3" w:rsidRDefault="00063E85" w:rsidP="00002FD3">
            <w:pPr>
              <w:spacing w:before="20" w:after="60"/>
              <w:rPr>
                <w:ins w:id="22227" w:author="Ross Norsworthy" w:date="2020-03-20T01:39:00Z"/>
                <w:sz w:val="20"/>
              </w:rPr>
            </w:pPr>
            <w:ins w:id="22228" w:author="Ross Norsworthy" w:date="2020-03-20T01:39:00Z">
              <w:r w:rsidRPr="00002FD3">
                <w:rPr>
                  <w:sz w:val="20"/>
                </w:rPr>
                <w:t xml:space="preserve">The Unique Identifier of the ship station, as described in </w:t>
              </w:r>
              <w:del w:id="22229" w:author="USA Editor 2021" w:date="2021-01-05T13:56:00Z">
                <w:r w:rsidRPr="00E7728F" w:rsidDel="00E7728F">
                  <w:rPr>
                    <w:sz w:val="20"/>
                    <w:highlight w:val="green"/>
                    <w:rPrChange w:id="22230" w:author="USA Editor 2021" w:date="2021-01-05T13:57:00Z">
                      <w:rPr>
                        <w:sz w:val="20"/>
                      </w:rPr>
                    </w:rPrChange>
                  </w:rPr>
                  <w:delText>section</w:delText>
                </w:r>
              </w:del>
            </w:ins>
            <w:ins w:id="22231" w:author="USA Editor 2021" w:date="2021-01-05T13:56:00Z">
              <w:r w:rsidRPr="00E7728F">
                <w:rPr>
                  <w:sz w:val="20"/>
                  <w:highlight w:val="green"/>
                  <w:rPrChange w:id="22232" w:author="USA Editor 2021" w:date="2021-01-05T13:57:00Z">
                    <w:rPr>
                      <w:sz w:val="20"/>
                    </w:rPr>
                  </w:rPrChange>
                </w:rPr>
                <w:t>§</w:t>
              </w:r>
            </w:ins>
            <w:ins w:id="22233" w:author="Ross Norsworthy" w:date="2020-03-20T01:39:00Z">
              <w:r w:rsidRPr="00E7728F">
                <w:rPr>
                  <w:sz w:val="20"/>
                  <w:highlight w:val="green"/>
                  <w:rPrChange w:id="22234" w:author="USA Editor 2021" w:date="2021-01-05T13:57:00Z">
                    <w:rPr>
                      <w:sz w:val="20"/>
                    </w:rPr>
                  </w:rPrChange>
                </w:rPr>
                <w:t xml:space="preserve"> </w:t>
              </w:r>
            </w:ins>
            <w:ins w:id="22235" w:author="Johnny Schultz" w:date="2020-04-17T12:58:00Z">
              <w:del w:id="22236" w:author="USA Editor 2021" w:date="2021-01-05T13:56:00Z">
                <w:r w:rsidRPr="00E7728F" w:rsidDel="00E7728F">
                  <w:rPr>
                    <w:sz w:val="20"/>
                    <w:highlight w:val="green"/>
                    <w:rPrChange w:id="22237" w:author="USA Editor 2021" w:date="2021-01-05T13:57:00Z">
                      <w:rPr>
                        <w:sz w:val="20"/>
                      </w:rPr>
                    </w:rPrChange>
                  </w:rPr>
                  <w:delText>3</w:delText>
                </w:r>
              </w:del>
            </w:ins>
            <w:ins w:id="22238" w:author="USA Editor 2021" w:date="2021-01-05T13:56:00Z">
              <w:r w:rsidRPr="00E7728F">
                <w:rPr>
                  <w:sz w:val="20"/>
                  <w:highlight w:val="green"/>
                  <w:rPrChange w:id="22239" w:author="USA Editor 2021" w:date="2021-01-05T13:57:00Z">
                    <w:rPr>
                      <w:sz w:val="20"/>
                    </w:rPr>
                  </w:rPrChange>
                </w:rPr>
                <w:t>2</w:t>
              </w:r>
            </w:ins>
            <w:ins w:id="22240" w:author="Johnny Schultz" w:date="2020-04-17T12:58:00Z">
              <w:r w:rsidRPr="00E7728F">
                <w:rPr>
                  <w:sz w:val="20"/>
                  <w:highlight w:val="green"/>
                  <w:rPrChange w:id="22241" w:author="USA Editor 2021" w:date="2021-01-05T13:57:00Z">
                    <w:rPr>
                      <w:sz w:val="20"/>
                    </w:rPr>
                  </w:rPrChange>
                </w:rPr>
                <w:t>.4</w:t>
              </w:r>
            </w:ins>
            <w:ins w:id="22242" w:author="Ross Norsworthy" w:date="2020-03-20T01:39:00Z">
              <w:del w:id="22243" w:author="Johnny Schultz" w:date="2020-04-17T12:58:00Z">
                <w:r w:rsidRPr="00E7728F">
                  <w:rPr>
                    <w:sz w:val="20"/>
                    <w:highlight w:val="green"/>
                    <w:rPrChange w:id="22244" w:author="USA Editor 2021" w:date="2021-01-05T13:57:00Z">
                      <w:rPr>
                        <w:sz w:val="20"/>
                      </w:rPr>
                    </w:rPrChange>
                  </w:rPr>
                  <w:delText>1</w:delText>
                </w:r>
              </w:del>
            </w:ins>
            <w:ins w:id="22245" w:author="USA Editor 2021" w:date="2021-01-05T13:56:00Z">
              <w:r w:rsidRPr="00E7728F">
                <w:rPr>
                  <w:sz w:val="20"/>
                  <w:highlight w:val="green"/>
                  <w:rPrChange w:id="22246" w:author="USA Editor 2021" w:date="2021-01-05T13:57:00Z">
                    <w:rPr>
                      <w:sz w:val="20"/>
                    </w:rPr>
                  </w:rPrChange>
                </w:rPr>
                <w:t>, Annex 1</w:t>
              </w:r>
            </w:ins>
            <w:ins w:id="22247" w:author="Ross Norsworthy" w:date="2020-03-20T01:39:00Z">
              <w:r w:rsidRPr="00002FD3">
                <w:rPr>
                  <w:sz w:val="20"/>
                </w:rPr>
                <w:t>.</w:t>
              </w:r>
            </w:ins>
          </w:p>
          <w:p w14:paraId="5BA400EF" w14:textId="77777777" w:rsidR="00063E85" w:rsidRPr="00002FD3" w:rsidRDefault="00063E85" w:rsidP="00002FD3">
            <w:pPr>
              <w:spacing w:before="20" w:after="60"/>
              <w:rPr>
                <w:ins w:id="22248" w:author="Ross Norsworthy" w:date="2020-03-20T01:39:00Z"/>
                <w:sz w:val="20"/>
                <w:lang w:eastAsia="de-DE"/>
              </w:rPr>
            </w:pPr>
          </w:p>
        </w:tc>
      </w:tr>
      <w:tr w:rsidR="00063E85" w:rsidRPr="00A013FD" w14:paraId="1C86A312" w14:textId="77777777" w:rsidTr="00BF604E">
        <w:trPr>
          <w:ins w:id="22249" w:author="2092 CG" w:date="2020-10-26T17:57:00Z"/>
        </w:trPr>
        <w:tc>
          <w:tcPr>
            <w:tcW w:w="979" w:type="dxa"/>
          </w:tcPr>
          <w:p w14:paraId="3E01DFDA" w14:textId="77777777" w:rsidR="00063E85" w:rsidRPr="006428FF" w:rsidRDefault="00063E85" w:rsidP="00002FD3">
            <w:pPr>
              <w:spacing w:before="20" w:after="60"/>
              <w:rPr>
                <w:ins w:id="22250" w:author="2092 CG" w:date="2020-10-26T17:57:00Z"/>
                <w:sz w:val="20"/>
                <w:lang w:eastAsia="de-DE"/>
              </w:rPr>
            </w:pPr>
            <w:ins w:id="22251" w:author="2092 CG" w:date="2020-10-26T17:58:00Z">
              <w:r w:rsidRPr="006428FF">
                <w:rPr>
                  <w:sz w:val="20"/>
                  <w:lang w:eastAsia="de-DE"/>
                </w:rPr>
                <w:t>3</w:t>
              </w:r>
            </w:ins>
          </w:p>
        </w:tc>
        <w:tc>
          <w:tcPr>
            <w:tcW w:w="955" w:type="dxa"/>
          </w:tcPr>
          <w:p w14:paraId="2CC44636" w14:textId="77777777" w:rsidR="00063E85" w:rsidRPr="006428FF" w:rsidRDefault="00063E85" w:rsidP="00002FD3">
            <w:pPr>
              <w:spacing w:before="20" w:after="60"/>
              <w:rPr>
                <w:ins w:id="22252" w:author="2092 CG" w:date="2020-10-26T17:57:00Z"/>
                <w:sz w:val="20"/>
                <w:lang w:eastAsia="de-DE"/>
              </w:rPr>
            </w:pPr>
            <w:ins w:id="22253" w:author="2092 CG" w:date="2020-10-26T17:58:00Z">
              <w:r w:rsidRPr="006428FF">
                <w:rPr>
                  <w:sz w:val="20"/>
                  <w:lang w:eastAsia="de-DE"/>
                </w:rPr>
                <w:t>1</w:t>
              </w:r>
            </w:ins>
          </w:p>
        </w:tc>
        <w:tc>
          <w:tcPr>
            <w:tcW w:w="1689" w:type="dxa"/>
          </w:tcPr>
          <w:p w14:paraId="00C65F3C" w14:textId="77777777" w:rsidR="00063E85" w:rsidRPr="006428FF" w:rsidRDefault="00063E85" w:rsidP="00002FD3">
            <w:pPr>
              <w:spacing w:before="20" w:after="60"/>
              <w:rPr>
                <w:ins w:id="22254" w:author="2092 CG" w:date="2020-10-26T17:57:00Z"/>
                <w:sz w:val="20"/>
                <w:lang w:eastAsia="de-DE"/>
              </w:rPr>
            </w:pPr>
            <w:ins w:id="22255" w:author="2092 CG" w:date="2020-10-26T17:58:00Z">
              <w:r w:rsidRPr="006428FF">
                <w:rPr>
                  <w:sz w:val="20"/>
                  <w:lang w:eastAsia="de-DE"/>
                </w:rPr>
                <w:t>Satellite ID</w:t>
              </w:r>
            </w:ins>
          </w:p>
        </w:tc>
        <w:tc>
          <w:tcPr>
            <w:tcW w:w="4711" w:type="dxa"/>
          </w:tcPr>
          <w:p w14:paraId="55403D90" w14:textId="77777777" w:rsidR="00063E85" w:rsidRPr="006428FF" w:rsidRDefault="00063E85" w:rsidP="00002FD3">
            <w:pPr>
              <w:spacing w:before="20" w:after="60"/>
              <w:rPr>
                <w:ins w:id="22256" w:author="2092 CG" w:date="2020-10-26T17:57:00Z"/>
                <w:sz w:val="20"/>
              </w:rPr>
            </w:pPr>
          </w:p>
        </w:tc>
      </w:tr>
      <w:tr w:rsidR="00063E85" w:rsidRPr="00A013FD" w14:paraId="40E3B261" w14:textId="77777777" w:rsidTr="00BF604E">
        <w:trPr>
          <w:ins w:id="22257" w:author="Ross Norsworthy" w:date="2020-03-20T01:39:00Z"/>
        </w:trPr>
        <w:tc>
          <w:tcPr>
            <w:tcW w:w="979" w:type="dxa"/>
          </w:tcPr>
          <w:p w14:paraId="742A9BBD" w14:textId="77777777" w:rsidR="00063E85" w:rsidRPr="006428FF" w:rsidRDefault="00063E85" w:rsidP="00002FD3">
            <w:pPr>
              <w:spacing w:before="20" w:after="60"/>
              <w:rPr>
                <w:ins w:id="22258" w:author="Ross Norsworthy" w:date="2020-03-20T01:39:00Z"/>
                <w:sz w:val="20"/>
                <w:lang w:eastAsia="de-DE"/>
              </w:rPr>
            </w:pPr>
            <w:ins w:id="22259" w:author="Ross Norsworthy" w:date="2020-03-20T01:39:00Z">
              <w:del w:id="22260" w:author="2092 CG" w:date="2020-10-26T17:58:00Z">
                <w:r w:rsidRPr="006428FF" w:rsidDel="006F25F4">
                  <w:rPr>
                    <w:sz w:val="20"/>
                    <w:lang w:eastAsia="de-DE"/>
                  </w:rPr>
                  <w:delText>3</w:delText>
                </w:r>
              </w:del>
            </w:ins>
            <w:ins w:id="22261" w:author="2092 CG" w:date="2020-10-26T17:58:00Z">
              <w:r w:rsidRPr="006428FF">
                <w:rPr>
                  <w:sz w:val="20"/>
                  <w:lang w:eastAsia="de-DE"/>
                </w:rPr>
                <w:t>4</w:t>
              </w:r>
            </w:ins>
          </w:p>
        </w:tc>
        <w:tc>
          <w:tcPr>
            <w:tcW w:w="955" w:type="dxa"/>
          </w:tcPr>
          <w:p w14:paraId="6884C0F2" w14:textId="77777777" w:rsidR="00063E85" w:rsidRPr="006428FF" w:rsidRDefault="00063E85" w:rsidP="00002FD3">
            <w:pPr>
              <w:spacing w:before="20" w:after="60"/>
              <w:rPr>
                <w:ins w:id="22262" w:author="Ross Norsworthy" w:date="2020-03-20T01:39:00Z"/>
                <w:sz w:val="20"/>
                <w:lang w:eastAsia="de-DE"/>
              </w:rPr>
            </w:pPr>
            <w:ins w:id="22263" w:author="Ross Norsworthy" w:date="2020-03-20T01:39:00Z">
              <w:r w:rsidRPr="006428FF">
                <w:rPr>
                  <w:sz w:val="20"/>
                  <w:lang w:eastAsia="de-DE"/>
                </w:rPr>
                <w:t>4</w:t>
              </w:r>
            </w:ins>
          </w:p>
        </w:tc>
        <w:tc>
          <w:tcPr>
            <w:tcW w:w="1689" w:type="dxa"/>
          </w:tcPr>
          <w:p w14:paraId="47EAF91A" w14:textId="77777777" w:rsidR="00063E85" w:rsidRPr="006428FF" w:rsidRDefault="00063E85" w:rsidP="00002FD3">
            <w:pPr>
              <w:spacing w:before="20" w:after="60"/>
              <w:rPr>
                <w:ins w:id="22264" w:author="Ross Norsworthy" w:date="2020-03-20T01:39:00Z"/>
                <w:sz w:val="20"/>
                <w:lang w:eastAsia="de-DE"/>
              </w:rPr>
            </w:pPr>
            <w:ins w:id="22265" w:author="Ross Norsworthy" w:date="2020-03-20T01:39:00Z">
              <w:r w:rsidRPr="006428FF">
                <w:rPr>
                  <w:sz w:val="20"/>
                  <w:lang w:eastAsia="de-DE"/>
                </w:rPr>
                <w:t>Destination Station ID</w:t>
              </w:r>
            </w:ins>
          </w:p>
        </w:tc>
        <w:tc>
          <w:tcPr>
            <w:tcW w:w="4711" w:type="dxa"/>
          </w:tcPr>
          <w:p w14:paraId="1C633795" w14:textId="3CD17184" w:rsidR="00063E85" w:rsidRPr="006428FF" w:rsidRDefault="00063E85" w:rsidP="00002FD3">
            <w:pPr>
              <w:spacing w:before="20" w:after="60"/>
              <w:rPr>
                <w:ins w:id="22266" w:author="Ross Norsworthy" w:date="2020-03-20T01:39:00Z"/>
                <w:sz w:val="20"/>
              </w:rPr>
            </w:pPr>
            <w:ins w:id="22267" w:author="Ross Norsworthy" w:date="2020-03-20T01:39:00Z">
              <w:r w:rsidRPr="006428FF">
                <w:rPr>
                  <w:sz w:val="20"/>
                </w:rPr>
                <w:t xml:space="preserve">The Unique Identifier of the destination station, as described in </w:t>
              </w:r>
              <w:del w:id="22268" w:author="USA Editor 2021" w:date="2021-01-05T13:56:00Z">
                <w:r w:rsidRPr="00E7728F" w:rsidDel="00E7728F">
                  <w:rPr>
                    <w:sz w:val="20"/>
                    <w:highlight w:val="green"/>
                    <w:rPrChange w:id="22269" w:author="USA Editor 2021" w:date="2021-01-05T13:56:00Z">
                      <w:rPr>
                        <w:sz w:val="20"/>
                      </w:rPr>
                    </w:rPrChange>
                  </w:rPr>
                  <w:delText>section</w:delText>
                </w:r>
              </w:del>
            </w:ins>
            <w:ins w:id="22270" w:author="USA Editor 2021" w:date="2021-01-05T13:56:00Z">
              <w:r w:rsidRPr="00E7728F">
                <w:rPr>
                  <w:sz w:val="20"/>
                  <w:highlight w:val="green"/>
                  <w:rPrChange w:id="22271" w:author="USA Editor 2021" w:date="2021-01-05T13:56:00Z">
                    <w:rPr>
                      <w:sz w:val="20"/>
                    </w:rPr>
                  </w:rPrChange>
                </w:rPr>
                <w:t>§</w:t>
              </w:r>
            </w:ins>
            <w:ins w:id="22272" w:author="Ross Norsworthy" w:date="2020-03-20T01:39:00Z">
              <w:r w:rsidRPr="00E7728F">
                <w:rPr>
                  <w:sz w:val="20"/>
                  <w:highlight w:val="green"/>
                  <w:rPrChange w:id="22273" w:author="USA Editor 2021" w:date="2021-01-05T13:56:00Z">
                    <w:rPr>
                      <w:sz w:val="20"/>
                    </w:rPr>
                  </w:rPrChange>
                </w:rPr>
                <w:t xml:space="preserve"> </w:t>
              </w:r>
            </w:ins>
            <w:ins w:id="22274" w:author="Johnny Schultz" w:date="2020-04-17T12:58:00Z">
              <w:del w:id="22275" w:author="USA Editor 2021" w:date="2021-01-05T13:56:00Z">
                <w:r w:rsidRPr="00E7728F" w:rsidDel="00E7728F">
                  <w:rPr>
                    <w:sz w:val="20"/>
                    <w:highlight w:val="green"/>
                    <w:rPrChange w:id="22276" w:author="USA Editor 2021" w:date="2021-01-05T13:56:00Z">
                      <w:rPr>
                        <w:sz w:val="20"/>
                      </w:rPr>
                    </w:rPrChange>
                  </w:rPr>
                  <w:delText>3</w:delText>
                </w:r>
              </w:del>
            </w:ins>
            <w:ins w:id="22277" w:author="USA Editor 2021" w:date="2021-01-05T13:56:00Z">
              <w:r w:rsidRPr="00E7728F">
                <w:rPr>
                  <w:sz w:val="20"/>
                  <w:highlight w:val="green"/>
                  <w:rPrChange w:id="22278" w:author="USA Editor 2021" w:date="2021-01-05T13:56:00Z">
                    <w:rPr>
                      <w:sz w:val="20"/>
                    </w:rPr>
                  </w:rPrChange>
                </w:rPr>
                <w:t>2</w:t>
              </w:r>
            </w:ins>
            <w:ins w:id="22279" w:author="Johnny Schultz" w:date="2020-04-17T12:58:00Z">
              <w:r w:rsidRPr="00E7728F">
                <w:rPr>
                  <w:sz w:val="20"/>
                  <w:highlight w:val="green"/>
                  <w:rPrChange w:id="22280" w:author="USA Editor 2021" w:date="2021-01-05T13:56:00Z">
                    <w:rPr>
                      <w:sz w:val="20"/>
                    </w:rPr>
                  </w:rPrChange>
                </w:rPr>
                <w:t>.4</w:t>
              </w:r>
            </w:ins>
            <w:ins w:id="22281" w:author="Ross Norsworthy" w:date="2020-03-20T01:39:00Z">
              <w:del w:id="22282" w:author="Johnny Schultz" w:date="2020-04-17T12:58:00Z">
                <w:r w:rsidRPr="00E7728F">
                  <w:rPr>
                    <w:sz w:val="20"/>
                    <w:highlight w:val="green"/>
                    <w:rPrChange w:id="22283" w:author="USA Editor 2021" w:date="2021-01-05T13:56:00Z">
                      <w:rPr>
                        <w:sz w:val="20"/>
                      </w:rPr>
                    </w:rPrChange>
                  </w:rPr>
                  <w:delText>1</w:delText>
                </w:r>
              </w:del>
            </w:ins>
            <w:ins w:id="22284" w:author="USA Editor 2021" w:date="2021-01-05T13:56:00Z">
              <w:r w:rsidRPr="00E7728F">
                <w:rPr>
                  <w:sz w:val="20"/>
                  <w:highlight w:val="green"/>
                  <w:rPrChange w:id="22285" w:author="USA Editor 2021" w:date="2021-01-05T13:56:00Z">
                    <w:rPr>
                      <w:sz w:val="20"/>
                    </w:rPr>
                  </w:rPrChange>
                </w:rPr>
                <w:t>, Annex 1</w:t>
              </w:r>
            </w:ins>
            <w:ins w:id="22286" w:author="Ross Norsworthy" w:date="2020-03-20T01:39:00Z">
              <w:r w:rsidRPr="006428FF">
                <w:rPr>
                  <w:sz w:val="20"/>
                </w:rPr>
                <w:t>.</w:t>
              </w:r>
            </w:ins>
          </w:p>
          <w:p w14:paraId="25582081" w14:textId="77777777" w:rsidR="00063E85" w:rsidRPr="006428FF" w:rsidRDefault="00063E85" w:rsidP="00002FD3">
            <w:pPr>
              <w:spacing w:before="20" w:after="60"/>
              <w:rPr>
                <w:ins w:id="22287" w:author="Ross Norsworthy" w:date="2020-03-20T01:39:00Z"/>
                <w:sz w:val="20"/>
              </w:rPr>
            </w:pPr>
          </w:p>
        </w:tc>
      </w:tr>
      <w:tr w:rsidR="00063E85" w:rsidRPr="00A013FD" w14:paraId="34310DA5" w14:textId="77777777" w:rsidTr="00BF604E">
        <w:trPr>
          <w:ins w:id="22288" w:author="Ross Norsworthy" w:date="2020-03-20T01:39:00Z"/>
        </w:trPr>
        <w:tc>
          <w:tcPr>
            <w:tcW w:w="979" w:type="dxa"/>
          </w:tcPr>
          <w:p w14:paraId="7A3F11F2" w14:textId="77777777" w:rsidR="00063E85" w:rsidRPr="006428FF" w:rsidRDefault="00063E85" w:rsidP="00002FD3">
            <w:pPr>
              <w:spacing w:before="20" w:after="60"/>
              <w:rPr>
                <w:ins w:id="22289" w:author="Ross Norsworthy" w:date="2020-03-20T01:39:00Z"/>
                <w:sz w:val="20"/>
                <w:lang w:eastAsia="de-DE"/>
              </w:rPr>
            </w:pPr>
            <w:ins w:id="22290" w:author="Ross Norsworthy" w:date="2020-03-20T01:39:00Z">
              <w:del w:id="22291" w:author="2092 CG" w:date="2020-10-26T17:59:00Z">
                <w:r w:rsidRPr="006428FF" w:rsidDel="006F25F4">
                  <w:rPr>
                    <w:sz w:val="20"/>
                    <w:lang w:eastAsia="de-DE"/>
                  </w:rPr>
                  <w:delText>4</w:delText>
                </w:r>
              </w:del>
            </w:ins>
            <w:ins w:id="22292" w:author="2092 CG" w:date="2020-10-26T17:59:00Z">
              <w:r w:rsidRPr="006428FF">
                <w:rPr>
                  <w:sz w:val="20"/>
                  <w:lang w:eastAsia="de-DE"/>
                </w:rPr>
                <w:t>5</w:t>
              </w:r>
            </w:ins>
          </w:p>
        </w:tc>
        <w:tc>
          <w:tcPr>
            <w:tcW w:w="955" w:type="dxa"/>
          </w:tcPr>
          <w:p w14:paraId="03CA788D" w14:textId="77777777" w:rsidR="00063E85" w:rsidRPr="006428FF" w:rsidRDefault="00063E85" w:rsidP="00002FD3">
            <w:pPr>
              <w:spacing w:before="20" w:after="60"/>
              <w:rPr>
                <w:ins w:id="22293" w:author="Ross Norsworthy" w:date="2020-03-20T01:39:00Z"/>
                <w:sz w:val="20"/>
                <w:lang w:eastAsia="de-DE"/>
              </w:rPr>
            </w:pPr>
            <w:ins w:id="22294" w:author="Ross Norsworthy" w:date="2020-03-20T01:39:00Z">
              <w:r w:rsidRPr="006428FF">
                <w:rPr>
                  <w:sz w:val="20"/>
                  <w:lang w:eastAsia="de-DE"/>
                </w:rPr>
                <w:t>1</w:t>
              </w:r>
            </w:ins>
          </w:p>
        </w:tc>
        <w:tc>
          <w:tcPr>
            <w:tcW w:w="1689" w:type="dxa"/>
          </w:tcPr>
          <w:p w14:paraId="097F5A0B" w14:textId="77777777" w:rsidR="00063E85" w:rsidRPr="006428FF" w:rsidRDefault="00063E85" w:rsidP="00002FD3">
            <w:pPr>
              <w:spacing w:before="20" w:after="60"/>
              <w:rPr>
                <w:ins w:id="22295" w:author="Ross Norsworthy" w:date="2020-03-20T01:39:00Z"/>
                <w:sz w:val="20"/>
                <w:lang w:eastAsia="de-DE"/>
              </w:rPr>
            </w:pPr>
            <w:ins w:id="22296" w:author="Ross Norsworthy" w:date="2020-03-20T01:39:00Z">
              <w:r w:rsidRPr="006428FF">
                <w:rPr>
                  <w:sz w:val="20"/>
                  <w:lang w:eastAsia="de-DE"/>
                </w:rPr>
                <w:t>Session ID</w:t>
              </w:r>
            </w:ins>
          </w:p>
        </w:tc>
        <w:tc>
          <w:tcPr>
            <w:tcW w:w="4711" w:type="dxa"/>
          </w:tcPr>
          <w:p w14:paraId="75AE20E6" w14:textId="77777777" w:rsidR="00063E85" w:rsidRPr="006428FF" w:rsidRDefault="00063E85" w:rsidP="00002FD3">
            <w:pPr>
              <w:spacing w:before="20" w:after="60"/>
              <w:rPr>
                <w:ins w:id="22297" w:author="Ross Norsworthy" w:date="2020-03-20T01:39:00Z"/>
                <w:sz w:val="20"/>
                <w:lang w:eastAsia="de-DE"/>
              </w:rPr>
            </w:pPr>
            <w:ins w:id="22298" w:author="Ross Norsworthy" w:date="2020-03-20T01:39:00Z">
              <w:r w:rsidRPr="006428FF">
                <w:rPr>
                  <w:sz w:val="20"/>
                  <w:lang w:eastAsia="de-DE"/>
                </w:rPr>
                <w:t>Set to 0 for Short Message ACK.</w:t>
              </w:r>
            </w:ins>
          </w:p>
        </w:tc>
      </w:tr>
    </w:tbl>
    <w:p w14:paraId="58E5309B" w14:textId="77777777" w:rsidR="0088765C" w:rsidRDefault="0088765C" w:rsidP="0088765C">
      <w:pPr>
        <w:pStyle w:val="Tablefin"/>
        <w:rPr>
          <w:ins w:id="22299" w:author="Song, Xiaojing" w:date="2020-08-19T11:10:00Z"/>
          <w:lang w:eastAsia="de-DE"/>
        </w:rPr>
      </w:pPr>
    </w:p>
    <w:p w14:paraId="6B8696F4" w14:textId="77777777" w:rsidR="00A013FD" w:rsidRPr="00A013FD" w:rsidRDefault="00A013FD" w:rsidP="00A013FD">
      <w:pPr>
        <w:spacing w:after="120"/>
        <w:rPr>
          <w:ins w:id="22300" w:author="Ross Norsworthy" w:date="2020-03-20T01:39:00Z"/>
          <w:lang w:eastAsia="de-DE"/>
        </w:rPr>
      </w:pPr>
      <w:ins w:id="22301" w:author="Ross Norsworthy" w:date="2020-03-20T01:39:00Z">
        <w:r w:rsidRPr="00A013FD">
          <w:rPr>
            <w:lang w:eastAsia="de-DE"/>
          </w:rPr>
          <w:t xml:space="preserve">This message may be used by the application on a vessel to confirm reception a downlink message. </w:t>
        </w:r>
      </w:ins>
    </w:p>
    <w:p w14:paraId="2559F705" w14:textId="1535EDA3" w:rsidR="00A013FD" w:rsidRPr="00A013FD" w:rsidRDefault="00D90BCF" w:rsidP="00875779">
      <w:pPr>
        <w:pStyle w:val="Heading3"/>
        <w:rPr>
          <w:ins w:id="22302" w:author="Ross Norsworthy" w:date="2020-03-20T01:39:00Z"/>
          <w:rFonts w:eastAsiaTheme="minorHAnsi"/>
          <w:lang w:eastAsia="de-DE"/>
        </w:rPr>
      </w:pPr>
      <w:bookmarkStart w:id="22303" w:name="_Toc35546044"/>
      <w:ins w:id="22304" w:author="Song, Xiaojing" w:date="2020-08-21T14:50:00Z">
        <w:del w:id="22305" w:author="USA Editor 2021" w:date="2021-01-06T09:22: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2306" w:author="Song, Xiaojing" w:date="2020-08-24T16:07:00Z">
        <w:r w:rsidR="005D4C5E">
          <w:rPr>
            <w:rFonts w:eastAsiaTheme="minorHAnsi"/>
            <w:caps/>
            <w:lang w:eastAsia="de-DE"/>
          </w:rPr>
          <w:t>3</w:t>
        </w:r>
      </w:ins>
      <w:ins w:id="22307" w:author="Song, Xiaojing" w:date="2020-08-21T14:50:00Z">
        <w:r>
          <w:rPr>
            <w:rFonts w:eastAsiaTheme="minorHAnsi"/>
            <w:caps/>
            <w:lang w:eastAsia="de-DE"/>
          </w:rPr>
          <w:t>.10.12</w:t>
        </w:r>
        <w:r>
          <w:rPr>
            <w:rFonts w:eastAsiaTheme="minorHAnsi"/>
            <w:caps/>
            <w:lang w:eastAsia="de-DE"/>
          </w:rPr>
          <w:tab/>
        </w:r>
      </w:ins>
      <w:ins w:id="22308" w:author="Ross Norsworthy" w:date="2020-03-20T01:39:00Z">
        <w:r w:rsidR="00A013FD" w:rsidRPr="00A013FD">
          <w:rPr>
            <w:rFonts w:eastAsiaTheme="minorHAnsi"/>
            <w:lang w:eastAsia="de-DE"/>
          </w:rPr>
          <w:t>Downlink Acknowledgement</w:t>
        </w:r>
        <w:bookmarkEnd w:id="22303"/>
      </w:ins>
    </w:p>
    <w:p w14:paraId="07662F58" w14:textId="77777777" w:rsidR="008E1B5D" w:rsidRDefault="00A013FD" w:rsidP="004954F5">
      <w:pPr>
        <w:pStyle w:val="TableNo"/>
        <w:rPr>
          <w:lang w:val="en-US"/>
        </w:rPr>
      </w:pPr>
      <w:bookmarkStart w:id="22309" w:name="_Toc35546178"/>
      <w:ins w:id="22310" w:author="Ross Norsworthy" w:date="2020-03-20T01:39:00Z">
        <w:r w:rsidRPr="00A013FD">
          <w:rPr>
            <w:lang w:val="en-US"/>
          </w:rPr>
          <w:t>Table 80</w:t>
        </w:r>
      </w:ins>
    </w:p>
    <w:p w14:paraId="7633031B" w14:textId="77777777" w:rsidR="00A013FD" w:rsidRPr="00A013FD" w:rsidRDefault="00A013FD" w:rsidP="003B4BCB">
      <w:pPr>
        <w:pStyle w:val="Tabletitle"/>
        <w:rPr>
          <w:ins w:id="22311" w:author="Ross Norsworthy" w:date="2020-03-20T01:39:00Z"/>
          <w:lang w:val="en-US"/>
        </w:rPr>
      </w:pPr>
      <w:ins w:id="22312" w:author="Ross Norsworthy" w:date="2020-03-20T01:39:00Z">
        <w:del w:id="22313" w:author="Song, Xiaojing" w:date="2020-11-25T10:55:00Z">
          <w:r w:rsidRPr="00A013FD" w:rsidDel="000A3F4B">
            <w:rPr>
              <w:lang w:val="en-US"/>
            </w:rPr>
            <w:delText xml:space="preserve"> </w:delText>
          </w:r>
        </w:del>
        <w:r w:rsidRPr="00A013FD">
          <w:rPr>
            <w:lang w:val="en-US"/>
          </w:rPr>
          <w:t>Downlink Acknowledgement</w:t>
        </w:r>
        <w:bookmarkEnd w:id="22309"/>
      </w:ins>
    </w:p>
    <w:tbl>
      <w:tblPr>
        <w:tblStyle w:val="TableGrid"/>
        <w:tblW w:w="0" w:type="auto"/>
        <w:tblLook w:val="04A0" w:firstRow="1" w:lastRow="0" w:firstColumn="1" w:lastColumn="0" w:noHBand="0" w:noVBand="1"/>
      </w:tblPr>
      <w:tblGrid>
        <w:gridCol w:w="979"/>
        <w:gridCol w:w="955"/>
        <w:gridCol w:w="1689"/>
        <w:gridCol w:w="4711"/>
      </w:tblGrid>
      <w:tr w:rsidR="00063E85" w:rsidRPr="00A013FD" w14:paraId="47976ADA" w14:textId="77777777" w:rsidTr="00BF604E">
        <w:trPr>
          <w:ins w:id="22314" w:author="Ross Norsworthy" w:date="2020-03-20T01:39:00Z"/>
        </w:trPr>
        <w:tc>
          <w:tcPr>
            <w:tcW w:w="979" w:type="dxa"/>
            <w:shd w:val="clear" w:color="auto" w:fill="4F81BD" w:themeFill="accent1"/>
          </w:tcPr>
          <w:p w14:paraId="1E0B0F3B" w14:textId="77777777" w:rsidR="00063E85" w:rsidRPr="00002FD3" w:rsidRDefault="00063E85" w:rsidP="00002FD3">
            <w:pPr>
              <w:spacing w:before="20" w:after="60"/>
              <w:rPr>
                <w:ins w:id="22315" w:author="Ross Norsworthy" w:date="2020-03-20T01:39:00Z"/>
                <w:rFonts w:ascii="Times New Roman Bold" w:hAnsi="Times New Roman Bold" w:cs="Times New Roman Bold"/>
                <w:b/>
                <w:sz w:val="20"/>
              </w:rPr>
            </w:pPr>
            <w:ins w:id="22316" w:author="Ross Norsworthy" w:date="2020-03-20T01:39:00Z">
              <w:r w:rsidRPr="00002FD3">
                <w:rPr>
                  <w:rFonts w:ascii="Times New Roman Bold" w:hAnsi="Times New Roman Bold" w:cs="Times New Roman Bold"/>
                  <w:b/>
                  <w:sz w:val="20"/>
                </w:rPr>
                <w:t>Field no</w:t>
              </w:r>
            </w:ins>
          </w:p>
        </w:tc>
        <w:tc>
          <w:tcPr>
            <w:tcW w:w="955" w:type="dxa"/>
            <w:shd w:val="clear" w:color="auto" w:fill="4F81BD" w:themeFill="accent1"/>
          </w:tcPr>
          <w:p w14:paraId="1B0EEDF8" w14:textId="77777777" w:rsidR="00063E85" w:rsidRPr="00002FD3" w:rsidRDefault="00063E85" w:rsidP="00002FD3">
            <w:pPr>
              <w:spacing w:before="20" w:after="60"/>
              <w:rPr>
                <w:ins w:id="22317" w:author="Ross Norsworthy" w:date="2020-03-20T01:39:00Z"/>
                <w:rFonts w:ascii="Times New Roman Bold" w:hAnsi="Times New Roman Bold" w:cs="Times New Roman Bold"/>
                <w:b/>
                <w:sz w:val="20"/>
              </w:rPr>
            </w:pPr>
            <w:ins w:id="22318" w:author="Ross Norsworthy" w:date="2020-03-20T01:39:00Z">
              <w:r w:rsidRPr="00002FD3">
                <w:rPr>
                  <w:rFonts w:ascii="Times New Roman Bold" w:hAnsi="Times New Roman Bold" w:cs="Times New Roman Bold"/>
                  <w:b/>
                  <w:sz w:val="20"/>
                </w:rPr>
                <w:t>Size (Bytes)</w:t>
              </w:r>
            </w:ins>
          </w:p>
        </w:tc>
        <w:tc>
          <w:tcPr>
            <w:tcW w:w="1689" w:type="dxa"/>
            <w:shd w:val="clear" w:color="auto" w:fill="4F81BD" w:themeFill="accent1"/>
          </w:tcPr>
          <w:p w14:paraId="26CBF705" w14:textId="77777777" w:rsidR="00063E85" w:rsidRPr="00002FD3" w:rsidRDefault="00063E85" w:rsidP="00002FD3">
            <w:pPr>
              <w:spacing w:before="20" w:after="60"/>
              <w:rPr>
                <w:ins w:id="22319" w:author="Ross Norsworthy" w:date="2020-03-20T01:39:00Z"/>
                <w:rFonts w:ascii="Times New Roman Bold" w:hAnsi="Times New Roman Bold" w:cs="Times New Roman Bold"/>
                <w:b/>
                <w:sz w:val="20"/>
              </w:rPr>
            </w:pPr>
            <w:ins w:id="22320" w:author="Ross Norsworthy" w:date="2020-03-20T01:39:00Z">
              <w:r w:rsidRPr="00002FD3">
                <w:rPr>
                  <w:rFonts w:ascii="Times New Roman Bold" w:hAnsi="Times New Roman Bold" w:cs="Times New Roman Bold"/>
                  <w:b/>
                  <w:sz w:val="20"/>
                </w:rPr>
                <w:t>Function</w:t>
              </w:r>
            </w:ins>
          </w:p>
        </w:tc>
        <w:tc>
          <w:tcPr>
            <w:tcW w:w="4711" w:type="dxa"/>
            <w:shd w:val="clear" w:color="auto" w:fill="4F81BD" w:themeFill="accent1"/>
          </w:tcPr>
          <w:p w14:paraId="79D04FEF" w14:textId="77777777" w:rsidR="00063E85" w:rsidRPr="00002FD3" w:rsidRDefault="00063E85" w:rsidP="00002FD3">
            <w:pPr>
              <w:spacing w:before="20" w:after="60"/>
              <w:rPr>
                <w:ins w:id="22321" w:author="Ross Norsworthy" w:date="2020-03-20T01:39:00Z"/>
                <w:rFonts w:ascii="Times New Roman Bold" w:hAnsi="Times New Roman Bold" w:cs="Times New Roman Bold"/>
                <w:b/>
                <w:sz w:val="20"/>
              </w:rPr>
            </w:pPr>
            <w:ins w:id="22322" w:author="Ross Norsworthy" w:date="2020-03-20T01:39:00Z">
              <w:r w:rsidRPr="00002FD3">
                <w:rPr>
                  <w:rFonts w:ascii="Times New Roman Bold" w:hAnsi="Times New Roman Bold" w:cs="Times New Roman Bold"/>
                  <w:b/>
                  <w:sz w:val="20"/>
                </w:rPr>
                <w:t>Content</w:t>
              </w:r>
            </w:ins>
          </w:p>
        </w:tc>
      </w:tr>
      <w:tr w:rsidR="00063E85" w:rsidRPr="006428FF" w14:paraId="2DB1ABF1" w14:textId="77777777" w:rsidTr="00BF604E">
        <w:trPr>
          <w:ins w:id="22323" w:author="Ross Norsworthy" w:date="2020-03-20T01:39:00Z"/>
        </w:trPr>
        <w:tc>
          <w:tcPr>
            <w:tcW w:w="979" w:type="dxa"/>
          </w:tcPr>
          <w:p w14:paraId="16EAFDBF" w14:textId="77777777" w:rsidR="00063E85" w:rsidRPr="006428FF" w:rsidRDefault="00063E85" w:rsidP="00002FD3">
            <w:pPr>
              <w:spacing w:before="20" w:after="60"/>
              <w:rPr>
                <w:ins w:id="22324" w:author="Ross Norsworthy" w:date="2020-03-20T01:39:00Z"/>
                <w:sz w:val="20"/>
                <w:lang w:eastAsia="de-DE"/>
              </w:rPr>
            </w:pPr>
            <w:ins w:id="22325" w:author="Ross Norsworthy" w:date="2020-03-20T01:39:00Z">
              <w:r w:rsidRPr="006428FF">
                <w:rPr>
                  <w:sz w:val="20"/>
                  <w:lang w:eastAsia="de-DE"/>
                </w:rPr>
                <w:t>1</w:t>
              </w:r>
            </w:ins>
          </w:p>
        </w:tc>
        <w:tc>
          <w:tcPr>
            <w:tcW w:w="955" w:type="dxa"/>
          </w:tcPr>
          <w:p w14:paraId="5B2A6D7F" w14:textId="77777777" w:rsidR="00063E85" w:rsidRPr="006428FF" w:rsidRDefault="00063E85" w:rsidP="00002FD3">
            <w:pPr>
              <w:spacing w:before="20" w:after="60"/>
              <w:rPr>
                <w:ins w:id="22326" w:author="Ross Norsworthy" w:date="2020-03-20T01:39:00Z"/>
                <w:sz w:val="20"/>
                <w:lang w:eastAsia="de-DE"/>
              </w:rPr>
            </w:pPr>
            <w:ins w:id="22327" w:author="Ross Norsworthy" w:date="2020-03-20T01:39:00Z">
              <w:r w:rsidRPr="006428FF">
                <w:rPr>
                  <w:sz w:val="20"/>
                  <w:lang w:eastAsia="de-DE"/>
                </w:rPr>
                <w:t>1</w:t>
              </w:r>
            </w:ins>
          </w:p>
        </w:tc>
        <w:tc>
          <w:tcPr>
            <w:tcW w:w="1689" w:type="dxa"/>
          </w:tcPr>
          <w:p w14:paraId="05B78DA3" w14:textId="77777777" w:rsidR="00063E85" w:rsidRPr="006428FF" w:rsidRDefault="00063E85" w:rsidP="00002FD3">
            <w:pPr>
              <w:spacing w:before="20" w:after="60"/>
              <w:rPr>
                <w:ins w:id="22328" w:author="Ross Norsworthy" w:date="2020-03-20T01:39:00Z"/>
                <w:sz w:val="20"/>
                <w:lang w:eastAsia="de-DE"/>
              </w:rPr>
            </w:pPr>
            <w:ins w:id="22329" w:author="Ross Norsworthy" w:date="2020-03-20T01:39:00Z">
              <w:r w:rsidRPr="006428FF">
                <w:rPr>
                  <w:sz w:val="20"/>
                  <w:lang w:eastAsia="de-DE"/>
                </w:rPr>
                <w:t>Type</w:t>
              </w:r>
            </w:ins>
          </w:p>
        </w:tc>
        <w:tc>
          <w:tcPr>
            <w:tcW w:w="4711" w:type="dxa"/>
          </w:tcPr>
          <w:p w14:paraId="6DC15A4A" w14:textId="6B0FA888" w:rsidR="00063E85" w:rsidRPr="006428FF" w:rsidRDefault="00063E85" w:rsidP="00002FD3">
            <w:pPr>
              <w:spacing w:before="20" w:after="60"/>
              <w:rPr>
                <w:ins w:id="22330" w:author="Ross Norsworthy" w:date="2020-03-20T01:39:00Z"/>
                <w:sz w:val="20"/>
                <w:lang w:eastAsia="de-DE"/>
              </w:rPr>
            </w:pPr>
            <w:ins w:id="22331" w:author="USA Editor 2021" w:date="2021-01-20T13:22:00Z">
              <w:r w:rsidRPr="00B92599">
                <w:rPr>
                  <w:sz w:val="20"/>
                  <w:highlight w:val="green"/>
                  <w:lang w:eastAsia="de-DE"/>
                </w:rPr>
                <w:t>Type = 29</w:t>
              </w:r>
            </w:ins>
          </w:p>
        </w:tc>
      </w:tr>
      <w:tr w:rsidR="00063E85" w:rsidRPr="006428FF" w14:paraId="20441520" w14:textId="77777777" w:rsidTr="00BF604E">
        <w:trPr>
          <w:ins w:id="22332" w:author="Ross Norsworthy" w:date="2020-03-20T01:39:00Z"/>
        </w:trPr>
        <w:tc>
          <w:tcPr>
            <w:tcW w:w="979" w:type="dxa"/>
          </w:tcPr>
          <w:p w14:paraId="141DF520" w14:textId="77777777" w:rsidR="00063E85" w:rsidRPr="006428FF" w:rsidRDefault="00063E85" w:rsidP="00002FD3">
            <w:pPr>
              <w:spacing w:before="20" w:after="60"/>
              <w:rPr>
                <w:ins w:id="22333" w:author="Ross Norsworthy" w:date="2020-03-20T01:39:00Z"/>
                <w:sz w:val="20"/>
                <w:lang w:eastAsia="de-DE"/>
              </w:rPr>
            </w:pPr>
            <w:ins w:id="22334" w:author="Ross Norsworthy" w:date="2020-03-20T01:39:00Z">
              <w:r w:rsidRPr="006428FF">
                <w:rPr>
                  <w:sz w:val="20"/>
                  <w:lang w:eastAsia="de-DE"/>
                </w:rPr>
                <w:t>2</w:t>
              </w:r>
            </w:ins>
          </w:p>
        </w:tc>
        <w:tc>
          <w:tcPr>
            <w:tcW w:w="955" w:type="dxa"/>
          </w:tcPr>
          <w:p w14:paraId="3E784DEF" w14:textId="77777777" w:rsidR="00063E85" w:rsidRPr="006428FF" w:rsidRDefault="00063E85" w:rsidP="00002FD3">
            <w:pPr>
              <w:spacing w:before="20" w:after="60"/>
              <w:rPr>
                <w:ins w:id="22335" w:author="Ross Norsworthy" w:date="2020-03-20T01:39:00Z"/>
                <w:sz w:val="20"/>
                <w:lang w:eastAsia="de-DE"/>
              </w:rPr>
            </w:pPr>
            <w:ins w:id="22336" w:author="Ross Norsworthy" w:date="2020-03-20T01:39:00Z">
              <w:r w:rsidRPr="006428FF">
                <w:rPr>
                  <w:sz w:val="20"/>
                  <w:lang w:eastAsia="de-DE"/>
                </w:rPr>
                <w:t>1</w:t>
              </w:r>
            </w:ins>
          </w:p>
        </w:tc>
        <w:tc>
          <w:tcPr>
            <w:tcW w:w="1689" w:type="dxa"/>
          </w:tcPr>
          <w:p w14:paraId="2852B187" w14:textId="77777777" w:rsidR="00063E85" w:rsidRPr="006428FF" w:rsidRDefault="00063E85" w:rsidP="00002FD3">
            <w:pPr>
              <w:spacing w:before="20" w:after="60"/>
              <w:rPr>
                <w:ins w:id="22337" w:author="Ross Norsworthy" w:date="2020-03-20T01:39:00Z"/>
                <w:sz w:val="20"/>
                <w:lang w:eastAsia="de-DE"/>
              </w:rPr>
            </w:pPr>
            <w:ins w:id="22338" w:author="Ross Norsworthy" w:date="2020-03-20T01:39:00Z">
              <w:r w:rsidRPr="006428FF">
                <w:rPr>
                  <w:sz w:val="20"/>
                  <w:lang w:eastAsia="de-DE"/>
                </w:rPr>
                <w:t>Satellite ID</w:t>
              </w:r>
            </w:ins>
          </w:p>
        </w:tc>
        <w:tc>
          <w:tcPr>
            <w:tcW w:w="4711" w:type="dxa"/>
          </w:tcPr>
          <w:p w14:paraId="07714A82" w14:textId="77777777" w:rsidR="00063E85" w:rsidRPr="006428FF" w:rsidRDefault="00063E85" w:rsidP="00002FD3">
            <w:pPr>
              <w:spacing w:before="20" w:after="60"/>
              <w:rPr>
                <w:ins w:id="22339" w:author="Ross Norsworthy" w:date="2020-03-20T01:39:00Z"/>
                <w:sz w:val="20"/>
                <w:lang w:eastAsia="de-DE"/>
              </w:rPr>
            </w:pPr>
          </w:p>
        </w:tc>
      </w:tr>
      <w:tr w:rsidR="00063E85" w:rsidRPr="006428FF" w14:paraId="1B5732F0" w14:textId="77777777" w:rsidTr="00BF604E">
        <w:trPr>
          <w:ins w:id="22340" w:author="2092 CG" w:date="2020-10-26T18:18:00Z"/>
        </w:trPr>
        <w:tc>
          <w:tcPr>
            <w:tcW w:w="979" w:type="dxa"/>
          </w:tcPr>
          <w:p w14:paraId="6EEB336E" w14:textId="77777777" w:rsidR="00063E85" w:rsidRPr="006428FF" w:rsidRDefault="00063E85" w:rsidP="00002FD3">
            <w:pPr>
              <w:spacing w:before="20" w:after="60"/>
              <w:rPr>
                <w:ins w:id="22341" w:author="2092 CG" w:date="2020-10-26T18:18:00Z"/>
                <w:sz w:val="20"/>
                <w:lang w:eastAsia="de-DE"/>
              </w:rPr>
            </w:pPr>
            <w:ins w:id="22342" w:author="2092 CG" w:date="2020-10-26T18:18:00Z">
              <w:r w:rsidRPr="006428FF">
                <w:rPr>
                  <w:sz w:val="20"/>
                  <w:lang w:eastAsia="de-DE"/>
                </w:rPr>
                <w:t>3</w:t>
              </w:r>
            </w:ins>
          </w:p>
        </w:tc>
        <w:tc>
          <w:tcPr>
            <w:tcW w:w="955" w:type="dxa"/>
          </w:tcPr>
          <w:p w14:paraId="1B80AB15" w14:textId="77777777" w:rsidR="00063E85" w:rsidRPr="006428FF" w:rsidRDefault="00063E85" w:rsidP="00002FD3">
            <w:pPr>
              <w:spacing w:before="20" w:after="60"/>
              <w:rPr>
                <w:ins w:id="22343" w:author="2092 CG" w:date="2020-10-26T18:18:00Z"/>
                <w:sz w:val="20"/>
                <w:lang w:eastAsia="de-DE"/>
              </w:rPr>
            </w:pPr>
            <w:ins w:id="22344" w:author="2092 CG" w:date="2020-10-26T18:18:00Z">
              <w:r w:rsidRPr="006428FF">
                <w:rPr>
                  <w:sz w:val="20"/>
                  <w:lang w:eastAsia="de-DE"/>
                </w:rPr>
                <w:t>4</w:t>
              </w:r>
            </w:ins>
          </w:p>
        </w:tc>
        <w:tc>
          <w:tcPr>
            <w:tcW w:w="1689" w:type="dxa"/>
          </w:tcPr>
          <w:p w14:paraId="3230006C" w14:textId="77777777" w:rsidR="00063E85" w:rsidRPr="006428FF" w:rsidRDefault="00063E85" w:rsidP="00002FD3">
            <w:pPr>
              <w:spacing w:before="20" w:after="60"/>
              <w:rPr>
                <w:ins w:id="22345" w:author="2092 CG" w:date="2020-10-26T18:18:00Z"/>
                <w:sz w:val="20"/>
                <w:lang w:eastAsia="de-DE"/>
              </w:rPr>
            </w:pPr>
            <w:ins w:id="22346" w:author="2092 CG" w:date="2020-10-26T18:18:00Z">
              <w:r w:rsidRPr="006428FF">
                <w:rPr>
                  <w:sz w:val="20"/>
                  <w:lang w:eastAsia="de-DE"/>
                </w:rPr>
                <w:t>Ship station ID</w:t>
              </w:r>
            </w:ins>
          </w:p>
        </w:tc>
        <w:tc>
          <w:tcPr>
            <w:tcW w:w="4711" w:type="dxa"/>
          </w:tcPr>
          <w:p w14:paraId="768D071F" w14:textId="26AE726C" w:rsidR="00063E85" w:rsidRPr="006428FF" w:rsidRDefault="00063E85" w:rsidP="00002FD3">
            <w:pPr>
              <w:spacing w:before="20" w:after="60"/>
              <w:rPr>
                <w:ins w:id="22347" w:author="2092 CG" w:date="2020-10-26T18:18:00Z"/>
                <w:sz w:val="20"/>
                <w:lang w:eastAsia="de-DE"/>
              </w:rPr>
            </w:pPr>
            <w:ins w:id="22348" w:author="2092 CG" w:date="2020-10-26T18:19:00Z">
              <w:r w:rsidRPr="006428FF">
                <w:rPr>
                  <w:sz w:val="20"/>
                  <w:lang w:eastAsia="de-DE"/>
                </w:rPr>
                <w:t>The Unique Identifier of the ship station</w:t>
              </w:r>
            </w:ins>
            <w:ins w:id="22349" w:author="USA Editor 2021" w:date="2021-01-05T13:57:00Z">
              <w:r w:rsidRPr="00F65EB0">
                <w:rPr>
                  <w:sz w:val="20"/>
                  <w:highlight w:val="green"/>
                </w:rPr>
                <w:t>, as described in § 2.4, Annex 1.</w:t>
              </w:r>
            </w:ins>
          </w:p>
        </w:tc>
      </w:tr>
      <w:tr w:rsidR="00063E85" w:rsidRPr="006428FF" w14:paraId="14D5991D" w14:textId="77777777" w:rsidTr="00BF604E">
        <w:trPr>
          <w:ins w:id="22350" w:author="Ross Norsworthy" w:date="2020-03-20T01:39:00Z"/>
        </w:trPr>
        <w:tc>
          <w:tcPr>
            <w:tcW w:w="979" w:type="dxa"/>
          </w:tcPr>
          <w:p w14:paraId="7B49F2A2" w14:textId="77777777" w:rsidR="00063E85" w:rsidRPr="006428FF" w:rsidRDefault="00063E85" w:rsidP="00002FD3">
            <w:pPr>
              <w:spacing w:before="20" w:after="60"/>
              <w:rPr>
                <w:ins w:id="22351" w:author="Ross Norsworthy" w:date="2020-03-20T01:39:00Z"/>
                <w:sz w:val="20"/>
                <w:lang w:eastAsia="de-DE"/>
              </w:rPr>
            </w:pPr>
            <w:ins w:id="22352" w:author="Ross Norsworthy" w:date="2020-03-20T01:39:00Z">
              <w:del w:id="22353" w:author="2092 CG" w:date="2020-10-26T18:21:00Z">
                <w:r w:rsidRPr="006428FF" w:rsidDel="00D25351">
                  <w:rPr>
                    <w:sz w:val="20"/>
                    <w:lang w:eastAsia="de-DE"/>
                  </w:rPr>
                  <w:delText>3</w:delText>
                </w:r>
              </w:del>
            </w:ins>
            <w:ins w:id="22354" w:author="2092 CG" w:date="2020-10-26T18:21:00Z">
              <w:r w:rsidRPr="006428FF">
                <w:rPr>
                  <w:sz w:val="20"/>
                  <w:lang w:eastAsia="de-DE"/>
                </w:rPr>
                <w:t>4</w:t>
              </w:r>
            </w:ins>
          </w:p>
        </w:tc>
        <w:tc>
          <w:tcPr>
            <w:tcW w:w="955" w:type="dxa"/>
          </w:tcPr>
          <w:p w14:paraId="6FA97CC3" w14:textId="77777777" w:rsidR="00063E85" w:rsidRPr="006428FF" w:rsidRDefault="00063E85" w:rsidP="00002FD3">
            <w:pPr>
              <w:spacing w:before="20" w:after="60"/>
              <w:rPr>
                <w:ins w:id="22355" w:author="Ross Norsworthy" w:date="2020-03-20T01:39:00Z"/>
                <w:sz w:val="20"/>
                <w:lang w:eastAsia="de-DE"/>
              </w:rPr>
            </w:pPr>
            <w:ins w:id="22356" w:author="Ross Norsworthy" w:date="2020-03-20T01:39:00Z">
              <w:r w:rsidRPr="006428FF">
                <w:rPr>
                  <w:sz w:val="20"/>
                  <w:lang w:eastAsia="de-DE"/>
                </w:rPr>
                <w:t>1</w:t>
              </w:r>
            </w:ins>
          </w:p>
        </w:tc>
        <w:tc>
          <w:tcPr>
            <w:tcW w:w="1689" w:type="dxa"/>
          </w:tcPr>
          <w:p w14:paraId="542443C4" w14:textId="77777777" w:rsidR="00063E85" w:rsidRPr="006428FF" w:rsidRDefault="00063E85" w:rsidP="00002FD3">
            <w:pPr>
              <w:spacing w:before="20" w:after="60"/>
              <w:rPr>
                <w:ins w:id="22357" w:author="Ross Norsworthy" w:date="2020-03-20T01:39:00Z"/>
                <w:sz w:val="20"/>
                <w:lang w:eastAsia="de-DE"/>
              </w:rPr>
            </w:pPr>
            <w:ins w:id="22358" w:author="Ross Norsworthy" w:date="2020-03-20T01:39:00Z">
              <w:r w:rsidRPr="006428FF">
                <w:rPr>
                  <w:sz w:val="20"/>
                  <w:lang w:eastAsia="de-DE"/>
                </w:rPr>
                <w:t>Downlink CQI</w:t>
              </w:r>
            </w:ins>
          </w:p>
        </w:tc>
        <w:tc>
          <w:tcPr>
            <w:tcW w:w="4711" w:type="dxa"/>
          </w:tcPr>
          <w:p w14:paraId="0E48AB05" w14:textId="77777777" w:rsidR="00063E85" w:rsidRPr="006428FF" w:rsidRDefault="00063E85" w:rsidP="00002FD3">
            <w:pPr>
              <w:spacing w:before="20" w:after="60"/>
              <w:rPr>
                <w:ins w:id="22359" w:author="Ross Norsworthy" w:date="2020-03-20T01:39:00Z"/>
                <w:sz w:val="20"/>
                <w:lang w:eastAsia="de-DE"/>
              </w:rPr>
            </w:pPr>
          </w:p>
        </w:tc>
      </w:tr>
      <w:tr w:rsidR="00063E85" w:rsidRPr="006428FF" w14:paraId="4EACCA8F" w14:textId="77777777" w:rsidTr="00BF604E">
        <w:trPr>
          <w:ins w:id="22360" w:author="Ross Norsworthy" w:date="2020-03-20T01:39:00Z"/>
        </w:trPr>
        <w:tc>
          <w:tcPr>
            <w:tcW w:w="979" w:type="dxa"/>
          </w:tcPr>
          <w:p w14:paraId="615FAD26" w14:textId="77777777" w:rsidR="00063E85" w:rsidRPr="006428FF" w:rsidRDefault="00063E85" w:rsidP="00002FD3">
            <w:pPr>
              <w:spacing w:before="20" w:after="60"/>
              <w:rPr>
                <w:ins w:id="22361" w:author="Ross Norsworthy" w:date="2020-03-20T01:39:00Z"/>
                <w:sz w:val="20"/>
                <w:lang w:eastAsia="de-DE"/>
              </w:rPr>
            </w:pPr>
            <w:ins w:id="22362" w:author="Ross Norsworthy" w:date="2020-03-20T01:39:00Z">
              <w:del w:id="22363" w:author="2092 CG" w:date="2020-10-26T18:21:00Z">
                <w:r w:rsidRPr="006428FF" w:rsidDel="00D25351">
                  <w:rPr>
                    <w:sz w:val="20"/>
                    <w:lang w:eastAsia="de-DE"/>
                  </w:rPr>
                  <w:delText>4</w:delText>
                </w:r>
              </w:del>
            </w:ins>
            <w:ins w:id="22364" w:author="2092 CG" w:date="2020-10-26T18:21:00Z">
              <w:r w:rsidRPr="006428FF">
                <w:rPr>
                  <w:sz w:val="20"/>
                  <w:lang w:eastAsia="de-DE"/>
                </w:rPr>
                <w:t>5</w:t>
              </w:r>
            </w:ins>
          </w:p>
        </w:tc>
        <w:tc>
          <w:tcPr>
            <w:tcW w:w="955" w:type="dxa"/>
          </w:tcPr>
          <w:p w14:paraId="5C953184" w14:textId="111F4C36" w:rsidR="00063E85" w:rsidRPr="006428FF" w:rsidRDefault="00063E85" w:rsidP="00002FD3">
            <w:pPr>
              <w:spacing w:before="20" w:after="60"/>
              <w:rPr>
                <w:ins w:id="22365" w:author="Ross Norsworthy" w:date="2020-03-20T01:39:00Z"/>
                <w:sz w:val="20"/>
                <w:lang w:eastAsia="de-DE"/>
              </w:rPr>
            </w:pPr>
            <w:ins w:id="22366" w:author="Ross Norsworthy" w:date="2020-03-20T01:39:00Z">
              <w:del w:id="22367" w:author="USA Editor" w:date="2020-11-18T08:36:00Z">
                <w:r w:rsidRPr="006428FF" w:rsidDel="00CB3649">
                  <w:rPr>
                    <w:sz w:val="20"/>
                    <w:lang w:eastAsia="de-DE"/>
                  </w:rPr>
                  <w:delText>7</w:delText>
                </w:r>
              </w:del>
            </w:ins>
            <w:ins w:id="22368" w:author="USA Editor" w:date="2020-11-18T08:36:00Z">
              <w:r>
                <w:rPr>
                  <w:sz w:val="20"/>
                  <w:lang w:eastAsia="de-DE"/>
                </w:rPr>
                <w:t>3</w:t>
              </w:r>
            </w:ins>
          </w:p>
        </w:tc>
        <w:tc>
          <w:tcPr>
            <w:tcW w:w="1689" w:type="dxa"/>
          </w:tcPr>
          <w:p w14:paraId="62997981" w14:textId="77777777" w:rsidR="00063E85" w:rsidRPr="006428FF" w:rsidRDefault="00063E85" w:rsidP="00002FD3">
            <w:pPr>
              <w:spacing w:before="20" w:after="60"/>
              <w:rPr>
                <w:ins w:id="22369" w:author="Ross Norsworthy" w:date="2020-03-20T01:39:00Z"/>
                <w:sz w:val="20"/>
                <w:lang w:eastAsia="de-DE"/>
              </w:rPr>
            </w:pPr>
            <w:ins w:id="22370" w:author="Ross Norsworthy" w:date="2020-03-20T01:39:00Z">
              <w:r w:rsidRPr="006428FF">
                <w:rPr>
                  <w:sz w:val="20"/>
                  <w:lang w:eastAsia="de-DE"/>
                </w:rPr>
                <w:t>NACK mask</w:t>
              </w:r>
            </w:ins>
          </w:p>
        </w:tc>
        <w:tc>
          <w:tcPr>
            <w:tcW w:w="4711" w:type="dxa"/>
          </w:tcPr>
          <w:p w14:paraId="34D740ED" w14:textId="77777777" w:rsidR="00063E85" w:rsidRPr="006428FF" w:rsidRDefault="00063E85" w:rsidP="00002FD3">
            <w:pPr>
              <w:spacing w:before="20" w:after="60"/>
              <w:rPr>
                <w:ins w:id="22371" w:author="Ross Norsworthy" w:date="2020-03-20T01:39:00Z"/>
                <w:sz w:val="20"/>
              </w:rPr>
            </w:pPr>
            <w:ins w:id="22372" w:author="Ross Norsworthy" w:date="2020-03-20T01:39:00Z">
              <w:r w:rsidRPr="006428FF">
                <w:rPr>
                  <w:sz w:val="20"/>
                </w:rPr>
                <w:t xml:space="preserve">Lost fragments/packets set to 1.  All fields are set to 0 for short messages. </w:t>
              </w:r>
            </w:ins>
          </w:p>
          <w:p w14:paraId="40E28FA0" w14:textId="77777777" w:rsidR="00063E85" w:rsidRPr="006428FF" w:rsidRDefault="00063E85" w:rsidP="00002FD3">
            <w:pPr>
              <w:spacing w:before="20" w:after="60"/>
              <w:rPr>
                <w:ins w:id="22373" w:author="Ross Norsworthy" w:date="2020-03-20T01:39:00Z"/>
                <w:sz w:val="20"/>
                <w:lang w:eastAsia="de-DE"/>
              </w:rPr>
            </w:pPr>
            <w:ins w:id="22374" w:author="Ross Norsworthy" w:date="2020-03-20T01:39:00Z">
              <w:r w:rsidRPr="006428FF">
                <w:rPr>
                  <w:sz w:val="20"/>
                </w:rPr>
                <w:t>Oldest packet is LSB</w:t>
              </w:r>
            </w:ins>
          </w:p>
        </w:tc>
      </w:tr>
    </w:tbl>
    <w:p w14:paraId="55E3BD32" w14:textId="77777777" w:rsidR="00B560A9" w:rsidRPr="006428FF" w:rsidRDefault="00B560A9" w:rsidP="00B560A9">
      <w:pPr>
        <w:pStyle w:val="Tablefin"/>
        <w:rPr>
          <w:ins w:id="22375" w:author="Song, Xiaojing" w:date="2020-08-19T11:10:00Z"/>
          <w:lang w:eastAsia="de-DE"/>
        </w:rPr>
      </w:pPr>
    </w:p>
    <w:p w14:paraId="1CDDFA90" w14:textId="77777777" w:rsidR="00A013FD" w:rsidRPr="00A013FD" w:rsidRDefault="00A013FD" w:rsidP="00A013FD">
      <w:pPr>
        <w:spacing w:after="120"/>
        <w:rPr>
          <w:ins w:id="22376" w:author="Ross Norsworthy" w:date="2020-03-20T01:39:00Z"/>
          <w:lang w:eastAsia="de-DE"/>
        </w:rPr>
      </w:pPr>
      <w:ins w:id="22377" w:author="Ross Norsworthy" w:date="2020-03-20T01:39:00Z">
        <w:r w:rsidRPr="006428FF">
          <w:rPr>
            <w:lang w:eastAsia="de-DE"/>
          </w:rPr>
          <w:t>Note:</w:t>
        </w:r>
      </w:ins>
      <w:ins w:id="22378" w:author="Ross Norsworthy" w:date="2020-03-20T17:05:00Z">
        <w:r w:rsidRPr="006428FF">
          <w:rPr>
            <w:lang w:eastAsia="de-DE"/>
          </w:rPr>
          <w:t xml:space="preserve"> </w:t>
        </w:r>
      </w:ins>
      <w:ins w:id="22379" w:author="Ross Norsworthy" w:date="2020-03-20T01:39:00Z">
        <w:r w:rsidRPr="006428FF">
          <w:rPr>
            <w:lang w:eastAsia="de-DE"/>
          </w:rPr>
          <w:t xml:space="preserve">Used for the </w:t>
        </w:r>
        <w:del w:id="22380" w:author="2092 CG" w:date="2020-10-26T18:21:00Z">
          <w:r w:rsidRPr="006428FF" w:rsidDel="00C042FA">
            <w:rPr>
              <w:lang w:eastAsia="de-DE"/>
            </w:rPr>
            <w:delText xml:space="preserve">uplink </w:delText>
          </w:r>
        </w:del>
        <w:r w:rsidRPr="006428FF">
          <w:rPr>
            <w:lang w:eastAsia="de-DE"/>
          </w:rPr>
          <w:t xml:space="preserve">ACK of downlink </w:t>
        </w:r>
        <w:del w:id="22381" w:author="2092 CG" w:date="2020-10-26T18:22:00Z">
          <w:r w:rsidRPr="006428FF" w:rsidDel="00975D30">
            <w:rPr>
              <w:lang w:eastAsia="de-DE"/>
            </w:rPr>
            <w:delText>data</w:delText>
          </w:r>
        </w:del>
      </w:ins>
      <w:ins w:id="22382" w:author="2092 CG" w:date="2020-10-26T18:22:00Z">
        <w:r w:rsidR="00975D30" w:rsidRPr="006428FF">
          <w:rPr>
            <w:lang w:eastAsia="de-DE"/>
          </w:rPr>
          <w:t>addressed</w:t>
        </w:r>
      </w:ins>
      <w:ins w:id="22383" w:author="Ross Norsworthy" w:date="2020-03-20T01:39:00Z">
        <w:r w:rsidRPr="006428FF">
          <w:rPr>
            <w:lang w:eastAsia="de-DE"/>
          </w:rPr>
          <w:t xml:space="preserve"> </w:t>
        </w:r>
      </w:ins>
      <w:ins w:id="22384" w:author="2092 CG" w:date="2020-10-26T18:22:00Z">
        <w:r w:rsidR="00975D30" w:rsidRPr="006428FF">
          <w:rPr>
            <w:lang w:eastAsia="de-DE"/>
          </w:rPr>
          <w:t xml:space="preserve">messages </w:t>
        </w:r>
      </w:ins>
      <w:ins w:id="22385" w:author="Ross Norsworthy" w:date="2020-03-20T01:39:00Z">
        <w:r w:rsidRPr="006428FF">
          <w:rPr>
            <w:lang w:eastAsia="de-DE"/>
          </w:rPr>
          <w:t>and short messages.</w:t>
        </w:r>
      </w:ins>
    </w:p>
    <w:p w14:paraId="0AE22029" w14:textId="440794BB" w:rsidR="00A013FD" w:rsidRPr="00A013FD" w:rsidRDefault="00D90BCF" w:rsidP="00875779">
      <w:pPr>
        <w:pStyle w:val="Heading3"/>
        <w:rPr>
          <w:ins w:id="22386" w:author="Ross Norsworthy" w:date="2020-03-20T01:39:00Z"/>
          <w:rFonts w:eastAsiaTheme="minorHAnsi"/>
          <w:lang w:eastAsia="de-DE"/>
        </w:rPr>
      </w:pPr>
      <w:bookmarkStart w:id="22387" w:name="_Toc35546045"/>
      <w:ins w:id="22388" w:author="Song, Xiaojing" w:date="2020-08-21T14:50:00Z">
        <w:del w:id="22389" w:author="USA Editor 2021" w:date="2021-01-06T09:22: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2390" w:author="Song, Xiaojing" w:date="2020-08-24T16:07:00Z">
        <w:r w:rsidR="005D4C5E">
          <w:rPr>
            <w:rFonts w:eastAsiaTheme="minorHAnsi"/>
            <w:caps/>
            <w:lang w:eastAsia="de-DE"/>
          </w:rPr>
          <w:t>3</w:t>
        </w:r>
      </w:ins>
      <w:ins w:id="22391" w:author="Song, Xiaojing" w:date="2020-08-21T14:50:00Z">
        <w:r>
          <w:rPr>
            <w:rFonts w:eastAsiaTheme="minorHAnsi"/>
            <w:caps/>
            <w:lang w:eastAsia="de-DE"/>
          </w:rPr>
          <w:t>.10.13</w:t>
        </w:r>
        <w:r>
          <w:rPr>
            <w:rFonts w:eastAsiaTheme="minorHAnsi"/>
            <w:caps/>
            <w:lang w:eastAsia="de-DE"/>
          </w:rPr>
          <w:tab/>
        </w:r>
      </w:ins>
      <w:ins w:id="22392" w:author="Ross Norsworthy" w:date="2020-03-20T01:39:00Z">
        <w:r w:rsidR="00A013FD" w:rsidRPr="00A013FD">
          <w:rPr>
            <w:rFonts w:eastAsiaTheme="minorHAnsi"/>
            <w:lang w:eastAsia="de-DE"/>
          </w:rPr>
          <w:t>Uplink Acknowledgement</w:t>
        </w:r>
        <w:bookmarkEnd w:id="22387"/>
      </w:ins>
    </w:p>
    <w:p w14:paraId="1FF88110" w14:textId="77777777" w:rsidR="008E1B5D" w:rsidRDefault="00A013FD" w:rsidP="004954F5">
      <w:pPr>
        <w:pStyle w:val="TableNo"/>
        <w:rPr>
          <w:lang w:val="en-US"/>
        </w:rPr>
      </w:pPr>
      <w:bookmarkStart w:id="22393" w:name="_Toc35546179"/>
      <w:ins w:id="22394" w:author="Ross Norsworthy" w:date="2020-03-20T01:39:00Z">
        <w:r w:rsidRPr="00A013FD">
          <w:rPr>
            <w:lang w:val="en-US"/>
          </w:rPr>
          <w:t>Table 81</w:t>
        </w:r>
      </w:ins>
    </w:p>
    <w:p w14:paraId="1B7C172F" w14:textId="77777777" w:rsidR="00A013FD" w:rsidRPr="006428FF" w:rsidRDefault="00A013FD" w:rsidP="003B4BCB">
      <w:pPr>
        <w:pStyle w:val="Tabletitle"/>
        <w:rPr>
          <w:ins w:id="22395" w:author="Ross Norsworthy" w:date="2020-03-20T01:39:00Z"/>
          <w:lang w:val="en-US"/>
        </w:rPr>
      </w:pPr>
      <w:ins w:id="22396" w:author="Ross Norsworthy" w:date="2020-03-20T01:39:00Z">
        <w:r w:rsidRPr="00A013FD">
          <w:rPr>
            <w:lang w:val="en-US"/>
          </w:rPr>
          <w:t xml:space="preserve"> </w:t>
        </w:r>
        <w:r w:rsidRPr="006428FF">
          <w:rPr>
            <w:lang w:val="en-US"/>
          </w:rPr>
          <w:t>Uplink Acknowledgement</w:t>
        </w:r>
      </w:ins>
      <w:bookmarkEnd w:id="22393"/>
      <w:ins w:id="22397" w:author="2092 CG" w:date="2020-10-26T18:26:00Z">
        <w:r w:rsidR="009C1A25" w:rsidRPr="006428FF">
          <w:rPr>
            <w:lang w:val="en-US"/>
          </w:rPr>
          <w:t xml:space="preserve"> for addressed messages</w:t>
        </w:r>
      </w:ins>
    </w:p>
    <w:tbl>
      <w:tblPr>
        <w:tblStyle w:val="TableGrid"/>
        <w:tblW w:w="0" w:type="auto"/>
        <w:tblLook w:val="04A0" w:firstRow="1" w:lastRow="0" w:firstColumn="1" w:lastColumn="0" w:noHBand="0" w:noVBand="1"/>
      </w:tblPr>
      <w:tblGrid>
        <w:gridCol w:w="979"/>
        <w:gridCol w:w="955"/>
        <w:gridCol w:w="1689"/>
        <w:gridCol w:w="4711"/>
      </w:tblGrid>
      <w:tr w:rsidR="00063E85" w:rsidRPr="006428FF" w14:paraId="4E82B5B6" w14:textId="77777777" w:rsidTr="00BF604E">
        <w:trPr>
          <w:ins w:id="22398" w:author="Ross Norsworthy" w:date="2020-03-20T01:39:00Z"/>
        </w:trPr>
        <w:tc>
          <w:tcPr>
            <w:tcW w:w="979" w:type="dxa"/>
            <w:shd w:val="clear" w:color="auto" w:fill="4F81BD" w:themeFill="accent1"/>
          </w:tcPr>
          <w:p w14:paraId="02922DC9" w14:textId="77777777" w:rsidR="00063E85" w:rsidRPr="006428FF" w:rsidRDefault="00063E85" w:rsidP="00B560A9">
            <w:pPr>
              <w:spacing w:before="20" w:after="60"/>
              <w:rPr>
                <w:ins w:id="22399" w:author="Ross Norsworthy" w:date="2020-03-20T01:39:00Z"/>
                <w:rFonts w:ascii="Times New Roman Bold" w:hAnsi="Times New Roman Bold" w:cs="Times New Roman Bold"/>
                <w:b/>
                <w:sz w:val="20"/>
              </w:rPr>
            </w:pPr>
            <w:ins w:id="22400" w:author="Ross Norsworthy" w:date="2020-03-20T01:39:00Z">
              <w:r w:rsidRPr="006428FF">
                <w:rPr>
                  <w:rFonts w:ascii="Times New Roman Bold" w:hAnsi="Times New Roman Bold" w:cs="Times New Roman Bold"/>
                  <w:b/>
                  <w:sz w:val="20"/>
                </w:rPr>
                <w:t>Field no</w:t>
              </w:r>
            </w:ins>
          </w:p>
        </w:tc>
        <w:tc>
          <w:tcPr>
            <w:tcW w:w="955" w:type="dxa"/>
            <w:shd w:val="clear" w:color="auto" w:fill="4F81BD" w:themeFill="accent1"/>
          </w:tcPr>
          <w:p w14:paraId="56DE6410" w14:textId="77777777" w:rsidR="00063E85" w:rsidRPr="006428FF" w:rsidRDefault="00063E85" w:rsidP="00B560A9">
            <w:pPr>
              <w:spacing w:before="20" w:after="60"/>
              <w:rPr>
                <w:ins w:id="22401" w:author="Ross Norsworthy" w:date="2020-03-20T01:39:00Z"/>
                <w:rFonts w:ascii="Times New Roman Bold" w:hAnsi="Times New Roman Bold" w:cs="Times New Roman Bold"/>
                <w:b/>
                <w:sz w:val="20"/>
              </w:rPr>
            </w:pPr>
            <w:ins w:id="22402" w:author="Ross Norsworthy" w:date="2020-03-20T01:39:00Z">
              <w:r w:rsidRPr="006428FF">
                <w:rPr>
                  <w:rFonts w:ascii="Times New Roman Bold" w:hAnsi="Times New Roman Bold" w:cs="Times New Roman Bold"/>
                  <w:b/>
                  <w:sz w:val="20"/>
                </w:rPr>
                <w:t>Size (Bytes)</w:t>
              </w:r>
            </w:ins>
          </w:p>
        </w:tc>
        <w:tc>
          <w:tcPr>
            <w:tcW w:w="1689" w:type="dxa"/>
            <w:shd w:val="clear" w:color="auto" w:fill="4F81BD" w:themeFill="accent1"/>
          </w:tcPr>
          <w:p w14:paraId="2CB1911B" w14:textId="77777777" w:rsidR="00063E85" w:rsidRPr="006428FF" w:rsidRDefault="00063E85" w:rsidP="00B560A9">
            <w:pPr>
              <w:spacing w:before="20" w:after="60"/>
              <w:rPr>
                <w:ins w:id="22403" w:author="Ross Norsworthy" w:date="2020-03-20T01:39:00Z"/>
                <w:rFonts w:ascii="Times New Roman Bold" w:hAnsi="Times New Roman Bold" w:cs="Times New Roman Bold"/>
                <w:b/>
                <w:sz w:val="20"/>
              </w:rPr>
            </w:pPr>
            <w:ins w:id="22404" w:author="Ross Norsworthy" w:date="2020-03-20T01:39:00Z">
              <w:r w:rsidRPr="006428FF">
                <w:rPr>
                  <w:rFonts w:ascii="Times New Roman Bold" w:hAnsi="Times New Roman Bold" w:cs="Times New Roman Bold"/>
                  <w:b/>
                  <w:sz w:val="20"/>
                </w:rPr>
                <w:t>Function</w:t>
              </w:r>
            </w:ins>
          </w:p>
        </w:tc>
        <w:tc>
          <w:tcPr>
            <w:tcW w:w="4711" w:type="dxa"/>
            <w:shd w:val="clear" w:color="auto" w:fill="4F81BD" w:themeFill="accent1"/>
          </w:tcPr>
          <w:p w14:paraId="331883BD" w14:textId="77777777" w:rsidR="00063E85" w:rsidRPr="006428FF" w:rsidRDefault="00063E85" w:rsidP="00B560A9">
            <w:pPr>
              <w:spacing w:before="20" w:after="60"/>
              <w:rPr>
                <w:ins w:id="22405" w:author="Ross Norsworthy" w:date="2020-03-20T01:39:00Z"/>
                <w:rFonts w:ascii="Times New Roman Bold" w:hAnsi="Times New Roman Bold" w:cs="Times New Roman Bold"/>
                <w:b/>
                <w:sz w:val="20"/>
              </w:rPr>
            </w:pPr>
            <w:ins w:id="22406" w:author="Ross Norsworthy" w:date="2020-03-20T01:39:00Z">
              <w:r w:rsidRPr="006428FF">
                <w:rPr>
                  <w:rFonts w:ascii="Times New Roman Bold" w:hAnsi="Times New Roman Bold" w:cs="Times New Roman Bold"/>
                  <w:b/>
                  <w:sz w:val="20"/>
                </w:rPr>
                <w:t>Content</w:t>
              </w:r>
            </w:ins>
          </w:p>
        </w:tc>
      </w:tr>
      <w:tr w:rsidR="00063E85" w:rsidRPr="006428FF" w14:paraId="30060354" w14:textId="77777777" w:rsidTr="00BF604E">
        <w:trPr>
          <w:ins w:id="22407" w:author="Ross Norsworthy" w:date="2020-03-20T01:39:00Z"/>
        </w:trPr>
        <w:tc>
          <w:tcPr>
            <w:tcW w:w="979" w:type="dxa"/>
          </w:tcPr>
          <w:p w14:paraId="0781EEF9" w14:textId="77777777" w:rsidR="00063E85" w:rsidRPr="006428FF" w:rsidRDefault="00063E85" w:rsidP="00B560A9">
            <w:pPr>
              <w:spacing w:before="20" w:after="60"/>
              <w:rPr>
                <w:ins w:id="22408" w:author="Ross Norsworthy" w:date="2020-03-20T01:39:00Z"/>
                <w:rFonts w:cstheme="minorHAnsi"/>
                <w:sz w:val="20"/>
                <w:lang w:eastAsia="de-DE"/>
              </w:rPr>
            </w:pPr>
            <w:ins w:id="22409" w:author="Ross Norsworthy" w:date="2020-03-20T01:39:00Z">
              <w:r w:rsidRPr="006428FF">
                <w:rPr>
                  <w:rFonts w:cstheme="minorHAnsi"/>
                  <w:sz w:val="20"/>
                  <w:lang w:eastAsia="de-DE"/>
                </w:rPr>
                <w:t>1</w:t>
              </w:r>
            </w:ins>
          </w:p>
        </w:tc>
        <w:tc>
          <w:tcPr>
            <w:tcW w:w="955" w:type="dxa"/>
          </w:tcPr>
          <w:p w14:paraId="4B1D67CA" w14:textId="77777777" w:rsidR="00063E85" w:rsidRPr="006428FF" w:rsidRDefault="00063E85" w:rsidP="00B560A9">
            <w:pPr>
              <w:spacing w:before="20" w:after="60"/>
              <w:rPr>
                <w:ins w:id="22410" w:author="Ross Norsworthy" w:date="2020-03-20T01:39:00Z"/>
                <w:rFonts w:cstheme="minorHAnsi"/>
                <w:sz w:val="20"/>
                <w:lang w:eastAsia="de-DE"/>
              </w:rPr>
            </w:pPr>
            <w:ins w:id="22411" w:author="Ross Norsworthy" w:date="2020-03-20T01:39:00Z">
              <w:r w:rsidRPr="006428FF">
                <w:rPr>
                  <w:rFonts w:cstheme="minorHAnsi"/>
                  <w:sz w:val="20"/>
                  <w:lang w:eastAsia="de-DE"/>
                </w:rPr>
                <w:t>1</w:t>
              </w:r>
            </w:ins>
          </w:p>
        </w:tc>
        <w:tc>
          <w:tcPr>
            <w:tcW w:w="1689" w:type="dxa"/>
          </w:tcPr>
          <w:p w14:paraId="42239E4E" w14:textId="77777777" w:rsidR="00063E85" w:rsidRPr="006428FF" w:rsidRDefault="00063E85" w:rsidP="00B560A9">
            <w:pPr>
              <w:spacing w:before="20" w:after="60"/>
              <w:rPr>
                <w:ins w:id="22412" w:author="Ross Norsworthy" w:date="2020-03-20T01:39:00Z"/>
                <w:rFonts w:cstheme="minorHAnsi"/>
                <w:sz w:val="20"/>
                <w:lang w:eastAsia="de-DE"/>
              </w:rPr>
            </w:pPr>
            <w:ins w:id="22413" w:author="Ross Norsworthy" w:date="2020-03-20T01:39:00Z">
              <w:r w:rsidRPr="006428FF">
                <w:rPr>
                  <w:rFonts w:cstheme="minorHAnsi"/>
                  <w:sz w:val="20"/>
                  <w:lang w:eastAsia="de-DE"/>
                </w:rPr>
                <w:t>Type</w:t>
              </w:r>
            </w:ins>
          </w:p>
        </w:tc>
        <w:tc>
          <w:tcPr>
            <w:tcW w:w="4711" w:type="dxa"/>
          </w:tcPr>
          <w:p w14:paraId="6B7CDBB8" w14:textId="2852BFC1" w:rsidR="00063E85" w:rsidRPr="006428FF" w:rsidRDefault="00063E85" w:rsidP="00B560A9">
            <w:pPr>
              <w:spacing w:before="20" w:after="60"/>
              <w:rPr>
                <w:ins w:id="22414" w:author="Ross Norsworthy" w:date="2020-03-20T01:39:00Z"/>
                <w:rFonts w:cstheme="minorHAnsi"/>
                <w:sz w:val="20"/>
                <w:lang w:eastAsia="de-DE"/>
              </w:rPr>
            </w:pPr>
            <w:ins w:id="22415" w:author="USA Editor 2021" w:date="2021-01-20T13:22:00Z">
              <w:r w:rsidRPr="00B92599">
                <w:rPr>
                  <w:rFonts w:cstheme="minorHAnsi"/>
                  <w:sz w:val="20"/>
                  <w:highlight w:val="green"/>
                  <w:lang w:eastAsia="de-DE"/>
                </w:rPr>
                <w:t>Type = 13</w:t>
              </w:r>
            </w:ins>
          </w:p>
        </w:tc>
      </w:tr>
      <w:tr w:rsidR="00063E85" w:rsidRPr="006428FF" w14:paraId="417C9EFF" w14:textId="77777777" w:rsidTr="00BF604E">
        <w:trPr>
          <w:ins w:id="22416" w:author="2092 CG" w:date="2020-10-26T18:27:00Z"/>
        </w:trPr>
        <w:tc>
          <w:tcPr>
            <w:tcW w:w="979" w:type="dxa"/>
          </w:tcPr>
          <w:p w14:paraId="71BA6D21" w14:textId="77777777" w:rsidR="00063E85" w:rsidRPr="006428FF" w:rsidRDefault="00063E85" w:rsidP="00B560A9">
            <w:pPr>
              <w:spacing w:before="20" w:after="60"/>
              <w:rPr>
                <w:ins w:id="22417" w:author="2092 CG" w:date="2020-10-26T18:27:00Z"/>
                <w:rFonts w:cstheme="minorHAnsi"/>
                <w:sz w:val="20"/>
                <w:lang w:eastAsia="de-DE"/>
              </w:rPr>
            </w:pPr>
            <w:ins w:id="22418" w:author="2092 CG" w:date="2020-10-26T18:27:00Z">
              <w:r w:rsidRPr="006428FF">
                <w:rPr>
                  <w:rFonts w:cstheme="minorHAnsi"/>
                  <w:sz w:val="20"/>
                  <w:lang w:eastAsia="de-DE"/>
                </w:rPr>
                <w:t>2</w:t>
              </w:r>
            </w:ins>
          </w:p>
        </w:tc>
        <w:tc>
          <w:tcPr>
            <w:tcW w:w="955" w:type="dxa"/>
          </w:tcPr>
          <w:p w14:paraId="56D73C97" w14:textId="77777777" w:rsidR="00063E85" w:rsidRPr="006428FF" w:rsidRDefault="00063E85" w:rsidP="00B560A9">
            <w:pPr>
              <w:spacing w:before="20" w:after="60"/>
              <w:rPr>
                <w:ins w:id="22419" w:author="2092 CG" w:date="2020-10-26T18:27:00Z"/>
                <w:rFonts w:cstheme="minorHAnsi"/>
                <w:sz w:val="20"/>
                <w:lang w:eastAsia="de-DE"/>
              </w:rPr>
            </w:pPr>
            <w:ins w:id="22420" w:author="2092 CG" w:date="2020-10-26T18:27:00Z">
              <w:r w:rsidRPr="006428FF">
                <w:rPr>
                  <w:rFonts w:cstheme="minorHAnsi"/>
                  <w:sz w:val="20"/>
                  <w:lang w:eastAsia="de-DE"/>
                </w:rPr>
                <w:t>1</w:t>
              </w:r>
            </w:ins>
          </w:p>
        </w:tc>
        <w:tc>
          <w:tcPr>
            <w:tcW w:w="1689" w:type="dxa"/>
          </w:tcPr>
          <w:p w14:paraId="1A3C5169" w14:textId="77777777" w:rsidR="00063E85" w:rsidRPr="006428FF" w:rsidRDefault="00063E85" w:rsidP="00B560A9">
            <w:pPr>
              <w:spacing w:before="20" w:after="60"/>
              <w:rPr>
                <w:ins w:id="22421" w:author="2092 CG" w:date="2020-10-26T18:27:00Z"/>
                <w:rFonts w:cstheme="minorHAnsi"/>
                <w:sz w:val="20"/>
                <w:lang w:eastAsia="de-DE"/>
              </w:rPr>
            </w:pPr>
            <w:ins w:id="22422" w:author="2092 CG" w:date="2020-10-26T18:27:00Z">
              <w:r w:rsidRPr="006428FF">
                <w:rPr>
                  <w:rFonts w:cstheme="minorHAnsi"/>
                  <w:sz w:val="20"/>
                  <w:lang w:eastAsia="de-DE"/>
                </w:rPr>
                <w:t>Satellite</w:t>
              </w:r>
            </w:ins>
            <w:ins w:id="22423" w:author="2092 CG" w:date="2020-10-26T18:28:00Z">
              <w:r w:rsidRPr="006428FF">
                <w:rPr>
                  <w:rFonts w:cstheme="minorHAnsi"/>
                  <w:sz w:val="20"/>
                  <w:lang w:eastAsia="de-DE"/>
                </w:rPr>
                <w:t xml:space="preserve"> ID</w:t>
              </w:r>
            </w:ins>
          </w:p>
        </w:tc>
        <w:tc>
          <w:tcPr>
            <w:tcW w:w="4711" w:type="dxa"/>
          </w:tcPr>
          <w:p w14:paraId="170BF9D8" w14:textId="77777777" w:rsidR="00063E85" w:rsidRPr="006428FF" w:rsidRDefault="00063E85" w:rsidP="00B560A9">
            <w:pPr>
              <w:spacing w:before="20" w:after="60"/>
              <w:rPr>
                <w:ins w:id="22424" w:author="2092 CG" w:date="2020-10-26T18:27:00Z"/>
                <w:rFonts w:cstheme="minorHAnsi"/>
                <w:sz w:val="20"/>
                <w:lang w:eastAsia="de-DE"/>
              </w:rPr>
            </w:pPr>
            <w:ins w:id="22425" w:author="2092 CG" w:date="2020-10-26T18:28:00Z">
              <w:r w:rsidRPr="006428FF">
                <w:rPr>
                  <w:rFonts w:cstheme="minorHAnsi"/>
                  <w:sz w:val="20"/>
                  <w:lang w:eastAsia="de-DE"/>
                </w:rPr>
                <w:t>0-255</w:t>
              </w:r>
            </w:ins>
          </w:p>
        </w:tc>
      </w:tr>
      <w:tr w:rsidR="00063E85" w:rsidRPr="006428FF" w14:paraId="075FC776" w14:textId="77777777" w:rsidTr="00BF604E">
        <w:trPr>
          <w:ins w:id="22426" w:author="2092 CG" w:date="2020-10-26T18:29:00Z"/>
        </w:trPr>
        <w:tc>
          <w:tcPr>
            <w:tcW w:w="979" w:type="dxa"/>
          </w:tcPr>
          <w:p w14:paraId="64EC7A12" w14:textId="77777777" w:rsidR="00063E85" w:rsidRPr="00F65EB0" w:rsidRDefault="00063E85" w:rsidP="00B560A9">
            <w:pPr>
              <w:spacing w:before="20" w:after="60"/>
              <w:rPr>
                <w:ins w:id="22427" w:author="2092 CG" w:date="2020-10-26T18:29:00Z"/>
                <w:rFonts w:cstheme="minorHAnsi"/>
                <w:sz w:val="20"/>
                <w:lang w:eastAsia="de-DE"/>
              </w:rPr>
            </w:pPr>
            <w:ins w:id="22428" w:author="2092 CG" w:date="2020-10-26T18:29:00Z">
              <w:r w:rsidRPr="00F65EB0">
                <w:rPr>
                  <w:rFonts w:cstheme="minorHAnsi"/>
                  <w:sz w:val="20"/>
                  <w:lang w:eastAsia="de-DE"/>
                </w:rPr>
                <w:t>3</w:t>
              </w:r>
            </w:ins>
          </w:p>
        </w:tc>
        <w:tc>
          <w:tcPr>
            <w:tcW w:w="955" w:type="dxa"/>
          </w:tcPr>
          <w:p w14:paraId="1B2F7F6B" w14:textId="796E558C" w:rsidR="00063E85" w:rsidRPr="00F65EB0" w:rsidRDefault="00063E85" w:rsidP="00B560A9">
            <w:pPr>
              <w:spacing w:before="20" w:after="60"/>
              <w:rPr>
                <w:ins w:id="22429" w:author="2092 CG" w:date="2020-10-26T18:29:00Z"/>
                <w:rFonts w:cstheme="minorHAnsi"/>
                <w:sz w:val="20"/>
                <w:lang w:eastAsia="de-DE"/>
              </w:rPr>
            </w:pPr>
            <w:ins w:id="22430" w:author="USA Editor 2021" w:date="2021-01-13T16:06:00Z">
              <w:r w:rsidRPr="00AA1F65">
                <w:rPr>
                  <w:rFonts w:cstheme="minorHAnsi"/>
                  <w:sz w:val="20"/>
                  <w:highlight w:val="green"/>
                  <w:lang w:eastAsia="de-DE"/>
                </w:rPr>
                <w:t>4</w:t>
              </w:r>
            </w:ins>
            <w:ins w:id="22431" w:author="2092 CG" w:date="2020-10-26T18:29:00Z">
              <w:del w:id="22432" w:author="USA Editor 2021" w:date="2021-01-13T16:06:00Z">
                <w:r w:rsidRPr="00AA1F65" w:rsidDel="00AA1F65">
                  <w:rPr>
                    <w:rFonts w:cstheme="minorHAnsi"/>
                    <w:sz w:val="20"/>
                    <w:highlight w:val="green"/>
                    <w:lang w:eastAsia="de-DE"/>
                  </w:rPr>
                  <w:delText>1</w:delText>
                </w:r>
              </w:del>
            </w:ins>
          </w:p>
        </w:tc>
        <w:tc>
          <w:tcPr>
            <w:tcW w:w="1689" w:type="dxa"/>
          </w:tcPr>
          <w:p w14:paraId="0837E5B8" w14:textId="73FB327F" w:rsidR="00063E85" w:rsidRPr="00F65EB0" w:rsidRDefault="00063E85" w:rsidP="00B560A9">
            <w:pPr>
              <w:spacing w:before="20" w:after="60"/>
              <w:rPr>
                <w:ins w:id="22433" w:author="2092 CG" w:date="2020-10-26T18:29:00Z"/>
                <w:rFonts w:cstheme="minorHAnsi"/>
                <w:sz w:val="20"/>
                <w:lang w:eastAsia="de-DE"/>
              </w:rPr>
            </w:pPr>
            <w:ins w:id="22434" w:author="2092 CG" w:date="2020-10-26T18:29:00Z">
              <w:r w:rsidRPr="00F65EB0">
                <w:rPr>
                  <w:rFonts w:cstheme="minorHAnsi"/>
                  <w:sz w:val="20"/>
                  <w:lang w:eastAsia="de-DE"/>
                </w:rPr>
                <w:t xml:space="preserve">Ship </w:t>
              </w:r>
              <w:del w:id="22435" w:author="USA Editor 2021" w:date="2021-01-19T14:15:00Z">
                <w:r w:rsidRPr="00235335" w:rsidDel="00235335">
                  <w:rPr>
                    <w:rFonts w:cstheme="minorHAnsi"/>
                    <w:sz w:val="20"/>
                    <w:highlight w:val="green"/>
                    <w:lang w:eastAsia="de-DE"/>
                    <w:rPrChange w:id="22436" w:author="USA Editor 2021" w:date="2021-01-19T14:15:00Z">
                      <w:rPr>
                        <w:rFonts w:cstheme="minorHAnsi"/>
                        <w:sz w:val="20"/>
                        <w:lang w:eastAsia="de-DE"/>
                      </w:rPr>
                    </w:rPrChange>
                  </w:rPr>
                  <w:delText>s</w:delText>
                </w:r>
              </w:del>
            </w:ins>
            <w:ins w:id="22437" w:author="USA Editor 2021" w:date="2021-01-19T14:15:00Z">
              <w:r w:rsidRPr="00235335">
                <w:rPr>
                  <w:rFonts w:cstheme="minorHAnsi"/>
                  <w:sz w:val="20"/>
                  <w:highlight w:val="green"/>
                  <w:lang w:eastAsia="de-DE"/>
                  <w:rPrChange w:id="22438" w:author="USA Editor 2021" w:date="2021-01-19T14:15:00Z">
                    <w:rPr>
                      <w:rFonts w:cstheme="minorHAnsi"/>
                      <w:sz w:val="20"/>
                      <w:lang w:eastAsia="de-DE"/>
                    </w:rPr>
                  </w:rPrChange>
                </w:rPr>
                <w:t>S</w:t>
              </w:r>
            </w:ins>
            <w:ins w:id="22439" w:author="2092 CG" w:date="2020-10-26T18:29:00Z">
              <w:r w:rsidRPr="00F65EB0">
                <w:rPr>
                  <w:rFonts w:cstheme="minorHAnsi"/>
                  <w:sz w:val="20"/>
                  <w:lang w:eastAsia="de-DE"/>
                </w:rPr>
                <w:t>tation ID</w:t>
              </w:r>
            </w:ins>
          </w:p>
        </w:tc>
        <w:tc>
          <w:tcPr>
            <w:tcW w:w="4711" w:type="dxa"/>
          </w:tcPr>
          <w:p w14:paraId="63748002" w14:textId="3445213B" w:rsidR="00063E85" w:rsidRPr="00F65EB0" w:rsidRDefault="00063E85" w:rsidP="00B560A9">
            <w:pPr>
              <w:spacing w:before="20" w:after="60"/>
              <w:rPr>
                <w:ins w:id="22440" w:author="2092 CG" w:date="2020-10-26T18:29:00Z"/>
                <w:rFonts w:cstheme="minorHAnsi"/>
                <w:sz w:val="20"/>
                <w:lang w:eastAsia="de-DE"/>
              </w:rPr>
            </w:pPr>
            <w:ins w:id="22441" w:author="2092 CG" w:date="2020-10-26T18:29:00Z">
              <w:r w:rsidRPr="00F65EB0">
                <w:rPr>
                  <w:rFonts w:cstheme="minorHAnsi"/>
                  <w:sz w:val="20"/>
                  <w:lang w:eastAsia="de-DE"/>
                </w:rPr>
                <w:t>The Unique Identifier of the ship station</w:t>
              </w:r>
            </w:ins>
            <w:ins w:id="22442" w:author="USA Editor 2021" w:date="2021-01-19T14:14:00Z">
              <w:r w:rsidRPr="00B92599">
                <w:rPr>
                  <w:sz w:val="20"/>
                  <w:highlight w:val="green"/>
                </w:rPr>
                <w:t xml:space="preserve">, as described in </w:t>
              </w:r>
              <w:r w:rsidRPr="00D04907">
                <w:rPr>
                  <w:sz w:val="20"/>
                  <w:highlight w:val="green"/>
                </w:rPr>
                <w:t>§ 2.4, Annex 1</w:t>
              </w:r>
              <w:r w:rsidRPr="00B92599">
                <w:rPr>
                  <w:sz w:val="20"/>
                  <w:highlight w:val="green"/>
                </w:rPr>
                <w:t>.</w:t>
              </w:r>
            </w:ins>
          </w:p>
        </w:tc>
      </w:tr>
      <w:tr w:rsidR="00063E85" w:rsidRPr="006428FF" w:rsidDel="00321010" w14:paraId="060F9D24" w14:textId="670E8951" w:rsidTr="00BF604E">
        <w:trPr>
          <w:ins w:id="22443" w:author="Ross Norsworthy" w:date="2020-03-20T01:39:00Z"/>
          <w:del w:id="22444" w:author="USA Editor 2021" w:date="2021-01-19T15:29:00Z"/>
        </w:trPr>
        <w:tc>
          <w:tcPr>
            <w:tcW w:w="979" w:type="dxa"/>
          </w:tcPr>
          <w:p w14:paraId="0073C194" w14:textId="70454556" w:rsidR="00063E85" w:rsidRPr="00235335" w:rsidDel="00321010" w:rsidRDefault="00063E85" w:rsidP="00B560A9">
            <w:pPr>
              <w:spacing w:before="20" w:after="60"/>
              <w:rPr>
                <w:ins w:id="22445" w:author="Ross Norsworthy" w:date="2020-03-20T01:39:00Z"/>
                <w:del w:id="22446" w:author="USA Editor 2021" w:date="2021-01-19T15:29:00Z"/>
                <w:rFonts w:cstheme="minorHAnsi"/>
                <w:sz w:val="20"/>
                <w:highlight w:val="green"/>
                <w:lang w:eastAsia="de-DE"/>
                <w:rPrChange w:id="22447" w:author="USA Editor 2021" w:date="2021-01-19T14:16:00Z">
                  <w:rPr>
                    <w:ins w:id="22448" w:author="Ross Norsworthy" w:date="2020-03-20T01:39:00Z"/>
                    <w:del w:id="22449" w:author="USA Editor 2021" w:date="2021-01-19T15:29:00Z"/>
                    <w:rFonts w:cstheme="minorHAnsi"/>
                    <w:sz w:val="20"/>
                    <w:lang w:eastAsia="de-DE"/>
                  </w:rPr>
                </w:rPrChange>
              </w:rPr>
            </w:pPr>
            <w:ins w:id="22450" w:author="Ross Norsworthy" w:date="2020-03-20T01:39:00Z">
              <w:del w:id="22451" w:author="USA Editor 2021" w:date="2021-01-19T14:15:00Z">
                <w:r w:rsidRPr="00235335" w:rsidDel="00235335">
                  <w:rPr>
                    <w:rFonts w:cstheme="minorHAnsi"/>
                    <w:sz w:val="20"/>
                    <w:highlight w:val="green"/>
                    <w:lang w:eastAsia="de-DE"/>
                    <w:rPrChange w:id="22452" w:author="USA Editor 2021" w:date="2021-01-19T14:16:00Z">
                      <w:rPr>
                        <w:rFonts w:cstheme="minorHAnsi"/>
                        <w:sz w:val="20"/>
                        <w:lang w:eastAsia="de-DE"/>
                      </w:rPr>
                    </w:rPrChange>
                  </w:rPr>
                  <w:delText>2</w:delText>
                </w:r>
              </w:del>
            </w:ins>
            <w:ins w:id="22453" w:author="2092 CG" w:date="2020-10-26T18:31:00Z">
              <w:del w:id="22454" w:author="USA Editor 2021" w:date="2021-01-19T14:15:00Z">
                <w:r w:rsidRPr="00235335" w:rsidDel="00235335">
                  <w:rPr>
                    <w:rFonts w:cstheme="minorHAnsi"/>
                    <w:sz w:val="20"/>
                    <w:highlight w:val="green"/>
                    <w:lang w:eastAsia="de-DE"/>
                    <w:rPrChange w:id="22455" w:author="USA Editor 2021" w:date="2021-01-19T14:16:00Z">
                      <w:rPr>
                        <w:rFonts w:cstheme="minorHAnsi"/>
                        <w:sz w:val="20"/>
                        <w:lang w:eastAsia="de-DE"/>
                      </w:rPr>
                    </w:rPrChange>
                  </w:rPr>
                  <w:delText>4</w:delText>
                </w:r>
              </w:del>
            </w:ins>
          </w:p>
        </w:tc>
        <w:tc>
          <w:tcPr>
            <w:tcW w:w="955" w:type="dxa"/>
          </w:tcPr>
          <w:p w14:paraId="728D4D72" w14:textId="0D2D48E4" w:rsidR="00063E85" w:rsidRPr="00235335" w:rsidDel="00321010" w:rsidRDefault="00063E85" w:rsidP="00B560A9">
            <w:pPr>
              <w:spacing w:before="20" w:after="60"/>
              <w:rPr>
                <w:ins w:id="22456" w:author="Ross Norsworthy" w:date="2020-03-20T01:39:00Z"/>
                <w:del w:id="22457" w:author="USA Editor 2021" w:date="2021-01-19T15:29:00Z"/>
                <w:rFonts w:cstheme="minorHAnsi"/>
                <w:sz w:val="20"/>
                <w:highlight w:val="green"/>
                <w:lang w:eastAsia="de-DE"/>
                <w:rPrChange w:id="22458" w:author="USA Editor 2021" w:date="2021-01-19T14:16:00Z">
                  <w:rPr>
                    <w:ins w:id="22459" w:author="Ross Norsworthy" w:date="2020-03-20T01:39:00Z"/>
                    <w:del w:id="22460" w:author="USA Editor 2021" w:date="2021-01-19T15:29:00Z"/>
                    <w:rFonts w:cstheme="minorHAnsi"/>
                    <w:sz w:val="20"/>
                    <w:lang w:eastAsia="de-DE"/>
                  </w:rPr>
                </w:rPrChange>
              </w:rPr>
            </w:pPr>
            <w:ins w:id="22461" w:author="Ross Norsworthy" w:date="2020-03-20T01:39:00Z">
              <w:del w:id="22462" w:author="USA Editor 2021" w:date="2021-01-19T14:15:00Z">
                <w:r w:rsidRPr="00235335" w:rsidDel="00235335">
                  <w:rPr>
                    <w:rFonts w:cstheme="minorHAnsi"/>
                    <w:sz w:val="20"/>
                    <w:highlight w:val="green"/>
                    <w:lang w:eastAsia="de-DE"/>
                    <w:rPrChange w:id="22463" w:author="USA Editor 2021" w:date="2021-01-19T14:16:00Z">
                      <w:rPr>
                        <w:rFonts w:cstheme="minorHAnsi"/>
                        <w:sz w:val="20"/>
                        <w:lang w:eastAsia="de-DE"/>
                      </w:rPr>
                    </w:rPrChange>
                  </w:rPr>
                  <w:delText>2</w:delText>
                </w:r>
              </w:del>
            </w:ins>
          </w:p>
        </w:tc>
        <w:tc>
          <w:tcPr>
            <w:tcW w:w="1689" w:type="dxa"/>
          </w:tcPr>
          <w:p w14:paraId="31E100AE" w14:textId="1D52057B" w:rsidR="00063E85" w:rsidRPr="00235335" w:rsidDel="00321010" w:rsidRDefault="00063E85" w:rsidP="00B560A9">
            <w:pPr>
              <w:spacing w:before="20" w:after="60"/>
              <w:rPr>
                <w:ins w:id="22464" w:author="Ross Norsworthy" w:date="2020-03-20T01:39:00Z"/>
                <w:del w:id="22465" w:author="USA Editor 2021" w:date="2021-01-19T15:29:00Z"/>
                <w:rFonts w:cstheme="minorHAnsi"/>
                <w:sz w:val="20"/>
                <w:highlight w:val="green"/>
                <w:lang w:eastAsia="de-DE"/>
                <w:rPrChange w:id="22466" w:author="USA Editor 2021" w:date="2021-01-19T14:16:00Z">
                  <w:rPr>
                    <w:ins w:id="22467" w:author="Ross Norsworthy" w:date="2020-03-20T01:39:00Z"/>
                    <w:del w:id="22468" w:author="USA Editor 2021" w:date="2021-01-19T15:29:00Z"/>
                    <w:rFonts w:cstheme="minorHAnsi"/>
                    <w:sz w:val="20"/>
                    <w:lang w:eastAsia="de-DE"/>
                  </w:rPr>
                </w:rPrChange>
              </w:rPr>
            </w:pPr>
            <w:ins w:id="22469" w:author="Ross Norsworthy" w:date="2020-03-20T01:39:00Z">
              <w:del w:id="22470" w:author="USA Editor 2021" w:date="2021-01-19T14:15:00Z">
                <w:r w:rsidRPr="00235335" w:rsidDel="00235335">
                  <w:rPr>
                    <w:rFonts w:cstheme="minorHAnsi"/>
                    <w:sz w:val="20"/>
                    <w:highlight w:val="green"/>
                    <w:lang w:eastAsia="de-DE"/>
                    <w:rPrChange w:id="22471" w:author="USA Editor 2021" w:date="2021-01-19T14:16:00Z">
                      <w:rPr>
                        <w:rFonts w:cstheme="minorHAnsi"/>
                        <w:sz w:val="20"/>
                        <w:lang w:eastAsia="de-DE"/>
                      </w:rPr>
                    </w:rPrChange>
                  </w:rPr>
                  <w:delText>Payload size</w:delText>
                </w:r>
              </w:del>
            </w:ins>
          </w:p>
        </w:tc>
        <w:tc>
          <w:tcPr>
            <w:tcW w:w="4711" w:type="dxa"/>
          </w:tcPr>
          <w:p w14:paraId="1FE3ED34" w14:textId="6EA9116E" w:rsidR="00063E85" w:rsidRPr="00235335" w:rsidDel="00321010" w:rsidRDefault="00063E85" w:rsidP="00B560A9">
            <w:pPr>
              <w:spacing w:before="20" w:after="60"/>
              <w:rPr>
                <w:ins w:id="22472" w:author="Ross Norsworthy" w:date="2020-03-20T01:39:00Z"/>
                <w:del w:id="22473" w:author="USA Editor 2021" w:date="2021-01-19T15:29:00Z"/>
                <w:rFonts w:cstheme="minorHAnsi"/>
                <w:sz w:val="20"/>
                <w:highlight w:val="green"/>
                <w:lang w:eastAsia="de-DE"/>
                <w:rPrChange w:id="22474" w:author="USA Editor 2021" w:date="2021-01-19T14:16:00Z">
                  <w:rPr>
                    <w:ins w:id="22475" w:author="Ross Norsworthy" w:date="2020-03-20T01:39:00Z"/>
                    <w:del w:id="22476" w:author="USA Editor 2021" w:date="2021-01-19T15:29:00Z"/>
                    <w:rFonts w:cstheme="minorHAnsi"/>
                    <w:sz w:val="20"/>
                    <w:lang w:eastAsia="de-DE"/>
                  </w:rPr>
                </w:rPrChange>
              </w:rPr>
            </w:pPr>
            <w:ins w:id="22477" w:author="Ross Norsworthy" w:date="2020-03-20T01:39:00Z">
              <w:del w:id="22478" w:author="USA Editor 2021" w:date="2021-01-19T14:15:00Z">
                <w:r w:rsidRPr="00235335" w:rsidDel="00235335">
                  <w:rPr>
                    <w:rFonts w:cstheme="minorHAnsi"/>
                    <w:sz w:val="20"/>
                    <w:highlight w:val="green"/>
                    <w:lang w:eastAsia="de-DE"/>
                    <w:rPrChange w:id="22479" w:author="USA Editor 2021" w:date="2021-01-19T14:16:00Z">
                      <w:rPr>
                        <w:rFonts w:cstheme="minorHAnsi"/>
                        <w:sz w:val="20"/>
                        <w:lang w:eastAsia="de-DE"/>
                      </w:rPr>
                    </w:rPrChange>
                  </w:rPr>
                  <w:delText>Size of fields 3 to 8.</w:delText>
                </w:r>
              </w:del>
            </w:ins>
          </w:p>
        </w:tc>
      </w:tr>
      <w:tr w:rsidR="00063E85" w:rsidRPr="006428FF" w:rsidDel="00321010" w14:paraId="7F68FC51" w14:textId="3BDF3184" w:rsidTr="00BF604E">
        <w:trPr>
          <w:ins w:id="22480" w:author="Ross Norsworthy" w:date="2020-03-20T01:39:00Z"/>
          <w:del w:id="22481" w:author="USA Editor 2021" w:date="2021-01-19T15:29:00Z"/>
        </w:trPr>
        <w:tc>
          <w:tcPr>
            <w:tcW w:w="979" w:type="dxa"/>
          </w:tcPr>
          <w:p w14:paraId="200C18DD" w14:textId="33B6D90B" w:rsidR="00063E85" w:rsidRPr="00235335" w:rsidDel="00321010" w:rsidRDefault="00063E85" w:rsidP="00B560A9">
            <w:pPr>
              <w:spacing w:before="20" w:after="60"/>
              <w:rPr>
                <w:ins w:id="22482" w:author="Ross Norsworthy" w:date="2020-03-20T01:39:00Z"/>
                <w:del w:id="22483" w:author="USA Editor 2021" w:date="2021-01-19T15:29:00Z"/>
                <w:rFonts w:cstheme="minorHAnsi"/>
                <w:sz w:val="20"/>
                <w:highlight w:val="green"/>
                <w:lang w:eastAsia="de-DE"/>
                <w:rPrChange w:id="22484" w:author="USA Editor 2021" w:date="2021-01-19T14:16:00Z">
                  <w:rPr>
                    <w:ins w:id="22485" w:author="Ross Norsworthy" w:date="2020-03-20T01:39:00Z"/>
                    <w:del w:id="22486" w:author="USA Editor 2021" w:date="2021-01-19T15:29:00Z"/>
                    <w:rFonts w:cstheme="minorHAnsi"/>
                    <w:sz w:val="20"/>
                    <w:lang w:eastAsia="de-DE"/>
                  </w:rPr>
                </w:rPrChange>
              </w:rPr>
            </w:pPr>
            <w:ins w:id="22487" w:author="Ross Norsworthy" w:date="2020-03-20T01:39:00Z">
              <w:del w:id="22488" w:author="USA Editor 2021" w:date="2021-01-19T14:15:00Z">
                <w:r w:rsidRPr="00235335" w:rsidDel="00235335">
                  <w:rPr>
                    <w:rFonts w:cstheme="minorHAnsi"/>
                    <w:sz w:val="20"/>
                    <w:highlight w:val="green"/>
                    <w:lang w:eastAsia="de-DE"/>
                    <w:rPrChange w:id="22489" w:author="USA Editor 2021" w:date="2021-01-19T14:16:00Z">
                      <w:rPr>
                        <w:rFonts w:cstheme="minorHAnsi"/>
                        <w:sz w:val="20"/>
                        <w:lang w:eastAsia="de-DE"/>
                      </w:rPr>
                    </w:rPrChange>
                  </w:rPr>
                  <w:delText>3</w:delText>
                </w:r>
              </w:del>
            </w:ins>
            <w:ins w:id="22490" w:author="2092 CG" w:date="2020-10-26T18:31:00Z">
              <w:del w:id="22491" w:author="USA Editor 2021" w:date="2021-01-19T14:15:00Z">
                <w:r w:rsidRPr="00235335" w:rsidDel="00235335">
                  <w:rPr>
                    <w:rFonts w:cstheme="minorHAnsi"/>
                    <w:sz w:val="20"/>
                    <w:highlight w:val="green"/>
                    <w:lang w:eastAsia="de-DE"/>
                    <w:rPrChange w:id="22492" w:author="USA Editor 2021" w:date="2021-01-19T14:16:00Z">
                      <w:rPr>
                        <w:rFonts w:cstheme="minorHAnsi"/>
                        <w:sz w:val="20"/>
                        <w:lang w:eastAsia="de-DE"/>
                      </w:rPr>
                    </w:rPrChange>
                  </w:rPr>
                  <w:delText>5</w:delText>
                </w:r>
              </w:del>
            </w:ins>
          </w:p>
        </w:tc>
        <w:tc>
          <w:tcPr>
            <w:tcW w:w="955" w:type="dxa"/>
          </w:tcPr>
          <w:p w14:paraId="4B2AC00C" w14:textId="16190707" w:rsidR="00063E85" w:rsidRPr="00235335" w:rsidDel="00321010" w:rsidRDefault="00063E85" w:rsidP="00B560A9">
            <w:pPr>
              <w:spacing w:before="20" w:after="60"/>
              <w:rPr>
                <w:ins w:id="22493" w:author="Ross Norsworthy" w:date="2020-03-20T01:39:00Z"/>
                <w:del w:id="22494" w:author="USA Editor 2021" w:date="2021-01-19T15:29:00Z"/>
                <w:rFonts w:cstheme="minorHAnsi"/>
                <w:sz w:val="20"/>
                <w:highlight w:val="green"/>
                <w:lang w:eastAsia="de-DE"/>
                <w:rPrChange w:id="22495" w:author="USA Editor 2021" w:date="2021-01-19T14:16:00Z">
                  <w:rPr>
                    <w:ins w:id="22496" w:author="Ross Norsworthy" w:date="2020-03-20T01:39:00Z"/>
                    <w:del w:id="22497" w:author="USA Editor 2021" w:date="2021-01-19T15:29:00Z"/>
                    <w:rFonts w:cstheme="minorHAnsi"/>
                    <w:sz w:val="20"/>
                    <w:lang w:eastAsia="de-DE"/>
                  </w:rPr>
                </w:rPrChange>
              </w:rPr>
            </w:pPr>
            <w:ins w:id="22498" w:author="Ross Norsworthy" w:date="2020-03-20T01:39:00Z">
              <w:del w:id="22499" w:author="USA Editor 2021" w:date="2021-01-19T14:15:00Z">
                <w:r w:rsidRPr="00235335" w:rsidDel="00235335">
                  <w:rPr>
                    <w:rFonts w:cstheme="minorHAnsi"/>
                    <w:sz w:val="20"/>
                    <w:highlight w:val="green"/>
                    <w:lang w:eastAsia="de-DE"/>
                    <w:rPrChange w:id="22500" w:author="USA Editor 2021" w:date="2021-01-19T14:16:00Z">
                      <w:rPr>
                        <w:rFonts w:cstheme="minorHAnsi"/>
                        <w:sz w:val="20"/>
                        <w:lang w:eastAsia="de-DE"/>
                      </w:rPr>
                    </w:rPrChange>
                  </w:rPr>
                  <w:delText>4</w:delText>
                </w:r>
              </w:del>
            </w:ins>
          </w:p>
        </w:tc>
        <w:tc>
          <w:tcPr>
            <w:tcW w:w="1689" w:type="dxa"/>
          </w:tcPr>
          <w:p w14:paraId="42167BDA" w14:textId="592F6491" w:rsidR="00063E85" w:rsidRPr="00235335" w:rsidDel="00321010" w:rsidRDefault="00063E85" w:rsidP="00B560A9">
            <w:pPr>
              <w:spacing w:before="20" w:after="60"/>
              <w:rPr>
                <w:ins w:id="22501" w:author="Ross Norsworthy" w:date="2020-03-20T01:39:00Z"/>
                <w:del w:id="22502" w:author="USA Editor 2021" w:date="2021-01-19T15:29:00Z"/>
                <w:rFonts w:cstheme="minorHAnsi"/>
                <w:sz w:val="20"/>
                <w:highlight w:val="green"/>
                <w:lang w:eastAsia="de-DE"/>
                <w:rPrChange w:id="22503" w:author="USA Editor 2021" w:date="2021-01-19T14:16:00Z">
                  <w:rPr>
                    <w:ins w:id="22504" w:author="Ross Norsworthy" w:date="2020-03-20T01:39:00Z"/>
                    <w:del w:id="22505" w:author="USA Editor 2021" w:date="2021-01-19T15:29:00Z"/>
                    <w:rFonts w:cstheme="minorHAnsi"/>
                    <w:sz w:val="20"/>
                    <w:lang w:eastAsia="de-DE"/>
                  </w:rPr>
                </w:rPrChange>
              </w:rPr>
            </w:pPr>
            <w:ins w:id="22506" w:author="Ross Norsworthy" w:date="2020-03-20T01:39:00Z">
              <w:del w:id="22507" w:author="USA Editor 2021" w:date="2021-01-19T14:15:00Z">
                <w:r w:rsidRPr="00235335" w:rsidDel="00235335">
                  <w:rPr>
                    <w:rFonts w:cstheme="minorHAnsi"/>
                    <w:sz w:val="20"/>
                    <w:highlight w:val="green"/>
                    <w:lang w:eastAsia="de-DE"/>
                    <w:rPrChange w:id="22508" w:author="USA Editor 2021" w:date="2021-01-19T14:16:00Z">
                      <w:rPr>
                        <w:rFonts w:cstheme="minorHAnsi"/>
                        <w:sz w:val="20"/>
                        <w:lang w:eastAsia="de-DE"/>
                      </w:rPr>
                    </w:rPrChange>
                  </w:rPr>
                  <w:delText>Source Station ID</w:delText>
                </w:r>
              </w:del>
            </w:ins>
          </w:p>
        </w:tc>
        <w:tc>
          <w:tcPr>
            <w:tcW w:w="4711" w:type="dxa"/>
          </w:tcPr>
          <w:p w14:paraId="739A3ED2" w14:textId="0A320464" w:rsidR="00063E85" w:rsidRPr="00235335" w:rsidDel="00321010" w:rsidRDefault="00063E85" w:rsidP="00B560A9">
            <w:pPr>
              <w:spacing w:before="20" w:after="60"/>
              <w:rPr>
                <w:ins w:id="22509" w:author="Ross Norsworthy" w:date="2020-03-20T01:39:00Z"/>
                <w:del w:id="22510" w:author="USA Editor 2021" w:date="2021-01-19T15:29:00Z"/>
                <w:rFonts w:cstheme="minorHAnsi"/>
                <w:sz w:val="20"/>
                <w:highlight w:val="green"/>
                <w:lang w:eastAsia="de-DE"/>
                <w:rPrChange w:id="22511" w:author="USA Editor 2021" w:date="2021-01-19T14:16:00Z">
                  <w:rPr>
                    <w:ins w:id="22512" w:author="Ross Norsworthy" w:date="2020-03-20T01:39:00Z"/>
                    <w:del w:id="22513" w:author="USA Editor 2021" w:date="2021-01-19T15:29:00Z"/>
                    <w:rFonts w:cstheme="minorHAnsi"/>
                    <w:sz w:val="20"/>
                    <w:lang w:eastAsia="de-DE"/>
                  </w:rPr>
                </w:rPrChange>
              </w:rPr>
            </w:pPr>
            <w:ins w:id="22514" w:author="Ross Norsworthy" w:date="2020-03-20T01:39:00Z">
              <w:del w:id="22515" w:author="USA Editor 2021" w:date="2021-01-19T14:15:00Z">
                <w:r w:rsidRPr="00235335" w:rsidDel="00235335">
                  <w:rPr>
                    <w:sz w:val="20"/>
                    <w:highlight w:val="green"/>
                    <w:rPrChange w:id="22516" w:author="USA Editor 2021" w:date="2021-01-19T14:16:00Z">
                      <w:rPr>
                        <w:sz w:val="20"/>
                      </w:rPr>
                    </w:rPrChange>
                  </w:rPr>
                  <w:delText xml:space="preserve">The Unique Identifier of the ship station, as described in </w:delText>
                </w:r>
              </w:del>
              <w:del w:id="22517" w:author="USA Editor 2021" w:date="2021-01-05T13:59:00Z">
                <w:r w:rsidRPr="00235335" w:rsidDel="00F65EB0">
                  <w:rPr>
                    <w:sz w:val="20"/>
                    <w:highlight w:val="green"/>
                    <w:rPrChange w:id="22518" w:author="USA Editor 2021" w:date="2021-01-19T14:16:00Z">
                      <w:rPr>
                        <w:sz w:val="20"/>
                      </w:rPr>
                    </w:rPrChange>
                  </w:rPr>
                  <w:delText>section</w:delText>
                </w:r>
              </w:del>
              <w:del w:id="22519" w:author="USA Editor 2021" w:date="2021-01-19T14:15:00Z">
                <w:r w:rsidRPr="00235335" w:rsidDel="00235335">
                  <w:rPr>
                    <w:sz w:val="20"/>
                    <w:highlight w:val="green"/>
                  </w:rPr>
                  <w:delText xml:space="preserve"> </w:delText>
                </w:r>
              </w:del>
            </w:ins>
            <w:ins w:id="22520" w:author="Johnny Schultz" w:date="2020-04-17T12:59:00Z">
              <w:del w:id="22521" w:author="USA Editor 2021" w:date="2021-01-05T13:59:00Z">
                <w:r w:rsidRPr="00235335" w:rsidDel="00F65EB0">
                  <w:rPr>
                    <w:sz w:val="20"/>
                    <w:highlight w:val="green"/>
                  </w:rPr>
                  <w:delText>3</w:delText>
                </w:r>
              </w:del>
              <w:del w:id="22522" w:author="USA Editor 2021" w:date="2021-01-19T14:15:00Z">
                <w:r w:rsidRPr="00235335" w:rsidDel="00235335">
                  <w:rPr>
                    <w:sz w:val="20"/>
                    <w:highlight w:val="green"/>
                  </w:rPr>
                  <w:delText>.4</w:delText>
                </w:r>
              </w:del>
            </w:ins>
            <w:ins w:id="22523" w:author="Ross Norsworthy" w:date="2020-03-20T01:39:00Z">
              <w:del w:id="22524" w:author="USA Editor 2021" w:date="2021-01-19T14:15:00Z">
                <w:r w:rsidRPr="00235335" w:rsidDel="00235335">
                  <w:rPr>
                    <w:sz w:val="20"/>
                    <w:highlight w:val="green"/>
                  </w:rPr>
                  <w:delText>1</w:delText>
                </w:r>
                <w:r w:rsidRPr="00235335" w:rsidDel="00235335">
                  <w:rPr>
                    <w:sz w:val="20"/>
                    <w:highlight w:val="green"/>
                    <w:rPrChange w:id="22525" w:author="USA Editor 2021" w:date="2021-01-19T14:16:00Z">
                      <w:rPr>
                        <w:sz w:val="20"/>
                      </w:rPr>
                    </w:rPrChange>
                  </w:rPr>
                  <w:delText>.</w:delText>
                </w:r>
              </w:del>
            </w:ins>
          </w:p>
        </w:tc>
      </w:tr>
      <w:tr w:rsidR="00063E85" w:rsidRPr="006428FF" w14:paraId="34B03712" w14:textId="77777777" w:rsidTr="00BF604E">
        <w:trPr>
          <w:ins w:id="22526" w:author="Ross Norsworthy" w:date="2020-03-20T01:39:00Z"/>
        </w:trPr>
        <w:tc>
          <w:tcPr>
            <w:tcW w:w="979" w:type="dxa"/>
          </w:tcPr>
          <w:p w14:paraId="79A49D58" w14:textId="3A6FF4F0" w:rsidR="00063E85" w:rsidRPr="00B92599" w:rsidRDefault="00063E85" w:rsidP="00B560A9">
            <w:pPr>
              <w:spacing w:before="20" w:after="60"/>
              <w:rPr>
                <w:ins w:id="22527" w:author="Ross Norsworthy" w:date="2020-03-20T01:39:00Z"/>
                <w:rFonts w:cstheme="minorHAnsi"/>
                <w:sz w:val="20"/>
                <w:highlight w:val="green"/>
                <w:lang w:eastAsia="de-DE"/>
              </w:rPr>
            </w:pPr>
            <w:ins w:id="22528" w:author="Ross Norsworthy" w:date="2020-03-20T01:39:00Z">
              <w:r w:rsidRPr="00B92599">
                <w:rPr>
                  <w:rFonts w:cstheme="minorHAnsi"/>
                  <w:sz w:val="20"/>
                  <w:highlight w:val="green"/>
                  <w:lang w:eastAsia="de-DE"/>
                </w:rPr>
                <w:t>4</w:t>
              </w:r>
            </w:ins>
            <w:ins w:id="22529" w:author="2092 CG" w:date="2020-10-26T18:31:00Z">
              <w:del w:id="22530" w:author="USA Editor 2021" w:date="2021-01-19T14:17:00Z">
                <w:r w:rsidRPr="00B92599" w:rsidDel="00235335">
                  <w:rPr>
                    <w:rFonts w:cstheme="minorHAnsi"/>
                    <w:sz w:val="20"/>
                    <w:highlight w:val="green"/>
                    <w:lang w:eastAsia="de-DE"/>
                  </w:rPr>
                  <w:delText>6</w:delText>
                </w:r>
              </w:del>
            </w:ins>
          </w:p>
        </w:tc>
        <w:tc>
          <w:tcPr>
            <w:tcW w:w="955" w:type="dxa"/>
          </w:tcPr>
          <w:p w14:paraId="00D141E9" w14:textId="77777777" w:rsidR="00063E85" w:rsidRPr="006428FF" w:rsidRDefault="00063E85" w:rsidP="00B560A9">
            <w:pPr>
              <w:spacing w:before="20" w:after="60"/>
              <w:rPr>
                <w:ins w:id="22531" w:author="Ross Norsworthy" w:date="2020-03-20T01:39:00Z"/>
                <w:rFonts w:cstheme="minorHAnsi"/>
                <w:sz w:val="20"/>
                <w:lang w:eastAsia="de-DE"/>
              </w:rPr>
            </w:pPr>
            <w:ins w:id="22532" w:author="Ross Norsworthy" w:date="2020-03-20T01:39:00Z">
              <w:r w:rsidRPr="006428FF">
                <w:rPr>
                  <w:rFonts w:cstheme="minorHAnsi"/>
                  <w:sz w:val="20"/>
                  <w:lang w:eastAsia="de-DE"/>
                </w:rPr>
                <w:t>1</w:t>
              </w:r>
            </w:ins>
          </w:p>
        </w:tc>
        <w:tc>
          <w:tcPr>
            <w:tcW w:w="1689" w:type="dxa"/>
          </w:tcPr>
          <w:p w14:paraId="76DA4A07" w14:textId="77777777" w:rsidR="00063E85" w:rsidRPr="006428FF" w:rsidRDefault="00063E85" w:rsidP="00B560A9">
            <w:pPr>
              <w:spacing w:before="20" w:after="60"/>
              <w:rPr>
                <w:ins w:id="22533" w:author="Ross Norsworthy" w:date="2020-03-20T01:39:00Z"/>
                <w:rFonts w:cstheme="minorHAnsi"/>
                <w:sz w:val="20"/>
                <w:lang w:eastAsia="de-DE"/>
              </w:rPr>
            </w:pPr>
            <w:ins w:id="22534" w:author="Ross Norsworthy" w:date="2020-03-20T01:39:00Z">
              <w:r w:rsidRPr="006428FF">
                <w:rPr>
                  <w:rFonts w:cstheme="minorHAnsi"/>
                  <w:sz w:val="20"/>
                  <w:lang w:eastAsia="de-DE"/>
                </w:rPr>
                <w:t>Session ID</w:t>
              </w:r>
            </w:ins>
          </w:p>
        </w:tc>
        <w:tc>
          <w:tcPr>
            <w:tcW w:w="4711" w:type="dxa"/>
          </w:tcPr>
          <w:p w14:paraId="2F56EC33" w14:textId="77777777" w:rsidR="00063E85" w:rsidRPr="006428FF" w:rsidRDefault="00063E85" w:rsidP="00B560A9">
            <w:pPr>
              <w:spacing w:before="20" w:after="60"/>
              <w:rPr>
                <w:ins w:id="22535" w:author="Ross Norsworthy" w:date="2020-03-20T01:39:00Z"/>
                <w:rFonts w:cstheme="minorHAnsi"/>
                <w:sz w:val="20"/>
                <w:lang w:eastAsia="de-DE"/>
              </w:rPr>
            </w:pPr>
            <w:ins w:id="22536" w:author="Ross Norsworthy" w:date="2020-03-20T01:39:00Z">
              <w:r w:rsidRPr="006428FF">
                <w:rPr>
                  <w:rFonts w:cstheme="minorHAnsi"/>
                  <w:sz w:val="20"/>
                  <w:lang w:eastAsia="de-DE"/>
                </w:rPr>
                <w:t>1-255</w:t>
              </w:r>
            </w:ins>
          </w:p>
        </w:tc>
      </w:tr>
      <w:tr w:rsidR="00063E85" w:rsidRPr="006428FF" w14:paraId="13BCF481" w14:textId="77777777" w:rsidTr="00BF604E">
        <w:trPr>
          <w:ins w:id="22537" w:author="Ross Norsworthy" w:date="2020-03-20T01:39:00Z"/>
        </w:trPr>
        <w:tc>
          <w:tcPr>
            <w:tcW w:w="979" w:type="dxa"/>
          </w:tcPr>
          <w:p w14:paraId="673D7F82" w14:textId="74145DA5" w:rsidR="00063E85" w:rsidRPr="00B92599" w:rsidRDefault="00063E85" w:rsidP="00B560A9">
            <w:pPr>
              <w:spacing w:before="20" w:after="60"/>
              <w:rPr>
                <w:ins w:id="22538" w:author="Ross Norsworthy" w:date="2020-03-20T01:39:00Z"/>
                <w:rFonts w:cstheme="minorHAnsi"/>
                <w:sz w:val="20"/>
                <w:highlight w:val="green"/>
                <w:lang w:eastAsia="de-DE"/>
              </w:rPr>
            </w:pPr>
            <w:ins w:id="22539" w:author="Ross Norsworthy" w:date="2020-03-20T01:39:00Z">
              <w:r w:rsidRPr="00B92599">
                <w:rPr>
                  <w:rFonts w:cstheme="minorHAnsi"/>
                  <w:sz w:val="20"/>
                  <w:highlight w:val="green"/>
                  <w:lang w:eastAsia="de-DE"/>
                </w:rPr>
                <w:t>5</w:t>
              </w:r>
            </w:ins>
            <w:ins w:id="22540" w:author="2092 CG" w:date="2020-10-26T18:31:00Z">
              <w:del w:id="22541" w:author="USA Editor 2021" w:date="2021-01-19T14:17:00Z">
                <w:r w:rsidRPr="00B92599" w:rsidDel="00235335">
                  <w:rPr>
                    <w:rFonts w:cstheme="minorHAnsi"/>
                    <w:sz w:val="20"/>
                    <w:highlight w:val="green"/>
                    <w:lang w:eastAsia="de-DE"/>
                  </w:rPr>
                  <w:delText>7</w:delText>
                </w:r>
              </w:del>
            </w:ins>
          </w:p>
        </w:tc>
        <w:tc>
          <w:tcPr>
            <w:tcW w:w="955" w:type="dxa"/>
          </w:tcPr>
          <w:p w14:paraId="7D940683" w14:textId="77777777" w:rsidR="00063E85" w:rsidRPr="006428FF" w:rsidRDefault="00063E85" w:rsidP="00B560A9">
            <w:pPr>
              <w:spacing w:before="20" w:after="60"/>
              <w:rPr>
                <w:ins w:id="22542" w:author="Ross Norsworthy" w:date="2020-03-20T01:39:00Z"/>
                <w:rFonts w:cstheme="minorHAnsi"/>
                <w:sz w:val="20"/>
                <w:lang w:eastAsia="de-DE"/>
              </w:rPr>
            </w:pPr>
            <w:ins w:id="22543" w:author="Ross Norsworthy" w:date="2020-03-20T01:39:00Z">
              <w:r w:rsidRPr="006428FF">
                <w:rPr>
                  <w:rFonts w:cstheme="minorHAnsi"/>
                  <w:sz w:val="20"/>
                  <w:lang w:eastAsia="de-DE"/>
                </w:rPr>
                <w:t>1</w:t>
              </w:r>
            </w:ins>
          </w:p>
        </w:tc>
        <w:tc>
          <w:tcPr>
            <w:tcW w:w="1689" w:type="dxa"/>
          </w:tcPr>
          <w:p w14:paraId="32CAC335" w14:textId="77777777" w:rsidR="00063E85" w:rsidRPr="006428FF" w:rsidRDefault="00063E85" w:rsidP="00B560A9">
            <w:pPr>
              <w:spacing w:before="20" w:after="60"/>
              <w:rPr>
                <w:ins w:id="22544" w:author="Ross Norsworthy" w:date="2020-03-20T01:39:00Z"/>
                <w:rFonts w:cstheme="minorHAnsi"/>
                <w:sz w:val="20"/>
                <w:lang w:eastAsia="de-DE"/>
              </w:rPr>
            </w:pPr>
            <w:ins w:id="22545" w:author="Ross Norsworthy" w:date="2020-03-20T01:39:00Z">
              <w:r w:rsidRPr="006428FF">
                <w:rPr>
                  <w:rFonts w:cstheme="minorHAnsi"/>
                  <w:sz w:val="20"/>
                  <w:lang w:eastAsia="de-DE"/>
                </w:rPr>
                <w:t>Resource re-allocation</w:t>
              </w:r>
            </w:ins>
          </w:p>
        </w:tc>
        <w:tc>
          <w:tcPr>
            <w:tcW w:w="4711" w:type="dxa"/>
          </w:tcPr>
          <w:p w14:paraId="27AF8639" w14:textId="77777777" w:rsidR="00063E85" w:rsidRPr="006428FF" w:rsidRDefault="00063E85" w:rsidP="00B560A9">
            <w:pPr>
              <w:spacing w:before="20" w:after="60"/>
              <w:rPr>
                <w:ins w:id="22546" w:author="Ross Norsworthy" w:date="2020-03-20T01:39:00Z"/>
                <w:rFonts w:cstheme="minorHAnsi"/>
                <w:sz w:val="20"/>
              </w:rPr>
            </w:pPr>
            <w:ins w:id="22547" w:author="Ross Norsworthy" w:date="2020-03-20T01:39:00Z">
              <w:r w:rsidRPr="006428FF">
                <w:rPr>
                  <w:rFonts w:cstheme="minorHAnsi"/>
                  <w:sz w:val="20"/>
                </w:rPr>
                <w:t>Number of future packets the Logical Channel may be used for.</w:t>
              </w:r>
            </w:ins>
          </w:p>
        </w:tc>
      </w:tr>
      <w:tr w:rsidR="00063E85" w:rsidRPr="006428FF" w14:paraId="1F9699FC" w14:textId="77777777" w:rsidTr="00BF604E">
        <w:trPr>
          <w:ins w:id="22548" w:author="Ross Norsworthy" w:date="2020-03-20T01:39:00Z"/>
        </w:trPr>
        <w:tc>
          <w:tcPr>
            <w:tcW w:w="979" w:type="dxa"/>
          </w:tcPr>
          <w:p w14:paraId="52FCAA64" w14:textId="4C598790" w:rsidR="00063E85" w:rsidRPr="00B92599" w:rsidRDefault="00063E85" w:rsidP="00B560A9">
            <w:pPr>
              <w:spacing w:before="20" w:after="60"/>
              <w:rPr>
                <w:ins w:id="22549" w:author="Ross Norsworthy" w:date="2020-03-20T01:39:00Z"/>
                <w:rFonts w:cstheme="minorHAnsi"/>
                <w:sz w:val="20"/>
                <w:highlight w:val="green"/>
                <w:lang w:eastAsia="de-DE"/>
              </w:rPr>
            </w:pPr>
            <w:ins w:id="22550" w:author="Ross Norsworthy" w:date="2020-03-20T01:39:00Z">
              <w:r w:rsidRPr="00B92599">
                <w:rPr>
                  <w:rFonts w:cstheme="minorHAnsi"/>
                  <w:sz w:val="20"/>
                  <w:highlight w:val="green"/>
                  <w:lang w:eastAsia="de-DE"/>
                </w:rPr>
                <w:t>6</w:t>
              </w:r>
            </w:ins>
            <w:ins w:id="22551" w:author="2092 CG" w:date="2020-10-26T18:31:00Z">
              <w:del w:id="22552" w:author="USA Editor 2021" w:date="2021-01-19T14:17:00Z">
                <w:r w:rsidRPr="00B92599" w:rsidDel="00235335">
                  <w:rPr>
                    <w:rFonts w:cstheme="minorHAnsi"/>
                    <w:sz w:val="20"/>
                    <w:highlight w:val="green"/>
                    <w:lang w:eastAsia="de-DE"/>
                  </w:rPr>
                  <w:delText>8</w:delText>
                </w:r>
              </w:del>
            </w:ins>
          </w:p>
        </w:tc>
        <w:tc>
          <w:tcPr>
            <w:tcW w:w="955" w:type="dxa"/>
          </w:tcPr>
          <w:p w14:paraId="1E365707" w14:textId="77777777" w:rsidR="00063E85" w:rsidRPr="006428FF" w:rsidRDefault="00063E85" w:rsidP="00B560A9">
            <w:pPr>
              <w:spacing w:before="20" w:after="60"/>
              <w:rPr>
                <w:ins w:id="22553" w:author="Ross Norsworthy" w:date="2020-03-20T01:39:00Z"/>
                <w:rFonts w:cstheme="minorHAnsi"/>
                <w:sz w:val="20"/>
                <w:lang w:eastAsia="de-DE"/>
              </w:rPr>
            </w:pPr>
            <w:ins w:id="22554" w:author="Ross Norsworthy" w:date="2020-03-20T01:39:00Z">
              <w:r w:rsidRPr="006428FF">
                <w:rPr>
                  <w:rFonts w:cstheme="minorHAnsi"/>
                  <w:sz w:val="20"/>
                  <w:lang w:eastAsia="de-DE"/>
                </w:rPr>
                <w:t>1</w:t>
              </w:r>
            </w:ins>
          </w:p>
        </w:tc>
        <w:tc>
          <w:tcPr>
            <w:tcW w:w="1689" w:type="dxa"/>
          </w:tcPr>
          <w:p w14:paraId="25B56C08" w14:textId="77777777" w:rsidR="00063E85" w:rsidRPr="006428FF" w:rsidRDefault="00063E85" w:rsidP="00B560A9">
            <w:pPr>
              <w:spacing w:before="20" w:after="60"/>
              <w:rPr>
                <w:ins w:id="22555" w:author="Ross Norsworthy" w:date="2020-03-20T01:39:00Z"/>
                <w:rFonts w:cstheme="minorHAnsi"/>
                <w:sz w:val="20"/>
                <w:lang w:eastAsia="de-DE"/>
              </w:rPr>
            </w:pPr>
            <w:ins w:id="22556" w:author="Ross Norsworthy" w:date="2020-03-20T01:39:00Z">
              <w:r w:rsidRPr="006428FF">
                <w:rPr>
                  <w:rFonts w:cstheme="minorHAnsi"/>
                  <w:sz w:val="20"/>
                  <w:lang w:eastAsia="de-DE"/>
                </w:rPr>
                <w:t>Uplink CQI</w:t>
              </w:r>
            </w:ins>
          </w:p>
        </w:tc>
        <w:tc>
          <w:tcPr>
            <w:tcW w:w="4711" w:type="dxa"/>
          </w:tcPr>
          <w:p w14:paraId="3BFE2322" w14:textId="77777777" w:rsidR="00063E85" w:rsidRPr="006428FF" w:rsidRDefault="00063E85" w:rsidP="00B560A9">
            <w:pPr>
              <w:spacing w:before="20" w:after="60"/>
              <w:rPr>
                <w:ins w:id="22557" w:author="Ross Norsworthy" w:date="2020-03-20T01:39:00Z"/>
                <w:rFonts w:cstheme="minorHAnsi"/>
                <w:sz w:val="20"/>
              </w:rPr>
            </w:pPr>
          </w:p>
        </w:tc>
      </w:tr>
      <w:tr w:rsidR="00063E85" w:rsidRPr="006428FF" w14:paraId="5FE98996" w14:textId="77777777" w:rsidTr="00BF604E">
        <w:trPr>
          <w:ins w:id="22558" w:author="Ross Norsworthy" w:date="2020-03-20T01:39:00Z"/>
        </w:trPr>
        <w:tc>
          <w:tcPr>
            <w:tcW w:w="979" w:type="dxa"/>
          </w:tcPr>
          <w:p w14:paraId="6F9E08B9" w14:textId="21B28CA3" w:rsidR="00063E85" w:rsidRPr="00B92599" w:rsidRDefault="00063E85" w:rsidP="00B560A9">
            <w:pPr>
              <w:spacing w:before="20" w:after="60"/>
              <w:rPr>
                <w:ins w:id="22559" w:author="Ross Norsworthy" w:date="2020-03-20T01:39:00Z"/>
                <w:rFonts w:cstheme="minorHAnsi"/>
                <w:sz w:val="20"/>
                <w:highlight w:val="green"/>
                <w:lang w:eastAsia="de-DE"/>
              </w:rPr>
            </w:pPr>
            <w:ins w:id="22560" w:author="Ross Norsworthy" w:date="2020-03-20T01:39:00Z">
              <w:r w:rsidRPr="00B92599">
                <w:rPr>
                  <w:rFonts w:cstheme="minorHAnsi"/>
                  <w:sz w:val="20"/>
                  <w:highlight w:val="green"/>
                  <w:lang w:eastAsia="de-DE"/>
                </w:rPr>
                <w:t>7</w:t>
              </w:r>
            </w:ins>
            <w:ins w:id="22561" w:author="2092 CG" w:date="2020-10-26T18:31:00Z">
              <w:del w:id="22562" w:author="USA Editor 2021" w:date="2021-01-19T14:18:00Z">
                <w:r w:rsidRPr="00B92599" w:rsidDel="00235335">
                  <w:rPr>
                    <w:rFonts w:cstheme="minorHAnsi"/>
                    <w:sz w:val="20"/>
                    <w:highlight w:val="green"/>
                    <w:lang w:eastAsia="de-DE"/>
                  </w:rPr>
                  <w:delText>9</w:delText>
                </w:r>
              </w:del>
            </w:ins>
          </w:p>
        </w:tc>
        <w:tc>
          <w:tcPr>
            <w:tcW w:w="955" w:type="dxa"/>
          </w:tcPr>
          <w:p w14:paraId="4A2C388C" w14:textId="77777777" w:rsidR="00063E85" w:rsidRPr="006428FF" w:rsidRDefault="00063E85" w:rsidP="00B560A9">
            <w:pPr>
              <w:spacing w:before="20" w:after="60"/>
              <w:rPr>
                <w:ins w:id="22563" w:author="Ross Norsworthy" w:date="2020-03-20T01:39:00Z"/>
                <w:rFonts w:cstheme="minorHAnsi"/>
                <w:sz w:val="20"/>
                <w:lang w:eastAsia="de-DE"/>
              </w:rPr>
            </w:pPr>
            <w:ins w:id="22564" w:author="Ross Norsworthy" w:date="2020-03-20T01:39:00Z">
              <w:r w:rsidRPr="006428FF">
                <w:rPr>
                  <w:rFonts w:cstheme="minorHAnsi"/>
                  <w:sz w:val="20"/>
                  <w:lang w:eastAsia="de-DE"/>
                </w:rPr>
                <w:t>1</w:t>
              </w:r>
            </w:ins>
          </w:p>
        </w:tc>
        <w:tc>
          <w:tcPr>
            <w:tcW w:w="1689" w:type="dxa"/>
          </w:tcPr>
          <w:p w14:paraId="1D821E8A" w14:textId="77777777" w:rsidR="00063E85" w:rsidRPr="006428FF" w:rsidRDefault="00063E85" w:rsidP="00B560A9">
            <w:pPr>
              <w:spacing w:before="20" w:after="60"/>
              <w:rPr>
                <w:ins w:id="22565" w:author="Ross Norsworthy" w:date="2020-03-20T01:39:00Z"/>
                <w:rFonts w:cstheme="minorHAnsi"/>
                <w:sz w:val="20"/>
                <w:lang w:eastAsia="de-DE"/>
              </w:rPr>
            </w:pPr>
            <w:ins w:id="22566" w:author="Ross Norsworthy" w:date="2020-03-20T01:39:00Z">
              <w:r w:rsidRPr="006428FF">
                <w:rPr>
                  <w:rFonts w:cstheme="minorHAnsi"/>
                  <w:sz w:val="20"/>
                  <w:lang w:eastAsia="de-DE"/>
                </w:rPr>
                <w:t>Adaptive</w:t>
              </w:r>
            </w:ins>
          </w:p>
          <w:p w14:paraId="23DA5925" w14:textId="77777777" w:rsidR="00063E85" w:rsidRPr="006428FF" w:rsidRDefault="00063E85" w:rsidP="00B560A9">
            <w:pPr>
              <w:spacing w:before="20" w:after="60"/>
              <w:rPr>
                <w:ins w:id="22567" w:author="Ross Norsworthy" w:date="2020-03-20T01:39:00Z"/>
                <w:rFonts w:cstheme="minorHAnsi"/>
                <w:sz w:val="20"/>
                <w:lang w:eastAsia="de-DE"/>
              </w:rPr>
            </w:pPr>
            <w:ins w:id="22568" w:author="Ross Norsworthy" w:date="2020-03-20T01:39:00Z">
              <w:r w:rsidRPr="006428FF">
                <w:rPr>
                  <w:rFonts w:cstheme="minorHAnsi"/>
                  <w:sz w:val="20"/>
                  <w:lang w:eastAsia="de-DE"/>
                </w:rPr>
                <w:t>Coding and</w:t>
              </w:r>
            </w:ins>
          </w:p>
          <w:p w14:paraId="0A9A9F16" w14:textId="77777777" w:rsidR="00063E85" w:rsidRPr="006428FF" w:rsidRDefault="00063E85" w:rsidP="00B560A9">
            <w:pPr>
              <w:spacing w:before="20" w:after="60"/>
              <w:rPr>
                <w:ins w:id="22569" w:author="Ross Norsworthy" w:date="2020-03-20T01:39:00Z"/>
                <w:rFonts w:cstheme="minorHAnsi"/>
                <w:sz w:val="20"/>
                <w:lang w:eastAsia="de-DE"/>
              </w:rPr>
            </w:pPr>
            <w:ins w:id="22570" w:author="Ross Norsworthy" w:date="2020-03-20T01:39:00Z">
              <w:r w:rsidRPr="006428FF">
                <w:rPr>
                  <w:rFonts w:cstheme="minorHAnsi"/>
                  <w:sz w:val="20"/>
                  <w:lang w:eastAsia="de-DE"/>
                </w:rPr>
                <w:t>Modulation</w:t>
              </w:r>
            </w:ins>
          </w:p>
          <w:p w14:paraId="68D5BCC5" w14:textId="77777777" w:rsidR="00063E85" w:rsidRPr="006428FF" w:rsidRDefault="00063E85" w:rsidP="00B560A9">
            <w:pPr>
              <w:spacing w:before="20" w:after="60"/>
              <w:rPr>
                <w:ins w:id="22571" w:author="Ross Norsworthy" w:date="2020-03-20T01:39:00Z"/>
                <w:rFonts w:cstheme="minorHAnsi"/>
                <w:sz w:val="20"/>
                <w:lang w:eastAsia="de-DE"/>
              </w:rPr>
            </w:pPr>
            <w:ins w:id="22572" w:author="Ross Norsworthy" w:date="2020-03-20T01:39:00Z">
              <w:r w:rsidRPr="006428FF">
                <w:rPr>
                  <w:rFonts w:cstheme="minorHAnsi"/>
                  <w:sz w:val="20"/>
                  <w:lang w:eastAsia="de-DE"/>
                </w:rPr>
                <w:t>Control</w:t>
              </w:r>
            </w:ins>
          </w:p>
        </w:tc>
        <w:tc>
          <w:tcPr>
            <w:tcW w:w="4711" w:type="dxa"/>
          </w:tcPr>
          <w:p w14:paraId="6AB7D118" w14:textId="77777777" w:rsidR="00063E85" w:rsidRPr="006428FF" w:rsidRDefault="00063E85" w:rsidP="00B560A9">
            <w:pPr>
              <w:spacing w:before="20" w:after="60"/>
              <w:rPr>
                <w:ins w:id="22573" w:author="Ross Norsworthy" w:date="2020-03-20T01:39:00Z"/>
                <w:rFonts w:cstheme="minorHAnsi"/>
                <w:sz w:val="20"/>
              </w:rPr>
            </w:pPr>
            <w:ins w:id="22574" w:author="Ross Norsworthy" w:date="2020-03-20T01:39:00Z">
              <w:r w:rsidRPr="006428FF">
                <w:rPr>
                  <w:rFonts w:cstheme="minorHAnsi"/>
                  <w:sz w:val="20"/>
                </w:rPr>
                <w:t>4 MSB</w:t>
              </w:r>
            </w:ins>
          </w:p>
          <w:p w14:paraId="28DD6567" w14:textId="77777777" w:rsidR="00063E85" w:rsidRPr="006428FF" w:rsidRDefault="00063E85" w:rsidP="00B560A9">
            <w:pPr>
              <w:spacing w:before="20" w:after="60"/>
              <w:rPr>
                <w:ins w:id="22575" w:author="Ross Norsworthy" w:date="2020-03-20T01:39:00Z"/>
                <w:rFonts w:cstheme="minorHAnsi"/>
                <w:sz w:val="20"/>
              </w:rPr>
            </w:pPr>
            <w:ins w:id="22576" w:author="Ross Norsworthy" w:date="2020-03-20T01:39:00Z">
              <w:r w:rsidRPr="006428FF">
                <w:rPr>
                  <w:rFonts w:cstheme="minorHAnsi"/>
                  <w:sz w:val="20"/>
                </w:rPr>
                <w:t>0: Maintain Link ID</w:t>
              </w:r>
            </w:ins>
          </w:p>
          <w:p w14:paraId="5087F888" w14:textId="77777777" w:rsidR="00063E85" w:rsidRPr="006428FF" w:rsidRDefault="00063E85" w:rsidP="00B560A9">
            <w:pPr>
              <w:spacing w:before="20" w:after="60"/>
              <w:rPr>
                <w:ins w:id="22577" w:author="Ross Norsworthy" w:date="2020-03-20T01:39:00Z"/>
                <w:rFonts w:cstheme="minorHAnsi"/>
                <w:sz w:val="20"/>
              </w:rPr>
            </w:pPr>
            <w:ins w:id="22578" w:author="Ross Norsworthy" w:date="2020-03-20T01:39:00Z">
              <w:r w:rsidRPr="006428FF">
                <w:rPr>
                  <w:rFonts w:cstheme="minorHAnsi"/>
                  <w:sz w:val="20"/>
                </w:rPr>
                <w:t>1: Select Link ID with next higher CQI</w:t>
              </w:r>
            </w:ins>
          </w:p>
          <w:p w14:paraId="0B566AA0" w14:textId="77777777" w:rsidR="00063E85" w:rsidRPr="006428FF" w:rsidRDefault="00063E85" w:rsidP="00B560A9">
            <w:pPr>
              <w:spacing w:before="20" w:after="60"/>
              <w:rPr>
                <w:ins w:id="22579" w:author="Ross Norsworthy" w:date="2020-03-20T01:39:00Z"/>
                <w:rFonts w:cstheme="minorHAnsi"/>
                <w:sz w:val="20"/>
              </w:rPr>
            </w:pPr>
            <w:ins w:id="22580" w:author="Ross Norsworthy" w:date="2020-03-20T01:39:00Z">
              <w:r w:rsidRPr="006428FF">
                <w:rPr>
                  <w:rFonts w:cstheme="minorHAnsi"/>
                  <w:sz w:val="20"/>
                </w:rPr>
                <w:t>2: Select Link ID with next lower CQI</w:t>
              </w:r>
            </w:ins>
          </w:p>
          <w:p w14:paraId="0D454136" w14:textId="77777777" w:rsidR="00063E85" w:rsidRPr="006428FF" w:rsidRDefault="00063E85" w:rsidP="00B560A9">
            <w:pPr>
              <w:spacing w:before="20" w:after="60"/>
              <w:rPr>
                <w:ins w:id="22581" w:author="Ross Norsworthy" w:date="2020-03-20T01:39:00Z"/>
                <w:rFonts w:cstheme="minorHAnsi"/>
                <w:sz w:val="20"/>
              </w:rPr>
            </w:pPr>
            <w:ins w:id="22582" w:author="Ross Norsworthy" w:date="2020-03-20T01:39:00Z">
              <w:r w:rsidRPr="006428FF">
                <w:rPr>
                  <w:rFonts w:cstheme="minorHAnsi"/>
                  <w:sz w:val="20"/>
                </w:rPr>
                <w:t>4 LSB</w:t>
              </w:r>
            </w:ins>
          </w:p>
          <w:p w14:paraId="34E37A3A" w14:textId="77777777" w:rsidR="00063E85" w:rsidRPr="006428FF" w:rsidRDefault="00063E85" w:rsidP="00B560A9">
            <w:pPr>
              <w:spacing w:before="20" w:after="60"/>
              <w:rPr>
                <w:ins w:id="22583" w:author="Ross Norsworthy" w:date="2020-03-20T01:39:00Z"/>
                <w:rFonts w:cstheme="minorHAnsi"/>
                <w:sz w:val="20"/>
              </w:rPr>
            </w:pPr>
            <w:ins w:id="22584" w:author="Ross Norsworthy" w:date="2020-03-20T01:39:00Z">
              <w:r w:rsidRPr="006428FF">
                <w:rPr>
                  <w:rFonts w:cstheme="minorHAnsi"/>
                  <w:sz w:val="20"/>
                </w:rPr>
                <w:t>0: Use default power level for current Link ID</w:t>
              </w:r>
            </w:ins>
          </w:p>
          <w:p w14:paraId="15D4D319" w14:textId="77777777" w:rsidR="00063E85" w:rsidRPr="006428FF" w:rsidRDefault="00063E85" w:rsidP="00B560A9">
            <w:pPr>
              <w:spacing w:before="20" w:after="60"/>
              <w:rPr>
                <w:ins w:id="22585" w:author="Ross Norsworthy" w:date="2020-03-20T01:39:00Z"/>
                <w:rFonts w:cstheme="minorHAnsi"/>
                <w:sz w:val="20"/>
              </w:rPr>
            </w:pPr>
            <w:ins w:id="22586" w:author="Ross Norsworthy" w:date="2020-03-20T01:39:00Z">
              <w:r w:rsidRPr="006428FF">
                <w:rPr>
                  <w:rFonts w:cstheme="minorHAnsi"/>
                  <w:sz w:val="20"/>
                </w:rPr>
                <w:t>1: Reduce Power level 10 dB</w:t>
              </w:r>
            </w:ins>
          </w:p>
          <w:p w14:paraId="20B31943" w14:textId="77777777" w:rsidR="00063E85" w:rsidRPr="006428FF" w:rsidRDefault="00063E85" w:rsidP="00B560A9">
            <w:pPr>
              <w:spacing w:before="20" w:after="60"/>
              <w:rPr>
                <w:ins w:id="22587" w:author="Ross Norsworthy" w:date="2020-03-20T01:39:00Z"/>
                <w:rFonts w:cstheme="minorHAnsi"/>
                <w:sz w:val="20"/>
              </w:rPr>
            </w:pPr>
            <w:ins w:id="22588" w:author="Ross Norsworthy" w:date="2020-03-20T01:39:00Z">
              <w:r w:rsidRPr="006428FF">
                <w:rPr>
                  <w:rFonts w:cstheme="minorHAnsi"/>
                  <w:sz w:val="20"/>
                </w:rPr>
                <w:t>2: Reduce power level 3 dB</w:t>
              </w:r>
            </w:ins>
          </w:p>
          <w:p w14:paraId="11DCD524" w14:textId="77777777" w:rsidR="00063E85" w:rsidRPr="006428FF" w:rsidRDefault="00063E85" w:rsidP="00B560A9">
            <w:pPr>
              <w:spacing w:before="20" w:after="60"/>
              <w:rPr>
                <w:ins w:id="22589" w:author="Ross Norsworthy" w:date="2020-03-20T01:39:00Z"/>
                <w:rFonts w:cstheme="minorHAnsi"/>
                <w:sz w:val="20"/>
              </w:rPr>
            </w:pPr>
            <w:ins w:id="22590" w:author="Ross Norsworthy" w:date="2020-03-20T01:39:00Z">
              <w:r w:rsidRPr="006428FF">
                <w:rPr>
                  <w:rFonts w:cstheme="minorHAnsi"/>
                  <w:sz w:val="20"/>
                </w:rPr>
                <w:t>3: Increase power level 3 dB</w:t>
              </w:r>
            </w:ins>
          </w:p>
        </w:tc>
      </w:tr>
      <w:tr w:rsidR="00063E85" w:rsidRPr="00A013FD" w14:paraId="08B4859A" w14:textId="77777777" w:rsidTr="00BF604E">
        <w:trPr>
          <w:ins w:id="22591" w:author="Ross Norsworthy" w:date="2020-03-20T01:39:00Z"/>
        </w:trPr>
        <w:tc>
          <w:tcPr>
            <w:tcW w:w="979" w:type="dxa"/>
          </w:tcPr>
          <w:p w14:paraId="1D503296" w14:textId="35040311" w:rsidR="00063E85" w:rsidRPr="00B92599" w:rsidRDefault="00063E85" w:rsidP="00B560A9">
            <w:pPr>
              <w:spacing w:before="20" w:after="60"/>
              <w:rPr>
                <w:ins w:id="22592" w:author="Ross Norsworthy" w:date="2020-03-20T01:39:00Z"/>
                <w:rFonts w:cstheme="minorHAnsi"/>
                <w:sz w:val="20"/>
                <w:highlight w:val="green"/>
                <w:lang w:eastAsia="de-DE"/>
              </w:rPr>
            </w:pPr>
            <w:ins w:id="22593" w:author="Ross Norsworthy" w:date="2020-03-20T01:39:00Z">
              <w:r w:rsidRPr="00B92599">
                <w:rPr>
                  <w:rFonts w:cstheme="minorHAnsi"/>
                  <w:sz w:val="20"/>
                  <w:highlight w:val="green"/>
                  <w:lang w:eastAsia="de-DE"/>
                </w:rPr>
                <w:t>8</w:t>
              </w:r>
            </w:ins>
            <w:ins w:id="22594" w:author="2092 CG" w:date="2020-10-26T18:31:00Z">
              <w:del w:id="22595" w:author="USA Editor 2021" w:date="2021-01-19T14:18:00Z">
                <w:r w:rsidRPr="00B92599" w:rsidDel="00235335">
                  <w:rPr>
                    <w:rFonts w:cstheme="minorHAnsi"/>
                    <w:sz w:val="20"/>
                    <w:highlight w:val="green"/>
                    <w:lang w:eastAsia="de-DE"/>
                  </w:rPr>
                  <w:delText>10</w:delText>
                </w:r>
              </w:del>
            </w:ins>
          </w:p>
        </w:tc>
        <w:tc>
          <w:tcPr>
            <w:tcW w:w="955" w:type="dxa"/>
          </w:tcPr>
          <w:p w14:paraId="368896C4" w14:textId="77777777" w:rsidR="00063E85" w:rsidRPr="006428FF" w:rsidRDefault="00063E85" w:rsidP="00B560A9">
            <w:pPr>
              <w:spacing w:before="20" w:after="60"/>
              <w:rPr>
                <w:ins w:id="22596" w:author="Ross Norsworthy" w:date="2020-03-20T01:39:00Z"/>
                <w:rFonts w:cstheme="minorHAnsi"/>
                <w:sz w:val="20"/>
                <w:lang w:eastAsia="de-DE"/>
              </w:rPr>
            </w:pPr>
            <w:ins w:id="22597" w:author="Ross Norsworthy" w:date="2020-03-20T01:39:00Z">
              <w:del w:id="22598" w:author="2092 CG" w:date="2020-10-26T18:30:00Z">
                <w:r w:rsidRPr="006428FF" w:rsidDel="00870317">
                  <w:rPr>
                    <w:rFonts w:cstheme="minorHAnsi"/>
                    <w:sz w:val="20"/>
                    <w:lang w:eastAsia="de-DE"/>
                  </w:rPr>
                  <w:delText>24</w:delText>
                </w:r>
              </w:del>
            </w:ins>
            <w:ins w:id="22599" w:author="2092 CG" w:date="2020-10-26T18:30:00Z">
              <w:r w:rsidRPr="006428FF">
                <w:rPr>
                  <w:rFonts w:cstheme="minorHAnsi"/>
                  <w:sz w:val="20"/>
                  <w:lang w:eastAsia="de-DE"/>
                </w:rPr>
                <w:t>25</w:t>
              </w:r>
            </w:ins>
          </w:p>
        </w:tc>
        <w:tc>
          <w:tcPr>
            <w:tcW w:w="1689" w:type="dxa"/>
          </w:tcPr>
          <w:p w14:paraId="310CB698" w14:textId="77777777" w:rsidR="00063E85" w:rsidRPr="006428FF" w:rsidRDefault="00063E85" w:rsidP="00B560A9">
            <w:pPr>
              <w:spacing w:before="20" w:after="60"/>
              <w:rPr>
                <w:ins w:id="22600" w:author="Ross Norsworthy" w:date="2020-03-20T01:39:00Z"/>
                <w:rFonts w:cstheme="minorHAnsi"/>
                <w:sz w:val="20"/>
                <w:lang w:eastAsia="de-DE"/>
              </w:rPr>
            </w:pPr>
            <w:ins w:id="22601" w:author="Ross Norsworthy" w:date="2020-03-20T01:39:00Z">
              <w:r w:rsidRPr="006428FF">
                <w:rPr>
                  <w:rFonts w:cstheme="minorHAnsi"/>
                  <w:sz w:val="20"/>
                  <w:lang w:eastAsia="de-DE"/>
                </w:rPr>
                <w:t>NACK mask</w:t>
              </w:r>
            </w:ins>
          </w:p>
        </w:tc>
        <w:tc>
          <w:tcPr>
            <w:tcW w:w="4711" w:type="dxa"/>
          </w:tcPr>
          <w:p w14:paraId="4FC5B371" w14:textId="77777777" w:rsidR="00063E85" w:rsidRPr="006428FF" w:rsidRDefault="00063E85" w:rsidP="00B560A9">
            <w:pPr>
              <w:spacing w:before="20" w:after="60"/>
              <w:rPr>
                <w:ins w:id="22602" w:author="Ross Norsworthy" w:date="2020-03-20T01:39:00Z"/>
                <w:rFonts w:cstheme="minorHAnsi"/>
                <w:sz w:val="20"/>
              </w:rPr>
            </w:pPr>
            <w:ins w:id="22603" w:author="Ross Norsworthy" w:date="2020-03-20T01:39:00Z">
              <w:r w:rsidRPr="006428FF">
                <w:rPr>
                  <w:rFonts w:cstheme="minorHAnsi"/>
                  <w:sz w:val="20"/>
                </w:rPr>
                <w:t>Lost fragments/packets set to 1.</w:t>
              </w:r>
            </w:ins>
          </w:p>
          <w:p w14:paraId="6E81E82A" w14:textId="77777777" w:rsidR="00063E85" w:rsidRPr="00B560A9" w:rsidRDefault="00063E85" w:rsidP="00B560A9">
            <w:pPr>
              <w:spacing w:before="20" w:after="60"/>
              <w:rPr>
                <w:ins w:id="22604" w:author="Ross Norsworthy" w:date="2020-03-20T01:39:00Z"/>
                <w:rFonts w:cstheme="minorHAnsi"/>
                <w:sz w:val="20"/>
              </w:rPr>
            </w:pPr>
            <w:ins w:id="22605" w:author="Ross Norsworthy" w:date="2020-03-20T01:39:00Z">
              <w:r w:rsidRPr="006428FF">
                <w:rPr>
                  <w:rFonts w:cstheme="minorHAnsi"/>
                  <w:sz w:val="20"/>
                </w:rPr>
                <w:t>Oldest packet is LSB</w:t>
              </w:r>
            </w:ins>
          </w:p>
        </w:tc>
      </w:tr>
    </w:tbl>
    <w:p w14:paraId="10761F9E" w14:textId="77777777" w:rsidR="00B560A9" w:rsidRDefault="00B560A9" w:rsidP="00B560A9">
      <w:pPr>
        <w:pStyle w:val="Tablefin"/>
        <w:rPr>
          <w:ins w:id="22606" w:author="Song, Xiaojing" w:date="2020-08-19T11:10:00Z"/>
          <w:lang w:eastAsia="de-DE"/>
        </w:rPr>
      </w:pPr>
    </w:p>
    <w:p w14:paraId="1EA7AC7E" w14:textId="77777777" w:rsidR="00A013FD" w:rsidRPr="00A013FD" w:rsidRDefault="00A013FD" w:rsidP="00A013FD">
      <w:pPr>
        <w:spacing w:after="120"/>
        <w:rPr>
          <w:ins w:id="22607" w:author="Ross Norsworthy" w:date="2020-03-20T01:39:00Z"/>
          <w:lang w:eastAsia="de-DE"/>
        </w:rPr>
      </w:pPr>
      <w:ins w:id="22608" w:author="Ross Norsworthy" w:date="2020-03-20T01:39:00Z">
        <w:r w:rsidRPr="00A013FD">
          <w:rPr>
            <w:lang w:eastAsia="de-DE"/>
          </w:rPr>
          <w:t>Note:</w:t>
        </w:r>
      </w:ins>
    </w:p>
    <w:p w14:paraId="21912B2D" w14:textId="77777777" w:rsidR="00A013FD" w:rsidRDefault="00A013FD" w:rsidP="00A013FD">
      <w:pPr>
        <w:spacing w:after="120"/>
        <w:rPr>
          <w:ins w:id="22609" w:author="2092 CG" w:date="2020-10-26T18:39:00Z"/>
          <w:lang w:eastAsia="de-DE"/>
        </w:rPr>
      </w:pPr>
      <w:ins w:id="22610" w:author="Ross Norsworthy" w:date="2020-03-20T01:39:00Z">
        <w:r w:rsidRPr="006428FF">
          <w:rPr>
            <w:lang w:eastAsia="de-DE"/>
          </w:rPr>
          <w:t xml:space="preserve">Used for the </w:t>
        </w:r>
        <w:del w:id="22611" w:author="2092 CG" w:date="2020-10-26T18:33:00Z">
          <w:r w:rsidRPr="006428FF" w:rsidDel="00065F9D">
            <w:rPr>
              <w:lang w:eastAsia="de-DE"/>
            </w:rPr>
            <w:delText xml:space="preserve">downlink </w:delText>
          </w:r>
        </w:del>
        <w:r w:rsidRPr="006428FF">
          <w:rPr>
            <w:lang w:eastAsia="de-DE"/>
          </w:rPr>
          <w:t xml:space="preserve">ACK of uplink </w:t>
        </w:r>
        <w:del w:id="22612" w:author="2092 CG" w:date="2020-10-26T18:33:00Z">
          <w:r w:rsidRPr="006428FF" w:rsidDel="00065F9D">
            <w:rPr>
              <w:lang w:eastAsia="de-DE"/>
            </w:rPr>
            <w:delText>data</w:delText>
          </w:r>
        </w:del>
      </w:ins>
      <w:ins w:id="22613" w:author="2092 CG" w:date="2020-10-26T18:33:00Z">
        <w:r w:rsidR="00065F9D" w:rsidRPr="006428FF">
          <w:rPr>
            <w:lang w:eastAsia="de-DE"/>
          </w:rPr>
          <w:t>addressed messages</w:t>
        </w:r>
      </w:ins>
      <w:ins w:id="22614" w:author="Ross Norsworthy" w:date="2020-03-20T01:39:00Z">
        <w:r w:rsidRPr="006428FF">
          <w:rPr>
            <w:lang w:eastAsia="de-DE"/>
          </w:rPr>
          <w:t>.</w:t>
        </w:r>
      </w:ins>
    </w:p>
    <w:p w14:paraId="5932292D" w14:textId="4D9E95C3" w:rsidR="00861FFF" w:rsidRPr="006428FF" w:rsidRDefault="00567689" w:rsidP="00567689">
      <w:pPr>
        <w:spacing w:after="120"/>
        <w:jc w:val="center"/>
        <w:rPr>
          <w:ins w:id="22615" w:author="2092 CG" w:date="2020-10-26T18:40:00Z"/>
          <w:lang w:eastAsia="de-DE"/>
        </w:rPr>
      </w:pPr>
      <w:ins w:id="22616" w:author="2092 CG" w:date="2020-10-26T18:39:00Z">
        <w:r w:rsidRPr="006428FF">
          <w:rPr>
            <w:lang w:eastAsia="de-DE"/>
          </w:rPr>
          <w:t xml:space="preserve">Table </w:t>
        </w:r>
      </w:ins>
      <w:ins w:id="22617" w:author="USA Editor 2021" w:date="2021-01-07T13:03:00Z">
        <w:r w:rsidR="00316FB2" w:rsidRPr="00316FB2">
          <w:rPr>
            <w:highlight w:val="green"/>
            <w:lang w:eastAsia="de-DE"/>
          </w:rPr>
          <w:t>82</w:t>
        </w:r>
      </w:ins>
      <w:ins w:id="22618" w:author="2092 CG" w:date="2020-10-26T18:39:00Z">
        <w:del w:id="22619" w:author="USA Editor 2021" w:date="2021-01-07T13:03:00Z">
          <w:r w:rsidRPr="00316FB2" w:rsidDel="00316FB2">
            <w:rPr>
              <w:highlight w:val="green"/>
              <w:lang w:eastAsia="de-DE"/>
            </w:rPr>
            <w:delText>81-</w:delText>
          </w:r>
        </w:del>
      </w:ins>
      <w:ins w:id="22620" w:author="2092 CG" w:date="2020-10-27T09:44:00Z">
        <w:del w:id="22621" w:author="USA Editor 2021" w:date="2021-01-07T13:03:00Z">
          <w:r w:rsidR="003872BF" w:rsidRPr="00316FB2" w:rsidDel="00316FB2">
            <w:rPr>
              <w:highlight w:val="green"/>
              <w:lang w:eastAsia="de-DE"/>
            </w:rPr>
            <w:delText>1</w:delText>
          </w:r>
        </w:del>
      </w:ins>
    </w:p>
    <w:p w14:paraId="7462764A" w14:textId="77777777" w:rsidR="00567689" w:rsidRPr="00B92599" w:rsidRDefault="00F35C41" w:rsidP="00B92599">
      <w:pPr>
        <w:pStyle w:val="Tabletitle"/>
        <w:rPr>
          <w:ins w:id="22622" w:author="2092 CG" w:date="2020-10-26T18:38:00Z"/>
          <w:lang w:val="en-US"/>
        </w:rPr>
      </w:pPr>
      <w:ins w:id="22623" w:author="2092 CG" w:date="2020-10-26T18:45:00Z">
        <w:r w:rsidRPr="00B92599">
          <w:rPr>
            <w:lang w:val="en-US"/>
          </w:rPr>
          <w:t>Uplink Acknowledgement for short message</w:t>
        </w:r>
        <w:r w:rsidR="00C1494C" w:rsidRPr="00B92599">
          <w:rPr>
            <w:lang w:val="en-US"/>
          </w:rPr>
          <w:t>s</w:t>
        </w:r>
      </w:ins>
    </w:p>
    <w:tbl>
      <w:tblPr>
        <w:tblStyle w:val="TableGrid"/>
        <w:tblW w:w="0" w:type="auto"/>
        <w:tblLayout w:type="fixed"/>
        <w:tblLook w:val="04A0" w:firstRow="1" w:lastRow="0" w:firstColumn="1" w:lastColumn="0" w:noHBand="0" w:noVBand="1"/>
      </w:tblPr>
      <w:tblGrid>
        <w:gridCol w:w="985"/>
        <w:gridCol w:w="900"/>
        <w:gridCol w:w="1710"/>
        <w:gridCol w:w="5314"/>
      </w:tblGrid>
      <w:tr w:rsidR="00063E85" w:rsidRPr="00FD5684" w14:paraId="5FB44D77" w14:textId="77777777" w:rsidTr="009B2B02">
        <w:trPr>
          <w:ins w:id="22624" w:author="2092 CG" w:date="2020-10-26T18:39:00Z"/>
        </w:trPr>
        <w:tc>
          <w:tcPr>
            <w:tcW w:w="985" w:type="dxa"/>
            <w:shd w:val="clear" w:color="auto" w:fill="4F81BD" w:themeFill="accent1"/>
          </w:tcPr>
          <w:p w14:paraId="0060F803" w14:textId="77777777" w:rsidR="00063E85" w:rsidRPr="00B92599" w:rsidRDefault="00063E85" w:rsidP="00B92599">
            <w:pPr>
              <w:spacing w:before="20" w:after="60"/>
              <w:rPr>
                <w:ins w:id="22625" w:author="2092 CG" w:date="2020-10-26T18:39:00Z"/>
                <w:rFonts w:ascii="Times New Roman Bold" w:hAnsi="Times New Roman Bold" w:cs="Times New Roman Bold"/>
                <w:b/>
                <w:sz w:val="20"/>
              </w:rPr>
            </w:pPr>
            <w:ins w:id="22626" w:author="2092 CG" w:date="2020-10-26T18:42:00Z">
              <w:r w:rsidRPr="00B92599">
                <w:rPr>
                  <w:rFonts w:ascii="Times New Roman Bold" w:hAnsi="Times New Roman Bold" w:cs="Times New Roman Bold"/>
                  <w:b/>
                  <w:sz w:val="20"/>
                </w:rPr>
                <w:t>Field no</w:t>
              </w:r>
            </w:ins>
          </w:p>
        </w:tc>
        <w:tc>
          <w:tcPr>
            <w:tcW w:w="900" w:type="dxa"/>
            <w:shd w:val="clear" w:color="auto" w:fill="4F81BD" w:themeFill="accent1"/>
          </w:tcPr>
          <w:p w14:paraId="4D101AA0" w14:textId="77777777" w:rsidR="00063E85" w:rsidRPr="00B92599" w:rsidRDefault="00063E85" w:rsidP="00B92599">
            <w:pPr>
              <w:spacing w:before="20" w:after="60"/>
              <w:rPr>
                <w:ins w:id="22627" w:author="2092 CG" w:date="2020-10-26T18:39:00Z"/>
                <w:rFonts w:ascii="Times New Roman Bold" w:hAnsi="Times New Roman Bold" w:cs="Times New Roman Bold"/>
                <w:b/>
                <w:sz w:val="20"/>
              </w:rPr>
            </w:pPr>
            <w:ins w:id="22628" w:author="2092 CG" w:date="2020-10-26T18:42:00Z">
              <w:r w:rsidRPr="00B92599">
                <w:rPr>
                  <w:rFonts w:ascii="Times New Roman Bold" w:hAnsi="Times New Roman Bold" w:cs="Times New Roman Bold"/>
                  <w:b/>
                  <w:sz w:val="20"/>
                </w:rPr>
                <w:t>Size (Bytes)</w:t>
              </w:r>
            </w:ins>
          </w:p>
        </w:tc>
        <w:tc>
          <w:tcPr>
            <w:tcW w:w="1710" w:type="dxa"/>
            <w:shd w:val="clear" w:color="auto" w:fill="4F81BD" w:themeFill="accent1"/>
          </w:tcPr>
          <w:p w14:paraId="7DDA4F1A" w14:textId="77777777" w:rsidR="00063E85" w:rsidRPr="00B92599" w:rsidRDefault="00063E85" w:rsidP="00B92599">
            <w:pPr>
              <w:spacing w:before="20" w:after="60"/>
              <w:rPr>
                <w:ins w:id="22629" w:author="2092 CG" w:date="2020-10-26T18:39:00Z"/>
                <w:rFonts w:ascii="Times New Roman Bold" w:hAnsi="Times New Roman Bold" w:cs="Times New Roman Bold"/>
                <w:b/>
                <w:sz w:val="20"/>
              </w:rPr>
            </w:pPr>
            <w:ins w:id="22630" w:author="2092 CG" w:date="2020-10-26T18:42:00Z">
              <w:r w:rsidRPr="00B92599">
                <w:rPr>
                  <w:rFonts w:ascii="Times New Roman Bold" w:hAnsi="Times New Roman Bold" w:cs="Times New Roman Bold"/>
                  <w:b/>
                  <w:sz w:val="20"/>
                </w:rPr>
                <w:t>Function</w:t>
              </w:r>
            </w:ins>
          </w:p>
        </w:tc>
        <w:tc>
          <w:tcPr>
            <w:tcW w:w="5314" w:type="dxa"/>
            <w:shd w:val="clear" w:color="auto" w:fill="4F81BD" w:themeFill="accent1"/>
          </w:tcPr>
          <w:p w14:paraId="3B1996A0" w14:textId="77777777" w:rsidR="00063E85" w:rsidRPr="00B92599" w:rsidRDefault="00063E85" w:rsidP="00B92599">
            <w:pPr>
              <w:spacing w:before="20" w:after="60"/>
              <w:rPr>
                <w:ins w:id="22631" w:author="2092 CG" w:date="2020-10-26T18:39:00Z"/>
                <w:rFonts w:ascii="Times New Roman Bold" w:hAnsi="Times New Roman Bold" w:cs="Times New Roman Bold"/>
                <w:b/>
                <w:sz w:val="20"/>
              </w:rPr>
            </w:pPr>
            <w:ins w:id="22632" w:author="2092 CG" w:date="2020-10-26T18:42:00Z">
              <w:r w:rsidRPr="00B92599">
                <w:rPr>
                  <w:rFonts w:ascii="Times New Roman Bold" w:hAnsi="Times New Roman Bold" w:cs="Times New Roman Bold"/>
                  <w:b/>
                  <w:sz w:val="20"/>
                </w:rPr>
                <w:t>Content</w:t>
              </w:r>
            </w:ins>
          </w:p>
        </w:tc>
      </w:tr>
      <w:tr w:rsidR="00063E85" w:rsidRPr="00FD5684" w14:paraId="17808FF9" w14:textId="77777777" w:rsidTr="00323981">
        <w:trPr>
          <w:ins w:id="22633" w:author="2092 CG" w:date="2020-10-26T18:39:00Z"/>
        </w:trPr>
        <w:tc>
          <w:tcPr>
            <w:tcW w:w="985" w:type="dxa"/>
          </w:tcPr>
          <w:p w14:paraId="230CCA2A" w14:textId="77777777" w:rsidR="00063E85" w:rsidRPr="00FD5684" w:rsidRDefault="00063E85" w:rsidP="00255BB1">
            <w:pPr>
              <w:spacing w:after="120"/>
              <w:rPr>
                <w:ins w:id="22634" w:author="2092 CG" w:date="2020-10-26T18:39:00Z"/>
                <w:rFonts w:eastAsiaTheme="minorEastAsia"/>
                <w:sz w:val="20"/>
                <w:lang w:eastAsia="de-DE"/>
              </w:rPr>
            </w:pPr>
            <w:ins w:id="22635" w:author="2092 CG" w:date="2020-10-26T18:42:00Z">
              <w:r w:rsidRPr="00B92599">
                <w:rPr>
                  <w:sz w:val="20"/>
                  <w:u w:val="single" w:color="D13438"/>
                </w:rPr>
                <w:t>1.</w:t>
              </w:r>
              <w:r w:rsidRPr="00B92599">
                <w:rPr>
                  <w:sz w:val="20"/>
                  <w:u w:val="single" w:color="D13438"/>
                </w:rPr>
                <w:tab/>
              </w:r>
            </w:ins>
          </w:p>
        </w:tc>
        <w:tc>
          <w:tcPr>
            <w:tcW w:w="900" w:type="dxa"/>
          </w:tcPr>
          <w:p w14:paraId="716E0141" w14:textId="77777777" w:rsidR="00063E85" w:rsidRPr="00FD5684" w:rsidRDefault="00063E85" w:rsidP="00255BB1">
            <w:pPr>
              <w:spacing w:after="120"/>
              <w:rPr>
                <w:ins w:id="22636" w:author="2092 CG" w:date="2020-10-26T18:39:00Z"/>
                <w:rFonts w:eastAsiaTheme="minorEastAsia"/>
                <w:sz w:val="20"/>
                <w:lang w:eastAsia="de-DE"/>
              </w:rPr>
            </w:pPr>
            <w:ins w:id="22637" w:author="2092 CG" w:date="2020-10-26T18:42:00Z">
              <w:r w:rsidRPr="00B92599">
                <w:rPr>
                  <w:w w:val="102"/>
                  <w:sz w:val="20"/>
                  <w:u w:val="single" w:color="D13438"/>
                </w:rPr>
                <w:t>1</w:t>
              </w:r>
            </w:ins>
          </w:p>
        </w:tc>
        <w:tc>
          <w:tcPr>
            <w:tcW w:w="1710" w:type="dxa"/>
          </w:tcPr>
          <w:p w14:paraId="24332036" w14:textId="77777777" w:rsidR="00063E85" w:rsidRPr="00FD5684" w:rsidRDefault="00063E85" w:rsidP="00255BB1">
            <w:pPr>
              <w:spacing w:after="120"/>
              <w:rPr>
                <w:ins w:id="22638" w:author="2092 CG" w:date="2020-10-26T18:39:00Z"/>
                <w:rFonts w:eastAsiaTheme="minorEastAsia"/>
                <w:sz w:val="20"/>
                <w:lang w:eastAsia="de-DE"/>
              </w:rPr>
            </w:pPr>
            <w:ins w:id="22639" w:author="2092 CG" w:date="2020-10-26T18:42:00Z">
              <w:r w:rsidRPr="00B92599">
                <w:rPr>
                  <w:sz w:val="20"/>
                  <w:u w:val="single" w:color="D13438"/>
                </w:rPr>
                <w:t>Type</w:t>
              </w:r>
            </w:ins>
          </w:p>
        </w:tc>
        <w:tc>
          <w:tcPr>
            <w:tcW w:w="5314" w:type="dxa"/>
          </w:tcPr>
          <w:p w14:paraId="58678C5C" w14:textId="629ACD22" w:rsidR="00063E85" w:rsidRPr="00FD5684" w:rsidRDefault="00063E85" w:rsidP="00255BB1">
            <w:pPr>
              <w:spacing w:after="120"/>
              <w:rPr>
                <w:ins w:id="22640" w:author="2092 CG" w:date="2020-10-26T18:39:00Z"/>
                <w:rFonts w:eastAsiaTheme="minorEastAsia"/>
                <w:sz w:val="20"/>
                <w:lang w:eastAsia="de-DE"/>
              </w:rPr>
            </w:pPr>
            <w:ins w:id="22641" w:author="USA Editor 2021" w:date="2021-01-20T13:23:00Z">
              <w:r w:rsidRPr="00B92599">
                <w:rPr>
                  <w:sz w:val="20"/>
                  <w:highlight w:val="green"/>
                  <w:lang w:eastAsia="de-DE"/>
                </w:rPr>
                <w:t>Type = 34</w:t>
              </w:r>
            </w:ins>
          </w:p>
        </w:tc>
      </w:tr>
      <w:tr w:rsidR="00063E85" w:rsidRPr="00FD5684" w14:paraId="05EEB221" w14:textId="77777777" w:rsidTr="00323981">
        <w:trPr>
          <w:ins w:id="22642" w:author="2092 CG" w:date="2020-10-26T18:39:00Z"/>
        </w:trPr>
        <w:tc>
          <w:tcPr>
            <w:tcW w:w="985" w:type="dxa"/>
          </w:tcPr>
          <w:p w14:paraId="3A20022C" w14:textId="77777777" w:rsidR="00063E85" w:rsidRPr="00FD5684" w:rsidRDefault="00063E85" w:rsidP="00255BB1">
            <w:pPr>
              <w:spacing w:after="120"/>
              <w:rPr>
                <w:ins w:id="22643" w:author="2092 CG" w:date="2020-10-26T18:39:00Z"/>
                <w:rFonts w:eastAsiaTheme="minorEastAsia"/>
                <w:sz w:val="20"/>
                <w:lang w:eastAsia="de-DE"/>
              </w:rPr>
            </w:pPr>
            <w:ins w:id="22644" w:author="2092 CG" w:date="2020-10-26T18:42:00Z">
              <w:r w:rsidRPr="00B92599">
                <w:rPr>
                  <w:sz w:val="20"/>
                  <w:u w:val="single" w:color="D13438"/>
                </w:rPr>
                <w:t>2.</w:t>
              </w:r>
              <w:r w:rsidRPr="00B92599">
                <w:rPr>
                  <w:sz w:val="20"/>
                  <w:u w:val="single" w:color="D13438"/>
                </w:rPr>
                <w:tab/>
              </w:r>
            </w:ins>
          </w:p>
        </w:tc>
        <w:tc>
          <w:tcPr>
            <w:tcW w:w="900" w:type="dxa"/>
          </w:tcPr>
          <w:p w14:paraId="16CEED21" w14:textId="77777777" w:rsidR="00063E85" w:rsidRPr="00FD5684" w:rsidRDefault="00063E85" w:rsidP="00255BB1">
            <w:pPr>
              <w:spacing w:after="120"/>
              <w:rPr>
                <w:ins w:id="22645" w:author="2092 CG" w:date="2020-10-26T18:39:00Z"/>
                <w:rFonts w:eastAsiaTheme="minorEastAsia"/>
                <w:sz w:val="20"/>
                <w:lang w:eastAsia="de-DE"/>
              </w:rPr>
            </w:pPr>
            <w:ins w:id="22646" w:author="2092 CG" w:date="2020-10-26T18:42:00Z">
              <w:r w:rsidRPr="00B92599">
                <w:rPr>
                  <w:w w:val="102"/>
                  <w:sz w:val="20"/>
                  <w:u w:val="single" w:color="D13438"/>
                </w:rPr>
                <w:t>2</w:t>
              </w:r>
            </w:ins>
          </w:p>
        </w:tc>
        <w:tc>
          <w:tcPr>
            <w:tcW w:w="1710" w:type="dxa"/>
          </w:tcPr>
          <w:p w14:paraId="1B6BC4C3" w14:textId="77777777" w:rsidR="00063E85" w:rsidRPr="00FD5684" w:rsidRDefault="00063E85" w:rsidP="00255BB1">
            <w:pPr>
              <w:spacing w:after="120"/>
              <w:rPr>
                <w:ins w:id="22647" w:author="2092 CG" w:date="2020-10-26T18:39:00Z"/>
                <w:rFonts w:eastAsiaTheme="minorEastAsia"/>
                <w:sz w:val="20"/>
                <w:lang w:eastAsia="de-DE"/>
              </w:rPr>
            </w:pPr>
            <w:ins w:id="22648" w:author="2092 CG" w:date="2020-10-26T18:42:00Z">
              <w:r w:rsidRPr="00B92599">
                <w:rPr>
                  <w:sz w:val="20"/>
                  <w:u w:val="single" w:color="D13438"/>
                </w:rPr>
                <w:t>Payload Size</w:t>
              </w:r>
            </w:ins>
          </w:p>
        </w:tc>
        <w:tc>
          <w:tcPr>
            <w:tcW w:w="5314" w:type="dxa"/>
          </w:tcPr>
          <w:p w14:paraId="1068220B" w14:textId="77777777" w:rsidR="00063E85" w:rsidRPr="00FD5684" w:rsidRDefault="00063E85" w:rsidP="00255BB1">
            <w:pPr>
              <w:spacing w:after="120"/>
              <w:rPr>
                <w:ins w:id="22649" w:author="2092 CG" w:date="2020-10-26T18:39:00Z"/>
                <w:rFonts w:eastAsiaTheme="minorEastAsia"/>
                <w:sz w:val="20"/>
                <w:lang w:eastAsia="de-DE"/>
              </w:rPr>
            </w:pPr>
            <w:ins w:id="22650" w:author="2092 CG" w:date="2020-10-26T18:42:00Z">
              <w:r w:rsidRPr="00B92599">
                <w:rPr>
                  <w:sz w:val="20"/>
                  <w:u w:val="single" w:color="D13438"/>
                </w:rPr>
                <w:t>Size of fields 3 to 15</w:t>
              </w:r>
              <w:r w:rsidRPr="00B92599">
                <w:rPr>
                  <w:sz w:val="20"/>
                </w:rPr>
                <w:t>.</w:t>
              </w:r>
            </w:ins>
          </w:p>
        </w:tc>
      </w:tr>
      <w:tr w:rsidR="00063E85" w:rsidRPr="00FD5684" w14:paraId="345C5C48" w14:textId="77777777" w:rsidTr="00323981">
        <w:trPr>
          <w:ins w:id="22651" w:author="2092 CG" w:date="2020-10-26T18:39:00Z"/>
        </w:trPr>
        <w:tc>
          <w:tcPr>
            <w:tcW w:w="985" w:type="dxa"/>
          </w:tcPr>
          <w:p w14:paraId="31343CF5" w14:textId="77777777" w:rsidR="00063E85" w:rsidRPr="00FD5684" w:rsidRDefault="00063E85" w:rsidP="00255BB1">
            <w:pPr>
              <w:spacing w:after="120"/>
              <w:rPr>
                <w:ins w:id="22652" w:author="2092 CG" w:date="2020-10-26T18:39:00Z"/>
                <w:rFonts w:eastAsiaTheme="minorEastAsia"/>
                <w:sz w:val="20"/>
                <w:lang w:eastAsia="de-DE"/>
              </w:rPr>
            </w:pPr>
            <w:ins w:id="22653" w:author="2092 CG" w:date="2020-10-26T18:42:00Z">
              <w:r w:rsidRPr="00B92599">
                <w:rPr>
                  <w:sz w:val="20"/>
                  <w:u w:val="single" w:color="D13438"/>
                </w:rPr>
                <w:t>3.</w:t>
              </w:r>
              <w:r w:rsidRPr="00B92599">
                <w:rPr>
                  <w:sz w:val="20"/>
                  <w:u w:val="single" w:color="D13438"/>
                </w:rPr>
                <w:tab/>
              </w:r>
            </w:ins>
          </w:p>
        </w:tc>
        <w:tc>
          <w:tcPr>
            <w:tcW w:w="900" w:type="dxa"/>
          </w:tcPr>
          <w:p w14:paraId="4D6AA150" w14:textId="77777777" w:rsidR="00063E85" w:rsidRPr="00FD5684" w:rsidRDefault="00063E85" w:rsidP="00255BB1">
            <w:pPr>
              <w:spacing w:after="120"/>
              <w:rPr>
                <w:ins w:id="22654" w:author="2092 CG" w:date="2020-10-26T18:39:00Z"/>
                <w:rFonts w:eastAsiaTheme="minorEastAsia"/>
                <w:sz w:val="20"/>
                <w:lang w:eastAsia="de-DE"/>
              </w:rPr>
            </w:pPr>
            <w:ins w:id="22655" w:author="2092 CG" w:date="2020-10-26T18:42:00Z">
              <w:r w:rsidRPr="00B92599">
                <w:rPr>
                  <w:w w:val="102"/>
                  <w:sz w:val="20"/>
                  <w:u w:val="single" w:color="D13438"/>
                </w:rPr>
                <w:t>1</w:t>
              </w:r>
            </w:ins>
          </w:p>
        </w:tc>
        <w:tc>
          <w:tcPr>
            <w:tcW w:w="1710" w:type="dxa"/>
          </w:tcPr>
          <w:p w14:paraId="0EBB5ED8" w14:textId="77777777" w:rsidR="00063E85" w:rsidRPr="00FD5684" w:rsidRDefault="00063E85" w:rsidP="00255BB1">
            <w:pPr>
              <w:spacing w:after="120"/>
              <w:rPr>
                <w:ins w:id="22656" w:author="2092 CG" w:date="2020-10-26T18:39:00Z"/>
                <w:rFonts w:eastAsiaTheme="minorEastAsia"/>
                <w:sz w:val="20"/>
                <w:lang w:eastAsia="de-DE"/>
              </w:rPr>
            </w:pPr>
            <w:ins w:id="22657" w:author="2092 CG" w:date="2020-10-26T18:42:00Z">
              <w:r w:rsidRPr="00B92599">
                <w:rPr>
                  <w:sz w:val="20"/>
                  <w:u w:val="single" w:color="D13438"/>
                </w:rPr>
                <w:t>Satellite ID</w:t>
              </w:r>
            </w:ins>
          </w:p>
        </w:tc>
        <w:tc>
          <w:tcPr>
            <w:tcW w:w="5314" w:type="dxa"/>
          </w:tcPr>
          <w:p w14:paraId="453243B5" w14:textId="77777777" w:rsidR="00063E85" w:rsidRPr="00FD5684" w:rsidRDefault="00063E85" w:rsidP="00255BB1">
            <w:pPr>
              <w:spacing w:after="120"/>
              <w:rPr>
                <w:ins w:id="22658" w:author="2092 CG" w:date="2020-10-26T18:39:00Z"/>
                <w:rFonts w:eastAsiaTheme="minorEastAsia"/>
                <w:sz w:val="20"/>
                <w:lang w:eastAsia="de-DE"/>
              </w:rPr>
            </w:pPr>
            <w:ins w:id="22659" w:author="2092 CG" w:date="2020-10-26T18:42:00Z">
              <w:r w:rsidRPr="00B92599">
                <w:rPr>
                  <w:sz w:val="20"/>
                  <w:u w:val="single" w:color="D13438"/>
                </w:rPr>
                <w:t>0-255</w:t>
              </w:r>
            </w:ins>
          </w:p>
        </w:tc>
      </w:tr>
      <w:tr w:rsidR="00063E85" w:rsidRPr="00FD5684" w14:paraId="49EF7F2F" w14:textId="77777777" w:rsidTr="00323981">
        <w:trPr>
          <w:ins w:id="22660" w:author="2092 CG" w:date="2020-10-26T18:39:00Z"/>
        </w:trPr>
        <w:tc>
          <w:tcPr>
            <w:tcW w:w="985" w:type="dxa"/>
          </w:tcPr>
          <w:p w14:paraId="564D14B7" w14:textId="77777777" w:rsidR="00063E85" w:rsidRPr="00FD5684" w:rsidRDefault="00063E85" w:rsidP="00255BB1">
            <w:pPr>
              <w:spacing w:after="120"/>
              <w:rPr>
                <w:ins w:id="22661" w:author="2092 CG" w:date="2020-10-26T18:39:00Z"/>
                <w:rFonts w:eastAsiaTheme="minorEastAsia"/>
                <w:sz w:val="20"/>
                <w:lang w:eastAsia="de-DE"/>
              </w:rPr>
            </w:pPr>
            <w:ins w:id="22662" w:author="2092 CG" w:date="2020-10-26T18:42:00Z">
              <w:r w:rsidRPr="00B92599">
                <w:rPr>
                  <w:sz w:val="20"/>
                  <w:u w:val="single" w:color="D13438"/>
                </w:rPr>
                <w:t>4.</w:t>
              </w:r>
              <w:r w:rsidRPr="00B92599">
                <w:rPr>
                  <w:sz w:val="20"/>
                  <w:u w:val="single" w:color="D13438"/>
                </w:rPr>
                <w:tab/>
              </w:r>
            </w:ins>
          </w:p>
        </w:tc>
        <w:tc>
          <w:tcPr>
            <w:tcW w:w="900" w:type="dxa"/>
          </w:tcPr>
          <w:p w14:paraId="0ABA6E34" w14:textId="77777777" w:rsidR="00063E85" w:rsidRPr="00FD5684" w:rsidRDefault="00063E85" w:rsidP="00255BB1">
            <w:pPr>
              <w:spacing w:after="120"/>
              <w:rPr>
                <w:ins w:id="22663" w:author="2092 CG" w:date="2020-10-26T18:39:00Z"/>
                <w:rFonts w:eastAsiaTheme="minorEastAsia"/>
                <w:sz w:val="20"/>
                <w:lang w:eastAsia="de-DE"/>
              </w:rPr>
            </w:pPr>
            <w:ins w:id="22664" w:author="2092 CG" w:date="2020-10-26T18:42:00Z">
              <w:r w:rsidRPr="00B92599">
                <w:rPr>
                  <w:w w:val="102"/>
                  <w:sz w:val="20"/>
                  <w:u w:val="single" w:color="D13438"/>
                </w:rPr>
                <w:t>4</w:t>
              </w:r>
            </w:ins>
          </w:p>
        </w:tc>
        <w:tc>
          <w:tcPr>
            <w:tcW w:w="1710" w:type="dxa"/>
          </w:tcPr>
          <w:p w14:paraId="2D22805B" w14:textId="77777777" w:rsidR="00063E85" w:rsidRPr="00FD5684" w:rsidRDefault="00063E85" w:rsidP="00255BB1">
            <w:pPr>
              <w:spacing w:after="120"/>
              <w:rPr>
                <w:ins w:id="22665" w:author="2092 CG" w:date="2020-10-26T18:39:00Z"/>
                <w:rFonts w:eastAsiaTheme="minorEastAsia"/>
                <w:sz w:val="20"/>
                <w:lang w:eastAsia="de-DE"/>
              </w:rPr>
            </w:pPr>
            <w:ins w:id="22666" w:author="2092 CG" w:date="2020-10-26T18:42:00Z">
              <w:r w:rsidRPr="00B92599">
                <w:rPr>
                  <w:sz w:val="20"/>
                  <w:u w:val="single" w:color="D13438"/>
                </w:rPr>
                <w:t>Ship 1 Station ID</w:t>
              </w:r>
            </w:ins>
          </w:p>
        </w:tc>
        <w:tc>
          <w:tcPr>
            <w:tcW w:w="5314" w:type="dxa"/>
          </w:tcPr>
          <w:p w14:paraId="1FA2F721" w14:textId="77777777" w:rsidR="00063E85" w:rsidRPr="00FD5684" w:rsidRDefault="00063E85" w:rsidP="00255BB1">
            <w:pPr>
              <w:spacing w:after="120"/>
              <w:rPr>
                <w:ins w:id="22667" w:author="2092 CG" w:date="2020-10-26T18:39:00Z"/>
                <w:rFonts w:eastAsiaTheme="minorEastAsia"/>
                <w:sz w:val="20"/>
                <w:lang w:eastAsia="de-DE"/>
              </w:rPr>
            </w:pPr>
            <w:ins w:id="22668" w:author="2092 CG" w:date="2020-10-26T18:42:00Z">
              <w:r w:rsidRPr="00B92599">
                <w:rPr>
                  <w:sz w:val="20"/>
                  <w:u w:val="single" w:color="D13438"/>
                </w:rPr>
                <w:t>Set to 0 when empty</w:t>
              </w:r>
              <w:r w:rsidRPr="00B92599">
                <w:rPr>
                  <w:sz w:val="20"/>
                </w:rPr>
                <w:t>.</w:t>
              </w:r>
            </w:ins>
          </w:p>
        </w:tc>
      </w:tr>
      <w:tr w:rsidR="00063E85" w:rsidRPr="00FD5684" w14:paraId="73A2E331" w14:textId="77777777" w:rsidTr="00323981">
        <w:trPr>
          <w:ins w:id="22669" w:author="2092 CG" w:date="2020-10-26T18:39:00Z"/>
        </w:trPr>
        <w:tc>
          <w:tcPr>
            <w:tcW w:w="985" w:type="dxa"/>
          </w:tcPr>
          <w:p w14:paraId="03EF11E2" w14:textId="77777777" w:rsidR="00063E85" w:rsidRPr="00FD5684" w:rsidRDefault="00063E85" w:rsidP="00255BB1">
            <w:pPr>
              <w:spacing w:after="120"/>
              <w:rPr>
                <w:ins w:id="22670" w:author="2092 CG" w:date="2020-10-26T18:39:00Z"/>
                <w:rFonts w:eastAsiaTheme="minorEastAsia"/>
                <w:sz w:val="20"/>
                <w:lang w:eastAsia="de-DE"/>
              </w:rPr>
            </w:pPr>
            <w:ins w:id="22671" w:author="2092 CG" w:date="2020-10-26T18:42:00Z">
              <w:r w:rsidRPr="00B92599">
                <w:rPr>
                  <w:sz w:val="20"/>
                  <w:u w:val="single" w:color="D13438"/>
                </w:rPr>
                <w:t>5.</w:t>
              </w:r>
              <w:r w:rsidRPr="00B92599">
                <w:rPr>
                  <w:sz w:val="20"/>
                  <w:u w:val="single" w:color="D13438"/>
                </w:rPr>
                <w:tab/>
              </w:r>
            </w:ins>
          </w:p>
        </w:tc>
        <w:tc>
          <w:tcPr>
            <w:tcW w:w="900" w:type="dxa"/>
          </w:tcPr>
          <w:p w14:paraId="2984890F" w14:textId="77777777" w:rsidR="00063E85" w:rsidRPr="00FD5684" w:rsidRDefault="00063E85" w:rsidP="00255BB1">
            <w:pPr>
              <w:spacing w:after="120"/>
              <w:rPr>
                <w:ins w:id="22672" w:author="2092 CG" w:date="2020-10-26T18:39:00Z"/>
                <w:rFonts w:eastAsiaTheme="minorEastAsia"/>
                <w:sz w:val="20"/>
                <w:lang w:eastAsia="de-DE"/>
              </w:rPr>
            </w:pPr>
            <w:ins w:id="22673" w:author="2092 CG" w:date="2020-10-26T18:42:00Z">
              <w:r w:rsidRPr="00B92599">
                <w:rPr>
                  <w:w w:val="102"/>
                  <w:sz w:val="20"/>
                  <w:u w:val="single" w:color="D13438"/>
                </w:rPr>
                <w:t>1</w:t>
              </w:r>
            </w:ins>
          </w:p>
        </w:tc>
        <w:tc>
          <w:tcPr>
            <w:tcW w:w="1710" w:type="dxa"/>
          </w:tcPr>
          <w:p w14:paraId="5C8ADE23" w14:textId="77777777" w:rsidR="00063E85" w:rsidRPr="00FD5684" w:rsidRDefault="00063E85" w:rsidP="00255BB1">
            <w:pPr>
              <w:spacing w:after="120"/>
              <w:rPr>
                <w:ins w:id="22674" w:author="2092 CG" w:date="2020-10-26T18:39:00Z"/>
                <w:rFonts w:eastAsiaTheme="minorEastAsia"/>
                <w:sz w:val="20"/>
                <w:lang w:eastAsia="de-DE"/>
              </w:rPr>
            </w:pPr>
            <w:ins w:id="22675" w:author="2092 CG" w:date="2020-10-26T18:42:00Z">
              <w:r w:rsidRPr="00B92599">
                <w:rPr>
                  <w:sz w:val="20"/>
                  <w:u w:val="single" w:color="D13438"/>
                </w:rPr>
                <w:t>Ship 1 NACK Flag</w:t>
              </w:r>
            </w:ins>
          </w:p>
        </w:tc>
        <w:tc>
          <w:tcPr>
            <w:tcW w:w="5314" w:type="dxa"/>
          </w:tcPr>
          <w:p w14:paraId="5678CED0" w14:textId="77777777" w:rsidR="00063E85" w:rsidRPr="00FD5684" w:rsidRDefault="00063E85" w:rsidP="00255BB1">
            <w:pPr>
              <w:spacing w:after="120"/>
              <w:rPr>
                <w:ins w:id="22676" w:author="2092 CG" w:date="2020-10-26T18:39:00Z"/>
                <w:rFonts w:eastAsiaTheme="minorEastAsia"/>
                <w:sz w:val="20"/>
                <w:lang w:eastAsia="de-DE"/>
              </w:rPr>
            </w:pPr>
            <w:ins w:id="22677" w:author="2092 CG" w:date="2020-10-26T18:42:00Z">
              <w:r w:rsidRPr="00B92599">
                <w:rPr>
                  <w:sz w:val="20"/>
                  <w:u w:val="single" w:color="D13438"/>
                </w:rPr>
                <w:t>Received short message sets to 0</w:t>
              </w:r>
              <w:r w:rsidRPr="00B92599">
                <w:rPr>
                  <w:sz w:val="20"/>
                </w:rPr>
                <w:t>.</w:t>
              </w:r>
            </w:ins>
          </w:p>
        </w:tc>
      </w:tr>
      <w:tr w:rsidR="00063E85" w:rsidRPr="00FD5684" w14:paraId="6730E41B" w14:textId="77777777" w:rsidTr="00323981">
        <w:trPr>
          <w:ins w:id="22678" w:author="2092 CG" w:date="2020-10-26T18:39:00Z"/>
        </w:trPr>
        <w:tc>
          <w:tcPr>
            <w:tcW w:w="985" w:type="dxa"/>
          </w:tcPr>
          <w:p w14:paraId="4AF2C2A4" w14:textId="77777777" w:rsidR="00063E85" w:rsidRPr="00FD5684" w:rsidRDefault="00063E85" w:rsidP="00255BB1">
            <w:pPr>
              <w:spacing w:after="120"/>
              <w:rPr>
                <w:ins w:id="22679" w:author="2092 CG" w:date="2020-10-26T18:39:00Z"/>
                <w:rFonts w:eastAsiaTheme="minorEastAsia"/>
                <w:sz w:val="20"/>
                <w:lang w:eastAsia="de-DE"/>
              </w:rPr>
            </w:pPr>
            <w:ins w:id="22680" w:author="2092 CG" w:date="2020-10-26T18:42:00Z">
              <w:r w:rsidRPr="00B92599">
                <w:rPr>
                  <w:sz w:val="20"/>
                  <w:u w:val="single" w:color="D13438"/>
                </w:rPr>
                <w:t>6.</w:t>
              </w:r>
              <w:r w:rsidRPr="00B92599">
                <w:rPr>
                  <w:sz w:val="20"/>
                  <w:u w:val="single" w:color="D13438"/>
                </w:rPr>
                <w:tab/>
              </w:r>
            </w:ins>
          </w:p>
        </w:tc>
        <w:tc>
          <w:tcPr>
            <w:tcW w:w="900" w:type="dxa"/>
          </w:tcPr>
          <w:p w14:paraId="54AF5171" w14:textId="77777777" w:rsidR="00063E85" w:rsidRPr="00FD5684" w:rsidRDefault="00063E85" w:rsidP="00255BB1">
            <w:pPr>
              <w:spacing w:after="120"/>
              <w:rPr>
                <w:ins w:id="22681" w:author="2092 CG" w:date="2020-10-26T18:39:00Z"/>
                <w:rFonts w:eastAsiaTheme="minorEastAsia"/>
                <w:sz w:val="20"/>
                <w:lang w:eastAsia="de-DE"/>
              </w:rPr>
            </w:pPr>
            <w:ins w:id="22682" w:author="2092 CG" w:date="2020-10-26T18:42:00Z">
              <w:r w:rsidRPr="00B92599">
                <w:rPr>
                  <w:w w:val="102"/>
                  <w:sz w:val="20"/>
                  <w:u w:val="single" w:color="D13438"/>
                </w:rPr>
                <w:t>4</w:t>
              </w:r>
            </w:ins>
          </w:p>
        </w:tc>
        <w:tc>
          <w:tcPr>
            <w:tcW w:w="1710" w:type="dxa"/>
          </w:tcPr>
          <w:p w14:paraId="64D430F1" w14:textId="77777777" w:rsidR="00063E85" w:rsidRPr="00FD5684" w:rsidRDefault="00063E85" w:rsidP="00255BB1">
            <w:pPr>
              <w:spacing w:after="120"/>
              <w:rPr>
                <w:ins w:id="22683" w:author="2092 CG" w:date="2020-10-26T18:39:00Z"/>
                <w:rFonts w:eastAsiaTheme="minorEastAsia"/>
                <w:sz w:val="20"/>
                <w:lang w:eastAsia="de-DE"/>
              </w:rPr>
            </w:pPr>
            <w:ins w:id="22684" w:author="2092 CG" w:date="2020-10-26T18:42:00Z">
              <w:r w:rsidRPr="00B92599">
                <w:rPr>
                  <w:sz w:val="20"/>
                  <w:u w:val="single" w:color="D13438"/>
                </w:rPr>
                <w:t>Ship 2 Station ID</w:t>
              </w:r>
            </w:ins>
          </w:p>
        </w:tc>
        <w:tc>
          <w:tcPr>
            <w:tcW w:w="5314" w:type="dxa"/>
          </w:tcPr>
          <w:p w14:paraId="3B668609" w14:textId="77777777" w:rsidR="00063E85" w:rsidRPr="00FD5684" w:rsidRDefault="00063E85" w:rsidP="00255BB1">
            <w:pPr>
              <w:spacing w:after="120"/>
              <w:rPr>
                <w:ins w:id="22685" w:author="2092 CG" w:date="2020-10-26T18:39:00Z"/>
                <w:rFonts w:eastAsiaTheme="minorEastAsia"/>
                <w:sz w:val="20"/>
                <w:lang w:eastAsia="de-DE"/>
              </w:rPr>
            </w:pPr>
            <w:ins w:id="22686" w:author="2092 CG" w:date="2020-10-26T18:42:00Z">
              <w:r w:rsidRPr="00B92599">
                <w:rPr>
                  <w:sz w:val="20"/>
                  <w:u w:val="single" w:color="D13438"/>
                </w:rPr>
                <w:t>Set to 0 when empty</w:t>
              </w:r>
              <w:r w:rsidRPr="00B92599">
                <w:rPr>
                  <w:sz w:val="20"/>
                </w:rPr>
                <w:t>.</w:t>
              </w:r>
            </w:ins>
          </w:p>
        </w:tc>
      </w:tr>
      <w:tr w:rsidR="00063E85" w:rsidRPr="00FD5684" w14:paraId="7549CA28" w14:textId="77777777" w:rsidTr="00323981">
        <w:trPr>
          <w:ins w:id="22687" w:author="2092 CG" w:date="2020-10-26T18:39:00Z"/>
        </w:trPr>
        <w:tc>
          <w:tcPr>
            <w:tcW w:w="985" w:type="dxa"/>
          </w:tcPr>
          <w:p w14:paraId="59ABBBAB" w14:textId="77777777" w:rsidR="00063E85" w:rsidRPr="00FD5684" w:rsidRDefault="00063E85" w:rsidP="00255BB1">
            <w:pPr>
              <w:spacing w:after="120"/>
              <w:rPr>
                <w:ins w:id="22688" w:author="2092 CG" w:date="2020-10-26T18:39:00Z"/>
                <w:rFonts w:eastAsiaTheme="minorEastAsia"/>
                <w:sz w:val="20"/>
                <w:lang w:eastAsia="de-DE"/>
              </w:rPr>
            </w:pPr>
            <w:ins w:id="22689" w:author="2092 CG" w:date="2020-10-26T18:42:00Z">
              <w:r w:rsidRPr="00B92599">
                <w:rPr>
                  <w:sz w:val="20"/>
                  <w:u w:val="single" w:color="D13438"/>
                </w:rPr>
                <w:t>7.</w:t>
              </w:r>
              <w:r w:rsidRPr="00B92599">
                <w:rPr>
                  <w:sz w:val="20"/>
                  <w:u w:val="single" w:color="D13438"/>
                </w:rPr>
                <w:tab/>
              </w:r>
            </w:ins>
          </w:p>
        </w:tc>
        <w:tc>
          <w:tcPr>
            <w:tcW w:w="900" w:type="dxa"/>
          </w:tcPr>
          <w:p w14:paraId="68000941" w14:textId="77777777" w:rsidR="00063E85" w:rsidRPr="00FD5684" w:rsidRDefault="00063E85" w:rsidP="00255BB1">
            <w:pPr>
              <w:spacing w:after="120"/>
              <w:rPr>
                <w:ins w:id="22690" w:author="2092 CG" w:date="2020-10-26T18:39:00Z"/>
                <w:rFonts w:eastAsiaTheme="minorEastAsia"/>
                <w:sz w:val="20"/>
                <w:lang w:eastAsia="de-DE"/>
              </w:rPr>
            </w:pPr>
            <w:ins w:id="22691" w:author="2092 CG" w:date="2020-10-26T18:42:00Z">
              <w:r w:rsidRPr="00B92599">
                <w:rPr>
                  <w:w w:val="102"/>
                  <w:sz w:val="20"/>
                  <w:u w:val="single" w:color="D13438"/>
                </w:rPr>
                <w:t>1</w:t>
              </w:r>
            </w:ins>
          </w:p>
        </w:tc>
        <w:tc>
          <w:tcPr>
            <w:tcW w:w="1710" w:type="dxa"/>
          </w:tcPr>
          <w:p w14:paraId="64700151" w14:textId="77777777" w:rsidR="00063E85" w:rsidRPr="00FD5684" w:rsidRDefault="00063E85" w:rsidP="00255BB1">
            <w:pPr>
              <w:spacing w:after="120"/>
              <w:rPr>
                <w:ins w:id="22692" w:author="2092 CG" w:date="2020-10-26T18:39:00Z"/>
                <w:rFonts w:eastAsiaTheme="minorEastAsia"/>
                <w:sz w:val="20"/>
                <w:lang w:eastAsia="de-DE"/>
              </w:rPr>
            </w:pPr>
            <w:ins w:id="22693" w:author="2092 CG" w:date="2020-10-26T18:42:00Z">
              <w:r w:rsidRPr="00B92599">
                <w:rPr>
                  <w:sz w:val="20"/>
                  <w:u w:val="single" w:color="D13438"/>
                </w:rPr>
                <w:t>Ship 2 NACK Flag</w:t>
              </w:r>
            </w:ins>
          </w:p>
        </w:tc>
        <w:tc>
          <w:tcPr>
            <w:tcW w:w="5314" w:type="dxa"/>
          </w:tcPr>
          <w:p w14:paraId="37EF602F" w14:textId="77777777" w:rsidR="00063E85" w:rsidRPr="00FD5684" w:rsidRDefault="00063E85" w:rsidP="00255BB1">
            <w:pPr>
              <w:spacing w:after="120"/>
              <w:rPr>
                <w:ins w:id="22694" w:author="2092 CG" w:date="2020-10-26T18:39:00Z"/>
                <w:rFonts w:eastAsiaTheme="minorEastAsia"/>
                <w:sz w:val="20"/>
                <w:lang w:eastAsia="de-DE"/>
              </w:rPr>
            </w:pPr>
            <w:ins w:id="22695" w:author="2092 CG" w:date="2020-10-26T18:42:00Z">
              <w:r w:rsidRPr="00B92599">
                <w:rPr>
                  <w:sz w:val="20"/>
                  <w:u w:val="single" w:color="D13438"/>
                </w:rPr>
                <w:t>Received short message sets to 0</w:t>
              </w:r>
              <w:r w:rsidRPr="00B92599">
                <w:rPr>
                  <w:sz w:val="20"/>
                </w:rPr>
                <w:t>.</w:t>
              </w:r>
            </w:ins>
          </w:p>
        </w:tc>
      </w:tr>
      <w:tr w:rsidR="00063E85" w:rsidRPr="00FD5684" w14:paraId="7D46CDC7" w14:textId="77777777" w:rsidTr="00255BB1">
        <w:trPr>
          <w:ins w:id="22696" w:author="2092 CG" w:date="2020-10-26T18:46:00Z"/>
        </w:trPr>
        <w:tc>
          <w:tcPr>
            <w:tcW w:w="985" w:type="dxa"/>
          </w:tcPr>
          <w:p w14:paraId="2ADD4DA1" w14:textId="77777777" w:rsidR="00063E85" w:rsidRPr="00B92599" w:rsidRDefault="00063E85" w:rsidP="00DE6976">
            <w:pPr>
              <w:spacing w:after="120"/>
              <w:rPr>
                <w:ins w:id="22697" w:author="2092 CG" w:date="2020-10-26T18:46:00Z"/>
                <w:sz w:val="20"/>
                <w:u w:val="single" w:color="D13438"/>
              </w:rPr>
            </w:pPr>
            <w:ins w:id="22698" w:author="2092 CG" w:date="2020-10-26T18:46:00Z">
              <w:r w:rsidRPr="00B92599">
                <w:rPr>
                  <w:sz w:val="20"/>
                  <w:u w:val="single" w:color="D13438"/>
                </w:rPr>
                <w:t>8.</w:t>
              </w:r>
              <w:r w:rsidRPr="00B92599">
                <w:rPr>
                  <w:sz w:val="20"/>
                  <w:u w:val="single" w:color="D13438"/>
                </w:rPr>
                <w:tab/>
              </w:r>
            </w:ins>
          </w:p>
        </w:tc>
        <w:tc>
          <w:tcPr>
            <w:tcW w:w="900" w:type="dxa"/>
          </w:tcPr>
          <w:p w14:paraId="6E30D25D" w14:textId="77777777" w:rsidR="00063E85" w:rsidRPr="00B92599" w:rsidRDefault="00063E85" w:rsidP="00DE6976">
            <w:pPr>
              <w:spacing w:after="120"/>
              <w:rPr>
                <w:ins w:id="22699" w:author="2092 CG" w:date="2020-10-26T18:46:00Z"/>
                <w:w w:val="102"/>
                <w:sz w:val="20"/>
                <w:u w:val="single" w:color="D13438"/>
              </w:rPr>
            </w:pPr>
            <w:ins w:id="22700" w:author="2092 CG" w:date="2020-10-26T18:46:00Z">
              <w:r w:rsidRPr="00B92599">
                <w:rPr>
                  <w:w w:val="102"/>
                  <w:sz w:val="20"/>
                  <w:u w:val="single" w:color="D13438"/>
                </w:rPr>
                <w:t>4</w:t>
              </w:r>
            </w:ins>
          </w:p>
        </w:tc>
        <w:tc>
          <w:tcPr>
            <w:tcW w:w="1710" w:type="dxa"/>
          </w:tcPr>
          <w:p w14:paraId="62031B91" w14:textId="77777777" w:rsidR="00063E85" w:rsidRPr="00B92599" w:rsidRDefault="00063E85" w:rsidP="00DE6976">
            <w:pPr>
              <w:spacing w:after="120"/>
              <w:rPr>
                <w:ins w:id="22701" w:author="2092 CG" w:date="2020-10-26T18:46:00Z"/>
                <w:sz w:val="20"/>
                <w:u w:val="single" w:color="D13438"/>
              </w:rPr>
            </w:pPr>
            <w:ins w:id="22702" w:author="2092 CG" w:date="2020-10-26T18:46:00Z">
              <w:r w:rsidRPr="00B92599">
                <w:rPr>
                  <w:sz w:val="20"/>
                  <w:u w:val="single" w:color="D13438"/>
                </w:rPr>
                <w:t>Ship 3 Station ID</w:t>
              </w:r>
            </w:ins>
          </w:p>
        </w:tc>
        <w:tc>
          <w:tcPr>
            <w:tcW w:w="5314" w:type="dxa"/>
          </w:tcPr>
          <w:p w14:paraId="2C45652A" w14:textId="77777777" w:rsidR="00063E85" w:rsidRPr="00B92599" w:rsidRDefault="00063E85" w:rsidP="00DE6976">
            <w:pPr>
              <w:spacing w:after="120"/>
              <w:rPr>
                <w:ins w:id="22703" w:author="2092 CG" w:date="2020-10-26T18:46:00Z"/>
                <w:sz w:val="20"/>
                <w:u w:val="single" w:color="D13438"/>
              </w:rPr>
            </w:pPr>
            <w:ins w:id="22704" w:author="2092 CG" w:date="2020-10-26T18:46:00Z">
              <w:r w:rsidRPr="00B92599">
                <w:rPr>
                  <w:sz w:val="20"/>
                  <w:u w:val="single" w:color="D13438"/>
                </w:rPr>
                <w:t>Set to 0 when empty</w:t>
              </w:r>
              <w:r w:rsidRPr="00B92599">
                <w:rPr>
                  <w:sz w:val="20"/>
                </w:rPr>
                <w:t>.</w:t>
              </w:r>
            </w:ins>
          </w:p>
        </w:tc>
      </w:tr>
      <w:tr w:rsidR="00063E85" w:rsidRPr="00FD5684" w14:paraId="4550C6E9" w14:textId="77777777" w:rsidTr="00255BB1">
        <w:trPr>
          <w:ins w:id="22705" w:author="2092 CG" w:date="2020-10-26T18:47:00Z"/>
        </w:trPr>
        <w:tc>
          <w:tcPr>
            <w:tcW w:w="985" w:type="dxa"/>
          </w:tcPr>
          <w:p w14:paraId="20513D1C" w14:textId="77777777" w:rsidR="00063E85" w:rsidRPr="00B92599" w:rsidRDefault="00063E85" w:rsidP="00D25C44">
            <w:pPr>
              <w:spacing w:after="120"/>
              <w:rPr>
                <w:ins w:id="22706" w:author="2092 CG" w:date="2020-10-26T18:47:00Z"/>
                <w:sz w:val="20"/>
                <w:u w:val="single" w:color="D13438"/>
              </w:rPr>
            </w:pPr>
            <w:ins w:id="22707" w:author="2092 CG" w:date="2020-10-26T18:47:00Z">
              <w:r w:rsidRPr="00B92599">
                <w:rPr>
                  <w:sz w:val="20"/>
                  <w:u w:val="single" w:color="D13438"/>
                </w:rPr>
                <w:t>9.</w:t>
              </w:r>
              <w:r w:rsidRPr="00B92599">
                <w:rPr>
                  <w:sz w:val="20"/>
                  <w:u w:val="single" w:color="D13438"/>
                </w:rPr>
                <w:tab/>
              </w:r>
            </w:ins>
          </w:p>
        </w:tc>
        <w:tc>
          <w:tcPr>
            <w:tcW w:w="900" w:type="dxa"/>
          </w:tcPr>
          <w:p w14:paraId="545A0B73" w14:textId="77777777" w:rsidR="00063E85" w:rsidRPr="00B92599" w:rsidRDefault="00063E85" w:rsidP="00D25C44">
            <w:pPr>
              <w:spacing w:after="120"/>
              <w:rPr>
                <w:ins w:id="22708" w:author="2092 CG" w:date="2020-10-26T18:47:00Z"/>
                <w:w w:val="102"/>
                <w:sz w:val="20"/>
                <w:u w:val="single" w:color="D13438"/>
              </w:rPr>
            </w:pPr>
            <w:ins w:id="22709" w:author="2092 CG" w:date="2020-10-26T18:47:00Z">
              <w:r w:rsidRPr="00B92599">
                <w:rPr>
                  <w:w w:val="102"/>
                  <w:sz w:val="20"/>
                  <w:u w:val="single" w:color="D13438"/>
                </w:rPr>
                <w:t>1</w:t>
              </w:r>
            </w:ins>
          </w:p>
        </w:tc>
        <w:tc>
          <w:tcPr>
            <w:tcW w:w="1710" w:type="dxa"/>
          </w:tcPr>
          <w:p w14:paraId="1D76300B" w14:textId="77777777" w:rsidR="00063E85" w:rsidRPr="00B92599" w:rsidRDefault="00063E85" w:rsidP="00D25C44">
            <w:pPr>
              <w:spacing w:after="120"/>
              <w:rPr>
                <w:ins w:id="22710" w:author="2092 CG" w:date="2020-10-26T18:47:00Z"/>
                <w:sz w:val="20"/>
                <w:u w:val="single" w:color="D13438"/>
              </w:rPr>
            </w:pPr>
            <w:ins w:id="22711" w:author="2092 CG" w:date="2020-10-26T18:47:00Z">
              <w:r w:rsidRPr="00B92599">
                <w:rPr>
                  <w:sz w:val="20"/>
                  <w:u w:val="single" w:color="D13438"/>
                </w:rPr>
                <w:t>Ship 3 NACK Flag</w:t>
              </w:r>
            </w:ins>
          </w:p>
        </w:tc>
        <w:tc>
          <w:tcPr>
            <w:tcW w:w="5314" w:type="dxa"/>
          </w:tcPr>
          <w:p w14:paraId="5A1DD3BC" w14:textId="77777777" w:rsidR="00063E85" w:rsidRPr="00B92599" w:rsidRDefault="00063E85" w:rsidP="00D25C44">
            <w:pPr>
              <w:spacing w:after="120"/>
              <w:rPr>
                <w:ins w:id="22712" w:author="2092 CG" w:date="2020-10-26T18:47:00Z"/>
                <w:sz w:val="20"/>
                <w:u w:val="single" w:color="D13438"/>
              </w:rPr>
            </w:pPr>
            <w:ins w:id="22713" w:author="2092 CG" w:date="2020-10-26T18:47:00Z">
              <w:r w:rsidRPr="00B92599">
                <w:rPr>
                  <w:sz w:val="20"/>
                  <w:u w:val="single" w:color="D13438"/>
                </w:rPr>
                <w:t>Received short message sets to 0</w:t>
              </w:r>
              <w:r w:rsidRPr="00B92599">
                <w:rPr>
                  <w:sz w:val="20"/>
                </w:rPr>
                <w:t>.</w:t>
              </w:r>
            </w:ins>
          </w:p>
        </w:tc>
      </w:tr>
      <w:tr w:rsidR="00063E85" w:rsidRPr="00FD5684" w14:paraId="387475AB" w14:textId="77777777" w:rsidTr="00255BB1">
        <w:trPr>
          <w:ins w:id="22714" w:author="2092 CG" w:date="2020-10-26T18:47:00Z"/>
        </w:trPr>
        <w:tc>
          <w:tcPr>
            <w:tcW w:w="985" w:type="dxa"/>
          </w:tcPr>
          <w:p w14:paraId="46EBBCE6" w14:textId="77777777" w:rsidR="00063E85" w:rsidRPr="00B92599" w:rsidRDefault="00063E85" w:rsidP="00054930">
            <w:pPr>
              <w:spacing w:after="120"/>
              <w:rPr>
                <w:ins w:id="22715" w:author="2092 CG" w:date="2020-10-26T18:47:00Z"/>
                <w:sz w:val="20"/>
                <w:u w:val="single" w:color="D13438"/>
              </w:rPr>
            </w:pPr>
            <w:ins w:id="22716" w:author="2092 CG" w:date="2020-10-26T18:47:00Z">
              <w:r w:rsidRPr="00B92599">
                <w:rPr>
                  <w:sz w:val="20"/>
                  <w:u w:val="single" w:color="D13438"/>
                </w:rPr>
                <w:t xml:space="preserve">10. </w:t>
              </w:r>
            </w:ins>
          </w:p>
        </w:tc>
        <w:tc>
          <w:tcPr>
            <w:tcW w:w="900" w:type="dxa"/>
          </w:tcPr>
          <w:p w14:paraId="7E68BB08" w14:textId="77777777" w:rsidR="00063E85" w:rsidRPr="00B92599" w:rsidRDefault="00063E85" w:rsidP="00054930">
            <w:pPr>
              <w:spacing w:after="120"/>
              <w:rPr>
                <w:ins w:id="22717" w:author="2092 CG" w:date="2020-10-26T18:47:00Z"/>
                <w:w w:val="102"/>
                <w:sz w:val="20"/>
                <w:u w:val="single" w:color="D13438"/>
              </w:rPr>
            </w:pPr>
            <w:ins w:id="22718" w:author="2092 CG" w:date="2020-10-26T18:47:00Z">
              <w:r w:rsidRPr="00B92599">
                <w:rPr>
                  <w:w w:val="102"/>
                  <w:sz w:val="20"/>
                  <w:u w:val="single" w:color="D13438"/>
                </w:rPr>
                <w:t>4</w:t>
              </w:r>
            </w:ins>
          </w:p>
        </w:tc>
        <w:tc>
          <w:tcPr>
            <w:tcW w:w="1710" w:type="dxa"/>
          </w:tcPr>
          <w:p w14:paraId="12DC2436" w14:textId="77777777" w:rsidR="00063E85" w:rsidRPr="00B92599" w:rsidRDefault="00063E85" w:rsidP="00054930">
            <w:pPr>
              <w:spacing w:after="120"/>
              <w:rPr>
                <w:ins w:id="22719" w:author="2092 CG" w:date="2020-10-26T18:47:00Z"/>
                <w:sz w:val="20"/>
                <w:u w:val="single" w:color="D13438"/>
              </w:rPr>
            </w:pPr>
            <w:ins w:id="22720" w:author="2092 CG" w:date="2020-10-26T18:47:00Z">
              <w:r w:rsidRPr="00B92599">
                <w:rPr>
                  <w:sz w:val="20"/>
                  <w:u w:val="single" w:color="D13438"/>
                </w:rPr>
                <w:t>Ship 4 Station ID</w:t>
              </w:r>
            </w:ins>
          </w:p>
        </w:tc>
        <w:tc>
          <w:tcPr>
            <w:tcW w:w="5314" w:type="dxa"/>
          </w:tcPr>
          <w:p w14:paraId="2265DA4D" w14:textId="77777777" w:rsidR="00063E85" w:rsidRPr="00B92599" w:rsidRDefault="00063E85" w:rsidP="00054930">
            <w:pPr>
              <w:spacing w:after="120"/>
              <w:rPr>
                <w:ins w:id="22721" w:author="2092 CG" w:date="2020-10-26T18:47:00Z"/>
                <w:sz w:val="20"/>
                <w:u w:val="single" w:color="D13438"/>
              </w:rPr>
            </w:pPr>
            <w:ins w:id="22722" w:author="2092 CG" w:date="2020-10-26T18:47:00Z">
              <w:r w:rsidRPr="00B92599">
                <w:rPr>
                  <w:sz w:val="20"/>
                  <w:u w:val="single" w:color="D13438"/>
                </w:rPr>
                <w:t>Set to 0 when empty</w:t>
              </w:r>
              <w:r w:rsidRPr="00B92599">
                <w:rPr>
                  <w:sz w:val="20"/>
                </w:rPr>
                <w:t>.</w:t>
              </w:r>
            </w:ins>
          </w:p>
        </w:tc>
      </w:tr>
      <w:tr w:rsidR="00063E85" w:rsidRPr="00FD5684" w14:paraId="3C38A74C" w14:textId="77777777" w:rsidTr="00255BB1">
        <w:trPr>
          <w:ins w:id="22723" w:author="2092 CG" w:date="2020-10-26T18:47:00Z"/>
        </w:trPr>
        <w:tc>
          <w:tcPr>
            <w:tcW w:w="985" w:type="dxa"/>
          </w:tcPr>
          <w:p w14:paraId="66D2F5B7" w14:textId="77777777" w:rsidR="00063E85" w:rsidRPr="00B92599" w:rsidRDefault="00063E85" w:rsidP="00E65488">
            <w:pPr>
              <w:spacing w:after="120"/>
              <w:rPr>
                <w:ins w:id="22724" w:author="2092 CG" w:date="2020-10-26T18:47:00Z"/>
                <w:sz w:val="20"/>
                <w:u w:val="single" w:color="D13438"/>
              </w:rPr>
            </w:pPr>
            <w:ins w:id="22725" w:author="2092 CG" w:date="2020-10-26T18:48:00Z">
              <w:r w:rsidRPr="00B92599">
                <w:rPr>
                  <w:sz w:val="20"/>
                  <w:u w:val="single" w:color="D13438"/>
                </w:rPr>
                <w:t xml:space="preserve">11. </w:t>
              </w:r>
            </w:ins>
          </w:p>
        </w:tc>
        <w:tc>
          <w:tcPr>
            <w:tcW w:w="900" w:type="dxa"/>
          </w:tcPr>
          <w:p w14:paraId="390C41AD" w14:textId="77777777" w:rsidR="00063E85" w:rsidRPr="00B92599" w:rsidRDefault="00063E85" w:rsidP="00E65488">
            <w:pPr>
              <w:spacing w:after="120"/>
              <w:rPr>
                <w:ins w:id="22726" w:author="2092 CG" w:date="2020-10-26T18:47:00Z"/>
                <w:w w:val="102"/>
                <w:sz w:val="20"/>
                <w:u w:val="single" w:color="D13438"/>
              </w:rPr>
            </w:pPr>
            <w:ins w:id="22727" w:author="2092 CG" w:date="2020-10-26T18:48:00Z">
              <w:r w:rsidRPr="00B92599">
                <w:rPr>
                  <w:w w:val="102"/>
                  <w:sz w:val="20"/>
                  <w:u w:val="single" w:color="D13438"/>
                </w:rPr>
                <w:t>1</w:t>
              </w:r>
            </w:ins>
          </w:p>
        </w:tc>
        <w:tc>
          <w:tcPr>
            <w:tcW w:w="1710" w:type="dxa"/>
          </w:tcPr>
          <w:p w14:paraId="26406437" w14:textId="77777777" w:rsidR="00063E85" w:rsidRPr="00B92599" w:rsidRDefault="00063E85" w:rsidP="00E65488">
            <w:pPr>
              <w:spacing w:after="120"/>
              <w:rPr>
                <w:ins w:id="22728" w:author="2092 CG" w:date="2020-10-26T18:47:00Z"/>
                <w:sz w:val="20"/>
                <w:u w:val="single" w:color="D13438"/>
              </w:rPr>
            </w:pPr>
            <w:ins w:id="22729" w:author="2092 CG" w:date="2020-10-26T18:48:00Z">
              <w:r w:rsidRPr="00B92599">
                <w:rPr>
                  <w:sz w:val="20"/>
                  <w:u w:val="single" w:color="D13438"/>
                </w:rPr>
                <w:t>Ship 4 NACK Flag</w:t>
              </w:r>
            </w:ins>
          </w:p>
        </w:tc>
        <w:tc>
          <w:tcPr>
            <w:tcW w:w="5314" w:type="dxa"/>
          </w:tcPr>
          <w:p w14:paraId="0F5147B5" w14:textId="77777777" w:rsidR="00063E85" w:rsidRPr="00B92599" w:rsidRDefault="00063E85" w:rsidP="00E65488">
            <w:pPr>
              <w:spacing w:after="120"/>
              <w:rPr>
                <w:ins w:id="22730" w:author="2092 CG" w:date="2020-10-26T18:47:00Z"/>
                <w:sz w:val="20"/>
                <w:u w:val="single" w:color="D13438"/>
              </w:rPr>
            </w:pPr>
            <w:ins w:id="22731" w:author="2092 CG" w:date="2020-10-26T18:48:00Z">
              <w:r w:rsidRPr="00B92599">
                <w:rPr>
                  <w:sz w:val="20"/>
                  <w:u w:val="single" w:color="D13438"/>
                </w:rPr>
                <w:t>Received short message sets to 0</w:t>
              </w:r>
              <w:r w:rsidRPr="00B92599">
                <w:rPr>
                  <w:sz w:val="20"/>
                </w:rPr>
                <w:t>.</w:t>
              </w:r>
            </w:ins>
          </w:p>
        </w:tc>
      </w:tr>
      <w:tr w:rsidR="00063E85" w:rsidRPr="00FD5684" w14:paraId="73603EB2" w14:textId="77777777" w:rsidTr="00255BB1">
        <w:trPr>
          <w:ins w:id="22732" w:author="2092 CG" w:date="2020-10-26T18:48:00Z"/>
        </w:trPr>
        <w:tc>
          <w:tcPr>
            <w:tcW w:w="985" w:type="dxa"/>
          </w:tcPr>
          <w:p w14:paraId="6476DF75" w14:textId="77777777" w:rsidR="00063E85" w:rsidRPr="00B92599" w:rsidRDefault="00063E85" w:rsidP="00254CE2">
            <w:pPr>
              <w:spacing w:after="120"/>
              <w:rPr>
                <w:ins w:id="22733" w:author="2092 CG" w:date="2020-10-26T18:48:00Z"/>
                <w:sz w:val="20"/>
                <w:u w:val="single" w:color="D13438"/>
              </w:rPr>
            </w:pPr>
            <w:ins w:id="22734" w:author="2092 CG" w:date="2020-10-26T18:48:00Z">
              <w:r w:rsidRPr="00B92599">
                <w:rPr>
                  <w:sz w:val="20"/>
                  <w:u w:val="single" w:color="D13438"/>
                </w:rPr>
                <w:t xml:space="preserve">12. </w:t>
              </w:r>
            </w:ins>
          </w:p>
        </w:tc>
        <w:tc>
          <w:tcPr>
            <w:tcW w:w="900" w:type="dxa"/>
          </w:tcPr>
          <w:p w14:paraId="7C995349" w14:textId="77777777" w:rsidR="00063E85" w:rsidRPr="00B92599" w:rsidRDefault="00063E85" w:rsidP="00254CE2">
            <w:pPr>
              <w:spacing w:after="120"/>
              <w:rPr>
                <w:ins w:id="22735" w:author="2092 CG" w:date="2020-10-26T18:48:00Z"/>
                <w:w w:val="102"/>
                <w:sz w:val="20"/>
                <w:u w:val="single" w:color="D13438"/>
              </w:rPr>
            </w:pPr>
            <w:ins w:id="22736" w:author="2092 CG" w:date="2020-10-26T18:48:00Z">
              <w:r w:rsidRPr="00B92599">
                <w:rPr>
                  <w:w w:val="102"/>
                  <w:sz w:val="20"/>
                  <w:u w:val="single" w:color="D13438"/>
                </w:rPr>
                <w:t>4</w:t>
              </w:r>
            </w:ins>
          </w:p>
        </w:tc>
        <w:tc>
          <w:tcPr>
            <w:tcW w:w="1710" w:type="dxa"/>
          </w:tcPr>
          <w:p w14:paraId="211D0584" w14:textId="77777777" w:rsidR="00063E85" w:rsidRPr="00B92599" w:rsidRDefault="00063E85" w:rsidP="00254CE2">
            <w:pPr>
              <w:spacing w:after="120"/>
              <w:rPr>
                <w:ins w:id="22737" w:author="2092 CG" w:date="2020-10-26T18:48:00Z"/>
                <w:sz w:val="20"/>
                <w:u w:val="single" w:color="D13438"/>
              </w:rPr>
            </w:pPr>
            <w:ins w:id="22738" w:author="2092 CG" w:date="2020-10-26T18:48:00Z">
              <w:r w:rsidRPr="00B92599">
                <w:rPr>
                  <w:sz w:val="20"/>
                  <w:u w:val="single" w:color="D13438"/>
                </w:rPr>
                <w:t>Ship 5 Station ID</w:t>
              </w:r>
            </w:ins>
          </w:p>
        </w:tc>
        <w:tc>
          <w:tcPr>
            <w:tcW w:w="5314" w:type="dxa"/>
          </w:tcPr>
          <w:p w14:paraId="7169654D" w14:textId="77777777" w:rsidR="00063E85" w:rsidRPr="00B92599" w:rsidRDefault="00063E85" w:rsidP="00254CE2">
            <w:pPr>
              <w:spacing w:after="120"/>
              <w:rPr>
                <w:ins w:id="22739" w:author="2092 CG" w:date="2020-10-26T18:48:00Z"/>
                <w:sz w:val="20"/>
                <w:u w:val="single" w:color="D13438"/>
              </w:rPr>
            </w:pPr>
            <w:ins w:id="22740" w:author="2092 CG" w:date="2020-10-26T18:48:00Z">
              <w:r w:rsidRPr="00B92599">
                <w:rPr>
                  <w:sz w:val="20"/>
                  <w:u w:val="single" w:color="D13438"/>
                </w:rPr>
                <w:t>Set to 0 when empty</w:t>
              </w:r>
              <w:r w:rsidRPr="00B92599">
                <w:rPr>
                  <w:sz w:val="20"/>
                </w:rPr>
                <w:t>.</w:t>
              </w:r>
            </w:ins>
          </w:p>
        </w:tc>
      </w:tr>
      <w:tr w:rsidR="00063E85" w:rsidRPr="00FD5684" w14:paraId="6AEB0414" w14:textId="77777777" w:rsidTr="00255BB1">
        <w:trPr>
          <w:ins w:id="22741" w:author="2092 CG" w:date="2020-10-26T18:48:00Z"/>
        </w:trPr>
        <w:tc>
          <w:tcPr>
            <w:tcW w:w="985" w:type="dxa"/>
          </w:tcPr>
          <w:p w14:paraId="4E521917" w14:textId="77777777" w:rsidR="00063E85" w:rsidRPr="00B92599" w:rsidRDefault="00063E85" w:rsidP="00610600">
            <w:pPr>
              <w:spacing w:after="120"/>
              <w:rPr>
                <w:ins w:id="22742" w:author="2092 CG" w:date="2020-10-26T18:48:00Z"/>
                <w:sz w:val="20"/>
                <w:u w:val="single" w:color="D13438"/>
              </w:rPr>
            </w:pPr>
            <w:ins w:id="22743" w:author="2092 CG" w:date="2020-10-26T18:49:00Z">
              <w:r w:rsidRPr="00B92599">
                <w:rPr>
                  <w:sz w:val="20"/>
                  <w:u w:val="single" w:color="D13438"/>
                </w:rPr>
                <w:t xml:space="preserve">13. </w:t>
              </w:r>
            </w:ins>
          </w:p>
        </w:tc>
        <w:tc>
          <w:tcPr>
            <w:tcW w:w="900" w:type="dxa"/>
          </w:tcPr>
          <w:p w14:paraId="1EF2F8AA" w14:textId="77777777" w:rsidR="00063E85" w:rsidRPr="00B92599" w:rsidRDefault="00063E85" w:rsidP="00610600">
            <w:pPr>
              <w:spacing w:after="120"/>
              <w:rPr>
                <w:ins w:id="22744" w:author="2092 CG" w:date="2020-10-26T18:48:00Z"/>
                <w:w w:val="102"/>
                <w:sz w:val="20"/>
                <w:u w:val="single" w:color="D13438"/>
              </w:rPr>
            </w:pPr>
            <w:ins w:id="22745" w:author="2092 CG" w:date="2020-10-26T18:49:00Z">
              <w:r w:rsidRPr="00B92599">
                <w:rPr>
                  <w:w w:val="102"/>
                  <w:sz w:val="20"/>
                  <w:u w:val="single" w:color="D13438"/>
                </w:rPr>
                <w:t>1</w:t>
              </w:r>
            </w:ins>
          </w:p>
        </w:tc>
        <w:tc>
          <w:tcPr>
            <w:tcW w:w="1710" w:type="dxa"/>
          </w:tcPr>
          <w:p w14:paraId="6A3A4E13" w14:textId="77777777" w:rsidR="00063E85" w:rsidRPr="00B92599" w:rsidRDefault="00063E85" w:rsidP="00610600">
            <w:pPr>
              <w:spacing w:after="120"/>
              <w:rPr>
                <w:ins w:id="22746" w:author="2092 CG" w:date="2020-10-26T18:48:00Z"/>
                <w:sz w:val="20"/>
                <w:u w:val="single" w:color="D13438"/>
              </w:rPr>
            </w:pPr>
            <w:ins w:id="22747" w:author="2092 CG" w:date="2020-10-26T18:49:00Z">
              <w:r w:rsidRPr="00B92599">
                <w:rPr>
                  <w:sz w:val="20"/>
                  <w:u w:val="single" w:color="D13438"/>
                </w:rPr>
                <w:t>Ship 5 NACK Flag</w:t>
              </w:r>
            </w:ins>
          </w:p>
        </w:tc>
        <w:tc>
          <w:tcPr>
            <w:tcW w:w="5314" w:type="dxa"/>
          </w:tcPr>
          <w:p w14:paraId="59D21135" w14:textId="77777777" w:rsidR="00063E85" w:rsidRPr="00B92599" w:rsidRDefault="00063E85" w:rsidP="00610600">
            <w:pPr>
              <w:spacing w:after="120"/>
              <w:rPr>
                <w:ins w:id="22748" w:author="2092 CG" w:date="2020-10-26T18:48:00Z"/>
                <w:sz w:val="20"/>
                <w:u w:val="single" w:color="D13438"/>
              </w:rPr>
            </w:pPr>
            <w:ins w:id="22749" w:author="2092 CG" w:date="2020-10-26T18:49:00Z">
              <w:r w:rsidRPr="00B92599">
                <w:rPr>
                  <w:sz w:val="20"/>
                  <w:u w:val="single" w:color="D13438"/>
                </w:rPr>
                <w:t>Received short message sets to 0</w:t>
              </w:r>
              <w:r w:rsidRPr="00B92599">
                <w:rPr>
                  <w:sz w:val="20"/>
                </w:rPr>
                <w:t>.</w:t>
              </w:r>
            </w:ins>
          </w:p>
        </w:tc>
      </w:tr>
      <w:tr w:rsidR="00063E85" w:rsidRPr="00FD5684" w14:paraId="050A8A0B" w14:textId="77777777" w:rsidTr="00255BB1">
        <w:trPr>
          <w:ins w:id="22750" w:author="2092 CG" w:date="2020-10-26T18:49:00Z"/>
        </w:trPr>
        <w:tc>
          <w:tcPr>
            <w:tcW w:w="985" w:type="dxa"/>
          </w:tcPr>
          <w:p w14:paraId="55086DB3" w14:textId="77777777" w:rsidR="00063E85" w:rsidRPr="00B92599" w:rsidRDefault="00063E85" w:rsidP="00E202AB">
            <w:pPr>
              <w:spacing w:after="120"/>
              <w:rPr>
                <w:ins w:id="22751" w:author="2092 CG" w:date="2020-10-26T18:49:00Z"/>
                <w:sz w:val="20"/>
                <w:u w:val="single" w:color="D13438"/>
              </w:rPr>
            </w:pPr>
            <w:ins w:id="22752" w:author="2092 CG" w:date="2020-10-26T18:49:00Z">
              <w:r w:rsidRPr="00B92599">
                <w:rPr>
                  <w:sz w:val="20"/>
                  <w:u w:val="single" w:color="D13438"/>
                </w:rPr>
                <w:t xml:space="preserve">14. </w:t>
              </w:r>
            </w:ins>
          </w:p>
        </w:tc>
        <w:tc>
          <w:tcPr>
            <w:tcW w:w="900" w:type="dxa"/>
          </w:tcPr>
          <w:p w14:paraId="2A16B441" w14:textId="77777777" w:rsidR="00063E85" w:rsidRPr="00B92599" w:rsidRDefault="00063E85" w:rsidP="00E202AB">
            <w:pPr>
              <w:spacing w:after="120"/>
              <w:rPr>
                <w:ins w:id="22753" w:author="2092 CG" w:date="2020-10-26T18:49:00Z"/>
                <w:w w:val="102"/>
                <w:sz w:val="20"/>
                <w:u w:val="single" w:color="D13438"/>
              </w:rPr>
            </w:pPr>
            <w:ins w:id="22754" w:author="2092 CG" w:date="2020-10-26T18:49:00Z">
              <w:r w:rsidRPr="00B92599">
                <w:rPr>
                  <w:w w:val="102"/>
                  <w:sz w:val="20"/>
                  <w:u w:val="single" w:color="D13438"/>
                </w:rPr>
                <w:t>4</w:t>
              </w:r>
            </w:ins>
          </w:p>
        </w:tc>
        <w:tc>
          <w:tcPr>
            <w:tcW w:w="1710" w:type="dxa"/>
          </w:tcPr>
          <w:p w14:paraId="440DF11D" w14:textId="77777777" w:rsidR="00063E85" w:rsidRPr="00B92599" w:rsidRDefault="00063E85" w:rsidP="00E202AB">
            <w:pPr>
              <w:spacing w:after="120"/>
              <w:rPr>
                <w:ins w:id="22755" w:author="2092 CG" w:date="2020-10-26T18:49:00Z"/>
                <w:sz w:val="20"/>
                <w:u w:val="single" w:color="D13438"/>
              </w:rPr>
            </w:pPr>
            <w:ins w:id="22756" w:author="2092 CG" w:date="2020-10-26T18:49:00Z">
              <w:r w:rsidRPr="00B92599">
                <w:rPr>
                  <w:sz w:val="20"/>
                  <w:u w:val="single" w:color="D13438"/>
                </w:rPr>
                <w:t>Ship 6 Station ID</w:t>
              </w:r>
            </w:ins>
          </w:p>
        </w:tc>
        <w:tc>
          <w:tcPr>
            <w:tcW w:w="5314" w:type="dxa"/>
          </w:tcPr>
          <w:p w14:paraId="65E7B4A8" w14:textId="77777777" w:rsidR="00063E85" w:rsidRPr="00B92599" w:rsidRDefault="00063E85" w:rsidP="00E202AB">
            <w:pPr>
              <w:spacing w:after="120"/>
              <w:rPr>
                <w:ins w:id="22757" w:author="2092 CG" w:date="2020-10-26T18:49:00Z"/>
                <w:sz w:val="20"/>
                <w:u w:val="single" w:color="D13438"/>
              </w:rPr>
            </w:pPr>
            <w:ins w:id="22758" w:author="2092 CG" w:date="2020-10-26T18:49:00Z">
              <w:r w:rsidRPr="00B92599">
                <w:rPr>
                  <w:sz w:val="20"/>
                  <w:u w:val="single" w:color="D13438"/>
                </w:rPr>
                <w:t>Set to 0 when empty</w:t>
              </w:r>
              <w:r w:rsidRPr="00B92599">
                <w:rPr>
                  <w:sz w:val="20"/>
                </w:rPr>
                <w:t>.</w:t>
              </w:r>
            </w:ins>
          </w:p>
        </w:tc>
      </w:tr>
      <w:tr w:rsidR="00063E85" w:rsidRPr="00FD5684" w14:paraId="11123329" w14:textId="77777777" w:rsidTr="00255BB1">
        <w:trPr>
          <w:ins w:id="22759" w:author="2092 CG" w:date="2020-10-26T18:49:00Z"/>
        </w:trPr>
        <w:tc>
          <w:tcPr>
            <w:tcW w:w="985" w:type="dxa"/>
          </w:tcPr>
          <w:p w14:paraId="005E88E3" w14:textId="77777777" w:rsidR="00063E85" w:rsidRPr="00B92599" w:rsidRDefault="00063E85" w:rsidP="00C12E0E">
            <w:pPr>
              <w:spacing w:after="120"/>
              <w:rPr>
                <w:ins w:id="22760" w:author="2092 CG" w:date="2020-10-26T18:49:00Z"/>
                <w:sz w:val="20"/>
                <w:u w:val="single" w:color="D13438"/>
              </w:rPr>
            </w:pPr>
            <w:ins w:id="22761" w:author="2092 CG" w:date="2020-10-26T18:49:00Z">
              <w:r w:rsidRPr="00B92599">
                <w:rPr>
                  <w:sz w:val="20"/>
                  <w:u w:val="single" w:color="D13438"/>
                </w:rPr>
                <w:t xml:space="preserve">15. </w:t>
              </w:r>
            </w:ins>
          </w:p>
        </w:tc>
        <w:tc>
          <w:tcPr>
            <w:tcW w:w="900" w:type="dxa"/>
          </w:tcPr>
          <w:p w14:paraId="78AEDE4E" w14:textId="77777777" w:rsidR="00063E85" w:rsidRPr="00B92599" w:rsidRDefault="00063E85" w:rsidP="00C12E0E">
            <w:pPr>
              <w:spacing w:after="120"/>
              <w:rPr>
                <w:ins w:id="22762" w:author="2092 CG" w:date="2020-10-26T18:49:00Z"/>
                <w:w w:val="102"/>
                <w:sz w:val="20"/>
                <w:u w:val="single" w:color="D13438"/>
              </w:rPr>
            </w:pPr>
            <w:ins w:id="22763" w:author="2092 CG" w:date="2020-10-26T18:49:00Z">
              <w:r w:rsidRPr="00B92599">
                <w:rPr>
                  <w:w w:val="102"/>
                  <w:sz w:val="20"/>
                  <w:u w:val="single" w:color="D13438"/>
                </w:rPr>
                <w:t>1</w:t>
              </w:r>
            </w:ins>
          </w:p>
        </w:tc>
        <w:tc>
          <w:tcPr>
            <w:tcW w:w="1710" w:type="dxa"/>
          </w:tcPr>
          <w:p w14:paraId="67934FA5" w14:textId="77777777" w:rsidR="00063E85" w:rsidRPr="00B92599" w:rsidRDefault="00063E85" w:rsidP="00C12E0E">
            <w:pPr>
              <w:spacing w:after="120"/>
              <w:rPr>
                <w:ins w:id="22764" w:author="2092 CG" w:date="2020-10-26T18:49:00Z"/>
                <w:sz w:val="20"/>
                <w:u w:val="single" w:color="D13438"/>
              </w:rPr>
            </w:pPr>
            <w:ins w:id="22765" w:author="2092 CG" w:date="2020-10-26T18:49:00Z">
              <w:r w:rsidRPr="00B92599">
                <w:rPr>
                  <w:sz w:val="20"/>
                  <w:u w:val="single" w:color="D13438"/>
                </w:rPr>
                <w:t>Ship 6 NACK Flag</w:t>
              </w:r>
            </w:ins>
          </w:p>
        </w:tc>
        <w:tc>
          <w:tcPr>
            <w:tcW w:w="5314" w:type="dxa"/>
          </w:tcPr>
          <w:p w14:paraId="196349C8" w14:textId="77777777" w:rsidR="00063E85" w:rsidRPr="00B92599" w:rsidRDefault="00063E85" w:rsidP="00C12E0E">
            <w:pPr>
              <w:spacing w:after="120"/>
              <w:rPr>
                <w:ins w:id="22766" w:author="2092 CG" w:date="2020-10-26T18:49:00Z"/>
                <w:sz w:val="20"/>
                <w:u w:val="single" w:color="D13438"/>
              </w:rPr>
            </w:pPr>
            <w:ins w:id="22767" w:author="2092 CG" w:date="2020-10-26T18:49:00Z">
              <w:r w:rsidRPr="00B92599">
                <w:rPr>
                  <w:sz w:val="20"/>
                  <w:u w:val="single" w:color="D13438"/>
                </w:rPr>
                <w:t>Received short message sets to 0</w:t>
              </w:r>
              <w:r w:rsidRPr="00B92599">
                <w:rPr>
                  <w:sz w:val="20"/>
                </w:rPr>
                <w:t>.</w:t>
              </w:r>
            </w:ins>
          </w:p>
        </w:tc>
      </w:tr>
    </w:tbl>
    <w:p w14:paraId="02415389" w14:textId="77777777" w:rsidR="006A2F79" w:rsidRPr="00FD5684" w:rsidRDefault="006A2F79" w:rsidP="006A2F79">
      <w:pPr>
        <w:spacing w:before="96"/>
        <w:ind w:left="138"/>
        <w:rPr>
          <w:ins w:id="22768" w:author="2092 CG" w:date="2020-10-26T18:51:00Z"/>
          <w:szCs w:val="24"/>
        </w:rPr>
      </w:pPr>
      <w:ins w:id="22769" w:author="2092 CG" w:date="2020-10-26T18:51:00Z">
        <w:r w:rsidRPr="00B92599">
          <w:rPr>
            <w:w w:val="105"/>
            <w:szCs w:val="24"/>
            <w:u w:val="single" w:color="D13438"/>
          </w:rPr>
          <w:t>Note:</w:t>
        </w:r>
      </w:ins>
    </w:p>
    <w:p w14:paraId="1F2E659F" w14:textId="77777777" w:rsidR="006A2F79" w:rsidRPr="00FD5684" w:rsidRDefault="006A2F79" w:rsidP="006A2F79">
      <w:pPr>
        <w:spacing w:before="97"/>
        <w:ind w:left="138"/>
        <w:rPr>
          <w:ins w:id="22770" w:author="2092 CG" w:date="2020-10-26T18:51:00Z"/>
          <w:szCs w:val="24"/>
        </w:rPr>
      </w:pPr>
      <w:ins w:id="22771" w:author="2092 CG" w:date="2020-10-26T18:51:00Z">
        <w:r w:rsidRPr="00B92599">
          <w:rPr>
            <w:w w:val="105"/>
            <w:szCs w:val="24"/>
            <w:u w:val="single" w:color="D13438"/>
          </w:rPr>
          <w:t>Used for the ACK of uplink short messages.</w:t>
        </w:r>
      </w:ins>
    </w:p>
    <w:p w14:paraId="51FD36BE" w14:textId="77777777" w:rsidR="00861FFF" w:rsidRPr="00A013FD" w:rsidRDefault="00861FFF" w:rsidP="00A013FD">
      <w:pPr>
        <w:spacing w:after="120"/>
        <w:rPr>
          <w:ins w:id="22772" w:author="Ross Norsworthy" w:date="2020-03-20T01:39:00Z"/>
          <w:lang w:eastAsia="de-DE"/>
        </w:rPr>
      </w:pPr>
    </w:p>
    <w:p w14:paraId="7A29E76B" w14:textId="7AD2D7E3" w:rsidR="00A013FD" w:rsidRPr="00A013FD" w:rsidRDefault="00D90BCF" w:rsidP="00875779">
      <w:pPr>
        <w:pStyle w:val="Heading3"/>
        <w:rPr>
          <w:ins w:id="22773" w:author="Ross Norsworthy" w:date="2020-03-20T01:39:00Z"/>
          <w:rFonts w:eastAsiaTheme="minorHAnsi"/>
          <w:lang w:eastAsia="de-DE"/>
        </w:rPr>
      </w:pPr>
      <w:bookmarkStart w:id="22774" w:name="_Toc35546046"/>
      <w:ins w:id="22775" w:author="Song, Xiaojing" w:date="2020-08-21T14:50:00Z">
        <w:del w:id="22776" w:author="USA Editor 2021" w:date="2021-01-06T09:23: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2777" w:author="Song, Xiaojing" w:date="2020-08-24T16:07:00Z">
        <w:r w:rsidR="005D4C5E">
          <w:rPr>
            <w:rFonts w:eastAsiaTheme="minorHAnsi"/>
            <w:caps/>
            <w:lang w:eastAsia="de-DE"/>
          </w:rPr>
          <w:t>3</w:t>
        </w:r>
      </w:ins>
      <w:ins w:id="22778" w:author="Song, Xiaojing" w:date="2020-08-21T14:50:00Z">
        <w:r>
          <w:rPr>
            <w:rFonts w:eastAsiaTheme="minorHAnsi"/>
            <w:caps/>
            <w:lang w:eastAsia="de-DE"/>
          </w:rPr>
          <w:t>.10.14</w:t>
        </w:r>
        <w:r>
          <w:rPr>
            <w:rFonts w:eastAsiaTheme="minorHAnsi"/>
            <w:caps/>
            <w:lang w:eastAsia="de-DE"/>
          </w:rPr>
          <w:tab/>
        </w:r>
      </w:ins>
      <w:ins w:id="22779" w:author="Ross Norsworthy" w:date="2020-03-20T01:39:00Z">
        <w:r w:rsidR="00A013FD" w:rsidRPr="00A013FD">
          <w:rPr>
            <w:rFonts w:eastAsiaTheme="minorHAnsi"/>
            <w:lang w:eastAsia="de-DE"/>
          </w:rPr>
          <w:t>Downlink Short message (with Ack)</w:t>
        </w:r>
        <w:bookmarkEnd w:id="22774"/>
      </w:ins>
    </w:p>
    <w:p w14:paraId="349FF041" w14:textId="66D422AE" w:rsidR="008E1B5D" w:rsidRDefault="00A013FD" w:rsidP="004954F5">
      <w:pPr>
        <w:pStyle w:val="TableNo"/>
        <w:rPr>
          <w:lang w:val="en-US"/>
        </w:rPr>
      </w:pPr>
      <w:bookmarkStart w:id="22780" w:name="_Toc35546180"/>
      <w:ins w:id="22781" w:author="Ross Norsworthy" w:date="2020-03-20T01:39:00Z">
        <w:r w:rsidRPr="00A013FD">
          <w:rPr>
            <w:lang w:val="en-US"/>
          </w:rPr>
          <w:t xml:space="preserve">Table </w:t>
        </w:r>
      </w:ins>
      <w:ins w:id="22782" w:author="USA Editor 2021" w:date="2021-01-07T13:03:00Z">
        <w:r w:rsidR="00316FB2" w:rsidRPr="00316FB2">
          <w:rPr>
            <w:highlight w:val="green"/>
            <w:lang w:val="en-US"/>
          </w:rPr>
          <w:t>83</w:t>
        </w:r>
      </w:ins>
      <w:ins w:id="22783" w:author="Ross Norsworthy" w:date="2020-03-20T01:39:00Z">
        <w:del w:id="22784" w:author="USA Editor 2021" w:date="2021-01-07T13:03:00Z">
          <w:r w:rsidRPr="00316FB2" w:rsidDel="00316FB2">
            <w:rPr>
              <w:highlight w:val="green"/>
              <w:lang w:val="en-US"/>
            </w:rPr>
            <w:delText>82</w:delText>
          </w:r>
        </w:del>
      </w:ins>
    </w:p>
    <w:p w14:paraId="76D0B52B" w14:textId="77777777" w:rsidR="00A013FD" w:rsidRPr="00A013FD" w:rsidRDefault="00A013FD" w:rsidP="003B4BCB">
      <w:pPr>
        <w:pStyle w:val="Tabletitle"/>
        <w:rPr>
          <w:ins w:id="22785" w:author="Ross Norsworthy" w:date="2020-03-20T01:39:00Z"/>
          <w:lang w:val="en-US"/>
        </w:rPr>
      </w:pPr>
      <w:ins w:id="22786" w:author="Ross Norsworthy" w:date="2020-03-20T01:39:00Z">
        <w:r w:rsidRPr="00A013FD">
          <w:rPr>
            <w:lang w:val="en-US"/>
          </w:rPr>
          <w:t xml:space="preserve"> Downlink Short Message (with Ack)</w:t>
        </w:r>
        <w:bookmarkEnd w:id="22780"/>
      </w:ins>
    </w:p>
    <w:tbl>
      <w:tblPr>
        <w:tblStyle w:val="TableGrid"/>
        <w:tblW w:w="0" w:type="auto"/>
        <w:tblLook w:val="04A0" w:firstRow="1" w:lastRow="0" w:firstColumn="1" w:lastColumn="0" w:noHBand="0" w:noVBand="1"/>
      </w:tblPr>
      <w:tblGrid>
        <w:gridCol w:w="988"/>
        <w:gridCol w:w="955"/>
        <w:gridCol w:w="1973"/>
        <w:gridCol w:w="4808"/>
      </w:tblGrid>
      <w:tr w:rsidR="00063E85" w:rsidRPr="00A013FD" w14:paraId="35062B7F" w14:textId="77777777" w:rsidTr="00BF604E">
        <w:trPr>
          <w:ins w:id="22787" w:author="Ross Norsworthy" w:date="2020-03-20T01:39:00Z"/>
        </w:trPr>
        <w:tc>
          <w:tcPr>
            <w:tcW w:w="988" w:type="dxa"/>
            <w:shd w:val="clear" w:color="auto" w:fill="4F81BD" w:themeFill="accent1"/>
          </w:tcPr>
          <w:p w14:paraId="3FC31E5E" w14:textId="77777777" w:rsidR="00063E85" w:rsidRPr="00B560A9" w:rsidRDefault="00063E85" w:rsidP="00B560A9">
            <w:pPr>
              <w:spacing w:before="20" w:after="60"/>
              <w:rPr>
                <w:ins w:id="22788" w:author="Ross Norsworthy" w:date="2020-03-20T01:39:00Z"/>
                <w:rFonts w:ascii="Times New Roman Bold" w:hAnsi="Times New Roman Bold" w:cs="Times New Roman Bold"/>
                <w:b/>
                <w:sz w:val="20"/>
              </w:rPr>
            </w:pPr>
            <w:ins w:id="22789" w:author="Ross Norsworthy" w:date="2020-03-20T01:39:00Z">
              <w:r w:rsidRPr="00B560A9">
                <w:rPr>
                  <w:rFonts w:ascii="Times New Roman Bold" w:hAnsi="Times New Roman Bold" w:cs="Times New Roman Bold"/>
                  <w:b/>
                  <w:sz w:val="20"/>
                </w:rPr>
                <w:t>Field no</w:t>
              </w:r>
            </w:ins>
          </w:p>
        </w:tc>
        <w:tc>
          <w:tcPr>
            <w:tcW w:w="955" w:type="dxa"/>
            <w:shd w:val="clear" w:color="auto" w:fill="4F81BD" w:themeFill="accent1"/>
          </w:tcPr>
          <w:p w14:paraId="73F90F21" w14:textId="77777777" w:rsidR="00063E85" w:rsidRPr="00B560A9" w:rsidRDefault="00063E85" w:rsidP="00B560A9">
            <w:pPr>
              <w:spacing w:before="20" w:after="60"/>
              <w:rPr>
                <w:ins w:id="22790" w:author="Ross Norsworthy" w:date="2020-03-20T01:39:00Z"/>
                <w:rFonts w:ascii="Times New Roman Bold" w:hAnsi="Times New Roman Bold" w:cs="Times New Roman Bold"/>
                <w:b/>
                <w:sz w:val="20"/>
              </w:rPr>
            </w:pPr>
            <w:ins w:id="22791" w:author="Ross Norsworthy" w:date="2020-03-20T01:39:00Z">
              <w:r w:rsidRPr="00B560A9">
                <w:rPr>
                  <w:rFonts w:ascii="Times New Roman Bold" w:hAnsi="Times New Roman Bold" w:cs="Times New Roman Bold"/>
                  <w:b/>
                  <w:sz w:val="20"/>
                </w:rPr>
                <w:t>Size (Bytes)</w:t>
              </w:r>
            </w:ins>
          </w:p>
        </w:tc>
        <w:tc>
          <w:tcPr>
            <w:tcW w:w="1973" w:type="dxa"/>
            <w:shd w:val="clear" w:color="auto" w:fill="4F81BD" w:themeFill="accent1"/>
          </w:tcPr>
          <w:p w14:paraId="34C65E26" w14:textId="77777777" w:rsidR="00063E85" w:rsidRPr="00B560A9" w:rsidRDefault="00063E85" w:rsidP="00B560A9">
            <w:pPr>
              <w:spacing w:before="20" w:after="60"/>
              <w:rPr>
                <w:ins w:id="22792" w:author="Ross Norsworthy" w:date="2020-03-20T01:39:00Z"/>
                <w:rFonts w:ascii="Times New Roman Bold" w:hAnsi="Times New Roman Bold" w:cs="Times New Roman Bold"/>
                <w:b/>
                <w:sz w:val="20"/>
              </w:rPr>
            </w:pPr>
            <w:ins w:id="22793" w:author="Ross Norsworthy" w:date="2020-03-20T01:39:00Z">
              <w:r w:rsidRPr="00B560A9">
                <w:rPr>
                  <w:rFonts w:ascii="Times New Roman Bold" w:hAnsi="Times New Roman Bold" w:cs="Times New Roman Bold"/>
                  <w:b/>
                  <w:sz w:val="20"/>
                </w:rPr>
                <w:t>Function</w:t>
              </w:r>
            </w:ins>
          </w:p>
        </w:tc>
        <w:tc>
          <w:tcPr>
            <w:tcW w:w="4808" w:type="dxa"/>
            <w:shd w:val="clear" w:color="auto" w:fill="4F81BD" w:themeFill="accent1"/>
          </w:tcPr>
          <w:p w14:paraId="3916A6B4" w14:textId="77777777" w:rsidR="00063E85" w:rsidRPr="00B560A9" w:rsidRDefault="00063E85" w:rsidP="00B560A9">
            <w:pPr>
              <w:spacing w:before="20" w:after="60"/>
              <w:rPr>
                <w:ins w:id="22794" w:author="Ross Norsworthy" w:date="2020-03-20T01:39:00Z"/>
                <w:rFonts w:ascii="Times New Roman Bold" w:hAnsi="Times New Roman Bold" w:cs="Times New Roman Bold"/>
                <w:b/>
                <w:sz w:val="20"/>
              </w:rPr>
            </w:pPr>
            <w:ins w:id="22795" w:author="Ross Norsworthy" w:date="2020-03-20T01:39:00Z">
              <w:r w:rsidRPr="00B560A9">
                <w:rPr>
                  <w:rFonts w:ascii="Times New Roman Bold" w:hAnsi="Times New Roman Bold" w:cs="Times New Roman Bold"/>
                  <w:b/>
                  <w:sz w:val="20"/>
                </w:rPr>
                <w:t>Content</w:t>
              </w:r>
            </w:ins>
          </w:p>
        </w:tc>
      </w:tr>
      <w:tr w:rsidR="00063E85" w:rsidRPr="00A013FD" w14:paraId="6874760E" w14:textId="77777777" w:rsidTr="00BF604E">
        <w:trPr>
          <w:ins w:id="22796" w:author="Ross Norsworthy" w:date="2020-03-20T01:39:00Z"/>
        </w:trPr>
        <w:tc>
          <w:tcPr>
            <w:tcW w:w="988" w:type="dxa"/>
          </w:tcPr>
          <w:p w14:paraId="48BF7463" w14:textId="77777777" w:rsidR="00063E85" w:rsidRPr="00B560A9" w:rsidRDefault="00063E85" w:rsidP="00B560A9">
            <w:pPr>
              <w:spacing w:before="20" w:after="60"/>
              <w:rPr>
                <w:ins w:id="22797" w:author="Ross Norsworthy" w:date="2020-03-20T01:39:00Z"/>
                <w:sz w:val="20"/>
                <w:lang w:eastAsia="de-DE"/>
              </w:rPr>
            </w:pPr>
            <w:ins w:id="22798" w:author="Ross Norsworthy" w:date="2020-03-20T01:39:00Z">
              <w:r w:rsidRPr="00B560A9">
                <w:rPr>
                  <w:sz w:val="20"/>
                  <w:lang w:eastAsia="de-DE"/>
                </w:rPr>
                <w:t>1</w:t>
              </w:r>
            </w:ins>
          </w:p>
        </w:tc>
        <w:tc>
          <w:tcPr>
            <w:tcW w:w="955" w:type="dxa"/>
          </w:tcPr>
          <w:p w14:paraId="14B9E589" w14:textId="77777777" w:rsidR="00063E85" w:rsidRPr="00B560A9" w:rsidRDefault="00063E85" w:rsidP="00B560A9">
            <w:pPr>
              <w:spacing w:before="20" w:after="60"/>
              <w:rPr>
                <w:ins w:id="22799" w:author="Ross Norsworthy" w:date="2020-03-20T01:39:00Z"/>
                <w:sz w:val="20"/>
                <w:lang w:eastAsia="de-DE"/>
              </w:rPr>
            </w:pPr>
            <w:ins w:id="22800" w:author="Ross Norsworthy" w:date="2020-03-20T01:39:00Z">
              <w:r w:rsidRPr="00B560A9">
                <w:rPr>
                  <w:sz w:val="20"/>
                  <w:lang w:eastAsia="de-DE"/>
                </w:rPr>
                <w:t>1</w:t>
              </w:r>
            </w:ins>
          </w:p>
        </w:tc>
        <w:tc>
          <w:tcPr>
            <w:tcW w:w="1973" w:type="dxa"/>
          </w:tcPr>
          <w:p w14:paraId="3AA76E7E" w14:textId="77777777" w:rsidR="00063E85" w:rsidRPr="00B560A9" w:rsidRDefault="00063E85" w:rsidP="00B560A9">
            <w:pPr>
              <w:spacing w:before="20" w:after="60"/>
              <w:rPr>
                <w:ins w:id="22801" w:author="Ross Norsworthy" w:date="2020-03-20T01:39:00Z"/>
                <w:sz w:val="20"/>
                <w:lang w:eastAsia="de-DE"/>
              </w:rPr>
            </w:pPr>
            <w:ins w:id="22802" w:author="Ross Norsworthy" w:date="2020-03-20T01:39:00Z">
              <w:r w:rsidRPr="00B560A9">
                <w:rPr>
                  <w:sz w:val="20"/>
                  <w:lang w:eastAsia="de-DE"/>
                </w:rPr>
                <w:t>Type</w:t>
              </w:r>
            </w:ins>
          </w:p>
        </w:tc>
        <w:tc>
          <w:tcPr>
            <w:tcW w:w="4808" w:type="dxa"/>
          </w:tcPr>
          <w:p w14:paraId="4446BAAE" w14:textId="4A35A8AF" w:rsidR="00063E85" w:rsidRPr="00B560A9" w:rsidRDefault="00063E85" w:rsidP="00B560A9">
            <w:pPr>
              <w:spacing w:before="20" w:after="60"/>
              <w:rPr>
                <w:ins w:id="22803" w:author="Ross Norsworthy" w:date="2020-03-20T01:39:00Z"/>
                <w:sz w:val="20"/>
                <w:lang w:eastAsia="de-DE"/>
              </w:rPr>
            </w:pPr>
            <w:ins w:id="22804" w:author="USA Editor 2021" w:date="2021-01-20T13:23:00Z">
              <w:r w:rsidRPr="00B92599">
                <w:rPr>
                  <w:sz w:val="20"/>
                  <w:highlight w:val="green"/>
                  <w:lang w:eastAsia="de-DE"/>
                </w:rPr>
                <w:t>Type = 14</w:t>
              </w:r>
            </w:ins>
          </w:p>
        </w:tc>
      </w:tr>
      <w:tr w:rsidR="00063E85" w:rsidRPr="00A013FD" w14:paraId="3274EDFB" w14:textId="77777777" w:rsidTr="00BF604E">
        <w:trPr>
          <w:ins w:id="22805" w:author="Ross Norsworthy" w:date="2020-03-20T01:39:00Z"/>
        </w:trPr>
        <w:tc>
          <w:tcPr>
            <w:tcW w:w="988" w:type="dxa"/>
          </w:tcPr>
          <w:p w14:paraId="56E1F6EA" w14:textId="77777777" w:rsidR="00063E85" w:rsidRPr="00B560A9" w:rsidRDefault="00063E85" w:rsidP="00B560A9">
            <w:pPr>
              <w:spacing w:before="20" w:after="60"/>
              <w:rPr>
                <w:ins w:id="22806" w:author="Ross Norsworthy" w:date="2020-03-20T01:39:00Z"/>
                <w:sz w:val="20"/>
                <w:lang w:eastAsia="de-DE"/>
              </w:rPr>
            </w:pPr>
            <w:ins w:id="22807" w:author="Ross Norsworthy" w:date="2020-03-20T01:39:00Z">
              <w:r w:rsidRPr="00B560A9">
                <w:rPr>
                  <w:sz w:val="20"/>
                  <w:lang w:eastAsia="de-DE"/>
                </w:rPr>
                <w:t>2</w:t>
              </w:r>
            </w:ins>
          </w:p>
        </w:tc>
        <w:tc>
          <w:tcPr>
            <w:tcW w:w="955" w:type="dxa"/>
          </w:tcPr>
          <w:p w14:paraId="2BA74686" w14:textId="77777777" w:rsidR="00063E85" w:rsidRPr="00B560A9" w:rsidRDefault="00063E85" w:rsidP="00B560A9">
            <w:pPr>
              <w:spacing w:before="20" w:after="60"/>
              <w:rPr>
                <w:ins w:id="22808" w:author="Ross Norsworthy" w:date="2020-03-20T01:39:00Z"/>
                <w:sz w:val="20"/>
                <w:lang w:eastAsia="de-DE"/>
              </w:rPr>
            </w:pPr>
            <w:ins w:id="22809" w:author="Ross Norsworthy" w:date="2020-03-20T01:39:00Z">
              <w:r w:rsidRPr="00B560A9">
                <w:rPr>
                  <w:sz w:val="20"/>
                  <w:lang w:eastAsia="de-DE"/>
                </w:rPr>
                <w:t>2</w:t>
              </w:r>
            </w:ins>
          </w:p>
        </w:tc>
        <w:tc>
          <w:tcPr>
            <w:tcW w:w="1973" w:type="dxa"/>
          </w:tcPr>
          <w:p w14:paraId="4B494F08" w14:textId="77777777" w:rsidR="00063E85" w:rsidRPr="00B560A9" w:rsidRDefault="00063E85" w:rsidP="00B560A9">
            <w:pPr>
              <w:spacing w:before="20" w:after="60"/>
              <w:rPr>
                <w:ins w:id="22810" w:author="Ross Norsworthy" w:date="2020-03-20T01:39:00Z"/>
                <w:sz w:val="20"/>
                <w:lang w:eastAsia="de-DE"/>
              </w:rPr>
            </w:pPr>
            <w:ins w:id="22811" w:author="Ross Norsworthy" w:date="2020-03-20T01:39:00Z">
              <w:r w:rsidRPr="00B560A9">
                <w:rPr>
                  <w:sz w:val="20"/>
                  <w:lang w:eastAsia="de-DE"/>
                </w:rPr>
                <w:t>Payload size</w:t>
              </w:r>
            </w:ins>
          </w:p>
        </w:tc>
        <w:tc>
          <w:tcPr>
            <w:tcW w:w="4808" w:type="dxa"/>
          </w:tcPr>
          <w:p w14:paraId="5669C344" w14:textId="77777777" w:rsidR="00063E85" w:rsidRPr="00B560A9" w:rsidRDefault="00063E85" w:rsidP="00B560A9">
            <w:pPr>
              <w:spacing w:before="20" w:after="60"/>
              <w:rPr>
                <w:ins w:id="22812" w:author="Ross Norsworthy" w:date="2020-03-20T01:39:00Z"/>
                <w:sz w:val="20"/>
                <w:lang w:eastAsia="de-DE"/>
              </w:rPr>
            </w:pPr>
            <w:ins w:id="22813" w:author="Ross Norsworthy" w:date="2020-03-20T01:39:00Z">
              <w:r w:rsidRPr="00B560A9">
                <w:rPr>
                  <w:sz w:val="20"/>
                  <w:lang w:eastAsia="de-DE"/>
                </w:rPr>
                <w:t>Size of fields 3 to 6.</w:t>
              </w:r>
            </w:ins>
          </w:p>
        </w:tc>
      </w:tr>
      <w:tr w:rsidR="00063E85" w:rsidRPr="00A013FD" w14:paraId="51299875" w14:textId="77777777" w:rsidTr="00BF604E">
        <w:trPr>
          <w:ins w:id="22814" w:author="2092 CG" w:date="2020-10-26T18:59:00Z"/>
        </w:trPr>
        <w:tc>
          <w:tcPr>
            <w:tcW w:w="988" w:type="dxa"/>
          </w:tcPr>
          <w:p w14:paraId="4ADA8DB3" w14:textId="77777777" w:rsidR="00063E85" w:rsidRPr="006428FF" w:rsidRDefault="00063E85" w:rsidP="00B560A9">
            <w:pPr>
              <w:spacing w:before="20" w:after="60"/>
              <w:rPr>
                <w:ins w:id="22815" w:author="2092 CG" w:date="2020-10-26T18:59:00Z"/>
                <w:sz w:val="20"/>
                <w:lang w:eastAsia="de-DE"/>
              </w:rPr>
            </w:pPr>
            <w:ins w:id="22816" w:author="2092 CG" w:date="2020-10-26T18:59:00Z">
              <w:r w:rsidRPr="006428FF">
                <w:rPr>
                  <w:sz w:val="20"/>
                  <w:lang w:eastAsia="de-DE"/>
                </w:rPr>
                <w:t>3</w:t>
              </w:r>
            </w:ins>
          </w:p>
        </w:tc>
        <w:tc>
          <w:tcPr>
            <w:tcW w:w="955" w:type="dxa"/>
          </w:tcPr>
          <w:p w14:paraId="2FB73CFA" w14:textId="77777777" w:rsidR="00063E85" w:rsidRPr="006428FF" w:rsidRDefault="00063E85" w:rsidP="00B560A9">
            <w:pPr>
              <w:spacing w:before="20" w:after="60"/>
              <w:rPr>
                <w:ins w:id="22817" w:author="2092 CG" w:date="2020-10-26T18:59:00Z"/>
                <w:sz w:val="20"/>
                <w:lang w:eastAsia="de-DE"/>
              </w:rPr>
            </w:pPr>
            <w:ins w:id="22818" w:author="2092 CG" w:date="2020-10-26T18:59:00Z">
              <w:r w:rsidRPr="006428FF">
                <w:rPr>
                  <w:sz w:val="20"/>
                  <w:lang w:eastAsia="de-DE"/>
                </w:rPr>
                <w:t>1</w:t>
              </w:r>
            </w:ins>
          </w:p>
        </w:tc>
        <w:tc>
          <w:tcPr>
            <w:tcW w:w="1973" w:type="dxa"/>
          </w:tcPr>
          <w:p w14:paraId="23AB056F" w14:textId="77777777" w:rsidR="00063E85" w:rsidRPr="006428FF" w:rsidRDefault="00063E85" w:rsidP="00B560A9">
            <w:pPr>
              <w:spacing w:before="20" w:after="60"/>
              <w:rPr>
                <w:ins w:id="22819" w:author="2092 CG" w:date="2020-10-26T18:59:00Z"/>
                <w:sz w:val="20"/>
                <w:lang w:eastAsia="de-DE"/>
              </w:rPr>
            </w:pPr>
            <w:ins w:id="22820" w:author="2092 CG" w:date="2020-10-26T19:00:00Z">
              <w:r w:rsidRPr="006428FF">
                <w:rPr>
                  <w:sz w:val="20"/>
                  <w:lang w:eastAsia="de-DE"/>
                </w:rPr>
                <w:t>Satellite ID</w:t>
              </w:r>
            </w:ins>
          </w:p>
        </w:tc>
        <w:tc>
          <w:tcPr>
            <w:tcW w:w="4808" w:type="dxa"/>
          </w:tcPr>
          <w:p w14:paraId="72FC3928" w14:textId="77777777" w:rsidR="00063E85" w:rsidRPr="006428FF" w:rsidRDefault="00063E85" w:rsidP="00B560A9">
            <w:pPr>
              <w:spacing w:before="20" w:after="60"/>
              <w:rPr>
                <w:ins w:id="22821" w:author="2092 CG" w:date="2020-10-26T18:59:00Z"/>
                <w:sz w:val="20"/>
                <w:lang w:eastAsia="de-DE"/>
              </w:rPr>
            </w:pPr>
            <w:ins w:id="22822" w:author="2092 CG" w:date="2020-10-26T19:00:00Z">
              <w:r w:rsidRPr="006428FF">
                <w:rPr>
                  <w:sz w:val="20"/>
                  <w:lang w:eastAsia="de-DE"/>
                </w:rPr>
                <w:t>0-255</w:t>
              </w:r>
            </w:ins>
          </w:p>
        </w:tc>
      </w:tr>
      <w:tr w:rsidR="00063E85" w:rsidRPr="00A013FD" w14:paraId="727F6049" w14:textId="77777777" w:rsidTr="00BF604E">
        <w:trPr>
          <w:ins w:id="22823" w:author="Ross Norsworthy" w:date="2020-03-20T01:39:00Z"/>
        </w:trPr>
        <w:tc>
          <w:tcPr>
            <w:tcW w:w="988" w:type="dxa"/>
          </w:tcPr>
          <w:p w14:paraId="43CAB41E" w14:textId="77777777" w:rsidR="00063E85" w:rsidRPr="006428FF" w:rsidRDefault="00063E85" w:rsidP="00B560A9">
            <w:pPr>
              <w:spacing w:before="20" w:after="60"/>
              <w:rPr>
                <w:ins w:id="22824" w:author="Ross Norsworthy" w:date="2020-03-20T01:39:00Z"/>
                <w:sz w:val="20"/>
                <w:lang w:eastAsia="de-DE"/>
              </w:rPr>
            </w:pPr>
            <w:ins w:id="22825" w:author="Ross Norsworthy" w:date="2020-03-20T01:39:00Z">
              <w:del w:id="22826" w:author="2092 CG" w:date="2020-10-26T19:00:00Z">
                <w:r w:rsidRPr="006428FF" w:rsidDel="001F183A">
                  <w:rPr>
                    <w:sz w:val="20"/>
                    <w:lang w:eastAsia="de-DE"/>
                  </w:rPr>
                  <w:delText>3</w:delText>
                </w:r>
              </w:del>
            </w:ins>
            <w:ins w:id="22827" w:author="2092 CG" w:date="2020-10-26T19:00:00Z">
              <w:r w:rsidRPr="006428FF">
                <w:rPr>
                  <w:sz w:val="20"/>
                  <w:lang w:eastAsia="de-DE"/>
                </w:rPr>
                <w:t>4</w:t>
              </w:r>
            </w:ins>
          </w:p>
        </w:tc>
        <w:tc>
          <w:tcPr>
            <w:tcW w:w="955" w:type="dxa"/>
          </w:tcPr>
          <w:p w14:paraId="3220FE5B" w14:textId="77777777" w:rsidR="00063E85" w:rsidRPr="006428FF" w:rsidRDefault="00063E85" w:rsidP="00B560A9">
            <w:pPr>
              <w:spacing w:before="20" w:after="60"/>
              <w:rPr>
                <w:ins w:id="22828" w:author="Ross Norsworthy" w:date="2020-03-20T01:39:00Z"/>
                <w:sz w:val="20"/>
                <w:lang w:eastAsia="de-DE"/>
              </w:rPr>
            </w:pPr>
            <w:ins w:id="22829" w:author="Ross Norsworthy" w:date="2020-03-20T01:39:00Z">
              <w:r w:rsidRPr="006428FF">
                <w:rPr>
                  <w:sz w:val="20"/>
                  <w:lang w:eastAsia="de-DE"/>
                </w:rPr>
                <w:t>4</w:t>
              </w:r>
            </w:ins>
          </w:p>
        </w:tc>
        <w:tc>
          <w:tcPr>
            <w:tcW w:w="1973" w:type="dxa"/>
          </w:tcPr>
          <w:p w14:paraId="36CAC512" w14:textId="77777777" w:rsidR="00063E85" w:rsidRPr="006428FF" w:rsidRDefault="00063E85" w:rsidP="00B560A9">
            <w:pPr>
              <w:spacing w:before="20" w:after="60"/>
              <w:rPr>
                <w:ins w:id="22830" w:author="Ross Norsworthy" w:date="2020-03-20T01:39:00Z"/>
                <w:sz w:val="20"/>
                <w:lang w:eastAsia="de-DE"/>
              </w:rPr>
            </w:pPr>
            <w:ins w:id="22831" w:author="Ross Norsworthy" w:date="2020-03-20T01:39:00Z">
              <w:r w:rsidRPr="006428FF">
                <w:rPr>
                  <w:sz w:val="20"/>
                  <w:lang w:eastAsia="de-DE"/>
                </w:rPr>
                <w:t xml:space="preserve">Source ID </w:t>
              </w:r>
            </w:ins>
          </w:p>
        </w:tc>
        <w:tc>
          <w:tcPr>
            <w:tcW w:w="4808" w:type="dxa"/>
          </w:tcPr>
          <w:p w14:paraId="1BF71F7B" w14:textId="77777777" w:rsidR="00063E85" w:rsidRPr="006428FF" w:rsidRDefault="00063E85" w:rsidP="00B560A9">
            <w:pPr>
              <w:spacing w:before="20" w:after="60"/>
              <w:rPr>
                <w:ins w:id="22832" w:author="Ross Norsworthy" w:date="2020-03-20T01:39:00Z"/>
                <w:sz w:val="20"/>
              </w:rPr>
            </w:pPr>
          </w:p>
        </w:tc>
      </w:tr>
      <w:tr w:rsidR="00063E85" w:rsidRPr="00A013FD" w14:paraId="5D1E4694" w14:textId="77777777" w:rsidTr="00BF604E">
        <w:trPr>
          <w:ins w:id="22833" w:author="Ross Norsworthy" w:date="2020-03-20T01:39:00Z"/>
        </w:trPr>
        <w:tc>
          <w:tcPr>
            <w:tcW w:w="988" w:type="dxa"/>
          </w:tcPr>
          <w:p w14:paraId="1B9DCFFA" w14:textId="77777777" w:rsidR="00063E85" w:rsidRPr="006428FF" w:rsidRDefault="00063E85" w:rsidP="00B560A9">
            <w:pPr>
              <w:spacing w:before="20" w:after="60"/>
              <w:rPr>
                <w:ins w:id="22834" w:author="Ross Norsworthy" w:date="2020-03-20T01:39:00Z"/>
                <w:sz w:val="20"/>
                <w:lang w:eastAsia="de-DE"/>
              </w:rPr>
            </w:pPr>
            <w:ins w:id="22835" w:author="Ross Norsworthy" w:date="2020-03-20T01:39:00Z">
              <w:del w:id="22836" w:author="2092 CG" w:date="2020-10-26T19:00:00Z">
                <w:r w:rsidRPr="006428FF" w:rsidDel="001F183A">
                  <w:rPr>
                    <w:sz w:val="20"/>
                    <w:lang w:eastAsia="de-DE"/>
                  </w:rPr>
                  <w:delText>4</w:delText>
                </w:r>
              </w:del>
            </w:ins>
            <w:ins w:id="22837" w:author="2092 CG" w:date="2020-10-26T19:00:00Z">
              <w:r w:rsidRPr="006428FF">
                <w:rPr>
                  <w:sz w:val="20"/>
                  <w:lang w:eastAsia="de-DE"/>
                </w:rPr>
                <w:t>5</w:t>
              </w:r>
            </w:ins>
          </w:p>
        </w:tc>
        <w:tc>
          <w:tcPr>
            <w:tcW w:w="955" w:type="dxa"/>
          </w:tcPr>
          <w:p w14:paraId="101FC018" w14:textId="77777777" w:rsidR="00063E85" w:rsidRPr="006428FF" w:rsidRDefault="00063E85" w:rsidP="00B560A9">
            <w:pPr>
              <w:spacing w:before="20" w:after="60"/>
              <w:rPr>
                <w:ins w:id="22838" w:author="Ross Norsworthy" w:date="2020-03-20T01:39:00Z"/>
                <w:sz w:val="20"/>
                <w:lang w:eastAsia="de-DE"/>
              </w:rPr>
            </w:pPr>
            <w:ins w:id="22839" w:author="Ross Norsworthy" w:date="2020-03-20T01:39:00Z">
              <w:r w:rsidRPr="006428FF">
                <w:rPr>
                  <w:sz w:val="20"/>
                  <w:lang w:eastAsia="de-DE"/>
                </w:rPr>
                <w:t>4</w:t>
              </w:r>
            </w:ins>
          </w:p>
        </w:tc>
        <w:tc>
          <w:tcPr>
            <w:tcW w:w="1973" w:type="dxa"/>
          </w:tcPr>
          <w:p w14:paraId="2D191F14" w14:textId="77777777" w:rsidR="00063E85" w:rsidRPr="006428FF" w:rsidRDefault="00063E85" w:rsidP="00B560A9">
            <w:pPr>
              <w:spacing w:before="20" w:after="60"/>
              <w:rPr>
                <w:ins w:id="22840" w:author="Ross Norsworthy" w:date="2020-03-20T01:39:00Z"/>
                <w:sz w:val="20"/>
                <w:lang w:eastAsia="de-DE"/>
              </w:rPr>
            </w:pPr>
            <w:ins w:id="22841" w:author="Ross Norsworthy" w:date="2020-03-20T01:39:00Z">
              <w:r w:rsidRPr="006428FF">
                <w:rPr>
                  <w:sz w:val="20"/>
                  <w:lang w:eastAsia="de-DE"/>
                </w:rPr>
                <w:t>Ship Station ID</w:t>
              </w:r>
            </w:ins>
          </w:p>
        </w:tc>
        <w:tc>
          <w:tcPr>
            <w:tcW w:w="4808" w:type="dxa"/>
          </w:tcPr>
          <w:p w14:paraId="37CA0B3F" w14:textId="47752E3D" w:rsidR="00063E85" w:rsidRPr="006428FF" w:rsidRDefault="00063E85" w:rsidP="00B560A9">
            <w:pPr>
              <w:spacing w:before="20" w:after="60"/>
              <w:rPr>
                <w:ins w:id="22842" w:author="Ross Norsworthy" w:date="2020-03-20T01:39:00Z"/>
                <w:sz w:val="20"/>
                <w:lang w:eastAsia="de-DE"/>
              </w:rPr>
            </w:pPr>
            <w:ins w:id="22843" w:author="Ross Norsworthy" w:date="2020-03-20T01:39:00Z">
              <w:r w:rsidRPr="006428FF">
                <w:rPr>
                  <w:sz w:val="20"/>
                </w:rPr>
                <w:t xml:space="preserve">The Unique Identifier of the destination station, as described in </w:t>
              </w:r>
              <w:del w:id="22844" w:author="USA Editor 2021" w:date="2021-01-05T14:28:00Z">
                <w:r w:rsidRPr="00323981" w:rsidDel="00323981">
                  <w:rPr>
                    <w:sz w:val="20"/>
                    <w:highlight w:val="green"/>
                    <w:rPrChange w:id="22845" w:author="USA Editor 2021" w:date="2021-01-05T14:29:00Z">
                      <w:rPr>
                        <w:sz w:val="20"/>
                      </w:rPr>
                    </w:rPrChange>
                  </w:rPr>
                  <w:delText>section</w:delText>
                </w:r>
              </w:del>
            </w:ins>
            <w:ins w:id="22846" w:author="USA Editor 2021" w:date="2021-01-05T14:29:00Z">
              <w:r w:rsidRPr="00323981">
                <w:rPr>
                  <w:sz w:val="20"/>
                  <w:highlight w:val="green"/>
                </w:rPr>
                <w:t>§</w:t>
              </w:r>
            </w:ins>
            <w:ins w:id="22847" w:author="Ross Norsworthy" w:date="2020-03-20T01:39:00Z">
              <w:r w:rsidRPr="00323981">
                <w:rPr>
                  <w:sz w:val="20"/>
                  <w:highlight w:val="green"/>
                </w:rPr>
                <w:t xml:space="preserve"> </w:t>
              </w:r>
            </w:ins>
            <w:ins w:id="22848" w:author="Johnny Schultz" w:date="2020-04-17T12:59:00Z">
              <w:del w:id="22849" w:author="USA Editor 2021" w:date="2021-01-05T14:29:00Z">
                <w:r w:rsidRPr="00323981" w:rsidDel="00323981">
                  <w:rPr>
                    <w:sz w:val="20"/>
                    <w:highlight w:val="green"/>
                  </w:rPr>
                  <w:delText>3</w:delText>
                </w:r>
              </w:del>
            </w:ins>
            <w:ins w:id="22850" w:author="USA Editor 2021" w:date="2021-01-05T14:29:00Z">
              <w:r w:rsidRPr="00323981">
                <w:rPr>
                  <w:sz w:val="20"/>
                  <w:highlight w:val="green"/>
                </w:rPr>
                <w:t>2</w:t>
              </w:r>
            </w:ins>
            <w:ins w:id="22851" w:author="Johnny Schultz" w:date="2020-04-17T12:59:00Z">
              <w:r w:rsidRPr="00323981">
                <w:rPr>
                  <w:sz w:val="20"/>
                  <w:highlight w:val="green"/>
                </w:rPr>
                <w:t>.4</w:t>
              </w:r>
            </w:ins>
            <w:ins w:id="22852" w:author="Ross Norsworthy" w:date="2020-03-20T01:39:00Z">
              <w:del w:id="22853" w:author="Johnny Schultz" w:date="2020-04-17T12:59:00Z">
                <w:r w:rsidRPr="00323981">
                  <w:rPr>
                    <w:sz w:val="20"/>
                    <w:highlight w:val="green"/>
                  </w:rPr>
                  <w:delText>1</w:delText>
                </w:r>
              </w:del>
            </w:ins>
            <w:ins w:id="22854" w:author="USA Editor 2021" w:date="2021-01-05T14:29:00Z">
              <w:r w:rsidRPr="00323981">
                <w:rPr>
                  <w:sz w:val="20"/>
                  <w:highlight w:val="green"/>
                </w:rPr>
                <w:t>, Annex 1</w:t>
              </w:r>
            </w:ins>
            <w:ins w:id="22855" w:author="Ross Norsworthy" w:date="2020-03-20T01:39:00Z">
              <w:r w:rsidRPr="006428FF">
                <w:rPr>
                  <w:sz w:val="20"/>
                </w:rPr>
                <w:t>.</w:t>
              </w:r>
            </w:ins>
          </w:p>
        </w:tc>
      </w:tr>
      <w:tr w:rsidR="00063E85" w:rsidRPr="00A013FD" w14:paraId="37362520" w14:textId="77777777" w:rsidTr="00BF604E">
        <w:trPr>
          <w:ins w:id="22856" w:author="Ross Norsworthy" w:date="2020-03-20T01:39:00Z"/>
        </w:trPr>
        <w:tc>
          <w:tcPr>
            <w:tcW w:w="988" w:type="dxa"/>
          </w:tcPr>
          <w:p w14:paraId="6D867BAC" w14:textId="77777777" w:rsidR="00063E85" w:rsidRPr="006428FF" w:rsidRDefault="00063E85" w:rsidP="00B560A9">
            <w:pPr>
              <w:spacing w:before="20" w:after="60"/>
              <w:rPr>
                <w:ins w:id="22857" w:author="Ross Norsworthy" w:date="2020-03-20T01:39:00Z"/>
                <w:sz w:val="20"/>
                <w:lang w:eastAsia="de-DE"/>
              </w:rPr>
            </w:pPr>
            <w:ins w:id="22858" w:author="Ross Norsworthy" w:date="2020-03-20T01:39:00Z">
              <w:del w:id="22859" w:author="2092 CG" w:date="2020-10-26T19:00:00Z">
                <w:r w:rsidRPr="006428FF" w:rsidDel="001F183A">
                  <w:rPr>
                    <w:sz w:val="20"/>
                    <w:lang w:eastAsia="de-DE"/>
                  </w:rPr>
                  <w:delText>5</w:delText>
                </w:r>
              </w:del>
            </w:ins>
            <w:ins w:id="22860" w:author="2092 CG" w:date="2020-10-26T19:00:00Z">
              <w:r w:rsidRPr="006428FF">
                <w:rPr>
                  <w:sz w:val="20"/>
                  <w:lang w:eastAsia="de-DE"/>
                </w:rPr>
                <w:t>6</w:t>
              </w:r>
            </w:ins>
          </w:p>
        </w:tc>
        <w:tc>
          <w:tcPr>
            <w:tcW w:w="955" w:type="dxa"/>
          </w:tcPr>
          <w:p w14:paraId="4326D3CB" w14:textId="77777777" w:rsidR="00063E85" w:rsidRPr="006428FF" w:rsidRDefault="00063E85" w:rsidP="00B560A9">
            <w:pPr>
              <w:spacing w:before="20" w:after="60"/>
              <w:rPr>
                <w:ins w:id="22861" w:author="Ross Norsworthy" w:date="2020-03-20T01:39:00Z"/>
                <w:sz w:val="20"/>
                <w:lang w:eastAsia="de-DE"/>
              </w:rPr>
            </w:pPr>
            <w:ins w:id="22862" w:author="Ross Norsworthy" w:date="2020-03-20T01:39:00Z">
              <w:r w:rsidRPr="006428FF">
                <w:rPr>
                  <w:sz w:val="20"/>
                  <w:lang w:eastAsia="de-DE"/>
                </w:rPr>
                <w:t>Variable</w:t>
              </w:r>
            </w:ins>
          </w:p>
        </w:tc>
        <w:tc>
          <w:tcPr>
            <w:tcW w:w="1973" w:type="dxa"/>
          </w:tcPr>
          <w:p w14:paraId="4397DFEC" w14:textId="77777777" w:rsidR="00063E85" w:rsidRPr="006428FF" w:rsidRDefault="00063E85" w:rsidP="00B560A9">
            <w:pPr>
              <w:spacing w:before="20" w:after="60"/>
              <w:rPr>
                <w:ins w:id="22863" w:author="Ross Norsworthy" w:date="2020-03-20T01:39:00Z"/>
                <w:sz w:val="20"/>
                <w:lang w:eastAsia="de-DE"/>
              </w:rPr>
            </w:pPr>
            <w:ins w:id="22864" w:author="Ross Norsworthy" w:date="2020-03-20T01:39:00Z">
              <w:r w:rsidRPr="006428FF">
                <w:rPr>
                  <w:sz w:val="20"/>
                  <w:lang w:eastAsia="de-DE"/>
                </w:rPr>
                <w:t>Payload</w:t>
              </w:r>
            </w:ins>
          </w:p>
        </w:tc>
        <w:tc>
          <w:tcPr>
            <w:tcW w:w="4808" w:type="dxa"/>
          </w:tcPr>
          <w:p w14:paraId="34763E05" w14:textId="77777777" w:rsidR="00063E85" w:rsidRPr="006428FF" w:rsidRDefault="00063E85" w:rsidP="00B560A9">
            <w:pPr>
              <w:spacing w:before="20" w:after="60"/>
              <w:rPr>
                <w:ins w:id="22865" w:author="Ross Norsworthy" w:date="2020-03-20T01:39:00Z"/>
                <w:sz w:val="20"/>
                <w:lang w:eastAsia="de-DE"/>
              </w:rPr>
            </w:pPr>
            <w:ins w:id="22866" w:author="Ross Norsworthy" w:date="2020-03-20T01:39:00Z">
              <w:r w:rsidRPr="006428FF">
                <w:rPr>
                  <w:sz w:val="20"/>
                  <w:lang w:eastAsia="de-DE"/>
                </w:rPr>
                <w:t>Binary data.</w:t>
              </w:r>
            </w:ins>
          </w:p>
        </w:tc>
      </w:tr>
    </w:tbl>
    <w:p w14:paraId="333B1843" w14:textId="77777777" w:rsidR="00A013FD" w:rsidRPr="00A013FD" w:rsidRDefault="00A013FD" w:rsidP="008B4FAA">
      <w:pPr>
        <w:pStyle w:val="Tablefin"/>
        <w:rPr>
          <w:ins w:id="22867" w:author="Ross Norsworthy" w:date="2020-03-20T01:39:00Z"/>
        </w:rPr>
      </w:pPr>
    </w:p>
    <w:p w14:paraId="1B31F8B0" w14:textId="77E7AB8E" w:rsidR="00A013FD" w:rsidRPr="00A013FD" w:rsidRDefault="00D90BCF" w:rsidP="00875779">
      <w:pPr>
        <w:pStyle w:val="Heading3"/>
        <w:rPr>
          <w:ins w:id="22868" w:author="Ross Norsworthy" w:date="2020-03-20T01:39:00Z"/>
          <w:rFonts w:eastAsiaTheme="minorHAnsi"/>
          <w:lang w:eastAsia="de-DE"/>
        </w:rPr>
      </w:pPr>
      <w:bookmarkStart w:id="22869" w:name="_Toc35546047"/>
      <w:ins w:id="22870" w:author="Song, Xiaojing" w:date="2020-08-21T14:50:00Z">
        <w:del w:id="22871" w:author="USA Editor 2021" w:date="2021-01-06T09:23: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2872" w:author="Song, Xiaojing" w:date="2020-08-24T16:07:00Z">
        <w:r w:rsidR="005D4C5E">
          <w:rPr>
            <w:rFonts w:eastAsiaTheme="minorHAnsi"/>
            <w:caps/>
            <w:lang w:eastAsia="de-DE"/>
          </w:rPr>
          <w:t>3</w:t>
        </w:r>
      </w:ins>
      <w:ins w:id="22873" w:author="Song, Xiaojing" w:date="2020-08-21T14:50:00Z">
        <w:r>
          <w:rPr>
            <w:rFonts w:eastAsiaTheme="minorHAnsi"/>
            <w:caps/>
            <w:lang w:eastAsia="de-DE"/>
          </w:rPr>
          <w:t>.10.15</w:t>
        </w:r>
        <w:r>
          <w:rPr>
            <w:rFonts w:eastAsiaTheme="minorHAnsi"/>
            <w:caps/>
            <w:lang w:eastAsia="de-DE"/>
          </w:rPr>
          <w:tab/>
        </w:r>
      </w:ins>
      <w:ins w:id="22874" w:author="Ross Norsworthy" w:date="2020-03-20T01:39:00Z">
        <w:r w:rsidR="00A013FD" w:rsidRPr="00A013FD">
          <w:rPr>
            <w:rFonts w:eastAsiaTheme="minorHAnsi"/>
            <w:lang w:eastAsia="de-DE"/>
          </w:rPr>
          <w:t>Downlink Short message (without Ack)</w:t>
        </w:r>
        <w:bookmarkEnd w:id="22869"/>
      </w:ins>
    </w:p>
    <w:p w14:paraId="671E28DD" w14:textId="18DA02EA" w:rsidR="008E1B5D" w:rsidRDefault="00A013FD" w:rsidP="004954F5">
      <w:pPr>
        <w:pStyle w:val="TableNo"/>
        <w:rPr>
          <w:lang w:val="en-US"/>
        </w:rPr>
      </w:pPr>
      <w:bookmarkStart w:id="22875" w:name="_Toc35546181"/>
      <w:ins w:id="22876" w:author="Ross Norsworthy" w:date="2020-03-20T01:39:00Z">
        <w:r w:rsidRPr="00A013FD">
          <w:rPr>
            <w:lang w:val="en-US"/>
          </w:rPr>
          <w:t xml:space="preserve">Table </w:t>
        </w:r>
      </w:ins>
      <w:ins w:id="22877" w:author="USA Editor 2021" w:date="2021-01-07T13:03:00Z">
        <w:r w:rsidR="00316FB2" w:rsidRPr="00316FB2">
          <w:rPr>
            <w:highlight w:val="green"/>
            <w:lang w:val="en-US"/>
          </w:rPr>
          <w:t>84</w:t>
        </w:r>
      </w:ins>
      <w:ins w:id="22878" w:author="Ross Norsworthy" w:date="2020-03-20T01:39:00Z">
        <w:del w:id="22879" w:author="USA Editor 2021" w:date="2021-01-07T13:03:00Z">
          <w:r w:rsidRPr="00316FB2" w:rsidDel="00316FB2">
            <w:rPr>
              <w:highlight w:val="green"/>
              <w:lang w:val="en-US"/>
            </w:rPr>
            <w:delText>83</w:delText>
          </w:r>
        </w:del>
      </w:ins>
    </w:p>
    <w:p w14:paraId="0B129795" w14:textId="77777777" w:rsidR="00A013FD" w:rsidRPr="00A013FD" w:rsidRDefault="00A013FD" w:rsidP="003B4BCB">
      <w:pPr>
        <w:pStyle w:val="Tabletitle"/>
        <w:rPr>
          <w:ins w:id="22880" w:author="Ross Norsworthy" w:date="2020-03-20T01:39:00Z"/>
          <w:lang w:val="en-US"/>
        </w:rPr>
      </w:pPr>
      <w:ins w:id="22881" w:author="Ross Norsworthy" w:date="2020-03-20T01:39:00Z">
        <w:r w:rsidRPr="00A013FD">
          <w:rPr>
            <w:lang w:val="en-US"/>
          </w:rPr>
          <w:t xml:space="preserve"> Downlink Short Message (without Ack)</w:t>
        </w:r>
        <w:bookmarkEnd w:id="22875"/>
      </w:ins>
    </w:p>
    <w:tbl>
      <w:tblPr>
        <w:tblStyle w:val="TableGrid"/>
        <w:tblW w:w="0" w:type="auto"/>
        <w:tblLook w:val="04A0" w:firstRow="1" w:lastRow="0" w:firstColumn="1" w:lastColumn="0" w:noHBand="0" w:noVBand="1"/>
      </w:tblPr>
      <w:tblGrid>
        <w:gridCol w:w="988"/>
        <w:gridCol w:w="955"/>
        <w:gridCol w:w="1701"/>
        <w:gridCol w:w="4808"/>
      </w:tblGrid>
      <w:tr w:rsidR="00063E85" w:rsidRPr="00A013FD" w14:paraId="55BA7BB7" w14:textId="77777777" w:rsidTr="00BF604E">
        <w:trPr>
          <w:ins w:id="22882" w:author="Ross Norsworthy" w:date="2020-03-20T01:39:00Z"/>
        </w:trPr>
        <w:tc>
          <w:tcPr>
            <w:tcW w:w="988" w:type="dxa"/>
            <w:shd w:val="clear" w:color="auto" w:fill="4F81BD" w:themeFill="accent1"/>
          </w:tcPr>
          <w:p w14:paraId="634DD4D1" w14:textId="77777777" w:rsidR="00063E85" w:rsidRPr="00B560A9" w:rsidRDefault="00063E85" w:rsidP="00B560A9">
            <w:pPr>
              <w:spacing w:before="20" w:after="60"/>
              <w:rPr>
                <w:ins w:id="22883" w:author="Ross Norsworthy" w:date="2020-03-20T01:39:00Z"/>
                <w:rFonts w:ascii="Times New Roman Bold" w:hAnsi="Times New Roman Bold" w:cs="Times New Roman Bold"/>
                <w:b/>
                <w:sz w:val="20"/>
              </w:rPr>
            </w:pPr>
            <w:ins w:id="22884" w:author="Ross Norsworthy" w:date="2020-03-20T01:39:00Z">
              <w:r w:rsidRPr="00B560A9">
                <w:rPr>
                  <w:rFonts w:ascii="Times New Roman Bold" w:hAnsi="Times New Roman Bold" w:cs="Times New Roman Bold"/>
                  <w:b/>
                  <w:sz w:val="20"/>
                </w:rPr>
                <w:t>Field no</w:t>
              </w:r>
            </w:ins>
          </w:p>
        </w:tc>
        <w:tc>
          <w:tcPr>
            <w:tcW w:w="955" w:type="dxa"/>
            <w:shd w:val="clear" w:color="auto" w:fill="4F81BD" w:themeFill="accent1"/>
          </w:tcPr>
          <w:p w14:paraId="2450CBB1" w14:textId="77777777" w:rsidR="00063E85" w:rsidRPr="00B560A9" w:rsidRDefault="00063E85" w:rsidP="00B560A9">
            <w:pPr>
              <w:spacing w:before="20" w:after="60"/>
              <w:rPr>
                <w:ins w:id="22885" w:author="Ross Norsworthy" w:date="2020-03-20T01:39:00Z"/>
                <w:rFonts w:ascii="Times New Roman Bold" w:hAnsi="Times New Roman Bold" w:cs="Times New Roman Bold"/>
                <w:b/>
                <w:sz w:val="20"/>
              </w:rPr>
            </w:pPr>
            <w:ins w:id="22886" w:author="Ross Norsworthy" w:date="2020-03-20T01:39:00Z">
              <w:r w:rsidRPr="00B560A9">
                <w:rPr>
                  <w:rFonts w:ascii="Times New Roman Bold" w:hAnsi="Times New Roman Bold" w:cs="Times New Roman Bold"/>
                  <w:b/>
                  <w:sz w:val="20"/>
                </w:rPr>
                <w:t>Size (Bytes)</w:t>
              </w:r>
            </w:ins>
          </w:p>
        </w:tc>
        <w:tc>
          <w:tcPr>
            <w:tcW w:w="1701" w:type="dxa"/>
            <w:shd w:val="clear" w:color="auto" w:fill="4F81BD" w:themeFill="accent1"/>
          </w:tcPr>
          <w:p w14:paraId="4AA31B51" w14:textId="77777777" w:rsidR="00063E85" w:rsidRPr="00B560A9" w:rsidRDefault="00063E85" w:rsidP="00B560A9">
            <w:pPr>
              <w:spacing w:before="20" w:after="60"/>
              <w:rPr>
                <w:ins w:id="22887" w:author="Ross Norsworthy" w:date="2020-03-20T01:39:00Z"/>
                <w:rFonts w:ascii="Times New Roman Bold" w:hAnsi="Times New Roman Bold" w:cs="Times New Roman Bold"/>
                <w:b/>
                <w:sz w:val="20"/>
              </w:rPr>
            </w:pPr>
            <w:ins w:id="22888" w:author="Ross Norsworthy" w:date="2020-03-20T01:39:00Z">
              <w:r w:rsidRPr="00B560A9">
                <w:rPr>
                  <w:rFonts w:ascii="Times New Roman Bold" w:hAnsi="Times New Roman Bold" w:cs="Times New Roman Bold"/>
                  <w:b/>
                  <w:sz w:val="20"/>
                </w:rPr>
                <w:t>Function</w:t>
              </w:r>
            </w:ins>
          </w:p>
        </w:tc>
        <w:tc>
          <w:tcPr>
            <w:tcW w:w="4808" w:type="dxa"/>
            <w:shd w:val="clear" w:color="auto" w:fill="4F81BD" w:themeFill="accent1"/>
          </w:tcPr>
          <w:p w14:paraId="6E5BE058" w14:textId="77777777" w:rsidR="00063E85" w:rsidRPr="00B560A9" w:rsidRDefault="00063E85" w:rsidP="00B560A9">
            <w:pPr>
              <w:spacing w:before="20" w:after="60"/>
              <w:rPr>
                <w:ins w:id="22889" w:author="Ross Norsworthy" w:date="2020-03-20T01:39:00Z"/>
                <w:rFonts w:ascii="Times New Roman Bold" w:hAnsi="Times New Roman Bold" w:cs="Times New Roman Bold"/>
                <w:b/>
                <w:sz w:val="20"/>
              </w:rPr>
            </w:pPr>
            <w:ins w:id="22890" w:author="Ross Norsworthy" w:date="2020-03-20T01:39:00Z">
              <w:r w:rsidRPr="00B560A9">
                <w:rPr>
                  <w:rFonts w:ascii="Times New Roman Bold" w:hAnsi="Times New Roman Bold" w:cs="Times New Roman Bold"/>
                  <w:b/>
                  <w:sz w:val="20"/>
                </w:rPr>
                <w:t>Content</w:t>
              </w:r>
            </w:ins>
          </w:p>
        </w:tc>
      </w:tr>
      <w:tr w:rsidR="00063E85" w:rsidRPr="00A013FD" w14:paraId="6D54D855" w14:textId="77777777" w:rsidTr="00BF604E">
        <w:trPr>
          <w:ins w:id="22891" w:author="Ross Norsworthy" w:date="2020-03-20T01:39:00Z"/>
        </w:trPr>
        <w:tc>
          <w:tcPr>
            <w:tcW w:w="988" w:type="dxa"/>
          </w:tcPr>
          <w:p w14:paraId="6E28FD1C" w14:textId="77777777" w:rsidR="00063E85" w:rsidRPr="00B560A9" w:rsidRDefault="00063E85" w:rsidP="00B560A9">
            <w:pPr>
              <w:spacing w:before="20" w:after="60"/>
              <w:rPr>
                <w:ins w:id="22892" w:author="Ross Norsworthy" w:date="2020-03-20T01:39:00Z"/>
                <w:sz w:val="20"/>
                <w:lang w:eastAsia="de-DE"/>
              </w:rPr>
            </w:pPr>
            <w:ins w:id="22893" w:author="Ross Norsworthy" w:date="2020-03-20T01:39:00Z">
              <w:r w:rsidRPr="00B560A9">
                <w:rPr>
                  <w:sz w:val="20"/>
                  <w:lang w:eastAsia="de-DE"/>
                </w:rPr>
                <w:t>1</w:t>
              </w:r>
            </w:ins>
          </w:p>
        </w:tc>
        <w:tc>
          <w:tcPr>
            <w:tcW w:w="955" w:type="dxa"/>
          </w:tcPr>
          <w:p w14:paraId="7FE3B908" w14:textId="77777777" w:rsidR="00063E85" w:rsidRPr="00B560A9" w:rsidRDefault="00063E85" w:rsidP="00B560A9">
            <w:pPr>
              <w:spacing w:before="20" w:after="60"/>
              <w:rPr>
                <w:ins w:id="22894" w:author="Ross Norsworthy" w:date="2020-03-20T01:39:00Z"/>
                <w:sz w:val="20"/>
                <w:lang w:eastAsia="de-DE"/>
              </w:rPr>
            </w:pPr>
            <w:ins w:id="22895" w:author="Ross Norsworthy" w:date="2020-03-20T01:39:00Z">
              <w:r w:rsidRPr="00B560A9">
                <w:rPr>
                  <w:sz w:val="20"/>
                  <w:lang w:eastAsia="de-DE"/>
                </w:rPr>
                <w:t>1</w:t>
              </w:r>
            </w:ins>
          </w:p>
        </w:tc>
        <w:tc>
          <w:tcPr>
            <w:tcW w:w="1701" w:type="dxa"/>
          </w:tcPr>
          <w:p w14:paraId="5E3E6B07" w14:textId="77777777" w:rsidR="00063E85" w:rsidRPr="00B560A9" w:rsidRDefault="00063E85" w:rsidP="00B560A9">
            <w:pPr>
              <w:spacing w:before="20" w:after="60"/>
              <w:rPr>
                <w:ins w:id="22896" w:author="Ross Norsworthy" w:date="2020-03-20T01:39:00Z"/>
                <w:sz w:val="20"/>
                <w:lang w:eastAsia="de-DE"/>
              </w:rPr>
            </w:pPr>
            <w:ins w:id="22897" w:author="Ross Norsworthy" w:date="2020-03-20T01:39:00Z">
              <w:r w:rsidRPr="00B560A9">
                <w:rPr>
                  <w:sz w:val="20"/>
                  <w:lang w:eastAsia="de-DE"/>
                </w:rPr>
                <w:t>Type</w:t>
              </w:r>
            </w:ins>
          </w:p>
        </w:tc>
        <w:tc>
          <w:tcPr>
            <w:tcW w:w="4808" w:type="dxa"/>
          </w:tcPr>
          <w:p w14:paraId="1B9CE6F4" w14:textId="4E5EA259" w:rsidR="00063E85" w:rsidRPr="00B560A9" w:rsidRDefault="00063E85" w:rsidP="00B560A9">
            <w:pPr>
              <w:spacing w:before="20" w:after="60"/>
              <w:rPr>
                <w:ins w:id="22898" w:author="Ross Norsworthy" w:date="2020-03-20T01:39:00Z"/>
                <w:sz w:val="20"/>
                <w:lang w:eastAsia="de-DE"/>
              </w:rPr>
            </w:pPr>
            <w:ins w:id="22899" w:author="USA Editor 2021" w:date="2021-01-20T13:24:00Z">
              <w:r w:rsidRPr="00B92599">
                <w:rPr>
                  <w:sz w:val="20"/>
                  <w:highlight w:val="green"/>
                  <w:lang w:eastAsia="de-DE"/>
                </w:rPr>
                <w:t>Type = 16</w:t>
              </w:r>
            </w:ins>
          </w:p>
        </w:tc>
      </w:tr>
      <w:tr w:rsidR="00063E85" w:rsidRPr="00A013FD" w14:paraId="47116191" w14:textId="77777777" w:rsidTr="00BF604E">
        <w:trPr>
          <w:ins w:id="22900" w:author="Ross Norsworthy" w:date="2020-03-20T01:39:00Z"/>
        </w:trPr>
        <w:tc>
          <w:tcPr>
            <w:tcW w:w="988" w:type="dxa"/>
          </w:tcPr>
          <w:p w14:paraId="6AFC2FD5" w14:textId="77777777" w:rsidR="00063E85" w:rsidRPr="00B560A9" w:rsidRDefault="00063E85" w:rsidP="00B560A9">
            <w:pPr>
              <w:spacing w:before="20" w:after="60"/>
              <w:rPr>
                <w:ins w:id="22901" w:author="Ross Norsworthy" w:date="2020-03-20T01:39:00Z"/>
                <w:sz w:val="20"/>
                <w:lang w:eastAsia="de-DE"/>
              </w:rPr>
            </w:pPr>
            <w:ins w:id="22902" w:author="Ross Norsworthy" w:date="2020-03-20T01:39:00Z">
              <w:r w:rsidRPr="00B560A9">
                <w:rPr>
                  <w:sz w:val="20"/>
                  <w:lang w:eastAsia="de-DE"/>
                </w:rPr>
                <w:t>2</w:t>
              </w:r>
            </w:ins>
          </w:p>
        </w:tc>
        <w:tc>
          <w:tcPr>
            <w:tcW w:w="955" w:type="dxa"/>
          </w:tcPr>
          <w:p w14:paraId="6577A6F6" w14:textId="77777777" w:rsidR="00063E85" w:rsidRPr="00B560A9" w:rsidRDefault="00063E85" w:rsidP="00B560A9">
            <w:pPr>
              <w:spacing w:before="20" w:after="60"/>
              <w:rPr>
                <w:ins w:id="22903" w:author="Ross Norsworthy" w:date="2020-03-20T01:39:00Z"/>
                <w:sz w:val="20"/>
                <w:lang w:eastAsia="de-DE"/>
              </w:rPr>
            </w:pPr>
            <w:ins w:id="22904" w:author="Ross Norsworthy" w:date="2020-03-20T01:39:00Z">
              <w:r w:rsidRPr="00B560A9">
                <w:rPr>
                  <w:sz w:val="20"/>
                  <w:lang w:eastAsia="de-DE"/>
                </w:rPr>
                <w:t>2</w:t>
              </w:r>
            </w:ins>
          </w:p>
        </w:tc>
        <w:tc>
          <w:tcPr>
            <w:tcW w:w="1701" w:type="dxa"/>
          </w:tcPr>
          <w:p w14:paraId="3A4D0894" w14:textId="77777777" w:rsidR="00063E85" w:rsidRPr="00B560A9" w:rsidRDefault="00063E85" w:rsidP="00B560A9">
            <w:pPr>
              <w:spacing w:before="20" w:after="60"/>
              <w:rPr>
                <w:ins w:id="22905" w:author="Ross Norsworthy" w:date="2020-03-20T01:39:00Z"/>
                <w:sz w:val="20"/>
                <w:lang w:eastAsia="de-DE"/>
              </w:rPr>
            </w:pPr>
            <w:ins w:id="22906" w:author="Ross Norsworthy" w:date="2020-03-20T01:39:00Z">
              <w:r w:rsidRPr="00B560A9">
                <w:rPr>
                  <w:sz w:val="20"/>
                  <w:lang w:eastAsia="de-DE"/>
                </w:rPr>
                <w:t>Payload size</w:t>
              </w:r>
            </w:ins>
          </w:p>
        </w:tc>
        <w:tc>
          <w:tcPr>
            <w:tcW w:w="4808" w:type="dxa"/>
          </w:tcPr>
          <w:p w14:paraId="384EEE1B" w14:textId="77777777" w:rsidR="00063E85" w:rsidRPr="00B560A9" w:rsidRDefault="00063E85" w:rsidP="00B560A9">
            <w:pPr>
              <w:spacing w:before="20" w:after="60"/>
              <w:rPr>
                <w:ins w:id="22907" w:author="Ross Norsworthy" w:date="2020-03-20T01:39:00Z"/>
                <w:sz w:val="20"/>
                <w:lang w:eastAsia="de-DE"/>
              </w:rPr>
            </w:pPr>
            <w:ins w:id="22908" w:author="Ross Norsworthy" w:date="2020-03-20T01:39:00Z">
              <w:r w:rsidRPr="00B560A9">
                <w:rPr>
                  <w:sz w:val="20"/>
                  <w:lang w:eastAsia="de-DE"/>
                </w:rPr>
                <w:t>Size of fields 3 to 6.</w:t>
              </w:r>
            </w:ins>
          </w:p>
        </w:tc>
      </w:tr>
      <w:tr w:rsidR="00063E85" w:rsidRPr="00A013FD" w14:paraId="36D9A5E0" w14:textId="77777777" w:rsidTr="00BF604E">
        <w:trPr>
          <w:ins w:id="22909" w:author="2092 CG" w:date="2020-10-26T19:01:00Z"/>
        </w:trPr>
        <w:tc>
          <w:tcPr>
            <w:tcW w:w="988" w:type="dxa"/>
          </w:tcPr>
          <w:p w14:paraId="00D8D6C4" w14:textId="77777777" w:rsidR="00063E85" w:rsidRPr="006428FF" w:rsidRDefault="00063E85" w:rsidP="00B560A9">
            <w:pPr>
              <w:spacing w:before="20" w:after="60"/>
              <w:rPr>
                <w:ins w:id="22910" w:author="2092 CG" w:date="2020-10-26T19:01:00Z"/>
                <w:sz w:val="20"/>
                <w:lang w:eastAsia="de-DE"/>
              </w:rPr>
            </w:pPr>
            <w:ins w:id="22911" w:author="2092 CG" w:date="2020-10-26T19:01:00Z">
              <w:r w:rsidRPr="006428FF">
                <w:rPr>
                  <w:sz w:val="20"/>
                  <w:lang w:eastAsia="de-DE"/>
                </w:rPr>
                <w:t>3</w:t>
              </w:r>
            </w:ins>
          </w:p>
        </w:tc>
        <w:tc>
          <w:tcPr>
            <w:tcW w:w="955" w:type="dxa"/>
          </w:tcPr>
          <w:p w14:paraId="1F7C75DD" w14:textId="77777777" w:rsidR="00063E85" w:rsidRPr="00B560A9" w:rsidRDefault="00063E85" w:rsidP="00B560A9">
            <w:pPr>
              <w:spacing w:before="20" w:after="60"/>
              <w:rPr>
                <w:ins w:id="22912" w:author="2092 CG" w:date="2020-10-26T19:01:00Z"/>
                <w:sz w:val="20"/>
                <w:lang w:eastAsia="de-DE"/>
              </w:rPr>
            </w:pPr>
            <w:ins w:id="22913" w:author="2092 CG" w:date="2020-10-26T19:01:00Z">
              <w:r>
                <w:rPr>
                  <w:sz w:val="20"/>
                  <w:lang w:eastAsia="de-DE"/>
                </w:rPr>
                <w:t>1</w:t>
              </w:r>
            </w:ins>
          </w:p>
        </w:tc>
        <w:tc>
          <w:tcPr>
            <w:tcW w:w="1701" w:type="dxa"/>
          </w:tcPr>
          <w:p w14:paraId="04C26CE1" w14:textId="77777777" w:rsidR="00063E85" w:rsidRPr="00B560A9" w:rsidRDefault="00063E85" w:rsidP="00B560A9">
            <w:pPr>
              <w:spacing w:before="20" w:after="60"/>
              <w:rPr>
                <w:ins w:id="22914" w:author="2092 CG" w:date="2020-10-26T19:01:00Z"/>
                <w:sz w:val="20"/>
                <w:lang w:eastAsia="de-DE"/>
              </w:rPr>
            </w:pPr>
            <w:ins w:id="22915" w:author="2092 CG" w:date="2020-10-26T19:01:00Z">
              <w:r>
                <w:rPr>
                  <w:sz w:val="20"/>
                  <w:lang w:eastAsia="de-DE"/>
                </w:rPr>
                <w:t>Satellite ID</w:t>
              </w:r>
            </w:ins>
          </w:p>
        </w:tc>
        <w:tc>
          <w:tcPr>
            <w:tcW w:w="4808" w:type="dxa"/>
          </w:tcPr>
          <w:p w14:paraId="31D79771" w14:textId="77777777" w:rsidR="00063E85" w:rsidRPr="00B560A9" w:rsidRDefault="00063E85" w:rsidP="00B560A9">
            <w:pPr>
              <w:spacing w:before="20" w:after="60"/>
              <w:rPr>
                <w:ins w:id="22916" w:author="2092 CG" w:date="2020-10-26T19:01:00Z"/>
                <w:sz w:val="20"/>
                <w:lang w:eastAsia="de-DE"/>
              </w:rPr>
            </w:pPr>
            <w:ins w:id="22917" w:author="2092 CG" w:date="2020-10-26T19:01:00Z">
              <w:r>
                <w:rPr>
                  <w:sz w:val="20"/>
                  <w:lang w:eastAsia="de-DE"/>
                </w:rPr>
                <w:t>0</w:t>
              </w:r>
            </w:ins>
            <w:ins w:id="22918" w:author="2092 CG" w:date="2020-10-26T19:02:00Z">
              <w:r>
                <w:rPr>
                  <w:sz w:val="20"/>
                  <w:lang w:eastAsia="de-DE"/>
                </w:rPr>
                <w:t>-255</w:t>
              </w:r>
            </w:ins>
          </w:p>
        </w:tc>
      </w:tr>
      <w:tr w:rsidR="00063E85" w:rsidRPr="00A013FD" w14:paraId="72A79949" w14:textId="77777777" w:rsidTr="00BF604E">
        <w:trPr>
          <w:ins w:id="22919" w:author="Ross Norsworthy" w:date="2020-03-20T01:39:00Z"/>
        </w:trPr>
        <w:tc>
          <w:tcPr>
            <w:tcW w:w="988" w:type="dxa"/>
          </w:tcPr>
          <w:p w14:paraId="56BD6012" w14:textId="77777777" w:rsidR="00063E85" w:rsidRPr="006428FF" w:rsidRDefault="00063E85" w:rsidP="00B560A9">
            <w:pPr>
              <w:spacing w:before="20" w:after="60"/>
              <w:rPr>
                <w:ins w:id="22920" w:author="Ross Norsworthy" w:date="2020-03-20T01:39:00Z"/>
                <w:sz w:val="20"/>
                <w:lang w:eastAsia="de-DE"/>
              </w:rPr>
            </w:pPr>
            <w:ins w:id="22921" w:author="Ross Norsworthy" w:date="2020-03-20T01:39:00Z">
              <w:del w:id="22922" w:author="2092 CG" w:date="2020-10-26T19:02:00Z">
                <w:r w:rsidRPr="006428FF" w:rsidDel="00D60162">
                  <w:rPr>
                    <w:sz w:val="20"/>
                    <w:lang w:eastAsia="de-DE"/>
                  </w:rPr>
                  <w:delText>3</w:delText>
                </w:r>
              </w:del>
            </w:ins>
            <w:ins w:id="22923" w:author="2092 CG" w:date="2020-10-26T19:02:00Z">
              <w:r w:rsidRPr="006428FF">
                <w:rPr>
                  <w:sz w:val="20"/>
                  <w:lang w:eastAsia="de-DE"/>
                </w:rPr>
                <w:t>4</w:t>
              </w:r>
            </w:ins>
          </w:p>
        </w:tc>
        <w:tc>
          <w:tcPr>
            <w:tcW w:w="955" w:type="dxa"/>
          </w:tcPr>
          <w:p w14:paraId="4CCB4C5D" w14:textId="77777777" w:rsidR="00063E85" w:rsidRPr="00B560A9" w:rsidRDefault="00063E85" w:rsidP="00B560A9">
            <w:pPr>
              <w:spacing w:before="20" w:after="60"/>
              <w:rPr>
                <w:ins w:id="22924" w:author="Ross Norsworthy" w:date="2020-03-20T01:39:00Z"/>
                <w:sz w:val="20"/>
                <w:lang w:eastAsia="de-DE"/>
              </w:rPr>
            </w:pPr>
            <w:ins w:id="22925" w:author="Ross Norsworthy" w:date="2020-03-20T01:39:00Z">
              <w:r w:rsidRPr="00B560A9">
                <w:rPr>
                  <w:sz w:val="20"/>
                  <w:lang w:eastAsia="de-DE"/>
                </w:rPr>
                <w:t>4</w:t>
              </w:r>
            </w:ins>
          </w:p>
        </w:tc>
        <w:tc>
          <w:tcPr>
            <w:tcW w:w="1701" w:type="dxa"/>
          </w:tcPr>
          <w:p w14:paraId="2E3D5810" w14:textId="77777777" w:rsidR="00063E85" w:rsidRPr="00B560A9" w:rsidRDefault="00063E85" w:rsidP="00B560A9">
            <w:pPr>
              <w:spacing w:before="20" w:after="60"/>
              <w:rPr>
                <w:ins w:id="22926" w:author="Ross Norsworthy" w:date="2020-03-20T01:39:00Z"/>
                <w:sz w:val="20"/>
                <w:lang w:eastAsia="de-DE"/>
              </w:rPr>
            </w:pPr>
            <w:ins w:id="22927" w:author="Ross Norsworthy" w:date="2020-03-20T01:39:00Z">
              <w:r w:rsidRPr="00B560A9">
                <w:rPr>
                  <w:sz w:val="20"/>
                  <w:lang w:eastAsia="de-DE"/>
                </w:rPr>
                <w:t xml:space="preserve">Source ID </w:t>
              </w:r>
            </w:ins>
          </w:p>
        </w:tc>
        <w:tc>
          <w:tcPr>
            <w:tcW w:w="4808" w:type="dxa"/>
          </w:tcPr>
          <w:p w14:paraId="02683435" w14:textId="77777777" w:rsidR="00063E85" w:rsidRPr="00B560A9" w:rsidRDefault="00063E85" w:rsidP="00B560A9">
            <w:pPr>
              <w:spacing w:before="20" w:after="60"/>
              <w:rPr>
                <w:ins w:id="22928" w:author="Ross Norsworthy" w:date="2020-03-20T01:39:00Z"/>
                <w:sz w:val="20"/>
                <w:lang w:eastAsia="de-DE"/>
              </w:rPr>
            </w:pPr>
          </w:p>
        </w:tc>
      </w:tr>
      <w:tr w:rsidR="00063E85" w:rsidRPr="00A013FD" w14:paraId="3E3A7AED" w14:textId="77777777" w:rsidTr="00BF604E">
        <w:trPr>
          <w:ins w:id="22929" w:author="Ross Norsworthy" w:date="2020-03-20T01:39:00Z"/>
        </w:trPr>
        <w:tc>
          <w:tcPr>
            <w:tcW w:w="988" w:type="dxa"/>
          </w:tcPr>
          <w:p w14:paraId="22B08307" w14:textId="77777777" w:rsidR="00063E85" w:rsidRPr="006428FF" w:rsidRDefault="00063E85" w:rsidP="00B560A9">
            <w:pPr>
              <w:spacing w:before="20" w:after="60"/>
              <w:rPr>
                <w:ins w:id="22930" w:author="Ross Norsworthy" w:date="2020-03-20T01:39:00Z"/>
                <w:sz w:val="20"/>
                <w:lang w:eastAsia="de-DE"/>
              </w:rPr>
            </w:pPr>
            <w:ins w:id="22931" w:author="Ross Norsworthy" w:date="2020-03-20T01:39:00Z">
              <w:del w:id="22932" w:author="2092 CG" w:date="2020-10-26T19:02:00Z">
                <w:r w:rsidRPr="006428FF" w:rsidDel="00D60162">
                  <w:rPr>
                    <w:sz w:val="20"/>
                    <w:lang w:eastAsia="de-DE"/>
                  </w:rPr>
                  <w:delText>4</w:delText>
                </w:r>
              </w:del>
            </w:ins>
            <w:ins w:id="22933" w:author="2092 CG" w:date="2020-10-26T19:02:00Z">
              <w:r w:rsidRPr="006428FF">
                <w:rPr>
                  <w:sz w:val="20"/>
                  <w:lang w:eastAsia="de-DE"/>
                </w:rPr>
                <w:t>5</w:t>
              </w:r>
            </w:ins>
          </w:p>
        </w:tc>
        <w:tc>
          <w:tcPr>
            <w:tcW w:w="955" w:type="dxa"/>
          </w:tcPr>
          <w:p w14:paraId="48B9B45C" w14:textId="77777777" w:rsidR="00063E85" w:rsidRPr="00B560A9" w:rsidRDefault="00063E85" w:rsidP="00B560A9">
            <w:pPr>
              <w:spacing w:before="20" w:after="60"/>
              <w:rPr>
                <w:ins w:id="22934" w:author="Ross Norsworthy" w:date="2020-03-20T01:39:00Z"/>
                <w:sz w:val="20"/>
                <w:lang w:eastAsia="de-DE"/>
              </w:rPr>
            </w:pPr>
            <w:ins w:id="22935" w:author="Ross Norsworthy" w:date="2020-03-20T01:39:00Z">
              <w:r w:rsidRPr="00B560A9">
                <w:rPr>
                  <w:sz w:val="20"/>
                  <w:lang w:eastAsia="de-DE"/>
                </w:rPr>
                <w:t>4</w:t>
              </w:r>
            </w:ins>
          </w:p>
        </w:tc>
        <w:tc>
          <w:tcPr>
            <w:tcW w:w="1701" w:type="dxa"/>
          </w:tcPr>
          <w:p w14:paraId="1749155A" w14:textId="77777777" w:rsidR="00063E85" w:rsidRPr="00B560A9" w:rsidRDefault="00063E85" w:rsidP="00B560A9">
            <w:pPr>
              <w:spacing w:before="20" w:after="60"/>
              <w:rPr>
                <w:ins w:id="22936" w:author="Ross Norsworthy" w:date="2020-03-20T01:39:00Z"/>
                <w:sz w:val="20"/>
                <w:lang w:eastAsia="de-DE"/>
              </w:rPr>
            </w:pPr>
            <w:ins w:id="22937" w:author="Ross Norsworthy" w:date="2020-03-20T01:39:00Z">
              <w:r w:rsidRPr="00B560A9">
                <w:rPr>
                  <w:sz w:val="20"/>
                  <w:lang w:eastAsia="de-DE"/>
                </w:rPr>
                <w:t>Ship Station ID</w:t>
              </w:r>
            </w:ins>
          </w:p>
        </w:tc>
        <w:tc>
          <w:tcPr>
            <w:tcW w:w="4808" w:type="dxa"/>
          </w:tcPr>
          <w:p w14:paraId="69C4CEB2" w14:textId="70DC4499" w:rsidR="00063E85" w:rsidRPr="00B560A9" w:rsidRDefault="00063E85" w:rsidP="00B560A9">
            <w:pPr>
              <w:spacing w:before="20" w:after="60"/>
              <w:rPr>
                <w:ins w:id="22938" w:author="Ross Norsworthy" w:date="2020-03-20T01:39:00Z"/>
                <w:sz w:val="20"/>
                <w:lang w:eastAsia="de-DE"/>
              </w:rPr>
            </w:pPr>
            <w:ins w:id="22939" w:author="Ross Norsworthy" w:date="2020-03-20T01:39:00Z">
              <w:r w:rsidRPr="00B560A9">
                <w:rPr>
                  <w:sz w:val="20"/>
                </w:rPr>
                <w:t xml:space="preserve">The Unique Identifier of the destination station, as described in </w:t>
              </w:r>
              <w:del w:id="22940" w:author="USA Editor 2021" w:date="2021-01-05T14:31:00Z">
                <w:r w:rsidRPr="00323981" w:rsidDel="00323981">
                  <w:rPr>
                    <w:sz w:val="20"/>
                    <w:highlight w:val="green"/>
                    <w:rPrChange w:id="22941" w:author="USA Editor 2021" w:date="2021-01-05T14:32:00Z">
                      <w:rPr>
                        <w:sz w:val="20"/>
                      </w:rPr>
                    </w:rPrChange>
                  </w:rPr>
                  <w:delText>section</w:delText>
                </w:r>
              </w:del>
            </w:ins>
            <w:ins w:id="22942" w:author="USA Editor 2021" w:date="2021-01-05T14:31:00Z">
              <w:r w:rsidRPr="00323981">
                <w:rPr>
                  <w:sz w:val="20"/>
                  <w:highlight w:val="green"/>
                </w:rPr>
                <w:t>§</w:t>
              </w:r>
            </w:ins>
            <w:ins w:id="22943" w:author="Ross Norsworthy" w:date="2020-03-20T01:39:00Z">
              <w:r w:rsidRPr="00323981">
                <w:rPr>
                  <w:sz w:val="20"/>
                  <w:highlight w:val="green"/>
                </w:rPr>
                <w:t xml:space="preserve"> </w:t>
              </w:r>
            </w:ins>
            <w:ins w:id="22944" w:author="Johnny Schultz" w:date="2020-04-17T12:59:00Z">
              <w:del w:id="22945" w:author="USA Editor 2021" w:date="2021-01-05T14:31:00Z">
                <w:r w:rsidRPr="00323981" w:rsidDel="00323981">
                  <w:rPr>
                    <w:sz w:val="20"/>
                    <w:highlight w:val="green"/>
                  </w:rPr>
                  <w:delText>3</w:delText>
                </w:r>
              </w:del>
            </w:ins>
            <w:ins w:id="22946" w:author="USA Editor 2021" w:date="2021-01-05T14:31:00Z">
              <w:r w:rsidRPr="00323981">
                <w:rPr>
                  <w:sz w:val="20"/>
                  <w:highlight w:val="green"/>
                </w:rPr>
                <w:t>2</w:t>
              </w:r>
            </w:ins>
            <w:ins w:id="22947" w:author="Johnny Schultz" w:date="2020-04-17T12:59:00Z">
              <w:r w:rsidRPr="00323981">
                <w:rPr>
                  <w:sz w:val="20"/>
                  <w:highlight w:val="green"/>
                </w:rPr>
                <w:t>.4</w:t>
              </w:r>
            </w:ins>
            <w:ins w:id="22948" w:author="Ross Norsworthy" w:date="2020-03-20T01:39:00Z">
              <w:del w:id="22949" w:author="Johnny Schultz" w:date="2020-04-17T12:59:00Z">
                <w:r w:rsidRPr="00323981">
                  <w:rPr>
                    <w:sz w:val="20"/>
                    <w:highlight w:val="green"/>
                  </w:rPr>
                  <w:delText>1</w:delText>
                </w:r>
              </w:del>
            </w:ins>
            <w:ins w:id="22950" w:author="USA Editor 2021" w:date="2021-01-05T14:31:00Z">
              <w:r w:rsidRPr="00323981">
                <w:rPr>
                  <w:sz w:val="20"/>
                  <w:highlight w:val="green"/>
                </w:rPr>
                <w:t>, Annex 1</w:t>
              </w:r>
            </w:ins>
            <w:ins w:id="22951" w:author="Ross Norsworthy" w:date="2020-03-20T01:39:00Z">
              <w:r w:rsidRPr="00B560A9">
                <w:rPr>
                  <w:sz w:val="20"/>
                </w:rPr>
                <w:t>.</w:t>
              </w:r>
            </w:ins>
          </w:p>
        </w:tc>
      </w:tr>
      <w:tr w:rsidR="00063E85" w:rsidRPr="00A013FD" w14:paraId="389C9F8E" w14:textId="77777777" w:rsidTr="00BF604E">
        <w:trPr>
          <w:ins w:id="22952" w:author="Ross Norsworthy" w:date="2020-03-20T01:39:00Z"/>
        </w:trPr>
        <w:tc>
          <w:tcPr>
            <w:tcW w:w="988" w:type="dxa"/>
          </w:tcPr>
          <w:p w14:paraId="648A9E07" w14:textId="77777777" w:rsidR="00063E85" w:rsidRPr="006428FF" w:rsidRDefault="00063E85" w:rsidP="00B560A9">
            <w:pPr>
              <w:spacing w:before="20" w:after="60"/>
              <w:rPr>
                <w:ins w:id="22953" w:author="Ross Norsworthy" w:date="2020-03-20T01:39:00Z"/>
                <w:sz w:val="20"/>
                <w:lang w:eastAsia="de-DE"/>
              </w:rPr>
            </w:pPr>
            <w:ins w:id="22954" w:author="Ross Norsworthy" w:date="2020-03-20T01:39:00Z">
              <w:del w:id="22955" w:author="2092 CG" w:date="2020-10-26T19:02:00Z">
                <w:r w:rsidRPr="006428FF" w:rsidDel="00D60162">
                  <w:rPr>
                    <w:sz w:val="20"/>
                    <w:lang w:eastAsia="de-DE"/>
                  </w:rPr>
                  <w:delText>5</w:delText>
                </w:r>
              </w:del>
            </w:ins>
            <w:ins w:id="22956" w:author="2092 CG" w:date="2020-10-26T19:02:00Z">
              <w:r w:rsidRPr="006428FF">
                <w:rPr>
                  <w:sz w:val="20"/>
                  <w:lang w:eastAsia="de-DE"/>
                </w:rPr>
                <w:t>6</w:t>
              </w:r>
            </w:ins>
          </w:p>
        </w:tc>
        <w:tc>
          <w:tcPr>
            <w:tcW w:w="955" w:type="dxa"/>
          </w:tcPr>
          <w:p w14:paraId="2AF00472" w14:textId="77777777" w:rsidR="00063E85" w:rsidRPr="00B560A9" w:rsidRDefault="00063E85" w:rsidP="00B560A9">
            <w:pPr>
              <w:spacing w:before="20" w:after="60"/>
              <w:rPr>
                <w:ins w:id="22957" w:author="Ross Norsworthy" w:date="2020-03-20T01:39:00Z"/>
                <w:sz w:val="20"/>
                <w:lang w:eastAsia="de-DE"/>
              </w:rPr>
            </w:pPr>
            <w:ins w:id="22958" w:author="Ross Norsworthy" w:date="2020-03-20T01:39:00Z">
              <w:r w:rsidRPr="00B560A9">
                <w:rPr>
                  <w:sz w:val="20"/>
                  <w:lang w:eastAsia="de-DE"/>
                </w:rPr>
                <w:t>Variable</w:t>
              </w:r>
            </w:ins>
          </w:p>
        </w:tc>
        <w:tc>
          <w:tcPr>
            <w:tcW w:w="1701" w:type="dxa"/>
          </w:tcPr>
          <w:p w14:paraId="54E74AD3" w14:textId="77777777" w:rsidR="00063E85" w:rsidRPr="00B560A9" w:rsidRDefault="00063E85" w:rsidP="00B560A9">
            <w:pPr>
              <w:spacing w:before="20" w:after="60"/>
              <w:rPr>
                <w:ins w:id="22959" w:author="Ross Norsworthy" w:date="2020-03-20T01:39:00Z"/>
                <w:sz w:val="20"/>
                <w:lang w:eastAsia="de-DE"/>
              </w:rPr>
            </w:pPr>
            <w:ins w:id="22960" w:author="Ross Norsworthy" w:date="2020-03-20T01:39:00Z">
              <w:r w:rsidRPr="00B560A9">
                <w:rPr>
                  <w:sz w:val="20"/>
                  <w:lang w:eastAsia="de-DE"/>
                </w:rPr>
                <w:t>Payload</w:t>
              </w:r>
            </w:ins>
          </w:p>
        </w:tc>
        <w:tc>
          <w:tcPr>
            <w:tcW w:w="4808" w:type="dxa"/>
          </w:tcPr>
          <w:p w14:paraId="482E7072" w14:textId="77777777" w:rsidR="00063E85" w:rsidRPr="00B560A9" w:rsidRDefault="00063E85" w:rsidP="00B560A9">
            <w:pPr>
              <w:spacing w:before="20" w:after="60"/>
              <w:rPr>
                <w:ins w:id="22961" w:author="Ross Norsworthy" w:date="2020-03-20T01:39:00Z"/>
                <w:sz w:val="20"/>
                <w:lang w:eastAsia="de-DE"/>
              </w:rPr>
            </w:pPr>
            <w:ins w:id="22962" w:author="Ross Norsworthy" w:date="2020-03-20T01:39:00Z">
              <w:r w:rsidRPr="00B560A9">
                <w:rPr>
                  <w:sz w:val="20"/>
                  <w:lang w:eastAsia="de-DE"/>
                </w:rPr>
                <w:t>Binary data.</w:t>
              </w:r>
            </w:ins>
          </w:p>
        </w:tc>
      </w:tr>
    </w:tbl>
    <w:p w14:paraId="6BA1D1C4" w14:textId="77777777" w:rsidR="00A013FD" w:rsidRPr="00A013FD" w:rsidRDefault="00A013FD" w:rsidP="008B4FAA">
      <w:pPr>
        <w:pStyle w:val="Tablefin"/>
        <w:rPr>
          <w:ins w:id="22963" w:author="Ross Norsworthy" w:date="2020-03-20T01:39:00Z"/>
          <w:lang w:eastAsia="de-DE"/>
        </w:rPr>
      </w:pPr>
    </w:p>
    <w:p w14:paraId="39F93B79" w14:textId="73CB61C4" w:rsidR="00A013FD" w:rsidRPr="00B92599" w:rsidRDefault="00D90BCF" w:rsidP="00B92599">
      <w:pPr>
        <w:pStyle w:val="Heading3"/>
        <w:rPr>
          <w:ins w:id="22964" w:author="Ross Norsworthy" w:date="2020-03-20T01:39:00Z"/>
          <w:rFonts w:eastAsiaTheme="minorHAnsi"/>
          <w:b w:val="0"/>
          <w:lang w:eastAsia="de-DE"/>
        </w:rPr>
      </w:pPr>
      <w:bookmarkStart w:id="22965" w:name="_Toc35546048"/>
      <w:ins w:id="22966" w:author="Song, Xiaojing" w:date="2020-08-21T14:50:00Z">
        <w:del w:id="22967" w:author="USA Editor 2021" w:date="2021-01-06T09:23:00Z">
          <w:r w:rsidRPr="00B92599" w:rsidDel="00B82787">
            <w:rPr>
              <w:rFonts w:eastAsiaTheme="minorHAnsi"/>
              <w:lang w:eastAsia="de-DE"/>
            </w:rPr>
            <w:delText>D</w:delText>
          </w:r>
          <w:r w:rsidRPr="00AF34AC" w:rsidDel="00B82787">
            <w:rPr>
              <w:rFonts w:eastAsiaTheme="minorHAnsi"/>
              <w:lang w:eastAsia="de-DE"/>
              <w:rPrChange w:id="22968" w:author="USA Editor 2021" w:date="2021-01-19T14:39:00Z">
                <w:rPr>
                  <w:rFonts w:eastAsiaTheme="minorHAnsi"/>
                  <w:caps/>
                  <w:szCs w:val="24"/>
                  <w:lang w:eastAsia="de-DE"/>
                </w:rPr>
              </w:rPrChange>
            </w:rPr>
            <w:delText xml:space="preserve"> </w:delText>
          </w:r>
        </w:del>
      </w:ins>
      <w:ins w:id="22969" w:author="Song, Xiaojing" w:date="2020-08-24T16:07:00Z">
        <w:r w:rsidR="005D4C5E" w:rsidRPr="00AF34AC">
          <w:rPr>
            <w:rFonts w:eastAsiaTheme="minorHAnsi"/>
            <w:lang w:eastAsia="de-DE"/>
            <w:rPrChange w:id="22970" w:author="USA Editor 2021" w:date="2021-01-19T14:39:00Z">
              <w:rPr>
                <w:rFonts w:eastAsiaTheme="minorHAnsi"/>
                <w:caps/>
                <w:szCs w:val="24"/>
                <w:lang w:eastAsia="de-DE"/>
              </w:rPr>
            </w:rPrChange>
          </w:rPr>
          <w:t>3</w:t>
        </w:r>
      </w:ins>
      <w:ins w:id="22971" w:author="Song, Xiaojing" w:date="2020-08-21T14:50:00Z">
        <w:r w:rsidRPr="00AF34AC">
          <w:rPr>
            <w:rFonts w:eastAsiaTheme="minorHAnsi"/>
            <w:lang w:eastAsia="de-DE"/>
            <w:rPrChange w:id="22972" w:author="USA Editor 2021" w:date="2021-01-19T14:39:00Z">
              <w:rPr>
                <w:rFonts w:eastAsiaTheme="minorHAnsi"/>
                <w:caps/>
                <w:szCs w:val="24"/>
                <w:lang w:eastAsia="de-DE"/>
              </w:rPr>
            </w:rPrChange>
          </w:rPr>
          <w:t>.10.16</w:t>
        </w:r>
        <w:r w:rsidRPr="00AF34AC">
          <w:rPr>
            <w:rFonts w:eastAsiaTheme="minorHAnsi"/>
            <w:lang w:eastAsia="de-DE"/>
            <w:rPrChange w:id="22973" w:author="USA Editor 2021" w:date="2021-01-19T14:39:00Z">
              <w:rPr>
                <w:rFonts w:eastAsiaTheme="minorHAnsi"/>
                <w:caps/>
                <w:szCs w:val="24"/>
                <w:lang w:eastAsia="de-DE"/>
              </w:rPr>
            </w:rPrChange>
          </w:rPr>
          <w:tab/>
        </w:r>
      </w:ins>
      <w:ins w:id="22974" w:author="Ross Norsworthy" w:date="2020-03-20T01:39:00Z">
        <w:r w:rsidR="00A013FD" w:rsidRPr="00B92599">
          <w:rPr>
            <w:rFonts w:eastAsiaTheme="minorHAnsi"/>
            <w:highlight w:val="green"/>
            <w:lang w:eastAsia="de-DE"/>
          </w:rPr>
          <w:t>Uplink Short Message (With Ack)</w:t>
        </w:r>
        <w:bookmarkEnd w:id="22965"/>
      </w:ins>
    </w:p>
    <w:p w14:paraId="296B60C2" w14:textId="29F8F31A" w:rsidR="008E1B5D" w:rsidRDefault="00A013FD" w:rsidP="004954F5">
      <w:pPr>
        <w:pStyle w:val="TableNo"/>
        <w:rPr>
          <w:lang w:val="en-US"/>
        </w:rPr>
      </w:pPr>
      <w:bookmarkStart w:id="22975" w:name="_Toc35546182"/>
      <w:ins w:id="22976" w:author="Ross Norsworthy" w:date="2020-03-20T01:39:00Z">
        <w:r w:rsidRPr="00A013FD">
          <w:rPr>
            <w:lang w:val="en-US"/>
          </w:rPr>
          <w:t xml:space="preserve">Table </w:t>
        </w:r>
      </w:ins>
      <w:ins w:id="22977" w:author="USA Editor 2021" w:date="2021-01-07T13:03:00Z">
        <w:r w:rsidR="00316FB2" w:rsidRPr="00316FB2">
          <w:rPr>
            <w:highlight w:val="green"/>
            <w:lang w:val="en-US"/>
          </w:rPr>
          <w:t>85</w:t>
        </w:r>
      </w:ins>
      <w:ins w:id="22978" w:author="Ross Norsworthy" w:date="2020-03-20T01:39:00Z">
        <w:del w:id="22979" w:author="USA Editor 2021" w:date="2021-01-07T13:03:00Z">
          <w:r w:rsidRPr="00316FB2" w:rsidDel="00316FB2">
            <w:rPr>
              <w:highlight w:val="green"/>
              <w:lang w:val="en-US"/>
            </w:rPr>
            <w:delText>8</w:delText>
          </w:r>
        </w:del>
        <w:del w:id="22980" w:author="USA Editor 2021" w:date="2021-01-07T13:04:00Z">
          <w:r w:rsidRPr="00316FB2" w:rsidDel="00316FB2">
            <w:rPr>
              <w:highlight w:val="green"/>
              <w:lang w:val="en-US"/>
            </w:rPr>
            <w:delText>4</w:delText>
          </w:r>
        </w:del>
        <w:r w:rsidRPr="00A013FD">
          <w:rPr>
            <w:lang w:val="en-US"/>
          </w:rPr>
          <w:t xml:space="preserve"> </w:t>
        </w:r>
      </w:ins>
    </w:p>
    <w:p w14:paraId="176BB71D" w14:textId="77777777" w:rsidR="00A013FD" w:rsidRPr="00A013FD" w:rsidRDefault="00A013FD" w:rsidP="003B4BCB">
      <w:pPr>
        <w:pStyle w:val="Tabletitle"/>
        <w:rPr>
          <w:ins w:id="22981" w:author="Ross Norsworthy" w:date="2020-03-20T01:39:00Z"/>
          <w:lang w:val="en-US"/>
        </w:rPr>
      </w:pPr>
      <w:ins w:id="22982" w:author="Ross Norsworthy" w:date="2020-03-20T01:39:00Z">
        <w:r w:rsidRPr="00A013FD">
          <w:rPr>
            <w:lang w:val="en-US"/>
          </w:rPr>
          <w:t>Uplink Short Message (with Ack)</w:t>
        </w:r>
        <w:bookmarkEnd w:id="22975"/>
      </w:ins>
    </w:p>
    <w:tbl>
      <w:tblPr>
        <w:tblStyle w:val="TableGrid"/>
        <w:tblW w:w="0" w:type="auto"/>
        <w:tblLook w:val="04A0" w:firstRow="1" w:lastRow="0" w:firstColumn="1" w:lastColumn="0" w:noHBand="0" w:noVBand="1"/>
      </w:tblPr>
      <w:tblGrid>
        <w:gridCol w:w="1154"/>
        <w:gridCol w:w="1066"/>
        <w:gridCol w:w="1781"/>
        <w:gridCol w:w="4808"/>
      </w:tblGrid>
      <w:tr w:rsidR="00063E85" w:rsidRPr="00A013FD" w14:paraId="1BC6CA56" w14:textId="77777777" w:rsidTr="00BF604E">
        <w:trPr>
          <w:ins w:id="22983" w:author="Ross Norsworthy" w:date="2020-03-20T01:39:00Z"/>
        </w:trPr>
        <w:tc>
          <w:tcPr>
            <w:tcW w:w="1154" w:type="dxa"/>
            <w:shd w:val="clear" w:color="auto" w:fill="4F81BD" w:themeFill="accent1"/>
          </w:tcPr>
          <w:p w14:paraId="1A5C95B3" w14:textId="77777777" w:rsidR="00063E85" w:rsidRPr="00F52DA5" w:rsidRDefault="00063E85" w:rsidP="00F52DA5">
            <w:pPr>
              <w:spacing w:before="20" w:after="60"/>
              <w:rPr>
                <w:ins w:id="22984" w:author="Ross Norsworthy" w:date="2020-03-20T01:39:00Z"/>
                <w:rFonts w:ascii="Times New Roman Bold" w:hAnsi="Times New Roman Bold" w:cs="Times New Roman Bold"/>
                <w:b/>
                <w:sz w:val="20"/>
              </w:rPr>
            </w:pPr>
            <w:ins w:id="22985" w:author="Ross Norsworthy" w:date="2020-03-20T01:39:00Z">
              <w:r w:rsidRPr="00F52DA5">
                <w:rPr>
                  <w:rFonts w:ascii="Times New Roman Bold" w:hAnsi="Times New Roman Bold" w:cs="Times New Roman Bold"/>
                  <w:b/>
                  <w:sz w:val="20"/>
                </w:rPr>
                <w:t>Field no</w:t>
              </w:r>
            </w:ins>
          </w:p>
        </w:tc>
        <w:tc>
          <w:tcPr>
            <w:tcW w:w="1066" w:type="dxa"/>
            <w:shd w:val="clear" w:color="auto" w:fill="4F81BD" w:themeFill="accent1"/>
          </w:tcPr>
          <w:p w14:paraId="104DD7CD" w14:textId="77777777" w:rsidR="00063E85" w:rsidRPr="00F52DA5" w:rsidRDefault="00063E85" w:rsidP="00F52DA5">
            <w:pPr>
              <w:spacing w:before="20" w:after="60"/>
              <w:rPr>
                <w:ins w:id="22986" w:author="Ross Norsworthy" w:date="2020-03-20T01:39:00Z"/>
                <w:rFonts w:ascii="Times New Roman Bold" w:hAnsi="Times New Roman Bold" w:cs="Times New Roman Bold"/>
                <w:b/>
                <w:sz w:val="20"/>
              </w:rPr>
            </w:pPr>
            <w:ins w:id="22987" w:author="Ross Norsworthy" w:date="2020-03-20T01:39:00Z">
              <w:r w:rsidRPr="00F52DA5">
                <w:rPr>
                  <w:rFonts w:ascii="Times New Roman Bold" w:hAnsi="Times New Roman Bold" w:cs="Times New Roman Bold"/>
                  <w:b/>
                  <w:sz w:val="20"/>
                </w:rPr>
                <w:t>Size (Bytes)</w:t>
              </w:r>
            </w:ins>
          </w:p>
        </w:tc>
        <w:tc>
          <w:tcPr>
            <w:tcW w:w="1781" w:type="dxa"/>
            <w:shd w:val="clear" w:color="auto" w:fill="4F81BD" w:themeFill="accent1"/>
          </w:tcPr>
          <w:p w14:paraId="155C9E7B" w14:textId="77777777" w:rsidR="00063E85" w:rsidRPr="00F52DA5" w:rsidRDefault="00063E85" w:rsidP="00F52DA5">
            <w:pPr>
              <w:spacing w:before="20" w:after="60"/>
              <w:rPr>
                <w:ins w:id="22988" w:author="Ross Norsworthy" w:date="2020-03-20T01:39:00Z"/>
                <w:rFonts w:ascii="Times New Roman Bold" w:hAnsi="Times New Roman Bold" w:cs="Times New Roman Bold"/>
                <w:b/>
                <w:sz w:val="20"/>
              </w:rPr>
            </w:pPr>
            <w:ins w:id="22989" w:author="Ross Norsworthy" w:date="2020-03-20T01:39:00Z">
              <w:r w:rsidRPr="00F52DA5">
                <w:rPr>
                  <w:rFonts w:ascii="Times New Roman Bold" w:hAnsi="Times New Roman Bold" w:cs="Times New Roman Bold"/>
                  <w:b/>
                  <w:sz w:val="20"/>
                </w:rPr>
                <w:t>Function</w:t>
              </w:r>
            </w:ins>
          </w:p>
        </w:tc>
        <w:tc>
          <w:tcPr>
            <w:tcW w:w="4808" w:type="dxa"/>
            <w:shd w:val="clear" w:color="auto" w:fill="4F81BD" w:themeFill="accent1"/>
          </w:tcPr>
          <w:p w14:paraId="1D388158" w14:textId="77777777" w:rsidR="00063E85" w:rsidRPr="00F52DA5" w:rsidRDefault="00063E85" w:rsidP="00F52DA5">
            <w:pPr>
              <w:spacing w:before="20" w:after="60"/>
              <w:rPr>
                <w:ins w:id="22990" w:author="Ross Norsworthy" w:date="2020-03-20T01:39:00Z"/>
                <w:rFonts w:ascii="Times New Roman Bold" w:hAnsi="Times New Roman Bold" w:cs="Times New Roman Bold"/>
                <w:b/>
                <w:sz w:val="20"/>
              </w:rPr>
            </w:pPr>
            <w:ins w:id="22991" w:author="Ross Norsworthy" w:date="2020-03-20T01:39:00Z">
              <w:r w:rsidRPr="00F52DA5">
                <w:rPr>
                  <w:rFonts w:ascii="Times New Roman Bold" w:hAnsi="Times New Roman Bold" w:cs="Times New Roman Bold"/>
                  <w:b/>
                  <w:sz w:val="20"/>
                </w:rPr>
                <w:t>Content</w:t>
              </w:r>
            </w:ins>
          </w:p>
        </w:tc>
      </w:tr>
      <w:tr w:rsidR="00063E85" w:rsidRPr="00A013FD" w14:paraId="288587C5" w14:textId="77777777" w:rsidTr="00BF604E">
        <w:trPr>
          <w:ins w:id="22992" w:author="Ross Norsworthy" w:date="2020-03-20T01:39:00Z"/>
        </w:trPr>
        <w:tc>
          <w:tcPr>
            <w:tcW w:w="1154" w:type="dxa"/>
          </w:tcPr>
          <w:p w14:paraId="344D1604" w14:textId="77777777" w:rsidR="00063E85" w:rsidRPr="00F52DA5" w:rsidRDefault="00063E85" w:rsidP="00F52DA5">
            <w:pPr>
              <w:spacing w:before="20" w:after="60"/>
              <w:rPr>
                <w:ins w:id="22993" w:author="Ross Norsworthy" w:date="2020-03-20T01:39:00Z"/>
                <w:sz w:val="20"/>
                <w:lang w:eastAsia="de-DE"/>
              </w:rPr>
            </w:pPr>
            <w:ins w:id="22994" w:author="Ross Norsworthy" w:date="2020-03-20T01:39:00Z">
              <w:r w:rsidRPr="00F52DA5">
                <w:rPr>
                  <w:sz w:val="20"/>
                  <w:lang w:eastAsia="de-DE"/>
                </w:rPr>
                <w:t>1</w:t>
              </w:r>
            </w:ins>
          </w:p>
        </w:tc>
        <w:tc>
          <w:tcPr>
            <w:tcW w:w="1066" w:type="dxa"/>
          </w:tcPr>
          <w:p w14:paraId="50B76897" w14:textId="77777777" w:rsidR="00063E85" w:rsidRPr="00F52DA5" w:rsidRDefault="00063E85" w:rsidP="00F52DA5">
            <w:pPr>
              <w:spacing w:before="20" w:after="60"/>
              <w:rPr>
                <w:ins w:id="22995" w:author="Ross Norsworthy" w:date="2020-03-20T01:39:00Z"/>
                <w:sz w:val="20"/>
                <w:lang w:eastAsia="de-DE"/>
              </w:rPr>
            </w:pPr>
            <w:ins w:id="22996" w:author="Ross Norsworthy" w:date="2020-03-20T01:39:00Z">
              <w:r w:rsidRPr="00F52DA5">
                <w:rPr>
                  <w:sz w:val="20"/>
                  <w:lang w:eastAsia="de-DE"/>
                </w:rPr>
                <w:t>1</w:t>
              </w:r>
            </w:ins>
          </w:p>
        </w:tc>
        <w:tc>
          <w:tcPr>
            <w:tcW w:w="1781" w:type="dxa"/>
          </w:tcPr>
          <w:p w14:paraId="2734567A" w14:textId="77777777" w:rsidR="00063E85" w:rsidRPr="00F52DA5" w:rsidRDefault="00063E85" w:rsidP="00F52DA5">
            <w:pPr>
              <w:spacing w:before="20" w:after="60"/>
              <w:rPr>
                <w:ins w:id="22997" w:author="Ross Norsworthy" w:date="2020-03-20T01:39:00Z"/>
                <w:sz w:val="20"/>
                <w:lang w:eastAsia="de-DE"/>
              </w:rPr>
            </w:pPr>
            <w:ins w:id="22998" w:author="Ross Norsworthy" w:date="2020-03-20T01:39:00Z">
              <w:r w:rsidRPr="00F52DA5">
                <w:rPr>
                  <w:sz w:val="20"/>
                  <w:lang w:eastAsia="de-DE"/>
                </w:rPr>
                <w:t>Type</w:t>
              </w:r>
            </w:ins>
          </w:p>
        </w:tc>
        <w:tc>
          <w:tcPr>
            <w:tcW w:w="4808" w:type="dxa"/>
          </w:tcPr>
          <w:p w14:paraId="1DE65632" w14:textId="064BA1B2" w:rsidR="00063E85" w:rsidRPr="00F52DA5" w:rsidRDefault="00063E85" w:rsidP="00F52DA5">
            <w:pPr>
              <w:spacing w:before="20" w:after="60"/>
              <w:rPr>
                <w:ins w:id="22999" w:author="Ross Norsworthy" w:date="2020-03-20T01:39:00Z"/>
                <w:sz w:val="20"/>
                <w:lang w:eastAsia="de-DE"/>
              </w:rPr>
            </w:pPr>
            <w:ins w:id="23000" w:author="USA Editor 2021" w:date="2021-01-20T13:24:00Z">
              <w:r w:rsidRPr="00B92599">
                <w:rPr>
                  <w:sz w:val="20"/>
                  <w:highlight w:val="green"/>
                  <w:lang w:eastAsia="de-DE"/>
                </w:rPr>
                <w:t>Type = 33</w:t>
              </w:r>
            </w:ins>
          </w:p>
        </w:tc>
      </w:tr>
      <w:tr w:rsidR="00063E85" w:rsidRPr="00A013FD" w14:paraId="0BDDE100" w14:textId="77777777" w:rsidTr="00BF604E">
        <w:trPr>
          <w:ins w:id="23001" w:author="Ross Norsworthy" w:date="2020-03-20T01:39:00Z"/>
        </w:trPr>
        <w:tc>
          <w:tcPr>
            <w:tcW w:w="1154" w:type="dxa"/>
          </w:tcPr>
          <w:p w14:paraId="25B64E9C" w14:textId="77777777" w:rsidR="00063E85" w:rsidRPr="00F52DA5" w:rsidRDefault="00063E85" w:rsidP="00F52DA5">
            <w:pPr>
              <w:spacing w:before="20" w:after="60"/>
              <w:rPr>
                <w:ins w:id="23002" w:author="Ross Norsworthy" w:date="2020-03-20T01:39:00Z"/>
                <w:sz w:val="20"/>
                <w:lang w:eastAsia="de-DE"/>
              </w:rPr>
            </w:pPr>
            <w:ins w:id="23003" w:author="Ross Norsworthy" w:date="2020-03-20T01:39:00Z">
              <w:r w:rsidRPr="00F52DA5">
                <w:rPr>
                  <w:sz w:val="20"/>
                  <w:lang w:eastAsia="de-DE"/>
                </w:rPr>
                <w:t>2</w:t>
              </w:r>
            </w:ins>
          </w:p>
        </w:tc>
        <w:tc>
          <w:tcPr>
            <w:tcW w:w="1066" w:type="dxa"/>
          </w:tcPr>
          <w:p w14:paraId="3A296B18" w14:textId="77777777" w:rsidR="00063E85" w:rsidRPr="00F52DA5" w:rsidRDefault="00063E85" w:rsidP="00F52DA5">
            <w:pPr>
              <w:spacing w:before="20" w:after="60"/>
              <w:rPr>
                <w:ins w:id="23004" w:author="Ross Norsworthy" w:date="2020-03-20T01:39:00Z"/>
                <w:sz w:val="20"/>
                <w:lang w:eastAsia="de-DE"/>
              </w:rPr>
            </w:pPr>
            <w:ins w:id="23005" w:author="Ross Norsworthy" w:date="2020-03-20T01:39:00Z">
              <w:r w:rsidRPr="00F52DA5">
                <w:rPr>
                  <w:sz w:val="20"/>
                  <w:lang w:eastAsia="de-DE"/>
                </w:rPr>
                <w:t>4</w:t>
              </w:r>
            </w:ins>
          </w:p>
        </w:tc>
        <w:tc>
          <w:tcPr>
            <w:tcW w:w="1781" w:type="dxa"/>
          </w:tcPr>
          <w:p w14:paraId="61FE5467" w14:textId="77777777" w:rsidR="00063E85" w:rsidRPr="00F52DA5" w:rsidRDefault="00063E85" w:rsidP="00F52DA5">
            <w:pPr>
              <w:spacing w:before="20" w:after="60"/>
              <w:rPr>
                <w:ins w:id="23006" w:author="Ross Norsworthy" w:date="2020-03-20T01:39:00Z"/>
                <w:sz w:val="20"/>
                <w:lang w:eastAsia="de-DE"/>
              </w:rPr>
            </w:pPr>
            <w:ins w:id="23007" w:author="Ross Norsworthy" w:date="2020-03-20T01:39:00Z">
              <w:r w:rsidRPr="00F52DA5">
                <w:rPr>
                  <w:sz w:val="20"/>
                  <w:lang w:eastAsia="de-DE"/>
                </w:rPr>
                <w:t>Ship Station ID</w:t>
              </w:r>
            </w:ins>
          </w:p>
        </w:tc>
        <w:tc>
          <w:tcPr>
            <w:tcW w:w="4808" w:type="dxa"/>
          </w:tcPr>
          <w:p w14:paraId="74F8E7B4" w14:textId="78FE22AC" w:rsidR="00063E85" w:rsidRPr="00F52DA5" w:rsidRDefault="00063E85" w:rsidP="00F52DA5">
            <w:pPr>
              <w:spacing w:before="20" w:after="60"/>
              <w:rPr>
                <w:ins w:id="23008" w:author="Ross Norsworthy" w:date="2020-03-20T01:39:00Z"/>
                <w:sz w:val="20"/>
                <w:lang w:eastAsia="de-DE"/>
              </w:rPr>
            </w:pPr>
            <w:ins w:id="23009" w:author="Ross Norsworthy" w:date="2020-03-20T01:39:00Z">
              <w:r w:rsidRPr="00F52DA5">
                <w:rPr>
                  <w:sz w:val="20"/>
                </w:rPr>
                <w:t xml:space="preserve">The Unique Identifier of the source station, as described in </w:t>
              </w:r>
              <w:del w:id="23010" w:author="USA Editor 2021" w:date="2021-01-05T14:32:00Z">
                <w:r w:rsidRPr="00323981" w:rsidDel="00323981">
                  <w:rPr>
                    <w:sz w:val="20"/>
                    <w:highlight w:val="green"/>
                    <w:rPrChange w:id="23011" w:author="USA Editor 2021" w:date="2021-01-05T14:32:00Z">
                      <w:rPr>
                        <w:sz w:val="20"/>
                      </w:rPr>
                    </w:rPrChange>
                  </w:rPr>
                  <w:delText>section</w:delText>
                </w:r>
              </w:del>
            </w:ins>
            <w:ins w:id="23012" w:author="USA Editor 2021" w:date="2021-01-05T14:32:00Z">
              <w:r w:rsidRPr="00323981">
                <w:rPr>
                  <w:sz w:val="20"/>
                  <w:highlight w:val="green"/>
                </w:rPr>
                <w:t>§</w:t>
              </w:r>
            </w:ins>
            <w:ins w:id="23013" w:author="Ross Norsworthy" w:date="2020-03-20T01:39:00Z">
              <w:r w:rsidRPr="00323981">
                <w:rPr>
                  <w:sz w:val="20"/>
                  <w:highlight w:val="green"/>
                </w:rPr>
                <w:t xml:space="preserve"> </w:t>
              </w:r>
            </w:ins>
            <w:ins w:id="23014" w:author="Johnny Schultz" w:date="2020-04-17T12:59:00Z">
              <w:del w:id="23015" w:author="USA Editor 2021" w:date="2021-01-05T14:32:00Z">
                <w:r w:rsidRPr="00323981" w:rsidDel="00323981">
                  <w:rPr>
                    <w:sz w:val="20"/>
                    <w:highlight w:val="green"/>
                  </w:rPr>
                  <w:delText>3</w:delText>
                </w:r>
              </w:del>
            </w:ins>
            <w:ins w:id="23016" w:author="USA Editor 2021" w:date="2021-01-05T14:32:00Z">
              <w:r w:rsidRPr="00323981">
                <w:rPr>
                  <w:sz w:val="20"/>
                  <w:highlight w:val="green"/>
                </w:rPr>
                <w:t>2</w:t>
              </w:r>
            </w:ins>
            <w:ins w:id="23017" w:author="Johnny Schultz" w:date="2020-04-17T12:59:00Z">
              <w:r w:rsidRPr="00323981">
                <w:rPr>
                  <w:sz w:val="20"/>
                  <w:highlight w:val="green"/>
                </w:rPr>
                <w:t>.4</w:t>
              </w:r>
            </w:ins>
            <w:ins w:id="23018" w:author="Ross Norsworthy" w:date="2020-03-20T01:39:00Z">
              <w:del w:id="23019" w:author="Johnny Schultz" w:date="2020-04-17T12:59:00Z">
                <w:r w:rsidRPr="00323981">
                  <w:rPr>
                    <w:sz w:val="20"/>
                    <w:highlight w:val="green"/>
                  </w:rPr>
                  <w:delText>1</w:delText>
                </w:r>
              </w:del>
            </w:ins>
            <w:ins w:id="23020" w:author="USA Editor 2021" w:date="2021-01-05T14:32:00Z">
              <w:r w:rsidRPr="00323981">
                <w:rPr>
                  <w:sz w:val="20"/>
                  <w:highlight w:val="green"/>
                </w:rPr>
                <w:t>, Annex 1</w:t>
              </w:r>
            </w:ins>
            <w:ins w:id="23021" w:author="Ross Norsworthy" w:date="2020-03-20T01:39:00Z">
              <w:r w:rsidRPr="00F52DA5">
                <w:rPr>
                  <w:sz w:val="20"/>
                </w:rPr>
                <w:t>.</w:t>
              </w:r>
            </w:ins>
          </w:p>
        </w:tc>
      </w:tr>
      <w:tr w:rsidR="00063E85" w:rsidRPr="00A013FD" w14:paraId="35B416A8" w14:textId="77777777" w:rsidTr="00BF604E">
        <w:trPr>
          <w:ins w:id="23022" w:author="Ross Norsworthy" w:date="2020-03-20T01:39:00Z"/>
        </w:trPr>
        <w:tc>
          <w:tcPr>
            <w:tcW w:w="1154" w:type="dxa"/>
          </w:tcPr>
          <w:p w14:paraId="5A0D732C" w14:textId="77777777" w:rsidR="00063E85" w:rsidRPr="00F52DA5" w:rsidRDefault="00063E85" w:rsidP="00F52DA5">
            <w:pPr>
              <w:spacing w:before="20" w:after="60"/>
              <w:rPr>
                <w:ins w:id="23023" w:author="Ross Norsworthy" w:date="2020-03-20T01:39:00Z"/>
                <w:sz w:val="20"/>
                <w:lang w:eastAsia="de-DE"/>
              </w:rPr>
            </w:pPr>
            <w:ins w:id="23024" w:author="Ross Norsworthy" w:date="2020-03-20T01:39:00Z">
              <w:r w:rsidRPr="00F52DA5">
                <w:rPr>
                  <w:sz w:val="20"/>
                  <w:lang w:eastAsia="de-DE"/>
                </w:rPr>
                <w:t>3</w:t>
              </w:r>
            </w:ins>
          </w:p>
        </w:tc>
        <w:tc>
          <w:tcPr>
            <w:tcW w:w="1066" w:type="dxa"/>
          </w:tcPr>
          <w:p w14:paraId="4558D2BA" w14:textId="77777777" w:rsidR="00063E85" w:rsidRPr="00F52DA5" w:rsidRDefault="00063E85" w:rsidP="00F52DA5">
            <w:pPr>
              <w:spacing w:before="20" w:after="60"/>
              <w:rPr>
                <w:ins w:id="23025" w:author="Ross Norsworthy" w:date="2020-03-20T01:39:00Z"/>
                <w:sz w:val="20"/>
                <w:lang w:eastAsia="de-DE"/>
              </w:rPr>
            </w:pPr>
            <w:ins w:id="23026" w:author="Ross Norsworthy" w:date="2020-03-20T01:39:00Z">
              <w:r w:rsidRPr="00F52DA5">
                <w:rPr>
                  <w:sz w:val="20"/>
                  <w:lang w:eastAsia="de-DE"/>
                </w:rPr>
                <w:t>4</w:t>
              </w:r>
            </w:ins>
          </w:p>
        </w:tc>
        <w:tc>
          <w:tcPr>
            <w:tcW w:w="1781" w:type="dxa"/>
          </w:tcPr>
          <w:p w14:paraId="7B990547" w14:textId="77777777" w:rsidR="00063E85" w:rsidRPr="00F52DA5" w:rsidRDefault="00063E85" w:rsidP="00F52DA5">
            <w:pPr>
              <w:spacing w:before="20" w:after="60"/>
              <w:rPr>
                <w:ins w:id="23027" w:author="Ross Norsworthy" w:date="2020-03-20T01:39:00Z"/>
                <w:sz w:val="20"/>
                <w:lang w:eastAsia="de-DE"/>
              </w:rPr>
            </w:pPr>
            <w:ins w:id="23028" w:author="Ross Norsworthy" w:date="2020-03-20T01:39:00Z">
              <w:r w:rsidRPr="00F52DA5">
                <w:rPr>
                  <w:sz w:val="20"/>
                  <w:lang w:eastAsia="de-DE"/>
                </w:rPr>
                <w:t>Destination Station ID</w:t>
              </w:r>
            </w:ins>
          </w:p>
        </w:tc>
        <w:tc>
          <w:tcPr>
            <w:tcW w:w="4808" w:type="dxa"/>
          </w:tcPr>
          <w:p w14:paraId="386C8196" w14:textId="0F887EA5" w:rsidR="00063E85" w:rsidRPr="00F52DA5" w:rsidRDefault="00063E85" w:rsidP="00F52DA5">
            <w:pPr>
              <w:spacing w:before="20" w:after="60"/>
              <w:rPr>
                <w:ins w:id="23029" w:author="Ross Norsworthy" w:date="2020-03-20T01:39:00Z"/>
                <w:sz w:val="20"/>
                <w:lang w:eastAsia="de-DE"/>
              </w:rPr>
            </w:pPr>
            <w:ins w:id="23030" w:author="Ross Norsworthy" w:date="2020-03-20T01:39:00Z">
              <w:r w:rsidRPr="00F52DA5">
                <w:rPr>
                  <w:sz w:val="20"/>
                </w:rPr>
                <w:t xml:space="preserve">The Unique Identifier of the destination station, as described in </w:t>
              </w:r>
              <w:del w:id="23031" w:author="USA Editor 2021" w:date="2021-01-05T14:35:00Z">
                <w:r w:rsidRPr="005A41EF" w:rsidDel="005A41EF">
                  <w:rPr>
                    <w:sz w:val="20"/>
                    <w:highlight w:val="green"/>
                    <w:rPrChange w:id="23032" w:author="USA Editor 2021" w:date="2021-01-05T14:35:00Z">
                      <w:rPr>
                        <w:sz w:val="20"/>
                      </w:rPr>
                    </w:rPrChange>
                  </w:rPr>
                  <w:delText>section</w:delText>
                </w:r>
              </w:del>
            </w:ins>
            <w:ins w:id="23033" w:author="USA Editor 2021" w:date="2021-01-05T14:35:00Z">
              <w:r w:rsidRPr="005A41EF">
                <w:rPr>
                  <w:sz w:val="20"/>
                  <w:highlight w:val="green"/>
                </w:rPr>
                <w:t>§</w:t>
              </w:r>
            </w:ins>
            <w:ins w:id="23034" w:author="Ross Norsworthy" w:date="2020-03-20T01:39:00Z">
              <w:r w:rsidRPr="005A41EF">
                <w:rPr>
                  <w:sz w:val="20"/>
                  <w:highlight w:val="green"/>
                </w:rPr>
                <w:t xml:space="preserve"> </w:t>
              </w:r>
              <w:del w:id="23035" w:author="USA Editor 2021" w:date="2021-01-05T14:35:00Z">
                <w:r w:rsidRPr="005A41EF" w:rsidDel="005A41EF">
                  <w:rPr>
                    <w:sz w:val="20"/>
                    <w:highlight w:val="green"/>
                  </w:rPr>
                  <w:delText>1</w:delText>
                </w:r>
              </w:del>
            </w:ins>
            <w:ins w:id="23036" w:author="USA Editor 2021" w:date="2021-01-05T14:35:00Z">
              <w:r w:rsidRPr="005A41EF">
                <w:rPr>
                  <w:sz w:val="20"/>
                  <w:highlight w:val="green"/>
                </w:rPr>
                <w:t>2.4, Annex 1</w:t>
              </w:r>
            </w:ins>
            <w:ins w:id="23037" w:author="Ross Norsworthy" w:date="2020-03-20T01:39:00Z">
              <w:r w:rsidRPr="00F52DA5">
                <w:rPr>
                  <w:sz w:val="20"/>
                </w:rPr>
                <w:t>.</w:t>
              </w:r>
            </w:ins>
          </w:p>
        </w:tc>
      </w:tr>
      <w:tr w:rsidR="00063E85" w:rsidRPr="00A013FD" w14:paraId="06CEB290" w14:textId="77777777" w:rsidTr="00BF604E">
        <w:trPr>
          <w:ins w:id="23038" w:author="Ross Norsworthy" w:date="2020-03-20T01:39:00Z"/>
        </w:trPr>
        <w:tc>
          <w:tcPr>
            <w:tcW w:w="1154" w:type="dxa"/>
          </w:tcPr>
          <w:p w14:paraId="58D60997" w14:textId="77777777" w:rsidR="00063E85" w:rsidRPr="00F52DA5" w:rsidRDefault="00063E85" w:rsidP="00F52DA5">
            <w:pPr>
              <w:spacing w:before="20" w:after="60"/>
              <w:rPr>
                <w:ins w:id="23039" w:author="Ross Norsworthy" w:date="2020-03-20T01:39:00Z"/>
                <w:sz w:val="20"/>
                <w:lang w:eastAsia="de-DE"/>
              </w:rPr>
            </w:pPr>
            <w:ins w:id="23040" w:author="Ross Norsworthy" w:date="2020-03-20T01:39:00Z">
              <w:r w:rsidRPr="00F52DA5">
                <w:rPr>
                  <w:sz w:val="20"/>
                </w:rPr>
                <w:t>4</w:t>
              </w:r>
            </w:ins>
          </w:p>
        </w:tc>
        <w:tc>
          <w:tcPr>
            <w:tcW w:w="1066" w:type="dxa"/>
          </w:tcPr>
          <w:p w14:paraId="382C1214" w14:textId="77777777" w:rsidR="00063E85" w:rsidRPr="00F52DA5" w:rsidRDefault="00063E85" w:rsidP="00F52DA5">
            <w:pPr>
              <w:spacing w:before="20" w:after="60"/>
              <w:rPr>
                <w:ins w:id="23041" w:author="Ross Norsworthy" w:date="2020-03-20T01:39:00Z"/>
                <w:sz w:val="20"/>
                <w:lang w:eastAsia="de-DE"/>
              </w:rPr>
            </w:pPr>
            <w:ins w:id="23042" w:author="Ross Norsworthy" w:date="2020-03-20T01:39:00Z">
              <w:r w:rsidRPr="00F52DA5">
                <w:rPr>
                  <w:sz w:val="20"/>
                  <w:lang w:eastAsia="de-DE"/>
                </w:rPr>
                <w:t>1</w:t>
              </w:r>
            </w:ins>
          </w:p>
        </w:tc>
        <w:tc>
          <w:tcPr>
            <w:tcW w:w="1781" w:type="dxa"/>
          </w:tcPr>
          <w:p w14:paraId="0DBE48BC" w14:textId="77777777" w:rsidR="00063E85" w:rsidRPr="00F52DA5" w:rsidRDefault="00063E85" w:rsidP="00F52DA5">
            <w:pPr>
              <w:spacing w:before="20" w:after="60"/>
              <w:rPr>
                <w:ins w:id="23043" w:author="Ross Norsworthy" w:date="2020-03-20T01:39:00Z"/>
                <w:sz w:val="20"/>
                <w:lang w:eastAsia="de-DE"/>
              </w:rPr>
            </w:pPr>
            <w:ins w:id="23044" w:author="Ross Norsworthy" w:date="2020-03-20T01:39:00Z">
              <w:r w:rsidRPr="00F52DA5">
                <w:rPr>
                  <w:sz w:val="20"/>
                  <w:lang w:eastAsia="de-DE"/>
                </w:rPr>
                <w:t>Data</w:t>
              </w:r>
            </w:ins>
          </w:p>
        </w:tc>
        <w:tc>
          <w:tcPr>
            <w:tcW w:w="4808" w:type="dxa"/>
          </w:tcPr>
          <w:p w14:paraId="57F90201" w14:textId="77777777" w:rsidR="00063E85" w:rsidRPr="00F52DA5" w:rsidRDefault="00063E85" w:rsidP="00F52DA5">
            <w:pPr>
              <w:spacing w:before="20" w:after="60"/>
              <w:rPr>
                <w:ins w:id="23045" w:author="Ross Norsworthy" w:date="2020-03-20T01:39:00Z"/>
                <w:sz w:val="20"/>
                <w:lang w:eastAsia="de-DE"/>
              </w:rPr>
            </w:pPr>
            <w:ins w:id="23046" w:author="Ross Norsworthy" w:date="2020-03-20T01:39:00Z">
              <w:r w:rsidRPr="00F52DA5">
                <w:rPr>
                  <w:sz w:val="20"/>
                  <w:lang w:eastAsia="de-DE"/>
                </w:rPr>
                <w:t>Binary data</w:t>
              </w:r>
            </w:ins>
          </w:p>
        </w:tc>
      </w:tr>
    </w:tbl>
    <w:p w14:paraId="42A4FBC1" w14:textId="77777777" w:rsidR="00A013FD" w:rsidRPr="00A013FD" w:rsidRDefault="00A013FD" w:rsidP="008B4FAA">
      <w:pPr>
        <w:pStyle w:val="Tablefin"/>
        <w:rPr>
          <w:ins w:id="23047" w:author="Ross Norsworthy" w:date="2020-03-20T01:39:00Z"/>
        </w:rPr>
      </w:pPr>
    </w:p>
    <w:p w14:paraId="4E5AF2DB" w14:textId="66C256BA" w:rsidR="00A013FD" w:rsidRPr="00A013FD" w:rsidRDefault="00D90BCF" w:rsidP="00875779">
      <w:pPr>
        <w:pStyle w:val="Heading3"/>
        <w:rPr>
          <w:ins w:id="23048" w:author="Ross Norsworthy" w:date="2020-03-20T01:39:00Z"/>
          <w:rFonts w:eastAsiaTheme="minorHAnsi"/>
          <w:lang w:eastAsia="de-DE"/>
        </w:rPr>
      </w:pPr>
      <w:bookmarkStart w:id="23049" w:name="_Toc35546049"/>
      <w:ins w:id="23050" w:author="Song, Xiaojing" w:date="2020-08-21T14:50:00Z">
        <w:del w:id="23051" w:author="USA Editor 2021" w:date="2021-01-06T09:24: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3052" w:author="Song, Xiaojing" w:date="2020-08-24T16:07:00Z">
        <w:r w:rsidR="005D4C5E">
          <w:rPr>
            <w:rFonts w:eastAsiaTheme="minorHAnsi"/>
            <w:caps/>
            <w:lang w:eastAsia="de-DE"/>
          </w:rPr>
          <w:t>3</w:t>
        </w:r>
      </w:ins>
      <w:ins w:id="23053" w:author="Song, Xiaojing" w:date="2020-08-21T14:50:00Z">
        <w:r>
          <w:rPr>
            <w:rFonts w:eastAsiaTheme="minorHAnsi"/>
            <w:caps/>
            <w:lang w:eastAsia="de-DE"/>
          </w:rPr>
          <w:t>.10.17</w:t>
        </w:r>
        <w:r>
          <w:rPr>
            <w:rFonts w:eastAsiaTheme="minorHAnsi"/>
            <w:caps/>
            <w:lang w:eastAsia="de-DE"/>
          </w:rPr>
          <w:tab/>
        </w:r>
      </w:ins>
      <w:ins w:id="23054" w:author="Ross Norsworthy" w:date="2020-03-20T01:39:00Z">
        <w:r w:rsidR="00A013FD" w:rsidRPr="00A013FD">
          <w:rPr>
            <w:rFonts w:eastAsiaTheme="minorHAnsi"/>
            <w:lang w:eastAsia="de-DE"/>
          </w:rPr>
          <w:t>Uplink Short message (without Ack)</w:t>
        </w:r>
        <w:bookmarkEnd w:id="23049"/>
      </w:ins>
    </w:p>
    <w:p w14:paraId="122389F0" w14:textId="7746BDCA" w:rsidR="008E1B5D" w:rsidRDefault="00A013FD" w:rsidP="004954F5">
      <w:pPr>
        <w:pStyle w:val="TableNo"/>
        <w:rPr>
          <w:lang w:val="en-US"/>
        </w:rPr>
      </w:pPr>
      <w:bookmarkStart w:id="23055" w:name="_Toc35546183"/>
      <w:ins w:id="23056" w:author="Ross Norsworthy" w:date="2020-03-20T01:39:00Z">
        <w:r w:rsidRPr="00A013FD">
          <w:rPr>
            <w:lang w:val="en-US"/>
          </w:rPr>
          <w:t xml:space="preserve">Table </w:t>
        </w:r>
      </w:ins>
      <w:ins w:id="23057" w:author="USA Editor 2021" w:date="2021-01-07T13:04:00Z">
        <w:r w:rsidR="00316FB2" w:rsidRPr="00316FB2">
          <w:rPr>
            <w:highlight w:val="green"/>
            <w:lang w:val="en-US"/>
          </w:rPr>
          <w:t>86</w:t>
        </w:r>
      </w:ins>
      <w:ins w:id="23058" w:author="Ross Norsworthy" w:date="2020-03-20T01:39:00Z">
        <w:del w:id="23059" w:author="USA Editor 2021" w:date="2021-01-07T13:04:00Z">
          <w:r w:rsidRPr="00316FB2" w:rsidDel="00316FB2">
            <w:rPr>
              <w:highlight w:val="green"/>
              <w:lang w:val="en-US"/>
            </w:rPr>
            <w:delText>85</w:delText>
          </w:r>
        </w:del>
      </w:ins>
    </w:p>
    <w:p w14:paraId="786F6F83" w14:textId="77777777" w:rsidR="00A013FD" w:rsidRPr="00A013FD" w:rsidRDefault="00A013FD" w:rsidP="003B4BCB">
      <w:pPr>
        <w:pStyle w:val="Tabletitle"/>
        <w:rPr>
          <w:ins w:id="23060" w:author="Ross Norsworthy" w:date="2020-03-20T01:39:00Z"/>
          <w:lang w:val="en-US" w:eastAsia="de-DE"/>
        </w:rPr>
      </w:pPr>
      <w:ins w:id="23061" w:author="Ross Norsworthy" w:date="2020-03-20T01:39:00Z">
        <w:r w:rsidRPr="00A013FD">
          <w:rPr>
            <w:lang w:val="en-US"/>
          </w:rPr>
          <w:t xml:space="preserve"> Uplink Short Message (without Ack)</w:t>
        </w:r>
        <w:bookmarkEnd w:id="23055"/>
      </w:ins>
    </w:p>
    <w:tbl>
      <w:tblPr>
        <w:tblStyle w:val="TableGrid"/>
        <w:tblW w:w="0" w:type="auto"/>
        <w:tblLook w:val="04A0" w:firstRow="1" w:lastRow="0" w:firstColumn="1" w:lastColumn="0" w:noHBand="0" w:noVBand="1"/>
      </w:tblPr>
      <w:tblGrid>
        <w:gridCol w:w="988"/>
        <w:gridCol w:w="955"/>
        <w:gridCol w:w="1701"/>
        <w:gridCol w:w="4808"/>
      </w:tblGrid>
      <w:tr w:rsidR="00063E85" w:rsidRPr="00A013FD" w14:paraId="5B246378" w14:textId="77777777" w:rsidTr="00BF604E">
        <w:trPr>
          <w:ins w:id="23062" w:author="Ross Norsworthy" w:date="2020-03-20T01:39:00Z"/>
        </w:trPr>
        <w:tc>
          <w:tcPr>
            <w:tcW w:w="988" w:type="dxa"/>
            <w:shd w:val="clear" w:color="auto" w:fill="4F81BD" w:themeFill="accent1"/>
          </w:tcPr>
          <w:p w14:paraId="6615DEB0" w14:textId="77777777" w:rsidR="00063E85" w:rsidRPr="00F52DA5" w:rsidRDefault="00063E85" w:rsidP="00F52DA5">
            <w:pPr>
              <w:spacing w:before="20" w:after="60"/>
              <w:rPr>
                <w:ins w:id="23063" w:author="Ross Norsworthy" w:date="2020-03-20T01:39:00Z"/>
                <w:rFonts w:ascii="Times New Roman Bold" w:hAnsi="Times New Roman Bold" w:cs="Times New Roman Bold"/>
                <w:b/>
                <w:sz w:val="20"/>
              </w:rPr>
            </w:pPr>
            <w:ins w:id="23064" w:author="Ross Norsworthy" w:date="2020-03-20T01:39:00Z">
              <w:r w:rsidRPr="00F52DA5">
                <w:rPr>
                  <w:rFonts w:ascii="Times New Roman Bold" w:hAnsi="Times New Roman Bold" w:cs="Times New Roman Bold"/>
                  <w:b/>
                  <w:sz w:val="20"/>
                </w:rPr>
                <w:t>Field no</w:t>
              </w:r>
            </w:ins>
          </w:p>
        </w:tc>
        <w:tc>
          <w:tcPr>
            <w:tcW w:w="955" w:type="dxa"/>
            <w:shd w:val="clear" w:color="auto" w:fill="4F81BD" w:themeFill="accent1"/>
          </w:tcPr>
          <w:p w14:paraId="3A1C9984" w14:textId="77777777" w:rsidR="00063E85" w:rsidRPr="00F52DA5" w:rsidRDefault="00063E85" w:rsidP="00F52DA5">
            <w:pPr>
              <w:spacing w:before="20" w:after="60"/>
              <w:rPr>
                <w:ins w:id="23065" w:author="Ross Norsworthy" w:date="2020-03-20T01:39:00Z"/>
                <w:rFonts w:ascii="Times New Roman Bold" w:hAnsi="Times New Roman Bold" w:cs="Times New Roman Bold"/>
                <w:b/>
                <w:sz w:val="20"/>
              </w:rPr>
            </w:pPr>
            <w:ins w:id="23066" w:author="Ross Norsworthy" w:date="2020-03-20T01:39:00Z">
              <w:r w:rsidRPr="00F52DA5">
                <w:rPr>
                  <w:rFonts w:ascii="Times New Roman Bold" w:hAnsi="Times New Roman Bold" w:cs="Times New Roman Bold"/>
                  <w:b/>
                  <w:sz w:val="20"/>
                </w:rPr>
                <w:t>Size (Bytes)</w:t>
              </w:r>
            </w:ins>
          </w:p>
        </w:tc>
        <w:tc>
          <w:tcPr>
            <w:tcW w:w="1701" w:type="dxa"/>
            <w:shd w:val="clear" w:color="auto" w:fill="4F81BD" w:themeFill="accent1"/>
          </w:tcPr>
          <w:p w14:paraId="763A2FE5" w14:textId="77777777" w:rsidR="00063E85" w:rsidRPr="00F52DA5" w:rsidRDefault="00063E85" w:rsidP="00F52DA5">
            <w:pPr>
              <w:spacing w:before="20" w:after="60"/>
              <w:rPr>
                <w:ins w:id="23067" w:author="Ross Norsworthy" w:date="2020-03-20T01:39:00Z"/>
                <w:rFonts w:ascii="Times New Roman Bold" w:hAnsi="Times New Roman Bold" w:cs="Times New Roman Bold"/>
                <w:b/>
                <w:sz w:val="20"/>
              </w:rPr>
            </w:pPr>
            <w:ins w:id="23068" w:author="Ross Norsworthy" w:date="2020-03-20T01:39:00Z">
              <w:r w:rsidRPr="00F52DA5">
                <w:rPr>
                  <w:rFonts w:ascii="Times New Roman Bold" w:hAnsi="Times New Roman Bold" w:cs="Times New Roman Bold"/>
                  <w:b/>
                  <w:sz w:val="20"/>
                </w:rPr>
                <w:t>Function</w:t>
              </w:r>
            </w:ins>
          </w:p>
        </w:tc>
        <w:tc>
          <w:tcPr>
            <w:tcW w:w="4808" w:type="dxa"/>
            <w:shd w:val="clear" w:color="auto" w:fill="4F81BD" w:themeFill="accent1"/>
          </w:tcPr>
          <w:p w14:paraId="314C6751" w14:textId="77777777" w:rsidR="00063E85" w:rsidRPr="00F52DA5" w:rsidRDefault="00063E85" w:rsidP="00F52DA5">
            <w:pPr>
              <w:spacing w:before="20" w:after="60"/>
              <w:rPr>
                <w:ins w:id="23069" w:author="Ross Norsworthy" w:date="2020-03-20T01:39:00Z"/>
                <w:rFonts w:ascii="Times New Roman Bold" w:hAnsi="Times New Roman Bold" w:cs="Times New Roman Bold"/>
                <w:b/>
                <w:sz w:val="20"/>
              </w:rPr>
            </w:pPr>
            <w:ins w:id="23070" w:author="Ross Norsworthy" w:date="2020-03-20T01:39:00Z">
              <w:r w:rsidRPr="00F52DA5">
                <w:rPr>
                  <w:rFonts w:ascii="Times New Roman Bold" w:hAnsi="Times New Roman Bold" w:cs="Times New Roman Bold"/>
                  <w:b/>
                  <w:sz w:val="20"/>
                </w:rPr>
                <w:t>Content</w:t>
              </w:r>
            </w:ins>
          </w:p>
        </w:tc>
      </w:tr>
      <w:tr w:rsidR="00063E85" w:rsidRPr="00A013FD" w14:paraId="3D3C6D00" w14:textId="77777777" w:rsidTr="00BF604E">
        <w:trPr>
          <w:ins w:id="23071" w:author="Ross Norsworthy" w:date="2020-03-20T01:39:00Z"/>
        </w:trPr>
        <w:tc>
          <w:tcPr>
            <w:tcW w:w="988" w:type="dxa"/>
          </w:tcPr>
          <w:p w14:paraId="1E08D2A7" w14:textId="77777777" w:rsidR="00063E85" w:rsidRPr="00F52DA5" w:rsidRDefault="00063E85" w:rsidP="00F52DA5">
            <w:pPr>
              <w:spacing w:before="20" w:after="60"/>
              <w:rPr>
                <w:ins w:id="23072" w:author="Ross Norsworthy" w:date="2020-03-20T01:39:00Z"/>
                <w:sz w:val="20"/>
                <w:lang w:eastAsia="de-DE"/>
              </w:rPr>
            </w:pPr>
            <w:ins w:id="23073" w:author="Ross Norsworthy" w:date="2020-03-20T01:39:00Z">
              <w:r w:rsidRPr="00F52DA5">
                <w:rPr>
                  <w:sz w:val="20"/>
                  <w:lang w:eastAsia="de-DE"/>
                </w:rPr>
                <w:t>1</w:t>
              </w:r>
            </w:ins>
          </w:p>
        </w:tc>
        <w:tc>
          <w:tcPr>
            <w:tcW w:w="955" w:type="dxa"/>
          </w:tcPr>
          <w:p w14:paraId="5C5057F3" w14:textId="77777777" w:rsidR="00063E85" w:rsidRPr="00F52DA5" w:rsidRDefault="00063E85" w:rsidP="00F52DA5">
            <w:pPr>
              <w:spacing w:before="20" w:after="60"/>
              <w:rPr>
                <w:ins w:id="23074" w:author="Ross Norsworthy" w:date="2020-03-20T01:39:00Z"/>
                <w:sz w:val="20"/>
                <w:lang w:eastAsia="de-DE"/>
              </w:rPr>
            </w:pPr>
            <w:ins w:id="23075" w:author="Ross Norsworthy" w:date="2020-03-20T01:39:00Z">
              <w:r w:rsidRPr="00F52DA5">
                <w:rPr>
                  <w:sz w:val="20"/>
                  <w:lang w:eastAsia="de-DE"/>
                </w:rPr>
                <w:t>1</w:t>
              </w:r>
            </w:ins>
          </w:p>
        </w:tc>
        <w:tc>
          <w:tcPr>
            <w:tcW w:w="1701" w:type="dxa"/>
          </w:tcPr>
          <w:p w14:paraId="114AF29A" w14:textId="77777777" w:rsidR="00063E85" w:rsidRPr="00F52DA5" w:rsidRDefault="00063E85" w:rsidP="00F52DA5">
            <w:pPr>
              <w:spacing w:before="20" w:after="60"/>
              <w:rPr>
                <w:ins w:id="23076" w:author="Ross Norsworthy" w:date="2020-03-20T01:39:00Z"/>
                <w:sz w:val="20"/>
                <w:lang w:eastAsia="de-DE"/>
              </w:rPr>
            </w:pPr>
            <w:ins w:id="23077" w:author="Ross Norsworthy" w:date="2020-03-20T01:39:00Z">
              <w:r w:rsidRPr="00F52DA5">
                <w:rPr>
                  <w:sz w:val="20"/>
                  <w:lang w:eastAsia="de-DE"/>
                </w:rPr>
                <w:t>Type</w:t>
              </w:r>
            </w:ins>
          </w:p>
        </w:tc>
        <w:tc>
          <w:tcPr>
            <w:tcW w:w="4808" w:type="dxa"/>
          </w:tcPr>
          <w:p w14:paraId="0349B1F3" w14:textId="1D68A175" w:rsidR="00063E85" w:rsidRPr="00F52DA5" w:rsidRDefault="00063E85" w:rsidP="00F52DA5">
            <w:pPr>
              <w:spacing w:before="20" w:after="60"/>
              <w:rPr>
                <w:ins w:id="23078" w:author="Ross Norsworthy" w:date="2020-03-20T01:39:00Z"/>
                <w:sz w:val="20"/>
                <w:lang w:eastAsia="de-DE"/>
              </w:rPr>
            </w:pPr>
            <w:ins w:id="23079" w:author="USA Editor 2021" w:date="2021-01-20T13:25:00Z">
              <w:r w:rsidRPr="00B92599">
                <w:rPr>
                  <w:sz w:val="20"/>
                  <w:highlight w:val="green"/>
                  <w:lang w:eastAsia="de-DE"/>
                </w:rPr>
                <w:t>Type = 23</w:t>
              </w:r>
            </w:ins>
          </w:p>
        </w:tc>
      </w:tr>
      <w:tr w:rsidR="00063E85" w:rsidRPr="00A013FD" w14:paraId="5F0C1002" w14:textId="77777777" w:rsidTr="00BF604E">
        <w:trPr>
          <w:ins w:id="23080" w:author="Ross Norsworthy" w:date="2020-03-20T01:39:00Z"/>
        </w:trPr>
        <w:tc>
          <w:tcPr>
            <w:tcW w:w="988" w:type="dxa"/>
          </w:tcPr>
          <w:p w14:paraId="522E7BE8" w14:textId="77777777" w:rsidR="00063E85" w:rsidRPr="00F52DA5" w:rsidRDefault="00063E85" w:rsidP="00F52DA5">
            <w:pPr>
              <w:spacing w:before="20" w:after="60"/>
              <w:rPr>
                <w:ins w:id="23081" w:author="Ross Norsworthy" w:date="2020-03-20T01:39:00Z"/>
                <w:sz w:val="20"/>
                <w:lang w:eastAsia="de-DE"/>
              </w:rPr>
            </w:pPr>
            <w:ins w:id="23082" w:author="Ross Norsworthy" w:date="2020-03-20T01:39:00Z">
              <w:r w:rsidRPr="00F52DA5">
                <w:rPr>
                  <w:sz w:val="20"/>
                  <w:lang w:eastAsia="de-DE"/>
                </w:rPr>
                <w:t>2</w:t>
              </w:r>
            </w:ins>
          </w:p>
        </w:tc>
        <w:tc>
          <w:tcPr>
            <w:tcW w:w="955" w:type="dxa"/>
          </w:tcPr>
          <w:p w14:paraId="2B38F7C0" w14:textId="77777777" w:rsidR="00063E85" w:rsidRPr="00F52DA5" w:rsidRDefault="00063E85" w:rsidP="00F52DA5">
            <w:pPr>
              <w:spacing w:before="20" w:after="60"/>
              <w:rPr>
                <w:ins w:id="23083" w:author="Ross Norsworthy" w:date="2020-03-20T01:39:00Z"/>
                <w:sz w:val="20"/>
                <w:lang w:eastAsia="de-DE"/>
              </w:rPr>
            </w:pPr>
            <w:ins w:id="23084" w:author="Ross Norsworthy" w:date="2020-03-20T01:39:00Z">
              <w:r w:rsidRPr="00F52DA5">
                <w:rPr>
                  <w:sz w:val="20"/>
                  <w:lang w:eastAsia="de-DE"/>
                </w:rPr>
                <w:t>4</w:t>
              </w:r>
            </w:ins>
          </w:p>
        </w:tc>
        <w:tc>
          <w:tcPr>
            <w:tcW w:w="1701" w:type="dxa"/>
          </w:tcPr>
          <w:p w14:paraId="438556C5" w14:textId="77777777" w:rsidR="00063E85" w:rsidRPr="00F52DA5" w:rsidRDefault="00063E85" w:rsidP="00F52DA5">
            <w:pPr>
              <w:spacing w:before="20" w:after="60"/>
              <w:rPr>
                <w:ins w:id="23085" w:author="Ross Norsworthy" w:date="2020-03-20T01:39:00Z"/>
                <w:sz w:val="20"/>
                <w:lang w:eastAsia="de-DE"/>
              </w:rPr>
            </w:pPr>
            <w:ins w:id="23086" w:author="Ross Norsworthy" w:date="2020-03-20T01:39:00Z">
              <w:r w:rsidRPr="00F52DA5">
                <w:rPr>
                  <w:sz w:val="20"/>
                  <w:lang w:eastAsia="de-DE"/>
                </w:rPr>
                <w:t>Ship Station ID</w:t>
              </w:r>
            </w:ins>
          </w:p>
        </w:tc>
        <w:tc>
          <w:tcPr>
            <w:tcW w:w="4808" w:type="dxa"/>
          </w:tcPr>
          <w:p w14:paraId="6D5E8B1F" w14:textId="17A3AE1E" w:rsidR="00063E85" w:rsidRPr="00F52DA5" w:rsidRDefault="00063E85" w:rsidP="00F52DA5">
            <w:pPr>
              <w:spacing w:before="20" w:after="60"/>
              <w:rPr>
                <w:ins w:id="23087" w:author="Ross Norsworthy" w:date="2020-03-20T01:39:00Z"/>
                <w:sz w:val="20"/>
                <w:lang w:eastAsia="de-DE"/>
              </w:rPr>
            </w:pPr>
            <w:ins w:id="23088" w:author="Ross Norsworthy" w:date="2020-03-20T01:39:00Z">
              <w:r w:rsidRPr="00F52DA5">
                <w:rPr>
                  <w:sz w:val="20"/>
                </w:rPr>
                <w:t xml:space="preserve">The Unique Identifier of the source station, as described in </w:t>
              </w:r>
              <w:del w:id="23089" w:author="USA Editor 2021" w:date="2021-01-05T14:35:00Z">
                <w:r w:rsidRPr="005A41EF" w:rsidDel="005A41EF">
                  <w:rPr>
                    <w:sz w:val="20"/>
                    <w:highlight w:val="green"/>
                    <w:rPrChange w:id="23090" w:author="USA Editor 2021" w:date="2021-01-05T14:36:00Z">
                      <w:rPr>
                        <w:sz w:val="20"/>
                      </w:rPr>
                    </w:rPrChange>
                  </w:rPr>
                  <w:delText>section</w:delText>
                </w:r>
              </w:del>
            </w:ins>
            <w:ins w:id="23091" w:author="USA Editor 2021" w:date="2021-01-05T14:35:00Z">
              <w:r w:rsidRPr="005A41EF">
                <w:rPr>
                  <w:sz w:val="20"/>
                  <w:highlight w:val="green"/>
                </w:rPr>
                <w:t>§</w:t>
              </w:r>
            </w:ins>
            <w:ins w:id="23092" w:author="Ross Norsworthy" w:date="2020-03-20T01:39:00Z">
              <w:r w:rsidRPr="005A41EF">
                <w:rPr>
                  <w:sz w:val="20"/>
                  <w:highlight w:val="green"/>
                </w:rPr>
                <w:t xml:space="preserve"> </w:t>
              </w:r>
            </w:ins>
            <w:ins w:id="23093" w:author="Johnny Schultz" w:date="2020-04-17T12:59:00Z">
              <w:del w:id="23094" w:author="USA Editor 2021" w:date="2021-01-05T14:36:00Z">
                <w:r w:rsidRPr="005A41EF" w:rsidDel="005A41EF">
                  <w:rPr>
                    <w:sz w:val="20"/>
                    <w:highlight w:val="green"/>
                  </w:rPr>
                  <w:delText>3</w:delText>
                </w:r>
              </w:del>
            </w:ins>
            <w:ins w:id="23095" w:author="USA Editor 2021" w:date="2021-01-05T14:36:00Z">
              <w:r w:rsidRPr="005A41EF">
                <w:rPr>
                  <w:sz w:val="20"/>
                  <w:highlight w:val="green"/>
                </w:rPr>
                <w:t>2</w:t>
              </w:r>
            </w:ins>
            <w:ins w:id="23096" w:author="Johnny Schultz" w:date="2020-04-17T12:59:00Z">
              <w:r w:rsidRPr="005A41EF">
                <w:rPr>
                  <w:sz w:val="20"/>
                  <w:highlight w:val="green"/>
                </w:rPr>
                <w:t>.4</w:t>
              </w:r>
            </w:ins>
            <w:ins w:id="23097" w:author="Ross Norsworthy" w:date="2020-03-20T01:39:00Z">
              <w:del w:id="23098" w:author="Johnny Schultz" w:date="2020-04-17T12:59:00Z">
                <w:r w:rsidRPr="005A41EF">
                  <w:rPr>
                    <w:sz w:val="20"/>
                    <w:highlight w:val="green"/>
                  </w:rPr>
                  <w:delText>1</w:delText>
                </w:r>
              </w:del>
            </w:ins>
            <w:ins w:id="23099" w:author="USA Editor 2021" w:date="2021-01-05T14:36:00Z">
              <w:r w:rsidRPr="005A41EF">
                <w:rPr>
                  <w:sz w:val="20"/>
                  <w:highlight w:val="green"/>
                </w:rPr>
                <w:t>, Annex 1</w:t>
              </w:r>
            </w:ins>
            <w:ins w:id="23100" w:author="Ross Norsworthy" w:date="2020-03-20T01:39:00Z">
              <w:r w:rsidRPr="00F52DA5">
                <w:rPr>
                  <w:sz w:val="20"/>
                </w:rPr>
                <w:t>.</w:t>
              </w:r>
            </w:ins>
          </w:p>
        </w:tc>
      </w:tr>
      <w:tr w:rsidR="00063E85" w:rsidRPr="00A013FD" w14:paraId="6DBA83EA" w14:textId="77777777" w:rsidTr="00BF604E">
        <w:trPr>
          <w:ins w:id="23101" w:author="Ross Norsworthy" w:date="2020-03-20T01:39:00Z"/>
        </w:trPr>
        <w:tc>
          <w:tcPr>
            <w:tcW w:w="988" w:type="dxa"/>
          </w:tcPr>
          <w:p w14:paraId="6CCEFE5B" w14:textId="77777777" w:rsidR="00063E85" w:rsidRPr="00F52DA5" w:rsidRDefault="00063E85" w:rsidP="00F52DA5">
            <w:pPr>
              <w:spacing w:before="20" w:after="60"/>
              <w:rPr>
                <w:ins w:id="23102" w:author="Ross Norsworthy" w:date="2020-03-20T01:39:00Z"/>
                <w:sz w:val="20"/>
                <w:lang w:eastAsia="de-DE"/>
              </w:rPr>
            </w:pPr>
            <w:ins w:id="23103" w:author="Ross Norsworthy" w:date="2020-03-20T01:39:00Z">
              <w:r w:rsidRPr="00F52DA5">
                <w:rPr>
                  <w:sz w:val="20"/>
                  <w:lang w:eastAsia="de-DE"/>
                </w:rPr>
                <w:t>3</w:t>
              </w:r>
            </w:ins>
          </w:p>
        </w:tc>
        <w:tc>
          <w:tcPr>
            <w:tcW w:w="955" w:type="dxa"/>
          </w:tcPr>
          <w:p w14:paraId="28273681" w14:textId="77777777" w:rsidR="00063E85" w:rsidRPr="00F52DA5" w:rsidRDefault="00063E85" w:rsidP="00F52DA5">
            <w:pPr>
              <w:spacing w:before="20" w:after="60"/>
              <w:rPr>
                <w:ins w:id="23104" w:author="Ross Norsworthy" w:date="2020-03-20T01:39:00Z"/>
                <w:sz w:val="20"/>
                <w:lang w:eastAsia="de-DE"/>
              </w:rPr>
            </w:pPr>
            <w:ins w:id="23105" w:author="Ross Norsworthy" w:date="2020-03-20T01:39:00Z">
              <w:r w:rsidRPr="00F52DA5">
                <w:rPr>
                  <w:sz w:val="20"/>
                  <w:lang w:eastAsia="de-DE"/>
                </w:rPr>
                <w:t>4</w:t>
              </w:r>
            </w:ins>
          </w:p>
        </w:tc>
        <w:tc>
          <w:tcPr>
            <w:tcW w:w="1701" w:type="dxa"/>
          </w:tcPr>
          <w:p w14:paraId="0362A944" w14:textId="77777777" w:rsidR="00063E85" w:rsidRPr="00F52DA5" w:rsidRDefault="00063E85" w:rsidP="00F52DA5">
            <w:pPr>
              <w:spacing w:before="20" w:after="60"/>
              <w:rPr>
                <w:ins w:id="23106" w:author="Ross Norsworthy" w:date="2020-03-20T01:39:00Z"/>
                <w:sz w:val="20"/>
                <w:lang w:eastAsia="de-DE"/>
              </w:rPr>
            </w:pPr>
            <w:ins w:id="23107" w:author="Ross Norsworthy" w:date="2020-03-20T01:39:00Z">
              <w:r w:rsidRPr="00F52DA5">
                <w:rPr>
                  <w:sz w:val="20"/>
                  <w:lang w:eastAsia="de-DE"/>
                </w:rPr>
                <w:t>Destination Station ID</w:t>
              </w:r>
            </w:ins>
          </w:p>
        </w:tc>
        <w:tc>
          <w:tcPr>
            <w:tcW w:w="4808" w:type="dxa"/>
          </w:tcPr>
          <w:p w14:paraId="7B04443B" w14:textId="7670DB2D" w:rsidR="00063E85" w:rsidRPr="00F52DA5" w:rsidRDefault="00063E85" w:rsidP="00F52DA5">
            <w:pPr>
              <w:spacing w:before="20" w:after="60"/>
              <w:rPr>
                <w:ins w:id="23108" w:author="Ross Norsworthy" w:date="2020-03-20T01:39:00Z"/>
                <w:sz w:val="20"/>
                <w:lang w:eastAsia="de-DE"/>
              </w:rPr>
            </w:pPr>
            <w:ins w:id="23109" w:author="Ross Norsworthy" w:date="2020-03-20T01:39:00Z">
              <w:r w:rsidRPr="00F52DA5">
                <w:rPr>
                  <w:sz w:val="20"/>
                </w:rPr>
                <w:t xml:space="preserve">The Unique Identifier of the destination station, as described in </w:t>
              </w:r>
              <w:del w:id="23110" w:author="USA Editor 2021" w:date="2021-01-05T14:36:00Z">
                <w:r w:rsidRPr="005A41EF" w:rsidDel="005A41EF">
                  <w:rPr>
                    <w:sz w:val="20"/>
                    <w:highlight w:val="green"/>
                    <w:rPrChange w:id="23111" w:author="USA Editor 2021" w:date="2021-01-05T14:36:00Z">
                      <w:rPr>
                        <w:sz w:val="20"/>
                      </w:rPr>
                    </w:rPrChange>
                  </w:rPr>
                  <w:delText>section</w:delText>
                </w:r>
              </w:del>
            </w:ins>
            <w:ins w:id="23112" w:author="USA Editor 2021" w:date="2021-01-05T14:36:00Z">
              <w:r w:rsidRPr="005A41EF">
                <w:rPr>
                  <w:sz w:val="20"/>
                  <w:highlight w:val="green"/>
                </w:rPr>
                <w:t>§</w:t>
              </w:r>
            </w:ins>
            <w:ins w:id="23113" w:author="Ross Norsworthy" w:date="2020-03-20T01:39:00Z">
              <w:r w:rsidRPr="005A41EF">
                <w:rPr>
                  <w:sz w:val="20"/>
                  <w:highlight w:val="green"/>
                </w:rPr>
                <w:t xml:space="preserve"> </w:t>
              </w:r>
            </w:ins>
            <w:ins w:id="23114" w:author="Johnny Schultz" w:date="2020-04-17T12:59:00Z">
              <w:del w:id="23115" w:author="USA Editor 2021" w:date="2021-01-05T14:36:00Z">
                <w:r w:rsidRPr="005A41EF" w:rsidDel="005A41EF">
                  <w:rPr>
                    <w:sz w:val="20"/>
                    <w:highlight w:val="green"/>
                  </w:rPr>
                  <w:delText>3</w:delText>
                </w:r>
              </w:del>
            </w:ins>
            <w:ins w:id="23116" w:author="USA Editor 2021" w:date="2021-01-05T14:36:00Z">
              <w:r w:rsidRPr="005A41EF">
                <w:rPr>
                  <w:sz w:val="20"/>
                  <w:highlight w:val="green"/>
                </w:rPr>
                <w:t>2</w:t>
              </w:r>
            </w:ins>
            <w:ins w:id="23117" w:author="Johnny Schultz" w:date="2020-04-17T12:59:00Z">
              <w:r w:rsidRPr="005A41EF">
                <w:rPr>
                  <w:sz w:val="20"/>
                  <w:highlight w:val="green"/>
                </w:rPr>
                <w:t>.4</w:t>
              </w:r>
            </w:ins>
            <w:ins w:id="23118" w:author="Ross Norsworthy" w:date="2020-03-20T01:39:00Z">
              <w:del w:id="23119" w:author="Johnny Schultz" w:date="2020-04-17T12:59:00Z">
                <w:r w:rsidRPr="005A41EF">
                  <w:rPr>
                    <w:sz w:val="20"/>
                    <w:highlight w:val="green"/>
                  </w:rPr>
                  <w:delText>1</w:delText>
                </w:r>
              </w:del>
            </w:ins>
            <w:ins w:id="23120" w:author="USA Editor 2021" w:date="2021-01-05T14:36:00Z">
              <w:r w:rsidRPr="005A41EF">
                <w:rPr>
                  <w:sz w:val="20"/>
                  <w:highlight w:val="green"/>
                </w:rPr>
                <w:t>, Annex 1</w:t>
              </w:r>
            </w:ins>
            <w:ins w:id="23121" w:author="Ross Norsworthy" w:date="2020-03-20T01:39:00Z">
              <w:r w:rsidRPr="00F52DA5">
                <w:rPr>
                  <w:sz w:val="20"/>
                </w:rPr>
                <w:t>.</w:t>
              </w:r>
            </w:ins>
          </w:p>
        </w:tc>
      </w:tr>
      <w:tr w:rsidR="00063E85" w:rsidRPr="00A013FD" w14:paraId="6575A29F" w14:textId="77777777" w:rsidTr="00BF604E">
        <w:trPr>
          <w:ins w:id="23122" w:author="Ross Norsworthy" w:date="2020-03-20T01:39:00Z"/>
        </w:trPr>
        <w:tc>
          <w:tcPr>
            <w:tcW w:w="988" w:type="dxa"/>
          </w:tcPr>
          <w:p w14:paraId="2763AB36" w14:textId="77777777" w:rsidR="00063E85" w:rsidRPr="00F52DA5" w:rsidRDefault="00063E85" w:rsidP="00F52DA5">
            <w:pPr>
              <w:spacing w:before="20" w:after="60"/>
              <w:rPr>
                <w:ins w:id="23123" w:author="Ross Norsworthy" w:date="2020-03-20T01:39:00Z"/>
                <w:sz w:val="20"/>
                <w:lang w:eastAsia="de-DE"/>
              </w:rPr>
            </w:pPr>
            <w:ins w:id="23124" w:author="Ross Norsworthy" w:date="2020-03-20T01:39:00Z">
              <w:r w:rsidRPr="00F52DA5">
                <w:rPr>
                  <w:sz w:val="20"/>
                  <w:lang w:eastAsia="de-DE"/>
                </w:rPr>
                <w:t>4</w:t>
              </w:r>
            </w:ins>
          </w:p>
        </w:tc>
        <w:tc>
          <w:tcPr>
            <w:tcW w:w="955" w:type="dxa"/>
          </w:tcPr>
          <w:p w14:paraId="1F90E8C6" w14:textId="77777777" w:rsidR="00063E85" w:rsidRPr="00F52DA5" w:rsidRDefault="00063E85" w:rsidP="00F52DA5">
            <w:pPr>
              <w:spacing w:before="20" w:after="60"/>
              <w:rPr>
                <w:ins w:id="23125" w:author="Ross Norsworthy" w:date="2020-03-20T01:39:00Z"/>
                <w:sz w:val="20"/>
                <w:lang w:eastAsia="de-DE"/>
              </w:rPr>
            </w:pPr>
            <w:ins w:id="23126" w:author="Ross Norsworthy" w:date="2020-03-20T01:39:00Z">
              <w:r w:rsidRPr="00F52DA5">
                <w:rPr>
                  <w:sz w:val="20"/>
                  <w:lang w:eastAsia="de-DE"/>
                </w:rPr>
                <w:t>1</w:t>
              </w:r>
            </w:ins>
          </w:p>
        </w:tc>
        <w:tc>
          <w:tcPr>
            <w:tcW w:w="1701" w:type="dxa"/>
          </w:tcPr>
          <w:p w14:paraId="153EA6A9" w14:textId="77777777" w:rsidR="00063E85" w:rsidRPr="00F52DA5" w:rsidRDefault="00063E85" w:rsidP="00F52DA5">
            <w:pPr>
              <w:spacing w:before="20" w:after="60"/>
              <w:rPr>
                <w:ins w:id="23127" w:author="Ross Norsworthy" w:date="2020-03-20T01:39:00Z"/>
                <w:sz w:val="20"/>
                <w:lang w:eastAsia="de-DE"/>
              </w:rPr>
            </w:pPr>
            <w:ins w:id="23128" w:author="Ross Norsworthy" w:date="2020-03-20T01:39:00Z">
              <w:r w:rsidRPr="00F52DA5">
                <w:rPr>
                  <w:sz w:val="20"/>
                  <w:lang w:eastAsia="de-DE"/>
                </w:rPr>
                <w:t>Data</w:t>
              </w:r>
            </w:ins>
          </w:p>
        </w:tc>
        <w:tc>
          <w:tcPr>
            <w:tcW w:w="4808" w:type="dxa"/>
          </w:tcPr>
          <w:p w14:paraId="1F8C53C0" w14:textId="77777777" w:rsidR="00063E85" w:rsidRPr="00F52DA5" w:rsidRDefault="00063E85" w:rsidP="00F52DA5">
            <w:pPr>
              <w:spacing w:before="20" w:after="60"/>
              <w:rPr>
                <w:ins w:id="23129" w:author="Ross Norsworthy" w:date="2020-03-20T01:39:00Z"/>
                <w:sz w:val="20"/>
                <w:lang w:eastAsia="de-DE"/>
              </w:rPr>
            </w:pPr>
            <w:ins w:id="23130" w:author="Ross Norsworthy" w:date="2020-03-20T01:39:00Z">
              <w:r w:rsidRPr="00F52DA5">
                <w:rPr>
                  <w:sz w:val="20"/>
                  <w:lang w:eastAsia="de-DE"/>
                </w:rPr>
                <w:t>Binary data.</w:t>
              </w:r>
            </w:ins>
          </w:p>
        </w:tc>
      </w:tr>
    </w:tbl>
    <w:p w14:paraId="67FEB34B" w14:textId="577C9CCA" w:rsidR="00A013FD" w:rsidRPr="006428FF" w:rsidRDefault="00D90BCF" w:rsidP="00875779">
      <w:pPr>
        <w:pStyle w:val="Heading3"/>
        <w:rPr>
          <w:ins w:id="23131" w:author="Ross Norsworthy" w:date="2020-03-20T01:39:00Z"/>
          <w:rFonts w:eastAsiaTheme="minorHAnsi"/>
          <w:lang w:eastAsia="de-DE"/>
        </w:rPr>
      </w:pPr>
      <w:bookmarkStart w:id="23132" w:name="_Toc35546050"/>
      <w:ins w:id="23133" w:author="Song, Xiaojing" w:date="2020-08-21T14:51:00Z">
        <w:del w:id="23134" w:author="USA Editor 2021" w:date="2021-01-06T09:24:00Z">
          <w:r w:rsidRPr="00B82787" w:rsidDel="00B82787">
            <w:rPr>
              <w:rFonts w:eastAsiaTheme="minorHAnsi"/>
              <w:caps/>
              <w:highlight w:val="green"/>
              <w:lang w:eastAsia="de-DE"/>
            </w:rPr>
            <w:delText>D</w:delText>
          </w:r>
          <w:r w:rsidDel="00B82787">
            <w:rPr>
              <w:rFonts w:eastAsiaTheme="minorHAnsi"/>
              <w:caps/>
              <w:lang w:eastAsia="de-DE"/>
            </w:rPr>
            <w:delText xml:space="preserve"> </w:delText>
          </w:r>
        </w:del>
      </w:ins>
      <w:ins w:id="23135" w:author="Song, Xiaojing" w:date="2020-08-24T16:07:00Z">
        <w:r w:rsidR="005D4C5E">
          <w:rPr>
            <w:rFonts w:eastAsiaTheme="minorHAnsi"/>
            <w:caps/>
            <w:lang w:eastAsia="de-DE"/>
          </w:rPr>
          <w:t>3</w:t>
        </w:r>
      </w:ins>
      <w:ins w:id="23136" w:author="Song, Xiaojing" w:date="2020-08-21T14:51:00Z">
        <w:r>
          <w:rPr>
            <w:rFonts w:eastAsiaTheme="minorHAnsi"/>
            <w:caps/>
            <w:lang w:eastAsia="de-DE"/>
          </w:rPr>
          <w:t>.10.18</w:t>
        </w:r>
        <w:r>
          <w:rPr>
            <w:rFonts w:eastAsiaTheme="minorHAnsi"/>
            <w:caps/>
            <w:lang w:eastAsia="de-DE"/>
          </w:rPr>
          <w:tab/>
        </w:r>
      </w:ins>
      <w:ins w:id="23137" w:author="Ross Norsworthy" w:date="2020-03-20T01:39:00Z">
        <w:r w:rsidR="00A013FD" w:rsidRPr="00A013FD">
          <w:rPr>
            <w:rFonts w:eastAsiaTheme="minorHAnsi"/>
            <w:lang w:eastAsia="de-DE"/>
          </w:rPr>
          <w:t xml:space="preserve">Uplink Short message (without </w:t>
        </w:r>
        <w:r w:rsidR="00A013FD" w:rsidRPr="006428FF">
          <w:rPr>
            <w:rFonts w:eastAsiaTheme="minorHAnsi"/>
            <w:lang w:eastAsia="de-DE"/>
          </w:rPr>
          <w:t>Ack</w:t>
        </w:r>
      </w:ins>
      <w:ins w:id="23138" w:author="2092 CG" w:date="2020-10-26T20:29:00Z">
        <w:r w:rsidR="008C268F" w:rsidRPr="006428FF">
          <w:rPr>
            <w:rFonts w:eastAsiaTheme="minorHAnsi"/>
            <w:lang w:eastAsia="de-DE"/>
          </w:rPr>
          <w:t xml:space="preserve"> and destination ID</w:t>
        </w:r>
      </w:ins>
      <w:ins w:id="23139" w:author="Ross Norsworthy" w:date="2020-03-20T01:39:00Z">
        <w:r w:rsidR="00A013FD" w:rsidRPr="006428FF">
          <w:rPr>
            <w:rFonts w:eastAsiaTheme="minorHAnsi"/>
            <w:lang w:eastAsia="de-DE"/>
          </w:rPr>
          <w:t>)</w:t>
        </w:r>
        <w:bookmarkEnd w:id="23132"/>
      </w:ins>
    </w:p>
    <w:p w14:paraId="31313FBB" w14:textId="05625FE1" w:rsidR="008E1B5D" w:rsidRPr="006428FF" w:rsidRDefault="00A013FD" w:rsidP="004954F5">
      <w:pPr>
        <w:pStyle w:val="TableNo"/>
        <w:rPr>
          <w:lang w:val="en-US"/>
        </w:rPr>
      </w:pPr>
      <w:bookmarkStart w:id="23140" w:name="_Toc35546184"/>
      <w:ins w:id="23141" w:author="Ross Norsworthy" w:date="2020-03-20T01:39:00Z">
        <w:r w:rsidRPr="006428FF">
          <w:rPr>
            <w:lang w:val="en-US"/>
          </w:rPr>
          <w:t xml:space="preserve">Table </w:t>
        </w:r>
      </w:ins>
      <w:ins w:id="23142" w:author="USA Editor 2021" w:date="2021-01-07T13:04:00Z">
        <w:r w:rsidR="00316FB2" w:rsidRPr="00316FB2">
          <w:rPr>
            <w:highlight w:val="green"/>
            <w:lang w:val="en-US"/>
          </w:rPr>
          <w:t>87</w:t>
        </w:r>
      </w:ins>
      <w:ins w:id="23143" w:author="Ross Norsworthy" w:date="2020-03-20T01:39:00Z">
        <w:del w:id="23144" w:author="USA Editor 2021" w:date="2021-01-07T13:04:00Z">
          <w:r w:rsidRPr="00316FB2" w:rsidDel="00316FB2">
            <w:rPr>
              <w:highlight w:val="green"/>
              <w:lang w:val="en-US"/>
            </w:rPr>
            <w:delText>86</w:delText>
          </w:r>
        </w:del>
      </w:ins>
    </w:p>
    <w:p w14:paraId="4966A999" w14:textId="77777777" w:rsidR="00A013FD" w:rsidRPr="00A013FD" w:rsidRDefault="00A013FD" w:rsidP="003B4BCB">
      <w:pPr>
        <w:pStyle w:val="Tabletitle"/>
        <w:rPr>
          <w:ins w:id="23145" w:author="Ross Norsworthy" w:date="2020-03-20T01:39:00Z"/>
          <w:lang w:val="en-US"/>
        </w:rPr>
      </w:pPr>
      <w:ins w:id="23146" w:author="Ross Norsworthy" w:date="2020-03-20T01:39:00Z">
        <w:r w:rsidRPr="006428FF">
          <w:rPr>
            <w:lang w:val="en-US"/>
          </w:rPr>
          <w:t xml:space="preserve"> Uplink Short Message (without Ack</w:t>
        </w:r>
      </w:ins>
      <w:ins w:id="23147" w:author="2092 CG" w:date="2020-10-26T20:29:00Z">
        <w:r w:rsidR="00423C26" w:rsidRPr="006428FF">
          <w:rPr>
            <w:lang w:val="en-US"/>
          </w:rPr>
          <w:t xml:space="preserve"> and destination ID</w:t>
        </w:r>
      </w:ins>
      <w:ins w:id="23148" w:author="Ross Norsworthy" w:date="2020-03-20T01:39:00Z">
        <w:r w:rsidRPr="006428FF">
          <w:rPr>
            <w:lang w:val="en-US"/>
          </w:rPr>
          <w:t>)</w:t>
        </w:r>
        <w:bookmarkEnd w:id="23140"/>
      </w:ins>
    </w:p>
    <w:tbl>
      <w:tblPr>
        <w:tblStyle w:val="TableGrid"/>
        <w:tblW w:w="0" w:type="auto"/>
        <w:tblLook w:val="04A0" w:firstRow="1" w:lastRow="0" w:firstColumn="1" w:lastColumn="0" w:noHBand="0" w:noVBand="1"/>
      </w:tblPr>
      <w:tblGrid>
        <w:gridCol w:w="988"/>
        <w:gridCol w:w="955"/>
        <w:gridCol w:w="1701"/>
        <w:gridCol w:w="4808"/>
      </w:tblGrid>
      <w:tr w:rsidR="00DB156C" w:rsidRPr="00A013FD" w14:paraId="012FB632" w14:textId="77777777" w:rsidTr="00BF604E">
        <w:trPr>
          <w:ins w:id="23149" w:author="Ross Norsworthy" w:date="2020-03-20T01:39:00Z"/>
        </w:trPr>
        <w:tc>
          <w:tcPr>
            <w:tcW w:w="988" w:type="dxa"/>
            <w:shd w:val="clear" w:color="auto" w:fill="4F81BD" w:themeFill="accent1"/>
          </w:tcPr>
          <w:p w14:paraId="0285230F" w14:textId="77777777" w:rsidR="00DB156C" w:rsidRPr="00F52DA5" w:rsidRDefault="00DB156C" w:rsidP="00F52DA5">
            <w:pPr>
              <w:spacing w:before="20" w:after="60"/>
              <w:rPr>
                <w:ins w:id="23150" w:author="Ross Norsworthy" w:date="2020-03-20T01:39:00Z"/>
                <w:rFonts w:ascii="Times New Roman Bold" w:hAnsi="Times New Roman Bold" w:cs="Times New Roman Bold"/>
                <w:b/>
                <w:sz w:val="20"/>
              </w:rPr>
            </w:pPr>
            <w:ins w:id="23151" w:author="Ross Norsworthy" w:date="2020-03-20T01:39:00Z">
              <w:r w:rsidRPr="00F52DA5">
                <w:rPr>
                  <w:rFonts w:ascii="Times New Roman Bold" w:hAnsi="Times New Roman Bold" w:cs="Times New Roman Bold"/>
                  <w:b/>
                  <w:sz w:val="20"/>
                </w:rPr>
                <w:t>Field no</w:t>
              </w:r>
            </w:ins>
          </w:p>
        </w:tc>
        <w:tc>
          <w:tcPr>
            <w:tcW w:w="955" w:type="dxa"/>
            <w:shd w:val="clear" w:color="auto" w:fill="4F81BD" w:themeFill="accent1"/>
          </w:tcPr>
          <w:p w14:paraId="0A627558" w14:textId="77777777" w:rsidR="00DB156C" w:rsidRPr="00F52DA5" w:rsidRDefault="00DB156C" w:rsidP="00F52DA5">
            <w:pPr>
              <w:spacing w:before="20" w:after="60"/>
              <w:rPr>
                <w:ins w:id="23152" w:author="Ross Norsworthy" w:date="2020-03-20T01:39:00Z"/>
                <w:rFonts w:ascii="Times New Roman Bold" w:hAnsi="Times New Roman Bold" w:cs="Times New Roman Bold"/>
                <w:b/>
                <w:sz w:val="20"/>
              </w:rPr>
            </w:pPr>
            <w:ins w:id="23153" w:author="Ross Norsworthy" w:date="2020-03-20T01:39:00Z">
              <w:r w:rsidRPr="00F52DA5">
                <w:rPr>
                  <w:rFonts w:ascii="Times New Roman Bold" w:hAnsi="Times New Roman Bold" w:cs="Times New Roman Bold"/>
                  <w:b/>
                  <w:sz w:val="20"/>
                </w:rPr>
                <w:t>Size (Bytes)</w:t>
              </w:r>
            </w:ins>
          </w:p>
        </w:tc>
        <w:tc>
          <w:tcPr>
            <w:tcW w:w="1701" w:type="dxa"/>
            <w:shd w:val="clear" w:color="auto" w:fill="4F81BD" w:themeFill="accent1"/>
          </w:tcPr>
          <w:p w14:paraId="7E3C675D" w14:textId="77777777" w:rsidR="00DB156C" w:rsidRPr="00F52DA5" w:rsidRDefault="00DB156C" w:rsidP="00F52DA5">
            <w:pPr>
              <w:spacing w:before="20" w:after="60"/>
              <w:rPr>
                <w:ins w:id="23154" w:author="Ross Norsworthy" w:date="2020-03-20T01:39:00Z"/>
                <w:rFonts w:ascii="Times New Roman Bold" w:hAnsi="Times New Roman Bold" w:cs="Times New Roman Bold"/>
                <w:b/>
                <w:sz w:val="20"/>
              </w:rPr>
            </w:pPr>
            <w:ins w:id="23155" w:author="Ross Norsworthy" w:date="2020-03-20T01:39:00Z">
              <w:r w:rsidRPr="00F52DA5">
                <w:rPr>
                  <w:rFonts w:ascii="Times New Roman Bold" w:hAnsi="Times New Roman Bold" w:cs="Times New Roman Bold"/>
                  <w:b/>
                  <w:sz w:val="20"/>
                </w:rPr>
                <w:t>Function</w:t>
              </w:r>
            </w:ins>
          </w:p>
        </w:tc>
        <w:tc>
          <w:tcPr>
            <w:tcW w:w="4808" w:type="dxa"/>
            <w:shd w:val="clear" w:color="auto" w:fill="4F81BD" w:themeFill="accent1"/>
          </w:tcPr>
          <w:p w14:paraId="6E56560A" w14:textId="77777777" w:rsidR="00DB156C" w:rsidRPr="00F52DA5" w:rsidRDefault="00DB156C" w:rsidP="00F52DA5">
            <w:pPr>
              <w:spacing w:before="20" w:after="60"/>
              <w:rPr>
                <w:ins w:id="23156" w:author="Ross Norsworthy" w:date="2020-03-20T01:39:00Z"/>
                <w:rFonts w:ascii="Times New Roman Bold" w:hAnsi="Times New Roman Bold" w:cs="Times New Roman Bold"/>
                <w:b/>
                <w:sz w:val="20"/>
              </w:rPr>
            </w:pPr>
            <w:ins w:id="23157" w:author="Ross Norsworthy" w:date="2020-03-20T01:39:00Z">
              <w:r w:rsidRPr="00F52DA5">
                <w:rPr>
                  <w:rFonts w:ascii="Times New Roman Bold" w:hAnsi="Times New Roman Bold" w:cs="Times New Roman Bold"/>
                  <w:b/>
                  <w:sz w:val="20"/>
                </w:rPr>
                <w:t>Content</w:t>
              </w:r>
            </w:ins>
          </w:p>
        </w:tc>
      </w:tr>
      <w:tr w:rsidR="00DB156C" w:rsidRPr="00A013FD" w14:paraId="6B6F715D" w14:textId="77777777" w:rsidTr="00BF604E">
        <w:trPr>
          <w:ins w:id="23158" w:author="Ross Norsworthy" w:date="2020-03-20T01:39:00Z"/>
        </w:trPr>
        <w:tc>
          <w:tcPr>
            <w:tcW w:w="988" w:type="dxa"/>
          </w:tcPr>
          <w:p w14:paraId="1E6D59AF" w14:textId="77777777" w:rsidR="00DB156C" w:rsidRPr="00F52DA5" w:rsidRDefault="00DB156C" w:rsidP="00F52DA5">
            <w:pPr>
              <w:spacing w:before="20" w:after="60"/>
              <w:rPr>
                <w:ins w:id="23159" w:author="Ross Norsworthy" w:date="2020-03-20T01:39:00Z"/>
                <w:sz w:val="20"/>
                <w:lang w:eastAsia="de-DE"/>
              </w:rPr>
            </w:pPr>
            <w:ins w:id="23160" w:author="Ross Norsworthy" w:date="2020-03-20T01:39:00Z">
              <w:r w:rsidRPr="00F52DA5">
                <w:rPr>
                  <w:sz w:val="20"/>
                  <w:lang w:eastAsia="de-DE"/>
                </w:rPr>
                <w:t>1</w:t>
              </w:r>
            </w:ins>
          </w:p>
        </w:tc>
        <w:tc>
          <w:tcPr>
            <w:tcW w:w="955" w:type="dxa"/>
          </w:tcPr>
          <w:p w14:paraId="45ABA17D" w14:textId="77777777" w:rsidR="00DB156C" w:rsidRPr="00F52DA5" w:rsidRDefault="00DB156C" w:rsidP="00F52DA5">
            <w:pPr>
              <w:spacing w:before="20" w:after="60"/>
              <w:rPr>
                <w:ins w:id="23161" w:author="Ross Norsworthy" w:date="2020-03-20T01:39:00Z"/>
                <w:sz w:val="20"/>
                <w:lang w:eastAsia="de-DE"/>
              </w:rPr>
            </w:pPr>
            <w:ins w:id="23162" w:author="Ross Norsworthy" w:date="2020-03-20T01:39:00Z">
              <w:r w:rsidRPr="00F52DA5">
                <w:rPr>
                  <w:sz w:val="20"/>
                  <w:lang w:eastAsia="de-DE"/>
                </w:rPr>
                <w:t>1</w:t>
              </w:r>
            </w:ins>
          </w:p>
        </w:tc>
        <w:tc>
          <w:tcPr>
            <w:tcW w:w="1701" w:type="dxa"/>
          </w:tcPr>
          <w:p w14:paraId="645F2128" w14:textId="77777777" w:rsidR="00DB156C" w:rsidRPr="00F52DA5" w:rsidRDefault="00DB156C" w:rsidP="00F52DA5">
            <w:pPr>
              <w:spacing w:before="20" w:after="60"/>
              <w:rPr>
                <w:ins w:id="23163" w:author="Ross Norsworthy" w:date="2020-03-20T01:39:00Z"/>
                <w:sz w:val="20"/>
                <w:lang w:eastAsia="de-DE"/>
              </w:rPr>
            </w:pPr>
            <w:ins w:id="23164" w:author="Ross Norsworthy" w:date="2020-03-20T01:39:00Z">
              <w:r w:rsidRPr="00F52DA5">
                <w:rPr>
                  <w:sz w:val="20"/>
                  <w:lang w:eastAsia="de-DE"/>
                </w:rPr>
                <w:t>Type</w:t>
              </w:r>
            </w:ins>
          </w:p>
        </w:tc>
        <w:tc>
          <w:tcPr>
            <w:tcW w:w="4808" w:type="dxa"/>
          </w:tcPr>
          <w:p w14:paraId="3087F930" w14:textId="28DA3EA6" w:rsidR="00DB156C" w:rsidRPr="00F52DA5" w:rsidRDefault="00DB156C" w:rsidP="00F52DA5">
            <w:pPr>
              <w:spacing w:before="20" w:after="60"/>
              <w:rPr>
                <w:ins w:id="23165" w:author="Ross Norsworthy" w:date="2020-03-20T01:39:00Z"/>
                <w:sz w:val="20"/>
                <w:lang w:eastAsia="de-DE"/>
              </w:rPr>
            </w:pPr>
            <w:ins w:id="23166" w:author="USA Editor 2021" w:date="2021-01-20T13:25:00Z">
              <w:r w:rsidRPr="00B92599">
                <w:rPr>
                  <w:sz w:val="20"/>
                  <w:highlight w:val="green"/>
                  <w:lang w:eastAsia="de-DE"/>
                </w:rPr>
                <w:t>Type = 24 - 28</w:t>
              </w:r>
            </w:ins>
          </w:p>
        </w:tc>
      </w:tr>
      <w:tr w:rsidR="00DB156C" w:rsidRPr="00A013FD" w14:paraId="5452B7CF" w14:textId="77777777" w:rsidTr="00BF604E">
        <w:trPr>
          <w:ins w:id="23167" w:author="Ross Norsworthy" w:date="2020-03-20T01:39:00Z"/>
        </w:trPr>
        <w:tc>
          <w:tcPr>
            <w:tcW w:w="988" w:type="dxa"/>
          </w:tcPr>
          <w:p w14:paraId="2D5CEF34" w14:textId="77777777" w:rsidR="00DB156C" w:rsidRPr="00F52DA5" w:rsidRDefault="00DB156C" w:rsidP="00F52DA5">
            <w:pPr>
              <w:spacing w:before="20" w:after="60"/>
              <w:rPr>
                <w:ins w:id="23168" w:author="Ross Norsworthy" w:date="2020-03-20T01:39:00Z"/>
                <w:sz w:val="20"/>
                <w:lang w:eastAsia="de-DE"/>
              </w:rPr>
            </w:pPr>
            <w:ins w:id="23169" w:author="Ross Norsworthy" w:date="2020-03-20T01:39:00Z">
              <w:r w:rsidRPr="00F52DA5">
                <w:rPr>
                  <w:sz w:val="20"/>
                  <w:lang w:eastAsia="de-DE"/>
                </w:rPr>
                <w:t>2</w:t>
              </w:r>
            </w:ins>
          </w:p>
        </w:tc>
        <w:tc>
          <w:tcPr>
            <w:tcW w:w="955" w:type="dxa"/>
          </w:tcPr>
          <w:p w14:paraId="09C7BC83" w14:textId="77777777" w:rsidR="00DB156C" w:rsidRPr="00F52DA5" w:rsidRDefault="00DB156C" w:rsidP="00F52DA5">
            <w:pPr>
              <w:spacing w:before="20" w:after="60"/>
              <w:rPr>
                <w:ins w:id="23170" w:author="Ross Norsworthy" w:date="2020-03-20T01:39:00Z"/>
                <w:sz w:val="20"/>
                <w:lang w:eastAsia="de-DE"/>
              </w:rPr>
            </w:pPr>
            <w:ins w:id="23171" w:author="Ross Norsworthy" w:date="2020-03-20T01:39:00Z">
              <w:r w:rsidRPr="00F52DA5">
                <w:rPr>
                  <w:sz w:val="20"/>
                  <w:lang w:eastAsia="de-DE"/>
                </w:rPr>
                <w:t>4</w:t>
              </w:r>
            </w:ins>
          </w:p>
        </w:tc>
        <w:tc>
          <w:tcPr>
            <w:tcW w:w="1701" w:type="dxa"/>
          </w:tcPr>
          <w:p w14:paraId="4E97991F" w14:textId="77777777" w:rsidR="00DB156C" w:rsidRPr="00F52DA5" w:rsidRDefault="00DB156C" w:rsidP="00F52DA5">
            <w:pPr>
              <w:spacing w:before="20" w:after="60"/>
              <w:rPr>
                <w:ins w:id="23172" w:author="Ross Norsworthy" w:date="2020-03-20T01:39:00Z"/>
                <w:sz w:val="20"/>
                <w:lang w:eastAsia="de-DE"/>
              </w:rPr>
            </w:pPr>
            <w:ins w:id="23173" w:author="Ross Norsworthy" w:date="2020-03-20T01:39:00Z">
              <w:r w:rsidRPr="00F52DA5">
                <w:rPr>
                  <w:sz w:val="20"/>
                  <w:lang w:eastAsia="de-DE"/>
                </w:rPr>
                <w:t>Ship Station ID</w:t>
              </w:r>
            </w:ins>
          </w:p>
        </w:tc>
        <w:tc>
          <w:tcPr>
            <w:tcW w:w="4808" w:type="dxa"/>
          </w:tcPr>
          <w:p w14:paraId="28DA288F" w14:textId="008D8791" w:rsidR="00DB156C" w:rsidRPr="00F52DA5" w:rsidRDefault="00DB156C" w:rsidP="00F52DA5">
            <w:pPr>
              <w:spacing w:before="20" w:after="60"/>
              <w:rPr>
                <w:ins w:id="23174" w:author="Ross Norsworthy" w:date="2020-03-20T01:39:00Z"/>
                <w:sz w:val="20"/>
                <w:lang w:eastAsia="de-DE"/>
              </w:rPr>
            </w:pPr>
            <w:ins w:id="23175" w:author="Ross Norsworthy" w:date="2020-03-20T01:39:00Z">
              <w:r w:rsidRPr="00F52DA5">
                <w:rPr>
                  <w:sz w:val="20"/>
                </w:rPr>
                <w:t xml:space="preserve">The Unique Identifier of the source station, as described in </w:t>
              </w:r>
              <w:del w:id="23176" w:author="USA Editor 2021" w:date="2021-01-05T14:36:00Z">
                <w:r w:rsidRPr="005A41EF" w:rsidDel="005A41EF">
                  <w:rPr>
                    <w:sz w:val="20"/>
                    <w:highlight w:val="green"/>
                    <w:rPrChange w:id="23177" w:author="USA Editor 2021" w:date="2021-01-05T14:36:00Z">
                      <w:rPr>
                        <w:sz w:val="20"/>
                      </w:rPr>
                    </w:rPrChange>
                  </w:rPr>
                  <w:delText>section</w:delText>
                </w:r>
              </w:del>
            </w:ins>
            <w:ins w:id="23178" w:author="USA Editor 2021" w:date="2021-01-05T14:36:00Z">
              <w:r w:rsidRPr="005A41EF">
                <w:rPr>
                  <w:sz w:val="20"/>
                  <w:highlight w:val="green"/>
                </w:rPr>
                <w:t>§</w:t>
              </w:r>
            </w:ins>
            <w:ins w:id="23179" w:author="Ross Norsworthy" w:date="2020-03-20T01:39:00Z">
              <w:r w:rsidRPr="005A41EF">
                <w:rPr>
                  <w:sz w:val="20"/>
                  <w:highlight w:val="green"/>
                </w:rPr>
                <w:t xml:space="preserve"> </w:t>
              </w:r>
            </w:ins>
            <w:ins w:id="23180" w:author="Johnny Schultz" w:date="2020-04-17T13:00:00Z">
              <w:del w:id="23181" w:author="USA Editor 2021" w:date="2021-01-05T14:36:00Z">
                <w:r w:rsidRPr="005A41EF" w:rsidDel="005A41EF">
                  <w:rPr>
                    <w:sz w:val="20"/>
                    <w:highlight w:val="green"/>
                  </w:rPr>
                  <w:delText>3</w:delText>
                </w:r>
              </w:del>
            </w:ins>
            <w:ins w:id="23182" w:author="USA Editor 2021" w:date="2021-01-05T14:36:00Z">
              <w:r w:rsidRPr="005A41EF">
                <w:rPr>
                  <w:sz w:val="20"/>
                  <w:highlight w:val="green"/>
                </w:rPr>
                <w:t>2</w:t>
              </w:r>
            </w:ins>
            <w:ins w:id="23183" w:author="Johnny Schultz" w:date="2020-04-17T13:00:00Z">
              <w:r w:rsidRPr="005A41EF">
                <w:rPr>
                  <w:sz w:val="20"/>
                  <w:highlight w:val="green"/>
                </w:rPr>
                <w:t>.4</w:t>
              </w:r>
            </w:ins>
            <w:ins w:id="23184" w:author="Ross Norsworthy" w:date="2020-03-20T01:39:00Z">
              <w:del w:id="23185" w:author="Johnny Schultz" w:date="2020-04-17T13:00:00Z">
                <w:r w:rsidRPr="005A41EF">
                  <w:rPr>
                    <w:sz w:val="20"/>
                    <w:highlight w:val="green"/>
                  </w:rPr>
                  <w:delText>1</w:delText>
                </w:r>
              </w:del>
            </w:ins>
            <w:ins w:id="23186" w:author="USA Editor 2021" w:date="2021-01-05T14:36:00Z">
              <w:r w:rsidRPr="005A41EF">
                <w:rPr>
                  <w:sz w:val="20"/>
                  <w:highlight w:val="green"/>
                </w:rPr>
                <w:t>, Annex 1</w:t>
              </w:r>
            </w:ins>
            <w:ins w:id="23187" w:author="Ross Norsworthy" w:date="2020-03-20T01:39:00Z">
              <w:r w:rsidRPr="00F52DA5">
                <w:rPr>
                  <w:sz w:val="20"/>
                </w:rPr>
                <w:t>.</w:t>
              </w:r>
            </w:ins>
          </w:p>
        </w:tc>
      </w:tr>
      <w:tr w:rsidR="00DB156C" w:rsidRPr="00A013FD" w14:paraId="42BF418C" w14:textId="77777777" w:rsidTr="00BF604E">
        <w:trPr>
          <w:ins w:id="23188" w:author="Ross Norsworthy" w:date="2020-03-20T01:39:00Z"/>
        </w:trPr>
        <w:tc>
          <w:tcPr>
            <w:tcW w:w="988" w:type="dxa"/>
          </w:tcPr>
          <w:p w14:paraId="04627371" w14:textId="77777777" w:rsidR="00DB156C" w:rsidRPr="00F52DA5" w:rsidRDefault="00DB156C" w:rsidP="00F52DA5">
            <w:pPr>
              <w:spacing w:before="20" w:after="60"/>
              <w:rPr>
                <w:ins w:id="23189" w:author="Ross Norsworthy" w:date="2020-03-20T01:39:00Z"/>
                <w:sz w:val="20"/>
                <w:lang w:eastAsia="de-DE"/>
              </w:rPr>
            </w:pPr>
            <w:ins w:id="23190" w:author="Ross Norsworthy" w:date="2020-03-20T01:39:00Z">
              <w:r w:rsidRPr="00F52DA5">
                <w:rPr>
                  <w:sz w:val="20"/>
                  <w:lang w:eastAsia="de-DE"/>
                </w:rPr>
                <w:t>3</w:t>
              </w:r>
            </w:ins>
          </w:p>
        </w:tc>
        <w:tc>
          <w:tcPr>
            <w:tcW w:w="955" w:type="dxa"/>
          </w:tcPr>
          <w:p w14:paraId="4A3AD9A9" w14:textId="77777777" w:rsidR="00DB156C" w:rsidRPr="00F52DA5" w:rsidRDefault="00DB156C" w:rsidP="00F52DA5">
            <w:pPr>
              <w:spacing w:before="20" w:after="60"/>
              <w:rPr>
                <w:ins w:id="23191" w:author="Ross Norsworthy" w:date="2020-03-20T01:39:00Z"/>
                <w:sz w:val="20"/>
                <w:lang w:eastAsia="de-DE"/>
              </w:rPr>
            </w:pPr>
            <w:ins w:id="23192" w:author="Ross Norsworthy" w:date="2020-03-20T01:39:00Z">
              <w:r w:rsidRPr="00F52DA5">
                <w:rPr>
                  <w:sz w:val="20"/>
                  <w:lang w:eastAsia="de-DE"/>
                </w:rPr>
                <w:t>5</w:t>
              </w:r>
            </w:ins>
          </w:p>
        </w:tc>
        <w:tc>
          <w:tcPr>
            <w:tcW w:w="1701" w:type="dxa"/>
          </w:tcPr>
          <w:p w14:paraId="4EBD0288" w14:textId="77777777" w:rsidR="00DB156C" w:rsidRPr="00F52DA5" w:rsidRDefault="00DB156C" w:rsidP="00F52DA5">
            <w:pPr>
              <w:spacing w:before="20" w:after="60"/>
              <w:rPr>
                <w:ins w:id="23193" w:author="Ross Norsworthy" w:date="2020-03-20T01:39:00Z"/>
                <w:sz w:val="20"/>
                <w:lang w:eastAsia="de-DE"/>
              </w:rPr>
            </w:pPr>
            <w:ins w:id="23194" w:author="Ross Norsworthy" w:date="2020-03-20T01:39:00Z">
              <w:r w:rsidRPr="00F52DA5">
                <w:rPr>
                  <w:sz w:val="20"/>
                  <w:lang w:eastAsia="de-DE"/>
                </w:rPr>
                <w:t>Data</w:t>
              </w:r>
            </w:ins>
          </w:p>
        </w:tc>
        <w:tc>
          <w:tcPr>
            <w:tcW w:w="4808" w:type="dxa"/>
          </w:tcPr>
          <w:p w14:paraId="441708F4" w14:textId="77777777" w:rsidR="00DB156C" w:rsidRPr="00F52DA5" w:rsidRDefault="00DB156C" w:rsidP="00F52DA5">
            <w:pPr>
              <w:spacing w:before="20" w:after="60"/>
              <w:rPr>
                <w:ins w:id="23195" w:author="Ross Norsworthy" w:date="2020-03-20T01:39:00Z"/>
                <w:sz w:val="20"/>
                <w:lang w:eastAsia="de-DE"/>
              </w:rPr>
            </w:pPr>
            <w:ins w:id="23196" w:author="Ross Norsworthy" w:date="2020-03-20T01:39:00Z">
              <w:r w:rsidRPr="00F52DA5">
                <w:rPr>
                  <w:sz w:val="20"/>
                  <w:lang w:eastAsia="de-DE"/>
                </w:rPr>
                <w:t>Binary data.</w:t>
              </w:r>
            </w:ins>
          </w:p>
        </w:tc>
      </w:tr>
    </w:tbl>
    <w:p w14:paraId="3E426795" w14:textId="77777777" w:rsidR="00A013FD" w:rsidRPr="00A013FD" w:rsidRDefault="00A013FD" w:rsidP="008B4FAA">
      <w:pPr>
        <w:pStyle w:val="Tablefin"/>
        <w:rPr>
          <w:ins w:id="23197" w:author="Ross Norsworthy" w:date="2020-03-20T01:39:00Z"/>
        </w:rPr>
      </w:pPr>
    </w:p>
    <w:p w14:paraId="148CA329" w14:textId="74593B81" w:rsidR="00A013FD" w:rsidRPr="00A013FD" w:rsidRDefault="00F82CEE" w:rsidP="00875779">
      <w:pPr>
        <w:pStyle w:val="Heading2"/>
        <w:rPr>
          <w:ins w:id="23198" w:author="Ross Norsworthy" w:date="2020-03-20T01:39:00Z"/>
          <w:rFonts w:eastAsiaTheme="minorHAnsi"/>
          <w:lang w:eastAsia="de-DE"/>
        </w:rPr>
      </w:pPr>
      <w:bookmarkStart w:id="23199" w:name="_Toc35546051"/>
      <w:ins w:id="23200" w:author="Song, Xiaojing" w:date="2020-08-21T14:51:00Z">
        <w:del w:id="23201" w:author="USA Editor 2021" w:date="2021-01-06T09:24:00Z">
          <w:r w:rsidRPr="00B82787" w:rsidDel="00B82787">
            <w:rPr>
              <w:rFonts w:eastAsiaTheme="minorHAnsi"/>
              <w:szCs w:val="24"/>
              <w:highlight w:val="green"/>
              <w:lang w:eastAsia="de-DE"/>
            </w:rPr>
            <w:delText>D</w:delText>
          </w:r>
          <w:r w:rsidDel="00B82787">
            <w:rPr>
              <w:rFonts w:eastAsiaTheme="minorHAnsi"/>
              <w:szCs w:val="24"/>
              <w:lang w:eastAsia="de-DE"/>
            </w:rPr>
            <w:delText xml:space="preserve"> </w:delText>
          </w:r>
        </w:del>
      </w:ins>
      <w:ins w:id="23202" w:author="Song, Xiaojing" w:date="2020-08-24T16:07:00Z">
        <w:r w:rsidR="005D4C5E">
          <w:rPr>
            <w:rFonts w:eastAsiaTheme="minorHAnsi"/>
            <w:szCs w:val="24"/>
            <w:lang w:eastAsia="de-DE"/>
          </w:rPr>
          <w:t>3</w:t>
        </w:r>
      </w:ins>
      <w:ins w:id="23203" w:author="Song, Xiaojing" w:date="2020-08-21T14:51:00Z">
        <w:r>
          <w:rPr>
            <w:rFonts w:eastAsiaTheme="minorHAnsi"/>
            <w:szCs w:val="24"/>
            <w:lang w:eastAsia="de-DE"/>
          </w:rPr>
          <w:t>.11</w:t>
        </w:r>
        <w:r>
          <w:rPr>
            <w:rFonts w:eastAsiaTheme="minorHAnsi"/>
            <w:szCs w:val="24"/>
            <w:lang w:eastAsia="de-DE"/>
          </w:rPr>
          <w:tab/>
        </w:r>
      </w:ins>
      <w:ins w:id="23204" w:author="Ross Norsworthy" w:date="2020-03-20T01:39:00Z">
        <w:r w:rsidR="00A013FD" w:rsidRPr="00A013FD">
          <w:rPr>
            <w:rFonts w:eastAsiaTheme="minorHAnsi"/>
            <w:lang w:eastAsia="de-DE"/>
          </w:rPr>
          <w:t>Retry mechanism</w:t>
        </w:r>
        <w:bookmarkEnd w:id="23199"/>
      </w:ins>
    </w:p>
    <w:p w14:paraId="725C222D" w14:textId="77777777" w:rsidR="00A013FD" w:rsidRPr="00A013FD" w:rsidRDefault="00A013FD" w:rsidP="00A013FD">
      <w:pPr>
        <w:spacing w:after="120"/>
        <w:rPr>
          <w:ins w:id="23205" w:author="Ross Norsworthy" w:date="2020-03-20T01:39:00Z"/>
          <w:lang w:eastAsia="de-DE"/>
        </w:rPr>
      </w:pPr>
      <w:ins w:id="23206" w:author="Ross Norsworthy" w:date="2020-03-20T01:39:00Z">
        <w:r w:rsidRPr="00A013FD">
          <w:rPr>
            <w:lang w:eastAsia="de-DE"/>
          </w:rPr>
          <w:t>During data transmission, it is expected that data fragments can be lost occasionally. When some data fragments are not received, the receiving station shall transmit an ACK/NACK message (#13/#29) and flag the lost fragment slots in the ACK/NACK mask parameter.</w:t>
        </w:r>
      </w:ins>
    </w:p>
    <w:p w14:paraId="539800B9" w14:textId="77777777" w:rsidR="00A013FD" w:rsidRPr="00A013FD" w:rsidRDefault="00A013FD" w:rsidP="00A013FD">
      <w:pPr>
        <w:spacing w:after="120"/>
        <w:rPr>
          <w:ins w:id="23207" w:author="Ross Norsworthy" w:date="2020-03-20T01:39:00Z"/>
          <w:lang w:eastAsia="de-DE"/>
        </w:rPr>
      </w:pPr>
      <w:ins w:id="23208" w:author="Ross Norsworthy" w:date="2020-03-20T01:39:00Z">
        <w:r w:rsidRPr="00A013FD">
          <w:rPr>
            <w:lang w:eastAsia="de-DE"/>
          </w:rPr>
          <w:t>The transmitting station shall retry transmission of each individual fragment for a maximum of N consecutive data channels before giving up, excluding the original fragment transmission in a data channel.</w:t>
        </w:r>
      </w:ins>
    </w:p>
    <w:p w14:paraId="09609419" w14:textId="77777777" w:rsidR="00A013FD" w:rsidRPr="00A013FD" w:rsidRDefault="00A013FD" w:rsidP="00A013FD">
      <w:pPr>
        <w:spacing w:after="120"/>
        <w:rPr>
          <w:ins w:id="23209" w:author="Ross Norsworthy" w:date="2020-03-20T01:39:00Z"/>
          <w:lang w:eastAsia="de-DE"/>
        </w:rPr>
      </w:pPr>
      <w:ins w:id="23210" w:author="Ross Norsworthy" w:date="2020-03-20T01:39:00Z">
        <w:r w:rsidRPr="00A013FD">
          <w:rPr>
            <w:lang w:eastAsia="de-DE"/>
          </w:rPr>
          <w:t>The receiving station shall request retransmission of data fragments for a maximum of N attempts. N is given in the MAC message field 10.</w:t>
        </w:r>
      </w:ins>
    </w:p>
    <w:p w14:paraId="591E4338" w14:textId="77777777" w:rsidR="00A013FD" w:rsidRPr="00A013FD" w:rsidRDefault="00A013FD" w:rsidP="00A013FD">
      <w:pPr>
        <w:spacing w:after="120"/>
        <w:rPr>
          <w:ins w:id="23211" w:author="Ross Norsworthy" w:date="2020-03-20T01:39:00Z"/>
          <w:lang w:eastAsia="de-DE"/>
        </w:rPr>
      </w:pPr>
      <w:ins w:id="23212" w:author="Ross Norsworthy" w:date="2020-03-20T01:39:00Z">
        <w:r w:rsidRPr="00A013FD">
          <w:rPr>
            <w:lang w:eastAsia="de-DE"/>
          </w:rPr>
          <w:t>It is also possible that the ACK/NACK message (#13/#29) is not received by the transmitting station. It is for this reason that the NACK message (#13/#29) contains redundancy for three ACK/NACK masks, referencing the previous three data channels.</w:t>
        </w:r>
      </w:ins>
    </w:p>
    <w:p w14:paraId="7905A7C3" w14:textId="77777777" w:rsidR="00A013FD" w:rsidRDefault="00A013FD" w:rsidP="00A013FD">
      <w:pPr>
        <w:spacing w:after="120"/>
        <w:rPr>
          <w:lang w:eastAsia="de-DE"/>
        </w:rPr>
      </w:pPr>
      <w:ins w:id="23213" w:author="Ross Norsworthy" w:date="2020-03-20T01:39:00Z">
        <w:r w:rsidRPr="00A013FD">
          <w:rPr>
            <w:lang w:eastAsia="de-DE"/>
          </w:rPr>
          <w:t>When the transmitting station does not receive and ACK/NACK message, it shall continue as if all the fragments has been acknowledged. If there were any errors, then the transmitting station will see this when it receives the next ACK/NACK message. If no ACK/NACK message is received within N data acknowledgement signalling channels, then the transmitter shall stop transmitting immediately.</w:t>
        </w:r>
      </w:ins>
    </w:p>
    <w:p w14:paraId="6901DDAC" w14:textId="60101C33" w:rsidR="00A035D2" w:rsidRDefault="00A035D2" w:rsidP="00A035D2">
      <w:pPr>
        <w:pStyle w:val="Heading2"/>
        <w:rPr>
          <w:ins w:id="23214" w:author="2092 CG" w:date="2020-10-26T19:10:00Z"/>
          <w:rFonts w:eastAsiaTheme="minorHAnsi"/>
          <w:lang w:eastAsia="de-DE"/>
        </w:rPr>
      </w:pPr>
      <w:bookmarkStart w:id="23215" w:name="_Toc35546052"/>
      <w:ins w:id="23216" w:author="Song, Xiaojing" w:date="2020-08-21T14:52:00Z">
        <w:del w:id="23217" w:author="USA Editor 2021" w:date="2021-01-06T09:25:00Z">
          <w:r w:rsidRPr="00B82787" w:rsidDel="00B82787">
            <w:rPr>
              <w:rFonts w:eastAsiaTheme="minorHAnsi"/>
              <w:szCs w:val="24"/>
              <w:highlight w:val="green"/>
              <w:lang w:eastAsia="de-DE"/>
            </w:rPr>
            <w:delText>D</w:delText>
          </w:r>
          <w:r w:rsidDel="00B82787">
            <w:rPr>
              <w:rFonts w:eastAsiaTheme="minorHAnsi"/>
              <w:szCs w:val="24"/>
              <w:lang w:eastAsia="de-DE"/>
            </w:rPr>
            <w:delText xml:space="preserve"> </w:delText>
          </w:r>
        </w:del>
      </w:ins>
      <w:ins w:id="23218" w:author="Song, Xiaojing" w:date="2020-08-24T16:07:00Z">
        <w:r w:rsidR="005D4C5E">
          <w:rPr>
            <w:rFonts w:eastAsiaTheme="minorHAnsi"/>
            <w:szCs w:val="24"/>
            <w:lang w:eastAsia="de-DE"/>
          </w:rPr>
          <w:t>3</w:t>
        </w:r>
      </w:ins>
      <w:ins w:id="23219" w:author="Song, Xiaojing" w:date="2020-08-21T14:52:00Z">
        <w:r>
          <w:rPr>
            <w:rFonts w:eastAsiaTheme="minorHAnsi"/>
            <w:szCs w:val="24"/>
            <w:lang w:eastAsia="de-DE"/>
          </w:rPr>
          <w:t>.12</w:t>
        </w:r>
      </w:ins>
      <w:ins w:id="23220" w:author="Song, Xiaojing" w:date="2020-08-21T14:51:00Z">
        <w:r>
          <w:rPr>
            <w:rFonts w:eastAsiaTheme="minorHAnsi"/>
            <w:szCs w:val="24"/>
            <w:lang w:eastAsia="de-DE"/>
          </w:rPr>
          <w:tab/>
        </w:r>
      </w:ins>
      <w:ins w:id="23221" w:author="Ross Norsworthy" w:date="2020-03-20T01:39:00Z">
        <w:r w:rsidRPr="00A013FD">
          <w:rPr>
            <w:rFonts w:eastAsiaTheme="minorHAnsi"/>
            <w:lang w:eastAsia="de-DE"/>
          </w:rPr>
          <w:t>Data transfer protocol details</w:t>
        </w:r>
      </w:ins>
      <w:bookmarkEnd w:id="23215"/>
      <w:ins w:id="23222" w:author="USA Editor" w:date="2020-11-18T08:26:00Z">
        <w:r w:rsidR="00312158">
          <w:rPr>
            <w:rFonts w:eastAsiaTheme="minorHAnsi"/>
            <w:lang w:eastAsia="de-DE"/>
          </w:rPr>
          <w:t xml:space="preserve"> </w:t>
        </w:r>
      </w:ins>
      <w:ins w:id="23223" w:author="USA Editor" w:date="2020-11-18T08:27:00Z">
        <w:del w:id="23224" w:author="USA Editor 2021" w:date="2021-01-28T14:02:00Z">
          <w:r w:rsidR="00312158" w:rsidRPr="00131168" w:rsidDel="00131168">
            <w:rPr>
              <w:rFonts w:eastAsiaTheme="minorHAnsi"/>
              <w:highlight w:val="green"/>
              <w:lang w:eastAsia="de-DE"/>
              <w:rPrChange w:id="23225" w:author="USA Editor 2021" w:date="2021-01-28T14:03:00Z">
                <w:rPr>
                  <w:rFonts w:eastAsiaTheme="minorHAnsi"/>
                  <w:lang w:eastAsia="de-DE"/>
                </w:rPr>
              </w:rPrChange>
            </w:rPr>
            <w:delText>(an example)</w:delText>
          </w:r>
        </w:del>
      </w:ins>
    </w:p>
    <w:p w14:paraId="56CDF23F" w14:textId="28C7E23A" w:rsidR="00131168" w:rsidRDefault="00131168" w:rsidP="00B82787">
      <w:pPr>
        <w:pStyle w:val="BodyText"/>
        <w:spacing w:line="280" w:lineRule="exact"/>
        <w:ind w:right="624"/>
        <w:rPr>
          <w:ins w:id="23226" w:author="USA Editor 2021" w:date="2021-01-28T14:04:00Z"/>
          <w:u w:color="D13438"/>
        </w:rPr>
      </w:pPr>
      <w:ins w:id="23227" w:author="USA Editor 2021" w:date="2021-01-28T14:04:00Z">
        <w:r w:rsidRPr="00131168">
          <w:rPr>
            <w:u w:color="D13438"/>
          </w:rPr>
          <w:t xml:space="preserve">Detailed protocol diagrams for VDE-SAT are provided in </w:t>
        </w:r>
        <w:r w:rsidRPr="00FD5684">
          <w:rPr>
            <w:sz w:val="20"/>
            <w:highlight w:val="green"/>
          </w:rPr>
          <w:t>§</w:t>
        </w:r>
        <w:r w:rsidRPr="00131168">
          <w:rPr>
            <w:u w:color="D13438"/>
          </w:rPr>
          <w:t xml:space="preserve"> 3.12.1 through </w:t>
        </w:r>
        <w:r w:rsidRPr="00FD5684">
          <w:rPr>
            <w:sz w:val="20"/>
            <w:highlight w:val="green"/>
          </w:rPr>
          <w:t>§</w:t>
        </w:r>
        <w:r>
          <w:rPr>
            <w:sz w:val="20"/>
          </w:rPr>
          <w:t xml:space="preserve"> </w:t>
        </w:r>
        <w:r w:rsidRPr="00131168">
          <w:rPr>
            <w:u w:color="D13438"/>
          </w:rPr>
          <w:t>3.12.10</w:t>
        </w:r>
      </w:ins>
    </w:p>
    <w:p w14:paraId="6B864F8B" w14:textId="302A0350" w:rsidR="001A0F66" w:rsidRPr="00FD5684" w:rsidRDefault="001A0F66" w:rsidP="00B82787">
      <w:pPr>
        <w:pStyle w:val="BodyText"/>
        <w:spacing w:line="280" w:lineRule="exact"/>
        <w:ind w:right="624"/>
        <w:rPr>
          <w:ins w:id="23228" w:author="2092 CG" w:date="2020-10-27T17:51:00Z"/>
        </w:rPr>
      </w:pPr>
      <w:ins w:id="23229" w:author="2092 CG" w:date="2020-10-27T17:51:00Z">
        <w:r w:rsidRPr="00B92599">
          <w:rPr>
            <w:u w:color="D13438"/>
          </w:rPr>
          <w:t>Addressed data transfers are from a source station ID to a destination station ID, where it is the VDE-SAT</w:t>
        </w:r>
        <w:r w:rsidRPr="00B92599">
          <w:t xml:space="preserve"> </w:t>
        </w:r>
        <w:r w:rsidRPr="00B92599">
          <w:rPr>
            <w:u w:color="D13438"/>
          </w:rPr>
          <w:t>networks responsibility to route transfer data from start to end between the two stations.</w:t>
        </w:r>
      </w:ins>
    </w:p>
    <w:p w14:paraId="1AA67A5D" w14:textId="77777777" w:rsidR="001A0F66" w:rsidRPr="00FD5684" w:rsidRDefault="001A0F66" w:rsidP="00B82787">
      <w:pPr>
        <w:pStyle w:val="BodyText"/>
        <w:spacing w:before="161" w:line="256" w:lineRule="auto"/>
        <w:ind w:right="1127"/>
        <w:rPr>
          <w:ins w:id="23230" w:author="2092 CG" w:date="2020-10-27T17:51:00Z"/>
        </w:rPr>
      </w:pPr>
      <w:ins w:id="23231" w:author="2092 CG" w:date="2020-10-27T17:51:00Z">
        <w:r w:rsidRPr="00B92599">
          <w:rPr>
            <w:u w:color="D13438"/>
          </w:rPr>
          <w:t>The source station identifies the station that is originally transmitting the data, to be identified by the</w:t>
        </w:r>
        <w:r w:rsidRPr="00B92599">
          <w:t xml:space="preserve"> </w:t>
        </w:r>
        <w:r w:rsidRPr="00B92599">
          <w:rPr>
            <w:u w:color="D13438"/>
          </w:rPr>
          <w:t>receiving destination station ID. The source station ID is also used for sending an answer back to it.</w:t>
        </w:r>
      </w:ins>
    </w:p>
    <w:p w14:paraId="7FB106CA" w14:textId="77777777" w:rsidR="001A0F66" w:rsidRPr="00FD5684" w:rsidRDefault="001A0F66" w:rsidP="00B82787">
      <w:pPr>
        <w:pStyle w:val="BodyText"/>
        <w:spacing w:before="164" w:line="259" w:lineRule="auto"/>
        <w:ind w:right="828"/>
        <w:rPr>
          <w:ins w:id="23232" w:author="2092 CG" w:date="2020-10-27T17:51:00Z"/>
        </w:rPr>
      </w:pPr>
      <w:ins w:id="23233" w:author="2092 CG" w:date="2020-10-27T17:51:00Z">
        <w:r w:rsidRPr="00B92599">
          <w:rPr>
            <w:u w:color="D13438"/>
          </w:rPr>
          <w:t>Transfers using Resource Request and Allocation mechanism, the source and destination station IDs are</w:t>
        </w:r>
        <w:r w:rsidRPr="00B92599">
          <w:t xml:space="preserve"> </w:t>
        </w:r>
        <w:r w:rsidRPr="00B92599">
          <w:rPr>
            <w:u w:color="D13438"/>
          </w:rPr>
          <w:t>identified as follows:</w:t>
        </w:r>
      </w:ins>
    </w:p>
    <w:p w14:paraId="455E7EC0" w14:textId="415ED73E" w:rsidR="001A0F66" w:rsidRPr="00FD5684" w:rsidRDefault="001A0F66" w:rsidP="00B82787">
      <w:pPr>
        <w:pStyle w:val="BodyText"/>
        <w:spacing w:before="160" w:line="259" w:lineRule="auto"/>
        <w:ind w:right="1016"/>
        <w:rPr>
          <w:ins w:id="23234" w:author="2092 CG" w:date="2020-10-27T17:51:00Z"/>
        </w:rPr>
      </w:pPr>
      <w:ins w:id="23235" w:author="2092 CG" w:date="2020-10-27T17:51:00Z">
        <w:r w:rsidRPr="00B92599">
          <w:rPr>
            <w:u w:color="D13438"/>
          </w:rPr>
          <w:t>For an uplink addressed transfer from a ship to a destination station, the ship station ID is part of the</w:t>
        </w:r>
        <w:r w:rsidRPr="00B92599">
          <w:t xml:space="preserve"> </w:t>
        </w:r>
        <w:r w:rsidRPr="00B92599">
          <w:rPr>
            <w:u w:color="D13438"/>
          </w:rPr>
          <w:t xml:space="preserve">Resource Request (see </w:t>
        </w:r>
        <w:del w:id="23236" w:author="USA Editor 2021" w:date="2021-01-06T09:25:00Z">
          <w:r w:rsidRPr="00FD5684" w:rsidDel="00B82787">
            <w:rPr>
              <w:highlight w:val="green"/>
              <w:u w:color="D13438"/>
              <w:rPrChange w:id="23237" w:author="USA Editor 2021" w:date="2021-01-15T11:31:00Z">
                <w:rPr>
                  <w:color w:val="D13438"/>
                  <w:u w:color="D13438"/>
                </w:rPr>
              </w:rPrChange>
            </w:rPr>
            <w:delText>D</w:delText>
          </w:r>
        </w:del>
      </w:ins>
      <w:ins w:id="23238" w:author="USA Editor 2021" w:date="2021-01-06T09:25:00Z">
        <w:r w:rsidR="00B82787" w:rsidRPr="00FD5684">
          <w:rPr>
            <w:sz w:val="20"/>
            <w:highlight w:val="green"/>
          </w:rPr>
          <w:t>§</w:t>
        </w:r>
      </w:ins>
      <w:ins w:id="23239" w:author="2092 CG" w:date="2020-10-27T17:51:00Z">
        <w:r w:rsidRPr="00B92599">
          <w:rPr>
            <w:u w:color="D13438"/>
          </w:rPr>
          <w:t xml:space="preserve"> 3.10.5), and the destination station ID is given as the </w:t>
        </w:r>
        <w:del w:id="23240" w:author="USA Editor 2021" w:date="2021-01-19T12:00:00Z">
          <w:r w:rsidRPr="00B728BF" w:rsidDel="00B728BF">
            <w:rPr>
              <w:highlight w:val="green"/>
              <w:u w:color="D13438"/>
              <w:rPrChange w:id="23241" w:author="USA Editor 2021" w:date="2021-01-19T12:00:00Z">
                <w:rPr>
                  <w:color w:val="D13438"/>
                  <w:u w:color="D13438"/>
                </w:rPr>
              </w:rPrChange>
            </w:rPr>
            <w:delText>Other</w:delText>
          </w:r>
        </w:del>
      </w:ins>
      <w:ins w:id="23242" w:author="USA Editor 2021" w:date="2021-01-19T12:00:00Z">
        <w:r w:rsidR="00B728BF" w:rsidRPr="00B92599">
          <w:rPr>
            <w:highlight w:val="green"/>
            <w:u w:color="D13438"/>
          </w:rPr>
          <w:t>Destination</w:t>
        </w:r>
      </w:ins>
      <w:ins w:id="23243" w:author="2092 CG" w:date="2020-10-27T17:51:00Z">
        <w:r w:rsidRPr="00B92599">
          <w:rPr>
            <w:u w:color="D13438"/>
          </w:rPr>
          <w:t xml:space="preserve"> Station ID in the</w:t>
        </w:r>
        <w:r w:rsidRPr="00B92599">
          <w:t xml:space="preserve"> </w:t>
        </w:r>
        <w:r w:rsidRPr="00B92599">
          <w:rPr>
            <w:u w:color="D13438"/>
          </w:rPr>
          <w:t>Start, Continuation and End</w:t>
        </w:r>
        <w:r w:rsidRPr="00B92599">
          <w:rPr>
            <w:spacing w:val="-3"/>
            <w:u w:color="D13438"/>
          </w:rPr>
          <w:t xml:space="preserve"> </w:t>
        </w:r>
        <w:r w:rsidRPr="00B92599">
          <w:rPr>
            <w:u w:color="D13438"/>
          </w:rPr>
          <w:t>Fragments.</w:t>
        </w:r>
      </w:ins>
    </w:p>
    <w:p w14:paraId="55315FE5" w14:textId="23DF761F" w:rsidR="001A0F66" w:rsidRPr="00FD5684" w:rsidRDefault="001A0F66" w:rsidP="00B82787">
      <w:pPr>
        <w:pStyle w:val="BodyText"/>
        <w:spacing w:before="160" w:line="259" w:lineRule="auto"/>
        <w:ind w:right="808"/>
        <w:rPr>
          <w:ins w:id="23244" w:author="2092 CG" w:date="2020-10-27T17:51:00Z"/>
        </w:rPr>
      </w:pPr>
      <w:ins w:id="23245" w:author="2092 CG" w:date="2020-10-27T17:51:00Z">
        <w:r w:rsidRPr="00B92599">
          <w:rPr>
            <w:u w:color="D13438"/>
          </w:rPr>
          <w:t>For a downlink addressed transfer that passes through the satellite to a ship station, the ship station ID is</w:t>
        </w:r>
        <w:r w:rsidRPr="00B92599">
          <w:t xml:space="preserve"> </w:t>
        </w:r>
        <w:r w:rsidRPr="00B92599">
          <w:rPr>
            <w:u w:color="D13438"/>
          </w:rPr>
          <w:t xml:space="preserve">part of the Resource Allocation, whereas the source station ID is given as the </w:t>
        </w:r>
        <w:del w:id="23246" w:author="USA Editor 2021" w:date="2021-01-19T12:00:00Z">
          <w:r w:rsidRPr="00B728BF" w:rsidDel="00B728BF">
            <w:rPr>
              <w:highlight w:val="green"/>
              <w:u w:color="D13438"/>
              <w:rPrChange w:id="23247" w:author="USA Editor 2021" w:date="2021-01-19T12:01:00Z">
                <w:rPr>
                  <w:color w:val="D13438"/>
                  <w:u w:color="D13438"/>
                </w:rPr>
              </w:rPrChange>
            </w:rPr>
            <w:delText>Other</w:delText>
          </w:r>
        </w:del>
      </w:ins>
      <w:ins w:id="23248" w:author="USA Editor 2021" w:date="2021-01-19T12:00:00Z">
        <w:r w:rsidR="00B728BF" w:rsidRPr="00B92599">
          <w:rPr>
            <w:highlight w:val="green"/>
            <w:u w:color="D13438"/>
          </w:rPr>
          <w:t>Destination</w:t>
        </w:r>
      </w:ins>
      <w:ins w:id="23249" w:author="2092 CG" w:date="2020-10-27T17:51:00Z">
        <w:r w:rsidRPr="00B92599">
          <w:rPr>
            <w:u w:color="D13438"/>
          </w:rPr>
          <w:t xml:space="preserve"> Station ID in the</w:t>
        </w:r>
        <w:r w:rsidRPr="00B92599">
          <w:t xml:space="preserve"> </w:t>
        </w:r>
        <w:r w:rsidRPr="00B92599">
          <w:rPr>
            <w:u w:color="D13438"/>
          </w:rPr>
          <w:t>Start, Continuation and End</w:t>
        </w:r>
        <w:r w:rsidRPr="00B92599">
          <w:rPr>
            <w:spacing w:val="-4"/>
            <w:u w:color="D13438"/>
          </w:rPr>
          <w:t xml:space="preserve"> </w:t>
        </w:r>
        <w:r w:rsidRPr="00B92599">
          <w:rPr>
            <w:u w:color="D13438"/>
          </w:rPr>
          <w:t>Fragments.</w:t>
        </w:r>
      </w:ins>
    </w:p>
    <w:p w14:paraId="335F5BBE" w14:textId="4FC86B74" w:rsidR="00BD6B7F" w:rsidRPr="00131168" w:rsidDel="00AE20AB" w:rsidRDefault="00131168" w:rsidP="00B92599">
      <w:pPr>
        <w:pStyle w:val="BodyText"/>
        <w:spacing w:before="160" w:line="259" w:lineRule="auto"/>
        <w:ind w:right="808"/>
        <w:rPr>
          <w:del w:id="23250" w:author="2092 CG" w:date="2020-10-26T19:25:00Z"/>
          <w:u w:color="D13438"/>
          <w:rPrChange w:id="23251" w:author="USA Editor 2021" w:date="2021-01-28T14:07:00Z">
            <w:rPr>
              <w:del w:id="23252" w:author="2092 CG" w:date="2020-10-26T19:25:00Z"/>
              <w:rFonts w:eastAsiaTheme="minorHAnsi"/>
              <w:bCs/>
              <w:lang w:eastAsia="de-DE"/>
            </w:rPr>
          </w:rPrChange>
        </w:rPr>
      </w:pPr>
      <w:ins w:id="23253" w:author="USA Editor 2021" w:date="2021-01-28T14:06:00Z">
        <w:r w:rsidRPr="00B92599">
          <w:rPr>
            <w:highlight w:val="green"/>
            <w:u w:color="D13438"/>
          </w:rPr>
          <w:t>Two examples of a</w:t>
        </w:r>
        <w:r w:rsidRPr="00B92599" w:rsidDel="00AE20AB">
          <w:rPr>
            <w:highlight w:val="green"/>
            <w:u w:color="D13438"/>
          </w:rPr>
          <w:t xml:space="preserve"> </w:t>
        </w:r>
      </w:ins>
      <w:ins w:id="23254" w:author="USA Editor" w:date="2020-11-18T08:30:00Z">
        <w:del w:id="23255" w:author="USA Editor 2021" w:date="2021-01-13T16:29:00Z">
          <w:r w:rsidR="00312158" w:rsidRPr="00FE73B1" w:rsidDel="00AE20AB">
            <w:rPr>
              <w:highlight w:val="green"/>
              <w:u w:color="D13438"/>
              <w:rPrChange w:id="23256" w:author="USA Editor 2021" w:date="2021-01-28T14:07:00Z">
                <w:rPr>
                  <w:rFonts w:eastAsiaTheme="minorHAnsi"/>
                  <w:bCs/>
                  <w:lang w:eastAsia="de-DE"/>
                </w:rPr>
              </w:rPrChange>
            </w:rPr>
            <w:delText>[</w:delText>
          </w:r>
        </w:del>
      </w:ins>
      <w:ins w:id="23257" w:author="2092 CG" w:date="2020-10-27T09:39:00Z">
        <w:del w:id="23258" w:author="USA Editor 2021" w:date="2021-01-28T14:06:00Z">
          <w:r w:rsidR="00A15A3D" w:rsidRPr="00FE73B1" w:rsidDel="00131168">
            <w:rPr>
              <w:highlight w:val="green"/>
              <w:u w:color="D13438"/>
              <w:rPrChange w:id="23259" w:author="USA Editor 2021" w:date="2021-01-28T14:07:00Z">
                <w:rPr>
                  <w:rFonts w:eastAsiaTheme="minorHAnsi"/>
                  <w:bCs/>
                  <w:lang w:eastAsia="de-DE"/>
                </w:rPr>
              </w:rPrChange>
            </w:rPr>
            <w:delText>The</w:delText>
          </w:r>
          <w:r w:rsidR="00A15A3D" w:rsidRPr="00131168" w:rsidDel="00131168">
            <w:rPr>
              <w:u w:color="D13438"/>
              <w:rPrChange w:id="23260" w:author="USA Editor 2021" w:date="2021-01-28T14:07:00Z">
                <w:rPr>
                  <w:rFonts w:eastAsiaTheme="minorHAnsi"/>
                  <w:bCs/>
                  <w:lang w:eastAsia="de-DE"/>
                </w:rPr>
              </w:rPrChange>
            </w:rPr>
            <w:delText xml:space="preserve"> </w:delText>
          </w:r>
        </w:del>
        <w:r w:rsidR="00A15A3D" w:rsidRPr="00131168">
          <w:rPr>
            <w:u w:color="D13438"/>
            <w:rPrChange w:id="23261" w:author="USA Editor 2021" w:date="2021-01-28T14:07:00Z">
              <w:rPr>
                <w:rFonts w:eastAsiaTheme="minorHAnsi"/>
                <w:bCs/>
                <w:lang w:eastAsia="de-DE"/>
              </w:rPr>
            </w:rPrChange>
          </w:rPr>
          <w:t>data transfer process is illustrated in Fi</w:t>
        </w:r>
        <w:r w:rsidR="0017570E" w:rsidRPr="00131168">
          <w:rPr>
            <w:u w:color="D13438"/>
            <w:rPrChange w:id="23262" w:author="USA Editor 2021" w:date="2021-01-28T14:07:00Z">
              <w:rPr>
                <w:rFonts w:eastAsiaTheme="minorHAnsi"/>
                <w:bCs/>
                <w:lang w:eastAsia="de-DE"/>
              </w:rPr>
            </w:rPrChange>
          </w:rPr>
          <w:t xml:space="preserve">gure </w:t>
        </w:r>
      </w:ins>
      <w:ins w:id="23263" w:author="USA Editor 2021" w:date="2021-01-13T16:30:00Z">
        <w:r w:rsidR="00AE20AB" w:rsidRPr="00131168">
          <w:rPr>
            <w:u w:color="D13438"/>
            <w:rPrChange w:id="23264" w:author="USA Editor 2021" w:date="2021-01-28T14:07:00Z">
              <w:rPr>
                <w:rFonts w:eastAsiaTheme="minorHAnsi"/>
                <w:bCs/>
                <w:lang w:eastAsia="de-DE"/>
              </w:rPr>
            </w:rPrChange>
          </w:rPr>
          <w:t>56</w:t>
        </w:r>
      </w:ins>
      <w:ins w:id="23265" w:author="2092 CG" w:date="2020-10-27T12:05:00Z">
        <w:del w:id="23266" w:author="USA Editor 2021" w:date="2021-01-13T16:30:00Z">
          <w:r w:rsidR="00AE062E" w:rsidRPr="00131168" w:rsidDel="00AE20AB">
            <w:rPr>
              <w:u w:color="D13438"/>
              <w:rPrChange w:id="23267" w:author="USA Editor 2021" w:date="2021-01-28T14:07:00Z">
                <w:rPr>
                  <w:rFonts w:eastAsiaTheme="minorHAnsi"/>
                  <w:bCs/>
                  <w:lang w:eastAsia="de-DE"/>
                </w:rPr>
              </w:rPrChange>
            </w:rPr>
            <w:delText>CG-1</w:delText>
          </w:r>
        </w:del>
        <w:r w:rsidR="00AE062E" w:rsidRPr="00131168">
          <w:rPr>
            <w:u w:color="D13438"/>
            <w:rPrChange w:id="23268" w:author="USA Editor 2021" w:date="2021-01-28T14:07:00Z">
              <w:rPr>
                <w:rFonts w:eastAsiaTheme="minorHAnsi"/>
                <w:bCs/>
                <w:lang w:eastAsia="de-DE"/>
              </w:rPr>
            </w:rPrChange>
          </w:rPr>
          <w:t xml:space="preserve"> and Figure </w:t>
        </w:r>
      </w:ins>
      <w:ins w:id="23269" w:author="USA Editor 2021" w:date="2021-01-13T16:30:00Z">
        <w:r w:rsidR="00AE20AB" w:rsidRPr="00131168">
          <w:rPr>
            <w:u w:color="D13438"/>
            <w:rPrChange w:id="23270" w:author="USA Editor 2021" w:date="2021-01-28T14:07:00Z">
              <w:rPr>
                <w:rFonts w:eastAsiaTheme="minorHAnsi"/>
                <w:bCs/>
                <w:lang w:eastAsia="de-DE"/>
              </w:rPr>
            </w:rPrChange>
          </w:rPr>
          <w:t>57</w:t>
        </w:r>
      </w:ins>
      <w:ins w:id="23271" w:author="2092 CG" w:date="2020-10-27T12:05:00Z">
        <w:del w:id="23272" w:author="USA Editor 2021" w:date="2021-01-13T16:30:00Z">
          <w:r w:rsidR="00AE062E" w:rsidRPr="00131168" w:rsidDel="00AE20AB">
            <w:rPr>
              <w:u w:color="D13438"/>
              <w:rPrChange w:id="23273" w:author="USA Editor 2021" w:date="2021-01-28T14:07:00Z">
                <w:rPr>
                  <w:rFonts w:eastAsiaTheme="minorHAnsi"/>
                  <w:bCs/>
                  <w:lang w:eastAsia="de-DE"/>
                </w:rPr>
              </w:rPrChange>
            </w:rPr>
            <w:delText>CG-2</w:delText>
          </w:r>
        </w:del>
      </w:ins>
      <w:ins w:id="23274" w:author="2092 CG" w:date="2020-10-27T12:06:00Z">
        <w:r w:rsidR="00005264" w:rsidRPr="00131168">
          <w:rPr>
            <w:u w:color="D13438"/>
            <w:rPrChange w:id="23275" w:author="USA Editor 2021" w:date="2021-01-28T14:07:00Z">
              <w:rPr>
                <w:rFonts w:eastAsiaTheme="minorHAnsi"/>
                <w:bCs/>
                <w:lang w:eastAsia="de-DE"/>
              </w:rPr>
            </w:rPrChange>
          </w:rPr>
          <w:t xml:space="preserve"> below.</w:t>
        </w:r>
      </w:ins>
      <w:ins w:id="23276" w:author="USA Editor 2021" w:date="2021-01-28T14:06:00Z">
        <w:r w:rsidRPr="00131168">
          <w:rPr>
            <w:u w:color="D13438"/>
            <w:rPrChange w:id="23277" w:author="USA Editor 2021" w:date="2021-01-28T14:07:00Z">
              <w:rPr>
                <w:rFonts w:eastAsiaTheme="minorHAnsi"/>
                <w:bCs/>
                <w:lang w:eastAsia="de-DE"/>
              </w:rPr>
            </w:rPrChange>
          </w:rPr>
          <w:t xml:space="preserve"> </w:t>
        </w:r>
      </w:ins>
      <w:ins w:id="23278" w:author="USA Editor 2021" w:date="2021-01-28T14:07:00Z">
        <w:r w:rsidRPr="00B92599">
          <w:rPr>
            <w:highlight w:val="green"/>
            <w:u w:color="D13438"/>
          </w:rPr>
          <w:t>Additional considerations on the two examples are provided in the enumerated list below the two figures.</w:t>
        </w:r>
      </w:ins>
    </w:p>
    <w:p w14:paraId="00A1DA01" w14:textId="77777777" w:rsidR="00AE20AB" w:rsidRPr="00B92599" w:rsidRDefault="00AE20AB">
      <w:pPr>
        <w:rPr>
          <w:ins w:id="23279" w:author="USA Editor 2021" w:date="2021-01-13T16:32:00Z"/>
          <w:lang w:eastAsia="de-DE"/>
        </w:rPr>
      </w:pPr>
    </w:p>
    <w:p w14:paraId="734B58F7" w14:textId="47E98890" w:rsidR="00A97729" w:rsidRDefault="00A97729" w:rsidP="00A97729">
      <w:pPr>
        <w:pStyle w:val="FigureNo"/>
        <w:rPr>
          <w:lang w:eastAsia="de-DE"/>
        </w:rPr>
      </w:pPr>
      <w:ins w:id="23280" w:author="2092 CG" w:date="2020-10-27T12:06:00Z">
        <w:r w:rsidRPr="00312158">
          <w:rPr>
            <w:lang w:eastAsia="de-DE"/>
          </w:rPr>
          <w:t xml:space="preserve">Figure </w:t>
        </w:r>
      </w:ins>
      <w:ins w:id="23281" w:author="USA Editor 2021" w:date="2021-01-13T16:30:00Z">
        <w:r w:rsidR="00AE20AB" w:rsidRPr="00B92599">
          <w:rPr>
            <w:highlight w:val="green"/>
            <w:lang w:eastAsia="de-DE"/>
          </w:rPr>
          <w:t>56</w:t>
        </w:r>
      </w:ins>
      <w:ins w:id="23282" w:author="2092 CG" w:date="2020-10-27T12:06:00Z">
        <w:del w:id="23283" w:author="USA Editor 2021" w:date="2021-01-13T16:30:00Z">
          <w:r w:rsidRPr="00B92599" w:rsidDel="00AE20AB">
            <w:rPr>
              <w:highlight w:val="green"/>
              <w:lang w:eastAsia="de-DE"/>
            </w:rPr>
            <w:delText>CG-1</w:delText>
          </w:r>
        </w:del>
      </w:ins>
    </w:p>
    <w:p w14:paraId="670762D5" w14:textId="0900806C" w:rsidR="00A97729" w:rsidRDefault="00A97729" w:rsidP="00A97729">
      <w:pPr>
        <w:pStyle w:val="Figuretitle"/>
        <w:rPr>
          <w:ins w:id="23284" w:author="Fernandez Jimenez, Virginia" w:date="2020-11-19T13:40:00Z"/>
          <w:lang w:eastAsia="de-DE"/>
        </w:rPr>
      </w:pPr>
      <w:ins w:id="23285" w:author="2092 CG" w:date="2020-10-27T12:07:00Z">
        <w:r w:rsidRPr="00312158">
          <w:rPr>
            <w:lang w:eastAsia="de-DE"/>
          </w:rPr>
          <w:t>Short message</w:t>
        </w:r>
      </w:ins>
      <w:ins w:id="23286" w:author="2092 CG" w:date="2020-10-27T12:08:00Z">
        <w:r w:rsidRPr="00312158">
          <w:rPr>
            <w:lang w:eastAsia="de-DE"/>
          </w:rPr>
          <w:t>s</w:t>
        </w:r>
      </w:ins>
      <w:ins w:id="23287" w:author="2092 CG" w:date="2020-10-27T12:07:00Z">
        <w:r w:rsidRPr="00312158">
          <w:rPr>
            <w:lang w:eastAsia="de-DE"/>
          </w:rPr>
          <w:t xml:space="preserve"> transfer process in VDE</w:t>
        </w:r>
      </w:ins>
      <w:ins w:id="23288" w:author="2092 CG" w:date="2020-10-27T12:11:00Z">
        <w:r w:rsidRPr="00312158">
          <w:rPr>
            <w:lang w:eastAsia="de-DE"/>
          </w:rPr>
          <w:t>S</w:t>
        </w:r>
      </w:ins>
      <w:ins w:id="23289" w:author="2092 CG" w:date="2020-10-27T12:07:00Z">
        <w:r w:rsidRPr="00312158">
          <w:rPr>
            <w:lang w:eastAsia="de-DE"/>
          </w:rPr>
          <w:t>-SAT</w:t>
        </w:r>
      </w:ins>
    </w:p>
    <w:p w14:paraId="6C4F6023" w14:textId="77777777" w:rsidR="00347A98" w:rsidRDefault="00E73098">
      <w:pPr>
        <w:rPr>
          <w:ins w:id="23290" w:author="2092 CG" w:date="2020-10-27T12:06:00Z"/>
          <w:rFonts w:eastAsiaTheme="minorHAnsi"/>
          <w:bCs/>
          <w:lang w:eastAsia="de-DE"/>
        </w:rPr>
      </w:pPr>
      <w:ins w:id="23291" w:author="2092 CG" w:date="2020-10-27T09:38:00Z">
        <w:r w:rsidRPr="00F631F6">
          <w:rPr>
            <w:noProof/>
            <w:lang w:val="fr-CA" w:eastAsia="fr-CA"/>
          </w:rPr>
          <w:drawing>
            <wp:inline distT="0" distB="0" distL="0" distR="0" wp14:anchorId="2458D12E" wp14:editId="7E5D8BA1">
              <wp:extent cx="6120765" cy="21577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20765" cy="2157730"/>
                      </a:xfrm>
                      <a:prstGeom prst="rect">
                        <a:avLst/>
                      </a:prstGeom>
                    </pic:spPr>
                  </pic:pic>
                </a:graphicData>
              </a:graphic>
            </wp:inline>
          </w:drawing>
        </w:r>
      </w:ins>
    </w:p>
    <w:p w14:paraId="7F70C3CD" w14:textId="18450449" w:rsidR="00A97729" w:rsidRDefault="00A97729" w:rsidP="00A97729">
      <w:pPr>
        <w:pStyle w:val="FigureNo"/>
        <w:rPr>
          <w:lang w:eastAsia="de-DE"/>
        </w:rPr>
      </w:pPr>
      <w:ins w:id="23292" w:author="2092 CG" w:date="2020-10-27T12:10:00Z">
        <w:r w:rsidRPr="00312158">
          <w:rPr>
            <w:lang w:eastAsia="de-DE"/>
          </w:rPr>
          <w:t xml:space="preserve">Figure </w:t>
        </w:r>
      </w:ins>
      <w:ins w:id="23293" w:author="USA Editor 2021" w:date="2021-01-13T16:30:00Z">
        <w:r w:rsidR="00AE20AB" w:rsidRPr="00B92599">
          <w:rPr>
            <w:highlight w:val="green"/>
            <w:lang w:eastAsia="de-DE"/>
          </w:rPr>
          <w:t>57</w:t>
        </w:r>
      </w:ins>
      <w:ins w:id="23294" w:author="2092 CG" w:date="2020-10-27T12:10:00Z">
        <w:del w:id="23295" w:author="USA Editor 2021" w:date="2021-01-13T16:30:00Z">
          <w:r w:rsidRPr="00B92599" w:rsidDel="00AE20AB">
            <w:rPr>
              <w:highlight w:val="green"/>
              <w:lang w:eastAsia="de-DE"/>
            </w:rPr>
            <w:delText>CG-</w:delText>
          </w:r>
        </w:del>
      </w:ins>
      <w:ins w:id="23296" w:author="2092 CG" w:date="2020-10-27T12:11:00Z">
        <w:del w:id="23297" w:author="USA Editor 2021" w:date="2021-01-13T16:30:00Z">
          <w:r w:rsidRPr="00B92599" w:rsidDel="00AE20AB">
            <w:rPr>
              <w:highlight w:val="green"/>
              <w:lang w:eastAsia="de-DE"/>
            </w:rPr>
            <w:delText>2</w:delText>
          </w:r>
        </w:del>
      </w:ins>
    </w:p>
    <w:p w14:paraId="3C280FEF" w14:textId="7AB150AC" w:rsidR="00005264" w:rsidRDefault="00A97729" w:rsidP="00A97729">
      <w:pPr>
        <w:pStyle w:val="Figuretitle"/>
        <w:rPr>
          <w:ins w:id="23298" w:author="2092 CG" w:date="2020-10-27T12:07:00Z"/>
          <w:lang w:eastAsia="de-DE"/>
        </w:rPr>
      </w:pPr>
      <w:ins w:id="23299" w:author="2092 CG" w:date="2020-10-27T12:10:00Z">
        <w:r w:rsidRPr="00312158">
          <w:rPr>
            <w:lang w:eastAsia="de-DE"/>
          </w:rPr>
          <w:t>Addressed messages transfer process in VDE</w:t>
        </w:r>
      </w:ins>
      <w:ins w:id="23300" w:author="2092 CG" w:date="2020-10-27T12:11:00Z">
        <w:r w:rsidRPr="00312158">
          <w:rPr>
            <w:lang w:eastAsia="de-DE"/>
          </w:rPr>
          <w:t>S</w:t>
        </w:r>
      </w:ins>
      <w:ins w:id="23301" w:author="2092 CG" w:date="2020-10-27T12:10:00Z">
        <w:r w:rsidRPr="00312158">
          <w:rPr>
            <w:lang w:eastAsia="de-DE"/>
          </w:rPr>
          <w:t>-SAT</w:t>
        </w:r>
      </w:ins>
    </w:p>
    <w:p w14:paraId="67F808FB" w14:textId="77777777" w:rsidR="00707D1B" w:rsidRPr="00312158" w:rsidRDefault="009312CE" w:rsidP="00005264">
      <w:pPr>
        <w:jc w:val="center"/>
        <w:rPr>
          <w:ins w:id="23302" w:author="2092 CG" w:date="2020-10-27T12:09:00Z"/>
          <w:rFonts w:eastAsiaTheme="minorHAnsi"/>
          <w:bCs/>
          <w:lang w:eastAsia="de-DE"/>
        </w:rPr>
      </w:pPr>
      <w:ins w:id="23303" w:author="2092 CG" w:date="2020-10-27T12:09:00Z">
        <w:r w:rsidRPr="00F631F6">
          <w:rPr>
            <w:rFonts w:eastAsiaTheme="minorHAnsi"/>
            <w:bCs/>
            <w:noProof/>
            <w:lang w:val="fr-CA" w:eastAsia="fr-CA"/>
          </w:rPr>
          <w:drawing>
            <wp:inline distT="0" distB="0" distL="0" distR="0" wp14:anchorId="65C288FC" wp14:editId="730E2228">
              <wp:extent cx="6120765" cy="42519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4251960"/>
                      </a:xfrm>
                      <a:prstGeom prst="rect">
                        <a:avLst/>
                      </a:prstGeom>
                      <a:noFill/>
                      <a:ln>
                        <a:noFill/>
                      </a:ln>
                    </pic:spPr>
                  </pic:pic>
                </a:graphicData>
              </a:graphic>
            </wp:inline>
          </w:drawing>
        </w:r>
      </w:ins>
    </w:p>
    <w:p w14:paraId="35762F87" w14:textId="77777777" w:rsidR="00F76B26" w:rsidRPr="00312158" w:rsidRDefault="00F76B26" w:rsidP="00DB502F">
      <w:pPr>
        <w:jc w:val="center"/>
        <w:rPr>
          <w:ins w:id="23304" w:author="2092 CG" w:date="2020-10-27T12:15:00Z"/>
          <w:rFonts w:eastAsiaTheme="minorHAnsi"/>
          <w:bCs/>
          <w:szCs w:val="24"/>
          <w:lang w:eastAsia="de-DE"/>
        </w:rPr>
      </w:pPr>
    </w:p>
    <w:p w14:paraId="120A27F6" w14:textId="77777777" w:rsidR="00F76B26" w:rsidRPr="00B82787" w:rsidRDefault="00F76B26" w:rsidP="000A3F4B">
      <w:pPr>
        <w:pStyle w:val="ListParagraph"/>
        <w:widowControl w:val="0"/>
        <w:numPr>
          <w:ilvl w:val="0"/>
          <w:numId w:val="40"/>
        </w:numPr>
        <w:tabs>
          <w:tab w:val="clear" w:pos="1134"/>
          <w:tab w:val="clear" w:pos="1871"/>
          <w:tab w:val="clear" w:pos="2268"/>
        </w:tabs>
        <w:overflowPunct/>
        <w:adjustRightInd/>
        <w:spacing w:before="0"/>
        <w:ind w:hanging="941"/>
        <w:contextualSpacing w:val="0"/>
        <w:textAlignment w:val="auto"/>
        <w:rPr>
          <w:ins w:id="23305" w:author="2092 CG" w:date="2020-10-27T12:15:00Z"/>
          <w:szCs w:val="24"/>
        </w:rPr>
      </w:pPr>
      <w:ins w:id="23306" w:author="2092 CG" w:date="2020-10-27T12:15:00Z">
        <w:r w:rsidRPr="00B82787">
          <w:rPr>
            <w:w w:val="105"/>
            <w:szCs w:val="24"/>
          </w:rPr>
          <w:t>Short messages can need ACK and none ACK, while addressed message must need</w:t>
        </w:r>
      </w:ins>
      <w:ins w:id="23307" w:author="2092 CG" w:date="2020-10-27T12:25:00Z">
        <w:r w:rsidR="00582509" w:rsidRPr="00B82787">
          <w:rPr>
            <w:spacing w:val="-20"/>
            <w:w w:val="105"/>
            <w:szCs w:val="24"/>
          </w:rPr>
          <w:t xml:space="preserve"> </w:t>
        </w:r>
      </w:ins>
      <w:ins w:id="23308" w:author="2092 CG" w:date="2020-10-27T12:15:00Z">
        <w:r w:rsidRPr="00B82787">
          <w:rPr>
            <w:w w:val="105"/>
            <w:szCs w:val="24"/>
          </w:rPr>
          <w:t>ACK;</w:t>
        </w:r>
      </w:ins>
    </w:p>
    <w:p w14:paraId="2AABBAA5" w14:textId="77777777" w:rsidR="00F76B26" w:rsidRPr="00B82787" w:rsidRDefault="00F76B26" w:rsidP="000A3F4B">
      <w:pPr>
        <w:pStyle w:val="ListParagraph"/>
        <w:widowControl w:val="0"/>
        <w:numPr>
          <w:ilvl w:val="0"/>
          <w:numId w:val="40"/>
        </w:numPr>
        <w:tabs>
          <w:tab w:val="clear" w:pos="1134"/>
          <w:tab w:val="clear" w:pos="1871"/>
          <w:tab w:val="clear" w:pos="2268"/>
        </w:tabs>
        <w:overflowPunct/>
        <w:adjustRightInd/>
        <w:spacing w:before="9"/>
        <w:ind w:hanging="941"/>
        <w:contextualSpacing w:val="0"/>
        <w:textAlignment w:val="auto"/>
        <w:rPr>
          <w:ins w:id="23309" w:author="2092 CG" w:date="2020-10-27T12:15:00Z"/>
          <w:szCs w:val="24"/>
        </w:rPr>
      </w:pPr>
      <w:ins w:id="23310" w:author="2092 CG" w:date="2020-10-27T12:15:00Z">
        <w:r w:rsidRPr="00B82787">
          <w:rPr>
            <w:w w:val="105"/>
            <w:szCs w:val="24"/>
          </w:rPr>
          <w:t>Short/Addressed messages support the service from one ship to another via</w:t>
        </w:r>
        <w:r w:rsidRPr="00B82787">
          <w:rPr>
            <w:spacing w:val="-15"/>
            <w:w w:val="105"/>
            <w:szCs w:val="24"/>
          </w:rPr>
          <w:t xml:space="preserve"> </w:t>
        </w:r>
        <w:r w:rsidRPr="00B82787">
          <w:rPr>
            <w:w w:val="105"/>
            <w:szCs w:val="24"/>
          </w:rPr>
          <w:t>satellite.</w:t>
        </w:r>
      </w:ins>
    </w:p>
    <w:p w14:paraId="19242136" w14:textId="77777777" w:rsidR="00F76B26" w:rsidRPr="00B82787" w:rsidRDefault="00F76B26" w:rsidP="000A3F4B">
      <w:pPr>
        <w:pStyle w:val="ListParagraph"/>
        <w:widowControl w:val="0"/>
        <w:numPr>
          <w:ilvl w:val="0"/>
          <w:numId w:val="40"/>
        </w:numPr>
        <w:tabs>
          <w:tab w:val="clear" w:pos="1134"/>
          <w:tab w:val="clear" w:pos="1871"/>
          <w:tab w:val="clear" w:pos="2268"/>
        </w:tabs>
        <w:overflowPunct/>
        <w:adjustRightInd/>
        <w:spacing w:before="9"/>
        <w:ind w:hanging="941"/>
        <w:contextualSpacing w:val="0"/>
        <w:textAlignment w:val="auto"/>
        <w:rPr>
          <w:ins w:id="23311" w:author="2092 CG" w:date="2020-10-27T12:17:00Z"/>
          <w:szCs w:val="24"/>
        </w:rPr>
      </w:pPr>
      <w:ins w:id="23312" w:author="2092 CG" w:date="2020-10-27T12:15:00Z">
        <w:r w:rsidRPr="00B82787">
          <w:rPr>
            <w:w w:val="105"/>
            <w:szCs w:val="24"/>
          </w:rPr>
          <w:t>Short/Addressed messages can be from ground</w:t>
        </w:r>
        <w:r w:rsidRPr="00B82787">
          <w:rPr>
            <w:spacing w:val="-8"/>
            <w:w w:val="105"/>
            <w:szCs w:val="24"/>
          </w:rPr>
          <w:t xml:space="preserve"> </w:t>
        </w:r>
        <w:r w:rsidRPr="00B82787">
          <w:rPr>
            <w:w w:val="105"/>
            <w:szCs w:val="24"/>
          </w:rPr>
          <w:t>station.</w:t>
        </w:r>
      </w:ins>
    </w:p>
    <w:p w14:paraId="1A1AE338" w14:textId="77777777" w:rsidR="00C34B21" w:rsidRPr="00B82787" w:rsidRDefault="00E34A32" w:rsidP="000A3F4B">
      <w:pPr>
        <w:pStyle w:val="ListParagraph"/>
        <w:widowControl w:val="0"/>
        <w:numPr>
          <w:ilvl w:val="0"/>
          <w:numId w:val="40"/>
        </w:numPr>
        <w:tabs>
          <w:tab w:val="clear" w:pos="1134"/>
          <w:tab w:val="clear" w:pos="1871"/>
          <w:tab w:val="clear" w:pos="2268"/>
        </w:tabs>
        <w:overflowPunct/>
        <w:adjustRightInd/>
        <w:spacing w:before="9"/>
        <w:ind w:hanging="941"/>
        <w:contextualSpacing w:val="0"/>
        <w:textAlignment w:val="auto"/>
        <w:rPr>
          <w:ins w:id="23313" w:author="2092 CG" w:date="2020-10-27T12:18:00Z"/>
          <w:szCs w:val="24"/>
        </w:rPr>
      </w:pPr>
      <w:ins w:id="23314" w:author="2092 CG" w:date="2020-10-27T12:17:00Z">
        <w:r w:rsidRPr="00312158">
          <w:rPr>
            <w:w w:val="105"/>
            <w:szCs w:val="24"/>
          </w:rPr>
          <w:t>All Short/Addressed</w:t>
        </w:r>
      </w:ins>
      <w:ins w:id="23315" w:author="2092 CG" w:date="2020-10-27T12:18:00Z">
        <w:r w:rsidRPr="00312158">
          <w:rPr>
            <w:w w:val="105"/>
            <w:szCs w:val="24"/>
          </w:rPr>
          <w:t xml:space="preserve"> messages from ships </w:t>
        </w:r>
        <w:r w:rsidR="004F4FE2" w:rsidRPr="00312158">
          <w:rPr>
            <w:w w:val="105"/>
            <w:szCs w:val="24"/>
          </w:rPr>
          <w:t>should be transmitted to ground stations for information safety.</w:t>
        </w:r>
      </w:ins>
    </w:p>
    <w:p w14:paraId="148BA394" w14:textId="77777777" w:rsidR="00E34A32" w:rsidRPr="00B82787" w:rsidRDefault="00C34B21" w:rsidP="000A3F4B">
      <w:pPr>
        <w:pStyle w:val="ListParagraph"/>
        <w:widowControl w:val="0"/>
        <w:numPr>
          <w:ilvl w:val="0"/>
          <w:numId w:val="40"/>
        </w:numPr>
        <w:tabs>
          <w:tab w:val="clear" w:pos="1134"/>
          <w:tab w:val="clear" w:pos="1871"/>
          <w:tab w:val="clear" w:pos="2268"/>
        </w:tabs>
        <w:overflowPunct/>
        <w:adjustRightInd/>
        <w:spacing w:before="9"/>
        <w:ind w:hanging="941"/>
        <w:contextualSpacing w:val="0"/>
        <w:textAlignment w:val="auto"/>
        <w:rPr>
          <w:ins w:id="23316" w:author="2092 CG" w:date="2020-10-27T12:22:00Z"/>
          <w:szCs w:val="24"/>
        </w:rPr>
      </w:pPr>
      <w:ins w:id="23317" w:author="2092 CG" w:date="2020-10-27T12:19:00Z">
        <w:r w:rsidRPr="00312158">
          <w:rPr>
            <w:w w:val="105"/>
            <w:szCs w:val="24"/>
          </w:rPr>
          <w:t>For the service (Short and Addressed</w:t>
        </w:r>
        <w:r w:rsidR="00657CF4" w:rsidRPr="00312158">
          <w:rPr>
            <w:w w:val="105"/>
            <w:szCs w:val="24"/>
          </w:rPr>
          <w:t xml:space="preserve"> messages) from one ship to another, the process should be separa</w:t>
        </w:r>
      </w:ins>
      <w:ins w:id="23318" w:author="2092 CG" w:date="2020-10-27T12:20:00Z">
        <w:r w:rsidR="00657CF4" w:rsidRPr="00312158">
          <w:rPr>
            <w:w w:val="105"/>
            <w:szCs w:val="24"/>
          </w:rPr>
          <w:t xml:space="preserve">ted to two </w:t>
        </w:r>
        <w:r w:rsidR="00503511" w:rsidRPr="00312158">
          <w:rPr>
            <w:w w:val="105"/>
            <w:szCs w:val="24"/>
          </w:rPr>
          <w:t>transfer processes, ship to satellite and satellite to ship.</w:t>
        </w:r>
      </w:ins>
      <w:ins w:id="23319" w:author="2092 CG" w:date="2020-10-27T12:17:00Z">
        <w:r w:rsidR="00E34A32" w:rsidRPr="00312158">
          <w:rPr>
            <w:w w:val="105"/>
            <w:szCs w:val="24"/>
          </w:rPr>
          <w:t xml:space="preserve"> </w:t>
        </w:r>
      </w:ins>
    </w:p>
    <w:p w14:paraId="4C0F1C23" w14:textId="2AC22A6E" w:rsidR="00C46B25" w:rsidRPr="00B82787" w:rsidRDefault="00C46B25" w:rsidP="000A3F4B">
      <w:pPr>
        <w:pStyle w:val="ListParagraph"/>
        <w:widowControl w:val="0"/>
        <w:numPr>
          <w:ilvl w:val="0"/>
          <w:numId w:val="40"/>
        </w:numPr>
        <w:tabs>
          <w:tab w:val="clear" w:pos="1134"/>
          <w:tab w:val="clear" w:pos="1871"/>
          <w:tab w:val="clear" w:pos="2268"/>
        </w:tabs>
        <w:overflowPunct/>
        <w:adjustRightInd/>
        <w:spacing w:before="9"/>
        <w:ind w:hanging="941"/>
        <w:contextualSpacing w:val="0"/>
        <w:textAlignment w:val="auto"/>
        <w:rPr>
          <w:ins w:id="23320" w:author="2092 CG" w:date="2020-10-27T12:15:00Z"/>
          <w:szCs w:val="24"/>
        </w:rPr>
      </w:pPr>
      <w:ins w:id="23321" w:author="2092 CG" w:date="2020-10-27T12:22:00Z">
        <w:r w:rsidRPr="00312158">
          <w:rPr>
            <w:w w:val="105"/>
            <w:szCs w:val="24"/>
          </w:rPr>
          <w:t xml:space="preserve">For Addressed messages, there is only one ship and one satellite </w:t>
        </w:r>
        <w:r w:rsidR="00425492" w:rsidRPr="00312158">
          <w:rPr>
            <w:w w:val="105"/>
            <w:szCs w:val="24"/>
          </w:rPr>
          <w:t xml:space="preserve">in every transfer process except </w:t>
        </w:r>
      </w:ins>
      <w:ins w:id="23322" w:author="2092 CG" w:date="2020-10-27T12:23:00Z">
        <w:r w:rsidR="00425492" w:rsidRPr="00312158">
          <w:rPr>
            <w:w w:val="105"/>
            <w:szCs w:val="24"/>
          </w:rPr>
          <w:t>B</w:t>
        </w:r>
      </w:ins>
      <w:ins w:id="23323" w:author="2092 CG" w:date="2020-10-27T12:22:00Z">
        <w:r w:rsidR="00425492" w:rsidRPr="00312158">
          <w:rPr>
            <w:w w:val="105"/>
            <w:szCs w:val="24"/>
          </w:rPr>
          <w:t>roadcast</w:t>
        </w:r>
      </w:ins>
      <w:ins w:id="23324" w:author="2092 CG" w:date="2020-10-27T12:23:00Z">
        <w:r w:rsidR="00C2749D" w:rsidRPr="00312158">
          <w:rPr>
            <w:w w:val="105"/>
            <w:szCs w:val="24"/>
          </w:rPr>
          <w:t xml:space="preserve"> addressed messages, thus EDN</w:t>
        </w:r>
        <w:r w:rsidR="007559F3" w:rsidRPr="00312158">
          <w:rPr>
            <w:w w:val="105"/>
            <w:szCs w:val="24"/>
          </w:rPr>
          <w:t xml:space="preserve"> (to ship and from ship</w:t>
        </w:r>
      </w:ins>
      <w:ins w:id="23325" w:author="2092 CG" w:date="2020-10-27T12:24:00Z">
        <w:r w:rsidR="007559F3" w:rsidRPr="00312158">
          <w:rPr>
            <w:w w:val="105"/>
            <w:szCs w:val="24"/>
          </w:rPr>
          <w:t>) is to end its corresponding transfer</w:t>
        </w:r>
        <w:r w:rsidR="00546139" w:rsidRPr="00312158">
          <w:rPr>
            <w:w w:val="105"/>
            <w:szCs w:val="24"/>
          </w:rPr>
          <w:t xml:space="preserve"> process or session.</w:t>
        </w:r>
      </w:ins>
      <w:ins w:id="23326" w:author="USA Editor" w:date="2020-11-18T08:30:00Z">
        <w:del w:id="23327" w:author="USA Editor 2021" w:date="2021-01-13T16:30:00Z">
          <w:r w:rsidR="00312158" w:rsidRPr="00AE20AB" w:rsidDel="00AE20AB">
            <w:rPr>
              <w:w w:val="105"/>
              <w:szCs w:val="24"/>
              <w:highlight w:val="green"/>
              <w:rPrChange w:id="23328" w:author="USA Editor 2021" w:date="2021-01-13T16:31:00Z">
                <w:rPr>
                  <w:w w:val="105"/>
                  <w:szCs w:val="24"/>
                </w:rPr>
              </w:rPrChange>
            </w:rPr>
            <w:delText>]</w:delText>
          </w:r>
        </w:del>
      </w:ins>
    </w:p>
    <w:p w14:paraId="6523DDDE" w14:textId="3C5B0B4D" w:rsidR="00A035D2" w:rsidRPr="00B82787" w:rsidRDefault="00A035D2" w:rsidP="00A035D2">
      <w:pPr>
        <w:pStyle w:val="Heading3"/>
        <w:rPr>
          <w:rFonts w:eastAsiaTheme="minorHAnsi"/>
          <w:b w:val="0"/>
          <w:bCs/>
          <w:smallCaps/>
          <w:lang w:eastAsia="de-DE"/>
        </w:rPr>
      </w:pPr>
      <w:bookmarkStart w:id="23329" w:name="_Toc35546053"/>
      <w:ins w:id="23330" w:author="Song, Xiaojing" w:date="2020-08-21T14:52:00Z">
        <w:del w:id="23331" w:author="USA Editor 2021" w:date="2021-01-06T09:28:00Z">
          <w:r w:rsidRPr="00B82787" w:rsidDel="00B82787">
            <w:rPr>
              <w:rFonts w:eastAsiaTheme="minorHAnsi"/>
              <w:highlight w:val="green"/>
              <w:lang w:eastAsia="de-DE"/>
            </w:rPr>
            <w:delText>D</w:delText>
          </w:r>
          <w:r w:rsidRPr="005F4106" w:rsidDel="00B82787">
            <w:rPr>
              <w:rFonts w:eastAsiaTheme="minorHAnsi"/>
              <w:lang w:eastAsia="de-DE"/>
            </w:rPr>
            <w:delText xml:space="preserve"> </w:delText>
          </w:r>
        </w:del>
      </w:ins>
      <w:ins w:id="23332" w:author="Song, Xiaojing" w:date="2020-08-24T16:07:00Z">
        <w:r w:rsidR="005D4C5E" w:rsidRPr="005F4106">
          <w:rPr>
            <w:rFonts w:eastAsiaTheme="minorHAnsi"/>
            <w:lang w:eastAsia="de-DE"/>
          </w:rPr>
          <w:t>3</w:t>
        </w:r>
      </w:ins>
      <w:ins w:id="23333" w:author="Song, Xiaojing" w:date="2020-08-21T14:52:00Z">
        <w:r w:rsidRPr="005F4106">
          <w:rPr>
            <w:rFonts w:eastAsiaTheme="minorHAnsi"/>
            <w:lang w:eastAsia="de-DE"/>
          </w:rPr>
          <w:t>.12.1</w:t>
        </w:r>
        <w:r w:rsidRPr="00B82787">
          <w:rPr>
            <w:rFonts w:eastAsiaTheme="minorHAnsi"/>
            <w:b w:val="0"/>
            <w:bCs/>
            <w:lang w:eastAsia="de-DE"/>
          </w:rPr>
          <w:tab/>
        </w:r>
      </w:ins>
      <w:ins w:id="23334" w:author="Ross Norsworthy" w:date="2020-03-20T01:39:00Z">
        <w:r w:rsidRPr="005F4106">
          <w:rPr>
            <w:rFonts w:eastAsiaTheme="minorHAnsi"/>
          </w:rPr>
          <w:t>Paging</w:t>
        </w:r>
      </w:ins>
      <w:bookmarkEnd w:id="23329"/>
    </w:p>
    <w:p w14:paraId="1AD6AA60" w14:textId="47081EB5" w:rsidR="008E1B5D" w:rsidRDefault="008E1B5D" w:rsidP="000A3F4B">
      <w:pPr>
        <w:pStyle w:val="FigureNo"/>
        <w:rPr>
          <w:lang w:val="en-US"/>
        </w:rPr>
      </w:pPr>
      <w:bookmarkStart w:id="23335" w:name="_Toc35546240"/>
      <w:ins w:id="23336" w:author="Ross Norsworthy" w:date="2020-03-20T01:39:00Z">
        <w:r w:rsidRPr="00A013FD">
          <w:rPr>
            <w:lang w:val="en-US"/>
          </w:rPr>
          <w:t>Figure 5</w:t>
        </w:r>
      </w:ins>
      <w:ins w:id="23337" w:author="USA Editor 2021" w:date="2021-01-13T16:34:00Z">
        <w:r w:rsidR="004B3D77" w:rsidRPr="00B92599">
          <w:rPr>
            <w:highlight w:val="green"/>
            <w:lang w:val="en-US"/>
          </w:rPr>
          <w:t>8</w:t>
        </w:r>
      </w:ins>
      <w:ins w:id="23338" w:author="Ross Norsworthy" w:date="2020-03-20T01:39:00Z">
        <w:del w:id="23339" w:author="USA Editor 2021" w:date="2021-01-13T16:33:00Z">
          <w:r w:rsidRPr="00B92599" w:rsidDel="004B3D77">
            <w:rPr>
              <w:highlight w:val="green"/>
              <w:lang w:val="en-US"/>
            </w:rPr>
            <w:delText>6</w:delText>
          </w:r>
        </w:del>
      </w:ins>
    </w:p>
    <w:p w14:paraId="3852EF6E" w14:textId="77777777" w:rsidR="008E1B5D" w:rsidRPr="00A013FD" w:rsidRDefault="008E1B5D" w:rsidP="00A035D2">
      <w:pPr>
        <w:pStyle w:val="Figuretitle"/>
        <w:spacing w:after="240"/>
        <w:rPr>
          <w:ins w:id="23340" w:author="Ross Norsworthy" w:date="2020-03-20T01:39:00Z"/>
          <w:lang w:val="en-US"/>
        </w:rPr>
      </w:pPr>
      <w:ins w:id="23341" w:author="Ross Norsworthy" w:date="2020-03-20T01:39:00Z">
        <w:r w:rsidRPr="00A013FD">
          <w:rPr>
            <w:lang w:val="en-US"/>
          </w:rPr>
          <w:t>Paging</w:t>
        </w:r>
        <w:bookmarkEnd w:id="23335"/>
      </w:ins>
    </w:p>
    <w:p w14:paraId="60B81E88" w14:textId="2E97AEC0" w:rsidR="00A013FD" w:rsidRDefault="00A013FD" w:rsidP="00A013FD">
      <w:pPr>
        <w:keepNext/>
        <w:spacing w:after="120"/>
        <w:jc w:val="center"/>
        <w:rPr>
          <w:ins w:id="23342" w:author="USA Editor 2021" w:date="2021-01-15T11:34:00Z"/>
        </w:rPr>
      </w:pPr>
      <w:ins w:id="23343" w:author="Ross Norsworthy" w:date="2020-03-20T01:39:00Z">
        <w:r w:rsidRPr="00A013FD">
          <w:rPr>
            <w:noProof/>
            <w:lang w:val="fr-CA" w:eastAsia="fr-CA"/>
          </w:rPr>
          <w:drawing>
            <wp:inline distT="0" distB="0" distL="0" distR="0" wp14:anchorId="004146FB" wp14:editId="634CB4C4">
              <wp:extent cx="3556000" cy="3111500"/>
              <wp:effectExtent l="0" t="0" r="0" b="0"/>
              <wp:docPr id="1697882218" name="Picture 169788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8" name="Picture 1697882218"/>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3556000" cy="3111500"/>
                      </a:xfrm>
                      <a:prstGeom prst="rect">
                        <a:avLst/>
                      </a:prstGeom>
                    </pic:spPr>
                  </pic:pic>
                </a:graphicData>
              </a:graphic>
            </wp:inline>
          </w:drawing>
        </w:r>
      </w:ins>
    </w:p>
    <w:p w14:paraId="0C17C928" w14:textId="77777777" w:rsidR="00FD5684" w:rsidRPr="00A013FD" w:rsidRDefault="00FD5684" w:rsidP="00A013FD">
      <w:pPr>
        <w:keepNext/>
        <w:spacing w:after="120"/>
        <w:jc w:val="center"/>
        <w:rPr>
          <w:ins w:id="23344" w:author="Ross Norsworthy" w:date="2020-03-20T01:39:00Z"/>
        </w:rPr>
      </w:pPr>
    </w:p>
    <w:p w14:paraId="127843DE" w14:textId="5DFBFDC6" w:rsidR="00A013FD" w:rsidRDefault="00774D92" w:rsidP="00875779">
      <w:pPr>
        <w:pStyle w:val="Heading3"/>
        <w:rPr>
          <w:rFonts w:eastAsiaTheme="minorHAnsi"/>
          <w:lang w:eastAsia="de-DE"/>
        </w:rPr>
      </w:pPr>
      <w:bookmarkStart w:id="23345" w:name="_Toc35546054"/>
      <w:ins w:id="23346" w:author="Song, Xiaojing" w:date="2020-08-21T14:53:00Z">
        <w:del w:id="23347" w:author="USA Editor 2021" w:date="2021-01-06T09:28:00Z">
          <w:r w:rsidRPr="0004724F" w:rsidDel="00B82787">
            <w:rPr>
              <w:rFonts w:eastAsiaTheme="minorHAnsi"/>
              <w:caps/>
              <w:highlight w:val="green"/>
              <w:lang w:eastAsia="de-DE"/>
            </w:rPr>
            <w:delText>D</w:delText>
          </w:r>
          <w:r w:rsidDel="00B82787">
            <w:rPr>
              <w:rFonts w:eastAsiaTheme="minorHAnsi"/>
              <w:caps/>
              <w:lang w:eastAsia="de-DE"/>
            </w:rPr>
            <w:delText xml:space="preserve"> </w:delText>
          </w:r>
        </w:del>
      </w:ins>
      <w:ins w:id="23348" w:author="Song, Xiaojing" w:date="2020-08-24T16:08:00Z">
        <w:r w:rsidR="00075E3B">
          <w:rPr>
            <w:rFonts w:eastAsiaTheme="minorHAnsi"/>
            <w:caps/>
            <w:lang w:eastAsia="de-DE"/>
          </w:rPr>
          <w:t>3</w:t>
        </w:r>
      </w:ins>
      <w:ins w:id="23349" w:author="Song, Xiaojing" w:date="2020-08-21T14:53:00Z">
        <w:r>
          <w:rPr>
            <w:rFonts w:eastAsiaTheme="minorHAnsi"/>
            <w:caps/>
            <w:lang w:eastAsia="de-DE"/>
          </w:rPr>
          <w:t>.12.2</w:t>
        </w:r>
        <w:r>
          <w:rPr>
            <w:rFonts w:eastAsiaTheme="minorHAnsi"/>
            <w:caps/>
            <w:lang w:eastAsia="de-DE"/>
          </w:rPr>
          <w:tab/>
        </w:r>
      </w:ins>
      <w:ins w:id="23350" w:author="Ross Norsworthy" w:date="2020-03-20T01:39:00Z">
        <w:r w:rsidR="00A013FD" w:rsidRPr="00A013FD">
          <w:rPr>
            <w:rFonts w:eastAsiaTheme="minorHAnsi"/>
            <w:lang w:eastAsia="de-DE"/>
          </w:rPr>
          <w:t>Satellite originated broadcast</w:t>
        </w:r>
      </w:ins>
      <w:bookmarkEnd w:id="23345"/>
    </w:p>
    <w:p w14:paraId="2AD043D0" w14:textId="0DC594A7" w:rsidR="008E1B5D" w:rsidRDefault="008E1B5D" w:rsidP="000A3F4B">
      <w:pPr>
        <w:pStyle w:val="FigureNo"/>
        <w:rPr>
          <w:lang w:val="en-US"/>
        </w:rPr>
      </w:pPr>
      <w:bookmarkStart w:id="23351" w:name="_Toc35546241"/>
      <w:ins w:id="23352" w:author="Ross Norsworthy" w:date="2020-03-20T01:39:00Z">
        <w:r w:rsidRPr="00A013FD">
          <w:rPr>
            <w:lang w:val="en-US"/>
          </w:rPr>
          <w:t>Figure 5</w:t>
        </w:r>
      </w:ins>
      <w:ins w:id="23353" w:author="USA Editor 2021" w:date="2021-01-13T16:35:00Z">
        <w:r w:rsidR="004B3D77">
          <w:rPr>
            <w:highlight w:val="green"/>
            <w:lang w:val="en-US"/>
          </w:rPr>
          <w:t>9</w:t>
        </w:r>
      </w:ins>
      <w:ins w:id="23354" w:author="Ross Norsworthy" w:date="2020-03-20T01:39:00Z">
        <w:del w:id="23355" w:author="USA Editor 2021" w:date="2021-01-13T16:33:00Z">
          <w:r w:rsidRPr="004B3D77" w:rsidDel="004B3D77">
            <w:rPr>
              <w:highlight w:val="green"/>
              <w:lang w:val="en-US"/>
              <w:rPrChange w:id="23356" w:author="USA Editor 2021" w:date="2021-01-13T16:33:00Z">
                <w:rPr>
                  <w:lang w:val="en-US"/>
                </w:rPr>
              </w:rPrChange>
            </w:rPr>
            <w:delText>7</w:delText>
          </w:r>
        </w:del>
      </w:ins>
    </w:p>
    <w:p w14:paraId="12C643D4" w14:textId="77777777" w:rsidR="008E1B5D" w:rsidRPr="00A013FD" w:rsidRDefault="008E1B5D" w:rsidP="00A035D2">
      <w:pPr>
        <w:pStyle w:val="Figuretitle"/>
        <w:spacing w:after="240"/>
        <w:rPr>
          <w:ins w:id="23357" w:author="Ross Norsworthy" w:date="2020-03-20T01:39:00Z"/>
          <w:lang w:val="en-US"/>
        </w:rPr>
      </w:pPr>
      <w:ins w:id="23358" w:author="Ross Norsworthy" w:date="2020-03-20T01:39:00Z">
        <w:r w:rsidRPr="00A013FD">
          <w:rPr>
            <w:lang w:val="en-US"/>
          </w:rPr>
          <w:t xml:space="preserve"> Satellite originated broadcast</w:t>
        </w:r>
        <w:bookmarkEnd w:id="23351"/>
      </w:ins>
    </w:p>
    <w:p w14:paraId="5B24D782" w14:textId="078CA900" w:rsidR="00A013FD" w:rsidRDefault="00A013FD" w:rsidP="00A013FD">
      <w:pPr>
        <w:keepNext/>
        <w:spacing w:after="120"/>
        <w:jc w:val="center"/>
        <w:rPr>
          <w:ins w:id="23359" w:author="USA Editor 2021" w:date="2021-01-15T11:34:00Z"/>
        </w:rPr>
      </w:pPr>
      <w:ins w:id="23360" w:author="Ross Norsworthy" w:date="2020-03-20T01:39:00Z">
        <w:r w:rsidRPr="00A013FD">
          <w:rPr>
            <w:noProof/>
            <w:lang w:val="fr-CA" w:eastAsia="fr-CA"/>
          </w:rPr>
          <w:drawing>
            <wp:inline distT="0" distB="0" distL="0" distR="0" wp14:anchorId="10BFBC24" wp14:editId="26A17963">
              <wp:extent cx="3138985" cy="3497726"/>
              <wp:effectExtent l="0" t="0" r="0" b="7620"/>
              <wp:docPr id="1697882219" name="Picture 169788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9" name="Picture 1697882219"/>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141364" cy="3500377"/>
                      </a:xfrm>
                      <a:prstGeom prst="rect">
                        <a:avLst/>
                      </a:prstGeom>
                    </pic:spPr>
                  </pic:pic>
                </a:graphicData>
              </a:graphic>
            </wp:inline>
          </w:drawing>
        </w:r>
      </w:ins>
    </w:p>
    <w:p w14:paraId="3A3C1195" w14:textId="77777777" w:rsidR="00FD5684" w:rsidRPr="00A013FD" w:rsidRDefault="00FD5684" w:rsidP="00A013FD">
      <w:pPr>
        <w:keepNext/>
        <w:spacing w:after="120"/>
        <w:jc w:val="center"/>
        <w:rPr>
          <w:ins w:id="23361" w:author="Ross Norsworthy" w:date="2020-03-20T01:39:00Z"/>
        </w:rPr>
      </w:pPr>
    </w:p>
    <w:p w14:paraId="6F5BBF1A" w14:textId="3FCD5A30" w:rsidR="00A013FD" w:rsidRDefault="00774D92" w:rsidP="00875779">
      <w:pPr>
        <w:pStyle w:val="Heading3"/>
        <w:rPr>
          <w:rFonts w:eastAsiaTheme="minorHAnsi"/>
          <w:lang w:eastAsia="de-DE"/>
        </w:rPr>
      </w:pPr>
      <w:bookmarkStart w:id="23362" w:name="_Toc35546055"/>
      <w:ins w:id="23363" w:author="Song, Xiaojing" w:date="2020-08-21T14:53:00Z">
        <w:del w:id="23364" w:author="USA Editor 2021" w:date="2021-01-06T09:29: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365" w:author="Song, Xiaojing" w:date="2020-08-24T16:08:00Z">
        <w:r w:rsidR="00075E3B">
          <w:rPr>
            <w:rFonts w:eastAsiaTheme="minorHAnsi"/>
            <w:caps/>
            <w:lang w:eastAsia="de-DE"/>
          </w:rPr>
          <w:t>3</w:t>
        </w:r>
      </w:ins>
      <w:ins w:id="23366" w:author="Song, Xiaojing" w:date="2020-08-21T14:53:00Z">
        <w:r>
          <w:rPr>
            <w:rFonts w:eastAsiaTheme="minorHAnsi"/>
            <w:caps/>
            <w:lang w:eastAsia="de-DE"/>
          </w:rPr>
          <w:t>.12.3</w:t>
        </w:r>
        <w:r>
          <w:rPr>
            <w:rFonts w:eastAsiaTheme="minorHAnsi"/>
            <w:caps/>
            <w:lang w:eastAsia="de-DE"/>
          </w:rPr>
          <w:tab/>
        </w:r>
      </w:ins>
      <w:ins w:id="23367" w:author="Ross Norsworthy" w:date="2020-03-20T01:39:00Z">
        <w:r w:rsidR="00A013FD" w:rsidRPr="00A013FD">
          <w:rPr>
            <w:rFonts w:eastAsiaTheme="minorHAnsi"/>
            <w:lang w:eastAsia="de-DE"/>
          </w:rPr>
          <w:t>Ship transmission without ACK</w:t>
        </w:r>
      </w:ins>
      <w:bookmarkEnd w:id="23362"/>
    </w:p>
    <w:p w14:paraId="2DBF3EC2" w14:textId="0E83377D" w:rsidR="008E1B5D" w:rsidRDefault="008E1B5D" w:rsidP="000A3F4B">
      <w:pPr>
        <w:pStyle w:val="FigureNo"/>
        <w:rPr>
          <w:lang w:val="en-US"/>
        </w:rPr>
      </w:pPr>
      <w:bookmarkStart w:id="23368" w:name="_Toc35546242"/>
      <w:ins w:id="23369" w:author="Ross Norsworthy" w:date="2020-03-20T01:39:00Z">
        <w:r w:rsidRPr="00A013FD">
          <w:rPr>
            <w:lang w:val="en-US"/>
          </w:rPr>
          <w:t xml:space="preserve">Figure </w:t>
        </w:r>
      </w:ins>
      <w:ins w:id="23370" w:author="USA Editor 2021" w:date="2021-01-13T16:35:00Z">
        <w:r w:rsidR="004B3D77" w:rsidRPr="00B92599">
          <w:rPr>
            <w:highlight w:val="green"/>
            <w:lang w:val="en-US"/>
          </w:rPr>
          <w:t>60</w:t>
        </w:r>
      </w:ins>
      <w:ins w:id="23371" w:author="Ross Norsworthy" w:date="2020-03-20T01:39:00Z">
        <w:del w:id="23372" w:author="USA Editor 2021" w:date="2021-01-13T16:35:00Z">
          <w:r w:rsidRPr="00B92599" w:rsidDel="004B3D77">
            <w:rPr>
              <w:highlight w:val="green"/>
              <w:lang w:val="en-US"/>
            </w:rPr>
            <w:delText>5</w:delText>
          </w:r>
        </w:del>
        <w:del w:id="23373" w:author="USA Editor 2021" w:date="2021-01-13T16:33:00Z">
          <w:r w:rsidRPr="00B92599" w:rsidDel="004B3D77">
            <w:rPr>
              <w:highlight w:val="green"/>
              <w:lang w:val="en-US"/>
            </w:rPr>
            <w:delText>8</w:delText>
          </w:r>
        </w:del>
      </w:ins>
    </w:p>
    <w:p w14:paraId="1CD76B20" w14:textId="77777777" w:rsidR="008E1B5D" w:rsidRPr="00A013FD" w:rsidRDefault="008E1B5D" w:rsidP="003B4BCB">
      <w:pPr>
        <w:pStyle w:val="Figuretitle"/>
        <w:rPr>
          <w:ins w:id="23374" w:author="Ross Norsworthy" w:date="2020-03-20T01:39:00Z"/>
          <w:rFonts w:eastAsiaTheme="minorHAnsi"/>
          <w:smallCaps/>
          <w:szCs w:val="24"/>
          <w:lang w:eastAsia="de-DE"/>
        </w:rPr>
      </w:pPr>
      <w:ins w:id="23375" w:author="Ross Norsworthy" w:date="2020-03-20T01:39:00Z">
        <w:r w:rsidRPr="00A013FD">
          <w:rPr>
            <w:lang w:val="en-US"/>
          </w:rPr>
          <w:t xml:space="preserve"> Ship transmission without ACK</w:t>
        </w:r>
        <w:bookmarkEnd w:id="23368"/>
      </w:ins>
    </w:p>
    <w:p w14:paraId="0F356B84" w14:textId="103AC07F" w:rsidR="00A013FD" w:rsidDel="00E62BAA" w:rsidRDefault="00A013FD" w:rsidP="00A013FD">
      <w:pPr>
        <w:keepNext/>
        <w:spacing w:after="120"/>
        <w:jc w:val="center"/>
        <w:rPr>
          <w:ins w:id="23376" w:author="2092 CG" w:date="2020-10-27T16:53:00Z"/>
          <w:del w:id="23377" w:author="USA Editor 2021" w:date="2021-01-14T10:15:00Z"/>
        </w:rPr>
      </w:pPr>
      <w:ins w:id="23378" w:author="Ross Norsworthy" w:date="2020-03-20T01:39:00Z">
        <w:del w:id="23379" w:author="USA Editor 2021" w:date="2021-01-14T10:15:00Z">
          <w:r w:rsidRPr="00F631F6" w:rsidDel="00E62BAA">
            <w:rPr>
              <w:noProof/>
              <w:lang w:val="fr-CA" w:eastAsia="fr-CA"/>
            </w:rPr>
            <w:drawing>
              <wp:inline distT="0" distB="0" distL="0" distR="0" wp14:anchorId="1BBA894F" wp14:editId="5E3253F8">
                <wp:extent cx="3441700" cy="3543300"/>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Picture 727"/>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3441700" cy="3543300"/>
                        </a:xfrm>
                        <a:prstGeom prst="rect">
                          <a:avLst/>
                        </a:prstGeom>
                      </pic:spPr>
                    </pic:pic>
                  </a:graphicData>
                </a:graphic>
              </wp:inline>
            </w:drawing>
          </w:r>
        </w:del>
      </w:ins>
    </w:p>
    <w:p w14:paraId="0F6A65F9" w14:textId="63A848EA" w:rsidR="000C19A1" w:rsidRPr="00A013FD" w:rsidRDefault="003172A6" w:rsidP="00A013FD">
      <w:pPr>
        <w:keepNext/>
        <w:spacing w:after="120"/>
        <w:jc w:val="center"/>
        <w:rPr>
          <w:ins w:id="23380" w:author="Ross Norsworthy" w:date="2020-03-20T01:39:00Z"/>
        </w:rPr>
      </w:pPr>
      <w:ins w:id="23381" w:author="USA Editor 2021" w:date="2021-01-22T10:34:00Z">
        <w:r w:rsidRPr="003F4396">
          <w:rPr>
            <w:highlight w:val="green"/>
          </w:rPr>
          <w:object w:dxaOrig="5381" w:dyaOrig="5551" w14:anchorId="4A021325">
            <v:shape id="_x0000_i1026" type="#_x0000_t75" style="width:269pt;height:277.5pt" o:ole="">
              <v:imagedata r:id="rId97" o:title=""/>
            </v:shape>
            <o:OLEObject Type="Embed" ProgID="Visio.Drawing.15" ShapeID="_x0000_i1026" DrawAspect="Content" ObjectID="_1674482085" r:id="rId98"/>
          </w:object>
        </w:r>
      </w:ins>
    </w:p>
    <w:p w14:paraId="7FD6ABB7" w14:textId="7754462D" w:rsidR="00A013FD" w:rsidRPr="00A013FD" w:rsidRDefault="00A013FD" w:rsidP="00A013FD">
      <w:pPr>
        <w:spacing w:before="0" w:after="200"/>
        <w:jc w:val="center"/>
        <w:rPr>
          <w:ins w:id="23382" w:author="Ross Norsworthy" w:date="2020-03-20T01:39:00Z"/>
          <w:b/>
          <w:bCs/>
          <w:sz w:val="22"/>
          <w:szCs w:val="22"/>
          <w:lang w:val="en-US"/>
        </w:rPr>
      </w:pPr>
    </w:p>
    <w:p w14:paraId="69867667" w14:textId="428FD6E8" w:rsidR="00A013FD" w:rsidRDefault="00774D92" w:rsidP="00875779">
      <w:pPr>
        <w:pStyle w:val="Heading3"/>
        <w:rPr>
          <w:rFonts w:eastAsiaTheme="minorHAnsi"/>
          <w:lang w:eastAsia="de-DE"/>
        </w:rPr>
      </w:pPr>
      <w:bookmarkStart w:id="23383" w:name="_Toc35546056"/>
      <w:ins w:id="23384" w:author="Song, Xiaojing" w:date="2020-08-21T14:53:00Z">
        <w:del w:id="23385" w:author="USA Editor 2021" w:date="2021-01-06T09:29: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386" w:author="Song, Xiaojing" w:date="2020-08-24T16:08:00Z">
        <w:r w:rsidR="00075E3B">
          <w:rPr>
            <w:rFonts w:eastAsiaTheme="minorHAnsi"/>
            <w:caps/>
            <w:lang w:eastAsia="de-DE"/>
          </w:rPr>
          <w:t>3</w:t>
        </w:r>
      </w:ins>
      <w:ins w:id="23387" w:author="Song, Xiaojing" w:date="2020-08-21T14:53:00Z">
        <w:r>
          <w:rPr>
            <w:rFonts w:eastAsiaTheme="minorHAnsi"/>
            <w:caps/>
            <w:lang w:eastAsia="de-DE"/>
          </w:rPr>
          <w:t>.12.</w:t>
        </w:r>
        <w:r w:rsidR="00FA3E31">
          <w:rPr>
            <w:rFonts w:eastAsiaTheme="minorHAnsi"/>
            <w:caps/>
            <w:lang w:eastAsia="de-DE"/>
          </w:rPr>
          <w:t>4</w:t>
        </w:r>
        <w:r w:rsidR="00FA3E31">
          <w:rPr>
            <w:rFonts w:eastAsiaTheme="minorHAnsi"/>
            <w:caps/>
            <w:lang w:eastAsia="de-DE"/>
          </w:rPr>
          <w:tab/>
        </w:r>
      </w:ins>
      <w:ins w:id="23388" w:author="Ross Norsworthy" w:date="2020-03-20T01:39:00Z">
        <w:r w:rsidR="00A013FD" w:rsidRPr="00A013FD">
          <w:rPr>
            <w:rFonts w:eastAsiaTheme="minorHAnsi"/>
            <w:lang w:eastAsia="de-DE"/>
          </w:rPr>
          <w:t>Satellite to ship addressed message</w:t>
        </w:r>
      </w:ins>
      <w:bookmarkEnd w:id="23383"/>
    </w:p>
    <w:p w14:paraId="66792F0C" w14:textId="6D164091" w:rsidR="008E1B5D" w:rsidRDefault="008E1B5D" w:rsidP="000A3F4B">
      <w:pPr>
        <w:pStyle w:val="FigureNo"/>
        <w:rPr>
          <w:lang w:val="en-US"/>
        </w:rPr>
      </w:pPr>
      <w:bookmarkStart w:id="23389" w:name="_Toc35546243"/>
      <w:ins w:id="23390" w:author="Ross Norsworthy" w:date="2020-03-20T01:39:00Z">
        <w:r w:rsidRPr="00A013FD">
          <w:rPr>
            <w:lang w:val="en-US"/>
          </w:rPr>
          <w:t xml:space="preserve">Figure </w:t>
        </w:r>
      </w:ins>
      <w:ins w:id="23391" w:author="USA Editor 2021" w:date="2021-01-13T16:33:00Z">
        <w:r w:rsidR="004B3D77" w:rsidRPr="00B92599">
          <w:rPr>
            <w:highlight w:val="green"/>
            <w:lang w:val="en-US"/>
          </w:rPr>
          <w:t>6</w:t>
        </w:r>
      </w:ins>
      <w:ins w:id="23392" w:author="USA Editor 2021" w:date="2021-01-13T16:35:00Z">
        <w:r w:rsidR="004B3D77">
          <w:rPr>
            <w:highlight w:val="green"/>
            <w:lang w:val="en-US"/>
          </w:rPr>
          <w:t>1</w:t>
        </w:r>
      </w:ins>
      <w:ins w:id="23393" w:author="Ross Norsworthy" w:date="2020-03-20T01:39:00Z">
        <w:del w:id="23394" w:author="USA Editor 2021" w:date="2021-01-13T16:33:00Z">
          <w:r w:rsidRPr="004B3D77" w:rsidDel="004B3D77">
            <w:rPr>
              <w:highlight w:val="green"/>
              <w:lang w:val="en-US"/>
              <w:rPrChange w:id="23395" w:author="USA Editor 2021" w:date="2021-01-13T16:33:00Z">
                <w:rPr>
                  <w:lang w:val="en-US"/>
                </w:rPr>
              </w:rPrChange>
            </w:rPr>
            <w:delText>59</w:delText>
          </w:r>
        </w:del>
      </w:ins>
    </w:p>
    <w:p w14:paraId="520ED333" w14:textId="77777777" w:rsidR="008E1B5D" w:rsidRPr="00A013FD" w:rsidRDefault="008E1B5D" w:rsidP="00A035D2">
      <w:pPr>
        <w:pStyle w:val="Figuretitle"/>
        <w:spacing w:after="240"/>
        <w:rPr>
          <w:ins w:id="23396" w:author="Ross Norsworthy" w:date="2020-03-20T01:39:00Z"/>
          <w:lang w:val="en-US"/>
        </w:rPr>
      </w:pPr>
      <w:ins w:id="23397" w:author="Ross Norsworthy" w:date="2020-03-20T01:39:00Z">
        <w:r w:rsidRPr="00A013FD">
          <w:rPr>
            <w:lang w:val="en-US"/>
          </w:rPr>
          <w:t xml:space="preserve"> Satellite to ship addressed message</w:t>
        </w:r>
        <w:bookmarkEnd w:id="23389"/>
      </w:ins>
    </w:p>
    <w:p w14:paraId="1DC91E53" w14:textId="219A3355" w:rsidR="00A013FD" w:rsidRDefault="00A013FD" w:rsidP="00A013FD">
      <w:pPr>
        <w:keepNext/>
        <w:spacing w:after="120"/>
        <w:jc w:val="center"/>
        <w:rPr>
          <w:ins w:id="23398" w:author="USA Editor 2021" w:date="2021-01-15T11:34:00Z"/>
        </w:rPr>
      </w:pPr>
      <w:ins w:id="23399" w:author="Ross Norsworthy" w:date="2020-03-20T13:44:00Z">
        <w:r w:rsidRPr="00A013FD">
          <w:rPr>
            <w:noProof/>
            <w:lang w:val="fr-CA" w:eastAsia="fr-CA"/>
          </w:rPr>
          <w:drawing>
            <wp:inline distT="0" distB="0" distL="0" distR="0" wp14:anchorId="2C2EFC75" wp14:editId="2197E50E">
              <wp:extent cx="3719195" cy="406717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719195" cy="4067175"/>
                      </a:xfrm>
                      <a:prstGeom prst="rect">
                        <a:avLst/>
                      </a:prstGeom>
                      <a:noFill/>
                      <a:ln>
                        <a:noFill/>
                      </a:ln>
                    </pic:spPr>
                  </pic:pic>
                </a:graphicData>
              </a:graphic>
            </wp:inline>
          </w:drawing>
        </w:r>
      </w:ins>
    </w:p>
    <w:p w14:paraId="33AFFA5A" w14:textId="77777777" w:rsidR="00FD5684" w:rsidRPr="00A013FD" w:rsidRDefault="00FD5684" w:rsidP="00A013FD">
      <w:pPr>
        <w:keepNext/>
        <w:spacing w:after="120"/>
        <w:jc w:val="center"/>
        <w:rPr>
          <w:ins w:id="23400" w:author="Ross Norsworthy" w:date="2020-03-20T01:39:00Z"/>
        </w:rPr>
      </w:pPr>
    </w:p>
    <w:p w14:paraId="479D24FA" w14:textId="4BC24257" w:rsidR="00A013FD" w:rsidDel="00FD5684" w:rsidRDefault="00FA3E31" w:rsidP="00875779">
      <w:pPr>
        <w:pStyle w:val="Heading3"/>
        <w:rPr>
          <w:del w:id="23401" w:author="USA Editor 2021" w:date="2021-01-15T11:35:00Z"/>
          <w:rFonts w:eastAsiaTheme="minorHAnsi"/>
          <w:lang w:eastAsia="de-DE"/>
        </w:rPr>
      </w:pPr>
      <w:bookmarkStart w:id="23402" w:name="_Toc35546057"/>
      <w:ins w:id="23403" w:author="Song, Xiaojing" w:date="2020-08-21T14:54:00Z">
        <w:del w:id="23404" w:author="USA Editor 2021" w:date="2021-01-06T09:29: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405" w:author="Song, Xiaojing" w:date="2020-08-24T16:08:00Z">
        <w:r w:rsidR="00075E3B">
          <w:rPr>
            <w:rFonts w:eastAsiaTheme="minorHAnsi"/>
            <w:caps/>
            <w:lang w:eastAsia="de-DE"/>
          </w:rPr>
          <w:t>3</w:t>
        </w:r>
      </w:ins>
      <w:ins w:id="23406" w:author="Song, Xiaojing" w:date="2020-08-21T14:54:00Z">
        <w:r>
          <w:rPr>
            <w:rFonts w:eastAsiaTheme="minorHAnsi"/>
            <w:caps/>
            <w:lang w:eastAsia="de-DE"/>
          </w:rPr>
          <w:t>.12.5</w:t>
        </w:r>
        <w:r>
          <w:rPr>
            <w:rFonts w:eastAsiaTheme="minorHAnsi"/>
            <w:caps/>
            <w:lang w:eastAsia="de-DE"/>
          </w:rPr>
          <w:tab/>
        </w:r>
      </w:ins>
      <w:ins w:id="23407" w:author="Ross Norsworthy" w:date="2020-03-20T01:39:00Z">
        <w:r w:rsidR="00A013FD" w:rsidRPr="00A013FD">
          <w:rPr>
            <w:rFonts w:eastAsiaTheme="minorHAnsi"/>
            <w:lang w:eastAsia="de-DE"/>
          </w:rPr>
          <w:t>Satellite to Ship Addressed Message with EDN</w:t>
        </w:r>
      </w:ins>
      <w:bookmarkEnd w:id="23402"/>
    </w:p>
    <w:p w14:paraId="72A067F4" w14:textId="79C9B07C" w:rsidR="00A035D2" w:rsidRDefault="00A035D2">
      <w:pPr>
        <w:pStyle w:val="Heading3"/>
        <w:rPr>
          <w:caps/>
          <w:sz w:val="20"/>
          <w:lang w:val="en-US"/>
        </w:rPr>
        <w:pPrChange w:id="23408" w:author="USA Editor 2021" w:date="2021-01-15T11:35:00Z">
          <w:pPr>
            <w:tabs>
              <w:tab w:val="clear" w:pos="1134"/>
              <w:tab w:val="clear" w:pos="1871"/>
              <w:tab w:val="clear" w:pos="2268"/>
            </w:tabs>
            <w:overflowPunct/>
            <w:autoSpaceDE/>
            <w:autoSpaceDN/>
            <w:adjustRightInd/>
            <w:spacing w:before="0"/>
            <w:textAlignment w:val="auto"/>
          </w:pPr>
        </w:pPrChange>
      </w:pPr>
      <w:bookmarkStart w:id="23409" w:name="_Toc35546244"/>
      <w:del w:id="23410" w:author="USA Editor 2021" w:date="2021-01-15T11:34:00Z">
        <w:r w:rsidDel="00FD5684">
          <w:rPr>
            <w:lang w:val="en-US"/>
          </w:rPr>
          <w:br w:type="page"/>
        </w:r>
      </w:del>
    </w:p>
    <w:p w14:paraId="0EC0F361" w14:textId="35A220D4" w:rsidR="008E1B5D" w:rsidRDefault="008E1B5D" w:rsidP="000A3F4B">
      <w:pPr>
        <w:pStyle w:val="FigureNo"/>
        <w:rPr>
          <w:lang w:val="en-US"/>
        </w:rPr>
      </w:pPr>
      <w:ins w:id="23411" w:author="Ross Norsworthy" w:date="2020-03-20T01:39:00Z">
        <w:r w:rsidRPr="00A013FD">
          <w:rPr>
            <w:lang w:val="en-US"/>
          </w:rPr>
          <w:t xml:space="preserve">Figure </w:t>
        </w:r>
      </w:ins>
      <w:ins w:id="23412" w:author="USA Editor 2021" w:date="2021-01-13T16:34:00Z">
        <w:r w:rsidR="004B3D77" w:rsidRPr="00B92599">
          <w:rPr>
            <w:highlight w:val="green"/>
            <w:lang w:val="en-US"/>
          </w:rPr>
          <w:t>6</w:t>
        </w:r>
      </w:ins>
      <w:ins w:id="23413" w:author="USA Editor 2021" w:date="2021-01-21T15:31:00Z">
        <w:r w:rsidR="00D566DA">
          <w:rPr>
            <w:highlight w:val="green"/>
            <w:lang w:val="en-US"/>
          </w:rPr>
          <w:t>2</w:t>
        </w:r>
      </w:ins>
      <w:ins w:id="23414" w:author="Ross Norsworthy" w:date="2020-03-20T01:39:00Z">
        <w:del w:id="23415" w:author="USA Editor 2021" w:date="2021-01-13T16:34:00Z">
          <w:r w:rsidRPr="004B3D77" w:rsidDel="004B3D77">
            <w:rPr>
              <w:highlight w:val="green"/>
              <w:lang w:val="en-US"/>
              <w:rPrChange w:id="23416" w:author="USA Editor 2021" w:date="2021-01-13T16:34:00Z">
                <w:rPr>
                  <w:lang w:val="en-US"/>
                </w:rPr>
              </w:rPrChange>
            </w:rPr>
            <w:delText>60</w:delText>
          </w:r>
        </w:del>
      </w:ins>
    </w:p>
    <w:p w14:paraId="1B458DE8" w14:textId="77777777" w:rsidR="008E1B5D" w:rsidRPr="00A013FD" w:rsidRDefault="008E1B5D" w:rsidP="00A035D2">
      <w:pPr>
        <w:pStyle w:val="Figuretitle"/>
        <w:spacing w:after="240"/>
        <w:rPr>
          <w:ins w:id="23417" w:author="Ross Norsworthy" w:date="2020-03-20T01:39:00Z"/>
          <w:lang w:val="en-US"/>
        </w:rPr>
      </w:pPr>
      <w:ins w:id="23418" w:author="Ross Norsworthy" w:date="2020-03-20T01:39:00Z">
        <w:r w:rsidRPr="00A013FD">
          <w:rPr>
            <w:lang w:val="en-US"/>
          </w:rPr>
          <w:t xml:space="preserve"> Satellite to ship addressed message with EDN</w:t>
        </w:r>
        <w:bookmarkEnd w:id="23409"/>
      </w:ins>
    </w:p>
    <w:p w14:paraId="5661C390" w14:textId="5FAF1584" w:rsidR="00A013FD" w:rsidRDefault="00A013FD" w:rsidP="00A013FD">
      <w:pPr>
        <w:jc w:val="center"/>
        <w:rPr>
          <w:ins w:id="23419" w:author="USA Editor 2021" w:date="2021-01-14T10:16:00Z"/>
        </w:rPr>
      </w:pPr>
      <w:ins w:id="23420" w:author="Ross Norsworthy" w:date="2020-03-20T13:45:00Z">
        <w:del w:id="23421" w:author="USA Editor 2021" w:date="2021-01-14T10:16:00Z">
          <w:r w:rsidRPr="00B92599" w:rsidDel="00E62BAA">
            <w:rPr>
              <w:noProof/>
              <w:highlight w:val="green"/>
              <w:lang w:val="fr-CA" w:eastAsia="fr-CA"/>
            </w:rPr>
            <w:drawing>
              <wp:inline distT="0" distB="0" distL="0" distR="0" wp14:anchorId="5B3B07AD" wp14:editId="0D10FC63">
                <wp:extent cx="3719195" cy="423735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719195" cy="4237355"/>
                        </a:xfrm>
                        <a:prstGeom prst="rect">
                          <a:avLst/>
                        </a:prstGeom>
                        <a:noFill/>
                        <a:ln>
                          <a:noFill/>
                        </a:ln>
                      </pic:spPr>
                    </pic:pic>
                  </a:graphicData>
                </a:graphic>
              </wp:inline>
            </w:drawing>
          </w:r>
        </w:del>
      </w:ins>
    </w:p>
    <w:p w14:paraId="5AD94198" w14:textId="42FC1439" w:rsidR="00E62BAA" w:rsidRDefault="003172A6" w:rsidP="00A013FD">
      <w:pPr>
        <w:jc w:val="center"/>
        <w:rPr>
          <w:ins w:id="23422" w:author="2092 CG" w:date="2020-10-26T18:09:00Z"/>
        </w:rPr>
      </w:pPr>
      <w:ins w:id="23423" w:author="USA Editor 2021" w:date="2021-01-22T10:36:00Z">
        <w:r w:rsidRPr="003F4396">
          <w:rPr>
            <w:highlight w:val="green"/>
          </w:rPr>
          <w:object w:dxaOrig="5871" w:dyaOrig="6041" w14:anchorId="5BA0A8FF">
            <v:shape id="_x0000_i1027" type="#_x0000_t75" style="width:294pt;height:302pt" o:ole="">
              <v:imagedata r:id="rId101" o:title=""/>
            </v:shape>
            <o:OLEObject Type="Embed" ProgID="Visio.Drawing.15" ShapeID="_x0000_i1027" DrawAspect="Content" ObjectID="_1674482086" r:id="rId102"/>
          </w:object>
        </w:r>
      </w:ins>
    </w:p>
    <w:p w14:paraId="7F9853AF" w14:textId="4A56EB1A" w:rsidR="00D856AF" w:rsidRPr="00A013FD" w:rsidDel="00E62BAA" w:rsidRDefault="00A50442" w:rsidP="00A013FD">
      <w:pPr>
        <w:jc w:val="center"/>
        <w:rPr>
          <w:ins w:id="23424" w:author="Ross Norsworthy" w:date="2020-03-20T01:39:00Z"/>
          <w:del w:id="23425" w:author="USA Editor 2021" w:date="2021-01-14T10:17:00Z"/>
        </w:rPr>
      </w:pPr>
      <w:ins w:id="23426" w:author="2092 CG" w:date="2020-10-26T18:12:00Z">
        <w:del w:id="23427" w:author="USA Editor 2021" w:date="2021-01-14T10:17:00Z">
          <w:r w:rsidRPr="00B92599" w:rsidDel="00E62BAA">
            <w:rPr>
              <w:highlight w:val="green"/>
            </w:rPr>
            <w:delText>Editor’s note</w:delText>
          </w:r>
        </w:del>
      </w:ins>
      <w:ins w:id="23428" w:author="2092 CG" w:date="2020-10-26T18:10:00Z">
        <w:del w:id="23429" w:author="USA Editor 2021" w:date="2021-01-14T10:17:00Z">
          <w:r w:rsidR="00C44D16" w:rsidRPr="00B92599" w:rsidDel="00E62BAA">
            <w:rPr>
              <w:highlight w:val="green"/>
            </w:rPr>
            <w:delText xml:space="preserve">: </w:delText>
          </w:r>
        </w:del>
      </w:ins>
      <w:ins w:id="23430" w:author="2092 CG" w:date="2020-10-26T18:11:00Z">
        <w:del w:id="23431" w:author="USA Editor 2021" w:date="2021-01-14T10:17:00Z">
          <w:r w:rsidR="00C44D16" w:rsidRPr="00B92599" w:rsidDel="00E62BAA">
            <w:rPr>
              <w:highlight w:val="green"/>
            </w:rPr>
            <w:delText xml:space="preserve">Text in last line </w:delText>
          </w:r>
        </w:del>
      </w:ins>
      <w:ins w:id="23432" w:author="2092 CG" w:date="2020-10-26T18:12:00Z">
        <w:del w:id="23433" w:author="USA Editor 2021" w:date="2021-01-14T10:17:00Z">
          <w:r w:rsidR="00C44D16" w:rsidRPr="00B92599" w:rsidDel="00E62BAA">
            <w:rPr>
              <w:highlight w:val="green"/>
            </w:rPr>
            <w:delText xml:space="preserve">in Figure </w:delText>
          </w:r>
          <w:r w:rsidRPr="00B92599" w:rsidDel="00E62BAA">
            <w:rPr>
              <w:highlight w:val="green"/>
            </w:rPr>
            <w:delText xml:space="preserve">6 </w:delText>
          </w:r>
        </w:del>
      </w:ins>
      <w:ins w:id="23434" w:author="2092 CG" w:date="2020-10-26T18:11:00Z">
        <w:del w:id="23435" w:author="USA Editor 2021" w:date="2021-01-14T10:17:00Z">
          <w:r w:rsidR="00C44D16" w:rsidRPr="00B92599" w:rsidDel="00E62BAA">
            <w:rPr>
              <w:highlight w:val="green"/>
            </w:rPr>
            <w:delText>above should read “</w:delText>
          </w:r>
        </w:del>
      </w:ins>
      <w:ins w:id="23436" w:author="2092 CG" w:date="2020-10-26T18:10:00Z">
        <w:del w:id="23437" w:author="USA Editor 2021" w:date="2021-01-14T10:17:00Z">
          <w:r w:rsidR="006B531F" w:rsidRPr="00B92599" w:rsidDel="00E62BAA">
            <w:rPr>
              <w:highlight w:val="green"/>
            </w:rPr>
            <w:delText>End Delivery Notification (#22)</w:delText>
          </w:r>
        </w:del>
      </w:ins>
      <w:ins w:id="23438" w:author="2092 CG" w:date="2020-10-26T18:11:00Z">
        <w:del w:id="23439" w:author="USA Editor 2021" w:date="2021-01-14T10:17:00Z">
          <w:r w:rsidR="00C44D16" w:rsidRPr="00B92599" w:rsidDel="00E62BAA">
            <w:rPr>
              <w:highlight w:val="green"/>
            </w:rPr>
            <w:delText>”</w:delText>
          </w:r>
        </w:del>
      </w:ins>
    </w:p>
    <w:p w14:paraId="11CF61C1" w14:textId="0812F2C4" w:rsidR="00A013FD" w:rsidRDefault="00FA3E31" w:rsidP="00875779">
      <w:pPr>
        <w:pStyle w:val="Heading3"/>
        <w:rPr>
          <w:rFonts w:eastAsiaTheme="minorHAnsi"/>
          <w:lang w:eastAsia="de-DE"/>
        </w:rPr>
      </w:pPr>
      <w:bookmarkStart w:id="23440" w:name="_Toc35546058"/>
      <w:ins w:id="23441" w:author="Song, Xiaojing" w:date="2020-08-21T14:54:00Z">
        <w:del w:id="23442" w:author="USA Editor 2021" w:date="2021-01-06T09:30: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443" w:author="Song, Xiaojing" w:date="2020-08-24T16:08:00Z">
        <w:r w:rsidR="00075E3B">
          <w:rPr>
            <w:rFonts w:eastAsiaTheme="minorHAnsi"/>
            <w:caps/>
            <w:lang w:eastAsia="de-DE"/>
          </w:rPr>
          <w:t>3</w:t>
        </w:r>
      </w:ins>
      <w:ins w:id="23444" w:author="Song, Xiaojing" w:date="2020-08-21T14:54:00Z">
        <w:r>
          <w:rPr>
            <w:rFonts w:eastAsiaTheme="minorHAnsi"/>
            <w:caps/>
            <w:lang w:eastAsia="de-DE"/>
          </w:rPr>
          <w:t>.12.6</w:t>
        </w:r>
        <w:r>
          <w:rPr>
            <w:rFonts w:eastAsiaTheme="minorHAnsi"/>
            <w:caps/>
            <w:lang w:eastAsia="de-DE"/>
          </w:rPr>
          <w:tab/>
        </w:r>
      </w:ins>
      <w:ins w:id="23445" w:author="Ross Norsworthy" w:date="2020-03-20T01:39:00Z">
        <w:r w:rsidR="00A013FD" w:rsidRPr="00A013FD">
          <w:rPr>
            <w:rFonts w:eastAsiaTheme="minorHAnsi"/>
            <w:lang w:eastAsia="de-DE"/>
          </w:rPr>
          <w:t>Ship to satellite addressed message</w:t>
        </w:r>
      </w:ins>
      <w:bookmarkEnd w:id="23440"/>
    </w:p>
    <w:p w14:paraId="5BE5E248" w14:textId="382E2021" w:rsidR="008E1B5D" w:rsidRDefault="008E1B5D" w:rsidP="000A3F4B">
      <w:pPr>
        <w:pStyle w:val="FigureNo"/>
        <w:rPr>
          <w:lang w:val="en-US"/>
        </w:rPr>
      </w:pPr>
      <w:bookmarkStart w:id="23446" w:name="_Toc35546245"/>
      <w:ins w:id="23447" w:author="Ross Norsworthy" w:date="2020-03-20T01:39:00Z">
        <w:r w:rsidRPr="00A013FD">
          <w:rPr>
            <w:lang w:val="en-US"/>
          </w:rPr>
          <w:t xml:space="preserve">Figure </w:t>
        </w:r>
      </w:ins>
      <w:ins w:id="23448" w:author="USA Editor 2021" w:date="2021-01-13T16:34:00Z">
        <w:r w:rsidR="004B3D77" w:rsidRPr="00B92599">
          <w:rPr>
            <w:highlight w:val="green"/>
            <w:lang w:val="en-US"/>
          </w:rPr>
          <w:t>6</w:t>
        </w:r>
      </w:ins>
      <w:ins w:id="23449" w:author="USA Editor 2021" w:date="2021-01-13T16:35:00Z">
        <w:r w:rsidR="004B3D77">
          <w:rPr>
            <w:highlight w:val="green"/>
            <w:lang w:val="en-US"/>
          </w:rPr>
          <w:t>3</w:t>
        </w:r>
      </w:ins>
      <w:ins w:id="23450" w:author="Ross Norsworthy" w:date="2020-03-20T01:39:00Z">
        <w:del w:id="23451" w:author="USA Editor 2021" w:date="2021-01-13T16:34:00Z">
          <w:r w:rsidRPr="004B3D77" w:rsidDel="004B3D77">
            <w:rPr>
              <w:highlight w:val="green"/>
              <w:lang w:val="en-US"/>
              <w:rPrChange w:id="23452" w:author="USA Editor 2021" w:date="2021-01-13T16:34:00Z">
                <w:rPr>
                  <w:lang w:val="en-US"/>
                </w:rPr>
              </w:rPrChange>
            </w:rPr>
            <w:delText>61</w:delText>
          </w:r>
        </w:del>
        <w:r w:rsidRPr="00A013FD">
          <w:rPr>
            <w:lang w:val="en-US"/>
          </w:rPr>
          <w:t xml:space="preserve"> </w:t>
        </w:r>
      </w:ins>
    </w:p>
    <w:p w14:paraId="1D26D4B3" w14:textId="77777777" w:rsidR="008E1B5D" w:rsidRPr="00A013FD" w:rsidRDefault="008E1B5D" w:rsidP="003B4BCB">
      <w:pPr>
        <w:pStyle w:val="Figuretitle"/>
        <w:rPr>
          <w:ins w:id="23453" w:author="Ross Norsworthy" w:date="2020-03-20T01:39:00Z"/>
          <w:lang w:val="en-US"/>
        </w:rPr>
      </w:pPr>
      <w:ins w:id="23454" w:author="Ross Norsworthy" w:date="2020-03-20T01:39:00Z">
        <w:r w:rsidRPr="00A013FD">
          <w:rPr>
            <w:lang w:val="en-US"/>
          </w:rPr>
          <w:t>Ship to satellite addressed message</w:t>
        </w:r>
        <w:bookmarkEnd w:id="23446"/>
      </w:ins>
    </w:p>
    <w:p w14:paraId="75BAAA1F" w14:textId="47FA1FDC" w:rsidR="00A013FD" w:rsidRDefault="00A013FD" w:rsidP="00A013FD">
      <w:pPr>
        <w:keepNext/>
        <w:spacing w:after="120"/>
        <w:jc w:val="center"/>
        <w:rPr>
          <w:ins w:id="23455" w:author="USA Editor 2021" w:date="2021-01-15T11:35:00Z"/>
        </w:rPr>
      </w:pPr>
      <w:ins w:id="23456" w:author="Ross Norsworthy" w:date="2020-03-20T13:46:00Z">
        <w:r w:rsidRPr="00A013FD">
          <w:rPr>
            <w:noProof/>
            <w:lang w:val="fr-CA" w:eastAsia="fr-CA"/>
          </w:rPr>
          <w:drawing>
            <wp:inline distT="0" distB="0" distL="0" distR="0" wp14:anchorId="29EACA2D" wp14:editId="2F5AFACA">
              <wp:extent cx="3719195" cy="4169410"/>
              <wp:effectExtent l="0" t="0" r="0" b="254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719195" cy="4169410"/>
                      </a:xfrm>
                      <a:prstGeom prst="rect">
                        <a:avLst/>
                      </a:prstGeom>
                      <a:noFill/>
                      <a:ln>
                        <a:noFill/>
                      </a:ln>
                    </pic:spPr>
                  </pic:pic>
                </a:graphicData>
              </a:graphic>
            </wp:inline>
          </w:drawing>
        </w:r>
      </w:ins>
    </w:p>
    <w:p w14:paraId="61A5095F" w14:textId="77777777" w:rsidR="00FD5684" w:rsidRPr="00A013FD" w:rsidRDefault="00FD5684" w:rsidP="00A013FD">
      <w:pPr>
        <w:keepNext/>
        <w:spacing w:after="120"/>
        <w:jc w:val="center"/>
        <w:rPr>
          <w:ins w:id="23457" w:author="Ross Norsworthy" w:date="2020-03-20T01:39:00Z"/>
        </w:rPr>
      </w:pPr>
    </w:p>
    <w:p w14:paraId="151D51F6" w14:textId="72B5EAB5" w:rsidR="00A013FD" w:rsidDel="00FD5684" w:rsidRDefault="00FA3E31" w:rsidP="00875779">
      <w:pPr>
        <w:pStyle w:val="Heading3"/>
        <w:rPr>
          <w:del w:id="23458" w:author="USA Editor 2021" w:date="2021-01-15T11:35:00Z"/>
          <w:rFonts w:eastAsiaTheme="minorHAnsi"/>
          <w:lang w:eastAsia="de-DE"/>
        </w:rPr>
      </w:pPr>
      <w:bookmarkStart w:id="23459" w:name="_Toc35546059"/>
      <w:ins w:id="23460" w:author="Song, Xiaojing" w:date="2020-08-21T14:54:00Z">
        <w:del w:id="23461" w:author="USA Editor 2021" w:date="2021-01-06T09:30: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462" w:author="Song, Xiaojing" w:date="2020-08-24T16:08:00Z">
        <w:r w:rsidR="00075E3B">
          <w:rPr>
            <w:rFonts w:eastAsiaTheme="minorHAnsi"/>
            <w:caps/>
            <w:lang w:eastAsia="de-DE"/>
          </w:rPr>
          <w:t>3</w:t>
        </w:r>
      </w:ins>
      <w:ins w:id="23463" w:author="Song, Xiaojing" w:date="2020-08-21T14:54:00Z">
        <w:r>
          <w:rPr>
            <w:rFonts w:eastAsiaTheme="minorHAnsi"/>
            <w:caps/>
            <w:lang w:eastAsia="de-DE"/>
          </w:rPr>
          <w:t>.12.7</w:t>
        </w:r>
        <w:r>
          <w:rPr>
            <w:rFonts w:eastAsiaTheme="minorHAnsi"/>
            <w:caps/>
            <w:lang w:eastAsia="de-DE"/>
          </w:rPr>
          <w:tab/>
        </w:r>
      </w:ins>
      <w:ins w:id="23464" w:author="Ross Norsworthy" w:date="2020-03-20T01:39:00Z">
        <w:r w:rsidR="00A013FD" w:rsidRPr="00A013FD">
          <w:rPr>
            <w:rFonts w:eastAsiaTheme="minorHAnsi"/>
            <w:lang w:eastAsia="de-DE"/>
          </w:rPr>
          <w:t>Satellite to ship short data message (with Ack)</w:t>
        </w:r>
      </w:ins>
      <w:bookmarkEnd w:id="23459"/>
    </w:p>
    <w:p w14:paraId="20DE1705" w14:textId="7677F319" w:rsidR="008B4FAA" w:rsidRDefault="008B4FAA">
      <w:pPr>
        <w:pStyle w:val="Heading3"/>
        <w:rPr>
          <w:caps/>
          <w:sz w:val="20"/>
          <w:lang w:val="en-US"/>
        </w:rPr>
        <w:pPrChange w:id="23465" w:author="USA Editor 2021" w:date="2021-01-15T11:35:00Z">
          <w:pPr>
            <w:tabs>
              <w:tab w:val="clear" w:pos="1134"/>
              <w:tab w:val="clear" w:pos="1871"/>
              <w:tab w:val="clear" w:pos="2268"/>
            </w:tabs>
            <w:overflowPunct/>
            <w:autoSpaceDE/>
            <w:autoSpaceDN/>
            <w:adjustRightInd/>
            <w:spacing w:before="0"/>
            <w:textAlignment w:val="auto"/>
          </w:pPr>
        </w:pPrChange>
      </w:pPr>
      <w:bookmarkStart w:id="23466" w:name="_Toc35546246"/>
      <w:del w:id="23467" w:author="USA Editor 2021" w:date="2021-01-15T11:35:00Z">
        <w:r w:rsidDel="00FD5684">
          <w:rPr>
            <w:lang w:val="en-US"/>
          </w:rPr>
          <w:br w:type="page"/>
        </w:r>
      </w:del>
    </w:p>
    <w:p w14:paraId="0325EDB1" w14:textId="5E9CB370" w:rsidR="008E1B5D" w:rsidRDefault="008E1B5D" w:rsidP="000A3F4B">
      <w:pPr>
        <w:pStyle w:val="FigureNo"/>
        <w:rPr>
          <w:lang w:val="en-US"/>
        </w:rPr>
      </w:pPr>
      <w:ins w:id="23468" w:author="Ross Norsworthy" w:date="2020-03-20T01:39:00Z">
        <w:r w:rsidRPr="00A013FD">
          <w:rPr>
            <w:lang w:val="en-US"/>
          </w:rPr>
          <w:t xml:space="preserve">Figure </w:t>
        </w:r>
      </w:ins>
      <w:ins w:id="23469" w:author="USA Editor 2021" w:date="2021-01-13T16:36:00Z">
        <w:r w:rsidR="004B3D77" w:rsidRPr="00B92599">
          <w:rPr>
            <w:highlight w:val="green"/>
            <w:lang w:val="en-US"/>
          </w:rPr>
          <w:t>64</w:t>
        </w:r>
      </w:ins>
      <w:ins w:id="23470" w:author="Ross Norsworthy" w:date="2020-03-20T01:39:00Z">
        <w:del w:id="23471" w:author="USA Editor 2021" w:date="2021-01-13T16:36:00Z">
          <w:r w:rsidRPr="00B92599" w:rsidDel="004B3D77">
            <w:rPr>
              <w:highlight w:val="green"/>
              <w:lang w:val="en-US"/>
            </w:rPr>
            <w:delText>62</w:delText>
          </w:r>
        </w:del>
      </w:ins>
    </w:p>
    <w:p w14:paraId="611C4EBB" w14:textId="77777777" w:rsidR="008E1B5D" w:rsidRPr="00A013FD" w:rsidRDefault="008E1B5D" w:rsidP="008E1B5D">
      <w:pPr>
        <w:spacing w:before="0" w:after="200"/>
        <w:jc w:val="center"/>
        <w:rPr>
          <w:ins w:id="23472" w:author="Ross Norsworthy" w:date="2020-03-20T01:39:00Z"/>
          <w:b/>
          <w:bCs/>
          <w:sz w:val="22"/>
          <w:szCs w:val="22"/>
          <w:lang w:val="en-US"/>
        </w:rPr>
      </w:pPr>
      <w:ins w:id="23473" w:author="Ross Norsworthy" w:date="2020-03-20T01:39:00Z">
        <w:r w:rsidRPr="00A013FD">
          <w:rPr>
            <w:b/>
            <w:bCs/>
            <w:sz w:val="22"/>
            <w:szCs w:val="22"/>
            <w:lang w:val="en-US"/>
          </w:rPr>
          <w:t xml:space="preserve"> Satellite to ship short data message (with Ack)</w:t>
        </w:r>
        <w:bookmarkEnd w:id="23466"/>
      </w:ins>
    </w:p>
    <w:p w14:paraId="160534F4" w14:textId="77777777" w:rsidR="00A013FD" w:rsidRDefault="00A013FD" w:rsidP="00A013FD">
      <w:pPr>
        <w:keepNext/>
        <w:spacing w:after="120"/>
        <w:jc w:val="center"/>
        <w:rPr>
          <w:ins w:id="23474" w:author="USA Editor 2021" w:date="2021-01-15T11:35:00Z"/>
        </w:rPr>
      </w:pPr>
      <w:ins w:id="23475" w:author="Ross Norsworthy" w:date="2020-03-20T01:39:00Z">
        <w:r w:rsidRPr="00A013FD">
          <w:rPr>
            <w:noProof/>
            <w:lang w:val="fr-CA" w:eastAsia="fr-CA"/>
          </w:rPr>
          <w:drawing>
            <wp:inline distT="0" distB="0" distL="0" distR="0" wp14:anchorId="5053EB14" wp14:editId="3E6E33FC">
              <wp:extent cx="3556000" cy="26797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Picture 729"/>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3556000" cy="2679700"/>
                      </a:xfrm>
                      <a:prstGeom prst="rect">
                        <a:avLst/>
                      </a:prstGeom>
                    </pic:spPr>
                  </pic:pic>
                </a:graphicData>
              </a:graphic>
            </wp:inline>
          </w:drawing>
        </w:r>
      </w:ins>
    </w:p>
    <w:p w14:paraId="3373F199" w14:textId="77777777" w:rsidR="00FD5684" w:rsidRPr="00A013FD" w:rsidRDefault="00FD5684" w:rsidP="00A013FD">
      <w:pPr>
        <w:keepNext/>
        <w:spacing w:after="120"/>
        <w:jc w:val="center"/>
        <w:rPr>
          <w:ins w:id="23476" w:author="Ross Norsworthy" w:date="2020-03-20T01:39:00Z"/>
        </w:rPr>
      </w:pPr>
    </w:p>
    <w:p w14:paraId="60CD3707" w14:textId="47E4BAA6" w:rsidR="00A013FD" w:rsidRDefault="00FA3E31" w:rsidP="00875779">
      <w:pPr>
        <w:pStyle w:val="Heading3"/>
        <w:rPr>
          <w:rFonts w:eastAsiaTheme="minorHAnsi"/>
          <w:lang w:eastAsia="de-DE"/>
        </w:rPr>
      </w:pPr>
      <w:bookmarkStart w:id="23477" w:name="_Toc35546060"/>
      <w:ins w:id="23478" w:author="Song, Xiaojing" w:date="2020-08-21T14:54:00Z">
        <w:del w:id="23479" w:author="USA Editor 2021" w:date="2021-01-06T09:30: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480" w:author="Song, Xiaojing" w:date="2020-08-24T16:08:00Z">
        <w:r w:rsidR="00075E3B">
          <w:rPr>
            <w:rFonts w:eastAsiaTheme="minorHAnsi"/>
            <w:caps/>
            <w:lang w:eastAsia="de-DE"/>
          </w:rPr>
          <w:t>3</w:t>
        </w:r>
      </w:ins>
      <w:ins w:id="23481" w:author="Song, Xiaojing" w:date="2020-08-21T14:54:00Z">
        <w:r>
          <w:rPr>
            <w:rFonts w:eastAsiaTheme="minorHAnsi"/>
            <w:caps/>
            <w:lang w:eastAsia="de-DE"/>
          </w:rPr>
          <w:t>.12.8</w:t>
        </w:r>
        <w:r>
          <w:rPr>
            <w:rFonts w:eastAsiaTheme="minorHAnsi"/>
            <w:caps/>
            <w:lang w:eastAsia="de-DE"/>
          </w:rPr>
          <w:tab/>
        </w:r>
      </w:ins>
      <w:ins w:id="23482" w:author="Ross Norsworthy" w:date="2020-03-20T01:39:00Z">
        <w:r w:rsidR="00A013FD" w:rsidRPr="00A013FD">
          <w:rPr>
            <w:rFonts w:eastAsiaTheme="minorHAnsi"/>
            <w:lang w:eastAsia="de-DE"/>
          </w:rPr>
          <w:t>Ship to satellite short data message (with Ack)</w:t>
        </w:r>
      </w:ins>
      <w:bookmarkEnd w:id="23477"/>
    </w:p>
    <w:p w14:paraId="3BC4DED6" w14:textId="231CDC75" w:rsidR="008E1B5D" w:rsidRDefault="008E1B5D" w:rsidP="000A3F4B">
      <w:pPr>
        <w:pStyle w:val="FigureNo"/>
        <w:rPr>
          <w:lang w:val="en-US"/>
        </w:rPr>
      </w:pPr>
      <w:bookmarkStart w:id="23483" w:name="_Toc35546247"/>
      <w:ins w:id="23484" w:author="Ross Norsworthy" w:date="2020-03-20T01:39:00Z">
        <w:r w:rsidRPr="00A013FD">
          <w:rPr>
            <w:lang w:val="en-US"/>
          </w:rPr>
          <w:t xml:space="preserve">Figure </w:t>
        </w:r>
      </w:ins>
      <w:ins w:id="23485" w:author="USA Editor 2021" w:date="2021-01-13T16:36:00Z">
        <w:r w:rsidR="004B3D77" w:rsidRPr="00B92599">
          <w:rPr>
            <w:highlight w:val="green"/>
            <w:lang w:val="en-US"/>
          </w:rPr>
          <w:t>65</w:t>
        </w:r>
      </w:ins>
      <w:ins w:id="23486" w:author="Ross Norsworthy" w:date="2020-03-20T01:39:00Z">
        <w:del w:id="23487" w:author="USA Editor 2021" w:date="2021-01-13T16:36:00Z">
          <w:r w:rsidRPr="00B92599" w:rsidDel="004B3D77">
            <w:rPr>
              <w:highlight w:val="green"/>
              <w:lang w:val="en-US"/>
            </w:rPr>
            <w:delText>63</w:delText>
          </w:r>
        </w:del>
        <w:r w:rsidRPr="00A013FD">
          <w:rPr>
            <w:lang w:val="en-US"/>
          </w:rPr>
          <w:t xml:space="preserve"> </w:t>
        </w:r>
      </w:ins>
    </w:p>
    <w:p w14:paraId="0AA582AD" w14:textId="77777777" w:rsidR="008E1B5D" w:rsidRPr="00A013FD" w:rsidRDefault="008E1B5D" w:rsidP="004954F5">
      <w:pPr>
        <w:pStyle w:val="Figuretitle"/>
        <w:rPr>
          <w:ins w:id="23488" w:author="Ross Norsworthy" w:date="2020-03-20T01:39:00Z"/>
          <w:lang w:val="en-US"/>
        </w:rPr>
      </w:pPr>
      <w:ins w:id="23489" w:author="Ross Norsworthy" w:date="2020-03-20T01:39:00Z">
        <w:r w:rsidRPr="00A013FD">
          <w:rPr>
            <w:lang w:val="en-US"/>
          </w:rPr>
          <w:t>Ship to satellite short data message (with Ack)</w:t>
        </w:r>
        <w:bookmarkEnd w:id="23483"/>
      </w:ins>
    </w:p>
    <w:p w14:paraId="0A92CC8A" w14:textId="6BB3E5BF" w:rsidR="00A013FD" w:rsidRDefault="00A013FD" w:rsidP="00A013FD">
      <w:pPr>
        <w:keepNext/>
        <w:spacing w:after="120"/>
        <w:jc w:val="center"/>
        <w:rPr>
          <w:ins w:id="23490" w:author="USA Editor 2021" w:date="2021-01-15T11:36:00Z"/>
        </w:rPr>
      </w:pPr>
      <w:ins w:id="23491" w:author="Ross Norsworthy" w:date="2020-03-20T13:47:00Z">
        <w:r w:rsidRPr="00A013FD">
          <w:rPr>
            <w:noProof/>
            <w:lang w:val="fr-CA" w:eastAsia="fr-CA"/>
          </w:rPr>
          <w:drawing>
            <wp:inline distT="0" distB="0" distL="0" distR="0" wp14:anchorId="24CD1C98" wp14:editId="6BCEC916">
              <wp:extent cx="3719195" cy="3063875"/>
              <wp:effectExtent l="0" t="0" r="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719195" cy="3063875"/>
                      </a:xfrm>
                      <a:prstGeom prst="rect">
                        <a:avLst/>
                      </a:prstGeom>
                      <a:noFill/>
                      <a:ln>
                        <a:noFill/>
                      </a:ln>
                    </pic:spPr>
                  </pic:pic>
                </a:graphicData>
              </a:graphic>
            </wp:inline>
          </w:drawing>
        </w:r>
      </w:ins>
    </w:p>
    <w:p w14:paraId="6F81BF0E" w14:textId="3CD2772C" w:rsidR="00FD5684" w:rsidRPr="00A013FD" w:rsidDel="00FD5684" w:rsidRDefault="00FD5684" w:rsidP="00A013FD">
      <w:pPr>
        <w:keepNext/>
        <w:spacing w:after="120"/>
        <w:jc w:val="center"/>
        <w:rPr>
          <w:ins w:id="23492" w:author="Ross Norsworthy" w:date="2020-03-20T01:39:00Z"/>
          <w:del w:id="23493" w:author="USA Editor 2021" w:date="2021-01-15T11:36:00Z"/>
        </w:rPr>
      </w:pPr>
    </w:p>
    <w:p w14:paraId="3CBD8B9F" w14:textId="77777777" w:rsidR="00734FC1" w:rsidRDefault="00734FC1">
      <w:pPr>
        <w:tabs>
          <w:tab w:val="clear" w:pos="1134"/>
          <w:tab w:val="clear" w:pos="1871"/>
          <w:tab w:val="clear" w:pos="2268"/>
        </w:tabs>
        <w:overflowPunct/>
        <w:autoSpaceDE/>
        <w:autoSpaceDN/>
        <w:adjustRightInd/>
        <w:spacing w:before="0"/>
        <w:textAlignment w:val="auto"/>
        <w:rPr>
          <w:rFonts w:eastAsiaTheme="minorHAnsi"/>
          <w:b/>
          <w:smallCaps/>
          <w:szCs w:val="24"/>
          <w:lang w:eastAsia="de-DE"/>
        </w:rPr>
      </w:pPr>
      <w:bookmarkStart w:id="23494" w:name="_Toc35546061"/>
      <w:del w:id="23495" w:author="USA Editor 2021" w:date="2021-01-15T11:36:00Z">
        <w:r w:rsidDel="00FD5684">
          <w:rPr>
            <w:rFonts w:eastAsiaTheme="minorHAnsi"/>
            <w:b/>
            <w:smallCaps/>
            <w:szCs w:val="24"/>
            <w:lang w:eastAsia="de-DE"/>
          </w:rPr>
          <w:br w:type="page"/>
        </w:r>
      </w:del>
    </w:p>
    <w:p w14:paraId="4EA22329" w14:textId="27A4151B" w:rsidR="00A013FD" w:rsidRDefault="00FA3E31" w:rsidP="00875779">
      <w:pPr>
        <w:pStyle w:val="Heading3"/>
        <w:rPr>
          <w:rFonts w:eastAsiaTheme="minorHAnsi"/>
          <w:lang w:eastAsia="de-DE"/>
        </w:rPr>
      </w:pPr>
      <w:ins w:id="23496" w:author="Song, Xiaojing" w:date="2020-08-21T14:54:00Z">
        <w:del w:id="23497" w:author="USA Editor 2021" w:date="2021-01-06T09:31: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498" w:author="Song, Xiaojing" w:date="2020-08-24T16:08:00Z">
        <w:r w:rsidR="00075E3B">
          <w:rPr>
            <w:rFonts w:eastAsiaTheme="minorHAnsi"/>
            <w:caps/>
            <w:lang w:eastAsia="de-DE"/>
          </w:rPr>
          <w:t>3</w:t>
        </w:r>
      </w:ins>
      <w:ins w:id="23499" w:author="Song, Xiaojing" w:date="2020-08-21T14:54:00Z">
        <w:r>
          <w:rPr>
            <w:rFonts w:eastAsiaTheme="minorHAnsi"/>
            <w:caps/>
            <w:lang w:eastAsia="de-DE"/>
          </w:rPr>
          <w:t>.12.9</w:t>
        </w:r>
        <w:r>
          <w:rPr>
            <w:rFonts w:eastAsiaTheme="minorHAnsi"/>
            <w:caps/>
            <w:lang w:eastAsia="de-DE"/>
          </w:rPr>
          <w:tab/>
        </w:r>
      </w:ins>
      <w:ins w:id="23500" w:author="Ross Norsworthy" w:date="2020-03-20T01:39:00Z">
        <w:r w:rsidR="00A013FD" w:rsidRPr="00A013FD">
          <w:rPr>
            <w:rFonts w:eastAsiaTheme="minorHAnsi"/>
            <w:lang w:eastAsia="de-DE"/>
          </w:rPr>
          <w:t>Satellite to ship short data message (no Ack)</w:t>
        </w:r>
      </w:ins>
      <w:bookmarkEnd w:id="23494"/>
    </w:p>
    <w:p w14:paraId="3D2BB1EA" w14:textId="108BF4B9" w:rsidR="008E1B5D" w:rsidRDefault="008E1B5D" w:rsidP="000A3F4B">
      <w:pPr>
        <w:pStyle w:val="FigureNo"/>
        <w:rPr>
          <w:lang w:val="en-US"/>
        </w:rPr>
      </w:pPr>
      <w:bookmarkStart w:id="23501" w:name="_Toc35546248"/>
      <w:ins w:id="23502" w:author="Ross Norsworthy" w:date="2020-03-20T01:39:00Z">
        <w:r w:rsidRPr="00A013FD">
          <w:rPr>
            <w:lang w:val="en-US"/>
          </w:rPr>
          <w:t xml:space="preserve">Figure </w:t>
        </w:r>
      </w:ins>
      <w:ins w:id="23503" w:author="USA Editor 2021" w:date="2021-01-13T16:36:00Z">
        <w:r w:rsidR="004B3D77" w:rsidRPr="00B92599">
          <w:rPr>
            <w:highlight w:val="green"/>
            <w:lang w:val="en-US"/>
          </w:rPr>
          <w:t>66</w:t>
        </w:r>
      </w:ins>
      <w:ins w:id="23504" w:author="Ross Norsworthy" w:date="2020-03-20T01:39:00Z">
        <w:del w:id="23505" w:author="USA Editor 2021" w:date="2021-01-13T16:36:00Z">
          <w:r w:rsidRPr="00B92599" w:rsidDel="004B3D77">
            <w:rPr>
              <w:highlight w:val="green"/>
              <w:lang w:val="en-US"/>
            </w:rPr>
            <w:delText>64</w:delText>
          </w:r>
        </w:del>
      </w:ins>
    </w:p>
    <w:p w14:paraId="50552590" w14:textId="77777777" w:rsidR="008E1B5D" w:rsidRPr="00A013FD" w:rsidRDefault="008E1B5D" w:rsidP="004954F5">
      <w:pPr>
        <w:pStyle w:val="Figuretitle"/>
        <w:rPr>
          <w:ins w:id="23506" w:author="Ross Norsworthy" w:date="2020-03-20T01:39:00Z"/>
          <w:lang w:val="en-US"/>
        </w:rPr>
      </w:pPr>
      <w:ins w:id="23507" w:author="Ross Norsworthy" w:date="2020-03-20T01:39:00Z">
        <w:r w:rsidRPr="00A013FD">
          <w:rPr>
            <w:lang w:val="en-US"/>
          </w:rPr>
          <w:t xml:space="preserve"> Satellite to ship short data message (no Ack)</w:t>
        </w:r>
        <w:bookmarkEnd w:id="23501"/>
      </w:ins>
    </w:p>
    <w:p w14:paraId="6D8EF10F" w14:textId="2141A7C2" w:rsidR="00A013FD" w:rsidRDefault="00A013FD" w:rsidP="00A013FD">
      <w:pPr>
        <w:keepNext/>
        <w:spacing w:after="120"/>
        <w:jc w:val="center"/>
        <w:rPr>
          <w:ins w:id="23508" w:author="USA Editor 2021" w:date="2021-01-15T11:36:00Z"/>
        </w:rPr>
      </w:pPr>
      <w:ins w:id="23509" w:author="Ross Norsworthy" w:date="2020-03-20T01:39:00Z">
        <w:r w:rsidRPr="00A013FD">
          <w:rPr>
            <w:noProof/>
            <w:lang w:val="fr-CA" w:eastAsia="fr-CA"/>
          </w:rPr>
          <w:drawing>
            <wp:inline distT="0" distB="0" distL="0" distR="0" wp14:anchorId="770530F9" wp14:editId="1D34B486">
              <wp:extent cx="3556000" cy="2895600"/>
              <wp:effectExtent l="0" t="0" r="0" b="0"/>
              <wp:docPr id="1697882225" name="Picture 169788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5" name="Picture 1697882225"/>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3556000" cy="2895600"/>
                      </a:xfrm>
                      <a:prstGeom prst="rect">
                        <a:avLst/>
                      </a:prstGeom>
                    </pic:spPr>
                  </pic:pic>
                </a:graphicData>
              </a:graphic>
            </wp:inline>
          </w:drawing>
        </w:r>
      </w:ins>
    </w:p>
    <w:p w14:paraId="6ECD7ED0" w14:textId="77777777" w:rsidR="00FD5684" w:rsidRPr="00A013FD" w:rsidRDefault="00FD5684" w:rsidP="00A013FD">
      <w:pPr>
        <w:keepNext/>
        <w:spacing w:after="120"/>
        <w:jc w:val="center"/>
        <w:rPr>
          <w:ins w:id="23510" w:author="Ross Norsworthy" w:date="2020-03-20T01:39:00Z"/>
        </w:rPr>
      </w:pPr>
    </w:p>
    <w:p w14:paraId="1FC2ADEF" w14:textId="5EA5569B" w:rsidR="00A013FD" w:rsidRDefault="00FA3E31" w:rsidP="00875779">
      <w:pPr>
        <w:pStyle w:val="Heading3"/>
        <w:rPr>
          <w:rFonts w:eastAsiaTheme="minorHAnsi"/>
          <w:lang w:eastAsia="de-DE"/>
        </w:rPr>
      </w:pPr>
      <w:bookmarkStart w:id="23511" w:name="_Toc35546062"/>
      <w:ins w:id="23512" w:author="Song, Xiaojing" w:date="2020-08-21T14:54:00Z">
        <w:del w:id="23513" w:author="USA Editor 2021" w:date="2021-01-06T09:31:00Z">
          <w:r w:rsidRPr="0004724F" w:rsidDel="0004724F">
            <w:rPr>
              <w:rFonts w:eastAsiaTheme="minorHAnsi"/>
              <w:caps/>
              <w:highlight w:val="green"/>
              <w:lang w:eastAsia="de-DE"/>
            </w:rPr>
            <w:delText>D</w:delText>
          </w:r>
          <w:r w:rsidDel="0004724F">
            <w:rPr>
              <w:rFonts w:eastAsiaTheme="minorHAnsi"/>
              <w:caps/>
              <w:lang w:eastAsia="de-DE"/>
            </w:rPr>
            <w:delText xml:space="preserve"> </w:delText>
          </w:r>
        </w:del>
      </w:ins>
      <w:ins w:id="23514" w:author="Song, Xiaojing" w:date="2020-08-24T16:08:00Z">
        <w:r w:rsidR="00075E3B">
          <w:rPr>
            <w:rFonts w:eastAsiaTheme="minorHAnsi"/>
            <w:caps/>
            <w:lang w:eastAsia="de-DE"/>
          </w:rPr>
          <w:t>3</w:t>
        </w:r>
      </w:ins>
      <w:ins w:id="23515" w:author="Song, Xiaojing" w:date="2020-08-21T14:54:00Z">
        <w:r>
          <w:rPr>
            <w:rFonts w:eastAsiaTheme="minorHAnsi"/>
            <w:caps/>
            <w:lang w:eastAsia="de-DE"/>
          </w:rPr>
          <w:t>.12.10</w:t>
        </w:r>
        <w:r>
          <w:rPr>
            <w:rFonts w:eastAsiaTheme="minorHAnsi"/>
            <w:caps/>
            <w:lang w:eastAsia="de-DE"/>
          </w:rPr>
          <w:tab/>
        </w:r>
      </w:ins>
      <w:ins w:id="23516" w:author="Ross Norsworthy" w:date="2020-03-20T01:39:00Z">
        <w:r w:rsidR="00A013FD" w:rsidRPr="00A013FD">
          <w:rPr>
            <w:rFonts w:eastAsiaTheme="minorHAnsi"/>
            <w:lang w:eastAsia="de-DE"/>
          </w:rPr>
          <w:t>Ship to satellite short data message (no Ack)</w:t>
        </w:r>
      </w:ins>
      <w:bookmarkEnd w:id="23511"/>
    </w:p>
    <w:p w14:paraId="0A976971" w14:textId="656C83D4" w:rsidR="008E1B5D" w:rsidRDefault="008E1B5D" w:rsidP="000A3F4B">
      <w:pPr>
        <w:pStyle w:val="FigureNo"/>
        <w:rPr>
          <w:lang w:val="en-US"/>
        </w:rPr>
      </w:pPr>
      <w:bookmarkStart w:id="23517" w:name="_Toc35546249"/>
      <w:ins w:id="23518" w:author="Ross Norsworthy" w:date="2020-03-20T01:39:00Z">
        <w:r w:rsidRPr="00A013FD">
          <w:rPr>
            <w:lang w:val="en-US"/>
          </w:rPr>
          <w:t xml:space="preserve">Figure </w:t>
        </w:r>
      </w:ins>
      <w:ins w:id="23519" w:author="USA Editor 2021" w:date="2021-01-13T16:36:00Z">
        <w:r w:rsidR="004B3D77" w:rsidRPr="00B92599">
          <w:rPr>
            <w:highlight w:val="green"/>
            <w:lang w:val="en-US"/>
          </w:rPr>
          <w:t>67</w:t>
        </w:r>
      </w:ins>
      <w:ins w:id="23520" w:author="Ross Norsworthy" w:date="2020-03-20T01:39:00Z">
        <w:del w:id="23521" w:author="USA Editor 2021" w:date="2021-01-13T16:36:00Z">
          <w:r w:rsidRPr="00B92599" w:rsidDel="004B3D77">
            <w:rPr>
              <w:highlight w:val="green"/>
              <w:lang w:val="en-US"/>
            </w:rPr>
            <w:delText>65</w:delText>
          </w:r>
        </w:del>
      </w:ins>
    </w:p>
    <w:p w14:paraId="6DB4CFB1" w14:textId="77777777" w:rsidR="008E1B5D" w:rsidRPr="00A013FD" w:rsidRDefault="008E1B5D" w:rsidP="004954F5">
      <w:pPr>
        <w:pStyle w:val="Figuretitle"/>
        <w:rPr>
          <w:ins w:id="23522" w:author="Ross Norsworthy" w:date="2020-03-20T01:39:00Z"/>
          <w:lang w:val="en-US"/>
        </w:rPr>
      </w:pPr>
      <w:ins w:id="23523" w:author="Ross Norsworthy" w:date="2020-03-20T01:39:00Z">
        <w:r w:rsidRPr="00A013FD">
          <w:rPr>
            <w:lang w:val="en-US"/>
          </w:rPr>
          <w:t xml:space="preserve"> Ship to satellite short data message (no Ack)</w:t>
        </w:r>
        <w:bookmarkEnd w:id="23517"/>
      </w:ins>
    </w:p>
    <w:p w14:paraId="4C90A99E" w14:textId="77777777" w:rsidR="00A013FD" w:rsidRPr="00A013FD" w:rsidRDefault="00A013FD" w:rsidP="00A013FD">
      <w:pPr>
        <w:keepNext/>
        <w:ind w:left="720"/>
        <w:contextualSpacing/>
        <w:jc w:val="center"/>
        <w:rPr>
          <w:ins w:id="23524" w:author="Ross Norsworthy" w:date="2020-03-20T01:39:00Z"/>
        </w:rPr>
      </w:pPr>
      <w:ins w:id="23525" w:author="Ross Norsworthy" w:date="2020-03-20T13:48:00Z">
        <w:r w:rsidRPr="00A013FD">
          <w:rPr>
            <w:noProof/>
            <w:lang w:val="fr-CA" w:eastAsia="fr-CA"/>
          </w:rPr>
          <w:drawing>
            <wp:inline distT="0" distB="0" distL="0" distR="0" wp14:anchorId="09FE3A19" wp14:editId="79077425">
              <wp:extent cx="3404870" cy="2872740"/>
              <wp:effectExtent l="0" t="0" r="0" b="381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3404870" cy="2872740"/>
                      </a:xfrm>
                      <a:prstGeom prst="rect">
                        <a:avLst/>
                      </a:prstGeom>
                      <a:noFill/>
                      <a:ln>
                        <a:noFill/>
                      </a:ln>
                    </pic:spPr>
                  </pic:pic>
                </a:graphicData>
              </a:graphic>
            </wp:inline>
          </w:drawing>
        </w:r>
      </w:ins>
    </w:p>
    <w:p w14:paraId="64C7F706" w14:textId="77777777" w:rsidR="008B4FAA" w:rsidRDefault="008B4FAA">
      <w:pPr>
        <w:tabs>
          <w:tab w:val="clear" w:pos="1134"/>
          <w:tab w:val="clear" w:pos="1871"/>
          <w:tab w:val="clear" w:pos="2268"/>
        </w:tabs>
        <w:overflowPunct/>
        <w:autoSpaceDE/>
        <w:autoSpaceDN/>
        <w:adjustRightInd/>
        <w:spacing w:before="0"/>
        <w:textAlignment w:val="auto"/>
        <w:rPr>
          <w:rFonts w:eastAsiaTheme="minorHAnsi"/>
          <w:b/>
          <w:caps/>
          <w:szCs w:val="22"/>
          <w:lang w:eastAsia="de-DE"/>
        </w:rPr>
      </w:pPr>
      <w:bookmarkStart w:id="23526" w:name="_Toc35546063"/>
      <w:r>
        <w:rPr>
          <w:rFonts w:eastAsiaTheme="minorHAnsi"/>
          <w:b/>
          <w:caps/>
          <w:szCs w:val="22"/>
          <w:lang w:eastAsia="de-DE"/>
        </w:rPr>
        <w:br w:type="page"/>
      </w:r>
    </w:p>
    <w:p w14:paraId="665C9F35" w14:textId="60FAB95B" w:rsidR="00A013FD" w:rsidRPr="00A013FD" w:rsidRDefault="00AA286C" w:rsidP="00875779">
      <w:pPr>
        <w:pStyle w:val="Heading2"/>
        <w:rPr>
          <w:ins w:id="23527" w:author="Ross Norsworthy" w:date="2020-03-20T01:39:00Z"/>
          <w:rFonts w:eastAsiaTheme="minorHAnsi"/>
          <w:lang w:eastAsia="de-DE"/>
        </w:rPr>
      </w:pPr>
      <w:ins w:id="23528" w:author="Song, Xiaojing" w:date="2020-08-21T14:55:00Z">
        <w:del w:id="23529" w:author="USA Editor 2021" w:date="2021-01-06T09:31:00Z">
          <w:r w:rsidRPr="0004724F" w:rsidDel="0004724F">
            <w:rPr>
              <w:rFonts w:eastAsiaTheme="minorHAnsi"/>
              <w:highlight w:val="green"/>
              <w:lang w:eastAsia="de-DE"/>
            </w:rPr>
            <w:delText>D</w:delText>
          </w:r>
          <w:r w:rsidDel="0004724F">
            <w:rPr>
              <w:rFonts w:eastAsiaTheme="minorHAnsi"/>
              <w:lang w:eastAsia="de-DE"/>
            </w:rPr>
            <w:delText xml:space="preserve"> </w:delText>
          </w:r>
        </w:del>
      </w:ins>
      <w:ins w:id="23530" w:author="Song, Xiaojing" w:date="2020-08-24T16:08:00Z">
        <w:r w:rsidR="00075E3B">
          <w:rPr>
            <w:rFonts w:eastAsiaTheme="minorHAnsi"/>
            <w:lang w:eastAsia="de-DE"/>
          </w:rPr>
          <w:t>3</w:t>
        </w:r>
      </w:ins>
      <w:ins w:id="23531" w:author="Song, Xiaojing" w:date="2020-08-21T14:55:00Z">
        <w:r>
          <w:rPr>
            <w:rFonts w:eastAsiaTheme="minorHAnsi"/>
            <w:lang w:eastAsia="de-DE"/>
          </w:rPr>
          <w:t>.13</w:t>
        </w:r>
        <w:r>
          <w:rPr>
            <w:rFonts w:eastAsiaTheme="minorHAnsi"/>
            <w:lang w:eastAsia="de-DE"/>
          </w:rPr>
          <w:tab/>
        </w:r>
      </w:ins>
      <w:ins w:id="23532" w:author="Ross Norsworthy" w:date="2020-03-20T01:39:00Z">
        <w:r w:rsidR="00A013FD" w:rsidRPr="00A013FD">
          <w:rPr>
            <w:rFonts w:eastAsiaTheme="minorHAnsi"/>
            <w:lang w:eastAsia="de-DE"/>
          </w:rPr>
          <w:t>Random access</w:t>
        </w:r>
        <w:bookmarkEnd w:id="23526"/>
      </w:ins>
    </w:p>
    <w:p w14:paraId="0A54A207" w14:textId="77777777" w:rsidR="00A013FD" w:rsidRPr="00A013FD" w:rsidRDefault="00A013FD" w:rsidP="00A013FD">
      <w:pPr>
        <w:spacing w:after="120"/>
        <w:rPr>
          <w:ins w:id="23533" w:author="Ross Norsworthy" w:date="2020-03-20T01:39:00Z"/>
          <w:lang w:eastAsia="de-DE"/>
        </w:rPr>
      </w:pPr>
      <w:ins w:id="23534" w:author="Ross Norsworthy" w:date="2020-03-20T01:39:00Z">
        <w:r w:rsidRPr="00A013FD">
          <w:rPr>
            <w:lang w:eastAsia="de-DE"/>
          </w:rPr>
          <w:t>A ship accesses the system by requesting a resource or sending a short data message on the random access channel.</w:t>
        </w:r>
      </w:ins>
    </w:p>
    <w:p w14:paraId="6BD89DFD" w14:textId="77777777" w:rsidR="00A013FD" w:rsidRPr="00A013FD" w:rsidRDefault="00A013FD" w:rsidP="00A013FD">
      <w:pPr>
        <w:spacing w:after="120"/>
        <w:rPr>
          <w:ins w:id="23535" w:author="Ross Norsworthy" w:date="2020-03-20T01:39:00Z"/>
          <w:lang w:eastAsia="de-DE"/>
        </w:rPr>
      </w:pPr>
      <w:ins w:id="23536" w:author="Ross Norsworthy" w:date="2020-03-20T01:39:00Z">
        <w:r w:rsidRPr="00A013FD">
          <w:rPr>
            <w:lang w:eastAsia="de-DE"/>
          </w:rPr>
          <w:t>When a message is scheduled for immediate RAC transmission, then all transmission candidate slots must be gathered over the selection interval. The default selection interval is 180 slots (minus 1 last guard slot), but may be set via a Media Access Control message, received from a Satellite. Only slots with slot function set as RAC may be considered as candidate slots. As an AIS transceiver forms part of the VDES system, the AIS transmission schedules must also be considered. AIS will always have priority over VDE-SAT transmissions.</w:t>
        </w:r>
      </w:ins>
    </w:p>
    <w:p w14:paraId="7031DCA2" w14:textId="77777777" w:rsidR="00A013FD" w:rsidRPr="00A013FD" w:rsidRDefault="00A013FD" w:rsidP="00A013FD">
      <w:pPr>
        <w:spacing w:after="120"/>
        <w:rPr>
          <w:ins w:id="23537" w:author="Ross Norsworthy" w:date="2020-03-20T01:39:00Z"/>
          <w:lang w:eastAsia="de-DE"/>
        </w:rPr>
      </w:pPr>
      <w:ins w:id="23538" w:author="Ross Norsworthy" w:date="2020-03-20T01:39:00Z">
        <w:r w:rsidRPr="00A013FD">
          <w:rPr>
            <w:lang w:eastAsia="de-DE"/>
          </w:rPr>
          <w:t>One candidate slot will be randomly selected from all the available candidate slots. If no candidate slot is available or if for some reason, the VDE message could not be transmitted (AIS messages could be scheduled after the VDE-SAT schedule), then the VDE transmission will fail and the normal retry mechanism will follow. The retry mechanism will allow up to 3 retries of the RAC transmission.</w:t>
        </w:r>
      </w:ins>
    </w:p>
    <w:p w14:paraId="43EA1814" w14:textId="2CA8C80F" w:rsidR="00A013FD" w:rsidRPr="00A013FD" w:rsidRDefault="00C4555A" w:rsidP="00875779">
      <w:pPr>
        <w:pStyle w:val="Heading2"/>
        <w:rPr>
          <w:ins w:id="23539" w:author="Ross Norsworthy" w:date="2020-03-20T01:39:00Z"/>
          <w:rFonts w:eastAsiaTheme="minorHAnsi"/>
          <w:lang w:eastAsia="de-DE"/>
        </w:rPr>
      </w:pPr>
      <w:bookmarkStart w:id="23540" w:name="_Toc35546064"/>
      <w:ins w:id="23541" w:author="Song, Xiaojing" w:date="2020-08-21T14:56:00Z">
        <w:del w:id="23542" w:author="USA Editor 2021" w:date="2021-01-06T09:32:00Z">
          <w:r w:rsidRPr="0004724F" w:rsidDel="0004724F">
            <w:rPr>
              <w:rFonts w:eastAsiaTheme="minorHAnsi"/>
              <w:szCs w:val="22"/>
              <w:highlight w:val="green"/>
              <w:lang w:eastAsia="de-DE"/>
            </w:rPr>
            <w:delText>D</w:delText>
          </w:r>
          <w:r w:rsidDel="0004724F">
            <w:rPr>
              <w:rFonts w:eastAsiaTheme="minorHAnsi"/>
              <w:szCs w:val="22"/>
              <w:lang w:eastAsia="de-DE"/>
            </w:rPr>
            <w:delText xml:space="preserve"> </w:delText>
          </w:r>
        </w:del>
      </w:ins>
      <w:ins w:id="23543" w:author="Song, Xiaojing" w:date="2020-08-24T16:08:00Z">
        <w:r w:rsidR="00075E3B">
          <w:rPr>
            <w:rFonts w:eastAsiaTheme="minorHAnsi"/>
            <w:szCs w:val="22"/>
            <w:lang w:eastAsia="de-DE"/>
          </w:rPr>
          <w:t>3</w:t>
        </w:r>
      </w:ins>
      <w:ins w:id="23544" w:author="Song, Xiaojing" w:date="2020-08-21T14:56:00Z">
        <w:r>
          <w:rPr>
            <w:rFonts w:eastAsiaTheme="minorHAnsi"/>
            <w:szCs w:val="22"/>
            <w:lang w:eastAsia="de-DE"/>
          </w:rPr>
          <w:t>.14</w:t>
        </w:r>
        <w:r>
          <w:rPr>
            <w:rFonts w:eastAsiaTheme="minorHAnsi"/>
            <w:szCs w:val="22"/>
            <w:lang w:eastAsia="de-DE"/>
          </w:rPr>
          <w:tab/>
        </w:r>
      </w:ins>
      <w:ins w:id="23545" w:author="Ross Norsworthy" w:date="2020-03-20T01:39:00Z">
        <w:r w:rsidR="00A013FD" w:rsidRPr="00A013FD">
          <w:rPr>
            <w:rFonts w:eastAsiaTheme="minorHAnsi"/>
            <w:lang w:eastAsia="de-DE"/>
          </w:rPr>
          <w:t>Logical channel assignment</w:t>
        </w:r>
        <w:bookmarkEnd w:id="23540"/>
      </w:ins>
    </w:p>
    <w:p w14:paraId="06AAA065" w14:textId="77777777" w:rsidR="00A013FD" w:rsidRPr="00A013FD" w:rsidRDefault="00A013FD" w:rsidP="00A013FD">
      <w:pPr>
        <w:spacing w:after="120"/>
        <w:rPr>
          <w:ins w:id="23546" w:author="Ross Norsworthy" w:date="2020-03-20T01:39:00Z"/>
          <w:szCs w:val="24"/>
          <w:lang w:eastAsia="de-DE"/>
        </w:rPr>
      </w:pPr>
      <w:ins w:id="23547" w:author="Ross Norsworthy" w:date="2020-03-20T01:39:00Z">
        <w:r w:rsidRPr="00A013FD">
          <w:rPr>
            <w:szCs w:val="24"/>
            <w:lang w:eastAsia="de-DE"/>
          </w:rPr>
          <w:t>For data transfers two Logical Data Channel are assigned until the transfer is complete, has timed out (fragment loss) or is terminated by the satellite for other reasons (e.g. priority or capacity limits).</w:t>
        </w:r>
      </w:ins>
    </w:p>
    <w:p w14:paraId="5AD7F019" w14:textId="23C83781" w:rsidR="00A013FD" w:rsidRPr="00A013FD" w:rsidRDefault="004313B7" w:rsidP="00875779">
      <w:pPr>
        <w:pStyle w:val="Heading1"/>
        <w:rPr>
          <w:ins w:id="23548" w:author="Ross Norsworthy" w:date="2020-03-20T01:39:00Z"/>
          <w:rFonts w:eastAsiaTheme="minorHAnsi"/>
          <w:lang w:eastAsia="de-DE"/>
        </w:rPr>
      </w:pPr>
      <w:bookmarkStart w:id="23549" w:name="_Toc35546065"/>
      <w:ins w:id="23550" w:author="Song, Xiaojing" w:date="2020-08-21T14:58:00Z">
        <w:del w:id="23551" w:author="USA Editor 2021" w:date="2021-01-06T09:33:00Z">
          <w:r w:rsidRPr="0004724F" w:rsidDel="0004724F">
            <w:rPr>
              <w:rFonts w:eastAsiaTheme="minorHAnsi"/>
              <w:highlight w:val="green"/>
              <w:lang w:eastAsia="de-DE"/>
            </w:rPr>
            <w:delText>D</w:delText>
          </w:r>
          <w:r w:rsidDel="0004724F">
            <w:rPr>
              <w:rFonts w:eastAsiaTheme="minorHAnsi"/>
              <w:lang w:eastAsia="de-DE"/>
            </w:rPr>
            <w:delText xml:space="preserve"> </w:delText>
          </w:r>
        </w:del>
      </w:ins>
      <w:ins w:id="23552" w:author="Song, Xiaojing" w:date="2020-08-24T16:08:00Z">
        <w:r w:rsidR="009C06B3">
          <w:rPr>
            <w:rFonts w:eastAsiaTheme="minorHAnsi"/>
            <w:lang w:eastAsia="de-DE"/>
          </w:rPr>
          <w:t>4</w:t>
        </w:r>
      </w:ins>
      <w:ins w:id="23553" w:author="Song, Xiaojing" w:date="2020-08-21T14:58:00Z">
        <w:r w:rsidR="006860E5">
          <w:rPr>
            <w:rFonts w:eastAsiaTheme="minorHAnsi"/>
            <w:lang w:eastAsia="de-DE"/>
          </w:rPr>
          <w:tab/>
        </w:r>
      </w:ins>
      <w:ins w:id="23554" w:author="Ross Norsworthy" w:date="2020-03-20T01:39:00Z">
        <w:r w:rsidR="00A013FD" w:rsidRPr="00A013FD">
          <w:rPr>
            <w:rFonts w:eastAsiaTheme="minorHAnsi"/>
            <w:lang w:eastAsia="de-DE"/>
          </w:rPr>
          <w:t>Network layer</w:t>
        </w:r>
        <w:bookmarkEnd w:id="23549"/>
      </w:ins>
    </w:p>
    <w:p w14:paraId="2922CBC5" w14:textId="6F69484A" w:rsidR="00A013FD" w:rsidRPr="00A013FD" w:rsidRDefault="00A013FD" w:rsidP="00A013FD">
      <w:pPr>
        <w:spacing w:after="120"/>
        <w:rPr>
          <w:ins w:id="23555" w:author="Ross Norsworthy" w:date="2020-03-20T01:39:00Z"/>
          <w:szCs w:val="24"/>
        </w:rPr>
      </w:pPr>
      <w:ins w:id="23556" w:author="Ross Norsworthy" w:date="2020-03-20T01:39:00Z">
        <w:r w:rsidRPr="00A013FD">
          <w:rPr>
            <w:szCs w:val="24"/>
          </w:rPr>
          <w:t xml:space="preserve">See </w:t>
        </w:r>
        <w:del w:id="23557" w:author="USA Editor 2021" w:date="2021-01-06T09:34:00Z">
          <w:r w:rsidRPr="0004724F" w:rsidDel="0004724F">
            <w:rPr>
              <w:szCs w:val="24"/>
              <w:highlight w:val="green"/>
              <w:rPrChange w:id="23558" w:author="USA Editor 2021" w:date="2021-01-06T09:34:00Z">
                <w:rPr>
                  <w:szCs w:val="24"/>
                </w:rPr>
              </w:rPrChange>
            </w:rPr>
            <w:delText>Annex C</w:delText>
          </w:r>
        </w:del>
      </w:ins>
      <w:ins w:id="23559" w:author="USA Editor 2021" w:date="2021-01-06T09:34:00Z">
        <w:r w:rsidR="0004724F" w:rsidRPr="0004724F">
          <w:rPr>
            <w:sz w:val="20"/>
            <w:highlight w:val="green"/>
          </w:rPr>
          <w:t>§</w:t>
        </w:r>
      </w:ins>
      <w:ins w:id="23560" w:author="Johnny Schultz" w:date="2020-04-17T13:01:00Z">
        <w:r w:rsidRPr="0004724F">
          <w:rPr>
            <w:szCs w:val="24"/>
            <w:highlight w:val="green"/>
          </w:rPr>
          <w:t xml:space="preserve"> 5</w:t>
        </w:r>
      </w:ins>
      <w:ins w:id="23561" w:author="USA Editor 2021" w:date="2021-01-06T09:34:00Z">
        <w:r w:rsidR="0004724F" w:rsidRPr="0004724F">
          <w:rPr>
            <w:szCs w:val="24"/>
            <w:highlight w:val="green"/>
          </w:rPr>
          <w:t>, Annex 4</w:t>
        </w:r>
      </w:ins>
      <w:ins w:id="23562" w:author="Ross Norsworthy" w:date="2020-03-20T01:39:00Z">
        <w:r w:rsidRPr="00A013FD">
          <w:rPr>
            <w:szCs w:val="24"/>
          </w:rPr>
          <w:t>.</w:t>
        </w:r>
      </w:ins>
    </w:p>
    <w:p w14:paraId="36F0127E" w14:textId="6CABDAD7" w:rsidR="00A013FD" w:rsidRPr="00A013FD" w:rsidRDefault="006860E5" w:rsidP="00875779">
      <w:pPr>
        <w:pStyle w:val="Heading1"/>
        <w:rPr>
          <w:ins w:id="23563" w:author="Ross Norsworthy" w:date="2020-03-20T01:39:00Z"/>
          <w:rFonts w:eastAsiaTheme="minorHAnsi"/>
          <w:lang w:eastAsia="de-DE"/>
        </w:rPr>
      </w:pPr>
      <w:bookmarkStart w:id="23564" w:name="_Toc35546066"/>
      <w:ins w:id="23565" w:author="Song, Xiaojing" w:date="2020-08-21T14:59:00Z">
        <w:del w:id="23566" w:author="USA Editor 2021" w:date="2021-01-13T15:38:00Z">
          <w:r w:rsidRPr="00A45FE8" w:rsidDel="00A45FE8">
            <w:rPr>
              <w:rFonts w:eastAsiaTheme="minorHAnsi"/>
              <w:highlight w:val="green"/>
              <w:lang w:eastAsia="de-DE"/>
            </w:rPr>
            <w:delText>D</w:delText>
          </w:r>
          <w:r w:rsidDel="00A45FE8">
            <w:rPr>
              <w:rFonts w:eastAsiaTheme="minorHAnsi"/>
              <w:lang w:eastAsia="de-DE"/>
            </w:rPr>
            <w:delText xml:space="preserve"> </w:delText>
          </w:r>
        </w:del>
      </w:ins>
      <w:ins w:id="23567" w:author="Song, Xiaojing" w:date="2020-08-24T16:08:00Z">
        <w:r w:rsidR="009C06B3">
          <w:rPr>
            <w:rFonts w:eastAsiaTheme="minorHAnsi"/>
            <w:lang w:eastAsia="de-DE"/>
          </w:rPr>
          <w:t>5</w:t>
        </w:r>
      </w:ins>
      <w:ins w:id="23568" w:author="Song, Xiaojing" w:date="2020-08-21T14:59:00Z">
        <w:r>
          <w:rPr>
            <w:rFonts w:eastAsiaTheme="minorHAnsi"/>
            <w:lang w:eastAsia="de-DE"/>
          </w:rPr>
          <w:tab/>
        </w:r>
      </w:ins>
      <w:ins w:id="23569" w:author="Ross Norsworthy" w:date="2020-03-20T01:39:00Z">
        <w:r w:rsidR="00A013FD" w:rsidRPr="00A013FD">
          <w:rPr>
            <w:rFonts w:eastAsiaTheme="minorHAnsi"/>
            <w:lang w:eastAsia="de-DE"/>
          </w:rPr>
          <w:t>Transport layer</w:t>
        </w:r>
        <w:bookmarkEnd w:id="23564"/>
      </w:ins>
    </w:p>
    <w:p w14:paraId="33024204" w14:textId="4CF39F06" w:rsidR="00A013FD" w:rsidRPr="00A013FD" w:rsidRDefault="00A013FD" w:rsidP="00A013FD">
      <w:pPr>
        <w:spacing w:after="120"/>
        <w:rPr>
          <w:ins w:id="23570" w:author="Ross Norsworthy" w:date="2020-03-20T01:39:00Z"/>
        </w:rPr>
      </w:pPr>
      <w:ins w:id="23571" w:author="Ross Norsworthy" w:date="2020-03-20T01:39:00Z">
        <w:r w:rsidRPr="00A013FD">
          <w:t xml:space="preserve">See </w:t>
        </w:r>
        <w:del w:id="23572" w:author="USA Editor 2021" w:date="2021-01-06T09:34:00Z">
          <w:r w:rsidRPr="0004724F" w:rsidDel="0004724F">
            <w:rPr>
              <w:highlight w:val="green"/>
              <w:rPrChange w:id="23573" w:author="USA Editor 2021" w:date="2021-01-06T09:35:00Z">
                <w:rPr/>
              </w:rPrChange>
            </w:rPr>
            <w:delText>Annex C</w:delText>
          </w:r>
        </w:del>
      </w:ins>
      <w:ins w:id="23574" w:author="USA Editor 2021" w:date="2021-01-06T09:34:00Z">
        <w:r w:rsidR="0004724F" w:rsidRPr="0004724F">
          <w:rPr>
            <w:sz w:val="20"/>
            <w:highlight w:val="green"/>
          </w:rPr>
          <w:t>§</w:t>
        </w:r>
      </w:ins>
      <w:ins w:id="23575" w:author="Johnny Schultz" w:date="2020-04-17T13:01:00Z">
        <w:r w:rsidRPr="0004724F">
          <w:rPr>
            <w:highlight w:val="green"/>
          </w:rPr>
          <w:t xml:space="preserve"> 6</w:t>
        </w:r>
      </w:ins>
      <w:ins w:id="23576" w:author="USA Editor 2021" w:date="2021-01-06T09:34:00Z">
        <w:r w:rsidR="0004724F" w:rsidRPr="0004724F">
          <w:rPr>
            <w:highlight w:val="green"/>
          </w:rPr>
          <w:t>, Annex 4</w:t>
        </w:r>
      </w:ins>
      <w:ins w:id="23577" w:author="Ross Norsworthy" w:date="2020-03-20T01:39:00Z">
        <w:r w:rsidRPr="00A013FD">
          <w:t>.</w:t>
        </w:r>
      </w:ins>
    </w:p>
    <w:p w14:paraId="78AB6FE9" w14:textId="077D040E" w:rsidR="00A013FD" w:rsidRPr="00A013FD" w:rsidRDefault="00317D1F" w:rsidP="00875779">
      <w:pPr>
        <w:pStyle w:val="Heading1"/>
        <w:rPr>
          <w:ins w:id="23578" w:author="Ross Norsworthy" w:date="2020-03-20T01:39:00Z"/>
          <w:rFonts w:eastAsiaTheme="minorHAnsi"/>
          <w:lang w:eastAsia="de-DE"/>
        </w:rPr>
      </w:pPr>
      <w:bookmarkStart w:id="23579" w:name="_Toc35546067"/>
      <w:ins w:id="23580" w:author="Song, Xiaojing" w:date="2020-08-21T14:59:00Z">
        <w:del w:id="23581" w:author="USA Editor 2021" w:date="2021-01-13T15:38:00Z">
          <w:r w:rsidRPr="00A45FE8" w:rsidDel="00A45FE8">
            <w:rPr>
              <w:rFonts w:eastAsiaTheme="minorHAnsi"/>
              <w:highlight w:val="green"/>
              <w:lang w:eastAsia="de-DE"/>
            </w:rPr>
            <w:delText>D</w:delText>
          </w:r>
          <w:r w:rsidDel="00A45FE8">
            <w:rPr>
              <w:rFonts w:eastAsiaTheme="minorHAnsi"/>
              <w:lang w:eastAsia="de-DE"/>
            </w:rPr>
            <w:delText xml:space="preserve"> </w:delText>
          </w:r>
        </w:del>
      </w:ins>
      <w:ins w:id="23582" w:author="Song, Xiaojing" w:date="2020-08-24T16:08:00Z">
        <w:r w:rsidR="009C06B3">
          <w:rPr>
            <w:rFonts w:eastAsiaTheme="minorHAnsi"/>
            <w:lang w:eastAsia="de-DE"/>
          </w:rPr>
          <w:t>6</w:t>
        </w:r>
      </w:ins>
      <w:ins w:id="23583" w:author="Song, Xiaojing" w:date="2020-08-21T14:59:00Z">
        <w:r>
          <w:rPr>
            <w:rFonts w:eastAsiaTheme="minorHAnsi"/>
            <w:lang w:eastAsia="de-DE"/>
          </w:rPr>
          <w:tab/>
        </w:r>
      </w:ins>
      <w:ins w:id="23584" w:author="Ross Norsworthy" w:date="2020-03-20T01:39:00Z">
        <w:r w:rsidR="00A013FD" w:rsidRPr="00A013FD">
          <w:rPr>
            <w:rFonts w:eastAsiaTheme="minorHAnsi"/>
            <w:lang w:eastAsia="de-DE"/>
          </w:rPr>
          <w:t>Session layer</w:t>
        </w:r>
        <w:bookmarkEnd w:id="23579"/>
      </w:ins>
    </w:p>
    <w:p w14:paraId="63F14364" w14:textId="31FF09A5" w:rsidR="00A013FD" w:rsidRPr="00A013FD" w:rsidRDefault="00A013FD" w:rsidP="00A013FD">
      <w:pPr>
        <w:spacing w:after="120"/>
        <w:rPr>
          <w:ins w:id="23585" w:author="Ross Norsworthy" w:date="2020-03-20T01:39:00Z"/>
          <w:szCs w:val="24"/>
        </w:rPr>
      </w:pPr>
      <w:ins w:id="23586" w:author="Ross Norsworthy" w:date="2020-03-20T01:39:00Z">
        <w:r w:rsidRPr="00A013FD">
          <w:rPr>
            <w:szCs w:val="24"/>
          </w:rPr>
          <w:t xml:space="preserve">See </w:t>
        </w:r>
        <w:del w:id="23587" w:author="USA Editor 2021" w:date="2021-01-06T09:35:00Z">
          <w:r w:rsidRPr="0004724F" w:rsidDel="0004724F">
            <w:rPr>
              <w:szCs w:val="24"/>
              <w:highlight w:val="green"/>
              <w:rPrChange w:id="23588" w:author="USA Editor 2021" w:date="2021-01-06T09:35:00Z">
                <w:rPr>
                  <w:szCs w:val="24"/>
                </w:rPr>
              </w:rPrChange>
            </w:rPr>
            <w:delText>Annex C</w:delText>
          </w:r>
        </w:del>
      </w:ins>
      <w:ins w:id="23589" w:author="USA Editor 2021" w:date="2021-01-06T09:35:00Z">
        <w:r w:rsidR="0004724F" w:rsidRPr="0004724F">
          <w:rPr>
            <w:sz w:val="20"/>
            <w:highlight w:val="green"/>
          </w:rPr>
          <w:t>§</w:t>
        </w:r>
      </w:ins>
      <w:ins w:id="23590" w:author="Johnny Schultz" w:date="2020-04-17T13:01:00Z">
        <w:r w:rsidRPr="0004724F">
          <w:rPr>
            <w:szCs w:val="24"/>
            <w:highlight w:val="green"/>
          </w:rPr>
          <w:t xml:space="preserve"> 7</w:t>
        </w:r>
      </w:ins>
      <w:ins w:id="23591" w:author="USA Editor 2021" w:date="2021-01-06T09:35:00Z">
        <w:r w:rsidR="0004724F" w:rsidRPr="0004724F">
          <w:rPr>
            <w:szCs w:val="24"/>
            <w:highlight w:val="green"/>
          </w:rPr>
          <w:t>, Annex 4</w:t>
        </w:r>
      </w:ins>
      <w:ins w:id="23592" w:author="Ross Norsworthy" w:date="2020-03-20T01:39:00Z">
        <w:r w:rsidRPr="00A013FD">
          <w:rPr>
            <w:szCs w:val="24"/>
          </w:rPr>
          <w:t>.</w:t>
        </w:r>
      </w:ins>
    </w:p>
    <w:p w14:paraId="39B33602" w14:textId="4D6D68E3" w:rsidR="00A013FD" w:rsidRPr="00A013FD" w:rsidRDefault="00317D1F" w:rsidP="00875779">
      <w:pPr>
        <w:pStyle w:val="Heading1"/>
        <w:rPr>
          <w:ins w:id="23593" w:author="Ross Norsworthy" w:date="2020-03-20T01:39:00Z"/>
          <w:rFonts w:eastAsiaTheme="minorHAnsi"/>
          <w:lang w:eastAsia="de-DE"/>
        </w:rPr>
      </w:pPr>
      <w:bookmarkStart w:id="23594" w:name="_Toc35546068"/>
      <w:ins w:id="23595" w:author="Song, Xiaojing" w:date="2020-08-21T14:59:00Z">
        <w:del w:id="23596" w:author="USA Editor 2021" w:date="2021-01-13T15:38:00Z">
          <w:r w:rsidRPr="00A45FE8" w:rsidDel="00A45FE8">
            <w:rPr>
              <w:rFonts w:eastAsiaTheme="minorHAnsi"/>
              <w:highlight w:val="green"/>
              <w:lang w:eastAsia="de-DE"/>
            </w:rPr>
            <w:delText>D</w:delText>
          </w:r>
        </w:del>
        <w:del w:id="23597" w:author="USA Editor 2021" w:date="2021-01-13T15:40:00Z">
          <w:r w:rsidDel="00A45FE8">
            <w:rPr>
              <w:rFonts w:eastAsiaTheme="minorHAnsi"/>
              <w:lang w:eastAsia="de-DE"/>
            </w:rPr>
            <w:delText xml:space="preserve"> </w:delText>
          </w:r>
        </w:del>
      </w:ins>
      <w:ins w:id="23598" w:author="Song, Xiaojing" w:date="2020-08-24T16:08:00Z">
        <w:r w:rsidR="009C06B3">
          <w:rPr>
            <w:rFonts w:eastAsiaTheme="minorHAnsi"/>
            <w:lang w:eastAsia="de-DE"/>
          </w:rPr>
          <w:t>7</w:t>
        </w:r>
      </w:ins>
      <w:ins w:id="23599" w:author="Song, Xiaojing" w:date="2020-08-21T14:59:00Z">
        <w:r>
          <w:rPr>
            <w:rFonts w:eastAsiaTheme="minorHAnsi"/>
            <w:lang w:eastAsia="de-DE"/>
          </w:rPr>
          <w:tab/>
        </w:r>
      </w:ins>
      <w:ins w:id="23600" w:author="Ross Norsworthy" w:date="2020-03-20T01:39:00Z">
        <w:r w:rsidR="00A013FD" w:rsidRPr="00A013FD">
          <w:rPr>
            <w:rFonts w:eastAsiaTheme="minorHAnsi"/>
            <w:lang w:eastAsia="de-DE"/>
          </w:rPr>
          <w:t>Presentation Layer</w:t>
        </w:r>
        <w:bookmarkEnd w:id="23594"/>
      </w:ins>
    </w:p>
    <w:p w14:paraId="2B2BCD09" w14:textId="1E666608" w:rsidR="00A013FD" w:rsidRPr="00A013FD" w:rsidRDefault="00A013FD" w:rsidP="00A013FD">
      <w:pPr>
        <w:spacing w:after="120"/>
        <w:rPr>
          <w:ins w:id="23601" w:author="Ross Norsworthy" w:date="2020-03-20T01:39:00Z"/>
          <w:szCs w:val="24"/>
          <w:lang w:eastAsia="de-DE"/>
        </w:rPr>
      </w:pPr>
      <w:ins w:id="23602" w:author="Ross Norsworthy" w:date="2020-03-20T01:39:00Z">
        <w:r w:rsidRPr="00A013FD">
          <w:rPr>
            <w:szCs w:val="24"/>
            <w:lang w:eastAsia="de-DE"/>
          </w:rPr>
          <w:t xml:space="preserve">See </w:t>
        </w:r>
        <w:del w:id="23603" w:author="USA Editor 2021" w:date="2021-01-06T09:35:00Z">
          <w:r w:rsidRPr="0004724F" w:rsidDel="0004724F">
            <w:rPr>
              <w:szCs w:val="24"/>
              <w:highlight w:val="green"/>
              <w:lang w:eastAsia="de-DE"/>
              <w:rPrChange w:id="23604" w:author="USA Editor 2021" w:date="2021-01-06T09:35:00Z">
                <w:rPr>
                  <w:szCs w:val="24"/>
                  <w:lang w:eastAsia="de-DE"/>
                </w:rPr>
              </w:rPrChange>
            </w:rPr>
            <w:delText>Annex C</w:delText>
          </w:r>
        </w:del>
      </w:ins>
      <w:ins w:id="23605" w:author="USA Editor 2021" w:date="2021-01-06T09:35:00Z">
        <w:r w:rsidR="0004724F" w:rsidRPr="0004724F">
          <w:rPr>
            <w:sz w:val="20"/>
            <w:highlight w:val="green"/>
          </w:rPr>
          <w:t>§</w:t>
        </w:r>
      </w:ins>
      <w:ins w:id="23606" w:author="Ross Norsworthy" w:date="2020-03-20T01:39:00Z">
        <w:r w:rsidRPr="0004724F">
          <w:rPr>
            <w:szCs w:val="24"/>
            <w:highlight w:val="green"/>
            <w:lang w:eastAsia="de-DE"/>
          </w:rPr>
          <w:t xml:space="preserve"> 8</w:t>
        </w:r>
      </w:ins>
      <w:ins w:id="23607" w:author="USA Editor 2021" w:date="2021-01-06T09:35:00Z">
        <w:r w:rsidR="0004724F" w:rsidRPr="0004724F">
          <w:rPr>
            <w:szCs w:val="24"/>
            <w:highlight w:val="green"/>
            <w:lang w:eastAsia="de-DE"/>
          </w:rPr>
          <w:t>, Annex 4</w:t>
        </w:r>
      </w:ins>
      <w:ins w:id="23608" w:author="Ross Norsworthy" w:date="2020-03-20T01:39:00Z">
        <w:r w:rsidRPr="00A013FD">
          <w:rPr>
            <w:szCs w:val="24"/>
            <w:lang w:eastAsia="de-DE"/>
          </w:rPr>
          <w:t xml:space="preserve">. </w:t>
        </w:r>
      </w:ins>
    </w:p>
    <w:p w14:paraId="4A6591BC" w14:textId="77777777" w:rsidR="00A013FD" w:rsidRPr="00A013FD" w:rsidRDefault="00A013FD" w:rsidP="00A013FD">
      <w:pPr>
        <w:overflowPunct/>
        <w:autoSpaceDE/>
        <w:autoSpaceDN/>
        <w:adjustRightInd/>
        <w:spacing w:before="0"/>
        <w:textAlignment w:val="auto"/>
      </w:pPr>
      <w:r w:rsidRPr="00A013FD">
        <w:br w:type="page"/>
      </w:r>
    </w:p>
    <w:bookmarkEnd w:id="16538"/>
    <w:p w14:paraId="3594AD5E" w14:textId="77777777"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480" w:after="80"/>
        <w:jc w:val="center"/>
        <w:rPr>
          <w:del w:id="23609" w:author="Johnny Schultz" w:date="2020-02-12T15:55:00Z"/>
          <w:b/>
          <w:sz w:val="28"/>
        </w:rPr>
      </w:pPr>
      <w:del w:id="23610" w:author="Johnny Schultz" w:date="2020-02-12T15:55:00Z">
        <w:r w:rsidRPr="00A013FD">
          <w:rPr>
            <w:b/>
            <w:sz w:val="28"/>
          </w:rPr>
          <w:delText>Annex 4</w:delText>
        </w:r>
        <w:r w:rsidRPr="00A013FD">
          <w:rPr>
            <w:b/>
            <w:sz w:val="28"/>
          </w:rPr>
          <w:br/>
        </w:r>
        <w:r w:rsidRPr="00A013FD">
          <w:rPr>
            <w:b/>
            <w:sz w:val="28"/>
          </w:rPr>
          <w:br/>
          <w:delText xml:space="preserve">Technical characteristics of VDE satellite downlink </w:delText>
        </w:r>
        <w:r w:rsidRPr="00A013FD">
          <w:rPr>
            <w:b/>
            <w:sz w:val="28"/>
          </w:rPr>
          <w:br/>
          <w:delText>in the VHF maritime mobile band</w:delText>
        </w:r>
      </w:del>
    </w:p>
    <w:p w14:paraId="23CBC159" w14:textId="77777777" w:rsidR="00A013FD" w:rsidRPr="00A013FD" w:rsidRDefault="00A013FD" w:rsidP="00A013FD">
      <w:pPr>
        <w:keepNext/>
        <w:keepLines/>
        <w:tabs>
          <w:tab w:val="left" w:pos="360"/>
        </w:tabs>
        <w:spacing w:before="280"/>
        <w:outlineLvl w:val="0"/>
        <w:rPr>
          <w:del w:id="23611" w:author="Johnny Schultz" w:date="2020-02-12T15:55:00Z"/>
          <w:b/>
          <w:sz w:val="28"/>
        </w:rPr>
      </w:pPr>
      <w:del w:id="23612" w:author="Johnny Schultz" w:date="2020-02-12T15:55:00Z">
        <w:r w:rsidRPr="00A013FD">
          <w:rPr>
            <w:b/>
            <w:sz w:val="28"/>
          </w:rPr>
          <w:delText>1</w:delText>
        </w:r>
        <w:r w:rsidRPr="00A013FD">
          <w:rPr>
            <w:b/>
            <w:sz w:val="28"/>
          </w:rPr>
          <w:tab/>
          <w:delText>Introduction</w:delText>
        </w:r>
      </w:del>
    </w:p>
    <w:p w14:paraId="5AC530C6" w14:textId="77777777" w:rsidR="00A013FD" w:rsidRPr="00A013FD" w:rsidRDefault="00A013FD" w:rsidP="00A013FD">
      <w:pPr>
        <w:rPr>
          <w:del w:id="23613" w:author="Johnny Schultz" w:date="2020-02-12T15:55:00Z"/>
        </w:rPr>
      </w:pPr>
      <w:del w:id="23614" w:author="Johnny Schultz" w:date="2020-02-12T15:55:00Z">
        <w:r w:rsidRPr="00A013FD">
          <w:delText>This Annex describes the characteristics of the satellite downlink of the VHF Data Exchange System (VDES) according to the identified requirements.</w:delText>
        </w:r>
      </w:del>
    </w:p>
    <w:p w14:paraId="59ECF3AB" w14:textId="77777777" w:rsidR="00A013FD" w:rsidRPr="00A013FD" w:rsidRDefault="00A013FD" w:rsidP="00A013FD">
      <w:pPr>
        <w:rPr>
          <w:del w:id="23615" w:author="Johnny Schultz" w:date="2020-02-12T15:55:00Z"/>
        </w:rPr>
      </w:pPr>
      <w:del w:id="23616" w:author="Johnny Schultz" w:date="2020-02-12T15:55:00Z">
        <w:r w:rsidRPr="00A013FD">
          <w:delText>In particular, VDE satellite downlink is assumed to support the following services:</w:delText>
        </w:r>
      </w:del>
    </w:p>
    <w:p w14:paraId="724CDBDB" w14:textId="77777777" w:rsidR="00A013FD" w:rsidRPr="00A013FD" w:rsidRDefault="00A013FD" w:rsidP="00A013FD">
      <w:pPr>
        <w:tabs>
          <w:tab w:val="clear" w:pos="2268"/>
          <w:tab w:val="left" w:pos="2608"/>
          <w:tab w:val="left" w:pos="3345"/>
        </w:tabs>
        <w:spacing w:before="80"/>
        <w:ind w:left="1134" w:hanging="1134"/>
        <w:rPr>
          <w:del w:id="23617" w:author="Johnny Schultz" w:date="2020-02-12T15:55:00Z"/>
        </w:rPr>
      </w:pPr>
      <w:del w:id="23618" w:author="Johnny Schultz" w:date="2020-02-12T15:55:00Z">
        <w:r w:rsidRPr="00A013FD">
          <w:delText>–</w:delText>
        </w:r>
        <w:r w:rsidRPr="00A013FD">
          <w:tab/>
          <w:delText>Downlink multicast multi-packet data transfer</w:delText>
        </w:r>
      </w:del>
    </w:p>
    <w:p w14:paraId="099B609D" w14:textId="77777777" w:rsidR="00A013FD" w:rsidRPr="00A013FD" w:rsidRDefault="00A013FD" w:rsidP="00A013FD">
      <w:pPr>
        <w:tabs>
          <w:tab w:val="clear" w:pos="2268"/>
          <w:tab w:val="left" w:pos="2608"/>
          <w:tab w:val="left" w:pos="3345"/>
        </w:tabs>
        <w:spacing w:before="80"/>
        <w:ind w:left="1134" w:hanging="1134"/>
        <w:rPr>
          <w:del w:id="23619" w:author="Johnny Schultz" w:date="2020-02-12T15:55:00Z"/>
        </w:rPr>
      </w:pPr>
      <w:del w:id="23620" w:author="Johnny Schultz" w:date="2020-02-12T15:55:00Z">
        <w:r w:rsidRPr="00A013FD">
          <w:delText>–</w:delText>
        </w:r>
        <w:r w:rsidRPr="00A013FD">
          <w:tab/>
          <w:delText>Shore originated unicast multi-packet data transfer via satellite.</w:delText>
        </w:r>
      </w:del>
    </w:p>
    <w:p w14:paraId="28D62AD9" w14:textId="77777777" w:rsidR="00A013FD" w:rsidRPr="00A013FD" w:rsidRDefault="00A013FD" w:rsidP="00A013FD">
      <w:pPr>
        <w:rPr>
          <w:del w:id="23621" w:author="Johnny Schultz" w:date="2020-02-12T15:55:00Z"/>
        </w:rPr>
      </w:pPr>
      <w:del w:id="23622" w:author="Johnny Schultz" w:date="2020-02-12T15:55:00Z">
        <w:r w:rsidRPr="00A013FD">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3B368912" w14:textId="77777777" w:rsidR="00A013FD" w:rsidRPr="00A013FD" w:rsidRDefault="00A013FD" w:rsidP="00A013FD">
      <w:pPr>
        <w:rPr>
          <w:del w:id="23623" w:author="Johnny Schultz" w:date="2020-02-12T15:55:00Z"/>
        </w:rPr>
      </w:pPr>
      <w:del w:id="23624" w:author="Johnny Schultz" w:date="2020-02-12T15:55:00Z">
        <w:r w:rsidRPr="00A013FD">
          <w:delText>The focus of this Annex is to describe the four lower layers of the OSI model (as defined in Annex 1): the physical, the link, the network and the transport layers.</w:delText>
        </w:r>
      </w:del>
    </w:p>
    <w:p w14:paraId="363540E5" w14:textId="77777777" w:rsidR="00A013FD" w:rsidRPr="00A013FD" w:rsidRDefault="00A013FD" w:rsidP="00A013FD">
      <w:pPr>
        <w:keepNext/>
        <w:keepLines/>
        <w:tabs>
          <w:tab w:val="left" w:pos="360"/>
        </w:tabs>
        <w:spacing w:before="280"/>
        <w:ind w:left="360" w:hanging="360"/>
        <w:outlineLvl w:val="0"/>
        <w:rPr>
          <w:del w:id="23625" w:author="Johnny Schultz" w:date="2020-02-12T15:55:00Z"/>
          <w:b/>
          <w:sz w:val="28"/>
        </w:rPr>
      </w:pPr>
      <w:del w:id="23626" w:author="Johnny Schultz" w:date="2020-02-12T15:55:00Z">
        <w:r w:rsidRPr="00A013FD">
          <w:rPr>
            <w:b/>
            <w:sz w:val="28"/>
          </w:rPr>
          <w:delText>2</w:delText>
        </w:r>
        <w:r w:rsidRPr="00A013FD">
          <w:rPr>
            <w:b/>
            <w:sz w:val="28"/>
          </w:rPr>
          <w:tab/>
          <w:delText xml:space="preserve">VDE-SAT downlink physical layer </w:delText>
        </w:r>
      </w:del>
    </w:p>
    <w:p w14:paraId="3407645D" w14:textId="77777777" w:rsidR="00A013FD" w:rsidRPr="00A013FD" w:rsidRDefault="00A013FD" w:rsidP="00A013FD">
      <w:pPr>
        <w:keepNext/>
        <w:keepLines/>
        <w:tabs>
          <w:tab w:val="left" w:pos="360"/>
        </w:tabs>
        <w:spacing w:before="200"/>
        <w:ind w:left="360" w:hanging="360"/>
        <w:outlineLvl w:val="1"/>
        <w:rPr>
          <w:del w:id="23627" w:author="Johnny Schultz" w:date="2020-02-12T15:55:00Z"/>
          <w:b/>
        </w:rPr>
      </w:pPr>
      <w:del w:id="23628" w:author="Johnny Schultz" w:date="2020-02-12T15:55:00Z">
        <w:r w:rsidRPr="00A013FD">
          <w:rPr>
            <w:b/>
          </w:rPr>
          <w:delText>2.1</w:delText>
        </w:r>
        <w:r w:rsidRPr="00A013FD">
          <w:rPr>
            <w:b/>
          </w:rPr>
          <w:tab/>
          <w:delText>VDE-SAT downlink key parameters</w:delText>
        </w:r>
      </w:del>
    </w:p>
    <w:p w14:paraId="1AA20F17" w14:textId="77777777" w:rsidR="00A013FD" w:rsidRPr="00A013FD" w:rsidRDefault="00A013FD" w:rsidP="00A013FD">
      <w:pPr>
        <w:rPr>
          <w:del w:id="23629" w:author="Johnny Schultz" w:date="2020-02-12T15:55:00Z"/>
        </w:rPr>
      </w:pPr>
      <w:del w:id="23630" w:author="Johnny Schultz" w:date="2020-02-12T15:55:00Z">
        <w:r w:rsidRPr="00A013FD">
          <w:delText>This section outlines assumptions regarding the VDE-SAT downlink system parameters that are used as representative examples in this Annex.</w:delText>
        </w:r>
      </w:del>
    </w:p>
    <w:p w14:paraId="5629ADE3" w14:textId="77777777" w:rsidR="00A013FD" w:rsidRPr="00A013FD" w:rsidRDefault="00A013FD" w:rsidP="00A013FD">
      <w:pPr>
        <w:keepNext/>
        <w:keepLines/>
        <w:tabs>
          <w:tab w:val="clear" w:pos="1134"/>
          <w:tab w:val="left" w:pos="360"/>
        </w:tabs>
        <w:spacing w:before="200"/>
        <w:ind w:left="360" w:hanging="360"/>
        <w:outlineLvl w:val="2"/>
        <w:rPr>
          <w:del w:id="23631" w:author="Johnny Schultz" w:date="2020-02-12T15:55:00Z"/>
          <w:b/>
        </w:rPr>
      </w:pPr>
      <w:del w:id="23632" w:author="Johnny Schultz" w:date="2020-02-12T15:55:00Z">
        <w:r w:rsidRPr="00A013FD">
          <w:rPr>
            <w:b/>
          </w:rPr>
          <w:delText>2.1.1</w:delText>
        </w:r>
        <w:r w:rsidRPr="00A013FD">
          <w:rPr>
            <w:b/>
          </w:rPr>
          <w:tab/>
          <w:delText>Satellite to surface distance range</w:delText>
        </w:r>
      </w:del>
    </w:p>
    <w:p w14:paraId="1800B0B7" w14:textId="77777777" w:rsidR="00A013FD" w:rsidRPr="00A013FD" w:rsidRDefault="00A013FD" w:rsidP="00A013FD">
      <w:pPr>
        <w:rPr>
          <w:del w:id="23633" w:author="Johnny Schultz" w:date="2020-02-12T15:55:00Z"/>
        </w:rPr>
      </w:pPr>
      <w:del w:id="23634" w:author="Johnny Schultz" w:date="2020-02-12T15:55:00Z">
        <w:r w:rsidRPr="00A013FD">
          <w:delText>The orbit height determines the satellite range variations. For example, for a 600 km LEO the maximum range is 2 830 km. For timing purposes a maximum range of 3 000 km will be used.</w:delText>
        </w:r>
      </w:del>
    </w:p>
    <w:p w14:paraId="6D880863" w14:textId="77777777" w:rsidR="00A013FD" w:rsidRPr="00A013FD" w:rsidRDefault="00A013FD" w:rsidP="00A013FD">
      <w:pPr>
        <w:rPr>
          <w:del w:id="23635" w:author="Johnny Schultz" w:date="2020-02-12T15:55:00Z"/>
        </w:rPr>
      </w:pPr>
      <w:del w:id="23636" w:author="Johnny Schultz" w:date="2020-02-12T15:55:00Z">
        <w:r w:rsidRPr="00A013FD">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 A4-1.</w:delText>
        </w:r>
      </w:del>
    </w:p>
    <w:p w14:paraId="16B6A8BE" w14:textId="77777777" w:rsidR="00A013FD" w:rsidRPr="00A013FD" w:rsidRDefault="00A013FD" w:rsidP="00A013FD">
      <w:pPr>
        <w:rPr>
          <w:del w:id="23637" w:author="Johnny Schultz" w:date="2020-02-12T15:55:00Z"/>
        </w:rPr>
      </w:pPr>
      <w:del w:id="23638" w:author="Johnny Schultz" w:date="2020-02-12T15:55:00Z">
        <w:r w:rsidRPr="00A013FD">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78742E5A" w14:textId="77777777" w:rsidR="00A013FD" w:rsidRPr="00A013FD" w:rsidRDefault="00A013FD" w:rsidP="00A013FD">
      <w:pPr>
        <w:keepNext/>
        <w:keepLines/>
        <w:spacing w:before="480" w:after="120"/>
        <w:jc w:val="center"/>
        <w:rPr>
          <w:del w:id="23639" w:author="Johnny Schultz" w:date="2020-02-12T15:55:00Z"/>
          <w:caps/>
          <w:sz w:val="20"/>
        </w:rPr>
      </w:pPr>
      <w:del w:id="23640" w:author="Johnny Schultz" w:date="2020-02-12T15:55:00Z">
        <w:r w:rsidRPr="00A013FD">
          <w:rPr>
            <w:caps/>
            <w:sz w:val="20"/>
          </w:rPr>
          <w:delText>Figure A4-1</w:delText>
        </w:r>
      </w:del>
    </w:p>
    <w:p w14:paraId="1C232EC7" w14:textId="77777777" w:rsidR="00A013FD" w:rsidRPr="00A013FD" w:rsidRDefault="00A013FD" w:rsidP="00A013FD">
      <w:pPr>
        <w:keepNext/>
        <w:keepLines/>
        <w:spacing w:before="0" w:after="480"/>
        <w:jc w:val="center"/>
        <w:rPr>
          <w:del w:id="23641" w:author="Johnny Schultz" w:date="2020-02-12T15:55:00Z"/>
          <w:rFonts w:ascii="Times New Roman Bold" w:hAnsi="Times New Roman Bold"/>
          <w:b/>
          <w:sz w:val="20"/>
        </w:rPr>
      </w:pPr>
      <w:del w:id="23642" w:author="Johnny Schultz" w:date="2020-02-12T15:55:00Z">
        <w:r w:rsidRPr="00A013FD">
          <w:rPr>
            <w:rFonts w:ascii="Times New Roman Bold" w:hAnsi="Times New Roman Bold"/>
            <w:b/>
            <w:sz w:val="20"/>
          </w:rPr>
          <w:delText>Downlink guard timing</w:delText>
        </w:r>
      </w:del>
    </w:p>
    <w:p w14:paraId="0CC65A58" w14:textId="77777777" w:rsidR="00A013FD" w:rsidRPr="00A013FD" w:rsidRDefault="00A013FD" w:rsidP="00A013FD">
      <w:pPr>
        <w:keepNext/>
        <w:keepLines/>
        <w:jc w:val="center"/>
        <w:rPr>
          <w:del w:id="23643" w:author="Johnny Schultz" w:date="2020-02-12T15:55:00Z"/>
        </w:rPr>
      </w:pPr>
      <w:del w:id="23644" w:author="Johnny Schultz" w:date="2020-02-12T15:55:00Z">
        <w:r w:rsidRPr="00A013FD">
          <w:rPr>
            <w:noProof/>
            <w:lang w:val="fr-CA" w:eastAsia="fr-CA"/>
          </w:rPr>
          <w:drawing>
            <wp:inline distT="0" distB="0" distL="0" distR="0" wp14:anchorId="2DFFAFF2" wp14:editId="450D9E2C">
              <wp:extent cx="3063875" cy="24701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063875" cy="2470150"/>
                      </a:xfrm>
                      <a:prstGeom prst="rect">
                        <a:avLst/>
                      </a:prstGeom>
                      <a:noFill/>
                      <a:ln>
                        <a:noFill/>
                      </a:ln>
                    </pic:spPr>
                  </pic:pic>
                </a:graphicData>
              </a:graphic>
            </wp:inline>
          </w:drawing>
        </w:r>
      </w:del>
    </w:p>
    <w:p w14:paraId="30849179" w14:textId="77777777" w:rsidR="00A013FD" w:rsidRPr="00A013FD" w:rsidRDefault="00A013FD" w:rsidP="00A013FD">
      <w:pPr>
        <w:keepNext/>
        <w:keepLines/>
        <w:tabs>
          <w:tab w:val="clear" w:pos="1134"/>
          <w:tab w:val="left" w:pos="360"/>
        </w:tabs>
        <w:spacing w:before="200"/>
        <w:ind w:left="360" w:hanging="360"/>
        <w:outlineLvl w:val="2"/>
        <w:rPr>
          <w:del w:id="23645" w:author="Johnny Schultz" w:date="2020-02-12T15:55:00Z"/>
          <w:b/>
        </w:rPr>
      </w:pPr>
      <w:del w:id="23646" w:author="Johnny Schultz" w:date="2020-02-12T15:55:00Z">
        <w:r w:rsidRPr="00A013FD">
          <w:rPr>
            <w:b/>
          </w:rPr>
          <w:delText>2.1.2</w:delText>
        </w:r>
        <w:r w:rsidRPr="00A013FD">
          <w:rPr>
            <w:b/>
          </w:rPr>
          <w:tab/>
          <w:delText>Carrier frequency error</w:delText>
        </w:r>
      </w:del>
    </w:p>
    <w:p w14:paraId="68CDAEF0" w14:textId="77777777" w:rsidR="00A013FD" w:rsidRPr="00A013FD" w:rsidRDefault="00A013FD" w:rsidP="00A013FD">
      <w:pPr>
        <w:rPr>
          <w:del w:id="23647" w:author="Johnny Schultz" w:date="2020-02-12T15:55:00Z"/>
        </w:rPr>
      </w:pPr>
      <w:del w:id="23648" w:author="Johnny Schultz" w:date="2020-02-12T15:55:00Z">
        <w:r w:rsidRPr="00A013FD">
          <w:delText>The frequency error is the sum of the satellite transmission frequency error and Doppler and the frequency uncertainty at the receiver. The transmit frequency error at the satellite shall be less than 1 ppm, i.e. ±160 Hz.</w:delText>
        </w:r>
      </w:del>
    </w:p>
    <w:p w14:paraId="35BD212D" w14:textId="77777777" w:rsidR="00A013FD" w:rsidRPr="00A013FD" w:rsidRDefault="00A013FD" w:rsidP="00A013FD">
      <w:pPr>
        <w:rPr>
          <w:del w:id="23649" w:author="Johnny Schultz" w:date="2020-02-12T15:55:00Z"/>
        </w:rPr>
      </w:pPr>
      <w:del w:id="23650" w:author="Johnny Schultz" w:date="2020-02-12T15:55:00Z">
        <w:r w:rsidRPr="00A013FD">
          <w:delText xml:space="preserve">A LEO satellite will move at a speed of about 8 km/s and this will cause a maximum Doppler of ±4 kHz at VHF. </w:delText>
        </w:r>
      </w:del>
    </w:p>
    <w:p w14:paraId="33AE9C15" w14:textId="77777777" w:rsidR="00A013FD" w:rsidRPr="00A013FD" w:rsidRDefault="00A013FD" w:rsidP="00A013FD">
      <w:pPr>
        <w:keepNext/>
        <w:keepLines/>
        <w:tabs>
          <w:tab w:val="clear" w:pos="1134"/>
          <w:tab w:val="left" w:pos="360"/>
        </w:tabs>
        <w:spacing w:before="200"/>
        <w:ind w:left="360" w:hanging="360"/>
        <w:outlineLvl w:val="2"/>
        <w:rPr>
          <w:del w:id="23651" w:author="Johnny Schultz" w:date="2020-02-12T15:55:00Z"/>
          <w:b/>
        </w:rPr>
      </w:pPr>
      <w:del w:id="23652" w:author="Johnny Schultz" w:date="2020-02-12T15:55:00Z">
        <w:r w:rsidRPr="00A013FD">
          <w:rPr>
            <w:b/>
          </w:rPr>
          <w:delText>2.1.3</w:delText>
        </w:r>
        <w:r w:rsidRPr="00A013FD">
          <w:rPr>
            <w:b/>
          </w:rPr>
          <w:tab/>
          <w:delText>Downlink link budget analyses</w:delText>
        </w:r>
      </w:del>
    </w:p>
    <w:p w14:paraId="4CA69836" w14:textId="77777777" w:rsidR="00A013FD" w:rsidRPr="00A013FD" w:rsidRDefault="00A013FD" w:rsidP="00A013FD">
      <w:pPr>
        <w:rPr>
          <w:del w:id="23653" w:author="Johnny Schultz" w:date="2020-02-12T15:55:00Z"/>
        </w:rPr>
      </w:pPr>
      <w:del w:id="23654" w:author="Johnny Schultz" w:date="2020-02-12T15:55:00Z">
        <w:r w:rsidRPr="00A013FD">
          <w:delText xml:space="preserve">The link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is determined by the satellite e.i.r.p. path losses, propagation losses, receiver sensitivity/figure of merit and local interference levels. Examples of link budget analyses are provided in the following sections.</w:delText>
        </w:r>
      </w:del>
    </w:p>
    <w:p w14:paraId="2E2A2D81" w14:textId="77777777" w:rsidR="00A013FD" w:rsidRPr="00A013FD" w:rsidRDefault="00A013FD" w:rsidP="00A013FD">
      <w:pPr>
        <w:keepNext/>
        <w:keepLines/>
        <w:tabs>
          <w:tab w:val="clear" w:pos="1134"/>
          <w:tab w:val="left" w:pos="360"/>
        </w:tabs>
        <w:spacing w:before="200"/>
        <w:ind w:left="360" w:hanging="360"/>
        <w:outlineLvl w:val="2"/>
        <w:rPr>
          <w:del w:id="23655" w:author="Johnny Schultz" w:date="2020-02-12T15:55:00Z"/>
          <w:b/>
        </w:rPr>
      </w:pPr>
      <w:del w:id="23656" w:author="Johnny Schultz" w:date="2020-02-12T15:55:00Z">
        <w:r w:rsidRPr="00A013FD">
          <w:rPr>
            <w:b/>
          </w:rPr>
          <w:delText>2.1.4</w:delText>
        </w:r>
        <w:r w:rsidRPr="00A013FD">
          <w:rPr>
            <w:b/>
          </w:rPr>
          <w:tab/>
          <w:delText>Satellite downlink e.i.r.p.</w:delText>
        </w:r>
      </w:del>
    </w:p>
    <w:p w14:paraId="23207832" w14:textId="77777777" w:rsidR="00A013FD" w:rsidRPr="00A013FD" w:rsidRDefault="00A013FD" w:rsidP="00A013FD">
      <w:pPr>
        <w:rPr>
          <w:del w:id="23657" w:author="Johnny Schultz" w:date="2020-02-12T15:55:00Z"/>
        </w:rPr>
      </w:pPr>
      <w:del w:id="23658" w:author="Johnny Schultz" w:date="2020-02-12T15:55:00Z">
        <w:r w:rsidRPr="00A013FD">
          <w:delText>The e.i.r.p. can be derived from PFD mask given in Table A4-1.</w:delText>
        </w:r>
      </w:del>
    </w:p>
    <w:p w14:paraId="2FAFD0D6" w14:textId="77777777" w:rsidR="00A013FD" w:rsidRPr="00A013FD" w:rsidRDefault="00A013FD" w:rsidP="00A013FD">
      <w:pPr>
        <w:keepNext/>
        <w:spacing w:before="560" w:after="120"/>
        <w:jc w:val="center"/>
        <w:rPr>
          <w:del w:id="23659" w:author="Johnny Schultz" w:date="2020-02-12T15:55:00Z"/>
          <w:caps/>
          <w:sz w:val="20"/>
        </w:rPr>
      </w:pPr>
      <w:del w:id="23660" w:author="Johnny Schultz" w:date="2020-02-12T15:55:00Z">
        <w:r w:rsidRPr="00A013FD">
          <w:rPr>
            <w:caps/>
            <w:sz w:val="20"/>
          </w:rPr>
          <w:delText xml:space="preserve">TABLE A4-1 </w:delText>
        </w:r>
      </w:del>
    </w:p>
    <w:p w14:paraId="06EB5DD7" w14:textId="77777777" w:rsidR="00A013FD" w:rsidRPr="00A013FD" w:rsidRDefault="00A013FD" w:rsidP="00A013FD">
      <w:pPr>
        <w:keepNext/>
        <w:keepLines/>
        <w:spacing w:before="0" w:after="120"/>
        <w:jc w:val="center"/>
        <w:rPr>
          <w:del w:id="23661" w:author="Johnny Schultz" w:date="2020-02-12T15:55:00Z"/>
          <w:rFonts w:ascii="Arial" w:hAnsi="Arial" w:cs="Arial"/>
          <w:b/>
          <w:sz w:val="22"/>
          <w:szCs w:val="24"/>
        </w:rPr>
      </w:pPr>
      <w:del w:id="23662" w:author="Johnny Schultz" w:date="2020-02-12T15:55:00Z">
        <w:r w:rsidRPr="00A013FD">
          <w:rPr>
            <w:rFonts w:ascii="Times New Roman Bold" w:hAnsi="Times New Roman Bold"/>
            <w:b/>
            <w:sz w:val="20"/>
          </w:rPr>
          <w:delText>Proposed power spectral and PFD mask</w:delText>
        </w:r>
      </w:del>
    </w:p>
    <w:p w14:paraId="0E7BA825" w14:textId="77777777" w:rsidR="00A013FD" w:rsidRPr="00A013FD" w:rsidRDefault="00A013FD" w:rsidP="00A013FD">
      <w:pPr>
        <w:jc w:val="center"/>
        <w:rPr>
          <w:del w:id="23663" w:author="Johnny Schultz" w:date="2020-02-12T15:55:00Z"/>
          <w:rFonts w:ascii="Arial" w:hAnsi="Arial" w:cs="Arial"/>
          <w:b/>
          <w:sz w:val="22"/>
        </w:rPr>
      </w:pPr>
      <m:oMathPara>
        <m:oMath>
          <m:r>
            <w:del w:id="23664" w:author="Johnny Schultz" w:date="2020-02-12T15:55:00Z">
              <m:rPr>
                <m:sty m:val="b"/>
              </m:rPr>
              <w:rPr>
                <w:rFonts w:ascii="Cambria Math" w:hAnsi="Cambria Math" w:cs="Arial"/>
                <w:sz w:val="22"/>
              </w:rPr>
              <m:t>θ°</m:t>
            </w:del>
          </m:r>
          <m:r>
            <w:del w:id="23665" w:author="Johnny Schultz" w:date="2020-02-12T15:55:00Z">
              <m:rPr>
                <m:sty m:val="bi"/>
              </m:rPr>
              <w:rPr>
                <w:rFonts w:ascii="Cambria Math" w:hAnsi="Cambria Math" w:cs="Arial"/>
                <w:sz w:val="22"/>
              </w:rPr>
              <m:t>=earth-satellite elevation angle</m:t>
            </w:del>
          </m:r>
        </m:oMath>
      </m:oMathPara>
    </w:p>
    <w:p w14:paraId="38EE5F45" w14:textId="77777777" w:rsidR="00A013FD" w:rsidRPr="00A013FD" w:rsidRDefault="00580147" w:rsidP="00A013FD">
      <w:pPr>
        <w:tabs>
          <w:tab w:val="clear" w:pos="1134"/>
          <w:tab w:val="clear" w:pos="1871"/>
          <w:tab w:val="clear" w:pos="2268"/>
        </w:tabs>
        <w:overflowPunct/>
        <w:autoSpaceDE/>
        <w:autoSpaceDN/>
        <w:adjustRightInd/>
        <w:spacing w:before="240" w:after="240"/>
        <w:jc w:val="center"/>
        <w:textAlignment w:val="auto"/>
        <w:rPr>
          <w:del w:id="23666" w:author="Johnny Schultz" w:date="2020-02-12T15:55:00Z"/>
          <w:rFonts w:ascii="Arial" w:hAnsi="Arial" w:cs="Arial"/>
          <w:bCs/>
          <w:szCs w:val="24"/>
        </w:rPr>
      </w:pPr>
      <m:oMathPara>
        <m:oMath>
          <m:sSub>
            <m:sSubPr>
              <m:ctrlPr>
                <w:del w:id="23667" w:author="Johnny Schultz" w:date="2020-02-12T15:55:00Z">
                  <w:rPr>
                    <w:rFonts w:ascii="Cambria Math" w:hAnsi="Cambria Math" w:cs="Arial"/>
                    <w:sz w:val="22"/>
                    <w:szCs w:val="24"/>
                  </w:rPr>
                </w:del>
              </m:ctrlPr>
            </m:sSubPr>
            <m:e>
              <m:r>
                <w:del w:id="23668" w:author="Johnny Schultz" w:date="2020-02-12T15:55:00Z">
                  <w:rPr>
                    <w:rFonts w:ascii="Cambria Math" w:hAnsi="Cambria Math" w:cs="Arial"/>
                    <w:sz w:val="22"/>
                    <w:szCs w:val="24"/>
                  </w:rPr>
                  <m:t>PFD</m:t>
                </w:del>
              </m:r>
              <m:d>
                <m:dPr>
                  <m:ctrlPr>
                    <w:del w:id="23669" w:author="Johnny Schultz" w:date="2020-02-12T15:55:00Z">
                      <w:rPr>
                        <w:rFonts w:ascii="Cambria Math" w:hAnsi="Cambria Math" w:cs="Arial"/>
                        <w:sz w:val="22"/>
                        <w:szCs w:val="24"/>
                      </w:rPr>
                    </w:del>
                  </m:ctrlPr>
                </m:dPr>
                <m:e>
                  <m:r>
                    <w:del w:id="23670" w:author="Johnny Schultz" w:date="2020-02-12T15:55:00Z">
                      <m:rPr>
                        <m:sty m:val="p"/>
                      </m:rPr>
                      <w:rPr>
                        <w:rFonts w:ascii="Cambria Math" w:hAnsi="Cambria Math" w:cs="Arial"/>
                        <w:sz w:val="22"/>
                        <w:szCs w:val="24"/>
                      </w:rPr>
                      <m:t>θ°</m:t>
                    </w:del>
                  </m:r>
                </m:e>
              </m:d>
              <m:r>
                <w:del w:id="23671" w:author="Johnny Schultz" w:date="2020-02-12T15:55:00Z">
                  <m:rPr>
                    <m:sty m:val="p"/>
                  </m:rPr>
                  <w:rPr>
                    <w:rFonts w:ascii="Cambria Math" w:hAnsi="Cambria Math" w:cs="Arial"/>
                    <w:sz w:val="22"/>
                    <w:szCs w:val="24"/>
                  </w:rPr>
                  <m:t xml:space="preserve"> </m:t>
                </w:del>
              </m:r>
            </m:e>
            <m:sub>
              <m:r>
                <w:del w:id="23672" w:author="Johnny Schultz" w:date="2020-02-12T15:55:00Z">
                  <m:rPr>
                    <m:sty m:val="p"/>
                  </m:rPr>
                  <w:rPr>
                    <w:rFonts w:ascii="Cambria Math" w:hAnsi="Cambria Math" w:cs="Arial"/>
                    <w:sz w:val="22"/>
                    <w:szCs w:val="24"/>
                  </w:rPr>
                  <m:t>(dBW/(</m:t>
                </w:del>
              </m:r>
              <m:sSup>
                <m:sSupPr>
                  <m:ctrlPr>
                    <w:del w:id="23673" w:author="Johnny Schultz" w:date="2020-02-12T15:55:00Z">
                      <w:rPr>
                        <w:rFonts w:ascii="Cambria Math" w:hAnsi="Cambria Math" w:cs="Arial"/>
                        <w:sz w:val="22"/>
                        <w:szCs w:val="24"/>
                      </w:rPr>
                    </w:del>
                  </m:ctrlPr>
                </m:sSupPr>
                <m:e>
                  <m:r>
                    <w:del w:id="23674" w:author="Johnny Schultz" w:date="2020-02-12T15:55:00Z">
                      <m:rPr>
                        <m:sty m:val="p"/>
                      </m:rPr>
                      <w:rPr>
                        <w:rFonts w:ascii="Cambria Math" w:hAnsi="Cambria Math" w:cs="Arial"/>
                        <w:sz w:val="22"/>
                        <w:szCs w:val="24"/>
                      </w:rPr>
                      <m:t>m</m:t>
                    </w:del>
                  </m:r>
                </m:e>
                <m:sup>
                  <m:r>
                    <w:del w:id="23675" w:author="Johnny Schultz" w:date="2020-02-12T15:55:00Z">
                      <m:rPr>
                        <m:sty m:val="p"/>
                      </m:rPr>
                      <w:rPr>
                        <w:rFonts w:ascii="Cambria Math" w:hAnsi="Cambria Math" w:cs="Arial"/>
                        <w:sz w:val="22"/>
                        <w:szCs w:val="24"/>
                      </w:rPr>
                      <m:t>2</m:t>
                    </w:del>
                  </m:r>
                </m:sup>
              </m:sSup>
              <m:r>
                <w:del w:id="23676" w:author="Johnny Schultz" w:date="2020-02-12T15:55:00Z">
                  <m:rPr>
                    <m:sty m:val="p"/>
                  </m:rPr>
                  <w:rPr>
                    <w:rFonts w:ascii="Cambria Math" w:hAnsi="Cambria Math" w:cs="Arial"/>
                    <w:sz w:val="22"/>
                    <w:szCs w:val="24"/>
                  </w:rPr>
                  <m:t>*4 kHz))</m:t>
                </w:del>
              </m:r>
            </m:sub>
          </m:sSub>
          <m:r>
            <w:del w:id="23677" w:author="Johnny Schultz" w:date="2020-02-12T15:55:00Z">
              <m:rPr>
                <m:sty m:val="p"/>
              </m:rPr>
              <w:rPr>
                <w:rFonts w:ascii="Cambria Math" w:hAnsi="Cambria Math" w:cs="Arial"/>
                <w:sz w:val="22"/>
                <w:szCs w:val="24"/>
              </w:rPr>
              <m:t>=</m:t>
            </w:del>
          </m:r>
          <m:d>
            <m:dPr>
              <m:begChr m:val="{"/>
              <m:endChr m:val=""/>
              <m:ctrlPr>
                <w:del w:id="23678" w:author="Johnny Schultz" w:date="2020-02-12T15:55:00Z">
                  <w:rPr>
                    <w:rFonts w:ascii="Cambria Math" w:hAnsi="Cambria Math" w:cs="Arial"/>
                    <w:bCs/>
                    <w:sz w:val="22"/>
                    <w:szCs w:val="24"/>
                  </w:rPr>
                </w:del>
              </m:ctrlPr>
            </m:dPr>
            <m:e>
              <m:eqArr>
                <m:eqArrPr>
                  <m:ctrlPr>
                    <w:del w:id="23679" w:author="Johnny Schultz" w:date="2020-02-12T15:55:00Z">
                      <w:rPr>
                        <w:rFonts w:ascii="Cambria Math" w:hAnsi="Cambria Math" w:cs="Arial"/>
                        <w:bCs/>
                        <w:sz w:val="22"/>
                        <w:szCs w:val="24"/>
                      </w:rPr>
                    </w:del>
                  </m:ctrlPr>
                </m:eqArrPr>
                <m:e>
                  <m:r>
                    <w:del w:id="23680" w:author="Johnny Schultz" w:date="2020-02-12T15:55:00Z">
                      <m:rPr>
                        <m:sty m:val="p"/>
                      </m:rPr>
                      <w:rPr>
                        <w:rFonts w:ascii="Cambria Math" w:hAnsi="Cambria Math" w:cs="Arial"/>
                        <w:sz w:val="22"/>
                        <w:szCs w:val="24"/>
                      </w:rPr>
                      <m:t>-149+0.16*θ°                        0°≤θ&lt;45°;</m:t>
                    </w:del>
                  </m:r>
                </m:e>
                <m:e>
                  <m:r>
                    <w:del w:id="23681" w:author="Johnny Schultz" w:date="2020-02-12T15:55:00Z">
                      <m:rPr>
                        <m:sty m:val="p"/>
                      </m:rPr>
                      <w:rPr>
                        <w:rFonts w:ascii="Cambria Math" w:hAnsi="Cambria Math" w:cs="Arial"/>
                        <w:sz w:val="22"/>
                        <w:szCs w:val="24"/>
                      </w:rPr>
                      <m:t>-142+0.53*</m:t>
                    </w:del>
                  </m:r>
                  <m:d>
                    <m:dPr>
                      <m:ctrlPr>
                        <w:del w:id="23682" w:author="Johnny Schultz" w:date="2020-02-12T15:55:00Z">
                          <w:rPr>
                            <w:rFonts w:ascii="Cambria Math" w:hAnsi="Cambria Math" w:cs="Arial"/>
                            <w:bCs/>
                            <w:sz w:val="22"/>
                            <w:szCs w:val="24"/>
                          </w:rPr>
                        </w:del>
                      </m:ctrlPr>
                    </m:dPr>
                    <m:e>
                      <m:r>
                        <w:del w:id="23683" w:author="Johnny Schultz" w:date="2020-02-12T15:55:00Z">
                          <m:rPr>
                            <m:sty m:val="p"/>
                          </m:rPr>
                          <w:rPr>
                            <w:rFonts w:ascii="Cambria Math" w:hAnsi="Cambria Math" w:cs="Arial"/>
                            <w:sz w:val="22"/>
                            <w:szCs w:val="24"/>
                          </w:rPr>
                          <m:t>θ°-45°</m:t>
                        </w:del>
                      </m:r>
                    </m:e>
                  </m:d>
                  <m:r>
                    <w:del w:id="23684" w:author="Johnny Schultz" w:date="2020-02-12T15:55:00Z">
                      <m:rPr>
                        <m:sty m:val="p"/>
                      </m:rPr>
                      <w:rPr>
                        <w:rFonts w:ascii="Cambria Math" w:hAnsi="Cambria Math" w:cs="Arial"/>
                        <w:sz w:val="22"/>
                        <w:szCs w:val="24"/>
                      </w:rPr>
                      <m:t xml:space="preserve">      45°≤θ&lt;60°;</m:t>
                    </w:del>
                  </m:r>
                </m:e>
                <m:e>
                  <m:r>
                    <w:del w:id="23685" w:author="Johnny Schultz" w:date="2020-02-12T15:55:00Z">
                      <m:rPr>
                        <m:sty m:val="p"/>
                      </m:rPr>
                      <w:rPr>
                        <w:rFonts w:ascii="Cambria Math" w:hAnsi="Cambria Math" w:cs="Arial"/>
                        <w:sz w:val="22"/>
                        <w:szCs w:val="24"/>
                      </w:rPr>
                      <m:t>-134+0.1*</m:t>
                    </w:del>
                  </m:r>
                  <m:d>
                    <m:dPr>
                      <m:ctrlPr>
                        <w:del w:id="23686" w:author="Johnny Schultz" w:date="2020-02-12T15:55:00Z">
                          <w:rPr>
                            <w:rFonts w:ascii="Cambria Math" w:hAnsi="Cambria Math" w:cs="Arial"/>
                            <w:bCs/>
                            <w:sz w:val="22"/>
                            <w:szCs w:val="24"/>
                          </w:rPr>
                        </w:del>
                      </m:ctrlPr>
                    </m:dPr>
                    <m:e>
                      <m:r>
                        <w:del w:id="23687" w:author="Johnny Schultz" w:date="2020-02-12T15:55:00Z">
                          <m:rPr>
                            <m:sty m:val="p"/>
                          </m:rPr>
                          <w:rPr>
                            <w:rFonts w:ascii="Cambria Math" w:hAnsi="Cambria Math" w:cs="Arial"/>
                            <w:sz w:val="22"/>
                            <w:szCs w:val="24"/>
                          </w:rPr>
                          <m:t>θ°-60°</m:t>
                        </w:del>
                      </m:r>
                    </m:e>
                  </m:d>
                  <m:r>
                    <w:del w:id="23688" w:author="Johnny Schultz" w:date="2020-02-12T15:55:00Z">
                      <m:rPr>
                        <m:sty m:val="p"/>
                      </m:rPr>
                      <w:rPr>
                        <w:rFonts w:ascii="Cambria Math" w:hAnsi="Cambria Math" w:cs="Arial"/>
                        <w:sz w:val="22"/>
                        <w:szCs w:val="24"/>
                      </w:rPr>
                      <m:t xml:space="preserve">         60°≤θ≤90°.</m:t>
                    </w:del>
                  </m:r>
                </m:e>
              </m:eqArr>
            </m:e>
          </m:d>
        </m:oMath>
      </m:oMathPara>
    </w:p>
    <w:p w14:paraId="2BC9AD03" w14:textId="77777777" w:rsidR="00A013FD" w:rsidRPr="00A013FD" w:rsidRDefault="00A013FD" w:rsidP="00A013FD">
      <w:pPr>
        <w:rPr>
          <w:del w:id="23689" w:author="Johnny Schultz" w:date="2020-02-12T15:55:00Z"/>
        </w:rPr>
      </w:pPr>
      <w:del w:id="23690" w:author="Johnny Schultz" w:date="2020-02-12T15:55:00Z">
        <w:r w:rsidRPr="00A013FD">
          <w:delText>Table A4-2 shows the theoretical maximum satellite e.i.r.p. as a function of elevation angles for this mask.</w:delText>
        </w:r>
      </w:del>
    </w:p>
    <w:p w14:paraId="72FF28D9" w14:textId="77777777" w:rsidR="00A013FD" w:rsidRPr="00A013FD" w:rsidRDefault="00A013FD" w:rsidP="00A013FD">
      <w:pPr>
        <w:keepNext/>
        <w:spacing w:before="560" w:after="120"/>
        <w:jc w:val="center"/>
        <w:rPr>
          <w:del w:id="23691" w:author="Johnny Schultz" w:date="2020-02-12T15:55:00Z"/>
          <w:b/>
          <w:caps/>
          <w:sz w:val="20"/>
        </w:rPr>
      </w:pPr>
      <w:del w:id="23692" w:author="Johnny Schultz" w:date="2020-02-12T15:55:00Z">
        <w:r w:rsidRPr="00A013FD">
          <w:rPr>
            <w:caps/>
            <w:sz w:val="20"/>
          </w:rPr>
          <w:delText>TABLE A4-2</w:delText>
        </w:r>
        <w:r w:rsidRPr="00A013FD">
          <w:rPr>
            <w:b/>
            <w:caps/>
            <w:sz w:val="20"/>
          </w:rPr>
          <w:delText xml:space="preserve"> </w:delText>
        </w:r>
      </w:del>
    </w:p>
    <w:p w14:paraId="41CF0817" w14:textId="77777777" w:rsidR="00A013FD" w:rsidRPr="00A013FD" w:rsidRDefault="00A013FD" w:rsidP="00A013FD">
      <w:pPr>
        <w:keepNext/>
        <w:keepLines/>
        <w:spacing w:before="0" w:after="120"/>
        <w:jc w:val="center"/>
        <w:rPr>
          <w:del w:id="23693" w:author="Johnny Schultz" w:date="2020-02-12T15:55:00Z"/>
          <w:rFonts w:ascii="Times New Roman Bold" w:hAnsi="Times New Roman Bold"/>
          <w:b/>
          <w:sz w:val="20"/>
        </w:rPr>
      </w:pPr>
      <w:del w:id="23694" w:author="Johnny Schultz" w:date="2020-02-12T15:55:00Z">
        <w:r w:rsidRPr="00A013FD">
          <w:rPr>
            <w:rFonts w:ascii="Times New Roman Bold" w:hAnsi="Times New Roman Bold"/>
            <w:b/>
            <w:sz w:val="20"/>
          </w:rPr>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A013FD" w:rsidRPr="00A013FD" w14:paraId="58FF39E1" w14:textId="77777777" w:rsidTr="00BF604E">
        <w:trPr>
          <w:trHeight w:val="320"/>
          <w:del w:id="23695" w:author="Johnny Schultz" w:date="2020-02-12T15:55:00Z"/>
        </w:trPr>
        <w:tc>
          <w:tcPr>
            <w:tcW w:w="1498" w:type="dxa"/>
            <w:shd w:val="clear" w:color="auto" w:fill="auto"/>
            <w:vAlign w:val="center"/>
          </w:tcPr>
          <w:p w14:paraId="3E762C8D" w14:textId="77777777" w:rsidR="00A013FD" w:rsidRPr="00A013FD" w:rsidRDefault="00A013FD" w:rsidP="00A013FD">
            <w:pPr>
              <w:keepNext/>
              <w:spacing w:before="80" w:after="80"/>
              <w:jc w:val="center"/>
              <w:rPr>
                <w:del w:id="23696" w:author="Johnny Schultz" w:date="2020-02-12T15:55:00Z"/>
                <w:rFonts w:ascii="Times New Roman Bold" w:hAnsi="Times New Roman Bold" w:cs="Times New Roman Bold"/>
                <w:b/>
                <w:sz w:val="20"/>
              </w:rPr>
            </w:pPr>
            <w:del w:id="23697" w:author="Johnny Schultz" w:date="2020-02-12T15:55:00Z">
              <w:r w:rsidRPr="00A013FD">
                <w:rPr>
                  <w:rFonts w:ascii="Times New Roman Bold" w:hAnsi="Times New Roman Bold" w:cs="Times New Roman Bold"/>
                  <w:b/>
                  <w:sz w:val="20"/>
                </w:rPr>
                <w:delText xml:space="preserve">Ship Elevation angle </w:delText>
              </w:r>
              <w:r w:rsidRPr="00A013FD">
                <w:rPr>
                  <w:rFonts w:ascii="Times New Roman Bold" w:hAnsi="Times New Roman Bold" w:cs="Times New Roman Bold"/>
                  <w:b/>
                  <w:sz w:val="20"/>
                </w:rPr>
                <w:sym w:font="Symbol" w:char="F071"/>
              </w:r>
            </w:del>
          </w:p>
        </w:tc>
        <w:tc>
          <w:tcPr>
            <w:tcW w:w="1762" w:type="dxa"/>
            <w:shd w:val="clear" w:color="auto" w:fill="auto"/>
            <w:noWrap/>
            <w:vAlign w:val="center"/>
          </w:tcPr>
          <w:p w14:paraId="56980107" w14:textId="77777777" w:rsidR="00A013FD" w:rsidRPr="00A013FD" w:rsidRDefault="00A013FD" w:rsidP="00A013FD">
            <w:pPr>
              <w:keepNext/>
              <w:spacing w:before="80" w:after="80"/>
              <w:jc w:val="center"/>
              <w:rPr>
                <w:del w:id="23698" w:author="Johnny Schultz" w:date="2020-02-12T15:55:00Z"/>
                <w:rFonts w:ascii="Times New Roman Bold" w:hAnsi="Times New Roman Bold" w:cs="Times New Roman Bold"/>
                <w:b/>
                <w:bCs/>
                <w:sz w:val="20"/>
              </w:rPr>
            </w:pPr>
            <w:del w:id="23699" w:author="Johnny Schultz" w:date="2020-02-12T15:55:00Z">
              <w:r w:rsidRPr="00A013FD">
                <w:rPr>
                  <w:rFonts w:ascii="Times New Roman Bold" w:hAnsi="Times New Roman Bold" w:cs="Times New Roman Bold"/>
                  <w:b/>
                  <w:sz w:val="20"/>
                </w:rPr>
                <w:delText>Powerflux density on ground</w:delText>
              </w:r>
            </w:del>
          </w:p>
        </w:tc>
        <w:tc>
          <w:tcPr>
            <w:tcW w:w="931" w:type="dxa"/>
            <w:shd w:val="clear" w:color="auto" w:fill="auto"/>
            <w:noWrap/>
            <w:vAlign w:val="center"/>
          </w:tcPr>
          <w:p w14:paraId="206C4149" w14:textId="77777777" w:rsidR="00A013FD" w:rsidRPr="00A013FD" w:rsidRDefault="00A013FD" w:rsidP="00A013FD">
            <w:pPr>
              <w:keepNext/>
              <w:spacing w:before="80" w:after="80"/>
              <w:jc w:val="center"/>
              <w:rPr>
                <w:del w:id="23700" w:author="Johnny Schultz" w:date="2020-02-12T15:55:00Z"/>
                <w:rFonts w:ascii="Times New Roman Bold" w:hAnsi="Times New Roman Bold" w:cs="Times New Roman Bold"/>
                <w:b/>
                <w:sz w:val="20"/>
              </w:rPr>
            </w:pPr>
            <w:del w:id="23701" w:author="Johnny Schultz" w:date="2020-02-12T15:55:00Z">
              <w:r w:rsidRPr="00A013FD">
                <w:rPr>
                  <w:rFonts w:ascii="Times New Roman Bold" w:hAnsi="Times New Roman Bold" w:cs="Times New Roman Bold"/>
                  <w:b/>
                  <w:sz w:val="20"/>
                </w:rPr>
                <w:delText>Satellite range</w:delText>
              </w:r>
            </w:del>
          </w:p>
        </w:tc>
        <w:tc>
          <w:tcPr>
            <w:tcW w:w="1763" w:type="dxa"/>
            <w:shd w:val="clear" w:color="auto" w:fill="auto"/>
            <w:vAlign w:val="center"/>
          </w:tcPr>
          <w:p w14:paraId="74115BE4" w14:textId="77777777" w:rsidR="00A013FD" w:rsidRPr="00A013FD" w:rsidRDefault="00A013FD" w:rsidP="00A013FD">
            <w:pPr>
              <w:keepNext/>
              <w:spacing w:before="80" w:after="80"/>
              <w:jc w:val="center"/>
              <w:rPr>
                <w:del w:id="23702" w:author="Johnny Schultz" w:date="2020-02-12T15:55:00Z"/>
                <w:rFonts w:ascii="Times New Roman Bold" w:hAnsi="Times New Roman Bold" w:cs="Times New Roman Bold"/>
                <w:b/>
                <w:bCs/>
                <w:sz w:val="20"/>
              </w:rPr>
            </w:pPr>
            <w:del w:id="23703" w:author="Johnny Schultz" w:date="2020-02-12T15:55:00Z">
              <w:r w:rsidRPr="00A013FD">
                <w:rPr>
                  <w:rFonts w:ascii="Times New Roman Bold" w:hAnsi="Times New Roman Bold" w:cs="Times New Roman Bold"/>
                  <w:b/>
                  <w:bCs/>
                  <w:sz w:val="20"/>
                </w:rPr>
                <w:delText>Maximum downlink satellite e.i.r.p.</w:delText>
              </w:r>
            </w:del>
          </w:p>
        </w:tc>
      </w:tr>
      <w:tr w:rsidR="00A013FD" w:rsidRPr="00A013FD" w14:paraId="1F86DFF8" w14:textId="77777777" w:rsidTr="00BF604E">
        <w:trPr>
          <w:trHeight w:val="320"/>
          <w:del w:id="23704" w:author="Johnny Schultz" w:date="2020-02-12T15:55:00Z"/>
        </w:trPr>
        <w:tc>
          <w:tcPr>
            <w:tcW w:w="1498" w:type="dxa"/>
            <w:shd w:val="clear" w:color="auto" w:fill="auto"/>
            <w:vAlign w:val="center"/>
          </w:tcPr>
          <w:p w14:paraId="525C56E9" w14:textId="77777777" w:rsidR="00A013FD" w:rsidRPr="00A013FD" w:rsidRDefault="00A013FD" w:rsidP="00A013FD">
            <w:pPr>
              <w:keepNext/>
              <w:spacing w:before="80" w:after="80"/>
              <w:jc w:val="center"/>
              <w:rPr>
                <w:del w:id="23705" w:author="Johnny Schultz" w:date="2020-02-12T15:55:00Z"/>
                <w:rFonts w:ascii="Times New Roman Bold" w:hAnsi="Times New Roman Bold" w:cs="Times New Roman Bold"/>
                <w:b/>
                <w:sz w:val="20"/>
              </w:rPr>
            </w:pPr>
            <w:del w:id="23706" w:author="Johnny Schultz" w:date="2020-02-12T15:55:00Z">
              <w:r w:rsidRPr="00A013FD">
                <w:rPr>
                  <w:rFonts w:ascii="Times New Roman Bold" w:hAnsi="Times New Roman Bold" w:cs="Times New Roman Bold"/>
                  <w:b/>
                  <w:sz w:val="20"/>
                </w:rPr>
                <w:delText>(degrees)</w:delText>
              </w:r>
            </w:del>
          </w:p>
        </w:tc>
        <w:tc>
          <w:tcPr>
            <w:tcW w:w="1762" w:type="dxa"/>
            <w:shd w:val="clear" w:color="auto" w:fill="auto"/>
            <w:noWrap/>
            <w:vAlign w:val="bottom"/>
          </w:tcPr>
          <w:p w14:paraId="3B7F113F" w14:textId="77777777" w:rsidR="00A013FD" w:rsidRPr="00A013FD" w:rsidRDefault="00A013FD" w:rsidP="00A013FD">
            <w:pPr>
              <w:keepNext/>
              <w:spacing w:before="80" w:after="80"/>
              <w:jc w:val="center"/>
              <w:rPr>
                <w:del w:id="23707" w:author="Johnny Schultz" w:date="2020-02-12T15:55:00Z"/>
                <w:rFonts w:ascii="Times New Roman Bold" w:hAnsi="Times New Roman Bold" w:cs="Times New Roman Bold"/>
                <w:b/>
                <w:sz w:val="20"/>
              </w:rPr>
            </w:pPr>
            <w:del w:id="23708" w:author="Johnny Schultz" w:date="2020-02-12T15:55:00Z">
              <w:r w:rsidRPr="00A013FD">
                <w:rPr>
                  <w:rFonts w:ascii="Times New Roman Bold" w:hAnsi="Times New Roman Bold" w:cs="Times New Roman Bold"/>
                  <w:b/>
                  <w:bCs/>
                  <w:sz w:val="20"/>
                </w:rPr>
                <w:delText>(dBW/m</w:delText>
              </w:r>
              <w:r w:rsidRPr="00A013FD">
                <w:rPr>
                  <w:rFonts w:ascii="Times New Roman Bold" w:hAnsi="Times New Roman Bold" w:cs="Times New Roman Bold"/>
                  <w:b/>
                  <w:bCs/>
                  <w:sz w:val="20"/>
                  <w:vertAlign w:val="superscript"/>
                </w:rPr>
                <w:delText>2</w:delText>
              </w:r>
              <w:r w:rsidRPr="00A013FD">
                <w:rPr>
                  <w:rFonts w:ascii="Times New Roman Bold" w:hAnsi="Times New Roman Bold" w:cs="Times New Roman Bold"/>
                  <w:b/>
                  <w:bCs/>
                  <w:sz w:val="20"/>
                </w:rPr>
                <w:delText>/4 kHz)</w:delText>
              </w:r>
            </w:del>
          </w:p>
        </w:tc>
        <w:tc>
          <w:tcPr>
            <w:tcW w:w="931" w:type="dxa"/>
            <w:shd w:val="clear" w:color="auto" w:fill="auto"/>
            <w:noWrap/>
            <w:vAlign w:val="center"/>
          </w:tcPr>
          <w:p w14:paraId="14C5673F" w14:textId="77777777" w:rsidR="00A013FD" w:rsidRPr="00A013FD" w:rsidRDefault="00A013FD" w:rsidP="00A013FD">
            <w:pPr>
              <w:keepNext/>
              <w:spacing w:before="80" w:after="80"/>
              <w:jc w:val="center"/>
              <w:rPr>
                <w:del w:id="23709" w:author="Johnny Schultz" w:date="2020-02-12T15:55:00Z"/>
                <w:rFonts w:ascii="Times New Roman Bold" w:hAnsi="Times New Roman Bold" w:cs="Times New Roman Bold"/>
                <w:b/>
                <w:sz w:val="20"/>
              </w:rPr>
            </w:pPr>
            <w:del w:id="23710" w:author="Johnny Schultz" w:date="2020-02-12T15:55:00Z">
              <w:r w:rsidRPr="00A013FD">
                <w:rPr>
                  <w:rFonts w:ascii="Times New Roman Bold" w:hAnsi="Times New Roman Bold" w:cs="Times New Roman Bold"/>
                  <w:b/>
                  <w:sz w:val="20"/>
                </w:rPr>
                <w:delText>(km)</w:delText>
              </w:r>
            </w:del>
          </w:p>
        </w:tc>
        <w:tc>
          <w:tcPr>
            <w:tcW w:w="1763" w:type="dxa"/>
            <w:shd w:val="clear" w:color="auto" w:fill="auto"/>
            <w:vAlign w:val="center"/>
          </w:tcPr>
          <w:p w14:paraId="741688B1" w14:textId="77777777" w:rsidR="00A013FD" w:rsidRPr="00A013FD" w:rsidRDefault="00A013FD" w:rsidP="00A013FD">
            <w:pPr>
              <w:keepNext/>
              <w:spacing w:before="80" w:after="80"/>
              <w:jc w:val="center"/>
              <w:rPr>
                <w:del w:id="23711" w:author="Johnny Schultz" w:date="2020-02-12T15:55:00Z"/>
                <w:rFonts w:ascii="Times New Roman Bold" w:hAnsi="Times New Roman Bold" w:cs="Times New Roman Bold"/>
                <w:b/>
                <w:sz w:val="20"/>
              </w:rPr>
            </w:pPr>
            <w:del w:id="23712" w:author="Johnny Schultz" w:date="2020-02-12T15:55:00Z">
              <w:r w:rsidRPr="00A013FD">
                <w:rPr>
                  <w:rFonts w:ascii="Times New Roman Bold" w:hAnsi="Times New Roman Bold" w:cs="Times New Roman Bold"/>
                  <w:b/>
                  <w:bCs/>
                  <w:sz w:val="20"/>
                </w:rPr>
                <w:delText>(dBW in 25 kHz)</w:delText>
              </w:r>
            </w:del>
          </w:p>
        </w:tc>
      </w:tr>
      <w:tr w:rsidR="00A013FD" w:rsidRPr="00A013FD" w14:paraId="2A3DA21A" w14:textId="77777777" w:rsidTr="00BF604E">
        <w:trPr>
          <w:trHeight w:val="320"/>
          <w:del w:id="23713" w:author="Johnny Schultz" w:date="2020-02-12T15:55:00Z"/>
        </w:trPr>
        <w:tc>
          <w:tcPr>
            <w:tcW w:w="1498" w:type="dxa"/>
            <w:shd w:val="clear" w:color="auto" w:fill="auto"/>
            <w:vAlign w:val="center"/>
          </w:tcPr>
          <w:p w14:paraId="144AF5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14" w:author="Johnny Schultz" w:date="2020-02-12T15:55:00Z"/>
                <w:sz w:val="20"/>
              </w:rPr>
            </w:pPr>
            <w:del w:id="23715" w:author="Johnny Schultz" w:date="2020-02-12T15:55:00Z">
              <w:r w:rsidRPr="00A013FD">
                <w:rPr>
                  <w:sz w:val="20"/>
                </w:rPr>
                <w:delText>0</w:delText>
              </w:r>
            </w:del>
          </w:p>
        </w:tc>
        <w:tc>
          <w:tcPr>
            <w:tcW w:w="1762" w:type="dxa"/>
            <w:shd w:val="clear" w:color="auto" w:fill="auto"/>
            <w:noWrap/>
            <w:vAlign w:val="bottom"/>
          </w:tcPr>
          <w:p w14:paraId="1AC0AE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16" w:author="Johnny Schultz" w:date="2020-02-12T15:55:00Z"/>
                <w:sz w:val="20"/>
              </w:rPr>
            </w:pPr>
            <w:del w:id="23717" w:author="Johnny Schultz" w:date="2020-02-12T15:55:00Z">
              <w:r w:rsidRPr="00A013FD">
                <w:rPr>
                  <w:sz w:val="20"/>
                </w:rPr>
                <w:delText>−149.0</w:delText>
              </w:r>
            </w:del>
          </w:p>
        </w:tc>
        <w:tc>
          <w:tcPr>
            <w:tcW w:w="931" w:type="dxa"/>
            <w:shd w:val="clear" w:color="auto" w:fill="auto"/>
            <w:noWrap/>
            <w:vAlign w:val="center"/>
          </w:tcPr>
          <w:p w14:paraId="6CE94E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18" w:author="Johnny Schultz" w:date="2020-02-12T15:55:00Z"/>
                <w:sz w:val="20"/>
              </w:rPr>
            </w:pPr>
            <w:del w:id="23719" w:author="Johnny Schultz" w:date="2020-02-12T15:55:00Z">
              <w:r w:rsidRPr="00A013FD">
                <w:rPr>
                  <w:sz w:val="20"/>
                </w:rPr>
                <w:delText>2 831</w:delText>
              </w:r>
            </w:del>
          </w:p>
        </w:tc>
        <w:tc>
          <w:tcPr>
            <w:tcW w:w="1763" w:type="dxa"/>
            <w:shd w:val="clear" w:color="auto" w:fill="auto"/>
            <w:vAlign w:val="center"/>
          </w:tcPr>
          <w:p w14:paraId="4D7C07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20" w:author="Johnny Schultz" w:date="2020-02-12T15:55:00Z"/>
                <w:sz w:val="20"/>
              </w:rPr>
            </w:pPr>
            <w:del w:id="23721" w:author="Johnny Schultz" w:date="2020-02-12T15:55:00Z">
              <w:r w:rsidRPr="00A013FD">
                <w:rPr>
                  <w:sz w:val="20"/>
                </w:rPr>
                <w:delText>−1.0</w:delText>
              </w:r>
            </w:del>
          </w:p>
        </w:tc>
      </w:tr>
      <w:tr w:rsidR="00A013FD" w:rsidRPr="00A013FD" w14:paraId="32B66FD9" w14:textId="77777777" w:rsidTr="00BF604E">
        <w:trPr>
          <w:trHeight w:val="320"/>
          <w:del w:id="23722" w:author="Johnny Schultz" w:date="2020-02-12T15:55:00Z"/>
        </w:trPr>
        <w:tc>
          <w:tcPr>
            <w:tcW w:w="1498" w:type="dxa"/>
            <w:shd w:val="clear" w:color="auto" w:fill="auto"/>
            <w:vAlign w:val="center"/>
          </w:tcPr>
          <w:p w14:paraId="198087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23" w:author="Johnny Schultz" w:date="2020-02-12T15:55:00Z"/>
                <w:sz w:val="20"/>
              </w:rPr>
            </w:pPr>
            <w:del w:id="23724" w:author="Johnny Schultz" w:date="2020-02-12T15:55:00Z">
              <w:r w:rsidRPr="00A013FD">
                <w:rPr>
                  <w:sz w:val="20"/>
                </w:rPr>
                <w:delText>10</w:delText>
              </w:r>
            </w:del>
          </w:p>
        </w:tc>
        <w:tc>
          <w:tcPr>
            <w:tcW w:w="1762" w:type="dxa"/>
            <w:shd w:val="clear" w:color="auto" w:fill="auto"/>
            <w:noWrap/>
            <w:vAlign w:val="bottom"/>
          </w:tcPr>
          <w:p w14:paraId="72DC15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25" w:author="Johnny Schultz" w:date="2020-02-12T15:55:00Z"/>
                <w:sz w:val="20"/>
              </w:rPr>
            </w:pPr>
            <w:del w:id="23726" w:author="Johnny Schultz" w:date="2020-02-12T15:55:00Z">
              <w:r w:rsidRPr="00A013FD">
                <w:rPr>
                  <w:sz w:val="20"/>
                </w:rPr>
                <w:delText>−147.4</w:delText>
              </w:r>
            </w:del>
          </w:p>
        </w:tc>
        <w:tc>
          <w:tcPr>
            <w:tcW w:w="931" w:type="dxa"/>
            <w:shd w:val="clear" w:color="auto" w:fill="auto"/>
            <w:noWrap/>
            <w:vAlign w:val="center"/>
          </w:tcPr>
          <w:p w14:paraId="003EC4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27" w:author="Johnny Schultz" w:date="2020-02-12T15:55:00Z"/>
                <w:sz w:val="20"/>
              </w:rPr>
            </w:pPr>
            <w:del w:id="23728" w:author="Johnny Schultz" w:date="2020-02-12T15:55:00Z">
              <w:r w:rsidRPr="00A013FD">
                <w:rPr>
                  <w:sz w:val="20"/>
                </w:rPr>
                <w:delText>1 932</w:delText>
              </w:r>
            </w:del>
          </w:p>
        </w:tc>
        <w:tc>
          <w:tcPr>
            <w:tcW w:w="1763" w:type="dxa"/>
            <w:shd w:val="clear" w:color="auto" w:fill="auto"/>
            <w:vAlign w:val="center"/>
          </w:tcPr>
          <w:p w14:paraId="02F601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29" w:author="Johnny Schultz" w:date="2020-02-12T15:55:00Z"/>
                <w:sz w:val="20"/>
              </w:rPr>
            </w:pPr>
            <w:del w:id="23730" w:author="Johnny Schultz" w:date="2020-02-12T15:55:00Z">
              <w:r w:rsidRPr="00A013FD">
                <w:rPr>
                  <w:sz w:val="20"/>
                </w:rPr>
                <w:delText>−2.7</w:delText>
              </w:r>
            </w:del>
          </w:p>
        </w:tc>
      </w:tr>
      <w:tr w:rsidR="00A013FD" w:rsidRPr="00A013FD" w14:paraId="0C06005B" w14:textId="77777777" w:rsidTr="00BF604E">
        <w:trPr>
          <w:trHeight w:val="320"/>
          <w:del w:id="23731" w:author="Johnny Schultz" w:date="2020-02-12T15:55:00Z"/>
        </w:trPr>
        <w:tc>
          <w:tcPr>
            <w:tcW w:w="1498" w:type="dxa"/>
            <w:shd w:val="clear" w:color="auto" w:fill="auto"/>
            <w:vAlign w:val="center"/>
          </w:tcPr>
          <w:p w14:paraId="1BED97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32" w:author="Johnny Schultz" w:date="2020-02-12T15:55:00Z"/>
                <w:sz w:val="20"/>
              </w:rPr>
            </w:pPr>
            <w:del w:id="23733" w:author="Johnny Schultz" w:date="2020-02-12T15:55:00Z">
              <w:r w:rsidRPr="00A013FD">
                <w:rPr>
                  <w:sz w:val="20"/>
                </w:rPr>
                <w:delText>20</w:delText>
              </w:r>
            </w:del>
          </w:p>
        </w:tc>
        <w:tc>
          <w:tcPr>
            <w:tcW w:w="1762" w:type="dxa"/>
            <w:shd w:val="clear" w:color="auto" w:fill="auto"/>
            <w:noWrap/>
            <w:vAlign w:val="bottom"/>
          </w:tcPr>
          <w:p w14:paraId="04CBDF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34" w:author="Johnny Schultz" w:date="2020-02-12T15:55:00Z"/>
                <w:sz w:val="20"/>
              </w:rPr>
            </w:pPr>
            <w:del w:id="23735" w:author="Johnny Schultz" w:date="2020-02-12T15:55:00Z">
              <w:r w:rsidRPr="00A013FD">
                <w:rPr>
                  <w:sz w:val="20"/>
                </w:rPr>
                <w:delText>−145.8</w:delText>
              </w:r>
            </w:del>
          </w:p>
        </w:tc>
        <w:tc>
          <w:tcPr>
            <w:tcW w:w="931" w:type="dxa"/>
            <w:shd w:val="clear" w:color="auto" w:fill="auto"/>
            <w:noWrap/>
            <w:vAlign w:val="center"/>
          </w:tcPr>
          <w:p w14:paraId="1C5BB2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36" w:author="Johnny Schultz" w:date="2020-02-12T15:55:00Z"/>
                <w:sz w:val="20"/>
              </w:rPr>
            </w:pPr>
            <w:del w:id="23737" w:author="Johnny Schultz" w:date="2020-02-12T15:55:00Z">
              <w:r w:rsidRPr="00A013FD">
                <w:rPr>
                  <w:sz w:val="20"/>
                </w:rPr>
                <w:delText>1 392</w:delText>
              </w:r>
            </w:del>
          </w:p>
        </w:tc>
        <w:tc>
          <w:tcPr>
            <w:tcW w:w="1763" w:type="dxa"/>
            <w:shd w:val="clear" w:color="auto" w:fill="auto"/>
            <w:vAlign w:val="center"/>
          </w:tcPr>
          <w:p w14:paraId="04CB72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38" w:author="Johnny Schultz" w:date="2020-02-12T15:55:00Z"/>
                <w:sz w:val="20"/>
              </w:rPr>
            </w:pPr>
            <w:del w:id="23739" w:author="Johnny Schultz" w:date="2020-02-12T15:55:00Z">
              <w:r w:rsidRPr="00A013FD">
                <w:rPr>
                  <w:sz w:val="20"/>
                </w:rPr>
                <w:delText>−4.0</w:delText>
              </w:r>
            </w:del>
          </w:p>
        </w:tc>
      </w:tr>
      <w:tr w:rsidR="00A013FD" w:rsidRPr="00A013FD" w14:paraId="3A6B398B" w14:textId="77777777" w:rsidTr="00BF604E">
        <w:trPr>
          <w:trHeight w:val="320"/>
          <w:del w:id="23740" w:author="Johnny Schultz" w:date="2020-02-12T15:55:00Z"/>
        </w:trPr>
        <w:tc>
          <w:tcPr>
            <w:tcW w:w="1498" w:type="dxa"/>
            <w:shd w:val="clear" w:color="auto" w:fill="auto"/>
            <w:vAlign w:val="center"/>
          </w:tcPr>
          <w:p w14:paraId="5D4848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41" w:author="Johnny Schultz" w:date="2020-02-12T15:55:00Z"/>
                <w:sz w:val="20"/>
              </w:rPr>
            </w:pPr>
            <w:del w:id="23742" w:author="Johnny Schultz" w:date="2020-02-12T15:55:00Z">
              <w:r w:rsidRPr="00A013FD">
                <w:rPr>
                  <w:sz w:val="20"/>
                </w:rPr>
                <w:delText>30</w:delText>
              </w:r>
            </w:del>
          </w:p>
        </w:tc>
        <w:tc>
          <w:tcPr>
            <w:tcW w:w="1762" w:type="dxa"/>
            <w:shd w:val="clear" w:color="auto" w:fill="auto"/>
            <w:noWrap/>
            <w:vAlign w:val="bottom"/>
          </w:tcPr>
          <w:p w14:paraId="39175F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43" w:author="Johnny Schultz" w:date="2020-02-12T15:55:00Z"/>
                <w:sz w:val="20"/>
              </w:rPr>
            </w:pPr>
            <w:del w:id="23744" w:author="Johnny Schultz" w:date="2020-02-12T15:55:00Z">
              <w:r w:rsidRPr="00A013FD">
                <w:rPr>
                  <w:sz w:val="20"/>
                </w:rPr>
                <w:delText>−144.2</w:delText>
              </w:r>
            </w:del>
          </w:p>
        </w:tc>
        <w:tc>
          <w:tcPr>
            <w:tcW w:w="931" w:type="dxa"/>
            <w:shd w:val="clear" w:color="auto" w:fill="auto"/>
            <w:noWrap/>
            <w:vAlign w:val="center"/>
          </w:tcPr>
          <w:p w14:paraId="50B4E8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45" w:author="Johnny Schultz" w:date="2020-02-12T15:55:00Z"/>
                <w:sz w:val="20"/>
              </w:rPr>
            </w:pPr>
            <w:del w:id="23746" w:author="Johnny Schultz" w:date="2020-02-12T15:55:00Z">
              <w:r w:rsidRPr="00A013FD">
                <w:rPr>
                  <w:sz w:val="20"/>
                </w:rPr>
                <w:delText>1 075</w:delText>
              </w:r>
            </w:del>
          </w:p>
        </w:tc>
        <w:tc>
          <w:tcPr>
            <w:tcW w:w="1763" w:type="dxa"/>
            <w:shd w:val="clear" w:color="auto" w:fill="auto"/>
            <w:vAlign w:val="center"/>
          </w:tcPr>
          <w:p w14:paraId="475246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47" w:author="Johnny Schultz" w:date="2020-02-12T15:55:00Z"/>
                <w:sz w:val="20"/>
              </w:rPr>
            </w:pPr>
            <w:del w:id="23748" w:author="Johnny Schultz" w:date="2020-02-12T15:55:00Z">
              <w:r w:rsidRPr="00A013FD">
                <w:rPr>
                  <w:sz w:val="20"/>
                </w:rPr>
                <w:delText>−4.6</w:delText>
              </w:r>
            </w:del>
          </w:p>
        </w:tc>
      </w:tr>
      <w:tr w:rsidR="00A013FD" w:rsidRPr="00A013FD" w14:paraId="773830D5" w14:textId="77777777" w:rsidTr="00BF604E">
        <w:trPr>
          <w:trHeight w:val="320"/>
          <w:del w:id="23749" w:author="Johnny Schultz" w:date="2020-02-12T15:55:00Z"/>
        </w:trPr>
        <w:tc>
          <w:tcPr>
            <w:tcW w:w="1498" w:type="dxa"/>
            <w:shd w:val="clear" w:color="auto" w:fill="auto"/>
            <w:vAlign w:val="center"/>
          </w:tcPr>
          <w:p w14:paraId="3E8B5A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50" w:author="Johnny Schultz" w:date="2020-02-12T15:55:00Z"/>
                <w:sz w:val="20"/>
              </w:rPr>
            </w:pPr>
            <w:del w:id="23751" w:author="Johnny Schultz" w:date="2020-02-12T15:55:00Z">
              <w:r w:rsidRPr="00A013FD">
                <w:rPr>
                  <w:sz w:val="20"/>
                </w:rPr>
                <w:delText>40</w:delText>
              </w:r>
            </w:del>
          </w:p>
        </w:tc>
        <w:tc>
          <w:tcPr>
            <w:tcW w:w="1762" w:type="dxa"/>
            <w:shd w:val="clear" w:color="auto" w:fill="auto"/>
            <w:noWrap/>
            <w:vAlign w:val="bottom"/>
          </w:tcPr>
          <w:p w14:paraId="0326FA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52" w:author="Johnny Schultz" w:date="2020-02-12T15:55:00Z"/>
                <w:sz w:val="20"/>
              </w:rPr>
            </w:pPr>
            <w:del w:id="23753" w:author="Johnny Schultz" w:date="2020-02-12T15:55:00Z">
              <w:r w:rsidRPr="00A013FD">
                <w:rPr>
                  <w:sz w:val="20"/>
                </w:rPr>
                <w:delText>−142.6</w:delText>
              </w:r>
            </w:del>
          </w:p>
        </w:tc>
        <w:tc>
          <w:tcPr>
            <w:tcW w:w="931" w:type="dxa"/>
            <w:shd w:val="clear" w:color="auto" w:fill="auto"/>
            <w:noWrap/>
            <w:vAlign w:val="center"/>
          </w:tcPr>
          <w:p w14:paraId="096AE1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54" w:author="Johnny Schultz" w:date="2020-02-12T15:55:00Z"/>
                <w:sz w:val="20"/>
              </w:rPr>
            </w:pPr>
            <w:del w:id="23755" w:author="Johnny Schultz" w:date="2020-02-12T15:55:00Z">
              <w:r w:rsidRPr="00A013FD">
                <w:rPr>
                  <w:sz w:val="20"/>
                </w:rPr>
                <w:delText>882</w:delText>
              </w:r>
            </w:del>
          </w:p>
        </w:tc>
        <w:tc>
          <w:tcPr>
            <w:tcW w:w="1763" w:type="dxa"/>
            <w:shd w:val="clear" w:color="auto" w:fill="auto"/>
            <w:vAlign w:val="center"/>
          </w:tcPr>
          <w:p w14:paraId="6467A5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56" w:author="Johnny Schultz" w:date="2020-02-12T15:55:00Z"/>
                <w:sz w:val="20"/>
              </w:rPr>
            </w:pPr>
            <w:del w:id="23757" w:author="Johnny Schultz" w:date="2020-02-12T15:55:00Z">
              <w:r w:rsidRPr="00A013FD">
                <w:rPr>
                  <w:sz w:val="20"/>
                </w:rPr>
                <w:delText>−4.7</w:delText>
              </w:r>
            </w:del>
          </w:p>
        </w:tc>
      </w:tr>
      <w:tr w:rsidR="00A013FD" w:rsidRPr="00A013FD" w14:paraId="78DF4AE5" w14:textId="77777777" w:rsidTr="00BF604E">
        <w:trPr>
          <w:trHeight w:val="320"/>
          <w:del w:id="23758" w:author="Johnny Schultz" w:date="2020-02-12T15:55:00Z"/>
        </w:trPr>
        <w:tc>
          <w:tcPr>
            <w:tcW w:w="1498" w:type="dxa"/>
            <w:shd w:val="clear" w:color="auto" w:fill="auto"/>
            <w:vAlign w:val="center"/>
          </w:tcPr>
          <w:p w14:paraId="41B664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59" w:author="Johnny Schultz" w:date="2020-02-12T15:55:00Z"/>
                <w:sz w:val="20"/>
              </w:rPr>
            </w:pPr>
            <w:del w:id="23760" w:author="Johnny Schultz" w:date="2020-02-12T15:55:00Z">
              <w:r w:rsidRPr="00A013FD">
                <w:rPr>
                  <w:sz w:val="20"/>
                </w:rPr>
                <w:delText>50</w:delText>
              </w:r>
            </w:del>
          </w:p>
        </w:tc>
        <w:tc>
          <w:tcPr>
            <w:tcW w:w="1762" w:type="dxa"/>
            <w:shd w:val="clear" w:color="auto" w:fill="auto"/>
            <w:noWrap/>
            <w:vAlign w:val="bottom"/>
          </w:tcPr>
          <w:p w14:paraId="0D3D25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61" w:author="Johnny Schultz" w:date="2020-02-12T15:55:00Z"/>
                <w:sz w:val="20"/>
              </w:rPr>
            </w:pPr>
            <w:del w:id="23762" w:author="Johnny Schultz" w:date="2020-02-12T15:55:00Z">
              <w:r w:rsidRPr="00A013FD">
                <w:rPr>
                  <w:sz w:val="20"/>
                </w:rPr>
                <w:delText>−139.4</w:delText>
              </w:r>
            </w:del>
          </w:p>
        </w:tc>
        <w:tc>
          <w:tcPr>
            <w:tcW w:w="931" w:type="dxa"/>
            <w:shd w:val="clear" w:color="auto" w:fill="auto"/>
            <w:noWrap/>
            <w:vAlign w:val="center"/>
          </w:tcPr>
          <w:p w14:paraId="7DCEF8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63" w:author="Johnny Schultz" w:date="2020-02-12T15:55:00Z"/>
                <w:sz w:val="20"/>
              </w:rPr>
            </w:pPr>
            <w:del w:id="23764" w:author="Johnny Schultz" w:date="2020-02-12T15:55:00Z">
              <w:r w:rsidRPr="00A013FD">
                <w:rPr>
                  <w:sz w:val="20"/>
                </w:rPr>
                <w:delText>761</w:delText>
              </w:r>
            </w:del>
          </w:p>
        </w:tc>
        <w:tc>
          <w:tcPr>
            <w:tcW w:w="1763" w:type="dxa"/>
            <w:shd w:val="clear" w:color="auto" w:fill="auto"/>
            <w:vAlign w:val="center"/>
          </w:tcPr>
          <w:p w14:paraId="08246F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65" w:author="Johnny Schultz" w:date="2020-02-12T15:55:00Z"/>
                <w:sz w:val="20"/>
              </w:rPr>
            </w:pPr>
            <w:del w:id="23766" w:author="Johnny Schultz" w:date="2020-02-12T15:55:00Z">
              <w:r w:rsidRPr="00A013FD">
                <w:rPr>
                  <w:sz w:val="20"/>
                </w:rPr>
                <w:delText>−2.8</w:delText>
              </w:r>
            </w:del>
          </w:p>
        </w:tc>
      </w:tr>
      <w:tr w:rsidR="00A013FD" w:rsidRPr="00A013FD" w14:paraId="068145EE" w14:textId="77777777" w:rsidTr="00BF604E">
        <w:trPr>
          <w:trHeight w:val="320"/>
          <w:del w:id="23767" w:author="Johnny Schultz" w:date="2020-02-12T15:55:00Z"/>
        </w:trPr>
        <w:tc>
          <w:tcPr>
            <w:tcW w:w="1498" w:type="dxa"/>
            <w:shd w:val="clear" w:color="auto" w:fill="auto"/>
            <w:vAlign w:val="center"/>
          </w:tcPr>
          <w:p w14:paraId="29493D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68" w:author="Johnny Schultz" w:date="2020-02-12T15:55:00Z"/>
                <w:sz w:val="20"/>
              </w:rPr>
            </w:pPr>
            <w:del w:id="23769" w:author="Johnny Schultz" w:date="2020-02-12T15:55:00Z">
              <w:r w:rsidRPr="00A013FD">
                <w:rPr>
                  <w:sz w:val="20"/>
                </w:rPr>
                <w:delText>60</w:delText>
              </w:r>
            </w:del>
          </w:p>
        </w:tc>
        <w:tc>
          <w:tcPr>
            <w:tcW w:w="1762" w:type="dxa"/>
            <w:shd w:val="clear" w:color="auto" w:fill="auto"/>
            <w:noWrap/>
            <w:vAlign w:val="bottom"/>
          </w:tcPr>
          <w:p w14:paraId="79DAC9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70" w:author="Johnny Schultz" w:date="2020-02-12T15:55:00Z"/>
                <w:sz w:val="20"/>
              </w:rPr>
            </w:pPr>
            <w:del w:id="23771" w:author="Johnny Schultz" w:date="2020-02-12T15:55:00Z">
              <w:r w:rsidRPr="00A013FD">
                <w:rPr>
                  <w:sz w:val="20"/>
                </w:rPr>
                <w:delText>−134.0</w:delText>
              </w:r>
            </w:del>
          </w:p>
        </w:tc>
        <w:tc>
          <w:tcPr>
            <w:tcW w:w="931" w:type="dxa"/>
            <w:shd w:val="clear" w:color="auto" w:fill="auto"/>
            <w:noWrap/>
            <w:vAlign w:val="center"/>
          </w:tcPr>
          <w:p w14:paraId="5962CA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72" w:author="Johnny Schultz" w:date="2020-02-12T15:55:00Z"/>
                <w:sz w:val="20"/>
              </w:rPr>
            </w:pPr>
            <w:del w:id="23773" w:author="Johnny Schultz" w:date="2020-02-12T15:55:00Z">
              <w:r w:rsidRPr="00A013FD">
                <w:rPr>
                  <w:sz w:val="20"/>
                </w:rPr>
                <w:delText>683</w:delText>
              </w:r>
            </w:del>
          </w:p>
        </w:tc>
        <w:tc>
          <w:tcPr>
            <w:tcW w:w="1763" w:type="dxa"/>
            <w:shd w:val="clear" w:color="auto" w:fill="auto"/>
            <w:vAlign w:val="center"/>
          </w:tcPr>
          <w:p w14:paraId="3E0951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74" w:author="Johnny Schultz" w:date="2020-02-12T15:55:00Z"/>
                <w:sz w:val="20"/>
              </w:rPr>
            </w:pPr>
            <w:del w:id="23775" w:author="Johnny Schultz" w:date="2020-02-12T15:55:00Z">
              <w:r w:rsidRPr="00A013FD">
                <w:rPr>
                  <w:sz w:val="20"/>
                </w:rPr>
                <w:delText>1.6</w:delText>
              </w:r>
            </w:del>
          </w:p>
        </w:tc>
      </w:tr>
      <w:tr w:rsidR="00A013FD" w:rsidRPr="00A013FD" w14:paraId="41B08456" w14:textId="77777777" w:rsidTr="00BF604E">
        <w:trPr>
          <w:trHeight w:val="320"/>
          <w:del w:id="23776" w:author="Johnny Schultz" w:date="2020-02-12T15:55:00Z"/>
        </w:trPr>
        <w:tc>
          <w:tcPr>
            <w:tcW w:w="1498" w:type="dxa"/>
            <w:shd w:val="clear" w:color="auto" w:fill="auto"/>
            <w:vAlign w:val="center"/>
          </w:tcPr>
          <w:p w14:paraId="286463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77" w:author="Johnny Schultz" w:date="2020-02-12T15:55:00Z"/>
                <w:sz w:val="20"/>
              </w:rPr>
            </w:pPr>
            <w:del w:id="23778" w:author="Johnny Schultz" w:date="2020-02-12T15:55:00Z">
              <w:r w:rsidRPr="00A013FD">
                <w:rPr>
                  <w:sz w:val="20"/>
                </w:rPr>
                <w:delText>70</w:delText>
              </w:r>
            </w:del>
          </w:p>
        </w:tc>
        <w:tc>
          <w:tcPr>
            <w:tcW w:w="1762" w:type="dxa"/>
            <w:shd w:val="clear" w:color="auto" w:fill="auto"/>
            <w:noWrap/>
            <w:vAlign w:val="bottom"/>
          </w:tcPr>
          <w:p w14:paraId="2E3A93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79" w:author="Johnny Schultz" w:date="2020-02-12T15:55:00Z"/>
                <w:sz w:val="20"/>
              </w:rPr>
            </w:pPr>
            <w:del w:id="23780" w:author="Johnny Schultz" w:date="2020-02-12T15:55:00Z">
              <w:r w:rsidRPr="00A013FD">
                <w:rPr>
                  <w:sz w:val="20"/>
                </w:rPr>
                <w:delText>−133.0</w:delText>
              </w:r>
            </w:del>
          </w:p>
        </w:tc>
        <w:tc>
          <w:tcPr>
            <w:tcW w:w="931" w:type="dxa"/>
            <w:shd w:val="clear" w:color="auto" w:fill="auto"/>
            <w:noWrap/>
            <w:vAlign w:val="center"/>
          </w:tcPr>
          <w:p w14:paraId="18317C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81" w:author="Johnny Schultz" w:date="2020-02-12T15:55:00Z"/>
                <w:sz w:val="20"/>
              </w:rPr>
            </w:pPr>
            <w:del w:id="23782" w:author="Johnny Schultz" w:date="2020-02-12T15:55:00Z">
              <w:r w:rsidRPr="00A013FD">
                <w:rPr>
                  <w:sz w:val="20"/>
                </w:rPr>
                <w:delText>635</w:delText>
              </w:r>
            </w:del>
          </w:p>
        </w:tc>
        <w:tc>
          <w:tcPr>
            <w:tcW w:w="1763" w:type="dxa"/>
            <w:shd w:val="clear" w:color="auto" w:fill="auto"/>
            <w:vAlign w:val="center"/>
          </w:tcPr>
          <w:p w14:paraId="3D8566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83" w:author="Johnny Schultz" w:date="2020-02-12T15:55:00Z"/>
                <w:sz w:val="20"/>
              </w:rPr>
            </w:pPr>
            <w:del w:id="23784" w:author="Johnny Schultz" w:date="2020-02-12T15:55:00Z">
              <w:r w:rsidRPr="00A013FD">
                <w:rPr>
                  <w:sz w:val="20"/>
                </w:rPr>
                <w:delText>2.0</w:delText>
              </w:r>
            </w:del>
          </w:p>
        </w:tc>
      </w:tr>
      <w:tr w:rsidR="00A013FD" w:rsidRPr="00A013FD" w14:paraId="4FAECCBF" w14:textId="77777777" w:rsidTr="00BF604E">
        <w:trPr>
          <w:trHeight w:val="320"/>
          <w:del w:id="23785" w:author="Johnny Schultz" w:date="2020-02-12T15:55:00Z"/>
        </w:trPr>
        <w:tc>
          <w:tcPr>
            <w:tcW w:w="1498" w:type="dxa"/>
            <w:shd w:val="clear" w:color="auto" w:fill="auto"/>
            <w:vAlign w:val="center"/>
          </w:tcPr>
          <w:p w14:paraId="2BD19D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86" w:author="Johnny Schultz" w:date="2020-02-12T15:55:00Z"/>
                <w:sz w:val="20"/>
              </w:rPr>
            </w:pPr>
            <w:del w:id="23787" w:author="Johnny Schultz" w:date="2020-02-12T15:55:00Z">
              <w:r w:rsidRPr="00A013FD">
                <w:rPr>
                  <w:sz w:val="20"/>
                </w:rPr>
                <w:delText>80</w:delText>
              </w:r>
            </w:del>
          </w:p>
        </w:tc>
        <w:tc>
          <w:tcPr>
            <w:tcW w:w="1762" w:type="dxa"/>
            <w:shd w:val="clear" w:color="auto" w:fill="auto"/>
            <w:noWrap/>
            <w:vAlign w:val="bottom"/>
          </w:tcPr>
          <w:p w14:paraId="23A645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88" w:author="Johnny Schultz" w:date="2020-02-12T15:55:00Z"/>
                <w:sz w:val="20"/>
              </w:rPr>
            </w:pPr>
            <w:del w:id="23789" w:author="Johnny Schultz" w:date="2020-02-12T15:55:00Z">
              <w:r w:rsidRPr="00A013FD">
                <w:rPr>
                  <w:sz w:val="20"/>
                </w:rPr>
                <w:delText>−132.0</w:delText>
              </w:r>
            </w:del>
          </w:p>
        </w:tc>
        <w:tc>
          <w:tcPr>
            <w:tcW w:w="931" w:type="dxa"/>
            <w:shd w:val="clear" w:color="auto" w:fill="auto"/>
            <w:noWrap/>
            <w:vAlign w:val="center"/>
          </w:tcPr>
          <w:p w14:paraId="3CBC9D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90" w:author="Johnny Schultz" w:date="2020-02-12T15:55:00Z"/>
                <w:sz w:val="20"/>
              </w:rPr>
            </w:pPr>
            <w:del w:id="23791" w:author="Johnny Schultz" w:date="2020-02-12T15:55:00Z">
              <w:r w:rsidRPr="00A013FD">
                <w:rPr>
                  <w:sz w:val="20"/>
                </w:rPr>
                <w:delText>608</w:delText>
              </w:r>
            </w:del>
          </w:p>
        </w:tc>
        <w:tc>
          <w:tcPr>
            <w:tcW w:w="1763" w:type="dxa"/>
            <w:shd w:val="clear" w:color="auto" w:fill="auto"/>
            <w:vAlign w:val="center"/>
          </w:tcPr>
          <w:p w14:paraId="2AE935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92" w:author="Johnny Schultz" w:date="2020-02-12T15:55:00Z"/>
                <w:sz w:val="20"/>
              </w:rPr>
            </w:pPr>
            <w:del w:id="23793" w:author="Johnny Schultz" w:date="2020-02-12T15:55:00Z">
              <w:r w:rsidRPr="00A013FD">
                <w:rPr>
                  <w:sz w:val="20"/>
                </w:rPr>
                <w:delText>2.6</w:delText>
              </w:r>
            </w:del>
          </w:p>
        </w:tc>
      </w:tr>
      <w:tr w:rsidR="00A013FD" w:rsidRPr="00A013FD" w14:paraId="51EC4A5A" w14:textId="77777777" w:rsidTr="00BF604E">
        <w:trPr>
          <w:trHeight w:val="320"/>
          <w:del w:id="23794" w:author="Johnny Schultz" w:date="2020-02-12T15:55:00Z"/>
        </w:trPr>
        <w:tc>
          <w:tcPr>
            <w:tcW w:w="1498" w:type="dxa"/>
            <w:shd w:val="clear" w:color="auto" w:fill="auto"/>
            <w:vAlign w:val="center"/>
          </w:tcPr>
          <w:p w14:paraId="7FF1AC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95" w:author="Johnny Schultz" w:date="2020-02-12T15:55:00Z"/>
                <w:sz w:val="20"/>
              </w:rPr>
            </w:pPr>
            <w:del w:id="23796" w:author="Johnny Schultz" w:date="2020-02-12T15:55:00Z">
              <w:r w:rsidRPr="00A013FD">
                <w:rPr>
                  <w:sz w:val="20"/>
                </w:rPr>
                <w:delText>90</w:delText>
              </w:r>
            </w:del>
          </w:p>
        </w:tc>
        <w:tc>
          <w:tcPr>
            <w:tcW w:w="1762" w:type="dxa"/>
            <w:shd w:val="clear" w:color="auto" w:fill="auto"/>
            <w:noWrap/>
            <w:vAlign w:val="bottom"/>
          </w:tcPr>
          <w:p w14:paraId="756BFB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97" w:author="Johnny Schultz" w:date="2020-02-12T15:55:00Z"/>
                <w:sz w:val="20"/>
              </w:rPr>
            </w:pPr>
            <w:del w:id="23798" w:author="Johnny Schultz" w:date="2020-02-12T15:55:00Z">
              <w:r w:rsidRPr="00A013FD">
                <w:rPr>
                  <w:sz w:val="20"/>
                </w:rPr>
                <w:delText>−131.0</w:delText>
              </w:r>
            </w:del>
          </w:p>
        </w:tc>
        <w:tc>
          <w:tcPr>
            <w:tcW w:w="931" w:type="dxa"/>
            <w:shd w:val="clear" w:color="auto" w:fill="auto"/>
            <w:noWrap/>
            <w:vAlign w:val="center"/>
          </w:tcPr>
          <w:p w14:paraId="4AABEF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799" w:author="Johnny Schultz" w:date="2020-02-12T15:55:00Z"/>
                <w:sz w:val="20"/>
              </w:rPr>
            </w:pPr>
            <w:del w:id="23800" w:author="Johnny Schultz" w:date="2020-02-12T15:55:00Z">
              <w:r w:rsidRPr="00A013FD">
                <w:rPr>
                  <w:sz w:val="20"/>
                </w:rPr>
                <w:delText>600</w:delText>
              </w:r>
            </w:del>
          </w:p>
        </w:tc>
        <w:tc>
          <w:tcPr>
            <w:tcW w:w="1763" w:type="dxa"/>
            <w:shd w:val="clear" w:color="auto" w:fill="auto"/>
            <w:vAlign w:val="center"/>
          </w:tcPr>
          <w:p w14:paraId="411EB4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01" w:author="Johnny Schultz" w:date="2020-02-12T15:55:00Z"/>
                <w:sz w:val="20"/>
              </w:rPr>
            </w:pPr>
            <w:del w:id="23802" w:author="Johnny Schultz" w:date="2020-02-12T15:55:00Z">
              <w:r w:rsidRPr="00A013FD">
                <w:rPr>
                  <w:sz w:val="20"/>
                </w:rPr>
                <w:delText>3.5</w:delText>
              </w:r>
            </w:del>
          </w:p>
        </w:tc>
      </w:tr>
    </w:tbl>
    <w:p w14:paraId="70ED3D2D" w14:textId="77777777" w:rsidR="00A013FD" w:rsidRPr="00BF604E" w:rsidRDefault="00A013FD" w:rsidP="00A013FD">
      <w:pPr>
        <w:keepNext/>
        <w:keepLines/>
        <w:tabs>
          <w:tab w:val="clear" w:pos="1134"/>
          <w:tab w:val="left" w:pos="360"/>
        </w:tabs>
        <w:spacing w:before="200"/>
        <w:ind w:left="360" w:hanging="360"/>
        <w:outlineLvl w:val="2"/>
        <w:rPr>
          <w:del w:id="23803" w:author="Johnny Schultz" w:date="2020-02-12T15:55:00Z"/>
          <w:b/>
        </w:rPr>
      </w:pPr>
      <w:del w:id="23804" w:author="Johnny Schultz" w:date="2020-02-12T15:55:00Z">
        <w:r w:rsidRPr="00BF604E">
          <w:rPr>
            <w:b/>
          </w:rPr>
          <w:delText>2.1.5</w:delText>
        </w:r>
        <w:r w:rsidRPr="00BF604E">
          <w:rPr>
            <w:b/>
          </w:rPr>
          <w:tab/>
          <w:delText xml:space="preserve">Satellite e.i.r.p. vs. elevation </w:delText>
        </w:r>
      </w:del>
    </w:p>
    <w:p w14:paraId="5850E96C" w14:textId="77777777" w:rsidR="00A013FD" w:rsidRPr="00A013FD" w:rsidRDefault="00A013FD" w:rsidP="00A013FD">
      <w:pPr>
        <w:rPr>
          <w:del w:id="23805" w:author="Johnny Schultz" w:date="2020-02-12T15:55:00Z"/>
        </w:rPr>
      </w:pPr>
      <w:del w:id="23806" w:author="Johnny Schultz" w:date="2020-02-12T15:55:00Z">
        <w:r w:rsidRPr="00A013FD">
          <w:delText xml:space="preserve">Most of the satellite coverage area and visibility time will be at low elevation angles, and high elevation angle coverage may be sacrificed without significant system capacity loss. </w:delText>
        </w:r>
      </w:del>
    </w:p>
    <w:p w14:paraId="3317BAAA" w14:textId="77777777" w:rsidR="00A013FD" w:rsidRPr="00A013FD" w:rsidRDefault="00A013FD" w:rsidP="00A013FD">
      <w:pPr>
        <w:rPr>
          <w:del w:id="23807" w:author="Johnny Schultz" w:date="2020-02-12T15:55:00Z"/>
        </w:rPr>
      </w:pPr>
      <w:del w:id="23808" w:author="Johnny Schultz" w:date="2020-02-12T15:55:00Z">
        <w:r w:rsidRPr="00A013FD">
          <w:delText>The following two satellite antennas have been analysed and are acceptable.</w:delText>
        </w:r>
      </w:del>
    </w:p>
    <w:p w14:paraId="3060CAD9" w14:textId="77777777" w:rsidR="00A013FD" w:rsidRPr="00A013FD" w:rsidRDefault="00A013FD" w:rsidP="00A013FD">
      <w:pPr>
        <w:tabs>
          <w:tab w:val="clear" w:pos="2268"/>
          <w:tab w:val="left" w:pos="2608"/>
          <w:tab w:val="left" w:pos="3345"/>
        </w:tabs>
        <w:spacing w:before="80"/>
        <w:ind w:left="1134" w:hanging="1134"/>
        <w:rPr>
          <w:del w:id="23809" w:author="Johnny Schultz" w:date="2020-02-12T15:55:00Z"/>
        </w:rPr>
      </w:pPr>
      <w:del w:id="23810" w:author="Johnny Schultz" w:date="2020-02-12T15:55:00Z">
        <w:r w:rsidRPr="00A013FD">
          <w:delText>1)</w:delText>
        </w:r>
        <w:r w:rsidRPr="00A013FD">
          <w:tab/>
        </w:r>
        <w:r w:rsidRPr="00A013FD">
          <w:rPr>
            <w:u w:val="single"/>
          </w:rPr>
          <w:delText>Yagi Antenna</w:delText>
        </w:r>
        <w:r w:rsidRPr="00A013FD">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A013FD">
          <w:noBreakHyphen/>
          <w:delText>3.</w:delText>
        </w:r>
      </w:del>
    </w:p>
    <w:p w14:paraId="0C52BE6D" w14:textId="77777777" w:rsidR="00A013FD" w:rsidRPr="00A013FD" w:rsidRDefault="00A013FD" w:rsidP="00A013FD">
      <w:pPr>
        <w:keepNext/>
        <w:spacing w:before="560" w:after="120"/>
        <w:jc w:val="center"/>
        <w:rPr>
          <w:del w:id="23811" w:author="Johnny Schultz" w:date="2020-02-12T15:55:00Z"/>
          <w:caps/>
          <w:sz w:val="20"/>
        </w:rPr>
      </w:pPr>
      <w:del w:id="23812" w:author="Johnny Schultz" w:date="2020-02-12T15:55:00Z">
        <w:r w:rsidRPr="00A013FD">
          <w:rPr>
            <w:caps/>
            <w:sz w:val="20"/>
          </w:rPr>
          <w:delText>TABLE A4-3</w:delText>
        </w:r>
      </w:del>
    </w:p>
    <w:p w14:paraId="5D601C09" w14:textId="77777777" w:rsidR="00A013FD" w:rsidRPr="00A013FD" w:rsidRDefault="00A013FD" w:rsidP="00A013FD">
      <w:pPr>
        <w:keepNext/>
        <w:keepLines/>
        <w:spacing w:before="0" w:after="120"/>
        <w:jc w:val="center"/>
        <w:rPr>
          <w:del w:id="23813" w:author="Johnny Schultz" w:date="2020-02-12T15:55:00Z"/>
          <w:rFonts w:ascii="Times New Roman Bold" w:hAnsi="Times New Roman Bold"/>
          <w:b/>
          <w:sz w:val="20"/>
        </w:rPr>
      </w:pPr>
      <w:del w:id="23814" w:author="Johnny Schultz" w:date="2020-02-12T15:55:00Z">
        <w:r w:rsidRPr="00A013FD">
          <w:rPr>
            <w:rFonts w:ascii="Times New Roman Bold" w:hAnsi="Times New Roman Bold"/>
            <w:b/>
            <w:sz w:val="20"/>
          </w:rPr>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A013FD" w:rsidRPr="00A013FD" w14:paraId="4B9CF274" w14:textId="77777777" w:rsidTr="00BF604E">
        <w:trPr>
          <w:trHeight w:val="300"/>
          <w:tblHeader/>
          <w:jc w:val="center"/>
          <w:del w:id="23815" w:author="Johnny Schultz" w:date="2020-02-12T15:55: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06733" w14:textId="77777777" w:rsidR="00A013FD" w:rsidRPr="00A013FD" w:rsidRDefault="00A013FD" w:rsidP="00A013FD">
            <w:pPr>
              <w:keepNext/>
              <w:spacing w:before="80" w:after="80"/>
              <w:ind w:left="-57" w:right="-57"/>
              <w:jc w:val="center"/>
              <w:rPr>
                <w:del w:id="23816" w:author="Johnny Schultz" w:date="2020-02-12T15:55:00Z"/>
                <w:rFonts w:ascii="Times New Roman Bold" w:hAnsi="Times New Roman Bold" w:cs="Times New Roman Bold"/>
                <w:b/>
                <w:sz w:val="20"/>
              </w:rPr>
            </w:pPr>
            <w:del w:id="23817" w:author="Johnny Schultz" w:date="2020-02-12T15:55:00Z">
              <w:r w:rsidRPr="00A013FD">
                <w:rPr>
                  <w:rFonts w:ascii="Times New Roman Bold" w:hAnsi="Times New Roman Bold" w:cs="Times New Roman Bold"/>
                  <w:b/>
                  <w:sz w:val="20"/>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523F8E1" w14:textId="77777777" w:rsidR="00A013FD" w:rsidRPr="00A013FD" w:rsidRDefault="00A013FD" w:rsidP="00A013FD">
            <w:pPr>
              <w:keepNext/>
              <w:spacing w:before="80" w:after="80"/>
              <w:ind w:left="-57" w:right="-57"/>
              <w:jc w:val="center"/>
              <w:rPr>
                <w:del w:id="23818" w:author="Johnny Schultz" w:date="2020-02-12T15:55:00Z"/>
                <w:rFonts w:ascii="Times New Roman Bold" w:hAnsi="Times New Roman Bold" w:cs="Times New Roman Bold"/>
                <w:b/>
                <w:sz w:val="20"/>
              </w:rPr>
            </w:pPr>
            <w:del w:id="23819" w:author="Johnny Schultz" w:date="2020-02-12T15:55:00Z">
              <w:r w:rsidRPr="00A013FD">
                <w:rPr>
                  <w:rFonts w:ascii="Times New Roman Bold" w:hAnsi="Times New Roman Bold" w:cs="Times New Roman Bold"/>
                  <w:b/>
                  <w:sz w:val="20"/>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400F920D" w14:textId="77777777" w:rsidR="00A013FD" w:rsidRPr="00A013FD" w:rsidRDefault="00A013FD" w:rsidP="00A013FD">
            <w:pPr>
              <w:keepNext/>
              <w:spacing w:before="80" w:after="80"/>
              <w:ind w:left="-57" w:right="-57"/>
              <w:jc w:val="center"/>
              <w:rPr>
                <w:del w:id="23820" w:author="Johnny Schultz" w:date="2020-02-12T15:55:00Z"/>
                <w:rFonts w:ascii="Times New Roman Bold" w:hAnsi="Times New Roman Bold" w:cs="Times New Roman Bold"/>
                <w:b/>
                <w:sz w:val="20"/>
              </w:rPr>
            </w:pPr>
            <w:del w:id="23821" w:author="Johnny Schultz" w:date="2020-02-12T15:55:00Z">
              <w:r w:rsidRPr="00A013FD">
                <w:rPr>
                  <w:rFonts w:ascii="Times New Roman Bold" w:hAnsi="Times New Roman Bold" w:cs="Times New Roman Bold"/>
                  <w:b/>
                  <w:sz w:val="20"/>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062CD0C" w14:textId="77777777" w:rsidR="00A013FD" w:rsidRPr="00A013FD" w:rsidRDefault="00A013FD" w:rsidP="00A013FD">
            <w:pPr>
              <w:keepNext/>
              <w:spacing w:before="80" w:after="80"/>
              <w:ind w:left="-57" w:right="-57"/>
              <w:jc w:val="center"/>
              <w:rPr>
                <w:del w:id="23822" w:author="Johnny Schultz" w:date="2020-02-12T15:55:00Z"/>
                <w:rFonts w:ascii="Times New Roman Bold" w:hAnsi="Times New Roman Bold" w:cs="Times New Roman Bold"/>
                <w:b/>
                <w:sz w:val="20"/>
              </w:rPr>
            </w:pPr>
            <w:del w:id="23823" w:author="Johnny Schultz" w:date="2020-02-12T15:55:00Z">
              <w:r w:rsidRPr="00A013FD">
                <w:rPr>
                  <w:rFonts w:ascii="Times New Roman Bold" w:hAnsi="Times New Roman Bold" w:cs="Times New Roman Bold"/>
                  <w:b/>
                  <w:sz w:val="20"/>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tcPr>
          <w:p w14:paraId="59611468" w14:textId="77777777" w:rsidR="00A013FD" w:rsidRPr="00A013FD" w:rsidRDefault="00A013FD" w:rsidP="00A013FD">
            <w:pPr>
              <w:keepNext/>
              <w:spacing w:before="80" w:after="80"/>
              <w:ind w:left="-57" w:right="-57"/>
              <w:jc w:val="center"/>
              <w:rPr>
                <w:del w:id="23824" w:author="Johnny Schultz" w:date="2020-02-12T15:55:00Z"/>
                <w:rFonts w:ascii="Times New Roman Bold" w:hAnsi="Times New Roman Bold" w:cs="Times New Roman Bold"/>
                <w:b/>
                <w:sz w:val="20"/>
              </w:rPr>
            </w:pPr>
            <w:del w:id="23825" w:author="Johnny Schultz" w:date="2020-02-12T15:55:00Z">
              <w:r w:rsidRPr="00A013FD">
                <w:rPr>
                  <w:rFonts w:ascii="Times New Roman Bold" w:hAnsi="Times New Roman Bold" w:cs="Times New Roman Bold"/>
                  <w:b/>
                  <w:sz w:val="20"/>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tcPr>
          <w:p w14:paraId="7C58CBD2" w14:textId="77777777" w:rsidR="00A013FD" w:rsidRPr="00A013FD" w:rsidRDefault="00A013FD" w:rsidP="00A013FD">
            <w:pPr>
              <w:keepNext/>
              <w:spacing w:before="80" w:after="80"/>
              <w:ind w:left="-57" w:right="-57"/>
              <w:jc w:val="center"/>
              <w:rPr>
                <w:del w:id="23826" w:author="Johnny Schultz" w:date="2020-02-12T15:55:00Z"/>
                <w:rFonts w:ascii="Times New Roman Bold" w:hAnsi="Times New Roman Bold" w:cs="Times New Roman Bold"/>
                <w:b/>
                <w:sz w:val="20"/>
              </w:rPr>
            </w:pPr>
            <w:del w:id="23827" w:author="Johnny Schultz" w:date="2020-02-12T15:55:00Z">
              <w:r w:rsidRPr="00A013FD">
                <w:rPr>
                  <w:rFonts w:ascii="Times New Roman Bold" w:hAnsi="Times New Roman Bold" w:cs="Times New Roman Bold"/>
                  <w:b/>
                  <w:sz w:val="20"/>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59022A9" w14:textId="77777777" w:rsidR="00A013FD" w:rsidRPr="00A013FD" w:rsidRDefault="00A013FD" w:rsidP="00A013FD">
            <w:pPr>
              <w:keepNext/>
              <w:spacing w:before="80" w:after="80"/>
              <w:ind w:left="-57" w:right="-57"/>
              <w:jc w:val="center"/>
              <w:rPr>
                <w:del w:id="23828" w:author="Johnny Schultz" w:date="2020-02-12T15:55:00Z"/>
                <w:rFonts w:ascii="Times New Roman Bold" w:hAnsi="Times New Roman Bold" w:cs="Times New Roman Bold"/>
                <w:b/>
                <w:sz w:val="20"/>
              </w:rPr>
            </w:pPr>
            <w:del w:id="23829" w:author="Johnny Schultz" w:date="2020-02-12T15:55:00Z">
              <w:r w:rsidRPr="00A013FD">
                <w:rPr>
                  <w:rFonts w:ascii="Times New Roman Bold" w:hAnsi="Times New Roman Bold" w:cs="Times New Roman Bold"/>
                  <w:b/>
                  <w:sz w:val="20"/>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58E9279" w14:textId="77777777" w:rsidR="00A013FD" w:rsidRPr="00A013FD" w:rsidRDefault="00A013FD" w:rsidP="00A013FD">
            <w:pPr>
              <w:keepNext/>
              <w:spacing w:before="80" w:after="80"/>
              <w:ind w:left="-57" w:right="-57"/>
              <w:jc w:val="center"/>
              <w:rPr>
                <w:del w:id="23830" w:author="Johnny Schultz" w:date="2020-02-12T15:55:00Z"/>
                <w:rFonts w:ascii="Times New Roman Bold" w:hAnsi="Times New Roman Bold" w:cs="Times New Roman Bold"/>
                <w:b/>
                <w:sz w:val="20"/>
              </w:rPr>
            </w:pPr>
            <w:del w:id="23831" w:author="Johnny Schultz" w:date="2020-02-12T15:55:00Z">
              <w:r w:rsidRPr="00A013FD">
                <w:rPr>
                  <w:rFonts w:ascii="Times New Roman Bold" w:hAnsi="Times New Roman Bold" w:cs="Times New Roman Bold"/>
                  <w:b/>
                  <w:sz w:val="20"/>
                </w:rPr>
                <w:delText>Table A4</w:delText>
              </w:r>
              <w:r w:rsidRPr="00A013FD">
                <w:rPr>
                  <w:rFonts w:ascii="Times New Roman Bold" w:hAnsi="Times New Roman Bold" w:cs="Times New Roman Bold"/>
                  <w:b/>
                  <w:sz w:val="20"/>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tcPr>
          <w:p w14:paraId="39960725" w14:textId="77777777" w:rsidR="00A013FD" w:rsidRPr="00A013FD" w:rsidRDefault="00A013FD" w:rsidP="00A013FD">
            <w:pPr>
              <w:keepNext/>
              <w:spacing w:before="80" w:after="80"/>
              <w:ind w:left="-57" w:right="-57"/>
              <w:jc w:val="center"/>
              <w:rPr>
                <w:del w:id="23832" w:author="Johnny Schultz" w:date="2020-02-12T15:55:00Z"/>
                <w:rFonts w:ascii="Times New Roman Bold" w:hAnsi="Times New Roman Bold" w:cs="Times New Roman Bold"/>
                <w:b/>
                <w:sz w:val="20"/>
              </w:rPr>
            </w:pPr>
            <w:del w:id="23833" w:author="Johnny Schultz" w:date="2020-02-12T15:55:00Z">
              <w:r w:rsidRPr="00A013FD">
                <w:rPr>
                  <w:rFonts w:ascii="Times New Roman Bold" w:hAnsi="Times New Roman Bold" w:cs="Times New Roman Bold"/>
                  <w:b/>
                  <w:sz w:val="20"/>
                </w:rPr>
                <w:delText>PFD margin</w:delText>
              </w:r>
            </w:del>
          </w:p>
        </w:tc>
      </w:tr>
      <w:tr w:rsidR="00A013FD" w:rsidRPr="00A013FD" w14:paraId="6BA7458B" w14:textId="77777777" w:rsidTr="00BF604E">
        <w:trPr>
          <w:trHeight w:val="300"/>
          <w:jc w:val="center"/>
          <w:del w:id="23834"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center"/>
          </w:tcPr>
          <w:p w14:paraId="5F0E2813" w14:textId="77777777" w:rsidR="00A013FD" w:rsidRPr="00A013FD" w:rsidRDefault="00A013FD" w:rsidP="00A013FD">
            <w:pPr>
              <w:keepNext/>
              <w:spacing w:before="80" w:after="80"/>
              <w:jc w:val="center"/>
              <w:rPr>
                <w:del w:id="23835" w:author="Johnny Schultz" w:date="2020-02-12T15:55:00Z"/>
                <w:rFonts w:ascii="Times New Roman Bold" w:hAnsi="Times New Roman Bold" w:cs="Times New Roman Bold"/>
                <w:b/>
                <w:sz w:val="20"/>
              </w:rPr>
            </w:pPr>
            <w:del w:id="23836" w:author="Johnny Schultz" w:date="2020-02-12T15:55:00Z">
              <w:r w:rsidRPr="00A013FD">
                <w:rPr>
                  <w:rFonts w:ascii="Times New Roman Bold" w:hAnsi="Times New Roman Bold" w:cs="Times New Roman Bold"/>
                  <w:b/>
                  <w:sz w:val="20"/>
                </w:rPr>
                <w:delText>degrees</w:delText>
              </w:r>
            </w:del>
          </w:p>
        </w:tc>
        <w:tc>
          <w:tcPr>
            <w:tcW w:w="1071" w:type="dxa"/>
            <w:tcBorders>
              <w:top w:val="nil"/>
              <w:left w:val="nil"/>
              <w:bottom w:val="single" w:sz="4" w:space="0" w:color="auto"/>
              <w:right w:val="single" w:sz="4" w:space="0" w:color="auto"/>
            </w:tcBorders>
            <w:shd w:val="clear" w:color="auto" w:fill="auto"/>
            <w:noWrap/>
            <w:vAlign w:val="center"/>
          </w:tcPr>
          <w:p w14:paraId="3D245C3C" w14:textId="77777777" w:rsidR="00A013FD" w:rsidRPr="00A013FD" w:rsidRDefault="00A013FD" w:rsidP="00A013FD">
            <w:pPr>
              <w:keepNext/>
              <w:spacing w:before="80" w:after="80"/>
              <w:jc w:val="center"/>
              <w:rPr>
                <w:del w:id="23837" w:author="Johnny Schultz" w:date="2020-02-12T15:55:00Z"/>
                <w:rFonts w:ascii="Times New Roman Bold" w:hAnsi="Times New Roman Bold" w:cs="Times New Roman Bold"/>
                <w:b/>
                <w:sz w:val="20"/>
              </w:rPr>
            </w:pPr>
            <w:del w:id="23838" w:author="Johnny Schultz" w:date="2020-02-12T15:55:00Z">
              <w:r w:rsidRPr="00A013FD">
                <w:rPr>
                  <w:rFonts w:ascii="Times New Roman Bold" w:hAnsi="Times New Roman Bold" w:cs="Times New Roman Bold"/>
                  <w:b/>
                  <w:sz w:val="20"/>
                </w:rPr>
                <w:delText>degrees</w:delText>
              </w:r>
            </w:del>
          </w:p>
        </w:tc>
        <w:tc>
          <w:tcPr>
            <w:tcW w:w="1072" w:type="dxa"/>
            <w:tcBorders>
              <w:top w:val="nil"/>
              <w:left w:val="nil"/>
              <w:bottom w:val="single" w:sz="4" w:space="0" w:color="auto"/>
              <w:right w:val="single" w:sz="4" w:space="0" w:color="auto"/>
            </w:tcBorders>
            <w:shd w:val="clear" w:color="auto" w:fill="auto"/>
            <w:noWrap/>
            <w:vAlign w:val="center"/>
          </w:tcPr>
          <w:p w14:paraId="36F342E3" w14:textId="77777777" w:rsidR="00A013FD" w:rsidRPr="00A013FD" w:rsidRDefault="00A013FD" w:rsidP="00A013FD">
            <w:pPr>
              <w:keepNext/>
              <w:spacing w:before="80" w:after="80"/>
              <w:jc w:val="center"/>
              <w:rPr>
                <w:del w:id="23839" w:author="Johnny Schultz" w:date="2020-02-12T15:55:00Z"/>
                <w:rFonts w:ascii="Times New Roman Bold" w:hAnsi="Times New Roman Bold" w:cs="Times New Roman Bold"/>
                <w:b/>
                <w:sz w:val="20"/>
              </w:rPr>
            </w:pPr>
            <w:del w:id="23840" w:author="Johnny Schultz" w:date="2020-02-12T15:55:00Z">
              <w:r w:rsidRPr="00A013FD">
                <w:rPr>
                  <w:rFonts w:ascii="Times New Roman Bold" w:hAnsi="Times New Roman Bold" w:cs="Times New Roman Bold"/>
                  <w:b/>
                  <w:sz w:val="20"/>
                </w:rPr>
                <w:delText>degrees</w:delText>
              </w:r>
            </w:del>
          </w:p>
        </w:tc>
        <w:tc>
          <w:tcPr>
            <w:tcW w:w="1071" w:type="dxa"/>
            <w:tcBorders>
              <w:top w:val="nil"/>
              <w:left w:val="nil"/>
              <w:bottom w:val="single" w:sz="4" w:space="0" w:color="auto"/>
              <w:right w:val="single" w:sz="4" w:space="0" w:color="auto"/>
            </w:tcBorders>
            <w:shd w:val="clear" w:color="auto" w:fill="auto"/>
            <w:noWrap/>
            <w:vAlign w:val="center"/>
          </w:tcPr>
          <w:p w14:paraId="2D59D72E" w14:textId="77777777" w:rsidR="00A013FD" w:rsidRPr="00A013FD" w:rsidRDefault="00A013FD" w:rsidP="00A013FD">
            <w:pPr>
              <w:keepNext/>
              <w:spacing w:before="80" w:after="80"/>
              <w:jc w:val="center"/>
              <w:rPr>
                <w:del w:id="23841" w:author="Johnny Schultz" w:date="2020-02-12T15:55:00Z"/>
                <w:rFonts w:ascii="Times New Roman Bold" w:hAnsi="Times New Roman Bold" w:cs="Times New Roman Bold"/>
                <w:b/>
                <w:sz w:val="20"/>
              </w:rPr>
            </w:pPr>
            <w:del w:id="23842" w:author="Johnny Schultz" w:date="2020-02-12T15:55:00Z">
              <w:r w:rsidRPr="00A013FD">
                <w:rPr>
                  <w:rFonts w:ascii="Times New Roman Bold" w:hAnsi="Times New Roman Bold" w:cs="Times New Roman Bold"/>
                  <w:b/>
                  <w:sz w:val="20"/>
                </w:rPr>
                <w:delText>dBi</w:delText>
              </w:r>
            </w:del>
          </w:p>
        </w:tc>
        <w:tc>
          <w:tcPr>
            <w:tcW w:w="1250" w:type="dxa"/>
            <w:tcBorders>
              <w:top w:val="nil"/>
              <w:left w:val="nil"/>
              <w:bottom w:val="single" w:sz="4" w:space="0" w:color="auto"/>
              <w:right w:val="single" w:sz="4" w:space="0" w:color="auto"/>
            </w:tcBorders>
            <w:shd w:val="clear" w:color="auto" w:fill="auto"/>
            <w:noWrap/>
            <w:vAlign w:val="center"/>
          </w:tcPr>
          <w:p w14:paraId="6AA0DBF2" w14:textId="77777777" w:rsidR="00A013FD" w:rsidRPr="00A013FD" w:rsidRDefault="00A013FD" w:rsidP="00A013FD">
            <w:pPr>
              <w:keepNext/>
              <w:spacing w:before="80" w:after="80"/>
              <w:jc w:val="center"/>
              <w:rPr>
                <w:del w:id="23843" w:author="Johnny Schultz" w:date="2020-02-12T15:55:00Z"/>
                <w:rFonts w:ascii="Times New Roman Bold" w:hAnsi="Times New Roman Bold" w:cs="Times New Roman Bold"/>
                <w:b/>
                <w:sz w:val="20"/>
              </w:rPr>
            </w:pPr>
            <w:del w:id="23844" w:author="Johnny Schultz" w:date="2020-02-12T15:55:00Z">
              <w:r w:rsidRPr="00A013FD">
                <w:rPr>
                  <w:rFonts w:ascii="Times New Roman Bold" w:hAnsi="Times New Roman Bold" w:cs="Times New Roman Bold"/>
                  <w:b/>
                  <w:sz w:val="20"/>
                </w:rPr>
                <w:delText>dBW</w:delText>
              </w:r>
            </w:del>
          </w:p>
        </w:tc>
        <w:tc>
          <w:tcPr>
            <w:tcW w:w="892" w:type="dxa"/>
            <w:tcBorders>
              <w:top w:val="nil"/>
              <w:left w:val="nil"/>
              <w:bottom w:val="single" w:sz="4" w:space="0" w:color="auto"/>
              <w:right w:val="single" w:sz="4" w:space="0" w:color="auto"/>
            </w:tcBorders>
            <w:shd w:val="clear" w:color="auto" w:fill="auto"/>
            <w:noWrap/>
            <w:vAlign w:val="center"/>
          </w:tcPr>
          <w:p w14:paraId="3822C3C2" w14:textId="77777777" w:rsidR="00A013FD" w:rsidRPr="00A013FD" w:rsidRDefault="00A013FD" w:rsidP="00A013FD">
            <w:pPr>
              <w:keepNext/>
              <w:spacing w:before="80" w:after="80"/>
              <w:jc w:val="center"/>
              <w:rPr>
                <w:del w:id="23845" w:author="Johnny Schultz" w:date="2020-02-12T15:55:00Z"/>
                <w:rFonts w:ascii="Times New Roman Bold" w:hAnsi="Times New Roman Bold" w:cs="Times New Roman Bold"/>
                <w:b/>
                <w:sz w:val="20"/>
              </w:rPr>
            </w:pPr>
            <w:del w:id="23846" w:author="Johnny Schultz" w:date="2020-02-12T15:55:00Z">
              <w:r w:rsidRPr="00A013FD">
                <w:rPr>
                  <w:rFonts w:ascii="Times New Roman Bold" w:hAnsi="Times New Roman Bold" w:cs="Times New Roman Bold"/>
                  <w:b/>
                  <w:sz w:val="20"/>
                </w:rPr>
                <w:delText>km</w:delText>
              </w:r>
            </w:del>
          </w:p>
        </w:tc>
        <w:tc>
          <w:tcPr>
            <w:tcW w:w="1071" w:type="dxa"/>
            <w:tcBorders>
              <w:top w:val="nil"/>
              <w:left w:val="nil"/>
              <w:bottom w:val="single" w:sz="4" w:space="0" w:color="auto"/>
              <w:right w:val="single" w:sz="4" w:space="0" w:color="auto"/>
            </w:tcBorders>
            <w:shd w:val="clear" w:color="auto" w:fill="auto"/>
            <w:noWrap/>
            <w:vAlign w:val="center"/>
          </w:tcPr>
          <w:p w14:paraId="28BCB215" w14:textId="77777777" w:rsidR="00A013FD" w:rsidRPr="00A013FD" w:rsidRDefault="00A013FD" w:rsidP="00A013FD">
            <w:pPr>
              <w:keepNext/>
              <w:spacing w:before="80" w:after="80"/>
              <w:jc w:val="center"/>
              <w:rPr>
                <w:del w:id="23847" w:author="Johnny Schultz" w:date="2020-02-12T15:55:00Z"/>
                <w:rFonts w:ascii="Times New Roman Bold" w:hAnsi="Times New Roman Bold" w:cs="Times New Roman Bold"/>
                <w:b/>
                <w:sz w:val="20"/>
              </w:rPr>
            </w:pPr>
            <w:del w:id="23848"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/4 kHz</w:delText>
              </w:r>
            </w:del>
          </w:p>
        </w:tc>
        <w:tc>
          <w:tcPr>
            <w:tcW w:w="1195" w:type="dxa"/>
            <w:tcBorders>
              <w:top w:val="nil"/>
              <w:left w:val="nil"/>
              <w:bottom w:val="single" w:sz="4" w:space="0" w:color="auto"/>
              <w:right w:val="single" w:sz="4" w:space="0" w:color="auto"/>
            </w:tcBorders>
            <w:shd w:val="clear" w:color="auto" w:fill="auto"/>
            <w:noWrap/>
            <w:vAlign w:val="center"/>
          </w:tcPr>
          <w:p w14:paraId="6A08A9D7" w14:textId="77777777" w:rsidR="00A013FD" w:rsidRPr="00A013FD" w:rsidRDefault="00A013FD" w:rsidP="00A013FD">
            <w:pPr>
              <w:keepNext/>
              <w:spacing w:before="80" w:after="80"/>
              <w:jc w:val="center"/>
              <w:rPr>
                <w:del w:id="23849" w:author="Johnny Schultz" w:date="2020-02-12T15:55:00Z"/>
                <w:rFonts w:ascii="Times New Roman Bold" w:hAnsi="Times New Roman Bold" w:cs="Times New Roman Bold"/>
                <w:b/>
                <w:sz w:val="20"/>
              </w:rPr>
            </w:pPr>
            <w:del w:id="23850"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w:delText>
              </w:r>
              <w:r w:rsidRPr="00A013FD">
                <w:rPr>
                  <w:rFonts w:ascii="Times New Roman Bold" w:hAnsi="Times New Roman Bold" w:cs="Times New Roman Bold"/>
                  <w:b/>
                  <w:sz w:val="20"/>
                </w:rPr>
                <w:br/>
                <w:delText>4 kHz</w:delText>
              </w:r>
            </w:del>
          </w:p>
        </w:tc>
        <w:tc>
          <w:tcPr>
            <w:tcW w:w="947" w:type="dxa"/>
            <w:tcBorders>
              <w:top w:val="nil"/>
              <w:left w:val="nil"/>
              <w:bottom w:val="single" w:sz="4" w:space="0" w:color="auto"/>
              <w:right w:val="single" w:sz="4" w:space="0" w:color="auto"/>
            </w:tcBorders>
            <w:shd w:val="clear" w:color="auto" w:fill="auto"/>
            <w:noWrap/>
            <w:vAlign w:val="center"/>
          </w:tcPr>
          <w:p w14:paraId="6968919E" w14:textId="77777777" w:rsidR="00A013FD" w:rsidRPr="00A013FD" w:rsidRDefault="00A013FD" w:rsidP="00A013FD">
            <w:pPr>
              <w:keepNext/>
              <w:spacing w:before="80" w:after="80"/>
              <w:jc w:val="center"/>
              <w:rPr>
                <w:del w:id="23851" w:author="Johnny Schultz" w:date="2020-02-12T15:55:00Z"/>
                <w:rFonts w:ascii="Times New Roman Bold" w:hAnsi="Times New Roman Bold" w:cs="Times New Roman Bold"/>
                <w:b/>
                <w:sz w:val="20"/>
              </w:rPr>
            </w:pPr>
            <w:del w:id="23852" w:author="Johnny Schultz" w:date="2020-02-12T15:55:00Z">
              <w:r w:rsidRPr="00A013FD">
                <w:rPr>
                  <w:rFonts w:ascii="Times New Roman Bold" w:hAnsi="Times New Roman Bold" w:cs="Times New Roman Bold"/>
                  <w:b/>
                  <w:sz w:val="20"/>
                </w:rPr>
                <w:delText>dB</w:delText>
              </w:r>
            </w:del>
          </w:p>
        </w:tc>
      </w:tr>
      <w:tr w:rsidR="00A013FD" w:rsidRPr="00A013FD" w14:paraId="1A1E17FB" w14:textId="77777777" w:rsidTr="00BF604E">
        <w:trPr>
          <w:trHeight w:val="300"/>
          <w:jc w:val="center"/>
          <w:del w:id="23853"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B23DB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54" w:author="Johnny Schultz" w:date="2020-02-12T15:55:00Z"/>
                <w:sz w:val="20"/>
              </w:rPr>
            </w:pPr>
            <w:del w:id="23855" w:author="Johnny Schultz" w:date="2020-02-12T15:55:00Z">
              <w:r w:rsidRPr="00A013FD">
                <w:rPr>
                  <w:sz w:val="20"/>
                </w:rPr>
                <w:delText>0</w:delText>
              </w:r>
            </w:del>
          </w:p>
        </w:tc>
        <w:tc>
          <w:tcPr>
            <w:tcW w:w="1071" w:type="dxa"/>
            <w:tcBorders>
              <w:top w:val="nil"/>
              <w:left w:val="nil"/>
              <w:bottom w:val="single" w:sz="4" w:space="0" w:color="auto"/>
              <w:right w:val="single" w:sz="4" w:space="0" w:color="auto"/>
            </w:tcBorders>
            <w:shd w:val="clear" w:color="auto" w:fill="auto"/>
            <w:noWrap/>
            <w:vAlign w:val="bottom"/>
          </w:tcPr>
          <w:p w14:paraId="79BA26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56" w:author="Johnny Schultz" w:date="2020-02-12T15:55:00Z"/>
                <w:sz w:val="20"/>
              </w:rPr>
            </w:pPr>
            <w:del w:id="23857" w:author="Johnny Schultz" w:date="2020-02-12T15:55:00Z">
              <w:r w:rsidRPr="00A013FD">
                <w:rPr>
                  <w:sz w:val="20"/>
                </w:rPr>
                <w:delText>66.1</w:delText>
              </w:r>
            </w:del>
          </w:p>
        </w:tc>
        <w:tc>
          <w:tcPr>
            <w:tcW w:w="1072" w:type="dxa"/>
            <w:tcBorders>
              <w:top w:val="nil"/>
              <w:left w:val="nil"/>
              <w:bottom w:val="single" w:sz="4" w:space="0" w:color="auto"/>
              <w:right w:val="single" w:sz="4" w:space="0" w:color="auto"/>
            </w:tcBorders>
            <w:shd w:val="clear" w:color="auto" w:fill="auto"/>
            <w:noWrap/>
            <w:vAlign w:val="bottom"/>
          </w:tcPr>
          <w:p w14:paraId="756727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58" w:author="Johnny Schultz" w:date="2020-02-12T15:55:00Z"/>
                <w:sz w:val="20"/>
              </w:rPr>
            </w:pPr>
            <w:del w:id="23859" w:author="Johnny Schultz" w:date="2020-02-12T15:55:00Z">
              <w:r w:rsidRPr="00A013FD">
                <w:rPr>
                  <w:sz w:val="20"/>
                </w:rPr>
                <w:delText>0</w:delText>
              </w:r>
            </w:del>
          </w:p>
        </w:tc>
        <w:tc>
          <w:tcPr>
            <w:tcW w:w="1071" w:type="dxa"/>
            <w:tcBorders>
              <w:top w:val="nil"/>
              <w:left w:val="nil"/>
              <w:bottom w:val="single" w:sz="4" w:space="0" w:color="auto"/>
              <w:right w:val="single" w:sz="4" w:space="0" w:color="auto"/>
            </w:tcBorders>
            <w:shd w:val="clear" w:color="auto" w:fill="auto"/>
            <w:noWrap/>
            <w:vAlign w:val="bottom"/>
          </w:tcPr>
          <w:p w14:paraId="11633F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60" w:author="Johnny Schultz" w:date="2020-02-12T15:55:00Z"/>
                <w:sz w:val="20"/>
              </w:rPr>
            </w:pPr>
            <w:del w:id="23861" w:author="Johnny Schultz" w:date="2020-02-12T15:55:00Z">
              <w:r w:rsidRPr="00A013FD">
                <w:rPr>
                  <w:sz w:val="20"/>
                </w:rPr>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278CCD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62" w:author="Johnny Schultz" w:date="2020-02-12T15:55:00Z"/>
                <w:sz w:val="20"/>
              </w:rPr>
            </w:pPr>
            <w:del w:id="23863" w:author="Johnny Schultz" w:date="2020-02-12T15:55:00Z">
              <w:r w:rsidRPr="00A013FD">
                <w:rPr>
                  <w:sz w:val="20"/>
                </w:rPr>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5FA6CD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64" w:author="Johnny Schultz" w:date="2020-02-12T15:55:00Z"/>
                <w:sz w:val="20"/>
              </w:rPr>
            </w:pPr>
            <w:del w:id="23865" w:author="Johnny Schultz" w:date="2020-02-12T15:55:00Z">
              <w:r w:rsidRPr="00A013FD">
                <w:rPr>
                  <w:sz w:val="20"/>
                </w:rPr>
                <w:delText>2 830</w:delText>
              </w:r>
            </w:del>
          </w:p>
        </w:tc>
        <w:tc>
          <w:tcPr>
            <w:tcW w:w="1071" w:type="dxa"/>
            <w:tcBorders>
              <w:top w:val="nil"/>
              <w:left w:val="nil"/>
              <w:bottom w:val="single" w:sz="4" w:space="0" w:color="auto"/>
              <w:right w:val="single" w:sz="4" w:space="0" w:color="auto"/>
            </w:tcBorders>
            <w:shd w:val="clear" w:color="auto" w:fill="auto"/>
            <w:noWrap/>
            <w:vAlign w:val="bottom"/>
          </w:tcPr>
          <w:p w14:paraId="1D17FF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66" w:author="Johnny Schultz" w:date="2020-02-12T15:55:00Z"/>
                <w:sz w:val="20"/>
              </w:rPr>
            </w:pPr>
            <w:del w:id="23867" w:author="Johnny Schultz" w:date="2020-02-12T15:55:00Z">
              <w:r w:rsidRPr="00A013FD">
                <w:rPr>
                  <w:sz w:val="20"/>
                </w:rPr>
                <w:delText>−152.4</w:delText>
              </w:r>
            </w:del>
          </w:p>
        </w:tc>
        <w:tc>
          <w:tcPr>
            <w:tcW w:w="1195" w:type="dxa"/>
            <w:tcBorders>
              <w:top w:val="nil"/>
              <w:left w:val="nil"/>
              <w:bottom w:val="single" w:sz="4" w:space="0" w:color="auto"/>
              <w:right w:val="single" w:sz="4" w:space="0" w:color="auto"/>
            </w:tcBorders>
            <w:shd w:val="clear" w:color="auto" w:fill="auto"/>
            <w:noWrap/>
            <w:vAlign w:val="bottom"/>
          </w:tcPr>
          <w:p w14:paraId="3CAF82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68" w:author="Johnny Schultz" w:date="2020-02-12T15:55:00Z"/>
                <w:sz w:val="20"/>
              </w:rPr>
            </w:pPr>
            <w:del w:id="23869" w:author="Johnny Schultz" w:date="2020-02-12T15:55:00Z">
              <w:r w:rsidRPr="00A013FD">
                <w:rPr>
                  <w:sz w:val="20"/>
                </w:rPr>
                <w:delText>−149.0</w:delText>
              </w:r>
            </w:del>
          </w:p>
        </w:tc>
        <w:tc>
          <w:tcPr>
            <w:tcW w:w="947" w:type="dxa"/>
            <w:tcBorders>
              <w:top w:val="nil"/>
              <w:left w:val="nil"/>
              <w:bottom w:val="single" w:sz="4" w:space="0" w:color="auto"/>
              <w:right w:val="single" w:sz="4" w:space="0" w:color="auto"/>
            </w:tcBorders>
            <w:shd w:val="clear" w:color="auto" w:fill="auto"/>
            <w:noWrap/>
            <w:vAlign w:val="bottom"/>
          </w:tcPr>
          <w:p w14:paraId="342C14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70" w:author="Johnny Schultz" w:date="2020-02-12T15:55:00Z"/>
                <w:sz w:val="20"/>
              </w:rPr>
            </w:pPr>
            <w:del w:id="23871" w:author="Johnny Schultz" w:date="2020-02-12T15:55:00Z">
              <w:r w:rsidRPr="00A013FD">
                <w:rPr>
                  <w:sz w:val="20"/>
                </w:rPr>
                <w:delText>3.4</w:delText>
              </w:r>
            </w:del>
          </w:p>
        </w:tc>
      </w:tr>
      <w:tr w:rsidR="00A013FD" w:rsidRPr="00A013FD" w14:paraId="04AFA0ED" w14:textId="77777777" w:rsidTr="00BF604E">
        <w:trPr>
          <w:trHeight w:val="300"/>
          <w:jc w:val="center"/>
          <w:del w:id="23872"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F8AC4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73" w:author="Johnny Schultz" w:date="2020-02-12T15:55:00Z"/>
                <w:sz w:val="20"/>
              </w:rPr>
            </w:pPr>
            <w:del w:id="23874" w:author="Johnny Schultz" w:date="2020-02-12T15:55:00Z">
              <w:r w:rsidRPr="00A013FD">
                <w:rPr>
                  <w:sz w:val="20"/>
                </w:rPr>
                <w:delText>10</w:delText>
              </w:r>
            </w:del>
          </w:p>
        </w:tc>
        <w:tc>
          <w:tcPr>
            <w:tcW w:w="1071" w:type="dxa"/>
            <w:tcBorders>
              <w:top w:val="nil"/>
              <w:left w:val="nil"/>
              <w:bottom w:val="single" w:sz="4" w:space="0" w:color="auto"/>
              <w:right w:val="single" w:sz="4" w:space="0" w:color="auto"/>
            </w:tcBorders>
            <w:shd w:val="clear" w:color="auto" w:fill="auto"/>
            <w:noWrap/>
            <w:vAlign w:val="bottom"/>
          </w:tcPr>
          <w:p w14:paraId="599159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75" w:author="Johnny Schultz" w:date="2020-02-12T15:55:00Z"/>
                <w:sz w:val="20"/>
              </w:rPr>
            </w:pPr>
            <w:del w:id="23876" w:author="Johnny Schultz" w:date="2020-02-12T15:55:00Z">
              <w:r w:rsidRPr="00A013FD">
                <w:rPr>
                  <w:sz w:val="20"/>
                </w:rPr>
                <w:delText>64.2</w:delText>
              </w:r>
            </w:del>
          </w:p>
        </w:tc>
        <w:tc>
          <w:tcPr>
            <w:tcW w:w="1072" w:type="dxa"/>
            <w:tcBorders>
              <w:top w:val="nil"/>
              <w:left w:val="nil"/>
              <w:bottom w:val="single" w:sz="4" w:space="0" w:color="auto"/>
              <w:right w:val="single" w:sz="4" w:space="0" w:color="auto"/>
            </w:tcBorders>
            <w:shd w:val="clear" w:color="auto" w:fill="auto"/>
            <w:noWrap/>
            <w:vAlign w:val="bottom"/>
          </w:tcPr>
          <w:p w14:paraId="3832F1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77" w:author="Johnny Schultz" w:date="2020-02-12T15:55:00Z"/>
                <w:sz w:val="20"/>
              </w:rPr>
            </w:pPr>
            <w:del w:id="23878" w:author="Johnny Schultz" w:date="2020-02-12T15:55:00Z">
              <w:r w:rsidRPr="00A013FD">
                <w:rPr>
                  <w:sz w:val="20"/>
                </w:rPr>
                <w:delText>1.9</w:delText>
              </w:r>
            </w:del>
          </w:p>
        </w:tc>
        <w:tc>
          <w:tcPr>
            <w:tcW w:w="1071" w:type="dxa"/>
            <w:tcBorders>
              <w:top w:val="nil"/>
              <w:left w:val="nil"/>
              <w:bottom w:val="single" w:sz="4" w:space="0" w:color="auto"/>
              <w:right w:val="single" w:sz="4" w:space="0" w:color="auto"/>
            </w:tcBorders>
            <w:shd w:val="clear" w:color="auto" w:fill="auto"/>
            <w:noWrap/>
            <w:vAlign w:val="bottom"/>
          </w:tcPr>
          <w:p w14:paraId="1577C0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79" w:author="Johnny Schultz" w:date="2020-02-12T15:55:00Z"/>
                <w:sz w:val="20"/>
              </w:rPr>
            </w:pPr>
            <w:del w:id="23880" w:author="Johnny Schultz" w:date="2020-02-12T15:55:00Z">
              <w:r w:rsidRPr="00A013FD">
                <w:rPr>
                  <w:sz w:val="20"/>
                </w:rPr>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2E0DB4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81" w:author="Johnny Schultz" w:date="2020-02-12T15:55:00Z"/>
                <w:sz w:val="20"/>
              </w:rPr>
            </w:pPr>
            <w:del w:id="23882" w:author="Johnny Schultz" w:date="2020-02-12T15:55:00Z">
              <w:r w:rsidRPr="00A013FD">
                <w:rPr>
                  <w:sz w:val="20"/>
                </w:rPr>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5EE42F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83" w:author="Johnny Schultz" w:date="2020-02-12T15:55:00Z"/>
                <w:sz w:val="20"/>
              </w:rPr>
            </w:pPr>
            <w:del w:id="23884" w:author="Johnny Schultz" w:date="2020-02-12T15:55:00Z">
              <w:r w:rsidRPr="00A013FD">
                <w:rPr>
                  <w:sz w:val="20"/>
                </w:rPr>
                <w:delText>1 932</w:delText>
              </w:r>
            </w:del>
          </w:p>
        </w:tc>
        <w:tc>
          <w:tcPr>
            <w:tcW w:w="1071" w:type="dxa"/>
            <w:tcBorders>
              <w:top w:val="nil"/>
              <w:left w:val="nil"/>
              <w:bottom w:val="single" w:sz="4" w:space="0" w:color="auto"/>
              <w:right w:val="single" w:sz="4" w:space="0" w:color="auto"/>
            </w:tcBorders>
            <w:shd w:val="clear" w:color="auto" w:fill="auto"/>
            <w:noWrap/>
            <w:vAlign w:val="bottom"/>
          </w:tcPr>
          <w:p w14:paraId="7310CE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85" w:author="Johnny Schultz" w:date="2020-02-12T15:55:00Z"/>
                <w:sz w:val="20"/>
              </w:rPr>
            </w:pPr>
            <w:del w:id="23886" w:author="Johnny Schultz" w:date="2020-02-12T15:55:00Z">
              <w:r w:rsidRPr="00A013FD">
                <w:rPr>
                  <w:sz w:val="20"/>
                </w:rPr>
                <w:delText>−149.1</w:delText>
              </w:r>
            </w:del>
          </w:p>
        </w:tc>
        <w:tc>
          <w:tcPr>
            <w:tcW w:w="1195" w:type="dxa"/>
            <w:tcBorders>
              <w:top w:val="nil"/>
              <w:left w:val="nil"/>
              <w:bottom w:val="single" w:sz="4" w:space="0" w:color="auto"/>
              <w:right w:val="single" w:sz="4" w:space="0" w:color="auto"/>
            </w:tcBorders>
            <w:shd w:val="clear" w:color="auto" w:fill="auto"/>
            <w:noWrap/>
            <w:vAlign w:val="bottom"/>
          </w:tcPr>
          <w:p w14:paraId="66BF9E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87" w:author="Johnny Schultz" w:date="2020-02-12T15:55:00Z"/>
                <w:sz w:val="20"/>
              </w:rPr>
            </w:pPr>
            <w:del w:id="23888" w:author="Johnny Schultz" w:date="2020-02-12T15:55:00Z">
              <w:r w:rsidRPr="00A013FD">
                <w:rPr>
                  <w:sz w:val="20"/>
                </w:rPr>
                <w:delText>−147.4</w:delText>
              </w:r>
            </w:del>
          </w:p>
        </w:tc>
        <w:tc>
          <w:tcPr>
            <w:tcW w:w="947" w:type="dxa"/>
            <w:tcBorders>
              <w:top w:val="nil"/>
              <w:left w:val="nil"/>
              <w:bottom w:val="single" w:sz="4" w:space="0" w:color="auto"/>
              <w:right w:val="single" w:sz="4" w:space="0" w:color="auto"/>
            </w:tcBorders>
            <w:shd w:val="clear" w:color="auto" w:fill="auto"/>
            <w:noWrap/>
            <w:vAlign w:val="bottom"/>
          </w:tcPr>
          <w:p w14:paraId="6024F3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89" w:author="Johnny Schultz" w:date="2020-02-12T15:55:00Z"/>
                <w:sz w:val="20"/>
              </w:rPr>
            </w:pPr>
            <w:del w:id="23890" w:author="Johnny Schultz" w:date="2020-02-12T15:55:00Z">
              <w:r w:rsidRPr="00A013FD">
                <w:rPr>
                  <w:sz w:val="20"/>
                </w:rPr>
                <w:delText>1.7</w:delText>
              </w:r>
            </w:del>
          </w:p>
        </w:tc>
      </w:tr>
      <w:tr w:rsidR="00A013FD" w:rsidRPr="00A013FD" w14:paraId="04DF00EF" w14:textId="77777777" w:rsidTr="00BF604E">
        <w:trPr>
          <w:trHeight w:val="300"/>
          <w:jc w:val="center"/>
          <w:del w:id="23891"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60BD49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92" w:author="Johnny Schultz" w:date="2020-02-12T15:55:00Z"/>
                <w:sz w:val="20"/>
              </w:rPr>
            </w:pPr>
            <w:del w:id="23893" w:author="Johnny Schultz" w:date="2020-02-12T15:55:00Z">
              <w:r w:rsidRPr="00A013FD">
                <w:rPr>
                  <w:sz w:val="20"/>
                </w:rPr>
                <w:delText>20</w:delText>
              </w:r>
            </w:del>
          </w:p>
        </w:tc>
        <w:tc>
          <w:tcPr>
            <w:tcW w:w="1071" w:type="dxa"/>
            <w:tcBorders>
              <w:top w:val="nil"/>
              <w:left w:val="nil"/>
              <w:bottom w:val="single" w:sz="4" w:space="0" w:color="auto"/>
              <w:right w:val="single" w:sz="4" w:space="0" w:color="auto"/>
            </w:tcBorders>
            <w:shd w:val="clear" w:color="auto" w:fill="auto"/>
            <w:noWrap/>
            <w:vAlign w:val="bottom"/>
          </w:tcPr>
          <w:p w14:paraId="58CA4B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94" w:author="Johnny Schultz" w:date="2020-02-12T15:55:00Z"/>
                <w:sz w:val="20"/>
              </w:rPr>
            </w:pPr>
            <w:del w:id="23895" w:author="Johnny Schultz" w:date="2020-02-12T15:55:00Z">
              <w:r w:rsidRPr="00A013FD">
                <w:rPr>
                  <w:sz w:val="20"/>
                </w:rPr>
                <w:delText>59.2</w:delText>
              </w:r>
            </w:del>
          </w:p>
        </w:tc>
        <w:tc>
          <w:tcPr>
            <w:tcW w:w="1072" w:type="dxa"/>
            <w:tcBorders>
              <w:top w:val="nil"/>
              <w:left w:val="nil"/>
              <w:bottom w:val="single" w:sz="4" w:space="0" w:color="auto"/>
              <w:right w:val="single" w:sz="4" w:space="0" w:color="auto"/>
            </w:tcBorders>
            <w:shd w:val="clear" w:color="auto" w:fill="auto"/>
            <w:noWrap/>
            <w:vAlign w:val="bottom"/>
          </w:tcPr>
          <w:p w14:paraId="63C38E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96" w:author="Johnny Schultz" w:date="2020-02-12T15:55:00Z"/>
                <w:sz w:val="20"/>
              </w:rPr>
            </w:pPr>
            <w:del w:id="23897" w:author="Johnny Schultz" w:date="2020-02-12T15:55:00Z">
              <w:r w:rsidRPr="00A013FD">
                <w:rPr>
                  <w:sz w:val="20"/>
                </w:rPr>
                <w:delText>6.9</w:delText>
              </w:r>
            </w:del>
          </w:p>
        </w:tc>
        <w:tc>
          <w:tcPr>
            <w:tcW w:w="1071" w:type="dxa"/>
            <w:tcBorders>
              <w:top w:val="nil"/>
              <w:left w:val="nil"/>
              <w:bottom w:val="single" w:sz="4" w:space="0" w:color="auto"/>
              <w:right w:val="single" w:sz="4" w:space="0" w:color="auto"/>
            </w:tcBorders>
            <w:shd w:val="clear" w:color="auto" w:fill="auto"/>
            <w:noWrap/>
            <w:vAlign w:val="bottom"/>
          </w:tcPr>
          <w:p w14:paraId="6032C4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898" w:author="Johnny Schultz" w:date="2020-02-12T15:55:00Z"/>
                <w:sz w:val="20"/>
              </w:rPr>
            </w:pPr>
            <w:del w:id="23899" w:author="Johnny Schultz" w:date="2020-02-12T15:55:00Z">
              <w:r w:rsidRPr="00A013FD">
                <w:rPr>
                  <w:sz w:val="20"/>
                </w:rPr>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16ABD5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00" w:author="Johnny Schultz" w:date="2020-02-12T15:55:00Z"/>
                <w:sz w:val="20"/>
              </w:rPr>
            </w:pPr>
            <w:del w:id="23901" w:author="Johnny Schultz" w:date="2020-02-12T15:55:00Z">
              <w:r w:rsidRPr="00A013FD">
                <w:rPr>
                  <w:sz w:val="20"/>
                </w:rPr>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592C6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02" w:author="Johnny Schultz" w:date="2020-02-12T15:55:00Z"/>
                <w:sz w:val="20"/>
              </w:rPr>
            </w:pPr>
            <w:del w:id="23903" w:author="Johnny Schultz" w:date="2020-02-12T15:55:00Z">
              <w:r w:rsidRPr="00A013FD">
                <w:rPr>
                  <w:sz w:val="20"/>
                </w:rPr>
                <w:delText>1 392</w:delText>
              </w:r>
            </w:del>
          </w:p>
        </w:tc>
        <w:tc>
          <w:tcPr>
            <w:tcW w:w="1071" w:type="dxa"/>
            <w:tcBorders>
              <w:top w:val="nil"/>
              <w:left w:val="nil"/>
              <w:bottom w:val="single" w:sz="4" w:space="0" w:color="auto"/>
              <w:right w:val="single" w:sz="4" w:space="0" w:color="auto"/>
            </w:tcBorders>
            <w:shd w:val="clear" w:color="auto" w:fill="auto"/>
            <w:noWrap/>
            <w:vAlign w:val="bottom"/>
          </w:tcPr>
          <w:p w14:paraId="181669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04" w:author="Johnny Schultz" w:date="2020-02-12T15:55:00Z"/>
                <w:sz w:val="20"/>
              </w:rPr>
            </w:pPr>
            <w:del w:id="23905" w:author="Johnny Schultz" w:date="2020-02-12T15:55:00Z">
              <w:r w:rsidRPr="00A013FD">
                <w:rPr>
                  <w:sz w:val="20"/>
                </w:rPr>
                <w:delText>−146.2</w:delText>
              </w:r>
            </w:del>
          </w:p>
        </w:tc>
        <w:tc>
          <w:tcPr>
            <w:tcW w:w="1195" w:type="dxa"/>
            <w:tcBorders>
              <w:top w:val="nil"/>
              <w:left w:val="nil"/>
              <w:bottom w:val="single" w:sz="4" w:space="0" w:color="auto"/>
              <w:right w:val="single" w:sz="4" w:space="0" w:color="auto"/>
            </w:tcBorders>
            <w:shd w:val="clear" w:color="auto" w:fill="auto"/>
            <w:noWrap/>
            <w:vAlign w:val="bottom"/>
          </w:tcPr>
          <w:p w14:paraId="2ED9C9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06" w:author="Johnny Schultz" w:date="2020-02-12T15:55:00Z"/>
                <w:sz w:val="20"/>
              </w:rPr>
            </w:pPr>
            <w:del w:id="23907" w:author="Johnny Schultz" w:date="2020-02-12T15:55:00Z">
              <w:r w:rsidRPr="00A013FD">
                <w:rPr>
                  <w:sz w:val="20"/>
                </w:rPr>
                <w:delText>−145.8</w:delText>
              </w:r>
            </w:del>
          </w:p>
        </w:tc>
        <w:tc>
          <w:tcPr>
            <w:tcW w:w="947" w:type="dxa"/>
            <w:tcBorders>
              <w:top w:val="nil"/>
              <w:left w:val="nil"/>
              <w:bottom w:val="single" w:sz="4" w:space="0" w:color="auto"/>
              <w:right w:val="single" w:sz="4" w:space="0" w:color="auto"/>
            </w:tcBorders>
            <w:shd w:val="clear" w:color="auto" w:fill="auto"/>
            <w:noWrap/>
            <w:vAlign w:val="bottom"/>
          </w:tcPr>
          <w:p w14:paraId="741280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08" w:author="Johnny Schultz" w:date="2020-02-12T15:55:00Z"/>
                <w:sz w:val="20"/>
              </w:rPr>
            </w:pPr>
            <w:del w:id="23909" w:author="Johnny Schultz" w:date="2020-02-12T15:55:00Z">
              <w:r w:rsidRPr="00A013FD">
                <w:rPr>
                  <w:sz w:val="20"/>
                </w:rPr>
                <w:delText>0.4</w:delText>
              </w:r>
            </w:del>
          </w:p>
        </w:tc>
      </w:tr>
      <w:tr w:rsidR="00A013FD" w:rsidRPr="00A013FD" w14:paraId="6C44042E" w14:textId="77777777" w:rsidTr="00BF604E">
        <w:trPr>
          <w:trHeight w:val="300"/>
          <w:jc w:val="center"/>
          <w:del w:id="23910"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7A3378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11" w:author="Johnny Schultz" w:date="2020-02-12T15:55:00Z"/>
                <w:sz w:val="20"/>
              </w:rPr>
            </w:pPr>
            <w:del w:id="23912" w:author="Johnny Schultz" w:date="2020-02-12T15:55:00Z">
              <w:r w:rsidRPr="00A013FD">
                <w:rPr>
                  <w:sz w:val="20"/>
                </w:rPr>
                <w:delText>30</w:delText>
              </w:r>
            </w:del>
          </w:p>
        </w:tc>
        <w:tc>
          <w:tcPr>
            <w:tcW w:w="1071" w:type="dxa"/>
            <w:tcBorders>
              <w:top w:val="nil"/>
              <w:left w:val="nil"/>
              <w:bottom w:val="single" w:sz="4" w:space="0" w:color="auto"/>
              <w:right w:val="single" w:sz="4" w:space="0" w:color="auto"/>
            </w:tcBorders>
            <w:shd w:val="clear" w:color="auto" w:fill="auto"/>
            <w:noWrap/>
            <w:vAlign w:val="bottom"/>
          </w:tcPr>
          <w:p w14:paraId="238FE4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13" w:author="Johnny Schultz" w:date="2020-02-12T15:55:00Z"/>
                <w:sz w:val="20"/>
              </w:rPr>
            </w:pPr>
            <w:del w:id="23914" w:author="Johnny Schultz" w:date="2020-02-12T15:55:00Z">
              <w:r w:rsidRPr="00A013FD">
                <w:rPr>
                  <w:sz w:val="20"/>
                </w:rPr>
                <w:delText>52.3</w:delText>
              </w:r>
            </w:del>
          </w:p>
        </w:tc>
        <w:tc>
          <w:tcPr>
            <w:tcW w:w="1072" w:type="dxa"/>
            <w:tcBorders>
              <w:top w:val="nil"/>
              <w:left w:val="nil"/>
              <w:bottom w:val="single" w:sz="4" w:space="0" w:color="auto"/>
              <w:right w:val="single" w:sz="4" w:space="0" w:color="auto"/>
            </w:tcBorders>
            <w:shd w:val="clear" w:color="auto" w:fill="auto"/>
            <w:noWrap/>
            <w:vAlign w:val="bottom"/>
          </w:tcPr>
          <w:p w14:paraId="624B70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15" w:author="Johnny Schultz" w:date="2020-02-12T15:55:00Z"/>
                <w:sz w:val="20"/>
              </w:rPr>
            </w:pPr>
            <w:del w:id="23916" w:author="Johnny Schultz" w:date="2020-02-12T15:55:00Z">
              <w:r w:rsidRPr="00A013FD">
                <w:rPr>
                  <w:sz w:val="20"/>
                </w:rPr>
                <w:delText>13.8</w:delText>
              </w:r>
            </w:del>
          </w:p>
        </w:tc>
        <w:tc>
          <w:tcPr>
            <w:tcW w:w="1071" w:type="dxa"/>
            <w:tcBorders>
              <w:top w:val="nil"/>
              <w:left w:val="nil"/>
              <w:bottom w:val="single" w:sz="4" w:space="0" w:color="auto"/>
              <w:right w:val="single" w:sz="4" w:space="0" w:color="auto"/>
            </w:tcBorders>
            <w:shd w:val="clear" w:color="auto" w:fill="auto"/>
            <w:noWrap/>
            <w:vAlign w:val="bottom"/>
          </w:tcPr>
          <w:p w14:paraId="032457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17" w:author="Johnny Schultz" w:date="2020-02-12T15:55:00Z"/>
                <w:sz w:val="20"/>
              </w:rPr>
            </w:pPr>
            <w:del w:id="23918" w:author="Johnny Schultz" w:date="2020-02-12T15:55:00Z">
              <w:r w:rsidRPr="00A013FD">
                <w:rPr>
                  <w:sz w:val="20"/>
                </w:rPr>
                <w:delText>7.8</w:delText>
              </w:r>
            </w:del>
          </w:p>
        </w:tc>
        <w:tc>
          <w:tcPr>
            <w:tcW w:w="1250" w:type="dxa"/>
            <w:tcBorders>
              <w:top w:val="nil"/>
              <w:left w:val="nil"/>
              <w:bottom w:val="single" w:sz="4" w:space="0" w:color="auto"/>
              <w:right w:val="single" w:sz="4" w:space="0" w:color="auto"/>
            </w:tcBorders>
            <w:shd w:val="clear" w:color="auto" w:fill="auto"/>
            <w:noWrap/>
            <w:vAlign w:val="bottom"/>
          </w:tcPr>
          <w:p w14:paraId="244127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19" w:author="Johnny Schultz" w:date="2020-02-12T15:55:00Z"/>
                <w:sz w:val="20"/>
              </w:rPr>
            </w:pPr>
            <w:del w:id="23920" w:author="Johnny Schultz" w:date="2020-02-12T15:55:00Z">
              <w:r w:rsidRPr="00A013FD">
                <w:rPr>
                  <w:sz w:val="20"/>
                </w:rPr>
                <w:delText>−4.6</w:delText>
              </w:r>
            </w:del>
          </w:p>
        </w:tc>
        <w:tc>
          <w:tcPr>
            <w:tcW w:w="892" w:type="dxa"/>
            <w:tcBorders>
              <w:top w:val="nil"/>
              <w:left w:val="nil"/>
              <w:bottom w:val="single" w:sz="4" w:space="0" w:color="auto"/>
              <w:right w:val="single" w:sz="4" w:space="0" w:color="auto"/>
            </w:tcBorders>
            <w:shd w:val="clear" w:color="auto" w:fill="auto"/>
            <w:noWrap/>
            <w:vAlign w:val="bottom"/>
          </w:tcPr>
          <w:p w14:paraId="72A1C0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21" w:author="Johnny Schultz" w:date="2020-02-12T15:55:00Z"/>
                <w:sz w:val="20"/>
              </w:rPr>
            </w:pPr>
            <w:del w:id="23922" w:author="Johnny Schultz" w:date="2020-02-12T15:55:00Z">
              <w:r w:rsidRPr="00A013FD">
                <w:rPr>
                  <w:sz w:val="20"/>
                </w:rPr>
                <w:delText>1 075</w:delText>
              </w:r>
            </w:del>
          </w:p>
        </w:tc>
        <w:tc>
          <w:tcPr>
            <w:tcW w:w="1071" w:type="dxa"/>
            <w:tcBorders>
              <w:top w:val="nil"/>
              <w:left w:val="nil"/>
              <w:bottom w:val="single" w:sz="4" w:space="0" w:color="auto"/>
              <w:right w:val="single" w:sz="4" w:space="0" w:color="auto"/>
            </w:tcBorders>
            <w:shd w:val="clear" w:color="auto" w:fill="auto"/>
            <w:noWrap/>
            <w:vAlign w:val="bottom"/>
          </w:tcPr>
          <w:p w14:paraId="425130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23" w:author="Johnny Schultz" w:date="2020-02-12T15:55:00Z"/>
                <w:sz w:val="20"/>
              </w:rPr>
            </w:pPr>
            <w:del w:id="23924" w:author="Johnny Schultz" w:date="2020-02-12T15:55:00Z">
              <w:r w:rsidRPr="00A013FD">
                <w:rPr>
                  <w:sz w:val="20"/>
                </w:rPr>
                <w:delText>−144.2</w:delText>
              </w:r>
            </w:del>
          </w:p>
        </w:tc>
        <w:tc>
          <w:tcPr>
            <w:tcW w:w="1195" w:type="dxa"/>
            <w:tcBorders>
              <w:top w:val="nil"/>
              <w:left w:val="nil"/>
              <w:bottom w:val="single" w:sz="4" w:space="0" w:color="auto"/>
              <w:right w:val="single" w:sz="4" w:space="0" w:color="auto"/>
            </w:tcBorders>
            <w:shd w:val="clear" w:color="auto" w:fill="auto"/>
            <w:noWrap/>
            <w:vAlign w:val="bottom"/>
          </w:tcPr>
          <w:p w14:paraId="3FB201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25" w:author="Johnny Schultz" w:date="2020-02-12T15:55:00Z"/>
                <w:sz w:val="20"/>
              </w:rPr>
            </w:pPr>
            <w:del w:id="23926" w:author="Johnny Schultz" w:date="2020-02-12T15:55:00Z">
              <w:r w:rsidRPr="00A013FD">
                <w:rPr>
                  <w:sz w:val="20"/>
                </w:rPr>
                <w:delText>−144.2</w:delText>
              </w:r>
            </w:del>
          </w:p>
        </w:tc>
        <w:tc>
          <w:tcPr>
            <w:tcW w:w="947" w:type="dxa"/>
            <w:tcBorders>
              <w:top w:val="nil"/>
              <w:left w:val="nil"/>
              <w:bottom w:val="single" w:sz="4" w:space="0" w:color="auto"/>
              <w:right w:val="single" w:sz="4" w:space="0" w:color="auto"/>
            </w:tcBorders>
            <w:shd w:val="clear" w:color="auto" w:fill="auto"/>
            <w:noWrap/>
            <w:vAlign w:val="bottom"/>
          </w:tcPr>
          <w:p w14:paraId="2AF3F6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27" w:author="Johnny Schultz" w:date="2020-02-12T15:55:00Z"/>
                <w:sz w:val="20"/>
              </w:rPr>
            </w:pPr>
            <w:del w:id="23928" w:author="Johnny Schultz" w:date="2020-02-12T15:55:00Z">
              <w:r w:rsidRPr="00A013FD">
                <w:rPr>
                  <w:sz w:val="20"/>
                </w:rPr>
                <w:delText>0.0</w:delText>
              </w:r>
            </w:del>
          </w:p>
        </w:tc>
      </w:tr>
      <w:tr w:rsidR="00A013FD" w:rsidRPr="00A013FD" w14:paraId="44691046" w14:textId="77777777" w:rsidTr="00BF604E">
        <w:trPr>
          <w:trHeight w:val="300"/>
          <w:jc w:val="center"/>
          <w:del w:id="23929"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86152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30" w:author="Johnny Schultz" w:date="2020-02-12T15:55:00Z"/>
                <w:sz w:val="20"/>
              </w:rPr>
            </w:pPr>
            <w:del w:id="23931" w:author="Johnny Schultz" w:date="2020-02-12T15:55:00Z">
              <w:r w:rsidRPr="00A013FD">
                <w:rPr>
                  <w:sz w:val="20"/>
                </w:rPr>
                <w:delText>40</w:delText>
              </w:r>
            </w:del>
          </w:p>
        </w:tc>
        <w:tc>
          <w:tcPr>
            <w:tcW w:w="1071" w:type="dxa"/>
            <w:tcBorders>
              <w:top w:val="nil"/>
              <w:left w:val="nil"/>
              <w:bottom w:val="single" w:sz="4" w:space="0" w:color="auto"/>
              <w:right w:val="single" w:sz="4" w:space="0" w:color="auto"/>
            </w:tcBorders>
            <w:shd w:val="clear" w:color="auto" w:fill="auto"/>
            <w:noWrap/>
            <w:vAlign w:val="bottom"/>
          </w:tcPr>
          <w:p w14:paraId="18AE45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32" w:author="Johnny Schultz" w:date="2020-02-12T15:55:00Z"/>
                <w:sz w:val="20"/>
              </w:rPr>
            </w:pPr>
            <w:del w:id="23933" w:author="Johnny Schultz" w:date="2020-02-12T15:55:00Z">
              <w:r w:rsidRPr="00A013FD">
                <w:rPr>
                  <w:sz w:val="20"/>
                </w:rPr>
                <w:delText>44.4</w:delText>
              </w:r>
            </w:del>
          </w:p>
        </w:tc>
        <w:tc>
          <w:tcPr>
            <w:tcW w:w="1072" w:type="dxa"/>
            <w:tcBorders>
              <w:top w:val="nil"/>
              <w:left w:val="nil"/>
              <w:bottom w:val="single" w:sz="4" w:space="0" w:color="auto"/>
              <w:right w:val="single" w:sz="4" w:space="0" w:color="auto"/>
            </w:tcBorders>
            <w:shd w:val="clear" w:color="auto" w:fill="auto"/>
            <w:noWrap/>
            <w:vAlign w:val="bottom"/>
          </w:tcPr>
          <w:p w14:paraId="70A9C9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34" w:author="Johnny Schultz" w:date="2020-02-12T15:55:00Z"/>
                <w:sz w:val="20"/>
              </w:rPr>
            </w:pPr>
            <w:del w:id="23935" w:author="Johnny Schultz" w:date="2020-02-12T15:55:00Z">
              <w:r w:rsidRPr="00A013FD">
                <w:rPr>
                  <w:sz w:val="20"/>
                </w:rPr>
                <w:delText>21.7</w:delText>
              </w:r>
            </w:del>
          </w:p>
        </w:tc>
        <w:tc>
          <w:tcPr>
            <w:tcW w:w="1071" w:type="dxa"/>
            <w:tcBorders>
              <w:top w:val="nil"/>
              <w:left w:val="nil"/>
              <w:bottom w:val="single" w:sz="4" w:space="0" w:color="auto"/>
              <w:right w:val="single" w:sz="4" w:space="0" w:color="auto"/>
            </w:tcBorders>
            <w:shd w:val="clear" w:color="auto" w:fill="auto"/>
            <w:noWrap/>
            <w:vAlign w:val="bottom"/>
          </w:tcPr>
          <w:p w14:paraId="3CAAC7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36" w:author="Johnny Schultz" w:date="2020-02-12T15:55:00Z"/>
                <w:sz w:val="20"/>
              </w:rPr>
            </w:pPr>
            <w:del w:id="23937" w:author="Johnny Schultz" w:date="2020-02-12T15:55:00Z">
              <w:r w:rsidRPr="00A013FD">
                <w:rPr>
                  <w:sz w:val="20"/>
                </w:rPr>
                <w:delText>6.9</w:delText>
              </w:r>
            </w:del>
          </w:p>
        </w:tc>
        <w:tc>
          <w:tcPr>
            <w:tcW w:w="1250" w:type="dxa"/>
            <w:tcBorders>
              <w:top w:val="nil"/>
              <w:left w:val="nil"/>
              <w:bottom w:val="single" w:sz="4" w:space="0" w:color="auto"/>
              <w:right w:val="single" w:sz="4" w:space="0" w:color="auto"/>
            </w:tcBorders>
            <w:shd w:val="clear" w:color="auto" w:fill="auto"/>
            <w:noWrap/>
            <w:vAlign w:val="bottom"/>
          </w:tcPr>
          <w:p w14:paraId="7EAE38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38" w:author="Johnny Schultz" w:date="2020-02-12T15:55:00Z"/>
                <w:sz w:val="20"/>
              </w:rPr>
            </w:pPr>
            <w:del w:id="23939" w:author="Johnny Schultz" w:date="2020-02-12T15:55:00Z">
              <w:r w:rsidRPr="00A013FD">
                <w:rPr>
                  <w:sz w:val="20"/>
                </w:rPr>
                <w:delText>−5.5</w:delText>
              </w:r>
            </w:del>
          </w:p>
        </w:tc>
        <w:tc>
          <w:tcPr>
            <w:tcW w:w="892" w:type="dxa"/>
            <w:tcBorders>
              <w:top w:val="nil"/>
              <w:left w:val="nil"/>
              <w:bottom w:val="single" w:sz="4" w:space="0" w:color="auto"/>
              <w:right w:val="single" w:sz="4" w:space="0" w:color="auto"/>
            </w:tcBorders>
            <w:shd w:val="clear" w:color="auto" w:fill="auto"/>
            <w:noWrap/>
            <w:vAlign w:val="bottom"/>
          </w:tcPr>
          <w:p w14:paraId="7CAE4C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40" w:author="Johnny Schultz" w:date="2020-02-12T15:55:00Z"/>
                <w:sz w:val="20"/>
              </w:rPr>
            </w:pPr>
            <w:del w:id="23941" w:author="Johnny Schultz" w:date="2020-02-12T15:55:00Z">
              <w:r w:rsidRPr="00A013FD">
                <w:rPr>
                  <w:sz w:val="20"/>
                </w:rPr>
                <w:delText>882</w:delText>
              </w:r>
            </w:del>
          </w:p>
        </w:tc>
        <w:tc>
          <w:tcPr>
            <w:tcW w:w="1071" w:type="dxa"/>
            <w:tcBorders>
              <w:top w:val="nil"/>
              <w:left w:val="nil"/>
              <w:bottom w:val="single" w:sz="4" w:space="0" w:color="auto"/>
              <w:right w:val="single" w:sz="4" w:space="0" w:color="auto"/>
            </w:tcBorders>
            <w:shd w:val="clear" w:color="auto" w:fill="auto"/>
            <w:noWrap/>
            <w:vAlign w:val="bottom"/>
          </w:tcPr>
          <w:p w14:paraId="45B0F4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42" w:author="Johnny Schultz" w:date="2020-02-12T15:55:00Z"/>
                <w:sz w:val="20"/>
              </w:rPr>
            </w:pPr>
            <w:del w:id="23943" w:author="Johnny Schultz" w:date="2020-02-12T15:55:00Z">
              <w:r w:rsidRPr="00A013FD">
                <w:rPr>
                  <w:sz w:val="20"/>
                </w:rPr>
                <w:delText>−143.4</w:delText>
              </w:r>
            </w:del>
          </w:p>
        </w:tc>
        <w:tc>
          <w:tcPr>
            <w:tcW w:w="1195" w:type="dxa"/>
            <w:tcBorders>
              <w:top w:val="nil"/>
              <w:left w:val="nil"/>
              <w:bottom w:val="single" w:sz="4" w:space="0" w:color="auto"/>
              <w:right w:val="single" w:sz="4" w:space="0" w:color="auto"/>
            </w:tcBorders>
            <w:shd w:val="clear" w:color="auto" w:fill="auto"/>
            <w:noWrap/>
            <w:vAlign w:val="bottom"/>
          </w:tcPr>
          <w:p w14:paraId="3093EE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44" w:author="Johnny Schultz" w:date="2020-02-12T15:55:00Z"/>
                <w:sz w:val="20"/>
              </w:rPr>
            </w:pPr>
            <w:del w:id="23945" w:author="Johnny Schultz" w:date="2020-02-12T15:55:00Z">
              <w:r w:rsidRPr="00A013FD">
                <w:rPr>
                  <w:sz w:val="20"/>
                </w:rPr>
                <w:delText>−142.6</w:delText>
              </w:r>
            </w:del>
          </w:p>
        </w:tc>
        <w:tc>
          <w:tcPr>
            <w:tcW w:w="947" w:type="dxa"/>
            <w:tcBorders>
              <w:top w:val="nil"/>
              <w:left w:val="nil"/>
              <w:bottom w:val="single" w:sz="4" w:space="0" w:color="auto"/>
              <w:right w:val="single" w:sz="4" w:space="0" w:color="auto"/>
            </w:tcBorders>
            <w:shd w:val="clear" w:color="auto" w:fill="auto"/>
            <w:noWrap/>
            <w:vAlign w:val="bottom"/>
          </w:tcPr>
          <w:p w14:paraId="362855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46" w:author="Johnny Schultz" w:date="2020-02-12T15:55:00Z"/>
                <w:sz w:val="20"/>
              </w:rPr>
            </w:pPr>
            <w:del w:id="23947" w:author="Johnny Schultz" w:date="2020-02-12T15:55:00Z">
              <w:r w:rsidRPr="00A013FD">
                <w:rPr>
                  <w:sz w:val="20"/>
                </w:rPr>
                <w:delText>0.8</w:delText>
              </w:r>
            </w:del>
          </w:p>
        </w:tc>
      </w:tr>
      <w:tr w:rsidR="00A013FD" w:rsidRPr="00A013FD" w14:paraId="36DB15D9" w14:textId="77777777" w:rsidTr="00BF604E">
        <w:trPr>
          <w:trHeight w:val="300"/>
          <w:jc w:val="center"/>
          <w:del w:id="23948"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DA215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49" w:author="Johnny Schultz" w:date="2020-02-12T15:55:00Z"/>
                <w:sz w:val="20"/>
              </w:rPr>
            </w:pPr>
            <w:del w:id="23950" w:author="Johnny Schultz" w:date="2020-02-12T15:55:00Z">
              <w:r w:rsidRPr="00A013FD">
                <w:rPr>
                  <w:sz w:val="20"/>
                </w:rPr>
                <w:delText>50</w:delText>
              </w:r>
            </w:del>
          </w:p>
        </w:tc>
        <w:tc>
          <w:tcPr>
            <w:tcW w:w="1071" w:type="dxa"/>
            <w:tcBorders>
              <w:top w:val="nil"/>
              <w:left w:val="nil"/>
              <w:bottom w:val="single" w:sz="4" w:space="0" w:color="auto"/>
              <w:right w:val="single" w:sz="4" w:space="0" w:color="auto"/>
            </w:tcBorders>
            <w:shd w:val="clear" w:color="auto" w:fill="auto"/>
            <w:noWrap/>
            <w:vAlign w:val="bottom"/>
          </w:tcPr>
          <w:p w14:paraId="1E25D2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51" w:author="Johnny Schultz" w:date="2020-02-12T15:55:00Z"/>
                <w:sz w:val="20"/>
              </w:rPr>
            </w:pPr>
            <w:del w:id="23952" w:author="Johnny Schultz" w:date="2020-02-12T15:55:00Z">
              <w:r w:rsidRPr="00A013FD">
                <w:rPr>
                  <w:sz w:val="20"/>
                </w:rPr>
                <w:delText>36</w:delText>
              </w:r>
            </w:del>
          </w:p>
        </w:tc>
        <w:tc>
          <w:tcPr>
            <w:tcW w:w="1072" w:type="dxa"/>
            <w:tcBorders>
              <w:top w:val="nil"/>
              <w:left w:val="nil"/>
              <w:bottom w:val="single" w:sz="4" w:space="0" w:color="auto"/>
              <w:right w:val="single" w:sz="4" w:space="0" w:color="auto"/>
            </w:tcBorders>
            <w:shd w:val="clear" w:color="auto" w:fill="auto"/>
            <w:noWrap/>
            <w:vAlign w:val="bottom"/>
          </w:tcPr>
          <w:p w14:paraId="2BFB1E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53" w:author="Johnny Schultz" w:date="2020-02-12T15:55:00Z"/>
                <w:sz w:val="20"/>
              </w:rPr>
            </w:pPr>
            <w:del w:id="23954" w:author="Johnny Schultz" w:date="2020-02-12T15:55:00Z">
              <w:r w:rsidRPr="00A013FD">
                <w:rPr>
                  <w:sz w:val="20"/>
                </w:rPr>
                <w:delText>30.1</w:delText>
              </w:r>
            </w:del>
          </w:p>
        </w:tc>
        <w:tc>
          <w:tcPr>
            <w:tcW w:w="1071" w:type="dxa"/>
            <w:tcBorders>
              <w:top w:val="nil"/>
              <w:left w:val="nil"/>
              <w:bottom w:val="single" w:sz="4" w:space="0" w:color="auto"/>
              <w:right w:val="single" w:sz="4" w:space="0" w:color="auto"/>
            </w:tcBorders>
            <w:shd w:val="clear" w:color="auto" w:fill="auto"/>
            <w:noWrap/>
            <w:vAlign w:val="bottom"/>
          </w:tcPr>
          <w:p w14:paraId="5BD748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55" w:author="Johnny Schultz" w:date="2020-02-12T15:55:00Z"/>
                <w:sz w:val="20"/>
              </w:rPr>
            </w:pPr>
            <w:del w:id="23956" w:author="Johnny Schultz" w:date="2020-02-12T15:55:00Z">
              <w:r w:rsidRPr="00A013FD">
                <w:rPr>
                  <w:sz w:val="20"/>
                </w:rPr>
                <w:delText>5.5</w:delText>
              </w:r>
            </w:del>
          </w:p>
        </w:tc>
        <w:tc>
          <w:tcPr>
            <w:tcW w:w="1250" w:type="dxa"/>
            <w:tcBorders>
              <w:top w:val="nil"/>
              <w:left w:val="nil"/>
              <w:bottom w:val="single" w:sz="4" w:space="0" w:color="auto"/>
              <w:right w:val="single" w:sz="4" w:space="0" w:color="auto"/>
            </w:tcBorders>
            <w:shd w:val="clear" w:color="auto" w:fill="auto"/>
            <w:noWrap/>
            <w:vAlign w:val="bottom"/>
          </w:tcPr>
          <w:p w14:paraId="6CFD6D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57" w:author="Johnny Schultz" w:date="2020-02-12T15:55:00Z"/>
                <w:sz w:val="20"/>
              </w:rPr>
            </w:pPr>
            <w:del w:id="23958" w:author="Johnny Schultz" w:date="2020-02-12T15:55:00Z">
              <w:r w:rsidRPr="00A013FD">
                <w:rPr>
                  <w:sz w:val="20"/>
                </w:rPr>
                <w:delText>−6.9</w:delText>
              </w:r>
            </w:del>
          </w:p>
        </w:tc>
        <w:tc>
          <w:tcPr>
            <w:tcW w:w="892" w:type="dxa"/>
            <w:tcBorders>
              <w:top w:val="nil"/>
              <w:left w:val="nil"/>
              <w:bottom w:val="single" w:sz="4" w:space="0" w:color="auto"/>
              <w:right w:val="single" w:sz="4" w:space="0" w:color="auto"/>
            </w:tcBorders>
            <w:shd w:val="clear" w:color="auto" w:fill="auto"/>
            <w:noWrap/>
            <w:vAlign w:val="bottom"/>
          </w:tcPr>
          <w:p w14:paraId="515790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59" w:author="Johnny Schultz" w:date="2020-02-12T15:55:00Z"/>
                <w:sz w:val="20"/>
              </w:rPr>
            </w:pPr>
            <w:del w:id="23960" w:author="Johnny Schultz" w:date="2020-02-12T15:55:00Z">
              <w:r w:rsidRPr="00A013FD">
                <w:rPr>
                  <w:sz w:val="20"/>
                </w:rPr>
                <w:delText>761</w:delText>
              </w:r>
            </w:del>
          </w:p>
        </w:tc>
        <w:tc>
          <w:tcPr>
            <w:tcW w:w="1071" w:type="dxa"/>
            <w:tcBorders>
              <w:top w:val="nil"/>
              <w:left w:val="nil"/>
              <w:bottom w:val="single" w:sz="4" w:space="0" w:color="auto"/>
              <w:right w:val="single" w:sz="4" w:space="0" w:color="auto"/>
            </w:tcBorders>
            <w:shd w:val="clear" w:color="auto" w:fill="auto"/>
            <w:noWrap/>
            <w:vAlign w:val="bottom"/>
          </w:tcPr>
          <w:p w14:paraId="275D89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61" w:author="Johnny Schultz" w:date="2020-02-12T15:55:00Z"/>
                <w:sz w:val="20"/>
              </w:rPr>
            </w:pPr>
            <w:del w:id="23962" w:author="Johnny Schultz" w:date="2020-02-12T15:55:00Z">
              <w:r w:rsidRPr="00A013FD">
                <w:rPr>
                  <w:sz w:val="20"/>
                </w:rPr>
                <w:delText>−143.5</w:delText>
              </w:r>
            </w:del>
          </w:p>
        </w:tc>
        <w:tc>
          <w:tcPr>
            <w:tcW w:w="1195" w:type="dxa"/>
            <w:tcBorders>
              <w:top w:val="nil"/>
              <w:left w:val="nil"/>
              <w:bottom w:val="single" w:sz="4" w:space="0" w:color="auto"/>
              <w:right w:val="single" w:sz="4" w:space="0" w:color="auto"/>
            </w:tcBorders>
            <w:shd w:val="clear" w:color="auto" w:fill="auto"/>
            <w:noWrap/>
            <w:vAlign w:val="bottom"/>
          </w:tcPr>
          <w:p w14:paraId="4A7AD4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63" w:author="Johnny Schultz" w:date="2020-02-12T15:55:00Z"/>
                <w:sz w:val="20"/>
              </w:rPr>
            </w:pPr>
            <w:del w:id="23964" w:author="Johnny Schultz" w:date="2020-02-12T15:55:00Z">
              <w:r w:rsidRPr="00A013FD">
                <w:rPr>
                  <w:sz w:val="20"/>
                </w:rPr>
                <w:delText>−139.4</w:delText>
              </w:r>
            </w:del>
          </w:p>
        </w:tc>
        <w:tc>
          <w:tcPr>
            <w:tcW w:w="947" w:type="dxa"/>
            <w:tcBorders>
              <w:top w:val="nil"/>
              <w:left w:val="nil"/>
              <w:bottom w:val="single" w:sz="4" w:space="0" w:color="auto"/>
              <w:right w:val="single" w:sz="4" w:space="0" w:color="auto"/>
            </w:tcBorders>
            <w:shd w:val="clear" w:color="auto" w:fill="auto"/>
            <w:noWrap/>
            <w:vAlign w:val="bottom"/>
          </w:tcPr>
          <w:p w14:paraId="652426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3965" w:author="Johnny Schultz" w:date="2020-02-12T15:55:00Z"/>
                <w:sz w:val="20"/>
              </w:rPr>
            </w:pPr>
            <w:del w:id="23966" w:author="Johnny Schultz" w:date="2020-02-12T15:55:00Z">
              <w:r w:rsidRPr="00A013FD">
                <w:rPr>
                  <w:sz w:val="20"/>
                </w:rPr>
                <w:delText>4.1</w:delText>
              </w:r>
            </w:del>
          </w:p>
        </w:tc>
      </w:tr>
    </w:tbl>
    <w:p w14:paraId="0DE20811" w14:textId="77777777" w:rsidR="00A013FD" w:rsidRPr="00A013FD" w:rsidRDefault="00A013FD" w:rsidP="00A013FD">
      <w:pPr>
        <w:rPr>
          <w:del w:id="23967" w:author="Johnny Schultz" w:date="2020-02-12T15:55:00Z"/>
        </w:rPr>
      </w:pPr>
      <w:del w:id="23968" w:author="Johnny Schultz" w:date="2020-02-12T15:55:00Z">
        <w:r w:rsidRPr="00A013FD">
          <w:br w:type="page"/>
        </w:r>
      </w:del>
    </w:p>
    <w:p w14:paraId="335C2CAC" w14:textId="77777777" w:rsidR="00A013FD" w:rsidRPr="00A013FD" w:rsidRDefault="00A013FD" w:rsidP="00A013FD">
      <w:pPr>
        <w:keepNext/>
        <w:spacing w:before="560" w:after="120"/>
        <w:jc w:val="center"/>
        <w:rPr>
          <w:del w:id="23969" w:author="Johnny Schultz" w:date="2020-02-12T15:55:00Z"/>
          <w:caps/>
          <w:sz w:val="20"/>
        </w:rPr>
      </w:pPr>
      <w:del w:id="23970" w:author="Johnny Schultz" w:date="2020-02-12T15:55:00Z">
        <w:r w:rsidRPr="00A013FD">
          <w:rPr>
            <w:caps/>
            <w:sz w:val="20"/>
          </w:rPr>
          <w:delText>TABLE A4-3 (</w:delText>
        </w:r>
        <w:r w:rsidRPr="00A013FD">
          <w:rPr>
            <w:i/>
            <w:iCs/>
            <w:caps/>
            <w:sz w:val="20"/>
          </w:rPr>
          <w:delText>end</w:delText>
        </w:r>
        <w:r w:rsidRPr="00A013FD">
          <w:rPr>
            <w:caps/>
            <w:sz w:val="20"/>
          </w:rPr>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A013FD" w:rsidRPr="00A013FD" w14:paraId="03F1C8A4" w14:textId="77777777" w:rsidTr="00BF604E">
        <w:trPr>
          <w:trHeight w:val="300"/>
          <w:tblHeader/>
          <w:jc w:val="center"/>
          <w:del w:id="23971" w:author="Johnny Schultz" w:date="2020-02-12T15:55: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A9AAC" w14:textId="77777777" w:rsidR="00A013FD" w:rsidRPr="00A013FD" w:rsidRDefault="00A013FD" w:rsidP="00A013FD">
            <w:pPr>
              <w:keepNext/>
              <w:spacing w:before="80" w:after="80"/>
              <w:ind w:left="-57" w:right="-57"/>
              <w:jc w:val="center"/>
              <w:rPr>
                <w:del w:id="23972" w:author="Johnny Schultz" w:date="2020-02-12T15:55:00Z"/>
                <w:rFonts w:ascii="Times New Roman Bold" w:hAnsi="Times New Roman Bold" w:cs="Times New Roman Bold"/>
                <w:b/>
                <w:sz w:val="20"/>
              </w:rPr>
            </w:pPr>
            <w:del w:id="23973" w:author="Johnny Schultz" w:date="2020-02-12T15:55:00Z">
              <w:r w:rsidRPr="00A013FD">
                <w:rPr>
                  <w:rFonts w:ascii="Times New Roman Bold" w:hAnsi="Times New Roman Bold" w:cs="Times New Roman Bold"/>
                  <w:b/>
                  <w:sz w:val="20"/>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77CB0AB" w14:textId="77777777" w:rsidR="00A013FD" w:rsidRPr="00A013FD" w:rsidRDefault="00A013FD" w:rsidP="00A013FD">
            <w:pPr>
              <w:keepNext/>
              <w:spacing w:before="80" w:after="80"/>
              <w:ind w:left="-57" w:right="-57"/>
              <w:jc w:val="center"/>
              <w:rPr>
                <w:del w:id="23974" w:author="Johnny Schultz" w:date="2020-02-12T15:55:00Z"/>
                <w:rFonts w:ascii="Times New Roman Bold" w:hAnsi="Times New Roman Bold" w:cs="Times New Roman Bold"/>
                <w:b/>
                <w:sz w:val="20"/>
              </w:rPr>
            </w:pPr>
            <w:del w:id="23975" w:author="Johnny Schultz" w:date="2020-02-12T15:55:00Z">
              <w:r w:rsidRPr="00A013FD">
                <w:rPr>
                  <w:rFonts w:ascii="Times New Roman Bold" w:hAnsi="Times New Roman Bold" w:cs="Times New Roman Bold"/>
                  <w:b/>
                  <w:sz w:val="20"/>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35927773" w14:textId="77777777" w:rsidR="00A013FD" w:rsidRPr="00A013FD" w:rsidRDefault="00A013FD" w:rsidP="00A013FD">
            <w:pPr>
              <w:keepNext/>
              <w:spacing w:before="80" w:after="80"/>
              <w:ind w:left="-57" w:right="-57"/>
              <w:jc w:val="center"/>
              <w:rPr>
                <w:del w:id="23976" w:author="Johnny Schultz" w:date="2020-02-12T15:55:00Z"/>
                <w:rFonts w:ascii="Times New Roman Bold" w:hAnsi="Times New Roman Bold" w:cs="Times New Roman Bold"/>
                <w:b/>
                <w:sz w:val="20"/>
              </w:rPr>
            </w:pPr>
            <w:del w:id="23977" w:author="Johnny Schultz" w:date="2020-02-12T15:55:00Z">
              <w:r w:rsidRPr="00A013FD">
                <w:rPr>
                  <w:rFonts w:ascii="Times New Roman Bold" w:hAnsi="Times New Roman Bold" w:cs="Times New Roman Bold"/>
                  <w:b/>
                  <w:sz w:val="20"/>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4EFD3CC3" w14:textId="77777777" w:rsidR="00A013FD" w:rsidRPr="00A013FD" w:rsidRDefault="00A013FD" w:rsidP="00A013FD">
            <w:pPr>
              <w:keepNext/>
              <w:spacing w:before="80" w:after="80"/>
              <w:ind w:left="-57" w:right="-57"/>
              <w:jc w:val="center"/>
              <w:rPr>
                <w:del w:id="23978" w:author="Johnny Schultz" w:date="2020-02-12T15:55:00Z"/>
                <w:rFonts w:ascii="Times New Roman Bold" w:hAnsi="Times New Roman Bold" w:cs="Times New Roman Bold"/>
                <w:b/>
                <w:sz w:val="20"/>
              </w:rPr>
            </w:pPr>
            <w:del w:id="23979" w:author="Johnny Schultz" w:date="2020-02-12T15:55:00Z">
              <w:r w:rsidRPr="00A013FD">
                <w:rPr>
                  <w:rFonts w:ascii="Times New Roman Bold" w:hAnsi="Times New Roman Bold" w:cs="Times New Roman Bold"/>
                  <w:b/>
                  <w:sz w:val="20"/>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tcPr>
          <w:p w14:paraId="6410D157" w14:textId="77777777" w:rsidR="00A013FD" w:rsidRPr="00A013FD" w:rsidRDefault="00A013FD" w:rsidP="00A013FD">
            <w:pPr>
              <w:keepNext/>
              <w:spacing w:before="80" w:after="80"/>
              <w:ind w:left="-57" w:right="-57"/>
              <w:jc w:val="center"/>
              <w:rPr>
                <w:del w:id="23980" w:author="Johnny Schultz" w:date="2020-02-12T15:55:00Z"/>
                <w:rFonts w:ascii="Times New Roman Bold" w:hAnsi="Times New Roman Bold" w:cs="Times New Roman Bold"/>
                <w:b/>
                <w:sz w:val="20"/>
              </w:rPr>
            </w:pPr>
            <w:del w:id="23981" w:author="Johnny Schultz" w:date="2020-02-12T15:55:00Z">
              <w:r w:rsidRPr="00A013FD">
                <w:rPr>
                  <w:rFonts w:ascii="Times New Roman Bold" w:hAnsi="Times New Roman Bold" w:cs="Times New Roman Bold"/>
                  <w:b/>
                  <w:sz w:val="20"/>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tcPr>
          <w:p w14:paraId="743BE1E6" w14:textId="77777777" w:rsidR="00A013FD" w:rsidRPr="00A013FD" w:rsidRDefault="00A013FD" w:rsidP="00A013FD">
            <w:pPr>
              <w:keepNext/>
              <w:spacing w:before="80" w:after="80"/>
              <w:ind w:left="-57" w:right="-57"/>
              <w:jc w:val="center"/>
              <w:rPr>
                <w:del w:id="23982" w:author="Johnny Schultz" w:date="2020-02-12T15:55:00Z"/>
                <w:rFonts w:ascii="Times New Roman Bold" w:hAnsi="Times New Roman Bold" w:cs="Times New Roman Bold"/>
                <w:b/>
                <w:sz w:val="20"/>
              </w:rPr>
            </w:pPr>
            <w:del w:id="23983" w:author="Johnny Schultz" w:date="2020-02-12T15:55:00Z">
              <w:r w:rsidRPr="00A013FD">
                <w:rPr>
                  <w:rFonts w:ascii="Times New Roman Bold" w:hAnsi="Times New Roman Bold" w:cs="Times New Roman Bold"/>
                  <w:b/>
                  <w:sz w:val="20"/>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85638F4" w14:textId="77777777" w:rsidR="00A013FD" w:rsidRPr="00A013FD" w:rsidRDefault="00A013FD" w:rsidP="00A013FD">
            <w:pPr>
              <w:keepNext/>
              <w:spacing w:before="80" w:after="80"/>
              <w:ind w:left="-57" w:right="-57"/>
              <w:jc w:val="center"/>
              <w:rPr>
                <w:del w:id="23984" w:author="Johnny Schultz" w:date="2020-02-12T15:55:00Z"/>
                <w:rFonts w:ascii="Times New Roman Bold" w:hAnsi="Times New Roman Bold" w:cs="Times New Roman Bold"/>
                <w:b/>
                <w:sz w:val="20"/>
              </w:rPr>
            </w:pPr>
            <w:del w:id="23985" w:author="Johnny Schultz" w:date="2020-02-12T15:55:00Z">
              <w:r w:rsidRPr="00A013FD">
                <w:rPr>
                  <w:rFonts w:ascii="Times New Roman Bold" w:hAnsi="Times New Roman Bold" w:cs="Times New Roman Bold"/>
                  <w:b/>
                  <w:sz w:val="20"/>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ED3C0FB" w14:textId="77777777" w:rsidR="00A013FD" w:rsidRPr="00A013FD" w:rsidRDefault="00A013FD" w:rsidP="00A013FD">
            <w:pPr>
              <w:keepNext/>
              <w:spacing w:before="80" w:after="80"/>
              <w:ind w:left="-57" w:right="-57"/>
              <w:jc w:val="center"/>
              <w:rPr>
                <w:del w:id="23986" w:author="Johnny Schultz" w:date="2020-02-12T15:55:00Z"/>
                <w:rFonts w:ascii="Times New Roman Bold" w:hAnsi="Times New Roman Bold" w:cs="Times New Roman Bold"/>
                <w:b/>
                <w:sz w:val="20"/>
              </w:rPr>
            </w:pPr>
            <w:del w:id="23987" w:author="Johnny Schultz" w:date="2020-02-12T15:55:00Z">
              <w:r w:rsidRPr="00A013FD">
                <w:rPr>
                  <w:rFonts w:ascii="Times New Roman Bold" w:hAnsi="Times New Roman Bold" w:cs="Times New Roman Bold"/>
                  <w:b/>
                  <w:sz w:val="20"/>
                </w:rPr>
                <w:delText>Table A4</w:delText>
              </w:r>
              <w:r w:rsidRPr="00A013FD">
                <w:rPr>
                  <w:rFonts w:ascii="Times New Roman Bold" w:hAnsi="Times New Roman Bold" w:cs="Times New Roman Bold"/>
                  <w:b/>
                  <w:sz w:val="20"/>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tcPr>
          <w:p w14:paraId="7C9F3CF0" w14:textId="77777777" w:rsidR="00A013FD" w:rsidRPr="00A013FD" w:rsidRDefault="00A013FD" w:rsidP="00A013FD">
            <w:pPr>
              <w:keepNext/>
              <w:spacing w:before="80" w:after="80"/>
              <w:ind w:left="-57" w:right="-57"/>
              <w:jc w:val="center"/>
              <w:rPr>
                <w:del w:id="23988" w:author="Johnny Schultz" w:date="2020-02-12T15:55:00Z"/>
                <w:rFonts w:ascii="Times New Roman Bold" w:hAnsi="Times New Roman Bold" w:cs="Times New Roman Bold"/>
                <w:b/>
                <w:sz w:val="20"/>
              </w:rPr>
            </w:pPr>
            <w:del w:id="23989" w:author="Johnny Schultz" w:date="2020-02-12T15:55:00Z">
              <w:r w:rsidRPr="00A013FD">
                <w:rPr>
                  <w:rFonts w:ascii="Times New Roman Bold" w:hAnsi="Times New Roman Bold" w:cs="Times New Roman Bold"/>
                  <w:b/>
                  <w:sz w:val="20"/>
                </w:rPr>
                <w:delText>PFD margin</w:delText>
              </w:r>
            </w:del>
          </w:p>
        </w:tc>
      </w:tr>
      <w:tr w:rsidR="00A013FD" w:rsidRPr="00A013FD" w14:paraId="592E34FF" w14:textId="77777777" w:rsidTr="00BF604E">
        <w:trPr>
          <w:trHeight w:val="300"/>
          <w:jc w:val="center"/>
          <w:del w:id="23990"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center"/>
          </w:tcPr>
          <w:p w14:paraId="6DAADC05" w14:textId="77777777" w:rsidR="00A013FD" w:rsidRPr="00A013FD" w:rsidRDefault="00A013FD" w:rsidP="00A013FD">
            <w:pPr>
              <w:keepNext/>
              <w:spacing w:before="80" w:after="80"/>
              <w:jc w:val="center"/>
              <w:rPr>
                <w:del w:id="23991" w:author="Johnny Schultz" w:date="2020-02-12T15:55:00Z"/>
                <w:rFonts w:ascii="Times New Roman Bold" w:hAnsi="Times New Roman Bold" w:cs="Times New Roman Bold"/>
                <w:b/>
                <w:sz w:val="20"/>
              </w:rPr>
            </w:pPr>
            <w:del w:id="23992" w:author="Johnny Schultz" w:date="2020-02-12T15:55:00Z">
              <w:r w:rsidRPr="00A013FD">
                <w:rPr>
                  <w:rFonts w:ascii="Times New Roman Bold" w:hAnsi="Times New Roman Bold" w:cs="Times New Roman Bold"/>
                  <w:b/>
                  <w:sz w:val="20"/>
                </w:rPr>
                <w:delText>degrees</w:delText>
              </w:r>
            </w:del>
          </w:p>
        </w:tc>
        <w:tc>
          <w:tcPr>
            <w:tcW w:w="1071" w:type="dxa"/>
            <w:tcBorders>
              <w:top w:val="nil"/>
              <w:left w:val="nil"/>
              <w:bottom w:val="single" w:sz="4" w:space="0" w:color="auto"/>
              <w:right w:val="single" w:sz="4" w:space="0" w:color="auto"/>
            </w:tcBorders>
            <w:shd w:val="clear" w:color="auto" w:fill="auto"/>
            <w:noWrap/>
            <w:vAlign w:val="center"/>
          </w:tcPr>
          <w:p w14:paraId="4EC79E9B" w14:textId="77777777" w:rsidR="00A013FD" w:rsidRPr="00A013FD" w:rsidRDefault="00A013FD" w:rsidP="00A013FD">
            <w:pPr>
              <w:keepNext/>
              <w:spacing w:before="80" w:after="80"/>
              <w:jc w:val="center"/>
              <w:rPr>
                <w:del w:id="23993" w:author="Johnny Schultz" w:date="2020-02-12T15:55:00Z"/>
                <w:rFonts w:ascii="Times New Roman Bold" w:hAnsi="Times New Roman Bold" w:cs="Times New Roman Bold"/>
                <w:b/>
                <w:sz w:val="20"/>
              </w:rPr>
            </w:pPr>
            <w:del w:id="23994" w:author="Johnny Schultz" w:date="2020-02-12T15:55:00Z">
              <w:r w:rsidRPr="00A013FD">
                <w:rPr>
                  <w:rFonts w:ascii="Times New Roman Bold" w:hAnsi="Times New Roman Bold" w:cs="Times New Roman Bold"/>
                  <w:b/>
                  <w:sz w:val="20"/>
                </w:rPr>
                <w:delText>degrees</w:delText>
              </w:r>
            </w:del>
          </w:p>
        </w:tc>
        <w:tc>
          <w:tcPr>
            <w:tcW w:w="1072" w:type="dxa"/>
            <w:tcBorders>
              <w:top w:val="nil"/>
              <w:left w:val="nil"/>
              <w:bottom w:val="single" w:sz="4" w:space="0" w:color="auto"/>
              <w:right w:val="single" w:sz="4" w:space="0" w:color="auto"/>
            </w:tcBorders>
            <w:shd w:val="clear" w:color="auto" w:fill="auto"/>
            <w:noWrap/>
            <w:vAlign w:val="center"/>
          </w:tcPr>
          <w:p w14:paraId="5B1C84A3" w14:textId="77777777" w:rsidR="00A013FD" w:rsidRPr="00A013FD" w:rsidRDefault="00A013FD" w:rsidP="00A013FD">
            <w:pPr>
              <w:keepNext/>
              <w:spacing w:before="80" w:after="80"/>
              <w:jc w:val="center"/>
              <w:rPr>
                <w:del w:id="23995" w:author="Johnny Schultz" w:date="2020-02-12T15:55:00Z"/>
                <w:rFonts w:ascii="Times New Roman Bold" w:hAnsi="Times New Roman Bold" w:cs="Times New Roman Bold"/>
                <w:b/>
                <w:sz w:val="20"/>
              </w:rPr>
            </w:pPr>
            <w:del w:id="23996" w:author="Johnny Schultz" w:date="2020-02-12T15:55:00Z">
              <w:r w:rsidRPr="00A013FD">
                <w:rPr>
                  <w:rFonts w:ascii="Times New Roman Bold" w:hAnsi="Times New Roman Bold" w:cs="Times New Roman Bold"/>
                  <w:b/>
                  <w:sz w:val="20"/>
                </w:rPr>
                <w:delText>degrees</w:delText>
              </w:r>
            </w:del>
          </w:p>
        </w:tc>
        <w:tc>
          <w:tcPr>
            <w:tcW w:w="1071" w:type="dxa"/>
            <w:tcBorders>
              <w:top w:val="nil"/>
              <w:left w:val="nil"/>
              <w:bottom w:val="single" w:sz="4" w:space="0" w:color="auto"/>
              <w:right w:val="single" w:sz="4" w:space="0" w:color="auto"/>
            </w:tcBorders>
            <w:shd w:val="clear" w:color="auto" w:fill="auto"/>
            <w:noWrap/>
            <w:vAlign w:val="center"/>
          </w:tcPr>
          <w:p w14:paraId="7019435E" w14:textId="77777777" w:rsidR="00A013FD" w:rsidRPr="00A013FD" w:rsidRDefault="00A013FD" w:rsidP="00A013FD">
            <w:pPr>
              <w:keepNext/>
              <w:spacing w:before="80" w:after="80"/>
              <w:jc w:val="center"/>
              <w:rPr>
                <w:del w:id="23997" w:author="Johnny Schultz" w:date="2020-02-12T15:55:00Z"/>
                <w:rFonts w:ascii="Times New Roman Bold" w:hAnsi="Times New Roman Bold" w:cs="Times New Roman Bold"/>
                <w:b/>
                <w:sz w:val="20"/>
              </w:rPr>
            </w:pPr>
            <w:del w:id="23998" w:author="Johnny Schultz" w:date="2020-02-12T15:55:00Z">
              <w:r w:rsidRPr="00A013FD">
                <w:rPr>
                  <w:rFonts w:ascii="Times New Roman Bold" w:hAnsi="Times New Roman Bold" w:cs="Times New Roman Bold"/>
                  <w:b/>
                  <w:sz w:val="20"/>
                </w:rPr>
                <w:delText>dBi</w:delText>
              </w:r>
            </w:del>
          </w:p>
        </w:tc>
        <w:tc>
          <w:tcPr>
            <w:tcW w:w="1250" w:type="dxa"/>
            <w:tcBorders>
              <w:top w:val="nil"/>
              <w:left w:val="nil"/>
              <w:bottom w:val="single" w:sz="4" w:space="0" w:color="auto"/>
              <w:right w:val="single" w:sz="4" w:space="0" w:color="auto"/>
            </w:tcBorders>
            <w:shd w:val="clear" w:color="auto" w:fill="auto"/>
            <w:noWrap/>
            <w:vAlign w:val="center"/>
          </w:tcPr>
          <w:p w14:paraId="143A6B68" w14:textId="77777777" w:rsidR="00A013FD" w:rsidRPr="00A013FD" w:rsidRDefault="00A013FD" w:rsidP="00A013FD">
            <w:pPr>
              <w:keepNext/>
              <w:spacing w:before="80" w:after="80"/>
              <w:jc w:val="center"/>
              <w:rPr>
                <w:del w:id="23999" w:author="Johnny Schultz" w:date="2020-02-12T15:55:00Z"/>
                <w:rFonts w:ascii="Times New Roman Bold" w:hAnsi="Times New Roman Bold" w:cs="Times New Roman Bold"/>
                <w:b/>
                <w:sz w:val="20"/>
              </w:rPr>
            </w:pPr>
            <w:del w:id="24000" w:author="Johnny Schultz" w:date="2020-02-12T15:55:00Z">
              <w:r w:rsidRPr="00A013FD">
                <w:rPr>
                  <w:rFonts w:ascii="Times New Roman Bold" w:hAnsi="Times New Roman Bold" w:cs="Times New Roman Bold"/>
                  <w:b/>
                  <w:sz w:val="20"/>
                </w:rPr>
                <w:delText>dBW</w:delText>
              </w:r>
            </w:del>
          </w:p>
        </w:tc>
        <w:tc>
          <w:tcPr>
            <w:tcW w:w="892" w:type="dxa"/>
            <w:tcBorders>
              <w:top w:val="nil"/>
              <w:left w:val="nil"/>
              <w:bottom w:val="single" w:sz="4" w:space="0" w:color="auto"/>
              <w:right w:val="single" w:sz="4" w:space="0" w:color="auto"/>
            </w:tcBorders>
            <w:shd w:val="clear" w:color="auto" w:fill="auto"/>
            <w:noWrap/>
            <w:vAlign w:val="center"/>
          </w:tcPr>
          <w:p w14:paraId="20372ACF" w14:textId="77777777" w:rsidR="00A013FD" w:rsidRPr="00A013FD" w:rsidRDefault="00A013FD" w:rsidP="00A013FD">
            <w:pPr>
              <w:keepNext/>
              <w:spacing w:before="80" w:after="80"/>
              <w:jc w:val="center"/>
              <w:rPr>
                <w:del w:id="24001" w:author="Johnny Schultz" w:date="2020-02-12T15:55:00Z"/>
                <w:rFonts w:ascii="Times New Roman Bold" w:hAnsi="Times New Roman Bold" w:cs="Times New Roman Bold"/>
                <w:b/>
                <w:sz w:val="20"/>
              </w:rPr>
            </w:pPr>
            <w:del w:id="24002" w:author="Johnny Schultz" w:date="2020-02-12T15:55:00Z">
              <w:r w:rsidRPr="00A013FD">
                <w:rPr>
                  <w:rFonts w:ascii="Times New Roman Bold" w:hAnsi="Times New Roman Bold" w:cs="Times New Roman Bold"/>
                  <w:b/>
                  <w:sz w:val="20"/>
                </w:rPr>
                <w:delText>km</w:delText>
              </w:r>
            </w:del>
          </w:p>
        </w:tc>
        <w:tc>
          <w:tcPr>
            <w:tcW w:w="1071" w:type="dxa"/>
            <w:tcBorders>
              <w:top w:val="nil"/>
              <w:left w:val="nil"/>
              <w:bottom w:val="single" w:sz="4" w:space="0" w:color="auto"/>
              <w:right w:val="single" w:sz="4" w:space="0" w:color="auto"/>
            </w:tcBorders>
            <w:shd w:val="clear" w:color="auto" w:fill="auto"/>
            <w:noWrap/>
            <w:vAlign w:val="center"/>
          </w:tcPr>
          <w:p w14:paraId="7F71F93F" w14:textId="77777777" w:rsidR="00A013FD" w:rsidRPr="00A013FD" w:rsidRDefault="00A013FD" w:rsidP="00A013FD">
            <w:pPr>
              <w:keepNext/>
              <w:spacing w:before="80" w:after="80"/>
              <w:jc w:val="center"/>
              <w:rPr>
                <w:del w:id="24003" w:author="Johnny Schultz" w:date="2020-02-12T15:55:00Z"/>
                <w:rFonts w:ascii="Times New Roman Bold" w:hAnsi="Times New Roman Bold" w:cs="Times New Roman Bold"/>
                <w:b/>
                <w:sz w:val="20"/>
              </w:rPr>
            </w:pPr>
            <w:del w:id="24004"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/4 kHz</w:delText>
              </w:r>
            </w:del>
          </w:p>
        </w:tc>
        <w:tc>
          <w:tcPr>
            <w:tcW w:w="1195" w:type="dxa"/>
            <w:tcBorders>
              <w:top w:val="nil"/>
              <w:left w:val="nil"/>
              <w:bottom w:val="single" w:sz="4" w:space="0" w:color="auto"/>
              <w:right w:val="single" w:sz="4" w:space="0" w:color="auto"/>
            </w:tcBorders>
            <w:shd w:val="clear" w:color="auto" w:fill="auto"/>
            <w:noWrap/>
            <w:vAlign w:val="center"/>
          </w:tcPr>
          <w:p w14:paraId="5273F2FA" w14:textId="77777777" w:rsidR="00A013FD" w:rsidRPr="00A013FD" w:rsidRDefault="00A013FD" w:rsidP="00A013FD">
            <w:pPr>
              <w:keepNext/>
              <w:spacing w:before="80" w:after="80"/>
              <w:jc w:val="center"/>
              <w:rPr>
                <w:del w:id="24005" w:author="Johnny Schultz" w:date="2020-02-12T15:55:00Z"/>
                <w:rFonts w:ascii="Times New Roman Bold" w:hAnsi="Times New Roman Bold" w:cs="Times New Roman Bold"/>
                <w:b/>
                <w:sz w:val="20"/>
              </w:rPr>
            </w:pPr>
            <w:del w:id="24006"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w:delText>
              </w:r>
              <w:r w:rsidRPr="00A013FD">
                <w:rPr>
                  <w:rFonts w:ascii="Times New Roman Bold" w:hAnsi="Times New Roman Bold" w:cs="Times New Roman Bold"/>
                  <w:b/>
                  <w:sz w:val="20"/>
                </w:rPr>
                <w:br/>
                <w:delText>4 kHz</w:delText>
              </w:r>
            </w:del>
          </w:p>
        </w:tc>
        <w:tc>
          <w:tcPr>
            <w:tcW w:w="947" w:type="dxa"/>
            <w:tcBorders>
              <w:top w:val="nil"/>
              <w:left w:val="nil"/>
              <w:bottom w:val="single" w:sz="4" w:space="0" w:color="auto"/>
              <w:right w:val="single" w:sz="4" w:space="0" w:color="auto"/>
            </w:tcBorders>
            <w:shd w:val="clear" w:color="auto" w:fill="auto"/>
            <w:noWrap/>
            <w:vAlign w:val="center"/>
          </w:tcPr>
          <w:p w14:paraId="453D3BDC" w14:textId="77777777" w:rsidR="00A013FD" w:rsidRPr="00A013FD" w:rsidRDefault="00A013FD" w:rsidP="00A013FD">
            <w:pPr>
              <w:keepNext/>
              <w:spacing w:before="80" w:after="80"/>
              <w:jc w:val="center"/>
              <w:rPr>
                <w:del w:id="24007" w:author="Johnny Schultz" w:date="2020-02-12T15:55:00Z"/>
                <w:rFonts w:ascii="Times New Roman Bold" w:hAnsi="Times New Roman Bold" w:cs="Times New Roman Bold"/>
                <w:b/>
                <w:sz w:val="20"/>
              </w:rPr>
            </w:pPr>
            <w:del w:id="24008" w:author="Johnny Schultz" w:date="2020-02-12T15:55:00Z">
              <w:r w:rsidRPr="00A013FD">
                <w:rPr>
                  <w:rFonts w:ascii="Times New Roman Bold" w:hAnsi="Times New Roman Bold" w:cs="Times New Roman Bold"/>
                  <w:b/>
                  <w:sz w:val="20"/>
                </w:rPr>
                <w:delText>dB</w:delText>
              </w:r>
            </w:del>
          </w:p>
        </w:tc>
      </w:tr>
      <w:tr w:rsidR="00A013FD" w:rsidRPr="00A013FD" w14:paraId="73118BE3" w14:textId="77777777" w:rsidTr="00BF604E">
        <w:trPr>
          <w:trHeight w:val="300"/>
          <w:jc w:val="center"/>
          <w:del w:id="24009"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5CB3FE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10" w:author="Johnny Schultz" w:date="2020-02-12T15:55:00Z"/>
                <w:sz w:val="20"/>
              </w:rPr>
            </w:pPr>
            <w:del w:id="24011" w:author="Johnny Schultz" w:date="2020-02-12T15:55:00Z">
              <w:r w:rsidRPr="00A013FD">
                <w:rPr>
                  <w:sz w:val="20"/>
                </w:rPr>
                <w:delText>60</w:delText>
              </w:r>
            </w:del>
          </w:p>
        </w:tc>
        <w:tc>
          <w:tcPr>
            <w:tcW w:w="1071" w:type="dxa"/>
            <w:tcBorders>
              <w:top w:val="nil"/>
              <w:left w:val="nil"/>
              <w:bottom w:val="single" w:sz="4" w:space="0" w:color="auto"/>
              <w:right w:val="single" w:sz="4" w:space="0" w:color="auto"/>
            </w:tcBorders>
            <w:shd w:val="clear" w:color="auto" w:fill="auto"/>
            <w:noWrap/>
            <w:vAlign w:val="bottom"/>
          </w:tcPr>
          <w:p w14:paraId="00436C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12" w:author="Johnny Schultz" w:date="2020-02-12T15:55:00Z"/>
                <w:sz w:val="20"/>
              </w:rPr>
            </w:pPr>
            <w:del w:id="24013" w:author="Johnny Schultz" w:date="2020-02-12T15:55:00Z">
              <w:r w:rsidRPr="00A013FD">
                <w:rPr>
                  <w:sz w:val="20"/>
                </w:rPr>
                <w:delText>27.2</w:delText>
              </w:r>
            </w:del>
          </w:p>
        </w:tc>
        <w:tc>
          <w:tcPr>
            <w:tcW w:w="1072" w:type="dxa"/>
            <w:tcBorders>
              <w:top w:val="nil"/>
              <w:left w:val="nil"/>
              <w:bottom w:val="single" w:sz="4" w:space="0" w:color="auto"/>
              <w:right w:val="single" w:sz="4" w:space="0" w:color="auto"/>
            </w:tcBorders>
            <w:shd w:val="clear" w:color="auto" w:fill="auto"/>
            <w:noWrap/>
            <w:vAlign w:val="bottom"/>
          </w:tcPr>
          <w:p w14:paraId="3598A7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14" w:author="Johnny Schultz" w:date="2020-02-12T15:55:00Z"/>
                <w:sz w:val="20"/>
              </w:rPr>
            </w:pPr>
            <w:del w:id="24015" w:author="Johnny Schultz" w:date="2020-02-12T15:55:00Z">
              <w:r w:rsidRPr="00A013FD">
                <w:rPr>
                  <w:sz w:val="20"/>
                </w:rPr>
                <w:delText>38.9</w:delText>
              </w:r>
            </w:del>
          </w:p>
        </w:tc>
        <w:tc>
          <w:tcPr>
            <w:tcW w:w="1071" w:type="dxa"/>
            <w:tcBorders>
              <w:top w:val="nil"/>
              <w:left w:val="nil"/>
              <w:bottom w:val="single" w:sz="4" w:space="0" w:color="auto"/>
              <w:right w:val="single" w:sz="4" w:space="0" w:color="auto"/>
            </w:tcBorders>
            <w:shd w:val="clear" w:color="auto" w:fill="auto"/>
            <w:noWrap/>
            <w:vAlign w:val="bottom"/>
          </w:tcPr>
          <w:p w14:paraId="3C618D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16" w:author="Johnny Schultz" w:date="2020-02-12T15:55:00Z"/>
                <w:sz w:val="20"/>
              </w:rPr>
            </w:pPr>
            <w:del w:id="24017" w:author="Johnny Schultz" w:date="2020-02-12T15:55:00Z">
              <w:r w:rsidRPr="00A013FD">
                <w:rPr>
                  <w:sz w:val="20"/>
                </w:rPr>
                <w:delText>3.6</w:delText>
              </w:r>
            </w:del>
          </w:p>
        </w:tc>
        <w:tc>
          <w:tcPr>
            <w:tcW w:w="1250" w:type="dxa"/>
            <w:tcBorders>
              <w:top w:val="nil"/>
              <w:left w:val="nil"/>
              <w:bottom w:val="single" w:sz="4" w:space="0" w:color="auto"/>
              <w:right w:val="single" w:sz="4" w:space="0" w:color="auto"/>
            </w:tcBorders>
            <w:shd w:val="clear" w:color="auto" w:fill="auto"/>
            <w:noWrap/>
            <w:vAlign w:val="bottom"/>
          </w:tcPr>
          <w:p w14:paraId="059023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18" w:author="Johnny Schultz" w:date="2020-02-12T15:55:00Z"/>
                <w:sz w:val="20"/>
              </w:rPr>
            </w:pPr>
            <w:del w:id="24019" w:author="Johnny Schultz" w:date="2020-02-12T15:55:00Z">
              <w:r w:rsidRPr="00A013FD">
                <w:rPr>
                  <w:sz w:val="20"/>
                </w:rPr>
                <w:delText>−8.8</w:delText>
              </w:r>
            </w:del>
          </w:p>
        </w:tc>
        <w:tc>
          <w:tcPr>
            <w:tcW w:w="892" w:type="dxa"/>
            <w:tcBorders>
              <w:top w:val="nil"/>
              <w:left w:val="nil"/>
              <w:bottom w:val="single" w:sz="4" w:space="0" w:color="auto"/>
              <w:right w:val="single" w:sz="4" w:space="0" w:color="auto"/>
            </w:tcBorders>
            <w:shd w:val="clear" w:color="auto" w:fill="auto"/>
            <w:noWrap/>
            <w:vAlign w:val="bottom"/>
          </w:tcPr>
          <w:p w14:paraId="05B2DA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20" w:author="Johnny Schultz" w:date="2020-02-12T15:55:00Z"/>
                <w:sz w:val="20"/>
              </w:rPr>
            </w:pPr>
            <w:del w:id="24021" w:author="Johnny Schultz" w:date="2020-02-12T15:55:00Z">
              <w:r w:rsidRPr="00A013FD">
                <w:rPr>
                  <w:sz w:val="20"/>
                </w:rPr>
                <w:delText>683</w:delText>
              </w:r>
            </w:del>
          </w:p>
        </w:tc>
        <w:tc>
          <w:tcPr>
            <w:tcW w:w="1071" w:type="dxa"/>
            <w:tcBorders>
              <w:top w:val="nil"/>
              <w:left w:val="nil"/>
              <w:bottom w:val="single" w:sz="4" w:space="0" w:color="auto"/>
              <w:right w:val="single" w:sz="4" w:space="0" w:color="auto"/>
            </w:tcBorders>
            <w:shd w:val="clear" w:color="auto" w:fill="auto"/>
            <w:noWrap/>
            <w:vAlign w:val="bottom"/>
          </w:tcPr>
          <w:p w14:paraId="396A08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22" w:author="Johnny Schultz" w:date="2020-02-12T15:55:00Z"/>
                <w:sz w:val="20"/>
              </w:rPr>
            </w:pPr>
            <w:del w:id="24023" w:author="Johnny Schultz" w:date="2020-02-12T15:55:00Z">
              <w:r w:rsidRPr="00A013FD">
                <w:rPr>
                  <w:sz w:val="20"/>
                </w:rPr>
                <w:delText>−144.5</w:delText>
              </w:r>
            </w:del>
          </w:p>
        </w:tc>
        <w:tc>
          <w:tcPr>
            <w:tcW w:w="1195" w:type="dxa"/>
            <w:tcBorders>
              <w:top w:val="nil"/>
              <w:left w:val="nil"/>
              <w:bottom w:val="single" w:sz="4" w:space="0" w:color="auto"/>
              <w:right w:val="single" w:sz="4" w:space="0" w:color="auto"/>
            </w:tcBorders>
            <w:shd w:val="clear" w:color="auto" w:fill="auto"/>
            <w:noWrap/>
            <w:vAlign w:val="bottom"/>
          </w:tcPr>
          <w:p w14:paraId="33D43F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24" w:author="Johnny Schultz" w:date="2020-02-12T15:55:00Z"/>
                <w:sz w:val="20"/>
              </w:rPr>
            </w:pPr>
            <w:del w:id="24025" w:author="Johnny Schultz" w:date="2020-02-12T15:55:00Z">
              <w:r w:rsidRPr="00A013FD">
                <w:rPr>
                  <w:sz w:val="20"/>
                </w:rPr>
                <w:delText>−134.0</w:delText>
              </w:r>
            </w:del>
          </w:p>
        </w:tc>
        <w:tc>
          <w:tcPr>
            <w:tcW w:w="947" w:type="dxa"/>
            <w:tcBorders>
              <w:top w:val="nil"/>
              <w:left w:val="nil"/>
              <w:bottom w:val="single" w:sz="4" w:space="0" w:color="auto"/>
              <w:right w:val="single" w:sz="4" w:space="0" w:color="auto"/>
            </w:tcBorders>
            <w:shd w:val="clear" w:color="auto" w:fill="auto"/>
            <w:noWrap/>
            <w:vAlign w:val="bottom"/>
          </w:tcPr>
          <w:p w14:paraId="709DDC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26" w:author="Johnny Schultz" w:date="2020-02-12T15:55:00Z"/>
                <w:sz w:val="20"/>
              </w:rPr>
            </w:pPr>
            <w:del w:id="24027" w:author="Johnny Schultz" w:date="2020-02-12T15:55:00Z">
              <w:r w:rsidRPr="00A013FD">
                <w:rPr>
                  <w:sz w:val="20"/>
                </w:rPr>
                <w:delText>10.5</w:delText>
              </w:r>
            </w:del>
          </w:p>
        </w:tc>
      </w:tr>
      <w:tr w:rsidR="00A013FD" w:rsidRPr="00A013FD" w14:paraId="3B1D1E72" w14:textId="77777777" w:rsidTr="00BF604E">
        <w:trPr>
          <w:trHeight w:val="300"/>
          <w:jc w:val="center"/>
          <w:del w:id="24028"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33077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29" w:author="Johnny Schultz" w:date="2020-02-12T15:55:00Z"/>
                <w:sz w:val="20"/>
              </w:rPr>
            </w:pPr>
            <w:del w:id="24030" w:author="Johnny Schultz" w:date="2020-02-12T15:55:00Z">
              <w:r w:rsidRPr="00A013FD">
                <w:rPr>
                  <w:sz w:val="20"/>
                </w:rPr>
                <w:delText>70</w:delText>
              </w:r>
            </w:del>
          </w:p>
        </w:tc>
        <w:tc>
          <w:tcPr>
            <w:tcW w:w="1071" w:type="dxa"/>
            <w:tcBorders>
              <w:top w:val="nil"/>
              <w:left w:val="nil"/>
              <w:bottom w:val="single" w:sz="4" w:space="0" w:color="auto"/>
              <w:right w:val="single" w:sz="4" w:space="0" w:color="auto"/>
            </w:tcBorders>
            <w:shd w:val="clear" w:color="auto" w:fill="auto"/>
            <w:noWrap/>
            <w:vAlign w:val="bottom"/>
          </w:tcPr>
          <w:p w14:paraId="75609E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31" w:author="Johnny Schultz" w:date="2020-02-12T15:55:00Z"/>
                <w:sz w:val="20"/>
              </w:rPr>
            </w:pPr>
            <w:del w:id="24032" w:author="Johnny Schultz" w:date="2020-02-12T15:55:00Z">
              <w:r w:rsidRPr="00A013FD">
                <w:rPr>
                  <w:sz w:val="20"/>
                </w:rPr>
                <w:delText>18.2</w:delText>
              </w:r>
            </w:del>
          </w:p>
        </w:tc>
        <w:tc>
          <w:tcPr>
            <w:tcW w:w="1072" w:type="dxa"/>
            <w:tcBorders>
              <w:top w:val="nil"/>
              <w:left w:val="nil"/>
              <w:bottom w:val="single" w:sz="4" w:space="0" w:color="auto"/>
              <w:right w:val="single" w:sz="4" w:space="0" w:color="auto"/>
            </w:tcBorders>
            <w:shd w:val="clear" w:color="auto" w:fill="auto"/>
            <w:noWrap/>
            <w:vAlign w:val="bottom"/>
          </w:tcPr>
          <w:p w14:paraId="169D36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33" w:author="Johnny Schultz" w:date="2020-02-12T15:55:00Z"/>
                <w:sz w:val="20"/>
              </w:rPr>
            </w:pPr>
            <w:del w:id="24034" w:author="Johnny Schultz" w:date="2020-02-12T15:55:00Z">
              <w:r w:rsidRPr="00A013FD">
                <w:rPr>
                  <w:sz w:val="20"/>
                </w:rPr>
                <w:delText>47.9</w:delText>
              </w:r>
            </w:del>
          </w:p>
        </w:tc>
        <w:tc>
          <w:tcPr>
            <w:tcW w:w="1071" w:type="dxa"/>
            <w:tcBorders>
              <w:top w:val="nil"/>
              <w:left w:val="nil"/>
              <w:bottom w:val="single" w:sz="4" w:space="0" w:color="auto"/>
              <w:right w:val="single" w:sz="4" w:space="0" w:color="auto"/>
            </w:tcBorders>
            <w:shd w:val="clear" w:color="auto" w:fill="auto"/>
            <w:noWrap/>
            <w:vAlign w:val="bottom"/>
          </w:tcPr>
          <w:p w14:paraId="285185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35" w:author="Johnny Schultz" w:date="2020-02-12T15:55:00Z"/>
                <w:sz w:val="20"/>
              </w:rPr>
            </w:pPr>
            <w:del w:id="24036" w:author="Johnny Schultz" w:date="2020-02-12T15:55:00Z">
              <w:r w:rsidRPr="00A013FD">
                <w:rPr>
                  <w:sz w:val="20"/>
                </w:rPr>
                <w:delText>0.7</w:delText>
              </w:r>
            </w:del>
          </w:p>
        </w:tc>
        <w:tc>
          <w:tcPr>
            <w:tcW w:w="1250" w:type="dxa"/>
            <w:tcBorders>
              <w:top w:val="nil"/>
              <w:left w:val="nil"/>
              <w:bottom w:val="single" w:sz="4" w:space="0" w:color="auto"/>
              <w:right w:val="single" w:sz="4" w:space="0" w:color="auto"/>
            </w:tcBorders>
            <w:shd w:val="clear" w:color="auto" w:fill="auto"/>
            <w:noWrap/>
            <w:vAlign w:val="bottom"/>
          </w:tcPr>
          <w:p w14:paraId="5A814A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37" w:author="Johnny Schultz" w:date="2020-02-12T15:55:00Z"/>
                <w:sz w:val="20"/>
              </w:rPr>
            </w:pPr>
            <w:del w:id="24038" w:author="Johnny Schultz" w:date="2020-02-12T15:55:00Z">
              <w:r w:rsidRPr="00A013FD">
                <w:rPr>
                  <w:sz w:val="20"/>
                </w:rPr>
                <w:delText>−11.7</w:delText>
              </w:r>
            </w:del>
          </w:p>
        </w:tc>
        <w:tc>
          <w:tcPr>
            <w:tcW w:w="892" w:type="dxa"/>
            <w:tcBorders>
              <w:top w:val="nil"/>
              <w:left w:val="nil"/>
              <w:bottom w:val="single" w:sz="4" w:space="0" w:color="auto"/>
              <w:right w:val="single" w:sz="4" w:space="0" w:color="auto"/>
            </w:tcBorders>
            <w:shd w:val="clear" w:color="auto" w:fill="auto"/>
            <w:noWrap/>
            <w:vAlign w:val="bottom"/>
          </w:tcPr>
          <w:p w14:paraId="2D06CF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39" w:author="Johnny Schultz" w:date="2020-02-12T15:55:00Z"/>
                <w:sz w:val="20"/>
              </w:rPr>
            </w:pPr>
            <w:del w:id="24040" w:author="Johnny Schultz" w:date="2020-02-12T15:55:00Z">
              <w:r w:rsidRPr="00A013FD">
                <w:rPr>
                  <w:sz w:val="20"/>
                </w:rPr>
                <w:delText>635</w:delText>
              </w:r>
            </w:del>
          </w:p>
        </w:tc>
        <w:tc>
          <w:tcPr>
            <w:tcW w:w="1071" w:type="dxa"/>
            <w:tcBorders>
              <w:top w:val="nil"/>
              <w:left w:val="nil"/>
              <w:bottom w:val="single" w:sz="4" w:space="0" w:color="auto"/>
              <w:right w:val="single" w:sz="4" w:space="0" w:color="auto"/>
            </w:tcBorders>
            <w:shd w:val="clear" w:color="auto" w:fill="auto"/>
            <w:noWrap/>
            <w:vAlign w:val="bottom"/>
          </w:tcPr>
          <w:p w14:paraId="794D7B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41" w:author="Johnny Schultz" w:date="2020-02-12T15:55:00Z"/>
                <w:sz w:val="20"/>
              </w:rPr>
            </w:pPr>
            <w:del w:id="24042" w:author="Johnny Schultz" w:date="2020-02-12T15:55:00Z">
              <w:r w:rsidRPr="00A013FD">
                <w:rPr>
                  <w:sz w:val="20"/>
                </w:rPr>
                <w:delText>−146.7</w:delText>
              </w:r>
            </w:del>
          </w:p>
        </w:tc>
        <w:tc>
          <w:tcPr>
            <w:tcW w:w="1195" w:type="dxa"/>
            <w:tcBorders>
              <w:top w:val="nil"/>
              <w:left w:val="nil"/>
              <w:bottom w:val="single" w:sz="4" w:space="0" w:color="auto"/>
              <w:right w:val="single" w:sz="4" w:space="0" w:color="auto"/>
            </w:tcBorders>
            <w:shd w:val="clear" w:color="auto" w:fill="auto"/>
            <w:noWrap/>
            <w:vAlign w:val="bottom"/>
          </w:tcPr>
          <w:p w14:paraId="2C99D5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43" w:author="Johnny Schultz" w:date="2020-02-12T15:55:00Z"/>
                <w:sz w:val="20"/>
              </w:rPr>
            </w:pPr>
            <w:del w:id="24044" w:author="Johnny Schultz" w:date="2020-02-12T15:55:00Z">
              <w:r w:rsidRPr="00A013FD">
                <w:rPr>
                  <w:sz w:val="20"/>
                </w:rPr>
                <w:delText>−133.0</w:delText>
              </w:r>
            </w:del>
          </w:p>
        </w:tc>
        <w:tc>
          <w:tcPr>
            <w:tcW w:w="947" w:type="dxa"/>
            <w:tcBorders>
              <w:top w:val="nil"/>
              <w:left w:val="nil"/>
              <w:bottom w:val="single" w:sz="4" w:space="0" w:color="auto"/>
              <w:right w:val="single" w:sz="4" w:space="0" w:color="auto"/>
            </w:tcBorders>
            <w:shd w:val="clear" w:color="auto" w:fill="auto"/>
            <w:noWrap/>
            <w:vAlign w:val="bottom"/>
          </w:tcPr>
          <w:p w14:paraId="24ADD0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45" w:author="Johnny Schultz" w:date="2020-02-12T15:55:00Z"/>
                <w:sz w:val="20"/>
              </w:rPr>
            </w:pPr>
            <w:del w:id="24046" w:author="Johnny Schultz" w:date="2020-02-12T15:55:00Z">
              <w:r w:rsidRPr="00A013FD">
                <w:rPr>
                  <w:sz w:val="20"/>
                </w:rPr>
                <w:delText>13.7</w:delText>
              </w:r>
            </w:del>
          </w:p>
        </w:tc>
      </w:tr>
      <w:tr w:rsidR="00A013FD" w:rsidRPr="00A013FD" w14:paraId="19D8F989" w14:textId="77777777" w:rsidTr="00BF604E">
        <w:trPr>
          <w:trHeight w:val="300"/>
          <w:jc w:val="center"/>
          <w:del w:id="24047"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6725DA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48" w:author="Johnny Schultz" w:date="2020-02-12T15:55:00Z"/>
                <w:sz w:val="20"/>
              </w:rPr>
            </w:pPr>
            <w:del w:id="24049" w:author="Johnny Schultz" w:date="2020-02-12T15:55:00Z">
              <w:r w:rsidRPr="00A013FD">
                <w:rPr>
                  <w:sz w:val="20"/>
                </w:rPr>
                <w:delText>80</w:delText>
              </w:r>
            </w:del>
          </w:p>
        </w:tc>
        <w:tc>
          <w:tcPr>
            <w:tcW w:w="1071" w:type="dxa"/>
            <w:tcBorders>
              <w:top w:val="nil"/>
              <w:left w:val="nil"/>
              <w:bottom w:val="single" w:sz="4" w:space="0" w:color="auto"/>
              <w:right w:val="single" w:sz="4" w:space="0" w:color="auto"/>
            </w:tcBorders>
            <w:shd w:val="clear" w:color="auto" w:fill="auto"/>
            <w:noWrap/>
            <w:vAlign w:val="bottom"/>
          </w:tcPr>
          <w:p w14:paraId="3241E6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50" w:author="Johnny Schultz" w:date="2020-02-12T15:55:00Z"/>
                <w:sz w:val="20"/>
              </w:rPr>
            </w:pPr>
            <w:del w:id="24051" w:author="Johnny Schultz" w:date="2020-02-12T15:55:00Z">
              <w:r w:rsidRPr="00A013FD">
                <w:rPr>
                  <w:sz w:val="20"/>
                </w:rPr>
                <w:delText>9.1</w:delText>
              </w:r>
            </w:del>
          </w:p>
        </w:tc>
        <w:tc>
          <w:tcPr>
            <w:tcW w:w="1072" w:type="dxa"/>
            <w:tcBorders>
              <w:top w:val="nil"/>
              <w:left w:val="nil"/>
              <w:bottom w:val="single" w:sz="4" w:space="0" w:color="auto"/>
              <w:right w:val="single" w:sz="4" w:space="0" w:color="auto"/>
            </w:tcBorders>
            <w:shd w:val="clear" w:color="auto" w:fill="auto"/>
            <w:noWrap/>
            <w:vAlign w:val="bottom"/>
          </w:tcPr>
          <w:p w14:paraId="2546C2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52" w:author="Johnny Schultz" w:date="2020-02-12T15:55:00Z"/>
                <w:sz w:val="20"/>
              </w:rPr>
            </w:pPr>
            <w:del w:id="24053" w:author="Johnny Schultz" w:date="2020-02-12T15:55:00Z">
              <w:r w:rsidRPr="00A013FD">
                <w:rPr>
                  <w:sz w:val="20"/>
                </w:rPr>
                <w:delText>57</w:delText>
              </w:r>
            </w:del>
          </w:p>
        </w:tc>
        <w:tc>
          <w:tcPr>
            <w:tcW w:w="1071" w:type="dxa"/>
            <w:tcBorders>
              <w:top w:val="nil"/>
              <w:left w:val="nil"/>
              <w:bottom w:val="single" w:sz="4" w:space="0" w:color="auto"/>
              <w:right w:val="single" w:sz="4" w:space="0" w:color="auto"/>
            </w:tcBorders>
            <w:shd w:val="clear" w:color="auto" w:fill="auto"/>
            <w:noWrap/>
            <w:vAlign w:val="bottom"/>
          </w:tcPr>
          <w:p w14:paraId="268EBC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54" w:author="Johnny Schultz" w:date="2020-02-12T15:55:00Z"/>
                <w:sz w:val="20"/>
              </w:rPr>
            </w:pPr>
            <w:del w:id="24055" w:author="Johnny Schultz" w:date="2020-02-12T15:55:00Z">
              <w:r w:rsidRPr="00A013FD">
                <w:rPr>
                  <w:sz w:val="20"/>
                </w:rPr>
                <w:delText>−2.2</w:delText>
              </w:r>
            </w:del>
          </w:p>
        </w:tc>
        <w:tc>
          <w:tcPr>
            <w:tcW w:w="1250" w:type="dxa"/>
            <w:tcBorders>
              <w:top w:val="nil"/>
              <w:left w:val="nil"/>
              <w:bottom w:val="single" w:sz="4" w:space="0" w:color="auto"/>
              <w:right w:val="single" w:sz="4" w:space="0" w:color="auto"/>
            </w:tcBorders>
            <w:shd w:val="clear" w:color="auto" w:fill="auto"/>
            <w:noWrap/>
            <w:vAlign w:val="bottom"/>
          </w:tcPr>
          <w:p w14:paraId="4CE122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56" w:author="Johnny Schultz" w:date="2020-02-12T15:55:00Z"/>
                <w:sz w:val="20"/>
              </w:rPr>
            </w:pPr>
            <w:del w:id="24057" w:author="Johnny Schultz" w:date="2020-02-12T15:55:00Z">
              <w:r w:rsidRPr="00A013FD">
                <w:rPr>
                  <w:sz w:val="20"/>
                </w:rPr>
                <w:delText>−14.6</w:delText>
              </w:r>
            </w:del>
          </w:p>
        </w:tc>
        <w:tc>
          <w:tcPr>
            <w:tcW w:w="892" w:type="dxa"/>
            <w:tcBorders>
              <w:top w:val="nil"/>
              <w:left w:val="nil"/>
              <w:bottom w:val="single" w:sz="4" w:space="0" w:color="auto"/>
              <w:right w:val="single" w:sz="4" w:space="0" w:color="auto"/>
            </w:tcBorders>
            <w:shd w:val="clear" w:color="auto" w:fill="auto"/>
            <w:noWrap/>
            <w:vAlign w:val="bottom"/>
          </w:tcPr>
          <w:p w14:paraId="73EEEF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58" w:author="Johnny Schultz" w:date="2020-02-12T15:55:00Z"/>
                <w:sz w:val="20"/>
              </w:rPr>
            </w:pPr>
            <w:del w:id="24059" w:author="Johnny Schultz" w:date="2020-02-12T15:55:00Z">
              <w:r w:rsidRPr="00A013FD">
                <w:rPr>
                  <w:sz w:val="20"/>
                </w:rPr>
                <w:delText>608</w:delText>
              </w:r>
            </w:del>
          </w:p>
        </w:tc>
        <w:tc>
          <w:tcPr>
            <w:tcW w:w="1071" w:type="dxa"/>
            <w:tcBorders>
              <w:top w:val="nil"/>
              <w:left w:val="nil"/>
              <w:bottom w:val="single" w:sz="4" w:space="0" w:color="auto"/>
              <w:right w:val="single" w:sz="4" w:space="0" w:color="auto"/>
            </w:tcBorders>
            <w:shd w:val="clear" w:color="auto" w:fill="auto"/>
            <w:noWrap/>
            <w:vAlign w:val="bottom"/>
          </w:tcPr>
          <w:p w14:paraId="3064B6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60" w:author="Johnny Schultz" w:date="2020-02-12T15:55:00Z"/>
                <w:sz w:val="20"/>
              </w:rPr>
            </w:pPr>
            <w:del w:id="24061" w:author="Johnny Schultz" w:date="2020-02-12T15:55:00Z">
              <w:r w:rsidRPr="00A013FD">
                <w:rPr>
                  <w:sz w:val="20"/>
                </w:rPr>
                <w:delText>−149.2</w:delText>
              </w:r>
            </w:del>
          </w:p>
        </w:tc>
        <w:tc>
          <w:tcPr>
            <w:tcW w:w="1195" w:type="dxa"/>
            <w:tcBorders>
              <w:top w:val="nil"/>
              <w:left w:val="nil"/>
              <w:bottom w:val="single" w:sz="4" w:space="0" w:color="auto"/>
              <w:right w:val="single" w:sz="4" w:space="0" w:color="auto"/>
            </w:tcBorders>
            <w:shd w:val="clear" w:color="auto" w:fill="auto"/>
            <w:noWrap/>
            <w:vAlign w:val="bottom"/>
          </w:tcPr>
          <w:p w14:paraId="22C25D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62" w:author="Johnny Schultz" w:date="2020-02-12T15:55:00Z"/>
                <w:sz w:val="20"/>
              </w:rPr>
            </w:pPr>
            <w:del w:id="24063" w:author="Johnny Schultz" w:date="2020-02-12T15:55:00Z">
              <w:r w:rsidRPr="00A013FD">
                <w:rPr>
                  <w:sz w:val="20"/>
                </w:rPr>
                <w:delText>−132.0</w:delText>
              </w:r>
            </w:del>
          </w:p>
        </w:tc>
        <w:tc>
          <w:tcPr>
            <w:tcW w:w="947" w:type="dxa"/>
            <w:tcBorders>
              <w:top w:val="nil"/>
              <w:left w:val="nil"/>
              <w:bottom w:val="single" w:sz="4" w:space="0" w:color="auto"/>
              <w:right w:val="single" w:sz="4" w:space="0" w:color="auto"/>
            </w:tcBorders>
            <w:shd w:val="clear" w:color="auto" w:fill="auto"/>
            <w:noWrap/>
            <w:vAlign w:val="bottom"/>
          </w:tcPr>
          <w:p w14:paraId="15813B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64" w:author="Johnny Schultz" w:date="2020-02-12T15:55:00Z"/>
                <w:sz w:val="20"/>
              </w:rPr>
            </w:pPr>
            <w:del w:id="24065" w:author="Johnny Schultz" w:date="2020-02-12T15:55:00Z">
              <w:r w:rsidRPr="00A013FD">
                <w:rPr>
                  <w:sz w:val="20"/>
                </w:rPr>
                <w:delText>17.2</w:delText>
              </w:r>
            </w:del>
          </w:p>
        </w:tc>
      </w:tr>
      <w:tr w:rsidR="00A013FD" w:rsidRPr="00A013FD" w14:paraId="77B3CD67" w14:textId="77777777" w:rsidTr="00BF604E">
        <w:trPr>
          <w:trHeight w:val="300"/>
          <w:jc w:val="center"/>
          <w:del w:id="24066" w:author="Johnny Schultz" w:date="2020-02-12T15:55: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33E9CE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67" w:author="Johnny Schultz" w:date="2020-02-12T15:55:00Z"/>
                <w:sz w:val="20"/>
              </w:rPr>
            </w:pPr>
            <w:del w:id="24068" w:author="Johnny Schultz" w:date="2020-02-12T15:55:00Z">
              <w:r w:rsidRPr="00A013FD">
                <w:rPr>
                  <w:sz w:val="20"/>
                </w:rPr>
                <w:delText>90</w:delText>
              </w:r>
            </w:del>
          </w:p>
        </w:tc>
        <w:tc>
          <w:tcPr>
            <w:tcW w:w="1071" w:type="dxa"/>
            <w:tcBorders>
              <w:top w:val="nil"/>
              <w:left w:val="nil"/>
              <w:bottom w:val="single" w:sz="4" w:space="0" w:color="auto"/>
              <w:right w:val="single" w:sz="4" w:space="0" w:color="auto"/>
            </w:tcBorders>
            <w:shd w:val="clear" w:color="auto" w:fill="auto"/>
            <w:noWrap/>
            <w:vAlign w:val="bottom"/>
          </w:tcPr>
          <w:p w14:paraId="2B961E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69" w:author="Johnny Schultz" w:date="2020-02-12T15:55:00Z"/>
                <w:sz w:val="20"/>
              </w:rPr>
            </w:pPr>
            <w:del w:id="24070" w:author="Johnny Schultz" w:date="2020-02-12T15:55:00Z">
              <w:r w:rsidRPr="00A013FD">
                <w:rPr>
                  <w:sz w:val="20"/>
                </w:rPr>
                <w:delText>0</w:delText>
              </w:r>
            </w:del>
          </w:p>
        </w:tc>
        <w:tc>
          <w:tcPr>
            <w:tcW w:w="1072" w:type="dxa"/>
            <w:tcBorders>
              <w:top w:val="nil"/>
              <w:left w:val="nil"/>
              <w:bottom w:val="single" w:sz="4" w:space="0" w:color="auto"/>
              <w:right w:val="single" w:sz="4" w:space="0" w:color="auto"/>
            </w:tcBorders>
            <w:shd w:val="clear" w:color="auto" w:fill="auto"/>
            <w:noWrap/>
            <w:vAlign w:val="bottom"/>
          </w:tcPr>
          <w:p w14:paraId="392E7B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71" w:author="Johnny Schultz" w:date="2020-02-12T15:55:00Z"/>
                <w:sz w:val="20"/>
              </w:rPr>
            </w:pPr>
            <w:del w:id="24072" w:author="Johnny Schultz" w:date="2020-02-12T15:55:00Z">
              <w:r w:rsidRPr="00A013FD">
                <w:rPr>
                  <w:sz w:val="20"/>
                </w:rPr>
                <w:delText>66.1</w:delText>
              </w:r>
            </w:del>
          </w:p>
        </w:tc>
        <w:tc>
          <w:tcPr>
            <w:tcW w:w="1071" w:type="dxa"/>
            <w:tcBorders>
              <w:top w:val="nil"/>
              <w:left w:val="nil"/>
              <w:bottom w:val="single" w:sz="4" w:space="0" w:color="auto"/>
              <w:right w:val="single" w:sz="4" w:space="0" w:color="auto"/>
            </w:tcBorders>
            <w:shd w:val="clear" w:color="auto" w:fill="auto"/>
            <w:noWrap/>
            <w:vAlign w:val="bottom"/>
          </w:tcPr>
          <w:p w14:paraId="474CE5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73" w:author="Johnny Schultz" w:date="2020-02-12T15:55:00Z"/>
                <w:sz w:val="20"/>
              </w:rPr>
            </w:pPr>
            <w:del w:id="24074" w:author="Johnny Schultz" w:date="2020-02-12T15:55:00Z">
              <w:r w:rsidRPr="00A013FD">
                <w:rPr>
                  <w:sz w:val="20"/>
                </w:rPr>
                <w:delText>−5.5</w:delText>
              </w:r>
            </w:del>
          </w:p>
        </w:tc>
        <w:tc>
          <w:tcPr>
            <w:tcW w:w="1250" w:type="dxa"/>
            <w:tcBorders>
              <w:top w:val="nil"/>
              <w:left w:val="nil"/>
              <w:bottom w:val="single" w:sz="4" w:space="0" w:color="auto"/>
              <w:right w:val="single" w:sz="4" w:space="0" w:color="auto"/>
            </w:tcBorders>
            <w:shd w:val="clear" w:color="auto" w:fill="auto"/>
            <w:noWrap/>
            <w:vAlign w:val="bottom"/>
          </w:tcPr>
          <w:p w14:paraId="6C1637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75" w:author="Johnny Schultz" w:date="2020-02-12T15:55:00Z"/>
                <w:sz w:val="20"/>
              </w:rPr>
            </w:pPr>
            <w:del w:id="24076" w:author="Johnny Schultz" w:date="2020-02-12T15:55:00Z">
              <w:r w:rsidRPr="00A013FD">
                <w:rPr>
                  <w:sz w:val="20"/>
                </w:rPr>
                <w:delText>−17.9</w:delText>
              </w:r>
            </w:del>
          </w:p>
        </w:tc>
        <w:tc>
          <w:tcPr>
            <w:tcW w:w="892" w:type="dxa"/>
            <w:tcBorders>
              <w:top w:val="nil"/>
              <w:left w:val="nil"/>
              <w:bottom w:val="single" w:sz="4" w:space="0" w:color="auto"/>
              <w:right w:val="single" w:sz="4" w:space="0" w:color="auto"/>
            </w:tcBorders>
            <w:shd w:val="clear" w:color="auto" w:fill="auto"/>
            <w:noWrap/>
            <w:vAlign w:val="bottom"/>
          </w:tcPr>
          <w:p w14:paraId="2B56AB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77" w:author="Johnny Schultz" w:date="2020-02-12T15:55:00Z"/>
                <w:sz w:val="20"/>
              </w:rPr>
            </w:pPr>
            <w:del w:id="24078" w:author="Johnny Schultz" w:date="2020-02-12T15:55:00Z">
              <w:r w:rsidRPr="00A013FD">
                <w:rPr>
                  <w:sz w:val="20"/>
                </w:rPr>
                <w:delText>600</w:delText>
              </w:r>
            </w:del>
          </w:p>
        </w:tc>
        <w:tc>
          <w:tcPr>
            <w:tcW w:w="1071" w:type="dxa"/>
            <w:tcBorders>
              <w:top w:val="nil"/>
              <w:left w:val="nil"/>
              <w:bottom w:val="single" w:sz="4" w:space="0" w:color="auto"/>
              <w:right w:val="single" w:sz="4" w:space="0" w:color="auto"/>
            </w:tcBorders>
            <w:shd w:val="clear" w:color="auto" w:fill="auto"/>
            <w:noWrap/>
            <w:vAlign w:val="bottom"/>
          </w:tcPr>
          <w:p w14:paraId="36EAEC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79" w:author="Johnny Schultz" w:date="2020-02-12T15:55:00Z"/>
                <w:sz w:val="20"/>
              </w:rPr>
            </w:pPr>
            <w:del w:id="24080" w:author="Johnny Schultz" w:date="2020-02-12T15:55:00Z">
              <w:r w:rsidRPr="00A013FD">
                <w:rPr>
                  <w:sz w:val="20"/>
                </w:rPr>
                <w:delText>−152.4</w:delText>
              </w:r>
            </w:del>
          </w:p>
        </w:tc>
        <w:tc>
          <w:tcPr>
            <w:tcW w:w="1195" w:type="dxa"/>
            <w:tcBorders>
              <w:top w:val="nil"/>
              <w:left w:val="nil"/>
              <w:bottom w:val="single" w:sz="4" w:space="0" w:color="auto"/>
              <w:right w:val="single" w:sz="4" w:space="0" w:color="auto"/>
            </w:tcBorders>
            <w:shd w:val="clear" w:color="auto" w:fill="auto"/>
            <w:noWrap/>
            <w:vAlign w:val="bottom"/>
          </w:tcPr>
          <w:p w14:paraId="6D7077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81" w:author="Johnny Schultz" w:date="2020-02-12T15:55:00Z"/>
                <w:sz w:val="20"/>
              </w:rPr>
            </w:pPr>
            <w:del w:id="24082" w:author="Johnny Schultz" w:date="2020-02-12T15:55:00Z">
              <w:r w:rsidRPr="00A013FD">
                <w:rPr>
                  <w:sz w:val="20"/>
                </w:rPr>
                <w:delText>−131.0</w:delText>
              </w:r>
            </w:del>
          </w:p>
        </w:tc>
        <w:tc>
          <w:tcPr>
            <w:tcW w:w="947" w:type="dxa"/>
            <w:tcBorders>
              <w:top w:val="nil"/>
              <w:left w:val="nil"/>
              <w:bottom w:val="single" w:sz="4" w:space="0" w:color="auto"/>
              <w:right w:val="single" w:sz="4" w:space="0" w:color="auto"/>
            </w:tcBorders>
            <w:shd w:val="clear" w:color="auto" w:fill="auto"/>
            <w:noWrap/>
            <w:vAlign w:val="bottom"/>
          </w:tcPr>
          <w:p w14:paraId="0EAF57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083" w:author="Johnny Schultz" w:date="2020-02-12T15:55:00Z"/>
                <w:sz w:val="20"/>
              </w:rPr>
            </w:pPr>
            <w:del w:id="24084" w:author="Johnny Schultz" w:date="2020-02-12T15:55:00Z">
              <w:r w:rsidRPr="00A013FD">
                <w:rPr>
                  <w:sz w:val="20"/>
                </w:rPr>
                <w:delText>21.4</w:delText>
              </w:r>
            </w:del>
          </w:p>
        </w:tc>
      </w:tr>
    </w:tbl>
    <w:p w14:paraId="47DBD25E" w14:textId="77777777" w:rsidR="00A013FD" w:rsidRPr="00A013FD" w:rsidRDefault="00A013FD" w:rsidP="00A013FD">
      <w:pPr>
        <w:tabs>
          <w:tab w:val="clear" w:pos="2268"/>
          <w:tab w:val="left" w:pos="2608"/>
          <w:tab w:val="left" w:pos="3345"/>
        </w:tabs>
        <w:spacing w:before="80"/>
        <w:ind w:left="1134" w:hanging="1134"/>
        <w:rPr>
          <w:del w:id="24085" w:author="Johnny Schultz" w:date="2020-02-12T15:55:00Z"/>
        </w:rPr>
      </w:pPr>
      <w:del w:id="24086" w:author="Johnny Schultz" w:date="2020-02-12T15:55:00Z">
        <w:r w:rsidRPr="00A013FD">
          <w:delText>2)</w:delText>
        </w:r>
        <w:r w:rsidRPr="00A013FD">
          <w:tab/>
        </w:r>
        <w:r w:rsidRPr="00A013FD">
          <w:rPr>
            <w:u w:val="single"/>
          </w:rPr>
          <w:delText>Isoflux antenna</w:delText>
        </w:r>
        <w:r w:rsidRPr="00A013FD">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572233FE" w14:textId="77777777" w:rsidR="00A013FD" w:rsidRPr="00A013FD" w:rsidRDefault="00A013FD" w:rsidP="00A013FD">
      <w:pPr>
        <w:keepNext/>
        <w:spacing w:before="560" w:after="120"/>
        <w:jc w:val="center"/>
        <w:rPr>
          <w:del w:id="24087" w:author="Johnny Schultz" w:date="2020-02-12T15:55:00Z"/>
          <w:b/>
          <w:caps/>
          <w:sz w:val="20"/>
        </w:rPr>
      </w:pPr>
      <w:del w:id="24088" w:author="Johnny Schultz" w:date="2020-02-12T15:55:00Z">
        <w:r w:rsidRPr="00A013FD">
          <w:rPr>
            <w:caps/>
            <w:sz w:val="20"/>
          </w:rPr>
          <w:delText>TABLE A4-4</w:delText>
        </w:r>
      </w:del>
    </w:p>
    <w:p w14:paraId="56317AED" w14:textId="77777777" w:rsidR="00A013FD" w:rsidRPr="00A013FD" w:rsidRDefault="00A013FD" w:rsidP="00A013FD">
      <w:pPr>
        <w:keepNext/>
        <w:keepLines/>
        <w:spacing w:before="0" w:after="120"/>
        <w:jc w:val="center"/>
        <w:rPr>
          <w:del w:id="24089" w:author="Johnny Schultz" w:date="2020-02-12T15:55:00Z"/>
          <w:rFonts w:ascii="Times New Roman Bold" w:hAnsi="Times New Roman Bold"/>
          <w:b/>
          <w:sz w:val="20"/>
        </w:rPr>
      </w:pPr>
      <w:del w:id="24090" w:author="Johnny Schultz" w:date="2020-02-12T15:55:00Z">
        <w:r w:rsidRPr="00A013FD">
          <w:rPr>
            <w:rFonts w:ascii="Times New Roman Bold" w:hAnsi="Times New Roman Bold"/>
            <w:b/>
            <w:sz w:val="20"/>
          </w:rPr>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A013FD" w:rsidRPr="00A013FD" w14:paraId="2994485A" w14:textId="77777777" w:rsidTr="00BF604E">
        <w:trPr>
          <w:trHeight w:val="300"/>
          <w:jc w:val="center"/>
          <w:del w:id="24091" w:author="Johnny Schultz" w:date="2020-02-12T15:55: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5C644" w14:textId="77777777" w:rsidR="00A013FD" w:rsidRPr="00A013FD" w:rsidRDefault="00A013FD" w:rsidP="00A013FD">
            <w:pPr>
              <w:keepNext/>
              <w:spacing w:before="80" w:after="80"/>
              <w:ind w:left="-57" w:right="-57"/>
              <w:jc w:val="center"/>
              <w:rPr>
                <w:del w:id="24092" w:author="Johnny Schultz" w:date="2020-02-12T15:55:00Z"/>
                <w:rFonts w:ascii="Times New Roman Bold" w:hAnsi="Times New Roman Bold" w:cs="Times New Roman Bold"/>
                <w:b/>
                <w:sz w:val="20"/>
              </w:rPr>
            </w:pPr>
            <w:del w:id="24093" w:author="Johnny Schultz" w:date="2020-02-12T15:55:00Z">
              <w:r w:rsidRPr="00A013FD">
                <w:rPr>
                  <w:rFonts w:ascii="Times New Roman Bold" w:hAnsi="Times New Roman Bold" w:cs="Times New Roman Bold"/>
                  <w:b/>
                  <w:sz w:val="20"/>
                </w:rPr>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tcPr>
          <w:p w14:paraId="66D3F551" w14:textId="77777777" w:rsidR="00A013FD" w:rsidRPr="00A013FD" w:rsidRDefault="00A013FD" w:rsidP="00A013FD">
            <w:pPr>
              <w:keepNext/>
              <w:spacing w:before="80" w:after="80"/>
              <w:ind w:left="-57" w:right="-57"/>
              <w:jc w:val="center"/>
              <w:rPr>
                <w:del w:id="24094" w:author="Johnny Schultz" w:date="2020-02-12T15:55:00Z"/>
                <w:rFonts w:ascii="Times New Roman Bold" w:hAnsi="Times New Roman Bold" w:cs="Times New Roman Bold"/>
                <w:b/>
                <w:sz w:val="20"/>
              </w:rPr>
            </w:pPr>
            <w:del w:id="24095" w:author="Johnny Schultz" w:date="2020-02-12T15:55:00Z">
              <w:r w:rsidRPr="00A013FD">
                <w:rPr>
                  <w:rFonts w:ascii="Times New Roman Bold" w:hAnsi="Times New Roman Bold" w:cs="Times New Roman Bold"/>
                  <w:b/>
                  <w:sz w:val="20"/>
                </w:rPr>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tcPr>
          <w:p w14:paraId="6C7723BA" w14:textId="77777777" w:rsidR="00A013FD" w:rsidRPr="00A013FD" w:rsidRDefault="00A013FD" w:rsidP="00A013FD">
            <w:pPr>
              <w:keepNext/>
              <w:spacing w:before="80" w:after="80"/>
              <w:ind w:left="-57" w:right="-57"/>
              <w:jc w:val="center"/>
              <w:rPr>
                <w:del w:id="24096" w:author="Johnny Schultz" w:date="2020-02-12T15:55:00Z"/>
                <w:rFonts w:ascii="Times New Roman Bold" w:hAnsi="Times New Roman Bold" w:cs="Times New Roman Bold"/>
                <w:b/>
                <w:sz w:val="20"/>
              </w:rPr>
            </w:pPr>
            <w:del w:id="24097" w:author="Johnny Schultz" w:date="2020-02-12T15:55:00Z">
              <w:r w:rsidRPr="00A013FD">
                <w:rPr>
                  <w:rFonts w:ascii="Times New Roman Bold" w:hAnsi="Times New Roman Bold" w:cs="Times New Roman Bold"/>
                  <w:b/>
                  <w:sz w:val="20"/>
                </w:rPr>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tcPr>
          <w:p w14:paraId="31A287B7" w14:textId="77777777" w:rsidR="00A013FD" w:rsidRPr="00A013FD" w:rsidRDefault="00A013FD" w:rsidP="00A013FD">
            <w:pPr>
              <w:keepNext/>
              <w:spacing w:before="80" w:after="80"/>
              <w:ind w:left="-57" w:right="-57"/>
              <w:jc w:val="center"/>
              <w:rPr>
                <w:del w:id="24098" w:author="Johnny Schultz" w:date="2020-02-12T15:55:00Z"/>
                <w:rFonts w:ascii="Times New Roman Bold" w:hAnsi="Times New Roman Bold" w:cs="Times New Roman Bold"/>
                <w:b/>
                <w:sz w:val="20"/>
              </w:rPr>
            </w:pPr>
            <w:del w:id="24099" w:author="Johnny Schultz" w:date="2020-02-12T15:55:00Z">
              <w:r w:rsidRPr="00A013FD">
                <w:rPr>
                  <w:rFonts w:ascii="Times New Roman Bold" w:hAnsi="Times New Roman Bold" w:cs="Times New Roman Bold"/>
                  <w:b/>
                  <w:sz w:val="20"/>
                </w:rPr>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tcPr>
          <w:p w14:paraId="433D35BF" w14:textId="77777777" w:rsidR="00A013FD" w:rsidRPr="00A013FD" w:rsidRDefault="00A013FD" w:rsidP="00A013FD">
            <w:pPr>
              <w:keepNext/>
              <w:spacing w:before="80" w:after="80"/>
              <w:ind w:left="-57" w:right="-57"/>
              <w:jc w:val="center"/>
              <w:rPr>
                <w:del w:id="24100" w:author="Johnny Schultz" w:date="2020-02-12T15:55:00Z"/>
                <w:rFonts w:ascii="Times New Roman Bold" w:hAnsi="Times New Roman Bold" w:cs="Times New Roman Bold"/>
                <w:b/>
                <w:sz w:val="20"/>
              </w:rPr>
            </w:pPr>
            <w:del w:id="24101" w:author="Johnny Schultz" w:date="2020-02-12T15:55:00Z">
              <w:r w:rsidRPr="00A013FD">
                <w:rPr>
                  <w:rFonts w:ascii="Times New Roman Bold" w:hAnsi="Times New Roman Bold" w:cs="Times New Roman Bold"/>
                  <w:b/>
                  <w:sz w:val="20"/>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tcPr>
          <w:p w14:paraId="1E43B80E" w14:textId="77777777" w:rsidR="00A013FD" w:rsidRPr="00A013FD" w:rsidRDefault="00A013FD" w:rsidP="00A013FD">
            <w:pPr>
              <w:keepNext/>
              <w:spacing w:before="80" w:after="80"/>
              <w:ind w:left="-57" w:right="-57"/>
              <w:jc w:val="center"/>
              <w:rPr>
                <w:del w:id="24102" w:author="Johnny Schultz" w:date="2020-02-12T15:55:00Z"/>
                <w:rFonts w:ascii="Times New Roman Bold" w:hAnsi="Times New Roman Bold" w:cs="Times New Roman Bold"/>
                <w:b/>
                <w:sz w:val="20"/>
              </w:rPr>
            </w:pPr>
            <w:del w:id="24103" w:author="Johnny Schultz" w:date="2020-02-12T15:55:00Z">
              <w:r w:rsidRPr="00A013FD">
                <w:rPr>
                  <w:rFonts w:ascii="Times New Roman Bold" w:hAnsi="Times New Roman Bold" w:cs="Times New Roman Bold"/>
                  <w:b/>
                  <w:sz w:val="20"/>
                </w:rPr>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tcPr>
          <w:p w14:paraId="26F8B87F" w14:textId="77777777" w:rsidR="00A013FD" w:rsidRPr="00A013FD" w:rsidRDefault="00A013FD" w:rsidP="00A013FD">
            <w:pPr>
              <w:keepNext/>
              <w:spacing w:before="80" w:after="80"/>
              <w:ind w:left="-57" w:right="-57"/>
              <w:jc w:val="center"/>
              <w:rPr>
                <w:del w:id="24104" w:author="Johnny Schultz" w:date="2020-02-12T15:55:00Z"/>
                <w:rFonts w:ascii="Times New Roman Bold" w:hAnsi="Times New Roman Bold" w:cs="Times New Roman Bold"/>
                <w:b/>
                <w:sz w:val="20"/>
              </w:rPr>
            </w:pPr>
            <w:del w:id="24105" w:author="Johnny Schultz" w:date="2020-02-12T15:55:00Z">
              <w:r w:rsidRPr="00A013FD">
                <w:rPr>
                  <w:rFonts w:ascii="Times New Roman Bold" w:hAnsi="Times New Roman Bold" w:cs="Times New Roman Bold"/>
                  <w:b/>
                  <w:sz w:val="20"/>
                </w:rPr>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2ECA9796" w14:textId="77777777" w:rsidR="00A013FD" w:rsidRPr="00A013FD" w:rsidRDefault="00A013FD" w:rsidP="00A013FD">
            <w:pPr>
              <w:keepNext/>
              <w:spacing w:before="80" w:after="80"/>
              <w:ind w:left="-57" w:right="-57"/>
              <w:jc w:val="center"/>
              <w:rPr>
                <w:del w:id="24106" w:author="Johnny Schultz" w:date="2020-02-12T15:55:00Z"/>
                <w:rFonts w:ascii="Times New Roman Bold" w:hAnsi="Times New Roman Bold" w:cs="Times New Roman Bold"/>
                <w:b/>
                <w:sz w:val="20"/>
              </w:rPr>
            </w:pPr>
            <w:del w:id="24107" w:author="Johnny Schultz" w:date="2020-02-12T15:55:00Z">
              <w:r w:rsidRPr="00A013FD">
                <w:rPr>
                  <w:rFonts w:ascii="Times New Roman Bold" w:hAnsi="Times New Roman Bold" w:cs="Times New Roman Bold"/>
                  <w:b/>
                  <w:sz w:val="20"/>
                </w:rPr>
                <w:delText>Table A4</w:delText>
              </w:r>
              <w:r w:rsidRPr="00A013FD">
                <w:rPr>
                  <w:rFonts w:ascii="Times New Roman Bold" w:hAnsi="Times New Roman Bold" w:cs="Times New Roman Bold"/>
                  <w:b/>
                  <w:sz w:val="20"/>
                </w:rPr>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2D2618DB" w14:textId="77777777" w:rsidR="00A013FD" w:rsidRPr="00A013FD" w:rsidRDefault="00A013FD" w:rsidP="00A013FD">
            <w:pPr>
              <w:keepNext/>
              <w:spacing w:before="80" w:after="80"/>
              <w:ind w:left="-57" w:right="-57"/>
              <w:jc w:val="center"/>
              <w:rPr>
                <w:del w:id="24108" w:author="Johnny Schultz" w:date="2020-02-12T15:55:00Z"/>
                <w:rFonts w:ascii="Times New Roman Bold" w:hAnsi="Times New Roman Bold" w:cs="Times New Roman Bold"/>
                <w:b/>
                <w:sz w:val="20"/>
              </w:rPr>
            </w:pPr>
            <w:del w:id="24109" w:author="Johnny Schultz" w:date="2020-02-12T15:55:00Z">
              <w:r w:rsidRPr="00A013FD">
                <w:rPr>
                  <w:rFonts w:ascii="Times New Roman Bold" w:hAnsi="Times New Roman Bold" w:cs="Times New Roman Bold"/>
                  <w:b/>
                  <w:sz w:val="20"/>
                </w:rPr>
                <w:delText>PFD margin</w:delText>
              </w:r>
            </w:del>
          </w:p>
        </w:tc>
      </w:tr>
      <w:tr w:rsidR="00A013FD" w:rsidRPr="00A013FD" w14:paraId="6C015E74" w14:textId="77777777" w:rsidTr="00BF604E">
        <w:trPr>
          <w:trHeight w:val="300"/>
          <w:jc w:val="center"/>
          <w:del w:id="24110"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38A8606A" w14:textId="77777777" w:rsidR="00A013FD" w:rsidRPr="00A013FD" w:rsidRDefault="00A013FD" w:rsidP="00A013FD">
            <w:pPr>
              <w:keepNext/>
              <w:spacing w:before="80" w:after="80"/>
              <w:jc w:val="center"/>
              <w:rPr>
                <w:del w:id="24111" w:author="Johnny Schultz" w:date="2020-02-12T15:55:00Z"/>
                <w:rFonts w:ascii="Times New Roman Bold" w:hAnsi="Times New Roman Bold" w:cs="Times New Roman Bold"/>
                <w:b/>
                <w:sz w:val="20"/>
              </w:rPr>
            </w:pPr>
            <w:del w:id="24112" w:author="Johnny Schultz" w:date="2020-02-12T15:55:00Z">
              <w:r w:rsidRPr="00A013FD">
                <w:rPr>
                  <w:rFonts w:ascii="Times New Roman Bold" w:hAnsi="Times New Roman Bold" w:cs="Times New Roman Bold"/>
                  <w:b/>
                  <w:sz w:val="20"/>
                </w:rPr>
                <w:delText>degrees</w:delText>
              </w:r>
            </w:del>
          </w:p>
        </w:tc>
        <w:tc>
          <w:tcPr>
            <w:tcW w:w="961" w:type="dxa"/>
            <w:tcBorders>
              <w:top w:val="nil"/>
              <w:left w:val="nil"/>
              <w:bottom w:val="single" w:sz="4" w:space="0" w:color="auto"/>
              <w:right w:val="single" w:sz="4" w:space="0" w:color="auto"/>
            </w:tcBorders>
            <w:shd w:val="clear" w:color="auto" w:fill="auto"/>
            <w:noWrap/>
            <w:vAlign w:val="center"/>
          </w:tcPr>
          <w:p w14:paraId="2E87936F" w14:textId="77777777" w:rsidR="00A013FD" w:rsidRPr="00A013FD" w:rsidRDefault="00A013FD" w:rsidP="00A013FD">
            <w:pPr>
              <w:keepNext/>
              <w:spacing w:before="80" w:after="80"/>
              <w:jc w:val="center"/>
              <w:rPr>
                <w:del w:id="24113" w:author="Johnny Schultz" w:date="2020-02-12T15:55:00Z"/>
                <w:rFonts w:ascii="Times New Roman Bold" w:hAnsi="Times New Roman Bold" w:cs="Times New Roman Bold"/>
                <w:b/>
                <w:sz w:val="20"/>
              </w:rPr>
            </w:pPr>
            <w:del w:id="24114" w:author="Johnny Schultz" w:date="2020-02-12T15:55:00Z">
              <w:r w:rsidRPr="00A013FD">
                <w:rPr>
                  <w:rFonts w:ascii="Times New Roman Bold" w:hAnsi="Times New Roman Bold" w:cs="Times New Roman Bold"/>
                  <w:b/>
                  <w:sz w:val="20"/>
                </w:rPr>
                <w:delText>degrees</w:delText>
              </w:r>
            </w:del>
          </w:p>
        </w:tc>
        <w:tc>
          <w:tcPr>
            <w:tcW w:w="962" w:type="dxa"/>
            <w:tcBorders>
              <w:top w:val="nil"/>
              <w:left w:val="nil"/>
              <w:bottom w:val="single" w:sz="4" w:space="0" w:color="auto"/>
              <w:right w:val="single" w:sz="4" w:space="0" w:color="auto"/>
            </w:tcBorders>
            <w:shd w:val="clear" w:color="auto" w:fill="auto"/>
            <w:noWrap/>
            <w:vAlign w:val="center"/>
          </w:tcPr>
          <w:p w14:paraId="222FC365" w14:textId="77777777" w:rsidR="00A013FD" w:rsidRPr="00A013FD" w:rsidRDefault="00A013FD" w:rsidP="00A013FD">
            <w:pPr>
              <w:keepNext/>
              <w:spacing w:before="80" w:after="80"/>
              <w:jc w:val="center"/>
              <w:rPr>
                <w:del w:id="24115" w:author="Johnny Schultz" w:date="2020-02-12T15:55:00Z"/>
                <w:rFonts w:ascii="Times New Roman Bold" w:hAnsi="Times New Roman Bold" w:cs="Times New Roman Bold"/>
                <w:b/>
                <w:sz w:val="20"/>
              </w:rPr>
            </w:pPr>
            <w:del w:id="24116" w:author="Johnny Schultz" w:date="2020-02-12T15:55:00Z">
              <w:r w:rsidRPr="00A013FD">
                <w:rPr>
                  <w:rFonts w:ascii="Times New Roman Bold" w:hAnsi="Times New Roman Bold" w:cs="Times New Roman Bold"/>
                  <w:b/>
                  <w:sz w:val="20"/>
                </w:rPr>
                <w:delText>degrees</w:delText>
              </w:r>
            </w:del>
          </w:p>
        </w:tc>
        <w:tc>
          <w:tcPr>
            <w:tcW w:w="961" w:type="dxa"/>
            <w:tcBorders>
              <w:top w:val="nil"/>
              <w:left w:val="nil"/>
              <w:bottom w:val="single" w:sz="4" w:space="0" w:color="auto"/>
              <w:right w:val="single" w:sz="4" w:space="0" w:color="auto"/>
            </w:tcBorders>
            <w:shd w:val="clear" w:color="auto" w:fill="auto"/>
            <w:noWrap/>
            <w:vAlign w:val="center"/>
          </w:tcPr>
          <w:p w14:paraId="1D67CAC4" w14:textId="77777777" w:rsidR="00A013FD" w:rsidRPr="00A013FD" w:rsidRDefault="00A013FD" w:rsidP="00A013FD">
            <w:pPr>
              <w:keepNext/>
              <w:spacing w:before="80" w:after="80"/>
              <w:jc w:val="center"/>
              <w:rPr>
                <w:del w:id="24117" w:author="Johnny Schultz" w:date="2020-02-12T15:55:00Z"/>
                <w:rFonts w:ascii="Times New Roman Bold" w:hAnsi="Times New Roman Bold" w:cs="Times New Roman Bold"/>
                <w:b/>
                <w:sz w:val="20"/>
              </w:rPr>
            </w:pPr>
            <w:del w:id="24118" w:author="Johnny Schultz" w:date="2020-02-12T15:55:00Z">
              <w:r w:rsidRPr="00A013FD">
                <w:rPr>
                  <w:rFonts w:ascii="Times New Roman Bold" w:hAnsi="Times New Roman Bold" w:cs="Times New Roman Bold"/>
                  <w:b/>
                  <w:sz w:val="20"/>
                </w:rPr>
                <w:delText>dBi</w:delText>
              </w:r>
            </w:del>
          </w:p>
        </w:tc>
        <w:tc>
          <w:tcPr>
            <w:tcW w:w="1122" w:type="dxa"/>
            <w:tcBorders>
              <w:top w:val="nil"/>
              <w:left w:val="nil"/>
              <w:bottom w:val="single" w:sz="4" w:space="0" w:color="auto"/>
              <w:right w:val="single" w:sz="4" w:space="0" w:color="auto"/>
            </w:tcBorders>
            <w:shd w:val="clear" w:color="auto" w:fill="auto"/>
            <w:noWrap/>
            <w:vAlign w:val="center"/>
          </w:tcPr>
          <w:p w14:paraId="31DA8936" w14:textId="77777777" w:rsidR="00A013FD" w:rsidRPr="00A013FD" w:rsidRDefault="00A013FD" w:rsidP="00A013FD">
            <w:pPr>
              <w:keepNext/>
              <w:spacing w:before="80" w:after="80"/>
              <w:jc w:val="center"/>
              <w:rPr>
                <w:del w:id="24119" w:author="Johnny Schultz" w:date="2020-02-12T15:55:00Z"/>
                <w:rFonts w:ascii="Times New Roman Bold" w:hAnsi="Times New Roman Bold" w:cs="Times New Roman Bold"/>
                <w:b/>
                <w:sz w:val="20"/>
              </w:rPr>
            </w:pPr>
            <w:del w:id="24120" w:author="Johnny Schultz" w:date="2020-02-12T15:55:00Z">
              <w:r w:rsidRPr="00A013FD">
                <w:rPr>
                  <w:rFonts w:ascii="Times New Roman Bold" w:hAnsi="Times New Roman Bold" w:cs="Times New Roman Bold"/>
                  <w:b/>
                  <w:sz w:val="20"/>
                </w:rPr>
                <w:delText>dBW</w:delText>
              </w:r>
            </w:del>
          </w:p>
        </w:tc>
        <w:tc>
          <w:tcPr>
            <w:tcW w:w="801" w:type="dxa"/>
            <w:tcBorders>
              <w:top w:val="nil"/>
              <w:left w:val="nil"/>
              <w:bottom w:val="single" w:sz="4" w:space="0" w:color="auto"/>
              <w:right w:val="single" w:sz="4" w:space="0" w:color="auto"/>
            </w:tcBorders>
            <w:shd w:val="clear" w:color="auto" w:fill="auto"/>
            <w:noWrap/>
            <w:vAlign w:val="center"/>
          </w:tcPr>
          <w:p w14:paraId="27CEA573" w14:textId="77777777" w:rsidR="00A013FD" w:rsidRPr="00A013FD" w:rsidRDefault="00A013FD" w:rsidP="00A013FD">
            <w:pPr>
              <w:keepNext/>
              <w:spacing w:before="80" w:after="80"/>
              <w:jc w:val="center"/>
              <w:rPr>
                <w:del w:id="24121" w:author="Johnny Schultz" w:date="2020-02-12T15:55:00Z"/>
                <w:rFonts w:ascii="Times New Roman Bold" w:hAnsi="Times New Roman Bold" w:cs="Times New Roman Bold"/>
                <w:b/>
                <w:sz w:val="20"/>
              </w:rPr>
            </w:pPr>
            <w:del w:id="24122" w:author="Johnny Schultz" w:date="2020-02-12T15:55:00Z">
              <w:r w:rsidRPr="00A013FD">
                <w:rPr>
                  <w:rFonts w:ascii="Times New Roman Bold" w:hAnsi="Times New Roman Bold" w:cs="Times New Roman Bold"/>
                  <w:b/>
                  <w:sz w:val="20"/>
                </w:rPr>
                <w:delText>km</w:delText>
              </w:r>
            </w:del>
          </w:p>
        </w:tc>
        <w:tc>
          <w:tcPr>
            <w:tcW w:w="961" w:type="dxa"/>
            <w:tcBorders>
              <w:top w:val="nil"/>
              <w:left w:val="nil"/>
              <w:bottom w:val="single" w:sz="4" w:space="0" w:color="auto"/>
              <w:right w:val="single" w:sz="4" w:space="0" w:color="auto"/>
            </w:tcBorders>
            <w:shd w:val="clear" w:color="auto" w:fill="auto"/>
            <w:noWrap/>
            <w:vAlign w:val="center"/>
          </w:tcPr>
          <w:p w14:paraId="3DADF588" w14:textId="77777777" w:rsidR="00A013FD" w:rsidRPr="00A013FD" w:rsidRDefault="00A013FD" w:rsidP="00A013FD">
            <w:pPr>
              <w:keepNext/>
              <w:spacing w:before="80" w:after="80"/>
              <w:jc w:val="center"/>
              <w:rPr>
                <w:del w:id="24123" w:author="Johnny Schultz" w:date="2020-02-12T15:55:00Z"/>
                <w:rFonts w:ascii="Times New Roman Bold" w:hAnsi="Times New Roman Bold" w:cs="Times New Roman Bold"/>
                <w:b/>
                <w:sz w:val="20"/>
              </w:rPr>
            </w:pPr>
            <w:del w:id="24124"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/4 kHz</w:delText>
              </w:r>
            </w:del>
          </w:p>
        </w:tc>
        <w:tc>
          <w:tcPr>
            <w:tcW w:w="1063" w:type="dxa"/>
            <w:tcBorders>
              <w:top w:val="nil"/>
              <w:left w:val="nil"/>
              <w:bottom w:val="single" w:sz="4" w:space="0" w:color="auto"/>
              <w:right w:val="single" w:sz="4" w:space="0" w:color="auto"/>
            </w:tcBorders>
            <w:shd w:val="clear" w:color="auto" w:fill="auto"/>
            <w:noWrap/>
            <w:vAlign w:val="center"/>
          </w:tcPr>
          <w:p w14:paraId="55B14A8E" w14:textId="77777777" w:rsidR="00A013FD" w:rsidRPr="00A013FD" w:rsidRDefault="00A013FD" w:rsidP="00A013FD">
            <w:pPr>
              <w:keepNext/>
              <w:spacing w:before="80" w:after="80"/>
              <w:jc w:val="center"/>
              <w:rPr>
                <w:del w:id="24125" w:author="Johnny Schultz" w:date="2020-02-12T15:55:00Z"/>
                <w:rFonts w:ascii="Times New Roman Bold" w:hAnsi="Times New Roman Bold" w:cs="Times New Roman Bold"/>
                <w:b/>
                <w:sz w:val="20"/>
              </w:rPr>
            </w:pPr>
            <w:del w:id="24126" w:author="Johnny Schultz" w:date="2020-02-12T15:55:00Z">
              <w:r w:rsidRPr="00A013FD">
                <w:rPr>
                  <w:rFonts w:ascii="Times New Roman Bold" w:hAnsi="Times New Roman Bold" w:cs="Times New Roman Bold"/>
                  <w:b/>
                  <w:sz w:val="20"/>
                </w:rPr>
                <w:delText>dBW/m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/4 kHz</w:delText>
              </w:r>
            </w:del>
          </w:p>
        </w:tc>
        <w:tc>
          <w:tcPr>
            <w:tcW w:w="860" w:type="dxa"/>
            <w:tcBorders>
              <w:top w:val="nil"/>
              <w:left w:val="nil"/>
              <w:bottom w:val="single" w:sz="4" w:space="0" w:color="auto"/>
              <w:right w:val="single" w:sz="4" w:space="0" w:color="auto"/>
            </w:tcBorders>
            <w:shd w:val="clear" w:color="auto" w:fill="auto"/>
            <w:noWrap/>
            <w:vAlign w:val="center"/>
          </w:tcPr>
          <w:p w14:paraId="0D8615DC" w14:textId="77777777" w:rsidR="00A013FD" w:rsidRPr="00A013FD" w:rsidRDefault="00A013FD" w:rsidP="00A013FD">
            <w:pPr>
              <w:keepNext/>
              <w:spacing w:before="80" w:after="80"/>
              <w:jc w:val="center"/>
              <w:rPr>
                <w:del w:id="24127" w:author="Johnny Schultz" w:date="2020-02-12T15:55:00Z"/>
                <w:rFonts w:ascii="Times New Roman Bold" w:hAnsi="Times New Roman Bold" w:cs="Times New Roman Bold"/>
                <w:b/>
                <w:sz w:val="20"/>
              </w:rPr>
            </w:pPr>
            <w:del w:id="24128" w:author="Johnny Schultz" w:date="2020-02-12T15:55:00Z">
              <w:r w:rsidRPr="00A013FD">
                <w:rPr>
                  <w:rFonts w:ascii="Times New Roman Bold" w:hAnsi="Times New Roman Bold" w:cs="Times New Roman Bold"/>
                  <w:b/>
                  <w:sz w:val="20"/>
                </w:rPr>
                <w:delText>dB</w:delText>
              </w:r>
            </w:del>
          </w:p>
        </w:tc>
      </w:tr>
      <w:tr w:rsidR="00A013FD" w:rsidRPr="00A013FD" w14:paraId="2AF422F4" w14:textId="77777777" w:rsidTr="00BF604E">
        <w:trPr>
          <w:trHeight w:val="300"/>
          <w:jc w:val="center"/>
          <w:del w:id="24129"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0B9177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30" w:author="Johnny Schultz" w:date="2020-02-12T15:55:00Z"/>
                <w:sz w:val="20"/>
              </w:rPr>
            </w:pPr>
            <w:del w:id="24131" w:author="Johnny Schultz" w:date="2020-02-12T15:55:00Z">
              <w:r w:rsidRPr="00A013FD">
                <w:rPr>
                  <w:sz w:val="20"/>
                </w:rPr>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6A486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32" w:author="Johnny Schultz" w:date="2020-02-12T15:55:00Z"/>
                <w:sz w:val="20"/>
              </w:rPr>
            </w:pPr>
            <w:del w:id="24133" w:author="Johnny Schultz" w:date="2020-02-12T15:55:00Z">
              <w:r w:rsidRPr="00A013FD">
                <w:rPr>
                  <w:sz w:val="20"/>
                </w:rPr>
                <w:delText>66.1</w:delText>
              </w:r>
            </w:del>
          </w:p>
        </w:tc>
        <w:tc>
          <w:tcPr>
            <w:tcW w:w="962" w:type="dxa"/>
            <w:tcBorders>
              <w:top w:val="nil"/>
              <w:left w:val="nil"/>
              <w:bottom w:val="single" w:sz="4" w:space="0" w:color="auto"/>
              <w:right w:val="single" w:sz="4" w:space="0" w:color="auto"/>
            </w:tcBorders>
            <w:shd w:val="clear" w:color="auto" w:fill="auto"/>
            <w:noWrap/>
            <w:vAlign w:val="center"/>
          </w:tcPr>
          <w:p w14:paraId="50CFCA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34" w:author="Johnny Schultz" w:date="2020-02-12T15:55:00Z"/>
                <w:sz w:val="20"/>
              </w:rPr>
            </w:pPr>
            <w:del w:id="24135" w:author="Johnny Schultz" w:date="2020-02-12T15:55:00Z">
              <w:r w:rsidRPr="00A013FD">
                <w:rPr>
                  <w:sz w:val="20"/>
                </w:rPr>
                <w:delText>0</w:delText>
              </w:r>
            </w:del>
          </w:p>
        </w:tc>
        <w:tc>
          <w:tcPr>
            <w:tcW w:w="961" w:type="dxa"/>
            <w:tcBorders>
              <w:top w:val="nil"/>
              <w:left w:val="nil"/>
              <w:bottom w:val="single" w:sz="4" w:space="0" w:color="auto"/>
              <w:right w:val="single" w:sz="4" w:space="0" w:color="auto"/>
            </w:tcBorders>
            <w:shd w:val="clear" w:color="auto" w:fill="auto"/>
            <w:noWrap/>
            <w:vAlign w:val="center"/>
          </w:tcPr>
          <w:p w14:paraId="4E91E1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36" w:author="Johnny Schultz" w:date="2020-02-12T15:55:00Z"/>
                <w:sz w:val="20"/>
              </w:rPr>
            </w:pPr>
            <w:del w:id="24137" w:author="Johnny Schultz" w:date="2020-02-12T15:55:00Z">
              <w:r w:rsidRPr="00A013FD">
                <w:rPr>
                  <w:sz w:val="20"/>
                </w:rPr>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D8FE4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38" w:author="Johnny Schultz" w:date="2020-02-12T15:55:00Z"/>
                <w:sz w:val="20"/>
              </w:rPr>
            </w:pPr>
            <w:del w:id="24139" w:author="Johnny Schultz" w:date="2020-02-12T15:55:00Z">
              <w:r w:rsidRPr="00A013FD">
                <w:rPr>
                  <w:sz w:val="20"/>
                </w:rPr>
                <w:delText>−3.0</w:delText>
              </w:r>
            </w:del>
          </w:p>
        </w:tc>
        <w:tc>
          <w:tcPr>
            <w:tcW w:w="801" w:type="dxa"/>
            <w:tcBorders>
              <w:top w:val="nil"/>
              <w:left w:val="nil"/>
              <w:bottom w:val="single" w:sz="4" w:space="0" w:color="auto"/>
              <w:right w:val="single" w:sz="4" w:space="0" w:color="auto"/>
            </w:tcBorders>
            <w:shd w:val="clear" w:color="auto" w:fill="auto"/>
            <w:noWrap/>
            <w:vAlign w:val="center"/>
          </w:tcPr>
          <w:p w14:paraId="242E1A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40" w:author="Johnny Schultz" w:date="2020-02-12T15:55:00Z"/>
                <w:sz w:val="20"/>
              </w:rPr>
            </w:pPr>
            <w:del w:id="24141" w:author="Johnny Schultz" w:date="2020-02-12T15:55:00Z">
              <w:r w:rsidRPr="00A013FD">
                <w:rPr>
                  <w:sz w:val="20"/>
                </w:rPr>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7C6F9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42" w:author="Johnny Schultz" w:date="2020-02-12T15:55:00Z"/>
                <w:sz w:val="20"/>
              </w:rPr>
            </w:pPr>
            <w:del w:id="24143" w:author="Johnny Schultz" w:date="2020-02-12T15:55:00Z">
              <w:r w:rsidRPr="00A013FD">
                <w:rPr>
                  <w:sz w:val="20"/>
                </w:rPr>
                <w:delText>−151.0</w:delText>
              </w:r>
            </w:del>
          </w:p>
        </w:tc>
        <w:tc>
          <w:tcPr>
            <w:tcW w:w="1063" w:type="dxa"/>
            <w:tcBorders>
              <w:top w:val="nil"/>
              <w:left w:val="nil"/>
              <w:bottom w:val="single" w:sz="4" w:space="0" w:color="auto"/>
              <w:right w:val="single" w:sz="4" w:space="0" w:color="auto"/>
            </w:tcBorders>
            <w:shd w:val="clear" w:color="auto" w:fill="auto"/>
            <w:noWrap/>
            <w:vAlign w:val="center"/>
          </w:tcPr>
          <w:p w14:paraId="4750F6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44" w:author="Johnny Schultz" w:date="2020-02-12T15:55:00Z"/>
                <w:sz w:val="20"/>
              </w:rPr>
            </w:pPr>
            <w:del w:id="24145" w:author="Johnny Schultz" w:date="2020-02-12T15:55:00Z">
              <w:r w:rsidRPr="00A013FD">
                <w:rPr>
                  <w:sz w:val="20"/>
                </w:rPr>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07FA5D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46" w:author="Johnny Schultz" w:date="2020-02-12T15:55:00Z"/>
                <w:sz w:val="20"/>
              </w:rPr>
            </w:pPr>
            <w:del w:id="24147" w:author="Johnny Schultz" w:date="2020-02-12T15:55:00Z">
              <w:r w:rsidRPr="00A013FD">
                <w:rPr>
                  <w:sz w:val="20"/>
                </w:rPr>
                <w:delText>2.0</w:delText>
              </w:r>
            </w:del>
          </w:p>
        </w:tc>
      </w:tr>
      <w:tr w:rsidR="00A013FD" w:rsidRPr="00A013FD" w14:paraId="0907BD15" w14:textId="77777777" w:rsidTr="00BF604E">
        <w:trPr>
          <w:trHeight w:val="300"/>
          <w:jc w:val="center"/>
          <w:del w:id="24148"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72EDAA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49" w:author="Johnny Schultz" w:date="2020-02-12T15:55:00Z"/>
                <w:sz w:val="20"/>
              </w:rPr>
            </w:pPr>
            <w:del w:id="24150" w:author="Johnny Schultz" w:date="2020-02-12T15:55:00Z">
              <w:r w:rsidRPr="00A013FD">
                <w:rPr>
                  <w:sz w:val="20"/>
                </w:rPr>
                <w:delText>10</w:delText>
              </w:r>
            </w:del>
          </w:p>
        </w:tc>
        <w:tc>
          <w:tcPr>
            <w:tcW w:w="961" w:type="dxa"/>
            <w:tcBorders>
              <w:top w:val="nil"/>
              <w:left w:val="nil"/>
              <w:bottom w:val="single" w:sz="4" w:space="0" w:color="auto"/>
              <w:right w:val="single" w:sz="4" w:space="0" w:color="auto"/>
            </w:tcBorders>
            <w:shd w:val="clear" w:color="auto" w:fill="auto"/>
            <w:noWrap/>
            <w:vAlign w:val="center"/>
          </w:tcPr>
          <w:p w14:paraId="22A0C2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51" w:author="Johnny Schultz" w:date="2020-02-12T15:55:00Z"/>
                <w:sz w:val="20"/>
              </w:rPr>
            </w:pPr>
            <w:del w:id="24152" w:author="Johnny Schultz" w:date="2020-02-12T15:55:00Z">
              <w:r w:rsidRPr="00A013FD">
                <w:rPr>
                  <w:sz w:val="20"/>
                </w:rPr>
                <w:delText>64.2</w:delText>
              </w:r>
            </w:del>
          </w:p>
        </w:tc>
        <w:tc>
          <w:tcPr>
            <w:tcW w:w="962" w:type="dxa"/>
            <w:tcBorders>
              <w:top w:val="nil"/>
              <w:left w:val="nil"/>
              <w:bottom w:val="single" w:sz="4" w:space="0" w:color="auto"/>
              <w:right w:val="single" w:sz="4" w:space="0" w:color="auto"/>
            </w:tcBorders>
            <w:shd w:val="clear" w:color="auto" w:fill="auto"/>
            <w:noWrap/>
            <w:vAlign w:val="center"/>
          </w:tcPr>
          <w:p w14:paraId="0C3F9D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53" w:author="Johnny Schultz" w:date="2020-02-12T15:55:00Z"/>
                <w:sz w:val="20"/>
              </w:rPr>
            </w:pPr>
            <w:del w:id="24154" w:author="Johnny Schultz" w:date="2020-02-12T15:55:00Z">
              <w:r w:rsidRPr="00A013FD">
                <w:rPr>
                  <w:sz w:val="20"/>
                </w:rPr>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7F7B72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55" w:author="Johnny Schultz" w:date="2020-02-12T15:55:00Z"/>
                <w:sz w:val="20"/>
              </w:rPr>
            </w:pPr>
            <w:del w:id="24156" w:author="Johnny Schultz" w:date="2020-02-12T15:55:00Z">
              <w:r w:rsidRPr="00A013FD">
                <w:rPr>
                  <w:sz w:val="20"/>
                </w:rPr>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3DDCA4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57" w:author="Johnny Schultz" w:date="2020-02-12T15:55:00Z"/>
                <w:sz w:val="20"/>
              </w:rPr>
            </w:pPr>
            <w:del w:id="24158" w:author="Johnny Schultz" w:date="2020-02-12T15:55:00Z">
              <w:r w:rsidRPr="00A013FD">
                <w:rPr>
                  <w:sz w:val="20"/>
                </w:rPr>
                <w:delText>−3.5</w:delText>
              </w:r>
            </w:del>
          </w:p>
        </w:tc>
        <w:tc>
          <w:tcPr>
            <w:tcW w:w="801" w:type="dxa"/>
            <w:tcBorders>
              <w:top w:val="nil"/>
              <w:left w:val="nil"/>
              <w:bottom w:val="single" w:sz="4" w:space="0" w:color="auto"/>
              <w:right w:val="single" w:sz="4" w:space="0" w:color="auto"/>
            </w:tcBorders>
            <w:shd w:val="clear" w:color="auto" w:fill="auto"/>
            <w:noWrap/>
            <w:vAlign w:val="center"/>
          </w:tcPr>
          <w:p w14:paraId="54A93D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59" w:author="Johnny Schultz" w:date="2020-02-12T15:55:00Z"/>
                <w:sz w:val="20"/>
              </w:rPr>
            </w:pPr>
            <w:del w:id="24160" w:author="Johnny Schultz" w:date="2020-02-12T15:55:00Z">
              <w:r w:rsidRPr="00A013FD">
                <w:rPr>
                  <w:sz w:val="20"/>
                </w:rPr>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7B9CE8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61" w:author="Johnny Schultz" w:date="2020-02-12T15:55:00Z"/>
                <w:sz w:val="20"/>
              </w:rPr>
            </w:pPr>
            <w:del w:id="24162" w:author="Johnny Schultz" w:date="2020-02-12T15:55:00Z">
              <w:r w:rsidRPr="00A013FD">
                <w:rPr>
                  <w:sz w:val="20"/>
                </w:rPr>
                <w:delText>−148.2</w:delText>
              </w:r>
            </w:del>
          </w:p>
        </w:tc>
        <w:tc>
          <w:tcPr>
            <w:tcW w:w="1063" w:type="dxa"/>
            <w:tcBorders>
              <w:top w:val="nil"/>
              <w:left w:val="nil"/>
              <w:bottom w:val="single" w:sz="4" w:space="0" w:color="auto"/>
              <w:right w:val="single" w:sz="4" w:space="0" w:color="auto"/>
            </w:tcBorders>
            <w:shd w:val="clear" w:color="auto" w:fill="auto"/>
            <w:noWrap/>
            <w:vAlign w:val="center"/>
          </w:tcPr>
          <w:p w14:paraId="4DA27B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63" w:author="Johnny Schultz" w:date="2020-02-12T15:55:00Z"/>
                <w:sz w:val="20"/>
              </w:rPr>
            </w:pPr>
            <w:del w:id="24164" w:author="Johnny Schultz" w:date="2020-02-12T15:55:00Z">
              <w:r w:rsidRPr="00A013FD">
                <w:rPr>
                  <w:sz w:val="20"/>
                </w:rPr>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6D664F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65" w:author="Johnny Schultz" w:date="2020-02-12T15:55:00Z"/>
                <w:sz w:val="20"/>
              </w:rPr>
            </w:pPr>
            <w:del w:id="24166" w:author="Johnny Schultz" w:date="2020-02-12T15:55:00Z">
              <w:r w:rsidRPr="00A013FD">
                <w:rPr>
                  <w:sz w:val="20"/>
                </w:rPr>
                <w:delText>0.8</w:delText>
              </w:r>
            </w:del>
          </w:p>
        </w:tc>
      </w:tr>
      <w:tr w:rsidR="00A013FD" w:rsidRPr="00A013FD" w14:paraId="142F0F06" w14:textId="77777777" w:rsidTr="00BF604E">
        <w:trPr>
          <w:trHeight w:val="300"/>
          <w:jc w:val="center"/>
          <w:del w:id="24167"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08ED79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68" w:author="Johnny Schultz" w:date="2020-02-12T15:55:00Z"/>
                <w:sz w:val="20"/>
              </w:rPr>
            </w:pPr>
            <w:del w:id="24169" w:author="Johnny Schultz" w:date="2020-02-12T15:55:00Z">
              <w:r w:rsidRPr="00A013FD">
                <w:rPr>
                  <w:sz w:val="20"/>
                </w:rPr>
                <w:delText>20</w:delText>
              </w:r>
            </w:del>
          </w:p>
        </w:tc>
        <w:tc>
          <w:tcPr>
            <w:tcW w:w="961" w:type="dxa"/>
            <w:tcBorders>
              <w:top w:val="nil"/>
              <w:left w:val="nil"/>
              <w:bottom w:val="single" w:sz="4" w:space="0" w:color="auto"/>
              <w:right w:val="single" w:sz="4" w:space="0" w:color="auto"/>
            </w:tcBorders>
            <w:shd w:val="clear" w:color="auto" w:fill="auto"/>
            <w:noWrap/>
            <w:vAlign w:val="center"/>
          </w:tcPr>
          <w:p w14:paraId="196325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70" w:author="Johnny Schultz" w:date="2020-02-12T15:55:00Z"/>
                <w:sz w:val="20"/>
              </w:rPr>
            </w:pPr>
            <w:del w:id="24171" w:author="Johnny Schultz" w:date="2020-02-12T15:55:00Z">
              <w:r w:rsidRPr="00A013FD">
                <w:rPr>
                  <w:sz w:val="20"/>
                </w:rPr>
                <w:delText>59.2</w:delText>
              </w:r>
            </w:del>
          </w:p>
        </w:tc>
        <w:tc>
          <w:tcPr>
            <w:tcW w:w="962" w:type="dxa"/>
            <w:tcBorders>
              <w:top w:val="nil"/>
              <w:left w:val="nil"/>
              <w:bottom w:val="single" w:sz="4" w:space="0" w:color="auto"/>
              <w:right w:val="single" w:sz="4" w:space="0" w:color="auto"/>
            </w:tcBorders>
            <w:shd w:val="clear" w:color="auto" w:fill="auto"/>
            <w:noWrap/>
            <w:vAlign w:val="center"/>
          </w:tcPr>
          <w:p w14:paraId="0BB44F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72" w:author="Johnny Schultz" w:date="2020-02-12T15:55:00Z"/>
                <w:sz w:val="20"/>
              </w:rPr>
            </w:pPr>
            <w:del w:id="24173" w:author="Johnny Schultz" w:date="2020-02-12T15:55:00Z">
              <w:r w:rsidRPr="00A013FD">
                <w:rPr>
                  <w:sz w:val="20"/>
                </w:rPr>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1F53C7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74" w:author="Johnny Schultz" w:date="2020-02-12T15:55:00Z"/>
                <w:sz w:val="20"/>
              </w:rPr>
            </w:pPr>
            <w:del w:id="24175" w:author="Johnny Schultz" w:date="2020-02-12T15:55:00Z">
              <w:r w:rsidRPr="00A013FD">
                <w:rPr>
                  <w:sz w:val="20"/>
                </w:rPr>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6C162A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76" w:author="Johnny Schultz" w:date="2020-02-12T15:55:00Z"/>
                <w:sz w:val="20"/>
              </w:rPr>
            </w:pPr>
            <w:del w:id="24177" w:author="Johnny Schultz" w:date="2020-02-12T15:55:00Z">
              <w:r w:rsidRPr="00A013FD">
                <w:rPr>
                  <w:sz w:val="20"/>
                </w:rPr>
                <w:delText>−4.0</w:delText>
              </w:r>
            </w:del>
          </w:p>
        </w:tc>
        <w:tc>
          <w:tcPr>
            <w:tcW w:w="801" w:type="dxa"/>
            <w:tcBorders>
              <w:top w:val="nil"/>
              <w:left w:val="nil"/>
              <w:bottom w:val="single" w:sz="4" w:space="0" w:color="auto"/>
              <w:right w:val="single" w:sz="4" w:space="0" w:color="auto"/>
            </w:tcBorders>
            <w:shd w:val="clear" w:color="auto" w:fill="auto"/>
            <w:noWrap/>
            <w:vAlign w:val="center"/>
          </w:tcPr>
          <w:p w14:paraId="2965F6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78" w:author="Johnny Schultz" w:date="2020-02-12T15:55:00Z"/>
                <w:sz w:val="20"/>
              </w:rPr>
            </w:pPr>
            <w:del w:id="24179" w:author="Johnny Schultz" w:date="2020-02-12T15:55:00Z">
              <w:r w:rsidRPr="00A013FD">
                <w:rPr>
                  <w:sz w:val="20"/>
                </w:rPr>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47AD9B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80" w:author="Johnny Schultz" w:date="2020-02-12T15:55:00Z"/>
                <w:sz w:val="20"/>
              </w:rPr>
            </w:pPr>
            <w:del w:id="24181" w:author="Johnny Schultz" w:date="2020-02-12T15:55:00Z">
              <w:r w:rsidRPr="00A013FD">
                <w:rPr>
                  <w:sz w:val="20"/>
                </w:rPr>
                <w:delText>−145.8</w:delText>
              </w:r>
            </w:del>
          </w:p>
        </w:tc>
        <w:tc>
          <w:tcPr>
            <w:tcW w:w="1063" w:type="dxa"/>
            <w:tcBorders>
              <w:top w:val="nil"/>
              <w:left w:val="nil"/>
              <w:bottom w:val="single" w:sz="4" w:space="0" w:color="auto"/>
              <w:right w:val="single" w:sz="4" w:space="0" w:color="auto"/>
            </w:tcBorders>
            <w:shd w:val="clear" w:color="auto" w:fill="auto"/>
            <w:noWrap/>
            <w:vAlign w:val="center"/>
          </w:tcPr>
          <w:p w14:paraId="6A3C46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82" w:author="Johnny Schultz" w:date="2020-02-12T15:55:00Z"/>
                <w:sz w:val="20"/>
              </w:rPr>
            </w:pPr>
            <w:del w:id="24183" w:author="Johnny Schultz" w:date="2020-02-12T15:55:00Z">
              <w:r w:rsidRPr="00A013FD">
                <w:rPr>
                  <w:sz w:val="20"/>
                </w:rPr>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257BA9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84" w:author="Johnny Schultz" w:date="2020-02-12T15:55:00Z"/>
                <w:sz w:val="20"/>
              </w:rPr>
            </w:pPr>
            <w:del w:id="24185" w:author="Johnny Schultz" w:date="2020-02-12T15:55:00Z">
              <w:r w:rsidRPr="00A013FD">
                <w:rPr>
                  <w:sz w:val="20"/>
                </w:rPr>
                <w:delText>0.0</w:delText>
              </w:r>
            </w:del>
          </w:p>
        </w:tc>
      </w:tr>
      <w:tr w:rsidR="00A013FD" w:rsidRPr="00A013FD" w14:paraId="029EE86D" w14:textId="77777777" w:rsidTr="00BF604E">
        <w:trPr>
          <w:trHeight w:val="300"/>
          <w:jc w:val="center"/>
          <w:del w:id="24186"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6C6006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87" w:author="Johnny Schultz" w:date="2020-02-12T15:55:00Z"/>
                <w:sz w:val="20"/>
              </w:rPr>
            </w:pPr>
            <w:del w:id="24188" w:author="Johnny Schultz" w:date="2020-02-12T15:55:00Z">
              <w:r w:rsidRPr="00A013FD">
                <w:rPr>
                  <w:sz w:val="20"/>
                </w:rPr>
                <w:delText>30</w:delText>
              </w:r>
            </w:del>
          </w:p>
        </w:tc>
        <w:tc>
          <w:tcPr>
            <w:tcW w:w="961" w:type="dxa"/>
            <w:tcBorders>
              <w:top w:val="nil"/>
              <w:left w:val="nil"/>
              <w:bottom w:val="single" w:sz="4" w:space="0" w:color="auto"/>
              <w:right w:val="single" w:sz="4" w:space="0" w:color="auto"/>
            </w:tcBorders>
            <w:shd w:val="clear" w:color="auto" w:fill="auto"/>
            <w:noWrap/>
            <w:vAlign w:val="center"/>
          </w:tcPr>
          <w:p w14:paraId="3AF7E4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89" w:author="Johnny Schultz" w:date="2020-02-12T15:55:00Z"/>
                <w:sz w:val="20"/>
              </w:rPr>
            </w:pPr>
            <w:del w:id="24190" w:author="Johnny Schultz" w:date="2020-02-12T15:55:00Z">
              <w:r w:rsidRPr="00A013FD">
                <w:rPr>
                  <w:sz w:val="20"/>
                </w:rPr>
                <w:delText>52.3</w:delText>
              </w:r>
            </w:del>
          </w:p>
        </w:tc>
        <w:tc>
          <w:tcPr>
            <w:tcW w:w="962" w:type="dxa"/>
            <w:tcBorders>
              <w:top w:val="nil"/>
              <w:left w:val="nil"/>
              <w:bottom w:val="single" w:sz="4" w:space="0" w:color="auto"/>
              <w:right w:val="single" w:sz="4" w:space="0" w:color="auto"/>
            </w:tcBorders>
            <w:shd w:val="clear" w:color="auto" w:fill="auto"/>
            <w:noWrap/>
            <w:vAlign w:val="center"/>
          </w:tcPr>
          <w:p w14:paraId="530715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91" w:author="Johnny Schultz" w:date="2020-02-12T15:55:00Z"/>
                <w:sz w:val="20"/>
              </w:rPr>
            </w:pPr>
            <w:del w:id="24192" w:author="Johnny Schultz" w:date="2020-02-12T15:55:00Z">
              <w:r w:rsidRPr="00A013FD">
                <w:rPr>
                  <w:sz w:val="20"/>
                </w:rPr>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51C6AB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93" w:author="Johnny Schultz" w:date="2020-02-12T15:55:00Z"/>
                <w:sz w:val="20"/>
              </w:rPr>
            </w:pPr>
            <w:del w:id="24194" w:author="Johnny Schultz" w:date="2020-02-12T15:55:00Z">
              <w:r w:rsidRPr="00A013FD">
                <w:rPr>
                  <w:sz w:val="20"/>
                </w:rPr>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4DA31F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95" w:author="Johnny Schultz" w:date="2020-02-12T15:55:00Z"/>
                <w:sz w:val="20"/>
              </w:rPr>
            </w:pPr>
            <w:del w:id="24196" w:author="Johnny Schultz" w:date="2020-02-12T15:55:00Z">
              <w:r w:rsidRPr="00A013FD">
                <w:rPr>
                  <w:sz w:val="20"/>
                </w:rPr>
                <w:delText>−5.5</w:delText>
              </w:r>
            </w:del>
          </w:p>
        </w:tc>
        <w:tc>
          <w:tcPr>
            <w:tcW w:w="801" w:type="dxa"/>
            <w:tcBorders>
              <w:top w:val="nil"/>
              <w:left w:val="nil"/>
              <w:bottom w:val="single" w:sz="4" w:space="0" w:color="auto"/>
              <w:right w:val="single" w:sz="4" w:space="0" w:color="auto"/>
            </w:tcBorders>
            <w:shd w:val="clear" w:color="auto" w:fill="auto"/>
            <w:noWrap/>
            <w:vAlign w:val="center"/>
          </w:tcPr>
          <w:p w14:paraId="05FFD0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97" w:author="Johnny Schultz" w:date="2020-02-12T15:55:00Z"/>
                <w:sz w:val="20"/>
              </w:rPr>
            </w:pPr>
            <w:del w:id="24198" w:author="Johnny Schultz" w:date="2020-02-12T15:55:00Z">
              <w:r w:rsidRPr="00A013FD">
                <w:rPr>
                  <w:sz w:val="20"/>
                </w:rPr>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41DD67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199" w:author="Johnny Schultz" w:date="2020-02-12T15:55:00Z"/>
                <w:sz w:val="20"/>
              </w:rPr>
            </w:pPr>
            <w:del w:id="24200" w:author="Johnny Schultz" w:date="2020-02-12T15:55:00Z">
              <w:r w:rsidRPr="00A013FD">
                <w:rPr>
                  <w:sz w:val="20"/>
                </w:rPr>
                <w:delText>−145.1</w:delText>
              </w:r>
            </w:del>
          </w:p>
        </w:tc>
        <w:tc>
          <w:tcPr>
            <w:tcW w:w="1063" w:type="dxa"/>
            <w:tcBorders>
              <w:top w:val="nil"/>
              <w:left w:val="nil"/>
              <w:bottom w:val="single" w:sz="4" w:space="0" w:color="auto"/>
              <w:right w:val="single" w:sz="4" w:space="0" w:color="auto"/>
            </w:tcBorders>
            <w:shd w:val="clear" w:color="auto" w:fill="auto"/>
            <w:noWrap/>
            <w:vAlign w:val="center"/>
          </w:tcPr>
          <w:p w14:paraId="65DE3E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01" w:author="Johnny Schultz" w:date="2020-02-12T15:55:00Z"/>
                <w:sz w:val="20"/>
              </w:rPr>
            </w:pPr>
            <w:del w:id="24202" w:author="Johnny Schultz" w:date="2020-02-12T15:55:00Z">
              <w:r w:rsidRPr="00A013FD">
                <w:rPr>
                  <w:sz w:val="20"/>
                </w:rPr>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1A1DC1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03" w:author="Johnny Schultz" w:date="2020-02-12T15:55:00Z"/>
                <w:sz w:val="20"/>
              </w:rPr>
            </w:pPr>
            <w:del w:id="24204" w:author="Johnny Schultz" w:date="2020-02-12T15:55:00Z">
              <w:r w:rsidRPr="00A013FD">
                <w:rPr>
                  <w:sz w:val="20"/>
                </w:rPr>
                <w:delText>0.9</w:delText>
              </w:r>
            </w:del>
          </w:p>
        </w:tc>
      </w:tr>
      <w:tr w:rsidR="00A013FD" w:rsidRPr="00A013FD" w14:paraId="563C4A6C" w14:textId="77777777" w:rsidTr="00BF604E">
        <w:trPr>
          <w:trHeight w:val="300"/>
          <w:jc w:val="center"/>
          <w:del w:id="24205"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254752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06" w:author="Johnny Schultz" w:date="2020-02-12T15:55:00Z"/>
                <w:sz w:val="20"/>
              </w:rPr>
            </w:pPr>
            <w:del w:id="24207" w:author="Johnny Schultz" w:date="2020-02-12T15:55:00Z">
              <w:r w:rsidRPr="00A013FD">
                <w:rPr>
                  <w:sz w:val="20"/>
                </w:rPr>
                <w:delText>40</w:delText>
              </w:r>
            </w:del>
          </w:p>
        </w:tc>
        <w:tc>
          <w:tcPr>
            <w:tcW w:w="961" w:type="dxa"/>
            <w:tcBorders>
              <w:top w:val="nil"/>
              <w:left w:val="nil"/>
              <w:bottom w:val="single" w:sz="4" w:space="0" w:color="auto"/>
              <w:right w:val="single" w:sz="4" w:space="0" w:color="auto"/>
            </w:tcBorders>
            <w:shd w:val="clear" w:color="auto" w:fill="auto"/>
            <w:noWrap/>
            <w:vAlign w:val="center"/>
          </w:tcPr>
          <w:p w14:paraId="3C4314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08" w:author="Johnny Schultz" w:date="2020-02-12T15:55:00Z"/>
                <w:sz w:val="20"/>
              </w:rPr>
            </w:pPr>
            <w:del w:id="24209" w:author="Johnny Schultz" w:date="2020-02-12T15:55:00Z">
              <w:r w:rsidRPr="00A013FD">
                <w:rPr>
                  <w:sz w:val="20"/>
                </w:rPr>
                <w:delText>44.4</w:delText>
              </w:r>
            </w:del>
          </w:p>
        </w:tc>
        <w:tc>
          <w:tcPr>
            <w:tcW w:w="962" w:type="dxa"/>
            <w:tcBorders>
              <w:top w:val="nil"/>
              <w:left w:val="nil"/>
              <w:bottom w:val="single" w:sz="4" w:space="0" w:color="auto"/>
              <w:right w:val="single" w:sz="4" w:space="0" w:color="auto"/>
            </w:tcBorders>
            <w:shd w:val="clear" w:color="auto" w:fill="auto"/>
            <w:noWrap/>
            <w:vAlign w:val="center"/>
          </w:tcPr>
          <w:p w14:paraId="747540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10" w:author="Johnny Schultz" w:date="2020-02-12T15:55:00Z"/>
                <w:sz w:val="20"/>
              </w:rPr>
            </w:pPr>
            <w:del w:id="24211" w:author="Johnny Schultz" w:date="2020-02-12T15:55:00Z">
              <w:r w:rsidRPr="00A013FD">
                <w:rPr>
                  <w:sz w:val="20"/>
                </w:rPr>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512BA6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12" w:author="Johnny Schultz" w:date="2020-02-12T15:55:00Z"/>
                <w:sz w:val="20"/>
              </w:rPr>
            </w:pPr>
            <w:del w:id="24213" w:author="Johnny Schultz" w:date="2020-02-12T15:55:00Z">
              <w:r w:rsidRPr="00A013FD">
                <w:rPr>
                  <w:sz w:val="20"/>
                </w:rPr>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29151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14" w:author="Johnny Schultz" w:date="2020-02-12T15:55:00Z"/>
                <w:sz w:val="20"/>
              </w:rPr>
            </w:pPr>
            <w:del w:id="24215" w:author="Johnny Schultz" w:date="2020-02-12T15:55:00Z">
              <w:r w:rsidRPr="00A013FD">
                <w:rPr>
                  <w:sz w:val="20"/>
                </w:rPr>
                <w:delText>−7.0</w:delText>
              </w:r>
            </w:del>
          </w:p>
        </w:tc>
        <w:tc>
          <w:tcPr>
            <w:tcW w:w="801" w:type="dxa"/>
            <w:tcBorders>
              <w:top w:val="nil"/>
              <w:left w:val="nil"/>
              <w:bottom w:val="single" w:sz="4" w:space="0" w:color="auto"/>
              <w:right w:val="single" w:sz="4" w:space="0" w:color="auto"/>
            </w:tcBorders>
            <w:shd w:val="clear" w:color="auto" w:fill="auto"/>
            <w:noWrap/>
            <w:vAlign w:val="center"/>
          </w:tcPr>
          <w:p w14:paraId="6BF34B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16" w:author="Johnny Schultz" w:date="2020-02-12T15:55:00Z"/>
                <w:sz w:val="20"/>
              </w:rPr>
            </w:pPr>
            <w:del w:id="24217" w:author="Johnny Schultz" w:date="2020-02-12T15:55:00Z">
              <w:r w:rsidRPr="00A013FD">
                <w:rPr>
                  <w:sz w:val="20"/>
                </w:rPr>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FA316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18" w:author="Johnny Schultz" w:date="2020-02-12T15:55:00Z"/>
                <w:sz w:val="20"/>
              </w:rPr>
            </w:pPr>
            <w:del w:id="24219" w:author="Johnny Schultz" w:date="2020-02-12T15:55:00Z">
              <w:r w:rsidRPr="00A013FD">
                <w:rPr>
                  <w:sz w:val="20"/>
                </w:rPr>
                <w:delText>−144.9</w:delText>
              </w:r>
            </w:del>
          </w:p>
        </w:tc>
        <w:tc>
          <w:tcPr>
            <w:tcW w:w="1063" w:type="dxa"/>
            <w:tcBorders>
              <w:top w:val="nil"/>
              <w:left w:val="nil"/>
              <w:bottom w:val="single" w:sz="4" w:space="0" w:color="auto"/>
              <w:right w:val="single" w:sz="4" w:space="0" w:color="auto"/>
            </w:tcBorders>
            <w:shd w:val="clear" w:color="auto" w:fill="auto"/>
            <w:noWrap/>
            <w:vAlign w:val="center"/>
          </w:tcPr>
          <w:p w14:paraId="5EB573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20" w:author="Johnny Schultz" w:date="2020-02-12T15:55:00Z"/>
                <w:sz w:val="20"/>
              </w:rPr>
            </w:pPr>
            <w:del w:id="24221" w:author="Johnny Schultz" w:date="2020-02-12T15:55:00Z">
              <w:r w:rsidRPr="00A013FD">
                <w:rPr>
                  <w:sz w:val="20"/>
                </w:rPr>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72237B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22" w:author="Johnny Schultz" w:date="2020-02-12T15:55:00Z"/>
                <w:sz w:val="20"/>
              </w:rPr>
            </w:pPr>
            <w:del w:id="24223" w:author="Johnny Schultz" w:date="2020-02-12T15:55:00Z">
              <w:r w:rsidRPr="00A013FD">
                <w:rPr>
                  <w:sz w:val="20"/>
                </w:rPr>
                <w:delText>2.3</w:delText>
              </w:r>
            </w:del>
          </w:p>
        </w:tc>
      </w:tr>
      <w:tr w:rsidR="00A013FD" w:rsidRPr="00A013FD" w14:paraId="50BDB9BD" w14:textId="77777777" w:rsidTr="00BF604E">
        <w:trPr>
          <w:trHeight w:val="300"/>
          <w:jc w:val="center"/>
          <w:del w:id="24224"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61FFFA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25" w:author="Johnny Schultz" w:date="2020-02-12T15:55:00Z"/>
                <w:sz w:val="20"/>
              </w:rPr>
            </w:pPr>
            <w:del w:id="24226" w:author="Johnny Schultz" w:date="2020-02-12T15:55:00Z">
              <w:r w:rsidRPr="00A013FD">
                <w:rPr>
                  <w:sz w:val="20"/>
                </w:rPr>
                <w:delText>50</w:delText>
              </w:r>
            </w:del>
          </w:p>
        </w:tc>
        <w:tc>
          <w:tcPr>
            <w:tcW w:w="961" w:type="dxa"/>
            <w:tcBorders>
              <w:top w:val="nil"/>
              <w:left w:val="nil"/>
              <w:bottom w:val="single" w:sz="4" w:space="0" w:color="auto"/>
              <w:right w:val="single" w:sz="4" w:space="0" w:color="auto"/>
            </w:tcBorders>
            <w:shd w:val="clear" w:color="auto" w:fill="auto"/>
            <w:noWrap/>
            <w:vAlign w:val="center"/>
          </w:tcPr>
          <w:p w14:paraId="344B6E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27" w:author="Johnny Schultz" w:date="2020-02-12T15:55:00Z"/>
                <w:sz w:val="20"/>
              </w:rPr>
            </w:pPr>
            <w:del w:id="24228" w:author="Johnny Schultz" w:date="2020-02-12T15:55:00Z">
              <w:r w:rsidRPr="00A013FD">
                <w:rPr>
                  <w:sz w:val="20"/>
                </w:rPr>
                <w:delText>36</w:delText>
              </w:r>
            </w:del>
          </w:p>
        </w:tc>
        <w:tc>
          <w:tcPr>
            <w:tcW w:w="962" w:type="dxa"/>
            <w:tcBorders>
              <w:top w:val="nil"/>
              <w:left w:val="nil"/>
              <w:bottom w:val="single" w:sz="4" w:space="0" w:color="auto"/>
              <w:right w:val="single" w:sz="4" w:space="0" w:color="auto"/>
            </w:tcBorders>
            <w:shd w:val="clear" w:color="auto" w:fill="auto"/>
            <w:noWrap/>
            <w:vAlign w:val="center"/>
          </w:tcPr>
          <w:p w14:paraId="4CCDD6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29" w:author="Johnny Schultz" w:date="2020-02-12T15:55:00Z"/>
                <w:sz w:val="20"/>
              </w:rPr>
            </w:pPr>
            <w:del w:id="24230" w:author="Johnny Schultz" w:date="2020-02-12T15:55:00Z">
              <w:r w:rsidRPr="00A013FD">
                <w:rPr>
                  <w:sz w:val="20"/>
                </w:rPr>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0FAF15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31" w:author="Johnny Schultz" w:date="2020-02-12T15:55:00Z"/>
                <w:sz w:val="20"/>
              </w:rPr>
            </w:pPr>
            <w:del w:id="24232" w:author="Johnny Schultz" w:date="2020-02-12T15:55:00Z">
              <w:r w:rsidRPr="00A013FD">
                <w:rPr>
                  <w:sz w:val="20"/>
                </w:rPr>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4AEA38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33" w:author="Johnny Schultz" w:date="2020-02-12T15:55:00Z"/>
                <w:sz w:val="20"/>
              </w:rPr>
            </w:pPr>
            <w:del w:id="24234" w:author="Johnny Schultz" w:date="2020-02-12T15:55:00Z">
              <w:r w:rsidRPr="00A013FD">
                <w:rPr>
                  <w:sz w:val="20"/>
                </w:rPr>
                <w:delText>−9.0</w:delText>
              </w:r>
            </w:del>
          </w:p>
        </w:tc>
        <w:tc>
          <w:tcPr>
            <w:tcW w:w="801" w:type="dxa"/>
            <w:tcBorders>
              <w:top w:val="nil"/>
              <w:left w:val="nil"/>
              <w:bottom w:val="single" w:sz="4" w:space="0" w:color="auto"/>
              <w:right w:val="single" w:sz="4" w:space="0" w:color="auto"/>
            </w:tcBorders>
            <w:shd w:val="clear" w:color="auto" w:fill="auto"/>
            <w:noWrap/>
            <w:vAlign w:val="center"/>
          </w:tcPr>
          <w:p w14:paraId="1683F1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35" w:author="Johnny Schultz" w:date="2020-02-12T15:55:00Z"/>
                <w:sz w:val="20"/>
              </w:rPr>
            </w:pPr>
            <w:del w:id="24236" w:author="Johnny Schultz" w:date="2020-02-12T15:55:00Z">
              <w:r w:rsidRPr="00A013FD">
                <w:rPr>
                  <w:sz w:val="20"/>
                </w:rPr>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5EDE8D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37" w:author="Johnny Schultz" w:date="2020-02-12T15:55:00Z"/>
                <w:sz w:val="20"/>
              </w:rPr>
            </w:pPr>
            <w:del w:id="24238" w:author="Johnny Schultz" w:date="2020-02-12T15:55:00Z">
              <w:r w:rsidRPr="00A013FD">
                <w:rPr>
                  <w:sz w:val="20"/>
                </w:rPr>
                <w:delText>−145.6</w:delText>
              </w:r>
            </w:del>
          </w:p>
        </w:tc>
        <w:tc>
          <w:tcPr>
            <w:tcW w:w="1063" w:type="dxa"/>
            <w:tcBorders>
              <w:top w:val="nil"/>
              <w:left w:val="nil"/>
              <w:bottom w:val="single" w:sz="4" w:space="0" w:color="auto"/>
              <w:right w:val="single" w:sz="4" w:space="0" w:color="auto"/>
            </w:tcBorders>
            <w:shd w:val="clear" w:color="auto" w:fill="auto"/>
            <w:noWrap/>
            <w:vAlign w:val="center"/>
          </w:tcPr>
          <w:p w14:paraId="1AF486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39" w:author="Johnny Schultz" w:date="2020-02-12T15:55:00Z"/>
                <w:sz w:val="20"/>
              </w:rPr>
            </w:pPr>
            <w:del w:id="24240" w:author="Johnny Schultz" w:date="2020-02-12T15:55:00Z">
              <w:r w:rsidRPr="00A013FD">
                <w:rPr>
                  <w:sz w:val="20"/>
                </w:rPr>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1DEF0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41" w:author="Johnny Schultz" w:date="2020-02-12T15:55:00Z"/>
                <w:sz w:val="20"/>
              </w:rPr>
            </w:pPr>
            <w:del w:id="24242" w:author="Johnny Schultz" w:date="2020-02-12T15:55:00Z">
              <w:r w:rsidRPr="00A013FD">
                <w:rPr>
                  <w:sz w:val="20"/>
                </w:rPr>
                <w:delText>6.2</w:delText>
              </w:r>
            </w:del>
          </w:p>
        </w:tc>
      </w:tr>
      <w:tr w:rsidR="00A013FD" w:rsidRPr="00A013FD" w14:paraId="24E82496" w14:textId="77777777" w:rsidTr="00BF604E">
        <w:trPr>
          <w:trHeight w:val="300"/>
          <w:jc w:val="center"/>
          <w:del w:id="24243"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198B73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44" w:author="Johnny Schultz" w:date="2020-02-12T15:55:00Z"/>
                <w:sz w:val="20"/>
              </w:rPr>
            </w:pPr>
            <w:del w:id="24245" w:author="Johnny Schultz" w:date="2020-02-12T15:55:00Z">
              <w:r w:rsidRPr="00A013FD">
                <w:rPr>
                  <w:sz w:val="20"/>
                </w:rPr>
                <w:delText>60</w:delText>
              </w:r>
            </w:del>
          </w:p>
        </w:tc>
        <w:tc>
          <w:tcPr>
            <w:tcW w:w="961" w:type="dxa"/>
            <w:tcBorders>
              <w:top w:val="nil"/>
              <w:left w:val="nil"/>
              <w:bottom w:val="single" w:sz="4" w:space="0" w:color="auto"/>
              <w:right w:val="single" w:sz="4" w:space="0" w:color="auto"/>
            </w:tcBorders>
            <w:shd w:val="clear" w:color="auto" w:fill="auto"/>
            <w:noWrap/>
            <w:vAlign w:val="center"/>
          </w:tcPr>
          <w:p w14:paraId="15EB5D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46" w:author="Johnny Schultz" w:date="2020-02-12T15:55:00Z"/>
                <w:sz w:val="20"/>
              </w:rPr>
            </w:pPr>
            <w:del w:id="24247" w:author="Johnny Schultz" w:date="2020-02-12T15:55:00Z">
              <w:r w:rsidRPr="00A013FD">
                <w:rPr>
                  <w:sz w:val="20"/>
                </w:rPr>
                <w:delText>27.2</w:delText>
              </w:r>
            </w:del>
          </w:p>
        </w:tc>
        <w:tc>
          <w:tcPr>
            <w:tcW w:w="962" w:type="dxa"/>
            <w:tcBorders>
              <w:top w:val="nil"/>
              <w:left w:val="nil"/>
              <w:bottom w:val="single" w:sz="4" w:space="0" w:color="auto"/>
              <w:right w:val="single" w:sz="4" w:space="0" w:color="auto"/>
            </w:tcBorders>
            <w:shd w:val="clear" w:color="auto" w:fill="auto"/>
            <w:noWrap/>
            <w:vAlign w:val="center"/>
          </w:tcPr>
          <w:p w14:paraId="01695B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48" w:author="Johnny Schultz" w:date="2020-02-12T15:55:00Z"/>
                <w:sz w:val="20"/>
              </w:rPr>
            </w:pPr>
            <w:del w:id="24249" w:author="Johnny Schultz" w:date="2020-02-12T15:55:00Z">
              <w:r w:rsidRPr="00A013FD">
                <w:rPr>
                  <w:sz w:val="20"/>
                </w:rPr>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41E734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50" w:author="Johnny Schultz" w:date="2020-02-12T15:55:00Z"/>
                <w:sz w:val="20"/>
              </w:rPr>
            </w:pPr>
            <w:del w:id="24251" w:author="Johnny Schultz" w:date="2020-02-12T15:55:00Z">
              <w:r w:rsidRPr="00A013FD">
                <w:rPr>
                  <w:sz w:val="20"/>
                </w:rPr>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DE85C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52" w:author="Johnny Schultz" w:date="2020-02-12T15:55:00Z"/>
                <w:sz w:val="20"/>
              </w:rPr>
            </w:pPr>
            <w:del w:id="24253" w:author="Johnny Schultz" w:date="2020-02-12T15:55:00Z">
              <w:r w:rsidRPr="00A013FD">
                <w:rPr>
                  <w:sz w:val="20"/>
                </w:rPr>
                <w:delText>−10.0</w:delText>
              </w:r>
            </w:del>
          </w:p>
        </w:tc>
        <w:tc>
          <w:tcPr>
            <w:tcW w:w="801" w:type="dxa"/>
            <w:tcBorders>
              <w:top w:val="nil"/>
              <w:left w:val="nil"/>
              <w:bottom w:val="single" w:sz="4" w:space="0" w:color="auto"/>
              <w:right w:val="single" w:sz="4" w:space="0" w:color="auto"/>
            </w:tcBorders>
            <w:shd w:val="clear" w:color="auto" w:fill="auto"/>
            <w:noWrap/>
            <w:vAlign w:val="center"/>
          </w:tcPr>
          <w:p w14:paraId="36438E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54" w:author="Johnny Schultz" w:date="2020-02-12T15:55:00Z"/>
                <w:sz w:val="20"/>
              </w:rPr>
            </w:pPr>
            <w:del w:id="24255" w:author="Johnny Schultz" w:date="2020-02-12T15:55:00Z">
              <w:r w:rsidRPr="00A013FD">
                <w:rPr>
                  <w:sz w:val="20"/>
                </w:rPr>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58CFFF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56" w:author="Johnny Schultz" w:date="2020-02-12T15:55:00Z"/>
                <w:sz w:val="20"/>
              </w:rPr>
            </w:pPr>
            <w:del w:id="24257" w:author="Johnny Schultz" w:date="2020-02-12T15:55:00Z">
              <w:r w:rsidRPr="00A013FD">
                <w:rPr>
                  <w:sz w:val="20"/>
                </w:rPr>
                <w:delText>−145.7</w:delText>
              </w:r>
            </w:del>
          </w:p>
        </w:tc>
        <w:tc>
          <w:tcPr>
            <w:tcW w:w="1063" w:type="dxa"/>
            <w:tcBorders>
              <w:top w:val="nil"/>
              <w:left w:val="nil"/>
              <w:bottom w:val="single" w:sz="4" w:space="0" w:color="auto"/>
              <w:right w:val="single" w:sz="4" w:space="0" w:color="auto"/>
            </w:tcBorders>
            <w:shd w:val="clear" w:color="auto" w:fill="auto"/>
            <w:noWrap/>
            <w:vAlign w:val="center"/>
          </w:tcPr>
          <w:p w14:paraId="3E9B21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58" w:author="Johnny Schultz" w:date="2020-02-12T15:55:00Z"/>
                <w:sz w:val="20"/>
              </w:rPr>
            </w:pPr>
            <w:del w:id="24259" w:author="Johnny Schultz" w:date="2020-02-12T15:55:00Z">
              <w:r w:rsidRPr="00A013FD">
                <w:rPr>
                  <w:sz w:val="20"/>
                </w:rPr>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6057D7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60" w:author="Johnny Schultz" w:date="2020-02-12T15:55:00Z"/>
                <w:sz w:val="20"/>
              </w:rPr>
            </w:pPr>
            <w:del w:id="24261" w:author="Johnny Schultz" w:date="2020-02-12T15:55:00Z">
              <w:r w:rsidRPr="00A013FD">
                <w:rPr>
                  <w:sz w:val="20"/>
                </w:rPr>
                <w:delText>11.7</w:delText>
              </w:r>
            </w:del>
          </w:p>
        </w:tc>
      </w:tr>
      <w:tr w:rsidR="00A013FD" w:rsidRPr="00A013FD" w14:paraId="65C116B9" w14:textId="77777777" w:rsidTr="00BF604E">
        <w:trPr>
          <w:trHeight w:val="300"/>
          <w:jc w:val="center"/>
          <w:del w:id="24262"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78D04C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63" w:author="Johnny Schultz" w:date="2020-02-12T15:55:00Z"/>
                <w:sz w:val="20"/>
              </w:rPr>
            </w:pPr>
            <w:del w:id="24264" w:author="Johnny Schultz" w:date="2020-02-12T15:55:00Z">
              <w:r w:rsidRPr="00A013FD">
                <w:rPr>
                  <w:sz w:val="20"/>
                </w:rPr>
                <w:delText>70</w:delText>
              </w:r>
            </w:del>
          </w:p>
        </w:tc>
        <w:tc>
          <w:tcPr>
            <w:tcW w:w="961" w:type="dxa"/>
            <w:tcBorders>
              <w:top w:val="nil"/>
              <w:left w:val="nil"/>
              <w:bottom w:val="single" w:sz="4" w:space="0" w:color="auto"/>
              <w:right w:val="single" w:sz="4" w:space="0" w:color="auto"/>
            </w:tcBorders>
            <w:shd w:val="clear" w:color="auto" w:fill="auto"/>
            <w:noWrap/>
            <w:vAlign w:val="center"/>
          </w:tcPr>
          <w:p w14:paraId="6A14E6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65" w:author="Johnny Schultz" w:date="2020-02-12T15:55:00Z"/>
                <w:sz w:val="20"/>
              </w:rPr>
            </w:pPr>
            <w:del w:id="24266" w:author="Johnny Schultz" w:date="2020-02-12T15:55:00Z">
              <w:r w:rsidRPr="00A013FD">
                <w:rPr>
                  <w:sz w:val="20"/>
                </w:rPr>
                <w:delText>18.2</w:delText>
              </w:r>
            </w:del>
          </w:p>
        </w:tc>
        <w:tc>
          <w:tcPr>
            <w:tcW w:w="962" w:type="dxa"/>
            <w:tcBorders>
              <w:top w:val="nil"/>
              <w:left w:val="nil"/>
              <w:bottom w:val="single" w:sz="4" w:space="0" w:color="auto"/>
              <w:right w:val="single" w:sz="4" w:space="0" w:color="auto"/>
            </w:tcBorders>
            <w:shd w:val="clear" w:color="auto" w:fill="auto"/>
            <w:noWrap/>
            <w:vAlign w:val="center"/>
          </w:tcPr>
          <w:p w14:paraId="3EDCC3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67" w:author="Johnny Schultz" w:date="2020-02-12T15:55:00Z"/>
                <w:sz w:val="20"/>
              </w:rPr>
            </w:pPr>
            <w:del w:id="24268" w:author="Johnny Schultz" w:date="2020-02-12T15:55:00Z">
              <w:r w:rsidRPr="00A013FD">
                <w:rPr>
                  <w:sz w:val="20"/>
                </w:rPr>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363B51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69" w:author="Johnny Schultz" w:date="2020-02-12T15:55:00Z"/>
                <w:sz w:val="20"/>
              </w:rPr>
            </w:pPr>
            <w:del w:id="24270" w:author="Johnny Schultz" w:date="2020-02-12T15:55:00Z">
              <w:r w:rsidRPr="00A013FD">
                <w:rPr>
                  <w:sz w:val="20"/>
                </w:rPr>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CC1FB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71" w:author="Johnny Schultz" w:date="2020-02-12T15:55:00Z"/>
                <w:sz w:val="20"/>
              </w:rPr>
            </w:pPr>
            <w:del w:id="24272" w:author="Johnny Schultz" w:date="2020-02-12T15:55:00Z">
              <w:r w:rsidRPr="00A013FD">
                <w:rPr>
                  <w:sz w:val="20"/>
                </w:rPr>
                <w:delText>−12.0</w:delText>
              </w:r>
            </w:del>
          </w:p>
        </w:tc>
        <w:tc>
          <w:tcPr>
            <w:tcW w:w="801" w:type="dxa"/>
            <w:tcBorders>
              <w:top w:val="nil"/>
              <w:left w:val="nil"/>
              <w:bottom w:val="single" w:sz="4" w:space="0" w:color="auto"/>
              <w:right w:val="single" w:sz="4" w:space="0" w:color="auto"/>
            </w:tcBorders>
            <w:shd w:val="clear" w:color="auto" w:fill="auto"/>
            <w:noWrap/>
            <w:vAlign w:val="center"/>
          </w:tcPr>
          <w:p w14:paraId="58CA51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73" w:author="Johnny Schultz" w:date="2020-02-12T15:55:00Z"/>
                <w:sz w:val="20"/>
              </w:rPr>
            </w:pPr>
            <w:del w:id="24274" w:author="Johnny Schultz" w:date="2020-02-12T15:55:00Z">
              <w:r w:rsidRPr="00A013FD">
                <w:rPr>
                  <w:sz w:val="20"/>
                </w:rPr>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4A9A6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75" w:author="Johnny Schultz" w:date="2020-02-12T15:55:00Z"/>
                <w:sz w:val="20"/>
              </w:rPr>
            </w:pPr>
            <w:del w:id="24276" w:author="Johnny Schultz" w:date="2020-02-12T15:55:00Z">
              <w:r w:rsidRPr="00A013FD">
                <w:rPr>
                  <w:sz w:val="20"/>
                </w:rPr>
                <w:delText>−147.0</w:delText>
              </w:r>
            </w:del>
          </w:p>
        </w:tc>
        <w:tc>
          <w:tcPr>
            <w:tcW w:w="1063" w:type="dxa"/>
            <w:tcBorders>
              <w:top w:val="nil"/>
              <w:left w:val="nil"/>
              <w:bottom w:val="single" w:sz="4" w:space="0" w:color="auto"/>
              <w:right w:val="single" w:sz="4" w:space="0" w:color="auto"/>
            </w:tcBorders>
            <w:shd w:val="clear" w:color="auto" w:fill="auto"/>
            <w:noWrap/>
            <w:vAlign w:val="center"/>
          </w:tcPr>
          <w:p w14:paraId="5B699F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77" w:author="Johnny Schultz" w:date="2020-02-12T15:55:00Z"/>
                <w:sz w:val="20"/>
              </w:rPr>
            </w:pPr>
            <w:del w:id="24278" w:author="Johnny Schultz" w:date="2020-02-12T15:55:00Z">
              <w:r w:rsidRPr="00A013FD">
                <w:rPr>
                  <w:sz w:val="20"/>
                </w:rPr>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7E24D3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79" w:author="Johnny Schultz" w:date="2020-02-12T15:55:00Z"/>
                <w:sz w:val="20"/>
              </w:rPr>
            </w:pPr>
            <w:del w:id="24280" w:author="Johnny Schultz" w:date="2020-02-12T15:55:00Z">
              <w:r w:rsidRPr="00A013FD">
                <w:rPr>
                  <w:sz w:val="20"/>
                </w:rPr>
                <w:delText>14.0</w:delText>
              </w:r>
            </w:del>
          </w:p>
        </w:tc>
      </w:tr>
      <w:tr w:rsidR="00A013FD" w:rsidRPr="00A013FD" w14:paraId="0DA99A4B" w14:textId="77777777" w:rsidTr="00BF604E">
        <w:trPr>
          <w:trHeight w:val="300"/>
          <w:jc w:val="center"/>
          <w:del w:id="24281"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3B91AD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82" w:author="Johnny Schultz" w:date="2020-02-12T15:55:00Z"/>
                <w:sz w:val="20"/>
              </w:rPr>
            </w:pPr>
            <w:del w:id="24283" w:author="Johnny Schultz" w:date="2020-02-12T15:55:00Z">
              <w:r w:rsidRPr="00A013FD">
                <w:rPr>
                  <w:sz w:val="20"/>
                </w:rPr>
                <w:delText>80</w:delText>
              </w:r>
            </w:del>
          </w:p>
        </w:tc>
        <w:tc>
          <w:tcPr>
            <w:tcW w:w="961" w:type="dxa"/>
            <w:tcBorders>
              <w:top w:val="nil"/>
              <w:left w:val="nil"/>
              <w:bottom w:val="single" w:sz="4" w:space="0" w:color="auto"/>
              <w:right w:val="single" w:sz="4" w:space="0" w:color="auto"/>
            </w:tcBorders>
            <w:shd w:val="clear" w:color="auto" w:fill="auto"/>
            <w:noWrap/>
            <w:vAlign w:val="center"/>
          </w:tcPr>
          <w:p w14:paraId="5EAF1A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84" w:author="Johnny Schultz" w:date="2020-02-12T15:55:00Z"/>
                <w:sz w:val="20"/>
              </w:rPr>
            </w:pPr>
            <w:del w:id="24285" w:author="Johnny Schultz" w:date="2020-02-12T15:55:00Z">
              <w:r w:rsidRPr="00A013FD">
                <w:rPr>
                  <w:sz w:val="20"/>
                </w:rPr>
                <w:delText>9.1</w:delText>
              </w:r>
            </w:del>
          </w:p>
        </w:tc>
        <w:tc>
          <w:tcPr>
            <w:tcW w:w="962" w:type="dxa"/>
            <w:tcBorders>
              <w:top w:val="nil"/>
              <w:left w:val="nil"/>
              <w:bottom w:val="single" w:sz="4" w:space="0" w:color="auto"/>
              <w:right w:val="single" w:sz="4" w:space="0" w:color="auto"/>
            </w:tcBorders>
            <w:shd w:val="clear" w:color="auto" w:fill="auto"/>
            <w:noWrap/>
            <w:vAlign w:val="center"/>
          </w:tcPr>
          <w:p w14:paraId="7E94D2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86" w:author="Johnny Schultz" w:date="2020-02-12T15:55:00Z"/>
                <w:sz w:val="20"/>
              </w:rPr>
            </w:pPr>
            <w:del w:id="24287" w:author="Johnny Schultz" w:date="2020-02-12T15:55:00Z">
              <w:r w:rsidRPr="00A013FD">
                <w:rPr>
                  <w:sz w:val="20"/>
                </w:rPr>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2E503D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88" w:author="Johnny Schultz" w:date="2020-02-12T15:55:00Z"/>
                <w:sz w:val="20"/>
              </w:rPr>
            </w:pPr>
            <w:del w:id="24289" w:author="Johnny Schultz" w:date="2020-02-12T15:55:00Z">
              <w:r w:rsidRPr="00A013FD">
                <w:rPr>
                  <w:sz w:val="20"/>
                </w:rPr>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5743E0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90" w:author="Johnny Schultz" w:date="2020-02-12T15:55:00Z"/>
                <w:sz w:val="20"/>
              </w:rPr>
            </w:pPr>
            <w:del w:id="24291" w:author="Johnny Schultz" w:date="2020-02-12T15:55:00Z">
              <w:r w:rsidRPr="00A013FD">
                <w:rPr>
                  <w:sz w:val="20"/>
                </w:rPr>
                <w:delText>−13.0</w:delText>
              </w:r>
            </w:del>
          </w:p>
        </w:tc>
        <w:tc>
          <w:tcPr>
            <w:tcW w:w="801" w:type="dxa"/>
            <w:tcBorders>
              <w:top w:val="nil"/>
              <w:left w:val="nil"/>
              <w:bottom w:val="single" w:sz="4" w:space="0" w:color="auto"/>
              <w:right w:val="single" w:sz="4" w:space="0" w:color="auto"/>
            </w:tcBorders>
            <w:shd w:val="clear" w:color="auto" w:fill="auto"/>
            <w:noWrap/>
            <w:vAlign w:val="center"/>
          </w:tcPr>
          <w:p w14:paraId="61FE51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92" w:author="Johnny Schultz" w:date="2020-02-12T15:55:00Z"/>
                <w:sz w:val="20"/>
              </w:rPr>
            </w:pPr>
            <w:del w:id="24293" w:author="Johnny Schultz" w:date="2020-02-12T15:55:00Z">
              <w:r w:rsidRPr="00A013FD">
                <w:rPr>
                  <w:sz w:val="20"/>
                </w:rPr>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749A2C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94" w:author="Johnny Schultz" w:date="2020-02-12T15:55:00Z"/>
                <w:sz w:val="20"/>
              </w:rPr>
            </w:pPr>
            <w:del w:id="24295" w:author="Johnny Schultz" w:date="2020-02-12T15:55:00Z">
              <w:r w:rsidRPr="00A013FD">
                <w:rPr>
                  <w:sz w:val="20"/>
                </w:rPr>
                <w:delText>−147.6</w:delText>
              </w:r>
            </w:del>
          </w:p>
        </w:tc>
        <w:tc>
          <w:tcPr>
            <w:tcW w:w="1063" w:type="dxa"/>
            <w:tcBorders>
              <w:top w:val="nil"/>
              <w:left w:val="nil"/>
              <w:bottom w:val="single" w:sz="4" w:space="0" w:color="auto"/>
              <w:right w:val="single" w:sz="4" w:space="0" w:color="auto"/>
            </w:tcBorders>
            <w:shd w:val="clear" w:color="auto" w:fill="auto"/>
            <w:noWrap/>
            <w:vAlign w:val="center"/>
          </w:tcPr>
          <w:p w14:paraId="59A9C2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96" w:author="Johnny Schultz" w:date="2020-02-12T15:55:00Z"/>
                <w:sz w:val="20"/>
              </w:rPr>
            </w:pPr>
            <w:del w:id="24297" w:author="Johnny Schultz" w:date="2020-02-12T15:55:00Z">
              <w:r w:rsidRPr="00A013FD">
                <w:rPr>
                  <w:sz w:val="20"/>
                </w:rPr>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6096A0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298" w:author="Johnny Schultz" w:date="2020-02-12T15:55:00Z"/>
                <w:sz w:val="20"/>
              </w:rPr>
            </w:pPr>
            <w:del w:id="24299" w:author="Johnny Schultz" w:date="2020-02-12T15:55:00Z">
              <w:r w:rsidRPr="00A013FD">
                <w:rPr>
                  <w:sz w:val="20"/>
                </w:rPr>
                <w:delText>15.6</w:delText>
              </w:r>
            </w:del>
          </w:p>
        </w:tc>
      </w:tr>
      <w:tr w:rsidR="00A013FD" w:rsidRPr="00A013FD" w14:paraId="5AFA3495" w14:textId="77777777" w:rsidTr="00BF604E">
        <w:trPr>
          <w:trHeight w:val="300"/>
          <w:jc w:val="center"/>
          <w:del w:id="24300" w:author="Johnny Schultz" w:date="2020-02-12T15:55:00Z"/>
        </w:trPr>
        <w:tc>
          <w:tcPr>
            <w:tcW w:w="961" w:type="dxa"/>
            <w:tcBorders>
              <w:top w:val="nil"/>
              <w:left w:val="single" w:sz="4" w:space="0" w:color="auto"/>
              <w:bottom w:val="single" w:sz="4" w:space="0" w:color="auto"/>
              <w:right w:val="single" w:sz="4" w:space="0" w:color="auto"/>
            </w:tcBorders>
            <w:shd w:val="clear" w:color="auto" w:fill="auto"/>
            <w:noWrap/>
            <w:vAlign w:val="center"/>
          </w:tcPr>
          <w:p w14:paraId="3E90E7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01" w:author="Johnny Schultz" w:date="2020-02-12T15:55:00Z"/>
                <w:sz w:val="20"/>
              </w:rPr>
            </w:pPr>
            <w:del w:id="24302" w:author="Johnny Schultz" w:date="2020-02-12T15:55:00Z">
              <w:r w:rsidRPr="00A013FD">
                <w:rPr>
                  <w:sz w:val="20"/>
                </w:rPr>
                <w:delText>90</w:delText>
              </w:r>
            </w:del>
          </w:p>
        </w:tc>
        <w:tc>
          <w:tcPr>
            <w:tcW w:w="961" w:type="dxa"/>
            <w:tcBorders>
              <w:top w:val="nil"/>
              <w:left w:val="nil"/>
              <w:bottom w:val="single" w:sz="4" w:space="0" w:color="auto"/>
              <w:right w:val="single" w:sz="4" w:space="0" w:color="auto"/>
            </w:tcBorders>
            <w:shd w:val="clear" w:color="auto" w:fill="auto"/>
            <w:noWrap/>
            <w:vAlign w:val="center"/>
          </w:tcPr>
          <w:p w14:paraId="57FD5D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03" w:author="Johnny Schultz" w:date="2020-02-12T15:55:00Z"/>
                <w:sz w:val="20"/>
              </w:rPr>
            </w:pPr>
            <w:del w:id="24304" w:author="Johnny Schultz" w:date="2020-02-12T15:55:00Z">
              <w:r w:rsidRPr="00A013FD">
                <w:rPr>
                  <w:sz w:val="20"/>
                </w:rPr>
                <w:delText>0</w:delText>
              </w:r>
            </w:del>
          </w:p>
        </w:tc>
        <w:tc>
          <w:tcPr>
            <w:tcW w:w="962" w:type="dxa"/>
            <w:tcBorders>
              <w:top w:val="nil"/>
              <w:left w:val="nil"/>
              <w:bottom w:val="single" w:sz="4" w:space="0" w:color="auto"/>
              <w:right w:val="single" w:sz="4" w:space="0" w:color="auto"/>
            </w:tcBorders>
            <w:shd w:val="clear" w:color="auto" w:fill="auto"/>
            <w:noWrap/>
            <w:vAlign w:val="center"/>
          </w:tcPr>
          <w:p w14:paraId="2DF422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05" w:author="Johnny Schultz" w:date="2020-02-12T15:55:00Z"/>
                <w:sz w:val="20"/>
              </w:rPr>
            </w:pPr>
            <w:del w:id="24306" w:author="Johnny Schultz" w:date="2020-02-12T15:55:00Z">
              <w:r w:rsidRPr="00A013FD">
                <w:rPr>
                  <w:sz w:val="20"/>
                </w:rPr>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09E75C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07" w:author="Johnny Schultz" w:date="2020-02-12T15:55:00Z"/>
                <w:sz w:val="20"/>
              </w:rPr>
            </w:pPr>
            <w:del w:id="24308" w:author="Johnny Schultz" w:date="2020-02-12T15:55:00Z">
              <w:r w:rsidRPr="00A013FD">
                <w:rPr>
                  <w:sz w:val="20"/>
                </w:rPr>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0BE6A2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09" w:author="Johnny Schultz" w:date="2020-02-12T15:55:00Z"/>
                <w:sz w:val="20"/>
              </w:rPr>
            </w:pPr>
            <w:del w:id="24310" w:author="Johnny Schultz" w:date="2020-02-12T15:55:00Z">
              <w:r w:rsidRPr="00A013FD">
                <w:rPr>
                  <w:sz w:val="20"/>
                </w:rPr>
                <w:delText>−13.5</w:delText>
              </w:r>
            </w:del>
          </w:p>
        </w:tc>
        <w:tc>
          <w:tcPr>
            <w:tcW w:w="801" w:type="dxa"/>
            <w:tcBorders>
              <w:top w:val="nil"/>
              <w:left w:val="nil"/>
              <w:bottom w:val="single" w:sz="4" w:space="0" w:color="auto"/>
              <w:right w:val="single" w:sz="4" w:space="0" w:color="auto"/>
            </w:tcBorders>
            <w:shd w:val="clear" w:color="auto" w:fill="auto"/>
            <w:noWrap/>
            <w:vAlign w:val="center"/>
          </w:tcPr>
          <w:p w14:paraId="29E6DE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11" w:author="Johnny Schultz" w:date="2020-02-12T15:55:00Z"/>
                <w:sz w:val="20"/>
              </w:rPr>
            </w:pPr>
            <w:del w:id="24312" w:author="Johnny Schultz" w:date="2020-02-12T15:55:00Z">
              <w:r w:rsidRPr="00A013FD">
                <w:rPr>
                  <w:sz w:val="20"/>
                </w:rPr>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190005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13" w:author="Johnny Schultz" w:date="2020-02-12T15:55:00Z"/>
                <w:sz w:val="20"/>
              </w:rPr>
            </w:pPr>
            <w:del w:id="24314" w:author="Johnny Schultz" w:date="2020-02-12T15:55:00Z">
              <w:r w:rsidRPr="00A013FD">
                <w:rPr>
                  <w:sz w:val="20"/>
                </w:rPr>
                <w:delText>−148.0</w:delText>
              </w:r>
            </w:del>
          </w:p>
        </w:tc>
        <w:tc>
          <w:tcPr>
            <w:tcW w:w="1063" w:type="dxa"/>
            <w:tcBorders>
              <w:top w:val="nil"/>
              <w:left w:val="nil"/>
              <w:bottom w:val="single" w:sz="4" w:space="0" w:color="auto"/>
              <w:right w:val="single" w:sz="4" w:space="0" w:color="auto"/>
            </w:tcBorders>
            <w:shd w:val="clear" w:color="auto" w:fill="auto"/>
            <w:noWrap/>
            <w:vAlign w:val="center"/>
          </w:tcPr>
          <w:p w14:paraId="30D70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15" w:author="Johnny Schultz" w:date="2020-02-12T15:55:00Z"/>
                <w:sz w:val="20"/>
              </w:rPr>
            </w:pPr>
            <w:del w:id="24316" w:author="Johnny Schultz" w:date="2020-02-12T15:55:00Z">
              <w:r w:rsidRPr="00A013FD">
                <w:rPr>
                  <w:sz w:val="20"/>
                </w:rPr>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4D283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17" w:author="Johnny Schultz" w:date="2020-02-12T15:55:00Z"/>
                <w:sz w:val="20"/>
              </w:rPr>
            </w:pPr>
            <w:del w:id="24318" w:author="Johnny Schultz" w:date="2020-02-12T15:55:00Z">
              <w:r w:rsidRPr="00A013FD">
                <w:rPr>
                  <w:sz w:val="20"/>
                </w:rPr>
                <w:delText>17.0</w:delText>
              </w:r>
            </w:del>
          </w:p>
        </w:tc>
      </w:tr>
    </w:tbl>
    <w:p w14:paraId="4BC00E12" w14:textId="77777777" w:rsidR="00A013FD" w:rsidRPr="00A013FD" w:rsidRDefault="00A013FD" w:rsidP="00A013FD">
      <w:pPr>
        <w:keepNext/>
        <w:keepLines/>
        <w:tabs>
          <w:tab w:val="clear" w:pos="1134"/>
          <w:tab w:val="left" w:pos="360"/>
        </w:tabs>
        <w:spacing w:before="200"/>
        <w:ind w:left="360" w:hanging="360"/>
        <w:outlineLvl w:val="2"/>
        <w:rPr>
          <w:del w:id="24319" w:author="Johnny Schultz" w:date="2020-02-12T15:55:00Z"/>
          <w:b/>
        </w:rPr>
      </w:pPr>
      <w:del w:id="24320" w:author="Johnny Schultz" w:date="2020-02-12T15:55:00Z">
        <w:r w:rsidRPr="00A013FD">
          <w:rPr>
            <w:b/>
          </w:rPr>
          <w:delText>2.1.6</w:delText>
        </w:r>
        <w:r w:rsidRPr="00A013FD">
          <w:rPr>
            <w:b/>
          </w:rPr>
          <w:tab/>
          <w:delText>Protection of the radio astronomy service in the 150.05-153 MHz band</w:delText>
        </w:r>
      </w:del>
    </w:p>
    <w:p w14:paraId="21E8AF7E" w14:textId="77777777" w:rsidR="00A013FD" w:rsidRPr="00A013FD" w:rsidRDefault="00A013FD" w:rsidP="00A013FD">
      <w:pPr>
        <w:rPr>
          <w:del w:id="24321" w:author="Johnny Schultz" w:date="2020-02-12T15:55:00Z"/>
        </w:rPr>
      </w:pPr>
      <w:del w:id="24322" w:author="Johnny Schultz" w:date="2020-02-12T15:55:00Z">
        <w:r w:rsidRPr="00A013FD">
          <w:delText>An appropriate protection limit for Radio Astronomy service in the 150.05-153.0 MHz band would be −238 dBW/m</w:delText>
        </w:r>
        <w:r w:rsidRPr="00A013FD">
          <w:rPr>
            <w:vertAlign w:val="superscript"/>
          </w:rPr>
          <w:delText>2</w:delText>
        </w:r>
        <w:r w:rsidRPr="00A013FD">
          <w:delText xml:space="preserve"> in a 2.95 MHz bandwidth centred around 152 MHz. Accordingly the maximum VDE-SAT downlink emission in the 150.05-153 MHz band should be below values shown in Table A4-5.</w:delText>
        </w:r>
      </w:del>
    </w:p>
    <w:p w14:paraId="76A13E46" w14:textId="77777777" w:rsidR="00A013FD" w:rsidRPr="00A013FD" w:rsidRDefault="00A013FD" w:rsidP="00A013FD">
      <w:pPr>
        <w:rPr>
          <w:del w:id="24323" w:author="Johnny Schultz" w:date="2020-02-12T15:55:00Z"/>
        </w:rPr>
      </w:pPr>
      <w:del w:id="24324" w:author="Johnny Schultz" w:date="2020-02-12T15:55:00Z">
        <w:r w:rsidRPr="00A013FD">
          <w:br w:type="page"/>
        </w:r>
      </w:del>
    </w:p>
    <w:p w14:paraId="22DF0AE7" w14:textId="77777777" w:rsidR="00A013FD" w:rsidRPr="00A013FD" w:rsidRDefault="00A013FD" w:rsidP="00A013FD">
      <w:pPr>
        <w:keepNext/>
        <w:spacing w:before="560" w:after="120"/>
        <w:jc w:val="center"/>
        <w:rPr>
          <w:del w:id="24325" w:author="Johnny Schultz" w:date="2020-02-12T15:55:00Z"/>
          <w:b/>
          <w:caps/>
          <w:sz w:val="20"/>
        </w:rPr>
      </w:pPr>
      <w:del w:id="24326" w:author="Johnny Schultz" w:date="2020-02-12T15:55:00Z">
        <w:r w:rsidRPr="00A013FD">
          <w:rPr>
            <w:caps/>
            <w:sz w:val="20"/>
          </w:rPr>
          <w:delText>TABLE A4-5</w:delText>
        </w:r>
      </w:del>
    </w:p>
    <w:p w14:paraId="61B202FA" w14:textId="77777777" w:rsidR="00A013FD" w:rsidRPr="00A013FD" w:rsidRDefault="00A013FD" w:rsidP="00A013FD">
      <w:pPr>
        <w:keepNext/>
        <w:keepLines/>
        <w:spacing w:before="0" w:after="120"/>
        <w:jc w:val="center"/>
        <w:rPr>
          <w:del w:id="24327" w:author="Johnny Schultz" w:date="2020-02-12T15:55:00Z"/>
          <w:rFonts w:ascii="Times New Roman Bold" w:hAnsi="Times New Roman Bold"/>
          <w:b/>
          <w:sz w:val="20"/>
        </w:rPr>
      </w:pPr>
      <w:del w:id="24328" w:author="Johnny Schultz" w:date="2020-02-12T15:55:00Z">
        <w:r w:rsidRPr="00A013FD">
          <w:rPr>
            <w:rFonts w:ascii="Times New Roman Bold" w:hAnsi="Times New Roman Bold"/>
            <w:b/>
            <w:sz w:val="20"/>
          </w:rPr>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A013FD" w:rsidRPr="00A013FD" w14:paraId="6494D20C" w14:textId="77777777" w:rsidTr="00BF604E">
        <w:trPr>
          <w:trHeight w:val="483"/>
          <w:jc w:val="center"/>
          <w:del w:id="24329" w:author="Johnny Schultz" w:date="2020-02-12T15:55:00Z"/>
        </w:trPr>
        <w:tc>
          <w:tcPr>
            <w:tcW w:w="871" w:type="pct"/>
            <w:vMerge w:val="restart"/>
            <w:shd w:val="clear" w:color="auto" w:fill="auto"/>
            <w:noWrap/>
            <w:vAlign w:val="center"/>
          </w:tcPr>
          <w:p w14:paraId="05292078" w14:textId="77777777" w:rsidR="00A013FD" w:rsidRPr="00A013FD" w:rsidRDefault="00A013FD" w:rsidP="00A013FD">
            <w:pPr>
              <w:keepNext/>
              <w:spacing w:before="80" w:after="80"/>
              <w:jc w:val="center"/>
              <w:rPr>
                <w:del w:id="24330" w:author="Johnny Schultz" w:date="2020-02-12T15:55:00Z"/>
                <w:rFonts w:ascii="Times New Roman Bold" w:hAnsi="Times New Roman Bold" w:cs="Times New Roman Bold"/>
                <w:b/>
                <w:sz w:val="20"/>
              </w:rPr>
            </w:pPr>
            <w:del w:id="24331" w:author="Johnny Schultz" w:date="2020-02-12T15:55:00Z">
              <w:r w:rsidRPr="00A013FD">
                <w:rPr>
                  <w:rFonts w:ascii="Times New Roman Bold" w:hAnsi="Times New Roman Bold" w:cs="Times New Roman Bold"/>
                  <w:b/>
                  <w:sz w:val="20"/>
                </w:rPr>
                <w:delText>Ship elevation angle</w:delText>
              </w:r>
              <w:r w:rsidRPr="00A013FD">
                <w:rPr>
                  <w:rFonts w:ascii="Times New Roman Bold" w:hAnsi="Times New Roman Bold" w:cs="Times New Roman Bold"/>
                  <w:b/>
                  <w:sz w:val="20"/>
                </w:rPr>
                <w:br/>
                <w:delText>(deg)</w:delText>
              </w:r>
            </w:del>
          </w:p>
        </w:tc>
        <w:tc>
          <w:tcPr>
            <w:tcW w:w="1046" w:type="pct"/>
            <w:vMerge w:val="restart"/>
            <w:shd w:val="clear" w:color="auto" w:fill="auto"/>
            <w:noWrap/>
            <w:vAlign w:val="center"/>
          </w:tcPr>
          <w:p w14:paraId="15CF416F" w14:textId="77777777" w:rsidR="00A013FD" w:rsidRPr="00A013FD" w:rsidRDefault="00A013FD" w:rsidP="00A013FD">
            <w:pPr>
              <w:keepNext/>
              <w:spacing w:before="80" w:after="80"/>
              <w:jc w:val="center"/>
              <w:rPr>
                <w:del w:id="24332" w:author="Johnny Schultz" w:date="2020-02-12T15:55:00Z"/>
                <w:rFonts w:ascii="Times New Roman Bold" w:hAnsi="Times New Roman Bold" w:cs="Times New Roman Bold"/>
                <w:b/>
                <w:sz w:val="20"/>
              </w:rPr>
            </w:pPr>
            <w:del w:id="24333" w:author="Johnny Schultz" w:date="2020-02-12T15:55:00Z">
              <w:r w:rsidRPr="00A013FD">
                <w:rPr>
                  <w:rFonts w:ascii="Times New Roman Bold" w:hAnsi="Times New Roman Bold" w:cs="Times New Roman Bold"/>
                  <w:b/>
                  <w:sz w:val="20"/>
                </w:rPr>
                <w:delText>RAS limit</w:delText>
              </w:r>
              <w:r w:rsidRPr="00A013FD">
                <w:rPr>
                  <w:rFonts w:ascii="Times New Roman Bold" w:hAnsi="Times New Roman Bold" w:cs="Times New Roman Bold"/>
                  <w:b/>
                  <w:sz w:val="20"/>
                </w:rPr>
                <w:br/>
                <w:delText>(W/m</w:delText>
              </w:r>
              <w:r w:rsidRPr="00A013FD">
                <w:rPr>
                  <w:rFonts w:ascii="Times New Roman Bold" w:hAnsi="Times New Roman Bold" w:cs="Times New Roman Bold"/>
                  <w:b/>
                  <w:sz w:val="20"/>
                  <w:vertAlign w:val="superscript"/>
                </w:rPr>
                <w:delText>2</w:delText>
              </w:r>
              <w:r w:rsidRPr="00A013FD">
                <w:rPr>
                  <w:rFonts w:ascii="Times New Roman Bold" w:hAnsi="Times New Roman Bold" w:cs="Times New Roman Bold"/>
                  <w:b/>
                  <w:sz w:val="20"/>
                </w:rPr>
                <w:delText>/</w:delText>
              </w:r>
              <w:r w:rsidRPr="00A013FD">
                <w:rPr>
                  <w:rFonts w:ascii="Times New Roman Bold" w:hAnsi="Times New Roman Bold" w:cs="Times New Roman Bold"/>
                  <w:b/>
                  <w:sz w:val="20"/>
                </w:rPr>
                <w:br/>
                <w:delText>2.95 MHz)</w:delText>
              </w:r>
            </w:del>
          </w:p>
        </w:tc>
        <w:tc>
          <w:tcPr>
            <w:tcW w:w="700" w:type="pct"/>
            <w:vMerge w:val="restart"/>
            <w:shd w:val="clear" w:color="auto" w:fill="auto"/>
            <w:noWrap/>
            <w:vAlign w:val="center"/>
          </w:tcPr>
          <w:p w14:paraId="4B0E0EBF" w14:textId="77777777" w:rsidR="00A013FD" w:rsidRPr="00A013FD" w:rsidRDefault="00A013FD" w:rsidP="00A013FD">
            <w:pPr>
              <w:keepNext/>
              <w:spacing w:before="80" w:after="80"/>
              <w:jc w:val="center"/>
              <w:rPr>
                <w:del w:id="24334" w:author="Johnny Schultz" w:date="2020-02-12T15:55:00Z"/>
                <w:rFonts w:ascii="Times New Roman Bold" w:hAnsi="Times New Roman Bold" w:cs="Times New Roman Bold"/>
                <w:b/>
                <w:sz w:val="20"/>
              </w:rPr>
            </w:pPr>
            <w:del w:id="24335" w:author="Johnny Schultz" w:date="2020-02-12T15:55:00Z">
              <w:r w:rsidRPr="00A013FD">
                <w:rPr>
                  <w:rFonts w:ascii="Times New Roman Bold" w:hAnsi="Times New Roman Bold" w:cs="Times New Roman Bold"/>
                  <w:b/>
                  <w:sz w:val="20"/>
                </w:rPr>
                <w:delText>Range</w:delText>
              </w:r>
              <w:r w:rsidRPr="00A013FD">
                <w:rPr>
                  <w:rFonts w:ascii="Times New Roman Bold" w:hAnsi="Times New Roman Bold" w:cs="Times New Roman Bold"/>
                  <w:b/>
                  <w:sz w:val="20"/>
                </w:rPr>
                <w:br/>
                <w:delText>(km)</w:delText>
              </w:r>
            </w:del>
          </w:p>
        </w:tc>
        <w:tc>
          <w:tcPr>
            <w:tcW w:w="2383" w:type="pct"/>
            <w:gridSpan w:val="3"/>
            <w:shd w:val="clear" w:color="auto" w:fill="auto"/>
            <w:noWrap/>
            <w:vAlign w:val="center"/>
          </w:tcPr>
          <w:p w14:paraId="7558A3E7" w14:textId="77777777" w:rsidR="00A013FD" w:rsidRPr="00A013FD" w:rsidRDefault="00A013FD" w:rsidP="00A013FD">
            <w:pPr>
              <w:keepNext/>
              <w:spacing w:before="80" w:after="80"/>
              <w:jc w:val="center"/>
              <w:rPr>
                <w:del w:id="24336" w:author="Johnny Schultz" w:date="2020-02-12T15:55:00Z"/>
                <w:rFonts w:ascii="Times New Roman Bold" w:hAnsi="Times New Roman Bold" w:cs="Times New Roman Bold"/>
                <w:b/>
                <w:sz w:val="20"/>
              </w:rPr>
            </w:pPr>
            <w:del w:id="24337" w:author="Johnny Schultz" w:date="2020-02-12T15:55:00Z">
              <w:r w:rsidRPr="00A013FD">
                <w:rPr>
                  <w:rFonts w:ascii="Times New Roman Bold" w:hAnsi="Times New Roman Bold" w:cs="Times New Roman Bold"/>
                  <w:b/>
                  <w:sz w:val="20"/>
                </w:rPr>
                <w:delText>Sat. max. interference e.i.r.p.</w:delText>
              </w:r>
            </w:del>
          </w:p>
        </w:tc>
      </w:tr>
      <w:tr w:rsidR="00A013FD" w:rsidRPr="00A013FD" w14:paraId="7F11088F" w14:textId="77777777" w:rsidTr="00BF604E">
        <w:trPr>
          <w:trHeight w:val="482"/>
          <w:jc w:val="center"/>
          <w:del w:id="24338" w:author="Johnny Schultz" w:date="2020-02-12T15:55:00Z"/>
        </w:trPr>
        <w:tc>
          <w:tcPr>
            <w:tcW w:w="871" w:type="pct"/>
            <w:vMerge/>
            <w:shd w:val="clear" w:color="auto" w:fill="auto"/>
            <w:noWrap/>
            <w:vAlign w:val="center"/>
          </w:tcPr>
          <w:p w14:paraId="3C4AFD63" w14:textId="77777777" w:rsidR="00A013FD" w:rsidRPr="00A013FD" w:rsidRDefault="00A013FD" w:rsidP="00A013FD">
            <w:pPr>
              <w:jc w:val="center"/>
              <w:rPr>
                <w:del w:id="24339" w:author="Johnny Schultz" w:date="2020-02-12T15:55:00Z"/>
                <w:b/>
                <w:sz w:val="18"/>
                <w:szCs w:val="18"/>
              </w:rPr>
            </w:pPr>
          </w:p>
        </w:tc>
        <w:tc>
          <w:tcPr>
            <w:tcW w:w="1046" w:type="pct"/>
            <w:vMerge/>
            <w:shd w:val="clear" w:color="auto" w:fill="auto"/>
            <w:noWrap/>
            <w:vAlign w:val="center"/>
          </w:tcPr>
          <w:p w14:paraId="23E78F71" w14:textId="77777777" w:rsidR="00A013FD" w:rsidRPr="00A013FD" w:rsidRDefault="00A013FD" w:rsidP="00A013FD">
            <w:pPr>
              <w:jc w:val="center"/>
              <w:rPr>
                <w:del w:id="24340" w:author="Johnny Schultz" w:date="2020-02-12T15:55:00Z"/>
                <w:b/>
                <w:sz w:val="18"/>
                <w:szCs w:val="18"/>
              </w:rPr>
            </w:pPr>
          </w:p>
        </w:tc>
        <w:tc>
          <w:tcPr>
            <w:tcW w:w="700" w:type="pct"/>
            <w:vMerge/>
            <w:shd w:val="clear" w:color="auto" w:fill="auto"/>
            <w:noWrap/>
            <w:vAlign w:val="center"/>
          </w:tcPr>
          <w:p w14:paraId="057698AD" w14:textId="77777777" w:rsidR="00A013FD" w:rsidRPr="00A013FD" w:rsidRDefault="00A013FD" w:rsidP="00A013FD">
            <w:pPr>
              <w:jc w:val="center"/>
              <w:rPr>
                <w:del w:id="24341" w:author="Johnny Schultz" w:date="2020-02-12T15:55:00Z"/>
                <w:b/>
                <w:sz w:val="18"/>
                <w:szCs w:val="18"/>
              </w:rPr>
            </w:pPr>
          </w:p>
        </w:tc>
        <w:tc>
          <w:tcPr>
            <w:tcW w:w="776" w:type="pct"/>
            <w:shd w:val="clear" w:color="auto" w:fill="auto"/>
            <w:noWrap/>
            <w:vAlign w:val="center"/>
          </w:tcPr>
          <w:p w14:paraId="31CBE849" w14:textId="77777777" w:rsidR="00A013FD" w:rsidRPr="00A013FD" w:rsidRDefault="00A013FD" w:rsidP="00A013FD">
            <w:pPr>
              <w:keepNext/>
              <w:spacing w:before="80" w:after="80"/>
              <w:jc w:val="center"/>
              <w:rPr>
                <w:del w:id="24342" w:author="Johnny Schultz" w:date="2020-02-12T15:55:00Z"/>
                <w:rFonts w:ascii="Times New Roman Bold" w:hAnsi="Times New Roman Bold" w:cs="Times New Roman Bold"/>
                <w:b/>
                <w:sz w:val="20"/>
              </w:rPr>
            </w:pPr>
            <w:del w:id="24343" w:author="Johnny Schultz" w:date="2020-02-12T15:55:00Z">
              <w:r w:rsidRPr="00A013FD">
                <w:rPr>
                  <w:rFonts w:ascii="Times New Roman Bold" w:hAnsi="Times New Roman Bold" w:cs="Times New Roman Bold"/>
                  <w:b/>
                  <w:sz w:val="20"/>
                </w:rPr>
                <w:delText>(W)</w:delText>
              </w:r>
            </w:del>
          </w:p>
        </w:tc>
        <w:tc>
          <w:tcPr>
            <w:tcW w:w="776" w:type="pct"/>
            <w:shd w:val="clear" w:color="auto" w:fill="auto"/>
            <w:vAlign w:val="center"/>
          </w:tcPr>
          <w:p w14:paraId="769AFE46" w14:textId="77777777" w:rsidR="00A013FD" w:rsidRPr="00A013FD" w:rsidRDefault="00A013FD" w:rsidP="00A013FD">
            <w:pPr>
              <w:keepNext/>
              <w:spacing w:before="80" w:after="80"/>
              <w:jc w:val="center"/>
              <w:rPr>
                <w:del w:id="24344" w:author="Johnny Schultz" w:date="2020-02-12T15:55:00Z"/>
                <w:rFonts w:ascii="Times New Roman Bold" w:hAnsi="Times New Roman Bold" w:cs="Times New Roman Bold"/>
                <w:b/>
                <w:sz w:val="20"/>
              </w:rPr>
            </w:pPr>
            <w:del w:id="24345" w:author="Johnny Schultz" w:date="2020-02-12T15:55:00Z">
              <w:r w:rsidRPr="00A013FD">
                <w:rPr>
                  <w:rFonts w:ascii="Times New Roman Bold" w:hAnsi="Times New Roman Bold" w:cs="Times New Roman Bold"/>
                  <w:b/>
                  <w:sz w:val="20"/>
                </w:rPr>
                <w:delText>(dBW)</w:delText>
              </w:r>
            </w:del>
          </w:p>
        </w:tc>
        <w:tc>
          <w:tcPr>
            <w:tcW w:w="831" w:type="pct"/>
            <w:shd w:val="clear" w:color="auto" w:fill="auto"/>
            <w:vAlign w:val="center"/>
          </w:tcPr>
          <w:p w14:paraId="3319C7C1" w14:textId="77777777" w:rsidR="00A013FD" w:rsidRPr="00A013FD" w:rsidRDefault="00A013FD" w:rsidP="00A013FD">
            <w:pPr>
              <w:keepNext/>
              <w:spacing w:before="80" w:after="80"/>
              <w:jc w:val="center"/>
              <w:rPr>
                <w:del w:id="24346" w:author="Johnny Schultz" w:date="2020-02-12T15:55:00Z"/>
                <w:rFonts w:ascii="Times New Roman Bold" w:hAnsi="Times New Roman Bold" w:cs="Times New Roman Bold"/>
                <w:b/>
                <w:sz w:val="20"/>
              </w:rPr>
            </w:pPr>
            <w:del w:id="24347" w:author="Johnny Schultz" w:date="2020-02-12T15:55:00Z">
              <w:r w:rsidRPr="00A013FD">
                <w:rPr>
                  <w:rFonts w:ascii="Times New Roman Bold" w:hAnsi="Times New Roman Bold" w:cs="Times New Roman Bold"/>
                  <w:b/>
                  <w:sz w:val="20"/>
                </w:rPr>
                <w:delText>(dBW/Hz)</w:delText>
              </w:r>
            </w:del>
          </w:p>
        </w:tc>
      </w:tr>
      <w:tr w:rsidR="00A013FD" w:rsidRPr="00A013FD" w14:paraId="5282BBD9" w14:textId="77777777" w:rsidTr="00BF604E">
        <w:trPr>
          <w:trHeight w:val="300"/>
          <w:jc w:val="center"/>
          <w:del w:id="24348" w:author="Johnny Schultz" w:date="2020-02-12T15:55:00Z"/>
        </w:trPr>
        <w:tc>
          <w:tcPr>
            <w:tcW w:w="871" w:type="pct"/>
            <w:shd w:val="clear" w:color="auto" w:fill="auto"/>
            <w:noWrap/>
            <w:vAlign w:val="bottom"/>
          </w:tcPr>
          <w:p w14:paraId="4B8240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49" w:author="Johnny Schultz" w:date="2020-02-12T15:55:00Z"/>
                <w:sz w:val="20"/>
              </w:rPr>
            </w:pPr>
            <w:del w:id="24350" w:author="Johnny Schultz" w:date="2020-02-12T15:55:00Z">
              <w:r w:rsidRPr="00A013FD">
                <w:rPr>
                  <w:sz w:val="20"/>
                </w:rPr>
                <w:delText>0</w:delText>
              </w:r>
            </w:del>
          </w:p>
        </w:tc>
        <w:tc>
          <w:tcPr>
            <w:tcW w:w="1046" w:type="pct"/>
            <w:shd w:val="clear" w:color="auto" w:fill="auto"/>
            <w:noWrap/>
            <w:vAlign w:val="bottom"/>
          </w:tcPr>
          <w:p w14:paraId="5EFCAC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51" w:author="Johnny Schultz" w:date="2020-02-12T15:55:00Z"/>
                <w:sz w:val="20"/>
              </w:rPr>
            </w:pPr>
            <w:del w:id="24352" w:author="Johnny Schultz" w:date="2020-02-12T15:55:00Z">
              <w:r w:rsidRPr="00A013FD">
                <w:rPr>
                  <w:sz w:val="20"/>
                </w:rPr>
                <w:delText>1.58E-24</w:delText>
              </w:r>
            </w:del>
          </w:p>
        </w:tc>
        <w:tc>
          <w:tcPr>
            <w:tcW w:w="700" w:type="pct"/>
            <w:shd w:val="clear" w:color="auto" w:fill="auto"/>
            <w:noWrap/>
            <w:vAlign w:val="bottom"/>
          </w:tcPr>
          <w:p w14:paraId="1E7FD9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53" w:author="Johnny Schultz" w:date="2020-02-12T15:55:00Z"/>
                <w:sz w:val="20"/>
              </w:rPr>
            </w:pPr>
            <w:del w:id="24354" w:author="Johnny Schultz" w:date="2020-02-12T15:55:00Z">
              <w:r w:rsidRPr="00A013FD">
                <w:rPr>
                  <w:sz w:val="20"/>
                </w:rPr>
                <w:delText>2830</w:delText>
              </w:r>
            </w:del>
          </w:p>
        </w:tc>
        <w:tc>
          <w:tcPr>
            <w:tcW w:w="776" w:type="pct"/>
            <w:shd w:val="clear" w:color="auto" w:fill="auto"/>
            <w:noWrap/>
            <w:vAlign w:val="bottom"/>
          </w:tcPr>
          <w:p w14:paraId="29C3EC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55" w:author="Johnny Schultz" w:date="2020-02-12T15:55:00Z"/>
                <w:sz w:val="20"/>
              </w:rPr>
            </w:pPr>
            <w:del w:id="24356" w:author="Johnny Schultz" w:date="2020-02-12T15:55:00Z">
              <w:r w:rsidRPr="00A013FD">
                <w:rPr>
                  <w:sz w:val="20"/>
                </w:rPr>
                <w:delText>1.60E-10</w:delText>
              </w:r>
            </w:del>
          </w:p>
        </w:tc>
        <w:tc>
          <w:tcPr>
            <w:tcW w:w="776" w:type="pct"/>
            <w:shd w:val="clear" w:color="auto" w:fill="auto"/>
            <w:noWrap/>
            <w:vAlign w:val="bottom"/>
          </w:tcPr>
          <w:p w14:paraId="5C4F31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57" w:author="Johnny Schultz" w:date="2020-02-12T15:55:00Z"/>
                <w:sz w:val="20"/>
              </w:rPr>
            </w:pPr>
            <w:del w:id="24358" w:author="Johnny Schultz" w:date="2020-02-12T15:55:00Z">
              <w:r w:rsidRPr="00A013FD">
                <w:rPr>
                  <w:sz w:val="20"/>
                </w:rPr>
                <w:delText>−97.97</w:delText>
              </w:r>
            </w:del>
          </w:p>
        </w:tc>
        <w:tc>
          <w:tcPr>
            <w:tcW w:w="831" w:type="pct"/>
            <w:shd w:val="clear" w:color="auto" w:fill="auto"/>
            <w:noWrap/>
            <w:vAlign w:val="bottom"/>
          </w:tcPr>
          <w:p w14:paraId="65358D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59" w:author="Johnny Schultz" w:date="2020-02-12T15:55:00Z"/>
                <w:sz w:val="20"/>
              </w:rPr>
            </w:pPr>
            <w:del w:id="24360" w:author="Johnny Schultz" w:date="2020-02-12T15:55:00Z">
              <w:r w:rsidRPr="00A013FD">
                <w:rPr>
                  <w:sz w:val="20"/>
                </w:rPr>
                <w:delText>−162.67</w:delText>
              </w:r>
            </w:del>
          </w:p>
        </w:tc>
      </w:tr>
      <w:tr w:rsidR="00A013FD" w:rsidRPr="00A013FD" w14:paraId="5066CBD1" w14:textId="77777777" w:rsidTr="00BF604E">
        <w:trPr>
          <w:trHeight w:val="300"/>
          <w:jc w:val="center"/>
          <w:del w:id="24361" w:author="Johnny Schultz" w:date="2020-02-12T15:55:00Z"/>
        </w:trPr>
        <w:tc>
          <w:tcPr>
            <w:tcW w:w="871" w:type="pct"/>
            <w:shd w:val="clear" w:color="auto" w:fill="auto"/>
            <w:noWrap/>
            <w:vAlign w:val="bottom"/>
          </w:tcPr>
          <w:p w14:paraId="7C6D44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62" w:author="Johnny Schultz" w:date="2020-02-12T15:55:00Z"/>
                <w:sz w:val="20"/>
              </w:rPr>
            </w:pPr>
            <w:del w:id="24363" w:author="Johnny Schultz" w:date="2020-02-12T15:55:00Z">
              <w:r w:rsidRPr="00A013FD">
                <w:rPr>
                  <w:sz w:val="20"/>
                </w:rPr>
                <w:delText>10</w:delText>
              </w:r>
            </w:del>
          </w:p>
        </w:tc>
        <w:tc>
          <w:tcPr>
            <w:tcW w:w="1046" w:type="pct"/>
            <w:shd w:val="clear" w:color="auto" w:fill="auto"/>
            <w:noWrap/>
            <w:vAlign w:val="bottom"/>
          </w:tcPr>
          <w:p w14:paraId="06F660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64" w:author="Johnny Schultz" w:date="2020-02-12T15:55:00Z"/>
                <w:sz w:val="20"/>
              </w:rPr>
            </w:pPr>
            <w:del w:id="24365" w:author="Johnny Schultz" w:date="2020-02-12T15:55:00Z">
              <w:r w:rsidRPr="00A013FD">
                <w:rPr>
                  <w:sz w:val="20"/>
                </w:rPr>
                <w:delText>1.58E-24</w:delText>
              </w:r>
            </w:del>
          </w:p>
        </w:tc>
        <w:tc>
          <w:tcPr>
            <w:tcW w:w="700" w:type="pct"/>
            <w:shd w:val="clear" w:color="auto" w:fill="auto"/>
            <w:noWrap/>
            <w:vAlign w:val="bottom"/>
          </w:tcPr>
          <w:p w14:paraId="34DDB5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66" w:author="Johnny Schultz" w:date="2020-02-12T15:55:00Z"/>
                <w:sz w:val="20"/>
              </w:rPr>
            </w:pPr>
            <w:del w:id="24367" w:author="Johnny Schultz" w:date="2020-02-12T15:55:00Z">
              <w:r w:rsidRPr="00A013FD">
                <w:rPr>
                  <w:sz w:val="20"/>
                </w:rPr>
                <w:delText>1932</w:delText>
              </w:r>
            </w:del>
          </w:p>
        </w:tc>
        <w:tc>
          <w:tcPr>
            <w:tcW w:w="776" w:type="pct"/>
            <w:shd w:val="clear" w:color="auto" w:fill="auto"/>
            <w:noWrap/>
            <w:vAlign w:val="bottom"/>
          </w:tcPr>
          <w:p w14:paraId="389528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68" w:author="Johnny Schultz" w:date="2020-02-12T15:55:00Z"/>
                <w:sz w:val="20"/>
              </w:rPr>
            </w:pPr>
            <w:del w:id="24369" w:author="Johnny Schultz" w:date="2020-02-12T15:55:00Z">
              <w:r w:rsidRPr="00A013FD">
                <w:rPr>
                  <w:sz w:val="20"/>
                </w:rPr>
                <w:delText>7.43E-11</w:delText>
              </w:r>
            </w:del>
          </w:p>
        </w:tc>
        <w:tc>
          <w:tcPr>
            <w:tcW w:w="776" w:type="pct"/>
            <w:shd w:val="clear" w:color="auto" w:fill="auto"/>
            <w:noWrap/>
            <w:vAlign w:val="bottom"/>
          </w:tcPr>
          <w:p w14:paraId="4D2DA6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70" w:author="Johnny Schultz" w:date="2020-02-12T15:55:00Z"/>
                <w:sz w:val="20"/>
              </w:rPr>
            </w:pPr>
            <w:del w:id="24371" w:author="Johnny Schultz" w:date="2020-02-12T15:55:00Z">
              <w:r w:rsidRPr="00A013FD">
                <w:rPr>
                  <w:sz w:val="20"/>
                </w:rPr>
                <w:delText>−101.29</w:delText>
              </w:r>
            </w:del>
          </w:p>
        </w:tc>
        <w:tc>
          <w:tcPr>
            <w:tcW w:w="831" w:type="pct"/>
            <w:shd w:val="clear" w:color="auto" w:fill="auto"/>
            <w:noWrap/>
            <w:vAlign w:val="bottom"/>
          </w:tcPr>
          <w:p w14:paraId="6B5C56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72" w:author="Johnny Schultz" w:date="2020-02-12T15:55:00Z"/>
                <w:sz w:val="20"/>
              </w:rPr>
            </w:pPr>
            <w:del w:id="24373" w:author="Johnny Schultz" w:date="2020-02-12T15:55:00Z">
              <w:r w:rsidRPr="00A013FD">
                <w:rPr>
                  <w:sz w:val="20"/>
                </w:rPr>
                <w:delText>−165.99</w:delText>
              </w:r>
            </w:del>
          </w:p>
        </w:tc>
      </w:tr>
      <w:tr w:rsidR="00A013FD" w:rsidRPr="00A013FD" w14:paraId="780433AC" w14:textId="77777777" w:rsidTr="00BF604E">
        <w:trPr>
          <w:trHeight w:val="300"/>
          <w:jc w:val="center"/>
          <w:del w:id="24374" w:author="Johnny Schultz" w:date="2020-02-12T15:55:00Z"/>
        </w:trPr>
        <w:tc>
          <w:tcPr>
            <w:tcW w:w="871" w:type="pct"/>
            <w:shd w:val="clear" w:color="auto" w:fill="auto"/>
            <w:noWrap/>
            <w:vAlign w:val="bottom"/>
          </w:tcPr>
          <w:p w14:paraId="12A5EB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75" w:author="Johnny Schultz" w:date="2020-02-12T15:55:00Z"/>
                <w:sz w:val="20"/>
              </w:rPr>
            </w:pPr>
            <w:del w:id="24376" w:author="Johnny Schultz" w:date="2020-02-12T15:55:00Z">
              <w:r w:rsidRPr="00A013FD">
                <w:rPr>
                  <w:sz w:val="20"/>
                </w:rPr>
                <w:delText>20</w:delText>
              </w:r>
            </w:del>
          </w:p>
        </w:tc>
        <w:tc>
          <w:tcPr>
            <w:tcW w:w="1046" w:type="pct"/>
            <w:shd w:val="clear" w:color="auto" w:fill="auto"/>
            <w:noWrap/>
            <w:vAlign w:val="bottom"/>
          </w:tcPr>
          <w:p w14:paraId="024EB1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77" w:author="Johnny Schultz" w:date="2020-02-12T15:55:00Z"/>
                <w:sz w:val="20"/>
              </w:rPr>
            </w:pPr>
            <w:del w:id="24378" w:author="Johnny Schultz" w:date="2020-02-12T15:55:00Z">
              <w:r w:rsidRPr="00A013FD">
                <w:rPr>
                  <w:sz w:val="20"/>
                </w:rPr>
                <w:delText>1.58E-24</w:delText>
              </w:r>
            </w:del>
          </w:p>
        </w:tc>
        <w:tc>
          <w:tcPr>
            <w:tcW w:w="700" w:type="pct"/>
            <w:shd w:val="clear" w:color="auto" w:fill="auto"/>
            <w:noWrap/>
            <w:vAlign w:val="bottom"/>
          </w:tcPr>
          <w:p w14:paraId="1FF58B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79" w:author="Johnny Schultz" w:date="2020-02-12T15:55:00Z"/>
                <w:sz w:val="20"/>
              </w:rPr>
            </w:pPr>
            <w:del w:id="24380" w:author="Johnny Schultz" w:date="2020-02-12T15:55:00Z">
              <w:r w:rsidRPr="00A013FD">
                <w:rPr>
                  <w:sz w:val="20"/>
                </w:rPr>
                <w:delText>1392</w:delText>
              </w:r>
            </w:del>
          </w:p>
        </w:tc>
        <w:tc>
          <w:tcPr>
            <w:tcW w:w="776" w:type="pct"/>
            <w:shd w:val="clear" w:color="auto" w:fill="auto"/>
            <w:noWrap/>
            <w:vAlign w:val="bottom"/>
          </w:tcPr>
          <w:p w14:paraId="29F3B3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81" w:author="Johnny Schultz" w:date="2020-02-12T15:55:00Z"/>
                <w:sz w:val="20"/>
              </w:rPr>
            </w:pPr>
            <w:del w:id="24382" w:author="Johnny Schultz" w:date="2020-02-12T15:55:00Z">
              <w:r w:rsidRPr="00A013FD">
                <w:rPr>
                  <w:sz w:val="20"/>
                </w:rPr>
                <w:delText>3.86E-11</w:delText>
              </w:r>
            </w:del>
          </w:p>
        </w:tc>
        <w:tc>
          <w:tcPr>
            <w:tcW w:w="776" w:type="pct"/>
            <w:shd w:val="clear" w:color="auto" w:fill="auto"/>
            <w:noWrap/>
            <w:vAlign w:val="bottom"/>
          </w:tcPr>
          <w:p w14:paraId="054804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83" w:author="Johnny Schultz" w:date="2020-02-12T15:55:00Z"/>
                <w:sz w:val="20"/>
              </w:rPr>
            </w:pPr>
            <w:del w:id="24384" w:author="Johnny Schultz" w:date="2020-02-12T15:55:00Z">
              <w:r w:rsidRPr="00A013FD">
                <w:rPr>
                  <w:sz w:val="20"/>
                </w:rPr>
                <w:delText>−104.14</w:delText>
              </w:r>
            </w:del>
          </w:p>
        </w:tc>
        <w:tc>
          <w:tcPr>
            <w:tcW w:w="831" w:type="pct"/>
            <w:shd w:val="clear" w:color="auto" w:fill="auto"/>
            <w:noWrap/>
            <w:vAlign w:val="bottom"/>
          </w:tcPr>
          <w:p w14:paraId="36D3D7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85" w:author="Johnny Schultz" w:date="2020-02-12T15:55:00Z"/>
                <w:sz w:val="20"/>
              </w:rPr>
            </w:pPr>
            <w:del w:id="24386" w:author="Johnny Schultz" w:date="2020-02-12T15:55:00Z">
              <w:r w:rsidRPr="00A013FD">
                <w:rPr>
                  <w:sz w:val="20"/>
                </w:rPr>
                <w:delText>−168.83</w:delText>
              </w:r>
            </w:del>
          </w:p>
        </w:tc>
      </w:tr>
      <w:tr w:rsidR="00A013FD" w:rsidRPr="00A013FD" w14:paraId="1B0DAE10" w14:textId="77777777" w:rsidTr="00BF604E">
        <w:trPr>
          <w:trHeight w:val="300"/>
          <w:jc w:val="center"/>
          <w:del w:id="24387" w:author="Johnny Schultz" w:date="2020-02-12T15:55:00Z"/>
        </w:trPr>
        <w:tc>
          <w:tcPr>
            <w:tcW w:w="871" w:type="pct"/>
            <w:shd w:val="clear" w:color="auto" w:fill="auto"/>
            <w:noWrap/>
            <w:vAlign w:val="bottom"/>
          </w:tcPr>
          <w:p w14:paraId="543F34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88" w:author="Johnny Schultz" w:date="2020-02-12T15:55:00Z"/>
                <w:sz w:val="20"/>
              </w:rPr>
            </w:pPr>
            <w:del w:id="24389" w:author="Johnny Schultz" w:date="2020-02-12T15:55:00Z">
              <w:r w:rsidRPr="00A013FD">
                <w:rPr>
                  <w:sz w:val="20"/>
                </w:rPr>
                <w:delText>30</w:delText>
              </w:r>
            </w:del>
          </w:p>
        </w:tc>
        <w:tc>
          <w:tcPr>
            <w:tcW w:w="1046" w:type="pct"/>
            <w:shd w:val="clear" w:color="auto" w:fill="auto"/>
            <w:noWrap/>
            <w:vAlign w:val="bottom"/>
          </w:tcPr>
          <w:p w14:paraId="17D9D5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90" w:author="Johnny Schultz" w:date="2020-02-12T15:55:00Z"/>
                <w:sz w:val="20"/>
              </w:rPr>
            </w:pPr>
            <w:del w:id="24391" w:author="Johnny Schultz" w:date="2020-02-12T15:55:00Z">
              <w:r w:rsidRPr="00A013FD">
                <w:rPr>
                  <w:sz w:val="20"/>
                </w:rPr>
                <w:delText>1.58E-24</w:delText>
              </w:r>
            </w:del>
          </w:p>
        </w:tc>
        <w:tc>
          <w:tcPr>
            <w:tcW w:w="700" w:type="pct"/>
            <w:shd w:val="clear" w:color="auto" w:fill="auto"/>
            <w:noWrap/>
            <w:vAlign w:val="bottom"/>
          </w:tcPr>
          <w:p w14:paraId="1AE508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92" w:author="Johnny Schultz" w:date="2020-02-12T15:55:00Z"/>
                <w:sz w:val="20"/>
              </w:rPr>
            </w:pPr>
            <w:del w:id="24393" w:author="Johnny Schultz" w:date="2020-02-12T15:55:00Z">
              <w:r w:rsidRPr="00A013FD">
                <w:rPr>
                  <w:sz w:val="20"/>
                </w:rPr>
                <w:delText>1075</w:delText>
              </w:r>
            </w:del>
          </w:p>
        </w:tc>
        <w:tc>
          <w:tcPr>
            <w:tcW w:w="776" w:type="pct"/>
            <w:shd w:val="clear" w:color="auto" w:fill="auto"/>
            <w:noWrap/>
            <w:vAlign w:val="bottom"/>
          </w:tcPr>
          <w:p w14:paraId="5F79A6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94" w:author="Johnny Schultz" w:date="2020-02-12T15:55:00Z"/>
                <w:sz w:val="20"/>
              </w:rPr>
            </w:pPr>
            <w:del w:id="24395" w:author="Johnny Schultz" w:date="2020-02-12T15:55:00Z">
              <w:r w:rsidRPr="00A013FD">
                <w:rPr>
                  <w:sz w:val="20"/>
                </w:rPr>
                <w:delText>2.30E-11</w:delText>
              </w:r>
            </w:del>
          </w:p>
        </w:tc>
        <w:tc>
          <w:tcPr>
            <w:tcW w:w="776" w:type="pct"/>
            <w:shd w:val="clear" w:color="auto" w:fill="auto"/>
            <w:noWrap/>
            <w:vAlign w:val="bottom"/>
          </w:tcPr>
          <w:p w14:paraId="58F98D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96" w:author="Johnny Schultz" w:date="2020-02-12T15:55:00Z"/>
                <w:sz w:val="20"/>
              </w:rPr>
            </w:pPr>
            <w:del w:id="24397" w:author="Johnny Schultz" w:date="2020-02-12T15:55:00Z">
              <w:r w:rsidRPr="00A013FD">
                <w:rPr>
                  <w:sz w:val="20"/>
                </w:rPr>
                <w:delText>−106.38</w:delText>
              </w:r>
            </w:del>
          </w:p>
        </w:tc>
        <w:tc>
          <w:tcPr>
            <w:tcW w:w="831" w:type="pct"/>
            <w:shd w:val="clear" w:color="auto" w:fill="auto"/>
            <w:noWrap/>
            <w:vAlign w:val="bottom"/>
          </w:tcPr>
          <w:p w14:paraId="78A633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398" w:author="Johnny Schultz" w:date="2020-02-12T15:55:00Z"/>
                <w:sz w:val="20"/>
              </w:rPr>
            </w:pPr>
            <w:del w:id="24399" w:author="Johnny Schultz" w:date="2020-02-12T15:55:00Z">
              <w:r w:rsidRPr="00A013FD">
                <w:rPr>
                  <w:sz w:val="20"/>
                </w:rPr>
                <w:delText>−171.08</w:delText>
              </w:r>
            </w:del>
          </w:p>
        </w:tc>
      </w:tr>
      <w:tr w:rsidR="00A013FD" w:rsidRPr="00A013FD" w14:paraId="42AFACB0" w14:textId="77777777" w:rsidTr="00BF604E">
        <w:trPr>
          <w:trHeight w:val="300"/>
          <w:jc w:val="center"/>
          <w:del w:id="24400" w:author="Johnny Schultz" w:date="2020-02-12T15:55:00Z"/>
        </w:trPr>
        <w:tc>
          <w:tcPr>
            <w:tcW w:w="871" w:type="pct"/>
            <w:shd w:val="clear" w:color="auto" w:fill="auto"/>
            <w:noWrap/>
            <w:vAlign w:val="bottom"/>
          </w:tcPr>
          <w:p w14:paraId="76DB5A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01" w:author="Johnny Schultz" w:date="2020-02-12T15:55:00Z"/>
                <w:sz w:val="20"/>
              </w:rPr>
            </w:pPr>
            <w:del w:id="24402" w:author="Johnny Schultz" w:date="2020-02-12T15:55:00Z">
              <w:r w:rsidRPr="00A013FD">
                <w:rPr>
                  <w:sz w:val="20"/>
                </w:rPr>
                <w:delText>40</w:delText>
              </w:r>
            </w:del>
          </w:p>
        </w:tc>
        <w:tc>
          <w:tcPr>
            <w:tcW w:w="1046" w:type="pct"/>
            <w:shd w:val="clear" w:color="auto" w:fill="auto"/>
            <w:noWrap/>
            <w:vAlign w:val="bottom"/>
          </w:tcPr>
          <w:p w14:paraId="583287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03" w:author="Johnny Schultz" w:date="2020-02-12T15:55:00Z"/>
                <w:sz w:val="20"/>
              </w:rPr>
            </w:pPr>
            <w:del w:id="24404" w:author="Johnny Schultz" w:date="2020-02-12T15:55:00Z">
              <w:r w:rsidRPr="00A013FD">
                <w:rPr>
                  <w:sz w:val="20"/>
                </w:rPr>
                <w:delText>1.58E-24</w:delText>
              </w:r>
            </w:del>
          </w:p>
        </w:tc>
        <w:tc>
          <w:tcPr>
            <w:tcW w:w="700" w:type="pct"/>
            <w:shd w:val="clear" w:color="auto" w:fill="auto"/>
            <w:noWrap/>
            <w:vAlign w:val="bottom"/>
          </w:tcPr>
          <w:p w14:paraId="25944F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05" w:author="Johnny Schultz" w:date="2020-02-12T15:55:00Z"/>
                <w:sz w:val="20"/>
              </w:rPr>
            </w:pPr>
            <w:del w:id="24406" w:author="Johnny Schultz" w:date="2020-02-12T15:55:00Z">
              <w:r w:rsidRPr="00A013FD">
                <w:rPr>
                  <w:sz w:val="20"/>
                </w:rPr>
                <w:delText>882</w:delText>
              </w:r>
            </w:del>
          </w:p>
        </w:tc>
        <w:tc>
          <w:tcPr>
            <w:tcW w:w="776" w:type="pct"/>
            <w:shd w:val="clear" w:color="auto" w:fill="auto"/>
            <w:noWrap/>
            <w:vAlign w:val="bottom"/>
          </w:tcPr>
          <w:p w14:paraId="45BAF6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07" w:author="Johnny Schultz" w:date="2020-02-12T15:55:00Z"/>
                <w:sz w:val="20"/>
              </w:rPr>
            </w:pPr>
            <w:del w:id="24408" w:author="Johnny Schultz" w:date="2020-02-12T15:55:00Z">
              <w:r w:rsidRPr="00A013FD">
                <w:rPr>
                  <w:sz w:val="20"/>
                </w:rPr>
                <w:delText>1.55E-11</w:delText>
              </w:r>
            </w:del>
          </w:p>
        </w:tc>
        <w:tc>
          <w:tcPr>
            <w:tcW w:w="776" w:type="pct"/>
            <w:shd w:val="clear" w:color="auto" w:fill="auto"/>
            <w:noWrap/>
            <w:vAlign w:val="bottom"/>
          </w:tcPr>
          <w:p w14:paraId="309383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09" w:author="Johnny Schultz" w:date="2020-02-12T15:55:00Z"/>
                <w:sz w:val="20"/>
              </w:rPr>
            </w:pPr>
            <w:del w:id="24410" w:author="Johnny Schultz" w:date="2020-02-12T15:55:00Z">
              <w:r w:rsidRPr="00A013FD">
                <w:rPr>
                  <w:sz w:val="20"/>
                </w:rPr>
                <w:delText>−108.10</w:delText>
              </w:r>
            </w:del>
          </w:p>
        </w:tc>
        <w:tc>
          <w:tcPr>
            <w:tcW w:w="831" w:type="pct"/>
            <w:shd w:val="clear" w:color="auto" w:fill="auto"/>
            <w:noWrap/>
            <w:vAlign w:val="bottom"/>
          </w:tcPr>
          <w:p w14:paraId="263B0E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11" w:author="Johnny Schultz" w:date="2020-02-12T15:55:00Z"/>
                <w:sz w:val="20"/>
              </w:rPr>
            </w:pPr>
            <w:del w:id="24412" w:author="Johnny Schultz" w:date="2020-02-12T15:55:00Z">
              <w:r w:rsidRPr="00A013FD">
                <w:rPr>
                  <w:sz w:val="20"/>
                </w:rPr>
                <w:delText>−172.80</w:delText>
              </w:r>
            </w:del>
          </w:p>
        </w:tc>
      </w:tr>
      <w:tr w:rsidR="00A013FD" w:rsidRPr="00A013FD" w14:paraId="425DBA61" w14:textId="77777777" w:rsidTr="00BF604E">
        <w:trPr>
          <w:trHeight w:val="300"/>
          <w:jc w:val="center"/>
          <w:del w:id="24413" w:author="Johnny Schultz" w:date="2020-02-12T15:55:00Z"/>
        </w:trPr>
        <w:tc>
          <w:tcPr>
            <w:tcW w:w="871" w:type="pct"/>
            <w:shd w:val="clear" w:color="auto" w:fill="auto"/>
            <w:noWrap/>
            <w:vAlign w:val="bottom"/>
          </w:tcPr>
          <w:p w14:paraId="6880B6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14" w:author="Johnny Schultz" w:date="2020-02-12T15:55:00Z"/>
                <w:sz w:val="20"/>
              </w:rPr>
            </w:pPr>
            <w:del w:id="24415" w:author="Johnny Schultz" w:date="2020-02-12T15:55:00Z">
              <w:r w:rsidRPr="00A013FD">
                <w:rPr>
                  <w:sz w:val="20"/>
                </w:rPr>
                <w:delText>50</w:delText>
              </w:r>
            </w:del>
          </w:p>
        </w:tc>
        <w:tc>
          <w:tcPr>
            <w:tcW w:w="1046" w:type="pct"/>
            <w:shd w:val="clear" w:color="auto" w:fill="auto"/>
            <w:noWrap/>
            <w:vAlign w:val="bottom"/>
          </w:tcPr>
          <w:p w14:paraId="2CEA03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16" w:author="Johnny Schultz" w:date="2020-02-12T15:55:00Z"/>
                <w:sz w:val="20"/>
              </w:rPr>
            </w:pPr>
            <w:del w:id="24417" w:author="Johnny Schultz" w:date="2020-02-12T15:55:00Z">
              <w:r w:rsidRPr="00A013FD">
                <w:rPr>
                  <w:sz w:val="20"/>
                </w:rPr>
                <w:delText>1.58E-24</w:delText>
              </w:r>
            </w:del>
          </w:p>
        </w:tc>
        <w:tc>
          <w:tcPr>
            <w:tcW w:w="700" w:type="pct"/>
            <w:shd w:val="clear" w:color="auto" w:fill="auto"/>
            <w:noWrap/>
            <w:vAlign w:val="bottom"/>
          </w:tcPr>
          <w:p w14:paraId="2896BD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18" w:author="Johnny Schultz" w:date="2020-02-12T15:55:00Z"/>
                <w:sz w:val="20"/>
              </w:rPr>
            </w:pPr>
            <w:del w:id="24419" w:author="Johnny Schultz" w:date="2020-02-12T15:55:00Z">
              <w:r w:rsidRPr="00A013FD">
                <w:rPr>
                  <w:sz w:val="20"/>
                </w:rPr>
                <w:delText>761</w:delText>
              </w:r>
            </w:del>
          </w:p>
        </w:tc>
        <w:tc>
          <w:tcPr>
            <w:tcW w:w="776" w:type="pct"/>
            <w:shd w:val="clear" w:color="auto" w:fill="auto"/>
            <w:noWrap/>
            <w:vAlign w:val="bottom"/>
          </w:tcPr>
          <w:p w14:paraId="3A00B2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20" w:author="Johnny Schultz" w:date="2020-02-12T15:55:00Z"/>
                <w:sz w:val="20"/>
              </w:rPr>
            </w:pPr>
            <w:del w:id="24421" w:author="Johnny Schultz" w:date="2020-02-12T15:55:00Z">
              <w:r w:rsidRPr="00A013FD">
                <w:rPr>
                  <w:sz w:val="20"/>
                </w:rPr>
                <w:delText>1.15E-11</w:delText>
              </w:r>
            </w:del>
          </w:p>
        </w:tc>
        <w:tc>
          <w:tcPr>
            <w:tcW w:w="776" w:type="pct"/>
            <w:shd w:val="clear" w:color="auto" w:fill="auto"/>
            <w:noWrap/>
            <w:vAlign w:val="bottom"/>
          </w:tcPr>
          <w:p w14:paraId="47D508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22" w:author="Johnny Schultz" w:date="2020-02-12T15:55:00Z"/>
                <w:sz w:val="20"/>
              </w:rPr>
            </w:pPr>
            <w:del w:id="24423" w:author="Johnny Schultz" w:date="2020-02-12T15:55:00Z">
              <w:r w:rsidRPr="00A013FD">
                <w:rPr>
                  <w:sz w:val="20"/>
                </w:rPr>
                <w:delText>−109.38</w:delText>
              </w:r>
            </w:del>
          </w:p>
        </w:tc>
        <w:tc>
          <w:tcPr>
            <w:tcW w:w="831" w:type="pct"/>
            <w:shd w:val="clear" w:color="auto" w:fill="auto"/>
            <w:noWrap/>
            <w:vAlign w:val="bottom"/>
          </w:tcPr>
          <w:p w14:paraId="52A942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24" w:author="Johnny Schultz" w:date="2020-02-12T15:55:00Z"/>
                <w:sz w:val="20"/>
              </w:rPr>
            </w:pPr>
            <w:del w:id="24425" w:author="Johnny Schultz" w:date="2020-02-12T15:55:00Z">
              <w:r w:rsidRPr="00A013FD">
                <w:rPr>
                  <w:sz w:val="20"/>
                </w:rPr>
                <w:delText>−174.08</w:delText>
              </w:r>
            </w:del>
          </w:p>
        </w:tc>
      </w:tr>
      <w:tr w:rsidR="00A013FD" w:rsidRPr="00A013FD" w14:paraId="31B2285F" w14:textId="77777777" w:rsidTr="00BF604E">
        <w:trPr>
          <w:trHeight w:val="300"/>
          <w:jc w:val="center"/>
          <w:del w:id="24426" w:author="Johnny Schultz" w:date="2020-02-12T15:55:00Z"/>
        </w:trPr>
        <w:tc>
          <w:tcPr>
            <w:tcW w:w="871" w:type="pct"/>
            <w:shd w:val="clear" w:color="auto" w:fill="auto"/>
            <w:noWrap/>
            <w:vAlign w:val="bottom"/>
          </w:tcPr>
          <w:p w14:paraId="20C3ED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27" w:author="Johnny Schultz" w:date="2020-02-12T15:55:00Z"/>
                <w:sz w:val="20"/>
              </w:rPr>
            </w:pPr>
            <w:del w:id="24428" w:author="Johnny Schultz" w:date="2020-02-12T15:55:00Z">
              <w:r w:rsidRPr="00A013FD">
                <w:rPr>
                  <w:sz w:val="20"/>
                </w:rPr>
                <w:delText>60</w:delText>
              </w:r>
            </w:del>
          </w:p>
        </w:tc>
        <w:tc>
          <w:tcPr>
            <w:tcW w:w="1046" w:type="pct"/>
            <w:shd w:val="clear" w:color="auto" w:fill="auto"/>
            <w:noWrap/>
            <w:vAlign w:val="bottom"/>
          </w:tcPr>
          <w:p w14:paraId="1789DE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29" w:author="Johnny Schultz" w:date="2020-02-12T15:55:00Z"/>
                <w:sz w:val="20"/>
              </w:rPr>
            </w:pPr>
            <w:del w:id="24430" w:author="Johnny Schultz" w:date="2020-02-12T15:55:00Z">
              <w:r w:rsidRPr="00A013FD">
                <w:rPr>
                  <w:sz w:val="20"/>
                </w:rPr>
                <w:delText>1.58E-24</w:delText>
              </w:r>
            </w:del>
          </w:p>
        </w:tc>
        <w:tc>
          <w:tcPr>
            <w:tcW w:w="700" w:type="pct"/>
            <w:shd w:val="clear" w:color="auto" w:fill="auto"/>
            <w:noWrap/>
            <w:vAlign w:val="bottom"/>
          </w:tcPr>
          <w:p w14:paraId="1F2408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31" w:author="Johnny Schultz" w:date="2020-02-12T15:55:00Z"/>
                <w:sz w:val="20"/>
              </w:rPr>
            </w:pPr>
            <w:del w:id="24432" w:author="Johnny Schultz" w:date="2020-02-12T15:55:00Z">
              <w:r w:rsidRPr="00A013FD">
                <w:rPr>
                  <w:sz w:val="20"/>
                </w:rPr>
                <w:delText>683</w:delText>
              </w:r>
            </w:del>
          </w:p>
        </w:tc>
        <w:tc>
          <w:tcPr>
            <w:tcW w:w="776" w:type="pct"/>
            <w:shd w:val="clear" w:color="auto" w:fill="auto"/>
            <w:noWrap/>
            <w:vAlign w:val="bottom"/>
          </w:tcPr>
          <w:p w14:paraId="445691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33" w:author="Johnny Schultz" w:date="2020-02-12T15:55:00Z"/>
                <w:sz w:val="20"/>
              </w:rPr>
            </w:pPr>
            <w:del w:id="24434" w:author="Johnny Schultz" w:date="2020-02-12T15:55:00Z">
              <w:r w:rsidRPr="00A013FD">
                <w:rPr>
                  <w:sz w:val="20"/>
                </w:rPr>
                <w:delText>9.29E-12</w:delText>
              </w:r>
            </w:del>
          </w:p>
        </w:tc>
        <w:tc>
          <w:tcPr>
            <w:tcW w:w="776" w:type="pct"/>
            <w:shd w:val="clear" w:color="auto" w:fill="auto"/>
            <w:noWrap/>
            <w:vAlign w:val="bottom"/>
          </w:tcPr>
          <w:p w14:paraId="4819AC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35" w:author="Johnny Schultz" w:date="2020-02-12T15:55:00Z"/>
                <w:sz w:val="20"/>
              </w:rPr>
            </w:pPr>
            <w:del w:id="24436" w:author="Johnny Schultz" w:date="2020-02-12T15:55:00Z">
              <w:r w:rsidRPr="00A013FD">
                <w:rPr>
                  <w:sz w:val="20"/>
                </w:rPr>
                <w:delText>−110.32</w:delText>
              </w:r>
            </w:del>
          </w:p>
        </w:tc>
        <w:tc>
          <w:tcPr>
            <w:tcW w:w="831" w:type="pct"/>
            <w:shd w:val="clear" w:color="auto" w:fill="auto"/>
            <w:noWrap/>
            <w:vAlign w:val="bottom"/>
          </w:tcPr>
          <w:p w14:paraId="1BFF71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37" w:author="Johnny Schultz" w:date="2020-02-12T15:55:00Z"/>
                <w:sz w:val="20"/>
              </w:rPr>
            </w:pPr>
            <w:del w:id="24438" w:author="Johnny Schultz" w:date="2020-02-12T15:55:00Z">
              <w:r w:rsidRPr="00A013FD">
                <w:rPr>
                  <w:sz w:val="20"/>
                </w:rPr>
                <w:delText>−175.02</w:delText>
              </w:r>
            </w:del>
          </w:p>
        </w:tc>
      </w:tr>
      <w:tr w:rsidR="00A013FD" w:rsidRPr="00A013FD" w14:paraId="762F5902" w14:textId="77777777" w:rsidTr="00BF604E">
        <w:trPr>
          <w:trHeight w:val="300"/>
          <w:jc w:val="center"/>
          <w:del w:id="24439" w:author="Johnny Schultz" w:date="2020-02-12T15:55:00Z"/>
        </w:trPr>
        <w:tc>
          <w:tcPr>
            <w:tcW w:w="871" w:type="pct"/>
            <w:shd w:val="clear" w:color="auto" w:fill="auto"/>
            <w:noWrap/>
            <w:vAlign w:val="bottom"/>
          </w:tcPr>
          <w:p w14:paraId="1AC39B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40" w:author="Johnny Schultz" w:date="2020-02-12T15:55:00Z"/>
                <w:sz w:val="20"/>
              </w:rPr>
            </w:pPr>
            <w:del w:id="24441" w:author="Johnny Schultz" w:date="2020-02-12T15:55:00Z">
              <w:r w:rsidRPr="00A013FD">
                <w:rPr>
                  <w:sz w:val="20"/>
                </w:rPr>
                <w:delText>70</w:delText>
              </w:r>
            </w:del>
          </w:p>
        </w:tc>
        <w:tc>
          <w:tcPr>
            <w:tcW w:w="1046" w:type="pct"/>
            <w:shd w:val="clear" w:color="auto" w:fill="auto"/>
            <w:noWrap/>
            <w:vAlign w:val="bottom"/>
          </w:tcPr>
          <w:p w14:paraId="5D2E99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42" w:author="Johnny Schultz" w:date="2020-02-12T15:55:00Z"/>
                <w:sz w:val="20"/>
              </w:rPr>
            </w:pPr>
            <w:del w:id="24443" w:author="Johnny Schultz" w:date="2020-02-12T15:55:00Z">
              <w:r w:rsidRPr="00A013FD">
                <w:rPr>
                  <w:sz w:val="20"/>
                </w:rPr>
                <w:delText>1.58E-24</w:delText>
              </w:r>
            </w:del>
          </w:p>
        </w:tc>
        <w:tc>
          <w:tcPr>
            <w:tcW w:w="700" w:type="pct"/>
            <w:shd w:val="clear" w:color="auto" w:fill="auto"/>
            <w:noWrap/>
            <w:vAlign w:val="bottom"/>
          </w:tcPr>
          <w:p w14:paraId="5FC031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44" w:author="Johnny Schultz" w:date="2020-02-12T15:55:00Z"/>
                <w:sz w:val="20"/>
              </w:rPr>
            </w:pPr>
            <w:del w:id="24445" w:author="Johnny Schultz" w:date="2020-02-12T15:55:00Z">
              <w:r w:rsidRPr="00A013FD">
                <w:rPr>
                  <w:sz w:val="20"/>
                </w:rPr>
                <w:delText>635</w:delText>
              </w:r>
            </w:del>
          </w:p>
        </w:tc>
        <w:tc>
          <w:tcPr>
            <w:tcW w:w="776" w:type="pct"/>
            <w:shd w:val="clear" w:color="auto" w:fill="auto"/>
            <w:noWrap/>
            <w:vAlign w:val="bottom"/>
          </w:tcPr>
          <w:p w14:paraId="6B436B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46" w:author="Johnny Schultz" w:date="2020-02-12T15:55:00Z"/>
                <w:sz w:val="20"/>
              </w:rPr>
            </w:pPr>
            <w:del w:id="24447" w:author="Johnny Schultz" w:date="2020-02-12T15:55:00Z">
              <w:r w:rsidRPr="00A013FD">
                <w:rPr>
                  <w:sz w:val="20"/>
                </w:rPr>
                <w:delText>8.03E-12</w:delText>
              </w:r>
            </w:del>
          </w:p>
        </w:tc>
        <w:tc>
          <w:tcPr>
            <w:tcW w:w="776" w:type="pct"/>
            <w:shd w:val="clear" w:color="auto" w:fill="auto"/>
            <w:noWrap/>
            <w:vAlign w:val="bottom"/>
          </w:tcPr>
          <w:p w14:paraId="147DFC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48" w:author="Johnny Schultz" w:date="2020-02-12T15:55:00Z"/>
                <w:sz w:val="20"/>
              </w:rPr>
            </w:pPr>
            <w:del w:id="24449" w:author="Johnny Schultz" w:date="2020-02-12T15:55:00Z">
              <w:r w:rsidRPr="00A013FD">
                <w:rPr>
                  <w:sz w:val="20"/>
                </w:rPr>
                <w:delText>−110.95</w:delText>
              </w:r>
            </w:del>
          </w:p>
        </w:tc>
        <w:tc>
          <w:tcPr>
            <w:tcW w:w="831" w:type="pct"/>
            <w:shd w:val="clear" w:color="auto" w:fill="auto"/>
            <w:noWrap/>
            <w:vAlign w:val="bottom"/>
          </w:tcPr>
          <w:p w14:paraId="405774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50" w:author="Johnny Schultz" w:date="2020-02-12T15:55:00Z"/>
                <w:sz w:val="20"/>
              </w:rPr>
            </w:pPr>
            <w:del w:id="24451" w:author="Johnny Schultz" w:date="2020-02-12T15:55:00Z">
              <w:r w:rsidRPr="00A013FD">
                <w:rPr>
                  <w:sz w:val="20"/>
                </w:rPr>
                <w:delText>−175.65</w:delText>
              </w:r>
            </w:del>
          </w:p>
        </w:tc>
      </w:tr>
      <w:tr w:rsidR="00A013FD" w:rsidRPr="00A013FD" w14:paraId="2D22E8A0" w14:textId="77777777" w:rsidTr="00BF604E">
        <w:trPr>
          <w:trHeight w:val="300"/>
          <w:jc w:val="center"/>
          <w:del w:id="24452" w:author="Johnny Schultz" w:date="2020-02-12T15:55:00Z"/>
        </w:trPr>
        <w:tc>
          <w:tcPr>
            <w:tcW w:w="871" w:type="pct"/>
            <w:shd w:val="clear" w:color="auto" w:fill="auto"/>
            <w:noWrap/>
            <w:vAlign w:val="bottom"/>
          </w:tcPr>
          <w:p w14:paraId="117698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53" w:author="Johnny Schultz" w:date="2020-02-12T15:55:00Z"/>
                <w:sz w:val="20"/>
              </w:rPr>
            </w:pPr>
            <w:del w:id="24454" w:author="Johnny Schultz" w:date="2020-02-12T15:55:00Z">
              <w:r w:rsidRPr="00A013FD">
                <w:rPr>
                  <w:sz w:val="20"/>
                </w:rPr>
                <w:delText>80</w:delText>
              </w:r>
            </w:del>
          </w:p>
        </w:tc>
        <w:tc>
          <w:tcPr>
            <w:tcW w:w="1046" w:type="pct"/>
            <w:shd w:val="clear" w:color="auto" w:fill="auto"/>
            <w:noWrap/>
            <w:vAlign w:val="bottom"/>
          </w:tcPr>
          <w:p w14:paraId="0DD048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55" w:author="Johnny Schultz" w:date="2020-02-12T15:55:00Z"/>
                <w:sz w:val="20"/>
              </w:rPr>
            </w:pPr>
            <w:del w:id="24456" w:author="Johnny Schultz" w:date="2020-02-12T15:55:00Z">
              <w:r w:rsidRPr="00A013FD">
                <w:rPr>
                  <w:sz w:val="20"/>
                </w:rPr>
                <w:delText>1.58E-24</w:delText>
              </w:r>
            </w:del>
          </w:p>
        </w:tc>
        <w:tc>
          <w:tcPr>
            <w:tcW w:w="700" w:type="pct"/>
            <w:shd w:val="clear" w:color="auto" w:fill="auto"/>
            <w:noWrap/>
            <w:vAlign w:val="bottom"/>
          </w:tcPr>
          <w:p w14:paraId="0A8CCF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57" w:author="Johnny Schultz" w:date="2020-02-12T15:55:00Z"/>
                <w:sz w:val="20"/>
              </w:rPr>
            </w:pPr>
            <w:del w:id="24458" w:author="Johnny Schultz" w:date="2020-02-12T15:55:00Z">
              <w:r w:rsidRPr="00A013FD">
                <w:rPr>
                  <w:sz w:val="20"/>
                </w:rPr>
                <w:delText>608</w:delText>
              </w:r>
            </w:del>
          </w:p>
        </w:tc>
        <w:tc>
          <w:tcPr>
            <w:tcW w:w="776" w:type="pct"/>
            <w:shd w:val="clear" w:color="auto" w:fill="auto"/>
            <w:noWrap/>
            <w:vAlign w:val="bottom"/>
          </w:tcPr>
          <w:p w14:paraId="571286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59" w:author="Johnny Schultz" w:date="2020-02-12T15:55:00Z"/>
                <w:sz w:val="20"/>
              </w:rPr>
            </w:pPr>
            <w:del w:id="24460" w:author="Johnny Schultz" w:date="2020-02-12T15:55:00Z">
              <w:r w:rsidRPr="00A013FD">
                <w:rPr>
                  <w:sz w:val="20"/>
                </w:rPr>
                <w:delText>7.36E-12</w:delText>
              </w:r>
            </w:del>
          </w:p>
        </w:tc>
        <w:tc>
          <w:tcPr>
            <w:tcW w:w="776" w:type="pct"/>
            <w:shd w:val="clear" w:color="auto" w:fill="auto"/>
            <w:noWrap/>
            <w:vAlign w:val="bottom"/>
          </w:tcPr>
          <w:p w14:paraId="7CBAF1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61" w:author="Johnny Schultz" w:date="2020-02-12T15:55:00Z"/>
                <w:sz w:val="20"/>
              </w:rPr>
            </w:pPr>
            <w:del w:id="24462" w:author="Johnny Schultz" w:date="2020-02-12T15:55:00Z">
              <w:r w:rsidRPr="00A013FD">
                <w:rPr>
                  <w:sz w:val="20"/>
                </w:rPr>
                <w:delText>−111.33</w:delText>
              </w:r>
            </w:del>
          </w:p>
        </w:tc>
        <w:tc>
          <w:tcPr>
            <w:tcW w:w="831" w:type="pct"/>
            <w:shd w:val="clear" w:color="auto" w:fill="auto"/>
            <w:noWrap/>
            <w:vAlign w:val="bottom"/>
          </w:tcPr>
          <w:p w14:paraId="2AC39B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63" w:author="Johnny Schultz" w:date="2020-02-12T15:55:00Z"/>
                <w:sz w:val="20"/>
              </w:rPr>
            </w:pPr>
            <w:del w:id="24464" w:author="Johnny Schultz" w:date="2020-02-12T15:55:00Z">
              <w:r w:rsidRPr="00A013FD">
                <w:rPr>
                  <w:sz w:val="20"/>
                </w:rPr>
                <w:delText>−176.03</w:delText>
              </w:r>
            </w:del>
          </w:p>
        </w:tc>
      </w:tr>
      <w:tr w:rsidR="00A013FD" w:rsidRPr="00A013FD" w14:paraId="4E123A52" w14:textId="77777777" w:rsidTr="00BF604E">
        <w:trPr>
          <w:trHeight w:val="300"/>
          <w:jc w:val="center"/>
          <w:del w:id="24465" w:author="Johnny Schultz" w:date="2020-02-12T15:55:00Z"/>
        </w:trPr>
        <w:tc>
          <w:tcPr>
            <w:tcW w:w="871" w:type="pct"/>
            <w:shd w:val="clear" w:color="auto" w:fill="auto"/>
            <w:noWrap/>
            <w:vAlign w:val="bottom"/>
          </w:tcPr>
          <w:p w14:paraId="2F431F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66" w:author="Johnny Schultz" w:date="2020-02-12T15:55:00Z"/>
                <w:sz w:val="20"/>
              </w:rPr>
            </w:pPr>
            <w:del w:id="24467" w:author="Johnny Schultz" w:date="2020-02-12T15:55:00Z">
              <w:r w:rsidRPr="00A013FD">
                <w:rPr>
                  <w:sz w:val="20"/>
                </w:rPr>
                <w:delText>90</w:delText>
              </w:r>
            </w:del>
          </w:p>
        </w:tc>
        <w:tc>
          <w:tcPr>
            <w:tcW w:w="1046" w:type="pct"/>
            <w:shd w:val="clear" w:color="auto" w:fill="auto"/>
            <w:noWrap/>
            <w:vAlign w:val="bottom"/>
          </w:tcPr>
          <w:p w14:paraId="3D15FE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68" w:author="Johnny Schultz" w:date="2020-02-12T15:55:00Z"/>
                <w:sz w:val="20"/>
              </w:rPr>
            </w:pPr>
            <w:del w:id="24469" w:author="Johnny Schultz" w:date="2020-02-12T15:55:00Z">
              <w:r w:rsidRPr="00A013FD">
                <w:rPr>
                  <w:sz w:val="20"/>
                </w:rPr>
                <w:delText>1.58E-24</w:delText>
              </w:r>
            </w:del>
          </w:p>
        </w:tc>
        <w:tc>
          <w:tcPr>
            <w:tcW w:w="700" w:type="pct"/>
            <w:shd w:val="clear" w:color="auto" w:fill="auto"/>
            <w:noWrap/>
            <w:vAlign w:val="bottom"/>
          </w:tcPr>
          <w:p w14:paraId="0FD479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70" w:author="Johnny Schultz" w:date="2020-02-12T15:55:00Z"/>
                <w:sz w:val="20"/>
              </w:rPr>
            </w:pPr>
            <w:del w:id="24471" w:author="Johnny Schultz" w:date="2020-02-12T15:55:00Z">
              <w:r w:rsidRPr="00A013FD">
                <w:rPr>
                  <w:sz w:val="20"/>
                </w:rPr>
                <w:delText>600</w:delText>
              </w:r>
            </w:del>
          </w:p>
        </w:tc>
        <w:tc>
          <w:tcPr>
            <w:tcW w:w="776" w:type="pct"/>
            <w:shd w:val="clear" w:color="auto" w:fill="auto"/>
            <w:noWrap/>
            <w:vAlign w:val="bottom"/>
          </w:tcPr>
          <w:p w14:paraId="6554D8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72" w:author="Johnny Schultz" w:date="2020-02-12T15:55:00Z"/>
                <w:sz w:val="20"/>
              </w:rPr>
            </w:pPr>
            <w:del w:id="24473" w:author="Johnny Schultz" w:date="2020-02-12T15:55:00Z">
              <w:r w:rsidRPr="00A013FD">
                <w:rPr>
                  <w:sz w:val="20"/>
                </w:rPr>
                <w:delText>7.17E-12</w:delText>
              </w:r>
            </w:del>
          </w:p>
        </w:tc>
        <w:tc>
          <w:tcPr>
            <w:tcW w:w="776" w:type="pct"/>
            <w:shd w:val="clear" w:color="auto" w:fill="auto"/>
            <w:noWrap/>
            <w:vAlign w:val="bottom"/>
          </w:tcPr>
          <w:p w14:paraId="03045F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74" w:author="Johnny Schultz" w:date="2020-02-12T15:55:00Z"/>
                <w:sz w:val="20"/>
              </w:rPr>
            </w:pPr>
            <w:del w:id="24475" w:author="Johnny Schultz" w:date="2020-02-12T15:55:00Z">
              <w:r w:rsidRPr="00A013FD">
                <w:rPr>
                  <w:sz w:val="20"/>
                </w:rPr>
                <w:delText>−111.44</w:delText>
              </w:r>
            </w:del>
          </w:p>
        </w:tc>
        <w:tc>
          <w:tcPr>
            <w:tcW w:w="831" w:type="pct"/>
            <w:shd w:val="clear" w:color="auto" w:fill="auto"/>
            <w:noWrap/>
            <w:vAlign w:val="bottom"/>
          </w:tcPr>
          <w:p w14:paraId="59E1FF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476" w:author="Johnny Schultz" w:date="2020-02-12T15:55:00Z"/>
                <w:sz w:val="20"/>
              </w:rPr>
            </w:pPr>
            <w:del w:id="24477" w:author="Johnny Schultz" w:date="2020-02-12T15:55:00Z">
              <w:r w:rsidRPr="00A013FD">
                <w:rPr>
                  <w:sz w:val="20"/>
                </w:rPr>
                <w:delText>−176.14</w:delText>
              </w:r>
            </w:del>
          </w:p>
        </w:tc>
      </w:tr>
    </w:tbl>
    <w:p w14:paraId="2C542E36" w14:textId="77777777" w:rsidR="00A013FD" w:rsidRPr="00A013FD" w:rsidRDefault="00A013FD" w:rsidP="00A013FD">
      <w:pPr>
        <w:keepNext/>
        <w:keepLines/>
        <w:tabs>
          <w:tab w:val="clear" w:pos="1134"/>
          <w:tab w:val="left" w:pos="360"/>
        </w:tabs>
        <w:spacing w:before="200"/>
        <w:ind w:left="360" w:hanging="360"/>
        <w:outlineLvl w:val="2"/>
        <w:rPr>
          <w:del w:id="24478" w:author="Johnny Schultz" w:date="2020-02-12T15:55:00Z"/>
          <w:b/>
        </w:rPr>
      </w:pPr>
      <w:del w:id="24479" w:author="Johnny Schultz" w:date="2020-02-12T15:55:00Z">
        <w:r w:rsidRPr="00A013FD">
          <w:rPr>
            <w:b/>
          </w:rPr>
          <w:delText>2.1.7</w:delText>
        </w:r>
        <w:r w:rsidRPr="00A013FD">
          <w:rPr>
            <w:b/>
          </w:rPr>
          <w:tab/>
          <w:delText>Receive antenna gain</w:delText>
        </w:r>
      </w:del>
    </w:p>
    <w:p w14:paraId="347D9FF7" w14:textId="77777777" w:rsidR="00A013FD" w:rsidRPr="00A013FD" w:rsidRDefault="00A013FD" w:rsidP="00A013FD">
      <w:pPr>
        <w:rPr>
          <w:del w:id="24480" w:author="Johnny Schultz" w:date="2020-02-12T15:55:00Z"/>
        </w:rPr>
      </w:pPr>
      <w:del w:id="24481" w:author="Johnny Schultz" w:date="2020-02-12T15:55:00Z">
        <w:r w:rsidRPr="00A013FD">
          <w:delText xml:space="preserve">Refer to Annex 1. </w:delText>
        </w:r>
      </w:del>
    </w:p>
    <w:p w14:paraId="526E921C" w14:textId="77777777" w:rsidR="00A013FD" w:rsidRPr="00A013FD" w:rsidRDefault="00A013FD" w:rsidP="00A013FD">
      <w:pPr>
        <w:keepNext/>
        <w:keepLines/>
        <w:tabs>
          <w:tab w:val="clear" w:pos="1134"/>
          <w:tab w:val="left" w:pos="360"/>
        </w:tabs>
        <w:spacing w:before="200"/>
        <w:ind w:left="360" w:hanging="360"/>
        <w:outlineLvl w:val="2"/>
        <w:rPr>
          <w:del w:id="24482" w:author="Johnny Schultz" w:date="2020-02-12T15:55:00Z"/>
          <w:b/>
        </w:rPr>
      </w:pPr>
      <w:del w:id="24483" w:author="Johnny Schultz" w:date="2020-02-12T15:55:00Z">
        <w:r w:rsidRPr="00A013FD">
          <w:rPr>
            <w:b/>
          </w:rPr>
          <w:delText>2.1.8</w:delText>
        </w:r>
        <w:r w:rsidRPr="00A013FD">
          <w:rPr>
            <w:b/>
          </w:rPr>
          <w:tab/>
          <w:delText>Received signal to noise plus interference level</w:delText>
        </w:r>
      </w:del>
    </w:p>
    <w:p w14:paraId="76E80BAB" w14:textId="77777777" w:rsidR="00A013FD" w:rsidRPr="00A013FD" w:rsidRDefault="00A013FD" w:rsidP="00A013FD">
      <w:pPr>
        <w:rPr>
          <w:del w:id="24484" w:author="Johnny Schultz" w:date="2020-02-12T15:55:00Z"/>
        </w:rPr>
      </w:pPr>
      <w:del w:id="24485" w:author="Johnny Schultz" w:date="2020-02-12T15:55:00Z">
        <w:r w:rsidRPr="00A013FD">
          <w:delText xml:space="preserve">Refer to Annex 1. </w:delText>
        </w:r>
      </w:del>
    </w:p>
    <w:p w14:paraId="3F14949C" w14:textId="77777777" w:rsidR="00A013FD" w:rsidRPr="00A013FD" w:rsidRDefault="00A013FD" w:rsidP="00A013FD">
      <w:pPr>
        <w:keepNext/>
        <w:keepLines/>
        <w:tabs>
          <w:tab w:val="clear" w:pos="1134"/>
          <w:tab w:val="left" w:pos="360"/>
        </w:tabs>
        <w:spacing w:before="200"/>
        <w:ind w:left="360" w:hanging="360"/>
        <w:outlineLvl w:val="2"/>
        <w:rPr>
          <w:del w:id="24486" w:author="Johnny Schultz" w:date="2020-02-12T15:55:00Z"/>
          <w:b/>
        </w:rPr>
      </w:pPr>
      <w:del w:id="24487" w:author="Johnny Schultz" w:date="2020-02-12T15:55:00Z">
        <w:r w:rsidRPr="00A013FD">
          <w:rPr>
            <w:b/>
          </w:rPr>
          <w:delText>2.1.9</w:delText>
        </w:r>
        <w:r w:rsidRPr="00A013FD">
          <w:rPr>
            <w:b/>
          </w:rPr>
          <w:tab/>
          <w:delText xml:space="preserve">Link </w:delText>
        </w:r>
        <w:r w:rsidRPr="00A013FD">
          <w:rPr>
            <w:b/>
            <w:i/>
            <w:iCs/>
          </w:rPr>
          <w:delText>C</w:delText>
        </w:r>
        <w:r w:rsidRPr="00A013FD">
          <w:rPr>
            <w:b/>
          </w:rPr>
          <w:delText>/(</w:delText>
        </w:r>
        <w:r w:rsidRPr="00A013FD">
          <w:rPr>
            <w:b/>
            <w:i/>
            <w:iCs/>
          </w:rPr>
          <w:delText>N</w:delText>
        </w:r>
        <w:r w:rsidRPr="00A013FD">
          <w:rPr>
            <w:b/>
            <w:vertAlign w:val="subscript"/>
          </w:rPr>
          <w:delText>0</w:delText>
        </w:r>
        <w:r w:rsidRPr="00A013FD">
          <w:rPr>
            <w:b/>
          </w:rPr>
          <w:delText>+</w:delText>
        </w:r>
        <w:r w:rsidRPr="00A013FD">
          <w:rPr>
            <w:b/>
            <w:i/>
            <w:iCs/>
          </w:rPr>
          <w:delText>I</w:delText>
        </w:r>
        <w:r w:rsidRPr="00A013FD">
          <w:rPr>
            <w:b/>
            <w:vertAlign w:val="subscript"/>
          </w:rPr>
          <w:delText>0</w:delText>
        </w:r>
        <w:r w:rsidRPr="00A013FD">
          <w:rPr>
            <w:b/>
          </w:rPr>
          <w:delText>)</w:delText>
        </w:r>
      </w:del>
    </w:p>
    <w:p w14:paraId="1395F752" w14:textId="77777777" w:rsidR="00A013FD" w:rsidRPr="00A013FD" w:rsidRDefault="00A013FD" w:rsidP="00A013FD">
      <w:pPr>
        <w:rPr>
          <w:del w:id="24488" w:author="Johnny Schultz" w:date="2020-02-12T15:55:00Z"/>
        </w:rPr>
      </w:pPr>
      <w:del w:id="24489" w:author="Johnny Schultz" w:date="2020-02-12T15:55:00Z">
        <w:r w:rsidRPr="00A013FD">
          <w:delText xml:space="preserve">The nominal signal level and </w:delText>
        </w:r>
        <w:r w:rsidRPr="00A013FD">
          <w:rPr>
            <w:i/>
            <w:iCs/>
          </w:rPr>
          <w:delText>C</w:delText>
        </w:r>
        <w:r w:rsidRPr="00A013FD">
          <w:delText>/(</w:delText>
        </w:r>
        <w:r w:rsidRPr="00A013FD">
          <w:rPr>
            <w:i/>
            <w:iCs/>
          </w:rPr>
          <w:delText>N</w:delText>
        </w:r>
        <w:r w:rsidRPr="00A013FD">
          <w:rPr>
            <w:vertAlign w:val="subscript"/>
          </w:rPr>
          <w:delText>0</w:delText>
        </w:r>
        <w:r w:rsidRPr="00A013FD">
          <w:delText>+</w:delText>
        </w:r>
        <w:r w:rsidRPr="00A013FD">
          <w:rPr>
            <w:i/>
            <w:iCs/>
          </w:rPr>
          <w:delText>I</w:delText>
        </w:r>
        <w:r w:rsidRPr="00A013FD">
          <w:rPr>
            <w:vertAlign w:val="subscript"/>
          </w:rPr>
          <w:delText>0</w:delText>
        </w:r>
        <w:r w:rsidRPr="00A013FD">
          <w:delText>) vs. elevation for a 25 kHz channel are provided in Table A4</w:delText>
        </w:r>
        <w:r w:rsidRPr="00A013FD">
          <w:noBreakHyphen/>
          <w:delText>3 and Table A4-4 for Yagi and Isoflux on-board antennas. The assumed ship antenna gain is 3 dBi and the system noise temperature is 30.2 dBK as shown in Table A1-5 (Annex 1).</w:delText>
        </w:r>
      </w:del>
    </w:p>
    <w:p w14:paraId="7B3DC5AC" w14:textId="77777777" w:rsidR="00A013FD" w:rsidRPr="00A013FD" w:rsidRDefault="00A013FD" w:rsidP="00A013FD">
      <w:pPr>
        <w:rPr>
          <w:del w:id="24490" w:author="Johnny Schultz" w:date="2020-02-12T15:55:00Z"/>
        </w:rPr>
      </w:pPr>
      <w:del w:id="24491" w:author="Johnny Schultz" w:date="2020-02-12T15:55:00Z">
        <w:r w:rsidRPr="00A013FD">
          <w:delText xml:space="preserve">Because the downlink is PFD limited, increasing the channel bandwidth to 50 kHz or 100 kHz will increase the signal level and </w:delText>
        </w:r>
        <w:r w:rsidRPr="00A013FD">
          <w:rPr>
            <w:i/>
            <w:iCs/>
          </w:rPr>
          <w:delText>C</w:delText>
        </w:r>
        <w:r w:rsidRPr="00A013FD">
          <w:delText>/(</w:delText>
        </w:r>
        <w:r w:rsidRPr="00A013FD">
          <w:rPr>
            <w:i/>
            <w:iCs/>
          </w:rPr>
          <w:delText>N</w:delText>
        </w:r>
        <w:r w:rsidRPr="00A013FD">
          <w:rPr>
            <w:vertAlign w:val="subscript"/>
          </w:rPr>
          <w:delText>0</w:delText>
        </w:r>
        <w:r w:rsidRPr="00A013FD">
          <w:delText>+</w:delText>
        </w:r>
        <w:r w:rsidRPr="00A013FD">
          <w:rPr>
            <w:i/>
            <w:iCs/>
          </w:rPr>
          <w:delText>I</w:delText>
        </w:r>
        <w:r w:rsidRPr="00A013FD">
          <w:rPr>
            <w:vertAlign w:val="subscript"/>
          </w:rPr>
          <w:delText>0</w:delText>
        </w:r>
        <w:r w:rsidRPr="00A013FD">
          <w:delText>) by 3 and 6 dB respectively. Limiting the service area to ship elevation angles between 10 and 55 degrees also improves the link by 3 dB.</w:delText>
        </w:r>
      </w:del>
    </w:p>
    <w:p w14:paraId="0BD5633B" w14:textId="77777777" w:rsidR="00A013FD" w:rsidRPr="00A013FD" w:rsidRDefault="00A013FD" w:rsidP="00A013FD">
      <w:pPr>
        <w:rPr>
          <w:del w:id="24492" w:author="Johnny Schultz" w:date="2020-02-12T15:55:00Z"/>
        </w:rPr>
      </w:pPr>
      <w:del w:id="24493" w:author="Johnny Schultz" w:date="2020-02-12T15:55:00Z">
        <w:r w:rsidRPr="00A013FD">
          <w:delText>The Isoflux antenna improves the link budget at low elevation angles and provides a wider symmetrical coverage area, but requires a 5 times larger transmitter power on the satellite.</w:delText>
        </w:r>
      </w:del>
    </w:p>
    <w:p w14:paraId="144C78C5" w14:textId="77777777" w:rsidR="00A013FD" w:rsidRPr="00A013FD" w:rsidRDefault="00A013FD" w:rsidP="00A013FD">
      <w:pPr>
        <w:rPr>
          <w:del w:id="24494" w:author="Johnny Schultz" w:date="2020-02-12T15:55:00Z"/>
        </w:rPr>
      </w:pPr>
      <w:del w:id="24495" w:author="Johnny Schultz" w:date="2020-02-12T15:55:00Z">
        <w:r w:rsidRPr="00A013FD">
          <w:delText xml:space="preserve">The link budget results with a satellite Yagi antenna is shown in Table A4-6. Isoflux antenna is shown in Table A4-7A. </w:delText>
        </w:r>
      </w:del>
    </w:p>
    <w:p w14:paraId="54C1E918" w14:textId="77777777" w:rsidR="00A013FD" w:rsidRPr="00A013FD" w:rsidRDefault="00A013FD" w:rsidP="00A013FD">
      <w:pPr>
        <w:rPr>
          <w:del w:id="24496" w:author="Johnny Schultz" w:date="2020-02-12T15:55:00Z"/>
        </w:rPr>
      </w:pPr>
      <w:del w:id="24497" w:author="Johnny Schultz" w:date="2020-02-12T15:55:00Z">
        <w:r w:rsidRPr="00A013FD">
          <w:delText>It should be noted that the analyses based on single satellite visibility.</w:delText>
        </w:r>
      </w:del>
    </w:p>
    <w:p w14:paraId="2E181B28" w14:textId="77777777" w:rsidR="00A013FD" w:rsidRPr="00A013FD" w:rsidRDefault="00A013FD" w:rsidP="00A013FD">
      <w:pPr>
        <w:rPr>
          <w:del w:id="24498" w:author="Johnny Schultz" w:date="2020-02-12T15:55:00Z"/>
        </w:rPr>
      </w:pPr>
      <w:del w:id="24499" w:author="Johnny Schultz" w:date="2020-02-12T15:55:00Z">
        <w:r w:rsidRPr="00A013FD">
          <w:br w:type="page"/>
        </w:r>
      </w:del>
    </w:p>
    <w:p w14:paraId="6DD69469" w14:textId="77777777" w:rsidR="00A013FD" w:rsidRPr="00A013FD" w:rsidRDefault="00A013FD" w:rsidP="00A013FD">
      <w:pPr>
        <w:keepNext/>
        <w:spacing w:before="560" w:after="120"/>
        <w:jc w:val="center"/>
        <w:rPr>
          <w:del w:id="24500" w:author="Johnny Schultz" w:date="2020-02-12T15:55:00Z"/>
          <w:caps/>
          <w:sz w:val="20"/>
        </w:rPr>
      </w:pPr>
      <w:del w:id="24501" w:author="Johnny Schultz" w:date="2020-02-12T15:55:00Z">
        <w:r w:rsidRPr="00A013FD">
          <w:rPr>
            <w:caps/>
            <w:sz w:val="20"/>
          </w:rPr>
          <w:delText>TABLE A4-6</w:delText>
        </w:r>
      </w:del>
    </w:p>
    <w:p w14:paraId="5C0879E7" w14:textId="77777777" w:rsidR="00A013FD" w:rsidRPr="00A013FD" w:rsidRDefault="00A013FD" w:rsidP="00A013FD">
      <w:pPr>
        <w:keepNext/>
        <w:keepLines/>
        <w:spacing w:before="0" w:after="120"/>
        <w:jc w:val="center"/>
        <w:rPr>
          <w:del w:id="24502" w:author="Johnny Schultz" w:date="2020-02-12T15:55:00Z"/>
          <w:rFonts w:ascii="Times New Roman Bold" w:hAnsi="Times New Roman Bold"/>
          <w:b/>
          <w:sz w:val="20"/>
        </w:rPr>
      </w:pPr>
      <w:del w:id="24503" w:author="Johnny Schultz" w:date="2020-02-12T15:55:00Z">
        <w:r w:rsidRPr="00A013FD">
          <w:rPr>
            <w:rFonts w:ascii="Times New Roman Bold" w:hAnsi="Times New Roman Bold"/>
            <w:b/>
            <w:sz w:val="20"/>
          </w:rPr>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A013FD" w:rsidRPr="00A013FD" w14:paraId="0EDFD2CF" w14:textId="77777777" w:rsidTr="00BF604E">
        <w:trPr>
          <w:trHeight w:val="300"/>
          <w:jc w:val="center"/>
          <w:del w:id="24504" w:author="Johnny Schultz" w:date="2020-02-12T15:55:00Z"/>
        </w:trPr>
        <w:tc>
          <w:tcPr>
            <w:tcW w:w="850" w:type="dxa"/>
            <w:tcBorders>
              <w:top w:val="single" w:sz="4" w:space="0" w:color="auto"/>
              <w:left w:val="single" w:sz="4" w:space="0" w:color="auto"/>
              <w:bottom w:val="single" w:sz="4" w:space="0" w:color="auto"/>
              <w:right w:val="single" w:sz="4" w:space="0" w:color="auto"/>
            </w:tcBorders>
            <w:noWrap/>
            <w:vAlign w:val="center"/>
          </w:tcPr>
          <w:p w14:paraId="4C397333" w14:textId="77777777" w:rsidR="00A013FD" w:rsidRPr="00A013FD" w:rsidRDefault="00A013FD" w:rsidP="00A013FD">
            <w:pPr>
              <w:keepNext/>
              <w:spacing w:before="80" w:after="80"/>
              <w:ind w:left="-57" w:right="-57"/>
              <w:jc w:val="center"/>
              <w:rPr>
                <w:del w:id="24505" w:author="Johnny Schultz" w:date="2020-02-12T15:55:00Z"/>
                <w:rFonts w:ascii="Times New Roman Bold" w:hAnsi="Times New Roman Bold" w:cs="Times New Roman Bold"/>
                <w:b/>
                <w:sz w:val="20"/>
              </w:rPr>
            </w:pPr>
            <w:del w:id="24506" w:author="Johnny Schultz" w:date="2020-02-12T15:55:00Z">
              <w:r w:rsidRPr="00A013FD">
                <w:rPr>
                  <w:rFonts w:ascii="Times New Roman Bold" w:hAnsi="Times New Roman Bold" w:cs="Times New Roman Bold"/>
                  <w:b/>
                  <w:sz w:val="20"/>
                </w:rPr>
                <w:delText>Ship elevation angle</w:delText>
              </w:r>
            </w:del>
          </w:p>
        </w:tc>
        <w:tc>
          <w:tcPr>
            <w:tcW w:w="1130" w:type="dxa"/>
            <w:tcBorders>
              <w:top w:val="single" w:sz="4" w:space="0" w:color="auto"/>
              <w:left w:val="nil"/>
              <w:bottom w:val="single" w:sz="4" w:space="0" w:color="auto"/>
              <w:right w:val="single" w:sz="4" w:space="0" w:color="auto"/>
            </w:tcBorders>
            <w:noWrap/>
            <w:vAlign w:val="center"/>
          </w:tcPr>
          <w:p w14:paraId="53055507" w14:textId="77777777" w:rsidR="00A013FD" w:rsidRPr="00A013FD" w:rsidRDefault="00A013FD" w:rsidP="00A013FD">
            <w:pPr>
              <w:keepNext/>
              <w:spacing w:before="80" w:after="80"/>
              <w:ind w:left="-57" w:right="-57"/>
              <w:jc w:val="center"/>
              <w:rPr>
                <w:del w:id="24507" w:author="Johnny Schultz" w:date="2020-02-12T15:55:00Z"/>
                <w:rFonts w:ascii="Times New Roman Bold" w:hAnsi="Times New Roman Bold" w:cs="Times New Roman Bold"/>
                <w:b/>
                <w:sz w:val="20"/>
              </w:rPr>
            </w:pPr>
            <w:del w:id="24508" w:author="Johnny Schultz" w:date="2020-02-12T15:55:00Z">
              <w:r w:rsidRPr="00A013FD">
                <w:rPr>
                  <w:rFonts w:ascii="Times New Roman Bold" w:hAnsi="Times New Roman Bold" w:cs="Times New Roman Bold"/>
                  <w:b/>
                  <w:sz w:val="20"/>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tcPr>
          <w:p w14:paraId="0E9BBDCB" w14:textId="77777777" w:rsidR="00A013FD" w:rsidRPr="00A013FD" w:rsidRDefault="00A013FD" w:rsidP="00A013FD">
            <w:pPr>
              <w:keepNext/>
              <w:spacing w:before="80" w:after="80"/>
              <w:ind w:left="-57" w:right="-57"/>
              <w:jc w:val="center"/>
              <w:rPr>
                <w:del w:id="24509" w:author="Johnny Schultz" w:date="2020-02-12T15:55:00Z"/>
                <w:rFonts w:ascii="Times New Roman Bold" w:hAnsi="Times New Roman Bold" w:cs="Times New Roman Bold"/>
                <w:b/>
                <w:sz w:val="20"/>
              </w:rPr>
            </w:pPr>
            <w:del w:id="24510" w:author="Johnny Schultz" w:date="2020-02-12T15:55:00Z">
              <w:r w:rsidRPr="00A013FD">
                <w:rPr>
                  <w:rFonts w:ascii="Times New Roman Bold" w:hAnsi="Times New Roman Bold" w:cs="Times New Roman Bold"/>
                  <w:b/>
                  <w:sz w:val="20"/>
                </w:rPr>
                <w:delText>Satellite range</w:delText>
              </w:r>
            </w:del>
          </w:p>
        </w:tc>
        <w:tc>
          <w:tcPr>
            <w:tcW w:w="863" w:type="dxa"/>
            <w:tcBorders>
              <w:top w:val="single" w:sz="4" w:space="0" w:color="auto"/>
              <w:left w:val="nil"/>
              <w:bottom w:val="single" w:sz="4" w:space="0" w:color="auto"/>
              <w:right w:val="single" w:sz="4" w:space="0" w:color="auto"/>
            </w:tcBorders>
            <w:noWrap/>
            <w:vAlign w:val="center"/>
          </w:tcPr>
          <w:p w14:paraId="07CCDCD5" w14:textId="77777777" w:rsidR="00A013FD" w:rsidRPr="00A013FD" w:rsidRDefault="00A013FD" w:rsidP="00A013FD">
            <w:pPr>
              <w:keepNext/>
              <w:spacing w:before="80" w:after="80"/>
              <w:ind w:left="-57" w:right="-57"/>
              <w:jc w:val="center"/>
              <w:rPr>
                <w:del w:id="24511" w:author="Johnny Schultz" w:date="2020-02-12T15:55:00Z"/>
                <w:rFonts w:ascii="Times New Roman Bold" w:hAnsi="Times New Roman Bold" w:cs="Times New Roman Bold"/>
                <w:b/>
                <w:sz w:val="20"/>
              </w:rPr>
            </w:pPr>
            <w:del w:id="24512" w:author="Johnny Schultz" w:date="2020-02-12T15:55:00Z">
              <w:r w:rsidRPr="00A013FD">
                <w:rPr>
                  <w:rFonts w:ascii="Times New Roman Bold" w:hAnsi="Times New Roman Bold" w:cs="Times New Roman Bold"/>
                  <w:b/>
                  <w:sz w:val="20"/>
                </w:rPr>
                <w:delText>Path loss</w:delText>
              </w:r>
            </w:del>
          </w:p>
        </w:tc>
        <w:tc>
          <w:tcPr>
            <w:tcW w:w="1117" w:type="dxa"/>
            <w:tcBorders>
              <w:top w:val="single" w:sz="4" w:space="0" w:color="auto"/>
              <w:left w:val="nil"/>
              <w:bottom w:val="single" w:sz="4" w:space="0" w:color="auto"/>
              <w:right w:val="single" w:sz="4" w:space="0" w:color="auto"/>
            </w:tcBorders>
            <w:noWrap/>
            <w:vAlign w:val="center"/>
          </w:tcPr>
          <w:p w14:paraId="594080D0" w14:textId="77777777" w:rsidR="00A013FD" w:rsidRPr="00A013FD" w:rsidRDefault="00A013FD" w:rsidP="00A013FD">
            <w:pPr>
              <w:keepNext/>
              <w:spacing w:before="80" w:after="80"/>
              <w:ind w:left="-57" w:right="-57"/>
              <w:jc w:val="center"/>
              <w:rPr>
                <w:del w:id="24513" w:author="Johnny Schultz" w:date="2020-02-12T15:55:00Z"/>
                <w:rFonts w:ascii="Times New Roman Bold" w:hAnsi="Times New Roman Bold" w:cs="Times New Roman Bold"/>
                <w:b/>
                <w:sz w:val="20"/>
              </w:rPr>
            </w:pPr>
            <w:del w:id="24514" w:author="Johnny Schultz" w:date="2020-02-12T15:55:00Z">
              <w:r w:rsidRPr="00A013FD">
                <w:rPr>
                  <w:rFonts w:ascii="Times New Roman Bold" w:hAnsi="Times New Roman Bold" w:cs="Times New Roman Bold"/>
                  <w:b/>
                  <w:sz w:val="20"/>
                </w:rPr>
                <w:delText>Polarization loss</w:delText>
              </w:r>
            </w:del>
          </w:p>
        </w:tc>
        <w:tc>
          <w:tcPr>
            <w:tcW w:w="826" w:type="dxa"/>
            <w:tcBorders>
              <w:top w:val="single" w:sz="4" w:space="0" w:color="auto"/>
              <w:left w:val="nil"/>
              <w:bottom w:val="single" w:sz="4" w:space="0" w:color="auto"/>
              <w:right w:val="single" w:sz="4" w:space="0" w:color="auto"/>
            </w:tcBorders>
            <w:noWrap/>
            <w:vAlign w:val="center"/>
          </w:tcPr>
          <w:p w14:paraId="1A9A9690" w14:textId="77777777" w:rsidR="00A013FD" w:rsidRPr="00A013FD" w:rsidRDefault="00A013FD" w:rsidP="00A013FD">
            <w:pPr>
              <w:keepNext/>
              <w:spacing w:before="80" w:after="80"/>
              <w:ind w:left="-57" w:right="-57"/>
              <w:jc w:val="center"/>
              <w:rPr>
                <w:del w:id="24515" w:author="Johnny Schultz" w:date="2020-02-12T15:55:00Z"/>
                <w:rFonts w:ascii="Times New Roman Bold" w:hAnsi="Times New Roman Bold" w:cs="Times New Roman Bold"/>
                <w:b/>
                <w:sz w:val="20"/>
              </w:rPr>
            </w:pPr>
            <w:del w:id="24516" w:author="Johnny Schultz" w:date="2020-02-12T15:55:00Z">
              <w:r w:rsidRPr="00A013FD">
                <w:rPr>
                  <w:rFonts w:ascii="Times New Roman Bold" w:hAnsi="Times New Roman Bold" w:cs="Times New Roman Bold"/>
                  <w:b/>
                  <w:sz w:val="20"/>
                </w:rPr>
                <w:delText>Ship antenna gain</w:delText>
              </w:r>
            </w:del>
          </w:p>
        </w:tc>
        <w:tc>
          <w:tcPr>
            <w:tcW w:w="850" w:type="dxa"/>
            <w:tcBorders>
              <w:top w:val="single" w:sz="4" w:space="0" w:color="auto"/>
              <w:left w:val="nil"/>
              <w:bottom w:val="single" w:sz="4" w:space="0" w:color="auto"/>
              <w:right w:val="single" w:sz="4" w:space="0" w:color="auto"/>
            </w:tcBorders>
            <w:noWrap/>
            <w:vAlign w:val="center"/>
          </w:tcPr>
          <w:p w14:paraId="378ED47A" w14:textId="77777777" w:rsidR="00A013FD" w:rsidRPr="00A013FD" w:rsidRDefault="00A013FD" w:rsidP="00A013FD">
            <w:pPr>
              <w:keepNext/>
              <w:spacing w:before="80" w:after="80"/>
              <w:ind w:left="-57" w:right="-57"/>
              <w:jc w:val="center"/>
              <w:rPr>
                <w:del w:id="24517" w:author="Johnny Schultz" w:date="2020-02-12T15:55:00Z"/>
                <w:rFonts w:ascii="Times New Roman Bold" w:hAnsi="Times New Roman Bold" w:cs="Times New Roman Bold"/>
                <w:b/>
                <w:sz w:val="20"/>
              </w:rPr>
            </w:pPr>
            <w:del w:id="24518" w:author="Johnny Schultz" w:date="2020-02-12T15:55:00Z">
              <w:r w:rsidRPr="00A013FD">
                <w:rPr>
                  <w:rFonts w:ascii="Times New Roman Bold" w:hAnsi="Times New Roman Bold" w:cs="Times New Roman Bold"/>
                  <w:b/>
                  <w:sz w:val="20"/>
                </w:rPr>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7D7A0EB4" w14:textId="77777777" w:rsidR="00A013FD" w:rsidRPr="00A013FD" w:rsidRDefault="00A013FD" w:rsidP="00A013FD">
            <w:pPr>
              <w:keepNext/>
              <w:spacing w:before="80" w:after="80"/>
              <w:ind w:left="-57" w:right="-57"/>
              <w:jc w:val="center"/>
              <w:rPr>
                <w:del w:id="24519" w:author="Johnny Schultz" w:date="2020-02-12T15:55:00Z"/>
                <w:rFonts w:ascii="Times New Roman Bold" w:hAnsi="Times New Roman Bold" w:cs="Times New Roman Bold"/>
                <w:b/>
                <w:sz w:val="20"/>
              </w:rPr>
            </w:pPr>
            <w:del w:id="24520" w:author="Johnny Schultz" w:date="2020-02-12T15:55:00Z">
              <w:r w:rsidRPr="00A013FD">
                <w:rPr>
                  <w:rFonts w:ascii="Times New Roman Bold" w:hAnsi="Times New Roman Bold" w:cs="Times New Roman Bold"/>
                  <w:b/>
                  <w:i/>
                  <w:iCs/>
                  <w:sz w:val="20"/>
                </w:rPr>
                <w:delText>C</w:delText>
              </w:r>
              <w:r w:rsidRPr="00A013FD">
                <w:rPr>
                  <w:rFonts w:ascii="Times New Roman Bold" w:hAnsi="Times New Roman Bold" w:cs="Times New Roman Bold"/>
                  <w:b/>
                  <w:sz w:val="20"/>
                </w:rPr>
                <w:delText>/</w:delText>
              </w:r>
              <w:r w:rsidRPr="00A013FD">
                <w:rPr>
                  <w:rFonts w:ascii="Times New Roman Bold" w:hAnsi="Times New Roman Bold" w:cs="Times New Roman Bold"/>
                  <w:b/>
                  <w:i/>
                  <w:iCs/>
                  <w:sz w:val="20"/>
                </w:rPr>
                <w:delText>N</w:delText>
              </w:r>
              <w:r w:rsidRPr="00A013FD">
                <w:rPr>
                  <w:rFonts w:ascii="Times New Roman Bold" w:hAnsi="Times New Roman Bold" w:cs="Times New Roman Bold"/>
                  <w:b/>
                  <w:sz w:val="20"/>
                  <w:vertAlign w:val="subscript"/>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tcPr>
          <w:p w14:paraId="4E930D0B" w14:textId="77777777" w:rsidR="00A013FD" w:rsidRPr="00A013FD" w:rsidRDefault="00A013FD" w:rsidP="00A013FD">
            <w:pPr>
              <w:keepNext/>
              <w:spacing w:before="80" w:after="80"/>
              <w:ind w:left="-57" w:right="-57"/>
              <w:jc w:val="center"/>
              <w:rPr>
                <w:del w:id="24521" w:author="Johnny Schultz" w:date="2020-02-12T15:55:00Z"/>
                <w:rFonts w:ascii="Times New Roman Bold" w:hAnsi="Times New Roman Bold" w:cs="Times New Roman Bold"/>
                <w:b/>
                <w:sz w:val="20"/>
              </w:rPr>
            </w:pPr>
            <w:del w:id="24522" w:author="Johnny Schultz" w:date="2020-02-12T15:55:00Z">
              <w:r w:rsidRPr="00A013FD">
                <w:rPr>
                  <w:rFonts w:ascii="Times New Roman Bold" w:hAnsi="Times New Roman Bold" w:cs="Times New Roman Bold"/>
                  <w:b/>
                  <w:sz w:val="20"/>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tcPr>
          <w:p w14:paraId="7A68505C" w14:textId="77777777" w:rsidR="00A013FD" w:rsidRPr="00A013FD" w:rsidRDefault="00A013FD" w:rsidP="00A013FD">
            <w:pPr>
              <w:keepNext/>
              <w:spacing w:before="80" w:after="80"/>
              <w:ind w:left="-57" w:right="-57"/>
              <w:jc w:val="center"/>
              <w:rPr>
                <w:del w:id="24523" w:author="Johnny Schultz" w:date="2020-02-12T15:55:00Z"/>
                <w:rFonts w:ascii="Times New Roman Bold" w:hAnsi="Times New Roman Bold" w:cs="Times New Roman Bold"/>
                <w:b/>
                <w:sz w:val="20"/>
              </w:rPr>
            </w:pPr>
            <w:del w:id="24524" w:author="Johnny Schultz" w:date="2020-02-12T15:55:00Z">
              <w:r w:rsidRPr="00A013FD">
                <w:rPr>
                  <w:rFonts w:ascii="Times New Roman Bold" w:hAnsi="Times New Roman Bold" w:cs="Times New Roman Bold"/>
                  <w:b/>
                  <w:i/>
                  <w:iCs/>
                  <w:sz w:val="20"/>
                </w:rPr>
                <w:delText>C</w:delText>
              </w:r>
              <w:r w:rsidRPr="00A013FD">
                <w:rPr>
                  <w:rFonts w:ascii="Times New Roman Bold" w:hAnsi="Times New Roman Bold" w:cs="Times New Roman Bold"/>
                  <w:b/>
                  <w:sz w:val="20"/>
                </w:rPr>
                <w:delText>/(</w:delText>
              </w:r>
              <w:r w:rsidRPr="00A013FD">
                <w:rPr>
                  <w:rFonts w:ascii="Times New Roman Bold" w:hAnsi="Times New Roman Bold" w:cs="Times New Roman Bold"/>
                  <w:b/>
                  <w:i/>
                  <w:iCs/>
                  <w:sz w:val="20"/>
                </w:rPr>
                <w:delText>N</w:delText>
              </w:r>
              <w:r w:rsidRPr="00A013FD">
                <w:rPr>
                  <w:rFonts w:ascii="Times New Roman Bold" w:hAnsi="Times New Roman Bold" w:cs="Times New Roman Bold"/>
                  <w:b/>
                  <w:sz w:val="20"/>
                  <w:vertAlign w:val="subscript"/>
                </w:rPr>
                <w:delText>0</w:delText>
              </w:r>
              <w:r w:rsidRPr="00A013FD">
                <w:rPr>
                  <w:rFonts w:ascii="Times New Roman Bold" w:hAnsi="Times New Roman Bold" w:cs="Times New Roman Bold"/>
                  <w:b/>
                  <w:sz w:val="20"/>
                </w:rPr>
                <w:delText>+</w:delText>
              </w:r>
              <w:r w:rsidRPr="00A013FD">
                <w:rPr>
                  <w:rFonts w:ascii="Times New Roman Bold" w:hAnsi="Times New Roman Bold" w:cs="Times New Roman Bold"/>
                  <w:b/>
                  <w:i/>
                  <w:iCs/>
                  <w:sz w:val="20"/>
                </w:rPr>
                <w:delText>I</w:delText>
              </w:r>
              <w:r w:rsidRPr="00A013FD">
                <w:rPr>
                  <w:rFonts w:ascii="Times New Roman Bold" w:hAnsi="Times New Roman Bold" w:cs="Times New Roman Bold"/>
                  <w:b/>
                  <w:sz w:val="20"/>
                  <w:vertAlign w:val="subscript"/>
                </w:rPr>
                <w:delText>0</w:delText>
              </w:r>
              <w:r w:rsidRPr="00A013FD">
                <w:rPr>
                  <w:rFonts w:ascii="Times New Roman Bold" w:hAnsi="Times New Roman Bold" w:cs="Times New Roman Bold"/>
                  <w:b/>
                  <w:sz w:val="20"/>
                </w:rPr>
                <w:delText>)</w:delText>
              </w:r>
            </w:del>
          </w:p>
        </w:tc>
      </w:tr>
      <w:tr w:rsidR="00A013FD" w:rsidRPr="00A013FD" w14:paraId="1C45C283" w14:textId="77777777" w:rsidTr="00BF604E">
        <w:trPr>
          <w:trHeight w:val="300"/>
          <w:jc w:val="center"/>
          <w:del w:id="24525"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3BA70C91" w14:textId="77777777" w:rsidR="00A013FD" w:rsidRPr="00A013FD" w:rsidRDefault="00A013FD" w:rsidP="00A013FD">
            <w:pPr>
              <w:keepNext/>
              <w:spacing w:before="80" w:after="80"/>
              <w:ind w:left="-57" w:right="-57"/>
              <w:jc w:val="center"/>
              <w:rPr>
                <w:del w:id="24526" w:author="Johnny Schultz" w:date="2020-02-12T15:55:00Z"/>
                <w:rFonts w:ascii="Times New Roman Bold" w:hAnsi="Times New Roman Bold" w:cs="Times New Roman Bold"/>
                <w:b/>
                <w:sz w:val="20"/>
              </w:rPr>
            </w:pPr>
            <w:del w:id="24527" w:author="Johnny Schultz" w:date="2020-02-12T15:55:00Z">
              <w:r w:rsidRPr="00A013FD">
                <w:rPr>
                  <w:rFonts w:ascii="Times New Roman Bold" w:hAnsi="Times New Roman Bold" w:cs="Times New Roman Bold"/>
                  <w:b/>
                  <w:sz w:val="20"/>
                </w:rPr>
                <w:delText>(degrees)</w:delText>
              </w:r>
            </w:del>
          </w:p>
        </w:tc>
        <w:tc>
          <w:tcPr>
            <w:tcW w:w="1130" w:type="dxa"/>
            <w:tcBorders>
              <w:top w:val="nil"/>
              <w:left w:val="nil"/>
              <w:bottom w:val="single" w:sz="4" w:space="0" w:color="auto"/>
              <w:right w:val="single" w:sz="4" w:space="0" w:color="auto"/>
            </w:tcBorders>
            <w:noWrap/>
            <w:vAlign w:val="bottom"/>
          </w:tcPr>
          <w:p w14:paraId="1299E774" w14:textId="77777777" w:rsidR="00A013FD" w:rsidRPr="00A013FD" w:rsidRDefault="00A013FD" w:rsidP="00A013FD">
            <w:pPr>
              <w:keepNext/>
              <w:spacing w:before="80" w:after="80"/>
              <w:ind w:left="-57" w:right="-57"/>
              <w:jc w:val="center"/>
              <w:rPr>
                <w:del w:id="24528" w:author="Johnny Schultz" w:date="2020-02-12T15:55:00Z"/>
                <w:rFonts w:ascii="Times New Roman Bold" w:hAnsi="Times New Roman Bold" w:cs="Times New Roman Bold"/>
                <w:b/>
                <w:sz w:val="20"/>
              </w:rPr>
            </w:pPr>
            <w:del w:id="24529" w:author="Johnny Schultz" w:date="2020-02-12T15:55:00Z">
              <w:r w:rsidRPr="00A013FD">
                <w:rPr>
                  <w:rFonts w:ascii="Times New Roman Bold" w:hAnsi="Times New Roman Bold" w:cs="Times New Roman Bold"/>
                  <w:b/>
                  <w:sz w:val="20"/>
                </w:rPr>
                <w:delText>(dBW)</w:delText>
              </w:r>
            </w:del>
          </w:p>
        </w:tc>
        <w:tc>
          <w:tcPr>
            <w:tcW w:w="738" w:type="dxa"/>
            <w:tcBorders>
              <w:top w:val="nil"/>
              <w:left w:val="nil"/>
              <w:bottom w:val="single" w:sz="4" w:space="0" w:color="auto"/>
              <w:right w:val="single" w:sz="4" w:space="0" w:color="auto"/>
            </w:tcBorders>
            <w:noWrap/>
            <w:vAlign w:val="bottom"/>
          </w:tcPr>
          <w:p w14:paraId="3550F946" w14:textId="77777777" w:rsidR="00A013FD" w:rsidRPr="00A013FD" w:rsidRDefault="00A013FD" w:rsidP="00A013FD">
            <w:pPr>
              <w:keepNext/>
              <w:spacing w:before="80" w:after="80"/>
              <w:ind w:left="-57" w:right="-57"/>
              <w:jc w:val="center"/>
              <w:rPr>
                <w:del w:id="24530" w:author="Johnny Schultz" w:date="2020-02-12T15:55:00Z"/>
                <w:rFonts w:ascii="Times New Roman Bold" w:hAnsi="Times New Roman Bold" w:cs="Times New Roman Bold"/>
                <w:b/>
                <w:sz w:val="20"/>
              </w:rPr>
            </w:pPr>
            <w:del w:id="24531" w:author="Johnny Schultz" w:date="2020-02-12T15:55:00Z">
              <w:r w:rsidRPr="00A013FD">
                <w:rPr>
                  <w:rFonts w:ascii="Times New Roman Bold" w:hAnsi="Times New Roman Bold" w:cs="Times New Roman Bold"/>
                  <w:b/>
                  <w:sz w:val="20"/>
                </w:rPr>
                <w:delText>(km)</w:delText>
              </w:r>
            </w:del>
          </w:p>
        </w:tc>
        <w:tc>
          <w:tcPr>
            <w:tcW w:w="863" w:type="dxa"/>
            <w:tcBorders>
              <w:top w:val="nil"/>
              <w:left w:val="nil"/>
              <w:bottom w:val="single" w:sz="4" w:space="0" w:color="auto"/>
              <w:right w:val="single" w:sz="4" w:space="0" w:color="auto"/>
            </w:tcBorders>
            <w:noWrap/>
            <w:vAlign w:val="bottom"/>
          </w:tcPr>
          <w:p w14:paraId="7E77CBBE" w14:textId="77777777" w:rsidR="00A013FD" w:rsidRPr="00A013FD" w:rsidRDefault="00A013FD" w:rsidP="00A013FD">
            <w:pPr>
              <w:keepNext/>
              <w:spacing w:before="80" w:after="80"/>
              <w:ind w:left="-57" w:right="-57"/>
              <w:jc w:val="center"/>
              <w:rPr>
                <w:del w:id="24532" w:author="Johnny Schultz" w:date="2020-02-12T15:55:00Z"/>
                <w:rFonts w:ascii="Times New Roman Bold" w:hAnsi="Times New Roman Bold" w:cs="Times New Roman Bold"/>
                <w:b/>
                <w:sz w:val="20"/>
              </w:rPr>
            </w:pPr>
            <w:del w:id="24533" w:author="Johnny Schultz" w:date="2020-02-12T15:55:00Z">
              <w:r w:rsidRPr="00A013FD">
                <w:rPr>
                  <w:rFonts w:ascii="Times New Roman Bold" w:hAnsi="Times New Roman Bold" w:cs="Times New Roman Bold"/>
                  <w:b/>
                  <w:sz w:val="20"/>
                </w:rPr>
                <w:delText>(dB)</w:delText>
              </w:r>
            </w:del>
          </w:p>
        </w:tc>
        <w:tc>
          <w:tcPr>
            <w:tcW w:w="1117" w:type="dxa"/>
            <w:tcBorders>
              <w:top w:val="nil"/>
              <w:left w:val="nil"/>
              <w:bottom w:val="single" w:sz="4" w:space="0" w:color="auto"/>
              <w:right w:val="single" w:sz="4" w:space="0" w:color="auto"/>
            </w:tcBorders>
            <w:noWrap/>
            <w:vAlign w:val="bottom"/>
          </w:tcPr>
          <w:p w14:paraId="54D025A5" w14:textId="77777777" w:rsidR="00A013FD" w:rsidRPr="00A013FD" w:rsidRDefault="00A013FD" w:rsidP="00A013FD">
            <w:pPr>
              <w:keepNext/>
              <w:spacing w:before="80" w:after="80"/>
              <w:ind w:left="-57" w:right="-57"/>
              <w:jc w:val="center"/>
              <w:rPr>
                <w:del w:id="24534" w:author="Johnny Schultz" w:date="2020-02-12T15:55:00Z"/>
                <w:rFonts w:ascii="Times New Roman Bold" w:hAnsi="Times New Roman Bold" w:cs="Times New Roman Bold"/>
                <w:b/>
                <w:sz w:val="20"/>
              </w:rPr>
            </w:pPr>
            <w:del w:id="24535" w:author="Johnny Schultz" w:date="2020-02-12T15:55:00Z">
              <w:r w:rsidRPr="00A013FD">
                <w:rPr>
                  <w:rFonts w:ascii="Times New Roman Bold" w:hAnsi="Times New Roman Bold" w:cs="Times New Roman Bold"/>
                  <w:b/>
                  <w:sz w:val="20"/>
                </w:rPr>
                <w:delText>(dB)</w:delText>
              </w:r>
            </w:del>
          </w:p>
        </w:tc>
        <w:tc>
          <w:tcPr>
            <w:tcW w:w="826" w:type="dxa"/>
            <w:tcBorders>
              <w:top w:val="nil"/>
              <w:left w:val="nil"/>
              <w:bottom w:val="single" w:sz="4" w:space="0" w:color="auto"/>
              <w:right w:val="single" w:sz="4" w:space="0" w:color="auto"/>
            </w:tcBorders>
            <w:noWrap/>
            <w:vAlign w:val="bottom"/>
          </w:tcPr>
          <w:p w14:paraId="5040FAE4" w14:textId="77777777" w:rsidR="00A013FD" w:rsidRPr="00A013FD" w:rsidRDefault="00A013FD" w:rsidP="00A013FD">
            <w:pPr>
              <w:keepNext/>
              <w:spacing w:before="80" w:after="80"/>
              <w:ind w:left="-57" w:right="-57"/>
              <w:jc w:val="center"/>
              <w:rPr>
                <w:del w:id="24536" w:author="Johnny Schultz" w:date="2020-02-12T15:55:00Z"/>
                <w:rFonts w:ascii="Times New Roman Bold" w:hAnsi="Times New Roman Bold" w:cs="Times New Roman Bold"/>
                <w:b/>
                <w:sz w:val="20"/>
              </w:rPr>
            </w:pPr>
            <w:del w:id="24537" w:author="Johnny Schultz" w:date="2020-02-12T15:55:00Z">
              <w:r w:rsidRPr="00A013FD">
                <w:rPr>
                  <w:rFonts w:ascii="Times New Roman Bold" w:hAnsi="Times New Roman Bold" w:cs="Times New Roman Bold"/>
                  <w:b/>
                  <w:sz w:val="20"/>
                </w:rPr>
                <w:delText>(dBi)</w:delText>
              </w:r>
            </w:del>
          </w:p>
        </w:tc>
        <w:tc>
          <w:tcPr>
            <w:tcW w:w="850" w:type="dxa"/>
            <w:tcBorders>
              <w:top w:val="nil"/>
              <w:left w:val="nil"/>
              <w:bottom w:val="single" w:sz="4" w:space="0" w:color="auto"/>
              <w:right w:val="single" w:sz="4" w:space="0" w:color="auto"/>
            </w:tcBorders>
            <w:noWrap/>
            <w:vAlign w:val="bottom"/>
          </w:tcPr>
          <w:p w14:paraId="67E5CF66" w14:textId="77777777" w:rsidR="00A013FD" w:rsidRPr="00A013FD" w:rsidRDefault="00A013FD" w:rsidP="00A013FD">
            <w:pPr>
              <w:keepNext/>
              <w:spacing w:before="80" w:after="80"/>
              <w:ind w:left="-57" w:right="-57"/>
              <w:jc w:val="center"/>
              <w:rPr>
                <w:del w:id="24538" w:author="Johnny Schultz" w:date="2020-02-12T15:55:00Z"/>
                <w:rFonts w:ascii="Times New Roman Bold" w:hAnsi="Times New Roman Bold" w:cs="Times New Roman Bold"/>
                <w:b/>
                <w:sz w:val="20"/>
              </w:rPr>
            </w:pPr>
            <w:del w:id="24539" w:author="Johnny Schultz" w:date="2020-02-12T15:55:00Z">
              <w:r w:rsidRPr="00A013FD">
                <w:rPr>
                  <w:rFonts w:ascii="Times New Roman Bold" w:hAnsi="Times New Roman Bold" w:cs="Times New Roman Bold"/>
                  <w:b/>
                  <w:sz w:val="20"/>
                </w:rPr>
                <w:delText>(dBm)</w:delText>
              </w:r>
            </w:del>
          </w:p>
        </w:tc>
        <w:tc>
          <w:tcPr>
            <w:tcW w:w="709" w:type="dxa"/>
            <w:tcBorders>
              <w:top w:val="single" w:sz="4" w:space="0" w:color="auto"/>
              <w:left w:val="nil"/>
              <w:bottom w:val="single" w:sz="4" w:space="0" w:color="auto"/>
              <w:right w:val="single" w:sz="4" w:space="0" w:color="auto"/>
            </w:tcBorders>
          </w:tcPr>
          <w:p w14:paraId="76525C56" w14:textId="77777777" w:rsidR="00A013FD" w:rsidRPr="00A013FD" w:rsidRDefault="00A013FD" w:rsidP="00A013FD">
            <w:pPr>
              <w:keepNext/>
              <w:spacing w:before="80" w:after="80"/>
              <w:ind w:left="-57" w:right="-57"/>
              <w:jc w:val="center"/>
              <w:rPr>
                <w:del w:id="24540" w:author="Johnny Schultz" w:date="2020-02-12T15:55:00Z"/>
                <w:rFonts w:ascii="Times New Roman Bold" w:hAnsi="Times New Roman Bold" w:cs="Times New Roman Bold"/>
                <w:b/>
                <w:sz w:val="20"/>
              </w:rPr>
            </w:pPr>
            <w:del w:id="24541" w:author="Johnny Schultz" w:date="2020-02-12T15:55:00Z">
              <w:r w:rsidRPr="00A013FD">
                <w:rPr>
                  <w:rFonts w:ascii="Times New Roman Bold" w:hAnsi="Times New Roman Bold" w:cs="Times New Roman Bold"/>
                  <w:b/>
                  <w:sz w:val="20"/>
                </w:rPr>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50AD38BE" w14:textId="77777777" w:rsidR="00A013FD" w:rsidRPr="00A013FD" w:rsidRDefault="00A013FD" w:rsidP="00A013FD">
            <w:pPr>
              <w:keepNext/>
              <w:spacing w:before="80" w:after="80"/>
              <w:ind w:left="-57" w:right="-57"/>
              <w:jc w:val="center"/>
              <w:rPr>
                <w:del w:id="24542" w:author="Johnny Schultz" w:date="2020-02-12T15:55:00Z"/>
                <w:rFonts w:ascii="Times New Roman Bold" w:hAnsi="Times New Roman Bold" w:cs="Times New Roman Bold"/>
                <w:b/>
                <w:sz w:val="20"/>
              </w:rPr>
            </w:pPr>
            <w:del w:id="24543" w:author="Johnny Schultz" w:date="2020-02-12T15:55:00Z">
              <w:r w:rsidRPr="00A013FD">
                <w:rPr>
                  <w:rFonts w:ascii="Times New Roman Bold" w:hAnsi="Times New Roman Bold" w:cs="Times New Roman Bold"/>
                  <w:b/>
                  <w:sz w:val="20"/>
                </w:rPr>
                <w:delText>(dBm)</w:delText>
              </w:r>
            </w:del>
          </w:p>
        </w:tc>
        <w:tc>
          <w:tcPr>
            <w:tcW w:w="962" w:type="dxa"/>
            <w:tcBorders>
              <w:top w:val="nil"/>
              <w:left w:val="nil"/>
              <w:bottom w:val="single" w:sz="4" w:space="0" w:color="auto"/>
              <w:right w:val="single" w:sz="4" w:space="0" w:color="auto"/>
            </w:tcBorders>
            <w:noWrap/>
            <w:vAlign w:val="bottom"/>
          </w:tcPr>
          <w:p w14:paraId="2066A146" w14:textId="77777777" w:rsidR="00A013FD" w:rsidRPr="00A013FD" w:rsidRDefault="00A013FD" w:rsidP="00A013FD">
            <w:pPr>
              <w:keepNext/>
              <w:spacing w:before="80" w:after="80"/>
              <w:ind w:left="-57" w:right="-57"/>
              <w:jc w:val="center"/>
              <w:rPr>
                <w:del w:id="24544" w:author="Johnny Schultz" w:date="2020-02-12T15:55:00Z"/>
                <w:rFonts w:ascii="Times New Roman Bold" w:hAnsi="Times New Roman Bold" w:cs="Times New Roman Bold"/>
                <w:b/>
                <w:sz w:val="20"/>
              </w:rPr>
            </w:pPr>
            <w:del w:id="24545" w:author="Johnny Schultz" w:date="2020-02-12T15:55:00Z">
              <w:r w:rsidRPr="00A013FD">
                <w:rPr>
                  <w:rFonts w:ascii="Times New Roman Bold" w:hAnsi="Times New Roman Bold" w:cs="Times New Roman Bold"/>
                  <w:b/>
                  <w:sz w:val="20"/>
                </w:rPr>
                <w:delText>(dBHz)</w:delText>
              </w:r>
            </w:del>
          </w:p>
        </w:tc>
      </w:tr>
      <w:tr w:rsidR="00A013FD" w:rsidRPr="00A013FD" w14:paraId="0736186A" w14:textId="77777777" w:rsidTr="00BF604E">
        <w:trPr>
          <w:trHeight w:val="300"/>
          <w:jc w:val="center"/>
          <w:del w:id="24546"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3B43EB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47" w:author="Johnny Schultz" w:date="2020-02-12T15:55:00Z"/>
                <w:sz w:val="20"/>
              </w:rPr>
            </w:pPr>
            <w:del w:id="24548" w:author="Johnny Schultz" w:date="2020-02-12T15:55:00Z">
              <w:r w:rsidRPr="00A013FD">
                <w:rPr>
                  <w:sz w:val="20"/>
                </w:rPr>
                <w:delText>0</w:delText>
              </w:r>
            </w:del>
          </w:p>
        </w:tc>
        <w:tc>
          <w:tcPr>
            <w:tcW w:w="1130" w:type="dxa"/>
            <w:tcBorders>
              <w:top w:val="nil"/>
              <w:left w:val="nil"/>
              <w:bottom w:val="single" w:sz="4" w:space="0" w:color="auto"/>
              <w:right w:val="single" w:sz="4" w:space="0" w:color="auto"/>
            </w:tcBorders>
            <w:noWrap/>
            <w:vAlign w:val="bottom"/>
          </w:tcPr>
          <w:p w14:paraId="37AA1F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49" w:author="Johnny Schultz" w:date="2020-02-12T15:55:00Z"/>
                <w:sz w:val="20"/>
              </w:rPr>
            </w:pPr>
            <w:del w:id="24550" w:author="Johnny Schultz" w:date="2020-02-12T15:55:00Z">
              <w:r w:rsidRPr="00A013FD">
                <w:rPr>
                  <w:sz w:val="20"/>
                </w:rPr>
                <w:delText>−4.4</w:delText>
              </w:r>
            </w:del>
          </w:p>
        </w:tc>
        <w:tc>
          <w:tcPr>
            <w:tcW w:w="738" w:type="dxa"/>
            <w:tcBorders>
              <w:top w:val="nil"/>
              <w:left w:val="nil"/>
              <w:bottom w:val="single" w:sz="4" w:space="0" w:color="auto"/>
              <w:right w:val="single" w:sz="4" w:space="0" w:color="auto"/>
            </w:tcBorders>
            <w:noWrap/>
            <w:vAlign w:val="bottom"/>
          </w:tcPr>
          <w:p w14:paraId="149908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51" w:author="Johnny Schultz" w:date="2020-02-12T15:55:00Z"/>
                <w:sz w:val="20"/>
              </w:rPr>
            </w:pPr>
            <w:del w:id="24552" w:author="Johnny Schultz" w:date="2020-02-12T15:55:00Z">
              <w:r w:rsidRPr="00A013FD">
                <w:rPr>
                  <w:sz w:val="20"/>
                </w:rPr>
                <w:delText>2 830</w:delText>
              </w:r>
            </w:del>
          </w:p>
        </w:tc>
        <w:tc>
          <w:tcPr>
            <w:tcW w:w="863" w:type="dxa"/>
            <w:tcBorders>
              <w:top w:val="nil"/>
              <w:left w:val="nil"/>
              <w:bottom w:val="single" w:sz="4" w:space="0" w:color="auto"/>
              <w:right w:val="single" w:sz="4" w:space="0" w:color="auto"/>
            </w:tcBorders>
            <w:noWrap/>
            <w:vAlign w:val="bottom"/>
          </w:tcPr>
          <w:p w14:paraId="4DF6FB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53" w:author="Johnny Schultz" w:date="2020-02-12T15:55:00Z"/>
                <w:sz w:val="20"/>
              </w:rPr>
            </w:pPr>
            <w:del w:id="24554" w:author="Johnny Schultz" w:date="2020-02-12T15:55:00Z">
              <w:r w:rsidRPr="00A013FD">
                <w:rPr>
                  <w:sz w:val="20"/>
                </w:rPr>
                <w:delText>145.6</w:delText>
              </w:r>
            </w:del>
          </w:p>
        </w:tc>
        <w:tc>
          <w:tcPr>
            <w:tcW w:w="1117" w:type="dxa"/>
            <w:tcBorders>
              <w:top w:val="nil"/>
              <w:left w:val="nil"/>
              <w:bottom w:val="single" w:sz="4" w:space="0" w:color="auto"/>
              <w:right w:val="single" w:sz="4" w:space="0" w:color="auto"/>
            </w:tcBorders>
            <w:noWrap/>
            <w:vAlign w:val="bottom"/>
          </w:tcPr>
          <w:p w14:paraId="171E34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55" w:author="Johnny Schultz" w:date="2020-02-12T15:55:00Z"/>
                <w:sz w:val="20"/>
              </w:rPr>
            </w:pPr>
            <w:del w:id="24556"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7CBFEE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57" w:author="Johnny Schultz" w:date="2020-02-12T15:55:00Z"/>
                <w:sz w:val="20"/>
              </w:rPr>
            </w:pPr>
            <w:del w:id="24558" w:author="Johnny Schultz" w:date="2020-02-12T15:55:00Z">
              <w:r w:rsidRPr="00A013FD">
                <w:rPr>
                  <w:sz w:val="20"/>
                </w:rPr>
                <w:delText>3</w:delText>
              </w:r>
            </w:del>
          </w:p>
        </w:tc>
        <w:tc>
          <w:tcPr>
            <w:tcW w:w="850" w:type="dxa"/>
            <w:tcBorders>
              <w:top w:val="nil"/>
              <w:left w:val="nil"/>
              <w:bottom w:val="single" w:sz="4" w:space="0" w:color="auto"/>
              <w:right w:val="single" w:sz="4" w:space="0" w:color="auto"/>
            </w:tcBorders>
            <w:noWrap/>
            <w:vAlign w:val="bottom"/>
          </w:tcPr>
          <w:p w14:paraId="6A28CB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59" w:author="Johnny Schultz" w:date="2020-02-12T15:55:00Z"/>
                <w:sz w:val="20"/>
              </w:rPr>
            </w:pPr>
            <w:del w:id="24560" w:author="Johnny Schultz" w:date="2020-02-12T15:55:00Z">
              <w:r w:rsidRPr="00A013FD">
                <w:rPr>
                  <w:sz w:val="20"/>
                </w:rPr>
                <w:delText>−120.0</w:delText>
              </w:r>
            </w:del>
          </w:p>
        </w:tc>
        <w:tc>
          <w:tcPr>
            <w:tcW w:w="709" w:type="dxa"/>
            <w:tcBorders>
              <w:top w:val="single" w:sz="4" w:space="0" w:color="auto"/>
              <w:left w:val="nil"/>
              <w:bottom w:val="single" w:sz="4" w:space="0" w:color="auto"/>
              <w:right w:val="single" w:sz="4" w:space="0" w:color="auto"/>
            </w:tcBorders>
            <w:vAlign w:val="bottom"/>
          </w:tcPr>
          <w:p w14:paraId="3A0BBD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61" w:author="Johnny Schultz" w:date="2020-02-12T15:55:00Z"/>
                <w:sz w:val="20"/>
              </w:rPr>
            </w:pPr>
            <w:del w:id="24562" w:author="Johnny Schultz" w:date="2020-02-12T15:55:00Z">
              <w:r w:rsidRPr="00A013FD">
                <w:rPr>
                  <w:sz w:val="20"/>
                </w:rPr>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6F7D85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63" w:author="Johnny Schultz" w:date="2020-02-12T15:55:00Z"/>
                <w:sz w:val="20"/>
              </w:rPr>
            </w:pPr>
            <w:del w:id="24564"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3D79DD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65" w:author="Johnny Schultz" w:date="2020-02-12T15:55:00Z"/>
                <w:sz w:val="20"/>
              </w:rPr>
            </w:pPr>
            <w:del w:id="24566" w:author="Johnny Schultz" w:date="2020-02-12T15:55:00Z">
              <w:r w:rsidRPr="00A013FD">
                <w:rPr>
                  <w:sz w:val="20"/>
                </w:rPr>
                <w:delText>40.0</w:delText>
              </w:r>
            </w:del>
          </w:p>
        </w:tc>
      </w:tr>
      <w:tr w:rsidR="00A013FD" w:rsidRPr="00A013FD" w14:paraId="65014EF4" w14:textId="77777777" w:rsidTr="00BF604E">
        <w:trPr>
          <w:trHeight w:val="300"/>
          <w:jc w:val="center"/>
          <w:del w:id="24567"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41533C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68" w:author="Johnny Schultz" w:date="2020-02-12T15:55:00Z"/>
                <w:sz w:val="20"/>
              </w:rPr>
            </w:pPr>
            <w:del w:id="24569" w:author="Johnny Schultz" w:date="2020-02-12T15:55:00Z">
              <w:r w:rsidRPr="00A013FD">
                <w:rPr>
                  <w:sz w:val="20"/>
                </w:rPr>
                <w:delText>10</w:delText>
              </w:r>
            </w:del>
          </w:p>
        </w:tc>
        <w:tc>
          <w:tcPr>
            <w:tcW w:w="1130" w:type="dxa"/>
            <w:tcBorders>
              <w:top w:val="nil"/>
              <w:left w:val="nil"/>
              <w:bottom w:val="single" w:sz="4" w:space="0" w:color="auto"/>
              <w:right w:val="single" w:sz="4" w:space="0" w:color="auto"/>
            </w:tcBorders>
            <w:noWrap/>
            <w:vAlign w:val="bottom"/>
          </w:tcPr>
          <w:p w14:paraId="31570B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70" w:author="Johnny Schultz" w:date="2020-02-12T15:55:00Z"/>
                <w:sz w:val="20"/>
              </w:rPr>
            </w:pPr>
            <w:del w:id="24571" w:author="Johnny Schultz" w:date="2020-02-12T15:55:00Z">
              <w:r w:rsidRPr="00A013FD">
                <w:rPr>
                  <w:sz w:val="20"/>
                </w:rPr>
                <w:delText>−4.4</w:delText>
              </w:r>
            </w:del>
          </w:p>
        </w:tc>
        <w:tc>
          <w:tcPr>
            <w:tcW w:w="738" w:type="dxa"/>
            <w:tcBorders>
              <w:top w:val="nil"/>
              <w:left w:val="nil"/>
              <w:bottom w:val="single" w:sz="4" w:space="0" w:color="auto"/>
              <w:right w:val="single" w:sz="4" w:space="0" w:color="auto"/>
            </w:tcBorders>
            <w:noWrap/>
            <w:vAlign w:val="bottom"/>
          </w:tcPr>
          <w:p w14:paraId="7363EE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72" w:author="Johnny Schultz" w:date="2020-02-12T15:55:00Z"/>
                <w:sz w:val="20"/>
              </w:rPr>
            </w:pPr>
            <w:del w:id="24573" w:author="Johnny Schultz" w:date="2020-02-12T15:55:00Z">
              <w:r w:rsidRPr="00A013FD">
                <w:rPr>
                  <w:sz w:val="20"/>
                </w:rPr>
                <w:delText>1 932</w:delText>
              </w:r>
            </w:del>
          </w:p>
        </w:tc>
        <w:tc>
          <w:tcPr>
            <w:tcW w:w="863" w:type="dxa"/>
            <w:tcBorders>
              <w:top w:val="nil"/>
              <w:left w:val="nil"/>
              <w:bottom w:val="single" w:sz="4" w:space="0" w:color="auto"/>
              <w:right w:val="single" w:sz="4" w:space="0" w:color="auto"/>
            </w:tcBorders>
            <w:noWrap/>
            <w:vAlign w:val="bottom"/>
          </w:tcPr>
          <w:p w14:paraId="5BC383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74" w:author="Johnny Schultz" w:date="2020-02-12T15:55:00Z"/>
                <w:sz w:val="20"/>
              </w:rPr>
            </w:pPr>
            <w:del w:id="24575" w:author="Johnny Schultz" w:date="2020-02-12T15:55:00Z">
              <w:r w:rsidRPr="00A013FD">
                <w:rPr>
                  <w:sz w:val="20"/>
                </w:rPr>
                <w:delText>142.2</w:delText>
              </w:r>
            </w:del>
          </w:p>
        </w:tc>
        <w:tc>
          <w:tcPr>
            <w:tcW w:w="1117" w:type="dxa"/>
            <w:tcBorders>
              <w:top w:val="nil"/>
              <w:left w:val="nil"/>
              <w:bottom w:val="single" w:sz="4" w:space="0" w:color="auto"/>
              <w:right w:val="single" w:sz="4" w:space="0" w:color="auto"/>
            </w:tcBorders>
            <w:noWrap/>
            <w:vAlign w:val="bottom"/>
          </w:tcPr>
          <w:p w14:paraId="769864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76" w:author="Johnny Schultz" w:date="2020-02-12T15:55:00Z"/>
                <w:sz w:val="20"/>
              </w:rPr>
            </w:pPr>
            <w:del w:id="24577"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4F5DC3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78" w:author="Johnny Schultz" w:date="2020-02-12T15:55:00Z"/>
                <w:sz w:val="20"/>
              </w:rPr>
            </w:pPr>
            <w:del w:id="24579" w:author="Johnny Schultz" w:date="2020-02-12T15:55:00Z">
              <w:r w:rsidRPr="00A013FD">
                <w:rPr>
                  <w:sz w:val="20"/>
                </w:rPr>
                <w:delText>3</w:delText>
              </w:r>
            </w:del>
          </w:p>
        </w:tc>
        <w:tc>
          <w:tcPr>
            <w:tcW w:w="850" w:type="dxa"/>
            <w:tcBorders>
              <w:top w:val="nil"/>
              <w:left w:val="nil"/>
              <w:bottom w:val="single" w:sz="4" w:space="0" w:color="auto"/>
              <w:right w:val="single" w:sz="4" w:space="0" w:color="auto"/>
            </w:tcBorders>
            <w:noWrap/>
            <w:vAlign w:val="bottom"/>
          </w:tcPr>
          <w:p w14:paraId="5B1E6C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80" w:author="Johnny Schultz" w:date="2020-02-12T15:55:00Z"/>
                <w:sz w:val="20"/>
              </w:rPr>
            </w:pPr>
            <w:del w:id="24581" w:author="Johnny Schultz" w:date="2020-02-12T15:55:00Z">
              <w:r w:rsidRPr="00A013FD">
                <w:rPr>
                  <w:sz w:val="20"/>
                </w:rPr>
                <w:delText>−116.7</w:delText>
              </w:r>
            </w:del>
          </w:p>
        </w:tc>
        <w:tc>
          <w:tcPr>
            <w:tcW w:w="709" w:type="dxa"/>
            <w:tcBorders>
              <w:top w:val="single" w:sz="4" w:space="0" w:color="auto"/>
              <w:left w:val="nil"/>
              <w:bottom w:val="single" w:sz="4" w:space="0" w:color="auto"/>
              <w:right w:val="single" w:sz="4" w:space="0" w:color="auto"/>
            </w:tcBorders>
            <w:vAlign w:val="bottom"/>
          </w:tcPr>
          <w:p w14:paraId="393C51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82" w:author="Johnny Schultz" w:date="2020-02-12T15:55:00Z"/>
                <w:sz w:val="20"/>
              </w:rPr>
            </w:pPr>
            <w:del w:id="24583" w:author="Johnny Schultz" w:date="2020-02-12T15:55:00Z">
              <w:r w:rsidRPr="00A013FD">
                <w:rPr>
                  <w:sz w:val="20"/>
                </w:rPr>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5A1883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84" w:author="Johnny Schultz" w:date="2020-02-12T15:55:00Z"/>
                <w:sz w:val="20"/>
              </w:rPr>
            </w:pPr>
            <w:del w:id="24585"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796CFB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86" w:author="Johnny Schultz" w:date="2020-02-12T15:55:00Z"/>
                <w:sz w:val="20"/>
              </w:rPr>
            </w:pPr>
            <w:del w:id="24587" w:author="Johnny Schultz" w:date="2020-02-12T15:55:00Z">
              <w:r w:rsidRPr="00A013FD">
                <w:rPr>
                  <w:sz w:val="20"/>
                </w:rPr>
                <w:delText>43.3</w:delText>
              </w:r>
            </w:del>
          </w:p>
        </w:tc>
      </w:tr>
      <w:tr w:rsidR="00A013FD" w:rsidRPr="00A013FD" w14:paraId="414B4303" w14:textId="77777777" w:rsidTr="00BF604E">
        <w:trPr>
          <w:trHeight w:val="300"/>
          <w:jc w:val="center"/>
          <w:del w:id="24588"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7E3EDE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89" w:author="Johnny Schultz" w:date="2020-02-12T15:55:00Z"/>
                <w:sz w:val="20"/>
              </w:rPr>
            </w:pPr>
            <w:del w:id="24590" w:author="Johnny Schultz" w:date="2020-02-12T15:55:00Z">
              <w:r w:rsidRPr="00A013FD">
                <w:rPr>
                  <w:sz w:val="20"/>
                </w:rPr>
                <w:delText>20</w:delText>
              </w:r>
            </w:del>
          </w:p>
        </w:tc>
        <w:tc>
          <w:tcPr>
            <w:tcW w:w="1130" w:type="dxa"/>
            <w:tcBorders>
              <w:top w:val="nil"/>
              <w:left w:val="nil"/>
              <w:bottom w:val="single" w:sz="4" w:space="0" w:color="auto"/>
              <w:right w:val="single" w:sz="4" w:space="0" w:color="auto"/>
            </w:tcBorders>
            <w:noWrap/>
            <w:vAlign w:val="bottom"/>
          </w:tcPr>
          <w:p w14:paraId="4CF44C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91" w:author="Johnny Schultz" w:date="2020-02-12T15:55:00Z"/>
                <w:sz w:val="20"/>
              </w:rPr>
            </w:pPr>
            <w:del w:id="24592" w:author="Johnny Schultz" w:date="2020-02-12T15:55:00Z">
              <w:r w:rsidRPr="00A013FD">
                <w:rPr>
                  <w:sz w:val="20"/>
                </w:rPr>
                <w:delText>−4.4</w:delText>
              </w:r>
            </w:del>
          </w:p>
        </w:tc>
        <w:tc>
          <w:tcPr>
            <w:tcW w:w="738" w:type="dxa"/>
            <w:tcBorders>
              <w:top w:val="nil"/>
              <w:left w:val="nil"/>
              <w:bottom w:val="single" w:sz="4" w:space="0" w:color="auto"/>
              <w:right w:val="single" w:sz="4" w:space="0" w:color="auto"/>
            </w:tcBorders>
            <w:noWrap/>
            <w:vAlign w:val="bottom"/>
          </w:tcPr>
          <w:p w14:paraId="531898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93" w:author="Johnny Schultz" w:date="2020-02-12T15:55:00Z"/>
                <w:sz w:val="20"/>
              </w:rPr>
            </w:pPr>
            <w:del w:id="24594" w:author="Johnny Schultz" w:date="2020-02-12T15:55:00Z">
              <w:r w:rsidRPr="00A013FD">
                <w:rPr>
                  <w:sz w:val="20"/>
                </w:rPr>
                <w:delText>1 392</w:delText>
              </w:r>
            </w:del>
          </w:p>
        </w:tc>
        <w:tc>
          <w:tcPr>
            <w:tcW w:w="863" w:type="dxa"/>
            <w:tcBorders>
              <w:top w:val="nil"/>
              <w:left w:val="nil"/>
              <w:bottom w:val="single" w:sz="4" w:space="0" w:color="auto"/>
              <w:right w:val="single" w:sz="4" w:space="0" w:color="auto"/>
            </w:tcBorders>
            <w:noWrap/>
            <w:vAlign w:val="bottom"/>
          </w:tcPr>
          <w:p w14:paraId="719C67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95" w:author="Johnny Schultz" w:date="2020-02-12T15:55:00Z"/>
                <w:sz w:val="20"/>
              </w:rPr>
            </w:pPr>
            <w:del w:id="24596" w:author="Johnny Schultz" w:date="2020-02-12T15:55:00Z">
              <w:r w:rsidRPr="00A013FD">
                <w:rPr>
                  <w:sz w:val="20"/>
                </w:rPr>
                <w:delText>139.4</w:delText>
              </w:r>
            </w:del>
          </w:p>
        </w:tc>
        <w:tc>
          <w:tcPr>
            <w:tcW w:w="1117" w:type="dxa"/>
            <w:tcBorders>
              <w:top w:val="nil"/>
              <w:left w:val="nil"/>
              <w:bottom w:val="single" w:sz="4" w:space="0" w:color="auto"/>
              <w:right w:val="single" w:sz="4" w:space="0" w:color="auto"/>
            </w:tcBorders>
            <w:noWrap/>
            <w:vAlign w:val="bottom"/>
          </w:tcPr>
          <w:p w14:paraId="1841A4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97" w:author="Johnny Schultz" w:date="2020-02-12T15:55:00Z"/>
                <w:sz w:val="20"/>
              </w:rPr>
            </w:pPr>
            <w:del w:id="24598"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2962B1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599" w:author="Johnny Schultz" w:date="2020-02-12T15:55:00Z"/>
                <w:sz w:val="20"/>
              </w:rPr>
            </w:pPr>
            <w:del w:id="24600" w:author="Johnny Schultz" w:date="2020-02-12T15:55:00Z">
              <w:r w:rsidRPr="00A013FD">
                <w:rPr>
                  <w:sz w:val="20"/>
                </w:rPr>
                <w:delText>2.5</w:delText>
              </w:r>
            </w:del>
          </w:p>
        </w:tc>
        <w:tc>
          <w:tcPr>
            <w:tcW w:w="850" w:type="dxa"/>
            <w:tcBorders>
              <w:top w:val="nil"/>
              <w:left w:val="nil"/>
              <w:bottom w:val="single" w:sz="4" w:space="0" w:color="auto"/>
              <w:right w:val="single" w:sz="4" w:space="0" w:color="auto"/>
            </w:tcBorders>
            <w:noWrap/>
            <w:vAlign w:val="bottom"/>
          </w:tcPr>
          <w:p w14:paraId="4A4291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01" w:author="Johnny Schultz" w:date="2020-02-12T15:55:00Z"/>
                <w:sz w:val="20"/>
              </w:rPr>
            </w:pPr>
            <w:del w:id="24602" w:author="Johnny Schultz" w:date="2020-02-12T15:55:00Z">
              <w:r w:rsidRPr="00A013FD">
                <w:rPr>
                  <w:sz w:val="20"/>
                </w:rPr>
                <w:delText>−114.3</w:delText>
              </w:r>
            </w:del>
          </w:p>
        </w:tc>
        <w:tc>
          <w:tcPr>
            <w:tcW w:w="709" w:type="dxa"/>
            <w:tcBorders>
              <w:top w:val="single" w:sz="4" w:space="0" w:color="auto"/>
              <w:left w:val="nil"/>
              <w:bottom w:val="single" w:sz="4" w:space="0" w:color="auto"/>
              <w:right w:val="single" w:sz="4" w:space="0" w:color="auto"/>
            </w:tcBorders>
            <w:vAlign w:val="bottom"/>
          </w:tcPr>
          <w:p w14:paraId="76CBC1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03" w:author="Johnny Schultz" w:date="2020-02-12T15:55:00Z"/>
                <w:sz w:val="20"/>
              </w:rPr>
            </w:pPr>
            <w:del w:id="24604" w:author="Johnny Schultz" w:date="2020-02-12T15:55:00Z">
              <w:r w:rsidRPr="00A013FD">
                <w:rPr>
                  <w:sz w:val="20"/>
                </w:rPr>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01BD10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05" w:author="Johnny Schultz" w:date="2020-02-12T15:55:00Z"/>
                <w:sz w:val="20"/>
              </w:rPr>
            </w:pPr>
            <w:del w:id="24606"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4D333A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07" w:author="Johnny Schultz" w:date="2020-02-12T15:55:00Z"/>
                <w:sz w:val="20"/>
              </w:rPr>
            </w:pPr>
            <w:del w:id="24608" w:author="Johnny Schultz" w:date="2020-02-12T15:55:00Z">
              <w:r w:rsidRPr="00A013FD">
                <w:rPr>
                  <w:sz w:val="20"/>
                </w:rPr>
                <w:delText>45.7</w:delText>
              </w:r>
            </w:del>
          </w:p>
        </w:tc>
      </w:tr>
      <w:tr w:rsidR="00A013FD" w:rsidRPr="00A013FD" w14:paraId="623B495E" w14:textId="77777777" w:rsidTr="00BF604E">
        <w:trPr>
          <w:trHeight w:val="300"/>
          <w:jc w:val="center"/>
          <w:del w:id="24609"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7F56AE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10" w:author="Johnny Schultz" w:date="2020-02-12T15:55:00Z"/>
                <w:sz w:val="20"/>
              </w:rPr>
            </w:pPr>
            <w:del w:id="24611" w:author="Johnny Schultz" w:date="2020-02-12T15:55:00Z">
              <w:r w:rsidRPr="00A013FD">
                <w:rPr>
                  <w:sz w:val="20"/>
                </w:rPr>
                <w:delText>30</w:delText>
              </w:r>
            </w:del>
          </w:p>
        </w:tc>
        <w:tc>
          <w:tcPr>
            <w:tcW w:w="1130" w:type="dxa"/>
            <w:tcBorders>
              <w:top w:val="nil"/>
              <w:left w:val="nil"/>
              <w:bottom w:val="single" w:sz="4" w:space="0" w:color="auto"/>
              <w:right w:val="single" w:sz="4" w:space="0" w:color="auto"/>
            </w:tcBorders>
            <w:noWrap/>
            <w:vAlign w:val="bottom"/>
          </w:tcPr>
          <w:p w14:paraId="3B6581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12" w:author="Johnny Schultz" w:date="2020-02-12T15:55:00Z"/>
                <w:sz w:val="20"/>
              </w:rPr>
            </w:pPr>
            <w:del w:id="24613" w:author="Johnny Schultz" w:date="2020-02-12T15:55:00Z">
              <w:r w:rsidRPr="00A013FD">
                <w:rPr>
                  <w:sz w:val="20"/>
                </w:rPr>
                <w:delText>−4.6</w:delText>
              </w:r>
            </w:del>
          </w:p>
        </w:tc>
        <w:tc>
          <w:tcPr>
            <w:tcW w:w="738" w:type="dxa"/>
            <w:tcBorders>
              <w:top w:val="nil"/>
              <w:left w:val="nil"/>
              <w:bottom w:val="single" w:sz="4" w:space="0" w:color="auto"/>
              <w:right w:val="single" w:sz="4" w:space="0" w:color="auto"/>
            </w:tcBorders>
            <w:noWrap/>
            <w:vAlign w:val="bottom"/>
          </w:tcPr>
          <w:p w14:paraId="4022A3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14" w:author="Johnny Schultz" w:date="2020-02-12T15:55:00Z"/>
                <w:sz w:val="20"/>
              </w:rPr>
            </w:pPr>
            <w:del w:id="24615" w:author="Johnny Schultz" w:date="2020-02-12T15:55:00Z">
              <w:r w:rsidRPr="00A013FD">
                <w:rPr>
                  <w:sz w:val="20"/>
                </w:rPr>
                <w:delText>1 075</w:delText>
              </w:r>
            </w:del>
          </w:p>
        </w:tc>
        <w:tc>
          <w:tcPr>
            <w:tcW w:w="863" w:type="dxa"/>
            <w:tcBorders>
              <w:top w:val="nil"/>
              <w:left w:val="nil"/>
              <w:bottom w:val="single" w:sz="4" w:space="0" w:color="auto"/>
              <w:right w:val="single" w:sz="4" w:space="0" w:color="auto"/>
            </w:tcBorders>
            <w:noWrap/>
            <w:vAlign w:val="bottom"/>
          </w:tcPr>
          <w:p w14:paraId="0BF42A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16" w:author="Johnny Schultz" w:date="2020-02-12T15:55:00Z"/>
                <w:sz w:val="20"/>
              </w:rPr>
            </w:pPr>
            <w:del w:id="24617" w:author="Johnny Schultz" w:date="2020-02-12T15:55:00Z">
              <w:r w:rsidRPr="00A013FD">
                <w:rPr>
                  <w:sz w:val="20"/>
                </w:rPr>
                <w:delText>137.2</w:delText>
              </w:r>
            </w:del>
          </w:p>
        </w:tc>
        <w:tc>
          <w:tcPr>
            <w:tcW w:w="1117" w:type="dxa"/>
            <w:tcBorders>
              <w:top w:val="nil"/>
              <w:left w:val="nil"/>
              <w:bottom w:val="single" w:sz="4" w:space="0" w:color="auto"/>
              <w:right w:val="single" w:sz="4" w:space="0" w:color="auto"/>
            </w:tcBorders>
            <w:noWrap/>
            <w:vAlign w:val="bottom"/>
          </w:tcPr>
          <w:p w14:paraId="311E91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18" w:author="Johnny Schultz" w:date="2020-02-12T15:55:00Z"/>
                <w:sz w:val="20"/>
              </w:rPr>
            </w:pPr>
            <w:del w:id="24619"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7CBE9E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20" w:author="Johnny Schultz" w:date="2020-02-12T15:55:00Z"/>
                <w:sz w:val="20"/>
              </w:rPr>
            </w:pPr>
            <w:del w:id="24621" w:author="Johnny Schultz" w:date="2020-02-12T15:55:00Z">
              <w:r w:rsidRPr="00A013FD">
                <w:rPr>
                  <w:sz w:val="20"/>
                </w:rPr>
                <w:delText>1</w:delText>
              </w:r>
            </w:del>
          </w:p>
        </w:tc>
        <w:tc>
          <w:tcPr>
            <w:tcW w:w="850" w:type="dxa"/>
            <w:tcBorders>
              <w:top w:val="nil"/>
              <w:left w:val="nil"/>
              <w:bottom w:val="single" w:sz="4" w:space="0" w:color="auto"/>
              <w:right w:val="single" w:sz="4" w:space="0" w:color="auto"/>
            </w:tcBorders>
            <w:noWrap/>
            <w:vAlign w:val="bottom"/>
          </w:tcPr>
          <w:p w14:paraId="37DC17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22" w:author="Johnny Schultz" w:date="2020-02-12T15:55:00Z"/>
                <w:sz w:val="20"/>
              </w:rPr>
            </w:pPr>
            <w:del w:id="24623" w:author="Johnny Schultz" w:date="2020-02-12T15:55:00Z">
              <w:r w:rsidRPr="00A013FD">
                <w:rPr>
                  <w:sz w:val="20"/>
                </w:rPr>
                <w:delText>−113.8</w:delText>
              </w:r>
            </w:del>
          </w:p>
        </w:tc>
        <w:tc>
          <w:tcPr>
            <w:tcW w:w="709" w:type="dxa"/>
            <w:tcBorders>
              <w:top w:val="single" w:sz="4" w:space="0" w:color="auto"/>
              <w:left w:val="nil"/>
              <w:bottom w:val="single" w:sz="4" w:space="0" w:color="auto"/>
              <w:right w:val="single" w:sz="4" w:space="0" w:color="auto"/>
            </w:tcBorders>
            <w:vAlign w:val="bottom"/>
          </w:tcPr>
          <w:p w14:paraId="116BDF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24" w:author="Johnny Schultz" w:date="2020-02-12T15:55:00Z"/>
                <w:sz w:val="20"/>
              </w:rPr>
            </w:pPr>
            <w:del w:id="24625" w:author="Johnny Schultz" w:date="2020-02-12T15:55:00Z">
              <w:r w:rsidRPr="00A013FD">
                <w:rPr>
                  <w:sz w:val="20"/>
                </w:rPr>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726547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26" w:author="Johnny Schultz" w:date="2020-02-12T15:55:00Z"/>
                <w:sz w:val="20"/>
              </w:rPr>
            </w:pPr>
            <w:del w:id="24627"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327233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28" w:author="Johnny Schultz" w:date="2020-02-12T15:55:00Z"/>
                <w:sz w:val="20"/>
              </w:rPr>
            </w:pPr>
            <w:del w:id="24629" w:author="Johnny Schultz" w:date="2020-02-12T15:55:00Z">
              <w:r w:rsidRPr="00A013FD">
                <w:rPr>
                  <w:sz w:val="20"/>
                </w:rPr>
                <w:delText>46.2</w:delText>
              </w:r>
            </w:del>
          </w:p>
        </w:tc>
      </w:tr>
      <w:tr w:rsidR="00A013FD" w:rsidRPr="00A013FD" w14:paraId="69FDED76" w14:textId="77777777" w:rsidTr="00BF604E">
        <w:trPr>
          <w:trHeight w:val="300"/>
          <w:jc w:val="center"/>
          <w:del w:id="24630"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177A96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31" w:author="Johnny Schultz" w:date="2020-02-12T15:55:00Z"/>
                <w:sz w:val="20"/>
              </w:rPr>
            </w:pPr>
            <w:del w:id="24632" w:author="Johnny Schultz" w:date="2020-02-12T15:55:00Z">
              <w:r w:rsidRPr="00A013FD">
                <w:rPr>
                  <w:sz w:val="20"/>
                </w:rPr>
                <w:delText>40</w:delText>
              </w:r>
            </w:del>
          </w:p>
        </w:tc>
        <w:tc>
          <w:tcPr>
            <w:tcW w:w="1130" w:type="dxa"/>
            <w:tcBorders>
              <w:top w:val="nil"/>
              <w:left w:val="nil"/>
              <w:bottom w:val="single" w:sz="4" w:space="0" w:color="auto"/>
              <w:right w:val="single" w:sz="4" w:space="0" w:color="auto"/>
            </w:tcBorders>
            <w:noWrap/>
            <w:vAlign w:val="bottom"/>
          </w:tcPr>
          <w:p w14:paraId="54FD04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33" w:author="Johnny Schultz" w:date="2020-02-12T15:55:00Z"/>
                <w:sz w:val="20"/>
              </w:rPr>
            </w:pPr>
            <w:del w:id="24634" w:author="Johnny Schultz" w:date="2020-02-12T15:55:00Z">
              <w:r w:rsidRPr="00A013FD">
                <w:rPr>
                  <w:sz w:val="20"/>
                </w:rPr>
                <w:delText>−5.5</w:delText>
              </w:r>
            </w:del>
          </w:p>
        </w:tc>
        <w:tc>
          <w:tcPr>
            <w:tcW w:w="738" w:type="dxa"/>
            <w:tcBorders>
              <w:top w:val="nil"/>
              <w:left w:val="nil"/>
              <w:bottom w:val="single" w:sz="4" w:space="0" w:color="auto"/>
              <w:right w:val="single" w:sz="4" w:space="0" w:color="auto"/>
            </w:tcBorders>
            <w:noWrap/>
            <w:vAlign w:val="bottom"/>
          </w:tcPr>
          <w:p w14:paraId="09B590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35" w:author="Johnny Schultz" w:date="2020-02-12T15:55:00Z"/>
                <w:sz w:val="20"/>
              </w:rPr>
            </w:pPr>
            <w:del w:id="24636" w:author="Johnny Schultz" w:date="2020-02-12T15:55:00Z">
              <w:r w:rsidRPr="00A013FD">
                <w:rPr>
                  <w:sz w:val="20"/>
                </w:rPr>
                <w:delText>882</w:delText>
              </w:r>
            </w:del>
          </w:p>
        </w:tc>
        <w:tc>
          <w:tcPr>
            <w:tcW w:w="863" w:type="dxa"/>
            <w:tcBorders>
              <w:top w:val="nil"/>
              <w:left w:val="nil"/>
              <w:bottom w:val="single" w:sz="4" w:space="0" w:color="auto"/>
              <w:right w:val="single" w:sz="4" w:space="0" w:color="auto"/>
            </w:tcBorders>
            <w:noWrap/>
            <w:vAlign w:val="bottom"/>
          </w:tcPr>
          <w:p w14:paraId="158818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37" w:author="Johnny Schultz" w:date="2020-02-12T15:55:00Z"/>
                <w:sz w:val="20"/>
              </w:rPr>
            </w:pPr>
            <w:del w:id="24638" w:author="Johnny Schultz" w:date="2020-02-12T15:55:00Z">
              <w:r w:rsidRPr="00A013FD">
                <w:rPr>
                  <w:sz w:val="20"/>
                </w:rPr>
                <w:delText>135.4</w:delText>
              </w:r>
            </w:del>
          </w:p>
        </w:tc>
        <w:tc>
          <w:tcPr>
            <w:tcW w:w="1117" w:type="dxa"/>
            <w:tcBorders>
              <w:top w:val="nil"/>
              <w:left w:val="nil"/>
              <w:bottom w:val="single" w:sz="4" w:space="0" w:color="auto"/>
              <w:right w:val="single" w:sz="4" w:space="0" w:color="auto"/>
            </w:tcBorders>
            <w:noWrap/>
            <w:vAlign w:val="bottom"/>
          </w:tcPr>
          <w:p w14:paraId="211CB6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39" w:author="Johnny Schultz" w:date="2020-02-12T15:55:00Z"/>
                <w:sz w:val="20"/>
              </w:rPr>
            </w:pPr>
            <w:del w:id="24640"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658E73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41" w:author="Johnny Schultz" w:date="2020-02-12T15:55:00Z"/>
                <w:sz w:val="20"/>
              </w:rPr>
            </w:pPr>
            <w:del w:id="24642" w:author="Johnny Schultz" w:date="2020-02-12T15:55:00Z">
              <w:r w:rsidRPr="00A013FD">
                <w:rPr>
                  <w:sz w:val="20"/>
                </w:rPr>
                <w:delText>0</w:delText>
              </w:r>
            </w:del>
          </w:p>
        </w:tc>
        <w:tc>
          <w:tcPr>
            <w:tcW w:w="850" w:type="dxa"/>
            <w:tcBorders>
              <w:top w:val="nil"/>
              <w:left w:val="nil"/>
              <w:bottom w:val="single" w:sz="4" w:space="0" w:color="auto"/>
              <w:right w:val="single" w:sz="4" w:space="0" w:color="auto"/>
            </w:tcBorders>
            <w:noWrap/>
            <w:vAlign w:val="bottom"/>
          </w:tcPr>
          <w:p w14:paraId="24FF0A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43" w:author="Johnny Schultz" w:date="2020-02-12T15:55:00Z"/>
                <w:sz w:val="20"/>
              </w:rPr>
            </w:pPr>
            <w:del w:id="24644" w:author="Johnny Schultz" w:date="2020-02-12T15:55:00Z">
              <w:r w:rsidRPr="00A013FD">
                <w:rPr>
                  <w:sz w:val="20"/>
                </w:rPr>
                <w:delText>−114.0</w:delText>
              </w:r>
            </w:del>
          </w:p>
        </w:tc>
        <w:tc>
          <w:tcPr>
            <w:tcW w:w="709" w:type="dxa"/>
            <w:tcBorders>
              <w:top w:val="single" w:sz="4" w:space="0" w:color="auto"/>
              <w:left w:val="nil"/>
              <w:bottom w:val="single" w:sz="4" w:space="0" w:color="auto"/>
              <w:right w:val="single" w:sz="4" w:space="0" w:color="auto"/>
            </w:tcBorders>
            <w:vAlign w:val="bottom"/>
          </w:tcPr>
          <w:p w14:paraId="6752D7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45" w:author="Johnny Schultz" w:date="2020-02-12T15:55:00Z"/>
                <w:sz w:val="20"/>
              </w:rPr>
            </w:pPr>
            <w:del w:id="24646" w:author="Johnny Schultz" w:date="2020-02-12T15:55:00Z">
              <w:r w:rsidRPr="00A013FD">
                <w:rPr>
                  <w:sz w:val="20"/>
                </w:rPr>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701B71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47" w:author="Johnny Schultz" w:date="2020-02-12T15:55:00Z"/>
                <w:sz w:val="20"/>
              </w:rPr>
            </w:pPr>
            <w:del w:id="24648"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67EF7F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49" w:author="Johnny Schultz" w:date="2020-02-12T15:55:00Z"/>
                <w:sz w:val="20"/>
              </w:rPr>
            </w:pPr>
            <w:del w:id="24650" w:author="Johnny Schultz" w:date="2020-02-12T15:55:00Z">
              <w:r w:rsidRPr="00A013FD">
                <w:rPr>
                  <w:sz w:val="20"/>
                </w:rPr>
                <w:delText>46.0</w:delText>
              </w:r>
            </w:del>
          </w:p>
        </w:tc>
      </w:tr>
      <w:tr w:rsidR="00A013FD" w:rsidRPr="00A013FD" w14:paraId="3C0A1FAD" w14:textId="77777777" w:rsidTr="00BF604E">
        <w:trPr>
          <w:trHeight w:val="300"/>
          <w:jc w:val="center"/>
          <w:del w:id="24651"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4D8BB7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52" w:author="Johnny Schultz" w:date="2020-02-12T15:55:00Z"/>
                <w:sz w:val="20"/>
              </w:rPr>
            </w:pPr>
            <w:del w:id="24653" w:author="Johnny Schultz" w:date="2020-02-12T15:55:00Z">
              <w:r w:rsidRPr="00A013FD">
                <w:rPr>
                  <w:sz w:val="20"/>
                </w:rPr>
                <w:delText>50</w:delText>
              </w:r>
            </w:del>
          </w:p>
        </w:tc>
        <w:tc>
          <w:tcPr>
            <w:tcW w:w="1130" w:type="dxa"/>
            <w:tcBorders>
              <w:top w:val="nil"/>
              <w:left w:val="nil"/>
              <w:bottom w:val="single" w:sz="4" w:space="0" w:color="auto"/>
              <w:right w:val="single" w:sz="4" w:space="0" w:color="auto"/>
            </w:tcBorders>
            <w:noWrap/>
            <w:vAlign w:val="bottom"/>
          </w:tcPr>
          <w:p w14:paraId="040BE8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54" w:author="Johnny Schultz" w:date="2020-02-12T15:55:00Z"/>
                <w:sz w:val="20"/>
              </w:rPr>
            </w:pPr>
            <w:del w:id="24655" w:author="Johnny Schultz" w:date="2020-02-12T15:55:00Z">
              <w:r w:rsidRPr="00A013FD">
                <w:rPr>
                  <w:sz w:val="20"/>
                </w:rPr>
                <w:delText>−6.9</w:delText>
              </w:r>
            </w:del>
          </w:p>
        </w:tc>
        <w:tc>
          <w:tcPr>
            <w:tcW w:w="738" w:type="dxa"/>
            <w:tcBorders>
              <w:top w:val="nil"/>
              <w:left w:val="nil"/>
              <w:bottom w:val="single" w:sz="4" w:space="0" w:color="auto"/>
              <w:right w:val="single" w:sz="4" w:space="0" w:color="auto"/>
            </w:tcBorders>
            <w:noWrap/>
            <w:vAlign w:val="bottom"/>
          </w:tcPr>
          <w:p w14:paraId="57EE83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56" w:author="Johnny Schultz" w:date="2020-02-12T15:55:00Z"/>
                <w:sz w:val="20"/>
              </w:rPr>
            </w:pPr>
            <w:del w:id="24657" w:author="Johnny Schultz" w:date="2020-02-12T15:55:00Z">
              <w:r w:rsidRPr="00A013FD">
                <w:rPr>
                  <w:sz w:val="20"/>
                </w:rPr>
                <w:delText>761</w:delText>
              </w:r>
            </w:del>
          </w:p>
        </w:tc>
        <w:tc>
          <w:tcPr>
            <w:tcW w:w="863" w:type="dxa"/>
            <w:tcBorders>
              <w:top w:val="nil"/>
              <w:left w:val="nil"/>
              <w:bottom w:val="single" w:sz="4" w:space="0" w:color="auto"/>
              <w:right w:val="single" w:sz="4" w:space="0" w:color="auto"/>
            </w:tcBorders>
            <w:noWrap/>
            <w:vAlign w:val="bottom"/>
          </w:tcPr>
          <w:p w14:paraId="742AF7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58" w:author="Johnny Schultz" w:date="2020-02-12T15:55:00Z"/>
                <w:sz w:val="20"/>
              </w:rPr>
            </w:pPr>
            <w:del w:id="24659" w:author="Johnny Schultz" w:date="2020-02-12T15:55:00Z">
              <w:r w:rsidRPr="00A013FD">
                <w:rPr>
                  <w:sz w:val="20"/>
                </w:rPr>
                <w:delText>134.2</w:delText>
              </w:r>
            </w:del>
          </w:p>
        </w:tc>
        <w:tc>
          <w:tcPr>
            <w:tcW w:w="1117" w:type="dxa"/>
            <w:tcBorders>
              <w:top w:val="nil"/>
              <w:left w:val="nil"/>
              <w:bottom w:val="single" w:sz="4" w:space="0" w:color="auto"/>
              <w:right w:val="single" w:sz="4" w:space="0" w:color="auto"/>
            </w:tcBorders>
            <w:noWrap/>
            <w:vAlign w:val="bottom"/>
          </w:tcPr>
          <w:p w14:paraId="2F57F6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60" w:author="Johnny Schultz" w:date="2020-02-12T15:55:00Z"/>
                <w:sz w:val="20"/>
              </w:rPr>
            </w:pPr>
            <w:del w:id="24661"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5CA5A3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62" w:author="Johnny Schultz" w:date="2020-02-12T15:55:00Z"/>
                <w:sz w:val="20"/>
              </w:rPr>
            </w:pPr>
            <w:del w:id="24663" w:author="Johnny Schultz" w:date="2020-02-12T15:55:00Z">
              <w:r w:rsidRPr="00A013FD">
                <w:rPr>
                  <w:sz w:val="20"/>
                </w:rPr>
                <w:delText>−1.5</w:delText>
              </w:r>
            </w:del>
          </w:p>
        </w:tc>
        <w:tc>
          <w:tcPr>
            <w:tcW w:w="850" w:type="dxa"/>
            <w:tcBorders>
              <w:top w:val="nil"/>
              <w:left w:val="nil"/>
              <w:bottom w:val="single" w:sz="4" w:space="0" w:color="auto"/>
              <w:right w:val="single" w:sz="4" w:space="0" w:color="auto"/>
            </w:tcBorders>
            <w:noWrap/>
            <w:vAlign w:val="bottom"/>
          </w:tcPr>
          <w:p w14:paraId="597E0F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64" w:author="Johnny Schultz" w:date="2020-02-12T15:55:00Z"/>
                <w:sz w:val="20"/>
              </w:rPr>
            </w:pPr>
            <w:del w:id="24665" w:author="Johnny Schultz" w:date="2020-02-12T15:55:00Z">
              <w:r w:rsidRPr="00A013FD">
                <w:rPr>
                  <w:sz w:val="20"/>
                </w:rPr>
                <w:delText>−115.6</w:delText>
              </w:r>
            </w:del>
          </w:p>
        </w:tc>
        <w:tc>
          <w:tcPr>
            <w:tcW w:w="709" w:type="dxa"/>
            <w:tcBorders>
              <w:top w:val="single" w:sz="4" w:space="0" w:color="auto"/>
              <w:left w:val="nil"/>
              <w:bottom w:val="single" w:sz="4" w:space="0" w:color="auto"/>
              <w:right w:val="single" w:sz="4" w:space="0" w:color="auto"/>
            </w:tcBorders>
            <w:vAlign w:val="bottom"/>
          </w:tcPr>
          <w:p w14:paraId="5429B0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66" w:author="Johnny Schultz" w:date="2020-02-12T15:55:00Z"/>
                <w:sz w:val="20"/>
              </w:rPr>
            </w:pPr>
            <w:del w:id="24667" w:author="Johnny Schultz" w:date="2020-02-12T15:55:00Z">
              <w:r w:rsidRPr="00A013FD">
                <w:rPr>
                  <w:sz w:val="20"/>
                </w:rPr>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5E6B06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68" w:author="Johnny Schultz" w:date="2020-02-12T15:55:00Z"/>
                <w:sz w:val="20"/>
              </w:rPr>
            </w:pPr>
            <w:del w:id="24669"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4AF1DF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70" w:author="Johnny Schultz" w:date="2020-02-12T15:55:00Z"/>
                <w:sz w:val="20"/>
              </w:rPr>
            </w:pPr>
            <w:del w:id="24671" w:author="Johnny Schultz" w:date="2020-02-12T15:55:00Z">
              <w:r w:rsidRPr="00A013FD">
                <w:rPr>
                  <w:sz w:val="20"/>
                </w:rPr>
                <w:delText>44.4</w:delText>
              </w:r>
            </w:del>
          </w:p>
        </w:tc>
      </w:tr>
      <w:tr w:rsidR="00A013FD" w:rsidRPr="00A013FD" w14:paraId="41BE1E8D" w14:textId="77777777" w:rsidTr="00BF604E">
        <w:trPr>
          <w:trHeight w:val="300"/>
          <w:jc w:val="center"/>
          <w:del w:id="24672"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6B6E01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73" w:author="Johnny Schultz" w:date="2020-02-12T15:55:00Z"/>
                <w:sz w:val="20"/>
              </w:rPr>
            </w:pPr>
            <w:del w:id="24674" w:author="Johnny Schultz" w:date="2020-02-12T15:55:00Z">
              <w:r w:rsidRPr="00A013FD">
                <w:rPr>
                  <w:sz w:val="20"/>
                </w:rPr>
                <w:delText>60</w:delText>
              </w:r>
            </w:del>
          </w:p>
        </w:tc>
        <w:tc>
          <w:tcPr>
            <w:tcW w:w="1130" w:type="dxa"/>
            <w:tcBorders>
              <w:top w:val="nil"/>
              <w:left w:val="nil"/>
              <w:bottom w:val="single" w:sz="4" w:space="0" w:color="auto"/>
              <w:right w:val="single" w:sz="4" w:space="0" w:color="auto"/>
            </w:tcBorders>
            <w:noWrap/>
            <w:vAlign w:val="bottom"/>
          </w:tcPr>
          <w:p w14:paraId="762EC5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75" w:author="Johnny Schultz" w:date="2020-02-12T15:55:00Z"/>
                <w:sz w:val="20"/>
              </w:rPr>
            </w:pPr>
            <w:del w:id="24676" w:author="Johnny Schultz" w:date="2020-02-12T15:55:00Z">
              <w:r w:rsidRPr="00A013FD">
                <w:rPr>
                  <w:sz w:val="20"/>
                </w:rPr>
                <w:delText>−8.8</w:delText>
              </w:r>
            </w:del>
          </w:p>
        </w:tc>
        <w:tc>
          <w:tcPr>
            <w:tcW w:w="738" w:type="dxa"/>
            <w:tcBorders>
              <w:top w:val="nil"/>
              <w:left w:val="nil"/>
              <w:bottom w:val="single" w:sz="4" w:space="0" w:color="auto"/>
              <w:right w:val="single" w:sz="4" w:space="0" w:color="auto"/>
            </w:tcBorders>
            <w:noWrap/>
            <w:vAlign w:val="bottom"/>
          </w:tcPr>
          <w:p w14:paraId="7B55F0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77" w:author="Johnny Schultz" w:date="2020-02-12T15:55:00Z"/>
                <w:sz w:val="20"/>
              </w:rPr>
            </w:pPr>
            <w:del w:id="24678" w:author="Johnny Schultz" w:date="2020-02-12T15:55:00Z">
              <w:r w:rsidRPr="00A013FD">
                <w:rPr>
                  <w:sz w:val="20"/>
                </w:rPr>
                <w:delText>683</w:delText>
              </w:r>
            </w:del>
          </w:p>
        </w:tc>
        <w:tc>
          <w:tcPr>
            <w:tcW w:w="863" w:type="dxa"/>
            <w:tcBorders>
              <w:top w:val="nil"/>
              <w:left w:val="nil"/>
              <w:bottom w:val="single" w:sz="4" w:space="0" w:color="auto"/>
              <w:right w:val="single" w:sz="4" w:space="0" w:color="auto"/>
            </w:tcBorders>
            <w:noWrap/>
            <w:vAlign w:val="bottom"/>
          </w:tcPr>
          <w:p w14:paraId="2AF935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79" w:author="Johnny Schultz" w:date="2020-02-12T15:55:00Z"/>
                <w:sz w:val="20"/>
              </w:rPr>
            </w:pPr>
            <w:del w:id="24680" w:author="Johnny Schultz" w:date="2020-02-12T15:55:00Z">
              <w:r w:rsidRPr="00A013FD">
                <w:rPr>
                  <w:sz w:val="20"/>
                </w:rPr>
                <w:delText>133.2</w:delText>
              </w:r>
            </w:del>
          </w:p>
        </w:tc>
        <w:tc>
          <w:tcPr>
            <w:tcW w:w="1117" w:type="dxa"/>
            <w:tcBorders>
              <w:top w:val="nil"/>
              <w:left w:val="nil"/>
              <w:bottom w:val="single" w:sz="4" w:space="0" w:color="auto"/>
              <w:right w:val="single" w:sz="4" w:space="0" w:color="auto"/>
            </w:tcBorders>
            <w:noWrap/>
            <w:vAlign w:val="bottom"/>
          </w:tcPr>
          <w:p w14:paraId="3572FF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81" w:author="Johnny Schultz" w:date="2020-02-12T15:55:00Z"/>
                <w:sz w:val="20"/>
              </w:rPr>
            </w:pPr>
            <w:del w:id="24682"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17B7AB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83" w:author="Johnny Schultz" w:date="2020-02-12T15:55:00Z"/>
                <w:sz w:val="20"/>
              </w:rPr>
            </w:pPr>
            <w:del w:id="24684" w:author="Johnny Schultz" w:date="2020-02-12T15:55:00Z">
              <w:r w:rsidRPr="00A013FD">
                <w:rPr>
                  <w:sz w:val="20"/>
                </w:rPr>
                <w:delText>−3</w:delText>
              </w:r>
            </w:del>
          </w:p>
        </w:tc>
        <w:tc>
          <w:tcPr>
            <w:tcW w:w="850" w:type="dxa"/>
            <w:tcBorders>
              <w:top w:val="nil"/>
              <w:left w:val="nil"/>
              <w:bottom w:val="single" w:sz="4" w:space="0" w:color="auto"/>
              <w:right w:val="single" w:sz="4" w:space="0" w:color="auto"/>
            </w:tcBorders>
            <w:noWrap/>
            <w:vAlign w:val="bottom"/>
          </w:tcPr>
          <w:p w14:paraId="7C3622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85" w:author="Johnny Schultz" w:date="2020-02-12T15:55:00Z"/>
                <w:sz w:val="20"/>
              </w:rPr>
            </w:pPr>
            <w:del w:id="24686" w:author="Johnny Schultz" w:date="2020-02-12T15:55:00Z">
              <w:r w:rsidRPr="00A013FD">
                <w:rPr>
                  <w:sz w:val="20"/>
                </w:rPr>
                <w:delText>−118.0</w:delText>
              </w:r>
            </w:del>
          </w:p>
        </w:tc>
        <w:tc>
          <w:tcPr>
            <w:tcW w:w="709" w:type="dxa"/>
            <w:tcBorders>
              <w:top w:val="single" w:sz="4" w:space="0" w:color="auto"/>
              <w:left w:val="nil"/>
              <w:bottom w:val="single" w:sz="4" w:space="0" w:color="auto"/>
              <w:right w:val="single" w:sz="4" w:space="0" w:color="auto"/>
            </w:tcBorders>
            <w:vAlign w:val="bottom"/>
          </w:tcPr>
          <w:p w14:paraId="43E66F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87" w:author="Johnny Schultz" w:date="2020-02-12T15:55:00Z"/>
                <w:sz w:val="20"/>
              </w:rPr>
            </w:pPr>
            <w:del w:id="24688" w:author="Johnny Schultz" w:date="2020-02-12T15:55:00Z">
              <w:r w:rsidRPr="00A013FD">
                <w:rPr>
                  <w:sz w:val="20"/>
                </w:rPr>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7A4421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89" w:author="Johnny Schultz" w:date="2020-02-12T15:55:00Z"/>
                <w:sz w:val="20"/>
              </w:rPr>
            </w:pPr>
            <w:del w:id="24690"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22C384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91" w:author="Johnny Schultz" w:date="2020-02-12T15:55:00Z"/>
                <w:sz w:val="20"/>
              </w:rPr>
            </w:pPr>
            <w:del w:id="24692" w:author="Johnny Schultz" w:date="2020-02-12T15:55:00Z">
              <w:r w:rsidRPr="00A013FD">
                <w:rPr>
                  <w:sz w:val="20"/>
                </w:rPr>
                <w:delText>41.9</w:delText>
              </w:r>
            </w:del>
          </w:p>
        </w:tc>
      </w:tr>
      <w:tr w:rsidR="00A013FD" w:rsidRPr="00A013FD" w14:paraId="204BCD21" w14:textId="77777777" w:rsidTr="00BF604E">
        <w:trPr>
          <w:trHeight w:val="300"/>
          <w:jc w:val="center"/>
          <w:del w:id="24693"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35A6E6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94" w:author="Johnny Schultz" w:date="2020-02-12T15:55:00Z"/>
                <w:sz w:val="20"/>
              </w:rPr>
            </w:pPr>
            <w:del w:id="24695" w:author="Johnny Schultz" w:date="2020-02-12T15:55:00Z">
              <w:r w:rsidRPr="00A013FD">
                <w:rPr>
                  <w:sz w:val="20"/>
                </w:rPr>
                <w:delText>70</w:delText>
              </w:r>
            </w:del>
          </w:p>
        </w:tc>
        <w:tc>
          <w:tcPr>
            <w:tcW w:w="1130" w:type="dxa"/>
            <w:tcBorders>
              <w:top w:val="nil"/>
              <w:left w:val="nil"/>
              <w:bottom w:val="single" w:sz="4" w:space="0" w:color="auto"/>
              <w:right w:val="single" w:sz="4" w:space="0" w:color="auto"/>
            </w:tcBorders>
            <w:noWrap/>
            <w:vAlign w:val="bottom"/>
          </w:tcPr>
          <w:p w14:paraId="5ED58B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96" w:author="Johnny Schultz" w:date="2020-02-12T15:55:00Z"/>
                <w:sz w:val="20"/>
              </w:rPr>
            </w:pPr>
            <w:del w:id="24697" w:author="Johnny Schultz" w:date="2020-02-12T15:55:00Z">
              <w:r w:rsidRPr="00A013FD">
                <w:rPr>
                  <w:sz w:val="20"/>
                </w:rPr>
                <w:delText>−11.7</w:delText>
              </w:r>
            </w:del>
          </w:p>
        </w:tc>
        <w:tc>
          <w:tcPr>
            <w:tcW w:w="738" w:type="dxa"/>
            <w:tcBorders>
              <w:top w:val="nil"/>
              <w:left w:val="nil"/>
              <w:bottom w:val="single" w:sz="4" w:space="0" w:color="auto"/>
              <w:right w:val="single" w:sz="4" w:space="0" w:color="auto"/>
            </w:tcBorders>
            <w:noWrap/>
            <w:vAlign w:val="bottom"/>
          </w:tcPr>
          <w:p w14:paraId="4161C9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698" w:author="Johnny Schultz" w:date="2020-02-12T15:55:00Z"/>
                <w:sz w:val="20"/>
              </w:rPr>
            </w:pPr>
            <w:del w:id="24699" w:author="Johnny Schultz" w:date="2020-02-12T15:55:00Z">
              <w:r w:rsidRPr="00A013FD">
                <w:rPr>
                  <w:sz w:val="20"/>
                </w:rPr>
                <w:delText>635</w:delText>
              </w:r>
            </w:del>
          </w:p>
        </w:tc>
        <w:tc>
          <w:tcPr>
            <w:tcW w:w="863" w:type="dxa"/>
            <w:tcBorders>
              <w:top w:val="nil"/>
              <w:left w:val="nil"/>
              <w:bottom w:val="single" w:sz="4" w:space="0" w:color="auto"/>
              <w:right w:val="single" w:sz="4" w:space="0" w:color="auto"/>
            </w:tcBorders>
            <w:noWrap/>
            <w:vAlign w:val="bottom"/>
          </w:tcPr>
          <w:p w14:paraId="5F6D1E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00" w:author="Johnny Schultz" w:date="2020-02-12T15:55:00Z"/>
                <w:sz w:val="20"/>
              </w:rPr>
            </w:pPr>
            <w:del w:id="24701" w:author="Johnny Schultz" w:date="2020-02-12T15:55:00Z">
              <w:r w:rsidRPr="00A013FD">
                <w:rPr>
                  <w:sz w:val="20"/>
                </w:rPr>
                <w:delText>132.6</w:delText>
              </w:r>
            </w:del>
          </w:p>
        </w:tc>
        <w:tc>
          <w:tcPr>
            <w:tcW w:w="1117" w:type="dxa"/>
            <w:tcBorders>
              <w:top w:val="nil"/>
              <w:left w:val="nil"/>
              <w:bottom w:val="single" w:sz="4" w:space="0" w:color="auto"/>
              <w:right w:val="single" w:sz="4" w:space="0" w:color="auto"/>
            </w:tcBorders>
            <w:noWrap/>
            <w:vAlign w:val="bottom"/>
          </w:tcPr>
          <w:p w14:paraId="7837DA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02" w:author="Johnny Schultz" w:date="2020-02-12T15:55:00Z"/>
                <w:sz w:val="20"/>
              </w:rPr>
            </w:pPr>
            <w:del w:id="24703"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11C593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04" w:author="Johnny Schultz" w:date="2020-02-12T15:55:00Z"/>
                <w:sz w:val="20"/>
              </w:rPr>
            </w:pPr>
            <w:del w:id="24705" w:author="Johnny Schultz" w:date="2020-02-12T15:55:00Z">
              <w:r w:rsidRPr="00A013FD">
                <w:rPr>
                  <w:sz w:val="20"/>
                </w:rPr>
                <w:delText>−4</w:delText>
              </w:r>
            </w:del>
          </w:p>
        </w:tc>
        <w:tc>
          <w:tcPr>
            <w:tcW w:w="850" w:type="dxa"/>
            <w:tcBorders>
              <w:top w:val="nil"/>
              <w:left w:val="nil"/>
              <w:bottom w:val="single" w:sz="4" w:space="0" w:color="auto"/>
              <w:right w:val="single" w:sz="4" w:space="0" w:color="auto"/>
            </w:tcBorders>
            <w:noWrap/>
            <w:vAlign w:val="bottom"/>
          </w:tcPr>
          <w:p w14:paraId="63BA4D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06" w:author="Johnny Schultz" w:date="2020-02-12T15:55:00Z"/>
                <w:sz w:val="20"/>
              </w:rPr>
            </w:pPr>
            <w:del w:id="24707" w:author="Johnny Schultz" w:date="2020-02-12T15:55:00Z">
              <w:r w:rsidRPr="00A013FD">
                <w:rPr>
                  <w:sz w:val="20"/>
                </w:rPr>
                <w:delText>−121.3</w:delText>
              </w:r>
            </w:del>
          </w:p>
        </w:tc>
        <w:tc>
          <w:tcPr>
            <w:tcW w:w="709" w:type="dxa"/>
            <w:tcBorders>
              <w:top w:val="single" w:sz="4" w:space="0" w:color="auto"/>
              <w:left w:val="nil"/>
              <w:bottom w:val="single" w:sz="4" w:space="0" w:color="auto"/>
              <w:right w:val="single" w:sz="4" w:space="0" w:color="auto"/>
            </w:tcBorders>
            <w:vAlign w:val="bottom"/>
          </w:tcPr>
          <w:p w14:paraId="7D31B5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08" w:author="Johnny Schultz" w:date="2020-02-12T15:55:00Z"/>
                <w:sz w:val="20"/>
              </w:rPr>
            </w:pPr>
            <w:del w:id="24709" w:author="Johnny Schultz" w:date="2020-02-12T15:55:00Z">
              <w:r w:rsidRPr="00A013FD">
                <w:rPr>
                  <w:sz w:val="20"/>
                </w:rPr>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770A5D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10" w:author="Johnny Schultz" w:date="2020-02-12T15:55:00Z"/>
                <w:sz w:val="20"/>
              </w:rPr>
            </w:pPr>
            <w:del w:id="24711"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63BE8D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12" w:author="Johnny Schultz" w:date="2020-02-12T15:55:00Z"/>
                <w:sz w:val="20"/>
              </w:rPr>
            </w:pPr>
            <w:del w:id="24713" w:author="Johnny Schultz" w:date="2020-02-12T15:55:00Z">
              <w:r w:rsidRPr="00A013FD">
                <w:rPr>
                  <w:sz w:val="20"/>
                </w:rPr>
                <w:delText>38.7</w:delText>
              </w:r>
            </w:del>
          </w:p>
        </w:tc>
      </w:tr>
      <w:tr w:rsidR="00A013FD" w:rsidRPr="00A013FD" w14:paraId="6AF5F5BC" w14:textId="77777777" w:rsidTr="00BF604E">
        <w:trPr>
          <w:trHeight w:val="300"/>
          <w:jc w:val="center"/>
          <w:del w:id="24714"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17091F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15" w:author="Johnny Schultz" w:date="2020-02-12T15:55:00Z"/>
                <w:sz w:val="20"/>
              </w:rPr>
            </w:pPr>
            <w:del w:id="24716" w:author="Johnny Schultz" w:date="2020-02-12T15:55:00Z">
              <w:r w:rsidRPr="00A013FD">
                <w:rPr>
                  <w:sz w:val="20"/>
                </w:rPr>
                <w:delText>80</w:delText>
              </w:r>
            </w:del>
          </w:p>
        </w:tc>
        <w:tc>
          <w:tcPr>
            <w:tcW w:w="1130" w:type="dxa"/>
            <w:tcBorders>
              <w:top w:val="nil"/>
              <w:left w:val="nil"/>
              <w:bottom w:val="single" w:sz="4" w:space="0" w:color="auto"/>
              <w:right w:val="single" w:sz="4" w:space="0" w:color="auto"/>
            </w:tcBorders>
            <w:noWrap/>
            <w:vAlign w:val="bottom"/>
          </w:tcPr>
          <w:p w14:paraId="540DAA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17" w:author="Johnny Schultz" w:date="2020-02-12T15:55:00Z"/>
                <w:sz w:val="20"/>
              </w:rPr>
            </w:pPr>
            <w:del w:id="24718" w:author="Johnny Schultz" w:date="2020-02-12T15:55:00Z">
              <w:r w:rsidRPr="00A013FD">
                <w:rPr>
                  <w:sz w:val="20"/>
                </w:rPr>
                <w:delText>−14.6</w:delText>
              </w:r>
            </w:del>
          </w:p>
        </w:tc>
        <w:tc>
          <w:tcPr>
            <w:tcW w:w="738" w:type="dxa"/>
            <w:tcBorders>
              <w:top w:val="nil"/>
              <w:left w:val="nil"/>
              <w:bottom w:val="single" w:sz="4" w:space="0" w:color="auto"/>
              <w:right w:val="single" w:sz="4" w:space="0" w:color="auto"/>
            </w:tcBorders>
            <w:noWrap/>
            <w:vAlign w:val="bottom"/>
          </w:tcPr>
          <w:p w14:paraId="2B6487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19" w:author="Johnny Schultz" w:date="2020-02-12T15:55:00Z"/>
                <w:sz w:val="20"/>
              </w:rPr>
            </w:pPr>
            <w:del w:id="24720" w:author="Johnny Schultz" w:date="2020-02-12T15:55:00Z">
              <w:r w:rsidRPr="00A013FD">
                <w:rPr>
                  <w:sz w:val="20"/>
                </w:rPr>
                <w:delText>608</w:delText>
              </w:r>
            </w:del>
          </w:p>
        </w:tc>
        <w:tc>
          <w:tcPr>
            <w:tcW w:w="863" w:type="dxa"/>
            <w:tcBorders>
              <w:top w:val="nil"/>
              <w:left w:val="nil"/>
              <w:bottom w:val="single" w:sz="4" w:space="0" w:color="auto"/>
              <w:right w:val="single" w:sz="4" w:space="0" w:color="auto"/>
            </w:tcBorders>
            <w:noWrap/>
            <w:vAlign w:val="bottom"/>
          </w:tcPr>
          <w:p w14:paraId="4AB57E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21" w:author="Johnny Schultz" w:date="2020-02-12T15:55:00Z"/>
                <w:sz w:val="20"/>
              </w:rPr>
            </w:pPr>
            <w:del w:id="24722" w:author="Johnny Schultz" w:date="2020-02-12T15:55:00Z">
              <w:r w:rsidRPr="00A013FD">
                <w:rPr>
                  <w:sz w:val="20"/>
                </w:rPr>
                <w:delText>132.2</w:delText>
              </w:r>
            </w:del>
          </w:p>
        </w:tc>
        <w:tc>
          <w:tcPr>
            <w:tcW w:w="1117" w:type="dxa"/>
            <w:tcBorders>
              <w:top w:val="nil"/>
              <w:left w:val="nil"/>
              <w:bottom w:val="single" w:sz="4" w:space="0" w:color="auto"/>
              <w:right w:val="single" w:sz="4" w:space="0" w:color="auto"/>
            </w:tcBorders>
            <w:noWrap/>
            <w:vAlign w:val="bottom"/>
          </w:tcPr>
          <w:p w14:paraId="2FD4AD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23" w:author="Johnny Schultz" w:date="2020-02-12T15:55:00Z"/>
                <w:sz w:val="20"/>
              </w:rPr>
            </w:pPr>
            <w:del w:id="24724"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0D0C78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25" w:author="Johnny Schultz" w:date="2020-02-12T15:55:00Z"/>
                <w:sz w:val="20"/>
              </w:rPr>
            </w:pPr>
            <w:del w:id="24726" w:author="Johnny Schultz" w:date="2020-02-12T15:55:00Z">
              <w:r w:rsidRPr="00A013FD">
                <w:rPr>
                  <w:sz w:val="20"/>
                </w:rPr>
                <w:delText>−10</w:delText>
              </w:r>
            </w:del>
          </w:p>
        </w:tc>
        <w:tc>
          <w:tcPr>
            <w:tcW w:w="850" w:type="dxa"/>
            <w:tcBorders>
              <w:top w:val="nil"/>
              <w:left w:val="nil"/>
              <w:bottom w:val="single" w:sz="4" w:space="0" w:color="auto"/>
              <w:right w:val="single" w:sz="4" w:space="0" w:color="auto"/>
            </w:tcBorders>
            <w:noWrap/>
            <w:vAlign w:val="bottom"/>
          </w:tcPr>
          <w:p w14:paraId="3281F4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27" w:author="Johnny Schultz" w:date="2020-02-12T15:55:00Z"/>
                <w:sz w:val="20"/>
              </w:rPr>
            </w:pPr>
            <w:del w:id="24728" w:author="Johnny Schultz" w:date="2020-02-12T15:55:00Z">
              <w:r w:rsidRPr="00A013FD">
                <w:rPr>
                  <w:sz w:val="20"/>
                </w:rPr>
                <w:delText>−129.8</w:delText>
              </w:r>
            </w:del>
          </w:p>
        </w:tc>
        <w:tc>
          <w:tcPr>
            <w:tcW w:w="709" w:type="dxa"/>
            <w:tcBorders>
              <w:top w:val="single" w:sz="4" w:space="0" w:color="auto"/>
              <w:left w:val="nil"/>
              <w:bottom w:val="single" w:sz="4" w:space="0" w:color="auto"/>
              <w:right w:val="single" w:sz="4" w:space="0" w:color="auto"/>
            </w:tcBorders>
            <w:vAlign w:val="bottom"/>
          </w:tcPr>
          <w:p w14:paraId="3E8188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29" w:author="Johnny Schultz" w:date="2020-02-12T15:55:00Z"/>
                <w:sz w:val="20"/>
              </w:rPr>
            </w:pPr>
            <w:del w:id="24730" w:author="Johnny Schultz" w:date="2020-02-12T15:55:00Z">
              <w:r w:rsidRPr="00A013FD">
                <w:rPr>
                  <w:sz w:val="20"/>
                </w:rPr>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0A4BCC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31" w:author="Johnny Schultz" w:date="2020-02-12T15:55:00Z"/>
                <w:sz w:val="20"/>
              </w:rPr>
            </w:pPr>
            <w:del w:id="24732"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18E6D7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33" w:author="Johnny Schultz" w:date="2020-02-12T15:55:00Z"/>
                <w:sz w:val="20"/>
              </w:rPr>
            </w:pPr>
            <w:del w:id="24734" w:author="Johnny Schultz" w:date="2020-02-12T15:55:00Z">
              <w:r w:rsidRPr="00A013FD">
                <w:rPr>
                  <w:sz w:val="20"/>
                </w:rPr>
                <w:delText>30.2</w:delText>
              </w:r>
            </w:del>
          </w:p>
        </w:tc>
      </w:tr>
      <w:tr w:rsidR="00A013FD" w:rsidRPr="00A013FD" w14:paraId="68EB36C7" w14:textId="77777777" w:rsidTr="00BF604E">
        <w:trPr>
          <w:trHeight w:val="300"/>
          <w:jc w:val="center"/>
          <w:del w:id="24735" w:author="Johnny Schultz" w:date="2020-02-12T15:55:00Z"/>
        </w:trPr>
        <w:tc>
          <w:tcPr>
            <w:tcW w:w="850" w:type="dxa"/>
            <w:tcBorders>
              <w:top w:val="nil"/>
              <w:left w:val="single" w:sz="4" w:space="0" w:color="auto"/>
              <w:bottom w:val="single" w:sz="4" w:space="0" w:color="auto"/>
              <w:right w:val="single" w:sz="4" w:space="0" w:color="auto"/>
            </w:tcBorders>
            <w:noWrap/>
            <w:vAlign w:val="bottom"/>
          </w:tcPr>
          <w:p w14:paraId="78E123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36" w:author="Johnny Schultz" w:date="2020-02-12T15:55:00Z"/>
                <w:sz w:val="20"/>
              </w:rPr>
            </w:pPr>
            <w:del w:id="24737" w:author="Johnny Schultz" w:date="2020-02-12T15:55:00Z">
              <w:r w:rsidRPr="00A013FD">
                <w:rPr>
                  <w:sz w:val="20"/>
                </w:rPr>
                <w:delText>90</w:delText>
              </w:r>
            </w:del>
          </w:p>
        </w:tc>
        <w:tc>
          <w:tcPr>
            <w:tcW w:w="1130" w:type="dxa"/>
            <w:tcBorders>
              <w:top w:val="nil"/>
              <w:left w:val="nil"/>
              <w:bottom w:val="single" w:sz="4" w:space="0" w:color="auto"/>
              <w:right w:val="single" w:sz="4" w:space="0" w:color="auto"/>
            </w:tcBorders>
            <w:noWrap/>
            <w:vAlign w:val="bottom"/>
          </w:tcPr>
          <w:p w14:paraId="70146A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38" w:author="Johnny Schultz" w:date="2020-02-12T15:55:00Z"/>
                <w:sz w:val="20"/>
              </w:rPr>
            </w:pPr>
            <w:del w:id="24739" w:author="Johnny Schultz" w:date="2020-02-12T15:55:00Z">
              <w:r w:rsidRPr="00A013FD">
                <w:rPr>
                  <w:sz w:val="20"/>
                </w:rPr>
                <w:delText>−17.9</w:delText>
              </w:r>
            </w:del>
          </w:p>
        </w:tc>
        <w:tc>
          <w:tcPr>
            <w:tcW w:w="738" w:type="dxa"/>
            <w:tcBorders>
              <w:top w:val="nil"/>
              <w:left w:val="nil"/>
              <w:bottom w:val="single" w:sz="4" w:space="0" w:color="auto"/>
              <w:right w:val="single" w:sz="4" w:space="0" w:color="auto"/>
            </w:tcBorders>
            <w:noWrap/>
            <w:vAlign w:val="bottom"/>
          </w:tcPr>
          <w:p w14:paraId="5A5365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40" w:author="Johnny Schultz" w:date="2020-02-12T15:55:00Z"/>
                <w:sz w:val="20"/>
              </w:rPr>
            </w:pPr>
            <w:del w:id="24741" w:author="Johnny Schultz" w:date="2020-02-12T15:55:00Z">
              <w:r w:rsidRPr="00A013FD">
                <w:rPr>
                  <w:sz w:val="20"/>
                </w:rPr>
                <w:delText>600</w:delText>
              </w:r>
            </w:del>
          </w:p>
        </w:tc>
        <w:tc>
          <w:tcPr>
            <w:tcW w:w="863" w:type="dxa"/>
            <w:tcBorders>
              <w:top w:val="nil"/>
              <w:left w:val="nil"/>
              <w:bottom w:val="single" w:sz="4" w:space="0" w:color="auto"/>
              <w:right w:val="single" w:sz="4" w:space="0" w:color="auto"/>
            </w:tcBorders>
            <w:noWrap/>
            <w:vAlign w:val="bottom"/>
          </w:tcPr>
          <w:p w14:paraId="4C5DCD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42" w:author="Johnny Schultz" w:date="2020-02-12T15:55:00Z"/>
                <w:sz w:val="20"/>
              </w:rPr>
            </w:pPr>
            <w:del w:id="24743" w:author="Johnny Schultz" w:date="2020-02-12T15:55:00Z">
              <w:r w:rsidRPr="00A013FD">
                <w:rPr>
                  <w:sz w:val="20"/>
                </w:rPr>
                <w:delText>132.1</w:delText>
              </w:r>
            </w:del>
          </w:p>
        </w:tc>
        <w:tc>
          <w:tcPr>
            <w:tcW w:w="1117" w:type="dxa"/>
            <w:tcBorders>
              <w:top w:val="nil"/>
              <w:left w:val="nil"/>
              <w:bottom w:val="single" w:sz="4" w:space="0" w:color="auto"/>
              <w:right w:val="single" w:sz="4" w:space="0" w:color="auto"/>
            </w:tcBorders>
            <w:noWrap/>
            <w:vAlign w:val="bottom"/>
          </w:tcPr>
          <w:p w14:paraId="459C23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44" w:author="Johnny Schultz" w:date="2020-02-12T15:55:00Z"/>
                <w:sz w:val="20"/>
              </w:rPr>
            </w:pPr>
            <w:del w:id="24745" w:author="Johnny Schultz" w:date="2020-02-12T15:55:00Z">
              <w:r w:rsidRPr="00A013FD">
                <w:rPr>
                  <w:sz w:val="20"/>
                </w:rPr>
                <w:delText>3</w:delText>
              </w:r>
            </w:del>
          </w:p>
        </w:tc>
        <w:tc>
          <w:tcPr>
            <w:tcW w:w="826" w:type="dxa"/>
            <w:tcBorders>
              <w:top w:val="nil"/>
              <w:left w:val="nil"/>
              <w:bottom w:val="single" w:sz="4" w:space="0" w:color="auto"/>
              <w:right w:val="single" w:sz="4" w:space="0" w:color="auto"/>
            </w:tcBorders>
            <w:noWrap/>
            <w:vAlign w:val="bottom"/>
          </w:tcPr>
          <w:p w14:paraId="121D1A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46" w:author="Johnny Schultz" w:date="2020-02-12T15:55:00Z"/>
                <w:sz w:val="20"/>
              </w:rPr>
            </w:pPr>
            <w:del w:id="24747" w:author="Johnny Schultz" w:date="2020-02-12T15:55:00Z">
              <w:r w:rsidRPr="00A013FD">
                <w:rPr>
                  <w:sz w:val="20"/>
                </w:rPr>
                <w:delText>−20</w:delText>
              </w:r>
            </w:del>
          </w:p>
        </w:tc>
        <w:tc>
          <w:tcPr>
            <w:tcW w:w="850" w:type="dxa"/>
            <w:tcBorders>
              <w:top w:val="nil"/>
              <w:left w:val="nil"/>
              <w:bottom w:val="single" w:sz="4" w:space="0" w:color="auto"/>
              <w:right w:val="single" w:sz="4" w:space="0" w:color="auto"/>
            </w:tcBorders>
            <w:noWrap/>
            <w:vAlign w:val="bottom"/>
          </w:tcPr>
          <w:p w14:paraId="0195CF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48" w:author="Johnny Schultz" w:date="2020-02-12T15:55:00Z"/>
                <w:sz w:val="20"/>
              </w:rPr>
            </w:pPr>
            <w:del w:id="24749" w:author="Johnny Schultz" w:date="2020-02-12T15:55:00Z">
              <w:r w:rsidRPr="00A013FD">
                <w:rPr>
                  <w:sz w:val="20"/>
                </w:rPr>
                <w:delText>−143.0</w:delText>
              </w:r>
            </w:del>
          </w:p>
        </w:tc>
        <w:tc>
          <w:tcPr>
            <w:tcW w:w="709" w:type="dxa"/>
            <w:tcBorders>
              <w:top w:val="single" w:sz="4" w:space="0" w:color="auto"/>
              <w:left w:val="nil"/>
              <w:bottom w:val="single" w:sz="4" w:space="0" w:color="auto"/>
              <w:right w:val="single" w:sz="4" w:space="0" w:color="auto"/>
            </w:tcBorders>
            <w:vAlign w:val="bottom"/>
          </w:tcPr>
          <w:p w14:paraId="6B3B65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50" w:author="Johnny Schultz" w:date="2020-02-12T15:55:00Z"/>
                <w:sz w:val="20"/>
              </w:rPr>
            </w:pPr>
            <w:del w:id="24751" w:author="Johnny Schultz" w:date="2020-02-12T15:55:00Z">
              <w:r w:rsidRPr="00A013FD">
                <w:rPr>
                  <w:sz w:val="20"/>
                </w:rPr>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tcPr>
          <w:p w14:paraId="60BCFD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52" w:author="Johnny Schultz" w:date="2020-02-12T15:55:00Z"/>
                <w:sz w:val="20"/>
              </w:rPr>
            </w:pPr>
            <w:del w:id="24753" w:author="Johnny Schultz" w:date="2020-02-12T15:55:00Z">
              <w:r w:rsidRPr="00A013FD">
                <w:rPr>
                  <w:sz w:val="20"/>
                </w:rPr>
                <w:delText>−116</w:delText>
              </w:r>
            </w:del>
          </w:p>
        </w:tc>
        <w:tc>
          <w:tcPr>
            <w:tcW w:w="962" w:type="dxa"/>
            <w:tcBorders>
              <w:top w:val="nil"/>
              <w:left w:val="nil"/>
              <w:bottom w:val="single" w:sz="4" w:space="0" w:color="auto"/>
              <w:right w:val="single" w:sz="4" w:space="0" w:color="auto"/>
            </w:tcBorders>
            <w:noWrap/>
            <w:vAlign w:val="bottom"/>
          </w:tcPr>
          <w:p w14:paraId="4D5249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754" w:author="Johnny Schultz" w:date="2020-02-12T15:55:00Z"/>
                <w:sz w:val="20"/>
              </w:rPr>
            </w:pPr>
            <w:del w:id="24755" w:author="Johnny Schultz" w:date="2020-02-12T15:55:00Z">
              <w:r w:rsidRPr="00A013FD">
                <w:rPr>
                  <w:sz w:val="20"/>
                </w:rPr>
                <w:delText>17.0</w:delText>
              </w:r>
            </w:del>
          </w:p>
        </w:tc>
      </w:tr>
    </w:tbl>
    <w:p w14:paraId="22A17225" w14:textId="77777777" w:rsidR="00A013FD" w:rsidRPr="00A013FD" w:rsidRDefault="00A013FD" w:rsidP="00A013FD">
      <w:pPr>
        <w:keepNext/>
        <w:spacing w:before="560" w:after="120"/>
        <w:jc w:val="center"/>
        <w:rPr>
          <w:del w:id="24756" w:author="Johnny Schultz" w:date="2020-02-12T15:55:00Z"/>
          <w:caps/>
          <w:sz w:val="20"/>
        </w:rPr>
      </w:pPr>
      <w:del w:id="24757" w:author="Johnny Schultz" w:date="2020-02-12T15:55:00Z">
        <w:r w:rsidRPr="00A013FD">
          <w:rPr>
            <w:caps/>
            <w:sz w:val="20"/>
          </w:rPr>
          <w:delText>TABLE A4-7A</w:delText>
        </w:r>
      </w:del>
    </w:p>
    <w:p w14:paraId="26A4C6F7" w14:textId="77777777" w:rsidR="00A013FD" w:rsidRPr="00A013FD" w:rsidRDefault="00A013FD" w:rsidP="00A013FD">
      <w:pPr>
        <w:keepNext/>
        <w:keepLines/>
        <w:spacing w:before="0" w:after="120"/>
        <w:jc w:val="center"/>
        <w:rPr>
          <w:del w:id="24758" w:author="Johnny Schultz" w:date="2020-02-12T15:55:00Z"/>
          <w:rFonts w:ascii="Times New Roman Bold" w:hAnsi="Times New Roman Bold"/>
          <w:b/>
          <w:sz w:val="20"/>
        </w:rPr>
      </w:pPr>
      <w:del w:id="24759" w:author="Johnny Schultz" w:date="2020-02-12T15:55:00Z">
        <w:r w:rsidRPr="00A013FD">
          <w:rPr>
            <w:rFonts w:ascii="Times New Roman Bold" w:hAnsi="Times New Roman Bold"/>
            <w:b/>
            <w:sz w:val="20"/>
          </w:rPr>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A013FD" w:rsidRPr="00A013FD" w14:paraId="1EB3726D" w14:textId="77777777" w:rsidTr="00BF604E">
        <w:trPr>
          <w:trHeight w:val="300"/>
          <w:jc w:val="center"/>
          <w:del w:id="24760" w:author="Johnny Schultz" w:date="2020-02-12T15:55:00Z"/>
        </w:trPr>
        <w:tc>
          <w:tcPr>
            <w:tcW w:w="588" w:type="pct"/>
            <w:noWrap/>
            <w:vAlign w:val="center"/>
          </w:tcPr>
          <w:p w14:paraId="1A71BD30" w14:textId="77777777" w:rsidR="00A013FD" w:rsidRPr="00A013FD" w:rsidRDefault="00A013FD" w:rsidP="00A013FD">
            <w:pPr>
              <w:keepNext/>
              <w:spacing w:before="80" w:after="80"/>
              <w:jc w:val="center"/>
              <w:rPr>
                <w:del w:id="24761" w:author="Johnny Schultz" w:date="2020-02-12T15:55:00Z"/>
                <w:rFonts w:ascii="Times New Roman Bold" w:hAnsi="Times New Roman Bold" w:cs="Times New Roman Bold"/>
                <w:b/>
                <w:sz w:val="21"/>
                <w:szCs w:val="21"/>
              </w:rPr>
            </w:pPr>
            <w:del w:id="24762" w:author="Johnny Schultz" w:date="2020-02-12T15:55:00Z">
              <w:r w:rsidRPr="00A013FD">
                <w:rPr>
                  <w:rFonts w:ascii="Times New Roman Bold" w:hAnsi="Times New Roman Bold" w:cs="Times New Roman Bold"/>
                  <w:b/>
                  <w:sz w:val="21"/>
                  <w:szCs w:val="21"/>
                </w:rPr>
                <w:delText>Ship elevation angle</w:delText>
              </w:r>
            </w:del>
          </w:p>
        </w:tc>
        <w:tc>
          <w:tcPr>
            <w:tcW w:w="368" w:type="pct"/>
            <w:noWrap/>
            <w:vAlign w:val="center"/>
          </w:tcPr>
          <w:p w14:paraId="18738A8B" w14:textId="77777777" w:rsidR="00A013FD" w:rsidRPr="00A013FD" w:rsidRDefault="00A013FD" w:rsidP="00A013FD">
            <w:pPr>
              <w:keepNext/>
              <w:spacing w:before="80" w:after="80"/>
              <w:jc w:val="center"/>
              <w:rPr>
                <w:del w:id="24763" w:author="Johnny Schultz" w:date="2020-02-12T15:55:00Z"/>
                <w:rFonts w:ascii="Times New Roman Bold" w:hAnsi="Times New Roman Bold" w:cs="Times New Roman Bold"/>
                <w:b/>
                <w:sz w:val="21"/>
                <w:szCs w:val="21"/>
              </w:rPr>
            </w:pPr>
            <w:del w:id="24764" w:author="Johnny Schultz" w:date="2020-02-12T15:55:00Z">
              <w:r w:rsidRPr="00A013FD">
                <w:rPr>
                  <w:rFonts w:ascii="Times New Roman Bold" w:hAnsi="Times New Roman Bold" w:cs="Times New Roman Bold"/>
                  <w:b/>
                  <w:sz w:val="21"/>
                  <w:szCs w:val="21"/>
                </w:rPr>
                <w:delText>Sat. EIRP</w:delText>
              </w:r>
            </w:del>
          </w:p>
        </w:tc>
        <w:tc>
          <w:tcPr>
            <w:tcW w:w="368" w:type="pct"/>
            <w:noWrap/>
            <w:vAlign w:val="center"/>
          </w:tcPr>
          <w:p w14:paraId="2396C180" w14:textId="77777777" w:rsidR="00A013FD" w:rsidRPr="00A013FD" w:rsidRDefault="00A013FD" w:rsidP="00A013FD">
            <w:pPr>
              <w:keepNext/>
              <w:spacing w:before="80" w:after="80"/>
              <w:jc w:val="center"/>
              <w:rPr>
                <w:del w:id="24765" w:author="Johnny Schultz" w:date="2020-02-12T15:55:00Z"/>
                <w:rFonts w:ascii="Times New Roman Bold" w:hAnsi="Times New Roman Bold" w:cs="Times New Roman Bold"/>
                <w:b/>
                <w:sz w:val="21"/>
                <w:szCs w:val="21"/>
              </w:rPr>
            </w:pPr>
            <w:del w:id="24766" w:author="Johnny Schultz" w:date="2020-02-12T15:55:00Z">
              <w:r w:rsidRPr="00A013FD">
                <w:rPr>
                  <w:rFonts w:ascii="Times New Roman Bold" w:hAnsi="Times New Roman Bold" w:cs="Times New Roman Bold"/>
                  <w:b/>
                  <w:sz w:val="21"/>
                  <w:szCs w:val="21"/>
                </w:rPr>
                <w:delText>Path loss</w:delText>
              </w:r>
            </w:del>
          </w:p>
        </w:tc>
        <w:tc>
          <w:tcPr>
            <w:tcW w:w="368" w:type="pct"/>
            <w:noWrap/>
            <w:vAlign w:val="center"/>
          </w:tcPr>
          <w:p w14:paraId="698A1E85" w14:textId="77777777" w:rsidR="00A013FD" w:rsidRPr="00A013FD" w:rsidRDefault="00A013FD" w:rsidP="00A013FD">
            <w:pPr>
              <w:keepNext/>
              <w:spacing w:before="80" w:after="80"/>
              <w:jc w:val="center"/>
              <w:rPr>
                <w:del w:id="24767" w:author="Johnny Schultz" w:date="2020-02-12T15:55:00Z"/>
                <w:rFonts w:ascii="Times New Roman Bold" w:hAnsi="Times New Roman Bold" w:cs="Times New Roman Bold"/>
                <w:b/>
                <w:sz w:val="21"/>
                <w:szCs w:val="21"/>
              </w:rPr>
            </w:pPr>
            <w:del w:id="24768" w:author="Johnny Schultz" w:date="2020-02-12T15:55:00Z">
              <w:r w:rsidRPr="00A013FD">
                <w:rPr>
                  <w:rFonts w:ascii="Times New Roman Bold" w:hAnsi="Times New Roman Bold" w:cs="Times New Roman Bold"/>
                  <w:b/>
                  <w:sz w:val="21"/>
                  <w:szCs w:val="21"/>
                </w:rPr>
                <w:delText>Pol. loss</w:delText>
              </w:r>
            </w:del>
          </w:p>
        </w:tc>
        <w:tc>
          <w:tcPr>
            <w:tcW w:w="517" w:type="pct"/>
            <w:noWrap/>
            <w:vAlign w:val="center"/>
          </w:tcPr>
          <w:p w14:paraId="72C1B80B" w14:textId="77777777" w:rsidR="00A013FD" w:rsidRPr="00A013FD" w:rsidRDefault="00A013FD" w:rsidP="00A013FD">
            <w:pPr>
              <w:keepNext/>
              <w:spacing w:before="80" w:after="80"/>
              <w:jc w:val="center"/>
              <w:rPr>
                <w:del w:id="24769" w:author="Johnny Schultz" w:date="2020-02-12T15:55:00Z"/>
                <w:rFonts w:ascii="Times New Roman Bold" w:hAnsi="Times New Roman Bold" w:cs="Times New Roman Bold"/>
                <w:b/>
                <w:sz w:val="21"/>
                <w:szCs w:val="21"/>
              </w:rPr>
            </w:pPr>
            <w:del w:id="24770" w:author="Johnny Schultz" w:date="2020-02-12T15:55:00Z">
              <w:r w:rsidRPr="00A013FD">
                <w:rPr>
                  <w:rFonts w:ascii="Times New Roman Bold" w:hAnsi="Times New Roman Bold" w:cs="Times New Roman Bold"/>
                  <w:b/>
                  <w:sz w:val="21"/>
                  <w:szCs w:val="21"/>
                </w:rPr>
                <w:delText>Ship antenna gain</w:delText>
              </w:r>
            </w:del>
          </w:p>
        </w:tc>
        <w:tc>
          <w:tcPr>
            <w:tcW w:w="367" w:type="pct"/>
            <w:noWrap/>
            <w:vAlign w:val="center"/>
          </w:tcPr>
          <w:p w14:paraId="0CBE7523" w14:textId="77777777" w:rsidR="00A013FD" w:rsidRPr="00A013FD" w:rsidRDefault="00A013FD" w:rsidP="00A013FD">
            <w:pPr>
              <w:keepNext/>
              <w:spacing w:before="80" w:after="80"/>
              <w:jc w:val="center"/>
              <w:rPr>
                <w:del w:id="24771" w:author="Johnny Schultz" w:date="2020-02-12T15:55:00Z"/>
                <w:rFonts w:ascii="Times New Roman Bold" w:hAnsi="Times New Roman Bold" w:cs="Times New Roman Bold"/>
                <w:b/>
                <w:sz w:val="21"/>
                <w:szCs w:val="21"/>
              </w:rPr>
            </w:pPr>
            <w:del w:id="24772" w:author="Johnny Schultz" w:date="2020-02-12T15:55:00Z">
              <w:r w:rsidRPr="00A013FD">
                <w:rPr>
                  <w:rFonts w:ascii="Times New Roman Bold" w:hAnsi="Times New Roman Bold" w:cs="Times New Roman Bold"/>
                  <w:b/>
                  <w:sz w:val="21"/>
                  <w:szCs w:val="21"/>
                </w:rPr>
                <w:delText>Ship G/T</w:delText>
              </w:r>
            </w:del>
          </w:p>
        </w:tc>
        <w:tc>
          <w:tcPr>
            <w:tcW w:w="735" w:type="pct"/>
            <w:noWrap/>
            <w:vAlign w:val="center"/>
          </w:tcPr>
          <w:p w14:paraId="01A06C00" w14:textId="77777777" w:rsidR="00A013FD" w:rsidRPr="00A013FD" w:rsidRDefault="00A013FD" w:rsidP="00A013FD">
            <w:pPr>
              <w:keepNext/>
              <w:spacing w:before="80" w:after="80"/>
              <w:jc w:val="center"/>
              <w:rPr>
                <w:del w:id="24773" w:author="Johnny Schultz" w:date="2020-02-12T15:55:00Z"/>
                <w:rFonts w:ascii="Times New Roman Bold" w:hAnsi="Times New Roman Bold" w:cs="Times New Roman Bold"/>
                <w:b/>
                <w:sz w:val="21"/>
                <w:szCs w:val="21"/>
              </w:rPr>
            </w:pPr>
            <w:del w:id="24774" w:author="Johnny Schultz" w:date="2020-02-12T15:55:00Z">
              <w:r w:rsidRPr="00A013FD">
                <w:rPr>
                  <w:rFonts w:ascii="Times New Roman Bold" w:hAnsi="Times New Roman Bold" w:cs="Times New Roman Bold"/>
                  <w:b/>
                  <w:i/>
                  <w:iCs/>
                  <w:sz w:val="21"/>
                  <w:szCs w:val="21"/>
                </w:rPr>
                <w:delText>C</w:delText>
              </w:r>
              <w:r w:rsidRPr="00A013FD">
                <w:rPr>
                  <w:rFonts w:ascii="Times New Roman Bold" w:hAnsi="Times New Roman Bold" w:cs="Times New Roman Bold"/>
                  <w:b/>
                  <w:sz w:val="21"/>
                  <w:szCs w:val="21"/>
                </w:rPr>
                <w:delText>/</w:delText>
              </w:r>
              <w:r w:rsidRPr="00A013FD">
                <w:rPr>
                  <w:rFonts w:ascii="Times New Roman Bold" w:hAnsi="Times New Roman Bold" w:cs="Times New Roman Bold"/>
                  <w:b/>
                  <w:i/>
                  <w:iCs/>
                  <w:sz w:val="21"/>
                  <w:szCs w:val="21"/>
                </w:rPr>
                <w:delText>N</w:delText>
              </w:r>
              <w:r w:rsidRPr="00A013FD">
                <w:rPr>
                  <w:rFonts w:ascii="Times New Roman Bold" w:hAnsi="Times New Roman Bold" w:cs="Times New Roman Bold"/>
                  <w:b/>
                  <w:sz w:val="21"/>
                  <w:szCs w:val="21"/>
                  <w:vertAlign w:val="subscript"/>
                </w:rPr>
                <w:delText>0</w:delText>
              </w:r>
              <w:r w:rsidRPr="00A013FD">
                <w:rPr>
                  <w:rFonts w:ascii="Times New Roman Bold" w:hAnsi="Times New Roman Bold" w:cs="Times New Roman Bold"/>
                  <w:b/>
                  <w:sz w:val="21"/>
                  <w:szCs w:val="21"/>
                </w:rPr>
                <w:delText xml:space="preserve"> no interference</w:delText>
              </w:r>
            </w:del>
          </w:p>
        </w:tc>
        <w:tc>
          <w:tcPr>
            <w:tcW w:w="514" w:type="pct"/>
            <w:noWrap/>
            <w:vAlign w:val="center"/>
          </w:tcPr>
          <w:p w14:paraId="025BFCE4" w14:textId="77777777" w:rsidR="00A013FD" w:rsidRPr="00A013FD" w:rsidRDefault="00A013FD" w:rsidP="00A013FD">
            <w:pPr>
              <w:keepNext/>
              <w:spacing w:before="80" w:after="80"/>
              <w:jc w:val="center"/>
              <w:rPr>
                <w:del w:id="24775" w:author="Johnny Schultz" w:date="2020-02-12T15:55:00Z"/>
                <w:rFonts w:ascii="Times New Roman Bold" w:hAnsi="Times New Roman Bold" w:cs="Times New Roman Bold"/>
                <w:b/>
                <w:sz w:val="21"/>
                <w:szCs w:val="21"/>
              </w:rPr>
            </w:pPr>
            <w:del w:id="24776" w:author="Johnny Schultz" w:date="2020-02-12T15:55:00Z">
              <w:r w:rsidRPr="00A013FD">
                <w:rPr>
                  <w:rFonts w:ascii="Times New Roman Bold" w:hAnsi="Times New Roman Bold" w:cs="Times New Roman Bold"/>
                  <w:b/>
                  <w:sz w:val="21"/>
                  <w:szCs w:val="21"/>
                </w:rPr>
                <w:delText>Antenna level</w:delText>
              </w:r>
            </w:del>
          </w:p>
        </w:tc>
        <w:tc>
          <w:tcPr>
            <w:tcW w:w="662" w:type="pct"/>
            <w:noWrap/>
            <w:vAlign w:val="center"/>
          </w:tcPr>
          <w:p w14:paraId="1E0175D9" w14:textId="77777777" w:rsidR="00A013FD" w:rsidRPr="00A013FD" w:rsidRDefault="00A013FD" w:rsidP="00A013FD">
            <w:pPr>
              <w:keepNext/>
              <w:spacing w:before="80" w:after="80"/>
              <w:jc w:val="center"/>
              <w:rPr>
                <w:del w:id="24777" w:author="Johnny Schultz" w:date="2020-02-12T15:55:00Z"/>
                <w:rFonts w:ascii="Times New Roman Bold" w:hAnsi="Times New Roman Bold" w:cs="Times New Roman Bold"/>
                <w:b/>
                <w:sz w:val="21"/>
                <w:szCs w:val="21"/>
              </w:rPr>
            </w:pPr>
            <w:del w:id="24778" w:author="Johnny Schultz" w:date="2020-02-12T15:55:00Z">
              <w:r w:rsidRPr="00A013FD">
                <w:rPr>
                  <w:rFonts w:ascii="Times New Roman Bold" w:hAnsi="Times New Roman Bold" w:cs="Times New Roman Bold"/>
                  <w:b/>
                  <w:sz w:val="21"/>
                  <w:szCs w:val="21"/>
                </w:rPr>
                <w:delText>Noise level in 25 kHz</w:delText>
              </w:r>
            </w:del>
          </w:p>
        </w:tc>
        <w:tc>
          <w:tcPr>
            <w:tcW w:w="513" w:type="pct"/>
            <w:noWrap/>
            <w:vAlign w:val="center"/>
          </w:tcPr>
          <w:p w14:paraId="3912BB97" w14:textId="77777777" w:rsidR="00A013FD" w:rsidRPr="00A013FD" w:rsidRDefault="00A013FD" w:rsidP="00A013FD">
            <w:pPr>
              <w:keepNext/>
              <w:spacing w:before="80" w:after="80"/>
              <w:jc w:val="center"/>
              <w:rPr>
                <w:del w:id="24779" w:author="Johnny Schultz" w:date="2020-02-12T15:55:00Z"/>
                <w:rFonts w:ascii="Times New Roman Bold" w:hAnsi="Times New Roman Bold" w:cs="Times New Roman Bold"/>
                <w:b/>
                <w:sz w:val="21"/>
                <w:szCs w:val="21"/>
              </w:rPr>
            </w:pPr>
            <w:del w:id="24780" w:author="Johnny Schultz" w:date="2020-02-12T15:55:00Z">
              <w:r w:rsidRPr="00A013FD">
                <w:rPr>
                  <w:rFonts w:ascii="Times New Roman Bold" w:hAnsi="Times New Roman Bold" w:cs="Times New Roman Bold"/>
                  <w:b/>
                  <w:i/>
                  <w:iCs/>
                  <w:sz w:val="21"/>
                  <w:szCs w:val="21"/>
                </w:rPr>
                <w:delText>C</w:delText>
              </w:r>
              <w:r w:rsidRPr="00A013FD">
                <w:rPr>
                  <w:rFonts w:ascii="Times New Roman Bold" w:hAnsi="Times New Roman Bold" w:cs="Times New Roman Bold"/>
                  <w:b/>
                  <w:sz w:val="21"/>
                  <w:szCs w:val="21"/>
                </w:rPr>
                <w:delText>/(</w:delText>
              </w:r>
              <w:r w:rsidRPr="00A013FD">
                <w:rPr>
                  <w:rFonts w:ascii="Times New Roman Bold" w:hAnsi="Times New Roman Bold" w:cs="Times New Roman Bold"/>
                  <w:b/>
                  <w:i/>
                  <w:iCs/>
                  <w:sz w:val="21"/>
                  <w:szCs w:val="21"/>
                </w:rPr>
                <w:delText>N</w:delText>
              </w:r>
              <w:r w:rsidRPr="00A013FD">
                <w:rPr>
                  <w:rFonts w:ascii="Times New Roman Bold" w:hAnsi="Times New Roman Bold" w:cs="Times New Roman Bold"/>
                  <w:b/>
                  <w:sz w:val="21"/>
                  <w:szCs w:val="21"/>
                  <w:vertAlign w:val="subscript"/>
                </w:rPr>
                <w:delText>0</w:delText>
              </w:r>
              <w:r w:rsidRPr="00A013FD">
                <w:rPr>
                  <w:rFonts w:ascii="Times New Roman Bold" w:hAnsi="Times New Roman Bold" w:cs="Times New Roman Bold"/>
                  <w:b/>
                  <w:sz w:val="21"/>
                  <w:szCs w:val="21"/>
                </w:rPr>
                <w:delText>+</w:delText>
              </w:r>
              <w:r w:rsidRPr="00A013FD">
                <w:rPr>
                  <w:rFonts w:ascii="Times New Roman Bold" w:hAnsi="Times New Roman Bold" w:cs="Times New Roman Bold"/>
                  <w:b/>
                  <w:i/>
                  <w:iCs/>
                  <w:sz w:val="21"/>
                  <w:szCs w:val="21"/>
                </w:rPr>
                <w:delText>I</w:delText>
              </w:r>
              <w:r w:rsidRPr="00A013FD">
                <w:rPr>
                  <w:rFonts w:ascii="Times New Roman Bold" w:hAnsi="Times New Roman Bold" w:cs="Times New Roman Bold"/>
                  <w:b/>
                  <w:sz w:val="21"/>
                  <w:szCs w:val="21"/>
                  <w:vertAlign w:val="subscript"/>
                </w:rPr>
                <w:delText>0</w:delText>
              </w:r>
              <w:r w:rsidRPr="00A013FD">
                <w:rPr>
                  <w:rFonts w:ascii="Times New Roman Bold" w:hAnsi="Times New Roman Bold" w:cs="Times New Roman Bold"/>
                  <w:b/>
                  <w:sz w:val="21"/>
                  <w:szCs w:val="21"/>
                </w:rPr>
                <w:delText>)</w:delText>
              </w:r>
            </w:del>
          </w:p>
        </w:tc>
      </w:tr>
      <w:tr w:rsidR="00A013FD" w:rsidRPr="00A013FD" w14:paraId="57295349" w14:textId="77777777" w:rsidTr="00BF604E">
        <w:trPr>
          <w:trHeight w:val="300"/>
          <w:jc w:val="center"/>
          <w:del w:id="24781" w:author="Johnny Schultz" w:date="2020-02-12T15:55:00Z"/>
        </w:trPr>
        <w:tc>
          <w:tcPr>
            <w:tcW w:w="588" w:type="pct"/>
            <w:noWrap/>
            <w:vAlign w:val="center"/>
          </w:tcPr>
          <w:p w14:paraId="6539843B" w14:textId="77777777" w:rsidR="00A013FD" w:rsidRPr="00A013FD" w:rsidRDefault="00A013FD" w:rsidP="00A013FD">
            <w:pPr>
              <w:keepNext/>
              <w:spacing w:before="80" w:after="80"/>
              <w:jc w:val="center"/>
              <w:rPr>
                <w:del w:id="24782" w:author="Johnny Schultz" w:date="2020-02-12T15:55:00Z"/>
                <w:rFonts w:ascii="Times New Roman Bold" w:hAnsi="Times New Roman Bold" w:cs="Times New Roman Bold"/>
                <w:b/>
                <w:sz w:val="21"/>
                <w:szCs w:val="21"/>
              </w:rPr>
            </w:pPr>
            <w:del w:id="24783" w:author="Johnny Schultz" w:date="2020-02-12T15:55:00Z">
              <w:r w:rsidRPr="00A013FD">
                <w:rPr>
                  <w:rFonts w:ascii="Times New Roman Bold" w:hAnsi="Times New Roman Bold" w:cs="Times New Roman Bold"/>
                  <w:b/>
                  <w:sz w:val="21"/>
                  <w:szCs w:val="21"/>
                </w:rPr>
                <w:delText>deg</w:delText>
              </w:r>
            </w:del>
          </w:p>
        </w:tc>
        <w:tc>
          <w:tcPr>
            <w:tcW w:w="368" w:type="pct"/>
            <w:noWrap/>
            <w:vAlign w:val="center"/>
          </w:tcPr>
          <w:p w14:paraId="6A92B3F5" w14:textId="77777777" w:rsidR="00A013FD" w:rsidRPr="00A013FD" w:rsidRDefault="00A013FD" w:rsidP="00A013FD">
            <w:pPr>
              <w:keepNext/>
              <w:spacing w:before="80" w:after="80"/>
              <w:jc w:val="center"/>
              <w:rPr>
                <w:del w:id="24784" w:author="Johnny Schultz" w:date="2020-02-12T15:55:00Z"/>
                <w:rFonts w:ascii="Times New Roman Bold" w:hAnsi="Times New Roman Bold" w:cs="Times New Roman Bold"/>
                <w:b/>
                <w:sz w:val="21"/>
                <w:szCs w:val="21"/>
              </w:rPr>
            </w:pPr>
            <w:del w:id="24785" w:author="Johnny Schultz" w:date="2020-02-12T15:55:00Z">
              <w:r w:rsidRPr="00A013FD">
                <w:rPr>
                  <w:rFonts w:ascii="Times New Roman Bold" w:hAnsi="Times New Roman Bold" w:cs="Times New Roman Bold"/>
                  <w:b/>
                  <w:sz w:val="21"/>
                  <w:szCs w:val="21"/>
                </w:rPr>
                <w:delText>dBW</w:delText>
              </w:r>
            </w:del>
          </w:p>
        </w:tc>
        <w:tc>
          <w:tcPr>
            <w:tcW w:w="368" w:type="pct"/>
            <w:noWrap/>
            <w:vAlign w:val="center"/>
          </w:tcPr>
          <w:p w14:paraId="190EA6C2" w14:textId="77777777" w:rsidR="00A013FD" w:rsidRPr="00A013FD" w:rsidRDefault="00A013FD" w:rsidP="00A013FD">
            <w:pPr>
              <w:keepNext/>
              <w:spacing w:before="80" w:after="80"/>
              <w:jc w:val="center"/>
              <w:rPr>
                <w:del w:id="24786" w:author="Johnny Schultz" w:date="2020-02-12T15:55:00Z"/>
                <w:rFonts w:ascii="Times New Roman Bold" w:hAnsi="Times New Roman Bold" w:cs="Times New Roman Bold"/>
                <w:b/>
                <w:sz w:val="21"/>
                <w:szCs w:val="21"/>
              </w:rPr>
            </w:pPr>
            <w:del w:id="24787" w:author="Johnny Schultz" w:date="2020-02-12T15:55:00Z">
              <w:r w:rsidRPr="00A013FD">
                <w:rPr>
                  <w:rFonts w:ascii="Times New Roman Bold" w:hAnsi="Times New Roman Bold" w:cs="Times New Roman Bold"/>
                  <w:b/>
                  <w:sz w:val="21"/>
                  <w:szCs w:val="21"/>
                </w:rPr>
                <w:delText>dB</w:delText>
              </w:r>
            </w:del>
          </w:p>
        </w:tc>
        <w:tc>
          <w:tcPr>
            <w:tcW w:w="368" w:type="pct"/>
            <w:noWrap/>
            <w:vAlign w:val="center"/>
          </w:tcPr>
          <w:p w14:paraId="62201167" w14:textId="77777777" w:rsidR="00A013FD" w:rsidRPr="00A013FD" w:rsidRDefault="00A013FD" w:rsidP="00A013FD">
            <w:pPr>
              <w:keepNext/>
              <w:spacing w:before="80" w:after="80"/>
              <w:jc w:val="center"/>
              <w:rPr>
                <w:del w:id="24788" w:author="Johnny Schultz" w:date="2020-02-12T15:55:00Z"/>
                <w:rFonts w:ascii="Times New Roman Bold" w:hAnsi="Times New Roman Bold" w:cs="Times New Roman Bold"/>
                <w:b/>
                <w:sz w:val="21"/>
                <w:szCs w:val="21"/>
              </w:rPr>
            </w:pPr>
            <w:del w:id="24789" w:author="Johnny Schultz" w:date="2020-02-12T15:55:00Z">
              <w:r w:rsidRPr="00A013FD">
                <w:rPr>
                  <w:rFonts w:ascii="Times New Roman Bold" w:hAnsi="Times New Roman Bold" w:cs="Times New Roman Bold"/>
                  <w:b/>
                  <w:sz w:val="21"/>
                  <w:szCs w:val="21"/>
                </w:rPr>
                <w:delText>dB</w:delText>
              </w:r>
            </w:del>
          </w:p>
        </w:tc>
        <w:tc>
          <w:tcPr>
            <w:tcW w:w="517" w:type="pct"/>
            <w:noWrap/>
            <w:vAlign w:val="center"/>
          </w:tcPr>
          <w:p w14:paraId="03488DB7" w14:textId="77777777" w:rsidR="00A013FD" w:rsidRPr="00A013FD" w:rsidRDefault="00A013FD" w:rsidP="00A013FD">
            <w:pPr>
              <w:keepNext/>
              <w:spacing w:before="80" w:after="80"/>
              <w:jc w:val="center"/>
              <w:rPr>
                <w:del w:id="24790" w:author="Johnny Schultz" w:date="2020-02-12T15:55:00Z"/>
                <w:rFonts w:ascii="Times New Roman Bold" w:hAnsi="Times New Roman Bold" w:cs="Times New Roman Bold"/>
                <w:b/>
                <w:sz w:val="21"/>
                <w:szCs w:val="21"/>
              </w:rPr>
            </w:pPr>
            <w:del w:id="24791" w:author="Johnny Schultz" w:date="2020-02-12T15:55:00Z">
              <w:r w:rsidRPr="00A013FD">
                <w:rPr>
                  <w:rFonts w:ascii="Times New Roman Bold" w:hAnsi="Times New Roman Bold" w:cs="Times New Roman Bold"/>
                  <w:b/>
                  <w:sz w:val="21"/>
                  <w:szCs w:val="21"/>
                </w:rPr>
                <w:delText>dBi</w:delText>
              </w:r>
            </w:del>
          </w:p>
        </w:tc>
        <w:tc>
          <w:tcPr>
            <w:tcW w:w="367" w:type="pct"/>
            <w:noWrap/>
            <w:vAlign w:val="center"/>
          </w:tcPr>
          <w:p w14:paraId="11714B2C" w14:textId="77777777" w:rsidR="00A013FD" w:rsidRPr="00A013FD" w:rsidRDefault="00A013FD" w:rsidP="00A013FD">
            <w:pPr>
              <w:keepNext/>
              <w:spacing w:before="80" w:after="80"/>
              <w:jc w:val="center"/>
              <w:rPr>
                <w:del w:id="24792" w:author="Johnny Schultz" w:date="2020-02-12T15:55:00Z"/>
                <w:rFonts w:ascii="Times New Roman Bold" w:hAnsi="Times New Roman Bold" w:cs="Times New Roman Bold"/>
                <w:b/>
                <w:sz w:val="21"/>
                <w:szCs w:val="21"/>
              </w:rPr>
            </w:pPr>
            <w:del w:id="24793" w:author="Johnny Schultz" w:date="2020-02-12T15:55:00Z">
              <w:r w:rsidRPr="00A013FD">
                <w:rPr>
                  <w:rFonts w:ascii="Times New Roman Bold" w:hAnsi="Times New Roman Bold" w:cs="Times New Roman Bold"/>
                  <w:b/>
                  <w:sz w:val="21"/>
                  <w:szCs w:val="21"/>
                </w:rPr>
                <w:delText>dB/K</w:delText>
              </w:r>
            </w:del>
          </w:p>
        </w:tc>
        <w:tc>
          <w:tcPr>
            <w:tcW w:w="735" w:type="pct"/>
            <w:noWrap/>
            <w:vAlign w:val="center"/>
          </w:tcPr>
          <w:p w14:paraId="425D9879" w14:textId="77777777" w:rsidR="00A013FD" w:rsidRPr="00A013FD" w:rsidRDefault="00A013FD" w:rsidP="00A013FD">
            <w:pPr>
              <w:keepNext/>
              <w:spacing w:before="80" w:after="80"/>
              <w:jc w:val="center"/>
              <w:rPr>
                <w:del w:id="24794" w:author="Johnny Schultz" w:date="2020-02-12T15:55:00Z"/>
                <w:rFonts w:ascii="Times New Roman Bold" w:hAnsi="Times New Roman Bold" w:cs="Times New Roman Bold"/>
                <w:b/>
                <w:sz w:val="21"/>
                <w:szCs w:val="21"/>
              </w:rPr>
            </w:pPr>
            <w:del w:id="24795" w:author="Johnny Schultz" w:date="2020-02-12T15:55:00Z">
              <w:r w:rsidRPr="00A013FD">
                <w:rPr>
                  <w:rFonts w:ascii="Times New Roman Bold" w:hAnsi="Times New Roman Bold" w:cs="Times New Roman Bold"/>
                  <w:b/>
                  <w:sz w:val="21"/>
                  <w:szCs w:val="21"/>
                </w:rPr>
                <w:delText>dBHz</w:delText>
              </w:r>
            </w:del>
          </w:p>
        </w:tc>
        <w:tc>
          <w:tcPr>
            <w:tcW w:w="514" w:type="pct"/>
            <w:noWrap/>
            <w:vAlign w:val="center"/>
          </w:tcPr>
          <w:p w14:paraId="1BAF415C" w14:textId="77777777" w:rsidR="00A013FD" w:rsidRPr="00A013FD" w:rsidRDefault="00A013FD" w:rsidP="00A013FD">
            <w:pPr>
              <w:keepNext/>
              <w:spacing w:before="80" w:after="80"/>
              <w:jc w:val="center"/>
              <w:rPr>
                <w:del w:id="24796" w:author="Johnny Schultz" w:date="2020-02-12T15:55:00Z"/>
                <w:rFonts w:ascii="Times New Roman Bold" w:hAnsi="Times New Roman Bold" w:cs="Times New Roman Bold"/>
                <w:b/>
                <w:sz w:val="21"/>
                <w:szCs w:val="21"/>
              </w:rPr>
            </w:pPr>
            <w:del w:id="24797" w:author="Johnny Schultz" w:date="2020-02-12T15:55:00Z">
              <w:r w:rsidRPr="00A013FD">
                <w:rPr>
                  <w:rFonts w:ascii="Times New Roman Bold" w:hAnsi="Times New Roman Bold" w:cs="Times New Roman Bold"/>
                  <w:b/>
                  <w:sz w:val="21"/>
                  <w:szCs w:val="21"/>
                </w:rPr>
                <w:delText>dBm</w:delText>
              </w:r>
            </w:del>
          </w:p>
        </w:tc>
        <w:tc>
          <w:tcPr>
            <w:tcW w:w="662" w:type="pct"/>
            <w:noWrap/>
            <w:vAlign w:val="center"/>
          </w:tcPr>
          <w:p w14:paraId="2D6B3360" w14:textId="77777777" w:rsidR="00A013FD" w:rsidRPr="00A013FD" w:rsidRDefault="00A013FD" w:rsidP="00A013FD">
            <w:pPr>
              <w:keepNext/>
              <w:spacing w:before="80" w:after="80"/>
              <w:jc w:val="center"/>
              <w:rPr>
                <w:del w:id="24798" w:author="Johnny Schultz" w:date="2020-02-12T15:55:00Z"/>
                <w:rFonts w:ascii="Times New Roman Bold" w:hAnsi="Times New Roman Bold" w:cs="Times New Roman Bold"/>
                <w:b/>
                <w:sz w:val="21"/>
                <w:szCs w:val="21"/>
              </w:rPr>
            </w:pPr>
            <w:del w:id="24799" w:author="Johnny Schultz" w:date="2020-02-12T15:55:00Z">
              <w:r w:rsidRPr="00A013FD">
                <w:rPr>
                  <w:rFonts w:ascii="Times New Roman Bold" w:hAnsi="Times New Roman Bold" w:cs="Times New Roman Bold"/>
                  <w:b/>
                  <w:sz w:val="21"/>
                  <w:szCs w:val="21"/>
                </w:rPr>
                <w:delText>dBm</w:delText>
              </w:r>
            </w:del>
          </w:p>
        </w:tc>
        <w:tc>
          <w:tcPr>
            <w:tcW w:w="513" w:type="pct"/>
            <w:noWrap/>
            <w:vAlign w:val="center"/>
          </w:tcPr>
          <w:p w14:paraId="049EB242" w14:textId="77777777" w:rsidR="00A013FD" w:rsidRPr="00A013FD" w:rsidRDefault="00A013FD" w:rsidP="00A013FD">
            <w:pPr>
              <w:keepNext/>
              <w:spacing w:before="80" w:after="80"/>
              <w:jc w:val="center"/>
              <w:rPr>
                <w:del w:id="24800" w:author="Johnny Schultz" w:date="2020-02-12T15:55:00Z"/>
                <w:rFonts w:ascii="Times New Roman Bold" w:hAnsi="Times New Roman Bold" w:cs="Times New Roman Bold"/>
                <w:b/>
                <w:sz w:val="21"/>
                <w:szCs w:val="21"/>
              </w:rPr>
            </w:pPr>
            <w:del w:id="24801" w:author="Johnny Schultz" w:date="2020-02-12T15:55:00Z">
              <w:r w:rsidRPr="00A013FD">
                <w:rPr>
                  <w:rFonts w:ascii="Times New Roman Bold" w:hAnsi="Times New Roman Bold" w:cs="Times New Roman Bold"/>
                  <w:b/>
                  <w:sz w:val="21"/>
                  <w:szCs w:val="21"/>
                </w:rPr>
                <w:delText>dBHz</w:delText>
              </w:r>
            </w:del>
          </w:p>
        </w:tc>
      </w:tr>
      <w:tr w:rsidR="00A013FD" w:rsidRPr="00A013FD" w14:paraId="24DAD5A2" w14:textId="77777777" w:rsidTr="00BF604E">
        <w:trPr>
          <w:trHeight w:val="300"/>
          <w:jc w:val="center"/>
          <w:del w:id="24802" w:author="Johnny Schultz" w:date="2020-02-12T15:55:00Z"/>
        </w:trPr>
        <w:tc>
          <w:tcPr>
            <w:tcW w:w="588" w:type="pct"/>
            <w:noWrap/>
            <w:vAlign w:val="bottom"/>
          </w:tcPr>
          <w:p w14:paraId="676CF2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03" w:author="Johnny Schultz" w:date="2020-02-12T15:55:00Z"/>
                <w:sz w:val="21"/>
                <w:szCs w:val="21"/>
              </w:rPr>
            </w:pPr>
            <w:del w:id="24804" w:author="Johnny Schultz" w:date="2020-02-12T15:55:00Z">
              <w:r w:rsidRPr="00A013FD">
                <w:rPr>
                  <w:sz w:val="21"/>
                  <w:szCs w:val="21"/>
                </w:rPr>
                <w:delText>0</w:delText>
              </w:r>
            </w:del>
          </w:p>
        </w:tc>
        <w:tc>
          <w:tcPr>
            <w:tcW w:w="368" w:type="pct"/>
            <w:noWrap/>
            <w:vAlign w:val="bottom"/>
          </w:tcPr>
          <w:p w14:paraId="598E06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05" w:author="Johnny Schultz" w:date="2020-02-12T15:55:00Z"/>
                <w:sz w:val="21"/>
                <w:szCs w:val="21"/>
              </w:rPr>
            </w:pPr>
            <w:del w:id="24806" w:author="Johnny Schultz" w:date="2020-02-12T15:55:00Z">
              <w:r w:rsidRPr="00A013FD">
                <w:rPr>
                  <w:sz w:val="21"/>
                  <w:szCs w:val="21"/>
                </w:rPr>
                <w:delText>−3.0</w:delText>
              </w:r>
            </w:del>
          </w:p>
        </w:tc>
        <w:tc>
          <w:tcPr>
            <w:tcW w:w="368" w:type="pct"/>
            <w:noWrap/>
            <w:vAlign w:val="bottom"/>
          </w:tcPr>
          <w:p w14:paraId="38ACB3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07" w:author="Johnny Schultz" w:date="2020-02-12T15:55:00Z"/>
                <w:sz w:val="21"/>
                <w:szCs w:val="21"/>
              </w:rPr>
            </w:pPr>
            <w:del w:id="24808" w:author="Johnny Schultz" w:date="2020-02-12T15:55:00Z">
              <w:r w:rsidRPr="00A013FD">
                <w:rPr>
                  <w:sz w:val="21"/>
                  <w:szCs w:val="21"/>
                </w:rPr>
                <w:delText>145.6</w:delText>
              </w:r>
            </w:del>
          </w:p>
        </w:tc>
        <w:tc>
          <w:tcPr>
            <w:tcW w:w="368" w:type="pct"/>
            <w:noWrap/>
            <w:vAlign w:val="bottom"/>
          </w:tcPr>
          <w:p w14:paraId="5460A4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09" w:author="Johnny Schultz" w:date="2020-02-12T15:55:00Z"/>
                <w:sz w:val="21"/>
                <w:szCs w:val="21"/>
              </w:rPr>
            </w:pPr>
            <w:del w:id="24810" w:author="Johnny Schultz" w:date="2020-02-12T15:55:00Z">
              <w:r w:rsidRPr="00A013FD">
                <w:rPr>
                  <w:sz w:val="21"/>
                  <w:szCs w:val="21"/>
                </w:rPr>
                <w:delText>3</w:delText>
              </w:r>
            </w:del>
          </w:p>
        </w:tc>
        <w:tc>
          <w:tcPr>
            <w:tcW w:w="517" w:type="pct"/>
            <w:noWrap/>
            <w:vAlign w:val="bottom"/>
          </w:tcPr>
          <w:p w14:paraId="1A88F1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11" w:author="Johnny Schultz" w:date="2020-02-12T15:55:00Z"/>
                <w:sz w:val="21"/>
                <w:szCs w:val="21"/>
              </w:rPr>
            </w:pPr>
            <w:del w:id="24812" w:author="Johnny Schultz" w:date="2020-02-12T15:55:00Z">
              <w:r w:rsidRPr="00A013FD">
                <w:rPr>
                  <w:sz w:val="21"/>
                  <w:szCs w:val="21"/>
                </w:rPr>
                <w:delText>3</w:delText>
              </w:r>
            </w:del>
          </w:p>
        </w:tc>
        <w:tc>
          <w:tcPr>
            <w:tcW w:w="367" w:type="pct"/>
            <w:noWrap/>
            <w:vAlign w:val="bottom"/>
          </w:tcPr>
          <w:p w14:paraId="129751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13" w:author="Johnny Schultz" w:date="2020-02-12T15:55:00Z"/>
                <w:sz w:val="21"/>
                <w:szCs w:val="21"/>
              </w:rPr>
            </w:pPr>
            <w:del w:id="24814" w:author="Johnny Schultz" w:date="2020-02-12T15:55:00Z">
              <w:r w:rsidRPr="00A013FD">
                <w:rPr>
                  <w:sz w:val="21"/>
                  <w:szCs w:val="21"/>
                </w:rPr>
                <w:delText>−27.2</w:delText>
              </w:r>
            </w:del>
          </w:p>
        </w:tc>
        <w:tc>
          <w:tcPr>
            <w:tcW w:w="735" w:type="pct"/>
            <w:noWrap/>
            <w:vAlign w:val="bottom"/>
          </w:tcPr>
          <w:p w14:paraId="52181B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15" w:author="Johnny Schultz" w:date="2020-02-12T15:55:00Z"/>
                <w:sz w:val="21"/>
                <w:szCs w:val="21"/>
              </w:rPr>
            </w:pPr>
            <w:del w:id="24816" w:author="Johnny Schultz" w:date="2020-02-12T15:55:00Z">
              <w:r w:rsidRPr="00A013FD">
                <w:rPr>
                  <w:sz w:val="21"/>
                  <w:szCs w:val="21"/>
                </w:rPr>
                <w:delText>49.8</w:delText>
              </w:r>
            </w:del>
          </w:p>
        </w:tc>
        <w:tc>
          <w:tcPr>
            <w:tcW w:w="514" w:type="pct"/>
            <w:noWrap/>
            <w:vAlign w:val="bottom"/>
          </w:tcPr>
          <w:p w14:paraId="01E872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17" w:author="Johnny Schultz" w:date="2020-02-12T15:55:00Z"/>
                <w:sz w:val="21"/>
                <w:szCs w:val="21"/>
              </w:rPr>
            </w:pPr>
            <w:del w:id="24818" w:author="Johnny Schultz" w:date="2020-02-12T15:55:00Z">
              <w:r w:rsidRPr="00A013FD">
                <w:rPr>
                  <w:sz w:val="21"/>
                  <w:szCs w:val="21"/>
                </w:rPr>
                <w:delText>−118.6</w:delText>
              </w:r>
            </w:del>
          </w:p>
        </w:tc>
        <w:tc>
          <w:tcPr>
            <w:tcW w:w="662" w:type="pct"/>
            <w:noWrap/>
            <w:vAlign w:val="bottom"/>
          </w:tcPr>
          <w:p w14:paraId="4D7443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19" w:author="Johnny Schultz" w:date="2020-02-12T15:55:00Z"/>
                <w:sz w:val="21"/>
                <w:szCs w:val="21"/>
              </w:rPr>
            </w:pPr>
            <w:del w:id="24820" w:author="Johnny Schultz" w:date="2020-02-12T15:55:00Z">
              <w:r w:rsidRPr="00A013FD">
                <w:rPr>
                  <w:sz w:val="21"/>
                  <w:szCs w:val="21"/>
                </w:rPr>
                <w:delText>−116</w:delText>
              </w:r>
            </w:del>
          </w:p>
        </w:tc>
        <w:tc>
          <w:tcPr>
            <w:tcW w:w="513" w:type="pct"/>
            <w:noWrap/>
            <w:vAlign w:val="bottom"/>
          </w:tcPr>
          <w:p w14:paraId="004CFE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21" w:author="Johnny Schultz" w:date="2020-02-12T15:55:00Z"/>
                <w:sz w:val="21"/>
                <w:szCs w:val="21"/>
              </w:rPr>
            </w:pPr>
            <w:del w:id="24822" w:author="Johnny Schultz" w:date="2020-02-12T15:55:00Z">
              <w:r w:rsidRPr="00A013FD">
                <w:rPr>
                  <w:sz w:val="21"/>
                  <w:szCs w:val="21"/>
                </w:rPr>
                <w:delText>41.4</w:delText>
              </w:r>
            </w:del>
          </w:p>
        </w:tc>
      </w:tr>
      <w:tr w:rsidR="00A013FD" w:rsidRPr="00A013FD" w14:paraId="50E0612D" w14:textId="77777777" w:rsidTr="00BF604E">
        <w:trPr>
          <w:trHeight w:val="300"/>
          <w:jc w:val="center"/>
          <w:del w:id="24823" w:author="Johnny Schultz" w:date="2020-02-12T15:55:00Z"/>
        </w:trPr>
        <w:tc>
          <w:tcPr>
            <w:tcW w:w="588" w:type="pct"/>
            <w:noWrap/>
            <w:vAlign w:val="bottom"/>
          </w:tcPr>
          <w:p w14:paraId="7A425D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24" w:author="Johnny Schultz" w:date="2020-02-12T15:55:00Z"/>
                <w:sz w:val="21"/>
                <w:szCs w:val="21"/>
              </w:rPr>
            </w:pPr>
            <w:del w:id="24825" w:author="Johnny Schultz" w:date="2020-02-12T15:55:00Z">
              <w:r w:rsidRPr="00A013FD">
                <w:rPr>
                  <w:sz w:val="21"/>
                  <w:szCs w:val="21"/>
                </w:rPr>
                <w:delText>10</w:delText>
              </w:r>
            </w:del>
          </w:p>
        </w:tc>
        <w:tc>
          <w:tcPr>
            <w:tcW w:w="368" w:type="pct"/>
            <w:noWrap/>
            <w:vAlign w:val="bottom"/>
          </w:tcPr>
          <w:p w14:paraId="5F1561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26" w:author="Johnny Schultz" w:date="2020-02-12T15:55:00Z"/>
                <w:sz w:val="21"/>
                <w:szCs w:val="21"/>
              </w:rPr>
            </w:pPr>
            <w:del w:id="24827" w:author="Johnny Schultz" w:date="2020-02-12T15:55:00Z">
              <w:r w:rsidRPr="00A013FD">
                <w:rPr>
                  <w:sz w:val="21"/>
                  <w:szCs w:val="21"/>
                </w:rPr>
                <w:delText>−3.5</w:delText>
              </w:r>
            </w:del>
          </w:p>
        </w:tc>
        <w:tc>
          <w:tcPr>
            <w:tcW w:w="368" w:type="pct"/>
            <w:noWrap/>
            <w:vAlign w:val="bottom"/>
          </w:tcPr>
          <w:p w14:paraId="5242D3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28" w:author="Johnny Schultz" w:date="2020-02-12T15:55:00Z"/>
                <w:sz w:val="21"/>
                <w:szCs w:val="21"/>
              </w:rPr>
            </w:pPr>
            <w:del w:id="24829" w:author="Johnny Schultz" w:date="2020-02-12T15:55:00Z">
              <w:r w:rsidRPr="00A013FD">
                <w:rPr>
                  <w:sz w:val="21"/>
                  <w:szCs w:val="21"/>
                </w:rPr>
                <w:delText>142.2</w:delText>
              </w:r>
            </w:del>
          </w:p>
        </w:tc>
        <w:tc>
          <w:tcPr>
            <w:tcW w:w="368" w:type="pct"/>
            <w:noWrap/>
            <w:vAlign w:val="bottom"/>
          </w:tcPr>
          <w:p w14:paraId="68B745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30" w:author="Johnny Schultz" w:date="2020-02-12T15:55:00Z"/>
                <w:sz w:val="21"/>
                <w:szCs w:val="21"/>
              </w:rPr>
            </w:pPr>
            <w:del w:id="24831" w:author="Johnny Schultz" w:date="2020-02-12T15:55:00Z">
              <w:r w:rsidRPr="00A013FD">
                <w:rPr>
                  <w:sz w:val="21"/>
                  <w:szCs w:val="21"/>
                </w:rPr>
                <w:delText>3</w:delText>
              </w:r>
            </w:del>
          </w:p>
        </w:tc>
        <w:tc>
          <w:tcPr>
            <w:tcW w:w="517" w:type="pct"/>
            <w:noWrap/>
            <w:vAlign w:val="bottom"/>
          </w:tcPr>
          <w:p w14:paraId="59FDFE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32" w:author="Johnny Schultz" w:date="2020-02-12T15:55:00Z"/>
                <w:sz w:val="21"/>
                <w:szCs w:val="21"/>
              </w:rPr>
            </w:pPr>
            <w:del w:id="24833" w:author="Johnny Schultz" w:date="2020-02-12T15:55:00Z">
              <w:r w:rsidRPr="00A013FD">
                <w:rPr>
                  <w:sz w:val="21"/>
                  <w:szCs w:val="21"/>
                </w:rPr>
                <w:delText>3</w:delText>
              </w:r>
            </w:del>
          </w:p>
        </w:tc>
        <w:tc>
          <w:tcPr>
            <w:tcW w:w="367" w:type="pct"/>
            <w:noWrap/>
            <w:vAlign w:val="bottom"/>
          </w:tcPr>
          <w:p w14:paraId="0010A8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34" w:author="Johnny Schultz" w:date="2020-02-12T15:55:00Z"/>
                <w:sz w:val="21"/>
                <w:szCs w:val="21"/>
              </w:rPr>
            </w:pPr>
            <w:del w:id="24835" w:author="Johnny Schultz" w:date="2020-02-12T15:55:00Z">
              <w:r w:rsidRPr="00A013FD">
                <w:rPr>
                  <w:sz w:val="21"/>
                  <w:szCs w:val="21"/>
                </w:rPr>
                <w:delText>−27.2</w:delText>
              </w:r>
            </w:del>
          </w:p>
        </w:tc>
        <w:tc>
          <w:tcPr>
            <w:tcW w:w="735" w:type="pct"/>
            <w:noWrap/>
            <w:vAlign w:val="bottom"/>
          </w:tcPr>
          <w:p w14:paraId="1A25FD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36" w:author="Johnny Schultz" w:date="2020-02-12T15:55:00Z"/>
                <w:sz w:val="21"/>
                <w:szCs w:val="21"/>
              </w:rPr>
            </w:pPr>
            <w:del w:id="24837" w:author="Johnny Schultz" w:date="2020-02-12T15:55:00Z">
              <w:r w:rsidRPr="00A013FD">
                <w:rPr>
                  <w:sz w:val="21"/>
                  <w:szCs w:val="21"/>
                </w:rPr>
                <w:delText>52.7</w:delText>
              </w:r>
            </w:del>
          </w:p>
        </w:tc>
        <w:tc>
          <w:tcPr>
            <w:tcW w:w="514" w:type="pct"/>
            <w:noWrap/>
            <w:vAlign w:val="bottom"/>
          </w:tcPr>
          <w:p w14:paraId="3E8C42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38" w:author="Johnny Schultz" w:date="2020-02-12T15:55:00Z"/>
                <w:sz w:val="21"/>
                <w:szCs w:val="21"/>
              </w:rPr>
            </w:pPr>
            <w:del w:id="24839" w:author="Johnny Schultz" w:date="2020-02-12T15:55:00Z">
              <w:r w:rsidRPr="00A013FD">
                <w:rPr>
                  <w:sz w:val="21"/>
                  <w:szCs w:val="21"/>
                </w:rPr>
                <w:delText>−115.7</w:delText>
              </w:r>
            </w:del>
          </w:p>
        </w:tc>
        <w:tc>
          <w:tcPr>
            <w:tcW w:w="662" w:type="pct"/>
            <w:noWrap/>
            <w:vAlign w:val="bottom"/>
          </w:tcPr>
          <w:p w14:paraId="25D932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40" w:author="Johnny Schultz" w:date="2020-02-12T15:55:00Z"/>
                <w:sz w:val="21"/>
                <w:szCs w:val="21"/>
              </w:rPr>
            </w:pPr>
            <w:del w:id="24841" w:author="Johnny Schultz" w:date="2020-02-12T15:55:00Z">
              <w:r w:rsidRPr="00A013FD">
                <w:rPr>
                  <w:sz w:val="21"/>
                  <w:szCs w:val="21"/>
                </w:rPr>
                <w:delText>−116</w:delText>
              </w:r>
            </w:del>
          </w:p>
        </w:tc>
        <w:tc>
          <w:tcPr>
            <w:tcW w:w="513" w:type="pct"/>
            <w:noWrap/>
            <w:vAlign w:val="bottom"/>
          </w:tcPr>
          <w:p w14:paraId="18780E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42" w:author="Johnny Schultz" w:date="2020-02-12T15:55:00Z"/>
                <w:sz w:val="21"/>
                <w:szCs w:val="21"/>
              </w:rPr>
            </w:pPr>
            <w:del w:id="24843" w:author="Johnny Schultz" w:date="2020-02-12T15:55:00Z">
              <w:r w:rsidRPr="00A013FD">
                <w:rPr>
                  <w:sz w:val="21"/>
                  <w:szCs w:val="21"/>
                </w:rPr>
                <w:delText>44.2</w:delText>
              </w:r>
            </w:del>
          </w:p>
        </w:tc>
      </w:tr>
      <w:tr w:rsidR="00A013FD" w:rsidRPr="00A013FD" w14:paraId="64C5855A" w14:textId="77777777" w:rsidTr="00BF604E">
        <w:trPr>
          <w:trHeight w:val="300"/>
          <w:jc w:val="center"/>
          <w:del w:id="24844" w:author="Johnny Schultz" w:date="2020-02-12T15:55:00Z"/>
        </w:trPr>
        <w:tc>
          <w:tcPr>
            <w:tcW w:w="588" w:type="pct"/>
            <w:noWrap/>
            <w:vAlign w:val="bottom"/>
          </w:tcPr>
          <w:p w14:paraId="4AFCCA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45" w:author="Johnny Schultz" w:date="2020-02-12T15:55:00Z"/>
                <w:sz w:val="21"/>
                <w:szCs w:val="21"/>
              </w:rPr>
            </w:pPr>
            <w:del w:id="24846" w:author="Johnny Schultz" w:date="2020-02-12T15:55:00Z">
              <w:r w:rsidRPr="00A013FD">
                <w:rPr>
                  <w:sz w:val="21"/>
                  <w:szCs w:val="21"/>
                </w:rPr>
                <w:delText>20</w:delText>
              </w:r>
            </w:del>
          </w:p>
        </w:tc>
        <w:tc>
          <w:tcPr>
            <w:tcW w:w="368" w:type="pct"/>
            <w:noWrap/>
            <w:vAlign w:val="bottom"/>
          </w:tcPr>
          <w:p w14:paraId="5EE1F7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47" w:author="Johnny Schultz" w:date="2020-02-12T15:55:00Z"/>
                <w:sz w:val="21"/>
                <w:szCs w:val="21"/>
              </w:rPr>
            </w:pPr>
            <w:del w:id="24848" w:author="Johnny Schultz" w:date="2020-02-12T15:55:00Z">
              <w:r w:rsidRPr="00A013FD">
                <w:rPr>
                  <w:sz w:val="21"/>
                  <w:szCs w:val="21"/>
                </w:rPr>
                <w:delText>−4.0</w:delText>
              </w:r>
            </w:del>
          </w:p>
        </w:tc>
        <w:tc>
          <w:tcPr>
            <w:tcW w:w="368" w:type="pct"/>
            <w:noWrap/>
            <w:vAlign w:val="bottom"/>
          </w:tcPr>
          <w:p w14:paraId="1DD727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49" w:author="Johnny Schultz" w:date="2020-02-12T15:55:00Z"/>
                <w:sz w:val="21"/>
                <w:szCs w:val="21"/>
              </w:rPr>
            </w:pPr>
            <w:del w:id="24850" w:author="Johnny Schultz" w:date="2020-02-12T15:55:00Z">
              <w:r w:rsidRPr="00A013FD">
                <w:rPr>
                  <w:sz w:val="21"/>
                  <w:szCs w:val="21"/>
                </w:rPr>
                <w:delText>139.4</w:delText>
              </w:r>
            </w:del>
          </w:p>
        </w:tc>
        <w:tc>
          <w:tcPr>
            <w:tcW w:w="368" w:type="pct"/>
            <w:noWrap/>
            <w:vAlign w:val="bottom"/>
          </w:tcPr>
          <w:p w14:paraId="621C87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51" w:author="Johnny Schultz" w:date="2020-02-12T15:55:00Z"/>
                <w:sz w:val="21"/>
                <w:szCs w:val="21"/>
              </w:rPr>
            </w:pPr>
            <w:del w:id="24852" w:author="Johnny Schultz" w:date="2020-02-12T15:55:00Z">
              <w:r w:rsidRPr="00A013FD">
                <w:rPr>
                  <w:sz w:val="21"/>
                  <w:szCs w:val="21"/>
                </w:rPr>
                <w:delText>3</w:delText>
              </w:r>
            </w:del>
          </w:p>
        </w:tc>
        <w:tc>
          <w:tcPr>
            <w:tcW w:w="517" w:type="pct"/>
            <w:noWrap/>
            <w:vAlign w:val="bottom"/>
          </w:tcPr>
          <w:p w14:paraId="7B8828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53" w:author="Johnny Schultz" w:date="2020-02-12T15:55:00Z"/>
                <w:sz w:val="21"/>
                <w:szCs w:val="21"/>
              </w:rPr>
            </w:pPr>
            <w:del w:id="24854" w:author="Johnny Schultz" w:date="2020-02-12T15:55:00Z">
              <w:r w:rsidRPr="00A013FD">
                <w:rPr>
                  <w:sz w:val="21"/>
                  <w:szCs w:val="21"/>
                </w:rPr>
                <w:delText>2.5</w:delText>
              </w:r>
            </w:del>
          </w:p>
        </w:tc>
        <w:tc>
          <w:tcPr>
            <w:tcW w:w="367" w:type="pct"/>
            <w:noWrap/>
            <w:vAlign w:val="bottom"/>
          </w:tcPr>
          <w:p w14:paraId="317DE4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55" w:author="Johnny Schultz" w:date="2020-02-12T15:55:00Z"/>
                <w:sz w:val="21"/>
                <w:szCs w:val="21"/>
              </w:rPr>
            </w:pPr>
            <w:del w:id="24856" w:author="Johnny Schultz" w:date="2020-02-12T15:55:00Z">
              <w:r w:rsidRPr="00A013FD">
                <w:rPr>
                  <w:sz w:val="21"/>
                  <w:szCs w:val="21"/>
                </w:rPr>
                <w:delText>−27.7</w:delText>
              </w:r>
            </w:del>
          </w:p>
        </w:tc>
        <w:tc>
          <w:tcPr>
            <w:tcW w:w="735" w:type="pct"/>
            <w:noWrap/>
            <w:vAlign w:val="bottom"/>
          </w:tcPr>
          <w:p w14:paraId="45ABC3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57" w:author="Johnny Schultz" w:date="2020-02-12T15:55:00Z"/>
                <w:sz w:val="21"/>
                <w:szCs w:val="21"/>
              </w:rPr>
            </w:pPr>
            <w:del w:id="24858" w:author="Johnny Schultz" w:date="2020-02-12T15:55:00Z">
              <w:r w:rsidRPr="00A013FD">
                <w:rPr>
                  <w:sz w:val="21"/>
                  <w:szCs w:val="21"/>
                </w:rPr>
                <w:delText>54.5</w:delText>
              </w:r>
            </w:del>
          </w:p>
        </w:tc>
        <w:tc>
          <w:tcPr>
            <w:tcW w:w="514" w:type="pct"/>
            <w:noWrap/>
            <w:vAlign w:val="bottom"/>
          </w:tcPr>
          <w:p w14:paraId="696D41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59" w:author="Johnny Schultz" w:date="2020-02-12T15:55:00Z"/>
                <w:sz w:val="21"/>
                <w:szCs w:val="21"/>
              </w:rPr>
            </w:pPr>
            <w:del w:id="24860" w:author="Johnny Schultz" w:date="2020-02-12T15:55:00Z">
              <w:r w:rsidRPr="00A013FD">
                <w:rPr>
                  <w:sz w:val="21"/>
                  <w:szCs w:val="21"/>
                </w:rPr>
                <w:delText>−113.9</w:delText>
              </w:r>
            </w:del>
          </w:p>
        </w:tc>
        <w:tc>
          <w:tcPr>
            <w:tcW w:w="662" w:type="pct"/>
            <w:noWrap/>
            <w:vAlign w:val="bottom"/>
          </w:tcPr>
          <w:p w14:paraId="1F7551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61" w:author="Johnny Schultz" w:date="2020-02-12T15:55:00Z"/>
                <w:sz w:val="21"/>
                <w:szCs w:val="21"/>
              </w:rPr>
            </w:pPr>
            <w:del w:id="24862" w:author="Johnny Schultz" w:date="2020-02-12T15:55:00Z">
              <w:r w:rsidRPr="00A013FD">
                <w:rPr>
                  <w:sz w:val="21"/>
                  <w:szCs w:val="21"/>
                </w:rPr>
                <w:delText>−116</w:delText>
              </w:r>
            </w:del>
          </w:p>
        </w:tc>
        <w:tc>
          <w:tcPr>
            <w:tcW w:w="513" w:type="pct"/>
            <w:noWrap/>
            <w:vAlign w:val="bottom"/>
          </w:tcPr>
          <w:p w14:paraId="72BD57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63" w:author="Johnny Schultz" w:date="2020-02-12T15:55:00Z"/>
                <w:sz w:val="21"/>
                <w:szCs w:val="21"/>
              </w:rPr>
            </w:pPr>
            <w:del w:id="24864" w:author="Johnny Schultz" w:date="2020-02-12T15:55:00Z">
              <w:r w:rsidRPr="00A013FD">
                <w:rPr>
                  <w:sz w:val="21"/>
                  <w:szCs w:val="21"/>
                </w:rPr>
                <w:delText>46.1</w:delText>
              </w:r>
            </w:del>
          </w:p>
        </w:tc>
      </w:tr>
      <w:tr w:rsidR="00A013FD" w:rsidRPr="00A013FD" w14:paraId="29583262" w14:textId="77777777" w:rsidTr="00BF604E">
        <w:trPr>
          <w:trHeight w:val="300"/>
          <w:jc w:val="center"/>
          <w:del w:id="24865" w:author="Johnny Schultz" w:date="2020-02-12T15:55:00Z"/>
        </w:trPr>
        <w:tc>
          <w:tcPr>
            <w:tcW w:w="588" w:type="pct"/>
            <w:noWrap/>
            <w:vAlign w:val="bottom"/>
          </w:tcPr>
          <w:p w14:paraId="0899B6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66" w:author="Johnny Schultz" w:date="2020-02-12T15:55:00Z"/>
                <w:sz w:val="21"/>
                <w:szCs w:val="21"/>
              </w:rPr>
            </w:pPr>
            <w:del w:id="24867" w:author="Johnny Schultz" w:date="2020-02-12T15:55:00Z">
              <w:r w:rsidRPr="00A013FD">
                <w:rPr>
                  <w:sz w:val="21"/>
                  <w:szCs w:val="21"/>
                </w:rPr>
                <w:delText>30</w:delText>
              </w:r>
            </w:del>
          </w:p>
        </w:tc>
        <w:tc>
          <w:tcPr>
            <w:tcW w:w="368" w:type="pct"/>
            <w:noWrap/>
            <w:vAlign w:val="bottom"/>
          </w:tcPr>
          <w:p w14:paraId="0BF06B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68" w:author="Johnny Schultz" w:date="2020-02-12T15:55:00Z"/>
                <w:sz w:val="21"/>
                <w:szCs w:val="21"/>
              </w:rPr>
            </w:pPr>
            <w:del w:id="24869" w:author="Johnny Schultz" w:date="2020-02-12T15:55:00Z">
              <w:r w:rsidRPr="00A013FD">
                <w:rPr>
                  <w:sz w:val="21"/>
                  <w:szCs w:val="21"/>
                </w:rPr>
                <w:delText>−5.5</w:delText>
              </w:r>
            </w:del>
          </w:p>
        </w:tc>
        <w:tc>
          <w:tcPr>
            <w:tcW w:w="368" w:type="pct"/>
            <w:noWrap/>
            <w:vAlign w:val="bottom"/>
          </w:tcPr>
          <w:p w14:paraId="21494F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70" w:author="Johnny Schultz" w:date="2020-02-12T15:55:00Z"/>
                <w:sz w:val="21"/>
                <w:szCs w:val="21"/>
              </w:rPr>
            </w:pPr>
            <w:del w:id="24871" w:author="Johnny Schultz" w:date="2020-02-12T15:55:00Z">
              <w:r w:rsidRPr="00A013FD">
                <w:rPr>
                  <w:sz w:val="21"/>
                  <w:szCs w:val="21"/>
                </w:rPr>
                <w:delText>137.2</w:delText>
              </w:r>
            </w:del>
          </w:p>
        </w:tc>
        <w:tc>
          <w:tcPr>
            <w:tcW w:w="368" w:type="pct"/>
            <w:noWrap/>
            <w:vAlign w:val="bottom"/>
          </w:tcPr>
          <w:p w14:paraId="1468F1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72" w:author="Johnny Schultz" w:date="2020-02-12T15:55:00Z"/>
                <w:sz w:val="21"/>
                <w:szCs w:val="21"/>
              </w:rPr>
            </w:pPr>
            <w:del w:id="24873" w:author="Johnny Schultz" w:date="2020-02-12T15:55:00Z">
              <w:r w:rsidRPr="00A013FD">
                <w:rPr>
                  <w:sz w:val="21"/>
                  <w:szCs w:val="21"/>
                </w:rPr>
                <w:delText>3</w:delText>
              </w:r>
            </w:del>
          </w:p>
        </w:tc>
        <w:tc>
          <w:tcPr>
            <w:tcW w:w="517" w:type="pct"/>
            <w:noWrap/>
            <w:vAlign w:val="bottom"/>
          </w:tcPr>
          <w:p w14:paraId="18F318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74" w:author="Johnny Schultz" w:date="2020-02-12T15:55:00Z"/>
                <w:sz w:val="21"/>
                <w:szCs w:val="21"/>
              </w:rPr>
            </w:pPr>
            <w:del w:id="24875" w:author="Johnny Schultz" w:date="2020-02-12T15:55:00Z">
              <w:r w:rsidRPr="00A013FD">
                <w:rPr>
                  <w:sz w:val="21"/>
                  <w:szCs w:val="21"/>
                </w:rPr>
                <w:delText>1</w:delText>
              </w:r>
            </w:del>
          </w:p>
        </w:tc>
        <w:tc>
          <w:tcPr>
            <w:tcW w:w="367" w:type="pct"/>
            <w:noWrap/>
            <w:vAlign w:val="bottom"/>
          </w:tcPr>
          <w:p w14:paraId="410DE4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76" w:author="Johnny Schultz" w:date="2020-02-12T15:55:00Z"/>
                <w:sz w:val="21"/>
                <w:szCs w:val="21"/>
              </w:rPr>
            </w:pPr>
            <w:del w:id="24877" w:author="Johnny Schultz" w:date="2020-02-12T15:55:00Z">
              <w:r w:rsidRPr="00A013FD">
                <w:rPr>
                  <w:sz w:val="21"/>
                  <w:szCs w:val="21"/>
                </w:rPr>
                <w:delText>−29.2</w:delText>
              </w:r>
            </w:del>
          </w:p>
        </w:tc>
        <w:tc>
          <w:tcPr>
            <w:tcW w:w="735" w:type="pct"/>
            <w:noWrap/>
            <w:vAlign w:val="bottom"/>
          </w:tcPr>
          <w:p w14:paraId="4D03D2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78" w:author="Johnny Schultz" w:date="2020-02-12T15:55:00Z"/>
                <w:sz w:val="21"/>
                <w:szCs w:val="21"/>
              </w:rPr>
            </w:pPr>
            <w:del w:id="24879" w:author="Johnny Schultz" w:date="2020-02-12T15:55:00Z">
              <w:r w:rsidRPr="00A013FD">
                <w:rPr>
                  <w:sz w:val="21"/>
                  <w:szCs w:val="21"/>
                </w:rPr>
                <w:delText>53.7</w:delText>
              </w:r>
            </w:del>
          </w:p>
        </w:tc>
        <w:tc>
          <w:tcPr>
            <w:tcW w:w="514" w:type="pct"/>
            <w:noWrap/>
            <w:vAlign w:val="bottom"/>
          </w:tcPr>
          <w:p w14:paraId="26BE97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80" w:author="Johnny Schultz" w:date="2020-02-12T15:55:00Z"/>
                <w:sz w:val="21"/>
                <w:szCs w:val="21"/>
              </w:rPr>
            </w:pPr>
            <w:del w:id="24881" w:author="Johnny Schultz" w:date="2020-02-12T15:55:00Z">
              <w:r w:rsidRPr="00A013FD">
                <w:rPr>
                  <w:sz w:val="21"/>
                  <w:szCs w:val="21"/>
                </w:rPr>
                <w:delText>−114.7</w:delText>
              </w:r>
            </w:del>
          </w:p>
        </w:tc>
        <w:tc>
          <w:tcPr>
            <w:tcW w:w="662" w:type="pct"/>
            <w:noWrap/>
            <w:vAlign w:val="bottom"/>
          </w:tcPr>
          <w:p w14:paraId="78C9A9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82" w:author="Johnny Schultz" w:date="2020-02-12T15:55:00Z"/>
                <w:sz w:val="21"/>
                <w:szCs w:val="21"/>
              </w:rPr>
            </w:pPr>
            <w:del w:id="24883" w:author="Johnny Schultz" w:date="2020-02-12T15:55:00Z">
              <w:r w:rsidRPr="00A013FD">
                <w:rPr>
                  <w:sz w:val="21"/>
                  <w:szCs w:val="21"/>
                </w:rPr>
                <w:delText>−116</w:delText>
              </w:r>
            </w:del>
          </w:p>
        </w:tc>
        <w:tc>
          <w:tcPr>
            <w:tcW w:w="513" w:type="pct"/>
            <w:noWrap/>
            <w:vAlign w:val="bottom"/>
          </w:tcPr>
          <w:p w14:paraId="6B8A07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84" w:author="Johnny Schultz" w:date="2020-02-12T15:55:00Z"/>
                <w:sz w:val="21"/>
                <w:szCs w:val="21"/>
              </w:rPr>
            </w:pPr>
            <w:del w:id="24885" w:author="Johnny Schultz" w:date="2020-02-12T15:55:00Z">
              <w:r w:rsidRPr="00A013FD">
                <w:rPr>
                  <w:sz w:val="21"/>
                  <w:szCs w:val="21"/>
                </w:rPr>
                <w:delText>45.3</w:delText>
              </w:r>
            </w:del>
          </w:p>
        </w:tc>
      </w:tr>
      <w:tr w:rsidR="00A013FD" w:rsidRPr="00A013FD" w14:paraId="29ED222E" w14:textId="77777777" w:rsidTr="00BF604E">
        <w:trPr>
          <w:trHeight w:val="300"/>
          <w:jc w:val="center"/>
          <w:del w:id="24886" w:author="Johnny Schultz" w:date="2020-02-12T15:55:00Z"/>
        </w:trPr>
        <w:tc>
          <w:tcPr>
            <w:tcW w:w="588" w:type="pct"/>
            <w:noWrap/>
            <w:vAlign w:val="bottom"/>
          </w:tcPr>
          <w:p w14:paraId="3791A7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87" w:author="Johnny Schultz" w:date="2020-02-12T15:55:00Z"/>
                <w:sz w:val="21"/>
                <w:szCs w:val="21"/>
              </w:rPr>
            </w:pPr>
            <w:del w:id="24888" w:author="Johnny Schultz" w:date="2020-02-12T15:55:00Z">
              <w:r w:rsidRPr="00A013FD">
                <w:rPr>
                  <w:sz w:val="21"/>
                  <w:szCs w:val="21"/>
                </w:rPr>
                <w:delText>40</w:delText>
              </w:r>
            </w:del>
          </w:p>
        </w:tc>
        <w:tc>
          <w:tcPr>
            <w:tcW w:w="368" w:type="pct"/>
            <w:noWrap/>
            <w:vAlign w:val="bottom"/>
          </w:tcPr>
          <w:p w14:paraId="69C65C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89" w:author="Johnny Schultz" w:date="2020-02-12T15:55:00Z"/>
                <w:sz w:val="21"/>
                <w:szCs w:val="21"/>
              </w:rPr>
            </w:pPr>
            <w:del w:id="24890" w:author="Johnny Schultz" w:date="2020-02-12T15:55:00Z">
              <w:r w:rsidRPr="00A013FD">
                <w:rPr>
                  <w:sz w:val="21"/>
                  <w:szCs w:val="21"/>
                </w:rPr>
                <w:delText>−7.0</w:delText>
              </w:r>
            </w:del>
          </w:p>
        </w:tc>
        <w:tc>
          <w:tcPr>
            <w:tcW w:w="368" w:type="pct"/>
            <w:noWrap/>
            <w:vAlign w:val="bottom"/>
          </w:tcPr>
          <w:p w14:paraId="79E807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91" w:author="Johnny Schultz" w:date="2020-02-12T15:55:00Z"/>
                <w:sz w:val="21"/>
                <w:szCs w:val="21"/>
              </w:rPr>
            </w:pPr>
            <w:del w:id="24892" w:author="Johnny Schultz" w:date="2020-02-12T15:55:00Z">
              <w:r w:rsidRPr="00A013FD">
                <w:rPr>
                  <w:sz w:val="21"/>
                  <w:szCs w:val="21"/>
                </w:rPr>
                <w:delText>135.4</w:delText>
              </w:r>
            </w:del>
          </w:p>
        </w:tc>
        <w:tc>
          <w:tcPr>
            <w:tcW w:w="368" w:type="pct"/>
            <w:noWrap/>
            <w:vAlign w:val="bottom"/>
          </w:tcPr>
          <w:p w14:paraId="5575A3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93" w:author="Johnny Schultz" w:date="2020-02-12T15:55:00Z"/>
                <w:sz w:val="21"/>
                <w:szCs w:val="21"/>
              </w:rPr>
            </w:pPr>
            <w:del w:id="24894" w:author="Johnny Schultz" w:date="2020-02-12T15:55:00Z">
              <w:r w:rsidRPr="00A013FD">
                <w:rPr>
                  <w:sz w:val="21"/>
                  <w:szCs w:val="21"/>
                </w:rPr>
                <w:delText>3</w:delText>
              </w:r>
            </w:del>
          </w:p>
        </w:tc>
        <w:tc>
          <w:tcPr>
            <w:tcW w:w="517" w:type="pct"/>
            <w:noWrap/>
            <w:vAlign w:val="bottom"/>
          </w:tcPr>
          <w:p w14:paraId="1D104C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95" w:author="Johnny Schultz" w:date="2020-02-12T15:55:00Z"/>
                <w:sz w:val="21"/>
                <w:szCs w:val="21"/>
              </w:rPr>
            </w:pPr>
            <w:del w:id="24896" w:author="Johnny Schultz" w:date="2020-02-12T15:55:00Z">
              <w:r w:rsidRPr="00A013FD">
                <w:rPr>
                  <w:sz w:val="21"/>
                  <w:szCs w:val="21"/>
                </w:rPr>
                <w:delText>0</w:delText>
              </w:r>
            </w:del>
          </w:p>
        </w:tc>
        <w:tc>
          <w:tcPr>
            <w:tcW w:w="367" w:type="pct"/>
            <w:noWrap/>
            <w:vAlign w:val="bottom"/>
          </w:tcPr>
          <w:p w14:paraId="155133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97" w:author="Johnny Schultz" w:date="2020-02-12T15:55:00Z"/>
                <w:sz w:val="21"/>
                <w:szCs w:val="21"/>
              </w:rPr>
            </w:pPr>
            <w:del w:id="24898" w:author="Johnny Schultz" w:date="2020-02-12T15:55:00Z">
              <w:r w:rsidRPr="00A013FD">
                <w:rPr>
                  <w:sz w:val="21"/>
                  <w:szCs w:val="21"/>
                </w:rPr>
                <w:delText>−30.2</w:delText>
              </w:r>
            </w:del>
          </w:p>
        </w:tc>
        <w:tc>
          <w:tcPr>
            <w:tcW w:w="735" w:type="pct"/>
            <w:noWrap/>
            <w:vAlign w:val="bottom"/>
          </w:tcPr>
          <w:p w14:paraId="674344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899" w:author="Johnny Schultz" w:date="2020-02-12T15:55:00Z"/>
                <w:sz w:val="21"/>
                <w:szCs w:val="21"/>
              </w:rPr>
            </w:pPr>
            <w:del w:id="24900" w:author="Johnny Schultz" w:date="2020-02-12T15:55:00Z">
              <w:r w:rsidRPr="00A013FD">
                <w:rPr>
                  <w:sz w:val="21"/>
                  <w:szCs w:val="21"/>
                </w:rPr>
                <w:delText>53.0</w:delText>
              </w:r>
            </w:del>
          </w:p>
        </w:tc>
        <w:tc>
          <w:tcPr>
            <w:tcW w:w="514" w:type="pct"/>
            <w:noWrap/>
            <w:vAlign w:val="bottom"/>
          </w:tcPr>
          <w:p w14:paraId="1AB8FD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01" w:author="Johnny Schultz" w:date="2020-02-12T15:55:00Z"/>
                <w:sz w:val="21"/>
                <w:szCs w:val="21"/>
              </w:rPr>
            </w:pPr>
            <w:del w:id="24902" w:author="Johnny Schultz" w:date="2020-02-12T15:55:00Z">
              <w:r w:rsidRPr="00A013FD">
                <w:rPr>
                  <w:sz w:val="21"/>
                  <w:szCs w:val="21"/>
                </w:rPr>
                <w:delText>−115.4</w:delText>
              </w:r>
            </w:del>
          </w:p>
        </w:tc>
        <w:tc>
          <w:tcPr>
            <w:tcW w:w="662" w:type="pct"/>
            <w:noWrap/>
            <w:vAlign w:val="bottom"/>
          </w:tcPr>
          <w:p w14:paraId="45D9BF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03" w:author="Johnny Schultz" w:date="2020-02-12T15:55:00Z"/>
                <w:sz w:val="21"/>
                <w:szCs w:val="21"/>
              </w:rPr>
            </w:pPr>
            <w:del w:id="24904" w:author="Johnny Schultz" w:date="2020-02-12T15:55:00Z">
              <w:r w:rsidRPr="00A013FD">
                <w:rPr>
                  <w:sz w:val="21"/>
                  <w:szCs w:val="21"/>
                </w:rPr>
                <w:delText>−116</w:delText>
              </w:r>
            </w:del>
          </w:p>
        </w:tc>
        <w:tc>
          <w:tcPr>
            <w:tcW w:w="513" w:type="pct"/>
            <w:noWrap/>
            <w:vAlign w:val="bottom"/>
          </w:tcPr>
          <w:p w14:paraId="4D9A0C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05" w:author="Johnny Schultz" w:date="2020-02-12T15:55:00Z"/>
                <w:sz w:val="21"/>
                <w:szCs w:val="21"/>
              </w:rPr>
            </w:pPr>
            <w:del w:id="24906" w:author="Johnny Schultz" w:date="2020-02-12T15:55:00Z">
              <w:r w:rsidRPr="00A013FD">
                <w:rPr>
                  <w:sz w:val="21"/>
                  <w:szCs w:val="21"/>
                </w:rPr>
                <w:delText>44.5</w:delText>
              </w:r>
            </w:del>
          </w:p>
        </w:tc>
      </w:tr>
      <w:tr w:rsidR="00A013FD" w:rsidRPr="00A013FD" w14:paraId="25FE6277" w14:textId="77777777" w:rsidTr="00BF604E">
        <w:trPr>
          <w:trHeight w:val="300"/>
          <w:jc w:val="center"/>
          <w:del w:id="24907" w:author="Johnny Schultz" w:date="2020-02-12T15:55:00Z"/>
        </w:trPr>
        <w:tc>
          <w:tcPr>
            <w:tcW w:w="588" w:type="pct"/>
            <w:noWrap/>
            <w:vAlign w:val="bottom"/>
          </w:tcPr>
          <w:p w14:paraId="0944FD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08" w:author="Johnny Schultz" w:date="2020-02-12T15:55:00Z"/>
                <w:sz w:val="21"/>
                <w:szCs w:val="21"/>
              </w:rPr>
            </w:pPr>
            <w:del w:id="24909" w:author="Johnny Schultz" w:date="2020-02-12T15:55:00Z">
              <w:r w:rsidRPr="00A013FD">
                <w:rPr>
                  <w:sz w:val="21"/>
                  <w:szCs w:val="21"/>
                </w:rPr>
                <w:delText>50</w:delText>
              </w:r>
            </w:del>
          </w:p>
        </w:tc>
        <w:tc>
          <w:tcPr>
            <w:tcW w:w="368" w:type="pct"/>
            <w:noWrap/>
            <w:vAlign w:val="bottom"/>
          </w:tcPr>
          <w:p w14:paraId="36C3B9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10" w:author="Johnny Schultz" w:date="2020-02-12T15:55:00Z"/>
                <w:sz w:val="21"/>
                <w:szCs w:val="21"/>
              </w:rPr>
            </w:pPr>
            <w:del w:id="24911" w:author="Johnny Schultz" w:date="2020-02-12T15:55:00Z">
              <w:r w:rsidRPr="00A013FD">
                <w:rPr>
                  <w:sz w:val="21"/>
                  <w:szCs w:val="21"/>
                </w:rPr>
                <w:delText>−9.0</w:delText>
              </w:r>
            </w:del>
          </w:p>
        </w:tc>
        <w:tc>
          <w:tcPr>
            <w:tcW w:w="368" w:type="pct"/>
            <w:noWrap/>
            <w:vAlign w:val="bottom"/>
          </w:tcPr>
          <w:p w14:paraId="0DA96D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12" w:author="Johnny Schultz" w:date="2020-02-12T15:55:00Z"/>
                <w:sz w:val="21"/>
                <w:szCs w:val="21"/>
              </w:rPr>
            </w:pPr>
            <w:del w:id="24913" w:author="Johnny Schultz" w:date="2020-02-12T15:55:00Z">
              <w:r w:rsidRPr="00A013FD">
                <w:rPr>
                  <w:sz w:val="21"/>
                  <w:szCs w:val="21"/>
                </w:rPr>
                <w:delText>134.2</w:delText>
              </w:r>
            </w:del>
          </w:p>
        </w:tc>
        <w:tc>
          <w:tcPr>
            <w:tcW w:w="368" w:type="pct"/>
            <w:noWrap/>
            <w:vAlign w:val="bottom"/>
          </w:tcPr>
          <w:p w14:paraId="37E765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14" w:author="Johnny Schultz" w:date="2020-02-12T15:55:00Z"/>
                <w:sz w:val="21"/>
                <w:szCs w:val="21"/>
              </w:rPr>
            </w:pPr>
            <w:del w:id="24915" w:author="Johnny Schultz" w:date="2020-02-12T15:55:00Z">
              <w:r w:rsidRPr="00A013FD">
                <w:rPr>
                  <w:sz w:val="21"/>
                  <w:szCs w:val="21"/>
                </w:rPr>
                <w:delText>3</w:delText>
              </w:r>
            </w:del>
          </w:p>
        </w:tc>
        <w:tc>
          <w:tcPr>
            <w:tcW w:w="517" w:type="pct"/>
            <w:noWrap/>
            <w:vAlign w:val="bottom"/>
          </w:tcPr>
          <w:p w14:paraId="43300F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16" w:author="Johnny Schultz" w:date="2020-02-12T15:55:00Z"/>
                <w:sz w:val="21"/>
                <w:szCs w:val="21"/>
              </w:rPr>
            </w:pPr>
            <w:del w:id="24917" w:author="Johnny Schultz" w:date="2020-02-12T15:55:00Z">
              <w:r w:rsidRPr="00A013FD">
                <w:rPr>
                  <w:sz w:val="21"/>
                  <w:szCs w:val="21"/>
                </w:rPr>
                <w:delText>−1.5</w:delText>
              </w:r>
            </w:del>
          </w:p>
        </w:tc>
        <w:tc>
          <w:tcPr>
            <w:tcW w:w="367" w:type="pct"/>
            <w:noWrap/>
            <w:vAlign w:val="bottom"/>
          </w:tcPr>
          <w:p w14:paraId="25C968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18" w:author="Johnny Schultz" w:date="2020-02-12T15:55:00Z"/>
                <w:sz w:val="21"/>
                <w:szCs w:val="21"/>
              </w:rPr>
            </w:pPr>
            <w:del w:id="24919" w:author="Johnny Schultz" w:date="2020-02-12T15:55:00Z">
              <w:r w:rsidRPr="00A013FD">
                <w:rPr>
                  <w:sz w:val="21"/>
                  <w:szCs w:val="21"/>
                </w:rPr>
                <w:delText>−31.7</w:delText>
              </w:r>
            </w:del>
          </w:p>
        </w:tc>
        <w:tc>
          <w:tcPr>
            <w:tcW w:w="735" w:type="pct"/>
            <w:noWrap/>
            <w:vAlign w:val="bottom"/>
          </w:tcPr>
          <w:p w14:paraId="3AAC86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20" w:author="Johnny Schultz" w:date="2020-02-12T15:55:00Z"/>
                <w:sz w:val="21"/>
                <w:szCs w:val="21"/>
              </w:rPr>
            </w:pPr>
            <w:del w:id="24921" w:author="Johnny Schultz" w:date="2020-02-12T15:55:00Z">
              <w:r w:rsidRPr="00A013FD">
                <w:rPr>
                  <w:sz w:val="21"/>
                  <w:szCs w:val="21"/>
                </w:rPr>
                <w:delText>50.7</w:delText>
              </w:r>
            </w:del>
          </w:p>
        </w:tc>
        <w:tc>
          <w:tcPr>
            <w:tcW w:w="514" w:type="pct"/>
            <w:noWrap/>
            <w:vAlign w:val="bottom"/>
          </w:tcPr>
          <w:p w14:paraId="07B334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22" w:author="Johnny Schultz" w:date="2020-02-12T15:55:00Z"/>
                <w:sz w:val="21"/>
                <w:szCs w:val="21"/>
              </w:rPr>
            </w:pPr>
            <w:del w:id="24923" w:author="Johnny Schultz" w:date="2020-02-12T15:55:00Z">
              <w:r w:rsidRPr="00A013FD">
                <w:rPr>
                  <w:sz w:val="21"/>
                  <w:szCs w:val="21"/>
                </w:rPr>
                <w:delText>−117.7</w:delText>
              </w:r>
            </w:del>
          </w:p>
        </w:tc>
        <w:tc>
          <w:tcPr>
            <w:tcW w:w="662" w:type="pct"/>
            <w:noWrap/>
            <w:vAlign w:val="bottom"/>
          </w:tcPr>
          <w:p w14:paraId="00F4EB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24" w:author="Johnny Schultz" w:date="2020-02-12T15:55:00Z"/>
                <w:sz w:val="21"/>
                <w:szCs w:val="21"/>
              </w:rPr>
            </w:pPr>
            <w:del w:id="24925" w:author="Johnny Schultz" w:date="2020-02-12T15:55:00Z">
              <w:r w:rsidRPr="00A013FD">
                <w:rPr>
                  <w:sz w:val="21"/>
                  <w:szCs w:val="21"/>
                </w:rPr>
                <w:delText>−116</w:delText>
              </w:r>
            </w:del>
          </w:p>
        </w:tc>
        <w:tc>
          <w:tcPr>
            <w:tcW w:w="513" w:type="pct"/>
            <w:noWrap/>
            <w:vAlign w:val="bottom"/>
          </w:tcPr>
          <w:p w14:paraId="4F024A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26" w:author="Johnny Schultz" w:date="2020-02-12T15:55:00Z"/>
                <w:sz w:val="21"/>
                <w:szCs w:val="21"/>
              </w:rPr>
            </w:pPr>
            <w:del w:id="24927" w:author="Johnny Schultz" w:date="2020-02-12T15:55:00Z">
              <w:r w:rsidRPr="00A013FD">
                <w:rPr>
                  <w:sz w:val="21"/>
                  <w:szCs w:val="21"/>
                </w:rPr>
                <w:delText>42.3</w:delText>
              </w:r>
            </w:del>
          </w:p>
        </w:tc>
      </w:tr>
      <w:tr w:rsidR="00A013FD" w:rsidRPr="00A013FD" w14:paraId="7FA123FA" w14:textId="77777777" w:rsidTr="00BF604E">
        <w:trPr>
          <w:trHeight w:val="300"/>
          <w:jc w:val="center"/>
          <w:del w:id="24928" w:author="Johnny Schultz" w:date="2020-02-12T15:55:00Z"/>
        </w:trPr>
        <w:tc>
          <w:tcPr>
            <w:tcW w:w="588" w:type="pct"/>
            <w:noWrap/>
            <w:vAlign w:val="bottom"/>
          </w:tcPr>
          <w:p w14:paraId="2B1449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29" w:author="Johnny Schultz" w:date="2020-02-12T15:55:00Z"/>
                <w:sz w:val="21"/>
                <w:szCs w:val="21"/>
              </w:rPr>
            </w:pPr>
            <w:del w:id="24930" w:author="Johnny Schultz" w:date="2020-02-12T15:55:00Z">
              <w:r w:rsidRPr="00A013FD">
                <w:rPr>
                  <w:sz w:val="21"/>
                  <w:szCs w:val="21"/>
                </w:rPr>
                <w:delText>60</w:delText>
              </w:r>
            </w:del>
          </w:p>
        </w:tc>
        <w:tc>
          <w:tcPr>
            <w:tcW w:w="368" w:type="pct"/>
            <w:noWrap/>
            <w:vAlign w:val="bottom"/>
          </w:tcPr>
          <w:p w14:paraId="444CA8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31" w:author="Johnny Schultz" w:date="2020-02-12T15:55:00Z"/>
                <w:sz w:val="21"/>
                <w:szCs w:val="21"/>
              </w:rPr>
            </w:pPr>
            <w:del w:id="24932" w:author="Johnny Schultz" w:date="2020-02-12T15:55:00Z">
              <w:r w:rsidRPr="00A013FD">
                <w:rPr>
                  <w:sz w:val="21"/>
                  <w:szCs w:val="21"/>
                </w:rPr>
                <w:delText>−10.0</w:delText>
              </w:r>
            </w:del>
          </w:p>
        </w:tc>
        <w:tc>
          <w:tcPr>
            <w:tcW w:w="368" w:type="pct"/>
            <w:noWrap/>
            <w:vAlign w:val="bottom"/>
          </w:tcPr>
          <w:p w14:paraId="4BF573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33" w:author="Johnny Schultz" w:date="2020-02-12T15:55:00Z"/>
                <w:sz w:val="21"/>
                <w:szCs w:val="21"/>
              </w:rPr>
            </w:pPr>
            <w:del w:id="24934" w:author="Johnny Schultz" w:date="2020-02-12T15:55:00Z">
              <w:r w:rsidRPr="00A013FD">
                <w:rPr>
                  <w:sz w:val="21"/>
                  <w:szCs w:val="21"/>
                </w:rPr>
                <w:delText>133.2</w:delText>
              </w:r>
            </w:del>
          </w:p>
        </w:tc>
        <w:tc>
          <w:tcPr>
            <w:tcW w:w="368" w:type="pct"/>
            <w:noWrap/>
            <w:vAlign w:val="bottom"/>
          </w:tcPr>
          <w:p w14:paraId="2263A9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35" w:author="Johnny Schultz" w:date="2020-02-12T15:55:00Z"/>
                <w:sz w:val="21"/>
                <w:szCs w:val="21"/>
              </w:rPr>
            </w:pPr>
            <w:del w:id="24936" w:author="Johnny Schultz" w:date="2020-02-12T15:55:00Z">
              <w:r w:rsidRPr="00A013FD">
                <w:rPr>
                  <w:sz w:val="21"/>
                  <w:szCs w:val="21"/>
                </w:rPr>
                <w:delText>3</w:delText>
              </w:r>
            </w:del>
          </w:p>
        </w:tc>
        <w:tc>
          <w:tcPr>
            <w:tcW w:w="517" w:type="pct"/>
            <w:noWrap/>
            <w:vAlign w:val="bottom"/>
          </w:tcPr>
          <w:p w14:paraId="646CBA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37" w:author="Johnny Schultz" w:date="2020-02-12T15:55:00Z"/>
                <w:sz w:val="21"/>
                <w:szCs w:val="21"/>
              </w:rPr>
            </w:pPr>
            <w:del w:id="24938" w:author="Johnny Schultz" w:date="2020-02-12T15:55:00Z">
              <w:r w:rsidRPr="00A013FD">
                <w:rPr>
                  <w:sz w:val="21"/>
                  <w:szCs w:val="21"/>
                </w:rPr>
                <w:delText>−3</w:delText>
              </w:r>
            </w:del>
          </w:p>
        </w:tc>
        <w:tc>
          <w:tcPr>
            <w:tcW w:w="367" w:type="pct"/>
            <w:noWrap/>
            <w:vAlign w:val="bottom"/>
          </w:tcPr>
          <w:p w14:paraId="3A3B9B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39" w:author="Johnny Schultz" w:date="2020-02-12T15:55:00Z"/>
                <w:sz w:val="21"/>
                <w:szCs w:val="21"/>
              </w:rPr>
            </w:pPr>
            <w:del w:id="24940" w:author="Johnny Schultz" w:date="2020-02-12T15:55:00Z">
              <w:r w:rsidRPr="00A013FD">
                <w:rPr>
                  <w:sz w:val="21"/>
                  <w:szCs w:val="21"/>
                </w:rPr>
                <w:delText>−33.2</w:delText>
              </w:r>
            </w:del>
          </w:p>
        </w:tc>
        <w:tc>
          <w:tcPr>
            <w:tcW w:w="735" w:type="pct"/>
            <w:noWrap/>
            <w:vAlign w:val="bottom"/>
          </w:tcPr>
          <w:p w14:paraId="1BC50B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41" w:author="Johnny Schultz" w:date="2020-02-12T15:55:00Z"/>
                <w:sz w:val="21"/>
                <w:szCs w:val="21"/>
              </w:rPr>
            </w:pPr>
            <w:del w:id="24942" w:author="Johnny Schultz" w:date="2020-02-12T15:55:00Z">
              <w:r w:rsidRPr="00A013FD">
                <w:rPr>
                  <w:sz w:val="21"/>
                  <w:szCs w:val="21"/>
                </w:rPr>
                <w:delText>49.2</w:delText>
              </w:r>
            </w:del>
          </w:p>
        </w:tc>
        <w:tc>
          <w:tcPr>
            <w:tcW w:w="514" w:type="pct"/>
            <w:noWrap/>
            <w:vAlign w:val="bottom"/>
          </w:tcPr>
          <w:p w14:paraId="7155C0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43" w:author="Johnny Schultz" w:date="2020-02-12T15:55:00Z"/>
                <w:sz w:val="21"/>
                <w:szCs w:val="21"/>
              </w:rPr>
            </w:pPr>
            <w:del w:id="24944" w:author="Johnny Schultz" w:date="2020-02-12T15:55:00Z">
              <w:r w:rsidRPr="00A013FD">
                <w:rPr>
                  <w:sz w:val="21"/>
                  <w:szCs w:val="21"/>
                </w:rPr>
                <w:delText>−119.2</w:delText>
              </w:r>
            </w:del>
          </w:p>
        </w:tc>
        <w:tc>
          <w:tcPr>
            <w:tcW w:w="662" w:type="pct"/>
            <w:noWrap/>
            <w:vAlign w:val="bottom"/>
          </w:tcPr>
          <w:p w14:paraId="01CC9A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45" w:author="Johnny Schultz" w:date="2020-02-12T15:55:00Z"/>
                <w:sz w:val="21"/>
                <w:szCs w:val="21"/>
              </w:rPr>
            </w:pPr>
            <w:del w:id="24946" w:author="Johnny Schultz" w:date="2020-02-12T15:55:00Z">
              <w:r w:rsidRPr="00A013FD">
                <w:rPr>
                  <w:sz w:val="21"/>
                  <w:szCs w:val="21"/>
                </w:rPr>
                <w:delText>−116</w:delText>
              </w:r>
            </w:del>
          </w:p>
        </w:tc>
        <w:tc>
          <w:tcPr>
            <w:tcW w:w="513" w:type="pct"/>
            <w:noWrap/>
            <w:vAlign w:val="bottom"/>
          </w:tcPr>
          <w:p w14:paraId="214218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47" w:author="Johnny Schultz" w:date="2020-02-12T15:55:00Z"/>
                <w:sz w:val="21"/>
                <w:szCs w:val="21"/>
              </w:rPr>
            </w:pPr>
            <w:del w:id="24948" w:author="Johnny Schultz" w:date="2020-02-12T15:55:00Z">
              <w:r w:rsidRPr="00A013FD">
                <w:rPr>
                  <w:sz w:val="21"/>
                  <w:szCs w:val="21"/>
                </w:rPr>
                <w:delText>40.8</w:delText>
              </w:r>
            </w:del>
          </w:p>
        </w:tc>
      </w:tr>
      <w:tr w:rsidR="00A013FD" w:rsidRPr="00A013FD" w14:paraId="4D73B717" w14:textId="77777777" w:rsidTr="00BF604E">
        <w:trPr>
          <w:trHeight w:val="300"/>
          <w:jc w:val="center"/>
          <w:del w:id="24949" w:author="Johnny Schultz" w:date="2020-02-12T15:55:00Z"/>
        </w:trPr>
        <w:tc>
          <w:tcPr>
            <w:tcW w:w="588" w:type="pct"/>
            <w:noWrap/>
            <w:vAlign w:val="bottom"/>
          </w:tcPr>
          <w:p w14:paraId="63EE37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50" w:author="Johnny Schultz" w:date="2020-02-12T15:55:00Z"/>
                <w:sz w:val="21"/>
                <w:szCs w:val="21"/>
              </w:rPr>
            </w:pPr>
            <w:del w:id="24951" w:author="Johnny Schultz" w:date="2020-02-12T15:55:00Z">
              <w:r w:rsidRPr="00A013FD">
                <w:rPr>
                  <w:sz w:val="21"/>
                  <w:szCs w:val="21"/>
                </w:rPr>
                <w:delText>70</w:delText>
              </w:r>
            </w:del>
          </w:p>
        </w:tc>
        <w:tc>
          <w:tcPr>
            <w:tcW w:w="368" w:type="pct"/>
            <w:noWrap/>
            <w:vAlign w:val="bottom"/>
          </w:tcPr>
          <w:p w14:paraId="44DB3D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52" w:author="Johnny Schultz" w:date="2020-02-12T15:55:00Z"/>
                <w:sz w:val="21"/>
                <w:szCs w:val="21"/>
              </w:rPr>
            </w:pPr>
            <w:del w:id="24953" w:author="Johnny Schultz" w:date="2020-02-12T15:55:00Z">
              <w:r w:rsidRPr="00A013FD">
                <w:rPr>
                  <w:sz w:val="21"/>
                  <w:szCs w:val="21"/>
                </w:rPr>
                <w:delText>−12.0</w:delText>
              </w:r>
            </w:del>
          </w:p>
        </w:tc>
        <w:tc>
          <w:tcPr>
            <w:tcW w:w="368" w:type="pct"/>
            <w:noWrap/>
            <w:vAlign w:val="bottom"/>
          </w:tcPr>
          <w:p w14:paraId="29C679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54" w:author="Johnny Schultz" w:date="2020-02-12T15:55:00Z"/>
                <w:sz w:val="21"/>
                <w:szCs w:val="21"/>
              </w:rPr>
            </w:pPr>
            <w:del w:id="24955" w:author="Johnny Schultz" w:date="2020-02-12T15:55:00Z">
              <w:r w:rsidRPr="00A013FD">
                <w:rPr>
                  <w:sz w:val="21"/>
                  <w:szCs w:val="21"/>
                </w:rPr>
                <w:delText>132.6</w:delText>
              </w:r>
            </w:del>
          </w:p>
        </w:tc>
        <w:tc>
          <w:tcPr>
            <w:tcW w:w="368" w:type="pct"/>
            <w:noWrap/>
            <w:vAlign w:val="bottom"/>
          </w:tcPr>
          <w:p w14:paraId="3E2F3B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56" w:author="Johnny Schultz" w:date="2020-02-12T15:55:00Z"/>
                <w:sz w:val="21"/>
                <w:szCs w:val="21"/>
              </w:rPr>
            </w:pPr>
            <w:del w:id="24957" w:author="Johnny Schultz" w:date="2020-02-12T15:55:00Z">
              <w:r w:rsidRPr="00A013FD">
                <w:rPr>
                  <w:sz w:val="21"/>
                  <w:szCs w:val="21"/>
                </w:rPr>
                <w:delText>3</w:delText>
              </w:r>
            </w:del>
          </w:p>
        </w:tc>
        <w:tc>
          <w:tcPr>
            <w:tcW w:w="517" w:type="pct"/>
            <w:noWrap/>
            <w:vAlign w:val="bottom"/>
          </w:tcPr>
          <w:p w14:paraId="3518D2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58" w:author="Johnny Schultz" w:date="2020-02-12T15:55:00Z"/>
                <w:sz w:val="21"/>
                <w:szCs w:val="21"/>
              </w:rPr>
            </w:pPr>
            <w:del w:id="24959" w:author="Johnny Schultz" w:date="2020-02-12T15:55:00Z">
              <w:r w:rsidRPr="00A013FD">
                <w:rPr>
                  <w:sz w:val="21"/>
                  <w:szCs w:val="21"/>
                </w:rPr>
                <w:delText>−4</w:delText>
              </w:r>
            </w:del>
          </w:p>
        </w:tc>
        <w:tc>
          <w:tcPr>
            <w:tcW w:w="367" w:type="pct"/>
            <w:noWrap/>
            <w:vAlign w:val="bottom"/>
          </w:tcPr>
          <w:p w14:paraId="1444AF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60" w:author="Johnny Schultz" w:date="2020-02-12T15:55:00Z"/>
                <w:sz w:val="21"/>
                <w:szCs w:val="21"/>
              </w:rPr>
            </w:pPr>
            <w:del w:id="24961" w:author="Johnny Schultz" w:date="2020-02-12T15:55:00Z">
              <w:r w:rsidRPr="00A013FD">
                <w:rPr>
                  <w:sz w:val="21"/>
                  <w:szCs w:val="21"/>
                </w:rPr>
                <w:delText>−34.2</w:delText>
              </w:r>
            </w:del>
          </w:p>
        </w:tc>
        <w:tc>
          <w:tcPr>
            <w:tcW w:w="735" w:type="pct"/>
            <w:noWrap/>
            <w:vAlign w:val="bottom"/>
          </w:tcPr>
          <w:p w14:paraId="2A0D3A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62" w:author="Johnny Schultz" w:date="2020-02-12T15:55:00Z"/>
                <w:sz w:val="21"/>
                <w:szCs w:val="21"/>
              </w:rPr>
            </w:pPr>
            <w:del w:id="24963" w:author="Johnny Schultz" w:date="2020-02-12T15:55:00Z">
              <w:r w:rsidRPr="00A013FD">
                <w:rPr>
                  <w:sz w:val="21"/>
                  <w:szCs w:val="21"/>
                </w:rPr>
                <w:delText>46.8</w:delText>
              </w:r>
            </w:del>
          </w:p>
        </w:tc>
        <w:tc>
          <w:tcPr>
            <w:tcW w:w="514" w:type="pct"/>
            <w:noWrap/>
            <w:vAlign w:val="bottom"/>
          </w:tcPr>
          <w:p w14:paraId="5893F0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64" w:author="Johnny Schultz" w:date="2020-02-12T15:55:00Z"/>
                <w:sz w:val="21"/>
                <w:szCs w:val="21"/>
              </w:rPr>
            </w:pPr>
            <w:del w:id="24965" w:author="Johnny Schultz" w:date="2020-02-12T15:55:00Z">
              <w:r w:rsidRPr="00A013FD">
                <w:rPr>
                  <w:sz w:val="21"/>
                  <w:szCs w:val="21"/>
                </w:rPr>
                <w:delText>−121.6</w:delText>
              </w:r>
            </w:del>
          </w:p>
        </w:tc>
        <w:tc>
          <w:tcPr>
            <w:tcW w:w="662" w:type="pct"/>
            <w:noWrap/>
            <w:vAlign w:val="bottom"/>
          </w:tcPr>
          <w:p w14:paraId="3E9092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66" w:author="Johnny Schultz" w:date="2020-02-12T15:55:00Z"/>
                <w:sz w:val="21"/>
                <w:szCs w:val="21"/>
              </w:rPr>
            </w:pPr>
            <w:del w:id="24967" w:author="Johnny Schultz" w:date="2020-02-12T15:55:00Z">
              <w:r w:rsidRPr="00A013FD">
                <w:rPr>
                  <w:sz w:val="21"/>
                  <w:szCs w:val="21"/>
                </w:rPr>
                <w:delText>−116</w:delText>
              </w:r>
            </w:del>
          </w:p>
        </w:tc>
        <w:tc>
          <w:tcPr>
            <w:tcW w:w="513" w:type="pct"/>
            <w:noWrap/>
            <w:vAlign w:val="bottom"/>
          </w:tcPr>
          <w:p w14:paraId="4B4266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68" w:author="Johnny Schultz" w:date="2020-02-12T15:55:00Z"/>
                <w:sz w:val="21"/>
                <w:szCs w:val="21"/>
              </w:rPr>
            </w:pPr>
            <w:del w:id="24969" w:author="Johnny Schultz" w:date="2020-02-12T15:55:00Z">
              <w:r w:rsidRPr="00A013FD">
                <w:rPr>
                  <w:sz w:val="21"/>
                  <w:szCs w:val="21"/>
                </w:rPr>
                <w:delText>38.4</w:delText>
              </w:r>
            </w:del>
          </w:p>
        </w:tc>
      </w:tr>
      <w:tr w:rsidR="00A013FD" w:rsidRPr="00A013FD" w14:paraId="10659643" w14:textId="77777777" w:rsidTr="00BF604E">
        <w:trPr>
          <w:trHeight w:val="300"/>
          <w:jc w:val="center"/>
          <w:del w:id="24970" w:author="Johnny Schultz" w:date="2020-02-12T15:55:00Z"/>
        </w:trPr>
        <w:tc>
          <w:tcPr>
            <w:tcW w:w="588" w:type="pct"/>
            <w:noWrap/>
            <w:vAlign w:val="bottom"/>
          </w:tcPr>
          <w:p w14:paraId="6B43C6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71" w:author="Johnny Schultz" w:date="2020-02-12T15:55:00Z"/>
                <w:sz w:val="21"/>
                <w:szCs w:val="21"/>
              </w:rPr>
            </w:pPr>
            <w:del w:id="24972" w:author="Johnny Schultz" w:date="2020-02-12T15:55:00Z">
              <w:r w:rsidRPr="00A013FD">
                <w:rPr>
                  <w:sz w:val="21"/>
                  <w:szCs w:val="21"/>
                </w:rPr>
                <w:delText>80</w:delText>
              </w:r>
            </w:del>
          </w:p>
        </w:tc>
        <w:tc>
          <w:tcPr>
            <w:tcW w:w="368" w:type="pct"/>
            <w:noWrap/>
            <w:vAlign w:val="bottom"/>
          </w:tcPr>
          <w:p w14:paraId="22155C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73" w:author="Johnny Schultz" w:date="2020-02-12T15:55:00Z"/>
                <w:sz w:val="21"/>
                <w:szCs w:val="21"/>
              </w:rPr>
            </w:pPr>
            <w:del w:id="24974" w:author="Johnny Schultz" w:date="2020-02-12T15:55:00Z">
              <w:r w:rsidRPr="00A013FD">
                <w:rPr>
                  <w:sz w:val="21"/>
                  <w:szCs w:val="21"/>
                </w:rPr>
                <w:delText>−13.0</w:delText>
              </w:r>
            </w:del>
          </w:p>
        </w:tc>
        <w:tc>
          <w:tcPr>
            <w:tcW w:w="368" w:type="pct"/>
            <w:noWrap/>
            <w:vAlign w:val="bottom"/>
          </w:tcPr>
          <w:p w14:paraId="289012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75" w:author="Johnny Schultz" w:date="2020-02-12T15:55:00Z"/>
                <w:sz w:val="21"/>
                <w:szCs w:val="21"/>
              </w:rPr>
            </w:pPr>
            <w:del w:id="24976" w:author="Johnny Schultz" w:date="2020-02-12T15:55:00Z">
              <w:r w:rsidRPr="00A013FD">
                <w:rPr>
                  <w:sz w:val="21"/>
                  <w:szCs w:val="21"/>
                </w:rPr>
                <w:delText>132.2</w:delText>
              </w:r>
            </w:del>
          </w:p>
        </w:tc>
        <w:tc>
          <w:tcPr>
            <w:tcW w:w="368" w:type="pct"/>
            <w:noWrap/>
            <w:vAlign w:val="bottom"/>
          </w:tcPr>
          <w:p w14:paraId="3A28CC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77" w:author="Johnny Schultz" w:date="2020-02-12T15:55:00Z"/>
                <w:sz w:val="21"/>
                <w:szCs w:val="21"/>
              </w:rPr>
            </w:pPr>
            <w:del w:id="24978" w:author="Johnny Schultz" w:date="2020-02-12T15:55:00Z">
              <w:r w:rsidRPr="00A013FD">
                <w:rPr>
                  <w:sz w:val="21"/>
                  <w:szCs w:val="21"/>
                </w:rPr>
                <w:delText>3</w:delText>
              </w:r>
            </w:del>
          </w:p>
        </w:tc>
        <w:tc>
          <w:tcPr>
            <w:tcW w:w="517" w:type="pct"/>
            <w:noWrap/>
            <w:vAlign w:val="bottom"/>
          </w:tcPr>
          <w:p w14:paraId="4A4345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79" w:author="Johnny Schultz" w:date="2020-02-12T15:55:00Z"/>
                <w:sz w:val="21"/>
                <w:szCs w:val="21"/>
              </w:rPr>
            </w:pPr>
            <w:del w:id="24980" w:author="Johnny Schultz" w:date="2020-02-12T15:55:00Z">
              <w:r w:rsidRPr="00A013FD">
                <w:rPr>
                  <w:sz w:val="21"/>
                  <w:szCs w:val="21"/>
                </w:rPr>
                <w:delText>−10</w:delText>
              </w:r>
            </w:del>
          </w:p>
        </w:tc>
        <w:tc>
          <w:tcPr>
            <w:tcW w:w="367" w:type="pct"/>
            <w:noWrap/>
            <w:vAlign w:val="bottom"/>
          </w:tcPr>
          <w:p w14:paraId="11C86D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81" w:author="Johnny Schultz" w:date="2020-02-12T15:55:00Z"/>
                <w:sz w:val="21"/>
                <w:szCs w:val="21"/>
              </w:rPr>
            </w:pPr>
            <w:del w:id="24982" w:author="Johnny Schultz" w:date="2020-02-12T15:55:00Z">
              <w:r w:rsidRPr="00A013FD">
                <w:rPr>
                  <w:sz w:val="21"/>
                  <w:szCs w:val="21"/>
                </w:rPr>
                <w:delText>−40.2</w:delText>
              </w:r>
            </w:del>
          </w:p>
        </w:tc>
        <w:tc>
          <w:tcPr>
            <w:tcW w:w="735" w:type="pct"/>
            <w:noWrap/>
            <w:vAlign w:val="bottom"/>
          </w:tcPr>
          <w:p w14:paraId="512199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83" w:author="Johnny Schultz" w:date="2020-02-12T15:55:00Z"/>
                <w:sz w:val="21"/>
                <w:szCs w:val="21"/>
              </w:rPr>
            </w:pPr>
            <w:del w:id="24984" w:author="Johnny Schultz" w:date="2020-02-12T15:55:00Z">
              <w:r w:rsidRPr="00A013FD">
                <w:rPr>
                  <w:sz w:val="21"/>
                  <w:szCs w:val="21"/>
                </w:rPr>
                <w:delText>40.2</w:delText>
              </w:r>
            </w:del>
          </w:p>
        </w:tc>
        <w:tc>
          <w:tcPr>
            <w:tcW w:w="514" w:type="pct"/>
            <w:noWrap/>
            <w:vAlign w:val="bottom"/>
          </w:tcPr>
          <w:p w14:paraId="111C7D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85" w:author="Johnny Schultz" w:date="2020-02-12T15:55:00Z"/>
                <w:sz w:val="21"/>
                <w:szCs w:val="21"/>
              </w:rPr>
            </w:pPr>
            <w:del w:id="24986" w:author="Johnny Schultz" w:date="2020-02-12T15:55:00Z">
              <w:r w:rsidRPr="00A013FD">
                <w:rPr>
                  <w:sz w:val="21"/>
                  <w:szCs w:val="21"/>
                </w:rPr>
                <w:delText>−128.2</w:delText>
              </w:r>
            </w:del>
          </w:p>
        </w:tc>
        <w:tc>
          <w:tcPr>
            <w:tcW w:w="662" w:type="pct"/>
            <w:noWrap/>
            <w:vAlign w:val="bottom"/>
          </w:tcPr>
          <w:p w14:paraId="0D0AA9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87" w:author="Johnny Schultz" w:date="2020-02-12T15:55:00Z"/>
                <w:sz w:val="21"/>
                <w:szCs w:val="21"/>
              </w:rPr>
            </w:pPr>
            <w:del w:id="24988" w:author="Johnny Schultz" w:date="2020-02-12T15:55:00Z">
              <w:r w:rsidRPr="00A013FD">
                <w:rPr>
                  <w:sz w:val="21"/>
                  <w:szCs w:val="21"/>
                </w:rPr>
                <w:delText>−116</w:delText>
              </w:r>
            </w:del>
          </w:p>
        </w:tc>
        <w:tc>
          <w:tcPr>
            <w:tcW w:w="513" w:type="pct"/>
            <w:noWrap/>
            <w:vAlign w:val="bottom"/>
          </w:tcPr>
          <w:p w14:paraId="6D1D19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89" w:author="Johnny Schultz" w:date="2020-02-12T15:55:00Z"/>
                <w:sz w:val="21"/>
                <w:szCs w:val="21"/>
              </w:rPr>
            </w:pPr>
            <w:del w:id="24990" w:author="Johnny Schultz" w:date="2020-02-12T15:55:00Z">
              <w:r w:rsidRPr="00A013FD">
                <w:rPr>
                  <w:sz w:val="21"/>
                  <w:szCs w:val="21"/>
                </w:rPr>
                <w:delText>31.8</w:delText>
              </w:r>
            </w:del>
          </w:p>
        </w:tc>
      </w:tr>
      <w:tr w:rsidR="00A013FD" w:rsidRPr="00A013FD" w14:paraId="0C1E3F01" w14:textId="77777777" w:rsidTr="00BF604E">
        <w:trPr>
          <w:trHeight w:val="300"/>
          <w:jc w:val="center"/>
          <w:del w:id="24991" w:author="Johnny Schultz" w:date="2020-02-12T15:55:00Z"/>
        </w:trPr>
        <w:tc>
          <w:tcPr>
            <w:tcW w:w="588" w:type="pct"/>
            <w:noWrap/>
            <w:vAlign w:val="bottom"/>
          </w:tcPr>
          <w:p w14:paraId="244241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92" w:author="Johnny Schultz" w:date="2020-02-12T15:55:00Z"/>
                <w:sz w:val="21"/>
                <w:szCs w:val="21"/>
              </w:rPr>
            </w:pPr>
            <w:del w:id="24993" w:author="Johnny Schultz" w:date="2020-02-12T15:55:00Z">
              <w:r w:rsidRPr="00A013FD">
                <w:rPr>
                  <w:sz w:val="21"/>
                  <w:szCs w:val="21"/>
                </w:rPr>
                <w:delText>90</w:delText>
              </w:r>
            </w:del>
          </w:p>
        </w:tc>
        <w:tc>
          <w:tcPr>
            <w:tcW w:w="368" w:type="pct"/>
            <w:noWrap/>
            <w:vAlign w:val="bottom"/>
          </w:tcPr>
          <w:p w14:paraId="1CCC89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94" w:author="Johnny Schultz" w:date="2020-02-12T15:55:00Z"/>
                <w:sz w:val="21"/>
                <w:szCs w:val="21"/>
              </w:rPr>
            </w:pPr>
            <w:del w:id="24995" w:author="Johnny Schultz" w:date="2020-02-12T15:55:00Z">
              <w:r w:rsidRPr="00A013FD">
                <w:rPr>
                  <w:sz w:val="21"/>
                  <w:szCs w:val="21"/>
                </w:rPr>
                <w:delText>−13.5</w:delText>
              </w:r>
            </w:del>
          </w:p>
        </w:tc>
        <w:tc>
          <w:tcPr>
            <w:tcW w:w="368" w:type="pct"/>
            <w:noWrap/>
            <w:vAlign w:val="bottom"/>
          </w:tcPr>
          <w:p w14:paraId="6DBB99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96" w:author="Johnny Schultz" w:date="2020-02-12T15:55:00Z"/>
                <w:sz w:val="21"/>
                <w:szCs w:val="21"/>
              </w:rPr>
            </w:pPr>
            <w:del w:id="24997" w:author="Johnny Schultz" w:date="2020-02-12T15:55:00Z">
              <w:r w:rsidRPr="00A013FD">
                <w:rPr>
                  <w:sz w:val="21"/>
                  <w:szCs w:val="21"/>
                </w:rPr>
                <w:delText>132.1</w:delText>
              </w:r>
            </w:del>
          </w:p>
        </w:tc>
        <w:tc>
          <w:tcPr>
            <w:tcW w:w="368" w:type="pct"/>
            <w:noWrap/>
            <w:vAlign w:val="bottom"/>
          </w:tcPr>
          <w:p w14:paraId="50ED3D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4998" w:author="Johnny Schultz" w:date="2020-02-12T15:55:00Z"/>
                <w:sz w:val="21"/>
                <w:szCs w:val="21"/>
              </w:rPr>
            </w:pPr>
            <w:del w:id="24999" w:author="Johnny Schultz" w:date="2020-02-12T15:55:00Z">
              <w:r w:rsidRPr="00A013FD">
                <w:rPr>
                  <w:sz w:val="21"/>
                  <w:szCs w:val="21"/>
                </w:rPr>
                <w:delText>3</w:delText>
              </w:r>
            </w:del>
          </w:p>
        </w:tc>
        <w:tc>
          <w:tcPr>
            <w:tcW w:w="517" w:type="pct"/>
            <w:noWrap/>
            <w:vAlign w:val="bottom"/>
          </w:tcPr>
          <w:p w14:paraId="3854CD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00" w:author="Johnny Schultz" w:date="2020-02-12T15:55:00Z"/>
                <w:sz w:val="21"/>
                <w:szCs w:val="21"/>
              </w:rPr>
            </w:pPr>
            <w:del w:id="25001" w:author="Johnny Schultz" w:date="2020-02-12T15:55:00Z">
              <w:r w:rsidRPr="00A013FD">
                <w:rPr>
                  <w:sz w:val="21"/>
                  <w:szCs w:val="21"/>
                </w:rPr>
                <w:delText>−20</w:delText>
              </w:r>
            </w:del>
          </w:p>
        </w:tc>
        <w:tc>
          <w:tcPr>
            <w:tcW w:w="367" w:type="pct"/>
            <w:noWrap/>
            <w:vAlign w:val="bottom"/>
          </w:tcPr>
          <w:p w14:paraId="286BA2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02" w:author="Johnny Schultz" w:date="2020-02-12T15:55:00Z"/>
                <w:sz w:val="21"/>
                <w:szCs w:val="21"/>
              </w:rPr>
            </w:pPr>
            <w:del w:id="25003" w:author="Johnny Schultz" w:date="2020-02-12T15:55:00Z">
              <w:r w:rsidRPr="00A013FD">
                <w:rPr>
                  <w:sz w:val="21"/>
                  <w:szCs w:val="21"/>
                </w:rPr>
                <w:delText>−50.2</w:delText>
              </w:r>
            </w:del>
          </w:p>
        </w:tc>
        <w:tc>
          <w:tcPr>
            <w:tcW w:w="735" w:type="pct"/>
            <w:noWrap/>
            <w:vAlign w:val="bottom"/>
          </w:tcPr>
          <w:p w14:paraId="444FBA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04" w:author="Johnny Schultz" w:date="2020-02-12T15:55:00Z"/>
                <w:sz w:val="21"/>
                <w:szCs w:val="21"/>
              </w:rPr>
            </w:pPr>
            <w:del w:id="25005" w:author="Johnny Schultz" w:date="2020-02-12T15:55:00Z">
              <w:r w:rsidRPr="00A013FD">
                <w:rPr>
                  <w:sz w:val="21"/>
                  <w:szCs w:val="21"/>
                </w:rPr>
                <w:delText>29.8</w:delText>
              </w:r>
            </w:del>
          </w:p>
        </w:tc>
        <w:tc>
          <w:tcPr>
            <w:tcW w:w="514" w:type="pct"/>
            <w:noWrap/>
            <w:vAlign w:val="bottom"/>
          </w:tcPr>
          <w:p w14:paraId="41BD37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06" w:author="Johnny Schultz" w:date="2020-02-12T15:55:00Z"/>
                <w:sz w:val="21"/>
                <w:szCs w:val="21"/>
              </w:rPr>
            </w:pPr>
            <w:del w:id="25007" w:author="Johnny Schultz" w:date="2020-02-12T15:55:00Z">
              <w:r w:rsidRPr="00A013FD">
                <w:rPr>
                  <w:sz w:val="21"/>
                  <w:szCs w:val="21"/>
                </w:rPr>
                <w:delText>−138.6</w:delText>
              </w:r>
            </w:del>
          </w:p>
        </w:tc>
        <w:tc>
          <w:tcPr>
            <w:tcW w:w="662" w:type="pct"/>
            <w:noWrap/>
            <w:vAlign w:val="bottom"/>
          </w:tcPr>
          <w:p w14:paraId="12F45C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08" w:author="Johnny Schultz" w:date="2020-02-12T15:55:00Z"/>
                <w:sz w:val="21"/>
                <w:szCs w:val="21"/>
              </w:rPr>
            </w:pPr>
            <w:del w:id="25009" w:author="Johnny Schultz" w:date="2020-02-12T15:55:00Z">
              <w:r w:rsidRPr="00A013FD">
                <w:rPr>
                  <w:sz w:val="21"/>
                  <w:szCs w:val="21"/>
                </w:rPr>
                <w:delText>−116</w:delText>
              </w:r>
            </w:del>
          </w:p>
        </w:tc>
        <w:tc>
          <w:tcPr>
            <w:tcW w:w="513" w:type="pct"/>
            <w:noWrap/>
            <w:vAlign w:val="bottom"/>
          </w:tcPr>
          <w:p w14:paraId="438623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10" w:author="Johnny Schultz" w:date="2020-02-12T15:55:00Z"/>
                <w:sz w:val="21"/>
                <w:szCs w:val="21"/>
              </w:rPr>
            </w:pPr>
            <w:del w:id="25011" w:author="Johnny Schultz" w:date="2020-02-12T15:55:00Z">
              <w:r w:rsidRPr="00A013FD">
                <w:rPr>
                  <w:sz w:val="21"/>
                  <w:szCs w:val="21"/>
                </w:rPr>
                <w:delText>21.4</w:delText>
              </w:r>
            </w:del>
          </w:p>
        </w:tc>
      </w:tr>
    </w:tbl>
    <w:p w14:paraId="7F63CA66" w14:textId="77777777" w:rsidR="00A013FD" w:rsidRPr="00A013FD" w:rsidRDefault="00A013FD" w:rsidP="00A013FD">
      <w:pPr>
        <w:keepNext/>
        <w:keepLines/>
        <w:tabs>
          <w:tab w:val="clear" w:pos="1134"/>
          <w:tab w:val="left" w:pos="360"/>
        </w:tabs>
        <w:spacing w:before="200"/>
        <w:ind w:left="360" w:hanging="360"/>
        <w:outlineLvl w:val="2"/>
        <w:rPr>
          <w:del w:id="25012" w:author="Johnny Schultz" w:date="2020-02-12T15:55:00Z"/>
          <w:b/>
        </w:rPr>
      </w:pPr>
      <w:del w:id="25013" w:author="Johnny Schultz" w:date="2020-02-12T15:55:00Z">
        <w:r w:rsidRPr="00A013FD">
          <w:rPr>
            <w:b/>
          </w:rPr>
          <w:delText>2.1.10</w:delText>
        </w:r>
        <w:r w:rsidRPr="00A013FD">
          <w:rPr>
            <w:b/>
          </w:rPr>
          <w:tab/>
          <w:delText>Propagation effects</w:delText>
        </w:r>
      </w:del>
    </w:p>
    <w:p w14:paraId="32589E5F" w14:textId="77777777" w:rsidR="00A013FD" w:rsidRPr="00A013FD" w:rsidRDefault="00A013FD" w:rsidP="00A013FD">
      <w:pPr>
        <w:rPr>
          <w:del w:id="25014" w:author="Johnny Schultz" w:date="2020-02-12T15:55:00Z"/>
        </w:rPr>
      </w:pPr>
      <w:del w:id="25015" w:author="Johnny Schultz" w:date="2020-02-12T15:55:00Z">
        <w:r w:rsidRPr="00A013FD">
          <w:delText>The received signal level on-board a ship will vary due to a number of factors as shown in Table A4</w:delText>
        </w:r>
        <w:r w:rsidRPr="00A013FD">
          <w:noBreakHyphen/>
          <w:delText>7. A Rice distribution with a carrier to multipath (</w:delText>
        </w:r>
        <w:r w:rsidRPr="00A013FD">
          <w:rPr>
            <w:i/>
            <w:iCs/>
          </w:rPr>
          <w:delText>C</w:delText>
        </w:r>
        <w:r w:rsidRPr="00A013FD">
          <w:delText>/</w:delText>
        </w:r>
        <w:r w:rsidRPr="00A013FD">
          <w:rPr>
            <w:i/>
            <w:iCs/>
          </w:rPr>
          <w:delText>M</w:delText>
        </w:r>
        <w:r w:rsidRPr="00A013FD">
          <w:delText>) ratio of 10 dB and fading bandwidth of 3 Hz is assumed (see Fig. A4-2), however the system shall be adaptable to handle significantly worse and better propagation conditions. Mid-latitude fade depths due to ionospheric scintillation are shown in Table A4-8.</w:delText>
        </w:r>
      </w:del>
    </w:p>
    <w:p w14:paraId="0CC06AF9" w14:textId="77777777" w:rsidR="00A013FD" w:rsidRPr="00A013FD" w:rsidRDefault="00A013FD" w:rsidP="00A013FD">
      <w:pPr>
        <w:keepNext/>
        <w:spacing w:before="560" w:after="120"/>
        <w:jc w:val="center"/>
        <w:rPr>
          <w:del w:id="25016" w:author="Johnny Schultz" w:date="2020-02-12T15:55:00Z"/>
          <w:b/>
          <w:caps/>
          <w:sz w:val="20"/>
        </w:rPr>
      </w:pPr>
      <w:bookmarkStart w:id="25017" w:name="_Toc412447431"/>
      <w:del w:id="25018" w:author="Johnny Schultz" w:date="2020-02-12T15:55:00Z">
        <w:r w:rsidRPr="00A013FD">
          <w:rPr>
            <w:caps/>
            <w:sz w:val="20"/>
          </w:rPr>
          <w:delText>TABLE A4-7</w:delText>
        </w:r>
        <w:r w:rsidRPr="00A013FD">
          <w:rPr>
            <w:b/>
            <w:caps/>
            <w:sz w:val="20"/>
          </w:rPr>
          <w:delText xml:space="preserve"> </w:delText>
        </w:r>
      </w:del>
    </w:p>
    <w:p w14:paraId="4CD4785F" w14:textId="77777777" w:rsidR="00A013FD" w:rsidRPr="00A013FD" w:rsidRDefault="00A013FD" w:rsidP="00A013FD">
      <w:pPr>
        <w:keepNext/>
        <w:keepLines/>
        <w:spacing w:before="0" w:after="120"/>
        <w:jc w:val="center"/>
        <w:rPr>
          <w:del w:id="25019" w:author="Johnny Schultz" w:date="2020-02-12T15:55:00Z"/>
          <w:rFonts w:ascii="Times New Roman Bold" w:hAnsi="Times New Roman Bold"/>
          <w:b/>
          <w:sz w:val="20"/>
        </w:rPr>
      </w:pPr>
      <w:del w:id="25020" w:author="Johnny Schultz" w:date="2020-02-12T15:55:00Z">
        <w:r w:rsidRPr="00A013FD">
          <w:rPr>
            <w:rFonts w:ascii="Times New Roman Bold" w:hAnsi="Times New Roman Bold"/>
            <w:b/>
            <w:sz w:val="20"/>
          </w:rPr>
          <w:delText xml:space="preserve">Ionospheric effects for elevation angles of about 30° one-way traversal </w:delText>
        </w:r>
        <w:r w:rsidRPr="00A013FD">
          <w:rPr>
            <w:rFonts w:ascii="Times New Roman Bold" w:hAnsi="Times New Roman Bold"/>
            <w:b/>
            <w:sz w:val="20"/>
          </w:rPr>
          <w:br/>
          <w:delText>(derived from Recommendation ITU-R P.531)</w:delText>
        </w:r>
        <w:bookmarkEnd w:id="25017"/>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A013FD" w:rsidRPr="00A013FD" w14:paraId="5CE570A1" w14:textId="77777777" w:rsidTr="00BF604E">
        <w:trPr>
          <w:cantSplit/>
          <w:jc w:val="center"/>
          <w:del w:id="25021" w:author="Johnny Schultz" w:date="2020-02-12T15:55:00Z"/>
        </w:trPr>
        <w:tc>
          <w:tcPr>
            <w:tcW w:w="2497" w:type="dxa"/>
            <w:tcBorders>
              <w:bottom w:val="single" w:sz="4" w:space="0" w:color="auto"/>
            </w:tcBorders>
            <w:vAlign w:val="center"/>
          </w:tcPr>
          <w:p w14:paraId="0E1AAAE8" w14:textId="77777777" w:rsidR="00A013FD" w:rsidRPr="00A013FD" w:rsidRDefault="00A013FD" w:rsidP="00A013FD">
            <w:pPr>
              <w:keepNext/>
              <w:spacing w:before="80" w:after="80"/>
              <w:jc w:val="center"/>
              <w:rPr>
                <w:del w:id="25022" w:author="Johnny Schultz" w:date="2020-02-12T15:55:00Z"/>
                <w:rFonts w:ascii="Times New Roman Bold" w:hAnsi="Times New Roman Bold" w:cs="Times New Roman Bold"/>
                <w:b/>
                <w:sz w:val="20"/>
              </w:rPr>
            </w:pPr>
            <w:del w:id="25023" w:author="Johnny Schultz" w:date="2020-02-12T15:55:00Z">
              <w:r w:rsidRPr="00A013FD">
                <w:rPr>
                  <w:rFonts w:ascii="Times New Roman Bold" w:hAnsi="Times New Roman Bold" w:cs="Times New Roman Bold"/>
                  <w:b/>
                  <w:sz w:val="20"/>
                </w:rPr>
                <w:delText>Effect</w:delText>
              </w:r>
            </w:del>
          </w:p>
        </w:tc>
        <w:tc>
          <w:tcPr>
            <w:tcW w:w="1276" w:type="dxa"/>
            <w:tcBorders>
              <w:bottom w:val="single" w:sz="4" w:space="0" w:color="auto"/>
            </w:tcBorders>
            <w:vAlign w:val="center"/>
          </w:tcPr>
          <w:p w14:paraId="301B4A51" w14:textId="77777777" w:rsidR="00A013FD" w:rsidRPr="00A013FD" w:rsidRDefault="00A013FD" w:rsidP="00A013FD">
            <w:pPr>
              <w:keepNext/>
              <w:spacing w:before="80" w:after="80"/>
              <w:jc w:val="center"/>
              <w:rPr>
                <w:del w:id="25024" w:author="Johnny Schultz" w:date="2020-02-12T15:55:00Z"/>
                <w:rFonts w:ascii="Times New Roman Bold" w:hAnsi="Times New Roman Bold" w:cs="Times New Roman Bold"/>
                <w:b/>
                <w:sz w:val="20"/>
              </w:rPr>
            </w:pPr>
            <w:del w:id="25025" w:author="Johnny Schultz" w:date="2020-02-12T15:55:00Z">
              <w:r w:rsidRPr="00A013FD">
                <w:rPr>
                  <w:rFonts w:ascii="Times New Roman Bold" w:hAnsi="Times New Roman Bold" w:cs="Times New Roman Bold"/>
                  <w:b/>
                  <w:sz w:val="20"/>
                </w:rPr>
                <w:delText>Frequency dependence</w:delText>
              </w:r>
            </w:del>
          </w:p>
        </w:tc>
        <w:tc>
          <w:tcPr>
            <w:tcW w:w="1701" w:type="dxa"/>
            <w:tcBorders>
              <w:bottom w:val="single" w:sz="4" w:space="0" w:color="auto"/>
            </w:tcBorders>
            <w:vAlign w:val="center"/>
          </w:tcPr>
          <w:p w14:paraId="21FEDC92" w14:textId="77777777" w:rsidR="00A013FD" w:rsidRPr="00A013FD" w:rsidRDefault="00A013FD" w:rsidP="00A013FD">
            <w:pPr>
              <w:keepNext/>
              <w:spacing w:before="80" w:after="80"/>
              <w:jc w:val="center"/>
              <w:rPr>
                <w:del w:id="25026" w:author="Johnny Schultz" w:date="2020-02-12T15:55:00Z"/>
                <w:rFonts w:ascii="Times New Roman Bold" w:hAnsi="Times New Roman Bold" w:cs="Times New Roman Bold"/>
                <w:b/>
                <w:sz w:val="20"/>
              </w:rPr>
            </w:pPr>
            <w:del w:id="25027" w:author="Johnny Schultz" w:date="2020-02-12T15:55:00Z">
              <w:r w:rsidRPr="00A013FD">
                <w:rPr>
                  <w:rFonts w:ascii="Times New Roman Bold" w:hAnsi="Times New Roman Bold" w:cs="Times New Roman Bold"/>
                  <w:b/>
                  <w:sz w:val="20"/>
                </w:rPr>
                <w:delText>0.1 GHz</w:delText>
              </w:r>
            </w:del>
          </w:p>
        </w:tc>
        <w:tc>
          <w:tcPr>
            <w:tcW w:w="1785" w:type="dxa"/>
            <w:tcBorders>
              <w:bottom w:val="single" w:sz="4" w:space="0" w:color="auto"/>
            </w:tcBorders>
            <w:vAlign w:val="center"/>
          </w:tcPr>
          <w:p w14:paraId="49608A08" w14:textId="77777777" w:rsidR="00A013FD" w:rsidRPr="00A013FD" w:rsidRDefault="00A013FD" w:rsidP="00A013FD">
            <w:pPr>
              <w:keepNext/>
              <w:spacing w:before="80" w:after="80"/>
              <w:jc w:val="center"/>
              <w:rPr>
                <w:del w:id="25028" w:author="Johnny Schultz" w:date="2020-02-12T15:55:00Z"/>
                <w:rFonts w:ascii="Times New Roman Bold" w:hAnsi="Times New Roman Bold" w:cs="Times New Roman Bold"/>
                <w:b/>
                <w:sz w:val="20"/>
              </w:rPr>
            </w:pPr>
            <w:del w:id="25029" w:author="Johnny Schultz" w:date="2020-02-12T15:55:00Z">
              <w:r w:rsidRPr="00A013FD">
                <w:rPr>
                  <w:rFonts w:ascii="Times New Roman Bold" w:hAnsi="Times New Roman Bold" w:cs="Times New Roman Bold"/>
                  <w:b/>
                  <w:sz w:val="20"/>
                </w:rPr>
                <w:delText>0.25 GHz</w:delText>
              </w:r>
            </w:del>
          </w:p>
        </w:tc>
        <w:tc>
          <w:tcPr>
            <w:tcW w:w="1418" w:type="dxa"/>
            <w:tcBorders>
              <w:bottom w:val="single" w:sz="4" w:space="0" w:color="auto"/>
            </w:tcBorders>
            <w:vAlign w:val="center"/>
          </w:tcPr>
          <w:p w14:paraId="179C2934" w14:textId="77777777" w:rsidR="00A013FD" w:rsidRPr="00A013FD" w:rsidRDefault="00A013FD" w:rsidP="00A013FD">
            <w:pPr>
              <w:keepNext/>
              <w:spacing w:before="80" w:after="80"/>
              <w:jc w:val="center"/>
              <w:rPr>
                <w:del w:id="25030" w:author="Johnny Schultz" w:date="2020-02-12T15:55:00Z"/>
                <w:rFonts w:ascii="Times New Roman Bold" w:hAnsi="Times New Roman Bold" w:cs="Times New Roman Bold"/>
                <w:b/>
                <w:sz w:val="20"/>
              </w:rPr>
            </w:pPr>
            <w:del w:id="25031" w:author="Johnny Schultz" w:date="2020-02-12T15:55:00Z">
              <w:r w:rsidRPr="00A013FD">
                <w:rPr>
                  <w:rFonts w:ascii="Times New Roman Bold" w:hAnsi="Times New Roman Bold" w:cs="Times New Roman Bold"/>
                  <w:b/>
                  <w:sz w:val="20"/>
                </w:rPr>
                <w:delText>1 GHz</w:delText>
              </w:r>
            </w:del>
          </w:p>
        </w:tc>
      </w:tr>
      <w:tr w:rsidR="00A013FD" w:rsidRPr="00A013FD" w14:paraId="4024F7C4" w14:textId="77777777" w:rsidTr="00BF604E">
        <w:trPr>
          <w:cantSplit/>
          <w:jc w:val="center"/>
          <w:del w:id="25032" w:author="Johnny Schultz" w:date="2020-02-12T15:55:00Z"/>
        </w:trPr>
        <w:tc>
          <w:tcPr>
            <w:tcW w:w="2497" w:type="dxa"/>
            <w:tcBorders>
              <w:top w:val="single" w:sz="4" w:space="0" w:color="auto"/>
              <w:left w:val="single" w:sz="4" w:space="0" w:color="auto"/>
              <w:bottom w:val="nil"/>
              <w:right w:val="single" w:sz="4" w:space="0" w:color="auto"/>
            </w:tcBorders>
          </w:tcPr>
          <w:p w14:paraId="691EA7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33" w:author="Johnny Schultz" w:date="2020-02-12T15:55:00Z"/>
                <w:sz w:val="20"/>
              </w:rPr>
            </w:pPr>
            <w:del w:id="25034" w:author="Johnny Schultz" w:date="2020-02-12T15:55:00Z">
              <w:r w:rsidRPr="00A013FD">
                <w:rPr>
                  <w:sz w:val="20"/>
                </w:rPr>
                <w:delText>Faraday rotation</w:delText>
              </w:r>
            </w:del>
          </w:p>
        </w:tc>
        <w:tc>
          <w:tcPr>
            <w:tcW w:w="1276" w:type="dxa"/>
            <w:tcBorders>
              <w:top w:val="single" w:sz="4" w:space="0" w:color="auto"/>
              <w:left w:val="single" w:sz="4" w:space="0" w:color="auto"/>
              <w:bottom w:val="nil"/>
              <w:right w:val="single" w:sz="4" w:space="0" w:color="auto"/>
            </w:tcBorders>
          </w:tcPr>
          <w:p w14:paraId="581D2E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35" w:author="Johnny Schultz" w:date="2020-02-12T15:55:00Z"/>
                <w:sz w:val="20"/>
              </w:rPr>
            </w:pPr>
            <w:del w:id="25036" w:author="Johnny Schultz" w:date="2020-02-12T15:55:00Z">
              <w:r w:rsidRPr="00A013FD">
                <w:rPr>
                  <w:sz w:val="20"/>
                </w:rP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single" w:sz="4" w:space="0" w:color="auto"/>
              <w:left w:val="single" w:sz="4" w:space="0" w:color="auto"/>
              <w:bottom w:val="nil"/>
              <w:right w:val="single" w:sz="4" w:space="0" w:color="auto"/>
            </w:tcBorders>
          </w:tcPr>
          <w:p w14:paraId="728710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37" w:author="Johnny Schultz" w:date="2020-02-12T15:55:00Z"/>
                <w:sz w:val="20"/>
              </w:rPr>
            </w:pPr>
            <w:del w:id="25038" w:author="Johnny Schultz" w:date="2020-02-12T15:55:00Z">
              <w:r w:rsidRPr="00A013FD">
                <w:rPr>
                  <w:sz w:val="20"/>
                </w:rPr>
                <w:delText>30 rotations</w:delText>
              </w:r>
            </w:del>
          </w:p>
        </w:tc>
        <w:tc>
          <w:tcPr>
            <w:tcW w:w="1785" w:type="dxa"/>
            <w:tcBorders>
              <w:top w:val="single" w:sz="4" w:space="0" w:color="auto"/>
              <w:left w:val="single" w:sz="4" w:space="0" w:color="auto"/>
              <w:bottom w:val="nil"/>
              <w:right w:val="single" w:sz="4" w:space="0" w:color="auto"/>
            </w:tcBorders>
          </w:tcPr>
          <w:p w14:paraId="428A28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39" w:author="Johnny Schultz" w:date="2020-02-12T15:55:00Z"/>
                <w:sz w:val="20"/>
              </w:rPr>
            </w:pPr>
            <w:del w:id="25040" w:author="Johnny Schultz" w:date="2020-02-12T15:55:00Z">
              <w:r w:rsidRPr="00A013FD">
                <w:rPr>
                  <w:sz w:val="20"/>
                </w:rPr>
                <w:delText>4.8 rotations</w:delText>
              </w:r>
            </w:del>
          </w:p>
        </w:tc>
        <w:tc>
          <w:tcPr>
            <w:tcW w:w="1418" w:type="dxa"/>
            <w:tcBorders>
              <w:top w:val="single" w:sz="4" w:space="0" w:color="auto"/>
              <w:left w:val="single" w:sz="4" w:space="0" w:color="auto"/>
              <w:bottom w:val="nil"/>
              <w:right w:val="single" w:sz="4" w:space="0" w:color="auto"/>
            </w:tcBorders>
          </w:tcPr>
          <w:p w14:paraId="494A3D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41" w:author="Johnny Schultz" w:date="2020-02-12T15:55:00Z"/>
                <w:sz w:val="20"/>
              </w:rPr>
            </w:pPr>
            <w:del w:id="25042" w:author="Johnny Schultz" w:date="2020-02-12T15:55:00Z">
              <w:r w:rsidRPr="00A013FD">
                <w:rPr>
                  <w:sz w:val="20"/>
                </w:rPr>
                <w:delText>108</w:delText>
              </w:r>
              <w:r w:rsidRPr="00A013FD">
                <w:rPr>
                  <w:sz w:val="20"/>
                </w:rPr>
                <w:sym w:font="Symbol" w:char="F0B0"/>
              </w:r>
            </w:del>
          </w:p>
        </w:tc>
      </w:tr>
      <w:tr w:rsidR="00A013FD" w:rsidRPr="00A013FD" w14:paraId="579E4357" w14:textId="77777777" w:rsidTr="00BF604E">
        <w:trPr>
          <w:cantSplit/>
          <w:jc w:val="center"/>
          <w:del w:id="25043" w:author="Johnny Schultz" w:date="2020-02-12T15:55:00Z"/>
        </w:trPr>
        <w:tc>
          <w:tcPr>
            <w:tcW w:w="2497" w:type="dxa"/>
            <w:tcBorders>
              <w:top w:val="nil"/>
              <w:left w:val="single" w:sz="4" w:space="0" w:color="auto"/>
              <w:bottom w:val="nil"/>
              <w:right w:val="single" w:sz="4" w:space="0" w:color="auto"/>
            </w:tcBorders>
          </w:tcPr>
          <w:p w14:paraId="6541E5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44" w:author="Johnny Schultz" w:date="2020-02-12T15:55:00Z"/>
                <w:sz w:val="20"/>
              </w:rPr>
            </w:pPr>
            <w:del w:id="25045" w:author="Johnny Schultz" w:date="2020-02-12T15:55:00Z">
              <w:r w:rsidRPr="00A013FD">
                <w:rPr>
                  <w:sz w:val="20"/>
                </w:rPr>
                <w:delText>Propagation delay</w:delText>
              </w:r>
            </w:del>
          </w:p>
        </w:tc>
        <w:tc>
          <w:tcPr>
            <w:tcW w:w="1276" w:type="dxa"/>
            <w:tcBorders>
              <w:top w:val="nil"/>
              <w:left w:val="single" w:sz="4" w:space="0" w:color="auto"/>
              <w:bottom w:val="nil"/>
              <w:right w:val="single" w:sz="4" w:space="0" w:color="auto"/>
            </w:tcBorders>
          </w:tcPr>
          <w:p w14:paraId="2C0E74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46" w:author="Johnny Schultz" w:date="2020-02-12T15:55:00Z"/>
                <w:sz w:val="20"/>
              </w:rPr>
            </w:pPr>
            <w:del w:id="25047" w:author="Johnny Schultz" w:date="2020-02-12T15:55:00Z">
              <w:r w:rsidRPr="00A013FD">
                <w:rPr>
                  <w:sz w:val="20"/>
                </w:rP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nil"/>
              <w:left w:val="single" w:sz="4" w:space="0" w:color="auto"/>
              <w:bottom w:val="nil"/>
              <w:right w:val="single" w:sz="4" w:space="0" w:color="auto"/>
            </w:tcBorders>
          </w:tcPr>
          <w:p w14:paraId="41A209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48" w:author="Johnny Schultz" w:date="2020-02-12T15:55:00Z"/>
                <w:sz w:val="20"/>
              </w:rPr>
            </w:pPr>
            <w:del w:id="25049" w:author="Johnny Schultz" w:date="2020-02-12T15:55:00Z">
              <w:r w:rsidRPr="00A013FD">
                <w:rPr>
                  <w:sz w:val="20"/>
                </w:rPr>
                <w:delText>25 µs</w:delText>
              </w:r>
            </w:del>
          </w:p>
        </w:tc>
        <w:tc>
          <w:tcPr>
            <w:tcW w:w="1785" w:type="dxa"/>
            <w:tcBorders>
              <w:top w:val="nil"/>
              <w:left w:val="single" w:sz="4" w:space="0" w:color="auto"/>
              <w:bottom w:val="nil"/>
              <w:right w:val="single" w:sz="4" w:space="0" w:color="auto"/>
            </w:tcBorders>
          </w:tcPr>
          <w:p w14:paraId="005BD0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50" w:author="Johnny Schultz" w:date="2020-02-12T15:55:00Z"/>
                <w:sz w:val="20"/>
              </w:rPr>
            </w:pPr>
            <w:del w:id="25051" w:author="Johnny Schultz" w:date="2020-02-12T15:55:00Z">
              <w:r w:rsidRPr="00A013FD">
                <w:rPr>
                  <w:sz w:val="20"/>
                </w:rPr>
                <w:delText>4 µs</w:delText>
              </w:r>
            </w:del>
          </w:p>
        </w:tc>
        <w:tc>
          <w:tcPr>
            <w:tcW w:w="1418" w:type="dxa"/>
            <w:tcBorders>
              <w:top w:val="nil"/>
              <w:left w:val="single" w:sz="4" w:space="0" w:color="auto"/>
              <w:bottom w:val="nil"/>
              <w:right w:val="single" w:sz="4" w:space="0" w:color="auto"/>
            </w:tcBorders>
          </w:tcPr>
          <w:p w14:paraId="5D59C3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52" w:author="Johnny Schultz" w:date="2020-02-12T15:55:00Z"/>
                <w:sz w:val="20"/>
              </w:rPr>
            </w:pPr>
            <w:del w:id="25053" w:author="Johnny Schultz" w:date="2020-02-12T15:55:00Z">
              <w:r w:rsidRPr="00A013FD">
                <w:rPr>
                  <w:sz w:val="20"/>
                </w:rPr>
                <w:delText>0.25 µs</w:delText>
              </w:r>
            </w:del>
          </w:p>
        </w:tc>
      </w:tr>
      <w:tr w:rsidR="00A013FD" w:rsidRPr="00A013FD" w14:paraId="5B2E52B9" w14:textId="77777777" w:rsidTr="00BF604E">
        <w:trPr>
          <w:cantSplit/>
          <w:jc w:val="center"/>
          <w:del w:id="25054" w:author="Johnny Schultz" w:date="2020-02-12T15:55:00Z"/>
        </w:trPr>
        <w:tc>
          <w:tcPr>
            <w:tcW w:w="2497" w:type="dxa"/>
            <w:tcBorders>
              <w:top w:val="nil"/>
              <w:left w:val="single" w:sz="4" w:space="0" w:color="auto"/>
              <w:bottom w:val="nil"/>
              <w:right w:val="single" w:sz="4" w:space="0" w:color="auto"/>
            </w:tcBorders>
          </w:tcPr>
          <w:p w14:paraId="6D8A3D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55" w:author="Johnny Schultz" w:date="2020-02-12T15:55:00Z"/>
                <w:sz w:val="20"/>
              </w:rPr>
            </w:pPr>
            <w:del w:id="25056" w:author="Johnny Schultz" w:date="2020-02-12T15:55:00Z">
              <w:r w:rsidRPr="00A013FD">
                <w:rPr>
                  <w:sz w:val="20"/>
                </w:rPr>
                <w:delText>Refraction</w:delText>
              </w:r>
            </w:del>
          </w:p>
        </w:tc>
        <w:tc>
          <w:tcPr>
            <w:tcW w:w="1276" w:type="dxa"/>
            <w:tcBorders>
              <w:top w:val="nil"/>
              <w:left w:val="single" w:sz="4" w:space="0" w:color="auto"/>
              <w:bottom w:val="nil"/>
              <w:right w:val="single" w:sz="4" w:space="0" w:color="auto"/>
            </w:tcBorders>
          </w:tcPr>
          <w:p w14:paraId="6B6F73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57" w:author="Johnny Schultz" w:date="2020-02-12T15:55:00Z"/>
                <w:sz w:val="20"/>
              </w:rPr>
            </w:pPr>
            <w:del w:id="25058" w:author="Johnny Schultz" w:date="2020-02-12T15:55:00Z">
              <w:r w:rsidRPr="00A013FD">
                <w:rPr>
                  <w:sz w:val="20"/>
                </w:rP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nil"/>
              <w:left w:val="single" w:sz="4" w:space="0" w:color="auto"/>
              <w:bottom w:val="nil"/>
              <w:right w:val="single" w:sz="4" w:space="0" w:color="auto"/>
            </w:tcBorders>
          </w:tcPr>
          <w:p w14:paraId="2DAACD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59" w:author="Johnny Schultz" w:date="2020-02-12T15:55:00Z"/>
                <w:sz w:val="20"/>
              </w:rPr>
            </w:pPr>
            <w:del w:id="25060" w:author="Johnny Schultz" w:date="2020-02-12T15:55:00Z">
              <w:r w:rsidRPr="00A013FD">
                <w:rPr>
                  <w:sz w:val="20"/>
                </w:rPr>
                <w:sym w:font="Symbol" w:char="F03C"/>
              </w:r>
              <w:r w:rsidRPr="00A013FD">
                <w:rPr>
                  <w:sz w:val="20"/>
                </w:rPr>
                <w:delText xml:space="preserve"> 1</w:delText>
              </w:r>
              <w:r w:rsidRPr="00A013FD">
                <w:rPr>
                  <w:sz w:val="20"/>
                </w:rPr>
                <w:sym w:font="Symbol" w:char="F0B0"/>
              </w:r>
            </w:del>
          </w:p>
        </w:tc>
        <w:tc>
          <w:tcPr>
            <w:tcW w:w="1785" w:type="dxa"/>
            <w:tcBorders>
              <w:top w:val="nil"/>
              <w:left w:val="single" w:sz="4" w:space="0" w:color="auto"/>
              <w:bottom w:val="nil"/>
              <w:right w:val="single" w:sz="4" w:space="0" w:color="auto"/>
            </w:tcBorders>
          </w:tcPr>
          <w:p w14:paraId="0CA2F8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61" w:author="Johnny Schultz" w:date="2020-02-12T15:55:00Z"/>
                <w:sz w:val="20"/>
              </w:rPr>
            </w:pPr>
            <w:del w:id="25062" w:author="Johnny Schultz" w:date="2020-02-12T15:55:00Z">
              <w:r w:rsidRPr="00A013FD">
                <w:rPr>
                  <w:sz w:val="20"/>
                </w:rPr>
                <w:sym w:font="Symbol" w:char="F03C"/>
              </w:r>
              <w:r w:rsidRPr="00A013FD">
                <w:rPr>
                  <w:sz w:val="20"/>
                </w:rPr>
                <w:delText xml:space="preserve"> 0.16</w:delText>
              </w:r>
              <w:r w:rsidRPr="00A013FD">
                <w:rPr>
                  <w:sz w:val="20"/>
                </w:rPr>
                <w:sym w:font="Symbol" w:char="F0B0"/>
              </w:r>
            </w:del>
          </w:p>
        </w:tc>
        <w:tc>
          <w:tcPr>
            <w:tcW w:w="1418" w:type="dxa"/>
            <w:tcBorders>
              <w:top w:val="nil"/>
              <w:left w:val="single" w:sz="4" w:space="0" w:color="auto"/>
              <w:bottom w:val="nil"/>
              <w:right w:val="single" w:sz="4" w:space="0" w:color="auto"/>
            </w:tcBorders>
          </w:tcPr>
          <w:p w14:paraId="63269B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63" w:author="Johnny Schultz" w:date="2020-02-12T15:55:00Z"/>
                <w:sz w:val="20"/>
              </w:rPr>
            </w:pPr>
            <w:del w:id="25064" w:author="Johnny Schultz" w:date="2020-02-12T15:55:00Z">
              <w:r w:rsidRPr="00A013FD">
                <w:rPr>
                  <w:sz w:val="20"/>
                </w:rPr>
                <w:sym w:font="Symbol" w:char="F03C"/>
              </w:r>
              <w:r w:rsidRPr="00A013FD">
                <w:rPr>
                  <w:sz w:val="20"/>
                </w:rPr>
                <w:delText xml:space="preserve"> 0.6</w:delText>
              </w:r>
              <w:r w:rsidRPr="00A013FD">
                <w:rPr>
                  <w:sz w:val="20"/>
                </w:rPr>
                <w:sym w:font="Symbol" w:char="F0A2"/>
              </w:r>
            </w:del>
          </w:p>
        </w:tc>
      </w:tr>
      <w:tr w:rsidR="00A013FD" w:rsidRPr="00A013FD" w14:paraId="351EF3D2" w14:textId="77777777" w:rsidTr="00BF604E">
        <w:trPr>
          <w:cantSplit/>
          <w:jc w:val="center"/>
          <w:del w:id="25065" w:author="Johnny Schultz" w:date="2020-02-12T15:55:00Z"/>
        </w:trPr>
        <w:tc>
          <w:tcPr>
            <w:tcW w:w="2497" w:type="dxa"/>
            <w:tcBorders>
              <w:top w:val="nil"/>
              <w:left w:val="single" w:sz="4" w:space="0" w:color="auto"/>
              <w:bottom w:val="nil"/>
              <w:right w:val="single" w:sz="4" w:space="0" w:color="auto"/>
            </w:tcBorders>
          </w:tcPr>
          <w:p w14:paraId="1B2863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66" w:author="Johnny Schultz" w:date="2020-02-12T15:55:00Z"/>
                <w:sz w:val="20"/>
              </w:rPr>
            </w:pPr>
            <w:del w:id="25067" w:author="Johnny Schultz" w:date="2020-02-12T15:55:00Z">
              <w:r w:rsidRPr="00A013FD">
                <w:rPr>
                  <w:sz w:val="20"/>
                </w:rPr>
                <w:delText xml:space="preserve">Variation in the direction of </w:delText>
              </w:r>
              <w:r w:rsidRPr="00A013FD">
                <w:rPr>
                  <w:sz w:val="20"/>
                </w:rPr>
                <w:br/>
                <w:delText>arrival (r.m.s.)</w:delText>
              </w:r>
            </w:del>
          </w:p>
        </w:tc>
        <w:tc>
          <w:tcPr>
            <w:tcW w:w="1276" w:type="dxa"/>
            <w:tcBorders>
              <w:top w:val="nil"/>
              <w:left w:val="single" w:sz="4" w:space="0" w:color="auto"/>
              <w:bottom w:val="nil"/>
              <w:right w:val="single" w:sz="4" w:space="0" w:color="auto"/>
            </w:tcBorders>
          </w:tcPr>
          <w:p w14:paraId="776F3C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68" w:author="Johnny Schultz" w:date="2020-02-12T15:55:00Z"/>
                <w:sz w:val="20"/>
              </w:rPr>
            </w:pPr>
            <w:del w:id="25069" w:author="Johnny Schultz" w:date="2020-02-12T15:55:00Z">
              <w:r w:rsidRPr="00A013FD">
                <w:rPr>
                  <w:sz w:val="20"/>
                </w:rPr>
                <w:b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nil"/>
              <w:left w:val="single" w:sz="4" w:space="0" w:color="auto"/>
              <w:bottom w:val="nil"/>
              <w:right w:val="single" w:sz="4" w:space="0" w:color="auto"/>
            </w:tcBorders>
          </w:tcPr>
          <w:p w14:paraId="0172F8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70" w:author="Johnny Schultz" w:date="2020-02-12T15:55:00Z"/>
                <w:sz w:val="20"/>
              </w:rPr>
            </w:pPr>
            <w:del w:id="25071" w:author="Johnny Schultz" w:date="2020-02-12T15:55:00Z">
              <w:r w:rsidRPr="00A013FD">
                <w:rPr>
                  <w:sz w:val="20"/>
                </w:rPr>
                <w:br/>
                <w:delText>20</w:delText>
              </w:r>
              <w:r w:rsidRPr="00A013FD">
                <w:rPr>
                  <w:sz w:val="20"/>
                </w:rPr>
                <w:sym w:font="Symbol" w:char="F0A2"/>
              </w:r>
            </w:del>
          </w:p>
        </w:tc>
        <w:tc>
          <w:tcPr>
            <w:tcW w:w="1785" w:type="dxa"/>
            <w:tcBorders>
              <w:top w:val="nil"/>
              <w:left w:val="single" w:sz="4" w:space="0" w:color="auto"/>
              <w:bottom w:val="nil"/>
              <w:right w:val="single" w:sz="4" w:space="0" w:color="auto"/>
            </w:tcBorders>
          </w:tcPr>
          <w:p w14:paraId="32B1CD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72" w:author="Johnny Schultz" w:date="2020-02-12T15:55:00Z"/>
                <w:sz w:val="20"/>
              </w:rPr>
            </w:pPr>
            <w:del w:id="25073" w:author="Johnny Schultz" w:date="2020-02-12T15:55:00Z">
              <w:r w:rsidRPr="00A013FD">
                <w:rPr>
                  <w:sz w:val="20"/>
                </w:rPr>
                <w:br/>
                <w:delText>3.2</w:delText>
              </w:r>
              <w:r w:rsidRPr="00A013FD">
                <w:rPr>
                  <w:sz w:val="20"/>
                </w:rPr>
                <w:sym w:font="Symbol" w:char="F0A2"/>
              </w:r>
            </w:del>
          </w:p>
        </w:tc>
        <w:tc>
          <w:tcPr>
            <w:tcW w:w="1418" w:type="dxa"/>
            <w:tcBorders>
              <w:top w:val="nil"/>
              <w:left w:val="single" w:sz="4" w:space="0" w:color="auto"/>
              <w:bottom w:val="nil"/>
              <w:right w:val="single" w:sz="4" w:space="0" w:color="auto"/>
            </w:tcBorders>
          </w:tcPr>
          <w:p w14:paraId="6A21FE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74" w:author="Johnny Schultz" w:date="2020-02-12T15:55:00Z"/>
                <w:sz w:val="20"/>
              </w:rPr>
            </w:pPr>
            <w:del w:id="25075" w:author="Johnny Schultz" w:date="2020-02-12T15:55:00Z">
              <w:r w:rsidRPr="00A013FD">
                <w:rPr>
                  <w:sz w:val="20"/>
                </w:rPr>
                <w:br/>
                <w:delText>12</w:delText>
              </w:r>
              <w:r w:rsidRPr="00A013FD">
                <w:rPr>
                  <w:sz w:val="20"/>
                </w:rPr>
                <w:sym w:font="Symbol" w:char="F0A2"/>
              </w:r>
              <w:r w:rsidRPr="00A013FD">
                <w:rPr>
                  <w:sz w:val="20"/>
                </w:rPr>
                <w:sym w:font="Symbol" w:char="F0A2"/>
              </w:r>
            </w:del>
          </w:p>
        </w:tc>
      </w:tr>
      <w:tr w:rsidR="00A013FD" w:rsidRPr="00A013FD" w14:paraId="6704D9BE" w14:textId="77777777" w:rsidTr="00BF604E">
        <w:trPr>
          <w:cantSplit/>
          <w:jc w:val="center"/>
          <w:del w:id="25076" w:author="Johnny Schultz" w:date="2020-02-12T15:55:00Z"/>
        </w:trPr>
        <w:tc>
          <w:tcPr>
            <w:tcW w:w="2497" w:type="dxa"/>
            <w:tcBorders>
              <w:top w:val="nil"/>
              <w:left w:val="single" w:sz="4" w:space="0" w:color="auto"/>
              <w:bottom w:val="nil"/>
              <w:right w:val="single" w:sz="4" w:space="0" w:color="auto"/>
            </w:tcBorders>
          </w:tcPr>
          <w:p w14:paraId="7F7C87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77" w:author="Johnny Schultz" w:date="2020-02-12T15:55:00Z"/>
                <w:sz w:val="20"/>
              </w:rPr>
            </w:pPr>
            <w:del w:id="25078" w:author="Johnny Schultz" w:date="2020-02-12T15:55:00Z">
              <w:r w:rsidRPr="00A013FD">
                <w:rPr>
                  <w:sz w:val="20"/>
                </w:rPr>
                <w:delText xml:space="preserve">Absorption (auroral and/or </w:delText>
              </w:r>
              <w:r w:rsidRPr="00A013FD">
                <w:rPr>
                  <w:sz w:val="20"/>
                </w:rPr>
                <w:br/>
                <w:delText>polar cap)</w:delText>
              </w:r>
            </w:del>
          </w:p>
        </w:tc>
        <w:tc>
          <w:tcPr>
            <w:tcW w:w="1276" w:type="dxa"/>
            <w:tcBorders>
              <w:top w:val="nil"/>
              <w:left w:val="single" w:sz="4" w:space="0" w:color="auto"/>
              <w:bottom w:val="nil"/>
              <w:right w:val="single" w:sz="4" w:space="0" w:color="auto"/>
            </w:tcBorders>
          </w:tcPr>
          <w:p w14:paraId="6767D7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79" w:author="Johnny Schultz" w:date="2020-02-12T15:55:00Z"/>
                <w:sz w:val="20"/>
              </w:rPr>
            </w:pPr>
            <w:del w:id="25080" w:author="Johnny Schultz" w:date="2020-02-12T15:55:00Z">
              <w:r w:rsidRPr="00A013FD">
                <w:rPr>
                  <w:rFonts w:ascii="Symbol" w:hAnsi="Symbol"/>
                  <w:sz w:val="20"/>
                </w:rPr>
                <w:br/>
              </w:r>
              <w:r w:rsidRPr="00A013FD">
                <w:rPr>
                  <w:sz w:val="20"/>
                </w:rP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nil"/>
              <w:left w:val="single" w:sz="4" w:space="0" w:color="auto"/>
              <w:bottom w:val="nil"/>
              <w:right w:val="single" w:sz="4" w:space="0" w:color="auto"/>
            </w:tcBorders>
          </w:tcPr>
          <w:p w14:paraId="15B1F0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81" w:author="Johnny Schultz" w:date="2020-02-12T15:55:00Z"/>
                <w:sz w:val="20"/>
              </w:rPr>
            </w:pPr>
            <w:del w:id="25082" w:author="Johnny Schultz" w:date="2020-02-12T15:55:00Z">
              <w:r w:rsidRPr="00A013FD">
                <w:rPr>
                  <w:sz w:val="20"/>
                </w:rPr>
                <w:br/>
                <w:delText>5 dB</w:delText>
              </w:r>
            </w:del>
          </w:p>
        </w:tc>
        <w:tc>
          <w:tcPr>
            <w:tcW w:w="1785" w:type="dxa"/>
            <w:tcBorders>
              <w:top w:val="nil"/>
              <w:left w:val="single" w:sz="4" w:space="0" w:color="auto"/>
              <w:bottom w:val="nil"/>
              <w:right w:val="single" w:sz="4" w:space="0" w:color="auto"/>
            </w:tcBorders>
          </w:tcPr>
          <w:p w14:paraId="666641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83" w:author="Johnny Schultz" w:date="2020-02-12T15:55:00Z"/>
                <w:sz w:val="20"/>
              </w:rPr>
            </w:pPr>
            <w:del w:id="25084" w:author="Johnny Schultz" w:date="2020-02-12T15:55:00Z">
              <w:r w:rsidRPr="00A013FD">
                <w:rPr>
                  <w:sz w:val="20"/>
                </w:rPr>
                <w:br/>
                <w:delText>0.8 dB</w:delText>
              </w:r>
            </w:del>
          </w:p>
        </w:tc>
        <w:tc>
          <w:tcPr>
            <w:tcW w:w="1418" w:type="dxa"/>
            <w:tcBorders>
              <w:top w:val="nil"/>
              <w:left w:val="single" w:sz="4" w:space="0" w:color="auto"/>
              <w:bottom w:val="nil"/>
              <w:right w:val="single" w:sz="4" w:space="0" w:color="auto"/>
            </w:tcBorders>
          </w:tcPr>
          <w:p w14:paraId="7BEA4F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85" w:author="Johnny Schultz" w:date="2020-02-12T15:55:00Z"/>
                <w:sz w:val="20"/>
              </w:rPr>
            </w:pPr>
            <w:del w:id="25086" w:author="Johnny Schultz" w:date="2020-02-12T15:55:00Z">
              <w:r w:rsidRPr="00A013FD">
                <w:rPr>
                  <w:sz w:val="20"/>
                </w:rPr>
                <w:br/>
                <w:delText>0.05 dB</w:delText>
              </w:r>
            </w:del>
          </w:p>
        </w:tc>
      </w:tr>
      <w:tr w:rsidR="00A013FD" w:rsidRPr="00A013FD" w14:paraId="53F828ED" w14:textId="77777777" w:rsidTr="00BF604E">
        <w:trPr>
          <w:cantSplit/>
          <w:jc w:val="center"/>
          <w:del w:id="25087" w:author="Johnny Schultz" w:date="2020-02-12T15:55:00Z"/>
        </w:trPr>
        <w:tc>
          <w:tcPr>
            <w:tcW w:w="2497" w:type="dxa"/>
            <w:tcBorders>
              <w:top w:val="nil"/>
              <w:left w:val="single" w:sz="4" w:space="0" w:color="auto"/>
              <w:bottom w:val="nil"/>
              <w:right w:val="single" w:sz="4" w:space="0" w:color="auto"/>
            </w:tcBorders>
          </w:tcPr>
          <w:p w14:paraId="40223F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88" w:author="Johnny Schultz" w:date="2020-02-12T15:55:00Z"/>
                <w:sz w:val="20"/>
              </w:rPr>
            </w:pPr>
            <w:del w:id="25089" w:author="Johnny Schultz" w:date="2020-02-12T15:55:00Z">
              <w:r w:rsidRPr="00A013FD">
                <w:rPr>
                  <w:sz w:val="20"/>
                </w:rPr>
                <w:delText>Absorption (mid-latitude)</w:delText>
              </w:r>
            </w:del>
          </w:p>
        </w:tc>
        <w:tc>
          <w:tcPr>
            <w:tcW w:w="1276" w:type="dxa"/>
            <w:tcBorders>
              <w:top w:val="nil"/>
              <w:left w:val="single" w:sz="4" w:space="0" w:color="auto"/>
              <w:bottom w:val="nil"/>
              <w:right w:val="single" w:sz="4" w:space="0" w:color="auto"/>
            </w:tcBorders>
          </w:tcPr>
          <w:p w14:paraId="7CEC72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90" w:author="Johnny Schultz" w:date="2020-02-12T15:55:00Z"/>
                <w:sz w:val="20"/>
              </w:rPr>
            </w:pPr>
            <w:del w:id="25091" w:author="Johnny Schultz" w:date="2020-02-12T15:55:00Z">
              <w:r w:rsidRPr="00A013FD">
                <w:rPr>
                  <w:sz w:val="20"/>
                </w:rPr>
                <w:delText>1/</w:delText>
              </w:r>
              <w:r w:rsidRPr="00A013FD">
                <w:rPr>
                  <w:i/>
                  <w:iCs/>
                  <w:sz w:val="20"/>
                </w:rPr>
                <w:delText>f</w:delText>
              </w:r>
              <w:r w:rsidRPr="00A013FD">
                <w:rPr>
                  <w:sz w:val="20"/>
                </w:rPr>
                <w:delText> </w:delText>
              </w:r>
              <w:r w:rsidRPr="00A013FD">
                <w:rPr>
                  <w:position w:val="4"/>
                  <w:sz w:val="14"/>
                </w:rPr>
                <w:delText>2</w:delText>
              </w:r>
            </w:del>
          </w:p>
        </w:tc>
        <w:tc>
          <w:tcPr>
            <w:tcW w:w="1701" w:type="dxa"/>
            <w:tcBorders>
              <w:top w:val="nil"/>
              <w:left w:val="single" w:sz="4" w:space="0" w:color="auto"/>
              <w:bottom w:val="nil"/>
              <w:right w:val="single" w:sz="4" w:space="0" w:color="auto"/>
            </w:tcBorders>
          </w:tcPr>
          <w:p w14:paraId="15E1B7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92" w:author="Johnny Schultz" w:date="2020-02-12T15:55:00Z"/>
                <w:sz w:val="20"/>
              </w:rPr>
            </w:pPr>
            <w:del w:id="25093" w:author="Johnny Schultz" w:date="2020-02-12T15:55:00Z">
              <w:r w:rsidRPr="00A013FD">
                <w:rPr>
                  <w:sz w:val="20"/>
                </w:rPr>
                <w:sym w:font="Symbol" w:char="F03C"/>
              </w:r>
              <w:r w:rsidRPr="00A013FD">
                <w:rPr>
                  <w:sz w:val="20"/>
                </w:rPr>
                <w:delText xml:space="preserve"> 1 dB</w:delText>
              </w:r>
            </w:del>
          </w:p>
        </w:tc>
        <w:tc>
          <w:tcPr>
            <w:tcW w:w="1785" w:type="dxa"/>
            <w:tcBorders>
              <w:top w:val="nil"/>
              <w:left w:val="single" w:sz="4" w:space="0" w:color="auto"/>
              <w:bottom w:val="nil"/>
              <w:right w:val="single" w:sz="4" w:space="0" w:color="auto"/>
            </w:tcBorders>
          </w:tcPr>
          <w:p w14:paraId="0F56AB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94" w:author="Johnny Schultz" w:date="2020-02-12T15:55:00Z"/>
                <w:sz w:val="20"/>
              </w:rPr>
            </w:pPr>
            <w:del w:id="25095" w:author="Johnny Schultz" w:date="2020-02-12T15:55:00Z">
              <w:r w:rsidRPr="00A013FD">
                <w:rPr>
                  <w:sz w:val="20"/>
                </w:rPr>
                <w:sym w:font="Symbol" w:char="F03C"/>
              </w:r>
              <w:r w:rsidRPr="00A013FD">
                <w:rPr>
                  <w:sz w:val="20"/>
                </w:rPr>
                <w:delText xml:space="preserve"> 0.16 dB</w:delText>
              </w:r>
            </w:del>
          </w:p>
        </w:tc>
        <w:tc>
          <w:tcPr>
            <w:tcW w:w="1418" w:type="dxa"/>
            <w:tcBorders>
              <w:top w:val="nil"/>
              <w:left w:val="single" w:sz="4" w:space="0" w:color="auto"/>
              <w:bottom w:val="nil"/>
              <w:right w:val="single" w:sz="4" w:space="0" w:color="auto"/>
            </w:tcBorders>
          </w:tcPr>
          <w:p w14:paraId="0AED7D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096" w:author="Johnny Schultz" w:date="2020-02-12T15:55:00Z"/>
                <w:sz w:val="20"/>
              </w:rPr>
            </w:pPr>
            <w:del w:id="25097" w:author="Johnny Schultz" w:date="2020-02-12T15:55:00Z">
              <w:r w:rsidRPr="00A013FD">
                <w:rPr>
                  <w:sz w:val="20"/>
                </w:rPr>
                <w:sym w:font="Symbol" w:char="F03C"/>
              </w:r>
              <w:r w:rsidRPr="00A013FD">
                <w:rPr>
                  <w:sz w:val="20"/>
                </w:rPr>
                <w:delText xml:space="preserve"> 0.01 dB</w:delText>
              </w:r>
            </w:del>
          </w:p>
        </w:tc>
      </w:tr>
      <w:tr w:rsidR="00A013FD" w:rsidRPr="00A013FD" w14:paraId="2DB4C38D" w14:textId="77777777" w:rsidTr="00BF604E">
        <w:trPr>
          <w:cantSplit/>
          <w:jc w:val="center"/>
          <w:del w:id="25098" w:author="Johnny Schultz" w:date="2020-02-12T15:55:00Z"/>
        </w:trPr>
        <w:tc>
          <w:tcPr>
            <w:tcW w:w="2497" w:type="dxa"/>
            <w:tcBorders>
              <w:top w:val="nil"/>
              <w:left w:val="single" w:sz="4" w:space="0" w:color="auto"/>
              <w:bottom w:val="nil"/>
              <w:right w:val="single" w:sz="4" w:space="0" w:color="auto"/>
            </w:tcBorders>
          </w:tcPr>
          <w:p w14:paraId="7246FD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099" w:author="Johnny Schultz" w:date="2020-02-12T15:55:00Z"/>
                <w:sz w:val="20"/>
              </w:rPr>
            </w:pPr>
            <w:del w:id="25100" w:author="Johnny Schultz" w:date="2020-02-12T15:55:00Z">
              <w:r w:rsidRPr="00A013FD">
                <w:rPr>
                  <w:sz w:val="20"/>
                </w:rPr>
                <w:delText>Dispersion</w:delText>
              </w:r>
            </w:del>
          </w:p>
        </w:tc>
        <w:tc>
          <w:tcPr>
            <w:tcW w:w="1276" w:type="dxa"/>
            <w:tcBorders>
              <w:top w:val="nil"/>
              <w:left w:val="single" w:sz="4" w:space="0" w:color="auto"/>
              <w:bottom w:val="nil"/>
              <w:right w:val="single" w:sz="4" w:space="0" w:color="auto"/>
            </w:tcBorders>
          </w:tcPr>
          <w:p w14:paraId="2884F0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01" w:author="Johnny Schultz" w:date="2020-02-12T15:55:00Z"/>
                <w:sz w:val="20"/>
              </w:rPr>
            </w:pPr>
            <w:del w:id="25102" w:author="Johnny Schultz" w:date="2020-02-12T15:55:00Z">
              <w:r w:rsidRPr="00A013FD">
                <w:rPr>
                  <w:sz w:val="20"/>
                </w:rPr>
                <w:delText>1/</w:delText>
              </w:r>
              <w:r w:rsidRPr="00A013FD">
                <w:rPr>
                  <w:i/>
                  <w:iCs/>
                  <w:sz w:val="20"/>
                </w:rPr>
                <w:delText>f</w:delText>
              </w:r>
              <w:r w:rsidRPr="00A013FD">
                <w:rPr>
                  <w:sz w:val="20"/>
                </w:rPr>
                <w:delText> </w:delText>
              </w:r>
              <w:r w:rsidRPr="00A013FD">
                <w:rPr>
                  <w:position w:val="4"/>
                  <w:sz w:val="14"/>
                </w:rPr>
                <w:delText>3</w:delText>
              </w:r>
            </w:del>
          </w:p>
        </w:tc>
        <w:tc>
          <w:tcPr>
            <w:tcW w:w="1701" w:type="dxa"/>
            <w:tcBorders>
              <w:top w:val="nil"/>
              <w:left w:val="single" w:sz="4" w:space="0" w:color="auto"/>
              <w:bottom w:val="nil"/>
              <w:right w:val="single" w:sz="4" w:space="0" w:color="auto"/>
            </w:tcBorders>
          </w:tcPr>
          <w:p w14:paraId="0F0F39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03" w:author="Johnny Schultz" w:date="2020-02-12T15:55:00Z"/>
                <w:sz w:val="20"/>
              </w:rPr>
            </w:pPr>
            <w:del w:id="25104" w:author="Johnny Schultz" w:date="2020-02-12T15:55:00Z">
              <w:r w:rsidRPr="00A013FD">
                <w:rPr>
                  <w:sz w:val="20"/>
                </w:rPr>
                <w:delText>0.4 ps/Hz</w:delText>
              </w:r>
            </w:del>
          </w:p>
        </w:tc>
        <w:tc>
          <w:tcPr>
            <w:tcW w:w="1785" w:type="dxa"/>
            <w:tcBorders>
              <w:top w:val="nil"/>
              <w:left w:val="single" w:sz="4" w:space="0" w:color="auto"/>
              <w:bottom w:val="nil"/>
              <w:right w:val="single" w:sz="4" w:space="0" w:color="auto"/>
            </w:tcBorders>
          </w:tcPr>
          <w:p w14:paraId="561E09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05" w:author="Johnny Schultz" w:date="2020-02-12T15:55:00Z"/>
                <w:sz w:val="20"/>
              </w:rPr>
            </w:pPr>
            <w:del w:id="25106" w:author="Johnny Schultz" w:date="2020-02-12T15:55:00Z">
              <w:r w:rsidRPr="00A013FD">
                <w:rPr>
                  <w:sz w:val="20"/>
                </w:rPr>
                <w:delText>0.026 ps/Hz</w:delText>
              </w:r>
            </w:del>
          </w:p>
        </w:tc>
        <w:tc>
          <w:tcPr>
            <w:tcW w:w="1418" w:type="dxa"/>
            <w:tcBorders>
              <w:top w:val="nil"/>
              <w:left w:val="single" w:sz="4" w:space="0" w:color="auto"/>
              <w:bottom w:val="nil"/>
              <w:right w:val="single" w:sz="4" w:space="0" w:color="auto"/>
            </w:tcBorders>
          </w:tcPr>
          <w:p w14:paraId="596C60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07" w:author="Johnny Schultz" w:date="2020-02-12T15:55:00Z"/>
                <w:sz w:val="20"/>
              </w:rPr>
            </w:pPr>
            <w:del w:id="25108" w:author="Johnny Schultz" w:date="2020-02-12T15:55:00Z">
              <w:r w:rsidRPr="00A013FD">
                <w:rPr>
                  <w:sz w:val="20"/>
                </w:rPr>
                <w:delText>0.0004 ps/Hz</w:delText>
              </w:r>
            </w:del>
          </w:p>
        </w:tc>
      </w:tr>
      <w:tr w:rsidR="00A013FD" w:rsidRPr="00A013FD" w14:paraId="35457F77" w14:textId="77777777" w:rsidTr="00BF604E">
        <w:trPr>
          <w:cantSplit/>
          <w:jc w:val="center"/>
          <w:del w:id="25109" w:author="Johnny Schultz" w:date="2020-02-12T15:55:00Z"/>
        </w:trPr>
        <w:tc>
          <w:tcPr>
            <w:tcW w:w="2497" w:type="dxa"/>
            <w:tcBorders>
              <w:top w:val="nil"/>
              <w:left w:val="single" w:sz="4" w:space="0" w:color="auto"/>
              <w:bottom w:val="single" w:sz="4" w:space="0" w:color="auto"/>
              <w:right w:val="single" w:sz="4" w:space="0" w:color="auto"/>
            </w:tcBorders>
          </w:tcPr>
          <w:p w14:paraId="0ABEC5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110" w:author="Johnny Schultz" w:date="2020-02-12T15:55:00Z"/>
                <w:sz w:val="20"/>
              </w:rPr>
            </w:pPr>
            <w:del w:id="25111" w:author="Johnny Schultz" w:date="2020-02-12T15:55:00Z">
              <w:r w:rsidRPr="00A013FD">
                <w:rPr>
                  <w:sz w:val="20"/>
                </w:rPr>
                <w:delText xml:space="preserve">Scintillation </w:delText>
              </w:r>
              <w:r w:rsidRPr="00A013FD">
                <w:rPr>
                  <w:position w:val="6"/>
                  <w:sz w:val="14"/>
                </w:rPr>
                <w:delText>(1)</w:delText>
              </w:r>
            </w:del>
          </w:p>
        </w:tc>
        <w:tc>
          <w:tcPr>
            <w:tcW w:w="1276" w:type="dxa"/>
            <w:tcBorders>
              <w:top w:val="nil"/>
              <w:left w:val="single" w:sz="4" w:space="0" w:color="auto"/>
              <w:bottom w:val="single" w:sz="4" w:space="0" w:color="auto"/>
              <w:right w:val="single" w:sz="4" w:space="0" w:color="auto"/>
            </w:tcBorders>
          </w:tcPr>
          <w:p w14:paraId="53A4D7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12" w:author="Johnny Schultz" w:date="2020-02-12T15:55:00Z"/>
                <w:sz w:val="20"/>
              </w:rPr>
            </w:pPr>
            <w:del w:id="25113" w:author="Johnny Schultz" w:date="2020-02-12T15:55:00Z">
              <w:r w:rsidRPr="00A013FD">
                <w:rPr>
                  <w:sz w:val="20"/>
                </w:rPr>
                <w:delText xml:space="preserve">See Rec. </w:delText>
              </w:r>
              <w:r w:rsidRPr="00A013FD">
                <w:rPr>
                  <w:sz w:val="20"/>
                </w:rPr>
                <w:br/>
                <w:delText>ITU-R.P.531</w:delText>
              </w:r>
            </w:del>
          </w:p>
        </w:tc>
        <w:tc>
          <w:tcPr>
            <w:tcW w:w="1701" w:type="dxa"/>
            <w:tcBorders>
              <w:top w:val="nil"/>
              <w:left w:val="single" w:sz="4" w:space="0" w:color="auto"/>
              <w:bottom w:val="single" w:sz="4" w:space="0" w:color="auto"/>
              <w:right w:val="single" w:sz="4" w:space="0" w:color="auto"/>
            </w:tcBorders>
          </w:tcPr>
          <w:p w14:paraId="75EAFA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14" w:author="Johnny Schultz" w:date="2020-02-12T15:55:00Z"/>
                <w:sz w:val="20"/>
              </w:rPr>
            </w:pPr>
            <w:del w:id="25115" w:author="Johnny Schultz" w:date="2020-02-12T15:55:00Z">
              <w:r w:rsidRPr="00A013FD">
                <w:rPr>
                  <w:sz w:val="20"/>
                </w:rPr>
                <w:delText xml:space="preserve">See Rec. </w:delText>
              </w:r>
              <w:r w:rsidRPr="00A013FD">
                <w:rPr>
                  <w:sz w:val="20"/>
                </w:rPr>
                <w:br/>
                <w:delText>ITU-R P.531</w:delText>
              </w:r>
            </w:del>
          </w:p>
        </w:tc>
        <w:tc>
          <w:tcPr>
            <w:tcW w:w="1785" w:type="dxa"/>
            <w:tcBorders>
              <w:top w:val="nil"/>
              <w:left w:val="single" w:sz="4" w:space="0" w:color="auto"/>
              <w:bottom w:val="single" w:sz="4" w:space="0" w:color="auto"/>
              <w:right w:val="single" w:sz="4" w:space="0" w:color="auto"/>
            </w:tcBorders>
          </w:tcPr>
          <w:p w14:paraId="528693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16" w:author="Johnny Schultz" w:date="2020-02-12T15:55:00Z"/>
                <w:sz w:val="20"/>
              </w:rPr>
            </w:pPr>
            <w:del w:id="25117" w:author="Johnny Schultz" w:date="2020-02-12T15:55:00Z">
              <w:r w:rsidRPr="00A013FD">
                <w:rPr>
                  <w:sz w:val="20"/>
                </w:rPr>
                <w:delText xml:space="preserve">See Rec. </w:delText>
              </w:r>
              <w:r w:rsidRPr="00A013FD">
                <w:rPr>
                  <w:sz w:val="20"/>
                </w:rPr>
                <w:br/>
                <w:delText>ITU-R P.531</w:delText>
              </w:r>
            </w:del>
          </w:p>
        </w:tc>
        <w:tc>
          <w:tcPr>
            <w:tcW w:w="1418" w:type="dxa"/>
            <w:tcBorders>
              <w:top w:val="nil"/>
              <w:left w:val="single" w:sz="4" w:space="0" w:color="auto"/>
              <w:bottom w:val="single" w:sz="4" w:space="0" w:color="auto"/>
              <w:right w:val="single" w:sz="4" w:space="0" w:color="auto"/>
            </w:tcBorders>
          </w:tcPr>
          <w:p w14:paraId="0FD339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18" w:author="Johnny Schultz" w:date="2020-02-12T15:55:00Z"/>
                <w:sz w:val="20"/>
              </w:rPr>
            </w:pPr>
            <w:del w:id="25119" w:author="Johnny Schultz" w:date="2020-02-12T15:55:00Z">
              <w:r w:rsidRPr="00A013FD">
                <w:rPr>
                  <w:sz w:val="20"/>
                </w:rPr>
                <w:sym w:font="Symbol" w:char="F03E"/>
              </w:r>
              <w:r w:rsidRPr="00A013FD">
                <w:rPr>
                  <w:sz w:val="20"/>
                </w:rPr>
                <w:delText xml:space="preserve"> 20 dB</w:delText>
              </w:r>
              <w:r w:rsidRPr="00A013FD">
                <w:rPr>
                  <w:sz w:val="20"/>
                </w:rPr>
                <w:br/>
                <w:delText>peak-to-peak</w:delText>
              </w:r>
            </w:del>
          </w:p>
        </w:tc>
      </w:tr>
      <w:tr w:rsidR="00A013FD" w:rsidRPr="00A013FD" w14:paraId="086B7599" w14:textId="77777777" w:rsidTr="00BF604E">
        <w:trPr>
          <w:cantSplit/>
          <w:jc w:val="center"/>
          <w:del w:id="25120" w:author="Johnny Schultz" w:date="2020-02-12T15:55:00Z"/>
        </w:trPr>
        <w:tc>
          <w:tcPr>
            <w:tcW w:w="8677" w:type="dxa"/>
            <w:gridSpan w:val="5"/>
            <w:tcBorders>
              <w:top w:val="single" w:sz="4" w:space="0" w:color="auto"/>
              <w:left w:val="nil"/>
              <w:bottom w:val="nil"/>
              <w:right w:val="nil"/>
            </w:tcBorders>
          </w:tcPr>
          <w:p w14:paraId="4637C555" w14:textId="77777777" w:rsidR="00A013FD" w:rsidRPr="00A013FD" w:rsidRDefault="00A013FD" w:rsidP="00A013FD">
            <w:pPr>
              <w:tabs>
                <w:tab w:val="left" w:pos="313"/>
              </w:tabs>
              <w:rPr>
                <w:del w:id="25121" w:author="Johnny Schultz" w:date="2020-02-12T15:55:00Z"/>
                <w:sz w:val="20"/>
              </w:rPr>
            </w:pPr>
            <w:del w:id="25122" w:author="Johnny Schultz" w:date="2020-02-12T15:55:00Z">
              <w:r w:rsidRPr="00A013FD">
                <w:rPr>
                  <w:sz w:val="20"/>
                  <w:vertAlign w:val="superscript"/>
                </w:rPr>
                <w:delText>*</w:delText>
              </w:r>
              <w:r w:rsidRPr="00A013FD">
                <w:rPr>
                  <w:sz w:val="20"/>
                </w:rPr>
                <w:tab/>
                <w:delText>This estimate is based on a TEC of 1 018 electrons/m</w:delText>
              </w:r>
              <w:r w:rsidRPr="00A013FD">
                <w:rPr>
                  <w:sz w:val="20"/>
                  <w:vertAlign w:val="superscript"/>
                </w:rPr>
                <w:delText>2</w:delText>
              </w:r>
              <w:r w:rsidRPr="00A013FD">
                <w:rPr>
                  <w:sz w:val="20"/>
                </w:rPr>
                <w:delText>, which is a high value of TEC encountered at low latitudes in day-time with high solar activity.</w:delText>
              </w:r>
            </w:del>
          </w:p>
          <w:p w14:paraId="649A2432" w14:textId="77777777" w:rsidR="00A013FD" w:rsidRPr="00A013FD" w:rsidRDefault="00A013FD" w:rsidP="00A013FD">
            <w:pPr>
              <w:tabs>
                <w:tab w:val="left" w:pos="313"/>
              </w:tabs>
              <w:rPr>
                <w:del w:id="25123" w:author="Johnny Schultz" w:date="2020-02-12T15:55:00Z"/>
                <w:sz w:val="20"/>
              </w:rPr>
            </w:pPr>
            <w:del w:id="25124" w:author="Johnny Schultz" w:date="2020-02-12T15:55:00Z">
              <w:r w:rsidRPr="00A013FD">
                <w:rPr>
                  <w:position w:val="6"/>
                  <w:sz w:val="14"/>
                </w:rPr>
                <w:delText>(1)</w:delText>
              </w:r>
              <w:r w:rsidRPr="00A013FD">
                <w:rPr>
                  <w:sz w:val="20"/>
                </w:rPr>
                <w:tab/>
                <w:delText>Values observed near the geomagnetic equator during the early night-time hours (local time) at equinox under conditions of high sunspot number.</w:delText>
              </w:r>
            </w:del>
          </w:p>
        </w:tc>
      </w:tr>
    </w:tbl>
    <w:p w14:paraId="1D8B237C" w14:textId="77777777" w:rsidR="00A013FD" w:rsidRPr="00A013FD" w:rsidRDefault="00A013FD" w:rsidP="00A013FD">
      <w:pPr>
        <w:keepNext/>
        <w:spacing w:before="560" w:after="120"/>
        <w:jc w:val="center"/>
        <w:rPr>
          <w:del w:id="25125" w:author="Johnny Schultz" w:date="2020-02-12T15:55:00Z"/>
          <w:b/>
          <w:caps/>
          <w:sz w:val="20"/>
        </w:rPr>
      </w:pPr>
      <w:bookmarkStart w:id="25126" w:name="_Toc412447432"/>
      <w:del w:id="25127" w:author="Johnny Schultz" w:date="2020-02-12T15:55:00Z">
        <w:r w:rsidRPr="00A013FD">
          <w:rPr>
            <w:caps/>
            <w:sz w:val="20"/>
          </w:rPr>
          <w:delText>TABLE A4-8</w:delText>
        </w:r>
      </w:del>
    </w:p>
    <w:p w14:paraId="7DDD08A9" w14:textId="77777777" w:rsidR="00A013FD" w:rsidRPr="00A013FD" w:rsidRDefault="00A013FD" w:rsidP="00A013FD">
      <w:pPr>
        <w:keepNext/>
        <w:keepLines/>
        <w:spacing w:before="0" w:after="120"/>
        <w:jc w:val="center"/>
        <w:rPr>
          <w:del w:id="25128" w:author="Johnny Schultz" w:date="2020-02-12T15:55:00Z"/>
          <w:rFonts w:ascii="Times New Roman Bold" w:hAnsi="Times New Roman Bold"/>
          <w:b/>
          <w:sz w:val="20"/>
        </w:rPr>
      </w:pPr>
      <w:del w:id="25129" w:author="Johnny Schultz" w:date="2020-02-12T15:55:00Z">
        <w:r w:rsidRPr="00A013FD">
          <w:rPr>
            <w:rFonts w:ascii="Times New Roman Bold" w:hAnsi="Times New Roman Bold"/>
            <w:b/>
            <w:sz w:val="20"/>
          </w:rPr>
          <w:delText>Mid-latitude fade depths due to ionospheric scintillation (dB)</w:delText>
        </w:r>
        <w:bookmarkEnd w:id="2512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A013FD" w:rsidRPr="00A013FD" w14:paraId="68EF21F4" w14:textId="77777777" w:rsidTr="00BF604E">
        <w:trPr>
          <w:cantSplit/>
          <w:trHeight w:val="345"/>
          <w:jc w:val="center"/>
          <w:del w:id="25130" w:author="Johnny Schultz" w:date="2020-02-12T15:55:00Z"/>
        </w:trPr>
        <w:tc>
          <w:tcPr>
            <w:tcW w:w="2268" w:type="dxa"/>
            <w:vMerge w:val="restart"/>
            <w:vAlign w:val="center"/>
          </w:tcPr>
          <w:p w14:paraId="23A23993" w14:textId="77777777" w:rsidR="00A013FD" w:rsidRPr="00A013FD" w:rsidRDefault="00A013FD" w:rsidP="00A013FD">
            <w:pPr>
              <w:keepNext/>
              <w:spacing w:before="80" w:after="80"/>
              <w:jc w:val="center"/>
              <w:rPr>
                <w:del w:id="25131" w:author="Johnny Schultz" w:date="2020-02-12T15:55:00Z"/>
                <w:rFonts w:ascii="Times New Roman Bold" w:hAnsi="Times New Roman Bold" w:cs="Times New Roman Bold"/>
                <w:b/>
                <w:sz w:val="20"/>
                <w:lang w:eastAsia="nb-NO"/>
              </w:rPr>
            </w:pPr>
            <w:del w:id="25132" w:author="Johnny Schultz" w:date="2020-02-12T15:55:00Z">
              <w:r w:rsidRPr="00A013FD">
                <w:rPr>
                  <w:rFonts w:ascii="Times New Roman Bold" w:hAnsi="Times New Roman Bold" w:cs="Times New Roman Bold"/>
                  <w:b/>
                  <w:sz w:val="20"/>
                  <w:lang w:eastAsia="nb-NO"/>
                </w:rPr>
                <w:delText>Percentage of time</w:delText>
              </w:r>
              <w:r w:rsidRPr="00A013FD">
                <w:rPr>
                  <w:rFonts w:ascii="Times New Roman Bold" w:hAnsi="Times New Roman Bold" w:cs="Times New Roman Bold"/>
                  <w:b/>
                  <w:sz w:val="20"/>
                  <w:lang w:eastAsia="nb-NO"/>
                </w:rPr>
                <w:br/>
                <w:delText>(%)</w:delText>
              </w:r>
            </w:del>
          </w:p>
        </w:tc>
        <w:tc>
          <w:tcPr>
            <w:tcW w:w="4536" w:type="dxa"/>
            <w:gridSpan w:val="4"/>
          </w:tcPr>
          <w:p w14:paraId="218791BF" w14:textId="77777777" w:rsidR="00A013FD" w:rsidRPr="00A013FD" w:rsidRDefault="00A013FD" w:rsidP="00A013FD">
            <w:pPr>
              <w:keepNext/>
              <w:spacing w:before="80" w:after="80"/>
              <w:jc w:val="center"/>
              <w:rPr>
                <w:del w:id="25133" w:author="Johnny Schultz" w:date="2020-02-12T15:55:00Z"/>
                <w:rFonts w:ascii="Times New Roman Bold" w:hAnsi="Times New Roman Bold" w:cs="Times New Roman Bold"/>
                <w:b/>
                <w:sz w:val="20"/>
                <w:lang w:eastAsia="nb-NO"/>
              </w:rPr>
            </w:pPr>
            <w:del w:id="25134" w:author="Johnny Schultz" w:date="2020-02-12T15:55:00Z">
              <w:r w:rsidRPr="00A013FD">
                <w:rPr>
                  <w:rFonts w:ascii="Times New Roman Bold" w:hAnsi="Times New Roman Bold" w:cs="Times New Roman Bold"/>
                  <w:b/>
                  <w:sz w:val="20"/>
                  <w:lang w:eastAsia="nb-NO"/>
                </w:rPr>
                <w:delText>Frequency (GHz)</w:delText>
              </w:r>
            </w:del>
          </w:p>
        </w:tc>
      </w:tr>
      <w:tr w:rsidR="00A013FD" w:rsidRPr="00A013FD" w14:paraId="66C01B1B" w14:textId="77777777" w:rsidTr="00BF604E">
        <w:trPr>
          <w:cantSplit/>
          <w:jc w:val="center"/>
          <w:del w:id="25135" w:author="Johnny Schultz" w:date="2020-02-12T15:55:00Z"/>
        </w:trPr>
        <w:tc>
          <w:tcPr>
            <w:tcW w:w="2268" w:type="dxa"/>
            <w:vMerge/>
            <w:tcBorders>
              <w:bottom w:val="single" w:sz="4" w:space="0" w:color="auto"/>
            </w:tcBorders>
          </w:tcPr>
          <w:p w14:paraId="38F6781D" w14:textId="77777777" w:rsidR="00A013FD" w:rsidRPr="00A013FD" w:rsidRDefault="00A013FD" w:rsidP="00A013FD">
            <w:pPr>
              <w:keepNext/>
              <w:spacing w:before="80" w:after="80"/>
              <w:jc w:val="center"/>
              <w:rPr>
                <w:del w:id="25136" w:author="Johnny Schultz" w:date="2020-02-12T15:55:00Z"/>
                <w:rFonts w:ascii="Times New Roman Bold" w:hAnsi="Times New Roman Bold" w:cs="Times New Roman Bold"/>
                <w:b/>
                <w:sz w:val="20"/>
                <w:lang w:eastAsia="nb-NO"/>
              </w:rPr>
            </w:pPr>
          </w:p>
        </w:tc>
        <w:tc>
          <w:tcPr>
            <w:tcW w:w="1134" w:type="dxa"/>
            <w:tcBorders>
              <w:bottom w:val="single" w:sz="4" w:space="0" w:color="auto"/>
            </w:tcBorders>
          </w:tcPr>
          <w:p w14:paraId="626ACEA5" w14:textId="77777777" w:rsidR="00A013FD" w:rsidRPr="00A013FD" w:rsidRDefault="00A013FD" w:rsidP="00A013FD">
            <w:pPr>
              <w:keepNext/>
              <w:spacing w:before="80" w:after="80"/>
              <w:jc w:val="center"/>
              <w:rPr>
                <w:del w:id="25137" w:author="Johnny Schultz" w:date="2020-02-12T15:55:00Z"/>
                <w:rFonts w:ascii="Times New Roman Bold" w:hAnsi="Times New Roman Bold" w:cs="Times New Roman Bold"/>
                <w:b/>
                <w:sz w:val="20"/>
                <w:lang w:eastAsia="nb-NO"/>
              </w:rPr>
            </w:pPr>
            <w:del w:id="25138" w:author="Johnny Schultz" w:date="2020-02-12T15:55:00Z">
              <w:r w:rsidRPr="00A013FD">
                <w:rPr>
                  <w:rFonts w:ascii="Times New Roman Bold" w:hAnsi="Times New Roman Bold" w:cs="Times New Roman Bold"/>
                  <w:b/>
                  <w:sz w:val="20"/>
                  <w:lang w:eastAsia="nb-NO"/>
                </w:rPr>
                <w:delText>0.1</w:delText>
              </w:r>
            </w:del>
          </w:p>
        </w:tc>
        <w:tc>
          <w:tcPr>
            <w:tcW w:w="1134" w:type="dxa"/>
            <w:tcBorders>
              <w:bottom w:val="single" w:sz="4" w:space="0" w:color="auto"/>
            </w:tcBorders>
          </w:tcPr>
          <w:p w14:paraId="36866F2D" w14:textId="77777777" w:rsidR="00A013FD" w:rsidRPr="00A013FD" w:rsidRDefault="00A013FD" w:rsidP="00A013FD">
            <w:pPr>
              <w:keepNext/>
              <w:spacing w:before="80" w:after="80"/>
              <w:jc w:val="center"/>
              <w:rPr>
                <w:del w:id="25139" w:author="Johnny Schultz" w:date="2020-02-12T15:55:00Z"/>
                <w:rFonts w:ascii="Times New Roman Bold" w:hAnsi="Times New Roman Bold" w:cs="Times New Roman Bold"/>
                <w:b/>
                <w:sz w:val="20"/>
                <w:lang w:eastAsia="nb-NO"/>
              </w:rPr>
            </w:pPr>
            <w:del w:id="25140" w:author="Johnny Schultz" w:date="2020-02-12T15:55:00Z">
              <w:r w:rsidRPr="00A013FD">
                <w:rPr>
                  <w:rFonts w:ascii="Times New Roman Bold" w:hAnsi="Times New Roman Bold" w:cs="Times New Roman Bold"/>
                  <w:b/>
                  <w:sz w:val="20"/>
                  <w:lang w:eastAsia="nb-NO"/>
                </w:rPr>
                <w:delText>0.2</w:delText>
              </w:r>
            </w:del>
          </w:p>
        </w:tc>
        <w:tc>
          <w:tcPr>
            <w:tcW w:w="1134" w:type="dxa"/>
            <w:tcBorders>
              <w:bottom w:val="single" w:sz="4" w:space="0" w:color="auto"/>
            </w:tcBorders>
          </w:tcPr>
          <w:p w14:paraId="5E63E604" w14:textId="77777777" w:rsidR="00A013FD" w:rsidRPr="00A013FD" w:rsidRDefault="00A013FD" w:rsidP="00A013FD">
            <w:pPr>
              <w:keepNext/>
              <w:spacing w:before="80" w:after="80"/>
              <w:jc w:val="center"/>
              <w:rPr>
                <w:del w:id="25141" w:author="Johnny Schultz" w:date="2020-02-12T15:55:00Z"/>
                <w:rFonts w:ascii="Times New Roman Bold" w:hAnsi="Times New Roman Bold" w:cs="Times New Roman Bold"/>
                <w:b/>
                <w:sz w:val="20"/>
                <w:lang w:eastAsia="nb-NO"/>
              </w:rPr>
            </w:pPr>
            <w:del w:id="25142" w:author="Johnny Schultz" w:date="2020-02-12T15:55:00Z">
              <w:r w:rsidRPr="00A013FD">
                <w:rPr>
                  <w:rFonts w:ascii="Times New Roman Bold" w:hAnsi="Times New Roman Bold" w:cs="Times New Roman Bold"/>
                  <w:b/>
                  <w:sz w:val="20"/>
                  <w:lang w:eastAsia="nb-NO"/>
                </w:rPr>
                <w:delText>0.5</w:delText>
              </w:r>
            </w:del>
          </w:p>
        </w:tc>
        <w:tc>
          <w:tcPr>
            <w:tcW w:w="1134" w:type="dxa"/>
            <w:tcBorders>
              <w:bottom w:val="single" w:sz="4" w:space="0" w:color="auto"/>
            </w:tcBorders>
          </w:tcPr>
          <w:p w14:paraId="397C0B09" w14:textId="77777777" w:rsidR="00A013FD" w:rsidRPr="00A013FD" w:rsidRDefault="00A013FD" w:rsidP="00A013FD">
            <w:pPr>
              <w:keepNext/>
              <w:spacing w:before="80" w:after="80"/>
              <w:jc w:val="center"/>
              <w:rPr>
                <w:del w:id="25143" w:author="Johnny Schultz" w:date="2020-02-12T15:55:00Z"/>
                <w:rFonts w:ascii="Times New Roman Bold" w:hAnsi="Times New Roman Bold" w:cs="Times New Roman Bold"/>
                <w:b/>
                <w:sz w:val="20"/>
                <w:lang w:eastAsia="nb-NO"/>
              </w:rPr>
            </w:pPr>
            <w:del w:id="25144" w:author="Johnny Schultz" w:date="2020-02-12T15:55:00Z">
              <w:r w:rsidRPr="00A013FD">
                <w:rPr>
                  <w:rFonts w:ascii="Times New Roman Bold" w:hAnsi="Times New Roman Bold" w:cs="Times New Roman Bold"/>
                  <w:b/>
                  <w:sz w:val="20"/>
                  <w:lang w:eastAsia="nb-NO"/>
                </w:rPr>
                <w:delText>1</w:delText>
              </w:r>
            </w:del>
          </w:p>
        </w:tc>
      </w:tr>
      <w:tr w:rsidR="00A013FD" w:rsidRPr="00A013FD" w14:paraId="2290DDF8" w14:textId="77777777" w:rsidTr="00BF604E">
        <w:trPr>
          <w:cantSplit/>
          <w:jc w:val="center"/>
          <w:del w:id="25145" w:author="Johnny Schultz" w:date="2020-02-12T15:55:00Z"/>
        </w:trPr>
        <w:tc>
          <w:tcPr>
            <w:tcW w:w="2268" w:type="dxa"/>
            <w:tcBorders>
              <w:bottom w:val="nil"/>
            </w:tcBorders>
          </w:tcPr>
          <w:p w14:paraId="72DCB5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46" w:author="Johnny Schultz" w:date="2020-02-12T15:55:00Z"/>
                <w:sz w:val="20"/>
                <w:lang w:eastAsia="nb-NO"/>
              </w:rPr>
            </w:pPr>
            <w:del w:id="25147" w:author="Johnny Schultz" w:date="2020-02-12T15:55:00Z">
              <w:r w:rsidRPr="00A013FD">
                <w:rPr>
                  <w:sz w:val="20"/>
                  <w:lang w:eastAsia="nb-NO"/>
                </w:rPr>
                <w:delText>1.0</w:delText>
              </w:r>
            </w:del>
          </w:p>
        </w:tc>
        <w:tc>
          <w:tcPr>
            <w:tcW w:w="1134" w:type="dxa"/>
            <w:tcBorders>
              <w:bottom w:val="nil"/>
            </w:tcBorders>
          </w:tcPr>
          <w:p w14:paraId="182D94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48" w:author="Johnny Schultz" w:date="2020-02-12T15:55:00Z"/>
                <w:sz w:val="20"/>
                <w:lang w:eastAsia="nb-NO"/>
              </w:rPr>
            </w:pPr>
            <w:del w:id="25149" w:author="Johnny Schultz" w:date="2020-02-12T15:55:00Z">
              <w:r w:rsidRPr="00A013FD">
                <w:rPr>
                  <w:sz w:val="20"/>
                  <w:lang w:eastAsia="nb-NO"/>
                </w:rPr>
                <w:delText>5.9</w:delText>
              </w:r>
            </w:del>
          </w:p>
        </w:tc>
        <w:tc>
          <w:tcPr>
            <w:tcW w:w="1134" w:type="dxa"/>
            <w:tcBorders>
              <w:bottom w:val="nil"/>
            </w:tcBorders>
          </w:tcPr>
          <w:p w14:paraId="27A3E8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50" w:author="Johnny Schultz" w:date="2020-02-12T15:55:00Z"/>
                <w:sz w:val="20"/>
                <w:lang w:eastAsia="nb-NO"/>
              </w:rPr>
            </w:pPr>
            <w:del w:id="25151" w:author="Johnny Schultz" w:date="2020-02-12T15:55:00Z">
              <w:r w:rsidRPr="00A013FD">
                <w:rPr>
                  <w:sz w:val="20"/>
                  <w:lang w:eastAsia="nb-NO"/>
                </w:rPr>
                <w:delText>1.5</w:delText>
              </w:r>
            </w:del>
          </w:p>
        </w:tc>
        <w:tc>
          <w:tcPr>
            <w:tcW w:w="1134" w:type="dxa"/>
            <w:tcBorders>
              <w:bottom w:val="nil"/>
            </w:tcBorders>
          </w:tcPr>
          <w:p w14:paraId="5609F5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52" w:author="Johnny Schultz" w:date="2020-02-12T15:55:00Z"/>
                <w:sz w:val="20"/>
                <w:lang w:eastAsia="nb-NO"/>
              </w:rPr>
            </w:pPr>
            <w:del w:id="25153" w:author="Johnny Schultz" w:date="2020-02-12T15:55:00Z">
              <w:r w:rsidRPr="00A013FD">
                <w:rPr>
                  <w:sz w:val="20"/>
                  <w:lang w:eastAsia="nb-NO"/>
                </w:rPr>
                <w:delText>0.2</w:delText>
              </w:r>
            </w:del>
          </w:p>
        </w:tc>
        <w:tc>
          <w:tcPr>
            <w:tcW w:w="1134" w:type="dxa"/>
            <w:tcBorders>
              <w:bottom w:val="nil"/>
            </w:tcBorders>
          </w:tcPr>
          <w:p w14:paraId="570980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54" w:author="Johnny Schultz" w:date="2020-02-12T15:55:00Z"/>
                <w:sz w:val="20"/>
                <w:lang w:eastAsia="nb-NO"/>
              </w:rPr>
            </w:pPr>
            <w:del w:id="25155" w:author="Johnny Schultz" w:date="2020-02-12T15:55:00Z">
              <w:r w:rsidRPr="00A013FD">
                <w:rPr>
                  <w:sz w:val="20"/>
                  <w:lang w:eastAsia="nb-NO"/>
                </w:rPr>
                <w:delText>0.1</w:delText>
              </w:r>
            </w:del>
          </w:p>
        </w:tc>
      </w:tr>
      <w:tr w:rsidR="00A013FD" w:rsidRPr="00A013FD" w14:paraId="11054A1B" w14:textId="77777777" w:rsidTr="00BF604E">
        <w:trPr>
          <w:cantSplit/>
          <w:jc w:val="center"/>
          <w:del w:id="25156" w:author="Johnny Schultz" w:date="2020-02-12T15:55:00Z"/>
        </w:trPr>
        <w:tc>
          <w:tcPr>
            <w:tcW w:w="2268" w:type="dxa"/>
            <w:tcBorders>
              <w:top w:val="nil"/>
              <w:bottom w:val="nil"/>
            </w:tcBorders>
          </w:tcPr>
          <w:p w14:paraId="2AA03D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57" w:author="Johnny Schultz" w:date="2020-02-12T15:55:00Z"/>
                <w:sz w:val="20"/>
                <w:lang w:eastAsia="nb-NO"/>
              </w:rPr>
            </w:pPr>
            <w:del w:id="25158" w:author="Johnny Schultz" w:date="2020-02-12T15:55:00Z">
              <w:r w:rsidRPr="00A013FD">
                <w:rPr>
                  <w:sz w:val="20"/>
                  <w:lang w:eastAsia="nb-NO"/>
                </w:rPr>
                <w:delText>0.5</w:delText>
              </w:r>
            </w:del>
          </w:p>
        </w:tc>
        <w:tc>
          <w:tcPr>
            <w:tcW w:w="1134" w:type="dxa"/>
            <w:tcBorders>
              <w:top w:val="nil"/>
              <w:bottom w:val="nil"/>
            </w:tcBorders>
          </w:tcPr>
          <w:p w14:paraId="6052D9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59" w:author="Johnny Schultz" w:date="2020-02-12T15:55:00Z"/>
                <w:sz w:val="20"/>
                <w:lang w:eastAsia="nb-NO"/>
              </w:rPr>
            </w:pPr>
            <w:del w:id="25160" w:author="Johnny Schultz" w:date="2020-02-12T15:55:00Z">
              <w:r w:rsidRPr="00A013FD">
                <w:rPr>
                  <w:sz w:val="20"/>
                  <w:lang w:eastAsia="nb-NO"/>
                </w:rPr>
                <w:delText>9.3</w:delText>
              </w:r>
            </w:del>
          </w:p>
        </w:tc>
        <w:tc>
          <w:tcPr>
            <w:tcW w:w="1134" w:type="dxa"/>
            <w:tcBorders>
              <w:top w:val="nil"/>
              <w:bottom w:val="nil"/>
            </w:tcBorders>
          </w:tcPr>
          <w:p w14:paraId="657EB6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61" w:author="Johnny Schultz" w:date="2020-02-12T15:55:00Z"/>
                <w:sz w:val="20"/>
                <w:lang w:eastAsia="nb-NO"/>
              </w:rPr>
            </w:pPr>
            <w:del w:id="25162" w:author="Johnny Schultz" w:date="2020-02-12T15:55:00Z">
              <w:r w:rsidRPr="00A013FD">
                <w:rPr>
                  <w:sz w:val="20"/>
                  <w:lang w:eastAsia="nb-NO"/>
                </w:rPr>
                <w:delText>2.3</w:delText>
              </w:r>
            </w:del>
          </w:p>
        </w:tc>
        <w:tc>
          <w:tcPr>
            <w:tcW w:w="1134" w:type="dxa"/>
            <w:tcBorders>
              <w:top w:val="nil"/>
              <w:bottom w:val="nil"/>
            </w:tcBorders>
          </w:tcPr>
          <w:p w14:paraId="493409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63" w:author="Johnny Schultz" w:date="2020-02-12T15:55:00Z"/>
                <w:sz w:val="20"/>
                <w:lang w:eastAsia="nb-NO"/>
              </w:rPr>
            </w:pPr>
            <w:del w:id="25164" w:author="Johnny Schultz" w:date="2020-02-12T15:55:00Z">
              <w:r w:rsidRPr="00A013FD">
                <w:rPr>
                  <w:sz w:val="20"/>
                  <w:lang w:eastAsia="nb-NO"/>
                </w:rPr>
                <w:delText>0.4</w:delText>
              </w:r>
            </w:del>
          </w:p>
        </w:tc>
        <w:tc>
          <w:tcPr>
            <w:tcW w:w="1134" w:type="dxa"/>
            <w:tcBorders>
              <w:top w:val="nil"/>
              <w:bottom w:val="nil"/>
            </w:tcBorders>
          </w:tcPr>
          <w:p w14:paraId="6C54EC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65" w:author="Johnny Schultz" w:date="2020-02-12T15:55:00Z"/>
                <w:sz w:val="20"/>
                <w:lang w:eastAsia="nb-NO"/>
              </w:rPr>
            </w:pPr>
            <w:del w:id="25166" w:author="Johnny Schultz" w:date="2020-02-12T15:55:00Z">
              <w:r w:rsidRPr="00A013FD">
                <w:rPr>
                  <w:sz w:val="20"/>
                  <w:lang w:eastAsia="nb-NO"/>
                </w:rPr>
                <w:delText>0.1</w:delText>
              </w:r>
            </w:del>
          </w:p>
        </w:tc>
      </w:tr>
      <w:tr w:rsidR="00A013FD" w:rsidRPr="00A013FD" w14:paraId="6B0AED71" w14:textId="77777777" w:rsidTr="00BF604E">
        <w:trPr>
          <w:cantSplit/>
          <w:jc w:val="center"/>
          <w:del w:id="25167" w:author="Johnny Schultz" w:date="2020-02-12T15:55:00Z"/>
        </w:trPr>
        <w:tc>
          <w:tcPr>
            <w:tcW w:w="2268" w:type="dxa"/>
            <w:tcBorders>
              <w:top w:val="nil"/>
              <w:bottom w:val="nil"/>
            </w:tcBorders>
          </w:tcPr>
          <w:p w14:paraId="12F89A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68" w:author="Johnny Schultz" w:date="2020-02-12T15:55:00Z"/>
                <w:sz w:val="20"/>
                <w:lang w:eastAsia="nb-NO"/>
              </w:rPr>
            </w:pPr>
            <w:del w:id="25169" w:author="Johnny Schultz" w:date="2020-02-12T15:55:00Z">
              <w:r w:rsidRPr="00A013FD">
                <w:rPr>
                  <w:sz w:val="20"/>
                  <w:lang w:eastAsia="nb-NO"/>
                </w:rPr>
                <w:delText>0.2</w:delText>
              </w:r>
            </w:del>
          </w:p>
        </w:tc>
        <w:tc>
          <w:tcPr>
            <w:tcW w:w="1134" w:type="dxa"/>
            <w:tcBorders>
              <w:top w:val="nil"/>
              <w:bottom w:val="nil"/>
            </w:tcBorders>
          </w:tcPr>
          <w:p w14:paraId="665ECA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70" w:author="Johnny Schultz" w:date="2020-02-12T15:55:00Z"/>
                <w:sz w:val="20"/>
                <w:lang w:eastAsia="nb-NO"/>
              </w:rPr>
            </w:pPr>
            <w:del w:id="25171" w:author="Johnny Schultz" w:date="2020-02-12T15:55:00Z">
              <w:r w:rsidRPr="00A013FD">
                <w:rPr>
                  <w:sz w:val="20"/>
                  <w:lang w:eastAsia="nb-NO"/>
                </w:rPr>
                <w:delText>16.6</w:delText>
              </w:r>
            </w:del>
          </w:p>
        </w:tc>
        <w:tc>
          <w:tcPr>
            <w:tcW w:w="1134" w:type="dxa"/>
            <w:tcBorders>
              <w:top w:val="nil"/>
              <w:bottom w:val="nil"/>
            </w:tcBorders>
          </w:tcPr>
          <w:p w14:paraId="5D7A55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72" w:author="Johnny Schultz" w:date="2020-02-12T15:55:00Z"/>
                <w:sz w:val="20"/>
                <w:lang w:eastAsia="nb-NO"/>
              </w:rPr>
            </w:pPr>
            <w:del w:id="25173" w:author="Johnny Schultz" w:date="2020-02-12T15:55:00Z">
              <w:r w:rsidRPr="00A013FD">
                <w:rPr>
                  <w:sz w:val="20"/>
                  <w:lang w:eastAsia="nb-NO"/>
                </w:rPr>
                <w:delText>4.2</w:delText>
              </w:r>
            </w:del>
          </w:p>
        </w:tc>
        <w:tc>
          <w:tcPr>
            <w:tcW w:w="1134" w:type="dxa"/>
            <w:tcBorders>
              <w:top w:val="nil"/>
              <w:bottom w:val="nil"/>
            </w:tcBorders>
          </w:tcPr>
          <w:p w14:paraId="392A18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74" w:author="Johnny Schultz" w:date="2020-02-12T15:55:00Z"/>
                <w:sz w:val="20"/>
                <w:lang w:eastAsia="nb-NO"/>
              </w:rPr>
            </w:pPr>
            <w:del w:id="25175" w:author="Johnny Schultz" w:date="2020-02-12T15:55:00Z">
              <w:r w:rsidRPr="00A013FD">
                <w:rPr>
                  <w:sz w:val="20"/>
                  <w:lang w:eastAsia="nb-NO"/>
                </w:rPr>
                <w:delText>0.7</w:delText>
              </w:r>
            </w:del>
          </w:p>
        </w:tc>
        <w:tc>
          <w:tcPr>
            <w:tcW w:w="1134" w:type="dxa"/>
            <w:tcBorders>
              <w:top w:val="nil"/>
              <w:bottom w:val="nil"/>
            </w:tcBorders>
          </w:tcPr>
          <w:p w14:paraId="1F0DAF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76" w:author="Johnny Schultz" w:date="2020-02-12T15:55:00Z"/>
                <w:sz w:val="20"/>
                <w:lang w:eastAsia="nb-NO"/>
              </w:rPr>
            </w:pPr>
            <w:del w:id="25177" w:author="Johnny Schultz" w:date="2020-02-12T15:55:00Z">
              <w:r w:rsidRPr="00A013FD">
                <w:rPr>
                  <w:sz w:val="20"/>
                  <w:lang w:eastAsia="nb-NO"/>
                </w:rPr>
                <w:delText>0.2</w:delText>
              </w:r>
            </w:del>
          </w:p>
        </w:tc>
      </w:tr>
      <w:tr w:rsidR="00A013FD" w:rsidRPr="00A013FD" w14:paraId="6FFD269E" w14:textId="77777777" w:rsidTr="00BF604E">
        <w:trPr>
          <w:cantSplit/>
          <w:jc w:val="center"/>
          <w:del w:id="25178" w:author="Johnny Schultz" w:date="2020-02-12T15:55:00Z"/>
        </w:trPr>
        <w:tc>
          <w:tcPr>
            <w:tcW w:w="2268" w:type="dxa"/>
            <w:tcBorders>
              <w:top w:val="nil"/>
            </w:tcBorders>
          </w:tcPr>
          <w:p w14:paraId="1D440B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79" w:author="Johnny Schultz" w:date="2020-02-12T15:55:00Z"/>
                <w:sz w:val="20"/>
                <w:lang w:eastAsia="nb-NO"/>
              </w:rPr>
            </w:pPr>
            <w:del w:id="25180" w:author="Johnny Schultz" w:date="2020-02-12T15:55:00Z">
              <w:r w:rsidRPr="00A013FD">
                <w:rPr>
                  <w:sz w:val="20"/>
                  <w:lang w:eastAsia="nb-NO"/>
                </w:rPr>
                <w:delText>0.1</w:delText>
              </w:r>
            </w:del>
          </w:p>
        </w:tc>
        <w:tc>
          <w:tcPr>
            <w:tcW w:w="1134" w:type="dxa"/>
            <w:tcBorders>
              <w:top w:val="nil"/>
            </w:tcBorders>
          </w:tcPr>
          <w:p w14:paraId="567631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81" w:author="Johnny Schultz" w:date="2020-02-12T15:55:00Z"/>
                <w:sz w:val="20"/>
                <w:lang w:eastAsia="nb-NO"/>
              </w:rPr>
            </w:pPr>
            <w:del w:id="25182" w:author="Johnny Schultz" w:date="2020-02-12T15:55:00Z">
              <w:r w:rsidRPr="00A013FD">
                <w:rPr>
                  <w:sz w:val="20"/>
                  <w:lang w:eastAsia="nb-NO"/>
                </w:rPr>
                <w:delText>25.0</w:delText>
              </w:r>
            </w:del>
          </w:p>
        </w:tc>
        <w:tc>
          <w:tcPr>
            <w:tcW w:w="1134" w:type="dxa"/>
            <w:tcBorders>
              <w:top w:val="nil"/>
            </w:tcBorders>
          </w:tcPr>
          <w:p w14:paraId="0F6644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83" w:author="Johnny Schultz" w:date="2020-02-12T15:55:00Z"/>
                <w:sz w:val="20"/>
                <w:lang w:eastAsia="nb-NO"/>
              </w:rPr>
            </w:pPr>
            <w:del w:id="25184" w:author="Johnny Schultz" w:date="2020-02-12T15:55:00Z">
              <w:r w:rsidRPr="00A013FD">
                <w:rPr>
                  <w:sz w:val="20"/>
                  <w:lang w:eastAsia="nb-NO"/>
                </w:rPr>
                <w:delText>6.2</w:delText>
              </w:r>
            </w:del>
          </w:p>
        </w:tc>
        <w:tc>
          <w:tcPr>
            <w:tcW w:w="1134" w:type="dxa"/>
            <w:tcBorders>
              <w:top w:val="nil"/>
            </w:tcBorders>
          </w:tcPr>
          <w:p w14:paraId="6152BF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85" w:author="Johnny Schultz" w:date="2020-02-12T15:55:00Z"/>
                <w:sz w:val="20"/>
                <w:lang w:eastAsia="nb-NO"/>
              </w:rPr>
            </w:pPr>
            <w:del w:id="25186" w:author="Johnny Schultz" w:date="2020-02-12T15:55:00Z">
              <w:r w:rsidRPr="00A013FD">
                <w:rPr>
                  <w:sz w:val="20"/>
                  <w:lang w:eastAsia="nb-NO"/>
                </w:rPr>
                <w:delText>1.0</w:delText>
              </w:r>
            </w:del>
          </w:p>
        </w:tc>
        <w:tc>
          <w:tcPr>
            <w:tcW w:w="1134" w:type="dxa"/>
            <w:tcBorders>
              <w:top w:val="nil"/>
            </w:tcBorders>
          </w:tcPr>
          <w:p w14:paraId="3E80D8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5187" w:author="Johnny Schultz" w:date="2020-02-12T15:55:00Z"/>
                <w:sz w:val="20"/>
                <w:lang w:eastAsia="nb-NO"/>
              </w:rPr>
            </w:pPr>
            <w:del w:id="25188" w:author="Johnny Schultz" w:date="2020-02-12T15:55:00Z">
              <w:r w:rsidRPr="00A013FD">
                <w:rPr>
                  <w:sz w:val="20"/>
                  <w:lang w:eastAsia="nb-NO"/>
                </w:rPr>
                <w:delText>0.3</w:delText>
              </w:r>
            </w:del>
          </w:p>
        </w:tc>
      </w:tr>
    </w:tbl>
    <w:p w14:paraId="5DBF6FFC" w14:textId="77777777" w:rsidR="00A013FD" w:rsidRPr="00A013FD" w:rsidRDefault="00A013FD" w:rsidP="00A013FD">
      <w:pPr>
        <w:keepNext/>
        <w:keepLines/>
        <w:spacing w:before="480" w:after="120"/>
        <w:jc w:val="center"/>
        <w:rPr>
          <w:del w:id="25189" w:author="Johnny Schultz" w:date="2020-02-12T15:55:00Z"/>
          <w:caps/>
          <w:sz w:val="20"/>
        </w:rPr>
      </w:pPr>
      <w:bookmarkStart w:id="25190" w:name="_Toc412447413"/>
      <w:del w:id="25191" w:author="Johnny Schultz" w:date="2020-02-12T15:55:00Z">
        <w:r w:rsidRPr="00A013FD">
          <w:rPr>
            <w:caps/>
            <w:sz w:val="20"/>
          </w:rPr>
          <w:delText xml:space="preserve">Figure A4-2 </w:delText>
        </w:r>
      </w:del>
    </w:p>
    <w:p w14:paraId="143808AA" w14:textId="77777777" w:rsidR="00A013FD" w:rsidRPr="00A013FD" w:rsidRDefault="00A013FD" w:rsidP="00A013FD">
      <w:pPr>
        <w:keepNext/>
        <w:keepLines/>
        <w:spacing w:before="0" w:after="480"/>
        <w:jc w:val="center"/>
        <w:rPr>
          <w:del w:id="25192" w:author="Johnny Schultz" w:date="2020-02-12T15:55:00Z"/>
          <w:rFonts w:ascii="Times New Roman Bold" w:hAnsi="Times New Roman Bold"/>
          <w:b/>
          <w:sz w:val="20"/>
        </w:rPr>
      </w:pPr>
      <w:del w:id="25193" w:author="Johnny Schultz" w:date="2020-02-12T15:55:00Z">
        <w:r w:rsidRPr="00A013FD">
          <w:rPr>
            <w:rFonts w:ascii="Times New Roman Bold" w:hAnsi="Times New Roman Bold"/>
            <w:b/>
            <w:sz w:val="20"/>
          </w:rPr>
          <w:delText xml:space="preserve">Ricean </w:delText>
        </w:r>
        <w:bookmarkEnd w:id="25190"/>
        <w:r w:rsidRPr="00A013FD">
          <w:rPr>
            <w:rFonts w:ascii="Times New Roman Bold" w:hAnsi="Times New Roman Bold"/>
            <w:b/>
            <w:sz w:val="20"/>
          </w:rPr>
          <w:delText>fade depth probability</w:delText>
        </w:r>
      </w:del>
    </w:p>
    <w:p w14:paraId="44B12DBC" w14:textId="77777777" w:rsidR="00A013FD" w:rsidRPr="00A013FD" w:rsidRDefault="00A013FD" w:rsidP="00A013FD">
      <w:pPr>
        <w:keepNext/>
        <w:keepLines/>
        <w:jc w:val="center"/>
        <w:rPr>
          <w:del w:id="25194" w:author="Johnny Schultz" w:date="2020-02-12T15:55:00Z"/>
        </w:rPr>
      </w:pPr>
      <w:del w:id="25195" w:author="Johnny Schultz" w:date="2020-02-12T15:55:00Z">
        <w:r w:rsidRPr="00A013FD">
          <w:rPr>
            <w:noProof/>
            <w:sz w:val="18"/>
            <w:lang w:val="fr-CA" w:eastAsia="fr-CA"/>
          </w:rPr>
          <w:drawing>
            <wp:inline distT="0" distB="0" distL="0" distR="0" wp14:anchorId="3679CDDC" wp14:editId="79DB3C85">
              <wp:extent cx="4881880" cy="2607945"/>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del>
    </w:p>
    <w:p w14:paraId="5C34662E" w14:textId="77777777" w:rsidR="00A013FD" w:rsidRPr="00A013FD" w:rsidRDefault="00A013FD" w:rsidP="00A013FD">
      <w:pPr>
        <w:keepNext/>
        <w:keepLines/>
        <w:tabs>
          <w:tab w:val="left" w:pos="360"/>
        </w:tabs>
        <w:spacing w:before="200"/>
        <w:ind w:left="360" w:hanging="360"/>
        <w:outlineLvl w:val="1"/>
        <w:rPr>
          <w:del w:id="25196" w:author="Johnny Schultz" w:date="2020-02-12T15:55:00Z"/>
          <w:b/>
        </w:rPr>
      </w:pPr>
      <w:del w:id="25197" w:author="Johnny Schultz" w:date="2020-02-12T15:55:00Z">
        <w:r w:rsidRPr="00A013FD">
          <w:rPr>
            <w:b/>
          </w:rPr>
          <w:delText>2.2</w:delText>
        </w:r>
        <w:r w:rsidRPr="00A013FD">
          <w:rPr>
            <w:b/>
          </w:rPr>
          <w:tab/>
          <w:delText xml:space="preserve">Physical layer modulation schemes </w:delText>
        </w:r>
      </w:del>
    </w:p>
    <w:p w14:paraId="6140C73A" w14:textId="77777777" w:rsidR="00A013FD" w:rsidRPr="00A013FD" w:rsidRDefault="00A013FD" w:rsidP="00A013FD">
      <w:pPr>
        <w:rPr>
          <w:del w:id="25198" w:author="Johnny Schultz" w:date="2020-02-12T15:55:00Z"/>
        </w:rPr>
      </w:pPr>
      <w:del w:id="25199" w:author="Johnny Schultz" w:date="2020-02-12T15:55:00Z">
        <w:r w:rsidRPr="00A013FD">
          <w:delText>VDE-SAT Downlink supports different modulation to maximise spectral efficiency and throughput. The supported modulation methods are given in Table A4-9.</w:delText>
        </w:r>
      </w:del>
    </w:p>
    <w:p w14:paraId="0D27F814" w14:textId="77777777" w:rsidR="00A013FD" w:rsidRPr="00A013FD" w:rsidRDefault="00A013FD" w:rsidP="00A013FD">
      <w:pPr>
        <w:keepNext/>
        <w:spacing w:before="560" w:after="120"/>
        <w:jc w:val="center"/>
        <w:rPr>
          <w:del w:id="25200" w:author="Johnny Schultz" w:date="2020-02-12T15:55:00Z"/>
          <w:b/>
          <w:caps/>
          <w:sz w:val="20"/>
        </w:rPr>
      </w:pPr>
      <w:del w:id="25201" w:author="Johnny Schultz" w:date="2020-02-12T15:55:00Z">
        <w:r w:rsidRPr="00A013FD">
          <w:rPr>
            <w:caps/>
            <w:sz w:val="20"/>
          </w:rPr>
          <w:delText>TABLE A4-9</w:delText>
        </w:r>
        <w:r w:rsidRPr="00A013FD">
          <w:rPr>
            <w:b/>
            <w:caps/>
            <w:sz w:val="20"/>
          </w:rPr>
          <w:delText xml:space="preserve"> </w:delText>
        </w:r>
      </w:del>
    </w:p>
    <w:p w14:paraId="5164E258" w14:textId="77777777" w:rsidR="00A013FD" w:rsidRPr="00A013FD" w:rsidRDefault="00A013FD" w:rsidP="00A013FD">
      <w:pPr>
        <w:keepNext/>
        <w:keepLines/>
        <w:spacing w:before="0" w:after="120"/>
        <w:jc w:val="center"/>
        <w:rPr>
          <w:del w:id="25202" w:author="Johnny Schultz" w:date="2020-02-12T15:55:00Z"/>
          <w:rFonts w:ascii="Times New Roman Bold" w:hAnsi="Times New Roman Bold"/>
          <w:b/>
          <w:sz w:val="20"/>
        </w:rPr>
      </w:pPr>
      <w:del w:id="25203" w:author="Johnny Schultz" w:date="2020-02-12T15:55:00Z">
        <w:r w:rsidRPr="00A013FD">
          <w:rPr>
            <w:rFonts w:ascii="Times New Roman Bold" w:hAnsi="Times New Roman Bold"/>
            <w:b/>
            <w:sz w:val="20"/>
          </w:rPr>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A013FD" w:rsidRPr="00A013FD" w14:paraId="5D87826E" w14:textId="77777777" w:rsidTr="00BF604E">
        <w:trPr>
          <w:jc w:val="center"/>
          <w:del w:id="25204" w:author="Johnny Schultz" w:date="2020-02-12T15:55:00Z"/>
        </w:trPr>
        <w:tc>
          <w:tcPr>
            <w:tcW w:w="794" w:type="dxa"/>
            <w:vAlign w:val="center"/>
          </w:tcPr>
          <w:p w14:paraId="264C23F6" w14:textId="77777777" w:rsidR="00A013FD" w:rsidRPr="00A013FD" w:rsidRDefault="00A013FD" w:rsidP="00A013FD">
            <w:pPr>
              <w:spacing w:before="80" w:after="80"/>
              <w:rPr>
                <w:del w:id="25205" w:author="Johnny Schultz" w:date="2020-02-12T15:55:00Z"/>
                <w:rFonts w:asciiTheme="majorBidi" w:hAnsiTheme="majorBidi" w:cstheme="majorBidi"/>
                <w:b/>
                <w:sz w:val="20"/>
              </w:rPr>
            </w:pPr>
            <w:del w:id="25206" w:author="Johnny Schultz" w:date="2020-02-12T15:55:00Z">
              <w:r w:rsidRPr="00A013FD">
                <w:rPr>
                  <w:rFonts w:asciiTheme="majorBidi" w:hAnsiTheme="majorBidi" w:cstheme="majorBidi"/>
                  <w:b/>
                  <w:sz w:val="20"/>
                </w:rPr>
                <w:delText>Index</w:delText>
              </w:r>
            </w:del>
          </w:p>
        </w:tc>
        <w:tc>
          <w:tcPr>
            <w:tcW w:w="1480" w:type="dxa"/>
            <w:vAlign w:val="center"/>
          </w:tcPr>
          <w:p w14:paraId="520C4D9D" w14:textId="77777777" w:rsidR="00A013FD" w:rsidRPr="00A013FD" w:rsidRDefault="00A013FD" w:rsidP="00A013FD">
            <w:pPr>
              <w:spacing w:before="80" w:after="80"/>
              <w:rPr>
                <w:del w:id="25207" w:author="Johnny Schultz" w:date="2020-02-12T15:55:00Z"/>
                <w:rFonts w:asciiTheme="majorBidi" w:hAnsiTheme="majorBidi" w:cstheme="majorBidi"/>
                <w:b/>
                <w:sz w:val="20"/>
              </w:rPr>
            </w:pPr>
            <w:del w:id="25208" w:author="Johnny Schultz" w:date="2020-02-12T15:55:00Z">
              <w:r w:rsidRPr="00A013FD">
                <w:rPr>
                  <w:rFonts w:asciiTheme="majorBidi" w:hAnsiTheme="majorBidi" w:cstheme="majorBidi"/>
                  <w:b/>
                  <w:sz w:val="20"/>
                </w:rPr>
                <w:delText>Bits/symbol</w:delText>
              </w:r>
            </w:del>
          </w:p>
        </w:tc>
        <w:tc>
          <w:tcPr>
            <w:tcW w:w="2405" w:type="dxa"/>
            <w:vAlign w:val="center"/>
          </w:tcPr>
          <w:p w14:paraId="3D0A512F" w14:textId="77777777" w:rsidR="00A013FD" w:rsidRPr="00A013FD" w:rsidRDefault="00A013FD" w:rsidP="00A013FD">
            <w:pPr>
              <w:spacing w:before="80" w:after="80"/>
              <w:rPr>
                <w:del w:id="25209" w:author="Johnny Schultz" w:date="2020-02-12T15:55:00Z"/>
                <w:rFonts w:asciiTheme="majorBidi" w:hAnsiTheme="majorBidi" w:cstheme="majorBidi"/>
                <w:b/>
                <w:sz w:val="20"/>
              </w:rPr>
            </w:pPr>
            <w:del w:id="25210" w:author="Johnny Schultz" w:date="2020-02-12T15:55:00Z">
              <w:r w:rsidRPr="00A013FD">
                <w:rPr>
                  <w:rFonts w:asciiTheme="majorBidi" w:hAnsiTheme="majorBidi" w:cstheme="majorBidi"/>
                  <w:b/>
                  <w:sz w:val="20"/>
                </w:rPr>
                <w:delText>Modulation type</w:delText>
              </w:r>
            </w:del>
          </w:p>
        </w:tc>
        <w:tc>
          <w:tcPr>
            <w:tcW w:w="2126" w:type="dxa"/>
            <w:vAlign w:val="center"/>
          </w:tcPr>
          <w:p w14:paraId="4FD9470C" w14:textId="77777777" w:rsidR="00A013FD" w:rsidRPr="00A013FD" w:rsidRDefault="00A013FD" w:rsidP="00A013FD">
            <w:pPr>
              <w:spacing w:before="80" w:after="80"/>
              <w:rPr>
                <w:del w:id="25211" w:author="Johnny Schultz" w:date="2020-02-12T15:55:00Z"/>
                <w:rFonts w:asciiTheme="majorBidi" w:hAnsiTheme="majorBidi" w:cstheme="majorBidi"/>
                <w:b/>
                <w:sz w:val="20"/>
              </w:rPr>
            </w:pPr>
            <w:del w:id="25212" w:author="Johnny Schultz" w:date="2020-02-12T15:55:00Z">
              <w:r w:rsidRPr="00A013FD">
                <w:rPr>
                  <w:rFonts w:asciiTheme="majorBidi" w:hAnsiTheme="majorBidi" w:cstheme="majorBidi"/>
                  <w:b/>
                  <w:sz w:val="20"/>
                </w:rPr>
                <w:delText>Bit mapping</w:delText>
              </w:r>
            </w:del>
          </w:p>
        </w:tc>
      </w:tr>
      <w:tr w:rsidR="00A013FD" w:rsidRPr="00A013FD" w14:paraId="5A6B51B3" w14:textId="77777777" w:rsidTr="00BF604E">
        <w:trPr>
          <w:jc w:val="center"/>
          <w:del w:id="25213" w:author="Johnny Schultz" w:date="2020-02-12T15:55:00Z"/>
        </w:trPr>
        <w:tc>
          <w:tcPr>
            <w:tcW w:w="794" w:type="dxa"/>
            <w:vAlign w:val="center"/>
          </w:tcPr>
          <w:p w14:paraId="32A3A5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14" w:author="Johnny Schultz" w:date="2020-02-12T15:55:00Z"/>
                <w:rFonts w:asciiTheme="majorBidi" w:hAnsiTheme="majorBidi" w:cstheme="majorBidi"/>
                <w:sz w:val="20"/>
              </w:rPr>
            </w:pPr>
            <w:del w:id="25215" w:author="Johnny Schultz" w:date="2020-02-12T15:55:00Z">
              <w:r w:rsidRPr="00A013FD">
                <w:rPr>
                  <w:rFonts w:asciiTheme="majorBidi" w:hAnsiTheme="majorBidi" w:cstheme="majorBidi"/>
                  <w:sz w:val="20"/>
                </w:rPr>
                <w:delText>1</w:delText>
              </w:r>
            </w:del>
          </w:p>
        </w:tc>
        <w:tc>
          <w:tcPr>
            <w:tcW w:w="1480" w:type="dxa"/>
            <w:vAlign w:val="center"/>
          </w:tcPr>
          <w:p w14:paraId="4B0F37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16" w:author="Johnny Schultz" w:date="2020-02-12T15:55:00Z"/>
                <w:rFonts w:asciiTheme="majorBidi" w:hAnsiTheme="majorBidi" w:cstheme="majorBidi"/>
                <w:sz w:val="20"/>
              </w:rPr>
            </w:pPr>
            <w:del w:id="25217" w:author="Johnny Schultz" w:date="2020-02-12T15:55:00Z">
              <w:r w:rsidRPr="00A013FD">
                <w:rPr>
                  <w:rFonts w:asciiTheme="majorBidi" w:hAnsiTheme="majorBidi" w:cstheme="majorBidi"/>
                  <w:sz w:val="20"/>
                </w:rPr>
                <w:delText>1</w:delText>
              </w:r>
            </w:del>
          </w:p>
        </w:tc>
        <w:tc>
          <w:tcPr>
            <w:tcW w:w="2405" w:type="dxa"/>
            <w:vAlign w:val="center"/>
          </w:tcPr>
          <w:p w14:paraId="21DB58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18" w:author="Johnny Schultz" w:date="2020-02-12T15:55:00Z"/>
                <w:rFonts w:asciiTheme="majorBidi" w:hAnsiTheme="majorBidi" w:cstheme="majorBidi"/>
                <w:sz w:val="20"/>
              </w:rPr>
            </w:pPr>
            <w:del w:id="25219" w:author="Johnny Schultz" w:date="2020-02-12T15:55:00Z">
              <w:r w:rsidRPr="00A013FD">
                <w:rPr>
                  <w:rFonts w:asciiTheme="majorBidi" w:hAnsiTheme="majorBidi" w:cstheme="majorBidi"/>
                  <w:sz w:val="20"/>
                </w:rPr>
                <w:delText>BPSK</w:delText>
              </w:r>
            </w:del>
          </w:p>
        </w:tc>
        <w:tc>
          <w:tcPr>
            <w:tcW w:w="2126" w:type="dxa"/>
            <w:vAlign w:val="center"/>
          </w:tcPr>
          <w:p w14:paraId="76D4BD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20" w:author="Johnny Schultz" w:date="2020-02-12T15:55:00Z"/>
                <w:rFonts w:asciiTheme="majorBidi" w:hAnsiTheme="majorBidi" w:cstheme="majorBidi"/>
                <w:sz w:val="20"/>
              </w:rPr>
            </w:pPr>
            <w:del w:id="25221" w:author="Johnny Schultz" w:date="2020-02-12T15:55:00Z">
              <w:r w:rsidRPr="00A013FD">
                <w:rPr>
                  <w:rFonts w:asciiTheme="majorBidi" w:hAnsiTheme="majorBidi" w:cstheme="majorBidi"/>
                  <w:sz w:val="20"/>
                </w:rPr>
                <w:delText>−</w:delText>
              </w:r>
            </w:del>
          </w:p>
        </w:tc>
      </w:tr>
      <w:tr w:rsidR="00A013FD" w:rsidRPr="00A013FD" w14:paraId="2D0E192B" w14:textId="77777777" w:rsidTr="00BF604E">
        <w:trPr>
          <w:jc w:val="center"/>
          <w:del w:id="25222" w:author="Johnny Schultz" w:date="2020-02-12T15:55:00Z"/>
        </w:trPr>
        <w:tc>
          <w:tcPr>
            <w:tcW w:w="794" w:type="dxa"/>
            <w:vAlign w:val="center"/>
          </w:tcPr>
          <w:p w14:paraId="622A29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23" w:author="Johnny Schultz" w:date="2020-02-12T15:55:00Z"/>
                <w:rFonts w:asciiTheme="majorBidi" w:hAnsiTheme="majorBidi" w:cstheme="majorBidi"/>
                <w:sz w:val="20"/>
              </w:rPr>
            </w:pPr>
            <w:del w:id="25224" w:author="Johnny Schultz" w:date="2020-02-12T15:55:00Z">
              <w:r w:rsidRPr="00A013FD">
                <w:rPr>
                  <w:rFonts w:asciiTheme="majorBidi" w:hAnsiTheme="majorBidi" w:cstheme="majorBidi"/>
                  <w:sz w:val="20"/>
                </w:rPr>
                <w:delText>2</w:delText>
              </w:r>
            </w:del>
          </w:p>
        </w:tc>
        <w:tc>
          <w:tcPr>
            <w:tcW w:w="1480" w:type="dxa"/>
            <w:vAlign w:val="center"/>
          </w:tcPr>
          <w:p w14:paraId="06908F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25" w:author="Johnny Schultz" w:date="2020-02-12T15:55:00Z"/>
                <w:rFonts w:asciiTheme="majorBidi" w:hAnsiTheme="majorBidi" w:cstheme="majorBidi"/>
                <w:sz w:val="20"/>
              </w:rPr>
            </w:pPr>
            <w:del w:id="25226" w:author="Johnny Schultz" w:date="2020-02-12T15:55:00Z">
              <w:r w:rsidRPr="00A013FD">
                <w:rPr>
                  <w:rFonts w:asciiTheme="majorBidi" w:hAnsiTheme="majorBidi" w:cstheme="majorBidi"/>
                  <w:sz w:val="20"/>
                </w:rPr>
                <w:delText>2</w:delText>
              </w:r>
            </w:del>
          </w:p>
        </w:tc>
        <w:tc>
          <w:tcPr>
            <w:tcW w:w="2405" w:type="dxa"/>
            <w:vAlign w:val="center"/>
          </w:tcPr>
          <w:p w14:paraId="72ED72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27" w:author="Johnny Schultz" w:date="2020-02-12T15:55:00Z"/>
                <w:rFonts w:asciiTheme="majorBidi" w:hAnsiTheme="majorBidi" w:cstheme="majorBidi"/>
                <w:sz w:val="20"/>
              </w:rPr>
            </w:pPr>
            <w:del w:id="25228" w:author="Johnny Schultz" w:date="2020-02-12T15:55:00Z">
              <w:r w:rsidRPr="00A013FD">
                <w:rPr>
                  <w:rFonts w:asciiTheme="majorBidi" w:hAnsiTheme="majorBidi" w:cstheme="majorBidi"/>
                  <w:sz w:val="20"/>
                </w:rPr>
                <w:delText>Gray encoded QPSK</w:delText>
              </w:r>
            </w:del>
          </w:p>
        </w:tc>
        <w:tc>
          <w:tcPr>
            <w:tcW w:w="2126" w:type="dxa"/>
            <w:vAlign w:val="center"/>
          </w:tcPr>
          <w:p w14:paraId="1A6197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29" w:author="Johnny Schultz" w:date="2020-02-12T15:55:00Z"/>
                <w:rFonts w:asciiTheme="majorBidi" w:hAnsiTheme="majorBidi" w:cstheme="majorBidi"/>
                <w:sz w:val="20"/>
              </w:rPr>
            </w:pPr>
            <w:del w:id="25230" w:author="Johnny Schultz" w:date="2020-02-12T15:55:00Z">
              <w:r w:rsidRPr="00A013FD">
                <w:rPr>
                  <w:rFonts w:asciiTheme="majorBidi" w:hAnsiTheme="majorBidi" w:cstheme="majorBidi"/>
                  <w:sz w:val="20"/>
                </w:rPr>
                <w:delText>Figure A4-3</w:delText>
              </w:r>
            </w:del>
          </w:p>
        </w:tc>
      </w:tr>
      <w:tr w:rsidR="00A013FD" w:rsidRPr="00A013FD" w14:paraId="3F181ADD" w14:textId="77777777" w:rsidTr="00BF604E">
        <w:trPr>
          <w:jc w:val="center"/>
          <w:del w:id="25231" w:author="Johnny Schultz" w:date="2020-02-12T15:55:00Z"/>
        </w:trPr>
        <w:tc>
          <w:tcPr>
            <w:tcW w:w="794" w:type="dxa"/>
            <w:vAlign w:val="center"/>
          </w:tcPr>
          <w:p w14:paraId="10E857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32" w:author="Johnny Schultz" w:date="2020-02-12T15:55:00Z"/>
                <w:rFonts w:asciiTheme="majorBidi" w:hAnsiTheme="majorBidi" w:cstheme="majorBidi"/>
                <w:sz w:val="20"/>
              </w:rPr>
            </w:pPr>
            <w:del w:id="25233" w:author="Johnny Schultz" w:date="2020-02-12T15:55:00Z">
              <w:r w:rsidRPr="00A013FD">
                <w:rPr>
                  <w:rFonts w:asciiTheme="majorBidi" w:hAnsiTheme="majorBidi" w:cstheme="majorBidi"/>
                  <w:sz w:val="20"/>
                </w:rPr>
                <w:delText>3</w:delText>
              </w:r>
            </w:del>
          </w:p>
        </w:tc>
        <w:tc>
          <w:tcPr>
            <w:tcW w:w="1480" w:type="dxa"/>
            <w:vAlign w:val="center"/>
          </w:tcPr>
          <w:p w14:paraId="3C790F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34" w:author="Johnny Schultz" w:date="2020-02-12T15:55:00Z"/>
                <w:rFonts w:asciiTheme="majorBidi" w:hAnsiTheme="majorBidi" w:cstheme="majorBidi"/>
                <w:sz w:val="20"/>
              </w:rPr>
            </w:pPr>
            <w:del w:id="25235" w:author="Johnny Schultz" w:date="2020-02-12T15:55:00Z">
              <w:r w:rsidRPr="00A013FD">
                <w:rPr>
                  <w:rFonts w:asciiTheme="majorBidi" w:hAnsiTheme="majorBidi" w:cstheme="majorBidi"/>
                  <w:sz w:val="20"/>
                </w:rPr>
                <w:delText>3</w:delText>
              </w:r>
            </w:del>
          </w:p>
        </w:tc>
        <w:tc>
          <w:tcPr>
            <w:tcW w:w="2405" w:type="dxa"/>
            <w:vAlign w:val="center"/>
          </w:tcPr>
          <w:p w14:paraId="0B5B02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36" w:author="Johnny Schultz" w:date="2020-02-12T15:55:00Z"/>
                <w:rFonts w:asciiTheme="majorBidi" w:hAnsiTheme="majorBidi" w:cstheme="majorBidi"/>
                <w:sz w:val="20"/>
              </w:rPr>
            </w:pPr>
            <w:del w:id="25237" w:author="Johnny Schultz" w:date="2020-02-12T15:55:00Z">
              <w:r w:rsidRPr="00A013FD">
                <w:rPr>
                  <w:rFonts w:asciiTheme="majorBidi" w:hAnsiTheme="majorBidi" w:cstheme="majorBidi"/>
                  <w:sz w:val="20"/>
                </w:rPr>
                <w:delText>Gray encoded 8PSK</w:delText>
              </w:r>
            </w:del>
          </w:p>
        </w:tc>
        <w:tc>
          <w:tcPr>
            <w:tcW w:w="2126" w:type="dxa"/>
            <w:vAlign w:val="center"/>
          </w:tcPr>
          <w:p w14:paraId="3D74A6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38" w:author="Johnny Schultz" w:date="2020-02-12T15:55:00Z"/>
                <w:rFonts w:asciiTheme="majorBidi" w:hAnsiTheme="majorBidi" w:cstheme="majorBidi"/>
                <w:sz w:val="20"/>
              </w:rPr>
            </w:pPr>
            <w:del w:id="25239" w:author="Johnny Schultz" w:date="2020-02-12T15:55:00Z">
              <w:r w:rsidRPr="00A013FD">
                <w:rPr>
                  <w:rFonts w:asciiTheme="majorBidi" w:hAnsiTheme="majorBidi" w:cstheme="majorBidi"/>
                  <w:sz w:val="20"/>
                </w:rPr>
                <w:delText>Figure A4-4</w:delText>
              </w:r>
            </w:del>
          </w:p>
        </w:tc>
      </w:tr>
      <w:tr w:rsidR="00A013FD" w:rsidRPr="00A013FD" w14:paraId="48F90AAB" w14:textId="77777777" w:rsidTr="00BF604E">
        <w:trPr>
          <w:jc w:val="center"/>
          <w:del w:id="25240" w:author="Johnny Schultz" w:date="2020-02-12T15:55:00Z"/>
        </w:trPr>
        <w:tc>
          <w:tcPr>
            <w:tcW w:w="794" w:type="dxa"/>
            <w:vAlign w:val="center"/>
          </w:tcPr>
          <w:p w14:paraId="1ACB56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41" w:author="Johnny Schultz" w:date="2020-02-12T15:55:00Z"/>
                <w:rFonts w:asciiTheme="majorBidi" w:hAnsiTheme="majorBidi" w:cstheme="majorBidi"/>
                <w:sz w:val="20"/>
              </w:rPr>
            </w:pPr>
            <w:del w:id="25242" w:author="Johnny Schultz" w:date="2020-02-12T15:55:00Z">
              <w:r w:rsidRPr="00A013FD">
                <w:rPr>
                  <w:rFonts w:asciiTheme="majorBidi" w:hAnsiTheme="majorBidi" w:cstheme="majorBidi"/>
                  <w:sz w:val="20"/>
                </w:rPr>
                <w:delText>4</w:delText>
              </w:r>
            </w:del>
          </w:p>
        </w:tc>
        <w:tc>
          <w:tcPr>
            <w:tcW w:w="1480" w:type="dxa"/>
            <w:vAlign w:val="center"/>
          </w:tcPr>
          <w:p w14:paraId="05B681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43" w:author="Johnny Schultz" w:date="2020-02-12T15:55:00Z"/>
                <w:rFonts w:asciiTheme="majorBidi" w:hAnsiTheme="majorBidi" w:cstheme="majorBidi"/>
                <w:sz w:val="20"/>
              </w:rPr>
            </w:pPr>
            <w:del w:id="25244" w:author="Johnny Schultz" w:date="2020-02-12T15:55:00Z">
              <w:r w:rsidRPr="00A013FD">
                <w:rPr>
                  <w:rFonts w:asciiTheme="majorBidi" w:hAnsiTheme="majorBidi" w:cstheme="majorBidi"/>
                  <w:sz w:val="20"/>
                </w:rPr>
                <w:delText>4</w:delText>
              </w:r>
            </w:del>
          </w:p>
        </w:tc>
        <w:tc>
          <w:tcPr>
            <w:tcW w:w="2405" w:type="dxa"/>
            <w:vAlign w:val="center"/>
          </w:tcPr>
          <w:p w14:paraId="459A79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45" w:author="Johnny Schultz" w:date="2020-02-12T15:55:00Z"/>
                <w:rFonts w:asciiTheme="majorBidi" w:hAnsiTheme="majorBidi" w:cstheme="majorBidi"/>
                <w:sz w:val="20"/>
              </w:rPr>
            </w:pPr>
            <w:del w:id="25246" w:author="Johnny Schultz" w:date="2020-02-12T15:55:00Z">
              <w:r w:rsidRPr="00A013FD">
                <w:rPr>
                  <w:rFonts w:asciiTheme="majorBidi" w:hAnsiTheme="majorBidi" w:cstheme="majorBidi"/>
                  <w:sz w:val="20"/>
                </w:rPr>
                <w:delText>16APSK</w:delText>
              </w:r>
            </w:del>
          </w:p>
        </w:tc>
        <w:tc>
          <w:tcPr>
            <w:tcW w:w="2126" w:type="dxa"/>
            <w:vAlign w:val="center"/>
          </w:tcPr>
          <w:p w14:paraId="5223F8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247" w:author="Johnny Schultz" w:date="2020-02-12T15:55:00Z"/>
                <w:rFonts w:asciiTheme="majorBidi" w:hAnsiTheme="majorBidi" w:cstheme="majorBidi"/>
                <w:sz w:val="20"/>
              </w:rPr>
            </w:pPr>
            <w:del w:id="25248" w:author="Johnny Schultz" w:date="2020-02-12T15:55:00Z">
              <w:r w:rsidRPr="00A013FD">
                <w:rPr>
                  <w:rFonts w:asciiTheme="majorBidi" w:hAnsiTheme="majorBidi" w:cstheme="majorBidi"/>
                  <w:sz w:val="20"/>
                </w:rPr>
                <w:delText>Figure A4-5</w:delText>
              </w:r>
            </w:del>
          </w:p>
        </w:tc>
      </w:tr>
    </w:tbl>
    <w:p w14:paraId="151B2F85" w14:textId="77777777" w:rsidR="00A013FD" w:rsidRPr="00A013FD" w:rsidRDefault="00A013FD" w:rsidP="00A013FD">
      <w:pPr>
        <w:keepNext/>
        <w:keepLines/>
        <w:spacing w:before="480" w:after="120"/>
        <w:jc w:val="center"/>
        <w:rPr>
          <w:del w:id="25249" w:author="Johnny Schultz" w:date="2020-02-12T15:55:00Z"/>
          <w:caps/>
          <w:sz w:val="20"/>
        </w:rPr>
      </w:pPr>
      <w:bookmarkStart w:id="25250" w:name="_Ref419292430"/>
      <w:bookmarkStart w:id="25251" w:name="_Ref419292425"/>
      <w:del w:id="25252" w:author="Johnny Schultz" w:date="2020-02-12T15:55:00Z">
        <w:r w:rsidRPr="00A013FD">
          <w:rPr>
            <w:caps/>
            <w:sz w:val="20"/>
          </w:rPr>
          <w:delText xml:space="preserve">Figure </w:delText>
        </w:r>
        <w:bookmarkEnd w:id="25250"/>
        <w:r w:rsidRPr="00A013FD">
          <w:rPr>
            <w:caps/>
            <w:sz w:val="20"/>
          </w:rPr>
          <w:delText xml:space="preserve">A4-3 </w:delText>
        </w:r>
      </w:del>
    </w:p>
    <w:p w14:paraId="4EFABC49" w14:textId="77777777" w:rsidR="00A013FD" w:rsidRPr="00A013FD" w:rsidRDefault="00A013FD" w:rsidP="00A013FD">
      <w:pPr>
        <w:keepNext/>
        <w:keepLines/>
        <w:spacing w:before="0" w:after="480"/>
        <w:jc w:val="center"/>
        <w:rPr>
          <w:del w:id="25253" w:author="Johnny Schultz" w:date="2020-02-12T15:55:00Z"/>
          <w:rFonts w:ascii="Times New Roman Bold" w:hAnsi="Times New Roman Bold"/>
          <w:b/>
          <w:sz w:val="20"/>
        </w:rPr>
      </w:pPr>
      <w:del w:id="25254" w:author="Johnny Schultz" w:date="2020-02-12T15:55:00Z">
        <w:r w:rsidRPr="00A013FD">
          <w:rPr>
            <w:rFonts w:ascii="Times New Roman Bold" w:hAnsi="Times New Roman Bold"/>
            <w:b/>
            <w:sz w:val="20"/>
          </w:rPr>
          <w:delText>QPSK symbol to bit mapping</w:delText>
        </w:r>
        <w:bookmarkEnd w:id="25251"/>
      </w:del>
    </w:p>
    <w:p w14:paraId="0416147D" w14:textId="77777777" w:rsidR="00A013FD" w:rsidRPr="00A013FD" w:rsidRDefault="00A013FD" w:rsidP="00A013FD">
      <w:pPr>
        <w:keepNext/>
        <w:keepLines/>
        <w:jc w:val="center"/>
        <w:rPr>
          <w:del w:id="25255" w:author="Johnny Schultz" w:date="2020-02-12T15:55:00Z"/>
        </w:rPr>
      </w:pPr>
      <w:del w:id="25256" w:author="Johnny Schultz" w:date="2020-02-12T15:55:00Z">
        <w:r w:rsidRPr="00A013FD">
          <w:rPr>
            <w:noProof/>
            <w:lang w:val="fr-CA" w:eastAsia="fr-CA"/>
          </w:rPr>
          <w:drawing>
            <wp:inline distT="0" distB="0" distL="0" distR="0" wp14:anchorId="6AADC515" wp14:editId="276E9FC1">
              <wp:extent cx="2211070" cy="202692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211070" cy="2026920"/>
                      </a:xfrm>
                      <a:prstGeom prst="rect">
                        <a:avLst/>
                      </a:prstGeom>
                      <a:noFill/>
                      <a:ln>
                        <a:noFill/>
                      </a:ln>
                    </pic:spPr>
                  </pic:pic>
                </a:graphicData>
              </a:graphic>
            </wp:inline>
          </w:drawing>
        </w:r>
      </w:del>
    </w:p>
    <w:p w14:paraId="5E1CBC53" w14:textId="77777777" w:rsidR="00A013FD" w:rsidRPr="00A013FD" w:rsidRDefault="00A013FD" w:rsidP="00A013FD">
      <w:pPr>
        <w:rPr>
          <w:del w:id="25257" w:author="Johnny Schultz" w:date="2020-02-12T15:55:00Z"/>
        </w:rPr>
      </w:pPr>
    </w:p>
    <w:p w14:paraId="0F71AFD8" w14:textId="77777777" w:rsidR="00A013FD" w:rsidRPr="00A013FD" w:rsidRDefault="00A013FD" w:rsidP="00A013FD">
      <w:pPr>
        <w:keepNext/>
        <w:keepLines/>
        <w:spacing w:before="480" w:after="120"/>
        <w:jc w:val="center"/>
        <w:rPr>
          <w:del w:id="25258" w:author="Johnny Schultz" w:date="2020-02-12T15:55:00Z"/>
          <w:caps/>
          <w:sz w:val="20"/>
        </w:rPr>
      </w:pPr>
      <w:bookmarkStart w:id="25259" w:name="_Ref419292453"/>
      <w:del w:id="25260" w:author="Johnny Schultz" w:date="2020-02-12T15:55:00Z">
        <w:r w:rsidRPr="00A013FD">
          <w:rPr>
            <w:caps/>
            <w:sz w:val="20"/>
          </w:rPr>
          <w:delText>Figure</w:delText>
        </w:r>
        <w:bookmarkEnd w:id="25259"/>
        <w:r w:rsidRPr="00A013FD">
          <w:rPr>
            <w:caps/>
            <w:sz w:val="20"/>
          </w:rPr>
          <w:delText xml:space="preserve"> A4-4</w:delText>
        </w:r>
      </w:del>
    </w:p>
    <w:p w14:paraId="1773B655" w14:textId="77777777" w:rsidR="00A013FD" w:rsidRPr="00A013FD" w:rsidRDefault="00A013FD" w:rsidP="00A013FD">
      <w:pPr>
        <w:keepNext/>
        <w:keepLines/>
        <w:spacing w:before="0" w:after="480"/>
        <w:jc w:val="center"/>
        <w:rPr>
          <w:del w:id="25261" w:author="Johnny Schultz" w:date="2020-02-12T15:55:00Z"/>
          <w:rFonts w:ascii="Times New Roman Bold" w:hAnsi="Times New Roman Bold"/>
          <w:b/>
          <w:sz w:val="20"/>
        </w:rPr>
      </w:pPr>
      <w:del w:id="25262" w:author="Johnny Schultz" w:date="2020-02-12T15:55:00Z">
        <w:r w:rsidRPr="00A013FD">
          <w:rPr>
            <w:rFonts w:ascii="Times New Roman Bold" w:hAnsi="Times New Roman Bold"/>
            <w:b/>
            <w:sz w:val="20"/>
          </w:rPr>
          <w:delText>8PSK symbol to bit mapping</w:delText>
        </w:r>
      </w:del>
    </w:p>
    <w:p w14:paraId="4D268B95" w14:textId="77777777" w:rsidR="00A013FD" w:rsidRPr="00A013FD" w:rsidRDefault="00A013FD" w:rsidP="00A013FD">
      <w:pPr>
        <w:keepNext/>
        <w:keepLines/>
        <w:jc w:val="center"/>
        <w:rPr>
          <w:del w:id="25263" w:author="Johnny Schultz" w:date="2020-02-12T15:55:00Z"/>
        </w:rPr>
      </w:pPr>
      <w:del w:id="25264" w:author="Johnny Schultz" w:date="2020-02-12T15:55:00Z">
        <w:r w:rsidRPr="00A013FD">
          <w:rPr>
            <w:noProof/>
            <w:lang w:val="fr-CA" w:eastAsia="fr-CA"/>
          </w:rPr>
          <w:drawing>
            <wp:inline distT="0" distB="0" distL="0" distR="0" wp14:anchorId="59F382E2" wp14:editId="6DF0F4C9">
              <wp:extent cx="2545080" cy="229298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545080" cy="2292985"/>
                      </a:xfrm>
                      <a:prstGeom prst="rect">
                        <a:avLst/>
                      </a:prstGeom>
                      <a:noFill/>
                      <a:ln>
                        <a:noFill/>
                      </a:ln>
                    </pic:spPr>
                  </pic:pic>
                </a:graphicData>
              </a:graphic>
            </wp:inline>
          </w:drawing>
        </w:r>
      </w:del>
    </w:p>
    <w:p w14:paraId="5AC5AF84" w14:textId="77777777" w:rsidR="00A013FD" w:rsidRPr="00A013FD" w:rsidRDefault="00A013FD" w:rsidP="00A013FD">
      <w:pPr>
        <w:rPr>
          <w:del w:id="25265" w:author="Johnny Schultz" w:date="2020-02-12T15:55:00Z"/>
        </w:rPr>
      </w:pPr>
    </w:p>
    <w:p w14:paraId="6CEB335E" w14:textId="77777777" w:rsidR="00A013FD" w:rsidRPr="00A013FD" w:rsidRDefault="00A013FD" w:rsidP="00A013FD">
      <w:pPr>
        <w:keepNext/>
        <w:keepLines/>
        <w:spacing w:before="480" w:after="120"/>
        <w:jc w:val="center"/>
        <w:rPr>
          <w:del w:id="25266" w:author="Johnny Schultz" w:date="2020-02-12T15:55:00Z"/>
          <w:caps/>
          <w:sz w:val="20"/>
        </w:rPr>
      </w:pPr>
      <w:bookmarkStart w:id="25267" w:name="_Ref419292464"/>
      <w:del w:id="25268" w:author="Johnny Schultz" w:date="2020-02-12T15:55:00Z">
        <w:r w:rsidRPr="00A013FD">
          <w:rPr>
            <w:caps/>
            <w:sz w:val="20"/>
          </w:rPr>
          <w:delText>Figure</w:delText>
        </w:r>
        <w:bookmarkEnd w:id="25267"/>
        <w:r w:rsidRPr="00A013FD">
          <w:rPr>
            <w:caps/>
            <w:sz w:val="20"/>
          </w:rPr>
          <w:delText xml:space="preserve"> A4-5 </w:delText>
        </w:r>
      </w:del>
    </w:p>
    <w:p w14:paraId="161E83E1" w14:textId="77777777" w:rsidR="00A013FD" w:rsidRPr="00A013FD" w:rsidRDefault="00A013FD" w:rsidP="00A013FD">
      <w:pPr>
        <w:keepNext/>
        <w:keepLines/>
        <w:spacing w:before="0" w:after="480"/>
        <w:jc w:val="center"/>
        <w:rPr>
          <w:del w:id="25269" w:author="Johnny Schultz" w:date="2020-02-12T15:55:00Z"/>
          <w:rFonts w:ascii="Times New Roman Bold" w:hAnsi="Times New Roman Bold"/>
          <w:b/>
          <w:sz w:val="20"/>
        </w:rPr>
      </w:pPr>
      <w:del w:id="25270" w:author="Johnny Schultz" w:date="2020-02-12T15:55:00Z">
        <w:r w:rsidRPr="00A013FD">
          <w:rPr>
            <w:rFonts w:ascii="Times New Roman Bold" w:hAnsi="Times New Roman Bold"/>
            <w:b/>
            <w:sz w:val="20"/>
          </w:rPr>
          <w:delText>16APSK bit to symbol mapping</w:delText>
        </w:r>
      </w:del>
    </w:p>
    <w:p w14:paraId="2BB6036A" w14:textId="77777777" w:rsidR="00A013FD" w:rsidRPr="00A013FD" w:rsidRDefault="00A013FD" w:rsidP="00A013FD">
      <w:pPr>
        <w:keepNext/>
        <w:keepLines/>
        <w:jc w:val="center"/>
        <w:rPr>
          <w:del w:id="25271" w:author="Johnny Schultz" w:date="2020-02-12T15:55:00Z"/>
        </w:rPr>
      </w:pPr>
      <w:del w:id="25272" w:author="Johnny Schultz" w:date="2020-02-12T15:55:00Z">
        <w:r w:rsidRPr="00A013FD">
          <w:rPr>
            <w:noProof/>
            <w:lang w:val="fr-CA" w:eastAsia="fr-CA"/>
          </w:rPr>
          <w:drawing>
            <wp:inline distT="0" distB="0" distL="0" distR="0" wp14:anchorId="4FEBB74F" wp14:editId="20E427F2">
              <wp:extent cx="2995930" cy="27432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995930" cy="2743200"/>
                      </a:xfrm>
                      <a:prstGeom prst="rect">
                        <a:avLst/>
                      </a:prstGeom>
                      <a:noFill/>
                      <a:ln>
                        <a:noFill/>
                      </a:ln>
                    </pic:spPr>
                  </pic:pic>
                </a:graphicData>
              </a:graphic>
            </wp:inline>
          </w:drawing>
        </w:r>
      </w:del>
    </w:p>
    <w:p w14:paraId="00ADC796" w14:textId="77777777" w:rsidR="00A013FD" w:rsidRPr="00A013FD" w:rsidRDefault="00A013FD" w:rsidP="00A013FD">
      <w:pPr>
        <w:rPr>
          <w:del w:id="25273" w:author="Johnny Schultz" w:date="2020-02-12T15:55:00Z"/>
        </w:rPr>
      </w:pPr>
      <w:del w:id="25274" w:author="Johnny Schultz" w:date="2020-02-12T15:55:00Z">
        <w:r w:rsidRPr="00A013FD">
          <w:rPr>
            <w:w w:val="103"/>
          </w:rPr>
          <w:delText xml:space="preserve">The 16 APSK modulation </w:delText>
        </w:r>
        <w:r w:rsidRPr="00A013FD">
          <w:delText>constellation</w:delText>
        </w:r>
        <w:r w:rsidRPr="00A013FD">
          <w:rPr>
            <w:w w:val="103"/>
          </w:rPr>
          <w:delText xml:space="preserve"> is composed of two concentric </w:delText>
        </w:r>
        <w:r w:rsidRPr="00A013FD">
          <w:delText xml:space="preserve">rings of uniformly spaced 4 and 12 PSK points, respectively in the inner ring of radius </w:delText>
        </w:r>
        <w:r w:rsidRPr="00A013FD">
          <w:rPr>
            <w:i/>
            <w:iCs/>
          </w:rPr>
          <w:delText>R</w:delText>
        </w:r>
        <w:r w:rsidRPr="00A013FD">
          <w:rPr>
            <w:vertAlign w:val="subscript"/>
          </w:rPr>
          <w:delText>1</w:delText>
        </w:r>
        <w:r w:rsidRPr="00A013FD">
          <w:delText xml:space="preserve"> and outer ring of radius </w:delText>
        </w:r>
        <w:r w:rsidRPr="00A013FD">
          <w:rPr>
            <w:i/>
            <w:iCs/>
          </w:rPr>
          <w:delText>R</w:delText>
        </w:r>
        <w:r w:rsidRPr="00A013FD">
          <w:rPr>
            <w:vertAlign w:val="subscript"/>
          </w:rPr>
          <w:delText>2</w:delText>
        </w:r>
        <w:r w:rsidRPr="00A013FD">
          <w:delText>.</w:delText>
        </w:r>
      </w:del>
    </w:p>
    <w:p w14:paraId="25CE834F" w14:textId="77777777" w:rsidR="00A013FD" w:rsidRPr="00A013FD" w:rsidRDefault="00A013FD" w:rsidP="00A013FD">
      <w:pPr>
        <w:rPr>
          <w:del w:id="25275" w:author="Johnny Schultz" w:date="2020-02-12T15:55:00Z"/>
        </w:rPr>
      </w:pPr>
      <w:del w:id="25276" w:author="Johnny Schultz" w:date="2020-02-12T15:55:00Z">
        <w:r w:rsidRPr="00A013FD">
          <w:delText>The ratio of the outer circle radius to the inner circle radius (γ =</w:delText>
        </w:r>
        <w:r w:rsidRPr="00A013FD">
          <w:rPr>
            <w:i/>
            <w:iCs/>
          </w:rPr>
          <w:delText>R</w:delText>
        </w:r>
        <w:r w:rsidRPr="00A013FD">
          <w:rPr>
            <w:vertAlign w:val="subscript"/>
          </w:rPr>
          <w:delText>2</w:delText>
        </w:r>
        <w:r w:rsidRPr="00A013FD">
          <w:delText>/</w:delText>
        </w:r>
        <w:r w:rsidRPr="00A013FD">
          <w:rPr>
            <w:i/>
            <w:iCs/>
          </w:rPr>
          <w:delText>R</w:delText>
        </w:r>
        <w:r w:rsidRPr="00A013FD">
          <w:rPr>
            <w:vertAlign w:val="subscript"/>
          </w:rPr>
          <w:delText>1</w:delText>
        </w:r>
        <w:r w:rsidRPr="00A013FD">
          <w:delText xml:space="preserve">) shall be equal to 3. </w:delText>
        </w:r>
        <w:r w:rsidRPr="00A013FD">
          <w:rPr>
            <w:i/>
            <w:iCs/>
          </w:rPr>
          <w:delText>R</w:delText>
        </w:r>
        <w:r w:rsidRPr="00A013FD">
          <w:rPr>
            <w:vertAlign w:val="subscript"/>
          </w:rPr>
          <w:delText>1</w:delText>
        </w:r>
        <w:r w:rsidRPr="00A013FD">
          <w:delText xml:space="preserve"> shall be set to 1/√7, </w:delText>
        </w:r>
        <w:r w:rsidRPr="00A013FD">
          <w:rPr>
            <w:i/>
            <w:iCs/>
          </w:rPr>
          <w:delText>R</w:delText>
        </w:r>
        <w:r w:rsidRPr="00A013FD">
          <w:rPr>
            <w:vertAlign w:val="subscript"/>
          </w:rPr>
          <w:delText>2</w:delText>
        </w:r>
        <w:r w:rsidRPr="00A013FD">
          <w:delText xml:space="preserve"> shall be set to 3/√7 in order to have the average signal energy equal to 1.</w:delText>
        </w:r>
      </w:del>
    </w:p>
    <w:p w14:paraId="7E9041EB" w14:textId="77777777" w:rsidR="00A013FD" w:rsidRPr="00A013FD" w:rsidRDefault="00A013FD" w:rsidP="00A013FD">
      <w:pPr>
        <w:rPr>
          <w:del w:id="25277" w:author="Johnny Schultz" w:date="2020-02-12T15:55:00Z"/>
        </w:rPr>
      </w:pPr>
      <w:del w:id="25278" w:author="Johnny Schultz" w:date="2020-02-12T15:55:00Z">
        <w:r w:rsidRPr="00A013FD">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7F3DC001" w14:textId="77777777" w:rsidR="00A013FD" w:rsidRPr="00A013FD" w:rsidRDefault="00A013FD" w:rsidP="00A013FD">
      <w:pPr>
        <w:keepNext/>
        <w:keepLines/>
        <w:tabs>
          <w:tab w:val="left" w:pos="360"/>
        </w:tabs>
        <w:spacing w:before="200"/>
        <w:ind w:left="360" w:hanging="360"/>
        <w:outlineLvl w:val="1"/>
        <w:rPr>
          <w:del w:id="25279" w:author="Johnny Schultz" w:date="2020-02-12T15:55:00Z"/>
          <w:b/>
        </w:rPr>
      </w:pPr>
      <w:del w:id="25280" w:author="Johnny Schultz" w:date="2020-02-12T15:55:00Z">
        <w:r w:rsidRPr="00A013FD">
          <w:rPr>
            <w:b/>
          </w:rPr>
          <w:delText>2.3</w:delText>
        </w:r>
        <w:r w:rsidRPr="00A013FD">
          <w:rPr>
            <w:b/>
          </w:rPr>
          <w:tab/>
          <w:delText>Baseband shaping and quadrature modulation</w:delText>
        </w:r>
      </w:del>
    </w:p>
    <w:p w14:paraId="7EFBD0AF" w14:textId="77777777" w:rsidR="00A013FD" w:rsidRPr="00A013FD" w:rsidRDefault="00A013FD" w:rsidP="00A013FD">
      <w:pPr>
        <w:rPr>
          <w:del w:id="25281" w:author="Johnny Schultz" w:date="2020-02-12T15:55:00Z"/>
        </w:rPr>
      </w:pPr>
      <w:del w:id="25282" w:author="Johnny Schultz" w:date="2020-02-12T15:55:00Z">
        <w:r w:rsidRPr="00A013FD">
          <w:delText>The baseband symbols shall be squared root raised cosine filtered. The roll-off factor should be = 0.25.</w:delText>
        </w:r>
      </w:del>
    </w:p>
    <w:p w14:paraId="1D81C030" w14:textId="77777777" w:rsidR="00A013FD" w:rsidRPr="00A013FD" w:rsidRDefault="00A013FD" w:rsidP="00A013FD">
      <w:pPr>
        <w:keepNext/>
        <w:keepLines/>
        <w:tabs>
          <w:tab w:val="left" w:pos="360"/>
        </w:tabs>
        <w:spacing w:before="200"/>
        <w:ind w:left="360" w:hanging="360"/>
        <w:outlineLvl w:val="1"/>
        <w:rPr>
          <w:del w:id="25283" w:author="Johnny Schultz" w:date="2020-02-12T15:55:00Z"/>
          <w:b/>
        </w:rPr>
      </w:pPr>
      <w:del w:id="25284" w:author="Johnny Schultz" w:date="2020-02-12T15:55:00Z">
        <w:r w:rsidRPr="00A013FD">
          <w:rPr>
            <w:b/>
          </w:rPr>
          <w:delText>2.4</w:delText>
        </w:r>
        <w:r w:rsidRPr="00A013FD">
          <w:rPr>
            <w:b/>
          </w:rPr>
          <w:tab/>
          <w:delText>Transmission accuracy figures</w:delText>
        </w:r>
      </w:del>
    </w:p>
    <w:p w14:paraId="15B6B999" w14:textId="77777777" w:rsidR="00A013FD" w:rsidRPr="00A013FD" w:rsidRDefault="00A013FD" w:rsidP="00A013FD">
      <w:pPr>
        <w:keepNext/>
        <w:keepLines/>
        <w:tabs>
          <w:tab w:val="clear" w:pos="1134"/>
          <w:tab w:val="left" w:pos="360"/>
        </w:tabs>
        <w:spacing w:before="200"/>
        <w:ind w:left="360" w:hanging="360"/>
        <w:outlineLvl w:val="2"/>
        <w:rPr>
          <w:del w:id="25285" w:author="Johnny Schultz" w:date="2020-02-12T15:55:00Z"/>
          <w:b/>
        </w:rPr>
      </w:pPr>
      <w:del w:id="25286" w:author="Johnny Schultz" w:date="2020-02-12T15:55:00Z">
        <w:r w:rsidRPr="00A013FD">
          <w:rPr>
            <w:b/>
          </w:rPr>
          <w:delText>2.4.1</w:delText>
        </w:r>
        <w:r w:rsidRPr="00A013FD">
          <w:rPr>
            <w:b/>
          </w:rPr>
          <w:tab/>
          <w:delText>Symbol timing accuracy (at the output of satellite)</w:delText>
        </w:r>
      </w:del>
    </w:p>
    <w:p w14:paraId="1DFAD2FD" w14:textId="77777777" w:rsidR="00A013FD" w:rsidRPr="00A013FD" w:rsidRDefault="00A013FD" w:rsidP="00A013FD">
      <w:pPr>
        <w:rPr>
          <w:del w:id="25287" w:author="Johnny Schultz" w:date="2020-02-12T15:55:00Z"/>
        </w:rPr>
      </w:pPr>
      <w:del w:id="25288" w:author="Johnny Schultz" w:date="2020-02-12T15:55:00Z">
        <w:r w:rsidRPr="00A013FD">
          <w:delText xml:space="preserve">The timing accuracy of the transmit signal at the satellite should be better than 5 ppm. </w:delText>
        </w:r>
      </w:del>
    </w:p>
    <w:p w14:paraId="3A7CF46D" w14:textId="77777777" w:rsidR="00A013FD" w:rsidRPr="00A013FD" w:rsidRDefault="00A013FD" w:rsidP="00A013FD">
      <w:pPr>
        <w:keepNext/>
        <w:keepLines/>
        <w:tabs>
          <w:tab w:val="clear" w:pos="1134"/>
          <w:tab w:val="left" w:pos="360"/>
        </w:tabs>
        <w:spacing w:before="200"/>
        <w:ind w:left="360" w:hanging="360"/>
        <w:outlineLvl w:val="2"/>
        <w:rPr>
          <w:del w:id="25289" w:author="Johnny Schultz" w:date="2020-02-12T15:55:00Z"/>
          <w:b/>
        </w:rPr>
      </w:pPr>
      <w:del w:id="25290" w:author="Johnny Schultz" w:date="2020-02-12T15:55:00Z">
        <w:r w:rsidRPr="00A013FD">
          <w:rPr>
            <w:b/>
          </w:rPr>
          <w:delText>2.4.2</w:delText>
        </w:r>
        <w:r w:rsidRPr="00A013FD">
          <w:rPr>
            <w:b/>
          </w:rPr>
          <w:tab/>
          <w:delText>Transmitter timing jitter</w:delText>
        </w:r>
      </w:del>
    </w:p>
    <w:p w14:paraId="66B9BC22" w14:textId="77777777" w:rsidR="00A013FD" w:rsidRPr="00A013FD" w:rsidRDefault="00A013FD" w:rsidP="00A013FD">
      <w:pPr>
        <w:rPr>
          <w:del w:id="25291" w:author="Johnny Schultz" w:date="2020-02-12T15:55:00Z"/>
        </w:rPr>
      </w:pPr>
      <w:del w:id="25292" w:author="Johnny Schultz" w:date="2020-02-12T15:55:00Z">
        <w:r w:rsidRPr="00A013FD">
          <w:delText>The timing jitter should be better than 5% of the symbol interval (peak value).</w:delText>
        </w:r>
      </w:del>
    </w:p>
    <w:p w14:paraId="7E734994" w14:textId="77777777" w:rsidR="00A013FD" w:rsidRPr="00A013FD" w:rsidRDefault="00A013FD" w:rsidP="00A013FD">
      <w:pPr>
        <w:keepNext/>
        <w:keepLines/>
        <w:tabs>
          <w:tab w:val="clear" w:pos="1134"/>
          <w:tab w:val="left" w:pos="360"/>
        </w:tabs>
        <w:spacing w:before="200"/>
        <w:ind w:left="360" w:hanging="360"/>
        <w:outlineLvl w:val="2"/>
        <w:rPr>
          <w:del w:id="25293" w:author="Johnny Schultz" w:date="2020-02-12T15:55:00Z"/>
          <w:b/>
        </w:rPr>
      </w:pPr>
      <w:del w:id="25294" w:author="Johnny Schultz" w:date="2020-02-12T15:55:00Z">
        <w:r w:rsidRPr="00A013FD">
          <w:rPr>
            <w:b/>
          </w:rPr>
          <w:delText>2.4.3</w:delText>
        </w:r>
        <w:r w:rsidRPr="00A013FD">
          <w:rPr>
            <w:b/>
          </w:rPr>
          <w:tab/>
          <w:delText xml:space="preserve">Slot transmission accuracy at the satellite output </w:delText>
        </w:r>
      </w:del>
    </w:p>
    <w:p w14:paraId="27DA9BD1" w14:textId="77777777" w:rsidR="00A013FD" w:rsidRPr="00A013FD" w:rsidRDefault="00A013FD" w:rsidP="00A013FD">
      <w:pPr>
        <w:rPr>
          <w:del w:id="25295" w:author="Johnny Schultz" w:date="2020-02-12T15:55:00Z"/>
        </w:rPr>
      </w:pPr>
      <w:del w:id="25296" w:author="Johnny Schultz" w:date="2020-02-12T15:55:00Z">
        <w:r w:rsidRPr="00A013FD">
          <w:delText>The slot transmission accuracy should be better than 50 µs (peak) relative for example to GNSS reference timing.</w:delText>
        </w:r>
      </w:del>
    </w:p>
    <w:p w14:paraId="08986DE1" w14:textId="77777777" w:rsidR="00A013FD" w:rsidRPr="00A013FD" w:rsidRDefault="00A013FD" w:rsidP="00A013FD">
      <w:pPr>
        <w:keepNext/>
        <w:keepLines/>
        <w:tabs>
          <w:tab w:val="left" w:pos="360"/>
        </w:tabs>
        <w:spacing w:before="200"/>
        <w:ind w:left="360" w:hanging="360"/>
        <w:outlineLvl w:val="1"/>
        <w:rPr>
          <w:del w:id="25297" w:author="Johnny Schultz" w:date="2020-02-12T15:55:00Z"/>
          <w:b/>
        </w:rPr>
      </w:pPr>
      <w:del w:id="25298" w:author="Johnny Schultz" w:date="2020-02-12T15:55:00Z">
        <w:r w:rsidRPr="00A013FD">
          <w:rPr>
            <w:b/>
          </w:rPr>
          <w:delText>2.5</w:delText>
        </w:r>
        <w:r w:rsidRPr="00A013FD">
          <w:rPr>
            <w:b/>
          </w:rPr>
          <w:tab/>
          <w:delText>Half duplex and full duplex satellites</w:delText>
        </w:r>
      </w:del>
    </w:p>
    <w:p w14:paraId="5ABC191E" w14:textId="77777777" w:rsidR="00A013FD" w:rsidRPr="00A013FD" w:rsidRDefault="00A013FD" w:rsidP="00A013FD">
      <w:pPr>
        <w:rPr>
          <w:del w:id="25299" w:author="Johnny Schultz" w:date="2020-02-12T15:55:00Z"/>
        </w:rPr>
      </w:pPr>
      <w:del w:id="25300" w:author="Johnny Schultz" w:date="2020-02-12T15:55:00Z">
        <w:r w:rsidRPr="00A013FD">
          <w:delText>The system can be configured for both half and full duplex satellites as shown in Fig. A4-6.</w:delText>
        </w:r>
      </w:del>
    </w:p>
    <w:p w14:paraId="7D1C7F91" w14:textId="77777777" w:rsidR="00A013FD" w:rsidRPr="00A013FD" w:rsidRDefault="00A013FD" w:rsidP="00A013FD">
      <w:pPr>
        <w:keepNext/>
        <w:keepLines/>
        <w:spacing w:before="480" w:after="120"/>
        <w:jc w:val="center"/>
        <w:rPr>
          <w:del w:id="25301" w:author="Johnny Schultz" w:date="2020-02-12T15:55:00Z"/>
          <w:caps/>
          <w:sz w:val="20"/>
        </w:rPr>
      </w:pPr>
      <w:del w:id="25302" w:author="Johnny Schultz" w:date="2020-02-12T15:55:00Z">
        <w:r w:rsidRPr="00A013FD">
          <w:rPr>
            <w:caps/>
            <w:sz w:val="20"/>
          </w:rPr>
          <w:delText>Figure A4-6</w:delText>
        </w:r>
      </w:del>
    </w:p>
    <w:p w14:paraId="4956DE8D" w14:textId="77777777" w:rsidR="00A013FD" w:rsidRPr="00A013FD" w:rsidRDefault="00A013FD" w:rsidP="00A013FD">
      <w:pPr>
        <w:keepNext/>
        <w:keepLines/>
        <w:spacing w:before="0" w:after="480"/>
        <w:jc w:val="center"/>
        <w:rPr>
          <w:del w:id="25303" w:author="Johnny Schultz" w:date="2020-02-12T15:55:00Z"/>
          <w:rFonts w:ascii="Times New Roman Bold" w:hAnsi="Times New Roman Bold"/>
          <w:b/>
          <w:sz w:val="20"/>
        </w:rPr>
      </w:pPr>
      <w:del w:id="25304" w:author="Johnny Schultz" w:date="2020-02-12T15:55:00Z">
        <w:r w:rsidRPr="00A013FD">
          <w:rPr>
            <w:rFonts w:ascii="Times New Roman Bold" w:hAnsi="Times New Roman Bold"/>
            <w:b/>
            <w:sz w:val="20"/>
          </w:rPr>
          <w:delText>Half-duplex and full duplex satellite operation</w:delText>
        </w:r>
      </w:del>
    </w:p>
    <w:p w14:paraId="24A4B140" w14:textId="77777777" w:rsidR="00A013FD" w:rsidRPr="00A013FD" w:rsidRDefault="00A013FD" w:rsidP="00A013FD">
      <w:pPr>
        <w:keepNext/>
        <w:keepLines/>
        <w:jc w:val="center"/>
        <w:rPr>
          <w:del w:id="25305" w:author="Johnny Schultz" w:date="2020-02-12T15:55:00Z"/>
        </w:rPr>
      </w:pPr>
      <w:del w:id="25306" w:author="Johnny Schultz" w:date="2020-02-12T15:55:00Z">
        <w:r w:rsidRPr="00A013FD">
          <w:rPr>
            <w:noProof/>
            <w:lang w:val="fr-CA" w:eastAsia="fr-CA"/>
          </w:rPr>
          <w:drawing>
            <wp:inline distT="0" distB="0" distL="0" distR="0" wp14:anchorId="6BDD2503" wp14:editId="1DE1C37A">
              <wp:extent cx="5561330" cy="2340610"/>
              <wp:effectExtent l="0" t="0" r="127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561330" cy="2340610"/>
                      </a:xfrm>
                      <a:prstGeom prst="rect">
                        <a:avLst/>
                      </a:prstGeom>
                      <a:noFill/>
                      <a:ln>
                        <a:noFill/>
                      </a:ln>
                    </pic:spPr>
                  </pic:pic>
                </a:graphicData>
              </a:graphic>
            </wp:inline>
          </w:drawing>
        </w:r>
      </w:del>
    </w:p>
    <w:p w14:paraId="5D30988C" w14:textId="77777777" w:rsidR="00A013FD" w:rsidRPr="00A013FD" w:rsidRDefault="00A013FD" w:rsidP="00A013FD">
      <w:pPr>
        <w:keepNext/>
        <w:keepLines/>
        <w:tabs>
          <w:tab w:val="left" w:pos="360"/>
        </w:tabs>
        <w:spacing w:before="200"/>
        <w:ind w:left="360" w:hanging="360"/>
        <w:outlineLvl w:val="1"/>
        <w:rPr>
          <w:del w:id="25307" w:author="Johnny Schultz" w:date="2020-02-12T15:55:00Z"/>
          <w:b/>
        </w:rPr>
      </w:pPr>
      <w:del w:id="25308" w:author="Johnny Schultz" w:date="2020-02-12T15:55:00Z">
        <w:r w:rsidRPr="00A013FD">
          <w:rPr>
            <w:b/>
          </w:rPr>
          <w:delText>2.6</w:delText>
        </w:r>
        <w:r w:rsidRPr="00A013FD">
          <w:rPr>
            <w:b/>
          </w:rPr>
          <w:tab/>
          <w:delText>Frame hierarchy</w:delText>
        </w:r>
      </w:del>
    </w:p>
    <w:p w14:paraId="2C592AD2" w14:textId="77777777" w:rsidR="00A013FD" w:rsidRPr="00A013FD" w:rsidRDefault="00A013FD" w:rsidP="00A013FD">
      <w:pPr>
        <w:rPr>
          <w:del w:id="25309" w:author="Johnny Schultz" w:date="2020-02-12T15:55:00Z"/>
        </w:rPr>
      </w:pPr>
      <w:del w:id="25310" w:author="Johnny Schultz" w:date="2020-02-12T15:55:00Z">
        <w:r w:rsidRPr="00A013FD">
          <w:delText>The VDES frame structure is identical and synchronized in time on the Earth’s surface to UTC (as in AIS). The frame hierarchy is shown in Fig. A4-7.</w:delText>
        </w:r>
      </w:del>
    </w:p>
    <w:p w14:paraId="73CC8CB5" w14:textId="77777777" w:rsidR="00A013FD" w:rsidRPr="00A013FD" w:rsidRDefault="00A013FD" w:rsidP="00A013FD">
      <w:pPr>
        <w:rPr>
          <w:del w:id="25311" w:author="Johnny Schultz" w:date="2020-02-12T15:55:00Z"/>
        </w:rPr>
      </w:pPr>
      <w:del w:id="25312" w:author="Johnny Schultz" w:date="2020-02-12T15:55:00Z">
        <w:r w:rsidRPr="00A013FD">
          <w:delText>As shown in Fig. A4-7, each frame consists of 2 250 slots (similar to Recommendation ITU</w:delText>
        </w:r>
        <w:r w:rsidRPr="00A013FD">
          <w:noBreakHyphen/>
          <w:delText>R M.1371).</w:delText>
        </w:r>
      </w:del>
    </w:p>
    <w:p w14:paraId="093EF478" w14:textId="77777777" w:rsidR="00A013FD" w:rsidRPr="00A013FD" w:rsidRDefault="00A013FD" w:rsidP="00A013FD">
      <w:pPr>
        <w:rPr>
          <w:del w:id="25313" w:author="Johnny Schultz" w:date="2020-02-12T15:55:00Z"/>
        </w:rPr>
      </w:pPr>
      <w:del w:id="25314" w:author="Johnny Schultz" w:date="2020-02-12T15:55:00Z">
        <w:r w:rsidRPr="00A013FD">
          <w:delText>Frame 0 starts at 00:00:00 UTC, and there are 1 440 frames in a day. The impact of leap second adjustments should be accounted for to avoid any propagation of error.</w:delText>
        </w:r>
      </w:del>
    </w:p>
    <w:p w14:paraId="4F3544AF" w14:textId="77777777" w:rsidR="00A013FD" w:rsidRPr="00A013FD" w:rsidRDefault="00A013FD" w:rsidP="00A013FD">
      <w:pPr>
        <w:rPr>
          <w:del w:id="25315" w:author="Johnny Schultz" w:date="2020-02-12T15:55:00Z"/>
        </w:rPr>
      </w:pPr>
      <w:del w:id="25316" w:author="Johnny Schultz" w:date="2020-02-12T15:55:00Z">
        <w:r w:rsidRPr="00A013FD">
          <w:delText>The number of sub slots per PL-Frame is encoded within its header (as described in the following sections).</w:delText>
        </w:r>
      </w:del>
    </w:p>
    <w:p w14:paraId="4998C40B" w14:textId="77777777" w:rsidR="00A013FD" w:rsidRPr="00A013FD" w:rsidRDefault="00A013FD" w:rsidP="00A013FD">
      <w:pPr>
        <w:keepNext/>
        <w:keepLines/>
        <w:spacing w:before="480" w:after="120"/>
        <w:jc w:val="center"/>
        <w:rPr>
          <w:del w:id="25317" w:author="Johnny Schultz" w:date="2020-02-12T15:55:00Z"/>
          <w:caps/>
          <w:sz w:val="20"/>
        </w:rPr>
      </w:pPr>
      <w:del w:id="25318" w:author="Johnny Schultz" w:date="2020-02-12T15:55:00Z">
        <w:r w:rsidRPr="00A013FD">
          <w:rPr>
            <w:caps/>
            <w:sz w:val="20"/>
          </w:rPr>
          <w:delText>Figure A4-7</w:delText>
        </w:r>
      </w:del>
    </w:p>
    <w:p w14:paraId="04A5A501" w14:textId="77777777" w:rsidR="00A013FD" w:rsidRPr="00A013FD" w:rsidRDefault="00A013FD" w:rsidP="00A013FD">
      <w:pPr>
        <w:keepNext/>
        <w:keepLines/>
        <w:spacing w:before="0" w:after="480"/>
        <w:jc w:val="center"/>
        <w:rPr>
          <w:del w:id="25319" w:author="Johnny Schultz" w:date="2020-02-12T15:55:00Z"/>
          <w:rFonts w:ascii="Times New Roman Bold" w:hAnsi="Times New Roman Bold"/>
          <w:b/>
          <w:sz w:val="20"/>
        </w:rPr>
      </w:pPr>
      <w:del w:id="25320" w:author="Johnny Schultz" w:date="2020-02-12T15:55:00Z">
        <w:r w:rsidRPr="00A013FD">
          <w:rPr>
            <w:rFonts w:ascii="Times New Roman Bold" w:hAnsi="Times New Roman Bold"/>
            <w:b/>
            <w:sz w:val="20"/>
          </w:rPr>
          <w:delText xml:space="preserve">VDE-SAT downlink frame hierarchy </w:delText>
        </w:r>
      </w:del>
    </w:p>
    <w:p w14:paraId="61B7C405" w14:textId="77777777" w:rsidR="00A013FD" w:rsidRPr="00A013FD" w:rsidRDefault="00A013FD" w:rsidP="00A013FD">
      <w:pPr>
        <w:keepNext/>
        <w:keepLines/>
        <w:jc w:val="center"/>
        <w:rPr>
          <w:del w:id="25321" w:author="Johnny Schultz" w:date="2020-02-12T15:55:00Z"/>
        </w:rPr>
      </w:pPr>
      <w:del w:id="25322" w:author="Johnny Schultz" w:date="2020-02-12T15:55:00Z">
        <w:r w:rsidRPr="00A013FD">
          <w:rPr>
            <w:noProof/>
            <w:lang w:val="fr-CA" w:eastAsia="fr-CA"/>
          </w:rPr>
          <w:drawing>
            <wp:inline distT="0" distB="0" distL="0" distR="0" wp14:anchorId="7914DBA2" wp14:editId="303ADE86">
              <wp:extent cx="5608955" cy="229298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608955" cy="2292985"/>
                      </a:xfrm>
                      <a:prstGeom prst="rect">
                        <a:avLst/>
                      </a:prstGeom>
                      <a:noFill/>
                      <a:ln>
                        <a:noFill/>
                      </a:ln>
                    </pic:spPr>
                  </pic:pic>
                </a:graphicData>
              </a:graphic>
            </wp:inline>
          </w:drawing>
        </w:r>
      </w:del>
    </w:p>
    <w:p w14:paraId="61E7D78B" w14:textId="77777777" w:rsidR="00A013FD" w:rsidRPr="00A013FD" w:rsidRDefault="00A013FD" w:rsidP="00A013FD">
      <w:pPr>
        <w:keepNext/>
        <w:keepLines/>
        <w:tabs>
          <w:tab w:val="clear" w:pos="1134"/>
          <w:tab w:val="left" w:pos="360"/>
        </w:tabs>
        <w:spacing w:before="200"/>
        <w:ind w:left="360" w:hanging="360"/>
        <w:outlineLvl w:val="2"/>
        <w:rPr>
          <w:del w:id="25323" w:author="Johnny Schultz" w:date="2020-02-12T15:55:00Z"/>
          <w:b/>
        </w:rPr>
      </w:pPr>
      <w:del w:id="25324" w:author="Johnny Schultz" w:date="2020-02-12T15:55:00Z">
        <w:r w:rsidRPr="00A013FD">
          <w:rPr>
            <w:b/>
          </w:rPr>
          <w:delText>2.6.1</w:delText>
        </w:r>
        <w:r w:rsidRPr="00A013FD">
          <w:rPr>
            <w:b/>
          </w:rPr>
          <w:tab/>
          <w:delText xml:space="preserve">Guard time and ramp up </w:delText>
        </w:r>
      </w:del>
    </w:p>
    <w:p w14:paraId="1644E6A3" w14:textId="77777777" w:rsidR="00A013FD" w:rsidRPr="00A013FD" w:rsidRDefault="00A013FD" w:rsidP="00A013FD">
      <w:pPr>
        <w:rPr>
          <w:del w:id="25325" w:author="Johnny Schultz" w:date="2020-02-12T15:55:00Z"/>
        </w:rPr>
      </w:pPr>
      <w:del w:id="25326" w:author="Johnny Schultz" w:date="2020-02-12T15:55:00Z">
        <w:r w:rsidRPr="00A013FD">
          <w:delText>The ramp up time from −30 dBc to −1.5 dBc of the power shall occur in less than or equal to 300 µs for 50 kHz channel occupancy. This is a means to maintain compliancy with the adjacent channel interference requirements.</w:delText>
        </w:r>
      </w:del>
    </w:p>
    <w:p w14:paraId="6C50A758" w14:textId="77777777" w:rsidR="00A013FD" w:rsidRPr="00A013FD" w:rsidRDefault="00A013FD" w:rsidP="00A013FD">
      <w:pPr>
        <w:rPr>
          <w:del w:id="25327" w:author="Johnny Schultz" w:date="2020-02-12T15:55:00Z"/>
        </w:rPr>
      </w:pPr>
      <w:del w:id="25328" w:author="Johnny Schultz" w:date="2020-02-12T15:55:00Z">
        <w:r w:rsidRPr="00A013FD">
          <w:delText>The guard time at the beginning of a PL-Frame may not be required, but has been provided to allow for future expansion of the pilot, synchronization word and the PL-Frame format header.</w:delText>
        </w:r>
      </w:del>
    </w:p>
    <w:p w14:paraId="6D30DAA5" w14:textId="77777777" w:rsidR="00A013FD" w:rsidRPr="00A013FD" w:rsidRDefault="00A013FD" w:rsidP="00A013FD">
      <w:pPr>
        <w:keepNext/>
        <w:keepLines/>
        <w:tabs>
          <w:tab w:val="clear" w:pos="1134"/>
          <w:tab w:val="left" w:pos="360"/>
        </w:tabs>
        <w:spacing w:before="200"/>
        <w:ind w:left="360" w:hanging="360"/>
        <w:outlineLvl w:val="2"/>
        <w:rPr>
          <w:del w:id="25329" w:author="Johnny Schultz" w:date="2020-02-12T15:55:00Z"/>
          <w:b/>
        </w:rPr>
      </w:pPr>
      <w:del w:id="25330" w:author="Johnny Schultz" w:date="2020-02-12T15:55:00Z">
        <w:r w:rsidRPr="00A013FD">
          <w:rPr>
            <w:b/>
          </w:rPr>
          <w:delText>2.6.2</w:delText>
        </w:r>
        <w:r w:rsidRPr="00A013FD">
          <w:rPr>
            <w:b/>
          </w:rPr>
          <w:tab/>
          <w:delText>Synchronization pilot</w:delText>
        </w:r>
      </w:del>
    </w:p>
    <w:p w14:paraId="0640D991" w14:textId="77777777" w:rsidR="00A013FD" w:rsidRPr="00A013FD" w:rsidRDefault="00A013FD" w:rsidP="00A013FD">
      <w:pPr>
        <w:rPr>
          <w:del w:id="25331" w:author="Johnny Schultz" w:date="2020-02-12T15:55:00Z"/>
        </w:rPr>
      </w:pPr>
      <w:del w:id="25332" w:author="Johnny Schultz" w:date="2020-02-12T15:55:00Z">
        <w:r w:rsidRPr="00A013FD">
          <w:delText>Synchronization pilot is a set of known symbols before the synchronization word and at regular intervals during the data portion.</w:delText>
        </w:r>
      </w:del>
    </w:p>
    <w:p w14:paraId="00E73944" w14:textId="77777777" w:rsidR="00A013FD" w:rsidRPr="00A013FD" w:rsidRDefault="00A013FD" w:rsidP="00A013FD">
      <w:pPr>
        <w:keepNext/>
        <w:keepLines/>
        <w:tabs>
          <w:tab w:val="clear" w:pos="1134"/>
          <w:tab w:val="left" w:pos="360"/>
        </w:tabs>
        <w:spacing w:before="200"/>
        <w:ind w:left="360" w:hanging="360"/>
        <w:outlineLvl w:val="2"/>
        <w:rPr>
          <w:del w:id="25333" w:author="Johnny Schultz" w:date="2020-02-12T15:55:00Z"/>
          <w:b/>
        </w:rPr>
      </w:pPr>
      <w:del w:id="25334" w:author="Johnny Schultz" w:date="2020-02-12T15:55:00Z">
        <w:r w:rsidRPr="00A013FD">
          <w:rPr>
            <w:b/>
          </w:rPr>
          <w:delText>2.6.3</w:delText>
        </w:r>
        <w:r w:rsidRPr="00A013FD">
          <w:rPr>
            <w:b/>
          </w:rPr>
          <w:tab/>
          <w:delText>Synchronization (SYNC) word</w:delText>
        </w:r>
      </w:del>
    </w:p>
    <w:p w14:paraId="418C91E9" w14:textId="77777777" w:rsidR="00A013FD" w:rsidRPr="00A013FD" w:rsidRDefault="00A013FD" w:rsidP="00A013FD">
      <w:pPr>
        <w:rPr>
          <w:del w:id="25335" w:author="Johnny Schultz" w:date="2020-02-12T15:55:00Z"/>
        </w:rPr>
      </w:pPr>
      <w:del w:id="25336" w:author="Johnny Schultz" w:date="2020-02-12T15:55:00Z">
        <w:r w:rsidRPr="00A013FD">
          <w:delText>The PL-Frame synchronization word and header format is fixed for all transmissions. The 13 bit Barker code unique word is defined in Table A4-10. It is modulated with BPSK at a symbol rate of 2.4 ksym/s. Bit 0 is transmitted first. The duration is 4.91 ms.</w:delText>
        </w:r>
        <w:r w:rsidRPr="00A013FD">
          <w:rPr>
            <w:b/>
          </w:rPr>
          <w:delText xml:space="preserve"> </w:delText>
        </w:r>
      </w:del>
    </w:p>
    <w:p w14:paraId="48C677EE" w14:textId="77777777" w:rsidR="00A013FD" w:rsidRPr="00A013FD" w:rsidRDefault="00A013FD" w:rsidP="00A013FD">
      <w:pPr>
        <w:keepNext/>
        <w:spacing w:before="560" w:after="120"/>
        <w:jc w:val="center"/>
        <w:rPr>
          <w:del w:id="25337" w:author="Johnny Schultz" w:date="2020-02-12T15:55:00Z"/>
          <w:caps/>
          <w:sz w:val="20"/>
        </w:rPr>
      </w:pPr>
      <w:del w:id="25338" w:author="Johnny Schultz" w:date="2020-02-12T15:55:00Z">
        <w:r w:rsidRPr="00A013FD">
          <w:rPr>
            <w:caps/>
            <w:sz w:val="20"/>
          </w:rPr>
          <w:delText xml:space="preserve">TABLE A4-10 </w:delText>
        </w:r>
      </w:del>
    </w:p>
    <w:p w14:paraId="00F3B411" w14:textId="77777777" w:rsidR="00A013FD" w:rsidRPr="00A013FD" w:rsidRDefault="00A013FD" w:rsidP="00A013FD">
      <w:pPr>
        <w:keepNext/>
        <w:keepLines/>
        <w:spacing w:before="0" w:after="120"/>
        <w:jc w:val="center"/>
        <w:rPr>
          <w:del w:id="25339" w:author="Johnny Schultz" w:date="2020-02-12T15:55:00Z"/>
          <w:rFonts w:ascii="Times New Roman Bold" w:hAnsi="Times New Roman Bold"/>
          <w:b/>
          <w:sz w:val="20"/>
        </w:rPr>
      </w:pPr>
      <w:del w:id="25340" w:author="Johnny Schultz" w:date="2020-02-12T15:55:00Z">
        <w:r w:rsidRPr="00A013FD">
          <w:rPr>
            <w:rFonts w:ascii="Times New Roman Bold" w:hAnsi="Times New Roman Bold"/>
            <w:b/>
            <w:sz w:val="20"/>
          </w:rPr>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A013FD" w:rsidRPr="00A013FD" w14:paraId="27A28DBC" w14:textId="77777777" w:rsidTr="00BF604E">
        <w:trPr>
          <w:jc w:val="center"/>
          <w:del w:id="25341" w:author="Johnny Schultz" w:date="2020-02-12T15:55:00Z"/>
        </w:trPr>
        <w:tc>
          <w:tcPr>
            <w:tcW w:w="7402" w:type="dxa"/>
            <w:gridSpan w:val="13"/>
          </w:tcPr>
          <w:p w14:paraId="204F920C" w14:textId="77777777" w:rsidR="00A013FD" w:rsidRPr="00A013FD" w:rsidRDefault="00A013FD" w:rsidP="00A013FD">
            <w:pPr>
              <w:spacing w:before="80" w:after="80"/>
              <w:rPr>
                <w:del w:id="25342" w:author="Johnny Schultz" w:date="2020-02-12T15:55:00Z"/>
                <w:rFonts w:asciiTheme="majorBidi" w:hAnsiTheme="majorBidi" w:cstheme="majorBidi"/>
                <w:b/>
                <w:sz w:val="20"/>
              </w:rPr>
            </w:pPr>
            <w:del w:id="25343" w:author="Johnny Schultz" w:date="2020-02-12T15:55:00Z">
              <w:r w:rsidRPr="00A013FD">
                <w:rPr>
                  <w:rFonts w:asciiTheme="majorBidi" w:hAnsiTheme="majorBidi" w:cstheme="majorBidi"/>
                  <w:b/>
                  <w:sz w:val="20"/>
                </w:rPr>
                <w:delText>Bit number</w:delText>
              </w:r>
            </w:del>
          </w:p>
        </w:tc>
      </w:tr>
      <w:tr w:rsidR="00A013FD" w:rsidRPr="00A013FD" w14:paraId="15F5E43F" w14:textId="77777777" w:rsidTr="00BF604E">
        <w:trPr>
          <w:jc w:val="center"/>
          <w:del w:id="25344" w:author="Johnny Schultz" w:date="2020-02-12T15:55:00Z"/>
        </w:trPr>
        <w:tc>
          <w:tcPr>
            <w:tcW w:w="640" w:type="dxa"/>
          </w:tcPr>
          <w:p w14:paraId="22242D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45" w:author="Johnny Schultz" w:date="2020-02-12T15:55:00Z"/>
                <w:rFonts w:asciiTheme="majorBidi" w:hAnsiTheme="majorBidi" w:cstheme="majorBidi"/>
                <w:sz w:val="20"/>
              </w:rPr>
            </w:pPr>
            <w:del w:id="25346" w:author="Johnny Schultz" w:date="2020-02-12T15:55:00Z">
              <w:r w:rsidRPr="00A013FD">
                <w:rPr>
                  <w:rFonts w:asciiTheme="majorBidi" w:hAnsiTheme="majorBidi" w:cstheme="majorBidi"/>
                  <w:sz w:val="20"/>
                </w:rPr>
                <w:delText>0</w:delText>
              </w:r>
            </w:del>
          </w:p>
        </w:tc>
        <w:tc>
          <w:tcPr>
            <w:tcW w:w="638" w:type="dxa"/>
          </w:tcPr>
          <w:p w14:paraId="60E682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47" w:author="Johnny Schultz" w:date="2020-02-12T15:55:00Z"/>
                <w:rFonts w:asciiTheme="majorBidi" w:hAnsiTheme="majorBidi" w:cstheme="majorBidi"/>
                <w:sz w:val="20"/>
              </w:rPr>
            </w:pPr>
            <w:del w:id="25348" w:author="Johnny Schultz" w:date="2020-02-12T15:55:00Z">
              <w:r w:rsidRPr="00A013FD">
                <w:rPr>
                  <w:rFonts w:asciiTheme="majorBidi" w:hAnsiTheme="majorBidi" w:cstheme="majorBidi"/>
                  <w:sz w:val="20"/>
                </w:rPr>
                <w:delText>1</w:delText>
              </w:r>
            </w:del>
          </w:p>
        </w:tc>
        <w:tc>
          <w:tcPr>
            <w:tcW w:w="639" w:type="dxa"/>
          </w:tcPr>
          <w:p w14:paraId="0623E5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49" w:author="Johnny Schultz" w:date="2020-02-12T15:55:00Z"/>
                <w:rFonts w:asciiTheme="majorBidi" w:hAnsiTheme="majorBidi" w:cstheme="majorBidi"/>
                <w:sz w:val="20"/>
              </w:rPr>
            </w:pPr>
            <w:del w:id="25350" w:author="Johnny Schultz" w:date="2020-02-12T15:55:00Z">
              <w:r w:rsidRPr="00A013FD">
                <w:rPr>
                  <w:rFonts w:asciiTheme="majorBidi" w:hAnsiTheme="majorBidi" w:cstheme="majorBidi"/>
                  <w:sz w:val="20"/>
                </w:rPr>
                <w:delText>2</w:delText>
              </w:r>
            </w:del>
          </w:p>
        </w:tc>
        <w:tc>
          <w:tcPr>
            <w:tcW w:w="638" w:type="dxa"/>
          </w:tcPr>
          <w:p w14:paraId="2A29C6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51" w:author="Johnny Schultz" w:date="2020-02-12T15:55:00Z"/>
                <w:rFonts w:asciiTheme="majorBidi" w:hAnsiTheme="majorBidi" w:cstheme="majorBidi"/>
                <w:sz w:val="20"/>
              </w:rPr>
            </w:pPr>
            <w:del w:id="25352" w:author="Johnny Schultz" w:date="2020-02-12T15:55:00Z">
              <w:r w:rsidRPr="00A013FD">
                <w:rPr>
                  <w:rFonts w:asciiTheme="majorBidi" w:hAnsiTheme="majorBidi" w:cstheme="majorBidi"/>
                  <w:sz w:val="20"/>
                </w:rPr>
                <w:delText>3</w:delText>
              </w:r>
            </w:del>
          </w:p>
        </w:tc>
        <w:tc>
          <w:tcPr>
            <w:tcW w:w="638" w:type="dxa"/>
          </w:tcPr>
          <w:p w14:paraId="1FB802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53" w:author="Johnny Schultz" w:date="2020-02-12T15:55:00Z"/>
                <w:rFonts w:asciiTheme="majorBidi" w:hAnsiTheme="majorBidi" w:cstheme="majorBidi"/>
                <w:sz w:val="20"/>
              </w:rPr>
            </w:pPr>
            <w:del w:id="25354" w:author="Johnny Schultz" w:date="2020-02-12T15:55:00Z">
              <w:r w:rsidRPr="00A013FD">
                <w:rPr>
                  <w:rFonts w:asciiTheme="majorBidi" w:hAnsiTheme="majorBidi" w:cstheme="majorBidi"/>
                  <w:sz w:val="20"/>
                </w:rPr>
                <w:delText>4</w:delText>
              </w:r>
            </w:del>
          </w:p>
        </w:tc>
        <w:tc>
          <w:tcPr>
            <w:tcW w:w="638" w:type="dxa"/>
          </w:tcPr>
          <w:p w14:paraId="71434F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55" w:author="Johnny Schultz" w:date="2020-02-12T15:55:00Z"/>
                <w:rFonts w:asciiTheme="majorBidi" w:hAnsiTheme="majorBidi" w:cstheme="majorBidi"/>
                <w:sz w:val="20"/>
              </w:rPr>
            </w:pPr>
            <w:del w:id="25356" w:author="Johnny Schultz" w:date="2020-02-12T15:55:00Z">
              <w:r w:rsidRPr="00A013FD">
                <w:rPr>
                  <w:rFonts w:asciiTheme="majorBidi" w:hAnsiTheme="majorBidi" w:cstheme="majorBidi"/>
                  <w:sz w:val="20"/>
                </w:rPr>
                <w:delText>5</w:delText>
              </w:r>
            </w:del>
          </w:p>
        </w:tc>
        <w:tc>
          <w:tcPr>
            <w:tcW w:w="529" w:type="dxa"/>
          </w:tcPr>
          <w:p w14:paraId="3E48B5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57" w:author="Johnny Schultz" w:date="2020-02-12T15:55:00Z"/>
                <w:rFonts w:asciiTheme="majorBidi" w:hAnsiTheme="majorBidi" w:cstheme="majorBidi"/>
                <w:sz w:val="20"/>
              </w:rPr>
            </w:pPr>
            <w:del w:id="25358" w:author="Johnny Schultz" w:date="2020-02-12T15:55:00Z">
              <w:r w:rsidRPr="00A013FD">
                <w:rPr>
                  <w:rFonts w:asciiTheme="majorBidi" w:hAnsiTheme="majorBidi" w:cstheme="majorBidi"/>
                  <w:sz w:val="20"/>
                </w:rPr>
                <w:delText>6</w:delText>
              </w:r>
            </w:del>
          </w:p>
        </w:tc>
        <w:tc>
          <w:tcPr>
            <w:tcW w:w="529" w:type="dxa"/>
          </w:tcPr>
          <w:p w14:paraId="066A75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59" w:author="Johnny Schultz" w:date="2020-02-12T15:55:00Z"/>
                <w:rFonts w:asciiTheme="majorBidi" w:hAnsiTheme="majorBidi" w:cstheme="majorBidi"/>
                <w:sz w:val="20"/>
              </w:rPr>
            </w:pPr>
            <w:del w:id="25360" w:author="Johnny Schultz" w:date="2020-02-12T15:55:00Z">
              <w:r w:rsidRPr="00A013FD">
                <w:rPr>
                  <w:rFonts w:asciiTheme="majorBidi" w:hAnsiTheme="majorBidi" w:cstheme="majorBidi"/>
                  <w:sz w:val="20"/>
                </w:rPr>
                <w:delText>7</w:delText>
              </w:r>
            </w:del>
          </w:p>
        </w:tc>
        <w:tc>
          <w:tcPr>
            <w:tcW w:w="529" w:type="dxa"/>
          </w:tcPr>
          <w:p w14:paraId="3D2DC3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61" w:author="Johnny Schultz" w:date="2020-02-12T15:55:00Z"/>
                <w:rFonts w:asciiTheme="majorBidi" w:hAnsiTheme="majorBidi" w:cstheme="majorBidi"/>
                <w:sz w:val="20"/>
              </w:rPr>
            </w:pPr>
            <w:del w:id="25362" w:author="Johnny Schultz" w:date="2020-02-12T15:55:00Z">
              <w:r w:rsidRPr="00A013FD">
                <w:rPr>
                  <w:rFonts w:asciiTheme="majorBidi" w:hAnsiTheme="majorBidi" w:cstheme="majorBidi"/>
                  <w:sz w:val="20"/>
                </w:rPr>
                <w:delText>8</w:delText>
              </w:r>
            </w:del>
          </w:p>
        </w:tc>
        <w:tc>
          <w:tcPr>
            <w:tcW w:w="529" w:type="dxa"/>
          </w:tcPr>
          <w:p w14:paraId="1FA92E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63" w:author="Johnny Schultz" w:date="2020-02-12T15:55:00Z"/>
                <w:rFonts w:asciiTheme="majorBidi" w:hAnsiTheme="majorBidi" w:cstheme="majorBidi"/>
                <w:sz w:val="20"/>
              </w:rPr>
            </w:pPr>
            <w:del w:id="25364" w:author="Johnny Schultz" w:date="2020-02-12T15:55:00Z">
              <w:r w:rsidRPr="00A013FD">
                <w:rPr>
                  <w:rFonts w:asciiTheme="majorBidi" w:hAnsiTheme="majorBidi" w:cstheme="majorBidi"/>
                  <w:sz w:val="20"/>
                </w:rPr>
                <w:delText>9</w:delText>
              </w:r>
            </w:del>
          </w:p>
        </w:tc>
        <w:tc>
          <w:tcPr>
            <w:tcW w:w="529" w:type="dxa"/>
          </w:tcPr>
          <w:p w14:paraId="38721D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65" w:author="Johnny Schultz" w:date="2020-02-12T15:55:00Z"/>
                <w:rFonts w:asciiTheme="majorBidi" w:hAnsiTheme="majorBidi" w:cstheme="majorBidi"/>
                <w:sz w:val="20"/>
              </w:rPr>
            </w:pPr>
            <w:del w:id="25366" w:author="Johnny Schultz" w:date="2020-02-12T15:55:00Z">
              <w:r w:rsidRPr="00A013FD">
                <w:rPr>
                  <w:rFonts w:asciiTheme="majorBidi" w:hAnsiTheme="majorBidi" w:cstheme="majorBidi"/>
                  <w:sz w:val="20"/>
                </w:rPr>
                <w:delText>10</w:delText>
              </w:r>
            </w:del>
          </w:p>
        </w:tc>
        <w:tc>
          <w:tcPr>
            <w:tcW w:w="463" w:type="dxa"/>
          </w:tcPr>
          <w:p w14:paraId="0CF44D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67" w:author="Johnny Schultz" w:date="2020-02-12T15:55:00Z"/>
                <w:rFonts w:asciiTheme="majorBidi" w:hAnsiTheme="majorBidi" w:cstheme="majorBidi"/>
                <w:sz w:val="20"/>
              </w:rPr>
            </w:pPr>
            <w:del w:id="25368" w:author="Johnny Schultz" w:date="2020-02-12T15:55:00Z">
              <w:r w:rsidRPr="00A013FD">
                <w:rPr>
                  <w:rFonts w:asciiTheme="majorBidi" w:hAnsiTheme="majorBidi" w:cstheme="majorBidi"/>
                  <w:sz w:val="20"/>
                </w:rPr>
                <w:delText>11</w:delText>
              </w:r>
            </w:del>
          </w:p>
        </w:tc>
        <w:tc>
          <w:tcPr>
            <w:tcW w:w="463" w:type="dxa"/>
          </w:tcPr>
          <w:p w14:paraId="1349EC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69" w:author="Johnny Schultz" w:date="2020-02-12T15:55:00Z"/>
                <w:rFonts w:asciiTheme="majorBidi" w:hAnsiTheme="majorBidi" w:cstheme="majorBidi"/>
                <w:sz w:val="20"/>
              </w:rPr>
            </w:pPr>
            <w:del w:id="25370" w:author="Johnny Schultz" w:date="2020-02-12T15:55:00Z">
              <w:r w:rsidRPr="00A013FD">
                <w:rPr>
                  <w:rFonts w:asciiTheme="majorBidi" w:hAnsiTheme="majorBidi" w:cstheme="majorBidi"/>
                  <w:sz w:val="20"/>
                </w:rPr>
                <w:delText>12</w:delText>
              </w:r>
            </w:del>
          </w:p>
        </w:tc>
      </w:tr>
      <w:tr w:rsidR="00A013FD" w:rsidRPr="00A013FD" w14:paraId="307F3704" w14:textId="77777777" w:rsidTr="00BF604E">
        <w:trPr>
          <w:jc w:val="center"/>
          <w:del w:id="25371" w:author="Johnny Schultz" w:date="2020-02-12T15:55:00Z"/>
        </w:trPr>
        <w:tc>
          <w:tcPr>
            <w:tcW w:w="640" w:type="dxa"/>
          </w:tcPr>
          <w:p w14:paraId="154208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72" w:author="Johnny Schultz" w:date="2020-02-12T15:55:00Z"/>
                <w:rFonts w:asciiTheme="majorBidi" w:hAnsiTheme="majorBidi" w:cstheme="majorBidi"/>
                <w:sz w:val="20"/>
              </w:rPr>
            </w:pPr>
            <w:del w:id="25373" w:author="Johnny Schultz" w:date="2020-02-12T15:55:00Z">
              <w:r w:rsidRPr="00A013FD">
                <w:rPr>
                  <w:rFonts w:asciiTheme="majorBidi" w:hAnsiTheme="majorBidi" w:cstheme="majorBidi"/>
                  <w:sz w:val="20"/>
                </w:rPr>
                <w:delText>1</w:delText>
              </w:r>
            </w:del>
          </w:p>
        </w:tc>
        <w:tc>
          <w:tcPr>
            <w:tcW w:w="638" w:type="dxa"/>
          </w:tcPr>
          <w:p w14:paraId="21461D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74" w:author="Johnny Schultz" w:date="2020-02-12T15:55:00Z"/>
                <w:rFonts w:asciiTheme="majorBidi" w:hAnsiTheme="majorBidi" w:cstheme="majorBidi"/>
                <w:sz w:val="20"/>
              </w:rPr>
            </w:pPr>
            <w:del w:id="25375" w:author="Johnny Schultz" w:date="2020-02-12T15:55:00Z">
              <w:r w:rsidRPr="00A013FD">
                <w:rPr>
                  <w:rFonts w:asciiTheme="majorBidi" w:hAnsiTheme="majorBidi" w:cstheme="majorBidi"/>
                  <w:sz w:val="20"/>
                </w:rPr>
                <w:delText>1</w:delText>
              </w:r>
            </w:del>
          </w:p>
        </w:tc>
        <w:tc>
          <w:tcPr>
            <w:tcW w:w="639" w:type="dxa"/>
          </w:tcPr>
          <w:p w14:paraId="19F651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76" w:author="Johnny Schultz" w:date="2020-02-12T15:55:00Z"/>
                <w:rFonts w:asciiTheme="majorBidi" w:hAnsiTheme="majorBidi" w:cstheme="majorBidi"/>
                <w:sz w:val="20"/>
              </w:rPr>
            </w:pPr>
            <w:del w:id="25377" w:author="Johnny Schultz" w:date="2020-02-12T15:55:00Z">
              <w:r w:rsidRPr="00A013FD">
                <w:rPr>
                  <w:rFonts w:asciiTheme="majorBidi" w:hAnsiTheme="majorBidi" w:cstheme="majorBidi"/>
                  <w:sz w:val="20"/>
                </w:rPr>
                <w:delText>1</w:delText>
              </w:r>
            </w:del>
          </w:p>
        </w:tc>
        <w:tc>
          <w:tcPr>
            <w:tcW w:w="638" w:type="dxa"/>
          </w:tcPr>
          <w:p w14:paraId="19A578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78" w:author="Johnny Schultz" w:date="2020-02-12T15:55:00Z"/>
                <w:rFonts w:asciiTheme="majorBidi" w:hAnsiTheme="majorBidi" w:cstheme="majorBidi"/>
                <w:sz w:val="20"/>
              </w:rPr>
            </w:pPr>
            <w:del w:id="25379" w:author="Johnny Schultz" w:date="2020-02-12T15:55:00Z">
              <w:r w:rsidRPr="00A013FD">
                <w:rPr>
                  <w:rFonts w:asciiTheme="majorBidi" w:hAnsiTheme="majorBidi" w:cstheme="majorBidi"/>
                  <w:sz w:val="20"/>
                </w:rPr>
                <w:delText>1</w:delText>
              </w:r>
            </w:del>
          </w:p>
        </w:tc>
        <w:tc>
          <w:tcPr>
            <w:tcW w:w="638" w:type="dxa"/>
          </w:tcPr>
          <w:p w14:paraId="7C10AF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80" w:author="Johnny Schultz" w:date="2020-02-12T15:55:00Z"/>
                <w:rFonts w:asciiTheme="majorBidi" w:hAnsiTheme="majorBidi" w:cstheme="majorBidi"/>
                <w:sz w:val="20"/>
              </w:rPr>
            </w:pPr>
            <w:del w:id="25381" w:author="Johnny Schultz" w:date="2020-02-12T15:55:00Z">
              <w:r w:rsidRPr="00A013FD">
                <w:rPr>
                  <w:rFonts w:asciiTheme="majorBidi" w:hAnsiTheme="majorBidi" w:cstheme="majorBidi"/>
                  <w:sz w:val="20"/>
                </w:rPr>
                <w:delText>1</w:delText>
              </w:r>
            </w:del>
          </w:p>
        </w:tc>
        <w:tc>
          <w:tcPr>
            <w:tcW w:w="638" w:type="dxa"/>
          </w:tcPr>
          <w:p w14:paraId="271EDA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82" w:author="Johnny Schultz" w:date="2020-02-12T15:55:00Z"/>
                <w:rFonts w:asciiTheme="majorBidi" w:hAnsiTheme="majorBidi" w:cstheme="majorBidi"/>
                <w:sz w:val="20"/>
              </w:rPr>
            </w:pPr>
            <w:del w:id="25383" w:author="Johnny Schultz" w:date="2020-02-12T15:55:00Z">
              <w:r w:rsidRPr="00A013FD">
                <w:rPr>
                  <w:rFonts w:asciiTheme="majorBidi" w:hAnsiTheme="majorBidi" w:cstheme="majorBidi"/>
                  <w:sz w:val="20"/>
                </w:rPr>
                <w:delText>−1</w:delText>
              </w:r>
            </w:del>
          </w:p>
        </w:tc>
        <w:tc>
          <w:tcPr>
            <w:tcW w:w="529" w:type="dxa"/>
          </w:tcPr>
          <w:p w14:paraId="65A4BA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84" w:author="Johnny Schultz" w:date="2020-02-12T15:55:00Z"/>
                <w:rFonts w:asciiTheme="majorBidi" w:hAnsiTheme="majorBidi" w:cstheme="majorBidi"/>
                <w:sz w:val="20"/>
              </w:rPr>
            </w:pPr>
            <w:del w:id="25385" w:author="Johnny Schultz" w:date="2020-02-12T15:55:00Z">
              <w:r w:rsidRPr="00A013FD">
                <w:rPr>
                  <w:rFonts w:asciiTheme="majorBidi" w:hAnsiTheme="majorBidi" w:cstheme="majorBidi"/>
                  <w:sz w:val="20"/>
                </w:rPr>
                <w:delText>−1</w:delText>
              </w:r>
            </w:del>
          </w:p>
        </w:tc>
        <w:tc>
          <w:tcPr>
            <w:tcW w:w="529" w:type="dxa"/>
          </w:tcPr>
          <w:p w14:paraId="7B8C00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86" w:author="Johnny Schultz" w:date="2020-02-12T15:55:00Z"/>
                <w:rFonts w:asciiTheme="majorBidi" w:hAnsiTheme="majorBidi" w:cstheme="majorBidi"/>
                <w:sz w:val="20"/>
              </w:rPr>
            </w:pPr>
            <w:del w:id="25387" w:author="Johnny Schultz" w:date="2020-02-12T15:55:00Z">
              <w:r w:rsidRPr="00A013FD">
                <w:rPr>
                  <w:rFonts w:asciiTheme="majorBidi" w:hAnsiTheme="majorBidi" w:cstheme="majorBidi"/>
                  <w:sz w:val="20"/>
                </w:rPr>
                <w:delText>1</w:delText>
              </w:r>
            </w:del>
          </w:p>
        </w:tc>
        <w:tc>
          <w:tcPr>
            <w:tcW w:w="529" w:type="dxa"/>
          </w:tcPr>
          <w:p w14:paraId="44FD0B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88" w:author="Johnny Schultz" w:date="2020-02-12T15:55:00Z"/>
                <w:rFonts w:asciiTheme="majorBidi" w:hAnsiTheme="majorBidi" w:cstheme="majorBidi"/>
                <w:sz w:val="20"/>
              </w:rPr>
            </w:pPr>
            <w:del w:id="25389" w:author="Johnny Schultz" w:date="2020-02-12T15:55:00Z">
              <w:r w:rsidRPr="00A013FD">
                <w:rPr>
                  <w:rFonts w:asciiTheme="majorBidi" w:hAnsiTheme="majorBidi" w:cstheme="majorBidi"/>
                  <w:sz w:val="20"/>
                </w:rPr>
                <w:delText>1</w:delText>
              </w:r>
            </w:del>
          </w:p>
        </w:tc>
        <w:tc>
          <w:tcPr>
            <w:tcW w:w="529" w:type="dxa"/>
          </w:tcPr>
          <w:p w14:paraId="3AB843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90" w:author="Johnny Schultz" w:date="2020-02-12T15:55:00Z"/>
                <w:rFonts w:asciiTheme="majorBidi" w:hAnsiTheme="majorBidi" w:cstheme="majorBidi"/>
                <w:sz w:val="20"/>
              </w:rPr>
            </w:pPr>
            <w:del w:id="25391" w:author="Johnny Schultz" w:date="2020-02-12T15:55:00Z">
              <w:r w:rsidRPr="00A013FD">
                <w:rPr>
                  <w:rFonts w:asciiTheme="majorBidi" w:hAnsiTheme="majorBidi" w:cstheme="majorBidi"/>
                  <w:sz w:val="20"/>
                </w:rPr>
                <w:delText>−1</w:delText>
              </w:r>
            </w:del>
          </w:p>
        </w:tc>
        <w:tc>
          <w:tcPr>
            <w:tcW w:w="529" w:type="dxa"/>
          </w:tcPr>
          <w:p w14:paraId="4A0735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92" w:author="Johnny Schultz" w:date="2020-02-12T15:55:00Z"/>
                <w:rFonts w:asciiTheme="majorBidi" w:hAnsiTheme="majorBidi" w:cstheme="majorBidi"/>
                <w:sz w:val="20"/>
              </w:rPr>
            </w:pPr>
            <w:del w:id="25393" w:author="Johnny Schultz" w:date="2020-02-12T15:55:00Z">
              <w:r w:rsidRPr="00A013FD">
                <w:rPr>
                  <w:rFonts w:asciiTheme="majorBidi" w:hAnsiTheme="majorBidi" w:cstheme="majorBidi"/>
                  <w:sz w:val="20"/>
                </w:rPr>
                <w:delText>1</w:delText>
              </w:r>
            </w:del>
          </w:p>
        </w:tc>
        <w:tc>
          <w:tcPr>
            <w:tcW w:w="463" w:type="dxa"/>
          </w:tcPr>
          <w:p w14:paraId="119D65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94" w:author="Johnny Schultz" w:date="2020-02-12T15:55:00Z"/>
                <w:rFonts w:asciiTheme="majorBidi" w:hAnsiTheme="majorBidi" w:cstheme="majorBidi"/>
                <w:sz w:val="20"/>
              </w:rPr>
            </w:pPr>
            <w:del w:id="25395" w:author="Johnny Schultz" w:date="2020-02-12T15:55:00Z">
              <w:r w:rsidRPr="00A013FD">
                <w:rPr>
                  <w:rFonts w:asciiTheme="majorBidi" w:hAnsiTheme="majorBidi" w:cstheme="majorBidi"/>
                  <w:sz w:val="20"/>
                </w:rPr>
                <w:delText>−1</w:delText>
              </w:r>
            </w:del>
          </w:p>
        </w:tc>
        <w:tc>
          <w:tcPr>
            <w:tcW w:w="463" w:type="dxa"/>
          </w:tcPr>
          <w:p w14:paraId="5E3EF6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396" w:author="Johnny Schultz" w:date="2020-02-12T15:55:00Z"/>
                <w:rFonts w:asciiTheme="majorBidi" w:hAnsiTheme="majorBidi" w:cstheme="majorBidi"/>
                <w:sz w:val="20"/>
              </w:rPr>
            </w:pPr>
            <w:del w:id="25397" w:author="Johnny Schultz" w:date="2020-02-12T15:55:00Z">
              <w:r w:rsidRPr="00A013FD">
                <w:rPr>
                  <w:rFonts w:asciiTheme="majorBidi" w:hAnsiTheme="majorBidi" w:cstheme="majorBidi"/>
                  <w:sz w:val="20"/>
                </w:rPr>
                <w:delText>1</w:delText>
              </w:r>
            </w:del>
          </w:p>
        </w:tc>
      </w:tr>
    </w:tbl>
    <w:p w14:paraId="1B6E6262" w14:textId="77777777" w:rsidR="00A013FD" w:rsidRPr="00A013FD" w:rsidRDefault="00A013FD" w:rsidP="00A013FD">
      <w:pPr>
        <w:rPr>
          <w:del w:id="25398" w:author="Johnny Schultz" w:date="2020-02-12T15:55:00Z"/>
        </w:rPr>
      </w:pPr>
      <w:del w:id="25399" w:author="Johnny Schultz" w:date="2020-02-12T15:55:00Z">
        <w:r w:rsidRPr="00A013FD">
          <w:delText xml:space="preserve">The missed detection and false detection probabilities are shown in Figure A4-8 for a </w:delText>
        </w:r>
        <w:r w:rsidRPr="00A013FD">
          <w:rPr>
            <w:i/>
            <w:iCs/>
          </w:rPr>
          <w:delText>C</w:delText>
        </w:r>
        <w:r w:rsidRPr="00A013FD">
          <w:delText>/(</w:delText>
        </w:r>
        <w:r w:rsidRPr="00A013FD">
          <w:rPr>
            <w:i/>
            <w:iCs/>
          </w:rPr>
          <w:delText>N</w:delText>
        </w:r>
        <w:r w:rsidRPr="00A013FD">
          <w:rPr>
            <w:vertAlign w:val="subscript"/>
          </w:rPr>
          <w:delText>0</w:delText>
        </w:r>
        <w:r w:rsidRPr="00A013FD">
          <w:delText>+</w:delText>
        </w:r>
        <w:r w:rsidRPr="00A013FD">
          <w:rPr>
            <w:i/>
            <w:iCs/>
          </w:rPr>
          <w:delText>I</w:delText>
        </w:r>
        <w:r w:rsidRPr="00A013FD">
          <w:rPr>
            <w:vertAlign w:val="subscript"/>
          </w:rPr>
          <w:delText>0</w:delText>
        </w:r>
        <w:r w:rsidRPr="00A013FD">
          <w:delText>) of 37 dBHz. For a 50 kHz channel, this corresponds to a fade depth of 7 dB, which occurs less than 1% of the time for the Ricean channel (</w:delText>
        </w:r>
        <w:r w:rsidRPr="00A013FD">
          <w:rPr>
            <w:i/>
            <w:iCs/>
          </w:rPr>
          <w:delText>C</w:delText>
        </w:r>
        <w:r w:rsidRPr="00A013FD">
          <w:delText>/</w:delText>
        </w:r>
        <w:r w:rsidRPr="00A013FD">
          <w:rPr>
            <w:i/>
            <w:iCs/>
          </w:rPr>
          <w:delText>M</w:delText>
        </w:r>
        <w:r w:rsidRPr="00A013FD">
          <w:delText xml:space="preserve"> = 10 dB). </w:delText>
        </w:r>
      </w:del>
    </w:p>
    <w:p w14:paraId="74C0F97A" w14:textId="77777777" w:rsidR="00A013FD" w:rsidRPr="00A013FD" w:rsidRDefault="00A013FD" w:rsidP="00A013FD">
      <w:pPr>
        <w:rPr>
          <w:del w:id="25400" w:author="Johnny Schultz" w:date="2020-02-12T15:55:00Z"/>
        </w:rPr>
      </w:pPr>
      <w:del w:id="25401" w:author="Johnny Schultz" w:date="2020-02-12T15:55:00Z">
        <w:r w:rsidRPr="00A013FD">
          <w:delText>During these short periods a constant false alarm rate threshold set to 10</w:delText>
        </w:r>
        <w:r w:rsidRPr="00A013FD">
          <w:rPr>
            <w:vertAlign w:val="superscript"/>
          </w:rPr>
          <w:delText>−4</w:delText>
        </w:r>
        <w:r w:rsidRPr="00A013FD">
          <w:delText xml:space="preserve"> will result in 2% of PL</w:delText>
        </w:r>
        <w:r w:rsidRPr="00A013FD">
          <w:noBreakHyphen/>
          <w:delText>Frame not detected during the fading events.</w:delText>
        </w:r>
      </w:del>
    </w:p>
    <w:p w14:paraId="2A2FC026" w14:textId="77777777" w:rsidR="00A013FD" w:rsidRPr="00A013FD" w:rsidRDefault="00A013FD" w:rsidP="00A013FD">
      <w:pPr>
        <w:keepNext/>
        <w:keepLines/>
        <w:spacing w:before="480" w:after="120"/>
        <w:jc w:val="center"/>
        <w:rPr>
          <w:del w:id="25402" w:author="Johnny Schultz" w:date="2020-02-12T15:55:00Z"/>
          <w:caps/>
          <w:sz w:val="20"/>
        </w:rPr>
      </w:pPr>
      <w:del w:id="25403" w:author="Johnny Schultz" w:date="2020-02-12T15:55:00Z">
        <w:r w:rsidRPr="00A013FD">
          <w:rPr>
            <w:caps/>
            <w:sz w:val="20"/>
          </w:rPr>
          <w:delText>Figure A4-8</w:delText>
        </w:r>
      </w:del>
    </w:p>
    <w:p w14:paraId="04EB2AFB" w14:textId="77777777" w:rsidR="00A013FD" w:rsidRPr="00A013FD" w:rsidRDefault="00A013FD" w:rsidP="00A013FD">
      <w:pPr>
        <w:keepNext/>
        <w:keepLines/>
        <w:spacing w:before="0" w:after="480"/>
        <w:jc w:val="center"/>
        <w:rPr>
          <w:del w:id="25404" w:author="Johnny Schultz" w:date="2020-02-12T15:55:00Z"/>
          <w:rFonts w:ascii="Times New Roman Bold" w:hAnsi="Times New Roman Bold"/>
          <w:b/>
          <w:sz w:val="20"/>
        </w:rPr>
      </w:pPr>
      <w:del w:id="25405" w:author="Johnny Schultz" w:date="2020-02-12T15:55:00Z">
        <w:r w:rsidRPr="00A013FD">
          <w:rPr>
            <w:rFonts w:ascii="Times New Roman Bold" w:hAnsi="Times New Roman Bold"/>
            <w:b/>
            <w:sz w:val="20"/>
          </w:rPr>
          <w:delText xml:space="preserve">SYNC word loss and false detection probabilities </w:delText>
        </w:r>
      </w:del>
    </w:p>
    <w:p w14:paraId="4CDC8300" w14:textId="77777777" w:rsidR="00A013FD" w:rsidRPr="00A013FD" w:rsidRDefault="00A013FD" w:rsidP="00A013FD">
      <w:pPr>
        <w:keepNext/>
        <w:keepLines/>
        <w:jc w:val="center"/>
        <w:rPr>
          <w:del w:id="25406" w:author="Johnny Schultz" w:date="2020-02-12T15:55:00Z"/>
        </w:rPr>
      </w:pPr>
      <w:del w:id="25407" w:author="Johnny Schultz" w:date="2020-02-12T15:55:00Z">
        <w:r w:rsidRPr="00A013FD">
          <w:rPr>
            <w:noProof/>
            <w:sz w:val="18"/>
            <w:lang w:val="fr-CA" w:eastAsia="fr-CA"/>
          </w:rPr>
          <w:drawing>
            <wp:inline distT="0" distB="0" distL="0" distR="0" wp14:anchorId="5D777A24" wp14:editId="4B95B183">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del>
    </w:p>
    <w:p w14:paraId="429A6A18" w14:textId="77777777" w:rsidR="00A013FD" w:rsidRPr="00A013FD" w:rsidRDefault="00A013FD" w:rsidP="00A013FD">
      <w:pPr>
        <w:keepNext/>
        <w:keepLines/>
        <w:tabs>
          <w:tab w:val="clear" w:pos="1134"/>
          <w:tab w:val="left" w:pos="360"/>
        </w:tabs>
        <w:spacing w:before="200"/>
        <w:ind w:left="360" w:hanging="360"/>
        <w:outlineLvl w:val="2"/>
        <w:rPr>
          <w:del w:id="25408" w:author="Johnny Schultz" w:date="2020-02-12T15:55:00Z"/>
          <w:b/>
        </w:rPr>
      </w:pPr>
      <w:del w:id="25409" w:author="Johnny Schultz" w:date="2020-02-12T15:55:00Z">
        <w:r w:rsidRPr="00A013FD">
          <w:rPr>
            <w:b/>
          </w:rPr>
          <w:delText>2.6.4</w:delText>
        </w:r>
        <w:r w:rsidRPr="00A013FD">
          <w:rPr>
            <w:b/>
          </w:rPr>
          <w:tab/>
          <w:delText>Direct sequence spreading</w:delText>
        </w:r>
      </w:del>
    </w:p>
    <w:p w14:paraId="38E5056B" w14:textId="77777777" w:rsidR="00A013FD" w:rsidRPr="00A013FD" w:rsidRDefault="00A013FD" w:rsidP="00A013FD">
      <w:pPr>
        <w:rPr>
          <w:del w:id="25410" w:author="Johnny Schultz" w:date="2020-02-12T15:55:00Z"/>
        </w:rPr>
      </w:pPr>
      <w:del w:id="25411" w:author="Johnny Schultz" w:date="2020-02-12T15:55:00Z">
        <w:r w:rsidRPr="00A013FD">
          <w:delText>The spreading codes SS0 and SS1 are selected to minimize the maximum “undesired correlation” as defined below:</w:delText>
        </w:r>
      </w:del>
    </w:p>
    <w:p w14:paraId="450DA686" w14:textId="77777777" w:rsidR="00A013FD" w:rsidRPr="00A013FD" w:rsidRDefault="00A013FD" w:rsidP="00A013FD">
      <w:pPr>
        <w:tabs>
          <w:tab w:val="clear" w:pos="2268"/>
          <w:tab w:val="left" w:pos="2608"/>
          <w:tab w:val="left" w:pos="3345"/>
        </w:tabs>
        <w:spacing w:before="80"/>
        <w:ind w:left="1134" w:hanging="1134"/>
        <w:rPr>
          <w:del w:id="25412" w:author="Johnny Schultz" w:date="2020-02-12T15:55:00Z"/>
        </w:rPr>
      </w:pPr>
      <w:del w:id="25413" w:author="Johnny Schultz" w:date="2020-02-12T15:55:00Z">
        <w:r w:rsidRPr="00A013FD">
          <w:delText>–</w:delText>
        </w:r>
        <w:r w:rsidRPr="00A013FD">
          <w:tab/>
          <w:delText>Self-correlation of the code with its time delayed version</w:delText>
        </w:r>
      </w:del>
    </w:p>
    <w:p w14:paraId="37BA358D" w14:textId="77777777" w:rsidR="00A013FD" w:rsidRPr="00A013FD" w:rsidRDefault="00A013FD" w:rsidP="00A013FD">
      <w:pPr>
        <w:tabs>
          <w:tab w:val="clear" w:pos="2268"/>
          <w:tab w:val="left" w:pos="2608"/>
          <w:tab w:val="left" w:pos="3345"/>
        </w:tabs>
        <w:spacing w:before="80"/>
        <w:ind w:left="1134" w:hanging="1134"/>
        <w:rPr>
          <w:del w:id="25414" w:author="Johnny Schultz" w:date="2020-02-12T15:55:00Z"/>
        </w:rPr>
      </w:pPr>
      <w:del w:id="25415" w:author="Johnny Schultz" w:date="2020-02-12T15:55:00Z">
        <w:r w:rsidRPr="00A013FD">
          <w:delText>–</w:delText>
        </w:r>
        <w:r w:rsidRPr="00A013FD">
          <w:tab/>
          <w:delText>Correlations of the code with other sequences.</w:delText>
        </w:r>
      </w:del>
    </w:p>
    <w:p w14:paraId="7DA53803" w14:textId="77777777" w:rsidR="00A013FD" w:rsidRPr="00A013FD" w:rsidRDefault="00A013FD" w:rsidP="00A013FD">
      <w:pPr>
        <w:rPr>
          <w:del w:id="25416" w:author="Johnny Schultz" w:date="2020-02-12T15:55:00Z"/>
        </w:rPr>
      </w:pPr>
      <w:del w:id="25417" w:author="Johnny Schultz" w:date="2020-02-12T15:55:00Z">
        <w:r w:rsidRPr="00A013FD">
          <w:delText>The evaluation is carried out not only for frequency-aligned signals, but also for signals with Doppler difference.</w:delText>
        </w:r>
      </w:del>
    </w:p>
    <w:p w14:paraId="4662CA78" w14:textId="77777777" w:rsidR="00A013FD" w:rsidRPr="00A013FD" w:rsidRDefault="00A013FD" w:rsidP="00A013FD">
      <w:pPr>
        <w:rPr>
          <w:del w:id="25418" w:author="Johnny Schultz" w:date="2020-02-12T15:55:00Z"/>
        </w:rPr>
      </w:pPr>
      <w:del w:id="25419" w:author="Johnny Schultz" w:date="2020-02-12T15:55:00Z">
        <w:r w:rsidRPr="00A013FD">
          <w:delText>The selected codes are SS0 and SS1 as shown in Table A4-11.</w:delText>
        </w:r>
      </w:del>
    </w:p>
    <w:p w14:paraId="56FE2F57" w14:textId="77777777" w:rsidR="00A013FD" w:rsidRPr="00A013FD" w:rsidRDefault="00A013FD" w:rsidP="00A013FD">
      <w:pPr>
        <w:rPr>
          <w:del w:id="25420" w:author="Johnny Schultz" w:date="2020-02-12T15:55:00Z"/>
        </w:rPr>
      </w:pPr>
      <w:del w:id="25421" w:author="Johnny Schultz" w:date="2020-02-12T15:55:00Z">
        <w:r w:rsidRPr="00A013FD">
          <w:delText>The first pilot and BPSK symbols are spread using an 8 bit sequence to a chip rate of 19.2 kchip/s to fit in a 50 kHz channel. Spreading sequence SS0 from Table A4-11 is used.</w:delText>
        </w:r>
      </w:del>
    </w:p>
    <w:p w14:paraId="706AFCF6" w14:textId="77777777" w:rsidR="00A013FD" w:rsidRPr="00A013FD" w:rsidRDefault="00A013FD" w:rsidP="00A013FD">
      <w:pPr>
        <w:keepNext/>
        <w:spacing w:before="560" w:after="120"/>
        <w:jc w:val="center"/>
        <w:rPr>
          <w:del w:id="25422" w:author="Johnny Schultz" w:date="2020-02-12T15:55:00Z"/>
          <w:caps/>
          <w:sz w:val="20"/>
        </w:rPr>
      </w:pPr>
      <w:bookmarkStart w:id="25423" w:name="_Ref419315215"/>
      <w:del w:id="25424" w:author="Johnny Schultz" w:date="2020-02-12T15:55:00Z">
        <w:r w:rsidRPr="00A013FD">
          <w:rPr>
            <w:caps/>
            <w:sz w:val="20"/>
          </w:rPr>
          <w:delText>TABLE A4-11</w:delText>
        </w:r>
      </w:del>
    </w:p>
    <w:p w14:paraId="537759D5" w14:textId="77777777" w:rsidR="00A013FD" w:rsidRPr="00A013FD" w:rsidRDefault="00A013FD" w:rsidP="00A013FD">
      <w:pPr>
        <w:keepNext/>
        <w:keepLines/>
        <w:spacing w:before="0" w:after="120"/>
        <w:jc w:val="center"/>
        <w:rPr>
          <w:del w:id="25425" w:author="Johnny Schultz" w:date="2020-02-12T15:55:00Z"/>
          <w:rFonts w:ascii="Times New Roman Bold" w:hAnsi="Times New Roman Bold"/>
          <w:b/>
          <w:sz w:val="20"/>
        </w:rPr>
      </w:pPr>
      <w:del w:id="25426" w:author="Johnny Schultz" w:date="2020-02-12T15:55:00Z">
        <w:r w:rsidRPr="00A013FD">
          <w:rPr>
            <w:rFonts w:ascii="Times New Roman Bold" w:hAnsi="Times New Roman Bold"/>
            <w:b/>
            <w:sz w:val="20"/>
          </w:rPr>
          <w:delText>Spreading sequences</w:delText>
        </w:r>
        <w:bookmarkEnd w:id="25423"/>
        <w:r w:rsidRPr="00A013FD">
          <w:rPr>
            <w:rFonts w:ascii="Times New Roman Bold" w:hAnsi="Times New Roman Bold"/>
            <w:b/>
            <w:sz w:val="20"/>
          </w:rPr>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A013FD" w:rsidRPr="00A013FD" w14:paraId="56FEFAC3" w14:textId="77777777" w:rsidTr="00BF604E">
        <w:trPr>
          <w:del w:id="25427" w:author="Johnny Schultz" w:date="2020-02-12T15:55:00Z"/>
        </w:trPr>
        <w:tc>
          <w:tcPr>
            <w:tcW w:w="2111" w:type="dxa"/>
            <w:vMerge w:val="restart"/>
            <w:vAlign w:val="center"/>
          </w:tcPr>
          <w:p w14:paraId="24BE32F2" w14:textId="77777777" w:rsidR="00A013FD" w:rsidRPr="00A013FD" w:rsidRDefault="00A013FD" w:rsidP="00A013FD">
            <w:pPr>
              <w:spacing w:before="80" w:after="80"/>
              <w:rPr>
                <w:del w:id="25428" w:author="Johnny Schultz" w:date="2020-02-12T15:55:00Z"/>
                <w:rFonts w:asciiTheme="majorBidi" w:hAnsiTheme="majorBidi" w:cstheme="majorBidi"/>
                <w:b/>
                <w:sz w:val="20"/>
              </w:rPr>
            </w:pPr>
            <w:del w:id="25429" w:author="Johnny Schultz" w:date="2020-02-12T15:55:00Z">
              <w:r w:rsidRPr="00A013FD">
                <w:rPr>
                  <w:rFonts w:asciiTheme="majorBidi" w:hAnsiTheme="majorBidi" w:cstheme="majorBidi"/>
                  <w:b/>
                  <w:sz w:val="20"/>
                </w:rPr>
                <w:delText>Sequence name</w:delText>
              </w:r>
            </w:del>
          </w:p>
        </w:tc>
        <w:tc>
          <w:tcPr>
            <w:tcW w:w="6212" w:type="dxa"/>
            <w:gridSpan w:val="8"/>
          </w:tcPr>
          <w:p w14:paraId="2FB53D57" w14:textId="77777777" w:rsidR="00A013FD" w:rsidRPr="00A013FD" w:rsidRDefault="00A013FD" w:rsidP="00A013FD">
            <w:pPr>
              <w:spacing w:before="80" w:after="80"/>
              <w:rPr>
                <w:del w:id="25430" w:author="Johnny Schultz" w:date="2020-02-12T15:55:00Z"/>
                <w:rFonts w:asciiTheme="majorBidi" w:hAnsiTheme="majorBidi" w:cstheme="majorBidi"/>
                <w:b/>
                <w:sz w:val="20"/>
              </w:rPr>
            </w:pPr>
            <w:del w:id="25431" w:author="Johnny Schultz" w:date="2020-02-12T15:55:00Z">
              <w:r w:rsidRPr="00A013FD">
                <w:rPr>
                  <w:rFonts w:asciiTheme="majorBidi" w:hAnsiTheme="majorBidi" w:cstheme="majorBidi"/>
                  <w:b/>
                  <w:sz w:val="20"/>
                </w:rPr>
                <w:delText>Chip number</w:delText>
              </w:r>
            </w:del>
          </w:p>
        </w:tc>
      </w:tr>
      <w:tr w:rsidR="00A013FD" w:rsidRPr="00A013FD" w14:paraId="626C6E04" w14:textId="77777777" w:rsidTr="00BF604E">
        <w:trPr>
          <w:trHeight w:val="281"/>
          <w:del w:id="25432" w:author="Johnny Schultz" w:date="2020-02-12T15:55:00Z"/>
        </w:trPr>
        <w:tc>
          <w:tcPr>
            <w:tcW w:w="2111" w:type="dxa"/>
            <w:vMerge/>
          </w:tcPr>
          <w:p w14:paraId="0EE6E19C" w14:textId="77777777" w:rsidR="00A013FD" w:rsidRPr="00A013FD" w:rsidRDefault="00A013FD" w:rsidP="00A013FD">
            <w:pPr>
              <w:rPr>
                <w:del w:id="25433" w:author="Johnny Schultz" w:date="2020-02-12T15:55:00Z"/>
                <w:rFonts w:asciiTheme="majorBidi" w:hAnsiTheme="majorBidi" w:cstheme="majorBidi"/>
                <w:sz w:val="20"/>
              </w:rPr>
            </w:pPr>
          </w:p>
        </w:tc>
        <w:tc>
          <w:tcPr>
            <w:tcW w:w="776" w:type="dxa"/>
            <w:vAlign w:val="center"/>
          </w:tcPr>
          <w:p w14:paraId="4A69DE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34" w:author="Johnny Schultz" w:date="2020-02-12T15:55:00Z"/>
                <w:rFonts w:asciiTheme="majorBidi" w:hAnsiTheme="majorBidi" w:cstheme="majorBidi"/>
                <w:sz w:val="20"/>
              </w:rPr>
            </w:pPr>
            <w:del w:id="25435" w:author="Johnny Schultz" w:date="2020-02-12T15:55:00Z">
              <w:r w:rsidRPr="00A013FD">
                <w:rPr>
                  <w:rFonts w:asciiTheme="majorBidi" w:hAnsiTheme="majorBidi" w:cstheme="majorBidi"/>
                  <w:sz w:val="20"/>
                </w:rPr>
                <w:delText>0</w:delText>
              </w:r>
            </w:del>
          </w:p>
        </w:tc>
        <w:tc>
          <w:tcPr>
            <w:tcW w:w="777" w:type="dxa"/>
            <w:vAlign w:val="center"/>
          </w:tcPr>
          <w:p w14:paraId="5A7D99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36" w:author="Johnny Schultz" w:date="2020-02-12T15:55:00Z"/>
                <w:rFonts w:asciiTheme="majorBidi" w:hAnsiTheme="majorBidi" w:cstheme="majorBidi"/>
                <w:sz w:val="20"/>
              </w:rPr>
            </w:pPr>
            <w:del w:id="25437" w:author="Johnny Schultz" w:date="2020-02-12T15:55:00Z">
              <w:r w:rsidRPr="00A013FD">
                <w:rPr>
                  <w:rFonts w:asciiTheme="majorBidi" w:hAnsiTheme="majorBidi" w:cstheme="majorBidi"/>
                  <w:sz w:val="20"/>
                </w:rPr>
                <w:delText>1</w:delText>
              </w:r>
            </w:del>
          </w:p>
        </w:tc>
        <w:tc>
          <w:tcPr>
            <w:tcW w:w="776" w:type="dxa"/>
            <w:vAlign w:val="center"/>
          </w:tcPr>
          <w:p w14:paraId="1F88CA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38" w:author="Johnny Schultz" w:date="2020-02-12T15:55:00Z"/>
                <w:rFonts w:asciiTheme="majorBidi" w:hAnsiTheme="majorBidi" w:cstheme="majorBidi"/>
                <w:sz w:val="20"/>
              </w:rPr>
            </w:pPr>
            <w:del w:id="25439" w:author="Johnny Schultz" w:date="2020-02-12T15:55:00Z">
              <w:r w:rsidRPr="00A013FD">
                <w:rPr>
                  <w:rFonts w:asciiTheme="majorBidi" w:hAnsiTheme="majorBidi" w:cstheme="majorBidi"/>
                  <w:sz w:val="20"/>
                </w:rPr>
                <w:delText>2</w:delText>
              </w:r>
            </w:del>
          </w:p>
        </w:tc>
        <w:tc>
          <w:tcPr>
            <w:tcW w:w="777" w:type="dxa"/>
            <w:vAlign w:val="center"/>
          </w:tcPr>
          <w:p w14:paraId="5DD484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40" w:author="Johnny Schultz" w:date="2020-02-12T15:55:00Z"/>
                <w:rFonts w:asciiTheme="majorBidi" w:hAnsiTheme="majorBidi" w:cstheme="majorBidi"/>
                <w:sz w:val="20"/>
              </w:rPr>
            </w:pPr>
            <w:del w:id="25441" w:author="Johnny Schultz" w:date="2020-02-12T15:55:00Z">
              <w:r w:rsidRPr="00A013FD">
                <w:rPr>
                  <w:rFonts w:asciiTheme="majorBidi" w:hAnsiTheme="majorBidi" w:cstheme="majorBidi"/>
                  <w:sz w:val="20"/>
                </w:rPr>
                <w:delText>3</w:delText>
              </w:r>
            </w:del>
          </w:p>
        </w:tc>
        <w:tc>
          <w:tcPr>
            <w:tcW w:w="776" w:type="dxa"/>
            <w:vAlign w:val="center"/>
          </w:tcPr>
          <w:p w14:paraId="3CF0BA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42" w:author="Johnny Schultz" w:date="2020-02-12T15:55:00Z"/>
                <w:rFonts w:asciiTheme="majorBidi" w:hAnsiTheme="majorBidi" w:cstheme="majorBidi"/>
                <w:sz w:val="20"/>
              </w:rPr>
            </w:pPr>
            <w:del w:id="25443" w:author="Johnny Schultz" w:date="2020-02-12T15:55:00Z">
              <w:r w:rsidRPr="00A013FD">
                <w:rPr>
                  <w:rFonts w:asciiTheme="majorBidi" w:hAnsiTheme="majorBidi" w:cstheme="majorBidi"/>
                  <w:sz w:val="20"/>
                </w:rPr>
                <w:delText>4</w:delText>
              </w:r>
            </w:del>
          </w:p>
        </w:tc>
        <w:tc>
          <w:tcPr>
            <w:tcW w:w="777" w:type="dxa"/>
            <w:vAlign w:val="center"/>
          </w:tcPr>
          <w:p w14:paraId="7A3FF6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44" w:author="Johnny Schultz" w:date="2020-02-12T15:55:00Z"/>
                <w:rFonts w:asciiTheme="majorBidi" w:hAnsiTheme="majorBidi" w:cstheme="majorBidi"/>
                <w:sz w:val="20"/>
              </w:rPr>
            </w:pPr>
            <w:del w:id="25445" w:author="Johnny Schultz" w:date="2020-02-12T15:55:00Z">
              <w:r w:rsidRPr="00A013FD">
                <w:rPr>
                  <w:rFonts w:asciiTheme="majorBidi" w:hAnsiTheme="majorBidi" w:cstheme="majorBidi"/>
                  <w:sz w:val="20"/>
                </w:rPr>
                <w:delText>5</w:delText>
              </w:r>
            </w:del>
          </w:p>
        </w:tc>
        <w:tc>
          <w:tcPr>
            <w:tcW w:w="776" w:type="dxa"/>
            <w:vAlign w:val="center"/>
          </w:tcPr>
          <w:p w14:paraId="02EFEF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46" w:author="Johnny Schultz" w:date="2020-02-12T15:55:00Z"/>
                <w:rFonts w:asciiTheme="majorBidi" w:hAnsiTheme="majorBidi" w:cstheme="majorBidi"/>
                <w:sz w:val="20"/>
              </w:rPr>
            </w:pPr>
            <w:del w:id="25447" w:author="Johnny Schultz" w:date="2020-02-12T15:55:00Z">
              <w:r w:rsidRPr="00A013FD">
                <w:rPr>
                  <w:rFonts w:asciiTheme="majorBidi" w:hAnsiTheme="majorBidi" w:cstheme="majorBidi"/>
                  <w:sz w:val="20"/>
                </w:rPr>
                <w:delText>6</w:delText>
              </w:r>
            </w:del>
          </w:p>
        </w:tc>
        <w:tc>
          <w:tcPr>
            <w:tcW w:w="777" w:type="dxa"/>
            <w:vAlign w:val="center"/>
          </w:tcPr>
          <w:p w14:paraId="49D098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48" w:author="Johnny Schultz" w:date="2020-02-12T15:55:00Z"/>
                <w:rFonts w:asciiTheme="majorBidi" w:hAnsiTheme="majorBidi" w:cstheme="majorBidi"/>
                <w:sz w:val="20"/>
              </w:rPr>
            </w:pPr>
            <w:del w:id="25449" w:author="Johnny Schultz" w:date="2020-02-12T15:55:00Z">
              <w:r w:rsidRPr="00A013FD">
                <w:rPr>
                  <w:rFonts w:asciiTheme="majorBidi" w:hAnsiTheme="majorBidi" w:cstheme="majorBidi"/>
                  <w:sz w:val="20"/>
                </w:rPr>
                <w:delText>7</w:delText>
              </w:r>
            </w:del>
          </w:p>
        </w:tc>
      </w:tr>
      <w:tr w:rsidR="00A013FD" w:rsidRPr="00A013FD" w14:paraId="2664848A" w14:textId="77777777" w:rsidTr="00BF604E">
        <w:trPr>
          <w:trHeight w:val="282"/>
          <w:del w:id="25450" w:author="Johnny Schultz" w:date="2020-02-12T15:55:00Z"/>
        </w:trPr>
        <w:tc>
          <w:tcPr>
            <w:tcW w:w="2111" w:type="dxa"/>
          </w:tcPr>
          <w:p w14:paraId="74C57F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51" w:author="Johnny Schultz" w:date="2020-02-12T15:55:00Z"/>
                <w:rFonts w:asciiTheme="majorBidi" w:hAnsiTheme="majorBidi" w:cstheme="majorBidi"/>
                <w:sz w:val="20"/>
              </w:rPr>
            </w:pPr>
            <w:del w:id="25452" w:author="Johnny Schultz" w:date="2020-02-12T15:55:00Z">
              <w:r w:rsidRPr="00A013FD">
                <w:rPr>
                  <w:rFonts w:asciiTheme="majorBidi" w:hAnsiTheme="majorBidi" w:cstheme="majorBidi"/>
                  <w:sz w:val="20"/>
                </w:rPr>
                <w:delText>SS0 (0b1001010)</w:delText>
              </w:r>
            </w:del>
          </w:p>
        </w:tc>
        <w:tc>
          <w:tcPr>
            <w:tcW w:w="776" w:type="dxa"/>
            <w:vAlign w:val="center"/>
          </w:tcPr>
          <w:p w14:paraId="57C66C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53" w:author="Johnny Schultz" w:date="2020-02-12T15:55:00Z"/>
                <w:rFonts w:asciiTheme="majorBidi" w:hAnsiTheme="majorBidi" w:cstheme="majorBidi"/>
                <w:sz w:val="20"/>
              </w:rPr>
            </w:pPr>
            <w:del w:id="25454" w:author="Johnny Schultz" w:date="2020-02-12T15:55:00Z">
              <w:r w:rsidRPr="00A013FD">
                <w:rPr>
                  <w:rFonts w:asciiTheme="majorBidi" w:hAnsiTheme="majorBidi" w:cstheme="majorBidi"/>
                  <w:sz w:val="20"/>
                </w:rPr>
                <w:delText>1</w:delText>
              </w:r>
            </w:del>
          </w:p>
        </w:tc>
        <w:tc>
          <w:tcPr>
            <w:tcW w:w="777" w:type="dxa"/>
            <w:vAlign w:val="center"/>
          </w:tcPr>
          <w:p w14:paraId="725018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55" w:author="Johnny Schultz" w:date="2020-02-12T15:55:00Z"/>
                <w:rFonts w:asciiTheme="majorBidi" w:hAnsiTheme="majorBidi" w:cstheme="majorBidi"/>
                <w:sz w:val="20"/>
              </w:rPr>
            </w:pPr>
            <w:del w:id="25456" w:author="Johnny Schultz" w:date="2020-02-12T15:55:00Z">
              <w:r w:rsidRPr="00A013FD">
                <w:rPr>
                  <w:rFonts w:asciiTheme="majorBidi" w:hAnsiTheme="majorBidi" w:cstheme="majorBidi"/>
                  <w:sz w:val="20"/>
                </w:rPr>
                <w:delText>−1</w:delText>
              </w:r>
            </w:del>
          </w:p>
        </w:tc>
        <w:tc>
          <w:tcPr>
            <w:tcW w:w="776" w:type="dxa"/>
            <w:vAlign w:val="center"/>
          </w:tcPr>
          <w:p w14:paraId="05D90E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57" w:author="Johnny Schultz" w:date="2020-02-12T15:55:00Z"/>
                <w:rFonts w:asciiTheme="majorBidi" w:hAnsiTheme="majorBidi" w:cstheme="majorBidi"/>
                <w:sz w:val="20"/>
              </w:rPr>
            </w:pPr>
            <w:del w:id="25458" w:author="Johnny Schultz" w:date="2020-02-12T15:55:00Z">
              <w:r w:rsidRPr="00A013FD">
                <w:rPr>
                  <w:rFonts w:asciiTheme="majorBidi" w:hAnsiTheme="majorBidi" w:cstheme="majorBidi"/>
                  <w:sz w:val="20"/>
                </w:rPr>
                <w:delText>−1</w:delText>
              </w:r>
            </w:del>
          </w:p>
        </w:tc>
        <w:tc>
          <w:tcPr>
            <w:tcW w:w="777" w:type="dxa"/>
            <w:vAlign w:val="center"/>
          </w:tcPr>
          <w:p w14:paraId="732016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59" w:author="Johnny Schultz" w:date="2020-02-12T15:55:00Z"/>
                <w:rFonts w:asciiTheme="majorBidi" w:hAnsiTheme="majorBidi" w:cstheme="majorBidi"/>
                <w:sz w:val="20"/>
              </w:rPr>
            </w:pPr>
            <w:del w:id="25460" w:author="Johnny Schultz" w:date="2020-02-12T15:55:00Z">
              <w:r w:rsidRPr="00A013FD">
                <w:rPr>
                  <w:rFonts w:asciiTheme="majorBidi" w:hAnsiTheme="majorBidi" w:cstheme="majorBidi"/>
                  <w:sz w:val="20"/>
                </w:rPr>
                <w:delText>−1</w:delText>
              </w:r>
            </w:del>
          </w:p>
        </w:tc>
        <w:tc>
          <w:tcPr>
            <w:tcW w:w="776" w:type="dxa"/>
            <w:vAlign w:val="center"/>
          </w:tcPr>
          <w:p w14:paraId="30FA3E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61" w:author="Johnny Schultz" w:date="2020-02-12T15:55:00Z"/>
                <w:rFonts w:asciiTheme="majorBidi" w:hAnsiTheme="majorBidi" w:cstheme="majorBidi"/>
                <w:sz w:val="20"/>
              </w:rPr>
            </w:pPr>
            <w:del w:id="25462" w:author="Johnny Schultz" w:date="2020-02-12T15:55:00Z">
              <w:r w:rsidRPr="00A013FD">
                <w:rPr>
                  <w:rFonts w:asciiTheme="majorBidi" w:hAnsiTheme="majorBidi" w:cstheme="majorBidi"/>
                  <w:sz w:val="20"/>
                </w:rPr>
                <w:delText>1</w:delText>
              </w:r>
            </w:del>
          </w:p>
        </w:tc>
        <w:tc>
          <w:tcPr>
            <w:tcW w:w="777" w:type="dxa"/>
            <w:vAlign w:val="center"/>
          </w:tcPr>
          <w:p w14:paraId="0B31DA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63" w:author="Johnny Schultz" w:date="2020-02-12T15:55:00Z"/>
                <w:rFonts w:asciiTheme="majorBidi" w:hAnsiTheme="majorBidi" w:cstheme="majorBidi"/>
                <w:sz w:val="20"/>
              </w:rPr>
            </w:pPr>
            <w:del w:id="25464" w:author="Johnny Schultz" w:date="2020-02-12T15:55:00Z">
              <w:r w:rsidRPr="00A013FD">
                <w:rPr>
                  <w:rFonts w:asciiTheme="majorBidi" w:hAnsiTheme="majorBidi" w:cstheme="majorBidi"/>
                  <w:sz w:val="20"/>
                </w:rPr>
                <w:delText>−1</w:delText>
              </w:r>
            </w:del>
          </w:p>
        </w:tc>
        <w:tc>
          <w:tcPr>
            <w:tcW w:w="776" w:type="dxa"/>
            <w:vAlign w:val="center"/>
          </w:tcPr>
          <w:p w14:paraId="1292EA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65" w:author="Johnny Schultz" w:date="2020-02-12T15:55:00Z"/>
                <w:rFonts w:asciiTheme="majorBidi" w:hAnsiTheme="majorBidi" w:cstheme="majorBidi"/>
                <w:sz w:val="20"/>
              </w:rPr>
            </w:pPr>
            <w:del w:id="25466" w:author="Johnny Schultz" w:date="2020-02-12T15:55:00Z">
              <w:r w:rsidRPr="00A013FD">
                <w:rPr>
                  <w:rFonts w:asciiTheme="majorBidi" w:hAnsiTheme="majorBidi" w:cstheme="majorBidi"/>
                  <w:sz w:val="20"/>
                </w:rPr>
                <w:delText>1</w:delText>
              </w:r>
            </w:del>
          </w:p>
        </w:tc>
        <w:tc>
          <w:tcPr>
            <w:tcW w:w="777" w:type="dxa"/>
            <w:vAlign w:val="center"/>
          </w:tcPr>
          <w:p w14:paraId="2939B8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67" w:author="Johnny Schultz" w:date="2020-02-12T15:55:00Z"/>
                <w:rFonts w:asciiTheme="majorBidi" w:hAnsiTheme="majorBidi" w:cstheme="majorBidi"/>
                <w:sz w:val="20"/>
              </w:rPr>
            </w:pPr>
            <w:del w:id="25468" w:author="Johnny Schultz" w:date="2020-02-12T15:55:00Z">
              <w:r w:rsidRPr="00A013FD">
                <w:rPr>
                  <w:rFonts w:asciiTheme="majorBidi" w:hAnsiTheme="majorBidi" w:cstheme="majorBidi"/>
                  <w:sz w:val="20"/>
                </w:rPr>
                <w:delText>−1</w:delText>
              </w:r>
            </w:del>
          </w:p>
        </w:tc>
      </w:tr>
      <w:tr w:rsidR="00A013FD" w:rsidRPr="00A013FD" w14:paraId="0F599BE5" w14:textId="77777777" w:rsidTr="00BF604E">
        <w:trPr>
          <w:trHeight w:val="282"/>
          <w:del w:id="25469" w:author="Johnny Schultz" w:date="2020-02-12T15:55:00Z"/>
        </w:trPr>
        <w:tc>
          <w:tcPr>
            <w:tcW w:w="2111" w:type="dxa"/>
          </w:tcPr>
          <w:p w14:paraId="793D67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70" w:author="Johnny Schultz" w:date="2020-02-12T15:55:00Z"/>
                <w:rFonts w:asciiTheme="majorBidi" w:hAnsiTheme="majorBidi" w:cstheme="majorBidi"/>
                <w:sz w:val="20"/>
              </w:rPr>
            </w:pPr>
            <w:del w:id="25471" w:author="Johnny Schultz" w:date="2020-02-12T15:55:00Z">
              <w:r w:rsidRPr="00A013FD">
                <w:rPr>
                  <w:rFonts w:asciiTheme="majorBidi" w:hAnsiTheme="majorBidi" w:cstheme="majorBidi"/>
                  <w:sz w:val="20"/>
                </w:rPr>
                <w:delText>SS1 (0b10100011)</w:delText>
              </w:r>
            </w:del>
          </w:p>
        </w:tc>
        <w:tc>
          <w:tcPr>
            <w:tcW w:w="776" w:type="dxa"/>
            <w:vAlign w:val="center"/>
          </w:tcPr>
          <w:p w14:paraId="43B074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72" w:author="Johnny Schultz" w:date="2020-02-12T15:55:00Z"/>
                <w:rFonts w:asciiTheme="majorBidi" w:hAnsiTheme="majorBidi" w:cstheme="majorBidi"/>
                <w:sz w:val="20"/>
              </w:rPr>
            </w:pPr>
            <w:del w:id="25473" w:author="Johnny Schultz" w:date="2020-02-12T15:55:00Z">
              <w:r w:rsidRPr="00A013FD">
                <w:rPr>
                  <w:rFonts w:asciiTheme="majorBidi" w:hAnsiTheme="majorBidi" w:cstheme="majorBidi"/>
                  <w:sz w:val="20"/>
                </w:rPr>
                <w:delText>1</w:delText>
              </w:r>
            </w:del>
          </w:p>
        </w:tc>
        <w:tc>
          <w:tcPr>
            <w:tcW w:w="777" w:type="dxa"/>
            <w:vAlign w:val="center"/>
          </w:tcPr>
          <w:p w14:paraId="637E8E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74" w:author="Johnny Schultz" w:date="2020-02-12T15:55:00Z"/>
                <w:rFonts w:asciiTheme="majorBidi" w:hAnsiTheme="majorBidi" w:cstheme="majorBidi"/>
                <w:sz w:val="20"/>
              </w:rPr>
            </w:pPr>
            <w:del w:id="25475" w:author="Johnny Schultz" w:date="2020-02-12T15:55:00Z">
              <w:r w:rsidRPr="00A013FD">
                <w:rPr>
                  <w:rFonts w:asciiTheme="majorBidi" w:hAnsiTheme="majorBidi" w:cstheme="majorBidi"/>
                  <w:sz w:val="20"/>
                </w:rPr>
                <w:delText>−1</w:delText>
              </w:r>
            </w:del>
          </w:p>
        </w:tc>
        <w:tc>
          <w:tcPr>
            <w:tcW w:w="776" w:type="dxa"/>
            <w:vAlign w:val="center"/>
          </w:tcPr>
          <w:p w14:paraId="093577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76" w:author="Johnny Schultz" w:date="2020-02-12T15:55:00Z"/>
                <w:rFonts w:asciiTheme="majorBidi" w:hAnsiTheme="majorBidi" w:cstheme="majorBidi"/>
                <w:sz w:val="20"/>
              </w:rPr>
            </w:pPr>
            <w:del w:id="25477" w:author="Johnny Schultz" w:date="2020-02-12T15:55:00Z">
              <w:r w:rsidRPr="00A013FD">
                <w:rPr>
                  <w:rFonts w:asciiTheme="majorBidi" w:hAnsiTheme="majorBidi" w:cstheme="majorBidi"/>
                  <w:sz w:val="20"/>
                </w:rPr>
                <w:delText>1</w:delText>
              </w:r>
            </w:del>
          </w:p>
        </w:tc>
        <w:tc>
          <w:tcPr>
            <w:tcW w:w="777" w:type="dxa"/>
            <w:vAlign w:val="center"/>
          </w:tcPr>
          <w:p w14:paraId="632C55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78" w:author="Johnny Schultz" w:date="2020-02-12T15:55:00Z"/>
                <w:rFonts w:asciiTheme="majorBidi" w:hAnsiTheme="majorBidi" w:cstheme="majorBidi"/>
                <w:sz w:val="20"/>
              </w:rPr>
            </w:pPr>
            <w:del w:id="25479" w:author="Johnny Schultz" w:date="2020-02-12T15:55:00Z">
              <w:r w:rsidRPr="00A013FD">
                <w:rPr>
                  <w:rFonts w:asciiTheme="majorBidi" w:hAnsiTheme="majorBidi" w:cstheme="majorBidi"/>
                  <w:sz w:val="20"/>
                </w:rPr>
                <w:delText>−1</w:delText>
              </w:r>
            </w:del>
          </w:p>
        </w:tc>
        <w:tc>
          <w:tcPr>
            <w:tcW w:w="776" w:type="dxa"/>
            <w:vAlign w:val="center"/>
          </w:tcPr>
          <w:p w14:paraId="36E914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80" w:author="Johnny Schultz" w:date="2020-02-12T15:55:00Z"/>
                <w:rFonts w:asciiTheme="majorBidi" w:hAnsiTheme="majorBidi" w:cstheme="majorBidi"/>
                <w:sz w:val="20"/>
              </w:rPr>
            </w:pPr>
            <w:del w:id="25481" w:author="Johnny Schultz" w:date="2020-02-12T15:55:00Z">
              <w:r w:rsidRPr="00A013FD">
                <w:rPr>
                  <w:rFonts w:asciiTheme="majorBidi" w:hAnsiTheme="majorBidi" w:cstheme="majorBidi"/>
                  <w:sz w:val="20"/>
                </w:rPr>
                <w:delText>−1</w:delText>
              </w:r>
            </w:del>
          </w:p>
        </w:tc>
        <w:tc>
          <w:tcPr>
            <w:tcW w:w="777" w:type="dxa"/>
            <w:vAlign w:val="center"/>
          </w:tcPr>
          <w:p w14:paraId="26CDF7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82" w:author="Johnny Schultz" w:date="2020-02-12T15:55:00Z"/>
                <w:rFonts w:asciiTheme="majorBidi" w:hAnsiTheme="majorBidi" w:cstheme="majorBidi"/>
                <w:sz w:val="20"/>
              </w:rPr>
            </w:pPr>
            <w:del w:id="25483" w:author="Johnny Schultz" w:date="2020-02-12T15:55:00Z">
              <w:r w:rsidRPr="00A013FD">
                <w:rPr>
                  <w:rFonts w:asciiTheme="majorBidi" w:hAnsiTheme="majorBidi" w:cstheme="majorBidi"/>
                  <w:sz w:val="20"/>
                </w:rPr>
                <w:delText>−1</w:delText>
              </w:r>
            </w:del>
          </w:p>
        </w:tc>
        <w:tc>
          <w:tcPr>
            <w:tcW w:w="776" w:type="dxa"/>
            <w:vAlign w:val="center"/>
          </w:tcPr>
          <w:p w14:paraId="46A346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84" w:author="Johnny Schultz" w:date="2020-02-12T15:55:00Z"/>
                <w:rFonts w:asciiTheme="majorBidi" w:hAnsiTheme="majorBidi" w:cstheme="majorBidi"/>
                <w:sz w:val="20"/>
              </w:rPr>
            </w:pPr>
            <w:del w:id="25485" w:author="Johnny Schultz" w:date="2020-02-12T15:55:00Z">
              <w:r w:rsidRPr="00A013FD">
                <w:rPr>
                  <w:rFonts w:asciiTheme="majorBidi" w:hAnsiTheme="majorBidi" w:cstheme="majorBidi"/>
                  <w:sz w:val="20"/>
                </w:rPr>
                <w:delText>1</w:delText>
              </w:r>
            </w:del>
          </w:p>
        </w:tc>
        <w:tc>
          <w:tcPr>
            <w:tcW w:w="777" w:type="dxa"/>
            <w:vAlign w:val="center"/>
          </w:tcPr>
          <w:p w14:paraId="00E294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86" w:author="Johnny Schultz" w:date="2020-02-12T15:55:00Z"/>
                <w:rFonts w:asciiTheme="majorBidi" w:hAnsiTheme="majorBidi" w:cstheme="majorBidi"/>
                <w:sz w:val="20"/>
              </w:rPr>
            </w:pPr>
            <w:del w:id="25487" w:author="Johnny Schultz" w:date="2020-02-12T15:55:00Z">
              <w:r w:rsidRPr="00A013FD">
                <w:rPr>
                  <w:rFonts w:asciiTheme="majorBidi" w:hAnsiTheme="majorBidi" w:cstheme="majorBidi"/>
                  <w:sz w:val="20"/>
                </w:rPr>
                <w:delText>1</w:delText>
              </w:r>
            </w:del>
          </w:p>
        </w:tc>
      </w:tr>
      <w:tr w:rsidR="00A013FD" w:rsidRPr="00A013FD" w14:paraId="464C1F35" w14:textId="77777777" w:rsidTr="00BF604E">
        <w:trPr>
          <w:trHeight w:val="282"/>
          <w:del w:id="25488" w:author="Johnny Schultz" w:date="2020-02-12T15:55:00Z"/>
        </w:trPr>
        <w:tc>
          <w:tcPr>
            <w:tcW w:w="2111" w:type="dxa"/>
          </w:tcPr>
          <w:p w14:paraId="7BBE54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89" w:author="Johnny Schultz" w:date="2020-02-12T15:55:00Z"/>
                <w:rFonts w:asciiTheme="majorBidi" w:hAnsiTheme="majorBidi" w:cstheme="majorBidi"/>
                <w:sz w:val="20"/>
              </w:rPr>
            </w:pPr>
            <w:del w:id="25490" w:author="Johnny Schultz" w:date="2020-02-12T15:55:00Z">
              <w:r w:rsidRPr="00A013FD">
                <w:rPr>
                  <w:rFonts w:asciiTheme="majorBidi" w:hAnsiTheme="majorBidi" w:cstheme="majorBidi"/>
                  <w:sz w:val="20"/>
                </w:rPr>
                <w:delText>SS2 (0b01101100)</w:delText>
              </w:r>
            </w:del>
          </w:p>
        </w:tc>
        <w:tc>
          <w:tcPr>
            <w:tcW w:w="776" w:type="dxa"/>
            <w:vAlign w:val="center"/>
          </w:tcPr>
          <w:p w14:paraId="4FCAA2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91" w:author="Johnny Schultz" w:date="2020-02-12T15:55:00Z"/>
                <w:rFonts w:asciiTheme="majorBidi" w:hAnsiTheme="majorBidi" w:cstheme="majorBidi"/>
                <w:sz w:val="20"/>
              </w:rPr>
            </w:pPr>
            <w:del w:id="25492" w:author="Johnny Schultz" w:date="2020-02-12T15:55:00Z">
              <w:r w:rsidRPr="00A013FD">
                <w:rPr>
                  <w:rFonts w:asciiTheme="majorBidi" w:hAnsiTheme="majorBidi" w:cstheme="majorBidi"/>
                  <w:sz w:val="20"/>
                </w:rPr>
                <w:delText>−1</w:delText>
              </w:r>
            </w:del>
          </w:p>
        </w:tc>
        <w:tc>
          <w:tcPr>
            <w:tcW w:w="777" w:type="dxa"/>
            <w:vAlign w:val="center"/>
          </w:tcPr>
          <w:p w14:paraId="2BBE57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93" w:author="Johnny Schultz" w:date="2020-02-12T15:55:00Z"/>
                <w:rFonts w:asciiTheme="majorBidi" w:hAnsiTheme="majorBidi" w:cstheme="majorBidi"/>
                <w:sz w:val="20"/>
              </w:rPr>
            </w:pPr>
            <w:del w:id="25494" w:author="Johnny Schultz" w:date="2020-02-12T15:55:00Z">
              <w:r w:rsidRPr="00A013FD">
                <w:rPr>
                  <w:rFonts w:asciiTheme="majorBidi" w:hAnsiTheme="majorBidi" w:cstheme="majorBidi"/>
                  <w:sz w:val="20"/>
                </w:rPr>
                <w:delText>1</w:delText>
              </w:r>
            </w:del>
          </w:p>
        </w:tc>
        <w:tc>
          <w:tcPr>
            <w:tcW w:w="776" w:type="dxa"/>
            <w:vAlign w:val="center"/>
          </w:tcPr>
          <w:p w14:paraId="403267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95" w:author="Johnny Schultz" w:date="2020-02-12T15:55:00Z"/>
                <w:rFonts w:asciiTheme="majorBidi" w:hAnsiTheme="majorBidi" w:cstheme="majorBidi"/>
                <w:sz w:val="20"/>
              </w:rPr>
            </w:pPr>
            <w:del w:id="25496" w:author="Johnny Schultz" w:date="2020-02-12T15:55:00Z">
              <w:r w:rsidRPr="00A013FD">
                <w:rPr>
                  <w:rFonts w:asciiTheme="majorBidi" w:hAnsiTheme="majorBidi" w:cstheme="majorBidi"/>
                  <w:sz w:val="20"/>
                </w:rPr>
                <w:delText>1</w:delText>
              </w:r>
            </w:del>
          </w:p>
        </w:tc>
        <w:tc>
          <w:tcPr>
            <w:tcW w:w="777" w:type="dxa"/>
            <w:vAlign w:val="center"/>
          </w:tcPr>
          <w:p w14:paraId="68B32C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97" w:author="Johnny Schultz" w:date="2020-02-12T15:55:00Z"/>
                <w:rFonts w:asciiTheme="majorBidi" w:hAnsiTheme="majorBidi" w:cstheme="majorBidi"/>
                <w:sz w:val="20"/>
              </w:rPr>
            </w:pPr>
            <w:del w:id="25498" w:author="Johnny Schultz" w:date="2020-02-12T15:55:00Z">
              <w:r w:rsidRPr="00A013FD">
                <w:rPr>
                  <w:rFonts w:asciiTheme="majorBidi" w:hAnsiTheme="majorBidi" w:cstheme="majorBidi"/>
                  <w:sz w:val="20"/>
                </w:rPr>
                <w:delText>−1</w:delText>
              </w:r>
            </w:del>
          </w:p>
        </w:tc>
        <w:tc>
          <w:tcPr>
            <w:tcW w:w="776" w:type="dxa"/>
            <w:vAlign w:val="center"/>
          </w:tcPr>
          <w:p w14:paraId="3CB678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499" w:author="Johnny Schultz" w:date="2020-02-12T15:55:00Z"/>
                <w:rFonts w:asciiTheme="majorBidi" w:hAnsiTheme="majorBidi" w:cstheme="majorBidi"/>
                <w:sz w:val="20"/>
              </w:rPr>
            </w:pPr>
            <w:del w:id="25500" w:author="Johnny Schultz" w:date="2020-02-12T15:55:00Z">
              <w:r w:rsidRPr="00A013FD">
                <w:rPr>
                  <w:rFonts w:asciiTheme="majorBidi" w:hAnsiTheme="majorBidi" w:cstheme="majorBidi"/>
                  <w:sz w:val="20"/>
                </w:rPr>
                <w:delText>1</w:delText>
              </w:r>
            </w:del>
          </w:p>
        </w:tc>
        <w:tc>
          <w:tcPr>
            <w:tcW w:w="777" w:type="dxa"/>
            <w:vAlign w:val="center"/>
          </w:tcPr>
          <w:p w14:paraId="3F28B0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01" w:author="Johnny Schultz" w:date="2020-02-12T15:55:00Z"/>
                <w:rFonts w:asciiTheme="majorBidi" w:hAnsiTheme="majorBidi" w:cstheme="majorBidi"/>
                <w:sz w:val="20"/>
              </w:rPr>
            </w:pPr>
            <w:del w:id="25502" w:author="Johnny Schultz" w:date="2020-02-12T15:55:00Z">
              <w:r w:rsidRPr="00A013FD">
                <w:rPr>
                  <w:rFonts w:asciiTheme="majorBidi" w:hAnsiTheme="majorBidi" w:cstheme="majorBidi"/>
                  <w:sz w:val="20"/>
                </w:rPr>
                <w:delText>1</w:delText>
              </w:r>
            </w:del>
          </w:p>
        </w:tc>
        <w:tc>
          <w:tcPr>
            <w:tcW w:w="776" w:type="dxa"/>
            <w:vAlign w:val="center"/>
          </w:tcPr>
          <w:p w14:paraId="16FDF7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03" w:author="Johnny Schultz" w:date="2020-02-12T15:55:00Z"/>
                <w:rFonts w:asciiTheme="majorBidi" w:hAnsiTheme="majorBidi" w:cstheme="majorBidi"/>
                <w:sz w:val="20"/>
              </w:rPr>
            </w:pPr>
            <w:del w:id="25504" w:author="Johnny Schultz" w:date="2020-02-12T15:55:00Z">
              <w:r w:rsidRPr="00A013FD">
                <w:rPr>
                  <w:rFonts w:asciiTheme="majorBidi" w:hAnsiTheme="majorBidi" w:cstheme="majorBidi"/>
                  <w:sz w:val="20"/>
                </w:rPr>
                <w:delText>−1</w:delText>
              </w:r>
            </w:del>
          </w:p>
        </w:tc>
        <w:tc>
          <w:tcPr>
            <w:tcW w:w="777" w:type="dxa"/>
            <w:vAlign w:val="center"/>
          </w:tcPr>
          <w:p w14:paraId="280797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05" w:author="Johnny Schultz" w:date="2020-02-12T15:55:00Z"/>
                <w:rFonts w:asciiTheme="majorBidi" w:hAnsiTheme="majorBidi" w:cstheme="majorBidi"/>
                <w:sz w:val="20"/>
              </w:rPr>
            </w:pPr>
            <w:del w:id="25506" w:author="Johnny Schultz" w:date="2020-02-12T15:55:00Z">
              <w:r w:rsidRPr="00A013FD">
                <w:rPr>
                  <w:rFonts w:asciiTheme="majorBidi" w:hAnsiTheme="majorBidi" w:cstheme="majorBidi"/>
                  <w:sz w:val="20"/>
                </w:rPr>
                <w:delText>−1</w:delText>
              </w:r>
            </w:del>
          </w:p>
        </w:tc>
      </w:tr>
      <w:tr w:rsidR="00A013FD" w:rsidRPr="00A013FD" w14:paraId="471AC1CC" w14:textId="77777777" w:rsidTr="00BF604E">
        <w:trPr>
          <w:trHeight w:val="282"/>
          <w:del w:id="25507" w:author="Johnny Schultz" w:date="2020-02-12T15:55:00Z"/>
        </w:trPr>
        <w:tc>
          <w:tcPr>
            <w:tcW w:w="2111" w:type="dxa"/>
          </w:tcPr>
          <w:p w14:paraId="71560A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08" w:author="Johnny Schultz" w:date="2020-02-12T15:55:00Z"/>
                <w:rFonts w:asciiTheme="majorBidi" w:hAnsiTheme="majorBidi" w:cstheme="majorBidi"/>
                <w:sz w:val="20"/>
              </w:rPr>
            </w:pPr>
            <w:del w:id="25509" w:author="Johnny Schultz" w:date="2020-02-12T15:55:00Z">
              <w:r w:rsidRPr="00A013FD">
                <w:rPr>
                  <w:rFonts w:asciiTheme="majorBidi" w:hAnsiTheme="majorBidi" w:cstheme="majorBidi"/>
                  <w:sz w:val="20"/>
                </w:rPr>
                <w:delText>SS3 (0b 01111001)</w:delText>
              </w:r>
            </w:del>
          </w:p>
        </w:tc>
        <w:tc>
          <w:tcPr>
            <w:tcW w:w="776" w:type="dxa"/>
            <w:vAlign w:val="center"/>
          </w:tcPr>
          <w:p w14:paraId="0CEEC5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10" w:author="Johnny Schultz" w:date="2020-02-12T15:55:00Z"/>
                <w:rFonts w:asciiTheme="majorBidi" w:hAnsiTheme="majorBidi" w:cstheme="majorBidi"/>
                <w:sz w:val="20"/>
              </w:rPr>
            </w:pPr>
            <w:del w:id="25511" w:author="Johnny Schultz" w:date="2020-02-12T15:55:00Z">
              <w:r w:rsidRPr="00A013FD">
                <w:rPr>
                  <w:rFonts w:asciiTheme="majorBidi" w:hAnsiTheme="majorBidi" w:cstheme="majorBidi"/>
                  <w:sz w:val="20"/>
                </w:rPr>
                <w:delText>−1</w:delText>
              </w:r>
            </w:del>
          </w:p>
        </w:tc>
        <w:tc>
          <w:tcPr>
            <w:tcW w:w="777" w:type="dxa"/>
            <w:vAlign w:val="center"/>
          </w:tcPr>
          <w:p w14:paraId="3F27F6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12" w:author="Johnny Schultz" w:date="2020-02-12T15:55:00Z"/>
                <w:rFonts w:asciiTheme="majorBidi" w:hAnsiTheme="majorBidi" w:cstheme="majorBidi"/>
                <w:sz w:val="20"/>
              </w:rPr>
            </w:pPr>
            <w:del w:id="25513" w:author="Johnny Schultz" w:date="2020-02-12T15:55:00Z">
              <w:r w:rsidRPr="00A013FD">
                <w:rPr>
                  <w:rFonts w:asciiTheme="majorBidi" w:hAnsiTheme="majorBidi" w:cstheme="majorBidi"/>
                  <w:sz w:val="20"/>
                </w:rPr>
                <w:delText>1</w:delText>
              </w:r>
            </w:del>
          </w:p>
        </w:tc>
        <w:tc>
          <w:tcPr>
            <w:tcW w:w="776" w:type="dxa"/>
            <w:vAlign w:val="center"/>
          </w:tcPr>
          <w:p w14:paraId="7B2119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14" w:author="Johnny Schultz" w:date="2020-02-12T15:55:00Z"/>
                <w:rFonts w:asciiTheme="majorBidi" w:hAnsiTheme="majorBidi" w:cstheme="majorBidi"/>
                <w:sz w:val="20"/>
              </w:rPr>
            </w:pPr>
            <w:del w:id="25515" w:author="Johnny Schultz" w:date="2020-02-12T15:55:00Z">
              <w:r w:rsidRPr="00A013FD">
                <w:rPr>
                  <w:rFonts w:asciiTheme="majorBidi" w:hAnsiTheme="majorBidi" w:cstheme="majorBidi"/>
                  <w:sz w:val="20"/>
                </w:rPr>
                <w:delText>1</w:delText>
              </w:r>
            </w:del>
          </w:p>
        </w:tc>
        <w:tc>
          <w:tcPr>
            <w:tcW w:w="777" w:type="dxa"/>
            <w:vAlign w:val="center"/>
          </w:tcPr>
          <w:p w14:paraId="3FDE22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16" w:author="Johnny Schultz" w:date="2020-02-12T15:55:00Z"/>
                <w:rFonts w:asciiTheme="majorBidi" w:hAnsiTheme="majorBidi" w:cstheme="majorBidi"/>
                <w:sz w:val="20"/>
              </w:rPr>
            </w:pPr>
            <w:del w:id="25517" w:author="Johnny Schultz" w:date="2020-02-12T15:55:00Z">
              <w:r w:rsidRPr="00A013FD">
                <w:rPr>
                  <w:rFonts w:asciiTheme="majorBidi" w:hAnsiTheme="majorBidi" w:cstheme="majorBidi"/>
                  <w:sz w:val="20"/>
                </w:rPr>
                <w:delText>1</w:delText>
              </w:r>
            </w:del>
          </w:p>
        </w:tc>
        <w:tc>
          <w:tcPr>
            <w:tcW w:w="776" w:type="dxa"/>
            <w:vAlign w:val="center"/>
          </w:tcPr>
          <w:p w14:paraId="47E9A7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18" w:author="Johnny Schultz" w:date="2020-02-12T15:55:00Z"/>
                <w:rFonts w:asciiTheme="majorBidi" w:hAnsiTheme="majorBidi" w:cstheme="majorBidi"/>
                <w:sz w:val="20"/>
              </w:rPr>
            </w:pPr>
            <w:del w:id="25519" w:author="Johnny Schultz" w:date="2020-02-12T15:55:00Z">
              <w:r w:rsidRPr="00A013FD">
                <w:rPr>
                  <w:rFonts w:asciiTheme="majorBidi" w:hAnsiTheme="majorBidi" w:cstheme="majorBidi"/>
                  <w:sz w:val="20"/>
                </w:rPr>
                <w:delText>1</w:delText>
              </w:r>
            </w:del>
          </w:p>
        </w:tc>
        <w:tc>
          <w:tcPr>
            <w:tcW w:w="777" w:type="dxa"/>
            <w:vAlign w:val="center"/>
          </w:tcPr>
          <w:p w14:paraId="69C141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20" w:author="Johnny Schultz" w:date="2020-02-12T15:55:00Z"/>
                <w:rFonts w:asciiTheme="majorBidi" w:hAnsiTheme="majorBidi" w:cstheme="majorBidi"/>
                <w:sz w:val="20"/>
              </w:rPr>
            </w:pPr>
            <w:del w:id="25521" w:author="Johnny Schultz" w:date="2020-02-12T15:55:00Z">
              <w:r w:rsidRPr="00A013FD">
                <w:rPr>
                  <w:rFonts w:asciiTheme="majorBidi" w:hAnsiTheme="majorBidi" w:cstheme="majorBidi"/>
                  <w:sz w:val="20"/>
                </w:rPr>
                <w:delText>−1</w:delText>
              </w:r>
            </w:del>
          </w:p>
        </w:tc>
        <w:tc>
          <w:tcPr>
            <w:tcW w:w="776" w:type="dxa"/>
            <w:vAlign w:val="center"/>
          </w:tcPr>
          <w:p w14:paraId="360CC8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22" w:author="Johnny Schultz" w:date="2020-02-12T15:55:00Z"/>
                <w:rFonts w:asciiTheme="majorBidi" w:hAnsiTheme="majorBidi" w:cstheme="majorBidi"/>
                <w:sz w:val="20"/>
              </w:rPr>
            </w:pPr>
            <w:del w:id="25523" w:author="Johnny Schultz" w:date="2020-02-12T15:55:00Z">
              <w:r w:rsidRPr="00A013FD">
                <w:rPr>
                  <w:rFonts w:asciiTheme="majorBidi" w:hAnsiTheme="majorBidi" w:cstheme="majorBidi"/>
                  <w:sz w:val="20"/>
                </w:rPr>
                <w:delText>−1</w:delText>
              </w:r>
            </w:del>
          </w:p>
        </w:tc>
        <w:tc>
          <w:tcPr>
            <w:tcW w:w="777" w:type="dxa"/>
            <w:vAlign w:val="center"/>
          </w:tcPr>
          <w:p w14:paraId="23747E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5524" w:author="Johnny Schultz" w:date="2020-02-12T15:55:00Z"/>
                <w:rFonts w:asciiTheme="majorBidi" w:hAnsiTheme="majorBidi" w:cstheme="majorBidi"/>
                <w:sz w:val="20"/>
              </w:rPr>
            </w:pPr>
            <w:del w:id="25525" w:author="Johnny Schultz" w:date="2020-02-12T15:55:00Z">
              <w:r w:rsidRPr="00A013FD">
                <w:rPr>
                  <w:rFonts w:asciiTheme="majorBidi" w:hAnsiTheme="majorBidi" w:cstheme="majorBidi"/>
                  <w:sz w:val="20"/>
                </w:rPr>
                <w:delText>1</w:delText>
              </w:r>
            </w:del>
          </w:p>
        </w:tc>
      </w:tr>
    </w:tbl>
    <w:p w14:paraId="68898354" w14:textId="77777777" w:rsidR="00A013FD" w:rsidRPr="00A013FD" w:rsidRDefault="00A013FD" w:rsidP="00A013FD">
      <w:pPr>
        <w:keepNext/>
        <w:keepLines/>
        <w:tabs>
          <w:tab w:val="clear" w:pos="1134"/>
          <w:tab w:val="left" w:pos="360"/>
        </w:tabs>
        <w:spacing w:before="200"/>
        <w:ind w:left="360" w:hanging="360"/>
        <w:outlineLvl w:val="2"/>
        <w:rPr>
          <w:del w:id="25526" w:author="Johnny Schultz" w:date="2020-02-12T15:55:00Z"/>
          <w:b/>
        </w:rPr>
      </w:pPr>
      <w:del w:id="25527" w:author="Johnny Schultz" w:date="2020-02-12T15:55:00Z">
        <w:r w:rsidRPr="00A013FD">
          <w:rPr>
            <w:b/>
          </w:rPr>
          <w:delText>2.6.5</w:delText>
        </w:r>
        <w:r w:rsidRPr="00A013FD">
          <w:rPr>
            <w:b/>
          </w:rPr>
          <w:tab/>
          <w:delText>PL-Frame header</w:delText>
        </w:r>
      </w:del>
    </w:p>
    <w:p w14:paraId="7E800DA5" w14:textId="77777777" w:rsidR="00A013FD" w:rsidRPr="00A013FD" w:rsidRDefault="00A013FD" w:rsidP="00A013FD">
      <w:pPr>
        <w:rPr>
          <w:del w:id="25528" w:author="Johnny Schultz" w:date="2020-02-12T15:55:00Z"/>
        </w:rPr>
      </w:pPr>
      <w:del w:id="25529" w:author="Johnny Schultz" w:date="2020-02-12T15:55:00Z">
        <w:r w:rsidRPr="00A013FD">
          <w:delText>The header is BPSK modulated and spread the same way as the synchronization word described above. This PL-Frame header defines the following parameter associated with the each PL-Frame:</w:delText>
        </w:r>
      </w:del>
    </w:p>
    <w:p w14:paraId="119874DF" w14:textId="77777777" w:rsidR="00A013FD" w:rsidRPr="00A013FD" w:rsidRDefault="00A013FD" w:rsidP="00A013FD">
      <w:pPr>
        <w:rPr>
          <w:del w:id="25530" w:author="Johnny Schultz" w:date="2020-02-12T15:55:00Z"/>
        </w:rPr>
      </w:pPr>
      <w:del w:id="25531" w:author="Johnny Schultz" w:date="2020-02-12T15:55:00Z">
        <w:r w:rsidRPr="00A013FD">
          <w:delText>PL-Frame duration (as an integer multiple of a sub slot duration)</w:delText>
        </w:r>
      </w:del>
    </w:p>
    <w:p w14:paraId="20C8414A" w14:textId="77777777" w:rsidR="00A013FD" w:rsidRPr="00A013FD" w:rsidRDefault="00A013FD" w:rsidP="00A013FD">
      <w:pPr>
        <w:rPr>
          <w:del w:id="25532" w:author="Johnny Schultz" w:date="2020-02-12T15:55:00Z"/>
        </w:rPr>
      </w:pPr>
      <w:del w:id="25533" w:author="Johnny Schultz" w:date="2020-02-12T15:55:00Z">
        <w:r w:rsidRPr="00A013FD">
          <w:delText>Number of data sub slots (N) per PL-Frame:</w:delText>
        </w:r>
      </w:del>
    </w:p>
    <w:p w14:paraId="3D7D8927" w14:textId="77777777" w:rsidR="00A013FD" w:rsidRPr="00A013FD" w:rsidRDefault="00A013FD" w:rsidP="00A013FD">
      <w:pPr>
        <w:tabs>
          <w:tab w:val="clear" w:pos="2268"/>
          <w:tab w:val="left" w:pos="2608"/>
          <w:tab w:val="left" w:pos="3345"/>
        </w:tabs>
        <w:spacing w:before="80"/>
        <w:ind w:left="1134" w:hanging="1134"/>
        <w:rPr>
          <w:del w:id="25534" w:author="Johnny Schultz" w:date="2020-02-12T15:55:00Z"/>
        </w:rPr>
      </w:pPr>
      <w:del w:id="25535" w:author="Johnny Schultz" w:date="2020-02-12T15:55:00Z">
        <w:r w:rsidRPr="00A013FD">
          <w:delText>–</w:delText>
        </w:r>
        <w:r w:rsidRPr="00A013FD">
          <w:tab/>
          <w:delText>Symbol rate</w:delText>
        </w:r>
      </w:del>
    </w:p>
    <w:p w14:paraId="14036BC5" w14:textId="77777777" w:rsidR="00A013FD" w:rsidRPr="00A013FD" w:rsidRDefault="00A013FD" w:rsidP="00A013FD">
      <w:pPr>
        <w:tabs>
          <w:tab w:val="clear" w:pos="2268"/>
          <w:tab w:val="left" w:pos="2608"/>
          <w:tab w:val="left" w:pos="3345"/>
        </w:tabs>
        <w:spacing w:before="80"/>
        <w:ind w:left="1134" w:hanging="1134"/>
        <w:rPr>
          <w:del w:id="25536" w:author="Johnny Schultz" w:date="2020-02-12T15:55:00Z"/>
        </w:rPr>
      </w:pPr>
      <w:del w:id="25537" w:author="Johnny Schultz" w:date="2020-02-12T15:55:00Z">
        <w:r w:rsidRPr="00A013FD">
          <w:delText>–</w:delText>
        </w:r>
        <w:r w:rsidRPr="00A013FD">
          <w:tab/>
          <w:delText>Modulation type</w:delText>
        </w:r>
      </w:del>
    </w:p>
    <w:p w14:paraId="624A2CCC" w14:textId="77777777" w:rsidR="00A013FD" w:rsidRPr="00A013FD" w:rsidRDefault="00A013FD" w:rsidP="00A013FD">
      <w:pPr>
        <w:tabs>
          <w:tab w:val="clear" w:pos="2268"/>
          <w:tab w:val="left" w:pos="2608"/>
          <w:tab w:val="left" w:pos="3345"/>
        </w:tabs>
        <w:spacing w:before="80"/>
        <w:ind w:left="1134" w:hanging="1134"/>
        <w:rPr>
          <w:del w:id="25538" w:author="Johnny Schultz" w:date="2020-02-12T15:55:00Z"/>
        </w:rPr>
      </w:pPr>
      <w:del w:id="25539" w:author="Johnny Schultz" w:date="2020-02-12T15:55:00Z">
        <w:r w:rsidRPr="00A013FD">
          <w:delText>–</w:delText>
        </w:r>
        <w:r w:rsidRPr="00A013FD">
          <w:tab/>
          <w:delText>FEC type</w:delText>
        </w:r>
      </w:del>
    </w:p>
    <w:p w14:paraId="52A56BD8" w14:textId="77777777" w:rsidR="00A013FD" w:rsidRPr="00A013FD" w:rsidRDefault="00A013FD" w:rsidP="00A013FD">
      <w:pPr>
        <w:tabs>
          <w:tab w:val="clear" w:pos="2268"/>
          <w:tab w:val="left" w:pos="2608"/>
          <w:tab w:val="left" w:pos="3345"/>
        </w:tabs>
        <w:spacing w:before="80"/>
        <w:ind w:left="1134" w:hanging="1134"/>
        <w:rPr>
          <w:del w:id="25540" w:author="Johnny Schultz" w:date="2020-02-12T15:55:00Z"/>
        </w:rPr>
      </w:pPr>
      <w:del w:id="25541" w:author="Johnny Schultz" w:date="2020-02-12T15:55:00Z">
        <w:r w:rsidRPr="00A013FD">
          <w:delText>–</w:delText>
        </w:r>
        <w:r w:rsidRPr="00A013FD">
          <w:tab/>
          <w:delText>FEC rate</w:delText>
        </w:r>
      </w:del>
    </w:p>
    <w:p w14:paraId="2F27203A" w14:textId="77777777" w:rsidR="00A013FD" w:rsidRPr="00A013FD" w:rsidRDefault="00A013FD" w:rsidP="00A013FD">
      <w:pPr>
        <w:tabs>
          <w:tab w:val="clear" w:pos="2268"/>
          <w:tab w:val="left" w:pos="2608"/>
          <w:tab w:val="left" w:pos="3345"/>
        </w:tabs>
        <w:spacing w:before="80"/>
        <w:ind w:left="1134" w:hanging="1134"/>
        <w:rPr>
          <w:del w:id="25542" w:author="Johnny Schultz" w:date="2020-02-12T15:55:00Z"/>
        </w:rPr>
      </w:pPr>
      <w:del w:id="25543" w:author="Johnny Schultz" w:date="2020-02-12T15:55:00Z">
        <w:r w:rsidRPr="00A013FD">
          <w:delText>–</w:delText>
        </w:r>
        <w:r w:rsidRPr="00A013FD">
          <w:tab/>
          <w:delText>Interleaver type</w:delText>
        </w:r>
      </w:del>
    </w:p>
    <w:p w14:paraId="0B0C13FC" w14:textId="77777777" w:rsidR="00A013FD" w:rsidRPr="00A013FD" w:rsidRDefault="00A013FD" w:rsidP="00A013FD">
      <w:pPr>
        <w:tabs>
          <w:tab w:val="clear" w:pos="2268"/>
          <w:tab w:val="left" w:pos="2608"/>
          <w:tab w:val="left" w:pos="3345"/>
        </w:tabs>
        <w:spacing w:before="80"/>
        <w:ind w:left="1134" w:hanging="1134"/>
        <w:rPr>
          <w:del w:id="25544" w:author="Johnny Schultz" w:date="2020-02-12T15:55:00Z"/>
        </w:rPr>
      </w:pPr>
      <w:del w:id="25545" w:author="Johnny Schultz" w:date="2020-02-12T15:55:00Z">
        <w:r w:rsidRPr="00A013FD">
          <w:delText>–</w:delText>
        </w:r>
        <w:r w:rsidRPr="00A013FD">
          <w:tab/>
          <w:delText>Scrambler type</w:delText>
        </w:r>
      </w:del>
    </w:p>
    <w:p w14:paraId="696765E3" w14:textId="77777777" w:rsidR="00A013FD" w:rsidRPr="00A013FD" w:rsidRDefault="00A013FD" w:rsidP="00A013FD">
      <w:pPr>
        <w:tabs>
          <w:tab w:val="clear" w:pos="2268"/>
          <w:tab w:val="left" w:pos="2608"/>
          <w:tab w:val="left" w:pos="3345"/>
        </w:tabs>
        <w:spacing w:before="80"/>
        <w:ind w:left="1134" w:hanging="1134"/>
        <w:rPr>
          <w:del w:id="25546" w:author="Johnny Schultz" w:date="2020-02-12T15:55:00Z"/>
        </w:rPr>
      </w:pPr>
      <w:del w:id="25547" w:author="Johnny Schultz" w:date="2020-02-12T15:55:00Z">
        <w:r w:rsidRPr="00A013FD">
          <w:delText>–</w:delText>
        </w:r>
        <w:r w:rsidRPr="00A013FD">
          <w:tab/>
          <w:delText>Spreading Factor (1 or higher)</w:delText>
        </w:r>
      </w:del>
    </w:p>
    <w:p w14:paraId="3EBCB046" w14:textId="77777777" w:rsidR="00A013FD" w:rsidRPr="00A013FD" w:rsidRDefault="00A013FD" w:rsidP="00A013FD">
      <w:pPr>
        <w:tabs>
          <w:tab w:val="clear" w:pos="2268"/>
          <w:tab w:val="left" w:pos="2608"/>
          <w:tab w:val="left" w:pos="3345"/>
        </w:tabs>
        <w:spacing w:before="80"/>
        <w:ind w:left="1134" w:hanging="1134"/>
        <w:rPr>
          <w:del w:id="25548" w:author="Johnny Schultz" w:date="2020-02-12T15:55:00Z"/>
        </w:rPr>
      </w:pPr>
      <w:del w:id="25549" w:author="Johnny Schultz" w:date="2020-02-12T15:55:00Z">
        <w:r w:rsidRPr="00A013FD">
          <w:delText>–</w:delText>
        </w:r>
        <w:r w:rsidRPr="00A013FD">
          <w:tab/>
          <w:delText>Spreading sequence (1 or as defined).</w:delText>
        </w:r>
      </w:del>
    </w:p>
    <w:p w14:paraId="67C33C1A" w14:textId="77777777" w:rsidR="00A013FD" w:rsidRPr="00A013FD" w:rsidRDefault="00A013FD" w:rsidP="00A013FD">
      <w:pPr>
        <w:rPr>
          <w:del w:id="25550" w:author="Johnny Schultz" w:date="2020-02-12T15:55:00Z"/>
        </w:rPr>
      </w:pPr>
      <w:del w:id="25551" w:author="Johnny Schultz" w:date="2020-02-12T15:55:00Z">
        <w:r w:rsidRPr="00A013FD">
          <w:delText xml:space="preserve">The header provides 7 bits to define up to 128 PL-Frame formats. The PL-Frame header is encoded using (32,7) quad-orthogonal forward error correction coding. The performance of this FEC is shown in Fig. A4-9. </w:delText>
        </w:r>
      </w:del>
    </w:p>
    <w:p w14:paraId="47E5A702" w14:textId="77777777" w:rsidR="00A013FD" w:rsidRPr="00A013FD" w:rsidRDefault="00A013FD" w:rsidP="00A013FD">
      <w:pPr>
        <w:keepNext/>
        <w:keepLines/>
        <w:spacing w:before="480" w:after="120"/>
        <w:jc w:val="center"/>
        <w:rPr>
          <w:del w:id="25552" w:author="Johnny Schultz" w:date="2020-02-12T15:55:00Z"/>
          <w:caps/>
          <w:sz w:val="20"/>
        </w:rPr>
      </w:pPr>
      <w:bookmarkStart w:id="25553" w:name="_Ref419306328"/>
      <w:del w:id="25554" w:author="Johnny Schultz" w:date="2020-02-12T15:55:00Z">
        <w:r w:rsidRPr="00A013FD">
          <w:rPr>
            <w:caps/>
            <w:sz w:val="20"/>
          </w:rPr>
          <w:delText>Figure A4-9</w:delText>
        </w:r>
      </w:del>
    </w:p>
    <w:p w14:paraId="5044D157" w14:textId="77777777" w:rsidR="00A013FD" w:rsidRPr="00A013FD" w:rsidRDefault="00A013FD" w:rsidP="00A013FD">
      <w:pPr>
        <w:keepNext/>
        <w:keepLines/>
        <w:spacing w:before="0" w:after="480"/>
        <w:jc w:val="center"/>
        <w:rPr>
          <w:del w:id="25555" w:author="Johnny Schultz" w:date="2020-02-12T15:55:00Z"/>
          <w:rFonts w:ascii="Times New Roman Bold" w:hAnsi="Times New Roman Bold"/>
          <w:b/>
          <w:sz w:val="20"/>
        </w:rPr>
      </w:pPr>
      <w:del w:id="25556" w:author="Johnny Schultz" w:date="2020-02-12T15:55:00Z">
        <w:r w:rsidRPr="00A013FD">
          <w:rPr>
            <w:rFonts w:ascii="Times New Roman Bold" w:hAnsi="Times New Roman Bold"/>
            <w:b/>
            <w:sz w:val="20"/>
          </w:rPr>
          <w:delText>Header error probability</w:delText>
        </w:r>
        <w:bookmarkEnd w:id="25553"/>
      </w:del>
    </w:p>
    <w:p w14:paraId="7B1FD9BB" w14:textId="77777777" w:rsidR="00A013FD" w:rsidRPr="00A013FD" w:rsidRDefault="00A013FD" w:rsidP="00A013FD">
      <w:pPr>
        <w:keepNext/>
        <w:keepLines/>
        <w:jc w:val="center"/>
        <w:rPr>
          <w:del w:id="25557" w:author="Johnny Schultz" w:date="2020-02-12T15:55:00Z"/>
        </w:rPr>
      </w:pPr>
      <w:del w:id="25558" w:author="Johnny Schultz" w:date="2020-02-12T15:55:00Z">
        <w:r w:rsidRPr="00A013FD">
          <w:rPr>
            <w:noProof/>
            <w:sz w:val="18"/>
            <w:lang w:val="fr-CA" w:eastAsia="fr-CA"/>
          </w:rPr>
          <w:drawing>
            <wp:inline distT="0" distB="0" distL="0" distR="0" wp14:anchorId="48C7C0C9" wp14:editId="323BC2D3">
              <wp:extent cx="5081270" cy="3347720"/>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del>
    </w:p>
    <w:p w14:paraId="0FF0E70E" w14:textId="77777777" w:rsidR="00A013FD" w:rsidRPr="00A013FD" w:rsidRDefault="00A013FD" w:rsidP="00A013FD">
      <w:pPr>
        <w:keepNext/>
        <w:keepLines/>
        <w:tabs>
          <w:tab w:val="clear" w:pos="1134"/>
          <w:tab w:val="left" w:pos="360"/>
        </w:tabs>
        <w:spacing w:before="200"/>
        <w:ind w:left="360" w:hanging="360"/>
        <w:outlineLvl w:val="2"/>
        <w:rPr>
          <w:del w:id="25559" w:author="Johnny Schultz" w:date="2020-02-12T15:55:00Z"/>
          <w:b/>
        </w:rPr>
      </w:pPr>
      <w:del w:id="25560" w:author="Johnny Schultz" w:date="2020-02-12T15:55:00Z">
        <w:r w:rsidRPr="00A013FD">
          <w:rPr>
            <w:b/>
          </w:rPr>
          <w:delText>2.6.6</w:delText>
        </w:r>
        <w:r w:rsidRPr="00A013FD">
          <w:rPr>
            <w:b/>
          </w:rPr>
          <w:tab/>
          <w:delText>Data segment forward error correction coding</w:delText>
        </w:r>
      </w:del>
    </w:p>
    <w:p w14:paraId="27DCAAFA" w14:textId="77777777" w:rsidR="00A013FD" w:rsidRPr="00A013FD" w:rsidRDefault="00A013FD" w:rsidP="00A013FD">
      <w:pPr>
        <w:rPr>
          <w:del w:id="25561" w:author="Johnny Schultz" w:date="2020-02-12T15:55:00Z"/>
        </w:rPr>
      </w:pPr>
      <w:del w:id="25562" w:author="Johnny Schultz" w:date="2020-02-12T15:55:00Z">
        <w:r w:rsidRPr="00A013FD">
          <w:delText>The FEC coding scheme applied to the data segment of PL-Frames is similar to the FEC code of the 3GPP standard. The definition of the FEC is Annex 1 since a common FEC scheme is applicable to VDE-SAT and VDE-terrestrial.</w:delText>
        </w:r>
      </w:del>
    </w:p>
    <w:p w14:paraId="5797F6B6" w14:textId="77777777" w:rsidR="00A013FD" w:rsidRPr="00A013FD" w:rsidRDefault="00A013FD" w:rsidP="00A013FD">
      <w:pPr>
        <w:keepNext/>
        <w:keepLines/>
        <w:tabs>
          <w:tab w:val="clear" w:pos="1134"/>
          <w:tab w:val="left" w:pos="360"/>
        </w:tabs>
        <w:spacing w:before="200"/>
        <w:ind w:left="360" w:hanging="360"/>
        <w:outlineLvl w:val="2"/>
        <w:rPr>
          <w:del w:id="25563" w:author="Johnny Schultz" w:date="2020-02-12T15:55:00Z"/>
          <w:b/>
        </w:rPr>
      </w:pPr>
      <w:del w:id="25564" w:author="Johnny Schultz" w:date="2020-02-12T15:55:00Z">
        <w:r w:rsidRPr="00A013FD">
          <w:rPr>
            <w:b/>
          </w:rPr>
          <w:delText>2.6.7</w:delText>
        </w:r>
        <w:r w:rsidRPr="00A013FD">
          <w:rPr>
            <w:b/>
          </w:rPr>
          <w:tab/>
          <w:delText xml:space="preserve">Data segments </w:delText>
        </w:r>
      </w:del>
    </w:p>
    <w:p w14:paraId="7BE07F4D" w14:textId="77777777" w:rsidR="00A013FD" w:rsidRPr="00A013FD" w:rsidRDefault="00A013FD" w:rsidP="00A013FD">
      <w:pPr>
        <w:rPr>
          <w:del w:id="25565" w:author="Johnny Schultz" w:date="2020-02-12T15:55:00Z"/>
        </w:rPr>
      </w:pPr>
      <w:del w:id="25566" w:author="Johnny Schultz" w:date="2020-02-12T15:55:00Z">
        <w:r w:rsidRPr="00A013FD">
          <w:delText xml:space="preserve">As shown in the frame hierarchy, each PL-Frame includes one or several data segments. Data segments contain channel symbols that carry encoded information bits. In each PL-Frame, the encoded bits are mapped into segment of </w:delText>
        </w:r>
        <w:r w:rsidRPr="00A013FD">
          <w:rPr>
            <w:i/>
            <w:iCs/>
          </w:rPr>
          <w:delText>N</w:delText>
        </w:r>
        <w:r w:rsidRPr="00A013FD">
          <w:delText xml:space="preserve"> of interleaved data. </w:delText>
        </w:r>
      </w:del>
    </w:p>
    <w:p w14:paraId="6E80AF58" w14:textId="77777777" w:rsidR="00A013FD" w:rsidRPr="00A013FD" w:rsidRDefault="00A013FD" w:rsidP="00A013FD">
      <w:pPr>
        <w:keepNext/>
        <w:keepLines/>
        <w:tabs>
          <w:tab w:val="clear" w:pos="1134"/>
          <w:tab w:val="left" w:pos="360"/>
        </w:tabs>
        <w:spacing w:before="200"/>
        <w:ind w:left="360" w:hanging="360"/>
        <w:outlineLvl w:val="2"/>
        <w:rPr>
          <w:del w:id="25567" w:author="Johnny Schultz" w:date="2020-02-12T15:55:00Z"/>
          <w:b/>
        </w:rPr>
      </w:pPr>
      <w:del w:id="25568" w:author="Johnny Schultz" w:date="2020-02-12T15:55:00Z">
        <w:r w:rsidRPr="00A013FD">
          <w:rPr>
            <w:b/>
          </w:rPr>
          <w:delText>2.6.8</w:delText>
        </w:r>
        <w:r w:rsidRPr="00A013FD">
          <w:rPr>
            <w:b/>
          </w:rPr>
          <w:tab/>
          <w:delText>Physical layer scrambling</w:delText>
        </w:r>
      </w:del>
    </w:p>
    <w:p w14:paraId="59D3C545" w14:textId="77777777" w:rsidR="00A013FD" w:rsidRPr="00A013FD" w:rsidRDefault="00A013FD" w:rsidP="00A013FD">
      <w:pPr>
        <w:rPr>
          <w:del w:id="25569" w:author="Johnny Schultz" w:date="2020-02-12T15:55:00Z"/>
        </w:rPr>
      </w:pPr>
      <w:del w:id="25570" w:author="Johnny Schultz" w:date="2020-02-12T15:55:00Z">
        <w:r w:rsidRPr="00A013FD">
          <w:delText>Prior to modulation (and spreading if applicable), each PL-Frame samples, excluding the SYNC word, should be randomized for energy dispersal by multiplying the (I + jQ) samples by a complex randomization sequence (C</w:delText>
        </w:r>
        <w:r w:rsidRPr="00A013FD">
          <w:rPr>
            <w:vertAlign w:val="subscript"/>
          </w:rPr>
          <w:delText>I</w:delText>
        </w:r>
        <w:r w:rsidRPr="00A013FD">
          <w:delText xml:space="preserve"> + jC</w:delText>
        </w:r>
        <w:r w:rsidRPr="00A013FD">
          <w:rPr>
            <w:vertAlign w:val="subscript"/>
          </w:rPr>
          <w:delText>Q</w:delText>
        </w:r>
        <w:r w:rsidRPr="00A013FD">
          <w:delText>):</w:delText>
        </w:r>
      </w:del>
    </w:p>
    <w:p w14:paraId="2C43BD1D" w14:textId="77777777" w:rsidR="00A013FD" w:rsidRPr="00A013FD" w:rsidRDefault="00A013FD" w:rsidP="00A013FD">
      <w:pPr>
        <w:tabs>
          <w:tab w:val="clear" w:pos="2268"/>
          <w:tab w:val="left" w:pos="2608"/>
          <w:tab w:val="left" w:pos="3345"/>
        </w:tabs>
        <w:spacing w:before="80"/>
        <w:ind w:left="1134" w:hanging="1134"/>
        <w:rPr>
          <w:del w:id="25571" w:author="Johnny Schultz" w:date="2020-02-12T15:55:00Z"/>
        </w:rPr>
      </w:pPr>
      <w:del w:id="25572" w:author="Johnny Schultz" w:date="2020-02-12T15:55:00Z">
        <w:r w:rsidRPr="00A013FD">
          <w:delText>–</w:delText>
        </w:r>
        <w:r w:rsidRPr="00A013FD">
          <w:tab/>
          <w:delText>I</w:delText>
        </w:r>
        <w:r w:rsidRPr="00A013FD">
          <w:rPr>
            <w:vertAlign w:val="subscript"/>
          </w:rPr>
          <w:delText>SCRAMBLED</w:delText>
        </w:r>
        <w:r w:rsidRPr="00A013FD">
          <w:delText xml:space="preserve"> = (I C</w:delText>
        </w:r>
        <w:r w:rsidRPr="00A013FD">
          <w:rPr>
            <w:vertAlign w:val="subscript"/>
          </w:rPr>
          <w:delText>I</w:delText>
        </w:r>
        <w:r w:rsidRPr="00A013FD">
          <w:delText xml:space="preserve"> − Q C</w:delText>
        </w:r>
        <w:r w:rsidRPr="00A013FD">
          <w:rPr>
            <w:vertAlign w:val="subscript"/>
          </w:rPr>
          <w:delText>Q</w:delText>
        </w:r>
        <w:r w:rsidRPr="00A013FD">
          <w:delText>)</w:delText>
        </w:r>
      </w:del>
    </w:p>
    <w:p w14:paraId="3DBABB3B" w14:textId="77777777" w:rsidR="00A013FD" w:rsidRPr="00A013FD" w:rsidRDefault="00A013FD" w:rsidP="00A013FD">
      <w:pPr>
        <w:tabs>
          <w:tab w:val="clear" w:pos="2268"/>
          <w:tab w:val="left" w:pos="2608"/>
          <w:tab w:val="left" w:pos="3345"/>
        </w:tabs>
        <w:spacing w:before="80"/>
        <w:ind w:left="1134" w:hanging="1134"/>
        <w:rPr>
          <w:del w:id="25573" w:author="Johnny Schultz" w:date="2020-02-12T15:55:00Z"/>
        </w:rPr>
      </w:pPr>
      <w:del w:id="25574" w:author="Johnny Schultz" w:date="2020-02-12T15:55:00Z">
        <w:r w:rsidRPr="00A013FD">
          <w:delText>–</w:delText>
        </w:r>
        <w:r w:rsidRPr="00A013FD">
          <w:tab/>
          <w:delText>Q</w:delText>
        </w:r>
        <w:r w:rsidRPr="00A013FD">
          <w:rPr>
            <w:vertAlign w:val="subscript"/>
          </w:rPr>
          <w:delText>SCRAMBLED</w:delText>
        </w:r>
        <w:r w:rsidRPr="00A013FD">
          <w:delText xml:space="preserve"> = (I C</w:delText>
        </w:r>
        <w:r w:rsidRPr="00A013FD">
          <w:rPr>
            <w:vertAlign w:val="subscript"/>
          </w:rPr>
          <w:delText>Q</w:delText>
        </w:r>
        <w:r w:rsidRPr="00A013FD">
          <w:delText xml:space="preserve"> + Q C</w:delText>
        </w:r>
        <w:r w:rsidRPr="00A013FD">
          <w:rPr>
            <w:vertAlign w:val="subscript"/>
          </w:rPr>
          <w:delText>I</w:delText>
        </w:r>
        <w:r w:rsidRPr="00A013FD">
          <w:delText>).</w:delText>
        </w:r>
      </w:del>
    </w:p>
    <w:p w14:paraId="3FAD9B07" w14:textId="77777777" w:rsidR="00A013FD" w:rsidRPr="00A013FD" w:rsidRDefault="00A013FD" w:rsidP="00A013FD">
      <w:pPr>
        <w:rPr>
          <w:del w:id="25575" w:author="Johnny Schultz" w:date="2020-02-12T15:55:00Z"/>
        </w:rPr>
      </w:pPr>
      <w:del w:id="25576" w:author="Johnny Schultz" w:date="2020-02-12T15:55:00Z">
        <w:r w:rsidRPr="00A013FD">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02213829" w14:textId="77777777" w:rsidR="00A013FD" w:rsidRPr="00A013FD" w:rsidRDefault="00A013FD" w:rsidP="00A013FD">
      <w:pPr>
        <w:rPr>
          <w:del w:id="25577" w:author="Johnny Schultz" w:date="2020-02-12T15:55:00Z"/>
        </w:rPr>
      </w:pPr>
      <w:del w:id="25578" w:author="Johnny Schultz" w:date="2020-02-12T15:55:00Z">
        <w:r w:rsidRPr="00A013FD">
          <w:delText>The scrambling code sequence should be pre-defined according to the PL-Frame format.</w:delText>
        </w:r>
      </w:del>
    </w:p>
    <w:p w14:paraId="4F741D7D" w14:textId="77777777" w:rsidR="00A013FD" w:rsidRPr="00A013FD" w:rsidRDefault="00A013FD" w:rsidP="00A013FD">
      <w:pPr>
        <w:keepNext/>
        <w:keepLines/>
        <w:tabs>
          <w:tab w:val="clear" w:pos="1134"/>
          <w:tab w:val="left" w:pos="360"/>
        </w:tabs>
        <w:spacing w:before="200"/>
        <w:ind w:left="360" w:hanging="360"/>
        <w:outlineLvl w:val="2"/>
        <w:rPr>
          <w:del w:id="25579" w:author="Johnny Schultz" w:date="2020-02-12T15:55:00Z"/>
          <w:b/>
        </w:rPr>
      </w:pPr>
      <w:del w:id="25580" w:author="Johnny Schultz" w:date="2020-02-12T15:55:00Z">
        <w:r w:rsidRPr="00A013FD">
          <w:rPr>
            <w:b/>
          </w:rPr>
          <w:delText>2.6.9</w:delText>
        </w:r>
        <w:r w:rsidRPr="00A013FD">
          <w:rPr>
            <w:b/>
          </w:rPr>
          <w:tab/>
          <w:delText xml:space="preserve">Channel interleaver </w:delText>
        </w:r>
      </w:del>
    </w:p>
    <w:p w14:paraId="349C1EC7" w14:textId="77777777" w:rsidR="00A013FD" w:rsidRPr="00A013FD" w:rsidRDefault="00A013FD" w:rsidP="00A013FD">
      <w:pPr>
        <w:rPr>
          <w:del w:id="25581" w:author="Johnny Schultz" w:date="2020-02-12T15:55:00Z"/>
        </w:rPr>
      </w:pPr>
      <w:del w:id="25582" w:author="Johnny Schultz" w:date="2020-02-12T15:55:00Z">
        <w:r w:rsidRPr="00A013FD">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64558505" w14:textId="77777777" w:rsidR="00A013FD" w:rsidRPr="00A013FD" w:rsidRDefault="00A013FD" w:rsidP="00A013FD">
      <w:pPr>
        <w:rPr>
          <w:del w:id="25583" w:author="Johnny Schultz" w:date="2020-02-12T15:55:00Z"/>
        </w:rPr>
      </w:pPr>
      <w:del w:id="25584" w:author="Johnny Schultz" w:date="2020-02-12T15:55:00Z">
        <w:r w:rsidRPr="00A013FD">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A013FD">
          <w:rPr>
            <w:vertAlign w:val="subscript"/>
          </w:rPr>
          <w:delText>5</w:delText>
        </w:r>
        <w:r w:rsidRPr="00A013FD">
          <w:delText xml:space="preserve"> i</w:delText>
        </w:r>
        <w:r w:rsidRPr="00A013FD">
          <w:rPr>
            <w:vertAlign w:val="subscript"/>
          </w:rPr>
          <w:delText>4</w:delText>
        </w:r>
        <w:r w:rsidRPr="00A013FD">
          <w:delText>, i</w:delText>
        </w:r>
        <w:r w:rsidRPr="00A013FD">
          <w:rPr>
            <w:vertAlign w:val="subscript"/>
          </w:rPr>
          <w:delText>3,</w:delText>
        </w:r>
        <w:r w:rsidRPr="00A013FD">
          <w:delText xml:space="preserve"> i</w:delText>
        </w:r>
        <w:r w:rsidRPr="00A013FD">
          <w:rPr>
            <w:vertAlign w:val="subscript"/>
          </w:rPr>
          <w:delText>2</w:delText>
        </w:r>
        <w:r w:rsidRPr="00A013FD">
          <w:delText>, i</w:delText>
        </w:r>
        <w:r w:rsidRPr="00A013FD">
          <w:rPr>
            <w:vertAlign w:val="subscript"/>
          </w:rPr>
          <w:delText>1</w:delText>
        </w:r>
        <w:r w:rsidRPr="00A013FD">
          <w:delText>, i</w:delText>
        </w:r>
        <w:r w:rsidRPr="00A013FD">
          <w:rPr>
            <w:vertAlign w:val="subscript"/>
          </w:rPr>
          <w:delText>0</w:delText>
        </w:r>
        <w:r w:rsidRPr="00A013FD">
          <w:delText xml:space="preserve"> become the column i</w:delText>
        </w:r>
        <w:r w:rsidRPr="00A013FD">
          <w:rPr>
            <w:vertAlign w:val="subscript"/>
          </w:rPr>
          <w:delText>0</w:delText>
        </w:r>
        <w:r w:rsidRPr="00A013FD">
          <w:delText>, i</w:delText>
        </w:r>
        <w:r w:rsidRPr="00A013FD">
          <w:rPr>
            <w:vertAlign w:val="subscript"/>
          </w:rPr>
          <w:delText>1</w:delText>
        </w:r>
        <w:r w:rsidRPr="00A013FD">
          <w:delText>, i</w:delText>
        </w:r>
        <w:r w:rsidRPr="00A013FD">
          <w:rPr>
            <w:vertAlign w:val="subscript"/>
          </w:rPr>
          <w:delText>2</w:delText>
        </w:r>
        <w:r w:rsidRPr="00A013FD">
          <w:delText>, i</w:delText>
        </w:r>
        <w:r w:rsidRPr="00A013FD">
          <w:rPr>
            <w:vertAlign w:val="subscript"/>
          </w:rPr>
          <w:delText>3</w:delText>
        </w:r>
        <w:r w:rsidRPr="00A013FD">
          <w:delText>, i</w:delText>
        </w:r>
        <w:r w:rsidRPr="00A013FD">
          <w:rPr>
            <w:vertAlign w:val="subscript"/>
          </w:rPr>
          <w:delText>4</w:delText>
        </w:r>
        <w:r w:rsidRPr="00A013FD">
          <w:delText>, i</w:delText>
        </w:r>
        <w:r w:rsidRPr="00A013FD">
          <w:rPr>
            <w:vertAlign w:val="subscript"/>
          </w:rPr>
          <w:delText>5</w:delText>
        </w:r>
        <w:r w:rsidRPr="00A013FD">
          <w:delText>, where i</w:delText>
        </w:r>
        <w:r w:rsidRPr="00A013FD">
          <w:rPr>
            <w:vertAlign w:val="subscript"/>
          </w:rPr>
          <w:delText>0</w:delText>
        </w:r>
        <w:r w:rsidRPr="00A013FD">
          <w:delText>, i</w:delText>
        </w:r>
        <w:r w:rsidRPr="00A013FD">
          <w:rPr>
            <w:vertAlign w:val="subscript"/>
          </w:rPr>
          <w:delText>1,</w:delText>
        </w:r>
        <w:r w:rsidRPr="00A013FD">
          <w:delText xml:space="preserve"> i</w:delText>
        </w:r>
        <w:r w:rsidRPr="00A013FD">
          <w:rPr>
            <w:vertAlign w:val="subscript"/>
          </w:rPr>
          <w:delText>2,</w:delText>
        </w:r>
        <w:r w:rsidRPr="00A013FD">
          <w:delText xml:space="preserve"> i</w:delText>
        </w:r>
        <w:r w:rsidRPr="00A013FD">
          <w:rPr>
            <w:vertAlign w:val="subscript"/>
          </w:rPr>
          <w:delText>3,</w:delText>
        </w:r>
        <w:r w:rsidRPr="00A013FD">
          <w:delText xml:space="preserve"> i</w:delText>
        </w:r>
        <w:r w:rsidRPr="00A013FD">
          <w:rPr>
            <w:vertAlign w:val="subscript"/>
          </w:rPr>
          <w:delText>4</w:delText>
        </w:r>
        <w:r w:rsidRPr="00A013FD">
          <w:delText xml:space="preserve"> and i</w:delText>
        </w:r>
        <w:r w:rsidRPr="00A013FD">
          <w:rPr>
            <w:vertAlign w:val="subscript"/>
          </w:rPr>
          <w:delText>5</w:delText>
        </w:r>
        <w:r w:rsidRPr="00A013FD">
          <w:delText xml:space="preserve"> are the bits representing a given number.</w:delText>
        </w:r>
      </w:del>
    </w:p>
    <w:p w14:paraId="3FDCEAA8" w14:textId="77777777" w:rsidR="00A013FD" w:rsidRPr="00A013FD" w:rsidRDefault="00A013FD" w:rsidP="00A013FD">
      <w:pPr>
        <w:rPr>
          <w:del w:id="25585" w:author="Johnny Schultz" w:date="2020-02-12T15:55:00Z"/>
        </w:rPr>
      </w:pPr>
      <w:del w:id="25586" w:author="Johnny Schultz" w:date="2020-02-12T15:55:00Z">
        <w:r w:rsidRPr="00A013FD">
          <w:delText>In more general cases (where the number of columns is not an integer power of 2), the interleaver index can be made available as table-lookup.</w:delText>
        </w:r>
      </w:del>
    </w:p>
    <w:p w14:paraId="192300B5" w14:textId="77777777" w:rsidR="00A013FD" w:rsidRPr="00A013FD" w:rsidRDefault="00A013FD" w:rsidP="00A013FD">
      <w:pPr>
        <w:keepNext/>
        <w:keepLines/>
        <w:tabs>
          <w:tab w:val="clear" w:pos="1134"/>
          <w:tab w:val="left" w:pos="360"/>
        </w:tabs>
        <w:spacing w:before="200"/>
        <w:ind w:left="360" w:hanging="360"/>
        <w:outlineLvl w:val="2"/>
        <w:rPr>
          <w:del w:id="25587" w:author="Johnny Schultz" w:date="2020-02-12T15:55:00Z"/>
          <w:b/>
        </w:rPr>
      </w:pPr>
      <w:del w:id="25588" w:author="Johnny Schultz" w:date="2020-02-12T15:55:00Z">
        <w:r w:rsidRPr="00A013FD">
          <w:rPr>
            <w:b/>
          </w:rPr>
          <w:delText>2.6.10</w:delText>
        </w:r>
        <w:r w:rsidRPr="00A013FD">
          <w:rPr>
            <w:b/>
          </w:rPr>
          <w:tab/>
          <w:delText>Ramp down</w:delText>
        </w:r>
      </w:del>
    </w:p>
    <w:p w14:paraId="6EDED2C7" w14:textId="77777777" w:rsidR="00A013FD" w:rsidRPr="00A013FD" w:rsidRDefault="00A013FD" w:rsidP="00A013FD">
      <w:pPr>
        <w:rPr>
          <w:del w:id="25589" w:author="Johnny Schultz" w:date="2020-02-12T15:55:00Z"/>
        </w:rPr>
      </w:pPr>
      <w:del w:id="25590" w:author="Johnny Schultz" w:date="2020-02-12T15:55:00Z">
        <w:r w:rsidRPr="00A013FD">
          <w:delText>The ramp down occurs in the last sub slot of each PL-Frame (as shown in Fig. A4-7) followed by the guard time. The overall duration of the ramp-down and guard time is 8.88 ms (one sub slot duration) while the ramp-down time from 90% to 10% of the power should occur in less than 300 µs.</w:delText>
        </w:r>
      </w:del>
    </w:p>
    <w:p w14:paraId="754910E1" w14:textId="77777777" w:rsidR="00A013FD" w:rsidRPr="00A013FD" w:rsidRDefault="00A013FD" w:rsidP="00A013FD">
      <w:pPr>
        <w:keepNext/>
        <w:keepLines/>
        <w:tabs>
          <w:tab w:val="clear" w:pos="1134"/>
          <w:tab w:val="left" w:pos="360"/>
        </w:tabs>
        <w:spacing w:before="200"/>
        <w:ind w:left="360" w:hanging="360"/>
        <w:outlineLvl w:val="2"/>
        <w:rPr>
          <w:del w:id="25591" w:author="Johnny Schultz" w:date="2020-02-12T15:55:00Z"/>
          <w:b/>
        </w:rPr>
      </w:pPr>
      <w:del w:id="25592" w:author="Johnny Schultz" w:date="2020-02-12T15:55:00Z">
        <w:r w:rsidRPr="00A013FD">
          <w:rPr>
            <w:b/>
          </w:rPr>
          <w:delText>2.6.11</w:delText>
        </w:r>
        <w:r w:rsidRPr="00A013FD">
          <w:rPr>
            <w:b/>
          </w:rPr>
          <w:tab/>
          <w:delText>Guard time</w:delText>
        </w:r>
      </w:del>
    </w:p>
    <w:p w14:paraId="0F1979DB" w14:textId="77777777" w:rsidR="00A013FD" w:rsidRPr="00A013FD" w:rsidRDefault="00A013FD" w:rsidP="00A013FD">
      <w:pPr>
        <w:rPr>
          <w:del w:id="25593" w:author="Johnny Schultz" w:date="2020-02-12T15:55:00Z"/>
        </w:rPr>
      </w:pPr>
      <w:del w:id="25594" w:author="Johnny Schultz" w:date="2020-02-12T15:55:00Z">
        <w:r w:rsidRPr="00A013FD">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5F64929C" w14:textId="77777777" w:rsidR="00A013FD" w:rsidRPr="00A013FD" w:rsidRDefault="00A013FD" w:rsidP="00A013FD">
      <w:pPr>
        <w:keepNext/>
        <w:keepLines/>
        <w:tabs>
          <w:tab w:val="left" w:pos="360"/>
        </w:tabs>
        <w:spacing w:before="200"/>
        <w:ind w:left="360" w:hanging="360"/>
        <w:outlineLvl w:val="1"/>
        <w:rPr>
          <w:del w:id="25595" w:author="Johnny Schultz" w:date="2020-02-12T15:55:00Z"/>
          <w:b/>
        </w:rPr>
      </w:pPr>
      <w:del w:id="25596" w:author="Johnny Schultz" w:date="2020-02-12T15:55:00Z">
        <w:r w:rsidRPr="00A013FD">
          <w:rPr>
            <w:b/>
          </w:rPr>
          <w:delText>2.7</w:delText>
        </w:r>
        <w:r w:rsidRPr="00A013FD">
          <w:rPr>
            <w:b/>
          </w:rPr>
          <w:tab/>
          <w:delText>VDE-SAT downlink PL-Frame formats</w:delText>
        </w:r>
      </w:del>
    </w:p>
    <w:p w14:paraId="30595286" w14:textId="77777777" w:rsidR="00A013FD" w:rsidRPr="00A013FD" w:rsidRDefault="00A013FD" w:rsidP="00A013FD">
      <w:pPr>
        <w:rPr>
          <w:del w:id="25597" w:author="Johnny Schultz" w:date="2020-02-12T15:55:00Z"/>
        </w:rPr>
      </w:pPr>
      <w:del w:id="25598" w:author="Johnny Schultz" w:date="2020-02-12T15:55:00Z">
        <w:r w:rsidRPr="00A013FD">
          <w:delText>As illustrated in Fig.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6DBFAF13" w14:textId="77777777" w:rsidR="00A013FD" w:rsidRPr="00A013FD" w:rsidRDefault="00A013FD" w:rsidP="00A013FD">
      <w:pPr>
        <w:keepNext/>
        <w:keepLines/>
        <w:tabs>
          <w:tab w:val="clear" w:pos="1134"/>
          <w:tab w:val="left" w:pos="360"/>
        </w:tabs>
        <w:spacing w:before="200"/>
        <w:ind w:left="360" w:hanging="360"/>
        <w:outlineLvl w:val="2"/>
        <w:rPr>
          <w:del w:id="25599" w:author="Johnny Schultz" w:date="2020-02-12T15:55:00Z"/>
          <w:b/>
        </w:rPr>
      </w:pPr>
      <w:del w:id="25600" w:author="Johnny Schultz" w:date="2020-02-12T15:55:00Z">
        <w:r w:rsidRPr="00A013FD">
          <w:rPr>
            <w:b/>
          </w:rPr>
          <w:delText>2.7.1</w:delText>
        </w:r>
        <w:r w:rsidRPr="00A013FD">
          <w:rPr>
            <w:b/>
          </w:rPr>
          <w:tab/>
          <w:delText>PL-Frame format 1</w:delText>
        </w:r>
      </w:del>
    </w:p>
    <w:p w14:paraId="6DAC6848" w14:textId="77777777" w:rsidR="00A013FD" w:rsidRPr="00A013FD" w:rsidRDefault="00A013FD" w:rsidP="00A013FD">
      <w:pPr>
        <w:rPr>
          <w:del w:id="25601" w:author="Johnny Schultz" w:date="2020-02-12T15:55:00Z"/>
        </w:rPr>
      </w:pPr>
      <w:del w:id="25602" w:author="Johnny Schultz" w:date="2020-02-12T15:55:00Z">
        <w:r w:rsidRPr="00A013FD">
          <w:delText xml:space="preserve">The PL-Frame format 1 is provided in Table A4-12. </w:delText>
        </w:r>
      </w:del>
    </w:p>
    <w:p w14:paraId="0A298014" w14:textId="77777777" w:rsidR="00A013FD" w:rsidRPr="00A013FD" w:rsidRDefault="00A013FD" w:rsidP="00A013FD">
      <w:pPr>
        <w:overflowPunct/>
        <w:autoSpaceDE/>
        <w:autoSpaceDN/>
        <w:adjustRightInd/>
        <w:spacing w:before="0"/>
        <w:textAlignment w:val="auto"/>
        <w:rPr>
          <w:del w:id="25603" w:author="Johnny Schultz" w:date="2020-02-12T15:55:00Z"/>
          <w:caps/>
          <w:sz w:val="20"/>
        </w:rPr>
      </w:pPr>
      <w:del w:id="25604" w:author="Johnny Schultz" w:date="2020-02-12T15:55:00Z">
        <w:r w:rsidRPr="00A013FD">
          <w:br w:type="page"/>
        </w:r>
      </w:del>
    </w:p>
    <w:p w14:paraId="752344B9" w14:textId="77777777" w:rsidR="00A013FD" w:rsidRPr="00A013FD" w:rsidRDefault="00A013FD" w:rsidP="00A013FD">
      <w:pPr>
        <w:keepNext/>
        <w:spacing w:before="560" w:after="120"/>
        <w:jc w:val="center"/>
        <w:rPr>
          <w:del w:id="25605" w:author="Johnny Schultz" w:date="2020-02-12T15:55:00Z"/>
          <w:caps/>
          <w:sz w:val="20"/>
        </w:rPr>
      </w:pPr>
      <w:del w:id="25606" w:author="Johnny Schultz" w:date="2020-02-12T15:55:00Z">
        <w:r w:rsidRPr="00A013FD">
          <w:rPr>
            <w:caps/>
            <w:sz w:val="20"/>
          </w:rPr>
          <w:delText>TABLE A4-12</w:delText>
        </w:r>
      </w:del>
    </w:p>
    <w:p w14:paraId="651055A8" w14:textId="77777777" w:rsidR="00A013FD" w:rsidRPr="00A013FD" w:rsidRDefault="00A013FD" w:rsidP="00A013FD">
      <w:pPr>
        <w:keepNext/>
        <w:keepLines/>
        <w:spacing w:before="0" w:after="120"/>
        <w:jc w:val="center"/>
        <w:rPr>
          <w:del w:id="25607" w:author="Johnny Schultz" w:date="2020-02-12T15:55:00Z"/>
          <w:rFonts w:ascii="Times New Roman Bold" w:hAnsi="Times New Roman Bold"/>
          <w:b/>
          <w:sz w:val="20"/>
        </w:rPr>
      </w:pPr>
      <w:del w:id="25608" w:author="Johnny Schultz" w:date="2020-02-12T15:55:00Z">
        <w:r w:rsidRPr="00A013FD">
          <w:rPr>
            <w:rFonts w:ascii="Times New Roman Bold" w:hAnsi="Times New Roman Bold"/>
            <w:b/>
            <w:sz w:val="20"/>
          </w:rPr>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A013FD" w:rsidRPr="00A013FD" w14:paraId="49D0D0EE" w14:textId="77777777" w:rsidTr="00BF604E">
        <w:trPr>
          <w:jc w:val="center"/>
          <w:del w:id="25609" w:author="Johnny Schultz" w:date="2020-02-12T15:55:00Z"/>
        </w:trPr>
        <w:tc>
          <w:tcPr>
            <w:tcW w:w="3187" w:type="dxa"/>
          </w:tcPr>
          <w:p w14:paraId="3EB2EFF7" w14:textId="77777777" w:rsidR="00A013FD" w:rsidRPr="00A013FD" w:rsidRDefault="00A013FD" w:rsidP="00A013FD">
            <w:pPr>
              <w:tabs>
                <w:tab w:val="clear" w:pos="1134"/>
                <w:tab w:val="clear" w:pos="2268"/>
              </w:tabs>
              <w:spacing w:before="40" w:after="40"/>
              <w:rPr>
                <w:del w:id="25610" w:author="Johnny Schultz" w:date="2020-02-12T15:55:00Z"/>
                <w:rFonts w:asciiTheme="majorBidi" w:hAnsiTheme="majorBidi" w:cstheme="majorBidi"/>
                <w:sz w:val="20"/>
              </w:rPr>
            </w:pPr>
            <w:del w:id="25611" w:author="Johnny Schultz" w:date="2020-02-12T15:55:00Z">
              <w:r w:rsidRPr="00A013FD">
                <w:rPr>
                  <w:rFonts w:asciiTheme="majorBidi" w:hAnsiTheme="majorBidi" w:cstheme="majorBidi"/>
                  <w:sz w:val="20"/>
                </w:rPr>
                <w:delText>Downlink format</w:delText>
              </w:r>
            </w:del>
          </w:p>
        </w:tc>
        <w:tc>
          <w:tcPr>
            <w:tcW w:w="3187" w:type="dxa"/>
          </w:tcPr>
          <w:p w14:paraId="71AC99B7" w14:textId="77777777" w:rsidR="00A013FD" w:rsidRPr="00A013FD" w:rsidRDefault="00A013FD" w:rsidP="00A013FD">
            <w:pPr>
              <w:tabs>
                <w:tab w:val="clear" w:pos="1134"/>
                <w:tab w:val="clear" w:pos="2268"/>
              </w:tabs>
              <w:spacing w:before="40" w:after="40"/>
              <w:rPr>
                <w:del w:id="25612" w:author="Johnny Schultz" w:date="2020-02-12T15:55:00Z"/>
                <w:rFonts w:asciiTheme="majorBidi" w:hAnsiTheme="majorBidi" w:cstheme="majorBidi"/>
                <w:sz w:val="20"/>
              </w:rPr>
            </w:pPr>
            <w:del w:id="25613" w:author="Johnny Schultz" w:date="2020-02-12T15:55:00Z">
              <w:r w:rsidRPr="00A013FD">
                <w:rPr>
                  <w:rFonts w:asciiTheme="majorBidi" w:hAnsiTheme="majorBidi" w:cstheme="majorBidi"/>
                  <w:sz w:val="20"/>
                </w:rPr>
                <w:delText>1</w:delText>
              </w:r>
            </w:del>
          </w:p>
        </w:tc>
        <w:tc>
          <w:tcPr>
            <w:tcW w:w="1070" w:type="dxa"/>
          </w:tcPr>
          <w:p w14:paraId="0591EA29" w14:textId="77777777" w:rsidR="00A013FD" w:rsidRPr="00A013FD" w:rsidRDefault="00A013FD" w:rsidP="00A013FD">
            <w:pPr>
              <w:tabs>
                <w:tab w:val="clear" w:pos="1134"/>
                <w:tab w:val="clear" w:pos="2268"/>
              </w:tabs>
              <w:spacing w:before="40" w:after="40"/>
              <w:rPr>
                <w:del w:id="25614" w:author="Johnny Schultz" w:date="2020-02-12T15:55:00Z"/>
                <w:rFonts w:asciiTheme="majorBidi" w:hAnsiTheme="majorBidi" w:cstheme="majorBidi"/>
                <w:sz w:val="20"/>
              </w:rPr>
            </w:pPr>
          </w:p>
        </w:tc>
      </w:tr>
      <w:tr w:rsidR="00A013FD" w:rsidRPr="00A013FD" w14:paraId="0BEBAEB6" w14:textId="77777777" w:rsidTr="00BF604E">
        <w:trPr>
          <w:jc w:val="center"/>
          <w:del w:id="25615" w:author="Johnny Schultz" w:date="2020-02-12T15:55:00Z"/>
        </w:trPr>
        <w:tc>
          <w:tcPr>
            <w:tcW w:w="3187" w:type="dxa"/>
          </w:tcPr>
          <w:p w14:paraId="6AEC107A" w14:textId="77777777" w:rsidR="00A013FD" w:rsidRPr="00A013FD" w:rsidRDefault="00A013FD" w:rsidP="00A013FD">
            <w:pPr>
              <w:tabs>
                <w:tab w:val="clear" w:pos="1134"/>
                <w:tab w:val="clear" w:pos="2268"/>
              </w:tabs>
              <w:spacing w:before="40" w:after="40"/>
              <w:rPr>
                <w:del w:id="25616" w:author="Johnny Schultz" w:date="2020-02-12T15:55:00Z"/>
                <w:rFonts w:asciiTheme="majorBidi" w:hAnsiTheme="majorBidi" w:cstheme="majorBidi"/>
                <w:sz w:val="20"/>
              </w:rPr>
            </w:pPr>
            <w:del w:id="25617" w:author="Johnny Schultz" w:date="2020-02-12T15:55:00Z">
              <w:r w:rsidRPr="00A013FD">
                <w:rPr>
                  <w:rFonts w:asciiTheme="majorBidi" w:hAnsiTheme="majorBidi" w:cstheme="majorBidi"/>
                  <w:sz w:val="20"/>
                </w:rPr>
                <w:delText>Function</w:delText>
              </w:r>
            </w:del>
          </w:p>
        </w:tc>
        <w:tc>
          <w:tcPr>
            <w:tcW w:w="3187" w:type="dxa"/>
          </w:tcPr>
          <w:p w14:paraId="7D41063D" w14:textId="77777777" w:rsidR="00A013FD" w:rsidRPr="00A013FD" w:rsidRDefault="00A013FD" w:rsidP="00A013FD">
            <w:pPr>
              <w:tabs>
                <w:tab w:val="clear" w:pos="1134"/>
                <w:tab w:val="clear" w:pos="2268"/>
              </w:tabs>
              <w:spacing w:before="40" w:after="40"/>
              <w:rPr>
                <w:del w:id="25618" w:author="Johnny Schultz" w:date="2020-02-12T15:55:00Z"/>
                <w:rFonts w:asciiTheme="majorBidi" w:hAnsiTheme="majorBidi" w:cstheme="majorBidi"/>
                <w:sz w:val="20"/>
              </w:rPr>
            </w:pPr>
            <w:del w:id="25619" w:author="Johnny Schultz" w:date="2020-02-12T15:55:00Z">
              <w:r w:rsidRPr="00A013FD">
                <w:rPr>
                  <w:rFonts w:asciiTheme="majorBidi" w:hAnsiTheme="majorBidi" w:cstheme="majorBidi"/>
                  <w:sz w:val="20"/>
                </w:rPr>
                <w:delText>Multiple access, reliable one way transmission</w:delText>
              </w:r>
            </w:del>
          </w:p>
        </w:tc>
        <w:tc>
          <w:tcPr>
            <w:tcW w:w="1070" w:type="dxa"/>
          </w:tcPr>
          <w:p w14:paraId="42993DFB" w14:textId="77777777" w:rsidR="00A013FD" w:rsidRPr="00A013FD" w:rsidRDefault="00A013FD" w:rsidP="00A013FD">
            <w:pPr>
              <w:tabs>
                <w:tab w:val="clear" w:pos="1134"/>
                <w:tab w:val="clear" w:pos="2268"/>
              </w:tabs>
              <w:spacing w:before="40" w:after="40"/>
              <w:rPr>
                <w:del w:id="25620" w:author="Johnny Schultz" w:date="2020-02-12T15:55:00Z"/>
                <w:rFonts w:asciiTheme="majorBidi" w:hAnsiTheme="majorBidi" w:cstheme="majorBidi"/>
                <w:sz w:val="20"/>
              </w:rPr>
            </w:pPr>
          </w:p>
        </w:tc>
      </w:tr>
      <w:tr w:rsidR="00A013FD" w:rsidRPr="00A013FD" w14:paraId="4FFC21CA" w14:textId="77777777" w:rsidTr="00BF604E">
        <w:trPr>
          <w:jc w:val="center"/>
          <w:del w:id="25621" w:author="Johnny Schultz" w:date="2020-02-12T15:55:00Z"/>
        </w:trPr>
        <w:tc>
          <w:tcPr>
            <w:tcW w:w="3187" w:type="dxa"/>
          </w:tcPr>
          <w:p w14:paraId="6B9A3E80" w14:textId="77777777" w:rsidR="00A013FD" w:rsidRPr="00A013FD" w:rsidRDefault="00A013FD" w:rsidP="00A013FD">
            <w:pPr>
              <w:tabs>
                <w:tab w:val="clear" w:pos="1134"/>
                <w:tab w:val="clear" w:pos="2268"/>
              </w:tabs>
              <w:spacing w:before="40" w:after="40"/>
              <w:rPr>
                <w:del w:id="25622" w:author="Johnny Schultz" w:date="2020-02-12T15:55:00Z"/>
                <w:rFonts w:asciiTheme="majorBidi" w:hAnsiTheme="majorBidi" w:cstheme="majorBidi"/>
                <w:sz w:val="20"/>
              </w:rPr>
            </w:pPr>
            <w:del w:id="25623" w:author="Johnny Schultz" w:date="2020-02-12T15:55:00Z">
              <w:r w:rsidRPr="00A013FD">
                <w:rPr>
                  <w:rFonts w:asciiTheme="majorBidi" w:hAnsiTheme="majorBidi" w:cstheme="majorBidi"/>
                  <w:sz w:val="20"/>
                </w:rPr>
                <w:delText>Usage</w:delText>
              </w:r>
            </w:del>
          </w:p>
        </w:tc>
        <w:tc>
          <w:tcPr>
            <w:tcW w:w="3187" w:type="dxa"/>
          </w:tcPr>
          <w:p w14:paraId="175CB228" w14:textId="77777777" w:rsidR="00A013FD" w:rsidRPr="00A013FD" w:rsidRDefault="00A013FD" w:rsidP="00A013FD">
            <w:pPr>
              <w:tabs>
                <w:tab w:val="clear" w:pos="1134"/>
                <w:tab w:val="clear" w:pos="2268"/>
              </w:tabs>
              <w:spacing w:before="40" w:after="40"/>
              <w:rPr>
                <w:del w:id="25624" w:author="Johnny Schultz" w:date="2020-02-12T15:55:00Z"/>
                <w:rFonts w:asciiTheme="majorBidi" w:hAnsiTheme="majorBidi" w:cstheme="majorBidi"/>
                <w:sz w:val="20"/>
              </w:rPr>
            </w:pPr>
            <w:del w:id="25625" w:author="Johnny Schultz" w:date="2020-02-12T15:55:00Z">
              <w:r w:rsidRPr="00A013FD">
                <w:rPr>
                  <w:rFonts w:asciiTheme="majorBidi" w:hAnsiTheme="majorBidi" w:cstheme="majorBidi"/>
                  <w:sz w:val="20"/>
                </w:rPr>
                <w:delText>Bulletin Board</w:delText>
              </w:r>
            </w:del>
          </w:p>
        </w:tc>
        <w:tc>
          <w:tcPr>
            <w:tcW w:w="1070" w:type="dxa"/>
          </w:tcPr>
          <w:p w14:paraId="5A2B7388" w14:textId="77777777" w:rsidR="00A013FD" w:rsidRPr="00A013FD" w:rsidRDefault="00A013FD" w:rsidP="00A013FD">
            <w:pPr>
              <w:tabs>
                <w:tab w:val="clear" w:pos="1134"/>
                <w:tab w:val="clear" w:pos="2268"/>
              </w:tabs>
              <w:spacing w:before="40" w:after="40"/>
              <w:rPr>
                <w:del w:id="25626" w:author="Johnny Schultz" w:date="2020-02-12T15:55:00Z"/>
                <w:rFonts w:asciiTheme="majorBidi" w:hAnsiTheme="majorBidi" w:cstheme="majorBidi"/>
                <w:sz w:val="20"/>
              </w:rPr>
            </w:pPr>
          </w:p>
        </w:tc>
      </w:tr>
      <w:tr w:rsidR="00A013FD" w:rsidRPr="00A013FD" w14:paraId="07DBAB8F" w14:textId="77777777" w:rsidTr="00BF604E">
        <w:trPr>
          <w:jc w:val="center"/>
          <w:del w:id="25627" w:author="Johnny Schultz" w:date="2020-02-12T15:55:00Z"/>
        </w:trPr>
        <w:tc>
          <w:tcPr>
            <w:tcW w:w="3187" w:type="dxa"/>
          </w:tcPr>
          <w:p w14:paraId="16A9261D" w14:textId="77777777" w:rsidR="00A013FD" w:rsidRPr="00A013FD" w:rsidRDefault="00A013FD" w:rsidP="00A013FD">
            <w:pPr>
              <w:tabs>
                <w:tab w:val="clear" w:pos="1134"/>
                <w:tab w:val="clear" w:pos="2268"/>
              </w:tabs>
              <w:spacing w:before="40" w:after="40"/>
              <w:rPr>
                <w:del w:id="25628" w:author="Johnny Schultz" w:date="2020-02-12T15:55:00Z"/>
                <w:rFonts w:asciiTheme="majorBidi" w:hAnsiTheme="majorBidi" w:cstheme="majorBidi"/>
                <w:sz w:val="20"/>
              </w:rPr>
            </w:pPr>
            <w:del w:id="25629" w:author="Johnny Schultz" w:date="2020-02-12T15:55:00Z">
              <w:r w:rsidRPr="00A013FD">
                <w:rPr>
                  <w:rFonts w:asciiTheme="majorBidi" w:hAnsiTheme="majorBidi" w:cstheme="majorBidi"/>
                  <w:sz w:val="20"/>
                </w:rPr>
                <w:delText>Header value</w:delText>
              </w:r>
            </w:del>
          </w:p>
        </w:tc>
        <w:tc>
          <w:tcPr>
            <w:tcW w:w="3187" w:type="dxa"/>
          </w:tcPr>
          <w:p w14:paraId="7227F74E" w14:textId="77777777" w:rsidR="00A013FD" w:rsidRPr="00A013FD" w:rsidRDefault="00A013FD" w:rsidP="00A013FD">
            <w:pPr>
              <w:tabs>
                <w:tab w:val="clear" w:pos="1134"/>
                <w:tab w:val="clear" w:pos="2268"/>
              </w:tabs>
              <w:spacing w:before="40" w:after="40"/>
              <w:rPr>
                <w:del w:id="25630" w:author="Johnny Schultz" w:date="2020-02-12T15:55:00Z"/>
                <w:rFonts w:asciiTheme="majorBidi" w:hAnsiTheme="majorBidi" w:cstheme="majorBidi"/>
                <w:sz w:val="20"/>
              </w:rPr>
            </w:pPr>
            <w:del w:id="25631" w:author="Johnny Schultz" w:date="2020-02-12T15:55:00Z">
              <w:r w:rsidRPr="00A013FD">
                <w:rPr>
                  <w:rFonts w:asciiTheme="majorBidi" w:hAnsiTheme="majorBidi" w:cstheme="majorBidi"/>
                  <w:sz w:val="20"/>
                </w:rPr>
                <w:sym w:font="Symbol" w:char="F0A2"/>
              </w:r>
              <w:r w:rsidRPr="00A013FD">
                <w:rPr>
                  <w:rFonts w:asciiTheme="majorBidi" w:hAnsiTheme="majorBidi" w:cstheme="majorBidi"/>
                  <w:sz w:val="20"/>
                </w:rPr>
                <w:delText>01</w:delText>
              </w:r>
            </w:del>
          </w:p>
        </w:tc>
        <w:tc>
          <w:tcPr>
            <w:tcW w:w="1070" w:type="dxa"/>
          </w:tcPr>
          <w:p w14:paraId="02476433" w14:textId="77777777" w:rsidR="00A013FD" w:rsidRPr="00A013FD" w:rsidRDefault="00A013FD" w:rsidP="00A013FD">
            <w:pPr>
              <w:tabs>
                <w:tab w:val="clear" w:pos="1134"/>
                <w:tab w:val="clear" w:pos="2268"/>
              </w:tabs>
              <w:spacing w:before="40" w:after="40"/>
              <w:rPr>
                <w:del w:id="25632" w:author="Johnny Schultz" w:date="2020-02-12T15:55:00Z"/>
                <w:rFonts w:asciiTheme="majorBidi" w:hAnsiTheme="majorBidi" w:cstheme="majorBidi"/>
                <w:sz w:val="20"/>
              </w:rPr>
            </w:pPr>
            <w:del w:id="25633" w:author="Johnny Schultz" w:date="2020-02-12T15:55:00Z">
              <w:r w:rsidRPr="00A013FD">
                <w:rPr>
                  <w:rFonts w:asciiTheme="majorBidi" w:hAnsiTheme="majorBidi" w:cstheme="majorBidi"/>
                  <w:sz w:val="20"/>
                </w:rPr>
                <w:delText>hex</w:delText>
              </w:r>
            </w:del>
          </w:p>
        </w:tc>
      </w:tr>
      <w:tr w:rsidR="00A013FD" w:rsidRPr="00A013FD" w14:paraId="0E63A186" w14:textId="77777777" w:rsidTr="00BF604E">
        <w:trPr>
          <w:jc w:val="center"/>
          <w:del w:id="25634" w:author="Johnny Schultz" w:date="2020-02-12T15:55:00Z"/>
        </w:trPr>
        <w:tc>
          <w:tcPr>
            <w:tcW w:w="3187" w:type="dxa"/>
          </w:tcPr>
          <w:p w14:paraId="115134D1" w14:textId="77777777" w:rsidR="00A013FD" w:rsidRPr="00A013FD" w:rsidRDefault="00A013FD" w:rsidP="00A013FD">
            <w:pPr>
              <w:tabs>
                <w:tab w:val="clear" w:pos="1134"/>
                <w:tab w:val="clear" w:pos="2268"/>
              </w:tabs>
              <w:spacing w:before="40" w:after="40"/>
              <w:rPr>
                <w:del w:id="25635" w:author="Johnny Schultz" w:date="2020-02-12T15:55:00Z"/>
                <w:rFonts w:asciiTheme="majorBidi" w:hAnsiTheme="majorBidi" w:cstheme="majorBidi"/>
                <w:sz w:val="20"/>
              </w:rPr>
            </w:pPr>
            <w:del w:id="25636" w:author="Johnny Schultz" w:date="2020-02-12T15:55:00Z">
              <w:r w:rsidRPr="00A013FD">
                <w:rPr>
                  <w:rFonts w:asciiTheme="majorBidi" w:hAnsiTheme="majorBidi" w:cstheme="majorBidi"/>
                  <w:sz w:val="20"/>
                </w:rPr>
                <w:delText>Channel bandwidth</w:delText>
              </w:r>
            </w:del>
          </w:p>
        </w:tc>
        <w:tc>
          <w:tcPr>
            <w:tcW w:w="3187" w:type="dxa"/>
          </w:tcPr>
          <w:p w14:paraId="7363F24E" w14:textId="77777777" w:rsidR="00A013FD" w:rsidRPr="00A013FD" w:rsidRDefault="00A013FD" w:rsidP="00A013FD">
            <w:pPr>
              <w:tabs>
                <w:tab w:val="clear" w:pos="1134"/>
                <w:tab w:val="clear" w:pos="2268"/>
              </w:tabs>
              <w:spacing w:before="40" w:after="40"/>
              <w:rPr>
                <w:del w:id="25637" w:author="Johnny Schultz" w:date="2020-02-12T15:55:00Z"/>
                <w:rFonts w:asciiTheme="majorBidi" w:hAnsiTheme="majorBidi" w:cstheme="majorBidi"/>
                <w:sz w:val="20"/>
              </w:rPr>
            </w:pPr>
            <w:del w:id="25638" w:author="Johnny Schultz" w:date="2020-02-12T15:55:00Z">
              <w:r w:rsidRPr="00A013FD">
                <w:rPr>
                  <w:rFonts w:asciiTheme="majorBidi" w:hAnsiTheme="majorBidi" w:cstheme="majorBidi"/>
                  <w:sz w:val="20"/>
                </w:rPr>
                <w:delText>50</w:delText>
              </w:r>
            </w:del>
          </w:p>
        </w:tc>
        <w:tc>
          <w:tcPr>
            <w:tcW w:w="1070" w:type="dxa"/>
          </w:tcPr>
          <w:p w14:paraId="5C539AB9" w14:textId="77777777" w:rsidR="00A013FD" w:rsidRPr="00A013FD" w:rsidRDefault="00A013FD" w:rsidP="00A013FD">
            <w:pPr>
              <w:tabs>
                <w:tab w:val="clear" w:pos="1134"/>
                <w:tab w:val="clear" w:pos="2268"/>
              </w:tabs>
              <w:spacing w:before="40" w:after="40"/>
              <w:rPr>
                <w:del w:id="25639" w:author="Johnny Schultz" w:date="2020-02-12T15:55:00Z"/>
                <w:rFonts w:asciiTheme="majorBidi" w:hAnsiTheme="majorBidi" w:cstheme="majorBidi"/>
                <w:sz w:val="20"/>
              </w:rPr>
            </w:pPr>
            <w:del w:id="25640" w:author="Johnny Schultz" w:date="2020-02-12T15:55:00Z">
              <w:r w:rsidRPr="00A013FD">
                <w:rPr>
                  <w:rFonts w:asciiTheme="majorBidi" w:hAnsiTheme="majorBidi" w:cstheme="majorBidi"/>
                  <w:sz w:val="20"/>
                </w:rPr>
                <w:delText>kHz</w:delText>
              </w:r>
            </w:del>
          </w:p>
        </w:tc>
      </w:tr>
      <w:tr w:rsidR="00A013FD" w:rsidRPr="00A013FD" w14:paraId="085B71B7" w14:textId="77777777" w:rsidTr="00BF604E">
        <w:trPr>
          <w:jc w:val="center"/>
          <w:del w:id="25641" w:author="Johnny Schultz" w:date="2020-02-12T15:55:00Z"/>
        </w:trPr>
        <w:tc>
          <w:tcPr>
            <w:tcW w:w="3187" w:type="dxa"/>
          </w:tcPr>
          <w:p w14:paraId="1F383DE4" w14:textId="77777777" w:rsidR="00A013FD" w:rsidRPr="00A013FD" w:rsidRDefault="00A013FD" w:rsidP="00A013FD">
            <w:pPr>
              <w:tabs>
                <w:tab w:val="clear" w:pos="1134"/>
                <w:tab w:val="clear" w:pos="2268"/>
              </w:tabs>
              <w:spacing w:before="40" w:after="40"/>
              <w:rPr>
                <w:del w:id="25642" w:author="Johnny Schultz" w:date="2020-02-12T15:55:00Z"/>
                <w:rFonts w:asciiTheme="majorBidi" w:hAnsiTheme="majorBidi" w:cstheme="majorBidi"/>
                <w:sz w:val="20"/>
              </w:rPr>
            </w:pPr>
            <w:del w:id="25643" w:author="Johnny Schultz" w:date="2020-02-12T15:55:00Z">
              <w:r w:rsidRPr="00A013FD">
                <w:rPr>
                  <w:rFonts w:asciiTheme="majorBidi" w:hAnsiTheme="majorBidi" w:cstheme="majorBidi"/>
                  <w:sz w:val="20"/>
                </w:rPr>
                <w:delText xml:space="preserve">Unfaded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vertAlign w:val="subscript"/>
                </w:rPr>
                <w:delText>0</w:delText>
              </w:r>
            </w:del>
          </w:p>
        </w:tc>
        <w:tc>
          <w:tcPr>
            <w:tcW w:w="3187" w:type="dxa"/>
          </w:tcPr>
          <w:p w14:paraId="4BAB0DBF" w14:textId="77777777" w:rsidR="00A013FD" w:rsidRPr="00A013FD" w:rsidRDefault="00A013FD" w:rsidP="00A013FD">
            <w:pPr>
              <w:tabs>
                <w:tab w:val="clear" w:pos="1134"/>
                <w:tab w:val="clear" w:pos="2268"/>
              </w:tabs>
              <w:spacing w:before="40" w:after="40"/>
              <w:rPr>
                <w:del w:id="25644" w:author="Johnny Schultz" w:date="2020-02-12T15:55:00Z"/>
                <w:rFonts w:asciiTheme="majorBidi" w:hAnsiTheme="majorBidi" w:cstheme="majorBidi"/>
                <w:sz w:val="20"/>
              </w:rPr>
            </w:pPr>
            <w:del w:id="25645" w:author="Johnny Schultz" w:date="2020-02-12T15:55:00Z">
              <w:r w:rsidRPr="00A013FD">
                <w:rPr>
                  <w:rFonts w:asciiTheme="majorBidi" w:hAnsiTheme="majorBidi" w:cstheme="majorBidi"/>
                  <w:sz w:val="20"/>
                </w:rPr>
                <w:delText>43.0</w:delText>
              </w:r>
            </w:del>
          </w:p>
        </w:tc>
        <w:tc>
          <w:tcPr>
            <w:tcW w:w="1070" w:type="dxa"/>
          </w:tcPr>
          <w:p w14:paraId="7C3B41E2" w14:textId="77777777" w:rsidR="00A013FD" w:rsidRPr="00A013FD" w:rsidRDefault="00A013FD" w:rsidP="00A013FD">
            <w:pPr>
              <w:tabs>
                <w:tab w:val="clear" w:pos="1134"/>
                <w:tab w:val="clear" w:pos="2268"/>
              </w:tabs>
              <w:spacing w:before="40" w:after="40"/>
              <w:rPr>
                <w:del w:id="25646" w:author="Johnny Schultz" w:date="2020-02-12T15:55:00Z"/>
                <w:rFonts w:asciiTheme="majorBidi" w:hAnsiTheme="majorBidi" w:cstheme="majorBidi"/>
                <w:sz w:val="20"/>
              </w:rPr>
            </w:pPr>
            <w:del w:id="25647" w:author="Johnny Schultz" w:date="2020-02-12T15:55:00Z">
              <w:r w:rsidRPr="00A013FD">
                <w:rPr>
                  <w:rFonts w:asciiTheme="majorBidi" w:hAnsiTheme="majorBidi" w:cstheme="majorBidi"/>
                  <w:sz w:val="20"/>
                </w:rPr>
                <w:delText>dBHz</w:delText>
              </w:r>
            </w:del>
          </w:p>
        </w:tc>
      </w:tr>
      <w:tr w:rsidR="00A013FD" w:rsidRPr="00A013FD" w14:paraId="5540FC59" w14:textId="77777777" w:rsidTr="00BF604E">
        <w:trPr>
          <w:jc w:val="center"/>
          <w:del w:id="25648" w:author="Johnny Schultz" w:date="2020-02-12T15:55:00Z"/>
        </w:trPr>
        <w:tc>
          <w:tcPr>
            <w:tcW w:w="3187" w:type="dxa"/>
          </w:tcPr>
          <w:p w14:paraId="372641A3" w14:textId="77777777" w:rsidR="00A013FD" w:rsidRPr="00A013FD" w:rsidRDefault="00A013FD" w:rsidP="00A013FD">
            <w:pPr>
              <w:tabs>
                <w:tab w:val="clear" w:pos="1134"/>
                <w:tab w:val="clear" w:pos="2268"/>
              </w:tabs>
              <w:spacing w:before="40" w:after="40"/>
              <w:rPr>
                <w:del w:id="25649" w:author="Johnny Schultz" w:date="2020-02-12T15:55:00Z"/>
                <w:rFonts w:asciiTheme="majorBidi" w:hAnsiTheme="majorBidi" w:cstheme="majorBidi"/>
                <w:sz w:val="20"/>
              </w:rPr>
            </w:pPr>
            <w:del w:id="25650" w:author="Johnny Schultz" w:date="2020-02-12T15:55:00Z">
              <w:r w:rsidRPr="00A013FD">
                <w:rPr>
                  <w:rFonts w:asciiTheme="majorBidi" w:hAnsiTheme="majorBidi" w:cstheme="majorBidi"/>
                  <w:sz w:val="20"/>
                </w:rPr>
                <w:delText>Burst duration</w:delText>
              </w:r>
            </w:del>
          </w:p>
        </w:tc>
        <w:tc>
          <w:tcPr>
            <w:tcW w:w="3187" w:type="dxa"/>
          </w:tcPr>
          <w:p w14:paraId="51B0E0FB" w14:textId="77777777" w:rsidR="00A013FD" w:rsidRPr="00A013FD" w:rsidRDefault="00A013FD" w:rsidP="00A013FD">
            <w:pPr>
              <w:tabs>
                <w:tab w:val="clear" w:pos="1134"/>
                <w:tab w:val="clear" w:pos="2268"/>
              </w:tabs>
              <w:spacing w:before="40" w:after="40"/>
              <w:rPr>
                <w:del w:id="25651" w:author="Johnny Schultz" w:date="2020-02-12T15:55:00Z"/>
                <w:rFonts w:asciiTheme="majorBidi" w:hAnsiTheme="majorBidi" w:cstheme="majorBidi"/>
                <w:sz w:val="20"/>
              </w:rPr>
            </w:pPr>
            <w:del w:id="25652" w:author="Johnny Schultz" w:date="2020-02-12T15:55:00Z">
              <w:r w:rsidRPr="00A013FD">
                <w:rPr>
                  <w:rFonts w:asciiTheme="majorBidi" w:hAnsiTheme="majorBidi" w:cstheme="majorBidi"/>
                  <w:sz w:val="20"/>
                </w:rPr>
                <w:delText>90</w:delText>
              </w:r>
            </w:del>
          </w:p>
        </w:tc>
        <w:tc>
          <w:tcPr>
            <w:tcW w:w="1070" w:type="dxa"/>
          </w:tcPr>
          <w:p w14:paraId="09B3E410" w14:textId="77777777" w:rsidR="00A013FD" w:rsidRPr="00A013FD" w:rsidRDefault="00A013FD" w:rsidP="00A013FD">
            <w:pPr>
              <w:tabs>
                <w:tab w:val="clear" w:pos="1134"/>
                <w:tab w:val="clear" w:pos="2268"/>
              </w:tabs>
              <w:spacing w:before="40" w:after="40"/>
              <w:rPr>
                <w:del w:id="25653" w:author="Johnny Schultz" w:date="2020-02-12T15:55:00Z"/>
                <w:rFonts w:asciiTheme="majorBidi" w:hAnsiTheme="majorBidi" w:cstheme="majorBidi"/>
                <w:sz w:val="20"/>
              </w:rPr>
            </w:pPr>
            <w:del w:id="25654" w:author="Johnny Schultz" w:date="2020-02-12T15:55:00Z">
              <w:r w:rsidRPr="00A013FD">
                <w:rPr>
                  <w:rFonts w:asciiTheme="majorBidi" w:hAnsiTheme="majorBidi" w:cstheme="majorBidi"/>
                  <w:sz w:val="20"/>
                </w:rPr>
                <w:delText>slots</w:delText>
              </w:r>
            </w:del>
          </w:p>
        </w:tc>
      </w:tr>
      <w:tr w:rsidR="00A013FD" w:rsidRPr="00A013FD" w14:paraId="4C57E748" w14:textId="77777777" w:rsidTr="00BF604E">
        <w:trPr>
          <w:jc w:val="center"/>
          <w:del w:id="25655" w:author="Johnny Schultz" w:date="2020-02-12T15:55:00Z"/>
        </w:trPr>
        <w:tc>
          <w:tcPr>
            <w:tcW w:w="3187" w:type="dxa"/>
          </w:tcPr>
          <w:p w14:paraId="391DC790" w14:textId="77777777" w:rsidR="00A013FD" w:rsidRPr="00A013FD" w:rsidRDefault="00A013FD" w:rsidP="00A013FD">
            <w:pPr>
              <w:tabs>
                <w:tab w:val="clear" w:pos="1134"/>
                <w:tab w:val="clear" w:pos="2268"/>
              </w:tabs>
              <w:spacing w:before="40" w:after="40"/>
              <w:rPr>
                <w:del w:id="25656" w:author="Johnny Schultz" w:date="2020-02-12T15:55:00Z"/>
                <w:rFonts w:asciiTheme="majorBidi" w:hAnsiTheme="majorBidi" w:cstheme="majorBidi"/>
                <w:sz w:val="20"/>
              </w:rPr>
            </w:pPr>
            <w:del w:id="25657" w:author="Johnny Schultz" w:date="2020-02-12T15:55:00Z">
              <w:r w:rsidRPr="00A013FD">
                <w:rPr>
                  <w:rFonts w:asciiTheme="majorBidi" w:hAnsiTheme="majorBidi" w:cstheme="majorBidi"/>
                  <w:sz w:val="20"/>
                </w:rPr>
                <w:delText>Burst duration</w:delText>
              </w:r>
            </w:del>
          </w:p>
        </w:tc>
        <w:tc>
          <w:tcPr>
            <w:tcW w:w="3187" w:type="dxa"/>
          </w:tcPr>
          <w:p w14:paraId="467DA200" w14:textId="77777777" w:rsidR="00A013FD" w:rsidRPr="00A013FD" w:rsidRDefault="00A013FD" w:rsidP="00A013FD">
            <w:pPr>
              <w:tabs>
                <w:tab w:val="clear" w:pos="1134"/>
                <w:tab w:val="clear" w:pos="2268"/>
              </w:tabs>
              <w:spacing w:before="40" w:after="40"/>
              <w:rPr>
                <w:del w:id="25658" w:author="Johnny Schultz" w:date="2020-02-12T15:55:00Z"/>
                <w:rFonts w:asciiTheme="majorBidi" w:hAnsiTheme="majorBidi" w:cstheme="majorBidi"/>
                <w:sz w:val="20"/>
              </w:rPr>
            </w:pPr>
            <w:del w:id="25659" w:author="Johnny Schultz" w:date="2020-02-12T15:55:00Z">
              <w:r w:rsidRPr="00A013FD">
                <w:rPr>
                  <w:rFonts w:asciiTheme="majorBidi" w:hAnsiTheme="majorBidi" w:cstheme="majorBidi"/>
                  <w:sz w:val="20"/>
                </w:rPr>
                <w:delText>2 400</w:delText>
              </w:r>
            </w:del>
          </w:p>
        </w:tc>
        <w:tc>
          <w:tcPr>
            <w:tcW w:w="1070" w:type="dxa"/>
          </w:tcPr>
          <w:p w14:paraId="5CBCA6CD" w14:textId="77777777" w:rsidR="00A013FD" w:rsidRPr="00A013FD" w:rsidRDefault="00A013FD" w:rsidP="00A013FD">
            <w:pPr>
              <w:tabs>
                <w:tab w:val="clear" w:pos="1134"/>
                <w:tab w:val="clear" w:pos="2268"/>
              </w:tabs>
              <w:spacing w:before="40" w:after="40"/>
              <w:rPr>
                <w:del w:id="25660" w:author="Johnny Schultz" w:date="2020-02-12T15:55:00Z"/>
                <w:rFonts w:asciiTheme="majorBidi" w:hAnsiTheme="majorBidi" w:cstheme="majorBidi"/>
                <w:sz w:val="20"/>
              </w:rPr>
            </w:pPr>
            <w:del w:id="25661" w:author="Johnny Schultz" w:date="2020-02-12T15:55:00Z">
              <w:r w:rsidRPr="00A013FD">
                <w:rPr>
                  <w:rFonts w:asciiTheme="majorBidi" w:hAnsiTheme="majorBidi" w:cstheme="majorBidi"/>
                  <w:sz w:val="20"/>
                </w:rPr>
                <w:delText>ms</w:delText>
              </w:r>
            </w:del>
          </w:p>
        </w:tc>
      </w:tr>
      <w:tr w:rsidR="00A013FD" w:rsidRPr="00A013FD" w14:paraId="69C0DD53" w14:textId="77777777" w:rsidTr="00BF604E">
        <w:trPr>
          <w:jc w:val="center"/>
          <w:del w:id="25662" w:author="Johnny Schultz" w:date="2020-02-12T15:55:00Z"/>
        </w:trPr>
        <w:tc>
          <w:tcPr>
            <w:tcW w:w="3187" w:type="dxa"/>
          </w:tcPr>
          <w:p w14:paraId="635082B5" w14:textId="77777777" w:rsidR="00A013FD" w:rsidRPr="00A013FD" w:rsidRDefault="00A013FD" w:rsidP="00A013FD">
            <w:pPr>
              <w:tabs>
                <w:tab w:val="clear" w:pos="1134"/>
                <w:tab w:val="clear" w:pos="2268"/>
              </w:tabs>
              <w:spacing w:before="40" w:after="40"/>
              <w:rPr>
                <w:del w:id="25663" w:author="Johnny Schultz" w:date="2020-02-12T15:55:00Z"/>
                <w:rFonts w:asciiTheme="majorBidi" w:hAnsiTheme="majorBidi" w:cstheme="majorBidi"/>
                <w:sz w:val="20"/>
              </w:rPr>
            </w:pPr>
            <w:del w:id="25664" w:author="Johnny Schultz" w:date="2020-02-12T15:55:00Z">
              <w:r w:rsidRPr="00A013FD">
                <w:rPr>
                  <w:rFonts w:asciiTheme="majorBidi" w:hAnsiTheme="majorBidi" w:cstheme="majorBidi"/>
                  <w:sz w:val="20"/>
                </w:rPr>
                <w:delText>Ramp down</w:delText>
              </w:r>
            </w:del>
          </w:p>
        </w:tc>
        <w:tc>
          <w:tcPr>
            <w:tcW w:w="3187" w:type="dxa"/>
          </w:tcPr>
          <w:p w14:paraId="22B33385" w14:textId="77777777" w:rsidR="00A013FD" w:rsidRPr="00A013FD" w:rsidRDefault="00A013FD" w:rsidP="00A013FD">
            <w:pPr>
              <w:tabs>
                <w:tab w:val="clear" w:pos="1134"/>
                <w:tab w:val="clear" w:pos="2268"/>
              </w:tabs>
              <w:spacing w:before="40" w:after="40"/>
              <w:rPr>
                <w:del w:id="25665" w:author="Johnny Schultz" w:date="2020-02-12T15:55:00Z"/>
                <w:rFonts w:asciiTheme="majorBidi" w:hAnsiTheme="majorBidi" w:cstheme="majorBidi"/>
                <w:sz w:val="20"/>
              </w:rPr>
            </w:pPr>
            <w:del w:id="25666" w:author="Johnny Schultz" w:date="2020-02-12T15:55:00Z">
              <w:r w:rsidRPr="00A013FD">
                <w:rPr>
                  <w:rFonts w:asciiTheme="majorBidi" w:hAnsiTheme="majorBidi" w:cstheme="majorBidi"/>
                  <w:sz w:val="20"/>
                </w:rPr>
                <w:delText>0.3</w:delText>
              </w:r>
            </w:del>
          </w:p>
        </w:tc>
        <w:tc>
          <w:tcPr>
            <w:tcW w:w="1070" w:type="dxa"/>
          </w:tcPr>
          <w:p w14:paraId="4FCC4005" w14:textId="77777777" w:rsidR="00A013FD" w:rsidRPr="00A013FD" w:rsidRDefault="00A013FD" w:rsidP="00A013FD">
            <w:pPr>
              <w:tabs>
                <w:tab w:val="clear" w:pos="1134"/>
                <w:tab w:val="clear" w:pos="2268"/>
              </w:tabs>
              <w:spacing w:before="40" w:after="40"/>
              <w:rPr>
                <w:del w:id="25667" w:author="Johnny Schultz" w:date="2020-02-12T15:55:00Z"/>
                <w:rFonts w:asciiTheme="majorBidi" w:hAnsiTheme="majorBidi" w:cstheme="majorBidi"/>
                <w:sz w:val="20"/>
              </w:rPr>
            </w:pPr>
            <w:del w:id="25668" w:author="Johnny Schultz" w:date="2020-02-12T15:55:00Z">
              <w:r w:rsidRPr="00A013FD">
                <w:rPr>
                  <w:rFonts w:asciiTheme="majorBidi" w:hAnsiTheme="majorBidi" w:cstheme="majorBidi"/>
                  <w:sz w:val="20"/>
                </w:rPr>
                <w:delText>ms</w:delText>
              </w:r>
            </w:del>
          </w:p>
        </w:tc>
      </w:tr>
      <w:tr w:rsidR="00A013FD" w:rsidRPr="00A013FD" w14:paraId="1C21D1F0" w14:textId="77777777" w:rsidTr="00BF604E">
        <w:trPr>
          <w:jc w:val="center"/>
          <w:del w:id="25669" w:author="Johnny Schultz" w:date="2020-02-12T15:55:00Z"/>
        </w:trPr>
        <w:tc>
          <w:tcPr>
            <w:tcW w:w="3187" w:type="dxa"/>
          </w:tcPr>
          <w:p w14:paraId="26F7AD5E" w14:textId="77777777" w:rsidR="00A013FD" w:rsidRPr="00A013FD" w:rsidRDefault="00A013FD" w:rsidP="00A013FD">
            <w:pPr>
              <w:tabs>
                <w:tab w:val="clear" w:pos="1134"/>
                <w:tab w:val="clear" w:pos="2268"/>
              </w:tabs>
              <w:spacing w:before="40" w:after="40"/>
              <w:rPr>
                <w:del w:id="25670" w:author="Johnny Schultz" w:date="2020-02-12T15:55:00Z"/>
                <w:rFonts w:asciiTheme="majorBidi" w:hAnsiTheme="majorBidi" w:cstheme="majorBidi"/>
                <w:sz w:val="20"/>
              </w:rPr>
            </w:pPr>
            <w:del w:id="25671" w:author="Johnny Schultz" w:date="2020-02-12T15:55:00Z">
              <w:r w:rsidRPr="00A013FD">
                <w:rPr>
                  <w:rFonts w:asciiTheme="majorBidi" w:hAnsiTheme="majorBidi" w:cstheme="majorBidi"/>
                  <w:sz w:val="20"/>
                </w:rPr>
                <w:delText>Guard time</w:delText>
              </w:r>
            </w:del>
          </w:p>
        </w:tc>
        <w:tc>
          <w:tcPr>
            <w:tcW w:w="3187" w:type="dxa"/>
          </w:tcPr>
          <w:p w14:paraId="06C2BE6D" w14:textId="77777777" w:rsidR="00A013FD" w:rsidRPr="00A013FD" w:rsidRDefault="00A013FD" w:rsidP="00A013FD">
            <w:pPr>
              <w:tabs>
                <w:tab w:val="clear" w:pos="1134"/>
                <w:tab w:val="clear" w:pos="2268"/>
              </w:tabs>
              <w:spacing w:before="40" w:after="40"/>
              <w:rPr>
                <w:del w:id="25672" w:author="Johnny Schultz" w:date="2020-02-12T15:55:00Z"/>
                <w:rFonts w:asciiTheme="majorBidi" w:hAnsiTheme="majorBidi" w:cstheme="majorBidi"/>
                <w:sz w:val="20"/>
              </w:rPr>
            </w:pPr>
            <w:del w:id="25673" w:author="Johnny Schultz" w:date="2020-02-12T15:55:00Z">
              <w:r w:rsidRPr="00A013FD">
                <w:rPr>
                  <w:rFonts w:asciiTheme="majorBidi" w:hAnsiTheme="majorBidi" w:cstheme="majorBidi"/>
                  <w:sz w:val="20"/>
                </w:rPr>
                <w:delText>8.0</w:delText>
              </w:r>
            </w:del>
          </w:p>
        </w:tc>
        <w:tc>
          <w:tcPr>
            <w:tcW w:w="1070" w:type="dxa"/>
          </w:tcPr>
          <w:p w14:paraId="781015D0" w14:textId="77777777" w:rsidR="00A013FD" w:rsidRPr="00A013FD" w:rsidRDefault="00A013FD" w:rsidP="00A013FD">
            <w:pPr>
              <w:tabs>
                <w:tab w:val="clear" w:pos="1134"/>
                <w:tab w:val="clear" w:pos="2268"/>
              </w:tabs>
              <w:spacing w:before="40" w:after="40"/>
              <w:rPr>
                <w:del w:id="25674" w:author="Johnny Schultz" w:date="2020-02-12T15:55:00Z"/>
                <w:rFonts w:asciiTheme="majorBidi" w:hAnsiTheme="majorBidi" w:cstheme="majorBidi"/>
                <w:sz w:val="20"/>
              </w:rPr>
            </w:pPr>
            <w:del w:id="25675" w:author="Johnny Schultz" w:date="2020-02-12T15:55:00Z">
              <w:r w:rsidRPr="00A013FD">
                <w:rPr>
                  <w:rFonts w:asciiTheme="majorBidi" w:hAnsiTheme="majorBidi" w:cstheme="majorBidi"/>
                  <w:sz w:val="20"/>
                </w:rPr>
                <w:delText>ms</w:delText>
              </w:r>
            </w:del>
          </w:p>
        </w:tc>
      </w:tr>
      <w:tr w:rsidR="00A013FD" w:rsidRPr="00A013FD" w14:paraId="5529632C" w14:textId="77777777" w:rsidTr="00BF604E">
        <w:trPr>
          <w:jc w:val="center"/>
          <w:del w:id="25676" w:author="Johnny Schultz" w:date="2020-02-12T15:55:00Z"/>
        </w:trPr>
        <w:tc>
          <w:tcPr>
            <w:tcW w:w="3187" w:type="dxa"/>
          </w:tcPr>
          <w:p w14:paraId="587FA3F3" w14:textId="77777777" w:rsidR="00A013FD" w:rsidRPr="00A013FD" w:rsidRDefault="00A013FD" w:rsidP="00A013FD">
            <w:pPr>
              <w:tabs>
                <w:tab w:val="clear" w:pos="1134"/>
                <w:tab w:val="clear" w:pos="2268"/>
              </w:tabs>
              <w:spacing w:before="40" w:after="40"/>
              <w:rPr>
                <w:del w:id="25677" w:author="Johnny Schultz" w:date="2020-02-12T15:55:00Z"/>
                <w:rFonts w:asciiTheme="majorBidi" w:hAnsiTheme="majorBidi" w:cstheme="majorBidi"/>
                <w:sz w:val="20"/>
              </w:rPr>
            </w:pPr>
            <w:del w:id="25678" w:author="Johnny Schultz" w:date="2020-02-12T15:55:00Z">
              <w:r w:rsidRPr="00A013FD">
                <w:rPr>
                  <w:rFonts w:asciiTheme="majorBidi" w:hAnsiTheme="majorBidi" w:cstheme="majorBidi"/>
                  <w:sz w:val="20"/>
                </w:rPr>
                <w:delText>Channel rate</w:delText>
              </w:r>
            </w:del>
          </w:p>
        </w:tc>
        <w:tc>
          <w:tcPr>
            <w:tcW w:w="3187" w:type="dxa"/>
          </w:tcPr>
          <w:p w14:paraId="33C19139" w14:textId="77777777" w:rsidR="00A013FD" w:rsidRPr="00A013FD" w:rsidRDefault="00A013FD" w:rsidP="00A013FD">
            <w:pPr>
              <w:tabs>
                <w:tab w:val="clear" w:pos="1134"/>
                <w:tab w:val="clear" w:pos="2268"/>
              </w:tabs>
              <w:spacing w:before="40" w:after="40"/>
              <w:rPr>
                <w:del w:id="25679" w:author="Johnny Schultz" w:date="2020-02-12T15:55:00Z"/>
                <w:rFonts w:asciiTheme="majorBidi" w:hAnsiTheme="majorBidi" w:cstheme="majorBidi"/>
                <w:sz w:val="20"/>
              </w:rPr>
            </w:pPr>
            <w:del w:id="25680" w:author="Johnny Schultz" w:date="2020-02-12T15:55:00Z">
              <w:r w:rsidRPr="00A013FD">
                <w:rPr>
                  <w:rFonts w:asciiTheme="majorBidi" w:hAnsiTheme="majorBidi" w:cstheme="majorBidi"/>
                  <w:sz w:val="20"/>
                </w:rPr>
                <w:delText>33.6</w:delText>
              </w:r>
            </w:del>
          </w:p>
        </w:tc>
        <w:tc>
          <w:tcPr>
            <w:tcW w:w="1070" w:type="dxa"/>
          </w:tcPr>
          <w:p w14:paraId="23ECF96C" w14:textId="77777777" w:rsidR="00A013FD" w:rsidRPr="00A013FD" w:rsidRDefault="00A013FD" w:rsidP="00A013FD">
            <w:pPr>
              <w:tabs>
                <w:tab w:val="clear" w:pos="1134"/>
                <w:tab w:val="clear" w:pos="2268"/>
              </w:tabs>
              <w:spacing w:before="40" w:after="40"/>
              <w:rPr>
                <w:del w:id="25681" w:author="Johnny Schultz" w:date="2020-02-12T15:55:00Z"/>
                <w:rFonts w:asciiTheme="majorBidi" w:hAnsiTheme="majorBidi" w:cstheme="majorBidi"/>
                <w:sz w:val="20"/>
              </w:rPr>
            </w:pPr>
            <w:del w:id="25682" w:author="Johnny Schultz" w:date="2020-02-12T15:55:00Z">
              <w:r w:rsidRPr="00A013FD">
                <w:rPr>
                  <w:rFonts w:asciiTheme="majorBidi" w:hAnsiTheme="majorBidi" w:cstheme="majorBidi"/>
                  <w:sz w:val="20"/>
                </w:rPr>
                <w:delText>kchip/s</w:delText>
              </w:r>
            </w:del>
          </w:p>
        </w:tc>
      </w:tr>
      <w:tr w:rsidR="00A013FD" w:rsidRPr="00A013FD" w14:paraId="213FDBBE" w14:textId="77777777" w:rsidTr="00BF604E">
        <w:trPr>
          <w:jc w:val="center"/>
          <w:del w:id="25683" w:author="Johnny Schultz" w:date="2020-02-12T15:55:00Z"/>
        </w:trPr>
        <w:tc>
          <w:tcPr>
            <w:tcW w:w="3187" w:type="dxa"/>
          </w:tcPr>
          <w:p w14:paraId="2FCE7F01" w14:textId="77777777" w:rsidR="00A013FD" w:rsidRPr="00A013FD" w:rsidRDefault="00A013FD" w:rsidP="00A013FD">
            <w:pPr>
              <w:tabs>
                <w:tab w:val="clear" w:pos="1134"/>
                <w:tab w:val="clear" w:pos="2268"/>
              </w:tabs>
              <w:spacing w:before="40" w:after="40"/>
              <w:rPr>
                <w:del w:id="25684" w:author="Johnny Schultz" w:date="2020-02-12T15:55:00Z"/>
                <w:rFonts w:asciiTheme="majorBidi" w:hAnsiTheme="majorBidi" w:cstheme="majorBidi"/>
                <w:sz w:val="20"/>
              </w:rPr>
            </w:pPr>
            <w:del w:id="25685" w:author="Johnny Schultz" w:date="2020-02-12T15:55:00Z">
              <w:r w:rsidRPr="00A013FD">
                <w:rPr>
                  <w:rFonts w:asciiTheme="majorBidi" w:hAnsiTheme="majorBidi" w:cstheme="majorBidi"/>
                  <w:sz w:val="20"/>
                </w:rPr>
                <w:delText>Spreading factor</w:delText>
              </w:r>
            </w:del>
          </w:p>
        </w:tc>
        <w:tc>
          <w:tcPr>
            <w:tcW w:w="3187" w:type="dxa"/>
          </w:tcPr>
          <w:p w14:paraId="1FEB120C" w14:textId="77777777" w:rsidR="00A013FD" w:rsidRPr="00A013FD" w:rsidRDefault="00A013FD" w:rsidP="00A013FD">
            <w:pPr>
              <w:tabs>
                <w:tab w:val="clear" w:pos="1134"/>
                <w:tab w:val="clear" w:pos="2268"/>
              </w:tabs>
              <w:spacing w:before="40" w:after="40"/>
              <w:rPr>
                <w:del w:id="25686" w:author="Johnny Schultz" w:date="2020-02-12T15:55:00Z"/>
                <w:rFonts w:asciiTheme="majorBidi" w:hAnsiTheme="majorBidi" w:cstheme="majorBidi"/>
                <w:sz w:val="20"/>
              </w:rPr>
            </w:pPr>
            <w:del w:id="25687" w:author="Johnny Schultz" w:date="2020-02-12T15:55:00Z">
              <w:r w:rsidRPr="00A013FD">
                <w:rPr>
                  <w:rFonts w:asciiTheme="majorBidi" w:hAnsiTheme="majorBidi" w:cstheme="majorBidi"/>
                  <w:sz w:val="20"/>
                </w:rPr>
                <w:delText>8</w:delText>
              </w:r>
            </w:del>
          </w:p>
        </w:tc>
        <w:tc>
          <w:tcPr>
            <w:tcW w:w="1070" w:type="dxa"/>
          </w:tcPr>
          <w:p w14:paraId="1820112E" w14:textId="77777777" w:rsidR="00A013FD" w:rsidRPr="00A013FD" w:rsidRDefault="00A013FD" w:rsidP="00A013FD">
            <w:pPr>
              <w:tabs>
                <w:tab w:val="clear" w:pos="1134"/>
                <w:tab w:val="clear" w:pos="2268"/>
              </w:tabs>
              <w:spacing w:before="40" w:after="40"/>
              <w:rPr>
                <w:del w:id="25688" w:author="Johnny Schultz" w:date="2020-02-12T15:55:00Z"/>
                <w:rFonts w:asciiTheme="majorBidi" w:hAnsiTheme="majorBidi" w:cstheme="majorBidi"/>
                <w:sz w:val="20"/>
              </w:rPr>
            </w:pPr>
          </w:p>
        </w:tc>
      </w:tr>
      <w:tr w:rsidR="00A013FD" w:rsidRPr="00A013FD" w14:paraId="76D7D4F3" w14:textId="77777777" w:rsidTr="00BF604E">
        <w:trPr>
          <w:jc w:val="center"/>
          <w:del w:id="25689" w:author="Johnny Schultz" w:date="2020-02-12T15:55:00Z"/>
        </w:trPr>
        <w:tc>
          <w:tcPr>
            <w:tcW w:w="3187" w:type="dxa"/>
          </w:tcPr>
          <w:p w14:paraId="29DDCD2F" w14:textId="77777777" w:rsidR="00A013FD" w:rsidRPr="00A013FD" w:rsidRDefault="00A013FD" w:rsidP="00A013FD">
            <w:pPr>
              <w:tabs>
                <w:tab w:val="clear" w:pos="1134"/>
                <w:tab w:val="clear" w:pos="2268"/>
              </w:tabs>
              <w:spacing w:before="40" w:after="40"/>
              <w:rPr>
                <w:del w:id="25690" w:author="Johnny Schultz" w:date="2020-02-12T15:55:00Z"/>
                <w:rFonts w:asciiTheme="majorBidi" w:hAnsiTheme="majorBidi" w:cstheme="majorBidi"/>
                <w:sz w:val="20"/>
              </w:rPr>
            </w:pPr>
            <w:del w:id="25691" w:author="Johnny Schultz" w:date="2020-02-12T15:55:00Z">
              <w:r w:rsidRPr="00A013FD">
                <w:rPr>
                  <w:rFonts w:asciiTheme="majorBidi" w:hAnsiTheme="majorBidi" w:cstheme="majorBidi"/>
                  <w:sz w:val="20"/>
                </w:rPr>
                <w:delText>Spreading code</w:delText>
              </w:r>
            </w:del>
          </w:p>
        </w:tc>
        <w:tc>
          <w:tcPr>
            <w:tcW w:w="3187" w:type="dxa"/>
          </w:tcPr>
          <w:p w14:paraId="3D1550A7" w14:textId="77777777" w:rsidR="00A013FD" w:rsidRPr="00A013FD" w:rsidRDefault="00A013FD" w:rsidP="00A013FD">
            <w:pPr>
              <w:tabs>
                <w:tab w:val="clear" w:pos="1134"/>
                <w:tab w:val="clear" w:pos="2268"/>
              </w:tabs>
              <w:spacing w:before="40" w:after="40"/>
              <w:rPr>
                <w:del w:id="25692" w:author="Johnny Schultz" w:date="2020-02-12T15:55:00Z"/>
                <w:rFonts w:asciiTheme="majorBidi" w:hAnsiTheme="majorBidi" w:cstheme="majorBidi"/>
                <w:sz w:val="20"/>
              </w:rPr>
            </w:pPr>
            <w:del w:id="25693" w:author="Johnny Schultz" w:date="2020-02-12T15:55:00Z">
              <w:r w:rsidRPr="00A013FD">
                <w:rPr>
                  <w:rFonts w:asciiTheme="majorBidi" w:hAnsiTheme="majorBidi" w:cstheme="majorBidi"/>
                  <w:sz w:val="20"/>
                </w:rPr>
                <w:delText>SS0</w:delText>
              </w:r>
            </w:del>
          </w:p>
        </w:tc>
        <w:tc>
          <w:tcPr>
            <w:tcW w:w="1070" w:type="dxa"/>
          </w:tcPr>
          <w:p w14:paraId="75C3E291" w14:textId="77777777" w:rsidR="00A013FD" w:rsidRPr="00A013FD" w:rsidRDefault="00A013FD" w:rsidP="00A013FD">
            <w:pPr>
              <w:tabs>
                <w:tab w:val="clear" w:pos="1134"/>
                <w:tab w:val="clear" w:pos="2268"/>
              </w:tabs>
              <w:spacing w:before="40" w:after="40"/>
              <w:rPr>
                <w:del w:id="25694" w:author="Johnny Schultz" w:date="2020-02-12T15:55:00Z"/>
                <w:rFonts w:asciiTheme="majorBidi" w:hAnsiTheme="majorBidi" w:cstheme="majorBidi"/>
                <w:sz w:val="20"/>
              </w:rPr>
            </w:pPr>
            <w:del w:id="25695" w:author="Johnny Schultz" w:date="2020-02-12T15:55:00Z">
              <w:r w:rsidRPr="00A013FD">
                <w:rPr>
                  <w:rFonts w:asciiTheme="majorBidi" w:hAnsiTheme="majorBidi" w:cstheme="majorBidi"/>
                  <w:sz w:val="20"/>
                </w:rPr>
                <w:delText>Table 29</w:delText>
              </w:r>
            </w:del>
          </w:p>
        </w:tc>
      </w:tr>
      <w:tr w:rsidR="00A013FD" w:rsidRPr="00A013FD" w14:paraId="16B6E2A7" w14:textId="77777777" w:rsidTr="00BF604E">
        <w:trPr>
          <w:jc w:val="center"/>
          <w:del w:id="25696" w:author="Johnny Schultz" w:date="2020-02-12T15:55:00Z"/>
        </w:trPr>
        <w:tc>
          <w:tcPr>
            <w:tcW w:w="3187" w:type="dxa"/>
          </w:tcPr>
          <w:p w14:paraId="51116D48" w14:textId="77777777" w:rsidR="00A013FD" w:rsidRPr="00A013FD" w:rsidRDefault="00A013FD" w:rsidP="00A013FD">
            <w:pPr>
              <w:tabs>
                <w:tab w:val="clear" w:pos="1134"/>
                <w:tab w:val="clear" w:pos="2268"/>
              </w:tabs>
              <w:spacing w:before="40" w:after="40"/>
              <w:rPr>
                <w:del w:id="25697" w:author="Johnny Schultz" w:date="2020-02-12T15:55:00Z"/>
                <w:rFonts w:asciiTheme="majorBidi" w:hAnsiTheme="majorBidi" w:cstheme="majorBidi"/>
                <w:sz w:val="20"/>
              </w:rPr>
            </w:pPr>
            <w:del w:id="25698" w:author="Johnny Schultz" w:date="2020-02-12T15:55:00Z">
              <w:r w:rsidRPr="00A013FD">
                <w:rPr>
                  <w:rFonts w:asciiTheme="majorBidi" w:hAnsiTheme="majorBidi" w:cstheme="majorBidi"/>
                  <w:sz w:val="20"/>
                </w:rPr>
                <w:delText>Modulation</w:delText>
              </w:r>
            </w:del>
          </w:p>
        </w:tc>
        <w:tc>
          <w:tcPr>
            <w:tcW w:w="3187" w:type="dxa"/>
          </w:tcPr>
          <w:p w14:paraId="249A3880" w14:textId="77777777" w:rsidR="00A013FD" w:rsidRPr="00A013FD" w:rsidRDefault="00A013FD" w:rsidP="00A013FD">
            <w:pPr>
              <w:tabs>
                <w:tab w:val="clear" w:pos="1134"/>
                <w:tab w:val="clear" w:pos="2268"/>
              </w:tabs>
              <w:spacing w:before="40" w:after="40"/>
              <w:rPr>
                <w:del w:id="25699" w:author="Johnny Schultz" w:date="2020-02-12T15:55:00Z"/>
                <w:rFonts w:asciiTheme="majorBidi" w:hAnsiTheme="majorBidi" w:cstheme="majorBidi"/>
                <w:sz w:val="20"/>
              </w:rPr>
            </w:pPr>
            <w:del w:id="25700" w:author="Johnny Schultz" w:date="2020-02-12T15:55:00Z">
              <w:r w:rsidRPr="00A013FD">
                <w:rPr>
                  <w:rFonts w:asciiTheme="majorBidi" w:hAnsiTheme="majorBidi" w:cstheme="majorBidi"/>
                  <w:sz w:val="20"/>
                </w:rPr>
                <w:delText>BPSK</w:delText>
              </w:r>
            </w:del>
          </w:p>
        </w:tc>
        <w:tc>
          <w:tcPr>
            <w:tcW w:w="1070" w:type="dxa"/>
          </w:tcPr>
          <w:p w14:paraId="4B765C11" w14:textId="77777777" w:rsidR="00A013FD" w:rsidRPr="00A013FD" w:rsidRDefault="00A013FD" w:rsidP="00A013FD">
            <w:pPr>
              <w:tabs>
                <w:tab w:val="clear" w:pos="1134"/>
                <w:tab w:val="clear" w:pos="2268"/>
              </w:tabs>
              <w:spacing w:before="40" w:after="40"/>
              <w:rPr>
                <w:del w:id="25701" w:author="Johnny Schultz" w:date="2020-02-12T15:55:00Z"/>
                <w:rFonts w:asciiTheme="majorBidi" w:hAnsiTheme="majorBidi" w:cstheme="majorBidi"/>
                <w:sz w:val="20"/>
              </w:rPr>
            </w:pPr>
          </w:p>
        </w:tc>
      </w:tr>
      <w:tr w:rsidR="00A013FD" w:rsidRPr="00A013FD" w14:paraId="1C102F62" w14:textId="77777777" w:rsidTr="00BF604E">
        <w:trPr>
          <w:jc w:val="center"/>
          <w:del w:id="25702" w:author="Johnny Schultz" w:date="2020-02-12T15:55:00Z"/>
        </w:trPr>
        <w:tc>
          <w:tcPr>
            <w:tcW w:w="3187" w:type="dxa"/>
          </w:tcPr>
          <w:p w14:paraId="0121D86B" w14:textId="77777777" w:rsidR="00A013FD" w:rsidRPr="00A013FD" w:rsidRDefault="00A013FD" w:rsidP="00A013FD">
            <w:pPr>
              <w:tabs>
                <w:tab w:val="clear" w:pos="1134"/>
                <w:tab w:val="clear" w:pos="2268"/>
              </w:tabs>
              <w:spacing w:before="40" w:after="40"/>
              <w:rPr>
                <w:del w:id="25703" w:author="Johnny Schultz" w:date="2020-02-12T15:55:00Z"/>
                <w:rFonts w:asciiTheme="majorBidi" w:hAnsiTheme="majorBidi" w:cstheme="majorBidi"/>
                <w:sz w:val="20"/>
              </w:rPr>
            </w:pPr>
            <w:del w:id="25704" w:author="Johnny Schultz" w:date="2020-02-12T15:55:00Z">
              <w:r w:rsidRPr="00A013FD">
                <w:rPr>
                  <w:rFonts w:asciiTheme="majorBidi" w:hAnsiTheme="majorBidi" w:cstheme="majorBidi"/>
                  <w:sz w:val="20"/>
                </w:rPr>
                <w:delText>Channel bits/symbol</w:delText>
              </w:r>
            </w:del>
          </w:p>
        </w:tc>
        <w:tc>
          <w:tcPr>
            <w:tcW w:w="3187" w:type="dxa"/>
          </w:tcPr>
          <w:p w14:paraId="0A7839BF" w14:textId="77777777" w:rsidR="00A013FD" w:rsidRPr="00A013FD" w:rsidRDefault="00A013FD" w:rsidP="00A013FD">
            <w:pPr>
              <w:tabs>
                <w:tab w:val="clear" w:pos="1134"/>
                <w:tab w:val="clear" w:pos="2268"/>
              </w:tabs>
              <w:spacing w:before="40" w:after="40"/>
              <w:rPr>
                <w:del w:id="25705" w:author="Johnny Schultz" w:date="2020-02-12T15:55:00Z"/>
                <w:rFonts w:asciiTheme="majorBidi" w:hAnsiTheme="majorBidi" w:cstheme="majorBidi"/>
                <w:sz w:val="20"/>
              </w:rPr>
            </w:pPr>
            <w:del w:id="25706" w:author="Johnny Schultz" w:date="2020-02-12T15:55:00Z">
              <w:r w:rsidRPr="00A013FD">
                <w:rPr>
                  <w:rFonts w:asciiTheme="majorBidi" w:hAnsiTheme="majorBidi" w:cstheme="majorBidi"/>
                  <w:sz w:val="20"/>
                </w:rPr>
                <w:delText>1</w:delText>
              </w:r>
            </w:del>
          </w:p>
        </w:tc>
        <w:tc>
          <w:tcPr>
            <w:tcW w:w="1070" w:type="dxa"/>
          </w:tcPr>
          <w:p w14:paraId="414C02B2" w14:textId="77777777" w:rsidR="00A013FD" w:rsidRPr="00A013FD" w:rsidRDefault="00A013FD" w:rsidP="00A013FD">
            <w:pPr>
              <w:tabs>
                <w:tab w:val="clear" w:pos="1134"/>
                <w:tab w:val="clear" w:pos="2268"/>
              </w:tabs>
              <w:spacing w:before="40" w:after="40"/>
              <w:rPr>
                <w:del w:id="25707" w:author="Johnny Schultz" w:date="2020-02-12T15:55:00Z"/>
                <w:rFonts w:asciiTheme="majorBidi" w:hAnsiTheme="majorBidi" w:cstheme="majorBidi"/>
                <w:sz w:val="20"/>
              </w:rPr>
            </w:pPr>
          </w:p>
        </w:tc>
      </w:tr>
      <w:tr w:rsidR="00A013FD" w:rsidRPr="00A013FD" w14:paraId="5342CB4D" w14:textId="77777777" w:rsidTr="00BF604E">
        <w:trPr>
          <w:jc w:val="center"/>
          <w:del w:id="25708" w:author="Johnny Schultz" w:date="2020-02-12T15:55:00Z"/>
        </w:trPr>
        <w:tc>
          <w:tcPr>
            <w:tcW w:w="3187" w:type="dxa"/>
          </w:tcPr>
          <w:p w14:paraId="33F69420" w14:textId="77777777" w:rsidR="00A013FD" w:rsidRPr="00A013FD" w:rsidRDefault="00A013FD" w:rsidP="00A013FD">
            <w:pPr>
              <w:tabs>
                <w:tab w:val="clear" w:pos="1134"/>
                <w:tab w:val="clear" w:pos="2268"/>
              </w:tabs>
              <w:spacing w:before="40" w:after="40"/>
              <w:rPr>
                <w:del w:id="25709" w:author="Johnny Schultz" w:date="2020-02-12T15:55:00Z"/>
                <w:rFonts w:asciiTheme="majorBidi" w:hAnsiTheme="majorBidi" w:cstheme="majorBidi"/>
                <w:sz w:val="20"/>
              </w:rPr>
            </w:pPr>
            <w:del w:id="25710" w:author="Johnny Schultz" w:date="2020-02-12T15:55:00Z">
              <w:r w:rsidRPr="00A013FD">
                <w:rPr>
                  <w:rFonts w:asciiTheme="majorBidi" w:hAnsiTheme="majorBidi" w:cstheme="majorBidi"/>
                  <w:sz w:val="20"/>
                </w:rPr>
                <w:delText>FEC rate</w:delText>
              </w:r>
            </w:del>
          </w:p>
        </w:tc>
        <w:tc>
          <w:tcPr>
            <w:tcW w:w="3187" w:type="dxa"/>
          </w:tcPr>
          <w:p w14:paraId="159D5B15" w14:textId="77777777" w:rsidR="00A013FD" w:rsidRPr="00A013FD" w:rsidRDefault="00A013FD" w:rsidP="00A013FD">
            <w:pPr>
              <w:tabs>
                <w:tab w:val="clear" w:pos="1134"/>
                <w:tab w:val="clear" w:pos="2268"/>
              </w:tabs>
              <w:spacing w:before="40" w:after="40"/>
              <w:rPr>
                <w:del w:id="25711" w:author="Johnny Schultz" w:date="2020-02-12T15:55:00Z"/>
                <w:rFonts w:asciiTheme="majorBidi" w:hAnsiTheme="majorBidi" w:cstheme="majorBidi"/>
                <w:sz w:val="20"/>
              </w:rPr>
            </w:pPr>
            <w:del w:id="25712" w:author="Johnny Schultz" w:date="2020-02-12T15:55:00Z">
              <w:r w:rsidRPr="00A013FD">
                <w:rPr>
                  <w:rFonts w:asciiTheme="majorBidi" w:hAnsiTheme="majorBidi" w:cstheme="majorBidi"/>
                  <w:sz w:val="20"/>
                </w:rPr>
                <w:delText>0.50</w:delText>
              </w:r>
            </w:del>
          </w:p>
        </w:tc>
        <w:tc>
          <w:tcPr>
            <w:tcW w:w="1070" w:type="dxa"/>
          </w:tcPr>
          <w:p w14:paraId="50BBE4BB" w14:textId="77777777" w:rsidR="00A013FD" w:rsidRPr="00A013FD" w:rsidRDefault="00A013FD" w:rsidP="00A013FD">
            <w:pPr>
              <w:tabs>
                <w:tab w:val="clear" w:pos="1134"/>
                <w:tab w:val="clear" w:pos="2268"/>
              </w:tabs>
              <w:spacing w:before="40" w:after="40"/>
              <w:rPr>
                <w:del w:id="25713" w:author="Johnny Schultz" w:date="2020-02-12T15:55:00Z"/>
                <w:rFonts w:asciiTheme="majorBidi" w:hAnsiTheme="majorBidi" w:cstheme="majorBidi"/>
                <w:sz w:val="20"/>
              </w:rPr>
            </w:pPr>
          </w:p>
        </w:tc>
      </w:tr>
      <w:tr w:rsidR="00A013FD" w:rsidRPr="00A013FD" w14:paraId="7D25E735" w14:textId="77777777" w:rsidTr="00BF604E">
        <w:trPr>
          <w:jc w:val="center"/>
          <w:del w:id="25714" w:author="Johnny Schultz" w:date="2020-02-12T15:55:00Z"/>
        </w:trPr>
        <w:tc>
          <w:tcPr>
            <w:tcW w:w="3187" w:type="dxa"/>
          </w:tcPr>
          <w:p w14:paraId="447E1BFE" w14:textId="77777777" w:rsidR="00A013FD" w:rsidRPr="00A013FD" w:rsidRDefault="00A013FD" w:rsidP="00A013FD">
            <w:pPr>
              <w:tabs>
                <w:tab w:val="clear" w:pos="1134"/>
                <w:tab w:val="clear" w:pos="2268"/>
              </w:tabs>
              <w:spacing w:before="40" w:after="40"/>
              <w:rPr>
                <w:del w:id="25715" w:author="Johnny Schultz" w:date="2020-02-12T15:55:00Z"/>
                <w:rFonts w:asciiTheme="majorBidi" w:hAnsiTheme="majorBidi" w:cstheme="majorBidi"/>
                <w:sz w:val="20"/>
              </w:rPr>
            </w:pPr>
            <w:del w:id="25716" w:author="Johnny Schultz" w:date="2020-02-12T15:55:00Z">
              <w:r w:rsidRPr="00A013FD">
                <w:rPr>
                  <w:rFonts w:asciiTheme="majorBidi" w:hAnsiTheme="majorBidi" w:cstheme="majorBidi"/>
                  <w:sz w:val="20"/>
                </w:rPr>
                <w:delText>FEC type</w:delText>
              </w:r>
            </w:del>
          </w:p>
        </w:tc>
        <w:tc>
          <w:tcPr>
            <w:tcW w:w="3187" w:type="dxa"/>
          </w:tcPr>
          <w:p w14:paraId="3504C301" w14:textId="77777777" w:rsidR="00A013FD" w:rsidRPr="00A013FD" w:rsidRDefault="00A013FD" w:rsidP="00A013FD">
            <w:pPr>
              <w:tabs>
                <w:tab w:val="clear" w:pos="1134"/>
                <w:tab w:val="clear" w:pos="2268"/>
              </w:tabs>
              <w:spacing w:before="40" w:after="40"/>
              <w:rPr>
                <w:del w:id="25717" w:author="Johnny Schultz" w:date="2020-02-12T15:55:00Z"/>
                <w:rFonts w:asciiTheme="majorBidi" w:hAnsiTheme="majorBidi" w:cstheme="majorBidi"/>
                <w:sz w:val="20"/>
              </w:rPr>
            </w:pPr>
            <w:del w:id="25718" w:author="Johnny Schultz" w:date="2020-02-12T15:55:00Z">
              <w:r w:rsidRPr="00A013FD">
                <w:rPr>
                  <w:rFonts w:asciiTheme="majorBidi" w:hAnsiTheme="majorBidi" w:cstheme="majorBidi"/>
                  <w:sz w:val="20"/>
                </w:rPr>
                <w:delText>3GPP</w:delText>
              </w:r>
            </w:del>
          </w:p>
        </w:tc>
        <w:tc>
          <w:tcPr>
            <w:tcW w:w="1070" w:type="dxa"/>
          </w:tcPr>
          <w:p w14:paraId="12B9CE24" w14:textId="77777777" w:rsidR="00A013FD" w:rsidRPr="00A013FD" w:rsidRDefault="00A013FD" w:rsidP="00A013FD">
            <w:pPr>
              <w:tabs>
                <w:tab w:val="clear" w:pos="1134"/>
                <w:tab w:val="clear" w:pos="2268"/>
              </w:tabs>
              <w:spacing w:before="40" w:after="40"/>
              <w:rPr>
                <w:del w:id="25719" w:author="Johnny Schultz" w:date="2020-02-12T15:55:00Z"/>
                <w:rFonts w:asciiTheme="majorBidi" w:hAnsiTheme="majorBidi" w:cstheme="majorBidi"/>
                <w:sz w:val="20"/>
              </w:rPr>
            </w:pPr>
            <w:del w:id="25720" w:author="Johnny Schultz" w:date="2020-02-12T15:55:00Z">
              <w:r w:rsidRPr="00A013FD">
                <w:rPr>
                  <w:rFonts w:asciiTheme="majorBidi" w:hAnsiTheme="majorBidi" w:cstheme="majorBidi"/>
                  <w:sz w:val="20"/>
                </w:rPr>
                <w:delText>Annex 1</w:delText>
              </w:r>
            </w:del>
          </w:p>
        </w:tc>
      </w:tr>
      <w:tr w:rsidR="00A013FD" w:rsidRPr="00A013FD" w14:paraId="6E74C077" w14:textId="77777777" w:rsidTr="00BF604E">
        <w:trPr>
          <w:jc w:val="center"/>
          <w:del w:id="25721" w:author="Johnny Schultz" w:date="2020-02-12T15:55:00Z"/>
        </w:trPr>
        <w:tc>
          <w:tcPr>
            <w:tcW w:w="3187" w:type="dxa"/>
          </w:tcPr>
          <w:p w14:paraId="3223DBEF" w14:textId="77777777" w:rsidR="00A013FD" w:rsidRPr="00A013FD" w:rsidRDefault="00A013FD" w:rsidP="00A013FD">
            <w:pPr>
              <w:tabs>
                <w:tab w:val="clear" w:pos="1134"/>
                <w:tab w:val="clear" w:pos="2268"/>
              </w:tabs>
              <w:spacing w:before="40" w:after="40"/>
              <w:rPr>
                <w:del w:id="25722" w:author="Johnny Schultz" w:date="2020-02-12T15:55:00Z"/>
                <w:rFonts w:asciiTheme="majorBidi" w:hAnsiTheme="majorBidi" w:cstheme="majorBidi"/>
                <w:sz w:val="20"/>
              </w:rPr>
            </w:pPr>
            <w:del w:id="25723" w:author="Johnny Schultz" w:date="2020-02-12T15:55:00Z">
              <w:r w:rsidRPr="00A013FD">
                <w:rPr>
                  <w:rFonts w:asciiTheme="majorBidi" w:hAnsiTheme="majorBidi" w:cstheme="majorBidi"/>
                  <w:sz w:val="20"/>
                </w:rPr>
                <w:delText>Information rate/user</w:delText>
              </w:r>
            </w:del>
          </w:p>
        </w:tc>
        <w:tc>
          <w:tcPr>
            <w:tcW w:w="3187" w:type="dxa"/>
          </w:tcPr>
          <w:p w14:paraId="24B92715" w14:textId="77777777" w:rsidR="00A013FD" w:rsidRPr="00A013FD" w:rsidRDefault="00A013FD" w:rsidP="00A013FD">
            <w:pPr>
              <w:tabs>
                <w:tab w:val="clear" w:pos="1134"/>
                <w:tab w:val="clear" w:pos="2268"/>
              </w:tabs>
              <w:spacing w:before="40" w:after="40"/>
              <w:rPr>
                <w:del w:id="25724" w:author="Johnny Schultz" w:date="2020-02-12T15:55:00Z"/>
                <w:rFonts w:asciiTheme="majorBidi" w:hAnsiTheme="majorBidi" w:cstheme="majorBidi"/>
                <w:sz w:val="20"/>
              </w:rPr>
            </w:pPr>
            <w:del w:id="25725" w:author="Johnny Schultz" w:date="2020-02-12T15:55:00Z">
              <w:r w:rsidRPr="00A013FD">
                <w:rPr>
                  <w:rFonts w:asciiTheme="majorBidi" w:hAnsiTheme="majorBidi" w:cstheme="majorBidi"/>
                  <w:sz w:val="20"/>
                </w:rPr>
                <w:delText>2.10</w:delText>
              </w:r>
            </w:del>
          </w:p>
        </w:tc>
        <w:tc>
          <w:tcPr>
            <w:tcW w:w="1070" w:type="dxa"/>
          </w:tcPr>
          <w:p w14:paraId="6E1D2080" w14:textId="77777777" w:rsidR="00A013FD" w:rsidRPr="00A013FD" w:rsidRDefault="00A013FD" w:rsidP="00A013FD">
            <w:pPr>
              <w:tabs>
                <w:tab w:val="clear" w:pos="1134"/>
                <w:tab w:val="clear" w:pos="2268"/>
              </w:tabs>
              <w:spacing w:before="40" w:after="40"/>
              <w:rPr>
                <w:del w:id="25726" w:author="Johnny Schultz" w:date="2020-02-12T15:55:00Z"/>
                <w:rFonts w:asciiTheme="majorBidi" w:hAnsiTheme="majorBidi" w:cstheme="majorBidi"/>
                <w:sz w:val="20"/>
              </w:rPr>
            </w:pPr>
            <w:del w:id="25727" w:author="Johnny Schultz" w:date="2020-02-12T15:55:00Z">
              <w:r w:rsidRPr="00A013FD">
                <w:rPr>
                  <w:rFonts w:asciiTheme="majorBidi" w:hAnsiTheme="majorBidi" w:cstheme="majorBidi"/>
                  <w:sz w:val="20"/>
                </w:rPr>
                <w:delText>kbits/s</w:delText>
              </w:r>
            </w:del>
          </w:p>
        </w:tc>
      </w:tr>
      <w:tr w:rsidR="00A013FD" w:rsidRPr="00A013FD" w14:paraId="638E5DA2" w14:textId="77777777" w:rsidTr="00BF604E">
        <w:trPr>
          <w:jc w:val="center"/>
          <w:del w:id="25728" w:author="Johnny Schultz" w:date="2020-02-12T15:55:00Z"/>
        </w:trPr>
        <w:tc>
          <w:tcPr>
            <w:tcW w:w="3187" w:type="dxa"/>
          </w:tcPr>
          <w:p w14:paraId="100879B6" w14:textId="77777777" w:rsidR="00A013FD" w:rsidRPr="00A013FD" w:rsidRDefault="00A013FD" w:rsidP="00A013FD">
            <w:pPr>
              <w:tabs>
                <w:tab w:val="clear" w:pos="1134"/>
                <w:tab w:val="clear" w:pos="2268"/>
              </w:tabs>
              <w:spacing w:before="40" w:after="40"/>
              <w:rPr>
                <w:del w:id="25729" w:author="Johnny Schultz" w:date="2020-02-12T15:55:00Z"/>
                <w:rFonts w:asciiTheme="majorBidi" w:hAnsiTheme="majorBidi" w:cstheme="majorBidi"/>
                <w:sz w:val="20"/>
              </w:rPr>
            </w:pPr>
            <w:del w:id="25730" w:author="Johnny Schultz" w:date="2020-02-12T15:55:00Z">
              <w:r w:rsidRPr="00A013FD">
                <w:rPr>
                  <w:rFonts w:asciiTheme="majorBidi" w:hAnsiTheme="majorBidi" w:cstheme="majorBidi"/>
                  <w:sz w:val="20"/>
                </w:rPr>
                <w:delText>Number of simultaneous users</w:delText>
              </w:r>
            </w:del>
          </w:p>
        </w:tc>
        <w:tc>
          <w:tcPr>
            <w:tcW w:w="3187" w:type="dxa"/>
          </w:tcPr>
          <w:p w14:paraId="303204EC" w14:textId="77777777" w:rsidR="00A013FD" w:rsidRPr="00A013FD" w:rsidRDefault="00A013FD" w:rsidP="00A013FD">
            <w:pPr>
              <w:tabs>
                <w:tab w:val="clear" w:pos="1134"/>
                <w:tab w:val="clear" w:pos="2268"/>
              </w:tabs>
              <w:spacing w:before="40" w:after="40"/>
              <w:rPr>
                <w:del w:id="25731" w:author="Johnny Schultz" w:date="2020-02-12T15:55:00Z"/>
                <w:rFonts w:asciiTheme="majorBidi" w:hAnsiTheme="majorBidi" w:cstheme="majorBidi"/>
                <w:sz w:val="20"/>
              </w:rPr>
            </w:pPr>
            <w:del w:id="25732" w:author="Johnny Schultz" w:date="2020-02-12T15:55:00Z">
              <w:r w:rsidRPr="00A013FD">
                <w:rPr>
                  <w:rFonts w:asciiTheme="majorBidi" w:hAnsiTheme="majorBidi" w:cstheme="majorBidi"/>
                  <w:sz w:val="20"/>
                </w:rPr>
                <w:delText>8</w:delText>
              </w:r>
            </w:del>
          </w:p>
        </w:tc>
        <w:tc>
          <w:tcPr>
            <w:tcW w:w="1070" w:type="dxa"/>
          </w:tcPr>
          <w:p w14:paraId="09F3A85B" w14:textId="77777777" w:rsidR="00A013FD" w:rsidRPr="00A013FD" w:rsidRDefault="00A013FD" w:rsidP="00A013FD">
            <w:pPr>
              <w:tabs>
                <w:tab w:val="clear" w:pos="1134"/>
                <w:tab w:val="clear" w:pos="2268"/>
              </w:tabs>
              <w:spacing w:before="40" w:after="40"/>
              <w:rPr>
                <w:del w:id="25733" w:author="Johnny Schultz" w:date="2020-02-12T15:55:00Z"/>
                <w:rFonts w:asciiTheme="majorBidi" w:hAnsiTheme="majorBidi" w:cstheme="majorBidi"/>
                <w:sz w:val="20"/>
              </w:rPr>
            </w:pPr>
          </w:p>
        </w:tc>
      </w:tr>
      <w:tr w:rsidR="00A013FD" w:rsidRPr="00A013FD" w14:paraId="4DAE831E" w14:textId="77777777" w:rsidTr="00BF604E">
        <w:trPr>
          <w:jc w:val="center"/>
          <w:del w:id="25734" w:author="Johnny Schultz" w:date="2020-02-12T15:55:00Z"/>
        </w:trPr>
        <w:tc>
          <w:tcPr>
            <w:tcW w:w="3187" w:type="dxa"/>
          </w:tcPr>
          <w:p w14:paraId="67AB00FE" w14:textId="77777777" w:rsidR="00A013FD" w:rsidRPr="00A013FD" w:rsidRDefault="00A013FD" w:rsidP="00A013FD">
            <w:pPr>
              <w:tabs>
                <w:tab w:val="clear" w:pos="1134"/>
                <w:tab w:val="clear" w:pos="2268"/>
              </w:tabs>
              <w:spacing w:before="40" w:after="40"/>
              <w:rPr>
                <w:del w:id="25735" w:author="Johnny Schultz" w:date="2020-02-12T15:55:00Z"/>
                <w:rFonts w:asciiTheme="majorBidi" w:hAnsiTheme="majorBidi" w:cstheme="majorBidi"/>
                <w:sz w:val="20"/>
              </w:rPr>
            </w:pPr>
            <w:del w:id="25736" w:author="Johnny Schultz" w:date="2020-02-12T15:55:00Z">
              <w:r w:rsidRPr="00A013FD">
                <w:rPr>
                  <w:rFonts w:asciiTheme="majorBidi" w:hAnsiTheme="majorBidi" w:cstheme="majorBidi"/>
                  <w:i/>
                  <w:iCs/>
                  <w:sz w:val="20"/>
                </w:rPr>
                <w:delText>E</w:delText>
              </w:r>
              <w:r w:rsidRPr="00A013FD">
                <w:rPr>
                  <w:rFonts w:asciiTheme="majorBidi" w:hAnsiTheme="majorBidi" w:cstheme="majorBidi"/>
                  <w:i/>
                  <w:iCs/>
                  <w:sz w:val="20"/>
                  <w:vertAlign w:val="subscript"/>
                </w:rPr>
                <w:delText>b</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vertAlign w:val="subscript"/>
                </w:rPr>
                <w:delText>0</w:delText>
              </w:r>
            </w:del>
          </w:p>
        </w:tc>
        <w:tc>
          <w:tcPr>
            <w:tcW w:w="3187" w:type="dxa"/>
          </w:tcPr>
          <w:p w14:paraId="2651F4C1" w14:textId="77777777" w:rsidR="00A013FD" w:rsidRPr="00A013FD" w:rsidRDefault="00A013FD" w:rsidP="00A013FD">
            <w:pPr>
              <w:tabs>
                <w:tab w:val="clear" w:pos="1134"/>
                <w:tab w:val="clear" w:pos="2268"/>
              </w:tabs>
              <w:spacing w:before="40" w:after="40"/>
              <w:rPr>
                <w:del w:id="25737" w:author="Johnny Schultz" w:date="2020-02-12T15:55:00Z"/>
                <w:rFonts w:asciiTheme="majorBidi" w:hAnsiTheme="majorBidi" w:cstheme="majorBidi"/>
                <w:sz w:val="20"/>
              </w:rPr>
            </w:pPr>
            <w:del w:id="25738" w:author="Johnny Schultz" w:date="2020-02-12T15:55:00Z">
              <w:r w:rsidRPr="00A013FD">
                <w:rPr>
                  <w:rFonts w:asciiTheme="majorBidi" w:hAnsiTheme="majorBidi" w:cstheme="majorBidi"/>
                  <w:sz w:val="20"/>
                </w:rPr>
                <w:delText>9.8</w:delText>
              </w:r>
            </w:del>
          </w:p>
        </w:tc>
        <w:tc>
          <w:tcPr>
            <w:tcW w:w="1070" w:type="dxa"/>
          </w:tcPr>
          <w:p w14:paraId="312759D8" w14:textId="77777777" w:rsidR="00A013FD" w:rsidRPr="00A013FD" w:rsidRDefault="00A013FD" w:rsidP="00A013FD">
            <w:pPr>
              <w:tabs>
                <w:tab w:val="clear" w:pos="1134"/>
                <w:tab w:val="clear" w:pos="2268"/>
              </w:tabs>
              <w:spacing w:before="40" w:after="40"/>
              <w:rPr>
                <w:del w:id="25739" w:author="Johnny Schultz" w:date="2020-02-12T15:55:00Z"/>
                <w:rFonts w:asciiTheme="majorBidi" w:hAnsiTheme="majorBidi" w:cstheme="majorBidi"/>
                <w:sz w:val="20"/>
              </w:rPr>
            </w:pPr>
            <w:del w:id="25740" w:author="Johnny Schultz" w:date="2020-02-12T15:55:00Z">
              <w:r w:rsidRPr="00A013FD">
                <w:rPr>
                  <w:rFonts w:asciiTheme="majorBidi" w:hAnsiTheme="majorBidi" w:cstheme="majorBidi"/>
                  <w:sz w:val="20"/>
                </w:rPr>
                <w:delText>dB</w:delText>
              </w:r>
            </w:del>
          </w:p>
        </w:tc>
      </w:tr>
      <w:tr w:rsidR="00A013FD" w:rsidRPr="00A013FD" w14:paraId="7A9E0B02" w14:textId="77777777" w:rsidTr="00BF604E">
        <w:trPr>
          <w:jc w:val="center"/>
          <w:del w:id="25741" w:author="Johnny Schultz" w:date="2020-02-12T15:55:00Z"/>
        </w:trPr>
        <w:tc>
          <w:tcPr>
            <w:tcW w:w="3187" w:type="dxa"/>
          </w:tcPr>
          <w:p w14:paraId="3AE8F2F6" w14:textId="77777777" w:rsidR="00A013FD" w:rsidRPr="00A013FD" w:rsidRDefault="00A013FD" w:rsidP="00A013FD">
            <w:pPr>
              <w:tabs>
                <w:tab w:val="clear" w:pos="1134"/>
                <w:tab w:val="clear" w:pos="2268"/>
              </w:tabs>
              <w:spacing w:before="40" w:after="40"/>
              <w:rPr>
                <w:del w:id="25742" w:author="Johnny Schultz" w:date="2020-02-12T15:55:00Z"/>
                <w:rFonts w:asciiTheme="majorBidi" w:hAnsiTheme="majorBidi" w:cstheme="majorBidi"/>
                <w:sz w:val="20"/>
              </w:rPr>
            </w:pPr>
            <w:del w:id="25743" w:author="Johnny Schultz" w:date="2020-02-12T15:55:00Z">
              <w:r w:rsidRPr="00A013FD">
                <w:rPr>
                  <w:rFonts w:asciiTheme="majorBidi" w:hAnsiTheme="majorBidi" w:cstheme="majorBidi"/>
                  <w:sz w:val="20"/>
                </w:rPr>
                <w:delText>Channel Rice factor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M</w:delText>
              </w:r>
              <w:r w:rsidRPr="00A013FD">
                <w:rPr>
                  <w:rFonts w:asciiTheme="majorBidi" w:hAnsiTheme="majorBidi" w:cstheme="majorBidi"/>
                  <w:sz w:val="20"/>
                </w:rPr>
                <w:delText>)</w:delText>
              </w:r>
            </w:del>
          </w:p>
        </w:tc>
        <w:tc>
          <w:tcPr>
            <w:tcW w:w="3187" w:type="dxa"/>
          </w:tcPr>
          <w:p w14:paraId="15BD91C6" w14:textId="77777777" w:rsidR="00A013FD" w:rsidRPr="00A013FD" w:rsidRDefault="00A013FD" w:rsidP="00A013FD">
            <w:pPr>
              <w:tabs>
                <w:tab w:val="clear" w:pos="1134"/>
                <w:tab w:val="clear" w:pos="2268"/>
              </w:tabs>
              <w:spacing w:before="40" w:after="40"/>
              <w:rPr>
                <w:del w:id="25744" w:author="Johnny Schultz" w:date="2020-02-12T15:55:00Z"/>
                <w:rFonts w:asciiTheme="majorBidi" w:hAnsiTheme="majorBidi" w:cstheme="majorBidi"/>
                <w:sz w:val="20"/>
              </w:rPr>
            </w:pPr>
            <w:del w:id="25745" w:author="Johnny Schultz" w:date="2020-02-12T15:55:00Z">
              <w:r w:rsidRPr="00A013FD">
                <w:rPr>
                  <w:rFonts w:asciiTheme="majorBidi" w:hAnsiTheme="majorBidi" w:cstheme="majorBidi"/>
                  <w:sz w:val="20"/>
                </w:rPr>
                <w:delText>10</w:delText>
              </w:r>
            </w:del>
          </w:p>
        </w:tc>
        <w:tc>
          <w:tcPr>
            <w:tcW w:w="1070" w:type="dxa"/>
          </w:tcPr>
          <w:p w14:paraId="248E1A92" w14:textId="77777777" w:rsidR="00A013FD" w:rsidRPr="00A013FD" w:rsidRDefault="00A013FD" w:rsidP="00A013FD">
            <w:pPr>
              <w:tabs>
                <w:tab w:val="clear" w:pos="1134"/>
                <w:tab w:val="clear" w:pos="2268"/>
              </w:tabs>
              <w:spacing w:before="40" w:after="40"/>
              <w:rPr>
                <w:del w:id="25746" w:author="Johnny Schultz" w:date="2020-02-12T15:55:00Z"/>
                <w:rFonts w:asciiTheme="majorBidi" w:hAnsiTheme="majorBidi" w:cstheme="majorBidi"/>
                <w:sz w:val="20"/>
              </w:rPr>
            </w:pPr>
            <w:del w:id="25747" w:author="Johnny Schultz" w:date="2020-02-12T15:55:00Z">
              <w:r w:rsidRPr="00A013FD">
                <w:rPr>
                  <w:rFonts w:asciiTheme="majorBidi" w:hAnsiTheme="majorBidi" w:cstheme="majorBidi"/>
                  <w:sz w:val="20"/>
                </w:rPr>
                <w:delText>dB</w:delText>
              </w:r>
            </w:del>
          </w:p>
        </w:tc>
      </w:tr>
      <w:tr w:rsidR="00A013FD" w:rsidRPr="00A013FD" w14:paraId="2CB60A63" w14:textId="77777777" w:rsidTr="00BF604E">
        <w:trPr>
          <w:jc w:val="center"/>
          <w:del w:id="25748" w:author="Johnny Schultz" w:date="2020-02-12T15:55:00Z"/>
        </w:trPr>
        <w:tc>
          <w:tcPr>
            <w:tcW w:w="3187" w:type="dxa"/>
          </w:tcPr>
          <w:p w14:paraId="1C193FDE" w14:textId="77777777" w:rsidR="00A013FD" w:rsidRPr="00A013FD" w:rsidRDefault="00A013FD" w:rsidP="00A013FD">
            <w:pPr>
              <w:tabs>
                <w:tab w:val="clear" w:pos="1134"/>
                <w:tab w:val="clear" w:pos="2268"/>
              </w:tabs>
              <w:spacing w:before="40" w:after="40"/>
              <w:rPr>
                <w:del w:id="25749" w:author="Johnny Schultz" w:date="2020-02-12T15:55:00Z"/>
                <w:rFonts w:asciiTheme="majorBidi" w:hAnsiTheme="majorBidi" w:cstheme="majorBidi"/>
                <w:sz w:val="20"/>
              </w:rPr>
            </w:pPr>
            <w:del w:id="25750" w:author="Johnny Schultz" w:date="2020-02-12T15:55:00Z">
              <w:r w:rsidRPr="00A013FD">
                <w:rPr>
                  <w:rFonts w:asciiTheme="majorBidi" w:hAnsiTheme="majorBidi" w:cstheme="majorBidi"/>
                  <w:sz w:val="20"/>
                </w:rPr>
                <w:delText>Channel fading bandwidth</w:delText>
              </w:r>
            </w:del>
          </w:p>
        </w:tc>
        <w:tc>
          <w:tcPr>
            <w:tcW w:w="3187" w:type="dxa"/>
          </w:tcPr>
          <w:p w14:paraId="0FB3F01B" w14:textId="77777777" w:rsidR="00A013FD" w:rsidRPr="00A013FD" w:rsidRDefault="00A013FD" w:rsidP="00A013FD">
            <w:pPr>
              <w:tabs>
                <w:tab w:val="clear" w:pos="1134"/>
                <w:tab w:val="clear" w:pos="2268"/>
              </w:tabs>
              <w:spacing w:before="40" w:after="40"/>
              <w:rPr>
                <w:del w:id="25751" w:author="Johnny Schultz" w:date="2020-02-12T15:55:00Z"/>
                <w:rFonts w:asciiTheme="majorBidi" w:hAnsiTheme="majorBidi" w:cstheme="majorBidi"/>
                <w:sz w:val="20"/>
              </w:rPr>
            </w:pPr>
            <w:del w:id="25752" w:author="Johnny Schultz" w:date="2020-02-12T15:55:00Z">
              <w:r w:rsidRPr="00A013FD">
                <w:rPr>
                  <w:rFonts w:asciiTheme="majorBidi" w:hAnsiTheme="majorBidi" w:cstheme="majorBidi"/>
                  <w:sz w:val="20"/>
                </w:rPr>
                <w:delText>3</w:delText>
              </w:r>
            </w:del>
          </w:p>
        </w:tc>
        <w:tc>
          <w:tcPr>
            <w:tcW w:w="1070" w:type="dxa"/>
          </w:tcPr>
          <w:p w14:paraId="050F0817" w14:textId="77777777" w:rsidR="00A013FD" w:rsidRPr="00A013FD" w:rsidRDefault="00A013FD" w:rsidP="00A013FD">
            <w:pPr>
              <w:tabs>
                <w:tab w:val="clear" w:pos="1134"/>
                <w:tab w:val="clear" w:pos="2268"/>
              </w:tabs>
              <w:spacing w:before="40" w:after="40"/>
              <w:rPr>
                <w:del w:id="25753" w:author="Johnny Schultz" w:date="2020-02-12T15:55:00Z"/>
                <w:rFonts w:asciiTheme="majorBidi" w:hAnsiTheme="majorBidi" w:cstheme="majorBidi"/>
                <w:sz w:val="20"/>
              </w:rPr>
            </w:pPr>
            <w:del w:id="25754" w:author="Johnny Schultz" w:date="2020-02-12T15:55:00Z">
              <w:r w:rsidRPr="00A013FD">
                <w:rPr>
                  <w:rFonts w:asciiTheme="majorBidi" w:hAnsiTheme="majorBidi" w:cstheme="majorBidi"/>
                  <w:sz w:val="20"/>
                </w:rPr>
                <w:delText>Hz</w:delText>
              </w:r>
            </w:del>
          </w:p>
        </w:tc>
      </w:tr>
      <w:tr w:rsidR="00A013FD" w:rsidRPr="00A013FD" w14:paraId="4CBF999F" w14:textId="77777777" w:rsidTr="00BF604E">
        <w:trPr>
          <w:jc w:val="center"/>
          <w:del w:id="25755" w:author="Johnny Schultz" w:date="2020-02-12T15:55:00Z"/>
        </w:trPr>
        <w:tc>
          <w:tcPr>
            <w:tcW w:w="3187" w:type="dxa"/>
          </w:tcPr>
          <w:p w14:paraId="5EB93C00" w14:textId="77777777" w:rsidR="00A013FD" w:rsidRPr="00A013FD" w:rsidRDefault="00A013FD" w:rsidP="00A013FD">
            <w:pPr>
              <w:tabs>
                <w:tab w:val="clear" w:pos="1134"/>
                <w:tab w:val="clear" w:pos="2268"/>
              </w:tabs>
              <w:spacing w:before="40" w:after="40"/>
              <w:rPr>
                <w:del w:id="25756" w:author="Johnny Schultz" w:date="2020-02-12T15:55:00Z"/>
                <w:rFonts w:asciiTheme="majorBidi" w:hAnsiTheme="majorBidi" w:cstheme="majorBidi"/>
                <w:sz w:val="20"/>
              </w:rPr>
            </w:pPr>
            <w:del w:id="25757" w:author="Johnny Schultz" w:date="2020-02-12T15:55:00Z">
              <w:r w:rsidRPr="00A013FD">
                <w:rPr>
                  <w:rFonts w:asciiTheme="majorBidi" w:hAnsiTheme="majorBidi" w:cstheme="majorBidi"/>
                  <w:sz w:val="20"/>
                </w:rPr>
                <w:delText>Target frame error rate</w:delText>
              </w:r>
            </w:del>
          </w:p>
        </w:tc>
        <w:tc>
          <w:tcPr>
            <w:tcW w:w="3187" w:type="dxa"/>
          </w:tcPr>
          <w:p w14:paraId="033FA325" w14:textId="77777777" w:rsidR="00A013FD" w:rsidRPr="00A013FD" w:rsidRDefault="00A013FD" w:rsidP="00A013FD">
            <w:pPr>
              <w:tabs>
                <w:tab w:val="clear" w:pos="1134"/>
                <w:tab w:val="clear" w:pos="2268"/>
              </w:tabs>
              <w:spacing w:before="40" w:after="40"/>
              <w:rPr>
                <w:del w:id="25758" w:author="Johnny Schultz" w:date="2020-02-12T15:55:00Z"/>
                <w:rFonts w:asciiTheme="majorBidi" w:hAnsiTheme="majorBidi" w:cstheme="majorBidi"/>
                <w:sz w:val="20"/>
              </w:rPr>
            </w:pPr>
            <w:del w:id="25759" w:author="Johnny Schultz" w:date="2020-02-12T15:55:00Z">
              <w:r w:rsidRPr="00A013FD">
                <w:rPr>
                  <w:rFonts w:asciiTheme="majorBidi" w:hAnsiTheme="majorBidi" w:cstheme="majorBidi"/>
                  <w:sz w:val="20"/>
                </w:rPr>
                <w:delText>1</w:delText>
              </w:r>
            </w:del>
          </w:p>
        </w:tc>
        <w:tc>
          <w:tcPr>
            <w:tcW w:w="1070" w:type="dxa"/>
          </w:tcPr>
          <w:p w14:paraId="3B627F6F" w14:textId="77777777" w:rsidR="00A013FD" w:rsidRPr="00A013FD" w:rsidRDefault="00A013FD" w:rsidP="00A013FD">
            <w:pPr>
              <w:tabs>
                <w:tab w:val="clear" w:pos="1134"/>
                <w:tab w:val="clear" w:pos="2268"/>
              </w:tabs>
              <w:spacing w:before="40" w:after="40"/>
              <w:rPr>
                <w:del w:id="25760" w:author="Johnny Schultz" w:date="2020-02-12T15:55:00Z"/>
                <w:rFonts w:asciiTheme="majorBidi" w:hAnsiTheme="majorBidi" w:cstheme="majorBidi"/>
                <w:sz w:val="20"/>
              </w:rPr>
            </w:pPr>
            <w:del w:id="25761" w:author="Johnny Schultz" w:date="2020-02-12T15:55:00Z">
              <w:r w:rsidRPr="00A013FD">
                <w:rPr>
                  <w:rFonts w:asciiTheme="majorBidi" w:hAnsiTheme="majorBidi" w:cstheme="majorBidi"/>
                  <w:sz w:val="20"/>
                </w:rPr>
                <w:delText>%</w:delText>
              </w:r>
            </w:del>
          </w:p>
        </w:tc>
      </w:tr>
      <w:tr w:rsidR="00A013FD" w:rsidRPr="00A013FD" w14:paraId="561AD2AC" w14:textId="77777777" w:rsidTr="00BF604E">
        <w:trPr>
          <w:jc w:val="center"/>
          <w:del w:id="25762" w:author="Johnny Schultz" w:date="2020-02-12T15:55:00Z"/>
        </w:trPr>
        <w:tc>
          <w:tcPr>
            <w:tcW w:w="3187" w:type="dxa"/>
          </w:tcPr>
          <w:p w14:paraId="6D754080" w14:textId="77777777" w:rsidR="00A013FD" w:rsidRPr="00A013FD" w:rsidRDefault="00A013FD" w:rsidP="00A013FD">
            <w:pPr>
              <w:tabs>
                <w:tab w:val="clear" w:pos="1134"/>
                <w:tab w:val="clear" w:pos="2268"/>
              </w:tabs>
              <w:spacing w:before="40" w:after="40"/>
              <w:rPr>
                <w:del w:id="25763" w:author="Johnny Schultz" w:date="2020-02-12T15:55:00Z"/>
                <w:rFonts w:asciiTheme="majorBidi" w:hAnsiTheme="majorBidi" w:cstheme="majorBidi"/>
                <w:sz w:val="20"/>
              </w:rPr>
            </w:pPr>
            <w:del w:id="25764" w:author="Johnny Schultz" w:date="2020-02-12T15:55:00Z">
              <w:r w:rsidRPr="00A013FD">
                <w:rPr>
                  <w:rFonts w:asciiTheme="majorBidi" w:hAnsiTheme="majorBidi" w:cstheme="majorBidi"/>
                  <w:sz w:val="20"/>
                </w:rPr>
                <w:delText>Pilot and data duration of burst</w:delText>
              </w:r>
            </w:del>
          </w:p>
        </w:tc>
        <w:tc>
          <w:tcPr>
            <w:tcW w:w="3187" w:type="dxa"/>
          </w:tcPr>
          <w:p w14:paraId="4638633D" w14:textId="77777777" w:rsidR="00A013FD" w:rsidRPr="00A013FD" w:rsidRDefault="00A013FD" w:rsidP="00A013FD">
            <w:pPr>
              <w:tabs>
                <w:tab w:val="clear" w:pos="1134"/>
                <w:tab w:val="clear" w:pos="2268"/>
              </w:tabs>
              <w:spacing w:before="40" w:after="40"/>
              <w:rPr>
                <w:del w:id="25765" w:author="Johnny Schultz" w:date="2020-02-12T15:55:00Z"/>
                <w:rFonts w:asciiTheme="majorBidi" w:hAnsiTheme="majorBidi" w:cstheme="majorBidi"/>
                <w:sz w:val="20"/>
              </w:rPr>
            </w:pPr>
            <w:del w:id="25766" w:author="Johnny Schultz" w:date="2020-02-12T15:55:00Z">
              <w:r w:rsidRPr="00A013FD">
                <w:rPr>
                  <w:rFonts w:asciiTheme="majorBidi" w:hAnsiTheme="majorBidi" w:cstheme="majorBidi"/>
                  <w:sz w:val="20"/>
                </w:rPr>
                <w:delText>2 371</w:delText>
              </w:r>
            </w:del>
          </w:p>
        </w:tc>
        <w:tc>
          <w:tcPr>
            <w:tcW w:w="1070" w:type="dxa"/>
          </w:tcPr>
          <w:p w14:paraId="7C43F4FF" w14:textId="77777777" w:rsidR="00A013FD" w:rsidRPr="00A013FD" w:rsidRDefault="00A013FD" w:rsidP="00A013FD">
            <w:pPr>
              <w:tabs>
                <w:tab w:val="clear" w:pos="1134"/>
                <w:tab w:val="clear" w:pos="2268"/>
              </w:tabs>
              <w:spacing w:before="40" w:after="40"/>
              <w:rPr>
                <w:del w:id="25767" w:author="Johnny Schultz" w:date="2020-02-12T15:55:00Z"/>
                <w:rFonts w:asciiTheme="majorBidi" w:hAnsiTheme="majorBidi" w:cstheme="majorBidi"/>
                <w:sz w:val="20"/>
              </w:rPr>
            </w:pPr>
            <w:del w:id="25768" w:author="Johnny Schultz" w:date="2020-02-12T15:55:00Z">
              <w:r w:rsidRPr="00A013FD">
                <w:rPr>
                  <w:rFonts w:asciiTheme="majorBidi" w:hAnsiTheme="majorBidi" w:cstheme="majorBidi"/>
                  <w:sz w:val="20"/>
                </w:rPr>
                <w:delText>ms</w:delText>
              </w:r>
            </w:del>
          </w:p>
        </w:tc>
      </w:tr>
      <w:tr w:rsidR="00A013FD" w:rsidRPr="00A013FD" w14:paraId="5CCA6669" w14:textId="77777777" w:rsidTr="00BF604E">
        <w:trPr>
          <w:jc w:val="center"/>
          <w:del w:id="25769" w:author="Johnny Schultz" w:date="2020-02-12T15:55:00Z"/>
        </w:trPr>
        <w:tc>
          <w:tcPr>
            <w:tcW w:w="3187" w:type="dxa"/>
          </w:tcPr>
          <w:p w14:paraId="5E10EA06" w14:textId="77777777" w:rsidR="00A013FD" w:rsidRPr="00A013FD" w:rsidRDefault="00A013FD" w:rsidP="00A013FD">
            <w:pPr>
              <w:tabs>
                <w:tab w:val="clear" w:pos="1134"/>
                <w:tab w:val="clear" w:pos="2268"/>
              </w:tabs>
              <w:spacing w:before="40" w:after="40"/>
              <w:rPr>
                <w:del w:id="25770" w:author="Johnny Schultz" w:date="2020-02-12T15:55:00Z"/>
                <w:rFonts w:asciiTheme="majorBidi" w:hAnsiTheme="majorBidi" w:cstheme="majorBidi"/>
                <w:sz w:val="20"/>
              </w:rPr>
            </w:pPr>
            <w:del w:id="25771" w:author="Johnny Schultz" w:date="2020-02-12T15:55:00Z">
              <w:r w:rsidRPr="00A013FD">
                <w:rPr>
                  <w:rFonts w:asciiTheme="majorBidi" w:hAnsiTheme="majorBidi" w:cstheme="majorBidi"/>
                  <w:sz w:val="20"/>
                </w:rPr>
                <w:delText>Pilot duration</w:delText>
              </w:r>
            </w:del>
          </w:p>
        </w:tc>
        <w:tc>
          <w:tcPr>
            <w:tcW w:w="3187" w:type="dxa"/>
          </w:tcPr>
          <w:p w14:paraId="49EEC457" w14:textId="77777777" w:rsidR="00A013FD" w:rsidRPr="00A013FD" w:rsidRDefault="00A013FD" w:rsidP="00A013FD">
            <w:pPr>
              <w:tabs>
                <w:tab w:val="clear" w:pos="1134"/>
                <w:tab w:val="clear" w:pos="2268"/>
              </w:tabs>
              <w:spacing w:before="40" w:after="40"/>
              <w:rPr>
                <w:del w:id="25772" w:author="Johnny Schultz" w:date="2020-02-12T15:55:00Z"/>
                <w:rFonts w:asciiTheme="majorBidi" w:hAnsiTheme="majorBidi" w:cstheme="majorBidi"/>
                <w:sz w:val="20"/>
              </w:rPr>
            </w:pPr>
            <w:del w:id="25773" w:author="Johnny Schultz" w:date="2020-02-12T15:55:00Z">
              <w:r w:rsidRPr="00A013FD">
                <w:rPr>
                  <w:rFonts w:asciiTheme="majorBidi" w:hAnsiTheme="majorBidi" w:cstheme="majorBidi"/>
                  <w:sz w:val="20"/>
                </w:rPr>
                <w:delText>237.1</w:delText>
              </w:r>
            </w:del>
          </w:p>
        </w:tc>
        <w:tc>
          <w:tcPr>
            <w:tcW w:w="1070" w:type="dxa"/>
          </w:tcPr>
          <w:p w14:paraId="67EF277A" w14:textId="77777777" w:rsidR="00A013FD" w:rsidRPr="00A013FD" w:rsidRDefault="00A013FD" w:rsidP="00A013FD">
            <w:pPr>
              <w:tabs>
                <w:tab w:val="clear" w:pos="1134"/>
                <w:tab w:val="clear" w:pos="2268"/>
              </w:tabs>
              <w:spacing w:before="40" w:after="40"/>
              <w:rPr>
                <w:del w:id="25774" w:author="Johnny Schultz" w:date="2020-02-12T15:55:00Z"/>
                <w:rFonts w:asciiTheme="majorBidi" w:hAnsiTheme="majorBidi" w:cstheme="majorBidi"/>
                <w:sz w:val="20"/>
              </w:rPr>
            </w:pPr>
            <w:del w:id="25775" w:author="Johnny Schultz" w:date="2020-02-12T15:55:00Z">
              <w:r w:rsidRPr="00A013FD">
                <w:rPr>
                  <w:rFonts w:asciiTheme="majorBidi" w:hAnsiTheme="majorBidi" w:cstheme="majorBidi"/>
                  <w:sz w:val="20"/>
                </w:rPr>
                <w:delText>ms</w:delText>
              </w:r>
            </w:del>
          </w:p>
        </w:tc>
      </w:tr>
      <w:tr w:rsidR="00A013FD" w:rsidRPr="00A013FD" w14:paraId="11E44F86" w14:textId="77777777" w:rsidTr="00BF604E">
        <w:trPr>
          <w:jc w:val="center"/>
          <w:del w:id="25776" w:author="Johnny Schultz" w:date="2020-02-12T15:55:00Z"/>
        </w:trPr>
        <w:tc>
          <w:tcPr>
            <w:tcW w:w="3187" w:type="dxa"/>
          </w:tcPr>
          <w:p w14:paraId="5BC7A3FB" w14:textId="77777777" w:rsidR="00A013FD" w:rsidRPr="00A013FD" w:rsidRDefault="00A013FD" w:rsidP="00A013FD">
            <w:pPr>
              <w:tabs>
                <w:tab w:val="clear" w:pos="1134"/>
                <w:tab w:val="clear" w:pos="2268"/>
              </w:tabs>
              <w:spacing w:before="40" w:after="40"/>
              <w:rPr>
                <w:del w:id="25777" w:author="Johnny Schultz" w:date="2020-02-12T15:55:00Z"/>
                <w:rFonts w:asciiTheme="majorBidi" w:hAnsiTheme="majorBidi" w:cstheme="majorBidi"/>
                <w:sz w:val="20"/>
              </w:rPr>
            </w:pPr>
            <w:del w:id="25778" w:author="Johnny Schultz" w:date="2020-02-12T15:55:00Z">
              <w:r w:rsidRPr="00A013FD">
                <w:rPr>
                  <w:rFonts w:asciiTheme="majorBidi" w:hAnsiTheme="majorBidi" w:cstheme="majorBidi"/>
                  <w:sz w:val="20"/>
                </w:rPr>
                <w:delText>Data duration</w:delText>
              </w:r>
            </w:del>
          </w:p>
        </w:tc>
        <w:tc>
          <w:tcPr>
            <w:tcW w:w="3187" w:type="dxa"/>
          </w:tcPr>
          <w:p w14:paraId="14EACC39" w14:textId="77777777" w:rsidR="00A013FD" w:rsidRPr="00A013FD" w:rsidRDefault="00A013FD" w:rsidP="00A013FD">
            <w:pPr>
              <w:tabs>
                <w:tab w:val="clear" w:pos="1134"/>
                <w:tab w:val="clear" w:pos="2268"/>
              </w:tabs>
              <w:spacing w:before="40" w:after="40"/>
              <w:rPr>
                <w:del w:id="25779" w:author="Johnny Schultz" w:date="2020-02-12T15:55:00Z"/>
                <w:rFonts w:asciiTheme="majorBidi" w:hAnsiTheme="majorBidi" w:cstheme="majorBidi"/>
                <w:sz w:val="20"/>
              </w:rPr>
            </w:pPr>
            <w:del w:id="25780" w:author="Johnny Schultz" w:date="2020-02-12T15:55:00Z">
              <w:r w:rsidRPr="00A013FD">
                <w:rPr>
                  <w:rFonts w:asciiTheme="majorBidi" w:hAnsiTheme="majorBidi" w:cstheme="majorBidi"/>
                  <w:sz w:val="20"/>
                </w:rPr>
                <w:delText>2 133.9</w:delText>
              </w:r>
            </w:del>
          </w:p>
        </w:tc>
        <w:tc>
          <w:tcPr>
            <w:tcW w:w="1070" w:type="dxa"/>
          </w:tcPr>
          <w:p w14:paraId="0EA959BD" w14:textId="77777777" w:rsidR="00A013FD" w:rsidRPr="00A013FD" w:rsidRDefault="00A013FD" w:rsidP="00A013FD">
            <w:pPr>
              <w:tabs>
                <w:tab w:val="clear" w:pos="1134"/>
                <w:tab w:val="clear" w:pos="2268"/>
              </w:tabs>
              <w:spacing w:before="40" w:after="40"/>
              <w:rPr>
                <w:del w:id="25781" w:author="Johnny Schultz" w:date="2020-02-12T15:55:00Z"/>
                <w:rFonts w:asciiTheme="majorBidi" w:hAnsiTheme="majorBidi" w:cstheme="majorBidi"/>
                <w:sz w:val="20"/>
              </w:rPr>
            </w:pPr>
            <w:del w:id="25782" w:author="Johnny Schultz" w:date="2020-02-12T15:55:00Z">
              <w:r w:rsidRPr="00A013FD">
                <w:rPr>
                  <w:rFonts w:asciiTheme="majorBidi" w:hAnsiTheme="majorBidi" w:cstheme="majorBidi"/>
                  <w:sz w:val="20"/>
                </w:rPr>
                <w:delText>ms</w:delText>
              </w:r>
            </w:del>
          </w:p>
        </w:tc>
      </w:tr>
      <w:tr w:rsidR="00A013FD" w:rsidRPr="00A013FD" w14:paraId="56F124D1" w14:textId="77777777" w:rsidTr="00BF604E">
        <w:trPr>
          <w:jc w:val="center"/>
          <w:del w:id="25783" w:author="Johnny Schultz" w:date="2020-02-12T15:55:00Z"/>
        </w:trPr>
        <w:tc>
          <w:tcPr>
            <w:tcW w:w="3187" w:type="dxa"/>
          </w:tcPr>
          <w:p w14:paraId="7ECB936E" w14:textId="77777777" w:rsidR="00A013FD" w:rsidRPr="00A013FD" w:rsidRDefault="00A013FD" w:rsidP="00A013FD">
            <w:pPr>
              <w:tabs>
                <w:tab w:val="clear" w:pos="1134"/>
                <w:tab w:val="clear" w:pos="2268"/>
              </w:tabs>
              <w:spacing w:before="40" w:after="40"/>
              <w:rPr>
                <w:del w:id="25784" w:author="Johnny Schultz" w:date="2020-02-12T15:55:00Z"/>
                <w:rFonts w:asciiTheme="majorBidi" w:hAnsiTheme="majorBidi" w:cstheme="majorBidi"/>
                <w:sz w:val="20"/>
              </w:rPr>
            </w:pPr>
            <w:del w:id="25785" w:author="Johnny Schultz" w:date="2020-02-12T15:55:00Z">
              <w:r w:rsidRPr="00A013FD">
                <w:rPr>
                  <w:rFonts w:asciiTheme="majorBidi" w:hAnsiTheme="majorBidi" w:cstheme="majorBidi"/>
                  <w:sz w:val="20"/>
                </w:rPr>
                <w:delText>Number of info bits</w:delText>
              </w:r>
            </w:del>
          </w:p>
        </w:tc>
        <w:tc>
          <w:tcPr>
            <w:tcW w:w="3187" w:type="dxa"/>
          </w:tcPr>
          <w:p w14:paraId="62E3D54D" w14:textId="77777777" w:rsidR="00A013FD" w:rsidRPr="00A013FD" w:rsidRDefault="00A013FD" w:rsidP="00A013FD">
            <w:pPr>
              <w:tabs>
                <w:tab w:val="clear" w:pos="1134"/>
                <w:tab w:val="clear" w:pos="2268"/>
              </w:tabs>
              <w:spacing w:before="40" w:after="40"/>
              <w:rPr>
                <w:del w:id="25786" w:author="Johnny Schultz" w:date="2020-02-12T15:55:00Z"/>
                <w:rFonts w:asciiTheme="majorBidi" w:hAnsiTheme="majorBidi" w:cstheme="majorBidi"/>
                <w:sz w:val="20"/>
              </w:rPr>
            </w:pPr>
            <w:del w:id="25787" w:author="Johnny Schultz" w:date="2020-02-12T15:55:00Z">
              <w:r w:rsidRPr="00A013FD">
                <w:rPr>
                  <w:rFonts w:asciiTheme="majorBidi" w:hAnsiTheme="majorBidi" w:cstheme="majorBidi"/>
                  <w:sz w:val="20"/>
                </w:rPr>
                <w:delText>4 480</w:delText>
              </w:r>
            </w:del>
          </w:p>
        </w:tc>
        <w:tc>
          <w:tcPr>
            <w:tcW w:w="1070" w:type="dxa"/>
          </w:tcPr>
          <w:p w14:paraId="597ACC01" w14:textId="77777777" w:rsidR="00A013FD" w:rsidRPr="00A013FD" w:rsidRDefault="00A013FD" w:rsidP="00A013FD">
            <w:pPr>
              <w:tabs>
                <w:tab w:val="clear" w:pos="1134"/>
                <w:tab w:val="clear" w:pos="2268"/>
              </w:tabs>
              <w:spacing w:before="40" w:after="40"/>
              <w:rPr>
                <w:del w:id="25788" w:author="Johnny Schultz" w:date="2020-02-12T15:55:00Z"/>
                <w:rFonts w:asciiTheme="majorBidi" w:hAnsiTheme="majorBidi" w:cstheme="majorBidi"/>
                <w:sz w:val="20"/>
              </w:rPr>
            </w:pPr>
            <w:del w:id="25789" w:author="Johnny Schultz" w:date="2020-02-12T15:55:00Z">
              <w:r w:rsidRPr="00A013FD">
                <w:rPr>
                  <w:rFonts w:asciiTheme="majorBidi" w:hAnsiTheme="majorBidi" w:cstheme="majorBidi"/>
                  <w:sz w:val="20"/>
                </w:rPr>
                <w:delText>bits</w:delText>
              </w:r>
            </w:del>
          </w:p>
        </w:tc>
      </w:tr>
      <w:tr w:rsidR="00A013FD" w:rsidRPr="00A013FD" w14:paraId="18460097" w14:textId="77777777" w:rsidTr="00BF604E">
        <w:trPr>
          <w:jc w:val="center"/>
          <w:del w:id="25790" w:author="Johnny Schultz" w:date="2020-02-12T15:55:00Z"/>
        </w:trPr>
        <w:tc>
          <w:tcPr>
            <w:tcW w:w="3187" w:type="dxa"/>
          </w:tcPr>
          <w:p w14:paraId="7C1E59B0" w14:textId="77777777" w:rsidR="00A013FD" w:rsidRPr="00A013FD" w:rsidRDefault="00A013FD" w:rsidP="00A013FD">
            <w:pPr>
              <w:tabs>
                <w:tab w:val="clear" w:pos="1134"/>
                <w:tab w:val="clear" w:pos="2268"/>
              </w:tabs>
              <w:spacing w:before="40" w:after="40"/>
              <w:rPr>
                <w:del w:id="25791" w:author="Johnny Schultz" w:date="2020-02-12T15:55:00Z"/>
                <w:rFonts w:asciiTheme="majorBidi" w:hAnsiTheme="majorBidi" w:cstheme="majorBidi"/>
                <w:sz w:val="20"/>
              </w:rPr>
            </w:pPr>
            <w:del w:id="25792" w:author="Johnny Schultz" w:date="2020-02-12T15:55:00Z">
              <w:r w:rsidRPr="00A013FD">
                <w:rPr>
                  <w:rFonts w:asciiTheme="majorBidi" w:hAnsiTheme="majorBidi" w:cstheme="majorBidi"/>
                  <w:sz w:val="20"/>
                </w:rPr>
                <w:delText>Number of coded bits</w:delText>
              </w:r>
            </w:del>
          </w:p>
        </w:tc>
        <w:tc>
          <w:tcPr>
            <w:tcW w:w="3187" w:type="dxa"/>
          </w:tcPr>
          <w:p w14:paraId="3363A721" w14:textId="77777777" w:rsidR="00A013FD" w:rsidRPr="00A013FD" w:rsidRDefault="00A013FD" w:rsidP="00A013FD">
            <w:pPr>
              <w:tabs>
                <w:tab w:val="clear" w:pos="1134"/>
                <w:tab w:val="clear" w:pos="2268"/>
              </w:tabs>
              <w:spacing w:before="40" w:after="40"/>
              <w:rPr>
                <w:del w:id="25793" w:author="Johnny Schultz" w:date="2020-02-12T15:55:00Z"/>
                <w:rFonts w:asciiTheme="majorBidi" w:hAnsiTheme="majorBidi" w:cstheme="majorBidi"/>
                <w:sz w:val="20"/>
              </w:rPr>
            </w:pPr>
            <w:del w:id="25794" w:author="Johnny Schultz" w:date="2020-02-12T15:55:00Z">
              <w:r w:rsidRPr="00A013FD">
                <w:rPr>
                  <w:rFonts w:asciiTheme="majorBidi" w:hAnsiTheme="majorBidi" w:cstheme="majorBidi"/>
                  <w:sz w:val="20"/>
                </w:rPr>
                <w:delText>8 960</w:delText>
              </w:r>
            </w:del>
          </w:p>
        </w:tc>
        <w:tc>
          <w:tcPr>
            <w:tcW w:w="1070" w:type="dxa"/>
          </w:tcPr>
          <w:p w14:paraId="110F6FF0" w14:textId="77777777" w:rsidR="00A013FD" w:rsidRPr="00A013FD" w:rsidRDefault="00A013FD" w:rsidP="00A013FD">
            <w:pPr>
              <w:tabs>
                <w:tab w:val="clear" w:pos="1134"/>
                <w:tab w:val="clear" w:pos="2268"/>
              </w:tabs>
              <w:spacing w:before="40" w:after="40"/>
              <w:rPr>
                <w:del w:id="25795" w:author="Johnny Schultz" w:date="2020-02-12T15:55:00Z"/>
                <w:rFonts w:asciiTheme="majorBidi" w:hAnsiTheme="majorBidi" w:cstheme="majorBidi"/>
                <w:sz w:val="20"/>
              </w:rPr>
            </w:pPr>
            <w:del w:id="25796" w:author="Johnny Schultz" w:date="2020-02-12T15:55:00Z">
              <w:r w:rsidRPr="00A013FD">
                <w:rPr>
                  <w:rFonts w:asciiTheme="majorBidi" w:hAnsiTheme="majorBidi" w:cstheme="majorBidi"/>
                  <w:sz w:val="20"/>
                </w:rPr>
                <w:delText>bits</w:delText>
              </w:r>
            </w:del>
          </w:p>
        </w:tc>
      </w:tr>
      <w:tr w:rsidR="00A013FD" w:rsidRPr="00A013FD" w14:paraId="17489BF5" w14:textId="77777777" w:rsidTr="00BF604E">
        <w:trPr>
          <w:jc w:val="center"/>
          <w:del w:id="25797" w:author="Johnny Schultz" w:date="2020-02-12T15:55:00Z"/>
        </w:trPr>
        <w:tc>
          <w:tcPr>
            <w:tcW w:w="3187" w:type="dxa"/>
          </w:tcPr>
          <w:p w14:paraId="50914F63" w14:textId="77777777" w:rsidR="00A013FD" w:rsidRPr="00A013FD" w:rsidRDefault="00A013FD" w:rsidP="00A013FD">
            <w:pPr>
              <w:tabs>
                <w:tab w:val="clear" w:pos="1134"/>
                <w:tab w:val="clear" w:pos="2268"/>
              </w:tabs>
              <w:spacing w:before="40" w:after="40"/>
              <w:rPr>
                <w:del w:id="25798" w:author="Johnny Schultz" w:date="2020-02-12T15:55:00Z"/>
                <w:rFonts w:asciiTheme="majorBidi" w:hAnsiTheme="majorBidi" w:cstheme="majorBidi"/>
                <w:sz w:val="20"/>
              </w:rPr>
            </w:pPr>
            <w:del w:id="25799" w:author="Johnny Schultz" w:date="2020-02-12T15:55:00Z">
              <w:r w:rsidRPr="00A013FD">
                <w:rPr>
                  <w:rFonts w:asciiTheme="majorBidi" w:hAnsiTheme="majorBidi" w:cstheme="majorBidi"/>
                  <w:sz w:val="20"/>
                </w:rPr>
                <w:delText>Block interleaver width</w:delText>
              </w:r>
            </w:del>
          </w:p>
        </w:tc>
        <w:tc>
          <w:tcPr>
            <w:tcW w:w="3187" w:type="dxa"/>
          </w:tcPr>
          <w:p w14:paraId="719F5B15" w14:textId="77777777" w:rsidR="00A013FD" w:rsidRPr="00A013FD" w:rsidRDefault="00A013FD" w:rsidP="00A013FD">
            <w:pPr>
              <w:tabs>
                <w:tab w:val="clear" w:pos="1134"/>
                <w:tab w:val="clear" w:pos="2268"/>
              </w:tabs>
              <w:spacing w:before="40" w:after="40"/>
              <w:rPr>
                <w:del w:id="25800" w:author="Johnny Schultz" w:date="2020-02-12T15:55:00Z"/>
                <w:rFonts w:asciiTheme="majorBidi" w:hAnsiTheme="majorBidi" w:cstheme="majorBidi"/>
                <w:sz w:val="20"/>
              </w:rPr>
            </w:pPr>
            <w:del w:id="25801" w:author="Johnny Schultz" w:date="2020-02-12T15:55:00Z">
              <w:r w:rsidRPr="00A013FD">
                <w:rPr>
                  <w:rFonts w:asciiTheme="majorBidi" w:hAnsiTheme="majorBidi" w:cstheme="majorBidi"/>
                  <w:sz w:val="20"/>
                </w:rPr>
                <w:delText>128</w:delText>
              </w:r>
            </w:del>
          </w:p>
        </w:tc>
        <w:tc>
          <w:tcPr>
            <w:tcW w:w="1070" w:type="dxa"/>
          </w:tcPr>
          <w:p w14:paraId="097637D5" w14:textId="77777777" w:rsidR="00A013FD" w:rsidRPr="00A013FD" w:rsidRDefault="00A013FD" w:rsidP="00A013FD">
            <w:pPr>
              <w:tabs>
                <w:tab w:val="clear" w:pos="1134"/>
                <w:tab w:val="clear" w:pos="2268"/>
              </w:tabs>
              <w:spacing w:before="40" w:after="40"/>
              <w:rPr>
                <w:del w:id="25802" w:author="Johnny Schultz" w:date="2020-02-12T15:55:00Z"/>
                <w:rFonts w:asciiTheme="majorBidi" w:hAnsiTheme="majorBidi" w:cstheme="majorBidi"/>
                <w:sz w:val="20"/>
              </w:rPr>
            </w:pPr>
            <w:del w:id="25803" w:author="Johnny Schultz" w:date="2020-02-12T15:55:00Z">
              <w:r w:rsidRPr="00A013FD">
                <w:rPr>
                  <w:rFonts w:asciiTheme="majorBidi" w:hAnsiTheme="majorBidi" w:cstheme="majorBidi"/>
                  <w:sz w:val="20"/>
                </w:rPr>
                <w:delText>bits</w:delText>
              </w:r>
            </w:del>
          </w:p>
        </w:tc>
      </w:tr>
      <w:tr w:rsidR="00A013FD" w:rsidRPr="00A013FD" w14:paraId="42F895D3" w14:textId="77777777" w:rsidTr="00BF604E">
        <w:trPr>
          <w:jc w:val="center"/>
          <w:del w:id="25804" w:author="Johnny Schultz" w:date="2020-02-12T15:55:00Z"/>
        </w:trPr>
        <w:tc>
          <w:tcPr>
            <w:tcW w:w="3187" w:type="dxa"/>
          </w:tcPr>
          <w:p w14:paraId="5793B49C" w14:textId="77777777" w:rsidR="00A013FD" w:rsidRPr="00A013FD" w:rsidRDefault="00A013FD" w:rsidP="00A013FD">
            <w:pPr>
              <w:tabs>
                <w:tab w:val="clear" w:pos="1134"/>
                <w:tab w:val="clear" w:pos="2268"/>
              </w:tabs>
              <w:spacing w:before="40" w:after="40"/>
              <w:rPr>
                <w:del w:id="25805" w:author="Johnny Schultz" w:date="2020-02-12T15:55:00Z"/>
                <w:rFonts w:asciiTheme="majorBidi" w:hAnsiTheme="majorBidi" w:cstheme="majorBidi"/>
                <w:sz w:val="20"/>
              </w:rPr>
            </w:pPr>
            <w:del w:id="25806" w:author="Johnny Schultz" w:date="2020-02-12T15:55:00Z">
              <w:r w:rsidRPr="00A013FD">
                <w:rPr>
                  <w:rFonts w:asciiTheme="majorBidi" w:hAnsiTheme="majorBidi" w:cstheme="majorBidi"/>
                  <w:sz w:val="20"/>
                </w:rPr>
                <w:delText>Block interleaver height</w:delText>
              </w:r>
            </w:del>
          </w:p>
        </w:tc>
        <w:tc>
          <w:tcPr>
            <w:tcW w:w="3187" w:type="dxa"/>
          </w:tcPr>
          <w:p w14:paraId="58849DC3" w14:textId="77777777" w:rsidR="00A013FD" w:rsidRPr="00A013FD" w:rsidRDefault="00A013FD" w:rsidP="00A013FD">
            <w:pPr>
              <w:tabs>
                <w:tab w:val="clear" w:pos="1134"/>
                <w:tab w:val="clear" w:pos="2268"/>
              </w:tabs>
              <w:spacing w:before="40" w:after="40"/>
              <w:rPr>
                <w:del w:id="25807" w:author="Johnny Schultz" w:date="2020-02-12T15:55:00Z"/>
                <w:rFonts w:asciiTheme="majorBidi" w:hAnsiTheme="majorBidi" w:cstheme="majorBidi"/>
                <w:sz w:val="20"/>
              </w:rPr>
            </w:pPr>
            <w:del w:id="25808" w:author="Johnny Schultz" w:date="2020-02-12T15:55:00Z">
              <w:r w:rsidRPr="00A013FD">
                <w:rPr>
                  <w:rFonts w:asciiTheme="majorBidi" w:hAnsiTheme="majorBidi" w:cstheme="majorBidi"/>
                  <w:sz w:val="20"/>
                </w:rPr>
                <w:delText>70</w:delText>
              </w:r>
            </w:del>
          </w:p>
        </w:tc>
        <w:tc>
          <w:tcPr>
            <w:tcW w:w="1070" w:type="dxa"/>
          </w:tcPr>
          <w:p w14:paraId="72A51A8D" w14:textId="77777777" w:rsidR="00A013FD" w:rsidRPr="00A013FD" w:rsidRDefault="00A013FD" w:rsidP="00A013FD">
            <w:pPr>
              <w:tabs>
                <w:tab w:val="clear" w:pos="1134"/>
                <w:tab w:val="clear" w:pos="2268"/>
              </w:tabs>
              <w:spacing w:before="40" w:after="40"/>
              <w:rPr>
                <w:del w:id="25809" w:author="Johnny Schultz" w:date="2020-02-12T15:55:00Z"/>
                <w:rFonts w:asciiTheme="majorBidi" w:hAnsiTheme="majorBidi" w:cstheme="majorBidi"/>
                <w:sz w:val="20"/>
              </w:rPr>
            </w:pPr>
            <w:del w:id="25810" w:author="Johnny Schultz" w:date="2020-02-12T15:55:00Z">
              <w:r w:rsidRPr="00A013FD">
                <w:rPr>
                  <w:rFonts w:asciiTheme="majorBidi" w:hAnsiTheme="majorBidi" w:cstheme="majorBidi"/>
                  <w:sz w:val="20"/>
                </w:rPr>
                <w:delText>bits</w:delText>
              </w:r>
            </w:del>
          </w:p>
        </w:tc>
      </w:tr>
      <w:tr w:rsidR="00A013FD" w:rsidRPr="00A013FD" w14:paraId="041CC1B3" w14:textId="77777777" w:rsidTr="00BF604E">
        <w:trPr>
          <w:jc w:val="center"/>
          <w:del w:id="25811" w:author="Johnny Schultz" w:date="2020-02-12T15:55:00Z"/>
        </w:trPr>
        <w:tc>
          <w:tcPr>
            <w:tcW w:w="3187" w:type="dxa"/>
          </w:tcPr>
          <w:p w14:paraId="55988A34" w14:textId="77777777" w:rsidR="00A013FD" w:rsidRPr="00A013FD" w:rsidRDefault="00A013FD" w:rsidP="00A013FD">
            <w:pPr>
              <w:tabs>
                <w:tab w:val="clear" w:pos="1134"/>
                <w:tab w:val="clear" w:pos="2268"/>
              </w:tabs>
              <w:spacing w:before="40" w:after="40"/>
              <w:rPr>
                <w:del w:id="25812" w:author="Johnny Schultz" w:date="2020-02-12T15:55:00Z"/>
                <w:rFonts w:asciiTheme="majorBidi" w:hAnsiTheme="majorBidi" w:cstheme="majorBidi"/>
                <w:sz w:val="20"/>
              </w:rPr>
            </w:pPr>
            <w:del w:id="25813" w:author="Johnny Schultz" w:date="2020-02-12T15:55:00Z">
              <w:r w:rsidRPr="00A013FD">
                <w:rPr>
                  <w:rFonts w:asciiTheme="majorBidi" w:hAnsiTheme="majorBidi" w:cstheme="majorBidi"/>
                  <w:sz w:val="20"/>
                </w:rPr>
                <w:delText>Interleaver size</w:delText>
              </w:r>
            </w:del>
          </w:p>
        </w:tc>
        <w:tc>
          <w:tcPr>
            <w:tcW w:w="3187" w:type="dxa"/>
          </w:tcPr>
          <w:p w14:paraId="57FAE2D4" w14:textId="77777777" w:rsidR="00A013FD" w:rsidRPr="00A013FD" w:rsidRDefault="00A013FD" w:rsidP="00A013FD">
            <w:pPr>
              <w:tabs>
                <w:tab w:val="clear" w:pos="1134"/>
                <w:tab w:val="clear" w:pos="2268"/>
              </w:tabs>
              <w:spacing w:before="40" w:after="40"/>
              <w:rPr>
                <w:del w:id="25814" w:author="Johnny Schultz" w:date="2020-02-12T15:55:00Z"/>
                <w:rFonts w:asciiTheme="majorBidi" w:hAnsiTheme="majorBidi" w:cstheme="majorBidi"/>
                <w:sz w:val="20"/>
              </w:rPr>
            </w:pPr>
            <w:del w:id="25815" w:author="Johnny Schultz" w:date="2020-02-12T15:55:00Z">
              <w:r w:rsidRPr="00A013FD">
                <w:rPr>
                  <w:rFonts w:asciiTheme="majorBidi" w:hAnsiTheme="majorBidi" w:cstheme="majorBidi"/>
                  <w:sz w:val="20"/>
                </w:rPr>
                <w:delText>8 960</w:delText>
              </w:r>
            </w:del>
          </w:p>
        </w:tc>
        <w:tc>
          <w:tcPr>
            <w:tcW w:w="1070" w:type="dxa"/>
          </w:tcPr>
          <w:p w14:paraId="4EDCB51C" w14:textId="77777777" w:rsidR="00A013FD" w:rsidRPr="00A013FD" w:rsidRDefault="00A013FD" w:rsidP="00A013FD">
            <w:pPr>
              <w:tabs>
                <w:tab w:val="clear" w:pos="1134"/>
                <w:tab w:val="clear" w:pos="2268"/>
              </w:tabs>
              <w:spacing w:before="40" w:after="40"/>
              <w:rPr>
                <w:del w:id="25816" w:author="Johnny Schultz" w:date="2020-02-12T15:55:00Z"/>
                <w:rFonts w:asciiTheme="majorBidi" w:hAnsiTheme="majorBidi" w:cstheme="majorBidi"/>
                <w:sz w:val="20"/>
              </w:rPr>
            </w:pPr>
            <w:del w:id="25817" w:author="Johnny Schultz" w:date="2020-02-12T15:55:00Z">
              <w:r w:rsidRPr="00A013FD">
                <w:rPr>
                  <w:rFonts w:asciiTheme="majorBidi" w:hAnsiTheme="majorBidi" w:cstheme="majorBidi"/>
                  <w:sz w:val="20"/>
                </w:rPr>
                <w:delText>bits</w:delText>
              </w:r>
            </w:del>
          </w:p>
        </w:tc>
      </w:tr>
      <w:tr w:rsidR="00A013FD" w:rsidRPr="00A013FD" w14:paraId="1354DA6F" w14:textId="77777777" w:rsidTr="00BF604E">
        <w:trPr>
          <w:jc w:val="center"/>
          <w:del w:id="25818" w:author="Johnny Schultz" w:date="2020-02-12T15:55:00Z"/>
        </w:trPr>
        <w:tc>
          <w:tcPr>
            <w:tcW w:w="3187" w:type="dxa"/>
          </w:tcPr>
          <w:p w14:paraId="5E3FB14A" w14:textId="77777777" w:rsidR="00A013FD" w:rsidRPr="00A013FD" w:rsidRDefault="00A013FD" w:rsidP="00A013FD">
            <w:pPr>
              <w:tabs>
                <w:tab w:val="clear" w:pos="1134"/>
                <w:tab w:val="clear" w:pos="2268"/>
              </w:tabs>
              <w:spacing w:before="40" w:after="40"/>
              <w:rPr>
                <w:del w:id="25819" w:author="Johnny Schultz" w:date="2020-02-12T15:55:00Z"/>
                <w:rFonts w:asciiTheme="majorBidi" w:hAnsiTheme="majorBidi" w:cstheme="majorBidi"/>
                <w:sz w:val="20"/>
              </w:rPr>
            </w:pPr>
            <w:del w:id="25820" w:author="Johnny Schultz" w:date="2020-02-12T15:55:00Z">
              <w:r w:rsidRPr="00A013FD">
                <w:rPr>
                  <w:rFonts w:asciiTheme="majorBidi" w:hAnsiTheme="majorBidi" w:cstheme="majorBidi"/>
                  <w:sz w:val="20"/>
                </w:rPr>
                <w:delText>Number of info bytes</w:delText>
              </w:r>
            </w:del>
          </w:p>
        </w:tc>
        <w:tc>
          <w:tcPr>
            <w:tcW w:w="3187" w:type="dxa"/>
          </w:tcPr>
          <w:p w14:paraId="4C8145BD" w14:textId="77777777" w:rsidR="00A013FD" w:rsidRPr="00A013FD" w:rsidRDefault="00A013FD" w:rsidP="00A013FD">
            <w:pPr>
              <w:tabs>
                <w:tab w:val="clear" w:pos="1134"/>
                <w:tab w:val="clear" w:pos="2268"/>
              </w:tabs>
              <w:spacing w:before="40" w:after="40"/>
              <w:rPr>
                <w:del w:id="25821" w:author="Johnny Schultz" w:date="2020-02-12T15:55:00Z"/>
                <w:rFonts w:asciiTheme="majorBidi" w:hAnsiTheme="majorBidi" w:cstheme="majorBidi"/>
                <w:sz w:val="20"/>
              </w:rPr>
            </w:pPr>
            <w:del w:id="25822" w:author="Johnny Schultz" w:date="2020-02-12T15:55:00Z">
              <w:r w:rsidRPr="00A013FD">
                <w:rPr>
                  <w:rFonts w:asciiTheme="majorBidi" w:hAnsiTheme="majorBidi" w:cstheme="majorBidi"/>
                  <w:sz w:val="20"/>
                </w:rPr>
                <w:delText>560</w:delText>
              </w:r>
            </w:del>
          </w:p>
        </w:tc>
        <w:tc>
          <w:tcPr>
            <w:tcW w:w="1070" w:type="dxa"/>
          </w:tcPr>
          <w:p w14:paraId="165D460B" w14:textId="77777777" w:rsidR="00A013FD" w:rsidRPr="00A013FD" w:rsidRDefault="00A013FD" w:rsidP="00A013FD">
            <w:pPr>
              <w:tabs>
                <w:tab w:val="clear" w:pos="1134"/>
                <w:tab w:val="clear" w:pos="2268"/>
              </w:tabs>
              <w:spacing w:before="40" w:after="40"/>
              <w:rPr>
                <w:del w:id="25823" w:author="Johnny Schultz" w:date="2020-02-12T15:55:00Z"/>
                <w:rFonts w:asciiTheme="majorBidi" w:hAnsiTheme="majorBidi" w:cstheme="majorBidi"/>
                <w:sz w:val="20"/>
              </w:rPr>
            </w:pPr>
            <w:del w:id="25824" w:author="Johnny Schultz" w:date="2020-02-12T15:55:00Z">
              <w:r w:rsidRPr="00A013FD">
                <w:rPr>
                  <w:rFonts w:asciiTheme="majorBidi" w:hAnsiTheme="majorBidi" w:cstheme="majorBidi"/>
                  <w:sz w:val="20"/>
                </w:rPr>
                <w:delText>bytes</w:delText>
              </w:r>
            </w:del>
          </w:p>
        </w:tc>
      </w:tr>
    </w:tbl>
    <w:p w14:paraId="394C7DE9" w14:textId="77777777" w:rsidR="00A013FD" w:rsidRPr="00A013FD" w:rsidRDefault="00A013FD" w:rsidP="00A013FD">
      <w:pPr>
        <w:rPr>
          <w:del w:id="25825" w:author="Johnny Schultz" w:date="2020-02-12T15:55:00Z"/>
        </w:rPr>
      </w:pPr>
      <w:del w:id="25826" w:author="Johnny Schultz" w:date="2020-02-12T15:55:00Z">
        <w:r w:rsidRPr="00A013FD">
          <w:br w:type="page"/>
        </w:r>
      </w:del>
    </w:p>
    <w:p w14:paraId="46872637" w14:textId="77777777" w:rsidR="00A013FD" w:rsidRPr="00A013FD" w:rsidRDefault="00A013FD" w:rsidP="00A013FD">
      <w:pPr>
        <w:keepNext/>
        <w:keepLines/>
        <w:tabs>
          <w:tab w:val="clear" w:pos="1134"/>
          <w:tab w:val="left" w:pos="360"/>
        </w:tabs>
        <w:spacing w:before="200"/>
        <w:ind w:left="360" w:hanging="360"/>
        <w:outlineLvl w:val="2"/>
        <w:rPr>
          <w:del w:id="25827" w:author="Johnny Schultz" w:date="2020-02-12T15:55:00Z"/>
          <w:b/>
        </w:rPr>
      </w:pPr>
      <w:del w:id="25828" w:author="Johnny Schultz" w:date="2020-02-12T15:55:00Z">
        <w:r w:rsidRPr="00A013FD">
          <w:rPr>
            <w:b/>
          </w:rPr>
          <w:delText>2.7.2</w:delText>
        </w:r>
        <w:r w:rsidRPr="00A013FD">
          <w:rPr>
            <w:b/>
          </w:rPr>
          <w:tab/>
          <w:delText>PL-Frame format 2</w:delText>
        </w:r>
      </w:del>
    </w:p>
    <w:p w14:paraId="49D1EC43" w14:textId="77777777" w:rsidR="00A013FD" w:rsidRPr="00A013FD" w:rsidRDefault="00A013FD" w:rsidP="00A013FD">
      <w:pPr>
        <w:rPr>
          <w:del w:id="25829" w:author="Johnny Schultz" w:date="2020-02-12T15:55:00Z"/>
        </w:rPr>
      </w:pPr>
      <w:del w:id="25830" w:author="Johnny Schultz" w:date="2020-02-12T15:55:00Z">
        <w:r w:rsidRPr="00A013FD">
          <w:delText xml:space="preserve">The PL-Frame format 2 is provided in Table A4-13. </w:delText>
        </w:r>
      </w:del>
    </w:p>
    <w:p w14:paraId="1561AFD8" w14:textId="77777777" w:rsidR="00A013FD" w:rsidRPr="00A013FD" w:rsidRDefault="00A013FD" w:rsidP="00A013FD">
      <w:pPr>
        <w:keepNext/>
        <w:spacing w:before="560" w:after="120"/>
        <w:jc w:val="center"/>
        <w:rPr>
          <w:del w:id="25831" w:author="Johnny Schultz" w:date="2020-02-12T15:55:00Z"/>
          <w:caps/>
          <w:sz w:val="20"/>
        </w:rPr>
      </w:pPr>
      <w:del w:id="25832" w:author="Johnny Schultz" w:date="2020-02-12T15:55:00Z">
        <w:r w:rsidRPr="00A013FD">
          <w:rPr>
            <w:caps/>
            <w:sz w:val="20"/>
          </w:rPr>
          <w:delText>TABLE A4-13</w:delText>
        </w:r>
      </w:del>
    </w:p>
    <w:p w14:paraId="5FA39B5A" w14:textId="77777777" w:rsidR="00A013FD" w:rsidRPr="00A013FD" w:rsidRDefault="00A013FD" w:rsidP="00A013FD">
      <w:pPr>
        <w:keepNext/>
        <w:keepLines/>
        <w:spacing w:before="0" w:after="120"/>
        <w:jc w:val="center"/>
        <w:rPr>
          <w:del w:id="25833" w:author="Johnny Schultz" w:date="2020-02-12T15:55:00Z"/>
          <w:rFonts w:ascii="Times New Roman Bold" w:hAnsi="Times New Roman Bold"/>
          <w:b/>
          <w:sz w:val="20"/>
        </w:rPr>
      </w:pPr>
      <w:del w:id="25834" w:author="Johnny Schultz" w:date="2020-02-12T15:55:00Z">
        <w:r w:rsidRPr="00A013FD">
          <w:rPr>
            <w:rFonts w:ascii="Times New Roman Bold" w:hAnsi="Times New Roman Bold"/>
            <w:b/>
            <w:sz w:val="20"/>
          </w:rPr>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A013FD" w:rsidRPr="00A013FD" w14:paraId="031FA70A" w14:textId="77777777" w:rsidTr="00BF604E">
        <w:trPr>
          <w:jc w:val="center"/>
          <w:del w:id="25835" w:author="Johnny Schultz" w:date="2020-02-12T15:55:00Z"/>
        </w:trPr>
        <w:tc>
          <w:tcPr>
            <w:tcW w:w="3114" w:type="dxa"/>
          </w:tcPr>
          <w:p w14:paraId="228BBA24" w14:textId="77777777" w:rsidR="00A013FD" w:rsidRPr="00A013FD" w:rsidRDefault="00A013FD" w:rsidP="00A013FD">
            <w:pPr>
              <w:tabs>
                <w:tab w:val="clear" w:pos="1134"/>
                <w:tab w:val="clear" w:pos="2268"/>
              </w:tabs>
              <w:spacing w:before="40" w:after="40"/>
              <w:rPr>
                <w:del w:id="25836" w:author="Johnny Schultz" w:date="2020-02-12T15:55:00Z"/>
                <w:rFonts w:asciiTheme="majorBidi" w:hAnsiTheme="majorBidi" w:cstheme="majorBidi"/>
                <w:sz w:val="20"/>
                <w:lang w:eastAsia="nb-NO"/>
              </w:rPr>
            </w:pPr>
            <w:del w:id="25837" w:author="Johnny Schultz" w:date="2020-02-12T15:55:00Z">
              <w:r w:rsidRPr="00A013FD">
                <w:rPr>
                  <w:rFonts w:asciiTheme="majorBidi" w:hAnsiTheme="majorBidi" w:cstheme="majorBidi"/>
                  <w:sz w:val="20"/>
                  <w:lang w:eastAsia="nb-NO"/>
                </w:rPr>
                <w:delText>Downlink format</w:delText>
              </w:r>
            </w:del>
          </w:p>
        </w:tc>
        <w:tc>
          <w:tcPr>
            <w:tcW w:w="3260" w:type="dxa"/>
          </w:tcPr>
          <w:p w14:paraId="6570C6E0" w14:textId="77777777" w:rsidR="00A013FD" w:rsidRPr="00A013FD" w:rsidRDefault="00A013FD" w:rsidP="00A013FD">
            <w:pPr>
              <w:tabs>
                <w:tab w:val="clear" w:pos="1134"/>
                <w:tab w:val="clear" w:pos="2268"/>
              </w:tabs>
              <w:spacing w:before="40" w:after="40"/>
              <w:rPr>
                <w:del w:id="25838" w:author="Johnny Schultz" w:date="2020-02-12T15:55:00Z"/>
                <w:rFonts w:asciiTheme="majorBidi" w:hAnsiTheme="majorBidi" w:cstheme="majorBidi"/>
                <w:sz w:val="20"/>
                <w:lang w:eastAsia="nb-NO"/>
              </w:rPr>
            </w:pPr>
            <w:del w:id="25839" w:author="Johnny Schultz" w:date="2020-02-12T15:55:00Z">
              <w:r w:rsidRPr="00A013FD">
                <w:rPr>
                  <w:rFonts w:asciiTheme="majorBidi" w:hAnsiTheme="majorBidi" w:cstheme="majorBidi"/>
                  <w:sz w:val="20"/>
                  <w:lang w:eastAsia="nb-NO"/>
                </w:rPr>
                <w:delText>2</w:delText>
              </w:r>
            </w:del>
          </w:p>
        </w:tc>
        <w:tc>
          <w:tcPr>
            <w:tcW w:w="1011" w:type="dxa"/>
          </w:tcPr>
          <w:p w14:paraId="328A6A60" w14:textId="77777777" w:rsidR="00A013FD" w:rsidRPr="00A013FD" w:rsidRDefault="00A013FD" w:rsidP="00A013FD">
            <w:pPr>
              <w:tabs>
                <w:tab w:val="clear" w:pos="1134"/>
                <w:tab w:val="clear" w:pos="2268"/>
              </w:tabs>
              <w:spacing w:before="40" w:after="40"/>
              <w:rPr>
                <w:del w:id="25840" w:author="Johnny Schultz" w:date="2020-02-12T15:55:00Z"/>
                <w:rFonts w:asciiTheme="majorBidi" w:hAnsiTheme="majorBidi" w:cstheme="majorBidi"/>
                <w:sz w:val="20"/>
                <w:lang w:eastAsia="nb-NO"/>
              </w:rPr>
            </w:pPr>
          </w:p>
        </w:tc>
      </w:tr>
      <w:tr w:rsidR="00A013FD" w:rsidRPr="00A013FD" w14:paraId="224342DF" w14:textId="77777777" w:rsidTr="00BF604E">
        <w:trPr>
          <w:jc w:val="center"/>
          <w:del w:id="25841" w:author="Johnny Schultz" w:date="2020-02-12T15:55:00Z"/>
        </w:trPr>
        <w:tc>
          <w:tcPr>
            <w:tcW w:w="3114" w:type="dxa"/>
          </w:tcPr>
          <w:p w14:paraId="7057ED04" w14:textId="77777777" w:rsidR="00A013FD" w:rsidRPr="00A013FD" w:rsidRDefault="00A013FD" w:rsidP="00A013FD">
            <w:pPr>
              <w:tabs>
                <w:tab w:val="clear" w:pos="1134"/>
                <w:tab w:val="clear" w:pos="2268"/>
              </w:tabs>
              <w:spacing w:before="40" w:after="40"/>
              <w:rPr>
                <w:del w:id="25842" w:author="Johnny Schultz" w:date="2020-02-12T15:55:00Z"/>
                <w:rFonts w:asciiTheme="majorBidi" w:hAnsiTheme="majorBidi" w:cstheme="majorBidi"/>
                <w:sz w:val="20"/>
                <w:lang w:eastAsia="nb-NO"/>
              </w:rPr>
            </w:pPr>
            <w:del w:id="25843" w:author="Johnny Schultz" w:date="2020-02-12T15:55:00Z">
              <w:r w:rsidRPr="00A013FD">
                <w:rPr>
                  <w:rFonts w:asciiTheme="majorBidi" w:hAnsiTheme="majorBidi" w:cstheme="majorBidi"/>
                  <w:sz w:val="20"/>
                  <w:lang w:eastAsia="nb-NO"/>
                </w:rPr>
                <w:delText>Function</w:delText>
              </w:r>
            </w:del>
          </w:p>
        </w:tc>
        <w:tc>
          <w:tcPr>
            <w:tcW w:w="3260" w:type="dxa"/>
          </w:tcPr>
          <w:p w14:paraId="782CB01B" w14:textId="77777777" w:rsidR="00A013FD" w:rsidRPr="00A013FD" w:rsidRDefault="00A013FD" w:rsidP="00A013FD">
            <w:pPr>
              <w:tabs>
                <w:tab w:val="clear" w:pos="1134"/>
                <w:tab w:val="clear" w:pos="2268"/>
              </w:tabs>
              <w:spacing w:before="40" w:after="40"/>
              <w:rPr>
                <w:del w:id="25844" w:author="Johnny Schultz" w:date="2020-02-12T15:55:00Z"/>
                <w:rFonts w:asciiTheme="majorBidi" w:hAnsiTheme="majorBidi" w:cstheme="majorBidi"/>
                <w:sz w:val="20"/>
                <w:lang w:eastAsia="nb-NO"/>
              </w:rPr>
            </w:pPr>
            <w:del w:id="25845" w:author="Johnny Schultz" w:date="2020-02-12T15:55:00Z">
              <w:r w:rsidRPr="00A013FD">
                <w:rPr>
                  <w:rFonts w:asciiTheme="majorBidi" w:hAnsiTheme="majorBidi" w:cstheme="majorBidi"/>
                  <w:sz w:val="20"/>
                  <w:lang w:eastAsia="nb-NO"/>
                </w:rPr>
                <w:delText>Reliable one way transmission</w:delText>
              </w:r>
            </w:del>
          </w:p>
        </w:tc>
        <w:tc>
          <w:tcPr>
            <w:tcW w:w="1011" w:type="dxa"/>
          </w:tcPr>
          <w:p w14:paraId="656D041A" w14:textId="77777777" w:rsidR="00A013FD" w:rsidRPr="00A013FD" w:rsidRDefault="00A013FD" w:rsidP="00A013FD">
            <w:pPr>
              <w:tabs>
                <w:tab w:val="clear" w:pos="1134"/>
                <w:tab w:val="clear" w:pos="2268"/>
              </w:tabs>
              <w:spacing w:before="40" w:after="40"/>
              <w:rPr>
                <w:del w:id="25846" w:author="Johnny Schultz" w:date="2020-02-12T15:55:00Z"/>
                <w:rFonts w:asciiTheme="majorBidi" w:hAnsiTheme="majorBidi" w:cstheme="majorBidi"/>
                <w:sz w:val="20"/>
                <w:lang w:eastAsia="nb-NO"/>
              </w:rPr>
            </w:pPr>
          </w:p>
        </w:tc>
      </w:tr>
      <w:tr w:rsidR="00A013FD" w:rsidRPr="00A013FD" w14:paraId="6B22890B" w14:textId="77777777" w:rsidTr="00BF604E">
        <w:trPr>
          <w:jc w:val="center"/>
          <w:del w:id="25847" w:author="Johnny Schultz" w:date="2020-02-12T15:55:00Z"/>
        </w:trPr>
        <w:tc>
          <w:tcPr>
            <w:tcW w:w="3114" w:type="dxa"/>
          </w:tcPr>
          <w:p w14:paraId="09692E4C" w14:textId="77777777" w:rsidR="00A013FD" w:rsidRPr="00A013FD" w:rsidRDefault="00A013FD" w:rsidP="00A013FD">
            <w:pPr>
              <w:tabs>
                <w:tab w:val="clear" w:pos="1134"/>
                <w:tab w:val="clear" w:pos="2268"/>
              </w:tabs>
              <w:spacing w:before="40" w:after="40"/>
              <w:rPr>
                <w:del w:id="25848" w:author="Johnny Schultz" w:date="2020-02-12T15:55:00Z"/>
                <w:rFonts w:asciiTheme="majorBidi" w:hAnsiTheme="majorBidi" w:cstheme="majorBidi"/>
                <w:sz w:val="20"/>
                <w:lang w:eastAsia="nb-NO"/>
              </w:rPr>
            </w:pPr>
            <w:del w:id="25849" w:author="Johnny Schultz" w:date="2020-02-12T15:55:00Z">
              <w:r w:rsidRPr="00A013FD">
                <w:rPr>
                  <w:rFonts w:asciiTheme="majorBidi" w:hAnsiTheme="majorBidi" w:cstheme="majorBidi"/>
                  <w:sz w:val="20"/>
                  <w:lang w:eastAsia="nb-NO"/>
                </w:rPr>
                <w:delText>Usage</w:delText>
              </w:r>
            </w:del>
          </w:p>
        </w:tc>
        <w:tc>
          <w:tcPr>
            <w:tcW w:w="3260" w:type="dxa"/>
          </w:tcPr>
          <w:p w14:paraId="2321BF73" w14:textId="77777777" w:rsidR="00A013FD" w:rsidRPr="00A013FD" w:rsidRDefault="00A013FD" w:rsidP="00A013FD">
            <w:pPr>
              <w:tabs>
                <w:tab w:val="clear" w:pos="1134"/>
                <w:tab w:val="clear" w:pos="2268"/>
              </w:tabs>
              <w:spacing w:before="40" w:after="40"/>
              <w:rPr>
                <w:del w:id="25850" w:author="Johnny Schultz" w:date="2020-02-12T15:55:00Z"/>
                <w:rFonts w:asciiTheme="majorBidi" w:hAnsiTheme="majorBidi" w:cstheme="majorBidi"/>
                <w:sz w:val="20"/>
                <w:lang w:eastAsia="nb-NO"/>
              </w:rPr>
            </w:pPr>
            <w:del w:id="25851" w:author="Johnny Schultz" w:date="2020-02-12T15:55:00Z">
              <w:r w:rsidRPr="00A013FD">
                <w:rPr>
                  <w:rFonts w:asciiTheme="majorBidi" w:hAnsiTheme="majorBidi" w:cstheme="majorBidi"/>
                  <w:sz w:val="20"/>
                  <w:lang w:eastAsia="nb-NO"/>
                </w:rPr>
                <w:delText>Multicast, announcements, ack</w:delText>
              </w:r>
            </w:del>
          </w:p>
        </w:tc>
        <w:tc>
          <w:tcPr>
            <w:tcW w:w="1011" w:type="dxa"/>
          </w:tcPr>
          <w:p w14:paraId="60BA6E33" w14:textId="77777777" w:rsidR="00A013FD" w:rsidRPr="00A013FD" w:rsidRDefault="00A013FD" w:rsidP="00A013FD">
            <w:pPr>
              <w:tabs>
                <w:tab w:val="clear" w:pos="1134"/>
                <w:tab w:val="clear" w:pos="2268"/>
              </w:tabs>
              <w:spacing w:before="40" w:after="40"/>
              <w:rPr>
                <w:del w:id="25852" w:author="Johnny Schultz" w:date="2020-02-12T15:55:00Z"/>
                <w:rFonts w:asciiTheme="majorBidi" w:hAnsiTheme="majorBidi" w:cstheme="majorBidi"/>
                <w:sz w:val="20"/>
                <w:lang w:eastAsia="nb-NO"/>
              </w:rPr>
            </w:pPr>
          </w:p>
        </w:tc>
      </w:tr>
      <w:tr w:rsidR="00A013FD" w:rsidRPr="00A013FD" w14:paraId="00FC2738" w14:textId="77777777" w:rsidTr="00BF604E">
        <w:trPr>
          <w:jc w:val="center"/>
          <w:del w:id="25853" w:author="Johnny Schultz" w:date="2020-02-12T15:55:00Z"/>
        </w:trPr>
        <w:tc>
          <w:tcPr>
            <w:tcW w:w="3114" w:type="dxa"/>
          </w:tcPr>
          <w:p w14:paraId="26F06821" w14:textId="77777777" w:rsidR="00A013FD" w:rsidRPr="00A013FD" w:rsidRDefault="00A013FD" w:rsidP="00A013FD">
            <w:pPr>
              <w:tabs>
                <w:tab w:val="clear" w:pos="1134"/>
                <w:tab w:val="clear" w:pos="2268"/>
              </w:tabs>
              <w:spacing w:before="40" w:after="40"/>
              <w:rPr>
                <w:del w:id="25854" w:author="Johnny Schultz" w:date="2020-02-12T15:55:00Z"/>
                <w:rFonts w:asciiTheme="majorBidi" w:hAnsiTheme="majorBidi" w:cstheme="majorBidi"/>
                <w:sz w:val="20"/>
                <w:lang w:eastAsia="nb-NO"/>
              </w:rPr>
            </w:pPr>
            <w:del w:id="25855" w:author="Johnny Schultz" w:date="2020-02-12T15:55:00Z">
              <w:r w:rsidRPr="00A013FD">
                <w:rPr>
                  <w:rFonts w:asciiTheme="majorBidi" w:hAnsiTheme="majorBidi" w:cstheme="majorBidi"/>
                  <w:sz w:val="20"/>
                  <w:lang w:eastAsia="nb-NO"/>
                </w:rPr>
                <w:delText>Header value</w:delText>
              </w:r>
            </w:del>
          </w:p>
        </w:tc>
        <w:tc>
          <w:tcPr>
            <w:tcW w:w="3260" w:type="dxa"/>
          </w:tcPr>
          <w:p w14:paraId="6FD77AA6" w14:textId="77777777" w:rsidR="00A013FD" w:rsidRPr="00A013FD" w:rsidRDefault="00A013FD" w:rsidP="00A013FD">
            <w:pPr>
              <w:tabs>
                <w:tab w:val="clear" w:pos="1134"/>
                <w:tab w:val="clear" w:pos="2268"/>
              </w:tabs>
              <w:spacing w:before="40" w:after="40"/>
              <w:rPr>
                <w:del w:id="25856" w:author="Johnny Schultz" w:date="2020-02-12T15:55:00Z"/>
                <w:rFonts w:asciiTheme="majorBidi" w:hAnsiTheme="majorBidi" w:cstheme="majorBidi"/>
                <w:sz w:val="20"/>
                <w:lang w:eastAsia="nb-NO"/>
              </w:rPr>
            </w:pPr>
            <w:del w:id="25857" w:author="Johnny Schultz" w:date="2020-02-12T15:55:00Z">
              <w:r w:rsidRPr="00A013FD">
                <w:rPr>
                  <w:rFonts w:asciiTheme="majorBidi" w:hAnsiTheme="majorBidi" w:cstheme="majorBidi"/>
                  <w:sz w:val="20"/>
                  <w:lang w:eastAsia="nb-NO"/>
                </w:rPr>
                <w:sym w:font="Symbol" w:char="F0A2"/>
              </w:r>
              <w:r w:rsidRPr="00A013FD">
                <w:rPr>
                  <w:rFonts w:asciiTheme="majorBidi" w:hAnsiTheme="majorBidi" w:cstheme="majorBidi"/>
                  <w:sz w:val="20"/>
                  <w:lang w:eastAsia="nb-NO"/>
                </w:rPr>
                <w:delText>02</w:delText>
              </w:r>
            </w:del>
          </w:p>
        </w:tc>
        <w:tc>
          <w:tcPr>
            <w:tcW w:w="1011" w:type="dxa"/>
          </w:tcPr>
          <w:p w14:paraId="38892924" w14:textId="77777777" w:rsidR="00A013FD" w:rsidRPr="00A013FD" w:rsidRDefault="00A013FD" w:rsidP="00A013FD">
            <w:pPr>
              <w:tabs>
                <w:tab w:val="clear" w:pos="1134"/>
                <w:tab w:val="clear" w:pos="2268"/>
              </w:tabs>
              <w:spacing w:before="40" w:after="40"/>
              <w:rPr>
                <w:del w:id="25858" w:author="Johnny Schultz" w:date="2020-02-12T15:55:00Z"/>
                <w:rFonts w:asciiTheme="majorBidi" w:hAnsiTheme="majorBidi" w:cstheme="majorBidi"/>
                <w:sz w:val="20"/>
                <w:lang w:eastAsia="nb-NO"/>
              </w:rPr>
            </w:pPr>
            <w:del w:id="25859" w:author="Johnny Schultz" w:date="2020-02-12T15:55:00Z">
              <w:r w:rsidRPr="00A013FD">
                <w:rPr>
                  <w:rFonts w:asciiTheme="majorBidi" w:hAnsiTheme="majorBidi" w:cstheme="majorBidi"/>
                  <w:sz w:val="20"/>
                  <w:lang w:eastAsia="nb-NO"/>
                </w:rPr>
                <w:delText>hex</w:delText>
              </w:r>
            </w:del>
          </w:p>
        </w:tc>
      </w:tr>
      <w:tr w:rsidR="00A013FD" w:rsidRPr="00A013FD" w14:paraId="00DDFF02" w14:textId="77777777" w:rsidTr="00BF604E">
        <w:trPr>
          <w:jc w:val="center"/>
          <w:del w:id="25860" w:author="Johnny Schultz" w:date="2020-02-12T15:55:00Z"/>
        </w:trPr>
        <w:tc>
          <w:tcPr>
            <w:tcW w:w="3114" w:type="dxa"/>
          </w:tcPr>
          <w:p w14:paraId="64793A5A" w14:textId="77777777" w:rsidR="00A013FD" w:rsidRPr="00A013FD" w:rsidRDefault="00A013FD" w:rsidP="00A013FD">
            <w:pPr>
              <w:tabs>
                <w:tab w:val="clear" w:pos="1134"/>
                <w:tab w:val="clear" w:pos="2268"/>
              </w:tabs>
              <w:spacing w:before="40" w:after="40"/>
              <w:rPr>
                <w:del w:id="25861" w:author="Johnny Schultz" w:date="2020-02-12T15:55:00Z"/>
                <w:rFonts w:asciiTheme="majorBidi" w:hAnsiTheme="majorBidi" w:cstheme="majorBidi"/>
                <w:sz w:val="20"/>
                <w:lang w:eastAsia="nb-NO"/>
              </w:rPr>
            </w:pPr>
            <w:del w:id="25862" w:author="Johnny Schultz" w:date="2020-02-12T15:55:00Z">
              <w:r w:rsidRPr="00A013FD">
                <w:rPr>
                  <w:rFonts w:asciiTheme="majorBidi" w:hAnsiTheme="majorBidi" w:cstheme="majorBidi"/>
                  <w:sz w:val="20"/>
                  <w:lang w:eastAsia="nb-NO"/>
                </w:rPr>
                <w:delText>Channel bandwidth</w:delText>
              </w:r>
            </w:del>
          </w:p>
        </w:tc>
        <w:tc>
          <w:tcPr>
            <w:tcW w:w="3260" w:type="dxa"/>
          </w:tcPr>
          <w:p w14:paraId="19C07294" w14:textId="77777777" w:rsidR="00A013FD" w:rsidRPr="00A013FD" w:rsidRDefault="00A013FD" w:rsidP="00A013FD">
            <w:pPr>
              <w:tabs>
                <w:tab w:val="clear" w:pos="1134"/>
                <w:tab w:val="clear" w:pos="2268"/>
              </w:tabs>
              <w:spacing w:before="40" w:after="40"/>
              <w:rPr>
                <w:del w:id="25863" w:author="Johnny Schultz" w:date="2020-02-12T15:55:00Z"/>
                <w:rFonts w:asciiTheme="majorBidi" w:hAnsiTheme="majorBidi" w:cstheme="majorBidi"/>
                <w:sz w:val="20"/>
                <w:lang w:eastAsia="nb-NO"/>
              </w:rPr>
            </w:pPr>
            <w:del w:id="25864" w:author="Johnny Schultz" w:date="2020-02-12T15:55:00Z">
              <w:r w:rsidRPr="00A013FD">
                <w:rPr>
                  <w:rFonts w:asciiTheme="majorBidi" w:hAnsiTheme="majorBidi" w:cstheme="majorBidi"/>
                  <w:sz w:val="20"/>
                  <w:lang w:eastAsia="nb-NO"/>
                </w:rPr>
                <w:delText>50</w:delText>
              </w:r>
            </w:del>
          </w:p>
        </w:tc>
        <w:tc>
          <w:tcPr>
            <w:tcW w:w="1011" w:type="dxa"/>
          </w:tcPr>
          <w:p w14:paraId="06F85B94" w14:textId="77777777" w:rsidR="00A013FD" w:rsidRPr="00A013FD" w:rsidRDefault="00A013FD" w:rsidP="00A013FD">
            <w:pPr>
              <w:tabs>
                <w:tab w:val="clear" w:pos="1134"/>
                <w:tab w:val="clear" w:pos="2268"/>
              </w:tabs>
              <w:spacing w:before="40" w:after="40"/>
              <w:rPr>
                <w:del w:id="25865" w:author="Johnny Schultz" w:date="2020-02-12T15:55:00Z"/>
                <w:rFonts w:asciiTheme="majorBidi" w:hAnsiTheme="majorBidi" w:cstheme="majorBidi"/>
                <w:sz w:val="20"/>
                <w:lang w:eastAsia="nb-NO"/>
              </w:rPr>
            </w:pPr>
            <w:del w:id="25866" w:author="Johnny Schultz" w:date="2020-02-12T15:55:00Z">
              <w:r w:rsidRPr="00A013FD">
                <w:rPr>
                  <w:rFonts w:asciiTheme="majorBidi" w:hAnsiTheme="majorBidi" w:cstheme="majorBidi"/>
                  <w:sz w:val="20"/>
                  <w:lang w:eastAsia="nb-NO"/>
                </w:rPr>
                <w:delText>kHz</w:delText>
              </w:r>
            </w:del>
          </w:p>
        </w:tc>
      </w:tr>
      <w:tr w:rsidR="00A013FD" w:rsidRPr="00A013FD" w14:paraId="336BEB39" w14:textId="77777777" w:rsidTr="00BF604E">
        <w:trPr>
          <w:jc w:val="center"/>
          <w:del w:id="25867" w:author="Johnny Schultz" w:date="2020-02-12T15:55:00Z"/>
        </w:trPr>
        <w:tc>
          <w:tcPr>
            <w:tcW w:w="3114" w:type="dxa"/>
          </w:tcPr>
          <w:p w14:paraId="5F8C92B7" w14:textId="77777777" w:rsidR="00A013FD" w:rsidRPr="00A013FD" w:rsidRDefault="00A013FD" w:rsidP="00A013FD">
            <w:pPr>
              <w:tabs>
                <w:tab w:val="clear" w:pos="1134"/>
                <w:tab w:val="clear" w:pos="2268"/>
              </w:tabs>
              <w:spacing w:before="40" w:after="40"/>
              <w:rPr>
                <w:del w:id="25868" w:author="Johnny Schultz" w:date="2020-02-12T15:55:00Z"/>
                <w:rFonts w:asciiTheme="majorBidi" w:hAnsiTheme="majorBidi" w:cstheme="majorBidi"/>
                <w:sz w:val="20"/>
                <w:lang w:eastAsia="nb-NO"/>
              </w:rPr>
            </w:pPr>
            <w:del w:id="25869" w:author="Johnny Schultz" w:date="2020-02-12T15:55:00Z">
              <w:r w:rsidRPr="00A013FD">
                <w:rPr>
                  <w:rFonts w:asciiTheme="majorBidi" w:hAnsiTheme="majorBidi" w:cstheme="majorBidi"/>
                  <w:sz w:val="20"/>
                  <w:lang w:eastAsia="nb-NO"/>
                </w:rPr>
                <w:delText xml:space="preserve">Unfaded </w:delText>
              </w:r>
              <w:r w:rsidRPr="00A013FD">
                <w:rPr>
                  <w:rFonts w:asciiTheme="majorBidi" w:hAnsiTheme="majorBidi" w:cstheme="majorBidi"/>
                  <w:i/>
                  <w:iCs/>
                  <w:sz w:val="20"/>
                  <w:lang w:eastAsia="nb-NO"/>
                </w:rPr>
                <w:delText>C</w:delText>
              </w:r>
              <w:r w:rsidRPr="00A013FD">
                <w:rPr>
                  <w:rFonts w:asciiTheme="majorBidi" w:hAnsiTheme="majorBidi" w:cstheme="majorBidi"/>
                  <w:sz w:val="20"/>
                  <w:lang w:eastAsia="nb-NO"/>
                </w:rPr>
                <w:delText>/</w:delText>
              </w:r>
              <w:r w:rsidRPr="00A013FD">
                <w:rPr>
                  <w:rFonts w:asciiTheme="majorBidi" w:hAnsiTheme="majorBidi" w:cstheme="majorBidi"/>
                  <w:i/>
                  <w:iCs/>
                  <w:sz w:val="20"/>
                  <w:lang w:eastAsia="nb-NO"/>
                </w:rPr>
                <w:delText>N</w:delText>
              </w:r>
              <w:r w:rsidRPr="00A013FD">
                <w:rPr>
                  <w:rFonts w:asciiTheme="majorBidi" w:hAnsiTheme="majorBidi" w:cstheme="majorBidi"/>
                  <w:sz w:val="20"/>
                  <w:vertAlign w:val="subscript"/>
                  <w:lang w:eastAsia="nb-NO"/>
                </w:rPr>
                <w:delText>0</w:delText>
              </w:r>
            </w:del>
          </w:p>
        </w:tc>
        <w:tc>
          <w:tcPr>
            <w:tcW w:w="3260" w:type="dxa"/>
          </w:tcPr>
          <w:p w14:paraId="2EE57004" w14:textId="77777777" w:rsidR="00A013FD" w:rsidRPr="00A013FD" w:rsidRDefault="00A013FD" w:rsidP="00A013FD">
            <w:pPr>
              <w:tabs>
                <w:tab w:val="clear" w:pos="1134"/>
                <w:tab w:val="clear" w:pos="2268"/>
              </w:tabs>
              <w:spacing w:before="40" w:after="40"/>
              <w:rPr>
                <w:del w:id="25870" w:author="Johnny Schultz" w:date="2020-02-12T15:55:00Z"/>
                <w:rFonts w:asciiTheme="majorBidi" w:hAnsiTheme="majorBidi" w:cstheme="majorBidi"/>
                <w:sz w:val="20"/>
                <w:lang w:eastAsia="nb-NO"/>
              </w:rPr>
            </w:pPr>
            <w:del w:id="25871" w:author="Johnny Schultz" w:date="2020-02-12T15:55:00Z">
              <w:r w:rsidRPr="00A013FD">
                <w:rPr>
                  <w:rFonts w:asciiTheme="majorBidi" w:hAnsiTheme="majorBidi" w:cstheme="majorBidi"/>
                  <w:sz w:val="20"/>
                  <w:lang w:eastAsia="nb-NO"/>
                </w:rPr>
                <w:delText>43.0</w:delText>
              </w:r>
            </w:del>
          </w:p>
        </w:tc>
        <w:tc>
          <w:tcPr>
            <w:tcW w:w="1011" w:type="dxa"/>
          </w:tcPr>
          <w:p w14:paraId="33072039" w14:textId="77777777" w:rsidR="00A013FD" w:rsidRPr="00A013FD" w:rsidRDefault="00A013FD" w:rsidP="00A013FD">
            <w:pPr>
              <w:tabs>
                <w:tab w:val="clear" w:pos="1134"/>
                <w:tab w:val="clear" w:pos="2268"/>
              </w:tabs>
              <w:spacing w:before="40" w:after="40"/>
              <w:rPr>
                <w:del w:id="25872" w:author="Johnny Schultz" w:date="2020-02-12T15:55:00Z"/>
                <w:rFonts w:asciiTheme="majorBidi" w:hAnsiTheme="majorBidi" w:cstheme="majorBidi"/>
                <w:sz w:val="20"/>
                <w:lang w:eastAsia="nb-NO"/>
              </w:rPr>
            </w:pPr>
            <w:del w:id="25873" w:author="Johnny Schultz" w:date="2020-02-12T15:55:00Z">
              <w:r w:rsidRPr="00A013FD">
                <w:rPr>
                  <w:rFonts w:asciiTheme="majorBidi" w:hAnsiTheme="majorBidi" w:cstheme="majorBidi"/>
                  <w:sz w:val="20"/>
                  <w:lang w:eastAsia="nb-NO"/>
                </w:rPr>
                <w:delText>dBHz</w:delText>
              </w:r>
            </w:del>
          </w:p>
        </w:tc>
      </w:tr>
      <w:tr w:rsidR="00A013FD" w:rsidRPr="00A013FD" w14:paraId="487BFE6C" w14:textId="77777777" w:rsidTr="00BF604E">
        <w:trPr>
          <w:jc w:val="center"/>
          <w:del w:id="25874" w:author="Johnny Schultz" w:date="2020-02-12T15:55:00Z"/>
        </w:trPr>
        <w:tc>
          <w:tcPr>
            <w:tcW w:w="3114" w:type="dxa"/>
          </w:tcPr>
          <w:p w14:paraId="4E2BAC3E" w14:textId="77777777" w:rsidR="00A013FD" w:rsidRPr="00A013FD" w:rsidRDefault="00A013FD" w:rsidP="00A013FD">
            <w:pPr>
              <w:tabs>
                <w:tab w:val="clear" w:pos="1134"/>
                <w:tab w:val="clear" w:pos="2268"/>
              </w:tabs>
              <w:spacing w:before="40" w:after="40"/>
              <w:rPr>
                <w:del w:id="25875" w:author="Johnny Schultz" w:date="2020-02-12T15:55:00Z"/>
                <w:rFonts w:asciiTheme="majorBidi" w:hAnsiTheme="majorBidi" w:cstheme="majorBidi"/>
                <w:sz w:val="20"/>
                <w:lang w:eastAsia="nb-NO"/>
              </w:rPr>
            </w:pPr>
            <w:del w:id="25876" w:author="Johnny Schultz" w:date="2020-02-12T15:55:00Z">
              <w:r w:rsidRPr="00A013FD">
                <w:rPr>
                  <w:rFonts w:asciiTheme="majorBidi" w:hAnsiTheme="majorBidi" w:cstheme="majorBidi"/>
                  <w:sz w:val="20"/>
                  <w:lang w:eastAsia="nb-NO"/>
                </w:rPr>
                <w:delText>Burst duration</w:delText>
              </w:r>
            </w:del>
          </w:p>
        </w:tc>
        <w:tc>
          <w:tcPr>
            <w:tcW w:w="3260" w:type="dxa"/>
          </w:tcPr>
          <w:p w14:paraId="7C7BABC0" w14:textId="77777777" w:rsidR="00A013FD" w:rsidRPr="00A013FD" w:rsidRDefault="00A013FD" w:rsidP="00A013FD">
            <w:pPr>
              <w:tabs>
                <w:tab w:val="clear" w:pos="1134"/>
                <w:tab w:val="clear" w:pos="2268"/>
              </w:tabs>
              <w:spacing w:before="40" w:after="40"/>
              <w:rPr>
                <w:del w:id="25877" w:author="Johnny Schultz" w:date="2020-02-12T15:55:00Z"/>
                <w:rFonts w:asciiTheme="majorBidi" w:hAnsiTheme="majorBidi" w:cstheme="majorBidi"/>
                <w:sz w:val="20"/>
                <w:lang w:eastAsia="nb-NO"/>
              </w:rPr>
            </w:pPr>
            <w:del w:id="25878" w:author="Johnny Schultz" w:date="2020-02-12T15:55:00Z">
              <w:r w:rsidRPr="00A013FD">
                <w:rPr>
                  <w:rFonts w:asciiTheme="majorBidi" w:hAnsiTheme="majorBidi" w:cstheme="majorBidi"/>
                  <w:sz w:val="20"/>
                  <w:lang w:eastAsia="nb-NO"/>
                </w:rPr>
                <w:delText>90</w:delText>
              </w:r>
            </w:del>
          </w:p>
        </w:tc>
        <w:tc>
          <w:tcPr>
            <w:tcW w:w="1011" w:type="dxa"/>
          </w:tcPr>
          <w:p w14:paraId="2F78CDCD" w14:textId="77777777" w:rsidR="00A013FD" w:rsidRPr="00A013FD" w:rsidRDefault="00A013FD" w:rsidP="00A013FD">
            <w:pPr>
              <w:tabs>
                <w:tab w:val="clear" w:pos="1134"/>
                <w:tab w:val="clear" w:pos="2268"/>
              </w:tabs>
              <w:spacing w:before="40" w:after="40"/>
              <w:rPr>
                <w:del w:id="25879" w:author="Johnny Schultz" w:date="2020-02-12T15:55:00Z"/>
                <w:rFonts w:asciiTheme="majorBidi" w:hAnsiTheme="majorBidi" w:cstheme="majorBidi"/>
                <w:sz w:val="20"/>
                <w:lang w:eastAsia="nb-NO"/>
              </w:rPr>
            </w:pPr>
            <w:del w:id="25880" w:author="Johnny Schultz" w:date="2020-02-12T15:55:00Z">
              <w:r w:rsidRPr="00A013FD">
                <w:rPr>
                  <w:rFonts w:asciiTheme="majorBidi" w:hAnsiTheme="majorBidi" w:cstheme="majorBidi"/>
                  <w:sz w:val="20"/>
                  <w:lang w:eastAsia="nb-NO"/>
                </w:rPr>
                <w:delText>slots</w:delText>
              </w:r>
            </w:del>
          </w:p>
        </w:tc>
      </w:tr>
      <w:tr w:rsidR="00A013FD" w:rsidRPr="00A013FD" w14:paraId="5416078B" w14:textId="77777777" w:rsidTr="00BF604E">
        <w:trPr>
          <w:jc w:val="center"/>
          <w:del w:id="25881" w:author="Johnny Schultz" w:date="2020-02-12T15:55:00Z"/>
        </w:trPr>
        <w:tc>
          <w:tcPr>
            <w:tcW w:w="3114" w:type="dxa"/>
          </w:tcPr>
          <w:p w14:paraId="57DC63FA" w14:textId="77777777" w:rsidR="00A013FD" w:rsidRPr="00A013FD" w:rsidRDefault="00A013FD" w:rsidP="00A013FD">
            <w:pPr>
              <w:tabs>
                <w:tab w:val="clear" w:pos="1134"/>
                <w:tab w:val="clear" w:pos="2268"/>
              </w:tabs>
              <w:spacing w:before="40" w:after="40"/>
              <w:rPr>
                <w:del w:id="25882" w:author="Johnny Schultz" w:date="2020-02-12T15:55:00Z"/>
                <w:rFonts w:asciiTheme="majorBidi" w:hAnsiTheme="majorBidi" w:cstheme="majorBidi"/>
                <w:sz w:val="20"/>
                <w:lang w:eastAsia="nb-NO"/>
              </w:rPr>
            </w:pPr>
            <w:del w:id="25883" w:author="Johnny Schultz" w:date="2020-02-12T15:55:00Z">
              <w:r w:rsidRPr="00A013FD">
                <w:rPr>
                  <w:rFonts w:asciiTheme="majorBidi" w:hAnsiTheme="majorBidi" w:cstheme="majorBidi"/>
                  <w:sz w:val="20"/>
                  <w:lang w:eastAsia="nb-NO"/>
                </w:rPr>
                <w:delText>Burst duration</w:delText>
              </w:r>
            </w:del>
          </w:p>
        </w:tc>
        <w:tc>
          <w:tcPr>
            <w:tcW w:w="3260" w:type="dxa"/>
          </w:tcPr>
          <w:p w14:paraId="3CF4597E" w14:textId="77777777" w:rsidR="00A013FD" w:rsidRPr="00A013FD" w:rsidRDefault="00A013FD" w:rsidP="00A013FD">
            <w:pPr>
              <w:tabs>
                <w:tab w:val="clear" w:pos="1134"/>
                <w:tab w:val="clear" w:pos="2268"/>
              </w:tabs>
              <w:spacing w:before="40" w:after="40"/>
              <w:rPr>
                <w:del w:id="25884" w:author="Johnny Schultz" w:date="2020-02-12T15:55:00Z"/>
                <w:rFonts w:asciiTheme="majorBidi" w:hAnsiTheme="majorBidi" w:cstheme="majorBidi"/>
                <w:sz w:val="20"/>
                <w:lang w:eastAsia="nb-NO"/>
              </w:rPr>
            </w:pPr>
            <w:del w:id="25885" w:author="Johnny Schultz" w:date="2020-02-12T15:55:00Z">
              <w:r w:rsidRPr="00A013FD">
                <w:rPr>
                  <w:rFonts w:asciiTheme="majorBidi" w:hAnsiTheme="majorBidi" w:cstheme="majorBidi"/>
                  <w:sz w:val="20"/>
                  <w:lang w:eastAsia="nb-NO"/>
                </w:rPr>
                <w:delText>2 400</w:delText>
              </w:r>
            </w:del>
          </w:p>
        </w:tc>
        <w:tc>
          <w:tcPr>
            <w:tcW w:w="1011" w:type="dxa"/>
          </w:tcPr>
          <w:p w14:paraId="051A114A" w14:textId="77777777" w:rsidR="00A013FD" w:rsidRPr="00A013FD" w:rsidRDefault="00A013FD" w:rsidP="00A013FD">
            <w:pPr>
              <w:tabs>
                <w:tab w:val="clear" w:pos="1134"/>
                <w:tab w:val="clear" w:pos="2268"/>
              </w:tabs>
              <w:spacing w:before="40" w:after="40"/>
              <w:rPr>
                <w:del w:id="25886" w:author="Johnny Schultz" w:date="2020-02-12T15:55:00Z"/>
                <w:rFonts w:asciiTheme="majorBidi" w:hAnsiTheme="majorBidi" w:cstheme="majorBidi"/>
                <w:sz w:val="20"/>
                <w:lang w:eastAsia="nb-NO"/>
              </w:rPr>
            </w:pPr>
            <w:del w:id="25887" w:author="Johnny Schultz" w:date="2020-02-12T15:55:00Z">
              <w:r w:rsidRPr="00A013FD">
                <w:rPr>
                  <w:rFonts w:asciiTheme="majorBidi" w:hAnsiTheme="majorBidi" w:cstheme="majorBidi"/>
                  <w:sz w:val="20"/>
                  <w:lang w:eastAsia="nb-NO"/>
                </w:rPr>
                <w:delText>ms</w:delText>
              </w:r>
            </w:del>
          </w:p>
        </w:tc>
      </w:tr>
      <w:tr w:rsidR="00A013FD" w:rsidRPr="00A013FD" w14:paraId="6E01DC74" w14:textId="77777777" w:rsidTr="00BF604E">
        <w:trPr>
          <w:jc w:val="center"/>
          <w:del w:id="25888" w:author="Johnny Schultz" w:date="2020-02-12T15:55:00Z"/>
        </w:trPr>
        <w:tc>
          <w:tcPr>
            <w:tcW w:w="3114" w:type="dxa"/>
          </w:tcPr>
          <w:p w14:paraId="6C2C3A28" w14:textId="77777777" w:rsidR="00A013FD" w:rsidRPr="00A013FD" w:rsidRDefault="00A013FD" w:rsidP="00A013FD">
            <w:pPr>
              <w:tabs>
                <w:tab w:val="clear" w:pos="1134"/>
                <w:tab w:val="clear" w:pos="2268"/>
              </w:tabs>
              <w:spacing w:before="40" w:after="40"/>
              <w:rPr>
                <w:del w:id="25889" w:author="Johnny Schultz" w:date="2020-02-12T15:55:00Z"/>
                <w:rFonts w:asciiTheme="majorBidi" w:hAnsiTheme="majorBidi" w:cstheme="majorBidi"/>
                <w:sz w:val="20"/>
                <w:lang w:eastAsia="nb-NO"/>
              </w:rPr>
            </w:pPr>
            <w:del w:id="25890" w:author="Johnny Schultz" w:date="2020-02-12T15:55:00Z">
              <w:r w:rsidRPr="00A013FD">
                <w:rPr>
                  <w:rFonts w:asciiTheme="majorBidi" w:hAnsiTheme="majorBidi" w:cstheme="majorBidi"/>
                  <w:sz w:val="20"/>
                  <w:lang w:eastAsia="nb-NO"/>
                </w:rPr>
                <w:delText>Ramp down</w:delText>
              </w:r>
            </w:del>
          </w:p>
        </w:tc>
        <w:tc>
          <w:tcPr>
            <w:tcW w:w="3260" w:type="dxa"/>
          </w:tcPr>
          <w:p w14:paraId="77C0087D" w14:textId="77777777" w:rsidR="00A013FD" w:rsidRPr="00A013FD" w:rsidRDefault="00A013FD" w:rsidP="00A013FD">
            <w:pPr>
              <w:tabs>
                <w:tab w:val="clear" w:pos="1134"/>
                <w:tab w:val="clear" w:pos="2268"/>
              </w:tabs>
              <w:spacing w:before="40" w:after="40"/>
              <w:rPr>
                <w:del w:id="25891" w:author="Johnny Schultz" w:date="2020-02-12T15:55:00Z"/>
                <w:rFonts w:asciiTheme="majorBidi" w:hAnsiTheme="majorBidi" w:cstheme="majorBidi"/>
                <w:sz w:val="20"/>
                <w:lang w:eastAsia="nb-NO"/>
              </w:rPr>
            </w:pPr>
            <w:del w:id="25892" w:author="Johnny Schultz" w:date="2020-02-12T15:55:00Z">
              <w:r w:rsidRPr="00A013FD">
                <w:rPr>
                  <w:rFonts w:asciiTheme="majorBidi" w:hAnsiTheme="majorBidi" w:cstheme="majorBidi"/>
                  <w:sz w:val="20"/>
                  <w:lang w:eastAsia="nb-NO"/>
                </w:rPr>
                <w:delText>0.3</w:delText>
              </w:r>
            </w:del>
          </w:p>
        </w:tc>
        <w:tc>
          <w:tcPr>
            <w:tcW w:w="1011" w:type="dxa"/>
          </w:tcPr>
          <w:p w14:paraId="1D129C46" w14:textId="77777777" w:rsidR="00A013FD" w:rsidRPr="00A013FD" w:rsidRDefault="00A013FD" w:rsidP="00A013FD">
            <w:pPr>
              <w:tabs>
                <w:tab w:val="clear" w:pos="1134"/>
                <w:tab w:val="clear" w:pos="2268"/>
              </w:tabs>
              <w:spacing w:before="40" w:after="40"/>
              <w:rPr>
                <w:del w:id="25893" w:author="Johnny Schultz" w:date="2020-02-12T15:55:00Z"/>
                <w:rFonts w:asciiTheme="majorBidi" w:hAnsiTheme="majorBidi" w:cstheme="majorBidi"/>
                <w:sz w:val="20"/>
                <w:lang w:eastAsia="nb-NO"/>
              </w:rPr>
            </w:pPr>
            <w:del w:id="25894" w:author="Johnny Schultz" w:date="2020-02-12T15:55:00Z">
              <w:r w:rsidRPr="00A013FD">
                <w:rPr>
                  <w:rFonts w:asciiTheme="majorBidi" w:hAnsiTheme="majorBidi" w:cstheme="majorBidi"/>
                  <w:sz w:val="20"/>
                  <w:lang w:eastAsia="nb-NO"/>
                </w:rPr>
                <w:delText>ms</w:delText>
              </w:r>
            </w:del>
          </w:p>
        </w:tc>
      </w:tr>
      <w:tr w:rsidR="00A013FD" w:rsidRPr="00A013FD" w14:paraId="58F5F3E4" w14:textId="77777777" w:rsidTr="00BF604E">
        <w:trPr>
          <w:jc w:val="center"/>
          <w:del w:id="25895" w:author="Johnny Schultz" w:date="2020-02-12T15:55:00Z"/>
        </w:trPr>
        <w:tc>
          <w:tcPr>
            <w:tcW w:w="3114" w:type="dxa"/>
          </w:tcPr>
          <w:p w14:paraId="587342BA" w14:textId="77777777" w:rsidR="00A013FD" w:rsidRPr="00A013FD" w:rsidRDefault="00A013FD" w:rsidP="00A013FD">
            <w:pPr>
              <w:tabs>
                <w:tab w:val="clear" w:pos="1134"/>
                <w:tab w:val="clear" w:pos="2268"/>
              </w:tabs>
              <w:spacing w:before="40" w:after="40"/>
              <w:rPr>
                <w:del w:id="25896" w:author="Johnny Schultz" w:date="2020-02-12T15:55:00Z"/>
                <w:rFonts w:asciiTheme="majorBidi" w:hAnsiTheme="majorBidi" w:cstheme="majorBidi"/>
                <w:sz w:val="20"/>
                <w:lang w:eastAsia="nb-NO"/>
              </w:rPr>
            </w:pPr>
            <w:del w:id="25897" w:author="Johnny Schultz" w:date="2020-02-12T15:55:00Z">
              <w:r w:rsidRPr="00A013FD">
                <w:rPr>
                  <w:rFonts w:asciiTheme="majorBidi" w:hAnsiTheme="majorBidi" w:cstheme="majorBidi"/>
                  <w:sz w:val="20"/>
                  <w:lang w:eastAsia="nb-NO"/>
                </w:rPr>
                <w:delText>Guard time</w:delText>
              </w:r>
            </w:del>
          </w:p>
        </w:tc>
        <w:tc>
          <w:tcPr>
            <w:tcW w:w="3260" w:type="dxa"/>
          </w:tcPr>
          <w:p w14:paraId="58D3CBAF" w14:textId="77777777" w:rsidR="00A013FD" w:rsidRPr="00A013FD" w:rsidRDefault="00A013FD" w:rsidP="00A013FD">
            <w:pPr>
              <w:tabs>
                <w:tab w:val="clear" w:pos="1134"/>
                <w:tab w:val="clear" w:pos="2268"/>
              </w:tabs>
              <w:spacing w:before="40" w:after="40"/>
              <w:rPr>
                <w:del w:id="25898" w:author="Johnny Schultz" w:date="2020-02-12T15:55:00Z"/>
                <w:rFonts w:asciiTheme="majorBidi" w:hAnsiTheme="majorBidi" w:cstheme="majorBidi"/>
                <w:sz w:val="20"/>
                <w:lang w:eastAsia="nb-NO"/>
              </w:rPr>
            </w:pPr>
            <w:del w:id="25899" w:author="Johnny Schultz" w:date="2020-02-12T15:55:00Z">
              <w:r w:rsidRPr="00A013FD">
                <w:rPr>
                  <w:rFonts w:asciiTheme="majorBidi" w:hAnsiTheme="majorBidi" w:cstheme="majorBidi"/>
                  <w:sz w:val="20"/>
                  <w:lang w:eastAsia="nb-NO"/>
                </w:rPr>
                <w:delText>8.0</w:delText>
              </w:r>
            </w:del>
          </w:p>
        </w:tc>
        <w:tc>
          <w:tcPr>
            <w:tcW w:w="1011" w:type="dxa"/>
          </w:tcPr>
          <w:p w14:paraId="5039EAEA" w14:textId="77777777" w:rsidR="00A013FD" w:rsidRPr="00A013FD" w:rsidRDefault="00A013FD" w:rsidP="00A013FD">
            <w:pPr>
              <w:tabs>
                <w:tab w:val="clear" w:pos="1134"/>
                <w:tab w:val="clear" w:pos="2268"/>
              </w:tabs>
              <w:spacing w:before="40" w:after="40"/>
              <w:rPr>
                <w:del w:id="25900" w:author="Johnny Schultz" w:date="2020-02-12T15:55:00Z"/>
                <w:rFonts w:asciiTheme="majorBidi" w:hAnsiTheme="majorBidi" w:cstheme="majorBidi"/>
                <w:sz w:val="20"/>
                <w:lang w:eastAsia="nb-NO"/>
              </w:rPr>
            </w:pPr>
            <w:del w:id="25901" w:author="Johnny Schultz" w:date="2020-02-12T15:55:00Z">
              <w:r w:rsidRPr="00A013FD">
                <w:rPr>
                  <w:rFonts w:asciiTheme="majorBidi" w:hAnsiTheme="majorBidi" w:cstheme="majorBidi"/>
                  <w:sz w:val="20"/>
                  <w:lang w:eastAsia="nb-NO"/>
                </w:rPr>
                <w:delText>ms</w:delText>
              </w:r>
            </w:del>
          </w:p>
        </w:tc>
      </w:tr>
      <w:tr w:rsidR="00A013FD" w:rsidRPr="00A013FD" w14:paraId="0217EF6B" w14:textId="77777777" w:rsidTr="00BF604E">
        <w:trPr>
          <w:jc w:val="center"/>
          <w:del w:id="25902" w:author="Johnny Schultz" w:date="2020-02-12T15:55:00Z"/>
        </w:trPr>
        <w:tc>
          <w:tcPr>
            <w:tcW w:w="3114" w:type="dxa"/>
          </w:tcPr>
          <w:p w14:paraId="6E9A4658" w14:textId="77777777" w:rsidR="00A013FD" w:rsidRPr="00A013FD" w:rsidRDefault="00A013FD" w:rsidP="00A013FD">
            <w:pPr>
              <w:tabs>
                <w:tab w:val="clear" w:pos="1134"/>
                <w:tab w:val="clear" w:pos="2268"/>
              </w:tabs>
              <w:spacing w:before="40" w:after="40"/>
              <w:rPr>
                <w:del w:id="25903" w:author="Johnny Schultz" w:date="2020-02-12T15:55:00Z"/>
                <w:rFonts w:asciiTheme="majorBidi" w:hAnsiTheme="majorBidi" w:cstheme="majorBidi"/>
                <w:sz w:val="20"/>
                <w:lang w:eastAsia="nb-NO"/>
              </w:rPr>
            </w:pPr>
            <w:del w:id="25904" w:author="Johnny Schultz" w:date="2020-02-12T15:55:00Z">
              <w:r w:rsidRPr="00A013FD">
                <w:rPr>
                  <w:rFonts w:asciiTheme="majorBidi" w:hAnsiTheme="majorBidi" w:cstheme="majorBidi"/>
                  <w:sz w:val="20"/>
                  <w:lang w:eastAsia="nb-NO"/>
                </w:rPr>
                <w:delText>Channel rate</w:delText>
              </w:r>
            </w:del>
          </w:p>
        </w:tc>
        <w:tc>
          <w:tcPr>
            <w:tcW w:w="3260" w:type="dxa"/>
          </w:tcPr>
          <w:p w14:paraId="2F8999FA" w14:textId="77777777" w:rsidR="00A013FD" w:rsidRPr="00A013FD" w:rsidRDefault="00A013FD" w:rsidP="00A013FD">
            <w:pPr>
              <w:tabs>
                <w:tab w:val="clear" w:pos="1134"/>
                <w:tab w:val="clear" w:pos="2268"/>
              </w:tabs>
              <w:spacing w:before="40" w:after="40"/>
              <w:rPr>
                <w:del w:id="25905" w:author="Johnny Schultz" w:date="2020-02-12T15:55:00Z"/>
                <w:rFonts w:asciiTheme="majorBidi" w:hAnsiTheme="majorBidi" w:cstheme="majorBidi"/>
                <w:sz w:val="20"/>
                <w:lang w:eastAsia="nb-NO"/>
              </w:rPr>
            </w:pPr>
            <w:del w:id="25906" w:author="Johnny Schultz" w:date="2020-02-12T15:55:00Z">
              <w:r w:rsidRPr="00A013FD">
                <w:rPr>
                  <w:rFonts w:asciiTheme="majorBidi" w:hAnsiTheme="majorBidi" w:cstheme="majorBidi"/>
                  <w:sz w:val="20"/>
                  <w:lang w:eastAsia="nb-NO"/>
                </w:rPr>
                <w:delText>19.2</w:delText>
              </w:r>
            </w:del>
          </w:p>
        </w:tc>
        <w:tc>
          <w:tcPr>
            <w:tcW w:w="1011" w:type="dxa"/>
          </w:tcPr>
          <w:p w14:paraId="4CE4D6F9" w14:textId="77777777" w:rsidR="00A013FD" w:rsidRPr="00A013FD" w:rsidRDefault="00A013FD" w:rsidP="00A013FD">
            <w:pPr>
              <w:tabs>
                <w:tab w:val="clear" w:pos="1134"/>
                <w:tab w:val="clear" w:pos="2268"/>
              </w:tabs>
              <w:spacing w:before="40" w:after="40"/>
              <w:rPr>
                <w:del w:id="25907" w:author="Johnny Schultz" w:date="2020-02-12T15:55:00Z"/>
                <w:rFonts w:asciiTheme="majorBidi" w:hAnsiTheme="majorBidi" w:cstheme="majorBidi"/>
                <w:sz w:val="20"/>
                <w:lang w:eastAsia="nb-NO"/>
              </w:rPr>
            </w:pPr>
            <w:del w:id="25908" w:author="Johnny Schultz" w:date="2020-02-12T15:55:00Z">
              <w:r w:rsidRPr="00A013FD">
                <w:rPr>
                  <w:rFonts w:asciiTheme="majorBidi" w:hAnsiTheme="majorBidi" w:cstheme="majorBidi"/>
                  <w:sz w:val="20"/>
                  <w:lang w:eastAsia="nb-NO"/>
                </w:rPr>
                <w:delText>kchip/s</w:delText>
              </w:r>
            </w:del>
          </w:p>
        </w:tc>
      </w:tr>
      <w:tr w:rsidR="00A013FD" w:rsidRPr="00A013FD" w14:paraId="3CF4CCF8" w14:textId="77777777" w:rsidTr="00BF604E">
        <w:trPr>
          <w:jc w:val="center"/>
          <w:del w:id="25909" w:author="Johnny Schultz" w:date="2020-02-12T15:55:00Z"/>
        </w:trPr>
        <w:tc>
          <w:tcPr>
            <w:tcW w:w="3114" w:type="dxa"/>
          </w:tcPr>
          <w:p w14:paraId="6B4890FE" w14:textId="77777777" w:rsidR="00A013FD" w:rsidRPr="00A013FD" w:rsidRDefault="00A013FD" w:rsidP="00A013FD">
            <w:pPr>
              <w:tabs>
                <w:tab w:val="clear" w:pos="1134"/>
                <w:tab w:val="clear" w:pos="2268"/>
              </w:tabs>
              <w:spacing w:before="40" w:after="40"/>
              <w:rPr>
                <w:del w:id="25910" w:author="Johnny Schultz" w:date="2020-02-12T15:55:00Z"/>
                <w:rFonts w:asciiTheme="majorBidi" w:hAnsiTheme="majorBidi" w:cstheme="majorBidi"/>
                <w:sz w:val="20"/>
                <w:lang w:eastAsia="nb-NO"/>
              </w:rPr>
            </w:pPr>
            <w:del w:id="25911" w:author="Johnny Schultz" w:date="2020-02-12T15:55:00Z">
              <w:r w:rsidRPr="00A013FD">
                <w:rPr>
                  <w:rFonts w:asciiTheme="majorBidi" w:hAnsiTheme="majorBidi" w:cstheme="majorBidi"/>
                  <w:sz w:val="20"/>
                  <w:lang w:eastAsia="nb-NO"/>
                </w:rPr>
                <w:delText>Spreading factor</w:delText>
              </w:r>
            </w:del>
          </w:p>
        </w:tc>
        <w:tc>
          <w:tcPr>
            <w:tcW w:w="3260" w:type="dxa"/>
          </w:tcPr>
          <w:p w14:paraId="59EF5829" w14:textId="77777777" w:rsidR="00A013FD" w:rsidRPr="00A013FD" w:rsidRDefault="00A013FD" w:rsidP="00A013FD">
            <w:pPr>
              <w:tabs>
                <w:tab w:val="clear" w:pos="1134"/>
                <w:tab w:val="clear" w:pos="2268"/>
              </w:tabs>
              <w:spacing w:before="40" w:after="40"/>
              <w:rPr>
                <w:del w:id="25912" w:author="Johnny Schultz" w:date="2020-02-12T15:55:00Z"/>
                <w:rFonts w:asciiTheme="majorBidi" w:hAnsiTheme="majorBidi" w:cstheme="majorBidi"/>
                <w:sz w:val="20"/>
                <w:lang w:eastAsia="nb-NO"/>
              </w:rPr>
            </w:pPr>
            <w:del w:id="25913" w:author="Johnny Schultz" w:date="2020-02-12T15:55:00Z">
              <w:r w:rsidRPr="00A013FD">
                <w:rPr>
                  <w:rFonts w:asciiTheme="majorBidi" w:hAnsiTheme="majorBidi" w:cstheme="majorBidi"/>
                  <w:sz w:val="20"/>
                  <w:lang w:eastAsia="nb-NO"/>
                </w:rPr>
                <w:delText>1</w:delText>
              </w:r>
            </w:del>
          </w:p>
        </w:tc>
        <w:tc>
          <w:tcPr>
            <w:tcW w:w="1011" w:type="dxa"/>
          </w:tcPr>
          <w:p w14:paraId="4E15FF6D" w14:textId="77777777" w:rsidR="00A013FD" w:rsidRPr="00A013FD" w:rsidRDefault="00A013FD" w:rsidP="00A013FD">
            <w:pPr>
              <w:tabs>
                <w:tab w:val="clear" w:pos="1134"/>
                <w:tab w:val="clear" w:pos="2268"/>
              </w:tabs>
              <w:spacing w:before="40" w:after="40"/>
              <w:rPr>
                <w:del w:id="25914" w:author="Johnny Schultz" w:date="2020-02-12T15:55:00Z"/>
                <w:rFonts w:asciiTheme="majorBidi" w:hAnsiTheme="majorBidi" w:cstheme="majorBidi"/>
                <w:sz w:val="20"/>
                <w:lang w:eastAsia="nb-NO"/>
              </w:rPr>
            </w:pPr>
          </w:p>
        </w:tc>
      </w:tr>
      <w:tr w:rsidR="00A013FD" w:rsidRPr="00A013FD" w14:paraId="0701C234" w14:textId="77777777" w:rsidTr="00BF604E">
        <w:trPr>
          <w:jc w:val="center"/>
          <w:del w:id="25915" w:author="Johnny Schultz" w:date="2020-02-12T15:55:00Z"/>
        </w:trPr>
        <w:tc>
          <w:tcPr>
            <w:tcW w:w="3114" w:type="dxa"/>
          </w:tcPr>
          <w:p w14:paraId="16680DCE" w14:textId="77777777" w:rsidR="00A013FD" w:rsidRPr="00A013FD" w:rsidRDefault="00A013FD" w:rsidP="00A013FD">
            <w:pPr>
              <w:tabs>
                <w:tab w:val="clear" w:pos="1134"/>
                <w:tab w:val="clear" w:pos="2268"/>
              </w:tabs>
              <w:spacing w:before="40" w:after="40"/>
              <w:rPr>
                <w:del w:id="25916" w:author="Johnny Schultz" w:date="2020-02-12T15:55:00Z"/>
                <w:rFonts w:asciiTheme="majorBidi" w:hAnsiTheme="majorBidi" w:cstheme="majorBidi"/>
                <w:sz w:val="20"/>
                <w:lang w:eastAsia="nb-NO"/>
              </w:rPr>
            </w:pPr>
            <w:del w:id="25917" w:author="Johnny Schultz" w:date="2020-02-12T15:55:00Z">
              <w:r w:rsidRPr="00A013FD">
                <w:rPr>
                  <w:rFonts w:asciiTheme="majorBidi" w:hAnsiTheme="majorBidi" w:cstheme="majorBidi"/>
                  <w:sz w:val="20"/>
                  <w:lang w:eastAsia="nb-NO"/>
                </w:rPr>
                <w:delText>Modulation</w:delText>
              </w:r>
            </w:del>
          </w:p>
        </w:tc>
        <w:tc>
          <w:tcPr>
            <w:tcW w:w="3260" w:type="dxa"/>
          </w:tcPr>
          <w:p w14:paraId="30E644CB" w14:textId="77777777" w:rsidR="00A013FD" w:rsidRPr="00A013FD" w:rsidRDefault="00A013FD" w:rsidP="00A013FD">
            <w:pPr>
              <w:tabs>
                <w:tab w:val="clear" w:pos="1134"/>
                <w:tab w:val="clear" w:pos="2268"/>
              </w:tabs>
              <w:spacing w:before="40" w:after="40"/>
              <w:rPr>
                <w:del w:id="25918" w:author="Johnny Schultz" w:date="2020-02-12T15:55:00Z"/>
                <w:rFonts w:asciiTheme="majorBidi" w:hAnsiTheme="majorBidi" w:cstheme="majorBidi"/>
                <w:sz w:val="20"/>
                <w:lang w:eastAsia="nb-NO"/>
              </w:rPr>
            </w:pPr>
            <w:del w:id="25919" w:author="Johnny Schultz" w:date="2020-02-12T15:55:00Z">
              <w:r w:rsidRPr="00A013FD">
                <w:rPr>
                  <w:rFonts w:asciiTheme="majorBidi" w:hAnsiTheme="majorBidi" w:cstheme="majorBidi"/>
                  <w:sz w:val="20"/>
                  <w:lang w:eastAsia="nb-NO"/>
                </w:rPr>
                <w:delText>QPSK</w:delText>
              </w:r>
            </w:del>
          </w:p>
        </w:tc>
        <w:tc>
          <w:tcPr>
            <w:tcW w:w="1011" w:type="dxa"/>
          </w:tcPr>
          <w:p w14:paraId="0CE9F8FD" w14:textId="77777777" w:rsidR="00A013FD" w:rsidRPr="00A013FD" w:rsidRDefault="00A013FD" w:rsidP="00A013FD">
            <w:pPr>
              <w:tabs>
                <w:tab w:val="clear" w:pos="1134"/>
                <w:tab w:val="clear" w:pos="2268"/>
              </w:tabs>
              <w:spacing w:before="40" w:after="40"/>
              <w:rPr>
                <w:del w:id="25920" w:author="Johnny Schultz" w:date="2020-02-12T15:55:00Z"/>
                <w:rFonts w:asciiTheme="majorBidi" w:hAnsiTheme="majorBidi" w:cstheme="majorBidi"/>
                <w:sz w:val="20"/>
                <w:lang w:eastAsia="nb-NO"/>
              </w:rPr>
            </w:pPr>
          </w:p>
        </w:tc>
      </w:tr>
      <w:tr w:rsidR="00A013FD" w:rsidRPr="00A013FD" w14:paraId="1C04159F" w14:textId="77777777" w:rsidTr="00BF604E">
        <w:trPr>
          <w:jc w:val="center"/>
          <w:del w:id="25921" w:author="Johnny Schultz" w:date="2020-02-12T15:55:00Z"/>
        </w:trPr>
        <w:tc>
          <w:tcPr>
            <w:tcW w:w="3114" w:type="dxa"/>
          </w:tcPr>
          <w:p w14:paraId="6983F285" w14:textId="77777777" w:rsidR="00A013FD" w:rsidRPr="00A013FD" w:rsidRDefault="00A013FD" w:rsidP="00A013FD">
            <w:pPr>
              <w:tabs>
                <w:tab w:val="clear" w:pos="1134"/>
                <w:tab w:val="clear" w:pos="2268"/>
              </w:tabs>
              <w:spacing w:before="40" w:after="40"/>
              <w:rPr>
                <w:del w:id="25922" w:author="Johnny Schultz" w:date="2020-02-12T15:55:00Z"/>
                <w:rFonts w:asciiTheme="majorBidi" w:hAnsiTheme="majorBidi" w:cstheme="majorBidi"/>
                <w:sz w:val="20"/>
                <w:lang w:eastAsia="nb-NO"/>
              </w:rPr>
            </w:pPr>
            <w:del w:id="25923" w:author="Johnny Schultz" w:date="2020-02-12T15:55:00Z">
              <w:r w:rsidRPr="00A013FD">
                <w:rPr>
                  <w:rFonts w:asciiTheme="majorBidi" w:hAnsiTheme="majorBidi" w:cstheme="majorBidi"/>
                  <w:sz w:val="20"/>
                  <w:lang w:eastAsia="nb-NO"/>
                </w:rPr>
                <w:delText>Channel bits/symbol</w:delText>
              </w:r>
            </w:del>
          </w:p>
        </w:tc>
        <w:tc>
          <w:tcPr>
            <w:tcW w:w="3260" w:type="dxa"/>
          </w:tcPr>
          <w:p w14:paraId="05FBC9E9" w14:textId="77777777" w:rsidR="00A013FD" w:rsidRPr="00A013FD" w:rsidRDefault="00A013FD" w:rsidP="00A013FD">
            <w:pPr>
              <w:tabs>
                <w:tab w:val="clear" w:pos="1134"/>
                <w:tab w:val="clear" w:pos="2268"/>
              </w:tabs>
              <w:spacing w:before="40" w:after="40"/>
              <w:rPr>
                <w:del w:id="25924" w:author="Johnny Schultz" w:date="2020-02-12T15:55:00Z"/>
                <w:rFonts w:asciiTheme="majorBidi" w:hAnsiTheme="majorBidi" w:cstheme="majorBidi"/>
                <w:sz w:val="20"/>
                <w:lang w:eastAsia="nb-NO"/>
              </w:rPr>
            </w:pPr>
            <w:del w:id="25925" w:author="Johnny Schultz" w:date="2020-02-12T15:55:00Z">
              <w:r w:rsidRPr="00A013FD">
                <w:rPr>
                  <w:rFonts w:asciiTheme="majorBidi" w:hAnsiTheme="majorBidi" w:cstheme="majorBidi"/>
                  <w:sz w:val="20"/>
                  <w:lang w:eastAsia="nb-NO"/>
                </w:rPr>
                <w:delText>2</w:delText>
              </w:r>
            </w:del>
          </w:p>
        </w:tc>
        <w:tc>
          <w:tcPr>
            <w:tcW w:w="1011" w:type="dxa"/>
          </w:tcPr>
          <w:p w14:paraId="277DB135" w14:textId="77777777" w:rsidR="00A013FD" w:rsidRPr="00A013FD" w:rsidRDefault="00A013FD" w:rsidP="00A013FD">
            <w:pPr>
              <w:tabs>
                <w:tab w:val="clear" w:pos="1134"/>
                <w:tab w:val="clear" w:pos="2268"/>
              </w:tabs>
              <w:spacing w:before="40" w:after="40"/>
              <w:rPr>
                <w:del w:id="25926" w:author="Johnny Schultz" w:date="2020-02-12T15:55:00Z"/>
                <w:rFonts w:asciiTheme="majorBidi" w:hAnsiTheme="majorBidi" w:cstheme="majorBidi"/>
                <w:sz w:val="20"/>
                <w:lang w:eastAsia="nb-NO"/>
              </w:rPr>
            </w:pPr>
          </w:p>
        </w:tc>
      </w:tr>
      <w:tr w:rsidR="00A013FD" w:rsidRPr="00A013FD" w14:paraId="19A1DF1E" w14:textId="77777777" w:rsidTr="00BF604E">
        <w:trPr>
          <w:jc w:val="center"/>
          <w:del w:id="25927" w:author="Johnny Schultz" w:date="2020-02-12T15:55:00Z"/>
        </w:trPr>
        <w:tc>
          <w:tcPr>
            <w:tcW w:w="3114" w:type="dxa"/>
          </w:tcPr>
          <w:p w14:paraId="63BE46A8" w14:textId="77777777" w:rsidR="00A013FD" w:rsidRPr="00A013FD" w:rsidRDefault="00A013FD" w:rsidP="00A013FD">
            <w:pPr>
              <w:tabs>
                <w:tab w:val="clear" w:pos="1134"/>
                <w:tab w:val="clear" w:pos="2268"/>
              </w:tabs>
              <w:spacing w:before="40" w:after="40"/>
              <w:rPr>
                <w:del w:id="25928" w:author="Johnny Schultz" w:date="2020-02-12T15:55:00Z"/>
                <w:rFonts w:asciiTheme="majorBidi" w:hAnsiTheme="majorBidi" w:cstheme="majorBidi"/>
                <w:sz w:val="20"/>
                <w:lang w:eastAsia="nb-NO"/>
              </w:rPr>
            </w:pPr>
            <w:del w:id="25929" w:author="Johnny Schultz" w:date="2020-02-12T15:55:00Z">
              <w:r w:rsidRPr="00A013FD">
                <w:rPr>
                  <w:rFonts w:asciiTheme="majorBidi" w:hAnsiTheme="majorBidi" w:cstheme="majorBidi"/>
                  <w:sz w:val="20"/>
                  <w:lang w:eastAsia="nb-NO"/>
                </w:rPr>
                <w:delText>FEC rate</w:delText>
              </w:r>
            </w:del>
          </w:p>
        </w:tc>
        <w:tc>
          <w:tcPr>
            <w:tcW w:w="3260" w:type="dxa"/>
          </w:tcPr>
          <w:p w14:paraId="15A98954" w14:textId="77777777" w:rsidR="00A013FD" w:rsidRPr="00A013FD" w:rsidRDefault="00A013FD" w:rsidP="00A013FD">
            <w:pPr>
              <w:tabs>
                <w:tab w:val="clear" w:pos="1134"/>
                <w:tab w:val="clear" w:pos="2268"/>
              </w:tabs>
              <w:spacing w:before="40" w:after="40"/>
              <w:rPr>
                <w:del w:id="25930" w:author="Johnny Schultz" w:date="2020-02-12T15:55:00Z"/>
                <w:rFonts w:asciiTheme="majorBidi" w:hAnsiTheme="majorBidi" w:cstheme="majorBidi"/>
                <w:sz w:val="20"/>
                <w:lang w:eastAsia="nb-NO"/>
              </w:rPr>
            </w:pPr>
            <w:del w:id="25931" w:author="Johnny Schultz" w:date="2020-02-12T15:55:00Z">
              <w:r w:rsidRPr="00A013FD">
                <w:rPr>
                  <w:rFonts w:asciiTheme="majorBidi" w:hAnsiTheme="majorBidi" w:cstheme="majorBidi"/>
                  <w:sz w:val="20"/>
                  <w:lang w:eastAsia="nb-NO"/>
                </w:rPr>
                <w:delText>0.25</w:delText>
              </w:r>
            </w:del>
          </w:p>
        </w:tc>
        <w:tc>
          <w:tcPr>
            <w:tcW w:w="1011" w:type="dxa"/>
          </w:tcPr>
          <w:p w14:paraId="24061D61" w14:textId="77777777" w:rsidR="00A013FD" w:rsidRPr="00A013FD" w:rsidRDefault="00A013FD" w:rsidP="00A013FD">
            <w:pPr>
              <w:tabs>
                <w:tab w:val="clear" w:pos="1134"/>
                <w:tab w:val="clear" w:pos="2268"/>
              </w:tabs>
              <w:spacing w:before="40" w:after="40"/>
              <w:rPr>
                <w:del w:id="25932" w:author="Johnny Schultz" w:date="2020-02-12T15:55:00Z"/>
                <w:rFonts w:asciiTheme="majorBidi" w:hAnsiTheme="majorBidi" w:cstheme="majorBidi"/>
                <w:sz w:val="20"/>
                <w:lang w:eastAsia="nb-NO"/>
              </w:rPr>
            </w:pPr>
          </w:p>
        </w:tc>
      </w:tr>
      <w:tr w:rsidR="00A013FD" w:rsidRPr="00A013FD" w14:paraId="25508C32" w14:textId="77777777" w:rsidTr="00BF604E">
        <w:trPr>
          <w:jc w:val="center"/>
          <w:del w:id="25933" w:author="Johnny Schultz" w:date="2020-02-12T15:55:00Z"/>
        </w:trPr>
        <w:tc>
          <w:tcPr>
            <w:tcW w:w="3114" w:type="dxa"/>
          </w:tcPr>
          <w:p w14:paraId="71F9434F" w14:textId="77777777" w:rsidR="00A013FD" w:rsidRPr="00A013FD" w:rsidRDefault="00A013FD" w:rsidP="00A013FD">
            <w:pPr>
              <w:tabs>
                <w:tab w:val="clear" w:pos="1134"/>
                <w:tab w:val="clear" w:pos="2268"/>
              </w:tabs>
              <w:spacing w:before="40" w:after="40"/>
              <w:rPr>
                <w:del w:id="25934" w:author="Johnny Schultz" w:date="2020-02-12T15:55:00Z"/>
                <w:rFonts w:asciiTheme="majorBidi" w:hAnsiTheme="majorBidi" w:cstheme="majorBidi"/>
                <w:sz w:val="20"/>
              </w:rPr>
            </w:pPr>
            <w:del w:id="25935" w:author="Johnny Schultz" w:date="2020-02-12T15:55:00Z">
              <w:r w:rsidRPr="00A013FD">
                <w:rPr>
                  <w:rFonts w:asciiTheme="majorBidi" w:hAnsiTheme="majorBidi" w:cstheme="majorBidi"/>
                  <w:sz w:val="20"/>
                </w:rPr>
                <w:delText>FEC type</w:delText>
              </w:r>
            </w:del>
          </w:p>
        </w:tc>
        <w:tc>
          <w:tcPr>
            <w:tcW w:w="3260" w:type="dxa"/>
          </w:tcPr>
          <w:p w14:paraId="02981D7F" w14:textId="77777777" w:rsidR="00A013FD" w:rsidRPr="00A013FD" w:rsidRDefault="00A013FD" w:rsidP="00A013FD">
            <w:pPr>
              <w:tabs>
                <w:tab w:val="clear" w:pos="1134"/>
                <w:tab w:val="clear" w:pos="2268"/>
              </w:tabs>
              <w:spacing w:before="40" w:after="40"/>
              <w:rPr>
                <w:del w:id="25936" w:author="Johnny Schultz" w:date="2020-02-12T15:55:00Z"/>
                <w:rFonts w:asciiTheme="majorBidi" w:hAnsiTheme="majorBidi" w:cstheme="majorBidi"/>
                <w:sz w:val="20"/>
              </w:rPr>
            </w:pPr>
            <w:del w:id="25937" w:author="Johnny Schultz" w:date="2020-02-12T15:55:00Z">
              <w:r w:rsidRPr="00A013FD">
                <w:rPr>
                  <w:rFonts w:asciiTheme="majorBidi" w:hAnsiTheme="majorBidi" w:cstheme="majorBidi"/>
                  <w:sz w:val="20"/>
                </w:rPr>
                <w:delText>3GPP</w:delText>
              </w:r>
            </w:del>
          </w:p>
        </w:tc>
        <w:tc>
          <w:tcPr>
            <w:tcW w:w="1011" w:type="dxa"/>
          </w:tcPr>
          <w:p w14:paraId="20B044EA" w14:textId="77777777" w:rsidR="00A013FD" w:rsidRPr="00A013FD" w:rsidRDefault="00A013FD" w:rsidP="00A013FD">
            <w:pPr>
              <w:tabs>
                <w:tab w:val="clear" w:pos="1134"/>
                <w:tab w:val="clear" w:pos="2268"/>
              </w:tabs>
              <w:spacing w:before="40" w:after="40"/>
              <w:rPr>
                <w:del w:id="25938" w:author="Johnny Schultz" w:date="2020-02-12T15:55:00Z"/>
                <w:rFonts w:asciiTheme="majorBidi" w:hAnsiTheme="majorBidi" w:cstheme="majorBidi"/>
                <w:sz w:val="20"/>
              </w:rPr>
            </w:pPr>
            <w:del w:id="25939" w:author="Johnny Schultz" w:date="2020-02-12T15:55:00Z">
              <w:r w:rsidRPr="00A013FD">
                <w:rPr>
                  <w:rFonts w:asciiTheme="majorBidi" w:hAnsiTheme="majorBidi" w:cstheme="majorBidi"/>
                  <w:sz w:val="20"/>
                </w:rPr>
                <w:delText>Annex 1</w:delText>
              </w:r>
            </w:del>
          </w:p>
        </w:tc>
      </w:tr>
      <w:tr w:rsidR="00A013FD" w:rsidRPr="00A013FD" w14:paraId="28C2003B" w14:textId="77777777" w:rsidTr="00BF604E">
        <w:trPr>
          <w:jc w:val="center"/>
          <w:del w:id="25940" w:author="Johnny Schultz" w:date="2020-02-12T15:55:00Z"/>
        </w:trPr>
        <w:tc>
          <w:tcPr>
            <w:tcW w:w="3114" w:type="dxa"/>
          </w:tcPr>
          <w:p w14:paraId="1E1F13B6" w14:textId="77777777" w:rsidR="00A013FD" w:rsidRPr="00A013FD" w:rsidRDefault="00A013FD" w:rsidP="00A013FD">
            <w:pPr>
              <w:tabs>
                <w:tab w:val="clear" w:pos="1134"/>
                <w:tab w:val="clear" w:pos="2268"/>
              </w:tabs>
              <w:spacing w:before="40" w:after="40"/>
              <w:rPr>
                <w:del w:id="25941" w:author="Johnny Schultz" w:date="2020-02-12T15:55:00Z"/>
                <w:rFonts w:asciiTheme="majorBidi" w:hAnsiTheme="majorBidi" w:cstheme="majorBidi"/>
                <w:sz w:val="20"/>
                <w:lang w:eastAsia="nb-NO"/>
              </w:rPr>
            </w:pPr>
            <w:del w:id="25942" w:author="Johnny Schultz" w:date="2020-02-12T15:55:00Z">
              <w:r w:rsidRPr="00A013FD">
                <w:rPr>
                  <w:rFonts w:asciiTheme="majorBidi" w:hAnsiTheme="majorBidi" w:cstheme="majorBidi"/>
                  <w:sz w:val="20"/>
                  <w:lang w:eastAsia="nb-NO"/>
                </w:rPr>
                <w:delText>Information rate/user</w:delText>
              </w:r>
            </w:del>
          </w:p>
        </w:tc>
        <w:tc>
          <w:tcPr>
            <w:tcW w:w="3260" w:type="dxa"/>
          </w:tcPr>
          <w:p w14:paraId="2943F3C7" w14:textId="77777777" w:rsidR="00A013FD" w:rsidRPr="00A013FD" w:rsidRDefault="00A013FD" w:rsidP="00A013FD">
            <w:pPr>
              <w:tabs>
                <w:tab w:val="clear" w:pos="1134"/>
                <w:tab w:val="clear" w:pos="2268"/>
              </w:tabs>
              <w:spacing w:before="40" w:after="40"/>
              <w:rPr>
                <w:del w:id="25943" w:author="Johnny Schultz" w:date="2020-02-12T15:55:00Z"/>
                <w:rFonts w:asciiTheme="majorBidi" w:hAnsiTheme="majorBidi" w:cstheme="majorBidi"/>
                <w:sz w:val="20"/>
                <w:lang w:eastAsia="nb-NO"/>
              </w:rPr>
            </w:pPr>
            <w:del w:id="25944" w:author="Johnny Schultz" w:date="2020-02-12T15:55:00Z">
              <w:r w:rsidRPr="00A013FD">
                <w:rPr>
                  <w:rFonts w:asciiTheme="majorBidi" w:hAnsiTheme="majorBidi" w:cstheme="majorBidi"/>
                  <w:sz w:val="20"/>
                  <w:lang w:eastAsia="nb-NO"/>
                </w:rPr>
                <w:delText>9.60</w:delText>
              </w:r>
            </w:del>
          </w:p>
        </w:tc>
        <w:tc>
          <w:tcPr>
            <w:tcW w:w="1011" w:type="dxa"/>
          </w:tcPr>
          <w:p w14:paraId="2EEBD7C9" w14:textId="77777777" w:rsidR="00A013FD" w:rsidRPr="00A013FD" w:rsidRDefault="00A013FD" w:rsidP="00A013FD">
            <w:pPr>
              <w:tabs>
                <w:tab w:val="clear" w:pos="1134"/>
                <w:tab w:val="clear" w:pos="2268"/>
              </w:tabs>
              <w:spacing w:before="40" w:after="40"/>
              <w:rPr>
                <w:del w:id="25945" w:author="Johnny Schultz" w:date="2020-02-12T15:55:00Z"/>
                <w:rFonts w:asciiTheme="majorBidi" w:hAnsiTheme="majorBidi" w:cstheme="majorBidi"/>
                <w:sz w:val="20"/>
                <w:lang w:eastAsia="nb-NO"/>
              </w:rPr>
            </w:pPr>
            <w:del w:id="25946" w:author="Johnny Schultz" w:date="2020-02-12T15:55:00Z">
              <w:r w:rsidRPr="00A013FD">
                <w:rPr>
                  <w:rFonts w:asciiTheme="majorBidi" w:hAnsiTheme="majorBidi" w:cstheme="majorBidi"/>
                  <w:sz w:val="20"/>
                  <w:lang w:eastAsia="nb-NO"/>
                </w:rPr>
                <w:delText>kbits/s</w:delText>
              </w:r>
            </w:del>
          </w:p>
        </w:tc>
      </w:tr>
      <w:tr w:rsidR="00A013FD" w:rsidRPr="00A013FD" w14:paraId="3DA79EA1" w14:textId="77777777" w:rsidTr="00BF604E">
        <w:trPr>
          <w:jc w:val="center"/>
          <w:del w:id="25947" w:author="Johnny Schultz" w:date="2020-02-12T15:55:00Z"/>
        </w:trPr>
        <w:tc>
          <w:tcPr>
            <w:tcW w:w="3114" w:type="dxa"/>
          </w:tcPr>
          <w:p w14:paraId="358F927A" w14:textId="77777777" w:rsidR="00A013FD" w:rsidRPr="00A013FD" w:rsidRDefault="00A013FD" w:rsidP="00A013FD">
            <w:pPr>
              <w:tabs>
                <w:tab w:val="clear" w:pos="1134"/>
                <w:tab w:val="clear" w:pos="2268"/>
              </w:tabs>
              <w:spacing w:before="40" w:after="40"/>
              <w:rPr>
                <w:del w:id="25948" w:author="Johnny Schultz" w:date="2020-02-12T15:55:00Z"/>
                <w:rFonts w:asciiTheme="majorBidi" w:hAnsiTheme="majorBidi" w:cstheme="majorBidi"/>
                <w:sz w:val="20"/>
                <w:lang w:eastAsia="nb-NO"/>
              </w:rPr>
            </w:pPr>
            <w:del w:id="25949" w:author="Johnny Schultz" w:date="2020-02-12T15:55:00Z">
              <w:r w:rsidRPr="00A013FD">
                <w:rPr>
                  <w:rFonts w:asciiTheme="majorBidi" w:hAnsiTheme="majorBidi" w:cstheme="majorBidi"/>
                  <w:sz w:val="20"/>
                  <w:lang w:eastAsia="nb-NO"/>
                </w:rPr>
                <w:delText>Number of simultaneous users</w:delText>
              </w:r>
            </w:del>
          </w:p>
        </w:tc>
        <w:tc>
          <w:tcPr>
            <w:tcW w:w="3260" w:type="dxa"/>
          </w:tcPr>
          <w:p w14:paraId="5FF33141" w14:textId="77777777" w:rsidR="00A013FD" w:rsidRPr="00A013FD" w:rsidRDefault="00A013FD" w:rsidP="00A013FD">
            <w:pPr>
              <w:tabs>
                <w:tab w:val="clear" w:pos="1134"/>
                <w:tab w:val="clear" w:pos="2268"/>
              </w:tabs>
              <w:spacing w:before="40" w:after="40"/>
              <w:rPr>
                <w:del w:id="25950" w:author="Johnny Schultz" w:date="2020-02-12T15:55:00Z"/>
                <w:rFonts w:asciiTheme="majorBidi" w:hAnsiTheme="majorBidi" w:cstheme="majorBidi"/>
                <w:sz w:val="20"/>
                <w:lang w:eastAsia="nb-NO"/>
              </w:rPr>
            </w:pPr>
            <w:del w:id="25951" w:author="Johnny Schultz" w:date="2020-02-12T15:55:00Z">
              <w:r w:rsidRPr="00A013FD">
                <w:rPr>
                  <w:rFonts w:asciiTheme="majorBidi" w:hAnsiTheme="majorBidi" w:cstheme="majorBidi"/>
                  <w:sz w:val="20"/>
                  <w:lang w:eastAsia="nb-NO"/>
                </w:rPr>
                <w:delText>1</w:delText>
              </w:r>
            </w:del>
          </w:p>
        </w:tc>
        <w:tc>
          <w:tcPr>
            <w:tcW w:w="1011" w:type="dxa"/>
          </w:tcPr>
          <w:p w14:paraId="0FB569C7" w14:textId="77777777" w:rsidR="00A013FD" w:rsidRPr="00A013FD" w:rsidRDefault="00A013FD" w:rsidP="00A013FD">
            <w:pPr>
              <w:tabs>
                <w:tab w:val="clear" w:pos="1134"/>
                <w:tab w:val="clear" w:pos="2268"/>
              </w:tabs>
              <w:spacing w:before="40" w:after="40"/>
              <w:rPr>
                <w:del w:id="25952" w:author="Johnny Schultz" w:date="2020-02-12T15:55:00Z"/>
                <w:rFonts w:asciiTheme="majorBidi" w:hAnsiTheme="majorBidi" w:cstheme="majorBidi"/>
                <w:sz w:val="20"/>
                <w:lang w:eastAsia="nb-NO"/>
              </w:rPr>
            </w:pPr>
          </w:p>
        </w:tc>
      </w:tr>
      <w:tr w:rsidR="00A013FD" w:rsidRPr="00A013FD" w14:paraId="6D43B2C0" w14:textId="77777777" w:rsidTr="00BF604E">
        <w:trPr>
          <w:jc w:val="center"/>
          <w:del w:id="25953" w:author="Johnny Schultz" w:date="2020-02-12T15:55:00Z"/>
        </w:trPr>
        <w:tc>
          <w:tcPr>
            <w:tcW w:w="3114" w:type="dxa"/>
          </w:tcPr>
          <w:p w14:paraId="627D6E30" w14:textId="77777777" w:rsidR="00A013FD" w:rsidRPr="00A013FD" w:rsidRDefault="00A013FD" w:rsidP="00A013FD">
            <w:pPr>
              <w:tabs>
                <w:tab w:val="clear" w:pos="1134"/>
                <w:tab w:val="clear" w:pos="2268"/>
              </w:tabs>
              <w:spacing w:before="40" w:after="40"/>
              <w:rPr>
                <w:del w:id="25954" w:author="Johnny Schultz" w:date="2020-02-12T15:55:00Z"/>
                <w:rFonts w:asciiTheme="majorBidi" w:hAnsiTheme="majorBidi" w:cstheme="majorBidi"/>
                <w:sz w:val="20"/>
                <w:lang w:eastAsia="nb-NO"/>
              </w:rPr>
            </w:pPr>
            <w:del w:id="25955" w:author="Johnny Schultz" w:date="2020-02-12T15:55:00Z">
              <w:r w:rsidRPr="00A013FD">
                <w:rPr>
                  <w:rFonts w:asciiTheme="majorBidi" w:hAnsiTheme="majorBidi" w:cstheme="majorBidi"/>
                  <w:i/>
                  <w:iCs/>
                  <w:sz w:val="20"/>
                  <w:lang w:eastAsia="nb-NO"/>
                </w:rPr>
                <w:delText>E</w:delText>
              </w:r>
              <w:r w:rsidRPr="00A013FD">
                <w:rPr>
                  <w:rFonts w:asciiTheme="majorBidi" w:hAnsiTheme="majorBidi" w:cstheme="majorBidi"/>
                  <w:i/>
                  <w:iCs/>
                  <w:sz w:val="20"/>
                  <w:vertAlign w:val="subscript"/>
                  <w:lang w:eastAsia="nb-NO"/>
                </w:rPr>
                <w:delText>b</w:delText>
              </w:r>
              <w:r w:rsidRPr="00A013FD">
                <w:rPr>
                  <w:rFonts w:asciiTheme="majorBidi" w:hAnsiTheme="majorBidi" w:cstheme="majorBidi"/>
                  <w:sz w:val="20"/>
                  <w:lang w:eastAsia="nb-NO"/>
                </w:rPr>
                <w:delText>/</w:delText>
              </w:r>
              <w:r w:rsidRPr="00A013FD">
                <w:rPr>
                  <w:rFonts w:asciiTheme="majorBidi" w:hAnsiTheme="majorBidi" w:cstheme="majorBidi"/>
                  <w:i/>
                  <w:iCs/>
                  <w:sz w:val="20"/>
                  <w:lang w:eastAsia="nb-NO"/>
                </w:rPr>
                <w:delText>N</w:delText>
              </w:r>
              <w:r w:rsidRPr="00A013FD">
                <w:rPr>
                  <w:rFonts w:asciiTheme="majorBidi" w:hAnsiTheme="majorBidi" w:cstheme="majorBidi"/>
                  <w:sz w:val="20"/>
                  <w:vertAlign w:val="subscript"/>
                  <w:lang w:eastAsia="nb-NO"/>
                </w:rPr>
                <w:delText>0</w:delText>
              </w:r>
            </w:del>
          </w:p>
        </w:tc>
        <w:tc>
          <w:tcPr>
            <w:tcW w:w="3260" w:type="dxa"/>
          </w:tcPr>
          <w:p w14:paraId="00F91044" w14:textId="77777777" w:rsidR="00A013FD" w:rsidRPr="00A013FD" w:rsidRDefault="00A013FD" w:rsidP="00A013FD">
            <w:pPr>
              <w:tabs>
                <w:tab w:val="clear" w:pos="1134"/>
                <w:tab w:val="clear" w:pos="2268"/>
              </w:tabs>
              <w:spacing w:before="40" w:after="40"/>
              <w:rPr>
                <w:del w:id="25956" w:author="Johnny Schultz" w:date="2020-02-12T15:55:00Z"/>
                <w:rFonts w:asciiTheme="majorBidi" w:hAnsiTheme="majorBidi" w:cstheme="majorBidi"/>
                <w:sz w:val="20"/>
                <w:lang w:eastAsia="nb-NO"/>
              </w:rPr>
            </w:pPr>
            <w:del w:id="25957" w:author="Johnny Schultz" w:date="2020-02-12T15:55:00Z">
              <w:r w:rsidRPr="00A013FD">
                <w:rPr>
                  <w:rFonts w:asciiTheme="majorBidi" w:hAnsiTheme="majorBidi" w:cstheme="majorBidi"/>
                  <w:sz w:val="20"/>
                  <w:lang w:eastAsia="nb-NO"/>
                </w:rPr>
                <w:delText>3.2</w:delText>
              </w:r>
            </w:del>
          </w:p>
        </w:tc>
        <w:tc>
          <w:tcPr>
            <w:tcW w:w="1011" w:type="dxa"/>
          </w:tcPr>
          <w:p w14:paraId="6DF1B899" w14:textId="77777777" w:rsidR="00A013FD" w:rsidRPr="00A013FD" w:rsidRDefault="00A013FD" w:rsidP="00A013FD">
            <w:pPr>
              <w:tabs>
                <w:tab w:val="clear" w:pos="1134"/>
                <w:tab w:val="clear" w:pos="2268"/>
              </w:tabs>
              <w:spacing w:before="40" w:after="40"/>
              <w:rPr>
                <w:del w:id="25958" w:author="Johnny Schultz" w:date="2020-02-12T15:55:00Z"/>
                <w:rFonts w:asciiTheme="majorBidi" w:hAnsiTheme="majorBidi" w:cstheme="majorBidi"/>
                <w:sz w:val="20"/>
                <w:lang w:eastAsia="nb-NO"/>
              </w:rPr>
            </w:pPr>
            <w:del w:id="25959" w:author="Johnny Schultz" w:date="2020-02-12T15:55:00Z">
              <w:r w:rsidRPr="00A013FD">
                <w:rPr>
                  <w:rFonts w:asciiTheme="majorBidi" w:hAnsiTheme="majorBidi" w:cstheme="majorBidi"/>
                  <w:sz w:val="20"/>
                  <w:lang w:eastAsia="nb-NO"/>
                </w:rPr>
                <w:delText>dB</w:delText>
              </w:r>
            </w:del>
          </w:p>
        </w:tc>
      </w:tr>
      <w:tr w:rsidR="00A013FD" w:rsidRPr="00A013FD" w14:paraId="68C1F063" w14:textId="77777777" w:rsidTr="00BF604E">
        <w:trPr>
          <w:jc w:val="center"/>
          <w:del w:id="25960" w:author="Johnny Schultz" w:date="2020-02-12T15:55:00Z"/>
        </w:trPr>
        <w:tc>
          <w:tcPr>
            <w:tcW w:w="3114" w:type="dxa"/>
          </w:tcPr>
          <w:p w14:paraId="592D6E27" w14:textId="77777777" w:rsidR="00A013FD" w:rsidRPr="00A013FD" w:rsidRDefault="00A013FD" w:rsidP="00A013FD">
            <w:pPr>
              <w:tabs>
                <w:tab w:val="clear" w:pos="1134"/>
                <w:tab w:val="clear" w:pos="2268"/>
              </w:tabs>
              <w:spacing w:before="40" w:after="40"/>
              <w:rPr>
                <w:del w:id="25961" w:author="Johnny Schultz" w:date="2020-02-12T15:55:00Z"/>
                <w:rFonts w:asciiTheme="majorBidi" w:hAnsiTheme="majorBidi" w:cstheme="majorBidi"/>
                <w:sz w:val="20"/>
                <w:lang w:eastAsia="nb-NO"/>
              </w:rPr>
            </w:pPr>
            <w:del w:id="25962" w:author="Johnny Schultz" w:date="2020-02-12T15:55:00Z">
              <w:r w:rsidRPr="00A013FD">
                <w:rPr>
                  <w:rFonts w:asciiTheme="majorBidi" w:hAnsiTheme="majorBidi" w:cstheme="majorBidi"/>
                  <w:sz w:val="20"/>
                  <w:lang w:eastAsia="nb-NO"/>
                </w:rPr>
                <w:delText>Channel Rice factor (</w:delText>
              </w:r>
              <w:r w:rsidRPr="00A013FD">
                <w:rPr>
                  <w:rFonts w:asciiTheme="majorBidi" w:hAnsiTheme="majorBidi" w:cstheme="majorBidi"/>
                  <w:i/>
                  <w:iCs/>
                  <w:sz w:val="20"/>
                  <w:lang w:eastAsia="nb-NO"/>
                </w:rPr>
                <w:delText>C</w:delText>
              </w:r>
              <w:r w:rsidRPr="00A013FD">
                <w:rPr>
                  <w:rFonts w:asciiTheme="majorBidi" w:hAnsiTheme="majorBidi" w:cstheme="majorBidi"/>
                  <w:sz w:val="20"/>
                  <w:lang w:eastAsia="nb-NO"/>
                </w:rPr>
                <w:delText>/</w:delText>
              </w:r>
              <w:r w:rsidRPr="00A013FD">
                <w:rPr>
                  <w:rFonts w:asciiTheme="majorBidi" w:hAnsiTheme="majorBidi" w:cstheme="majorBidi"/>
                  <w:i/>
                  <w:iCs/>
                  <w:sz w:val="20"/>
                  <w:lang w:eastAsia="nb-NO"/>
                </w:rPr>
                <w:delText>M</w:delText>
              </w:r>
              <w:r w:rsidRPr="00A013FD">
                <w:rPr>
                  <w:rFonts w:asciiTheme="majorBidi" w:hAnsiTheme="majorBidi" w:cstheme="majorBidi"/>
                  <w:sz w:val="20"/>
                  <w:lang w:eastAsia="nb-NO"/>
                </w:rPr>
                <w:delText>)</w:delText>
              </w:r>
            </w:del>
          </w:p>
        </w:tc>
        <w:tc>
          <w:tcPr>
            <w:tcW w:w="3260" w:type="dxa"/>
          </w:tcPr>
          <w:p w14:paraId="3EE7B87E" w14:textId="77777777" w:rsidR="00A013FD" w:rsidRPr="00A013FD" w:rsidRDefault="00A013FD" w:rsidP="00A013FD">
            <w:pPr>
              <w:tabs>
                <w:tab w:val="clear" w:pos="1134"/>
                <w:tab w:val="clear" w:pos="2268"/>
              </w:tabs>
              <w:spacing w:before="40" w:after="40"/>
              <w:rPr>
                <w:del w:id="25963" w:author="Johnny Schultz" w:date="2020-02-12T15:55:00Z"/>
                <w:rFonts w:asciiTheme="majorBidi" w:hAnsiTheme="majorBidi" w:cstheme="majorBidi"/>
                <w:sz w:val="20"/>
                <w:lang w:eastAsia="nb-NO"/>
              </w:rPr>
            </w:pPr>
            <w:del w:id="25964" w:author="Johnny Schultz" w:date="2020-02-12T15:55:00Z">
              <w:r w:rsidRPr="00A013FD">
                <w:rPr>
                  <w:rFonts w:asciiTheme="majorBidi" w:hAnsiTheme="majorBidi" w:cstheme="majorBidi"/>
                  <w:sz w:val="20"/>
                  <w:lang w:eastAsia="nb-NO"/>
                </w:rPr>
                <w:delText>10</w:delText>
              </w:r>
            </w:del>
          </w:p>
        </w:tc>
        <w:tc>
          <w:tcPr>
            <w:tcW w:w="1011" w:type="dxa"/>
          </w:tcPr>
          <w:p w14:paraId="5A9D89F2" w14:textId="77777777" w:rsidR="00A013FD" w:rsidRPr="00A013FD" w:rsidRDefault="00A013FD" w:rsidP="00A013FD">
            <w:pPr>
              <w:tabs>
                <w:tab w:val="clear" w:pos="1134"/>
                <w:tab w:val="clear" w:pos="2268"/>
              </w:tabs>
              <w:spacing w:before="40" w:after="40"/>
              <w:rPr>
                <w:del w:id="25965" w:author="Johnny Schultz" w:date="2020-02-12T15:55:00Z"/>
                <w:rFonts w:asciiTheme="majorBidi" w:hAnsiTheme="majorBidi" w:cstheme="majorBidi"/>
                <w:sz w:val="20"/>
                <w:lang w:eastAsia="nb-NO"/>
              </w:rPr>
            </w:pPr>
            <w:del w:id="25966" w:author="Johnny Schultz" w:date="2020-02-12T15:55:00Z">
              <w:r w:rsidRPr="00A013FD">
                <w:rPr>
                  <w:rFonts w:asciiTheme="majorBidi" w:hAnsiTheme="majorBidi" w:cstheme="majorBidi"/>
                  <w:sz w:val="20"/>
                  <w:lang w:eastAsia="nb-NO"/>
                </w:rPr>
                <w:delText>dB</w:delText>
              </w:r>
            </w:del>
          </w:p>
        </w:tc>
      </w:tr>
      <w:tr w:rsidR="00A013FD" w:rsidRPr="00A013FD" w14:paraId="2FD6124B" w14:textId="77777777" w:rsidTr="00BF604E">
        <w:trPr>
          <w:jc w:val="center"/>
          <w:del w:id="25967" w:author="Johnny Schultz" w:date="2020-02-12T15:55:00Z"/>
        </w:trPr>
        <w:tc>
          <w:tcPr>
            <w:tcW w:w="3114" w:type="dxa"/>
          </w:tcPr>
          <w:p w14:paraId="7330003F" w14:textId="77777777" w:rsidR="00A013FD" w:rsidRPr="00A013FD" w:rsidRDefault="00A013FD" w:rsidP="00A013FD">
            <w:pPr>
              <w:tabs>
                <w:tab w:val="clear" w:pos="1134"/>
                <w:tab w:val="clear" w:pos="2268"/>
              </w:tabs>
              <w:spacing w:before="40" w:after="40"/>
              <w:rPr>
                <w:del w:id="25968" w:author="Johnny Schultz" w:date="2020-02-12T15:55:00Z"/>
                <w:rFonts w:asciiTheme="majorBidi" w:hAnsiTheme="majorBidi" w:cstheme="majorBidi"/>
                <w:sz w:val="20"/>
                <w:lang w:eastAsia="nb-NO"/>
              </w:rPr>
            </w:pPr>
            <w:del w:id="25969" w:author="Johnny Schultz" w:date="2020-02-12T15:55:00Z">
              <w:r w:rsidRPr="00A013FD">
                <w:rPr>
                  <w:rFonts w:asciiTheme="majorBidi" w:hAnsiTheme="majorBidi" w:cstheme="majorBidi"/>
                  <w:sz w:val="20"/>
                  <w:lang w:eastAsia="nb-NO"/>
                </w:rPr>
                <w:delText>Channel fading bandwidth</w:delText>
              </w:r>
            </w:del>
          </w:p>
        </w:tc>
        <w:tc>
          <w:tcPr>
            <w:tcW w:w="3260" w:type="dxa"/>
          </w:tcPr>
          <w:p w14:paraId="13865B83" w14:textId="77777777" w:rsidR="00A013FD" w:rsidRPr="00A013FD" w:rsidRDefault="00A013FD" w:rsidP="00A013FD">
            <w:pPr>
              <w:tabs>
                <w:tab w:val="clear" w:pos="1134"/>
                <w:tab w:val="clear" w:pos="2268"/>
              </w:tabs>
              <w:spacing w:before="40" w:after="40"/>
              <w:rPr>
                <w:del w:id="25970" w:author="Johnny Schultz" w:date="2020-02-12T15:55:00Z"/>
                <w:rFonts w:asciiTheme="majorBidi" w:hAnsiTheme="majorBidi" w:cstheme="majorBidi"/>
                <w:sz w:val="20"/>
                <w:lang w:eastAsia="nb-NO"/>
              </w:rPr>
            </w:pPr>
            <w:del w:id="25971" w:author="Johnny Schultz" w:date="2020-02-12T15:55:00Z">
              <w:r w:rsidRPr="00A013FD">
                <w:rPr>
                  <w:rFonts w:asciiTheme="majorBidi" w:hAnsiTheme="majorBidi" w:cstheme="majorBidi"/>
                  <w:sz w:val="20"/>
                  <w:lang w:eastAsia="nb-NO"/>
                </w:rPr>
                <w:delText>3</w:delText>
              </w:r>
            </w:del>
          </w:p>
        </w:tc>
        <w:tc>
          <w:tcPr>
            <w:tcW w:w="1011" w:type="dxa"/>
          </w:tcPr>
          <w:p w14:paraId="2471765A" w14:textId="77777777" w:rsidR="00A013FD" w:rsidRPr="00A013FD" w:rsidRDefault="00A013FD" w:rsidP="00A013FD">
            <w:pPr>
              <w:tabs>
                <w:tab w:val="clear" w:pos="1134"/>
                <w:tab w:val="clear" w:pos="2268"/>
              </w:tabs>
              <w:spacing w:before="40" w:after="40"/>
              <w:rPr>
                <w:del w:id="25972" w:author="Johnny Schultz" w:date="2020-02-12T15:55:00Z"/>
                <w:rFonts w:asciiTheme="majorBidi" w:hAnsiTheme="majorBidi" w:cstheme="majorBidi"/>
                <w:sz w:val="20"/>
                <w:lang w:eastAsia="nb-NO"/>
              </w:rPr>
            </w:pPr>
            <w:del w:id="25973" w:author="Johnny Schultz" w:date="2020-02-12T15:55:00Z">
              <w:r w:rsidRPr="00A013FD">
                <w:rPr>
                  <w:rFonts w:asciiTheme="majorBidi" w:hAnsiTheme="majorBidi" w:cstheme="majorBidi"/>
                  <w:sz w:val="20"/>
                  <w:lang w:eastAsia="nb-NO"/>
                </w:rPr>
                <w:delText>Hz</w:delText>
              </w:r>
            </w:del>
          </w:p>
        </w:tc>
      </w:tr>
      <w:tr w:rsidR="00A013FD" w:rsidRPr="00A013FD" w14:paraId="35D7D9EA" w14:textId="77777777" w:rsidTr="00BF604E">
        <w:trPr>
          <w:jc w:val="center"/>
          <w:del w:id="25974" w:author="Johnny Schultz" w:date="2020-02-12T15:55:00Z"/>
        </w:trPr>
        <w:tc>
          <w:tcPr>
            <w:tcW w:w="3114" w:type="dxa"/>
          </w:tcPr>
          <w:p w14:paraId="4288988B" w14:textId="77777777" w:rsidR="00A013FD" w:rsidRPr="00A013FD" w:rsidRDefault="00A013FD" w:rsidP="00A013FD">
            <w:pPr>
              <w:tabs>
                <w:tab w:val="clear" w:pos="1134"/>
                <w:tab w:val="clear" w:pos="2268"/>
              </w:tabs>
              <w:spacing w:before="40" w:after="40"/>
              <w:rPr>
                <w:del w:id="25975" w:author="Johnny Schultz" w:date="2020-02-12T15:55:00Z"/>
                <w:rFonts w:asciiTheme="majorBidi" w:hAnsiTheme="majorBidi" w:cstheme="majorBidi"/>
                <w:sz w:val="20"/>
                <w:lang w:eastAsia="nb-NO"/>
              </w:rPr>
            </w:pPr>
            <w:del w:id="25976" w:author="Johnny Schultz" w:date="2020-02-12T15:55:00Z">
              <w:r w:rsidRPr="00A013FD">
                <w:rPr>
                  <w:rFonts w:asciiTheme="majorBidi" w:hAnsiTheme="majorBidi" w:cstheme="majorBidi"/>
                  <w:sz w:val="20"/>
                  <w:lang w:eastAsia="nb-NO"/>
                </w:rPr>
                <w:delText>Target frame error rate</w:delText>
              </w:r>
            </w:del>
          </w:p>
        </w:tc>
        <w:tc>
          <w:tcPr>
            <w:tcW w:w="3260" w:type="dxa"/>
          </w:tcPr>
          <w:p w14:paraId="0D50E969" w14:textId="77777777" w:rsidR="00A013FD" w:rsidRPr="00A013FD" w:rsidRDefault="00A013FD" w:rsidP="00A013FD">
            <w:pPr>
              <w:tabs>
                <w:tab w:val="clear" w:pos="1134"/>
                <w:tab w:val="clear" w:pos="2268"/>
              </w:tabs>
              <w:spacing w:before="40" w:after="40"/>
              <w:rPr>
                <w:del w:id="25977" w:author="Johnny Schultz" w:date="2020-02-12T15:55:00Z"/>
                <w:rFonts w:asciiTheme="majorBidi" w:hAnsiTheme="majorBidi" w:cstheme="majorBidi"/>
                <w:sz w:val="20"/>
                <w:lang w:eastAsia="nb-NO"/>
              </w:rPr>
            </w:pPr>
            <w:del w:id="25978" w:author="Johnny Schultz" w:date="2020-02-12T15:55:00Z">
              <w:r w:rsidRPr="00A013FD">
                <w:rPr>
                  <w:rFonts w:asciiTheme="majorBidi" w:hAnsiTheme="majorBidi" w:cstheme="majorBidi"/>
                  <w:sz w:val="20"/>
                  <w:lang w:eastAsia="nb-NO"/>
                </w:rPr>
                <w:delText>1</w:delText>
              </w:r>
            </w:del>
          </w:p>
        </w:tc>
        <w:tc>
          <w:tcPr>
            <w:tcW w:w="1011" w:type="dxa"/>
          </w:tcPr>
          <w:p w14:paraId="74171D9C" w14:textId="77777777" w:rsidR="00A013FD" w:rsidRPr="00A013FD" w:rsidRDefault="00A013FD" w:rsidP="00A013FD">
            <w:pPr>
              <w:tabs>
                <w:tab w:val="clear" w:pos="1134"/>
                <w:tab w:val="clear" w:pos="2268"/>
              </w:tabs>
              <w:spacing w:before="40" w:after="40"/>
              <w:rPr>
                <w:del w:id="25979" w:author="Johnny Schultz" w:date="2020-02-12T15:55:00Z"/>
                <w:rFonts w:asciiTheme="majorBidi" w:hAnsiTheme="majorBidi" w:cstheme="majorBidi"/>
                <w:sz w:val="20"/>
                <w:lang w:eastAsia="nb-NO"/>
              </w:rPr>
            </w:pPr>
            <w:del w:id="25980" w:author="Johnny Schultz" w:date="2020-02-12T15:55:00Z">
              <w:r w:rsidRPr="00A013FD">
                <w:rPr>
                  <w:rFonts w:asciiTheme="majorBidi" w:hAnsiTheme="majorBidi" w:cstheme="majorBidi"/>
                  <w:sz w:val="20"/>
                  <w:lang w:eastAsia="nb-NO"/>
                </w:rPr>
                <w:delText>%</w:delText>
              </w:r>
            </w:del>
          </w:p>
        </w:tc>
      </w:tr>
      <w:tr w:rsidR="00A013FD" w:rsidRPr="00A013FD" w14:paraId="2378CD62" w14:textId="77777777" w:rsidTr="00BF604E">
        <w:trPr>
          <w:jc w:val="center"/>
          <w:del w:id="25981" w:author="Johnny Schultz" w:date="2020-02-12T15:55:00Z"/>
        </w:trPr>
        <w:tc>
          <w:tcPr>
            <w:tcW w:w="3114" w:type="dxa"/>
          </w:tcPr>
          <w:p w14:paraId="34CFC3BE" w14:textId="77777777" w:rsidR="00A013FD" w:rsidRPr="00A013FD" w:rsidRDefault="00A013FD" w:rsidP="00A013FD">
            <w:pPr>
              <w:tabs>
                <w:tab w:val="clear" w:pos="1134"/>
                <w:tab w:val="clear" w:pos="2268"/>
              </w:tabs>
              <w:spacing w:before="40" w:after="40"/>
              <w:rPr>
                <w:del w:id="25982" w:author="Johnny Schultz" w:date="2020-02-12T15:55:00Z"/>
                <w:rFonts w:asciiTheme="majorBidi" w:hAnsiTheme="majorBidi" w:cstheme="majorBidi"/>
                <w:sz w:val="20"/>
                <w:lang w:eastAsia="nb-NO"/>
              </w:rPr>
            </w:pPr>
            <w:del w:id="25983" w:author="Johnny Schultz" w:date="2020-02-12T15:55:00Z">
              <w:r w:rsidRPr="00A013FD">
                <w:rPr>
                  <w:rFonts w:asciiTheme="majorBidi" w:hAnsiTheme="majorBidi" w:cstheme="majorBidi"/>
                  <w:sz w:val="20"/>
                  <w:lang w:eastAsia="nb-NO"/>
                </w:rPr>
                <w:delText>Pilot and data duration of burst</w:delText>
              </w:r>
            </w:del>
          </w:p>
        </w:tc>
        <w:tc>
          <w:tcPr>
            <w:tcW w:w="3260" w:type="dxa"/>
          </w:tcPr>
          <w:p w14:paraId="219532C8" w14:textId="77777777" w:rsidR="00A013FD" w:rsidRPr="00A013FD" w:rsidRDefault="00A013FD" w:rsidP="00A013FD">
            <w:pPr>
              <w:tabs>
                <w:tab w:val="clear" w:pos="1134"/>
                <w:tab w:val="clear" w:pos="2268"/>
              </w:tabs>
              <w:spacing w:before="40" w:after="40"/>
              <w:rPr>
                <w:del w:id="25984" w:author="Johnny Schultz" w:date="2020-02-12T15:55:00Z"/>
                <w:rFonts w:asciiTheme="majorBidi" w:hAnsiTheme="majorBidi" w:cstheme="majorBidi"/>
                <w:sz w:val="20"/>
                <w:lang w:eastAsia="nb-NO"/>
              </w:rPr>
            </w:pPr>
            <w:del w:id="25985" w:author="Johnny Schultz" w:date="2020-02-12T15:55:00Z">
              <w:r w:rsidRPr="00A013FD">
                <w:rPr>
                  <w:rFonts w:asciiTheme="majorBidi" w:hAnsiTheme="majorBidi" w:cstheme="majorBidi"/>
                  <w:sz w:val="20"/>
                  <w:lang w:eastAsia="nb-NO"/>
                </w:rPr>
                <w:delText>2 371</w:delText>
              </w:r>
            </w:del>
          </w:p>
        </w:tc>
        <w:tc>
          <w:tcPr>
            <w:tcW w:w="1011" w:type="dxa"/>
          </w:tcPr>
          <w:p w14:paraId="73C9E590" w14:textId="77777777" w:rsidR="00A013FD" w:rsidRPr="00A013FD" w:rsidRDefault="00A013FD" w:rsidP="00A013FD">
            <w:pPr>
              <w:tabs>
                <w:tab w:val="clear" w:pos="1134"/>
                <w:tab w:val="clear" w:pos="2268"/>
              </w:tabs>
              <w:spacing w:before="40" w:after="40"/>
              <w:rPr>
                <w:del w:id="25986" w:author="Johnny Schultz" w:date="2020-02-12T15:55:00Z"/>
                <w:rFonts w:asciiTheme="majorBidi" w:hAnsiTheme="majorBidi" w:cstheme="majorBidi"/>
                <w:sz w:val="20"/>
                <w:lang w:eastAsia="nb-NO"/>
              </w:rPr>
            </w:pPr>
            <w:del w:id="25987" w:author="Johnny Schultz" w:date="2020-02-12T15:55:00Z">
              <w:r w:rsidRPr="00A013FD">
                <w:rPr>
                  <w:rFonts w:asciiTheme="majorBidi" w:hAnsiTheme="majorBidi" w:cstheme="majorBidi"/>
                  <w:sz w:val="20"/>
                  <w:lang w:eastAsia="nb-NO"/>
                </w:rPr>
                <w:delText>ms</w:delText>
              </w:r>
            </w:del>
          </w:p>
        </w:tc>
      </w:tr>
      <w:tr w:rsidR="00A013FD" w:rsidRPr="00A013FD" w14:paraId="37E3C0F3" w14:textId="77777777" w:rsidTr="00BF604E">
        <w:trPr>
          <w:jc w:val="center"/>
          <w:del w:id="25988" w:author="Johnny Schultz" w:date="2020-02-12T15:55:00Z"/>
        </w:trPr>
        <w:tc>
          <w:tcPr>
            <w:tcW w:w="3114" w:type="dxa"/>
          </w:tcPr>
          <w:p w14:paraId="6C6BFD0B" w14:textId="77777777" w:rsidR="00A013FD" w:rsidRPr="00A013FD" w:rsidRDefault="00A013FD" w:rsidP="00A013FD">
            <w:pPr>
              <w:tabs>
                <w:tab w:val="clear" w:pos="1134"/>
                <w:tab w:val="clear" w:pos="2268"/>
              </w:tabs>
              <w:spacing w:before="40" w:after="40"/>
              <w:rPr>
                <w:del w:id="25989" w:author="Johnny Schultz" w:date="2020-02-12T15:55:00Z"/>
                <w:rFonts w:asciiTheme="majorBidi" w:hAnsiTheme="majorBidi" w:cstheme="majorBidi"/>
                <w:sz w:val="20"/>
                <w:lang w:eastAsia="nb-NO"/>
              </w:rPr>
            </w:pPr>
            <w:del w:id="25990" w:author="Johnny Schultz" w:date="2020-02-12T15:55:00Z">
              <w:r w:rsidRPr="00A013FD">
                <w:rPr>
                  <w:rFonts w:asciiTheme="majorBidi" w:hAnsiTheme="majorBidi" w:cstheme="majorBidi"/>
                  <w:sz w:val="20"/>
                  <w:lang w:eastAsia="nb-NO"/>
                </w:rPr>
                <w:delText>Pilot duration</w:delText>
              </w:r>
            </w:del>
          </w:p>
        </w:tc>
        <w:tc>
          <w:tcPr>
            <w:tcW w:w="3260" w:type="dxa"/>
          </w:tcPr>
          <w:p w14:paraId="05D7840A" w14:textId="77777777" w:rsidR="00A013FD" w:rsidRPr="00A013FD" w:rsidRDefault="00A013FD" w:rsidP="00A013FD">
            <w:pPr>
              <w:tabs>
                <w:tab w:val="clear" w:pos="1134"/>
                <w:tab w:val="clear" w:pos="2268"/>
              </w:tabs>
              <w:spacing w:before="40" w:after="40"/>
              <w:rPr>
                <w:del w:id="25991" w:author="Johnny Schultz" w:date="2020-02-12T15:55:00Z"/>
                <w:rFonts w:asciiTheme="majorBidi" w:hAnsiTheme="majorBidi" w:cstheme="majorBidi"/>
                <w:sz w:val="20"/>
                <w:lang w:eastAsia="nb-NO"/>
              </w:rPr>
            </w:pPr>
            <w:del w:id="25992" w:author="Johnny Schultz" w:date="2020-02-12T15:55:00Z">
              <w:r w:rsidRPr="00A013FD">
                <w:rPr>
                  <w:rFonts w:asciiTheme="majorBidi" w:hAnsiTheme="majorBidi" w:cstheme="majorBidi"/>
                  <w:sz w:val="20"/>
                  <w:lang w:eastAsia="nb-NO"/>
                </w:rPr>
                <w:delText>237.1</w:delText>
              </w:r>
            </w:del>
          </w:p>
        </w:tc>
        <w:tc>
          <w:tcPr>
            <w:tcW w:w="1011" w:type="dxa"/>
          </w:tcPr>
          <w:p w14:paraId="37F11C9F" w14:textId="77777777" w:rsidR="00A013FD" w:rsidRPr="00A013FD" w:rsidRDefault="00A013FD" w:rsidP="00A013FD">
            <w:pPr>
              <w:tabs>
                <w:tab w:val="clear" w:pos="1134"/>
                <w:tab w:val="clear" w:pos="2268"/>
              </w:tabs>
              <w:spacing w:before="40" w:after="40"/>
              <w:rPr>
                <w:del w:id="25993" w:author="Johnny Schultz" w:date="2020-02-12T15:55:00Z"/>
                <w:rFonts w:asciiTheme="majorBidi" w:hAnsiTheme="majorBidi" w:cstheme="majorBidi"/>
                <w:sz w:val="20"/>
                <w:lang w:eastAsia="nb-NO"/>
              </w:rPr>
            </w:pPr>
            <w:del w:id="25994" w:author="Johnny Schultz" w:date="2020-02-12T15:55:00Z">
              <w:r w:rsidRPr="00A013FD">
                <w:rPr>
                  <w:rFonts w:asciiTheme="majorBidi" w:hAnsiTheme="majorBidi" w:cstheme="majorBidi"/>
                  <w:sz w:val="20"/>
                  <w:lang w:eastAsia="nb-NO"/>
                </w:rPr>
                <w:delText>ms</w:delText>
              </w:r>
            </w:del>
          </w:p>
        </w:tc>
      </w:tr>
      <w:tr w:rsidR="00A013FD" w:rsidRPr="00A013FD" w14:paraId="59712306" w14:textId="77777777" w:rsidTr="00BF604E">
        <w:trPr>
          <w:jc w:val="center"/>
          <w:del w:id="25995" w:author="Johnny Schultz" w:date="2020-02-12T15:55:00Z"/>
        </w:trPr>
        <w:tc>
          <w:tcPr>
            <w:tcW w:w="3114" w:type="dxa"/>
          </w:tcPr>
          <w:p w14:paraId="376E052B" w14:textId="77777777" w:rsidR="00A013FD" w:rsidRPr="00A013FD" w:rsidRDefault="00A013FD" w:rsidP="00A013FD">
            <w:pPr>
              <w:tabs>
                <w:tab w:val="clear" w:pos="1134"/>
                <w:tab w:val="clear" w:pos="2268"/>
              </w:tabs>
              <w:spacing w:before="40" w:after="40"/>
              <w:rPr>
                <w:del w:id="25996" w:author="Johnny Schultz" w:date="2020-02-12T15:55:00Z"/>
                <w:rFonts w:asciiTheme="majorBidi" w:hAnsiTheme="majorBidi" w:cstheme="majorBidi"/>
                <w:sz w:val="20"/>
                <w:lang w:eastAsia="nb-NO"/>
              </w:rPr>
            </w:pPr>
            <w:del w:id="25997" w:author="Johnny Schultz" w:date="2020-02-12T15:55:00Z">
              <w:r w:rsidRPr="00A013FD">
                <w:rPr>
                  <w:rFonts w:asciiTheme="majorBidi" w:hAnsiTheme="majorBidi" w:cstheme="majorBidi"/>
                  <w:sz w:val="20"/>
                  <w:lang w:eastAsia="nb-NO"/>
                </w:rPr>
                <w:delText>Data duration</w:delText>
              </w:r>
            </w:del>
          </w:p>
        </w:tc>
        <w:tc>
          <w:tcPr>
            <w:tcW w:w="3260" w:type="dxa"/>
          </w:tcPr>
          <w:p w14:paraId="12C902C3" w14:textId="77777777" w:rsidR="00A013FD" w:rsidRPr="00A013FD" w:rsidRDefault="00A013FD" w:rsidP="00A013FD">
            <w:pPr>
              <w:tabs>
                <w:tab w:val="clear" w:pos="1134"/>
                <w:tab w:val="clear" w:pos="2268"/>
              </w:tabs>
              <w:spacing w:before="40" w:after="40"/>
              <w:rPr>
                <w:del w:id="25998" w:author="Johnny Schultz" w:date="2020-02-12T15:55:00Z"/>
                <w:rFonts w:asciiTheme="majorBidi" w:hAnsiTheme="majorBidi" w:cstheme="majorBidi"/>
                <w:sz w:val="20"/>
                <w:lang w:eastAsia="nb-NO"/>
              </w:rPr>
            </w:pPr>
            <w:del w:id="25999" w:author="Johnny Schultz" w:date="2020-02-12T15:55:00Z">
              <w:r w:rsidRPr="00A013FD">
                <w:rPr>
                  <w:rFonts w:asciiTheme="majorBidi" w:hAnsiTheme="majorBidi" w:cstheme="majorBidi"/>
                  <w:sz w:val="20"/>
                  <w:lang w:eastAsia="nb-NO"/>
                </w:rPr>
                <w:delText>2 133.9</w:delText>
              </w:r>
            </w:del>
          </w:p>
        </w:tc>
        <w:tc>
          <w:tcPr>
            <w:tcW w:w="1011" w:type="dxa"/>
          </w:tcPr>
          <w:p w14:paraId="447BB8E6" w14:textId="77777777" w:rsidR="00A013FD" w:rsidRPr="00A013FD" w:rsidRDefault="00A013FD" w:rsidP="00A013FD">
            <w:pPr>
              <w:tabs>
                <w:tab w:val="clear" w:pos="1134"/>
                <w:tab w:val="clear" w:pos="2268"/>
              </w:tabs>
              <w:spacing w:before="40" w:after="40"/>
              <w:rPr>
                <w:del w:id="26000" w:author="Johnny Schultz" w:date="2020-02-12T15:55:00Z"/>
                <w:rFonts w:asciiTheme="majorBidi" w:hAnsiTheme="majorBidi" w:cstheme="majorBidi"/>
                <w:sz w:val="20"/>
                <w:lang w:eastAsia="nb-NO"/>
              </w:rPr>
            </w:pPr>
            <w:del w:id="26001" w:author="Johnny Schultz" w:date="2020-02-12T15:55:00Z">
              <w:r w:rsidRPr="00A013FD">
                <w:rPr>
                  <w:rFonts w:asciiTheme="majorBidi" w:hAnsiTheme="majorBidi" w:cstheme="majorBidi"/>
                  <w:sz w:val="20"/>
                  <w:lang w:eastAsia="nb-NO"/>
                </w:rPr>
                <w:delText>ms</w:delText>
              </w:r>
            </w:del>
          </w:p>
        </w:tc>
      </w:tr>
      <w:tr w:rsidR="00A013FD" w:rsidRPr="00A013FD" w14:paraId="51173ACA" w14:textId="77777777" w:rsidTr="00BF604E">
        <w:trPr>
          <w:jc w:val="center"/>
          <w:del w:id="26002" w:author="Johnny Schultz" w:date="2020-02-12T15:55:00Z"/>
        </w:trPr>
        <w:tc>
          <w:tcPr>
            <w:tcW w:w="3114" w:type="dxa"/>
          </w:tcPr>
          <w:p w14:paraId="6459845B" w14:textId="77777777" w:rsidR="00A013FD" w:rsidRPr="00A013FD" w:rsidRDefault="00A013FD" w:rsidP="00A013FD">
            <w:pPr>
              <w:tabs>
                <w:tab w:val="clear" w:pos="1134"/>
                <w:tab w:val="clear" w:pos="2268"/>
              </w:tabs>
              <w:spacing w:before="40" w:after="40"/>
              <w:rPr>
                <w:del w:id="26003" w:author="Johnny Schultz" w:date="2020-02-12T15:55:00Z"/>
                <w:rFonts w:asciiTheme="majorBidi" w:hAnsiTheme="majorBidi" w:cstheme="majorBidi"/>
                <w:sz w:val="20"/>
                <w:lang w:eastAsia="nb-NO"/>
              </w:rPr>
            </w:pPr>
            <w:del w:id="26004" w:author="Johnny Schultz" w:date="2020-02-12T15:55:00Z">
              <w:r w:rsidRPr="00A013FD">
                <w:rPr>
                  <w:rFonts w:asciiTheme="majorBidi" w:hAnsiTheme="majorBidi" w:cstheme="majorBidi"/>
                  <w:sz w:val="20"/>
                  <w:lang w:eastAsia="nb-NO"/>
                </w:rPr>
                <w:delText xml:space="preserve">Number of info bits </w:delText>
              </w:r>
            </w:del>
          </w:p>
        </w:tc>
        <w:tc>
          <w:tcPr>
            <w:tcW w:w="3260" w:type="dxa"/>
          </w:tcPr>
          <w:p w14:paraId="59377578" w14:textId="77777777" w:rsidR="00A013FD" w:rsidRPr="00A013FD" w:rsidRDefault="00A013FD" w:rsidP="00A013FD">
            <w:pPr>
              <w:tabs>
                <w:tab w:val="clear" w:pos="1134"/>
                <w:tab w:val="clear" w:pos="2268"/>
              </w:tabs>
              <w:spacing w:before="40" w:after="40"/>
              <w:rPr>
                <w:del w:id="26005" w:author="Johnny Schultz" w:date="2020-02-12T15:55:00Z"/>
                <w:rFonts w:asciiTheme="majorBidi" w:hAnsiTheme="majorBidi" w:cstheme="majorBidi"/>
                <w:sz w:val="20"/>
                <w:lang w:eastAsia="nb-NO"/>
              </w:rPr>
            </w:pPr>
            <w:del w:id="26006" w:author="Johnny Schultz" w:date="2020-02-12T15:55:00Z">
              <w:r w:rsidRPr="00A013FD">
                <w:rPr>
                  <w:rFonts w:asciiTheme="majorBidi" w:hAnsiTheme="majorBidi" w:cstheme="majorBidi"/>
                  <w:sz w:val="20"/>
                  <w:lang w:eastAsia="nb-NO"/>
                </w:rPr>
                <w:delText>20 480</w:delText>
              </w:r>
            </w:del>
          </w:p>
        </w:tc>
        <w:tc>
          <w:tcPr>
            <w:tcW w:w="1011" w:type="dxa"/>
          </w:tcPr>
          <w:p w14:paraId="3FA25157" w14:textId="77777777" w:rsidR="00A013FD" w:rsidRPr="00A013FD" w:rsidRDefault="00A013FD" w:rsidP="00A013FD">
            <w:pPr>
              <w:tabs>
                <w:tab w:val="clear" w:pos="1134"/>
                <w:tab w:val="clear" w:pos="2268"/>
              </w:tabs>
              <w:spacing w:before="40" w:after="40"/>
              <w:rPr>
                <w:del w:id="26007" w:author="Johnny Schultz" w:date="2020-02-12T15:55:00Z"/>
                <w:rFonts w:asciiTheme="majorBidi" w:hAnsiTheme="majorBidi" w:cstheme="majorBidi"/>
                <w:sz w:val="20"/>
                <w:lang w:eastAsia="nb-NO"/>
              </w:rPr>
            </w:pPr>
            <w:del w:id="26008" w:author="Johnny Schultz" w:date="2020-02-12T15:55:00Z">
              <w:r w:rsidRPr="00A013FD">
                <w:rPr>
                  <w:rFonts w:asciiTheme="majorBidi" w:hAnsiTheme="majorBidi" w:cstheme="majorBidi"/>
                  <w:sz w:val="20"/>
                  <w:lang w:eastAsia="nb-NO"/>
                </w:rPr>
                <w:delText>bits</w:delText>
              </w:r>
            </w:del>
          </w:p>
        </w:tc>
      </w:tr>
      <w:tr w:rsidR="00A013FD" w:rsidRPr="00A013FD" w14:paraId="3167CF22" w14:textId="77777777" w:rsidTr="00BF604E">
        <w:trPr>
          <w:jc w:val="center"/>
          <w:del w:id="26009" w:author="Johnny Schultz" w:date="2020-02-12T15:55:00Z"/>
        </w:trPr>
        <w:tc>
          <w:tcPr>
            <w:tcW w:w="3114" w:type="dxa"/>
          </w:tcPr>
          <w:p w14:paraId="03373C77" w14:textId="77777777" w:rsidR="00A013FD" w:rsidRPr="00A013FD" w:rsidRDefault="00A013FD" w:rsidP="00A013FD">
            <w:pPr>
              <w:tabs>
                <w:tab w:val="clear" w:pos="1134"/>
                <w:tab w:val="clear" w:pos="2268"/>
              </w:tabs>
              <w:spacing w:before="40" w:after="40"/>
              <w:rPr>
                <w:del w:id="26010" w:author="Johnny Schultz" w:date="2020-02-12T15:55:00Z"/>
                <w:rFonts w:asciiTheme="majorBidi" w:hAnsiTheme="majorBidi" w:cstheme="majorBidi"/>
                <w:sz w:val="20"/>
                <w:lang w:eastAsia="nb-NO"/>
              </w:rPr>
            </w:pPr>
            <w:del w:id="26011" w:author="Johnny Schultz" w:date="2020-02-12T15:55:00Z">
              <w:r w:rsidRPr="00A013FD">
                <w:rPr>
                  <w:rFonts w:asciiTheme="majorBidi" w:hAnsiTheme="majorBidi" w:cstheme="majorBidi"/>
                  <w:sz w:val="20"/>
                  <w:lang w:eastAsia="nb-NO"/>
                </w:rPr>
                <w:delText>Number of coded bits</w:delText>
              </w:r>
            </w:del>
          </w:p>
        </w:tc>
        <w:tc>
          <w:tcPr>
            <w:tcW w:w="3260" w:type="dxa"/>
          </w:tcPr>
          <w:p w14:paraId="791755FA" w14:textId="77777777" w:rsidR="00A013FD" w:rsidRPr="00A013FD" w:rsidRDefault="00A013FD" w:rsidP="00A013FD">
            <w:pPr>
              <w:tabs>
                <w:tab w:val="clear" w:pos="1134"/>
                <w:tab w:val="clear" w:pos="2268"/>
              </w:tabs>
              <w:spacing w:before="40" w:after="40"/>
              <w:rPr>
                <w:del w:id="26012" w:author="Johnny Schultz" w:date="2020-02-12T15:55:00Z"/>
                <w:rFonts w:asciiTheme="majorBidi" w:hAnsiTheme="majorBidi" w:cstheme="majorBidi"/>
                <w:sz w:val="20"/>
                <w:lang w:eastAsia="nb-NO"/>
              </w:rPr>
            </w:pPr>
            <w:del w:id="26013" w:author="Johnny Schultz" w:date="2020-02-12T15:55:00Z">
              <w:r w:rsidRPr="00A013FD">
                <w:rPr>
                  <w:rFonts w:asciiTheme="majorBidi" w:hAnsiTheme="majorBidi" w:cstheme="majorBidi"/>
                  <w:sz w:val="20"/>
                  <w:lang w:eastAsia="nb-NO"/>
                </w:rPr>
                <w:delText>81 920</w:delText>
              </w:r>
            </w:del>
          </w:p>
        </w:tc>
        <w:tc>
          <w:tcPr>
            <w:tcW w:w="1011" w:type="dxa"/>
          </w:tcPr>
          <w:p w14:paraId="0F4A533C" w14:textId="77777777" w:rsidR="00A013FD" w:rsidRPr="00A013FD" w:rsidRDefault="00A013FD" w:rsidP="00A013FD">
            <w:pPr>
              <w:tabs>
                <w:tab w:val="clear" w:pos="1134"/>
                <w:tab w:val="clear" w:pos="2268"/>
              </w:tabs>
              <w:spacing w:before="40" w:after="40"/>
              <w:rPr>
                <w:del w:id="26014" w:author="Johnny Schultz" w:date="2020-02-12T15:55:00Z"/>
                <w:rFonts w:asciiTheme="majorBidi" w:hAnsiTheme="majorBidi" w:cstheme="majorBidi"/>
                <w:sz w:val="20"/>
                <w:lang w:eastAsia="nb-NO"/>
              </w:rPr>
            </w:pPr>
            <w:del w:id="26015" w:author="Johnny Schultz" w:date="2020-02-12T15:55:00Z">
              <w:r w:rsidRPr="00A013FD">
                <w:rPr>
                  <w:rFonts w:asciiTheme="majorBidi" w:hAnsiTheme="majorBidi" w:cstheme="majorBidi"/>
                  <w:sz w:val="20"/>
                  <w:lang w:eastAsia="nb-NO"/>
                </w:rPr>
                <w:delText>bits</w:delText>
              </w:r>
            </w:del>
          </w:p>
        </w:tc>
      </w:tr>
      <w:tr w:rsidR="00A013FD" w:rsidRPr="00A013FD" w14:paraId="513C46C6" w14:textId="77777777" w:rsidTr="00BF604E">
        <w:trPr>
          <w:jc w:val="center"/>
          <w:del w:id="26016" w:author="Johnny Schultz" w:date="2020-02-12T15:55:00Z"/>
        </w:trPr>
        <w:tc>
          <w:tcPr>
            <w:tcW w:w="3114" w:type="dxa"/>
          </w:tcPr>
          <w:p w14:paraId="768216E0" w14:textId="77777777" w:rsidR="00A013FD" w:rsidRPr="00A013FD" w:rsidRDefault="00A013FD" w:rsidP="00A013FD">
            <w:pPr>
              <w:tabs>
                <w:tab w:val="clear" w:pos="1134"/>
                <w:tab w:val="clear" w:pos="2268"/>
              </w:tabs>
              <w:spacing w:before="40" w:after="40"/>
              <w:rPr>
                <w:del w:id="26017" w:author="Johnny Schultz" w:date="2020-02-12T15:55:00Z"/>
                <w:rFonts w:asciiTheme="majorBidi" w:hAnsiTheme="majorBidi" w:cstheme="majorBidi"/>
                <w:sz w:val="20"/>
                <w:lang w:eastAsia="nb-NO"/>
              </w:rPr>
            </w:pPr>
            <w:del w:id="26018" w:author="Johnny Schultz" w:date="2020-02-12T15:55:00Z">
              <w:r w:rsidRPr="00A013FD">
                <w:rPr>
                  <w:rFonts w:asciiTheme="majorBidi" w:hAnsiTheme="majorBidi" w:cstheme="majorBidi"/>
                  <w:sz w:val="20"/>
                  <w:lang w:eastAsia="nb-NO"/>
                </w:rPr>
                <w:delText>Block interleaver width</w:delText>
              </w:r>
            </w:del>
          </w:p>
        </w:tc>
        <w:tc>
          <w:tcPr>
            <w:tcW w:w="3260" w:type="dxa"/>
          </w:tcPr>
          <w:p w14:paraId="77B4932C" w14:textId="77777777" w:rsidR="00A013FD" w:rsidRPr="00A013FD" w:rsidRDefault="00A013FD" w:rsidP="00A013FD">
            <w:pPr>
              <w:tabs>
                <w:tab w:val="clear" w:pos="1134"/>
                <w:tab w:val="clear" w:pos="2268"/>
              </w:tabs>
              <w:spacing w:before="40" w:after="40"/>
              <w:rPr>
                <w:del w:id="26019" w:author="Johnny Schultz" w:date="2020-02-12T15:55:00Z"/>
                <w:rFonts w:asciiTheme="majorBidi" w:hAnsiTheme="majorBidi" w:cstheme="majorBidi"/>
                <w:sz w:val="20"/>
                <w:lang w:eastAsia="nb-NO"/>
              </w:rPr>
            </w:pPr>
            <w:del w:id="26020" w:author="Johnny Schultz" w:date="2020-02-12T15:55:00Z">
              <w:r w:rsidRPr="00A013FD">
                <w:rPr>
                  <w:rFonts w:asciiTheme="majorBidi" w:hAnsiTheme="majorBidi" w:cstheme="majorBidi"/>
                  <w:sz w:val="20"/>
                  <w:lang w:eastAsia="nb-NO"/>
                </w:rPr>
                <w:delText>256</w:delText>
              </w:r>
            </w:del>
          </w:p>
        </w:tc>
        <w:tc>
          <w:tcPr>
            <w:tcW w:w="1011" w:type="dxa"/>
          </w:tcPr>
          <w:p w14:paraId="657EEC4E" w14:textId="77777777" w:rsidR="00A013FD" w:rsidRPr="00A013FD" w:rsidRDefault="00A013FD" w:rsidP="00A013FD">
            <w:pPr>
              <w:tabs>
                <w:tab w:val="clear" w:pos="1134"/>
                <w:tab w:val="clear" w:pos="2268"/>
              </w:tabs>
              <w:spacing w:before="40" w:after="40"/>
              <w:rPr>
                <w:del w:id="26021" w:author="Johnny Schultz" w:date="2020-02-12T15:55:00Z"/>
                <w:rFonts w:asciiTheme="majorBidi" w:hAnsiTheme="majorBidi" w:cstheme="majorBidi"/>
                <w:sz w:val="20"/>
                <w:lang w:eastAsia="nb-NO"/>
              </w:rPr>
            </w:pPr>
            <w:del w:id="26022" w:author="Johnny Schultz" w:date="2020-02-12T15:55:00Z">
              <w:r w:rsidRPr="00A013FD">
                <w:rPr>
                  <w:rFonts w:asciiTheme="majorBidi" w:hAnsiTheme="majorBidi" w:cstheme="majorBidi"/>
                  <w:sz w:val="20"/>
                  <w:lang w:eastAsia="nb-NO"/>
                </w:rPr>
                <w:delText>bits</w:delText>
              </w:r>
            </w:del>
          </w:p>
        </w:tc>
      </w:tr>
      <w:tr w:rsidR="00A013FD" w:rsidRPr="00A013FD" w14:paraId="7BEC6F62" w14:textId="77777777" w:rsidTr="00BF604E">
        <w:trPr>
          <w:jc w:val="center"/>
          <w:del w:id="26023" w:author="Johnny Schultz" w:date="2020-02-12T15:55:00Z"/>
        </w:trPr>
        <w:tc>
          <w:tcPr>
            <w:tcW w:w="3114" w:type="dxa"/>
          </w:tcPr>
          <w:p w14:paraId="1073FCFD" w14:textId="77777777" w:rsidR="00A013FD" w:rsidRPr="00A013FD" w:rsidRDefault="00A013FD" w:rsidP="00A013FD">
            <w:pPr>
              <w:tabs>
                <w:tab w:val="clear" w:pos="1134"/>
                <w:tab w:val="clear" w:pos="2268"/>
              </w:tabs>
              <w:spacing w:before="40" w:after="40"/>
              <w:rPr>
                <w:del w:id="26024" w:author="Johnny Schultz" w:date="2020-02-12T15:55:00Z"/>
                <w:rFonts w:asciiTheme="majorBidi" w:hAnsiTheme="majorBidi" w:cstheme="majorBidi"/>
                <w:sz w:val="20"/>
                <w:lang w:eastAsia="nb-NO"/>
              </w:rPr>
            </w:pPr>
            <w:del w:id="26025" w:author="Johnny Schultz" w:date="2020-02-12T15:55:00Z">
              <w:r w:rsidRPr="00A013FD">
                <w:rPr>
                  <w:rFonts w:asciiTheme="majorBidi" w:hAnsiTheme="majorBidi" w:cstheme="majorBidi"/>
                  <w:sz w:val="20"/>
                  <w:lang w:eastAsia="nb-NO"/>
                </w:rPr>
                <w:delText>Block interleaver height</w:delText>
              </w:r>
            </w:del>
          </w:p>
        </w:tc>
        <w:tc>
          <w:tcPr>
            <w:tcW w:w="3260" w:type="dxa"/>
          </w:tcPr>
          <w:p w14:paraId="4CBD2E55" w14:textId="77777777" w:rsidR="00A013FD" w:rsidRPr="00A013FD" w:rsidRDefault="00A013FD" w:rsidP="00A013FD">
            <w:pPr>
              <w:tabs>
                <w:tab w:val="clear" w:pos="1134"/>
                <w:tab w:val="clear" w:pos="2268"/>
              </w:tabs>
              <w:spacing w:before="40" w:after="40"/>
              <w:rPr>
                <w:del w:id="26026" w:author="Johnny Schultz" w:date="2020-02-12T15:55:00Z"/>
                <w:rFonts w:asciiTheme="majorBidi" w:hAnsiTheme="majorBidi" w:cstheme="majorBidi"/>
                <w:sz w:val="20"/>
                <w:lang w:eastAsia="nb-NO"/>
              </w:rPr>
            </w:pPr>
            <w:del w:id="26027" w:author="Johnny Schultz" w:date="2020-02-12T15:55:00Z">
              <w:r w:rsidRPr="00A013FD">
                <w:rPr>
                  <w:rFonts w:asciiTheme="majorBidi" w:hAnsiTheme="majorBidi" w:cstheme="majorBidi"/>
                  <w:sz w:val="20"/>
                  <w:lang w:eastAsia="nb-NO"/>
                </w:rPr>
                <w:delText>320</w:delText>
              </w:r>
            </w:del>
          </w:p>
        </w:tc>
        <w:tc>
          <w:tcPr>
            <w:tcW w:w="1011" w:type="dxa"/>
          </w:tcPr>
          <w:p w14:paraId="10A7441B" w14:textId="77777777" w:rsidR="00A013FD" w:rsidRPr="00A013FD" w:rsidRDefault="00A013FD" w:rsidP="00A013FD">
            <w:pPr>
              <w:tabs>
                <w:tab w:val="clear" w:pos="1134"/>
                <w:tab w:val="clear" w:pos="2268"/>
              </w:tabs>
              <w:spacing w:before="40" w:after="40"/>
              <w:rPr>
                <w:del w:id="26028" w:author="Johnny Schultz" w:date="2020-02-12T15:55:00Z"/>
                <w:rFonts w:asciiTheme="majorBidi" w:hAnsiTheme="majorBidi" w:cstheme="majorBidi"/>
                <w:sz w:val="20"/>
                <w:lang w:eastAsia="nb-NO"/>
              </w:rPr>
            </w:pPr>
            <w:del w:id="26029" w:author="Johnny Schultz" w:date="2020-02-12T15:55:00Z">
              <w:r w:rsidRPr="00A013FD">
                <w:rPr>
                  <w:rFonts w:asciiTheme="majorBidi" w:hAnsiTheme="majorBidi" w:cstheme="majorBidi"/>
                  <w:sz w:val="20"/>
                  <w:lang w:eastAsia="nb-NO"/>
                </w:rPr>
                <w:delText>bits</w:delText>
              </w:r>
            </w:del>
          </w:p>
        </w:tc>
      </w:tr>
      <w:tr w:rsidR="00A013FD" w:rsidRPr="00A013FD" w14:paraId="5841E0E3" w14:textId="77777777" w:rsidTr="00BF604E">
        <w:trPr>
          <w:jc w:val="center"/>
          <w:del w:id="26030" w:author="Johnny Schultz" w:date="2020-02-12T15:55:00Z"/>
        </w:trPr>
        <w:tc>
          <w:tcPr>
            <w:tcW w:w="3114" w:type="dxa"/>
          </w:tcPr>
          <w:p w14:paraId="387A0FEB" w14:textId="77777777" w:rsidR="00A013FD" w:rsidRPr="00A013FD" w:rsidRDefault="00A013FD" w:rsidP="00A013FD">
            <w:pPr>
              <w:tabs>
                <w:tab w:val="clear" w:pos="1134"/>
                <w:tab w:val="clear" w:pos="2268"/>
              </w:tabs>
              <w:spacing w:before="40" w:after="40"/>
              <w:rPr>
                <w:del w:id="26031" w:author="Johnny Schultz" w:date="2020-02-12T15:55:00Z"/>
                <w:rFonts w:asciiTheme="majorBidi" w:hAnsiTheme="majorBidi" w:cstheme="majorBidi"/>
                <w:sz w:val="20"/>
                <w:lang w:eastAsia="nb-NO"/>
              </w:rPr>
            </w:pPr>
            <w:del w:id="26032" w:author="Johnny Schultz" w:date="2020-02-12T15:55:00Z">
              <w:r w:rsidRPr="00A013FD">
                <w:rPr>
                  <w:rFonts w:asciiTheme="majorBidi" w:hAnsiTheme="majorBidi" w:cstheme="majorBidi"/>
                  <w:sz w:val="20"/>
                  <w:lang w:eastAsia="nb-NO"/>
                </w:rPr>
                <w:delText>Interleaver size</w:delText>
              </w:r>
            </w:del>
          </w:p>
        </w:tc>
        <w:tc>
          <w:tcPr>
            <w:tcW w:w="3260" w:type="dxa"/>
          </w:tcPr>
          <w:p w14:paraId="3DC17407" w14:textId="77777777" w:rsidR="00A013FD" w:rsidRPr="00A013FD" w:rsidRDefault="00A013FD" w:rsidP="00A013FD">
            <w:pPr>
              <w:tabs>
                <w:tab w:val="clear" w:pos="1134"/>
                <w:tab w:val="clear" w:pos="2268"/>
              </w:tabs>
              <w:spacing w:before="40" w:after="40"/>
              <w:rPr>
                <w:del w:id="26033" w:author="Johnny Schultz" w:date="2020-02-12T15:55:00Z"/>
                <w:rFonts w:asciiTheme="majorBidi" w:hAnsiTheme="majorBidi" w:cstheme="majorBidi"/>
                <w:sz w:val="20"/>
                <w:lang w:eastAsia="nb-NO"/>
              </w:rPr>
            </w:pPr>
            <w:del w:id="26034" w:author="Johnny Schultz" w:date="2020-02-12T15:55:00Z">
              <w:r w:rsidRPr="00A013FD">
                <w:rPr>
                  <w:rFonts w:asciiTheme="majorBidi" w:hAnsiTheme="majorBidi" w:cstheme="majorBidi"/>
                  <w:sz w:val="20"/>
                  <w:lang w:eastAsia="nb-NO"/>
                </w:rPr>
                <w:delText>81 920</w:delText>
              </w:r>
            </w:del>
          </w:p>
        </w:tc>
        <w:tc>
          <w:tcPr>
            <w:tcW w:w="1011" w:type="dxa"/>
          </w:tcPr>
          <w:p w14:paraId="418CF939" w14:textId="77777777" w:rsidR="00A013FD" w:rsidRPr="00A013FD" w:rsidRDefault="00A013FD" w:rsidP="00A013FD">
            <w:pPr>
              <w:tabs>
                <w:tab w:val="clear" w:pos="1134"/>
                <w:tab w:val="clear" w:pos="2268"/>
              </w:tabs>
              <w:spacing w:before="40" w:after="40"/>
              <w:rPr>
                <w:del w:id="26035" w:author="Johnny Schultz" w:date="2020-02-12T15:55:00Z"/>
                <w:rFonts w:asciiTheme="majorBidi" w:hAnsiTheme="majorBidi" w:cstheme="majorBidi"/>
                <w:sz w:val="20"/>
                <w:lang w:eastAsia="nb-NO"/>
              </w:rPr>
            </w:pPr>
            <w:del w:id="26036" w:author="Johnny Schultz" w:date="2020-02-12T15:55:00Z">
              <w:r w:rsidRPr="00A013FD">
                <w:rPr>
                  <w:rFonts w:asciiTheme="majorBidi" w:hAnsiTheme="majorBidi" w:cstheme="majorBidi"/>
                  <w:sz w:val="20"/>
                  <w:lang w:eastAsia="nb-NO"/>
                </w:rPr>
                <w:delText>bits</w:delText>
              </w:r>
            </w:del>
          </w:p>
        </w:tc>
      </w:tr>
      <w:tr w:rsidR="00A013FD" w:rsidRPr="00A013FD" w14:paraId="4DB39007" w14:textId="77777777" w:rsidTr="00BF604E">
        <w:trPr>
          <w:jc w:val="center"/>
          <w:del w:id="26037" w:author="Johnny Schultz" w:date="2020-02-12T15:55:00Z"/>
        </w:trPr>
        <w:tc>
          <w:tcPr>
            <w:tcW w:w="3114" w:type="dxa"/>
          </w:tcPr>
          <w:p w14:paraId="725D54DB" w14:textId="77777777" w:rsidR="00A013FD" w:rsidRPr="00A013FD" w:rsidRDefault="00A013FD" w:rsidP="00A013FD">
            <w:pPr>
              <w:tabs>
                <w:tab w:val="clear" w:pos="1134"/>
                <w:tab w:val="clear" w:pos="2268"/>
              </w:tabs>
              <w:spacing w:before="40" w:after="40"/>
              <w:rPr>
                <w:del w:id="26038" w:author="Johnny Schultz" w:date="2020-02-12T15:55:00Z"/>
                <w:rFonts w:asciiTheme="majorBidi" w:hAnsiTheme="majorBidi" w:cstheme="majorBidi"/>
                <w:sz w:val="20"/>
                <w:lang w:eastAsia="nb-NO"/>
              </w:rPr>
            </w:pPr>
            <w:del w:id="26039" w:author="Johnny Schultz" w:date="2020-02-12T15:55:00Z">
              <w:r w:rsidRPr="00A013FD">
                <w:rPr>
                  <w:rFonts w:asciiTheme="majorBidi" w:hAnsiTheme="majorBidi" w:cstheme="majorBidi"/>
                  <w:sz w:val="20"/>
                  <w:lang w:eastAsia="nb-NO"/>
                </w:rPr>
                <w:delText>Number of info bytes</w:delText>
              </w:r>
            </w:del>
          </w:p>
        </w:tc>
        <w:tc>
          <w:tcPr>
            <w:tcW w:w="3260" w:type="dxa"/>
          </w:tcPr>
          <w:p w14:paraId="018D4116" w14:textId="77777777" w:rsidR="00A013FD" w:rsidRPr="00A013FD" w:rsidRDefault="00A013FD" w:rsidP="00A013FD">
            <w:pPr>
              <w:tabs>
                <w:tab w:val="clear" w:pos="1134"/>
                <w:tab w:val="clear" w:pos="2268"/>
              </w:tabs>
              <w:spacing w:before="40" w:after="40"/>
              <w:rPr>
                <w:del w:id="26040" w:author="Johnny Schultz" w:date="2020-02-12T15:55:00Z"/>
                <w:rFonts w:asciiTheme="majorBidi" w:hAnsiTheme="majorBidi" w:cstheme="majorBidi"/>
                <w:sz w:val="20"/>
                <w:lang w:eastAsia="nb-NO"/>
              </w:rPr>
            </w:pPr>
            <w:del w:id="26041" w:author="Johnny Schultz" w:date="2020-02-12T15:55:00Z">
              <w:r w:rsidRPr="00A013FD">
                <w:rPr>
                  <w:rFonts w:asciiTheme="majorBidi" w:hAnsiTheme="majorBidi" w:cstheme="majorBidi"/>
                  <w:sz w:val="20"/>
                  <w:lang w:eastAsia="nb-NO"/>
                </w:rPr>
                <w:delText>2 560</w:delText>
              </w:r>
            </w:del>
          </w:p>
        </w:tc>
        <w:tc>
          <w:tcPr>
            <w:tcW w:w="1011" w:type="dxa"/>
          </w:tcPr>
          <w:p w14:paraId="23068F48" w14:textId="77777777" w:rsidR="00A013FD" w:rsidRPr="00A013FD" w:rsidRDefault="00A013FD" w:rsidP="00A013FD">
            <w:pPr>
              <w:tabs>
                <w:tab w:val="clear" w:pos="1134"/>
                <w:tab w:val="clear" w:pos="2268"/>
              </w:tabs>
              <w:spacing w:before="40" w:after="40"/>
              <w:rPr>
                <w:del w:id="26042" w:author="Johnny Schultz" w:date="2020-02-12T15:55:00Z"/>
                <w:rFonts w:asciiTheme="majorBidi" w:hAnsiTheme="majorBidi" w:cstheme="majorBidi"/>
                <w:sz w:val="20"/>
                <w:lang w:eastAsia="nb-NO"/>
              </w:rPr>
            </w:pPr>
            <w:del w:id="26043" w:author="Johnny Schultz" w:date="2020-02-12T15:55:00Z">
              <w:r w:rsidRPr="00A013FD">
                <w:rPr>
                  <w:rFonts w:asciiTheme="majorBidi" w:hAnsiTheme="majorBidi" w:cstheme="majorBidi"/>
                  <w:sz w:val="20"/>
                  <w:lang w:eastAsia="nb-NO"/>
                </w:rPr>
                <w:delText>bytes</w:delText>
              </w:r>
            </w:del>
          </w:p>
        </w:tc>
      </w:tr>
    </w:tbl>
    <w:p w14:paraId="7CA93DD5" w14:textId="77777777" w:rsidR="00A013FD" w:rsidRPr="00A013FD" w:rsidRDefault="00A013FD" w:rsidP="00A013FD">
      <w:pPr>
        <w:keepNext/>
        <w:keepLines/>
        <w:numPr>
          <w:ilvl w:val="2"/>
          <w:numId w:val="0"/>
        </w:numPr>
        <w:tabs>
          <w:tab w:val="clear" w:pos="1134"/>
          <w:tab w:val="left" w:pos="360"/>
        </w:tabs>
        <w:spacing w:before="200"/>
        <w:ind w:left="360" w:hanging="360"/>
        <w:outlineLvl w:val="2"/>
        <w:rPr>
          <w:del w:id="26044" w:author="Johnny Schultz" w:date="2020-02-12T15:55:00Z"/>
          <w:b/>
        </w:rPr>
      </w:pPr>
      <w:del w:id="26045" w:author="Johnny Schultz" w:date="2020-02-12T15:55:00Z">
        <w:r w:rsidRPr="00A013FD">
          <w:rPr>
            <w:b/>
          </w:rPr>
          <w:br w:type="page"/>
        </w:r>
      </w:del>
    </w:p>
    <w:p w14:paraId="03B62272" w14:textId="77777777" w:rsidR="00A013FD" w:rsidRPr="00A013FD" w:rsidRDefault="00A013FD" w:rsidP="00A013FD">
      <w:pPr>
        <w:keepNext/>
        <w:keepLines/>
        <w:tabs>
          <w:tab w:val="clear" w:pos="1134"/>
          <w:tab w:val="left" w:pos="360"/>
        </w:tabs>
        <w:spacing w:before="200"/>
        <w:outlineLvl w:val="2"/>
        <w:rPr>
          <w:del w:id="26046" w:author="Johnny Schultz" w:date="2020-02-12T15:55:00Z"/>
          <w:b/>
        </w:rPr>
      </w:pPr>
      <w:del w:id="26047" w:author="Johnny Schultz" w:date="2020-02-12T15:55:00Z">
        <w:r w:rsidRPr="00A013FD">
          <w:rPr>
            <w:b/>
          </w:rPr>
          <w:delText xml:space="preserve">2.7.3 </w:delText>
        </w:r>
        <w:r w:rsidRPr="00A013FD">
          <w:rPr>
            <w:b/>
          </w:rPr>
          <w:tab/>
          <w:delText>PL-Frame format 3</w:delText>
        </w:r>
      </w:del>
    </w:p>
    <w:p w14:paraId="7D5431DF" w14:textId="77777777" w:rsidR="00A013FD" w:rsidRPr="00A013FD" w:rsidRDefault="00A013FD" w:rsidP="00A013FD">
      <w:pPr>
        <w:rPr>
          <w:del w:id="26048" w:author="Johnny Schultz" w:date="2020-02-12T15:55:00Z"/>
        </w:rPr>
      </w:pPr>
      <w:del w:id="26049" w:author="Johnny Schultz" w:date="2020-02-12T15:55:00Z">
        <w:r w:rsidRPr="00A013FD">
          <w:delText>The PL-Frame format 3 is provided in Table A4-14.</w:delText>
        </w:r>
      </w:del>
    </w:p>
    <w:p w14:paraId="220A3CA3" w14:textId="77777777" w:rsidR="00A013FD" w:rsidRPr="00A013FD" w:rsidRDefault="00A013FD" w:rsidP="00A013FD">
      <w:pPr>
        <w:keepNext/>
        <w:spacing w:before="560" w:after="120"/>
        <w:jc w:val="center"/>
        <w:rPr>
          <w:del w:id="26050" w:author="Johnny Schultz" w:date="2020-02-12T15:55:00Z"/>
          <w:caps/>
          <w:sz w:val="20"/>
        </w:rPr>
      </w:pPr>
      <w:del w:id="26051" w:author="Johnny Schultz" w:date="2020-02-12T15:55:00Z">
        <w:r w:rsidRPr="00A013FD">
          <w:rPr>
            <w:caps/>
            <w:sz w:val="20"/>
          </w:rPr>
          <w:delText>TABLE A4-14</w:delText>
        </w:r>
      </w:del>
    </w:p>
    <w:p w14:paraId="7DC5002B" w14:textId="77777777" w:rsidR="00A013FD" w:rsidRPr="00A013FD" w:rsidRDefault="00A013FD" w:rsidP="00A013FD">
      <w:pPr>
        <w:keepNext/>
        <w:keepLines/>
        <w:spacing w:before="0" w:after="120"/>
        <w:jc w:val="center"/>
        <w:rPr>
          <w:del w:id="26052" w:author="Johnny Schultz" w:date="2020-02-12T15:55:00Z"/>
          <w:rFonts w:ascii="Times New Roman Bold" w:hAnsi="Times New Roman Bold"/>
          <w:b/>
          <w:sz w:val="20"/>
        </w:rPr>
      </w:pPr>
      <w:del w:id="26053" w:author="Johnny Schultz" w:date="2020-02-12T15:55:00Z">
        <w:r w:rsidRPr="00A013FD">
          <w:rPr>
            <w:rFonts w:ascii="Times New Roman Bold" w:hAnsi="Times New Roman Bold"/>
            <w:b/>
            <w:sz w:val="20"/>
          </w:rPr>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4"/>
        <w:gridCol w:w="3259"/>
        <w:gridCol w:w="993"/>
      </w:tblGrid>
      <w:tr w:rsidR="00A013FD" w:rsidRPr="00A013FD" w14:paraId="27DC51EC" w14:textId="77777777" w:rsidTr="00BF604E">
        <w:trPr>
          <w:trHeight w:val="280"/>
          <w:jc w:val="center"/>
          <w:del w:id="26054" w:author="Johnny Schultz" w:date="2020-02-12T15:55:00Z"/>
        </w:trPr>
        <w:tc>
          <w:tcPr>
            <w:tcW w:w="2114" w:type="pct"/>
            <w:shd w:val="clear" w:color="auto" w:fill="auto"/>
            <w:noWrap/>
            <w:vAlign w:val="bottom"/>
          </w:tcPr>
          <w:p w14:paraId="09A472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55" w:author="Johnny Schultz" w:date="2020-02-12T15:55:00Z"/>
                <w:sz w:val="20"/>
                <w:lang w:eastAsia="nb-NO"/>
              </w:rPr>
            </w:pPr>
            <w:del w:id="26056" w:author="Johnny Schultz" w:date="2020-02-12T15:55:00Z">
              <w:r w:rsidRPr="00A013FD">
                <w:rPr>
                  <w:sz w:val="20"/>
                  <w:lang w:eastAsia="nb-NO"/>
                </w:rPr>
                <w:delText>Downlink format</w:delText>
              </w:r>
            </w:del>
          </w:p>
        </w:tc>
        <w:tc>
          <w:tcPr>
            <w:tcW w:w="2212" w:type="pct"/>
            <w:shd w:val="clear" w:color="auto" w:fill="auto"/>
            <w:noWrap/>
            <w:vAlign w:val="bottom"/>
          </w:tcPr>
          <w:p w14:paraId="04C39C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57" w:author="Johnny Schultz" w:date="2020-02-12T15:55:00Z"/>
                <w:sz w:val="20"/>
                <w:lang w:eastAsia="nb-NO"/>
              </w:rPr>
            </w:pPr>
            <w:del w:id="26058" w:author="Johnny Schultz" w:date="2020-02-12T15:55:00Z">
              <w:r w:rsidRPr="00A013FD">
                <w:rPr>
                  <w:sz w:val="20"/>
                  <w:lang w:eastAsia="nb-NO"/>
                </w:rPr>
                <w:delText>3</w:delText>
              </w:r>
            </w:del>
          </w:p>
        </w:tc>
        <w:tc>
          <w:tcPr>
            <w:tcW w:w="674" w:type="pct"/>
            <w:shd w:val="clear" w:color="auto" w:fill="auto"/>
            <w:noWrap/>
            <w:vAlign w:val="bottom"/>
          </w:tcPr>
          <w:p w14:paraId="5F5A57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59" w:author="Johnny Schultz" w:date="2020-02-12T15:55:00Z"/>
                <w:sz w:val="20"/>
                <w:lang w:eastAsia="nb-NO"/>
              </w:rPr>
            </w:pPr>
          </w:p>
        </w:tc>
      </w:tr>
      <w:tr w:rsidR="00A013FD" w:rsidRPr="00A013FD" w14:paraId="6E5A5CBE" w14:textId="77777777" w:rsidTr="00BF604E">
        <w:trPr>
          <w:trHeight w:val="280"/>
          <w:jc w:val="center"/>
          <w:del w:id="26060" w:author="Johnny Schultz" w:date="2020-02-12T15:55:00Z"/>
        </w:trPr>
        <w:tc>
          <w:tcPr>
            <w:tcW w:w="2114" w:type="pct"/>
            <w:shd w:val="clear" w:color="auto" w:fill="auto"/>
            <w:noWrap/>
            <w:vAlign w:val="bottom"/>
          </w:tcPr>
          <w:p w14:paraId="4A3FA4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61" w:author="Johnny Schultz" w:date="2020-02-12T15:55:00Z"/>
                <w:sz w:val="20"/>
                <w:lang w:eastAsia="nb-NO"/>
              </w:rPr>
            </w:pPr>
            <w:del w:id="26062" w:author="Johnny Schultz" w:date="2020-02-12T15:55:00Z">
              <w:r w:rsidRPr="00A013FD">
                <w:rPr>
                  <w:sz w:val="20"/>
                  <w:lang w:eastAsia="nb-NO"/>
                </w:rPr>
                <w:delText>Function</w:delText>
              </w:r>
            </w:del>
          </w:p>
        </w:tc>
        <w:tc>
          <w:tcPr>
            <w:tcW w:w="2886" w:type="pct"/>
            <w:gridSpan w:val="2"/>
            <w:shd w:val="clear" w:color="auto" w:fill="auto"/>
            <w:noWrap/>
            <w:vAlign w:val="bottom"/>
          </w:tcPr>
          <w:p w14:paraId="06A7CC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63" w:author="Johnny Schultz" w:date="2020-02-12T15:55:00Z"/>
                <w:sz w:val="20"/>
                <w:lang w:eastAsia="nb-NO"/>
              </w:rPr>
            </w:pPr>
            <w:del w:id="26064" w:author="Johnny Schultz" w:date="2020-02-12T15:55:00Z">
              <w:r w:rsidRPr="00A013FD">
                <w:rPr>
                  <w:sz w:val="20"/>
                  <w:lang w:eastAsia="nb-NO"/>
                </w:rPr>
                <w:delText>High throughput TDM channel</w:delText>
              </w:r>
            </w:del>
          </w:p>
        </w:tc>
      </w:tr>
      <w:tr w:rsidR="00A013FD" w:rsidRPr="00A013FD" w14:paraId="700F737F" w14:textId="77777777" w:rsidTr="00BF604E">
        <w:trPr>
          <w:trHeight w:val="280"/>
          <w:jc w:val="center"/>
          <w:del w:id="26065" w:author="Johnny Schultz" w:date="2020-02-12T15:55:00Z"/>
        </w:trPr>
        <w:tc>
          <w:tcPr>
            <w:tcW w:w="2114" w:type="pct"/>
            <w:shd w:val="clear" w:color="auto" w:fill="auto"/>
            <w:noWrap/>
            <w:vAlign w:val="bottom"/>
          </w:tcPr>
          <w:p w14:paraId="1BA4DB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66" w:author="Johnny Schultz" w:date="2020-02-12T15:55:00Z"/>
                <w:sz w:val="20"/>
                <w:lang w:eastAsia="nb-NO"/>
              </w:rPr>
            </w:pPr>
            <w:del w:id="26067" w:author="Johnny Schultz" w:date="2020-02-12T15:55:00Z">
              <w:r w:rsidRPr="00A013FD">
                <w:rPr>
                  <w:sz w:val="20"/>
                  <w:lang w:eastAsia="nb-NO"/>
                </w:rPr>
                <w:delText>Usage</w:delText>
              </w:r>
            </w:del>
          </w:p>
        </w:tc>
        <w:tc>
          <w:tcPr>
            <w:tcW w:w="2886" w:type="pct"/>
            <w:gridSpan w:val="2"/>
            <w:shd w:val="clear" w:color="auto" w:fill="auto"/>
            <w:noWrap/>
            <w:vAlign w:val="bottom"/>
          </w:tcPr>
          <w:p w14:paraId="1E8504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68" w:author="Johnny Schultz" w:date="2020-02-12T15:55:00Z"/>
                <w:sz w:val="20"/>
                <w:lang w:eastAsia="nb-NO"/>
              </w:rPr>
            </w:pPr>
            <w:del w:id="26069" w:author="Johnny Schultz" w:date="2020-02-12T15:55:00Z">
              <w:r w:rsidRPr="00A013FD">
                <w:rPr>
                  <w:sz w:val="20"/>
                  <w:lang w:eastAsia="nb-NO"/>
                </w:rPr>
                <w:delText>File segment transfer</w:delText>
              </w:r>
            </w:del>
          </w:p>
        </w:tc>
      </w:tr>
      <w:tr w:rsidR="00A013FD" w:rsidRPr="00A013FD" w14:paraId="5E71A3A0" w14:textId="77777777" w:rsidTr="00BF604E">
        <w:trPr>
          <w:trHeight w:val="280"/>
          <w:jc w:val="center"/>
          <w:del w:id="26070" w:author="Johnny Schultz" w:date="2020-02-12T15:55:00Z"/>
        </w:trPr>
        <w:tc>
          <w:tcPr>
            <w:tcW w:w="2114" w:type="pct"/>
            <w:shd w:val="clear" w:color="auto" w:fill="auto"/>
            <w:noWrap/>
            <w:vAlign w:val="bottom"/>
          </w:tcPr>
          <w:p w14:paraId="1BCEB5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71" w:author="Johnny Schultz" w:date="2020-02-12T15:55:00Z"/>
                <w:sz w:val="20"/>
                <w:lang w:eastAsia="nb-NO"/>
              </w:rPr>
            </w:pPr>
            <w:del w:id="26072" w:author="Johnny Schultz" w:date="2020-02-12T15:55:00Z">
              <w:r w:rsidRPr="00A013FD">
                <w:rPr>
                  <w:sz w:val="20"/>
                  <w:lang w:eastAsia="nb-NO"/>
                </w:rPr>
                <w:delText>Header value</w:delText>
              </w:r>
            </w:del>
          </w:p>
        </w:tc>
        <w:tc>
          <w:tcPr>
            <w:tcW w:w="2212" w:type="pct"/>
            <w:shd w:val="clear" w:color="auto" w:fill="auto"/>
            <w:noWrap/>
            <w:vAlign w:val="bottom"/>
          </w:tcPr>
          <w:p w14:paraId="640CBB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73" w:author="Johnny Schultz" w:date="2020-02-12T15:55:00Z"/>
                <w:sz w:val="20"/>
                <w:lang w:eastAsia="nb-NO"/>
              </w:rPr>
            </w:pPr>
            <w:del w:id="26074" w:author="Johnny Schultz" w:date="2020-02-12T15:55:00Z">
              <w:r w:rsidRPr="00A013FD">
                <w:rPr>
                  <w:sz w:val="20"/>
                  <w:lang w:eastAsia="nb-NO"/>
                </w:rPr>
                <w:sym w:font="Symbol" w:char="F0A2"/>
              </w:r>
              <w:r w:rsidRPr="00A013FD">
                <w:rPr>
                  <w:sz w:val="20"/>
                  <w:lang w:eastAsia="nb-NO"/>
                </w:rPr>
                <w:delText>03</w:delText>
              </w:r>
            </w:del>
          </w:p>
        </w:tc>
        <w:tc>
          <w:tcPr>
            <w:tcW w:w="674" w:type="pct"/>
            <w:shd w:val="clear" w:color="auto" w:fill="auto"/>
            <w:noWrap/>
            <w:vAlign w:val="center"/>
          </w:tcPr>
          <w:p w14:paraId="577C81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75" w:author="Johnny Schultz" w:date="2020-02-12T15:55:00Z"/>
                <w:sz w:val="20"/>
                <w:lang w:eastAsia="nb-NO"/>
              </w:rPr>
            </w:pPr>
            <w:del w:id="26076" w:author="Johnny Schultz" w:date="2020-02-12T15:55:00Z">
              <w:r w:rsidRPr="00A013FD">
                <w:rPr>
                  <w:sz w:val="20"/>
                  <w:lang w:eastAsia="nb-NO"/>
                </w:rPr>
                <w:delText>hex</w:delText>
              </w:r>
            </w:del>
          </w:p>
        </w:tc>
      </w:tr>
      <w:tr w:rsidR="00A013FD" w:rsidRPr="00A013FD" w14:paraId="0028B776" w14:textId="77777777" w:rsidTr="00BF604E">
        <w:trPr>
          <w:trHeight w:val="280"/>
          <w:jc w:val="center"/>
          <w:del w:id="26077" w:author="Johnny Schultz" w:date="2020-02-12T15:55:00Z"/>
        </w:trPr>
        <w:tc>
          <w:tcPr>
            <w:tcW w:w="2114" w:type="pct"/>
            <w:shd w:val="clear" w:color="auto" w:fill="auto"/>
            <w:noWrap/>
            <w:vAlign w:val="bottom"/>
          </w:tcPr>
          <w:p w14:paraId="489F21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78" w:author="Johnny Schultz" w:date="2020-02-12T15:55:00Z"/>
                <w:sz w:val="20"/>
                <w:lang w:eastAsia="nb-NO"/>
              </w:rPr>
            </w:pPr>
            <w:del w:id="26079" w:author="Johnny Schultz" w:date="2020-02-12T15:55:00Z">
              <w:r w:rsidRPr="00A013FD">
                <w:rPr>
                  <w:sz w:val="20"/>
                  <w:lang w:eastAsia="nb-NO"/>
                </w:rPr>
                <w:delText>Channel bandwidth</w:delText>
              </w:r>
            </w:del>
          </w:p>
        </w:tc>
        <w:tc>
          <w:tcPr>
            <w:tcW w:w="2212" w:type="pct"/>
            <w:shd w:val="clear" w:color="auto" w:fill="auto"/>
            <w:noWrap/>
            <w:vAlign w:val="bottom"/>
          </w:tcPr>
          <w:p w14:paraId="1BD5B0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80" w:author="Johnny Schultz" w:date="2020-02-12T15:55:00Z"/>
                <w:sz w:val="20"/>
                <w:lang w:eastAsia="nb-NO"/>
              </w:rPr>
            </w:pPr>
            <w:del w:id="26081" w:author="Johnny Schultz" w:date="2020-02-12T15:55:00Z">
              <w:r w:rsidRPr="00A013FD">
                <w:rPr>
                  <w:sz w:val="20"/>
                  <w:lang w:eastAsia="nb-NO"/>
                </w:rPr>
                <w:delText>50</w:delText>
              </w:r>
            </w:del>
          </w:p>
        </w:tc>
        <w:tc>
          <w:tcPr>
            <w:tcW w:w="674" w:type="pct"/>
            <w:shd w:val="clear" w:color="auto" w:fill="auto"/>
            <w:noWrap/>
            <w:vAlign w:val="center"/>
          </w:tcPr>
          <w:p w14:paraId="6FE004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82" w:author="Johnny Schultz" w:date="2020-02-12T15:55:00Z"/>
                <w:sz w:val="20"/>
                <w:lang w:eastAsia="nb-NO"/>
              </w:rPr>
            </w:pPr>
            <w:del w:id="26083" w:author="Johnny Schultz" w:date="2020-02-12T15:55:00Z">
              <w:r w:rsidRPr="00A013FD">
                <w:rPr>
                  <w:sz w:val="20"/>
                  <w:lang w:eastAsia="nb-NO"/>
                </w:rPr>
                <w:delText>kHz</w:delText>
              </w:r>
            </w:del>
          </w:p>
        </w:tc>
      </w:tr>
      <w:tr w:rsidR="00A013FD" w:rsidRPr="00A013FD" w14:paraId="34C0D5E5" w14:textId="77777777" w:rsidTr="00BF604E">
        <w:trPr>
          <w:trHeight w:val="280"/>
          <w:jc w:val="center"/>
          <w:del w:id="26084" w:author="Johnny Schultz" w:date="2020-02-12T15:55:00Z"/>
        </w:trPr>
        <w:tc>
          <w:tcPr>
            <w:tcW w:w="2114" w:type="pct"/>
            <w:shd w:val="clear" w:color="auto" w:fill="auto"/>
            <w:noWrap/>
            <w:vAlign w:val="bottom"/>
          </w:tcPr>
          <w:p w14:paraId="3512DD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85" w:author="Johnny Schultz" w:date="2020-02-12T15:55:00Z"/>
                <w:sz w:val="20"/>
                <w:lang w:eastAsia="nb-NO"/>
              </w:rPr>
            </w:pPr>
            <w:del w:id="26086" w:author="Johnny Schultz" w:date="2020-02-12T15:55:00Z">
              <w:r w:rsidRPr="00A013FD">
                <w:rPr>
                  <w:sz w:val="20"/>
                  <w:lang w:eastAsia="nb-NO"/>
                </w:rPr>
                <w:delText xml:space="preserve">Unfaded </w:delText>
              </w:r>
              <w:r w:rsidRPr="00A013FD">
                <w:rPr>
                  <w:i/>
                  <w:iCs/>
                  <w:sz w:val="20"/>
                  <w:lang w:eastAsia="nb-NO"/>
                </w:rPr>
                <w:delText>C</w:delText>
              </w:r>
              <w:r w:rsidRPr="00A013FD">
                <w:rPr>
                  <w:sz w:val="20"/>
                  <w:lang w:eastAsia="nb-NO"/>
                </w:rPr>
                <w:delText>/</w:delText>
              </w:r>
              <w:r w:rsidRPr="00A013FD">
                <w:rPr>
                  <w:i/>
                  <w:iCs/>
                  <w:sz w:val="20"/>
                  <w:lang w:eastAsia="nb-NO"/>
                </w:rPr>
                <w:delText>N</w:delText>
              </w:r>
              <w:r w:rsidRPr="00A013FD">
                <w:rPr>
                  <w:sz w:val="20"/>
                  <w:vertAlign w:val="subscript"/>
                  <w:lang w:eastAsia="nb-NO"/>
                </w:rPr>
                <w:delText>0</w:delText>
              </w:r>
            </w:del>
          </w:p>
        </w:tc>
        <w:tc>
          <w:tcPr>
            <w:tcW w:w="2212" w:type="pct"/>
            <w:shd w:val="clear" w:color="auto" w:fill="auto"/>
            <w:noWrap/>
            <w:vAlign w:val="bottom"/>
          </w:tcPr>
          <w:p w14:paraId="2FC80A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87" w:author="Johnny Schultz" w:date="2020-02-12T15:55:00Z"/>
                <w:sz w:val="20"/>
                <w:lang w:eastAsia="nb-NO"/>
              </w:rPr>
            </w:pPr>
            <w:del w:id="26088" w:author="Johnny Schultz" w:date="2020-02-12T15:55:00Z">
              <w:r w:rsidRPr="00A013FD">
                <w:rPr>
                  <w:sz w:val="20"/>
                  <w:lang w:eastAsia="nb-NO"/>
                </w:rPr>
                <w:delText>50.0</w:delText>
              </w:r>
            </w:del>
          </w:p>
        </w:tc>
        <w:tc>
          <w:tcPr>
            <w:tcW w:w="674" w:type="pct"/>
            <w:shd w:val="clear" w:color="auto" w:fill="auto"/>
            <w:noWrap/>
            <w:vAlign w:val="center"/>
          </w:tcPr>
          <w:p w14:paraId="284331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89" w:author="Johnny Schultz" w:date="2020-02-12T15:55:00Z"/>
                <w:sz w:val="20"/>
                <w:lang w:eastAsia="nb-NO"/>
              </w:rPr>
            </w:pPr>
            <w:del w:id="26090" w:author="Johnny Schultz" w:date="2020-02-12T15:55:00Z">
              <w:r w:rsidRPr="00A013FD">
                <w:rPr>
                  <w:sz w:val="20"/>
                  <w:lang w:eastAsia="nb-NO"/>
                </w:rPr>
                <w:delText>dBHz</w:delText>
              </w:r>
            </w:del>
          </w:p>
        </w:tc>
      </w:tr>
      <w:tr w:rsidR="00A013FD" w:rsidRPr="00A013FD" w14:paraId="2D9C0582" w14:textId="77777777" w:rsidTr="00BF604E">
        <w:trPr>
          <w:trHeight w:val="280"/>
          <w:jc w:val="center"/>
          <w:del w:id="26091" w:author="Johnny Schultz" w:date="2020-02-12T15:55:00Z"/>
        </w:trPr>
        <w:tc>
          <w:tcPr>
            <w:tcW w:w="2114" w:type="pct"/>
            <w:shd w:val="clear" w:color="auto" w:fill="auto"/>
            <w:noWrap/>
            <w:vAlign w:val="bottom"/>
          </w:tcPr>
          <w:p w14:paraId="64DA85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92" w:author="Johnny Schultz" w:date="2020-02-12T15:55:00Z"/>
                <w:sz w:val="20"/>
                <w:lang w:eastAsia="nb-NO"/>
              </w:rPr>
            </w:pPr>
            <w:del w:id="26093" w:author="Johnny Schultz" w:date="2020-02-12T15:55:00Z">
              <w:r w:rsidRPr="00A013FD">
                <w:rPr>
                  <w:sz w:val="20"/>
                  <w:lang w:eastAsia="nb-NO"/>
                </w:rPr>
                <w:delText>Burst duration</w:delText>
              </w:r>
            </w:del>
          </w:p>
        </w:tc>
        <w:tc>
          <w:tcPr>
            <w:tcW w:w="2212" w:type="pct"/>
            <w:shd w:val="clear" w:color="auto" w:fill="auto"/>
            <w:noWrap/>
            <w:vAlign w:val="bottom"/>
          </w:tcPr>
          <w:p w14:paraId="2E382C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94" w:author="Johnny Schultz" w:date="2020-02-12T15:55:00Z"/>
                <w:sz w:val="20"/>
                <w:lang w:eastAsia="nb-NO"/>
              </w:rPr>
            </w:pPr>
            <w:del w:id="26095" w:author="Johnny Schultz" w:date="2020-02-12T15:55:00Z">
              <w:r w:rsidRPr="00A013FD">
                <w:rPr>
                  <w:sz w:val="20"/>
                  <w:lang w:eastAsia="nb-NO"/>
                </w:rPr>
                <w:delText>90</w:delText>
              </w:r>
            </w:del>
          </w:p>
        </w:tc>
        <w:tc>
          <w:tcPr>
            <w:tcW w:w="674" w:type="pct"/>
            <w:shd w:val="clear" w:color="auto" w:fill="auto"/>
            <w:noWrap/>
            <w:vAlign w:val="center"/>
          </w:tcPr>
          <w:p w14:paraId="3C052C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096" w:author="Johnny Schultz" w:date="2020-02-12T15:55:00Z"/>
                <w:sz w:val="20"/>
                <w:lang w:eastAsia="nb-NO"/>
              </w:rPr>
            </w:pPr>
            <w:del w:id="26097" w:author="Johnny Schultz" w:date="2020-02-12T15:55:00Z">
              <w:r w:rsidRPr="00A013FD">
                <w:rPr>
                  <w:sz w:val="20"/>
                  <w:lang w:eastAsia="nb-NO"/>
                </w:rPr>
                <w:delText>slots</w:delText>
              </w:r>
            </w:del>
          </w:p>
        </w:tc>
      </w:tr>
      <w:tr w:rsidR="00A013FD" w:rsidRPr="00A013FD" w14:paraId="7991570E" w14:textId="77777777" w:rsidTr="00BF604E">
        <w:trPr>
          <w:trHeight w:val="280"/>
          <w:jc w:val="center"/>
          <w:del w:id="26098" w:author="Johnny Schultz" w:date="2020-02-12T15:55:00Z"/>
        </w:trPr>
        <w:tc>
          <w:tcPr>
            <w:tcW w:w="2114" w:type="pct"/>
            <w:shd w:val="clear" w:color="auto" w:fill="auto"/>
            <w:noWrap/>
            <w:vAlign w:val="bottom"/>
          </w:tcPr>
          <w:p w14:paraId="558C22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099" w:author="Johnny Schultz" w:date="2020-02-12T15:55:00Z"/>
                <w:sz w:val="20"/>
                <w:lang w:eastAsia="nb-NO"/>
              </w:rPr>
            </w:pPr>
            <w:del w:id="26100" w:author="Johnny Schultz" w:date="2020-02-12T15:55:00Z">
              <w:r w:rsidRPr="00A013FD">
                <w:rPr>
                  <w:sz w:val="20"/>
                  <w:lang w:eastAsia="nb-NO"/>
                </w:rPr>
                <w:delText>Burst duration</w:delText>
              </w:r>
            </w:del>
          </w:p>
        </w:tc>
        <w:tc>
          <w:tcPr>
            <w:tcW w:w="2212" w:type="pct"/>
            <w:shd w:val="clear" w:color="auto" w:fill="auto"/>
            <w:noWrap/>
            <w:vAlign w:val="bottom"/>
          </w:tcPr>
          <w:p w14:paraId="7C01F2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01" w:author="Johnny Schultz" w:date="2020-02-12T15:55:00Z"/>
                <w:sz w:val="20"/>
                <w:lang w:eastAsia="nb-NO"/>
              </w:rPr>
            </w:pPr>
            <w:del w:id="26102" w:author="Johnny Schultz" w:date="2020-02-12T15:55:00Z">
              <w:r w:rsidRPr="00A013FD">
                <w:rPr>
                  <w:sz w:val="20"/>
                  <w:lang w:eastAsia="nb-NO"/>
                </w:rPr>
                <w:delText>2 400</w:delText>
              </w:r>
            </w:del>
          </w:p>
        </w:tc>
        <w:tc>
          <w:tcPr>
            <w:tcW w:w="674" w:type="pct"/>
            <w:shd w:val="clear" w:color="auto" w:fill="auto"/>
            <w:noWrap/>
            <w:vAlign w:val="center"/>
          </w:tcPr>
          <w:p w14:paraId="71CDA7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03" w:author="Johnny Schultz" w:date="2020-02-12T15:55:00Z"/>
                <w:sz w:val="20"/>
                <w:lang w:eastAsia="nb-NO"/>
              </w:rPr>
            </w:pPr>
            <w:del w:id="26104" w:author="Johnny Schultz" w:date="2020-02-12T15:55:00Z">
              <w:r w:rsidRPr="00A013FD">
                <w:rPr>
                  <w:sz w:val="20"/>
                  <w:lang w:eastAsia="nb-NO"/>
                </w:rPr>
                <w:delText>ms</w:delText>
              </w:r>
            </w:del>
          </w:p>
        </w:tc>
      </w:tr>
      <w:tr w:rsidR="00A013FD" w:rsidRPr="00A013FD" w14:paraId="0293A36B" w14:textId="77777777" w:rsidTr="00BF604E">
        <w:trPr>
          <w:trHeight w:val="280"/>
          <w:jc w:val="center"/>
          <w:del w:id="26105" w:author="Johnny Schultz" w:date="2020-02-12T15:55:00Z"/>
        </w:trPr>
        <w:tc>
          <w:tcPr>
            <w:tcW w:w="2114" w:type="pct"/>
            <w:shd w:val="clear" w:color="auto" w:fill="auto"/>
            <w:noWrap/>
            <w:vAlign w:val="bottom"/>
          </w:tcPr>
          <w:p w14:paraId="57C5AB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06" w:author="Johnny Schultz" w:date="2020-02-12T15:55:00Z"/>
                <w:sz w:val="20"/>
                <w:lang w:eastAsia="nb-NO"/>
              </w:rPr>
            </w:pPr>
            <w:del w:id="26107" w:author="Johnny Schultz" w:date="2020-02-12T15:55:00Z">
              <w:r w:rsidRPr="00A013FD">
                <w:rPr>
                  <w:sz w:val="20"/>
                  <w:lang w:eastAsia="nb-NO"/>
                </w:rPr>
                <w:delText>Ramp down</w:delText>
              </w:r>
            </w:del>
          </w:p>
        </w:tc>
        <w:tc>
          <w:tcPr>
            <w:tcW w:w="2212" w:type="pct"/>
            <w:shd w:val="clear" w:color="auto" w:fill="auto"/>
            <w:noWrap/>
            <w:vAlign w:val="bottom"/>
          </w:tcPr>
          <w:p w14:paraId="5554DB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08" w:author="Johnny Schultz" w:date="2020-02-12T15:55:00Z"/>
                <w:sz w:val="20"/>
                <w:lang w:eastAsia="nb-NO"/>
              </w:rPr>
            </w:pPr>
            <w:del w:id="26109" w:author="Johnny Schultz" w:date="2020-02-12T15:55:00Z">
              <w:r w:rsidRPr="00A013FD">
                <w:rPr>
                  <w:sz w:val="20"/>
                  <w:lang w:eastAsia="nb-NO"/>
                </w:rPr>
                <w:delText>0.3</w:delText>
              </w:r>
            </w:del>
          </w:p>
        </w:tc>
        <w:tc>
          <w:tcPr>
            <w:tcW w:w="674" w:type="pct"/>
            <w:shd w:val="clear" w:color="auto" w:fill="auto"/>
            <w:noWrap/>
            <w:vAlign w:val="center"/>
          </w:tcPr>
          <w:p w14:paraId="337AA1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10" w:author="Johnny Schultz" w:date="2020-02-12T15:55:00Z"/>
                <w:sz w:val="20"/>
                <w:lang w:eastAsia="nb-NO"/>
              </w:rPr>
            </w:pPr>
            <w:del w:id="26111" w:author="Johnny Schultz" w:date="2020-02-12T15:55:00Z">
              <w:r w:rsidRPr="00A013FD">
                <w:rPr>
                  <w:sz w:val="20"/>
                  <w:lang w:eastAsia="nb-NO"/>
                </w:rPr>
                <w:delText>ms</w:delText>
              </w:r>
            </w:del>
          </w:p>
        </w:tc>
      </w:tr>
      <w:tr w:rsidR="00A013FD" w:rsidRPr="00A013FD" w14:paraId="0A37AADA" w14:textId="77777777" w:rsidTr="00BF604E">
        <w:trPr>
          <w:trHeight w:val="280"/>
          <w:jc w:val="center"/>
          <w:del w:id="26112" w:author="Johnny Schultz" w:date="2020-02-12T15:55:00Z"/>
        </w:trPr>
        <w:tc>
          <w:tcPr>
            <w:tcW w:w="2114" w:type="pct"/>
            <w:shd w:val="clear" w:color="auto" w:fill="auto"/>
            <w:noWrap/>
            <w:vAlign w:val="bottom"/>
          </w:tcPr>
          <w:p w14:paraId="74F0FE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13" w:author="Johnny Schultz" w:date="2020-02-12T15:55:00Z"/>
                <w:sz w:val="20"/>
                <w:lang w:eastAsia="nb-NO"/>
              </w:rPr>
            </w:pPr>
            <w:del w:id="26114" w:author="Johnny Schultz" w:date="2020-02-12T15:55:00Z">
              <w:r w:rsidRPr="00A013FD">
                <w:rPr>
                  <w:sz w:val="20"/>
                  <w:lang w:eastAsia="nb-NO"/>
                </w:rPr>
                <w:delText>Guard time</w:delText>
              </w:r>
            </w:del>
          </w:p>
        </w:tc>
        <w:tc>
          <w:tcPr>
            <w:tcW w:w="2212" w:type="pct"/>
            <w:shd w:val="clear" w:color="auto" w:fill="auto"/>
            <w:noWrap/>
            <w:vAlign w:val="bottom"/>
          </w:tcPr>
          <w:p w14:paraId="5C60BB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15" w:author="Johnny Schultz" w:date="2020-02-12T15:55:00Z"/>
                <w:sz w:val="20"/>
                <w:lang w:eastAsia="nb-NO"/>
              </w:rPr>
            </w:pPr>
            <w:del w:id="26116" w:author="Johnny Schultz" w:date="2020-02-12T15:55:00Z">
              <w:r w:rsidRPr="00A013FD">
                <w:rPr>
                  <w:sz w:val="20"/>
                  <w:lang w:eastAsia="nb-NO"/>
                </w:rPr>
                <w:delText>8.0</w:delText>
              </w:r>
            </w:del>
          </w:p>
        </w:tc>
        <w:tc>
          <w:tcPr>
            <w:tcW w:w="674" w:type="pct"/>
            <w:shd w:val="clear" w:color="auto" w:fill="auto"/>
            <w:noWrap/>
            <w:vAlign w:val="center"/>
          </w:tcPr>
          <w:p w14:paraId="060F0B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17" w:author="Johnny Schultz" w:date="2020-02-12T15:55:00Z"/>
                <w:sz w:val="20"/>
                <w:lang w:eastAsia="nb-NO"/>
              </w:rPr>
            </w:pPr>
            <w:del w:id="26118" w:author="Johnny Schultz" w:date="2020-02-12T15:55:00Z">
              <w:r w:rsidRPr="00A013FD">
                <w:rPr>
                  <w:sz w:val="20"/>
                  <w:lang w:eastAsia="nb-NO"/>
                </w:rPr>
                <w:delText>ms</w:delText>
              </w:r>
            </w:del>
          </w:p>
        </w:tc>
      </w:tr>
      <w:tr w:rsidR="00A013FD" w:rsidRPr="00A013FD" w14:paraId="3D0E7C87" w14:textId="77777777" w:rsidTr="00BF604E">
        <w:trPr>
          <w:trHeight w:val="280"/>
          <w:jc w:val="center"/>
          <w:del w:id="26119" w:author="Johnny Schultz" w:date="2020-02-12T15:55:00Z"/>
        </w:trPr>
        <w:tc>
          <w:tcPr>
            <w:tcW w:w="2114" w:type="pct"/>
            <w:shd w:val="clear" w:color="auto" w:fill="auto"/>
            <w:noWrap/>
            <w:vAlign w:val="bottom"/>
          </w:tcPr>
          <w:p w14:paraId="14A21F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20" w:author="Johnny Schultz" w:date="2020-02-12T15:55:00Z"/>
                <w:sz w:val="20"/>
                <w:lang w:eastAsia="nb-NO"/>
              </w:rPr>
            </w:pPr>
            <w:del w:id="26121" w:author="Johnny Schultz" w:date="2020-02-12T15:55:00Z">
              <w:r w:rsidRPr="00A013FD">
                <w:rPr>
                  <w:sz w:val="20"/>
                  <w:lang w:eastAsia="nb-NO"/>
                </w:rPr>
                <w:delText>Channel rate</w:delText>
              </w:r>
            </w:del>
          </w:p>
        </w:tc>
        <w:tc>
          <w:tcPr>
            <w:tcW w:w="2212" w:type="pct"/>
            <w:shd w:val="clear" w:color="auto" w:fill="auto"/>
            <w:noWrap/>
            <w:vAlign w:val="bottom"/>
          </w:tcPr>
          <w:p w14:paraId="2AA9B9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22" w:author="Johnny Schultz" w:date="2020-02-12T15:55:00Z"/>
                <w:sz w:val="20"/>
                <w:lang w:eastAsia="nb-NO"/>
              </w:rPr>
            </w:pPr>
            <w:del w:id="26123" w:author="Johnny Schultz" w:date="2020-02-12T15:55:00Z">
              <w:r w:rsidRPr="00A013FD">
                <w:rPr>
                  <w:sz w:val="20"/>
                  <w:lang w:eastAsia="nb-NO"/>
                </w:rPr>
                <w:delText>19.2</w:delText>
              </w:r>
            </w:del>
          </w:p>
        </w:tc>
        <w:tc>
          <w:tcPr>
            <w:tcW w:w="674" w:type="pct"/>
            <w:shd w:val="clear" w:color="auto" w:fill="auto"/>
            <w:noWrap/>
            <w:vAlign w:val="center"/>
          </w:tcPr>
          <w:p w14:paraId="4C4639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24" w:author="Johnny Schultz" w:date="2020-02-12T15:55:00Z"/>
                <w:sz w:val="20"/>
                <w:lang w:eastAsia="nb-NO"/>
              </w:rPr>
            </w:pPr>
            <w:del w:id="26125" w:author="Johnny Schultz" w:date="2020-02-12T15:55:00Z">
              <w:r w:rsidRPr="00A013FD">
                <w:rPr>
                  <w:sz w:val="20"/>
                  <w:lang w:eastAsia="nb-NO"/>
                </w:rPr>
                <w:delText>kchip/s</w:delText>
              </w:r>
            </w:del>
          </w:p>
        </w:tc>
      </w:tr>
      <w:tr w:rsidR="00A013FD" w:rsidRPr="00A013FD" w14:paraId="709B942D" w14:textId="77777777" w:rsidTr="00BF604E">
        <w:trPr>
          <w:trHeight w:val="280"/>
          <w:jc w:val="center"/>
          <w:del w:id="26126" w:author="Johnny Schultz" w:date="2020-02-12T15:55:00Z"/>
        </w:trPr>
        <w:tc>
          <w:tcPr>
            <w:tcW w:w="2114" w:type="pct"/>
            <w:shd w:val="clear" w:color="auto" w:fill="auto"/>
            <w:noWrap/>
            <w:vAlign w:val="bottom"/>
          </w:tcPr>
          <w:p w14:paraId="6FCC16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27" w:author="Johnny Schultz" w:date="2020-02-12T15:55:00Z"/>
                <w:sz w:val="20"/>
                <w:lang w:eastAsia="nb-NO"/>
              </w:rPr>
            </w:pPr>
            <w:del w:id="26128" w:author="Johnny Schultz" w:date="2020-02-12T15:55:00Z">
              <w:r w:rsidRPr="00A013FD">
                <w:rPr>
                  <w:sz w:val="20"/>
                  <w:lang w:eastAsia="nb-NO"/>
                </w:rPr>
                <w:delText>Spreading factor</w:delText>
              </w:r>
            </w:del>
          </w:p>
        </w:tc>
        <w:tc>
          <w:tcPr>
            <w:tcW w:w="2212" w:type="pct"/>
            <w:shd w:val="clear" w:color="auto" w:fill="auto"/>
            <w:noWrap/>
            <w:vAlign w:val="bottom"/>
          </w:tcPr>
          <w:p w14:paraId="038F61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29" w:author="Johnny Schultz" w:date="2020-02-12T15:55:00Z"/>
                <w:sz w:val="20"/>
                <w:lang w:eastAsia="nb-NO"/>
              </w:rPr>
            </w:pPr>
            <w:del w:id="26130" w:author="Johnny Schultz" w:date="2020-02-12T15:55:00Z">
              <w:r w:rsidRPr="00A013FD">
                <w:rPr>
                  <w:sz w:val="20"/>
                  <w:lang w:eastAsia="nb-NO"/>
                </w:rPr>
                <w:delText>1</w:delText>
              </w:r>
            </w:del>
          </w:p>
        </w:tc>
        <w:tc>
          <w:tcPr>
            <w:tcW w:w="674" w:type="pct"/>
            <w:shd w:val="clear" w:color="auto" w:fill="auto"/>
            <w:noWrap/>
            <w:vAlign w:val="center"/>
          </w:tcPr>
          <w:p w14:paraId="2E96F7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31" w:author="Johnny Schultz" w:date="2020-02-12T15:55:00Z"/>
                <w:sz w:val="20"/>
                <w:lang w:eastAsia="nb-NO"/>
              </w:rPr>
            </w:pPr>
          </w:p>
        </w:tc>
      </w:tr>
      <w:tr w:rsidR="00A013FD" w:rsidRPr="00A013FD" w14:paraId="4593B01B" w14:textId="77777777" w:rsidTr="00BF604E">
        <w:trPr>
          <w:trHeight w:val="280"/>
          <w:jc w:val="center"/>
          <w:del w:id="26132" w:author="Johnny Schultz" w:date="2020-02-12T15:55:00Z"/>
        </w:trPr>
        <w:tc>
          <w:tcPr>
            <w:tcW w:w="2114" w:type="pct"/>
            <w:shd w:val="clear" w:color="auto" w:fill="auto"/>
            <w:noWrap/>
            <w:vAlign w:val="bottom"/>
          </w:tcPr>
          <w:p w14:paraId="1B907E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33" w:author="Johnny Schultz" w:date="2020-02-12T15:55:00Z"/>
                <w:sz w:val="20"/>
                <w:lang w:eastAsia="nb-NO"/>
              </w:rPr>
            </w:pPr>
            <w:del w:id="26134" w:author="Johnny Schultz" w:date="2020-02-12T15:55:00Z">
              <w:r w:rsidRPr="00A013FD">
                <w:rPr>
                  <w:sz w:val="20"/>
                  <w:lang w:eastAsia="nb-NO"/>
                </w:rPr>
                <w:delText>Modulation</w:delText>
              </w:r>
            </w:del>
          </w:p>
        </w:tc>
        <w:tc>
          <w:tcPr>
            <w:tcW w:w="2212" w:type="pct"/>
            <w:shd w:val="clear" w:color="auto" w:fill="auto"/>
            <w:noWrap/>
            <w:vAlign w:val="bottom"/>
          </w:tcPr>
          <w:p w14:paraId="115D73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35" w:author="Johnny Schultz" w:date="2020-02-12T15:55:00Z"/>
                <w:sz w:val="20"/>
                <w:lang w:eastAsia="nb-NO"/>
              </w:rPr>
            </w:pPr>
            <w:del w:id="26136" w:author="Johnny Schultz" w:date="2020-02-12T15:55:00Z">
              <w:r w:rsidRPr="00A013FD">
                <w:rPr>
                  <w:sz w:val="20"/>
                  <w:lang w:eastAsia="nb-NO"/>
                </w:rPr>
                <w:delText>8PSK</w:delText>
              </w:r>
            </w:del>
          </w:p>
        </w:tc>
        <w:tc>
          <w:tcPr>
            <w:tcW w:w="674" w:type="pct"/>
            <w:shd w:val="clear" w:color="auto" w:fill="auto"/>
            <w:noWrap/>
            <w:vAlign w:val="center"/>
          </w:tcPr>
          <w:p w14:paraId="492257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37" w:author="Johnny Schultz" w:date="2020-02-12T15:55:00Z"/>
                <w:sz w:val="20"/>
                <w:lang w:eastAsia="nb-NO"/>
              </w:rPr>
            </w:pPr>
          </w:p>
        </w:tc>
      </w:tr>
      <w:tr w:rsidR="00A013FD" w:rsidRPr="00A013FD" w14:paraId="62995FF8" w14:textId="77777777" w:rsidTr="00BF604E">
        <w:trPr>
          <w:trHeight w:val="280"/>
          <w:jc w:val="center"/>
          <w:del w:id="26138" w:author="Johnny Schultz" w:date="2020-02-12T15:55:00Z"/>
        </w:trPr>
        <w:tc>
          <w:tcPr>
            <w:tcW w:w="2114" w:type="pct"/>
            <w:shd w:val="clear" w:color="auto" w:fill="auto"/>
            <w:noWrap/>
            <w:vAlign w:val="bottom"/>
          </w:tcPr>
          <w:p w14:paraId="4DD7DE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39" w:author="Johnny Schultz" w:date="2020-02-12T15:55:00Z"/>
                <w:sz w:val="20"/>
                <w:lang w:eastAsia="nb-NO"/>
              </w:rPr>
            </w:pPr>
            <w:del w:id="26140" w:author="Johnny Schultz" w:date="2020-02-12T15:55:00Z">
              <w:r w:rsidRPr="00A013FD">
                <w:rPr>
                  <w:sz w:val="20"/>
                  <w:lang w:eastAsia="nb-NO"/>
                </w:rPr>
                <w:delText>Channel bits/symbol</w:delText>
              </w:r>
            </w:del>
          </w:p>
        </w:tc>
        <w:tc>
          <w:tcPr>
            <w:tcW w:w="2212" w:type="pct"/>
            <w:shd w:val="clear" w:color="auto" w:fill="auto"/>
            <w:noWrap/>
            <w:vAlign w:val="bottom"/>
          </w:tcPr>
          <w:p w14:paraId="6D8223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41" w:author="Johnny Schultz" w:date="2020-02-12T15:55:00Z"/>
                <w:sz w:val="20"/>
                <w:lang w:eastAsia="nb-NO"/>
              </w:rPr>
            </w:pPr>
            <w:del w:id="26142" w:author="Johnny Schultz" w:date="2020-02-12T15:55:00Z">
              <w:r w:rsidRPr="00A013FD">
                <w:rPr>
                  <w:sz w:val="20"/>
                  <w:lang w:eastAsia="nb-NO"/>
                </w:rPr>
                <w:delText>3</w:delText>
              </w:r>
            </w:del>
          </w:p>
        </w:tc>
        <w:tc>
          <w:tcPr>
            <w:tcW w:w="674" w:type="pct"/>
            <w:shd w:val="clear" w:color="auto" w:fill="auto"/>
            <w:noWrap/>
            <w:vAlign w:val="center"/>
          </w:tcPr>
          <w:p w14:paraId="349C13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43" w:author="Johnny Schultz" w:date="2020-02-12T15:55:00Z"/>
                <w:sz w:val="20"/>
                <w:lang w:eastAsia="nb-NO"/>
              </w:rPr>
            </w:pPr>
          </w:p>
        </w:tc>
      </w:tr>
      <w:tr w:rsidR="00A013FD" w:rsidRPr="00A013FD" w14:paraId="24DC4FE0" w14:textId="77777777" w:rsidTr="00BF604E">
        <w:trPr>
          <w:trHeight w:val="280"/>
          <w:jc w:val="center"/>
          <w:del w:id="26144" w:author="Johnny Schultz" w:date="2020-02-12T15:55:00Z"/>
        </w:trPr>
        <w:tc>
          <w:tcPr>
            <w:tcW w:w="2114" w:type="pct"/>
            <w:shd w:val="clear" w:color="auto" w:fill="auto"/>
            <w:noWrap/>
            <w:vAlign w:val="bottom"/>
          </w:tcPr>
          <w:p w14:paraId="3103A2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45" w:author="Johnny Schultz" w:date="2020-02-12T15:55:00Z"/>
                <w:sz w:val="20"/>
                <w:lang w:eastAsia="nb-NO"/>
              </w:rPr>
            </w:pPr>
            <w:del w:id="26146" w:author="Johnny Schultz" w:date="2020-02-12T15:55:00Z">
              <w:r w:rsidRPr="00A013FD">
                <w:rPr>
                  <w:sz w:val="20"/>
                  <w:lang w:eastAsia="nb-NO"/>
                </w:rPr>
                <w:delText>FEC rate</w:delText>
              </w:r>
            </w:del>
          </w:p>
        </w:tc>
        <w:tc>
          <w:tcPr>
            <w:tcW w:w="2212" w:type="pct"/>
            <w:shd w:val="clear" w:color="auto" w:fill="auto"/>
            <w:noWrap/>
            <w:vAlign w:val="bottom"/>
          </w:tcPr>
          <w:p w14:paraId="736FC1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47" w:author="Johnny Schultz" w:date="2020-02-12T15:55:00Z"/>
                <w:sz w:val="20"/>
                <w:lang w:eastAsia="nb-NO"/>
              </w:rPr>
            </w:pPr>
            <w:del w:id="26148" w:author="Johnny Schultz" w:date="2020-02-12T15:55:00Z">
              <w:r w:rsidRPr="00A013FD">
                <w:rPr>
                  <w:sz w:val="20"/>
                  <w:lang w:eastAsia="nb-NO"/>
                </w:rPr>
                <w:delText>0.50</w:delText>
              </w:r>
            </w:del>
          </w:p>
        </w:tc>
        <w:tc>
          <w:tcPr>
            <w:tcW w:w="674" w:type="pct"/>
            <w:shd w:val="clear" w:color="auto" w:fill="auto"/>
            <w:noWrap/>
            <w:vAlign w:val="center"/>
          </w:tcPr>
          <w:p w14:paraId="216117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49" w:author="Johnny Schultz" w:date="2020-02-12T15:55:00Z"/>
                <w:sz w:val="20"/>
                <w:lang w:eastAsia="nb-NO"/>
              </w:rPr>
            </w:pPr>
          </w:p>
        </w:tc>
      </w:tr>
      <w:tr w:rsidR="00A013FD" w:rsidRPr="00A013FD" w14:paraId="2398331A" w14:textId="77777777" w:rsidTr="00BF604E">
        <w:trPr>
          <w:trHeight w:val="280"/>
          <w:jc w:val="center"/>
          <w:del w:id="26150" w:author="Johnny Schultz" w:date="2020-02-12T15:55:00Z"/>
        </w:trPr>
        <w:tc>
          <w:tcPr>
            <w:tcW w:w="2114" w:type="pct"/>
            <w:shd w:val="clear" w:color="auto" w:fill="auto"/>
            <w:noWrap/>
            <w:vAlign w:val="bottom"/>
          </w:tcPr>
          <w:p w14:paraId="32F103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51" w:author="Johnny Schultz" w:date="2020-02-12T15:55:00Z"/>
                <w:sz w:val="20"/>
                <w:lang w:eastAsia="nb-NO"/>
              </w:rPr>
            </w:pPr>
            <w:del w:id="26152" w:author="Johnny Schultz" w:date="2020-02-12T15:55:00Z">
              <w:r w:rsidRPr="00A013FD">
                <w:rPr>
                  <w:sz w:val="20"/>
                  <w:lang w:eastAsia="nb-NO"/>
                </w:rPr>
                <w:delText>FEC Type</w:delText>
              </w:r>
            </w:del>
          </w:p>
        </w:tc>
        <w:tc>
          <w:tcPr>
            <w:tcW w:w="2212" w:type="pct"/>
            <w:shd w:val="clear" w:color="auto" w:fill="auto"/>
            <w:noWrap/>
            <w:vAlign w:val="bottom"/>
          </w:tcPr>
          <w:p w14:paraId="632A43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53" w:author="Johnny Schultz" w:date="2020-02-12T15:55:00Z"/>
                <w:sz w:val="20"/>
                <w:lang w:eastAsia="nb-NO"/>
              </w:rPr>
            </w:pPr>
            <w:del w:id="26154" w:author="Johnny Schultz" w:date="2020-02-12T15:55:00Z">
              <w:r w:rsidRPr="00A013FD">
                <w:rPr>
                  <w:sz w:val="20"/>
                  <w:lang w:eastAsia="nb-NO"/>
                </w:rPr>
                <w:delText>3GPP</w:delText>
              </w:r>
            </w:del>
          </w:p>
        </w:tc>
        <w:tc>
          <w:tcPr>
            <w:tcW w:w="674" w:type="pct"/>
            <w:shd w:val="clear" w:color="auto" w:fill="auto"/>
            <w:noWrap/>
            <w:vAlign w:val="center"/>
          </w:tcPr>
          <w:p w14:paraId="6764DD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55" w:author="Johnny Schultz" w:date="2020-02-12T15:55:00Z"/>
                <w:sz w:val="20"/>
                <w:lang w:eastAsia="nb-NO"/>
              </w:rPr>
            </w:pPr>
            <w:del w:id="26156" w:author="Johnny Schultz" w:date="2020-02-12T15:55:00Z">
              <w:r w:rsidRPr="00A013FD">
                <w:rPr>
                  <w:sz w:val="20"/>
                  <w:lang w:eastAsia="nb-NO"/>
                </w:rPr>
                <w:delText>Annex 1</w:delText>
              </w:r>
            </w:del>
          </w:p>
        </w:tc>
      </w:tr>
      <w:tr w:rsidR="00A013FD" w:rsidRPr="00A013FD" w14:paraId="59ED2F10" w14:textId="77777777" w:rsidTr="00BF604E">
        <w:trPr>
          <w:trHeight w:val="280"/>
          <w:jc w:val="center"/>
          <w:del w:id="26157" w:author="Johnny Schultz" w:date="2020-02-12T15:55:00Z"/>
        </w:trPr>
        <w:tc>
          <w:tcPr>
            <w:tcW w:w="2114" w:type="pct"/>
            <w:shd w:val="clear" w:color="auto" w:fill="auto"/>
            <w:noWrap/>
            <w:vAlign w:val="bottom"/>
          </w:tcPr>
          <w:p w14:paraId="20ED21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58" w:author="Johnny Schultz" w:date="2020-02-12T15:55:00Z"/>
                <w:sz w:val="20"/>
                <w:lang w:eastAsia="nb-NO"/>
              </w:rPr>
            </w:pPr>
            <w:del w:id="26159" w:author="Johnny Schultz" w:date="2020-02-12T15:55:00Z">
              <w:r w:rsidRPr="00A013FD">
                <w:rPr>
                  <w:sz w:val="20"/>
                  <w:lang w:eastAsia="nb-NO"/>
                </w:rPr>
                <w:delText>Information rate/user</w:delText>
              </w:r>
            </w:del>
          </w:p>
        </w:tc>
        <w:tc>
          <w:tcPr>
            <w:tcW w:w="2212" w:type="pct"/>
            <w:shd w:val="clear" w:color="auto" w:fill="auto"/>
            <w:noWrap/>
            <w:vAlign w:val="bottom"/>
          </w:tcPr>
          <w:p w14:paraId="44250F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60" w:author="Johnny Schultz" w:date="2020-02-12T15:55:00Z"/>
                <w:sz w:val="20"/>
                <w:lang w:eastAsia="nb-NO"/>
              </w:rPr>
            </w:pPr>
            <w:del w:id="26161" w:author="Johnny Schultz" w:date="2020-02-12T15:55:00Z">
              <w:r w:rsidRPr="00A013FD">
                <w:rPr>
                  <w:sz w:val="20"/>
                  <w:lang w:eastAsia="nb-NO"/>
                </w:rPr>
                <w:delText>28.80</w:delText>
              </w:r>
            </w:del>
          </w:p>
        </w:tc>
        <w:tc>
          <w:tcPr>
            <w:tcW w:w="674" w:type="pct"/>
            <w:shd w:val="clear" w:color="auto" w:fill="auto"/>
            <w:noWrap/>
            <w:vAlign w:val="center"/>
          </w:tcPr>
          <w:p w14:paraId="5CE1B5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62" w:author="Johnny Schultz" w:date="2020-02-12T15:55:00Z"/>
                <w:sz w:val="20"/>
                <w:lang w:eastAsia="nb-NO"/>
              </w:rPr>
            </w:pPr>
            <w:del w:id="26163" w:author="Johnny Schultz" w:date="2020-02-12T15:55:00Z">
              <w:r w:rsidRPr="00A013FD">
                <w:rPr>
                  <w:sz w:val="20"/>
                  <w:lang w:eastAsia="nb-NO"/>
                </w:rPr>
                <w:delText>kbits/s</w:delText>
              </w:r>
            </w:del>
          </w:p>
        </w:tc>
      </w:tr>
      <w:tr w:rsidR="00A013FD" w:rsidRPr="00A013FD" w14:paraId="0E6A5541" w14:textId="77777777" w:rsidTr="00BF604E">
        <w:trPr>
          <w:trHeight w:val="280"/>
          <w:jc w:val="center"/>
          <w:del w:id="26164" w:author="Johnny Schultz" w:date="2020-02-12T15:55:00Z"/>
        </w:trPr>
        <w:tc>
          <w:tcPr>
            <w:tcW w:w="2114" w:type="pct"/>
            <w:shd w:val="clear" w:color="auto" w:fill="auto"/>
            <w:noWrap/>
            <w:vAlign w:val="bottom"/>
          </w:tcPr>
          <w:p w14:paraId="7B334E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65" w:author="Johnny Schultz" w:date="2020-02-12T15:55:00Z"/>
                <w:sz w:val="20"/>
                <w:lang w:eastAsia="nb-NO"/>
              </w:rPr>
            </w:pPr>
            <w:del w:id="26166" w:author="Johnny Schultz" w:date="2020-02-12T15:55:00Z">
              <w:r w:rsidRPr="00A013FD">
                <w:rPr>
                  <w:sz w:val="20"/>
                  <w:lang w:eastAsia="nb-NO"/>
                </w:rPr>
                <w:delText>Number of simultaneous users</w:delText>
              </w:r>
            </w:del>
          </w:p>
        </w:tc>
        <w:tc>
          <w:tcPr>
            <w:tcW w:w="2212" w:type="pct"/>
            <w:shd w:val="clear" w:color="auto" w:fill="auto"/>
            <w:noWrap/>
            <w:vAlign w:val="bottom"/>
          </w:tcPr>
          <w:p w14:paraId="7A52C9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67" w:author="Johnny Schultz" w:date="2020-02-12T15:55:00Z"/>
                <w:sz w:val="20"/>
                <w:lang w:eastAsia="nb-NO"/>
              </w:rPr>
            </w:pPr>
            <w:del w:id="26168" w:author="Johnny Schultz" w:date="2020-02-12T15:55:00Z">
              <w:r w:rsidRPr="00A013FD">
                <w:rPr>
                  <w:sz w:val="20"/>
                  <w:lang w:eastAsia="nb-NO"/>
                </w:rPr>
                <w:delText>1</w:delText>
              </w:r>
            </w:del>
          </w:p>
        </w:tc>
        <w:tc>
          <w:tcPr>
            <w:tcW w:w="674" w:type="pct"/>
            <w:shd w:val="clear" w:color="auto" w:fill="auto"/>
            <w:noWrap/>
            <w:vAlign w:val="center"/>
          </w:tcPr>
          <w:p w14:paraId="551129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69" w:author="Johnny Schultz" w:date="2020-02-12T15:55:00Z"/>
                <w:sz w:val="20"/>
                <w:lang w:eastAsia="nb-NO"/>
              </w:rPr>
            </w:pPr>
          </w:p>
        </w:tc>
      </w:tr>
      <w:tr w:rsidR="00A013FD" w:rsidRPr="00A013FD" w14:paraId="76B117C3" w14:textId="77777777" w:rsidTr="00BF604E">
        <w:trPr>
          <w:trHeight w:val="280"/>
          <w:jc w:val="center"/>
          <w:del w:id="26170" w:author="Johnny Schultz" w:date="2020-02-12T15:55:00Z"/>
        </w:trPr>
        <w:tc>
          <w:tcPr>
            <w:tcW w:w="2114" w:type="pct"/>
            <w:shd w:val="clear" w:color="auto" w:fill="auto"/>
            <w:noWrap/>
            <w:vAlign w:val="bottom"/>
          </w:tcPr>
          <w:p w14:paraId="20554F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71" w:author="Johnny Schultz" w:date="2020-02-12T15:55:00Z"/>
                <w:sz w:val="20"/>
                <w:lang w:eastAsia="nb-NO"/>
              </w:rPr>
            </w:pPr>
            <w:del w:id="26172" w:author="Johnny Schultz" w:date="2020-02-12T15:55:00Z">
              <w:r w:rsidRPr="00A013FD">
                <w:rPr>
                  <w:i/>
                  <w:iCs/>
                  <w:sz w:val="20"/>
                  <w:lang w:eastAsia="nb-NO"/>
                </w:rPr>
                <w:delText>E</w:delText>
              </w:r>
              <w:r w:rsidRPr="00A013FD">
                <w:rPr>
                  <w:i/>
                  <w:iCs/>
                  <w:sz w:val="20"/>
                  <w:vertAlign w:val="subscript"/>
                  <w:lang w:eastAsia="nb-NO"/>
                </w:rPr>
                <w:delText>b</w:delText>
              </w:r>
              <w:r w:rsidRPr="00A013FD">
                <w:rPr>
                  <w:sz w:val="20"/>
                  <w:lang w:eastAsia="nb-NO"/>
                </w:rPr>
                <w:delText>/</w:delText>
              </w:r>
              <w:r w:rsidRPr="00A013FD">
                <w:rPr>
                  <w:i/>
                  <w:iCs/>
                  <w:sz w:val="20"/>
                  <w:lang w:eastAsia="nb-NO"/>
                </w:rPr>
                <w:delText>N</w:delText>
              </w:r>
              <w:r w:rsidRPr="00A013FD">
                <w:rPr>
                  <w:sz w:val="20"/>
                  <w:vertAlign w:val="subscript"/>
                  <w:lang w:eastAsia="nb-NO"/>
                </w:rPr>
                <w:delText>0</w:delText>
              </w:r>
            </w:del>
          </w:p>
        </w:tc>
        <w:tc>
          <w:tcPr>
            <w:tcW w:w="2212" w:type="pct"/>
            <w:shd w:val="clear" w:color="auto" w:fill="auto"/>
            <w:noWrap/>
            <w:vAlign w:val="bottom"/>
          </w:tcPr>
          <w:p w14:paraId="03E1F2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73" w:author="Johnny Schultz" w:date="2020-02-12T15:55:00Z"/>
                <w:sz w:val="20"/>
                <w:lang w:eastAsia="nb-NO"/>
              </w:rPr>
            </w:pPr>
            <w:del w:id="26174" w:author="Johnny Schultz" w:date="2020-02-12T15:55:00Z">
              <w:r w:rsidRPr="00A013FD">
                <w:rPr>
                  <w:sz w:val="20"/>
                  <w:lang w:eastAsia="nb-NO"/>
                </w:rPr>
                <w:delText>5.4</w:delText>
              </w:r>
            </w:del>
          </w:p>
        </w:tc>
        <w:tc>
          <w:tcPr>
            <w:tcW w:w="674" w:type="pct"/>
            <w:shd w:val="clear" w:color="auto" w:fill="auto"/>
            <w:noWrap/>
            <w:vAlign w:val="center"/>
          </w:tcPr>
          <w:p w14:paraId="0E0F29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75" w:author="Johnny Schultz" w:date="2020-02-12T15:55:00Z"/>
                <w:sz w:val="20"/>
                <w:lang w:eastAsia="nb-NO"/>
              </w:rPr>
            </w:pPr>
            <w:del w:id="26176" w:author="Johnny Schultz" w:date="2020-02-12T15:55:00Z">
              <w:r w:rsidRPr="00A013FD">
                <w:rPr>
                  <w:sz w:val="20"/>
                  <w:lang w:eastAsia="nb-NO"/>
                </w:rPr>
                <w:delText>dB</w:delText>
              </w:r>
            </w:del>
          </w:p>
        </w:tc>
      </w:tr>
      <w:tr w:rsidR="00A013FD" w:rsidRPr="00A013FD" w14:paraId="78DF28AD" w14:textId="77777777" w:rsidTr="00BF604E">
        <w:trPr>
          <w:trHeight w:val="280"/>
          <w:jc w:val="center"/>
          <w:del w:id="26177" w:author="Johnny Schultz" w:date="2020-02-12T15:55:00Z"/>
        </w:trPr>
        <w:tc>
          <w:tcPr>
            <w:tcW w:w="2114" w:type="pct"/>
            <w:shd w:val="clear" w:color="auto" w:fill="auto"/>
            <w:noWrap/>
            <w:vAlign w:val="bottom"/>
          </w:tcPr>
          <w:p w14:paraId="02E980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78" w:author="Johnny Schultz" w:date="2020-02-12T15:55:00Z"/>
                <w:sz w:val="20"/>
                <w:lang w:eastAsia="nb-NO"/>
              </w:rPr>
            </w:pPr>
            <w:del w:id="26179" w:author="Johnny Schultz" w:date="2020-02-12T15:55:00Z">
              <w:r w:rsidRPr="00A013FD">
                <w:rPr>
                  <w:sz w:val="20"/>
                  <w:lang w:eastAsia="nb-NO"/>
                </w:rPr>
                <w:delText>Channel Rice factor (</w:delText>
              </w:r>
              <w:r w:rsidRPr="00A013FD">
                <w:rPr>
                  <w:i/>
                  <w:iCs/>
                  <w:sz w:val="20"/>
                  <w:lang w:eastAsia="nb-NO"/>
                </w:rPr>
                <w:delText>C</w:delText>
              </w:r>
              <w:r w:rsidRPr="00A013FD">
                <w:rPr>
                  <w:sz w:val="20"/>
                  <w:lang w:eastAsia="nb-NO"/>
                </w:rPr>
                <w:delText>/</w:delText>
              </w:r>
              <w:r w:rsidRPr="00A013FD">
                <w:rPr>
                  <w:i/>
                  <w:iCs/>
                  <w:sz w:val="20"/>
                  <w:lang w:eastAsia="nb-NO"/>
                </w:rPr>
                <w:delText>M</w:delText>
              </w:r>
              <w:r w:rsidRPr="00A013FD">
                <w:rPr>
                  <w:sz w:val="20"/>
                  <w:lang w:eastAsia="nb-NO"/>
                </w:rPr>
                <w:delText>)</w:delText>
              </w:r>
            </w:del>
          </w:p>
        </w:tc>
        <w:tc>
          <w:tcPr>
            <w:tcW w:w="2212" w:type="pct"/>
            <w:shd w:val="clear" w:color="auto" w:fill="auto"/>
            <w:noWrap/>
            <w:vAlign w:val="bottom"/>
          </w:tcPr>
          <w:p w14:paraId="52E1BE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80" w:author="Johnny Schultz" w:date="2020-02-12T15:55:00Z"/>
                <w:sz w:val="20"/>
                <w:lang w:eastAsia="nb-NO"/>
              </w:rPr>
            </w:pPr>
            <w:del w:id="26181" w:author="Johnny Schultz" w:date="2020-02-12T15:55:00Z">
              <w:r w:rsidRPr="00A013FD">
                <w:rPr>
                  <w:sz w:val="20"/>
                  <w:lang w:eastAsia="nb-NO"/>
                </w:rPr>
                <w:delText>10</w:delText>
              </w:r>
            </w:del>
          </w:p>
        </w:tc>
        <w:tc>
          <w:tcPr>
            <w:tcW w:w="674" w:type="pct"/>
            <w:shd w:val="clear" w:color="auto" w:fill="auto"/>
            <w:noWrap/>
            <w:vAlign w:val="center"/>
          </w:tcPr>
          <w:p w14:paraId="394A77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82" w:author="Johnny Schultz" w:date="2020-02-12T15:55:00Z"/>
                <w:sz w:val="20"/>
                <w:lang w:eastAsia="nb-NO"/>
              </w:rPr>
            </w:pPr>
            <w:del w:id="26183" w:author="Johnny Schultz" w:date="2020-02-12T15:55:00Z">
              <w:r w:rsidRPr="00A013FD">
                <w:rPr>
                  <w:sz w:val="20"/>
                  <w:lang w:eastAsia="nb-NO"/>
                </w:rPr>
                <w:delText>dB</w:delText>
              </w:r>
            </w:del>
          </w:p>
        </w:tc>
      </w:tr>
      <w:tr w:rsidR="00A013FD" w:rsidRPr="00A013FD" w14:paraId="0C180D04" w14:textId="77777777" w:rsidTr="00BF604E">
        <w:trPr>
          <w:trHeight w:val="280"/>
          <w:jc w:val="center"/>
          <w:del w:id="26184" w:author="Johnny Schultz" w:date="2020-02-12T15:55:00Z"/>
        </w:trPr>
        <w:tc>
          <w:tcPr>
            <w:tcW w:w="2114" w:type="pct"/>
            <w:shd w:val="clear" w:color="auto" w:fill="auto"/>
            <w:noWrap/>
            <w:vAlign w:val="bottom"/>
          </w:tcPr>
          <w:p w14:paraId="242871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85" w:author="Johnny Schultz" w:date="2020-02-12T15:55:00Z"/>
                <w:sz w:val="20"/>
                <w:lang w:eastAsia="nb-NO"/>
              </w:rPr>
            </w:pPr>
            <w:del w:id="26186" w:author="Johnny Schultz" w:date="2020-02-12T15:55:00Z">
              <w:r w:rsidRPr="00A013FD">
                <w:rPr>
                  <w:sz w:val="20"/>
                  <w:lang w:eastAsia="nb-NO"/>
                </w:rPr>
                <w:delText>Channel fading bandwidth</w:delText>
              </w:r>
            </w:del>
          </w:p>
        </w:tc>
        <w:tc>
          <w:tcPr>
            <w:tcW w:w="2212" w:type="pct"/>
            <w:shd w:val="clear" w:color="auto" w:fill="auto"/>
            <w:noWrap/>
            <w:vAlign w:val="bottom"/>
          </w:tcPr>
          <w:p w14:paraId="3E954B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87" w:author="Johnny Schultz" w:date="2020-02-12T15:55:00Z"/>
                <w:sz w:val="20"/>
                <w:lang w:eastAsia="nb-NO"/>
              </w:rPr>
            </w:pPr>
            <w:del w:id="26188" w:author="Johnny Schultz" w:date="2020-02-12T15:55:00Z">
              <w:r w:rsidRPr="00A013FD">
                <w:rPr>
                  <w:sz w:val="20"/>
                  <w:lang w:eastAsia="nb-NO"/>
                </w:rPr>
                <w:delText>3</w:delText>
              </w:r>
            </w:del>
          </w:p>
        </w:tc>
        <w:tc>
          <w:tcPr>
            <w:tcW w:w="674" w:type="pct"/>
            <w:shd w:val="clear" w:color="auto" w:fill="auto"/>
            <w:noWrap/>
            <w:vAlign w:val="center"/>
          </w:tcPr>
          <w:p w14:paraId="008512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89" w:author="Johnny Schultz" w:date="2020-02-12T15:55:00Z"/>
                <w:sz w:val="20"/>
                <w:lang w:eastAsia="nb-NO"/>
              </w:rPr>
            </w:pPr>
            <w:del w:id="26190" w:author="Johnny Schultz" w:date="2020-02-12T15:55:00Z">
              <w:r w:rsidRPr="00A013FD">
                <w:rPr>
                  <w:sz w:val="20"/>
                  <w:lang w:eastAsia="nb-NO"/>
                </w:rPr>
                <w:delText>Hz</w:delText>
              </w:r>
            </w:del>
          </w:p>
        </w:tc>
      </w:tr>
      <w:tr w:rsidR="00A013FD" w:rsidRPr="00A013FD" w14:paraId="703D9C7F" w14:textId="77777777" w:rsidTr="00BF604E">
        <w:trPr>
          <w:trHeight w:val="280"/>
          <w:jc w:val="center"/>
          <w:del w:id="26191" w:author="Johnny Schultz" w:date="2020-02-12T15:55:00Z"/>
        </w:trPr>
        <w:tc>
          <w:tcPr>
            <w:tcW w:w="2114" w:type="pct"/>
            <w:shd w:val="clear" w:color="auto" w:fill="auto"/>
            <w:noWrap/>
            <w:vAlign w:val="bottom"/>
          </w:tcPr>
          <w:p w14:paraId="11B807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92" w:author="Johnny Schultz" w:date="2020-02-12T15:55:00Z"/>
                <w:sz w:val="20"/>
                <w:lang w:eastAsia="nb-NO"/>
              </w:rPr>
            </w:pPr>
            <w:del w:id="26193" w:author="Johnny Schultz" w:date="2020-02-12T15:55:00Z">
              <w:r w:rsidRPr="00A013FD">
                <w:rPr>
                  <w:sz w:val="20"/>
                  <w:lang w:eastAsia="nb-NO"/>
                </w:rPr>
                <w:delText>Target frame error rate</w:delText>
              </w:r>
            </w:del>
          </w:p>
        </w:tc>
        <w:tc>
          <w:tcPr>
            <w:tcW w:w="2212" w:type="pct"/>
            <w:shd w:val="clear" w:color="auto" w:fill="auto"/>
            <w:noWrap/>
            <w:vAlign w:val="bottom"/>
          </w:tcPr>
          <w:p w14:paraId="5C1035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94" w:author="Johnny Schultz" w:date="2020-02-12T15:55:00Z"/>
                <w:sz w:val="20"/>
                <w:lang w:eastAsia="nb-NO"/>
              </w:rPr>
            </w:pPr>
            <w:del w:id="26195" w:author="Johnny Schultz" w:date="2020-02-12T15:55:00Z">
              <w:r w:rsidRPr="00A013FD">
                <w:rPr>
                  <w:sz w:val="20"/>
                  <w:lang w:eastAsia="nb-NO"/>
                </w:rPr>
                <w:delText>1</w:delText>
              </w:r>
            </w:del>
          </w:p>
        </w:tc>
        <w:tc>
          <w:tcPr>
            <w:tcW w:w="674" w:type="pct"/>
            <w:shd w:val="clear" w:color="auto" w:fill="auto"/>
            <w:noWrap/>
            <w:vAlign w:val="center"/>
          </w:tcPr>
          <w:p w14:paraId="74DD7E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196" w:author="Johnny Schultz" w:date="2020-02-12T15:55:00Z"/>
                <w:sz w:val="20"/>
                <w:lang w:eastAsia="nb-NO"/>
              </w:rPr>
            </w:pPr>
            <w:del w:id="26197" w:author="Johnny Schultz" w:date="2020-02-12T15:55:00Z">
              <w:r w:rsidRPr="00A013FD">
                <w:rPr>
                  <w:sz w:val="20"/>
                  <w:lang w:eastAsia="nb-NO"/>
                </w:rPr>
                <w:delText>%</w:delText>
              </w:r>
            </w:del>
          </w:p>
        </w:tc>
      </w:tr>
      <w:tr w:rsidR="00A013FD" w:rsidRPr="00A013FD" w14:paraId="3FE4D554" w14:textId="77777777" w:rsidTr="00BF604E">
        <w:trPr>
          <w:trHeight w:val="280"/>
          <w:jc w:val="center"/>
          <w:del w:id="26198" w:author="Johnny Schultz" w:date="2020-02-12T15:55:00Z"/>
        </w:trPr>
        <w:tc>
          <w:tcPr>
            <w:tcW w:w="2114" w:type="pct"/>
            <w:shd w:val="clear" w:color="auto" w:fill="auto"/>
            <w:noWrap/>
            <w:vAlign w:val="bottom"/>
          </w:tcPr>
          <w:p w14:paraId="06A997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199" w:author="Johnny Schultz" w:date="2020-02-12T15:55:00Z"/>
                <w:sz w:val="20"/>
                <w:lang w:eastAsia="nb-NO"/>
              </w:rPr>
            </w:pPr>
            <w:del w:id="26200" w:author="Johnny Schultz" w:date="2020-02-12T15:55:00Z">
              <w:r w:rsidRPr="00A013FD">
                <w:rPr>
                  <w:sz w:val="20"/>
                  <w:lang w:eastAsia="nb-NO"/>
                </w:rPr>
                <w:delText>Pilot and data duration of burst</w:delText>
              </w:r>
            </w:del>
          </w:p>
        </w:tc>
        <w:tc>
          <w:tcPr>
            <w:tcW w:w="2212" w:type="pct"/>
            <w:shd w:val="clear" w:color="auto" w:fill="auto"/>
            <w:noWrap/>
            <w:vAlign w:val="bottom"/>
          </w:tcPr>
          <w:p w14:paraId="332871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01" w:author="Johnny Schultz" w:date="2020-02-12T15:55:00Z"/>
                <w:sz w:val="20"/>
                <w:lang w:eastAsia="nb-NO"/>
              </w:rPr>
            </w:pPr>
            <w:del w:id="26202" w:author="Johnny Schultz" w:date="2020-02-12T15:55:00Z">
              <w:r w:rsidRPr="00A013FD">
                <w:rPr>
                  <w:sz w:val="20"/>
                  <w:lang w:eastAsia="nb-NO"/>
                </w:rPr>
                <w:delText>2 371</w:delText>
              </w:r>
            </w:del>
          </w:p>
        </w:tc>
        <w:tc>
          <w:tcPr>
            <w:tcW w:w="674" w:type="pct"/>
            <w:shd w:val="clear" w:color="auto" w:fill="auto"/>
            <w:noWrap/>
            <w:vAlign w:val="center"/>
          </w:tcPr>
          <w:p w14:paraId="31846A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03" w:author="Johnny Schultz" w:date="2020-02-12T15:55:00Z"/>
                <w:sz w:val="20"/>
                <w:lang w:eastAsia="nb-NO"/>
              </w:rPr>
            </w:pPr>
            <w:del w:id="26204" w:author="Johnny Schultz" w:date="2020-02-12T15:55:00Z">
              <w:r w:rsidRPr="00A013FD">
                <w:rPr>
                  <w:sz w:val="20"/>
                  <w:lang w:eastAsia="nb-NO"/>
                </w:rPr>
                <w:delText>ms</w:delText>
              </w:r>
            </w:del>
          </w:p>
        </w:tc>
      </w:tr>
      <w:tr w:rsidR="00A013FD" w:rsidRPr="00A013FD" w14:paraId="42942F3A" w14:textId="77777777" w:rsidTr="00BF604E">
        <w:trPr>
          <w:trHeight w:val="280"/>
          <w:jc w:val="center"/>
          <w:del w:id="26205" w:author="Johnny Schultz" w:date="2020-02-12T15:55:00Z"/>
        </w:trPr>
        <w:tc>
          <w:tcPr>
            <w:tcW w:w="2114" w:type="pct"/>
            <w:shd w:val="clear" w:color="auto" w:fill="auto"/>
            <w:noWrap/>
            <w:vAlign w:val="bottom"/>
          </w:tcPr>
          <w:p w14:paraId="48D8CD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06" w:author="Johnny Schultz" w:date="2020-02-12T15:55:00Z"/>
                <w:sz w:val="20"/>
                <w:lang w:eastAsia="nb-NO"/>
              </w:rPr>
            </w:pPr>
            <w:del w:id="26207" w:author="Johnny Schultz" w:date="2020-02-12T15:55:00Z">
              <w:r w:rsidRPr="00A013FD">
                <w:rPr>
                  <w:sz w:val="20"/>
                  <w:lang w:eastAsia="nb-NO"/>
                </w:rPr>
                <w:delText>Pilot duration</w:delText>
              </w:r>
            </w:del>
          </w:p>
        </w:tc>
        <w:tc>
          <w:tcPr>
            <w:tcW w:w="2212" w:type="pct"/>
            <w:shd w:val="clear" w:color="auto" w:fill="auto"/>
            <w:noWrap/>
            <w:vAlign w:val="bottom"/>
          </w:tcPr>
          <w:p w14:paraId="404648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08" w:author="Johnny Schultz" w:date="2020-02-12T15:55:00Z"/>
                <w:sz w:val="20"/>
                <w:lang w:eastAsia="nb-NO"/>
              </w:rPr>
            </w:pPr>
            <w:del w:id="26209" w:author="Johnny Schultz" w:date="2020-02-12T15:55:00Z">
              <w:r w:rsidRPr="00A013FD">
                <w:rPr>
                  <w:sz w:val="20"/>
                  <w:lang w:eastAsia="nb-NO"/>
                </w:rPr>
                <w:delText>237.1</w:delText>
              </w:r>
            </w:del>
          </w:p>
        </w:tc>
        <w:tc>
          <w:tcPr>
            <w:tcW w:w="674" w:type="pct"/>
            <w:shd w:val="clear" w:color="auto" w:fill="auto"/>
            <w:noWrap/>
            <w:vAlign w:val="center"/>
          </w:tcPr>
          <w:p w14:paraId="63655C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10" w:author="Johnny Schultz" w:date="2020-02-12T15:55:00Z"/>
                <w:sz w:val="20"/>
                <w:lang w:eastAsia="nb-NO"/>
              </w:rPr>
            </w:pPr>
            <w:del w:id="26211" w:author="Johnny Schultz" w:date="2020-02-12T15:55:00Z">
              <w:r w:rsidRPr="00A013FD">
                <w:rPr>
                  <w:sz w:val="20"/>
                  <w:lang w:eastAsia="nb-NO"/>
                </w:rPr>
                <w:delText>ms</w:delText>
              </w:r>
            </w:del>
          </w:p>
        </w:tc>
      </w:tr>
      <w:tr w:rsidR="00A013FD" w:rsidRPr="00A013FD" w14:paraId="5C764819" w14:textId="77777777" w:rsidTr="00BF604E">
        <w:trPr>
          <w:trHeight w:val="280"/>
          <w:jc w:val="center"/>
          <w:del w:id="26212" w:author="Johnny Schultz" w:date="2020-02-12T15:55:00Z"/>
        </w:trPr>
        <w:tc>
          <w:tcPr>
            <w:tcW w:w="2114" w:type="pct"/>
            <w:shd w:val="clear" w:color="auto" w:fill="auto"/>
            <w:noWrap/>
            <w:vAlign w:val="bottom"/>
          </w:tcPr>
          <w:p w14:paraId="49E491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13" w:author="Johnny Schultz" w:date="2020-02-12T15:55:00Z"/>
                <w:sz w:val="20"/>
                <w:lang w:eastAsia="nb-NO"/>
              </w:rPr>
            </w:pPr>
            <w:del w:id="26214" w:author="Johnny Schultz" w:date="2020-02-12T15:55:00Z">
              <w:r w:rsidRPr="00A013FD">
                <w:rPr>
                  <w:sz w:val="20"/>
                  <w:lang w:eastAsia="nb-NO"/>
                </w:rPr>
                <w:delText>Data duration</w:delText>
              </w:r>
            </w:del>
          </w:p>
        </w:tc>
        <w:tc>
          <w:tcPr>
            <w:tcW w:w="2212" w:type="pct"/>
            <w:shd w:val="clear" w:color="auto" w:fill="auto"/>
            <w:noWrap/>
            <w:vAlign w:val="bottom"/>
          </w:tcPr>
          <w:p w14:paraId="60B63A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15" w:author="Johnny Schultz" w:date="2020-02-12T15:55:00Z"/>
                <w:sz w:val="20"/>
                <w:lang w:eastAsia="nb-NO"/>
              </w:rPr>
            </w:pPr>
            <w:del w:id="26216" w:author="Johnny Schultz" w:date="2020-02-12T15:55:00Z">
              <w:r w:rsidRPr="00A013FD">
                <w:rPr>
                  <w:sz w:val="20"/>
                  <w:lang w:eastAsia="nb-NO"/>
                </w:rPr>
                <w:delText>2 133.9</w:delText>
              </w:r>
            </w:del>
          </w:p>
        </w:tc>
        <w:tc>
          <w:tcPr>
            <w:tcW w:w="674" w:type="pct"/>
            <w:shd w:val="clear" w:color="auto" w:fill="auto"/>
            <w:noWrap/>
            <w:vAlign w:val="center"/>
          </w:tcPr>
          <w:p w14:paraId="49EB21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17" w:author="Johnny Schultz" w:date="2020-02-12T15:55:00Z"/>
                <w:sz w:val="20"/>
                <w:lang w:eastAsia="nb-NO"/>
              </w:rPr>
            </w:pPr>
            <w:del w:id="26218" w:author="Johnny Schultz" w:date="2020-02-12T15:55:00Z">
              <w:r w:rsidRPr="00A013FD">
                <w:rPr>
                  <w:sz w:val="20"/>
                  <w:lang w:eastAsia="nb-NO"/>
                </w:rPr>
                <w:delText>ms</w:delText>
              </w:r>
            </w:del>
          </w:p>
        </w:tc>
      </w:tr>
      <w:tr w:rsidR="00A013FD" w:rsidRPr="00A013FD" w14:paraId="70F0EE0D" w14:textId="77777777" w:rsidTr="00BF604E">
        <w:trPr>
          <w:trHeight w:val="280"/>
          <w:jc w:val="center"/>
          <w:del w:id="26219" w:author="Johnny Schultz" w:date="2020-02-12T15:55:00Z"/>
        </w:trPr>
        <w:tc>
          <w:tcPr>
            <w:tcW w:w="2114" w:type="pct"/>
            <w:shd w:val="clear" w:color="auto" w:fill="auto"/>
            <w:noWrap/>
            <w:vAlign w:val="bottom"/>
          </w:tcPr>
          <w:p w14:paraId="40B8D7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20" w:author="Johnny Schultz" w:date="2020-02-12T15:55:00Z"/>
                <w:sz w:val="20"/>
                <w:lang w:eastAsia="nb-NO"/>
              </w:rPr>
            </w:pPr>
            <w:del w:id="26221" w:author="Johnny Schultz" w:date="2020-02-12T15:55:00Z">
              <w:r w:rsidRPr="00A013FD">
                <w:rPr>
                  <w:sz w:val="20"/>
                  <w:lang w:eastAsia="nb-NO"/>
                </w:rPr>
                <w:delText xml:space="preserve">Number of info bits </w:delText>
              </w:r>
            </w:del>
          </w:p>
        </w:tc>
        <w:tc>
          <w:tcPr>
            <w:tcW w:w="2212" w:type="pct"/>
            <w:shd w:val="clear" w:color="auto" w:fill="auto"/>
            <w:noWrap/>
            <w:vAlign w:val="bottom"/>
          </w:tcPr>
          <w:p w14:paraId="0E3AA7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22" w:author="Johnny Schultz" w:date="2020-02-12T15:55:00Z"/>
                <w:sz w:val="20"/>
                <w:lang w:eastAsia="nb-NO"/>
              </w:rPr>
            </w:pPr>
            <w:del w:id="26223" w:author="Johnny Schultz" w:date="2020-02-12T15:55:00Z">
              <w:r w:rsidRPr="00A013FD">
                <w:rPr>
                  <w:sz w:val="20"/>
                  <w:lang w:eastAsia="nb-NO"/>
                </w:rPr>
                <w:delText>61 448</w:delText>
              </w:r>
            </w:del>
          </w:p>
        </w:tc>
        <w:tc>
          <w:tcPr>
            <w:tcW w:w="674" w:type="pct"/>
            <w:shd w:val="clear" w:color="auto" w:fill="auto"/>
            <w:noWrap/>
            <w:vAlign w:val="center"/>
          </w:tcPr>
          <w:p w14:paraId="7B4A6A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24" w:author="Johnny Schultz" w:date="2020-02-12T15:55:00Z"/>
                <w:sz w:val="20"/>
                <w:lang w:eastAsia="nb-NO"/>
              </w:rPr>
            </w:pPr>
            <w:del w:id="26225" w:author="Johnny Schultz" w:date="2020-02-12T15:55:00Z">
              <w:r w:rsidRPr="00A013FD">
                <w:rPr>
                  <w:sz w:val="20"/>
                  <w:lang w:eastAsia="nb-NO"/>
                </w:rPr>
                <w:delText>bits</w:delText>
              </w:r>
            </w:del>
          </w:p>
        </w:tc>
      </w:tr>
      <w:tr w:rsidR="00A013FD" w:rsidRPr="00A013FD" w14:paraId="4DE09468" w14:textId="77777777" w:rsidTr="00BF604E">
        <w:trPr>
          <w:trHeight w:val="280"/>
          <w:jc w:val="center"/>
          <w:del w:id="26226" w:author="Johnny Schultz" w:date="2020-02-12T15:55:00Z"/>
        </w:trPr>
        <w:tc>
          <w:tcPr>
            <w:tcW w:w="2114" w:type="pct"/>
            <w:shd w:val="clear" w:color="auto" w:fill="auto"/>
            <w:noWrap/>
            <w:vAlign w:val="bottom"/>
          </w:tcPr>
          <w:p w14:paraId="65E95A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27" w:author="Johnny Schultz" w:date="2020-02-12T15:55:00Z"/>
                <w:sz w:val="20"/>
                <w:lang w:eastAsia="nb-NO"/>
              </w:rPr>
            </w:pPr>
            <w:del w:id="26228" w:author="Johnny Schultz" w:date="2020-02-12T15:55:00Z">
              <w:r w:rsidRPr="00A013FD">
                <w:rPr>
                  <w:sz w:val="20"/>
                  <w:lang w:eastAsia="nb-NO"/>
                </w:rPr>
                <w:delText>Number of coded bits</w:delText>
              </w:r>
            </w:del>
          </w:p>
        </w:tc>
        <w:tc>
          <w:tcPr>
            <w:tcW w:w="2212" w:type="pct"/>
            <w:shd w:val="clear" w:color="auto" w:fill="auto"/>
            <w:noWrap/>
            <w:vAlign w:val="bottom"/>
          </w:tcPr>
          <w:p w14:paraId="445475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29" w:author="Johnny Schultz" w:date="2020-02-12T15:55:00Z"/>
                <w:sz w:val="20"/>
                <w:lang w:eastAsia="nb-NO"/>
              </w:rPr>
            </w:pPr>
            <w:del w:id="26230" w:author="Johnny Schultz" w:date="2020-02-12T15:55:00Z">
              <w:r w:rsidRPr="00A013FD">
                <w:rPr>
                  <w:sz w:val="20"/>
                  <w:lang w:eastAsia="nb-NO"/>
                </w:rPr>
                <w:delText>122 896</w:delText>
              </w:r>
            </w:del>
          </w:p>
        </w:tc>
        <w:tc>
          <w:tcPr>
            <w:tcW w:w="674" w:type="pct"/>
            <w:shd w:val="clear" w:color="auto" w:fill="auto"/>
            <w:noWrap/>
            <w:vAlign w:val="center"/>
          </w:tcPr>
          <w:p w14:paraId="773BD8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31" w:author="Johnny Schultz" w:date="2020-02-12T15:55:00Z"/>
                <w:sz w:val="20"/>
                <w:lang w:eastAsia="nb-NO"/>
              </w:rPr>
            </w:pPr>
            <w:del w:id="26232" w:author="Johnny Schultz" w:date="2020-02-12T15:55:00Z">
              <w:r w:rsidRPr="00A013FD">
                <w:rPr>
                  <w:sz w:val="20"/>
                  <w:lang w:eastAsia="nb-NO"/>
                </w:rPr>
                <w:delText>bits</w:delText>
              </w:r>
            </w:del>
          </w:p>
        </w:tc>
      </w:tr>
      <w:tr w:rsidR="00A013FD" w:rsidRPr="00A013FD" w14:paraId="1DF45882" w14:textId="77777777" w:rsidTr="00BF604E">
        <w:trPr>
          <w:trHeight w:val="280"/>
          <w:jc w:val="center"/>
          <w:del w:id="26233" w:author="Johnny Schultz" w:date="2020-02-12T15:55:00Z"/>
        </w:trPr>
        <w:tc>
          <w:tcPr>
            <w:tcW w:w="2114" w:type="pct"/>
            <w:shd w:val="clear" w:color="auto" w:fill="auto"/>
            <w:noWrap/>
            <w:vAlign w:val="bottom"/>
          </w:tcPr>
          <w:p w14:paraId="3BAA28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34" w:author="Johnny Schultz" w:date="2020-02-12T15:55:00Z"/>
                <w:sz w:val="20"/>
                <w:lang w:eastAsia="nb-NO"/>
              </w:rPr>
            </w:pPr>
            <w:del w:id="26235" w:author="Johnny Schultz" w:date="2020-02-12T15:55:00Z">
              <w:r w:rsidRPr="00A013FD">
                <w:rPr>
                  <w:sz w:val="20"/>
                  <w:lang w:eastAsia="nb-NO"/>
                </w:rPr>
                <w:delText>Block interleaver width</w:delText>
              </w:r>
            </w:del>
          </w:p>
        </w:tc>
        <w:tc>
          <w:tcPr>
            <w:tcW w:w="2212" w:type="pct"/>
            <w:shd w:val="clear" w:color="auto" w:fill="auto"/>
            <w:noWrap/>
            <w:vAlign w:val="bottom"/>
          </w:tcPr>
          <w:p w14:paraId="09ED3F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36" w:author="Johnny Schultz" w:date="2020-02-12T15:55:00Z"/>
                <w:sz w:val="20"/>
                <w:lang w:eastAsia="nb-NO"/>
              </w:rPr>
            </w:pPr>
            <w:del w:id="26237" w:author="Johnny Schultz" w:date="2020-02-12T15:55:00Z">
              <w:r w:rsidRPr="00A013FD">
                <w:rPr>
                  <w:sz w:val="20"/>
                  <w:lang w:eastAsia="nb-NO"/>
                </w:rPr>
                <w:delText>512</w:delText>
              </w:r>
            </w:del>
          </w:p>
        </w:tc>
        <w:tc>
          <w:tcPr>
            <w:tcW w:w="674" w:type="pct"/>
            <w:shd w:val="clear" w:color="auto" w:fill="auto"/>
            <w:noWrap/>
            <w:vAlign w:val="center"/>
          </w:tcPr>
          <w:p w14:paraId="6D98E7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38" w:author="Johnny Schultz" w:date="2020-02-12T15:55:00Z"/>
                <w:sz w:val="20"/>
                <w:lang w:eastAsia="nb-NO"/>
              </w:rPr>
            </w:pPr>
            <w:del w:id="26239" w:author="Johnny Schultz" w:date="2020-02-12T15:55:00Z">
              <w:r w:rsidRPr="00A013FD">
                <w:rPr>
                  <w:sz w:val="20"/>
                  <w:lang w:eastAsia="nb-NO"/>
                </w:rPr>
                <w:delText>bits</w:delText>
              </w:r>
            </w:del>
          </w:p>
        </w:tc>
      </w:tr>
      <w:tr w:rsidR="00A013FD" w:rsidRPr="00A013FD" w14:paraId="52833585" w14:textId="77777777" w:rsidTr="00BF604E">
        <w:trPr>
          <w:trHeight w:val="280"/>
          <w:jc w:val="center"/>
          <w:del w:id="26240" w:author="Johnny Schultz" w:date="2020-02-12T15:55:00Z"/>
        </w:trPr>
        <w:tc>
          <w:tcPr>
            <w:tcW w:w="2114" w:type="pct"/>
            <w:shd w:val="clear" w:color="auto" w:fill="auto"/>
            <w:noWrap/>
            <w:vAlign w:val="bottom"/>
          </w:tcPr>
          <w:p w14:paraId="41F447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41" w:author="Johnny Schultz" w:date="2020-02-12T15:55:00Z"/>
                <w:sz w:val="20"/>
                <w:lang w:eastAsia="nb-NO"/>
              </w:rPr>
            </w:pPr>
            <w:del w:id="26242" w:author="Johnny Schultz" w:date="2020-02-12T15:55:00Z">
              <w:r w:rsidRPr="00A013FD">
                <w:rPr>
                  <w:sz w:val="20"/>
                  <w:lang w:eastAsia="nb-NO"/>
                </w:rPr>
                <w:delText>Block interleaver height</w:delText>
              </w:r>
            </w:del>
          </w:p>
        </w:tc>
        <w:tc>
          <w:tcPr>
            <w:tcW w:w="2212" w:type="pct"/>
            <w:shd w:val="clear" w:color="auto" w:fill="auto"/>
            <w:noWrap/>
            <w:vAlign w:val="bottom"/>
          </w:tcPr>
          <w:p w14:paraId="5362E0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43" w:author="Johnny Schultz" w:date="2020-02-12T15:55:00Z"/>
                <w:sz w:val="20"/>
                <w:lang w:eastAsia="nb-NO"/>
              </w:rPr>
            </w:pPr>
            <w:del w:id="26244" w:author="Johnny Schultz" w:date="2020-02-12T15:55:00Z">
              <w:r w:rsidRPr="00A013FD">
                <w:rPr>
                  <w:sz w:val="20"/>
                  <w:lang w:eastAsia="nb-NO"/>
                </w:rPr>
                <w:delText>241</w:delText>
              </w:r>
            </w:del>
          </w:p>
        </w:tc>
        <w:tc>
          <w:tcPr>
            <w:tcW w:w="674" w:type="pct"/>
            <w:shd w:val="clear" w:color="auto" w:fill="auto"/>
            <w:noWrap/>
            <w:vAlign w:val="center"/>
          </w:tcPr>
          <w:p w14:paraId="13522C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45" w:author="Johnny Schultz" w:date="2020-02-12T15:55:00Z"/>
                <w:sz w:val="20"/>
                <w:lang w:eastAsia="nb-NO"/>
              </w:rPr>
            </w:pPr>
            <w:del w:id="26246" w:author="Johnny Schultz" w:date="2020-02-12T15:55:00Z">
              <w:r w:rsidRPr="00A013FD">
                <w:rPr>
                  <w:sz w:val="20"/>
                  <w:lang w:eastAsia="nb-NO"/>
                </w:rPr>
                <w:delText>bits</w:delText>
              </w:r>
            </w:del>
          </w:p>
        </w:tc>
      </w:tr>
      <w:tr w:rsidR="00A013FD" w:rsidRPr="00A013FD" w14:paraId="1F9B68A6" w14:textId="77777777" w:rsidTr="00BF604E">
        <w:trPr>
          <w:trHeight w:val="280"/>
          <w:jc w:val="center"/>
          <w:del w:id="26247" w:author="Johnny Schultz" w:date="2020-02-12T15:55:00Z"/>
        </w:trPr>
        <w:tc>
          <w:tcPr>
            <w:tcW w:w="2114" w:type="pct"/>
            <w:shd w:val="clear" w:color="auto" w:fill="auto"/>
            <w:noWrap/>
            <w:vAlign w:val="bottom"/>
          </w:tcPr>
          <w:p w14:paraId="0EA920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48" w:author="Johnny Schultz" w:date="2020-02-12T15:55:00Z"/>
                <w:sz w:val="20"/>
                <w:lang w:eastAsia="nb-NO"/>
              </w:rPr>
            </w:pPr>
            <w:del w:id="26249" w:author="Johnny Schultz" w:date="2020-02-12T15:55:00Z">
              <w:r w:rsidRPr="00A013FD">
                <w:rPr>
                  <w:sz w:val="20"/>
                  <w:lang w:eastAsia="nb-NO"/>
                </w:rPr>
                <w:delText>Interleaver size</w:delText>
              </w:r>
            </w:del>
          </w:p>
        </w:tc>
        <w:tc>
          <w:tcPr>
            <w:tcW w:w="2212" w:type="pct"/>
            <w:shd w:val="clear" w:color="auto" w:fill="auto"/>
            <w:noWrap/>
            <w:vAlign w:val="bottom"/>
          </w:tcPr>
          <w:p w14:paraId="0951EC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50" w:author="Johnny Schultz" w:date="2020-02-12T15:55:00Z"/>
                <w:sz w:val="20"/>
                <w:lang w:eastAsia="nb-NO"/>
              </w:rPr>
            </w:pPr>
            <w:del w:id="26251" w:author="Johnny Schultz" w:date="2020-02-12T15:55:00Z">
              <w:r w:rsidRPr="00A013FD">
                <w:rPr>
                  <w:sz w:val="20"/>
                  <w:lang w:eastAsia="nb-NO"/>
                </w:rPr>
                <w:delText>123 392</w:delText>
              </w:r>
            </w:del>
          </w:p>
        </w:tc>
        <w:tc>
          <w:tcPr>
            <w:tcW w:w="674" w:type="pct"/>
            <w:shd w:val="clear" w:color="auto" w:fill="auto"/>
            <w:noWrap/>
            <w:vAlign w:val="center"/>
          </w:tcPr>
          <w:p w14:paraId="26F853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52" w:author="Johnny Schultz" w:date="2020-02-12T15:55:00Z"/>
                <w:sz w:val="20"/>
                <w:lang w:eastAsia="nb-NO"/>
              </w:rPr>
            </w:pPr>
            <w:del w:id="26253" w:author="Johnny Schultz" w:date="2020-02-12T15:55:00Z">
              <w:r w:rsidRPr="00A013FD">
                <w:rPr>
                  <w:sz w:val="20"/>
                  <w:lang w:eastAsia="nb-NO"/>
                </w:rPr>
                <w:delText>bits</w:delText>
              </w:r>
            </w:del>
          </w:p>
        </w:tc>
      </w:tr>
      <w:tr w:rsidR="00A013FD" w:rsidRPr="00A013FD" w14:paraId="2EBC05B2" w14:textId="77777777" w:rsidTr="00BF604E">
        <w:trPr>
          <w:trHeight w:val="280"/>
          <w:jc w:val="center"/>
          <w:del w:id="26254" w:author="Johnny Schultz" w:date="2020-02-12T15:55:00Z"/>
        </w:trPr>
        <w:tc>
          <w:tcPr>
            <w:tcW w:w="2114" w:type="pct"/>
            <w:shd w:val="clear" w:color="auto" w:fill="auto"/>
            <w:noWrap/>
            <w:vAlign w:val="bottom"/>
          </w:tcPr>
          <w:p w14:paraId="280A5B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255" w:author="Johnny Schultz" w:date="2020-02-12T15:55:00Z"/>
                <w:sz w:val="20"/>
                <w:lang w:eastAsia="nb-NO"/>
              </w:rPr>
            </w:pPr>
            <w:del w:id="26256" w:author="Johnny Schultz" w:date="2020-02-12T15:55:00Z">
              <w:r w:rsidRPr="00A013FD">
                <w:rPr>
                  <w:sz w:val="20"/>
                  <w:lang w:eastAsia="nb-NO"/>
                </w:rPr>
                <w:delText>Number of info bytes</w:delText>
              </w:r>
            </w:del>
          </w:p>
        </w:tc>
        <w:tc>
          <w:tcPr>
            <w:tcW w:w="2212" w:type="pct"/>
            <w:shd w:val="clear" w:color="auto" w:fill="auto"/>
            <w:noWrap/>
            <w:vAlign w:val="bottom"/>
          </w:tcPr>
          <w:p w14:paraId="306459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57" w:author="Johnny Schultz" w:date="2020-02-12T15:55:00Z"/>
                <w:sz w:val="20"/>
                <w:lang w:eastAsia="nb-NO"/>
              </w:rPr>
            </w:pPr>
            <w:del w:id="26258" w:author="Johnny Schultz" w:date="2020-02-12T15:55:00Z">
              <w:r w:rsidRPr="00A013FD">
                <w:rPr>
                  <w:sz w:val="20"/>
                  <w:lang w:eastAsia="nb-NO"/>
                </w:rPr>
                <w:delText>7 681</w:delText>
              </w:r>
            </w:del>
          </w:p>
        </w:tc>
        <w:tc>
          <w:tcPr>
            <w:tcW w:w="674" w:type="pct"/>
            <w:shd w:val="clear" w:color="auto" w:fill="auto"/>
            <w:noWrap/>
            <w:vAlign w:val="center"/>
          </w:tcPr>
          <w:p w14:paraId="14D79D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6259" w:author="Johnny Schultz" w:date="2020-02-12T15:55:00Z"/>
                <w:sz w:val="20"/>
                <w:lang w:eastAsia="nb-NO"/>
              </w:rPr>
            </w:pPr>
            <w:del w:id="26260" w:author="Johnny Schultz" w:date="2020-02-12T15:55:00Z">
              <w:r w:rsidRPr="00A013FD">
                <w:rPr>
                  <w:sz w:val="20"/>
                  <w:lang w:eastAsia="nb-NO"/>
                </w:rPr>
                <w:delText>bytes</w:delText>
              </w:r>
            </w:del>
          </w:p>
        </w:tc>
      </w:tr>
    </w:tbl>
    <w:p w14:paraId="7E335780" w14:textId="77777777" w:rsidR="00A013FD" w:rsidRPr="00A013FD" w:rsidRDefault="00A013FD" w:rsidP="00A013FD">
      <w:pPr>
        <w:keepNext/>
        <w:keepLines/>
        <w:tabs>
          <w:tab w:val="left" w:pos="360"/>
        </w:tabs>
        <w:spacing w:before="280"/>
        <w:ind w:left="360" w:hanging="360"/>
        <w:outlineLvl w:val="0"/>
        <w:rPr>
          <w:del w:id="26261" w:author="Johnny Schultz" w:date="2020-02-12T15:55:00Z"/>
          <w:b/>
          <w:sz w:val="28"/>
        </w:rPr>
      </w:pPr>
      <w:del w:id="26262" w:author="Johnny Schultz" w:date="2020-02-12T15:55:00Z">
        <w:r w:rsidRPr="00A013FD">
          <w:rPr>
            <w:b/>
            <w:sz w:val="28"/>
          </w:rPr>
          <w:delText>3</w:delText>
        </w:r>
        <w:r w:rsidRPr="00A013FD">
          <w:rPr>
            <w:b/>
            <w:sz w:val="28"/>
          </w:rPr>
          <w:tab/>
          <w:delText>VDE-SAT link layer</w:delText>
        </w:r>
      </w:del>
    </w:p>
    <w:p w14:paraId="12B0C18A" w14:textId="77777777" w:rsidR="00A013FD" w:rsidRPr="00A013FD" w:rsidRDefault="00A013FD" w:rsidP="00A013FD">
      <w:pPr>
        <w:keepNext/>
        <w:keepLines/>
        <w:tabs>
          <w:tab w:val="left" w:pos="360"/>
        </w:tabs>
        <w:spacing w:before="200"/>
        <w:ind w:left="360" w:hanging="360"/>
        <w:outlineLvl w:val="1"/>
        <w:rPr>
          <w:del w:id="26263" w:author="Johnny Schultz" w:date="2020-02-12T15:55:00Z"/>
          <w:b/>
        </w:rPr>
      </w:pPr>
      <w:del w:id="26264" w:author="Johnny Schultz" w:date="2020-02-12T15:55:00Z">
        <w:r w:rsidRPr="00A013FD">
          <w:rPr>
            <w:b/>
          </w:rPr>
          <w:delText>3.1</w:delText>
        </w:r>
        <w:r w:rsidRPr="00A013FD">
          <w:rPr>
            <w:b/>
          </w:rPr>
          <w:tab/>
          <w:delText>Data encapsulation</w:delText>
        </w:r>
      </w:del>
    </w:p>
    <w:p w14:paraId="21FD7E50" w14:textId="77777777" w:rsidR="00A013FD" w:rsidRPr="00A013FD" w:rsidRDefault="00A013FD" w:rsidP="00A013FD">
      <w:pPr>
        <w:rPr>
          <w:del w:id="26265" w:author="Johnny Schultz" w:date="2020-02-12T15:55:00Z"/>
        </w:rPr>
      </w:pPr>
      <w:del w:id="26266" w:author="Johnny Schultz" w:date="2020-02-12T15:55:00Z">
        <w:r w:rsidRPr="00A013FD">
          <w:delText>The data segments of each PL-Frame contain multiple variable length encapsulated datagrams. Each datagram contains the following encapsulation fields:</w:delText>
        </w:r>
      </w:del>
    </w:p>
    <w:p w14:paraId="14E378DD" w14:textId="77777777" w:rsidR="00A013FD" w:rsidRPr="00A013FD" w:rsidRDefault="00A013FD" w:rsidP="00A013FD">
      <w:pPr>
        <w:tabs>
          <w:tab w:val="clear" w:pos="2268"/>
          <w:tab w:val="left" w:pos="2608"/>
          <w:tab w:val="left" w:pos="3345"/>
        </w:tabs>
        <w:spacing w:before="80"/>
        <w:ind w:left="1134" w:hanging="1134"/>
        <w:rPr>
          <w:del w:id="26267" w:author="Johnny Schultz" w:date="2020-02-12T15:55:00Z"/>
        </w:rPr>
      </w:pPr>
      <w:del w:id="26268" w:author="Johnny Schultz" w:date="2020-02-12T15:55:00Z">
        <w:r w:rsidRPr="00A013FD">
          <w:delText>–</w:delText>
        </w:r>
        <w:r w:rsidRPr="00A013FD">
          <w:tab/>
          <w:delText>Datagram type (1 byte)</w:delText>
        </w:r>
      </w:del>
    </w:p>
    <w:p w14:paraId="75A079CB" w14:textId="77777777" w:rsidR="00A013FD" w:rsidRPr="00A013FD" w:rsidRDefault="00A013FD" w:rsidP="00A013FD">
      <w:pPr>
        <w:tabs>
          <w:tab w:val="clear" w:pos="2268"/>
          <w:tab w:val="left" w:pos="2608"/>
          <w:tab w:val="left" w:pos="3345"/>
        </w:tabs>
        <w:spacing w:before="80"/>
        <w:ind w:left="1134" w:hanging="1134"/>
        <w:rPr>
          <w:del w:id="26269" w:author="Johnny Schultz" w:date="2020-02-12T15:55:00Z"/>
        </w:rPr>
      </w:pPr>
      <w:del w:id="26270" w:author="Johnny Schultz" w:date="2020-02-12T15:55:00Z">
        <w:r w:rsidRPr="00A013FD">
          <w:delText>–</w:delText>
        </w:r>
        <w:r w:rsidRPr="00A013FD">
          <w:tab/>
          <w:delText>Datagram size (3 bytes)</w:delText>
        </w:r>
      </w:del>
    </w:p>
    <w:p w14:paraId="286D53D6" w14:textId="77777777" w:rsidR="00A013FD" w:rsidRPr="00A013FD" w:rsidRDefault="00A013FD" w:rsidP="00A013FD">
      <w:pPr>
        <w:tabs>
          <w:tab w:val="clear" w:pos="2268"/>
          <w:tab w:val="left" w:pos="2608"/>
          <w:tab w:val="left" w:pos="3345"/>
        </w:tabs>
        <w:spacing w:before="80"/>
        <w:ind w:left="1134" w:hanging="1134"/>
        <w:rPr>
          <w:del w:id="26271" w:author="Johnny Schultz" w:date="2020-02-12T15:55:00Z"/>
        </w:rPr>
      </w:pPr>
      <w:del w:id="26272" w:author="Johnny Schultz" w:date="2020-02-12T15:55:00Z">
        <w:r w:rsidRPr="00A013FD">
          <w:delText>–</w:delText>
        </w:r>
        <w:r w:rsidRPr="00A013FD">
          <w:tab/>
          <w:delText>Ship ID (4 bytes)</w:delText>
        </w:r>
      </w:del>
    </w:p>
    <w:p w14:paraId="05361296" w14:textId="77777777" w:rsidR="00A013FD" w:rsidRPr="00A013FD" w:rsidRDefault="00A013FD" w:rsidP="00A013FD">
      <w:pPr>
        <w:tabs>
          <w:tab w:val="clear" w:pos="2268"/>
          <w:tab w:val="left" w:pos="2608"/>
          <w:tab w:val="left" w:pos="3345"/>
        </w:tabs>
        <w:spacing w:before="80"/>
        <w:ind w:left="1134" w:hanging="1134"/>
        <w:rPr>
          <w:del w:id="26273" w:author="Johnny Schultz" w:date="2020-02-12T15:55:00Z"/>
        </w:rPr>
      </w:pPr>
      <w:del w:id="26274" w:author="Johnny Schultz" w:date="2020-02-12T15:55:00Z">
        <w:r w:rsidRPr="00A013FD">
          <w:delText>–</w:delText>
        </w:r>
        <w:r w:rsidRPr="00A013FD">
          <w:tab/>
          <w:delText>Transaction ID (4 bytes, optional)</w:delText>
        </w:r>
      </w:del>
    </w:p>
    <w:p w14:paraId="0673AFCE" w14:textId="77777777" w:rsidR="00A013FD" w:rsidRPr="00A013FD" w:rsidRDefault="00A013FD" w:rsidP="00A013FD">
      <w:pPr>
        <w:tabs>
          <w:tab w:val="clear" w:pos="2268"/>
          <w:tab w:val="left" w:pos="2608"/>
          <w:tab w:val="left" w:pos="3345"/>
        </w:tabs>
        <w:spacing w:before="80"/>
        <w:ind w:left="1134" w:hanging="1134"/>
        <w:rPr>
          <w:del w:id="26275" w:author="Johnny Schultz" w:date="2020-02-12T15:55:00Z"/>
        </w:rPr>
      </w:pPr>
      <w:del w:id="26276" w:author="Johnny Schultz" w:date="2020-02-12T15:55:00Z">
        <w:r w:rsidRPr="00A013FD">
          <w:delText>–</w:delText>
        </w:r>
        <w:r w:rsidRPr="00A013FD">
          <w:tab/>
          <w:delText>Datagram sequence number (2 bytes, for multisegment datagrams)</w:delText>
        </w:r>
      </w:del>
    </w:p>
    <w:p w14:paraId="1F2C24DD" w14:textId="77777777" w:rsidR="00A013FD" w:rsidRPr="00A013FD" w:rsidRDefault="00A013FD" w:rsidP="00A013FD">
      <w:pPr>
        <w:tabs>
          <w:tab w:val="clear" w:pos="2268"/>
          <w:tab w:val="left" w:pos="2608"/>
          <w:tab w:val="left" w:pos="3345"/>
        </w:tabs>
        <w:spacing w:before="80"/>
        <w:ind w:left="1134" w:hanging="1134"/>
        <w:rPr>
          <w:del w:id="26277" w:author="Johnny Schultz" w:date="2020-02-12T15:55:00Z"/>
        </w:rPr>
      </w:pPr>
      <w:del w:id="26278" w:author="Johnny Schultz" w:date="2020-02-12T15:55:00Z">
        <w:r w:rsidRPr="00A013FD">
          <w:delText>–</w:delText>
        </w:r>
        <w:r w:rsidRPr="00A013FD">
          <w:tab/>
          <w:delText>Source ID (8 bytes, optional)</w:delText>
        </w:r>
      </w:del>
    </w:p>
    <w:p w14:paraId="7B8F0082" w14:textId="77777777" w:rsidR="00A013FD" w:rsidRPr="00A013FD" w:rsidRDefault="00A013FD" w:rsidP="00A013FD">
      <w:pPr>
        <w:tabs>
          <w:tab w:val="clear" w:pos="2268"/>
          <w:tab w:val="left" w:pos="2608"/>
          <w:tab w:val="left" w:pos="3345"/>
        </w:tabs>
        <w:spacing w:before="80"/>
        <w:rPr>
          <w:del w:id="26279" w:author="Johnny Schultz" w:date="2020-02-12T15:55:00Z"/>
        </w:rPr>
      </w:pPr>
      <w:del w:id="26280" w:author="Johnny Schultz" w:date="2020-02-12T15:55:00Z">
        <w:r w:rsidRPr="00A013FD">
          <w:delText>–</w:delText>
        </w:r>
        <w:r w:rsidRPr="00A013FD">
          <w:tab/>
          <w:delText>Datagram payload (variable)</w:delText>
        </w:r>
      </w:del>
    </w:p>
    <w:p w14:paraId="38136D58" w14:textId="77777777" w:rsidR="00A013FD" w:rsidRPr="00A013FD" w:rsidRDefault="00A013FD" w:rsidP="00A013FD">
      <w:pPr>
        <w:tabs>
          <w:tab w:val="clear" w:pos="2268"/>
          <w:tab w:val="left" w:pos="2608"/>
          <w:tab w:val="left" w:pos="3345"/>
        </w:tabs>
        <w:spacing w:before="80"/>
        <w:ind w:left="1134" w:hanging="1134"/>
        <w:rPr>
          <w:del w:id="26281" w:author="Johnny Schultz" w:date="2020-02-12T15:55:00Z"/>
        </w:rPr>
      </w:pPr>
      <w:del w:id="26282" w:author="Johnny Schultz" w:date="2020-02-12T15:55:00Z">
        <w:r w:rsidRPr="00A013FD">
          <w:delText>–</w:delText>
        </w:r>
        <w:r w:rsidRPr="00A013FD">
          <w:tab/>
          <w:delText>Data padding (variable, less than 8 bits)</w:delText>
        </w:r>
      </w:del>
    </w:p>
    <w:p w14:paraId="5C569505" w14:textId="77777777" w:rsidR="00A013FD" w:rsidRPr="00A013FD" w:rsidRDefault="00A013FD" w:rsidP="00A013FD">
      <w:pPr>
        <w:tabs>
          <w:tab w:val="clear" w:pos="2268"/>
          <w:tab w:val="left" w:pos="2608"/>
          <w:tab w:val="left" w:pos="3345"/>
        </w:tabs>
        <w:spacing w:before="80"/>
        <w:ind w:left="1134" w:hanging="1134"/>
        <w:rPr>
          <w:del w:id="26283" w:author="Johnny Schultz" w:date="2020-02-12T15:55:00Z"/>
        </w:rPr>
      </w:pPr>
      <w:del w:id="26284" w:author="Johnny Schultz" w:date="2020-02-12T15:55:00Z">
        <w:r w:rsidRPr="00A013FD">
          <w:delText>–</w:delText>
        </w:r>
        <w:r w:rsidRPr="00A013FD">
          <w:tab/>
          <w:delText>CRC (4 bytes).</w:delText>
        </w:r>
      </w:del>
    </w:p>
    <w:p w14:paraId="009FC8AC" w14:textId="77777777" w:rsidR="00A013FD" w:rsidRPr="00A013FD" w:rsidRDefault="00A013FD" w:rsidP="00A013FD">
      <w:pPr>
        <w:keepNext/>
        <w:keepLines/>
        <w:tabs>
          <w:tab w:val="left" w:pos="360"/>
        </w:tabs>
        <w:spacing w:before="200"/>
        <w:ind w:left="360" w:hanging="360"/>
        <w:outlineLvl w:val="1"/>
        <w:rPr>
          <w:del w:id="26285" w:author="Johnny Schultz" w:date="2020-02-12T15:55:00Z"/>
          <w:b/>
        </w:rPr>
      </w:pPr>
      <w:del w:id="26286" w:author="Johnny Schultz" w:date="2020-02-12T15:55:00Z">
        <w:r w:rsidRPr="00A013FD">
          <w:rPr>
            <w:b/>
          </w:rPr>
          <w:delText>3.2</w:delText>
        </w:r>
        <w:r w:rsidRPr="00A013FD">
          <w:rPr>
            <w:b/>
          </w:rPr>
          <w:tab/>
          <w:delText>Cyclic redundancy check</w:delText>
        </w:r>
      </w:del>
    </w:p>
    <w:p w14:paraId="0CE21886" w14:textId="77777777" w:rsidR="00A013FD" w:rsidRPr="00A013FD" w:rsidRDefault="00A013FD" w:rsidP="00A013FD">
      <w:pPr>
        <w:rPr>
          <w:del w:id="26287" w:author="Johnny Schultz" w:date="2020-02-12T15:55:00Z"/>
        </w:rPr>
      </w:pPr>
      <w:del w:id="26288" w:author="Johnny Schultz" w:date="2020-02-12T15:55:00Z">
        <w:r w:rsidRPr="00A013FD">
          <w:delText xml:space="preserve">Refer to Annex 1. </w:delText>
        </w:r>
      </w:del>
    </w:p>
    <w:p w14:paraId="58D37C56" w14:textId="77777777" w:rsidR="00A013FD" w:rsidRPr="00A013FD" w:rsidRDefault="00A013FD" w:rsidP="00A013FD">
      <w:pPr>
        <w:keepNext/>
        <w:keepLines/>
        <w:tabs>
          <w:tab w:val="left" w:pos="360"/>
        </w:tabs>
        <w:spacing w:before="200"/>
        <w:ind w:left="360" w:hanging="360"/>
        <w:outlineLvl w:val="1"/>
        <w:rPr>
          <w:del w:id="26289" w:author="Johnny Schultz" w:date="2020-02-12T15:55:00Z"/>
          <w:b/>
        </w:rPr>
      </w:pPr>
      <w:del w:id="26290" w:author="Johnny Schultz" w:date="2020-02-12T15:55:00Z">
        <w:r w:rsidRPr="00A013FD">
          <w:rPr>
            <w:b/>
          </w:rPr>
          <w:delText>3.3</w:delText>
        </w:r>
        <w:r w:rsidRPr="00A013FD">
          <w:rPr>
            <w:b/>
          </w:rPr>
          <w:tab/>
          <w:delText>Automatic repeat request (ARQ)</w:delText>
        </w:r>
      </w:del>
    </w:p>
    <w:p w14:paraId="4455C24D" w14:textId="77777777" w:rsidR="00A013FD" w:rsidRPr="00A013FD" w:rsidRDefault="00A013FD" w:rsidP="00A013FD">
      <w:pPr>
        <w:rPr>
          <w:del w:id="26291" w:author="Johnny Schultz" w:date="2020-02-12T15:55:00Z"/>
        </w:rPr>
      </w:pPr>
      <w:del w:id="26292" w:author="Johnny Schultz" w:date="2020-02-12T15:55:00Z">
        <w:r w:rsidRPr="00A013FD">
          <w:delText>Datagrams may or may not use ARQ, this is defined for each datagram type. An ARQ will request selective retransmission of a specific lost datagram segment.</w:delText>
        </w:r>
      </w:del>
    </w:p>
    <w:p w14:paraId="290BD80B" w14:textId="77777777" w:rsidR="00A013FD" w:rsidRPr="00A013FD" w:rsidRDefault="00A013FD" w:rsidP="00A013FD">
      <w:pPr>
        <w:keepNext/>
        <w:keepLines/>
        <w:tabs>
          <w:tab w:val="left" w:pos="360"/>
        </w:tabs>
        <w:spacing w:before="200"/>
        <w:ind w:left="360" w:hanging="360"/>
        <w:outlineLvl w:val="1"/>
        <w:rPr>
          <w:del w:id="26293" w:author="Johnny Schultz" w:date="2020-02-12T15:55:00Z"/>
          <w:b/>
        </w:rPr>
      </w:pPr>
      <w:del w:id="26294" w:author="Johnny Schultz" w:date="2020-02-12T15:55:00Z">
        <w:r w:rsidRPr="00A013FD">
          <w:rPr>
            <w:b/>
          </w:rPr>
          <w:delText>3.4</w:delText>
        </w:r>
        <w:r w:rsidRPr="00A013FD">
          <w:rPr>
            <w:b/>
          </w:rPr>
          <w:tab/>
          <w:delText>Acknowledgement (ACK)</w:delText>
        </w:r>
      </w:del>
    </w:p>
    <w:p w14:paraId="466BF031" w14:textId="77777777" w:rsidR="00A013FD" w:rsidRPr="00A013FD" w:rsidRDefault="00A013FD" w:rsidP="00A013FD">
      <w:pPr>
        <w:rPr>
          <w:del w:id="26295" w:author="Johnny Schultz" w:date="2020-02-12T15:55:00Z"/>
        </w:rPr>
      </w:pPr>
      <w:del w:id="26296" w:author="Johnny Schultz" w:date="2020-02-12T15:55:00Z">
        <w:r w:rsidRPr="00A013FD">
          <w:delText>All datagrams without CRC errors are acknowledged over the satellite link.</w:delText>
        </w:r>
      </w:del>
    </w:p>
    <w:p w14:paraId="35EA6B9B" w14:textId="77777777" w:rsidR="00A013FD" w:rsidRPr="00A013FD" w:rsidRDefault="00A013FD" w:rsidP="00A013FD">
      <w:pPr>
        <w:keepNext/>
        <w:keepLines/>
        <w:tabs>
          <w:tab w:val="left" w:pos="360"/>
        </w:tabs>
        <w:spacing w:before="200"/>
        <w:ind w:left="360" w:hanging="360"/>
        <w:outlineLvl w:val="1"/>
        <w:rPr>
          <w:del w:id="26297" w:author="Johnny Schultz" w:date="2020-02-12T15:55:00Z"/>
          <w:b/>
        </w:rPr>
      </w:pPr>
      <w:del w:id="26298" w:author="Johnny Schultz" w:date="2020-02-12T15:55:00Z">
        <w:r w:rsidRPr="00A013FD">
          <w:rPr>
            <w:b/>
          </w:rPr>
          <w:delText>3.5</w:delText>
        </w:r>
        <w:r w:rsidRPr="00A013FD">
          <w:rPr>
            <w:b/>
          </w:rPr>
          <w:tab/>
          <w:delText>End delivery notification (EDN)</w:delText>
        </w:r>
      </w:del>
    </w:p>
    <w:p w14:paraId="7D2EF10C" w14:textId="77777777" w:rsidR="00A013FD" w:rsidRPr="00A013FD" w:rsidRDefault="00A013FD" w:rsidP="00A013FD">
      <w:pPr>
        <w:rPr>
          <w:del w:id="26299" w:author="Johnny Schultz" w:date="2020-02-12T15:55:00Z"/>
        </w:rPr>
      </w:pPr>
      <w:del w:id="26300" w:author="Johnny Schultz" w:date="2020-02-12T15:55:00Z">
        <w:r w:rsidRPr="00A013FD">
          <w:delText xml:space="preserve">All datagrams successfully delivered to the destination will be notified to the source. </w:delText>
        </w:r>
      </w:del>
    </w:p>
    <w:p w14:paraId="0CE24E1A" w14:textId="77777777" w:rsidR="00A013FD" w:rsidRPr="00A013FD" w:rsidRDefault="00A013FD" w:rsidP="00A013FD">
      <w:pPr>
        <w:keepNext/>
        <w:keepLines/>
        <w:tabs>
          <w:tab w:val="left" w:pos="360"/>
        </w:tabs>
        <w:spacing w:before="200"/>
        <w:ind w:left="360" w:hanging="360"/>
        <w:outlineLvl w:val="1"/>
        <w:rPr>
          <w:del w:id="26301" w:author="Johnny Schultz" w:date="2020-02-12T15:55:00Z"/>
          <w:b/>
        </w:rPr>
      </w:pPr>
      <w:del w:id="26302" w:author="Johnny Schultz" w:date="2020-02-12T15:55:00Z">
        <w:r w:rsidRPr="00A013FD">
          <w:rPr>
            <w:b/>
          </w:rPr>
          <w:delText>3.6</w:delText>
        </w:r>
        <w:r w:rsidRPr="00A013FD">
          <w:rPr>
            <w:b/>
          </w:rPr>
          <w:tab/>
          <w:delText>End delivery failure (EDF)</w:delText>
        </w:r>
      </w:del>
    </w:p>
    <w:p w14:paraId="60DAEEEB" w14:textId="77777777" w:rsidR="00A013FD" w:rsidRPr="00A013FD" w:rsidRDefault="00A013FD" w:rsidP="00A013FD">
      <w:pPr>
        <w:rPr>
          <w:del w:id="26303" w:author="Johnny Schultz" w:date="2020-02-12T15:55:00Z"/>
        </w:rPr>
      </w:pPr>
      <w:del w:id="26304" w:author="Johnny Schultz" w:date="2020-02-12T15:55:00Z">
        <w:r w:rsidRPr="00A013FD">
          <w:delText>All datagrams not successfully delivered within the timeout or retry limit will be notified to the source.</w:delText>
        </w:r>
      </w:del>
    </w:p>
    <w:p w14:paraId="4A0CA568" w14:textId="77777777" w:rsidR="00A013FD" w:rsidRPr="00A013FD" w:rsidRDefault="00A013FD" w:rsidP="00A013FD">
      <w:pPr>
        <w:keepNext/>
        <w:keepLines/>
        <w:tabs>
          <w:tab w:val="left" w:pos="360"/>
        </w:tabs>
        <w:spacing w:before="200"/>
        <w:ind w:left="360" w:hanging="360"/>
        <w:outlineLvl w:val="1"/>
        <w:rPr>
          <w:del w:id="26305" w:author="Johnny Schultz" w:date="2020-02-12T15:55:00Z"/>
          <w:b/>
        </w:rPr>
      </w:pPr>
      <w:del w:id="26306" w:author="Johnny Schultz" w:date="2020-02-12T15:55:00Z">
        <w:r w:rsidRPr="00A013FD">
          <w:rPr>
            <w:b/>
          </w:rPr>
          <w:delText>3.7</w:delText>
        </w:r>
        <w:r w:rsidRPr="00A013FD">
          <w:rPr>
            <w:b/>
          </w:rPr>
          <w:tab/>
          <w:delText>Physical and logical channels</w:delText>
        </w:r>
      </w:del>
    </w:p>
    <w:p w14:paraId="6232602B" w14:textId="77777777" w:rsidR="00A013FD" w:rsidRPr="00A013FD" w:rsidRDefault="00A013FD" w:rsidP="00A013FD">
      <w:pPr>
        <w:rPr>
          <w:del w:id="26307" w:author="Johnny Schultz" w:date="2020-02-12T15:55:00Z"/>
        </w:rPr>
      </w:pPr>
      <w:del w:id="26308" w:author="Johnny Schultz" w:date="2020-02-12T15:55:00Z">
        <w:r w:rsidRPr="00A013FD">
          <w:delText>VDE-SAT protocols use several channels to carry data. These channels are separated into physical and logical channels. Every satellite transmits a Bulletin Board that defines the configuration of these channels.</w:delText>
        </w:r>
      </w:del>
    </w:p>
    <w:p w14:paraId="41A04636" w14:textId="77777777" w:rsidR="00A013FD" w:rsidRPr="00A013FD" w:rsidRDefault="00A013FD" w:rsidP="00A013FD">
      <w:pPr>
        <w:keepNext/>
        <w:keepLines/>
        <w:tabs>
          <w:tab w:val="clear" w:pos="1134"/>
          <w:tab w:val="left" w:pos="360"/>
        </w:tabs>
        <w:spacing w:before="200"/>
        <w:ind w:left="360" w:hanging="360"/>
        <w:outlineLvl w:val="2"/>
        <w:rPr>
          <w:del w:id="26309" w:author="Johnny Schultz" w:date="2020-02-12T15:55:00Z"/>
          <w:b/>
        </w:rPr>
      </w:pPr>
      <w:del w:id="26310" w:author="Johnny Schultz" w:date="2020-02-12T15:55:00Z">
        <w:r w:rsidRPr="00A013FD">
          <w:rPr>
            <w:b/>
          </w:rPr>
          <w:delText>3.7.1</w:delText>
        </w:r>
        <w:r w:rsidRPr="00A013FD">
          <w:rPr>
            <w:b/>
          </w:rPr>
          <w:tab/>
          <w:delText>Physical channels</w:delText>
        </w:r>
      </w:del>
    </w:p>
    <w:p w14:paraId="3CB2515F" w14:textId="77777777" w:rsidR="00A013FD" w:rsidRPr="00A013FD" w:rsidRDefault="00A013FD" w:rsidP="00A013FD">
      <w:pPr>
        <w:rPr>
          <w:del w:id="26311" w:author="Johnny Schultz" w:date="2020-02-12T15:55:00Z"/>
        </w:rPr>
      </w:pPr>
      <w:del w:id="26312" w:author="Johnny Schultz" w:date="2020-02-12T15:55:00Z">
        <w:r w:rsidRPr="00A013FD">
          <w:delText xml:space="preserve">The physical channels (PC) are determined by the centre frequency and bandwidth. </w:delText>
        </w:r>
      </w:del>
    </w:p>
    <w:p w14:paraId="1FE8757E" w14:textId="77777777" w:rsidR="00A013FD" w:rsidRPr="00A013FD" w:rsidRDefault="00A013FD" w:rsidP="00A013FD">
      <w:pPr>
        <w:keepNext/>
        <w:keepLines/>
        <w:tabs>
          <w:tab w:val="clear" w:pos="1134"/>
          <w:tab w:val="left" w:pos="360"/>
        </w:tabs>
        <w:spacing w:before="200"/>
        <w:ind w:left="360" w:hanging="360"/>
        <w:outlineLvl w:val="2"/>
        <w:rPr>
          <w:del w:id="26313" w:author="Johnny Schultz" w:date="2020-02-12T15:55:00Z"/>
          <w:b/>
        </w:rPr>
      </w:pPr>
      <w:del w:id="26314" w:author="Johnny Schultz" w:date="2020-02-12T15:55:00Z">
        <w:r w:rsidRPr="00A013FD">
          <w:rPr>
            <w:b/>
          </w:rPr>
          <w:delText>3.7.2</w:delText>
        </w:r>
        <w:r w:rsidRPr="00A013FD">
          <w:rPr>
            <w:b/>
          </w:rPr>
          <w:tab/>
          <w:delText xml:space="preserve">Logical channels </w:delText>
        </w:r>
      </w:del>
    </w:p>
    <w:p w14:paraId="33F01D4B" w14:textId="77777777" w:rsidR="00A013FD" w:rsidRPr="00A013FD" w:rsidRDefault="00A013FD" w:rsidP="00A013FD">
      <w:pPr>
        <w:rPr>
          <w:del w:id="26315" w:author="Johnny Schultz" w:date="2020-02-12T15:55:00Z"/>
        </w:rPr>
      </w:pPr>
      <w:del w:id="26316" w:author="Johnny Schultz" w:date="2020-02-12T15:55:00Z">
        <w:r w:rsidRPr="00A013FD">
          <w:delText>The logical channels (LC) are divided into signalling and data channels as described below.</w:delText>
        </w:r>
      </w:del>
    </w:p>
    <w:p w14:paraId="1DA09AC5" w14:textId="77777777" w:rsidR="00A013FD" w:rsidRPr="00A013FD" w:rsidRDefault="00A013FD" w:rsidP="00A013FD">
      <w:pPr>
        <w:keepNext/>
        <w:keepLines/>
        <w:tabs>
          <w:tab w:val="left" w:pos="360"/>
        </w:tabs>
        <w:spacing w:before="200"/>
        <w:ind w:left="360" w:hanging="360"/>
        <w:outlineLvl w:val="1"/>
        <w:rPr>
          <w:del w:id="26317" w:author="Johnny Schultz" w:date="2020-02-12T15:55:00Z"/>
          <w:b/>
        </w:rPr>
      </w:pPr>
      <w:del w:id="26318" w:author="Johnny Schultz" w:date="2020-02-12T15:55:00Z">
        <w:r w:rsidRPr="00A013FD">
          <w:rPr>
            <w:b/>
          </w:rPr>
          <w:delText>3.8</w:delText>
        </w:r>
        <w:r w:rsidRPr="00A013FD">
          <w:rPr>
            <w:b/>
          </w:rPr>
          <w:tab/>
          <w:delText>Signalling logical channels</w:delText>
        </w:r>
      </w:del>
    </w:p>
    <w:p w14:paraId="355E26D9" w14:textId="77777777" w:rsidR="00A013FD" w:rsidRPr="00A013FD" w:rsidRDefault="00A013FD" w:rsidP="00A013FD">
      <w:pPr>
        <w:rPr>
          <w:del w:id="26319" w:author="Johnny Schultz" w:date="2020-02-12T15:55:00Z"/>
        </w:rPr>
      </w:pPr>
      <w:del w:id="26320" w:author="Johnny Schultz" w:date="2020-02-12T15:55:00Z">
        <w:r w:rsidRPr="00A013FD">
          <w:delText>The following downlink signalling channels are used:</w:delText>
        </w:r>
      </w:del>
    </w:p>
    <w:p w14:paraId="78051DE8" w14:textId="77777777" w:rsidR="00A013FD" w:rsidRPr="00A013FD" w:rsidRDefault="00A013FD" w:rsidP="00A013FD">
      <w:pPr>
        <w:rPr>
          <w:del w:id="26321" w:author="Johnny Schultz" w:date="2020-02-12T15:55:00Z"/>
        </w:rPr>
      </w:pPr>
      <w:del w:id="26322" w:author="Johnny Schultz" w:date="2020-02-12T15:55:00Z">
        <w:r w:rsidRPr="00A013FD">
          <w:delText>–</w:delText>
        </w:r>
        <w:r w:rsidRPr="00A013FD">
          <w:tab/>
          <w:delText>Bulletin board signalling channel (BBSC)</w:delText>
        </w:r>
      </w:del>
    </w:p>
    <w:p w14:paraId="77594DA1" w14:textId="77777777" w:rsidR="00A013FD" w:rsidRPr="00A013FD" w:rsidRDefault="00A013FD" w:rsidP="00A013FD">
      <w:pPr>
        <w:rPr>
          <w:del w:id="26323" w:author="Johnny Schultz" w:date="2020-02-12T15:55:00Z"/>
        </w:rPr>
      </w:pPr>
      <w:del w:id="26324" w:author="Johnny Schultz" w:date="2020-02-12T15:55:00Z">
        <w:r w:rsidRPr="00A013FD">
          <w:delText>–</w:delText>
        </w:r>
        <w:r w:rsidRPr="00A013FD">
          <w:tab/>
          <w:delText>Announcement signalling channel (ASC)</w:delText>
        </w:r>
      </w:del>
    </w:p>
    <w:p w14:paraId="38041F89" w14:textId="77777777" w:rsidR="00A013FD" w:rsidRPr="00A013FD" w:rsidRDefault="00A013FD" w:rsidP="00A013FD">
      <w:pPr>
        <w:rPr>
          <w:del w:id="26325" w:author="Johnny Schultz" w:date="2020-02-12T15:55:00Z"/>
        </w:rPr>
      </w:pPr>
      <w:del w:id="26326" w:author="Johnny Schultz" w:date="2020-02-12T15:55:00Z">
        <w:r w:rsidRPr="00A013FD">
          <w:delText>–</w:delText>
        </w:r>
        <w:r w:rsidRPr="00A013FD">
          <w:tab/>
          <w:delText>Multicast data channel (MDC)</w:delText>
        </w:r>
      </w:del>
    </w:p>
    <w:p w14:paraId="113AA2F7" w14:textId="77777777" w:rsidR="00A013FD" w:rsidRPr="00A013FD" w:rsidRDefault="00A013FD" w:rsidP="00A013FD">
      <w:pPr>
        <w:rPr>
          <w:del w:id="26327" w:author="Johnny Schultz" w:date="2020-02-12T15:55:00Z"/>
        </w:rPr>
      </w:pPr>
      <w:del w:id="26328" w:author="Johnny Schultz" w:date="2020-02-12T15:55:00Z">
        <w:r w:rsidRPr="00A013FD">
          <w:delText>–</w:delText>
        </w:r>
        <w:r w:rsidRPr="00A013FD">
          <w:tab/>
          <w:delText>Unicast data channel (UDC)</w:delText>
        </w:r>
        <w:bookmarkStart w:id="26329" w:name="_Toc440784112"/>
        <w:r w:rsidRPr="00A013FD">
          <w:delText>.</w:delText>
        </w:r>
      </w:del>
    </w:p>
    <w:p w14:paraId="118A8931" w14:textId="77777777" w:rsidR="00A013FD" w:rsidRPr="00A013FD" w:rsidRDefault="00A013FD" w:rsidP="00A013FD">
      <w:pPr>
        <w:keepNext/>
        <w:keepLines/>
        <w:tabs>
          <w:tab w:val="clear" w:pos="1134"/>
          <w:tab w:val="left" w:pos="360"/>
        </w:tabs>
        <w:spacing w:before="200"/>
        <w:ind w:left="360" w:hanging="360"/>
        <w:outlineLvl w:val="2"/>
        <w:rPr>
          <w:del w:id="26330" w:author="Johnny Schultz" w:date="2020-02-12T15:55:00Z"/>
          <w:b/>
        </w:rPr>
      </w:pPr>
      <w:del w:id="26331" w:author="Johnny Schultz" w:date="2020-02-12T15:55:00Z">
        <w:r w:rsidRPr="00A013FD">
          <w:rPr>
            <w:b/>
          </w:rPr>
          <w:delText>3.8.1</w:delText>
        </w:r>
        <w:r w:rsidRPr="00A013FD">
          <w:rPr>
            <w:b/>
          </w:rPr>
          <w:tab/>
          <w:delText>Bulletin board signalling channel</w:delText>
        </w:r>
      </w:del>
    </w:p>
    <w:p w14:paraId="0ABDDDC4" w14:textId="77777777" w:rsidR="00A013FD" w:rsidRPr="00A013FD" w:rsidRDefault="00A013FD" w:rsidP="00A013FD">
      <w:pPr>
        <w:rPr>
          <w:del w:id="26332" w:author="Johnny Schultz" w:date="2020-02-12T15:55:00Z"/>
        </w:rPr>
      </w:pPr>
      <w:del w:id="26333" w:author="Johnny Schultz" w:date="2020-02-12T15:55:00Z">
        <w:r w:rsidRPr="00A013FD">
          <w:delText>The bulletin board defines the network configuration parameters such as signalling channels (control channels) and data channel(s), protocol versions and future network configuration.</w:delText>
        </w:r>
      </w:del>
    </w:p>
    <w:p w14:paraId="30F16E30" w14:textId="77777777" w:rsidR="00A013FD" w:rsidRPr="00A013FD" w:rsidRDefault="00A013FD" w:rsidP="00A013FD">
      <w:pPr>
        <w:rPr>
          <w:del w:id="26334" w:author="Johnny Schultz" w:date="2020-02-12T15:55:00Z"/>
        </w:rPr>
      </w:pPr>
      <w:del w:id="26335" w:author="Johnny Schultz" w:date="2020-02-12T15:55:00Z">
        <w:r w:rsidRPr="00A013FD">
          <w:delText>A logical channel is defined by function, centre frequency, PL-Frame format and start of the first slot. The logical channels are normally repeated every frame, unless a network configuration change has taken place to optimise capacity.</w:delText>
        </w:r>
      </w:del>
    </w:p>
    <w:p w14:paraId="391CF3F1" w14:textId="77777777" w:rsidR="00A013FD" w:rsidRPr="00A013FD" w:rsidRDefault="00A013FD" w:rsidP="00A013FD">
      <w:pPr>
        <w:rPr>
          <w:del w:id="26336" w:author="Johnny Schultz" w:date="2020-02-12T15:55:00Z"/>
        </w:rPr>
      </w:pPr>
      <w:del w:id="26337" w:author="Johnny Schultz" w:date="2020-02-12T15:55:00Z">
        <w:r w:rsidRPr="00A013FD">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26C7297D" w14:textId="77777777" w:rsidR="00A013FD" w:rsidRPr="00A013FD" w:rsidRDefault="00A013FD" w:rsidP="00A013FD">
      <w:pPr>
        <w:rPr>
          <w:del w:id="26338" w:author="Johnny Schultz" w:date="2020-02-12T15:55:00Z"/>
        </w:rPr>
      </w:pPr>
      <w:del w:id="26339" w:author="Johnny Schultz" w:date="2020-02-12T15:55:00Z">
        <w:r w:rsidRPr="00A013FD">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418F5815" w14:textId="77777777" w:rsidR="00A013FD" w:rsidRPr="00A013FD" w:rsidRDefault="00A013FD" w:rsidP="00A013FD">
      <w:pPr>
        <w:rPr>
          <w:del w:id="26340" w:author="Johnny Schultz" w:date="2020-02-12T15:55:00Z"/>
        </w:rPr>
      </w:pPr>
      <w:del w:id="26341" w:author="Johnny Schultz" w:date="2020-02-12T15:55:00Z">
        <w:r w:rsidRPr="00A013FD">
          <w:delText>The full bulletin board messages may be transmitted over several frames. Essential information of the bulletin board will be repeated over every frame (every 60 s).</w:delText>
        </w:r>
      </w:del>
    </w:p>
    <w:p w14:paraId="3332F5E5" w14:textId="77777777" w:rsidR="00A013FD" w:rsidRPr="00A013FD" w:rsidRDefault="00A013FD" w:rsidP="00A013FD">
      <w:pPr>
        <w:rPr>
          <w:del w:id="26342" w:author="Johnny Schultz" w:date="2020-02-12T15:55:00Z"/>
        </w:rPr>
      </w:pPr>
      <w:del w:id="26343" w:author="Johnny Schultz" w:date="2020-02-12T15:55:00Z">
        <w:r w:rsidRPr="00A013FD">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45102AFB" w14:textId="77777777" w:rsidR="00A013FD" w:rsidRPr="00A013FD" w:rsidRDefault="00A013FD" w:rsidP="00A013FD">
      <w:pPr>
        <w:keepNext/>
        <w:spacing w:before="560" w:after="120"/>
        <w:jc w:val="center"/>
        <w:rPr>
          <w:del w:id="26344" w:author="Johnny Schultz" w:date="2020-02-12T15:55:00Z"/>
          <w:caps/>
          <w:sz w:val="20"/>
        </w:rPr>
      </w:pPr>
      <w:del w:id="26345" w:author="Johnny Schultz" w:date="2020-02-12T15:55:00Z">
        <w:r w:rsidRPr="00A013FD">
          <w:rPr>
            <w:caps/>
            <w:sz w:val="20"/>
          </w:rPr>
          <w:delText>TABLE A4-15</w:delText>
        </w:r>
      </w:del>
    </w:p>
    <w:p w14:paraId="184DC264" w14:textId="77777777" w:rsidR="00A013FD" w:rsidRPr="00A013FD" w:rsidRDefault="00A013FD" w:rsidP="00A013FD">
      <w:pPr>
        <w:keepNext/>
        <w:keepLines/>
        <w:spacing w:before="0" w:after="120"/>
        <w:jc w:val="center"/>
        <w:rPr>
          <w:del w:id="26346" w:author="Johnny Schultz" w:date="2020-02-12T15:55:00Z"/>
          <w:rFonts w:ascii="Times New Roman Bold" w:hAnsi="Times New Roman Bold"/>
          <w:b/>
          <w:sz w:val="20"/>
        </w:rPr>
      </w:pPr>
      <w:del w:id="26347" w:author="Johnny Schultz" w:date="2020-02-12T15:55:00Z">
        <w:r w:rsidRPr="00A013FD">
          <w:rPr>
            <w:rFonts w:ascii="Times New Roman Bold" w:hAnsi="Times New Roman Bold"/>
            <w:b/>
            <w:sz w:val="20"/>
          </w:rPr>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A013FD" w:rsidRPr="00A013FD" w14:paraId="399D2D49" w14:textId="77777777" w:rsidTr="00BF604E">
        <w:trPr>
          <w:tblHeader/>
          <w:jc w:val="center"/>
          <w:del w:id="26348" w:author="Johnny Schultz" w:date="2020-02-12T15:55:00Z"/>
        </w:trPr>
        <w:tc>
          <w:tcPr>
            <w:tcW w:w="2093" w:type="dxa"/>
            <w:shd w:val="clear" w:color="auto" w:fill="auto"/>
            <w:vAlign w:val="center"/>
          </w:tcPr>
          <w:p w14:paraId="7A273CAF" w14:textId="77777777" w:rsidR="00A013FD" w:rsidRPr="00A013FD" w:rsidRDefault="00A013FD" w:rsidP="00A013FD">
            <w:pPr>
              <w:spacing w:before="80" w:after="80"/>
              <w:rPr>
                <w:del w:id="26349" w:author="Johnny Schultz" w:date="2020-02-12T15:55:00Z"/>
                <w:rFonts w:asciiTheme="majorBidi" w:hAnsiTheme="majorBidi" w:cstheme="majorBidi"/>
                <w:b/>
                <w:sz w:val="20"/>
              </w:rPr>
            </w:pPr>
            <w:del w:id="26350" w:author="Johnny Schultz" w:date="2020-02-12T15:55:00Z">
              <w:r w:rsidRPr="00A013FD">
                <w:rPr>
                  <w:rFonts w:asciiTheme="majorBidi" w:hAnsiTheme="majorBidi" w:cstheme="majorBidi"/>
                  <w:b/>
                  <w:sz w:val="20"/>
                </w:rPr>
                <w:delText>Name</w:delText>
              </w:r>
            </w:del>
          </w:p>
        </w:tc>
        <w:tc>
          <w:tcPr>
            <w:tcW w:w="2510" w:type="dxa"/>
            <w:shd w:val="clear" w:color="auto" w:fill="auto"/>
            <w:vAlign w:val="center"/>
          </w:tcPr>
          <w:p w14:paraId="4E4FF4EB" w14:textId="77777777" w:rsidR="00A013FD" w:rsidRPr="00A013FD" w:rsidRDefault="00A013FD" w:rsidP="00A013FD">
            <w:pPr>
              <w:spacing w:before="80" w:after="80"/>
              <w:rPr>
                <w:del w:id="26351" w:author="Johnny Schultz" w:date="2020-02-12T15:55:00Z"/>
                <w:rFonts w:asciiTheme="majorBidi" w:hAnsiTheme="majorBidi" w:cstheme="majorBidi"/>
                <w:b/>
                <w:sz w:val="20"/>
              </w:rPr>
            </w:pPr>
            <w:del w:id="26352" w:author="Johnny Schultz" w:date="2020-02-12T15:55:00Z">
              <w:r w:rsidRPr="00A013FD">
                <w:rPr>
                  <w:rFonts w:asciiTheme="majorBidi" w:hAnsiTheme="majorBidi" w:cstheme="majorBidi"/>
                  <w:b/>
                  <w:sz w:val="20"/>
                </w:rPr>
                <w:delText>Description</w:delText>
              </w:r>
            </w:del>
          </w:p>
        </w:tc>
        <w:tc>
          <w:tcPr>
            <w:tcW w:w="1264" w:type="dxa"/>
            <w:shd w:val="clear" w:color="auto" w:fill="auto"/>
            <w:vAlign w:val="center"/>
          </w:tcPr>
          <w:p w14:paraId="6C73B236" w14:textId="77777777" w:rsidR="00A013FD" w:rsidRPr="00A013FD" w:rsidRDefault="00A013FD" w:rsidP="00A013FD">
            <w:pPr>
              <w:spacing w:before="80" w:after="80"/>
              <w:rPr>
                <w:del w:id="26353" w:author="Johnny Schultz" w:date="2020-02-12T15:55:00Z"/>
                <w:rFonts w:asciiTheme="majorBidi" w:hAnsiTheme="majorBidi" w:cstheme="majorBidi"/>
                <w:b/>
                <w:sz w:val="20"/>
              </w:rPr>
            </w:pPr>
            <w:del w:id="26354" w:author="Johnny Schultz" w:date="2020-02-12T15:55:00Z">
              <w:r w:rsidRPr="00A013FD">
                <w:rPr>
                  <w:rFonts w:asciiTheme="majorBidi" w:hAnsiTheme="majorBidi" w:cstheme="majorBidi"/>
                  <w:b/>
                  <w:sz w:val="20"/>
                </w:rPr>
                <w:delText>Total size (bytes)</w:delText>
              </w:r>
            </w:del>
          </w:p>
        </w:tc>
        <w:tc>
          <w:tcPr>
            <w:tcW w:w="1148" w:type="dxa"/>
            <w:shd w:val="clear" w:color="auto" w:fill="auto"/>
            <w:vAlign w:val="center"/>
          </w:tcPr>
          <w:p w14:paraId="2D88AF77" w14:textId="77777777" w:rsidR="00A013FD" w:rsidRPr="00A013FD" w:rsidRDefault="00A013FD" w:rsidP="00A013FD">
            <w:pPr>
              <w:spacing w:before="80" w:after="80"/>
              <w:rPr>
                <w:del w:id="26355" w:author="Johnny Schultz" w:date="2020-02-12T15:55:00Z"/>
                <w:rFonts w:asciiTheme="majorBidi" w:hAnsiTheme="majorBidi" w:cstheme="majorBidi"/>
                <w:b/>
                <w:sz w:val="20"/>
              </w:rPr>
            </w:pPr>
            <w:del w:id="26356" w:author="Johnny Schultz" w:date="2020-02-12T15:55:00Z">
              <w:r w:rsidRPr="00A013FD">
                <w:rPr>
                  <w:rFonts w:asciiTheme="majorBidi" w:hAnsiTheme="majorBidi" w:cstheme="majorBidi"/>
                  <w:b/>
                  <w:sz w:val="20"/>
                </w:rPr>
                <w:delText>Repeat interval (frames)</w:delText>
              </w:r>
            </w:del>
          </w:p>
        </w:tc>
        <w:tc>
          <w:tcPr>
            <w:tcW w:w="2624" w:type="dxa"/>
            <w:shd w:val="clear" w:color="auto" w:fill="auto"/>
            <w:vAlign w:val="center"/>
          </w:tcPr>
          <w:p w14:paraId="6FC026CB" w14:textId="77777777" w:rsidR="00A013FD" w:rsidRPr="00A013FD" w:rsidRDefault="00A013FD" w:rsidP="00A013FD">
            <w:pPr>
              <w:spacing w:before="80" w:after="80"/>
              <w:rPr>
                <w:del w:id="26357" w:author="Johnny Schultz" w:date="2020-02-12T15:55:00Z"/>
                <w:rFonts w:asciiTheme="majorBidi" w:hAnsiTheme="majorBidi" w:cstheme="majorBidi"/>
                <w:b/>
                <w:sz w:val="20"/>
              </w:rPr>
            </w:pPr>
            <w:del w:id="26358" w:author="Johnny Schultz" w:date="2020-02-12T15:55:00Z">
              <w:r w:rsidRPr="00A013FD">
                <w:rPr>
                  <w:rFonts w:asciiTheme="majorBidi" w:hAnsiTheme="majorBidi" w:cstheme="majorBidi"/>
                  <w:b/>
                  <w:sz w:val="20"/>
                </w:rPr>
                <w:delText>Comment</w:delText>
              </w:r>
            </w:del>
          </w:p>
        </w:tc>
      </w:tr>
      <w:tr w:rsidR="00A013FD" w:rsidRPr="00A013FD" w14:paraId="1A9BCCB0" w14:textId="77777777" w:rsidTr="00BF604E">
        <w:trPr>
          <w:jc w:val="center"/>
          <w:del w:id="26359" w:author="Johnny Schultz" w:date="2020-02-12T15:55:00Z"/>
        </w:trPr>
        <w:tc>
          <w:tcPr>
            <w:tcW w:w="2093" w:type="dxa"/>
          </w:tcPr>
          <w:p w14:paraId="5DDF26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60" w:author="Johnny Schultz" w:date="2020-02-12T15:55:00Z"/>
                <w:rFonts w:asciiTheme="majorBidi" w:hAnsiTheme="majorBidi" w:cstheme="majorBidi"/>
                <w:sz w:val="20"/>
              </w:rPr>
            </w:pPr>
            <w:del w:id="26361" w:author="Johnny Schultz" w:date="2020-02-12T15:55:00Z">
              <w:r w:rsidRPr="00A013FD">
                <w:rPr>
                  <w:rFonts w:asciiTheme="majorBidi" w:hAnsiTheme="majorBidi" w:cstheme="majorBidi"/>
                  <w:sz w:val="20"/>
                </w:rPr>
                <w:delText>Network ID</w:delText>
              </w:r>
            </w:del>
          </w:p>
        </w:tc>
        <w:tc>
          <w:tcPr>
            <w:tcW w:w="2510" w:type="dxa"/>
          </w:tcPr>
          <w:p w14:paraId="54E64B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62" w:author="Johnny Schultz" w:date="2020-02-12T15:55:00Z"/>
                <w:rFonts w:asciiTheme="majorBidi" w:hAnsiTheme="majorBidi" w:cstheme="majorBidi"/>
                <w:sz w:val="20"/>
              </w:rPr>
            </w:pPr>
            <w:del w:id="26363" w:author="Johnny Schultz" w:date="2020-02-12T15:55:00Z">
              <w:r w:rsidRPr="00A013FD">
                <w:rPr>
                  <w:rFonts w:asciiTheme="majorBidi" w:hAnsiTheme="majorBidi" w:cstheme="majorBidi"/>
                  <w:sz w:val="20"/>
                </w:rPr>
                <w:delText>Network name, up to 16 ASCII characters</w:delText>
              </w:r>
            </w:del>
          </w:p>
        </w:tc>
        <w:tc>
          <w:tcPr>
            <w:tcW w:w="1264" w:type="dxa"/>
            <w:vAlign w:val="center"/>
          </w:tcPr>
          <w:p w14:paraId="21FA16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64" w:author="Johnny Schultz" w:date="2020-02-12T15:55:00Z"/>
                <w:rFonts w:asciiTheme="majorBidi" w:hAnsiTheme="majorBidi" w:cstheme="majorBidi"/>
                <w:sz w:val="20"/>
              </w:rPr>
            </w:pPr>
            <w:del w:id="26365" w:author="Johnny Schultz" w:date="2020-02-12T15:55:00Z">
              <w:r w:rsidRPr="00A013FD">
                <w:rPr>
                  <w:rFonts w:asciiTheme="majorBidi" w:hAnsiTheme="majorBidi" w:cstheme="majorBidi"/>
                  <w:sz w:val="20"/>
                </w:rPr>
                <w:delText>18</w:delText>
              </w:r>
            </w:del>
          </w:p>
        </w:tc>
        <w:tc>
          <w:tcPr>
            <w:tcW w:w="1148" w:type="dxa"/>
            <w:vAlign w:val="center"/>
          </w:tcPr>
          <w:p w14:paraId="124BD6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66" w:author="Johnny Schultz" w:date="2020-02-12T15:55:00Z"/>
                <w:rFonts w:asciiTheme="majorBidi" w:hAnsiTheme="majorBidi" w:cstheme="majorBidi"/>
                <w:sz w:val="20"/>
              </w:rPr>
            </w:pPr>
            <w:del w:id="26367" w:author="Johnny Schultz" w:date="2020-02-12T15:55:00Z">
              <w:r w:rsidRPr="00A013FD">
                <w:rPr>
                  <w:rFonts w:asciiTheme="majorBidi" w:hAnsiTheme="majorBidi" w:cstheme="majorBidi"/>
                  <w:sz w:val="20"/>
                </w:rPr>
                <w:delText>1</w:delText>
              </w:r>
            </w:del>
          </w:p>
        </w:tc>
        <w:tc>
          <w:tcPr>
            <w:tcW w:w="2624" w:type="dxa"/>
          </w:tcPr>
          <w:p w14:paraId="026292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68" w:author="Johnny Schultz" w:date="2020-02-12T15:55:00Z"/>
                <w:rFonts w:asciiTheme="majorBidi" w:hAnsiTheme="majorBidi" w:cstheme="majorBidi"/>
                <w:sz w:val="20"/>
              </w:rPr>
            </w:pPr>
          </w:p>
        </w:tc>
      </w:tr>
      <w:tr w:rsidR="00A013FD" w:rsidRPr="00A013FD" w14:paraId="488A8928" w14:textId="77777777" w:rsidTr="00BF604E">
        <w:trPr>
          <w:jc w:val="center"/>
          <w:del w:id="26369" w:author="Johnny Schultz" w:date="2020-02-12T15:55:00Z"/>
        </w:trPr>
        <w:tc>
          <w:tcPr>
            <w:tcW w:w="2093" w:type="dxa"/>
          </w:tcPr>
          <w:p w14:paraId="660843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70" w:author="Johnny Schultz" w:date="2020-02-12T15:55:00Z"/>
                <w:rFonts w:asciiTheme="majorBidi" w:hAnsiTheme="majorBidi" w:cstheme="majorBidi"/>
                <w:sz w:val="20"/>
              </w:rPr>
            </w:pPr>
            <w:del w:id="26371" w:author="Johnny Schultz" w:date="2020-02-12T15:55:00Z">
              <w:r w:rsidRPr="00A013FD">
                <w:rPr>
                  <w:rFonts w:asciiTheme="majorBidi" w:hAnsiTheme="majorBidi" w:cstheme="majorBidi"/>
                  <w:sz w:val="20"/>
                </w:rPr>
                <w:delText>Satellite ID</w:delText>
              </w:r>
            </w:del>
          </w:p>
        </w:tc>
        <w:tc>
          <w:tcPr>
            <w:tcW w:w="2510" w:type="dxa"/>
          </w:tcPr>
          <w:p w14:paraId="6617FB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72" w:author="Johnny Schultz" w:date="2020-02-12T15:55:00Z"/>
                <w:rFonts w:asciiTheme="majorBidi" w:hAnsiTheme="majorBidi" w:cstheme="majorBidi"/>
                <w:sz w:val="20"/>
              </w:rPr>
            </w:pPr>
            <w:del w:id="26373" w:author="Johnny Schultz" w:date="2020-02-12T15:55:00Z">
              <w:r w:rsidRPr="00A013FD">
                <w:rPr>
                  <w:rFonts w:asciiTheme="majorBidi" w:hAnsiTheme="majorBidi" w:cstheme="majorBidi"/>
                  <w:sz w:val="20"/>
                </w:rPr>
                <w:delText>The ID of this satellite in a network. Up to 256 satellites per network.</w:delText>
              </w:r>
            </w:del>
          </w:p>
        </w:tc>
        <w:tc>
          <w:tcPr>
            <w:tcW w:w="1264" w:type="dxa"/>
            <w:vAlign w:val="center"/>
          </w:tcPr>
          <w:p w14:paraId="410F2F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74" w:author="Johnny Schultz" w:date="2020-02-12T15:55:00Z"/>
                <w:rFonts w:asciiTheme="majorBidi" w:hAnsiTheme="majorBidi" w:cstheme="majorBidi"/>
                <w:sz w:val="20"/>
              </w:rPr>
            </w:pPr>
            <w:del w:id="26375" w:author="Johnny Schultz" w:date="2020-02-12T15:55:00Z">
              <w:r w:rsidRPr="00A013FD">
                <w:rPr>
                  <w:rFonts w:asciiTheme="majorBidi" w:hAnsiTheme="majorBidi" w:cstheme="majorBidi"/>
                  <w:sz w:val="20"/>
                </w:rPr>
                <w:delText>3</w:delText>
              </w:r>
            </w:del>
          </w:p>
        </w:tc>
        <w:tc>
          <w:tcPr>
            <w:tcW w:w="1148" w:type="dxa"/>
            <w:vAlign w:val="center"/>
          </w:tcPr>
          <w:p w14:paraId="7EAC8B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76" w:author="Johnny Schultz" w:date="2020-02-12T15:55:00Z"/>
                <w:rFonts w:asciiTheme="majorBidi" w:hAnsiTheme="majorBidi" w:cstheme="majorBidi"/>
                <w:sz w:val="20"/>
              </w:rPr>
            </w:pPr>
            <w:del w:id="26377" w:author="Johnny Schultz" w:date="2020-02-12T15:55:00Z">
              <w:r w:rsidRPr="00A013FD">
                <w:rPr>
                  <w:rFonts w:asciiTheme="majorBidi" w:hAnsiTheme="majorBidi" w:cstheme="majorBidi"/>
                  <w:sz w:val="20"/>
                </w:rPr>
                <w:delText>1</w:delText>
              </w:r>
            </w:del>
          </w:p>
        </w:tc>
        <w:tc>
          <w:tcPr>
            <w:tcW w:w="2624" w:type="dxa"/>
          </w:tcPr>
          <w:p w14:paraId="3C7DFE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78" w:author="Johnny Schultz" w:date="2020-02-12T15:55:00Z"/>
                <w:rFonts w:asciiTheme="majorBidi" w:hAnsiTheme="majorBidi" w:cstheme="majorBidi"/>
                <w:sz w:val="20"/>
              </w:rPr>
            </w:pPr>
          </w:p>
        </w:tc>
      </w:tr>
      <w:tr w:rsidR="00A013FD" w:rsidRPr="00A013FD" w14:paraId="4628FC0E" w14:textId="77777777" w:rsidTr="00BF604E">
        <w:trPr>
          <w:jc w:val="center"/>
          <w:del w:id="26379" w:author="Johnny Schultz" w:date="2020-02-12T15:55:00Z"/>
        </w:trPr>
        <w:tc>
          <w:tcPr>
            <w:tcW w:w="2093" w:type="dxa"/>
          </w:tcPr>
          <w:p w14:paraId="05BCAF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80" w:author="Johnny Schultz" w:date="2020-02-12T15:55:00Z"/>
                <w:rFonts w:asciiTheme="majorBidi" w:hAnsiTheme="majorBidi" w:cstheme="majorBidi"/>
                <w:sz w:val="20"/>
              </w:rPr>
            </w:pPr>
            <w:del w:id="26381" w:author="Johnny Schultz" w:date="2020-02-12T15:55:00Z">
              <w:r w:rsidRPr="00A013FD">
                <w:rPr>
                  <w:rFonts w:asciiTheme="majorBidi" w:hAnsiTheme="majorBidi" w:cstheme="majorBidi"/>
                  <w:sz w:val="20"/>
                </w:rPr>
                <w:delText>Bulletin board version</w:delText>
              </w:r>
            </w:del>
          </w:p>
        </w:tc>
        <w:tc>
          <w:tcPr>
            <w:tcW w:w="2510" w:type="dxa"/>
          </w:tcPr>
          <w:p w14:paraId="32A897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82" w:author="Johnny Schultz" w:date="2020-02-12T15:55:00Z"/>
                <w:rFonts w:asciiTheme="majorBidi" w:hAnsiTheme="majorBidi" w:cstheme="majorBidi"/>
                <w:sz w:val="20"/>
              </w:rPr>
            </w:pPr>
            <w:del w:id="26383" w:author="Johnny Schultz" w:date="2020-02-12T15:55:00Z">
              <w:r w:rsidRPr="00A013FD">
                <w:rPr>
                  <w:rFonts w:asciiTheme="majorBidi" w:hAnsiTheme="majorBidi" w:cstheme="majorBidi"/>
                  <w:sz w:val="20"/>
                </w:rPr>
                <w:delText>Version number of this Bulletin Board.</w:delText>
              </w:r>
            </w:del>
          </w:p>
          <w:p w14:paraId="08D2C2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84" w:author="Johnny Schultz" w:date="2020-02-12T15:55:00Z"/>
                <w:rFonts w:asciiTheme="majorBidi" w:hAnsiTheme="majorBidi" w:cstheme="majorBidi"/>
                <w:sz w:val="20"/>
              </w:rPr>
            </w:pPr>
            <w:del w:id="26385" w:author="Johnny Schultz" w:date="2020-02-12T15:55:00Z">
              <w:r w:rsidRPr="00A013FD">
                <w:rPr>
                  <w:rFonts w:asciiTheme="majorBidi" w:hAnsiTheme="majorBidi" w:cstheme="majorBidi"/>
                  <w:sz w:val="20"/>
                </w:rPr>
                <w:delText xml:space="preserve">Up to 256 frames active </w:delText>
              </w:r>
            </w:del>
          </w:p>
        </w:tc>
        <w:tc>
          <w:tcPr>
            <w:tcW w:w="1264" w:type="dxa"/>
            <w:vAlign w:val="center"/>
          </w:tcPr>
          <w:p w14:paraId="188BA7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86" w:author="Johnny Schultz" w:date="2020-02-12T15:55:00Z"/>
                <w:rFonts w:asciiTheme="majorBidi" w:hAnsiTheme="majorBidi" w:cstheme="majorBidi"/>
                <w:sz w:val="20"/>
              </w:rPr>
            </w:pPr>
            <w:del w:id="26387" w:author="Johnny Schultz" w:date="2020-02-12T15:55:00Z">
              <w:r w:rsidRPr="00A013FD">
                <w:rPr>
                  <w:rFonts w:asciiTheme="majorBidi" w:hAnsiTheme="majorBidi" w:cstheme="majorBidi"/>
                  <w:sz w:val="20"/>
                </w:rPr>
                <w:delText>3</w:delText>
              </w:r>
            </w:del>
          </w:p>
        </w:tc>
        <w:tc>
          <w:tcPr>
            <w:tcW w:w="1148" w:type="dxa"/>
            <w:vAlign w:val="center"/>
          </w:tcPr>
          <w:p w14:paraId="40AE70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88" w:author="Johnny Schultz" w:date="2020-02-12T15:55:00Z"/>
                <w:rFonts w:asciiTheme="majorBidi" w:hAnsiTheme="majorBidi" w:cstheme="majorBidi"/>
                <w:sz w:val="20"/>
              </w:rPr>
            </w:pPr>
            <w:del w:id="26389" w:author="Johnny Schultz" w:date="2020-02-12T15:55:00Z">
              <w:r w:rsidRPr="00A013FD">
                <w:rPr>
                  <w:rFonts w:asciiTheme="majorBidi" w:hAnsiTheme="majorBidi" w:cstheme="majorBidi"/>
                  <w:sz w:val="20"/>
                </w:rPr>
                <w:delText>1</w:delText>
              </w:r>
            </w:del>
          </w:p>
        </w:tc>
        <w:tc>
          <w:tcPr>
            <w:tcW w:w="2624" w:type="dxa"/>
          </w:tcPr>
          <w:p w14:paraId="7F2EEC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390" w:author="Johnny Schultz" w:date="2020-02-12T15:55:00Z"/>
                <w:rFonts w:asciiTheme="majorBidi" w:hAnsiTheme="majorBidi" w:cstheme="majorBidi"/>
                <w:sz w:val="20"/>
              </w:rPr>
            </w:pPr>
          </w:p>
        </w:tc>
      </w:tr>
    </w:tbl>
    <w:p w14:paraId="2D5A8B84" w14:textId="77777777" w:rsidR="00A013FD" w:rsidRPr="00A013FD" w:rsidRDefault="00A013FD" w:rsidP="00A013FD">
      <w:pPr>
        <w:rPr>
          <w:del w:id="26391" w:author="Johnny Schultz" w:date="2020-02-12T15:55:00Z"/>
        </w:rPr>
      </w:pPr>
      <w:del w:id="26392" w:author="Johnny Schultz" w:date="2020-02-12T15:55:00Z">
        <w:r w:rsidRPr="00A013FD">
          <w:br w:type="page"/>
        </w:r>
      </w:del>
    </w:p>
    <w:p w14:paraId="05A7060C" w14:textId="77777777" w:rsidR="00A013FD" w:rsidRPr="00A013FD" w:rsidRDefault="00A013FD" w:rsidP="00A013FD">
      <w:pPr>
        <w:keepNext/>
        <w:spacing w:before="560" w:after="120"/>
        <w:jc w:val="center"/>
        <w:rPr>
          <w:del w:id="26393" w:author="Johnny Schultz" w:date="2020-02-12T15:55:00Z"/>
          <w:caps/>
          <w:sz w:val="20"/>
        </w:rPr>
      </w:pPr>
      <w:del w:id="26394" w:author="Johnny Schultz" w:date="2020-02-12T15:55:00Z">
        <w:r w:rsidRPr="00A013FD">
          <w:rPr>
            <w:caps/>
            <w:sz w:val="20"/>
          </w:rPr>
          <w:delText>TABLE A4-15 (</w:delText>
        </w:r>
        <w:r w:rsidRPr="00A013FD">
          <w:rPr>
            <w:i/>
            <w:iCs/>
            <w:caps/>
            <w:sz w:val="20"/>
          </w:rPr>
          <w:delText>end</w:delText>
        </w:r>
        <w:r w:rsidRPr="00A013FD">
          <w:rPr>
            <w:caps/>
            <w:sz w:val="20"/>
          </w:rPr>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A013FD" w:rsidRPr="00A013FD" w14:paraId="2D56F4AC" w14:textId="77777777" w:rsidTr="00BF604E">
        <w:trPr>
          <w:tblHeader/>
          <w:jc w:val="center"/>
          <w:del w:id="26395" w:author="Johnny Schultz" w:date="2020-02-12T15:55:00Z"/>
        </w:trPr>
        <w:tc>
          <w:tcPr>
            <w:tcW w:w="2093" w:type="dxa"/>
            <w:shd w:val="clear" w:color="auto" w:fill="auto"/>
            <w:vAlign w:val="center"/>
          </w:tcPr>
          <w:p w14:paraId="739FAB96" w14:textId="77777777" w:rsidR="00A013FD" w:rsidRPr="00A013FD" w:rsidRDefault="00A013FD" w:rsidP="00A013FD">
            <w:pPr>
              <w:spacing w:before="80" w:after="80"/>
              <w:rPr>
                <w:del w:id="26396" w:author="Johnny Schultz" w:date="2020-02-12T15:55:00Z"/>
                <w:rFonts w:asciiTheme="majorBidi" w:hAnsiTheme="majorBidi" w:cstheme="majorBidi"/>
                <w:b/>
                <w:sz w:val="20"/>
              </w:rPr>
            </w:pPr>
            <w:del w:id="26397" w:author="Johnny Schultz" w:date="2020-02-12T15:55:00Z">
              <w:r w:rsidRPr="00A013FD">
                <w:rPr>
                  <w:rFonts w:asciiTheme="majorBidi" w:hAnsiTheme="majorBidi" w:cstheme="majorBidi"/>
                  <w:b/>
                  <w:sz w:val="20"/>
                </w:rPr>
                <w:delText>Name</w:delText>
              </w:r>
            </w:del>
          </w:p>
        </w:tc>
        <w:tc>
          <w:tcPr>
            <w:tcW w:w="2510" w:type="dxa"/>
            <w:shd w:val="clear" w:color="auto" w:fill="auto"/>
            <w:vAlign w:val="center"/>
          </w:tcPr>
          <w:p w14:paraId="4F86804B" w14:textId="77777777" w:rsidR="00A013FD" w:rsidRPr="00A013FD" w:rsidRDefault="00A013FD" w:rsidP="00A013FD">
            <w:pPr>
              <w:spacing w:before="80" w:after="80"/>
              <w:rPr>
                <w:del w:id="26398" w:author="Johnny Schultz" w:date="2020-02-12T15:55:00Z"/>
                <w:rFonts w:asciiTheme="majorBidi" w:hAnsiTheme="majorBidi" w:cstheme="majorBidi"/>
                <w:b/>
                <w:sz w:val="20"/>
              </w:rPr>
            </w:pPr>
            <w:del w:id="26399" w:author="Johnny Schultz" w:date="2020-02-12T15:55:00Z">
              <w:r w:rsidRPr="00A013FD">
                <w:rPr>
                  <w:rFonts w:asciiTheme="majorBidi" w:hAnsiTheme="majorBidi" w:cstheme="majorBidi"/>
                  <w:b/>
                  <w:sz w:val="20"/>
                </w:rPr>
                <w:delText>Description</w:delText>
              </w:r>
            </w:del>
          </w:p>
        </w:tc>
        <w:tc>
          <w:tcPr>
            <w:tcW w:w="1264" w:type="dxa"/>
            <w:shd w:val="clear" w:color="auto" w:fill="auto"/>
            <w:vAlign w:val="center"/>
          </w:tcPr>
          <w:p w14:paraId="75F49F2D" w14:textId="77777777" w:rsidR="00A013FD" w:rsidRPr="00A013FD" w:rsidRDefault="00A013FD" w:rsidP="00A013FD">
            <w:pPr>
              <w:spacing w:before="80" w:after="80"/>
              <w:rPr>
                <w:del w:id="26400" w:author="Johnny Schultz" w:date="2020-02-12T15:55:00Z"/>
                <w:rFonts w:asciiTheme="majorBidi" w:hAnsiTheme="majorBidi" w:cstheme="majorBidi"/>
                <w:b/>
                <w:sz w:val="20"/>
              </w:rPr>
            </w:pPr>
            <w:del w:id="26401" w:author="Johnny Schultz" w:date="2020-02-12T15:55:00Z">
              <w:r w:rsidRPr="00A013FD">
                <w:rPr>
                  <w:rFonts w:asciiTheme="majorBidi" w:hAnsiTheme="majorBidi" w:cstheme="majorBidi"/>
                  <w:b/>
                  <w:sz w:val="20"/>
                </w:rPr>
                <w:delText>Total size (bytes)</w:delText>
              </w:r>
            </w:del>
          </w:p>
        </w:tc>
        <w:tc>
          <w:tcPr>
            <w:tcW w:w="1148" w:type="dxa"/>
            <w:shd w:val="clear" w:color="auto" w:fill="auto"/>
            <w:vAlign w:val="center"/>
          </w:tcPr>
          <w:p w14:paraId="448B6AB2" w14:textId="77777777" w:rsidR="00A013FD" w:rsidRPr="00A013FD" w:rsidRDefault="00A013FD" w:rsidP="00A013FD">
            <w:pPr>
              <w:spacing w:before="80" w:after="80"/>
              <w:rPr>
                <w:del w:id="26402" w:author="Johnny Schultz" w:date="2020-02-12T15:55:00Z"/>
                <w:rFonts w:asciiTheme="majorBidi" w:hAnsiTheme="majorBidi" w:cstheme="majorBidi"/>
                <w:b/>
                <w:sz w:val="20"/>
              </w:rPr>
            </w:pPr>
            <w:del w:id="26403" w:author="Johnny Schultz" w:date="2020-02-12T15:55:00Z">
              <w:r w:rsidRPr="00A013FD">
                <w:rPr>
                  <w:rFonts w:asciiTheme="majorBidi" w:hAnsiTheme="majorBidi" w:cstheme="majorBidi"/>
                  <w:b/>
                  <w:sz w:val="20"/>
                </w:rPr>
                <w:delText>Repeat interval (frames)</w:delText>
              </w:r>
            </w:del>
          </w:p>
        </w:tc>
        <w:tc>
          <w:tcPr>
            <w:tcW w:w="2624" w:type="dxa"/>
            <w:shd w:val="clear" w:color="auto" w:fill="auto"/>
            <w:vAlign w:val="center"/>
          </w:tcPr>
          <w:p w14:paraId="3389177D" w14:textId="77777777" w:rsidR="00A013FD" w:rsidRPr="00A013FD" w:rsidRDefault="00A013FD" w:rsidP="00A013FD">
            <w:pPr>
              <w:spacing w:before="80" w:after="80"/>
              <w:rPr>
                <w:del w:id="26404" w:author="Johnny Schultz" w:date="2020-02-12T15:55:00Z"/>
                <w:rFonts w:asciiTheme="majorBidi" w:hAnsiTheme="majorBidi" w:cstheme="majorBidi"/>
                <w:b/>
                <w:sz w:val="20"/>
              </w:rPr>
            </w:pPr>
            <w:del w:id="26405" w:author="Johnny Schultz" w:date="2020-02-12T15:55:00Z">
              <w:r w:rsidRPr="00A013FD">
                <w:rPr>
                  <w:rFonts w:asciiTheme="majorBidi" w:hAnsiTheme="majorBidi" w:cstheme="majorBidi"/>
                  <w:b/>
                  <w:sz w:val="20"/>
                </w:rPr>
                <w:delText>Comment</w:delText>
              </w:r>
            </w:del>
          </w:p>
        </w:tc>
      </w:tr>
      <w:tr w:rsidR="00A013FD" w:rsidRPr="00A013FD" w14:paraId="6B928759" w14:textId="77777777" w:rsidTr="00BF604E">
        <w:trPr>
          <w:jc w:val="center"/>
          <w:del w:id="26406" w:author="Johnny Schultz" w:date="2020-02-12T15:55:00Z"/>
        </w:trPr>
        <w:tc>
          <w:tcPr>
            <w:tcW w:w="2093" w:type="dxa"/>
          </w:tcPr>
          <w:p w14:paraId="7BF531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07" w:author="Johnny Schultz" w:date="2020-02-12T15:55:00Z"/>
                <w:rFonts w:asciiTheme="majorBidi" w:hAnsiTheme="majorBidi" w:cstheme="majorBidi"/>
                <w:sz w:val="20"/>
              </w:rPr>
            </w:pPr>
            <w:del w:id="26408" w:author="Johnny Schultz" w:date="2020-02-12T15:55:00Z">
              <w:r w:rsidRPr="00A013FD">
                <w:rPr>
                  <w:rFonts w:asciiTheme="majorBidi" w:hAnsiTheme="majorBidi" w:cstheme="majorBidi"/>
                  <w:sz w:val="20"/>
                </w:rPr>
                <w:delText>Validity of this version</w:delText>
              </w:r>
            </w:del>
          </w:p>
        </w:tc>
        <w:tc>
          <w:tcPr>
            <w:tcW w:w="2510" w:type="dxa"/>
          </w:tcPr>
          <w:p w14:paraId="0870D6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09" w:author="Johnny Schultz" w:date="2020-02-12T15:55:00Z"/>
                <w:rFonts w:asciiTheme="majorBidi" w:hAnsiTheme="majorBidi" w:cstheme="majorBidi"/>
                <w:sz w:val="20"/>
              </w:rPr>
            </w:pPr>
            <w:del w:id="26410" w:author="Johnny Schultz" w:date="2020-02-12T15:55:00Z">
              <w:r w:rsidRPr="00A013FD">
                <w:rPr>
                  <w:rFonts w:asciiTheme="majorBidi" w:hAnsiTheme="majorBidi" w:cstheme="majorBidi"/>
                  <w:sz w:val="20"/>
                </w:rPr>
                <w:delText xml:space="preserve">Lifetime of this version in number of 1 minute frames. 16 bits used. </w:delText>
              </w:r>
            </w:del>
          </w:p>
        </w:tc>
        <w:tc>
          <w:tcPr>
            <w:tcW w:w="1264" w:type="dxa"/>
            <w:vAlign w:val="center"/>
          </w:tcPr>
          <w:p w14:paraId="6BE868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11" w:author="Johnny Schultz" w:date="2020-02-12T15:55:00Z"/>
                <w:rFonts w:asciiTheme="majorBidi" w:hAnsiTheme="majorBidi" w:cstheme="majorBidi"/>
                <w:sz w:val="20"/>
              </w:rPr>
            </w:pPr>
            <w:del w:id="26412" w:author="Johnny Schultz" w:date="2020-02-12T15:55:00Z">
              <w:r w:rsidRPr="00A013FD">
                <w:rPr>
                  <w:rFonts w:asciiTheme="majorBidi" w:hAnsiTheme="majorBidi" w:cstheme="majorBidi"/>
                  <w:sz w:val="20"/>
                </w:rPr>
                <w:delText>4</w:delText>
              </w:r>
            </w:del>
          </w:p>
        </w:tc>
        <w:tc>
          <w:tcPr>
            <w:tcW w:w="1148" w:type="dxa"/>
            <w:vAlign w:val="center"/>
          </w:tcPr>
          <w:p w14:paraId="4E09D5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13" w:author="Johnny Schultz" w:date="2020-02-12T15:55:00Z"/>
                <w:rFonts w:asciiTheme="majorBidi" w:hAnsiTheme="majorBidi" w:cstheme="majorBidi"/>
                <w:sz w:val="20"/>
              </w:rPr>
            </w:pPr>
            <w:del w:id="26414" w:author="Johnny Schultz" w:date="2020-02-12T15:55:00Z">
              <w:r w:rsidRPr="00A013FD">
                <w:rPr>
                  <w:rFonts w:asciiTheme="majorBidi" w:hAnsiTheme="majorBidi" w:cstheme="majorBidi"/>
                  <w:sz w:val="20"/>
                </w:rPr>
                <w:delText>1</w:delText>
              </w:r>
            </w:del>
          </w:p>
        </w:tc>
        <w:tc>
          <w:tcPr>
            <w:tcW w:w="2624" w:type="dxa"/>
          </w:tcPr>
          <w:p w14:paraId="6A58CB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15" w:author="Johnny Schultz" w:date="2020-02-12T15:55:00Z"/>
                <w:rFonts w:asciiTheme="majorBidi" w:hAnsiTheme="majorBidi" w:cstheme="majorBidi"/>
                <w:sz w:val="20"/>
              </w:rPr>
            </w:pPr>
          </w:p>
        </w:tc>
      </w:tr>
      <w:tr w:rsidR="00A013FD" w:rsidRPr="00A013FD" w14:paraId="769856C2" w14:textId="77777777" w:rsidTr="00BF604E">
        <w:trPr>
          <w:jc w:val="center"/>
          <w:del w:id="26416" w:author="Johnny Schultz" w:date="2020-02-12T15:55:00Z"/>
        </w:trPr>
        <w:tc>
          <w:tcPr>
            <w:tcW w:w="2093" w:type="dxa"/>
          </w:tcPr>
          <w:p w14:paraId="6F5F50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17" w:author="Johnny Schultz" w:date="2020-02-12T15:55:00Z"/>
                <w:rFonts w:asciiTheme="majorBidi" w:hAnsiTheme="majorBidi" w:cstheme="majorBidi"/>
                <w:sz w:val="20"/>
              </w:rPr>
            </w:pPr>
            <w:del w:id="26418" w:author="Johnny Schultz" w:date="2020-02-12T15:55:00Z">
              <w:r w:rsidRPr="00A013FD">
                <w:rPr>
                  <w:rFonts w:asciiTheme="majorBidi" w:hAnsiTheme="majorBidi" w:cstheme="majorBidi"/>
                  <w:sz w:val="20"/>
                </w:rPr>
                <w:delText>Future satellite status change</w:delText>
              </w:r>
            </w:del>
          </w:p>
        </w:tc>
        <w:tc>
          <w:tcPr>
            <w:tcW w:w="2510" w:type="dxa"/>
          </w:tcPr>
          <w:p w14:paraId="36AF73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19" w:author="Johnny Schultz" w:date="2020-02-12T15:55:00Z"/>
                <w:rFonts w:asciiTheme="majorBidi" w:hAnsiTheme="majorBidi" w:cstheme="majorBidi"/>
                <w:sz w:val="20"/>
              </w:rPr>
            </w:pPr>
            <w:del w:id="26420" w:author="Johnny Schultz" w:date="2020-02-12T15:55:00Z">
              <w:r w:rsidRPr="00A013FD">
                <w:rPr>
                  <w:rFonts w:asciiTheme="majorBidi" w:hAnsiTheme="majorBidi" w:cstheme="majorBidi"/>
                  <w:sz w:val="20"/>
                </w:rPr>
                <w:delText>Packet providing information about planned future status change.</w:delText>
              </w:r>
            </w:del>
          </w:p>
          <w:p w14:paraId="03E452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21" w:author="Johnny Schultz" w:date="2020-02-12T15:55:00Z"/>
                <w:rFonts w:asciiTheme="majorBidi" w:hAnsiTheme="majorBidi" w:cstheme="majorBidi"/>
                <w:sz w:val="20"/>
              </w:rPr>
            </w:pPr>
            <w:del w:id="26422" w:author="Johnny Schultz" w:date="2020-02-12T15:55:00Z">
              <w:r w:rsidRPr="00A013FD">
                <w:rPr>
                  <w:rFonts w:asciiTheme="majorBidi" w:hAnsiTheme="majorBidi" w:cstheme="majorBidi"/>
                  <w:sz w:val="20"/>
                </w:rPr>
                <w:delText>From Julian day of year start, frame no, today and frame, new status.</w:delText>
              </w:r>
            </w:del>
          </w:p>
        </w:tc>
        <w:tc>
          <w:tcPr>
            <w:tcW w:w="1264" w:type="dxa"/>
            <w:vAlign w:val="center"/>
          </w:tcPr>
          <w:p w14:paraId="6943E8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23" w:author="Johnny Schultz" w:date="2020-02-12T15:55:00Z"/>
                <w:rFonts w:asciiTheme="majorBidi" w:hAnsiTheme="majorBidi" w:cstheme="majorBidi"/>
                <w:sz w:val="20"/>
              </w:rPr>
            </w:pPr>
            <w:del w:id="26424" w:author="Johnny Schultz" w:date="2020-02-12T15:55:00Z">
              <w:r w:rsidRPr="00A013FD">
                <w:rPr>
                  <w:rFonts w:asciiTheme="majorBidi" w:hAnsiTheme="majorBidi" w:cstheme="majorBidi"/>
                  <w:sz w:val="20"/>
                </w:rPr>
                <w:delText>13</w:delText>
              </w:r>
            </w:del>
          </w:p>
        </w:tc>
        <w:tc>
          <w:tcPr>
            <w:tcW w:w="1148" w:type="dxa"/>
            <w:vAlign w:val="center"/>
          </w:tcPr>
          <w:p w14:paraId="6D2904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25" w:author="Johnny Schultz" w:date="2020-02-12T15:55:00Z"/>
                <w:rFonts w:asciiTheme="majorBidi" w:hAnsiTheme="majorBidi" w:cstheme="majorBidi"/>
                <w:sz w:val="20"/>
              </w:rPr>
            </w:pPr>
            <w:del w:id="26426" w:author="Johnny Schultz" w:date="2020-02-12T15:55:00Z">
              <w:r w:rsidRPr="00A013FD">
                <w:rPr>
                  <w:rFonts w:asciiTheme="majorBidi" w:hAnsiTheme="majorBidi" w:cstheme="majorBidi"/>
                  <w:sz w:val="20"/>
                </w:rPr>
                <w:delText>1</w:delText>
              </w:r>
            </w:del>
          </w:p>
        </w:tc>
        <w:tc>
          <w:tcPr>
            <w:tcW w:w="2624" w:type="dxa"/>
          </w:tcPr>
          <w:p w14:paraId="59A6FF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27" w:author="Johnny Schultz" w:date="2020-02-12T15:55:00Z"/>
                <w:rFonts w:asciiTheme="majorBidi" w:hAnsiTheme="majorBidi" w:cstheme="majorBidi"/>
                <w:sz w:val="20"/>
              </w:rPr>
            </w:pPr>
          </w:p>
        </w:tc>
      </w:tr>
      <w:tr w:rsidR="00A013FD" w:rsidRPr="00A013FD" w14:paraId="485A8B4B" w14:textId="77777777" w:rsidTr="00BF604E">
        <w:trPr>
          <w:jc w:val="center"/>
          <w:del w:id="26428" w:author="Johnny Schultz" w:date="2020-02-12T15:55:00Z"/>
        </w:trPr>
        <w:tc>
          <w:tcPr>
            <w:tcW w:w="2093" w:type="dxa"/>
          </w:tcPr>
          <w:p w14:paraId="4D4542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29" w:author="Johnny Schultz" w:date="2020-02-12T15:55:00Z"/>
                <w:rFonts w:asciiTheme="majorBidi" w:hAnsiTheme="majorBidi" w:cstheme="majorBidi"/>
                <w:sz w:val="20"/>
              </w:rPr>
            </w:pPr>
            <w:del w:id="26430" w:author="Johnny Schultz" w:date="2020-02-12T15:55:00Z">
              <w:r w:rsidRPr="00A013FD">
                <w:rPr>
                  <w:rFonts w:asciiTheme="majorBidi" w:hAnsiTheme="majorBidi" w:cstheme="majorBidi"/>
                  <w:sz w:val="20"/>
                </w:rPr>
                <w:delText>Back-up bulletin board frequency</w:delText>
              </w:r>
            </w:del>
          </w:p>
        </w:tc>
        <w:tc>
          <w:tcPr>
            <w:tcW w:w="2510" w:type="dxa"/>
          </w:tcPr>
          <w:p w14:paraId="7515AD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31" w:author="Johnny Schultz" w:date="2020-02-12T15:55:00Z"/>
                <w:rFonts w:asciiTheme="majorBidi" w:hAnsiTheme="majorBidi" w:cstheme="majorBidi"/>
                <w:sz w:val="20"/>
              </w:rPr>
            </w:pPr>
            <w:del w:id="26432" w:author="Johnny Schultz" w:date="2020-02-12T15:55:00Z">
              <w:r w:rsidRPr="00A013FD">
                <w:rPr>
                  <w:rFonts w:asciiTheme="majorBidi" w:hAnsiTheme="majorBidi" w:cstheme="majorBidi"/>
                  <w:sz w:val="20"/>
                </w:rPr>
                <w:delText>Channel number above 156 MHz, 25 kHz resolution</w:delText>
              </w:r>
            </w:del>
          </w:p>
        </w:tc>
        <w:tc>
          <w:tcPr>
            <w:tcW w:w="1264" w:type="dxa"/>
            <w:vAlign w:val="center"/>
          </w:tcPr>
          <w:p w14:paraId="5BACED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33" w:author="Johnny Schultz" w:date="2020-02-12T15:55:00Z"/>
                <w:rFonts w:asciiTheme="majorBidi" w:hAnsiTheme="majorBidi" w:cstheme="majorBidi"/>
                <w:sz w:val="20"/>
              </w:rPr>
            </w:pPr>
            <w:del w:id="26434" w:author="Johnny Schultz" w:date="2020-02-12T15:55:00Z">
              <w:r w:rsidRPr="00A013FD">
                <w:rPr>
                  <w:rFonts w:asciiTheme="majorBidi" w:hAnsiTheme="majorBidi" w:cstheme="majorBidi"/>
                  <w:sz w:val="20"/>
                </w:rPr>
                <w:delText>3</w:delText>
              </w:r>
            </w:del>
          </w:p>
        </w:tc>
        <w:tc>
          <w:tcPr>
            <w:tcW w:w="1148" w:type="dxa"/>
            <w:vAlign w:val="center"/>
          </w:tcPr>
          <w:p w14:paraId="142F5C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35" w:author="Johnny Schultz" w:date="2020-02-12T15:55:00Z"/>
                <w:rFonts w:asciiTheme="majorBidi" w:hAnsiTheme="majorBidi" w:cstheme="majorBidi"/>
                <w:sz w:val="20"/>
              </w:rPr>
            </w:pPr>
            <w:del w:id="26436" w:author="Johnny Schultz" w:date="2020-02-12T15:55:00Z">
              <w:r w:rsidRPr="00A013FD">
                <w:rPr>
                  <w:rFonts w:asciiTheme="majorBidi" w:hAnsiTheme="majorBidi" w:cstheme="majorBidi"/>
                  <w:sz w:val="20"/>
                </w:rPr>
                <w:delText>1</w:delText>
              </w:r>
            </w:del>
          </w:p>
        </w:tc>
        <w:tc>
          <w:tcPr>
            <w:tcW w:w="2624" w:type="dxa"/>
          </w:tcPr>
          <w:p w14:paraId="78008E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37" w:author="Johnny Schultz" w:date="2020-02-12T15:55:00Z"/>
                <w:rFonts w:asciiTheme="majorBidi" w:hAnsiTheme="majorBidi" w:cstheme="majorBidi"/>
                <w:sz w:val="20"/>
              </w:rPr>
            </w:pPr>
          </w:p>
        </w:tc>
      </w:tr>
      <w:tr w:rsidR="00A013FD" w:rsidRPr="00A013FD" w14:paraId="1F5FFE21" w14:textId="77777777" w:rsidTr="00BF604E">
        <w:trPr>
          <w:jc w:val="center"/>
          <w:del w:id="26438" w:author="Johnny Schultz" w:date="2020-02-12T15:55:00Z"/>
        </w:trPr>
        <w:tc>
          <w:tcPr>
            <w:tcW w:w="2093" w:type="dxa"/>
          </w:tcPr>
          <w:p w14:paraId="549E92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39" w:author="Johnny Schultz" w:date="2020-02-12T15:55:00Z"/>
                <w:rFonts w:asciiTheme="majorBidi" w:hAnsiTheme="majorBidi" w:cstheme="majorBidi"/>
                <w:sz w:val="20"/>
              </w:rPr>
            </w:pPr>
            <w:del w:id="26440" w:author="Johnny Schultz" w:date="2020-02-12T15:55:00Z">
              <w:r w:rsidRPr="00A013FD">
                <w:rPr>
                  <w:rFonts w:asciiTheme="majorBidi" w:hAnsiTheme="majorBidi" w:cstheme="majorBidi"/>
                  <w:sz w:val="20"/>
                </w:rPr>
                <w:delText>Satellite protocol capability</w:delText>
              </w:r>
            </w:del>
          </w:p>
        </w:tc>
        <w:tc>
          <w:tcPr>
            <w:tcW w:w="2510" w:type="dxa"/>
          </w:tcPr>
          <w:p w14:paraId="6260E2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41" w:author="Johnny Schultz" w:date="2020-02-12T15:55:00Z"/>
                <w:rFonts w:asciiTheme="majorBidi" w:hAnsiTheme="majorBidi" w:cstheme="majorBidi"/>
                <w:sz w:val="20"/>
              </w:rPr>
            </w:pPr>
            <w:del w:id="26442" w:author="Johnny Schultz" w:date="2020-02-12T15:55:00Z">
              <w:r w:rsidRPr="00A013FD">
                <w:rPr>
                  <w:rFonts w:asciiTheme="majorBidi" w:hAnsiTheme="majorBidi" w:cstheme="majorBidi"/>
                  <w:sz w:val="20"/>
                </w:rPr>
                <w:delText>Index showing which protocols are supported by this satellite</w:delText>
              </w:r>
            </w:del>
          </w:p>
        </w:tc>
        <w:tc>
          <w:tcPr>
            <w:tcW w:w="1264" w:type="dxa"/>
            <w:vAlign w:val="center"/>
          </w:tcPr>
          <w:p w14:paraId="39CFF3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43" w:author="Johnny Schultz" w:date="2020-02-12T15:55:00Z"/>
                <w:rFonts w:asciiTheme="majorBidi" w:hAnsiTheme="majorBidi" w:cstheme="majorBidi"/>
                <w:sz w:val="20"/>
              </w:rPr>
            </w:pPr>
            <w:del w:id="26444" w:author="Johnny Schultz" w:date="2020-02-12T15:55:00Z">
              <w:r w:rsidRPr="00A013FD">
                <w:rPr>
                  <w:rFonts w:asciiTheme="majorBidi" w:hAnsiTheme="majorBidi" w:cstheme="majorBidi"/>
                  <w:sz w:val="20"/>
                </w:rPr>
                <w:delText>3</w:delText>
              </w:r>
            </w:del>
          </w:p>
        </w:tc>
        <w:tc>
          <w:tcPr>
            <w:tcW w:w="1148" w:type="dxa"/>
            <w:vAlign w:val="center"/>
          </w:tcPr>
          <w:p w14:paraId="79C1AF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45" w:author="Johnny Schultz" w:date="2020-02-12T15:55:00Z"/>
                <w:rFonts w:asciiTheme="majorBidi" w:hAnsiTheme="majorBidi" w:cstheme="majorBidi"/>
                <w:sz w:val="20"/>
              </w:rPr>
            </w:pPr>
            <w:del w:id="26446" w:author="Johnny Schultz" w:date="2020-02-12T15:55:00Z">
              <w:r w:rsidRPr="00A013FD">
                <w:rPr>
                  <w:rFonts w:asciiTheme="majorBidi" w:hAnsiTheme="majorBidi" w:cstheme="majorBidi"/>
                  <w:sz w:val="20"/>
                </w:rPr>
                <w:delText>1</w:delText>
              </w:r>
            </w:del>
          </w:p>
        </w:tc>
        <w:tc>
          <w:tcPr>
            <w:tcW w:w="2624" w:type="dxa"/>
          </w:tcPr>
          <w:p w14:paraId="1685A0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47" w:author="Johnny Schultz" w:date="2020-02-12T15:55:00Z"/>
                <w:rFonts w:asciiTheme="majorBidi" w:hAnsiTheme="majorBidi" w:cstheme="majorBidi"/>
                <w:sz w:val="20"/>
              </w:rPr>
            </w:pPr>
          </w:p>
        </w:tc>
      </w:tr>
      <w:tr w:rsidR="00A013FD" w:rsidRPr="00A013FD" w14:paraId="63E870D7" w14:textId="77777777" w:rsidTr="00BF604E">
        <w:trPr>
          <w:jc w:val="center"/>
          <w:del w:id="26448" w:author="Johnny Schultz" w:date="2020-02-12T15:55:00Z"/>
        </w:trPr>
        <w:tc>
          <w:tcPr>
            <w:tcW w:w="2093" w:type="dxa"/>
          </w:tcPr>
          <w:p w14:paraId="40A4E8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49" w:author="Johnny Schultz" w:date="2020-02-12T15:55:00Z"/>
                <w:rFonts w:asciiTheme="majorBidi" w:hAnsiTheme="majorBidi" w:cstheme="majorBidi"/>
                <w:sz w:val="20"/>
              </w:rPr>
            </w:pPr>
            <w:del w:id="26450" w:author="Johnny Schultz" w:date="2020-02-12T15:55:00Z">
              <w:r w:rsidRPr="00A013FD">
                <w:rPr>
                  <w:rFonts w:asciiTheme="majorBidi" w:hAnsiTheme="majorBidi" w:cstheme="majorBidi"/>
                  <w:sz w:val="20"/>
                </w:rPr>
                <w:delText>Downlink announcement/signalling channel configuration</w:delText>
              </w:r>
            </w:del>
          </w:p>
        </w:tc>
        <w:tc>
          <w:tcPr>
            <w:tcW w:w="2510" w:type="dxa"/>
          </w:tcPr>
          <w:p w14:paraId="1179EA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51" w:author="Johnny Schultz" w:date="2020-02-12T15:55:00Z"/>
                <w:rFonts w:asciiTheme="majorBidi" w:hAnsiTheme="majorBidi" w:cstheme="majorBidi"/>
                <w:sz w:val="20"/>
              </w:rPr>
            </w:pPr>
            <w:del w:id="26452" w:author="Johnny Schultz" w:date="2020-02-12T15:55:00Z">
              <w:r w:rsidRPr="00A013FD">
                <w:rPr>
                  <w:rFonts w:asciiTheme="majorBidi" w:hAnsiTheme="majorBidi" w:cstheme="majorBidi"/>
                  <w:sz w:val="20"/>
                </w:rPr>
                <w:delText>Packet providing centre frequency, start slot, PL-Frame format no, logical channel number</w:delText>
              </w:r>
            </w:del>
          </w:p>
        </w:tc>
        <w:tc>
          <w:tcPr>
            <w:tcW w:w="1264" w:type="dxa"/>
            <w:vAlign w:val="center"/>
          </w:tcPr>
          <w:p w14:paraId="0D3726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53" w:author="Johnny Schultz" w:date="2020-02-12T15:55:00Z"/>
                <w:rFonts w:asciiTheme="majorBidi" w:hAnsiTheme="majorBidi" w:cstheme="majorBidi"/>
                <w:sz w:val="20"/>
              </w:rPr>
            </w:pPr>
            <w:del w:id="26454" w:author="Johnny Schultz" w:date="2020-02-12T15:55:00Z">
              <w:r w:rsidRPr="00A013FD">
                <w:rPr>
                  <w:rFonts w:asciiTheme="majorBidi" w:hAnsiTheme="majorBidi" w:cstheme="majorBidi"/>
                  <w:sz w:val="20"/>
                </w:rPr>
                <w:delText>6</w:delText>
              </w:r>
            </w:del>
          </w:p>
        </w:tc>
        <w:tc>
          <w:tcPr>
            <w:tcW w:w="1148" w:type="dxa"/>
            <w:vAlign w:val="center"/>
          </w:tcPr>
          <w:p w14:paraId="17CF95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55" w:author="Johnny Schultz" w:date="2020-02-12T15:55:00Z"/>
                <w:rFonts w:asciiTheme="majorBidi" w:hAnsiTheme="majorBidi" w:cstheme="majorBidi"/>
                <w:sz w:val="20"/>
              </w:rPr>
            </w:pPr>
            <w:del w:id="26456" w:author="Johnny Schultz" w:date="2020-02-12T15:55:00Z">
              <w:r w:rsidRPr="00A013FD">
                <w:rPr>
                  <w:rFonts w:asciiTheme="majorBidi" w:hAnsiTheme="majorBidi" w:cstheme="majorBidi"/>
                  <w:sz w:val="20"/>
                </w:rPr>
                <w:delText>1</w:delText>
              </w:r>
            </w:del>
          </w:p>
        </w:tc>
        <w:tc>
          <w:tcPr>
            <w:tcW w:w="2624" w:type="dxa"/>
          </w:tcPr>
          <w:p w14:paraId="11949C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57" w:author="Johnny Schultz" w:date="2020-02-12T15:55:00Z"/>
                <w:rFonts w:asciiTheme="majorBidi" w:hAnsiTheme="majorBidi" w:cstheme="majorBidi"/>
                <w:sz w:val="20"/>
              </w:rPr>
            </w:pPr>
            <w:del w:id="26458" w:author="Johnny Schultz" w:date="2020-02-12T15:55:00Z">
              <w:r w:rsidRPr="00A013FD">
                <w:rPr>
                  <w:rFonts w:asciiTheme="majorBidi" w:hAnsiTheme="majorBidi" w:cstheme="majorBidi"/>
                  <w:sz w:val="20"/>
                </w:rPr>
                <w:delText>8 bits are used for slots corresponding to actual slot number/10.</w:delText>
              </w:r>
            </w:del>
          </w:p>
          <w:p w14:paraId="0D4324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59" w:author="Johnny Schultz" w:date="2020-02-12T15:55:00Z"/>
                <w:rFonts w:asciiTheme="majorBidi" w:hAnsiTheme="majorBidi" w:cstheme="majorBidi"/>
                <w:sz w:val="20"/>
              </w:rPr>
            </w:pPr>
            <w:del w:id="26460" w:author="Johnny Schultz" w:date="2020-02-12T15:55:00Z">
              <w:r w:rsidRPr="00A013FD">
                <w:rPr>
                  <w:rFonts w:asciiTheme="majorBidi" w:hAnsiTheme="majorBidi" w:cstheme="majorBidi"/>
                  <w:sz w:val="20"/>
                </w:rPr>
                <w:delText>A frame may contain multiple announcement channels to reduce protocol latency</w:delText>
              </w:r>
            </w:del>
          </w:p>
        </w:tc>
      </w:tr>
      <w:tr w:rsidR="00A013FD" w:rsidRPr="00A013FD" w14:paraId="5C3C278E" w14:textId="77777777" w:rsidTr="00BF604E">
        <w:trPr>
          <w:jc w:val="center"/>
          <w:del w:id="26461" w:author="Johnny Schultz" w:date="2020-02-12T15:55:00Z"/>
        </w:trPr>
        <w:tc>
          <w:tcPr>
            <w:tcW w:w="2093" w:type="dxa"/>
          </w:tcPr>
          <w:p w14:paraId="673DDF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62" w:author="Johnny Schultz" w:date="2020-02-12T15:55:00Z"/>
                <w:rFonts w:asciiTheme="majorBidi" w:hAnsiTheme="majorBidi" w:cstheme="majorBidi"/>
                <w:sz w:val="20"/>
              </w:rPr>
            </w:pPr>
            <w:del w:id="26463" w:author="Johnny Schultz" w:date="2020-02-12T15:55:00Z">
              <w:r w:rsidRPr="00A013FD">
                <w:rPr>
                  <w:rFonts w:asciiTheme="majorBidi" w:hAnsiTheme="majorBidi" w:cstheme="majorBidi"/>
                  <w:sz w:val="20"/>
                </w:rPr>
                <w:delText>Downlink data channel configuration</w:delText>
              </w:r>
            </w:del>
          </w:p>
        </w:tc>
        <w:tc>
          <w:tcPr>
            <w:tcW w:w="2510" w:type="dxa"/>
          </w:tcPr>
          <w:p w14:paraId="4BA740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64" w:author="Johnny Schultz" w:date="2020-02-12T15:55:00Z"/>
                <w:rFonts w:asciiTheme="majorBidi" w:hAnsiTheme="majorBidi" w:cstheme="majorBidi"/>
                <w:sz w:val="20"/>
              </w:rPr>
            </w:pPr>
            <w:del w:id="26465" w:author="Johnny Schultz" w:date="2020-02-12T15:55:00Z">
              <w:r w:rsidRPr="00A013FD">
                <w:rPr>
                  <w:rFonts w:asciiTheme="majorBidi" w:hAnsiTheme="majorBidi" w:cstheme="majorBidi"/>
                  <w:sz w:val="20"/>
                </w:rPr>
                <w:delText>Packet providing centre frequency, start slot , PL-Frame format no, logical channel number</w:delText>
              </w:r>
            </w:del>
          </w:p>
        </w:tc>
        <w:tc>
          <w:tcPr>
            <w:tcW w:w="1264" w:type="dxa"/>
            <w:vAlign w:val="center"/>
          </w:tcPr>
          <w:p w14:paraId="6A54CF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66" w:author="Johnny Schultz" w:date="2020-02-12T15:55:00Z"/>
                <w:rFonts w:asciiTheme="majorBidi" w:hAnsiTheme="majorBidi" w:cstheme="majorBidi"/>
                <w:sz w:val="20"/>
              </w:rPr>
            </w:pPr>
            <w:del w:id="26467" w:author="Johnny Schultz" w:date="2020-02-12T15:55:00Z">
              <w:r w:rsidRPr="00A013FD">
                <w:rPr>
                  <w:rFonts w:asciiTheme="majorBidi" w:hAnsiTheme="majorBidi" w:cstheme="majorBidi"/>
                  <w:sz w:val="20"/>
                </w:rPr>
                <w:delText>6</w:delText>
              </w:r>
            </w:del>
          </w:p>
        </w:tc>
        <w:tc>
          <w:tcPr>
            <w:tcW w:w="1148" w:type="dxa"/>
            <w:vAlign w:val="center"/>
          </w:tcPr>
          <w:p w14:paraId="529F44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68" w:author="Johnny Schultz" w:date="2020-02-12T15:55:00Z"/>
                <w:rFonts w:asciiTheme="majorBidi" w:hAnsiTheme="majorBidi" w:cstheme="majorBidi"/>
                <w:sz w:val="20"/>
              </w:rPr>
            </w:pPr>
            <w:del w:id="26469" w:author="Johnny Schultz" w:date="2020-02-12T15:55:00Z">
              <w:r w:rsidRPr="00A013FD">
                <w:rPr>
                  <w:rFonts w:asciiTheme="majorBidi" w:hAnsiTheme="majorBidi" w:cstheme="majorBidi"/>
                  <w:sz w:val="20"/>
                </w:rPr>
                <w:delText>1</w:delText>
              </w:r>
            </w:del>
          </w:p>
        </w:tc>
        <w:tc>
          <w:tcPr>
            <w:tcW w:w="2624" w:type="dxa"/>
          </w:tcPr>
          <w:p w14:paraId="43101D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70" w:author="Johnny Schultz" w:date="2020-02-12T15:55:00Z"/>
                <w:rFonts w:asciiTheme="majorBidi" w:hAnsiTheme="majorBidi" w:cstheme="majorBidi"/>
                <w:sz w:val="20"/>
              </w:rPr>
            </w:pPr>
            <w:del w:id="26471" w:author="Johnny Schultz" w:date="2020-02-12T15:55:00Z">
              <w:r w:rsidRPr="00A013FD">
                <w:rPr>
                  <w:rFonts w:asciiTheme="majorBidi" w:hAnsiTheme="majorBidi" w:cstheme="majorBidi"/>
                  <w:sz w:val="20"/>
                </w:rPr>
                <w:delText>A frame may contain multiple data channels</w:delText>
              </w:r>
            </w:del>
          </w:p>
        </w:tc>
      </w:tr>
      <w:tr w:rsidR="00A013FD" w:rsidRPr="00A013FD" w14:paraId="52C37CF4" w14:textId="77777777" w:rsidTr="00BF604E">
        <w:trPr>
          <w:jc w:val="center"/>
          <w:del w:id="26472" w:author="Johnny Schultz" w:date="2020-02-12T15:55:00Z"/>
        </w:trPr>
        <w:tc>
          <w:tcPr>
            <w:tcW w:w="2093" w:type="dxa"/>
          </w:tcPr>
          <w:p w14:paraId="0AC655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73" w:author="Johnny Schultz" w:date="2020-02-12T15:55:00Z"/>
                <w:rFonts w:asciiTheme="majorBidi" w:hAnsiTheme="majorBidi" w:cstheme="majorBidi"/>
                <w:sz w:val="20"/>
              </w:rPr>
            </w:pPr>
            <w:del w:id="26474" w:author="Johnny Schultz" w:date="2020-02-12T15:55:00Z">
              <w:r w:rsidRPr="00A013FD">
                <w:rPr>
                  <w:rFonts w:asciiTheme="majorBidi" w:hAnsiTheme="majorBidi" w:cstheme="majorBidi"/>
                  <w:sz w:val="20"/>
                </w:rPr>
                <w:delText>Uplink random access/signalling channel configuration</w:delText>
              </w:r>
            </w:del>
          </w:p>
        </w:tc>
        <w:tc>
          <w:tcPr>
            <w:tcW w:w="2510" w:type="dxa"/>
          </w:tcPr>
          <w:p w14:paraId="75BC34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75" w:author="Johnny Schultz" w:date="2020-02-12T15:55:00Z"/>
                <w:rFonts w:asciiTheme="majorBidi" w:hAnsiTheme="majorBidi" w:cstheme="majorBidi"/>
                <w:sz w:val="20"/>
              </w:rPr>
            </w:pPr>
            <w:del w:id="26476" w:author="Johnny Schultz" w:date="2020-02-12T15:55:00Z">
              <w:r w:rsidRPr="00A013FD">
                <w:rPr>
                  <w:rFonts w:asciiTheme="majorBidi" w:hAnsiTheme="majorBidi" w:cstheme="majorBidi"/>
                  <w:sz w:val="20"/>
                </w:rPr>
                <w:delText>Packet providing centre frequency, start slot , PL-Frame format no, logical channel number</w:delText>
              </w:r>
            </w:del>
          </w:p>
        </w:tc>
        <w:tc>
          <w:tcPr>
            <w:tcW w:w="1264" w:type="dxa"/>
            <w:vAlign w:val="center"/>
          </w:tcPr>
          <w:p w14:paraId="502E02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77" w:author="Johnny Schultz" w:date="2020-02-12T15:55:00Z"/>
                <w:rFonts w:asciiTheme="majorBidi" w:hAnsiTheme="majorBidi" w:cstheme="majorBidi"/>
                <w:sz w:val="20"/>
              </w:rPr>
            </w:pPr>
            <w:del w:id="26478" w:author="Johnny Schultz" w:date="2020-02-12T15:55:00Z">
              <w:r w:rsidRPr="00A013FD">
                <w:rPr>
                  <w:rFonts w:asciiTheme="majorBidi" w:hAnsiTheme="majorBidi" w:cstheme="majorBidi"/>
                  <w:sz w:val="20"/>
                </w:rPr>
                <w:delText>6</w:delText>
              </w:r>
            </w:del>
          </w:p>
        </w:tc>
        <w:tc>
          <w:tcPr>
            <w:tcW w:w="1148" w:type="dxa"/>
            <w:vAlign w:val="center"/>
          </w:tcPr>
          <w:p w14:paraId="102D39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79" w:author="Johnny Schultz" w:date="2020-02-12T15:55:00Z"/>
                <w:rFonts w:asciiTheme="majorBidi" w:hAnsiTheme="majorBidi" w:cstheme="majorBidi"/>
                <w:sz w:val="20"/>
              </w:rPr>
            </w:pPr>
            <w:del w:id="26480" w:author="Johnny Schultz" w:date="2020-02-12T15:55:00Z">
              <w:r w:rsidRPr="00A013FD">
                <w:rPr>
                  <w:rFonts w:asciiTheme="majorBidi" w:hAnsiTheme="majorBidi" w:cstheme="majorBidi"/>
                  <w:sz w:val="20"/>
                </w:rPr>
                <w:delText>1</w:delText>
              </w:r>
            </w:del>
          </w:p>
        </w:tc>
        <w:tc>
          <w:tcPr>
            <w:tcW w:w="2624" w:type="dxa"/>
          </w:tcPr>
          <w:p w14:paraId="31FD05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81" w:author="Johnny Schultz" w:date="2020-02-12T15:55:00Z"/>
                <w:rFonts w:asciiTheme="majorBidi" w:hAnsiTheme="majorBidi" w:cstheme="majorBidi"/>
                <w:sz w:val="20"/>
              </w:rPr>
            </w:pPr>
            <w:del w:id="26482" w:author="Johnny Schultz" w:date="2020-02-12T15:55:00Z">
              <w:r w:rsidRPr="00A013FD">
                <w:rPr>
                  <w:rFonts w:asciiTheme="majorBidi" w:hAnsiTheme="majorBidi" w:cstheme="majorBidi"/>
                  <w:sz w:val="20"/>
                </w:rPr>
                <w:delText>A frame may contain multiple uplink signalling channels to reduce protocol latency</w:delText>
              </w:r>
            </w:del>
          </w:p>
        </w:tc>
      </w:tr>
      <w:tr w:rsidR="00A013FD" w:rsidRPr="00A013FD" w14:paraId="1F95E4B5" w14:textId="77777777" w:rsidTr="00BF604E">
        <w:trPr>
          <w:jc w:val="center"/>
          <w:del w:id="26483" w:author="Johnny Schultz" w:date="2020-02-12T15:55:00Z"/>
        </w:trPr>
        <w:tc>
          <w:tcPr>
            <w:tcW w:w="2093" w:type="dxa"/>
          </w:tcPr>
          <w:p w14:paraId="309D71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84" w:author="Johnny Schultz" w:date="2020-02-12T15:55:00Z"/>
                <w:rFonts w:asciiTheme="majorBidi" w:hAnsiTheme="majorBidi" w:cstheme="majorBidi"/>
                <w:sz w:val="20"/>
              </w:rPr>
            </w:pPr>
            <w:del w:id="26485" w:author="Johnny Schultz" w:date="2020-02-12T15:55:00Z">
              <w:r w:rsidRPr="00A013FD">
                <w:rPr>
                  <w:rFonts w:asciiTheme="majorBidi" w:hAnsiTheme="majorBidi" w:cstheme="majorBidi"/>
                  <w:sz w:val="20"/>
                </w:rPr>
                <w:delText>Uplink demand assign channel configuration</w:delText>
              </w:r>
            </w:del>
          </w:p>
        </w:tc>
        <w:tc>
          <w:tcPr>
            <w:tcW w:w="2510" w:type="dxa"/>
          </w:tcPr>
          <w:p w14:paraId="230547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86" w:author="Johnny Schultz" w:date="2020-02-12T15:55:00Z"/>
                <w:rFonts w:asciiTheme="majorBidi" w:hAnsiTheme="majorBidi" w:cstheme="majorBidi"/>
                <w:sz w:val="20"/>
              </w:rPr>
            </w:pPr>
            <w:del w:id="26487" w:author="Johnny Schultz" w:date="2020-02-12T15:55:00Z">
              <w:r w:rsidRPr="00A013FD">
                <w:rPr>
                  <w:rFonts w:asciiTheme="majorBidi" w:hAnsiTheme="majorBidi" w:cstheme="majorBidi"/>
                  <w:sz w:val="20"/>
                </w:rPr>
                <w:delText>Packet providing centre frequency, start slot , PL-Frame format no, logical channel number</w:delText>
              </w:r>
            </w:del>
          </w:p>
        </w:tc>
        <w:tc>
          <w:tcPr>
            <w:tcW w:w="1264" w:type="dxa"/>
            <w:vAlign w:val="center"/>
          </w:tcPr>
          <w:p w14:paraId="1CA030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88" w:author="Johnny Schultz" w:date="2020-02-12T15:55:00Z"/>
                <w:rFonts w:asciiTheme="majorBidi" w:hAnsiTheme="majorBidi" w:cstheme="majorBidi"/>
                <w:sz w:val="20"/>
              </w:rPr>
            </w:pPr>
            <w:del w:id="26489" w:author="Johnny Schultz" w:date="2020-02-12T15:55:00Z">
              <w:r w:rsidRPr="00A013FD">
                <w:rPr>
                  <w:rFonts w:asciiTheme="majorBidi" w:hAnsiTheme="majorBidi" w:cstheme="majorBidi"/>
                  <w:sz w:val="20"/>
                </w:rPr>
                <w:delText>6</w:delText>
              </w:r>
            </w:del>
          </w:p>
        </w:tc>
        <w:tc>
          <w:tcPr>
            <w:tcW w:w="1148" w:type="dxa"/>
            <w:vAlign w:val="center"/>
          </w:tcPr>
          <w:p w14:paraId="486EC5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90" w:author="Johnny Schultz" w:date="2020-02-12T15:55:00Z"/>
                <w:rFonts w:asciiTheme="majorBidi" w:hAnsiTheme="majorBidi" w:cstheme="majorBidi"/>
                <w:sz w:val="20"/>
              </w:rPr>
            </w:pPr>
            <w:del w:id="26491" w:author="Johnny Schultz" w:date="2020-02-12T15:55:00Z">
              <w:r w:rsidRPr="00A013FD">
                <w:rPr>
                  <w:rFonts w:asciiTheme="majorBidi" w:hAnsiTheme="majorBidi" w:cstheme="majorBidi"/>
                  <w:sz w:val="20"/>
                </w:rPr>
                <w:delText>1</w:delText>
              </w:r>
            </w:del>
          </w:p>
        </w:tc>
        <w:tc>
          <w:tcPr>
            <w:tcW w:w="2624" w:type="dxa"/>
          </w:tcPr>
          <w:p w14:paraId="5C901C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92" w:author="Johnny Schultz" w:date="2020-02-12T15:55:00Z"/>
                <w:rFonts w:asciiTheme="majorBidi" w:hAnsiTheme="majorBidi" w:cstheme="majorBidi"/>
                <w:sz w:val="20"/>
              </w:rPr>
            </w:pPr>
            <w:del w:id="26493" w:author="Johnny Schultz" w:date="2020-02-12T15:55:00Z">
              <w:r w:rsidRPr="00A013FD">
                <w:rPr>
                  <w:rFonts w:asciiTheme="majorBidi" w:hAnsiTheme="majorBidi" w:cstheme="majorBidi"/>
                  <w:sz w:val="20"/>
                </w:rPr>
                <w:delText>A frame may contain multiple data channels</w:delText>
              </w:r>
            </w:del>
          </w:p>
        </w:tc>
      </w:tr>
      <w:tr w:rsidR="00A013FD" w:rsidRPr="00A013FD" w14:paraId="2384D61F" w14:textId="77777777" w:rsidTr="00BF604E">
        <w:trPr>
          <w:jc w:val="center"/>
          <w:del w:id="26494" w:author="Johnny Schultz" w:date="2020-02-12T15:55:00Z"/>
        </w:trPr>
        <w:tc>
          <w:tcPr>
            <w:tcW w:w="2093" w:type="dxa"/>
          </w:tcPr>
          <w:p w14:paraId="5473BE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95" w:author="Johnny Schultz" w:date="2020-02-12T15:55:00Z"/>
                <w:rFonts w:asciiTheme="majorBidi" w:hAnsiTheme="majorBidi" w:cstheme="majorBidi"/>
                <w:sz w:val="20"/>
              </w:rPr>
            </w:pPr>
            <w:del w:id="26496" w:author="Johnny Schultz" w:date="2020-02-12T15:55:00Z">
              <w:r w:rsidRPr="00A013FD">
                <w:rPr>
                  <w:rFonts w:asciiTheme="majorBidi" w:hAnsiTheme="majorBidi" w:cstheme="majorBidi"/>
                  <w:sz w:val="20"/>
                </w:rPr>
                <w:delText>This satellite ephemeris</w:delText>
              </w:r>
            </w:del>
          </w:p>
        </w:tc>
        <w:tc>
          <w:tcPr>
            <w:tcW w:w="2510" w:type="dxa"/>
          </w:tcPr>
          <w:p w14:paraId="77728B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97" w:author="Johnny Schultz" w:date="2020-02-12T15:55:00Z"/>
                <w:rFonts w:asciiTheme="majorBidi" w:hAnsiTheme="majorBidi" w:cstheme="majorBidi"/>
                <w:sz w:val="20"/>
              </w:rPr>
            </w:pPr>
            <w:del w:id="26498" w:author="Johnny Schultz" w:date="2020-02-12T15:55:00Z">
              <w:r w:rsidRPr="00A013FD">
                <w:rPr>
                  <w:rFonts w:asciiTheme="majorBidi" w:hAnsiTheme="majorBidi" w:cstheme="majorBidi"/>
                  <w:sz w:val="20"/>
                </w:rPr>
                <w:delText xml:space="preserve">Packet containing the ephemeris, validity </w:delText>
              </w:r>
            </w:del>
          </w:p>
        </w:tc>
        <w:tc>
          <w:tcPr>
            <w:tcW w:w="1264" w:type="dxa"/>
            <w:vAlign w:val="center"/>
          </w:tcPr>
          <w:p w14:paraId="004F88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499" w:author="Johnny Schultz" w:date="2020-02-12T15:55:00Z"/>
                <w:rFonts w:asciiTheme="majorBidi" w:hAnsiTheme="majorBidi" w:cstheme="majorBidi"/>
                <w:sz w:val="20"/>
              </w:rPr>
            </w:pPr>
            <w:del w:id="26500" w:author="Johnny Schultz" w:date="2020-02-12T15:55:00Z">
              <w:r w:rsidRPr="00A013FD">
                <w:rPr>
                  <w:rFonts w:asciiTheme="majorBidi" w:hAnsiTheme="majorBidi" w:cstheme="majorBidi"/>
                  <w:sz w:val="20"/>
                </w:rPr>
                <w:delText>25</w:delText>
              </w:r>
            </w:del>
          </w:p>
        </w:tc>
        <w:tc>
          <w:tcPr>
            <w:tcW w:w="1148" w:type="dxa"/>
            <w:vAlign w:val="center"/>
          </w:tcPr>
          <w:p w14:paraId="0635E8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01" w:author="Johnny Schultz" w:date="2020-02-12T15:55:00Z"/>
                <w:rFonts w:asciiTheme="majorBidi" w:hAnsiTheme="majorBidi" w:cstheme="majorBidi"/>
                <w:sz w:val="20"/>
              </w:rPr>
            </w:pPr>
            <w:del w:id="26502" w:author="Johnny Schultz" w:date="2020-02-12T15:55:00Z">
              <w:r w:rsidRPr="00A013FD">
                <w:rPr>
                  <w:rFonts w:asciiTheme="majorBidi" w:hAnsiTheme="majorBidi" w:cstheme="majorBidi"/>
                  <w:sz w:val="20"/>
                </w:rPr>
                <w:delText>Flexible</w:delText>
              </w:r>
            </w:del>
          </w:p>
        </w:tc>
        <w:tc>
          <w:tcPr>
            <w:tcW w:w="2624" w:type="dxa"/>
          </w:tcPr>
          <w:p w14:paraId="5D1902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03" w:author="Johnny Schultz" w:date="2020-02-12T15:55:00Z"/>
                <w:rFonts w:asciiTheme="majorBidi" w:hAnsiTheme="majorBidi" w:cstheme="majorBidi"/>
                <w:sz w:val="20"/>
              </w:rPr>
            </w:pPr>
            <w:del w:id="26504" w:author="Johnny Schultz" w:date="2020-02-12T15:55:00Z">
              <w:r w:rsidRPr="00A013FD">
                <w:rPr>
                  <w:rFonts w:asciiTheme="majorBidi" w:hAnsiTheme="majorBidi" w:cstheme="majorBidi"/>
                  <w:sz w:val="20"/>
                </w:rPr>
                <w:delText>GPS almanac format may be used.</w:delText>
              </w:r>
            </w:del>
          </w:p>
        </w:tc>
      </w:tr>
      <w:tr w:rsidR="00A013FD" w:rsidRPr="00A013FD" w14:paraId="2F6D6406" w14:textId="77777777" w:rsidTr="00BF604E">
        <w:trPr>
          <w:jc w:val="center"/>
          <w:del w:id="26505" w:author="Johnny Schultz" w:date="2020-02-12T15:55:00Z"/>
        </w:trPr>
        <w:tc>
          <w:tcPr>
            <w:tcW w:w="2093" w:type="dxa"/>
          </w:tcPr>
          <w:p w14:paraId="3A173B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06" w:author="Johnny Schultz" w:date="2020-02-12T15:55:00Z"/>
                <w:rFonts w:asciiTheme="majorBidi" w:hAnsiTheme="majorBidi" w:cstheme="majorBidi"/>
                <w:sz w:val="20"/>
              </w:rPr>
            </w:pPr>
            <w:del w:id="26507" w:author="Johnny Schultz" w:date="2020-02-12T15:55:00Z">
              <w:r w:rsidRPr="00A013FD">
                <w:rPr>
                  <w:rFonts w:asciiTheme="majorBidi" w:hAnsiTheme="majorBidi" w:cstheme="majorBidi"/>
                  <w:sz w:val="20"/>
                </w:rPr>
                <w:delText>Other satellite ephemeris</w:delText>
              </w:r>
            </w:del>
          </w:p>
        </w:tc>
        <w:tc>
          <w:tcPr>
            <w:tcW w:w="2510" w:type="dxa"/>
          </w:tcPr>
          <w:p w14:paraId="285662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08" w:author="Johnny Schultz" w:date="2020-02-12T15:55:00Z"/>
                <w:rFonts w:asciiTheme="majorBidi" w:hAnsiTheme="majorBidi" w:cstheme="majorBidi"/>
                <w:sz w:val="20"/>
              </w:rPr>
            </w:pPr>
            <w:del w:id="26509" w:author="Johnny Schultz" w:date="2020-02-12T15:55:00Z">
              <w:r w:rsidRPr="00A013FD">
                <w:rPr>
                  <w:rFonts w:asciiTheme="majorBidi" w:hAnsiTheme="majorBidi" w:cstheme="majorBidi"/>
                  <w:sz w:val="20"/>
                </w:rPr>
                <w:delText>Packet containing network ID, satellite ID, status , ephemeris, validity</w:delText>
              </w:r>
            </w:del>
          </w:p>
        </w:tc>
        <w:tc>
          <w:tcPr>
            <w:tcW w:w="1264" w:type="dxa"/>
            <w:vAlign w:val="center"/>
          </w:tcPr>
          <w:p w14:paraId="151572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10" w:author="Johnny Schultz" w:date="2020-02-12T15:55:00Z"/>
                <w:rFonts w:asciiTheme="majorBidi" w:hAnsiTheme="majorBidi" w:cstheme="majorBidi"/>
                <w:sz w:val="20"/>
              </w:rPr>
            </w:pPr>
            <w:del w:id="26511" w:author="Johnny Schultz" w:date="2020-02-12T15:55:00Z">
              <w:r w:rsidRPr="00A013FD">
                <w:rPr>
                  <w:rFonts w:asciiTheme="majorBidi" w:hAnsiTheme="majorBidi" w:cstheme="majorBidi"/>
                  <w:sz w:val="20"/>
                </w:rPr>
                <w:delText>46</w:delText>
              </w:r>
            </w:del>
          </w:p>
        </w:tc>
        <w:tc>
          <w:tcPr>
            <w:tcW w:w="1148" w:type="dxa"/>
            <w:vAlign w:val="center"/>
          </w:tcPr>
          <w:p w14:paraId="72D579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12" w:author="Johnny Schultz" w:date="2020-02-12T15:55:00Z"/>
                <w:rFonts w:asciiTheme="majorBidi" w:hAnsiTheme="majorBidi" w:cstheme="majorBidi"/>
                <w:sz w:val="20"/>
              </w:rPr>
            </w:pPr>
            <w:del w:id="26513" w:author="Johnny Schultz" w:date="2020-02-12T15:55:00Z">
              <w:r w:rsidRPr="00A013FD">
                <w:rPr>
                  <w:rFonts w:asciiTheme="majorBidi" w:hAnsiTheme="majorBidi" w:cstheme="majorBidi"/>
                  <w:sz w:val="20"/>
                </w:rPr>
                <w:delText>Flexible</w:delText>
              </w:r>
            </w:del>
          </w:p>
        </w:tc>
        <w:tc>
          <w:tcPr>
            <w:tcW w:w="2624" w:type="dxa"/>
          </w:tcPr>
          <w:p w14:paraId="0291D3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14" w:author="Johnny Schultz" w:date="2020-02-12T15:55:00Z"/>
                <w:rFonts w:asciiTheme="majorBidi" w:hAnsiTheme="majorBidi" w:cstheme="majorBidi"/>
                <w:sz w:val="20"/>
                <w:highlight w:val="yellow"/>
              </w:rPr>
            </w:pPr>
            <w:del w:id="26515" w:author="Johnny Schultz" w:date="2020-02-12T15:55:00Z">
              <w:r w:rsidRPr="00A013FD">
                <w:rPr>
                  <w:rFonts w:asciiTheme="majorBidi" w:hAnsiTheme="majorBidi" w:cstheme="majorBidi"/>
                  <w:sz w:val="20"/>
                </w:rPr>
                <w:delText>GPS almanac format may be used.</w:delText>
              </w:r>
            </w:del>
          </w:p>
        </w:tc>
      </w:tr>
      <w:tr w:rsidR="00A013FD" w:rsidRPr="00A013FD" w14:paraId="2F49A233" w14:textId="77777777" w:rsidTr="00BF604E">
        <w:trPr>
          <w:jc w:val="center"/>
          <w:del w:id="26516" w:author="Johnny Schultz" w:date="2020-02-12T15:55:00Z"/>
        </w:trPr>
        <w:tc>
          <w:tcPr>
            <w:tcW w:w="2093" w:type="dxa"/>
          </w:tcPr>
          <w:p w14:paraId="12A2FC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17" w:author="Johnny Schultz" w:date="2020-02-12T15:55:00Z"/>
                <w:rFonts w:asciiTheme="majorBidi" w:hAnsiTheme="majorBidi" w:cstheme="majorBidi"/>
                <w:sz w:val="20"/>
              </w:rPr>
            </w:pPr>
            <w:del w:id="26518" w:author="Johnny Schultz" w:date="2020-02-12T15:55:00Z">
              <w:r w:rsidRPr="00A013FD">
                <w:rPr>
                  <w:rFonts w:asciiTheme="majorBidi" w:hAnsiTheme="majorBidi" w:cstheme="majorBidi"/>
                  <w:sz w:val="20"/>
                </w:rPr>
                <w:delText>Free text message</w:delText>
              </w:r>
            </w:del>
          </w:p>
        </w:tc>
        <w:tc>
          <w:tcPr>
            <w:tcW w:w="2510" w:type="dxa"/>
          </w:tcPr>
          <w:p w14:paraId="11C034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19" w:author="Johnny Schultz" w:date="2020-02-12T15:55:00Z"/>
                <w:rFonts w:asciiTheme="majorBidi" w:hAnsiTheme="majorBidi" w:cstheme="majorBidi"/>
                <w:sz w:val="20"/>
              </w:rPr>
            </w:pPr>
            <w:del w:id="26520" w:author="Johnny Schultz" w:date="2020-02-12T15:55:00Z">
              <w:r w:rsidRPr="00A013FD">
                <w:rPr>
                  <w:rFonts w:asciiTheme="majorBidi" w:hAnsiTheme="majorBidi" w:cstheme="majorBidi"/>
                  <w:sz w:val="20"/>
                </w:rPr>
                <w:delText>Containing up to 128 ASCII characters</w:delText>
              </w:r>
            </w:del>
          </w:p>
        </w:tc>
        <w:tc>
          <w:tcPr>
            <w:tcW w:w="1264" w:type="dxa"/>
            <w:vAlign w:val="center"/>
          </w:tcPr>
          <w:p w14:paraId="15BCF6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21" w:author="Johnny Schultz" w:date="2020-02-12T15:55:00Z"/>
                <w:rFonts w:asciiTheme="majorBidi" w:hAnsiTheme="majorBidi" w:cstheme="majorBidi"/>
                <w:sz w:val="20"/>
              </w:rPr>
            </w:pPr>
            <w:del w:id="26522" w:author="Johnny Schultz" w:date="2020-02-12T15:55:00Z">
              <w:r w:rsidRPr="00A013FD">
                <w:rPr>
                  <w:rFonts w:asciiTheme="majorBidi" w:hAnsiTheme="majorBidi" w:cstheme="majorBidi"/>
                  <w:sz w:val="20"/>
                </w:rPr>
                <w:delText>9</w:delText>
              </w:r>
            </w:del>
          </w:p>
        </w:tc>
        <w:tc>
          <w:tcPr>
            <w:tcW w:w="1148" w:type="dxa"/>
            <w:vAlign w:val="center"/>
          </w:tcPr>
          <w:p w14:paraId="0D4274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23" w:author="Johnny Schultz" w:date="2020-02-12T15:55:00Z"/>
                <w:rFonts w:asciiTheme="majorBidi" w:hAnsiTheme="majorBidi" w:cstheme="majorBidi"/>
                <w:sz w:val="20"/>
              </w:rPr>
            </w:pPr>
            <w:del w:id="26524" w:author="Johnny Schultz" w:date="2020-02-12T15:55:00Z">
              <w:r w:rsidRPr="00A013FD">
                <w:rPr>
                  <w:rFonts w:asciiTheme="majorBidi" w:hAnsiTheme="majorBidi" w:cstheme="majorBidi"/>
                  <w:sz w:val="20"/>
                </w:rPr>
                <w:delText>Flexible</w:delText>
              </w:r>
            </w:del>
          </w:p>
        </w:tc>
        <w:tc>
          <w:tcPr>
            <w:tcW w:w="2624" w:type="dxa"/>
          </w:tcPr>
          <w:p w14:paraId="498285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25" w:author="Johnny Schultz" w:date="2020-02-12T15:55:00Z"/>
                <w:rFonts w:asciiTheme="majorBidi" w:hAnsiTheme="majorBidi" w:cstheme="majorBidi"/>
                <w:sz w:val="20"/>
              </w:rPr>
            </w:pPr>
            <w:del w:id="26526" w:author="Johnny Schultz" w:date="2020-02-12T15:55:00Z">
              <w:r w:rsidRPr="00A013FD">
                <w:rPr>
                  <w:rFonts w:asciiTheme="majorBidi" w:hAnsiTheme="majorBidi" w:cstheme="majorBidi"/>
                  <w:sz w:val="20"/>
                </w:rPr>
                <w:delText>Network operator message to all ships, information only</w:delText>
              </w:r>
            </w:del>
          </w:p>
        </w:tc>
      </w:tr>
    </w:tbl>
    <w:p w14:paraId="36E058AB" w14:textId="77777777" w:rsidR="00A013FD" w:rsidRPr="00A013FD" w:rsidRDefault="00A013FD" w:rsidP="00A013FD">
      <w:pPr>
        <w:rPr>
          <w:del w:id="26527" w:author="Johnny Schultz" w:date="2020-02-12T15:55:00Z"/>
        </w:rPr>
      </w:pPr>
      <w:del w:id="26528" w:author="Johnny Schultz" w:date="2020-02-12T15:55:00Z">
        <w:r w:rsidRPr="00A013FD">
          <w:delText>The BBSC supports a classification of messages into logical categories of message types in the BBSC.</w:delText>
        </w:r>
      </w:del>
    </w:p>
    <w:p w14:paraId="57B65F4D" w14:textId="77777777" w:rsidR="00A013FD" w:rsidRPr="00A013FD" w:rsidRDefault="00A013FD" w:rsidP="00A013FD">
      <w:pPr>
        <w:rPr>
          <w:del w:id="26529" w:author="Johnny Schultz" w:date="2020-02-12T15:55:00Z"/>
        </w:rPr>
      </w:pPr>
      <w:del w:id="26530" w:author="Johnny Schultz" w:date="2020-02-12T15:55:00Z">
        <w:r w:rsidRPr="00A013FD">
          <w:delText>Different class of BBSC messages belong to one of the following categories:</w:delText>
        </w:r>
      </w:del>
    </w:p>
    <w:p w14:paraId="0A72FC3F" w14:textId="77777777" w:rsidR="00A013FD" w:rsidRPr="00A013FD" w:rsidRDefault="00A013FD" w:rsidP="00A013FD">
      <w:pPr>
        <w:tabs>
          <w:tab w:val="clear" w:pos="2268"/>
          <w:tab w:val="left" w:pos="2608"/>
          <w:tab w:val="left" w:pos="3345"/>
        </w:tabs>
        <w:spacing w:before="80"/>
        <w:ind w:left="1134" w:hanging="1134"/>
        <w:rPr>
          <w:del w:id="26531" w:author="Johnny Schultz" w:date="2020-02-12T15:55:00Z"/>
        </w:rPr>
      </w:pPr>
      <w:del w:id="26532" w:author="Johnny Schultz" w:date="2020-02-12T15:55:00Z">
        <w:r w:rsidRPr="00A013FD">
          <w:delText>1)</w:delText>
        </w:r>
        <w:r w:rsidRPr="00A013FD">
          <w:tab/>
          <w:delText>Satellite system static configuration/status:</w:delText>
        </w:r>
      </w:del>
    </w:p>
    <w:p w14:paraId="7843A63E" w14:textId="77777777" w:rsidR="00A013FD" w:rsidRPr="00A013FD" w:rsidRDefault="00A013FD" w:rsidP="00A013FD">
      <w:pPr>
        <w:tabs>
          <w:tab w:val="clear" w:pos="2268"/>
          <w:tab w:val="left" w:pos="2608"/>
          <w:tab w:val="left" w:pos="3345"/>
        </w:tabs>
        <w:spacing w:before="80"/>
        <w:ind w:left="1134" w:hanging="1134"/>
        <w:rPr>
          <w:del w:id="26533" w:author="Johnny Schultz" w:date="2020-02-12T15:55:00Z"/>
        </w:rPr>
      </w:pPr>
      <w:del w:id="26534" w:author="Johnny Schultz" w:date="2020-02-12T15:55:00Z">
        <w:r w:rsidRPr="00A013FD">
          <w:tab/>
          <w:delText>The Satellite system static configuration and status includes parameters such as satellite number, assigned number in constellation (for satellite constellations), ephemeris data in stated format, firmware version, etc.</w:delText>
        </w:r>
      </w:del>
    </w:p>
    <w:p w14:paraId="564DA2EA" w14:textId="77777777" w:rsidR="00A013FD" w:rsidRPr="00A013FD" w:rsidRDefault="00A013FD" w:rsidP="00A013FD">
      <w:pPr>
        <w:tabs>
          <w:tab w:val="clear" w:pos="2268"/>
          <w:tab w:val="left" w:pos="2608"/>
          <w:tab w:val="left" w:pos="3345"/>
        </w:tabs>
        <w:spacing w:before="80"/>
        <w:ind w:left="1134" w:hanging="1134"/>
        <w:rPr>
          <w:del w:id="26535" w:author="Johnny Schultz" w:date="2020-02-12T15:55:00Z"/>
        </w:rPr>
      </w:pPr>
      <w:del w:id="26536" w:author="Johnny Schultz" w:date="2020-02-12T15:55:00Z">
        <w:r w:rsidRPr="00A013FD">
          <w:delText>2)</w:delText>
        </w:r>
        <w:r w:rsidRPr="00A013FD">
          <w:tab/>
          <w:delText>Satellite system dynamic configuration information</w:delText>
        </w:r>
      </w:del>
    </w:p>
    <w:p w14:paraId="7B6FD7BA" w14:textId="77777777" w:rsidR="00A013FD" w:rsidRPr="00A013FD" w:rsidRDefault="00A013FD" w:rsidP="00A013FD">
      <w:pPr>
        <w:tabs>
          <w:tab w:val="clear" w:pos="2268"/>
          <w:tab w:val="left" w:pos="2608"/>
          <w:tab w:val="left" w:pos="3345"/>
        </w:tabs>
        <w:spacing w:before="80"/>
        <w:ind w:left="1871" w:hanging="737"/>
        <w:rPr>
          <w:del w:id="26537" w:author="Johnny Schultz" w:date="2020-02-12T15:55:00Z"/>
        </w:rPr>
      </w:pPr>
      <w:del w:id="26538" w:author="Johnny Schultz" w:date="2020-02-12T15:55:00Z">
        <w:r w:rsidRPr="00A013FD">
          <w:delText>a)</w:delText>
        </w:r>
        <w:r w:rsidRPr="00A013FD">
          <w:tab/>
          <w:delText>BBSC management information:</w:delText>
        </w:r>
      </w:del>
    </w:p>
    <w:p w14:paraId="0CB3E9EB" w14:textId="77777777" w:rsidR="00A013FD" w:rsidRPr="00A013FD" w:rsidRDefault="00A013FD" w:rsidP="00A013FD">
      <w:pPr>
        <w:tabs>
          <w:tab w:val="clear" w:pos="2268"/>
          <w:tab w:val="left" w:pos="2608"/>
          <w:tab w:val="left" w:pos="3345"/>
        </w:tabs>
        <w:spacing w:before="80"/>
        <w:ind w:left="1871" w:hanging="737"/>
        <w:rPr>
          <w:del w:id="26539" w:author="Johnny Schultz" w:date="2020-02-12T15:55:00Z"/>
        </w:rPr>
      </w:pPr>
      <w:del w:id="26540" w:author="Johnny Schultz" w:date="2020-02-12T15:55:00Z">
        <w:r w:rsidRPr="00A013FD">
          <w:tab/>
          <w:delTex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delText>
        </w:r>
      </w:del>
    </w:p>
    <w:p w14:paraId="6D218CD9" w14:textId="77777777" w:rsidR="00A013FD" w:rsidRPr="00A013FD" w:rsidRDefault="00A013FD" w:rsidP="00A013FD">
      <w:pPr>
        <w:tabs>
          <w:tab w:val="clear" w:pos="2268"/>
          <w:tab w:val="left" w:pos="2608"/>
          <w:tab w:val="left" w:pos="3345"/>
        </w:tabs>
        <w:spacing w:before="80"/>
        <w:ind w:left="1871" w:hanging="737"/>
        <w:rPr>
          <w:del w:id="26541" w:author="Johnny Schultz" w:date="2020-02-12T15:55:00Z"/>
        </w:rPr>
      </w:pPr>
      <w:del w:id="26542" w:author="Johnny Schultz" w:date="2020-02-12T15:55:00Z">
        <w:r w:rsidRPr="00A013FD">
          <w:delText>b)</w:delText>
        </w:r>
        <w:r w:rsidRPr="00A013FD">
          <w:tab/>
          <w:delText>Configuration of other physical and logical channels:</w:delText>
        </w:r>
      </w:del>
    </w:p>
    <w:p w14:paraId="3B254EAD" w14:textId="77777777" w:rsidR="00A013FD" w:rsidRPr="00A013FD" w:rsidRDefault="00A013FD" w:rsidP="00A013FD">
      <w:pPr>
        <w:tabs>
          <w:tab w:val="clear" w:pos="2268"/>
          <w:tab w:val="left" w:pos="2608"/>
          <w:tab w:val="left" w:pos="3345"/>
        </w:tabs>
        <w:spacing w:before="80"/>
        <w:ind w:left="1871" w:hanging="737"/>
        <w:rPr>
          <w:del w:id="26543" w:author="Johnny Schultz" w:date="2020-02-12T15:55:00Z"/>
        </w:rPr>
      </w:pPr>
      <w:del w:id="26544" w:author="Johnny Schultz" w:date="2020-02-12T15:55:00Z">
        <w:r w:rsidRPr="00A013FD">
          <w:tab/>
          <w:delText>Other dynamic configuration parameters for all other channels, including announcement signalling channel (ASC), multicast data channel (MDC), unicast data channel (UDC).</w:delText>
        </w:r>
      </w:del>
    </w:p>
    <w:p w14:paraId="214827C7" w14:textId="77777777" w:rsidR="00A013FD" w:rsidRPr="00A013FD" w:rsidRDefault="00A013FD" w:rsidP="00A013FD">
      <w:pPr>
        <w:rPr>
          <w:del w:id="26545" w:author="Johnny Schultz" w:date="2020-02-12T15:55:00Z"/>
        </w:rPr>
      </w:pPr>
      <w:del w:id="26546" w:author="Johnny Schultz" w:date="2020-02-12T15:55:00Z">
        <w:r w:rsidRPr="00A013FD">
          <w:delText>Note that assignments of the second category may change frequently, for example changing in the timeframe of a satellite pass (10-15 minutes).</w:delText>
        </w:r>
      </w:del>
    </w:p>
    <w:p w14:paraId="682ACA78" w14:textId="77777777" w:rsidR="00A013FD" w:rsidRPr="00A013FD" w:rsidRDefault="00A013FD" w:rsidP="00A013FD">
      <w:pPr>
        <w:rPr>
          <w:del w:id="26547" w:author="Johnny Schultz" w:date="2020-02-12T15:55:00Z"/>
        </w:rPr>
      </w:pPr>
      <w:del w:id="26548" w:author="Johnny Schultz" w:date="2020-02-12T15:55:00Z">
        <w:r w:rsidRPr="00A013FD">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4CA63AE1" w14:textId="77777777" w:rsidR="00A013FD" w:rsidRPr="00A013FD" w:rsidRDefault="00A013FD" w:rsidP="00A013FD">
      <w:pPr>
        <w:rPr>
          <w:del w:id="26549" w:author="Johnny Schultz" w:date="2020-02-12T15:55:00Z"/>
        </w:rPr>
      </w:pPr>
      <w:del w:id="26550" w:author="Johnny Schultz" w:date="2020-02-12T15:55:00Z">
        <w:r w:rsidRPr="00A013FD">
          <w:delText>In the event that the configuration revision level is unchanged from the state previously received, the receiver does not need to listen to the remainder of the BBSC transmission.</w:delText>
        </w:r>
      </w:del>
    </w:p>
    <w:p w14:paraId="202DA90D" w14:textId="77777777" w:rsidR="00A013FD" w:rsidRPr="00A013FD" w:rsidRDefault="00A013FD" w:rsidP="00A013FD">
      <w:pPr>
        <w:keepNext/>
        <w:keepLines/>
        <w:tabs>
          <w:tab w:val="clear" w:pos="1134"/>
          <w:tab w:val="left" w:pos="360"/>
        </w:tabs>
        <w:spacing w:before="200"/>
        <w:ind w:left="360" w:hanging="360"/>
        <w:outlineLvl w:val="3"/>
        <w:rPr>
          <w:del w:id="26551" w:author="Johnny Schultz" w:date="2020-02-12T15:55:00Z"/>
          <w:b/>
        </w:rPr>
      </w:pPr>
      <w:del w:id="26552" w:author="Johnny Schultz" w:date="2020-02-12T15:55:00Z">
        <w:r w:rsidRPr="00A013FD">
          <w:rPr>
            <w:b/>
          </w:rPr>
          <w:delText>3.8.1.1</w:delText>
        </w:r>
        <w:r w:rsidRPr="00A013FD">
          <w:rPr>
            <w:b/>
          </w:rPr>
          <w:tab/>
          <w:delText>Note on configuration revision level parameter</w:delText>
        </w:r>
      </w:del>
    </w:p>
    <w:p w14:paraId="12BB0D00" w14:textId="77777777" w:rsidR="00A013FD" w:rsidRPr="00A013FD" w:rsidRDefault="00A013FD" w:rsidP="00A013FD">
      <w:pPr>
        <w:rPr>
          <w:del w:id="26553" w:author="Johnny Schultz" w:date="2020-02-12T15:55:00Z"/>
        </w:rPr>
      </w:pPr>
      <w:del w:id="26554" w:author="Johnny Schultz" w:date="2020-02-12T15:55:00Z">
        <w:r w:rsidRPr="00A013FD">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2CEE7219" w14:textId="77777777" w:rsidR="00A013FD" w:rsidRPr="00A013FD" w:rsidRDefault="00A013FD" w:rsidP="00A013FD">
      <w:pPr>
        <w:rPr>
          <w:del w:id="26555" w:author="Johnny Schultz" w:date="2020-02-12T15:55:00Z"/>
        </w:rPr>
      </w:pPr>
      <w:del w:id="26556" w:author="Johnny Schultz" w:date="2020-02-12T15:55:00Z">
        <w:r w:rsidRPr="00A013FD">
          <w:delText>In practice, every time any message is updated, its CRL is incremented, and if any message within a BBSC CRL is incremented, the top level CRL is also incremented.</w:delText>
        </w:r>
      </w:del>
    </w:p>
    <w:p w14:paraId="529BEC4B" w14:textId="77777777" w:rsidR="00A013FD" w:rsidRPr="00A013FD" w:rsidRDefault="00A013FD" w:rsidP="00A013FD">
      <w:pPr>
        <w:rPr>
          <w:del w:id="26557" w:author="Johnny Schultz" w:date="2020-02-12T15:55:00Z"/>
        </w:rPr>
      </w:pPr>
      <w:del w:id="26558" w:author="Johnny Schultz" w:date="2020-02-12T15:55:00Z">
        <w:r w:rsidRPr="00A013FD">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42C4D076" w14:textId="77777777" w:rsidR="00A013FD" w:rsidRPr="00A013FD" w:rsidRDefault="00A013FD" w:rsidP="00A013FD">
      <w:pPr>
        <w:keepNext/>
        <w:keepLines/>
        <w:tabs>
          <w:tab w:val="clear" w:pos="1134"/>
          <w:tab w:val="left" w:pos="360"/>
        </w:tabs>
        <w:spacing w:before="200"/>
        <w:ind w:left="360" w:hanging="360"/>
        <w:outlineLvl w:val="2"/>
        <w:rPr>
          <w:del w:id="26559" w:author="Johnny Schultz" w:date="2020-02-12T15:55:00Z"/>
          <w:b/>
        </w:rPr>
      </w:pPr>
      <w:del w:id="26560" w:author="Johnny Schultz" w:date="2020-02-12T15:55:00Z">
        <w:r w:rsidRPr="00A013FD">
          <w:rPr>
            <w:b/>
          </w:rPr>
          <w:delText>3.8.2</w:delText>
        </w:r>
        <w:r w:rsidRPr="00A013FD">
          <w:rPr>
            <w:b/>
          </w:rPr>
          <w:tab/>
          <w:delText>Announcement signalling channel (ASC)</w:delText>
        </w:r>
      </w:del>
    </w:p>
    <w:p w14:paraId="137E2932" w14:textId="77777777" w:rsidR="00A013FD" w:rsidRPr="00A013FD" w:rsidRDefault="00A013FD" w:rsidP="00A013FD">
      <w:pPr>
        <w:rPr>
          <w:del w:id="26561" w:author="Johnny Schultz" w:date="2020-02-12T15:55:00Z"/>
        </w:rPr>
      </w:pPr>
      <w:del w:id="26562" w:author="Johnny Schultz" w:date="2020-02-12T15:55:00Z">
        <w:r w:rsidRPr="00A013FD">
          <w:delText xml:space="preserve">This channel will normally carry announcements, MAC information, up/downlink resource allocation, ARQs, ACKs and EDNs. </w:delText>
        </w:r>
      </w:del>
    </w:p>
    <w:p w14:paraId="69FF0CF9" w14:textId="77777777" w:rsidR="00A013FD" w:rsidRPr="00A013FD" w:rsidRDefault="00A013FD" w:rsidP="00A013FD">
      <w:pPr>
        <w:rPr>
          <w:del w:id="26563" w:author="Johnny Schultz" w:date="2020-02-12T15:55:00Z"/>
        </w:rPr>
      </w:pPr>
      <w:del w:id="26564" w:author="Johnny Schultz" w:date="2020-02-12T15:55:00Z">
        <w:r w:rsidRPr="00A013FD">
          <w:delText>The channel is received by a large number of ships and a high margin PL-Frame format is used.</w:delText>
        </w:r>
      </w:del>
    </w:p>
    <w:p w14:paraId="78A193EE" w14:textId="77777777" w:rsidR="00A013FD" w:rsidRPr="00A013FD" w:rsidRDefault="00A013FD" w:rsidP="00A013FD">
      <w:pPr>
        <w:rPr>
          <w:del w:id="26565" w:author="Johnny Schultz" w:date="2020-02-12T15:55:00Z"/>
        </w:rPr>
      </w:pPr>
      <w:del w:id="26566" w:author="Johnny Schultz" w:date="2020-02-12T15:55:00Z">
        <w:r w:rsidRPr="00A013FD">
          <w:delText xml:space="preserve">To reduce protocol latency the ASC may be repeated several times (different content) during a frame. Announcements include unicast and multicast (broadcast) datagrams. </w:delText>
        </w:r>
      </w:del>
    </w:p>
    <w:p w14:paraId="69B50BBE" w14:textId="77777777" w:rsidR="00A013FD" w:rsidRPr="00A013FD" w:rsidRDefault="00A013FD" w:rsidP="00A013FD">
      <w:pPr>
        <w:rPr>
          <w:del w:id="26567" w:author="Johnny Schultz" w:date="2020-02-12T15:55:00Z"/>
        </w:rPr>
      </w:pPr>
      <w:del w:id="26568" w:author="Johnny Schultz" w:date="2020-02-12T15:55:00Z">
        <w:r w:rsidRPr="00A013FD">
          <w:rPr>
            <w:rFonts w:cs="Arial"/>
          </w:rPr>
          <w:delText>The ASC uses PL-Frame format 1 or 2. The format the start slots are defined in the Bulletin Board.</w:delText>
        </w:r>
      </w:del>
    </w:p>
    <w:p w14:paraId="619062A5" w14:textId="77777777" w:rsidR="00A013FD" w:rsidRPr="00A013FD" w:rsidRDefault="00A013FD" w:rsidP="00A013FD">
      <w:pPr>
        <w:rPr>
          <w:del w:id="26569" w:author="Johnny Schultz" w:date="2020-02-12T15:55:00Z"/>
        </w:rPr>
      </w:pPr>
      <w:del w:id="26570" w:author="Johnny Schultz" w:date="2020-02-12T15:55:00Z">
        <w:r w:rsidRPr="00A013FD">
          <w:delText>The MAC information includes network version, congestion control (randomization interval, hold-off and minimum priority level).</w:delText>
        </w:r>
      </w:del>
    </w:p>
    <w:p w14:paraId="7B253FFC" w14:textId="77777777" w:rsidR="00A013FD" w:rsidRPr="00A013FD" w:rsidRDefault="00A013FD" w:rsidP="00A013FD">
      <w:pPr>
        <w:rPr>
          <w:del w:id="26571" w:author="Johnny Schultz" w:date="2020-02-12T15:55:00Z"/>
        </w:rPr>
      </w:pPr>
      <w:del w:id="26572" w:author="Johnny Schultz" w:date="2020-02-12T15:55:00Z">
        <w:r w:rsidRPr="00A013FD">
          <w:delText xml:space="preserve">The uplink resource allocation provides uplink data channel information to an individual ship following a resource request, the satellite makes a </w:delText>
        </w:r>
        <w:r w:rsidRPr="00A013FD">
          <w:rPr>
            <w:i/>
            <w:iCs/>
          </w:rPr>
          <w:delText>C</w:delText>
        </w:r>
        <w:r w:rsidRPr="00A013FD">
          <w:delText>/(</w:delText>
        </w:r>
        <w:r w:rsidRPr="00A013FD">
          <w:rPr>
            <w:i/>
            <w:iCs/>
          </w:rPr>
          <w:delText>N</w:delText>
        </w:r>
        <w:r w:rsidRPr="00A013FD">
          <w:rPr>
            <w:vertAlign w:val="subscript"/>
          </w:rPr>
          <w:delText>0</w:delText>
        </w:r>
        <w:r w:rsidRPr="00A013FD">
          <w:delText>+</w:delText>
        </w:r>
        <w:r w:rsidRPr="00A013FD">
          <w:rPr>
            <w:i/>
            <w:iCs/>
          </w:rPr>
          <w:delText>I</w:delText>
        </w:r>
        <w:r w:rsidRPr="00A013FD">
          <w:rPr>
            <w:vertAlign w:val="subscript"/>
          </w:rPr>
          <w:delText>0</w:delText>
        </w:r>
        <w:r w:rsidRPr="00A013FD">
          <w:delText>) estimate which is used to select the highest throughput format with adequate link margin.</w:delText>
        </w:r>
      </w:del>
    </w:p>
    <w:p w14:paraId="5F14A3E6" w14:textId="77777777" w:rsidR="00A013FD" w:rsidRPr="00A013FD" w:rsidRDefault="00A013FD" w:rsidP="00A013FD">
      <w:pPr>
        <w:rPr>
          <w:del w:id="26573" w:author="Johnny Schultz" w:date="2020-02-12T15:55:00Z"/>
        </w:rPr>
      </w:pPr>
      <w:del w:id="26574" w:author="Johnny Schultz" w:date="2020-02-12T15:55:00Z">
        <w:r w:rsidRPr="00A013FD">
          <w:delText>Table A4-16 to Table A4-20 provides several templates of ASC for different usage.</w:delText>
        </w:r>
      </w:del>
    </w:p>
    <w:p w14:paraId="35E0AA69" w14:textId="77777777" w:rsidR="00A013FD" w:rsidRPr="00A013FD" w:rsidRDefault="00A013FD" w:rsidP="00A013FD">
      <w:pPr>
        <w:keepNext/>
        <w:spacing w:before="560" w:after="120"/>
        <w:jc w:val="center"/>
        <w:rPr>
          <w:del w:id="26575" w:author="Johnny Schultz" w:date="2020-02-12T15:55:00Z"/>
          <w:caps/>
          <w:sz w:val="20"/>
        </w:rPr>
      </w:pPr>
      <w:bookmarkStart w:id="26576" w:name="_Ref419325733"/>
      <w:del w:id="26577" w:author="Johnny Schultz" w:date="2020-02-12T15:55:00Z">
        <w:r w:rsidRPr="00A013FD">
          <w:rPr>
            <w:caps/>
            <w:sz w:val="20"/>
          </w:rPr>
          <w:delText>TABLE</w:delText>
        </w:r>
        <w:bookmarkEnd w:id="26576"/>
        <w:r w:rsidRPr="00A013FD">
          <w:rPr>
            <w:caps/>
            <w:sz w:val="20"/>
          </w:rPr>
          <w:delText xml:space="preserve"> A4-16 </w:delText>
        </w:r>
      </w:del>
    </w:p>
    <w:p w14:paraId="06F661A7" w14:textId="77777777" w:rsidR="00A013FD" w:rsidRPr="00A013FD" w:rsidRDefault="00A013FD" w:rsidP="00A013FD">
      <w:pPr>
        <w:keepNext/>
        <w:keepLines/>
        <w:spacing w:before="0" w:after="120"/>
        <w:jc w:val="center"/>
        <w:rPr>
          <w:del w:id="26578" w:author="Johnny Schultz" w:date="2020-02-12T15:55:00Z"/>
          <w:rFonts w:ascii="Times New Roman Bold" w:hAnsi="Times New Roman Bold"/>
          <w:b/>
          <w:sz w:val="20"/>
        </w:rPr>
      </w:pPr>
      <w:del w:id="26579" w:author="Johnny Schultz" w:date="2020-02-12T15:55:00Z">
        <w:r w:rsidRPr="00A013FD">
          <w:rPr>
            <w:rFonts w:ascii="Times New Roman Bold" w:hAnsi="Times New Roman Bold"/>
            <w:b/>
            <w:sz w:val="20"/>
          </w:rPr>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A013FD" w:rsidRPr="00A013FD" w14:paraId="7CD8303B" w14:textId="77777777" w:rsidTr="00BF604E">
        <w:trPr>
          <w:tblHeader/>
          <w:jc w:val="center"/>
          <w:del w:id="26580" w:author="Johnny Schultz" w:date="2020-02-12T15:55:00Z"/>
        </w:trPr>
        <w:tc>
          <w:tcPr>
            <w:tcW w:w="2301" w:type="dxa"/>
          </w:tcPr>
          <w:p w14:paraId="350CFF89" w14:textId="77777777" w:rsidR="00A013FD" w:rsidRPr="00A013FD" w:rsidRDefault="00A013FD" w:rsidP="00A013FD">
            <w:pPr>
              <w:spacing w:before="80" w:after="80"/>
              <w:rPr>
                <w:del w:id="26581" w:author="Johnny Schultz" w:date="2020-02-12T15:55:00Z"/>
                <w:rFonts w:asciiTheme="majorBidi" w:hAnsiTheme="majorBidi" w:cstheme="majorBidi"/>
                <w:b/>
                <w:sz w:val="20"/>
              </w:rPr>
            </w:pPr>
            <w:del w:id="26582" w:author="Johnny Schultz" w:date="2020-02-12T15:55:00Z">
              <w:r w:rsidRPr="00A013FD">
                <w:rPr>
                  <w:rFonts w:asciiTheme="majorBidi" w:hAnsiTheme="majorBidi" w:cstheme="majorBidi"/>
                  <w:b/>
                  <w:sz w:val="20"/>
                </w:rPr>
                <w:delText>Field name</w:delText>
              </w:r>
            </w:del>
          </w:p>
        </w:tc>
        <w:tc>
          <w:tcPr>
            <w:tcW w:w="1209" w:type="dxa"/>
          </w:tcPr>
          <w:p w14:paraId="4EB409A1" w14:textId="77777777" w:rsidR="00A013FD" w:rsidRPr="00A013FD" w:rsidRDefault="00A013FD" w:rsidP="00A013FD">
            <w:pPr>
              <w:spacing w:before="80" w:after="80"/>
              <w:rPr>
                <w:del w:id="26583" w:author="Johnny Schultz" w:date="2020-02-12T15:55:00Z"/>
                <w:rFonts w:asciiTheme="majorBidi" w:hAnsiTheme="majorBidi" w:cstheme="majorBidi"/>
                <w:b/>
                <w:sz w:val="20"/>
              </w:rPr>
            </w:pPr>
            <w:del w:id="26584" w:author="Johnny Schultz" w:date="2020-02-12T15:55:00Z">
              <w:r w:rsidRPr="00A013FD">
                <w:rPr>
                  <w:rFonts w:asciiTheme="majorBidi" w:hAnsiTheme="majorBidi" w:cstheme="majorBidi"/>
                  <w:b/>
                  <w:sz w:val="20"/>
                </w:rPr>
                <w:delText>Size (bytes)</w:delText>
              </w:r>
            </w:del>
          </w:p>
        </w:tc>
        <w:tc>
          <w:tcPr>
            <w:tcW w:w="3394" w:type="dxa"/>
          </w:tcPr>
          <w:p w14:paraId="6BE23DAD" w14:textId="77777777" w:rsidR="00A013FD" w:rsidRPr="00A013FD" w:rsidRDefault="00A013FD" w:rsidP="00A013FD">
            <w:pPr>
              <w:spacing w:before="80" w:after="80"/>
              <w:rPr>
                <w:del w:id="26585" w:author="Johnny Schultz" w:date="2020-02-12T15:55:00Z"/>
                <w:rFonts w:asciiTheme="majorBidi" w:hAnsiTheme="majorBidi" w:cstheme="majorBidi"/>
                <w:b/>
                <w:sz w:val="20"/>
              </w:rPr>
            </w:pPr>
            <w:del w:id="26586" w:author="Johnny Schultz" w:date="2020-02-12T15:55:00Z">
              <w:r w:rsidRPr="00A013FD">
                <w:rPr>
                  <w:rFonts w:asciiTheme="majorBidi" w:hAnsiTheme="majorBidi" w:cstheme="majorBidi"/>
                  <w:b/>
                  <w:sz w:val="20"/>
                </w:rPr>
                <w:delText>Comment</w:delText>
              </w:r>
            </w:del>
          </w:p>
        </w:tc>
        <w:tc>
          <w:tcPr>
            <w:tcW w:w="2302" w:type="dxa"/>
          </w:tcPr>
          <w:p w14:paraId="61650E08" w14:textId="77777777" w:rsidR="00A013FD" w:rsidRPr="00A013FD" w:rsidRDefault="00A013FD" w:rsidP="00A013FD">
            <w:pPr>
              <w:spacing w:before="80" w:after="80"/>
              <w:rPr>
                <w:del w:id="26587" w:author="Johnny Schultz" w:date="2020-02-12T15:55:00Z"/>
                <w:rFonts w:asciiTheme="majorBidi" w:hAnsiTheme="majorBidi" w:cstheme="majorBidi"/>
                <w:b/>
                <w:sz w:val="20"/>
              </w:rPr>
            </w:pPr>
            <w:del w:id="26588" w:author="Johnny Schultz" w:date="2020-02-12T15:55:00Z">
              <w:r w:rsidRPr="00A013FD">
                <w:rPr>
                  <w:rFonts w:asciiTheme="majorBidi" w:hAnsiTheme="majorBidi" w:cstheme="majorBidi"/>
                  <w:b/>
                  <w:sz w:val="20"/>
                </w:rPr>
                <w:delText>Additional info</w:delText>
              </w:r>
            </w:del>
          </w:p>
        </w:tc>
      </w:tr>
      <w:tr w:rsidR="00A013FD" w:rsidRPr="00A013FD" w14:paraId="364A0F65" w14:textId="77777777" w:rsidTr="00BF604E">
        <w:trPr>
          <w:jc w:val="center"/>
          <w:del w:id="26589" w:author="Johnny Schultz" w:date="2020-02-12T15:55:00Z"/>
        </w:trPr>
        <w:tc>
          <w:tcPr>
            <w:tcW w:w="2301" w:type="dxa"/>
          </w:tcPr>
          <w:p w14:paraId="0CBF33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90" w:author="Johnny Schultz" w:date="2020-02-12T15:55:00Z"/>
                <w:rFonts w:asciiTheme="majorBidi" w:hAnsiTheme="majorBidi" w:cstheme="majorBidi"/>
                <w:sz w:val="20"/>
              </w:rPr>
            </w:pPr>
            <w:del w:id="26591" w:author="Johnny Schultz" w:date="2020-02-12T15:55:00Z">
              <w:r w:rsidRPr="00A013FD">
                <w:rPr>
                  <w:rFonts w:asciiTheme="majorBidi" w:hAnsiTheme="majorBidi" w:cstheme="majorBidi"/>
                  <w:sz w:val="20"/>
                </w:rPr>
                <w:delText>Packet type</w:delText>
              </w:r>
            </w:del>
          </w:p>
        </w:tc>
        <w:tc>
          <w:tcPr>
            <w:tcW w:w="1209" w:type="dxa"/>
          </w:tcPr>
          <w:p w14:paraId="1E324C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92" w:author="Johnny Schultz" w:date="2020-02-12T15:55:00Z"/>
                <w:rFonts w:asciiTheme="majorBidi" w:hAnsiTheme="majorBidi" w:cstheme="majorBidi"/>
                <w:sz w:val="20"/>
              </w:rPr>
            </w:pPr>
            <w:del w:id="26593" w:author="Johnny Schultz" w:date="2020-02-12T15:55:00Z">
              <w:r w:rsidRPr="00A013FD">
                <w:rPr>
                  <w:rFonts w:asciiTheme="majorBidi" w:hAnsiTheme="majorBidi" w:cstheme="majorBidi"/>
                  <w:sz w:val="20"/>
                </w:rPr>
                <w:delText>1</w:delText>
              </w:r>
            </w:del>
          </w:p>
        </w:tc>
        <w:tc>
          <w:tcPr>
            <w:tcW w:w="3394" w:type="dxa"/>
          </w:tcPr>
          <w:p w14:paraId="0AA645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94" w:author="Johnny Schultz" w:date="2020-02-12T15:55:00Z"/>
                <w:rFonts w:asciiTheme="majorBidi" w:hAnsiTheme="majorBidi" w:cstheme="majorBidi"/>
                <w:sz w:val="20"/>
              </w:rPr>
            </w:pPr>
            <w:del w:id="26595" w:author="Johnny Schultz" w:date="2020-02-12T15:55:00Z">
              <w:r w:rsidRPr="00A013FD">
                <w:rPr>
                  <w:rFonts w:asciiTheme="majorBidi" w:hAnsiTheme="majorBidi" w:cstheme="majorBidi"/>
                  <w:sz w:val="20"/>
                </w:rPr>
                <w:delText>Defines packet content. This packet is addressed to all ships, sub address 0.</w:delText>
              </w:r>
            </w:del>
          </w:p>
        </w:tc>
        <w:tc>
          <w:tcPr>
            <w:tcW w:w="2302" w:type="dxa"/>
          </w:tcPr>
          <w:p w14:paraId="27C7C7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96" w:author="Johnny Schultz" w:date="2020-02-12T15:55:00Z"/>
                <w:rFonts w:asciiTheme="majorBidi" w:hAnsiTheme="majorBidi" w:cstheme="majorBidi"/>
                <w:sz w:val="20"/>
              </w:rPr>
            </w:pPr>
          </w:p>
        </w:tc>
      </w:tr>
      <w:tr w:rsidR="00A013FD" w:rsidRPr="00A013FD" w14:paraId="258138E1" w14:textId="77777777" w:rsidTr="00BF604E">
        <w:trPr>
          <w:jc w:val="center"/>
          <w:del w:id="26597" w:author="Johnny Schultz" w:date="2020-02-12T15:55:00Z"/>
        </w:trPr>
        <w:tc>
          <w:tcPr>
            <w:tcW w:w="2301" w:type="dxa"/>
          </w:tcPr>
          <w:p w14:paraId="523D67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598" w:author="Johnny Schultz" w:date="2020-02-12T15:55:00Z"/>
                <w:rFonts w:asciiTheme="majorBidi" w:hAnsiTheme="majorBidi" w:cstheme="majorBidi"/>
                <w:sz w:val="20"/>
              </w:rPr>
            </w:pPr>
            <w:del w:id="26599" w:author="Johnny Schultz" w:date="2020-02-12T15:55:00Z">
              <w:r w:rsidRPr="00A013FD">
                <w:rPr>
                  <w:rFonts w:asciiTheme="majorBidi" w:hAnsiTheme="majorBidi" w:cstheme="majorBidi"/>
                  <w:sz w:val="20"/>
                </w:rPr>
                <w:delText>Packet size</w:delText>
              </w:r>
            </w:del>
          </w:p>
        </w:tc>
        <w:tc>
          <w:tcPr>
            <w:tcW w:w="1209" w:type="dxa"/>
          </w:tcPr>
          <w:p w14:paraId="18B614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00" w:author="Johnny Schultz" w:date="2020-02-12T15:55:00Z"/>
                <w:rFonts w:asciiTheme="majorBidi" w:hAnsiTheme="majorBidi" w:cstheme="majorBidi"/>
                <w:sz w:val="20"/>
              </w:rPr>
            </w:pPr>
            <w:del w:id="26601" w:author="Johnny Schultz" w:date="2020-02-12T15:55:00Z">
              <w:r w:rsidRPr="00A013FD">
                <w:rPr>
                  <w:rFonts w:asciiTheme="majorBidi" w:hAnsiTheme="majorBidi" w:cstheme="majorBidi"/>
                  <w:sz w:val="20"/>
                </w:rPr>
                <w:delText>1</w:delText>
              </w:r>
            </w:del>
          </w:p>
        </w:tc>
        <w:tc>
          <w:tcPr>
            <w:tcW w:w="3394" w:type="dxa"/>
          </w:tcPr>
          <w:p w14:paraId="1C2BDA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02" w:author="Johnny Schultz" w:date="2020-02-12T15:55:00Z"/>
                <w:rFonts w:asciiTheme="majorBidi" w:hAnsiTheme="majorBidi" w:cstheme="majorBidi"/>
                <w:sz w:val="20"/>
              </w:rPr>
            </w:pPr>
            <w:del w:id="26603" w:author="Johnny Schultz" w:date="2020-02-12T15:55:00Z">
              <w:r w:rsidRPr="00A013FD">
                <w:rPr>
                  <w:rFonts w:asciiTheme="majorBidi" w:hAnsiTheme="majorBidi" w:cstheme="majorBidi"/>
                  <w:sz w:val="20"/>
                </w:rPr>
                <w:delText>Total size of this packet</w:delText>
              </w:r>
            </w:del>
          </w:p>
        </w:tc>
        <w:tc>
          <w:tcPr>
            <w:tcW w:w="2302" w:type="dxa"/>
          </w:tcPr>
          <w:p w14:paraId="5968D3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04" w:author="Johnny Schultz" w:date="2020-02-12T15:55:00Z"/>
                <w:rFonts w:asciiTheme="majorBidi" w:hAnsiTheme="majorBidi" w:cstheme="majorBidi"/>
                <w:sz w:val="20"/>
              </w:rPr>
            </w:pPr>
            <w:del w:id="26605" w:author="Johnny Schultz" w:date="2020-02-12T15:55:00Z">
              <w:r w:rsidRPr="00A013FD">
                <w:rPr>
                  <w:rFonts w:asciiTheme="majorBidi" w:hAnsiTheme="majorBidi" w:cstheme="majorBidi"/>
                  <w:sz w:val="20"/>
                </w:rPr>
                <w:delText>The size may be implicit in most packet types, but some packet types may be of variable length.</w:delText>
              </w:r>
            </w:del>
          </w:p>
        </w:tc>
      </w:tr>
      <w:tr w:rsidR="00A013FD" w:rsidRPr="00A013FD" w14:paraId="687446CF" w14:textId="77777777" w:rsidTr="00BF604E">
        <w:trPr>
          <w:jc w:val="center"/>
          <w:del w:id="26606" w:author="Johnny Schultz" w:date="2020-02-12T15:55:00Z"/>
        </w:trPr>
        <w:tc>
          <w:tcPr>
            <w:tcW w:w="2301" w:type="dxa"/>
          </w:tcPr>
          <w:p w14:paraId="696FDC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07" w:author="Johnny Schultz" w:date="2020-02-12T15:55:00Z"/>
                <w:rFonts w:asciiTheme="majorBidi" w:hAnsiTheme="majorBidi" w:cstheme="majorBidi"/>
                <w:sz w:val="20"/>
              </w:rPr>
            </w:pPr>
            <w:del w:id="26608" w:author="Johnny Schultz" w:date="2020-02-12T15:55:00Z">
              <w:r w:rsidRPr="00A013FD">
                <w:rPr>
                  <w:rFonts w:asciiTheme="majorBidi" w:hAnsiTheme="majorBidi" w:cstheme="majorBidi"/>
                  <w:sz w:val="20"/>
                </w:rPr>
                <w:delText>Frame number</w:delText>
              </w:r>
            </w:del>
          </w:p>
        </w:tc>
        <w:tc>
          <w:tcPr>
            <w:tcW w:w="1209" w:type="dxa"/>
          </w:tcPr>
          <w:p w14:paraId="03585B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09" w:author="Johnny Schultz" w:date="2020-02-12T15:55:00Z"/>
                <w:rFonts w:asciiTheme="majorBidi" w:hAnsiTheme="majorBidi" w:cstheme="majorBidi"/>
                <w:sz w:val="20"/>
              </w:rPr>
            </w:pPr>
            <w:del w:id="26610" w:author="Johnny Schultz" w:date="2020-02-12T15:55:00Z">
              <w:r w:rsidRPr="00A013FD">
                <w:rPr>
                  <w:rFonts w:asciiTheme="majorBidi" w:hAnsiTheme="majorBidi" w:cstheme="majorBidi"/>
                  <w:sz w:val="20"/>
                </w:rPr>
                <w:delText>2</w:delText>
              </w:r>
            </w:del>
          </w:p>
        </w:tc>
        <w:tc>
          <w:tcPr>
            <w:tcW w:w="3394" w:type="dxa"/>
          </w:tcPr>
          <w:p w14:paraId="6FC857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11" w:author="Johnny Schultz" w:date="2020-02-12T15:55:00Z"/>
                <w:rFonts w:asciiTheme="majorBidi" w:hAnsiTheme="majorBidi" w:cstheme="majorBidi"/>
                <w:sz w:val="20"/>
              </w:rPr>
            </w:pPr>
            <w:del w:id="26612" w:author="Johnny Schultz" w:date="2020-02-12T15:55:00Z">
              <w:r w:rsidRPr="00A013FD">
                <w:rPr>
                  <w:rFonts w:asciiTheme="majorBidi" w:hAnsiTheme="majorBidi" w:cstheme="majorBidi"/>
                  <w:sz w:val="20"/>
                </w:rPr>
                <w:delText>1 440 frames in 24 h</w:delText>
              </w:r>
            </w:del>
          </w:p>
        </w:tc>
        <w:tc>
          <w:tcPr>
            <w:tcW w:w="2302" w:type="dxa"/>
          </w:tcPr>
          <w:p w14:paraId="73DFB6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13" w:author="Johnny Schultz" w:date="2020-02-12T15:55:00Z"/>
                <w:rFonts w:asciiTheme="majorBidi" w:hAnsiTheme="majorBidi" w:cstheme="majorBidi"/>
                <w:sz w:val="20"/>
              </w:rPr>
            </w:pPr>
          </w:p>
        </w:tc>
      </w:tr>
      <w:tr w:rsidR="00A013FD" w:rsidRPr="00A013FD" w14:paraId="3D6ECA2B" w14:textId="77777777" w:rsidTr="00BF604E">
        <w:trPr>
          <w:jc w:val="center"/>
          <w:del w:id="26614" w:author="Johnny Schultz" w:date="2020-02-12T15:55:00Z"/>
        </w:trPr>
        <w:tc>
          <w:tcPr>
            <w:tcW w:w="2301" w:type="dxa"/>
          </w:tcPr>
          <w:p w14:paraId="4FCD74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15" w:author="Johnny Schultz" w:date="2020-02-12T15:55:00Z"/>
                <w:rFonts w:asciiTheme="majorBidi" w:hAnsiTheme="majorBidi" w:cstheme="majorBidi"/>
                <w:sz w:val="20"/>
              </w:rPr>
            </w:pPr>
            <w:del w:id="26616" w:author="Johnny Schultz" w:date="2020-02-12T15:55:00Z">
              <w:r w:rsidRPr="00A013FD">
                <w:rPr>
                  <w:rFonts w:asciiTheme="majorBidi" w:hAnsiTheme="majorBidi" w:cstheme="majorBidi"/>
                  <w:sz w:val="20"/>
                </w:rPr>
                <w:delText>Network version</w:delText>
              </w:r>
            </w:del>
          </w:p>
        </w:tc>
        <w:tc>
          <w:tcPr>
            <w:tcW w:w="1209" w:type="dxa"/>
          </w:tcPr>
          <w:p w14:paraId="180A85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17" w:author="Johnny Schultz" w:date="2020-02-12T15:55:00Z"/>
                <w:rFonts w:asciiTheme="majorBidi" w:hAnsiTheme="majorBidi" w:cstheme="majorBidi"/>
                <w:sz w:val="20"/>
              </w:rPr>
            </w:pPr>
            <w:del w:id="26618" w:author="Johnny Schultz" w:date="2020-02-12T15:55:00Z">
              <w:r w:rsidRPr="00A013FD">
                <w:rPr>
                  <w:rFonts w:asciiTheme="majorBidi" w:hAnsiTheme="majorBidi" w:cstheme="majorBidi"/>
                  <w:sz w:val="20"/>
                </w:rPr>
                <w:delText>1</w:delText>
              </w:r>
            </w:del>
          </w:p>
        </w:tc>
        <w:tc>
          <w:tcPr>
            <w:tcW w:w="3394" w:type="dxa"/>
          </w:tcPr>
          <w:p w14:paraId="66B079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19" w:author="Johnny Schultz" w:date="2020-02-12T15:55:00Z"/>
                <w:rFonts w:asciiTheme="majorBidi" w:hAnsiTheme="majorBidi" w:cstheme="majorBidi"/>
                <w:sz w:val="20"/>
              </w:rPr>
            </w:pPr>
            <w:del w:id="26620" w:author="Johnny Schultz" w:date="2020-02-12T15:55:00Z">
              <w:r w:rsidRPr="00A013FD">
                <w:rPr>
                  <w:rFonts w:asciiTheme="majorBidi" w:hAnsiTheme="majorBidi" w:cstheme="majorBidi"/>
                  <w:sz w:val="20"/>
                </w:rPr>
                <w:delText>Version defined on the Bulletin Board. Old versions are stored and retrieved as required.</w:delText>
              </w:r>
            </w:del>
          </w:p>
        </w:tc>
        <w:tc>
          <w:tcPr>
            <w:tcW w:w="2302" w:type="dxa"/>
          </w:tcPr>
          <w:p w14:paraId="1B3438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21" w:author="Johnny Schultz" w:date="2020-02-12T15:55:00Z"/>
                <w:rFonts w:asciiTheme="majorBidi" w:hAnsiTheme="majorBidi" w:cstheme="majorBidi"/>
                <w:sz w:val="20"/>
              </w:rPr>
            </w:pPr>
          </w:p>
        </w:tc>
      </w:tr>
      <w:tr w:rsidR="00A013FD" w:rsidRPr="00A013FD" w14:paraId="60CDCF7A" w14:textId="77777777" w:rsidTr="00BF604E">
        <w:trPr>
          <w:jc w:val="center"/>
          <w:del w:id="26622" w:author="Johnny Schultz" w:date="2020-02-12T15:55:00Z"/>
        </w:trPr>
        <w:tc>
          <w:tcPr>
            <w:tcW w:w="2301" w:type="dxa"/>
          </w:tcPr>
          <w:p w14:paraId="5E4EA9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23" w:author="Johnny Schultz" w:date="2020-02-12T15:55:00Z"/>
                <w:rFonts w:asciiTheme="majorBidi" w:hAnsiTheme="majorBidi" w:cstheme="majorBidi"/>
                <w:sz w:val="20"/>
              </w:rPr>
            </w:pPr>
            <w:del w:id="26624" w:author="Johnny Schultz" w:date="2020-02-12T15:55:00Z">
              <w:r w:rsidRPr="00A013FD">
                <w:rPr>
                  <w:rFonts w:asciiTheme="majorBidi" w:hAnsiTheme="majorBidi" w:cstheme="majorBidi"/>
                  <w:sz w:val="20"/>
                </w:rPr>
                <w:delText>Satellite network status</w:delText>
              </w:r>
            </w:del>
          </w:p>
        </w:tc>
        <w:tc>
          <w:tcPr>
            <w:tcW w:w="1209" w:type="dxa"/>
          </w:tcPr>
          <w:p w14:paraId="0AC900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25" w:author="Johnny Schultz" w:date="2020-02-12T15:55:00Z"/>
                <w:rFonts w:asciiTheme="majorBidi" w:hAnsiTheme="majorBidi" w:cstheme="majorBidi"/>
                <w:sz w:val="20"/>
              </w:rPr>
            </w:pPr>
            <w:del w:id="26626" w:author="Johnny Schultz" w:date="2020-02-12T15:55:00Z">
              <w:r w:rsidRPr="00A013FD">
                <w:rPr>
                  <w:rFonts w:asciiTheme="majorBidi" w:hAnsiTheme="majorBidi" w:cstheme="majorBidi"/>
                  <w:sz w:val="20"/>
                </w:rPr>
                <w:delText>1</w:delText>
              </w:r>
            </w:del>
          </w:p>
        </w:tc>
        <w:tc>
          <w:tcPr>
            <w:tcW w:w="3394" w:type="dxa"/>
          </w:tcPr>
          <w:p w14:paraId="5C20F0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27" w:author="Johnny Schultz" w:date="2020-02-12T15:55:00Z"/>
                <w:rFonts w:asciiTheme="majorBidi" w:hAnsiTheme="majorBidi" w:cstheme="majorBidi"/>
                <w:sz w:val="20"/>
              </w:rPr>
            </w:pPr>
            <w:del w:id="26628" w:author="Johnny Schultz" w:date="2020-02-12T15:55:00Z">
              <w:r w:rsidRPr="00A013FD">
                <w:rPr>
                  <w:rFonts w:asciiTheme="majorBidi" w:hAnsiTheme="majorBidi" w:cstheme="majorBidi"/>
                  <w:sz w:val="20"/>
                </w:rPr>
                <w:delText>Defines health of satellite, busy, reduced capacity, high latency</w:delText>
              </w:r>
            </w:del>
          </w:p>
        </w:tc>
        <w:tc>
          <w:tcPr>
            <w:tcW w:w="2302" w:type="dxa"/>
          </w:tcPr>
          <w:p w14:paraId="76B034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29" w:author="Johnny Schultz" w:date="2020-02-12T15:55:00Z"/>
                <w:rFonts w:asciiTheme="majorBidi" w:hAnsiTheme="majorBidi" w:cstheme="majorBidi"/>
                <w:sz w:val="20"/>
              </w:rPr>
            </w:pPr>
          </w:p>
        </w:tc>
      </w:tr>
      <w:tr w:rsidR="00A013FD" w:rsidRPr="00A013FD" w14:paraId="64DC50B4" w14:textId="77777777" w:rsidTr="00BF604E">
        <w:trPr>
          <w:jc w:val="center"/>
          <w:del w:id="26630" w:author="Johnny Schultz" w:date="2020-02-12T15:55:00Z"/>
        </w:trPr>
        <w:tc>
          <w:tcPr>
            <w:tcW w:w="2301" w:type="dxa"/>
          </w:tcPr>
          <w:p w14:paraId="529D59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31" w:author="Johnny Schultz" w:date="2020-02-12T15:55:00Z"/>
                <w:rFonts w:asciiTheme="majorBidi" w:hAnsiTheme="majorBidi" w:cstheme="majorBidi"/>
                <w:sz w:val="20"/>
              </w:rPr>
            </w:pPr>
            <w:del w:id="26632" w:author="Johnny Schultz" w:date="2020-02-12T15:55:00Z">
              <w:r w:rsidRPr="00A013FD">
                <w:rPr>
                  <w:rFonts w:asciiTheme="majorBidi" w:hAnsiTheme="majorBidi" w:cstheme="majorBidi"/>
                  <w:sz w:val="20"/>
                </w:rPr>
                <w:delText>Uplink access priority level</w:delText>
              </w:r>
            </w:del>
          </w:p>
        </w:tc>
        <w:tc>
          <w:tcPr>
            <w:tcW w:w="1209" w:type="dxa"/>
          </w:tcPr>
          <w:p w14:paraId="7979D0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33" w:author="Johnny Schultz" w:date="2020-02-12T15:55:00Z"/>
                <w:rFonts w:asciiTheme="majorBidi" w:hAnsiTheme="majorBidi" w:cstheme="majorBidi"/>
                <w:sz w:val="20"/>
              </w:rPr>
            </w:pPr>
            <w:del w:id="26634" w:author="Johnny Schultz" w:date="2020-02-12T15:55:00Z">
              <w:r w:rsidRPr="00A013FD">
                <w:rPr>
                  <w:rFonts w:asciiTheme="majorBidi" w:hAnsiTheme="majorBidi" w:cstheme="majorBidi"/>
                  <w:sz w:val="20"/>
                </w:rPr>
                <w:delText>1</w:delText>
              </w:r>
            </w:del>
          </w:p>
        </w:tc>
        <w:tc>
          <w:tcPr>
            <w:tcW w:w="3394" w:type="dxa"/>
          </w:tcPr>
          <w:p w14:paraId="5139D8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35" w:author="Johnny Schultz" w:date="2020-02-12T15:55:00Z"/>
                <w:rFonts w:asciiTheme="majorBidi" w:hAnsiTheme="majorBidi" w:cstheme="majorBidi"/>
                <w:sz w:val="20"/>
              </w:rPr>
            </w:pPr>
            <w:del w:id="26636" w:author="Johnny Schultz" w:date="2020-02-12T15:55:00Z">
              <w:r w:rsidRPr="00A013FD">
                <w:rPr>
                  <w:rFonts w:asciiTheme="majorBidi" w:hAnsiTheme="majorBidi" w:cstheme="majorBidi"/>
                  <w:sz w:val="20"/>
                </w:rPr>
                <w:delText>Ship messages have different levels of priority, distress is highest. Only messages with priority level equal to and higher than this number are accepted</w:delText>
              </w:r>
            </w:del>
          </w:p>
        </w:tc>
        <w:tc>
          <w:tcPr>
            <w:tcW w:w="2302" w:type="dxa"/>
          </w:tcPr>
          <w:p w14:paraId="334478D5" w14:textId="77777777" w:rsidR="00A013FD" w:rsidRPr="00A013FD" w:rsidRDefault="00A013FD" w:rsidP="00A013FD">
            <w:pPr>
              <w:rPr>
                <w:del w:id="26637" w:author="Johnny Schultz" w:date="2020-02-12T15:55:00Z"/>
                <w:rFonts w:asciiTheme="majorBidi" w:hAnsiTheme="majorBidi" w:cstheme="majorBidi"/>
              </w:rPr>
            </w:pPr>
          </w:p>
        </w:tc>
      </w:tr>
      <w:tr w:rsidR="00A013FD" w:rsidRPr="00A013FD" w14:paraId="49835337" w14:textId="77777777" w:rsidTr="00BF604E">
        <w:trPr>
          <w:jc w:val="center"/>
          <w:del w:id="26638" w:author="Johnny Schultz" w:date="2020-02-12T15:55:00Z"/>
        </w:trPr>
        <w:tc>
          <w:tcPr>
            <w:tcW w:w="2301" w:type="dxa"/>
          </w:tcPr>
          <w:p w14:paraId="7310F4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39" w:author="Johnny Schultz" w:date="2020-02-12T15:55:00Z"/>
                <w:rFonts w:asciiTheme="majorBidi" w:hAnsiTheme="majorBidi" w:cstheme="majorBidi"/>
                <w:sz w:val="20"/>
              </w:rPr>
            </w:pPr>
            <w:del w:id="26640" w:author="Johnny Schultz" w:date="2020-02-12T15:55:00Z">
              <w:r w:rsidRPr="00A013FD">
                <w:rPr>
                  <w:rFonts w:asciiTheme="majorBidi" w:hAnsiTheme="majorBidi" w:cstheme="majorBidi"/>
                  <w:sz w:val="20"/>
                </w:rPr>
                <w:delText>Retry interval</w:delText>
              </w:r>
            </w:del>
          </w:p>
        </w:tc>
        <w:tc>
          <w:tcPr>
            <w:tcW w:w="1209" w:type="dxa"/>
          </w:tcPr>
          <w:p w14:paraId="6C8502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41" w:author="Johnny Schultz" w:date="2020-02-12T15:55:00Z"/>
                <w:rFonts w:asciiTheme="majorBidi" w:hAnsiTheme="majorBidi" w:cstheme="majorBidi"/>
                <w:sz w:val="20"/>
              </w:rPr>
            </w:pPr>
            <w:del w:id="26642" w:author="Johnny Schultz" w:date="2020-02-12T15:55:00Z">
              <w:r w:rsidRPr="00A013FD">
                <w:rPr>
                  <w:rFonts w:asciiTheme="majorBidi" w:hAnsiTheme="majorBidi" w:cstheme="majorBidi"/>
                  <w:sz w:val="20"/>
                </w:rPr>
                <w:delText>1</w:delText>
              </w:r>
            </w:del>
          </w:p>
        </w:tc>
        <w:tc>
          <w:tcPr>
            <w:tcW w:w="3394" w:type="dxa"/>
          </w:tcPr>
          <w:p w14:paraId="45AE7B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43" w:author="Johnny Schultz" w:date="2020-02-12T15:55:00Z"/>
                <w:rFonts w:asciiTheme="majorBidi" w:hAnsiTheme="majorBidi" w:cstheme="majorBidi"/>
                <w:sz w:val="20"/>
              </w:rPr>
            </w:pPr>
            <w:del w:id="26644" w:author="Johnny Schultz" w:date="2020-02-12T15:55:00Z">
              <w:r w:rsidRPr="00A013FD">
                <w:rPr>
                  <w:rFonts w:asciiTheme="majorBidi" w:hAnsiTheme="majorBidi" w:cstheme="majorBidi"/>
                  <w:sz w:val="20"/>
                </w:rPr>
                <w:delText>Wait time in slots before random access timeouts.</w:delText>
              </w:r>
            </w:del>
          </w:p>
          <w:p w14:paraId="51D732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45" w:author="Johnny Schultz" w:date="2020-02-12T15:55:00Z"/>
                <w:rFonts w:asciiTheme="majorBidi" w:hAnsiTheme="majorBidi" w:cstheme="majorBidi"/>
                <w:sz w:val="20"/>
              </w:rPr>
            </w:pPr>
            <w:del w:id="26646" w:author="Johnny Schultz" w:date="2020-02-12T15:55:00Z">
              <w:r w:rsidRPr="00A013FD">
                <w:rPr>
                  <w:rFonts w:asciiTheme="majorBidi" w:hAnsiTheme="majorBidi" w:cstheme="majorBidi"/>
                  <w:sz w:val="20"/>
                </w:rPr>
                <w:delText>Resolution is 10 slots</w:delText>
              </w:r>
            </w:del>
          </w:p>
        </w:tc>
        <w:tc>
          <w:tcPr>
            <w:tcW w:w="2302" w:type="dxa"/>
          </w:tcPr>
          <w:p w14:paraId="47BD7020" w14:textId="77777777" w:rsidR="00A013FD" w:rsidRPr="00A013FD" w:rsidRDefault="00A013FD" w:rsidP="00A013FD">
            <w:pPr>
              <w:rPr>
                <w:del w:id="26647" w:author="Johnny Schultz" w:date="2020-02-12T15:55:00Z"/>
                <w:rFonts w:asciiTheme="majorBidi" w:hAnsiTheme="majorBidi" w:cstheme="majorBidi"/>
              </w:rPr>
            </w:pPr>
          </w:p>
        </w:tc>
      </w:tr>
      <w:tr w:rsidR="00A013FD" w:rsidRPr="00A013FD" w14:paraId="5D7BA33C" w14:textId="77777777" w:rsidTr="00BF604E">
        <w:trPr>
          <w:jc w:val="center"/>
          <w:del w:id="26648" w:author="Johnny Schultz" w:date="2020-02-12T15:55:00Z"/>
        </w:trPr>
        <w:tc>
          <w:tcPr>
            <w:tcW w:w="2301" w:type="dxa"/>
          </w:tcPr>
          <w:p w14:paraId="4E1C4B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49" w:author="Johnny Schultz" w:date="2020-02-12T15:55:00Z"/>
                <w:rFonts w:asciiTheme="majorBidi" w:hAnsiTheme="majorBidi" w:cstheme="majorBidi"/>
                <w:sz w:val="20"/>
              </w:rPr>
            </w:pPr>
            <w:del w:id="26650" w:author="Johnny Schultz" w:date="2020-02-12T15:55:00Z">
              <w:r w:rsidRPr="00A013FD">
                <w:rPr>
                  <w:rFonts w:asciiTheme="majorBidi" w:hAnsiTheme="majorBidi" w:cstheme="majorBidi"/>
                  <w:sz w:val="20"/>
                </w:rPr>
                <w:delText>Maximum message size</w:delText>
              </w:r>
            </w:del>
          </w:p>
        </w:tc>
        <w:tc>
          <w:tcPr>
            <w:tcW w:w="1209" w:type="dxa"/>
          </w:tcPr>
          <w:p w14:paraId="2E9419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51" w:author="Johnny Schultz" w:date="2020-02-12T15:55:00Z"/>
                <w:rFonts w:asciiTheme="majorBidi" w:hAnsiTheme="majorBidi" w:cstheme="majorBidi"/>
                <w:sz w:val="20"/>
              </w:rPr>
            </w:pPr>
            <w:del w:id="26652" w:author="Johnny Schultz" w:date="2020-02-12T15:55:00Z">
              <w:r w:rsidRPr="00A013FD">
                <w:rPr>
                  <w:rFonts w:asciiTheme="majorBidi" w:hAnsiTheme="majorBidi" w:cstheme="majorBidi"/>
                  <w:sz w:val="20"/>
                </w:rPr>
                <w:delText>1</w:delText>
              </w:r>
            </w:del>
          </w:p>
        </w:tc>
        <w:tc>
          <w:tcPr>
            <w:tcW w:w="3394" w:type="dxa"/>
          </w:tcPr>
          <w:p w14:paraId="02A678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53" w:author="Johnny Schultz" w:date="2020-02-12T15:55:00Z"/>
                <w:rFonts w:asciiTheme="majorBidi" w:hAnsiTheme="majorBidi" w:cstheme="majorBidi"/>
                <w:sz w:val="20"/>
              </w:rPr>
            </w:pPr>
            <w:del w:id="26654" w:author="Johnny Schultz" w:date="2020-02-12T15:55:00Z">
              <w:r w:rsidRPr="00A013FD">
                <w:rPr>
                  <w:rFonts w:asciiTheme="majorBidi" w:hAnsiTheme="majorBidi" w:cstheme="majorBidi"/>
                  <w:sz w:val="20"/>
                </w:rPr>
                <w:delText>During congestion long messages may not be allowed.</w:delText>
              </w:r>
            </w:del>
          </w:p>
          <w:p w14:paraId="4776B8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55" w:author="Johnny Schultz" w:date="2020-02-12T15:55:00Z"/>
                <w:rFonts w:asciiTheme="majorBidi" w:hAnsiTheme="majorBidi" w:cstheme="majorBidi"/>
                <w:sz w:val="20"/>
              </w:rPr>
            </w:pPr>
            <w:del w:id="26656" w:author="Johnny Schultz" w:date="2020-02-12T15:55:00Z">
              <w:r w:rsidRPr="00A013FD">
                <w:rPr>
                  <w:rFonts w:asciiTheme="majorBidi" w:hAnsiTheme="majorBidi" w:cstheme="majorBidi"/>
                  <w:sz w:val="20"/>
                </w:rPr>
                <w:delText>This field is an index to maximum discrete file sizes</w:delText>
              </w:r>
            </w:del>
          </w:p>
        </w:tc>
        <w:tc>
          <w:tcPr>
            <w:tcW w:w="2302" w:type="dxa"/>
          </w:tcPr>
          <w:p w14:paraId="309BA0FC" w14:textId="77777777" w:rsidR="00A013FD" w:rsidRPr="00A013FD" w:rsidRDefault="00A013FD" w:rsidP="00A013FD">
            <w:pPr>
              <w:rPr>
                <w:del w:id="26657" w:author="Johnny Schultz" w:date="2020-02-12T15:55:00Z"/>
                <w:rFonts w:asciiTheme="majorBidi" w:hAnsiTheme="majorBidi" w:cstheme="majorBidi"/>
              </w:rPr>
            </w:pPr>
          </w:p>
        </w:tc>
      </w:tr>
    </w:tbl>
    <w:p w14:paraId="6B321DC5" w14:textId="77777777" w:rsidR="00A013FD" w:rsidRPr="00A013FD" w:rsidRDefault="00A013FD" w:rsidP="00A013FD">
      <w:pPr>
        <w:keepNext/>
        <w:spacing w:before="560" w:after="120"/>
        <w:jc w:val="center"/>
        <w:rPr>
          <w:del w:id="26658" w:author="Johnny Schultz" w:date="2020-02-12T15:55:00Z"/>
          <w:caps/>
          <w:sz w:val="20"/>
        </w:rPr>
      </w:pPr>
      <w:del w:id="26659" w:author="Johnny Schultz" w:date="2020-02-12T15:55:00Z">
        <w:r w:rsidRPr="00A013FD">
          <w:rPr>
            <w:caps/>
            <w:sz w:val="20"/>
          </w:rPr>
          <w:delText>TABLE A4-17</w:delText>
        </w:r>
      </w:del>
    </w:p>
    <w:p w14:paraId="7CACFAC2" w14:textId="77777777" w:rsidR="00A013FD" w:rsidRPr="00A013FD" w:rsidRDefault="00A013FD" w:rsidP="00A013FD">
      <w:pPr>
        <w:keepNext/>
        <w:keepLines/>
        <w:spacing w:before="0" w:after="120"/>
        <w:jc w:val="center"/>
        <w:rPr>
          <w:del w:id="26660" w:author="Johnny Schultz" w:date="2020-02-12T15:55:00Z"/>
          <w:rFonts w:ascii="Times New Roman Bold" w:hAnsi="Times New Roman Bold"/>
          <w:b/>
          <w:sz w:val="20"/>
        </w:rPr>
      </w:pPr>
      <w:del w:id="26661" w:author="Johnny Schultz" w:date="2020-02-12T15:55:00Z">
        <w:r w:rsidRPr="00A013FD">
          <w:rPr>
            <w:rFonts w:ascii="Times New Roman Bold" w:hAnsi="Times New Roman Bold"/>
            <w:b/>
            <w:sz w:val="20"/>
          </w:rPr>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A013FD" w:rsidRPr="00A013FD" w14:paraId="6FF5D5A4" w14:textId="77777777" w:rsidTr="00BF604E">
        <w:trPr>
          <w:tblHeader/>
          <w:jc w:val="center"/>
          <w:del w:id="26662" w:author="Johnny Schultz" w:date="2020-02-12T15:55:00Z"/>
        </w:trPr>
        <w:tc>
          <w:tcPr>
            <w:tcW w:w="2093" w:type="dxa"/>
          </w:tcPr>
          <w:p w14:paraId="131CEFC5" w14:textId="77777777" w:rsidR="00A013FD" w:rsidRPr="00A013FD" w:rsidRDefault="00A013FD" w:rsidP="00A013FD">
            <w:pPr>
              <w:spacing w:before="80" w:after="80"/>
              <w:rPr>
                <w:del w:id="26663" w:author="Johnny Schultz" w:date="2020-02-12T15:55:00Z"/>
                <w:rFonts w:asciiTheme="majorBidi" w:hAnsiTheme="majorBidi" w:cstheme="majorBidi"/>
                <w:b/>
                <w:sz w:val="20"/>
              </w:rPr>
            </w:pPr>
            <w:del w:id="26664" w:author="Johnny Schultz" w:date="2020-02-12T15:55:00Z">
              <w:r w:rsidRPr="00A013FD">
                <w:rPr>
                  <w:rFonts w:asciiTheme="majorBidi" w:hAnsiTheme="majorBidi" w:cstheme="majorBidi"/>
                  <w:b/>
                  <w:sz w:val="20"/>
                </w:rPr>
                <w:delText>Field name</w:delText>
              </w:r>
            </w:del>
          </w:p>
        </w:tc>
        <w:tc>
          <w:tcPr>
            <w:tcW w:w="1417" w:type="dxa"/>
          </w:tcPr>
          <w:p w14:paraId="582725D1" w14:textId="77777777" w:rsidR="00A013FD" w:rsidRPr="00A013FD" w:rsidRDefault="00A013FD" w:rsidP="00A013FD">
            <w:pPr>
              <w:spacing w:before="80" w:after="80"/>
              <w:rPr>
                <w:del w:id="26665" w:author="Johnny Schultz" w:date="2020-02-12T15:55:00Z"/>
                <w:rFonts w:asciiTheme="majorBidi" w:hAnsiTheme="majorBidi" w:cstheme="majorBidi"/>
                <w:b/>
                <w:sz w:val="20"/>
              </w:rPr>
            </w:pPr>
            <w:del w:id="26666" w:author="Johnny Schultz" w:date="2020-02-12T15:55:00Z">
              <w:r w:rsidRPr="00A013FD">
                <w:rPr>
                  <w:rFonts w:asciiTheme="majorBidi" w:hAnsiTheme="majorBidi" w:cstheme="majorBidi"/>
                  <w:b/>
                  <w:sz w:val="20"/>
                </w:rPr>
                <w:delText>Size (bytes)</w:delText>
              </w:r>
            </w:del>
          </w:p>
        </w:tc>
        <w:tc>
          <w:tcPr>
            <w:tcW w:w="3394" w:type="dxa"/>
          </w:tcPr>
          <w:p w14:paraId="70E2A72D" w14:textId="77777777" w:rsidR="00A013FD" w:rsidRPr="00A013FD" w:rsidRDefault="00A013FD" w:rsidP="00A013FD">
            <w:pPr>
              <w:spacing w:before="80" w:after="80"/>
              <w:rPr>
                <w:del w:id="26667" w:author="Johnny Schultz" w:date="2020-02-12T15:55:00Z"/>
                <w:rFonts w:asciiTheme="majorBidi" w:hAnsiTheme="majorBidi" w:cstheme="majorBidi"/>
                <w:b/>
                <w:sz w:val="20"/>
              </w:rPr>
            </w:pPr>
            <w:del w:id="26668" w:author="Johnny Schultz" w:date="2020-02-12T15:55:00Z">
              <w:r w:rsidRPr="00A013FD">
                <w:rPr>
                  <w:rFonts w:asciiTheme="majorBidi" w:hAnsiTheme="majorBidi" w:cstheme="majorBidi"/>
                  <w:b/>
                  <w:sz w:val="20"/>
                </w:rPr>
                <w:delText>Comment</w:delText>
              </w:r>
            </w:del>
          </w:p>
        </w:tc>
        <w:tc>
          <w:tcPr>
            <w:tcW w:w="2302" w:type="dxa"/>
          </w:tcPr>
          <w:p w14:paraId="42346AE6" w14:textId="77777777" w:rsidR="00A013FD" w:rsidRPr="00A013FD" w:rsidRDefault="00A013FD" w:rsidP="00A013FD">
            <w:pPr>
              <w:spacing w:before="80" w:after="80"/>
              <w:rPr>
                <w:del w:id="26669" w:author="Johnny Schultz" w:date="2020-02-12T15:55:00Z"/>
                <w:rFonts w:asciiTheme="majorBidi" w:hAnsiTheme="majorBidi" w:cstheme="majorBidi"/>
                <w:b/>
                <w:sz w:val="20"/>
              </w:rPr>
            </w:pPr>
            <w:del w:id="26670" w:author="Johnny Schultz" w:date="2020-02-12T15:55:00Z">
              <w:r w:rsidRPr="00A013FD">
                <w:rPr>
                  <w:rFonts w:asciiTheme="majorBidi" w:hAnsiTheme="majorBidi" w:cstheme="majorBidi"/>
                  <w:b/>
                  <w:sz w:val="20"/>
                </w:rPr>
                <w:delText>Additional info</w:delText>
              </w:r>
            </w:del>
          </w:p>
        </w:tc>
      </w:tr>
      <w:tr w:rsidR="00A013FD" w:rsidRPr="00A013FD" w14:paraId="5AD0ACC6" w14:textId="77777777" w:rsidTr="00BF604E">
        <w:trPr>
          <w:jc w:val="center"/>
          <w:del w:id="26671" w:author="Johnny Schultz" w:date="2020-02-12T15:55:00Z"/>
        </w:trPr>
        <w:tc>
          <w:tcPr>
            <w:tcW w:w="2093" w:type="dxa"/>
          </w:tcPr>
          <w:p w14:paraId="4511D7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72" w:author="Johnny Schultz" w:date="2020-02-12T15:55:00Z"/>
                <w:rFonts w:asciiTheme="majorBidi" w:hAnsiTheme="majorBidi" w:cstheme="majorBidi"/>
                <w:sz w:val="20"/>
              </w:rPr>
            </w:pPr>
            <w:del w:id="26673" w:author="Johnny Schultz" w:date="2020-02-12T15:55:00Z">
              <w:r w:rsidRPr="00A013FD">
                <w:rPr>
                  <w:rFonts w:asciiTheme="majorBidi" w:hAnsiTheme="majorBidi" w:cstheme="majorBidi"/>
                  <w:sz w:val="20"/>
                </w:rPr>
                <w:delText>Packet type</w:delText>
              </w:r>
            </w:del>
          </w:p>
        </w:tc>
        <w:tc>
          <w:tcPr>
            <w:tcW w:w="1417" w:type="dxa"/>
          </w:tcPr>
          <w:p w14:paraId="588480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74" w:author="Johnny Schultz" w:date="2020-02-12T15:55:00Z"/>
                <w:rFonts w:asciiTheme="majorBidi" w:hAnsiTheme="majorBidi" w:cstheme="majorBidi"/>
                <w:sz w:val="20"/>
              </w:rPr>
            </w:pPr>
            <w:del w:id="26675" w:author="Johnny Schultz" w:date="2020-02-12T15:55:00Z">
              <w:r w:rsidRPr="00A013FD">
                <w:rPr>
                  <w:rFonts w:asciiTheme="majorBidi" w:hAnsiTheme="majorBidi" w:cstheme="majorBidi"/>
                  <w:sz w:val="20"/>
                </w:rPr>
                <w:delText>1</w:delText>
              </w:r>
            </w:del>
          </w:p>
        </w:tc>
        <w:tc>
          <w:tcPr>
            <w:tcW w:w="3394" w:type="dxa"/>
          </w:tcPr>
          <w:p w14:paraId="6E51AA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76" w:author="Johnny Schultz" w:date="2020-02-12T15:55:00Z"/>
                <w:rFonts w:asciiTheme="majorBidi" w:hAnsiTheme="majorBidi" w:cstheme="majorBidi"/>
                <w:sz w:val="20"/>
              </w:rPr>
            </w:pPr>
            <w:del w:id="26677" w:author="Johnny Schultz" w:date="2020-02-12T15:55:00Z">
              <w:r w:rsidRPr="00A013FD">
                <w:rPr>
                  <w:rFonts w:asciiTheme="majorBidi" w:hAnsiTheme="majorBidi" w:cstheme="majorBidi"/>
                  <w:sz w:val="20"/>
                </w:rPr>
                <w:delText>Defines packet content. This packet is addressed to all ships, sub address 0.</w:delText>
              </w:r>
            </w:del>
          </w:p>
        </w:tc>
        <w:tc>
          <w:tcPr>
            <w:tcW w:w="2302" w:type="dxa"/>
          </w:tcPr>
          <w:p w14:paraId="4E0CC4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78" w:author="Johnny Schultz" w:date="2020-02-12T15:55:00Z"/>
                <w:rFonts w:asciiTheme="majorBidi" w:hAnsiTheme="majorBidi" w:cstheme="majorBidi"/>
                <w:sz w:val="20"/>
              </w:rPr>
            </w:pPr>
            <w:del w:id="26679" w:author="Johnny Schultz" w:date="2020-02-12T15:55:00Z">
              <w:r w:rsidRPr="00A013FD">
                <w:rPr>
                  <w:rFonts w:asciiTheme="majorBidi" w:hAnsiTheme="majorBidi" w:cstheme="majorBidi"/>
                  <w:sz w:val="20"/>
                </w:rPr>
                <w:delText>Other multicast packets may address an area, class of terminals or types of ships</w:delText>
              </w:r>
            </w:del>
          </w:p>
        </w:tc>
      </w:tr>
      <w:tr w:rsidR="00A013FD" w:rsidRPr="00A013FD" w14:paraId="37884F18" w14:textId="77777777" w:rsidTr="00BF604E">
        <w:trPr>
          <w:jc w:val="center"/>
          <w:del w:id="26680" w:author="Johnny Schultz" w:date="2020-02-12T15:55:00Z"/>
        </w:trPr>
        <w:tc>
          <w:tcPr>
            <w:tcW w:w="2093" w:type="dxa"/>
          </w:tcPr>
          <w:p w14:paraId="128121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81" w:author="Johnny Schultz" w:date="2020-02-12T15:55:00Z"/>
                <w:rFonts w:asciiTheme="majorBidi" w:hAnsiTheme="majorBidi" w:cstheme="majorBidi"/>
                <w:sz w:val="20"/>
              </w:rPr>
            </w:pPr>
            <w:del w:id="26682" w:author="Johnny Schultz" w:date="2020-02-12T15:55:00Z">
              <w:r w:rsidRPr="00A013FD">
                <w:rPr>
                  <w:rFonts w:asciiTheme="majorBidi" w:hAnsiTheme="majorBidi" w:cstheme="majorBidi"/>
                  <w:sz w:val="20"/>
                </w:rPr>
                <w:delText>Packet size</w:delText>
              </w:r>
            </w:del>
          </w:p>
        </w:tc>
        <w:tc>
          <w:tcPr>
            <w:tcW w:w="1417" w:type="dxa"/>
          </w:tcPr>
          <w:p w14:paraId="7EF35D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83" w:author="Johnny Schultz" w:date="2020-02-12T15:55:00Z"/>
                <w:rFonts w:asciiTheme="majorBidi" w:hAnsiTheme="majorBidi" w:cstheme="majorBidi"/>
                <w:sz w:val="20"/>
              </w:rPr>
            </w:pPr>
            <w:del w:id="26684" w:author="Johnny Schultz" w:date="2020-02-12T15:55:00Z">
              <w:r w:rsidRPr="00A013FD">
                <w:rPr>
                  <w:rFonts w:asciiTheme="majorBidi" w:hAnsiTheme="majorBidi" w:cstheme="majorBidi"/>
                  <w:sz w:val="20"/>
                </w:rPr>
                <w:delText>1</w:delText>
              </w:r>
            </w:del>
          </w:p>
        </w:tc>
        <w:tc>
          <w:tcPr>
            <w:tcW w:w="3394" w:type="dxa"/>
          </w:tcPr>
          <w:p w14:paraId="594E2D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85" w:author="Johnny Schultz" w:date="2020-02-12T15:55:00Z"/>
                <w:rFonts w:asciiTheme="majorBidi" w:hAnsiTheme="majorBidi" w:cstheme="majorBidi"/>
                <w:sz w:val="20"/>
              </w:rPr>
            </w:pPr>
            <w:del w:id="26686" w:author="Johnny Schultz" w:date="2020-02-12T15:55:00Z">
              <w:r w:rsidRPr="00A013FD">
                <w:rPr>
                  <w:rFonts w:asciiTheme="majorBidi" w:hAnsiTheme="majorBidi" w:cstheme="majorBidi"/>
                  <w:sz w:val="20"/>
                </w:rPr>
                <w:delText>Total size of this packet</w:delText>
              </w:r>
            </w:del>
          </w:p>
        </w:tc>
        <w:tc>
          <w:tcPr>
            <w:tcW w:w="2302" w:type="dxa"/>
          </w:tcPr>
          <w:p w14:paraId="272452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87" w:author="Johnny Schultz" w:date="2020-02-12T15:55:00Z"/>
                <w:rFonts w:asciiTheme="majorBidi" w:hAnsiTheme="majorBidi" w:cstheme="majorBidi"/>
                <w:sz w:val="20"/>
              </w:rPr>
            </w:pPr>
            <w:del w:id="26688" w:author="Johnny Schultz" w:date="2020-02-12T15:55:00Z">
              <w:r w:rsidRPr="00A013FD">
                <w:rPr>
                  <w:rFonts w:asciiTheme="majorBidi" w:hAnsiTheme="majorBidi" w:cstheme="majorBidi"/>
                  <w:sz w:val="20"/>
                </w:rPr>
                <w:delText>The size may be implicit in most packet types, but some packet types may be of variable length.</w:delText>
              </w:r>
            </w:del>
          </w:p>
        </w:tc>
      </w:tr>
      <w:tr w:rsidR="00A013FD" w:rsidRPr="00A013FD" w14:paraId="15E29887" w14:textId="77777777" w:rsidTr="00BF604E">
        <w:trPr>
          <w:jc w:val="center"/>
          <w:del w:id="26689" w:author="Johnny Schultz" w:date="2020-02-12T15:55:00Z"/>
        </w:trPr>
        <w:tc>
          <w:tcPr>
            <w:tcW w:w="2093" w:type="dxa"/>
          </w:tcPr>
          <w:p w14:paraId="034F2B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90" w:author="Johnny Schultz" w:date="2020-02-12T15:55:00Z"/>
                <w:rFonts w:asciiTheme="majorBidi" w:hAnsiTheme="majorBidi" w:cstheme="majorBidi"/>
                <w:sz w:val="20"/>
              </w:rPr>
            </w:pPr>
            <w:del w:id="26691" w:author="Johnny Schultz" w:date="2020-02-12T15:55:00Z">
              <w:r w:rsidRPr="00A013FD">
                <w:rPr>
                  <w:rFonts w:asciiTheme="majorBidi" w:hAnsiTheme="majorBidi" w:cstheme="majorBidi"/>
                  <w:sz w:val="20"/>
                </w:rPr>
                <w:delText>Logical channel</w:delText>
              </w:r>
            </w:del>
          </w:p>
        </w:tc>
        <w:tc>
          <w:tcPr>
            <w:tcW w:w="1417" w:type="dxa"/>
          </w:tcPr>
          <w:p w14:paraId="0F40E6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92" w:author="Johnny Schultz" w:date="2020-02-12T15:55:00Z"/>
                <w:rFonts w:asciiTheme="majorBidi" w:hAnsiTheme="majorBidi" w:cstheme="majorBidi"/>
                <w:sz w:val="20"/>
              </w:rPr>
            </w:pPr>
            <w:del w:id="26693" w:author="Johnny Schultz" w:date="2020-02-12T15:55:00Z">
              <w:r w:rsidRPr="00A013FD">
                <w:rPr>
                  <w:rFonts w:asciiTheme="majorBidi" w:hAnsiTheme="majorBidi" w:cstheme="majorBidi"/>
                  <w:sz w:val="20"/>
                </w:rPr>
                <w:delText>1</w:delText>
              </w:r>
            </w:del>
          </w:p>
        </w:tc>
        <w:tc>
          <w:tcPr>
            <w:tcW w:w="3394" w:type="dxa"/>
          </w:tcPr>
          <w:p w14:paraId="47D8E0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94" w:author="Johnny Schultz" w:date="2020-02-12T15:55:00Z"/>
                <w:rFonts w:asciiTheme="majorBidi" w:hAnsiTheme="majorBidi" w:cstheme="majorBidi"/>
                <w:sz w:val="20"/>
              </w:rPr>
            </w:pPr>
            <w:del w:id="26695" w:author="Johnny Schultz" w:date="2020-02-12T15:55:00Z">
              <w:r w:rsidRPr="00A013FD">
                <w:rPr>
                  <w:rFonts w:asciiTheme="majorBidi" w:hAnsiTheme="majorBidi" w:cstheme="majorBidi"/>
                  <w:sz w:val="20"/>
                </w:rPr>
                <w:delText>Logical channels are defined in the BB, including centre frequency, start slot, number of slots and MODCOD</w:delText>
              </w:r>
            </w:del>
          </w:p>
        </w:tc>
        <w:tc>
          <w:tcPr>
            <w:tcW w:w="2302" w:type="dxa"/>
          </w:tcPr>
          <w:p w14:paraId="662E36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96" w:author="Johnny Schultz" w:date="2020-02-12T15:55:00Z"/>
                <w:rFonts w:asciiTheme="majorBidi" w:hAnsiTheme="majorBidi" w:cstheme="majorBidi"/>
                <w:sz w:val="20"/>
              </w:rPr>
            </w:pPr>
          </w:p>
        </w:tc>
      </w:tr>
      <w:tr w:rsidR="00A013FD" w:rsidRPr="00A013FD" w14:paraId="70504FFF" w14:textId="77777777" w:rsidTr="00BF604E">
        <w:trPr>
          <w:jc w:val="center"/>
          <w:del w:id="26697" w:author="Johnny Schultz" w:date="2020-02-12T15:55:00Z"/>
        </w:trPr>
        <w:tc>
          <w:tcPr>
            <w:tcW w:w="2093" w:type="dxa"/>
          </w:tcPr>
          <w:p w14:paraId="31021D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698" w:author="Johnny Schultz" w:date="2020-02-12T15:55:00Z"/>
                <w:rFonts w:asciiTheme="majorBidi" w:hAnsiTheme="majorBidi" w:cstheme="majorBidi"/>
                <w:sz w:val="20"/>
              </w:rPr>
            </w:pPr>
            <w:del w:id="26699" w:author="Johnny Schultz" w:date="2020-02-12T15:55:00Z">
              <w:r w:rsidRPr="00A013FD">
                <w:rPr>
                  <w:rFonts w:asciiTheme="majorBidi" w:hAnsiTheme="majorBidi" w:cstheme="majorBidi"/>
                  <w:sz w:val="20"/>
                </w:rPr>
                <w:delText>Transaction ID</w:delText>
              </w:r>
            </w:del>
          </w:p>
        </w:tc>
        <w:tc>
          <w:tcPr>
            <w:tcW w:w="1417" w:type="dxa"/>
          </w:tcPr>
          <w:p w14:paraId="39339D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00" w:author="Johnny Schultz" w:date="2020-02-12T15:55:00Z"/>
                <w:rFonts w:asciiTheme="majorBidi" w:hAnsiTheme="majorBidi" w:cstheme="majorBidi"/>
                <w:sz w:val="20"/>
              </w:rPr>
            </w:pPr>
            <w:del w:id="26701" w:author="Johnny Schultz" w:date="2020-02-12T15:55:00Z">
              <w:r w:rsidRPr="00A013FD">
                <w:rPr>
                  <w:rFonts w:asciiTheme="majorBidi" w:hAnsiTheme="majorBidi" w:cstheme="majorBidi"/>
                  <w:sz w:val="20"/>
                </w:rPr>
                <w:delText>2</w:delText>
              </w:r>
            </w:del>
          </w:p>
        </w:tc>
        <w:tc>
          <w:tcPr>
            <w:tcW w:w="3394" w:type="dxa"/>
          </w:tcPr>
          <w:p w14:paraId="0C2E59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02" w:author="Johnny Schultz" w:date="2020-02-12T15:55:00Z"/>
                <w:rFonts w:asciiTheme="majorBidi" w:hAnsiTheme="majorBidi" w:cstheme="majorBidi"/>
                <w:sz w:val="20"/>
              </w:rPr>
            </w:pPr>
            <w:del w:id="26703" w:author="Johnny Schultz" w:date="2020-02-12T15:55:00Z">
              <w:r w:rsidRPr="00A013FD">
                <w:rPr>
                  <w:rFonts w:asciiTheme="majorBidi" w:hAnsiTheme="majorBidi" w:cstheme="majorBidi"/>
                  <w:sz w:val="20"/>
                </w:rPr>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69294B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04" w:author="Johnny Schultz" w:date="2020-02-12T15:55:00Z"/>
                <w:rFonts w:asciiTheme="majorBidi" w:hAnsiTheme="majorBidi" w:cstheme="majorBidi"/>
                <w:sz w:val="20"/>
              </w:rPr>
            </w:pPr>
          </w:p>
        </w:tc>
      </w:tr>
    </w:tbl>
    <w:p w14:paraId="5419ED5C" w14:textId="77777777" w:rsidR="00A013FD" w:rsidRPr="00A013FD" w:rsidRDefault="00A013FD" w:rsidP="00A013FD">
      <w:pPr>
        <w:keepNext/>
        <w:spacing w:before="560" w:after="120"/>
        <w:jc w:val="center"/>
        <w:rPr>
          <w:del w:id="26705" w:author="Johnny Schultz" w:date="2020-02-12T15:55:00Z"/>
          <w:caps/>
          <w:sz w:val="20"/>
        </w:rPr>
      </w:pPr>
      <w:del w:id="26706" w:author="Johnny Schultz" w:date="2020-02-12T15:55:00Z">
        <w:r w:rsidRPr="00A013FD">
          <w:rPr>
            <w:caps/>
            <w:sz w:val="20"/>
          </w:rPr>
          <w:delText>TABLE A4-18</w:delText>
        </w:r>
      </w:del>
    </w:p>
    <w:p w14:paraId="01B3C8DA" w14:textId="77777777" w:rsidR="00A013FD" w:rsidRPr="00A013FD" w:rsidRDefault="00A013FD" w:rsidP="00A013FD">
      <w:pPr>
        <w:keepNext/>
        <w:keepLines/>
        <w:spacing w:before="0" w:after="120"/>
        <w:jc w:val="center"/>
        <w:rPr>
          <w:del w:id="26707" w:author="Johnny Schultz" w:date="2020-02-12T15:55:00Z"/>
          <w:rFonts w:ascii="Times New Roman Bold" w:hAnsi="Times New Roman Bold"/>
          <w:b/>
          <w:sz w:val="20"/>
        </w:rPr>
      </w:pPr>
      <w:del w:id="26708" w:author="Johnny Schultz" w:date="2020-02-12T15:55:00Z">
        <w:r w:rsidRPr="00A013FD">
          <w:rPr>
            <w:rFonts w:ascii="Times New Roman Bold" w:hAnsi="Times New Roman Bold"/>
            <w:b/>
            <w:sz w:val="20"/>
          </w:rPr>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A013FD" w:rsidRPr="00A013FD" w14:paraId="29196337" w14:textId="77777777" w:rsidTr="00BF604E">
        <w:trPr>
          <w:jc w:val="center"/>
          <w:del w:id="26709" w:author="Johnny Schultz" w:date="2020-02-12T15:55:00Z"/>
        </w:trPr>
        <w:tc>
          <w:tcPr>
            <w:tcW w:w="2267" w:type="dxa"/>
          </w:tcPr>
          <w:p w14:paraId="692D1248" w14:textId="77777777" w:rsidR="00A013FD" w:rsidRPr="00A013FD" w:rsidRDefault="00A013FD" w:rsidP="00A013FD">
            <w:pPr>
              <w:spacing w:before="80" w:after="80"/>
              <w:rPr>
                <w:del w:id="26710" w:author="Johnny Schultz" w:date="2020-02-12T15:55:00Z"/>
                <w:rFonts w:asciiTheme="majorBidi" w:hAnsiTheme="majorBidi" w:cstheme="majorBidi"/>
                <w:b/>
                <w:sz w:val="20"/>
              </w:rPr>
            </w:pPr>
            <w:del w:id="26711" w:author="Johnny Schultz" w:date="2020-02-12T15:55:00Z">
              <w:r w:rsidRPr="00A013FD">
                <w:rPr>
                  <w:rFonts w:asciiTheme="majorBidi" w:hAnsiTheme="majorBidi" w:cstheme="majorBidi"/>
                  <w:b/>
                  <w:sz w:val="20"/>
                </w:rPr>
                <w:delText>Field name</w:delText>
              </w:r>
            </w:del>
          </w:p>
        </w:tc>
        <w:tc>
          <w:tcPr>
            <w:tcW w:w="1472" w:type="dxa"/>
          </w:tcPr>
          <w:p w14:paraId="0123521E" w14:textId="77777777" w:rsidR="00A013FD" w:rsidRPr="00A013FD" w:rsidRDefault="00A013FD" w:rsidP="00A013FD">
            <w:pPr>
              <w:spacing w:before="80" w:after="80"/>
              <w:rPr>
                <w:del w:id="26712" w:author="Johnny Schultz" w:date="2020-02-12T15:55:00Z"/>
                <w:rFonts w:asciiTheme="majorBidi" w:hAnsiTheme="majorBidi" w:cstheme="majorBidi"/>
                <w:b/>
                <w:sz w:val="20"/>
              </w:rPr>
            </w:pPr>
            <w:del w:id="26713" w:author="Johnny Schultz" w:date="2020-02-12T15:55:00Z">
              <w:r w:rsidRPr="00A013FD">
                <w:rPr>
                  <w:rFonts w:asciiTheme="majorBidi" w:hAnsiTheme="majorBidi" w:cstheme="majorBidi"/>
                  <w:b/>
                  <w:sz w:val="20"/>
                </w:rPr>
                <w:delText>Size (bytes)</w:delText>
              </w:r>
            </w:del>
          </w:p>
        </w:tc>
        <w:tc>
          <w:tcPr>
            <w:tcW w:w="3344" w:type="dxa"/>
          </w:tcPr>
          <w:p w14:paraId="4311F9FA" w14:textId="77777777" w:rsidR="00A013FD" w:rsidRPr="00A013FD" w:rsidRDefault="00A013FD" w:rsidP="00A013FD">
            <w:pPr>
              <w:spacing w:before="80" w:after="80"/>
              <w:rPr>
                <w:del w:id="26714" w:author="Johnny Schultz" w:date="2020-02-12T15:55:00Z"/>
                <w:rFonts w:asciiTheme="majorBidi" w:hAnsiTheme="majorBidi" w:cstheme="majorBidi"/>
                <w:b/>
                <w:sz w:val="20"/>
              </w:rPr>
            </w:pPr>
            <w:del w:id="26715" w:author="Johnny Schultz" w:date="2020-02-12T15:55:00Z">
              <w:r w:rsidRPr="00A013FD">
                <w:rPr>
                  <w:rFonts w:asciiTheme="majorBidi" w:hAnsiTheme="majorBidi" w:cstheme="majorBidi"/>
                  <w:b/>
                  <w:sz w:val="20"/>
                </w:rPr>
                <w:delText>Comment</w:delText>
              </w:r>
            </w:del>
          </w:p>
        </w:tc>
        <w:tc>
          <w:tcPr>
            <w:tcW w:w="2551" w:type="dxa"/>
          </w:tcPr>
          <w:p w14:paraId="23AFC4B0" w14:textId="77777777" w:rsidR="00A013FD" w:rsidRPr="00A013FD" w:rsidRDefault="00A013FD" w:rsidP="00A013FD">
            <w:pPr>
              <w:spacing w:before="80" w:after="80"/>
              <w:rPr>
                <w:del w:id="26716" w:author="Johnny Schultz" w:date="2020-02-12T15:55:00Z"/>
                <w:rFonts w:asciiTheme="majorBidi" w:hAnsiTheme="majorBidi" w:cstheme="majorBidi"/>
                <w:b/>
                <w:sz w:val="20"/>
              </w:rPr>
            </w:pPr>
            <w:del w:id="26717" w:author="Johnny Schultz" w:date="2020-02-12T15:55:00Z">
              <w:r w:rsidRPr="00A013FD">
                <w:rPr>
                  <w:rFonts w:asciiTheme="majorBidi" w:hAnsiTheme="majorBidi" w:cstheme="majorBidi"/>
                  <w:b/>
                  <w:sz w:val="20"/>
                </w:rPr>
                <w:delText>Additional info</w:delText>
              </w:r>
            </w:del>
          </w:p>
        </w:tc>
      </w:tr>
      <w:tr w:rsidR="00A013FD" w:rsidRPr="00A013FD" w14:paraId="5A76C05F" w14:textId="77777777" w:rsidTr="00BF604E">
        <w:trPr>
          <w:jc w:val="center"/>
          <w:del w:id="26718" w:author="Johnny Schultz" w:date="2020-02-12T15:55:00Z"/>
        </w:trPr>
        <w:tc>
          <w:tcPr>
            <w:tcW w:w="2267" w:type="dxa"/>
          </w:tcPr>
          <w:p w14:paraId="4DFFEF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19" w:author="Johnny Schultz" w:date="2020-02-12T15:55:00Z"/>
                <w:rFonts w:asciiTheme="majorBidi" w:hAnsiTheme="majorBidi" w:cstheme="majorBidi"/>
                <w:sz w:val="20"/>
              </w:rPr>
            </w:pPr>
            <w:del w:id="26720" w:author="Johnny Schultz" w:date="2020-02-12T15:55:00Z">
              <w:r w:rsidRPr="00A013FD">
                <w:rPr>
                  <w:rFonts w:asciiTheme="majorBidi" w:hAnsiTheme="majorBidi" w:cstheme="majorBidi"/>
                  <w:sz w:val="20"/>
                </w:rPr>
                <w:delText>Packet type</w:delText>
              </w:r>
            </w:del>
          </w:p>
        </w:tc>
        <w:tc>
          <w:tcPr>
            <w:tcW w:w="1472" w:type="dxa"/>
          </w:tcPr>
          <w:p w14:paraId="6E8856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21" w:author="Johnny Schultz" w:date="2020-02-12T15:55:00Z"/>
                <w:rFonts w:asciiTheme="majorBidi" w:hAnsiTheme="majorBidi" w:cstheme="majorBidi"/>
                <w:sz w:val="20"/>
              </w:rPr>
            </w:pPr>
            <w:del w:id="26722" w:author="Johnny Schultz" w:date="2020-02-12T15:55:00Z">
              <w:r w:rsidRPr="00A013FD">
                <w:rPr>
                  <w:rFonts w:asciiTheme="majorBidi" w:hAnsiTheme="majorBidi" w:cstheme="majorBidi"/>
                  <w:sz w:val="20"/>
                </w:rPr>
                <w:delText>1</w:delText>
              </w:r>
            </w:del>
          </w:p>
        </w:tc>
        <w:tc>
          <w:tcPr>
            <w:tcW w:w="3344" w:type="dxa"/>
          </w:tcPr>
          <w:p w14:paraId="7F6CAB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23" w:author="Johnny Schultz" w:date="2020-02-12T15:55:00Z"/>
                <w:rFonts w:asciiTheme="majorBidi" w:hAnsiTheme="majorBidi" w:cstheme="majorBidi"/>
                <w:sz w:val="20"/>
              </w:rPr>
            </w:pPr>
            <w:del w:id="26724" w:author="Johnny Schultz" w:date="2020-02-12T15:55:00Z">
              <w:r w:rsidRPr="00A013FD">
                <w:rPr>
                  <w:rFonts w:asciiTheme="majorBidi" w:hAnsiTheme="majorBidi" w:cstheme="majorBidi"/>
                  <w:sz w:val="20"/>
                </w:rPr>
                <w:delText>Defines packet content</w:delText>
              </w:r>
            </w:del>
          </w:p>
        </w:tc>
        <w:tc>
          <w:tcPr>
            <w:tcW w:w="2551" w:type="dxa"/>
          </w:tcPr>
          <w:p w14:paraId="070B60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25" w:author="Johnny Schultz" w:date="2020-02-12T15:55:00Z"/>
                <w:rFonts w:asciiTheme="majorBidi" w:hAnsiTheme="majorBidi" w:cstheme="majorBidi"/>
                <w:sz w:val="20"/>
              </w:rPr>
            </w:pPr>
          </w:p>
        </w:tc>
      </w:tr>
      <w:tr w:rsidR="00A013FD" w:rsidRPr="00A013FD" w14:paraId="76A033A6" w14:textId="77777777" w:rsidTr="00BF604E">
        <w:trPr>
          <w:jc w:val="center"/>
          <w:del w:id="26726" w:author="Johnny Schultz" w:date="2020-02-12T15:55:00Z"/>
        </w:trPr>
        <w:tc>
          <w:tcPr>
            <w:tcW w:w="2267" w:type="dxa"/>
          </w:tcPr>
          <w:p w14:paraId="18BEE4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27" w:author="Johnny Schultz" w:date="2020-02-12T15:55:00Z"/>
                <w:rFonts w:asciiTheme="majorBidi" w:hAnsiTheme="majorBidi" w:cstheme="majorBidi"/>
                <w:sz w:val="20"/>
              </w:rPr>
            </w:pPr>
            <w:del w:id="26728" w:author="Johnny Schultz" w:date="2020-02-12T15:55:00Z">
              <w:r w:rsidRPr="00A013FD">
                <w:rPr>
                  <w:rFonts w:asciiTheme="majorBidi" w:hAnsiTheme="majorBidi" w:cstheme="majorBidi"/>
                  <w:sz w:val="20"/>
                </w:rPr>
                <w:delText>Packet size</w:delText>
              </w:r>
            </w:del>
          </w:p>
        </w:tc>
        <w:tc>
          <w:tcPr>
            <w:tcW w:w="1472" w:type="dxa"/>
          </w:tcPr>
          <w:p w14:paraId="6E5713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29" w:author="Johnny Schultz" w:date="2020-02-12T15:55:00Z"/>
                <w:rFonts w:asciiTheme="majorBidi" w:hAnsiTheme="majorBidi" w:cstheme="majorBidi"/>
                <w:sz w:val="20"/>
              </w:rPr>
            </w:pPr>
            <w:del w:id="26730" w:author="Johnny Schultz" w:date="2020-02-12T15:55:00Z">
              <w:r w:rsidRPr="00A013FD">
                <w:rPr>
                  <w:rFonts w:asciiTheme="majorBidi" w:hAnsiTheme="majorBidi" w:cstheme="majorBidi"/>
                  <w:sz w:val="20"/>
                </w:rPr>
                <w:delText>1</w:delText>
              </w:r>
            </w:del>
          </w:p>
        </w:tc>
        <w:tc>
          <w:tcPr>
            <w:tcW w:w="3344" w:type="dxa"/>
          </w:tcPr>
          <w:p w14:paraId="1D9A4C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31" w:author="Johnny Schultz" w:date="2020-02-12T15:55:00Z"/>
                <w:rFonts w:asciiTheme="majorBidi" w:hAnsiTheme="majorBidi" w:cstheme="majorBidi"/>
                <w:sz w:val="20"/>
              </w:rPr>
            </w:pPr>
            <w:del w:id="26732" w:author="Johnny Schultz" w:date="2020-02-12T15:55:00Z">
              <w:r w:rsidRPr="00A013FD">
                <w:rPr>
                  <w:rFonts w:asciiTheme="majorBidi" w:hAnsiTheme="majorBidi" w:cstheme="majorBidi"/>
                  <w:sz w:val="20"/>
                </w:rPr>
                <w:delText>Total size of this packet</w:delText>
              </w:r>
            </w:del>
          </w:p>
        </w:tc>
        <w:tc>
          <w:tcPr>
            <w:tcW w:w="2551" w:type="dxa"/>
          </w:tcPr>
          <w:p w14:paraId="437B92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33" w:author="Johnny Schultz" w:date="2020-02-12T15:55:00Z"/>
                <w:rFonts w:asciiTheme="majorBidi" w:hAnsiTheme="majorBidi" w:cstheme="majorBidi"/>
                <w:sz w:val="20"/>
              </w:rPr>
            </w:pPr>
            <w:del w:id="26734" w:author="Johnny Schultz" w:date="2020-02-12T15:55:00Z">
              <w:r w:rsidRPr="00A013FD">
                <w:rPr>
                  <w:rFonts w:asciiTheme="majorBidi" w:hAnsiTheme="majorBidi" w:cstheme="majorBidi"/>
                  <w:sz w:val="20"/>
                </w:rPr>
                <w:delText>The size may be implicit in most packet types, but some packet types may be of variable length.</w:delText>
              </w:r>
            </w:del>
          </w:p>
        </w:tc>
      </w:tr>
      <w:tr w:rsidR="00A013FD" w:rsidRPr="00A013FD" w14:paraId="4880B785" w14:textId="77777777" w:rsidTr="00BF604E">
        <w:trPr>
          <w:jc w:val="center"/>
          <w:del w:id="26735" w:author="Johnny Schultz" w:date="2020-02-12T15:55:00Z"/>
        </w:trPr>
        <w:tc>
          <w:tcPr>
            <w:tcW w:w="2267" w:type="dxa"/>
          </w:tcPr>
          <w:p w14:paraId="7AEA69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36" w:author="Johnny Schultz" w:date="2020-02-12T15:55:00Z"/>
                <w:rFonts w:asciiTheme="majorBidi" w:hAnsiTheme="majorBidi" w:cstheme="majorBidi"/>
                <w:sz w:val="20"/>
              </w:rPr>
            </w:pPr>
            <w:del w:id="26737" w:author="Johnny Schultz" w:date="2020-02-12T15:55:00Z">
              <w:r w:rsidRPr="00A013FD">
                <w:rPr>
                  <w:rFonts w:asciiTheme="majorBidi" w:hAnsiTheme="majorBidi" w:cstheme="majorBidi"/>
                  <w:sz w:val="20"/>
                </w:rPr>
                <w:delText>Ship ID</w:delText>
              </w:r>
            </w:del>
          </w:p>
        </w:tc>
        <w:tc>
          <w:tcPr>
            <w:tcW w:w="1472" w:type="dxa"/>
          </w:tcPr>
          <w:p w14:paraId="0DDC74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38" w:author="Johnny Schultz" w:date="2020-02-12T15:55:00Z"/>
                <w:rFonts w:asciiTheme="majorBidi" w:hAnsiTheme="majorBidi" w:cstheme="majorBidi"/>
                <w:sz w:val="20"/>
              </w:rPr>
            </w:pPr>
            <w:del w:id="26739" w:author="Johnny Schultz" w:date="2020-02-12T15:55:00Z">
              <w:r w:rsidRPr="00A013FD">
                <w:rPr>
                  <w:rFonts w:asciiTheme="majorBidi" w:hAnsiTheme="majorBidi" w:cstheme="majorBidi"/>
                  <w:sz w:val="20"/>
                </w:rPr>
                <w:delText>4</w:delText>
              </w:r>
            </w:del>
          </w:p>
        </w:tc>
        <w:tc>
          <w:tcPr>
            <w:tcW w:w="3344" w:type="dxa"/>
          </w:tcPr>
          <w:p w14:paraId="5D726D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40" w:author="Johnny Schultz" w:date="2020-02-12T15:55:00Z"/>
                <w:rFonts w:asciiTheme="majorBidi" w:hAnsiTheme="majorBidi" w:cstheme="majorBidi"/>
                <w:sz w:val="20"/>
              </w:rPr>
            </w:pPr>
            <w:del w:id="26741" w:author="Johnny Schultz" w:date="2020-02-12T15:55:00Z">
              <w:r w:rsidRPr="00A013FD">
                <w:rPr>
                  <w:rFonts w:asciiTheme="majorBidi" w:hAnsiTheme="majorBidi" w:cstheme="majorBidi"/>
                  <w:sz w:val="20"/>
                </w:rPr>
                <w:delText>Physical MAC address of ship</w:delText>
              </w:r>
            </w:del>
          </w:p>
        </w:tc>
        <w:tc>
          <w:tcPr>
            <w:tcW w:w="2551" w:type="dxa"/>
          </w:tcPr>
          <w:p w14:paraId="09CE40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42" w:author="Johnny Schultz" w:date="2020-02-12T15:55:00Z"/>
                <w:rFonts w:asciiTheme="majorBidi" w:hAnsiTheme="majorBidi" w:cstheme="majorBidi"/>
                <w:sz w:val="20"/>
              </w:rPr>
            </w:pPr>
          </w:p>
        </w:tc>
      </w:tr>
      <w:tr w:rsidR="00A013FD" w:rsidRPr="00A013FD" w14:paraId="6DDD663B" w14:textId="77777777" w:rsidTr="00BF604E">
        <w:trPr>
          <w:jc w:val="center"/>
          <w:del w:id="26743" w:author="Johnny Schultz" w:date="2020-02-12T15:55:00Z"/>
        </w:trPr>
        <w:tc>
          <w:tcPr>
            <w:tcW w:w="2267" w:type="dxa"/>
          </w:tcPr>
          <w:p w14:paraId="0D0D33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44" w:author="Johnny Schultz" w:date="2020-02-12T15:55:00Z"/>
                <w:rFonts w:asciiTheme="majorBidi" w:hAnsiTheme="majorBidi" w:cstheme="majorBidi"/>
                <w:sz w:val="20"/>
              </w:rPr>
            </w:pPr>
            <w:del w:id="26745" w:author="Johnny Schultz" w:date="2020-02-12T15:55:00Z">
              <w:r w:rsidRPr="00A013FD">
                <w:rPr>
                  <w:rFonts w:asciiTheme="majorBidi" w:hAnsiTheme="majorBidi" w:cstheme="majorBidi"/>
                  <w:sz w:val="20"/>
                </w:rPr>
                <w:delText>Ship sub address</w:delText>
              </w:r>
            </w:del>
          </w:p>
        </w:tc>
        <w:tc>
          <w:tcPr>
            <w:tcW w:w="1472" w:type="dxa"/>
          </w:tcPr>
          <w:p w14:paraId="4E7D62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46" w:author="Johnny Schultz" w:date="2020-02-12T15:55:00Z"/>
                <w:rFonts w:asciiTheme="majorBidi" w:hAnsiTheme="majorBidi" w:cstheme="majorBidi"/>
                <w:sz w:val="20"/>
              </w:rPr>
            </w:pPr>
            <w:del w:id="26747" w:author="Johnny Schultz" w:date="2020-02-12T15:55:00Z">
              <w:r w:rsidRPr="00A013FD">
                <w:rPr>
                  <w:rFonts w:asciiTheme="majorBidi" w:hAnsiTheme="majorBidi" w:cstheme="majorBidi"/>
                  <w:sz w:val="20"/>
                </w:rPr>
                <w:delText>2</w:delText>
              </w:r>
            </w:del>
          </w:p>
        </w:tc>
        <w:tc>
          <w:tcPr>
            <w:tcW w:w="3344" w:type="dxa"/>
          </w:tcPr>
          <w:p w14:paraId="3B2E5C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48" w:author="Johnny Schultz" w:date="2020-02-12T15:55:00Z"/>
                <w:rFonts w:asciiTheme="majorBidi" w:hAnsiTheme="majorBidi" w:cstheme="majorBidi"/>
                <w:sz w:val="20"/>
              </w:rPr>
            </w:pPr>
            <w:del w:id="26749" w:author="Johnny Schultz" w:date="2020-02-12T15:55:00Z">
              <w:r w:rsidRPr="00A013FD">
                <w:rPr>
                  <w:rFonts w:asciiTheme="majorBidi" w:hAnsiTheme="majorBidi" w:cstheme="majorBidi"/>
                  <w:sz w:val="20"/>
                </w:rPr>
                <w:delText>Ship Gateway and M2M device IDs</w:delText>
              </w:r>
            </w:del>
          </w:p>
        </w:tc>
        <w:tc>
          <w:tcPr>
            <w:tcW w:w="2551" w:type="dxa"/>
          </w:tcPr>
          <w:p w14:paraId="7C9151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50" w:author="Johnny Schultz" w:date="2020-02-12T15:55:00Z"/>
                <w:rFonts w:asciiTheme="majorBidi" w:hAnsiTheme="majorBidi" w:cstheme="majorBidi"/>
                <w:sz w:val="20"/>
              </w:rPr>
            </w:pPr>
          </w:p>
        </w:tc>
      </w:tr>
      <w:tr w:rsidR="00A013FD" w:rsidRPr="00A013FD" w14:paraId="604BFA49" w14:textId="77777777" w:rsidTr="00BF604E">
        <w:trPr>
          <w:jc w:val="center"/>
          <w:del w:id="26751" w:author="Johnny Schultz" w:date="2020-02-12T15:55:00Z"/>
        </w:trPr>
        <w:tc>
          <w:tcPr>
            <w:tcW w:w="2267" w:type="dxa"/>
          </w:tcPr>
          <w:p w14:paraId="61A7E1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52" w:author="Johnny Schultz" w:date="2020-02-12T15:55:00Z"/>
                <w:rFonts w:asciiTheme="majorBidi" w:hAnsiTheme="majorBidi" w:cstheme="majorBidi"/>
                <w:sz w:val="20"/>
              </w:rPr>
            </w:pPr>
            <w:del w:id="26753" w:author="Johnny Schultz" w:date="2020-02-12T15:55:00Z">
              <w:r w:rsidRPr="00A013FD">
                <w:rPr>
                  <w:rFonts w:asciiTheme="majorBidi" w:hAnsiTheme="majorBidi" w:cstheme="majorBidi"/>
                  <w:sz w:val="20"/>
                </w:rPr>
                <w:delText>Logical channel</w:delText>
              </w:r>
            </w:del>
          </w:p>
        </w:tc>
        <w:tc>
          <w:tcPr>
            <w:tcW w:w="1472" w:type="dxa"/>
          </w:tcPr>
          <w:p w14:paraId="008BF6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54" w:author="Johnny Schultz" w:date="2020-02-12T15:55:00Z"/>
                <w:rFonts w:asciiTheme="majorBidi" w:hAnsiTheme="majorBidi" w:cstheme="majorBidi"/>
                <w:sz w:val="20"/>
              </w:rPr>
            </w:pPr>
            <w:del w:id="26755" w:author="Johnny Schultz" w:date="2020-02-12T15:55:00Z">
              <w:r w:rsidRPr="00A013FD">
                <w:rPr>
                  <w:rFonts w:asciiTheme="majorBidi" w:hAnsiTheme="majorBidi" w:cstheme="majorBidi"/>
                  <w:sz w:val="20"/>
                </w:rPr>
                <w:delText>1</w:delText>
              </w:r>
            </w:del>
          </w:p>
        </w:tc>
        <w:tc>
          <w:tcPr>
            <w:tcW w:w="3344" w:type="dxa"/>
          </w:tcPr>
          <w:p w14:paraId="14838E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56" w:author="Johnny Schultz" w:date="2020-02-12T15:55:00Z"/>
                <w:rFonts w:asciiTheme="majorBidi" w:hAnsiTheme="majorBidi" w:cstheme="majorBidi"/>
                <w:sz w:val="20"/>
              </w:rPr>
            </w:pPr>
            <w:del w:id="26757" w:author="Johnny Schultz" w:date="2020-02-12T15:55:00Z">
              <w:r w:rsidRPr="00A013FD">
                <w:rPr>
                  <w:rFonts w:asciiTheme="majorBidi" w:hAnsiTheme="majorBidi" w:cstheme="majorBidi"/>
                  <w:sz w:val="20"/>
                </w:rPr>
                <w:delText>Logical channels are defined in the BB, including centre frequency, start slot, number of slots and MODCOD</w:delText>
              </w:r>
            </w:del>
          </w:p>
        </w:tc>
        <w:tc>
          <w:tcPr>
            <w:tcW w:w="2551" w:type="dxa"/>
          </w:tcPr>
          <w:p w14:paraId="15FB2F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58" w:author="Johnny Schultz" w:date="2020-02-12T15:55:00Z"/>
                <w:rFonts w:asciiTheme="majorBidi" w:hAnsiTheme="majorBidi" w:cstheme="majorBidi"/>
                <w:sz w:val="20"/>
              </w:rPr>
            </w:pPr>
          </w:p>
        </w:tc>
      </w:tr>
      <w:tr w:rsidR="00A013FD" w:rsidRPr="00A013FD" w14:paraId="6B61E094" w14:textId="77777777" w:rsidTr="00BF604E">
        <w:trPr>
          <w:jc w:val="center"/>
          <w:del w:id="26759" w:author="Johnny Schultz" w:date="2020-02-12T15:55:00Z"/>
        </w:trPr>
        <w:tc>
          <w:tcPr>
            <w:tcW w:w="2267" w:type="dxa"/>
          </w:tcPr>
          <w:p w14:paraId="5DCDBD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60" w:author="Johnny Schultz" w:date="2020-02-12T15:55:00Z"/>
                <w:rFonts w:asciiTheme="majorBidi" w:hAnsiTheme="majorBidi" w:cstheme="majorBidi"/>
                <w:sz w:val="20"/>
              </w:rPr>
            </w:pPr>
            <w:del w:id="26761" w:author="Johnny Schultz" w:date="2020-02-12T15:55:00Z">
              <w:r w:rsidRPr="00A013FD">
                <w:rPr>
                  <w:rFonts w:asciiTheme="majorBidi" w:hAnsiTheme="majorBidi" w:cstheme="majorBidi"/>
                  <w:sz w:val="20"/>
                </w:rPr>
                <w:delText>Transaction ID</w:delText>
              </w:r>
            </w:del>
          </w:p>
        </w:tc>
        <w:tc>
          <w:tcPr>
            <w:tcW w:w="1472" w:type="dxa"/>
          </w:tcPr>
          <w:p w14:paraId="38E39E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62" w:author="Johnny Schultz" w:date="2020-02-12T15:55:00Z"/>
                <w:rFonts w:asciiTheme="majorBidi" w:hAnsiTheme="majorBidi" w:cstheme="majorBidi"/>
                <w:sz w:val="20"/>
              </w:rPr>
            </w:pPr>
            <w:del w:id="26763" w:author="Johnny Schultz" w:date="2020-02-12T15:55:00Z">
              <w:r w:rsidRPr="00A013FD">
                <w:rPr>
                  <w:rFonts w:asciiTheme="majorBidi" w:hAnsiTheme="majorBidi" w:cstheme="majorBidi"/>
                  <w:sz w:val="20"/>
                </w:rPr>
                <w:delText>2</w:delText>
              </w:r>
            </w:del>
          </w:p>
        </w:tc>
        <w:tc>
          <w:tcPr>
            <w:tcW w:w="3344" w:type="dxa"/>
          </w:tcPr>
          <w:p w14:paraId="0F3C77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64" w:author="Johnny Schultz" w:date="2020-02-12T15:55:00Z"/>
                <w:rFonts w:asciiTheme="majorBidi" w:hAnsiTheme="majorBidi" w:cstheme="majorBidi"/>
                <w:sz w:val="20"/>
              </w:rPr>
            </w:pPr>
            <w:del w:id="26765" w:author="Johnny Schultz" w:date="2020-02-12T15:55:00Z">
              <w:r w:rsidRPr="00A013FD">
                <w:rPr>
                  <w:rFonts w:asciiTheme="majorBidi" w:hAnsiTheme="majorBidi" w:cstheme="majorBidi"/>
                  <w:sz w:val="20"/>
                </w:rPr>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DD40F76" w14:textId="77777777" w:rsidR="00A013FD" w:rsidRPr="00A013FD" w:rsidRDefault="00A013FD" w:rsidP="00A013FD">
            <w:pPr>
              <w:rPr>
                <w:del w:id="26766" w:author="Johnny Schultz" w:date="2020-02-12T15:55:00Z"/>
                <w:rFonts w:asciiTheme="majorBidi" w:hAnsiTheme="majorBidi" w:cstheme="majorBidi"/>
              </w:rPr>
            </w:pPr>
          </w:p>
        </w:tc>
      </w:tr>
    </w:tbl>
    <w:p w14:paraId="24F18F3E" w14:textId="77777777" w:rsidR="00A013FD" w:rsidRPr="00A013FD" w:rsidRDefault="00A013FD" w:rsidP="00A013FD">
      <w:pPr>
        <w:keepNext/>
        <w:spacing w:before="560" w:after="120"/>
        <w:jc w:val="center"/>
        <w:rPr>
          <w:del w:id="26767" w:author="Johnny Schultz" w:date="2020-02-12T15:55:00Z"/>
          <w:caps/>
          <w:sz w:val="20"/>
        </w:rPr>
      </w:pPr>
      <w:del w:id="26768" w:author="Johnny Schultz" w:date="2020-02-12T15:55:00Z">
        <w:r w:rsidRPr="00A013FD">
          <w:rPr>
            <w:caps/>
            <w:sz w:val="20"/>
          </w:rPr>
          <w:delText>TABLE A4-19</w:delText>
        </w:r>
      </w:del>
    </w:p>
    <w:p w14:paraId="62111291" w14:textId="77777777" w:rsidR="00A013FD" w:rsidRPr="00A013FD" w:rsidRDefault="00A013FD" w:rsidP="00A013FD">
      <w:pPr>
        <w:keepNext/>
        <w:keepLines/>
        <w:spacing w:before="0" w:after="120"/>
        <w:jc w:val="center"/>
        <w:rPr>
          <w:del w:id="26769" w:author="Johnny Schultz" w:date="2020-02-12T15:55:00Z"/>
          <w:rFonts w:ascii="Times New Roman Bold" w:hAnsi="Times New Roman Bold"/>
          <w:b/>
          <w:sz w:val="20"/>
        </w:rPr>
      </w:pPr>
      <w:del w:id="26770" w:author="Johnny Schultz" w:date="2020-02-12T15:55:00Z">
        <w:r w:rsidRPr="00A013FD">
          <w:rPr>
            <w:rFonts w:ascii="Times New Roman Bold" w:hAnsi="Times New Roman Bold"/>
            <w:b/>
            <w:sz w:val="20"/>
          </w:rPr>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A013FD" w:rsidRPr="00A013FD" w14:paraId="18FC2818" w14:textId="77777777" w:rsidTr="00BF604E">
        <w:trPr>
          <w:jc w:val="center"/>
          <w:del w:id="26771" w:author="Johnny Schultz" w:date="2020-02-12T15:55:00Z"/>
        </w:trPr>
        <w:tc>
          <w:tcPr>
            <w:tcW w:w="2301" w:type="dxa"/>
          </w:tcPr>
          <w:p w14:paraId="440224BC" w14:textId="77777777" w:rsidR="00A013FD" w:rsidRPr="00A013FD" w:rsidRDefault="00A013FD" w:rsidP="00A013FD">
            <w:pPr>
              <w:spacing w:before="80" w:after="80"/>
              <w:rPr>
                <w:del w:id="26772" w:author="Johnny Schultz" w:date="2020-02-12T15:55:00Z"/>
                <w:rFonts w:asciiTheme="majorBidi" w:hAnsiTheme="majorBidi" w:cstheme="majorBidi"/>
                <w:b/>
                <w:sz w:val="20"/>
              </w:rPr>
            </w:pPr>
            <w:del w:id="26773" w:author="Johnny Schultz" w:date="2020-02-12T15:55:00Z">
              <w:r w:rsidRPr="00A013FD">
                <w:rPr>
                  <w:rFonts w:asciiTheme="majorBidi" w:hAnsiTheme="majorBidi" w:cstheme="majorBidi"/>
                  <w:b/>
                  <w:sz w:val="20"/>
                </w:rPr>
                <w:delText>Field name</w:delText>
              </w:r>
            </w:del>
          </w:p>
        </w:tc>
        <w:tc>
          <w:tcPr>
            <w:tcW w:w="1209" w:type="dxa"/>
          </w:tcPr>
          <w:p w14:paraId="214814E5" w14:textId="77777777" w:rsidR="00A013FD" w:rsidRPr="00A013FD" w:rsidRDefault="00A013FD" w:rsidP="00A013FD">
            <w:pPr>
              <w:spacing w:before="80" w:after="80"/>
              <w:rPr>
                <w:del w:id="26774" w:author="Johnny Schultz" w:date="2020-02-12T15:55:00Z"/>
                <w:rFonts w:asciiTheme="majorBidi" w:hAnsiTheme="majorBidi" w:cstheme="majorBidi"/>
                <w:b/>
                <w:sz w:val="20"/>
              </w:rPr>
            </w:pPr>
            <w:del w:id="26775" w:author="Johnny Schultz" w:date="2020-02-12T15:55:00Z">
              <w:r w:rsidRPr="00A013FD">
                <w:rPr>
                  <w:rFonts w:asciiTheme="majorBidi" w:hAnsiTheme="majorBidi" w:cstheme="majorBidi"/>
                  <w:b/>
                  <w:sz w:val="20"/>
                </w:rPr>
                <w:delText>Size (bytes)</w:delText>
              </w:r>
            </w:del>
          </w:p>
        </w:tc>
        <w:tc>
          <w:tcPr>
            <w:tcW w:w="3394" w:type="dxa"/>
          </w:tcPr>
          <w:p w14:paraId="65564B70" w14:textId="77777777" w:rsidR="00A013FD" w:rsidRPr="00A013FD" w:rsidRDefault="00A013FD" w:rsidP="00A013FD">
            <w:pPr>
              <w:spacing w:before="80" w:after="80"/>
              <w:rPr>
                <w:del w:id="26776" w:author="Johnny Schultz" w:date="2020-02-12T15:55:00Z"/>
                <w:rFonts w:asciiTheme="majorBidi" w:hAnsiTheme="majorBidi" w:cstheme="majorBidi"/>
                <w:b/>
                <w:sz w:val="20"/>
              </w:rPr>
            </w:pPr>
            <w:del w:id="26777" w:author="Johnny Schultz" w:date="2020-02-12T15:55:00Z">
              <w:r w:rsidRPr="00A013FD">
                <w:rPr>
                  <w:rFonts w:asciiTheme="majorBidi" w:hAnsiTheme="majorBidi" w:cstheme="majorBidi"/>
                  <w:b/>
                  <w:sz w:val="20"/>
                </w:rPr>
                <w:delText>Comment</w:delText>
              </w:r>
            </w:del>
          </w:p>
        </w:tc>
        <w:tc>
          <w:tcPr>
            <w:tcW w:w="2302" w:type="dxa"/>
          </w:tcPr>
          <w:p w14:paraId="3A98F502" w14:textId="77777777" w:rsidR="00A013FD" w:rsidRPr="00A013FD" w:rsidRDefault="00A013FD" w:rsidP="00A013FD">
            <w:pPr>
              <w:spacing w:before="80" w:after="80"/>
              <w:rPr>
                <w:del w:id="26778" w:author="Johnny Schultz" w:date="2020-02-12T15:55:00Z"/>
                <w:rFonts w:asciiTheme="majorBidi" w:hAnsiTheme="majorBidi" w:cstheme="majorBidi"/>
                <w:b/>
                <w:sz w:val="20"/>
              </w:rPr>
            </w:pPr>
            <w:del w:id="26779" w:author="Johnny Schultz" w:date="2020-02-12T15:55:00Z">
              <w:r w:rsidRPr="00A013FD">
                <w:rPr>
                  <w:rFonts w:asciiTheme="majorBidi" w:hAnsiTheme="majorBidi" w:cstheme="majorBidi"/>
                  <w:b/>
                  <w:sz w:val="20"/>
                </w:rPr>
                <w:delText>Additional info</w:delText>
              </w:r>
            </w:del>
          </w:p>
        </w:tc>
      </w:tr>
      <w:tr w:rsidR="00A013FD" w:rsidRPr="00A013FD" w14:paraId="5C37C675" w14:textId="77777777" w:rsidTr="00BF604E">
        <w:trPr>
          <w:jc w:val="center"/>
          <w:del w:id="26780" w:author="Johnny Schultz" w:date="2020-02-12T15:55:00Z"/>
        </w:trPr>
        <w:tc>
          <w:tcPr>
            <w:tcW w:w="2301" w:type="dxa"/>
          </w:tcPr>
          <w:p w14:paraId="1C9AD6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81" w:author="Johnny Schultz" w:date="2020-02-12T15:55:00Z"/>
                <w:rFonts w:asciiTheme="majorBidi" w:hAnsiTheme="majorBidi" w:cstheme="majorBidi"/>
                <w:sz w:val="20"/>
              </w:rPr>
            </w:pPr>
            <w:del w:id="26782" w:author="Johnny Schultz" w:date="2020-02-12T15:55:00Z">
              <w:r w:rsidRPr="00A013FD">
                <w:rPr>
                  <w:rFonts w:asciiTheme="majorBidi" w:hAnsiTheme="majorBidi" w:cstheme="majorBidi"/>
                  <w:sz w:val="20"/>
                </w:rPr>
                <w:delText>Packet type</w:delText>
              </w:r>
            </w:del>
          </w:p>
        </w:tc>
        <w:tc>
          <w:tcPr>
            <w:tcW w:w="1209" w:type="dxa"/>
          </w:tcPr>
          <w:p w14:paraId="7B218F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83" w:author="Johnny Schultz" w:date="2020-02-12T15:55:00Z"/>
                <w:rFonts w:asciiTheme="majorBidi" w:hAnsiTheme="majorBidi" w:cstheme="majorBidi"/>
                <w:sz w:val="20"/>
              </w:rPr>
            </w:pPr>
            <w:del w:id="26784" w:author="Johnny Schultz" w:date="2020-02-12T15:55:00Z">
              <w:r w:rsidRPr="00A013FD">
                <w:rPr>
                  <w:rFonts w:asciiTheme="majorBidi" w:hAnsiTheme="majorBidi" w:cstheme="majorBidi"/>
                  <w:sz w:val="20"/>
                </w:rPr>
                <w:delText>1</w:delText>
              </w:r>
            </w:del>
          </w:p>
        </w:tc>
        <w:tc>
          <w:tcPr>
            <w:tcW w:w="3394" w:type="dxa"/>
          </w:tcPr>
          <w:p w14:paraId="519C7A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85" w:author="Johnny Schultz" w:date="2020-02-12T15:55:00Z"/>
                <w:rFonts w:asciiTheme="majorBidi" w:hAnsiTheme="majorBidi" w:cstheme="majorBidi"/>
                <w:sz w:val="20"/>
              </w:rPr>
            </w:pPr>
            <w:del w:id="26786" w:author="Johnny Schultz" w:date="2020-02-12T15:55:00Z">
              <w:r w:rsidRPr="00A013FD">
                <w:rPr>
                  <w:rFonts w:asciiTheme="majorBidi" w:hAnsiTheme="majorBidi" w:cstheme="majorBidi"/>
                  <w:sz w:val="20"/>
                </w:rPr>
                <w:delText>Defines packet content</w:delText>
              </w:r>
            </w:del>
          </w:p>
        </w:tc>
        <w:tc>
          <w:tcPr>
            <w:tcW w:w="2302" w:type="dxa"/>
          </w:tcPr>
          <w:p w14:paraId="7B21D6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87" w:author="Johnny Schultz" w:date="2020-02-12T15:55:00Z"/>
                <w:rFonts w:asciiTheme="majorBidi" w:hAnsiTheme="majorBidi" w:cstheme="majorBidi"/>
                <w:sz w:val="20"/>
              </w:rPr>
            </w:pPr>
          </w:p>
        </w:tc>
      </w:tr>
      <w:tr w:rsidR="00A013FD" w:rsidRPr="00A013FD" w14:paraId="3574063F" w14:textId="77777777" w:rsidTr="00BF604E">
        <w:trPr>
          <w:jc w:val="center"/>
          <w:del w:id="26788" w:author="Johnny Schultz" w:date="2020-02-12T15:55:00Z"/>
        </w:trPr>
        <w:tc>
          <w:tcPr>
            <w:tcW w:w="2301" w:type="dxa"/>
          </w:tcPr>
          <w:p w14:paraId="62C560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89" w:author="Johnny Schultz" w:date="2020-02-12T15:55:00Z"/>
                <w:rFonts w:asciiTheme="majorBidi" w:hAnsiTheme="majorBidi" w:cstheme="majorBidi"/>
                <w:sz w:val="20"/>
              </w:rPr>
            </w:pPr>
            <w:del w:id="26790" w:author="Johnny Schultz" w:date="2020-02-12T15:55:00Z">
              <w:r w:rsidRPr="00A013FD">
                <w:rPr>
                  <w:rFonts w:asciiTheme="majorBidi" w:hAnsiTheme="majorBidi" w:cstheme="majorBidi"/>
                  <w:sz w:val="20"/>
                </w:rPr>
                <w:delText>Packet size</w:delText>
              </w:r>
            </w:del>
          </w:p>
        </w:tc>
        <w:tc>
          <w:tcPr>
            <w:tcW w:w="1209" w:type="dxa"/>
          </w:tcPr>
          <w:p w14:paraId="4914F5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91" w:author="Johnny Schultz" w:date="2020-02-12T15:55:00Z"/>
                <w:rFonts w:asciiTheme="majorBidi" w:hAnsiTheme="majorBidi" w:cstheme="majorBidi"/>
                <w:sz w:val="20"/>
              </w:rPr>
            </w:pPr>
            <w:del w:id="26792" w:author="Johnny Schultz" w:date="2020-02-12T15:55:00Z">
              <w:r w:rsidRPr="00A013FD">
                <w:rPr>
                  <w:rFonts w:asciiTheme="majorBidi" w:hAnsiTheme="majorBidi" w:cstheme="majorBidi"/>
                  <w:sz w:val="20"/>
                </w:rPr>
                <w:delText>1</w:delText>
              </w:r>
            </w:del>
          </w:p>
        </w:tc>
        <w:tc>
          <w:tcPr>
            <w:tcW w:w="3394" w:type="dxa"/>
          </w:tcPr>
          <w:p w14:paraId="4422F2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93" w:author="Johnny Schultz" w:date="2020-02-12T15:55:00Z"/>
                <w:rFonts w:asciiTheme="majorBidi" w:hAnsiTheme="majorBidi" w:cstheme="majorBidi"/>
                <w:sz w:val="20"/>
              </w:rPr>
            </w:pPr>
            <w:del w:id="26794" w:author="Johnny Schultz" w:date="2020-02-12T15:55:00Z">
              <w:r w:rsidRPr="00A013FD">
                <w:rPr>
                  <w:rFonts w:asciiTheme="majorBidi" w:hAnsiTheme="majorBidi" w:cstheme="majorBidi"/>
                  <w:sz w:val="20"/>
                </w:rPr>
                <w:delText>Total size of this packet</w:delText>
              </w:r>
            </w:del>
          </w:p>
        </w:tc>
        <w:tc>
          <w:tcPr>
            <w:tcW w:w="2302" w:type="dxa"/>
          </w:tcPr>
          <w:p w14:paraId="0BB839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95" w:author="Johnny Schultz" w:date="2020-02-12T15:55:00Z"/>
                <w:rFonts w:asciiTheme="majorBidi" w:hAnsiTheme="majorBidi" w:cstheme="majorBidi"/>
                <w:sz w:val="20"/>
              </w:rPr>
            </w:pPr>
            <w:del w:id="26796" w:author="Johnny Schultz" w:date="2020-02-12T15:55:00Z">
              <w:r w:rsidRPr="00A013FD">
                <w:rPr>
                  <w:rFonts w:asciiTheme="majorBidi" w:hAnsiTheme="majorBidi" w:cstheme="majorBidi"/>
                  <w:sz w:val="20"/>
                </w:rPr>
                <w:delText>The size may be implicit in most packet types, but some packet types may be of variable length.</w:delText>
              </w:r>
            </w:del>
          </w:p>
        </w:tc>
      </w:tr>
      <w:tr w:rsidR="00A013FD" w:rsidRPr="00A013FD" w14:paraId="1F675669" w14:textId="77777777" w:rsidTr="00BF604E">
        <w:trPr>
          <w:jc w:val="center"/>
          <w:del w:id="26797" w:author="Johnny Schultz" w:date="2020-02-12T15:55:00Z"/>
        </w:trPr>
        <w:tc>
          <w:tcPr>
            <w:tcW w:w="2301" w:type="dxa"/>
          </w:tcPr>
          <w:p w14:paraId="3F206A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798" w:author="Johnny Schultz" w:date="2020-02-12T15:55:00Z"/>
                <w:rFonts w:asciiTheme="majorBidi" w:hAnsiTheme="majorBidi" w:cstheme="majorBidi"/>
                <w:sz w:val="20"/>
              </w:rPr>
            </w:pPr>
            <w:del w:id="26799" w:author="Johnny Schultz" w:date="2020-02-12T15:55:00Z">
              <w:r w:rsidRPr="00A013FD">
                <w:rPr>
                  <w:rFonts w:asciiTheme="majorBidi" w:hAnsiTheme="majorBidi" w:cstheme="majorBidi"/>
                  <w:sz w:val="20"/>
                </w:rPr>
                <w:delText>Ship ID</w:delText>
              </w:r>
            </w:del>
          </w:p>
        </w:tc>
        <w:tc>
          <w:tcPr>
            <w:tcW w:w="1209" w:type="dxa"/>
          </w:tcPr>
          <w:p w14:paraId="599982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00" w:author="Johnny Schultz" w:date="2020-02-12T15:55:00Z"/>
                <w:rFonts w:asciiTheme="majorBidi" w:hAnsiTheme="majorBidi" w:cstheme="majorBidi"/>
                <w:sz w:val="20"/>
              </w:rPr>
            </w:pPr>
            <w:del w:id="26801" w:author="Johnny Schultz" w:date="2020-02-12T15:55:00Z">
              <w:r w:rsidRPr="00A013FD">
                <w:rPr>
                  <w:rFonts w:asciiTheme="majorBidi" w:hAnsiTheme="majorBidi" w:cstheme="majorBidi"/>
                  <w:sz w:val="20"/>
                </w:rPr>
                <w:delText>4</w:delText>
              </w:r>
            </w:del>
          </w:p>
        </w:tc>
        <w:tc>
          <w:tcPr>
            <w:tcW w:w="3394" w:type="dxa"/>
          </w:tcPr>
          <w:p w14:paraId="7124D4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02" w:author="Johnny Schultz" w:date="2020-02-12T15:55:00Z"/>
                <w:rFonts w:asciiTheme="majorBidi" w:hAnsiTheme="majorBidi" w:cstheme="majorBidi"/>
                <w:sz w:val="20"/>
              </w:rPr>
            </w:pPr>
            <w:del w:id="26803" w:author="Johnny Schultz" w:date="2020-02-12T15:55:00Z">
              <w:r w:rsidRPr="00A013FD">
                <w:rPr>
                  <w:rFonts w:asciiTheme="majorBidi" w:hAnsiTheme="majorBidi" w:cstheme="majorBidi"/>
                  <w:sz w:val="20"/>
                </w:rPr>
                <w:delText>Physical MAC address of ship</w:delText>
              </w:r>
            </w:del>
          </w:p>
        </w:tc>
        <w:tc>
          <w:tcPr>
            <w:tcW w:w="2302" w:type="dxa"/>
          </w:tcPr>
          <w:p w14:paraId="2CE670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04" w:author="Johnny Schultz" w:date="2020-02-12T15:55:00Z"/>
                <w:rFonts w:asciiTheme="majorBidi" w:hAnsiTheme="majorBidi" w:cstheme="majorBidi"/>
                <w:sz w:val="20"/>
              </w:rPr>
            </w:pPr>
          </w:p>
        </w:tc>
      </w:tr>
      <w:tr w:rsidR="00A013FD" w:rsidRPr="00A013FD" w14:paraId="2DD6D2A6" w14:textId="77777777" w:rsidTr="00BF604E">
        <w:trPr>
          <w:jc w:val="center"/>
          <w:del w:id="26805" w:author="Johnny Schultz" w:date="2020-02-12T15:55:00Z"/>
        </w:trPr>
        <w:tc>
          <w:tcPr>
            <w:tcW w:w="2301" w:type="dxa"/>
          </w:tcPr>
          <w:p w14:paraId="5A6AC0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06" w:author="Johnny Schultz" w:date="2020-02-12T15:55:00Z"/>
                <w:rFonts w:asciiTheme="majorBidi" w:hAnsiTheme="majorBidi" w:cstheme="majorBidi"/>
                <w:sz w:val="20"/>
              </w:rPr>
            </w:pPr>
            <w:del w:id="26807" w:author="Johnny Schultz" w:date="2020-02-12T15:55:00Z">
              <w:r w:rsidRPr="00A013FD">
                <w:rPr>
                  <w:rFonts w:asciiTheme="majorBidi" w:hAnsiTheme="majorBidi" w:cstheme="majorBidi"/>
                  <w:sz w:val="20"/>
                </w:rPr>
                <w:delText>Ship sub address</w:delText>
              </w:r>
            </w:del>
          </w:p>
        </w:tc>
        <w:tc>
          <w:tcPr>
            <w:tcW w:w="1209" w:type="dxa"/>
          </w:tcPr>
          <w:p w14:paraId="4C597E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08" w:author="Johnny Schultz" w:date="2020-02-12T15:55:00Z"/>
                <w:rFonts w:asciiTheme="majorBidi" w:hAnsiTheme="majorBidi" w:cstheme="majorBidi"/>
                <w:sz w:val="20"/>
              </w:rPr>
            </w:pPr>
            <w:del w:id="26809" w:author="Johnny Schultz" w:date="2020-02-12T15:55:00Z">
              <w:r w:rsidRPr="00A013FD">
                <w:rPr>
                  <w:rFonts w:asciiTheme="majorBidi" w:hAnsiTheme="majorBidi" w:cstheme="majorBidi"/>
                  <w:sz w:val="20"/>
                </w:rPr>
                <w:delText>2</w:delText>
              </w:r>
            </w:del>
          </w:p>
        </w:tc>
        <w:tc>
          <w:tcPr>
            <w:tcW w:w="3394" w:type="dxa"/>
          </w:tcPr>
          <w:p w14:paraId="20566C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10" w:author="Johnny Schultz" w:date="2020-02-12T15:55:00Z"/>
                <w:rFonts w:asciiTheme="majorBidi" w:hAnsiTheme="majorBidi" w:cstheme="majorBidi"/>
                <w:sz w:val="20"/>
              </w:rPr>
            </w:pPr>
            <w:del w:id="26811" w:author="Johnny Schultz" w:date="2020-02-12T15:55:00Z">
              <w:r w:rsidRPr="00A013FD">
                <w:rPr>
                  <w:rFonts w:asciiTheme="majorBidi" w:hAnsiTheme="majorBidi" w:cstheme="majorBidi"/>
                  <w:sz w:val="20"/>
                </w:rPr>
                <w:delText>Ship gateway and M2M device ID</w:delText>
              </w:r>
            </w:del>
          </w:p>
        </w:tc>
        <w:tc>
          <w:tcPr>
            <w:tcW w:w="2302" w:type="dxa"/>
          </w:tcPr>
          <w:p w14:paraId="2E9539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12" w:author="Johnny Schultz" w:date="2020-02-12T15:55:00Z"/>
                <w:rFonts w:asciiTheme="majorBidi" w:hAnsiTheme="majorBidi" w:cstheme="majorBidi"/>
                <w:sz w:val="20"/>
              </w:rPr>
            </w:pPr>
          </w:p>
        </w:tc>
      </w:tr>
      <w:tr w:rsidR="00A013FD" w:rsidRPr="00A013FD" w14:paraId="5872CCBD" w14:textId="77777777" w:rsidTr="00BF604E">
        <w:trPr>
          <w:jc w:val="center"/>
          <w:del w:id="26813" w:author="Johnny Schultz" w:date="2020-02-12T15:55:00Z"/>
        </w:trPr>
        <w:tc>
          <w:tcPr>
            <w:tcW w:w="2301" w:type="dxa"/>
          </w:tcPr>
          <w:p w14:paraId="255C03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14" w:author="Johnny Schultz" w:date="2020-02-12T15:55:00Z"/>
                <w:rFonts w:asciiTheme="majorBidi" w:hAnsiTheme="majorBidi" w:cstheme="majorBidi"/>
                <w:sz w:val="20"/>
              </w:rPr>
            </w:pPr>
            <w:del w:id="26815" w:author="Johnny Schultz" w:date="2020-02-12T15:55:00Z">
              <w:r w:rsidRPr="00A013FD">
                <w:rPr>
                  <w:rFonts w:asciiTheme="majorBidi" w:hAnsiTheme="majorBidi" w:cstheme="majorBidi"/>
                  <w:sz w:val="20"/>
                </w:rPr>
                <w:delText>Logical channel</w:delText>
              </w:r>
            </w:del>
          </w:p>
        </w:tc>
        <w:tc>
          <w:tcPr>
            <w:tcW w:w="1209" w:type="dxa"/>
          </w:tcPr>
          <w:p w14:paraId="55EF92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16" w:author="Johnny Schultz" w:date="2020-02-12T15:55:00Z"/>
                <w:rFonts w:asciiTheme="majorBidi" w:hAnsiTheme="majorBidi" w:cstheme="majorBidi"/>
                <w:sz w:val="20"/>
              </w:rPr>
            </w:pPr>
            <w:del w:id="26817" w:author="Johnny Schultz" w:date="2020-02-12T15:55:00Z">
              <w:r w:rsidRPr="00A013FD">
                <w:rPr>
                  <w:rFonts w:asciiTheme="majorBidi" w:hAnsiTheme="majorBidi" w:cstheme="majorBidi"/>
                  <w:sz w:val="20"/>
                </w:rPr>
                <w:delText>1</w:delText>
              </w:r>
            </w:del>
          </w:p>
        </w:tc>
        <w:tc>
          <w:tcPr>
            <w:tcW w:w="3394" w:type="dxa"/>
          </w:tcPr>
          <w:p w14:paraId="62E454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18" w:author="Johnny Schultz" w:date="2020-02-12T15:55:00Z"/>
                <w:rFonts w:asciiTheme="majorBidi" w:hAnsiTheme="majorBidi" w:cstheme="majorBidi"/>
                <w:sz w:val="20"/>
              </w:rPr>
            </w:pPr>
            <w:del w:id="26819" w:author="Johnny Schultz" w:date="2020-02-12T15:55:00Z">
              <w:r w:rsidRPr="00A013FD">
                <w:rPr>
                  <w:rFonts w:asciiTheme="majorBidi" w:hAnsiTheme="majorBidi" w:cstheme="majorBidi"/>
                  <w:sz w:val="20"/>
                </w:rPr>
                <w:delText>Logical channels are defined in the BB, including centre frequency, start slot, number of slots and MODCOD</w:delText>
              </w:r>
            </w:del>
          </w:p>
        </w:tc>
        <w:tc>
          <w:tcPr>
            <w:tcW w:w="2302" w:type="dxa"/>
          </w:tcPr>
          <w:p w14:paraId="6C88D5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20" w:author="Johnny Schultz" w:date="2020-02-12T15:55:00Z"/>
                <w:rFonts w:asciiTheme="majorBidi" w:hAnsiTheme="majorBidi" w:cstheme="majorBidi"/>
                <w:sz w:val="20"/>
              </w:rPr>
            </w:pPr>
          </w:p>
        </w:tc>
      </w:tr>
      <w:tr w:rsidR="00A013FD" w:rsidRPr="00A013FD" w14:paraId="2577DB54" w14:textId="77777777" w:rsidTr="00BF604E">
        <w:trPr>
          <w:jc w:val="center"/>
          <w:del w:id="26821" w:author="Johnny Schultz" w:date="2020-02-12T15:55:00Z"/>
        </w:trPr>
        <w:tc>
          <w:tcPr>
            <w:tcW w:w="2301" w:type="dxa"/>
          </w:tcPr>
          <w:p w14:paraId="47254E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22" w:author="Johnny Schultz" w:date="2020-02-12T15:55:00Z"/>
                <w:rFonts w:asciiTheme="majorBidi" w:hAnsiTheme="majorBidi" w:cstheme="majorBidi"/>
                <w:sz w:val="20"/>
              </w:rPr>
            </w:pPr>
            <w:del w:id="26823" w:author="Johnny Schultz" w:date="2020-02-12T15:55:00Z">
              <w:r w:rsidRPr="00A013FD">
                <w:rPr>
                  <w:rFonts w:asciiTheme="majorBidi" w:hAnsiTheme="majorBidi" w:cstheme="majorBidi"/>
                  <w:sz w:val="20"/>
                </w:rPr>
                <w:delText>Start slot</w:delText>
              </w:r>
            </w:del>
          </w:p>
        </w:tc>
        <w:tc>
          <w:tcPr>
            <w:tcW w:w="1209" w:type="dxa"/>
          </w:tcPr>
          <w:p w14:paraId="7D46DD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24" w:author="Johnny Schultz" w:date="2020-02-12T15:55:00Z"/>
                <w:rFonts w:asciiTheme="majorBidi" w:hAnsiTheme="majorBidi" w:cstheme="majorBidi"/>
                <w:sz w:val="20"/>
              </w:rPr>
            </w:pPr>
            <w:del w:id="26825" w:author="Johnny Schultz" w:date="2020-02-12T15:55:00Z">
              <w:r w:rsidRPr="00A013FD">
                <w:rPr>
                  <w:rFonts w:asciiTheme="majorBidi" w:hAnsiTheme="majorBidi" w:cstheme="majorBidi"/>
                  <w:sz w:val="20"/>
                </w:rPr>
                <w:delText>1</w:delText>
              </w:r>
            </w:del>
          </w:p>
        </w:tc>
        <w:tc>
          <w:tcPr>
            <w:tcW w:w="3394" w:type="dxa"/>
          </w:tcPr>
          <w:p w14:paraId="22AEE4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26" w:author="Johnny Schultz" w:date="2020-02-12T15:55:00Z"/>
                <w:rFonts w:asciiTheme="majorBidi" w:hAnsiTheme="majorBidi" w:cstheme="majorBidi"/>
                <w:sz w:val="20"/>
              </w:rPr>
            </w:pPr>
            <w:del w:id="26827" w:author="Johnny Schultz" w:date="2020-02-12T15:55:00Z">
              <w:r w:rsidRPr="00A013FD">
                <w:rPr>
                  <w:rFonts w:asciiTheme="majorBidi" w:hAnsiTheme="majorBidi" w:cstheme="majorBidi"/>
                  <w:sz w:val="20"/>
                </w:rPr>
                <w:delText>Start slot where ship starts transmission. Resolution 10 slots</w:delText>
              </w:r>
            </w:del>
          </w:p>
        </w:tc>
        <w:tc>
          <w:tcPr>
            <w:tcW w:w="2302" w:type="dxa"/>
          </w:tcPr>
          <w:p w14:paraId="2A7D56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28" w:author="Johnny Schultz" w:date="2020-02-12T15:55:00Z"/>
                <w:rFonts w:asciiTheme="majorBidi" w:hAnsiTheme="majorBidi" w:cstheme="majorBidi"/>
                <w:sz w:val="20"/>
              </w:rPr>
            </w:pPr>
          </w:p>
        </w:tc>
      </w:tr>
      <w:tr w:rsidR="00A013FD" w:rsidRPr="00A013FD" w14:paraId="06CD16A2" w14:textId="77777777" w:rsidTr="00BF604E">
        <w:trPr>
          <w:jc w:val="center"/>
          <w:del w:id="26829" w:author="Johnny Schultz" w:date="2020-02-12T15:55:00Z"/>
        </w:trPr>
        <w:tc>
          <w:tcPr>
            <w:tcW w:w="2301" w:type="dxa"/>
          </w:tcPr>
          <w:p w14:paraId="0225EB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30" w:author="Johnny Schultz" w:date="2020-02-12T15:55:00Z"/>
                <w:rFonts w:asciiTheme="majorBidi" w:hAnsiTheme="majorBidi" w:cstheme="majorBidi"/>
                <w:sz w:val="20"/>
              </w:rPr>
            </w:pPr>
            <w:del w:id="26831" w:author="Johnny Schultz" w:date="2020-02-12T15:55:00Z">
              <w:r w:rsidRPr="00A013FD">
                <w:rPr>
                  <w:rFonts w:asciiTheme="majorBidi" w:hAnsiTheme="majorBidi" w:cstheme="majorBidi"/>
                  <w:sz w:val="20"/>
                </w:rPr>
                <w:delText>Transaction ID</w:delText>
              </w:r>
            </w:del>
          </w:p>
        </w:tc>
        <w:tc>
          <w:tcPr>
            <w:tcW w:w="1209" w:type="dxa"/>
          </w:tcPr>
          <w:p w14:paraId="03D0F9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32" w:author="Johnny Schultz" w:date="2020-02-12T15:55:00Z"/>
                <w:rFonts w:asciiTheme="majorBidi" w:hAnsiTheme="majorBidi" w:cstheme="majorBidi"/>
                <w:sz w:val="20"/>
              </w:rPr>
            </w:pPr>
            <w:del w:id="26833" w:author="Johnny Schultz" w:date="2020-02-12T15:55:00Z">
              <w:r w:rsidRPr="00A013FD">
                <w:rPr>
                  <w:rFonts w:asciiTheme="majorBidi" w:hAnsiTheme="majorBidi" w:cstheme="majorBidi"/>
                  <w:sz w:val="20"/>
                </w:rPr>
                <w:delText>2</w:delText>
              </w:r>
            </w:del>
          </w:p>
        </w:tc>
        <w:tc>
          <w:tcPr>
            <w:tcW w:w="3394" w:type="dxa"/>
          </w:tcPr>
          <w:p w14:paraId="0304DA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34" w:author="Johnny Schultz" w:date="2020-02-12T15:55:00Z"/>
                <w:rFonts w:asciiTheme="majorBidi" w:hAnsiTheme="majorBidi" w:cstheme="majorBidi"/>
                <w:sz w:val="20"/>
              </w:rPr>
            </w:pPr>
            <w:del w:id="26835" w:author="Johnny Schultz" w:date="2020-02-12T15:55:00Z">
              <w:r w:rsidRPr="00A013FD">
                <w:rPr>
                  <w:rFonts w:asciiTheme="majorBidi" w:hAnsiTheme="majorBidi" w:cstheme="majorBidi"/>
                  <w:sz w:val="20"/>
                </w:rPr>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6C5152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36" w:author="Johnny Schultz" w:date="2020-02-12T15:55:00Z"/>
                <w:rFonts w:asciiTheme="majorBidi" w:hAnsiTheme="majorBidi" w:cstheme="majorBidi"/>
                <w:sz w:val="20"/>
              </w:rPr>
            </w:pPr>
          </w:p>
        </w:tc>
      </w:tr>
    </w:tbl>
    <w:p w14:paraId="1F9AB82C" w14:textId="77777777" w:rsidR="00A013FD" w:rsidRPr="00A013FD" w:rsidRDefault="00A013FD" w:rsidP="00A013FD">
      <w:pPr>
        <w:keepNext/>
        <w:spacing w:before="560" w:after="120"/>
        <w:jc w:val="center"/>
        <w:rPr>
          <w:del w:id="26837" w:author="Johnny Schultz" w:date="2020-02-12T15:55:00Z"/>
          <w:caps/>
          <w:sz w:val="20"/>
        </w:rPr>
      </w:pPr>
      <w:bookmarkStart w:id="26838" w:name="_Ref419325740"/>
      <w:del w:id="26839" w:author="Johnny Schultz" w:date="2020-02-12T15:55:00Z">
        <w:r w:rsidRPr="00A013FD">
          <w:rPr>
            <w:caps/>
            <w:sz w:val="20"/>
          </w:rPr>
          <w:delText>TABLE</w:delText>
        </w:r>
        <w:bookmarkEnd w:id="26838"/>
        <w:r w:rsidRPr="00A013FD">
          <w:rPr>
            <w:caps/>
            <w:sz w:val="20"/>
          </w:rPr>
          <w:delText xml:space="preserve"> A4-20</w:delText>
        </w:r>
      </w:del>
    </w:p>
    <w:p w14:paraId="0D98300D" w14:textId="77777777" w:rsidR="00A013FD" w:rsidRPr="00A013FD" w:rsidRDefault="00A013FD" w:rsidP="00A013FD">
      <w:pPr>
        <w:keepNext/>
        <w:keepLines/>
        <w:spacing w:before="0" w:after="120"/>
        <w:jc w:val="center"/>
        <w:rPr>
          <w:del w:id="26840" w:author="Johnny Schultz" w:date="2020-02-12T15:55:00Z"/>
          <w:rFonts w:ascii="Times New Roman Bold" w:hAnsi="Times New Roman Bold"/>
          <w:b/>
          <w:sz w:val="20"/>
        </w:rPr>
      </w:pPr>
      <w:del w:id="26841" w:author="Johnny Schultz" w:date="2020-02-12T15:55:00Z">
        <w:r w:rsidRPr="00A013FD">
          <w:rPr>
            <w:rFonts w:ascii="Times New Roman Bold" w:hAnsi="Times New Roman Bold"/>
            <w:b/>
            <w:sz w:val="20"/>
          </w:rPr>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A013FD" w:rsidRPr="00A013FD" w14:paraId="408F5987" w14:textId="77777777" w:rsidTr="00BF604E">
        <w:trPr>
          <w:jc w:val="center"/>
          <w:del w:id="26842" w:author="Johnny Schultz" w:date="2020-02-12T15:55:00Z"/>
        </w:trPr>
        <w:tc>
          <w:tcPr>
            <w:tcW w:w="2301" w:type="dxa"/>
          </w:tcPr>
          <w:p w14:paraId="227821D0" w14:textId="77777777" w:rsidR="00A013FD" w:rsidRPr="00A013FD" w:rsidRDefault="00A013FD" w:rsidP="00A013FD">
            <w:pPr>
              <w:spacing w:before="80" w:after="80"/>
              <w:rPr>
                <w:del w:id="26843" w:author="Johnny Schultz" w:date="2020-02-12T15:55:00Z"/>
                <w:rFonts w:asciiTheme="majorBidi" w:hAnsiTheme="majorBidi" w:cstheme="majorBidi"/>
                <w:b/>
                <w:sz w:val="20"/>
              </w:rPr>
            </w:pPr>
            <w:del w:id="26844" w:author="Johnny Schultz" w:date="2020-02-12T15:55:00Z">
              <w:r w:rsidRPr="00A013FD">
                <w:rPr>
                  <w:rFonts w:asciiTheme="majorBidi" w:hAnsiTheme="majorBidi" w:cstheme="majorBidi"/>
                  <w:b/>
                  <w:sz w:val="20"/>
                </w:rPr>
                <w:delText>Field name</w:delText>
              </w:r>
            </w:del>
          </w:p>
        </w:tc>
        <w:tc>
          <w:tcPr>
            <w:tcW w:w="1493" w:type="dxa"/>
          </w:tcPr>
          <w:p w14:paraId="75B60027" w14:textId="77777777" w:rsidR="00A013FD" w:rsidRPr="00A013FD" w:rsidRDefault="00A013FD" w:rsidP="00A013FD">
            <w:pPr>
              <w:spacing w:before="80" w:after="80"/>
              <w:rPr>
                <w:del w:id="26845" w:author="Johnny Schultz" w:date="2020-02-12T15:55:00Z"/>
                <w:rFonts w:asciiTheme="majorBidi" w:hAnsiTheme="majorBidi" w:cstheme="majorBidi"/>
                <w:b/>
                <w:sz w:val="20"/>
              </w:rPr>
            </w:pPr>
            <w:del w:id="26846" w:author="Johnny Schultz" w:date="2020-02-12T15:55:00Z">
              <w:r w:rsidRPr="00A013FD">
                <w:rPr>
                  <w:rFonts w:asciiTheme="majorBidi" w:hAnsiTheme="majorBidi" w:cstheme="majorBidi"/>
                  <w:b/>
                  <w:sz w:val="20"/>
                </w:rPr>
                <w:delText>Size (bytes)</w:delText>
              </w:r>
            </w:del>
          </w:p>
        </w:tc>
        <w:tc>
          <w:tcPr>
            <w:tcW w:w="3110" w:type="dxa"/>
          </w:tcPr>
          <w:p w14:paraId="6230BEF8" w14:textId="77777777" w:rsidR="00A013FD" w:rsidRPr="00A013FD" w:rsidRDefault="00A013FD" w:rsidP="00A013FD">
            <w:pPr>
              <w:spacing w:before="80" w:after="80"/>
              <w:rPr>
                <w:del w:id="26847" w:author="Johnny Schultz" w:date="2020-02-12T15:55:00Z"/>
                <w:rFonts w:asciiTheme="majorBidi" w:hAnsiTheme="majorBidi" w:cstheme="majorBidi"/>
                <w:b/>
                <w:sz w:val="20"/>
              </w:rPr>
            </w:pPr>
            <w:del w:id="26848" w:author="Johnny Schultz" w:date="2020-02-12T15:55:00Z">
              <w:r w:rsidRPr="00A013FD">
                <w:rPr>
                  <w:rFonts w:asciiTheme="majorBidi" w:hAnsiTheme="majorBidi" w:cstheme="majorBidi"/>
                  <w:b/>
                  <w:sz w:val="20"/>
                </w:rPr>
                <w:delText>Comment</w:delText>
              </w:r>
            </w:del>
          </w:p>
        </w:tc>
        <w:tc>
          <w:tcPr>
            <w:tcW w:w="2302" w:type="dxa"/>
          </w:tcPr>
          <w:p w14:paraId="031B1207" w14:textId="77777777" w:rsidR="00A013FD" w:rsidRPr="00A013FD" w:rsidRDefault="00A013FD" w:rsidP="00A013FD">
            <w:pPr>
              <w:spacing w:before="80" w:after="80"/>
              <w:rPr>
                <w:del w:id="26849" w:author="Johnny Schultz" w:date="2020-02-12T15:55:00Z"/>
                <w:rFonts w:asciiTheme="majorBidi" w:hAnsiTheme="majorBidi" w:cstheme="majorBidi"/>
                <w:b/>
                <w:sz w:val="20"/>
              </w:rPr>
            </w:pPr>
            <w:del w:id="26850" w:author="Johnny Schultz" w:date="2020-02-12T15:55:00Z">
              <w:r w:rsidRPr="00A013FD">
                <w:rPr>
                  <w:rFonts w:asciiTheme="majorBidi" w:hAnsiTheme="majorBidi" w:cstheme="majorBidi"/>
                  <w:b/>
                  <w:sz w:val="20"/>
                </w:rPr>
                <w:delText>Additional info</w:delText>
              </w:r>
            </w:del>
          </w:p>
        </w:tc>
      </w:tr>
      <w:tr w:rsidR="00A013FD" w:rsidRPr="00A013FD" w14:paraId="6FF96F97" w14:textId="77777777" w:rsidTr="00BF604E">
        <w:trPr>
          <w:jc w:val="center"/>
          <w:del w:id="26851" w:author="Johnny Schultz" w:date="2020-02-12T15:55:00Z"/>
        </w:trPr>
        <w:tc>
          <w:tcPr>
            <w:tcW w:w="2301" w:type="dxa"/>
          </w:tcPr>
          <w:p w14:paraId="566A78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52" w:author="Johnny Schultz" w:date="2020-02-12T15:55:00Z"/>
                <w:rFonts w:asciiTheme="majorBidi" w:hAnsiTheme="majorBidi" w:cstheme="majorBidi"/>
                <w:sz w:val="20"/>
              </w:rPr>
            </w:pPr>
            <w:del w:id="26853" w:author="Johnny Schultz" w:date="2020-02-12T15:55:00Z">
              <w:r w:rsidRPr="00A013FD">
                <w:rPr>
                  <w:rFonts w:asciiTheme="majorBidi" w:hAnsiTheme="majorBidi" w:cstheme="majorBidi"/>
                  <w:sz w:val="20"/>
                </w:rPr>
                <w:delText>Packet type</w:delText>
              </w:r>
            </w:del>
          </w:p>
        </w:tc>
        <w:tc>
          <w:tcPr>
            <w:tcW w:w="1493" w:type="dxa"/>
          </w:tcPr>
          <w:p w14:paraId="4DA612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54" w:author="Johnny Schultz" w:date="2020-02-12T15:55:00Z"/>
                <w:rFonts w:asciiTheme="majorBidi" w:hAnsiTheme="majorBidi" w:cstheme="majorBidi"/>
                <w:sz w:val="20"/>
              </w:rPr>
            </w:pPr>
            <w:del w:id="26855" w:author="Johnny Schultz" w:date="2020-02-12T15:55:00Z">
              <w:r w:rsidRPr="00A013FD">
                <w:rPr>
                  <w:rFonts w:asciiTheme="majorBidi" w:hAnsiTheme="majorBidi" w:cstheme="majorBidi"/>
                  <w:sz w:val="20"/>
                </w:rPr>
                <w:delText>1</w:delText>
              </w:r>
            </w:del>
          </w:p>
        </w:tc>
        <w:tc>
          <w:tcPr>
            <w:tcW w:w="3110" w:type="dxa"/>
          </w:tcPr>
          <w:p w14:paraId="7713E7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56" w:author="Johnny Schultz" w:date="2020-02-12T15:55:00Z"/>
                <w:rFonts w:asciiTheme="majorBidi" w:hAnsiTheme="majorBidi" w:cstheme="majorBidi"/>
                <w:sz w:val="20"/>
              </w:rPr>
            </w:pPr>
            <w:del w:id="26857" w:author="Johnny Schultz" w:date="2020-02-12T15:55:00Z">
              <w:r w:rsidRPr="00A013FD">
                <w:rPr>
                  <w:rFonts w:asciiTheme="majorBidi" w:hAnsiTheme="majorBidi" w:cstheme="majorBidi"/>
                  <w:sz w:val="20"/>
                </w:rPr>
                <w:delText>Defines packet content.</w:delText>
              </w:r>
            </w:del>
          </w:p>
        </w:tc>
        <w:tc>
          <w:tcPr>
            <w:tcW w:w="2302" w:type="dxa"/>
          </w:tcPr>
          <w:p w14:paraId="51B6E1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58" w:author="Johnny Schultz" w:date="2020-02-12T15:55:00Z"/>
                <w:rFonts w:asciiTheme="majorBidi" w:hAnsiTheme="majorBidi" w:cstheme="majorBidi"/>
                <w:sz w:val="20"/>
              </w:rPr>
            </w:pPr>
          </w:p>
        </w:tc>
      </w:tr>
      <w:tr w:rsidR="00A013FD" w:rsidRPr="00A013FD" w14:paraId="12F63500" w14:textId="77777777" w:rsidTr="00BF604E">
        <w:trPr>
          <w:jc w:val="center"/>
          <w:del w:id="26859" w:author="Johnny Schultz" w:date="2020-02-12T15:55:00Z"/>
        </w:trPr>
        <w:tc>
          <w:tcPr>
            <w:tcW w:w="2301" w:type="dxa"/>
          </w:tcPr>
          <w:p w14:paraId="4F3AD8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60" w:author="Johnny Schultz" w:date="2020-02-12T15:55:00Z"/>
                <w:rFonts w:asciiTheme="majorBidi" w:hAnsiTheme="majorBidi" w:cstheme="majorBidi"/>
                <w:sz w:val="20"/>
              </w:rPr>
            </w:pPr>
            <w:del w:id="26861" w:author="Johnny Schultz" w:date="2020-02-12T15:55:00Z">
              <w:r w:rsidRPr="00A013FD">
                <w:rPr>
                  <w:rFonts w:asciiTheme="majorBidi" w:hAnsiTheme="majorBidi" w:cstheme="majorBidi"/>
                  <w:sz w:val="20"/>
                </w:rPr>
                <w:delText>Packet size</w:delText>
              </w:r>
            </w:del>
          </w:p>
        </w:tc>
        <w:tc>
          <w:tcPr>
            <w:tcW w:w="1493" w:type="dxa"/>
          </w:tcPr>
          <w:p w14:paraId="1F9E44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62" w:author="Johnny Schultz" w:date="2020-02-12T15:55:00Z"/>
                <w:rFonts w:asciiTheme="majorBidi" w:hAnsiTheme="majorBidi" w:cstheme="majorBidi"/>
                <w:sz w:val="20"/>
              </w:rPr>
            </w:pPr>
            <w:del w:id="26863" w:author="Johnny Schultz" w:date="2020-02-12T15:55:00Z">
              <w:r w:rsidRPr="00A013FD">
                <w:rPr>
                  <w:rFonts w:asciiTheme="majorBidi" w:hAnsiTheme="majorBidi" w:cstheme="majorBidi"/>
                  <w:sz w:val="20"/>
                </w:rPr>
                <w:delText>1</w:delText>
              </w:r>
            </w:del>
          </w:p>
        </w:tc>
        <w:tc>
          <w:tcPr>
            <w:tcW w:w="3110" w:type="dxa"/>
          </w:tcPr>
          <w:p w14:paraId="15A619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64" w:author="Johnny Schultz" w:date="2020-02-12T15:55:00Z"/>
                <w:rFonts w:asciiTheme="majorBidi" w:hAnsiTheme="majorBidi" w:cstheme="majorBidi"/>
                <w:sz w:val="20"/>
              </w:rPr>
            </w:pPr>
            <w:del w:id="26865" w:author="Johnny Schultz" w:date="2020-02-12T15:55:00Z">
              <w:r w:rsidRPr="00A013FD">
                <w:rPr>
                  <w:rFonts w:asciiTheme="majorBidi" w:hAnsiTheme="majorBidi" w:cstheme="majorBidi"/>
                  <w:sz w:val="20"/>
                </w:rPr>
                <w:delText>Total size of this packet</w:delText>
              </w:r>
            </w:del>
          </w:p>
        </w:tc>
        <w:tc>
          <w:tcPr>
            <w:tcW w:w="2302" w:type="dxa"/>
          </w:tcPr>
          <w:p w14:paraId="2026FE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66" w:author="Johnny Schultz" w:date="2020-02-12T15:55:00Z"/>
                <w:rFonts w:asciiTheme="majorBidi" w:hAnsiTheme="majorBidi" w:cstheme="majorBidi"/>
                <w:sz w:val="20"/>
              </w:rPr>
            </w:pPr>
            <w:del w:id="26867" w:author="Johnny Schultz" w:date="2020-02-12T15:55:00Z">
              <w:r w:rsidRPr="00A013FD">
                <w:rPr>
                  <w:rFonts w:asciiTheme="majorBidi" w:hAnsiTheme="majorBidi" w:cstheme="majorBidi"/>
                  <w:sz w:val="20"/>
                </w:rPr>
                <w:delText>The size may be implicit in most packet types, but some packet types may be of variable length.</w:delText>
              </w:r>
            </w:del>
          </w:p>
        </w:tc>
      </w:tr>
      <w:tr w:rsidR="00A013FD" w:rsidRPr="00A013FD" w14:paraId="650A776D" w14:textId="77777777" w:rsidTr="00BF604E">
        <w:trPr>
          <w:jc w:val="center"/>
          <w:del w:id="26868" w:author="Johnny Schultz" w:date="2020-02-12T15:55:00Z"/>
        </w:trPr>
        <w:tc>
          <w:tcPr>
            <w:tcW w:w="2301" w:type="dxa"/>
          </w:tcPr>
          <w:p w14:paraId="0A5C0B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69" w:author="Johnny Schultz" w:date="2020-02-12T15:55:00Z"/>
                <w:rFonts w:asciiTheme="majorBidi" w:hAnsiTheme="majorBidi" w:cstheme="majorBidi"/>
                <w:sz w:val="20"/>
              </w:rPr>
            </w:pPr>
            <w:del w:id="26870" w:author="Johnny Schultz" w:date="2020-02-12T15:55:00Z">
              <w:r w:rsidRPr="00A013FD">
                <w:rPr>
                  <w:rFonts w:asciiTheme="majorBidi" w:hAnsiTheme="majorBidi" w:cstheme="majorBidi"/>
                  <w:sz w:val="20"/>
                </w:rPr>
                <w:delText>Ship ID</w:delText>
              </w:r>
            </w:del>
          </w:p>
        </w:tc>
        <w:tc>
          <w:tcPr>
            <w:tcW w:w="1493" w:type="dxa"/>
          </w:tcPr>
          <w:p w14:paraId="083F95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71" w:author="Johnny Schultz" w:date="2020-02-12T15:55:00Z"/>
                <w:rFonts w:asciiTheme="majorBidi" w:hAnsiTheme="majorBidi" w:cstheme="majorBidi"/>
                <w:sz w:val="20"/>
              </w:rPr>
            </w:pPr>
            <w:del w:id="26872" w:author="Johnny Schultz" w:date="2020-02-12T15:55:00Z">
              <w:r w:rsidRPr="00A013FD">
                <w:rPr>
                  <w:rFonts w:asciiTheme="majorBidi" w:hAnsiTheme="majorBidi" w:cstheme="majorBidi"/>
                  <w:sz w:val="20"/>
                </w:rPr>
                <w:delText>4</w:delText>
              </w:r>
            </w:del>
          </w:p>
        </w:tc>
        <w:tc>
          <w:tcPr>
            <w:tcW w:w="3110" w:type="dxa"/>
          </w:tcPr>
          <w:p w14:paraId="0A5CA0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73" w:author="Johnny Schultz" w:date="2020-02-12T15:55:00Z"/>
                <w:rFonts w:asciiTheme="majorBidi" w:hAnsiTheme="majorBidi" w:cstheme="majorBidi"/>
                <w:sz w:val="20"/>
              </w:rPr>
            </w:pPr>
            <w:del w:id="26874" w:author="Johnny Schultz" w:date="2020-02-12T15:55:00Z">
              <w:r w:rsidRPr="00A013FD">
                <w:rPr>
                  <w:rFonts w:asciiTheme="majorBidi" w:hAnsiTheme="majorBidi" w:cstheme="majorBidi"/>
                  <w:sz w:val="20"/>
                </w:rPr>
                <w:delText>Physical MAC address of ship</w:delText>
              </w:r>
            </w:del>
          </w:p>
        </w:tc>
        <w:tc>
          <w:tcPr>
            <w:tcW w:w="2302" w:type="dxa"/>
          </w:tcPr>
          <w:p w14:paraId="1E8811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75" w:author="Johnny Schultz" w:date="2020-02-12T15:55:00Z"/>
                <w:rFonts w:asciiTheme="majorBidi" w:hAnsiTheme="majorBidi" w:cstheme="majorBidi"/>
                <w:sz w:val="20"/>
              </w:rPr>
            </w:pPr>
          </w:p>
        </w:tc>
      </w:tr>
      <w:tr w:rsidR="00A013FD" w:rsidRPr="00A013FD" w14:paraId="10CC5894" w14:textId="77777777" w:rsidTr="00BF604E">
        <w:trPr>
          <w:jc w:val="center"/>
          <w:del w:id="26876" w:author="Johnny Schultz" w:date="2020-02-12T15:55:00Z"/>
        </w:trPr>
        <w:tc>
          <w:tcPr>
            <w:tcW w:w="2301" w:type="dxa"/>
          </w:tcPr>
          <w:p w14:paraId="5D946C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77" w:author="Johnny Schultz" w:date="2020-02-12T15:55:00Z"/>
                <w:rFonts w:asciiTheme="majorBidi" w:hAnsiTheme="majorBidi" w:cstheme="majorBidi"/>
                <w:sz w:val="20"/>
              </w:rPr>
            </w:pPr>
            <w:del w:id="26878" w:author="Johnny Schultz" w:date="2020-02-12T15:55:00Z">
              <w:r w:rsidRPr="00A013FD">
                <w:rPr>
                  <w:rFonts w:asciiTheme="majorBidi" w:hAnsiTheme="majorBidi" w:cstheme="majorBidi"/>
                  <w:sz w:val="20"/>
                </w:rPr>
                <w:delText>Ship sub address</w:delText>
              </w:r>
            </w:del>
          </w:p>
        </w:tc>
        <w:tc>
          <w:tcPr>
            <w:tcW w:w="1493" w:type="dxa"/>
          </w:tcPr>
          <w:p w14:paraId="221D38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79" w:author="Johnny Schultz" w:date="2020-02-12T15:55:00Z"/>
                <w:rFonts w:asciiTheme="majorBidi" w:hAnsiTheme="majorBidi" w:cstheme="majorBidi"/>
                <w:sz w:val="20"/>
              </w:rPr>
            </w:pPr>
            <w:del w:id="26880" w:author="Johnny Schultz" w:date="2020-02-12T15:55:00Z">
              <w:r w:rsidRPr="00A013FD">
                <w:rPr>
                  <w:rFonts w:asciiTheme="majorBidi" w:hAnsiTheme="majorBidi" w:cstheme="majorBidi"/>
                  <w:sz w:val="20"/>
                </w:rPr>
                <w:delText>2</w:delText>
              </w:r>
            </w:del>
          </w:p>
        </w:tc>
        <w:tc>
          <w:tcPr>
            <w:tcW w:w="3110" w:type="dxa"/>
          </w:tcPr>
          <w:p w14:paraId="5607A1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81" w:author="Johnny Schultz" w:date="2020-02-12T15:55:00Z"/>
                <w:rFonts w:asciiTheme="majorBidi" w:hAnsiTheme="majorBidi" w:cstheme="majorBidi"/>
                <w:sz w:val="20"/>
              </w:rPr>
            </w:pPr>
            <w:del w:id="26882" w:author="Johnny Schultz" w:date="2020-02-12T15:55:00Z">
              <w:r w:rsidRPr="00A013FD">
                <w:rPr>
                  <w:rFonts w:asciiTheme="majorBidi" w:hAnsiTheme="majorBidi" w:cstheme="majorBidi"/>
                  <w:sz w:val="20"/>
                </w:rPr>
                <w:delText>Ship gateway and M2M device ID</w:delText>
              </w:r>
            </w:del>
          </w:p>
        </w:tc>
        <w:tc>
          <w:tcPr>
            <w:tcW w:w="2302" w:type="dxa"/>
          </w:tcPr>
          <w:p w14:paraId="7DC886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83" w:author="Johnny Schultz" w:date="2020-02-12T15:55:00Z"/>
                <w:rFonts w:asciiTheme="majorBidi" w:hAnsiTheme="majorBidi" w:cstheme="majorBidi"/>
                <w:sz w:val="20"/>
              </w:rPr>
            </w:pPr>
          </w:p>
        </w:tc>
      </w:tr>
      <w:tr w:rsidR="00A013FD" w:rsidRPr="00A013FD" w14:paraId="3A783ED7" w14:textId="77777777" w:rsidTr="00BF604E">
        <w:trPr>
          <w:jc w:val="center"/>
          <w:del w:id="26884" w:author="Johnny Schultz" w:date="2020-02-12T15:55:00Z"/>
        </w:trPr>
        <w:tc>
          <w:tcPr>
            <w:tcW w:w="2301" w:type="dxa"/>
          </w:tcPr>
          <w:p w14:paraId="0A6ED8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85" w:author="Johnny Schultz" w:date="2020-02-12T15:55:00Z"/>
                <w:rFonts w:asciiTheme="majorBidi" w:hAnsiTheme="majorBidi" w:cstheme="majorBidi"/>
                <w:sz w:val="20"/>
              </w:rPr>
            </w:pPr>
            <w:del w:id="26886" w:author="Johnny Schultz" w:date="2020-02-12T15:55:00Z">
              <w:r w:rsidRPr="00A013FD">
                <w:rPr>
                  <w:rFonts w:asciiTheme="majorBidi" w:hAnsiTheme="majorBidi" w:cstheme="majorBidi"/>
                  <w:sz w:val="20"/>
                </w:rPr>
                <w:delText>Logical channel</w:delText>
              </w:r>
            </w:del>
          </w:p>
        </w:tc>
        <w:tc>
          <w:tcPr>
            <w:tcW w:w="1493" w:type="dxa"/>
          </w:tcPr>
          <w:p w14:paraId="598571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87" w:author="Johnny Schultz" w:date="2020-02-12T15:55:00Z"/>
                <w:rFonts w:asciiTheme="majorBidi" w:hAnsiTheme="majorBidi" w:cstheme="majorBidi"/>
                <w:sz w:val="20"/>
              </w:rPr>
            </w:pPr>
            <w:del w:id="26888" w:author="Johnny Schultz" w:date="2020-02-12T15:55:00Z">
              <w:r w:rsidRPr="00A013FD">
                <w:rPr>
                  <w:rFonts w:asciiTheme="majorBidi" w:hAnsiTheme="majorBidi" w:cstheme="majorBidi"/>
                  <w:sz w:val="20"/>
                </w:rPr>
                <w:delText>1</w:delText>
              </w:r>
            </w:del>
          </w:p>
        </w:tc>
        <w:tc>
          <w:tcPr>
            <w:tcW w:w="3110" w:type="dxa"/>
          </w:tcPr>
          <w:p w14:paraId="6F683C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89" w:author="Johnny Schultz" w:date="2020-02-12T15:55:00Z"/>
                <w:rFonts w:asciiTheme="majorBidi" w:hAnsiTheme="majorBidi" w:cstheme="majorBidi"/>
                <w:sz w:val="20"/>
              </w:rPr>
            </w:pPr>
            <w:del w:id="26890" w:author="Johnny Schultz" w:date="2020-02-12T15:55:00Z">
              <w:r w:rsidRPr="00A013FD">
                <w:rPr>
                  <w:rFonts w:asciiTheme="majorBidi" w:hAnsiTheme="majorBidi" w:cstheme="majorBidi"/>
                  <w:sz w:val="20"/>
                </w:rPr>
                <w:delText>Used to point to a specific ship message. Transactions IDs are assigned by the satellite.</w:delText>
              </w:r>
            </w:del>
          </w:p>
        </w:tc>
        <w:tc>
          <w:tcPr>
            <w:tcW w:w="2302" w:type="dxa"/>
          </w:tcPr>
          <w:p w14:paraId="0CF8A9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91" w:author="Johnny Schultz" w:date="2020-02-12T15:55:00Z"/>
                <w:rFonts w:asciiTheme="majorBidi" w:hAnsiTheme="majorBidi" w:cstheme="majorBidi"/>
                <w:sz w:val="20"/>
              </w:rPr>
            </w:pPr>
            <w:del w:id="26892" w:author="Johnny Schultz" w:date="2020-02-12T15:55:00Z">
              <w:r w:rsidRPr="00A013FD">
                <w:rPr>
                  <w:rFonts w:asciiTheme="majorBidi" w:hAnsiTheme="majorBidi" w:cstheme="majorBidi"/>
                  <w:sz w:val="20"/>
                </w:rPr>
                <w:delText>Enables ship to associate message with Transaction ID, used to determine if end delivery notification is received.</w:delText>
              </w:r>
            </w:del>
          </w:p>
        </w:tc>
      </w:tr>
      <w:tr w:rsidR="00A013FD" w:rsidRPr="00A013FD" w14:paraId="19F6060D" w14:textId="77777777" w:rsidTr="00BF604E">
        <w:trPr>
          <w:jc w:val="center"/>
          <w:del w:id="26893" w:author="Johnny Schultz" w:date="2020-02-12T15:55:00Z"/>
        </w:trPr>
        <w:tc>
          <w:tcPr>
            <w:tcW w:w="2301" w:type="dxa"/>
          </w:tcPr>
          <w:p w14:paraId="320F8F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94" w:author="Johnny Schultz" w:date="2020-02-12T15:55:00Z"/>
                <w:rFonts w:asciiTheme="majorBidi" w:hAnsiTheme="majorBidi" w:cstheme="majorBidi"/>
                <w:sz w:val="20"/>
              </w:rPr>
            </w:pPr>
            <w:del w:id="26895" w:author="Johnny Schultz" w:date="2020-02-12T15:55:00Z">
              <w:r w:rsidRPr="00A013FD">
                <w:rPr>
                  <w:rFonts w:asciiTheme="majorBidi" w:hAnsiTheme="majorBidi" w:cstheme="majorBidi"/>
                  <w:sz w:val="20"/>
                </w:rPr>
                <w:delText>Receive slot</w:delText>
              </w:r>
            </w:del>
          </w:p>
        </w:tc>
        <w:tc>
          <w:tcPr>
            <w:tcW w:w="1493" w:type="dxa"/>
          </w:tcPr>
          <w:p w14:paraId="1A0B9E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96" w:author="Johnny Schultz" w:date="2020-02-12T15:55:00Z"/>
                <w:rFonts w:asciiTheme="majorBidi" w:hAnsiTheme="majorBidi" w:cstheme="majorBidi"/>
                <w:sz w:val="20"/>
              </w:rPr>
            </w:pPr>
            <w:del w:id="26897" w:author="Johnny Schultz" w:date="2020-02-12T15:55:00Z">
              <w:r w:rsidRPr="00A013FD">
                <w:rPr>
                  <w:rFonts w:asciiTheme="majorBidi" w:hAnsiTheme="majorBidi" w:cstheme="majorBidi"/>
                  <w:sz w:val="20"/>
                </w:rPr>
                <w:delText>1</w:delText>
              </w:r>
            </w:del>
          </w:p>
        </w:tc>
        <w:tc>
          <w:tcPr>
            <w:tcW w:w="3110" w:type="dxa"/>
          </w:tcPr>
          <w:p w14:paraId="4AD36D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898" w:author="Johnny Schultz" w:date="2020-02-12T15:55:00Z"/>
                <w:rFonts w:asciiTheme="majorBidi" w:hAnsiTheme="majorBidi" w:cstheme="majorBidi"/>
                <w:sz w:val="20"/>
              </w:rPr>
            </w:pPr>
            <w:del w:id="26899" w:author="Johnny Schultz" w:date="2020-02-12T15:55:00Z">
              <w:r w:rsidRPr="00A013FD">
                <w:rPr>
                  <w:rFonts w:asciiTheme="majorBidi" w:hAnsiTheme="majorBidi" w:cstheme="majorBidi"/>
                  <w:sz w:val="20"/>
                </w:rPr>
                <w:delText>Slot where message was received also used to point to a specific message.</w:delText>
              </w:r>
            </w:del>
          </w:p>
        </w:tc>
        <w:tc>
          <w:tcPr>
            <w:tcW w:w="2302" w:type="dxa"/>
          </w:tcPr>
          <w:p w14:paraId="2C281D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00" w:author="Johnny Schultz" w:date="2020-02-12T15:55:00Z"/>
                <w:rFonts w:asciiTheme="majorBidi" w:hAnsiTheme="majorBidi" w:cstheme="majorBidi"/>
                <w:sz w:val="20"/>
              </w:rPr>
            </w:pPr>
          </w:p>
        </w:tc>
      </w:tr>
      <w:tr w:rsidR="00A013FD" w:rsidRPr="00A013FD" w14:paraId="7C432604" w14:textId="77777777" w:rsidTr="00BF604E">
        <w:trPr>
          <w:jc w:val="center"/>
          <w:del w:id="26901" w:author="Johnny Schultz" w:date="2020-02-12T15:55:00Z"/>
        </w:trPr>
        <w:tc>
          <w:tcPr>
            <w:tcW w:w="2301" w:type="dxa"/>
          </w:tcPr>
          <w:p w14:paraId="0E52DB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02" w:author="Johnny Schultz" w:date="2020-02-12T15:55:00Z"/>
                <w:rFonts w:asciiTheme="majorBidi" w:hAnsiTheme="majorBidi" w:cstheme="majorBidi"/>
                <w:sz w:val="20"/>
              </w:rPr>
            </w:pPr>
            <w:del w:id="26903" w:author="Johnny Schultz" w:date="2020-02-12T15:55:00Z">
              <w:r w:rsidRPr="00A013FD">
                <w:rPr>
                  <w:rFonts w:asciiTheme="majorBidi" w:hAnsiTheme="majorBidi" w:cstheme="majorBidi"/>
                  <w:sz w:val="20"/>
                </w:rPr>
                <w:delText>Start slot</w:delText>
              </w:r>
            </w:del>
          </w:p>
        </w:tc>
        <w:tc>
          <w:tcPr>
            <w:tcW w:w="1493" w:type="dxa"/>
          </w:tcPr>
          <w:p w14:paraId="1BB1AE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04" w:author="Johnny Schultz" w:date="2020-02-12T15:55:00Z"/>
                <w:rFonts w:asciiTheme="majorBidi" w:hAnsiTheme="majorBidi" w:cstheme="majorBidi"/>
                <w:sz w:val="20"/>
              </w:rPr>
            </w:pPr>
            <w:del w:id="26905" w:author="Johnny Schultz" w:date="2020-02-12T15:55:00Z">
              <w:r w:rsidRPr="00A013FD">
                <w:rPr>
                  <w:rFonts w:asciiTheme="majorBidi" w:hAnsiTheme="majorBidi" w:cstheme="majorBidi"/>
                  <w:sz w:val="20"/>
                </w:rPr>
                <w:delText>1</w:delText>
              </w:r>
            </w:del>
          </w:p>
        </w:tc>
        <w:tc>
          <w:tcPr>
            <w:tcW w:w="3110" w:type="dxa"/>
          </w:tcPr>
          <w:p w14:paraId="0A6EB1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06" w:author="Johnny Schultz" w:date="2020-02-12T15:55:00Z"/>
                <w:rFonts w:asciiTheme="majorBidi" w:hAnsiTheme="majorBidi" w:cstheme="majorBidi"/>
                <w:sz w:val="20"/>
              </w:rPr>
            </w:pPr>
            <w:del w:id="26907" w:author="Johnny Schultz" w:date="2020-02-12T15:55:00Z">
              <w:r w:rsidRPr="00A013FD">
                <w:rPr>
                  <w:rFonts w:asciiTheme="majorBidi" w:hAnsiTheme="majorBidi" w:cstheme="majorBidi"/>
                  <w:sz w:val="20"/>
                </w:rPr>
                <w:delText>Start slot where ship starts transmission. Resolution 10 slots</w:delText>
              </w:r>
            </w:del>
          </w:p>
        </w:tc>
        <w:tc>
          <w:tcPr>
            <w:tcW w:w="2302" w:type="dxa"/>
          </w:tcPr>
          <w:p w14:paraId="53A1AB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08" w:author="Johnny Schultz" w:date="2020-02-12T15:55:00Z"/>
                <w:rFonts w:asciiTheme="majorBidi" w:hAnsiTheme="majorBidi" w:cstheme="majorBidi"/>
                <w:sz w:val="20"/>
              </w:rPr>
            </w:pPr>
          </w:p>
        </w:tc>
      </w:tr>
      <w:tr w:rsidR="00A013FD" w:rsidRPr="00A013FD" w14:paraId="24BA0E03" w14:textId="77777777" w:rsidTr="00BF604E">
        <w:trPr>
          <w:jc w:val="center"/>
          <w:del w:id="26909" w:author="Johnny Schultz" w:date="2020-02-12T15:55:00Z"/>
        </w:trPr>
        <w:tc>
          <w:tcPr>
            <w:tcW w:w="2301" w:type="dxa"/>
          </w:tcPr>
          <w:p w14:paraId="37166D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10" w:author="Johnny Schultz" w:date="2020-02-12T15:55:00Z"/>
                <w:rFonts w:asciiTheme="majorBidi" w:hAnsiTheme="majorBidi" w:cstheme="majorBidi"/>
                <w:sz w:val="20"/>
              </w:rPr>
            </w:pPr>
            <w:del w:id="26911" w:author="Johnny Schultz" w:date="2020-02-12T15:55:00Z">
              <w:r w:rsidRPr="00A013FD">
                <w:rPr>
                  <w:rFonts w:asciiTheme="majorBidi" w:hAnsiTheme="majorBidi" w:cstheme="majorBidi"/>
                  <w:sz w:val="20"/>
                </w:rPr>
                <w:delText>Transaction ID</w:delText>
              </w:r>
            </w:del>
          </w:p>
        </w:tc>
        <w:tc>
          <w:tcPr>
            <w:tcW w:w="1493" w:type="dxa"/>
          </w:tcPr>
          <w:p w14:paraId="7270BF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12" w:author="Johnny Schultz" w:date="2020-02-12T15:55:00Z"/>
                <w:rFonts w:asciiTheme="majorBidi" w:hAnsiTheme="majorBidi" w:cstheme="majorBidi"/>
                <w:sz w:val="20"/>
              </w:rPr>
            </w:pPr>
            <w:del w:id="26913" w:author="Johnny Schultz" w:date="2020-02-12T15:55:00Z">
              <w:r w:rsidRPr="00A013FD">
                <w:rPr>
                  <w:rFonts w:asciiTheme="majorBidi" w:hAnsiTheme="majorBidi" w:cstheme="majorBidi"/>
                  <w:sz w:val="20"/>
                </w:rPr>
                <w:delText>2</w:delText>
              </w:r>
            </w:del>
          </w:p>
        </w:tc>
        <w:tc>
          <w:tcPr>
            <w:tcW w:w="3110" w:type="dxa"/>
          </w:tcPr>
          <w:p w14:paraId="6A78D1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14" w:author="Johnny Schultz" w:date="2020-02-12T15:55:00Z"/>
                <w:rFonts w:asciiTheme="majorBidi" w:hAnsiTheme="majorBidi" w:cstheme="majorBidi"/>
                <w:sz w:val="20"/>
              </w:rPr>
            </w:pPr>
            <w:del w:id="26915" w:author="Johnny Schultz" w:date="2020-02-12T15:55:00Z">
              <w:r w:rsidRPr="00A013FD">
                <w:rPr>
                  <w:rFonts w:asciiTheme="majorBidi" w:hAnsiTheme="majorBidi" w:cstheme="majorBidi"/>
                  <w:sz w:val="20"/>
                </w:rPr>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3804A1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16" w:author="Johnny Schultz" w:date="2020-02-12T15:55:00Z"/>
                <w:rFonts w:asciiTheme="majorBidi" w:hAnsiTheme="majorBidi" w:cstheme="majorBidi"/>
                <w:sz w:val="20"/>
              </w:rPr>
            </w:pPr>
          </w:p>
        </w:tc>
      </w:tr>
    </w:tbl>
    <w:p w14:paraId="10B83F1E" w14:textId="77777777" w:rsidR="00A013FD" w:rsidRPr="00A013FD" w:rsidRDefault="00A013FD" w:rsidP="00A013FD">
      <w:pPr>
        <w:keepNext/>
        <w:keepLines/>
        <w:tabs>
          <w:tab w:val="clear" w:pos="1134"/>
          <w:tab w:val="left" w:pos="360"/>
        </w:tabs>
        <w:spacing w:before="200"/>
        <w:ind w:left="360" w:hanging="360"/>
        <w:outlineLvl w:val="2"/>
        <w:rPr>
          <w:del w:id="26917" w:author="Johnny Schultz" w:date="2020-02-12T15:55:00Z"/>
          <w:b/>
        </w:rPr>
      </w:pPr>
      <w:del w:id="26918" w:author="Johnny Schultz" w:date="2020-02-12T15:55:00Z">
        <w:r w:rsidRPr="00A013FD">
          <w:rPr>
            <w:b/>
          </w:rPr>
          <w:delText>3.8.3</w:delText>
        </w:r>
        <w:r w:rsidRPr="00A013FD">
          <w:rPr>
            <w:b/>
          </w:rPr>
          <w:tab/>
          <w:delText>Multicast data channel (MDC)</w:delText>
        </w:r>
      </w:del>
    </w:p>
    <w:p w14:paraId="075A13F4" w14:textId="77777777" w:rsidR="00A013FD" w:rsidRPr="00A013FD" w:rsidRDefault="00A013FD" w:rsidP="00A013FD">
      <w:pPr>
        <w:rPr>
          <w:del w:id="26919" w:author="Johnny Schultz" w:date="2020-02-12T15:55:00Z"/>
        </w:rPr>
      </w:pPr>
      <w:del w:id="26920" w:author="Johnny Schultz" w:date="2020-02-12T15:55:00Z">
        <w:r w:rsidRPr="00A013FD">
          <w:delText>This downlink channel is received by a large number of ships and a high margin PL-Frame format is used.</w:delText>
        </w:r>
      </w:del>
    </w:p>
    <w:p w14:paraId="25BC3802" w14:textId="77777777" w:rsidR="00A013FD" w:rsidRPr="00A013FD" w:rsidRDefault="00A013FD" w:rsidP="00A013FD">
      <w:pPr>
        <w:keepNext/>
        <w:keepLines/>
        <w:tabs>
          <w:tab w:val="clear" w:pos="1134"/>
          <w:tab w:val="left" w:pos="360"/>
        </w:tabs>
        <w:spacing w:before="200"/>
        <w:ind w:left="360" w:hanging="360"/>
        <w:outlineLvl w:val="2"/>
        <w:rPr>
          <w:del w:id="26921" w:author="Johnny Schultz" w:date="2020-02-12T15:55:00Z"/>
          <w:b/>
        </w:rPr>
      </w:pPr>
      <w:del w:id="26922" w:author="Johnny Schultz" w:date="2020-02-12T15:55:00Z">
        <w:r w:rsidRPr="00A013FD">
          <w:rPr>
            <w:b/>
          </w:rPr>
          <w:delText>3.8.4</w:delText>
        </w:r>
        <w:r w:rsidRPr="00A013FD">
          <w:rPr>
            <w:b/>
          </w:rPr>
          <w:tab/>
          <w:delText>Unicast data channel (UDC)</w:delText>
        </w:r>
      </w:del>
    </w:p>
    <w:p w14:paraId="40BD5954" w14:textId="77777777" w:rsidR="00A013FD" w:rsidRPr="00A013FD" w:rsidRDefault="00A013FD" w:rsidP="00A013FD">
      <w:pPr>
        <w:rPr>
          <w:del w:id="26923" w:author="Johnny Schultz" w:date="2020-02-12T15:55:00Z"/>
        </w:rPr>
      </w:pPr>
      <w:del w:id="26924" w:author="Johnny Schultz" w:date="2020-02-12T15:55:00Z">
        <w:r w:rsidRPr="00A013FD">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3B18B2A0" w14:textId="77777777" w:rsidR="00A013FD" w:rsidRPr="00A013FD" w:rsidRDefault="00A013FD" w:rsidP="00A013FD">
      <w:pPr>
        <w:keepNext/>
        <w:keepLines/>
        <w:tabs>
          <w:tab w:val="left" w:pos="360"/>
        </w:tabs>
        <w:spacing w:before="280"/>
        <w:ind w:left="360" w:hanging="360"/>
        <w:outlineLvl w:val="0"/>
        <w:rPr>
          <w:del w:id="26925" w:author="Johnny Schultz" w:date="2020-02-12T15:55:00Z"/>
          <w:b/>
          <w:sz w:val="28"/>
        </w:rPr>
      </w:pPr>
      <w:del w:id="26926" w:author="Johnny Schultz" w:date="2020-02-12T15:55:00Z">
        <w:r w:rsidRPr="00A013FD">
          <w:rPr>
            <w:b/>
            <w:sz w:val="28"/>
          </w:rPr>
          <w:delText>4</w:delText>
        </w:r>
        <w:r w:rsidRPr="00A013FD">
          <w:rPr>
            <w:b/>
            <w:sz w:val="28"/>
          </w:rPr>
          <w:tab/>
          <w:delText>Network layer</w:delText>
        </w:r>
        <w:bookmarkEnd w:id="26329"/>
      </w:del>
    </w:p>
    <w:p w14:paraId="3D896610" w14:textId="77777777" w:rsidR="00A013FD" w:rsidRPr="00A013FD" w:rsidRDefault="00A013FD" w:rsidP="00A013FD">
      <w:pPr>
        <w:keepNext/>
        <w:keepLines/>
        <w:tabs>
          <w:tab w:val="left" w:pos="360"/>
        </w:tabs>
        <w:spacing w:before="200"/>
        <w:ind w:left="360" w:hanging="360"/>
        <w:outlineLvl w:val="1"/>
        <w:rPr>
          <w:del w:id="26927" w:author="Johnny Schultz" w:date="2020-02-12T15:55:00Z"/>
          <w:b/>
        </w:rPr>
      </w:pPr>
      <w:del w:id="26928" w:author="Johnny Schultz" w:date="2020-02-12T15:55:00Z">
        <w:r w:rsidRPr="00A013FD">
          <w:rPr>
            <w:b/>
          </w:rPr>
          <w:delText>4.1</w:delText>
        </w:r>
        <w:r w:rsidRPr="00A013FD">
          <w:rPr>
            <w:b/>
          </w:rPr>
          <w:tab/>
          <w:delText>Downlink data transfer protocols</w:delText>
        </w:r>
      </w:del>
    </w:p>
    <w:p w14:paraId="5B1D47A8" w14:textId="77777777" w:rsidR="00A013FD" w:rsidRPr="00A013FD" w:rsidRDefault="00A013FD" w:rsidP="00A013FD">
      <w:pPr>
        <w:rPr>
          <w:del w:id="26929" w:author="Johnny Schultz" w:date="2020-02-12T15:55:00Z"/>
        </w:rPr>
      </w:pPr>
      <w:del w:id="26930" w:author="Johnny Schultz" w:date="2020-02-12T15:55:00Z">
        <w:r w:rsidRPr="00A013FD">
          <w:delText>The following downlink protocols shall be supported:</w:delText>
        </w:r>
      </w:del>
    </w:p>
    <w:p w14:paraId="0D52DBB0" w14:textId="77777777" w:rsidR="00A013FD" w:rsidRPr="00A013FD" w:rsidRDefault="00A013FD" w:rsidP="00A013FD">
      <w:pPr>
        <w:tabs>
          <w:tab w:val="clear" w:pos="2268"/>
          <w:tab w:val="left" w:pos="2608"/>
          <w:tab w:val="left" w:pos="3345"/>
        </w:tabs>
        <w:spacing w:before="80"/>
        <w:ind w:left="1134" w:hanging="1134"/>
        <w:rPr>
          <w:del w:id="26931" w:author="Johnny Schultz" w:date="2020-02-12T15:55:00Z"/>
        </w:rPr>
      </w:pPr>
      <w:del w:id="26932" w:author="Johnny Schultz" w:date="2020-02-12T15:55:00Z">
        <w:r w:rsidRPr="00A013FD">
          <w:delText>–</w:delText>
        </w:r>
        <w:r w:rsidRPr="00A013FD">
          <w:tab/>
          <w:delText>Bulletin board transmission (network configuration).</w:delText>
        </w:r>
      </w:del>
    </w:p>
    <w:p w14:paraId="3EC2B8BE" w14:textId="77777777" w:rsidR="00A013FD" w:rsidRPr="00A013FD" w:rsidRDefault="00A013FD" w:rsidP="00A013FD">
      <w:pPr>
        <w:tabs>
          <w:tab w:val="clear" w:pos="2268"/>
          <w:tab w:val="left" w:pos="2608"/>
          <w:tab w:val="left" w:pos="3345"/>
        </w:tabs>
        <w:spacing w:before="80"/>
        <w:ind w:left="1134" w:hanging="1134"/>
        <w:rPr>
          <w:del w:id="26933" w:author="Johnny Schultz" w:date="2020-02-12T15:55:00Z"/>
        </w:rPr>
      </w:pPr>
      <w:del w:id="26934" w:author="Johnny Schultz" w:date="2020-02-12T15:55:00Z">
        <w:r w:rsidRPr="00A013FD">
          <w:delText>–</w:delText>
        </w:r>
        <w:r w:rsidRPr="00A013FD">
          <w:tab/>
          <w:delText>Multicast (one-way) (icemaps, weather info, notices to mariners)</w:delText>
        </w:r>
      </w:del>
    </w:p>
    <w:p w14:paraId="4F3627A4" w14:textId="77777777" w:rsidR="00A013FD" w:rsidRPr="00A013FD" w:rsidRDefault="00A013FD" w:rsidP="00A013FD">
      <w:pPr>
        <w:tabs>
          <w:tab w:val="clear" w:pos="2268"/>
          <w:tab w:val="left" w:pos="2608"/>
          <w:tab w:val="left" w:pos="3345"/>
        </w:tabs>
        <w:spacing w:before="80"/>
        <w:ind w:left="1134" w:hanging="1134"/>
        <w:rPr>
          <w:del w:id="26935" w:author="Johnny Schultz" w:date="2020-02-12T15:55:00Z"/>
        </w:rPr>
      </w:pPr>
      <w:del w:id="26936" w:author="Johnny Schultz" w:date="2020-02-12T15:55:00Z">
        <w:r w:rsidRPr="00A013FD">
          <w:delText>–</w:delText>
        </w:r>
        <w:r w:rsidRPr="00A013FD">
          <w:tab/>
          <w:delText>Unicast (shore to ship file transfer, up to 100 kBytes).</w:delText>
        </w:r>
      </w:del>
    </w:p>
    <w:p w14:paraId="6B9B9784" w14:textId="77777777" w:rsidR="00A013FD" w:rsidRPr="00A013FD" w:rsidRDefault="00A013FD" w:rsidP="00A013FD">
      <w:pPr>
        <w:rPr>
          <w:del w:id="26937" w:author="Johnny Schultz" w:date="2020-02-12T15:55:00Z"/>
        </w:rPr>
      </w:pPr>
      <w:del w:id="26938" w:author="Johnny Schultz" w:date="2020-02-12T15:55:00Z">
        <w:r w:rsidRPr="00A013FD">
          <w:delText>The protocols are shown in Fig. A4-10 – Fig. A4-13.</w:delText>
        </w:r>
      </w:del>
    </w:p>
    <w:p w14:paraId="4B109418" w14:textId="77777777" w:rsidR="00A013FD" w:rsidRPr="00A013FD" w:rsidRDefault="00A013FD" w:rsidP="00A013FD">
      <w:pPr>
        <w:keepNext/>
        <w:keepLines/>
        <w:spacing w:before="480" w:after="120"/>
        <w:jc w:val="center"/>
        <w:rPr>
          <w:del w:id="26939" w:author="Johnny Schultz" w:date="2020-02-12T15:55:00Z"/>
          <w:caps/>
          <w:sz w:val="20"/>
        </w:rPr>
      </w:pPr>
      <w:del w:id="26940" w:author="Johnny Schultz" w:date="2020-02-12T15:55:00Z">
        <w:r w:rsidRPr="00A013FD">
          <w:rPr>
            <w:caps/>
            <w:sz w:val="20"/>
          </w:rPr>
          <w:delText>Figure A4-10</w:delText>
        </w:r>
      </w:del>
    </w:p>
    <w:p w14:paraId="560E4159" w14:textId="77777777" w:rsidR="00A013FD" w:rsidRPr="00A013FD" w:rsidRDefault="00A013FD" w:rsidP="00A013FD">
      <w:pPr>
        <w:keepNext/>
        <w:keepLines/>
        <w:spacing w:before="0" w:after="480"/>
        <w:jc w:val="center"/>
        <w:rPr>
          <w:del w:id="26941" w:author="Johnny Schultz" w:date="2020-02-12T15:55:00Z"/>
          <w:rFonts w:ascii="Times New Roman Bold" w:hAnsi="Times New Roman Bold"/>
          <w:b/>
          <w:sz w:val="20"/>
        </w:rPr>
      </w:pPr>
      <w:del w:id="26942" w:author="Johnny Schultz" w:date="2020-02-12T15:55:00Z">
        <w:r w:rsidRPr="00A013FD">
          <w:rPr>
            <w:rFonts w:ascii="Times New Roman Bold" w:hAnsi="Times New Roman Bold"/>
            <w:b/>
            <w:sz w:val="20"/>
          </w:rPr>
          <w:delText>Bulletin board with network version change</w:delText>
        </w:r>
      </w:del>
    </w:p>
    <w:p w14:paraId="7BEDCAFF" w14:textId="77777777" w:rsidR="00A013FD" w:rsidRPr="00A013FD" w:rsidRDefault="00A013FD" w:rsidP="00A013FD">
      <w:pPr>
        <w:keepNext/>
        <w:keepLines/>
        <w:jc w:val="center"/>
        <w:rPr>
          <w:del w:id="26943" w:author="Johnny Schultz" w:date="2020-02-12T15:55:00Z"/>
        </w:rPr>
      </w:pPr>
      <w:del w:id="26944" w:author="Johnny Schultz" w:date="2020-02-12T15:55:00Z">
        <w:r w:rsidRPr="00A013FD">
          <w:rPr>
            <w:noProof/>
            <w:lang w:val="fr-CA" w:eastAsia="fr-CA"/>
          </w:rPr>
          <w:drawing>
            <wp:inline distT="0" distB="0" distL="0" distR="0" wp14:anchorId="39ADF065" wp14:editId="60EC2111">
              <wp:extent cx="5165725" cy="38557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165725" cy="3855720"/>
                      </a:xfrm>
                      <a:prstGeom prst="rect">
                        <a:avLst/>
                      </a:prstGeom>
                      <a:noFill/>
                      <a:ln>
                        <a:noFill/>
                      </a:ln>
                    </pic:spPr>
                  </pic:pic>
                </a:graphicData>
              </a:graphic>
            </wp:inline>
          </w:drawing>
        </w:r>
      </w:del>
    </w:p>
    <w:p w14:paraId="6C918667" w14:textId="77777777" w:rsidR="00A013FD" w:rsidRPr="00A013FD" w:rsidRDefault="00A013FD" w:rsidP="00A013FD">
      <w:pPr>
        <w:rPr>
          <w:del w:id="26945" w:author="Johnny Schultz" w:date="2020-02-12T15:55:00Z"/>
        </w:rPr>
      </w:pPr>
    </w:p>
    <w:p w14:paraId="25DE21AB" w14:textId="77777777" w:rsidR="00A013FD" w:rsidRPr="00A013FD" w:rsidRDefault="00A013FD" w:rsidP="00A013FD">
      <w:pPr>
        <w:keepNext/>
        <w:keepLines/>
        <w:spacing w:before="480" w:after="120"/>
        <w:jc w:val="center"/>
        <w:rPr>
          <w:del w:id="26946" w:author="Johnny Schultz" w:date="2020-02-12T15:55:00Z"/>
          <w:caps/>
          <w:sz w:val="20"/>
        </w:rPr>
      </w:pPr>
      <w:del w:id="26947" w:author="Johnny Schultz" w:date="2020-02-12T15:55:00Z">
        <w:r w:rsidRPr="00A013FD">
          <w:rPr>
            <w:caps/>
            <w:sz w:val="20"/>
          </w:rPr>
          <w:delText>Figure A4-11</w:delText>
        </w:r>
      </w:del>
    </w:p>
    <w:p w14:paraId="55BE6786" w14:textId="77777777" w:rsidR="00A013FD" w:rsidRPr="00A013FD" w:rsidRDefault="00A013FD" w:rsidP="00A013FD">
      <w:pPr>
        <w:keepNext/>
        <w:keepLines/>
        <w:spacing w:before="0" w:after="480"/>
        <w:jc w:val="center"/>
        <w:rPr>
          <w:del w:id="26948" w:author="Johnny Schultz" w:date="2020-02-12T15:55:00Z"/>
          <w:rFonts w:ascii="Times New Roman Bold" w:hAnsi="Times New Roman Bold"/>
          <w:b/>
          <w:sz w:val="20"/>
        </w:rPr>
      </w:pPr>
      <w:del w:id="26949" w:author="Johnny Schultz" w:date="2020-02-12T15:55:00Z">
        <w:r w:rsidRPr="00A013FD">
          <w:rPr>
            <w:rFonts w:ascii="Times New Roman Bold" w:hAnsi="Times New Roman Bold"/>
            <w:b/>
            <w:sz w:val="20"/>
          </w:rPr>
          <w:delText>Multicast protocol (one-way)</w:delText>
        </w:r>
      </w:del>
    </w:p>
    <w:p w14:paraId="049667AF" w14:textId="77777777" w:rsidR="00A013FD" w:rsidRPr="00A013FD" w:rsidRDefault="00A013FD" w:rsidP="00A013FD">
      <w:pPr>
        <w:keepNext/>
        <w:keepLines/>
        <w:jc w:val="center"/>
        <w:rPr>
          <w:del w:id="26950" w:author="Johnny Schultz" w:date="2020-02-12T15:55:00Z"/>
        </w:rPr>
      </w:pPr>
      <w:del w:id="26951" w:author="Johnny Schultz" w:date="2020-02-12T15:55:00Z">
        <w:r w:rsidRPr="00A013FD">
          <w:rPr>
            <w:noProof/>
            <w:lang w:val="fr-CA" w:eastAsia="fr-CA"/>
          </w:rPr>
          <w:drawing>
            <wp:inline distT="0" distB="0" distL="0" distR="0" wp14:anchorId="5DBD62DD" wp14:editId="4586A262">
              <wp:extent cx="5936615" cy="463994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936615" cy="4639945"/>
                      </a:xfrm>
                      <a:prstGeom prst="rect">
                        <a:avLst/>
                      </a:prstGeom>
                      <a:noFill/>
                      <a:ln>
                        <a:noFill/>
                      </a:ln>
                    </pic:spPr>
                  </pic:pic>
                </a:graphicData>
              </a:graphic>
            </wp:inline>
          </w:drawing>
        </w:r>
      </w:del>
    </w:p>
    <w:p w14:paraId="19145C8C" w14:textId="77777777" w:rsidR="00A013FD" w:rsidRPr="00A013FD" w:rsidRDefault="00A013FD" w:rsidP="00A013FD">
      <w:pPr>
        <w:rPr>
          <w:del w:id="26952" w:author="Johnny Schultz" w:date="2020-02-12T15:55:00Z"/>
        </w:rPr>
      </w:pPr>
    </w:p>
    <w:p w14:paraId="3D2F34A3" w14:textId="77777777" w:rsidR="00A013FD" w:rsidRPr="00A013FD" w:rsidRDefault="00A013FD" w:rsidP="00A013FD">
      <w:pPr>
        <w:keepNext/>
        <w:keepLines/>
        <w:spacing w:before="480" w:after="120"/>
        <w:jc w:val="center"/>
        <w:rPr>
          <w:del w:id="26953" w:author="Johnny Schultz" w:date="2020-02-12T15:55:00Z"/>
          <w:rFonts w:ascii="Arial" w:hAnsi="Arial" w:cs="Arial"/>
          <w:b/>
          <w:caps/>
          <w:sz w:val="20"/>
        </w:rPr>
      </w:pPr>
      <w:del w:id="26954" w:author="Johnny Schultz" w:date="2020-02-12T15:55:00Z">
        <w:r w:rsidRPr="00A013FD">
          <w:rPr>
            <w:caps/>
            <w:sz w:val="20"/>
          </w:rPr>
          <w:delText>Figure A4-12</w:delText>
        </w:r>
      </w:del>
    </w:p>
    <w:p w14:paraId="57031985" w14:textId="77777777" w:rsidR="00A013FD" w:rsidRPr="00A013FD" w:rsidRDefault="00A013FD" w:rsidP="00A013FD">
      <w:pPr>
        <w:keepNext/>
        <w:keepLines/>
        <w:spacing w:before="0" w:after="480"/>
        <w:jc w:val="center"/>
        <w:rPr>
          <w:del w:id="26955" w:author="Johnny Schultz" w:date="2020-02-12T15:55:00Z"/>
          <w:rFonts w:ascii="Times New Roman Bold" w:hAnsi="Times New Roman Bold"/>
          <w:b/>
          <w:sz w:val="20"/>
        </w:rPr>
      </w:pPr>
      <w:del w:id="26956" w:author="Johnny Schultz" w:date="2020-02-12T15:55:00Z">
        <w:r w:rsidRPr="00A013FD">
          <w:rPr>
            <w:rFonts w:ascii="Times New Roman Bold" w:hAnsi="Times New Roman Bold"/>
            <w:b/>
            <w:sz w:val="20"/>
          </w:rPr>
          <w:delText>Shore originated unicast (file transfer) protocol</w:delText>
        </w:r>
      </w:del>
    </w:p>
    <w:p w14:paraId="2CF6E806" w14:textId="77777777" w:rsidR="00A013FD" w:rsidRPr="00A013FD" w:rsidRDefault="00A013FD" w:rsidP="00A013FD">
      <w:pPr>
        <w:keepNext/>
        <w:keepLines/>
        <w:jc w:val="center"/>
        <w:rPr>
          <w:del w:id="26957" w:author="Johnny Schultz" w:date="2020-02-12T15:55:00Z"/>
        </w:rPr>
      </w:pPr>
      <w:del w:id="26958" w:author="Johnny Schultz" w:date="2020-02-12T15:55:00Z">
        <w:r w:rsidRPr="00A013FD">
          <w:rPr>
            <w:noProof/>
            <w:lang w:val="fr-CA" w:eastAsia="fr-CA"/>
          </w:rPr>
          <w:drawing>
            <wp:inline distT="0" distB="0" distL="0" distR="0" wp14:anchorId="59106B3B" wp14:editId="65EEAA45">
              <wp:extent cx="5793740" cy="496125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793740" cy="4961255"/>
                      </a:xfrm>
                      <a:prstGeom prst="rect">
                        <a:avLst/>
                      </a:prstGeom>
                      <a:noFill/>
                      <a:ln>
                        <a:noFill/>
                      </a:ln>
                    </pic:spPr>
                  </pic:pic>
                </a:graphicData>
              </a:graphic>
            </wp:inline>
          </w:drawing>
        </w:r>
      </w:del>
    </w:p>
    <w:p w14:paraId="172FE674" w14:textId="77777777" w:rsidR="00A013FD" w:rsidRPr="00A013FD" w:rsidRDefault="00A013FD" w:rsidP="00A013FD">
      <w:pPr>
        <w:rPr>
          <w:del w:id="26959" w:author="Johnny Schultz" w:date="2020-02-12T15:55:00Z"/>
        </w:rPr>
      </w:pPr>
    </w:p>
    <w:p w14:paraId="23A8B36E" w14:textId="77777777" w:rsidR="00A013FD" w:rsidRPr="00A013FD" w:rsidRDefault="00A013FD" w:rsidP="00A013FD">
      <w:pPr>
        <w:keepNext/>
        <w:keepLines/>
        <w:spacing w:before="480" w:after="120"/>
        <w:jc w:val="center"/>
        <w:rPr>
          <w:del w:id="26960" w:author="Johnny Schultz" w:date="2020-02-12T15:55:00Z"/>
          <w:rFonts w:ascii="Arial" w:hAnsi="Arial" w:cs="Arial"/>
          <w:b/>
          <w:caps/>
          <w:sz w:val="20"/>
        </w:rPr>
      </w:pPr>
      <w:del w:id="26961" w:author="Johnny Schultz" w:date="2020-02-12T15:55:00Z">
        <w:r w:rsidRPr="00A013FD">
          <w:rPr>
            <w:caps/>
            <w:sz w:val="20"/>
          </w:rPr>
          <w:delText>Figure A4-13</w:delText>
        </w:r>
      </w:del>
    </w:p>
    <w:p w14:paraId="19F83AC9" w14:textId="77777777" w:rsidR="00A013FD" w:rsidRPr="00A013FD" w:rsidRDefault="00A013FD" w:rsidP="00A013FD">
      <w:pPr>
        <w:keepNext/>
        <w:keepLines/>
        <w:spacing w:before="0" w:after="480"/>
        <w:jc w:val="center"/>
        <w:rPr>
          <w:del w:id="26962" w:author="Johnny Schultz" w:date="2020-02-12T15:55:00Z"/>
          <w:rFonts w:ascii="Times New Roman Bold" w:hAnsi="Times New Roman Bold"/>
          <w:b/>
          <w:sz w:val="20"/>
        </w:rPr>
      </w:pPr>
      <w:del w:id="26963" w:author="Johnny Schultz" w:date="2020-02-12T15:55:00Z">
        <w:r w:rsidRPr="00A013FD">
          <w:rPr>
            <w:rFonts w:ascii="Times New Roman Bold" w:hAnsi="Times New Roman Bold"/>
            <w:b/>
            <w:sz w:val="20"/>
          </w:rPr>
          <w:delText>Shore originated poll protocol</w:delText>
        </w:r>
      </w:del>
    </w:p>
    <w:p w14:paraId="62F3F0DB" w14:textId="77777777" w:rsidR="00A013FD" w:rsidRPr="00A013FD" w:rsidRDefault="00A013FD" w:rsidP="00A013FD">
      <w:pPr>
        <w:keepNext/>
        <w:keepLines/>
        <w:jc w:val="center"/>
        <w:rPr>
          <w:del w:id="26964" w:author="Johnny Schultz" w:date="2020-02-12T15:55:00Z"/>
        </w:rPr>
      </w:pPr>
      <w:del w:id="26965" w:author="Johnny Schultz" w:date="2020-02-12T15:55:00Z">
        <w:r w:rsidRPr="00A013FD">
          <w:rPr>
            <w:noProof/>
            <w:lang w:val="fr-CA" w:eastAsia="fr-CA"/>
          </w:rPr>
          <w:drawing>
            <wp:inline distT="0" distB="0" distL="0" distR="0" wp14:anchorId="1007123B" wp14:editId="7A5309E4">
              <wp:extent cx="5745480" cy="450405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745480" cy="4504055"/>
                      </a:xfrm>
                      <a:prstGeom prst="rect">
                        <a:avLst/>
                      </a:prstGeom>
                      <a:noFill/>
                      <a:ln>
                        <a:noFill/>
                      </a:ln>
                    </pic:spPr>
                  </pic:pic>
                </a:graphicData>
              </a:graphic>
            </wp:inline>
          </w:drawing>
        </w:r>
      </w:del>
    </w:p>
    <w:p w14:paraId="436BF878" w14:textId="77777777" w:rsidR="00A013FD" w:rsidRPr="00A013FD" w:rsidRDefault="00A013FD" w:rsidP="00A013FD">
      <w:pPr>
        <w:keepNext/>
        <w:keepLines/>
        <w:tabs>
          <w:tab w:val="left" w:pos="360"/>
        </w:tabs>
        <w:spacing w:before="280"/>
        <w:outlineLvl w:val="0"/>
        <w:rPr>
          <w:del w:id="26966" w:author="Johnny Schultz" w:date="2020-02-12T15:55:00Z"/>
          <w:b/>
          <w:sz w:val="28"/>
        </w:rPr>
      </w:pPr>
      <w:del w:id="26967" w:author="Johnny Schultz" w:date="2020-02-12T15:55:00Z">
        <w:r w:rsidRPr="00A013FD">
          <w:rPr>
            <w:b/>
            <w:sz w:val="28"/>
          </w:rPr>
          <w:delText>5</w:delText>
        </w:r>
        <w:r w:rsidRPr="00A013FD">
          <w:rPr>
            <w:b/>
            <w:sz w:val="28"/>
          </w:rPr>
          <w:tab/>
          <w:delText>Transport layer</w:delText>
        </w:r>
      </w:del>
    </w:p>
    <w:p w14:paraId="2027F78D" w14:textId="77777777" w:rsidR="00A013FD" w:rsidRPr="00A013FD" w:rsidRDefault="00A013FD" w:rsidP="00A013FD">
      <w:pPr>
        <w:keepNext/>
        <w:keepLines/>
        <w:tabs>
          <w:tab w:val="left" w:pos="360"/>
        </w:tabs>
        <w:spacing w:before="200"/>
        <w:ind w:left="360" w:hanging="360"/>
        <w:outlineLvl w:val="1"/>
        <w:rPr>
          <w:del w:id="26968" w:author="Johnny Schultz" w:date="2020-02-12T15:55:00Z"/>
          <w:b/>
        </w:rPr>
      </w:pPr>
      <w:del w:id="26969" w:author="Johnny Schultz" w:date="2020-02-12T15:55:00Z">
        <w:r w:rsidRPr="00A013FD">
          <w:rPr>
            <w:b/>
          </w:rPr>
          <w:delText>5.1</w:delText>
        </w:r>
        <w:r w:rsidRPr="00A013FD">
          <w:rPr>
            <w:b/>
          </w:rPr>
          <w:tab/>
          <w:delText>End to end protocols</w:delText>
        </w:r>
      </w:del>
    </w:p>
    <w:p w14:paraId="38509B8A" w14:textId="77777777" w:rsidR="00A013FD" w:rsidRPr="00A013FD" w:rsidRDefault="00A013FD" w:rsidP="00A013FD">
      <w:pPr>
        <w:rPr>
          <w:del w:id="26970" w:author="Johnny Schultz" w:date="2020-02-12T15:55:00Z"/>
        </w:rPr>
      </w:pPr>
      <w:del w:id="26971" w:author="Johnny Schultz" w:date="2020-02-12T15:55:00Z">
        <w:r w:rsidRPr="00A013FD">
          <w:delText>Existing Internet protocols such as UDP, SNMP, secure file transfer protocol (SFTP), simple mail transfer protocol (SMTP) as shown in Figs. A4-10 to A4-13 are used.</w:delText>
        </w:r>
      </w:del>
    </w:p>
    <w:p w14:paraId="076BC345" w14:textId="77777777" w:rsidR="00A013FD" w:rsidRPr="00A013FD" w:rsidRDefault="00A013FD" w:rsidP="00A013FD">
      <w:pPr>
        <w:rPr>
          <w:del w:id="26972" w:author="Johnny Schultz" w:date="2020-02-12T15:55:00Z"/>
        </w:rPr>
      </w:pPr>
      <w:del w:id="26973" w:author="Johnny Schultz" w:date="2020-02-12T15:55:00Z">
        <w:r w:rsidRPr="00A013FD">
          <w:delText>Terrestrial IP protocols are assumed to be terminated at the satellite gateway.</w:delText>
        </w:r>
      </w:del>
    </w:p>
    <w:p w14:paraId="4C2EE224" w14:textId="77777777" w:rsidR="00A013FD" w:rsidRPr="00A013FD" w:rsidRDefault="00A013FD" w:rsidP="00A013FD">
      <w:pPr>
        <w:keepNext/>
        <w:keepLines/>
        <w:tabs>
          <w:tab w:val="left" w:pos="360"/>
        </w:tabs>
        <w:spacing w:before="200"/>
        <w:ind w:left="360" w:hanging="360"/>
        <w:outlineLvl w:val="1"/>
        <w:rPr>
          <w:del w:id="26974" w:author="Johnny Schultz" w:date="2020-02-12T15:55:00Z"/>
          <w:b/>
        </w:rPr>
      </w:pPr>
      <w:del w:id="26975" w:author="Johnny Schultz" w:date="2020-02-12T15:55:00Z">
        <w:r w:rsidRPr="00A013FD">
          <w:rPr>
            <w:b/>
          </w:rPr>
          <w:delText>5.2</w:delText>
        </w:r>
        <w:r w:rsidRPr="00A013FD">
          <w:rPr>
            <w:b/>
          </w:rPr>
          <w:tab/>
          <w:delText>Ship, gateway and device physical addressing</w:delText>
        </w:r>
      </w:del>
    </w:p>
    <w:p w14:paraId="3DA66222" w14:textId="77777777" w:rsidR="00A013FD" w:rsidRPr="00A013FD" w:rsidRDefault="00A013FD" w:rsidP="00A013FD">
      <w:pPr>
        <w:rPr>
          <w:del w:id="26976" w:author="Johnny Schultz" w:date="2020-02-12T15:55:00Z"/>
        </w:rPr>
      </w:pPr>
      <w:del w:id="26977" w:author="Johnny Schultz" w:date="2020-02-12T15:55:00Z">
        <w:r w:rsidRPr="00A013FD">
          <w:delText xml:space="preserve">Most commercial ships use a 7-digit IMO number of which the last is a checksum, thus the IMO system can address 1 million ships. The 4 byte VDES physical addressing field has 4.3 </w:delText>
        </w:r>
        <w:r w:rsidRPr="00A013FD">
          <w:sym w:font="Symbol" w:char="F0B4"/>
        </w:r>
        <w:r w:rsidRPr="00A013FD">
          <w:delText xml:space="preserve"> 10</w:delText>
        </w:r>
        <w:r w:rsidRPr="00A013FD">
          <w:rPr>
            <w:vertAlign w:val="superscript"/>
          </w:rPr>
          <w:delText>9</w:delText>
        </w:r>
        <w:r w:rsidRPr="00A013FD">
          <w:delText xml:space="preserve"> unique IDs. </w:delText>
        </w:r>
      </w:del>
    </w:p>
    <w:p w14:paraId="330F9123" w14:textId="77777777" w:rsidR="00A013FD" w:rsidRPr="00A013FD" w:rsidRDefault="00A013FD" w:rsidP="00A013FD">
      <w:pPr>
        <w:rPr>
          <w:del w:id="26978" w:author="Johnny Schultz" w:date="2020-02-12T15:55:00Z"/>
        </w:rPr>
      </w:pPr>
      <w:del w:id="26979" w:author="Johnny Schultz" w:date="2020-02-12T15:55:00Z">
        <w:r w:rsidRPr="00A013FD">
          <w:delText xml:space="preserve">The number of networked devices on ships is growing fast and there is a need to directly address local gateways and devices. </w:delText>
        </w:r>
      </w:del>
    </w:p>
    <w:p w14:paraId="773FBCEF" w14:textId="77777777" w:rsidR="00A013FD" w:rsidRPr="00A013FD" w:rsidRDefault="00A013FD" w:rsidP="00A013FD">
      <w:pPr>
        <w:rPr>
          <w:del w:id="26980" w:author="Johnny Schultz" w:date="2020-02-12T15:55:00Z"/>
        </w:rPr>
      </w:pPr>
      <w:del w:id="26981" w:author="Johnny Schultz" w:date="2020-02-12T15:55:00Z">
        <w:r w:rsidRPr="00A013FD">
          <w:delText xml:space="preserve">In addition to the 4 byte address field, a 2 byte sub addressing field has been added. </w:delText>
        </w:r>
      </w:del>
    </w:p>
    <w:p w14:paraId="63401921" w14:textId="77777777" w:rsidR="00A013FD" w:rsidRPr="00A013FD" w:rsidRDefault="00A013FD" w:rsidP="00A013FD">
      <w:pPr>
        <w:rPr>
          <w:del w:id="26982" w:author="Johnny Schultz" w:date="2020-02-12T15:55:00Z"/>
        </w:rPr>
      </w:pPr>
      <w:del w:id="26983" w:author="Johnny Schultz" w:date="2020-02-12T15:55:00Z">
        <w:r w:rsidRPr="00A013FD">
          <w:delText xml:space="preserve">The ship, local gateway and device addressing are shown in Table A4-21. Unlike MMSI, there will be no dedicated field or segmentation in this addressing scheme. </w:delText>
        </w:r>
      </w:del>
    </w:p>
    <w:p w14:paraId="2D10EE04" w14:textId="77777777" w:rsidR="00A013FD" w:rsidRPr="00A013FD" w:rsidRDefault="00A013FD" w:rsidP="00A013FD">
      <w:pPr>
        <w:keepNext/>
        <w:spacing w:before="560" w:after="120"/>
        <w:jc w:val="center"/>
        <w:rPr>
          <w:del w:id="26984" w:author="Johnny Schultz" w:date="2020-02-12T15:55:00Z"/>
          <w:caps/>
          <w:sz w:val="20"/>
        </w:rPr>
      </w:pPr>
      <w:del w:id="26985" w:author="Johnny Schultz" w:date="2020-02-12T15:55:00Z">
        <w:r w:rsidRPr="00A013FD">
          <w:rPr>
            <w:caps/>
            <w:sz w:val="20"/>
          </w:rPr>
          <w:delText>TABLE A4-21</w:delText>
        </w:r>
      </w:del>
    </w:p>
    <w:p w14:paraId="7D87DFEC" w14:textId="77777777" w:rsidR="00A013FD" w:rsidRPr="00A013FD" w:rsidRDefault="00A013FD" w:rsidP="00A013FD">
      <w:pPr>
        <w:keepNext/>
        <w:keepLines/>
        <w:spacing w:before="0" w:after="120"/>
        <w:jc w:val="center"/>
        <w:rPr>
          <w:del w:id="26986" w:author="Johnny Schultz" w:date="2020-02-12T15:55:00Z"/>
          <w:rFonts w:ascii="Times New Roman Bold" w:hAnsi="Times New Roman Bold"/>
          <w:b/>
          <w:sz w:val="20"/>
        </w:rPr>
      </w:pPr>
      <w:del w:id="26987" w:author="Johnny Schultz" w:date="2020-02-12T15:55:00Z">
        <w:r w:rsidRPr="00A013FD">
          <w:rPr>
            <w:rFonts w:ascii="Times New Roman Bold" w:hAnsi="Times New Roman Bold"/>
            <w:b/>
            <w:sz w:val="20"/>
          </w:rPr>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A013FD" w:rsidRPr="00A013FD" w14:paraId="53C432B2" w14:textId="77777777" w:rsidTr="00BF604E">
        <w:trPr>
          <w:jc w:val="center"/>
          <w:del w:id="26988" w:author="Johnny Schultz" w:date="2020-02-12T15:55:00Z"/>
        </w:trPr>
        <w:tc>
          <w:tcPr>
            <w:tcW w:w="2235" w:type="dxa"/>
          </w:tcPr>
          <w:p w14:paraId="60A66415" w14:textId="77777777" w:rsidR="00A013FD" w:rsidRPr="00A013FD" w:rsidRDefault="00A013FD" w:rsidP="00A013FD">
            <w:pPr>
              <w:spacing w:before="80" w:after="80"/>
              <w:rPr>
                <w:del w:id="26989" w:author="Johnny Schultz" w:date="2020-02-12T15:55:00Z"/>
                <w:rFonts w:asciiTheme="majorBidi" w:hAnsiTheme="majorBidi" w:cstheme="majorBidi"/>
                <w:b/>
                <w:sz w:val="20"/>
              </w:rPr>
            </w:pPr>
            <w:del w:id="26990" w:author="Johnny Schultz" w:date="2020-02-12T15:55:00Z">
              <w:r w:rsidRPr="00A013FD">
                <w:rPr>
                  <w:rFonts w:asciiTheme="majorBidi" w:hAnsiTheme="majorBidi" w:cstheme="majorBidi"/>
                  <w:b/>
                  <w:sz w:val="20"/>
                </w:rPr>
                <w:delText>Addressing field</w:delText>
              </w:r>
            </w:del>
          </w:p>
        </w:tc>
        <w:tc>
          <w:tcPr>
            <w:tcW w:w="2693" w:type="dxa"/>
          </w:tcPr>
          <w:p w14:paraId="6A5A6380" w14:textId="77777777" w:rsidR="00A013FD" w:rsidRPr="00A013FD" w:rsidRDefault="00A013FD" w:rsidP="00A013FD">
            <w:pPr>
              <w:spacing w:before="80" w:after="80"/>
              <w:rPr>
                <w:del w:id="26991" w:author="Johnny Schultz" w:date="2020-02-12T15:55:00Z"/>
                <w:rFonts w:asciiTheme="majorBidi" w:hAnsiTheme="majorBidi" w:cstheme="majorBidi"/>
                <w:b/>
                <w:sz w:val="20"/>
              </w:rPr>
            </w:pPr>
            <w:del w:id="26992" w:author="Johnny Schultz" w:date="2020-02-12T15:55:00Z">
              <w:r w:rsidRPr="00A013FD">
                <w:rPr>
                  <w:rFonts w:asciiTheme="majorBidi" w:hAnsiTheme="majorBidi" w:cstheme="majorBidi"/>
                  <w:b/>
                  <w:sz w:val="20"/>
                </w:rPr>
                <w:delText>Usage</w:delText>
              </w:r>
            </w:del>
          </w:p>
        </w:tc>
        <w:tc>
          <w:tcPr>
            <w:tcW w:w="3260" w:type="dxa"/>
          </w:tcPr>
          <w:p w14:paraId="28A81897" w14:textId="77777777" w:rsidR="00A013FD" w:rsidRPr="00A013FD" w:rsidRDefault="00A013FD" w:rsidP="00A013FD">
            <w:pPr>
              <w:spacing w:before="80" w:after="80"/>
              <w:rPr>
                <w:del w:id="26993" w:author="Johnny Schultz" w:date="2020-02-12T15:55:00Z"/>
                <w:rFonts w:asciiTheme="majorBidi" w:hAnsiTheme="majorBidi" w:cstheme="majorBidi"/>
                <w:b/>
                <w:sz w:val="20"/>
              </w:rPr>
            </w:pPr>
            <w:del w:id="26994" w:author="Johnny Schultz" w:date="2020-02-12T15:55:00Z">
              <w:r w:rsidRPr="00A013FD">
                <w:rPr>
                  <w:rFonts w:asciiTheme="majorBidi" w:hAnsiTheme="majorBidi" w:cstheme="majorBidi"/>
                  <w:b/>
                  <w:sz w:val="20"/>
                </w:rPr>
                <w:delText>Range</w:delText>
              </w:r>
            </w:del>
          </w:p>
        </w:tc>
      </w:tr>
      <w:tr w:rsidR="00A013FD" w:rsidRPr="00A013FD" w14:paraId="53275004" w14:textId="77777777" w:rsidTr="00BF604E">
        <w:trPr>
          <w:jc w:val="center"/>
          <w:del w:id="26995" w:author="Johnny Schultz" w:date="2020-02-12T15:55:00Z"/>
        </w:trPr>
        <w:tc>
          <w:tcPr>
            <w:tcW w:w="2235" w:type="dxa"/>
          </w:tcPr>
          <w:p w14:paraId="28D9A8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96" w:author="Johnny Schultz" w:date="2020-02-12T15:55:00Z"/>
                <w:rFonts w:asciiTheme="majorBidi" w:hAnsiTheme="majorBidi" w:cstheme="majorBidi"/>
                <w:sz w:val="20"/>
              </w:rPr>
            </w:pPr>
            <w:del w:id="26997" w:author="Johnny Schultz" w:date="2020-02-12T15:55:00Z">
              <w:r w:rsidRPr="00A013FD">
                <w:rPr>
                  <w:rFonts w:asciiTheme="majorBidi" w:hAnsiTheme="majorBidi" w:cstheme="majorBidi"/>
                  <w:sz w:val="20"/>
                </w:rPr>
                <w:delText>32 bit physical address (all messages)</w:delText>
              </w:r>
            </w:del>
          </w:p>
        </w:tc>
        <w:tc>
          <w:tcPr>
            <w:tcW w:w="2693" w:type="dxa"/>
          </w:tcPr>
          <w:p w14:paraId="411BC4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6998" w:author="Johnny Schultz" w:date="2020-02-12T15:55:00Z"/>
                <w:rFonts w:asciiTheme="majorBidi" w:hAnsiTheme="majorBidi" w:cstheme="majorBidi"/>
                <w:sz w:val="20"/>
              </w:rPr>
            </w:pPr>
            <w:del w:id="26999" w:author="Johnny Schultz" w:date="2020-02-12T15:55:00Z">
              <w:r w:rsidRPr="00A013FD">
                <w:rPr>
                  <w:rFonts w:asciiTheme="majorBidi" w:hAnsiTheme="majorBidi" w:cstheme="majorBidi"/>
                  <w:sz w:val="20"/>
                </w:rPr>
                <w:delText>Ship Terminal ID</w:delText>
              </w:r>
            </w:del>
          </w:p>
        </w:tc>
        <w:tc>
          <w:tcPr>
            <w:tcW w:w="3260" w:type="dxa"/>
          </w:tcPr>
          <w:p w14:paraId="615349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000" w:author="Johnny Schultz" w:date="2020-02-12T15:55:00Z"/>
                <w:rFonts w:asciiTheme="majorBidi" w:hAnsiTheme="majorBidi" w:cstheme="majorBidi"/>
                <w:sz w:val="20"/>
              </w:rPr>
            </w:pPr>
            <w:del w:id="27001" w:author="Johnny Schultz" w:date="2020-02-12T15:55:00Z">
              <w:r w:rsidRPr="00A013FD">
                <w:rPr>
                  <w:rFonts w:asciiTheme="majorBidi" w:hAnsiTheme="majorBidi" w:cstheme="majorBidi"/>
                  <w:sz w:val="20"/>
                </w:rPr>
                <w:delText>4.3 Billion</w:delText>
              </w:r>
            </w:del>
          </w:p>
        </w:tc>
      </w:tr>
      <w:tr w:rsidR="00A013FD" w:rsidRPr="00A013FD" w14:paraId="682AC596" w14:textId="77777777" w:rsidTr="00BF604E">
        <w:trPr>
          <w:jc w:val="center"/>
          <w:del w:id="27002" w:author="Johnny Schultz" w:date="2020-02-12T15:55:00Z"/>
        </w:trPr>
        <w:tc>
          <w:tcPr>
            <w:tcW w:w="2235" w:type="dxa"/>
          </w:tcPr>
          <w:p w14:paraId="26359B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003" w:author="Johnny Schultz" w:date="2020-02-12T15:55:00Z"/>
                <w:rFonts w:asciiTheme="majorBidi" w:hAnsiTheme="majorBidi" w:cstheme="majorBidi"/>
                <w:sz w:val="20"/>
              </w:rPr>
            </w:pPr>
            <w:del w:id="27004" w:author="Johnny Schultz" w:date="2020-02-12T15:55:00Z">
              <w:r w:rsidRPr="00A013FD">
                <w:rPr>
                  <w:rFonts w:asciiTheme="majorBidi" w:hAnsiTheme="majorBidi" w:cstheme="majorBidi"/>
                  <w:sz w:val="20"/>
                </w:rPr>
                <w:delText>16 bit sub addressing</w:delText>
              </w:r>
            </w:del>
          </w:p>
        </w:tc>
        <w:tc>
          <w:tcPr>
            <w:tcW w:w="2693" w:type="dxa"/>
          </w:tcPr>
          <w:p w14:paraId="71A69B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005" w:author="Johnny Schultz" w:date="2020-02-12T15:55:00Z"/>
                <w:rFonts w:asciiTheme="majorBidi" w:hAnsiTheme="majorBidi" w:cstheme="majorBidi"/>
                <w:sz w:val="20"/>
              </w:rPr>
            </w:pPr>
            <w:del w:id="27006" w:author="Johnny Schultz" w:date="2020-02-12T15:55:00Z">
              <w:r w:rsidRPr="00A013FD">
                <w:rPr>
                  <w:rFonts w:asciiTheme="majorBidi" w:hAnsiTheme="majorBidi" w:cstheme="majorBidi"/>
                  <w:sz w:val="20"/>
                </w:rPr>
                <w:delText>To address local gateways and transducers</w:delText>
              </w:r>
            </w:del>
          </w:p>
        </w:tc>
        <w:tc>
          <w:tcPr>
            <w:tcW w:w="3260" w:type="dxa"/>
          </w:tcPr>
          <w:p w14:paraId="1FAD44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007" w:author="Johnny Schultz" w:date="2020-02-12T15:55:00Z"/>
                <w:rFonts w:asciiTheme="majorBidi" w:hAnsiTheme="majorBidi" w:cstheme="majorBidi"/>
                <w:sz w:val="20"/>
              </w:rPr>
            </w:pPr>
            <w:del w:id="27008" w:author="Johnny Schultz" w:date="2020-02-12T15:55:00Z">
              <w:r w:rsidRPr="00A013FD">
                <w:rPr>
                  <w:rFonts w:asciiTheme="majorBidi" w:hAnsiTheme="majorBidi" w:cstheme="majorBidi"/>
                  <w:sz w:val="20"/>
                </w:rPr>
                <w:delText>Flexible, e.g.</w:delText>
              </w:r>
            </w:del>
          </w:p>
          <w:p w14:paraId="5516D6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009" w:author="Johnny Schultz" w:date="2020-02-12T15:55:00Z"/>
                <w:rFonts w:asciiTheme="majorBidi" w:hAnsiTheme="majorBidi" w:cstheme="majorBidi"/>
                <w:sz w:val="20"/>
              </w:rPr>
            </w:pPr>
            <w:del w:id="27010" w:author="Johnny Schultz" w:date="2020-02-12T15:55:00Z">
              <w:r w:rsidRPr="00A013FD">
                <w:rPr>
                  <w:rFonts w:asciiTheme="majorBidi" w:hAnsiTheme="majorBidi" w:cstheme="majorBidi"/>
                  <w:sz w:val="20"/>
                </w:rPr>
                <w:delText>16 gateways each with 4 096 transducers</w:delText>
              </w:r>
            </w:del>
          </w:p>
        </w:tc>
      </w:tr>
    </w:tbl>
    <w:p w14:paraId="4BEB0BD8" w14:textId="77777777" w:rsidR="00A013FD" w:rsidRPr="00A013FD" w:rsidRDefault="00A013FD" w:rsidP="00A013FD">
      <w:pPr>
        <w:keepNext/>
        <w:keepLines/>
        <w:tabs>
          <w:tab w:val="left" w:pos="360"/>
        </w:tabs>
        <w:spacing w:before="200"/>
        <w:ind w:left="360" w:hanging="360"/>
        <w:outlineLvl w:val="1"/>
        <w:rPr>
          <w:del w:id="27011" w:author="Johnny Schultz" w:date="2020-02-12T15:55:00Z"/>
          <w:b/>
        </w:rPr>
      </w:pPr>
      <w:del w:id="27012" w:author="Johnny Schultz" w:date="2020-02-12T15:55:00Z">
        <w:r w:rsidRPr="00A013FD">
          <w:rPr>
            <w:b/>
          </w:rPr>
          <w:delText>5.3</w:delText>
        </w:r>
        <w:r w:rsidRPr="00A013FD">
          <w:rPr>
            <w:b/>
          </w:rPr>
          <w:tab/>
          <w:delText>Shore addressing of ships, gateways and devices</w:delText>
        </w:r>
      </w:del>
    </w:p>
    <w:p w14:paraId="13323D15" w14:textId="77777777" w:rsidR="00A013FD" w:rsidRPr="00A013FD" w:rsidRDefault="00A013FD" w:rsidP="00A013FD">
      <w:pPr>
        <w:rPr>
          <w:del w:id="27013" w:author="Johnny Schultz" w:date="2020-02-12T15:55:00Z"/>
        </w:rPr>
      </w:pPr>
      <w:del w:id="27014" w:author="Johnny Schultz" w:date="2020-02-12T15:55:00Z">
        <w:r w:rsidRPr="00A013FD">
          <w:delText xml:space="preserve">VDES will be accessed from shore using Internet, and it is desirable to use standard protocols such as email. </w:delText>
        </w:r>
      </w:del>
    </w:p>
    <w:p w14:paraId="095DF96B" w14:textId="77777777" w:rsidR="00A013FD" w:rsidRPr="00A013FD" w:rsidRDefault="00A013FD" w:rsidP="00A013FD">
      <w:pPr>
        <w:rPr>
          <w:del w:id="27015" w:author="Johnny Schultz" w:date="2020-02-12T15:55:00Z"/>
        </w:rPr>
      </w:pPr>
      <w:del w:id="27016" w:author="Johnny Schultz" w:date="2020-02-12T15:55:00Z">
        <w:r w:rsidRPr="00A013FD">
          <w:delText xml:space="preserve">A database at the gateway will allow shore users to define their own meaningful ship, gateway and device names. </w:delText>
        </w:r>
      </w:del>
    </w:p>
    <w:p w14:paraId="7536267B" w14:textId="77777777" w:rsidR="00A013FD" w:rsidRPr="00A013FD" w:rsidRDefault="00A013FD" w:rsidP="00A013FD">
      <w:pPr>
        <w:rPr>
          <w:del w:id="27017" w:author="Johnny Schultz" w:date="2020-02-12T15:55:00Z"/>
        </w:rPr>
      </w:pPr>
      <w:del w:id="27018" w:author="Johnny Schultz" w:date="2020-02-12T15:55:00Z">
        <w:r w:rsidRPr="00A013FD">
          <w:br w:type="page"/>
        </w:r>
      </w:del>
    </w:p>
    <w:p w14:paraId="396F27C2" w14:textId="77777777" w:rsidR="00A013FD" w:rsidRPr="00A013FD" w:rsidRDefault="00A013FD" w:rsidP="00A013FD">
      <w:pPr>
        <w:keepNext/>
        <w:keepLines/>
        <w:tabs>
          <w:tab w:val="clear" w:pos="1134"/>
          <w:tab w:val="clear" w:pos="1871"/>
          <w:tab w:val="clear" w:pos="2268"/>
          <w:tab w:val="left" w:pos="794"/>
          <w:tab w:val="left" w:pos="1191"/>
          <w:tab w:val="left" w:pos="1588"/>
          <w:tab w:val="left" w:pos="1985"/>
        </w:tabs>
        <w:spacing w:before="480" w:after="80"/>
        <w:jc w:val="center"/>
        <w:rPr>
          <w:del w:id="27019" w:author="Johnny Schultz" w:date="2020-02-12T15:55:00Z"/>
          <w:b/>
          <w:sz w:val="28"/>
        </w:rPr>
      </w:pPr>
      <w:del w:id="27020" w:author="Johnny Schultz" w:date="2020-02-12T15:55:00Z">
        <w:r w:rsidRPr="00A013FD">
          <w:rPr>
            <w:b/>
            <w:sz w:val="28"/>
          </w:rPr>
          <w:delText>Annex 5</w:delText>
        </w:r>
        <w:r w:rsidRPr="00A013FD">
          <w:rPr>
            <w:b/>
            <w:sz w:val="28"/>
          </w:rPr>
          <w:br/>
        </w:r>
        <w:r w:rsidRPr="00A013FD">
          <w:rPr>
            <w:b/>
            <w:sz w:val="28"/>
          </w:rPr>
          <w:br/>
          <w:delText xml:space="preserve">Technical characteristics of VDE satellite uplink </w:delText>
        </w:r>
        <w:r w:rsidRPr="00A013FD">
          <w:rPr>
            <w:b/>
            <w:sz w:val="28"/>
          </w:rPr>
          <w:br/>
          <w:delText xml:space="preserve">in the VHF maritime mobile band </w:delText>
        </w:r>
      </w:del>
    </w:p>
    <w:p w14:paraId="785506AE" w14:textId="77777777" w:rsidR="00A013FD" w:rsidRPr="00A013FD" w:rsidRDefault="00A013FD" w:rsidP="00A013FD">
      <w:pPr>
        <w:keepNext/>
        <w:keepLines/>
        <w:tabs>
          <w:tab w:val="left" w:pos="360"/>
        </w:tabs>
        <w:spacing w:before="280"/>
        <w:outlineLvl w:val="0"/>
        <w:rPr>
          <w:del w:id="27021" w:author="Johnny Schultz" w:date="2020-02-12T15:55:00Z"/>
          <w:b/>
          <w:sz w:val="28"/>
        </w:rPr>
      </w:pPr>
      <w:del w:id="27022" w:author="Johnny Schultz" w:date="2020-02-12T15:55:00Z">
        <w:r w:rsidRPr="00A013FD">
          <w:rPr>
            <w:b/>
            <w:sz w:val="28"/>
          </w:rPr>
          <w:delText>1</w:delText>
        </w:r>
        <w:r w:rsidRPr="00A013FD">
          <w:rPr>
            <w:b/>
            <w:sz w:val="28"/>
          </w:rPr>
          <w:tab/>
          <w:delText>Introduction</w:delText>
        </w:r>
      </w:del>
    </w:p>
    <w:p w14:paraId="70EE2CCE" w14:textId="77777777" w:rsidR="00A013FD" w:rsidRPr="00A013FD" w:rsidRDefault="00A013FD" w:rsidP="00A013FD">
      <w:pPr>
        <w:rPr>
          <w:del w:id="27023" w:author="Johnny Schultz" w:date="2020-02-12T15:55:00Z"/>
        </w:rPr>
      </w:pPr>
      <w:del w:id="27024" w:author="Johnny Schultz" w:date="2020-02-12T15:55:00Z">
        <w:r w:rsidRPr="00A013FD">
          <w:delText>This annex describes the characteristics of the VDE satellite uplink. In this context, the following types of functionality are envisaged:</w:delText>
        </w:r>
      </w:del>
    </w:p>
    <w:p w14:paraId="7C39D4BE" w14:textId="77777777" w:rsidR="00A013FD" w:rsidRPr="00A013FD" w:rsidRDefault="00A013FD" w:rsidP="00A013FD">
      <w:pPr>
        <w:tabs>
          <w:tab w:val="clear" w:pos="2268"/>
          <w:tab w:val="left" w:pos="2608"/>
          <w:tab w:val="left" w:pos="3345"/>
        </w:tabs>
        <w:spacing w:before="80"/>
        <w:ind w:left="1134" w:hanging="1134"/>
        <w:rPr>
          <w:del w:id="27025" w:author="Johnny Schultz" w:date="2020-02-12T15:55:00Z"/>
        </w:rPr>
      </w:pPr>
      <w:del w:id="27026" w:author="Johnny Schultz" w:date="2020-02-12T15:55:00Z">
        <w:r w:rsidRPr="00A013FD">
          <w:delText>–</w:delText>
        </w:r>
        <w:r w:rsidRPr="00A013FD">
          <w:tab/>
          <w:delText>Two-way communications:</w:delText>
        </w:r>
      </w:del>
    </w:p>
    <w:p w14:paraId="51A36B3E" w14:textId="77777777" w:rsidR="00A013FD" w:rsidRPr="00A013FD" w:rsidRDefault="00A013FD" w:rsidP="00A013FD">
      <w:pPr>
        <w:tabs>
          <w:tab w:val="clear" w:pos="2268"/>
          <w:tab w:val="left" w:pos="2608"/>
          <w:tab w:val="left" w:pos="3345"/>
        </w:tabs>
        <w:spacing w:before="80"/>
        <w:ind w:left="1871" w:hanging="737"/>
        <w:rPr>
          <w:del w:id="27027" w:author="Johnny Schultz" w:date="2020-02-12T15:55:00Z"/>
        </w:rPr>
      </w:pPr>
      <w:del w:id="27028" w:author="Johnny Schultz" w:date="2020-02-12T15:55:00Z">
        <w:r w:rsidRPr="00A013FD">
          <w:delText>–</w:delText>
        </w:r>
        <w:r w:rsidRPr="00A013FD">
          <w:tab/>
          <w:delText>Shore initiated polling of information from ships;</w:delText>
        </w:r>
      </w:del>
    </w:p>
    <w:p w14:paraId="05560ADC" w14:textId="77777777" w:rsidR="00A013FD" w:rsidRPr="00A013FD" w:rsidRDefault="00A013FD" w:rsidP="00A013FD">
      <w:pPr>
        <w:tabs>
          <w:tab w:val="clear" w:pos="2268"/>
          <w:tab w:val="left" w:pos="2608"/>
          <w:tab w:val="left" w:pos="3345"/>
        </w:tabs>
        <w:spacing w:before="80"/>
        <w:ind w:left="1871" w:hanging="737"/>
        <w:rPr>
          <w:del w:id="27029" w:author="Johnny Schultz" w:date="2020-02-12T15:55:00Z"/>
        </w:rPr>
      </w:pPr>
      <w:del w:id="27030" w:author="Johnny Schultz" w:date="2020-02-12T15:55:00Z">
        <w:r w:rsidRPr="00A013FD">
          <w:delText>–</w:delText>
        </w:r>
        <w:r w:rsidRPr="00A013FD">
          <w:tab/>
          <w:delText>Ship initiated enquiry for information from shore;</w:delText>
        </w:r>
      </w:del>
    </w:p>
    <w:p w14:paraId="50EB4B86" w14:textId="77777777" w:rsidR="00A013FD" w:rsidRPr="00A013FD" w:rsidRDefault="00A013FD" w:rsidP="00A013FD">
      <w:pPr>
        <w:tabs>
          <w:tab w:val="clear" w:pos="2268"/>
          <w:tab w:val="left" w:pos="2608"/>
          <w:tab w:val="left" w:pos="3345"/>
        </w:tabs>
        <w:spacing w:before="80"/>
        <w:ind w:left="1871" w:hanging="737"/>
        <w:rPr>
          <w:del w:id="27031" w:author="Johnny Schultz" w:date="2020-02-12T15:55:00Z"/>
        </w:rPr>
      </w:pPr>
      <w:del w:id="27032" w:author="Johnny Schultz" w:date="2020-02-12T15:55:00Z">
        <w:r w:rsidRPr="00A013FD">
          <w:delText>–</w:delText>
        </w:r>
        <w:r w:rsidRPr="00A013FD">
          <w:tab/>
          <w:delText>Ship initiated data transfer to shore.</w:delText>
        </w:r>
      </w:del>
    </w:p>
    <w:p w14:paraId="6DBD36F5" w14:textId="77777777" w:rsidR="00A013FD" w:rsidRPr="00A013FD" w:rsidRDefault="00A013FD" w:rsidP="00A013FD">
      <w:pPr>
        <w:tabs>
          <w:tab w:val="clear" w:pos="2268"/>
          <w:tab w:val="left" w:pos="2608"/>
          <w:tab w:val="left" w:pos="3345"/>
        </w:tabs>
        <w:spacing w:before="80"/>
        <w:ind w:left="1134" w:hanging="1134"/>
        <w:rPr>
          <w:del w:id="27033" w:author="Johnny Schultz" w:date="2020-02-12T15:55:00Z"/>
        </w:rPr>
      </w:pPr>
      <w:del w:id="27034" w:author="Johnny Schultz" w:date="2020-02-12T15:55:00Z">
        <w:r w:rsidRPr="00A013FD">
          <w:delText>–</w:delText>
        </w:r>
        <w:r w:rsidRPr="00A013FD">
          <w:tab/>
          <w:delText>Transmit Only:</w:delText>
        </w:r>
      </w:del>
    </w:p>
    <w:p w14:paraId="0EF248B2" w14:textId="77777777" w:rsidR="00A013FD" w:rsidRPr="00A013FD" w:rsidRDefault="00A013FD" w:rsidP="00A013FD">
      <w:pPr>
        <w:tabs>
          <w:tab w:val="clear" w:pos="2268"/>
          <w:tab w:val="left" w:pos="2608"/>
          <w:tab w:val="left" w:pos="3345"/>
        </w:tabs>
        <w:spacing w:before="80"/>
        <w:ind w:left="1871" w:hanging="737"/>
        <w:rPr>
          <w:del w:id="27035" w:author="Johnny Schultz" w:date="2020-02-12T15:55:00Z"/>
        </w:rPr>
      </w:pPr>
      <w:del w:id="27036" w:author="Johnny Schultz" w:date="2020-02-12T15:55:00Z">
        <w:r w:rsidRPr="00A013FD">
          <w:delText>–</w:delText>
        </w:r>
        <w:r w:rsidRPr="00A013FD">
          <w:tab/>
          <w:delText>Collection of information from transmit-only VDES terminals. This could be either event driven or periodic. The time slot and frequency band for this service should be assigned by the bulletin board and announcement signalling channels.</w:delText>
        </w:r>
      </w:del>
    </w:p>
    <w:p w14:paraId="7FDB9985" w14:textId="77777777" w:rsidR="00A013FD" w:rsidRPr="00A013FD" w:rsidRDefault="00A013FD" w:rsidP="00A013FD">
      <w:pPr>
        <w:rPr>
          <w:del w:id="27037" w:author="Johnny Schultz" w:date="2020-02-12T15:55:00Z"/>
        </w:rPr>
      </w:pPr>
      <w:del w:id="27038" w:author="Johnny Schultz" w:date="2020-02-12T15:55:00Z">
        <w:r w:rsidRPr="00A013FD">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69D80C0" w14:textId="77777777" w:rsidR="00A013FD" w:rsidRPr="00A013FD" w:rsidRDefault="00A013FD" w:rsidP="00A013FD">
      <w:pPr>
        <w:rPr>
          <w:del w:id="27039" w:author="Johnny Schultz" w:date="2020-02-12T15:55:00Z"/>
        </w:rPr>
      </w:pPr>
      <w:del w:id="27040" w:author="Johnny Schultz" w:date="2020-02-12T15:55:00Z">
        <w:r w:rsidRPr="00A013FD">
          <w:delText>The focus of this annex is to describe the physical layer and link layer of the OSI model as defined in Annex 1. The overall description of the network and the transport layers is provided in Annex 4.</w:delText>
        </w:r>
      </w:del>
    </w:p>
    <w:p w14:paraId="0360FBED" w14:textId="77777777" w:rsidR="00A013FD" w:rsidRPr="00A013FD" w:rsidRDefault="00A013FD" w:rsidP="00A013FD">
      <w:pPr>
        <w:keepNext/>
        <w:keepLines/>
        <w:tabs>
          <w:tab w:val="left" w:pos="360"/>
        </w:tabs>
        <w:spacing w:before="280"/>
        <w:outlineLvl w:val="0"/>
        <w:rPr>
          <w:del w:id="27041" w:author="Johnny Schultz" w:date="2020-02-12T15:55:00Z"/>
          <w:b/>
          <w:sz w:val="28"/>
        </w:rPr>
      </w:pPr>
      <w:del w:id="27042" w:author="Johnny Schultz" w:date="2020-02-12T15:55:00Z">
        <w:r w:rsidRPr="00A013FD">
          <w:rPr>
            <w:b/>
            <w:sz w:val="28"/>
          </w:rPr>
          <w:delText>2</w:delText>
        </w:r>
        <w:r w:rsidRPr="00A013FD">
          <w:rPr>
            <w:b/>
            <w:sz w:val="28"/>
          </w:rPr>
          <w:tab/>
          <w:delText>VDE-SAT uplink physical layer</w:delText>
        </w:r>
      </w:del>
    </w:p>
    <w:p w14:paraId="3AAD7316" w14:textId="77777777" w:rsidR="00A013FD" w:rsidRPr="00A013FD" w:rsidRDefault="00A013FD" w:rsidP="00A013FD">
      <w:pPr>
        <w:keepNext/>
        <w:keepLines/>
        <w:tabs>
          <w:tab w:val="left" w:pos="360"/>
        </w:tabs>
        <w:spacing w:before="200"/>
        <w:ind w:left="360" w:hanging="360"/>
        <w:outlineLvl w:val="1"/>
        <w:rPr>
          <w:del w:id="27043" w:author="Johnny Schultz" w:date="2020-02-12T15:55:00Z"/>
          <w:b/>
        </w:rPr>
      </w:pPr>
      <w:del w:id="27044" w:author="Johnny Schultz" w:date="2020-02-12T15:55:00Z">
        <w:r w:rsidRPr="00A013FD">
          <w:rPr>
            <w:b/>
          </w:rPr>
          <w:delText>2.1</w:delText>
        </w:r>
        <w:r w:rsidRPr="00A013FD">
          <w:rPr>
            <w:b/>
          </w:rPr>
          <w:tab/>
          <w:delText>VDE-SAT uplink key parameters</w:delText>
        </w:r>
      </w:del>
    </w:p>
    <w:p w14:paraId="2B24F17A" w14:textId="77777777" w:rsidR="00A013FD" w:rsidRPr="00A013FD" w:rsidRDefault="00A013FD" w:rsidP="00A013FD">
      <w:pPr>
        <w:rPr>
          <w:del w:id="27045" w:author="Johnny Schultz" w:date="2020-02-12T15:55:00Z"/>
        </w:rPr>
      </w:pPr>
      <w:del w:id="27046" w:author="Johnny Schultz" w:date="2020-02-12T15:55:00Z">
        <w:r w:rsidRPr="00A013FD">
          <w:delText>This section outlines assumptions regarding the VDE-SAT uplink system parameters that are used as representative examples in this annex.</w:delText>
        </w:r>
      </w:del>
    </w:p>
    <w:p w14:paraId="4350B108" w14:textId="77777777" w:rsidR="00A013FD" w:rsidRPr="00A013FD" w:rsidRDefault="00A013FD" w:rsidP="00A013FD">
      <w:pPr>
        <w:keepNext/>
        <w:keepLines/>
        <w:tabs>
          <w:tab w:val="clear" w:pos="1134"/>
          <w:tab w:val="left" w:pos="360"/>
        </w:tabs>
        <w:spacing w:before="200"/>
        <w:ind w:left="360" w:hanging="360"/>
        <w:outlineLvl w:val="2"/>
        <w:rPr>
          <w:del w:id="27047" w:author="Johnny Schultz" w:date="2020-02-12T15:55:00Z"/>
          <w:b/>
        </w:rPr>
      </w:pPr>
      <w:del w:id="27048" w:author="Johnny Schultz" w:date="2020-02-12T15:55:00Z">
        <w:r w:rsidRPr="00A013FD">
          <w:rPr>
            <w:b/>
          </w:rPr>
          <w:delText>2.1.1</w:delText>
        </w:r>
        <w:r w:rsidRPr="00A013FD">
          <w:rPr>
            <w:b/>
          </w:rPr>
          <w:tab/>
          <w:delText>Satellite to surface distance range</w:delText>
        </w:r>
      </w:del>
    </w:p>
    <w:p w14:paraId="09A46656" w14:textId="77777777" w:rsidR="00A013FD" w:rsidRPr="00A013FD" w:rsidRDefault="00A013FD" w:rsidP="00A013FD">
      <w:pPr>
        <w:rPr>
          <w:del w:id="27049" w:author="Johnny Schultz" w:date="2020-02-12T15:55:00Z"/>
        </w:rPr>
      </w:pPr>
      <w:del w:id="27050" w:author="Johnny Schultz" w:date="2020-02-12T15:55:00Z">
        <w:r w:rsidRPr="00A013FD">
          <w:delText>The orbit height determines the satellite range variations. For example, for a 600 km LEO the maximum range is 2 830 km. For timing purposes a maximum range of 3 000 km will be used.</w:delText>
        </w:r>
      </w:del>
    </w:p>
    <w:p w14:paraId="02F6B056" w14:textId="77777777" w:rsidR="00A013FD" w:rsidRPr="00A013FD" w:rsidRDefault="00A013FD" w:rsidP="00A013FD">
      <w:pPr>
        <w:rPr>
          <w:del w:id="27051" w:author="Johnny Schultz" w:date="2020-02-12T15:55:00Z"/>
        </w:rPr>
      </w:pPr>
      <w:del w:id="27052" w:author="Johnny Schultz" w:date="2020-02-12T15:55:00Z">
        <w:r w:rsidRPr="00A013FD">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 A5-1.</w:delText>
        </w:r>
      </w:del>
    </w:p>
    <w:p w14:paraId="4CD78478" w14:textId="77777777" w:rsidR="00A013FD" w:rsidRPr="00A013FD" w:rsidRDefault="00A013FD" w:rsidP="00A013FD">
      <w:pPr>
        <w:keepNext/>
        <w:keepLines/>
        <w:spacing w:before="480" w:after="120"/>
        <w:jc w:val="center"/>
        <w:rPr>
          <w:del w:id="27053" w:author="Johnny Schultz" w:date="2020-02-12T15:55:00Z"/>
          <w:b/>
        </w:rPr>
      </w:pPr>
      <w:del w:id="27054" w:author="Johnny Schultz" w:date="2020-02-12T15:55:00Z">
        <w:r w:rsidRPr="00A013FD">
          <w:rPr>
            <w:caps/>
            <w:sz w:val="20"/>
          </w:rPr>
          <w:delText>Figure A5-1</w:delText>
        </w:r>
      </w:del>
    </w:p>
    <w:p w14:paraId="0301D667" w14:textId="77777777" w:rsidR="00A013FD" w:rsidRPr="00A013FD" w:rsidRDefault="00A013FD" w:rsidP="00A013FD">
      <w:pPr>
        <w:keepNext/>
        <w:keepLines/>
        <w:spacing w:before="0" w:after="480"/>
        <w:jc w:val="center"/>
        <w:rPr>
          <w:del w:id="27055" w:author="Johnny Schultz" w:date="2020-02-12T15:55:00Z"/>
          <w:rFonts w:ascii="Times New Roman Bold" w:hAnsi="Times New Roman Bold"/>
          <w:b/>
          <w:sz w:val="20"/>
        </w:rPr>
      </w:pPr>
      <w:del w:id="27056" w:author="Johnny Schultz" w:date="2020-02-12T15:55:00Z">
        <w:r w:rsidRPr="00A013FD">
          <w:rPr>
            <w:rFonts w:ascii="Times New Roman Bold" w:hAnsi="Times New Roman Bold"/>
            <w:b/>
            <w:sz w:val="20"/>
          </w:rPr>
          <w:delText>VDE-SAT Uplink timing</w:delText>
        </w:r>
      </w:del>
    </w:p>
    <w:p w14:paraId="788AD99F" w14:textId="77777777" w:rsidR="00A013FD" w:rsidRPr="00A013FD" w:rsidRDefault="00A013FD" w:rsidP="00A013FD">
      <w:pPr>
        <w:keepNext/>
        <w:keepLines/>
        <w:jc w:val="center"/>
        <w:rPr>
          <w:del w:id="27057" w:author="Johnny Schultz" w:date="2020-02-12T15:55:00Z"/>
        </w:rPr>
      </w:pPr>
      <w:del w:id="27058" w:author="Johnny Schultz" w:date="2020-02-12T15:55:00Z">
        <w:r w:rsidRPr="00A013FD">
          <w:rPr>
            <w:noProof/>
            <w:lang w:val="fr-CA" w:eastAsia="fr-CA"/>
          </w:rPr>
          <w:drawing>
            <wp:inline distT="0" distB="0" distL="0" distR="0" wp14:anchorId="5EAF7353" wp14:editId="0BE82EF7">
              <wp:extent cx="4155440" cy="43402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155440" cy="4340225"/>
                      </a:xfrm>
                      <a:prstGeom prst="rect">
                        <a:avLst/>
                      </a:prstGeom>
                      <a:noFill/>
                      <a:ln>
                        <a:noFill/>
                      </a:ln>
                    </pic:spPr>
                  </pic:pic>
                </a:graphicData>
              </a:graphic>
            </wp:inline>
          </w:drawing>
        </w:r>
      </w:del>
    </w:p>
    <w:p w14:paraId="01CBAF6A" w14:textId="77777777" w:rsidR="00A013FD" w:rsidRPr="00A013FD" w:rsidRDefault="00A013FD" w:rsidP="00A013FD">
      <w:pPr>
        <w:keepNext/>
        <w:keepLines/>
        <w:tabs>
          <w:tab w:val="clear" w:pos="1134"/>
          <w:tab w:val="left" w:pos="360"/>
        </w:tabs>
        <w:spacing w:before="200"/>
        <w:ind w:left="360" w:hanging="360"/>
        <w:outlineLvl w:val="2"/>
        <w:rPr>
          <w:del w:id="27059" w:author="Johnny Schultz" w:date="2020-02-12T15:55:00Z"/>
          <w:b/>
        </w:rPr>
      </w:pPr>
      <w:del w:id="27060" w:author="Johnny Schultz" w:date="2020-02-12T15:55:00Z">
        <w:r w:rsidRPr="00A013FD">
          <w:rPr>
            <w:b/>
          </w:rPr>
          <w:delText>2.1.2</w:delText>
        </w:r>
        <w:r w:rsidRPr="00A013FD">
          <w:rPr>
            <w:b/>
          </w:rPr>
          <w:tab/>
          <w:delText>Transmitter requirements for mobile station</w:delText>
        </w:r>
      </w:del>
    </w:p>
    <w:p w14:paraId="7E152948" w14:textId="77777777" w:rsidR="00A013FD" w:rsidRPr="00A013FD" w:rsidRDefault="00A013FD" w:rsidP="00A013FD">
      <w:pPr>
        <w:rPr>
          <w:del w:id="27061" w:author="Johnny Schultz" w:date="2020-02-12T15:55:00Z"/>
        </w:rPr>
      </w:pPr>
      <w:del w:id="27062" w:author="Johnny Schultz" w:date="2020-02-12T15:55:00Z">
        <w:r w:rsidRPr="00A013FD">
          <w:delText>Refer to Annex 1.</w:delText>
        </w:r>
      </w:del>
    </w:p>
    <w:p w14:paraId="0CDD9CB5" w14:textId="77777777" w:rsidR="00A013FD" w:rsidRPr="00A013FD" w:rsidRDefault="00A013FD" w:rsidP="00A013FD">
      <w:pPr>
        <w:keepNext/>
        <w:keepLines/>
        <w:tabs>
          <w:tab w:val="clear" w:pos="1134"/>
          <w:tab w:val="left" w:pos="360"/>
        </w:tabs>
        <w:spacing w:before="200"/>
        <w:ind w:left="360" w:hanging="360"/>
        <w:outlineLvl w:val="2"/>
        <w:rPr>
          <w:del w:id="27063" w:author="Johnny Schultz" w:date="2020-02-12T15:55:00Z"/>
          <w:b/>
        </w:rPr>
      </w:pPr>
      <w:del w:id="27064" w:author="Johnny Schultz" w:date="2020-02-12T15:55:00Z">
        <w:r w:rsidRPr="00A013FD">
          <w:rPr>
            <w:b/>
          </w:rPr>
          <w:delText>2.1.3</w:delText>
        </w:r>
        <w:r w:rsidRPr="00A013FD">
          <w:rPr>
            <w:b/>
          </w:rPr>
          <w:tab/>
          <w:delText>Mobile station transmit antenna gain</w:delText>
        </w:r>
      </w:del>
    </w:p>
    <w:p w14:paraId="2CD18560" w14:textId="77777777" w:rsidR="00A013FD" w:rsidRPr="00A013FD" w:rsidRDefault="00A013FD" w:rsidP="00A013FD">
      <w:pPr>
        <w:rPr>
          <w:del w:id="27065" w:author="Johnny Schultz" w:date="2020-02-12T15:55:00Z"/>
        </w:rPr>
      </w:pPr>
      <w:del w:id="27066" w:author="Johnny Schultz" w:date="2020-02-12T15:55:00Z">
        <w:r w:rsidRPr="00A013FD">
          <w:delText>Refer to Annex 1.</w:delText>
        </w:r>
      </w:del>
    </w:p>
    <w:p w14:paraId="7CF6817F" w14:textId="77777777" w:rsidR="00A013FD" w:rsidRPr="00A013FD" w:rsidRDefault="00A013FD" w:rsidP="00A013FD">
      <w:pPr>
        <w:keepNext/>
        <w:keepLines/>
        <w:tabs>
          <w:tab w:val="clear" w:pos="1134"/>
          <w:tab w:val="left" w:pos="360"/>
        </w:tabs>
        <w:spacing w:before="200"/>
        <w:ind w:left="360" w:hanging="360"/>
        <w:outlineLvl w:val="2"/>
        <w:rPr>
          <w:del w:id="27067" w:author="Johnny Schultz" w:date="2020-02-12T15:55:00Z"/>
          <w:b/>
        </w:rPr>
      </w:pPr>
      <w:del w:id="27068" w:author="Johnny Schultz" w:date="2020-02-12T15:55:00Z">
        <w:r w:rsidRPr="00A013FD">
          <w:rPr>
            <w:b/>
          </w:rPr>
          <w:delText>2.1.4</w:delText>
        </w:r>
        <w:r w:rsidRPr="00A013FD">
          <w:rPr>
            <w:b/>
          </w:rPr>
          <w:tab/>
          <w:delText>Link budget analysis</w:delText>
        </w:r>
      </w:del>
    </w:p>
    <w:p w14:paraId="17D2EC3C" w14:textId="77777777" w:rsidR="00A013FD" w:rsidRPr="00A013FD" w:rsidRDefault="00A013FD" w:rsidP="00A013FD">
      <w:pPr>
        <w:rPr>
          <w:del w:id="27069" w:author="Johnny Schultz" w:date="2020-02-12T15:55:00Z"/>
        </w:rPr>
      </w:pPr>
      <w:del w:id="27070" w:author="Johnny Schultz" w:date="2020-02-12T15:55:00Z">
        <w:r w:rsidRPr="00A013FD">
          <w:delText xml:space="preserve">The link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is determined by the satellite e.i.r.p., path losses, propagation losses, receiver sensitivity/figure of merit and local interference levels. </w:delText>
        </w:r>
      </w:del>
    </w:p>
    <w:p w14:paraId="11BD8075" w14:textId="77777777" w:rsidR="00A013FD" w:rsidRPr="00A013FD" w:rsidRDefault="00A013FD" w:rsidP="00A013FD">
      <w:pPr>
        <w:keepNext/>
        <w:keepLines/>
        <w:tabs>
          <w:tab w:val="clear" w:pos="1134"/>
          <w:tab w:val="left" w:pos="360"/>
        </w:tabs>
        <w:spacing w:before="200"/>
        <w:ind w:left="360" w:hanging="360"/>
        <w:outlineLvl w:val="2"/>
        <w:rPr>
          <w:del w:id="27071" w:author="Johnny Schultz" w:date="2020-02-12T15:55:00Z"/>
          <w:b/>
        </w:rPr>
      </w:pPr>
      <w:del w:id="27072" w:author="Johnny Schultz" w:date="2020-02-12T15:55:00Z">
        <w:r w:rsidRPr="00A013FD">
          <w:rPr>
            <w:b/>
          </w:rPr>
          <w:delText>2.1.5</w:delText>
        </w:r>
        <w:r w:rsidRPr="00A013FD">
          <w:rPr>
            <w:b/>
          </w:rPr>
          <w:tab/>
          <w:delText>Ship e.i.r.p. vs. elevation angle</w:delText>
        </w:r>
      </w:del>
    </w:p>
    <w:p w14:paraId="2DF5C6FF" w14:textId="77777777" w:rsidR="00A013FD" w:rsidRPr="00A013FD" w:rsidRDefault="00A013FD" w:rsidP="00A013FD">
      <w:pPr>
        <w:rPr>
          <w:del w:id="27073" w:author="Johnny Schultz" w:date="2020-02-12T15:55:00Z"/>
        </w:rPr>
      </w:pPr>
      <w:del w:id="27074" w:author="Johnny Schultz" w:date="2020-02-12T15:55:00Z">
        <w:r w:rsidRPr="00A013FD">
          <w:delText>Refer to Annex 1.</w:delText>
        </w:r>
      </w:del>
    </w:p>
    <w:p w14:paraId="48DFEAD8" w14:textId="77777777" w:rsidR="00A013FD" w:rsidRPr="00A013FD" w:rsidRDefault="00A013FD" w:rsidP="00A013FD">
      <w:pPr>
        <w:keepNext/>
        <w:keepLines/>
        <w:tabs>
          <w:tab w:val="clear" w:pos="1134"/>
          <w:tab w:val="left" w:pos="360"/>
        </w:tabs>
        <w:spacing w:before="200"/>
        <w:ind w:left="360" w:hanging="360"/>
        <w:outlineLvl w:val="2"/>
        <w:rPr>
          <w:del w:id="27075" w:author="Johnny Schultz" w:date="2020-02-12T15:55:00Z"/>
          <w:b/>
        </w:rPr>
      </w:pPr>
      <w:del w:id="27076" w:author="Johnny Schultz" w:date="2020-02-12T15:55:00Z">
        <w:r w:rsidRPr="00A013FD">
          <w:rPr>
            <w:b/>
          </w:rPr>
          <w:delText>2.1.6</w:delText>
        </w:r>
        <w:r w:rsidRPr="00A013FD">
          <w:rPr>
            <w:b/>
          </w:rPr>
          <w:tab/>
          <w:delText xml:space="preserve">Satellite antenna gain </w:delText>
        </w:r>
      </w:del>
    </w:p>
    <w:p w14:paraId="514141E0" w14:textId="77777777" w:rsidR="00A013FD" w:rsidRPr="00A013FD" w:rsidRDefault="00A013FD" w:rsidP="00A013FD">
      <w:pPr>
        <w:rPr>
          <w:del w:id="27077" w:author="Johnny Schultz" w:date="2020-02-12T15:55:00Z"/>
        </w:rPr>
      </w:pPr>
      <w:del w:id="27078" w:author="Johnny Schultz" w:date="2020-02-12T15:55:00Z">
        <w:r w:rsidRPr="00A013FD">
          <w:delText>Table A5-1 presents the gain of a 3-element Yagi satellite antenna with a peak gain of 8 dBi as a functon of elevation angle.</w:delText>
        </w:r>
      </w:del>
    </w:p>
    <w:p w14:paraId="4F890D4F" w14:textId="77777777" w:rsidR="00A013FD" w:rsidRPr="00A013FD" w:rsidRDefault="00A013FD" w:rsidP="00A013FD">
      <w:pPr>
        <w:keepNext/>
        <w:spacing w:before="560" w:after="120"/>
        <w:jc w:val="center"/>
        <w:rPr>
          <w:del w:id="27079" w:author="Johnny Schultz" w:date="2020-02-12T15:55:00Z"/>
          <w:caps/>
          <w:sz w:val="20"/>
        </w:rPr>
      </w:pPr>
      <w:del w:id="27080" w:author="Johnny Schultz" w:date="2020-02-12T15:55:00Z">
        <w:r w:rsidRPr="00A013FD">
          <w:rPr>
            <w:caps/>
            <w:sz w:val="20"/>
          </w:rPr>
          <w:delText xml:space="preserve">TABLE A5-1 </w:delText>
        </w:r>
      </w:del>
    </w:p>
    <w:p w14:paraId="57D06EDB" w14:textId="77777777" w:rsidR="00A013FD" w:rsidRPr="00A013FD" w:rsidRDefault="00A013FD" w:rsidP="00A013FD">
      <w:pPr>
        <w:keepNext/>
        <w:keepLines/>
        <w:spacing w:before="0" w:after="120"/>
        <w:jc w:val="center"/>
        <w:rPr>
          <w:del w:id="27081" w:author="Johnny Schultz" w:date="2020-02-12T15:55:00Z"/>
          <w:rFonts w:ascii="Times New Roman Bold" w:hAnsi="Times New Roman Bold"/>
          <w:b/>
          <w:sz w:val="20"/>
        </w:rPr>
      </w:pPr>
      <w:del w:id="27082" w:author="Johnny Schultz" w:date="2020-02-12T15:55:00Z">
        <w:r w:rsidRPr="00A013FD">
          <w:rPr>
            <w:rFonts w:ascii="Times New Roman Bold" w:hAnsi="Times New Roman Bold"/>
            <w:b/>
            <w:sz w:val="20"/>
          </w:rPr>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67"/>
        <w:gridCol w:w="1645"/>
        <w:gridCol w:w="2074"/>
        <w:gridCol w:w="1926"/>
      </w:tblGrid>
      <w:tr w:rsidR="00A013FD" w:rsidRPr="00A013FD" w14:paraId="10F7901F" w14:textId="77777777" w:rsidTr="00BF604E">
        <w:trPr>
          <w:trHeight w:val="300"/>
          <w:jc w:val="center"/>
          <w:del w:id="27083" w:author="Johnny Schultz" w:date="2020-02-12T15:55:00Z"/>
        </w:trPr>
        <w:tc>
          <w:tcPr>
            <w:tcW w:w="1192" w:type="pct"/>
            <w:shd w:val="clear" w:color="auto" w:fill="auto"/>
            <w:noWrap/>
            <w:vAlign w:val="center"/>
          </w:tcPr>
          <w:p w14:paraId="7239BB9F" w14:textId="77777777" w:rsidR="00A013FD" w:rsidRPr="00A013FD" w:rsidRDefault="00A013FD" w:rsidP="00A013FD">
            <w:pPr>
              <w:keepNext/>
              <w:spacing w:before="80" w:after="80"/>
              <w:jc w:val="center"/>
              <w:rPr>
                <w:del w:id="27084" w:author="Johnny Schultz" w:date="2020-02-12T15:55:00Z"/>
                <w:rFonts w:ascii="Times New Roman Bold" w:hAnsi="Times New Roman Bold" w:cs="Times New Roman Bold"/>
                <w:b/>
                <w:sz w:val="20"/>
              </w:rPr>
            </w:pPr>
            <w:del w:id="27085" w:author="Johnny Schultz" w:date="2020-02-12T15:55:00Z">
              <w:r w:rsidRPr="00A013FD">
                <w:rPr>
                  <w:rFonts w:ascii="Times New Roman Bold" w:hAnsi="Times New Roman Bold" w:cs="Times New Roman Bold"/>
                  <w:b/>
                  <w:sz w:val="20"/>
                </w:rPr>
                <w:delText>Ship elevation angle</w:delText>
              </w:r>
            </w:del>
          </w:p>
        </w:tc>
        <w:tc>
          <w:tcPr>
            <w:tcW w:w="1110" w:type="pct"/>
            <w:shd w:val="clear" w:color="auto" w:fill="auto"/>
            <w:noWrap/>
            <w:vAlign w:val="center"/>
          </w:tcPr>
          <w:p w14:paraId="2BDFAA77" w14:textId="77777777" w:rsidR="00A013FD" w:rsidRPr="00A013FD" w:rsidRDefault="00A013FD" w:rsidP="00A013FD">
            <w:pPr>
              <w:keepNext/>
              <w:spacing w:before="80" w:after="80"/>
              <w:jc w:val="center"/>
              <w:rPr>
                <w:del w:id="27086" w:author="Johnny Schultz" w:date="2020-02-12T15:55:00Z"/>
                <w:rFonts w:ascii="Times New Roman Bold" w:hAnsi="Times New Roman Bold" w:cs="Times New Roman Bold"/>
                <w:b/>
                <w:sz w:val="20"/>
              </w:rPr>
            </w:pPr>
            <w:del w:id="27087" w:author="Johnny Schultz" w:date="2020-02-12T15:55:00Z">
              <w:r w:rsidRPr="00A013FD">
                <w:rPr>
                  <w:rFonts w:ascii="Times New Roman Bold" w:hAnsi="Times New Roman Bold" w:cs="Times New Roman Bold"/>
                  <w:b/>
                  <w:sz w:val="20"/>
                </w:rPr>
                <w:delText>Nadir offset angle</w:delText>
              </w:r>
            </w:del>
          </w:p>
        </w:tc>
        <w:tc>
          <w:tcPr>
            <w:tcW w:w="1399" w:type="pct"/>
            <w:shd w:val="clear" w:color="auto" w:fill="auto"/>
            <w:noWrap/>
            <w:vAlign w:val="center"/>
          </w:tcPr>
          <w:p w14:paraId="3E9B59B1" w14:textId="77777777" w:rsidR="00A013FD" w:rsidRPr="00A013FD" w:rsidRDefault="00A013FD" w:rsidP="00A013FD">
            <w:pPr>
              <w:keepNext/>
              <w:spacing w:before="80" w:after="80"/>
              <w:jc w:val="center"/>
              <w:rPr>
                <w:del w:id="27088" w:author="Johnny Schultz" w:date="2020-02-12T15:55:00Z"/>
                <w:rFonts w:ascii="Times New Roman Bold" w:hAnsi="Times New Roman Bold" w:cs="Times New Roman Bold"/>
                <w:b/>
                <w:sz w:val="20"/>
              </w:rPr>
            </w:pPr>
            <w:del w:id="27089" w:author="Johnny Schultz" w:date="2020-02-12T15:55:00Z">
              <w:r w:rsidRPr="00A013FD">
                <w:rPr>
                  <w:rFonts w:ascii="Times New Roman Bold" w:hAnsi="Times New Roman Bold" w:cs="Times New Roman Bold"/>
                  <w:b/>
                  <w:sz w:val="20"/>
                </w:rPr>
                <w:delText>Boresight offset angle</w:delText>
              </w:r>
            </w:del>
          </w:p>
        </w:tc>
        <w:tc>
          <w:tcPr>
            <w:tcW w:w="1299" w:type="pct"/>
            <w:shd w:val="clear" w:color="auto" w:fill="auto"/>
            <w:noWrap/>
            <w:vAlign w:val="center"/>
          </w:tcPr>
          <w:p w14:paraId="68CCB98F" w14:textId="77777777" w:rsidR="00A013FD" w:rsidRPr="00A013FD" w:rsidRDefault="00A013FD" w:rsidP="00A013FD">
            <w:pPr>
              <w:keepNext/>
              <w:spacing w:before="80" w:after="80"/>
              <w:jc w:val="center"/>
              <w:rPr>
                <w:del w:id="27090" w:author="Johnny Schultz" w:date="2020-02-12T15:55:00Z"/>
                <w:rFonts w:ascii="Times New Roman Bold" w:hAnsi="Times New Roman Bold" w:cs="Times New Roman Bold"/>
                <w:b/>
                <w:sz w:val="20"/>
              </w:rPr>
            </w:pPr>
            <w:del w:id="27091" w:author="Johnny Schultz" w:date="2020-02-12T15:55:00Z">
              <w:r w:rsidRPr="00A013FD">
                <w:rPr>
                  <w:rFonts w:ascii="Times New Roman Bold" w:hAnsi="Times New Roman Bold" w:cs="Times New Roman Bold"/>
                  <w:b/>
                  <w:sz w:val="20"/>
                </w:rPr>
                <w:delText>Satellite antenna gain</w:delText>
              </w:r>
            </w:del>
          </w:p>
        </w:tc>
      </w:tr>
      <w:tr w:rsidR="00A013FD" w:rsidRPr="00A013FD" w14:paraId="647A41DF" w14:textId="77777777" w:rsidTr="00BF604E">
        <w:trPr>
          <w:trHeight w:val="300"/>
          <w:jc w:val="center"/>
          <w:del w:id="27092" w:author="Johnny Schultz" w:date="2020-02-12T15:55:00Z"/>
        </w:trPr>
        <w:tc>
          <w:tcPr>
            <w:tcW w:w="1192" w:type="pct"/>
            <w:shd w:val="clear" w:color="auto" w:fill="auto"/>
            <w:noWrap/>
            <w:vAlign w:val="center"/>
          </w:tcPr>
          <w:p w14:paraId="0460C1B1" w14:textId="77777777" w:rsidR="00A013FD" w:rsidRPr="00A013FD" w:rsidRDefault="00A013FD" w:rsidP="00A013FD">
            <w:pPr>
              <w:jc w:val="center"/>
              <w:rPr>
                <w:del w:id="27093" w:author="Johnny Schultz" w:date="2020-02-12T15:55:00Z"/>
              </w:rPr>
            </w:pPr>
            <w:del w:id="27094" w:author="Johnny Schultz" w:date="2020-02-12T15:55:00Z">
              <w:r w:rsidRPr="00A013FD">
                <w:delText>deg.</w:delText>
              </w:r>
            </w:del>
          </w:p>
        </w:tc>
        <w:tc>
          <w:tcPr>
            <w:tcW w:w="1110" w:type="pct"/>
            <w:shd w:val="clear" w:color="auto" w:fill="auto"/>
            <w:noWrap/>
            <w:vAlign w:val="center"/>
          </w:tcPr>
          <w:p w14:paraId="0EF36145" w14:textId="77777777" w:rsidR="00A013FD" w:rsidRPr="00A013FD" w:rsidRDefault="00A013FD" w:rsidP="00A013FD">
            <w:pPr>
              <w:jc w:val="center"/>
              <w:rPr>
                <w:del w:id="27095" w:author="Johnny Schultz" w:date="2020-02-12T15:55:00Z"/>
              </w:rPr>
            </w:pPr>
            <w:del w:id="27096" w:author="Johnny Schultz" w:date="2020-02-12T15:55:00Z">
              <w:r w:rsidRPr="00A013FD">
                <w:delText>deg.</w:delText>
              </w:r>
            </w:del>
          </w:p>
        </w:tc>
        <w:tc>
          <w:tcPr>
            <w:tcW w:w="1399" w:type="pct"/>
            <w:shd w:val="clear" w:color="auto" w:fill="auto"/>
            <w:noWrap/>
            <w:vAlign w:val="center"/>
          </w:tcPr>
          <w:p w14:paraId="29E74FDC" w14:textId="77777777" w:rsidR="00A013FD" w:rsidRPr="00A013FD" w:rsidRDefault="00A013FD" w:rsidP="00A013FD">
            <w:pPr>
              <w:jc w:val="center"/>
              <w:rPr>
                <w:del w:id="27097" w:author="Johnny Schultz" w:date="2020-02-12T15:55:00Z"/>
              </w:rPr>
            </w:pPr>
            <w:del w:id="27098" w:author="Johnny Schultz" w:date="2020-02-12T15:55:00Z">
              <w:r w:rsidRPr="00A013FD">
                <w:delText>deg.</w:delText>
              </w:r>
            </w:del>
          </w:p>
        </w:tc>
        <w:tc>
          <w:tcPr>
            <w:tcW w:w="1299" w:type="pct"/>
            <w:shd w:val="clear" w:color="auto" w:fill="auto"/>
            <w:noWrap/>
            <w:vAlign w:val="center"/>
          </w:tcPr>
          <w:p w14:paraId="29EF82D0" w14:textId="77777777" w:rsidR="00A013FD" w:rsidRPr="00A013FD" w:rsidRDefault="00A013FD" w:rsidP="00A013FD">
            <w:pPr>
              <w:jc w:val="center"/>
              <w:rPr>
                <w:del w:id="27099" w:author="Johnny Schultz" w:date="2020-02-12T15:55:00Z"/>
              </w:rPr>
            </w:pPr>
            <w:del w:id="27100" w:author="Johnny Schultz" w:date="2020-02-12T15:55:00Z">
              <w:r w:rsidRPr="00A013FD">
                <w:delText>dBi</w:delText>
              </w:r>
            </w:del>
          </w:p>
        </w:tc>
      </w:tr>
      <w:tr w:rsidR="00A013FD" w:rsidRPr="00A013FD" w14:paraId="3D490247" w14:textId="77777777" w:rsidTr="00BF604E">
        <w:trPr>
          <w:trHeight w:val="300"/>
          <w:jc w:val="center"/>
          <w:del w:id="27101" w:author="Johnny Schultz" w:date="2020-02-12T15:55:00Z"/>
        </w:trPr>
        <w:tc>
          <w:tcPr>
            <w:tcW w:w="1192" w:type="pct"/>
            <w:shd w:val="clear" w:color="auto" w:fill="auto"/>
            <w:noWrap/>
            <w:vAlign w:val="bottom"/>
          </w:tcPr>
          <w:p w14:paraId="413DFF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02" w:author="Johnny Schultz" w:date="2020-02-12T15:55:00Z"/>
                <w:sz w:val="20"/>
              </w:rPr>
            </w:pPr>
            <w:del w:id="27103" w:author="Johnny Schultz" w:date="2020-02-12T15:55:00Z">
              <w:r w:rsidRPr="00A013FD">
                <w:rPr>
                  <w:sz w:val="20"/>
                </w:rPr>
                <w:delText>0</w:delText>
              </w:r>
            </w:del>
          </w:p>
        </w:tc>
        <w:tc>
          <w:tcPr>
            <w:tcW w:w="1110" w:type="pct"/>
            <w:shd w:val="clear" w:color="auto" w:fill="auto"/>
            <w:noWrap/>
            <w:vAlign w:val="bottom"/>
          </w:tcPr>
          <w:p w14:paraId="028C06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04" w:author="Johnny Schultz" w:date="2020-02-12T15:55:00Z"/>
                <w:sz w:val="20"/>
              </w:rPr>
            </w:pPr>
            <w:del w:id="27105" w:author="Johnny Schultz" w:date="2020-02-12T15:55:00Z">
              <w:r w:rsidRPr="00A013FD">
                <w:rPr>
                  <w:sz w:val="20"/>
                </w:rPr>
                <w:delText>66.1</w:delText>
              </w:r>
            </w:del>
          </w:p>
        </w:tc>
        <w:tc>
          <w:tcPr>
            <w:tcW w:w="1399" w:type="pct"/>
            <w:shd w:val="clear" w:color="auto" w:fill="auto"/>
            <w:noWrap/>
            <w:vAlign w:val="bottom"/>
          </w:tcPr>
          <w:p w14:paraId="50D447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06" w:author="Johnny Schultz" w:date="2020-02-12T15:55:00Z"/>
                <w:sz w:val="20"/>
              </w:rPr>
            </w:pPr>
            <w:del w:id="27107" w:author="Johnny Schultz" w:date="2020-02-12T15:55:00Z">
              <w:r w:rsidRPr="00A013FD">
                <w:rPr>
                  <w:sz w:val="20"/>
                </w:rPr>
                <w:delText>0</w:delText>
              </w:r>
            </w:del>
          </w:p>
        </w:tc>
        <w:tc>
          <w:tcPr>
            <w:tcW w:w="1299" w:type="pct"/>
            <w:shd w:val="clear" w:color="auto" w:fill="auto"/>
            <w:noWrap/>
            <w:vAlign w:val="bottom"/>
          </w:tcPr>
          <w:p w14:paraId="7AC045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08" w:author="Johnny Schultz" w:date="2020-02-12T15:55:00Z"/>
                <w:sz w:val="20"/>
              </w:rPr>
            </w:pPr>
            <w:del w:id="27109" w:author="Johnny Schultz" w:date="2020-02-12T15:55:00Z">
              <w:r w:rsidRPr="00A013FD">
                <w:rPr>
                  <w:sz w:val="20"/>
                </w:rPr>
                <w:delText>8</w:delText>
              </w:r>
            </w:del>
          </w:p>
        </w:tc>
      </w:tr>
      <w:tr w:rsidR="00A013FD" w:rsidRPr="00A013FD" w14:paraId="50A3552C" w14:textId="77777777" w:rsidTr="00BF604E">
        <w:trPr>
          <w:trHeight w:val="300"/>
          <w:jc w:val="center"/>
          <w:del w:id="27110" w:author="Johnny Schultz" w:date="2020-02-12T15:55:00Z"/>
        </w:trPr>
        <w:tc>
          <w:tcPr>
            <w:tcW w:w="1192" w:type="pct"/>
            <w:shd w:val="clear" w:color="auto" w:fill="auto"/>
            <w:noWrap/>
            <w:vAlign w:val="bottom"/>
          </w:tcPr>
          <w:p w14:paraId="34E926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11" w:author="Johnny Schultz" w:date="2020-02-12T15:55:00Z"/>
                <w:sz w:val="20"/>
              </w:rPr>
            </w:pPr>
            <w:del w:id="27112" w:author="Johnny Schultz" w:date="2020-02-12T15:55:00Z">
              <w:r w:rsidRPr="00A013FD">
                <w:rPr>
                  <w:sz w:val="20"/>
                </w:rPr>
                <w:delText>10</w:delText>
              </w:r>
            </w:del>
          </w:p>
        </w:tc>
        <w:tc>
          <w:tcPr>
            <w:tcW w:w="1110" w:type="pct"/>
            <w:shd w:val="clear" w:color="auto" w:fill="auto"/>
            <w:noWrap/>
            <w:vAlign w:val="bottom"/>
          </w:tcPr>
          <w:p w14:paraId="6F8430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13" w:author="Johnny Schultz" w:date="2020-02-12T15:55:00Z"/>
                <w:sz w:val="20"/>
              </w:rPr>
            </w:pPr>
            <w:del w:id="27114" w:author="Johnny Schultz" w:date="2020-02-12T15:55:00Z">
              <w:r w:rsidRPr="00A013FD">
                <w:rPr>
                  <w:sz w:val="20"/>
                </w:rPr>
                <w:delText>64.2</w:delText>
              </w:r>
            </w:del>
          </w:p>
        </w:tc>
        <w:tc>
          <w:tcPr>
            <w:tcW w:w="1399" w:type="pct"/>
            <w:shd w:val="clear" w:color="auto" w:fill="auto"/>
            <w:noWrap/>
            <w:vAlign w:val="bottom"/>
          </w:tcPr>
          <w:p w14:paraId="3D452D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15" w:author="Johnny Schultz" w:date="2020-02-12T15:55:00Z"/>
                <w:sz w:val="20"/>
              </w:rPr>
            </w:pPr>
            <w:del w:id="27116" w:author="Johnny Schultz" w:date="2020-02-12T15:55:00Z">
              <w:r w:rsidRPr="00A013FD">
                <w:rPr>
                  <w:sz w:val="20"/>
                </w:rPr>
                <w:delText>1.9</w:delText>
              </w:r>
            </w:del>
          </w:p>
        </w:tc>
        <w:tc>
          <w:tcPr>
            <w:tcW w:w="1299" w:type="pct"/>
            <w:shd w:val="clear" w:color="auto" w:fill="auto"/>
            <w:noWrap/>
            <w:vAlign w:val="bottom"/>
          </w:tcPr>
          <w:p w14:paraId="21F1B4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17" w:author="Johnny Schultz" w:date="2020-02-12T15:55:00Z"/>
                <w:sz w:val="20"/>
              </w:rPr>
            </w:pPr>
            <w:del w:id="27118" w:author="Johnny Schultz" w:date="2020-02-12T15:55:00Z">
              <w:r w:rsidRPr="00A013FD">
                <w:rPr>
                  <w:sz w:val="20"/>
                </w:rPr>
                <w:delText>8</w:delText>
              </w:r>
            </w:del>
          </w:p>
        </w:tc>
      </w:tr>
      <w:tr w:rsidR="00A013FD" w:rsidRPr="00A013FD" w14:paraId="473E8471" w14:textId="77777777" w:rsidTr="00BF604E">
        <w:trPr>
          <w:trHeight w:val="300"/>
          <w:jc w:val="center"/>
          <w:del w:id="27119" w:author="Johnny Schultz" w:date="2020-02-12T15:55:00Z"/>
        </w:trPr>
        <w:tc>
          <w:tcPr>
            <w:tcW w:w="1192" w:type="pct"/>
            <w:shd w:val="clear" w:color="auto" w:fill="auto"/>
            <w:noWrap/>
            <w:vAlign w:val="bottom"/>
          </w:tcPr>
          <w:p w14:paraId="25074C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20" w:author="Johnny Schultz" w:date="2020-02-12T15:55:00Z"/>
                <w:sz w:val="20"/>
              </w:rPr>
            </w:pPr>
            <w:del w:id="27121" w:author="Johnny Schultz" w:date="2020-02-12T15:55:00Z">
              <w:r w:rsidRPr="00A013FD">
                <w:rPr>
                  <w:sz w:val="20"/>
                </w:rPr>
                <w:delText>20</w:delText>
              </w:r>
            </w:del>
          </w:p>
        </w:tc>
        <w:tc>
          <w:tcPr>
            <w:tcW w:w="1110" w:type="pct"/>
            <w:shd w:val="clear" w:color="auto" w:fill="auto"/>
            <w:noWrap/>
            <w:vAlign w:val="bottom"/>
          </w:tcPr>
          <w:p w14:paraId="241B44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22" w:author="Johnny Schultz" w:date="2020-02-12T15:55:00Z"/>
                <w:sz w:val="20"/>
              </w:rPr>
            </w:pPr>
            <w:del w:id="27123" w:author="Johnny Schultz" w:date="2020-02-12T15:55:00Z">
              <w:r w:rsidRPr="00A013FD">
                <w:rPr>
                  <w:sz w:val="20"/>
                </w:rPr>
                <w:delText>59.2</w:delText>
              </w:r>
            </w:del>
          </w:p>
        </w:tc>
        <w:tc>
          <w:tcPr>
            <w:tcW w:w="1399" w:type="pct"/>
            <w:shd w:val="clear" w:color="auto" w:fill="auto"/>
            <w:noWrap/>
            <w:vAlign w:val="bottom"/>
          </w:tcPr>
          <w:p w14:paraId="452644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24" w:author="Johnny Schultz" w:date="2020-02-12T15:55:00Z"/>
                <w:sz w:val="20"/>
              </w:rPr>
            </w:pPr>
            <w:del w:id="27125" w:author="Johnny Schultz" w:date="2020-02-12T15:55:00Z">
              <w:r w:rsidRPr="00A013FD">
                <w:rPr>
                  <w:sz w:val="20"/>
                </w:rPr>
                <w:delText>6.9</w:delText>
              </w:r>
            </w:del>
          </w:p>
        </w:tc>
        <w:tc>
          <w:tcPr>
            <w:tcW w:w="1299" w:type="pct"/>
            <w:shd w:val="clear" w:color="auto" w:fill="auto"/>
            <w:noWrap/>
            <w:vAlign w:val="bottom"/>
          </w:tcPr>
          <w:p w14:paraId="6816A1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26" w:author="Johnny Schultz" w:date="2020-02-12T15:55:00Z"/>
                <w:sz w:val="20"/>
              </w:rPr>
            </w:pPr>
            <w:del w:id="27127" w:author="Johnny Schultz" w:date="2020-02-12T15:55:00Z">
              <w:r w:rsidRPr="00A013FD">
                <w:rPr>
                  <w:sz w:val="20"/>
                </w:rPr>
                <w:delText>8</w:delText>
              </w:r>
            </w:del>
          </w:p>
        </w:tc>
      </w:tr>
      <w:tr w:rsidR="00A013FD" w:rsidRPr="00A013FD" w14:paraId="0F8027AC" w14:textId="77777777" w:rsidTr="00BF604E">
        <w:trPr>
          <w:trHeight w:val="300"/>
          <w:jc w:val="center"/>
          <w:del w:id="27128" w:author="Johnny Schultz" w:date="2020-02-12T15:55:00Z"/>
        </w:trPr>
        <w:tc>
          <w:tcPr>
            <w:tcW w:w="1192" w:type="pct"/>
            <w:shd w:val="clear" w:color="auto" w:fill="auto"/>
            <w:noWrap/>
            <w:vAlign w:val="bottom"/>
          </w:tcPr>
          <w:p w14:paraId="446BAD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29" w:author="Johnny Schultz" w:date="2020-02-12T15:55:00Z"/>
                <w:sz w:val="20"/>
              </w:rPr>
            </w:pPr>
            <w:del w:id="27130" w:author="Johnny Schultz" w:date="2020-02-12T15:55:00Z">
              <w:r w:rsidRPr="00A013FD">
                <w:rPr>
                  <w:sz w:val="20"/>
                </w:rPr>
                <w:delText>30</w:delText>
              </w:r>
            </w:del>
          </w:p>
        </w:tc>
        <w:tc>
          <w:tcPr>
            <w:tcW w:w="1110" w:type="pct"/>
            <w:shd w:val="clear" w:color="auto" w:fill="auto"/>
            <w:noWrap/>
            <w:vAlign w:val="bottom"/>
          </w:tcPr>
          <w:p w14:paraId="71F882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31" w:author="Johnny Schultz" w:date="2020-02-12T15:55:00Z"/>
                <w:sz w:val="20"/>
              </w:rPr>
            </w:pPr>
            <w:del w:id="27132" w:author="Johnny Schultz" w:date="2020-02-12T15:55:00Z">
              <w:r w:rsidRPr="00A013FD">
                <w:rPr>
                  <w:sz w:val="20"/>
                </w:rPr>
                <w:delText>52.3</w:delText>
              </w:r>
            </w:del>
          </w:p>
        </w:tc>
        <w:tc>
          <w:tcPr>
            <w:tcW w:w="1399" w:type="pct"/>
            <w:shd w:val="clear" w:color="auto" w:fill="auto"/>
            <w:noWrap/>
            <w:vAlign w:val="bottom"/>
          </w:tcPr>
          <w:p w14:paraId="65B30B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33" w:author="Johnny Schultz" w:date="2020-02-12T15:55:00Z"/>
                <w:sz w:val="20"/>
              </w:rPr>
            </w:pPr>
            <w:del w:id="27134" w:author="Johnny Schultz" w:date="2020-02-12T15:55:00Z">
              <w:r w:rsidRPr="00A013FD">
                <w:rPr>
                  <w:sz w:val="20"/>
                </w:rPr>
                <w:delText>13.8</w:delText>
              </w:r>
            </w:del>
          </w:p>
        </w:tc>
        <w:tc>
          <w:tcPr>
            <w:tcW w:w="1299" w:type="pct"/>
            <w:shd w:val="clear" w:color="auto" w:fill="auto"/>
            <w:noWrap/>
            <w:vAlign w:val="bottom"/>
          </w:tcPr>
          <w:p w14:paraId="20DB13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35" w:author="Johnny Schultz" w:date="2020-02-12T15:55:00Z"/>
                <w:sz w:val="20"/>
              </w:rPr>
            </w:pPr>
            <w:del w:id="27136" w:author="Johnny Schultz" w:date="2020-02-12T15:55:00Z">
              <w:r w:rsidRPr="00A013FD">
                <w:rPr>
                  <w:sz w:val="20"/>
                </w:rPr>
                <w:delText>7.8</w:delText>
              </w:r>
            </w:del>
          </w:p>
        </w:tc>
      </w:tr>
      <w:tr w:rsidR="00A013FD" w:rsidRPr="00A013FD" w14:paraId="74196472" w14:textId="77777777" w:rsidTr="00BF604E">
        <w:trPr>
          <w:trHeight w:val="300"/>
          <w:jc w:val="center"/>
          <w:del w:id="27137" w:author="Johnny Schultz" w:date="2020-02-12T15:55:00Z"/>
        </w:trPr>
        <w:tc>
          <w:tcPr>
            <w:tcW w:w="1192" w:type="pct"/>
            <w:shd w:val="clear" w:color="auto" w:fill="auto"/>
            <w:noWrap/>
            <w:vAlign w:val="bottom"/>
          </w:tcPr>
          <w:p w14:paraId="427EBB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38" w:author="Johnny Schultz" w:date="2020-02-12T15:55:00Z"/>
                <w:sz w:val="20"/>
              </w:rPr>
            </w:pPr>
            <w:del w:id="27139" w:author="Johnny Schultz" w:date="2020-02-12T15:55:00Z">
              <w:r w:rsidRPr="00A013FD">
                <w:rPr>
                  <w:sz w:val="20"/>
                </w:rPr>
                <w:delText>40</w:delText>
              </w:r>
            </w:del>
          </w:p>
        </w:tc>
        <w:tc>
          <w:tcPr>
            <w:tcW w:w="1110" w:type="pct"/>
            <w:shd w:val="clear" w:color="auto" w:fill="auto"/>
            <w:noWrap/>
            <w:vAlign w:val="bottom"/>
          </w:tcPr>
          <w:p w14:paraId="12FADB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40" w:author="Johnny Schultz" w:date="2020-02-12T15:55:00Z"/>
                <w:sz w:val="20"/>
              </w:rPr>
            </w:pPr>
            <w:del w:id="27141" w:author="Johnny Schultz" w:date="2020-02-12T15:55:00Z">
              <w:r w:rsidRPr="00A013FD">
                <w:rPr>
                  <w:sz w:val="20"/>
                </w:rPr>
                <w:delText>44.4</w:delText>
              </w:r>
            </w:del>
          </w:p>
        </w:tc>
        <w:tc>
          <w:tcPr>
            <w:tcW w:w="1399" w:type="pct"/>
            <w:shd w:val="clear" w:color="auto" w:fill="auto"/>
            <w:noWrap/>
            <w:vAlign w:val="bottom"/>
          </w:tcPr>
          <w:p w14:paraId="3CC242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42" w:author="Johnny Schultz" w:date="2020-02-12T15:55:00Z"/>
                <w:sz w:val="20"/>
              </w:rPr>
            </w:pPr>
            <w:del w:id="27143" w:author="Johnny Schultz" w:date="2020-02-12T15:55:00Z">
              <w:r w:rsidRPr="00A013FD">
                <w:rPr>
                  <w:sz w:val="20"/>
                </w:rPr>
                <w:delText>21.7</w:delText>
              </w:r>
            </w:del>
          </w:p>
        </w:tc>
        <w:tc>
          <w:tcPr>
            <w:tcW w:w="1299" w:type="pct"/>
            <w:shd w:val="clear" w:color="auto" w:fill="auto"/>
            <w:noWrap/>
            <w:vAlign w:val="bottom"/>
          </w:tcPr>
          <w:p w14:paraId="038082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44" w:author="Johnny Schultz" w:date="2020-02-12T15:55:00Z"/>
                <w:sz w:val="20"/>
              </w:rPr>
            </w:pPr>
            <w:del w:id="27145" w:author="Johnny Schultz" w:date="2020-02-12T15:55:00Z">
              <w:r w:rsidRPr="00A013FD">
                <w:rPr>
                  <w:sz w:val="20"/>
                </w:rPr>
                <w:delText>6.9</w:delText>
              </w:r>
            </w:del>
          </w:p>
        </w:tc>
      </w:tr>
      <w:tr w:rsidR="00A013FD" w:rsidRPr="00A013FD" w14:paraId="49B91A16" w14:textId="77777777" w:rsidTr="00BF604E">
        <w:trPr>
          <w:trHeight w:val="300"/>
          <w:jc w:val="center"/>
          <w:del w:id="27146" w:author="Johnny Schultz" w:date="2020-02-12T15:55:00Z"/>
        </w:trPr>
        <w:tc>
          <w:tcPr>
            <w:tcW w:w="1192" w:type="pct"/>
            <w:shd w:val="clear" w:color="auto" w:fill="auto"/>
            <w:noWrap/>
            <w:vAlign w:val="bottom"/>
          </w:tcPr>
          <w:p w14:paraId="0D2F4E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47" w:author="Johnny Schultz" w:date="2020-02-12T15:55:00Z"/>
                <w:sz w:val="20"/>
              </w:rPr>
            </w:pPr>
            <w:del w:id="27148" w:author="Johnny Schultz" w:date="2020-02-12T15:55:00Z">
              <w:r w:rsidRPr="00A013FD">
                <w:rPr>
                  <w:sz w:val="20"/>
                </w:rPr>
                <w:delText>50</w:delText>
              </w:r>
            </w:del>
          </w:p>
        </w:tc>
        <w:tc>
          <w:tcPr>
            <w:tcW w:w="1110" w:type="pct"/>
            <w:shd w:val="clear" w:color="auto" w:fill="auto"/>
            <w:noWrap/>
            <w:vAlign w:val="bottom"/>
          </w:tcPr>
          <w:p w14:paraId="6AD4B3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49" w:author="Johnny Schultz" w:date="2020-02-12T15:55:00Z"/>
                <w:sz w:val="20"/>
              </w:rPr>
            </w:pPr>
            <w:del w:id="27150" w:author="Johnny Schultz" w:date="2020-02-12T15:55:00Z">
              <w:r w:rsidRPr="00A013FD">
                <w:rPr>
                  <w:sz w:val="20"/>
                </w:rPr>
                <w:delText>36</w:delText>
              </w:r>
            </w:del>
          </w:p>
        </w:tc>
        <w:tc>
          <w:tcPr>
            <w:tcW w:w="1399" w:type="pct"/>
            <w:shd w:val="clear" w:color="auto" w:fill="auto"/>
            <w:noWrap/>
            <w:vAlign w:val="bottom"/>
          </w:tcPr>
          <w:p w14:paraId="7CF852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51" w:author="Johnny Schultz" w:date="2020-02-12T15:55:00Z"/>
                <w:sz w:val="20"/>
              </w:rPr>
            </w:pPr>
            <w:del w:id="27152" w:author="Johnny Schultz" w:date="2020-02-12T15:55:00Z">
              <w:r w:rsidRPr="00A013FD">
                <w:rPr>
                  <w:sz w:val="20"/>
                </w:rPr>
                <w:delText>30.1</w:delText>
              </w:r>
            </w:del>
          </w:p>
        </w:tc>
        <w:tc>
          <w:tcPr>
            <w:tcW w:w="1299" w:type="pct"/>
            <w:shd w:val="clear" w:color="auto" w:fill="auto"/>
            <w:noWrap/>
            <w:vAlign w:val="bottom"/>
          </w:tcPr>
          <w:p w14:paraId="5D70C1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53" w:author="Johnny Schultz" w:date="2020-02-12T15:55:00Z"/>
                <w:sz w:val="20"/>
              </w:rPr>
            </w:pPr>
            <w:del w:id="27154" w:author="Johnny Schultz" w:date="2020-02-12T15:55:00Z">
              <w:r w:rsidRPr="00A013FD">
                <w:rPr>
                  <w:sz w:val="20"/>
                </w:rPr>
                <w:delText>5.5</w:delText>
              </w:r>
            </w:del>
          </w:p>
        </w:tc>
      </w:tr>
      <w:tr w:rsidR="00A013FD" w:rsidRPr="00A013FD" w14:paraId="09BA5791" w14:textId="77777777" w:rsidTr="00BF604E">
        <w:trPr>
          <w:trHeight w:val="300"/>
          <w:jc w:val="center"/>
          <w:del w:id="27155" w:author="Johnny Schultz" w:date="2020-02-12T15:55:00Z"/>
        </w:trPr>
        <w:tc>
          <w:tcPr>
            <w:tcW w:w="1192" w:type="pct"/>
            <w:shd w:val="clear" w:color="auto" w:fill="auto"/>
            <w:noWrap/>
            <w:vAlign w:val="bottom"/>
          </w:tcPr>
          <w:p w14:paraId="5D2A8D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56" w:author="Johnny Schultz" w:date="2020-02-12T15:55:00Z"/>
                <w:sz w:val="20"/>
              </w:rPr>
            </w:pPr>
            <w:del w:id="27157" w:author="Johnny Schultz" w:date="2020-02-12T15:55:00Z">
              <w:r w:rsidRPr="00A013FD">
                <w:rPr>
                  <w:sz w:val="20"/>
                </w:rPr>
                <w:delText>60</w:delText>
              </w:r>
            </w:del>
          </w:p>
        </w:tc>
        <w:tc>
          <w:tcPr>
            <w:tcW w:w="1110" w:type="pct"/>
            <w:shd w:val="clear" w:color="auto" w:fill="auto"/>
            <w:noWrap/>
            <w:vAlign w:val="bottom"/>
          </w:tcPr>
          <w:p w14:paraId="447A4A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58" w:author="Johnny Schultz" w:date="2020-02-12T15:55:00Z"/>
                <w:sz w:val="20"/>
              </w:rPr>
            </w:pPr>
            <w:del w:id="27159" w:author="Johnny Schultz" w:date="2020-02-12T15:55:00Z">
              <w:r w:rsidRPr="00A013FD">
                <w:rPr>
                  <w:sz w:val="20"/>
                </w:rPr>
                <w:delText>27.2</w:delText>
              </w:r>
            </w:del>
          </w:p>
        </w:tc>
        <w:tc>
          <w:tcPr>
            <w:tcW w:w="1399" w:type="pct"/>
            <w:shd w:val="clear" w:color="auto" w:fill="auto"/>
            <w:noWrap/>
            <w:vAlign w:val="bottom"/>
          </w:tcPr>
          <w:p w14:paraId="2280B1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60" w:author="Johnny Schultz" w:date="2020-02-12T15:55:00Z"/>
                <w:sz w:val="20"/>
              </w:rPr>
            </w:pPr>
            <w:del w:id="27161" w:author="Johnny Schultz" w:date="2020-02-12T15:55:00Z">
              <w:r w:rsidRPr="00A013FD">
                <w:rPr>
                  <w:sz w:val="20"/>
                </w:rPr>
                <w:delText>38.9</w:delText>
              </w:r>
            </w:del>
          </w:p>
        </w:tc>
        <w:tc>
          <w:tcPr>
            <w:tcW w:w="1299" w:type="pct"/>
            <w:shd w:val="clear" w:color="auto" w:fill="auto"/>
            <w:noWrap/>
            <w:vAlign w:val="bottom"/>
          </w:tcPr>
          <w:p w14:paraId="3E276E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62" w:author="Johnny Schultz" w:date="2020-02-12T15:55:00Z"/>
                <w:sz w:val="20"/>
              </w:rPr>
            </w:pPr>
            <w:del w:id="27163" w:author="Johnny Schultz" w:date="2020-02-12T15:55:00Z">
              <w:r w:rsidRPr="00A013FD">
                <w:rPr>
                  <w:sz w:val="20"/>
                </w:rPr>
                <w:delText>3.6</w:delText>
              </w:r>
            </w:del>
          </w:p>
        </w:tc>
      </w:tr>
      <w:tr w:rsidR="00A013FD" w:rsidRPr="00A013FD" w14:paraId="08E850A7" w14:textId="77777777" w:rsidTr="00BF604E">
        <w:trPr>
          <w:trHeight w:val="300"/>
          <w:jc w:val="center"/>
          <w:del w:id="27164" w:author="Johnny Schultz" w:date="2020-02-12T15:55:00Z"/>
        </w:trPr>
        <w:tc>
          <w:tcPr>
            <w:tcW w:w="1192" w:type="pct"/>
            <w:shd w:val="clear" w:color="auto" w:fill="auto"/>
            <w:noWrap/>
            <w:vAlign w:val="bottom"/>
          </w:tcPr>
          <w:p w14:paraId="4CBE17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65" w:author="Johnny Schultz" w:date="2020-02-12T15:55:00Z"/>
                <w:sz w:val="20"/>
              </w:rPr>
            </w:pPr>
            <w:del w:id="27166" w:author="Johnny Schultz" w:date="2020-02-12T15:55:00Z">
              <w:r w:rsidRPr="00A013FD">
                <w:rPr>
                  <w:sz w:val="20"/>
                </w:rPr>
                <w:delText>70</w:delText>
              </w:r>
            </w:del>
          </w:p>
        </w:tc>
        <w:tc>
          <w:tcPr>
            <w:tcW w:w="1110" w:type="pct"/>
            <w:shd w:val="clear" w:color="auto" w:fill="auto"/>
            <w:noWrap/>
            <w:vAlign w:val="bottom"/>
          </w:tcPr>
          <w:p w14:paraId="339416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67" w:author="Johnny Schultz" w:date="2020-02-12T15:55:00Z"/>
                <w:sz w:val="20"/>
              </w:rPr>
            </w:pPr>
            <w:del w:id="27168" w:author="Johnny Schultz" w:date="2020-02-12T15:55:00Z">
              <w:r w:rsidRPr="00A013FD">
                <w:rPr>
                  <w:sz w:val="20"/>
                </w:rPr>
                <w:delText>18.2</w:delText>
              </w:r>
            </w:del>
          </w:p>
        </w:tc>
        <w:tc>
          <w:tcPr>
            <w:tcW w:w="1399" w:type="pct"/>
            <w:shd w:val="clear" w:color="auto" w:fill="auto"/>
            <w:noWrap/>
            <w:vAlign w:val="bottom"/>
          </w:tcPr>
          <w:p w14:paraId="53271E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69" w:author="Johnny Schultz" w:date="2020-02-12T15:55:00Z"/>
                <w:sz w:val="20"/>
              </w:rPr>
            </w:pPr>
            <w:del w:id="27170" w:author="Johnny Schultz" w:date="2020-02-12T15:55:00Z">
              <w:r w:rsidRPr="00A013FD">
                <w:rPr>
                  <w:sz w:val="20"/>
                </w:rPr>
                <w:delText>47.9</w:delText>
              </w:r>
            </w:del>
          </w:p>
        </w:tc>
        <w:tc>
          <w:tcPr>
            <w:tcW w:w="1299" w:type="pct"/>
            <w:shd w:val="clear" w:color="auto" w:fill="auto"/>
            <w:noWrap/>
            <w:vAlign w:val="bottom"/>
          </w:tcPr>
          <w:p w14:paraId="1ED267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71" w:author="Johnny Schultz" w:date="2020-02-12T15:55:00Z"/>
                <w:sz w:val="20"/>
              </w:rPr>
            </w:pPr>
            <w:del w:id="27172" w:author="Johnny Schultz" w:date="2020-02-12T15:55:00Z">
              <w:r w:rsidRPr="00A013FD">
                <w:rPr>
                  <w:sz w:val="20"/>
                </w:rPr>
                <w:delText>0.7</w:delText>
              </w:r>
            </w:del>
          </w:p>
        </w:tc>
      </w:tr>
      <w:tr w:rsidR="00A013FD" w:rsidRPr="00A013FD" w14:paraId="0A66B70D" w14:textId="77777777" w:rsidTr="00BF604E">
        <w:trPr>
          <w:trHeight w:val="300"/>
          <w:jc w:val="center"/>
          <w:del w:id="27173" w:author="Johnny Schultz" w:date="2020-02-12T15:55:00Z"/>
        </w:trPr>
        <w:tc>
          <w:tcPr>
            <w:tcW w:w="1192" w:type="pct"/>
            <w:shd w:val="clear" w:color="auto" w:fill="auto"/>
            <w:noWrap/>
            <w:vAlign w:val="bottom"/>
          </w:tcPr>
          <w:p w14:paraId="536ABA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74" w:author="Johnny Schultz" w:date="2020-02-12T15:55:00Z"/>
                <w:sz w:val="20"/>
              </w:rPr>
            </w:pPr>
            <w:del w:id="27175" w:author="Johnny Schultz" w:date="2020-02-12T15:55:00Z">
              <w:r w:rsidRPr="00A013FD">
                <w:rPr>
                  <w:sz w:val="20"/>
                </w:rPr>
                <w:delText>80</w:delText>
              </w:r>
            </w:del>
          </w:p>
        </w:tc>
        <w:tc>
          <w:tcPr>
            <w:tcW w:w="1110" w:type="pct"/>
            <w:shd w:val="clear" w:color="auto" w:fill="auto"/>
            <w:noWrap/>
            <w:vAlign w:val="bottom"/>
          </w:tcPr>
          <w:p w14:paraId="407B3A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76" w:author="Johnny Schultz" w:date="2020-02-12T15:55:00Z"/>
                <w:sz w:val="20"/>
              </w:rPr>
            </w:pPr>
            <w:del w:id="27177" w:author="Johnny Schultz" w:date="2020-02-12T15:55:00Z">
              <w:r w:rsidRPr="00A013FD">
                <w:rPr>
                  <w:sz w:val="20"/>
                </w:rPr>
                <w:delText>9.1</w:delText>
              </w:r>
            </w:del>
          </w:p>
        </w:tc>
        <w:tc>
          <w:tcPr>
            <w:tcW w:w="1399" w:type="pct"/>
            <w:shd w:val="clear" w:color="auto" w:fill="auto"/>
            <w:noWrap/>
            <w:vAlign w:val="bottom"/>
          </w:tcPr>
          <w:p w14:paraId="527C4D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78" w:author="Johnny Schultz" w:date="2020-02-12T15:55:00Z"/>
                <w:sz w:val="20"/>
              </w:rPr>
            </w:pPr>
            <w:del w:id="27179" w:author="Johnny Schultz" w:date="2020-02-12T15:55:00Z">
              <w:r w:rsidRPr="00A013FD">
                <w:rPr>
                  <w:sz w:val="20"/>
                </w:rPr>
                <w:delText>57</w:delText>
              </w:r>
            </w:del>
          </w:p>
        </w:tc>
        <w:tc>
          <w:tcPr>
            <w:tcW w:w="1299" w:type="pct"/>
            <w:shd w:val="clear" w:color="auto" w:fill="auto"/>
            <w:noWrap/>
            <w:vAlign w:val="bottom"/>
          </w:tcPr>
          <w:p w14:paraId="05C8FB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80" w:author="Johnny Schultz" w:date="2020-02-12T15:55:00Z"/>
                <w:sz w:val="20"/>
              </w:rPr>
            </w:pPr>
            <w:del w:id="27181" w:author="Johnny Schultz" w:date="2020-02-12T15:55:00Z">
              <w:r w:rsidRPr="00A013FD">
                <w:rPr>
                  <w:sz w:val="20"/>
                </w:rPr>
                <w:delText>−2.2</w:delText>
              </w:r>
            </w:del>
          </w:p>
        </w:tc>
      </w:tr>
      <w:tr w:rsidR="00A013FD" w:rsidRPr="00A013FD" w14:paraId="4B76786E" w14:textId="77777777" w:rsidTr="00BF604E">
        <w:trPr>
          <w:trHeight w:val="300"/>
          <w:jc w:val="center"/>
          <w:del w:id="27182" w:author="Johnny Schultz" w:date="2020-02-12T15:55:00Z"/>
        </w:trPr>
        <w:tc>
          <w:tcPr>
            <w:tcW w:w="1192" w:type="pct"/>
            <w:shd w:val="clear" w:color="auto" w:fill="auto"/>
            <w:noWrap/>
            <w:vAlign w:val="bottom"/>
          </w:tcPr>
          <w:p w14:paraId="218920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83" w:author="Johnny Schultz" w:date="2020-02-12T15:55:00Z"/>
                <w:sz w:val="20"/>
              </w:rPr>
            </w:pPr>
            <w:del w:id="27184" w:author="Johnny Schultz" w:date="2020-02-12T15:55:00Z">
              <w:r w:rsidRPr="00A013FD">
                <w:rPr>
                  <w:sz w:val="20"/>
                </w:rPr>
                <w:delText>90</w:delText>
              </w:r>
            </w:del>
          </w:p>
        </w:tc>
        <w:tc>
          <w:tcPr>
            <w:tcW w:w="1110" w:type="pct"/>
            <w:shd w:val="clear" w:color="auto" w:fill="auto"/>
            <w:noWrap/>
            <w:vAlign w:val="bottom"/>
          </w:tcPr>
          <w:p w14:paraId="249D75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85" w:author="Johnny Schultz" w:date="2020-02-12T15:55:00Z"/>
                <w:sz w:val="20"/>
              </w:rPr>
            </w:pPr>
            <w:del w:id="27186" w:author="Johnny Schultz" w:date="2020-02-12T15:55:00Z">
              <w:r w:rsidRPr="00A013FD">
                <w:rPr>
                  <w:sz w:val="20"/>
                </w:rPr>
                <w:delText>0</w:delText>
              </w:r>
            </w:del>
          </w:p>
        </w:tc>
        <w:tc>
          <w:tcPr>
            <w:tcW w:w="1399" w:type="pct"/>
            <w:shd w:val="clear" w:color="auto" w:fill="auto"/>
            <w:noWrap/>
            <w:vAlign w:val="bottom"/>
          </w:tcPr>
          <w:p w14:paraId="47A8A6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87" w:author="Johnny Schultz" w:date="2020-02-12T15:55:00Z"/>
                <w:sz w:val="20"/>
              </w:rPr>
            </w:pPr>
            <w:del w:id="27188" w:author="Johnny Schultz" w:date="2020-02-12T15:55:00Z">
              <w:r w:rsidRPr="00A013FD">
                <w:rPr>
                  <w:sz w:val="20"/>
                </w:rPr>
                <w:delText>66.1</w:delText>
              </w:r>
            </w:del>
          </w:p>
        </w:tc>
        <w:tc>
          <w:tcPr>
            <w:tcW w:w="1299" w:type="pct"/>
            <w:shd w:val="clear" w:color="auto" w:fill="auto"/>
            <w:noWrap/>
            <w:vAlign w:val="bottom"/>
          </w:tcPr>
          <w:p w14:paraId="2C0EB6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189" w:author="Johnny Schultz" w:date="2020-02-12T15:55:00Z"/>
                <w:sz w:val="20"/>
              </w:rPr>
            </w:pPr>
            <w:del w:id="27190" w:author="Johnny Schultz" w:date="2020-02-12T15:55:00Z">
              <w:r w:rsidRPr="00A013FD">
                <w:rPr>
                  <w:sz w:val="20"/>
                </w:rPr>
                <w:delText>−5.5</w:delText>
              </w:r>
            </w:del>
          </w:p>
        </w:tc>
      </w:tr>
    </w:tbl>
    <w:p w14:paraId="1AF6F6B8" w14:textId="77777777" w:rsidR="00A013FD" w:rsidRPr="00A013FD" w:rsidRDefault="00A013FD" w:rsidP="00A013FD">
      <w:pPr>
        <w:keepNext/>
        <w:keepLines/>
        <w:tabs>
          <w:tab w:val="clear" w:pos="1134"/>
          <w:tab w:val="left" w:pos="360"/>
        </w:tabs>
        <w:spacing w:before="200"/>
        <w:ind w:left="360" w:hanging="360"/>
        <w:outlineLvl w:val="2"/>
        <w:rPr>
          <w:del w:id="27191" w:author="Johnny Schultz" w:date="2020-02-12T15:55:00Z"/>
          <w:b/>
        </w:rPr>
      </w:pPr>
      <w:del w:id="27192" w:author="Johnny Schultz" w:date="2020-02-12T15:55:00Z">
        <w:r w:rsidRPr="00A013FD">
          <w:rPr>
            <w:b/>
          </w:rPr>
          <w:delText>2.1.7</w:delText>
        </w:r>
        <w:r w:rsidRPr="00A013FD">
          <w:rPr>
            <w:b/>
          </w:rPr>
          <w:tab/>
          <w:delText>Satellite system noise temperature</w:delText>
        </w:r>
      </w:del>
    </w:p>
    <w:p w14:paraId="0F63B3C2" w14:textId="77777777" w:rsidR="00A013FD" w:rsidRPr="00A013FD" w:rsidRDefault="00A013FD" w:rsidP="00A013FD">
      <w:pPr>
        <w:rPr>
          <w:del w:id="27193" w:author="Johnny Schultz" w:date="2020-02-12T15:55:00Z"/>
        </w:rPr>
      </w:pPr>
      <w:del w:id="27194" w:author="Johnny Schultz" w:date="2020-02-12T15:55:00Z">
        <w:r w:rsidRPr="00A013FD">
          <w:delText>The satellite noise level at the receiver input is shown in Table A5-2. Without external interference the system noise temperature is 25.7 dBK.</w:delText>
        </w:r>
      </w:del>
    </w:p>
    <w:p w14:paraId="7EF3D4D1" w14:textId="77777777" w:rsidR="00A013FD" w:rsidRPr="00A013FD" w:rsidRDefault="00A013FD" w:rsidP="00A013FD">
      <w:pPr>
        <w:keepNext/>
        <w:spacing w:before="560" w:after="120"/>
        <w:jc w:val="center"/>
        <w:rPr>
          <w:del w:id="27195" w:author="Johnny Schultz" w:date="2020-02-12T15:55:00Z"/>
          <w:caps/>
          <w:sz w:val="20"/>
        </w:rPr>
      </w:pPr>
      <w:del w:id="27196" w:author="Johnny Schultz" w:date="2020-02-12T15:55:00Z">
        <w:r w:rsidRPr="00A013FD">
          <w:rPr>
            <w:caps/>
            <w:sz w:val="20"/>
          </w:rPr>
          <w:delText>TABLE A5-2</w:delText>
        </w:r>
      </w:del>
    </w:p>
    <w:p w14:paraId="6B3850BB" w14:textId="77777777" w:rsidR="00A013FD" w:rsidRPr="00A013FD" w:rsidRDefault="00A013FD" w:rsidP="00A013FD">
      <w:pPr>
        <w:keepNext/>
        <w:keepLines/>
        <w:spacing w:before="0" w:after="120"/>
        <w:jc w:val="center"/>
        <w:rPr>
          <w:del w:id="27197" w:author="Johnny Schultz" w:date="2020-02-12T15:55:00Z"/>
          <w:rFonts w:ascii="Times New Roman Bold" w:hAnsi="Times New Roman Bold"/>
          <w:b/>
          <w:sz w:val="20"/>
        </w:rPr>
      </w:pPr>
      <w:del w:id="27198" w:author="Johnny Schultz" w:date="2020-02-12T15:55:00Z">
        <w:r w:rsidRPr="00A013FD">
          <w:rPr>
            <w:rFonts w:ascii="Times New Roman Bold" w:hAnsi="Times New Roman Bold"/>
            <w:b/>
            <w:sz w:val="20"/>
          </w:rPr>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A013FD" w:rsidRPr="00A013FD" w14:paraId="54F00E2A" w14:textId="77777777" w:rsidTr="00BF604E">
        <w:trPr>
          <w:trHeight w:val="300"/>
          <w:jc w:val="center"/>
          <w:del w:id="27199" w:author="Johnny Schultz" w:date="2020-02-12T15:55:00Z"/>
        </w:trPr>
        <w:tc>
          <w:tcPr>
            <w:tcW w:w="2977" w:type="dxa"/>
            <w:shd w:val="clear" w:color="auto" w:fill="auto"/>
            <w:noWrap/>
            <w:vAlign w:val="bottom"/>
          </w:tcPr>
          <w:p w14:paraId="6A7E0B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00" w:author="Johnny Schultz" w:date="2020-02-12T15:55:00Z"/>
                <w:sz w:val="20"/>
              </w:rPr>
            </w:pPr>
            <w:del w:id="27201" w:author="Johnny Schultz" w:date="2020-02-12T15:55:00Z">
              <w:r w:rsidRPr="00A013FD">
                <w:rPr>
                  <w:sz w:val="20"/>
                </w:rPr>
                <w:delText>Antenna noise temperature</w:delText>
              </w:r>
            </w:del>
          </w:p>
        </w:tc>
        <w:tc>
          <w:tcPr>
            <w:tcW w:w="992" w:type="dxa"/>
            <w:shd w:val="clear" w:color="auto" w:fill="auto"/>
            <w:noWrap/>
            <w:vAlign w:val="bottom"/>
          </w:tcPr>
          <w:p w14:paraId="007AA1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02" w:author="Johnny Schultz" w:date="2020-02-12T15:55:00Z"/>
                <w:sz w:val="20"/>
              </w:rPr>
            </w:pPr>
            <w:del w:id="27203" w:author="Johnny Schultz" w:date="2020-02-12T15:55:00Z">
              <w:r w:rsidRPr="00A013FD">
                <w:rPr>
                  <w:sz w:val="20"/>
                </w:rPr>
                <w:delText>200.0</w:delText>
              </w:r>
            </w:del>
          </w:p>
        </w:tc>
        <w:tc>
          <w:tcPr>
            <w:tcW w:w="992" w:type="dxa"/>
            <w:shd w:val="clear" w:color="auto" w:fill="auto"/>
            <w:noWrap/>
            <w:vAlign w:val="bottom"/>
          </w:tcPr>
          <w:p w14:paraId="7B966D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04" w:author="Johnny Schultz" w:date="2020-02-12T15:55:00Z"/>
                <w:sz w:val="20"/>
              </w:rPr>
            </w:pPr>
            <w:del w:id="27205" w:author="Johnny Schultz" w:date="2020-02-12T15:55:00Z">
              <w:r w:rsidRPr="00A013FD">
                <w:rPr>
                  <w:sz w:val="20"/>
                </w:rPr>
                <w:delText>K</w:delText>
              </w:r>
            </w:del>
          </w:p>
        </w:tc>
      </w:tr>
      <w:tr w:rsidR="00A013FD" w:rsidRPr="00A013FD" w14:paraId="40D6223E" w14:textId="77777777" w:rsidTr="00BF604E">
        <w:trPr>
          <w:trHeight w:val="300"/>
          <w:jc w:val="center"/>
          <w:del w:id="27206" w:author="Johnny Schultz" w:date="2020-02-12T15:55:00Z"/>
        </w:trPr>
        <w:tc>
          <w:tcPr>
            <w:tcW w:w="2977" w:type="dxa"/>
            <w:shd w:val="clear" w:color="auto" w:fill="auto"/>
            <w:noWrap/>
            <w:vAlign w:val="bottom"/>
          </w:tcPr>
          <w:p w14:paraId="185C4F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07" w:author="Johnny Schultz" w:date="2020-02-12T15:55:00Z"/>
                <w:sz w:val="20"/>
              </w:rPr>
            </w:pPr>
            <w:del w:id="27208" w:author="Johnny Schultz" w:date="2020-02-12T15:55:00Z">
              <w:r w:rsidRPr="00A013FD">
                <w:rPr>
                  <w:sz w:val="20"/>
                </w:rPr>
                <w:delText>Feed losses</w:delText>
              </w:r>
            </w:del>
          </w:p>
        </w:tc>
        <w:tc>
          <w:tcPr>
            <w:tcW w:w="992" w:type="dxa"/>
            <w:shd w:val="clear" w:color="auto" w:fill="auto"/>
            <w:noWrap/>
            <w:vAlign w:val="bottom"/>
          </w:tcPr>
          <w:p w14:paraId="2861DC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09" w:author="Johnny Schultz" w:date="2020-02-12T15:55:00Z"/>
                <w:sz w:val="20"/>
              </w:rPr>
            </w:pPr>
            <w:del w:id="27210" w:author="Johnny Schultz" w:date="2020-02-12T15:55:00Z">
              <w:r w:rsidRPr="00A013FD">
                <w:rPr>
                  <w:sz w:val="20"/>
                </w:rPr>
                <w:delText>1.0</w:delText>
              </w:r>
            </w:del>
          </w:p>
        </w:tc>
        <w:tc>
          <w:tcPr>
            <w:tcW w:w="992" w:type="dxa"/>
            <w:shd w:val="clear" w:color="auto" w:fill="auto"/>
            <w:noWrap/>
            <w:vAlign w:val="bottom"/>
          </w:tcPr>
          <w:p w14:paraId="4D57EA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11" w:author="Johnny Schultz" w:date="2020-02-12T15:55:00Z"/>
                <w:sz w:val="20"/>
              </w:rPr>
            </w:pPr>
            <w:del w:id="27212" w:author="Johnny Schultz" w:date="2020-02-12T15:55:00Z">
              <w:r w:rsidRPr="00A013FD">
                <w:rPr>
                  <w:sz w:val="20"/>
                </w:rPr>
                <w:delText>dB</w:delText>
              </w:r>
            </w:del>
          </w:p>
        </w:tc>
      </w:tr>
      <w:tr w:rsidR="00A013FD" w:rsidRPr="00A013FD" w14:paraId="1DEB3849" w14:textId="77777777" w:rsidTr="00BF604E">
        <w:trPr>
          <w:trHeight w:val="300"/>
          <w:jc w:val="center"/>
          <w:del w:id="27213" w:author="Johnny Schultz" w:date="2020-02-12T15:55:00Z"/>
        </w:trPr>
        <w:tc>
          <w:tcPr>
            <w:tcW w:w="2977" w:type="dxa"/>
            <w:shd w:val="clear" w:color="auto" w:fill="auto"/>
            <w:noWrap/>
            <w:vAlign w:val="bottom"/>
          </w:tcPr>
          <w:p w14:paraId="71EC71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14" w:author="Johnny Schultz" w:date="2020-02-12T15:55:00Z"/>
                <w:sz w:val="20"/>
              </w:rPr>
            </w:pPr>
            <w:del w:id="27215" w:author="Johnny Schultz" w:date="2020-02-12T15:55:00Z">
              <w:r w:rsidRPr="00A013FD">
                <w:rPr>
                  <w:sz w:val="20"/>
                </w:rPr>
                <w:delText>LNA noise figure</w:delText>
              </w:r>
            </w:del>
          </w:p>
        </w:tc>
        <w:tc>
          <w:tcPr>
            <w:tcW w:w="992" w:type="dxa"/>
            <w:shd w:val="clear" w:color="auto" w:fill="auto"/>
            <w:noWrap/>
            <w:vAlign w:val="bottom"/>
          </w:tcPr>
          <w:p w14:paraId="16CA1D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16" w:author="Johnny Schultz" w:date="2020-02-12T15:55:00Z"/>
                <w:sz w:val="20"/>
              </w:rPr>
            </w:pPr>
            <w:del w:id="27217" w:author="Johnny Schultz" w:date="2020-02-12T15:55:00Z">
              <w:r w:rsidRPr="00A013FD">
                <w:rPr>
                  <w:sz w:val="20"/>
                </w:rPr>
                <w:delText>2.0</w:delText>
              </w:r>
            </w:del>
          </w:p>
        </w:tc>
        <w:tc>
          <w:tcPr>
            <w:tcW w:w="992" w:type="dxa"/>
            <w:shd w:val="clear" w:color="auto" w:fill="auto"/>
            <w:noWrap/>
            <w:vAlign w:val="bottom"/>
          </w:tcPr>
          <w:p w14:paraId="62E247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18" w:author="Johnny Schultz" w:date="2020-02-12T15:55:00Z"/>
                <w:sz w:val="20"/>
              </w:rPr>
            </w:pPr>
            <w:del w:id="27219" w:author="Johnny Schultz" w:date="2020-02-12T15:55:00Z">
              <w:r w:rsidRPr="00A013FD">
                <w:rPr>
                  <w:sz w:val="20"/>
                </w:rPr>
                <w:delText>dB</w:delText>
              </w:r>
            </w:del>
          </w:p>
        </w:tc>
      </w:tr>
      <w:tr w:rsidR="00A013FD" w:rsidRPr="00A013FD" w14:paraId="63199512" w14:textId="77777777" w:rsidTr="00BF604E">
        <w:trPr>
          <w:trHeight w:val="300"/>
          <w:jc w:val="center"/>
          <w:del w:id="27220" w:author="Johnny Schultz" w:date="2020-02-12T15:55:00Z"/>
        </w:trPr>
        <w:tc>
          <w:tcPr>
            <w:tcW w:w="2977" w:type="dxa"/>
            <w:shd w:val="clear" w:color="auto" w:fill="auto"/>
            <w:noWrap/>
            <w:vAlign w:val="bottom"/>
          </w:tcPr>
          <w:p w14:paraId="63DB03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21" w:author="Johnny Schultz" w:date="2020-02-12T15:55:00Z"/>
                <w:sz w:val="20"/>
              </w:rPr>
            </w:pPr>
            <w:del w:id="27222" w:author="Johnny Schultz" w:date="2020-02-12T15:55:00Z">
              <w:r w:rsidRPr="00A013FD">
                <w:rPr>
                  <w:sz w:val="20"/>
                </w:rPr>
                <w:delText>LNA noise temperature</w:delText>
              </w:r>
            </w:del>
          </w:p>
        </w:tc>
        <w:tc>
          <w:tcPr>
            <w:tcW w:w="992" w:type="dxa"/>
            <w:shd w:val="clear" w:color="auto" w:fill="auto"/>
            <w:noWrap/>
            <w:vAlign w:val="bottom"/>
          </w:tcPr>
          <w:p w14:paraId="6432E9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23" w:author="Johnny Schultz" w:date="2020-02-12T15:55:00Z"/>
                <w:sz w:val="20"/>
              </w:rPr>
            </w:pPr>
            <w:del w:id="27224" w:author="Johnny Schultz" w:date="2020-02-12T15:55:00Z">
              <w:r w:rsidRPr="00A013FD">
                <w:rPr>
                  <w:sz w:val="20"/>
                </w:rPr>
                <w:delText>159.7</w:delText>
              </w:r>
            </w:del>
          </w:p>
        </w:tc>
        <w:tc>
          <w:tcPr>
            <w:tcW w:w="992" w:type="dxa"/>
            <w:shd w:val="clear" w:color="auto" w:fill="auto"/>
            <w:noWrap/>
            <w:vAlign w:val="bottom"/>
          </w:tcPr>
          <w:p w14:paraId="103883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25" w:author="Johnny Schultz" w:date="2020-02-12T15:55:00Z"/>
                <w:sz w:val="20"/>
              </w:rPr>
            </w:pPr>
            <w:del w:id="27226" w:author="Johnny Schultz" w:date="2020-02-12T15:55:00Z">
              <w:r w:rsidRPr="00A013FD">
                <w:rPr>
                  <w:sz w:val="20"/>
                </w:rPr>
                <w:delText>K</w:delText>
              </w:r>
            </w:del>
          </w:p>
        </w:tc>
      </w:tr>
      <w:tr w:rsidR="00A013FD" w:rsidRPr="00A013FD" w14:paraId="09A8242D" w14:textId="77777777" w:rsidTr="00BF604E">
        <w:trPr>
          <w:trHeight w:val="300"/>
          <w:jc w:val="center"/>
          <w:del w:id="27227" w:author="Johnny Schultz" w:date="2020-02-12T15:55:00Z"/>
        </w:trPr>
        <w:tc>
          <w:tcPr>
            <w:tcW w:w="2977" w:type="dxa"/>
            <w:shd w:val="clear" w:color="auto" w:fill="auto"/>
            <w:noWrap/>
            <w:vAlign w:val="bottom"/>
          </w:tcPr>
          <w:p w14:paraId="6778CF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28" w:author="Johnny Schultz" w:date="2020-02-12T15:55:00Z"/>
                <w:sz w:val="20"/>
              </w:rPr>
            </w:pPr>
            <w:del w:id="27229" w:author="Johnny Schultz" w:date="2020-02-12T15:55:00Z">
              <w:r w:rsidRPr="00A013FD">
                <w:rPr>
                  <w:sz w:val="20"/>
                </w:rPr>
                <w:delText>Feedloss noise temp. at LNA</w:delText>
              </w:r>
            </w:del>
          </w:p>
        </w:tc>
        <w:tc>
          <w:tcPr>
            <w:tcW w:w="992" w:type="dxa"/>
            <w:shd w:val="clear" w:color="auto" w:fill="auto"/>
            <w:noWrap/>
            <w:vAlign w:val="bottom"/>
          </w:tcPr>
          <w:p w14:paraId="20D038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30" w:author="Johnny Schultz" w:date="2020-02-12T15:55:00Z"/>
                <w:sz w:val="20"/>
              </w:rPr>
            </w:pPr>
            <w:del w:id="27231" w:author="Johnny Schultz" w:date="2020-02-12T15:55:00Z">
              <w:r w:rsidRPr="00A013FD">
                <w:rPr>
                  <w:sz w:val="20"/>
                </w:rPr>
                <w:delText>56.1</w:delText>
              </w:r>
            </w:del>
          </w:p>
        </w:tc>
        <w:tc>
          <w:tcPr>
            <w:tcW w:w="992" w:type="dxa"/>
            <w:shd w:val="clear" w:color="auto" w:fill="auto"/>
            <w:noWrap/>
            <w:vAlign w:val="bottom"/>
          </w:tcPr>
          <w:p w14:paraId="6F0764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32" w:author="Johnny Schultz" w:date="2020-02-12T15:55:00Z"/>
                <w:sz w:val="20"/>
              </w:rPr>
            </w:pPr>
            <w:del w:id="27233" w:author="Johnny Schultz" w:date="2020-02-12T15:55:00Z">
              <w:r w:rsidRPr="00A013FD">
                <w:rPr>
                  <w:sz w:val="20"/>
                </w:rPr>
                <w:delText>K</w:delText>
              </w:r>
            </w:del>
          </w:p>
        </w:tc>
      </w:tr>
      <w:tr w:rsidR="00A013FD" w:rsidRPr="00A013FD" w14:paraId="4ABA083E" w14:textId="77777777" w:rsidTr="00BF604E">
        <w:trPr>
          <w:trHeight w:val="300"/>
          <w:jc w:val="center"/>
          <w:del w:id="27234" w:author="Johnny Schultz" w:date="2020-02-12T15:55:00Z"/>
        </w:trPr>
        <w:tc>
          <w:tcPr>
            <w:tcW w:w="2977" w:type="dxa"/>
            <w:shd w:val="clear" w:color="auto" w:fill="auto"/>
            <w:noWrap/>
            <w:vAlign w:val="bottom"/>
          </w:tcPr>
          <w:p w14:paraId="12808E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35" w:author="Johnny Schultz" w:date="2020-02-12T15:55:00Z"/>
                <w:sz w:val="20"/>
              </w:rPr>
            </w:pPr>
            <w:del w:id="27236" w:author="Johnny Schultz" w:date="2020-02-12T15:55:00Z">
              <w:r w:rsidRPr="00A013FD">
                <w:rPr>
                  <w:sz w:val="20"/>
                </w:rPr>
                <w:delText>Antenna noise temp. at LNA</w:delText>
              </w:r>
            </w:del>
          </w:p>
        </w:tc>
        <w:tc>
          <w:tcPr>
            <w:tcW w:w="992" w:type="dxa"/>
            <w:shd w:val="clear" w:color="auto" w:fill="auto"/>
            <w:noWrap/>
            <w:vAlign w:val="bottom"/>
          </w:tcPr>
          <w:p w14:paraId="68E832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37" w:author="Johnny Schultz" w:date="2020-02-12T15:55:00Z"/>
                <w:sz w:val="20"/>
              </w:rPr>
            </w:pPr>
            <w:del w:id="27238" w:author="Johnny Schultz" w:date="2020-02-12T15:55:00Z">
              <w:r w:rsidRPr="00A013FD">
                <w:rPr>
                  <w:sz w:val="20"/>
                </w:rPr>
                <w:delText>158.9</w:delText>
              </w:r>
            </w:del>
          </w:p>
        </w:tc>
        <w:tc>
          <w:tcPr>
            <w:tcW w:w="992" w:type="dxa"/>
            <w:shd w:val="clear" w:color="auto" w:fill="auto"/>
            <w:noWrap/>
            <w:vAlign w:val="bottom"/>
          </w:tcPr>
          <w:p w14:paraId="2EDF61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39" w:author="Johnny Schultz" w:date="2020-02-12T15:55:00Z"/>
                <w:sz w:val="20"/>
              </w:rPr>
            </w:pPr>
            <w:del w:id="27240" w:author="Johnny Schultz" w:date="2020-02-12T15:55:00Z">
              <w:r w:rsidRPr="00A013FD">
                <w:rPr>
                  <w:sz w:val="20"/>
                </w:rPr>
                <w:delText>K</w:delText>
              </w:r>
            </w:del>
          </w:p>
        </w:tc>
      </w:tr>
      <w:tr w:rsidR="00A013FD" w:rsidRPr="00A013FD" w14:paraId="3F619FCB" w14:textId="77777777" w:rsidTr="00BF604E">
        <w:trPr>
          <w:trHeight w:val="300"/>
          <w:jc w:val="center"/>
          <w:del w:id="27241" w:author="Johnny Schultz" w:date="2020-02-12T15:55:00Z"/>
        </w:trPr>
        <w:tc>
          <w:tcPr>
            <w:tcW w:w="2977" w:type="dxa"/>
            <w:shd w:val="clear" w:color="auto" w:fill="auto"/>
            <w:noWrap/>
            <w:vAlign w:val="bottom"/>
          </w:tcPr>
          <w:p w14:paraId="5DDB0B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42" w:author="Johnny Schultz" w:date="2020-02-12T15:55:00Z"/>
                <w:sz w:val="20"/>
              </w:rPr>
            </w:pPr>
            <w:del w:id="27243" w:author="Johnny Schultz" w:date="2020-02-12T15:55:00Z">
              <w:r w:rsidRPr="00A013FD">
                <w:rPr>
                  <w:sz w:val="20"/>
                </w:rPr>
                <w:delText>System noise temp. at LNA</w:delText>
              </w:r>
            </w:del>
          </w:p>
        </w:tc>
        <w:tc>
          <w:tcPr>
            <w:tcW w:w="992" w:type="dxa"/>
            <w:shd w:val="clear" w:color="auto" w:fill="auto"/>
            <w:noWrap/>
            <w:vAlign w:val="bottom"/>
          </w:tcPr>
          <w:p w14:paraId="375F1E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44" w:author="Johnny Schultz" w:date="2020-02-12T15:55:00Z"/>
                <w:sz w:val="20"/>
              </w:rPr>
            </w:pPr>
            <w:del w:id="27245" w:author="Johnny Schultz" w:date="2020-02-12T15:55:00Z">
              <w:r w:rsidRPr="00A013FD">
                <w:rPr>
                  <w:sz w:val="20"/>
                </w:rPr>
                <w:delText>374.7</w:delText>
              </w:r>
            </w:del>
          </w:p>
        </w:tc>
        <w:tc>
          <w:tcPr>
            <w:tcW w:w="992" w:type="dxa"/>
            <w:shd w:val="clear" w:color="auto" w:fill="auto"/>
            <w:noWrap/>
            <w:vAlign w:val="bottom"/>
          </w:tcPr>
          <w:p w14:paraId="57219B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46" w:author="Johnny Schultz" w:date="2020-02-12T15:55:00Z"/>
                <w:sz w:val="20"/>
              </w:rPr>
            </w:pPr>
            <w:del w:id="27247" w:author="Johnny Schultz" w:date="2020-02-12T15:55:00Z">
              <w:r w:rsidRPr="00A013FD">
                <w:rPr>
                  <w:sz w:val="20"/>
                </w:rPr>
                <w:delText>K</w:delText>
              </w:r>
            </w:del>
          </w:p>
        </w:tc>
      </w:tr>
      <w:tr w:rsidR="00A013FD" w:rsidRPr="00A013FD" w14:paraId="60BB7CA6" w14:textId="77777777" w:rsidTr="00BF604E">
        <w:trPr>
          <w:trHeight w:val="300"/>
          <w:jc w:val="center"/>
          <w:del w:id="27248" w:author="Johnny Schultz" w:date="2020-02-12T15:55:00Z"/>
        </w:trPr>
        <w:tc>
          <w:tcPr>
            <w:tcW w:w="2977" w:type="dxa"/>
            <w:shd w:val="clear" w:color="auto" w:fill="auto"/>
            <w:noWrap/>
            <w:vAlign w:val="bottom"/>
          </w:tcPr>
          <w:p w14:paraId="1F3C16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249" w:author="Johnny Schultz" w:date="2020-02-12T15:55:00Z"/>
                <w:sz w:val="20"/>
              </w:rPr>
            </w:pPr>
            <w:del w:id="27250" w:author="Johnny Schultz" w:date="2020-02-12T15:55:00Z">
              <w:r w:rsidRPr="00A013FD">
                <w:rPr>
                  <w:sz w:val="20"/>
                </w:rPr>
                <w:delText>System noise temp. at LNA</w:delText>
              </w:r>
            </w:del>
          </w:p>
        </w:tc>
        <w:tc>
          <w:tcPr>
            <w:tcW w:w="992" w:type="dxa"/>
            <w:shd w:val="clear" w:color="auto" w:fill="auto"/>
            <w:noWrap/>
            <w:vAlign w:val="bottom"/>
          </w:tcPr>
          <w:p w14:paraId="5F3E9B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51" w:author="Johnny Schultz" w:date="2020-02-12T15:55:00Z"/>
                <w:sz w:val="20"/>
              </w:rPr>
            </w:pPr>
            <w:del w:id="27252" w:author="Johnny Schultz" w:date="2020-02-12T15:55:00Z">
              <w:r w:rsidRPr="00A013FD">
                <w:rPr>
                  <w:sz w:val="20"/>
                </w:rPr>
                <w:delText>25.7</w:delText>
              </w:r>
            </w:del>
          </w:p>
        </w:tc>
        <w:tc>
          <w:tcPr>
            <w:tcW w:w="992" w:type="dxa"/>
            <w:shd w:val="clear" w:color="auto" w:fill="auto"/>
            <w:noWrap/>
            <w:vAlign w:val="bottom"/>
          </w:tcPr>
          <w:p w14:paraId="7FEDCC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253" w:author="Johnny Schultz" w:date="2020-02-12T15:55:00Z"/>
                <w:sz w:val="20"/>
              </w:rPr>
            </w:pPr>
            <w:del w:id="27254" w:author="Johnny Schultz" w:date="2020-02-12T15:55:00Z">
              <w:r w:rsidRPr="00A013FD">
                <w:rPr>
                  <w:sz w:val="20"/>
                </w:rPr>
                <w:delText>dBK</w:delText>
              </w:r>
            </w:del>
          </w:p>
        </w:tc>
      </w:tr>
    </w:tbl>
    <w:p w14:paraId="13A9D488" w14:textId="77777777" w:rsidR="00A013FD" w:rsidRPr="00A013FD" w:rsidRDefault="00A013FD" w:rsidP="00A013FD">
      <w:pPr>
        <w:keepNext/>
        <w:keepLines/>
        <w:tabs>
          <w:tab w:val="clear" w:pos="1134"/>
          <w:tab w:val="left" w:pos="360"/>
        </w:tabs>
        <w:spacing w:before="200"/>
        <w:ind w:left="360" w:hanging="360"/>
        <w:outlineLvl w:val="2"/>
        <w:rPr>
          <w:del w:id="27255" w:author="Johnny Schultz" w:date="2020-02-12T15:55:00Z"/>
          <w:b/>
        </w:rPr>
      </w:pPr>
      <w:del w:id="27256" w:author="Johnny Schultz" w:date="2020-02-12T15:55:00Z">
        <w:r w:rsidRPr="00A013FD">
          <w:rPr>
            <w:b/>
          </w:rPr>
          <w:delText>2.1.8</w:delText>
        </w:r>
        <w:r w:rsidRPr="00A013FD">
          <w:rPr>
            <w:b/>
          </w:rPr>
          <w:tab/>
          <w:delText xml:space="preserve">Uplink </w:delText>
        </w:r>
        <w:r w:rsidRPr="00A013FD">
          <w:rPr>
            <w:b/>
            <w:i/>
            <w:iCs/>
          </w:rPr>
          <w:delText>C</w:delText>
        </w:r>
        <w:r w:rsidRPr="00A013FD">
          <w:rPr>
            <w:b/>
          </w:rPr>
          <w:delText>/</w:delText>
        </w:r>
        <w:r w:rsidRPr="00A013FD">
          <w:rPr>
            <w:b/>
            <w:i/>
            <w:iCs/>
          </w:rPr>
          <w:delText>N</w:delText>
        </w:r>
        <w:r w:rsidRPr="00A013FD">
          <w:rPr>
            <w:b/>
            <w:vertAlign w:val="subscript"/>
          </w:rPr>
          <w:delText>0</w:delText>
        </w:r>
      </w:del>
    </w:p>
    <w:p w14:paraId="754B3248" w14:textId="77777777" w:rsidR="00A013FD" w:rsidRPr="00A013FD" w:rsidRDefault="00A013FD" w:rsidP="00A013FD">
      <w:pPr>
        <w:rPr>
          <w:del w:id="27257" w:author="Johnny Schultz" w:date="2020-02-12T15:55:00Z"/>
        </w:rPr>
      </w:pPr>
      <w:del w:id="27258" w:author="Johnny Schultz" w:date="2020-02-12T15:55:00Z">
        <w:r w:rsidRPr="00A013FD">
          <w:delText>The baseline uplink link budget is given in Table A5-3. It is optimised for 0 degree ship elevation angles.</w:delText>
        </w:r>
      </w:del>
    </w:p>
    <w:p w14:paraId="60D4DBEE" w14:textId="77777777" w:rsidR="00A013FD" w:rsidRPr="00A013FD" w:rsidRDefault="00A013FD" w:rsidP="00A013FD">
      <w:pPr>
        <w:rPr>
          <w:del w:id="27259" w:author="Johnny Schultz" w:date="2020-02-12T15:55:00Z"/>
        </w:rPr>
      </w:pPr>
      <w:del w:id="27260" w:author="Johnny Schultz" w:date="2020-02-12T15:55:00Z">
        <w:r w:rsidRPr="00A013FD">
          <w:delText xml:space="preserve">It can be seen from Table A5-3 that the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is better than 74 dBHz for ship elevation angles between 0 and 65 degrees.</w:delText>
        </w:r>
      </w:del>
    </w:p>
    <w:p w14:paraId="61062954" w14:textId="77777777" w:rsidR="00A013FD" w:rsidRPr="00A013FD" w:rsidRDefault="00A013FD" w:rsidP="00A013FD">
      <w:pPr>
        <w:rPr>
          <w:del w:id="27261" w:author="Johnny Schultz" w:date="2020-02-12T15:55:00Z"/>
        </w:rPr>
      </w:pPr>
      <w:del w:id="27262" w:author="Johnny Schultz" w:date="2020-02-12T15:55:00Z">
        <w:r w:rsidRPr="00A013FD">
          <w:br w:type="page"/>
        </w:r>
      </w:del>
    </w:p>
    <w:p w14:paraId="446C5C9F" w14:textId="77777777" w:rsidR="00A013FD" w:rsidRPr="00A013FD" w:rsidRDefault="00A013FD" w:rsidP="00A013FD">
      <w:pPr>
        <w:keepNext/>
        <w:spacing w:before="560" w:after="120"/>
        <w:jc w:val="center"/>
        <w:rPr>
          <w:del w:id="27263" w:author="Johnny Schultz" w:date="2020-02-12T15:55:00Z"/>
          <w:caps/>
          <w:sz w:val="20"/>
        </w:rPr>
      </w:pPr>
      <w:del w:id="27264" w:author="Johnny Schultz" w:date="2020-02-12T15:55:00Z">
        <w:r w:rsidRPr="00A013FD">
          <w:rPr>
            <w:caps/>
            <w:sz w:val="20"/>
          </w:rPr>
          <w:delText>TABLE A5-3</w:delText>
        </w:r>
      </w:del>
    </w:p>
    <w:p w14:paraId="0C2A2930" w14:textId="77777777" w:rsidR="00A013FD" w:rsidRPr="00A013FD" w:rsidRDefault="00A013FD" w:rsidP="00A013FD">
      <w:pPr>
        <w:keepNext/>
        <w:keepLines/>
        <w:spacing w:before="0" w:after="120"/>
        <w:jc w:val="center"/>
        <w:rPr>
          <w:del w:id="27265" w:author="Johnny Schultz" w:date="2020-02-12T15:55:00Z"/>
          <w:rFonts w:ascii="Times New Roman Bold" w:hAnsi="Times New Roman Bold"/>
          <w:b/>
          <w:sz w:val="20"/>
        </w:rPr>
      </w:pPr>
      <w:del w:id="27266" w:author="Johnny Schultz" w:date="2020-02-12T15:55:00Z">
        <w:r w:rsidRPr="00A013FD">
          <w:rPr>
            <w:rFonts w:ascii="Times New Roman Bold" w:hAnsi="Times New Roman Bold"/>
            <w:b/>
            <w:sz w:val="20"/>
          </w:rPr>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12"/>
        <w:gridCol w:w="15"/>
        <w:gridCol w:w="1037"/>
        <w:gridCol w:w="744"/>
        <w:gridCol w:w="1204"/>
        <w:gridCol w:w="987"/>
        <w:gridCol w:w="995"/>
        <w:gridCol w:w="1133"/>
        <w:gridCol w:w="1276"/>
        <w:gridCol w:w="989"/>
      </w:tblGrid>
      <w:tr w:rsidR="00A013FD" w:rsidRPr="00A013FD" w14:paraId="3BC38D43" w14:textId="77777777" w:rsidTr="00BF604E">
        <w:trPr>
          <w:trHeight w:val="300"/>
          <w:jc w:val="center"/>
          <w:del w:id="27267" w:author="Johnny Schultz" w:date="2020-02-12T15:55: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87ADFB8" w14:textId="77777777" w:rsidR="00A013FD" w:rsidRPr="00A013FD" w:rsidRDefault="00A013FD" w:rsidP="00A013FD">
            <w:pPr>
              <w:keepNext/>
              <w:spacing w:before="80" w:after="80"/>
              <w:jc w:val="center"/>
              <w:rPr>
                <w:del w:id="27268" w:author="Johnny Schultz" w:date="2020-02-12T15:55:00Z"/>
                <w:rFonts w:ascii="Times New Roman Bold" w:hAnsi="Times New Roman Bold" w:cs="Times New Roman Bold"/>
                <w:b/>
                <w:sz w:val="20"/>
              </w:rPr>
            </w:pPr>
            <w:del w:id="27269" w:author="Johnny Schultz" w:date="2020-02-12T15:55:00Z">
              <w:r w:rsidRPr="00A013FD">
                <w:rPr>
                  <w:rFonts w:ascii="Times New Roman Bold" w:hAnsi="Times New Roman Bold" w:cs="Times New Roman Bold"/>
                  <w:b/>
                  <w:sz w:val="20"/>
                </w:rPr>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tcPr>
          <w:p w14:paraId="2CE5620C" w14:textId="77777777" w:rsidR="00A013FD" w:rsidRPr="00A013FD" w:rsidRDefault="00A013FD" w:rsidP="00A013FD">
            <w:pPr>
              <w:keepNext/>
              <w:spacing w:before="80" w:after="80"/>
              <w:jc w:val="center"/>
              <w:rPr>
                <w:del w:id="27270" w:author="Johnny Schultz" w:date="2020-02-12T15:55:00Z"/>
                <w:rFonts w:ascii="Times New Roman Bold" w:hAnsi="Times New Roman Bold" w:cs="Times New Roman Bold"/>
                <w:b/>
                <w:sz w:val="20"/>
              </w:rPr>
            </w:pPr>
            <w:del w:id="27271" w:author="Johnny Schultz" w:date="2020-02-12T15:55:00Z">
              <w:r w:rsidRPr="00A013FD">
                <w:rPr>
                  <w:rFonts w:ascii="Times New Roman Bold" w:hAnsi="Times New Roman Bold" w:cs="Times New Roman Bold"/>
                  <w:b/>
                  <w:sz w:val="20"/>
                </w:rPr>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76EF35C8" w14:textId="77777777" w:rsidR="00A013FD" w:rsidRPr="00A013FD" w:rsidRDefault="00A013FD" w:rsidP="00A013FD">
            <w:pPr>
              <w:keepNext/>
              <w:spacing w:before="80" w:after="80"/>
              <w:jc w:val="center"/>
              <w:rPr>
                <w:del w:id="27272" w:author="Johnny Schultz" w:date="2020-02-12T15:55:00Z"/>
                <w:rFonts w:ascii="Times New Roman Bold" w:hAnsi="Times New Roman Bold" w:cs="Times New Roman Bold"/>
                <w:b/>
                <w:sz w:val="20"/>
              </w:rPr>
            </w:pPr>
            <w:del w:id="27273" w:author="Johnny Schultz" w:date="2020-02-12T15:55:00Z">
              <w:r w:rsidRPr="00A013FD">
                <w:rPr>
                  <w:rFonts w:ascii="Times New Roman Bold" w:hAnsi="Times New Roman Bold" w:cs="Times New Roman Bold"/>
                  <w:b/>
                  <w:sz w:val="20"/>
                </w:rPr>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tcPr>
          <w:p w14:paraId="51EF282D" w14:textId="77777777" w:rsidR="00A013FD" w:rsidRPr="00A013FD" w:rsidRDefault="00A013FD" w:rsidP="00A013FD">
            <w:pPr>
              <w:keepNext/>
              <w:spacing w:before="80" w:after="80"/>
              <w:jc w:val="center"/>
              <w:rPr>
                <w:del w:id="27274" w:author="Johnny Schultz" w:date="2020-02-12T15:55:00Z"/>
                <w:rFonts w:ascii="Times New Roman Bold" w:hAnsi="Times New Roman Bold" w:cs="Times New Roman Bold"/>
                <w:b/>
                <w:sz w:val="20"/>
              </w:rPr>
            </w:pPr>
            <w:del w:id="27275" w:author="Johnny Schultz" w:date="2020-02-12T15:55:00Z">
              <w:r w:rsidRPr="00A013FD">
                <w:rPr>
                  <w:rFonts w:ascii="Times New Roman Bold" w:hAnsi="Times New Roman Bold" w:cs="Times New Roman Bold"/>
                  <w:b/>
                  <w:sz w:val="20"/>
                </w:rPr>
                <w:delText>Polarization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tcPr>
          <w:p w14:paraId="5EE51D30" w14:textId="77777777" w:rsidR="00A013FD" w:rsidRPr="00A013FD" w:rsidRDefault="00A013FD" w:rsidP="00A013FD">
            <w:pPr>
              <w:keepNext/>
              <w:spacing w:before="80" w:after="80"/>
              <w:jc w:val="center"/>
              <w:rPr>
                <w:del w:id="27276" w:author="Johnny Schultz" w:date="2020-02-12T15:55:00Z"/>
                <w:rFonts w:ascii="Times New Roman Bold" w:hAnsi="Times New Roman Bold" w:cs="Times New Roman Bold"/>
                <w:b/>
                <w:sz w:val="20"/>
              </w:rPr>
            </w:pPr>
            <w:del w:id="27277" w:author="Johnny Schultz" w:date="2020-02-12T15:55:00Z">
              <w:r w:rsidRPr="00A013FD">
                <w:rPr>
                  <w:rFonts w:ascii="Times New Roman Bold" w:hAnsi="Times New Roman Bold" w:cs="Times New Roman Bold"/>
                  <w:b/>
                  <w:sz w:val="20"/>
                </w:rPr>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tcPr>
          <w:p w14:paraId="169DA849" w14:textId="77777777" w:rsidR="00A013FD" w:rsidRPr="00A013FD" w:rsidRDefault="00A013FD" w:rsidP="00A013FD">
            <w:pPr>
              <w:keepNext/>
              <w:spacing w:before="80" w:after="80"/>
              <w:jc w:val="center"/>
              <w:rPr>
                <w:del w:id="27278" w:author="Johnny Schultz" w:date="2020-02-12T15:55:00Z"/>
                <w:rFonts w:ascii="Times New Roman Bold" w:hAnsi="Times New Roman Bold" w:cs="Times New Roman Bold"/>
                <w:b/>
                <w:sz w:val="20"/>
              </w:rPr>
            </w:pPr>
            <w:del w:id="27279" w:author="Johnny Schultz" w:date="2020-02-12T15:55:00Z">
              <w:r w:rsidRPr="00A013FD">
                <w:rPr>
                  <w:rFonts w:ascii="Times New Roman Bold" w:hAnsi="Times New Roman Bold" w:cs="Times New Roman Bold"/>
                  <w:b/>
                  <w:sz w:val="20"/>
                </w:rPr>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tcPr>
          <w:p w14:paraId="394DB6EF" w14:textId="77777777" w:rsidR="00A013FD" w:rsidRPr="00A013FD" w:rsidRDefault="00A013FD" w:rsidP="00A013FD">
            <w:pPr>
              <w:keepNext/>
              <w:spacing w:before="80" w:after="80"/>
              <w:jc w:val="center"/>
              <w:rPr>
                <w:del w:id="27280" w:author="Johnny Schultz" w:date="2020-02-12T15:55:00Z"/>
                <w:rFonts w:ascii="Times New Roman Bold" w:hAnsi="Times New Roman Bold" w:cs="Times New Roman Bold"/>
                <w:b/>
                <w:sz w:val="20"/>
              </w:rPr>
            </w:pPr>
            <w:del w:id="27281" w:author="Johnny Schultz" w:date="2020-02-12T15:55:00Z">
              <w:r w:rsidRPr="00A013FD">
                <w:rPr>
                  <w:rFonts w:ascii="Times New Roman Bold" w:hAnsi="Times New Roman Bold" w:cs="Times New Roman Bold"/>
                  <w:b/>
                  <w:sz w:val="20"/>
                </w:rPr>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tcPr>
          <w:p w14:paraId="756FD46D" w14:textId="77777777" w:rsidR="00A013FD" w:rsidRPr="00A013FD" w:rsidRDefault="00A013FD" w:rsidP="00A013FD">
            <w:pPr>
              <w:keepNext/>
              <w:spacing w:before="80" w:after="80"/>
              <w:jc w:val="center"/>
              <w:rPr>
                <w:del w:id="27282" w:author="Johnny Schultz" w:date="2020-02-12T15:55:00Z"/>
                <w:rFonts w:ascii="Times New Roman Bold" w:hAnsi="Times New Roman Bold" w:cs="Times New Roman Bold"/>
                <w:b/>
                <w:sz w:val="20"/>
              </w:rPr>
            </w:pPr>
            <w:del w:id="27283" w:author="Johnny Schultz" w:date="2020-02-12T15:55:00Z">
              <w:r w:rsidRPr="00A013FD">
                <w:rPr>
                  <w:rFonts w:ascii="Times New Roman Bold" w:hAnsi="Times New Roman Bold" w:cs="Times New Roman Bold"/>
                  <w:b/>
                  <w:sz w:val="20"/>
                </w:rPr>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5E353F20" w14:textId="77777777" w:rsidR="00A013FD" w:rsidRPr="00A013FD" w:rsidRDefault="00A013FD" w:rsidP="00A013FD">
            <w:pPr>
              <w:keepNext/>
              <w:spacing w:before="80" w:after="80"/>
              <w:jc w:val="center"/>
              <w:rPr>
                <w:del w:id="27284" w:author="Johnny Schultz" w:date="2020-02-12T15:55:00Z"/>
                <w:rFonts w:ascii="Times New Roman Bold" w:hAnsi="Times New Roman Bold" w:cs="Times New Roman Bold"/>
                <w:b/>
                <w:sz w:val="20"/>
              </w:rPr>
            </w:pPr>
            <w:del w:id="27285" w:author="Johnny Schultz" w:date="2020-02-12T15:55:00Z">
              <w:r w:rsidRPr="00A013FD">
                <w:rPr>
                  <w:rFonts w:ascii="Times New Roman Bold" w:hAnsi="Times New Roman Bold" w:cs="Times New Roman Bold"/>
                  <w:b/>
                  <w:sz w:val="20"/>
                </w:rPr>
                <w:delText>C/N</w:delText>
              </w:r>
              <w:r w:rsidRPr="00A013FD">
                <w:rPr>
                  <w:rFonts w:ascii="Times New Roman Bold" w:hAnsi="Times New Roman Bold" w:cs="Times New Roman Bold"/>
                  <w:b/>
                  <w:sz w:val="20"/>
                  <w:vertAlign w:val="subscript"/>
                </w:rPr>
                <w:delText>0</w:delText>
              </w:r>
            </w:del>
          </w:p>
        </w:tc>
      </w:tr>
      <w:tr w:rsidR="00A013FD" w:rsidRPr="00A013FD" w14:paraId="5EDD7930" w14:textId="77777777" w:rsidTr="00BF604E">
        <w:trPr>
          <w:trHeight w:val="300"/>
          <w:jc w:val="center"/>
          <w:del w:id="27286" w:author="Johnny Schultz" w:date="2020-02-12T15:55: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tcPr>
          <w:p w14:paraId="580F06A0" w14:textId="77777777" w:rsidR="00A013FD" w:rsidRPr="00A013FD" w:rsidRDefault="00A013FD" w:rsidP="00A013FD">
            <w:pPr>
              <w:keepNext/>
              <w:spacing w:before="80" w:after="80"/>
              <w:jc w:val="center"/>
              <w:rPr>
                <w:del w:id="27287" w:author="Johnny Schultz" w:date="2020-02-12T15:55:00Z"/>
                <w:rFonts w:ascii="Times New Roman Bold" w:hAnsi="Times New Roman Bold" w:cs="Times New Roman Bold"/>
                <w:b/>
                <w:sz w:val="20"/>
              </w:rPr>
            </w:pPr>
            <w:del w:id="27288" w:author="Johnny Schultz" w:date="2020-02-12T15:55:00Z">
              <w:r w:rsidRPr="00A013FD">
                <w:rPr>
                  <w:rFonts w:ascii="Times New Roman Bold" w:hAnsi="Times New Roman Bold" w:cs="Times New Roman Bold"/>
                  <w:b/>
                  <w:sz w:val="20"/>
                </w:rPr>
                <w:delText>deg</w:delText>
              </w:r>
            </w:del>
          </w:p>
        </w:tc>
        <w:tc>
          <w:tcPr>
            <w:tcW w:w="546" w:type="pct"/>
            <w:tcBorders>
              <w:top w:val="nil"/>
              <w:left w:val="nil"/>
              <w:bottom w:val="single" w:sz="4" w:space="0" w:color="auto"/>
              <w:right w:val="single" w:sz="4" w:space="0" w:color="auto"/>
            </w:tcBorders>
            <w:shd w:val="clear" w:color="auto" w:fill="auto"/>
            <w:noWrap/>
            <w:vAlign w:val="center"/>
          </w:tcPr>
          <w:p w14:paraId="537E064F" w14:textId="77777777" w:rsidR="00A013FD" w:rsidRPr="00A013FD" w:rsidRDefault="00A013FD" w:rsidP="00A013FD">
            <w:pPr>
              <w:keepNext/>
              <w:spacing w:before="80" w:after="80"/>
              <w:jc w:val="center"/>
              <w:rPr>
                <w:del w:id="27289" w:author="Johnny Schultz" w:date="2020-02-12T15:55:00Z"/>
                <w:rFonts w:ascii="Times New Roman Bold" w:hAnsi="Times New Roman Bold" w:cs="Times New Roman Bold"/>
                <w:b/>
                <w:sz w:val="20"/>
              </w:rPr>
            </w:pPr>
            <w:del w:id="27290" w:author="Johnny Schultz" w:date="2020-02-12T15:55:00Z">
              <w:r w:rsidRPr="00A013FD">
                <w:rPr>
                  <w:rFonts w:ascii="Times New Roman Bold" w:hAnsi="Times New Roman Bold" w:cs="Times New Roman Bold"/>
                  <w:b/>
                  <w:sz w:val="20"/>
                </w:rPr>
                <w:delText>dBi</w:delText>
              </w:r>
            </w:del>
          </w:p>
        </w:tc>
        <w:tc>
          <w:tcPr>
            <w:tcW w:w="392" w:type="pct"/>
            <w:tcBorders>
              <w:top w:val="nil"/>
              <w:left w:val="nil"/>
              <w:bottom w:val="single" w:sz="4" w:space="0" w:color="auto"/>
              <w:right w:val="single" w:sz="4" w:space="0" w:color="auto"/>
            </w:tcBorders>
            <w:shd w:val="clear" w:color="auto" w:fill="auto"/>
            <w:noWrap/>
            <w:vAlign w:val="center"/>
          </w:tcPr>
          <w:p w14:paraId="24C4EAE7" w14:textId="77777777" w:rsidR="00A013FD" w:rsidRPr="00A013FD" w:rsidRDefault="00A013FD" w:rsidP="00A013FD">
            <w:pPr>
              <w:keepNext/>
              <w:spacing w:before="80" w:after="80"/>
              <w:jc w:val="center"/>
              <w:rPr>
                <w:del w:id="27291" w:author="Johnny Schultz" w:date="2020-02-12T15:55:00Z"/>
                <w:rFonts w:ascii="Times New Roman Bold" w:hAnsi="Times New Roman Bold" w:cs="Times New Roman Bold"/>
                <w:b/>
                <w:sz w:val="20"/>
              </w:rPr>
            </w:pPr>
            <w:del w:id="27292" w:author="Johnny Schultz" w:date="2020-02-12T15:55:00Z">
              <w:r w:rsidRPr="00A013FD">
                <w:rPr>
                  <w:rFonts w:ascii="Times New Roman Bold" w:hAnsi="Times New Roman Bold" w:cs="Times New Roman Bold"/>
                  <w:b/>
                  <w:sz w:val="20"/>
                </w:rPr>
                <w:delText>dBW</w:delText>
              </w:r>
            </w:del>
          </w:p>
        </w:tc>
        <w:tc>
          <w:tcPr>
            <w:tcW w:w="634" w:type="pct"/>
            <w:tcBorders>
              <w:top w:val="nil"/>
              <w:left w:val="nil"/>
              <w:bottom w:val="single" w:sz="4" w:space="0" w:color="auto"/>
              <w:right w:val="single" w:sz="4" w:space="0" w:color="auto"/>
            </w:tcBorders>
            <w:shd w:val="clear" w:color="auto" w:fill="auto"/>
            <w:noWrap/>
            <w:vAlign w:val="center"/>
          </w:tcPr>
          <w:p w14:paraId="31747078" w14:textId="77777777" w:rsidR="00A013FD" w:rsidRPr="00A013FD" w:rsidRDefault="00A013FD" w:rsidP="00A013FD">
            <w:pPr>
              <w:keepNext/>
              <w:spacing w:before="80" w:after="80"/>
              <w:jc w:val="center"/>
              <w:rPr>
                <w:del w:id="27293" w:author="Johnny Schultz" w:date="2020-02-12T15:55:00Z"/>
                <w:rFonts w:ascii="Times New Roman Bold" w:hAnsi="Times New Roman Bold" w:cs="Times New Roman Bold"/>
                <w:b/>
                <w:sz w:val="20"/>
              </w:rPr>
            </w:pPr>
            <w:del w:id="27294" w:author="Johnny Schultz" w:date="2020-02-12T15:55:00Z">
              <w:r w:rsidRPr="00A013FD">
                <w:rPr>
                  <w:rFonts w:ascii="Times New Roman Bold" w:hAnsi="Times New Roman Bold" w:cs="Times New Roman Bold"/>
                  <w:b/>
                  <w:sz w:val="20"/>
                </w:rPr>
                <w:delText>dB</w:delText>
              </w:r>
            </w:del>
          </w:p>
        </w:tc>
        <w:tc>
          <w:tcPr>
            <w:tcW w:w="520" w:type="pct"/>
            <w:tcBorders>
              <w:top w:val="nil"/>
              <w:left w:val="nil"/>
              <w:bottom w:val="single" w:sz="4" w:space="0" w:color="auto"/>
              <w:right w:val="single" w:sz="4" w:space="0" w:color="auto"/>
            </w:tcBorders>
            <w:shd w:val="clear" w:color="auto" w:fill="auto"/>
            <w:noWrap/>
            <w:vAlign w:val="center"/>
          </w:tcPr>
          <w:p w14:paraId="5B0B692F" w14:textId="77777777" w:rsidR="00A013FD" w:rsidRPr="00A013FD" w:rsidRDefault="00A013FD" w:rsidP="00A013FD">
            <w:pPr>
              <w:keepNext/>
              <w:spacing w:before="80" w:after="80"/>
              <w:jc w:val="center"/>
              <w:rPr>
                <w:del w:id="27295" w:author="Johnny Schultz" w:date="2020-02-12T15:55:00Z"/>
                <w:rFonts w:ascii="Times New Roman Bold" w:hAnsi="Times New Roman Bold" w:cs="Times New Roman Bold"/>
                <w:b/>
                <w:sz w:val="20"/>
              </w:rPr>
            </w:pPr>
            <w:del w:id="27296" w:author="Johnny Schultz" w:date="2020-02-12T15:55:00Z">
              <w:r w:rsidRPr="00A013FD">
                <w:rPr>
                  <w:rFonts w:ascii="Times New Roman Bold" w:hAnsi="Times New Roman Bold" w:cs="Times New Roman Bold"/>
                  <w:b/>
                  <w:sz w:val="20"/>
                </w:rPr>
                <w:delText>km</w:delText>
              </w:r>
            </w:del>
          </w:p>
        </w:tc>
        <w:tc>
          <w:tcPr>
            <w:tcW w:w="524" w:type="pct"/>
            <w:tcBorders>
              <w:top w:val="nil"/>
              <w:left w:val="nil"/>
              <w:bottom w:val="single" w:sz="4" w:space="0" w:color="auto"/>
              <w:right w:val="single" w:sz="4" w:space="0" w:color="auto"/>
            </w:tcBorders>
            <w:shd w:val="clear" w:color="auto" w:fill="auto"/>
            <w:noWrap/>
            <w:vAlign w:val="center"/>
          </w:tcPr>
          <w:p w14:paraId="5FCF15C0" w14:textId="77777777" w:rsidR="00A013FD" w:rsidRPr="00A013FD" w:rsidRDefault="00A013FD" w:rsidP="00A013FD">
            <w:pPr>
              <w:keepNext/>
              <w:spacing w:before="80" w:after="80"/>
              <w:jc w:val="center"/>
              <w:rPr>
                <w:del w:id="27297" w:author="Johnny Schultz" w:date="2020-02-12T15:55:00Z"/>
                <w:rFonts w:ascii="Times New Roman Bold" w:hAnsi="Times New Roman Bold" w:cs="Times New Roman Bold"/>
                <w:b/>
                <w:sz w:val="20"/>
              </w:rPr>
            </w:pPr>
            <w:del w:id="27298" w:author="Johnny Schultz" w:date="2020-02-12T15:55:00Z">
              <w:r w:rsidRPr="00A013FD">
                <w:rPr>
                  <w:rFonts w:ascii="Times New Roman Bold" w:hAnsi="Times New Roman Bold" w:cs="Times New Roman Bold"/>
                  <w:b/>
                  <w:sz w:val="20"/>
                </w:rPr>
                <w:delText>dB</w:delText>
              </w:r>
            </w:del>
          </w:p>
        </w:tc>
        <w:tc>
          <w:tcPr>
            <w:tcW w:w="597" w:type="pct"/>
            <w:tcBorders>
              <w:top w:val="nil"/>
              <w:left w:val="nil"/>
              <w:bottom w:val="single" w:sz="4" w:space="0" w:color="auto"/>
              <w:right w:val="single" w:sz="4" w:space="0" w:color="auto"/>
            </w:tcBorders>
            <w:shd w:val="clear" w:color="auto" w:fill="auto"/>
            <w:noWrap/>
            <w:vAlign w:val="center"/>
          </w:tcPr>
          <w:p w14:paraId="2682533F" w14:textId="77777777" w:rsidR="00A013FD" w:rsidRPr="00A013FD" w:rsidRDefault="00A013FD" w:rsidP="00A013FD">
            <w:pPr>
              <w:keepNext/>
              <w:spacing w:before="80" w:after="80"/>
              <w:jc w:val="center"/>
              <w:rPr>
                <w:del w:id="27299" w:author="Johnny Schultz" w:date="2020-02-12T15:55:00Z"/>
                <w:rFonts w:ascii="Times New Roman Bold" w:hAnsi="Times New Roman Bold" w:cs="Times New Roman Bold"/>
                <w:b/>
                <w:sz w:val="20"/>
              </w:rPr>
            </w:pPr>
            <w:del w:id="27300" w:author="Johnny Schultz" w:date="2020-02-12T15:55:00Z">
              <w:r w:rsidRPr="00A013FD">
                <w:rPr>
                  <w:rFonts w:ascii="Times New Roman Bold" w:hAnsi="Times New Roman Bold" w:cs="Times New Roman Bold"/>
                  <w:b/>
                  <w:sz w:val="20"/>
                </w:rPr>
                <w:delText>dBi</w:delText>
              </w:r>
            </w:del>
          </w:p>
        </w:tc>
        <w:tc>
          <w:tcPr>
            <w:tcW w:w="672" w:type="pct"/>
            <w:tcBorders>
              <w:top w:val="nil"/>
              <w:left w:val="nil"/>
              <w:bottom w:val="single" w:sz="4" w:space="0" w:color="auto"/>
              <w:right w:val="single" w:sz="4" w:space="0" w:color="auto"/>
            </w:tcBorders>
            <w:shd w:val="clear" w:color="auto" w:fill="auto"/>
            <w:noWrap/>
            <w:vAlign w:val="center"/>
          </w:tcPr>
          <w:p w14:paraId="70C07253" w14:textId="77777777" w:rsidR="00A013FD" w:rsidRPr="00A013FD" w:rsidRDefault="00A013FD" w:rsidP="00A013FD">
            <w:pPr>
              <w:keepNext/>
              <w:spacing w:before="80" w:after="80"/>
              <w:jc w:val="center"/>
              <w:rPr>
                <w:del w:id="27301" w:author="Johnny Schultz" w:date="2020-02-12T15:55:00Z"/>
                <w:rFonts w:ascii="Times New Roman Bold" w:hAnsi="Times New Roman Bold" w:cs="Times New Roman Bold"/>
                <w:b/>
                <w:sz w:val="20"/>
              </w:rPr>
            </w:pPr>
            <w:del w:id="27302" w:author="Johnny Schultz" w:date="2020-02-12T15:55:00Z">
              <w:r w:rsidRPr="00A013FD">
                <w:rPr>
                  <w:rFonts w:ascii="Times New Roman Bold" w:hAnsi="Times New Roman Bold" w:cs="Times New Roman Bold"/>
                  <w:b/>
                  <w:sz w:val="20"/>
                </w:rPr>
                <w:delText>dB/K</w:delText>
              </w:r>
            </w:del>
          </w:p>
        </w:tc>
        <w:tc>
          <w:tcPr>
            <w:tcW w:w="522" w:type="pct"/>
            <w:tcBorders>
              <w:top w:val="nil"/>
              <w:left w:val="nil"/>
              <w:bottom w:val="single" w:sz="4" w:space="0" w:color="auto"/>
              <w:right w:val="single" w:sz="4" w:space="0" w:color="auto"/>
            </w:tcBorders>
            <w:shd w:val="clear" w:color="auto" w:fill="auto"/>
            <w:noWrap/>
            <w:vAlign w:val="center"/>
          </w:tcPr>
          <w:p w14:paraId="21EEBD36" w14:textId="77777777" w:rsidR="00A013FD" w:rsidRPr="00A013FD" w:rsidRDefault="00A013FD" w:rsidP="00A013FD">
            <w:pPr>
              <w:keepNext/>
              <w:spacing w:before="80" w:after="80"/>
              <w:jc w:val="center"/>
              <w:rPr>
                <w:del w:id="27303" w:author="Johnny Schultz" w:date="2020-02-12T15:55:00Z"/>
                <w:rFonts w:ascii="Times New Roman Bold" w:hAnsi="Times New Roman Bold" w:cs="Times New Roman Bold"/>
                <w:b/>
                <w:sz w:val="20"/>
              </w:rPr>
            </w:pPr>
            <w:del w:id="27304" w:author="Johnny Schultz" w:date="2020-02-12T15:55:00Z">
              <w:r w:rsidRPr="00A013FD">
                <w:rPr>
                  <w:rFonts w:ascii="Times New Roman Bold" w:hAnsi="Times New Roman Bold" w:cs="Times New Roman Bold"/>
                  <w:b/>
                  <w:sz w:val="20"/>
                </w:rPr>
                <w:delText>dBHz</w:delText>
              </w:r>
            </w:del>
          </w:p>
        </w:tc>
      </w:tr>
      <w:tr w:rsidR="00A013FD" w:rsidRPr="00A013FD" w14:paraId="4FA91AB9" w14:textId="77777777" w:rsidTr="00BF604E">
        <w:trPr>
          <w:trHeight w:val="300"/>
          <w:jc w:val="center"/>
          <w:del w:id="27305"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717F05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06" w:author="Johnny Schultz" w:date="2020-02-12T15:55:00Z"/>
                <w:sz w:val="20"/>
              </w:rPr>
            </w:pPr>
            <w:del w:id="27307" w:author="Johnny Schultz" w:date="2020-02-12T15:55:00Z">
              <w:r w:rsidRPr="00A013FD">
                <w:rPr>
                  <w:sz w:val="20"/>
                </w:rPr>
                <w:delText>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31068C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08" w:author="Johnny Schultz" w:date="2020-02-12T15:55:00Z"/>
                <w:sz w:val="20"/>
              </w:rPr>
            </w:pPr>
            <w:del w:id="27309" w:author="Johnny Schultz" w:date="2020-02-12T15:55:00Z">
              <w:r w:rsidRPr="00A013FD">
                <w:rPr>
                  <w:sz w:val="20"/>
                </w:rPr>
                <w:delText>3</w:delText>
              </w:r>
            </w:del>
          </w:p>
        </w:tc>
        <w:tc>
          <w:tcPr>
            <w:tcW w:w="392" w:type="pct"/>
            <w:tcBorders>
              <w:top w:val="nil"/>
              <w:left w:val="nil"/>
              <w:bottom w:val="single" w:sz="4" w:space="0" w:color="auto"/>
              <w:right w:val="single" w:sz="4" w:space="0" w:color="auto"/>
            </w:tcBorders>
            <w:shd w:val="clear" w:color="auto" w:fill="auto"/>
            <w:noWrap/>
            <w:vAlign w:val="bottom"/>
          </w:tcPr>
          <w:p w14:paraId="63408D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10" w:author="Johnny Schultz" w:date="2020-02-12T15:55:00Z"/>
                <w:sz w:val="20"/>
              </w:rPr>
            </w:pPr>
            <w:del w:id="27311" w:author="Johnny Schultz" w:date="2020-02-12T15:55:00Z">
              <w:r w:rsidRPr="00A013FD">
                <w:rPr>
                  <w:sz w:val="20"/>
                </w:rPr>
                <w:delText>10.8</w:delText>
              </w:r>
            </w:del>
          </w:p>
        </w:tc>
        <w:tc>
          <w:tcPr>
            <w:tcW w:w="634" w:type="pct"/>
            <w:tcBorders>
              <w:top w:val="nil"/>
              <w:left w:val="nil"/>
              <w:bottom w:val="single" w:sz="4" w:space="0" w:color="auto"/>
              <w:right w:val="single" w:sz="4" w:space="0" w:color="auto"/>
            </w:tcBorders>
            <w:shd w:val="clear" w:color="auto" w:fill="auto"/>
            <w:noWrap/>
            <w:vAlign w:val="bottom"/>
          </w:tcPr>
          <w:p w14:paraId="3E91D3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12" w:author="Johnny Schultz" w:date="2020-02-12T15:55:00Z"/>
                <w:sz w:val="20"/>
              </w:rPr>
            </w:pPr>
            <w:del w:id="27313"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7B623E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14" w:author="Johnny Schultz" w:date="2020-02-12T15:55:00Z"/>
                <w:sz w:val="20"/>
              </w:rPr>
            </w:pPr>
            <w:del w:id="27315" w:author="Johnny Schultz" w:date="2020-02-12T15:55:00Z">
              <w:r w:rsidRPr="00A013FD">
                <w:rPr>
                  <w:sz w:val="20"/>
                </w:rPr>
                <w:delText>2 830</w:delText>
              </w:r>
            </w:del>
          </w:p>
        </w:tc>
        <w:tc>
          <w:tcPr>
            <w:tcW w:w="524" w:type="pct"/>
            <w:tcBorders>
              <w:top w:val="nil"/>
              <w:left w:val="nil"/>
              <w:bottom w:val="single" w:sz="4" w:space="0" w:color="auto"/>
              <w:right w:val="single" w:sz="4" w:space="0" w:color="auto"/>
            </w:tcBorders>
            <w:shd w:val="clear" w:color="auto" w:fill="auto"/>
            <w:noWrap/>
            <w:vAlign w:val="bottom"/>
          </w:tcPr>
          <w:p w14:paraId="030E39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16" w:author="Johnny Schultz" w:date="2020-02-12T15:55:00Z"/>
                <w:sz w:val="20"/>
              </w:rPr>
            </w:pPr>
            <w:del w:id="27317" w:author="Johnny Schultz" w:date="2020-02-12T15:55:00Z">
              <w:r w:rsidRPr="00A013FD">
                <w:rPr>
                  <w:sz w:val="20"/>
                </w:rPr>
                <w:delText>145.56</w:delText>
              </w:r>
            </w:del>
          </w:p>
        </w:tc>
        <w:tc>
          <w:tcPr>
            <w:tcW w:w="597" w:type="pct"/>
            <w:tcBorders>
              <w:top w:val="nil"/>
              <w:left w:val="nil"/>
              <w:bottom w:val="single" w:sz="4" w:space="0" w:color="auto"/>
              <w:right w:val="single" w:sz="4" w:space="0" w:color="auto"/>
            </w:tcBorders>
            <w:shd w:val="clear" w:color="auto" w:fill="auto"/>
            <w:noWrap/>
            <w:vAlign w:val="bottom"/>
          </w:tcPr>
          <w:p w14:paraId="53B8E1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18" w:author="Johnny Schultz" w:date="2020-02-12T15:55:00Z"/>
                <w:sz w:val="20"/>
              </w:rPr>
            </w:pPr>
            <w:del w:id="27319" w:author="Johnny Schultz" w:date="2020-02-12T15:55:00Z">
              <w:r w:rsidRPr="00A013FD">
                <w:rPr>
                  <w:sz w:val="20"/>
                </w:rPr>
                <w:delText>8</w:delText>
              </w:r>
            </w:del>
          </w:p>
        </w:tc>
        <w:tc>
          <w:tcPr>
            <w:tcW w:w="672" w:type="pct"/>
            <w:tcBorders>
              <w:top w:val="nil"/>
              <w:left w:val="nil"/>
              <w:bottom w:val="single" w:sz="4" w:space="0" w:color="auto"/>
              <w:right w:val="single" w:sz="4" w:space="0" w:color="auto"/>
            </w:tcBorders>
            <w:shd w:val="clear" w:color="auto" w:fill="auto"/>
            <w:noWrap/>
            <w:vAlign w:val="bottom"/>
          </w:tcPr>
          <w:p w14:paraId="76B614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20" w:author="Johnny Schultz" w:date="2020-02-12T15:55:00Z"/>
                <w:sz w:val="20"/>
              </w:rPr>
            </w:pPr>
            <w:del w:id="27321" w:author="Johnny Schultz" w:date="2020-02-12T15:55:00Z">
              <w:r w:rsidRPr="00A013FD">
                <w:rPr>
                  <w:sz w:val="20"/>
                </w:rPr>
                <w:delText>−17.6</w:delText>
              </w:r>
            </w:del>
          </w:p>
        </w:tc>
        <w:tc>
          <w:tcPr>
            <w:tcW w:w="522" w:type="pct"/>
            <w:tcBorders>
              <w:top w:val="nil"/>
              <w:left w:val="nil"/>
              <w:bottom w:val="single" w:sz="4" w:space="0" w:color="auto"/>
              <w:right w:val="single" w:sz="4" w:space="0" w:color="auto"/>
            </w:tcBorders>
            <w:shd w:val="clear" w:color="auto" w:fill="auto"/>
            <w:noWrap/>
            <w:vAlign w:val="bottom"/>
          </w:tcPr>
          <w:p w14:paraId="423A3F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22" w:author="Johnny Schultz" w:date="2020-02-12T15:55:00Z"/>
                <w:sz w:val="20"/>
              </w:rPr>
            </w:pPr>
            <w:del w:id="27323" w:author="Johnny Schultz" w:date="2020-02-12T15:55:00Z">
              <w:r w:rsidRPr="00A013FD">
                <w:rPr>
                  <w:sz w:val="20"/>
                </w:rPr>
                <w:delText>73.2</w:delText>
              </w:r>
            </w:del>
          </w:p>
        </w:tc>
      </w:tr>
      <w:tr w:rsidR="00A013FD" w:rsidRPr="00A013FD" w14:paraId="437ED74A" w14:textId="77777777" w:rsidTr="00BF604E">
        <w:trPr>
          <w:trHeight w:val="300"/>
          <w:jc w:val="center"/>
          <w:del w:id="27324"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25730D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25" w:author="Johnny Schultz" w:date="2020-02-12T15:55:00Z"/>
                <w:sz w:val="20"/>
              </w:rPr>
            </w:pPr>
            <w:del w:id="27326" w:author="Johnny Schultz" w:date="2020-02-12T15:55:00Z">
              <w:r w:rsidRPr="00A013FD">
                <w:rPr>
                  <w:sz w:val="20"/>
                </w:rPr>
                <w:delText>10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49D480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27" w:author="Johnny Schultz" w:date="2020-02-12T15:55:00Z"/>
                <w:sz w:val="20"/>
              </w:rPr>
            </w:pPr>
            <w:del w:id="27328" w:author="Johnny Schultz" w:date="2020-02-12T15:55:00Z">
              <w:r w:rsidRPr="00A013FD">
                <w:rPr>
                  <w:sz w:val="20"/>
                </w:rPr>
                <w:delText>3</w:delText>
              </w:r>
            </w:del>
          </w:p>
        </w:tc>
        <w:tc>
          <w:tcPr>
            <w:tcW w:w="392" w:type="pct"/>
            <w:tcBorders>
              <w:top w:val="nil"/>
              <w:left w:val="nil"/>
              <w:bottom w:val="single" w:sz="4" w:space="0" w:color="auto"/>
              <w:right w:val="single" w:sz="4" w:space="0" w:color="auto"/>
            </w:tcBorders>
            <w:shd w:val="clear" w:color="auto" w:fill="auto"/>
            <w:noWrap/>
            <w:vAlign w:val="bottom"/>
          </w:tcPr>
          <w:p w14:paraId="785949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29" w:author="Johnny Schultz" w:date="2020-02-12T15:55:00Z"/>
                <w:sz w:val="20"/>
              </w:rPr>
            </w:pPr>
            <w:del w:id="27330" w:author="Johnny Schultz" w:date="2020-02-12T15:55:00Z">
              <w:r w:rsidRPr="00A013FD">
                <w:rPr>
                  <w:sz w:val="20"/>
                </w:rPr>
                <w:delText>10.8</w:delText>
              </w:r>
            </w:del>
          </w:p>
        </w:tc>
        <w:tc>
          <w:tcPr>
            <w:tcW w:w="634" w:type="pct"/>
            <w:tcBorders>
              <w:top w:val="nil"/>
              <w:left w:val="nil"/>
              <w:bottom w:val="single" w:sz="4" w:space="0" w:color="auto"/>
              <w:right w:val="single" w:sz="4" w:space="0" w:color="auto"/>
            </w:tcBorders>
            <w:shd w:val="clear" w:color="auto" w:fill="auto"/>
            <w:noWrap/>
            <w:vAlign w:val="bottom"/>
          </w:tcPr>
          <w:p w14:paraId="14587B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31" w:author="Johnny Schultz" w:date="2020-02-12T15:55:00Z"/>
                <w:sz w:val="20"/>
              </w:rPr>
            </w:pPr>
            <w:del w:id="27332"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2180A3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33" w:author="Johnny Schultz" w:date="2020-02-12T15:55:00Z"/>
                <w:sz w:val="20"/>
              </w:rPr>
            </w:pPr>
            <w:del w:id="27334" w:author="Johnny Schultz" w:date="2020-02-12T15:55:00Z">
              <w:r w:rsidRPr="00A013FD">
                <w:rPr>
                  <w:sz w:val="20"/>
                </w:rPr>
                <w:delText>1 932</w:delText>
              </w:r>
            </w:del>
          </w:p>
        </w:tc>
        <w:tc>
          <w:tcPr>
            <w:tcW w:w="524" w:type="pct"/>
            <w:tcBorders>
              <w:top w:val="nil"/>
              <w:left w:val="nil"/>
              <w:bottom w:val="single" w:sz="4" w:space="0" w:color="auto"/>
              <w:right w:val="single" w:sz="4" w:space="0" w:color="auto"/>
            </w:tcBorders>
            <w:shd w:val="clear" w:color="auto" w:fill="auto"/>
            <w:noWrap/>
            <w:vAlign w:val="bottom"/>
          </w:tcPr>
          <w:p w14:paraId="5F0E53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35" w:author="Johnny Schultz" w:date="2020-02-12T15:55:00Z"/>
                <w:sz w:val="20"/>
              </w:rPr>
            </w:pPr>
            <w:del w:id="27336" w:author="Johnny Schultz" w:date="2020-02-12T15:55:00Z">
              <w:r w:rsidRPr="00A013FD">
                <w:rPr>
                  <w:sz w:val="20"/>
                </w:rPr>
                <w:delText>142.25</w:delText>
              </w:r>
            </w:del>
          </w:p>
        </w:tc>
        <w:tc>
          <w:tcPr>
            <w:tcW w:w="597" w:type="pct"/>
            <w:tcBorders>
              <w:top w:val="nil"/>
              <w:left w:val="nil"/>
              <w:bottom w:val="single" w:sz="4" w:space="0" w:color="auto"/>
              <w:right w:val="single" w:sz="4" w:space="0" w:color="auto"/>
            </w:tcBorders>
            <w:shd w:val="clear" w:color="auto" w:fill="auto"/>
            <w:noWrap/>
            <w:vAlign w:val="bottom"/>
          </w:tcPr>
          <w:p w14:paraId="43AA01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37" w:author="Johnny Schultz" w:date="2020-02-12T15:55:00Z"/>
                <w:sz w:val="20"/>
              </w:rPr>
            </w:pPr>
            <w:del w:id="27338" w:author="Johnny Schultz" w:date="2020-02-12T15:55:00Z">
              <w:r w:rsidRPr="00A013FD">
                <w:rPr>
                  <w:sz w:val="20"/>
                </w:rPr>
                <w:delText>8</w:delText>
              </w:r>
            </w:del>
          </w:p>
        </w:tc>
        <w:tc>
          <w:tcPr>
            <w:tcW w:w="672" w:type="pct"/>
            <w:tcBorders>
              <w:top w:val="nil"/>
              <w:left w:val="nil"/>
              <w:bottom w:val="single" w:sz="4" w:space="0" w:color="auto"/>
              <w:right w:val="single" w:sz="4" w:space="0" w:color="auto"/>
            </w:tcBorders>
            <w:shd w:val="clear" w:color="auto" w:fill="auto"/>
            <w:noWrap/>
            <w:vAlign w:val="bottom"/>
          </w:tcPr>
          <w:p w14:paraId="6C0696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39" w:author="Johnny Schultz" w:date="2020-02-12T15:55:00Z"/>
                <w:sz w:val="20"/>
              </w:rPr>
            </w:pPr>
            <w:del w:id="27340" w:author="Johnny Schultz" w:date="2020-02-12T15:55:00Z">
              <w:r w:rsidRPr="00A013FD">
                <w:rPr>
                  <w:sz w:val="20"/>
                </w:rPr>
                <w:delText>−17.6</w:delText>
              </w:r>
            </w:del>
          </w:p>
        </w:tc>
        <w:tc>
          <w:tcPr>
            <w:tcW w:w="522" w:type="pct"/>
            <w:tcBorders>
              <w:top w:val="nil"/>
              <w:left w:val="nil"/>
              <w:bottom w:val="single" w:sz="4" w:space="0" w:color="auto"/>
              <w:right w:val="single" w:sz="4" w:space="0" w:color="auto"/>
            </w:tcBorders>
            <w:shd w:val="clear" w:color="auto" w:fill="auto"/>
            <w:noWrap/>
            <w:vAlign w:val="bottom"/>
          </w:tcPr>
          <w:p w14:paraId="53B78B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41" w:author="Johnny Schultz" w:date="2020-02-12T15:55:00Z"/>
                <w:sz w:val="20"/>
              </w:rPr>
            </w:pPr>
            <w:del w:id="27342" w:author="Johnny Schultz" w:date="2020-02-12T15:55:00Z">
              <w:r w:rsidRPr="00A013FD">
                <w:rPr>
                  <w:sz w:val="20"/>
                </w:rPr>
                <w:delText>76.5</w:delText>
              </w:r>
            </w:del>
          </w:p>
        </w:tc>
      </w:tr>
      <w:tr w:rsidR="00A013FD" w:rsidRPr="00A013FD" w14:paraId="3BF24CC0" w14:textId="77777777" w:rsidTr="00BF604E">
        <w:trPr>
          <w:trHeight w:val="300"/>
          <w:jc w:val="center"/>
          <w:del w:id="27343"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7415F8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44" w:author="Johnny Schultz" w:date="2020-02-12T15:55:00Z"/>
                <w:sz w:val="20"/>
              </w:rPr>
            </w:pPr>
            <w:del w:id="27345" w:author="Johnny Schultz" w:date="2020-02-12T15:55:00Z">
              <w:r w:rsidRPr="00A013FD">
                <w:rPr>
                  <w:sz w:val="20"/>
                </w:rPr>
                <w:delText>20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09E9C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46" w:author="Johnny Schultz" w:date="2020-02-12T15:55:00Z"/>
                <w:sz w:val="20"/>
              </w:rPr>
            </w:pPr>
            <w:del w:id="27347" w:author="Johnny Schultz" w:date="2020-02-12T15:55:00Z">
              <w:r w:rsidRPr="00A013FD">
                <w:rPr>
                  <w:sz w:val="20"/>
                </w:rPr>
                <w:delText>2.5</w:delText>
              </w:r>
            </w:del>
          </w:p>
        </w:tc>
        <w:tc>
          <w:tcPr>
            <w:tcW w:w="392" w:type="pct"/>
            <w:tcBorders>
              <w:top w:val="nil"/>
              <w:left w:val="nil"/>
              <w:bottom w:val="single" w:sz="4" w:space="0" w:color="auto"/>
              <w:right w:val="single" w:sz="4" w:space="0" w:color="auto"/>
            </w:tcBorders>
            <w:shd w:val="clear" w:color="auto" w:fill="auto"/>
            <w:noWrap/>
            <w:vAlign w:val="bottom"/>
          </w:tcPr>
          <w:p w14:paraId="692208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48" w:author="Johnny Schultz" w:date="2020-02-12T15:55:00Z"/>
                <w:sz w:val="20"/>
              </w:rPr>
            </w:pPr>
            <w:del w:id="27349" w:author="Johnny Schultz" w:date="2020-02-12T15:55:00Z">
              <w:r w:rsidRPr="00A013FD">
                <w:rPr>
                  <w:sz w:val="20"/>
                </w:rPr>
                <w:delText>10.3</w:delText>
              </w:r>
            </w:del>
          </w:p>
        </w:tc>
        <w:tc>
          <w:tcPr>
            <w:tcW w:w="634" w:type="pct"/>
            <w:tcBorders>
              <w:top w:val="nil"/>
              <w:left w:val="nil"/>
              <w:bottom w:val="single" w:sz="4" w:space="0" w:color="auto"/>
              <w:right w:val="single" w:sz="4" w:space="0" w:color="auto"/>
            </w:tcBorders>
            <w:shd w:val="clear" w:color="auto" w:fill="auto"/>
            <w:noWrap/>
            <w:vAlign w:val="bottom"/>
          </w:tcPr>
          <w:p w14:paraId="59A559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50" w:author="Johnny Schultz" w:date="2020-02-12T15:55:00Z"/>
                <w:sz w:val="20"/>
              </w:rPr>
            </w:pPr>
            <w:del w:id="27351"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377983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52" w:author="Johnny Schultz" w:date="2020-02-12T15:55:00Z"/>
                <w:sz w:val="20"/>
              </w:rPr>
            </w:pPr>
            <w:del w:id="27353" w:author="Johnny Schultz" w:date="2020-02-12T15:55:00Z">
              <w:r w:rsidRPr="00A013FD">
                <w:rPr>
                  <w:sz w:val="20"/>
                </w:rPr>
                <w:delText>1 392</w:delText>
              </w:r>
            </w:del>
          </w:p>
        </w:tc>
        <w:tc>
          <w:tcPr>
            <w:tcW w:w="524" w:type="pct"/>
            <w:tcBorders>
              <w:top w:val="nil"/>
              <w:left w:val="nil"/>
              <w:bottom w:val="single" w:sz="4" w:space="0" w:color="auto"/>
              <w:right w:val="single" w:sz="4" w:space="0" w:color="auto"/>
            </w:tcBorders>
            <w:shd w:val="clear" w:color="auto" w:fill="auto"/>
            <w:noWrap/>
            <w:vAlign w:val="bottom"/>
          </w:tcPr>
          <w:p w14:paraId="4BC1D0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54" w:author="Johnny Schultz" w:date="2020-02-12T15:55:00Z"/>
                <w:sz w:val="20"/>
              </w:rPr>
            </w:pPr>
            <w:del w:id="27355" w:author="Johnny Schultz" w:date="2020-02-12T15:55:00Z">
              <w:r w:rsidRPr="00A013FD">
                <w:rPr>
                  <w:sz w:val="20"/>
                </w:rPr>
                <w:delText>139.40</w:delText>
              </w:r>
            </w:del>
          </w:p>
        </w:tc>
        <w:tc>
          <w:tcPr>
            <w:tcW w:w="597" w:type="pct"/>
            <w:tcBorders>
              <w:top w:val="nil"/>
              <w:left w:val="nil"/>
              <w:bottom w:val="single" w:sz="4" w:space="0" w:color="auto"/>
              <w:right w:val="single" w:sz="4" w:space="0" w:color="auto"/>
            </w:tcBorders>
            <w:shd w:val="clear" w:color="auto" w:fill="auto"/>
            <w:noWrap/>
            <w:vAlign w:val="bottom"/>
          </w:tcPr>
          <w:p w14:paraId="65696C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56" w:author="Johnny Schultz" w:date="2020-02-12T15:55:00Z"/>
                <w:sz w:val="20"/>
              </w:rPr>
            </w:pPr>
            <w:del w:id="27357" w:author="Johnny Schultz" w:date="2020-02-12T15:55:00Z">
              <w:r w:rsidRPr="00A013FD">
                <w:rPr>
                  <w:sz w:val="20"/>
                </w:rPr>
                <w:delText>8</w:delText>
              </w:r>
            </w:del>
          </w:p>
        </w:tc>
        <w:tc>
          <w:tcPr>
            <w:tcW w:w="672" w:type="pct"/>
            <w:tcBorders>
              <w:top w:val="nil"/>
              <w:left w:val="nil"/>
              <w:bottom w:val="single" w:sz="4" w:space="0" w:color="auto"/>
              <w:right w:val="single" w:sz="4" w:space="0" w:color="auto"/>
            </w:tcBorders>
            <w:shd w:val="clear" w:color="auto" w:fill="auto"/>
            <w:noWrap/>
            <w:vAlign w:val="bottom"/>
          </w:tcPr>
          <w:p w14:paraId="1886E4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58" w:author="Johnny Schultz" w:date="2020-02-12T15:55:00Z"/>
                <w:sz w:val="20"/>
              </w:rPr>
            </w:pPr>
            <w:del w:id="27359" w:author="Johnny Schultz" w:date="2020-02-12T15:55:00Z">
              <w:r w:rsidRPr="00A013FD">
                <w:rPr>
                  <w:sz w:val="20"/>
                </w:rPr>
                <w:delText>−17.6</w:delText>
              </w:r>
            </w:del>
          </w:p>
        </w:tc>
        <w:tc>
          <w:tcPr>
            <w:tcW w:w="522" w:type="pct"/>
            <w:tcBorders>
              <w:top w:val="nil"/>
              <w:left w:val="nil"/>
              <w:bottom w:val="single" w:sz="4" w:space="0" w:color="auto"/>
              <w:right w:val="single" w:sz="4" w:space="0" w:color="auto"/>
            </w:tcBorders>
            <w:shd w:val="clear" w:color="auto" w:fill="auto"/>
            <w:noWrap/>
            <w:vAlign w:val="bottom"/>
          </w:tcPr>
          <w:p w14:paraId="09EF49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60" w:author="Johnny Schultz" w:date="2020-02-12T15:55:00Z"/>
                <w:sz w:val="20"/>
              </w:rPr>
            </w:pPr>
            <w:del w:id="27361" w:author="Johnny Schultz" w:date="2020-02-12T15:55:00Z">
              <w:r w:rsidRPr="00A013FD">
                <w:rPr>
                  <w:sz w:val="20"/>
                </w:rPr>
                <w:delText>78.9</w:delText>
              </w:r>
            </w:del>
          </w:p>
        </w:tc>
      </w:tr>
      <w:tr w:rsidR="00A013FD" w:rsidRPr="00A013FD" w14:paraId="4CE3CFE6" w14:textId="77777777" w:rsidTr="00BF604E">
        <w:trPr>
          <w:trHeight w:val="300"/>
          <w:jc w:val="center"/>
          <w:del w:id="27362"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59773F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63" w:author="Johnny Schultz" w:date="2020-02-12T15:55:00Z"/>
                <w:sz w:val="20"/>
              </w:rPr>
            </w:pPr>
            <w:del w:id="27364" w:author="Johnny Schultz" w:date="2020-02-12T15:55:00Z">
              <w:r w:rsidRPr="00A013FD">
                <w:rPr>
                  <w:sz w:val="20"/>
                </w:rPr>
                <w:delText>30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4EDC9A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65" w:author="Johnny Schultz" w:date="2020-02-12T15:55:00Z"/>
                <w:sz w:val="20"/>
              </w:rPr>
            </w:pPr>
            <w:del w:id="27366" w:author="Johnny Schultz" w:date="2020-02-12T15:55:00Z">
              <w:r w:rsidRPr="00A013FD">
                <w:rPr>
                  <w:sz w:val="20"/>
                </w:rPr>
                <w:delText>1</w:delText>
              </w:r>
            </w:del>
          </w:p>
        </w:tc>
        <w:tc>
          <w:tcPr>
            <w:tcW w:w="392" w:type="pct"/>
            <w:tcBorders>
              <w:top w:val="nil"/>
              <w:left w:val="nil"/>
              <w:bottom w:val="single" w:sz="4" w:space="0" w:color="auto"/>
              <w:right w:val="single" w:sz="4" w:space="0" w:color="auto"/>
            </w:tcBorders>
            <w:shd w:val="clear" w:color="auto" w:fill="auto"/>
            <w:noWrap/>
            <w:vAlign w:val="bottom"/>
          </w:tcPr>
          <w:p w14:paraId="000DCF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67" w:author="Johnny Schultz" w:date="2020-02-12T15:55:00Z"/>
                <w:sz w:val="20"/>
              </w:rPr>
            </w:pPr>
            <w:del w:id="27368" w:author="Johnny Schultz" w:date="2020-02-12T15:55:00Z">
              <w:r w:rsidRPr="00A013FD">
                <w:rPr>
                  <w:sz w:val="20"/>
                </w:rPr>
                <w:delText>8.8</w:delText>
              </w:r>
            </w:del>
          </w:p>
        </w:tc>
        <w:tc>
          <w:tcPr>
            <w:tcW w:w="634" w:type="pct"/>
            <w:tcBorders>
              <w:top w:val="nil"/>
              <w:left w:val="nil"/>
              <w:bottom w:val="single" w:sz="4" w:space="0" w:color="auto"/>
              <w:right w:val="single" w:sz="4" w:space="0" w:color="auto"/>
            </w:tcBorders>
            <w:shd w:val="clear" w:color="auto" w:fill="auto"/>
            <w:noWrap/>
            <w:vAlign w:val="bottom"/>
          </w:tcPr>
          <w:p w14:paraId="2CCE89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69" w:author="Johnny Schultz" w:date="2020-02-12T15:55:00Z"/>
                <w:sz w:val="20"/>
              </w:rPr>
            </w:pPr>
            <w:del w:id="27370"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0A7681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71" w:author="Johnny Schultz" w:date="2020-02-12T15:55:00Z"/>
                <w:sz w:val="20"/>
              </w:rPr>
            </w:pPr>
            <w:del w:id="27372" w:author="Johnny Schultz" w:date="2020-02-12T15:55:00Z">
              <w:r w:rsidRPr="00A013FD">
                <w:rPr>
                  <w:sz w:val="20"/>
                </w:rPr>
                <w:delText>1 075</w:delText>
              </w:r>
            </w:del>
          </w:p>
        </w:tc>
        <w:tc>
          <w:tcPr>
            <w:tcW w:w="524" w:type="pct"/>
            <w:tcBorders>
              <w:top w:val="nil"/>
              <w:left w:val="nil"/>
              <w:bottom w:val="single" w:sz="4" w:space="0" w:color="auto"/>
              <w:right w:val="single" w:sz="4" w:space="0" w:color="auto"/>
            </w:tcBorders>
            <w:shd w:val="clear" w:color="auto" w:fill="auto"/>
            <w:noWrap/>
            <w:vAlign w:val="bottom"/>
          </w:tcPr>
          <w:p w14:paraId="7F4E3A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73" w:author="Johnny Schultz" w:date="2020-02-12T15:55:00Z"/>
                <w:sz w:val="20"/>
              </w:rPr>
            </w:pPr>
            <w:del w:id="27374" w:author="Johnny Schultz" w:date="2020-02-12T15:55:00Z">
              <w:r w:rsidRPr="00A013FD">
                <w:rPr>
                  <w:sz w:val="20"/>
                </w:rPr>
                <w:delText>137.16</w:delText>
              </w:r>
            </w:del>
          </w:p>
        </w:tc>
        <w:tc>
          <w:tcPr>
            <w:tcW w:w="597" w:type="pct"/>
            <w:tcBorders>
              <w:top w:val="nil"/>
              <w:left w:val="nil"/>
              <w:bottom w:val="single" w:sz="4" w:space="0" w:color="auto"/>
              <w:right w:val="single" w:sz="4" w:space="0" w:color="auto"/>
            </w:tcBorders>
            <w:shd w:val="clear" w:color="auto" w:fill="auto"/>
            <w:noWrap/>
            <w:vAlign w:val="bottom"/>
          </w:tcPr>
          <w:p w14:paraId="77143B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75" w:author="Johnny Schultz" w:date="2020-02-12T15:55:00Z"/>
                <w:sz w:val="20"/>
              </w:rPr>
            </w:pPr>
            <w:del w:id="27376" w:author="Johnny Schultz" w:date="2020-02-12T15:55:00Z">
              <w:r w:rsidRPr="00A013FD">
                <w:rPr>
                  <w:sz w:val="20"/>
                </w:rPr>
                <w:delText>7.8</w:delText>
              </w:r>
            </w:del>
          </w:p>
        </w:tc>
        <w:tc>
          <w:tcPr>
            <w:tcW w:w="672" w:type="pct"/>
            <w:tcBorders>
              <w:top w:val="nil"/>
              <w:left w:val="nil"/>
              <w:bottom w:val="single" w:sz="4" w:space="0" w:color="auto"/>
              <w:right w:val="single" w:sz="4" w:space="0" w:color="auto"/>
            </w:tcBorders>
            <w:shd w:val="clear" w:color="auto" w:fill="auto"/>
            <w:noWrap/>
            <w:vAlign w:val="bottom"/>
          </w:tcPr>
          <w:p w14:paraId="5E381F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77" w:author="Johnny Schultz" w:date="2020-02-12T15:55:00Z"/>
                <w:sz w:val="20"/>
              </w:rPr>
            </w:pPr>
            <w:del w:id="27378" w:author="Johnny Schultz" w:date="2020-02-12T15:55:00Z">
              <w:r w:rsidRPr="00A013FD">
                <w:rPr>
                  <w:sz w:val="20"/>
                </w:rPr>
                <w:delText>−17.8</w:delText>
              </w:r>
            </w:del>
          </w:p>
        </w:tc>
        <w:tc>
          <w:tcPr>
            <w:tcW w:w="522" w:type="pct"/>
            <w:tcBorders>
              <w:top w:val="nil"/>
              <w:left w:val="nil"/>
              <w:bottom w:val="single" w:sz="4" w:space="0" w:color="auto"/>
              <w:right w:val="single" w:sz="4" w:space="0" w:color="auto"/>
            </w:tcBorders>
            <w:shd w:val="clear" w:color="auto" w:fill="auto"/>
            <w:noWrap/>
            <w:vAlign w:val="bottom"/>
          </w:tcPr>
          <w:p w14:paraId="2A1D9B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79" w:author="Johnny Schultz" w:date="2020-02-12T15:55:00Z"/>
                <w:sz w:val="20"/>
              </w:rPr>
            </w:pPr>
            <w:del w:id="27380" w:author="Johnny Schultz" w:date="2020-02-12T15:55:00Z">
              <w:r w:rsidRPr="00A013FD">
                <w:rPr>
                  <w:sz w:val="20"/>
                </w:rPr>
                <w:delText>79.4</w:delText>
              </w:r>
            </w:del>
          </w:p>
        </w:tc>
      </w:tr>
      <w:tr w:rsidR="00A013FD" w:rsidRPr="00A013FD" w14:paraId="68966A4A" w14:textId="77777777" w:rsidTr="00BF604E">
        <w:trPr>
          <w:trHeight w:val="300"/>
          <w:jc w:val="center"/>
          <w:del w:id="27381"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5AAB86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82" w:author="Johnny Schultz" w:date="2020-02-12T15:55:00Z"/>
                <w:sz w:val="20"/>
              </w:rPr>
            </w:pPr>
            <w:del w:id="27383" w:author="Johnny Schultz" w:date="2020-02-12T15:55:00Z">
              <w:r w:rsidRPr="00A013FD">
                <w:rPr>
                  <w:sz w:val="20"/>
                </w:rPr>
                <w:delText>40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0147E5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84" w:author="Johnny Schultz" w:date="2020-02-12T15:55:00Z"/>
                <w:sz w:val="20"/>
              </w:rPr>
            </w:pPr>
            <w:del w:id="27385" w:author="Johnny Schultz" w:date="2020-02-12T15:55:00Z">
              <w:r w:rsidRPr="00A013FD">
                <w:rPr>
                  <w:sz w:val="20"/>
                </w:rPr>
                <w:delText>0</w:delText>
              </w:r>
            </w:del>
          </w:p>
        </w:tc>
        <w:tc>
          <w:tcPr>
            <w:tcW w:w="392" w:type="pct"/>
            <w:tcBorders>
              <w:top w:val="nil"/>
              <w:left w:val="nil"/>
              <w:bottom w:val="single" w:sz="4" w:space="0" w:color="auto"/>
              <w:right w:val="single" w:sz="4" w:space="0" w:color="auto"/>
            </w:tcBorders>
            <w:shd w:val="clear" w:color="auto" w:fill="auto"/>
            <w:noWrap/>
            <w:vAlign w:val="bottom"/>
          </w:tcPr>
          <w:p w14:paraId="3E32FE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86" w:author="Johnny Schultz" w:date="2020-02-12T15:55:00Z"/>
                <w:sz w:val="20"/>
              </w:rPr>
            </w:pPr>
            <w:del w:id="27387" w:author="Johnny Schultz" w:date="2020-02-12T15:55:00Z">
              <w:r w:rsidRPr="00A013FD">
                <w:rPr>
                  <w:sz w:val="20"/>
                </w:rPr>
                <w:delText>7.8</w:delText>
              </w:r>
            </w:del>
          </w:p>
        </w:tc>
        <w:tc>
          <w:tcPr>
            <w:tcW w:w="634" w:type="pct"/>
            <w:tcBorders>
              <w:top w:val="nil"/>
              <w:left w:val="nil"/>
              <w:bottom w:val="single" w:sz="4" w:space="0" w:color="auto"/>
              <w:right w:val="single" w:sz="4" w:space="0" w:color="auto"/>
            </w:tcBorders>
            <w:shd w:val="clear" w:color="auto" w:fill="auto"/>
            <w:noWrap/>
            <w:vAlign w:val="bottom"/>
          </w:tcPr>
          <w:p w14:paraId="455C3E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88" w:author="Johnny Schultz" w:date="2020-02-12T15:55:00Z"/>
                <w:sz w:val="20"/>
              </w:rPr>
            </w:pPr>
            <w:del w:id="27389"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7ED444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90" w:author="Johnny Schultz" w:date="2020-02-12T15:55:00Z"/>
                <w:sz w:val="20"/>
              </w:rPr>
            </w:pPr>
            <w:del w:id="27391" w:author="Johnny Schultz" w:date="2020-02-12T15:55:00Z">
              <w:r w:rsidRPr="00A013FD">
                <w:rPr>
                  <w:sz w:val="20"/>
                </w:rPr>
                <w:delText>882</w:delText>
              </w:r>
            </w:del>
          </w:p>
        </w:tc>
        <w:tc>
          <w:tcPr>
            <w:tcW w:w="524" w:type="pct"/>
            <w:tcBorders>
              <w:top w:val="nil"/>
              <w:left w:val="nil"/>
              <w:bottom w:val="single" w:sz="4" w:space="0" w:color="auto"/>
              <w:right w:val="single" w:sz="4" w:space="0" w:color="auto"/>
            </w:tcBorders>
            <w:shd w:val="clear" w:color="auto" w:fill="auto"/>
            <w:noWrap/>
            <w:vAlign w:val="bottom"/>
          </w:tcPr>
          <w:p w14:paraId="3053C4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92" w:author="Johnny Schultz" w:date="2020-02-12T15:55:00Z"/>
                <w:sz w:val="20"/>
              </w:rPr>
            </w:pPr>
            <w:del w:id="27393" w:author="Johnny Schultz" w:date="2020-02-12T15:55:00Z">
              <w:r w:rsidRPr="00A013FD">
                <w:rPr>
                  <w:sz w:val="20"/>
                </w:rPr>
                <w:delText>135.44</w:delText>
              </w:r>
            </w:del>
          </w:p>
        </w:tc>
        <w:tc>
          <w:tcPr>
            <w:tcW w:w="597" w:type="pct"/>
            <w:tcBorders>
              <w:top w:val="nil"/>
              <w:left w:val="nil"/>
              <w:bottom w:val="single" w:sz="4" w:space="0" w:color="auto"/>
              <w:right w:val="single" w:sz="4" w:space="0" w:color="auto"/>
            </w:tcBorders>
            <w:shd w:val="clear" w:color="auto" w:fill="auto"/>
            <w:noWrap/>
            <w:vAlign w:val="bottom"/>
          </w:tcPr>
          <w:p w14:paraId="18A553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94" w:author="Johnny Schultz" w:date="2020-02-12T15:55:00Z"/>
                <w:sz w:val="20"/>
              </w:rPr>
            </w:pPr>
            <w:del w:id="27395" w:author="Johnny Schultz" w:date="2020-02-12T15:55:00Z">
              <w:r w:rsidRPr="00A013FD">
                <w:rPr>
                  <w:sz w:val="20"/>
                </w:rPr>
                <w:delText>6.9</w:delText>
              </w:r>
            </w:del>
          </w:p>
        </w:tc>
        <w:tc>
          <w:tcPr>
            <w:tcW w:w="672" w:type="pct"/>
            <w:tcBorders>
              <w:top w:val="nil"/>
              <w:left w:val="nil"/>
              <w:bottom w:val="single" w:sz="4" w:space="0" w:color="auto"/>
              <w:right w:val="single" w:sz="4" w:space="0" w:color="auto"/>
            </w:tcBorders>
            <w:shd w:val="clear" w:color="auto" w:fill="auto"/>
            <w:noWrap/>
            <w:vAlign w:val="bottom"/>
          </w:tcPr>
          <w:p w14:paraId="197439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96" w:author="Johnny Schultz" w:date="2020-02-12T15:55:00Z"/>
                <w:sz w:val="20"/>
              </w:rPr>
            </w:pPr>
            <w:del w:id="27397" w:author="Johnny Schultz" w:date="2020-02-12T15:55:00Z">
              <w:r w:rsidRPr="00A013FD">
                <w:rPr>
                  <w:sz w:val="20"/>
                </w:rPr>
                <w:delText>−18.7</w:delText>
              </w:r>
            </w:del>
          </w:p>
        </w:tc>
        <w:tc>
          <w:tcPr>
            <w:tcW w:w="522" w:type="pct"/>
            <w:tcBorders>
              <w:top w:val="nil"/>
              <w:left w:val="nil"/>
              <w:bottom w:val="single" w:sz="4" w:space="0" w:color="auto"/>
              <w:right w:val="single" w:sz="4" w:space="0" w:color="auto"/>
            </w:tcBorders>
            <w:shd w:val="clear" w:color="auto" w:fill="auto"/>
            <w:noWrap/>
            <w:vAlign w:val="bottom"/>
          </w:tcPr>
          <w:p w14:paraId="1AD7EC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398" w:author="Johnny Schultz" w:date="2020-02-12T15:55:00Z"/>
                <w:sz w:val="20"/>
              </w:rPr>
            </w:pPr>
            <w:del w:id="27399" w:author="Johnny Schultz" w:date="2020-02-12T15:55:00Z">
              <w:r w:rsidRPr="00A013FD">
                <w:rPr>
                  <w:sz w:val="20"/>
                </w:rPr>
                <w:delText>79.2</w:delText>
              </w:r>
            </w:del>
          </w:p>
        </w:tc>
      </w:tr>
      <w:tr w:rsidR="00A013FD" w:rsidRPr="00A013FD" w14:paraId="3FCF2505" w14:textId="77777777" w:rsidTr="00BF604E">
        <w:trPr>
          <w:trHeight w:val="300"/>
          <w:jc w:val="center"/>
          <w:del w:id="27400"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6D787E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01" w:author="Johnny Schultz" w:date="2020-02-12T15:55:00Z"/>
                <w:sz w:val="20"/>
              </w:rPr>
            </w:pPr>
            <w:del w:id="27402" w:author="Johnny Schultz" w:date="2020-02-12T15:55:00Z">
              <w:r w:rsidRPr="00A013FD">
                <w:rPr>
                  <w:sz w:val="20"/>
                </w:rPr>
                <w:delText>50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429660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03" w:author="Johnny Schultz" w:date="2020-02-12T15:55:00Z"/>
                <w:sz w:val="20"/>
              </w:rPr>
            </w:pPr>
            <w:del w:id="27404" w:author="Johnny Schultz" w:date="2020-02-12T15:55:00Z">
              <w:r w:rsidRPr="00A013FD">
                <w:rPr>
                  <w:sz w:val="20"/>
                </w:rPr>
                <w:delText>−1.5</w:delText>
              </w:r>
            </w:del>
          </w:p>
        </w:tc>
        <w:tc>
          <w:tcPr>
            <w:tcW w:w="392" w:type="pct"/>
            <w:tcBorders>
              <w:top w:val="nil"/>
              <w:left w:val="nil"/>
              <w:bottom w:val="single" w:sz="4" w:space="0" w:color="auto"/>
              <w:right w:val="single" w:sz="4" w:space="0" w:color="auto"/>
            </w:tcBorders>
            <w:shd w:val="clear" w:color="auto" w:fill="auto"/>
            <w:noWrap/>
            <w:vAlign w:val="bottom"/>
          </w:tcPr>
          <w:p w14:paraId="1E08BC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05" w:author="Johnny Schultz" w:date="2020-02-12T15:55:00Z"/>
                <w:sz w:val="20"/>
              </w:rPr>
            </w:pPr>
            <w:del w:id="27406" w:author="Johnny Schultz" w:date="2020-02-12T15:55:00Z">
              <w:r w:rsidRPr="00A013FD">
                <w:rPr>
                  <w:sz w:val="20"/>
                </w:rPr>
                <w:delText>6.3</w:delText>
              </w:r>
            </w:del>
          </w:p>
        </w:tc>
        <w:tc>
          <w:tcPr>
            <w:tcW w:w="634" w:type="pct"/>
            <w:tcBorders>
              <w:top w:val="nil"/>
              <w:left w:val="nil"/>
              <w:bottom w:val="single" w:sz="4" w:space="0" w:color="auto"/>
              <w:right w:val="single" w:sz="4" w:space="0" w:color="auto"/>
            </w:tcBorders>
            <w:shd w:val="clear" w:color="auto" w:fill="auto"/>
            <w:noWrap/>
            <w:vAlign w:val="bottom"/>
          </w:tcPr>
          <w:p w14:paraId="5029A0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07" w:author="Johnny Schultz" w:date="2020-02-12T15:55:00Z"/>
                <w:sz w:val="20"/>
              </w:rPr>
            </w:pPr>
            <w:del w:id="27408"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680278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09" w:author="Johnny Schultz" w:date="2020-02-12T15:55:00Z"/>
                <w:sz w:val="20"/>
              </w:rPr>
            </w:pPr>
            <w:del w:id="27410" w:author="Johnny Schultz" w:date="2020-02-12T15:55:00Z">
              <w:r w:rsidRPr="00A013FD">
                <w:rPr>
                  <w:sz w:val="20"/>
                </w:rPr>
                <w:delText>761</w:delText>
              </w:r>
            </w:del>
          </w:p>
        </w:tc>
        <w:tc>
          <w:tcPr>
            <w:tcW w:w="524" w:type="pct"/>
            <w:tcBorders>
              <w:top w:val="nil"/>
              <w:left w:val="nil"/>
              <w:bottom w:val="single" w:sz="4" w:space="0" w:color="auto"/>
              <w:right w:val="single" w:sz="4" w:space="0" w:color="auto"/>
            </w:tcBorders>
            <w:shd w:val="clear" w:color="auto" w:fill="auto"/>
            <w:noWrap/>
            <w:vAlign w:val="bottom"/>
          </w:tcPr>
          <w:p w14:paraId="41C56C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11" w:author="Johnny Schultz" w:date="2020-02-12T15:55:00Z"/>
                <w:sz w:val="20"/>
              </w:rPr>
            </w:pPr>
            <w:del w:id="27412" w:author="Johnny Schultz" w:date="2020-02-12T15:55:00Z">
              <w:r w:rsidRPr="00A013FD">
                <w:rPr>
                  <w:sz w:val="20"/>
                </w:rPr>
                <w:delText>134.16</w:delText>
              </w:r>
            </w:del>
          </w:p>
        </w:tc>
        <w:tc>
          <w:tcPr>
            <w:tcW w:w="597" w:type="pct"/>
            <w:tcBorders>
              <w:top w:val="nil"/>
              <w:left w:val="nil"/>
              <w:bottom w:val="single" w:sz="4" w:space="0" w:color="auto"/>
              <w:right w:val="single" w:sz="4" w:space="0" w:color="auto"/>
            </w:tcBorders>
            <w:shd w:val="clear" w:color="auto" w:fill="auto"/>
            <w:noWrap/>
            <w:vAlign w:val="bottom"/>
          </w:tcPr>
          <w:p w14:paraId="4DD053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13" w:author="Johnny Schultz" w:date="2020-02-12T15:55:00Z"/>
                <w:sz w:val="20"/>
              </w:rPr>
            </w:pPr>
            <w:del w:id="27414" w:author="Johnny Schultz" w:date="2020-02-12T15:55:00Z">
              <w:r w:rsidRPr="00A013FD">
                <w:rPr>
                  <w:sz w:val="20"/>
                </w:rPr>
                <w:delText>5.5</w:delText>
              </w:r>
            </w:del>
          </w:p>
        </w:tc>
        <w:tc>
          <w:tcPr>
            <w:tcW w:w="672" w:type="pct"/>
            <w:tcBorders>
              <w:top w:val="nil"/>
              <w:left w:val="nil"/>
              <w:bottom w:val="single" w:sz="4" w:space="0" w:color="auto"/>
              <w:right w:val="single" w:sz="4" w:space="0" w:color="auto"/>
            </w:tcBorders>
            <w:shd w:val="clear" w:color="auto" w:fill="auto"/>
            <w:noWrap/>
            <w:vAlign w:val="bottom"/>
          </w:tcPr>
          <w:p w14:paraId="4C1293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15" w:author="Johnny Schultz" w:date="2020-02-12T15:55:00Z"/>
                <w:sz w:val="20"/>
              </w:rPr>
            </w:pPr>
            <w:del w:id="27416" w:author="Johnny Schultz" w:date="2020-02-12T15:55:00Z">
              <w:r w:rsidRPr="00A013FD">
                <w:rPr>
                  <w:sz w:val="20"/>
                </w:rPr>
                <w:delText>−20.1</w:delText>
              </w:r>
            </w:del>
          </w:p>
        </w:tc>
        <w:tc>
          <w:tcPr>
            <w:tcW w:w="522" w:type="pct"/>
            <w:tcBorders>
              <w:top w:val="nil"/>
              <w:left w:val="nil"/>
              <w:bottom w:val="single" w:sz="4" w:space="0" w:color="auto"/>
              <w:right w:val="single" w:sz="4" w:space="0" w:color="auto"/>
            </w:tcBorders>
            <w:shd w:val="clear" w:color="auto" w:fill="auto"/>
            <w:noWrap/>
            <w:vAlign w:val="bottom"/>
          </w:tcPr>
          <w:p w14:paraId="7FAD8B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17" w:author="Johnny Schultz" w:date="2020-02-12T15:55:00Z"/>
                <w:sz w:val="20"/>
              </w:rPr>
            </w:pPr>
            <w:del w:id="27418" w:author="Johnny Schultz" w:date="2020-02-12T15:55:00Z">
              <w:r w:rsidRPr="00A013FD">
                <w:rPr>
                  <w:sz w:val="20"/>
                </w:rPr>
                <w:delText>77.6</w:delText>
              </w:r>
            </w:del>
          </w:p>
        </w:tc>
      </w:tr>
      <w:tr w:rsidR="00A013FD" w:rsidRPr="00A013FD" w14:paraId="04B85753" w14:textId="77777777" w:rsidTr="00BF604E">
        <w:trPr>
          <w:trHeight w:val="300"/>
          <w:jc w:val="center"/>
          <w:del w:id="27419"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08CBFC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20" w:author="Johnny Schultz" w:date="2020-02-12T15:55:00Z"/>
                <w:sz w:val="20"/>
              </w:rPr>
            </w:pPr>
            <w:del w:id="27421" w:author="Johnny Schultz" w:date="2020-02-12T15:55:00Z">
              <w:r w:rsidRPr="00A013FD">
                <w:rPr>
                  <w:sz w:val="20"/>
                </w:rPr>
                <w:delText>60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1499B9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22" w:author="Johnny Schultz" w:date="2020-02-12T15:55:00Z"/>
                <w:sz w:val="20"/>
              </w:rPr>
            </w:pPr>
            <w:del w:id="27423" w:author="Johnny Schultz" w:date="2020-02-12T15:55:00Z">
              <w:r w:rsidRPr="00A013FD">
                <w:rPr>
                  <w:sz w:val="20"/>
                </w:rPr>
                <w:delText>−3</w:delText>
              </w:r>
            </w:del>
          </w:p>
        </w:tc>
        <w:tc>
          <w:tcPr>
            <w:tcW w:w="392" w:type="pct"/>
            <w:tcBorders>
              <w:top w:val="nil"/>
              <w:left w:val="nil"/>
              <w:bottom w:val="single" w:sz="4" w:space="0" w:color="auto"/>
              <w:right w:val="single" w:sz="4" w:space="0" w:color="auto"/>
            </w:tcBorders>
            <w:shd w:val="clear" w:color="auto" w:fill="auto"/>
            <w:noWrap/>
            <w:vAlign w:val="bottom"/>
          </w:tcPr>
          <w:p w14:paraId="686F87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24" w:author="Johnny Schultz" w:date="2020-02-12T15:55:00Z"/>
                <w:sz w:val="20"/>
              </w:rPr>
            </w:pPr>
            <w:del w:id="27425" w:author="Johnny Schultz" w:date="2020-02-12T15:55:00Z">
              <w:r w:rsidRPr="00A013FD">
                <w:rPr>
                  <w:sz w:val="20"/>
                </w:rPr>
                <w:delText>4.8</w:delText>
              </w:r>
            </w:del>
          </w:p>
        </w:tc>
        <w:tc>
          <w:tcPr>
            <w:tcW w:w="634" w:type="pct"/>
            <w:tcBorders>
              <w:top w:val="nil"/>
              <w:left w:val="nil"/>
              <w:bottom w:val="single" w:sz="4" w:space="0" w:color="auto"/>
              <w:right w:val="single" w:sz="4" w:space="0" w:color="auto"/>
            </w:tcBorders>
            <w:shd w:val="clear" w:color="auto" w:fill="auto"/>
            <w:noWrap/>
            <w:vAlign w:val="bottom"/>
          </w:tcPr>
          <w:p w14:paraId="19B889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26" w:author="Johnny Schultz" w:date="2020-02-12T15:55:00Z"/>
                <w:sz w:val="20"/>
              </w:rPr>
            </w:pPr>
            <w:del w:id="27427"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579113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28" w:author="Johnny Schultz" w:date="2020-02-12T15:55:00Z"/>
                <w:sz w:val="20"/>
              </w:rPr>
            </w:pPr>
            <w:del w:id="27429" w:author="Johnny Schultz" w:date="2020-02-12T15:55:00Z">
              <w:r w:rsidRPr="00A013FD">
                <w:rPr>
                  <w:sz w:val="20"/>
                </w:rPr>
                <w:delText>683</w:delText>
              </w:r>
            </w:del>
          </w:p>
        </w:tc>
        <w:tc>
          <w:tcPr>
            <w:tcW w:w="524" w:type="pct"/>
            <w:tcBorders>
              <w:top w:val="nil"/>
              <w:left w:val="nil"/>
              <w:bottom w:val="single" w:sz="4" w:space="0" w:color="auto"/>
              <w:right w:val="single" w:sz="4" w:space="0" w:color="auto"/>
            </w:tcBorders>
            <w:shd w:val="clear" w:color="auto" w:fill="auto"/>
            <w:noWrap/>
            <w:vAlign w:val="bottom"/>
          </w:tcPr>
          <w:p w14:paraId="739304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30" w:author="Johnny Schultz" w:date="2020-02-12T15:55:00Z"/>
                <w:sz w:val="20"/>
              </w:rPr>
            </w:pPr>
            <w:del w:id="27431" w:author="Johnny Schultz" w:date="2020-02-12T15:55:00Z">
              <w:r w:rsidRPr="00A013FD">
                <w:rPr>
                  <w:sz w:val="20"/>
                </w:rPr>
                <w:delText>133.22</w:delText>
              </w:r>
            </w:del>
          </w:p>
        </w:tc>
        <w:tc>
          <w:tcPr>
            <w:tcW w:w="597" w:type="pct"/>
            <w:tcBorders>
              <w:top w:val="nil"/>
              <w:left w:val="nil"/>
              <w:bottom w:val="single" w:sz="4" w:space="0" w:color="auto"/>
              <w:right w:val="single" w:sz="4" w:space="0" w:color="auto"/>
            </w:tcBorders>
            <w:shd w:val="clear" w:color="auto" w:fill="auto"/>
            <w:noWrap/>
            <w:vAlign w:val="bottom"/>
          </w:tcPr>
          <w:p w14:paraId="6A2074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32" w:author="Johnny Schultz" w:date="2020-02-12T15:55:00Z"/>
                <w:sz w:val="20"/>
              </w:rPr>
            </w:pPr>
            <w:del w:id="27433" w:author="Johnny Schultz" w:date="2020-02-12T15:55:00Z">
              <w:r w:rsidRPr="00A013FD">
                <w:rPr>
                  <w:sz w:val="20"/>
                </w:rPr>
                <w:delText>3.6</w:delText>
              </w:r>
            </w:del>
          </w:p>
        </w:tc>
        <w:tc>
          <w:tcPr>
            <w:tcW w:w="672" w:type="pct"/>
            <w:tcBorders>
              <w:top w:val="nil"/>
              <w:left w:val="nil"/>
              <w:bottom w:val="single" w:sz="4" w:space="0" w:color="auto"/>
              <w:right w:val="single" w:sz="4" w:space="0" w:color="auto"/>
            </w:tcBorders>
            <w:shd w:val="clear" w:color="auto" w:fill="auto"/>
            <w:noWrap/>
            <w:vAlign w:val="bottom"/>
          </w:tcPr>
          <w:p w14:paraId="7A3534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34" w:author="Johnny Schultz" w:date="2020-02-12T15:55:00Z"/>
                <w:sz w:val="20"/>
              </w:rPr>
            </w:pPr>
            <w:del w:id="27435" w:author="Johnny Schultz" w:date="2020-02-12T15:55:00Z">
              <w:r w:rsidRPr="00A013FD">
                <w:rPr>
                  <w:sz w:val="20"/>
                </w:rPr>
                <w:delText>−22</w:delText>
              </w:r>
            </w:del>
          </w:p>
        </w:tc>
        <w:tc>
          <w:tcPr>
            <w:tcW w:w="522" w:type="pct"/>
            <w:tcBorders>
              <w:top w:val="nil"/>
              <w:left w:val="nil"/>
              <w:bottom w:val="single" w:sz="4" w:space="0" w:color="auto"/>
              <w:right w:val="single" w:sz="4" w:space="0" w:color="auto"/>
            </w:tcBorders>
            <w:shd w:val="clear" w:color="auto" w:fill="auto"/>
            <w:noWrap/>
            <w:vAlign w:val="bottom"/>
          </w:tcPr>
          <w:p w14:paraId="6619BE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36" w:author="Johnny Schultz" w:date="2020-02-12T15:55:00Z"/>
                <w:sz w:val="20"/>
              </w:rPr>
            </w:pPr>
            <w:del w:id="27437" w:author="Johnny Schultz" w:date="2020-02-12T15:55:00Z">
              <w:r w:rsidRPr="00A013FD">
                <w:rPr>
                  <w:sz w:val="20"/>
                </w:rPr>
                <w:delText>75.2</w:delText>
              </w:r>
            </w:del>
          </w:p>
        </w:tc>
      </w:tr>
      <w:tr w:rsidR="00A013FD" w:rsidRPr="00A013FD" w14:paraId="25D2EC14" w14:textId="77777777" w:rsidTr="00BF604E">
        <w:trPr>
          <w:trHeight w:val="300"/>
          <w:jc w:val="center"/>
          <w:del w:id="27438"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2EFAB0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39" w:author="Johnny Schultz" w:date="2020-02-12T15:55:00Z"/>
                <w:sz w:val="20"/>
              </w:rPr>
            </w:pPr>
            <w:del w:id="27440" w:author="Johnny Schultz" w:date="2020-02-12T15:55:00Z">
              <w:r w:rsidRPr="00A013FD">
                <w:rPr>
                  <w:sz w:val="20"/>
                </w:rPr>
                <w:delText>70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625C30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41" w:author="Johnny Schultz" w:date="2020-02-12T15:55:00Z"/>
                <w:sz w:val="20"/>
              </w:rPr>
            </w:pPr>
            <w:del w:id="27442" w:author="Johnny Schultz" w:date="2020-02-12T15:55:00Z">
              <w:r w:rsidRPr="00A013FD">
                <w:rPr>
                  <w:sz w:val="20"/>
                </w:rPr>
                <w:delText>−4</w:delText>
              </w:r>
            </w:del>
          </w:p>
        </w:tc>
        <w:tc>
          <w:tcPr>
            <w:tcW w:w="392" w:type="pct"/>
            <w:tcBorders>
              <w:top w:val="nil"/>
              <w:left w:val="nil"/>
              <w:bottom w:val="single" w:sz="4" w:space="0" w:color="auto"/>
              <w:right w:val="single" w:sz="4" w:space="0" w:color="auto"/>
            </w:tcBorders>
            <w:shd w:val="clear" w:color="auto" w:fill="auto"/>
            <w:noWrap/>
            <w:vAlign w:val="bottom"/>
          </w:tcPr>
          <w:p w14:paraId="05AD90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43" w:author="Johnny Schultz" w:date="2020-02-12T15:55:00Z"/>
                <w:sz w:val="20"/>
              </w:rPr>
            </w:pPr>
            <w:del w:id="27444" w:author="Johnny Schultz" w:date="2020-02-12T15:55:00Z">
              <w:r w:rsidRPr="00A013FD">
                <w:rPr>
                  <w:sz w:val="20"/>
                </w:rPr>
                <w:delText>3.8</w:delText>
              </w:r>
            </w:del>
          </w:p>
        </w:tc>
        <w:tc>
          <w:tcPr>
            <w:tcW w:w="634" w:type="pct"/>
            <w:tcBorders>
              <w:top w:val="nil"/>
              <w:left w:val="nil"/>
              <w:bottom w:val="single" w:sz="4" w:space="0" w:color="auto"/>
              <w:right w:val="single" w:sz="4" w:space="0" w:color="auto"/>
            </w:tcBorders>
            <w:shd w:val="clear" w:color="auto" w:fill="auto"/>
            <w:noWrap/>
            <w:vAlign w:val="bottom"/>
          </w:tcPr>
          <w:p w14:paraId="6E8DC7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45" w:author="Johnny Schultz" w:date="2020-02-12T15:55:00Z"/>
                <w:sz w:val="20"/>
              </w:rPr>
            </w:pPr>
            <w:del w:id="27446"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502113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47" w:author="Johnny Schultz" w:date="2020-02-12T15:55:00Z"/>
                <w:sz w:val="20"/>
              </w:rPr>
            </w:pPr>
            <w:del w:id="27448" w:author="Johnny Schultz" w:date="2020-02-12T15:55:00Z">
              <w:r w:rsidRPr="00A013FD">
                <w:rPr>
                  <w:sz w:val="20"/>
                </w:rPr>
                <w:delText>635</w:delText>
              </w:r>
            </w:del>
          </w:p>
        </w:tc>
        <w:tc>
          <w:tcPr>
            <w:tcW w:w="524" w:type="pct"/>
            <w:tcBorders>
              <w:top w:val="nil"/>
              <w:left w:val="nil"/>
              <w:bottom w:val="single" w:sz="4" w:space="0" w:color="auto"/>
              <w:right w:val="single" w:sz="4" w:space="0" w:color="auto"/>
            </w:tcBorders>
            <w:shd w:val="clear" w:color="auto" w:fill="auto"/>
            <w:noWrap/>
            <w:vAlign w:val="bottom"/>
          </w:tcPr>
          <w:p w14:paraId="200452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49" w:author="Johnny Schultz" w:date="2020-02-12T15:55:00Z"/>
                <w:sz w:val="20"/>
              </w:rPr>
            </w:pPr>
            <w:del w:id="27450" w:author="Johnny Schultz" w:date="2020-02-12T15:55:00Z">
              <w:r w:rsidRPr="00A013FD">
                <w:rPr>
                  <w:sz w:val="20"/>
                </w:rPr>
                <w:delText>132.58</w:delText>
              </w:r>
            </w:del>
          </w:p>
        </w:tc>
        <w:tc>
          <w:tcPr>
            <w:tcW w:w="597" w:type="pct"/>
            <w:tcBorders>
              <w:top w:val="nil"/>
              <w:left w:val="nil"/>
              <w:bottom w:val="single" w:sz="4" w:space="0" w:color="auto"/>
              <w:right w:val="single" w:sz="4" w:space="0" w:color="auto"/>
            </w:tcBorders>
            <w:shd w:val="clear" w:color="auto" w:fill="auto"/>
            <w:noWrap/>
            <w:vAlign w:val="bottom"/>
          </w:tcPr>
          <w:p w14:paraId="60DE59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51" w:author="Johnny Schultz" w:date="2020-02-12T15:55:00Z"/>
                <w:sz w:val="20"/>
              </w:rPr>
            </w:pPr>
            <w:del w:id="27452" w:author="Johnny Schultz" w:date="2020-02-12T15:55:00Z">
              <w:r w:rsidRPr="00A013FD">
                <w:rPr>
                  <w:sz w:val="20"/>
                </w:rPr>
                <w:delText>0.7</w:delText>
              </w:r>
            </w:del>
          </w:p>
        </w:tc>
        <w:tc>
          <w:tcPr>
            <w:tcW w:w="672" w:type="pct"/>
            <w:tcBorders>
              <w:top w:val="nil"/>
              <w:left w:val="nil"/>
              <w:bottom w:val="single" w:sz="4" w:space="0" w:color="auto"/>
              <w:right w:val="single" w:sz="4" w:space="0" w:color="auto"/>
            </w:tcBorders>
            <w:shd w:val="clear" w:color="auto" w:fill="auto"/>
            <w:noWrap/>
            <w:vAlign w:val="bottom"/>
          </w:tcPr>
          <w:p w14:paraId="4D0E5C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53" w:author="Johnny Schultz" w:date="2020-02-12T15:55:00Z"/>
                <w:sz w:val="20"/>
              </w:rPr>
            </w:pPr>
            <w:del w:id="27454" w:author="Johnny Schultz" w:date="2020-02-12T15:55:00Z">
              <w:r w:rsidRPr="00A013FD">
                <w:rPr>
                  <w:sz w:val="20"/>
                </w:rPr>
                <w:delText>−24.9</w:delText>
              </w:r>
            </w:del>
          </w:p>
        </w:tc>
        <w:tc>
          <w:tcPr>
            <w:tcW w:w="522" w:type="pct"/>
            <w:tcBorders>
              <w:top w:val="nil"/>
              <w:left w:val="nil"/>
              <w:bottom w:val="single" w:sz="4" w:space="0" w:color="auto"/>
              <w:right w:val="single" w:sz="4" w:space="0" w:color="auto"/>
            </w:tcBorders>
            <w:shd w:val="clear" w:color="auto" w:fill="auto"/>
            <w:noWrap/>
            <w:vAlign w:val="bottom"/>
          </w:tcPr>
          <w:p w14:paraId="3B040F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55" w:author="Johnny Schultz" w:date="2020-02-12T15:55:00Z"/>
                <w:sz w:val="20"/>
              </w:rPr>
            </w:pPr>
            <w:del w:id="27456" w:author="Johnny Schultz" w:date="2020-02-12T15:55:00Z">
              <w:r w:rsidRPr="00A013FD">
                <w:rPr>
                  <w:sz w:val="20"/>
                </w:rPr>
                <w:delText>71.9</w:delText>
              </w:r>
            </w:del>
          </w:p>
        </w:tc>
      </w:tr>
      <w:tr w:rsidR="00A013FD" w:rsidRPr="00A013FD" w14:paraId="439BB2C7" w14:textId="77777777" w:rsidTr="00BF604E">
        <w:trPr>
          <w:trHeight w:val="300"/>
          <w:jc w:val="center"/>
          <w:del w:id="27457"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27B781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58" w:author="Johnny Schultz" w:date="2020-02-12T15:55:00Z"/>
                <w:sz w:val="20"/>
              </w:rPr>
            </w:pPr>
            <w:del w:id="27459" w:author="Johnny Schultz" w:date="2020-02-12T15:55:00Z">
              <w:r w:rsidRPr="00A013FD">
                <w:rPr>
                  <w:sz w:val="20"/>
                </w:rPr>
                <w:delText>80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45F1C0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60" w:author="Johnny Schultz" w:date="2020-02-12T15:55:00Z"/>
                <w:sz w:val="20"/>
              </w:rPr>
            </w:pPr>
            <w:del w:id="27461" w:author="Johnny Schultz" w:date="2020-02-12T15:55:00Z">
              <w:r w:rsidRPr="00A013FD">
                <w:rPr>
                  <w:sz w:val="20"/>
                </w:rPr>
                <w:delText>−10</w:delText>
              </w:r>
            </w:del>
          </w:p>
        </w:tc>
        <w:tc>
          <w:tcPr>
            <w:tcW w:w="392" w:type="pct"/>
            <w:tcBorders>
              <w:top w:val="nil"/>
              <w:left w:val="nil"/>
              <w:bottom w:val="single" w:sz="4" w:space="0" w:color="auto"/>
              <w:right w:val="single" w:sz="4" w:space="0" w:color="auto"/>
            </w:tcBorders>
            <w:shd w:val="clear" w:color="auto" w:fill="auto"/>
            <w:noWrap/>
            <w:vAlign w:val="bottom"/>
          </w:tcPr>
          <w:p w14:paraId="666898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62" w:author="Johnny Schultz" w:date="2020-02-12T15:55:00Z"/>
                <w:sz w:val="20"/>
              </w:rPr>
            </w:pPr>
            <w:del w:id="27463" w:author="Johnny Schultz" w:date="2020-02-12T15:55:00Z">
              <w:r w:rsidRPr="00A013FD">
                <w:rPr>
                  <w:sz w:val="20"/>
                </w:rPr>
                <w:delText>−2.2</w:delText>
              </w:r>
            </w:del>
          </w:p>
        </w:tc>
        <w:tc>
          <w:tcPr>
            <w:tcW w:w="634" w:type="pct"/>
            <w:tcBorders>
              <w:top w:val="nil"/>
              <w:left w:val="nil"/>
              <w:bottom w:val="single" w:sz="4" w:space="0" w:color="auto"/>
              <w:right w:val="single" w:sz="4" w:space="0" w:color="auto"/>
            </w:tcBorders>
            <w:shd w:val="clear" w:color="auto" w:fill="auto"/>
            <w:noWrap/>
            <w:vAlign w:val="bottom"/>
          </w:tcPr>
          <w:p w14:paraId="55B378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64" w:author="Johnny Schultz" w:date="2020-02-12T15:55:00Z"/>
                <w:sz w:val="20"/>
              </w:rPr>
            </w:pPr>
            <w:del w:id="27465"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611753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66" w:author="Johnny Schultz" w:date="2020-02-12T15:55:00Z"/>
                <w:sz w:val="20"/>
              </w:rPr>
            </w:pPr>
            <w:del w:id="27467" w:author="Johnny Schultz" w:date="2020-02-12T15:55:00Z">
              <w:r w:rsidRPr="00A013FD">
                <w:rPr>
                  <w:sz w:val="20"/>
                </w:rPr>
                <w:delText>608</w:delText>
              </w:r>
            </w:del>
          </w:p>
        </w:tc>
        <w:tc>
          <w:tcPr>
            <w:tcW w:w="524" w:type="pct"/>
            <w:tcBorders>
              <w:top w:val="nil"/>
              <w:left w:val="nil"/>
              <w:bottom w:val="single" w:sz="4" w:space="0" w:color="auto"/>
              <w:right w:val="single" w:sz="4" w:space="0" w:color="auto"/>
            </w:tcBorders>
            <w:shd w:val="clear" w:color="auto" w:fill="auto"/>
            <w:noWrap/>
            <w:vAlign w:val="bottom"/>
          </w:tcPr>
          <w:p w14:paraId="56E89C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68" w:author="Johnny Schultz" w:date="2020-02-12T15:55:00Z"/>
                <w:sz w:val="20"/>
              </w:rPr>
            </w:pPr>
            <w:del w:id="27469" w:author="Johnny Schultz" w:date="2020-02-12T15:55:00Z">
              <w:r w:rsidRPr="00A013FD">
                <w:rPr>
                  <w:sz w:val="20"/>
                </w:rPr>
                <w:delText>132.21</w:delText>
              </w:r>
            </w:del>
          </w:p>
        </w:tc>
        <w:tc>
          <w:tcPr>
            <w:tcW w:w="597" w:type="pct"/>
            <w:tcBorders>
              <w:top w:val="nil"/>
              <w:left w:val="nil"/>
              <w:bottom w:val="single" w:sz="4" w:space="0" w:color="auto"/>
              <w:right w:val="single" w:sz="4" w:space="0" w:color="auto"/>
            </w:tcBorders>
            <w:shd w:val="clear" w:color="auto" w:fill="auto"/>
            <w:noWrap/>
            <w:vAlign w:val="bottom"/>
          </w:tcPr>
          <w:p w14:paraId="34C59F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70" w:author="Johnny Schultz" w:date="2020-02-12T15:55:00Z"/>
                <w:sz w:val="20"/>
              </w:rPr>
            </w:pPr>
            <w:del w:id="27471" w:author="Johnny Schultz" w:date="2020-02-12T15:55:00Z">
              <w:r w:rsidRPr="00A013FD">
                <w:rPr>
                  <w:sz w:val="20"/>
                </w:rPr>
                <w:delText>-2.2</w:delText>
              </w:r>
            </w:del>
          </w:p>
        </w:tc>
        <w:tc>
          <w:tcPr>
            <w:tcW w:w="672" w:type="pct"/>
            <w:tcBorders>
              <w:top w:val="nil"/>
              <w:left w:val="nil"/>
              <w:bottom w:val="single" w:sz="4" w:space="0" w:color="auto"/>
              <w:right w:val="single" w:sz="4" w:space="0" w:color="auto"/>
            </w:tcBorders>
            <w:shd w:val="clear" w:color="auto" w:fill="auto"/>
            <w:noWrap/>
            <w:vAlign w:val="bottom"/>
          </w:tcPr>
          <w:p w14:paraId="1C8770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72" w:author="Johnny Schultz" w:date="2020-02-12T15:55:00Z"/>
                <w:sz w:val="20"/>
              </w:rPr>
            </w:pPr>
            <w:del w:id="27473" w:author="Johnny Schultz" w:date="2020-02-12T15:55:00Z">
              <w:r w:rsidRPr="00A013FD">
                <w:rPr>
                  <w:sz w:val="20"/>
                </w:rPr>
                <w:delText>−27.8</w:delText>
              </w:r>
            </w:del>
          </w:p>
        </w:tc>
        <w:tc>
          <w:tcPr>
            <w:tcW w:w="522" w:type="pct"/>
            <w:tcBorders>
              <w:top w:val="nil"/>
              <w:left w:val="nil"/>
              <w:bottom w:val="single" w:sz="4" w:space="0" w:color="auto"/>
              <w:right w:val="single" w:sz="4" w:space="0" w:color="auto"/>
            </w:tcBorders>
            <w:shd w:val="clear" w:color="auto" w:fill="auto"/>
            <w:noWrap/>
            <w:vAlign w:val="bottom"/>
          </w:tcPr>
          <w:p w14:paraId="12FB09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74" w:author="Johnny Schultz" w:date="2020-02-12T15:55:00Z"/>
                <w:sz w:val="20"/>
              </w:rPr>
            </w:pPr>
            <w:del w:id="27475" w:author="Johnny Schultz" w:date="2020-02-12T15:55:00Z">
              <w:r w:rsidRPr="00A013FD">
                <w:rPr>
                  <w:sz w:val="20"/>
                </w:rPr>
                <w:delText>63.4</w:delText>
              </w:r>
            </w:del>
          </w:p>
        </w:tc>
      </w:tr>
      <w:tr w:rsidR="00A013FD" w:rsidRPr="00A013FD" w14:paraId="600B9DD4" w14:textId="77777777" w:rsidTr="00BF604E">
        <w:trPr>
          <w:trHeight w:val="300"/>
          <w:jc w:val="center"/>
          <w:del w:id="27476" w:author="Johnny Schultz" w:date="2020-02-12T15:55:00Z"/>
        </w:trPr>
        <w:tc>
          <w:tcPr>
            <w:tcW w:w="586" w:type="pct"/>
            <w:tcBorders>
              <w:top w:val="nil"/>
              <w:left w:val="single" w:sz="4" w:space="0" w:color="auto"/>
              <w:bottom w:val="single" w:sz="4" w:space="0" w:color="auto"/>
              <w:right w:val="single" w:sz="4" w:space="0" w:color="auto"/>
            </w:tcBorders>
            <w:shd w:val="clear" w:color="auto" w:fill="auto"/>
            <w:noWrap/>
            <w:vAlign w:val="bottom"/>
          </w:tcPr>
          <w:p w14:paraId="472655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77" w:author="Johnny Schultz" w:date="2020-02-12T15:55:00Z"/>
                <w:sz w:val="20"/>
              </w:rPr>
            </w:pPr>
            <w:del w:id="27478" w:author="Johnny Schultz" w:date="2020-02-12T15:55:00Z">
              <w:r w:rsidRPr="00A013FD">
                <w:rPr>
                  <w:sz w:val="20"/>
                </w:rPr>
                <w:delText>90</w:delText>
              </w:r>
            </w:del>
          </w:p>
        </w:tc>
        <w:tc>
          <w:tcPr>
            <w:tcW w:w="553" w:type="pct"/>
            <w:gridSpan w:val="2"/>
            <w:tcBorders>
              <w:top w:val="nil"/>
              <w:left w:val="nil"/>
              <w:bottom w:val="single" w:sz="4" w:space="0" w:color="auto"/>
              <w:right w:val="single" w:sz="4" w:space="0" w:color="auto"/>
            </w:tcBorders>
            <w:shd w:val="clear" w:color="auto" w:fill="auto"/>
            <w:noWrap/>
            <w:vAlign w:val="bottom"/>
          </w:tcPr>
          <w:p w14:paraId="24A389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79" w:author="Johnny Schultz" w:date="2020-02-12T15:55:00Z"/>
                <w:sz w:val="20"/>
              </w:rPr>
            </w:pPr>
            <w:del w:id="27480" w:author="Johnny Schultz" w:date="2020-02-12T15:55:00Z">
              <w:r w:rsidRPr="00A013FD">
                <w:rPr>
                  <w:sz w:val="20"/>
                </w:rPr>
                <w:delText>−20</w:delText>
              </w:r>
            </w:del>
          </w:p>
        </w:tc>
        <w:tc>
          <w:tcPr>
            <w:tcW w:w="392" w:type="pct"/>
            <w:tcBorders>
              <w:top w:val="nil"/>
              <w:left w:val="nil"/>
              <w:bottom w:val="single" w:sz="4" w:space="0" w:color="auto"/>
              <w:right w:val="single" w:sz="4" w:space="0" w:color="auto"/>
            </w:tcBorders>
            <w:shd w:val="clear" w:color="auto" w:fill="auto"/>
            <w:noWrap/>
            <w:vAlign w:val="bottom"/>
          </w:tcPr>
          <w:p w14:paraId="30DCBA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81" w:author="Johnny Schultz" w:date="2020-02-12T15:55:00Z"/>
                <w:sz w:val="20"/>
              </w:rPr>
            </w:pPr>
            <w:del w:id="27482" w:author="Johnny Schultz" w:date="2020-02-12T15:55:00Z">
              <w:r w:rsidRPr="00A013FD">
                <w:rPr>
                  <w:sz w:val="20"/>
                </w:rPr>
                <w:delText>−12.2</w:delText>
              </w:r>
            </w:del>
          </w:p>
        </w:tc>
        <w:tc>
          <w:tcPr>
            <w:tcW w:w="634" w:type="pct"/>
            <w:tcBorders>
              <w:top w:val="nil"/>
              <w:left w:val="nil"/>
              <w:bottom w:val="single" w:sz="4" w:space="0" w:color="auto"/>
              <w:right w:val="single" w:sz="4" w:space="0" w:color="auto"/>
            </w:tcBorders>
            <w:shd w:val="clear" w:color="auto" w:fill="auto"/>
            <w:noWrap/>
            <w:vAlign w:val="bottom"/>
          </w:tcPr>
          <w:p w14:paraId="1EF608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83" w:author="Johnny Schultz" w:date="2020-02-12T15:55:00Z"/>
                <w:sz w:val="20"/>
              </w:rPr>
            </w:pPr>
            <w:del w:id="27484" w:author="Johnny Schultz" w:date="2020-02-12T15:55:00Z">
              <w:r w:rsidRPr="00A013FD">
                <w:rPr>
                  <w:sz w:val="20"/>
                </w:rPr>
                <w:delText>3</w:delText>
              </w:r>
            </w:del>
          </w:p>
        </w:tc>
        <w:tc>
          <w:tcPr>
            <w:tcW w:w="520" w:type="pct"/>
            <w:tcBorders>
              <w:top w:val="nil"/>
              <w:left w:val="nil"/>
              <w:bottom w:val="single" w:sz="4" w:space="0" w:color="auto"/>
              <w:right w:val="single" w:sz="4" w:space="0" w:color="auto"/>
            </w:tcBorders>
            <w:shd w:val="clear" w:color="auto" w:fill="auto"/>
            <w:noWrap/>
            <w:vAlign w:val="bottom"/>
          </w:tcPr>
          <w:p w14:paraId="5F9F0D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85" w:author="Johnny Schultz" w:date="2020-02-12T15:55:00Z"/>
                <w:sz w:val="20"/>
              </w:rPr>
            </w:pPr>
            <w:del w:id="27486" w:author="Johnny Schultz" w:date="2020-02-12T15:55:00Z">
              <w:r w:rsidRPr="00A013FD">
                <w:rPr>
                  <w:sz w:val="20"/>
                </w:rPr>
                <w:delText>600</w:delText>
              </w:r>
            </w:del>
          </w:p>
        </w:tc>
        <w:tc>
          <w:tcPr>
            <w:tcW w:w="524" w:type="pct"/>
            <w:tcBorders>
              <w:top w:val="nil"/>
              <w:left w:val="nil"/>
              <w:bottom w:val="single" w:sz="4" w:space="0" w:color="auto"/>
              <w:right w:val="single" w:sz="4" w:space="0" w:color="auto"/>
            </w:tcBorders>
            <w:shd w:val="clear" w:color="auto" w:fill="auto"/>
            <w:noWrap/>
            <w:vAlign w:val="bottom"/>
          </w:tcPr>
          <w:p w14:paraId="73D1CA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87" w:author="Johnny Schultz" w:date="2020-02-12T15:55:00Z"/>
                <w:sz w:val="20"/>
              </w:rPr>
            </w:pPr>
            <w:del w:id="27488" w:author="Johnny Schultz" w:date="2020-02-12T15:55:00Z">
              <w:r w:rsidRPr="00A013FD">
                <w:rPr>
                  <w:sz w:val="20"/>
                </w:rPr>
                <w:delText>132.09</w:delText>
              </w:r>
            </w:del>
          </w:p>
        </w:tc>
        <w:tc>
          <w:tcPr>
            <w:tcW w:w="597" w:type="pct"/>
            <w:tcBorders>
              <w:top w:val="nil"/>
              <w:left w:val="nil"/>
              <w:bottom w:val="single" w:sz="4" w:space="0" w:color="auto"/>
              <w:right w:val="single" w:sz="4" w:space="0" w:color="auto"/>
            </w:tcBorders>
            <w:shd w:val="clear" w:color="auto" w:fill="auto"/>
            <w:noWrap/>
            <w:vAlign w:val="bottom"/>
          </w:tcPr>
          <w:p w14:paraId="5252CF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89" w:author="Johnny Schultz" w:date="2020-02-12T15:55:00Z"/>
                <w:sz w:val="20"/>
              </w:rPr>
            </w:pPr>
            <w:del w:id="27490" w:author="Johnny Schultz" w:date="2020-02-12T15:55:00Z">
              <w:r w:rsidRPr="00A013FD">
                <w:rPr>
                  <w:sz w:val="20"/>
                </w:rPr>
                <w:delText>-5.5</w:delText>
              </w:r>
            </w:del>
          </w:p>
        </w:tc>
        <w:tc>
          <w:tcPr>
            <w:tcW w:w="672" w:type="pct"/>
            <w:tcBorders>
              <w:top w:val="nil"/>
              <w:left w:val="nil"/>
              <w:bottom w:val="single" w:sz="4" w:space="0" w:color="auto"/>
              <w:right w:val="single" w:sz="4" w:space="0" w:color="auto"/>
            </w:tcBorders>
            <w:shd w:val="clear" w:color="auto" w:fill="auto"/>
            <w:noWrap/>
            <w:vAlign w:val="bottom"/>
          </w:tcPr>
          <w:p w14:paraId="4DFD4E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91" w:author="Johnny Schultz" w:date="2020-02-12T15:55:00Z"/>
                <w:sz w:val="20"/>
              </w:rPr>
            </w:pPr>
            <w:del w:id="27492" w:author="Johnny Schultz" w:date="2020-02-12T15:55:00Z">
              <w:r w:rsidRPr="00A013FD">
                <w:rPr>
                  <w:sz w:val="20"/>
                </w:rPr>
                <w:delText>−31.1</w:delText>
              </w:r>
            </w:del>
          </w:p>
        </w:tc>
        <w:tc>
          <w:tcPr>
            <w:tcW w:w="522" w:type="pct"/>
            <w:tcBorders>
              <w:top w:val="nil"/>
              <w:left w:val="nil"/>
              <w:bottom w:val="single" w:sz="4" w:space="0" w:color="auto"/>
              <w:right w:val="single" w:sz="4" w:space="0" w:color="auto"/>
            </w:tcBorders>
            <w:shd w:val="clear" w:color="auto" w:fill="auto"/>
            <w:noWrap/>
            <w:vAlign w:val="bottom"/>
          </w:tcPr>
          <w:p w14:paraId="09AD7F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493" w:author="Johnny Schultz" w:date="2020-02-12T15:55:00Z"/>
                <w:sz w:val="20"/>
              </w:rPr>
            </w:pPr>
            <w:del w:id="27494" w:author="Johnny Schultz" w:date="2020-02-12T15:55:00Z">
              <w:r w:rsidRPr="00A013FD">
                <w:rPr>
                  <w:sz w:val="20"/>
                </w:rPr>
                <w:delText>50.2</w:delText>
              </w:r>
            </w:del>
          </w:p>
        </w:tc>
      </w:tr>
    </w:tbl>
    <w:p w14:paraId="38B2B21F" w14:textId="77777777" w:rsidR="00A013FD" w:rsidRPr="00A013FD" w:rsidRDefault="00A013FD" w:rsidP="00A013FD">
      <w:pPr>
        <w:keepNext/>
        <w:keepLines/>
        <w:tabs>
          <w:tab w:val="clear" w:pos="1134"/>
          <w:tab w:val="left" w:pos="360"/>
        </w:tabs>
        <w:spacing w:before="200"/>
        <w:ind w:left="360" w:hanging="360"/>
        <w:outlineLvl w:val="2"/>
        <w:rPr>
          <w:del w:id="27495" w:author="Johnny Schultz" w:date="2020-02-12T15:55:00Z"/>
          <w:b/>
        </w:rPr>
      </w:pPr>
      <w:del w:id="27496" w:author="Johnny Schultz" w:date="2020-02-12T15:55:00Z">
        <w:r w:rsidRPr="00A013FD">
          <w:rPr>
            <w:b/>
          </w:rPr>
          <w:delText>2.1.9</w:delText>
        </w:r>
        <w:r w:rsidRPr="00A013FD">
          <w:rPr>
            <w:b/>
          </w:rPr>
          <w:tab/>
          <w:delText>Propagation effects</w:delText>
        </w:r>
      </w:del>
    </w:p>
    <w:p w14:paraId="3A681C83" w14:textId="77777777" w:rsidR="00A013FD" w:rsidRPr="00A013FD" w:rsidRDefault="00A013FD" w:rsidP="00A013FD">
      <w:pPr>
        <w:rPr>
          <w:del w:id="27497" w:author="Johnny Schultz" w:date="2020-02-12T15:55:00Z"/>
        </w:rPr>
      </w:pPr>
      <w:del w:id="27498" w:author="Johnny Schultz" w:date="2020-02-12T15:55:00Z">
        <w:r w:rsidRPr="00A013FD">
          <w:delText>See § 2.1.10 of Annex 4.</w:delText>
        </w:r>
      </w:del>
    </w:p>
    <w:p w14:paraId="471AB1D8" w14:textId="77777777" w:rsidR="00A013FD" w:rsidRPr="00A013FD" w:rsidRDefault="00A013FD" w:rsidP="00A013FD">
      <w:pPr>
        <w:keepNext/>
        <w:keepLines/>
        <w:tabs>
          <w:tab w:val="left" w:pos="360"/>
        </w:tabs>
        <w:spacing w:before="200"/>
        <w:ind w:left="360" w:hanging="360"/>
        <w:outlineLvl w:val="1"/>
        <w:rPr>
          <w:del w:id="27499" w:author="Johnny Schultz" w:date="2020-02-12T15:55:00Z"/>
          <w:b/>
        </w:rPr>
      </w:pPr>
      <w:del w:id="27500" w:author="Johnny Schultz" w:date="2020-02-12T15:55:00Z">
        <w:r w:rsidRPr="00A013FD">
          <w:rPr>
            <w:b/>
          </w:rPr>
          <w:delText>2.2</w:delText>
        </w:r>
        <w:r w:rsidRPr="00A013FD">
          <w:rPr>
            <w:b/>
          </w:rPr>
          <w:tab/>
          <w:delText xml:space="preserve">Physical layer modulation schemes </w:delText>
        </w:r>
      </w:del>
    </w:p>
    <w:p w14:paraId="662586A8" w14:textId="77777777" w:rsidR="00A013FD" w:rsidRPr="00A013FD" w:rsidRDefault="00A013FD" w:rsidP="00A013FD">
      <w:pPr>
        <w:rPr>
          <w:del w:id="27501" w:author="Johnny Schultz" w:date="2020-02-12T15:55:00Z"/>
        </w:rPr>
      </w:pPr>
      <w:del w:id="27502" w:author="Johnny Schultz" w:date="2020-02-12T15:55:00Z">
        <w:r w:rsidRPr="00A013FD">
          <w:delText xml:space="preserve">VDE-SAT uplink supports different modulation to maximise spectral efficiency and throughput. The supported modulation methods are given in Table A5-4. </w:delText>
        </w:r>
      </w:del>
    </w:p>
    <w:p w14:paraId="48ABB70B" w14:textId="77777777" w:rsidR="00A013FD" w:rsidRPr="00A013FD" w:rsidRDefault="00A013FD" w:rsidP="00A013FD">
      <w:pPr>
        <w:keepNext/>
        <w:spacing w:before="560" w:after="120"/>
        <w:jc w:val="center"/>
        <w:rPr>
          <w:del w:id="27503" w:author="Johnny Schultz" w:date="2020-02-12T15:55:00Z"/>
          <w:caps/>
          <w:sz w:val="20"/>
        </w:rPr>
      </w:pPr>
      <w:del w:id="27504" w:author="Johnny Schultz" w:date="2020-02-12T15:55:00Z">
        <w:r w:rsidRPr="00A013FD">
          <w:rPr>
            <w:caps/>
            <w:sz w:val="20"/>
          </w:rPr>
          <w:delText>TABLE A5-4</w:delText>
        </w:r>
      </w:del>
    </w:p>
    <w:p w14:paraId="7E99FCEE" w14:textId="77777777" w:rsidR="00A013FD" w:rsidRPr="00A013FD" w:rsidRDefault="00A013FD" w:rsidP="00A013FD">
      <w:pPr>
        <w:keepNext/>
        <w:keepLines/>
        <w:spacing w:before="0" w:after="120"/>
        <w:jc w:val="center"/>
        <w:rPr>
          <w:del w:id="27505" w:author="Johnny Schultz" w:date="2020-02-12T15:55:00Z"/>
          <w:rFonts w:ascii="Times New Roman Bold" w:hAnsi="Times New Roman Bold"/>
          <w:b/>
          <w:sz w:val="20"/>
        </w:rPr>
      </w:pPr>
      <w:del w:id="27506" w:author="Johnny Schultz" w:date="2020-02-12T15:55:00Z">
        <w:r w:rsidRPr="00A013FD">
          <w:rPr>
            <w:rFonts w:ascii="Times New Roman Bold" w:hAnsi="Times New Roman Bold"/>
            <w:b/>
            <w:sz w:val="20"/>
          </w:rPr>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A013FD" w:rsidRPr="00A013FD" w14:paraId="04AB6A6A" w14:textId="77777777" w:rsidTr="00BF604E">
        <w:trPr>
          <w:del w:id="27507" w:author="Johnny Schultz" w:date="2020-02-12T15:55:00Z"/>
        </w:trPr>
        <w:tc>
          <w:tcPr>
            <w:tcW w:w="794" w:type="dxa"/>
            <w:vAlign w:val="center"/>
          </w:tcPr>
          <w:p w14:paraId="748931CA" w14:textId="77777777" w:rsidR="00A013FD" w:rsidRPr="00A013FD" w:rsidRDefault="00A013FD" w:rsidP="00A013FD">
            <w:pPr>
              <w:spacing w:before="80" w:after="80"/>
              <w:rPr>
                <w:del w:id="27508" w:author="Johnny Schultz" w:date="2020-02-12T15:55:00Z"/>
                <w:rFonts w:asciiTheme="majorBidi" w:hAnsiTheme="majorBidi" w:cstheme="majorBidi"/>
                <w:b/>
                <w:sz w:val="20"/>
              </w:rPr>
            </w:pPr>
            <w:del w:id="27509" w:author="Johnny Schultz" w:date="2020-02-12T15:55:00Z">
              <w:r w:rsidRPr="00A013FD">
                <w:rPr>
                  <w:rFonts w:asciiTheme="majorBidi" w:hAnsiTheme="majorBidi" w:cstheme="majorBidi"/>
                  <w:b/>
                  <w:sz w:val="20"/>
                </w:rPr>
                <w:delText>Index</w:delText>
              </w:r>
            </w:del>
          </w:p>
        </w:tc>
        <w:tc>
          <w:tcPr>
            <w:tcW w:w="1480" w:type="dxa"/>
            <w:vAlign w:val="center"/>
          </w:tcPr>
          <w:p w14:paraId="4E4811FC" w14:textId="77777777" w:rsidR="00A013FD" w:rsidRPr="00A013FD" w:rsidRDefault="00A013FD" w:rsidP="00A013FD">
            <w:pPr>
              <w:spacing w:before="80" w:after="80"/>
              <w:rPr>
                <w:del w:id="27510" w:author="Johnny Schultz" w:date="2020-02-12T15:55:00Z"/>
                <w:rFonts w:asciiTheme="majorBidi" w:hAnsiTheme="majorBidi" w:cstheme="majorBidi"/>
                <w:b/>
                <w:sz w:val="20"/>
              </w:rPr>
            </w:pPr>
            <w:del w:id="27511" w:author="Johnny Schultz" w:date="2020-02-12T15:55:00Z">
              <w:r w:rsidRPr="00A013FD">
                <w:rPr>
                  <w:rFonts w:asciiTheme="majorBidi" w:hAnsiTheme="majorBidi" w:cstheme="majorBidi"/>
                  <w:b/>
                  <w:sz w:val="20"/>
                </w:rPr>
                <w:delText>Bits/symbol</w:delText>
              </w:r>
            </w:del>
          </w:p>
        </w:tc>
        <w:tc>
          <w:tcPr>
            <w:tcW w:w="1791" w:type="dxa"/>
            <w:vAlign w:val="center"/>
          </w:tcPr>
          <w:p w14:paraId="3DE6D746" w14:textId="77777777" w:rsidR="00A013FD" w:rsidRPr="00A013FD" w:rsidRDefault="00A013FD" w:rsidP="00A013FD">
            <w:pPr>
              <w:spacing w:before="80" w:after="80"/>
              <w:rPr>
                <w:del w:id="27512" w:author="Johnny Schultz" w:date="2020-02-12T15:55:00Z"/>
                <w:rFonts w:asciiTheme="majorBidi" w:hAnsiTheme="majorBidi" w:cstheme="majorBidi"/>
                <w:b/>
                <w:sz w:val="20"/>
              </w:rPr>
            </w:pPr>
            <w:del w:id="27513" w:author="Johnny Schultz" w:date="2020-02-12T15:55:00Z">
              <w:r w:rsidRPr="00A013FD">
                <w:rPr>
                  <w:rFonts w:asciiTheme="majorBidi" w:hAnsiTheme="majorBidi" w:cstheme="majorBidi"/>
                  <w:b/>
                  <w:sz w:val="20"/>
                </w:rPr>
                <w:delText>Data Modulation type</w:delText>
              </w:r>
            </w:del>
          </w:p>
        </w:tc>
        <w:tc>
          <w:tcPr>
            <w:tcW w:w="1605" w:type="dxa"/>
            <w:vAlign w:val="center"/>
          </w:tcPr>
          <w:p w14:paraId="5BDD7364" w14:textId="77777777" w:rsidR="00A013FD" w:rsidRPr="00A013FD" w:rsidRDefault="00A013FD" w:rsidP="00A013FD">
            <w:pPr>
              <w:spacing w:before="80" w:after="80"/>
              <w:rPr>
                <w:del w:id="27514" w:author="Johnny Schultz" w:date="2020-02-12T15:55:00Z"/>
                <w:rFonts w:asciiTheme="majorBidi" w:hAnsiTheme="majorBidi" w:cstheme="majorBidi"/>
                <w:b/>
                <w:sz w:val="20"/>
              </w:rPr>
            </w:pPr>
            <w:del w:id="27515" w:author="Johnny Schultz" w:date="2020-02-12T15:55:00Z">
              <w:r w:rsidRPr="00A013FD">
                <w:rPr>
                  <w:rFonts w:asciiTheme="majorBidi" w:hAnsiTheme="majorBidi" w:cstheme="majorBidi"/>
                  <w:b/>
                  <w:sz w:val="20"/>
                </w:rPr>
                <w:delText>Bit mapping</w:delText>
              </w:r>
            </w:del>
          </w:p>
        </w:tc>
        <w:tc>
          <w:tcPr>
            <w:tcW w:w="3362" w:type="dxa"/>
            <w:vAlign w:val="center"/>
          </w:tcPr>
          <w:p w14:paraId="59A0B0CC" w14:textId="77777777" w:rsidR="00A013FD" w:rsidRPr="00A013FD" w:rsidRDefault="00A013FD" w:rsidP="00A013FD">
            <w:pPr>
              <w:spacing w:before="80" w:after="80"/>
              <w:rPr>
                <w:del w:id="27516" w:author="Johnny Schultz" w:date="2020-02-12T15:55:00Z"/>
                <w:rFonts w:asciiTheme="majorBidi" w:hAnsiTheme="majorBidi" w:cstheme="majorBidi"/>
                <w:b/>
                <w:sz w:val="20"/>
              </w:rPr>
            </w:pPr>
            <w:del w:id="27517" w:author="Johnny Schultz" w:date="2020-02-12T15:55:00Z">
              <w:r w:rsidRPr="00A013FD">
                <w:rPr>
                  <w:rFonts w:asciiTheme="majorBidi" w:hAnsiTheme="majorBidi" w:cstheme="majorBidi"/>
                  <w:b/>
                  <w:sz w:val="20"/>
                </w:rPr>
                <w:delText>Maximum Adjacent Channel Interference level with worst case Doppler</w:delText>
              </w:r>
            </w:del>
          </w:p>
        </w:tc>
      </w:tr>
      <w:tr w:rsidR="00A013FD" w:rsidRPr="00A013FD" w14:paraId="0A42CD98" w14:textId="77777777" w:rsidTr="00BF604E">
        <w:trPr>
          <w:del w:id="27518" w:author="Johnny Schultz" w:date="2020-02-12T15:55:00Z"/>
        </w:trPr>
        <w:tc>
          <w:tcPr>
            <w:tcW w:w="794" w:type="dxa"/>
            <w:vAlign w:val="center"/>
          </w:tcPr>
          <w:p w14:paraId="3F1E11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19" w:author="Johnny Schultz" w:date="2020-02-12T15:55:00Z"/>
                <w:rFonts w:asciiTheme="majorBidi" w:hAnsiTheme="majorBidi" w:cstheme="majorBidi"/>
                <w:sz w:val="20"/>
              </w:rPr>
            </w:pPr>
            <w:del w:id="27520" w:author="Johnny Schultz" w:date="2020-02-12T15:55:00Z">
              <w:r w:rsidRPr="00A013FD">
                <w:rPr>
                  <w:rFonts w:asciiTheme="majorBidi" w:hAnsiTheme="majorBidi" w:cstheme="majorBidi"/>
                  <w:sz w:val="20"/>
                </w:rPr>
                <w:delText>1</w:delText>
              </w:r>
            </w:del>
          </w:p>
        </w:tc>
        <w:tc>
          <w:tcPr>
            <w:tcW w:w="1480" w:type="dxa"/>
            <w:vAlign w:val="center"/>
          </w:tcPr>
          <w:p w14:paraId="7FA4FA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21" w:author="Johnny Schultz" w:date="2020-02-12T15:55:00Z"/>
                <w:rFonts w:asciiTheme="majorBidi" w:hAnsiTheme="majorBidi" w:cstheme="majorBidi"/>
                <w:sz w:val="20"/>
              </w:rPr>
            </w:pPr>
            <w:del w:id="27522" w:author="Johnny Schultz" w:date="2020-02-12T15:55:00Z">
              <w:r w:rsidRPr="00A013FD">
                <w:rPr>
                  <w:rFonts w:asciiTheme="majorBidi" w:hAnsiTheme="majorBidi" w:cstheme="majorBidi"/>
                  <w:sz w:val="20"/>
                </w:rPr>
                <w:delText>2</w:delText>
              </w:r>
            </w:del>
          </w:p>
        </w:tc>
        <w:tc>
          <w:tcPr>
            <w:tcW w:w="1791" w:type="dxa"/>
            <w:vAlign w:val="center"/>
          </w:tcPr>
          <w:p w14:paraId="772D56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23" w:author="Johnny Schultz" w:date="2020-02-12T15:55:00Z"/>
                <w:rFonts w:asciiTheme="majorBidi" w:hAnsiTheme="majorBidi" w:cstheme="majorBidi"/>
                <w:sz w:val="20"/>
              </w:rPr>
            </w:pPr>
            <w:del w:id="27524" w:author="Johnny Schultz" w:date="2020-02-12T15:55:00Z">
              <w:r w:rsidRPr="00A013FD">
                <w:rPr>
                  <w:rFonts w:asciiTheme="majorBidi" w:hAnsiTheme="majorBidi" w:cstheme="majorBidi"/>
                  <w:sz w:val="20"/>
                </w:rPr>
                <w:delText>Gray encoded QPSK and OQPSK</w:delText>
              </w:r>
            </w:del>
          </w:p>
        </w:tc>
        <w:tc>
          <w:tcPr>
            <w:tcW w:w="1605" w:type="dxa"/>
            <w:vAlign w:val="center"/>
          </w:tcPr>
          <w:p w14:paraId="215B83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25" w:author="Johnny Schultz" w:date="2020-02-12T15:55:00Z"/>
                <w:rFonts w:asciiTheme="majorBidi" w:hAnsiTheme="majorBidi" w:cstheme="majorBidi"/>
                <w:sz w:val="20"/>
              </w:rPr>
            </w:pPr>
            <w:del w:id="27526" w:author="Johnny Schultz" w:date="2020-02-12T15:55:00Z">
              <w:r w:rsidRPr="00A013FD">
                <w:rPr>
                  <w:rFonts w:asciiTheme="majorBidi" w:hAnsiTheme="majorBidi" w:cstheme="majorBidi"/>
                  <w:sz w:val="20"/>
                </w:rPr>
                <w:delText>Figure A5-2</w:delText>
              </w:r>
            </w:del>
          </w:p>
        </w:tc>
        <w:tc>
          <w:tcPr>
            <w:tcW w:w="3362" w:type="dxa"/>
            <w:vMerge w:val="restart"/>
            <w:vAlign w:val="center"/>
          </w:tcPr>
          <w:p w14:paraId="4ECBD9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27" w:author="Johnny Schultz" w:date="2020-02-12T15:55:00Z"/>
                <w:rFonts w:asciiTheme="majorBidi" w:hAnsiTheme="majorBidi" w:cstheme="majorBidi"/>
                <w:sz w:val="20"/>
              </w:rPr>
            </w:pPr>
            <w:del w:id="27528" w:author="Johnny Schultz" w:date="2020-02-12T15:55:00Z">
              <w:r w:rsidRPr="00A013FD">
                <w:rPr>
                  <w:rFonts w:asciiTheme="majorBidi" w:hAnsiTheme="majorBidi" w:cstheme="majorBidi"/>
                  <w:sz w:val="20"/>
                </w:rPr>
                <w:delText>Refer to Annex 1</w:delText>
              </w:r>
            </w:del>
          </w:p>
          <w:p w14:paraId="7D719A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29" w:author="Johnny Schultz" w:date="2020-02-12T15:55:00Z"/>
                <w:rFonts w:asciiTheme="majorBidi" w:hAnsiTheme="majorBidi" w:cstheme="majorBidi"/>
                <w:sz w:val="20"/>
              </w:rPr>
            </w:pPr>
          </w:p>
        </w:tc>
      </w:tr>
      <w:tr w:rsidR="00A013FD" w:rsidRPr="00A013FD" w14:paraId="50A430D8" w14:textId="77777777" w:rsidTr="00BF604E">
        <w:trPr>
          <w:del w:id="27530" w:author="Johnny Schultz" w:date="2020-02-12T15:55:00Z"/>
        </w:trPr>
        <w:tc>
          <w:tcPr>
            <w:tcW w:w="794" w:type="dxa"/>
            <w:vAlign w:val="center"/>
          </w:tcPr>
          <w:p w14:paraId="3FD606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31" w:author="Johnny Schultz" w:date="2020-02-12T15:55:00Z"/>
                <w:rFonts w:asciiTheme="majorBidi" w:hAnsiTheme="majorBidi" w:cstheme="majorBidi"/>
                <w:sz w:val="20"/>
              </w:rPr>
            </w:pPr>
            <w:del w:id="27532" w:author="Johnny Schultz" w:date="2020-02-12T15:55:00Z">
              <w:r w:rsidRPr="00A013FD">
                <w:rPr>
                  <w:rFonts w:asciiTheme="majorBidi" w:hAnsiTheme="majorBidi" w:cstheme="majorBidi"/>
                  <w:sz w:val="20"/>
                </w:rPr>
                <w:delText>2</w:delText>
              </w:r>
            </w:del>
          </w:p>
        </w:tc>
        <w:tc>
          <w:tcPr>
            <w:tcW w:w="1480" w:type="dxa"/>
            <w:vAlign w:val="center"/>
          </w:tcPr>
          <w:p w14:paraId="10D2A4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33" w:author="Johnny Schultz" w:date="2020-02-12T15:55:00Z"/>
                <w:rFonts w:asciiTheme="majorBidi" w:hAnsiTheme="majorBidi" w:cstheme="majorBidi"/>
                <w:sz w:val="20"/>
              </w:rPr>
            </w:pPr>
            <w:del w:id="27534" w:author="Johnny Schultz" w:date="2020-02-12T15:55:00Z">
              <w:r w:rsidRPr="00A013FD">
                <w:rPr>
                  <w:rFonts w:asciiTheme="majorBidi" w:hAnsiTheme="majorBidi" w:cstheme="majorBidi"/>
                  <w:sz w:val="20"/>
                </w:rPr>
                <w:delText>3</w:delText>
              </w:r>
            </w:del>
          </w:p>
        </w:tc>
        <w:tc>
          <w:tcPr>
            <w:tcW w:w="1791" w:type="dxa"/>
            <w:vAlign w:val="center"/>
          </w:tcPr>
          <w:p w14:paraId="7BF331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35" w:author="Johnny Schultz" w:date="2020-02-12T15:55:00Z"/>
                <w:rFonts w:asciiTheme="majorBidi" w:hAnsiTheme="majorBidi" w:cstheme="majorBidi"/>
                <w:sz w:val="20"/>
              </w:rPr>
            </w:pPr>
            <w:del w:id="27536" w:author="Johnny Schultz" w:date="2020-02-12T15:55:00Z">
              <w:r w:rsidRPr="00A013FD">
                <w:rPr>
                  <w:rFonts w:asciiTheme="majorBidi" w:hAnsiTheme="majorBidi" w:cstheme="majorBidi"/>
                  <w:sz w:val="20"/>
                </w:rPr>
                <w:delText>Gray encoded 8PSK</w:delText>
              </w:r>
            </w:del>
          </w:p>
        </w:tc>
        <w:tc>
          <w:tcPr>
            <w:tcW w:w="1605" w:type="dxa"/>
            <w:vAlign w:val="center"/>
          </w:tcPr>
          <w:p w14:paraId="3BC441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37" w:author="Johnny Schultz" w:date="2020-02-12T15:55:00Z"/>
                <w:rFonts w:asciiTheme="majorBidi" w:hAnsiTheme="majorBidi" w:cstheme="majorBidi"/>
                <w:sz w:val="20"/>
              </w:rPr>
            </w:pPr>
            <w:del w:id="27538" w:author="Johnny Schultz" w:date="2020-02-12T15:55:00Z">
              <w:r w:rsidRPr="00A013FD">
                <w:rPr>
                  <w:rFonts w:asciiTheme="majorBidi" w:hAnsiTheme="majorBidi" w:cstheme="majorBidi"/>
                  <w:sz w:val="20"/>
                </w:rPr>
                <w:delText>Figure A5-3</w:delText>
              </w:r>
            </w:del>
          </w:p>
        </w:tc>
        <w:tc>
          <w:tcPr>
            <w:tcW w:w="3362" w:type="dxa"/>
            <w:vMerge/>
            <w:vAlign w:val="center"/>
          </w:tcPr>
          <w:p w14:paraId="73243F7A" w14:textId="77777777" w:rsidR="00A013FD" w:rsidRPr="00A013FD" w:rsidRDefault="00A013FD" w:rsidP="00A013FD">
            <w:pPr>
              <w:contextualSpacing/>
              <w:rPr>
                <w:del w:id="27539" w:author="Johnny Schultz" w:date="2020-02-12T15:55:00Z"/>
                <w:rFonts w:asciiTheme="majorBidi" w:hAnsiTheme="majorBidi" w:cstheme="majorBidi"/>
              </w:rPr>
            </w:pPr>
          </w:p>
        </w:tc>
      </w:tr>
      <w:tr w:rsidR="00A013FD" w:rsidRPr="00A013FD" w14:paraId="0763F91D" w14:textId="77777777" w:rsidTr="00BF604E">
        <w:trPr>
          <w:del w:id="27540" w:author="Johnny Schultz" w:date="2020-02-12T15:55:00Z"/>
        </w:trPr>
        <w:tc>
          <w:tcPr>
            <w:tcW w:w="794" w:type="dxa"/>
            <w:vAlign w:val="center"/>
          </w:tcPr>
          <w:p w14:paraId="45F29C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41" w:author="Johnny Schultz" w:date="2020-02-12T15:55:00Z"/>
                <w:rFonts w:asciiTheme="majorBidi" w:hAnsiTheme="majorBidi" w:cstheme="majorBidi"/>
                <w:sz w:val="20"/>
              </w:rPr>
            </w:pPr>
            <w:del w:id="27542" w:author="Johnny Schultz" w:date="2020-02-12T15:55:00Z">
              <w:r w:rsidRPr="00A013FD">
                <w:rPr>
                  <w:rFonts w:asciiTheme="majorBidi" w:hAnsiTheme="majorBidi" w:cstheme="majorBidi"/>
                  <w:sz w:val="20"/>
                </w:rPr>
                <w:delText>3</w:delText>
              </w:r>
            </w:del>
          </w:p>
        </w:tc>
        <w:tc>
          <w:tcPr>
            <w:tcW w:w="1480" w:type="dxa"/>
            <w:vAlign w:val="center"/>
          </w:tcPr>
          <w:p w14:paraId="0763C5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43" w:author="Johnny Schultz" w:date="2020-02-12T15:55:00Z"/>
                <w:rFonts w:asciiTheme="majorBidi" w:hAnsiTheme="majorBidi" w:cstheme="majorBidi"/>
                <w:sz w:val="20"/>
              </w:rPr>
            </w:pPr>
            <w:del w:id="27544" w:author="Johnny Schultz" w:date="2020-02-12T15:55:00Z">
              <w:r w:rsidRPr="00A013FD">
                <w:rPr>
                  <w:rFonts w:asciiTheme="majorBidi" w:hAnsiTheme="majorBidi" w:cstheme="majorBidi"/>
                  <w:sz w:val="20"/>
                </w:rPr>
                <w:delText>4</w:delText>
              </w:r>
            </w:del>
          </w:p>
        </w:tc>
        <w:tc>
          <w:tcPr>
            <w:tcW w:w="1791" w:type="dxa"/>
            <w:vAlign w:val="center"/>
          </w:tcPr>
          <w:p w14:paraId="198BD7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45" w:author="Johnny Schultz" w:date="2020-02-12T15:55:00Z"/>
                <w:rFonts w:asciiTheme="majorBidi" w:hAnsiTheme="majorBidi" w:cstheme="majorBidi"/>
                <w:sz w:val="20"/>
              </w:rPr>
            </w:pPr>
            <w:del w:id="27546" w:author="Johnny Schultz" w:date="2020-02-12T15:55:00Z">
              <w:r w:rsidRPr="00A013FD">
                <w:rPr>
                  <w:rFonts w:asciiTheme="majorBidi" w:hAnsiTheme="majorBidi" w:cstheme="majorBidi"/>
                  <w:sz w:val="20"/>
                </w:rPr>
                <w:delText>16APSK</w:delText>
              </w:r>
            </w:del>
          </w:p>
        </w:tc>
        <w:tc>
          <w:tcPr>
            <w:tcW w:w="1605" w:type="dxa"/>
            <w:vAlign w:val="center"/>
          </w:tcPr>
          <w:p w14:paraId="24D31C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47" w:author="Johnny Schultz" w:date="2020-02-12T15:55:00Z"/>
                <w:rFonts w:asciiTheme="majorBidi" w:hAnsiTheme="majorBidi" w:cstheme="majorBidi"/>
                <w:sz w:val="20"/>
              </w:rPr>
            </w:pPr>
            <w:del w:id="27548" w:author="Johnny Schultz" w:date="2020-02-12T15:55:00Z">
              <w:r w:rsidRPr="00A013FD">
                <w:rPr>
                  <w:rFonts w:asciiTheme="majorBidi" w:hAnsiTheme="majorBidi" w:cstheme="majorBidi"/>
                  <w:sz w:val="20"/>
                </w:rPr>
                <w:delText>Figure A5-4</w:delText>
              </w:r>
            </w:del>
          </w:p>
        </w:tc>
        <w:tc>
          <w:tcPr>
            <w:tcW w:w="3362" w:type="dxa"/>
            <w:vMerge/>
            <w:vAlign w:val="center"/>
          </w:tcPr>
          <w:p w14:paraId="5200E527" w14:textId="77777777" w:rsidR="00A013FD" w:rsidRPr="00A013FD" w:rsidRDefault="00A013FD" w:rsidP="00A013FD">
            <w:pPr>
              <w:contextualSpacing/>
              <w:rPr>
                <w:del w:id="27549" w:author="Johnny Schultz" w:date="2020-02-12T15:55:00Z"/>
                <w:rFonts w:asciiTheme="majorBidi" w:hAnsiTheme="majorBidi" w:cstheme="majorBidi"/>
              </w:rPr>
            </w:pPr>
          </w:p>
        </w:tc>
      </w:tr>
      <w:tr w:rsidR="00A013FD" w:rsidRPr="00A013FD" w14:paraId="69F94101" w14:textId="77777777" w:rsidTr="00BF604E">
        <w:trPr>
          <w:del w:id="27550" w:author="Johnny Schultz" w:date="2020-02-12T15:55:00Z"/>
        </w:trPr>
        <w:tc>
          <w:tcPr>
            <w:tcW w:w="794" w:type="dxa"/>
            <w:vAlign w:val="center"/>
          </w:tcPr>
          <w:p w14:paraId="21588F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51" w:author="Johnny Schultz" w:date="2020-02-12T15:55:00Z"/>
                <w:rFonts w:asciiTheme="majorBidi" w:hAnsiTheme="majorBidi" w:cstheme="majorBidi"/>
                <w:sz w:val="20"/>
              </w:rPr>
            </w:pPr>
            <w:del w:id="27552" w:author="Johnny Schultz" w:date="2020-02-12T15:55:00Z">
              <w:r w:rsidRPr="00A013FD">
                <w:rPr>
                  <w:rFonts w:asciiTheme="majorBidi" w:hAnsiTheme="majorBidi" w:cstheme="majorBidi"/>
                  <w:sz w:val="20"/>
                </w:rPr>
                <w:delText>4</w:delText>
              </w:r>
            </w:del>
          </w:p>
        </w:tc>
        <w:tc>
          <w:tcPr>
            <w:tcW w:w="1480" w:type="dxa"/>
            <w:vAlign w:val="center"/>
          </w:tcPr>
          <w:p w14:paraId="5D7C49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53" w:author="Johnny Schultz" w:date="2020-02-12T15:55:00Z"/>
                <w:rFonts w:asciiTheme="majorBidi" w:hAnsiTheme="majorBidi" w:cstheme="majorBidi"/>
                <w:sz w:val="20"/>
              </w:rPr>
            </w:pPr>
            <w:del w:id="27554" w:author="Johnny Schultz" w:date="2020-02-12T15:55:00Z">
              <w:r w:rsidRPr="00A013FD">
                <w:rPr>
                  <w:rFonts w:asciiTheme="majorBidi" w:hAnsiTheme="majorBidi" w:cstheme="majorBidi"/>
                  <w:sz w:val="20"/>
                </w:rPr>
                <w:delText>2</w:delText>
              </w:r>
            </w:del>
          </w:p>
        </w:tc>
        <w:tc>
          <w:tcPr>
            <w:tcW w:w="1791" w:type="dxa"/>
            <w:vAlign w:val="center"/>
          </w:tcPr>
          <w:p w14:paraId="0410A6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55" w:author="Johnny Schultz" w:date="2020-02-12T15:55:00Z"/>
                <w:rFonts w:asciiTheme="majorBidi" w:hAnsiTheme="majorBidi" w:cstheme="majorBidi"/>
                <w:sz w:val="20"/>
              </w:rPr>
            </w:pPr>
            <w:del w:id="27556" w:author="Johnny Schultz" w:date="2020-02-12T15:55:00Z">
              <w:r w:rsidRPr="00A013FD">
                <w:rPr>
                  <w:rFonts w:asciiTheme="majorBidi" w:hAnsiTheme="majorBidi" w:cstheme="majorBidi"/>
                  <w:sz w:val="20"/>
                </w:rPr>
                <w:delText>Spread Spectrum with Constant Envelope</w:delText>
              </w:r>
            </w:del>
          </w:p>
        </w:tc>
        <w:tc>
          <w:tcPr>
            <w:tcW w:w="1605" w:type="dxa"/>
            <w:vAlign w:val="center"/>
          </w:tcPr>
          <w:p w14:paraId="0DCE9F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557" w:author="Johnny Schultz" w:date="2020-02-12T15:55:00Z"/>
                <w:rFonts w:asciiTheme="majorBidi" w:hAnsiTheme="majorBidi" w:cstheme="majorBidi"/>
                <w:sz w:val="20"/>
              </w:rPr>
            </w:pPr>
            <w:del w:id="27558" w:author="Johnny Schultz" w:date="2020-02-12T15:55:00Z">
              <w:r w:rsidRPr="00A013FD">
                <w:rPr>
                  <w:rFonts w:asciiTheme="majorBidi" w:hAnsiTheme="majorBidi" w:cstheme="majorBidi"/>
                  <w:sz w:val="20"/>
                </w:rPr>
                <w:delText>See Section 2.2.1</w:delText>
              </w:r>
            </w:del>
          </w:p>
        </w:tc>
        <w:tc>
          <w:tcPr>
            <w:tcW w:w="3362" w:type="dxa"/>
            <w:vMerge/>
            <w:vAlign w:val="center"/>
          </w:tcPr>
          <w:p w14:paraId="4ABDAF42" w14:textId="77777777" w:rsidR="00A013FD" w:rsidRPr="00A013FD" w:rsidRDefault="00A013FD" w:rsidP="00A013FD">
            <w:pPr>
              <w:contextualSpacing/>
              <w:rPr>
                <w:del w:id="27559" w:author="Johnny Schultz" w:date="2020-02-12T15:55:00Z"/>
                <w:rFonts w:asciiTheme="majorBidi" w:hAnsiTheme="majorBidi" w:cstheme="majorBidi"/>
              </w:rPr>
            </w:pPr>
          </w:p>
        </w:tc>
      </w:tr>
    </w:tbl>
    <w:p w14:paraId="1A3FAEE3" w14:textId="77777777" w:rsidR="00A013FD" w:rsidRPr="00A013FD" w:rsidRDefault="00A013FD" w:rsidP="00A013FD">
      <w:pPr>
        <w:rPr>
          <w:del w:id="27560" w:author="Johnny Schultz" w:date="2020-02-12T15:55:00Z"/>
        </w:rPr>
      </w:pPr>
      <w:del w:id="27561" w:author="Johnny Schultz" w:date="2020-02-12T15:55:00Z">
        <w:r w:rsidRPr="00A013FD">
          <w:br w:type="page"/>
        </w:r>
      </w:del>
    </w:p>
    <w:p w14:paraId="1825070B" w14:textId="77777777" w:rsidR="00A013FD" w:rsidRPr="00A013FD" w:rsidRDefault="00A013FD" w:rsidP="00A013FD">
      <w:pPr>
        <w:keepNext/>
        <w:keepLines/>
        <w:spacing w:before="480" w:after="120"/>
        <w:jc w:val="center"/>
        <w:rPr>
          <w:del w:id="27562" w:author="Johnny Schultz" w:date="2020-02-12T15:55:00Z"/>
          <w:caps/>
          <w:sz w:val="20"/>
        </w:rPr>
      </w:pPr>
      <w:del w:id="27563" w:author="Johnny Schultz" w:date="2020-02-12T15:55:00Z">
        <w:r w:rsidRPr="00A013FD">
          <w:rPr>
            <w:caps/>
            <w:sz w:val="20"/>
          </w:rPr>
          <w:delText xml:space="preserve">Figure A5-2 </w:delText>
        </w:r>
      </w:del>
    </w:p>
    <w:p w14:paraId="5F8BFCE6" w14:textId="77777777" w:rsidR="00A013FD" w:rsidRPr="00A013FD" w:rsidRDefault="00A013FD" w:rsidP="00A013FD">
      <w:pPr>
        <w:keepNext/>
        <w:keepLines/>
        <w:spacing w:before="0" w:after="480"/>
        <w:jc w:val="center"/>
        <w:rPr>
          <w:del w:id="27564" w:author="Johnny Schultz" w:date="2020-02-12T15:55:00Z"/>
          <w:rFonts w:ascii="Times New Roman Bold" w:hAnsi="Times New Roman Bold"/>
          <w:b/>
          <w:sz w:val="20"/>
        </w:rPr>
      </w:pPr>
      <w:del w:id="27565" w:author="Johnny Schultz" w:date="2020-02-12T15:55:00Z">
        <w:r w:rsidRPr="00A013FD">
          <w:rPr>
            <w:rFonts w:ascii="Times New Roman Bold" w:hAnsi="Times New Roman Bold"/>
            <w:b/>
            <w:sz w:val="20"/>
          </w:rPr>
          <w:delText>QPSK symbol to bit mapping</w:delText>
        </w:r>
      </w:del>
    </w:p>
    <w:p w14:paraId="1871DD79" w14:textId="77777777" w:rsidR="00A013FD" w:rsidRPr="00A013FD" w:rsidRDefault="00A013FD" w:rsidP="00A013FD">
      <w:pPr>
        <w:rPr>
          <w:del w:id="27566" w:author="Johnny Schultz" w:date="2020-02-12T15:55:00Z"/>
        </w:rPr>
      </w:pPr>
    </w:p>
    <w:p w14:paraId="634A1D3B" w14:textId="77777777" w:rsidR="00A013FD" w:rsidRPr="00A013FD" w:rsidRDefault="00A013FD" w:rsidP="00A013FD">
      <w:pPr>
        <w:keepNext/>
        <w:keepLines/>
        <w:jc w:val="center"/>
        <w:rPr>
          <w:del w:id="27567" w:author="Johnny Schultz" w:date="2020-02-12T15:55:00Z"/>
        </w:rPr>
      </w:pPr>
      <w:del w:id="27568" w:author="Johnny Schultz" w:date="2020-02-12T15:55:00Z">
        <w:r w:rsidRPr="00A013FD">
          <w:rPr>
            <w:noProof/>
            <w:lang w:val="fr-CA" w:eastAsia="fr-CA"/>
          </w:rPr>
          <w:drawing>
            <wp:inline distT="0" distB="0" distL="0" distR="0" wp14:anchorId="655E7E37" wp14:editId="751CDE91">
              <wp:extent cx="2211070" cy="20269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211070" cy="2026920"/>
                      </a:xfrm>
                      <a:prstGeom prst="rect">
                        <a:avLst/>
                      </a:prstGeom>
                      <a:noFill/>
                      <a:ln>
                        <a:noFill/>
                      </a:ln>
                    </pic:spPr>
                  </pic:pic>
                </a:graphicData>
              </a:graphic>
            </wp:inline>
          </w:drawing>
        </w:r>
      </w:del>
    </w:p>
    <w:p w14:paraId="2D505C11" w14:textId="77777777" w:rsidR="00A013FD" w:rsidRPr="00A013FD" w:rsidRDefault="00A013FD" w:rsidP="00A013FD">
      <w:pPr>
        <w:rPr>
          <w:del w:id="27569" w:author="Johnny Schultz" w:date="2020-02-12T15:55:00Z"/>
        </w:rPr>
      </w:pPr>
    </w:p>
    <w:p w14:paraId="7EE8C6C6" w14:textId="77777777" w:rsidR="00A013FD" w:rsidRPr="00A013FD" w:rsidRDefault="00A013FD" w:rsidP="00A013FD">
      <w:pPr>
        <w:keepNext/>
        <w:keepLines/>
        <w:spacing w:before="480" w:after="120"/>
        <w:jc w:val="center"/>
        <w:rPr>
          <w:del w:id="27570" w:author="Johnny Schultz" w:date="2020-02-12T15:55:00Z"/>
          <w:caps/>
          <w:sz w:val="20"/>
        </w:rPr>
      </w:pPr>
      <w:del w:id="27571" w:author="Johnny Schultz" w:date="2020-02-12T15:55:00Z">
        <w:r w:rsidRPr="00A013FD">
          <w:rPr>
            <w:caps/>
            <w:sz w:val="20"/>
          </w:rPr>
          <w:delText xml:space="preserve">Figure A5-3 </w:delText>
        </w:r>
      </w:del>
    </w:p>
    <w:p w14:paraId="431E8886" w14:textId="77777777" w:rsidR="00A013FD" w:rsidRPr="00A013FD" w:rsidRDefault="00A013FD" w:rsidP="00A013FD">
      <w:pPr>
        <w:keepNext/>
        <w:keepLines/>
        <w:spacing w:before="0" w:after="480"/>
        <w:jc w:val="center"/>
        <w:rPr>
          <w:del w:id="27572" w:author="Johnny Schultz" w:date="2020-02-12T15:55:00Z"/>
          <w:rFonts w:ascii="Times New Roman Bold" w:hAnsi="Times New Roman Bold"/>
          <w:b/>
          <w:sz w:val="20"/>
        </w:rPr>
      </w:pPr>
      <w:del w:id="27573" w:author="Johnny Schultz" w:date="2020-02-12T15:55:00Z">
        <w:r w:rsidRPr="00A013FD">
          <w:rPr>
            <w:rFonts w:ascii="Times New Roman Bold" w:hAnsi="Times New Roman Bold"/>
            <w:b/>
            <w:sz w:val="20"/>
          </w:rPr>
          <w:delText>8PSK symbol to bit mapping</w:delText>
        </w:r>
      </w:del>
    </w:p>
    <w:p w14:paraId="05685A6B" w14:textId="77777777" w:rsidR="00A013FD" w:rsidRPr="00A013FD" w:rsidRDefault="00A013FD" w:rsidP="00A013FD">
      <w:pPr>
        <w:tabs>
          <w:tab w:val="left" w:pos="4308"/>
        </w:tabs>
        <w:jc w:val="center"/>
        <w:rPr>
          <w:del w:id="27574" w:author="Johnny Schultz" w:date="2020-02-12T15:55:00Z"/>
          <w:b/>
        </w:rPr>
      </w:pPr>
    </w:p>
    <w:p w14:paraId="0F617744" w14:textId="77777777" w:rsidR="00A013FD" w:rsidRPr="00A013FD" w:rsidRDefault="00A013FD" w:rsidP="00A013FD">
      <w:pPr>
        <w:keepNext/>
        <w:keepLines/>
        <w:jc w:val="center"/>
        <w:rPr>
          <w:del w:id="27575" w:author="Johnny Schultz" w:date="2020-02-12T15:55:00Z"/>
          <w:b/>
        </w:rPr>
      </w:pPr>
      <w:del w:id="27576" w:author="Johnny Schultz" w:date="2020-02-12T15:55:00Z">
        <w:r w:rsidRPr="00A013FD">
          <w:rPr>
            <w:noProof/>
            <w:lang w:val="fr-CA" w:eastAsia="fr-CA"/>
          </w:rPr>
          <w:drawing>
            <wp:inline distT="0" distB="0" distL="0" distR="0" wp14:anchorId="6F9351AA" wp14:editId="01B0E3AB">
              <wp:extent cx="2545080" cy="229298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545080" cy="2292985"/>
                      </a:xfrm>
                      <a:prstGeom prst="rect">
                        <a:avLst/>
                      </a:prstGeom>
                      <a:noFill/>
                      <a:ln>
                        <a:noFill/>
                      </a:ln>
                    </pic:spPr>
                  </pic:pic>
                </a:graphicData>
              </a:graphic>
            </wp:inline>
          </w:drawing>
        </w:r>
      </w:del>
    </w:p>
    <w:p w14:paraId="29292E9E" w14:textId="77777777" w:rsidR="00A013FD" w:rsidRPr="00A013FD" w:rsidRDefault="00A013FD" w:rsidP="00A013FD">
      <w:pPr>
        <w:tabs>
          <w:tab w:val="left" w:pos="4308"/>
        </w:tabs>
        <w:rPr>
          <w:del w:id="27577" w:author="Johnny Schultz" w:date="2020-02-12T15:55:00Z"/>
        </w:rPr>
      </w:pPr>
    </w:p>
    <w:p w14:paraId="2BEE1EBE" w14:textId="77777777" w:rsidR="00A013FD" w:rsidRPr="00A013FD" w:rsidRDefault="00A013FD" w:rsidP="00A013FD">
      <w:pPr>
        <w:keepNext/>
        <w:keepLines/>
        <w:spacing w:before="480" w:after="120"/>
        <w:jc w:val="center"/>
        <w:rPr>
          <w:del w:id="27578" w:author="Johnny Schultz" w:date="2020-02-12T15:55:00Z"/>
          <w:caps/>
          <w:sz w:val="20"/>
        </w:rPr>
      </w:pPr>
      <w:del w:id="27579" w:author="Johnny Schultz" w:date="2020-02-12T15:55:00Z">
        <w:r w:rsidRPr="00A013FD">
          <w:rPr>
            <w:caps/>
            <w:sz w:val="20"/>
          </w:rPr>
          <w:delText xml:space="preserve">Figure A5-4 </w:delText>
        </w:r>
      </w:del>
    </w:p>
    <w:p w14:paraId="691E3377" w14:textId="77777777" w:rsidR="00A013FD" w:rsidRPr="00A013FD" w:rsidRDefault="00A013FD" w:rsidP="00A013FD">
      <w:pPr>
        <w:keepNext/>
        <w:keepLines/>
        <w:spacing w:before="0" w:after="480"/>
        <w:jc w:val="center"/>
        <w:rPr>
          <w:del w:id="27580" w:author="Johnny Schultz" w:date="2020-02-12T15:55:00Z"/>
          <w:rFonts w:ascii="Times New Roman Bold" w:hAnsi="Times New Roman Bold"/>
          <w:b/>
          <w:sz w:val="20"/>
        </w:rPr>
      </w:pPr>
      <w:del w:id="27581" w:author="Johnny Schultz" w:date="2020-02-12T15:55:00Z">
        <w:r w:rsidRPr="00A013FD">
          <w:rPr>
            <w:rFonts w:ascii="Times New Roman Bold" w:hAnsi="Times New Roman Bold"/>
            <w:b/>
            <w:sz w:val="20"/>
          </w:rPr>
          <w:delText>16APSK bit to symbol mapping</w:delText>
        </w:r>
      </w:del>
    </w:p>
    <w:p w14:paraId="46A95145" w14:textId="77777777" w:rsidR="00A013FD" w:rsidRPr="00A013FD" w:rsidRDefault="00A013FD" w:rsidP="00A013FD">
      <w:pPr>
        <w:keepNext/>
        <w:keepLines/>
        <w:jc w:val="center"/>
        <w:rPr>
          <w:del w:id="27582" w:author="Johnny Schultz" w:date="2020-02-12T15:55:00Z"/>
        </w:rPr>
      </w:pPr>
      <w:del w:id="27583" w:author="Johnny Schultz" w:date="2020-02-12T15:55:00Z">
        <w:r w:rsidRPr="00A013FD">
          <w:rPr>
            <w:noProof/>
            <w:lang w:val="fr-CA" w:eastAsia="fr-CA"/>
          </w:rPr>
          <w:drawing>
            <wp:inline distT="0" distB="0" distL="0" distR="0" wp14:anchorId="7A1AC2CD" wp14:editId="6FB02EB4">
              <wp:extent cx="2995930" cy="27432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995930" cy="2743200"/>
                      </a:xfrm>
                      <a:prstGeom prst="rect">
                        <a:avLst/>
                      </a:prstGeom>
                      <a:noFill/>
                      <a:ln>
                        <a:noFill/>
                      </a:ln>
                    </pic:spPr>
                  </pic:pic>
                </a:graphicData>
              </a:graphic>
            </wp:inline>
          </w:drawing>
        </w:r>
      </w:del>
    </w:p>
    <w:p w14:paraId="689F9343" w14:textId="77777777" w:rsidR="00A013FD" w:rsidRPr="00A013FD" w:rsidRDefault="00A013FD" w:rsidP="00A013FD">
      <w:pPr>
        <w:rPr>
          <w:del w:id="27584" w:author="Johnny Schultz" w:date="2020-02-12T15:55:00Z"/>
        </w:rPr>
      </w:pPr>
      <w:del w:id="27585" w:author="Johnny Schultz" w:date="2020-02-12T15:55:00Z">
        <w:r w:rsidRPr="00A013FD">
          <w:delText xml:space="preserve">The 16 APSK modulation constellation is composed of two concentric rings of uniformly spaced 4 and 12 PSK points, respectively in the inner ring of radius </w:delText>
        </w:r>
        <w:r w:rsidRPr="00A013FD">
          <w:rPr>
            <w:i/>
            <w:iCs/>
          </w:rPr>
          <w:delText>R</w:delText>
        </w:r>
        <w:r w:rsidRPr="00A013FD">
          <w:rPr>
            <w:vertAlign w:val="subscript"/>
          </w:rPr>
          <w:delText>1</w:delText>
        </w:r>
        <w:r w:rsidRPr="00A013FD">
          <w:delText xml:space="preserve"> and outer ring of radius </w:delText>
        </w:r>
        <w:r w:rsidRPr="00A013FD">
          <w:rPr>
            <w:i/>
            <w:iCs/>
          </w:rPr>
          <w:delText>R</w:delText>
        </w:r>
        <w:r w:rsidRPr="00A013FD">
          <w:rPr>
            <w:vertAlign w:val="subscript"/>
          </w:rPr>
          <w:delText>2</w:delText>
        </w:r>
        <w:r w:rsidRPr="00A013FD">
          <w:delText>.</w:delText>
        </w:r>
      </w:del>
    </w:p>
    <w:p w14:paraId="4CE17151" w14:textId="77777777" w:rsidR="00A013FD" w:rsidRPr="00A013FD" w:rsidRDefault="00A013FD" w:rsidP="00A013FD">
      <w:pPr>
        <w:rPr>
          <w:del w:id="27586" w:author="Johnny Schultz" w:date="2020-02-12T15:55:00Z"/>
        </w:rPr>
      </w:pPr>
      <w:del w:id="27587" w:author="Johnny Schultz" w:date="2020-02-12T15:55:00Z">
        <w:r w:rsidRPr="00A013FD">
          <w:delText xml:space="preserve">The ratio of the outer circle radius to the inner circle radius (γ = </w:delText>
        </w:r>
        <w:r w:rsidRPr="00A013FD">
          <w:rPr>
            <w:i/>
            <w:iCs/>
          </w:rPr>
          <w:delText>R</w:delText>
        </w:r>
        <w:r w:rsidRPr="00A013FD">
          <w:rPr>
            <w:vertAlign w:val="subscript"/>
          </w:rPr>
          <w:delText>2</w:delText>
        </w:r>
        <w:r w:rsidRPr="00A013FD">
          <w:delText>/</w:delText>
        </w:r>
        <w:r w:rsidRPr="00A013FD">
          <w:rPr>
            <w:i/>
            <w:iCs/>
          </w:rPr>
          <w:delText>R</w:delText>
        </w:r>
        <w:r w:rsidRPr="00A013FD">
          <w:rPr>
            <w:vertAlign w:val="subscript"/>
          </w:rPr>
          <w:delText>1</w:delText>
        </w:r>
        <w:r w:rsidRPr="00A013FD">
          <w:delText xml:space="preserve">) shall be equal to 3. </w:delText>
        </w:r>
        <w:r w:rsidRPr="00A013FD">
          <w:rPr>
            <w:i/>
            <w:iCs/>
          </w:rPr>
          <w:delText>R</w:delText>
        </w:r>
        <w:r w:rsidRPr="00A013FD">
          <w:rPr>
            <w:vertAlign w:val="subscript"/>
          </w:rPr>
          <w:delText>1</w:delText>
        </w:r>
        <w:r w:rsidRPr="00A013FD">
          <w:delText xml:space="preserve"> shall be set to 1/√7, </w:delText>
        </w:r>
        <w:r w:rsidRPr="00A013FD">
          <w:rPr>
            <w:i/>
            <w:iCs/>
          </w:rPr>
          <w:delText>R</w:delText>
        </w:r>
        <w:r w:rsidRPr="00A013FD">
          <w:rPr>
            <w:vertAlign w:val="subscript"/>
          </w:rPr>
          <w:delText>2</w:delText>
        </w:r>
        <w:r w:rsidRPr="00A013FD">
          <w:delText xml:space="preserve"> shall be set to 3/√7 in order to have the average signal energy equal to 1.</w:delText>
        </w:r>
      </w:del>
    </w:p>
    <w:p w14:paraId="7FC5138D" w14:textId="77777777" w:rsidR="00A013FD" w:rsidRPr="00A013FD" w:rsidRDefault="00A013FD" w:rsidP="00A013FD">
      <w:pPr>
        <w:rPr>
          <w:del w:id="27588" w:author="Johnny Schultz" w:date="2020-02-12T15:55:00Z"/>
        </w:rPr>
      </w:pPr>
      <w:del w:id="27589" w:author="Johnny Schultz" w:date="2020-02-12T15:55:00Z">
        <w:r w:rsidRPr="00A013FD">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468C1457" w14:textId="77777777" w:rsidR="00A013FD" w:rsidRPr="00A013FD" w:rsidRDefault="00A013FD" w:rsidP="00A013FD">
      <w:pPr>
        <w:keepNext/>
        <w:keepLines/>
        <w:tabs>
          <w:tab w:val="clear" w:pos="1134"/>
          <w:tab w:val="left" w:pos="360"/>
        </w:tabs>
        <w:spacing w:before="200"/>
        <w:ind w:left="360" w:hanging="360"/>
        <w:outlineLvl w:val="2"/>
        <w:rPr>
          <w:del w:id="27590" w:author="Johnny Schultz" w:date="2020-02-12T15:55:00Z"/>
          <w:b/>
        </w:rPr>
      </w:pPr>
      <w:del w:id="27591" w:author="Johnny Schultz" w:date="2020-02-12T15:55:00Z">
        <w:r w:rsidRPr="00A013FD">
          <w:rPr>
            <w:b/>
          </w:rPr>
          <w:delText>2.2.1</w:delText>
        </w:r>
        <w:r w:rsidRPr="00A013FD">
          <w:rPr>
            <w:b/>
          </w:rPr>
          <w:tab/>
          <w:delText>Spread spectrum with constant envelope</w:delText>
        </w:r>
      </w:del>
    </w:p>
    <w:p w14:paraId="06F51ADC" w14:textId="77777777" w:rsidR="00A013FD" w:rsidRPr="00A013FD" w:rsidRDefault="00A013FD" w:rsidP="00A013FD">
      <w:pPr>
        <w:rPr>
          <w:del w:id="27592" w:author="Johnny Schultz" w:date="2020-02-12T15:55:00Z"/>
        </w:rPr>
      </w:pPr>
      <w:del w:id="27593" w:author="Johnny Schultz" w:date="2020-02-12T15:55:00Z">
        <w:r w:rsidRPr="00A013FD">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 A5-5.</w:delText>
        </w:r>
      </w:del>
    </w:p>
    <w:p w14:paraId="041427D1" w14:textId="77777777" w:rsidR="00A013FD" w:rsidRPr="00A013FD" w:rsidRDefault="00A013FD" w:rsidP="00A013FD">
      <w:pPr>
        <w:keepNext/>
        <w:keepLines/>
        <w:spacing w:before="480" w:after="120"/>
        <w:jc w:val="center"/>
        <w:rPr>
          <w:del w:id="27594" w:author="Johnny Schultz" w:date="2020-02-12T15:55:00Z"/>
          <w:caps/>
          <w:sz w:val="20"/>
        </w:rPr>
      </w:pPr>
      <w:bookmarkStart w:id="27595" w:name="_Ref419388232"/>
      <w:del w:id="27596" w:author="Johnny Schultz" w:date="2020-02-12T15:55:00Z">
        <w:r w:rsidRPr="00A013FD">
          <w:rPr>
            <w:caps/>
            <w:sz w:val="20"/>
          </w:rPr>
          <w:delText xml:space="preserve">Figure </w:delText>
        </w:r>
        <w:bookmarkEnd w:id="27595"/>
        <w:r w:rsidRPr="00A013FD">
          <w:rPr>
            <w:caps/>
            <w:sz w:val="20"/>
          </w:rPr>
          <w:delText>A5-5</w:delText>
        </w:r>
      </w:del>
    </w:p>
    <w:p w14:paraId="144831C1" w14:textId="77777777" w:rsidR="00A013FD" w:rsidRPr="00A013FD" w:rsidRDefault="00A013FD" w:rsidP="00A013FD">
      <w:pPr>
        <w:keepNext/>
        <w:keepLines/>
        <w:spacing w:before="0" w:after="480"/>
        <w:jc w:val="center"/>
        <w:rPr>
          <w:del w:id="27597" w:author="Johnny Schultz" w:date="2020-02-12T15:55:00Z"/>
          <w:rFonts w:ascii="Times New Roman Bold" w:hAnsi="Times New Roman Bold"/>
          <w:b/>
          <w:sz w:val="20"/>
        </w:rPr>
      </w:pPr>
      <w:del w:id="27598" w:author="Johnny Schultz" w:date="2020-02-12T15:55:00Z">
        <w:r w:rsidRPr="00A013FD">
          <w:rPr>
            <w:rFonts w:ascii="Times New Roman Bold" w:hAnsi="Times New Roman Bold"/>
            <w:b/>
            <w:sz w:val="20"/>
          </w:rPr>
          <w:delText>CPM Spreading Prin</w:delText>
        </w:r>
        <w:r w:rsidRPr="00A013FD">
          <w:rPr>
            <w:rFonts w:ascii="Times New Roman Bold" w:hAnsi="Times New Roman Bold"/>
            <w:sz w:val="20"/>
          </w:rPr>
          <w:delText>c</w:delText>
        </w:r>
        <w:r w:rsidRPr="00A013FD">
          <w:rPr>
            <w:rFonts w:ascii="Times New Roman Bold" w:hAnsi="Times New Roman Bold"/>
            <w:b/>
            <w:sz w:val="20"/>
          </w:rPr>
          <w:delText>iple</w:delText>
        </w:r>
      </w:del>
    </w:p>
    <w:p w14:paraId="30A96EC3" w14:textId="77777777" w:rsidR="00A013FD" w:rsidRPr="00A013FD" w:rsidRDefault="00A013FD" w:rsidP="00A013FD">
      <w:pPr>
        <w:keepNext/>
        <w:keepLines/>
        <w:jc w:val="center"/>
        <w:rPr>
          <w:del w:id="27599" w:author="Johnny Schultz" w:date="2020-02-12T15:55:00Z"/>
        </w:rPr>
      </w:pPr>
      <w:del w:id="27600" w:author="Johnny Schultz" w:date="2020-02-12T15:55:00Z">
        <w:r w:rsidRPr="00A013FD">
          <w:rPr>
            <w:noProof/>
            <w:lang w:val="fr-CA" w:eastAsia="fr-CA"/>
          </w:rPr>
          <w:drawing>
            <wp:inline distT="0" distB="0" distL="0" distR="0" wp14:anchorId="54FCA673" wp14:editId="7B8A7BBD">
              <wp:extent cx="4107815"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4107815" cy="1828800"/>
                      </a:xfrm>
                      <a:prstGeom prst="rect">
                        <a:avLst/>
                      </a:prstGeom>
                      <a:noFill/>
                      <a:ln>
                        <a:noFill/>
                      </a:ln>
                    </pic:spPr>
                  </pic:pic>
                </a:graphicData>
              </a:graphic>
            </wp:inline>
          </w:drawing>
        </w:r>
      </w:del>
    </w:p>
    <w:p w14:paraId="6F0B0AC6" w14:textId="77777777" w:rsidR="00A013FD" w:rsidRPr="00A013FD" w:rsidRDefault="00A013FD" w:rsidP="00A013FD">
      <w:pPr>
        <w:rPr>
          <w:del w:id="27601" w:author="Johnny Schultz" w:date="2020-02-12T15:55:00Z"/>
        </w:rPr>
      </w:pPr>
      <w:del w:id="27602" w:author="Johnny Schultz" w:date="2020-02-12T15:55:00Z">
        <w:r w:rsidRPr="00A013FD">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15A94944" w14:textId="77777777" w:rsidR="00A013FD" w:rsidRPr="00A013FD" w:rsidRDefault="00A013FD" w:rsidP="00A013FD">
      <w:pPr>
        <w:rPr>
          <w:del w:id="27603" w:author="Johnny Schultz" w:date="2020-02-12T15:55:00Z"/>
        </w:rPr>
      </w:pPr>
      <w:del w:id="27604" w:author="Johnny Schultz" w:date="2020-02-12T15:55:00Z">
        <w:r w:rsidRPr="00A013FD">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1A6C6895" w14:textId="77777777" w:rsidR="00A013FD" w:rsidRPr="00A013FD" w:rsidRDefault="00A013FD" w:rsidP="00A013FD">
      <w:pPr>
        <w:rPr>
          <w:del w:id="27605" w:author="Johnny Schultz" w:date="2020-02-12T15:55:00Z"/>
        </w:rPr>
      </w:pPr>
      <w:del w:id="27606" w:author="Johnny Schultz" w:date="2020-02-12T15:55:00Z">
        <w:r w:rsidRPr="00A013FD">
          <w:delText>The stored spreading sequence is then applied starting from the preamble and continuing in the data part (as shown in Fig. A5-6). It should be noted that the actual spreading sequence is actually partly dependent on the modulation symbols in order to ensure continuity of the signal phase when the modulation symbol changes (Fig.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4BF4DC6B" w14:textId="77777777" w:rsidR="00A013FD" w:rsidRPr="00A013FD" w:rsidRDefault="00A013FD" w:rsidP="00A013FD">
      <w:pPr>
        <w:keepNext/>
        <w:keepLines/>
        <w:spacing w:before="480" w:after="120"/>
        <w:jc w:val="center"/>
        <w:rPr>
          <w:del w:id="27607" w:author="Johnny Schultz" w:date="2020-02-12T15:55:00Z"/>
          <w:caps/>
          <w:sz w:val="20"/>
        </w:rPr>
      </w:pPr>
      <w:del w:id="27608" w:author="Johnny Schultz" w:date="2020-02-12T15:55:00Z">
        <w:r w:rsidRPr="00A013FD">
          <w:rPr>
            <w:caps/>
            <w:sz w:val="20"/>
          </w:rPr>
          <w:delText xml:space="preserve">Figure A5-6 </w:delText>
        </w:r>
      </w:del>
    </w:p>
    <w:p w14:paraId="0BB8C8DF" w14:textId="77777777" w:rsidR="00A013FD" w:rsidRPr="00A013FD" w:rsidRDefault="00A013FD" w:rsidP="00A013FD">
      <w:pPr>
        <w:keepNext/>
        <w:keepLines/>
        <w:spacing w:before="0" w:after="480"/>
        <w:jc w:val="center"/>
        <w:rPr>
          <w:del w:id="27609" w:author="Johnny Schultz" w:date="2020-02-12T15:55:00Z"/>
          <w:rFonts w:ascii="Times New Roman Bold" w:hAnsi="Times New Roman Bold"/>
          <w:b/>
          <w:sz w:val="20"/>
        </w:rPr>
      </w:pPr>
      <w:del w:id="27610" w:author="Johnny Schultz" w:date="2020-02-12T15:55:00Z">
        <w:r w:rsidRPr="00A013FD">
          <w:rPr>
            <w:rFonts w:ascii="Times New Roman Bold" w:hAnsi="Times New Roman Bold"/>
            <w:b/>
            <w:sz w:val="20"/>
          </w:rPr>
          <w:delText xml:space="preserve">Proposed Spreading in the CPM </w:delText>
        </w:r>
      </w:del>
    </w:p>
    <w:p w14:paraId="4AFEB7E0" w14:textId="77777777" w:rsidR="00A013FD" w:rsidRPr="00A013FD" w:rsidRDefault="00A013FD" w:rsidP="00A013FD">
      <w:pPr>
        <w:keepNext/>
        <w:keepLines/>
        <w:jc w:val="center"/>
        <w:rPr>
          <w:del w:id="27611" w:author="Johnny Schultz" w:date="2020-02-12T15:55:00Z"/>
        </w:rPr>
      </w:pPr>
      <w:del w:id="27612" w:author="Johnny Schultz" w:date="2020-02-12T15:55:00Z">
        <w:r w:rsidRPr="00A013FD">
          <w:rPr>
            <w:noProof/>
            <w:lang w:val="fr-CA" w:eastAsia="fr-CA"/>
          </w:rPr>
          <w:drawing>
            <wp:inline distT="0" distB="0" distL="0" distR="0" wp14:anchorId="0ABA0C6E" wp14:editId="1E7B9AB9">
              <wp:extent cx="5158740" cy="1576070"/>
              <wp:effectExtent l="0" t="0" r="381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158740" cy="1576070"/>
                      </a:xfrm>
                      <a:prstGeom prst="rect">
                        <a:avLst/>
                      </a:prstGeom>
                      <a:noFill/>
                      <a:ln>
                        <a:noFill/>
                      </a:ln>
                    </pic:spPr>
                  </pic:pic>
                </a:graphicData>
              </a:graphic>
            </wp:inline>
          </w:drawing>
        </w:r>
      </w:del>
    </w:p>
    <w:p w14:paraId="28E0F44D" w14:textId="77777777" w:rsidR="00A013FD" w:rsidRPr="00A013FD" w:rsidRDefault="00A013FD" w:rsidP="00A013FD">
      <w:pPr>
        <w:rPr>
          <w:del w:id="27613" w:author="Johnny Schultz" w:date="2020-02-12T15:55:00Z"/>
        </w:rPr>
      </w:pPr>
    </w:p>
    <w:p w14:paraId="59090556" w14:textId="77777777" w:rsidR="00A013FD" w:rsidRPr="00A013FD" w:rsidRDefault="00A013FD" w:rsidP="00A013FD">
      <w:pPr>
        <w:keepNext/>
        <w:keepLines/>
        <w:spacing w:before="480" w:after="120"/>
        <w:jc w:val="center"/>
        <w:rPr>
          <w:del w:id="27614" w:author="Johnny Schultz" w:date="2020-02-12T15:55:00Z"/>
          <w:caps/>
          <w:sz w:val="20"/>
        </w:rPr>
      </w:pPr>
      <w:del w:id="27615" w:author="Johnny Schultz" w:date="2020-02-12T15:55:00Z">
        <w:r w:rsidRPr="00A013FD">
          <w:rPr>
            <w:caps/>
            <w:sz w:val="20"/>
          </w:rPr>
          <w:delText>Figure A5-7</w:delText>
        </w:r>
      </w:del>
    </w:p>
    <w:p w14:paraId="4A1EAC80" w14:textId="77777777" w:rsidR="00A013FD" w:rsidRPr="00A013FD" w:rsidRDefault="00A013FD" w:rsidP="00A013FD">
      <w:pPr>
        <w:keepNext/>
        <w:keepLines/>
        <w:spacing w:before="0" w:after="480"/>
        <w:jc w:val="center"/>
        <w:rPr>
          <w:del w:id="27616" w:author="Johnny Schultz" w:date="2020-02-12T15:55:00Z"/>
          <w:rFonts w:ascii="Times New Roman Bold" w:hAnsi="Times New Roman Bold"/>
          <w:b/>
          <w:sz w:val="20"/>
        </w:rPr>
      </w:pPr>
      <w:del w:id="27617" w:author="Johnny Schultz" w:date="2020-02-12T15:55:00Z">
        <w:r w:rsidRPr="00A013FD">
          <w:rPr>
            <w:rFonts w:ascii="Times New Roman Bold" w:hAnsi="Times New Roman Bold"/>
            <w:b/>
            <w:sz w:val="20"/>
          </w:rPr>
          <w:delText xml:space="preserve">Power spectral properties of spread spectrum with constant envelope </w:delText>
        </w:r>
      </w:del>
    </w:p>
    <w:p w14:paraId="15CC98CC" w14:textId="77777777" w:rsidR="00A013FD" w:rsidRPr="00A013FD" w:rsidRDefault="00A013FD" w:rsidP="00A013FD">
      <w:pPr>
        <w:keepNext/>
        <w:keepLines/>
        <w:jc w:val="center"/>
        <w:rPr>
          <w:del w:id="27618" w:author="Johnny Schultz" w:date="2020-02-12T15:55:00Z"/>
        </w:rPr>
      </w:pPr>
      <w:del w:id="27619" w:author="Johnny Schultz" w:date="2020-02-12T15:55:00Z">
        <w:r w:rsidRPr="00A013FD">
          <w:rPr>
            <w:noProof/>
            <w:sz w:val="18"/>
            <w:lang w:val="fr-CA" w:eastAsia="fr-CA"/>
          </w:rPr>
          <w:drawing>
            <wp:inline distT="0" distB="0" distL="0" distR="0" wp14:anchorId="06EB7EFB" wp14:editId="13731982">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del>
    </w:p>
    <w:p w14:paraId="650E8BF8" w14:textId="77777777" w:rsidR="00A013FD" w:rsidRPr="00A013FD" w:rsidRDefault="00A013FD" w:rsidP="00A013FD">
      <w:pPr>
        <w:keepNext/>
        <w:keepLines/>
        <w:tabs>
          <w:tab w:val="left" w:pos="360"/>
        </w:tabs>
        <w:spacing w:before="200"/>
        <w:ind w:left="360" w:hanging="360"/>
        <w:outlineLvl w:val="1"/>
        <w:rPr>
          <w:del w:id="27620" w:author="Johnny Schultz" w:date="2020-02-12T15:55:00Z"/>
          <w:b/>
        </w:rPr>
      </w:pPr>
      <w:del w:id="27621" w:author="Johnny Schultz" w:date="2020-02-12T15:55:00Z">
        <w:r w:rsidRPr="00A013FD">
          <w:rPr>
            <w:b/>
          </w:rPr>
          <w:delText>2.3</w:delText>
        </w:r>
        <w:r w:rsidRPr="00A013FD">
          <w:rPr>
            <w:b/>
          </w:rPr>
          <w:tab/>
          <w:delText>Baseband shaping and quadrature modulation</w:delText>
        </w:r>
      </w:del>
    </w:p>
    <w:p w14:paraId="7A1C9C55" w14:textId="77777777" w:rsidR="00A013FD" w:rsidRPr="00A013FD" w:rsidRDefault="00A013FD" w:rsidP="00A013FD">
      <w:pPr>
        <w:rPr>
          <w:del w:id="27622" w:author="Johnny Schultz" w:date="2020-02-12T15:55:00Z"/>
        </w:rPr>
      </w:pPr>
      <w:del w:id="27623" w:author="Johnny Schultz" w:date="2020-02-12T15:55:00Z">
        <w:r w:rsidRPr="00A013FD">
          <w:delText>The baseband symbols shall be squared root raised cosine filtered. The roll-off factor should be α = 0.25 or α = 0.20. It should be noted that the shaping is not applicable to CPM spreading.</w:delText>
        </w:r>
      </w:del>
    </w:p>
    <w:p w14:paraId="36A650A8" w14:textId="77777777" w:rsidR="00A013FD" w:rsidRPr="00A013FD" w:rsidRDefault="00A013FD" w:rsidP="00A013FD">
      <w:pPr>
        <w:keepNext/>
        <w:keepLines/>
        <w:tabs>
          <w:tab w:val="left" w:pos="360"/>
        </w:tabs>
        <w:spacing w:before="200"/>
        <w:ind w:left="360" w:hanging="360"/>
        <w:outlineLvl w:val="1"/>
        <w:rPr>
          <w:del w:id="27624" w:author="Johnny Schultz" w:date="2020-02-12T15:55:00Z"/>
          <w:b/>
        </w:rPr>
      </w:pPr>
      <w:del w:id="27625" w:author="Johnny Schultz" w:date="2020-02-12T15:55:00Z">
        <w:r w:rsidRPr="00A013FD">
          <w:rPr>
            <w:b/>
          </w:rPr>
          <w:delText>2.4</w:delText>
        </w:r>
        <w:r w:rsidRPr="00A013FD">
          <w:rPr>
            <w:b/>
          </w:rPr>
          <w:tab/>
          <w:delText>Transmission timing accuracy</w:delText>
        </w:r>
      </w:del>
    </w:p>
    <w:p w14:paraId="2571068A" w14:textId="77777777" w:rsidR="00A013FD" w:rsidRPr="00A013FD" w:rsidRDefault="00A013FD" w:rsidP="00A013FD">
      <w:pPr>
        <w:keepNext/>
        <w:keepLines/>
        <w:tabs>
          <w:tab w:val="clear" w:pos="1134"/>
          <w:tab w:val="left" w:pos="360"/>
        </w:tabs>
        <w:spacing w:before="200"/>
        <w:outlineLvl w:val="2"/>
        <w:rPr>
          <w:del w:id="27626" w:author="Johnny Schultz" w:date="2020-02-12T15:55:00Z"/>
          <w:b/>
        </w:rPr>
      </w:pPr>
      <w:del w:id="27627" w:author="Johnny Schultz" w:date="2020-02-12T15:55:00Z">
        <w:r w:rsidRPr="00A013FD">
          <w:rPr>
            <w:b/>
          </w:rPr>
          <w:delText>2.4.1</w:delText>
        </w:r>
        <w:r w:rsidRPr="00A013FD">
          <w:rPr>
            <w:b/>
          </w:rPr>
          <w:tab/>
          <w:delText>Symbol timing accuracy (at the output of satellite)</w:delText>
        </w:r>
      </w:del>
    </w:p>
    <w:p w14:paraId="7C1496E0" w14:textId="77777777" w:rsidR="00A013FD" w:rsidRPr="00A013FD" w:rsidRDefault="00A013FD" w:rsidP="00A013FD">
      <w:pPr>
        <w:rPr>
          <w:del w:id="27628" w:author="Johnny Schultz" w:date="2020-02-12T15:55:00Z"/>
        </w:rPr>
      </w:pPr>
      <w:del w:id="27629" w:author="Johnny Schultz" w:date="2020-02-12T15:55:00Z">
        <w:r w:rsidRPr="00A013FD">
          <w:delText xml:space="preserve">The timing accuracy of the transmit signal at the satellite should be better than 20 ppm. </w:delText>
        </w:r>
      </w:del>
    </w:p>
    <w:p w14:paraId="3CECF8CD" w14:textId="77777777" w:rsidR="00A013FD" w:rsidRPr="00A013FD" w:rsidRDefault="00A013FD" w:rsidP="00A013FD">
      <w:pPr>
        <w:keepNext/>
        <w:keepLines/>
        <w:tabs>
          <w:tab w:val="clear" w:pos="1134"/>
          <w:tab w:val="left" w:pos="360"/>
        </w:tabs>
        <w:spacing w:before="200"/>
        <w:ind w:left="360" w:hanging="360"/>
        <w:outlineLvl w:val="2"/>
        <w:rPr>
          <w:del w:id="27630" w:author="Johnny Schultz" w:date="2020-02-12T15:55:00Z"/>
          <w:b/>
        </w:rPr>
      </w:pPr>
      <w:del w:id="27631" w:author="Johnny Schultz" w:date="2020-02-12T15:55:00Z">
        <w:r w:rsidRPr="00A013FD">
          <w:rPr>
            <w:b/>
          </w:rPr>
          <w:delText>2.4.2</w:delText>
        </w:r>
        <w:r w:rsidRPr="00A013FD">
          <w:rPr>
            <w:b/>
          </w:rPr>
          <w:tab/>
          <w:delText>Transmitter timing jitter</w:delText>
        </w:r>
      </w:del>
    </w:p>
    <w:p w14:paraId="6A1199D3" w14:textId="77777777" w:rsidR="00A013FD" w:rsidRPr="00A013FD" w:rsidRDefault="00A013FD" w:rsidP="00A013FD">
      <w:pPr>
        <w:rPr>
          <w:del w:id="27632" w:author="Johnny Schultz" w:date="2020-02-12T15:55:00Z"/>
        </w:rPr>
      </w:pPr>
      <w:del w:id="27633" w:author="Johnny Schultz" w:date="2020-02-12T15:55:00Z">
        <w:r w:rsidRPr="00A013FD">
          <w:delText>The timing jitter should be better than 5% of the symbol interval (peak value).</w:delText>
        </w:r>
      </w:del>
    </w:p>
    <w:p w14:paraId="40472D30" w14:textId="77777777" w:rsidR="00A013FD" w:rsidRPr="00A013FD" w:rsidRDefault="00A013FD" w:rsidP="00A013FD">
      <w:pPr>
        <w:keepNext/>
        <w:keepLines/>
        <w:tabs>
          <w:tab w:val="clear" w:pos="1134"/>
          <w:tab w:val="left" w:pos="360"/>
        </w:tabs>
        <w:spacing w:before="200"/>
        <w:ind w:left="360" w:hanging="360"/>
        <w:outlineLvl w:val="2"/>
        <w:rPr>
          <w:del w:id="27634" w:author="Johnny Schultz" w:date="2020-02-12T15:55:00Z"/>
          <w:b/>
        </w:rPr>
      </w:pPr>
      <w:del w:id="27635" w:author="Johnny Schultz" w:date="2020-02-12T15:55:00Z">
        <w:r w:rsidRPr="00A013FD">
          <w:rPr>
            <w:b/>
          </w:rPr>
          <w:delText>2.4.3</w:delText>
        </w:r>
        <w:r w:rsidRPr="00A013FD">
          <w:rPr>
            <w:b/>
          </w:rPr>
          <w:tab/>
          <w:delText xml:space="preserve">Slot transmission accuracy at the satellite output </w:delText>
        </w:r>
      </w:del>
    </w:p>
    <w:p w14:paraId="059D55BF" w14:textId="77777777" w:rsidR="00A013FD" w:rsidRPr="00A013FD" w:rsidRDefault="00A013FD" w:rsidP="00A013FD">
      <w:pPr>
        <w:rPr>
          <w:del w:id="27636" w:author="Johnny Schultz" w:date="2020-02-12T15:55:00Z"/>
        </w:rPr>
      </w:pPr>
      <w:del w:id="27637" w:author="Johnny Schultz" w:date="2020-02-12T15:55:00Z">
        <w:r w:rsidRPr="00A013FD">
          <w:delText>The slot transmission accuracy should be better than 100 µs (peak) relative for example to GNSS reference timing.</w:delText>
        </w:r>
      </w:del>
    </w:p>
    <w:p w14:paraId="7FEF228D" w14:textId="77777777" w:rsidR="00A013FD" w:rsidRPr="00A013FD" w:rsidRDefault="00A013FD" w:rsidP="00A013FD">
      <w:pPr>
        <w:keepNext/>
        <w:keepLines/>
        <w:tabs>
          <w:tab w:val="left" w:pos="360"/>
        </w:tabs>
        <w:spacing w:before="200"/>
        <w:ind w:left="360" w:hanging="360"/>
        <w:outlineLvl w:val="1"/>
        <w:rPr>
          <w:del w:id="27638" w:author="Johnny Schultz" w:date="2020-02-12T15:55:00Z"/>
          <w:b/>
        </w:rPr>
      </w:pPr>
      <w:del w:id="27639" w:author="Johnny Schultz" w:date="2020-02-12T15:55:00Z">
        <w:r w:rsidRPr="00A013FD">
          <w:rPr>
            <w:b/>
          </w:rPr>
          <w:delText>2.5</w:delText>
        </w:r>
        <w:r w:rsidRPr="00A013FD">
          <w:rPr>
            <w:b/>
          </w:rPr>
          <w:tab/>
          <w:delText>Half duplex and full duplex satellites</w:delText>
        </w:r>
      </w:del>
    </w:p>
    <w:p w14:paraId="140D74D6" w14:textId="77777777" w:rsidR="00A013FD" w:rsidRPr="00A013FD" w:rsidRDefault="00A013FD" w:rsidP="00A013FD">
      <w:pPr>
        <w:rPr>
          <w:del w:id="27640" w:author="Johnny Schultz" w:date="2020-02-12T15:55:00Z"/>
        </w:rPr>
      </w:pPr>
      <w:del w:id="27641" w:author="Johnny Schultz" w:date="2020-02-12T15:55:00Z">
        <w:r w:rsidRPr="00A013FD">
          <w:delText>See § 2.5 of Annex 4.</w:delText>
        </w:r>
      </w:del>
    </w:p>
    <w:p w14:paraId="6347E1B9" w14:textId="77777777" w:rsidR="00A013FD" w:rsidRPr="00A013FD" w:rsidRDefault="00A013FD" w:rsidP="00A013FD">
      <w:pPr>
        <w:keepNext/>
        <w:keepLines/>
        <w:tabs>
          <w:tab w:val="left" w:pos="360"/>
        </w:tabs>
        <w:spacing w:before="200"/>
        <w:ind w:left="360" w:hanging="360"/>
        <w:outlineLvl w:val="1"/>
        <w:rPr>
          <w:del w:id="27642" w:author="Johnny Schultz" w:date="2020-02-12T15:55:00Z"/>
          <w:b/>
        </w:rPr>
      </w:pPr>
      <w:del w:id="27643" w:author="Johnny Schultz" w:date="2020-02-12T15:55:00Z">
        <w:r w:rsidRPr="00A013FD">
          <w:rPr>
            <w:b/>
          </w:rPr>
          <w:delText>2.6</w:delText>
        </w:r>
        <w:r w:rsidRPr="00A013FD">
          <w:rPr>
            <w:b/>
          </w:rPr>
          <w:tab/>
          <w:delText>Frame hierarchy</w:delText>
        </w:r>
      </w:del>
    </w:p>
    <w:p w14:paraId="57AB67F2" w14:textId="77777777" w:rsidR="00A013FD" w:rsidRPr="00A013FD" w:rsidRDefault="00A013FD" w:rsidP="00A013FD">
      <w:pPr>
        <w:rPr>
          <w:del w:id="27644" w:author="Johnny Schultz" w:date="2020-02-12T15:55:00Z"/>
        </w:rPr>
      </w:pPr>
      <w:del w:id="27645" w:author="Johnny Schultz" w:date="2020-02-12T15:55:00Z">
        <w:r w:rsidRPr="00A013FD">
          <w:delText xml:space="preserve">The VDES frame structure is identical and synchronized in time on the Earth’s surface to UTC (as in AIS). The frame hierarchy is shown in Annex 6. </w:delText>
        </w:r>
      </w:del>
    </w:p>
    <w:p w14:paraId="65BFA4C6" w14:textId="77777777" w:rsidR="00A013FD" w:rsidRPr="00A013FD" w:rsidRDefault="00A013FD" w:rsidP="00A013FD">
      <w:pPr>
        <w:keepNext/>
        <w:keepLines/>
        <w:tabs>
          <w:tab w:val="clear" w:pos="1134"/>
          <w:tab w:val="left" w:pos="360"/>
        </w:tabs>
        <w:spacing w:before="200"/>
        <w:ind w:left="360" w:hanging="360"/>
        <w:outlineLvl w:val="2"/>
        <w:rPr>
          <w:del w:id="27646" w:author="Johnny Schultz" w:date="2020-02-12T15:55:00Z"/>
          <w:b/>
        </w:rPr>
      </w:pPr>
      <w:del w:id="27647" w:author="Johnny Schultz" w:date="2020-02-12T15:55:00Z">
        <w:r w:rsidRPr="00A013FD">
          <w:rPr>
            <w:b/>
          </w:rPr>
          <w:delText>2.6.1</w:delText>
        </w:r>
        <w:r w:rsidRPr="00A013FD">
          <w:rPr>
            <w:b/>
          </w:rPr>
          <w:tab/>
          <w:delText>Uplink physical layer frame (PL-Frame)</w:delText>
        </w:r>
      </w:del>
    </w:p>
    <w:p w14:paraId="0421356C" w14:textId="77777777" w:rsidR="00A013FD" w:rsidRPr="00A013FD" w:rsidRDefault="00A013FD" w:rsidP="00A013FD">
      <w:pPr>
        <w:rPr>
          <w:del w:id="27648" w:author="Johnny Schultz" w:date="2020-02-12T15:55:00Z"/>
        </w:rPr>
      </w:pPr>
      <w:del w:id="27649" w:author="Johnny Schultz" w:date="2020-02-12T15:55:00Z">
        <w:r w:rsidRPr="00A013FD">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90B1C85" w14:textId="77777777" w:rsidR="00A013FD" w:rsidRPr="00A013FD" w:rsidRDefault="00A013FD" w:rsidP="00A013FD">
      <w:pPr>
        <w:keepNext/>
        <w:keepLines/>
        <w:tabs>
          <w:tab w:val="clear" w:pos="1134"/>
          <w:tab w:val="left" w:pos="360"/>
        </w:tabs>
        <w:spacing w:before="200"/>
        <w:ind w:left="360" w:hanging="360"/>
        <w:outlineLvl w:val="2"/>
        <w:rPr>
          <w:del w:id="27650" w:author="Johnny Schultz" w:date="2020-02-12T15:55:00Z"/>
          <w:b/>
        </w:rPr>
      </w:pPr>
      <w:del w:id="27651" w:author="Johnny Schultz" w:date="2020-02-12T15:55:00Z">
        <w:r w:rsidRPr="00A013FD">
          <w:rPr>
            <w:b/>
          </w:rPr>
          <w:delText>2.6.2</w:delText>
        </w:r>
        <w:r w:rsidRPr="00A013FD">
          <w:rPr>
            <w:b/>
          </w:rPr>
          <w:tab/>
          <w:delText>Burst structure</w:delText>
        </w:r>
      </w:del>
    </w:p>
    <w:p w14:paraId="0A51DB35" w14:textId="77777777" w:rsidR="00A013FD" w:rsidRPr="00A013FD" w:rsidRDefault="00A013FD" w:rsidP="00A013FD">
      <w:pPr>
        <w:rPr>
          <w:del w:id="27652" w:author="Johnny Schultz" w:date="2020-02-12T15:55:00Z"/>
        </w:rPr>
      </w:pPr>
      <w:del w:id="27653" w:author="Johnny Schultz" w:date="2020-02-12T15:55:00Z">
        <w:r w:rsidRPr="00A013FD">
          <w:delText xml:space="preserve">For the VDE-SAT uplink, the active portion of PL-frame is referred to as a burst. Figure A5-8 illustrates the burst structure for non-spread and spread waveforms </w:delText>
        </w:r>
      </w:del>
    </w:p>
    <w:p w14:paraId="01533F46" w14:textId="77777777" w:rsidR="00A013FD" w:rsidRPr="00A013FD" w:rsidRDefault="00A013FD" w:rsidP="00A013FD">
      <w:pPr>
        <w:keepNext/>
        <w:keepLines/>
        <w:spacing w:before="480" w:after="120"/>
        <w:jc w:val="center"/>
        <w:rPr>
          <w:del w:id="27654" w:author="Johnny Schultz" w:date="2020-02-12T15:55:00Z"/>
          <w:caps/>
          <w:sz w:val="20"/>
        </w:rPr>
      </w:pPr>
      <w:del w:id="27655" w:author="Johnny Schultz" w:date="2020-02-12T15:55:00Z">
        <w:r w:rsidRPr="00A013FD">
          <w:rPr>
            <w:caps/>
            <w:sz w:val="20"/>
          </w:rPr>
          <w:delText>Figure A5-8</w:delText>
        </w:r>
      </w:del>
    </w:p>
    <w:p w14:paraId="71AF0AB0" w14:textId="77777777" w:rsidR="00A013FD" w:rsidRPr="00A013FD" w:rsidRDefault="00A013FD" w:rsidP="00A013FD">
      <w:pPr>
        <w:keepNext/>
        <w:keepLines/>
        <w:spacing w:before="0" w:after="480"/>
        <w:jc w:val="center"/>
        <w:rPr>
          <w:del w:id="27656" w:author="Johnny Schultz" w:date="2020-02-12T15:55:00Z"/>
          <w:rFonts w:ascii="Times New Roman Bold" w:hAnsi="Times New Roman Bold"/>
          <w:b/>
          <w:sz w:val="20"/>
        </w:rPr>
      </w:pPr>
      <w:del w:id="27657" w:author="Johnny Schultz" w:date="2020-02-12T15:55:00Z">
        <w:r w:rsidRPr="00A013FD">
          <w:rPr>
            <w:rFonts w:ascii="Times New Roman Bold" w:hAnsi="Times New Roman Bold"/>
            <w:b/>
            <w:sz w:val="20"/>
          </w:rPr>
          <w:delText>VDE-SAT uplink burst structure (a) without spreading (b) with spreading</w:delText>
        </w:r>
      </w:del>
    </w:p>
    <w:p w14:paraId="6339ECDC" w14:textId="77777777" w:rsidR="00A013FD" w:rsidRPr="00A013FD" w:rsidRDefault="00A013FD" w:rsidP="00A013FD">
      <w:pPr>
        <w:keepNext/>
        <w:keepLines/>
        <w:jc w:val="center"/>
        <w:rPr>
          <w:del w:id="27658" w:author="Johnny Schultz" w:date="2020-02-12T15:55:00Z"/>
        </w:rPr>
      </w:pPr>
      <w:del w:id="27659" w:author="Johnny Schultz" w:date="2020-02-12T15:55:00Z">
        <w:r w:rsidRPr="00A013FD">
          <w:rPr>
            <w:noProof/>
            <w:lang w:val="fr-CA" w:eastAsia="fr-CA"/>
          </w:rPr>
          <w:drawing>
            <wp:inline distT="0" distB="0" distL="0" distR="0" wp14:anchorId="41A65E27" wp14:editId="2676D46A">
              <wp:extent cx="6080125" cy="523367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6080125" cy="5233670"/>
                      </a:xfrm>
                      <a:prstGeom prst="rect">
                        <a:avLst/>
                      </a:prstGeom>
                      <a:noFill/>
                      <a:ln>
                        <a:noFill/>
                      </a:ln>
                    </pic:spPr>
                  </pic:pic>
                </a:graphicData>
              </a:graphic>
            </wp:inline>
          </w:drawing>
        </w:r>
      </w:del>
    </w:p>
    <w:p w14:paraId="4040A118" w14:textId="77777777" w:rsidR="00A013FD" w:rsidRPr="00A013FD" w:rsidRDefault="00A013FD" w:rsidP="00A013FD">
      <w:pPr>
        <w:keepNext/>
        <w:keepLines/>
        <w:tabs>
          <w:tab w:val="clear" w:pos="1134"/>
          <w:tab w:val="left" w:pos="360"/>
        </w:tabs>
        <w:spacing w:before="200"/>
        <w:ind w:left="360" w:hanging="360"/>
        <w:outlineLvl w:val="2"/>
        <w:rPr>
          <w:del w:id="27660" w:author="Johnny Schultz" w:date="2020-02-12T15:55:00Z"/>
          <w:b/>
        </w:rPr>
      </w:pPr>
      <w:del w:id="27661" w:author="Johnny Schultz" w:date="2020-02-12T15:55:00Z">
        <w:r w:rsidRPr="00A013FD">
          <w:rPr>
            <w:b/>
          </w:rPr>
          <w:delText>2.6.3</w:delText>
        </w:r>
        <w:r w:rsidRPr="00A013FD">
          <w:rPr>
            <w:b/>
          </w:rPr>
          <w:tab/>
          <w:delText xml:space="preserve">Guard time and ramp up </w:delText>
        </w:r>
      </w:del>
    </w:p>
    <w:p w14:paraId="0A70E226" w14:textId="77777777" w:rsidR="00A013FD" w:rsidRPr="00A013FD" w:rsidRDefault="00A013FD" w:rsidP="00A013FD">
      <w:pPr>
        <w:rPr>
          <w:del w:id="27662" w:author="Johnny Schultz" w:date="2020-02-12T15:55:00Z"/>
        </w:rPr>
      </w:pPr>
      <w:del w:id="27663" w:author="Johnny Schultz" w:date="2020-02-12T15:55:00Z">
        <w:r w:rsidRPr="00A013FD">
          <w:delText>The ramp up time from −30 dBc to −1.5 dBc of the power shall occur in less than or equal to 300 µs for 50 kHz channel occupancy. This is a means to maintain compliancy with the adjacent channel interference requirements.</w:delText>
        </w:r>
      </w:del>
    </w:p>
    <w:p w14:paraId="27A089C6" w14:textId="77777777" w:rsidR="00A013FD" w:rsidRPr="00A013FD" w:rsidRDefault="00A013FD" w:rsidP="00A013FD">
      <w:pPr>
        <w:rPr>
          <w:del w:id="27664" w:author="Johnny Schultz" w:date="2020-02-12T15:55:00Z"/>
        </w:rPr>
      </w:pPr>
      <w:del w:id="27665" w:author="Johnny Schultz" w:date="2020-02-12T15:55:00Z">
        <w:r w:rsidRPr="00A013FD">
          <w:delText>The guard time at the beginning of a burst may not be required, but has been provided to allow for future expansion of the pilot, synchronization word and the PL-Frame format header.</w:delText>
        </w:r>
      </w:del>
    </w:p>
    <w:p w14:paraId="54D22CB9" w14:textId="77777777" w:rsidR="00A013FD" w:rsidRPr="00A013FD" w:rsidRDefault="00A013FD" w:rsidP="00A013FD">
      <w:pPr>
        <w:keepNext/>
        <w:keepLines/>
        <w:tabs>
          <w:tab w:val="clear" w:pos="1134"/>
          <w:tab w:val="left" w:pos="360"/>
        </w:tabs>
        <w:spacing w:before="200"/>
        <w:ind w:left="360" w:hanging="360"/>
        <w:outlineLvl w:val="2"/>
        <w:rPr>
          <w:del w:id="27666" w:author="Johnny Schultz" w:date="2020-02-12T15:55:00Z"/>
          <w:b/>
        </w:rPr>
      </w:pPr>
      <w:del w:id="27667" w:author="Johnny Schultz" w:date="2020-02-12T15:55:00Z">
        <w:r w:rsidRPr="00A013FD">
          <w:rPr>
            <w:b/>
          </w:rPr>
          <w:delText>2.6.4</w:delText>
        </w:r>
        <w:r w:rsidRPr="00A013FD">
          <w:rPr>
            <w:b/>
          </w:rPr>
          <w:tab/>
          <w:delText>Preamble</w:delText>
        </w:r>
      </w:del>
    </w:p>
    <w:p w14:paraId="1E0A8D1A" w14:textId="77777777" w:rsidR="00A013FD" w:rsidRPr="00A013FD" w:rsidRDefault="00A013FD" w:rsidP="00A013FD">
      <w:pPr>
        <w:rPr>
          <w:del w:id="27668" w:author="Johnny Schultz" w:date="2020-02-12T15:55:00Z"/>
        </w:rPr>
      </w:pPr>
      <w:del w:id="27669" w:author="Johnny Schultz" w:date="2020-02-12T15:55:00Z">
        <w:r w:rsidRPr="00A013FD">
          <w:delText xml:space="preserve">A fixed format preamble as shown in Fig. A5-8 is used for non-spread burst and optionally for spread bursts. It consists of a CW (unmodulated carrier) pilot, a unique synchronization word and a format header. The preamble duration is shown in Table A5-5. </w:delText>
        </w:r>
      </w:del>
    </w:p>
    <w:p w14:paraId="15D3D466" w14:textId="77777777" w:rsidR="00A013FD" w:rsidRPr="00A013FD" w:rsidRDefault="00A013FD" w:rsidP="00A013FD">
      <w:pPr>
        <w:keepNext/>
        <w:spacing w:before="560" w:after="120"/>
        <w:jc w:val="center"/>
        <w:rPr>
          <w:del w:id="27670" w:author="Johnny Schultz" w:date="2020-02-12T15:55:00Z"/>
          <w:caps/>
          <w:sz w:val="20"/>
        </w:rPr>
      </w:pPr>
      <w:del w:id="27671" w:author="Johnny Schultz" w:date="2020-02-12T15:55:00Z">
        <w:r w:rsidRPr="00A013FD">
          <w:rPr>
            <w:caps/>
            <w:sz w:val="20"/>
          </w:rPr>
          <w:delText>TABLE A5-5</w:delText>
        </w:r>
      </w:del>
    </w:p>
    <w:p w14:paraId="7A87F823" w14:textId="77777777" w:rsidR="00A013FD" w:rsidRPr="00A013FD" w:rsidRDefault="00A013FD" w:rsidP="00A013FD">
      <w:pPr>
        <w:keepNext/>
        <w:keepLines/>
        <w:spacing w:before="0" w:after="120"/>
        <w:jc w:val="center"/>
        <w:rPr>
          <w:del w:id="27672" w:author="Johnny Schultz" w:date="2020-02-12T15:55:00Z"/>
          <w:rFonts w:ascii="Times New Roman Bold" w:hAnsi="Times New Roman Bold"/>
          <w:b/>
          <w:sz w:val="20"/>
        </w:rPr>
      </w:pPr>
      <w:del w:id="27673" w:author="Johnny Schultz" w:date="2020-02-12T15:55:00Z">
        <w:r w:rsidRPr="00A013FD">
          <w:rPr>
            <w:rFonts w:ascii="Times New Roman Bold" w:hAnsi="Times New Roman Bold"/>
            <w:b/>
            <w:sz w:val="20"/>
          </w:rPr>
          <w:delText>Preamble Duration</w:delText>
        </w:r>
      </w:del>
    </w:p>
    <w:tbl>
      <w:tblPr>
        <w:tblStyle w:val="TableGrid"/>
        <w:tblW w:w="0" w:type="auto"/>
        <w:jc w:val="center"/>
        <w:tblLook w:val="04A0" w:firstRow="1" w:lastRow="0" w:firstColumn="1" w:lastColumn="0" w:noHBand="0" w:noVBand="1"/>
      </w:tblPr>
      <w:tblGrid>
        <w:gridCol w:w="1859"/>
        <w:gridCol w:w="1190"/>
        <w:gridCol w:w="883"/>
      </w:tblGrid>
      <w:tr w:rsidR="00A013FD" w:rsidRPr="00A013FD" w14:paraId="6CC2102E" w14:textId="77777777" w:rsidTr="00BF604E">
        <w:trPr>
          <w:jc w:val="center"/>
          <w:del w:id="27674" w:author="Johnny Schultz" w:date="2020-02-12T15:55:00Z"/>
        </w:trPr>
        <w:tc>
          <w:tcPr>
            <w:tcW w:w="1859" w:type="dxa"/>
          </w:tcPr>
          <w:p w14:paraId="4D474190" w14:textId="77777777" w:rsidR="00A013FD" w:rsidRPr="00A013FD" w:rsidRDefault="00A013FD" w:rsidP="00A013FD">
            <w:pPr>
              <w:spacing w:before="80" w:after="80"/>
              <w:rPr>
                <w:del w:id="27675" w:author="Johnny Schultz" w:date="2020-02-12T15:55:00Z"/>
                <w:rFonts w:asciiTheme="majorBidi" w:hAnsiTheme="majorBidi" w:cstheme="majorBidi"/>
                <w:b/>
                <w:sz w:val="20"/>
              </w:rPr>
            </w:pPr>
            <w:del w:id="27676" w:author="Johnny Schultz" w:date="2020-02-12T15:55:00Z">
              <w:r w:rsidRPr="00A013FD">
                <w:rPr>
                  <w:rFonts w:asciiTheme="majorBidi" w:hAnsiTheme="majorBidi" w:cstheme="majorBidi"/>
                  <w:b/>
                  <w:sz w:val="20"/>
                </w:rPr>
                <w:delText>Parameter</w:delText>
              </w:r>
            </w:del>
          </w:p>
        </w:tc>
        <w:tc>
          <w:tcPr>
            <w:tcW w:w="1190" w:type="dxa"/>
          </w:tcPr>
          <w:p w14:paraId="41AB0C0D" w14:textId="77777777" w:rsidR="00A013FD" w:rsidRPr="00A013FD" w:rsidRDefault="00A013FD" w:rsidP="00A013FD">
            <w:pPr>
              <w:spacing w:before="80" w:after="80"/>
              <w:rPr>
                <w:del w:id="27677" w:author="Johnny Schultz" w:date="2020-02-12T15:55:00Z"/>
                <w:rFonts w:asciiTheme="majorBidi" w:hAnsiTheme="majorBidi" w:cstheme="majorBidi"/>
                <w:b/>
                <w:sz w:val="20"/>
              </w:rPr>
            </w:pPr>
            <w:del w:id="27678" w:author="Johnny Schultz" w:date="2020-02-12T15:55:00Z">
              <w:r w:rsidRPr="00A013FD">
                <w:rPr>
                  <w:rFonts w:asciiTheme="majorBidi" w:hAnsiTheme="majorBidi" w:cstheme="majorBidi"/>
                  <w:b/>
                  <w:sz w:val="20"/>
                </w:rPr>
                <w:delText>Value</w:delText>
              </w:r>
            </w:del>
          </w:p>
        </w:tc>
        <w:tc>
          <w:tcPr>
            <w:tcW w:w="883" w:type="dxa"/>
          </w:tcPr>
          <w:p w14:paraId="59FA2749" w14:textId="77777777" w:rsidR="00A013FD" w:rsidRPr="00A013FD" w:rsidRDefault="00A013FD" w:rsidP="00A013FD">
            <w:pPr>
              <w:spacing w:before="80" w:after="80"/>
              <w:rPr>
                <w:del w:id="27679" w:author="Johnny Schultz" w:date="2020-02-12T15:55:00Z"/>
                <w:rFonts w:asciiTheme="majorBidi" w:hAnsiTheme="majorBidi" w:cstheme="majorBidi"/>
                <w:b/>
                <w:sz w:val="20"/>
              </w:rPr>
            </w:pPr>
            <w:del w:id="27680" w:author="Johnny Schultz" w:date="2020-02-12T15:55:00Z">
              <w:r w:rsidRPr="00A013FD">
                <w:rPr>
                  <w:rFonts w:asciiTheme="majorBidi" w:hAnsiTheme="majorBidi" w:cstheme="majorBidi"/>
                  <w:b/>
                  <w:sz w:val="20"/>
                </w:rPr>
                <w:delText>Unit</w:delText>
              </w:r>
            </w:del>
          </w:p>
        </w:tc>
      </w:tr>
      <w:tr w:rsidR="00A013FD" w:rsidRPr="00A013FD" w14:paraId="32D5B0DB" w14:textId="77777777" w:rsidTr="00BF604E">
        <w:trPr>
          <w:jc w:val="center"/>
          <w:del w:id="27681" w:author="Johnny Schultz" w:date="2020-02-12T15:55:00Z"/>
        </w:trPr>
        <w:tc>
          <w:tcPr>
            <w:tcW w:w="1859" w:type="dxa"/>
          </w:tcPr>
          <w:p w14:paraId="6BF3AD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82" w:author="Johnny Schultz" w:date="2020-02-12T15:55:00Z"/>
                <w:rFonts w:asciiTheme="majorBidi" w:hAnsiTheme="majorBidi" w:cstheme="majorBidi"/>
                <w:sz w:val="20"/>
              </w:rPr>
            </w:pPr>
            <w:del w:id="27683" w:author="Johnny Schultz" w:date="2020-02-12T15:55:00Z">
              <w:r w:rsidRPr="00A013FD">
                <w:rPr>
                  <w:rFonts w:asciiTheme="majorBidi" w:hAnsiTheme="majorBidi" w:cstheme="majorBidi"/>
                  <w:sz w:val="20"/>
                </w:rPr>
                <w:delText>Ramp up</w:delText>
              </w:r>
            </w:del>
          </w:p>
        </w:tc>
        <w:tc>
          <w:tcPr>
            <w:tcW w:w="1190" w:type="dxa"/>
          </w:tcPr>
          <w:p w14:paraId="7E5F32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84" w:author="Johnny Schultz" w:date="2020-02-12T15:55:00Z"/>
                <w:rFonts w:asciiTheme="majorBidi" w:hAnsiTheme="majorBidi" w:cstheme="majorBidi"/>
                <w:sz w:val="20"/>
              </w:rPr>
            </w:pPr>
            <w:del w:id="27685" w:author="Johnny Schultz" w:date="2020-02-12T15:55:00Z">
              <w:r w:rsidRPr="00A013FD">
                <w:rPr>
                  <w:rFonts w:asciiTheme="majorBidi" w:hAnsiTheme="majorBidi" w:cstheme="majorBidi"/>
                  <w:sz w:val="20"/>
                </w:rPr>
                <w:delText>0.30</w:delText>
              </w:r>
            </w:del>
          </w:p>
        </w:tc>
        <w:tc>
          <w:tcPr>
            <w:tcW w:w="883" w:type="dxa"/>
          </w:tcPr>
          <w:p w14:paraId="25330F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86" w:author="Johnny Schultz" w:date="2020-02-12T15:55:00Z"/>
                <w:rFonts w:asciiTheme="majorBidi" w:hAnsiTheme="majorBidi" w:cstheme="majorBidi"/>
                <w:sz w:val="20"/>
              </w:rPr>
            </w:pPr>
            <w:del w:id="27687" w:author="Johnny Schultz" w:date="2020-02-12T15:55:00Z">
              <w:r w:rsidRPr="00A013FD">
                <w:rPr>
                  <w:rFonts w:asciiTheme="majorBidi" w:hAnsiTheme="majorBidi" w:cstheme="majorBidi"/>
                  <w:sz w:val="20"/>
                </w:rPr>
                <w:delText>ms</w:delText>
              </w:r>
            </w:del>
          </w:p>
        </w:tc>
      </w:tr>
      <w:tr w:rsidR="00A013FD" w:rsidRPr="00A013FD" w14:paraId="4CF8292E" w14:textId="77777777" w:rsidTr="00BF604E">
        <w:trPr>
          <w:jc w:val="center"/>
          <w:del w:id="27688" w:author="Johnny Schultz" w:date="2020-02-12T15:55:00Z"/>
        </w:trPr>
        <w:tc>
          <w:tcPr>
            <w:tcW w:w="1859" w:type="dxa"/>
          </w:tcPr>
          <w:p w14:paraId="4AEE85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89" w:author="Johnny Schultz" w:date="2020-02-12T15:55:00Z"/>
                <w:rFonts w:asciiTheme="majorBidi" w:hAnsiTheme="majorBidi" w:cstheme="majorBidi"/>
                <w:sz w:val="20"/>
              </w:rPr>
            </w:pPr>
            <w:del w:id="27690" w:author="Johnny Schultz" w:date="2020-02-12T15:55:00Z">
              <w:r w:rsidRPr="00A013FD">
                <w:rPr>
                  <w:rFonts w:asciiTheme="majorBidi" w:hAnsiTheme="majorBidi" w:cstheme="majorBidi"/>
                  <w:sz w:val="20"/>
                </w:rPr>
                <w:delText>Symbol rate</w:delText>
              </w:r>
            </w:del>
          </w:p>
        </w:tc>
        <w:tc>
          <w:tcPr>
            <w:tcW w:w="1190" w:type="dxa"/>
          </w:tcPr>
          <w:p w14:paraId="3B822F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91" w:author="Johnny Schultz" w:date="2020-02-12T15:55:00Z"/>
                <w:rFonts w:asciiTheme="majorBidi" w:hAnsiTheme="majorBidi" w:cstheme="majorBidi"/>
                <w:sz w:val="20"/>
              </w:rPr>
            </w:pPr>
            <w:del w:id="27692" w:author="Johnny Schultz" w:date="2020-02-12T15:55:00Z">
              <w:r w:rsidRPr="00A013FD">
                <w:rPr>
                  <w:rFonts w:asciiTheme="majorBidi" w:hAnsiTheme="majorBidi" w:cstheme="majorBidi"/>
                  <w:sz w:val="20"/>
                </w:rPr>
                <w:delText>2.4</w:delText>
              </w:r>
            </w:del>
          </w:p>
        </w:tc>
        <w:tc>
          <w:tcPr>
            <w:tcW w:w="883" w:type="dxa"/>
          </w:tcPr>
          <w:p w14:paraId="0C69AC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93" w:author="Johnny Schultz" w:date="2020-02-12T15:55:00Z"/>
                <w:rFonts w:asciiTheme="majorBidi" w:hAnsiTheme="majorBidi" w:cstheme="majorBidi"/>
                <w:sz w:val="20"/>
              </w:rPr>
            </w:pPr>
            <w:del w:id="27694" w:author="Johnny Schultz" w:date="2020-02-12T15:55:00Z">
              <w:r w:rsidRPr="00A013FD">
                <w:rPr>
                  <w:rFonts w:asciiTheme="majorBidi" w:hAnsiTheme="majorBidi" w:cstheme="majorBidi"/>
                  <w:sz w:val="20"/>
                </w:rPr>
                <w:delText>ksym/s</w:delText>
              </w:r>
            </w:del>
          </w:p>
        </w:tc>
      </w:tr>
      <w:tr w:rsidR="00A013FD" w:rsidRPr="00A013FD" w14:paraId="41867C4E" w14:textId="77777777" w:rsidTr="00BF604E">
        <w:trPr>
          <w:jc w:val="center"/>
          <w:del w:id="27695" w:author="Johnny Schultz" w:date="2020-02-12T15:55:00Z"/>
        </w:trPr>
        <w:tc>
          <w:tcPr>
            <w:tcW w:w="1859" w:type="dxa"/>
          </w:tcPr>
          <w:p w14:paraId="6750B7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96" w:author="Johnny Schultz" w:date="2020-02-12T15:55:00Z"/>
                <w:rFonts w:asciiTheme="majorBidi" w:hAnsiTheme="majorBidi" w:cstheme="majorBidi"/>
                <w:sz w:val="20"/>
              </w:rPr>
            </w:pPr>
            <w:del w:id="27697" w:author="Johnny Schultz" w:date="2020-02-12T15:55:00Z">
              <w:r w:rsidRPr="00A013FD">
                <w:rPr>
                  <w:rFonts w:asciiTheme="majorBidi" w:hAnsiTheme="majorBidi" w:cstheme="majorBidi"/>
                  <w:sz w:val="20"/>
                </w:rPr>
                <w:delText>Modulation</w:delText>
              </w:r>
            </w:del>
          </w:p>
        </w:tc>
        <w:tc>
          <w:tcPr>
            <w:tcW w:w="1190" w:type="dxa"/>
          </w:tcPr>
          <w:p w14:paraId="1EAA26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698" w:author="Johnny Schultz" w:date="2020-02-12T15:55:00Z"/>
                <w:rFonts w:asciiTheme="majorBidi" w:hAnsiTheme="majorBidi" w:cstheme="majorBidi"/>
                <w:sz w:val="20"/>
              </w:rPr>
            </w:pPr>
            <w:del w:id="27699" w:author="Johnny Schultz" w:date="2020-02-12T15:55:00Z">
              <w:r w:rsidRPr="00A013FD">
                <w:rPr>
                  <w:rFonts w:asciiTheme="majorBidi" w:hAnsiTheme="majorBidi" w:cstheme="majorBidi"/>
                  <w:sz w:val="20"/>
                </w:rPr>
                <w:delText>BPSK</w:delText>
              </w:r>
            </w:del>
          </w:p>
        </w:tc>
        <w:tc>
          <w:tcPr>
            <w:tcW w:w="883" w:type="dxa"/>
          </w:tcPr>
          <w:p w14:paraId="00A127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00" w:author="Johnny Schultz" w:date="2020-02-12T15:55:00Z"/>
                <w:rFonts w:asciiTheme="majorBidi" w:hAnsiTheme="majorBidi" w:cstheme="majorBidi"/>
                <w:sz w:val="20"/>
              </w:rPr>
            </w:pPr>
          </w:p>
        </w:tc>
      </w:tr>
      <w:tr w:rsidR="00A013FD" w:rsidRPr="00A013FD" w14:paraId="6F337267" w14:textId="77777777" w:rsidTr="00BF604E">
        <w:trPr>
          <w:jc w:val="center"/>
          <w:del w:id="27701" w:author="Johnny Schultz" w:date="2020-02-12T15:55:00Z"/>
        </w:trPr>
        <w:tc>
          <w:tcPr>
            <w:tcW w:w="1859" w:type="dxa"/>
          </w:tcPr>
          <w:p w14:paraId="5F5B8C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02" w:author="Johnny Schultz" w:date="2020-02-12T15:55:00Z"/>
                <w:rFonts w:asciiTheme="majorBidi" w:hAnsiTheme="majorBidi" w:cstheme="majorBidi"/>
                <w:sz w:val="20"/>
              </w:rPr>
            </w:pPr>
            <w:del w:id="27703" w:author="Johnny Schultz" w:date="2020-02-12T15:55:00Z">
              <w:r w:rsidRPr="00A013FD">
                <w:rPr>
                  <w:rFonts w:asciiTheme="majorBidi" w:hAnsiTheme="majorBidi" w:cstheme="majorBidi"/>
                  <w:sz w:val="20"/>
                </w:rPr>
                <w:delText xml:space="preserve">CW pilot duration </w:delText>
              </w:r>
            </w:del>
          </w:p>
        </w:tc>
        <w:tc>
          <w:tcPr>
            <w:tcW w:w="1190" w:type="dxa"/>
          </w:tcPr>
          <w:p w14:paraId="5635C9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04" w:author="Johnny Schultz" w:date="2020-02-12T15:55:00Z"/>
                <w:rFonts w:asciiTheme="majorBidi" w:hAnsiTheme="majorBidi" w:cstheme="majorBidi"/>
                <w:sz w:val="20"/>
              </w:rPr>
            </w:pPr>
            <w:del w:id="27705" w:author="Johnny Schultz" w:date="2020-02-12T15:55:00Z">
              <w:r w:rsidRPr="00A013FD">
                <w:rPr>
                  <w:rFonts w:asciiTheme="majorBidi" w:hAnsiTheme="majorBidi" w:cstheme="majorBidi"/>
                  <w:sz w:val="20"/>
                </w:rPr>
                <w:delText>4</w:delText>
              </w:r>
            </w:del>
          </w:p>
        </w:tc>
        <w:tc>
          <w:tcPr>
            <w:tcW w:w="883" w:type="dxa"/>
          </w:tcPr>
          <w:p w14:paraId="6885C7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06" w:author="Johnny Schultz" w:date="2020-02-12T15:55:00Z"/>
                <w:rFonts w:asciiTheme="majorBidi" w:hAnsiTheme="majorBidi" w:cstheme="majorBidi"/>
                <w:sz w:val="20"/>
              </w:rPr>
            </w:pPr>
            <w:del w:id="27707" w:author="Johnny Schultz" w:date="2020-02-12T15:55:00Z">
              <w:r w:rsidRPr="00A013FD">
                <w:rPr>
                  <w:rFonts w:asciiTheme="majorBidi" w:hAnsiTheme="majorBidi" w:cstheme="majorBidi"/>
                  <w:sz w:val="20"/>
                </w:rPr>
                <w:delText>symbols</w:delText>
              </w:r>
            </w:del>
          </w:p>
        </w:tc>
      </w:tr>
      <w:tr w:rsidR="00A013FD" w:rsidRPr="00A013FD" w14:paraId="1251343D" w14:textId="77777777" w:rsidTr="00BF604E">
        <w:trPr>
          <w:jc w:val="center"/>
          <w:del w:id="27708" w:author="Johnny Schultz" w:date="2020-02-12T15:55:00Z"/>
        </w:trPr>
        <w:tc>
          <w:tcPr>
            <w:tcW w:w="1859" w:type="dxa"/>
          </w:tcPr>
          <w:p w14:paraId="23B8CA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09" w:author="Johnny Schultz" w:date="2020-02-12T15:55:00Z"/>
                <w:rFonts w:asciiTheme="majorBidi" w:hAnsiTheme="majorBidi" w:cstheme="majorBidi"/>
                <w:sz w:val="20"/>
              </w:rPr>
            </w:pPr>
            <w:del w:id="27710" w:author="Johnny Schultz" w:date="2020-02-12T15:55:00Z">
              <w:r w:rsidRPr="00A013FD">
                <w:rPr>
                  <w:rFonts w:asciiTheme="majorBidi" w:hAnsiTheme="majorBidi" w:cstheme="majorBidi"/>
                  <w:sz w:val="20"/>
                </w:rPr>
                <w:delText>CW pilot duration</w:delText>
              </w:r>
            </w:del>
          </w:p>
        </w:tc>
        <w:tc>
          <w:tcPr>
            <w:tcW w:w="1190" w:type="dxa"/>
          </w:tcPr>
          <w:p w14:paraId="033714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11" w:author="Johnny Schultz" w:date="2020-02-12T15:55:00Z"/>
                <w:rFonts w:asciiTheme="majorBidi" w:hAnsiTheme="majorBidi" w:cstheme="majorBidi"/>
                <w:sz w:val="20"/>
              </w:rPr>
            </w:pPr>
            <w:del w:id="27712" w:author="Johnny Schultz" w:date="2020-02-12T15:55:00Z">
              <w:r w:rsidRPr="00A013FD">
                <w:rPr>
                  <w:rFonts w:asciiTheme="majorBidi" w:hAnsiTheme="majorBidi" w:cstheme="majorBidi"/>
                  <w:sz w:val="20"/>
                </w:rPr>
                <w:delText>1.67</w:delText>
              </w:r>
            </w:del>
          </w:p>
        </w:tc>
        <w:tc>
          <w:tcPr>
            <w:tcW w:w="883" w:type="dxa"/>
          </w:tcPr>
          <w:p w14:paraId="73294B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13" w:author="Johnny Schultz" w:date="2020-02-12T15:55:00Z"/>
                <w:rFonts w:asciiTheme="majorBidi" w:hAnsiTheme="majorBidi" w:cstheme="majorBidi"/>
                <w:sz w:val="20"/>
              </w:rPr>
            </w:pPr>
            <w:del w:id="27714" w:author="Johnny Schultz" w:date="2020-02-12T15:55:00Z">
              <w:r w:rsidRPr="00A013FD">
                <w:rPr>
                  <w:rFonts w:asciiTheme="majorBidi" w:hAnsiTheme="majorBidi" w:cstheme="majorBidi"/>
                  <w:sz w:val="20"/>
                </w:rPr>
                <w:delText>ms</w:delText>
              </w:r>
            </w:del>
          </w:p>
        </w:tc>
      </w:tr>
      <w:tr w:rsidR="00A013FD" w:rsidRPr="00A013FD" w14:paraId="38DD3A8A" w14:textId="77777777" w:rsidTr="00BF604E">
        <w:trPr>
          <w:jc w:val="center"/>
          <w:del w:id="27715" w:author="Johnny Schultz" w:date="2020-02-12T15:55:00Z"/>
        </w:trPr>
        <w:tc>
          <w:tcPr>
            <w:tcW w:w="1859" w:type="dxa"/>
          </w:tcPr>
          <w:p w14:paraId="504DBA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16" w:author="Johnny Schultz" w:date="2020-02-12T15:55:00Z"/>
                <w:rFonts w:asciiTheme="majorBidi" w:hAnsiTheme="majorBidi" w:cstheme="majorBidi"/>
                <w:sz w:val="20"/>
              </w:rPr>
            </w:pPr>
            <w:del w:id="27717" w:author="Johnny Schultz" w:date="2020-02-12T15:55:00Z">
              <w:r w:rsidRPr="00A013FD">
                <w:rPr>
                  <w:rFonts w:asciiTheme="majorBidi" w:hAnsiTheme="majorBidi" w:cstheme="majorBidi"/>
                  <w:sz w:val="20"/>
                </w:rPr>
                <w:delText>(SYNC) UW size</w:delText>
              </w:r>
            </w:del>
          </w:p>
        </w:tc>
        <w:tc>
          <w:tcPr>
            <w:tcW w:w="1190" w:type="dxa"/>
          </w:tcPr>
          <w:p w14:paraId="50F62F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18" w:author="Johnny Schultz" w:date="2020-02-12T15:55:00Z"/>
                <w:rFonts w:asciiTheme="majorBidi" w:hAnsiTheme="majorBidi" w:cstheme="majorBidi"/>
                <w:sz w:val="20"/>
              </w:rPr>
            </w:pPr>
            <w:del w:id="27719" w:author="Johnny Schultz" w:date="2020-02-12T15:55:00Z">
              <w:r w:rsidRPr="00A013FD">
                <w:rPr>
                  <w:rFonts w:asciiTheme="majorBidi" w:hAnsiTheme="majorBidi" w:cstheme="majorBidi"/>
                  <w:sz w:val="20"/>
                </w:rPr>
                <w:delText>13</w:delText>
              </w:r>
            </w:del>
          </w:p>
        </w:tc>
        <w:tc>
          <w:tcPr>
            <w:tcW w:w="883" w:type="dxa"/>
          </w:tcPr>
          <w:p w14:paraId="0F9A98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20" w:author="Johnny Schultz" w:date="2020-02-12T15:55:00Z"/>
                <w:rFonts w:asciiTheme="majorBidi" w:hAnsiTheme="majorBidi" w:cstheme="majorBidi"/>
                <w:sz w:val="20"/>
              </w:rPr>
            </w:pPr>
            <w:del w:id="27721" w:author="Johnny Schultz" w:date="2020-02-12T15:55:00Z">
              <w:r w:rsidRPr="00A013FD">
                <w:rPr>
                  <w:rFonts w:asciiTheme="majorBidi" w:hAnsiTheme="majorBidi" w:cstheme="majorBidi"/>
                  <w:sz w:val="20"/>
                </w:rPr>
                <w:delText>bits</w:delText>
              </w:r>
            </w:del>
          </w:p>
        </w:tc>
      </w:tr>
      <w:tr w:rsidR="00A013FD" w:rsidRPr="00A013FD" w14:paraId="28BD1002" w14:textId="77777777" w:rsidTr="00BF604E">
        <w:trPr>
          <w:jc w:val="center"/>
          <w:del w:id="27722" w:author="Johnny Schultz" w:date="2020-02-12T15:55:00Z"/>
        </w:trPr>
        <w:tc>
          <w:tcPr>
            <w:tcW w:w="1859" w:type="dxa"/>
          </w:tcPr>
          <w:p w14:paraId="1A1B9D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23" w:author="Johnny Schultz" w:date="2020-02-12T15:55:00Z"/>
                <w:rFonts w:asciiTheme="majorBidi" w:hAnsiTheme="majorBidi" w:cstheme="majorBidi"/>
                <w:sz w:val="20"/>
              </w:rPr>
            </w:pPr>
            <w:del w:id="27724" w:author="Johnny Schultz" w:date="2020-02-12T15:55:00Z">
              <w:r w:rsidRPr="00A013FD">
                <w:rPr>
                  <w:rFonts w:asciiTheme="majorBidi" w:hAnsiTheme="majorBidi" w:cstheme="majorBidi"/>
                  <w:sz w:val="20"/>
                </w:rPr>
                <w:delText>(SYNC) UW duration</w:delText>
              </w:r>
            </w:del>
          </w:p>
        </w:tc>
        <w:tc>
          <w:tcPr>
            <w:tcW w:w="1190" w:type="dxa"/>
          </w:tcPr>
          <w:p w14:paraId="308430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25" w:author="Johnny Schultz" w:date="2020-02-12T15:55:00Z"/>
                <w:rFonts w:asciiTheme="majorBidi" w:hAnsiTheme="majorBidi" w:cstheme="majorBidi"/>
                <w:sz w:val="20"/>
              </w:rPr>
            </w:pPr>
            <w:del w:id="27726" w:author="Johnny Schultz" w:date="2020-02-12T15:55:00Z">
              <w:r w:rsidRPr="00A013FD">
                <w:rPr>
                  <w:rFonts w:asciiTheme="majorBidi" w:hAnsiTheme="majorBidi" w:cstheme="majorBidi"/>
                  <w:sz w:val="20"/>
                </w:rPr>
                <w:delText>5.42</w:delText>
              </w:r>
            </w:del>
          </w:p>
        </w:tc>
        <w:tc>
          <w:tcPr>
            <w:tcW w:w="883" w:type="dxa"/>
          </w:tcPr>
          <w:p w14:paraId="5A41C8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27" w:author="Johnny Schultz" w:date="2020-02-12T15:55:00Z"/>
                <w:rFonts w:asciiTheme="majorBidi" w:hAnsiTheme="majorBidi" w:cstheme="majorBidi"/>
                <w:sz w:val="20"/>
              </w:rPr>
            </w:pPr>
            <w:del w:id="27728" w:author="Johnny Schultz" w:date="2020-02-12T15:55:00Z">
              <w:r w:rsidRPr="00A013FD">
                <w:rPr>
                  <w:rFonts w:asciiTheme="majorBidi" w:hAnsiTheme="majorBidi" w:cstheme="majorBidi"/>
                  <w:sz w:val="20"/>
                </w:rPr>
                <w:delText>ms</w:delText>
              </w:r>
            </w:del>
          </w:p>
        </w:tc>
      </w:tr>
      <w:tr w:rsidR="00A013FD" w:rsidRPr="00A013FD" w14:paraId="1F6C8594" w14:textId="77777777" w:rsidTr="00BF604E">
        <w:trPr>
          <w:jc w:val="center"/>
          <w:del w:id="27729" w:author="Johnny Schultz" w:date="2020-02-12T15:55:00Z"/>
        </w:trPr>
        <w:tc>
          <w:tcPr>
            <w:tcW w:w="1859" w:type="dxa"/>
          </w:tcPr>
          <w:p w14:paraId="781BF1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30" w:author="Johnny Schultz" w:date="2020-02-12T15:55:00Z"/>
                <w:rFonts w:asciiTheme="majorBidi" w:hAnsiTheme="majorBidi" w:cstheme="majorBidi"/>
                <w:sz w:val="20"/>
              </w:rPr>
            </w:pPr>
            <w:del w:id="27731" w:author="Johnny Schultz" w:date="2020-02-12T15:55:00Z">
              <w:r w:rsidRPr="00A013FD">
                <w:rPr>
                  <w:rFonts w:asciiTheme="majorBidi" w:hAnsiTheme="majorBidi" w:cstheme="majorBidi"/>
                  <w:sz w:val="20"/>
                </w:rPr>
                <w:delText>Header size</w:delText>
              </w:r>
            </w:del>
          </w:p>
        </w:tc>
        <w:tc>
          <w:tcPr>
            <w:tcW w:w="1190" w:type="dxa"/>
          </w:tcPr>
          <w:p w14:paraId="62FFF3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32" w:author="Johnny Schultz" w:date="2020-02-12T15:55:00Z"/>
                <w:rFonts w:asciiTheme="majorBidi" w:hAnsiTheme="majorBidi" w:cstheme="majorBidi"/>
                <w:sz w:val="20"/>
              </w:rPr>
            </w:pPr>
            <w:del w:id="27733" w:author="Johnny Schultz" w:date="2020-02-12T15:55:00Z">
              <w:r w:rsidRPr="00A013FD">
                <w:rPr>
                  <w:rFonts w:asciiTheme="majorBidi" w:hAnsiTheme="majorBidi" w:cstheme="majorBidi"/>
                  <w:sz w:val="20"/>
                </w:rPr>
                <w:delText>32</w:delText>
              </w:r>
            </w:del>
          </w:p>
        </w:tc>
        <w:tc>
          <w:tcPr>
            <w:tcW w:w="883" w:type="dxa"/>
          </w:tcPr>
          <w:p w14:paraId="103369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34" w:author="Johnny Schultz" w:date="2020-02-12T15:55:00Z"/>
                <w:rFonts w:asciiTheme="majorBidi" w:hAnsiTheme="majorBidi" w:cstheme="majorBidi"/>
                <w:sz w:val="20"/>
              </w:rPr>
            </w:pPr>
            <w:del w:id="27735" w:author="Johnny Schultz" w:date="2020-02-12T15:55:00Z">
              <w:r w:rsidRPr="00A013FD">
                <w:rPr>
                  <w:rFonts w:asciiTheme="majorBidi" w:hAnsiTheme="majorBidi" w:cstheme="majorBidi"/>
                  <w:sz w:val="20"/>
                </w:rPr>
                <w:delText>bits</w:delText>
              </w:r>
            </w:del>
          </w:p>
        </w:tc>
      </w:tr>
      <w:tr w:rsidR="00A013FD" w:rsidRPr="00A013FD" w14:paraId="4B3609A6" w14:textId="77777777" w:rsidTr="00BF604E">
        <w:trPr>
          <w:jc w:val="center"/>
          <w:del w:id="27736" w:author="Johnny Schultz" w:date="2020-02-12T15:55:00Z"/>
        </w:trPr>
        <w:tc>
          <w:tcPr>
            <w:tcW w:w="1859" w:type="dxa"/>
          </w:tcPr>
          <w:p w14:paraId="214D33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37" w:author="Johnny Schultz" w:date="2020-02-12T15:55:00Z"/>
                <w:rFonts w:asciiTheme="majorBidi" w:hAnsiTheme="majorBidi" w:cstheme="majorBidi"/>
                <w:sz w:val="20"/>
              </w:rPr>
            </w:pPr>
            <w:del w:id="27738" w:author="Johnny Schultz" w:date="2020-02-12T15:55:00Z">
              <w:r w:rsidRPr="00A013FD">
                <w:rPr>
                  <w:rFonts w:asciiTheme="majorBidi" w:hAnsiTheme="majorBidi" w:cstheme="majorBidi"/>
                  <w:sz w:val="20"/>
                </w:rPr>
                <w:delText>Header duration</w:delText>
              </w:r>
            </w:del>
          </w:p>
        </w:tc>
        <w:tc>
          <w:tcPr>
            <w:tcW w:w="1190" w:type="dxa"/>
          </w:tcPr>
          <w:p w14:paraId="29B5846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39" w:author="Johnny Schultz" w:date="2020-02-12T15:55:00Z"/>
                <w:rFonts w:asciiTheme="majorBidi" w:hAnsiTheme="majorBidi" w:cstheme="majorBidi"/>
                <w:sz w:val="20"/>
              </w:rPr>
            </w:pPr>
            <w:del w:id="27740" w:author="Johnny Schultz" w:date="2020-02-12T15:55:00Z">
              <w:r w:rsidRPr="00A013FD">
                <w:rPr>
                  <w:rFonts w:asciiTheme="majorBidi" w:hAnsiTheme="majorBidi" w:cstheme="majorBidi"/>
                  <w:sz w:val="20"/>
                </w:rPr>
                <w:delText>13.33</w:delText>
              </w:r>
            </w:del>
          </w:p>
        </w:tc>
        <w:tc>
          <w:tcPr>
            <w:tcW w:w="883" w:type="dxa"/>
          </w:tcPr>
          <w:p w14:paraId="33A490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741" w:author="Johnny Schultz" w:date="2020-02-12T15:55:00Z"/>
                <w:rFonts w:asciiTheme="majorBidi" w:hAnsiTheme="majorBidi" w:cstheme="majorBidi"/>
                <w:sz w:val="20"/>
              </w:rPr>
            </w:pPr>
            <w:del w:id="27742" w:author="Johnny Schultz" w:date="2020-02-12T15:55:00Z">
              <w:r w:rsidRPr="00A013FD">
                <w:rPr>
                  <w:rFonts w:asciiTheme="majorBidi" w:hAnsiTheme="majorBidi" w:cstheme="majorBidi"/>
                  <w:sz w:val="20"/>
                </w:rPr>
                <w:delText>ms</w:delText>
              </w:r>
            </w:del>
          </w:p>
        </w:tc>
      </w:tr>
    </w:tbl>
    <w:p w14:paraId="731D0C7A" w14:textId="77777777" w:rsidR="00A013FD" w:rsidRPr="00A013FD" w:rsidRDefault="00A013FD" w:rsidP="00A013FD">
      <w:pPr>
        <w:keepNext/>
        <w:keepLines/>
        <w:tabs>
          <w:tab w:val="clear" w:pos="1134"/>
          <w:tab w:val="left" w:pos="360"/>
        </w:tabs>
        <w:spacing w:before="200"/>
        <w:ind w:left="360" w:hanging="360"/>
        <w:outlineLvl w:val="2"/>
        <w:rPr>
          <w:del w:id="27743" w:author="Johnny Schultz" w:date="2020-02-12T15:55:00Z"/>
          <w:b/>
        </w:rPr>
      </w:pPr>
      <w:del w:id="27744" w:author="Johnny Schultz" w:date="2020-02-12T15:55:00Z">
        <w:r w:rsidRPr="00A013FD">
          <w:rPr>
            <w:b/>
          </w:rPr>
          <w:delText>2.6.5</w:delText>
        </w:r>
        <w:r w:rsidRPr="00A013FD">
          <w:rPr>
            <w:b/>
          </w:rPr>
          <w:tab/>
          <w:delText>Synchronization pilot</w:delText>
        </w:r>
      </w:del>
    </w:p>
    <w:p w14:paraId="3C74A918" w14:textId="77777777" w:rsidR="00A013FD" w:rsidRPr="00A013FD" w:rsidRDefault="00A013FD" w:rsidP="00A013FD">
      <w:pPr>
        <w:rPr>
          <w:del w:id="27745" w:author="Johnny Schultz" w:date="2020-02-12T15:55:00Z"/>
        </w:rPr>
      </w:pPr>
      <w:del w:id="27746" w:author="Johnny Schultz" w:date="2020-02-12T15:55:00Z">
        <w:r w:rsidRPr="00A013FD">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6287D276" w14:textId="77777777" w:rsidR="00A013FD" w:rsidRPr="00A013FD" w:rsidRDefault="00A013FD" w:rsidP="00A013FD">
      <w:pPr>
        <w:keepNext/>
        <w:keepLines/>
        <w:tabs>
          <w:tab w:val="clear" w:pos="1134"/>
          <w:tab w:val="left" w:pos="360"/>
        </w:tabs>
        <w:spacing w:before="200"/>
        <w:ind w:left="360" w:hanging="360"/>
        <w:outlineLvl w:val="2"/>
        <w:rPr>
          <w:del w:id="27747" w:author="Johnny Schultz" w:date="2020-02-12T15:55:00Z"/>
          <w:b/>
        </w:rPr>
      </w:pPr>
      <w:del w:id="27748" w:author="Johnny Schultz" w:date="2020-02-12T15:55:00Z">
        <w:r w:rsidRPr="00A013FD">
          <w:rPr>
            <w:b/>
          </w:rPr>
          <w:delText>2.6.6</w:delText>
        </w:r>
        <w:r w:rsidRPr="00A013FD">
          <w:rPr>
            <w:b/>
          </w:rPr>
          <w:tab/>
          <w:delText>Synchronization (SYNC) unique word</w:delText>
        </w:r>
      </w:del>
    </w:p>
    <w:p w14:paraId="0FA1E36B" w14:textId="77777777" w:rsidR="00A013FD" w:rsidRPr="00A013FD" w:rsidRDefault="00A013FD" w:rsidP="00A013FD">
      <w:pPr>
        <w:rPr>
          <w:del w:id="27749" w:author="Johnny Schultz" w:date="2020-02-12T15:55:00Z"/>
        </w:rPr>
      </w:pPr>
      <w:del w:id="27750" w:author="Johnny Schultz" w:date="2020-02-12T15:55:00Z">
        <w:r w:rsidRPr="00A013FD">
          <w:delText xml:space="preserve">The PL-Frame synchronization word and header format is fixed for all transmissions. (It is defined as part of non-spread preamble and considered optional field for spread burst as shown in Fig. A5-8). The 13 bit Barker code unique word, as defined in Annex 4 (Table A4-10) is modulated with BPSK at a symbol rate of 2.4 ksym/s. </w:delText>
        </w:r>
      </w:del>
    </w:p>
    <w:p w14:paraId="509E3E96" w14:textId="77777777" w:rsidR="00A013FD" w:rsidRPr="00A013FD" w:rsidRDefault="00A013FD" w:rsidP="00A013FD">
      <w:pPr>
        <w:keepNext/>
        <w:keepLines/>
        <w:tabs>
          <w:tab w:val="clear" w:pos="1134"/>
          <w:tab w:val="left" w:pos="360"/>
        </w:tabs>
        <w:spacing w:before="200"/>
        <w:ind w:left="360" w:hanging="360"/>
        <w:outlineLvl w:val="2"/>
        <w:rPr>
          <w:del w:id="27751" w:author="Johnny Schultz" w:date="2020-02-12T15:55:00Z"/>
          <w:b/>
        </w:rPr>
      </w:pPr>
      <w:del w:id="27752" w:author="Johnny Schultz" w:date="2020-02-12T15:55:00Z">
        <w:r w:rsidRPr="00A013FD">
          <w:rPr>
            <w:b/>
          </w:rPr>
          <w:delText>2.6.7</w:delText>
        </w:r>
        <w:r w:rsidRPr="00A013FD">
          <w:rPr>
            <w:b/>
          </w:rPr>
          <w:tab/>
          <w:delText>PL-Frame header</w:delText>
        </w:r>
      </w:del>
    </w:p>
    <w:p w14:paraId="61D3DB9A" w14:textId="77777777" w:rsidR="00A013FD" w:rsidRPr="00A013FD" w:rsidRDefault="00A013FD" w:rsidP="00A013FD">
      <w:pPr>
        <w:rPr>
          <w:del w:id="27753" w:author="Johnny Schultz" w:date="2020-02-12T15:55:00Z"/>
        </w:rPr>
      </w:pPr>
      <w:del w:id="27754" w:author="Johnny Schultz" w:date="2020-02-12T15:55:00Z">
        <w:r w:rsidRPr="00A013FD">
          <w:delText>The header is BPSK modulated and spread the same way as the synchronization word described above. This PL-Frame header defines the following parameter associated with the each PL-Frame:</w:delText>
        </w:r>
      </w:del>
    </w:p>
    <w:p w14:paraId="179C9E5B" w14:textId="77777777" w:rsidR="00A013FD" w:rsidRPr="00A013FD" w:rsidRDefault="00A013FD" w:rsidP="00A013FD">
      <w:pPr>
        <w:tabs>
          <w:tab w:val="clear" w:pos="2268"/>
          <w:tab w:val="left" w:pos="2608"/>
          <w:tab w:val="left" w:pos="3345"/>
        </w:tabs>
        <w:spacing w:before="80"/>
        <w:ind w:left="1134" w:hanging="1134"/>
        <w:rPr>
          <w:del w:id="27755" w:author="Johnny Schultz" w:date="2020-02-12T15:55:00Z"/>
        </w:rPr>
      </w:pPr>
      <w:del w:id="27756" w:author="Johnny Schultz" w:date="2020-02-12T15:55:00Z">
        <w:r w:rsidRPr="00A013FD">
          <w:delText>–</w:delText>
        </w:r>
        <w:r w:rsidRPr="00A013FD">
          <w:tab/>
          <w:delText>PL-Frame duration (as an integer multiple of a slot duration)</w:delText>
        </w:r>
      </w:del>
    </w:p>
    <w:p w14:paraId="6E73C2C0" w14:textId="77777777" w:rsidR="00A013FD" w:rsidRPr="00A013FD" w:rsidRDefault="00A013FD" w:rsidP="00A013FD">
      <w:pPr>
        <w:tabs>
          <w:tab w:val="clear" w:pos="2268"/>
          <w:tab w:val="left" w:pos="2608"/>
          <w:tab w:val="left" w:pos="3345"/>
        </w:tabs>
        <w:spacing w:before="80"/>
        <w:ind w:left="1134" w:hanging="1134"/>
        <w:rPr>
          <w:del w:id="27757" w:author="Johnny Schultz" w:date="2020-02-12T15:55:00Z"/>
        </w:rPr>
      </w:pPr>
      <w:del w:id="27758" w:author="Johnny Schultz" w:date="2020-02-12T15:55:00Z">
        <w:r w:rsidRPr="00A013FD">
          <w:delText>–</w:delText>
        </w:r>
        <w:r w:rsidRPr="00A013FD">
          <w:tab/>
          <w:delText>Burst duration</w:delText>
        </w:r>
      </w:del>
    </w:p>
    <w:p w14:paraId="6A033AB5" w14:textId="77777777" w:rsidR="00A013FD" w:rsidRPr="00A013FD" w:rsidRDefault="00A013FD" w:rsidP="00A013FD">
      <w:pPr>
        <w:tabs>
          <w:tab w:val="clear" w:pos="2268"/>
          <w:tab w:val="left" w:pos="2608"/>
          <w:tab w:val="left" w:pos="3345"/>
        </w:tabs>
        <w:spacing w:before="80"/>
        <w:ind w:left="1134" w:hanging="1134"/>
        <w:rPr>
          <w:del w:id="27759" w:author="Johnny Schultz" w:date="2020-02-12T15:55:00Z"/>
        </w:rPr>
      </w:pPr>
      <w:del w:id="27760" w:author="Johnny Schultz" w:date="2020-02-12T15:55:00Z">
        <w:r w:rsidRPr="00A013FD">
          <w:delText>–</w:delText>
        </w:r>
        <w:r w:rsidRPr="00A013FD">
          <w:tab/>
          <w:delText>Number of data slots (M) per PL-Frame</w:delText>
        </w:r>
      </w:del>
    </w:p>
    <w:p w14:paraId="18F00E71" w14:textId="77777777" w:rsidR="00A013FD" w:rsidRPr="00A013FD" w:rsidRDefault="00A013FD" w:rsidP="00A013FD">
      <w:pPr>
        <w:tabs>
          <w:tab w:val="clear" w:pos="2268"/>
          <w:tab w:val="left" w:pos="2608"/>
          <w:tab w:val="left" w:pos="3345"/>
        </w:tabs>
        <w:spacing w:before="80"/>
        <w:ind w:left="1134" w:hanging="1134"/>
        <w:rPr>
          <w:del w:id="27761" w:author="Johnny Schultz" w:date="2020-02-12T15:55:00Z"/>
        </w:rPr>
      </w:pPr>
      <w:del w:id="27762" w:author="Johnny Schultz" w:date="2020-02-12T15:55:00Z">
        <w:r w:rsidRPr="00A013FD">
          <w:delText>–</w:delText>
        </w:r>
        <w:r w:rsidRPr="00A013FD">
          <w:tab/>
          <w:delText>Symbol rate</w:delText>
        </w:r>
      </w:del>
    </w:p>
    <w:p w14:paraId="4C66D2FA" w14:textId="77777777" w:rsidR="00A013FD" w:rsidRPr="00A013FD" w:rsidRDefault="00A013FD" w:rsidP="00A013FD">
      <w:pPr>
        <w:tabs>
          <w:tab w:val="clear" w:pos="2268"/>
          <w:tab w:val="left" w:pos="2608"/>
          <w:tab w:val="left" w:pos="3345"/>
        </w:tabs>
        <w:spacing w:before="80"/>
        <w:ind w:left="1134" w:hanging="1134"/>
        <w:rPr>
          <w:del w:id="27763" w:author="Johnny Schultz" w:date="2020-02-12T15:55:00Z"/>
        </w:rPr>
      </w:pPr>
      <w:del w:id="27764" w:author="Johnny Schultz" w:date="2020-02-12T15:55:00Z">
        <w:r w:rsidRPr="00A013FD">
          <w:delText>–</w:delText>
        </w:r>
        <w:r w:rsidRPr="00A013FD">
          <w:tab/>
          <w:delText>Modulation type</w:delText>
        </w:r>
      </w:del>
    </w:p>
    <w:p w14:paraId="1FB89711" w14:textId="77777777" w:rsidR="00A013FD" w:rsidRPr="00A013FD" w:rsidRDefault="00A013FD" w:rsidP="00A013FD">
      <w:pPr>
        <w:tabs>
          <w:tab w:val="clear" w:pos="2268"/>
          <w:tab w:val="left" w:pos="2608"/>
          <w:tab w:val="left" w:pos="3345"/>
        </w:tabs>
        <w:spacing w:before="80"/>
        <w:ind w:left="1134" w:hanging="1134"/>
        <w:rPr>
          <w:del w:id="27765" w:author="Johnny Schultz" w:date="2020-02-12T15:55:00Z"/>
        </w:rPr>
      </w:pPr>
      <w:del w:id="27766" w:author="Johnny Schultz" w:date="2020-02-12T15:55:00Z">
        <w:r w:rsidRPr="00A013FD">
          <w:delText>–</w:delText>
        </w:r>
        <w:r w:rsidRPr="00A013FD">
          <w:tab/>
          <w:delText>FEC type</w:delText>
        </w:r>
      </w:del>
    </w:p>
    <w:p w14:paraId="07881D47" w14:textId="77777777" w:rsidR="00A013FD" w:rsidRPr="00A013FD" w:rsidRDefault="00A013FD" w:rsidP="00A013FD">
      <w:pPr>
        <w:tabs>
          <w:tab w:val="clear" w:pos="2268"/>
          <w:tab w:val="left" w:pos="2608"/>
          <w:tab w:val="left" w:pos="3345"/>
        </w:tabs>
        <w:spacing w:before="80"/>
        <w:ind w:left="1134" w:hanging="1134"/>
        <w:rPr>
          <w:del w:id="27767" w:author="Johnny Schultz" w:date="2020-02-12T15:55:00Z"/>
        </w:rPr>
      </w:pPr>
      <w:del w:id="27768" w:author="Johnny Schultz" w:date="2020-02-12T15:55:00Z">
        <w:r w:rsidRPr="00A013FD">
          <w:delText>–</w:delText>
        </w:r>
        <w:r w:rsidRPr="00A013FD">
          <w:tab/>
          <w:delText>FEC rate</w:delText>
        </w:r>
      </w:del>
    </w:p>
    <w:p w14:paraId="0BD7E5D1" w14:textId="77777777" w:rsidR="00A013FD" w:rsidRPr="00A013FD" w:rsidRDefault="00A013FD" w:rsidP="00A013FD">
      <w:pPr>
        <w:tabs>
          <w:tab w:val="clear" w:pos="2268"/>
          <w:tab w:val="left" w:pos="2608"/>
          <w:tab w:val="left" w:pos="3345"/>
        </w:tabs>
        <w:spacing w:before="80"/>
        <w:ind w:left="1134" w:hanging="1134"/>
        <w:rPr>
          <w:del w:id="27769" w:author="Johnny Schultz" w:date="2020-02-12T15:55:00Z"/>
        </w:rPr>
      </w:pPr>
      <w:del w:id="27770" w:author="Johnny Schultz" w:date="2020-02-12T15:55:00Z">
        <w:r w:rsidRPr="00A013FD">
          <w:delText>–</w:delText>
        </w:r>
        <w:r w:rsidRPr="00A013FD">
          <w:tab/>
          <w:delText>Interleaver type</w:delText>
        </w:r>
      </w:del>
    </w:p>
    <w:p w14:paraId="74983F2A" w14:textId="77777777" w:rsidR="00A013FD" w:rsidRPr="00A013FD" w:rsidRDefault="00A013FD" w:rsidP="00A013FD">
      <w:pPr>
        <w:tabs>
          <w:tab w:val="clear" w:pos="2268"/>
          <w:tab w:val="left" w:pos="2608"/>
          <w:tab w:val="left" w:pos="3345"/>
        </w:tabs>
        <w:spacing w:before="80"/>
        <w:ind w:left="1134" w:hanging="1134"/>
        <w:rPr>
          <w:del w:id="27771" w:author="Johnny Schultz" w:date="2020-02-12T15:55:00Z"/>
        </w:rPr>
      </w:pPr>
      <w:del w:id="27772" w:author="Johnny Schultz" w:date="2020-02-12T15:55:00Z">
        <w:r w:rsidRPr="00A013FD">
          <w:delText>–</w:delText>
        </w:r>
        <w:r w:rsidRPr="00A013FD">
          <w:tab/>
          <w:delText>Scrambler type</w:delText>
        </w:r>
      </w:del>
    </w:p>
    <w:p w14:paraId="0FBC2FF6" w14:textId="77777777" w:rsidR="00A013FD" w:rsidRPr="00A013FD" w:rsidRDefault="00A013FD" w:rsidP="00A013FD">
      <w:pPr>
        <w:tabs>
          <w:tab w:val="clear" w:pos="2268"/>
          <w:tab w:val="left" w:pos="2608"/>
          <w:tab w:val="left" w:pos="3345"/>
        </w:tabs>
        <w:spacing w:before="80"/>
        <w:ind w:left="1134" w:hanging="1134"/>
        <w:rPr>
          <w:del w:id="27773" w:author="Johnny Schultz" w:date="2020-02-12T15:55:00Z"/>
        </w:rPr>
      </w:pPr>
      <w:del w:id="27774" w:author="Johnny Schultz" w:date="2020-02-12T15:55:00Z">
        <w:r w:rsidRPr="00A013FD">
          <w:delText>–</w:delText>
        </w:r>
        <w:r w:rsidRPr="00A013FD">
          <w:tab/>
          <w:delText>Spreading Factor (1 or higher)</w:delText>
        </w:r>
      </w:del>
    </w:p>
    <w:p w14:paraId="4188B407" w14:textId="77777777" w:rsidR="00A013FD" w:rsidRPr="00A013FD" w:rsidRDefault="00A013FD" w:rsidP="00A013FD">
      <w:pPr>
        <w:tabs>
          <w:tab w:val="clear" w:pos="2268"/>
          <w:tab w:val="left" w:pos="2608"/>
          <w:tab w:val="left" w:pos="3345"/>
        </w:tabs>
        <w:spacing w:before="80"/>
        <w:ind w:left="1134" w:hanging="1134"/>
        <w:rPr>
          <w:del w:id="27775" w:author="Johnny Schultz" w:date="2020-02-12T15:55:00Z"/>
        </w:rPr>
      </w:pPr>
      <w:del w:id="27776" w:author="Johnny Schultz" w:date="2020-02-12T15:55:00Z">
        <w:r w:rsidRPr="00A013FD">
          <w:delText>–</w:delText>
        </w:r>
        <w:r w:rsidRPr="00A013FD">
          <w:tab/>
          <w:delText>Spreading sequence (1 or as defined).</w:delText>
        </w:r>
      </w:del>
    </w:p>
    <w:p w14:paraId="346F4B35" w14:textId="77777777" w:rsidR="00A013FD" w:rsidRPr="00A013FD" w:rsidRDefault="00A013FD" w:rsidP="00A013FD">
      <w:pPr>
        <w:rPr>
          <w:del w:id="27777" w:author="Johnny Schultz" w:date="2020-02-12T15:55:00Z"/>
        </w:rPr>
      </w:pPr>
      <w:del w:id="27778" w:author="Johnny Schultz" w:date="2020-02-12T15:55:00Z">
        <w:r w:rsidRPr="00A013FD">
          <w:delText>The header provides 7 bits to define up to 128 PL-Frame formats. The PL-Frame header is encoded to 32 bits. It is modulated with BPSK at a symbol rate of 2.4 ksym/s. Refer to Annex 4 for more details.</w:delText>
        </w:r>
      </w:del>
    </w:p>
    <w:p w14:paraId="2CA501DA" w14:textId="77777777" w:rsidR="00A013FD" w:rsidRPr="00A013FD" w:rsidRDefault="00A013FD" w:rsidP="00A013FD">
      <w:pPr>
        <w:keepNext/>
        <w:keepLines/>
        <w:tabs>
          <w:tab w:val="clear" w:pos="1134"/>
          <w:tab w:val="left" w:pos="360"/>
        </w:tabs>
        <w:spacing w:before="200"/>
        <w:ind w:left="360" w:hanging="360"/>
        <w:outlineLvl w:val="2"/>
        <w:rPr>
          <w:del w:id="27779" w:author="Johnny Schultz" w:date="2020-02-12T15:55:00Z"/>
          <w:b/>
        </w:rPr>
      </w:pPr>
      <w:del w:id="27780" w:author="Johnny Schultz" w:date="2020-02-12T15:55:00Z">
        <w:r w:rsidRPr="00A013FD">
          <w:rPr>
            <w:b/>
          </w:rPr>
          <w:delText>2.6.8</w:delText>
        </w:r>
        <w:r w:rsidRPr="00A013FD">
          <w:rPr>
            <w:b/>
          </w:rPr>
          <w:tab/>
          <w:delText>Direct sequence spreading</w:delText>
        </w:r>
      </w:del>
    </w:p>
    <w:p w14:paraId="5144DA9E" w14:textId="77777777" w:rsidR="00A013FD" w:rsidRPr="00A013FD" w:rsidRDefault="00A013FD" w:rsidP="00A013FD">
      <w:pPr>
        <w:rPr>
          <w:del w:id="27781" w:author="Johnny Schultz" w:date="2020-02-12T15:55:00Z"/>
        </w:rPr>
      </w:pPr>
      <w:del w:id="27782" w:author="Johnny Schultz" w:date="2020-02-12T15:55:00Z">
        <w:r w:rsidRPr="00A013FD">
          <w:delText>The VDE-SAT spread bursts are shown in Fig. A5-8 (b). The spread burst may contain optionally a non-spread field similar to that of a non-spread burst. This optional filed would contain known symbols, SYNC and PL-frame header all modulated as BPSK and at a symbol rate of 2.4 ksym/s.</w:delText>
        </w:r>
      </w:del>
    </w:p>
    <w:p w14:paraId="5983B1BE" w14:textId="77777777" w:rsidR="00A013FD" w:rsidRPr="00A013FD" w:rsidRDefault="00A013FD" w:rsidP="00A013FD">
      <w:pPr>
        <w:rPr>
          <w:del w:id="27783" w:author="Johnny Schultz" w:date="2020-02-12T15:55:00Z"/>
        </w:rPr>
      </w:pPr>
      <w:del w:id="27784" w:author="Johnny Schultz" w:date="2020-02-12T15:55:00Z">
        <w:r w:rsidRPr="00A013FD">
          <w:delText xml:space="preserve">A spread burst should carry a spread preamble allowing the detection of the burst as very low </w:delText>
        </w:r>
        <w:r w:rsidRPr="00A013FD">
          <w:rPr>
            <w:i/>
            <w:iCs/>
          </w:rPr>
          <w:delText>C</w:delText>
        </w:r>
        <w:r w:rsidRPr="00A013FD">
          <w:delText>/(</w:delText>
        </w:r>
        <w:r w:rsidRPr="00A013FD">
          <w:rPr>
            <w:i/>
            <w:iCs/>
          </w:rPr>
          <w:delText>N</w:delText>
        </w:r>
        <w:r w:rsidRPr="00A013FD">
          <w:rPr>
            <w:vertAlign w:val="subscript"/>
          </w:rPr>
          <w:delText>0</w:delText>
        </w:r>
        <w:r w:rsidRPr="00A013FD">
          <w:delText>+</w:delText>
        </w:r>
        <w:r w:rsidRPr="00A013FD">
          <w:rPr>
            <w:i/>
            <w:iCs/>
          </w:rPr>
          <w:delText>I</w:delText>
        </w:r>
        <w:r w:rsidRPr="00A013FD">
          <w:rPr>
            <w:vertAlign w:val="subscript"/>
          </w:rPr>
          <w:delText>0</w:delText>
        </w:r>
        <w:r w:rsidRPr="00A013FD">
          <w:delText xml:space="preserve">) conditions. The data filed and pilot fields are spread as well. </w:delText>
        </w:r>
      </w:del>
    </w:p>
    <w:p w14:paraId="2C46B7C4" w14:textId="77777777" w:rsidR="00A013FD" w:rsidRPr="00A013FD" w:rsidRDefault="00A013FD" w:rsidP="00A013FD">
      <w:pPr>
        <w:rPr>
          <w:del w:id="27785" w:author="Johnny Schultz" w:date="2020-02-12T15:55:00Z"/>
        </w:rPr>
      </w:pPr>
      <w:del w:id="27786" w:author="Johnny Schultz" w:date="2020-02-12T15:55:00Z">
        <w:r w:rsidRPr="00A013FD">
          <w:delText>Each pilot filed contains one or several known QPSK symbols. The pilot field distances are defined per PL-Frame format.</w:delText>
        </w:r>
      </w:del>
    </w:p>
    <w:p w14:paraId="3004A9B4" w14:textId="77777777" w:rsidR="00A013FD" w:rsidRPr="00A013FD" w:rsidRDefault="00A013FD" w:rsidP="00A013FD">
      <w:pPr>
        <w:rPr>
          <w:del w:id="27787" w:author="Johnny Schultz" w:date="2020-02-12T15:55:00Z"/>
        </w:rPr>
      </w:pPr>
      <w:del w:id="27788" w:author="Johnny Schultz" w:date="2020-02-12T15:55:00Z">
        <w:r w:rsidRPr="00A013FD">
          <w:delText>The transmission time of a spread burst is randomly selected within the PL-Frame duration (keeping margin so that the full burst fits within the PL-Frame interval). The actual PL-frame size and the burst size are defined per PL-Frame format.</w:delText>
        </w:r>
      </w:del>
    </w:p>
    <w:p w14:paraId="3DEF2D84" w14:textId="77777777" w:rsidR="00A013FD" w:rsidRPr="00A013FD" w:rsidRDefault="00A013FD" w:rsidP="00A013FD">
      <w:pPr>
        <w:rPr>
          <w:del w:id="27789" w:author="Johnny Schultz" w:date="2020-02-12T15:55:00Z"/>
        </w:rPr>
      </w:pPr>
      <w:del w:id="27790" w:author="Johnny Schultz" w:date="2020-02-12T15:55:00Z">
        <w:r w:rsidRPr="00A013FD">
          <w:delText>For the VDE-SAT uplink, the spreading codes should be selected from long Pseudo Noise (PN) Sequence. A spreading strategy similar to the one used in the down-link of the 3GPP standard is adopted recommended for VDE-SAT uplink. The complex spreading code is shown in Fig. A5-9 i.e. obtained through a long Gold code which is used to generate the I and Q scrambling sequences (with the Q sequence obtained by a different phase of the same Gold code).</w:delText>
        </w:r>
      </w:del>
    </w:p>
    <w:p w14:paraId="1BB1F39A" w14:textId="77777777" w:rsidR="00A013FD" w:rsidRPr="00A013FD" w:rsidRDefault="00A013FD" w:rsidP="00A013FD">
      <w:pPr>
        <w:keepNext/>
        <w:keepLines/>
        <w:spacing w:before="480" w:after="120"/>
        <w:jc w:val="center"/>
        <w:rPr>
          <w:del w:id="27791" w:author="Johnny Schultz" w:date="2020-02-12T15:55:00Z"/>
          <w:caps/>
          <w:sz w:val="20"/>
        </w:rPr>
      </w:pPr>
      <w:del w:id="27792" w:author="Johnny Schultz" w:date="2020-02-12T15:55:00Z">
        <w:r w:rsidRPr="00A013FD">
          <w:rPr>
            <w:caps/>
            <w:sz w:val="20"/>
          </w:rPr>
          <w:delText>Figure A5-9</w:delText>
        </w:r>
      </w:del>
    </w:p>
    <w:p w14:paraId="14DB1BD6" w14:textId="77777777" w:rsidR="00A013FD" w:rsidRPr="00A013FD" w:rsidRDefault="00A013FD" w:rsidP="00A013FD">
      <w:pPr>
        <w:keepNext/>
        <w:keepLines/>
        <w:spacing w:before="0" w:after="480"/>
        <w:jc w:val="center"/>
        <w:rPr>
          <w:del w:id="27793" w:author="Johnny Schultz" w:date="2020-02-12T15:55:00Z"/>
          <w:rFonts w:ascii="Times New Roman Bold" w:hAnsi="Times New Roman Bold"/>
          <w:b/>
          <w:sz w:val="20"/>
        </w:rPr>
      </w:pPr>
      <w:del w:id="27794" w:author="Johnny Schultz" w:date="2020-02-12T15:55:00Z">
        <w:r w:rsidRPr="00A013FD">
          <w:rPr>
            <w:rFonts w:ascii="Times New Roman Bold" w:hAnsi="Times New Roman Bold"/>
            <w:b/>
            <w:sz w:val="20"/>
          </w:rPr>
          <w:delText xml:space="preserve"> Complex Scrambling code generation</w:delText>
        </w:r>
      </w:del>
    </w:p>
    <w:p w14:paraId="34C79FC2" w14:textId="77777777" w:rsidR="00A013FD" w:rsidRPr="00A013FD" w:rsidRDefault="00A013FD" w:rsidP="00A013FD">
      <w:pPr>
        <w:keepNext/>
        <w:keepLines/>
        <w:jc w:val="center"/>
        <w:rPr>
          <w:del w:id="27795" w:author="Johnny Schultz" w:date="2020-02-12T15:55:00Z"/>
        </w:rPr>
      </w:pPr>
      <w:del w:id="27796" w:author="Johnny Schultz" w:date="2020-02-12T15:55:00Z">
        <w:r w:rsidRPr="00A013FD">
          <w:rPr>
            <w:noProof/>
            <w:sz w:val="18"/>
            <w:lang w:val="fr-CA" w:eastAsia="fr-CA"/>
          </w:rPr>
          <w:drawing>
            <wp:inline distT="0" distB="0" distL="0" distR="0" wp14:anchorId="37BF9C9B" wp14:editId="4CE7C5B1">
              <wp:extent cx="5036185" cy="254508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036185" cy="2545080"/>
                      </a:xfrm>
                      <a:prstGeom prst="rect">
                        <a:avLst/>
                      </a:prstGeom>
                      <a:noFill/>
                      <a:ln>
                        <a:noFill/>
                      </a:ln>
                    </pic:spPr>
                  </pic:pic>
                </a:graphicData>
              </a:graphic>
            </wp:inline>
          </w:drawing>
        </w:r>
      </w:del>
    </w:p>
    <w:p w14:paraId="6948A619" w14:textId="77777777" w:rsidR="00A013FD" w:rsidRPr="00A013FD" w:rsidRDefault="00A013FD" w:rsidP="00A013FD">
      <w:pPr>
        <w:keepNext/>
        <w:keepLines/>
        <w:tabs>
          <w:tab w:val="clear" w:pos="1134"/>
          <w:tab w:val="left" w:pos="360"/>
        </w:tabs>
        <w:spacing w:before="200"/>
        <w:ind w:left="360" w:hanging="360"/>
        <w:outlineLvl w:val="2"/>
        <w:rPr>
          <w:del w:id="27797" w:author="Johnny Schultz" w:date="2020-02-12T15:55:00Z"/>
          <w:b/>
        </w:rPr>
      </w:pPr>
      <w:del w:id="27798" w:author="Johnny Schultz" w:date="2020-02-12T15:55:00Z">
        <w:r w:rsidRPr="00A013FD">
          <w:rPr>
            <w:b/>
          </w:rPr>
          <w:delText>2.6.9</w:delText>
        </w:r>
        <w:r w:rsidRPr="00A013FD">
          <w:rPr>
            <w:b/>
          </w:rPr>
          <w:tab/>
          <w:delText>Data segment forward error correction coding</w:delText>
        </w:r>
      </w:del>
    </w:p>
    <w:p w14:paraId="2318F802" w14:textId="77777777" w:rsidR="00A013FD" w:rsidRPr="00A013FD" w:rsidRDefault="00A013FD" w:rsidP="00A013FD">
      <w:pPr>
        <w:rPr>
          <w:del w:id="27799" w:author="Johnny Schultz" w:date="2020-02-12T15:55:00Z"/>
        </w:rPr>
      </w:pPr>
      <w:del w:id="27800" w:author="Johnny Schultz" w:date="2020-02-12T15:55:00Z">
        <w:r w:rsidRPr="00A013FD">
          <w:delText>The FEC coding scheme applied to the data segment of PL-Frames is similar to the FEC code of the 3GPP standard. The definition of the FEC is Annex 1 since a common FEC scheme is applicable to VDE-SAT and VDE-terrestrial.</w:delText>
        </w:r>
      </w:del>
    </w:p>
    <w:p w14:paraId="0FEF1FEC" w14:textId="77777777" w:rsidR="00A013FD" w:rsidRPr="00A013FD" w:rsidRDefault="00A013FD" w:rsidP="00A013FD">
      <w:pPr>
        <w:keepNext/>
        <w:keepLines/>
        <w:tabs>
          <w:tab w:val="clear" w:pos="1134"/>
          <w:tab w:val="left" w:pos="360"/>
        </w:tabs>
        <w:spacing w:before="200"/>
        <w:ind w:left="360" w:hanging="360"/>
        <w:outlineLvl w:val="2"/>
        <w:rPr>
          <w:del w:id="27801" w:author="Johnny Schultz" w:date="2020-02-12T15:55:00Z"/>
          <w:b/>
        </w:rPr>
      </w:pPr>
      <w:del w:id="27802" w:author="Johnny Schultz" w:date="2020-02-12T15:55:00Z">
        <w:r w:rsidRPr="00A013FD">
          <w:rPr>
            <w:b/>
          </w:rPr>
          <w:delText>2.6.10</w:delText>
        </w:r>
        <w:r w:rsidRPr="00A013FD">
          <w:rPr>
            <w:b/>
          </w:rPr>
          <w:tab/>
          <w:delText xml:space="preserve">Data segments </w:delText>
        </w:r>
      </w:del>
    </w:p>
    <w:p w14:paraId="63A8673D" w14:textId="77777777" w:rsidR="00A013FD" w:rsidRPr="00A013FD" w:rsidRDefault="00A013FD" w:rsidP="00A013FD">
      <w:pPr>
        <w:rPr>
          <w:del w:id="27803" w:author="Johnny Schultz" w:date="2020-02-12T15:55:00Z"/>
        </w:rPr>
      </w:pPr>
      <w:del w:id="27804" w:author="Johnny Schultz" w:date="2020-02-12T15:55:00Z">
        <w:r w:rsidRPr="00A013FD">
          <w:delText xml:space="preserve">As shown in the frame hierarchy, each PL-Frame includes one or several data segments. Data segments contain channel symbols that carry encoded information bits. In each PL-Frame, the encoded bits are mapped into segment of </w:delText>
        </w:r>
        <w:r w:rsidRPr="00A013FD">
          <w:rPr>
            <w:i/>
            <w:iCs/>
          </w:rPr>
          <w:delText>N</w:delText>
        </w:r>
        <w:r w:rsidRPr="00A013FD">
          <w:delText xml:space="preserve"> of interleaved data. </w:delText>
        </w:r>
      </w:del>
    </w:p>
    <w:p w14:paraId="4E8D8C71" w14:textId="77777777" w:rsidR="00A013FD" w:rsidRPr="00A013FD" w:rsidRDefault="00A013FD" w:rsidP="00A013FD">
      <w:pPr>
        <w:keepNext/>
        <w:keepLines/>
        <w:tabs>
          <w:tab w:val="clear" w:pos="1134"/>
          <w:tab w:val="left" w:pos="360"/>
        </w:tabs>
        <w:spacing w:before="200"/>
        <w:ind w:left="360" w:hanging="360"/>
        <w:outlineLvl w:val="2"/>
        <w:rPr>
          <w:del w:id="27805" w:author="Johnny Schultz" w:date="2020-02-12T15:55:00Z"/>
          <w:b/>
        </w:rPr>
      </w:pPr>
      <w:del w:id="27806" w:author="Johnny Schultz" w:date="2020-02-12T15:55:00Z">
        <w:r w:rsidRPr="00A013FD">
          <w:rPr>
            <w:b/>
          </w:rPr>
          <w:delText>2.6.11</w:delText>
        </w:r>
        <w:r w:rsidRPr="00A013FD">
          <w:rPr>
            <w:b/>
          </w:rPr>
          <w:tab/>
          <w:delText>Physical layer scrambling</w:delText>
        </w:r>
      </w:del>
    </w:p>
    <w:p w14:paraId="27519981" w14:textId="77777777" w:rsidR="00A013FD" w:rsidRPr="00A013FD" w:rsidRDefault="00A013FD" w:rsidP="00A013FD">
      <w:pPr>
        <w:rPr>
          <w:del w:id="27807" w:author="Johnny Schultz" w:date="2020-02-12T15:55:00Z"/>
        </w:rPr>
      </w:pPr>
      <w:del w:id="27808" w:author="Johnny Schultz" w:date="2020-02-12T15:55:00Z">
        <w:r w:rsidRPr="00A013FD">
          <w:delText>Prior to modulation (and spreading if applicable), each PL-Frame samples, excluding the SYNC word, should be randomized for energy dispersal by multiplying the (I + jQ) samples by a complex randomization sequence (C</w:delText>
        </w:r>
        <w:r w:rsidRPr="00A013FD">
          <w:rPr>
            <w:vertAlign w:val="subscript"/>
          </w:rPr>
          <w:delText xml:space="preserve">I </w:delText>
        </w:r>
        <w:r w:rsidRPr="00A013FD">
          <w:delText>+ jC</w:delText>
        </w:r>
        <w:r w:rsidRPr="00A013FD">
          <w:rPr>
            <w:vertAlign w:val="subscript"/>
          </w:rPr>
          <w:delText>Q</w:delText>
        </w:r>
        <w:r w:rsidRPr="00A013FD">
          <w:delText>):</w:delText>
        </w:r>
      </w:del>
    </w:p>
    <w:p w14:paraId="007AA429" w14:textId="77777777" w:rsidR="00A013FD" w:rsidRPr="00A013FD" w:rsidRDefault="00A013FD" w:rsidP="00A013FD">
      <w:pPr>
        <w:tabs>
          <w:tab w:val="clear" w:pos="2268"/>
          <w:tab w:val="left" w:pos="2608"/>
          <w:tab w:val="left" w:pos="3345"/>
        </w:tabs>
        <w:spacing w:before="80"/>
        <w:ind w:left="1134" w:hanging="1134"/>
        <w:rPr>
          <w:del w:id="27809" w:author="Johnny Schultz" w:date="2020-02-12T15:55:00Z"/>
        </w:rPr>
      </w:pPr>
      <w:del w:id="27810" w:author="Johnny Schultz" w:date="2020-02-12T15:55:00Z">
        <w:r w:rsidRPr="00A013FD">
          <w:delText>–</w:delText>
        </w:r>
        <w:r w:rsidRPr="00A013FD">
          <w:tab/>
          <w:delText>I</w:delText>
        </w:r>
        <w:r w:rsidRPr="00A013FD">
          <w:rPr>
            <w:vertAlign w:val="subscript"/>
          </w:rPr>
          <w:delText>SCRAMBLED</w:delText>
        </w:r>
        <w:r w:rsidRPr="00A013FD">
          <w:delText xml:space="preserve"> = (I C</w:delText>
        </w:r>
        <w:r w:rsidRPr="00A013FD">
          <w:rPr>
            <w:vertAlign w:val="subscript"/>
          </w:rPr>
          <w:delText>I</w:delText>
        </w:r>
        <w:r w:rsidRPr="00A013FD">
          <w:delText xml:space="preserve"> − Q C</w:delText>
        </w:r>
        <w:r w:rsidRPr="00A013FD">
          <w:rPr>
            <w:vertAlign w:val="subscript"/>
          </w:rPr>
          <w:delText>Q</w:delText>
        </w:r>
        <w:r w:rsidRPr="00A013FD">
          <w:delText>)</w:delText>
        </w:r>
      </w:del>
    </w:p>
    <w:p w14:paraId="7BF87881" w14:textId="77777777" w:rsidR="00A013FD" w:rsidRPr="00A013FD" w:rsidRDefault="00A013FD" w:rsidP="00A013FD">
      <w:pPr>
        <w:tabs>
          <w:tab w:val="clear" w:pos="2268"/>
          <w:tab w:val="left" w:pos="2608"/>
          <w:tab w:val="left" w:pos="3345"/>
        </w:tabs>
        <w:spacing w:before="80"/>
        <w:ind w:left="1134" w:hanging="1134"/>
        <w:rPr>
          <w:del w:id="27811" w:author="Johnny Schultz" w:date="2020-02-12T15:55:00Z"/>
        </w:rPr>
      </w:pPr>
      <w:del w:id="27812" w:author="Johnny Schultz" w:date="2020-02-12T15:55:00Z">
        <w:r w:rsidRPr="00A013FD">
          <w:delText>–</w:delText>
        </w:r>
        <w:r w:rsidRPr="00A013FD">
          <w:tab/>
          <w:delText>Q</w:delText>
        </w:r>
        <w:r w:rsidRPr="00A013FD">
          <w:rPr>
            <w:vertAlign w:val="subscript"/>
          </w:rPr>
          <w:delText>SCRAMBLED</w:delText>
        </w:r>
        <w:r w:rsidRPr="00A013FD">
          <w:delText xml:space="preserve"> = (I C</w:delText>
        </w:r>
        <w:r w:rsidRPr="00A013FD">
          <w:rPr>
            <w:vertAlign w:val="subscript"/>
          </w:rPr>
          <w:delText>Q</w:delText>
        </w:r>
        <w:r w:rsidRPr="00A013FD">
          <w:delText xml:space="preserve"> + Q C</w:delText>
        </w:r>
        <w:r w:rsidRPr="00A013FD">
          <w:rPr>
            <w:vertAlign w:val="subscript"/>
          </w:rPr>
          <w:delText>I</w:delText>
        </w:r>
        <w:r w:rsidRPr="00A013FD">
          <w:delText>).</w:delText>
        </w:r>
      </w:del>
    </w:p>
    <w:p w14:paraId="0633F53D" w14:textId="77777777" w:rsidR="00A013FD" w:rsidRPr="00A013FD" w:rsidRDefault="00A013FD" w:rsidP="00A013FD">
      <w:pPr>
        <w:rPr>
          <w:del w:id="27813" w:author="Johnny Schultz" w:date="2020-02-12T15:55:00Z"/>
        </w:rPr>
      </w:pPr>
      <w:del w:id="27814" w:author="Johnny Schultz" w:date="2020-02-12T15:55:00Z">
        <w:r w:rsidRPr="00A013FD">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1253D44B" w14:textId="77777777" w:rsidR="00A013FD" w:rsidRPr="00A013FD" w:rsidRDefault="00A013FD" w:rsidP="00A013FD">
      <w:pPr>
        <w:rPr>
          <w:del w:id="27815" w:author="Johnny Schultz" w:date="2020-02-12T15:55:00Z"/>
        </w:rPr>
      </w:pPr>
      <w:del w:id="27816" w:author="Johnny Schultz" w:date="2020-02-12T15:55:00Z">
        <w:r w:rsidRPr="00A013FD">
          <w:delText>The scrambling code sequence should be pre-defined according to the PL-Frame format.</w:delText>
        </w:r>
      </w:del>
    </w:p>
    <w:p w14:paraId="3503FE63" w14:textId="77777777" w:rsidR="00A013FD" w:rsidRPr="00A013FD" w:rsidRDefault="00A013FD" w:rsidP="00A013FD">
      <w:pPr>
        <w:keepNext/>
        <w:keepLines/>
        <w:tabs>
          <w:tab w:val="clear" w:pos="1134"/>
          <w:tab w:val="left" w:pos="360"/>
        </w:tabs>
        <w:spacing w:before="200"/>
        <w:ind w:left="360" w:hanging="360"/>
        <w:outlineLvl w:val="2"/>
        <w:rPr>
          <w:del w:id="27817" w:author="Johnny Schultz" w:date="2020-02-12T15:55:00Z"/>
          <w:b/>
        </w:rPr>
      </w:pPr>
      <w:del w:id="27818" w:author="Johnny Schultz" w:date="2020-02-12T15:55:00Z">
        <w:r w:rsidRPr="00A013FD">
          <w:rPr>
            <w:b/>
          </w:rPr>
          <w:delText>2.6.12</w:delText>
        </w:r>
        <w:r w:rsidRPr="00A013FD">
          <w:rPr>
            <w:b/>
          </w:rPr>
          <w:tab/>
          <w:delText xml:space="preserve">Channel interleaver </w:delText>
        </w:r>
      </w:del>
    </w:p>
    <w:p w14:paraId="7542FE31" w14:textId="77777777" w:rsidR="00A013FD" w:rsidRPr="00A013FD" w:rsidRDefault="00A013FD" w:rsidP="00A013FD">
      <w:pPr>
        <w:rPr>
          <w:del w:id="27819" w:author="Johnny Schultz" w:date="2020-02-12T15:55:00Z"/>
        </w:rPr>
      </w:pPr>
      <w:del w:id="27820" w:author="Johnny Schultz" w:date="2020-02-12T15:55:00Z">
        <w:r w:rsidRPr="00A013FD">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261EA306" w14:textId="77777777" w:rsidR="00A013FD" w:rsidRPr="00A013FD" w:rsidRDefault="00A013FD" w:rsidP="00A013FD">
      <w:pPr>
        <w:rPr>
          <w:del w:id="27821" w:author="Johnny Schultz" w:date="2020-02-12T15:55:00Z"/>
        </w:rPr>
      </w:pPr>
      <w:del w:id="27822" w:author="Johnny Schultz" w:date="2020-02-12T15:55:00Z">
        <w:r w:rsidRPr="00A013FD">
          <w:delText xml:space="preserve">The interleaver is a block interleaver composed by </w:delText>
        </w:r>
        <w:r w:rsidRPr="00A013FD">
          <w:rPr>
            <w:i/>
          </w:rPr>
          <w:delText>N</w:delText>
        </w:r>
        <w:r w:rsidRPr="00A013FD">
          <w:rPr>
            <w:i/>
            <w:vertAlign w:val="subscript"/>
          </w:rPr>
          <w:delText>r</w:delText>
        </w:r>
        <w:r w:rsidRPr="00A013FD">
          <w:delText xml:space="preserve"> rows and </w:delText>
        </w:r>
        <w:r w:rsidRPr="00A013FD">
          <w:rPr>
            <w:i/>
          </w:rPr>
          <w:delText>N</w:delText>
        </w:r>
        <w:r w:rsidRPr="00A013FD">
          <w:rPr>
            <w:i/>
            <w:vertAlign w:val="subscript"/>
          </w:rPr>
          <w:delText>c</w:delText>
        </w:r>
        <w:r w:rsidRPr="00A013FD">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A013FD">
          <w:rPr>
            <w:vertAlign w:val="subscript"/>
          </w:rPr>
          <w:delText>5,</w:delText>
        </w:r>
        <w:r w:rsidRPr="00A013FD">
          <w:delText xml:space="preserve"> i</w:delText>
        </w:r>
        <w:r w:rsidRPr="00A013FD">
          <w:rPr>
            <w:vertAlign w:val="subscript"/>
          </w:rPr>
          <w:delText>4</w:delText>
        </w:r>
        <w:r w:rsidRPr="00A013FD">
          <w:delText>, i</w:delText>
        </w:r>
        <w:r w:rsidRPr="00A013FD">
          <w:rPr>
            <w:vertAlign w:val="subscript"/>
          </w:rPr>
          <w:delText>3,</w:delText>
        </w:r>
        <w:r w:rsidRPr="00A013FD">
          <w:delText xml:space="preserve"> i</w:delText>
        </w:r>
        <w:r w:rsidRPr="00A013FD">
          <w:rPr>
            <w:vertAlign w:val="subscript"/>
          </w:rPr>
          <w:delText>2</w:delText>
        </w:r>
        <w:r w:rsidRPr="00A013FD">
          <w:delText>, i</w:delText>
        </w:r>
        <w:r w:rsidRPr="00A013FD">
          <w:rPr>
            <w:vertAlign w:val="subscript"/>
          </w:rPr>
          <w:delText>1</w:delText>
        </w:r>
        <w:r w:rsidRPr="00A013FD">
          <w:delText>, i</w:delText>
        </w:r>
        <w:r w:rsidRPr="00A013FD">
          <w:rPr>
            <w:vertAlign w:val="subscript"/>
          </w:rPr>
          <w:delText>0</w:delText>
        </w:r>
        <w:r w:rsidRPr="00A013FD">
          <w:delText xml:space="preserve"> become the column i</w:delText>
        </w:r>
        <w:r w:rsidRPr="00A013FD">
          <w:rPr>
            <w:vertAlign w:val="subscript"/>
          </w:rPr>
          <w:delText>0</w:delText>
        </w:r>
        <w:r w:rsidRPr="00A013FD">
          <w:delText>, i</w:delText>
        </w:r>
        <w:r w:rsidRPr="00A013FD">
          <w:rPr>
            <w:vertAlign w:val="subscript"/>
          </w:rPr>
          <w:delText>1</w:delText>
        </w:r>
        <w:r w:rsidRPr="00A013FD">
          <w:delText>, i</w:delText>
        </w:r>
        <w:r w:rsidRPr="00A013FD">
          <w:rPr>
            <w:vertAlign w:val="subscript"/>
          </w:rPr>
          <w:delText>2</w:delText>
        </w:r>
        <w:r w:rsidRPr="00A013FD">
          <w:delText>, i</w:delText>
        </w:r>
        <w:r w:rsidRPr="00A013FD">
          <w:rPr>
            <w:vertAlign w:val="subscript"/>
          </w:rPr>
          <w:delText>3</w:delText>
        </w:r>
        <w:r w:rsidRPr="00A013FD">
          <w:delText>, i</w:delText>
        </w:r>
        <w:r w:rsidRPr="00A013FD">
          <w:rPr>
            <w:vertAlign w:val="subscript"/>
          </w:rPr>
          <w:delText>4</w:delText>
        </w:r>
        <w:r w:rsidRPr="00A013FD">
          <w:delText>, i</w:delText>
        </w:r>
        <w:r w:rsidRPr="00A013FD">
          <w:rPr>
            <w:vertAlign w:val="subscript"/>
          </w:rPr>
          <w:delText>5</w:delText>
        </w:r>
        <w:r w:rsidRPr="00A013FD">
          <w:delText>, where i</w:delText>
        </w:r>
        <w:r w:rsidRPr="00A013FD">
          <w:rPr>
            <w:vertAlign w:val="subscript"/>
          </w:rPr>
          <w:delText>0</w:delText>
        </w:r>
        <w:r w:rsidRPr="00A013FD">
          <w:delText>, i</w:delText>
        </w:r>
        <w:r w:rsidRPr="00A013FD">
          <w:rPr>
            <w:vertAlign w:val="subscript"/>
          </w:rPr>
          <w:delText>1,</w:delText>
        </w:r>
        <w:r w:rsidRPr="00A013FD">
          <w:delText xml:space="preserve"> i</w:delText>
        </w:r>
        <w:r w:rsidRPr="00A013FD">
          <w:rPr>
            <w:vertAlign w:val="subscript"/>
          </w:rPr>
          <w:delText>2,</w:delText>
        </w:r>
        <w:r w:rsidRPr="00A013FD">
          <w:delText xml:space="preserve"> i</w:delText>
        </w:r>
        <w:r w:rsidRPr="00A013FD">
          <w:rPr>
            <w:vertAlign w:val="subscript"/>
          </w:rPr>
          <w:delText>3,</w:delText>
        </w:r>
        <w:r w:rsidRPr="00A013FD">
          <w:delText xml:space="preserve"> i</w:delText>
        </w:r>
        <w:r w:rsidRPr="00A013FD">
          <w:rPr>
            <w:vertAlign w:val="subscript"/>
          </w:rPr>
          <w:delText>4</w:delText>
        </w:r>
        <w:r w:rsidRPr="00A013FD">
          <w:delText xml:space="preserve"> and i</w:delText>
        </w:r>
        <w:r w:rsidRPr="00A013FD">
          <w:rPr>
            <w:vertAlign w:val="subscript"/>
          </w:rPr>
          <w:delText>5</w:delText>
        </w:r>
        <w:r w:rsidRPr="00A013FD">
          <w:delText xml:space="preserve"> are the bits representing a given number.</w:delText>
        </w:r>
      </w:del>
    </w:p>
    <w:p w14:paraId="0060F586" w14:textId="77777777" w:rsidR="00A013FD" w:rsidRPr="00A013FD" w:rsidRDefault="00A013FD" w:rsidP="00A013FD">
      <w:pPr>
        <w:rPr>
          <w:del w:id="27823" w:author="Johnny Schultz" w:date="2020-02-12T15:55:00Z"/>
        </w:rPr>
      </w:pPr>
      <w:del w:id="27824" w:author="Johnny Schultz" w:date="2020-02-12T15:55:00Z">
        <w:r w:rsidRPr="00A013FD">
          <w:delText>In more general cases (where the number of columns is not an integer power of 2), the interleaver index can be made available as table-lookup.</w:delText>
        </w:r>
      </w:del>
    </w:p>
    <w:p w14:paraId="22B7CF14" w14:textId="77777777" w:rsidR="00A013FD" w:rsidRPr="00A013FD" w:rsidRDefault="00A013FD" w:rsidP="00A013FD">
      <w:pPr>
        <w:keepNext/>
        <w:keepLines/>
        <w:tabs>
          <w:tab w:val="clear" w:pos="1134"/>
          <w:tab w:val="left" w:pos="360"/>
        </w:tabs>
        <w:spacing w:before="200"/>
        <w:ind w:left="360" w:hanging="360"/>
        <w:outlineLvl w:val="2"/>
        <w:rPr>
          <w:del w:id="27825" w:author="Johnny Schultz" w:date="2020-02-12T15:55:00Z"/>
          <w:b/>
        </w:rPr>
      </w:pPr>
      <w:del w:id="27826" w:author="Johnny Schultz" w:date="2020-02-12T15:55:00Z">
        <w:r w:rsidRPr="00A013FD">
          <w:rPr>
            <w:b/>
          </w:rPr>
          <w:delText>2.6.13</w:delText>
        </w:r>
        <w:r w:rsidRPr="00A013FD">
          <w:rPr>
            <w:b/>
          </w:rPr>
          <w:tab/>
          <w:delText>Ramp down</w:delText>
        </w:r>
      </w:del>
    </w:p>
    <w:p w14:paraId="008FEAFE" w14:textId="77777777" w:rsidR="00A013FD" w:rsidRPr="00A013FD" w:rsidRDefault="00A013FD" w:rsidP="00A013FD">
      <w:pPr>
        <w:rPr>
          <w:del w:id="27827" w:author="Johnny Schultz" w:date="2020-02-12T15:55:00Z"/>
        </w:rPr>
      </w:pPr>
      <w:del w:id="27828" w:author="Johnny Schultz" w:date="2020-02-12T15:55:00Z">
        <w:r w:rsidRPr="00A013FD">
          <w:delText>The ramp down occurs at the end of each burst (as shown in Fig. A5-8) followed by the guard time. The overall duration of the ramp-down and guard time is 8.88 ms while the ramp-down time from 90% to 10% of the power should occur in less than 300 µs.</w:delText>
        </w:r>
      </w:del>
    </w:p>
    <w:p w14:paraId="2C36C108" w14:textId="77777777" w:rsidR="00A013FD" w:rsidRPr="00A013FD" w:rsidRDefault="00A013FD" w:rsidP="00A013FD">
      <w:pPr>
        <w:keepNext/>
        <w:keepLines/>
        <w:tabs>
          <w:tab w:val="clear" w:pos="1134"/>
          <w:tab w:val="left" w:pos="360"/>
        </w:tabs>
        <w:spacing w:before="200"/>
        <w:ind w:left="360" w:hanging="360"/>
        <w:outlineLvl w:val="2"/>
        <w:rPr>
          <w:del w:id="27829" w:author="Johnny Schultz" w:date="2020-02-12T15:55:00Z"/>
          <w:b/>
        </w:rPr>
      </w:pPr>
      <w:del w:id="27830" w:author="Johnny Schultz" w:date="2020-02-12T15:55:00Z">
        <w:r w:rsidRPr="00A013FD">
          <w:rPr>
            <w:b/>
          </w:rPr>
          <w:delText>2.6.14</w:delText>
        </w:r>
        <w:r w:rsidRPr="00A013FD">
          <w:rPr>
            <w:b/>
          </w:rPr>
          <w:tab/>
          <w:delText>Guard time</w:delText>
        </w:r>
      </w:del>
    </w:p>
    <w:p w14:paraId="4B981092" w14:textId="77777777" w:rsidR="00A013FD" w:rsidRPr="00A013FD" w:rsidRDefault="00A013FD" w:rsidP="00A013FD">
      <w:pPr>
        <w:rPr>
          <w:del w:id="27831" w:author="Johnny Schultz" w:date="2020-02-12T15:55:00Z"/>
        </w:rPr>
      </w:pPr>
      <w:del w:id="27832" w:author="Johnny Schultz" w:date="2020-02-12T15:55:00Z">
        <w:r w:rsidRPr="00A013FD">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3C08D04" w14:textId="77777777" w:rsidR="00A013FD" w:rsidRPr="00A013FD" w:rsidRDefault="00A013FD" w:rsidP="00A013FD">
      <w:pPr>
        <w:keepNext/>
        <w:keepLines/>
        <w:tabs>
          <w:tab w:val="left" w:pos="360"/>
        </w:tabs>
        <w:spacing w:before="200"/>
        <w:ind w:left="360" w:hanging="360"/>
        <w:outlineLvl w:val="1"/>
        <w:rPr>
          <w:del w:id="27833" w:author="Johnny Schultz" w:date="2020-02-12T15:55:00Z"/>
          <w:b/>
        </w:rPr>
      </w:pPr>
      <w:del w:id="27834" w:author="Johnny Schultz" w:date="2020-02-12T15:55:00Z">
        <w:r w:rsidRPr="00A013FD">
          <w:rPr>
            <w:b/>
          </w:rPr>
          <w:delText>2.7</w:delText>
        </w:r>
        <w:r w:rsidRPr="00A013FD">
          <w:rPr>
            <w:b/>
          </w:rPr>
          <w:tab/>
          <w:delText>VDE-SAT uplink PL-Frame formats</w:delText>
        </w:r>
      </w:del>
    </w:p>
    <w:p w14:paraId="2CEE97B0" w14:textId="77777777" w:rsidR="00A013FD" w:rsidRPr="00A013FD" w:rsidRDefault="00A013FD" w:rsidP="00A013FD">
      <w:pPr>
        <w:rPr>
          <w:del w:id="27835" w:author="Johnny Schultz" w:date="2020-02-12T15:55:00Z"/>
        </w:rPr>
      </w:pPr>
      <w:del w:id="27836" w:author="Johnny Schultz" w:date="2020-02-12T15:55:00Z">
        <w:r w:rsidRPr="00A013FD">
          <w:delText>This section defines several PL-Frame formats that are used for signalling and data transmission on the VDE-SAT uplink channels. All formats consist of a fixed preamble and a data portion as shown in Fig. A5-8. The data portion is defined in the tables below. The pilot duration is one symbol after every 9 data symbols.</w:delText>
        </w:r>
      </w:del>
    </w:p>
    <w:p w14:paraId="583E0E7B" w14:textId="77777777" w:rsidR="00A013FD" w:rsidRPr="00A013FD" w:rsidRDefault="00A013FD" w:rsidP="00A013FD">
      <w:pPr>
        <w:keepNext/>
        <w:keepLines/>
        <w:tabs>
          <w:tab w:val="clear" w:pos="1134"/>
          <w:tab w:val="left" w:pos="360"/>
        </w:tabs>
        <w:spacing w:before="200"/>
        <w:ind w:left="360" w:hanging="360"/>
        <w:outlineLvl w:val="2"/>
        <w:rPr>
          <w:del w:id="27837" w:author="Johnny Schultz" w:date="2020-02-12T15:55:00Z"/>
          <w:b/>
        </w:rPr>
      </w:pPr>
      <w:del w:id="27838" w:author="Johnny Schultz" w:date="2020-02-12T15:55:00Z">
        <w:r w:rsidRPr="00A013FD">
          <w:rPr>
            <w:b/>
          </w:rPr>
          <w:delText>2.7.1</w:delText>
        </w:r>
        <w:r w:rsidRPr="00A013FD">
          <w:rPr>
            <w:b/>
          </w:rPr>
          <w:tab/>
          <w:delText>VDE-SAT Uplink PL-Frame format 1</w:delText>
        </w:r>
      </w:del>
    </w:p>
    <w:p w14:paraId="5FBE72D4" w14:textId="77777777" w:rsidR="00A013FD" w:rsidRPr="00A013FD" w:rsidRDefault="00A013FD" w:rsidP="00A013FD">
      <w:pPr>
        <w:rPr>
          <w:del w:id="27839" w:author="Johnny Schultz" w:date="2020-02-12T15:55:00Z"/>
        </w:rPr>
      </w:pPr>
      <w:del w:id="27840" w:author="Johnny Schultz" w:date="2020-02-12T15:55:00Z">
        <w:r w:rsidRPr="00A013FD">
          <w:delText xml:space="preserve">The VDE-Sat uplink PL-Frame format 1 is provided in Table A5-6. </w:delText>
        </w:r>
      </w:del>
    </w:p>
    <w:p w14:paraId="2848094E" w14:textId="77777777" w:rsidR="00A013FD" w:rsidRPr="00A013FD" w:rsidRDefault="00A013FD" w:rsidP="00A013FD">
      <w:pPr>
        <w:rPr>
          <w:del w:id="27841" w:author="Johnny Schultz" w:date="2020-02-12T15:55:00Z"/>
        </w:rPr>
      </w:pPr>
      <w:del w:id="27842" w:author="Johnny Schultz" w:date="2020-02-12T15:55:00Z">
        <w:r w:rsidRPr="00A013FD">
          <w:delTex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delText>
        </w:r>
      </w:del>
    </w:p>
    <w:p w14:paraId="6E99CA74" w14:textId="77777777" w:rsidR="00A013FD" w:rsidRPr="00A013FD" w:rsidRDefault="00A013FD" w:rsidP="00A013FD">
      <w:pPr>
        <w:keepNext/>
        <w:spacing w:before="560" w:after="120"/>
        <w:jc w:val="center"/>
        <w:rPr>
          <w:del w:id="27843" w:author="Johnny Schultz" w:date="2020-02-12T15:55:00Z"/>
          <w:caps/>
          <w:sz w:val="20"/>
        </w:rPr>
      </w:pPr>
      <w:del w:id="27844" w:author="Johnny Schultz" w:date="2020-02-12T15:55:00Z">
        <w:r w:rsidRPr="00A013FD">
          <w:rPr>
            <w:caps/>
            <w:sz w:val="20"/>
          </w:rPr>
          <w:delText>TABLE A5-6</w:delText>
        </w:r>
      </w:del>
    </w:p>
    <w:p w14:paraId="1CF8AB2B" w14:textId="77777777" w:rsidR="00A013FD" w:rsidRPr="00A013FD" w:rsidRDefault="00A013FD" w:rsidP="00A013FD">
      <w:pPr>
        <w:keepNext/>
        <w:keepLines/>
        <w:spacing w:before="0" w:after="120"/>
        <w:jc w:val="center"/>
        <w:rPr>
          <w:del w:id="27845" w:author="Johnny Schultz" w:date="2020-02-12T15:55:00Z"/>
          <w:rFonts w:ascii="Times New Roman Bold" w:hAnsi="Times New Roman Bold"/>
          <w:b/>
          <w:sz w:val="20"/>
        </w:rPr>
      </w:pPr>
      <w:del w:id="27846" w:author="Johnny Schultz" w:date="2020-02-12T15:55:00Z">
        <w:r w:rsidRPr="00A013FD">
          <w:rPr>
            <w:rFonts w:ascii="Times New Roman Bold" w:hAnsi="Times New Roman Bold"/>
            <w:b/>
            <w:sz w:val="20"/>
          </w:rPr>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A013FD" w:rsidRPr="00A013FD" w14:paraId="259DA6C4" w14:textId="77777777" w:rsidTr="00BF604E">
        <w:trPr>
          <w:trHeight w:val="280"/>
          <w:jc w:val="center"/>
          <w:del w:id="27847" w:author="Johnny Schultz" w:date="2020-02-12T15:55:00Z"/>
        </w:trPr>
        <w:tc>
          <w:tcPr>
            <w:tcW w:w="2065" w:type="pct"/>
            <w:shd w:val="clear" w:color="auto" w:fill="auto"/>
            <w:noWrap/>
            <w:vAlign w:val="bottom"/>
          </w:tcPr>
          <w:p w14:paraId="0ACB61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48" w:author="Johnny Schultz" w:date="2020-02-12T15:55:00Z"/>
                <w:sz w:val="20"/>
              </w:rPr>
            </w:pPr>
            <w:del w:id="27849" w:author="Johnny Schultz" w:date="2020-02-12T15:55:00Z">
              <w:r w:rsidRPr="00A013FD">
                <w:rPr>
                  <w:sz w:val="20"/>
                </w:rPr>
                <w:delText>Uplink format</w:delText>
              </w:r>
            </w:del>
          </w:p>
        </w:tc>
        <w:tc>
          <w:tcPr>
            <w:tcW w:w="2336" w:type="pct"/>
            <w:shd w:val="clear" w:color="auto" w:fill="auto"/>
            <w:noWrap/>
            <w:vAlign w:val="bottom"/>
          </w:tcPr>
          <w:p w14:paraId="375B92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50" w:author="Johnny Schultz" w:date="2020-02-12T15:55:00Z"/>
                <w:sz w:val="20"/>
              </w:rPr>
            </w:pPr>
            <w:del w:id="27851" w:author="Johnny Schultz" w:date="2020-02-12T15:55:00Z">
              <w:r w:rsidRPr="00A013FD">
                <w:rPr>
                  <w:sz w:val="20"/>
                </w:rPr>
                <w:delText>1</w:delText>
              </w:r>
            </w:del>
          </w:p>
        </w:tc>
        <w:tc>
          <w:tcPr>
            <w:tcW w:w="599" w:type="pct"/>
            <w:vAlign w:val="bottom"/>
          </w:tcPr>
          <w:p w14:paraId="4F12F7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52" w:author="Johnny Schultz" w:date="2020-02-12T15:55:00Z"/>
                <w:sz w:val="20"/>
              </w:rPr>
            </w:pPr>
          </w:p>
        </w:tc>
      </w:tr>
      <w:tr w:rsidR="00A013FD" w:rsidRPr="00A013FD" w14:paraId="47E290B2" w14:textId="77777777" w:rsidTr="00BF604E">
        <w:trPr>
          <w:trHeight w:val="280"/>
          <w:jc w:val="center"/>
          <w:del w:id="27853" w:author="Johnny Schultz" w:date="2020-02-12T15:55:00Z"/>
        </w:trPr>
        <w:tc>
          <w:tcPr>
            <w:tcW w:w="2065" w:type="pct"/>
            <w:shd w:val="clear" w:color="auto" w:fill="auto"/>
            <w:noWrap/>
            <w:vAlign w:val="bottom"/>
          </w:tcPr>
          <w:p w14:paraId="2C1361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54" w:author="Johnny Schultz" w:date="2020-02-12T15:55:00Z"/>
                <w:sz w:val="20"/>
              </w:rPr>
            </w:pPr>
            <w:del w:id="27855" w:author="Johnny Schultz" w:date="2020-02-12T15:55:00Z">
              <w:r w:rsidRPr="00A013FD">
                <w:rPr>
                  <w:sz w:val="20"/>
                </w:rPr>
                <w:delText>Function</w:delText>
              </w:r>
            </w:del>
          </w:p>
        </w:tc>
        <w:tc>
          <w:tcPr>
            <w:tcW w:w="2336" w:type="pct"/>
            <w:shd w:val="clear" w:color="auto" w:fill="auto"/>
            <w:noWrap/>
            <w:vAlign w:val="bottom"/>
          </w:tcPr>
          <w:p w14:paraId="7E87C3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56" w:author="Johnny Schultz" w:date="2020-02-12T15:55:00Z"/>
                <w:sz w:val="20"/>
              </w:rPr>
            </w:pPr>
            <w:del w:id="27857" w:author="Johnny Schultz" w:date="2020-02-12T15:55:00Z">
              <w:r w:rsidRPr="00A013FD">
                <w:rPr>
                  <w:sz w:val="20"/>
                </w:rPr>
                <w:delText>Direct Sequence Spread random access</w:delText>
              </w:r>
            </w:del>
          </w:p>
        </w:tc>
        <w:tc>
          <w:tcPr>
            <w:tcW w:w="599" w:type="pct"/>
            <w:vAlign w:val="bottom"/>
          </w:tcPr>
          <w:p w14:paraId="39713A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58" w:author="Johnny Schultz" w:date="2020-02-12T15:55:00Z"/>
                <w:sz w:val="20"/>
              </w:rPr>
            </w:pPr>
          </w:p>
        </w:tc>
      </w:tr>
      <w:tr w:rsidR="00A013FD" w:rsidRPr="00A013FD" w14:paraId="067B0C96" w14:textId="77777777" w:rsidTr="00BF604E">
        <w:trPr>
          <w:trHeight w:val="280"/>
          <w:jc w:val="center"/>
          <w:del w:id="27859" w:author="Johnny Schultz" w:date="2020-02-12T15:55:00Z"/>
        </w:trPr>
        <w:tc>
          <w:tcPr>
            <w:tcW w:w="2065" w:type="pct"/>
            <w:shd w:val="clear" w:color="auto" w:fill="auto"/>
            <w:noWrap/>
            <w:vAlign w:val="bottom"/>
          </w:tcPr>
          <w:p w14:paraId="59D5D9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60" w:author="Johnny Schultz" w:date="2020-02-12T15:55:00Z"/>
                <w:sz w:val="20"/>
              </w:rPr>
            </w:pPr>
            <w:del w:id="27861" w:author="Johnny Schultz" w:date="2020-02-12T15:55:00Z">
              <w:r w:rsidRPr="00A013FD">
                <w:rPr>
                  <w:sz w:val="20"/>
                </w:rPr>
                <w:delText>Usage</w:delText>
              </w:r>
            </w:del>
          </w:p>
        </w:tc>
        <w:tc>
          <w:tcPr>
            <w:tcW w:w="2336" w:type="pct"/>
            <w:shd w:val="clear" w:color="auto" w:fill="auto"/>
            <w:noWrap/>
            <w:vAlign w:val="bottom"/>
          </w:tcPr>
          <w:p w14:paraId="7C08BF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62" w:author="Johnny Schultz" w:date="2020-02-12T15:55:00Z"/>
                <w:sz w:val="20"/>
              </w:rPr>
            </w:pPr>
            <w:del w:id="27863" w:author="Johnny Schultz" w:date="2020-02-12T15:55:00Z">
              <w:r w:rsidRPr="00A013FD">
                <w:rPr>
                  <w:sz w:val="20"/>
                </w:rPr>
                <w:delText>Request, response, ACK and short message</w:delText>
              </w:r>
            </w:del>
          </w:p>
        </w:tc>
        <w:tc>
          <w:tcPr>
            <w:tcW w:w="599" w:type="pct"/>
            <w:vAlign w:val="bottom"/>
          </w:tcPr>
          <w:p w14:paraId="769D2A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64" w:author="Johnny Schultz" w:date="2020-02-12T15:55:00Z"/>
                <w:sz w:val="20"/>
              </w:rPr>
            </w:pPr>
          </w:p>
        </w:tc>
      </w:tr>
      <w:tr w:rsidR="00A013FD" w:rsidRPr="00A013FD" w14:paraId="353D45C7" w14:textId="77777777" w:rsidTr="00BF604E">
        <w:trPr>
          <w:trHeight w:val="280"/>
          <w:jc w:val="center"/>
          <w:del w:id="27865" w:author="Johnny Schultz" w:date="2020-02-12T15:55:00Z"/>
        </w:trPr>
        <w:tc>
          <w:tcPr>
            <w:tcW w:w="2065" w:type="pct"/>
            <w:shd w:val="clear" w:color="auto" w:fill="auto"/>
            <w:noWrap/>
            <w:vAlign w:val="bottom"/>
          </w:tcPr>
          <w:p w14:paraId="399E92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66" w:author="Johnny Schultz" w:date="2020-02-12T15:55:00Z"/>
                <w:sz w:val="20"/>
              </w:rPr>
            </w:pPr>
            <w:del w:id="27867" w:author="Johnny Schultz" w:date="2020-02-12T15:55:00Z">
              <w:r w:rsidRPr="00A013FD">
                <w:rPr>
                  <w:sz w:val="20"/>
                </w:rPr>
                <w:delText>Header value</w:delText>
              </w:r>
            </w:del>
          </w:p>
        </w:tc>
        <w:tc>
          <w:tcPr>
            <w:tcW w:w="2336" w:type="pct"/>
            <w:shd w:val="clear" w:color="auto" w:fill="auto"/>
            <w:noWrap/>
            <w:vAlign w:val="bottom"/>
          </w:tcPr>
          <w:p w14:paraId="1378B1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68" w:author="Johnny Schultz" w:date="2020-02-12T15:55:00Z"/>
                <w:sz w:val="20"/>
              </w:rPr>
            </w:pPr>
            <w:del w:id="27869" w:author="Johnny Schultz" w:date="2020-02-12T15:55:00Z">
              <w:r w:rsidRPr="00A013FD">
                <w:rPr>
                  <w:sz w:val="20"/>
                </w:rPr>
                <w:sym w:font="Symbol" w:char="F0A2"/>
              </w:r>
              <w:r w:rsidRPr="00A013FD">
                <w:rPr>
                  <w:sz w:val="20"/>
                </w:rPr>
                <w:delText>41</w:delText>
              </w:r>
            </w:del>
          </w:p>
        </w:tc>
        <w:tc>
          <w:tcPr>
            <w:tcW w:w="599" w:type="pct"/>
            <w:vAlign w:val="bottom"/>
          </w:tcPr>
          <w:p w14:paraId="18349B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70" w:author="Johnny Schultz" w:date="2020-02-12T15:55:00Z"/>
                <w:sz w:val="20"/>
              </w:rPr>
            </w:pPr>
            <w:del w:id="27871" w:author="Johnny Schultz" w:date="2020-02-12T15:55:00Z">
              <w:r w:rsidRPr="00A013FD">
                <w:rPr>
                  <w:sz w:val="20"/>
                </w:rPr>
                <w:delText>hex</w:delText>
              </w:r>
            </w:del>
          </w:p>
        </w:tc>
      </w:tr>
      <w:tr w:rsidR="00A013FD" w:rsidRPr="00A013FD" w14:paraId="63DE1585" w14:textId="77777777" w:rsidTr="00BF604E">
        <w:trPr>
          <w:trHeight w:val="280"/>
          <w:jc w:val="center"/>
          <w:del w:id="27872" w:author="Johnny Schultz" w:date="2020-02-12T15:55:00Z"/>
        </w:trPr>
        <w:tc>
          <w:tcPr>
            <w:tcW w:w="2065" w:type="pct"/>
            <w:shd w:val="clear" w:color="auto" w:fill="auto"/>
            <w:noWrap/>
            <w:vAlign w:val="bottom"/>
          </w:tcPr>
          <w:p w14:paraId="0AAAAE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73" w:author="Johnny Schultz" w:date="2020-02-12T15:55:00Z"/>
                <w:sz w:val="20"/>
              </w:rPr>
            </w:pPr>
            <w:del w:id="27874" w:author="Johnny Schultz" w:date="2020-02-12T15:55:00Z">
              <w:r w:rsidRPr="00A013FD">
                <w:rPr>
                  <w:sz w:val="20"/>
                </w:rPr>
                <w:delText>Channel bandwidth</w:delText>
              </w:r>
            </w:del>
          </w:p>
        </w:tc>
        <w:tc>
          <w:tcPr>
            <w:tcW w:w="2336" w:type="pct"/>
            <w:shd w:val="clear" w:color="auto" w:fill="auto"/>
            <w:noWrap/>
            <w:vAlign w:val="bottom"/>
          </w:tcPr>
          <w:p w14:paraId="50F32C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75" w:author="Johnny Schultz" w:date="2020-02-12T15:55:00Z"/>
                <w:sz w:val="20"/>
              </w:rPr>
            </w:pPr>
            <w:del w:id="27876" w:author="Johnny Schultz" w:date="2020-02-12T15:55:00Z">
              <w:r w:rsidRPr="00A013FD">
                <w:rPr>
                  <w:sz w:val="20"/>
                </w:rPr>
                <w:delText>50</w:delText>
              </w:r>
            </w:del>
          </w:p>
        </w:tc>
        <w:tc>
          <w:tcPr>
            <w:tcW w:w="599" w:type="pct"/>
            <w:vAlign w:val="bottom"/>
          </w:tcPr>
          <w:p w14:paraId="1BFA14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77" w:author="Johnny Schultz" w:date="2020-02-12T15:55:00Z"/>
                <w:sz w:val="20"/>
              </w:rPr>
            </w:pPr>
            <w:del w:id="27878" w:author="Johnny Schultz" w:date="2020-02-12T15:55:00Z">
              <w:r w:rsidRPr="00A013FD">
                <w:rPr>
                  <w:sz w:val="20"/>
                </w:rPr>
                <w:delText>kHz</w:delText>
              </w:r>
            </w:del>
          </w:p>
        </w:tc>
      </w:tr>
      <w:tr w:rsidR="00A013FD" w:rsidRPr="00A013FD" w14:paraId="754ECA44" w14:textId="77777777" w:rsidTr="00BF604E">
        <w:trPr>
          <w:trHeight w:val="280"/>
          <w:jc w:val="center"/>
          <w:del w:id="27879" w:author="Johnny Schultz" w:date="2020-02-12T15:55:00Z"/>
        </w:trPr>
        <w:tc>
          <w:tcPr>
            <w:tcW w:w="2065" w:type="pct"/>
            <w:shd w:val="clear" w:color="auto" w:fill="auto"/>
            <w:noWrap/>
            <w:vAlign w:val="bottom"/>
          </w:tcPr>
          <w:p w14:paraId="59EC81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80" w:author="Johnny Schultz" w:date="2020-02-12T15:55:00Z"/>
                <w:sz w:val="20"/>
              </w:rPr>
            </w:pPr>
            <w:del w:id="27881" w:author="Johnny Schultz" w:date="2020-02-12T15:55:00Z">
              <w:r w:rsidRPr="00A013FD">
                <w:rPr>
                  <w:sz w:val="20"/>
                </w:rPr>
                <w:delText>Slots available for RA</w:delText>
              </w:r>
            </w:del>
          </w:p>
        </w:tc>
        <w:tc>
          <w:tcPr>
            <w:tcW w:w="2336" w:type="pct"/>
            <w:shd w:val="clear" w:color="auto" w:fill="auto"/>
            <w:noWrap/>
            <w:vAlign w:val="bottom"/>
          </w:tcPr>
          <w:p w14:paraId="6122CB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82" w:author="Johnny Schultz" w:date="2020-02-12T15:55:00Z"/>
                <w:sz w:val="20"/>
              </w:rPr>
            </w:pPr>
            <w:del w:id="27883" w:author="Johnny Schultz" w:date="2020-02-12T15:55:00Z">
              <w:r w:rsidRPr="00A013FD">
                <w:rPr>
                  <w:sz w:val="20"/>
                </w:rPr>
                <w:delText>30</w:delText>
              </w:r>
            </w:del>
          </w:p>
        </w:tc>
        <w:tc>
          <w:tcPr>
            <w:tcW w:w="599" w:type="pct"/>
            <w:vAlign w:val="bottom"/>
          </w:tcPr>
          <w:p w14:paraId="0EF202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84" w:author="Johnny Schultz" w:date="2020-02-12T15:55:00Z"/>
                <w:sz w:val="20"/>
              </w:rPr>
            </w:pPr>
            <w:del w:id="27885" w:author="Johnny Schultz" w:date="2020-02-12T15:55:00Z">
              <w:r w:rsidRPr="00A013FD">
                <w:rPr>
                  <w:sz w:val="20"/>
                </w:rPr>
                <w:delText>slots</w:delText>
              </w:r>
            </w:del>
          </w:p>
        </w:tc>
      </w:tr>
      <w:tr w:rsidR="00A013FD" w:rsidRPr="00A013FD" w14:paraId="6CA6B6F8" w14:textId="77777777" w:rsidTr="00BF604E">
        <w:trPr>
          <w:trHeight w:val="280"/>
          <w:jc w:val="center"/>
          <w:del w:id="27886" w:author="Johnny Schultz" w:date="2020-02-12T15:55:00Z"/>
        </w:trPr>
        <w:tc>
          <w:tcPr>
            <w:tcW w:w="2065" w:type="pct"/>
            <w:shd w:val="clear" w:color="auto" w:fill="auto"/>
            <w:noWrap/>
            <w:vAlign w:val="bottom"/>
          </w:tcPr>
          <w:p w14:paraId="6AB276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87" w:author="Johnny Schultz" w:date="2020-02-12T15:55:00Z"/>
                <w:sz w:val="20"/>
              </w:rPr>
            </w:pPr>
            <w:del w:id="27888" w:author="Johnny Schultz" w:date="2020-02-12T15:55:00Z">
              <w:r w:rsidRPr="00A013FD">
                <w:rPr>
                  <w:sz w:val="20"/>
                </w:rPr>
                <w:delText>Unfaded C/</w:delText>
              </w:r>
              <w:r w:rsidRPr="00A013FD">
                <w:rPr>
                  <w:i/>
                  <w:iCs/>
                  <w:sz w:val="20"/>
                </w:rPr>
                <w:delText>N</w:delText>
              </w:r>
              <w:r w:rsidRPr="00A013FD">
                <w:rPr>
                  <w:sz w:val="20"/>
                  <w:vertAlign w:val="subscript"/>
                </w:rPr>
                <w:delText>0</w:delText>
              </w:r>
            </w:del>
          </w:p>
        </w:tc>
        <w:tc>
          <w:tcPr>
            <w:tcW w:w="2336" w:type="pct"/>
            <w:shd w:val="clear" w:color="auto" w:fill="auto"/>
            <w:noWrap/>
            <w:vAlign w:val="bottom"/>
          </w:tcPr>
          <w:p w14:paraId="5B7651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89" w:author="Johnny Schultz" w:date="2020-02-12T15:55:00Z"/>
                <w:sz w:val="20"/>
              </w:rPr>
            </w:pPr>
            <w:del w:id="27890" w:author="Johnny Schultz" w:date="2020-02-12T15:55:00Z">
              <w:r w:rsidRPr="00A013FD">
                <w:rPr>
                  <w:sz w:val="20"/>
                </w:rPr>
                <w:delText>73.0</w:delText>
              </w:r>
            </w:del>
          </w:p>
        </w:tc>
        <w:tc>
          <w:tcPr>
            <w:tcW w:w="599" w:type="pct"/>
            <w:vAlign w:val="bottom"/>
          </w:tcPr>
          <w:p w14:paraId="6514DE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91" w:author="Johnny Schultz" w:date="2020-02-12T15:55:00Z"/>
                <w:sz w:val="20"/>
              </w:rPr>
            </w:pPr>
            <w:del w:id="27892" w:author="Johnny Schultz" w:date="2020-02-12T15:55:00Z">
              <w:r w:rsidRPr="00A013FD">
                <w:rPr>
                  <w:sz w:val="20"/>
                </w:rPr>
                <w:delText>dBHz</w:delText>
              </w:r>
            </w:del>
          </w:p>
        </w:tc>
      </w:tr>
      <w:tr w:rsidR="00A013FD" w:rsidRPr="00A013FD" w14:paraId="61BBE3D0" w14:textId="77777777" w:rsidTr="00BF604E">
        <w:trPr>
          <w:trHeight w:val="280"/>
          <w:jc w:val="center"/>
          <w:del w:id="27893" w:author="Johnny Schultz" w:date="2020-02-12T15:55:00Z"/>
        </w:trPr>
        <w:tc>
          <w:tcPr>
            <w:tcW w:w="2065" w:type="pct"/>
            <w:shd w:val="clear" w:color="auto" w:fill="auto"/>
            <w:noWrap/>
            <w:vAlign w:val="bottom"/>
          </w:tcPr>
          <w:p w14:paraId="52C636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894" w:author="Johnny Schultz" w:date="2020-02-12T15:55:00Z"/>
                <w:sz w:val="20"/>
              </w:rPr>
            </w:pPr>
            <w:del w:id="27895" w:author="Johnny Schultz" w:date="2020-02-12T15:55:00Z">
              <w:r w:rsidRPr="00A013FD">
                <w:rPr>
                  <w:sz w:val="20"/>
                </w:rPr>
                <w:delText>Burst duration</w:delText>
              </w:r>
            </w:del>
          </w:p>
        </w:tc>
        <w:tc>
          <w:tcPr>
            <w:tcW w:w="2336" w:type="pct"/>
            <w:shd w:val="clear" w:color="auto" w:fill="auto"/>
            <w:noWrap/>
            <w:vAlign w:val="bottom"/>
          </w:tcPr>
          <w:p w14:paraId="1915DC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96" w:author="Johnny Schultz" w:date="2020-02-12T15:55:00Z"/>
                <w:sz w:val="20"/>
              </w:rPr>
            </w:pPr>
            <w:del w:id="27897" w:author="Johnny Schultz" w:date="2020-02-12T15:55:00Z">
              <w:r w:rsidRPr="00A013FD">
                <w:rPr>
                  <w:sz w:val="20"/>
                </w:rPr>
                <w:delText>5</w:delText>
              </w:r>
            </w:del>
          </w:p>
        </w:tc>
        <w:tc>
          <w:tcPr>
            <w:tcW w:w="599" w:type="pct"/>
            <w:vAlign w:val="bottom"/>
          </w:tcPr>
          <w:p w14:paraId="76C0E9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898" w:author="Johnny Schultz" w:date="2020-02-12T15:55:00Z"/>
                <w:sz w:val="20"/>
              </w:rPr>
            </w:pPr>
            <w:del w:id="27899" w:author="Johnny Schultz" w:date="2020-02-12T15:55:00Z">
              <w:r w:rsidRPr="00A013FD">
                <w:rPr>
                  <w:sz w:val="20"/>
                </w:rPr>
                <w:delText>slots</w:delText>
              </w:r>
            </w:del>
          </w:p>
        </w:tc>
      </w:tr>
      <w:tr w:rsidR="00A013FD" w:rsidRPr="00A013FD" w14:paraId="69EEC9EA" w14:textId="77777777" w:rsidTr="00BF604E">
        <w:trPr>
          <w:trHeight w:val="280"/>
          <w:jc w:val="center"/>
          <w:del w:id="27900" w:author="Johnny Schultz" w:date="2020-02-12T15:55:00Z"/>
        </w:trPr>
        <w:tc>
          <w:tcPr>
            <w:tcW w:w="2065" w:type="pct"/>
            <w:shd w:val="clear" w:color="auto" w:fill="auto"/>
            <w:noWrap/>
            <w:vAlign w:val="bottom"/>
          </w:tcPr>
          <w:p w14:paraId="001F7A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01" w:author="Johnny Schultz" w:date="2020-02-12T15:55:00Z"/>
                <w:sz w:val="20"/>
              </w:rPr>
            </w:pPr>
            <w:del w:id="27902" w:author="Johnny Schultz" w:date="2020-02-12T15:55:00Z">
              <w:r w:rsidRPr="00A013FD">
                <w:rPr>
                  <w:sz w:val="20"/>
                </w:rPr>
                <w:delText>Burst duration</w:delText>
              </w:r>
            </w:del>
          </w:p>
        </w:tc>
        <w:tc>
          <w:tcPr>
            <w:tcW w:w="2336" w:type="pct"/>
            <w:shd w:val="clear" w:color="auto" w:fill="auto"/>
            <w:noWrap/>
            <w:vAlign w:val="bottom"/>
          </w:tcPr>
          <w:p w14:paraId="529E10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03" w:author="Johnny Schultz" w:date="2020-02-12T15:55:00Z"/>
                <w:sz w:val="20"/>
              </w:rPr>
            </w:pPr>
            <w:del w:id="27904" w:author="Johnny Schultz" w:date="2020-02-12T15:55:00Z">
              <w:r w:rsidRPr="00A013FD">
                <w:rPr>
                  <w:sz w:val="20"/>
                </w:rPr>
                <w:delText>133.33</w:delText>
              </w:r>
            </w:del>
          </w:p>
        </w:tc>
        <w:tc>
          <w:tcPr>
            <w:tcW w:w="599" w:type="pct"/>
            <w:vAlign w:val="bottom"/>
          </w:tcPr>
          <w:p w14:paraId="14FDDC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05" w:author="Johnny Schultz" w:date="2020-02-12T15:55:00Z"/>
                <w:sz w:val="20"/>
              </w:rPr>
            </w:pPr>
            <w:del w:id="27906" w:author="Johnny Schultz" w:date="2020-02-12T15:55:00Z">
              <w:r w:rsidRPr="00A013FD">
                <w:rPr>
                  <w:sz w:val="20"/>
                </w:rPr>
                <w:delText>ms</w:delText>
              </w:r>
            </w:del>
          </w:p>
        </w:tc>
      </w:tr>
      <w:tr w:rsidR="00A013FD" w:rsidRPr="00A013FD" w14:paraId="73346E02" w14:textId="77777777" w:rsidTr="00BF604E">
        <w:trPr>
          <w:trHeight w:val="280"/>
          <w:jc w:val="center"/>
          <w:del w:id="27907" w:author="Johnny Schultz" w:date="2020-02-12T15:55:00Z"/>
        </w:trPr>
        <w:tc>
          <w:tcPr>
            <w:tcW w:w="2065" w:type="pct"/>
            <w:shd w:val="clear" w:color="auto" w:fill="auto"/>
            <w:noWrap/>
            <w:vAlign w:val="bottom"/>
          </w:tcPr>
          <w:p w14:paraId="08C4F9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08" w:author="Johnny Schultz" w:date="2020-02-12T15:55:00Z"/>
                <w:sz w:val="20"/>
              </w:rPr>
            </w:pPr>
            <w:del w:id="27909" w:author="Johnny Schultz" w:date="2020-02-12T15:55:00Z">
              <w:r w:rsidRPr="00A013FD">
                <w:rPr>
                  <w:sz w:val="20"/>
                </w:rPr>
                <w:delText>Ramp down</w:delText>
              </w:r>
            </w:del>
          </w:p>
        </w:tc>
        <w:tc>
          <w:tcPr>
            <w:tcW w:w="2336" w:type="pct"/>
            <w:shd w:val="clear" w:color="auto" w:fill="auto"/>
            <w:noWrap/>
            <w:vAlign w:val="bottom"/>
          </w:tcPr>
          <w:p w14:paraId="07B358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10" w:author="Johnny Schultz" w:date="2020-02-12T15:55:00Z"/>
                <w:sz w:val="20"/>
              </w:rPr>
            </w:pPr>
            <w:del w:id="27911" w:author="Johnny Schultz" w:date="2020-02-12T15:55:00Z">
              <w:r w:rsidRPr="00A013FD">
                <w:rPr>
                  <w:sz w:val="20"/>
                </w:rPr>
                <w:delText>0.30</w:delText>
              </w:r>
            </w:del>
          </w:p>
        </w:tc>
        <w:tc>
          <w:tcPr>
            <w:tcW w:w="599" w:type="pct"/>
            <w:vAlign w:val="bottom"/>
          </w:tcPr>
          <w:p w14:paraId="064A80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12" w:author="Johnny Schultz" w:date="2020-02-12T15:55:00Z"/>
                <w:sz w:val="20"/>
              </w:rPr>
            </w:pPr>
            <w:del w:id="27913" w:author="Johnny Schultz" w:date="2020-02-12T15:55:00Z">
              <w:r w:rsidRPr="00A013FD">
                <w:rPr>
                  <w:sz w:val="20"/>
                </w:rPr>
                <w:delText>ms</w:delText>
              </w:r>
            </w:del>
          </w:p>
        </w:tc>
      </w:tr>
      <w:tr w:rsidR="00A013FD" w:rsidRPr="00A013FD" w14:paraId="3E16BECB" w14:textId="77777777" w:rsidTr="00BF604E">
        <w:trPr>
          <w:trHeight w:val="280"/>
          <w:jc w:val="center"/>
          <w:del w:id="27914" w:author="Johnny Schultz" w:date="2020-02-12T15:55:00Z"/>
        </w:trPr>
        <w:tc>
          <w:tcPr>
            <w:tcW w:w="2065" w:type="pct"/>
            <w:shd w:val="clear" w:color="auto" w:fill="auto"/>
            <w:noWrap/>
            <w:vAlign w:val="bottom"/>
          </w:tcPr>
          <w:p w14:paraId="3D6D29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15" w:author="Johnny Schultz" w:date="2020-02-12T15:55:00Z"/>
                <w:sz w:val="20"/>
              </w:rPr>
            </w:pPr>
            <w:del w:id="27916" w:author="Johnny Schultz" w:date="2020-02-12T15:55:00Z">
              <w:r w:rsidRPr="00A013FD">
                <w:rPr>
                  <w:sz w:val="20"/>
                </w:rPr>
                <w:delText>Guard time</w:delText>
              </w:r>
            </w:del>
          </w:p>
        </w:tc>
        <w:tc>
          <w:tcPr>
            <w:tcW w:w="2336" w:type="pct"/>
            <w:shd w:val="clear" w:color="auto" w:fill="auto"/>
            <w:noWrap/>
            <w:vAlign w:val="bottom"/>
          </w:tcPr>
          <w:p w14:paraId="1FD662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17" w:author="Johnny Schultz" w:date="2020-02-12T15:55:00Z"/>
                <w:sz w:val="20"/>
              </w:rPr>
            </w:pPr>
            <w:del w:id="27918" w:author="Johnny Schultz" w:date="2020-02-12T15:55:00Z">
              <w:r w:rsidRPr="00A013FD">
                <w:rPr>
                  <w:sz w:val="20"/>
                </w:rPr>
                <w:delText>8.0</w:delText>
              </w:r>
            </w:del>
          </w:p>
        </w:tc>
        <w:tc>
          <w:tcPr>
            <w:tcW w:w="599" w:type="pct"/>
            <w:vAlign w:val="bottom"/>
          </w:tcPr>
          <w:p w14:paraId="7E8B39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19" w:author="Johnny Schultz" w:date="2020-02-12T15:55:00Z"/>
                <w:sz w:val="20"/>
              </w:rPr>
            </w:pPr>
            <w:del w:id="27920" w:author="Johnny Schultz" w:date="2020-02-12T15:55:00Z">
              <w:r w:rsidRPr="00A013FD">
                <w:rPr>
                  <w:sz w:val="20"/>
                </w:rPr>
                <w:delText>ms</w:delText>
              </w:r>
            </w:del>
          </w:p>
        </w:tc>
      </w:tr>
      <w:tr w:rsidR="00A013FD" w:rsidRPr="00A013FD" w14:paraId="67FE2995" w14:textId="77777777" w:rsidTr="00BF604E">
        <w:trPr>
          <w:trHeight w:val="280"/>
          <w:jc w:val="center"/>
          <w:del w:id="27921" w:author="Johnny Schultz" w:date="2020-02-12T15:55:00Z"/>
        </w:trPr>
        <w:tc>
          <w:tcPr>
            <w:tcW w:w="2065" w:type="pct"/>
            <w:shd w:val="clear" w:color="auto" w:fill="auto"/>
            <w:noWrap/>
            <w:vAlign w:val="bottom"/>
          </w:tcPr>
          <w:p w14:paraId="09A24D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22" w:author="Johnny Schultz" w:date="2020-02-12T15:55:00Z"/>
                <w:sz w:val="20"/>
              </w:rPr>
            </w:pPr>
            <w:del w:id="27923" w:author="Johnny Schultz" w:date="2020-02-12T15:55:00Z">
              <w:r w:rsidRPr="00A013FD">
                <w:rPr>
                  <w:sz w:val="20"/>
                </w:rPr>
                <w:delText>Channel rate</w:delText>
              </w:r>
            </w:del>
          </w:p>
        </w:tc>
        <w:tc>
          <w:tcPr>
            <w:tcW w:w="2336" w:type="pct"/>
            <w:shd w:val="clear" w:color="auto" w:fill="auto"/>
            <w:noWrap/>
            <w:vAlign w:val="bottom"/>
          </w:tcPr>
          <w:p w14:paraId="327408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24" w:author="Johnny Schultz" w:date="2020-02-12T15:55:00Z"/>
                <w:sz w:val="20"/>
              </w:rPr>
            </w:pPr>
            <w:del w:id="27925" w:author="Johnny Schultz" w:date="2020-02-12T15:55:00Z">
              <w:r w:rsidRPr="00A013FD">
                <w:rPr>
                  <w:sz w:val="20"/>
                </w:rPr>
                <w:delText>19.2</w:delText>
              </w:r>
            </w:del>
          </w:p>
        </w:tc>
        <w:tc>
          <w:tcPr>
            <w:tcW w:w="599" w:type="pct"/>
            <w:vAlign w:val="bottom"/>
          </w:tcPr>
          <w:p w14:paraId="2879E9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26" w:author="Johnny Schultz" w:date="2020-02-12T15:55:00Z"/>
                <w:sz w:val="20"/>
              </w:rPr>
            </w:pPr>
            <w:del w:id="27927" w:author="Johnny Schultz" w:date="2020-02-12T15:55:00Z">
              <w:r w:rsidRPr="00A013FD">
                <w:rPr>
                  <w:sz w:val="20"/>
                </w:rPr>
                <w:delText>kchip/s</w:delText>
              </w:r>
            </w:del>
          </w:p>
        </w:tc>
      </w:tr>
      <w:tr w:rsidR="00A013FD" w:rsidRPr="00A013FD" w14:paraId="67CD2D2C" w14:textId="77777777" w:rsidTr="00BF604E">
        <w:trPr>
          <w:trHeight w:val="280"/>
          <w:jc w:val="center"/>
          <w:del w:id="27928" w:author="Johnny Schultz" w:date="2020-02-12T15:55:00Z"/>
        </w:trPr>
        <w:tc>
          <w:tcPr>
            <w:tcW w:w="2065" w:type="pct"/>
            <w:shd w:val="clear" w:color="auto" w:fill="auto"/>
            <w:noWrap/>
            <w:vAlign w:val="bottom"/>
          </w:tcPr>
          <w:p w14:paraId="1C8E31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29" w:author="Johnny Schultz" w:date="2020-02-12T15:55:00Z"/>
                <w:sz w:val="20"/>
              </w:rPr>
            </w:pPr>
            <w:del w:id="27930" w:author="Johnny Schultz" w:date="2020-02-12T15:55:00Z">
              <w:r w:rsidRPr="00A013FD">
                <w:rPr>
                  <w:sz w:val="20"/>
                </w:rPr>
                <w:delText>Spreading factor</w:delText>
              </w:r>
            </w:del>
          </w:p>
        </w:tc>
        <w:tc>
          <w:tcPr>
            <w:tcW w:w="2336" w:type="pct"/>
            <w:shd w:val="clear" w:color="auto" w:fill="auto"/>
            <w:noWrap/>
            <w:vAlign w:val="bottom"/>
          </w:tcPr>
          <w:p w14:paraId="160F51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31" w:author="Johnny Schultz" w:date="2020-02-12T15:55:00Z"/>
                <w:sz w:val="20"/>
              </w:rPr>
            </w:pPr>
            <w:del w:id="27932" w:author="Johnny Schultz" w:date="2020-02-12T15:55:00Z">
              <w:r w:rsidRPr="00A013FD">
                <w:rPr>
                  <w:sz w:val="20"/>
                </w:rPr>
                <w:delText>8</w:delText>
              </w:r>
            </w:del>
          </w:p>
        </w:tc>
        <w:tc>
          <w:tcPr>
            <w:tcW w:w="599" w:type="pct"/>
            <w:vAlign w:val="bottom"/>
          </w:tcPr>
          <w:p w14:paraId="64A34C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33" w:author="Johnny Schultz" w:date="2020-02-12T15:55:00Z"/>
                <w:sz w:val="20"/>
              </w:rPr>
            </w:pPr>
          </w:p>
        </w:tc>
      </w:tr>
      <w:tr w:rsidR="00A013FD" w:rsidRPr="00A013FD" w14:paraId="5E6DDC60" w14:textId="77777777" w:rsidTr="00BF604E">
        <w:trPr>
          <w:trHeight w:val="280"/>
          <w:jc w:val="center"/>
          <w:del w:id="27934" w:author="Johnny Schultz" w:date="2020-02-12T15:55:00Z"/>
        </w:trPr>
        <w:tc>
          <w:tcPr>
            <w:tcW w:w="2065" w:type="pct"/>
            <w:shd w:val="clear" w:color="auto" w:fill="auto"/>
            <w:noWrap/>
            <w:vAlign w:val="bottom"/>
          </w:tcPr>
          <w:p w14:paraId="454AD1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35" w:author="Johnny Schultz" w:date="2020-02-12T15:55:00Z"/>
                <w:sz w:val="20"/>
              </w:rPr>
            </w:pPr>
            <w:del w:id="27936" w:author="Johnny Schultz" w:date="2020-02-12T15:55:00Z">
              <w:r w:rsidRPr="00A013FD">
                <w:rPr>
                  <w:sz w:val="20"/>
                </w:rPr>
                <w:delText>Modulation</w:delText>
              </w:r>
            </w:del>
          </w:p>
        </w:tc>
        <w:tc>
          <w:tcPr>
            <w:tcW w:w="2336" w:type="pct"/>
            <w:shd w:val="clear" w:color="auto" w:fill="auto"/>
            <w:noWrap/>
            <w:vAlign w:val="bottom"/>
          </w:tcPr>
          <w:p w14:paraId="625C46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37" w:author="Johnny Schultz" w:date="2020-02-12T15:55:00Z"/>
                <w:sz w:val="20"/>
              </w:rPr>
            </w:pPr>
            <w:del w:id="27938" w:author="Johnny Schultz" w:date="2020-02-12T15:55:00Z">
              <w:r w:rsidRPr="00A013FD">
                <w:rPr>
                  <w:sz w:val="20"/>
                </w:rPr>
                <w:delText>QPSK</w:delText>
              </w:r>
            </w:del>
          </w:p>
        </w:tc>
        <w:tc>
          <w:tcPr>
            <w:tcW w:w="599" w:type="pct"/>
            <w:vAlign w:val="bottom"/>
          </w:tcPr>
          <w:p w14:paraId="0906A1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39" w:author="Johnny Schultz" w:date="2020-02-12T15:55:00Z"/>
                <w:sz w:val="20"/>
              </w:rPr>
            </w:pPr>
          </w:p>
        </w:tc>
      </w:tr>
      <w:tr w:rsidR="00A013FD" w:rsidRPr="00A013FD" w14:paraId="4BCC12A4" w14:textId="77777777" w:rsidTr="00BF604E">
        <w:trPr>
          <w:trHeight w:val="280"/>
          <w:jc w:val="center"/>
          <w:del w:id="27940" w:author="Johnny Schultz" w:date="2020-02-12T15:55:00Z"/>
        </w:trPr>
        <w:tc>
          <w:tcPr>
            <w:tcW w:w="2065" w:type="pct"/>
            <w:shd w:val="clear" w:color="auto" w:fill="auto"/>
            <w:noWrap/>
            <w:vAlign w:val="bottom"/>
          </w:tcPr>
          <w:p w14:paraId="37AC2F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41" w:author="Johnny Schultz" w:date="2020-02-12T15:55:00Z"/>
                <w:sz w:val="20"/>
              </w:rPr>
            </w:pPr>
            <w:del w:id="27942" w:author="Johnny Schultz" w:date="2020-02-12T15:55:00Z">
              <w:r w:rsidRPr="00A013FD">
                <w:rPr>
                  <w:sz w:val="20"/>
                </w:rPr>
                <w:delText>Channel bits/symbol</w:delText>
              </w:r>
            </w:del>
          </w:p>
        </w:tc>
        <w:tc>
          <w:tcPr>
            <w:tcW w:w="2336" w:type="pct"/>
            <w:shd w:val="clear" w:color="auto" w:fill="auto"/>
            <w:noWrap/>
            <w:vAlign w:val="bottom"/>
          </w:tcPr>
          <w:p w14:paraId="63B6B9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43" w:author="Johnny Schultz" w:date="2020-02-12T15:55:00Z"/>
                <w:sz w:val="20"/>
              </w:rPr>
            </w:pPr>
            <w:del w:id="27944" w:author="Johnny Schultz" w:date="2020-02-12T15:55:00Z">
              <w:r w:rsidRPr="00A013FD">
                <w:rPr>
                  <w:sz w:val="20"/>
                </w:rPr>
                <w:delText>2</w:delText>
              </w:r>
            </w:del>
          </w:p>
        </w:tc>
        <w:tc>
          <w:tcPr>
            <w:tcW w:w="599" w:type="pct"/>
            <w:vAlign w:val="bottom"/>
          </w:tcPr>
          <w:p w14:paraId="740055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45" w:author="Johnny Schultz" w:date="2020-02-12T15:55:00Z"/>
                <w:sz w:val="20"/>
              </w:rPr>
            </w:pPr>
          </w:p>
        </w:tc>
      </w:tr>
      <w:tr w:rsidR="00A013FD" w:rsidRPr="00A013FD" w14:paraId="5C0695C7" w14:textId="77777777" w:rsidTr="00BF604E">
        <w:trPr>
          <w:trHeight w:val="280"/>
          <w:jc w:val="center"/>
          <w:del w:id="27946" w:author="Johnny Schultz" w:date="2020-02-12T15:55:00Z"/>
        </w:trPr>
        <w:tc>
          <w:tcPr>
            <w:tcW w:w="2065" w:type="pct"/>
            <w:shd w:val="clear" w:color="auto" w:fill="auto"/>
            <w:noWrap/>
            <w:vAlign w:val="bottom"/>
          </w:tcPr>
          <w:p w14:paraId="6EF3F0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47" w:author="Johnny Schultz" w:date="2020-02-12T15:55:00Z"/>
                <w:sz w:val="20"/>
              </w:rPr>
            </w:pPr>
            <w:del w:id="27948" w:author="Johnny Schultz" w:date="2020-02-12T15:55:00Z">
              <w:r w:rsidRPr="00A013FD">
                <w:rPr>
                  <w:sz w:val="20"/>
                </w:rPr>
                <w:delText>FEC rate</w:delText>
              </w:r>
            </w:del>
          </w:p>
        </w:tc>
        <w:tc>
          <w:tcPr>
            <w:tcW w:w="2336" w:type="pct"/>
            <w:shd w:val="clear" w:color="auto" w:fill="auto"/>
            <w:noWrap/>
            <w:vAlign w:val="bottom"/>
          </w:tcPr>
          <w:p w14:paraId="1F5F21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49" w:author="Johnny Schultz" w:date="2020-02-12T15:55:00Z"/>
                <w:sz w:val="20"/>
              </w:rPr>
            </w:pPr>
            <w:del w:id="27950" w:author="Johnny Schultz" w:date="2020-02-12T15:55:00Z">
              <w:r w:rsidRPr="00A013FD">
                <w:rPr>
                  <w:sz w:val="20"/>
                </w:rPr>
                <w:delText>1/3</w:delText>
              </w:r>
            </w:del>
          </w:p>
        </w:tc>
        <w:tc>
          <w:tcPr>
            <w:tcW w:w="599" w:type="pct"/>
            <w:vAlign w:val="bottom"/>
          </w:tcPr>
          <w:p w14:paraId="1F92C1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51" w:author="Johnny Schultz" w:date="2020-02-12T15:55:00Z"/>
                <w:sz w:val="20"/>
              </w:rPr>
            </w:pPr>
          </w:p>
        </w:tc>
      </w:tr>
      <w:tr w:rsidR="00A013FD" w:rsidRPr="00A013FD" w14:paraId="2CF7DF12" w14:textId="77777777" w:rsidTr="00BF604E">
        <w:trPr>
          <w:trHeight w:val="280"/>
          <w:jc w:val="center"/>
          <w:del w:id="27952" w:author="Johnny Schultz" w:date="2020-02-12T15:55:00Z"/>
        </w:trPr>
        <w:tc>
          <w:tcPr>
            <w:tcW w:w="2065" w:type="pct"/>
            <w:shd w:val="clear" w:color="auto" w:fill="auto"/>
            <w:noWrap/>
            <w:vAlign w:val="bottom"/>
          </w:tcPr>
          <w:p w14:paraId="03ACC7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53" w:author="Johnny Schultz" w:date="2020-02-12T15:55:00Z"/>
                <w:sz w:val="20"/>
              </w:rPr>
            </w:pPr>
            <w:del w:id="27954" w:author="Johnny Schultz" w:date="2020-02-12T15:55:00Z">
              <w:r w:rsidRPr="00A013FD">
                <w:rPr>
                  <w:sz w:val="20"/>
                </w:rPr>
                <w:delText>Information rate/user</w:delText>
              </w:r>
            </w:del>
          </w:p>
        </w:tc>
        <w:tc>
          <w:tcPr>
            <w:tcW w:w="2336" w:type="pct"/>
            <w:shd w:val="clear" w:color="auto" w:fill="auto"/>
            <w:noWrap/>
            <w:vAlign w:val="bottom"/>
          </w:tcPr>
          <w:p w14:paraId="167D2C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55" w:author="Johnny Schultz" w:date="2020-02-12T15:55:00Z"/>
                <w:sz w:val="20"/>
              </w:rPr>
            </w:pPr>
            <w:del w:id="27956" w:author="Johnny Schultz" w:date="2020-02-12T15:55:00Z">
              <w:r w:rsidRPr="00A013FD">
                <w:rPr>
                  <w:sz w:val="20"/>
                </w:rPr>
                <w:delText>1.60</w:delText>
              </w:r>
            </w:del>
          </w:p>
        </w:tc>
        <w:tc>
          <w:tcPr>
            <w:tcW w:w="599" w:type="pct"/>
            <w:vAlign w:val="bottom"/>
          </w:tcPr>
          <w:p w14:paraId="5B10C2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57" w:author="Johnny Schultz" w:date="2020-02-12T15:55:00Z"/>
                <w:sz w:val="20"/>
              </w:rPr>
            </w:pPr>
            <w:del w:id="27958" w:author="Johnny Schultz" w:date="2020-02-12T15:55:00Z">
              <w:r w:rsidRPr="00A013FD">
                <w:rPr>
                  <w:sz w:val="20"/>
                </w:rPr>
                <w:delText>kbits/s</w:delText>
              </w:r>
            </w:del>
          </w:p>
        </w:tc>
      </w:tr>
      <w:tr w:rsidR="00A013FD" w:rsidRPr="00A013FD" w14:paraId="772136A6" w14:textId="77777777" w:rsidTr="00BF604E">
        <w:trPr>
          <w:trHeight w:val="280"/>
          <w:jc w:val="center"/>
          <w:del w:id="27959" w:author="Johnny Schultz" w:date="2020-02-12T15:55:00Z"/>
        </w:trPr>
        <w:tc>
          <w:tcPr>
            <w:tcW w:w="2065" w:type="pct"/>
            <w:shd w:val="clear" w:color="auto" w:fill="auto"/>
            <w:noWrap/>
            <w:vAlign w:val="bottom"/>
          </w:tcPr>
          <w:p w14:paraId="3C3591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60" w:author="Johnny Schultz" w:date="2020-02-12T15:55:00Z"/>
                <w:sz w:val="20"/>
              </w:rPr>
            </w:pPr>
            <w:del w:id="27961" w:author="Johnny Schultz" w:date="2020-02-12T15:55:00Z">
              <w:r w:rsidRPr="00A013FD">
                <w:rPr>
                  <w:sz w:val="20"/>
                </w:rPr>
                <w:delText>Eb/N0</w:delText>
              </w:r>
            </w:del>
          </w:p>
        </w:tc>
        <w:tc>
          <w:tcPr>
            <w:tcW w:w="2336" w:type="pct"/>
            <w:shd w:val="clear" w:color="auto" w:fill="auto"/>
            <w:noWrap/>
            <w:vAlign w:val="bottom"/>
          </w:tcPr>
          <w:p w14:paraId="6E208A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62" w:author="Johnny Schultz" w:date="2020-02-12T15:55:00Z"/>
                <w:sz w:val="20"/>
              </w:rPr>
            </w:pPr>
            <w:del w:id="27963" w:author="Johnny Schultz" w:date="2020-02-12T15:55:00Z">
              <w:r w:rsidRPr="00A013FD">
                <w:rPr>
                  <w:sz w:val="20"/>
                </w:rPr>
                <w:delText>41.0</w:delText>
              </w:r>
            </w:del>
          </w:p>
        </w:tc>
        <w:tc>
          <w:tcPr>
            <w:tcW w:w="599" w:type="pct"/>
            <w:vAlign w:val="bottom"/>
          </w:tcPr>
          <w:p w14:paraId="715C25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64" w:author="Johnny Schultz" w:date="2020-02-12T15:55:00Z"/>
                <w:sz w:val="20"/>
              </w:rPr>
            </w:pPr>
            <w:del w:id="27965" w:author="Johnny Schultz" w:date="2020-02-12T15:55:00Z">
              <w:r w:rsidRPr="00A013FD">
                <w:rPr>
                  <w:sz w:val="20"/>
                </w:rPr>
                <w:delText>dB</w:delText>
              </w:r>
            </w:del>
          </w:p>
        </w:tc>
      </w:tr>
      <w:tr w:rsidR="00A013FD" w:rsidRPr="00A013FD" w14:paraId="4F1DB4AB" w14:textId="77777777" w:rsidTr="00BF604E">
        <w:trPr>
          <w:trHeight w:val="280"/>
          <w:jc w:val="center"/>
          <w:del w:id="27966" w:author="Johnny Schultz" w:date="2020-02-12T15:55:00Z"/>
        </w:trPr>
        <w:tc>
          <w:tcPr>
            <w:tcW w:w="2065" w:type="pct"/>
            <w:shd w:val="clear" w:color="auto" w:fill="auto"/>
            <w:noWrap/>
            <w:vAlign w:val="bottom"/>
          </w:tcPr>
          <w:p w14:paraId="503A80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67" w:author="Johnny Schultz" w:date="2020-02-12T15:55:00Z"/>
                <w:sz w:val="20"/>
              </w:rPr>
            </w:pPr>
            <w:del w:id="27968" w:author="Johnny Schultz" w:date="2020-02-12T15:55:00Z">
              <w:r w:rsidRPr="00A013FD">
                <w:rPr>
                  <w:sz w:val="20"/>
                </w:rPr>
                <w:delText>Channel Rice factor (</w:delText>
              </w:r>
              <w:r w:rsidRPr="00A013FD">
                <w:rPr>
                  <w:i/>
                  <w:iCs/>
                  <w:sz w:val="20"/>
                </w:rPr>
                <w:delText>C</w:delText>
              </w:r>
              <w:r w:rsidRPr="00A013FD">
                <w:rPr>
                  <w:sz w:val="20"/>
                </w:rPr>
                <w:delText>/</w:delText>
              </w:r>
              <w:r w:rsidRPr="00A013FD">
                <w:rPr>
                  <w:i/>
                  <w:iCs/>
                  <w:sz w:val="20"/>
                </w:rPr>
                <w:delText>M</w:delText>
              </w:r>
              <w:r w:rsidRPr="00A013FD">
                <w:rPr>
                  <w:sz w:val="20"/>
                </w:rPr>
                <w:delText>)</w:delText>
              </w:r>
            </w:del>
          </w:p>
        </w:tc>
        <w:tc>
          <w:tcPr>
            <w:tcW w:w="2336" w:type="pct"/>
            <w:shd w:val="clear" w:color="auto" w:fill="auto"/>
            <w:noWrap/>
            <w:vAlign w:val="bottom"/>
          </w:tcPr>
          <w:p w14:paraId="6F700E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69" w:author="Johnny Schultz" w:date="2020-02-12T15:55:00Z"/>
                <w:sz w:val="20"/>
              </w:rPr>
            </w:pPr>
            <w:del w:id="27970" w:author="Johnny Schultz" w:date="2020-02-12T15:55:00Z">
              <w:r w:rsidRPr="00A013FD">
                <w:rPr>
                  <w:sz w:val="20"/>
                </w:rPr>
                <w:delText>10</w:delText>
              </w:r>
            </w:del>
          </w:p>
        </w:tc>
        <w:tc>
          <w:tcPr>
            <w:tcW w:w="599" w:type="pct"/>
            <w:vAlign w:val="bottom"/>
          </w:tcPr>
          <w:p w14:paraId="38F5F7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71" w:author="Johnny Schultz" w:date="2020-02-12T15:55:00Z"/>
                <w:sz w:val="20"/>
              </w:rPr>
            </w:pPr>
            <w:del w:id="27972" w:author="Johnny Schultz" w:date="2020-02-12T15:55:00Z">
              <w:r w:rsidRPr="00A013FD">
                <w:rPr>
                  <w:sz w:val="20"/>
                </w:rPr>
                <w:delText>dB</w:delText>
              </w:r>
            </w:del>
          </w:p>
        </w:tc>
      </w:tr>
      <w:tr w:rsidR="00A013FD" w:rsidRPr="00A013FD" w14:paraId="7912B880" w14:textId="77777777" w:rsidTr="00BF604E">
        <w:trPr>
          <w:trHeight w:val="280"/>
          <w:jc w:val="center"/>
          <w:del w:id="27973" w:author="Johnny Schultz" w:date="2020-02-12T15:55:00Z"/>
        </w:trPr>
        <w:tc>
          <w:tcPr>
            <w:tcW w:w="2065" w:type="pct"/>
            <w:shd w:val="clear" w:color="auto" w:fill="auto"/>
            <w:noWrap/>
            <w:vAlign w:val="bottom"/>
          </w:tcPr>
          <w:p w14:paraId="41A8E0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74" w:author="Johnny Schultz" w:date="2020-02-12T15:55:00Z"/>
                <w:sz w:val="20"/>
              </w:rPr>
            </w:pPr>
            <w:del w:id="27975" w:author="Johnny Schultz" w:date="2020-02-12T15:55:00Z">
              <w:r w:rsidRPr="00A013FD">
                <w:rPr>
                  <w:sz w:val="20"/>
                </w:rPr>
                <w:delText>Channel fading bandwidth</w:delText>
              </w:r>
            </w:del>
          </w:p>
        </w:tc>
        <w:tc>
          <w:tcPr>
            <w:tcW w:w="2336" w:type="pct"/>
            <w:shd w:val="clear" w:color="auto" w:fill="auto"/>
            <w:noWrap/>
            <w:vAlign w:val="bottom"/>
          </w:tcPr>
          <w:p w14:paraId="06BC93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76" w:author="Johnny Schultz" w:date="2020-02-12T15:55:00Z"/>
                <w:sz w:val="20"/>
              </w:rPr>
            </w:pPr>
            <w:del w:id="27977" w:author="Johnny Schultz" w:date="2020-02-12T15:55:00Z">
              <w:r w:rsidRPr="00A013FD">
                <w:rPr>
                  <w:sz w:val="20"/>
                </w:rPr>
                <w:delText>3</w:delText>
              </w:r>
            </w:del>
          </w:p>
        </w:tc>
        <w:tc>
          <w:tcPr>
            <w:tcW w:w="599" w:type="pct"/>
            <w:vAlign w:val="bottom"/>
          </w:tcPr>
          <w:p w14:paraId="0B73EB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78" w:author="Johnny Schultz" w:date="2020-02-12T15:55:00Z"/>
                <w:sz w:val="20"/>
              </w:rPr>
            </w:pPr>
            <w:del w:id="27979" w:author="Johnny Schultz" w:date="2020-02-12T15:55:00Z">
              <w:r w:rsidRPr="00A013FD">
                <w:rPr>
                  <w:sz w:val="20"/>
                </w:rPr>
                <w:delText>Hz</w:delText>
              </w:r>
            </w:del>
          </w:p>
        </w:tc>
      </w:tr>
      <w:tr w:rsidR="00A013FD" w:rsidRPr="00A013FD" w14:paraId="59FAC4AD" w14:textId="77777777" w:rsidTr="00BF604E">
        <w:trPr>
          <w:trHeight w:val="280"/>
          <w:jc w:val="center"/>
          <w:del w:id="27980" w:author="Johnny Schultz" w:date="2020-02-12T15:55:00Z"/>
        </w:trPr>
        <w:tc>
          <w:tcPr>
            <w:tcW w:w="2065" w:type="pct"/>
            <w:shd w:val="clear" w:color="auto" w:fill="auto"/>
            <w:noWrap/>
            <w:vAlign w:val="bottom"/>
          </w:tcPr>
          <w:p w14:paraId="5E3CF0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81" w:author="Johnny Schultz" w:date="2020-02-12T15:55:00Z"/>
                <w:sz w:val="20"/>
              </w:rPr>
            </w:pPr>
            <w:del w:id="27982" w:author="Johnny Schultz" w:date="2020-02-12T15:55:00Z">
              <w:r w:rsidRPr="00A013FD">
                <w:rPr>
                  <w:sz w:val="20"/>
                </w:rPr>
                <w:delText>Target frame error rate</w:delText>
              </w:r>
            </w:del>
          </w:p>
        </w:tc>
        <w:tc>
          <w:tcPr>
            <w:tcW w:w="2336" w:type="pct"/>
            <w:shd w:val="clear" w:color="auto" w:fill="auto"/>
            <w:noWrap/>
            <w:vAlign w:val="bottom"/>
          </w:tcPr>
          <w:p w14:paraId="62E13F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83" w:author="Johnny Schultz" w:date="2020-02-12T15:55:00Z"/>
                <w:sz w:val="20"/>
              </w:rPr>
            </w:pPr>
            <w:del w:id="27984" w:author="Johnny Schultz" w:date="2020-02-12T15:55:00Z">
              <w:r w:rsidRPr="00A013FD">
                <w:rPr>
                  <w:sz w:val="20"/>
                </w:rPr>
                <w:delText>1.00</w:delText>
              </w:r>
            </w:del>
          </w:p>
        </w:tc>
        <w:tc>
          <w:tcPr>
            <w:tcW w:w="599" w:type="pct"/>
            <w:vAlign w:val="bottom"/>
          </w:tcPr>
          <w:p w14:paraId="76529A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85" w:author="Johnny Schultz" w:date="2020-02-12T15:55:00Z"/>
                <w:sz w:val="20"/>
              </w:rPr>
            </w:pPr>
            <w:del w:id="27986" w:author="Johnny Schultz" w:date="2020-02-12T15:55:00Z">
              <w:r w:rsidRPr="00A013FD">
                <w:rPr>
                  <w:sz w:val="20"/>
                </w:rPr>
                <w:delText>%</w:delText>
              </w:r>
            </w:del>
          </w:p>
        </w:tc>
      </w:tr>
      <w:tr w:rsidR="00A013FD" w:rsidRPr="00A013FD" w14:paraId="7C497885" w14:textId="77777777" w:rsidTr="00BF604E">
        <w:trPr>
          <w:trHeight w:val="280"/>
          <w:jc w:val="center"/>
          <w:del w:id="27987" w:author="Johnny Schultz" w:date="2020-02-12T15:55:00Z"/>
        </w:trPr>
        <w:tc>
          <w:tcPr>
            <w:tcW w:w="2065" w:type="pct"/>
            <w:shd w:val="clear" w:color="auto" w:fill="auto"/>
            <w:noWrap/>
            <w:vAlign w:val="bottom"/>
          </w:tcPr>
          <w:p w14:paraId="0457F7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88" w:author="Johnny Schultz" w:date="2020-02-12T15:55:00Z"/>
                <w:sz w:val="20"/>
              </w:rPr>
            </w:pPr>
            <w:del w:id="27989" w:author="Johnny Schultz" w:date="2020-02-12T15:55:00Z">
              <w:r w:rsidRPr="00A013FD">
                <w:rPr>
                  <w:sz w:val="20"/>
                </w:rPr>
                <w:delText>Pilot duration</w:delText>
              </w:r>
            </w:del>
          </w:p>
        </w:tc>
        <w:tc>
          <w:tcPr>
            <w:tcW w:w="2336" w:type="pct"/>
            <w:shd w:val="clear" w:color="auto" w:fill="auto"/>
            <w:noWrap/>
            <w:vAlign w:val="bottom"/>
          </w:tcPr>
          <w:p w14:paraId="3DC049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90" w:author="Johnny Schultz" w:date="2020-02-12T15:55:00Z"/>
                <w:sz w:val="20"/>
              </w:rPr>
            </w:pPr>
            <w:del w:id="27991" w:author="Johnny Schultz" w:date="2020-02-12T15:55:00Z">
              <w:r w:rsidRPr="00A013FD">
                <w:rPr>
                  <w:sz w:val="20"/>
                </w:rPr>
                <w:delText>9</w:delText>
              </w:r>
            </w:del>
          </w:p>
        </w:tc>
        <w:tc>
          <w:tcPr>
            <w:tcW w:w="599" w:type="pct"/>
            <w:vAlign w:val="bottom"/>
          </w:tcPr>
          <w:p w14:paraId="14BEF1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92" w:author="Johnny Schultz" w:date="2020-02-12T15:55:00Z"/>
                <w:sz w:val="20"/>
              </w:rPr>
            </w:pPr>
            <w:del w:id="27993" w:author="Johnny Schultz" w:date="2020-02-12T15:55:00Z">
              <w:r w:rsidRPr="00A013FD">
                <w:rPr>
                  <w:sz w:val="20"/>
                </w:rPr>
                <w:delText>ms</w:delText>
              </w:r>
            </w:del>
          </w:p>
        </w:tc>
      </w:tr>
      <w:tr w:rsidR="00A013FD" w:rsidRPr="00A013FD" w14:paraId="013818F8" w14:textId="77777777" w:rsidTr="00BF604E">
        <w:trPr>
          <w:trHeight w:val="280"/>
          <w:jc w:val="center"/>
          <w:del w:id="27994" w:author="Johnny Schultz" w:date="2020-02-12T15:55:00Z"/>
        </w:trPr>
        <w:tc>
          <w:tcPr>
            <w:tcW w:w="2065" w:type="pct"/>
            <w:shd w:val="clear" w:color="auto" w:fill="auto"/>
            <w:noWrap/>
            <w:vAlign w:val="bottom"/>
          </w:tcPr>
          <w:p w14:paraId="29A172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7995" w:author="Johnny Schultz" w:date="2020-02-12T15:55:00Z"/>
                <w:sz w:val="20"/>
              </w:rPr>
            </w:pPr>
            <w:del w:id="27996" w:author="Johnny Schultz" w:date="2020-02-12T15:55:00Z">
              <w:r w:rsidRPr="00A013FD">
                <w:rPr>
                  <w:sz w:val="20"/>
                </w:rPr>
                <w:delText>(spread) Preamble duration</w:delText>
              </w:r>
            </w:del>
          </w:p>
        </w:tc>
        <w:tc>
          <w:tcPr>
            <w:tcW w:w="2336" w:type="pct"/>
            <w:shd w:val="clear" w:color="auto" w:fill="auto"/>
            <w:noWrap/>
            <w:vAlign w:val="bottom"/>
          </w:tcPr>
          <w:p w14:paraId="31C14F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97" w:author="Johnny Schultz" w:date="2020-02-12T15:55:00Z"/>
                <w:sz w:val="20"/>
              </w:rPr>
            </w:pPr>
            <w:del w:id="27998" w:author="Johnny Schultz" w:date="2020-02-12T15:55:00Z">
              <w:r w:rsidRPr="00A013FD">
                <w:rPr>
                  <w:sz w:val="20"/>
                </w:rPr>
                <w:delText>5.83</w:delText>
              </w:r>
            </w:del>
          </w:p>
        </w:tc>
        <w:tc>
          <w:tcPr>
            <w:tcW w:w="599" w:type="pct"/>
            <w:vAlign w:val="bottom"/>
          </w:tcPr>
          <w:p w14:paraId="6024DC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7999" w:author="Johnny Schultz" w:date="2020-02-12T15:55:00Z"/>
                <w:sz w:val="20"/>
              </w:rPr>
            </w:pPr>
            <w:del w:id="28000" w:author="Johnny Schultz" w:date="2020-02-12T15:55:00Z">
              <w:r w:rsidRPr="00A013FD">
                <w:rPr>
                  <w:sz w:val="20"/>
                </w:rPr>
                <w:delText>ms</w:delText>
              </w:r>
            </w:del>
          </w:p>
        </w:tc>
      </w:tr>
      <w:tr w:rsidR="00A013FD" w:rsidRPr="00A013FD" w14:paraId="56F4D3D4" w14:textId="77777777" w:rsidTr="00BF604E">
        <w:trPr>
          <w:trHeight w:val="280"/>
          <w:jc w:val="center"/>
          <w:del w:id="28001" w:author="Johnny Schultz" w:date="2020-02-12T15:55:00Z"/>
        </w:trPr>
        <w:tc>
          <w:tcPr>
            <w:tcW w:w="2065" w:type="pct"/>
            <w:shd w:val="clear" w:color="auto" w:fill="auto"/>
            <w:noWrap/>
            <w:vAlign w:val="bottom"/>
          </w:tcPr>
          <w:p w14:paraId="602289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02" w:author="Johnny Schultz" w:date="2020-02-12T15:55:00Z"/>
                <w:sz w:val="20"/>
              </w:rPr>
            </w:pPr>
            <w:del w:id="28003" w:author="Johnny Schultz" w:date="2020-02-12T15:55:00Z">
              <w:r w:rsidRPr="00A013FD">
                <w:rPr>
                  <w:sz w:val="20"/>
                </w:rPr>
                <w:delText>Data duration</w:delText>
              </w:r>
            </w:del>
          </w:p>
        </w:tc>
        <w:tc>
          <w:tcPr>
            <w:tcW w:w="2336" w:type="pct"/>
            <w:shd w:val="clear" w:color="auto" w:fill="auto"/>
            <w:noWrap/>
            <w:vAlign w:val="bottom"/>
          </w:tcPr>
          <w:p w14:paraId="280D88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04" w:author="Johnny Schultz" w:date="2020-02-12T15:55:00Z"/>
                <w:sz w:val="20"/>
              </w:rPr>
            </w:pPr>
            <w:del w:id="28005" w:author="Johnny Schultz" w:date="2020-02-12T15:55:00Z">
              <w:r w:rsidRPr="00A013FD">
                <w:rPr>
                  <w:sz w:val="20"/>
                </w:rPr>
                <w:delText>90</w:delText>
              </w:r>
            </w:del>
          </w:p>
        </w:tc>
        <w:tc>
          <w:tcPr>
            <w:tcW w:w="599" w:type="pct"/>
            <w:vAlign w:val="bottom"/>
          </w:tcPr>
          <w:p w14:paraId="2A27E1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06" w:author="Johnny Schultz" w:date="2020-02-12T15:55:00Z"/>
                <w:sz w:val="20"/>
              </w:rPr>
            </w:pPr>
            <w:del w:id="28007" w:author="Johnny Schultz" w:date="2020-02-12T15:55:00Z">
              <w:r w:rsidRPr="00A013FD">
                <w:rPr>
                  <w:sz w:val="20"/>
                </w:rPr>
                <w:delText>ms</w:delText>
              </w:r>
            </w:del>
          </w:p>
        </w:tc>
      </w:tr>
      <w:tr w:rsidR="00A013FD" w:rsidRPr="00A013FD" w14:paraId="506F7024" w14:textId="77777777" w:rsidTr="00BF604E">
        <w:trPr>
          <w:trHeight w:val="280"/>
          <w:jc w:val="center"/>
          <w:del w:id="28008" w:author="Johnny Schultz" w:date="2020-02-12T15:55:00Z"/>
        </w:trPr>
        <w:tc>
          <w:tcPr>
            <w:tcW w:w="2065" w:type="pct"/>
            <w:shd w:val="clear" w:color="auto" w:fill="auto"/>
            <w:noWrap/>
            <w:vAlign w:val="bottom"/>
          </w:tcPr>
          <w:p w14:paraId="096F5D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09" w:author="Johnny Schultz" w:date="2020-02-12T15:55:00Z"/>
                <w:sz w:val="20"/>
              </w:rPr>
            </w:pPr>
            <w:del w:id="28010" w:author="Johnny Schultz" w:date="2020-02-12T15:55:00Z">
              <w:r w:rsidRPr="00A013FD">
                <w:rPr>
                  <w:sz w:val="20"/>
                </w:rPr>
                <w:delText>Number of information bits</w:delText>
              </w:r>
            </w:del>
          </w:p>
        </w:tc>
        <w:tc>
          <w:tcPr>
            <w:tcW w:w="2336" w:type="pct"/>
            <w:shd w:val="clear" w:color="auto" w:fill="auto"/>
            <w:noWrap/>
            <w:vAlign w:val="bottom"/>
          </w:tcPr>
          <w:p w14:paraId="10588B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11" w:author="Johnny Schultz" w:date="2020-02-12T15:55:00Z"/>
                <w:sz w:val="20"/>
              </w:rPr>
            </w:pPr>
            <w:del w:id="28012" w:author="Johnny Schultz" w:date="2020-02-12T15:55:00Z">
              <w:r w:rsidRPr="00A013FD">
                <w:rPr>
                  <w:sz w:val="20"/>
                </w:rPr>
                <w:delText>144</w:delText>
              </w:r>
            </w:del>
          </w:p>
        </w:tc>
        <w:tc>
          <w:tcPr>
            <w:tcW w:w="599" w:type="pct"/>
            <w:vAlign w:val="bottom"/>
          </w:tcPr>
          <w:p w14:paraId="2FFB22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13" w:author="Johnny Schultz" w:date="2020-02-12T15:55:00Z"/>
                <w:sz w:val="20"/>
              </w:rPr>
            </w:pPr>
            <w:del w:id="28014" w:author="Johnny Schultz" w:date="2020-02-12T15:55:00Z">
              <w:r w:rsidRPr="00A013FD">
                <w:rPr>
                  <w:sz w:val="20"/>
                </w:rPr>
                <w:delText>bits</w:delText>
              </w:r>
            </w:del>
          </w:p>
        </w:tc>
      </w:tr>
      <w:tr w:rsidR="00A013FD" w:rsidRPr="00A013FD" w14:paraId="723A3D60" w14:textId="77777777" w:rsidTr="00BF604E">
        <w:trPr>
          <w:trHeight w:val="280"/>
          <w:jc w:val="center"/>
          <w:del w:id="28015" w:author="Johnny Schultz" w:date="2020-02-12T15:55:00Z"/>
        </w:trPr>
        <w:tc>
          <w:tcPr>
            <w:tcW w:w="2065" w:type="pct"/>
            <w:shd w:val="clear" w:color="auto" w:fill="auto"/>
            <w:noWrap/>
            <w:vAlign w:val="bottom"/>
          </w:tcPr>
          <w:p w14:paraId="5E2DEE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16" w:author="Johnny Schultz" w:date="2020-02-12T15:55:00Z"/>
                <w:sz w:val="20"/>
              </w:rPr>
            </w:pPr>
            <w:del w:id="28017" w:author="Johnny Schultz" w:date="2020-02-12T15:55:00Z">
              <w:r w:rsidRPr="00A013FD">
                <w:rPr>
                  <w:sz w:val="20"/>
                </w:rPr>
                <w:delText>Block interleaver width</w:delText>
              </w:r>
            </w:del>
          </w:p>
        </w:tc>
        <w:tc>
          <w:tcPr>
            <w:tcW w:w="2336" w:type="pct"/>
            <w:shd w:val="clear" w:color="auto" w:fill="auto"/>
            <w:noWrap/>
            <w:vAlign w:val="bottom"/>
          </w:tcPr>
          <w:p w14:paraId="2327FF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18" w:author="Johnny Schultz" w:date="2020-02-12T15:55:00Z"/>
                <w:sz w:val="20"/>
              </w:rPr>
            </w:pPr>
            <w:del w:id="28019" w:author="Johnny Schultz" w:date="2020-02-12T15:55:00Z">
              <w:r w:rsidRPr="00A013FD">
                <w:rPr>
                  <w:sz w:val="20"/>
                </w:rPr>
                <w:delText>16</w:delText>
              </w:r>
            </w:del>
          </w:p>
        </w:tc>
        <w:tc>
          <w:tcPr>
            <w:tcW w:w="599" w:type="pct"/>
            <w:vAlign w:val="bottom"/>
          </w:tcPr>
          <w:p w14:paraId="5083FA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20" w:author="Johnny Schultz" w:date="2020-02-12T15:55:00Z"/>
                <w:sz w:val="20"/>
              </w:rPr>
            </w:pPr>
            <w:del w:id="28021" w:author="Johnny Schultz" w:date="2020-02-12T15:55:00Z">
              <w:r w:rsidRPr="00A013FD">
                <w:rPr>
                  <w:sz w:val="20"/>
                </w:rPr>
                <w:delText>bits</w:delText>
              </w:r>
            </w:del>
          </w:p>
        </w:tc>
      </w:tr>
      <w:tr w:rsidR="00A013FD" w:rsidRPr="00A013FD" w14:paraId="1AF701E2" w14:textId="77777777" w:rsidTr="00BF604E">
        <w:trPr>
          <w:trHeight w:val="280"/>
          <w:jc w:val="center"/>
          <w:del w:id="28022" w:author="Johnny Schultz" w:date="2020-02-12T15:55:00Z"/>
        </w:trPr>
        <w:tc>
          <w:tcPr>
            <w:tcW w:w="2065" w:type="pct"/>
            <w:shd w:val="clear" w:color="auto" w:fill="auto"/>
            <w:noWrap/>
            <w:vAlign w:val="bottom"/>
          </w:tcPr>
          <w:p w14:paraId="3F518C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23" w:author="Johnny Schultz" w:date="2020-02-12T15:55:00Z"/>
                <w:sz w:val="20"/>
              </w:rPr>
            </w:pPr>
            <w:del w:id="28024" w:author="Johnny Schultz" w:date="2020-02-12T15:55:00Z">
              <w:r w:rsidRPr="00A013FD">
                <w:rPr>
                  <w:sz w:val="20"/>
                </w:rPr>
                <w:delText>Block interleaver height</w:delText>
              </w:r>
            </w:del>
          </w:p>
        </w:tc>
        <w:tc>
          <w:tcPr>
            <w:tcW w:w="2336" w:type="pct"/>
            <w:shd w:val="clear" w:color="auto" w:fill="auto"/>
            <w:noWrap/>
            <w:vAlign w:val="bottom"/>
          </w:tcPr>
          <w:p w14:paraId="3677AD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25" w:author="Johnny Schultz" w:date="2020-02-12T15:55:00Z"/>
                <w:sz w:val="20"/>
              </w:rPr>
            </w:pPr>
            <w:del w:id="28026" w:author="Johnny Schultz" w:date="2020-02-12T15:55:00Z">
              <w:r w:rsidRPr="00A013FD">
                <w:rPr>
                  <w:sz w:val="20"/>
                </w:rPr>
                <w:delText>27</w:delText>
              </w:r>
            </w:del>
          </w:p>
        </w:tc>
        <w:tc>
          <w:tcPr>
            <w:tcW w:w="599" w:type="pct"/>
            <w:vAlign w:val="bottom"/>
          </w:tcPr>
          <w:p w14:paraId="28352C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27" w:author="Johnny Schultz" w:date="2020-02-12T15:55:00Z"/>
                <w:sz w:val="20"/>
              </w:rPr>
            </w:pPr>
            <w:del w:id="28028" w:author="Johnny Schultz" w:date="2020-02-12T15:55:00Z">
              <w:r w:rsidRPr="00A013FD">
                <w:rPr>
                  <w:sz w:val="20"/>
                </w:rPr>
                <w:delText>bits</w:delText>
              </w:r>
            </w:del>
          </w:p>
        </w:tc>
      </w:tr>
      <w:tr w:rsidR="00A013FD" w:rsidRPr="00A013FD" w14:paraId="6EEF9733" w14:textId="77777777" w:rsidTr="00BF604E">
        <w:trPr>
          <w:trHeight w:val="280"/>
          <w:jc w:val="center"/>
          <w:del w:id="28029" w:author="Johnny Schultz" w:date="2020-02-12T15:55:00Z"/>
        </w:trPr>
        <w:tc>
          <w:tcPr>
            <w:tcW w:w="2065" w:type="pct"/>
            <w:shd w:val="clear" w:color="auto" w:fill="auto"/>
            <w:noWrap/>
            <w:vAlign w:val="bottom"/>
          </w:tcPr>
          <w:p w14:paraId="111007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30" w:author="Johnny Schultz" w:date="2020-02-12T15:55:00Z"/>
                <w:sz w:val="20"/>
              </w:rPr>
            </w:pPr>
            <w:del w:id="28031" w:author="Johnny Schultz" w:date="2020-02-12T15:55:00Z">
              <w:r w:rsidRPr="00A013FD">
                <w:rPr>
                  <w:sz w:val="20"/>
                </w:rPr>
                <w:delText>Number of info bytes</w:delText>
              </w:r>
            </w:del>
          </w:p>
        </w:tc>
        <w:tc>
          <w:tcPr>
            <w:tcW w:w="2336" w:type="pct"/>
            <w:shd w:val="clear" w:color="auto" w:fill="auto"/>
            <w:noWrap/>
            <w:vAlign w:val="bottom"/>
          </w:tcPr>
          <w:p w14:paraId="2EF22A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32" w:author="Johnny Schultz" w:date="2020-02-12T15:55:00Z"/>
                <w:sz w:val="20"/>
              </w:rPr>
            </w:pPr>
            <w:del w:id="28033" w:author="Johnny Schultz" w:date="2020-02-12T15:55:00Z">
              <w:r w:rsidRPr="00A013FD">
                <w:rPr>
                  <w:sz w:val="20"/>
                </w:rPr>
                <w:delText>18</w:delText>
              </w:r>
            </w:del>
          </w:p>
        </w:tc>
        <w:tc>
          <w:tcPr>
            <w:tcW w:w="599" w:type="pct"/>
            <w:vAlign w:val="bottom"/>
          </w:tcPr>
          <w:p w14:paraId="1B6439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34" w:author="Johnny Schultz" w:date="2020-02-12T15:55:00Z"/>
                <w:sz w:val="20"/>
              </w:rPr>
            </w:pPr>
            <w:del w:id="28035" w:author="Johnny Schultz" w:date="2020-02-12T15:55:00Z">
              <w:r w:rsidRPr="00A013FD">
                <w:rPr>
                  <w:sz w:val="20"/>
                </w:rPr>
                <w:delText>bytes</w:delText>
              </w:r>
            </w:del>
          </w:p>
        </w:tc>
      </w:tr>
      <w:tr w:rsidR="00A013FD" w:rsidRPr="00A013FD" w14:paraId="2006871F" w14:textId="77777777" w:rsidTr="00BF604E">
        <w:trPr>
          <w:trHeight w:val="280"/>
          <w:jc w:val="center"/>
          <w:del w:id="28036" w:author="Johnny Schultz" w:date="2020-02-12T15:55:00Z"/>
        </w:trPr>
        <w:tc>
          <w:tcPr>
            <w:tcW w:w="2065" w:type="pct"/>
            <w:shd w:val="clear" w:color="auto" w:fill="auto"/>
            <w:noWrap/>
            <w:vAlign w:val="bottom"/>
          </w:tcPr>
          <w:p w14:paraId="788869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37" w:author="Johnny Schultz" w:date="2020-02-12T15:55:00Z"/>
                <w:sz w:val="20"/>
              </w:rPr>
            </w:pPr>
            <w:del w:id="28038" w:author="Johnny Schultz" w:date="2020-02-12T15:55:00Z">
              <w:r w:rsidRPr="00A013FD">
                <w:rPr>
                  <w:sz w:val="20"/>
                </w:rPr>
                <w:delText>Packet type field</w:delText>
              </w:r>
            </w:del>
          </w:p>
        </w:tc>
        <w:tc>
          <w:tcPr>
            <w:tcW w:w="2336" w:type="pct"/>
            <w:shd w:val="clear" w:color="auto" w:fill="auto"/>
            <w:noWrap/>
            <w:vAlign w:val="bottom"/>
          </w:tcPr>
          <w:p w14:paraId="245480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39" w:author="Johnny Schultz" w:date="2020-02-12T15:55:00Z"/>
                <w:sz w:val="20"/>
              </w:rPr>
            </w:pPr>
            <w:del w:id="28040" w:author="Johnny Schultz" w:date="2020-02-12T15:55:00Z">
              <w:r w:rsidRPr="00A013FD">
                <w:rPr>
                  <w:sz w:val="20"/>
                </w:rPr>
                <w:delText>1</w:delText>
              </w:r>
            </w:del>
          </w:p>
        </w:tc>
        <w:tc>
          <w:tcPr>
            <w:tcW w:w="599" w:type="pct"/>
            <w:vAlign w:val="bottom"/>
          </w:tcPr>
          <w:p w14:paraId="58C887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41" w:author="Johnny Schultz" w:date="2020-02-12T15:55:00Z"/>
                <w:sz w:val="20"/>
              </w:rPr>
            </w:pPr>
            <w:del w:id="28042" w:author="Johnny Schultz" w:date="2020-02-12T15:55:00Z">
              <w:r w:rsidRPr="00A013FD">
                <w:rPr>
                  <w:sz w:val="20"/>
                </w:rPr>
                <w:delText>bytes</w:delText>
              </w:r>
            </w:del>
          </w:p>
        </w:tc>
      </w:tr>
      <w:tr w:rsidR="00A013FD" w:rsidRPr="00A013FD" w14:paraId="22A20F08" w14:textId="77777777" w:rsidTr="00BF604E">
        <w:trPr>
          <w:trHeight w:val="280"/>
          <w:jc w:val="center"/>
          <w:del w:id="28043" w:author="Johnny Schultz" w:date="2020-02-12T15:55:00Z"/>
        </w:trPr>
        <w:tc>
          <w:tcPr>
            <w:tcW w:w="2065" w:type="pct"/>
            <w:shd w:val="clear" w:color="auto" w:fill="auto"/>
            <w:noWrap/>
            <w:vAlign w:val="bottom"/>
          </w:tcPr>
          <w:p w14:paraId="357A6C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44" w:author="Johnny Schultz" w:date="2020-02-12T15:55:00Z"/>
                <w:sz w:val="20"/>
              </w:rPr>
            </w:pPr>
            <w:del w:id="28045" w:author="Johnny Schultz" w:date="2020-02-12T15:55:00Z">
              <w:r w:rsidRPr="00A013FD">
                <w:rPr>
                  <w:sz w:val="20"/>
                </w:rPr>
                <w:delText>Ship ID field</w:delText>
              </w:r>
            </w:del>
          </w:p>
        </w:tc>
        <w:tc>
          <w:tcPr>
            <w:tcW w:w="2336" w:type="pct"/>
            <w:shd w:val="clear" w:color="auto" w:fill="auto"/>
            <w:noWrap/>
            <w:vAlign w:val="bottom"/>
          </w:tcPr>
          <w:p w14:paraId="34AFCB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46" w:author="Johnny Schultz" w:date="2020-02-12T15:55:00Z"/>
                <w:sz w:val="20"/>
              </w:rPr>
            </w:pPr>
            <w:del w:id="28047" w:author="Johnny Schultz" w:date="2020-02-12T15:55:00Z">
              <w:r w:rsidRPr="00A013FD">
                <w:rPr>
                  <w:sz w:val="20"/>
                </w:rPr>
                <w:delText>4</w:delText>
              </w:r>
            </w:del>
          </w:p>
        </w:tc>
        <w:tc>
          <w:tcPr>
            <w:tcW w:w="599" w:type="pct"/>
            <w:vAlign w:val="bottom"/>
          </w:tcPr>
          <w:p w14:paraId="5720DB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48" w:author="Johnny Schultz" w:date="2020-02-12T15:55:00Z"/>
                <w:sz w:val="20"/>
              </w:rPr>
            </w:pPr>
            <w:del w:id="28049" w:author="Johnny Schultz" w:date="2020-02-12T15:55:00Z">
              <w:r w:rsidRPr="00A013FD">
                <w:rPr>
                  <w:sz w:val="20"/>
                </w:rPr>
                <w:delText>bytes</w:delText>
              </w:r>
            </w:del>
          </w:p>
        </w:tc>
      </w:tr>
      <w:tr w:rsidR="00A013FD" w:rsidRPr="00A013FD" w14:paraId="6ABA1787" w14:textId="77777777" w:rsidTr="00BF604E">
        <w:trPr>
          <w:trHeight w:val="280"/>
          <w:jc w:val="center"/>
          <w:del w:id="28050" w:author="Johnny Schultz" w:date="2020-02-12T15:55:00Z"/>
        </w:trPr>
        <w:tc>
          <w:tcPr>
            <w:tcW w:w="2065" w:type="pct"/>
            <w:shd w:val="clear" w:color="auto" w:fill="auto"/>
            <w:noWrap/>
            <w:vAlign w:val="bottom"/>
          </w:tcPr>
          <w:p w14:paraId="3E276A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51" w:author="Johnny Schultz" w:date="2020-02-12T15:55:00Z"/>
                <w:sz w:val="20"/>
              </w:rPr>
            </w:pPr>
            <w:del w:id="28052" w:author="Johnny Schultz" w:date="2020-02-12T15:55:00Z">
              <w:r w:rsidRPr="00A013FD">
                <w:rPr>
                  <w:sz w:val="20"/>
                </w:rPr>
                <w:delText>Destination short address</w:delText>
              </w:r>
            </w:del>
          </w:p>
        </w:tc>
        <w:tc>
          <w:tcPr>
            <w:tcW w:w="2336" w:type="pct"/>
            <w:shd w:val="clear" w:color="auto" w:fill="auto"/>
            <w:noWrap/>
            <w:vAlign w:val="bottom"/>
          </w:tcPr>
          <w:p w14:paraId="091AF9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53" w:author="Johnny Schultz" w:date="2020-02-12T15:55:00Z"/>
                <w:sz w:val="20"/>
              </w:rPr>
            </w:pPr>
            <w:del w:id="28054" w:author="Johnny Schultz" w:date="2020-02-12T15:55:00Z">
              <w:r w:rsidRPr="00A013FD">
                <w:rPr>
                  <w:sz w:val="20"/>
                </w:rPr>
                <w:delText>2</w:delText>
              </w:r>
            </w:del>
          </w:p>
        </w:tc>
        <w:tc>
          <w:tcPr>
            <w:tcW w:w="599" w:type="pct"/>
            <w:vAlign w:val="bottom"/>
          </w:tcPr>
          <w:p w14:paraId="6AE4E8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55" w:author="Johnny Schultz" w:date="2020-02-12T15:55:00Z"/>
                <w:sz w:val="20"/>
              </w:rPr>
            </w:pPr>
            <w:del w:id="28056" w:author="Johnny Schultz" w:date="2020-02-12T15:55:00Z">
              <w:r w:rsidRPr="00A013FD">
                <w:rPr>
                  <w:sz w:val="20"/>
                </w:rPr>
                <w:delText>bytes</w:delText>
              </w:r>
            </w:del>
          </w:p>
        </w:tc>
      </w:tr>
    </w:tbl>
    <w:p w14:paraId="002579C7" w14:textId="77777777" w:rsidR="00A013FD" w:rsidRPr="00A013FD" w:rsidRDefault="00A013FD" w:rsidP="00A013FD">
      <w:pPr>
        <w:rPr>
          <w:del w:id="28057" w:author="Johnny Schultz" w:date="2020-02-12T15:55:00Z"/>
        </w:rPr>
      </w:pPr>
      <w:del w:id="28058" w:author="Johnny Schultz" w:date="2020-02-12T15:55:00Z">
        <w:r w:rsidRPr="00A013FD">
          <w:br w:type="page"/>
        </w:r>
      </w:del>
    </w:p>
    <w:p w14:paraId="38BD71B4" w14:textId="77777777" w:rsidR="00A013FD" w:rsidRPr="00A013FD" w:rsidRDefault="00A013FD" w:rsidP="00A013FD">
      <w:pPr>
        <w:keepNext/>
        <w:spacing w:before="560" w:after="120"/>
        <w:jc w:val="center"/>
        <w:rPr>
          <w:del w:id="28059" w:author="Johnny Schultz" w:date="2020-02-12T15:55:00Z"/>
          <w:caps/>
          <w:sz w:val="20"/>
        </w:rPr>
      </w:pPr>
      <w:del w:id="28060" w:author="Johnny Schultz" w:date="2020-02-12T15:55:00Z">
        <w:r w:rsidRPr="00A013FD">
          <w:rPr>
            <w:caps/>
            <w:sz w:val="20"/>
          </w:rPr>
          <w:delText>TABLE A5-6 (</w:delText>
        </w:r>
        <w:r w:rsidRPr="00A013FD">
          <w:rPr>
            <w:i/>
            <w:iCs/>
            <w:caps/>
            <w:sz w:val="20"/>
          </w:rPr>
          <w:delText>end</w:delText>
        </w:r>
        <w:r w:rsidRPr="00A013FD">
          <w:rPr>
            <w:caps/>
            <w:sz w:val="20"/>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A013FD" w:rsidRPr="00A013FD" w14:paraId="75546BE3" w14:textId="77777777" w:rsidTr="00BF604E">
        <w:trPr>
          <w:trHeight w:val="280"/>
          <w:jc w:val="center"/>
          <w:del w:id="28061" w:author="Johnny Schultz" w:date="2020-02-12T15:55:00Z"/>
        </w:trPr>
        <w:tc>
          <w:tcPr>
            <w:tcW w:w="2065" w:type="pct"/>
            <w:shd w:val="clear" w:color="auto" w:fill="auto"/>
            <w:noWrap/>
            <w:vAlign w:val="bottom"/>
          </w:tcPr>
          <w:p w14:paraId="56BFD8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62" w:author="Johnny Schultz" w:date="2020-02-12T15:55:00Z"/>
                <w:sz w:val="20"/>
              </w:rPr>
            </w:pPr>
            <w:del w:id="28063" w:author="Johnny Schultz" w:date="2020-02-12T15:55:00Z">
              <w:r w:rsidRPr="00A013FD">
                <w:rPr>
                  <w:sz w:val="20"/>
                </w:rPr>
                <w:delText>Repeat transmission offset field</w:delText>
              </w:r>
            </w:del>
          </w:p>
        </w:tc>
        <w:tc>
          <w:tcPr>
            <w:tcW w:w="2336" w:type="pct"/>
            <w:shd w:val="clear" w:color="auto" w:fill="auto"/>
            <w:noWrap/>
            <w:vAlign w:val="bottom"/>
          </w:tcPr>
          <w:p w14:paraId="18F064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64" w:author="Johnny Schultz" w:date="2020-02-12T15:55:00Z"/>
                <w:sz w:val="20"/>
              </w:rPr>
            </w:pPr>
            <w:del w:id="28065" w:author="Johnny Schultz" w:date="2020-02-12T15:55:00Z">
              <w:r w:rsidRPr="00A013FD">
                <w:rPr>
                  <w:sz w:val="20"/>
                </w:rPr>
                <w:delText>2</w:delText>
              </w:r>
            </w:del>
          </w:p>
        </w:tc>
        <w:tc>
          <w:tcPr>
            <w:tcW w:w="599" w:type="pct"/>
            <w:vAlign w:val="bottom"/>
          </w:tcPr>
          <w:p w14:paraId="593F88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66" w:author="Johnny Schultz" w:date="2020-02-12T15:55:00Z"/>
                <w:sz w:val="20"/>
              </w:rPr>
            </w:pPr>
            <w:del w:id="28067" w:author="Johnny Schultz" w:date="2020-02-12T15:55:00Z">
              <w:r w:rsidRPr="00A013FD">
                <w:rPr>
                  <w:sz w:val="20"/>
                </w:rPr>
                <w:delText>bytes</w:delText>
              </w:r>
            </w:del>
          </w:p>
        </w:tc>
      </w:tr>
      <w:tr w:rsidR="00A013FD" w:rsidRPr="00A013FD" w14:paraId="40361C54" w14:textId="77777777" w:rsidTr="00BF604E">
        <w:trPr>
          <w:trHeight w:val="280"/>
          <w:jc w:val="center"/>
          <w:del w:id="28068" w:author="Johnny Schultz" w:date="2020-02-12T15:55:00Z"/>
        </w:trPr>
        <w:tc>
          <w:tcPr>
            <w:tcW w:w="2065" w:type="pct"/>
            <w:shd w:val="clear" w:color="auto" w:fill="auto"/>
            <w:noWrap/>
            <w:vAlign w:val="bottom"/>
          </w:tcPr>
          <w:p w14:paraId="42BBD0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69" w:author="Johnny Schultz" w:date="2020-02-12T15:55:00Z"/>
                <w:sz w:val="20"/>
              </w:rPr>
            </w:pPr>
            <w:del w:id="28070" w:author="Johnny Schultz" w:date="2020-02-12T15:55:00Z">
              <w:r w:rsidRPr="00A013FD">
                <w:rPr>
                  <w:sz w:val="20"/>
                </w:rPr>
                <w:delText xml:space="preserve">Received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r w:rsidRPr="00A013FD">
                <w:rPr>
                  <w:sz w:val="20"/>
                </w:rPr>
                <w:delText xml:space="preserve"> field</w:delText>
              </w:r>
            </w:del>
          </w:p>
        </w:tc>
        <w:tc>
          <w:tcPr>
            <w:tcW w:w="2336" w:type="pct"/>
            <w:shd w:val="clear" w:color="auto" w:fill="auto"/>
            <w:noWrap/>
            <w:vAlign w:val="bottom"/>
          </w:tcPr>
          <w:p w14:paraId="3A3FC9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71" w:author="Johnny Schultz" w:date="2020-02-12T15:55:00Z"/>
                <w:sz w:val="20"/>
              </w:rPr>
            </w:pPr>
            <w:del w:id="28072" w:author="Johnny Schultz" w:date="2020-02-12T15:55:00Z">
              <w:r w:rsidRPr="00A013FD">
                <w:rPr>
                  <w:sz w:val="20"/>
                </w:rPr>
                <w:delText>1</w:delText>
              </w:r>
            </w:del>
          </w:p>
        </w:tc>
        <w:tc>
          <w:tcPr>
            <w:tcW w:w="599" w:type="pct"/>
            <w:vAlign w:val="bottom"/>
          </w:tcPr>
          <w:p w14:paraId="3C2A5C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73" w:author="Johnny Schultz" w:date="2020-02-12T15:55:00Z"/>
                <w:sz w:val="20"/>
              </w:rPr>
            </w:pPr>
            <w:del w:id="28074" w:author="Johnny Schultz" w:date="2020-02-12T15:55:00Z">
              <w:r w:rsidRPr="00A013FD">
                <w:rPr>
                  <w:sz w:val="20"/>
                </w:rPr>
                <w:delText>bytes</w:delText>
              </w:r>
            </w:del>
          </w:p>
        </w:tc>
      </w:tr>
      <w:tr w:rsidR="00A013FD" w:rsidRPr="00A013FD" w14:paraId="08A5AD12" w14:textId="77777777" w:rsidTr="00BF604E">
        <w:trPr>
          <w:trHeight w:val="280"/>
          <w:jc w:val="center"/>
          <w:del w:id="28075" w:author="Johnny Schultz" w:date="2020-02-12T15:55:00Z"/>
        </w:trPr>
        <w:tc>
          <w:tcPr>
            <w:tcW w:w="2065" w:type="pct"/>
            <w:shd w:val="clear" w:color="auto" w:fill="auto"/>
            <w:noWrap/>
            <w:vAlign w:val="bottom"/>
          </w:tcPr>
          <w:p w14:paraId="76E99A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76" w:author="Johnny Schultz" w:date="2020-02-12T15:55:00Z"/>
                <w:sz w:val="20"/>
              </w:rPr>
            </w:pPr>
            <w:del w:id="28077" w:author="Johnny Schultz" w:date="2020-02-12T15:55:00Z">
              <w:r w:rsidRPr="00A013FD">
                <w:rPr>
                  <w:sz w:val="20"/>
                </w:rPr>
                <w:delText>Packet sequence number</w:delText>
              </w:r>
            </w:del>
          </w:p>
        </w:tc>
        <w:tc>
          <w:tcPr>
            <w:tcW w:w="2336" w:type="pct"/>
            <w:shd w:val="clear" w:color="auto" w:fill="auto"/>
            <w:noWrap/>
            <w:vAlign w:val="bottom"/>
          </w:tcPr>
          <w:p w14:paraId="7AE3C3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78" w:author="Johnny Schultz" w:date="2020-02-12T15:55:00Z"/>
                <w:sz w:val="20"/>
              </w:rPr>
            </w:pPr>
            <w:del w:id="28079" w:author="Johnny Schultz" w:date="2020-02-12T15:55:00Z">
              <w:r w:rsidRPr="00A013FD">
                <w:rPr>
                  <w:sz w:val="20"/>
                </w:rPr>
                <w:delText>0</w:delText>
              </w:r>
            </w:del>
          </w:p>
        </w:tc>
        <w:tc>
          <w:tcPr>
            <w:tcW w:w="599" w:type="pct"/>
            <w:vAlign w:val="bottom"/>
          </w:tcPr>
          <w:p w14:paraId="0ECDCF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80" w:author="Johnny Schultz" w:date="2020-02-12T15:55:00Z"/>
                <w:sz w:val="20"/>
              </w:rPr>
            </w:pPr>
            <w:del w:id="28081" w:author="Johnny Schultz" w:date="2020-02-12T15:55:00Z">
              <w:r w:rsidRPr="00A013FD">
                <w:rPr>
                  <w:sz w:val="20"/>
                </w:rPr>
                <w:delText>bytes</w:delText>
              </w:r>
            </w:del>
          </w:p>
        </w:tc>
      </w:tr>
      <w:tr w:rsidR="00A013FD" w:rsidRPr="00A013FD" w14:paraId="199800C3" w14:textId="77777777" w:rsidTr="00BF604E">
        <w:trPr>
          <w:trHeight w:val="280"/>
          <w:jc w:val="center"/>
          <w:del w:id="28082" w:author="Johnny Schultz" w:date="2020-02-12T15:55:00Z"/>
        </w:trPr>
        <w:tc>
          <w:tcPr>
            <w:tcW w:w="2065" w:type="pct"/>
            <w:shd w:val="clear" w:color="auto" w:fill="auto"/>
            <w:noWrap/>
            <w:vAlign w:val="bottom"/>
          </w:tcPr>
          <w:p w14:paraId="56ED31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83" w:author="Johnny Schultz" w:date="2020-02-12T15:55:00Z"/>
                <w:sz w:val="20"/>
              </w:rPr>
            </w:pPr>
            <w:del w:id="28084" w:author="Johnny Schultz" w:date="2020-02-12T15:55:00Z">
              <w:r w:rsidRPr="00A013FD">
                <w:rPr>
                  <w:sz w:val="20"/>
                </w:rPr>
                <w:delText>Transaction ID</w:delText>
              </w:r>
            </w:del>
          </w:p>
        </w:tc>
        <w:tc>
          <w:tcPr>
            <w:tcW w:w="2336" w:type="pct"/>
            <w:shd w:val="clear" w:color="auto" w:fill="auto"/>
            <w:noWrap/>
            <w:vAlign w:val="bottom"/>
          </w:tcPr>
          <w:p w14:paraId="647DC6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85" w:author="Johnny Schultz" w:date="2020-02-12T15:55:00Z"/>
                <w:sz w:val="20"/>
              </w:rPr>
            </w:pPr>
            <w:del w:id="28086" w:author="Johnny Schultz" w:date="2020-02-12T15:55:00Z">
              <w:r w:rsidRPr="00A013FD">
                <w:rPr>
                  <w:sz w:val="20"/>
                </w:rPr>
                <w:delText>0</w:delText>
              </w:r>
            </w:del>
          </w:p>
        </w:tc>
        <w:tc>
          <w:tcPr>
            <w:tcW w:w="599" w:type="pct"/>
            <w:vAlign w:val="bottom"/>
          </w:tcPr>
          <w:p w14:paraId="482DA1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87" w:author="Johnny Schultz" w:date="2020-02-12T15:55:00Z"/>
                <w:sz w:val="20"/>
              </w:rPr>
            </w:pPr>
            <w:del w:id="28088" w:author="Johnny Schultz" w:date="2020-02-12T15:55:00Z">
              <w:r w:rsidRPr="00A013FD">
                <w:rPr>
                  <w:sz w:val="20"/>
                </w:rPr>
                <w:delText>bytes</w:delText>
              </w:r>
            </w:del>
          </w:p>
        </w:tc>
      </w:tr>
      <w:tr w:rsidR="00A013FD" w:rsidRPr="00A013FD" w14:paraId="036823FD" w14:textId="77777777" w:rsidTr="00BF604E">
        <w:trPr>
          <w:trHeight w:val="280"/>
          <w:jc w:val="center"/>
          <w:del w:id="28089" w:author="Johnny Schultz" w:date="2020-02-12T15:55:00Z"/>
        </w:trPr>
        <w:tc>
          <w:tcPr>
            <w:tcW w:w="2065" w:type="pct"/>
            <w:shd w:val="clear" w:color="auto" w:fill="auto"/>
            <w:noWrap/>
            <w:vAlign w:val="bottom"/>
          </w:tcPr>
          <w:p w14:paraId="77620A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90" w:author="Johnny Schultz" w:date="2020-02-12T15:55:00Z"/>
                <w:sz w:val="20"/>
              </w:rPr>
            </w:pPr>
            <w:del w:id="28091" w:author="Johnny Schultz" w:date="2020-02-12T15:55:00Z">
              <w:r w:rsidRPr="00A013FD">
                <w:rPr>
                  <w:sz w:val="20"/>
                </w:rPr>
                <w:delText>CRC</w:delText>
              </w:r>
            </w:del>
          </w:p>
        </w:tc>
        <w:tc>
          <w:tcPr>
            <w:tcW w:w="2336" w:type="pct"/>
            <w:shd w:val="clear" w:color="auto" w:fill="auto"/>
            <w:noWrap/>
            <w:vAlign w:val="bottom"/>
          </w:tcPr>
          <w:p w14:paraId="074B5C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92" w:author="Johnny Schultz" w:date="2020-02-12T15:55:00Z"/>
                <w:sz w:val="20"/>
              </w:rPr>
            </w:pPr>
            <w:del w:id="28093" w:author="Johnny Schultz" w:date="2020-02-12T15:55:00Z">
              <w:r w:rsidRPr="00A013FD">
                <w:rPr>
                  <w:sz w:val="20"/>
                </w:rPr>
                <w:delText>4</w:delText>
              </w:r>
            </w:del>
          </w:p>
        </w:tc>
        <w:tc>
          <w:tcPr>
            <w:tcW w:w="599" w:type="pct"/>
            <w:vAlign w:val="bottom"/>
          </w:tcPr>
          <w:p w14:paraId="711D12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94" w:author="Johnny Schultz" w:date="2020-02-12T15:55:00Z"/>
                <w:sz w:val="20"/>
              </w:rPr>
            </w:pPr>
            <w:del w:id="28095" w:author="Johnny Schultz" w:date="2020-02-12T15:55:00Z">
              <w:r w:rsidRPr="00A013FD">
                <w:rPr>
                  <w:sz w:val="20"/>
                </w:rPr>
                <w:delText>bytes</w:delText>
              </w:r>
            </w:del>
          </w:p>
        </w:tc>
      </w:tr>
      <w:tr w:rsidR="00A013FD" w:rsidRPr="00A013FD" w14:paraId="396FB7EA" w14:textId="77777777" w:rsidTr="00BF604E">
        <w:trPr>
          <w:trHeight w:val="280"/>
          <w:jc w:val="center"/>
          <w:del w:id="28096" w:author="Johnny Schultz" w:date="2020-02-12T15:55:00Z"/>
        </w:trPr>
        <w:tc>
          <w:tcPr>
            <w:tcW w:w="2065" w:type="pct"/>
            <w:shd w:val="clear" w:color="auto" w:fill="auto"/>
            <w:noWrap/>
            <w:vAlign w:val="bottom"/>
          </w:tcPr>
          <w:p w14:paraId="4D3953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097" w:author="Johnny Schultz" w:date="2020-02-12T15:55:00Z"/>
                <w:sz w:val="20"/>
              </w:rPr>
            </w:pPr>
            <w:del w:id="28098" w:author="Johnny Schultz" w:date="2020-02-12T15:55:00Z">
              <w:r w:rsidRPr="00A013FD">
                <w:rPr>
                  <w:sz w:val="20"/>
                </w:rPr>
                <w:delText>Payload</w:delText>
              </w:r>
            </w:del>
          </w:p>
        </w:tc>
        <w:tc>
          <w:tcPr>
            <w:tcW w:w="2336" w:type="pct"/>
            <w:shd w:val="clear" w:color="auto" w:fill="auto"/>
            <w:noWrap/>
            <w:vAlign w:val="bottom"/>
          </w:tcPr>
          <w:p w14:paraId="2B502C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099" w:author="Johnny Schultz" w:date="2020-02-12T15:55:00Z"/>
                <w:sz w:val="20"/>
              </w:rPr>
            </w:pPr>
            <w:del w:id="28100" w:author="Johnny Schultz" w:date="2020-02-12T15:55:00Z">
              <w:r w:rsidRPr="00A013FD">
                <w:rPr>
                  <w:sz w:val="20"/>
                </w:rPr>
                <w:delText>4</w:delText>
              </w:r>
            </w:del>
          </w:p>
        </w:tc>
        <w:tc>
          <w:tcPr>
            <w:tcW w:w="599" w:type="pct"/>
            <w:vAlign w:val="bottom"/>
          </w:tcPr>
          <w:p w14:paraId="3DCE96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101" w:author="Johnny Schultz" w:date="2020-02-12T15:55:00Z"/>
                <w:sz w:val="20"/>
              </w:rPr>
            </w:pPr>
            <w:del w:id="28102" w:author="Johnny Schultz" w:date="2020-02-12T15:55:00Z">
              <w:r w:rsidRPr="00A013FD">
                <w:rPr>
                  <w:sz w:val="20"/>
                </w:rPr>
                <w:delText>bytes</w:delText>
              </w:r>
            </w:del>
          </w:p>
        </w:tc>
      </w:tr>
    </w:tbl>
    <w:p w14:paraId="0DEF4D93" w14:textId="77777777" w:rsidR="00A013FD" w:rsidRPr="00A013FD" w:rsidRDefault="00A013FD" w:rsidP="00A013FD">
      <w:pPr>
        <w:keepNext/>
        <w:keepLines/>
        <w:tabs>
          <w:tab w:val="clear" w:pos="1134"/>
          <w:tab w:val="left" w:pos="360"/>
        </w:tabs>
        <w:spacing w:before="200"/>
        <w:ind w:left="360" w:hanging="360"/>
        <w:outlineLvl w:val="2"/>
        <w:rPr>
          <w:del w:id="28103" w:author="Johnny Schultz" w:date="2020-02-12T15:55:00Z"/>
          <w:b/>
        </w:rPr>
      </w:pPr>
      <w:del w:id="28104" w:author="Johnny Schultz" w:date="2020-02-12T15:55:00Z">
        <w:r w:rsidRPr="00A013FD">
          <w:rPr>
            <w:b/>
          </w:rPr>
          <w:delText>2.7.2</w:delText>
        </w:r>
        <w:r w:rsidRPr="00A013FD">
          <w:rPr>
            <w:b/>
          </w:rPr>
          <w:tab/>
          <w:delText>VDE-SAT uplink PL-Frame format 2</w:delText>
        </w:r>
      </w:del>
    </w:p>
    <w:p w14:paraId="307FB168" w14:textId="77777777" w:rsidR="00A013FD" w:rsidRPr="00A013FD" w:rsidRDefault="00A013FD" w:rsidP="00A013FD">
      <w:pPr>
        <w:rPr>
          <w:del w:id="28105" w:author="Johnny Schultz" w:date="2020-02-12T15:55:00Z"/>
        </w:rPr>
      </w:pPr>
      <w:del w:id="28106" w:author="Johnny Schultz" w:date="2020-02-12T15:55:00Z">
        <w:r w:rsidRPr="00A013FD">
          <w:delText xml:space="preserve">The VDE-SAT uplink PL-Frame format 2 is provided in Table A5-7. </w:delText>
        </w:r>
      </w:del>
    </w:p>
    <w:p w14:paraId="2DC5B4AE" w14:textId="77777777" w:rsidR="00A013FD" w:rsidRPr="00A013FD" w:rsidRDefault="00A013FD" w:rsidP="00A013FD">
      <w:pPr>
        <w:rPr>
          <w:del w:id="28107" w:author="Johnny Schultz" w:date="2020-02-12T15:55:00Z"/>
        </w:rPr>
      </w:pPr>
      <w:del w:id="28108" w:author="Johnny Schultz" w:date="2020-02-12T15:55:00Z">
        <w:r w:rsidRPr="00A013FD">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14B13F25" w14:textId="77777777" w:rsidR="00A013FD" w:rsidRPr="00A013FD" w:rsidRDefault="00A013FD" w:rsidP="00A013FD">
      <w:pPr>
        <w:keepNext/>
        <w:spacing w:before="560" w:after="120"/>
        <w:jc w:val="center"/>
        <w:rPr>
          <w:del w:id="28109" w:author="Johnny Schultz" w:date="2020-02-12T15:55:00Z"/>
          <w:caps/>
          <w:sz w:val="20"/>
        </w:rPr>
      </w:pPr>
      <w:del w:id="28110" w:author="Johnny Schultz" w:date="2020-02-12T15:55:00Z">
        <w:r w:rsidRPr="00A013FD">
          <w:rPr>
            <w:caps/>
            <w:sz w:val="20"/>
          </w:rPr>
          <w:delText>TABLE A5-7</w:delText>
        </w:r>
      </w:del>
    </w:p>
    <w:p w14:paraId="6ED0304D" w14:textId="77777777" w:rsidR="00A013FD" w:rsidRPr="00A013FD" w:rsidRDefault="00A013FD" w:rsidP="00A013FD">
      <w:pPr>
        <w:keepNext/>
        <w:keepLines/>
        <w:spacing w:before="0" w:after="120"/>
        <w:jc w:val="center"/>
        <w:rPr>
          <w:del w:id="28111" w:author="Johnny Schultz" w:date="2020-02-12T15:55:00Z"/>
          <w:rFonts w:ascii="Times New Roman Bold" w:hAnsi="Times New Roman Bold"/>
          <w:b/>
          <w:sz w:val="20"/>
        </w:rPr>
      </w:pPr>
      <w:del w:id="28112" w:author="Johnny Schultz" w:date="2020-02-12T15:55:00Z">
        <w:r w:rsidRPr="00A013FD">
          <w:rPr>
            <w:rFonts w:ascii="Times New Roman Bold" w:hAnsi="Times New Roman Bold"/>
            <w:b/>
            <w:sz w:val="20"/>
          </w:rPr>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A013FD" w:rsidRPr="00A013FD" w14:paraId="65F3E72E" w14:textId="77777777" w:rsidTr="00BF604E">
        <w:trPr>
          <w:jc w:val="center"/>
          <w:del w:id="28113" w:author="Johnny Schultz" w:date="2020-02-12T15:55:00Z"/>
        </w:trPr>
        <w:tc>
          <w:tcPr>
            <w:tcW w:w="3479" w:type="dxa"/>
          </w:tcPr>
          <w:p w14:paraId="43D9ED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14" w:author="Johnny Schultz" w:date="2020-02-12T15:55:00Z"/>
                <w:rFonts w:asciiTheme="majorBidi" w:hAnsiTheme="majorBidi" w:cstheme="majorBidi"/>
                <w:sz w:val="20"/>
              </w:rPr>
            </w:pPr>
            <w:del w:id="28115" w:author="Johnny Schultz" w:date="2020-02-12T15:55:00Z">
              <w:r w:rsidRPr="00A013FD">
                <w:rPr>
                  <w:rFonts w:asciiTheme="majorBidi" w:hAnsiTheme="majorBidi" w:cstheme="majorBidi"/>
                  <w:sz w:val="20"/>
                </w:rPr>
                <w:delText>Uplink format</w:delText>
              </w:r>
            </w:del>
          </w:p>
        </w:tc>
        <w:tc>
          <w:tcPr>
            <w:tcW w:w="3479" w:type="dxa"/>
          </w:tcPr>
          <w:p w14:paraId="1A6E18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16" w:author="Johnny Schultz" w:date="2020-02-12T15:55:00Z"/>
                <w:rFonts w:asciiTheme="majorBidi" w:hAnsiTheme="majorBidi" w:cstheme="majorBidi"/>
                <w:sz w:val="20"/>
              </w:rPr>
            </w:pPr>
            <w:del w:id="28117" w:author="Johnny Schultz" w:date="2020-02-12T15:55:00Z">
              <w:r w:rsidRPr="00A013FD">
                <w:rPr>
                  <w:rFonts w:asciiTheme="majorBidi" w:hAnsiTheme="majorBidi" w:cstheme="majorBidi"/>
                  <w:sz w:val="20"/>
                </w:rPr>
                <w:delText>2</w:delText>
              </w:r>
            </w:del>
          </w:p>
        </w:tc>
        <w:tc>
          <w:tcPr>
            <w:tcW w:w="950" w:type="dxa"/>
          </w:tcPr>
          <w:p w14:paraId="0CB063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18" w:author="Johnny Schultz" w:date="2020-02-12T15:55:00Z"/>
                <w:rFonts w:asciiTheme="majorBidi" w:hAnsiTheme="majorBidi" w:cstheme="majorBidi"/>
                <w:sz w:val="20"/>
              </w:rPr>
            </w:pPr>
          </w:p>
        </w:tc>
      </w:tr>
      <w:tr w:rsidR="00A013FD" w:rsidRPr="00A013FD" w14:paraId="37173AB6" w14:textId="77777777" w:rsidTr="00BF604E">
        <w:trPr>
          <w:jc w:val="center"/>
          <w:del w:id="28119" w:author="Johnny Schultz" w:date="2020-02-12T15:55:00Z"/>
        </w:trPr>
        <w:tc>
          <w:tcPr>
            <w:tcW w:w="3479" w:type="dxa"/>
          </w:tcPr>
          <w:p w14:paraId="58F8BE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20" w:author="Johnny Schultz" w:date="2020-02-12T15:55:00Z"/>
                <w:rFonts w:asciiTheme="majorBidi" w:hAnsiTheme="majorBidi" w:cstheme="majorBidi"/>
                <w:sz w:val="20"/>
              </w:rPr>
            </w:pPr>
            <w:del w:id="28121" w:author="Johnny Schultz" w:date="2020-02-12T15:55:00Z">
              <w:r w:rsidRPr="00A013FD">
                <w:rPr>
                  <w:rFonts w:asciiTheme="majorBidi" w:hAnsiTheme="majorBidi" w:cstheme="majorBidi"/>
                  <w:sz w:val="20"/>
                </w:rPr>
                <w:delText>Function</w:delText>
              </w:r>
            </w:del>
          </w:p>
        </w:tc>
        <w:tc>
          <w:tcPr>
            <w:tcW w:w="3479" w:type="dxa"/>
          </w:tcPr>
          <w:p w14:paraId="599E14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22" w:author="Johnny Schultz" w:date="2020-02-12T15:55:00Z"/>
                <w:rFonts w:asciiTheme="majorBidi" w:hAnsiTheme="majorBidi" w:cstheme="majorBidi"/>
                <w:sz w:val="20"/>
              </w:rPr>
            </w:pPr>
            <w:del w:id="28123" w:author="Johnny Schultz" w:date="2020-02-12T15:55:00Z">
              <w:r w:rsidRPr="00A013FD">
                <w:rPr>
                  <w:rFonts w:asciiTheme="majorBidi" w:hAnsiTheme="majorBidi" w:cstheme="majorBidi"/>
                  <w:sz w:val="20"/>
                </w:rPr>
                <w:delText>Direct Sequence Spread random access with constant envelope</w:delText>
              </w:r>
            </w:del>
          </w:p>
        </w:tc>
        <w:tc>
          <w:tcPr>
            <w:tcW w:w="950" w:type="dxa"/>
          </w:tcPr>
          <w:p w14:paraId="2088B1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24" w:author="Johnny Schultz" w:date="2020-02-12T15:55:00Z"/>
                <w:rFonts w:asciiTheme="majorBidi" w:hAnsiTheme="majorBidi" w:cstheme="majorBidi"/>
                <w:sz w:val="20"/>
              </w:rPr>
            </w:pPr>
          </w:p>
        </w:tc>
      </w:tr>
      <w:tr w:rsidR="00A013FD" w:rsidRPr="00A013FD" w14:paraId="49E000FB" w14:textId="77777777" w:rsidTr="00BF604E">
        <w:trPr>
          <w:jc w:val="center"/>
          <w:del w:id="28125" w:author="Johnny Schultz" w:date="2020-02-12T15:55:00Z"/>
        </w:trPr>
        <w:tc>
          <w:tcPr>
            <w:tcW w:w="3479" w:type="dxa"/>
          </w:tcPr>
          <w:p w14:paraId="113421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26" w:author="Johnny Schultz" w:date="2020-02-12T15:55:00Z"/>
                <w:rFonts w:asciiTheme="majorBidi" w:hAnsiTheme="majorBidi" w:cstheme="majorBidi"/>
                <w:sz w:val="20"/>
              </w:rPr>
            </w:pPr>
            <w:del w:id="28127" w:author="Johnny Schultz" w:date="2020-02-12T15:55:00Z">
              <w:r w:rsidRPr="00A013FD">
                <w:rPr>
                  <w:rFonts w:asciiTheme="majorBidi" w:hAnsiTheme="majorBidi" w:cstheme="majorBidi"/>
                  <w:sz w:val="20"/>
                </w:rPr>
                <w:delText>Usage</w:delText>
              </w:r>
            </w:del>
          </w:p>
        </w:tc>
        <w:tc>
          <w:tcPr>
            <w:tcW w:w="3479" w:type="dxa"/>
          </w:tcPr>
          <w:p w14:paraId="17F7D2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28" w:author="Johnny Schultz" w:date="2020-02-12T15:55:00Z"/>
                <w:rFonts w:asciiTheme="majorBidi" w:hAnsiTheme="majorBidi" w:cstheme="majorBidi"/>
                <w:sz w:val="20"/>
              </w:rPr>
            </w:pPr>
            <w:del w:id="28129" w:author="Johnny Schultz" w:date="2020-02-12T15:55:00Z">
              <w:r w:rsidRPr="00A013FD">
                <w:rPr>
                  <w:rFonts w:asciiTheme="majorBidi" w:hAnsiTheme="majorBidi" w:cstheme="majorBidi"/>
                  <w:sz w:val="20"/>
                </w:rPr>
                <w:delText>Request, response, ACK and short message</w:delText>
              </w:r>
            </w:del>
          </w:p>
        </w:tc>
        <w:tc>
          <w:tcPr>
            <w:tcW w:w="950" w:type="dxa"/>
          </w:tcPr>
          <w:p w14:paraId="194011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30" w:author="Johnny Schultz" w:date="2020-02-12T15:55:00Z"/>
                <w:rFonts w:asciiTheme="majorBidi" w:hAnsiTheme="majorBidi" w:cstheme="majorBidi"/>
                <w:sz w:val="20"/>
              </w:rPr>
            </w:pPr>
          </w:p>
        </w:tc>
      </w:tr>
      <w:tr w:rsidR="00A013FD" w:rsidRPr="00A013FD" w14:paraId="5FB9F358" w14:textId="77777777" w:rsidTr="00BF604E">
        <w:trPr>
          <w:jc w:val="center"/>
          <w:del w:id="28131" w:author="Johnny Schultz" w:date="2020-02-12T15:55:00Z"/>
        </w:trPr>
        <w:tc>
          <w:tcPr>
            <w:tcW w:w="3479" w:type="dxa"/>
          </w:tcPr>
          <w:p w14:paraId="31926C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32" w:author="Johnny Schultz" w:date="2020-02-12T15:55:00Z"/>
                <w:rFonts w:asciiTheme="majorBidi" w:hAnsiTheme="majorBidi" w:cstheme="majorBidi"/>
                <w:sz w:val="20"/>
              </w:rPr>
            </w:pPr>
            <w:del w:id="28133" w:author="Johnny Schultz" w:date="2020-02-12T15:55:00Z">
              <w:r w:rsidRPr="00A013FD">
                <w:rPr>
                  <w:rFonts w:asciiTheme="majorBidi" w:hAnsiTheme="majorBidi" w:cstheme="majorBidi"/>
                  <w:sz w:val="20"/>
                </w:rPr>
                <w:delText>Header value</w:delText>
              </w:r>
            </w:del>
          </w:p>
        </w:tc>
        <w:tc>
          <w:tcPr>
            <w:tcW w:w="3479" w:type="dxa"/>
          </w:tcPr>
          <w:p w14:paraId="5968E4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34" w:author="Johnny Schultz" w:date="2020-02-12T15:55:00Z"/>
                <w:rFonts w:asciiTheme="majorBidi" w:hAnsiTheme="majorBidi" w:cstheme="majorBidi"/>
                <w:sz w:val="20"/>
              </w:rPr>
            </w:pPr>
            <w:del w:id="28135" w:author="Johnny Schultz" w:date="2020-02-12T15:55:00Z">
              <w:r w:rsidRPr="00A013FD">
                <w:rPr>
                  <w:rFonts w:asciiTheme="majorBidi" w:hAnsiTheme="majorBidi" w:cstheme="majorBidi"/>
                  <w:sz w:val="20"/>
                </w:rPr>
                <w:sym w:font="Symbol" w:char="F0A2"/>
              </w:r>
              <w:r w:rsidRPr="00A013FD">
                <w:rPr>
                  <w:rFonts w:asciiTheme="majorBidi" w:hAnsiTheme="majorBidi" w:cstheme="majorBidi"/>
                  <w:sz w:val="20"/>
                </w:rPr>
                <w:delText>42</w:delText>
              </w:r>
            </w:del>
          </w:p>
        </w:tc>
        <w:tc>
          <w:tcPr>
            <w:tcW w:w="950" w:type="dxa"/>
          </w:tcPr>
          <w:p w14:paraId="280B97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36" w:author="Johnny Schultz" w:date="2020-02-12T15:55:00Z"/>
                <w:rFonts w:asciiTheme="majorBidi" w:hAnsiTheme="majorBidi" w:cstheme="majorBidi"/>
                <w:sz w:val="20"/>
              </w:rPr>
            </w:pPr>
            <w:del w:id="28137" w:author="Johnny Schultz" w:date="2020-02-12T15:55:00Z">
              <w:r w:rsidRPr="00A013FD">
                <w:rPr>
                  <w:rFonts w:asciiTheme="majorBidi" w:hAnsiTheme="majorBidi" w:cstheme="majorBidi"/>
                  <w:sz w:val="20"/>
                </w:rPr>
                <w:delText>hex</w:delText>
              </w:r>
            </w:del>
          </w:p>
        </w:tc>
      </w:tr>
      <w:tr w:rsidR="00A013FD" w:rsidRPr="00A013FD" w14:paraId="016D7A27" w14:textId="77777777" w:rsidTr="00BF604E">
        <w:trPr>
          <w:jc w:val="center"/>
          <w:del w:id="28138" w:author="Johnny Schultz" w:date="2020-02-12T15:55:00Z"/>
        </w:trPr>
        <w:tc>
          <w:tcPr>
            <w:tcW w:w="3479" w:type="dxa"/>
          </w:tcPr>
          <w:p w14:paraId="7BB951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39" w:author="Johnny Schultz" w:date="2020-02-12T15:55:00Z"/>
                <w:rFonts w:asciiTheme="majorBidi" w:hAnsiTheme="majorBidi" w:cstheme="majorBidi"/>
                <w:sz w:val="20"/>
              </w:rPr>
            </w:pPr>
            <w:del w:id="28140" w:author="Johnny Schultz" w:date="2020-02-12T15:55:00Z">
              <w:r w:rsidRPr="00A013FD">
                <w:rPr>
                  <w:rFonts w:asciiTheme="majorBidi" w:hAnsiTheme="majorBidi" w:cstheme="majorBidi"/>
                  <w:sz w:val="20"/>
                </w:rPr>
                <w:delText>Channel bandwidth</w:delText>
              </w:r>
            </w:del>
          </w:p>
        </w:tc>
        <w:tc>
          <w:tcPr>
            <w:tcW w:w="3479" w:type="dxa"/>
          </w:tcPr>
          <w:p w14:paraId="0F8345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41" w:author="Johnny Schultz" w:date="2020-02-12T15:55:00Z"/>
                <w:rFonts w:asciiTheme="majorBidi" w:hAnsiTheme="majorBidi" w:cstheme="majorBidi"/>
                <w:sz w:val="20"/>
              </w:rPr>
            </w:pPr>
            <w:del w:id="28142" w:author="Johnny Schultz" w:date="2020-02-12T15:55:00Z">
              <w:r w:rsidRPr="00A013FD">
                <w:rPr>
                  <w:rFonts w:asciiTheme="majorBidi" w:hAnsiTheme="majorBidi" w:cstheme="majorBidi"/>
                  <w:sz w:val="20"/>
                </w:rPr>
                <w:delText>50</w:delText>
              </w:r>
            </w:del>
          </w:p>
        </w:tc>
        <w:tc>
          <w:tcPr>
            <w:tcW w:w="950" w:type="dxa"/>
          </w:tcPr>
          <w:p w14:paraId="3A0233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43" w:author="Johnny Schultz" w:date="2020-02-12T15:55:00Z"/>
                <w:rFonts w:asciiTheme="majorBidi" w:hAnsiTheme="majorBidi" w:cstheme="majorBidi"/>
                <w:sz w:val="20"/>
              </w:rPr>
            </w:pPr>
            <w:del w:id="28144" w:author="Johnny Schultz" w:date="2020-02-12T15:55:00Z">
              <w:r w:rsidRPr="00A013FD">
                <w:rPr>
                  <w:rFonts w:asciiTheme="majorBidi" w:hAnsiTheme="majorBidi" w:cstheme="majorBidi"/>
                  <w:sz w:val="20"/>
                </w:rPr>
                <w:delText>kHz</w:delText>
              </w:r>
            </w:del>
          </w:p>
        </w:tc>
      </w:tr>
      <w:tr w:rsidR="00A013FD" w:rsidRPr="00A013FD" w14:paraId="587D8681" w14:textId="77777777" w:rsidTr="00BF604E">
        <w:trPr>
          <w:jc w:val="center"/>
          <w:del w:id="28145" w:author="Johnny Schultz" w:date="2020-02-12T15:55:00Z"/>
        </w:trPr>
        <w:tc>
          <w:tcPr>
            <w:tcW w:w="3479" w:type="dxa"/>
          </w:tcPr>
          <w:p w14:paraId="5FF3EA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46" w:author="Johnny Schultz" w:date="2020-02-12T15:55:00Z"/>
                <w:rFonts w:asciiTheme="majorBidi" w:hAnsiTheme="majorBidi" w:cstheme="majorBidi"/>
                <w:sz w:val="20"/>
              </w:rPr>
            </w:pPr>
            <w:del w:id="28147" w:author="Johnny Schultz" w:date="2020-02-12T15:55:00Z">
              <w:r w:rsidRPr="00A013FD">
                <w:rPr>
                  <w:rFonts w:asciiTheme="majorBidi" w:hAnsiTheme="majorBidi" w:cstheme="majorBidi"/>
                  <w:sz w:val="20"/>
                </w:rPr>
                <w:delText>Slots available for RA</w:delText>
              </w:r>
            </w:del>
          </w:p>
        </w:tc>
        <w:tc>
          <w:tcPr>
            <w:tcW w:w="3479" w:type="dxa"/>
          </w:tcPr>
          <w:p w14:paraId="2B737E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48" w:author="Johnny Schultz" w:date="2020-02-12T15:55:00Z"/>
                <w:rFonts w:asciiTheme="majorBidi" w:hAnsiTheme="majorBidi" w:cstheme="majorBidi"/>
                <w:sz w:val="20"/>
              </w:rPr>
            </w:pPr>
            <w:del w:id="28149" w:author="Johnny Schultz" w:date="2020-02-12T15:55:00Z">
              <w:r w:rsidRPr="00A013FD">
                <w:rPr>
                  <w:rFonts w:asciiTheme="majorBidi" w:hAnsiTheme="majorBidi" w:cstheme="majorBidi"/>
                  <w:sz w:val="20"/>
                </w:rPr>
                <w:delText>30</w:delText>
              </w:r>
            </w:del>
          </w:p>
        </w:tc>
        <w:tc>
          <w:tcPr>
            <w:tcW w:w="950" w:type="dxa"/>
          </w:tcPr>
          <w:p w14:paraId="08CDC1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50" w:author="Johnny Schultz" w:date="2020-02-12T15:55:00Z"/>
                <w:rFonts w:asciiTheme="majorBidi" w:hAnsiTheme="majorBidi" w:cstheme="majorBidi"/>
                <w:sz w:val="20"/>
              </w:rPr>
            </w:pPr>
            <w:del w:id="28151" w:author="Johnny Schultz" w:date="2020-02-12T15:55:00Z">
              <w:r w:rsidRPr="00A013FD">
                <w:rPr>
                  <w:rFonts w:asciiTheme="majorBidi" w:hAnsiTheme="majorBidi" w:cstheme="majorBidi"/>
                  <w:sz w:val="20"/>
                </w:rPr>
                <w:delText>slots</w:delText>
              </w:r>
            </w:del>
          </w:p>
        </w:tc>
      </w:tr>
      <w:tr w:rsidR="00A013FD" w:rsidRPr="00A013FD" w14:paraId="575E188E" w14:textId="77777777" w:rsidTr="00BF604E">
        <w:trPr>
          <w:jc w:val="center"/>
          <w:del w:id="28152" w:author="Johnny Schultz" w:date="2020-02-12T15:55:00Z"/>
        </w:trPr>
        <w:tc>
          <w:tcPr>
            <w:tcW w:w="3479" w:type="dxa"/>
          </w:tcPr>
          <w:p w14:paraId="629DF3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53" w:author="Johnny Schultz" w:date="2020-02-12T15:55:00Z"/>
                <w:rFonts w:asciiTheme="majorBidi" w:hAnsiTheme="majorBidi" w:cstheme="majorBidi"/>
                <w:sz w:val="20"/>
              </w:rPr>
            </w:pPr>
            <w:del w:id="28154" w:author="Johnny Schultz" w:date="2020-02-12T15:55:00Z">
              <w:r w:rsidRPr="00A013FD">
                <w:rPr>
                  <w:rFonts w:asciiTheme="majorBidi" w:hAnsiTheme="majorBidi" w:cstheme="majorBidi"/>
                  <w:sz w:val="20"/>
                </w:rPr>
                <w:delText xml:space="preserve">Unfaded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vertAlign w:val="subscript"/>
                </w:rPr>
                <w:delText>0</w:delText>
              </w:r>
            </w:del>
          </w:p>
        </w:tc>
        <w:tc>
          <w:tcPr>
            <w:tcW w:w="3479" w:type="dxa"/>
          </w:tcPr>
          <w:p w14:paraId="608FAF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55" w:author="Johnny Schultz" w:date="2020-02-12T15:55:00Z"/>
                <w:rFonts w:asciiTheme="majorBidi" w:hAnsiTheme="majorBidi" w:cstheme="majorBidi"/>
                <w:sz w:val="20"/>
              </w:rPr>
            </w:pPr>
            <w:del w:id="28156" w:author="Johnny Schultz" w:date="2020-02-12T15:55:00Z">
              <w:r w:rsidRPr="00A013FD">
                <w:rPr>
                  <w:rFonts w:asciiTheme="majorBidi" w:hAnsiTheme="majorBidi" w:cstheme="majorBidi"/>
                  <w:sz w:val="20"/>
                </w:rPr>
                <w:delText>73.0</w:delText>
              </w:r>
            </w:del>
          </w:p>
        </w:tc>
        <w:tc>
          <w:tcPr>
            <w:tcW w:w="950" w:type="dxa"/>
          </w:tcPr>
          <w:p w14:paraId="035B0F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57" w:author="Johnny Schultz" w:date="2020-02-12T15:55:00Z"/>
                <w:rFonts w:asciiTheme="majorBidi" w:hAnsiTheme="majorBidi" w:cstheme="majorBidi"/>
                <w:sz w:val="20"/>
              </w:rPr>
            </w:pPr>
            <w:del w:id="28158" w:author="Johnny Schultz" w:date="2020-02-12T15:55:00Z">
              <w:r w:rsidRPr="00A013FD">
                <w:rPr>
                  <w:rFonts w:asciiTheme="majorBidi" w:hAnsiTheme="majorBidi" w:cstheme="majorBidi"/>
                  <w:sz w:val="20"/>
                </w:rPr>
                <w:delText>dBHz</w:delText>
              </w:r>
            </w:del>
          </w:p>
        </w:tc>
      </w:tr>
      <w:tr w:rsidR="00A013FD" w:rsidRPr="00A013FD" w14:paraId="2D8C7FE0" w14:textId="77777777" w:rsidTr="00BF604E">
        <w:trPr>
          <w:jc w:val="center"/>
          <w:del w:id="28159" w:author="Johnny Schultz" w:date="2020-02-12T15:55:00Z"/>
        </w:trPr>
        <w:tc>
          <w:tcPr>
            <w:tcW w:w="3479" w:type="dxa"/>
          </w:tcPr>
          <w:p w14:paraId="4FE0D2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60" w:author="Johnny Schultz" w:date="2020-02-12T15:55:00Z"/>
                <w:rFonts w:asciiTheme="majorBidi" w:hAnsiTheme="majorBidi" w:cstheme="majorBidi"/>
                <w:sz w:val="20"/>
              </w:rPr>
            </w:pPr>
            <w:del w:id="28161" w:author="Johnny Schultz" w:date="2020-02-12T15:55:00Z">
              <w:r w:rsidRPr="00A013FD">
                <w:rPr>
                  <w:rFonts w:asciiTheme="majorBidi" w:hAnsiTheme="majorBidi" w:cstheme="majorBidi"/>
                  <w:sz w:val="20"/>
                </w:rPr>
                <w:delText>Burst duration</w:delText>
              </w:r>
            </w:del>
          </w:p>
        </w:tc>
        <w:tc>
          <w:tcPr>
            <w:tcW w:w="3479" w:type="dxa"/>
          </w:tcPr>
          <w:p w14:paraId="7EF6A8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62" w:author="Johnny Schultz" w:date="2020-02-12T15:55:00Z"/>
                <w:rFonts w:asciiTheme="majorBidi" w:hAnsiTheme="majorBidi" w:cstheme="majorBidi"/>
                <w:sz w:val="20"/>
              </w:rPr>
            </w:pPr>
            <w:del w:id="28163" w:author="Johnny Schultz" w:date="2020-02-12T15:55:00Z">
              <w:r w:rsidRPr="00A013FD">
                <w:rPr>
                  <w:rFonts w:asciiTheme="majorBidi" w:hAnsiTheme="majorBidi" w:cstheme="majorBidi"/>
                  <w:sz w:val="20"/>
                </w:rPr>
                <w:delText>5</w:delText>
              </w:r>
            </w:del>
          </w:p>
        </w:tc>
        <w:tc>
          <w:tcPr>
            <w:tcW w:w="950" w:type="dxa"/>
          </w:tcPr>
          <w:p w14:paraId="57A344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64" w:author="Johnny Schultz" w:date="2020-02-12T15:55:00Z"/>
                <w:rFonts w:asciiTheme="majorBidi" w:hAnsiTheme="majorBidi" w:cstheme="majorBidi"/>
                <w:sz w:val="20"/>
              </w:rPr>
            </w:pPr>
            <w:del w:id="28165" w:author="Johnny Schultz" w:date="2020-02-12T15:55:00Z">
              <w:r w:rsidRPr="00A013FD">
                <w:rPr>
                  <w:rFonts w:asciiTheme="majorBidi" w:hAnsiTheme="majorBidi" w:cstheme="majorBidi"/>
                  <w:sz w:val="20"/>
                </w:rPr>
                <w:delText>slots</w:delText>
              </w:r>
            </w:del>
          </w:p>
        </w:tc>
      </w:tr>
      <w:tr w:rsidR="00A013FD" w:rsidRPr="00A013FD" w14:paraId="3148EB81" w14:textId="77777777" w:rsidTr="00BF604E">
        <w:trPr>
          <w:jc w:val="center"/>
          <w:del w:id="28166" w:author="Johnny Schultz" w:date="2020-02-12T15:55:00Z"/>
        </w:trPr>
        <w:tc>
          <w:tcPr>
            <w:tcW w:w="3479" w:type="dxa"/>
          </w:tcPr>
          <w:p w14:paraId="02126E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67" w:author="Johnny Schultz" w:date="2020-02-12T15:55:00Z"/>
                <w:rFonts w:asciiTheme="majorBidi" w:hAnsiTheme="majorBidi" w:cstheme="majorBidi"/>
                <w:sz w:val="20"/>
              </w:rPr>
            </w:pPr>
            <w:del w:id="28168" w:author="Johnny Schultz" w:date="2020-02-12T15:55:00Z">
              <w:r w:rsidRPr="00A013FD">
                <w:rPr>
                  <w:rFonts w:asciiTheme="majorBidi" w:hAnsiTheme="majorBidi" w:cstheme="majorBidi"/>
                  <w:sz w:val="20"/>
                </w:rPr>
                <w:delText>Burst duration</w:delText>
              </w:r>
            </w:del>
          </w:p>
        </w:tc>
        <w:tc>
          <w:tcPr>
            <w:tcW w:w="3479" w:type="dxa"/>
          </w:tcPr>
          <w:p w14:paraId="1820FC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69" w:author="Johnny Schultz" w:date="2020-02-12T15:55:00Z"/>
                <w:rFonts w:asciiTheme="majorBidi" w:hAnsiTheme="majorBidi" w:cstheme="majorBidi"/>
                <w:sz w:val="20"/>
              </w:rPr>
            </w:pPr>
            <w:del w:id="28170" w:author="Johnny Schultz" w:date="2020-02-12T15:55:00Z">
              <w:r w:rsidRPr="00A013FD">
                <w:rPr>
                  <w:rFonts w:asciiTheme="majorBidi" w:hAnsiTheme="majorBidi" w:cstheme="majorBidi"/>
                  <w:sz w:val="20"/>
                </w:rPr>
                <w:delText>133.33</w:delText>
              </w:r>
            </w:del>
          </w:p>
        </w:tc>
        <w:tc>
          <w:tcPr>
            <w:tcW w:w="950" w:type="dxa"/>
          </w:tcPr>
          <w:p w14:paraId="448805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71" w:author="Johnny Schultz" w:date="2020-02-12T15:55:00Z"/>
                <w:rFonts w:asciiTheme="majorBidi" w:hAnsiTheme="majorBidi" w:cstheme="majorBidi"/>
                <w:sz w:val="20"/>
              </w:rPr>
            </w:pPr>
            <w:del w:id="28172" w:author="Johnny Schultz" w:date="2020-02-12T15:55:00Z">
              <w:r w:rsidRPr="00A013FD">
                <w:rPr>
                  <w:rFonts w:asciiTheme="majorBidi" w:hAnsiTheme="majorBidi" w:cstheme="majorBidi"/>
                  <w:sz w:val="20"/>
                </w:rPr>
                <w:delText>ms</w:delText>
              </w:r>
            </w:del>
          </w:p>
        </w:tc>
      </w:tr>
      <w:tr w:rsidR="00A013FD" w:rsidRPr="00A013FD" w14:paraId="7FB502E0" w14:textId="77777777" w:rsidTr="00BF604E">
        <w:trPr>
          <w:jc w:val="center"/>
          <w:del w:id="28173" w:author="Johnny Schultz" w:date="2020-02-12T15:55:00Z"/>
        </w:trPr>
        <w:tc>
          <w:tcPr>
            <w:tcW w:w="3479" w:type="dxa"/>
          </w:tcPr>
          <w:p w14:paraId="557F77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74" w:author="Johnny Schultz" w:date="2020-02-12T15:55:00Z"/>
                <w:rFonts w:asciiTheme="majorBidi" w:hAnsiTheme="majorBidi" w:cstheme="majorBidi"/>
                <w:sz w:val="20"/>
              </w:rPr>
            </w:pPr>
            <w:del w:id="28175" w:author="Johnny Schultz" w:date="2020-02-12T15:55:00Z">
              <w:r w:rsidRPr="00A013FD">
                <w:rPr>
                  <w:rFonts w:asciiTheme="majorBidi" w:hAnsiTheme="majorBidi" w:cstheme="majorBidi"/>
                  <w:sz w:val="20"/>
                </w:rPr>
                <w:delText>Ramp down</w:delText>
              </w:r>
            </w:del>
          </w:p>
        </w:tc>
        <w:tc>
          <w:tcPr>
            <w:tcW w:w="3479" w:type="dxa"/>
          </w:tcPr>
          <w:p w14:paraId="1607EB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76" w:author="Johnny Schultz" w:date="2020-02-12T15:55:00Z"/>
                <w:rFonts w:asciiTheme="majorBidi" w:hAnsiTheme="majorBidi" w:cstheme="majorBidi"/>
                <w:sz w:val="20"/>
              </w:rPr>
            </w:pPr>
            <w:del w:id="28177" w:author="Johnny Schultz" w:date="2020-02-12T15:55:00Z">
              <w:r w:rsidRPr="00A013FD">
                <w:rPr>
                  <w:rFonts w:asciiTheme="majorBidi" w:hAnsiTheme="majorBidi" w:cstheme="majorBidi"/>
                  <w:sz w:val="20"/>
                </w:rPr>
                <w:delText>0.30</w:delText>
              </w:r>
            </w:del>
          </w:p>
        </w:tc>
        <w:tc>
          <w:tcPr>
            <w:tcW w:w="950" w:type="dxa"/>
          </w:tcPr>
          <w:p w14:paraId="48D3C8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78" w:author="Johnny Schultz" w:date="2020-02-12T15:55:00Z"/>
                <w:rFonts w:asciiTheme="majorBidi" w:hAnsiTheme="majorBidi" w:cstheme="majorBidi"/>
                <w:sz w:val="20"/>
              </w:rPr>
            </w:pPr>
            <w:del w:id="28179" w:author="Johnny Schultz" w:date="2020-02-12T15:55:00Z">
              <w:r w:rsidRPr="00A013FD">
                <w:rPr>
                  <w:rFonts w:asciiTheme="majorBidi" w:hAnsiTheme="majorBidi" w:cstheme="majorBidi"/>
                  <w:sz w:val="20"/>
                </w:rPr>
                <w:delText>ms</w:delText>
              </w:r>
            </w:del>
          </w:p>
        </w:tc>
      </w:tr>
      <w:tr w:rsidR="00A013FD" w:rsidRPr="00A013FD" w14:paraId="49E9C449" w14:textId="77777777" w:rsidTr="00BF604E">
        <w:trPr>
          <w:jc w:val="center"/>
          <w:del w:id="28180" w:author="Johnny Schultz" w:date="2020-02-12T15:55:00Z"/>
        </w:trPr>
        <w:tc>
          <w:tcPr>
            <w:tcW w:w="3479" w:type="dxa"/>
          </w:tcPr>
          <w:p w14:paraId="5E3C59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81" w:author="Johnny Schultz" w:date="2020-02-12T15:55:00Z"/>
                <w:rFonts w:asciiTheme="majorBidi" w:hAnsiTheme="majorBidi" w:cstheme="majorBidi"/>
                <w:sz w:val="20"/>
              </w:rPr>
            </w:pPr>
            <w:del w:id="28182" w:author="Johnny Schultz" w:date="2020-02-12T15:55:00Z">
              <w:r w:rsidRPr="00A013FD">
                <w:rPr>
                  <w:rFonts w:asciiTheme="majorBidi" w:hAnsiTheme="majorBidi" w:cstheme="majorBidi"/>
                  <w:sz w:val="20"/>
                </w:rPr>
                <w:delText>Guard time</w:delText>
              </w:r>
            </w:del>
          </w:p>
        </w:tc>
        <w:tc>
          <w:tcPr>
            <w:tcW w:w="3479" w:type="dxa"/>
          </w:tcPr>
          <w:p w14:paraId="4C3766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83" w:author="Johnny Schultz" w:date="2020-02-12T15:55:00Z"/>
                <w:rFonts w:asciiTheme="majorBidi" w:hAnsiTheme="majorBidi" w:cstheme="majorBidi"/>
                <w:sz w:val="20"/>
              </w:rPr>
            </w:pPr>
            <w:del w:id="28184" w:author="Johnny Schultz" w:date="2020-02-12T15:55:00Z">
              <w:r w:rsidRPr="00A013FD">
                <w:rPr>
                  <w:rFonts w:asciiTheme="majorBidi" w:hAnsiTheme="majorBidi" w:cstheme="majorBidi"/>
                  <w:sz w:val="20"/>
                </w:rPr>
                <w:delText>6.36</w:delText>
              </w:r>
            </w:del>
          </w:p>
        </w:tc>
        <w:tc>
          <w:tcPr>
            <w:tcW w:w="950" w:type="dxa"/>
          </w:tcPr>
          <w:p w14:paraId="047650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85" w:author="Johnny Schultz" w:date="2020-02-12T15:55:00Z"/>
                <w:rFonts w:asciiTheme="majorBidi" w:hAnsiTheme="majorBidi" w:cstheme="majorBidi"/>
                <w:sz w:val="20"/>
              </w:rPr>
            </w:pPr>
            <w:del w:id="28186" w:author="Johnny Schultz" w:date="2020-02-12T15:55:00Z">
              <w:r w:rsidRPr="00A013FD">
                <w:rPr>
                  <w:rFonts w:asciiTheme="majorBidi" w:hAnsiTheme="majorBidi" w:cstheme="majorBidi"/>
                  <w:sz w:val="20"/>
                </w:rPr>
                <w:delText>ms</w:delText>
              </w:r>
            </w:del>
          </w:p>
        </w:tc>
      </w:tr>
      <w:tr w:rsidR="00A013FD" w:rsidRPr="00A013FD" w14:paraId="066EBCB6" w14:textId="77777777" w:rsidTr="00BF604E">
        <w:trPr>
          <w:jc w:val="center"/>
          <w:del w:id="28187" w:author="Johnny Schultz" w:date="2020-02-12T15:55:00Z"/>
        </w:trPr>
        <w:tc>
          <w:tcPr>
            <w:tcW w:w="3479" w:type="dxa"/>
          </w:tcPr>
          <w:p w14:paraId="281BFB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88" w:author="Johnny Schultz" w:date="2020-02-12T15:55:00Z"/>
                <w:rFonts w:asciiTheme="majorBidi" w:hAnsiTheme="majorBidi" w:cstheme="majorBidi"/>
                <w:sz w:val="20"/>
              </w:rPr>
            </w:pPr>
            <w:del w:id="28189" w:author="Johnny Schultz" w:date="2020-02-12T15:55:00Z">
              <w:r w:rsidRPr="00A013FD">
                <w:rPr>
                  <w:rFonts w:asciiTheme="majorBidi" w:hAnsiTheme="majorBidi" w:cstheme="majorBidi"/>
                  <w:sz w:val="20"/>
                </w:rPr>
                <w:delText>Chip rate</w:delText>
              </w:r>
            </w:del>
          </w:p>
        </w:tc>
        <w:tc>
          <w:tcPr>
            <w:tcW w:w="3479" w:type="dxa"/>
          </w:tcPr>
          <w:p w14:paraId="549B05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90" w:author="Johnny Schultz" w:date="2020-02-12T15:55:00Z"/>
                <w:rFonts w:asciiTheme="majorBidi" w:hAnsiTheme="majorBidi" w:cstheme="majorBidi"/>
                <w:sz w:val="20"/>
              </w:rPr>
            </w:pPr>
            <w:del w:id="28191" w:author="Johnny Schultz" w:date="2020-02-12T15:55:00Z">
              <w:r w:rsidRPr="00A013FD">
                <w:rPr>
                  <w:rFonts w:asciiTheme="majorBidi" w:hAnsiTheme="majorBidi" w:cstheme="majorBidi"/>
                  <w:sz w:val="20"/>
                </w:rPr>
                <w:delText>38.4</w:delText>
              </w:r>
            </w:del>
          </w:p>
        </w:tc>
        <w:tc>
          <w:tcPr>
            <w:tcW w:w="950" w:type="dxa"/>
          </w:tcPr>
          <w:p w14:paraId="5A2988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92" w:author="Johnny Schultz" w:date="2020-02-12T15:55:00Z"/>
                <w:rFonts w:asciiTheme="majorBidi" w:hAnsiTheme="majorBidi" w:cstheme="majorBidi"/>
                <w:sz w:val="20"/>
              </w:rPr>
            </w:pPr>
            <w:del w:id="28193" w:author="Johnny Schultz" w:date="2020-02-12T15:55:00Z">
              <w:r w:rsidRPr="00A013FD">
                <w:rPr>
                  <w:rFonts w:asciiTheme="majorBidi" w:hAnsiTheme="majorBidi" w:cstheme="majorBidi"/>
                  <w:sz w:val="20"/>
                </w:rPr>
                <w:delText>kchip/s</w:delText>
              </w:r>
            </w:del>
          </w:p>
        </w:tc>
      </w:tr>
      <w:tr w:rsidR="00A013FD" w:rsidRPr="00A013FD" w14:paraId="04B5247F" w14:textId="77777777" w:rsidTr="00BF604E">
        <w:trPr>
          <w:jc w:val="center"/>
          <w:del w:id="28194" w:author="Johnny Schultz" w:date="2020-02-12T15:55:00Z"/>
        </w:trPr>
        <w:tc>
          <w:tcPr>
            <w:tcW w:w="3479" w:type="dxa"/>
          </w:tcPr>
          <w:p w14:paraId="614A38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95" w:author="Johnny Schultz" w:date="2020-02-12T15:55:00Z"/>
                <w:rFonts w:asciiTheme="majorBidi" w:hAnsiTheme="majorBidi" w:cstheme="majorBidi"/>
                <w:sz w:val="20"/>
              </w:rPr>
            </w:pPr>
            <w:del w:id="28196" w:author="Johnny Schultz" w:date="2020-02-12T15:55:00Z">
              <w:r w:rsidRPr="00A013FD">
                <w:rPr>
                  <w:rFonts w:asciiTheme="majorBidi" w:hAnsiTheme="majorBidi" w:cstheme="majorBidi"/>
                  <w:sz w:val="20"/>
                </w:rPr>
                <w:delText>Spreading factor</w:delText>
              </w:r>
            </w:del>
          </w:p>
        </w:tc>
        <w:tc>
          <w:tcPr>
            <w:tcW w:w="3479" w:type="dxa"/>
          </w:tcPr>
          <w:p w14:paraId="776B60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97" w:author="Johnny Schultz" w:date="2020-02-12T15:55:00Z"/>
                <w:rFonts w:asciiTheme="majorBidi" w:hAnsiTheme="majorBidi" w:cstheme="majorBidi"/>
                <w:sz w:val="20"/>
              </w:rPr>
            </w:pPr>
            <w:del w:id="28198" w:author="Johnny Schultz" w:date="2020-02-12T15:55:00Z">
              <w:r w:rsidRPr="00A013FD">
                <w:rPr>
                  <w:rFonts w:asciiTheme="majorBidi" w:hAnsiTheme="majorBidi" w:cstheme="majorBidi"/>
                  <w:sz w:val="20"/>
                </w:rPr>
                <w:delText>16</w:delText>
              </w:r>
            </w:del>
          </w:p>
        </w:tc>
        <w:tc>
          <w:tcPr>
            <w:tcW w:w="950" w:type="dxa"/>
          </w:tcPr>
          <w:p w14:paraId="6D58DA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199" w:author="Johnny Schultz" w:date="2020-02-12T15:55:00Z"/>
                <w:rFonts w:asciiTheme="majorBidi" w:hAnsiTheme="majorBidi" w:cstheme="majorBidi"/>
                <w:sz w:val="20"/>
              </w:rPr>
            </w:pPr>
          </w:p>
        </w:tc>
      </w:tr>
      <w:tr w:rsidR="00A013FD" w:rsidRPr="00A013FD" w14:paraId="2E363F75" w14:textId="77777777" w:rsidTr="00BF604E">
        <w:trPr>
          <w:jc w:val="center"/>
          <w:del w:id="28200" w:author="Johnny Schultz" w:date="2020-02-12T15:55:00Z"/>
        </w:trPr>
        <w:tc>
          <w:tcPr>
            <w:tcW w:w="3479" w:type="dxa"/>
          </w:tcPr>
          <w:p w14:paraId="3445BD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01" w:author="Johnny Schultz" w:date="2020-02-12T15:55:00Z"/>
                <w:rFonts w:asciiTheme="majorBidi" w:hAnsiTheme="majorBidi" w:cstheme="majorBidi"/>
                <w:sz w:val="20"/>
              </w:rPr>
            </w:pPr>
            <w:del w:id="28202" w:author="Johnny Schultz" w:date="2020-02-12T15:55:00Z">
              <w:r w:rsidRPr="00A013FD">
                <w:rPr>
                  <w:rFonts w:asciiTheme="majorBidi" w:hAnsiTheme="majorBidi" w:cstheme="majorBidi"/>
                  <w:sz w:val="20"/>
                </w:rPr>
                <w:delText>Modulation</w:delText>
              </w:r>
            </w:del>
          </w:p>
        </w:tc>
        <w:tc>
          <w:tcPr>
            <w:tcW w:w="3479" w:type="dxa"/>
          </w:tcPr>
          <w:p w14:paraId="7271AB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03" w:author="Johnny Schultz" w:date="2020-02-12T15:55:00Z"/>
                <w:rFonts w:asciiTheme="majorBidi" w:hAnsiTheme="majorBidi" w:cstheme="majorBidi"/>
                <w:sz w:val="20"/>
              </w:rPr>
            </w:pPr>
            <w:del w:id="28204" w:author="Johnny Schultz" w:date="2020-02-12T15:55:00Z">
              <w:r w:rsidRPr="00A013FD">
                <w:rPr>
                  <w:rFonts w:asciiTheme="majorBidi" w:hAnsiTheme="majorBidi" w:cstheme="majorBidi"/>
                  <w:sz w:val="20"/>
                </w:rPr>
                <w:delText>CPM/QPSK</w:delText>
              </w:r>
            </w:del>
          </w:p>
        </w:tc>
        <w:tc>
          <w:tcPr>
            <w:tcW w:w="950" w:type="dxa"/>
          </w:tcPr>
          <w:p w14:paraId="0DD7E3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05" w:author="Johnny Schultz" w:date="2020-02-12T15:55:00Z"/>
                <w:rFonts w:asciiTheme="majorBidi" w:hAnsiTheme="majorBidi" w:cstheme="majorBidi"/>
                <w:sz w:val="20"/>
              </w:rPr>
            </w:pPr>
          </w:p>
        </w:tc>
      </w:tr>
      <w:tr w:rsidR="00A013FD" w:rsidRPr="00A013FD" w14:paraId="71AFDA98" w14:textId="77777777" w:rsidTr="00BF604E">
        <w:trPr>
          <w:jc w:val="center"/>
          <w:del w:id="28206" w:author="Johnny Schultz" w:date="2020-02-12T15:55:00Z"/>
        </w:trPr>
        <w:tc>
          <w:tcPr>
            <w:tcW w:w="3479" w:type="dxa"/>
          </w:tcPr>
          <w:p w14:paraId="722D35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07" w:author="Johnny Schultz" w:date="2020-02-12T15:55:00Z"/>
                <w:rFonts w:asciiTheme="majorBidi" w:hAnsiTheme="majorBidi" w:cstheme="majorBidi"/>
                <w:sz w:val="20"/>
              </w:rPr>
            </w:pPr>
            <w:del w:id="28208" w:author="Johnny Schultz" w:date="2020-02-12T15:55:00Z">
              <w:r w:rsidRPr="00A013FD">
                <w:rPr>
                  <w:rFonts w:asciiTheme="majorBidi" w:hAnsiTheme="majorBidi" w:cstheme="majorBidi"/>
                  <w:sz w:val="20"/>
                </w:rPr>
                <w:delText>Channel bits/symbol</w:delText>
              </w:r>
            </w:del>
          </w:p>
        </w:tc>
        <w:tc>
          <w:tcPr>
            <w:tcW w:w="3479" w:type="dxa"/>
          </w:tcPr>
          <w:p w14:paraId="4B600E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09" w:author="Johnny Schultz" w:date="2020-02-12T15:55:00Z"/>
                <w:rFonts w:asciiTheme="majorBidi" w:hAnsiTheme="majorBidi" w:cstheme="majorBidi"/>
                <w:sz w:val="20"/>
              </w:rPr>
            </w:pPr>
            <w:del w:id="28210" w:author="Johnny Schultz" w:date="2020-02-12T15:55:00Z">
              <w:r w:rsidRPr="00A013FD">
                <w:rPr>
                  <w:rFonts w:asciiTheme="majorBidi" w:hAnsiTheme="majorBidi" w:cstheme="majorBidi"/>
                  <w:sz w:val="20"/>
                </w:rPr>
                <w:delText>2</w:delText>
              </w:r>
            </w:del>
          </w:p>
        </w:tc>
        <w:tc>
          <w:tcPr>
            <w:tcW w:w="950" w:type="dxa"/>
          </w:tcPr>
          <w:p w14:paraId="3F1708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11" w:author="Johnny Schultz" w:date="2020-02-12T15:55:00Z"/>
                <w:rFonts w:asciiTheme="majorBidi" w:hAnsiTheme="majorBidi" w:cstheme="majorBidi"/>
                <w:sz w:val="20"/>
              </w:rPr>
            </w:pPr>
          </w:p>
        </w:tc>
      </w:tr>
      <w:tr w:rsidR="00A013FD" w:rsidRPr="00A013FD" w14:paraId="208F8F09" w14:textId="77777777" w:rsidTr="00BF604E">
        <w:trPr>
          <w:jc w:val="center"/>
          <w:del w:id="28212" w:author="Johnny Schultz" w:date="2020-02-12T15:55:00Z"/>
        </w:trPr>
        <w:tc>
          <w:tcPr>
            <w:tcW w:w="3479" w:type="dxa"/>
          </w:tcPr>
          <w:p w14:paraId="0261DD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13" w:author="Johnny Schultz" w:date="2020-02-12T15:55:00Z"/>
                <w:rFonts w:asciiTheme="majorBidi" w:hAnsiTheme="majorBidi" w:cstheme="majorBidi"/>
                <w:sz w:val="20"/>
              </w:rPr>
            </w:pPr>
            <w:del w:id="28214" w:author="Johnny Schultz" w:date="2020-02-12T15:55:00Z">
              <w:r w:rsidRPr="00A013FD">
                <w:rPr>
                  <w:rFonts w:asciiTheme="majorBidi" w:hAnsiTheme="majorBidi" w:cstheme="majorBidi"/>
                  <w:sz w:val="20"/>
                </w:rPr>
                <w:delText>FEC rate</w:delText>
              </w:r>
            </w:del>
          </w:p>
        </w:tc>
        <w:tc>
          <w:tcPr>
            <w:tcW w:w="3479" w:type="dxa"/>
          </w:tcPr>
          <w:p w14:paraId="7F6BE6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15" w:author="Johnny Schultz" w:date="2020-02-12T15:55:00Z"/>
                <w:rFonts w:asciiTheme="majorBidi" w:hAnsiTheme="majorBidi" w:cstheme="majorBidi"/>
                <w:sz w:val="20"/>
              </w:rPr>
            </w:pPr>
            <w:del w:id="28216" w:author="Johnny Schultz" w:date="2020-02-12T15:55:00Z">
              <w:r w:rsidRPr="00A013FD">
                <w:rPr>
                  <w:rFonts w:asciiTheme="majorBidi" w:hAnsiTheme="majorBidi" w:cstheme="majorBidi"/>
                  <w:sz w:val="20"/>
                </w:rPr>
                <w:delText>1/3</w:delText>
              </w:r>
            </w:del>
          </w:p>
        </w:tc>
        <w:tc>
          <w:tcPr>
            <w:tcW w:w="950" w:type="dxa"/>
          </w:tcPr>
          <w:p w14:paraId="6984A3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17" w:author="Johnny Schultz" w:date="2020-02-12T15:55:00Z"/>
                <w:rFonts w:asciiTheme="majorBidi" w:hAnsiTheme="majorBidi" w:cstheme="majorBidi"/>
                <w:sz w:val="20"/>
              </w:rPr>
            </w:pPr>
          </w:p>
        </w:tc>
      </w:tr>
      <w:tr w:rsidR="00A013FD" w:rsidRPr="00A013FD" w14:paraId="69648023" w14:textId="77777777" w:rsidTr="00BF604E">
        <w:trPr>
          <w:jc w:val="center"/>
          <w:del w:id="28218" w:author="Johnny Schultz" w:date="2020-02-12T15:55:00Z"/>
        </w:trPr>
        <w:tc>
          <w:tcPr>
            <w:tcW w:w="3479" w:type="dxa"/>
          </w:tcPr>
          <w:p w14:paraId="3E6F0A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19" w:author="Johnny Schultz" w:date="2020-02-12T15:55:00Z"/>
                <w:rFonts w:asciiTheme="majorBidi" w:hAnsiTheme="majorBidi" w:cstheme="majorBidi"/>
                <w:sz w:val="20"/>
              </w:rPr>
            </w:pPr>
            <w:del w:id="28220" w:author="Johnny Schultz" w:date="2020-02-12T15:55:00Z">
              <w:r w:rsidRPr="00A013FD">
                <w:rPr>
                  <w:rFonts w:asciiTheme="majorBidi" w:hAnsiTheme="majorBidi" w:cstheme="majorBidi"/>
                  <w:sz w:val="20"/>
                </w:rPr>
                <w:delText>Information rate/user</w:delText>
              </w:r>
            </w:del>
          </w:p>
        </w:tc>
        <w:tc>
          <w:tcPr>
            <w:tcW w:w="3479" w:type="dxa"/>
          </w:tcPr>
          <w:p w14:paraId="44FCA1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21" w:author="Johnny Schultz" w:date="2020-02-12T15:55:00Z"/>
                <w:rFonts w:asciiTheme="majorBidi" w:hAnsiTheme="majorBidi" w:cstheme="majorBidi"/>
                <w:sz w:val="20"/>
              </w:rPr>
            </w:pPr>
            <w:del w:id="28222" w:author="Johnny Schultz" w:date="2020-02-12T15:55:00Z">
              <w:r w:rsidRPr="00A013FD">
                <w:rPr>
                  <w:rFonts w:asciiTheme="majorBidi" w:hAnsiTheme="majorBidi" w:cstheme="majorBidi"/>
                  <w:sz w:val="20"/>
                </w:rPr>
                <w:delText>1.60</w:delText>
              </w:r>
            </w:del>
          </w:p>
        </w:tc>
        <w:tc>
          <w:tcPr>
            <w:tcW w:w="950" w:type="dxa"/>
          </w:tcPr>
          <w:p w14:paraId="2ABB2A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23" w:author="Johnny Schultz" w:date="2020-02-12T15:55:00Z"/>
                <w:rFonts w:asciiTheme="majorBidi" w:hAnsiTheme="majorBidi" w:cstheme="majorBidi"/>
                <w:sz w:val="20"/>
              </w:rPr>
            </w:pPr>
            <w:del w:id="28224" w:author="Johnny Schultz" w:date="2020-02-12T15:55:00Z">
              <w:r w:rsidRPr="00A013FD">
                <w:rPr>
                  <w:rFonts w:asciiTheme="majorBidi" w:hAnsiTheme="majorBidi" w:cstheme="majorBidi"/>
                  <w:sz w:val="20"/>
                </w:rPr>
                <w:delText>kbits/s</w:delText>
              </w:r>
            </w:del>
          </w:p>
        </w:tc>
      </w:tr>
      <w:tr w:rsidR="00A013FD" w:rsidRPr="00A013FD" w14:paraId="4A7764C5" w14:textId="77777777" w:rsidTr="00BF604E">
        <w:trPr>
          <w:jc w:val="center"/>
          <w:del w:id="28225" w:author="Johnny Schultz" w:date="2020-02-12T15:55:00Z"/>
        </w:trPr>
        <w:tc>
          <w:tcPr>
            <w:tcW w:w="3479" w:type="dxa"/>
          </w:tcPr>
          <w:p w14:paraId="4F949D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26" w:author="Johnny Schultz" w:date="2020-02-12T15:55:00Z"/>
                <w:rFonts w:asciiTheme="majorBidi" w:hAnsiTheme="majorBidi" w:cstheme="majorBidi"/>
                <w:sz w:val="20"/>
              </w:rPr>
            </w:pPr>
            <w:del w:id="28227" w:author="Johnny Schultz" w:date="2020-02-12T15:55:00Z">
              <w:r w:rsidRPr="00A013FD">
                <w:rPr>
                  <w:rFonts w:asciiTheme="majorBidi" w:hAnsiTheme="majorBidi" w:cstheme="majorBidi"/>
                  <w:i/>
                  <w:iCs/>
                  <w:sz w:val="20"/>
                </w:rPr>
                <w:delText>E</w:delText>
              </w:r>
              <w:r w:rsidRPr="00A013FD">
                <w:rPr>
                  <w:rFonts w:asciiTheme="majorBidi" w:hAnsiTheme="majorBidi" w:cstheme="majorBidi"/>
                  <w:i/>
                  <w:iCs/>
                  <w:sz w:val="20"/>
                  <w:vertAlign w:val="subscript"/>
                </w:rPr>
                <w:delText>b</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vertAlign w:val="subscript"/>
                </w:rPr>
                <w:delText>0</w:delText>
              </w:r>
            </w:del>
          </w:p>
        </w:tc>
        <w:tc>
          <w:tcPr>
            <w:tcW w:w="3479" w:type="dxa"/>
          </w:tcPr>
          <w:p w14:paraId="137968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28" w:author="Johnny Schultz" w:date="2020-02-12T15:55:00Z"/>
                <w:rFonts w:asciiTheme="majorBidi" w:hAnsiTheme="majorBidi" w:cstheme="majorBidi"/>
                <w:sz w:val="20"/>
              </w:rPr>
            </w:pPr>
            <w:del w:id="28229" w:author="Johnny Schultz" w:date="2020-02-12T15:55:00Z">
              <w:r w:rsidRPr="00A013FD">
                <w:rPr>
                  <w:rFonts w:asciiTheme="majorBidi" w:hAnsiTheme="majorBidi" w:cstheme="majorBidi"/>
                  <w:sz w:val="20"/>
                </w:rPr>
                <w:delText>41.0</w:delText>
              </w:r>
            </w:del>
          </w:p>
        </w:tc>
        <w:tc>
          <w:tcPr>
            <w:tcW w:w="950" w:type="dxa"/>
          </w:tcPr>
          <w:p w14:paraId="339A88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30" w:author="Johnny Schultz" w:date="2020-02-12T15:55:00Z"/>
                <w:rFonts w:asciiTheme="majorBidi" w:hAnsiTheme="majorBidi" w:cstheme="majorBidi"/>
                <w:sz w:val="20"/>
              </w:rPr>
            </w:pPr>
            <w:del w:id="28231" w:author="Johnny Schultz" w:date="2020-02-12T15:55:00Z">
              <w:r w:rsidRPr="00A013FD">
                <w:rPr>
                  <w:rFonts w:asciiTheme="majorBidi" w:hAnsiTheme="majorBidi" w:cstheme="majorBidi"/>
                  <w:sz w:val="20"/>
                </w:rPr>
                <w:delText>dB</w:delText>
              </w:r>
            </w:del>
          </w:p>
        </w:tc>
      </w:tr>
      <w:tr w:rsidR="00A013FD" w:rsidRPr="00A013FD" w14:paraId="128D7899" w14:textId="77777777" w:rsidTr="00BF604E">
        <w:trPr>
          <w:jc w:val="center"/>
          <w:del w:id="28232" w:author="Johnny Schultz" w:date="2020-02-12T15:55:00Z"/>
        </w:trPr>
        <w:tc>
          <w:tcPr>
            <w:tcW w:w="3479" w:type="dxa"/>
          </w:tcPr>
          <w:p w14:paraId="6161B7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33" w:author="Johnny Schultz" w:date="2020-02-12T15:55:00Z"/>
                <w:rFonts w:asciiTheme="majorBidi" w:hAnsiTheme="majorBidi" w:cstheme="majorBidi"/>
                <w:sz w:val="20"/>
              </w:rPr>
            </w:pPr>
            <w:del w:id="28234" w:author="Johnny Schultz" w:date="2020-02-12T15:55:00Z">
              <w:r w:rsidRPr="00A013FD">
                <w:rPr>
                  <w:rFonts w:asciiTheme="majorBidi" w:hAnsiTheme="majorBidi" w:cstheme="majorBidi"/>
                  <w:sz w:val="20"/>
                </w:rPr>
                <w:delText>Channel Rice factor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M</w:delText>
              </w:r>
              <w:r w:rsidRPr="00A013FD">
                <w:rPr>
                  <w:rFonts w:asciiTheme="majorBidi" w:hAnsiTheme="majorBidi" w:cstheme="majorBidi"/>
                  <w:sz w:val="20"/>
                </w:rPr>
                <w:delText>)</w:delText>
              </w:r>
            </w:del>
          </w:p>
        </w:tc>
        <w:tc>
          <w:tcPr>
            <w:tcW w:w="3479" w:type="dxa"/>
          </w:tcPr>
          <w:p w14:paraId="7CD606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35" w:author="Johnny Schultz" w:date="2020-02-12T15:55:00Z"/>
                <w:rFonts w:asciiTheme="majorBidi" w:hAnsiTheme="majorBidi" w:cstheme="majorBidi"/>
                <w:sz w:val="20"/>
              </w:rPr>
            </w:pPr>
            <w:del w:id="28236" w:author="Johnny Schultz" w:date="2020-02-12T15:55:00Z">
              <w:r w:rsidRPr="00A013FD">
                <w:rPr>
                  <w:rFonts w:asciiTheme="majorBidi" w:hAnsiTheme="majorBidi" w:cstheme="majorBidi"/>
                  <w:sz w:val="20"/>
                </w:rPr>
                <w:delText>10</w:delText>
              </w:r>
            </w:del>
          </w:p>
        </w:tc>
        <w:tc>
          <w:tcPr>
            <w:tcW w:w="950" w:type="dxa"/>
          </w:tcPr>
          <w:p w14:paraId="39D099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37" w:author="Johnny Schultz" w:date="2020-02-12T15:55:00Z"/>
                <w:rFonts w:asciiTheme="majorBidi" w:hAnsiTheme="majorBidi" w:cstheme="majorBidi"/>
                <w:sz w:val="20"/>
              </w:rPr>
            </w:pPr>
            <w:del w:id="28238" w:author="Johnny Schultz" w:date="2020-02-12T15:55:00Z">
              <w:r w:rsidRPr="00A013FD">
                <w:rPr>
                  <w:rFonts w:asciiTheme="majorBidi" w:hAnsiTheme="majorBidi" w:cstheme="majorBidi"/>
                  <w:sz w:val="20"/>
                </w:rPr>
                <w:delText>dB</w:delText>
              </w:r>
            </w:del>
          </w:p>
        </w:tc>
      </w:tr>
      <w:tr w:rsidR="00A013FD" w:rsidRPr="00A013FD" w14:paraId="25EDD767" w14:textId="77777777" w:rsidTr="00BF604E">
        <w:trPr>
          <w:jc w:val="center"/>
          <w:del w:id="28239" w:author="Johnny Schultz" w:date="2020-02-12T15:55:00Z"/>
        </w:trPr>
        <w:tc>
          <w:tcPr>
            <w:tcW w:w="3479" w:type="dxa"/>
          </w:tcPr>
          <w:p w14:paraId="585841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40" w:author="Johnny Schultz" w:date="2020-02-12T15:55:00Z"/>
                <w:rFonts w:asciiTheme="majorBidi" w:hAnsiTheme="majorBidi" w:cstheme="majorBidi"/>
                <w:sz w:val="20"/>
              </w:rPr>
            </w:pPr>
            <w:del w:id="28241" w:author="Johnny Schultz" w:date="2020-02-12T15:55:00Z">
              <w:r w:rsidRPr="00A013FD">
                <w:rPr>
                  <w:rFonts w:asciiTheme="majorBidi" w:hAnsiTheme="majorBidi" w:cstheme="majorBidi"/>
                  <w:sz w:val="20"/>
                </w:rPr>
                <w:delText>Channel fading bandwidth</w:delText>
              </w:r>
            </w:del>
          </w:p>
        </w:tc>
        <w:tc>
          <w:tcPr>
            <w:tcW w:w="3479" w:type="dxa"/>
          </w:tcPr>
          <w:p w14:paraId="4CD0D7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42" w:author="Johnny Schultz" w:date="2020-02-12T15:55:00Z"/>
                <w:rFonts w:asciiTheme="majorBidi" w:hAnsiTheme="majorBidi" w:cstheme="majorBidi"/>
                <w:sz w:val="20"/>
              </w:rPr>
            </w:pPr>
            <w:del w:id="28243" w:author="Johnny Schultz" w:date="2020-02-12T15:55:00Z">
              <w:r w:rsidRPr="00A013FD">
                <w:rPr>
                  <w:rFonts w:asciiTheme="majorBidi" w:hAnsiTheme="majorBidi" w:cstheme="majorBidi"/>
                  <w:sz w:val="20"/>
                </w:rPr>
                <w:delText>3</w:delText>
              </w:r>
            </w:del>
          </w:p>
        </w:tc>
        <w:tc>
          <w:tcPr>
            <w:tcW w:w="950" w:type="dxa"/>
          </w:tcPr>
          <w:p w14:paraId="02F256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44" w:author="Johnny Schultz" w:date="2020-02-12T15:55:00Z"/>
                <w:rFonts w:asciiTheme="majorBidi" w:hAnsiTheme="majorBidi" w:cstheme="majorBidi"/>
                <w:sz w:val="20"/>
              </w:rPr>
            </w:pPr>
            <w:del w:id="28245" w:author="Johnny Schultz" w:date="2020-02-12T15:55:00Z">
              <w:r w:rsidRPr="00A013FD">
                <w:rPr>
                  <w:rFonts w:asciiTheme="majorBidi" w:hAnsiTheme="majorBidi" w:cstheme="majorBidi"/>
                  <w:sz w:val="20"/>
                </w:rPr>
                <w:delText>Hz</w:delText>
              </w:r>
            </w:del>
          </w:p>
        </w:tc>
      </w:tr>
      <w:tr w:rsidR="00A013FD" w:rsidRPr="00A013FD" w14:paraId="0B85739D" w14:textId="77777777" w:rsidTr="00BF604E">
        <w:trPr>
          <w:jc w:val="center"/>
          <w:del w:id="28246" w:author="Johnny Schultz" w:date="2020-02-12T15:55:00Z"/>
        </w:trPr>
        <w:tc>
          <w:tcPr>
            <w:tcW w:w="3479" w:type="dxa"/>
          </w:tcPr>
          <w:p w14:paraId="306D4E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47" w:author="Johnny Schultz" w:date="2020-02-12T15:55:00Z"/>
                <w:rFonts w:asciiTheme="majorBidi" w:hAnsiTheme="majorBidi" w:cstheme="majorBidi"/>
                <w:sz w:val="20"/>
              </w:rPr>
            </w:pPr>
            <w:del w:id="28248" w:author="Johnny Schultz" w:date="2020-02-12T15:55:00Z">
              <w:r w:rsidRPr="00A013FD">
                <w:rPr>
                  <w:rFonts w:asciiTheme="majorBidi" w:hAnsiTheme="majorBidi" w:cstheme="majorBidi"/>
                  <w:sz w:val="20"/>
                </w:rPr>
                <w:delText>Target frame error rate</w:delText>
              </w:r>
            </w:del>
          </w:p>
        </w:tc>
        <w:tc>
          <w:tcPr>
            <w:tcW w:w="3479" w:type="dxa"/>
          </w:tcPr>
          <w:p w14:paraId="6C78E5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49" w:author="Johnny Schultz" w:date="2020-02-12T15:55:00Z"/>
                <w:rFonts w:asciiTheme="majorBidi" w:hAnsiTheme="majorBidi" w:cstheme="majorBidi"/>
                <w:sz w:val="20"/>
              </w:rPr>
            </w:pPr>
            <w:del w:id="28250" w:author="Johnny Schultz" w:date="2020-02-12T15:55:00Z">
              <w:r w:rsidRPr="00A013FD">
                <w:rPr>
                  <w:rFonts w:asciiTheme="majorBidi" w:hAnsiTheme="majorBidi" w:cstheme="majorBidi"/>
                  <w:sz w:val="20"/>
                </w:rPr>
                <w:delText>&lt; 1.00</w:delText>
              </w:r>
            </w:del>
          </w:p>
        </w:tc>
        <w:tc>
          <w:tcPr>
            <w:tcW w:w="950" w:type="dxa"/>
          </w:tcPr>
          <w:p w14:paraId="750994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51" w:author="Johnny Schultz" w:date="2020-02-12T15:55:00Z"/>
                <w:rFonts w:asciiTheme="majorBidi" w:hAnsiTheme="majorBidi" w:cstheme="majorBidi"/>
                <w:sz w:val="20"/>
              </w:rPr>
            </w:pPr>
            <w:del w:id="28252" w:author="Johnny Schultz" w:date="2020-02-12T15:55:00Z">
              <w:r w:rsidRPr="00A013FD">
                <w:rPr>
                  <w:rFonts w:asciiTheme="majorBidi" w:hAnsiTheme="majorBidi" w:cstheme="majorBidi"/>
                  <w:sz w:val="20"/>
                </w:rPr>
                <w:delText>%</w:delText>
              </w:r>
            </w:del>
          </w:p>
        </w:tc>
      </w:tr>
      <w:tr w:rsidR="00A013FD" w:rsidRPr="00A013FD" w14:paraId="5B35D8B9" w14:textId="77777777" w:rsidTr="00BF604E">
        <w:trPr>
          <w:jc w:val="center"/>
          <w:del w:id="28253" w:author="Johnny Schultz" w:date="2020-02-12T15:55:00Z"/>
        </w:trPr>
        <w:tc>
          <w:tcPr>
            <w:tcW w:w="3479" w:type="dxa"/>
          </w:tcPr>
          <w:p w14:paraId="19B100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54" w:author="Johnny Schultz" w:date="2020-02-12T15:55:00Z"/>
                <w:rFonts w:asciiTheme="majorBidi" w:hAnsiTheme="majorBidi" w:cstheme="majorBidi"/>
                <w:sz w:val="20"/>
              </w:rPr>
            </w:pPr>
            <w:del w:id="28255" w:author="Johnny Schultz" w:date="2020-02-12T15:55:00Z">
              <w:r w:rsidRPr="00A013FD">
                <w:rPr>
                  <w:rFonts w:asciiTheme="majorBidi" w:hAnsiTheme="majorBidi" w:cstheme="majorBidi"/>
                  <w:sz w:val="20"/>
                </w:rPr>
                <w:delText>(spread) Preamble symbols</w:delText>
              </w:r>
            </w:del>
          </w:p>
        </w:tc>
        <w:tc>
          <w:tcPr>
            <w:tcW w:w="3479" w:type="dxa"/>
          </w:tcPr>
          <w:p w14:paraId="367151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56" w:author="Johnny Schultz" w:date="2020-02-12T15:55:00Z"/>
                <w:rFonts w:asciiTheme="majorBidi" w:hAnsiTheme="majorBidi" w:cstheme="majorBidi"/>
                <w:sz w:val="20"/>
              </w:rPr>
            </w:pPr>
            <w:del w:id="28257" w:author="Johnny Schultz" w:date="2020-02-12T15:55:00Z">
              <w:r w:rsidRPr="00A013FD">
                <w:rPr>
                  <w:rFonts w:asciiTheme="majorBidi" w:hAnsiTheme="majorBidi" w:cstheme="majorBidi"/>
                  <w:sz w:val="20"/>
                </w:rPr>
                <w:delText>64</w:delText>
              </w:r>
            </w:del>
          </w:p>
        </w:tc>
        <w:tc>
          <w:tcPr>
            <w:tcW w:w="950" w:type="dxa"/>
          </w:tcPr>
          <w:p w14:paraId="345C7D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58" w:author="Johnny Schultz" w:date="2020-02-12T15:55:00Z"/>
                <w:rFonts w:asciiTheme="majorBidi" w:hAnsiTheme="majorBidi" w:cstheme="majorBidi"/>
                <w:sz w:val="20"/>
              </w:rPr>
            </w:pPr>
            <w:del w:id="28259" w:author="Johnny Schultz" w:date="2020-02-12T15:55:00Z">
              <w:r w:rsidRPr="00A013FD">
                <w:rPr>
                  <w:rFonts w:asciiTheme="majorBidi" w:hAnsiTheme="majorBidi" w:cstheme="majorBidi"/>
                  <w:sz w:val="20"/>
                </w:rPr>
                <w:delText>symbols</w:delText>
              </w:r>
            </w:del>
          </w:p>
        </w:tc>
      </w:tr>
    </w:tbl>
    <w:p w14:paraId="3BC82738" w14:textId="77777777" w:rsidR="00A013FD" w:rsidRPr="00A013FD" w:rsidRDefault="00A013FD" w:rsidP="00A013FD">
      <w:pPr>
        <w:rPr>
          <w:del w:id="28260" w:author="Johnny Schultz" w:date="2020-02-12T15:55:00Z"/>
        </w:rPr>
      </w:pPr>
      <w:del w:id="28261" w:author="Johnny Schultz" w:date="2020-02-12T15:55:00Z">
        <w:r w:rsidRPr="00A013FD">
          <w:br w:type="page"/>
        </w:r>
      </w:del>
    </w:p>
    <w:p w14:paraId="08956C69" w14:textId="77777777" w:rsidR="00A013FD" w:rsidRPr="00A013FD" w:rsidRDefault="00A013FD" w:rsidP="00A013FD">
      <w:pPr>
        <w:keepNext/>
        <w:spacing w:before="560" w:after="120"/>
        <w:jc w:val="center"/>
        <w:rPr>
          <w:del w:id="28262" w:author="Johnny Schultz" w:date="2020-02-12T15:55:00Z"/>
          <w:caps/>
          <w:sz w:val="20"/>
        </w:rPr>
      </w:pPr>
      <w:del w:id="28263" w:author="Johnny Schultz" w:date="2020-02-12T15:55:00Z">
        <w:r w:rsidRPr="00A013FD">
          <w:rPr>
            <w:caps/>
            <w:sz w:val="20"/>
          </w:rPr>
          <w:delText>TABLE A5-7 (</w:delText>
        </w:r>
        <w:r w:rsidRPr="00A013FD">
          <w:rPr>
            <w:i/>
            <w:iCs/>
            <w:caps/>
            <w:sz w:val="20"/>
          </w:rPr>
          <w:delText>end</w:delText>
        </w:r>
        <w:r w:rsidRPr="00A013FD">
          <w:rPr>
            <w:caps/>
            <w:sz w:val="20"/>
          </w:rPr>
          <w:delText>)</w:delText>
        </w:r>
      </w:del>
    </w:p>
    <w:tbl>
      <w:tblPr>
        <w:tblStyle w:val="TableGrid"/>
        <w:tblW w:w="0" w:type="auto"/>
        <w:jc w:val="center"/>
        <w:tblLook w:val="04A0" w:firstRow="1" w:lastRow="0" w:firstColumn="1" w:lastColumn="0" w:noHBand="0" w:noVBand="1"/>
      </w:tblPr>
      <w:tblGrid>
        <w:gridCol w:w="3479"/>
        <w:gridCol w:w="3479"/>
        <w:gridCol w:w="950"/>
      </w:tblGrid>
      <w:tr w:rsidR="00A013FD" w:rsidRPr="00A013FD" w14:paraId="020543F1" w14:textId="77777777" w:rsidTr="00BF604E">
        <w:trPr>
          <w:jc w:val="center"/>
          <w:del w:id="28264" w:author="Johnny Schultz" w:date="2020-02-12T15:55:00Z"/>
        </w:trPr>
        <w:tc>
          <w:tcPr>
            <w:tcW w:w="3479" w:type="dxa"/>
          </w:tcPr>
          <w:p w14:paraId="676C9C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65" w:author="Johnny Schultz" w:date="2020-02-12T15:55:00Z"/>
                <w:rFonts w:asciiTheme="majorBidi" w:hAnsiTheme="majorBidi" w:cstheme="majorBidi"/>
                <w:sz w:val="20"/>
              </w:rPr>
            </w:pPr>
            <w:del w:id="28266" w:author="Johnny Schultz" w:date="2020-02-12T15:55:00Z">
              <w:r w:rsidRPr="00A013FD">
                <w:rPr>
                  <w:rFonts w:asciiTheme="majorBidi" w:hAnsiTheme="majorBidi" w:cstheme="majorBidi"/>
                  <w:sz w:val="20"/>
                </w:rPr>
                <w:delText>(spread) Preamble duration</w:delText>
              </w:r>
            </w:del>
          </w:p>
        </w:tc>
        <w:tc>
          <w:tcPr>
            <w:tcW w:w="3479" w:type="dxa"/>
          </w:tcPr>
          <w:p w14:paraId="4CB09F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67" w:author="Johnny Schultz" w:date="2020-02-12T15:55:00Z"/>
                <w:rFonts w:asciiTheme="majorBidi" w:hAnsiTheme="majorBidi" w:cstheme="majorBidi"/>
                <w:sz w:val="20"/>
              </w:rPr>
            </w:pPr>
            <w:del w:id="28268" w:author="Johnny Schultz" w:date="2020-02-12T15:55:00Z">
              <w:r w:rsidRPr="00A013FD">
                <w:rPr>
                  <w:rFonts w:asciiTheme="majorBidi" w:hAnsiTheme="majorBidi" w:cstheme="majorBidi"/>
                  <w:sz w:val="20"/>
                </w:rPr>
                <w:delText>26.67</w:delText>
              </w:r>
            </w:del>
          </w:p>
        </w:tc>
        <w:tc>
          <w:tcPr>
            <w:tcW w:w="950" w:type="dxa"/>
          </w:tcPr>
          <w:p w14:paraId="2ED37A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69" w:author="Johnny Schultz" w:date="2020-02-12T15:55:00Z"/>
                <w:rFonts w:asciiTheme="majorBidi" w:hAnsiTheme="majorBidi" w:cstheme="majorBidi"/>
                <w:sz w:val="20"/>
              </w:rPr>
            </w:pPr>
            <w:del w:id="28270" w:author="Johnny Schultz" w:date="2020-02-12T15:55:00Z">
              <w:r w:rsidRPr="00A013FD">
                <w:rPr>
                  <w:rFonts w:asciiTheme="majorBidi" w:hAnsiTheme="majorBidi" w:cstheme="majorBidi"/>
                  <w:sz w:val="20"/>
                </w:rPr>
                <w:delText>ms</w:delText>
              </w:r>
            </w:del>
          </w:p>
        </w:tc>
      </w:tr>
      <w:tr w:rsidR="00A013FD" w:rsidRPr="00A013FD" w14:paraId="4225A496" w14:textId="77777777" w:rsidTr="00BF604E">
        <w:trPr>
          <w:jc w:val="center"/>
          <w:del w:id="28271" w:author="Johnny Schultz" w:date="2020-02-12T15:55:00Z"/>
        </w:trPr>
        <w:tc>
          <w:tcPr>
            <w:tcW w:w="3479" w:type="dxa"/>
          </w:tcPr>
          <w:p w14:paraId="1F0C16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72" w:author="Johnny Schultz" w:date="2020-02-12T15:55:00Z"/>
                <w:rFonts w:asciiTheme="majorBidi" w:hAnsiTheme="majorBidi" w:cstheme="majorBidi"/>
                <w:sz w:val="20"/>
              </w:rPr>
            </w:pPr>
            <w:del w:id="28273" w:author="Johnny Schultz" w:date="2020-02-12T15:55:00Z">
              <w:r w:rsidRPr="00A013FD">
                <w:rPr>
                  <w:rFonts w:asciiTheme="majorBidi" w:hAnsiTheme="majorBidi" w:cstheme="majorBidi"/>
                  <w:sz w:val="20"/>
                </w:rPr>
                <w:delText>Preamble, Pilot and data duration of burst</w:delText>
              </w:r>
            </w:del>
          </w:p>
        </w:tc>
        <w:tc>
          <w:tcPr>
            <w:tcW w:w="3479" w:type="dxa"/>
          </w:tcPr>
          <w:p w14:paraId="2DC7C4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74" w:author="Johnny Schultz" w:date="2020-02-12T15:55:00Z"/>
                <w:rFonts w:asciiTheme="majorBidi" w:hAnsiTheme="majorBidi" w:cstheme="majorBidi"/>
                <w:sz w:val="20"/>
              </w:rPr>
            </w:pPr>
            <w:del w:id="28275" w:author="Johnny Schultz" w:date="2020-02-12T15:55:00Z">
              <w:r w:rsidRPr="00A013FD">
                <w:rPr>
                  <w:rFonts w:asciiTheme="majorBidi" w:hAnsiTheme="majorBidi" w:cstheme="majorBidi"/>
                  <w:sz w:val="20"/>
                </w:rPr>
                <w:delText>126.67</w:delText>
              </w:r>
            </w:del>
          </w:p>
        </w:tc>
        <w:tc>
          <w:tcPr>
            <w:tcW w:w="950" w:type="dxa"/>
          </w:tcPr>
          <w:p w14:paraId="63C971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76" w:author="Johnny Schultz" w:date="2020-02-12T15:55:00Z"/>
                <w:rFonts w:asciiTheme="majorBidi" w:hAnsiTheme="majorBidi" w:cstheme="majorBidi"/>
                <w:sz w:val="20"/>
              </w:rPr>
            </w:pPr>
            <w:del w:id="28277" w:author="Johnny Schultz" w:date="2020-02-12T15:55:00Z">
              <w:r w:rsidRPr="00A013FD">
                <w:rPr>
                  <w:rFonts w:asciiTheme="majorBidi" w:hAnsiTheme="majorBidi" w:cstheme="majorBidi"/>
                  <w:sz w:val="20"/>
                </w:rPr>
                <w:delText>ms</w:delText>
              </w:r>
            </w:del>
          </w:p>
        </w:tc>
      </w:tr>
      <w:tr w:rsidR="00A013FD" w:rsidRPr="00A013FD" w14:paraId="7F17CB3F" w14:textId="77777777" w:rsidTr="00BF604E">
        <w:trPr>
          <w:jc w:val="center"/>
          <w:del w:id="28278" w:author="Johnny Schultz" w:date="2020-02-12T15:55:00Z"/>
        </w:trPr>
        <w:tc>
          <w:tcPr>
            <w:tcW w:w="3479" w:type="dxa"/>
          </w:tcPr>
          <w:p w14:paraId="3927ED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79" w:author="Johnny Schultz" w:date="2020-02-12T15:55:00Z"/>
                <w:rFonts w:asciiTheme="majorBidi" w:hAnsiTheme="majorBidi" w:cstheme="majorBidi"/>
                <w:sz w:val="20"/>
              </w:rPr>
            </w:pPr>
            <w:del w:id="28280" w:author="Johnny Schultz" w:date="2020-02-12T15:55:00Z">
              <w:r w:rsidRPr="00A013FD">
                <w:rPr>
                  <w:rFonts w:asciiTheme="majorBidi" w:hAnsiTheme="majorBidi" w:cstheme="majorBidi"/>
                  <w:sz w:val="20"/>
                </w:rPr>
                <w:delText>Pilot duration</w:delText>
              </w:r>
            </w:del>
          </w:p>
        </w:tc>
        <w:tc>
          <w:tcPr>
            <w:tcW w:w="3479" w:type="dxa"/>
          </w:tcPr>
          <w:p w14:paraId="4BCF2D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81" w:author="Johnny Schultz" w:date="2020-02-12T15:55:00Z"/>
                <w:rFonts w:asciiTheme="majorBidi" w:hAnsiTheme="majorBidi" w:cstheme="majorBidi"/>
                <w:sz w:val="20"/>
              </w:rPr>
            </w:pPr>
            <w:del w:id="28282" w:author="Johnny Schultz" w:date="2020-02-12T15:55:00Z">
              <w:r w:rsidRPr="00A013FD">
                <w:rPr>
                  <w:rFonts w:asciiTheme="majorBidi" w:hAnsiTheme="majorBidi" w:cstheme="majorBidi"/>
                  <w:sz w:val="20"/>
                </w:rPr>
                <w:delText>10</w:delText>
              </w:r>
            </w:del>
          </w:p>
        </w:tc>
        <w:tc>
          <w:tcPr>
            <w:tcW w:w="950" w:type="dxa"/>
          </w:tcPr>
          <w:p w14:paraId="661643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83" w:author="Johnny Schultz" w:date="2020-02-12T15:55:00Z"/>
                <w:rFonts w:asciiTheme="majorBidi" w:hAnsiTheme="majorBidi" w:cstheme="majorBidi"/>
                <w:sz w:val="20"/>
              </w:rPr>
            </w:pPr>
            <w:del w:id="28284" w:author="Johnny Schultz" w:date="2020-02-12T15:55:00Z">
              <w:r w:rsidRPr="00A013FD">
                <w:rPr>
                  <w:rFonts w:asciiTheme="majorBidi" w:hAnsiTheme="majorBidi" w:cstheme="majorBidi"/>
                  <w:sz w:val="20"/>
                </w:rPr>
                <w:delText>ms</w:delText>
              </w:r>
            </w:del>
          </w:p>
        </w:tc>
      </w:tr>
      <w:tr w:rsidR="00A013FD" w:rsidRPr="00A013FD" w14:paraId="5DA21312" w14:textId="77777777" w:rsidTr="00BF604E">
        <w:trPr>
          <w:jc w:val="center"/>
          <w:del w:id="28285" w:author="Johnny Schultz" w:date="2020-02-12T15:55:00Z"/>
        </w:trPr>
        <w:tc>
          <w:tcPr>
            <w:tcW w:w="3479" w:type="dxa"/>
          </w:tcPr>
          <w:p w14:paraId="4EDD3B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86" w:author="Johnny Schultz" w:date="2020-02-12T15:55:00Z"/>
                <w:rFonts w:asciiTheme="majorBidi" w:hAnsiTheme="majorBidi" w:cstheme="majorBidi"/>
                <w:sz w:val="20"/>
              </w:rPr>
            </w:pPr>
            <w:del w:id="28287" w:author="Johnny Schultz" w:date="2020-02-12T15:55:00Z">
              <w:r w:rsidRPr="00A013FD">
                <w:rPr>
                  <w:rFonts w:asciiTheme="majorBidi" w:hAnsiTheme="majorBidi" w:cstheme="majorBidi"/>
                  <w:sz w:val="20"/>
                </w:rPr>
                <w:delText>Data duration</w:delText>
              </w:r>
            </w:del>
          </w:p>
        </w:tc>
        <w:tc>
          <w:tcPr>
            <w:tcW w:w="3479" w:type="dxa"/>
          </w:tcPr>
          <w:p w14:paraId="184280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88" w:author="Johnny Schultz" w:date="2020-02-12T15:55:00Z"/>
                <w:rFonts w:asciiTheme="majorBidi" w:hAnsiTheme="majorBidi" w:cstheme="majorBidi"/>
                <w:sz w:val="20"/>
              </w:rPr>
            </w:pPr>
            <w:del w:id="28289" w:author="Johnny Schultz" w:date="2020-02-12T15:55:00Z">
              <w:r w:rsidRPr="00A013FD">
                <w:rPr>
                  <w:rFonts w:asciiTheme="majorBidi" w:hAnsiTheme="majorBidi" w:cstheme="majorBidi"/>
                  <w:sz w:val="20"/>
                </w:rPr>
                <w:delText>90</w:delText>
              </w:r>
            </w:del>
          </w:p>
        </w:tc>
        <w:tc>
          <w:tcPr>
            <w:tcW w:w="950" w:type="dxa"/>
          </w:tcPr>
          <w:p w14:paraId="4A3E933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90" w:author="Johnny Schultz" w:date="2020-02-12T15:55:00Z"/>
                <w:rFonts w:asciiTheme="majorBidi" w:hAnsiTheme="majorBidi" w:cstheme="majorBidi"/>
                <w:sz w:val="20"/>
              </w:rPr>
            </w:pPr>
            <w:del w:id="28291" w:author="Johnny Schultz" w:date="2020-02-12T15:55:00Z">
              <w:r w:rsidRPr="00A013FD">
                <w:rPr>
                  <w:rFonts w:asciiTheme="majorBidi" w:hAnsiTheme="majorBidi" w:cstheme="majorBidi"/>
                  <w:sz w:val="20"/>
                </w:rPr>
                <w:delText>ms</w:delText>
              </w:r>
            </w:del>
          </w:p>
        </w:tc>
      </w:tr>
      <w:tr w:rsidR="00A013FD" w:rsidRPr="00A013FD" w14:paraId="2ACA9187" w14:textId="77777777" w:rsidTr="00BF604E">
        <w:trPr>
          <w:jc w:val="center"/>
          <w:del w:id="28292" w:author="Johnny Schultz" w:date="2020-02-12T15:55:00Z"/>
        </w:trPr>
        <w:tc>
          <w:tcPr>
            <w:tcW w:w="3479" w:type="dxa"/>
          </w:tcPr>
          <w:p w14:paraId="2DC289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93" w:author="Johnny Schultz" w:date="2020-02-12T15:55:00Z"/>
                <w:rFonts w:asciiTheme="majorBidi" w:hAnsiTheme="majorBidi" w:cstheme="majorBidi"/>
                <w:sz w:val="20"/>
              </w:rPr>
            </w:pPr>
            <w:del w:id="28294" w:author="Johnny Schultz" w:date="2020-02-12T15:55:00Z">
              <w:r w:rsidRPr="00A013FD">
                <w:rPr>
                  <w:rFonts w:asciiTheme="majorBidi" w:hAnsiTheme="majorBidi" w:cstheme="majorBidi"/>
                  <w:sz w:val="20"/>
                </w:rPr>
                <w:delText>Number of information bits</w:delText>
              </w:r>
            </w:del>
          </w:p>
        </w:tc>
        <w:tc>
          <w:tcPr>
            <w:tcW w:w="3479" w:type="dxa"/>
          </w:tcPr>
          <w:p w14:paraId="1B325A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95" w:author="Johnny Schultz" w:date="2020-02-12T15:55:00Z"/>
                <w:rFonts w:asciiTheme="majorBidi" w:hAnsiTheme="majorBidi" w:cstheme="majorBidi"/>
                <w:sz w:val="20"/>
              </w:rPr>
            </w:pPr>
            <w:del w:id="28296" w:author="Johnny Schultz" w:date="2020-02-12T15:55:00Z">
              <w:r w:rsidRPr="00A013FD">
                <w:rPr>
                  <w:rFonts w:asciiTheme="majorBidi" w:hAnsiTheme="majorBidi" w:cstheme="majorBidi"/>
                  <w:sz w:val="20"/>
                </w:rPr>
                <w:delText>144</w:delText>
              </w:r>
            </w:del>
          </w:p>
        </w:tc>
        <w:tc>
          <w:tcPr>
            <w:tcW w:w="950" w:type="dxa"/>
          </w:tcPr>
          <w:p w14:paraId="75D942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297" w:author="Johnny Schultz" w:date="2020-02-12T15:55:00Z"/>
                <w:rFonts w:asciiTheme="majorBidi" w:hAnsiTheme="majorBidi" w:cstheme="majorBidi"/>
                <w:sz w:val="20"/>
              </w:rPr>
            </w:pPr>
            <w:del w:id="28298" w:author="Johnny Schultz" w:date="2020-02-12T15:55:00Z">
              <w:r w:rsidRPr="00A013FD">
                <w:rPr>
                  <w:rFonts w:asciiTheme="majorBidi" w:hAnsiTheme="majorBidi" w:cstheme="majorBidi"/>
                  <w:sz w:val="20"/>
                </w:rPr>
                <w:delText>bits</w:delText>
              </w:r>
            </w:del>
          </w:p>
        </w:tc>
      </w:tr>
      <w:tr w:rsidR="00A013FD" w:rsidRPr="00A013FD" w14:paraId="1AB9356C" w14:textId="77777777" w:rsidTr="00BF604E">
        <w:trPr>
          <w:jc w:val="center"/>
          <w:del w:id="28299" w:author="Johnny Schultz" w:date="2020-02-12T15:55:00Z"/>
        </w:trPr>
        <w:tc>
          <w:tcPr>
            <w:tcW w:w="3479" w:type="dxa"/>
          </w:tcPr>
          <w:p w14:paraId="383DC2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00" w:author="Johnny Schultz" w:date="2020-02-12T15:55:00Z"/>
                <w:rFonts w:asciiTheme="majorBidi" w:hAnsiTheme="majorBidi" w:cstheme="majorBidi"/>
                <w:sz w:val="20"/>
              </w:rPr>
            </w:pPr>
            <w:del w:id="28301" w:author="Johnny Schultz" w:date="2020-02-12T15:55:00Z">
              <w:r w:rsidRPr="00A013FD">
                <w:rPr>
                  <w:rFonts w:asciiTheme="majorBidi" w:hAnsiTheme="majorBidi" w:cstheme="majorBidi"/>
                  <w:sz w:val="20"/>
                </w:rPr>
                <w:delText>Block interleaver width</w:delText>
              </w:r>
            </w:del>
          </w:p>
        </w:tc>
        <w:tc>
          <w:tcPr>
            <w:tcW w:w="3479" w:type="dxa"/>
          </w:tcPr>
          <w:p w14:paraId="34498C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02" w:author="Johnny Schultz" w:date="2020-02-12T15:55:00Z"/>
                <w:rFonts w:asciiTheme="majorBidi" w:hAnsiTheme="majorBidi" w:cstheme="majorBidi"/>
                <w:sz w:val="20"/>
              </w:rPr>
            </w:pPr>
            <w:del w:id="28303" w:author="Johnny Schultz" w:date="2020-02-12T15:55:00Z">
              <w:r w:rsidRPr="00A013FD">
                <w:rPr>
                  <w:rFonts w:asciiTheme="majorBidi" w:hAnsiTheme="majorBidi" w:cstheme="majorBidi"/>
                  <w:sz w:val="20"/>
                </w:rPr>
                <w:delText>16</w:delText>
              </w:r>
            </w:del>
          </w:p>
        </w:tc>
        <w:tc>
          <w:tcPr>
            <w:tcW w:w="950" w:type="dxa"/>
          </w:tcPr>
          <w:p w14:paraId="04A075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04" w:author="Johnny Schultz" w:date="2020-02-12T15:55:00Z"/>
                <w:rFonts w:asciiTheme="majorBidi" w:hAnsiTheme="majorBidi" w:cstheme="majorBidi"/>
                <w:sz w:val="20"/>
              </w:rPr>
            </w:pPr>
            <w:del w:id="28305" w:author="Johnny Schultz" w:date="2020-02-12T15:55:00Z">
              <w:r w:rsidRPr="00A013FD">
                <w:rPr>
                  <w:rFonts w:asciiTheme="majorBidi" w:hAnsiTheme="majorBidi" w:cstheme="majorBidi"/>
                  <w:sz w:val="20"/>
                </w:rPr>
                <w:delText>bits</w:delText>
              </w:r>
            </w:del>
          </w:p>
        </w:tc>
      </w:tr>
      <w:tr w:rsidR="00A013FD" w:rsidRPr="00A013FD" w14:paraId="3EF52CCB" w14:textId="77777777" w:rsidTr="00BF604E">
        <w:trPr>
          <w:jc w:val="center"/>
          <w:del w:id="28306" w:author="Johnny Schultz" w:date="2020-02-12T15:55:00Z"/>
        </w:trPr>
        <w:tc>
          <w:tcPr>
            <w:tcW w:w="3479" w:type="dxa"/>
          </w:tcPr>
          <w:p w14:paraId="4E4334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07" w:author="Johnny Schultz" w:date="2020-02-12T15:55:00Z"/>
                <w:rFonts w:asciiTheme="majorBidi" w:hAnsiTheme="majorBidi" w:cstheme="majorBidi"/>
                <w:sz w:val="20"/>
              </w:rPr>
            </w:pPr>
            <w:del w:id="28308" w:author="Johnny Schultz" w:date="2020-02-12T15:55:00Z">
              <w:r w:rsidRPr="00A013FD">
                <w:rPr>
                  <w:rFonts w:asciiTheme="majorBidi" w:hAnsiTheme="majorBidi" w:cstheme="majorBidi"/>
                  <w:sz w:val="20"/>
                </w:rPr>
                <w:delText>Block interleaver height</w:delText>
              </w:r>
            </w:del>
          </w:p>
        </w:tc>
        <w:tc>
          <w:tcPr>
            <w:tcW w:w="3479" w:type="dxa"/>
          </w:tcPr>
          <w:p w14:paraId="0352F1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09" w:author="Johnny Schultz" w:date="2020-02-12T15:55:00Z"/>
                <w:rFonts w:asciiTheme="majorBidi" w:hAnsiTheme="majorBidi" w:cstheme="majorBidi"/>
                <w:sz w:val="20"/>
              </w:rPr>
            </w:pPr>
            <w:del w:id="28310" w:author="Johnny Schultz" w:date="2020-02-12T15:55:00Z">
              <w:r w:rsidRPr="00A013FD">
                <w:rPr>
                  <w:rFonts w:asciiTheme="majorBidi" w:hAnsiTheme="majorBidi" w:cstheme="majorBidi"/>
                  <w:sz w:val="20"/>
                </w:rPr>
                <w:delText>27</w:delText>
              </w:r>
            </w:del>
          </w:p>
        </w:tc>
        <w:tc>
          <w:tcPr>
            <w:tcW w:w="950" w:type="dxa"/>
          </w:tcPr>
          <w:p w14:paraId="1FF617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11" w:author="Johnny Schultz" w:date="2020-02-12T15:55:00Z"/>
                <w:rFonts w:asciiTheme="majorBidi" w:hAnsiTheme="majorBidi" w:cstheme="majorBidi"/>
                <w:sz w:val="20"/>
              </w:rPr>
            </w:pPr>
            <w:del w:id="28312" w:author="Johnny Schultz" w:date="2020-02-12T15:55:00Z">
              <w:r w:rsidRPr="00A013FD">
                <w:rPr>
                  <w:rFonts w:asciiTheme="majorBidi" w:hAnsiTheme="majorBidi" w:cstheme="majorBidi"/>
                  <w:sz w:val="20"/>
                </w:rPr>
                <w:delText>bits</w:delText>
              </w:r>
            </w:del>
          </w:p>
        </w:tc>
      </w:tr>
      <w:tr w:rsidR="00A013FD" w:rsidRPr="00A013FD" w14:paraId="6310CFE6" w14:textId="77777777" w:rsidTr="00BF604E">
        <w:trPr>
          <w:jc w:val="center"/>
          <w:del w:id="28313" w:author="Johnny Schultz" w:date="2020-02-12T15:55:00Z"/>
        </w:trPr>
        <w:tc>
          <w:tcPr>
            <w:tcW w:w="3479" w:type="dxa"/>
          </w:tcPr>
          <w:p w14:paraId="5EC446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14" w:author="Johnny Schultz" w:date="2020-02-12T15:55:00Z"/>
                <w:rFonts w:asciiTheme="majorBidi" w:hAnsiTheme="majorBidi" w:cstheme="majorBidi"/>
                <w:sz w:val="20"/>
              </w:rPr>
            </w:pPr>
            <w:del w:id="28315" w:author="Johnny Schultz" w:date="2020-02-12T15:55:00Z">
              <w:r w:rsidRPr="00A013FD">
                <w:rPr>
                  <w:rFonts w:asciiTheme="majorBidi" w:hAnsiTheme="majorBidi" w:cstheme="majorBidi"/>
                  <w:sz w:val="20"/>
                </w:rPr>
                <w:delText>Number of info bytes</w:delText>
              </w:r>
            </w:del>
          </w:p>
        </w:tc>
        <w:tc>
          <w:tcPr>
            <w:tcW w:w="3479" w:type="dxa"/>
          </w:tcPr>
          <w:p w14:paraId="2AC441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16" w:author="Johnny Schultz" w:date="2020-02-12T15:55:00Z"/>
                <w:rFonts w:asciiTheme="majorBidi" w:hAnsiTheme="majorBidi" w:cstheme="majorBidi"/>
                <w:sz w:val="20"/>
              </w:rPr>
            </w:pPr>
            <w:del w:id="28317" w:author="Johnny Schultz" w:date="2020-02-12T15:55:00Z">
              <w:r w:rsidRPr="00A013FD">
                <w:rPr>
                  <w:rFonts w:asciiTheme="majorBidi" w:hAnsiTheme="majorBidi" w:cstheme="majorBidi"/>
                  <w:sz w:val="20"/>
                </w:rPr>
                <w:delText>18</w:delText>
              </w:r>
            </w:del>
          </w:p>
        </w:tc>
        <w:tc>
          <w:tcPr>
            <w:tcW w:w="950" w:type="dxa"/>
          </w:tcPr>
          <w:p w14:paraId="460904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18" w:author="Johnny Schultz" w:date="2020-02-12T15:55:00Z"/>
                <w:rFonts w:asciiTheme="majorBidi" w:hAnsiTheme="majorBidi" w:cstheme="majorBidi"/>
                <w:sz w:val="20"/>
              </w:rPr>
            </w:pPr>
            <w:del w:id="28319" w:author="Johnny Schultz" w:date="2020-02-12T15:55:00Z">
              <w:r w:rsidRPr="00A013FD">
                <w:rPr>
                  <w:rFonts w:asciiTheme="majorBidi" w:hAnsiTheme="majorBidi" w:cstheme="majorBidi"/>
                  <w:sz w:val="20"/>
                </w:rPr>
                <w:delText>bytes</w:delText>
              </w:r>
            </w:del>
          </w:p>
        </w:tc>
      </w:tr>
      <w:tr w:rsidR="00A013FD" w:rsidRPr="00A013FD" w14:paraId="64030D05" w14:textId="77777777" w:rsidTr="00BF604E">
        <w:trPr>
          <w:jc w:val="center"/>
          <w:del w:id="28320" w:author="Johnny Schultz" w:date="2020-02-12T15:55:00Z"/>
        </w:trPr>
        <w:tc>
          <w:tcPr>
            <w:tcW w:w="3479" w:type="dxa"/>
          </w:tcPr>
          <w:p w14:paraId="170485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21" w:author="Johnny Schultz" w:date="2020-02-12T15:55:00Z"/>
                <w:rFonts w:asciiTheme="majorBidi" w:hAnsiTheme="majorBidi" w:cstheme="majorBidi"/>
                <w:sz w:val="20"/>
              </w:rPr>
            </w:pPr>
            <w:del w:id="28322" w:author="Johnny Schultz" w:date="2020-02-12T15:55:00Z">
              <w:r w:rsidRPr="00A013FD">
                <w:rPr>
                  <w:rFonts w:asciiTheme="majorBidi" w:hAnsiTheme="majorBidi" w:cstheme="majorBidi"/>
                  <w:sz w:val="20"/>
                </w:rPr>
                <w:delText>Packet type field</w:delText>
              </w:r>
            </w:del>
          </w:p>
        </w:tc>
        <w:tc>
          <w:tcPr>
            <w:tcW w:w="3479" w:type="dxa"/>
          </w:tcPr>
          <w:p w14:paraId="2388C6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23" w:author="Johnny Schultz" w:date="2020-02-12T15:55:00Z"/>
                <w:rFonts w:asciiTheme="majorBidi" w:hAnsiTheme="majorBidi" w:cstheme="majorBidi"/>
                <w:sz w:val="20"/>
              </w:rPr>
            </w:pPr>
            <w:del w:id="28324" w:author="Johnny Schultz" w:date="2020-02-12T15:55:00Z">
              <w:r w:rsidRPr="00A013FD">
                <w:rPr>
                  <w:rFonts w:asciiTheme="majorBidi" w:hAnsiTheme="majorBidi" w:cstheme="majorBidi"/>
                  <w:sz w:val="20"/>
                </w:rPr>
                <w:delText>1</w:delText>
              </w:r>
            </w:del>
          </w:p>
        </w:tc>
        <w:tc>
          <w:tcPr>
            <w:tcW w:w="950" w:type="dxa"/>
          </w:tcPr>
          <w:p w14:paraId="512719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25" w:author="Johnny Schultz" w:date="2020-02-12T15:55:00Z"/>
                <w:rFonts w:asciiTheme="majorBidi" w:hAnsiTheme="majorBidi" w:cstheme="majorBidi"/>
                <w:sz w:val="20"/>
              </w:rPr>
            </w:pPr>
            <w:del w:id="28326" w:author="Johnny Schultz" w:date="2020-02-12T15:55:00Z">
              <w:r w:rsidRPr="00A013FD">
                <w:rPr>
                  <w:rFonts w:asciiTheme="majorBidi" w:hAnsiTheme="majorBidi" w:cstheme="majorBidi"/>
                  <w:sz w:val="20"/>
                </w:rPr>
                <w:delText>bytes</w:delText>
              </w:r>
            </w:del>
          </w:p>
        </w:tc>
      </w:tr>
      <w:tr w:rsidR="00A013FD" w:rsidRPr="00A013FD" w14:paraId="7DB4B088" w14:textId="77777777" w:rsidTr="00BF604E">
        <w:trPr>
          <w:jc w:val="center"/>
          <w:del w:id="28327" w:author="Johnny Schultz" w:date="2020-02-12T15:55:00Z"/>
        </w:trPr>
        <w:tc>
          <w:tcPr>
            <w:tcW w:w="3479" w:type="dxa"/>
          </w:tcPr>
          <w:p w14:paraId="641755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28" w:author="Johnny Schultz" w:date="2020-02-12T15:55:00Z"/>
                <w:rFonts w:asciiTheme="majorBidi" w:hAnsiTheme="majorBidi" w:cstheme="majorBidi"/>
                <w:sz w:val="20"/>
              </w:rPr>
            </w:pPr>
            <w:del w:id="28329" w:author="Johnny Schultz" w:date="2020-02-12T15:55:00Z">
              <w:r w:rsidRPr="00A013FD">
                <w:rPr>
                  <w:rFonts w:asciiTheme="majorBidi" w:hAnsiTheme="majorBidi" w:cstheme="majorBidi"/>
                  <w:sz w:val="20"/>
                </w:rPr>
                <w:delText>Ship ID field</w:delText>
              </w:r>
            </w:del>
          </w:p>
        </w:tc>
        <w:tc>
          <w:tcPr>
            <w:tcW w:w="3479" w:type="dxa"/>
          </w:tcPr>
          <w:p w14:paraId="6E3523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30" w:author="Johnny Schultz" w:date="2020-02-12T15:55:00Z"/>
                <w:rFonts w:asciiTheme="majorBidi" w:hAnsiTheme="majorBidi" w:cstheme="majorBidi"/>
                <w:sz w:val="20"/>
              </w:rPr>
            </w:pPr>
            <w:del w:id="28331" w:author="Johnny Schultz" w:date="2020-02-12T15:55:00Z">
              <w:r w:rsidRPr="00A013FD">
                <w:rPr>
                  <w:rFonts w:asciiTheme="majorBidi" w:hAnsiTheme="majorBidi" w:cstheme="majorBidi"/>
                  <w:sz w:val="20"/>
                </w:rPr>
                <w:delText>4</w:delText>
              </w:r>
            </w:del>
          </w:p>
        </w:tc>
        <w:tc>
          <w:tcPr>
            <w:tcW w:w="950" w:type="dxa"/>
          </w:tcPr>
          <w:p w14:paraId="07AFC8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32" w:author="Johnny Schultz" w:date="2020-02-12T15:55:00Z"/>
                <w:rFonts w:asciiTheme="majorBidi" w:hAnsiTheme="majorBidi" w:cstheme="majorBidi"/>
                <w:sz w:val="20"/>
              </w:rPr>
            </w:pPr>
            <w:del w:id="28333" w:author="Johnny Schultz" w:date="2020-02-12T15:55:00Z">
              <w:r w:rsidRPr="00A013FD">
                <w:rPr>
                  <w:rFonts w:asciiTheme="majorBidi" w:hAnsiTheme="majorBidi" w:cstheme="majorBidi"/>
                  <w:sz w:val="20"/>
                </w:rPr>
                <w:delText>bytes</w:delText>
              </w:r>
            </w:del>
          </w:p>
        </w:tc>
      </w:tr>
      <w:tr w:rsidR="00A013FD" w:rsidRPr="00A013FD" w14:paraId="416E4DDD" w14:textId="77777777" w:rsidTr="00BF604E">
        <w:trPr>
          <w:jc w:val="center"/>
          <w:del w:id="28334" w:author="Johnny Schultz" w:date="2020-02-12T15:55:00Z"/>
        </w:trPr>
        <w:tc>
          <w:tcPr>
            <w:tcW w:w="3479" w:type="dxa"/>
          </w:tcPr>
          <w:p w14:paraId="17E542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35" w:author="Johnny Schultz" w:date="2020-02-12T15:55:00Z"/>
                <w:rFonts w:asciiTheme="majorBidi" w:hAnsiTheme="majorBidi" w:cstheme="majorBidi"/>
                <w:sz w:val="20"/>
              </w:rPr>
            </w:pPr>
            <w:del w:id="28336" w:author="Johnny Schultz" w:date="2020-02-12T15:55:00Z">
              <w:r w:rsidRPr="00A013FD">
                <w:rPr>
                  <w:rFonts w:asciiTheme="majorBidi" w:hAnsiTheme="majorBidi" w:cstheme="majorBidi"/>
                  <w:sz w:val="20"/>
                </w:rPr>
                <w:delText>Destination short address</w:delText>
              </w:r>
            </w:del>
          </w:p>
        </w:tc>
        <w:tc>
          <w:tcPr>
            <w:tcW w:w="3479" w:type="dxa"/>
          </w:tcPr>
          <w:p w14:paraId="512B5A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37" w:author="Johnny Schultz" w:date="2020-02-12T15:55:00Z"/>
                <w:rFonts w:asciiTheme="majorBidi" w:hAnsiTheme="majorBidi" w:cstheme="majorBidi"/>
                <w:sz w:val="20"/>
              </w:rPr>
            </w:pPr>
            <w:del w:id="28338" w:author="Johnny Schultz" w:date="2020-02-12T15:55:00Z">
              <w:r w:rsidRPr="00A013FD">
                <w:rPr>
                  <w:rFonts w:asciiTheme="majorBidi" w:hAnsiTheme="majorBidi" w:cstheme="majorBidi"/>
                  <w:sz w:val="20"/>
                </w:rPr>
                <w:delText>2</w:delText>
              </w:r>
            </w:del>
          </w:p>
        </w:tc>
        <w:tc>
          <w:tcPr>
            <w:tcW w:w="950" w:type="dxa"/>
          </w:tcPr>
          <w:p w14:paraId="0728C0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39" w:author="Johnny Schultz" w:date="2020-02-12T15:55:00Z"/>
                <w:rFonts w:asciiTheme="majorBidi" w:hAnsiTheme="majorBidi" w:cstheme="majorBidi"/>
                <w:sz w:val="20"/>
              </w:rPr>
            </w:pPr>
            <w:del w:id="28340" w:author="Johnny Schultz" w:date="2020-02-12T15:55:00Z">
              <w:r w:rsidRPr="00A013FD">
                <w:rPr>
                  <w:rFonts w:asciiTheme="majorBidi" w:hAnsiTheme="majorBidi" w:cstheme="majorBidi"/>
                  <w:sz w:val="20"/>
                </w:rPr>
                <w:delText>bytes</w:delText>
              </w:r>
            </w:del>
          </w:p>
        </w:tc>
      </w:tr>
      <w:tr w:rsidR="00A013FD" w:rsidRPr="00A013FD" w14:paraId="388B0A47" w14:textId="77777777" w:rsidTr="00BF604E">
        <w:trPr>
          <w:jc w:val="center"/>
          <w:del w:id="28341" w:author="Johnny Schultz" w:date="2020-02-12T15:55:00Z"/>
        </w:trPr>
        <w:tc>
          <w:tcPr>
            <w:tcW w:w="3479" w:type="dxa"/>
          </w:tcPr>
          <w:p w14:paraId="3FADDC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42" w:author="Johnny Schultz" w:date="2020-02-12T15:55:00Z"/>
                <w:rFonts w:asciiTheme="majorBidi" w:hAnsiTheme="majorBidi" w:cstheme="majorBidi"/>
                <w:sz w:val="20"/>
              </w:rPr>
            </w:pPr>
            <w:del w:id="28343" w:author="Johnny Schultz" w:date="2020-02-12T15:55:00Z">
              <w:r w:rsidRPr="00A013FD">
                <w:rPr>
                  <w:rFonts w:asciiTheme="majorBidi" w:hAnsiTheme="majorBidi" w:cstheme="majorBidi"/>
                  <w:sz w:val="20"/>
                </w:rPr>
                <w:delText>Repeat transmission offset field</w:delText>
              </w:r>
            </w:del>
          </w:p>
        </w:tc>
        <w:tc>
          <w:tcPr>
            <w:tcW w:w="3479" w:type="dxa"/>
          </w:tcPr>
          <w:p w14:paraId="0BFD2D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44" w:author="Johnny Schultz" w:date="2020-02-12T15:55:00Z"/>
                <w:rFonts w:asciiTheme="majorBidi" w:hAnsiTheme="majorBidi" w:cstheme="majorBidi"/>
                <w:sz w:val="20"/>
              </w:rPr>
            </w:pPr>
            <w:del w:id="28345" w:author="Johnny Schultz" w:date="2020-02-12T15:55:00Z">
              <w:r w:rsidRPr="00A013FD">
                <w:rPr>
                  <w:rFonts w:asciiTheme="majorBidi" w:hAnsiTheme="majorBidi" w:cstheme="majorBidi"/>
                  <w:sz w:val="20"/>
                </w:rPr>
                <w:delText>2</w:delText>
              </w:r>
            </w:del>
          </w:p>
        </w:tc>
        <w:tc>
          <w:tcPr>
            <w:tcW w:w="950" w:type="dxa"/>
          </w:tcPr>
          <w:p w14:paraId="0AC166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46" w:author="Johnny Schultz" w:date="2020-02-12T15:55:00Z"/>
                <w:rFonts w:asciiTheme="majorBidi" w:hAnsiTheme="majorBidi" w:cstheme="majorBidi"/>
                <w:sz w:val="20"/>
              </w:rPr>
            </w:pPr>
            <w:del w:id="28347" w:author="Johnny Schultz" w:date="2020-02-12T15:55:00Z">
              <w:r w:rsidRPr="00A013FD">
                <w:rPr>
                  <w:rFonts w:asciiTheme="majorBidi" w:hAnsiTheme="majorBidi" w:cstheme="majorBidi"/>
                  <w:sz w:val="20"/>
                </w:rPr>
                <w:delText>bytes</w:delText>
              </w:r>
            </w:del>
          </w:p>
        </w:tc>
      </w:tr>
      <w:tr w:rsidR="00A013FD" w:rsidRPr="00A013FD" w14:paraId="7B05C704" w14:textId="77777777" w:rsidTr="00BF604E">
        <w:trPr>
          <w:jc w:val="center"/>
          <w:del w:id="28348" w:author="Johnny Schultz" w:date="2020-02-12T15:55:00Z"/>
        </w:trPr>
        <w:tc>
          <w:tcPr>
            <w:tcW w:w="3479" w:type="dxa"/>
          </w:tcPr>
          <w:p w14:paraId="49160C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49" w:author="Johnny Schultz" w:date="2020-02-12T15:55:00Z"/>
                <w:rFonts w:asciiTheme="majorBidi" w:hAnsiTheme="majorBidi" w:cstheme="majorBidi"/>
                <w:sz w:val="20"/>
              </w:rPr>
            </w:pPr>
            <w:del w:id="28350" w:author="Johnny Schultz" w:date="2020-02-12T15:55:00Z">
              <w:r w:rsidRPr="00A013FD">
                <w:rPr>
                  <w:rFonts w:asciiTheme="majorBidi" w:hAnsiTheme="majorBidi" w:cstheme="majorBidi"/>
                  <w:sz w:val="20"/>
                </w:rPr>
                <w:delText xml:space="preserve">Received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vertAlign w:val="subscript"/>
                </w:rPr>
                <w:delText>0</w:delText>
              </w:r>
              <w:r w:rsidRPr="00A013FD">
                <w:rPr>
                  <w:rFonts w:asciiTheme="majorBidi" w:hAnsiTheme="majorBidi" w:cstheme="majorBidi"/>
                  <w:sz w:val="20"/>
                </w:rPr>
                <w:delText xml:space="preserve"> field</w:delText>
              </w:r>
            </w:del>
          </w:p>
        </w:tc>
        <w:tc>
          <w:tcPr>
            <w:tcW w:w="3479" w:type="dxa"/>
          </w:tcPr>
          <w:p w14:paraId="6DF6DB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51" w:author="Johnny Schultz" w:date="2020-02-12T15:55:00Z"/>
                <w:rFonts w:asciiTheme="majorBidi" w:hAnsiTheme="majorBidi" w:cstheme="majorBidi"/>
                <w:sz w:val="20"/>
              </w:rPr>
            </w:pPr>
            <w:del w:id="28352" w:author="Johnny Schultz" w:date="2020-02-12T15:55:00Z">
              <w:r w:rsidRPr="00A013FD">
                <w:rPr>
                  <w:rFonts w:asciiTheme="majorBidi" w:hAnsiTheme="majorBidi" w:cstheme="majorBidi"/>
                  <w:sz w:val="20"/>
                </w:rPr>
                <w:delText>1</w:delText>
              </w:r>
            </w:del>
          </w:p>
        </w:tc>
        <w:tc>
          <w:tcPr>
            <w:tcW w:w="950" w:type="dxa"/>
          </w:tcPr>
          <w:p w14:paraId="32622A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53" w:author="Johnny Schultz" w:date="2020-02-12T15:55:00Z"/>
                <w:rFonts w:asciiTheme="majorBidi" w:hAnsiTheme="majorBidi" w:cstheme="majorBidi"/>
                <w:sz w:val="20"/>
              </w:rPr>
            </w:pPr>
            <w:del w:id="28354" w:author="Johnny Schultz" w:date="2020-02-12T15:55:00Z">
              <w:r w:rsidRPr="00A013FD">
                <w:rPr>
                  <w:rFonts w:asciiTheme="majorBidi" w:hAnsiTheme="majorBidi" w:cstheme="majorBidi"/>
                  <w:sz w:val="20"/>
                </w:rPr>
                <w:delText>bytes</w:delText>
              </w:r>
            </w:del>
          </w:p>
        </w:tc>
      </w:tr>
      <w:tr w:rsidR="00A013FD" w:rsidRPr="00A013FD" w14:paraId="40F3BA84" w14:textId="77777777" w:rsidTr="00BF604E">
        <w:trPr>
          <w:jc w:val="center"/>
          <w:del w:id="28355" w:author="Johnny Schultz" w:date="2020-02-12T15:55:00Z"/>
        </w:trPr>
        <w:tc>
          <w:tcPr>
            <w:tcW w:w="3479" w:type="dxa"/>
          </w:tcPr>
          <w:p w14:paraId="27B0E6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56" w:author="Johnny Schultz" w:date="2020-02-12T15:55:00Z"/>
                <w:rFonts w:asciiTheme="majorBidi" w:hAnsiTheme="majorBidi" w:cstheme="majorBidi"/>
                <w:sz w:val="20"/>
              </w:rPr>
            </w:pPr>
            <w:del w:id="28357" w:author="Johnny Schultz" w:date="2020-02-12T15:55:00Z">
              <w:r w:rsidRPr="00A013FD">
                <w:rPr>
                  <w:rFonts w:asciiTheme="majorBidi" w:hAnsiTheme="majorBidi" w:cstheme="majorBidi"/>
                  <w:sz w:val="20"/>
                </w:rPr>
                <w:delText>Packet sequence number</w:delText>
              </w:r>
            </w:del>
          </w:p>
        </w:tc>
        <w:tc>
          <w:tcPr>
            <w:tcW w:w="3479" w:type="dxa"/>
          </w:tcPr>
          <w:p w14:paraId="487770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58" w:author="Johnny Schultz" w:date="2020-02-12T15:55:00Z"/>
                <w:rFonts w:asciiTheme="majorBidi" w:hAnsiTheme="majorBidi" w:cstheme="majorBidi"/>
                <w:sz w:val="20"/>
              </w:rPr>
            </w:pPr>
            <w:del w:id="28359" w:author="Johnny Schultz" w:date="2020-02-12T15:55:00Z">
              <w:r w:rsidRPr="00A013FD">
                <w:rPr>
                  <w:rFonts w:asciiTheme="majorBidi" w:hAnsiTheme="majorBidi" w:cstheme="majorBidi"/>
                  <w:sz w:val="20"/>
                </w:rPr>
                <w:delText>0</w:delText>
              </w:r>
            </w:del>
          </w:p>
        </w:tc>
        <w:tc>
          <w:tcPr>
            <w:tcW w:w="950" w:type="dxa"/>
          </w:tcPr>
          <w:p w14:paraId="291FB87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60" w:author="Johnny Schultz" w:date="2020-02-12T15:55:00Z"/>
                <w:rFonts w:asciiTheme="majorBidi" w:hAnsiTheme="majorBidi" w:cstheme="majorBidi"/>
                <w:sz w:val="20"/>
              </w:rPr>
            </w:pPr>
            <w:del w:id="28361" w:author="Johnny Schultz" w:date="2020-02-12T15:55:00Z">
              <w:r w:rsidRPr="00A013FD">
                <w:rPr>
                  <w:rFonts w:asciiTheme="majorBidi" w:hAnsiTheme="majorBidi" w:cstheme="majorBidi"/>
                  <w:sz w:val="20"/>
                </w:rPr>
                <w:delText>bytes</w:delText>
              </w:r>
            </w:del>
          </w:p>
        </w:tc>
      </w:tr>
      <w:tr w:rsidR="00A013FD" w:rsidRPr="00A013FD" w14:paraId="76561D09" w14:textId="77777777" w:rsidTr="00BF604E">
        <w:trPr>
          <w:jc w:val="center"/>
          <w:del w:id="28362" w:author="Johnny Schultz" w:date="2020-02-12T15:55:00Z"/>
        </w:trPr>
        <w:tc>
          <w:tcPr>
            <w:tcW w:w="3479" w:type="dxa"/>
          </w:tcPr>
          <w:p w14:paraId="614730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63" w:author="Johnny Schultz" w:date="2020-02-12T15:55:00Z"/>
                <w:rFonts w:asciiTheme="majorBidi" w:hAnsiTheme="majorBidi" w:cstheme="majorBidi"/>
                <w:sz w:val="20"/>
              </w:rPr>
            </w:pPr>
            <w:del w:id="28364" w:author="Johnny Schultz" w:date="2020-02-12T15:55:00Z">
              <w:r w:rsidRPr="00A013FD">
                <w:rPr>
                  <w:rFonts w:asciiTheme="majorBidi" w:hAnsiTheme="majorBidi" w:cstheme="majorBidi"/>
                  <w:sz w:val="20"/>
                </w:rPr>
                <w:delText>Transaction ID</w:delText>
              </w:r>
            </w:del>
          </w:p>
        </w:tc>
        <w:tc>
          <w:tcPr>
            <w:tcW w:w="3479" w:type="dxa"/>
          </w:tcPr>
          <w:p w14:paraId="0313AA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65" w:author="Johnny Schultz" w:date="2020-02-12T15:55:00Z"/>
                <w:rFonts w:asciiTheme="majorBidi" w:hAnsiTheme="majorBidi" w:cstheme="majorBidi"/>
                <w:sz w:val="20"/>
              </w:rPr>
            </w:pPr>
            <w:del w:id="28366" w:author="Johnny Schultz" w:date="2020-02-12T15:55:00Z">
              <w:r w:rsidRPr="00A013FD">
                <w:rPr>
                  <w:rFonts w:asciiTheme="majorBidi" w:hAnsiTheme="majorBidi" w:cstheme="majorBidi"/>
                  <w:sz w:val="20"/>
                </w:rPr>
                <w:delText>0</w:delText>
              </w:r>
            </w:del>
          </w:p>
        </w:tc>
        <w:tc>
          <w:tcPr>
            <w:tcW w:w="950" w:type="dxa"/>
          </w:tcPr>
          <w:p w14:paraId="2480A5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67" w:author="Johnny Schultz" w:date="2020-02-12T15:55:00Z"/>
                <w:rFonts w:asciiTheme="majorBidi" w:hAnsiTheme="majorBidi" w:cstheme="majorBidi"/>
                <w:sz w:val="20"/>
              </w:rPr>
            </w:pPr>
            <w:del w:id="28368" w:author="Johnny Schultz" w:date="2020-02-12T15:55:00Z">
              <w:r w:rsidRPr="00A013FD">
                <w:rPr>
                  <w:rFonts w:asciiTheme="majorBidi" w:hAnsiTheme="majorBidi" w:cstheme="majorBidi"/>
                  <w:sz w:val="20"/>
                </w:rPr>
                <w:delText>bytes</w:delText>
              </w:r>
            </w:del>
          </w:p>
        </w:tc>
      </w:tr>
      <w:tr w:rsidR="00A013FD" w:rsidRPr="00A013FD" w14:paraId="512CEAD0" w14:textId="77777777" w:rsidTr="00BF604E">
        <w:trPr>
          <w:jc w:val="center"/>
          <w:del w:id="28369" w:author="Johnny Schultz" w:date="2020-02-12T15:55:00Z"/>
        </w:trPr>
        <w:tc>
          <w:tcPr>
            <w:tcW w:w="3479" w:type="dxa"/>
          </w:tcPr>
          <w:p w14:paraId="60A4D1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70" w:author="Johnny Schultz" w:date="2020-02-12T15:55:00Z"/>
                <w:rFonts w:asciiTheme="majorBidi" w:hAnsiTheme="majorBidi" w:cstheme="majorBidi"/>
                <w:sz w:val="20"/>
              </w:rPr>
            </w:pPr>
            <w:del w:id="28371" w:author="Johnny Schultz" w:date="2020-02-12T15:55:00Z">
              <w:r w:rsidRPr="00A013FD">
                <w:rPr>
                  <w:rFonts w:asciiTheme="majorBidi" w:hAnsiTheme="majorBidi" w:cstheme="majorBidi"/>
                  <w:sz w:val="20"/>
                </w:rPr>
                <w:delText>CRC</w:delText>
              </w:r>
            </w:del>
          </w:p>
        </w:tc>
        <w:tc>
          <w:tcPr>
            <w:tcW w:w="3479" w:type="dxa"/>
          </w:tcPr>
          <w:p w14:paraId="2DF62B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72" w:author="Johnny Schultz" w:date="2020-02-12T15:55:00Z"/>
                <w:rFonts w:asciiTheme="majorBidi" w:hAnsiTheme="majorBidi" w:cstheme="majorBidi"/>
                <w:sz w:val="20"/>
              </w:rPr>
            </w:pPr>
            <w:del w:id="28373" w:author="Johnny Schultz" w:date="2020-02-12T15:55:00Z">
              <w:r w:rsidRPr="00A013FD">
                <w:rPr>
                  <w:rFonts w:asciiTheme="majorBidi" w:hAnsiTheme="majorBidi" w:cstheme="majorBidi"/>
                  <w:sz w:val="20"/>
                </w:rPr>
                <w:delText>4</w:delText>
              </w:r>
            </w:del>
          </w:p>
        </w:tc>
        <w:tc>
          <w:tcPr>
            <w:tcW w:w="950" w:type="dxa"/>
          </w:tcPr>
          <w:p w14:paraId="57F79C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74" w:author="Johnny Schultz" w:date="2020-02-12T15:55:00Z"/>
                <w:rFonts w:asciiTheme="majorBidi" w:hAnsiTheme="majorBidi" w:cstheme="majorBidi"/>
                <w:sz w:val="20"/>
              </w:rPr>
            </w:pPr>
            <w:del w:id="28375" w:author="Johnny Schultz" w:date="2020-02-12T15:55:00Z">
              <w:r w:rsidRPr="00A013FD">
                <w:rPr>
                  <w:rFonts w:asciiTheme="majorBidi" w:hAnsiTheme="majorBidi" w:cstheme="majorBidi"/>
                  <w:sz w:val="20"/>
                </w:rPr>
                <w:delText>bytes</w:delText>
              </w:r>
            </w:del>
          </w:p>
        </w:tc>
      </w:tr>
      <w:tr w:rsidR="00A013FD" w:rsidRPr="00A013FD" w14:paraId="3BBA227A" w14:textId="77777777" w:rsidTr="00BF604E">
        <w:trPr>
          <w:jc w:val="center"/>
          <w:del w:id="28376" w:author="Johnny Schultz" w:date="2020-02-12T15:55:00Z"/>
        </w:trPr>
        <w:tc>
          <w:tcPr>
            <w:tcW w:w="3479" w:type="dxa"/>
          </w:tcPr>
          <w:p w14:paraId="433905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77" w:author="Johnny Schultz" w:date="2020-02-12T15:55:00Z"/>
                <w:rFonts w:asciiTheme="majorBidi" w:hAnsiTheme="majorBidi" w:cstheme="majorBidi"/>
                <w:sz w:val="20"/>
              </w:rPr>
            </w:pPr>
            <w:del w:id="28378" w:author="Johnny Schultz" w:date="2020-02-12T15:55:00Z">
              <w:r w:rsidRPr="00A013FD">
                <w:rPr>
                  <w:rFonts w:asciiTheme="majorBidi" w:hAnsiTheme="majorBidi" w:cstheme="majorBidi"/>
                  <w:sz w:val="20"/>
                </w:rPr>
                <w:delText>Payload</w:delText>
              </w:r>
            </w:del>
          </w:p>
        </w:tc>
        <w:tc>
          <w:tcPr>
            <w:tcW w:w="3479" w:type="dxa"/>
          </w:tcPr>
          <w:p w14:paraId="7D84B0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79" w:author="Johnny Schultz" w:date="2020-02-12T15:55:00Z"/>
                <w:rFonts w:asciiTheme="majorBidi" w:hAnsiTheme="majorBidi" w:cstheme="majorBidi"/>
                <w:sz w:val="20"/>
              </w:rPr>
            </w:pPr>
            <w:del w:id="28380" w:author="Johnny Schultz" w:date="2020-02-12T15:55:00Z">
              <w:r w:rsidRPr="00A013FD">
                <w:rPr>
                  <w:rFonts w:asciiTheme="majorBidi" w:hAnsiTheme="majorBidi" w:cstheme="majorBidi"/>
                  <w:sz w:val="20"/>
                </w:rPr>
                <w:delText>4</w:delText>
              </w:r>
            </w:del>
          </w:p>
        </w:tc>
        <w:tc>
          <w:tcPr>
            <w:tcW w:w="950" w:type="dxa"/>
          </w:tcPr>
          <w:p w14:paraId="666495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81" w:author="Johnny Schultz" w:date="2020-02-12T15:55:00Z"/>
                <w:rFonts w:asciiTheme="majorBidi" w:hAnsiTheme="majorBidi" w:cstheme="majorBidi"/>
                <w:sz w:val="20"/>
              </w:rPr>
            </w:pPr>
            <w:del w:id="28382" w:author="Johnny Schultz" w:date="2020-02-12T15:55:00Z">
              <w:r w:rsidRPr="00A013FD">
                <w:rPr>
                  <w:rFonts w:asciiTheme="majorBidi" w:hAnsiTheme="majorBidi" w:cstheme="majorBidi"/>
                  <w:sz w:val="20"/>
                </w:rPr>
                <w:delText>bytes</w:delText>
              </w:r>
            </w:del>
          </w:p>
        </w:tc>
      </w:tr>
    </w:tbl>
    <w:p w14:paraId="6EC97616" w14:textId="77777777" w:rsidR="00A013FD" w:rsidRPr="00A013FD" w:rsidRDefault="00A013FD" w:rsidP="00A013FD">
      <w:pPr>
        <w:keepNext/>
        <w:keepLines/>
        <w:tabs>
          <w:tab w:val="clear" w:pos="1134"/>
          <w:tab w:val="left" w:pos="360"/>
        </w:tabs>
        <w:spacing w:before="200"/>
        <w:ind w:left="360" w:hanging="360"/>
        <w:outlineLvl w:val="2"/>
        <w:rPr>
          <w:del w:id="28383" w:author="Johnny Schultz" w:date="2020-02-12T15:55:00Z"/>
          <w:b/>
        </w:rPr>
      </w:pPr>
      <w:del w:id="28384" w:author="Johnny Schultz" w:date="2020-02-12T15:55:00Z">
        <w:r w:rsidRPr="00A013FD">
          <w:rPr>
            <w:b/>
          </w:rPr>
          <w:delText>2.7.3</w:delText>
        </w:r>
        <w:r w:rsidRPr="00A013FD">
          <w:rPr>
            <w:b/>
          </w:rPr>
          <w:tab/>
          <w:delText>VDE-SAT uplink PL-Frame format 3</w:delText>
        </w:r>
      </w:del>
    </w:p>
    <w:p w14:paraId="41C42D0B" w14:textId="77777777" w:rsidR="00A013FD" w:rsidRPr="00A013FD" w:rsidRDefault="00A013FD" w:rsidP="00A013FD">
      <w:pPr>
        <w:rPr>
          <w:del w:id="28385" w:author="Johnny Schultz" w:date="2020-02-12T15:55:00Z"/>
        </w:rPr>
      </w:pPr>
      <w:del w:id="28386" w:author="Johnny Schultz" w:date="2020-02-12T15:55:00Z">
        <w:r w:rsidRPr="00A013FD">
          <w:delText xml:space="preserve">The VDE-SAT uplink PL-Frame format 3 is provided in Table A5-8. </w:delText>
        </w:r>
      </w:del>
    </w:p>
    <w:p w14:paraId="1E00CD00" w14:textId="77777777" w:rsidR="00A013FD" w:rsidRPr="00A013FD" w:rsidRDefault="00A013FD" w:rsidP="00A013FD">
      <w:pPr>
        <w:keepNext/>
        <w:spacing w:before="560" w:after="120"/>
        <w:jc w:val="center"/>
        <w:rPr>
          <w:del w:id="28387" w:author="Johnny Schultz" w:date="2020-02-12T15:55:00Z"/>
          <w:caps/>
          <w:sz w:val="20"/>
        </w:rPr>
      </w:pPr>
      <w:del w:id="28388" w:author="Johnny Schultz" w:date="2020-02-12T15:55:00Z">
        <w:r w:rsidRPr="00A013FD">
          <w:rPr>
            <w:caps/>
            <w:sz w:val="20"/>
          </w:rPr>
          <w:delText>TABLE A5-8</w:delText>
        </w:r>
      </w:del>
    </w:p>
    <w:p w14:paraId="1FC52FDA" w14:textId="77777777" w:rsidR="00A013FD" w:rsidRPr="00A013FD" w:rsidRDefault="00A013FD" w:rsidP="00A013FD">
      <w:pPr>
        <w:keepNext/>
        <w:keepLines/>
        <w:spacing w:before="0" w:after="120"/>
        <w:jc w:val="center"/>
        <w:rPr>
          <w:del w:id="28389" w:author="Johnny Schultz" w:date="2020-02-12T15:55:00Z"/>
          <w:rFonts w:ascii="Times New Roman Bold" w:hAnsi="Times New Roman Bold"/>
          <w:b/>
          <w:sz w:val="20"/>
        </w:rPr>
      </w:pPr>
      <w:del w:id="28390" w:author="Johnny Schultz" w:date="2020-02-12T15:55:00Z">
        <w:r w:rsidRPr="00A013FD">
          <w:rPr>
            <w:rFonts w:ascii="Times New Roman Bold" w:hAnsi="Times New Roman Bold"/>
            <w:b/>
            <w:sz w:val="20"/>
          </w:rPr>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A013FD" w:rsidRPr="00A013FD" w14:paraId="4BBE4FA5" w14:textId="77777777" w:rsidTr="00BF604E">
        <w:trPr>
          <w:trHeight w:val="280"/>
          <w:jc w:val="center"/>
          <w:del w:id="28391" w:author="Johnny Schultz" w:date="2020-02-12T15:55:00Z"/>
        </w:trPr>
        <w:tc>
          <w:tcPr>
            <w:tcW w:w="2230" w:type="pct"/>
            <w:shd w:val="clear" w:color="auto" w:fill="auto"/>
            <w:noWrap/>
            <w:vAlign w:val="bottom"/>
          </w:tcPr>
          <w:p w14:paraId="6AC970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92" w:author="Johnny Schultz" w:date="2020-02-12T15:55:00Z"/>
                <w:sz w:val="20"/>
              </w:rPr>
            </w:pPr>
            <w:del w:id="28393" w:author="Johnny Schultz" w:date="2020-02-12T15:55:00Z">
              <w:r w:rsidRPr="00A013FD">
                <w:rPr>
                  <w:sz w:val="20"/>
                </w:rPr>
                <w:delText>Uplink format</w:delText>
              </w:r>
            </w:del>
          </w:p>
        </w:tc>
        <w:tc>
          <w:tcPr>
            <w:tcW w:w="2143" w:type="pct"/>
            <w:shd w:val="clear" w:color="auto" w:fill="auto"/>
            <w:noWrap/>
            <w:vAlign w:val="bottom"/>
          </w:tcPr>
          <w:p w14:paraId="4CE127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394" w:author="Johnny Schultz" w:date="2020-02-12T15:55:00Z"/>
                <w:sz w:val="20"/>
              </w:rPr>
            </w:pPr>
            <w:del w:id="28395" w:author="Johnny Schultz" w:date="2020-02-12T15:55:00Z">
              <w:r w:rsidRPr="00A013FD">
                <w:rPr>
                  <w:sz w:val="20"/>
                </w:rPr>
                <w:delText>3</w:delText>
              </w:r>
            </w:del>
          </w:p>
        </w:tc>
        <w:tc>
          <w:tcPr>
            <w:tcW w:w="627" w:type="pct"/>
            <w:vAlign w:val="bottom"/>
          </w:tcPr>
          <w:p w14:paraId="74BE83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396" w:author="Johnny Schultz" w:date="2020-02-12T15:55:00Z"/>
                <w:sz w:val="20"/>
              </w:rPr>
            </w:pPr>
          </w:p>
        </w:tc>
      </w:tr>
      <w:tr w:rsidR="00A013FD" w:rsidRPr="00A013FD" w14:paraId="62B63858" w14:textId="77777777" w:rsidTr="00BF604E">
        <w:trPr>
          <w:trHeight w:val="280"/>
          <w:jc w:val="center"/>
          <w:del w:id="28397" w:author="Johnny Schultz" w:date="2020-02-12T15:55:00Z"/>
        </w:trPr>
        <w:tc>
          <w:tcPr>
            <w:tcW w:w="2230" w:type="pct"/>
            <w:shd w:val="clear" w:color="auto" w:fill="auto"/>
            <w:noWrap/>
            <w:vAlign w:val="bottom"/>
          </w:tcPr>
          <w:p w14:paraId="5F0250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398" w:author="Johnny Schultz" w:date="2020-02-12T15:55:00Z"/>
                <w:sz w:val="20"/>
              </w:rPr>
            </w:pPr>
            <w:del w:id="28399" w:author="Johnny Schultz" w:date="2020-02-12T15:55:00Z">
              <w:r w:rsidRPr="00A013FD">
                <w:rPr>
                  <w:sz w:val="20"/>
                </w:rPr>
                <w:delText>Function</w:delText>
              </w:r>
            </w:del>
          </w:p>
        </w:tc>
        <w:tc>
          <w:tcPr>
            <w:tcW w:w="2143" w:type="pct"/>
            <w:shd w:val="clear" w:color="auto" w:fill="auto"/>
            <w:noWrap/>
            <w:vAlign w:val="bottom"/>
          </w:tcPr>
          <w:p w14:paraId="76DDA7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00" w:author="Johnny Schultz" w:date="2020-02-12T15:55:00Z"/>
                <w:sz w:val="20"/>
              </w:rPr>
            </w:pPr>
            <w:del w:id="28401" w:author="Johnny Schultz" w:date="2020-02-12T15:55:00Z">
              <w:r w:rsidRPr="00A013FD">
                <w:rPr>
                  <w:sz w:val="20"/>
                </w:rPr>
                <w:delText>TDMA (non-spread) random access, high margin</w:delText>
              </w:r>
            </w:del>
          </w:p>
        </w:tc>
        <w:tc>
          <w:tcPr>
            <w:tcW w:w="627" w:type="pct"/>
            <w:vAlign w:val="bottom"/>
          </w:tcPr>
          <w:p w14:paraId="306661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02" w:author="Johnny Schultz" w:date="2020-02-12T15:55:00Z"/>
                <w:sz w:val="20"/>
              </w:rPr>
            </w:pPr>
          </w:p>
        </w:tc>
      </w:tr>
      <w:tr w:rsidR="00A013FD" w:rsidRPr="00A013FD" w14:paraId="7FADB507" w14:textId="77777777" w:rsidTr="00BF604E">
        <w:trPr>
          <w:trHeight w:val="280"/>
          <w:jc w:val="center"/>
          <w:del w:id="28403" w:author="Johnny Schultz" w:date="2020-02-12T15:55:00Z"/>
        </w:trPr>
        <w:tc>
          <w:tcPr>
            <w:tcW w:w="2230" w:type="pct"/>
            <w:shd w:val="clear" w:color="auto" w:fill="auto"/>
            <w:noWrap/>
            <w:vAlign w:val="bottom"/>
          </w:tcPr>
          <w:p w14:paraId="039C7C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04" w:author="Johnny Schultz" w:date="2020-02-12T15:55:00Z"/>
                <w:sz w:val="20"/>
              </w:rPr>
            </w:pPr>
            <w:del w:id="28405" w:author="Johnny Schultz" w:date="2020-02-12T15:55:00Z">
              <w:r w:rsidRPr="00A013FD">
                <w:rPr>
                  <w:sz w:val="20"/>
                </w:rPr>
                <w:delText>Usage</w:delText>
              </w:r>
            </w:del>
          </w:p>
        </w:tc>
        <w:tc>
          <w:tcPr>
            <w:tcW w:w="2143" w:type="pct"/>
            <w:shd w:val="clear" w:color="auto" w:fill="auto"/>
            <w:noWrap/>
            <w:vAlign w:val="bottom"/>
          </w:tcPr>
          <w:p w14:paraId="256345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06" w:author="Johnny Schultz" w:date="2020-02-12T15:55:00Z"/>
                <w:sz w:val="20"/>
              </w:rPr>
            </w:pPr>
            <w:del w:id="28407" w:author="Johnny Schultz" w:date="2020-02-12T15:55:00Z">
              <w:r w:rsidRPr="00A013FD">
                <w:rPr>
                  <w:sz w:val="20"/>
                </w:rPr>
                <w:delText>Request, response, ACK and short message</w:delText>
              </w:r>
            </w:del>
          </w:p>
        </w:tc>
        <w:tc>
          <w:tcPr>
            <w:tcW w:w="627" w:type="pct"/>
            <w:vAlign w:val="bottom"/>
          </w:tcPr>
          <w:p w14:paraId="6C75D6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08" w:author="Johnny Schultz" w:date="2020-02-12T15:55:00Z"/>
                <w:sz w:val="20"/>
              </w:rPr>
            </w:pPr>
          </w:p>
        </w:tc>
      </w:tr>
      <w:tr w:rsidR="00A013FD" w:rsidRPr="00A013FD" w14:paraId="14E1F408" w14:textId="77777777" w:rsidTr="00BF604E">
        <w:trPr>
          <w:trHeight w:val="280"/>
          <w:jc w:val="center"/>
          <w:del w:id="28409" w:author="Johnny Schultz" w:date="2020-02-12T15:55:00Z"/>
        </w:trPr>
        <w:tc>
          <w:tcPr>
            <w:tcW w:w="2230" w:type="pct"/>
            <w:shd w:val="clear" w:color="auto" w:fill="auto"/>
            <w:noWrap/>
            <w:vAlign w:val="bottom"/>
          </w:tcPr>
          <w:p w14:paraId="4606C8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10" w:author="Johnny Schultz" w:date="2020-02-12T15:55:00Z"/>
                <w:sz w:val="20"/>
              </w:rPr>
            </w:pPr>
            <w:del w:id="28411" w:author="Johnny Schultz" w:date="2020-02-12T15:55:00Z">
              <w:r w:rsidRPr="00A013FD">
                <w:rPr>
                  <w:sz w:val="20"/>
                </w:rPr>
                <w:delText>Header value</w:delText>
              </w:r>
            </w:del>
          </w:p>
        </w:tc>
        <w:tc>
          <w:tcPr>
            <w:tcW w:w="2143" w:type="pct"/>
            <w:shd w:val="clear" w:color="auto" w:fill="auto"/>
            <w:noWrap/>
            <w:vAlign w:val="bottom"/>
          </w:tcPr>
          <w:p w14:paraId="0D46B3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12" w:author="Johnny Schultz" w:date="2020-02-12T15:55:00Z"/>
                <w:sz w:val="20"/>
              </w:rPr>
            </w:pPr>
            <w:del w:id="28413" w:author="Johnny Schultz" w:date="2020-02-12T15:55:00Z">
              <w:r w:rsidRPr="00A013FD">
                <w:rPr>
                  <w:sz w:val="20"/>
                </w:rPr>
                <w:sym w:font="Symbol" w:char="F0A2"/>
              </w:r>
              <w:r w:rsidRPr="00A013FD">
                <w:rPr>
                  <w:sz w:val="20"/>
                </w:rPr>
                <w:delText>43</w:delText>
              </w:r>
            </w:del>
          </w:p>
        </w:tc>
        <w:tc>
          <w:tcPr>
            <w:tcW w:w="627" w:type="pct"/>
            <w:vAlign w:val="bottom"/>
          </w:tcPr>
          <w:p w14:paraId="6C5506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14" w:author="Johnny Schultz" w:date="2020-02-12T15:55:00Z"/>
                <w:sz w:val="20"/>
              </w:rPr>
            </w:pPr>
            <w:del w:id="28415" w:author="Johnny Schultz" w:date="2020-02-12T15:55:00Z">
              <w:r w:rsidRPr="00A013FD">
                <w:rPr>
                  <w:sz w:val="20"/>
                </w:rPr>
                <w:delText>hex</w:delText>
              </w:r>
            </w:del>
          </w:p>
        </w:tc>
      </w:tr>
      <w:tr w:rsidR="00A013FD" w:rsidRPr="00A013FD" w14:paraId="2094C6D1" w14:textId="77777777" w:rsidTr="00BF604E">
        <w:trPr>
          <w:trHeight w:val="280"/>
          <w:jc w:val="center"/>
          <w:del w:id="28416" w:author="Johnny Schultz" w:date="2020-02-12T15:55:00Z"/>
        </w:trPr>
        <w:tc>
          <w:tcPr>
            <w:tcW w:w="2230" w:type="pct"/>
            <w:shd w:val="clear" w:color="auto" w:fill="auto"/>
            <w:noWrap/>
            <w:vAlign w:val="bottom"/>
          </w:tcPr>
          <w:p w14:paraId="3B5B8D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17" w:author="Johnny Schultz" w:date="2020-02-12T15:55:00Z"/>
                <w:sz w:val="20"/>
              </w:rPr>
            </w:pPr>
            <w:del w:id="28418" w:author="Johnny Schultz" w:date="2020-02-12T15:55:00Z">
              <w:r w:rsidRPr="00A013FD">
                <w:rPr>
                  <w:sz w:val="20"/>
                </w:rPr>
                <w:delText>Channel bandwidth</w:delText>
              </w:r>
            </w:del>
          </w:p>
        </w:tc>
        <w:tc>
          <w:tcPr>
            <w:tcW w:w="2143" w:type="pct"/>
            <w:shd w:val="clear" w:color="auto" w:fill="auto"/>
            <w:noWrap/>
            <w:vAlign w:val="bottom"/>
          </w:tcPr>
          <w:p w14:paraId="42401E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19" w:author="Johnny Schultz" w:date="2020-02-12T15:55:00Z"/>
                <w:sz w:val="20"/>
              </w:rPr>
            </w:pPr>
            <w:del w:id="28420" w:author="Johnny Schultz" w:date="2020-02-12T15:55:00Z">
              <w:r w:rsidRPr="00A013FD">
                <w:rPr>
                  <w:sz w:val="20"/>
                </w:rPr>
                <w:delText>50</w:delText>
              </w:r>
            </w:del>
          </w:p>
        </w:tc>
        <w:tc>
          <w:tcPr>
            <w:tcW w:w="627" w:type="pct"/>
            <w:vAlign w:val="bottom"/>
          </w:tcPr>
          <w:p w14:paraId="30E371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21" w:author="Johnny Schultz" w:date="2020-02-12T15:55:00Z"/>
                <w:sz w:val="20"/>
              </w:rPr>
            </w:pPr>
            <w:del w:id="28422" w:author="Johnny Schultz" w:date="2020-02-12T15:55:00Z">
              <w:r w:rsidRPr="00A013FD">
                <w:rPr>
                  <w:sz w:val="20"/>
                </w:rPr>
                <w:delText>kHz</w:delText>
              </w:r>
            </w:del>
          </w:p>
        </w:tc>
      </w:tr>
      <w:tr w:rsidR="00A013FD" w:rsidRPr="00A013FD" w14:paraId="695B16AD" w14:textId="77777777" w:rsidTr="00BF604E">
        <w:trPr>
          <w:trHeight w:val="280"/>
          <w:jc w:val="center"/>
          <w:del w:id="28423" w:author="Johnny Schultz" w:date="2020-02-12T15:55:00Z"/>
        </w:trPr>
        <w:tc>
          <w:tcPr>
            <w:tcW w:w="2230" w:type="pct"/>
            <w:shd w:val="clear" w:color="auto" w:fill="auto"/>
            <w:noWrap/>
            <w:vAlign w:val="bottom"/>
          </w:tcPr>
          <w:p w14:paraId="069BFF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24" w:author="Johnny Schultz" w:date="2020-02-12T15:55:00Z"/>
                <w:sz w:val="20"/>
              </w:rPr>
            </w:pPr>
            <w:del w:id="28425" w:author="Johnny Schultz" w:date="2020-02-12T15:55:00Z">
              <w:r w:rsidRPr="00A013FD">
                <w:rPr>
                  <w:sz w:val="20"/>
                </w:rPr>
                <w:delText>Slots available for RA</w:delText>
              </w:r>
            </w:del>
          </w:p>
        </w:tc>
        <w:tc>
          <w:tcPr>
            <w:tcW w:w="2143" w:type="pct"/>
            <w:shd w:val="clear" w:color="auto" w:fill="auto"/>
            <w:noWrap/>
            <w:vAlign w:val="bottom"/>
          </w:tcPr>
          <w:p w14:paraId="29B872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26" w:author="Johnny Schultz" w:date="2020-02-12T15:55:00Z"/>
                <w:sz w:val="20"/>
              </w:rPr>
            </w:pPr>
            <w:del w:id="28427" w:author="Johnny Schultz" w:date="2020-02-12T15:55:00Z">
              <w:r w:rsidRPr="00A013FD">
                <w:rPr>
                  <w:sz w:val="20"/>
                </w:rPr>
                <w:delText>30</w:delText>
              </w:r>
            </w:del>
          </w:p>
        </w:tc>
        <w:tc>
          <w:tcPr>
            <w:tcW w:w="627" w:type="pct"/>
            <w:vAlign w:val="bottom"/>
          </w:tcPr>
          <w:p w14:paraId="240831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28" w:author="Johnny Schultz" w:date="2020-02-12T15:55:00Z"/>
                <w:sz w:val="20"/>
              </w:rPr>
            </w:pPr>
            <w:del w:id="28429" w:author="Johnny Schultz" w:date="2020-02-12T15:55:00Z">
              <w:r w:rsidRPr="00A013FD">
                <w:rPr>
                  <w:sz w:val="20"/>
                </w:rPr>
                <w:delText>slots</w:delText>
              </w:r>
            </w:del>
          </w:p>
        </w:tc>
      </w:tr>
      <w:tr w:rsidR="00A013FD" w:rsidRPr="00A013FD" w14:paraId="79A168EF" w14:textId="77777777" w:rsidTr="00BF604E">
        <w:trPr>
          <w:trHeight w:val="280"/>
          <w:jc w:val="center"/>
          <w:del w:id="28430" w:author="Johnny Schultz" w:date="2020-02-12T15:55:00Z"/>
        </w:trPr>
        <w:tc>
          <w:tcPr>
            <w:tcW w:w="2230" w:type="pct"/>
            <w:shd w:val="clear" w:color="auto" w:fill="auto"/>
            <w:noWrap/>
            <w:vAlign w:val="bottom"/>
          </w:tcPr>
          <w:p w14:paraId="6681CC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31" w:author="Johnny Schultz" w:date="2020-02-12T15:55:00Z"/>
                <w:sz w:val="20"/>
              </w:rPr>
            </w:pPr>
            <w:del w:id="28432" w:author="Johnny Schultz" w:date="2020-02-12T15:55:00Z">
              <w:r w:rsidRPr="00A013FD">
                <w:rPr>
                  <w:sz w:val="20"/>
                </w:rPr>
                <w:delText xml:space="preserve">Unfaded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del>
          </w:p>
        </w:tc>
        <w:tc>
          <w:tcPr>
            <w:tcW w:w="2143" w:type="pct"/>
            <w:shd w:val="clear" w:color="auto" w:fill="auto"/>
            <w:noWrap/>
            <w:vAlign w:val="bottom"/>
          </w:tcPr>
          <w:p w14:paraId="1C99D7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33" w:author="Johnny Schultz" w:date="2020-02-12T15:55:00Z"/>
                <w:sz w:val="20"/>
              </w:rPr>
            </w:pPr>
            <w:del w:id="28434" w:author="Johnny Schultz" w:date="2020-02-12T15:55:00Z">
              <w:r w:rsidRPr="00A013FD">
                <w:rPr>
                  <w:sz w:val="20"/>
                </w:rPr>
                <w:delText>73.0</w:delText>
              </w:r>
            </w:del>
          </w:p>
        </w:tc>
        <w:tc>
          <w:tcPr>
            <w:tcW w:w="627" w:type="pct"/>
            <w:vAlign w:val="bottom"/>
          </w:tcPr>
          <w:p w14:paraId="54F297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35" w:author="Johnny Schultz" w:date="2020-02-12T15:55:00Z"/>
                <w:sz w:val="20"/>
              </w:rPr>
            </w:pPr>
            <w:del w:id="28436" w:author="Johnny Schultz" w:date="2020-02-12T15:55:00Z">
              <w:r w:rsidRPr="00A013FD">
                <w:rPr>
                  <w:sz w:val="20"/>
                </w:rPr>
                <w:delText>dBHz</w:delText>
              </w:r>
            </w:del>
          </w:p>
        </w:tc>
      </w:tr>
      <w:tr w:rsidR="00A013FD" w:rsidRPr="00A013FD" w14:paraId="6F2AFD94" w14:textId="77777777" w:rsidTr="00BF604E">
        <w:trPr>
          <w:trHeight w:val="280"/>
          <w:jc w:val="center"/>
          <w:del w:id="28437" w:author="Johnny Schultz" w:date="2020-02-12T15:55:00Z"/>
        </w:trPr>
        <w:tc>
          <w:tcPr>
            <w:tcW w:w="2230" w:type="pct"/>
            <w:shd w:val="clear" w:color="auto" w:fill="auto"/>
            <w:noWrap/>
            <w:vAlign w:val="bottom"/>
          </w:tcPr>
          <w:p w14:paraId="40438E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38" w:author="Johnny Schultz" w:date="2020-02-12T15:55:00Z"/>
                <w:sz w:val="20"/>
              </w:rPr>
            </w:pPr>
            <w:del w:id="28439" w:author="Johnny Schultz" w:date="2020-02-12T15:55:00Z">
              <w:r w:rsidRPr="00A013FD">
                <w:rPr>
                  <w:sz w:val="20"/>
                </w:rPr>
                <w:delText>Burst duration</w:delText>
              </w:r>
            </w:del>
          </w:p>
        </w:tc>
        <w:tc>
          <w:tcPr>
            <w:tcW w:w="2143" w:type="pct"/>
            <w:shd w:val="clear" w:color="auto" w:fill="auto"/>
            <w:noWrap/>
            <w:vAlign w:val="bottom"/>
          </w:tcPr>
          <w:p w14:paraId="7AB485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40" w:author="Johnny Schultz" w:date="2020-02-12T15:55:00Z"/>
                <w:sz w:val="20"/>
              </w:rPr>
            </w:pPr>
            <w:del w:id="28441" w:author="Johnny Schultz" w:date="2020-02-12T15:55:00Z">
              <w:r w:rsidRPr="00A013FD">
                <w:rPr>
                  <w:sz w:val="20"/>
                </w:rPr>
                <w:delText>1</w:delText>
              </w:r>
            </w:del>
          </w:p>
        </w:tc>
        <w:tc>
          <w:tcPr>
            <w:tcW w:w="627" w:type="pct"/>
            <w:vAlign w:val="bottom"/>
          </w:tcPr>
          <w:p w14:paraId="7A822D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42" w:author="Johnny Schultz" w:date="2020-02-12T15:55:00Z"/>
                <w:sz w:val="20"/>
              </w:rPr>
            </w:pPr>
            <w:del w:id="28443" w:author="Johnny Schultz" w:date="2020-02-12T15:55:00Z">
              <w:r w:rsidRPr="00A013FD">
                <w:rPr>
                  <w:sz w:val="20"/>
                </w:rPr>
                <w:delText>slots</w:delText>
              </w:r>
            </w:del>
          </w:p>
        </w:tc>
      </w:tr>
      <w:tr w:rsidR="00A013FD" w:rsidRPr="00A013FD" w14:paraId="5F4CC830" w14:textId="77777777" w:rsidTr="00BF604E">
        <w:trPr>
          <w:trHeight w:val="280"/>
          <w:jc w:val="center"/>
          <w:del w:id="28444" w:author="Johnny Schultz" w:date="2020-02-12T15:55:00Z"/>
        </w:trPr>
        <w:tc>
          <w:tcPr>
            <w:tcW w:w="2230" w:type="pct"/>
            <w:shd w:val="clear" w:color="auto" w:fill="auto"/>
            <w:noWrap/>
            <w:vAlign w:val="bottom"/>
          </w:tcPr>
          <w:p w14:paraId="5F4EF9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45" w:author="Johnny Schultz" w:date="2020-02-12T15:55:00Z"/>
                <w:sz w:val="20"/>
              </w:rPr>
            </w:pPr>
            <w:del w:id="28446" w:author="Johnny Schultz" w:date="2020-02-12T15:55:00Z">
              <w:r w:rsidRPr="00A013FD">
                <w:rPr>
                  <w:sz w:val="20"/>
                </w:rPr>
                <w:delText>Burst duration</w:delText>
              </w:r>
            </w:del>
          </w:p>
        </w:tc>
        <w:tc>
          <w:tcPr>
            <w:tcW w:w="2143" w:type="pct"/>
            <w:shd w:val="clear" w:color="auto" w:fill="auto"/>
            <w:noWrap/>
            <w:vAlign w:val="bottom"/>
          </w:tcPr>
          <w:p w14:paraId="73BEAD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47" w:author="Johnny Schultz" w:date="2020-02-12T15:55:00Z"/>
                <w:sz w:val="20"/>
              </w:rPr>
            </w:pPr>
            <w:del w:id="28448" w:author="Johnny Schultz" w:date="2020-02-12T15:55:00Z">
              <w:r w:rsidRPr="00A013FD">
                <w:rPr>
                  <w:sz w:val="20"/>
                </w:rPr>
                <w:delText>26.67</w:delText>
              </w:r>
            </w:del>
          </w:p>
        </w:tc>
        <w:tc>
          <w:tcPr>
            <w:tcW w:w="627" w:type="pct"/>
            <w:vAlign w:val="bottom"/>
          </w:tcPr>
          <w:p w14:paraId="7501C0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49" w:author="Johnny Schultz" w:date="2020-02-12T15:55:00Z"/>
                <w:sz w:val="20"/>
              </w:rPr>
            </w:pPr>
            <w:del w:id="28450" w:author="Johnny Schultz" w:date="2020-02-12T15:55:00Z">
              <w:r w:rsidRPr="00A013FD">
                <w:rPr>
                  <w:sz w:val="20"/>
                </w:rPr>
                <w:delText>ms</w:delText>
              </w:r>
            </w:del>
          </w:p>
        </w:tc>
      </w:tr>
      <w:tr w:rsidR="00A013FD" w:rsidRPr="00A013FD" w14:paraId="36E6D94C" w14:textId="77777777" w:rsidTr="00BF604E">
        <w:trPr>
          <w:trHeight w:val="280"/>
          <w:jc w:val="center"/>
          <w:del w:id="28451" w:author="Johnny Schultz" w:date="2020-02-12T15:55:00Z"/>
        </w:trPr>
        <w:tc>
          <w:tcPr>
            <w:tcW w:w="2230" w:type="pct"/>
            <w:shd w:val="clear" w:color="auto" w:fill="auto"/>
            <w:noWrap/>
            <w:vAlign w:val="bottom"/>
          </w:tcPr>
          <w:p w14:paraId="1FA8C1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52" w:author="Johnny Schultz" w:date="2020-02-12T15:55:00Z"/>
                <w:sz w:val="20"/>
              </w:rPr>
            </w:pPr>
            <w:del w:id="28453" w:author="Johnny Schultz" w:date="2020-02-12T15:55:00Z">
              <w:r w:rsidRPr="00A013FD">
                <w:rPr>
                  <w:sz w:val="20"/>
                </w:rPr>
                <w:delText>Ramp down</w:delText>
              </w:r>
            </w:del>
          </w:p>
        </w:tc>
        <w:tc>
          <w:tcPr>
            <w:tcW w:w="2143" w:type="pct"/>
            <w:shd w:val="clear" w:color="auto" w:fill="auto"/>
            <w:noWrap/>
            <w:vAlign w:val="bottom"/>
          </w:tcPr>
          <w:p w14:paraId="280364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54" w:author="Johnny Schultz" w:date="2020-02-12T15:55:00Z"/>
                <w:sz w:val="20"/>
              </w:rPr>
            </w:pPr>
            <w:del w:id="28455" w:author="Johnny Schultz" w:date="2020-02-12T15:55:00Z">
              <w:r w:rsidRPr="00A013FD">
                <w:rPr>
                  <w:sz w:val="20"/>
                </w:rPr>
                <w:delText>0.30</w:delText>
              </w:r>
            </w:del>
          </w:p>
        </w:tc>
        <w:tc>
          <w:tcPr>
            <w:tcW w:w="627" w:type="pct"/>
            <w:vAlign w:val="bottom"/>
          </w:tcPr>
          <w:p w14:paraId="2539D6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56" w:author="Johnny Schultz" w:date="2020-02-12T15:55:00Z"/>
                <w:sz w:val="20"/>
              </w:rPr>
            </w:pPr>
            <w:del w:id="28457" w:author="Johnny Schultz" w:date="2020-02-12T15:55:00Z">
              <w:r w:rsidRPr="00A013FD">
                <w:rPr>
                  <w:sz w:val="20"/>
                </w:rPr>
                <w:delText>ms</w:delText>
              </w:r>
            </w:del>
          </w:p>
        </w:tc>
      </w:tr>
      <w:tr w:rsidR="00A013FD" w:rsidRPr="00A013FD" w14:paraId="77DE1527" w14:textId="77777777" w:rsidTr="00BF604E">
        <w:trPr>
          <w:trHeight w:val="280"/>
          <w:jc w:val="center"/>
          <w:del w:id="28458" w:author="Johnny Schultz" w:date="2020-02-12T15:55:00Z"/>
        </w:trPr>
        <w:tc>
          <w:tcPr>
            <w:tcW w:w="2230" w:type="pct"/>
            <w:shd w:val="clear" w:color="auto" w:fill="auto"/>
            <w:noWrap/>
            <w:vAlign w:val="bottom"/>
          </w:tcPr>
          <w:p w14:paraId="512B08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59" w:author="Johnny Schultz" w:date="2020-02-12T15:55:00Z"/>
                <w:sz w:val="20"/>
              </w:rPr>
            </w:pPr>
            <w:del w:id="28460" w:author="Johnny Schultz" w:date="2020-02-12T15:55:00Z">
              <w:r w:rsidRPr="00A013FD">
                <w:rPr>
                  <w:sz w:val="20"/>
                </w:rPr>
                <w:delText>Guard time</w:delText>
              </w:r>
            </w:del>
          </w:p>
        </w:tc>
        <w:tc>
          <w:tcPr>
            <w:tcW w:w="2143" w:type="pct"/>
            <w:shd w:val="clear" w:color="auto" w:fill="auto"/>
            <w:noWrap/>
            <w:vAlign w:val="bottom"/>
          </w:tcPr>
          <w:p w14:paraId="7AF428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61" w:author="Johnny Schultz" w:date="2020-02-12T15:55:00Z"/>
                <w:sz w:val="20"/>
              </w:rPr>
            </w:pPr>
            <w:del w:id="28462" w:author="Johnny Schultz" w:date="2020-02-12T15:55:00Z">
              <w:r w:rsidRPr="00A013FD">
                <w:rPr>
                  <w:sz w:val="20"/>
                </w:rPr>
                <w:delText>0.0</w:delText>
              </w:r>
            </w:del>
          </w:p>
        </w:tc>
        <w:tc>
          <w:tcPr>
            <w:tcW w:w="627" w:type="pct"/>
            <w:vAlign w:val="bottom"/>
          </w:tcPr>
          <w:p w14:paraId="03C356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63" w:author="Johnny Schultz" w:date="2020-02-12T15:55:00Z"/>
                <w:sz w:val="20"/>
              </w:rPr>
            </w:pPr>
            <w:del w:id="28464" w:author="Johnny Schultz" w:date="2020-02-12T15:55:00Z">
              <w:r w:rsidRPr="00A013FD">
                <w:rPr>
                  <w:sz w:val="20"/>
                </w:rPr>
                <w:delText>ms</w:delText>
              </w:r>
            </w:del>
          </w:p>
        </w:tc>
      </w:tr>
      <w:tr w:rsidR="00A013FD" w:rsidRPr="00A013FD" w14:paraId="4435DB82" w14:textId="77777777" w:rsidTr="00BF604E">
        <w:trPr>
          <w:trHeight w:val="280"/>
          <w:jc w:val="center"/>
          <w:del w:id="28465" w:author="Johnny Schultz" w:date="2020-02-12T15:55:00Z"/>
        </w:trPr>
        <w:tc>
          <w:tcPr>
            <w:tcW w:w="2230" w:type="pct"/>
            <w:shd w:val="clear" w:color="auto" w:fill="auto"/>
            <w:noWrap/>
            <w:vAlign w:val="bottom"/>
          </w:tcPr>
          <w:p w14:paraId="1DDE76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66" w:author="Johnny Schultz" w:date="2020-02-12T15:55:00Z"/>
                <w:sz w:val="20"/>
              </w:rPr>
            </w:pPr>
            <w:del w:id="28467" w:author="Johnny Schultz" w:date="2020-02-12T15:55:00Z">
              <w:r w:rsidRPr="00A013FD">
                <w:rPr>
                  <w:sz w:val="20"/>
                </w:rPr>
                <w:delText>Channel rate</w:delText>
              </w:r>
            </w:del>
          </w:p>
        </w:tc>
        <w:tc>
          <w:tcPr>
            <w:tcW w:w="2143" w:type="pct"/>
            <w:shd w:val="clear" w:color="auto" w:fill="auto"/>
            <w:noWrap/>
            <w:vAlign w:val="bottom"/>
          </w:tcPr>
          <w:p w14:paraId="7A7E67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68" w:author="Johnny Schultz" w:date="2020-02-12T15:55:00Z"/>
                <w:sz w:val="20"/>
              </w:rPr>
            </w:pPr>
            <w:del w:id="28469" w:author="Johnny Schultz" w:date="2020-02-12T15:55:00Z">
              <w:r w:rsidRPr="00A013FD">
                <w:rPr>
                  <w:sz w:val="20"/>
                </w:rPr>
                <w:delText>33.6</w:delText>
              </w:r>
            </w:del>
          </w:p>
        </w:tc>
        <w:tc>
          <w:tcPr>
            <w:tcW w:w="627" w:type="pct"/>
            <w:vAlign w:val="bottom"/>
          </w:tcPr>
          <w:p w14:paraId="5E5D81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70" w:author="Johnny Schultz" w:date="2020-02-12T15:55:00Z"/>
                <w:sz w:val="20"/>
              </w:rPr>
            </w:pPr>
            <w:del w:id="28471" w:author="Johnny Schultz" w:date="2020-02-12T15:55:00Z">
              <w:r w:rsidRPr="00A013FD">
                <w:rPr>
                  <w:sz w:val="20"/>
                </w:rPr>
                <w:delText>kchip/s</w:delText>
              </w:r>
            </w:del>
          </w:p>
        </w:tc>
      </w:tr>
      <w:tr w:rsidR="00A013FD" w:rsidRPr="00A013FD" w14:paraId="25417DA1" w14:textId="77777777" w:rsidTr="00BF604E">
        <w:trPr>
          <w:trHeight w:val="280"/>
          <w:jc w:val="center"/>
          <w:del w:id="28472" w:author="Johnny Schultz" w:date="2020-02-12T15:55:00Z"/>
        </w:trPr>
        <w:tc>
          <w:tcPr>
            <w:tcW w:w="2230" w:type="pct"/>
            <w:shd w:val="clear" w:color="auto" w:fill="auto"/>
            <w:noWrap/>
            <w:vAlign w:val="bottom"/>
          </w:tcPr>
          <w:p w14:paraId="6132EC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73" w:author="Johnny Schultz" w:date="2020-02-12T15:55:00Z"/>
                <w:sz w:val="20"/>
              </w:rPr>
            </w:pPr>
            <w:del w:id="28474" w:author="Johnny Schultz" w:date="2020-02-12T15:55:00Z">
              <w:r w:rsidRPr="00A013FD">
                <w:rPr>
                  <w:sz w:val="20"/>
                </w:rPr>
                <w:delText>Spreading factor</w:delText>
              </w:r>
            </w:del>
          </w:p>
        </w:tc>
        <w:tc>
          <w:tcPr>
            <w:tcW w:w="2143" w:type="pct"/>
            <w:shd w:val="clear" w:color="auto" w:fill="auto"/>
            <w:noWrap/>
            <w:vAlign w:val="bottom"/>
          </w:tcPr>
          <w:p w14:paraId="7997C4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75" w:author="Johnny Schultz" w:date="2020-02-12T15:55:00Z"/>
                <w:sz w:val="20"/>
              </w:rPr>
            </w:pPr>
            <w:del w:id="28476" w:author="Johnny Schultz" w:date="2020-02-12T15:55:00Z">
              <w:r w:rsidRPr="00A013FD">
                <w:rPr>
                  <w:sz w:val="20"/>
                </w:rPr>
                <w:delText>1</w:delText>
              </w:r>
            </w:del>
          </w:p>
        </w:tc>
        <w:tc>
          <w:tcPr>
            <w:tcW w:w="627" w:type="pct"/>
            <w:vAlign w:val="bottom"/>
          </w:tcPr>
          <w:p w14:paraId="4E476D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77" w:author="Johnny Schultz" w:date="2020-02-12T15:55:00Z"/>
                <w:sz w:val="20"/>
              </w:rPr>
            </w:pPr>
          </w:p>
        </w:tc>
      </w:tr>
      <w:tr w:rsidR="00A013FD" w:rsidRPr="00A013FD" w14:paraId="288B6893" w14:textId="77777777" w:rsidTr="00BF604E">
        <w:trPr>
          <w:trHeight w:val="280"/>
          <w:jc w:val="center"/>
          <w:del w:id="28478" w:author="Johnny Schultz" w:date="2020-02-12T15:55:00Z"/>
        </w:trPr>
        <w:tc>
          <w:tcPr>
            <w:tcW w:w="2230" w:type="pct"/>
            <w:shd w:val="clear" w:color="auto" w:fill="auto"/>
            <w:noWrap/>
            <w:vAlign w:val="bottom"/>
          </w:tcPr>
          <w:p w14:paraId="5C7D5C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79" w:author="Johnny Schultz" w:date="2020-02-12T15:55:00Z"/>
                <w:sz w:val="20"/>
              </w:rPr>
            </w:pPr>
            <w:del w:id="28480" w:author="Johnny Schultz" w:date="2020-02-12T15:55:00Z">
              <w:r w:rsidRPr="00A013FD">
                <w:rPr>
                  <w:sz w:val="20"/>
                </w:rPr>
                <w:delText>Modulation</w:delText>
              </w:r>
            </w:del>
          </w:p>
        </w:tc>
        <w:tc>
          <w:tcPr>
            <w:tcW w:w="2143" w:type="pct"/>
            <w:shd w:val="clear" w:color="auto" w:fill="auto"/>
            <w:noWrap/>
            <w:vAlign w:val="bottom"/>
          </w:tcPr>
          <w:p w14:paraId="50418B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81" w:author="Johnny Schultz" w:date="2020-02-12T15:55:00Z"/>
                <w:sz w:val="20"/>
              </w:rPr>
            </w:pPr>
            <w:del w:id="28482" w:author="Johnny Schultz" w:date="2020-02-12T15:55:00Z">
              <w:r w:rsidRPr="00A013FD">
                <w:rPr>
                  <w:sz w:val="20"/>
                </w:rPr>
                <w:delText>OQPSK</w:delText>
              </w:r>
            </w:del>
          </w:p>
        </w:tc>
        <w:tc>
          <w:tcPr>
            <w:tcW w:w="627" w:type="pct"/>
            <w:vAlign w:val="bottom"/>
          </w:tcPr>
          <w:p w14:paraId="7D9A6E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83" w:author="Johnny Schultz" w:date="2020-02-12T15:55:00Z"/>
                <w:sz w:val="20"/>
              </w:rPr>
            </w:pPr>
          </w:p>
        </w:tc>
      </w:tr>
    </w:tbl>
    <w:p w14:paraId="07379790" w14:textId="77777777" w:rsidR="00A013FD" w:rsidRPr="00A013FD" w:rsidRDefault="00A013FD" w:rsidP="00A013FD">
      <w:pPr>
        <w:rPr>
          <w:del w:id="28484" w:author="Johnny Schultz" w:date="2020-02-12T15:55:00Z"/>
        </w:rPr>
      </w:pPr>
      <w:del w:id="28485" w:author="Johnny Schultz" w:date="2020-02-12T15:55:00Z">
        <w:r w:rsidRPr="00A013FD">
          <w:br w:type="page"/>
        </w:r>
      </w:del>
    </w:p>
    <w:p w14:paraId="7ABE1FB7" w14:textId="77777777" w:rsidR="00A013FD" w:rsidRPr="00A013FD" w:rsidRDefault="00A013FD" w:rsidP="00A013FD">
      <w:pPr>
        <w:keepNext/>
        <w:spacing w:before="560" w:after="120"/>
        <w:jc w:val="center"/>
        <w:rPr>
          <w:del w:id="28486" w:author="Johnny Schultz" w:date="2020-02-12T15:55:00Z"/>
          <w:caps/>
          <w:sz w:val="20"/>
        </w:rPr>
      </w:pPr>
      <w:del w:id="28487" w:author="Johnny Schultz" w:date="2020-02-12T15:55:00Z">
        <w:r w:rsidRPr="00A013FD">
          <w:rPr>
            <w:caps/>
            <w:sz w:val="20"/>
          </w:rPr>
          <w:delText>TABLE A5-8 (</w:delText>
        </w:r>
        <w:r w:rsidRPr="00A013FD">
          <w:rPr>
            <w:i/>
            <w:iCs/>
            <w:caps/>
            <w:sz w:val="20"/>
          </w:rPr>
          <w:delText>end</w:delText>
        </w:r>
        <w:r w:rsidRPr="00A013FD">
          <w:rPr>
            <w:caps/>
            <w:sz w:val="20"/>
          </w:rPr>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41"/>
        <w:gridCol w:w="3402"/>
        <w:gridCol w:w="995"/>
      </w:tblGrid>
      <w:tr w:rsidR="00A013FD" w:rsidRPr="00A013FD" w14:paraId="6254C73E" w14:textId="77777777" w:rsidTr="00BF604E">
        <w:trPr>
          <w:trHeight w:val="280"/>
          <w:jc w:val="center"/>
          <w:del w:id="28488" w:author="Johnny Schultz" w:date="2020-02-12T15:55:00Z"/>
        </w:trPr>
        <w:tc>
          <w:tcPr>
            <w:tcW w:w="2230" w:type="pct"/>
            <w:shd w:val="clear" w:color="auto" w:fill="auto"/>
            <w:noWrap/>
            <w:vAlign w:val="bottom"/>
          </w:tcPr>
          <w:p w14:paraId="6AD396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89" w:author="Johnny Schultz" w:date="2020-02-12T15:55:00Z"/>
                <w:sz w:val="20"/>
              </w:rPr>
            </w:pPr>
            <w:del w:id="28490" w:author="Johnny Schultz" w:date="2020-02-12T15:55:00Z">
              <w:r w:rsidRPr="00A013FD">
                <w:rPr>
                  <w:sz w:val="20"/>
                </w:rPr>
                <w:delText>Channel bits/symbol</w:delText>
              </w:r>
            </w:del>
          </w:p>
        </w:tc>
        <w:tc>
          <w:tcPr>
            <w:tcW w:w="2143" w:type="pct"/>
            <w:shd w:val="clear" w:color="auto" w:fill="auto"/>
            <w:noWrap/>
            <w:vAlign w:val="bottom"/>
          </w:tcPr>
          <w:p w14:paraId="523C0A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91" w:author="Johnny Schultz" w:date="2020-02-12T15:55:00Z"/>
                <w:sz w:val="20"/>
              </w:rPr>
            </w:pPr>
            <w:del w:id="28492" w:author="Johnny Schultz" w:date="2020-02-12T15:55:00Z">
              <w:r w:rsidRPr="00A013FD">
                <w:rPr>
                  <w:sz w:val="20"/>
                </w:rPr>
                <w:delText>2</w:delText>
              </w:r>
            </w:del>
          </w:p>
        </w:tc>
        <w:tc>
          <w:tcPr>
            <w:tcW w:w="627" w:type="pct"/>
            <w:vAlign w:val="bottom"/>
          </w:tcPr>
          <w:p w14:paraId="6459C1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93" w:author="Johnny Schultz" w:date="2020-02-12T15:55:00Z"/>
                <w:sz w:val="20"/>
              </w:rPr>
            </w:pPr>
          </w:p>
        </w:tc>
      </w:tr>
      <w:tr w:rsidR="00A013FD" w:rsidRPr="00A013FD" w14:paraId="77CD4AD0" w14:textId="77777777" w:rsidTr="00BF604E">
        <w:trPr>
          <w:trHeight w:val="280"/>
          <w:jc w:val="center"/>
          <w:del w:id="28494" w:author="Johnny Schultz" w:date="2020-02-12T15:55:00Z"/>
        </w:trPr>
        <w:tc>
          <w:tcPr>
            <w:tcW w:w="2230" w:type="pct"/>
            <w:shd w:val="clear" w:color="auto" w:fill="auto"/>
            <w:noWrap/>
            <w:vAlign w:val="bottom"/>
          </w:tcPr>
          <w:p w14:paraId="696C84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495" w:author="Johnny Schultz" w:date="2020-02-12T15:55:00Z"/>
                <w:sz w:val="20"/>
              </w:rPr>
            </w:pPr>
            <w:del w:id="28496" w:author="Johnny Schultz" w:date="2020-02-12T15:55:00Z">
              <w:r w:rsidRPr="00A013FD">
                <w:rPr>
                  <w:sz w:val="20"/>
                </w:rPr>
                <w:delText>FEC rate</w:delText>
              </w:r>
            </w:del>
          </w:p>
        </w:tc>
        <w:tc>
          <w:tcPr>
            <w:tcW w:w="2143" w:type="pct"/>
            <w:shd w:val="clear" w:color="auto" w:fill="auto"/>
            <w:noWrap/>
            <w:vAlign w:val="bottom"/>
          </w:tcPr>
          <w:p w14:paraId="0334EF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97" w:author="Johnny Schultz" w:date="2020-02-12T15:55:00Z"/>
                <w:sz w:val="20"/>
              </w:rPr>
            </w:pPr>
            <w:del w:id="28498" w:author="Johnny Schultz" w:date="2020-02-12T15:55:00Z">
              <w:r w:rsidRPr="00A013FD">
                <w:rPr>
                  <w:sz w:val="20"/>
                </w:rPr>
                <w:delText>3/4</w:delText>
              </w:r>
            </w:del>
          </w:p>
        </w:tc>
        <w:tc>
          <w:tcPr>
            <w:tcW w:w="627" w:type="pct"/>
            <w:vAlign w:val="bottom"/>
          </w:tcPr>
          <w:p w14:paraId="20C9C6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499" w:author="Johnny Schultz" w:date="2020-02-12T15:55:00Z"/>
                <w:sz w:val="20"/>
              </w:rPr>
            </w:pPr>
          </w:p>
        </w:tc>
      </w:tr>
      <w:tr w:rsidR="00A013FD" w:rsidRPr="00A013FD" w14:paraId="4C668EEB" w14:textId="77777777" w:rsidTr="00BF604E">
        <w:trPr>
          <w:trHeight w:val="280"/>
          <w:jc w:val="center"/>
          <w:del w:id="28500" w:author="Johnny Schultz" w:date="2020-02-12T15:55:00Z"/>
        </w:trPr>
        <w:tc>
          <w:tcPr>
            <w:tcW w:w="2230" w:type="pct"/>
            <w:shd w:val="clear" w:color="auto" w:fill="auto"/>
            <w:noWrap/>
            <w:vAlign w:val="bottom"/>
          </w:tcPr>
          <w:p w14:paraId="19BC05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01" w:author="Johnny Schultz" w:date="2020-02-12T15:55:00Z"/>
                <w:sz w:val="20"/>
              </w:rPr>
            </w:pPr>
            <w:del w:id="28502" w:author="Johnny Schultz" w:date="2020-02-12T15:55:00Z">
              <w:r w:rsidRPr="00A013FD">
                <w:rPr>
                  <w:sz w:val="20"/>
                </w:rPr>
                <w:delText>Information rate/user</w:delText>
              </w:r>
            </w:del>
          </w:p>
        </w:tc>
        <w:tc>
          <w:tcPr>
            <w:tcW w:w="2143" w:type="pct"/>
            <w:shd w:val="clear" w:color="auto" w:fill="auto"/>
            <w:noWrap/>
            <w:vAlign w:val="bottom"/>
          </w:tcPr>
          <w:p w14:paraId="5D3B17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03" w:author="Johnny Schultz" w:date="2020-02-12T15:55:00Z"/>
                <w:sz w:val="20"/>
              </w:rPr>
            </w:pPr>
            <w:del w:id="28504" w:author="Johnny Schultz" w:date="2020-02-12T15:55:00Z">
              <w:r w:rsidRPr="00A013FD">
                <w:rPr>
                  <w:sz w:val="20"/>
                </w:rPr>
                <w:delText>50.40</w:delText>
              </w:r>
            </w:del>
          </w:p>
        </w:tc>
        <w:tc>
          <w:tcPr>
            <w:tcW w:w="627" w:type="pct"/>
            <w:vAlign w:val="bottom"/>
          </w:tcPr>
          <w:p w14:paraId="3F0560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05" w:author="Johnny Schultz" w:date="2020-02-12T15:55:00Z"/>
                <w:sz w:val="20"/>
              </w:rPr>
            </w:pPr>
            <w:del w:id="28506" w:author="Johnny Schultz" w:date="2020-02-12T15:55:00Z">
              <w:r w:rsidRPr="00A013FD">
                <w:rPr>
                  <w:sz w:val="20"/>
                </w:rPr>
                <w:delText>kbits/s</w:delText>
              </w:r>
            </w:del>
          </w:p>
        </w:tc>
      </w:tr>
      <w:tr w:rsidR="00A013FD" w:rsidRPr="00A013FD" w14:paraId="71585DDD" w14:textId="77777777" w:rsidTr="00BF604E">
        <w:trPr>
          <w:trHeight w:val="280"/>
          <w:jc w:val="center"/>
          <w:del w:id="28507" w:author="Johnny Schultz" w:date="2020-02-12T15:55:00Z"/>
        </w:trPr>
        <w:tc>
          <w:tcPr>
            <w:tcW w:w="2230" w:type="pct"/>
            <w:shd w:val="clear" w:color="auto" w:fill="auto"/>
            <w:noWrap/>
            <w:vAlign w:val="bottom"/>
          </w:tcPr>
          <w:p w14:paraId="1585B2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08" w:author="Johnny Schultz" w:date="2020-02-12T15:55:00Z"/>
                <w:sz w:val="20"/>
              </w:rPr>
            </w:pPr>
            <w:del w:id="28509" w:author="Johnny Schultz" w:date="2020-02-12T15:55:00Z">
              <w:r w:rsidRPr="00A013FD">
                <w:rPr>
                  <w:sz w:val="20"/>
                </w:rPr>
                <w:delText>Number of simultaneous users</w:delText>
              </w:r>
            </w:del>
          </w:p>
        </w:tc>
        <w:tc>
          <w:tcPr>
            <w:tcW w:w="2143" w:type="pct"/>
            <w:shd w:val="clear" w:color="auto" w:fill="auto"/>
            <w:noWrap/>
            <w:vAlign w:val="bottom"/>
          </w:tcPr>
          <w:p w14:paraId="4518E1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10" w:author="Johnny Schultz" w:date="2020-02-12T15:55:00Z"/>
                <w:sz w:val="20"/>
              </w:rPr>
            </w:pPr>
            <w:del w:id="28511" w:author="Johnny Schultz" w:date="2020-02-12T15:55:00Z">
              <w:r w:rsidRPr="00A013FD">
                <w:rPr>
                  <w:sz w:val="20"/>
                </w:rPr>
                <w:delText>1</w:delText>
              </w:r>
            </w:del>
          </w:p>
        </w:tc>
        <w:tc>
          <w:tcPr>
            <w:tcW w:w="627" w:type="pct"/>
            <w:vAlign w:val="bottom"/>
          </w:tcPr>
          <w:p w14:paraId="667D55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12" w:author="Johnny Schultz" w:date="2020-02-12T15:55:00Z"/>
                <w:sz w:val="20"/>
              </w:rPr>
            </w:pPr>
          </w:p>
        </w:tc>
      </w:tr>
      <w:tr w:rsidR="00A013FD" w:rsidRPr="00A013FD" w14:paraId="4DA03487" w14:textId="77777777" w:rsidTr="00BF604E">
        <w:trPr>
          <w:trHeight w:val="280"/>
          <w:jc w:val="center"/>
          <w:del w:id="28513" w:author="Johnny Schultz" w:date="2020-02-12T15:55:00Z"/>
        </w:trPr>
        <w:tc>
          <w:tcPr>
            <w:tcW w:w="2230" w:type="pct"/>
            <w:shd w:val="clear" w:color="auto" w:fill="auto"/>
            <w:noWrap/>
            <w:vAlign w:val="bottom"/>
          </w:tcPr>
          <w:p w14:paraId="6615E5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14" w:author="Johnny Schultz" w:date="2020-02-12T15:55:00Z"/>
                <w:sz w:val="20"/>
              </w:rPr>
            </w:pPr>
            <w:del w:id="28515" w:author="Johnny Schultz" w:date="2020-02-12T15:55:00Z">
              <w:r w:rsidRPr="00A013FD">
                <w:rPr>
                  <w:i/>
                  <w:iCs/>
                  <w:sz w:val="20"/>
                </w:rPr>
                <w:delText>E</w:delText>
              </w:r>
              <w:r w:rsidRPr="00A013FD">
                <w:rPr>
                  <w:i/>
                  <w:iCs/>
                  <w:sz w:val="20"/>
                  <w:vertAlign w:val="subscript"/>
                </w:rPr>
                <w:delText>b</w:delText>
              </w:r>
              <w:r w:rsidRPr="00A013FD">
                <w:rPr>
                  <w:sz w:val="20"/>
                </w:rPr>
                <w:delText>/</w:delText>
              </w:r>
              <w:r w:rsidRPr="00A013FD">
                <w:rPr>
                  <w:i/>
                  <w:iCs/>
                  <w:sz w:val="20"/>
                </w:rPr>
                <w:delText>N</w:delText>
              </w:r>
              <w:r w:rsidRPr="00A013FD">
                <w:rPr>
                  <w:sz w:val="20"/>
                  <w:vertAlign w:val="subscript"/>
                </w:rPr>
                <w:delText>0</w:delText>
              </w:r>
            </w:del>
          </w:p>
        </w:tc>
        <w:tc>
          <w:tcPr>
            <w:tcW w:w="2143" w:type="pct"/>
            <w:shd w:val="clear" w:color="auto" w:fill="auto"/>
            <w:noWrap/>
            <w:vAlign w:val="bottom"/>
          </w:tcPr>
          <w:p w14:paraId="711C5B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16" w:author="Johnny Schultz" w:date="2020-02-12T15:55:00Z"/>
                <w:sz w:val="20"/>
              </w:rPr>
            </w:pPr>
            <w:del w:id="28517" w:author="Johnny Schultz" w:date="2020-02-12T15:55:00Z">
              <w:r w:rsidRPr="00A013FD">
                <w:rPr>
                  <w:sz w:val="20"/>
                </w:rPr>
                <w:delText>26.0</w:delText>
              </w:r>
            </w:del>
          </w:p>
        </w:tc>
        <w:tc>
          <w:tcPr>
            <w:tcW w:w="627" w:type="pct"/>
            <w:vAlign w:val="bottom"/>
          </w:tcPr>
          <w:p w14:paraId="67DE13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18" w:author="Johnny Schultz" w:date="2020-02-12T15:55:00Z"/>
                <w:sz w:val="20"/>
              </w:rPr>
            </w:pPr>
            <w:del w:id="28519" w:author="Johnny Schultz" w:date="2020-02-12T15:55:00Z">
              <w:r w:rsidRPr="00A013FD">
                <w:rPr>
                  <w:sz w:val="20"/>
                </w:rPr>
                <w:delText>dB</w:delText>
              </w:r>
            </w:del>
          </w:p>
        </w:tc>
      </w:tr>
      <w:tr w:rsidR="00A013FD" w:rsidRPr="00A013FD" w14:paraId="0E84E32B" w14:textId="77777777" w:rsidTr="00BF604E">
        <w:trPr>
          <w:trHeight w:val="280"/>
          <w:jc w:val="center"/>
          <w:del w:id="28520" w:author="Johnny Schultz" w:date="2020-02-12T15:55:00Z"/>
        </w:trPr>
        <w:tc>
          <w:tcPr>
            <w:tcW w:w="2230" w:type="pct"/>
            <w:shd w:val="clear" w:color="auto" w:fill="auto"/>
            <w:noWrap/>
            <w:vAlign w:val="bottom"/>
          </w:tcPr>
          <w:p w14:paraId="160BFD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21" w:author="Johnny Schultz" w:date="2020-02-12T15:55:00Z"/>
                <w:sz w:val="20"/>
              </w:rPr>
            </w:pPr>
            <w:del w:id="28522" w:author="Johnny Schultz" w:date="2020-02-12T15:55:00Z">
              <w:r w:rsidRPr="00A013FD">
                <w:rPr>
                  <w:sz w:val="20"/>
                </w:rPr>
                <w:delText>Channel rice factor (</w:delText>
              </w:r>
              <w:r w:rsidRPr="00A013FD">
                <w:rPr>
                  <w:i/>
                  <w:iCs/>
                  <w:sz w:val="20"/>
                </w:rPr>
                <w:delText>C</w:delText>
              </w:r>
              <w:r w:rsidRPr="00A013FD">
                <w:rPr>
                  <w:sz w:val="20"/>
                </w:rPr>
                <w:delText>/</w:delText>
              </w:r>
              <w:r w:rsidRPr="00A013FD">
                <w:rPr>
                  <w:i/>
                  <w:iCs/>
                  <w:sz w:val="20"/>
                </w:rPr>
                <w:delText>M</w:delText>
              </w:r>
              <w:r w:rsidRPr="00A013FD">
                <w:rPr>
                  <w:sz w:val="20"/>
                </w:rPr>
                <w:delText>)</w:delText>
              </w:r>
            </w:del>
          </w:p>
        </w:tc>
        <w:tc>
          <w:tcPr>
            <w:tcW w:w="2143" w:type="pct"/>
            <w:shd w:val="clear" w:color="auto" w:fill="auto"/>
            <w:noWrap/>
            <w:vAlign w:val="bottom"/>
          </w:tcPr>
          <w:p w14:paraId="64F5E0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23" w:author="Johnny Schultz" w:date="2020-02-12T15:55:00Z"/>
                <w:sz w:val="20"/>
              </w:rPr>
            </w:pPr>
            <w:del w:id="28524" w:author="Johnny Schultz" w:date="2020-02-12T15:55:00Z">
              <w:r w:rsidRPr="00A013FD">
                <w:rPr>
                  <w:sz w:val="20"/>
                </w:rPr>
                <w:delText>10</w:delText>
              </w:r>
            </w:del>
          </w:p>
        </w:tc>
        <w:tc>
          <w:tcPr>
            <w:tcW w:w="627" w:type="pct"/>
            <w:vAlign w:val="bottom"/>
          </w:tcPr>
          <w:p w14:paraId="47B890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25" w:author="Johnny Schultz" w:date="2020-02-12T15:55:00Z"/>
                <w:sz w:val="20"/>
              </w:rPr>
            </w:pPr>
            <w:del w:id="28526" w:author="Johnny Schultz" w:date="2020-02-12T15:55:00Z">
              <w:r w:rsidRPr="00A013FD">
                <w:rPr>
                  <w:sz w:val="20"/>
                </w:rPr>
                <w:delText>dB</w:delText>
              </w:r>
            </w:del>
          </w:p>
        </w:tc>
      </w:tr>
      <w:tr w:rsidR="00A013FD" w:rsidRPr="00A013FD" w14:paraId="1E177CB8" w14:textId="77777777" w:rsidTr="00BF604E">
        <w:trPr>
          <w:trHeight w:val="280"/>
          <w:jc w:val="center"/>
          <w:del w:id="28527" w:author="Johnny Schultz" w:date="2020-02-12T15:55:00Z"/>
        </w:trPr>
        <w:tc>
          <w:tcPr>
            <w:tcW w:w="2230" w:type="pct"/>
            <w:shd w:val="clear" w:color="auto" w:fill="auto"/>
            <w:noWrap/>
            <w:vAlign w:val="bottom"/>
          </w:tcPr>
          <w:p w14:paraId="1B0BB2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28" w:author="Johnny Schultz" w:date="2020-02-12T15:55:00Z"/>
                <w:sz w:val="20"/>
              </w:rPr>
            </w:pPr>
            <w:del w:id="28529" w:author="Johnny Schultz" w:date="2020-02-12T15:55:00Z">
              <w:r w:rsidRPr="00A013FD">
                <w:rPr>
                  <w:sz w:val="20"/>
                </w:rPr>
                <w:delText>Channel fading bandwidth</w:delText>
              </w:r>
            </w:del>
          </w:p>
        </w:tc>
        <w:tc>
          <w:tcPr>
            <w:tcW w:w="2143" w:type="pct"/>
            <w:shd w:val="clear" w:color="auto" w:fill="auto"/>
            <w:noWrap/>
            <w:vAlign w:val="bottom"/>
          </w:tcPr>
          <w:p w14:paraId="2ACBB6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30" w:author="Johnny Schultz" w:date="2020-02-12T15:55:00Z"/>
                <w:sz w:val="20"/>
              </w:rPr>
            </w:pPr>
            <w:del w:id="28531" w:author="Johnny Schultz" w:date="2020-02-12T15:55:00Z">
              <w:r w:rsidRPr="00A013FD">
                <w:rPr>
                  <w:sz w:val="20"/>
                </w:rPr>
                <w:delText>3</w:delText>
              </w:r>
            </w:del>
          </w:p>
        </w:tc>
        <w:tc>
          <w:tcPr>
            <w:tcW w:w="627" w:type="pct"/>
            <w:vAlign w:val="bottom"/>
          </w:tcPr>
          <w:p w14:paraId="64153E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32" w:author="Johnny Schultz" w:date="2020-02-12T15:55:00Z"/>
                <w:sz w:val="20"/>
              </w:rPr>
            </w:pPr>
            <w:del w:id="28533" w:author="Johnny Schultz" w:date="2020-02-12T15:55:00Z">
              <w:r w:rsidRPr="00A013FD">
                <w:rPr>
                  <w:sz w:val="20"/>
                </w:rPr>
                <w:delText>Hz</w:delText>
              </w:r>
            </w:del>
          </w:p>
        </w:tc>
      </w:tr>
      <w:tr w:rsidR="00A013FD" w:rsidRPr="00A013FD" w14:paraId="5FDEAA77" w14:textId="77777777" w:rsidTr="00BF604E">
        <w:trPr>
          <w:trHeight w:val="280"/>
          <w:jc w:val="center"/>
          <w:del w:id="28534" w:author="Johnny Schultz" w:date="2020-02-12T15:55:00Z"/>
        </w:trPr>
        <w:tc>
          <w:tcPr>
            <w:tcW w:w="2230" w:type="pct"/>
            <w:shd w:val="clear" w:color="auto" w:fill="auto"/>
            <w:noWrap/>
            <w:vAlign w:val="bottom"/>
          </w:tcPr>
          <w:p w14:paraId="061859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35" w:author="Johnny Schultz" w:date="2020-02-12T15:55:00Z"/>
                <w:sz w:val="20"/>
              </w:rPr>
            </w:pPr>
            <w:del w:id="28536" w:author="Johnny Schultz" w:date="2020-02-12T15:55:00Z">
              <w:r w:rsidRPr="00A013FD">
                <w:rPr>
                  <w:sz w:val="20"/>
                </w:rPr>
                <w:delText>Target frame error rate</w:delText>
              </w:r>
            </w:del>
          </w:p>
        </w:tc>
        <w:tc>
          <w:tcPr>
            <w:tcW w:w="2143" w:type="pct"/>
            <w:shd w:val="clear" w:color="auto" w:fill="auto"/>
            <w:noWrap/>
            <w:vAlign w:val="bottom"/>
          </w:tcPr>
          <w:p w14:paraId="6F2BF9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37" w:author="Johnny Schultz" w:date="2020-02-12T15:55:00Z"/>
                <w:sz w:val="20"/>
              </w:rPr>
            </w:pPr>
            <w:del w:id="28538" w:author="Johnny Schultz" w:date="2020-02-12T15:55:00Z">
              <w:r w:rsidRPr="00A013FD">
                <w:rPr>
                  <w:sz w:val="20"/>
                </w:rPr>
                <w:delText>1.00</w:delText>
              </w:r>
            </w:del>
          </w:p>
        </w:tc>
        <w:tc>
          <w:tcPr>
            <w:tcW w:w="627" w:type="pct"/>
            <w:vAlign w:val="bottom"/>
          </w:tcPr>
          <w:p w14:paraId="050304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39" w:author="Johnny Schultz" w:date="2020-02-12T15:55:00Z"/>
                <w:sz w:val="20"/>
              </w:rPr>
            </w:pPr>
            <w:del w:id="28540" w:author="Johnny Schultz" w:date="2020-02-12T15:55:00Z">
              <w:r w:rsidRPr="00A013FD">
                <w:rPr>
                  <w:sz w:val="20"/>
                </w:rPr>
                <w:delText>%</w:delText>
              </w:r>
            </w:del>
          </w:p>
        </w:tc>
      </w:tr>
      <w:tr w:rsidR="00A013FD" w:rsidRPr="00A013FD" w14:paraId="012A47B4" w14:textId="77777777" w:rsidTr="00BF604E">
        <w:trPr>
          <w:trHeight w:val="280"/>
          <w:jc w:val="center"/>
          <w:del w:id="28541" w:author="Johnny Schultz" w:date="2020-02-12T15:55:00Z"/>
        </w:trPr>
        <w:tc>
          <w:tcPr>
            <w:tcW w:w="2230" w:type="pct"/>
            <w:shd w:val="clear" w:color="auto" w:fill="auto"/>
            <w:noWrap/>
            <w:vAlign w:val="bottom"/>
          </w:tcPr>
          <w:p w14:paraId="7C3E6D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42" w:author="Johnny Schultz" w:date="2020-02-12T15:55:00Z"/>
                <w:sz w:val="20"/>
              </w:rPr>
            </w:pPr>
            <w:del w:id="28543" w:author="Johnny Schultz" w:date="2020-02-12T15:55:00Z">
              <w:r w:rsidRPr="00A013FD">
                <w:rPr>
                  <w:sz w:val="20"/>
                </w:rPr>
                <w:delText>Pilot and data duration of burst</w:delText>
              </w:r>
            </w:del>
          </w:p>
        </w:tc>
        <w:tc>
          <w:tcPr>
            <w:tcW w:w="2143" w:type="pct"/>
            <w:shd w:val="clear" w:color="auto" w:fill="auto"/>
            <w:noWrap/>
            <w:vAlign w:val="bottom"/>
          </w:tcPr>
          <w:p w14:paraId="020337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44" w:author="Johnny Schultz" w:date="2020-02-12T15:55:00Z"/>
                <w:sz w:val="20"/>
              </w:rPr>
            </w:pPr>
            <w:del w:id="28545" w:author="Johnny Schultz" w:date="2020-02-12T15:55:00Z">
              <w:r w:rsidRPr="00A013FD">
                <w:rPr>
                  <w:sz w:val="20"/>
                </w:rPr>
                <w:delText>5.65</w:delText>
              </w:r>
            </w:del>
          </w:p>
        </w:tc>
        <w:tc>
          <w:tcPr>
            <w:tcW w:w="627" w:type="pct"/>
            <w:vAlign w:val="bottom"/>
          </w:tcPr>
          <w:p w14:paraId="506301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46" w:author="Johnny Schultz" w:date="2020-02-12T15:55:00Z"/>
                <w:sz w:val="20"/>
              </w:rPr>
            </w:pPr>
            <w:del w:id="28547" w:author="Johnny Schultz" w:date="2020-02-12T15:55:00Z">
              <w:r w:rsidRPr="00A013FD">
                <w:rPr>
                  <w:sz w:val="20"/>
                </w:rPr>
                <w:delText>ms</w:delText>
              </w:r>
            </w:del>
          </w:p>
        </w:tc>
      </w:tr>
      <w:tr w:rsidR="00A013FD" w:rsidRPr="00A013FD" w14:paraId="47D4D9C9" w14:textId="77777777" w:rsidTr="00BF604E">
        <w:trPr>
          <w:trHeight w:val="280"/>
          <w:jc w:val="center"/>
          <w:del w:id="28548" w:author="Johnny Schultz" w:date="2020-02-12T15:55:00Z"/>
        </w:trPr>
        <w:tc>
          <w:tcPr>
            <w:tcW w:w="2230" w:type="pct"/>
            <w:shd w:val="clear" w:color="auto" w:fill="auto"/>
            <w:noWrap/>
            <w:vAlign w:val="bottom"/>
          </w:tcPr>
          <w:p w14:paraId="4E0D81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49" w:author="Johnny Schultz" w:date="2020-02-12T15:55:00Z"/>
                <w:sz w:val="20"/>
              </w:rPr>
            </w:pPr>
            <w:del w:id="28550" w:author="Johnny Schultz" w:date="2020-02-12T15:55:00Z">
              <w:r w:rsidRPr="00A013FD">
                <w:rPr>
                  <w:sz w:val="20"/>
                </w:rPr>
                <w:delText>Pilot duration</w:delText>
              </w:r>
            </w:del>
          </w:p>
        </w:tc>
        <w:tc>
          <w:tcPr>
            <w:tcW w:w="2143" w:type="pct"/>
            <w:shd w:val="clear" w:color="auto" w:fill="auto"/>
            <w:noWrap/>
            <w:vAlign w:val="bottom"/>
          </w:tcPr>
          <w:p w14:paraId="7734E0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51" w:author="Johnny Schultz" w:date="2020-02-12T15:55:00Z"/>
                <w:sz w:val="20"/>
              </w:rPr>
            </w:pPr>
            <w:del w:id="28552" w:author="Johnny Schultz" w:date="2020-02-12T15:55:00Z">
              <w:r w:rsidRPr="00A013FD">
                <w:rPr>
                  <w:sz w:val="20"/>
                </w:rPr>
                <w:delText>0.57</w:delText>
              </w:r>
            </w:del>
          </w:p>
        </w:tc>
        <w:tc>
          <w:tcPr>
            <w:tcW w:w="627" w:type="pct"/>
            <w:vAlign w:val="bottom"/>
          </w:tcPr>
          <w:p w14:paraId="4290CB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53" w:author="Johnny Schultz" w:date="2020-02-12T15:55:00Z"/>
                <w:sz w:val="20"/>
              </w:rPr>
            </w:pPr>
            <w:del w:id="28554" w:author="Johnny Schultz" w:date="2020-02-12T15:55:00Z">
              <w:r w:rsidRPr="00A013FD">
                <w:rPr>
                  <w:sz w:val="20"/>
                </w:rPr>
                <w:delText>ms</w:delText>
              </w:r>
            </w:del>
          </w:p>
        </w:tc>
      </w:tr>
      <w:tr w:rsidR="00A013FD" w:rsidRPr="00A013FD" w14:paraId="1ACCD59A" w14:textId="77777777" w:rsidTr="00BF604E">
        <w:trPr>
          <w:trHeight w:val="280"/>
          <w:jc w:val="center"/>
          <w:del w:id="28555" w:author="Johnny Schultz" w:date="2020-02-12T15:55:00Z"/>
        </w:trPr>
        <w:tc>
          <w:tcPr>
            <w:tcW w:w="2230" w:type="pct"/>
            <w:shd w:val="clear" w:color="auto" w:fill="auto"/>
            <w:noWrap/>
            <w:vAlign w:val="bottom"/>
          </w:tcPr>
          <w:p w14:paraId="4BB3DB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56" w:author="Johnny Schultz" w:date="2020-02-12T15:55:00Z"/>
                <w:sz w:val="20"/>
              </w:rPr>
            </w:pPr>
            <w:del w:id="28557" w:author="Johnny Schultz" w:date="2020-02-12T15:55:00Z">
              <w:r w:rsidRPr="00A013FD">
                <w:rPr>
                  <w:sz w:val="20"/>
                </w:rPr>
                <w:delText>Data duration</w:delText>
              </w:r>
            </w:del>
          </w:p>
        </w:tc>
        <w:tc>
          <w:tcPr>
            <w:tcW w:w="2143" w:type="pct"/>
            <w:shd w:val="clear" w:color="auto" w:fill="auto"/>
            <w:noWrap/>
            <w:vAlign w:val="bottom"/>
          </w:tcPr>
          <w:p w14:paraId="4DF58B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58" w:author="Johnny Schultz" w:date="2020-02-12T15:55:00Z"/>
                <w:sz w:val="20"/>
              </w:rPr>
            </w:pPr>
            <w:del w:id="28559" w:author="Johnny Schultz" w:date="2020-02-12T15:55:00Z">
              <w:r w:rsidRPr="00A013FD">
                <w:rPr>
                  <w:sz w:val="20"/>
                </w:rPr>
                <w:delText>5.09</w:delText>
              </w:r>
            </w:del>
          </w:p>
        </w:tc>
        <w:tc>
          <w:tcPr>
            <w:tcW w:w="627" w:type="pct"/>
            <w:vAlign w:val="bottom"/>
          </w:tcPr>
          <w:p w14:paraId="5FE978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60" w:author="Johnny Schultz" w:date="2020-02-12T15:55:00Z"/>
                <w:sz w:val="20"/>
              </w:rPr>
            </w:pPr>
            <w:del w:id="28561" w:author="Johnny Schultz" w:date="2020-02-12T15:55:00Z">
              <w:r w:rsidRPr="00A013FD">
                <w:rPr>
                  <w:sz w:val="20"/>
                </w:rPr>
                <w:delText>ms</w:delText>
              </w:r>
            </w:del>
          </w:p>
        </w:tc>
      </w:tr>
      <w:tr w:rsidR="00A013FD" w:rsidRPr="00A013FD" w14:paraId="484C37AF" w14:textId="77777777" w:rsidTr="00BF604E">
        <w:trPr>
          <w:trHeight w:val="280"/>
          <w:jc w:val="center"/>
          <w:del w:id="28562" w:author="Johnny Schultz" w:date="2020-02-12T15:55:00Z"/>
        </w:trPr>
        <w:tc>
          <w:tcPr>
            <w:tcW w:w="2230" w:type="pct"/>
            <w:shd w:val="clear" w:color="auto" w:fill="auto"/>
            <w:noWrap/>
            <w:vAlign w:val="bottom"/>
          </w:tcPr>
          <w:p w14:paraId="3F2B29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63" w:author="Johnny Schultz" w:date="2020-02-12T15:55:00Z"/>
                <w:sz w:val="20"/>
              </w:rPr>
            </w:pPr>
            <w:del w:id="28564" w:author="Johnny Schultz" w:date="2020-02-12T15:55:00Z">
              <w:r w:rsidRPr="00A013FD">
                <w:rPr>
                  <w:sz w:val="20"/>
                </w:rPr>
                <w:delText>Number of information bits</w:delText>
              </w:r>
            </w:del>
          </w:p>
        </w:tc>
        <w:tc>
          <w:tcPr>
            <w:tcW w:w="2143" w:type="pct"/>
            <w:shd w:val="clear" w:color="auto" w:fill="auto"/>
            <w:noWrap/>
            <w:vAlign w:val="bottom"/>
          </w:tcPr>
          <w:p w14:paraId="75D467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65" w:author="Johnny Schultz" w:date="2020-02-12T15:55:00Z"/>
                <w:sz w:val="20"/>
              </w:rPr>
            </w:pPr>
            <w:del w:id="28566" w:author="Johnny Schultz" w:date="2020-02-12T15:55:00Z">
              <w:r w:rsidRPr="00A013FD">
                <w:rPr>
                  <w:sz w:val="20"/>
                </w:rPr>
                <w:delText>256</w:delText>
              </w:r>
            </w:del>
          </w:p>
        </w:tc>
        <w:tc>
          <w:tcPr>
            <w:tcW w:w="627" w:type="pct"/>
            <w:vAlign w:val="bottom"/>
          </w:tcPr>
          <w:p w14:paraId="709CBE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67" w:author="Johnny Schultz" w:date="2020-02-12T15:55:00Z"/>
                <w:sz w:val="20"/>
              </w:rPr>
            </w:pPr>
            <w:del w:id="28568" w:author="Johnny Schultz" w:date="2020-02-12T15:55:00Z">
              <w:r w:rsidRPr="00A013FD">
                <w:rPr>
                  <w:sz w:val="20"/>
                </w:rPr>
                <w:delText>bits</w:delText>
              </w:r>
            </w:del>
          </w:p>
        </w:tc>
      </w:tr>
      <w:tr w:rsidR="00A013FD" w:rsidRPr="00A013FD" w14:paraId="100EE584" w14:textId="77777777" w:rsidTr="00BF604E">
        <w:trPr>
          <w:trHeight w:val="280"/>
          <w:jc w:val="center"/>
          <w:del w:id="28569" w:author="Johnny Schultz" w:date="2020-02-12T15:55:00Z"/>
        </w:trPr>
        <w:tc>
          <w:tcPr>
            <w:tcW w:w="2230" w:type="pct"/>
            <w:shd w:val="clear" w:color="auto" w:fill="auto"/>
            <w:noWrap/>
            <w:vAlign w:val="bottom"/>
          </w:tcPr>
          <w:p w14:paraId="2F0115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70" w:author="Johnny Schultz" w:date="2020-02-12T15:55:00Z"/>
                <w:sz w:val="20"/>
              </w:rPr>
            </w:pPr>
            <w:del w:id="28571" w:author="Johnny Schultz" w:date="2020-02-12T15:55:00Z">
              <w:r w:rsidRPr="00A013FD">
                <w:rPr>
                  <w:sz w:val="20"/>
                </w:rPr>
                <w:delText>Block interleaver width</w:delText>
              </w:r>
            </w:del>
          </w:p>
        </w:tc>
        <w:tc>
          <w:tcPr>
            <w:tcW w:w="2143" w:type="pct"/>
            <w:shd w:val="clear" w:color="auto" w:fill="auto"/>
            <w:noWrap/>
            <w:vAlign w:val="bottom"/>
          </w:tcPr>
          <w:p w14:paraId="578FBE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72" w:author="Johnny Schultz" w:date="2020-02-12T15:55:00Z"/>
                <w:sz w:val="20"/>
              </w:rPr>
            </w:pPr>
            <w:del w:id="28573" w:author="Johnny Schultz" w:date="2020-02-12T15:55:00Z">
              <w:r w:rsidRPr="00A013FD">
                <w:rPr>
                  <w:sz w:val="20"/>
                </w:rPr>
                <w:delText>24</w:delText>
              </w:r>
            </w:del>
          </w:p>
        </w:tc>
        <w:tc>
          <w:tcPr>
            <w:tcW w:w="627" w:type="pct"/>
            <w:vAlign w:val="bottom"/>
          </w:tcPr>
          <w:p w14:paraId="409786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74" w:author="Johnny Schultz" w:date="2020-02-12T15:55:00Z"/>
                <w:sz w:val="20"/>
              </w:rPr>
            </w:pPr>
            <w:del w:id="28575" w:author="Johnny Schultz" w:date="2020-02-12T15:55:00Z">
              <w:r w:rsidRPr="00A013FD">
                <w:rPr>
                  <w:sz w:val="20"/>
                </w:rPr>
                <w:delText>bits</w:delText>
              </w:r>
            </w:del>
          </w:p>
        </w:tc>
      </w:tr>
      <w:tr w:rsidR="00A013FD" w:rsidRPr="00A013FD" w14:paraId="04DC8357" w14:textId="77777777" w:rsidTr="00BF604E">
        <w:trPr>
          <w:trHeight w:val="280"/>
          <w:jc w:val="center"/>
          <w:del w:id="28576" w:author="Johnny Schultz" w:date="2020-02-12T15:55:00Z"/>
        </w:trPr>
        <w:tc>
          <w:tcPr>
            <w:tcW w:w="2230" w:type="pct"/>
            <w:shd w:val="clear" w:color="auto" w:fill="auto"/>
            <w:noWrap/>
            <w:vAlign w:val="bottom"/>
          </w:tcPr>
          <w:p w14:paraId="2687C1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77" w:author="Johnny Schultz" w:date="2020-02-12T15:55:00Z"/>
                <w:sz w:val="20"/>
              </w:rPr>
            </w:pPr>
            <w:del w:id="28578" w:author="Johnny Schultz" w:date="2020-02-12T15:55:00Z">
              <w:r w:rsidRPr="00A013FD">
                <w:rPr>
                  <w:sz w:val="20"/>
                </w:rPr>
                <w:delText>Block interleaver height</w:delText>
              </w:r>
            </w:del>
          </w:p>
        </w:tc>
        <w:tc>
          <w:tcPr>
            <w:tcW w:w="2143" w:type="pct"/>
            <w:shd w:val="clear" w:color="auto" w:fill="auto"/>
            <w:noWrap/>
            <w:vAlign w:val="bottom"/>
          </w:tcPr>
          <w:p w14:paraId="411F24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79" w:author="Johnny Schultz" w:date="2020-02-12T15:55:00Z"/>
                <w:sz w:val="20"/>
              </w:rPr>
            </w:pPr>
            <w:del w:id="28580" w:author="Johnny Schultz" w:date="2020-02-12T15:55:00Z">
              <w:r w:rsidRPr="00A013FD">
                <w:rPr>
                  <w:sz w:val="20"/>
                </w:rPr>
                <w:delText>15</w:delText>
              </w:r>
            </w:del>
          </w:p>
        </w:tc>
        <w:tc>
          <w:tcPr>
            <w:tcW w:w="627" w:type="pct"/>
            <w:vAlign w:val="bottom"/>
          </w:tcPr>
          <w:p w14:paraId="62D79E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81" w:author="Johnny Schultz" w:date="2020-02-12T15:55:00Z"/>
                <w:sz w:val="20"/>
              </w:rPr>
            </w:pPr>
            <w:del w:id="28582" w:author="Johnny Schultz" w:date="2020-02-12T15:55:00Z">
              <w:r w:rsidRPr="00A013FD">
                <w:rPr>
                  <w:sz w:val="20"/>
                </w:rPr>
                <w:delText>bits</w:delText>
              </w:r>
            </w:del>
          </w:p>
        </w:tc>
      </w:tr>
      <w:tr w:rsidR="00A013FD" w:rsidRPr="00A013FD" w14:paraId="7BAB1A96" w14:textId="77777777" w:rsidTr="00BF604E">
        <w:trPr>
          <w:trHeight w:val="280"/>
          <w:jc w:val="center"/>
          <w:del w:id="28583" w:author="Johnny Schultz" w:date="2020-02-12T15:55:00Z"/>
        </w:trPr>
        <w:tc>
          <w:tcPr>
            <w:tcW w:w="2230" w:type="pct"/>
            <w:shd w:val="clear" w:color="auto" w:fill="auto"/>
            <w:noWrap/>
            <w:vAlign w:val="bottom"/>
          </w:tcPr>
          <w:p w14:paraId="1AA743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84" w:author="Johnny Schultz" w:date="2020-02-12T15:55:00Z"/>
                <w:sz w:val="20"/>
              </w:rPr>
            </w:pPr>
            <w:del w:id="28585" w:author="Johnny Schultz" w:date="2020-02-12T15:55:00Z">
              <w:r w:rsidRPr="00A013FD">
                <w:rPr>
                  <w:sz w:val="20"/>
                </w:rPr>
                <w:delText>Number of info bytes</w:delText>
              </w:r>
            </w:del>
          </w:p>
        </w:tc>
        <w:tc>
          <w:tcPr>
            <w:tcW w:w="2143" w:type="pct"/>
            <w:shd w:val="clear" w:color="auto" w:fill="auto"/>
            <w:noWrap/>
            <w:vAlign w:val="bottom"/>
          </w:tcPr>
          <w:p w14:paraId="1DCD98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86" w:author="Johnny Schultz" w:date="2020-02-12T15:55:00Z"/>
                <w:sz w:val="20"/>
              </w:rPr>
            </w:pPr>
            <w:del w:id="28587" w:author="Johnny Schultz" w:date="2020-02-12T15:55:00Z">
              <w:r w:rsidRPr="00A013FD">
                <w:rPr>
                  <w:sz w:val="20"/>
                </w:rPr>
                <w:delText>32</w:delText>
              </w:r>
            </w:del>
          </w:p>
        </w:tc>
        <w:tc>
          <w:tcPr>
            <w:tcW w:w="627" w:type="pct"/>
            <w:vAlign w:val="bottom"/>
          </w:tcPr>
          <w:p w14:paraId="73576A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88" w:author="Johnny Schultz" w:date="2020-02-12T15:55:00Z"/>
                <w:sz w:val="20"/>
              </w:rPr>
            </w:pPr>
            <w:del w:id="28589" w:author="Johnny Schultz" w:date="2020-02-12T15:55:00Z">
              <w:r w:rsidRPr="00A013FD">
                <w:rPr>
                  <w:sz w:val="20"/>
                </w:rPr>
                <w:delText>bytes</w:delText>
              </w:r>
            </w:del>
          </w:p>
        </w:tc>
      </w:tr>
      <w:tr w:rsidR="00A013FD" w:rsidRPr="00A013FD" w14:paraId="54AE891D" w14:textId="77777777" w:rsidTr="00BF604E">
        <w:trPr>
          <w:trHeight w:val="280"/>
          <w:jc w:val="center"/>
          <w:del w:id="28590" w:author="Johnny Schultz" w:date="2020-02-12T15:55:00Z"/>
        </w:trPr>
        <w:tc>
          <w:tcPr>
            <w:tcW w:w="2230" w:type="pct"/>
            <w:shd w:val="clear" w:color="auto" w:fill="auto"/>
            <w:noWrap/>
            <w:vAlign w:val="bottom"/>
          </w:tcPr>
          <w:p w14:paraId="6E27F4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91" w:author="Johnny Schultz" w:date="2020-02-12T15:55:00Z"/>
                <w:sz w:val="20"/>
              </w:rPr>
            </w:pPr>
            <w:del w:id="28592" w:author="Johnny Schultz" w:date="2020-02-12T15:55:00Z">
              <w:r w:rsidRPr="00A013FD">
                <w:rPr>
                  <w:sz w:val="20"/>
                </w:rPr>
                <w:delText>Packet type field</w:delText>
              </w:r>
            </w:del>
          </w:p>
        </w:tc>
        <w:tc>
          <w:tcPr>
            <w:tcW w:w="2143" w:type="pct"/>
            <w:shd w:val="clear" w:color="auto" w:fill="auto"/>
            <w:noWrap/>
            <w:vAlign w:val="bottom"/>
          </w:tcPr>
          <w:p w14:paraId="0DCFAD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93" w:author="Johnny Schultz" w:date="2020-02-12T15:55:00Z"/>
                <w:sz w:val="20"/>
              </w:rPr>
            </w:pPr>
            <w:del w:id="28594" w:author="Johnny Schultz" w:date="2020-02-12T15:55:00Z">
              <w:r w:rsidRPr="00A013FD">
                <w:rPr>
                  <w:sz w:val="20"/>
                </w:rPr>
                <w:delText>1</w:delText>
              </w:r>
            </w:del>
          </w:p>
        </w:tc>
        <w:tc>
          <w:tcPr>
            <w:tcW w:w="627" w:type="pct"/>
            <w:vAlign w:val="bottom"/>
          </w:tcPr>
          <w:p w14:paraId="733F0B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595" w:author="Johnny Schultz" w:date="2020-02-12T15:55:00Z"/>
                <w:sz w:val="20"/>
              </w:rPr>
            </w:pPr>
            <w:del w:id="28596" w:author="Johnny Schultz" w:date="2020-02-12T15:55:00Z">
              <w:r w:rsidRPr="00A013FD">
                <w:rPr>
                  <w:sz w:val="20"/>
                </w:rPr>
                <w:delText>bytes</w:delText>
              </w:r>
            </w:del>
          </w:p>
        </w:tc>
      </w:tr>
      <w:tr w:rsidR="00A013FD" w:rsidRPr="00A013FD" w14:paraId="2C74B5C9" w14:textId="77777777" w:rsidTr="00BF604E">
        <w:trPr>
          <w:trHeight w:val="280"/>
          <w:jc w:val="center"/>
          <w:del w:id="28597" w:author="Johnny Schultz" w:date="2020-02-12T15:55:00Z"/>
        </w:trPr>
        <w:tc>
          <w:tcPr>
            <w:tcW w:w="2230" w:type="pct"/>
            <w:shd w:val="clear" w:color="auto" w:fill="auto"/>
            <w:noWrap/>
            <w:vAlign w:val="bottom"/>
          </w:tcPr>
          <w:p w14:paraId="46CF05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598" w:author="Johnny Schultz" w:date="2020-02-12T15:55:00Z"/>
                <w:sz w:val="20"/>
              </w:rPr>
            </w:pPr>
            <w:del w:id="28599" w:author="Johnny Schultz" w:date="2020-02-12T15:55:00Z">
              <w:r w:rsidRPr="00A013FD">
                <w:rPr>
                  <w:sz w:val="20"/>
                </w:rPr>
                <w:delText>Ship ID field</w:delText>
              </w:r>
            </w:del>
          </w:p>
        </w:tc>
        <w:tc>
          <w:tcPr>
            <w:tcW w:w="2143" w:type="pct"/>
            <w:shd w:val="clear" w:color="auto" w:fill="auto"/>
            <w:noWrap/>
            <w:vAlign w:val="bottom"/>
          </w:tcPr>
          <w:p w14:paraId="0F05D7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00" w:author="Johnny Schultz" w:date="2020-02-12T15:55:00Z"/>
                <w:sz w:val="20"/>
              </w:rPr>
            </w:pPr>
            <w:del w:id="28601" w:author="Johnny Schultz" w:date="2020-02-12T15:55:00Z">
              <w:r w:rsidRPr="00A013FD">
                <w:rPr>
                  <w:sz w:val="20"/>
                </w:rPr>
                <w:delText>4</w:delText>
              </w:r>
            </w:del>
          </w:p>
        </w:tc>
        <w:tc>
          <w:tcPr>
            <w:tcW w:w="627" w:type="pct"/>
            <w:vAlign w:val="bottom"/>
          </w:tcPr>
          <w:p w14:paraId="6E32C3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02" w:author="Johnny Schultz" w:date="2020-02-12T15:55:00Z"/>
                <w:sz w:val="20"/>
              </w:rPr>
            </w:pPr>
            <w:del w:id="28603" w:author="Johnny Schultz" w:date="2020-02-12T15:55:00Z">
              <w:r w:rsidRPr="00A013FD">
                <w:rPr>
                  <w:sz w:val="20"/>
                </w:rPr>
                <w:delText>bytes</w:delText>
              </w:r>
            </w:del>
          </w:p>
        </w:tc>
      </w:tr>
      <w:tr w:rsidR="00A013FD" w:rsidRPr="00A013FD" w14:paraId="0A856236" w14:textId="77777777" w:rsidTr="00BF604E">
        <w:trPr>
          <w:trHeight w:val="280"/>
          <w:jc w:val="center"/>
          <w:del w:id="28604" w:author="Johnny Schultz" w:date="2020-02-12T15:55:00Z"/>
        </w:trPr>
        <w:tc>
          <w:tcPr>
            <w:tcW w:w="2230" w:type="pct"/>
            <w:shd w:val="clear" w:color="auto" w:fill="auto"/>
            <w:noWrap/>
            <w:vAlign w:val="bottom"/>
          </w:tcPr>
          <w:p w14:paraId="146EAF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05" w:author="Johnny Schultz" w:date="2020-02-12T15:55:00Z"/>
                <w:sz w:val="20"/>
              </w:rPr>
            </w:pPr>
            <w:del w:id="28606" w:author="Johnny Schultz" w:date="2020-02-12T15:55:00Z">
              <w:r w:rsidRPr="00A013FD">
                <w:rPr>
                  <w:sz w:val="20"/>
                </w:rPr>
                <w:delText>Destination short address</w:delText>
              </w:r>
            </w:del>
          </w:p>
        </w:tc>
        <w:tc>
          <w:tcPr>
            <w:tcW w:w="2143" w:type="pct"/>
            <w:shd w:val="clear" w:color="auto" w:fill="auto"/>
            <w:noWrap/>
            <w:vAlign w:val="bottom"/>
          </w:tcPr>
          <w:p w14:paraId="75618F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07" w:author="Johnny Schultz" w:date="2020-02-12T15:55:00Z"/>
                <w:sz w:val="20"/>
              </w:rPr>
            </w:pPr>
            <w:del w:id="28608" w:author="Johnny Schultz" w:date="2020-02-12T15:55:00Z">
              <w:r w:rsidRPr="00A013FD">
                <w:rPr>
                  <w:sz w:val="20"/>
                </w:rPr>
                <w:delText>2</w:delText>
              </w:r>
            </w:del>
          </w:p>
        </w:tc>
        <w:tc>
          <w:tcPr>
            <w:tcW w:w="627" w:type="pct"/>
            <w:vAlign w:val="bottom"/>
          </w:tcPr>
          <w:p w14:paraId="3AD14D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09" w:author="Johnny Schultz" w:date="2020-02-12T15:55:00Z"/>
                <w:sz w:val="20"/>
              </w:rPr>
            </w:pPr>
            <w:del w:id="28610" w:author="Johnny Schultz" w:date="2020-02-12T15:55:00Z">
              <w:r w:rsidRPr="00A013FD">
                <w:rPr>
                  <w:sz w:val="20"/>
                </w:rPr>
                <w:delText>bytes</w:delText>
              </w:r>
            </w:del>
          </w:p>
        </w:tc>
      </w:tr>
      <w:tr w:rsidR="00A013FD" w:rsidRPr="00A013FD" w14:paraId="2EEBFDF9" w14:textId="77777777" w:rsidTr="00BF604E">
        <w:trPr>
          <w:trHeight w:val="280"/>
          <w:jc w:val="center"/>
          <w:del w:id="28611" w:author="Johnny Schultz" w:date="2020-02-12T15:55:00Z"/>
        </w:trPr>
        <w:tc>
          <w:tcPr>
            <w:tcW w:w="2230" w:type="pct"/>
            <w:shd w:val="clear" w:color="auto" w:fill="auto"/>
            <w:noWrap/>
            <w:vAlign w:val="bottom"/>
          </w:tcPr>
          <w:p w14:paraId="3A1562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12" w:author="Johnny Schultz" w:date="2020-02-12T15:55:00Z"/>
                <w:sz w:val="20"/>
              </w:rPr>
            </w:pPr>
            <w:del w:id="28613" w:author="Johnny Schultz" w:date="2020-02-12T15:55:00Z">
              <w:r w:rsidRPr="00A013FD">
                <w:rPr>
                  <w:sz w:val="20"/>
                </w:rPr>
                <w:delText>Repeat transmission offset field</w:delText>
              </w:r>
            </w:del>
          </w:p>
        </w:tc>
        <w:tc>
          <w:tcPr>
            <w:tcW w:w="2143" w:type="pct"/>
            <w:shd w:val="clear" w:color="auto" w:fill="auto"/>
            <w:noWrap/>
            <w:vAlign w:val="bottom"/>
          </w:tcPr>
          <w:p w14:paraId="616F7F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14" w:author="Johnny Schultz" w:date="2020-02-12T15:55:00Z"/>
                <w:sz w:val="20"/>
              </w:rPr>
            </w:pPr>
            <w:del w:id="28615" w:author="Johnny Schultz" w:date="2020-02-12T15:55:00Z">
              <w:r w:rsidRPr="00A013FD">
                <w:rPr>
                  <w:sz w:val="20"/>
                </w:rPr>
                <w:delText>2</w:delText>
              </w:r>
            </w:del>
          </w:p>
        </w:tc>
        <w:tc>
          <w:tcPr>
            <w:tcW w:w="627" w:type="pct"/>
            <w:vAlign w:val="bottom"/>
          </w:tcPr>
          <w:p w14:paraId="0D8B2A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16" w:author="Johnny Schultz" w:date="2020-02-12T15:55:00Z"/>
                <w:sz w:val="20"/>
              </w:rPr>
            </w:pPr>
            <w:del w:id="28617" w:author="Johnny Schultz" w:date="2020-02-12T15:55:00Z">
              <w:r w:rsidRPr="00A013FD">
                <w:rPr>
                  <w:sz w:val="20"/>
                </w:rPr>
                <w:delText>bytes</w:delText>
              </w:r>
            </w:del>
          </w:p>
        </w:tc>
      </w:tr>
      <w:tr w:rsidR="00A013FD" w:rsidRPr="00A013FD" w14:paraId="58BF3C11" w14:textId="77777777" w:rsidTr="00BF604E">
        <w:trPr>
          <w:trHeight w:val="280"/>
          <w:jc w:val="center"/>
          <w:del w:id="28618" w:author="Johnny Schultz" w:date="2020-02-12T15:55:00Z"/>
        </w:trPr>
        <w:tc>
          <w:tcPr>
            <w:tcW w:w="2230" w:type="pct"/>
            <w:shd w:val="clear" w:color="auto" w:fill="auto"/>
            <w:noWrap/>
            <w:vAlign w:val="bottom"/>
          </w:tcPr>
          <w:p w14:paraId="2E7B0D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19" w:author="Johnny Schultz" w:date="2020-02-12T15:55:00Z"/>
                <w:sz w:val="20"/>
              </w:rPr>
            </w:pPr>
            <w:del w:id="28620" w:author="Johnny Schultz" w:date="2020-02-12T15:55:00Z">
              <w:r w:rsidRPr="00A013FD">
                <w:rPr>
                  <w:sz w:val="20"/>
                </w:rPr>
                <w:delText xml:space="preserve">Received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r w:rsidRPr="00A013FD">
                <w:rPr>
                  <w:sz w:val="20"/>
                </w:rPr>
                <w:delText xml:space="preserve"> field</w:delText>
              </w:r>
            </w:del>
          </w:p>
        </w:tc>
        <w:tc>
          <w:tcPr>
            <w:tcW w:w="2143" w:type="pct"/>
            <w:shd w:val="clear" w:color="auto" w:fill="auto"/>
            <w:noWrap/>
            <w:vAlign w:val="bottom"/>
          </w:tcPr>
          <w:p w14:paraId="41BD06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21" w:author="Johnny Schultz" w:date="2020-02-12T15:55:00Z"/>
                <w:sz w:val="20"/>
              </w:rPr>
            </w:pPr>
            <w:del w:id="28622" w:author="Johnny Schultz" w:date="2020-02-12T15:55:00Z">
              <w:r w:rsidRPr="00A013FD">
                <w:rPr>
                  <w:sz w:val="20"/>
                </w:rPr>
                <w:delText>1</w:delText>
              </w:r>
            </w:del>
          </w:p>
        </w:tc>
        <w:tc>
          <w:tcPr>
            <w:tcW w:w="627" w:type="pct"/>
            <w:vAlign w:val="bottom"/>
          </w:tcPr>
          <w:p w14:paraId="0BAF22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23" w:author="Johnny Schultz" w:date="2020-02-12T15:55:00Z"/>
                <w:sz w:val="20"/>
              </w:rPr>
            </w:pPr>
            <w:del w:id="28624" w:author="Johnny Schultz" w:date="2020-02-12T15:55:00Z">
              <w:r w:rsidRPr="00A013FD">
                <w:rPr>
                  <w:sz w:val="20"/>
                </w:rPr>
                <w:delText>bytes</w:delText>
              </w:r>
            </w:del>
          </w:p>
        </w:tc>
      </w:tr>
      <w:tr w:rsidR="00A013FD" w:rsidRPr="00A013FD" w14:paraId="4D26D9B7" w14:textId="77777777" w:rsidTr="00BF604E">
        <w:trPr>
          <w:trHeight w:val="280"/>
          <w:jc w:val="center"/>
          <w:del w:id="28625" w:author="Johnny Schultz" w:date="2020-02-12T15:55:00Z"/>
        </w:trPr>
        <w:tc>
          <w:tcPr>
            <w:tcW w:w="2230" w:type="pct"/>
            <w:shd w:val="clear" w:color="auto" w:fill="auto"/>
            <w:noWrap/>
            <w:vAlign w:val="bottom"/>
          </w:tcPr>
          <w:p w14:paraId="3B702D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26" w:author="Johnny Schultz" w:date="2020-02-12T15:55:00Z"/>
                <w:sz w:val="20"/>
              </w:rPr>
            </w:pPr>
            <w:del w:id="28627" w:author="Johnny Schultz" w:date="2020-02-12T15:55:00Z">
              <w:r w:rsidRPr="00A013FD">
                <w:rPr>
                  <w:sz w:val="20"/>
                </w:rPr>
                <w:delText>Packet sequence number</w:delText>
              </w:r>
            </w:del>
          </w:p>
        </w:tc>
        <w:tc>
          <w:tcPr>
            <w:tcW w:w="2143" w:type="pct"/>
            <w:shd w:val="clear" w:color="auto" w:fill="auto"/>
            <w:noWrap/>
            <w:vAlign w:val="bottom"/>
          </w:tcPr>
          <w:p w14:paraId="5991FC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28" w:author="Johnny Schultz" w:date="2020-02-12T15:55:00Z"/>
                <w:sz w:val="20"/>
              </w:rPr>
            </w:pPr>
            <w:del w:id="28629" w:author="Johnny Schultz" w:date="2020-02-12T15:55:00Z">
              <w:r w:rsidRPr="00A013FD">
                <w:rPr>
                  <w:sz w:val="20"/>
                </w:rPr>
                <w:delText>0</w:delText>
              </w:r>
            </w:del>
          </w:p>
        </w:tc>
        <w:tc>
          <w:tcPr>
            <w:tcW w:w="627" w:type="pct"/>
            <w:vAlign w:val="bottom"/>
          </w:tcPr>
          <w:p w14:paraId="509A5E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30" w:author="Johnny Schultz" w:date="2020-02-12T15:55:00Z"/>
                <w:sz w:val="20"/>
              </w:rPr>
            </w:pPr>
            <w:del w:id="28631" w:author="Johnny Schultz" w:date="2020-02-12T15:55:00Z">
              <w:r w:rsidRPr="00A013FD">
                <w:rPr>
                  <w:sz w:val="20"/>
                </w:rPr>
                <w:delText>bytes</w:delText>
              </w:r>
            </w:del>
          </w:p>
        </w:tc>
      </w:tr>
      <w:tr w:rsidR="00A013FD" w:rsidRPr="00A013FD" w14:paraId="32F6A946" w14:textId="77777777" w:rsidTr="00BF604E">
        <w:trPr>
          <w:trHeight w:val="280"/>
          <w:jc w:val="center"/>
          <w:del w:id="28632" w:author="Johnny Schultz" w:date="2020-02-12T15:55:00Z"/>
        </w:trPr>
        <w:tc>
          <w:tcPr>
            <w:tcW w:w="2230" w:type="pct"/>
            <w:shd w:val="clear" w:color="auto" w:fill="auto"/>
            <w:noWrap/>
            <w:vAlign w:val="bottom"/>
          </w:tcPr>
          <w:p w14:paraId="667B1D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33" w:author="Johnny Schultz" w:date="2020-02-12T15:55:00Z"/>
                <w:sz w:val="20"/>
              </w:rPr>
            </w:pPr>
            <w:del w:id="28634" w:author="Johnny Schultz" w:date="2020-02-12T15:55:00Z">
              <w:r w:rsidRPr="00A013FD">
                <w:rPr>
                  <w:sz w:val="20"/>
                </w:rPr>
                <w:delText>Transaction ID</w:delText>
              </w:r>
            </w:del>
          </w:p>
        </w:tc>
        <w:tc>
          <w:tcPr>
            <w:tcW w:w="2143" w:type="pct"/>
            <w:shd w:val="clear" w:color="auto" w:fill="auto"/>
            <w:noWrap/>
            <w:vAlign w:val="bottom"/>
          </w:tcPr>
          <w:p w14:paraId="1C1BC73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35" w:author="Johnny Schultz" w:date="2020-02-12T15:55:00Z"/>
                <w:sz w:val="20"/>
              </w:rPr>
            </w:pPr>
            <w:del w:id="28636" w:author="Johnny Schultz" w:date="2020-02-12T15:55:00Z">
              <w:r w:rsidRPr="00A013FD">
                <w:rPr>
                  <w:sz w:val="20"/>
                </w:rPr>
                <w:delText>0</w:delText>
              </w:r>
            </w:del>
          </w:p>
        </w:tc>
        <w:tc>
          <w:tcPr>
            <w:tcW w:w="627" w:type="pct"/>
            <w:vAlign w:val="bottom"/>
          </w:tcPr>
          <w:p w14:paraId="70B6E1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37" w:author="Johnny Schultz" w:date="2020-02-12T15:55:00Z"/>
                <w:sz w:val="20"/>
              </w:rPr>
            </w:pPr>
            <w:del w:id="28638" w:author="Johnny Schultz" w:date="2020-02-12T15:55:00Z">
              <w:r w:rsidRPr="00A013FD">
                <w:rPr>
                  <w:sz w:val="20"/>
                </w:rPr>
                <w:delText>bytes</w:delText>
              </w:r>
            </w:del>
          </w:p>
        </w:tc>
      </w:tr>
      <w:tr w:rsidR="00A013FD" w:rsidRPr="00A013FD" w14:paraId="624BEC69" w14:textId="77777777" w:rsidTr="00BF604E">
        <w:trPr>
          <w:trHeight w:val="280"/>
          <w:jc w:val="center"/>
          <w:del w:id="28639" w:author="Johnny Schultz" w:date="2020-02-12T15:55:00Z"/>
        </w:trPr>
        <w:tc>
          <w:tcPr>
            <w:tcW w:w="2230" w:type="pct"/>
            <w:shd w:val="clear" w:color="auto" w:fill="auto"/>
            <w:noWrap/>
            <w:vAlign w:val="bottom"/>
          </w:tcPr>
          <w:p w14:paraId="3BC8A2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40" w:author="Johnny Schultz" w:date="2020-02-12T15:55:00Z"/>
                <w:sz w:val="20"/>
              </w:rPr>
            </w:pPr>
            <w:del w:id="28641" w:author="Johnny Schultz" w:date="2020-02-12T15:55:00Z">
              <w:r w:rsidRPr="00A013FD">
                <w:rPr>
                  <w:sz w:val="20"/>
                </w:rPr>
                <w:delText>CRC</w:delText>
              </w:r>
            </w:del>
          </w:p>
        </w:tc>
        <w:tc>
          <w:tcPr>
            <w:tcW w:w="2143" w:type="pct"/>
            <w:shd w:val="clear" w:color="auto" w:fill="auto"/>
            <w:noWrap/>
            <w:vAlign w:val="bottom"/>
          </w:tcPr>
          <w:p w14:paraId="1B1FE0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42" w:author="Johnny Schultz" w:date="2020-02-12T15:55:00Z"/>
                <w:sz w:val="20"/>
              </w:rPr>
            </w:pPr>
            <w:del w:id="28643" w:author="Johnny Schultz" w:date="2020-02-12T15:55:00Z">
              <w:r w:rsidRPr="00A013FD">
                <w:rPr>
                  <w:sz w:val="20"/>
                </w:rPr>
                <w:delText>4</w:delText>
              </w:r>
            </w:del>
          </w:p>
        </w:tc>
        <w:tc>
          <w:tcPr>
            <w:tcW w:w="627" w:type="pct"/>
            <w:vAlign w:val="bottom"/>
          </w:tcPr>
          <w:p w14:paraId="30F281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44" w:author="Johnny Schultz" w:date="2020-02-12T15:55:00Z"/>
                <w:sz w:val="20"/>
              </w:rPr>
            </w:pPr>
            <w:del w:id="28645" w:author="Johnny Schultz" w:date="2020-02-12T15:55:00Z">
              <w:r w:rsidRPr="00A013FD">
                <w:rPr>
                  <w:sz w:val="20"/>
                </w:rPr>
                <w:delText>bytes</w:delText>
              </w:r>
            </w:del>
          </w:p>
        </w:tc>
      </w:tr>
      <w:tr w:rsidR="00A013FD" w:rsidRPr="00A013FD" w14:paraId="484E9A0F" w14:textId="77777777" w:rsidTr="00BF604E">
        <w:trPr>
          <w:trHeight w:val="280"/>
          <w:jc w:val="center"/>
          <w:del w:id="28646" w:author="Johnny Schultz" w:date="2020-02-12T15:55:00Z"/>
        </w:trPr>
        <w:tc>
          <w:tcPr>
            <w:tcW w:w="2230" w:type="pct"/>
            <w:shd w:val="clear" w:color="auto" w:fill="auto"/>
            <w:noWrap/>
            <w:vAlign w:val="bottom"/>
          </w:tcPr>
          <w:p w14:paraId="15B96B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8647" w:author="Johnny Schultz" w:date="2020-02-12T15:55:00Z"/>
                <w:sz w:val="20"/>
              </w:rPr>
            </w:pPr>
            <w:del w:id="28648" w:author="Johnny Schultz" w:date="2020-02-12T15:55:00Z">
              <w:r w:rsidRPr="00A013FD">
                <w:rPr>
                  <w:sz w:val="20"/>
                </w:rPr>
                <w:delText>Payload</w:delText>
              </w:r>
            </w:del>
          </w:p>
        </w:tc>
        <w:tc>
          <w:tcPr>
            <w:tcW w:w="2143" w:type="pct"/>
            <w:shd w:val="clear" w:color="auto" w:fill="auto"/>
            <w:noWrap/>
            <w:vAlign w:val="bottom"/>
          </w:tcPr>
          <w:p w14:paraId="055696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49" w:author="Johnny Schultz" w:date="2020-02-12T15:55:00Z"/>
                <w:sz w:val="20"/>
              </w:rPr>
            </w:pPr>
            <w:del w:id="28650" w:author="Johnny Schultz" w:date="2020-02-12T15:55:00Z">
              <w:r w:rsidRPr="00A013FD">
                <w:rPr>
                  <w:sz w:val="20"/>
                </w:rPr>
                <w:delText>18</w:delText>
              </w:r>
            </w:del>
          </w:p>
        </w:tc>
        <w:tc>
          <w:tcPr>
            <w:tcW w:w="627" w:type="pct"/>
            <w:vAlign w:val="bottom"/>
          </w:tcPr>
          <w:p w14:paraId="65D8C6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28651" w:author="Johnny Schultz" w:date="2020-02-12T15:55:00Z"/>
                <w:sz w:val="20"/>
              </w:rPr>
            </w:pPr>
            <w:del w:id="28652" w:author="Johnny Schultz" w:date="2020-02-12T15:55:00Z">
              <w:r w:rsidRPr="00A013FD">
                <w:rPr>
                  <w:sz w:val="20"/>
                </w:rPr>
                <w:delText>bytes</w:delText>
              </w:r>
            </w:del>
          </w:p>
        </w:tc>
      </w:tr>
    </w:tbl>
    <w:p w14:paraId="0A78FC28" w14:textId="77777777" w:rsidR="00A013FD" w:rsidRPr="00A013FD" w:rsidRDefault="00A013FD" w:rsidP="00A013FD">
      <w:pPr>
        <w:keepNext/>
        <w:keepLines/>
        <w:numPr>
          <w:ilvl w:val="2"/>
          <w:numId w:val="0"/>
        </w:numPr>
        <w:tabs>
          <w:tab w:val="clear" w:pos="1134"/>
          <w:tab w:val="left" w:pos="360"/>
        </w:tabs>
        <w:spacing w:before="200"/>
        <w:ind w:left="360" w:hanging="360"/>
        <w:outlineLvl w:val="2"/>
        <w:rPr>
          <w:del w:id="28653" w:author="Johnny Schultz" w:date="2020-02-12T15:55:00Z"/>
          <w:b/>
        </w:rPr>
      </w:pPr>
      <w:del w:id="28654" w:author="Johnny Schultz" w:date="2020-02-12T15:55:00Z">
        <w:r w:rsidRPr="00A013FD">
          <w:rPr>
            <w:b/>
          </w:rPr>
          <w:br w:type="page"/>
        </w:r>
      </w:del>
    </w:p>
    <w:p w14:paraId="5E6E41AD" w14:textId="77777777" w:rsidR="00A013FD" w:rsidRPr="00A013FD" w:rsidRDefault="00A013FD" w:rsidP="00A013FD">
      <w:pPr>
        <w:keepNext/>
        <w:keepLines/>
        <w:tabs>
          <w:tab w:val="clear" w:pos="1134"/>
          <w:tab w:val="left" w:pos="360"/>
        </w:tabs>
        <w:spacing w:before="200"/>
        <w:outlineLvl w:val="2"/>
        <w:rPr>
          <w:del w:id="28655" w:author="Johnny Schultz" w:date="2020-02-12T15:55:00Z"/>
          <w:b/>
        </w:rPr>
      </w:pPr>
      <w:del w:id="28656" w:author="Johnny Schultz" w:date="2020-02-12T15:55:00Z">
        <w:r w:rsidRPr="00A013FD">
          <w:rPr>
            <w:b/>
          </w:rPr>
          <w:delText>2.7.4</w:delText>
        </w:r>
        <w:r w:rsidRPr="00A013FD">
          <w:rPr>
            <w:b/>
          </w:rPr>
          <w:tab/>
          <w:delText>VDE-SAT uplink PL-Frame format 4</w:delText>
        </w:r>
      </w:del>
    </w:p>
    <w:p w14:paraId="46DA7E10" w14:textId="77777777" w:rsidR="00A013FD" w:rsidRPr="00A013FD" w:rsidRDefault="00A013FD" w:rsidP="00A013FD">
      <w:pPr>
        <w:rPr>
          <w:del w:id="28657" w:author="Johnny Schultz" w:date="2020-02-12T15:55:00Z"/>
        </w:rPr>
      </w:pPr>
      <w:del w:id="28658" w:author="Johnny Schultz" w:date="2020-02-12T15:55:00Z">
        <w:r w:rsidRPr="00A013FD">
          <w:delText xml:space="preserve">The VDE-SAT uplink PL-Frame format 4 is provided in Table A5-9. </w:delText>
        </w:r>
      </w:del>
    </w:p>
    <w:p w14:paraId="4722FB16" w14:textId="77777777" w:rsidR="00A013FD" w:rsidRPr="00A013FD" w:rsidRDefault="00A013FD" w:rsidP="00A013FD">
      <w:pPr>
        <w:keepNext/>
        <w:spacing w:before="560" w:after="120"/>
        <w:jc w:val="center"/>
        <w:rPr>
          <w:del w:id="28659" w:author="Johnny Schultz" w:date="2020-02-12T15:55:00Z"/>
          <w:caps/>
          <w:sz w:val="20"/>
        </w:rPr>
      </w:pPr>
      <w:del w:id="28660" w:author="Johnny Schultz" w:date="2020-02-12T15:55:00Z">
        <w:r w:rsidRPr="00A013FD">
          <w:rPr>
            <w:caps/>
            <w:sz w:val="20"/>
          </w:rPr>
          <w:delText>TABLE A5-9</w:delText>
        </w:r>
      </w:del>
    </w:p>
    <w:p w14:paraId="24075B94" w14:textId="77777777" w:rsidR="00A013FD" w:rsidRPr="00A013FD" w:rsidRDefault="00A013FD" w:rsidP="00A013FD">
      <w:pPr>
        <w:keepNext/>
        <w:keepLines/>
        <w:spacing w:before="0" w:after="120"/>
        <w:jc w:val="center"/>
        <w:rPr>
          <w:del w:id="28661" w:author="Johnny Schultz" w:date="2020-02-12T15:55:00Z"/>
          <w:rFonts w:ascii="Times New Roman Bold" w:hAnsi="Times New Roman Bold"/>
          <w:b/>
          <w:sz w:val="20"/>
        </w:rPr>
      </w:pPr>
      <w:del w:id="28662" w:author="Johnny Schultz" w:date="2020-02-12T15:55:00Z">
        <w:r w:rsidRPr="00A013FD">
          <w:rPr>
            <w:rFonts w:ascii="Times New Roman Bold" w:hAnsi="Times New Roman Bold"/>
            <w:b/>
            <w:sz w:val="20"/>
          </w:rPr>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A013FD" w:rsidRPr="00A013FD" w14:paraId="4F1DFACD" w14:textId="77777777" w:rsidTr="00BF604E">
        <w:trPr>
          <w:trHeight w:val="280"/>
          <w:jc w:val="center"/>
          <w:del w:id="28663" w:author="Johnny Schultz" w:date="2020-02-12T15:55:00Z"/>
        </w:trPr>
        <w:tc>
          <w:tcPr>
            <w:tcW w:w="2247" w:type="pct"/>
            <w:vAlign w:val="bottom"/>
          </w:tcPr>
          <w:p w14:paraId="4950F5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64" w:author="Johnny Schultz" w:date="2020-02-12T15:55:00Z"/>
                <w:sz w:val="20"/>
              </w:rPr>
            </w:pPr>
            <w:del w:id="28665" w:author="Johnny Schultz" w:date="2020-02-12T15:55:00Z">
              <w:r w:rsidRPr="00A013FD">
                <w:rPr>
                  <w:sz w:val="20"/>
                </w:rPr>
                <w:delText>Uplink format</w:delText>
              </w:r>
            </w:del>
          </w:p>
        </w:tc>
        <w:tc>
          <w:tcPr>
            <w:tcW w:w="2159" w:type="pct"/>
            <w:vAlign w:val="bottom"/>
          </w:tcPr>
          <w:p w14:paraId="41E3A3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66" w:author="Johnny Schultz" w:date="2020-02-12T15:55:00Z"/>
                <w:sz w:val="20"/>
              </w:rPr>
            </w:pPr>
            <w:del w:id="28667" w:author="Johnny Schultz" w:date="2020-02-12T15:55:00Z">
              <w:r w:rsidRPr="00A013FD">
                <w:rPr>
                  <w:sz w:val="20"/>
                </w:rPr>
                <w:delText>4</w:delText>
              </w:r>
            </w:del>
          </w:p>
        </w:tc>
        <w:tc>
          <w:tcPr>
            <w:tcW w:w="595" w:type="pct"/>
            <w:vAlign w:val="bottom"/>
          </w:tcPr>
          <w:p w14:paraId="54FB7E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68" w:author="Johnny Schultz" w:date="2020-02-12T15:55:00Z"/>
                <w:sz w:val="20"/>
              </w:rPr>
            </w:pPr>
          </w:p>
        </w:tc>
      </w:tr>
      <w:tr w:rsidR="00A013FD" w:rsidRPr="00A013FD" w14:paraId="1FF0A030" w14:textId="77777777" w:rsidTr="00BF604E">
        <w:trPr>
          <w:trHeight w:val="280"/>
          <w:jc w:val="center"/>
          <w:del w:id="28669" w:author="Johnny Schultz" w:date="2020-02-12T15:55:00Z"/>
        </w:trPr>
        <w:tc>
          <w:tcPr>
            <w:tcW w:w="2247" w:type="pct"/>
            <w:vAlign w:val="bottom"/>
          </w:tcPr>
          <w:p w14:paraId="4C2B6F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70" w:author="Johnny Schultz" w:date="2020-02-12T15:55:00Z"/>
                <w:sz w:val="20"/>
              </w:rPr>
            </w:pPr>
            <w:del w:id="28671" w:author="Johnny Schultz" w:date="2020-02-12T15:55:00Z">
              <w:r w:rsidRPr="00A013FD">
                <w:rPr>
                  <w:sz w:val="20"/>
                </w:rPr>
                <w:delText>Function</w:delText>
              </w:r>
            </w:del>
          </w:p>
        </w:tc>
        <w:tc>
          <w:tcPr>
            <w:tcW w:w="2159" w:type="pct"/>
            <w:vAlign w:val="bottom"/>
          </w:tcPr>
          <w:p w14:paraId="396BEE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72" w:author="Johnny Schultz" w:date="2020-02-12T15:55:00Z"/>
                <w:sz w:val="20"/>
              </w:rPr>
            </w:pPr>
            <w:del w:id="28673" w:author="Johnny Schultz" w:date="2020-02-12T15:55:00Z">
              <w:r w:rsidRPr="00A013FD">
                <w:rPr>
                  <w:sz w:val="20"/>
                </w:rPr>
                <w:delText>TDMA (non-spread) random access, high throughput</w:delText>
              </w:r>
            </w:del>
          </w:p>
        </w:tc>
        <w:tc>
          <w:tcPr>
            <w:tcW w:w="595" w:type="pct"/>
          </w:tcPr>
          <w:p w14:paraId="7CBAA8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74" w:author="Johnny Schultz" w:date="2020-02-12T15:55:00Z"/>
                <w:sz w:val="20"/>
              </w:rPr>
            </w:pPr>
          </w:p>
        </w:tc>
      </w:tr>
      <w:tr w:rsidR="00A013FD" w:rsidRPr="00A013FD" w14:paraId="551EC168" w14:textId="77777777" w:rsidTr="00BF604E">
        <w:trPr>
          <w:trHeight w:val="280"/>
          <w:jc w:val="center"/>
          <w:del w:id="28675" w:author="Johnny Schultz" w:date="2020-02-12T15:55:00Z"/>
        </w:trPr>
        <w:tc>
          <w:tcPr>
            <w:tcW w:w="2247" w:type="pct"/>
            <w:vAlign w:val="bottom"/>
          </w:tcPr>
          <w:p w14:paraId="6D3E1B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76" w:author="Johnny Schultz" w:date="2020-02-12T15:55:00Z"/>
                <w:sz w:val="20"/>
              </w:rPr>
            </w:pPr>
            <w:del w:id="28677" w:author="Johnny Schultz" w:date="2020-02-12T15:55:00Z">
              <w:r w:rsidRPr="00A013FD">
                <w:rPr>
                  <w:sz w:val="20"/>
                </w:rPr>
                <w:delText>Usage</w:delText>
              </w:r>
            </w:del>
          </w:p>
        </w:tc>
        <w:tc>
          <w:tcPr>
            <w:tcW w:w="2159" w:type="pct"/>
            <w:vAlign w:val="bottom"/>
          </w:tcPr>
          <w:p w14:paraId="02B36F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78" w:author="Johnny Schultz" w:date="2020-02-12T15:55:00Z"/>
                <w:sz w:val="20"/>
              </w:rPr>
            </w:pPr>
            <w:del w:id="28679" w:author="Johnny Schultz" w:date="2020-02-12T15:55:00Z">
              <w:r w:rsidRPr="00A013FD">
                <w:rPr>
                  <w:sz w:val="20"/>
                </w:rPr>
                <w:delText>Request, response, ACK and short message</w:delText>
              </w:r>
            </w:del>
          </w:p>
        </w:tc>
        <w:tc>
          <w:tcPr>
            <w:tcW w:w="595" w:type="pct"/>
          </w:tcPr>
          <w:p w14:paraId="38CE15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80" w:author="Johnny Schultz" w:date="2020-02-12T15:55:00Z"/>
                <w:sz w:val="20"/>
              </w:rPr>
            </w:pPr>
          </w:p>
        </w:tc>
      </w:tr>
      <w:tr w:rsidR="00A013FD" w:rsidRPr="00A013FD" w14:paraId="638CF7A0" w14:textId="77777777" w:rsidTr="00BF604E">
        <w:trPr>
          <w:trHeight w:val="280"/>
          <w:jc w:val="center"/>
          <w:del w:id="28681" w:author="Johnny Schultz" w:date="2020-02-12T15:55:00Z"/>
        </w:trPr>
        <w:tc>
          <w:tcPr>
            <w:tcW w:w="2247" w:type="pct"/>
            <w:vAlign w:val="bottom"/>
          </w:tcPr>
          <w:p w14:paraId="17EEA0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82" w:author="Johnny Schultz" w:date="2020-02-12T15:55:00Z"/>
                <w:sz w:val="20"/>
              </w:rPr>
            </w:pPr>
            <w:del w:id="28683" w:author="Johnny Schultz" w:date="2020-02-12T15:55:00Z">
              <w:r w:rsidRPr="00A013FD">
                <w:rPr>
                  <w:sz w:val="20"/>
                </w:rPr>
                <w:delText>Header value</w:delText>
              </w:r>
            </w:del>
          </w:p>
        </w:tc>
        <w:tc>
          <w:tcPr>
            <w:tcW w:w="2159" w:type="pct"/>
            <w:vAlign w:val="bottom"/>
          </w:tcPr>
          <w:p w14:paraId="3883BF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84" w:author="Johnny Schultz" w:date="2020-02-12T15:55:00Z"/>
                <w:sz w:val="20"/>
              </w:rPr>
            </w:pPr>
            <w:del w:id="28685" w:author="Johnny Schultz" w:date="2020-02-12T15:55:00Z">
              <w:r w:rsidRPr="00A013FD">
                <w:rPr>
                  <w:sz w:val="20"/>
                </w:rPr>
                <w:sym w:font="Symbol" w:char="F0A2"/>
              </w:r>
              <w:r w:rsidRPr="00A013FD">
                <w:rPr>
                  <w:sz w:val="20"/>
                </w:rPr>
                <w:delText>44</w:delText>
              </w:r>
            </w:del>
          </w:p>
        </w:tc>
        <w:tc>
          <w:tcPr>
            <w:tcW w:w="595" w:type="pct"/>
            <w:vAlign w:val="bottom"/>
          </w:tcPr>
          <w:p w14:paraId="315D4E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86" w:author="Johnny Schultz" w:date="2020-02-12T15:55:00Z"/>
                <w:sz w:val="20"/>
              </w:rPr>
            </w:pPr>
            <w:del w:id="28687" w:author="Johnny Schultz" w:date="2020-02-12T15:55:00Z">
              <w:r w:rsidRPr="00A013FD">
                <w:rPr>
                  <w:sz w:val="20"/>
                </w:rPr>
                <w:delText>hex</w:delText>
              </w:r>
            </w:del>
          </w:p>
        </w:tc>
      </w:tr>
      <w:tr w:rsidR="00A013FD" w:rsidRPr="00A013FD" w14:paraId="3B621487" w14:textId="77777777" w:rsidTr="00BF604E">
        <w:trPr>
          <w:trHeight w:val="280"/>
          <w:jc w:val="center"/>
          <w:del w:id="28688" w:author="Johnny Schultz" w:date="2020-02-12T15:55:00Z"/>
        </w:trPr>
        <w:tc>
          <w:tcPr>
            <w:tcW w:w="2247" w:type="pct"/>
            <w:vAlign w:val="bottom"/>
          </w:tcPr>
          <w:p w14:paraId="3204A8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89" w:author="Johnny Schultz" w:date="2020-02-12T15:55:00Z"/>
                <w:sz w:val="20"/>
              </w:rPr>
            </w:pPr>
            <w:del w:id="28690" w:author="Johnny Schultz" w:date="2020-02-12T15:55:00Z">
              <w:r w:rsidRPr="00A013FD">
                <w:rPr>
                  <w:sz w:val="20"/>
                </w:rPr>
                <w:delText>Channel bandwidth</w:delText>
              </w:r>
            </w:del>
          </w:p>
        </w:tc>
        <w:tc>
          <w:tcPr>
            <w:tcW w:w="2159" w:type="pct"/>
            <w:vAlign w:val="bottom"/>
          </w:tcPr>
          <w:p w14:paraId="77CD1E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91" w:author="Johnny Schultz" w:date="2020-02-12T15:55:00Z"/>
                <w:sz w:val="20"/>
              </w:rPr>
            </w:pPr>
            <w:del w:id="28692" w:author="Johnny Schultz" w:date="2020-02-12T15:55:00Z">
              <w:r w:rsidRPr="00A013FD">
                <w:rPr>
                  <w:sz w:val="20"/>
                </w:rPr>
                <w:delText>50</w:delText>
              </w:r>
            </w:del>
          </w:p>
        </w:tc>
        <w:tc>
          <w:tcPr>
            <w:tcW w:w="595" w:type="pct"/>
            <w:vAlign w:val="bottom"/>
          </w:tcPr>
          <w:p w14:paraId="1322DC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93" w:author="Johnny Schultz" w:date="2020-02-12T15:55:00Z"/>
                <w:sz w:val="20"/>
              </w:rPr>
            </w:pPr>
            <w:del w:id="28694" w:author="Johnny Schultz" w:date="2020-02-12T15:55:00Z">
              <w:r w:rsidRPr="00A013FD">
                <w:rPr>
                  <w:sz w:val="20"/>
                </w:rPr>
                <w:delText>kHz</w:delText>
              </w:r>
            </w:del>
          </w:p>
        </w:tc>
      </w:tr>
      <w:tr w:rsidR="00A013FD" w:rsidRPr="00A013FD" w14:paraId="1C4FD9E1" w14:textId="77777777" w:rsidTr="00BF604E">
        <w:trPr>
          <w:trHeight w:val="280"/>
          <w:jc w:val="center"/>
          <w:del w:id="28695" w:author="Johnny Schultz" w:date="2020-02-12T15:55:00Z"/>
        </w:trPr>
        <w:tc>
          <w:tcPr>
            <w:tcW w:w="2247" w:type="pct"/>
            <w:vAlign w:val="bottom"/>
          </w:tcPr>
          <w:p w14:paraId="3CBA65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696" w:author="Johnny Schultz" w:date="2020-02-12T15:55:00Z"/>
                <w:sz w:val="20"/>
              </w:rPr>
            </w:pPr>
            <w:del w:id="28697" w:author="Johnny Schultz" w:date="2020-02-12T15:55:00Z">
              <w:r w:rsidRPr="00A013FD">
                <w:rPr>
                  <w:sz w:val="20"/>
                </w:rPr>
                <w:delText>Slots available for RA</w:delText>
              </w:r>
            </w:del>
          </w:p>
        </w:tc>
        <w:tc>
          <w:tcPr>
            <w:tcW w:w="2159" w:type="pct"/>
            <w:vAlign w:val="bottom"/>
          </w:tcPr>
          <w:p w14:paraId="55D0B2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698" w:author="Johnny Schultz" w:date="2020-02-12T15:55:00Z"/>
                <w:sz w:val="20"/>
              </w:rPr>
            </w:pPr>
            <w:del w:id="28699" w:author="Johnny Schultz" w:date="2020-02-12T15:55:00Z">
              <w:r w:rsidRPr="00A013FD">
                <w:rPr>
                  <w:sz w:val="20"/>
                </w:rPr>
                <w:delText>30</w:delText>
              </w:r>
            </w:del>
          </w:p>
        </w:tc>
        <w:tc>
          <w:tcPr>
            <w:tcW w:w="595" w:type="pct"/>
            <w:vAlign w:val="bottom"/>
          </w:tcPr>
          <w:p w14:paraId="425044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00" w:author="Johnny Schultz" w:date="2020-02-12T15:55:00Z"/>
                <w:sz w:val="20"/>
              </w:rPr>
            </w:pPr>
            <w:del w:id="28701" w:author="Johnny Schultz" w:date="2020-02-12T15:55:00Z">
              <w:r w:rsidRPr="00A013FD">
                <w:rPr>
                  <w:sz w:val="20"/>
                </w:rPr>
                <w:delText>slots</w:delText>
              </w:r>
            </w:del>
          </w:p>
        </w:tc>
      </w:tr>
      <w:tr w:rsidR="00A013FD" w:rsidRPr="00A013FD" w14:paraId="70E1041A" w14:textId="77777777" w:rsidTr="00BF604E">
        <w:trPr>
          <w:trHeight w:val="280"/>
          <w:jc w:val="center"/>
          <w:del w:id="28702" w:author="Johnny Schultz" w:date="2020-02-12T15:55:00Z"/>
        </w:trPr>
        <w:tc>
          <w:tcPr>
            <w:tcW w:w="2247" w:type="pct"/>
            <w:vAlign w:val="bottom"/>
          </w:tcPr>
          <w:p w14:paraId="3E664B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03" w:author="Johnny Schultz" w:date="2020-02-12T15:55:00Z"/>
                <w:sz w:val="20"/>
              </w:rPr>
            </w:pPr>
            <w:del w:id="28704" w:author="Johnny Schultz" w:date="2020-02-12T15:55:00Z">
              <w:r w:rsidRPr="00A013FD">
                <w:rPr>
                  <w:sz w:val="20"/>
                </w:rPr>
                <w:delText xml:space="preserve">Unfaded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del>
          </w:p>
        </w:tc>
        <w:tc>
          <w:tcPr>
            <w:tcW w:w="2159" w:type="pct"/>
            <w:vAlign w:val="bottom"/>
          </w:tcPr>
          <w:p w14:paraId="7577DB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05" w:author="Johnny Schultz" w:date="2020-02-12T15:55:00Z"/>
                <w:sz w:val="20"/>
              </w:rPr>
            </w:pPr>
            <w:del w:id="28706" w:author="Johnny Schultz" w:date="2020-02-12T15:55:00Z">
              <w:r w:rsidRPr="00A013FD">
                <w:rPr>
                  <w:sz w:val="20"/>
                </w:rPr>
                <w:delText>73.0</w:delText>
              </w:r>
            </w:del>
          </w:p>
        </w:tc>
        <w:tc>
          <w:tcPr>
            <w:tcW w:w="595" w:type="pct"/>
            <w:vAlign w:val="bottom"/>
          </w:tcPr>
          <w:p w14:paraId="1230B0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07" w:author="Johnny Schultz" w:date="2020-02-12T15:55:00Z"/>
                <w:sz w:val="20"/>
              </w:rPr>
            </w:pPr>
            <w:del w:id="28708" w:author="Johnny Schultz" w:date="2020-02-12T15:55:00Z">
              <w:r w:rsidRPr="00A013FD">
                <w:rPr>
                  <w:sz w:val="20"/>
                </w:rPr>
                <w:delText>dBHz</w:delText>
              </w:r>
            </w:del>
          </w:p>
        </w:tc>
      </w:tr>
      <w:tr w:rsidR="00A013FD" w:rsidRPr="00A013FD" w14:paraId="3FAEF1C8" w14:textId="77777777" w:rsidTr="00BF604E">
        <w:trPr>
          <w:trHeight w:val="280"/>
          <w:jc w:val="center"/>
          <w:del w:id="28709" w:author="Johnny Schultz" w:date="2020-02-12T15:55:00Z"/>
        </w:trPr>
        <w:tc>
          <w:tcPr>
            <w:tcW w:w="2247" w:type="pct"/>
            <w:vAlign w:val="bottom"/>
          </w:tcPr>
          <w:p w14:paraId="036742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10" w:author="Johnny Schultz" w:date="2020-02-12T15:55:00Z"/>
                <w:sz w:val="20"/>
              </w:rPr>
            </w:pPr>
            <w:del w:id="28711" w:author="Johnny Schultz" w:date="2020-02-12T15:55:00Z">
              <w:r w:rsidRPr="00A013FD">
                <w:rPr>
                  <w:sz w:val="20"/>
                </w:rPr>
                <w:delText>Burst duration</w:delText>
              </w:r>
            </w:del>
          </w:p>
        </w:tc>
        <w:tc>
          <w:tcPr>
            <w:tcW w:w="2159" w:type="pct"/>
            <w:vAlign w:val="bottom"/>
          </w:tcPr>
          <w:p w14:paraId="2B7A4E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12" w:author="Johnny Schultz" w:date="2020-02-12T15:55:00Z"/>
                <w:sz w:val="20"/>
              </w:rPr>
            </w:pPr>
            <w:del w:id="28713" w:author="Johnny Schultz" w:date="2020-02-12T15:55:00Z">
              <w:r w:rsidRPr="00A013FD">
                <w:rPr>
                  <w:sz w:val="20"/>
                </w:rPr>
                <w:delText>1</w:delText>
              </w:r>
            </w:del>
          </w:p>
        </w:tc>
        <w:tc>
          <w:tcPr>
            <w:tcW w:w="595" w:type="pct"/>
            <w:vAlign w:val="bottom"/>
          </w:tcPr>
          <w:p w14:paraId="0E2515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14" w:author="Johnny Schultz" w:date="2020-02-12T15:55:00Z"/>
                <w:sz w:val="20"/>
              </w:rPr>
            </w:pPr>
            <w:del w:id="28715" w:author="Johnny Schultz" w:date="2020-02-12T15:55:00Z">
              <w:r w:rsidRPr="00A013FD">
                <w:rPr>
                  <w:sz w:val="20"/>
                </w:rPr>
                <w:delText>slots</w:delText>
              </w:r>
            </w:del>
          </w:p>
        </w:tc>
      </w:tr>
      <w:tr w:rsidR="00A013FD" w:rsidRPr="00A013FD" w14:paraId="77913CC8" w14:textId="77777777" w:rsidTr="00BF604E">
        <w:trPr>
          <w:trHeight w:val="280"/>
          <w:jc w:val="center"/>
          <w:del w:id="28716" w:author="Johnny Schultz" w:date="2020-02-12T15:55:00Z"/>
        </w:trPr>
        <w:tc>
          <w:tcPr>
            <w:tcW w:w="2247" w:type="pct"/>
            <w:vAlign w:val="bottom"/>
          </w:tcPr>
          <w:p w14:paraId="357E52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17" w:author="Johnny Schultz" w:date="2020-02-12T15:55:00Z"/>
                <w:sz w:val="20"/>
              </w:rPr>
            </w:pPr>
            <w:del w:id="28718" w:author="Johnny Schultz" w:date="2020-02-12T15:55:00Z">
              <w:r w:rsidRPr="00A013FD">
                <w:rPr>
                  <w:sz w:val="20"/>
                </w:rPr>
                <w:delText>Burst duration</w:delText>
              </w:r>
            </w:del>
          </w:p>
        </w:tc>
        <w:tc>
          <w:tcPr>
            <w:tcW w:w="2159" w:type="pct"/>
            <w:vAlign w:val="bottom"/>
          </w:tcPr>
          <w:p w14:paraId="4A1FD3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19" w:author="Johnny Schultz" w:date="2020-02-12T15:55:00Z"/>
                <w:sz w:val="20"/>
              </w:rPr>
            </w:pPr>
            <w:del w:id="28720" w:author="Johnny Schultz" w:date="2020-02-12T15:55:00Z">
              <w:r w:rsidRPr="00A013FD">
                <w:rPr>
                  <w:sz w:val="20"/>
                </w:rPr>
                <w:delText>26.67</w:delText>
              </w:r>
            </w:del>
          </w:p>
        </w:tc>
        <w:tc>
          <w:tcPr>
            <w:tcW w:w="595" w:type="pct"/>
            <w:vAlign w:val="bottom"/>
          </w:tcPr>
          <w:p w14:paraId="421340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21" w:author="Johnny Schultz" w:date="2020-02-12T15:55:00Z"/>
                <w:sz w:val="20"/>
              </w:rPr>
            </w:pPr>
            <w:del w:id="28722" w:author="Johnny Schultz" w:date="2020-02-12T15:55:00Z">
              <w:r w:rsidRPr="00A013FD">
                <w:rPr>
                  <w:sz w:val="20"/>
                </w:rPr>
                <w:delText>ms</w:delText>
              </w:r>
            </w:del>
          </w:p>
        </w:tc>
      </w:tr>
      <w:tr w:rsidR="00A013FD" w:rsidRPr="00A013FD" w14:paraId="57504A96" w14:textId="77777777" w:rsidTr="00BF604E">
        <w:trPr>
          <w:trHeight w:val="280"/>
          <w:jc w:val="center"/>
          <w:del w:id="28723" w:author="Johnny Schultz" w:date="2020-02-12T15:55:00Z"/>
        </w:trPr>
        <w:tc>
          <w:tcPr>
            <w:tcW w:w="2247" w:type="pct"/>
            <w:vAlign w:val="bottom"/>
          </w:tcPr>
          <w:p w14:paraId="19D5C7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24" w:author="Johnny Schultz" w:date="2020-02-12T15:55:00Z"/>
                <w:sz w:val="20"/>
              </w:rPr>
            </w:pPr>
            <w:del w:id="28725" w:author="Johnny Schultz" w:date="2020-02-12T15:55:00Z">
              <w:r w:rsidRPr="00A013FD">
                <w:rPr>
                  <w:sz w:val="20"/>
                </w:rPr>
                <w:delText>Ramp down</w:delText>
              </w:r>
            </w:del>
          </w:p>
        </w:tc>
        <w:tc>
          <w:tcPr>
            <w:tcW w:w="2159" w:type="pct"/>
            <w:vAlign w:val="bottom"/>
          </w:tcPr>
          <w:p w14:paraId="394CD9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26" w:author="Johnny Schultz" w:date="2020-02-12T15:55:00Z"/>
                <w:sz w:val="20"/>
              </w:rPr>
            </w:pPr>
            <w:del w:id="28727" w:author="Johnny Schultz" w:date="2020-02-12T15:55:00Z">
              <w:r w:rsidRPr="00A013FD">
                <w:rPr>
                  <w:sz w:val="20"/>
                </w:rPr>
                <w:delText>0.30</w:delText>
              </w:r>
            </w:del>
          </w:p>
        </w:tc>
        <w:tc>
          <w:tcPr>
            <w:tcW w:w="595" w:type="pct"/>
            <w:vAlign w:val="bottom"/>
          </w:tcPr>
          <w:p w14:paraId="543A30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28" w:author="Johnny Schultz" w:date="2020-02-12T15:55:00Z"/>
                <w:sz w:val="20"/>
              </w:rPr>
            </w:pPr>
            <w:del w:id="28729" w:author="Johnny Schultz" w:date="2020-02-12T15:55:00Z">
              <w:r w:rsidRPr="00A013FD">
                <w:rPr>
                  <w:sz w:val="20"/>
                </w:rPr>
                <w:delText>ms</w:delText>
              </w:r>
            </w:del>
          </w:p>
        </w:tc>
      </w:tr>
      <w:tr w:rsidR="00A013FD" w:rsidRPr="00A013FD" w14:paraId="473E81EA" w14:textId="77777777" w:rsidTr="00BF604E">
        <w:trPr>
          <w:trHeight w:val="280"/>
          <w:jc w:val="center"/>
          <w:del w:id="28730" w:author="Johnny Schultz" w:date="2020-02-12T15:55:00Z"/>
        </w:trPr>
        <w:tc>
          <w:tcPr>
            <w:tcW w:w="2247" w:type="pct"/>
            <w:vAlign w:val="bottom"/>
          </w:tcPr>
          <w:p w14:paraId="3E4A4D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31" w:author="Johnny Schultz" w:date="2020-02-12T15:55:00Z"/>
                <w:sz w:val="20"/>
              </w:rPr>
            </w:pPr>
            <w:del w:id="28732" w:author="Johnny Schultz" w:date="2020-02-12T15:55:00Z">
              <w:r w:rsidRPr="00A013FD">
                <w:rPr>
                  <w:sz w:val="20"/>
                </w:rPr>
                <w:delText>Guard time</w:delText>
              </w:r>
            </w:del>
          </w:p>
        </w:tc>
        <w:tc>
          <w:tcPr>
            <w:tcW w:w="2159" w:type="pct"/>
            <w:vAlign w:val="bottom"/>
          </w:tcPr>
          <w:p w14:paraId="438B64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33" w:author="Johnny Schultz" w:date="2020-02-12T15:55:00Z"/>
                <w:sz w:val="20"/>
              </w:rPr>
            </w:pPr>
            <w:del w:id="28734" w:author="Johnny Schultz" w:date="2020-02-12T15:55:00Z">
              <w:r w:rsidRPr="00A013FD">
                <w:rPr>
                  <w:sz w:val="20"/>
                </w:rPr>
                <w:delText>0.0</w:delText>
              </w:r>
            </w:del>
          </w:p>
        </w:tc>
        <w:tc>
          <w:tcPr>
            <w:tcW w:w="595" w:type="pct"/>
            <w:vAlign w:val="bottom"/>
          </w:tcPr>
          <w:p w14:paraId="559EC6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35" w:author="Johnny Schultz" w:date="2020-02-12T15:55:00Z"/>
                <w:sz w:val="20"/>
              </w:rPr>
            </w:pPr>
            <w:del w:id="28736" w:author="Johnny Schultz" w:date="2020-02-12T15:55:00Z">
              <w:r w:rsidRPr="00A013FD">
                <w:rPr>
                  <w:sz w:val="20"/>
                </w:rPr>
                <w:delText>ms</w:delText>
              </w:r>
            </w:del>
          </w:p>
        </w:tc>
      </w:tr>
      <w:tr w:rsidR="00A013FD" w:rsidRPr="00A013FD" w14:paraId="3E3696C5" w14:textId="77777777" w:rsidTr="00BF604E">
        <w:trPr>
          <w:trHeight w:val="280"/>
          <w:jc w:val="center"/>
          <w:del w:id="28737" w:author="Johnny Schultz" w:date="2020-02-12T15:55:00Z"/>
        </w:trPr>
        <w:tc>
          <w:tcPr>
            <w:tcW w:w="2247" w:type="pct"/>
            <w:vAlign w:val="bottom"/>
          </w:tcPr>
          <w:p w14:paraId="440AD2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38" w:author="Johnny Schultz" w:date="2020-02-12T15:55:00Z"/>
                <w:sz w:val="20"/>
              </w:rPr>
            </w:pPr>
            <w:del w:id="28739" w:author="Johnny Schultz" w:date="2020-02-12T15:55:00Z">
              <w:r w:rsidRPr="00A013FD">
                <w:rPr>
                  <w:sz w:val="20"/>
                </w:rPr>
                <w:delText>Channel rate</w:delText>
              </w:r>
            </w:del>
          </w:p>
        </w:tc>
        <w:tc>
          <w:tcPr>
            <w:tcW w:w="2159" w:type="pct"/>
            <w:vAlign w:val="bottom"/>
          </w:tcPr>
          <w:p w14:paraId="6E2B6F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40" w:author="Johnny Schultz" w:date="2020-02-12T15:55:00Z"/>
                <w:sz w:val="20"/>
              </w:rPr>
            </w:pPr>
            <w:del w:id="28741" w:author="Johnny Schultz" w:date="2020-02-12T15:55:00Z">
              <w:r w:rsidRPr="00A013FD">
                <w:rPr>
                  <w:sz w:val="20"/>
                </w:rPr>
                <w:delText>33.6</w:delText>
              </w:r>
            </w:del>
          </w:p>
        </w:tc>
        <w:tc>
          <w:tcPr>
            <w:tcW w:w="595" w:type="pct"/>
            <w:vAlign w:val="bottom"/>
          </w:tcPr>
          <w:p w14:paraId="136C56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42" w:author="Johnny Schultz" w:date="2020-02-12T15:55:00Z"/>
                <w:sz w:val="20"/>
              </w:rPr>
            </w:pPr>
            <w:del w:id="28743" w:author="Johnny Schultz" w:date="2020-02-12T15:55:00Z">
              <w:r w:rsidRPr="00A013FD">
                <w:rPr>
                  <w:sz w:val="20"/>
                </w:rPr>
                <w:delText>kchip/s</w:delText>
              </w:r>
            </w:del>
          </w:p>
        </w:tc>
      </w:tr>
      <w:tr w:rsidR="00A013FD" w:rsidRPr="00A013FD" w14:paraId="28A3C269" w14:textId="77777777" w:rsidTr="00BF604E">
        <w:trPr>
          <w:trHeight w:val="280"/>
          <w:jc w:val="center"/>
          <w:del w:id="28744" w:author="Johnny Schultz" w:date="2020-02-12T15:55:00Z"/>
        </w:trPr>
        <w:tc>
          <w:tcPr>
            <w:tcW w:w="2247" w:type="pct"/>
            <w:vAlign w:val="bottom"/>
          </w:tcPr>
          <w:p w14:paraId="4F42C7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45" w:author="Johnny Schultz" w:date="2020-02-12T15:55:00Z"/>
                <w:sz w:val="20"/>
              </w:rPr>
            </w:pPr>
            <w:del w:id="28746" w:author="Johnny Schultz" w:date="2020-02-12T15:55:00Z">
              <w:r w:rsidRPr="00A013FD">
                <w:rPr>
                  <w:sz w:val="20"/>
                </w:rPr>
                <w:delText>Spreading factor</w:delText>
              </w:r>
            </w:del>
          </w:p>
        </w:tc>
        <w:tc>
          <w:tcPr>
            <w:tcW w:w="2159" w:type="pct"/>
            <w:vAlign w:val="bottom"/>
          </w:tcPr>
          <w:p w14:paraId="4FDEF6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47" w:author="Johnny Schultz" w:date="2020-02-12T15:55:00Z"/>
                <w:sz w:val="20"/>
              </w:rPr>
            </w:pPr>
            <w:del w:id="28748" w:author="Johnny Schultz" w:date="2020-02-12T15:55:00Z">
              <w:r w:rsidRPr="00A013FD">
                <w:rPr>
                  <w:sz w:val="20"/>
                </w:rPr>
                <w:delText>1</w:delText>
              </w:r>
            </w:del>
          </w:p>
        </w:tc>
        <w:tc>
          <w:tcPr>
            <w:tcW w:w="595" w:type="pct"/>
            <w:vAlign w:val="bottom"/>
          </w:tcPr>
          <w:p w14:paraId="37B152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49" w:author="Johnny Schultz" w:date="2020-02-12T15:55:00Z"/>
                <w:sz w:val="20"/>
              </w:rPr>
            </w:pPr>
          </w:p>
        </w:tc>
      </w:tr>
      <w:tr w:rsidR="00A013FD" w:rsidRPr="00A013FD" w14:paraId="438FD0C7" w14:textId="77777777" w:rsidTr="00BF604E">
        <w:trPr>
          <w:trHeight w:val="280"/>
          <w:jc w:val="center"/>
          <w:del w:id="28750" w:author="Johnny Schultz" w:date="2020-02-12T15:55:00Z"/>
        </w:trPr>
        <w:tc>
          <w:tcPr>
            <w:tcW w:w="2247" w:type="pct"/>
            <w:vAlign w:val="bottom"/>
          </w:tcPr>
          <w:p w14:paraId="2D660C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51" w:author="Johnny Schultz" w:date="2020-02-12T15:55:00Z"/>
                <w:sz w:val="20"/>
              </w:rPr>
            </w:pPr>
            <w:del w:id="28752" w:author="Johnny Schultz" w:date="2020-02-12T15:55:00Z">
              <w:r w:rsidRPr="00A013FD">
                <w:rPr>
                  <w:sz w:val="20"/>
                </w:rPr>
                <w:delText>Modulation</w:delText>
              </w:r>
            </w:del>
          </w:p>
        </w:tc>
        <w:tc>
          <w:tcPr>
            <w:tcW w:w="2159" w:type="pct"/>
            <w:vAlign w:val="bottom"/>
          </w:tcPr>
          <w:p w14:paraId="3EE7AF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53" w:author="Johnny Schultz" w:date="2020-02-12T15:55:00Z"/>
                <w:sz w:val="20"/>
              </w:rPr>
            </w:pPr>
            <w:del w:id="28754" w:author="Johnny Schultz" w:date="2020-02-12T15:55:00Z">
              <w:r w:rsidRPr="00A013FD">
                <w:rPr>
                  <w:sz w:val="20"/>
                </w:rPr>
                <w:delText>16APSK</w:delText>
              </w:r>
            </w:del>
          </w:p>
        </w:tc>
        <w:tc>
          <w:tcPr>
            <w:tcW w:w="595" w:type="pct"/>
            <w:vAlign w:val="bottom"/>
          </w:tcPr>
          <w:p w14:paraId="593439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55" w:author="Johnny Schultz" w:date="2020-02-12T15:55:00Z"/>
                <w:sz w:val="20"/>
              </w:rPr>
            </w:pPr>
          </w:p>
        </w:tc>
      </w:tr>
      <w:tr w:rsidR="00A013FD" w:rsidRPr="00A013FD" w14:paraId="62025406" w14:textId="77777777" w:rsidTr="00BF604E">
        <w:trPr>
          <w:trHeight w:val="280"/>
          <w:jc w:val="center"/>
          <w:del w:id="28756" w:author="Johnny Schultz" w:date="2020-02-12T15:55:00Z"/>
        </w:trPr>
        <w:tc>
          <w:tcPr>
            <w:tcW w:w="2247" w:type="pct"/>
            <w:vAlign w:val="bottom"/>
          </w:tcPr>
          <w:p w14:paraId="7F4928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57" w:author="Johnny Schultz" w:date="2020-02-12T15:55:00Z"/>
                <w:sz w:val="20"/>
              </w:rPr>
            </w:pPr>
            <w:del w:id="28758" w:author="Johnny Schultz" w:date="2020-02-12T15:55:00Z">
              <w:r w:rsidRPr="00A013FD">
                <w:rPr>
                  <w:sz w:val="20"/>
                </w:rPr>
                <w:delText>Channel bits/symbol</w:delText>
              </w:r>
            </w:del>
          </w:p>
        </w:tc>
        <w:tc>
          <w:tcPr>
            <w:tcW w:w="2159" w:type="pct"/>
            <w:vAlign w:val="bottom"/>
          </w:tcPr>
          <w:p w14:paraId="34B1F7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59" w:author="Johnny Schultz" w:date="2020-02-12T15:55:00Z"/>
                <w:sz w:val="20"/>
              </w:rPr>
            </w:pPr>
            <w:del w:id="28760" w:author="Johnny Schultz" w:date="2020-02-12T15:55:00Z">
              <w:r w:rsidRPr="00A013FD">
                <w:rPr>
                  <w:sz w:val="20"/>
                </w:rPr>
                <w:delText>4</w:delText>
              </w:r>
            </w:del>
          </w:p>
        </w:tc>
        <w:tc>
          <w:tcPr>
            <w:tcW w:w="595" w:type="pct"/>
            <w:vAlign w:val="bottom"/>
          </w:tcPr>
          <w:p w14:paraId="2A678F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61" w:author="Johnny Schultz" w:date="2020-02-12T15:55:00Z"/>
                <w:sz w:val="20"/>
              </w:rPr>
            </w:pPr>
          </w:p>
        </w:tc>
      </w:tr>
      <w:tr w:rsidR="00A013FD" w:rsidRPr="00A013FD" w14:paraId="552A43DD" w14:textId="77777777" w:rsidTr="00BF604E">
        <w:trPr>
          <w:trHeight w:val="280"/>
          <w:jc w:val="center"/>
          <w:del w:id="28762" w:author="Johnny Schultz" w:date="2020-02-12T15:55:00Z"/>
        </w:trPr>
        <w:tc>
          <w:tcPr>
            <w:tcW w:w="2247" w:type="pct"/>
            <w:vAlign w:val="bottom"/>
          </w:tcPr>
          <w:p w14:paraId="0E5E48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63" w:author="Johnny Schultz" w:date="2020-02-12T15:55:00Z"/>
                <w:sz w:val="20"/>
              </w:rPr>
            </w:pPr>
            <w:del w:id="28764" w:author="Johnny Schultz" w:date="2020-02-12T15:55:00Z">
              <w:r w:rsidRPr="00A013FD">
                <w:rPr>
                  <w:sz w:val="20"/>
                </w:rPr>
                <w:delText>FEC rate</w:delText>
              </w:r>
            </w:del>
          </w:p>
        </w:tc>
        <w:tc>
          <w:tcPr>
            <w:tcW w:w="2159" w:type="pct"/>
            <w:vAlign w:val="bottom"/>
          </w:tcPr>
          <w:p w14:paraId="5210BD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65" w:author="Johnny Schultz" w:date="2020-02-12T15:55:00Z"/>
                <w:sz w:val="20"/>
              </w:rPr>
            </w:pPr>
            <w:del w:id="28766" w:author="Johnny Schultz" w:date="2020-02-12T15:55:00Z">
              <w:r w:rsidRPr="00A013FD">
                <w:rPr>
                  <w:sz w:val="20"/>
                </w:rPr>
                <w:delText>3/4</w:delText>
              </w:r>
            </w:del>
          </w:p>
        </w:tc>
        <w:tc>
          <w:tcPr>
            <w:tcW w:w="595" w:type="pct"/>
            <w:vAlign w:val="bottom"/>
          </w:tcPr>
          <w:p w14:paraId="674B77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67" w:author="Johnny Schultz" w:date="2020-02-12T15:55:00Z"/>
                <w:sz w:val="20"/>
              </w:rPr>
            </w:pPr>
          </w:p>
        </w:tc>
      </w:tr>
      <w:tr w:rsidR="00A013FD" w:rsidRPr="00A013FD" w14:paraId="05D5D435" w14:textId="77777777" w:rsidTr="00BF604E">
        <w:trPr>
          <w:trHeight w:val="280"/>
          <w:jc w:val="center"/>
          <w:del w:id="28768" w:author="Johnny Schultz" w:date="2020-02-12T15:55:00Z"/>
        </w:trPr>
        <w:tc>
          <w:tcPr>
            <w:tcW w:w="2247" w:type="pct"/>
            <w:vAlign w:val="bottom"/>
          </w:tcPr>
          <w:p w14:paraId="517A53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69" w:author="Johnny Schultz" w:date="2020-02-12T15:55:00Z"/>
                <w:sz w:val="20"/>
              </w:rPr>
            </w:pPr>
            <w:del w:id="28770" w:author="Johnny Schultz" w:date="2020-02-12T15:55:00Z">
              <w:r w:rsidRPr="00A013FD">
                <w:rPr>
                  <w:sz w:val="20"/>
                </w:rPr>
                <w:delText>Information rate/user</w:delText>
              </w:r>
            </w:del>
          </w:p>
        </w:tc>
        <w:tc>
          <w:tcPr>
            <w:tcW w:w="2159" w:type="pct"/>
            <w:vAlign w:val="bottom"/>
          </w:tcPr>
          <w:p w14:paraId="5CF248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71" w:author="Johnny Schultz" w:date="2020-02-12T15:55:00Z"/>
                <w:sz w:val="20"/>
              </w:rPr>
            </w:pPr>
            <w:del w:id="28772" w:author="Johnny Schultz" w:date="2020-02-12T15:55:00Z">
              <w:r w:rsidRPr="00A013FD">
                <w:rPr>
                  <w:sz w:val="20"/>
                </w:rPr>
                <w:delText>100.80</w:delText>
              </w:r>
            </w:del>
          </w:p>
        </w:tc>
        <w:tc>
          <w:tcPr>
            <w:tcW w:w="595" w:type="pct"/>
            <w:vAlign w:val="bottom"/>
          </w:tcPr>
          <w:p w14:paraId="55C1C6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73" w:author="Johnny Schultz" w:date="2020-02-12T15:55:00Z"/>
                <w:sz w:val="20"/>
              </w:rPr>
            </w:pPr>
            <w:del w:id="28774" w:author="Johnny Schultz" w:date="2020-02-12T15:55:00Z">
              <w:r w:rsidRPr="00A013FD">
                <w:rPr>
                  <w:sz w:val="20"/>
                </w:rPr>
                <w:delText>kbits/s</w:delText>
              </w:r>
            </w:del>
          </w:p>
        </w:tc>
      </w:tr>
      <w:tr w:rsidR="00A013FD" w:rsidRPr="00A013FD" w14:paraId="3B5485DA" w14:textId="77777777" w:rsidTr="00BF604E">
        <w:trPr>
          <w:trHeight w:val="280"/>
          <w:jc w:val="center"/>
          <w:del w:id="28775" w:author="Johnny Schultz" w:date="2020-02-12T15:55:00Z"/>
        </w:trPr>
        <w:tc>
          <w:tcPr>
            <w:tcW w:w="2247" w:type="pct"/>
            <w:vAlign w:val="bottom"/>
          </w:tcPr>
          <w:p w14:paraId="773A9F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76" w:author="Johnny Schultz" w:date="2020-02-12T15:55:00Z"/>
                <w:sz w:val="20"/>
              </w:rPr>
            </w:pPr>
            <w:del w:id="28777" w:author="Johnny Schultz" w:date="2020-02-12T15:55:00Z">
              <w:r w:rsidRPr="00A013FD">
                <w:rPr>
                  <w:sz w:val="20"/>
                </w:rPr>
                <w:delText>Number of simultaneous users</w:delText>
              </w:r>
            </w:del>
          </w:p>
        </w:tc>
        <w:tc>
          <w:tcPr>
            <w:tcW w:w="2159" w:type="pct"/>
            <w:vAlign w:val="bottom"/>
          </w:tcPr>
          <w:p w14:paraId="1F036F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78" w:author="Johnny Schultz" w:date="2020-02-12T15:55:00Z"/>
                <w:sz w:val="20"/>
              </w:rPr>
            </w:pPr>
            <w:del w:id="28779" w:author="Johnny Schultz" w:date="2020-02-12T15:55:00Z">
              <w:r w:rsidRPr="00A013FD">
                <w:rPr>
                  <w:sz w:val="20"/>
                </w:rPr>
                <w:delText>1</w:delText>
              </w:r>
            </w:del>
          </w:p>
        </w:tc>
        <w:tc>
          <w:tcPr>
            <w:tcW w:w="595" w:type="pct"/>
            <w:vAlign w:val="bottom"/>
          </w:tcPr>
          <w:p w14:paraId="61DECC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80" w:author="Johnny Schultz" w:date="2020-02-12T15:55:00Z"/>
                <w:sz w:val="20"/>
              </w:rPr>
            </w:pPr>
          </w:p>
        </w:tc>
      </w:tr>
      <w:tr w:rsidR="00A013FD" w:rsidRPr="00A013FD" w14:paraId="41867D2B" w14:textId="77777777" w:rsidTr="00BF604E">
        <w:trPr>
          <w:trHeight w:val="280"/>
          <w:jc w:val="center"/>
          <w:del w:id="28781" w:author="Johnny Schultz" w:date="2020-02-12T15:55:00Z"/>
        </w:trPr>
        <w:tc>
          <w:tcPr>
            <w:tcW w:w="2247" w:type="pct"/>
            <w:vAlign w:val="bottom"/>
          </w:tcPr>
          <w:p w14:paraId="349FCE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82" w:author="Johnny Schultz" w:date="2020-02-12T15:55:00Z"/>
                <w:sz w:val="20"/>
              </w:rPr>
            </w:pPr>
            <w:del w:id="28783" w:author="Johnny Schultz" w:date="2020-02-12T15:55:00Z">
              <w:r w:rsidRPr="00A013FD">
                <w:rPr>
                  <w:i/>
                  <w:iCs/>
                  <w:sz w:val="20"/>
                </w:rPr>
                <w:delText>E</w:delText>
              </w:r>
              <w:r w:rsidRPr="00A013FD">
                <w:rPr>
                  <w:i/>
                  <w:iCs/>
                  <w:sz w:val="20"/>
                  <w:vertAlign w:val="subscript"/>
                </w:rPr>
                <w:delText>b</w:delText>
              </w:r>
              <w:r w:rsidRPr="00A013FD">
                <w:rPr>
                  <w:sz w:val="20"/>
                </w:rPr>
                <w:delText>/</w:delText>
              </w:r>
              <w:r w:rsidRPr="00A013FD">
                <w:rPr>
                  <w:i/>
                  <w:iCs/>
                  <w:sz w:val="20"/>
                </w:rPr>
                <w:delText>N</w:delText>
              </w:r>
              <w:r w:rsidRPr="00A013FD">
                <w:rPr>
                  <w:sz w:val="20"/>
                  <w:vertAlign w:val="subscript"/>
                </w:rPr>
                <w:delText>0</w:delText>
              </w:r>
            </w:del>
          </w:p>
        </w:tc>
        <w:tc>
          <w:tcPr>
            <w:tcW w:w="2159" w:type="pct"/>
            <w:vAlign w:val="bottom"/>
          </w:tcPr>
          <w:p w14:paraId="71BDB6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84" w:author="Johnny Schultz" w:date="2020-02-12T15:55:00Z"/>
                <w:sz w:val="20"/>
              </w:rPr>
            </w:pPr>
            <w:del w:id="28785" w:author="Johnny Schultz" w:date="2020-02-12T15:55:00Z">
              <w:r w:rsidRPr="00A013FD">
                <w:rPr>
                  <w:sz w:val="20"/>
                </w:rPr>
                <w:delText>23.0</w:delText>
              </w:r>
            </w:del>
          </w:p>
        </w:tc>
        <w:tc>
          <w:tcPr>
            <w:tcW w:w="595" w:type="pct"/>
            <w:vAlign w:val="bottom"/>
          </w:tcPr>
          <w:p w14:paraId="16010E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86" w:author="Johnny Schultz" w:date="2020-02-12T15:55:00Z"/>
                <w:sz w:val="20"/>
              </w:rPr>
            </w:pPr>
            <w:del w:id="28787" w:author="Johnny Schultz" w:date="2020-02-12T15:55:00Z">
              <w:r w:rsidRPr="00A013FD">
                <w:rPr>
                  <w:sz w:val="20"/>
                </w:rPr>
                <w:delText>dB</w:delText>
              </w:r>
            </w:del>
          </w:p>
        </w:tc>
      </w:tr>
      <w:tr w:rsidR="00A013FD" w:rsidRPr="00A013FD" w14:paraId="11FB745C" w14:textId="77777777" w:rsidTr="00BF604E">
        <w:trPr>
          <w:trHeight w:val="280"/>
          <w:jc w:val="center"/>
          <w:del w:id="28788" w:author="Johnny Schultz" w:date="2020-02-12T15:55:00Z"/>
        </w:trPr>
        <w:tc>
          <w:tcPr>
            <w:tcW w:w="2247" w:type="pct"/>
            <w:vAlign w:val="bottom"/>
          </w:tcPr>
          <w:p w14:paraId="5F7CBB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89" w:author="Johnny Schultz" w:date="2020-02-12T15:55:00Z"/>
                <w:sz w:val="20"/>
              </w:rPr>
            </w:pPr>
            <w:del w:id="28790" w:author="Johnny Schultz" w:date="2020-02-12T15:55:00Z">
              <w:r w:rsidRPr="00A013FD">
                <w:rPr>
                  <w:sz w:val="20"/>
                </w:rPr>
                <w:delText>Channel Rice factor (</w:delText>
              </w:r>
              <w:r w:rsidRPr="00A013FD">
                <w:rPr>
                  <w:i/>
                  <w:iCs/>
                  <w:sz w:val="20"/>
                </w:rPr>
                <w:delText>C</w:delText>
              </w:r>
              <w:r w:rsidRPr="00A013FD">
                <w:rPr>
                  <w:sz w:val="20"/>
                </w:rPr>
                <w:delText>/</w:delText>
              </w:r>
              <w:r w:rsidRPr="00A013FD">
                <w:rPr>
                  <w:i/>
                  <w:iCs/>
                  <w:sz w:val="20"/>
                </w:rPr>
                <w:delText>M</w:delText>
              </w:r>
              <w:r w:rsidRPr="00A013FD">
                <w:rPr>
                  <w:sz w:val="20"/>
                </w:rPr>
                <w:delText>)</w:delText>
              </w:r>
            </w:del>
          </w:p>
        </w:tc>
        <w:tc>
          <w:tcPr>
            <w:tcW w:w="2159" w:type="pct"/>
            <w:vAlign w:val="bottom"/>
          </w:tcPr>
          <w:p w14:paraId="4F2978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91" w:author="Johnny Schultz" w:date="2020-02-12T15:55:00Z"/>
                <w:sz w:val="20"/>
              </w:rPr>
            </w:pPr>
            <w:del w:id="28792" w:author="Johnny Schultz" w:date="2020-02-12T15:55:00Z">
              <w:r w:rsidRPr="00A013FD">
                <w:rPr>
                  <w:sz w:val="20"/>
                </w:rPr>
                <w:delText>10</w:delText>
              </w:r>
            </w:del>
          </w:p>
        </w:tc>
        <w:tc>
          <w:tcPr>
            <w:tcW w:w="595" w:type="pct"/>
            <w:vAlign w:val="bottom"/>
          </w:tcPr>
          <w:p w14:paraId="050AFF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93" w:author="Johnny Schultz" w:date="2020-02-12T15:55:00Z"/>
                <w:sz w:val="20"/>
              </w:rPr>
            </w:pPr>
            <w:del w:id="28794" w:author="Johnny Schultz" w:date="2020-02-12T15:55:00Z">
              <w:r w:rsidRPr="00A013FD">
                <w:rPr>
                  <w:sz w:val="20"/>
                </w:rPr>
                <w:delText>dB</w:delText>
              </w:r>
            </w:del>
          </w:p>
        </w:tc>
      </w:tr>
      <w:tr w:rsidR="00A013FD" w:rsidRPr="00A013FD" w14:paraId="7A70BCF5" w14:textId="77777777" w:rsidTr="00BF604E">
        <w:trPr>
          <w:trHeight w:val="280"/>
          <w:jc w:val="center"/>
          <w:del w:id="28795" w:author="Johnny Schultz" w:date="2020-02-12T15:55:00Z"/>
        </w:trPr>
        <w:tc>
          <w:tcPr>
            <w:tcW w:w="2247" w:type="pct"/>
            <w:vAlign w:val="bottom"/>
          </w:tcPr>
          <w:p w14:paraId="76ABAB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796" w:author="Johnny Schultz" w:date="2020-02-12T15:55:00Z"/>
                <w:sz w:val="20"/>
              </w:rPr>
            </w:pPr>
            <w:del w:id="28797" w:author="Johnny Schultz" w:date="2020-02-12T15:55:00Z">
              <w:r w:rsidRPr="00A013FD">
                <w:rPr>
                  <w:sz w:val="20"/>
                </w:rPr>
                <w:delText>Channel fading bandwidth</w:delText>
              </w:r>
            </w:del>
          </w:p>
        </w:tc>
        <w:tc>
          <w:tcPr>
            <w:tcW w:w="2159" w:type="pct"/>
            <w:vAlign w:val="bottom"/>
          </w:tcPr>
          <w:p w14:paraId="32E376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798" w:author="Johnny Schultz" w:date="2020-02-12T15:55:00Z"/>
                <w:sz w:val="20"/>
              </w:rPr>
            </w:pPr>
            <w:del w:id="28799" w:author="Johnny Schultz" w:date="2020-02-12T15:55:00Z">
              <w:r w:rsidRPr="00A013FD">
                <w:rPr>
                  <w:sz w:val="20"/>
                </w:rPr>
                <w:delText>3</w:delText>
              </w:r>
            </w:del>
          </w:p>
        </w:tc>
        <w:tc>
          <w:tcPr>
            <w:tcW w:w="595" w:type="pct"/>
            <w:vAlign w:val="bottom"/>
          </w:tcPr>
          <w:p w14:paraId="5B4ED5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00" w:author="Johnny Schultz" w:date="2020-02-12T15:55:00Z"/>
                <w:sz w:val="20"/>
              </w:rPr>
            </w:pPr>
            <w:del w:id="28801" w:author="Johnny Schultz" w:date="2020-02-12T15:55:00Z">
              <w:r w:rsidRPr="00A013FD">
                <w:rPr>
                  <w:sz w:val="20"/>
                </w:rPr>
                <w:delText>Hz</w:delText>
              </w:r>
            </w:del>
          </w:p>
        </w:tc>
      </w:tr>
      <w:tr w:rsidR="00A013FD" w:rsidRPr="00A013FD" w14:paraId="7A199F38" w14:textId="77777777" w:rsidTr="00BF604E">
        <w:trPr>
          <w:trHeight w:val="280"/>
          <w:jc w:val="center"/>
          <w:del w:id="28802" w:author="Johnny Schultz" w:date="2020-02-12T15:55:00Z"/>
        </w:trPr>
        <w:tc>
          <w:tcPr>
            <w:tcW w:w="2247" w:type="pct"/>
            <w:vAlign w:val="bottom"/>
          </w:tcPr>
          <w:p w14:paraId="520DEC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03" w:author="Johnny Schultz" w:date="2020-02-12T15:55:00Z"/>
                <w:sz w:val="20"/>
              </w:rPr>
            </w:pPr>
            <w:del w:id="28804" w:author="Johnny Schultz" w:date="2020-02-12T15:55:00Z">
              <w:r w:rsidRPr="00A013FD">
                <w:rPr>
                  <w:sz w:val="20"/>
                </w:rPr>
                <w:delText>Target frame error rate</w:delText>
              </w:r>
            </w:del>
          </w:p>
        </w:tc>
        <w:tc>
          <w:tcPr>
            <w:tcW w:w="2159" w:type="pct"/>
            <w:vAlign w:val="bottom"/>
          </w:tcPr>
          <w:p w14:paraId="7B2881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05" w:author="Johnny Schultz" w:date="2020-02-12T15:55:00Z"/>
                <w:sz w:val="20"/>
              </w:rPr>
            </w:pPr>
            <w:del w:id="28806" w:author="Johnny Schultz" w:date="2020-02-12T15:55:00Z">
              <w:r w:rsidRPr="00A013FD">
                <w:rPr>
                  <w:sz w:val="20"/>
                </w:rPr>
                <w:delText>1.00</w:delText>
              </w:r>
            </w:del>
          </w:p>
        </w:tc>
        <w:tc>
          <w:tcPr>
            <w:tcW w:w="595" w:type="pct"/>
            <w:vAlign w:val="bottom"/>
          </w:tcPr>
          <w:p w14:paraId="5C09AC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07" w:author="Johnny Schultz" w:date="2020-02-12T15:55:00Z"/>
                <w:sz w:val="20"/>
              </w:rPr>
            </w:pPr>
            <w:del w:id="28808" w:author="Johnny Schultz" w:date="2020-02-12T15:55:00Z">
              <w:r w:rsidRPr="00A013FD">
                <w:rPr>
                  <w:sz w:val="20"/>
                </w:rPr>
                <w:delText>%</w:delText>
              </w:r>
            </w:del>
          </w:p>
        </w:tc>
      </w:tr>
      <w:tr w:rsidR="00A013FD" w:rsidRPr="00A013FD" w14:paraId="159B021D" w14:textId="77777777" w:rsidTr="00BF604E">
        <w:trPr>
          <w:trHeight w:val="280"/>
          <w:jc w:val="center"/>
          <w:del w:id="28809" w:author="Johnny Schultz" w:date="2020-02-12T15:55:00Z"/>
        </w:trPr>
        <w:tc>
          <w:tcPr>
            <w:tcW w:w="2247" w:type="pct"/>
            <w:vAlign w:val="bottom"/>
          </w:tcPr>
          <w:p w14:paraId="43FE32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10" w:author="Johnny Schultz" w:date="2020-02-12T15:55:00Z"/>
                <w:sz w:val="20"/>
              </w:rPr>
            </w:pPr>
            <w:del w:id="28811" w:author="Johnny Schultz" w:date="2020-02-12T15:55:00Z">
              <w:r w:rsidRPr="00A013FD">
                <w:rPr>
                  <w:sz w:val="20"/>
                </w:rPr>
                <w:delText>Pilot and data duration of burst</w:delText>
              </w:r>
            </w:del>
          </w:p>
        </w:tc>
        <w:tc>
          <w:tcPr>
            <w:tcW w:w="2159" w:type="pct"/>
            <w:vAlign w:val="bottom"/>
          </w:tcPr>
          <w:p w14:paraId="09DB05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12" w:author="Johnny Schultz" w:date="2020-02-12T15:55:00Z"/>
                <w:sz w:val="20"/>
              </w:rPr>
            </w:pPr>
            <w:del w:id="28813" w:author="Johnny Schultz" w:date="2020-02-12T15:55:00Z">
              <w:r w:rsidRPr="00A013FD">
                <w:rPr>
                  <w:sz w:val="20"/>
                </w:rPr>
                <w:delText>5.65</w:delText>
              </w:r>
            </w:del>
          </w:p>
        </w:tc>
        <w:tc>
          <w:tcPr>
            <w:tcW w:w="595" w:type="pct"/>
            <w:vAlign w:val="bottom"/>
          </w:tcPr>
          <w:p w14:paraId="3262DBE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14" w:author="Johnny Schultz" w:date="2020-02-12T15:55:00Z"/>
                <w:sz w:val="20"/>
              </w:rPr>
            </w:pPr>
            <w:del w:id="28815" w:author="Johnny Schultz" w:date="2020-02-12T15:55:00Z">
              <w:r w:rsidRPr="00A013FD">
                <w:rPr>
                  <w:sz w:val="20"/>
                </w:rPr>
                <w:delText>ms</w:delText>
              </w:r>
            </w:del>
          </w:p>
        </w:tc>
      </w:tr>
      <w:tr w:rsidR="00A013FD" w:rsidRPr="00A013FD" w14:paraId="71EB9812" w14:textId="77777777" w:rsidTr="00BF604E">
        <w:trPr>
          <w:trHeight w:val="280"/>
          <w:jc w:val="center"/>
          <w:del w:id="28816" w:author="Johnny Schultz" w:date="2020-02-12T15:55:00Z"/>
        </w:trPr>
        <w:tc>
          <w:tcPr>
            <w:tcW w:w="2247" w:type="pct"/>
            <w:vAlign w:val="bottom"/>
          </w:tcPr>
          <w:p w14:paraId="76ACDA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17" w:author="Johnny Schultz" w:date="2020-02-12T15:55:00Z"/>
                <w:sz w:val="20"/>
              </w:rPr>
            </w:pPr>
            <w:del w:id="28818" w:author="Johnny Schultz" w:date="2020-02-12T15:55:00Z">
              <w:r w:rsidRPr="00A013FD">
                <w:rPr>
                  <w:sz w:val="20"/>
                </w:rPr>
                <w:delText>Pilot duration</w:delText>
              </w:r>
            </w:del>
          </w:p>
        </w:tc>
        <w:tc>
          <w:tcPr>
            <w:tcW w:w="2159" w:type="pct"/>
            <w:vAlign w:val="bottom"/>
          </w:tcPr>
          <w:p w14:paraId="603A6F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19" w:author="Johnny Schultz" w:date="2020-02-12T15:55:00Z"/>
                <w:sz w:val="20"/>
              </w:rPr>
            </w:pPr>
            <w:del w:id="28820" w:author="Johnny Schultz" w:date="2020-02-12T15:55:00Z">
              <w:r w:rsidRPr="00A013FD">
                <w:rPr>
                  <w:sz w:val="20"/>
                </w:rPr>
                <w:delText>0.57</w:delText>
              </w:r>
            </w:del>
          </w:p>
        </w:tc>
        <w:tc>
          <w:tcPr>
            <w:tcW w:w="595" w:type="pct"/>
            <w:vAlign w:val="bottom"/>
          </w:tcPr>
          <w:p w14:paraId="3CE680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21" w:author="Johnny Schultz" w:date="2020-02-12T15:55:00Z"/>
                <w:sz w:val="20"/>
              </w:rPr>
            </w:pPr>
            <w:del w:id="28822" w:author="Johnny Schultz" w:date="2020-02-12T15:55:00Z">
              <w:r w:rsidRPr="00A013FD">
                <w:rPr>
                  <w:sz w:val="20"/>
                </w:rPr>
                <w:delText>ms</w:delText>
              </w:r>
            </w:del>
          </w:p>
        </w:tc>
      </w:tr>
      <w:tr w:rsidR="00A013FD" w:rsidRPr="00A013FD" w14:paraId="79DF99A2" w14:textId="77777777" w:rsidTr="00BF604E">
        <w:trPr>
          <w:trHeight w:val="280"/>
          <w:jc w:val="center"/>
          <w:del w:id="28823" w:author="Johnny Schultz" w:date="2020-02-12T15:55:00Z"/>
        </w:trPr>
        <w:tc>
          <w:tcPr>
            <w:tcW w:w="2247" w:type="pct"/>
            <w:vAlign w:val="bottom"/>
          </w:tcPr>
          <w:p w14:paraId="7635E4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24" w:author="Johnny Schultz" w:date="2020-02-12T15:55:00Z"/>
                <w:sz w:val="20"/>
              </w:rPr>
            </w:pPr>
            <w:del w:id="28825" w:author="Johnny Schultz" w:date="2020-02-12T15:55:00Z">
              <w:r w:rsidRPr="00A013FD">
                <w:rPr>
                  <w:sz w:val="20"/>
                </w:rPr>
                <w:delText>Data duration</w:delText>
              </w:r>
            </w:del>
          </w:p>
        </w:tc>
        <w:tc>
          <w:tcPr>
            <w:tcW w:w="2159" w:type="pct"/>
            <w:vAlign w:val="bottom"/>
          </w:tcPr>
          <w:p w14:paraId="0C8417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26" w:author="Johnny Schultz" w:date="2020-02-12T15:55:00Z"/>
                <w:sz w:val="20"/>
              </w:rPr>
            </w:pPr>
            <w:del w:id="28827" w:author="Johnny Schultz" w:date="2020-02-12T15:55:00Z">
              <w:r w:rsidRPr="00A013FD">
                <w:rPr>
                  <w:sz w:val="20"/>
                </w:rPr>
                <w:delText>5.09</w:delText>
              </w:r>
            </w:del>
          </w:p>
        </w:tc>
        <w:tc>
          <w:tcPr>
            <w:tcW w:w="595" w:type="pct"/>
            <w:vAlign w:val="bottom"/>
          </w:tcPr>
          <w:p w14:paraId="42956F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28" w:author="Johnny Schultz" w:date="2020-02-12T15:55:00Z"/>
                <w:sz w:val="20"/>
              </w:rPr>
            </w:pPr>
            <w:del w:id="28829" w:author="Johnny Schultz" w:date="2020-02-12T15:55:00Z">
              <w:r w:rsidRPr="00A013FD">
                <w:rPr>
                  <w:sz w:val="20"/>
                </w:rPr>
                <w:delText>ms</w:delText>
              </w:r>
            </w:del>
          </w:p>
        </w:tc>
      </w:tr>
      <w:tr w:rsidR="00A013FD" w:rsidRPr="00A013FD" w14:paraId="774A668E" w14:textId="77777777" w:rsidTr="00BF604E">
        <w:trPr>
          <w:trHeight w:val="280"/>
          <w:jc w:val="center"/>
          <w:del w:id="28830" w:author="Johnny Schultz" w:date="2020-02-12T15:55:00Z"/>
        </w:trPr>
        <w:tc>
          <w:tcPr>
            <w:tcW w:w="2247" w:type="pct"/>
            <w:vAlign w:val="bottom"/>
          </w:tcPr>
          <w:p w14:paraId="1215C6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31" w:author="Johnny Schultz" w:date="2020-02-12T15:55:00Z"/>
                <w:sz w:val="20"/>
              </w:rPr>
            </w:pPr>
            <w:del w:id="28832" w:author="Johnny Schultz" w:date="2020-02-12T15:55:00Z">
              <w:r w:rsidRPr="00A013FD">
                <w:rPr>
                  <w:sz w:val="20"/>
                </w:rPr>
                <w:delText>Number of information bits</w:delText>
              </w:r>
            </w:del>
          </w:p>
        </w:tc>
        <w:tc>
          <w:tcPr>
            <w:tcW w:w="2159" w:type="pct"/>
            <w:vAlign w:val="bottom"/>
          </w:tcPr>
          <w:p w14:paraId="68607C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33" w:author="Johnny Schultz" w:date="2020-02-12T15:55:00Z"/>
                <w:sz w:val="20"/>
              </w:rPr>
            </w:pPr>
            <w:del w:id="28834" w:author="Johnny Schultz" w:date="2020-02-12T15:55:00Z">
              <w:r w:rsidRPr="00A013FD">
                <w:rPr>
                  <w:sz w:val="20"/>
                </w:rPr>
                <w:delText>512</w:delText>
              </w:r>
            </w:del>
          </w:p>
        </w:tc>
        <w:tc>
          <w:tcPr>
            <w:tcW w:w="595" w:type="pct"/>
            <w:vAlign w:val="bottom"/>
          </w:tcPr>
          <w:p w14:paraId="5898C1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35" w:author="Johnny Schultz" w:date="2020-02-12T15:55:00Z"/>
                <w:sz w:val="20"/>
              </w:rPr>
            </w:pPr>
            <w:del w:id="28836" w:author="Johnny Schultz" w:date="2020-02-12T15:55:00Z">
              <w:r w:rsidRPr="00A013FD">
                <w:rPr>
                  <w:sz w:val="20"/>
                </w:rPr>
                <w:delText>bits</w:delText>
              </w:r>
            </w:del>
          </w:p>
        </w:tc>
      </w:tr>
      <w:tr w:rsidR="00A013FD" w:rsidRPr="00A013FD" w14:paraId="36D9EF09" w14:textId="77777777" w:rsidTr="00BF604E">
        <w:trPr>
          <w:trHeight w:val="280"/>
          <w:jc w:val="center"/>
          <w:del w:id="28837" w:author="Johnny Schultz" w:date="2020-02-12T15:55:00Z"/>
        </w:trPr>
        <w:tc>
          <w:tcPr>
            <w:tcW w:w="2247" w:type="pct"/>
            <w:vAlign w:val="bottom"/>
          </w:tcPr>
          <w:p w14:paraId="7C4D40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38" w:author="Johnny Schultz" w:date="2020-02-12T15:55:00Z"/>
                <w:sz w:val="20"/>
              </w:rPr>
            </w:pPr>
            <w:del w:id="28839" w:author="Johnny Schultz" w:date="2020-02-12T15:55:00Z">
              <w:r w:rsidRPr="00A013FD">
                <w:rPr>
                  <w:sz w:val="20"/>
                </w:rPr>
                <w:delText>Block interleaver width</w:delText>
              </w:r>
            </w:del>
          </w:p>
        </w:tc>
        <w:tc>
          <w:tcPr>
            <w:tcW w:w="2159" w:type="pct"/>
            <w:vAlign w:val="bottom"/>
          </w:tcPr>
          <w:p w14:paraId="3AB37C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40" w:author="Johnny Schultz" w:date="2020-02-12T15:55:00Z"/>
                <w:sz w:val="20"/>
              </w:rPr>
            </w:pPr>
            <w:del w:id="28841" w:author="Johnny Schultz" w:date="2020-02-12T15:55:00Z">
              <w:r w:rsidRPr="00A013FD">
                <w:rPr>
                  <w:sz w:val="20"/>
                </w:rPr>
                <w:delText>32</w:delText>
              </w:r>
            </w:del>
          </w:p>
        </w:tc>
        <w:tc>
          <w:tcPr>
            <w:tcW w:w="595" w:type="pct"/>
            <w:vAlign w:val="bottom"/>
          </w:tcPr>
          <w:p w14:paraId="12C1FB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42" w:author="Johnny Schultz" w:date="2020-02-12T15:55:00Z"/>
                <w:sz w:val="20"/>
              </w:rPr>
            </w:pPr>
            <w:del w:id="28843" w:author="Johnny Schultz" w:date="2020-02-12T15:55:00Z">
              <w:r w:rsidRPr="00A013FD">
                <w:rPr>
                  <w:sz w:val="20"/>
                </w:rPr>
                <w:delText>bits</w:delText>
              </w:r>
            </w:del>
          </w:p>
        </w:tc>
      </w:tr>
      <w:tr w:rsidR="00A013FD" w:rsidRPr="00A013FD" w14:paraId="76D3A6A4" w14:textId="77777777" w:rsidTr="00BF604E">
        <w:trPr>
          <w:trHeight w:val="280"/>
          <w:jc w:val="center"/>
          <w:del w:id="28844" w:author="Johnny Schultz" w:date="2020-02-12T15:55:00Z"/>
        </w:trPr>
        <w:tc>
          <w:tcPr>
            <w:tcW w:w="2247" w:type="pct"/>
            <w:vAlign w:val="bottom"/>
          </w:tcPr>
          <w:p w14:paraId="61B3F3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45" w:author="Johnny Schultz" w:date="2020-02-12T15:55:00Z"/>
                <w:sz w:val="20"/>
              </w:rPr>
            </w:pPr>
            <w:del w:id="28846" w:author="Johnny Schultz" w:date="2020-02-12T15:55:00Z">
              <w:r w:rsidRPr="00A013FD">
                <w:rPr>
                  <w:sz w:val="20"/>
                </w:rPr>
                <w:delText>Block interleaver height</w:delText>
              </w:r>
            </w:del>
          </w:p>
        </w:tc>
        <w:tc>
          <w:tcPr>
            <w:tcW w:w="2159" w:type="pct"/>
            <w:vAlign w:val="bottom"/>
          </w:tcPr>
          <w:p w14:paraId="4F8112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47" w:author="Johnny Schultz" w:date="2020-02-12T15:55:00Z"/>
                <w:sz w:val="20"/>
              </w:rPr>
            </w:pPr>
            <w:del w:id="28848" w:author="Johnny Schultz" w:date="2020-02-12T15:55:00Z">
              <w:r w:rsidRPr="00A013FD">
                <w:rPr>
                  <w:sz w:val="20"/>
                </w:rPr>
                <w:delText>22</w:delText>
              </w:r>
            </w:del>
          </w:p>
        </w:tc>
        <w:tc>
          <w:tcPr>
            <w:tcW w:w="595" w:type="pct"/>
            <w:vAlign w:val="bottom"/>
          </w:tcPr>
          <w:p w14:paraId="25B6F4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49" w:author="Johnny Schultz" w:date="2020-02-12T15:55:00Z"/>
                <w:sz w:val="20"/>
              </w:rPr>
            </w:pPr>
            <w:del w:id="28850" w:author="Johnny Schultz" w:date="2020-02-12T15:55:00Z">
              <w:r w:rsidRPr="00A013FD">
                <w:rPr>
                  <w:sz w:val="20"/>
                </w:rPr>
                <w:delText>bits</w:delText>
              </w:r>
            </w:del>
          </w:p>
        </w:tc>
      </w:tr>
      <w:tr w:rsidR="00A013FD" w:rsidRPr="00A013FD" w14:paraId="6A50291F" w14:textId="77777777" w:rsidTr="00BF604E">
        <w:trPr>
          <w:trHeight w:val="280"/>
          <w:jc w:val="center"/>
          <w:del w:id="28851" w:author="Johnny Schultz" w:date="2020-02-12T15:55:00Z"/>
        </w:trPr>
        <w:tc>
          <w:tcPr>
            <w:tcW w:w="2247" w:type="pct"/>
            <w:vAlign w:val="bottom"/>
          </w:tcPr>
          <w:p w14:paraId="30ACDF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52" w:author="Johnny Schultz" w:date="2020-02-12T15:55:00Z"/>
                <w:sz w:val="20"/>
              </w:rPr>
            </w:pPr>
            <w:del w:id="28853" w:author="Johnny Schultz" w:date="2020-02-12T15:55:00Z">
              <w:r w:rsidRPr="00A013FD">
                <w:rPr>
                  <w:sz w:val="20"/>
                </w:rPr>
                <w:delText>Number of info bytes</w:delText>
              </w:r>
            </w:del>
          </w:p>
        </w:tc>
        <w:tc>
          <w:tcPr>
            <w:tcW w:w="2159" w:type="pct"/>
            <w:vAlign w:val="bottom"/>
          </w:tcPr>
          <w:p w14:paraId="7313CA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54" w:author="Johnny Schultz" w:date="2020-02-12T15:55:00Z"/>
                <w:sz w:val="20"/>
              </w:rPr>
            </w:pPr>
            <w:del w:id="28855" w:author="Johnny Schultz" w:date="2020-02-12T15:55:00Z">
              <w:r w:rsidRPr="00A013FD">
                <w:rPr>
                  <w:sz w:val="20"/>
                </w:rPr>
                <w:delText>64</w:delText>
              </w:r>
            </w:del>
          </w:p>
        </w:tc>
        <w:tc>
          <w:tcPr>
            <w:tcW w:w="595" w:type="pct"/>
            <w:vAlign w:val="bottom"/>
          </w:tcPr>
          <w:p w14:paraId="595699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56" w:author="Johnny Schultz" w:date="2020-02-12T15:55:00Z"/>
                <w:sz w:val="20"/>
              </w:rPr>
            </w:pPr>
            <w:del w:id="28857" w:author="Johnny Schultz" w:date="2020-02-12T15:55:00Z">
              <w:r w:rsidRPr="00A013FD">
                <w:rPr>
                  <w:sz w:val="20"/>
                </w:rPr>
                <w:delText>bytes</w:delText>
              </w:r>
            </w:del>
          </w:p>
        </w:tc>
      </w:tr>
      <w:tr w:rsidR="00A013FD" w:rsidRPr="00A013FD" w14:paraId="79489AF6" w14:textId="77777777" w:rsidTr="00BF604E">
        <w:trPr>
          <w:trHeight w:val="280"/>
          <w:jc w:val="center"/>
          <w:del w:id="28858" w:author="Johnny Schultz" w:date="2020-02-12T15:55:00Z"/>
        </w:trPr>
        <w:tc>
          <w:tcPr>
            <w:tcW w:w="2247" w:type="pct"/>
            <w:vAlign w:val="bottom"/>
          </w:tcPr>
          <w:p w14:paraId="20468B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59" w:author="Johnny Schultz" w:date="2020-02-12T15:55:00Z"/>
                <w:sz w:val="20"/>
              </w:rPr>
            </w:pPr>
            <w:del w:id="28860" w:author="Johnny Schultz" w:date="2020-02-12T15:55:00Z">
              <w:r w:rsidRPr="00A013FD">
                <w:rPr>
                  <w:sz w:val="20"/>
                </w:rPr>
                <w:delText>Packet type field</w:delText>
              </w:r>
            </w:del>
          </w:p>
        </w:tc>
        <w:tc>
          <w:tcPr>
            <w:tcW w:w="2159" w:type="pct"/>
            <w:vAlign w:val="bottom"/>
          </w:tcPr>
          <w:p w14:paraId="4D65E6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61" w:author="Johnny Schultz" w:date="2020-02-12T15:55:00Z"/>
                <w:sz w:val="20"/>
              </w:rPr>
            </w:pPr>
            <w:del w:id="28862" w:author="Johnny Schultz" w:date="2020-02-12T15:55:00Z">
              <w:r w:rsidRPr="00A013FD">
                <w:rPr>
                  <w:sz w:val="20"/>
                </w:rPr>
                <w:delText>1</w:delText>
              </w:r>
            </w:del>
          </w:p>
        </w:tc>
        <w:tc>
          <w:tcPr>
            <w:tcW w:w="595" w:type="pct"/>
            <w:vAlign w:val="bottom"/>
          </w:tcPr>
          <w:p w14:paraId="595A53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63" w:author="Johnny Schultz" w:date="2020-02-12T15:55:00Z"/>
                <w:sz w:val="20"/>
              </w:rPr>
            </w:pPr>
            <w:del w:id="28864" w:author="Johnny Schultz" w:date="2020-02-12T15:55:00Z">
              <w:r w:rsidRPr="00A013FD">
                <w:rPr>
                  <w:sz w:val="20"/>
                </w:rPr>
                <w:delText>bytes</w:delText>
              </w:r>
            </w:del>
          </w:p>
        </w:tc>
      </w:tr>
      <w:tr w:rsidR="00A013FD" w:rsidRPr="00A013FD" w14:paraId="516F17AA" w14:textId="77777777" w:rsidTr="00BF604E">
        <w:trPr>
          <w:trHeight w:val="280"/>
          <w:jc w:val="center"/>
          <w:del w:id="28865" w:author="Johnny Schultz" w:date="2020-02-12T15:55:00Z"/>
        </w:trPr>
        <w:tc>
          <w:tcPr>
            <w:tcW w:w="2247" w:type="pct"/>
            <w:vAlign w:val="bottom"/>
          </w:tcPr>
          <w:p w14:paraId="716DD9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66" w:author="Johnny Schultz" w:date="2020-02-12T15:55:00Z"/>
                <w:sz w:val="20"/>
              </w:rPr>
            </w:pPr>
            <w:del w:id="28867" w:author="Johnny Schultz" w:date="2020-02-12T15:55:00Z">
              <w:r w:rsidRPr="00A013FD">
                <w:rPr>
                  <w:sz w:val="20"/>
                </w:rPr>
                <w:delText>Ship ID field</w:delText>
              </w:r>
            </w:del>
          </w:p>
        </w:tc>
        <w:tc>
          <w:tcPr>
            <w:tcW w:w="2159" w:type="pct"/>
            <w:vAlign w:val="bottom"/>
          </w:tcPr>
          <w:p w14:paraId="1E3974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68" w:author="Johnny Schultz" w:date="2020-02-12T15:55:00Z"/>
                <w:sz w:val="20"/>
              </w:rPr>
            </w:pPr>
            <w:del w:id="28869" w:author="Johnny Schultz" w:date="2020-02-12T15:55:00Z">
              <w:r w:rsidRPr="00A013FD">
                <w:rPr>
                  <w:sz w:val="20"/>
                </w:rPr>
                <w:delText>4</w:delText>
              </w:r>
            </w:del>
          </w:p>
        </w:tc>
        <w:tc>
          <w:tcPr>
            <w:tcW w:w="595" w:type="pct"/>
            <w:vAlign w:val="bottom"/>
          </w:tcPr>
          <w:p w14:paraId="1D4740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70" w:author="Johnny Schultz" w:date="2020-02-12T15:55:00Z"/>
                <w:sz w:val="20"/>
              </w:rPr>
            </w:pPr>
            <w:del w:id="28871" w:author="Johnny Schultz" w:date="2020-02-12T15:55:00Z">
              <w:r w:rsidRPr="00A013FD">
                <w:rPr>
                  <w:sz w:val="20"/>
                </w:rPr>
                <w:delText>bytes</w:delText>
              </w:r>
            </w:del>
          </w:p>
        </w:tc>
      </w:tr>
      <w:tr w:rsidR="00A013FD" w:rsidRPr="00A013FD" w14:paraId="5D958286" w14:textId="77777777" w:rsidTr="00BF604E">
        <w:trPr>
          <w:trHeight w:val="280"/>
          <w:jc w:val="center"/>
          <w:del w:id="28872" w:author="Johnny Schultz" w:date="2020-02-12T15:55:00Z"/>
        </w:trPr>
        <w:tc>
          <w:tcPr>
            <w:tcW w:w="2247" w:type="pct"/>
            <w:vAlign w:val="bottom"/>
          </w:tcPr>
          <w:p w14:paraId="2DEBC2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73" w:author="Johnny Schultz" w:date="2020-02-12T15:55:00Z"/>
                <w:sz w:val="20"/>
              </w:rPr>
            </w:pPr>
            <w:del w:id="28874" w:author="Johnny Schultz" w:date="2020-02-12T15:55:00Z">
              <w:r w:rsidRPr="00A013FD">
                <w:rPr>
                  <w:sz w:val="20"/>
                </w:rPr>
                <w:delText>Destination short address</w:delText>
              </w:r>
            </w:del>
          </w:p>
        </w:tc>
        <w:tc>
          <w:tcPr>
            <w:tcW w:w="2159" w:type="pct"/>
            <w:vAlign w:val="bottom"/>
          </w:tcPr>
          <w:p w14:paraId="489292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75" w:author="Johnny Schultz" w:date="2020-02-12T15:55:00Z"/>
                <w:sz w:val="20"/>
              </w:rPr>
            </w:pPr>
            <w:del w:id="28876" w:author="Johnny Schultz" w:date="2020-02-12T15:55:00Z">
              <w:r w:rsidRPr="00A013FD">
                <w:rPr>
                  <w:sz w:val="20"/>
                </w:rPr>
                <w:delText>2</w:delText>
              </w:r>
            </w:del>
          </w:p>
        </w:tc>
        <w:tc>
          <w:tcPr>
            <w:tcW w:w="595" w:type="pct"/>
            <w:vAlign w:val="bottom"/>
          </w:tcPr>
          <w:p w14:paraId="3A189E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77" w:author="Johnny Schultz" w:date="2020-02-12T15:55:00Z"/>
                <w:sz w:val="20"/>
              </w:rPr>
            </w:pPr>
            <w:del w:id="28878" w:author="Johnny Schultz" w:date="2020-02-12T15:55:00Z">
              <w:r w:rsidRPr="00A013FD">
                <w:rPr>
                  <w:sz w:val="20"/>
                </w:rPr>
                <w:delText>bytes</w:delText>
              </w:r>
            </w:del>
          </w:p>
        </w:tc>
      </w:tr>
      <w:tr w:rsidR="00A013FD" w:rsidRPr="00A013FD" w14:paraId="24F06481" w14:textId="77777777" w:rsidTr="00BF604E">
        <w:trPr>
          <w:trHeight w:val="280"/>
          <w:jc w:val="center"/>
          <w:del w:id="28879" w:author="Johnny Schultz" w:date="2020-02-12T15:55:00Z"/>
        </w:trPr>
        <w:tc>
          <w:tcPr>
            <w:tcW w:w="2247" w:type="pct"/>
            <w:vAlign w:val="bottom"/>
          </w:tcPr>
          <w:p w14:paraId="4BBD30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80" w:author="Johnny Schultz" w:date="2020-02-12T15:55:00Z"/>
                <w:sz w:val="20"/>
              </w:rPr>
            </w:pPr>
            <w:del w:id="28881" w:author="Johnny Schultz" w:date="2020-02-12T15:55:00Z">
              <w:r w:rsidRPr="00A013FD">
                <w:rPr>
                  <w:sz w:val="20"/>
                </w:rPr>
                <w:delText>Repeat transmission offset field</w:delText>
              </w:r>
            </w:del>
          </w:p>
        </w:tc>
        <w:tc>
          <w:tcPr>
            <w:tcW w:w="2159" w:type="pct"/>
            <w:vAlign w:val="bottom"/>
          </w:tcPr>
          <w:p w14:paraId="340479C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82" w:author="Johnny Schultz" w:date="2020-02-12T15:55:00Z"/>
                <w:sz w:val="20"/>
              </w:rPr>
            </w:pPr>
            <w:del w:id="28883" w:author="Johnny Schultz" w:date="2020-02-12T15:55:00Z">
              <w:r w:rsidRPr="00A013FD">
                <w:rPr>
                  <w:sz w:val="20"/>
                </w:rPr>
                <w:delText>2</w:delText>
              </w:r>
            </w:del>
          </w:p>
        </w:tc>
        <w:tc>
          <w:tcPr>
            <w:tcW w:w="595" w:type="pct"/>
            <w:vAlign w:val="bottom"/>
          </w:tcPr>
          <w:p w14:paraId="2AC00E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84" w:author="Johnny Schultz" w:date="2020-02-12T15:55:00Z"/>
                <w:sz w:val="20"/>
              </w:rPr>
            </w:pPr>
            <w:del w:id="28885" w:author="Johnny Schultz" w:date="2020-02-12T15:55:00Z">
              <w:r w:rsidRPr="00A013FD">
                <w:rPr>
                  <w:sz w:val="20"/>
                </w:rPr>
                <w:delText>bytes</w:delText>
              </w:r>
            </w:del>
          </w:p>
        </w:tc>
      </w:tr>
      <w:tr w:rsidR="00A013FD" w:rsidRPr="00A013FD" w14:paraId="4031D8DC" w14:textId="77777777" w:rsidTr="00BF604E">
        <w:trPr>
          <w:trHeight w:val="280"/>
          <w:jc w:val="center"/>
          <w:del w:id="28886" w:author="Johnny Schultz" w:date="2020-02-12T15:55:00Z"/>
        </w:trPr>
        <w:tc>
          <w:tcPr>
            <w:tcW w:w="2247" w:type="pct"/>
            <w:vAlign w:val="bottom"/>
          </w:tcPr>
          <w:p w14:paraId="354C70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87" w:author="Johnny Schultz" w:date="2020-02-12T15:55:00Z"/>
                <w:sz w:val="20"/>
              </w:rPr>
            </w:pPr>
            <w:del w:id="28888" w:author="Johnny Schultz" w:date="2020-02-12T15:55:00Z">
              <w:r w:rsidRPr="00A013FD">
                <w:rPr>
                  <w:sz w:val="20"/>
                </w:rPr>
                <w:delText xml:space="preserve">Received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r w:rsidRPr="00A013FD">
                <w:rPr>
                  <w:sz w:val="20"/>
                </w:rPr>
                <w:delText xml:space="preserve"> field</w:delText>
              </w:r>
            </w:del>
          </w:p>
        </w:tc>
        <w:tc>
          <w:tcPr>
            <w:tcW w:w="2159" w:type="pct"/>
            <w:vAlign w:val="bottom"/>
          </w:tcPr>
          <w:p w14:paraId="5092E3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89" w:author="Johnny Schultz" w:date="2020-02-12T15:55:00Z"/>
                <w:sz w:val="20"/>
              </w:rPr>
            </w:pPr>
            <w:del w:id="28890" w:author="Johnny Schultz" w:date="2020-02-12T15:55:00Z">
              <w:r w:rsidRPr="00A013FD">
                <w:rPr>
                  <w:sz w:val="20"/>
                </w:rPr>
                <w:delText>1</w:delText>
              </w:r>
            </w:del>
          </w:p>
        </w:tc>
        <w:tc>
          <w:tcPr>
            <w:tcW w:w="595" w:type="pct"/>
            <w:vAlign w:val="bottom"/>
          </w:tcPr>
          <w:p w14:paraId="2E3B9E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91" w:author="Johnny Schultz" w:date="2020-02-12T15:55:00Z"/>
                <w:sz w:val="20"/>
              </w:rPr>
            </w:pPr>
            <w:del w:id="28892" w:author="Johnny Schultz" w:date="2020-02-12T15:55:00Z">
              <w:r w:rsidRPr="00A013FD">
                <w:rPr>
                  <w:sz w:val="20"/>
                </w:rPr>
                <w:delText>bytes</w:delText>
              </w:r>
            </w:del>
          </w:p>
        </w:tc>
      </w:tr>
      <w:tr w:rsidR="00A013FD" w:rsidRPr="00A013FD" w14:paraId="3AF9AE79" w14:textId="77777777" w:rsidTr="00BF604E">
        <w:trPr>
          <w:trHeight w:val="280"/>
          <w:jc w:val="center"/>
          <w:del w:id="28893" w:author="Johnny Schultz" w:date="2020-02-12T15:55:00Z"/>
        </w:trPr>
        <w:tc>
          <w:tcPr>
            <w:tcW w:w="2247" w:type="pct"/>
            <w:vAlign w:val="bottom"/>
          </w:tcPr>
          <w:p w14:paraId="535935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894" w:author="Johnny Schultz" w:date="2020-02-12T15:55:00Z"/>
                <w:sz w:val="20"/>
              </w:rPr>
            </w:pPr>
            <w:del w:id="28895" w:author="Johnny Schultz" w:date="2020-02-12T15:55:00Z">
              <w:r w:rsidRPr="00A013FD">
                <w:rPr>
                  <w:sz w:val="20"/>
                </w:rPr>
                <w:delText>Packet sequence number</w:delText>
              </w:r>
            </w:del>
          </w:p>
        </w:tc>
        <w:tc>
          <w:tcPr>
            <w:tcW w:w="2159" w:type="pct"/>
            <w:vAlign w:val="bottom"/>
          </w:tcPr>
          <w:p w14:paraId="2072F1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96" w:author="Johnny Schultz" w:date="2020-02-12T15:55:00Z"/>
                <w:sz w:val="20"/>
              </w:rPr>
            </w:pPr>
            <w:del w:id="28897" w:author="Johnny Schultz" w:date="2020-02-12T15:55:00Z">
              <w:r w:rsidRPr="00A013FD">
                <w:rPr>
                  <w:sz w:val="20"/>
                </w:rPr>
                <w:delText>0</w:delText>
              </w:r>
            </w:del>
          </w:p>
        </w:tc>
        <w:tc>
          <w:tcPr>
            <w:tcW w:w="595" w:type="pct"/>
            <w:vAlign w:val="bottom"/>
          </w:tcPr>
          <w:p w14:paraId="74B7670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898" w:author="Johnny Schultz" w:date="2020-02-12T15:55:00Z"/>
                <w:sz w:val="20"/>
              </w:rPr>
            </w:pPr>
            <w:del w:id="28899" w:author="Johnny Schultz" w:date="2020-02-12T15:55:00Z">
              <w:r w:rsidRPr="00A013FD">
                <w:rPr>
                  <w:sz w:val="20"/>
                </w:rPr>
                <w:delText>bytes</w:delText>
              </w:r>
            </w:del>
          </w:p>
        </w:tc>
      </w:tr>
      <w:tr w:rsidR="00A013FD" w:rsidRPr="00A013FD" w14:paraId="62D55A43" w14:textId="77777777" w:rsidTr="00BF604E">
        <w:trPr>
          <w:trHeight w:val="280"/>
          <w:jc w:val="center"/>
          <w:del w:id="28900" w:author="Johnny Schultz" w:date="2020-02-12T15:55:00Z"/>
        </w:trPr>
        <w:tc>
          <w:tcPr>
            <w:tcW w:w="2247" w:type="pct"/>
            <w:vAlign w:val="bottom"/>
          </w:tcPr>
          <w:p w14:paraId="17A733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01" w:author="Johnny Schultz" w:date="2020-02-12T15:55:00Z"/>
                <w:sz w:val="20"/>
              </w:rPr>
            </w:pPr>
            <w:del w:id="28902" w:author="Johnny Schultz" w:date="2020-02-12T15:55:00Z">
              <w:r w:rsidRPr="00A013FD">
                <w:rPr>
                  <w:sz w:val="20"/>
                </w:rPr>
                <w:delText>Transaction ID</w:delText>
              </w:r>
            </w:del>
          </w:p>
        </w:tc>
        <w:tc>
          <w:tcPr>
            <w:tcW w:w="2159" w:type="pct"/>
            <w:vAlign w:val="bottom"/>
          </w:tcPr>
          <w:p w14:paraId="047EAD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03" w:author="Johnny Schultz" w:date="2020-02-12T15:55:00Z"/>
                <w:sz w:val="20"/>
              </w:rPr>
            </w:pPr>
            <w:del w:id="28904" w:author="Johnny Schultz" w:date="2020-02-12T15:55:00Z">
              <w:r w:rsidRPr="00A013FD">
                <w:rPr>
                  <w:sz w:val="20"/>
                </w:rPr>
                <w:delText>0</w:delText>
              </w:r>
            </w:del>
          </w:p>
        </w:tc>
        <w:tc>
          <w:tcPr>
            <w:tcW w:w="595" w:type="pct"/>
            <w:vAlign w:val="bottom"/>
          </w:tcPr>
          <w:p w14:paraId="0AC5D6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05" w:author="Johnny Schultz" w:date="2020-02-12T15:55:00Z"/>
                <w:sz w:val="20"/>
              </w:rPr>
            </w:pPr>
            <w:del w:id="28906" w:author="Johnny Schultz" w:date="2020-02-12T15:55:00Z">
              <w:r w:rsidRPr="00A013FD">
                <w:rPr>
                  <w:sz w:val="20"/>
                </w:rPr>
                <w:delText>bytes</w:delText>
              </w:r>
            </w:del>
          </w:p>
        </w:tc>
      </w:tr>
      <w:tr w:rsidR="00A013FD" w:rsidRPr="00A013FD" w14:paraId="2ABC20FD" w14:textId="77777777" w:rsidTr="00BF604E">
        <w:trPr>
          <w:trHeight w:val="280"/>
          <w:jc w:val="center"/>
          <w:del w:id="28907" w:author="Johnny Schultz" w:date="2020-02-12T15:55:00Z"/>
        </w:trPr>
        <w:tc>
          <w:tcPr>
            <w:tcW w:w="2247" w:type="pct"/>
            <w:vAlign w:val="bottom"/>
          </w:tcPr>
          <w:p w14:paraId="2DF498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08" w:author="Johnny Schultz" w:date="2020-02-12T15:55:00Z"/>
                <w:sz w:val="20"/>
              </w:rPr>
            </w:pPr>
            <w:del w:id="28909" w:author="Johnny Schultz" w:date="2020-02-12T15:55:00Z">
              <w:r w:rsidRPr="00A013FD">
                <w:rPr>
                  <w:sz w:val="20"/>
                </w:rPr>
                <w:delText>CRC</w:delText>
              </w:r>
            </w:del>
          </w:p>
        </w:tc>
        <w:tc>
          <w:tcPr>
            <w:tcW w:w="2159" w:type="pct"/>
            <w:vAlign w:val="bottom"/>
          </w:tcPr>
          <w:p w14:paraId="1B8E30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10" w:author="Johnny Schultz" w:date="2020-02-12T15:55:00Z"/>
                <w:sz w:val="20"/>
              </w:rPr>
            </w:pPr>
            <w:del w:id="28911" w:author="Johnny Schultz" w:date="2020-02-12T15:55:00Z">
              <w:r w:rsidRPr="00A013FD">
                <w:rPr>
                  <w:sz w:val="20"/>
                </w:rPr>
                <w:delText>4</w:delText>
              </w:r>
            </w:del>
          </w:p>
        </w:tc>
        <w:tc>
          <w:tcPr>
            <w:tcW w:w="595" w:type="pct"/>
            <w:vAlign w:val="bottom"/>
          </w:tcPr>
          <w:p w14:paraId="38DDA9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12" w:author="Johnny Schultz" w:date="2020-02-12T15:55:00Z"/>
                <w:sz w:val="20"/>
              </w:rPr>
            </w:pPr>
            <w:del w:id="28913" w:author="Johnny Schultz" w:date="2020-02-12T15:55:00Z">
              <w:r w:rsidRPr="00A013FD">
                <w:rPr>
                  <w:sz w:val="20"/>
                </w:rPr>
                <w:delText>bytes</w:delText>
              </w:r>
            </w:del>
          </w:p>
        </w:tc>
      </w:tr>
      <w:tr w:rsidR="00A013FD" w:rsidRPr="00A013FD" w14:paraId="704E4EB7" w14:textId="77777777" w:rsidTr="00BF604E">
        <w:trPr>
          <w:trHeight w:val="280"/>
          <w:jc w:val="center"/>
          <w:del w:id="28914" w:author="Johnny Schultz" w:date="2020-02-12T15:55:00Z"/>
        </w:trPr>
        <w:tc>
          <w:tcPr>
            <w:tcW w:w="2247" w:type="pct"/>
            <w:vAlign w:val="bottom"/>
          </w:tcPr>
          <w:p w14:paraId="0E4A58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15" w:author="Johnny Schultz" w:date="2020-02-12T15:55:00Z"/>
                <w:sz w:val="20"/>
              </w:rPr>
            </w:pPr>
            <w:del w:id="28916" w:author="Johnny Schultz" w:date="2020-02-12T15:55:00Z">
              <w:r w:rsidRPr="00A013FD">
                <w:rPr>
                  <w:sz w:val="20"/>
                </w:rPr>
                <w:delText>Payload</w:delText>
              </w:r>
            </w:del>
          </w:p>
        </w:tc>
        <w:tc>
          <w:tcPr>
            <w:tcW w:w="2159" w:type="pct"/>
            <w:vAlign w:val="bottom"/>
          </w:tcPr>
          <w:p w14:paraId="552122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17" w:author="Johnny Schultz" w:date="2020-02-12T15:55:00Z"/>
                <w:sz w:val="20"/>
              </w:rPr>
            </w:pPr>
            <w:del w:id="28918" w:author="Johnny Schultz" w:date="2020-02-12T15:55:00Z">
              <w:r w:rsidRPr="00A013FD">
                <w:rPr>
                  <w:sz w:val="20"/>
                </w:rPr>
                <w:delText>50</w:delText>
              </w:r>
            </w:del>
          </w:p>
        </w:tc>
        <w:tc>
          <w:tcPr>
            <w:tcW w:w="595" w:type="pct"/>
            <w:vAlign w:val="bottom"/>
          </w:tcPr>
          <w:p w14:paraId="733917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19" w:author="Johnny Schultz" w:date="2020-02-12T15:55:00Z"/>
                <w:sz w:val="20"/>
              </w:rPr>
            </w:pPr>
            <w:del w:id="28920" w:author="Johnny Schultz" w:date="2020-02-12T15:55:00Z">
              <w:r w:rsidRPr="00A013FD">
                <w:rPr>
                  <w:sz w:val="20"/>
                </w:rPr>
                <w:delText>bytes</w:delText>
              </w:r>
            </w:del>
          </w:p>
        </w:tc>
      </w:tr>
    </w:tbl>
    <w:p w14:paraId="072EC0E3" w14:textId="77777777" w:rsidR="00A013FD" w:rsidRPr="00A013FD" w:rsidRDefault="00A013FD" w:rsidP="00A013FD">
      <w:pPr>
        <w:keepNext/>
        <w:keepLines/>
        <w:tabs>
          <w:tab w:val="clear" w:pos="1134"/>
          <w:tab w:val="left" w:pos="360"/>
        </w:tabs>
        <w:spacing w:before="200"/>
        <w:ind w:left="360" w:hanging="360"/>
        <w:outlineLvl w:val="2"/>
        <w:rPr>
          <w:del w:id="28921" w:author="Johnny Schultz" w:date="2020-02-12T15:55:00Z"/>
          <w:b/>
        </w:rPr>
      </w:pPr>
      <w:del w:id="28922" w:author="Johnny Schultz" w:date="2020-02-12T15:55:00Z">
        <w:r w:rsidRPr="00A013FD">
          <w:rPr>
            <w:b/>
          </w:rPr>
          <w:delText>2.7.5</w:delText>
        </w:r>
        <w:r w:rsidRPr="00A013FD">
          <w:rPr>
            <w:b/>
          </w:rPr>
          <w:tab/>
          <w:delText>VDE-SAT uplink PL-Frame format 5</w:delText>
        </w:r>
      </w:del>
    </w:p>
    <w:p w14:paraId="27AA886D" w14:textId="77777777" w:rsidR="00A013FD" w:rsidRPr="00A013FD" w:rsidRDefault="00A013FD" w:rsidP="00A013FD">
      <w:pPr>
        <w:rPr>
          <w:del w:id="28923" w:author="Johnny Schultz" w:date="2020-02-12T15:55:00Z"/>
        </w:rPr>
      </w:pPr>
      <w:del w:id="28924" w:author="Johnny Schultz" w:date="2020-02-12T15:55:00Z">
        <w:r w:rsidRPr="00A013FD">
          <w:delText>The VDE-SAT uplink PL-Frame format 5 is provided in Table A5-10.</w:delText>
        </w:r>
      </w:del>
    </w:p>
    <w:p w14:paraId="54408DC5" w14:textId="77777777" w:rsidR="00A013FD" w:rsidRPr="00A013FD" w:rsidRDefault="00A013FD" w:rsidP="00A013FD">
      <w:pPr>
        <w:keepNext/>
        <w:spacing w:before="560" w:after="120"/>
        <w:jc w:val="center"/>
        <w:rPr>
          <w:del w:id="28925" w:author="Johnny Schultz" w:date="2020-02-12T15:55:00Z"/>
          <w:caps/>
          <w:sz w:val="20"/>
        </w:rPr>
      </w:pPr>
      <w:del w:id="28926" w:author="Johnny Schultz" w:date="2020-02-12T15:55:00Z">
        <w:r w:rsidRPr="00A013FD">
          <w:rPr>
            <w:caps/>
            <w:sz w:val="20"/>
          </w:rPr>
          <w:delText>TABLE A5-10</w:delText>
        </w:r>
      </w:del>
    </w:p>
    <w:p w14:paraId="4B8BA60B" w14:textId="77777777" w:rsidR="00A013FD" w:rsidRPr="00A013FD" w:rsidRDefault="00A013FD" w:rsidP="00A013FD">
      <w:pPr>
        <w:keepNext/>
        <w:keepLines/>
        <w:spacing w:before="0" w:after="120"/>
        <w:jc w:val="center"/>
        <w:rPr>
          <w:del w:id="28927" w:author="Johnny Schultz" w:date="2020-02-12T15:55:00Z"/>
          <w:rFonts w:ascii="Times New Roman Bold" w:hAnsi="Times New Roman Bold"/>
          <w:b/>
          <w:sz w:val="20"/>
        </w:rPr>
      </w:pPr>
      <w:del w:id="28928" w:author="Johnny Schultz" w:date="2020-02-12T15:55:00Z">
        <w:r w:rsidRPr="00A013FD">
          <w:rPr>
            <w:rFonts w:ascii="Times New Roman Bold" w:hAnsi="Times New Roman Bold"/>
            <w:b/>
            <w:sz w:val="20"/>
          </w:rPr>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A013FD" w:rsidRPr="00A013FD" w14:paraId="2EF6B0C3" w14:textId="77777777" w:rsidTr="00BF604E">
        <w:trPr>
          <w:trHeight w:val="280"/>
          <w:jc w:val="center"/>
          <w:del w:id="28929" w:author="Johnny Schultz" w:date="2020-02-12T15:55:00Z"/>
        </w:trPr>
        <w:tc>
          <w:tcPr>
            <w:tcW w:w="2245" w:type="pct"/>
            <w:vAlign w:val="bottom"/>
          </w:tcPr>
          <w:p w14:paraId="476DC7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30" w:author="Johnny Schultz" w:date="2020-02-12T15:55:00Z"/>
                <w:sz w:val="20"/>
              </w:rPr>
            </w:pPr>
            <w:del w:id="28931" w:author="Johnny Schultz" w:date="2020-02-12T15:55:00Z">
              <w:r w:rsidRPr="00A013FD">
                <w:rPr>
                  <w:sz w:val="20"/>
                </w:rPr>
                <w:delText>Uplink format</w:delText>
              </w:r>
            </w:del>
          </w:p>
        </w:tc>
        <w:tc>
          <w:tcPr>
            <w:tcW w:w="2160" w:type="pct"/>
            <w:shd w:val="clear" w:color="auto" w:fill="auto"/>
            <w:noWrap/>
            <w:vAlign w:val="bottom"/>
          </w:tcPr>
          <w:p w14:paraId="599B46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32" w:author="Johnny Schultz" w:date="2020-02-12T15:55:00Z"/>
                <w:sz w:val="20"/>
              </w:rPr>
            </w:pPr>
            <w:del w:id="28933" w:author="Johnny Schultz" w:date="2020-02-12T15:55:00Z">
              <w:r w:rsidRPr="00A013FD">
                <w:rPr>
                  <w:sz w:val="20"/>
                </w:rPr>
                <w:delText>5</w:delText>
              </w:r>
            </w:del>
          </w:p>
        </w:tc>
        <w:tc>
          <w:tcPr>
            <w:tcW w:w="595" w:type="pct"/>
            <w:shd w:val="clear" w:color="auto" w:fill="auto"/>
            <w:noWrap/>
            <w:vAlign w:val="bottom"/>
          </w:tcPr>
          <w:p w14:paraId="34F17A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34" w:author="Johnny Schultz" w:date="2020-02-12T15:55:00Z"/>
                <w:sz w:val="20"/>
              </w:rPr>
            </w:pPr>
          </w:p>
        </w:tc>
      </w:tr>
      <w:tr w:rsidR="00A013FD" w:rsidRPr="00A013FD" w14:paraId="5990B5F1" w14:textId="77777777" w:rsidTr="00BF604E">
        <w:trPr>
          <w:trHeight w:val="280"/>
          <w:jc w:val="center"/>
          <w:del w:id="28935" w:author="Johnny Schultz" w:date="2020-02-12T15:55:00Z"/>
        </w:trPr>
        <w:tc>
          <w:tcPr>
            <w:tcW w:w="2245" w:type="pct"/>
            <w:vAlign w:val="bottom"/>
          </w:tcPr>
          <w:p w14:paraId="48E7FE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36" w:author="Johnny Schultz" w:date="2020-02-12T15:55:00Z"/>
                <w:sz w:val="20"/>
              </w:rPr>
            </w:pPr>
            <w:del w:id="28937" w:author="Johnny Schultz" w:date="2020-02-12T15:55:00Z">
              <w:r w:rsidRPr="00A013FD">
                <w:rPr>
                  <w:sz w:val="20"/>
                </w:rPr>
                <w:delText>Function</w:delText>
              </w:r>
            </w:del>
          </w:p>
        </w:tc>
        <w:tc>
          <w:tcPr>
            <w:tcW w:w="2755" w:type="pct"/>
            <w:gridSpan w:val="2"/>
            <w:shd w:val="clear" w:color="auto" w:fill="auto"/>
            <w:noWrap/>
            <w:vAlign w:val="bottom"/>
          </w:tcPr>
          <w:p w14:paraId="071206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38" w:author="Johnny Schultz" w:date="2020-02-12T15:55:00Z"/>
                <w:sz w:val="20"/>
              </w:rPr>
            </w:pPr>
            <w:del w:id="28939" w:author="Johnny Schultz" w:date="2020-02-12T15:55:00Z">
              <w:r w:rsidRPr="00A013FD">
                <w:rPr>
                  <w:sz w:val="20"/>
                </w:rPr>
                <w:delText>TDM (non-spread) demand assign</w:delText>
              </w:r>
            </w:del>
          </w:p>
        </w:tc>
      </w:tr>
      <w:tr w:rsidR="00A013FD" w:rsidRPr="00A013FD" w14:paraId="0ED0CC9D" w14:textId="77777777" w:rsidTr="00BF604E">
        <w:trPr>
          <w:trHeight w:val="280"/>
          <w:jc w:val="center"/>
          <w:del w:id="28940" w:author="Johnny Schultz" w:date="2020-02-12T15:55:00Z"/>
        </w:trPr>
        <w:tc>
          <w:tcPr>
            <w:tcW w:w="2245" w:type="pct"/>
            <w:vAlign w:val="bottom"/>
          </w:tcPr>
          <w:p w14:paraId="1FA0BD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41" w:author="Johnny Schultz" w:date="2020-02-12T15:55:00Z"/>
                <w:sz w:val="20"/>
              </w:rPr>
            </w:pPr>
            <w:del w:id="28942" w:author="Johnny Schultz" w:date="2020-02-12T15:55:00Z">
              <w:r w:rsidRPr="00A013FD">
                <w:rPr>
                  <w:sz w:val="20"/>
                </w:rPr>
                <w:delText>Usage</w:delText>
              </w:r>
            </w:del>
          </w:p>
        </w:tc>
        <w:tc>
          <w:tcPr>
            <w:tcW w:w="2755" w:type="pct"/>
            <w:gridSpan w:val="2"/>
            <w:shd w:val="clear" w:color="auto" w:fill="auto"/>
            <w:noWrap/>
            <w:vAlign w:val="bottom"/>
          </w:tcPr>
          <w:p w14:paraId="7480DD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43" w:author="Johnny Schultz" w:date="2020-02-12T15:55:00Z"/>
                <w:sz w:val="20"/>
              </w:rPr>
            </w:pPr>
            <w:del w:id="28944" w:author="Johnny Schultz" w:date="2020-02-12T15:55:00Z">
              <w:r w:rsidRPr="00A013FD">
                <w:rPr>
                  <w:sz w:val="20"/>
                </w:rPr>
                <w:delText>Long packet file fragments</w:delText>
              </w:r>
            </w:del>
          </w:p>
        </w:tc>
      </w:tr>
      <w:tr w:rsidR="00A013FD" w:rsidRPr="00A013FD" w14:paraId="26A2E389" w14:textId="77777777" w:rsidTr="00BF604E">
        <w:trPr>
          <w:trHeight w:val="280"/>
          <w:jc w:val="center"/>
          <w:del w:id="28945" w:author="Johnny Schultz" w:date="2020-02-12T15:55:00Z"/>
        </w:trPr>
        <w:tc>
          <w:tcPr>
            <w:tcW w:w="2245" w:type="pct"/>
            <w:vAlign w:val="bottom"/>
          </w:tcPr>
          <w:p w14:paraId="7B4662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46" w:author="Johnny Schultz" w:date="2020-02-12T15:55:00Z"/>
                <w:sz w:val="20"/>
              </w:rPr>
            </w:pPr>
            <w:del w:id="28947" w:author="Johnny Schultz" w:date="2020-02-12T15:55:00Z">
              <w:r w:rsidRPr="00A013FD">
                <w:rPr>
                  <w:sz w:val="20"/>
                </w:rPr>
                <w:delText>Header value</w:delText>
              </w:r>
            </w:del>
          </w:p>
        </w:tc>
        <w:tc>
          <w:tcPr>
            <w:tcW w:w="2160" w:type="pct"/>
            <w:shd w:val="clear" w:color="auto" w:fill="auto"/>
            <w:noWrap/>
            <w:vAlign w:val="bottom"/>
          </w:tcPr>
          <w:p w14:paraId="56321D1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48" w:author="Johnny Schultz" w:date="2020-02-12T15:55:00Z"/>
                <w:sz w:val="20"/>
              </w:rPr>
            </w:pPr>
            <w:del w:id="28949" w:author="Johnny Schultz" w:date="2020-02-12T15:55:00Z">
              <w:r w:rsidRPr="00A013FD">
                <w:rPr>
                  <w:sz w:val="20"/>
                </w:rPr>
                <w:sym w:font="Symbol" w:char="F0A2"/>
              </w:r>
              <w:r w:rsidRPr="00A013FD">
                <w:rPr>
                  <w:sz w:val="20"/>
                </w:rPr>
                <w:delText>45</w:delText>
              </w:r>
            </w:del>
          </w:p>
        </w:tc>
        <w:tc>
          <w:tcPr>
            <w:tcW w:w="595" w:type="pct"/>
            <w:shd w:val="clear" w:color="auto" w:fill="auto"/>
            <w:noWrap/>
            <w:vAlign w:val="bottom"/>
          </w:tcPr>
          <w:p w14:paraId="5B92B7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50" w:author="Johnny Schultz" w:date="2020-02-12T15:55:00Z"/>
                <w:sz w:val="20"/>
              </w:rPr>
            </w:pPr>
            <w:del w:id="28951" w:author="Johnny Schultz" w:date="2020-02-12T15:55:00Z">
              <w:r w:rsidRPr="00A013FD">
                <w:rPr>
                  <w:sz w:val="20"/>
                </w:rPr>
                <w:delText>hex</w:delText>
              </w:r>
            </w:del>
          </w:p>
        </w:tc>
      </w:tr>
      <w:tr w:rsidR="00A013FD" w:rsidRPr="00A013FD" w14:paraId="364198F8" w14:textId="77777777" w:rsidTr="00BF604E">
        <w:trPr>
          <w:trHeight w:val="280"/>
          <w:jc w:val="center"/>
          <w:del w:id="28952" w:author="Johnny Schultz" w:date="2020-02-12T15:55:00Z"/>
        </w:trPr>
        <w:tc>
          <w:tcPr>
            <w:tcW w:w="2245" w:type="pct"/>
            <w:vAlign w:val="bottom"/>
          </w:tcPr>
          <w:p w14:paraId="51FFB5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53" w:author="Johnny Schultz" w:date="2020-02-12T15:55:00Z"/>
                <w:sz w:val="20"/>
              </w:rPr>
            </w:pPr>
            <w:del w:id="28954" w:author="Johnny Schultz" w:date="2020-02-12T15:55:00Z">
              <w:r w:rsidRPr="00A013FD">
                <w:rPr>
                  <w:sz w:val="20"/>
                </w:rPr>
                <w:delText>Channel bandwidth</w:delText>
              </w:r>
            </w:del>
          </w:p>
        </w:tc>
        <w:tc>
          <w:tcPr>
            <w:tcW w:w="2160" w:type="pct"/>
            <w:shd w:val="clear" w:color="auto" w:fill="auto"/>
            <w:noWrap/>
            <w:vAlign w:val="bottom"/>
          </w:tcPr>
          <w:p w14:paraId="59F5A61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55" w:author="Johnny Schultz" w:date="2020-02-12T15:55:00Z"/>
                <w:sz w:val="20"/>
              </w:rPr>
            </w:pPr>
            <w:del w:id="28956" w:author="Johnny Schultz" w:date="2020-02-12T15:55:00Z">
              <w:r w:rsidRPr="00A013FD">
                <w:rPr>
                  <w:sz w:val="20"/>
                </w:rPr>
                <w:delText>50</w:delText>
              </w:r>
            </w:del>
          </w:p>
        </w:tc>
        <w:tc>
          <w:tcPr>
            <w:tcW w:w="595" w:type="pct"/>
            <w:shd w:val="clear" w:color="auto" w:fill="auto"/>
            <w:noWrap/>
            <w:vAlign w:val="bottom"/>
          </w:tcPr>
          <w:p w14:paraId="3FF1B1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57" w:author="Johnny Schultz" w:date="2020-02-12T15:55:00Z"/>
                <w:sz w:val="20"/>
              </w:rPr>
            </w:pPr>
            <w:del w:id="28958" w:author="Johnny Schultz" w:date="2020-02-12T15:55:00Z">
              <w:r w:rsidRPr="00A013FD">
                <w:rPr>
                  <w:sz w:val="20"/>
                </w:rPr>
                <w:delText>kHz</w:delText>
              </w:r>
            </w:del>
          </w:p>
        </w:tc>
      </w:tr>
      <w:tr w:rsidR="00A013FD" w:rsidRPr="00A013FD" w14:paraId="5B7B03BA" w14:textId="77777777" w:rsidTr="00BF604E">
        <w:trPr>
          <w:trHeight w:val="280"/>
          <w:jc w:val="center"/>
          <w:del w:id="28959" w:author="Johnny Schultz" w:date="2020-02-12T15:55:00Z"/>
        </w:trPr>
        <w:tc>
          <w:tcPr>
            <w:tcW w:w="2245" w:type="pct"/>
            <w:vAlign w:val="bottom"/>
          </w:tcPr>
          <w:p w14:paraId="0D963D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60" w:author="Johnny Schultz" w:date="2020-02-12T15:55:00Z"/>
                <w:sz w:val="20"/>
              </w:rPr>
            </w:pPr>
            <w:del w:id="28961" w:author="Johnny Schultz" w:date="2020-02-12T15:55:00Z">
              <w:r w:rsidRPr="00A013FD">
                <w:rPr>
                  <w:sz w:val="20"/>
                </w:rPr>
                <w:delText>Slots available for RA</w:delText>
              </w:r>
            </w:del>
          </w:p>
        </w:tc>
        <w:tc>
          <w:tcPr>
            <w:tcW w:w="2160" w:type="pct"/>
            <w:shd w:val="clear" w:color="auto" w:fill="auto"/>
            <w:noWrap/>
            <w:vAlign w:val="bottom"/>
          </w:tcPr>
          <w:p w14:paraId="57C54E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62" w:author="Johnny Schultz" w:date="2020-02-12T15:55:00Z"/>
                <w:sz w:val="20"/>
              </w:rPr>
            </w:pPr>
            <w:del w:id="28963" w:author="Johnny Schultz" w:date="2020-02-12T15:55:00Z">
              <w:r w:rsidRPr="00A013FD">
                <w:rPr>
                  <w:sz w:val="20"/>
                </w:rPr>
                <w:delText>Not applicable</w:delText>
              </w:r>
            </w:del>
          </w:p>
        </w:tc>
        <w:tc>
          <w:tcPr>
            <w:tcW w:w="595" w:type="pct"/>
            <w:shd w:val="clear" w:color="auto" w:fill="auto"/>
            <w:noWrap/>
            <w:vAlign w:val="bottom"/>
          </w:tcPr>
          <w:p w14:paraId="476728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64" w:author="Johnny Schultz" w:date="2020-02-12T15:55:00Z"/>
                <w:sz w:val="20"/>
              </w:rPr>
            </w:pPr>
            <w:del w:id="28965" w:author="Johnny Schultz" w:date="2020-02-12T15:55:00Z">
              <w:r w:rsidRPr="00A013FD">
                <w:rPr>
                  <w:sz w:val="20"/>
                </w:rPr>
                <w:delText>s</w:delText>
              </w:r>
            </w:del>
          </w:p>
        </w:tc>
      </w:tr>
      <w:tr w:rsidR="00A013FD" w:rsidRPr="00A013FD" w14:paraId="059AB553" w14:textId="77777777" w:rsidTr="00BF604E">
        <w:trPr>
          <w:trHeight w:val="280"/>
          <w:jc w:val="center"/>
          <w:del w:id="28966" w:author="Johnny Schultz" w:date="2020-02-12T15:55:00Z"/>
        </w:trPr>
        <w:tc>
          <w:tcPr>
            <w:tcW w:w="2245" w:type="pct"/>
            <w:vAlign w:val="bottom"/>
          </w:tcPr>
          <w:p w14:paraId="194AE7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67" w:author="Johnny Schultz" w:date="2020-02-12T15:55:00Z"/>
                <w:sz w:val="20"/>
              </w:rPr>
            </w:pPr>
            <w:del w:id="28968" w:author="Johnny Schultz" w:date="2020-02-12T15:55:00Z">
              <w:r w:rsidRPr="00A013FD">
                <w:rPr>
                  <w:sz w:val="20"/>
                </w:rPr>
                <w:delText xml:space="preserve">Unfaded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del>
          </w:p>
        </w:tc>
        <w:tc>
          <w:tcPr>
            <w:tcW w:w="2160" w:type="pct"/>
            <w:shd w:val="clear" w:color="auto" w:fill="auto"/>
            <w:noWrap/>
            <w:vAlign w:val="bottom"/>
          </w:tcPr>
          <w:p w14:paraId="69B0B5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69" w:author="Johnny Schultz" w:date="2020-02-12T15:55:00Z"/>
                <w:sz w:val="20"/>
              </w:rPr>
            </w:pPr>
            <w:del w:id="28970" w:author="Johnny Schultz" w:date="2020-02-12T15:55:00Z">
              <w:r w:rsidRPr="00A013FD">
                <w:rPr>
                  <w:sz w:val="20"/>
                </w:rPr>
                <w:delText>73.0</w:delText>
              </w:r>
            </w:del>
          </w:p>
        </w:tc>
        <w:tc>
          <w:tcPr>
            <w:tcW w:w="595" w:type="pct"/>
            <w:shd w:val="clear" w:color="auto" w:fill="auto"/>
            <w:noWrap/>
            <w:vAlign w:val="bottom"/>
          </w:tcPr>
          <w:p w14:paraId="3B2495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71" w:author="Johnny Schultz" w:date="2020-02-12T15:55:00Z"/>
                <w:sz w:val="20"/>
              </w:rPr>
            </w:pPr>
            <w:del w:id="28972" w:author="Johnny Schultz" w:date="2020-02-12T15:55:00Z">
              <w:r w:rsidRPr="00A013FD">
                <w:rPr>
                  <w:sz w:val="20"/>
                </w:rPr>
                <w:delText>dBHz</w:delText>
              </w:r>
            </w:del>
          </w:p>
        </w:tc>
      </w:tr>
      <w:tr w:rsidR="00A013FD" w:rsidRPr="00A013FD" w14:paraId="1A1DC6E0" w14:textId="77777777" w:rsidTr="00BF604E">
        <w:trPr>
          <w:trHeight w:val="280"/>
          <w:jc w:val="center"/>
          <w:del w:id="28973" w:author="Johnny Schultz" w:date="2020-02-12T15:55:00Z"/>
        </w:trPr>
        <w:tc>
          <w:tcPr>
            <w:tcW w:w="2245" w:type="pct"/>
            <w:vAlign w:val="bottom"/>
          </w:tcPr>
          <w:p w14:paraId="1B2ADD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74" w:author="Johnny Schultz" w:date="2020-02-12T15:55:00Z"/>
                <w:sz w:val="20"/>
              </w:rPr>
            </w:pPr>
            <w:del w:id="28975" w:author="Johnny Schultz" w:date="2020-02-12T15:55:00Z">
              <w:r w:rsidRPr="00A013FD">
                <w:rPr>
                  <w:sz w:val="20"/>
                </w:rPr>
                <w:delText>Burst duration</w:delText>
              </w:r>
            </w:del>
          </w:p>
        </w:tc>
        <w:tc>
          <w:tcPr>
            <w:tcW w:w="2160" w:type="pct"/>
            <w:shd w:val="clear" w:color="auto" w:fill="auto"/>
            <w:noWrap/>
            <w:vAlign w:val="bottom"/>
          </w:tcPr>
          <w:p w14:paraId="567812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76" w:author="Johnny Schultz" w:date="2020-02-12T15:55:00Z"/>
                <w:sz w:val="20"/>
              </w:rPr>
            </w:pPr>
            <w:del w:id="28977" w:author="Johnny Schultz" w:date="2020-02-12T15:55:00Z">
              <w:r w:rsidRPr="00A013FD">
                <w:rPr>
                  <w:sz w:val="20"/>
                </w:rPr>
                <w:delText>30</w:delText>
              </w:r>
            </w:del>
          </w:p>
        </w:tc>
        <w:tc>
          <w:tcPr>
            <w:tcW w:w="595" w:type="pct"/>
            <w:shd w:val="clear" w:color="auto" w:fill="auto"/>
            <w:noWrap/>
            <w:vAlign w:val="bottom"/>
          </w:tcPr>
          <w:p w14:paraId="577762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78" w:author="Johnny Schultz" w:date="2020-02-12T15:55:00Z"/>
                <w:sz w:val="20"/>
              </w:rPr>
            </w:pPr>
            <w:del w:id="28979" w:author="Johnny Schultz" w:date="2020-02-12T15:55:00Z">
              <w:r w:rsidRPr="00A013FD">
                <w:rPr>
                  <w:sz w:val="20"/>
                </w:rPr>
                <w:delText>slots</w:delText>
              </w:r>
            </w:del>
          </w:p>
        </w:tc>
      </w:tr>
      <w:tr w:rsidR="00A013FD" w:rsidRPr="00A013FD" w14:paraId="2E826B26" w14:textId="77777777" w:rsidTr="00BF604E">
        <w:trPr>
          <w:trHeight w:val="280"/>
          <w:jc w:val="center"/>
          <w:del w:id="28980" w:author="Johnny Schultz" w:date="2020-02-12T15:55:00Z"/>
        </w:trPr>
        <w:tc>
          <w:tcPr>
            <w:tcW w:w="2245" w:type="pct"/>
            <w:vAlign w:val="bottom"/>
          </w:tcPr>
          <w:p w14:paraId="03634A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81" w:author="Johnny Schultz" w:date="2020-02-12T15:55:00Z"/>
                <w:sz w:val="20"/>
              </w:rPr>
            </w:pPr>
            <w:del w:id="28982" w:author="Johnny Schultz" w:date="2020-02-12T15:55:00Z">
              <w:r w:rsidRPr="00A013FD">
                <w:rPr>
                  <w:sz w:val="20"/>
                </w:rPr>
                <w:delText>Burst duration</w:delText>
              </w:r>
            </w:del>
          </w:p>
        </w:tc>
        <w:tc>
          <w:tcPr>
            <w:tcW w:w="2160" w:type="pct"/>
            <w:shd w:val="clear" w:color="auto" w:fill="auto"/>
            <w:noWrap/>
            <w:vAlign w:val="bottom"/>
          </w:tcPr>
          <w:p w14:paraId="13403D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83" w:author="Johnny Schultz" w:date="2020-02-12T15:55:00Z"/>
                <w:sz w:val="20"/>
              </w:rPr>
            </w:pPr>
            <w:del w:id="28984" w:author="Johnny Schultz" w:date="2020-02-12T15:55:00Z">
              <w:r w:rsidRPr="00A013FD">
                <w:rPr>
                  <w:sz w:val="20"/>
                </w:rPr>
                <w:delText>800</w:delText>
              </w:r>
            </w:del>
          </w:p>
        </w:tc>
        <w:tc>
          <w:tcPr>
            <w:tcW w:w="595" w:type="pct"/>
            <w:shd w:val="clear" w:color="auto" w:fill="auto"/>
            <w:noWrap/>
            <w:vAlign w:val="bottom"/>
          </w:tcPr>
          <w:p w14:paraId="22799C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85" w:author="Johnny Schultz" w:date="2020-02-12T15:55:00Z"/>
                <w:sz w:val="20"/>
              </w:rPr>
            </w:pPr>
            <w:del w:id="28986" w:author="Johnny Schultz" w:date="2020-02-12T15:55:00Z">
              <w:r w:rsidRPr="00A013FD">
                <w:rPr>
                  <w:sz w:val="20"/>
                </w:rPr>
                <w:delText>ms</w:delText>
              </w:r>
            </w:del>
          </w:p>
        </w:tc>
      </w:tr>
      <w:tr w:rsidR="00A013FD" w:rsidRPr="00A013FD" w14:paraId="7E7C2086" w14:textId="77777777" w:rsidTr="00BF604E">
        <w:trPr>
          <w:trHeight w:val="280"/>
          <w:jc w:val="center"/>
          <w:del w:id="28987" w:author="Johnny Schultz" w:date="2020-02-12T15:55:00Z"/>
        </w:trPr>
        <w:tc>
          <w:tcPr>
            <w:tcW w:w="2245" w:type="pct"/>
            <w:vAlign w:val="bottom"/>
          </w:tcPr>
          <w:p w14:paraId="5C556D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88" w:author="Johnny Schultz" w:date="2020-02-12T15:55:00Z"/>
                <w:sz w:val="20"/>
              </w:rPr>
            </w:pPr>
            <w:del w:id="28989" w:author="Johnny Schultz" w:date="2020-02-12T15:55:00Z">
              <w:r w:rsidRPr="00A013FD">
                <w:rPr>
                  <w:sz w:val="20"/>
                </w:rPr>
                <w:delText>Ramp down</w:delText>
              </w:r>
            </w:del>
          </w:p>
        </w:tc>
        <w:tc>
          <w:tcPr>
            <w:tcW w:w="2160" w:type="pct"/>
            <w:shd w:val="clear" w:color="auto" w:fill="auto"/>
            <w:noWrap/>
            <w:vAlign w:val="bottom"/>
          </w:tcPr>
          <w:p w14:paraId="545648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90" w:author="Johnny Schultz" w:date="2020-02-12T15:55:00Z"/>
                <w:sz w:val="20"/>
              </w:rPr>
            </w:pPr>
            <w:del w:id="28991" w:author="Johnny Schultz" w:date="2020-02-12T15:55:00Z">
              <w:r w:rsidRPr="00A013FD">
                <w:rPr>
                  <w:sz w:val="20"/>
                </w:rPr>
                <w:delText>0.30</w:delText>
              </w:r>
            </w:del>
          </w:p>
        </w:tc>
        <w:tc>
          <w:tcPr>
            <w:tcW w:w="595" w:type="pct"/>
            <w:shd w:val="clear" w:color="auto" w:fill="auto"/>
            <w:noWrap/>
            <w:vAlign w:val="bottom"/>
          </w:tcPr>
          <w:p w14:paraId="0D2FD1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92" w:author="Johnny Schultz" w:date="2020-02-12T15:55:00Z"/>
                <w:sz w:val="20"/>
              </w:rPr>
            </w:pPr>
            <w:del w:id="28993" w:author="Johnny Schultz" w:date="2020-02-12T15:55:00Z">
              <w:r w:rsidRPr="00A013FD">
                <w:rPr>
                  <w:sz w:val="20"/>
                </w:rPr>
                <w:delText>ms</w:delText>
              </w:r>
            </w:del>
          </w:p>
        </w:tc>
      </w:tr>
      <w:tr w:rsidR="00A013FD" w:rsidRPr="00A013FD" w14:paraId="1AF7CCC8" w14:textId="77777777" w:rsidTr="00BF604E">
        <w:trPr>
          <w:trHeight w:val="280"/>
          <w:jc w:val="center"/>
          <w:del w:id="28994" w:author="Johnny Schultz" w:date="2020-02-12T15:55:00Z"/>
        </w:trPr>
        <w:tc>
          <w:tcPr>
            <w:tcW w:w="2245" w:type="pct"/>
            <w:vAlign w:val="bottom"/>
          </w:tcPr>
          <w:p w14:paraId="7AF8BA6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8995" w:author="Johnny Schultz" w:date="2020-02-12T15:55:00Z"/>
                <w:sz w:val="20"/>
              </w:rPr>
            </w:pPr>
            <w:del w:id="28996" w:author="Johnny Schultz" w:date="2020-02-12T15:55:00Z">
              <w:r w:rsidRPr="00A013FD">
                <w:rPr>
                  <w:sz w:val="20"/>
                </w:rPr>
                <w:delText>Guard time</w:delText>
              </w:r>
            </w:del>
          </w:p>
        </w:tc>
        <w:tc>
          <w:tcPr>
            <w:tcW w:w="2160" w:type="pct"/>
            <w:shd w:val="clear" w:color="auto" w:fill="auto"/>
            <w:noWrap/>
            <w:vAlign w:val="bottom"/>
          </w:tcPr>
          <w:p w14:paraId="3314CA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97" w:author="Johnny Schultz" w:date="2020-02-12T15:55:00Z"/>
                <w:sz w:val="20"/>
              </w:rPr>
            </w:pPr>
            <w:del w:id="28998" w:author="Johnny Schultz" w:date="2020-02-12T15:55:00Z">
              <w:r w:rsidRPr="00A013FD">
                <w:rPr>
                  <w:sz w:val="20"/>
                </w:rPr>
                <w:delText>8.0</w:delText>
              </w:r>
            </w:del>
          </w:p>
        </w:tc>
        <w:tc>
          <w:tcPr>
            <w:tcW w:w="595" w:type="pct"/>
            <w:shd w:val="clear" w:color="auto" w:fill="auto"/>
            <w:noWrap/>
            <w:vAlign w:val="bottom"/>
          </w:tcPr>
          <w:p w14:paraId="3FA0E8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8999" w:author="Johnny Schultz" w:date="2020-02-12T15:55:00Z"/>
                <w:sz w:val="20"/>
              </w:rPr>
            </w:pPr>
            <w:del w:id="29000" w:author="Johnny Schultz" w:date="2020-02-12T15:55:00Z">
              <w:r w:rsidRPr="00A013FD">
                <w:rPr>
                  <w:sz w:val="20"/>
                </w:rPr>
                <w:delText>ms</w:delText>
              </w:r>
            </w:del>
          </w:p>
        </w:tc>
      </w:tr>
      <w:tr w:rsidR="00A013FD" w:rsidRPr="00A013FD" w14:paraId="492BC151" w14:textId="77777777" w:rsidTr="00BF604E">
        <w:trPr>
          <w:trHeight w:val="280"/>
          <w:jc w:val="center"/>
          <w:del w:id="29001" w:author="Johnny Schultz" w:date="2020-02-12T15:55:00Z"/>
        </w:trPr>
        <w:tc>
          <w:tcPr>
            <w:tcW w:w="2245" w:type="pct"/>
            <w:vAlign w:val="bottom"/>
          </w:tcPr>
          <w:p w14:paraId="2F77E49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02" w:author="Johnny Schultz" w:date="2020-02-12T15:55:00Z"/>
                <w:sz w:val="20"/>
              </w:rPr>
            </w:pPr>
            <w:del w:id="29003" w:author="Johnny Schultz" w:date="2020-02-12T15:55:00Z">
              <w:r w:rsidRPr="00A013FD">
                <w:rPr>
                  <w:sz w:val="20"/>
                </w:rPr>
                <w:delText>Channel rate</w:delText>
              </w:r>
            </w:del>
          </w:p>
        </w:tc>
        <w:tc>
          <w:tcPr>
            <w:tcW w:w="2160" w:type="pct"/>
            <w:shd w:val="clear" w:color="auto" w:fill="auto"/>
            <w:noWrap/>
            <w:vAlign w:val="bottom"/>
          </w:tcPr>
          <w:p w14:paraId="2589E0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04" w:author="Johnny Schultz" w:date="2020-02-12T15:55:00Z"/>
                <w:sz w:val="20"/>
              </w:rPr>
            </w:pPr>
            <w:del w:id="29005" w:author="Johnny Schultz" w:date="2020-02-12T15:55:00Z">
              <w:r w:rsidRPr="00A013FD">
                <w:rPr>
                  <w:sz w:val="20"/>
                </w:rPr>
                <w:delText>33.6</w:delText>
              </w:r>
            </w:del>
          </w:p>
        </w:tc>
        <w:tc>
          <w:tcPr>
            <w:tcW w:w="595" w:type="pct"/>
            <w:shd w:val="clear" w:color="auto" w:fill="auto"/>
            <w:noWrap/>
            <w:vAlign w:val="bottom"/>
          </w:tcPr>
          <w:p w14:paraId="3584F8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06" w:author="Johnny Schultz" w:date="2020-02-12T15:55:00Z"/>
                <w:sz w:val="20"/>
              </w:rPr>
            </w:pPr>
            <w:del w:id="29007" w:author="Johnny Schultz" w:date="2020-02-12T15:55:00Z">
              <w:r w:rsidRPr="00A013FD">
                <w:rPr>
                  <w:sz w:val="20"/>
                </w:rPr>
                <w:delText>kchip/s</w:delText>
              </w:r>
            </w:del>
          </w:p>
        </w:tc>
      </w:tr>
      <w:tr w:rsidR="00A013FD" w:rsidRPr="00A013FD" w14:paraId="23CAC4FA" w14:textId="77777777" w:rsidTr="00BF604E">
        <w:trPr>
          <w:trHeight w:val="280"/>
          <w:jc w:val="center"/>
          <w:del w:id="29008" w:author="Johnny Schultz" w:date="2020-02-12T15:55:00Z"/>
        </w:trPr>
        <w:tc>
          <w:tcPr>
            <w:tcW w:w="2245" w:type="pct"/>
            <w:vAlign w:val="bottom"/>
          </w:tcPr>
          <w:p w14:paraId="2EA410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09" w:author="Johnny Schultz" w:date="2020-02-12T15:55:00Z"/>
                <w:sz w:val="20"/>
              </w:rPr>
            </w:pPr>
            <w:del w:id="29010" w:author="Johnny Schultz" w:date="2020-02-12T15:55:00Z">
              <w:r w:rsidRPr="00A013FD">
                <w:rPr>
                  <w:sz w:val="20"/>
                </w:rPr>
                <w:delText>Spreading factor</w:delText>
              </w:r>
            </w:del>
          </w:p>
        </w:tc>
        <w:tc>
          <w:tcPr>
            <w:tcW w:w="2160" w:type="pct"/>
            <w:shd w:val="clear" w:color="auto" w:fill="auto"/>
            <w:noWrap/>
            <w:vAlign w:val="bottom"/>
          </w:tcPr>
          <w:p w14:paraId="672084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11" w:author="Johnny Schultz" w:date="2020-02-12T15:55:00Z"/>
                <w:sz w:val="20"/>
              </w:rPr>
            </w:pPr>
            <w:del w:id="29012" w:author="Johnny Schultz" w:date="2020-02-12T15:55:00Z">
              <w:r w:rsidRPr="00A013FD">
                <w:rPr>
                  <w:sz w:val="20"/>
                </w:rPr>
                <w:delText>1</w:delText>
              </w:r>
            </w:del>
          </w:p>
        </w:tc>
        <w:tc>
          <w:tcPr>
            <w:tcW w:w="595" w:type="pct"/>
            <w:shd w:val="clear" w:color="auto" w:fill="auto"/>
            <w:noWrap/>
            <w:vAlign w:val="bottom"/>
          </w:tcPr>
          <w:p w14:paraId="65986E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13" w:author="Johnny Schultz" w:date="2020-02-12T15:55:00Z"/>
                <w:sz w:val="20"/>
              </w:rPr>
            </w:pPr>
          </w:p>
        </w:tc>
      </w:tr>
      <w:tr w:rsidR="00A013FD" w:rsidRPr="00A013FD" w14:paraId="4FAADAE7" w14:textId="77777777" w:rsidTr="00BF604E">
        <w:trPr>
          <w:trHeight w:val="280"/>
          <w:jc w:val="center"/>
          <w:del w:id="29014" w:author="Johnny Schultz" w:date="2020-02-12T15:55:00Z"/>
        </w:trPr>
        <w:tc>
          <w:tcPr>
            <w:tcW w:w="2245" w:type="pct"/>
            <w:vAlign w:val="bottom"/>
          </w:tcPr>
          <w:p w14:paraId="34F36C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15" w:author="Johnny Schultz" w:date="2020-02-12T15:55:00Z"/>
                <w:sz w:val="20"/>
              </w:rPr>
            </w:pPr>
            <w:del w:id="29016" w:author="Johnny Schultz" w:date="2020-02-12T15:55:00Z">
              <w:r w:rsidRPr="00A013FD">
                <w:rPr>
                  <w:sz w:val="20"/>
                </w:rPr>
                <w:delText>Modulation</w:delText>
              </w:r>
            </w:del>
          </w:p>
        </w:tc>
        <w:tc>
          <w:tcPr>
            <w:tcW w:w="2160" w:type="pct"/>
            <w:shd w:val="clear" w:color="auto" w:fill="auto"/>
            <w:noWrap/>
            <w:vAlign w:val="bottom"/>
          </w:tcPr>
          <w:p w14:paraId="79A8C1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17" w:author="Johnny Schultz" w:date="2020-02-12T15:55:00Z"/>
                <w:sz w:val="20"/>
              </w:rPr>
            </w:pPr>
            <w:del w:id="29018" w:author="Johnny Schultz" w:date="2020-02-12T15:55:00Z">
              <w:r w:rsidRPr="00A013FD">
                <w:rPr>
                  <w:sz w:val="20"/>
                </w:rPr>
                <w:delText>16APSK</w:delText>
              </w:r>
            </w:del>
          </w:p>
        </w:tc>
        <w:tc>
          <w:tcPr>
            <w:tcW w:w="595" w:type="pct"/>
            <w:shd w:val="clear" w:color="auto" w:fill="auto"/>
            <w:noWrap/>
            <w:vAlign w:val="bottom"/>
          </w:tcPr>
          <w:p w14:paraId="5A24C5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19" w:author="Johnny Schultz" w:date="2020-02-12T15:55:00Z"/>
                <w:sz w:val="20"/>
              </w:rPr>
            </w:pPr>
          </w:p>
        </w:tc>
      </w:tr>
      <w:tr w:rsidR="00A013FD" w:rsidRPr="00A013FD" w14:paraId="1CA199F1" w14:textId="77777777" w:rsidTr="00BF604E">
        <w:trPr>
          <w:trHeight w:val="280"/>
          <w:jc w:val="center"/>
          <w:del w:id="29020" w:author="Johnny Schultz" w:date="2020-02-12T15:55:00Z"/>
        </w:trPr>
        <w:tc>
          <w:tcPr>
            <w:tcW w:w="2245" w:type="pct"/>
            <w:vAlign w:val="bottom"/>
          </w:tcPr>
          <w:p w14:paraId="689CA2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21" w:author="Johnny Schultz" w:date="2020-02-12T15:55:00Z"/>
                <w:sz w:val="20"/>
              </w:rPr>
            </w:pPr>
            <w:del w:id="29022" w:author="Johnny Schultz" w:date="2020-02-12T15:55:00Z">
              <w:r w:rsidRPr="00A013FD">
                <w:rPr>
                  <w:sz w:val="20"/>
                </w:rPr>
                <w:delText>Channel bits/symbol</w:delText>
              </w:r>
            </w:del>
          </w:p>
        </w:tc>
        <w:tc>
          <w:tcPr>
            <w:tcW w:w="2160" w:type="pct"/>
            <w:shd w:val="clear" w:color="auto" w:fill="auto"/>
            <w:noWrap/>
            <w:vAlign w:val="bottom"/>
          </w:tcPr>
          <w:p w14:paraId="5C23B4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23" w:author="Johnny Schultz" w:date="2020-02-12T15:55:00Z"/>
                <w:sz w:val="20"/>
              </w:rPr>
            </w:pPr>
            <w:del w:id="29024" w:author="Johnny Schultz" w:date="2020-02-12T15:55:00Z">
              <w:r w:rsidRPr="00A013FD">
                <w:rPr>
                  <w:sz w:val="20"/>
                </w:rPr>
                <w:delText>4</w:delText>
              </w:r>
            </w:del>
          </w:p>
        </w:tc>
        <w:tc>
          <w:tcPr>
            <w:tcW w:w="595" w:type="pct"/>
            <w:shd w:val="clear" w:color="auto" w:fill="auto"/>
            <w:noWrap/>
            <w:vAlign w:val="bottom"/>
          </w:tcPr>
          <w:p w14:paraId="60E06C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25" w:author="Johnny Schultz" w:date="2020-02-12T15:55:00Z"/>
                <w:sz w:val="20"/>
              </w:rPr>
            </w:pPr>
          </w:p>
        </w:tc>
      </w:tr>
      <w:tr w:rsidR="00A013FD" w:rsidRPr="00A013FD" w14:paraId="0B9D6031" w14:textId="77777777" w:rsidTr="00BF604E">
        <w:trPr>
          <w:trHeight w:val="280"/>
          <w:jc w:val="center"/>
          <w:del w:id="29026" w:author="Johnny Schultz" w:date="2020-02-12T15:55:00Z"/>
        </w:trPr>
        <w:tc>
          <w:tcPr>
            <w:tcW w:w="2245" w:type="pct"/>
            <w:vAlign w:val="bottom"/>
          </w:tcPr>
          <w:p w14:paraId="7E9B65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27" w:author="Johnny Schultz" w:date="2020-02-12T15:55:00Z"/>
                <w:sz w:val="20"/>
              </w:rPr>
            </w:pPr>
            <w:del w:id="29028" w:author="Johnny Schultz" w:date="2020-02-12T15:55:00Z">
              <w:r w:rsidRPr="00A013FD">
                <w:rPr>
                  <w:sz w:val="20"/>
                </w:rPr>
                <w:delText>FEC rate</w:delText>
              </w:r>
            </w:del>
          </w:p>
        </w:tc>
        <w:tc>
          <w:tcPr>
            <w:tcW w:w="2160" w:type="pct"/>
            <w:shd w:val="clear" w:color="auto" w:fill="auto"/>
            <w:noWrap/>
            <w:vAlign w:val="bottom"/>
          </w:tcPr>
          <w:p w14:paraId="2A91CD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29" w:author="Johnny Schultz" w:date="2020-02-12T15:55:00Z"/>
                <w:sz w:val="20"/>
              </w:rPr>
            </w:pPr>
            <w:del w:id="29030" w:author="Johnny Schultz" w:date="2020-02-12T15:55:00Z">
              <w:r w:rsidRPr="00A013FD">
                <w:rPr>
                  <w:sz w:val="20"/>
                </w:rPr>
                <w:delText>3/4</w:delText>
              </w:r>
            </w:del>
          </w:p>
        </w:tc>
        <w:tc>
          <w:tcPr>
            <w:tcW w:w="595" w:type="pct"/>
            <w:shd w:val="clear" w:color="auto" w:fill="auto"/>
            <w:noWrap/>
            <w:vAlign w:val="bottom"/>
          </w:tcPr>
          <w:p w14:paraId="3676EE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31" w:author="Johnny Schultz" w:date="2020-02-12T15:55:00Z"/>
                <w:sz w:val="20"/>
              </w:rPr>
            </w:pPr>
          </w:p>
        </w:tc>
      </w:tr>
      <w:tr w:rsidR="00A013FD" w:rsidRPr="00A013FD" w14:paraId="0EA43D6E" w14:textId="77777777" w:rsidTr="00BF604E">
        <w:trPr>
          <w:trHeight w:val="280"/>
          <w:jc w:val="center"/>
          <w:del w:id="29032" w:author="Johnny Schultz" w:date="2020-02-12T15:55:00Z"/>
        </w:trPr>
        <w:tc>
          <w:tcPr>
            <w:tcW w:w="2245" w:type="pct"/>
            <w:vAlign w:val="bottom"/>
          </w:tcPr>
          <w:p w14:paraId="2F7FF1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33" w:author="Johnny Schultz" w:date="2020-02-12T15:55:00Z"/>
                <w:sz w:val="20"/>
              </w:rPr>
            </w:pPr>
            <w:del w:id="29034" w:author="Johnny Schultz" w:date="2020-02-12T15:55:00Z">
              <w:r w:rsidRPr="00A013FD">
                <w:rPr>
                  <w:sz w:val="20"/>
                </w:rPr>
                <w:delText>Information rate/user</w:delText>
              </w:r>
            </w:del>
          </w:p>
        </w:tc>
        <w:tc>
          <w:tcPr>
            <w:tcW w:w="2160" w:type="pct"/>
            <w:shd w:val="clear" w:color="auto" w:fill="auto"/>
            <w:noWrap/>
            <w:vAlign w:val="bottom"/>
          </w:tcPr>
          <w:p w14:paraId="5A6909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35" w:author="Johnny Schultz" w:date="2020-02-12T15:55:00Z"/>
                <w:sz w:val="20"/>
              </w:rPr>
            </w:pPr>
            <w:del w:id="29036" w:author="Johnny Schultz" w:date="2020-02-12T15:55:00Z">
              <w:r w:rsidRPr="00A013FD">
                <w:rPr>
                  <w:sz w:val="20"/>
                </w:rPr>
                <w:delText>100.80</w:delText>
              </w:r>
            </w:del>
          </w:p>
        </w:tc>
        <w:tc>
          <w:tcPr>
            <w:tcW w:w="595" w:type="pct"/>
            <w:shd w:val="clear" w:color="auto" w:fill="auto"/>
            <w:noWrap/>
            <w:vAlign w:val="bottom"/>
          </w:tcPr>
          <w:p w14:paraId="0A9845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37" w:author="Johnny Schultz" w:date="2020-02-12T15:55:00Z"/>
                <w:sz w:val="20"/>
              </w:rPr>
            </w:pPr>
            <w:del w:id="29038" w:author="Johnny Schultz" w:date="2020-02-12T15:55:00Z">
              <w:r w:rsidRPr="00A013FD">
                <w:rPr>
                  <w:sz w:val="20"/>
                </w:rPr>
                <w:delText>kbits/s</w:delText>
              </w:r>
            </w:del>
          </w:p>
        </w:tc>
      </w:tr>
      <w:tr w:rsidR="00A013FD" w:rsidRPr="00A013FD" w14:paraId="72CD7A9D" w14:textId="77777777" w:rsidTr="00BF604E">
        <w:trPr>
          <w:trHeight w:val="280"/>
          <w:jc w:val="center"/>
          <w:del w:id="29039" w:author="Johnny Schultz" w:date="2020-02-12T15:55:00Z"/>
        </w:trPr>
        <w:tc>
          <w:tcPr>
            <w:tcW w:w="2245" w:type="pct"/>
            <w:vAlign w:val="bottom"/>
          </w:tcPr>
          <w:p w14:paraId="4DD54E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40" w:author="Johnny Schultz" w:date="2020-02-12T15:55:00Z"/>
                <w:sz w:val="20"/>
              </w:rPr>
            </w:pPr>
            <w:del w:id="29041" w:author="Johnny Schultz" w:date="2020-02-12T15:55:00Z">
              <w:r w:rsidRPr="00A013FD">
                <w:rPr>
                  <w:sz w:val="20"/>
                </w:rPr>
                <w:delText>Number of simultaneous users</w:delText>
              </w:r>
            </w:del>
          </w:p>
        </w:tc>
        <w:tc>
          <w:tcPr>
            <w:tcW w:w="2160" w:type="pct"/>
            <w:shd w:val="clear" w:color="auto" w:fill="auto"/>
            <w:noWrap/>
            <w:vAlign w:val="bottom"/>
          </w:tcPr>
          <w:p w14:paraId="0B2D63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42" w:author="Johnny Schultz" w:date="2020-02-12T15:55:00Z"/>
                <w:sz w:val="20"/>
              </w:rPr>
            </w:pPr>
            <w:del w:id="29043" w:author="Johnny Schultz" w:date="2020-02-12T15:55:00Z">
              <w:r w:rsidRPr="00A013FD">
                <w:rPr>
                  <w:sz w:val="20"/>
                </w:rPr>
                <w:delText>1</w:delText>
              </w:r>
            </w:del>
          </w:p>
        </w:tc>
        <w:tc>
          <w:tcPr>
            <w:tcW w:w="595" w:type="pct"/>
            <w:shd w:val="clear" w:color="auto" w:fill="auto"/>
            <w:noWrap/>
            <w:vAlign w:val="bottom"/>
          </w:tcPr>
          <w:p w14:paraId="67563F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44" w:author="Johnny Schultz" w:date="2020-02-12T15:55:00Z"/>
                <w:sz w:val="20"/>
              </w:rPr>
            </w:pPr>
          </w:p>
        </w:tc>
      </w:tr>
      <w:tr w:rsidR="00A013FD" w:rsidRPr="00A013FD" w14:paraId="5ECCE4C9" w14:textId="77777777" w:rsidTr="00BF604E">
        <w:trPr>
          <w:trHeight w:val="280"/>
          <w:jc w:val="center"/>
          <w:del w:id="29045" w:author="Johnny Schultz" w:date="2020-02-12T15:55:00Z"/>
        </w:trPr>
        <w:tc>
          <w:tcPr>
            <w:tcW w:w="2245" w:type="pct"/>
            <w:vAlign w:val="bottom"/>
          </w:tcPr>
          <w:p w14:paraId="4FE5D6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46" w:author="Johnny Schultz" w:date="2020-02-12T15:55:00Z"/>
                <w:sz w:val="20"/>
              </w:rPr>
            </w:pPr>
            <w:del w:id="29047" w:author="Johnny Schultz" w:date="2020-02-12T15:55:00Z">
              <w:r w:rsidRPr="00A013FD">
                <w:rPr>
                  <w:i/>
                  <w:iCs/>
                  <w:sz w:val="20"/>
                </w:rPr>
                <w:delText>E</w:delText>
              </w:r>
              <w:r w:rsidRPr="00A013FD">
                <w:rPr>
                  <w:i/>
                  <w:iCs/>
                  <w:sz w:val="20"/>
                  <w:vertAlign w:val="subscript"/>
                </w:rPr>
                <w:delText>b</w:delText>
              </w:r>
              <w:r w:rsidRPr="00A013FD">
                <w:rPr>
                  <w:sz w:val="20"/>
                </w:rPr>
                <w:delText>/</w:delText>
              </w:r>
              <w:r w:rsidRPr="00A013FD">
                <w:rPr>
                  <w:i/>
                  <w:iCs/>
                  <w:sz w:val="20"/>
                </w:rPr>
                <w:delText>N</w:delText>
              </w:r>
              <w:r w:rsidRPr="00A013FD">
                <w:rPr>
                  <w:sz w:val="20"/>
                  <w:vertAlign w:val="subscript"/>
                </w:rPr>
                <w:delText>0</w:delText>
              </w:r>
            </w:del>
          </w:p>
        </w:tc>
        <w:tc>
          <w:tcPr>
            <w:tcW w:w="2160" w:type="pct"/>
            <w:shd w:val="clear" w:color="auto" w:fill="auto"/>
            <w:noWrap/>
            <w:vAlign w:val="bottom"/>
          </w:tcPr>
          <w:p w14:paraId="3F6A0F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48" w:author="Johnny Schultz" w:date="2020-02-12T15:55:00Z"/>
                <w:sz w:val="20"/>
              </w:rPr>
            </w:pPr>
            <w:del w:id="29049" w:author="Johnny Schultz" w:date="2020-02-12T15:55:00Z">
              <w:r w:rsidRPr="00A013FD">
                <w:rPr>
                  <w:sz w:val="20"/>
                </w:rPr>
                <w:delText>23.0</w:delText>
              </w:r>
            </w:del>
          </w:p>
        </w:tc>
        <w:tc>
          <w:tcPr>
            <w:tcW w:w="595" w:type="pct"/>
            <w:shd w:val="clear" w:color="auto" w:fill="auto"/>
            <w:noWrap/>
            <w:vAlign w:val="bottom"/>
          </w:tcPr>
          <w:p w14:paraId="62D9F6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50" w:author="Johnny Schultz" w:date="2020-02-12T15:55:00Z"/>
                <w:sz w:val="20"/>
              </w:rPr>
            </w:pPr>
            <w:del w:id="29051" w:author="Johnny Schultz" w:date="2020-02-12T15:55:00Z">
              <w:r w:rsidRPr="00A013FD">
                <w:rPr>
                  <w:sz w:val="20"/>
                </w:rPr>
                <w:delText>dB</w:delText>
              </w:r>
            </w:del>
          </w:p>
        </w:tc>
      </w:tr>
      <w:tr w:rsidR="00A013FD" w:rsidRPr="00A013FD" w14:paraId="3C577B0D" w14:textId="77777777" w:rsidTr="00BF604E">
        <w:trPr>
          <w:trHeight w:val="280"/>
          <w:jc w:val="center"/>
          <w:del w:id="29052" w:author="Johnny Schultz" w:date="2020-02-12T15:55:00Z"/>
        </w:trPr>
        <w:tc>
          <w:tcPr>
            <w:tcW w:w="2245" w:type="pct"/>
            <w:vAlign w:val="bottom"/>
          </w:tcPr>
          <w:p w14:paraId="7571EA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53" w:author="Johnny Schultz" w:date="2020-02-12T15:55:00Z"/>
                <w:sz w:val="20"/>
              </w:rPr>
            </w:pPr>
            <w:del w:id="29054" w:author="Johnny Schultz" w:date="2020-02-12T15:55:00Z">
              <w:r w:rsidRPr="00A013FD">
                <w:rPr>
                  <w:sz w:val="20"/>
                </w:rPr>
                <w:delText>Channel Rice factor (</w:delText>
              </w:r>
              <w:r w:rsidRPr="00A013FD">
                <w:rPr>
                  <w:i/>
                  <w:iCs/>
                  <w:sz w:val="20"/>
                </w:rPr>
                <w:delText>C</w:delText>
              </w:r>
              <w:r w:rsidRPr="00A013FD">
                <w:rPr>
                  <w:sz w:val="20"/>
                </w:rPr>
                <w:delText>/</w:delText>
              </w:r>
              <w:r w:rsidRPr="00A013FD">
                <w:rPr>
                  <w:i/>
                  <w:iCs/>
                  <w:sz w:val="20"/>
                </w:rPr>
                <w:delText>M</w:delText>
              </w:r>
              <w:r w:rsidRPr="00A013FD">
                <w:rPr>
                  <w:sz w:val="20"/>
                </w:rPr>
                <w:delText>)</w:delText>
              </w:r>
            </w:del>
          </w:p>
        </w:tc>
        <w:tc>
          <w:tcPr>
            <w:tcW w:w="2160" w:type="pct"/>
            <w:shd w:val="clear" w:color="auto" w:fill="auto"/>
            <w:noWrap/>
            <w:vAlign w:val="bottom"/>
          </w:tcPr>
          <w:p w14:paraId="2E30D3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55" w:author="Johnny Schultz" w:date="2020-02-12T15:55:00Z"/>
                <w:sz w:val="20"/>
              </w:rPr>
            </w:pPr>
            <w:del w:id="29056" w:author="Johnny Schultz" w:date="2020-02-12T15:55:00Z">
              <w:r w:rsidRPr="00A013FD">
                <w:rPr>
                  <w:sz w:val="20"/>
                </w:rPr>
                <w:delText>10</w:delText>
              </w:r>
            </w:del>
          </w:p>
        </w:tc>
        <w:tc>
          <w:tcPr>
            <w:tcW w:w="595" w:type="pct"/>
            <w:shd w:val="clear" w:color="auto" w:fill="auto"/>
            <w:noWrap/>
            <w:vAlign w:val="bottom"/>
          </w:tcPr>
          <w:p w14:paraId="221C8CE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57" w:author="Johnny Schultz" w:date="2020-02-12T15:55:00Z"/>
                <w:sz w:val="20"/>
              </w:rPr>
            </w:pPr>
            <w:del w:id="29058" w:author="Johnny Schultz" w:date="2020-02-12T15:55:00Z">
              <w:r w:rsidRPr="00A013FD">
                <w:rPr>
                  <w:sz w:val="20"/>
                </w:rPr>
                <w:delText>dB</w:delText>
              </w:r>
            </w:del>
          </w:p>
        </w:tc>
      </w:tr>
      <w:tr w:rsidR="00A013FD" w:rsidRPr="00A013FD" w14:paraId="31D5564C" w14:textId="77777777" w:rsidTr="00BF604E">
        <w:trPr>
          <w:trHeight w:val="280"/>
          <w:jc w:val="center"/>
          <w:del w:id="29059" w:author="Johnny Schultz" w:date="2020-02-12T15:55:00Z"/>
        </w:trPr>
        <w:tc>
          <w:tcPr>
            <w:tcW w:w="2245" w:type="pct"/>
            <w:vAlign w:val="bottom"/>
          </w:tcPr>
          <w:p w14:paraId="03186D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60" w:author="Johnny Schultz" w:date="2020-02-12T15:55:00Z"/>
                <w:sz w:val="20"/>
              </w:rPr>
            </w:pPr>
            <w:del w:id="29061" w:author="Johnny Schultz" w:date="2020-02-12T15:55:00Z">
              <w:r w:rsidRPr="00A013FD">
                <w:rPr>
                  <w:sz w:val="20"/>
                </w:rPr>
                <w:delText>Channel fading bandwidth</w:delText>
              </w:r>
            </w:del>
          </w:p>
        </w:tc>
        <w:tc>
          <w:tcPr>
            <w:tcW w:w="2160" w:type="pct"/>
            <w:shd w:val="clear" w:color="auto" w:fill="auto"/>
            <w:noWrap/>
            <w:vAlign w:val="bottom"/>
          </w:tcPr>
          <w:p w14:paraId="5B2CAD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62" w:author="Johnny Schultz" w:date="2020-02-12T15:55:00Z"/>
                <w:sz w:val="20"/>
              </w:rPr>
            </w:pPr>
            <w:del w:id="29063" w:author="Johnny Schultz" w:date="2020-02-12T15:55:00Z">
              <w:r w:rsidRPr="00A013FD">
                <w:rPr>
                  <w:sz w:val="20"/>
                </w:rPr>
                <w:delText>3</w:delText>
              </w:r>
            </w:del>
          </w:p>
        </w:tc>
        <w:tc>
          <w:tcPr>
            <w:tcW w:w="595" w:type="pct"/>
            <w:shd w:val="clear" w:color="auto" w:fill="auto"/>
            <w:noWrap/>
            <w:vAlign w:val="bottom"/>
          </w:tcPr>
          <w:p w14:paraId="5C011D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64" w:author="Johnny Schultz" w:date="2020-02-12T15:55:00Z"/>
                <w:sz w:val="20"/>
              </w:rPr>
            </w:pPr>
            <w:del w:id="29065" w:author="Johnny Schultz" w:date="2020-02-12T15:55:00Z">
              <w:r w:rsidRPr="00A013FD">
                <w:rPr>
                  <w:sz w:val="20"/>
                </w:rPr>
                <w:delText>Hz</w:delText>
              </w:r>
            </w:del>
          </w:p>
        </w:tc>
      </w:tr>
      <w:tr w:rsidR="00A013FD" w:rsidRPr="00A013FD" w14:paraId="547308F5" w14:textId="77777777" w:rsidTr="00BF604E">
        <w:trPr>
          <w:trHeight w:val="280"/>
          <w:jc w:val="center"/>
          <w:del w:id="29066" w:author="Johnny Schultz" w:date="2020-02-12T15:55:00Z"/>
        </w:trPr>
        <w:tc>
          <w:tcPr>
            <w:tcW w:w="2245" w:type="pct"/>
            <w:vAlign w:val="bottom"/>
          </w:tcPr>
          <w:p w14:paraId="605C6E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67" w:author="Johnny Schultz" w:date="2020-02-12T15:55:00Z"/>
                <w:sz w:val="20"/>
              </w:rPr>
            </w:pPr>
            <w:del w:id="29068" w:author="Johnny Schultz" w:date="2020-02-12T15:55:00Z">
              <w:r w:rsidRPr="00A013FD">
                <w:rPr>
                  <w:sz w:val="20"/>
                </w:rPr>
                <w:delText>Target frame error rate</w:delText>
              </w:r>
            </w:del>
          </w:p>
        </w:tc>
        <w:tc>
          <w:tcPr>
            <w:tcW w:w="2160" w:type="pct"/>
            <w:shd w:val="clear" w:color="auto" w:fill="auto"/>
            <w:noWrap/>
            <w:vAlign w:val="bottom"/>
          </w:tcPr>
          <w:p w14:paraId="54FBF3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69" w:author="Johnny Schultz" w:date="2020-02-12T15:55:00Z"/>
                <w:sz w:val="20"/>
              </w:rPr>
            </w:pPr>
            <w:del w:id="29070" w:author="Johnny Schultz" w:date="2020-02-12T15:55:00Z">
              <w:r w:rsidRPr="00A013FD">
                <w:rPr>
                  <w:sz w:val="20"/>
                </w:rPr>
                <w:delText>1.00</w:delText>
              </w:r>
            </w:del>
          </w:p>
        </w:tc>
        <w:tc>
          <w:tcPr>
            <w:tcW w:w="595" w:type="pct"/>
            <w:shd w:val="clear" w:color="auto" w:fill="auto"/>
            <w:noWrap/>
            <w:vAlign w:val="bottom"/>
          </w:tcPr>
          <w:p w14:paraId="60B32A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71" w:author="Johnny Schultz" w:date="2020-02-12T15:55:00Z"/>
                <w:sz w:val="20"/>
              </w:rPr>
            </w:pPr>
            <w:del w:id="29072" w:author="Johnny Schultz" w:date="2020-02-12T15:55:00Z">
              <w:r w:rsidRPr="00A013FD">
                <w:rPr>
                  <w:sz w:val="20"/>
                </w:rPr>
                <w:delText>%</w:delText>
              </w:r>
            </w:del>
          </w:p>
        </w:tc>
      </w:tr>
      <w:tr w:rsidR="00A013FD" w:rsidRPr="00A013FD" w14:paraId="0A483B74" w14:textId="77777777" w:rsidTr="00BF604E">
        <w:trPr>
          <w:trHeight w:val="280"/>
          <w:jc w:val="center"/>
          <w:del w:id="29073" w:author="Johnny Schultz" w:date="2020-02-12T15:55:00Z"/>
        </w:trPr>
        <w:tc>
          <w:tcPr>
            <w:tcW w:w="2245" w:type="pct"/>
            <w:vAlign w:val="bottom"/>
          </w:tcPr>
          <w:p w14:paraId="5C2B74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74" w:author="Johnny Schultz" w:date="2020-02-12T15:55:00Z"/>
                <w:sz w:val="20"/>
              </w:rPr>
            </w:pPr>
            <w:del w:id="29075" w:author="Johnny Schultz" w:date="2020-02-12T15:55:00Z">
              <w:r w:rsidRPr="00A013FD">
                <w:rPr>
                  <w:sz w:val="20"/>
                </w:rPr>
                <w:delText>Pilot and data duration of burst</w:delText>
              </w:r>
            </w:del>
          </w:p>
        </w:tc>
        <w:tc>
          <w:tcPr>
            <w:tcW w:w="2160" w:type="pct"/>
            <w:shd w:val="clear" w:color="auto" w:fill="auto"/>
            <w:noWrap/>
            <w:vAlign w:val="bottom"/>
          </w:tcPr>
          <w:p w14:paraId="0A1870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76" w:author="Johnny Schultz" w:date="2020-02-12T15:55:00Z"/>
                <w:sz w:val="20"/>
              </w:rPr>
            </w:pPr>
            <w:del w:id="29077" w:author="Johnny Schultz" w:date="2020-02-12T15:55:00Z">
              <w:r w:rsidRPr="00A013FD">
                <w:rPr>
                  <w:sz w:val="20"/>
                </w:rPr>
                <w:delText>770.98</w:delText>
              </w:r>
            </w:del>
          </w:p>
        </w:tc>
        <w:tc>
          <w:tcPr>
            <w:tcW w:w="595" w:type="pct"/>
            <w:shd w:val="clear" w:color="auto" w:fill="auto"/>
            <w:noWrap/>
            <w:vAlign w:val="bottom"/>
          </w:tcPr>
          <w:p w14:paraId="668EAB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78" w:author="Johnny Schultz" w:date="2020-02-12T15:55:00Z"/>
                <w:sz w:val="20"/>
              </w:rPr>
            </w:pPr>
            <w:del w:id="29079" w:author="Johnny Schultz" w:date="2020-02-12T15:55:00Z">
              <w:r w:rsidRPr="00A013FD">
                <w:rPr>
                  <w:sz w:val="20"/>
                </w:rPr>
                <w:delText>ms</w:delText>
              </w:r>
            </w:del>
          </w:p>
        </w:tc>
      </w:tr>
      <w:tr w:rsidR="00A013FD" w:rsidRPr="00A013FD" w14:paraId="750F8AD0" w14:textId="77777777" w:rsidTr="00BF604E">
        <w:trPr>
          <w:trHeight w:val="280"/>
          <w:jc w:val="center"/>
          <w:del w:id="29080" w:author="Johnny Schultz" w:date="2020-02-12T15:55:00Z"/>
        </w:trPr>
        <w:tc>
          <w:tcPr>
            <w:tcW w:w="2245" w:type="pct"/>
            <w:vAlign w:val="bottom"/>
          </w:tcPr>
          <w:p w14:paraId="101D8D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81" w:author="Johnny Schultz" w:date="2020-02-12T15:55:00Z"/>
                <w:sz w:val="20"/>
              </w:rPr>
            </w:pPr>
            <w:del w:id="29082" w:author="Johnny Schultz" w:date="2020-02-12T15:55:00Z">
              <w:r w:rsidRPr="00A013FD">
                <w:rPr>
                  <w:sz w:val="20"/>
                </w:rPr>
                <w:delText>Pilot duration</w:delText>
              </w:r>
            </w:del>
          </w:p>
        </w:tc>
        <w:tc>
          <w:tcPr>
            <w:tcW w:w="2160" w:type="pct"/>
            <w:shd w:val="clear" w:color="auto" w:fill="auto"/>
            <w:noWrap/>
            <w:vAlign w:val="bottom"/>
          </w:tcPr>
          <w:p w14:paraId="58CB83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83" w:author="Johnny Schultz" w:date="2020-02-12T15:55:00Z"/>
                <w:sz w:val="20"/>
              </w:rPr>
            </w:pPr>
            <w:del w:id="29084" w:author="Johnny Schultz" w:date="2020-02-12T15:55:00Z">
              <w:r w:rsidRPr="00A013FD">
                <w:rPr>
                  <w:sz w:val="20"/>
                </w:rPr>
                <w:delText>77.10</w:delText>
              </w:r>
            </w:del>
          </w:p>
        </w:tc>
        <w:tc>
          <w:tcPr>
            <w:tcW w:w="595" w:type="pct"/>
            <w:shd w:val="clear" w:color="auto" w:fill="auto"/>
            <w:noWrap/>
            <w:vAlign w:val="bottom"/>
          </w:tcPr>
          <w:p w14:paraId="12878B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85" w:author="Johnny Schultz" w:date="2020-02-12T15:55:00Z"/>
                <w:sz w:val="20"/>
              </w:rPr>
            </w:pPr>
            <w:del w:id="29086" w:author="Johnny Schultz" w:date="2020-02-12T15:55:00Z">
              <w:r w:rsidRPr="00A013FD">
                <w:rPr>
                  <w:sz w:val="20"/>
                </w:rPr>
                <w:delText>ms</w:delText>
              </w:r>
            </w:del>
          </w:p>
        </w:tc>
      </w:tr>
      <w:tr w:rsidR="00A013FD" w:rsidRPr="00A013FD" w14:paraId="2621E5DF" w14:textId="77777777" w:rsidTr="00BF604E">
        <w:trPr>
          <w:trHeight w:val="280"/>
          <w:jc w:val="center"/>
          <w:del w:id="29087" w:author="Johnny Schultz" w:date="2020-02-12T15:55:00Z"/>
        </w:trPr>
        <w:tc>
          <w:tcPr>
            <w:tcW w:w="2245" w:type="pct"/>
            <w:vAlign w:val="bottom"/>
          </w:tcPr>
          <w:p w14:paraId="704D42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88" w:author="Johnny Schultz" w:date="2020-02-12T15:55:00Z"/>
                <w:sz w:val="20"/>
              </w:rPr>
            </w:pPr>
            <w:del w:id="29089" w:author="Johnny Schultz" w:date="2020-02-12T15:55:00Z">
              <w:r w:rsidRPr="00A013FD">
                <w:rPr>
                  <w:sz w:val="20"/>
                </w:rPr>
                <w:delText>Data duration</w:delText>
              </w:r>
            </w:del>
          </w:p>
        </w:tc>
        <w:tc>
          <w:tcPr>
            <w:tcW w:w="2160" w:type="pct"/>
            <w:shd w:val="clear" w:color="auto" w:fill="auto"/>
            <w:noWrap/>
            <w:vAlign w:val="bottom"/>
          </w:tcPr>
          <w:p w14:paraId="5F00DD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90" w:author="Johnny Schultz" w:date="2020-02-12T15:55:00Z"/>
                <w:sz w:val="20"/>
              </w:rPr>
            </w:pPr>
            <w:del w:id="29091" w:author="Johnny Schultz" w:date="2020-02-12T15:55:00Z">
              <w:r w:rsidRPr="00A013FD">
                <w:rPr>
                  <w:sz w:val="20"/>
                </w:rPr>
                <w:delText>693.89</w:delText>
              </w:r>
            </w:del>
          </w:p>
        </w:tc>
        <w:tc>
          <w:tcPr>
            <w:tcW w:w="595" w:type="pct"/>
            <w:shd w:val="clear" w:color="auto" w:fill="auto"/>
            <w:noWrap/>
            <w:vAlign w:val="bottom"/>
          </w:tcPr>
          <w:p w14:paraId="3F366DD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92" w:author="Johnny Schultz" w:date="2020-02-12T15:55:00Z"/>
                <w:sz w:val="20"/>
              </w:rPr>
            </w:pPr>
            <w:del w:id="29093" w:author="Johnny Schultz" w:date="2020-02-12T15:55:00Z">
              <w:r w:rsidRPr="00A013FD">
                <w:rPr>
                  <w:sz w:val="20"/>
                </w:rPr>
                <w:delText>ms</w:delText>
              </w:r>
            </w:del>
          </w:p>
        </w:tc>
      </w:tr>
      <w:tr w:rsidR="00A013FD" w:rsidRPr="00A013FD" w14:paraId="3FB72828" w14:textId="77777777" w:rsidTr="00BF604E">
        <w:trPr>
          <w:trHeight w:val="280"/>
          <w:jc w:val="center"/>
          <w:del w:id="29094" w:author="Johnny Schultz" w:date="2020-02-12T15:55:00Z"/>
        </w:trPr>
        <w:tc>
          <w:tcPr>
            <w:tcW w:w="2245" w:type="pct"/>
            <w:vAlign w:val="bottom"/>
          </w:tcPr>
          <w:p w14:paraId="7D7C58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095" w:author="Johnny Schultz" w:date="2020-02-12T15:55:00Z"/>
                <w:sz w:val="20"/>
              </w:rPr>
            </w:pPr>
            <w:del w:id="29096" w:author="Johnny Schultz" w:date="2020-02-12T15:55:00Z">
              <w:r w:rsidRPr="00A013FD">
                <w:rPr>
                  <w:sz w:val="20"/>
                </w:rPr>
                <w:delText>Number of information bits</w:delText>
              </w:r>
            </w:del>
          </w:p>
        </w:tc>
        <w:tc>
          <w:tcPr>
            <w:tcW w:w="2160" w:type="pct"/>
            <w:shd w:val="clear" w:color="auto" w:fill="auto"/>
            <w:noWrap/>
            <w:vAlign w:val="bottom"/>
          </w:tcPr>
          <w:p w14:paraId="2649F1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97" w:author="Johnny Schultz" w:date="2020-02-12T15:55:00Z"/>
                <w:sz w:val="20"/>
              </w:rPr>
            </w:pPr>
            <w:del w:id="29098" w:author="Johnny Schultz" w:date="2020-02-12T15:55:00Z">
              <w:r w:rsidRPr="00A013FD">
                <w:rPr>
                  <w:sz w:val="20"/>
                </w:rPr>
                <w:delText>69 936</w:delText>
              </w:r>
            </w:del>
          </w:p>
        </w:tc>
        <w:tc>
          <w:tcPr>
            <w:tcW w:w="595" w:type="pct"/>
            <w:shd w:val="clear" w:color="auto" w:fill="auto"/>
            <w:noWrap/>
            <w:vAlign w:val="bottom"/>
          </w:tcPr>
          <w:p w14:paraId="7DBC66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099" w:author="Johnny Schultz" w:date="2020-02-12T15:55:00Z"/>
                <w:sz w:val="20"/>
              </w:rPr>
            </w:pPr>
            <w:del w:id="29100" w:author="Johnny Schultz" w:date="2020-02-12T15:55:00Z">
              <w:r w:rsidRPr="00A013FD">
                <w:rPr>
                  <w:sz w:val="20"/>
                </w:rPr>
                <w:delText>bits</w:delText>
              </w:r>
            </w:del>
          </w:p>
        </w:tc>
      </w:tr>
      <w:tr w:rsidR="00A013FD" w:rsidRPr="00A013FD" w14:paraId="38C3A70B" w14:textId="77777777" w:rsidTr="00BF604E">
        <w:trPr>
          <w:trHeight w:val="280"/>
          <w:jc w:val="center"/>
          <w:del w:id="29101" w:author="Johnny Schultz" w:date="2020-02-12T15:55:00Z"/>
        </w:trPr>
        <w:tc>
          <w:tcPr>
            <w:tcW w:w="2245" w:type="pct"/>
            <w:vAlign w:val="bottom"/>
          </w:tcPr>
          <w:p w14:paraId="708C66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02" w:author="Johnny Schultz" w:date="2020-02-12T15:55:00Z"/>
                <w:sz w:val="20"/>
              </w:rPr>
            </w:pPr>
            <w:del w:id="29103" w:author="Johnny Schultz" w:date="2020-02-12T15:55:00Z">
              <w:r w:rsidRPr="00A013FD">
                <w:rPr>
                  <w:sz w:val="20"/>
                </w:rPr>
                <w:delText>Block interleaver width</w:delText>
              </w:r>
            </w:del>
          </w:p>
        </w:tc>
        <w:tc>
          <w:tcPr>
            <w:tcW w:w="2160" w:type="pct"/>
            <w:shd w:val="clear" w:color="auto" w:fill="auto"/>
            <w:noWrap/>
            <w:vAlign w:val="bottom"/>
          </w:tcPr>
          <w:p w14:paraId="5556E2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04" w:author="Johnny Schultz" w:date="2020-02-12T15:55:00Z"/>
                <w:sz w:val="20"/>
              </w:rPr>
            </w:pPr>
            <w:del w:id="29105" w:author="Johnny Schultz" w:date="2020-02-12T15:55:00Z">
              <w:r w:rsidRPr="00A013FD">
                <w:rPr>
                  <w:sz w:val="20"/>
                </w:rPr>
                <w:delText>360</w:delText>
              </w:r>
            </w:del>
          </w:p>
        </w:tc>
        <w:tc>
          <w:tcPr>
            <w:tcW w:w="595" w:type="pct"/>
            <w:shd w:val="clear" w:color="auto" w:fill="auto"/>
            <w:noWrap/>
            <w:vAlign w:val="bottom"/>
          </w:tcPr>
          <w:p w14:paraId="0147C0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06" w:author="Johnny Schultz" w:date="2020-02-12T15:55:00Z"/>
                <w:sz w:val="20"/>
              </w:rPr>
            </w:pPr>
            <w:del w:id="29107" w:author="Johnny Schultz" w:date="2020-02-12T15:55:00Z">
              <w:r w:rsidRPr="00A013FD">
                <w:rPr>
                  <w:sz w:val="20"/>
                </w:rPr>
                <w:delText>bits</w:delText>
              </w:r>
            </w:del>
          </w:p>
        </w:tc>
      </w:tr>
      <w:tr w:rsidR="00A013FD" w:rsidRPr="00A013FD" w14:paraId="13F6A685" w14:textId="77777777" w:rsidTr="00BF604E">
        <w:trPr>
          <w:trHeight w:val="280"/>
          <w:jc w:val="center"/>
          <w:del w:id="29108" w:author="Johnny Schultz" w:date="2020-02-12T15:55:00Z"/>
        </w:trPr>
        <w:tc>
          <w:tcPr>
            <w:tcW w:w="2245" w:type="pct"/>
            <w:vAlign w:val="bottom"/>
          </w:tcPr>
          <w:p w14:paraId="44EC118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09" w:author="Johnny Schultz" w:date="2020-02-12T15:55:00Z"/>
                <w:sz w:val="20"/>
              </w:rPr>
            </w:pPr>
            <w:del w:id="29110" w:author="Johnny Schultz" w:date="2020-02-12T15:55:00Z">
              <w:r w:rsidRPr="00A013FD">
                <w:rPr>
                  <w:sz w:val="20"/>
                </w:rPr>
                <w:delText>Block interleaver height</w:delText>
              </w:r>
            </w:del>
          </w:p>
        </w:tc>
        <w:tc>
          <w:tcPr>
            <w:tcW w:w="2160" w:type="pct"/>
            <w:shd w:val="clear" w:color="auto" w:fill="auto"/>
            <w:noWrap/>
            <w:vAlign w:val="bottom"/>
          </w:tcPr>
          <w:p w14:paraId="2F689C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11" w:author="Johnny Schultz" w:date="2020-02-12T15:55:00Z"/>
                <w:sz w:val="20"/>
              </w:rPr>
            </w:pPr>
            <w:del w:id="29112" w:author="Johnny Schultz" w:date="2020-02-12T15:55:00Z">
              <w:r w:rsidRPr="00A013FD">
                <w:rPr>
                  <w:sz w:val="20"/>
                </w:rPr>
                <w:delText>260</w:delText>
              </w:r>
            </w:del>
          </w:p>
        </w:tc>
        <w:tc>
          <w:tcPr>
            <w:tcW w:w="595" w:type="pct"/>
            <w:shd w:val="clear" w:color="auto" w:fill="auto"/>
            <w:noWrap/>
            <w:vAlign w:val="bottom"/>
          </w:tcPr>
          <w:p w14:paraId="5B4C2A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13" w:author="Johnny Schultz" w:date="2020-02-12T15:55:00Z"/>
                <w:sz w:val="20"/>
              </w:rPr>
            </w:pPr>
            <w:del w:id="29114" w:author="Johnny Schultz" w:date="2020-02-12T15:55:00Z">
              <w:r w:rsidRPr="00A013FD">
                <w:rPr>
                  <w:sz w:val="20"/>
                </w:rPr>
                <w:delText>bits</w:delText>
              </w:r>
            </w:del>
          </w:p>
        </w:tc>
      </w:tr>
      <w:tr w:rsidR="00A013FD" w:rsidRPr="00A013FD" w14:paraId="083F2288" w14:textId="77777777" w:rsidTr="00BF604E">
        <w:trPr>
          <w:trHeight w:val="280"/>
          <w:jc w:val="center"/>
          <w:del w:id="29115" w:author="Johnny Schultz" w:date="2020-02-12T15:55:00Z"/>
        </w:trPr>
        <w:tc>
          <w:tcPr>
            <w:tcW w:w="2245" w:type="pct"/>
            <w:vAlign w:val="bottom"/>
          </w:tcPr>
          <w:p w14:paraId="785EF5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16" w:author="Johnny Schultz" w:date="2020-02-12T15:55:00Z"/>
                <w:sz w:val="20"/>
              </w:rPr>
            </w:pPr>
            <w:del w:id="29117" w:author="Johnny Schultz" w:date="2020-02-12T15:55:00Z">
              <w:r w:rsidRPr="00A013FD">
                <w:rPr>
                  <w:sz w:val="20"/>
                </w:rPr>
                <w:delText>Number of info bytes</w:delText>
              </w:r>
            </w:del>
          </w:p>
        </w:tc>
        <w:tc>
          <w:tcPr>
            <w:tcW w:w="2160" w:type="pct"/>
            <w:shd w:val="clear" w:color="auto" w:fill="auto"/>
            <w:noWrap/>
            <w:vAlign w:val="bottom"/>
          </w:tcPr>
          <w:p w14:paraId="6E0526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18" w:author="Johnny Schultz" w:date="2020-02-12T15:55:00Z"/>
                <w:sz w:val="20"/>
              </w:rPr>
            </w:pPr>
            <w:del w:id="29119" w:author="Johnny Schultz" w:date="2020-02-12T15:55:00Z">
              <w:r w:rsidRPr="00A013FD">
                <w:rPr>
                  <w:sz w:val="20"/>
                </w:rPr>
                <w:delText>8 742</w:delText>
              </w:r>
            </w:del>
          </w:p>
        </w:tc>
        <w:tc>
          <w:tcPr>
            <w:tcW w:w="595" w:type="pct"/>
            <w:shd w:val="clear" w:color="auto" w:fill="auto"/>
            <w:noWrap/>
            <w:vAlign w:val="bottom"/>
          </w:tcPr>
          <w:p w14:paraId="56975F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20" w:author="Johnny Schultz" w:date="2020-02-12T15:55:00Z"/>
                <w:sz w:val="20"/>
              </w:rPr>
            </w:pPr>
            <w:del w:id="29121" w:author="Johnny Schultz" w:date="2020-02-12T15:55:00Z">
              <w:r w:rsidRPr="00A013FD">
                <w:rPr>
                  <w:sz w:val="20"/>
                </w:rPr>
                <w:delText>bytes</w:delText>
              </w:r>
            </w:del>
          </w:p>
        </w:tc>
      </w:tr>
      <w:tr w:rsidR="00A013FD" w:rsidRPr="00A013FD" w14:paraId="6719D521" w14:textId="77777777" w:rsidTr="00BF604E">
        <w:trPr>
          <w:trHeight w:val="280"/>
          <w:jc w:val="center"/>
          <w:del w:id="29122" w:author="Johnny Schultz" w:date="2020-02-12T15:55:00Z"/>
        </w:trPr>
        <w:tc>
          <w:tcPr>
            <w:tcW w:w="2245" w:type="pct"/>
            <w:vAlign w:val="bottom"/>
          </w:tcPr>
          <w:p w14:paraId="791C80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23" w:author="Johnny Schultz" w:date="2020-02-12T15:55:00Z"/>
                <w:sz w:val="20"/>
              </w:rPr>
            </w:pPr>
            <w:del w:id="29124" w:author="Johnny Schultz" w:date="2020-02-12T15:55:00Z">
              <w:r w:rsidRPr="00A013FD">
                <w:rPr>
                  <w:sz w:val="20"/>
                </w:rPr>
                <w:delText>Packet type field</w:delText>
              </w:r>
            </w:del>
          </w:p>
        </w:tc>
        <w:tc>
          <w:tcPr>
            <w:tcW w:w="2160" w:type="pct"/>
            <w:shd w:val="clear" w:color="auto" w:fill="auto"/>
            <w:noWrap/>
            <w:vAlign w:val="bottom"/>
          </w:tcPr>
          <w:p w14:paraId="557467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25" w:author="Johnny Schultz" w:date="2020-02-12T15:55:00Z"/>
                <w:sz w:val="20"/>
              </w:rPr>
            </w:pPr>
            <w:del w:id="29126" w:author="Johnny Schultz" w:date="2020-02-12T15:55:00Z">
              <w:r w:rsidRPr="00A013FD">
                <w:rPr>
                  <w:sz w:val="20"/>
                </w:rPr>
                <w:delText>1</w:delText>
              </w:r>
            </w:del>
          </w:p>
        </w:tc>
        <w:tc>
          <w:tcPr>
            <w:tcW w:w="595" w:type="pct"/>
            <w:shd w:val="clear" w:color="auto" w:fill="auto"/>
            <w:noWrap/>
            <w:vAlign w:val="bottom"/>
          </w:tcPr>
          <w:p w14:paraId="6DB8D6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27" w:author="Johnny Schultz" w:date="2020-02-12T15:55:00Z"/>
                <w:sz w:val="20"/>
              </w:rPr>
            </w:pPr>
            <w:del w:id="29128" w:author="Johnny Schultz" w:date="2020-02-12T15:55:00Z">
              <w:r w:rsidRPr="00A013FD">
                <w:rPr>
                  <w:sz w:val="20"/>
                </w:rPr>
                <w:delText>bytes</w:delText>
              </w:r>
            </w:del>
          </w:p>
        </w:tc>
      </w:tr>
      <w:tr w:rsidR="00A013FD" w:rsidRPr="00A013FD" w14:paraId="52C04A57" w14:textId="77777777" w:rsidTr="00BF604E">
        <w:trPr>
          <w:trHeight w:val="280"/>
          <w:jc w:val="center"/>
          <w:del w:id="29129" w:author="Johnny Schultz" w:date="2020-02-12T15:55:00Z"/>
        </w:trPr>
        <w:tc>
          <w:tcPr>
            <w:tcW w:w="2245" w:type="pct"/>
            <w:vAlign w:val="bottom"/>
          </w:tcPr>
          <w:p w14:paraId="651232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30" w:author="Johnny Schultz" w:date="2020-02-12T15:55:00Z"/>
                <w:sz w:val="20"/>
              </w:rPr>
            </w:pPr>
            <w:del w:id="29131" w:author="Johnny Schultz" w:date="2020-02-12T15:55:00Z">
              <w:r w:rsidRPr="00A013FD">
                <w:rPr>
                  <w:sz w:val="20"/>
                </w:rPr>
                <w:delText>Ship ID field</w:delText>
              </w:r>
            </w:del>
          </w:p>
        </w:tc>
        <w:tc>
          <w:tcPr>
            <w:tcW w:w="2160" w:type="pct"/>
            <w:shd w:val="clear" w:color="auto" w:fill="auto"/>
            <w:noWrap/>
            <w:vAlign w:val="bottom"/>
          </w:tcPr>
          <w:p w14:paraId="061D89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32" w:author="Johnny Schultz" w:date="2020-02-12T15:55:00Z"/>
                <w:sz w:val="20"/>
              </w:rPr>
            </w:pPr>
            <w:del w:id="29133" w:author="Johnny Schultz" w:date="2020-02-12T15:55:00Z">
              <w:r w:rsidRPr="00A013FD">
                <w:rPr>
                  <w:sz w:val="20"/>
                </w:rPr>
                <w:delText>4</w:delText>
              </w:r>
            </w:del>
          </w:p>
        </w:tc>
        <w:tc>
          <w:tcPr>
            <w:tcW w:w="595" w:type="pct"/>
            <w:shd w:val="clear" w:color="auto" w:fill="auto"/>
            <w:noWrap/>
            <w:vAlign w:val="bottom"/>
          </w:tcPr>
          <w:p w14:paraId="362C0B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34" w:author="Johnny Schultz" w:date="2020-02-12T15:55:00Z"/>
                <w:sz w:val="20"/>
              </w:rPr>
            </w:pPr>
            <w:del w:id="29135" w:author="Johnny Schultz" w:date="2020-02-12T15:55:00Z">
              <w:r w:rsidRPr="00A013FD">
                <w:rPr>
                  <w:sz w:val="20"/>
                </w:rPr>
                <w:delText>bytes</w:delText>
              </w:r>
            </w:del>
          </w:p>
        </w:tc>
      </w:tr>
      <w:tr w:rsidR="00A013FD" w:rsidRPr="00A013FD" w14:paraId="3AABE956" w14:textId="77777777" w:rsidTr="00BF604E">
        <w:trPr>
          <w:trHeight w:val="280"/>
          <w:jc w:val="center"/>
          <w:del w:id="29136" w:author="Johnny Schultz" w:date="2020-02-12T15:55:00Z"/>
        </w:trPr>
        <w:tc>
          <w:tcPr>
            <w:tcW w:w="2245" w:type="pct"/>
            <w:vAlign w:val="bottom"/>
          </w:tcPr>
          <w:p w14:paraId="35F0C6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37" w:author="Johnny Schultz" w:date="2020-02-12T15:55:00Z"/>
                <w:sz w:val="20"/>
              </w:rPr>
            </w:pPr>
            <w:del w:id="29138" w:author="Johnny Schultz" w:date="2020-02-12T15:55:00Z">
              <w:r w:rsidRPr="00A013FD">
                <w:rPr>
                  <w:sz w:val="20"/>
                </w:rPr>
                <w:delText>Destination short adress</w:delText>
              </w:r>
            </w:del>
          </w:p>
        </w:tc>
        <w:tc>
          <w:tcPr>
            <w:tcW w:w="2160" w:type="pct"/>
            <w:shd w:val="clear" w:color="auto" w:fill="auto"/>
            <w:noWrap/>
            <w:vAlign w:val="bottom"/>
          </w:tcPr>
          <w:p w14:paraId="70F5F6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39" w:author="Johnny Schultz" w:date="2020-02-12T15:55:00Z"/>
                <w:sz w:val="20"/>
              </w:rPr>
            </w:pPr>
            <w:del w:id="29140" w:author="Johnny Schultz" w:date="2020-02-12T15:55:00Z">
              <w:r w:rsidRPr="00A013FD">
                <w:rPr>
                  <w:sz w:val="20"/>
                </w:rPr>
                <w:delText>0</w:delText>
              </w:r>
            </w:del>
          </w:p>
        </w:tc>
        <w:tc>
          <w:tcPr>
            <w:tcW w:w="595" w:type="pct"/>
            <w:shd w:val="clear" w:color="auto" w:fill="auto"/>
            <w:noWrap/>
            <w:vAlign w:val="bottom"/>
          </w:tcPr>
          <w:p w14:paraId="26FFB4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41" w:author="Johnny Schultz" w:date="2020-02-12T15:55:00Z"/>
                <w:sz w:val="20"/>
              </w:rPr>
            </w:pPr>
            <w:del w:id="29142" w:author="Johnny Schultz" w:date="2020-02-12T15:55:00Z">
              <w:r w:rsidRPr="00A013FD">
                <w:rPr>
                  <w:sz w:val="20"/>
                </w:rPr>
                <w:delText>bytes</w:delText>
              </w:r>
            </w:del>
          </w:p>
        </w:tc>
      </w:tr>
      <w:tr w:rsidR="00A013FD" w:rsidRPr="00A013FD" w14:paraId="19FE6014" w14:textId="77777777" w:rsidTr="00BF604E">
        <w:trPr>
          <w:trHeight w:val="280"/>
          <w:jc w:val="center"/>
          <w:del w:id="29143" w:author="Johnny Schultz" w:date="2020-02-12T15:55:00Z"/>
        </w:trPr>
        <w:tc>
          <w:tcPr>
            <w:tcW w:w="2245" w:type="pct"/>
            <w:vAlign w:val="bottom"/>
          </w:tcPr>
          <w:p w14:paraId="702357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44" w:author="Johnny Schultz" w:date="2020-02-12T15:55:00Z"/>
                <w:sz w:val="20"/>
              </w:rPr>
            </w:pPr>
            <w:del w:id="29145" w:author="Johnny Schultz" w:date="2020-02-12T15:55:00Z">
              <w:r w:rsidRPr="00A013FD">
                <w:rPr>
                  <w:sz w:val="20"/>
                </w:rPr>
                <w:delText>Repeat transmission offset field</w:delText>
              </w:r>
            </w:del>
          </w:p>
        </w:tc>
        <w:tc>
          <w:tcPr>
            <w:tcW w:w="2160" w:type="pct"/>
            <w:shd w:val="clear" w:color="auto" w:fill="auto"/>
            <w:noWrap/>
            <w:vAlign w:val="bottom"/>
          </w:tcPr>
          <w:p w14:paraId="16D004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46" w:author="Johnny Schultz" w:date="2020-02-12T15:55:00Z"/>
                <w:sz w:val="20"/>
              </w:rPr>
            </w:pPr>
            <w:del w:id="29147" w:author="Johnny Schultz" w:date="2020-02-12T15:55:00Z">
              <w:r w:rsidRPr="00A013FD">
                <w:rPr>
                  <w:sz w:val="20"/>
                </w:rPr>
                <w:delText>0</w:delText>
              </w:r>
            </w:del>
          </w:p>
        </w:tc>
        <w:tc>
          <w:tcPr>
            <w:tcW w:w="595" w:type="pct"/>
            <w:shd w:val="clear" w:color="auto" w:fill="auto"/>
            <w:noWrap/>
            <w:vAlign w:val="bottom"/>
          </w:tcPr>
          <w:p w14:paraId="454242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48" w:author="Johnny Schultz" w:date="2020-02-12T15:55:00Z"/>
                <w:sz w:val="20"/>
              </w:rPr>
            </w:pPr>
            <w:del w:id="29149" w:author="Johnny Schultz" w:date="2020-02-12T15:55:00Z">
              <w:r w:rsidRPr="00A013FD">
                <w:rPr>
                  <w:sz w:val="20"/>
                </w:rPr>
                <w:delText>bytes</w:delText>
              </w:r>
            </w:del>
          </w:p>
        </w:tc>
      </w:tr>
      <w:tr w:rsidR="00A013FD" w:rsidRPr="00A013FD" w14:paraId="0E01AB58" w14:textId="77777777" w:rsidTr="00BF604E">
        <w:trPr>
          <w:trHeight w:val="280"/>
          <w:jc w:val="center"/>
          <w:del w:id="29150" w:author="Johnny Schultz" w:date="2020-02-12T15:55:00Z"/>
        </w:trPr>
        <w:tc>
          <w:tcPr>
            <w:tcW w:w="2245" w:type="pct"/>
            <w:vAlign w:val="bottom"/>
          </w:tcPr>
          <w:p w14:paraId="4EB893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51" w:author="Johnny Schultz" w:date="2020-02-12T15:55:00Z"/>
                <w:sz w:val="20"/>
              </w:rPr>
            </w:pPr>
            <w:del w:id="29152" w:author="Johnny Schultz" w:date="2020-02-12T15:55:00Z">
              <w:r w:rsidRPr="00A013FD">
                <w:rPr>
                  <w:sz w:val="20"/>
                </w:rPr>
                <w:delText xml:space="preserve">Received </w:delText>
              </w:r>
              <w:r w:rsidRPr="00A013FD">
                <w:rPr>
                  <w:i/>
                  <w:iCs/>
                  <w:sz w:val="20"/>
                </w:rPr>
                <w:delText>C</w:delText>
              </w:r>
              <w:r w:rsidRPr="00A013FD">
                <w:rPr>
                  <w:sz w:val="20"/>
                </w:rPr>
                <w:delText>/</w:delText>
              </w:r>
              <w:r w:rsidRPr="00A013FD">
                <w:rPr>
                  <w:i/>
                  <w:iCs/>
                  <w:sz w:val="20"/>
                </w:rPr>
                <w:delText>N</w:delText>
              </w:r>
              <w:r w:rsidRPr="00A013FD">
                <w:rPr>
                  <w:sz w:val="20"/>
                  <w:vertAlign w:val="subscript"/>
                </w:rPr>
                <w:delText>0</w:delText>
              </w:r>
              <w:r w:rsidRPr="00A013FD">
                <w:rPr>
                  <w:sz w:val="20"/>
                </w:rPr>
                <w:delText xml:space="preserve"> field</w:delText>
              </w:r>
            </w:del>
          </w:p>
        </w:tc>
        <w:tc>
          <w:tcPr>
            <w:tcW w:w="2160" w:type="pct"/>
            <w:shd w:val="clear" w:color="auto" w:fill="auto"/>
            <w:noWrap/>
            <w:vAlign w:val="bottom"/>
          </w:tcPr>
          <w:p w14:paraId="19FF136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53" w:author="Johnny Schultz" w:date="2020-02-12T15:55:00Z"/>
                <w:sz w:val="20"/>
              </w:rPr>
            </w:pPr>
            <w:del w:id="29154" w:author="Johnny Schultz" w:date="2020-02-12T15:55:00Z">
              <w:r w:rsidRPr="00A013FD">
                <w:rPr>
                  <w:sz w:val="20"/>
                </w:rPr>
                <w:delText>1</w:delText>
              </w:r>
            </w:del>
          </w:p>
        </w:tc>
        <w:tc>
          <w:tcPr>
            <w:tcW w:w="595" w:type="pct"/>
            <w:shd w:val="clear" w:color="auto" w:fill="auto"/>
            <w:noWrap/>
            <w:vAlign w:val="bottom"/>
          </w:tcPr>
          <w:p w14:paraId="69982C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55" w:author="Johnny Schultz" w:date="2020-02-12T15:55:00Z"/>
                <w:sz w:val="20"/>
              </w:rPr>
            </w:pPr>
            <w:del w:id="29156" w:author="Johnny Schultz" w:date="2020-02-12T15:55:00Z">
              <w:r w:rsidRPr="00A013FD">
                <w:rPr>
                  <w:sz w:val="20"/>
                </w:rPr>
                <w:delText>bytes</w:delText>
              </w:r>
            </w:del>
          </w:p>
        </w:tc>
      </w:tr>
      <w:tr w:rsidR="00A013FD" w:rsidRPr="00A013FD" w14:paraId="7FF99A38" w14:textId="77777777" w:rsidTr="00BF604E">
        <w:trPr>
          <w:trHeight w:val="280"/>
          <w:jc w:val="center"/>
          <w:del w:id="29157" w:author="Johnny Schultz" w:date="2020-02-12T15:55:00Z"/>
        </w:trPr>
        <w:tc>
          <w:tcPr>
            <w:tcW w:w="2245" w:type="pct"/>
            <w:vAlign w:val="bottom"/>
          </w:tcPr>
          <w:p w14:paraId="7116F7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58" w:author="Johnny Schultz" w:date="2020-02-12T15:55:00Z"/>
                <w:sz w:val="20"/>
              </w:rPr>
            </w:pPr>
            <w:del w:id="29159" w:author="Johnny Schultz" w:date="2020-02-12T15:55:00Z">
              <w:r w:rsidRPr="00A013FD">
                <w:rPr>
                  <w:sz w:val="20"/>
                </w:rPr>
                <w:delText>Packet sequence number</w:delText>
              </w:r>
            </w:del>
          </w:p>
        </w:tc>
        <w:tc>
          <w:tcPr>
            <w:tcW w:w="2160" w:type="pct"/>
            <w:shd w:val="clear" w:color="auto" w:fill="auto"/>
            <w:noWrap/>
            <w:vAlign w:val="bottom"/>
          </w:tcPr>
          <w:p w14:paraId="1921F3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60" w:author="Johnny Schultz" w:date="2020-02-12T15:55:00Z"/>
                <w:sz w:val="20"/>
              </w:rPr>
            </w:pPr>
            <w:del w:id="29161" w:author="Johnny Schultz" w:date="2020-02-12T15:55:00Z">
              <w:r w:rsidRPr="00A013FD">
                <w:rPr>
                  <w:sz w:val="20"/>
                </w:rPr>
                <w:delText>0</w:delText>
              </w:r>
            </w:del>
          </w:p>
        </w:tc>
        <w:tc>
          <w:tcPr>
            <w:tcW w:w="595" w:type="pct"/>
            <w:shd w:val="clear" w:color="auto" w:fill="auto"/>
            <w:noWrap/>
            <w:vAlign w:val="bottom"/>
          </w:tcPr>
          <w:p w14:paraId="46993E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62" w:author="Johnny Schultz" w:date="2020-02-12T15:55:00Z"/>
                <w:sz w:val="20"/>
              </w:rPr>
            </w:pPr>
            <w:del w:id="29163" w:author="Johnny Schultz" w:date="2020-02-12T15:55:00Z">
              <w:r w:rsidRPr="00A013FD">
                <w:rPr>
                  <w:sz w:val="20"/>
                </w:rPr>
                <w:delText>bytes</w:delText>
              </w:r>
            </w:del>
          </w:p>
        </w:tc>
      </w:tr>
      <w:tr w:rsidR="00A013FD" w:rsidRPr="00A013FD" w14:paraId="54EA59E0" w14:textId="77777777" w:rsidTr="00BF604E">
        <w:trPr>
          <w:trHeight w:val="280"/>
          <w:jc w:val="center"/>
          <w:del w:id="29164" w:author="Johnny Schultz" w:date="2020-02-12T15:55:00Z"/>
        </w:trPr>
        <w:tc>
          <w:tcPr>
            <w:tcW w:w="2245" w:type="pct"/>
            <w:vAlign w:val="bottom"/>
          </w:tcPr>
          <w:p w14:paraId="259E57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65" w:author="Johnny Schultz" w:date="2020-02-12T15:55:00Z"/>
                <w:sz w:val="20"/>
              </w:rPr>
            </w:pPr>
            <w:del w:id="29166" w:author="Johnny Schultz" w:date="2020-02-12T15:55:00Z">
              <w:r w:rsidRPr="00A013FD">
                <w:rPr>
                  <w:sz w:val="20"/>
                </w:rPr>
                <w:delText>Transaction ID</w:delText>
              </w:r>
            </w:del>
          </w:p>
        </w:tc>
        <w:tc>
          <w:tcPr>
            <w:tcW w:w="2160" w:type="pct"/>
            <w:shd w:val="clear" w:color="auto" w:fill="auto"/>
            <w:noWrap/>
            <w:vAlign w:val="bottom"/>
          </w:tcPr>
          <w:p w14:paraId="469EC8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67" w:author="Johnny Schultz" w:date="2020-02-12T15:55:00Z"/>
                <w:sz w:val="20"/>
              </w:rPr>
            </w:pPr>
            <w:del w:id="29168" w:author="Johnny Schultz" w:date="2020-02-12T15:55:00Z">
              <w:r w:rsidRPr="00A013FD">
                <w:rPr>
                  <w:sz w:val="20"/>
                </w:rPr>
                <w:delText>4</w:delText>
              </w:r>
            </w:del>
          </w:p>
        </w:tc>
        <w:tc>
          <w:tcPr>
            <w:tcW w:w="595" w:type="pct"/>
            <w:shd w:val="clear" w:color="auto" w:fill="auto"/>
            <w:noWrap/>
            <w:vAlign w:val="bottom"/>
          </w:tcPr>
          <w:p w14:paraId="54762E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69" w:author="Johnny Schultz" w:date="2020-02-12T15:55:00Z"/>
                <w:sz w:val="20"/>
              </w:rPr>
            </w:pPr>
            <w:del w:id="29170" w:author="Johnny Schultz" w:date="2020-02-12T15:55:00Z">
              <w:r w:rsidRPr="00A013FD">
                <w:rPr>
                  <w:sz w:val="20"/>
                </w:rPr>
                <w:delText>bytes</w:delText>
              </w:r>
            </w:del>
          </w:p>
        </w:tc>
      </w:tr>
      <w:tr w:rsidR="00A013FD" w:rsidRPr="00A013FD" w14:paraId="40D163A9" w14:textId="77777777" w:rsidTr="00BF604E">
        <w:trPr>
          <w:trHeight w:val="280"/>
          <w:jc w:val="center"/>
          <w:del w:id="29171" w:author="Johnny Schultz" w:date="2020-02-12T15:55:00Z"/>
        </w:trPr>
        <w:tc>
          <w:tcPr>
            <w:tcW w:w="2245" w:type="pct"/>
            <w:vAlign w:val="bottom"/>
          </w:tcPr>
          <w:p w14:paraId="3D86BF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72" w:author="Johnny Schultz" w:date="2020-02-12T15:55:00Z"/>
                <w:sz w:val="20"/>
              </w:rPr>
            </w:pPr>
            <w:del w:id="29173" w:author="Johnny Schultz" w:date="2020-02-12T15:55:00Z">
              <w:r w:rsidRPr="00A013FD">
                <w:rPr>
                  <w:sz w:val="20"/>
                </w:rPr>
                <w:delText>CRC</w:delText>
              </w:r>
            </w:del>
          </w:p>
        </w:tc>
        <w:tc>
          <w:tcPr>
            <w:tcW w:w="2160" w:type="pct"/>
            <w:shd w:val="clear" w:color="auto" w:fill="auto"/>
            <w:noWrap/>
            <w:vAlign w:val="bottom"/>
          </w:tcPr>
          <w:p w14:paraId="757A70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74" w:author="Johnny Schultz" w:date="2020-02-12T15:55:00Z"/>
                <w:sz w:val="20"/>
              </w:rPr>
            </w:pPr>
            <w:del w:id="29175" w:author="Johnny Schultz" w:date="2020-02-12T15:55:00Z">
              <w:r w:rsidRPr="00A013FD">
                <w:rPr>
                  <w:sz w:val="20"/>
                </w:rPr>
                <w:delText>4</w:delText>
              </w:r>
            </w:del>
          </w:p>
        </w:tc>
        <w:tc>
          <w:tcPr>
            <w:tcW w:w="595" w:type="pct"/>
            <w:shd w:val="clear" w:color="auto" w:fill="auto"/>
            <w:noWrap/>
            <w:vAlign w:val="bottom"/>
          </w:tcPr>
          <w:p w14:paraId="753301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76" w:author="Johnny Schultz" w:date="2020-02-12T15:55:00Z"/>
                <w:sz w:val="20"/>
              </w:rPr>
            </w:pPr>
            <w:del w:id="29177" w:author="Johnny Schultz" w:date="2020-02-12T15:55:00Z">
              <w:r w:rsidRPr="00A013FD">
                <w:rPr>
                  <w:sz w:val="20"/>
                </w:rPr>
                <w:delText>bytes</w:delText>
              </w:r>
            </w:del>
          </w:p>
        </w:tc>
      </w:tr>
      <w:tr w:rsidR="00A013FD" w:rsidRPr="00A013FD" w14:paraId="71CCDA94" w14:textId="77777777" w:rsidTr="00BF604E">
        <w:trPr>
          <w:trHeight w:val="280"/>
          <w:jc w:val="center"/>
          <w:del w:id="29178" w:author="Johnny Schultz" w:date="2020-02-12T15:55:00Z"/>
        </w:trPr>
        <w:tc>
          <w:tcPr>
            <w:tcW w:w="2245" w:type="pct"/>
            <w:vAlign w:val="bottom"/>
          </w:tcPr>
          <w:p w14:paraId="3BE927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rPr>
                <w:del w:id="29179" w:author="Johnny Schultz" w:date="2020-02-12T15:55:00Z"/>
                <w:sz w:val="20"/>
              </w:rPr>
            </w:pPr>
            <w:del w:id="29180" w:author="Johnny Schultz" w:date="2020-02-12T15:55:00Z">
              <w:r w:rsidRPr="00A013FD">
                <w:rPr>
                  <w:sz w:val="20"/>
                </w:rPr>
                <w:delText>Payload</w:delText>
              </w:r>
            </w:del>
          </w:p>
        </w:tc>
        <w:tc>
          <w:tcPr>
            <w:tcW w:w="2160" w:type="pct"/>
            <w:shd w:val="clear" w:color="auto" w:fill="auto"/>
            <w:noWrap/>
            <w:vAlign w:val="bottom"/>
          </w:tcPr>
          <w:p w14:paraId="7AA9DD4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81" w:author="Johnny Schultz" w:date="2020-02-12T15:55:00Z"/>
                <w:sz w:val="20"/>
              </w:rPr>
            </w:pPr>
            <w:del w:id="29182" w:author="Johnny Schultz" w:date="2020-02-12T15:55:00Z">
              <w:r w:rsidRPr="00A013FD">
                <w:rPr>
                  <w:sz w:val="20"/>
                </w:rPr>
                <w:delText>8 728</w:delText>
              </w:r>
            </w:del>
          </w:p>
        </w:tc>
        <w:tc>
          <w:tcPr>
            <w:tcW w:w="595" w:type="pct"/>
            <w:shd w:val="clear" w:color="auto" w:fill="auto"/>
            <w:noWrap/>
            <w:vAlign w:val="bottom"/>
          </w:tcPr>
          <w:p w14:paraId="619A26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20"/>
              <w:jc w:val="center"/>
              <w:rPr>
                <w:del w:id="29183" w:author="Johnny Schultz" w:date="2020-02-12T15:55:00Z"/>
                <w:sz w:val="20"/>
              </w:rPr>
            </w:pPr>
            <w:del w:id="29184" w:author="Johnny Schultz" w:date="2020-02-12T15:55:00Z">
              <w:r w:rsidRPr="00A013FD">
                <w:rPr>
                  <w:sz w:val="20"/>
                </w:rPr>
                <w:delText>bytes</w:delText>
              </w:r>
            </w:del>
          </w:p>
        </w:tc>
      </w:tr>
    </w:tbl>
    <w:p w14:paraId="5AEA4943" w14:textId="77777777" w:rsidR="00A013FD" w:rsidRPr="00A013FD" w:rsidRDefault="00A013FD" w:rsidP="00A013FD">
      <w:pPr>
        <w:keepNext/>
        <w:keepLines/>
        <w:tabs>
          <w:tab w:val="left" w:pos="360"/>
        </w:tabs>
        <w:spacing w:before="280"/>
        <w:ind w:left="360" w:hanging="360"/>
        <w:outlineLvl w:val="0"/>
        <w:rPr>
          <w:del w:id="29185" w:author="Johnny Schultz" w:date="2020-02-12T15:55:00Z"/>
          <w:b/>
          <w:sz w:val="28"/>
        </w:rPr>
      </w:pPr>
      <w:del w:id="29186" w:author="Johnny Schultz" w:date="2020-02-12T15:55:00Z">
        <w:r w:rsidRPr="00A013FD">
          <w:rPr>
            <w:b/>
            <w:sz w:val="28"/>
          </w:rPr>
          <w:delText>3</w:delText>
        </w:r>
        <w:r w:rsidRPr="00A013FD">
          <w:rPr>
            <w:b/>
            <w:sz w:val="28"/>
          </w:rPr>
          <w:tab/>
          <w:delText>VDE-SAT link layer</w:delText>
        </w:r>
      </w:del>
    </w:p>
    <w:p w14:paraId="690985F3" w14:textId="77777777" w:rsidR="00A013FD" w:rsidRPr="00A013FD" w:rsidRDefault="00A013FD" w:rsidP="00A013FD">
      <w:pPr>
        <w:keepNext/>
        <w:keepLines/>
        <w:tabs>
          <w:tab w:val="left" w:pos="360"/>
        </w:tabs>
        <w:spacing w:before="200"/>
        <w:ind w:left="360" w:hanging="360"/>
        <w:outlineLvl w:val="1"/>
        <w:rPr>
          <w:del w:id="29187" w:author="Johnny Schultz" w:date="2020-02-12T15:55:00Z"/>
          <w:b/>
        </w:rPr>
      </w:pPr>
      <w:del w:id="29188" w:author="Johnny Schultz" w:date="2020-02-12T15:55:00Z">
        <w:r w:rsidRPr="00A013FD">
          <w:rPr>
            <w:b/>
          </w:rPr>
          <w:delText>3.1</w:delText>
        </w:r>
        <w:r w:rsidRPr="00A013FD">
          <w:rPr>
            <w:b/>
          </w:rPr>
          <w:tab/>
          <w:delText>Data encapsulation</w:delText>
        </w:r>
      </w:del>
    </w:p>
    <w:p w14:paraId="2D64A9B9" w14:textId="77777777" w:rsidR="00A013FD" w:rsidRPr="00A013FD" w:rsidRDefault="00A013FD" w:rsidP="00A013FD">
      <w:pPr>
        <w:rPr>
          <w:del w:id="29189" w:author="Johnny Schultz" w:date="2020-02-12T15:55:00Z"/>
        </w:rPr>
      </w:pPr>
      <w:del w:id="29190" w:author="Johnny Schultz" w:date="2020-02-12T15:55:00Z">
        <w:r w:rsidRPr="00A013FD">
          <w:delText>The data segments of each PL-Frame contain multiple variable length encapsulated datagrams. Each datagram contains the following encapsulation fields:</w:delText>
        </w:r>
      </w:del>
    </w:p>
    <w:p w14:paraId="09CFEE02" w14:textId="77777777" w:rsidR="00A013FD" w:rsidRPr="00A013FD" w:rsidRDefault="00A013FD" w:rsidP="00A013FD">
      <w:pPr>
        <w:tabs>
          <w:tab w:val="clear" w:pos="2268"/>
          <w:tab w:val="left" w:pos="2608"/>
          <w:tab w:val="left" w:pos="3345"/>
        </w:tabs>
        <w:spacing w:before="80"/>
        <w:ind w:left="1134" w:hanging="1134"/>
        <w:rPr>
          <w:del w:id="29191" w:author="Johnny Schultz" w:date="2020-02-12T15:55:00Z"/>
          <w:lang w:eastAsia="zh-CN"/>
        </w:rPr>
      </w:pPr>
      <w:del w:id="29192" w:author="Johnny Schultz" w:date="2020-02-12T15:55:00Z">
        <w:r w:rsidRPr="00A013FD">
          <w:delText>–</w:delText>
        </w:r>
        <w:r w:rsidRPr="00A013FD">
          <w:tab/>
          <w:delText>Datagram type (1 byte)</w:delText>
        </w:r>
      </w:del>
    </w:p>
    <w:p w14:paraId="08EA875D" w14:textId="77777777" w:rsidR="00A013FD" w:rsidRPr="00A013FD" w:rsidRDefault="00A013FD" w:rsidP="00A013FD">
      <w:pPr>
        <w:tabs>
          <w:tab w:val="clear" w:pos="2268"/>
          <w:tab w:val="left" w:pos="2608"/>
          <w:tab w:val="left" w:pos="3345"/>
        </w:tabs>
        <w:spacing w:before="80"/>
        <w:ind w:left="1134" w:hanging="1134"/>
        <w:rPr>
          <w:del w:id="29193" w:author="Johnny Schultz" w:date="2020-02-12T15:55:00Z"/>
        </w:rPr>
      </w:pPr>
      <w:del w:id="29194" w:author="Johnny Schultz" w:date="2020-02-12T15:55:00Z">
        <w:r w:rsidRPr="00A013FD">
          <w:delText>–</w:delText>
        </w:r>
        <w:r w:rsidRPr="00A013FD">
          <w:tab/>
          <w:delText>Datagram size (3 bytes)</w:delText>
        </w:r>
      </w:del>
    </w:p>
    <w:p w14:paraId="2857BCF3" w14:textId="77777777" w:rsidR="00A013FD" w:rsidRPr="00A013FD" w:rsidRDefault="00A013FD" w:rsidP="00A013FD">
      <w:pPr>
        <w:tabs>
          <w:tab w:val="clear" w:pos="2268"/>
          <w:tab w:val="left" w:pos="2608"/>
          <w:tab w:val="left" w:pos="3345"/>
        </w:tabs>
        <w:spacing w:before="80"/>
        <w:ind w:left="1134" w:hanging="1134"/>
        <w:rPr>
          <w:del w:id="29195" w:author="Johnny Schultz" w:date="2020-02-12T15:55:00Z"/>
        </w:rPr>
      </w:pPr>
      <w:del w:id="29196" w:author="Johnny Schultz" w:date="2020-02-12T15:55:00Z">
        <w:r w:rsidRPr="00A013FD">
          <w:delText>–</w:delText>
        </w:r>
        <w:r w:rsidRPr="00A013FD">
          <w:tab/>
          <w:delText>Destination (variable, up to 254 bytes, optional)</w:delText>
        </w:r>
      </w:del>
    </w:p>
    <w:p w14:paraId="48F878AA" w14:textId="77777777" w:rsidR="00A013FD" w:rsidRPr="00A013FD" w:rsidRDefault="00A013FD" w:rsidP="00A013FD">
      <w:pPr>
        <w:tabs>
          <w:tab w:val="clear" w:pos="2268"/>
          <w:tab w:val="left" w:pos="2608"/>
          <w:tab w:val="left" w:pos="3345"/>
        </w:tabs>
        <w:spacing w:before="80"/>
        <w:ind w:left="1134" w:hanging="1134"/>
        <w:rPr>
          <w:del w:id="29197" w:author="Johnny Schultz" w:date="2020-02-12T15:55:00Z"/>
        </w:rPr>
      </w:pPr>
      <w:del w:id="29198" w:author="Johnny Schultz" w:date="2020-02-12T15:55:00Z">
        <w:r w:rsidRPr="00A013FD">
          <w:delText>–</w:delText>
        </w:r>
        <w:r w:rsidRPr="00A013FD">
          <w:tab/>
          <w:delText>Transaction ID (4 bytes, optional)</w:delText>
        </w:r>
      </w:del>
    </w:p>
    <w:p w14:paraId="7F39E90C" w14:textId="77777777" w:rsidR="00A013FD" w:rsidRPr="00A013FD" w:rsidRDefault="00A013FD" w:rsidP="00A013FD">
      <w:pPr>
        <w:tabs>
          <w:tab w:val="clear" w:pos="2268"/>
          <w:tab w:val="left" w:pos="2608"/>
          <w:tab w:val="left" w:pos="3345"/>
        </w:tabs>
        <w:spacing w:before="80"/>
        <w:ind w:left="1134" w:hanging="1134"/>
        <w:rPr>
          <w:del w:id="29199" w:author="Johnny Schultz" w:date="2020-02-12T15:55:00Z"/>
        </w:rPr>
      </w:pPr>
      <w:del w:id="29200" w:author="Johnny Schultz" w:date="2020-02-12T15:55:00Z">
        <w:r w:rsidRPr="00A013FD">
          <w:delText>–</w:delText>
        </w:r>
        <w:r w:rsidRPr="00A013FD">
          <w:tab/>
          <w:delText>Datagram sequence number (2 bytes, for multi segment datagrams)</w:delText>
        </w:r>
      </w:del>
    </w:p>
    <w:p w14:paraId="6BAE62A6" w14:textId="77777777" w:rsidR="00A013FD" w:rsidRPr="00A013FD" w:rsidRDefault="00A013FD" w:rsidP="00A013FD">
      <w:pPr>
        <w:tabs>
          <w:tab w:val="clear" w:pos="2268"/>
          <w:tab w:val="left" w:pos="2608"/>
          <w:tab w:val="left" w:pos="3345"/>
        </w:tabs>
        <w:spacing w:before="80"/>
        <w:ind w:left="1134" w:hanging="1134"/>
        <w:rPr>
          <w:del w:id="29201" w:author="Johnny Schultz" w:date="2020-02-12T15:55:00Z"/>
        </w:rPr>
      </w:pPr>
      <w:del w:id="29202" w:author="Johnny Schultz" w:date="2020-02-12T15:55:00Z">
        <w:r w:rsidRPr="00A013FD">
          <w:delText>–</w:delText>
        </w:r>
        <w:r w:rsidRPr="00A013FD">
          <w:tab/>
          <w:delText>Source ID (6 bytes, optional)</w:delText>
        </w:r>
      </w:del>
    </w:p>
    <w:p w14:paraId="1C0B6CB9" w14:textId="77777777" w:rsidR="00A013FD" w:rsidRPr="00A013FD" w:rsidRDefault="00A013FD" w:rsidP="00A013FD">
      <w:pPr>
        <w:tabs>
          <w:tab w:val="clear" w:pos="2268"/>
          <w:tab w:val="left" w:pos="2608"/>
          <w:tab w:val="left" w:pos="3345"/>
        </w:tabs>
        <w:spacing w:before="80"/>
        <w:ind w:left="1134" w:hanging="1134"/>
        <w:rPr>
          <w:del w:id="29203" w:author="Johnny Schultz" w:date="2020-02-12T15:55:00Z"/>
        </w:rPr>
      </w:pPr>
      <w:del w:id="29204" w:author="Johnny Schultz" w:date="2020-02-12T15:55:00Z">
        <w:r w:rsidRPr="00A013FD">
          <w:delText>–</w:delText>
        </w:r>
        <w:r w:rsidRPr="00A013FD">
          <w:tab/>
          <w:delText>Datagram payload (variable)</w:delText>
        </w:r>
      </w:del>
    </w:p>
    <w:p w14:paraId="7D56B6C4" w14:textId="77777777" w:rsidR="00A013FD" w:rsidRPr="00A013FD" w:rsidRDefault="00A013FD" w:rsidP="00A013FD">
      <w:pPr>
        <w:tabs>
          <w:tab w:val="clear" w:pos="2268"/>
          <w:tab w:val="left" w:pos="2608"/>
          <w:tab w:val="left" w:pos="3345"/>
        </w:tabs>
        <w:spacing w:before="80"/>
        <w:ind w:left="1134" w:hanging="1134"/>
        <w:rPr>
          <w:del w:id="29205" w:author="Johnny Schultz" w:date="2020-02-12T15:55:00Z"/>
        </w:rPr>
      </w:pPr>
      <w:del w:id="29206" w:author="Johnny Schultz" w:date="2020-02-12T15:55:00Z">
        <w:r w:rsidRPr="00A013FD">
          <w:delText>–</w:delText>
        </w:r>
        <w:r w:rsidRPr="00A013FD">
          <w:tab/>
          <w:delText>Data padding (variable, less than 8 bits)</w:delText>
        </w:r>
      </w:del>
    </w:p>
    <w:p w14:paraId="02AE7AF0" w14:textId="77777777" w:rsidR="00A013FD" w:rsidRPr="00A013FD" w:rsidRDefault="00A013FD" w:rsidP="00A013FD">
      <w:pPr>
        <w:tabs>
          <w:tab w:val="clear" w:pos="2268"/>
          <w:tab w:val="left" w:pos="2608"/>
          <w:tab w:val="left" w:pos="3345"/>
        </w:tabs>
        <w:spacing w:before="80"/>
        <w:ind w:left="1134" w:hanging="1134"/>
        <w:rPr>
          <w:del w:id="29207" w:author="Johnny Schultz" w:date="2020-02-12T15:55:00Z"/>
        </w:rPr>
      </w:pPr>
      <w:del w:id="29208" w:author="Johnny Schultz" w:date="2020-02-12T15:55:00Z">
        <w:r w:rsidRPr="00A013FD">
          <w:delText>–</w:delText>
        </w:r>
        <w:r w:rsidRPr="00A013FD">
          <w:tab/>
          <w:delText>CRC (4 bytes).</w:delText>
        </w:r>
      </w:del>
    </w:p>
    <w:p w14:paraId="7AAEF4DE" w14:textId="77777777" w:rsidR="00A013FD" w:rsidRPr="00A013FD" w:rsidRDefault="00A013FD" w:rsidP="00A013FD">
      <w:pPr>
        <w:keepNext/>
        <w:keepLines/>
        <w:tabs>
          <w:tab w:val="left" w:pos="360"/>
        </w:tabs>
        <w:spacing w:before="200"/>
        <w:ind w:left="360" w:hanging="360"/>
        <w:outlineLvl w:val="1"/>
        <w:rPr>
          <w:del w:id="29209" w:author="Johnny Schultz" w:date="2020-02-12T15:55:00Z"/>
          <w:b/>
        </w:rPr>
      </w:pPr>
      <w:del w:id="29210" w:author="Johnny Schultz" w:date="2020-02-12T15:55:00Z">
        <w:r w:rsidRPr="00A013FD">
          <w:rPr>
            <w:b/>
          </w:rPr>
          <w:delText>3.2</w:delText>
        </w:r>
        <w:r w:rsidRPr="00A013FD">
          <w:rPr>
            <w:b/>
          </w:rPr>
          <w:tab/>
          <w:delText>Cyclic redundancy check</w:delText>
        </w:r>
      </w:del>
    </w:p>
    <w:p w14:paraId="24F4E4E2" w14:textId="77777777" w:rsidR="00A013FD" w:rsidRPr="00A013FD" w:rsidRDefault="00A013FD" w:rsidP="00A013FD">
      <w:pPr>
        <w:rPr>
          <w:del w:id="29211" w:author="Johnny Schultz" w:date="2020-02-12T15:55:00Z"/>
        </w:rPr>
      </w:pPr>
      <w:del w:id="29212" w:author="Johnny Schultz" w:date="2020-02-12T15:55:00Z">
        <w:r w:rsidRPr="00A013FD">
          <w:delText>Refer to Annex 1.</w:delText>
        </w:r>
      </w:del>
    </w:p>
    <w:p w14:paraId="61FD82CC" w14:textId="77777777" w:rsidR="00A013FD" w:rsidRPr="00A013FD" w:rsidRDefault="00A013FD" w:rsidP="00A013FD">
      <w:pPr>
        <w:keepNext/>
        <w:keepLines/>
        <w:tabs>
          <w:tab w:val="left" w:pos="360"/>
        </w:tabs>
        <w:spacing w:before="200"/>
        <w:ind w:left="360" w:hanging="360"/>
        <w:outlineLvl w:val="1"/>
        <w:rPr>
          <w:del w:id="29213" w:author="Johnny Schultz" w:date="2020-02-12T15:55:00Z"/>
          <w:b/>
        </w:rPr>
      </w:pPr>
      <w:del w:id="29214" w:author="Johnny Schultz" w:date="2020-02-12T15:55:00Z">
        <w:r w:rsidRPr="00A013FD">
          <w:rPr>
            <w:b/>
          </w:rPr>
          <w:delText>3.3</w:delText>
        </w:r>
        <w:r w:rsidRPr="00A013FD">
          <w:rPr>
            <w:b/>
          </w:rPr>
          <w:tab/>
          <w:delText>Automatic repeat request (ARQ)</w:delText>
        </w:r>
      </w:del>
    </w:p>
    <w:p w14:paraId="558FBE00" w14:textId="77777777" w:rsidR="00A013FD" w:rsidRPr="00A013FD" w:rsidRDefault="00A013FD" w:rsidP="00A013FD">
      <w:pPr>
        <w:rPr>
          <w:del w:id="29215" w:author="Johnny Schultz" w:date="2020-02-12T15:55:00Z"/>
        </w:rPr>
      </w:pPr>
      <w:del w:id="29216" w:author="Johnny Schultz" w:date="2020-02-12T15:55:00Z">
        <w:r w:rsidRPr="00A013FD">
          <w:delText>Datagrams may or may not use ARQ, this is defined for each datagram type. An ARQ will request selective retransmission of a specific lost datagram segment.</w:delText>
        </w:r>
      </w:del>
    </w:p>
    <w:p w14:paraId="0678E370" w14:textId="77777777" w:rsidR="00A013FD" w:rsidRPr="00A013FD" w:rsidRDefault="00A013FD" w:rsidP="00A013FD">
      <w:pPr>
        <w:keepNext/>
        <w:keepLines/>
        <w:tabs>
          <w:tab w:val="left" w:pos="360"/>
        </w:tabs>
        <w:spacing w:before="200"/>
        <w:ind w:left="360" w:hanging="360"/>
        <w:outlineLvl w:val="1"/>
        <w:rPr>
          <w:del w:id="29217" w:author="Johnny Schultz" w:date="2020-02-12T15:55:00Z"/>
          <w:b/>
        </w:rPr>
      </w:pPr>
      <w:del w:id="29218" w:author="Johnny Schultz" w:date="2020-02-12T15:55:00Z">
        <w:r w:rsidRPr="00A013FD">
          <w:rPr>
            <w:b/>
          </w:rPr>
          <w:delText>3.4</w:delText>
        </w:r>
        <w:r w:rsidRPr="00A013FD">
          <w:rPr>
            <w:b/>
          </w:rPr>
          <w:tab/>
          <w:delText>Acknowledgement (ACK)</w:delText>
        </w:r>
      </w:del>
    </w:p>
    <w:p w14:paraId="66BA0691" w14:textId="77777777" w:rsidR="00A013FD" w:rsidRPr="00A013FD" w:rsidRDefault="00A013FD" w:rsidP="00A013FD">
      <w:pPr>
        <w:rPr>
          <w:del w:id="29219" w:author="Johnny Schultz" w:date="2020-02-12T15:55:00Z"/>
        </w:rPr>
      </w:pPr>
      <w:del w:id="29220" w:author="Johnny Schultz" w:date="2020-02-12T15:55:00Z">
        <w:r w:rsidRPr="00A013FD">
          <w:delText>All datagrams without CRC errors are acknowledged over the satellite link.</w:delText>
        </w:r>
      </w:del>
    </w:p>
    <w:p w14:paraId="099AE270" w14:textId="77777777" w:rsidR="00A013FD" w:rsidRPr="00A013FD" w:rsidRDefault="00A013FD" w:rsidP="00A013FD">
      <w:pPr>
        <w:keepNext/>
        <w:keepLines/>
        <w:tabs>
          <w:tab w:val="left" w:pos="360"/>
        </w:tabs>
        <w:spacing w:before="200"/>
        <w:ind w:left="360" w:hanging="360"/>
        <w:outlineLvl w:val="1"/>
        <w:rPr>
          <w:del w:id="29221" w:author="Johnny Schultz" w:date="2020-02-12T15:55:00Z"/>
          <w:b/>
        </w:rPr>
      </w:pPr>
      <w:del w:id="29222" w:author="Johnny Schultz" w:date="2020-02-12T15:55:00Z">
        <w:r w:rsidRPr="00A013FD">
          <w:rPr>
            <w:b/>
          </w:rPr>
          <w:delText>3.5</w:delText>
        </w:r>
        <w:r w:rsidRPr="00A013FD">
          <w:rPr>
            <w:b/>
          </w:rPr>
          <w:tab/>
          <w:delText>End delivery notification (EDN)</w:delText>
        </w:r>
      </w:del>
    </w:p>
    <w:p w14:paraId="15ED9C89" w14:textId="77777777" w:rsidR="00A013FD" w:rsidRPr="00A013FD" w:rsidRDefault="00A013FD" w:rsidP="00A013FD">
      <w:pPr>
        <w:rPr>
          <w:del w:id="29223" w:author="Johnny Schultz" w:date="2020-02-12T15:55:00Z"/>
        </w:rPr>
      </w:pPr>
      <w:del w:id="29224" w:author="Johnny Schultz" w:date="2020-02-12T15:55:00Z">
        <w:r w:rsidRPr="00A013FD">
          <w:delText>All datagrams successfully delivered to the destination will be notified to the source.</w:delText>
        </w:r>
      </w:del>
    </w:p>
    <w:p w14:paraId="579AEFF0" w14:textId="77777777" w:rsidR="00A013FD" w:rsidRPr="00A013FD" w:rsidRDefault="00A013FD" w:rsidP="00A013FD">
      <w:pPr>
        <w:keepNext/>
        <w:keepLines/>
        <w:tabs>
          <w:tab w:val="left" w:pos="360"/>
        </w:tabs>
        <w:spacing w:before="200"/>
        <w:ind w:left="360" w:hanging="360"/>
        <w:outlineLvl w:val="1"/>
        <w:rPr>
          <w:del w:id="29225" w:author="Johnny Schultz" w:date="2020-02-12T15:55:00Z"/>
          <w:b/>
        </w:rPr>
      </w:pPr>
      <w:del w:id="29226" w:author="Johnny Schultz" w:date="2020-02-12T15:55:00Z">
        <w:r w:rsidRPr="00A013FD">
          <w:rPr>
            <w:b/>
          </w:rPr>
          <w:delText>3.6</w:delText>
        </w:r>
        <w:r w:rsidRPr="00A013FD">
          <w:rPr>
            <w:b/>
          </w:rPr>
          <w:tab/>
          <w:delText>End delivery failure (EDF)</w:delText>
        </w:r>
      </w:del>
    </w:p>
    <w:p w14:paraId="6DF39E8E" w14:textId="77777777" w:rsidR="00A013FD" w:rsidRPr="00A013FD" w:rsidRDefault="00A013FD" w:rsidP="00A013FD">
      <w:pPr>
        <w:rPr>
          <w:del w:id="29227" w:author="Johnny Schultz" w:date="2020-02-12T15:55:00Z"/>
        </w:rPr>
      </w:pPr>
      <w:del w:id="29228" w:author="Johnny Schultz" w:date="2020-02-12T15:55:00Z">
        <w:r w:rsidRPr="00A013FD">
          <w:delText>All datagrams not successfully delivered within the timeout or retry limit will be notified to the source.</w:delText>
        </w:r>
      </w:del>
    </w:p>
    <w:p w14:paraId="36169BA8" w14:textId="77777777" w:rsidR="00A013FD" w:rsidRPr="00A013FD" w:rsidRDefault="00A013FD" w:rsidP="00A013FD">
      <w:pPr>
        <w:keepNext/>
        <w:keepLines/>
        <w:tabs>
          <w:tab w:val="left" w:pos="360"/>
        </w:tabs>
        <w:spacing w:before="200"/>
        <w:ind w:left="360" w:hanging="360"/>
        <w:outlineLvl w:val="1"/>
        <w:rPr>
          <w:del w:id="29229" w:author="Johnny Schultz" w:date="2020-02-12T15:55:00Z"/>
          <w:b/>
        </w:rPr>
      </w:pPr>
      <w:del w:id="29230" w:author="Johnny Schultz" w:date="2020-02-12T15:55:00Z">
        <w:r w:rsidRPr="00A013FD">
          <w:rPr>
            <w:b/>
          </w:rPr>
          <w:delText>3.7</w:delText>
        </w:r>
        <w:r w:rsidRPr="00A013FD">
          <w:rPr>
            <w:b/>
          </w:rPr>
          <w:tab/>
          <w:delText>Physical and logical channels</w:delText>
        </w:r>
      </w:del>
    </w:p>
    <w:p w14:paraId="1C5E4F6E" w14:textId="77777777" w:rsidR="00A013FD" w:rsidRPr="00A013FD" w:rsidRDefault="00A013FD" w:rsidP="00A013FD">
      <w:pPr>
        <w:rPr>
          <w:del w:id="29231" w:author="Johnny Schultz" w:date="2020-02-12T15:55:00Z"/>
        </w:rPr>
      </w:pPr>
      <w:del w:id="29232" w:author="Johnny Schultz" w:date="2020-02-12T15:55:00Z">
        <w:r w:rsidRPr="00A013FD">
          <w:delText>VDE-SAT protocols use several channels to carry data. These channels are separated into physical and logical channels. Every satellite transmits a bulletin board that defines the configuration of these channels.</w:delText>
        </w:r>
      </w:del>
    </w:p>
    <w:p w14:paraId="6919E8CE" w14:textId="77777777" w:rsidR="00A013FD" w:rsidRPr="00A013FD" w:rsidRDefault="00A013FD" w:rsidP="00A013FD">
      <w:pPr>
        <w:keepNext/>
        <w:keepLines/>
        <w:tabs>
          <w:tab w:val="left" w:pos="360"/>
        </w:tabs>
        <w:spacing w:before="200"/>
        <w:ind w:left="360" w:hanging="360"/>
        <w:outlineLvl w:val="1"/>
        <w:rPr>
          <w:del w:id="29233" w:author="Johnny Schultz" w:date="2020-02-12T15:55:00Z"/>
          <w:b/>
        </w:rPr>
      </w:pPr>
      <w:del w:id="29234" w:author="Johnny Schultz" w:date="2020-02-12T15:55:00Z">
        <w:r w:rsidRPr="00A013FD">
          <w:rPr>
            <w:b/>
          </w:rPr>
          <w:delText>3.8</w:delText>
        </w:r>
        <w:r w:rsidRPr="00A013FD">
          <w:rPr>
            <w:b/>
          </w:rPr>
          <w:tab/>
          <w:delText>Physical channels</w:delText>
        </w:r>
      </w:del>
    </w:p>
    <w:p w14:paraId="2205095E" w14:textId="77777777" w:rsidR="00A013FD" w:rsidRPr="00A013FD" w:rsidRDefault="00A013FD" w:rsidP="00A013FD">
      <w:pPr>
        <w:rPr>
          <w:del w:id="29235" w:author="Johnny Schultz" w:date="2020-02-12T15:55:00Z"/>
        </w:rPr>
      </w:pPr>
      <w:del w:id="29236" w:author="Johnny Schultz" w:date="2020-02-12T15:55:00Z">
        <w:r w:rsidRPr="00A013FD">
          <w:delText>The Physical channels (PC) are determined by the centre frequency and bandwidth.</w:delText>
        </w:r>
      </w:del>
    </w:p>
    <w:p w14:paraId="36452F85" w14:textId="77777777" w:rsidR="00A013FD" w:rsidRPr="00A013FD" w:rsidRDefault="00A013FD" w:rsidP="00A013FD">
      <w:pPr>
        <w:keepNext/>
        <w:keepLines/>
        <w:tabs>
          <w:tab w:val="clear" w:pos="1134"/>
          <w:tab w:val="left" w:pos="360"/>
        </w:tabs>
        <w:spacing w:before="200"/>
        <w:ind w:left="360" w:hanging="360"/>
        <w:outlineLvl w:val="2"/>
        <w:rPr>
          <w:del w:id="29237" w:author="Johnny Schultz" w:date="2020-02-12T15:55:00Z"/>
          <w:b/>
        </w:rPr>
      </w:pPr>
      <w:del w:id="29238" w:author="Johnny Schultz" w:date="2020-02-12T15:55:00Z">
        <w:r w:rsidRPr="00A013FD">
          <w:rPr>
            <w:b/>
          </w:rPr>
          <w:delText>3.8.1</w:delText>
        </w:r>
        <w:r w:rsidRPr="00A013FD">
          <w:rPr>
            <w:b/>
          </w:rPr>
          <w:tab/>
          <w:delText xml:space="preserve">Logical channels </w:delText>
        </w:r>
      </w:del>
    </w:p>
    <w:p w14:paraId="173CC907" w14:textId="77777777" w:rsidR="00A013FD" w:rsidRPr="00A013FD" w:rsidRDefault="00A013FD" w:rsidP="00A013FD">
      <w:pPr>
        <w:rPr>
          <w:del w:id="29239" w:author="Johnny Schultz" w:date="2020-02-12T15:55:00Z"/>
        </w:rPr>
      </w:pPr>
      <w:del w:id="29240" w:author="Johnny Schultz" w:date="2020-02-12T15:55:00Z">
        <w:r w:rsidRPr="00A013FD">
          <w:delText>The logical channels (LC) are divided into signalling and data channels as described below.</w:delText>
        </w:r>
      </w:del>
    </w:p>
    <w:p w14:paraId="11F8BE81" w14:textId="77777777" w:rsidR="00A013FD" w:rsidRPr="00A013FD" w:rsidRDefault="00A013FD" w:rsidP="00A013FD">
      <w:pPr>
        <w:keepNext/>
        <w:keepLines/>
        <w:tabs>
          <w:tab w:val="left" w:pos="360"/>
        </w:tabs>
        <w:spacing w:before="200"/>
        <w:ind w:left="360" w:hanging="360"/>
        <w:outlineLvl w:val="1"/>
        <w:rPr>
          <w:del w:id="29241" w:author="Johnny Schultz" w:date="2020-02-12T15:55:00Z"/>
          <w:b/>
        </w:rPr>
      </w:pPr>
      <w:del w:id="29242" w:author="Johnny Schultz" w:date="2020-02-12T15:55:00Z">
        <w:r w:rsidRPr="00A013FD">
          <w:rPr>
            <w:b/>
          </w:rPr>
          <w:delText>3.9</w:delText>
        </w:r>
        <w:r w:rsidRPr="00A013FD">
          <w:rPr>
            <w:b/>
          </w:rPr>
          <w:tab/>
          <w:delText>Signalling logical channels</w:delText>
        </w:r>
      </w:del>
    </w:p>
    <w:p w14:paraId="0EB10DBE" w14:textId="77777777" w:rsidR="00A013FD" w:rsidRPr="00A013FD" w:rsidRDefault="00A013FD" w:rsidP="00A013FD">
      <w:pPr>
        <w:rPr>
          <w:del w:id="29243" w:author="Johnny Schultz" w:date="2020-02-12T15:55:00Z"/>
        </w:rPr>
      </w:pPr>
      <w:del w:id="29244" w:author="Johnny Schultz" w:date="2020-02-12T15:55:00Z">
        <w:r w:rsidRPr="00A013FD">
          <w:delText>The following uplink signalling channels are used:</w:delText>
        </w:r>
      </w:del>
    </w:p>
    <w:p w14:paraId="3968F250" w14:textId="77777777" w:rsidR="00A013FD" w:rsidRPr="00A013FD" w:rsidRDefault="00A013FD" w:rsidP="00A013FD">
      <w:pPr>
        <w:tabs>
          <w:tab w:val="clear" w:pos="2268"/>
          <w:tab w:val="left" w:pos="2608"/>
          <w:tab w:val="left" w:pos="3345"/>
        </w:tabs>
        <w:spacing w:before="80"/>
        <w:ind w:left="1134" w:hanging="1134"/>
        <w:rPr>
          <w:del w:id="29245" w:author="Johnny Schultz" w:date="2020-02-12T15:55:00Z"/>
        </w:rPr>
      </w:pPr>
      <w:del w:id="29246" w:author="Johnny Schultz" w:date="2020-02-12T15:55:00Z">
        <w:r w:rsidRPr="00A013FD">
          <w:delText>–</w:delText>
        </w:r>
        <w:r w:rsidRPr="00A013FD">
          <w:tab/>
          <w:delText>Random access resource request</w:delText>
        </w:r>
      </w:del>
    </w:p>
    <w:p w14:paraId="0A24BB10" w14:textId="77777777" w:rsidR="00A013FD" w:rsidRPr="00A013FD" w:rsidRDefault="00A013FD" w:rsidP="00A013FD">
      <w:pPr>
        <w:tabs>
          <w:tab w:val="clear" w:pos="2268"/>
          <w:tab w:val="left" w:pos="2608"/>
          <w:tab w:val="left" w:pos="3345"/>
        </w:tabs>
        <w:spacing w:before="80"/>
        <w:ind w:left="1134" w:hanging="1134"/>
        <w:rPr>
          <w:del w:id="29247" w:author="Johnny Schultz" w:date="2020-02-12T15:55:00Z"/>
        </w:rPr>
      </w:pPr>
      <w:del w:id="29248" w:author="Johnny Schultz" w:date="2020-02-12T15:55:00Z">
        <w:r w:rsidRPr="00A013FD">
          <w:delText>–</w:delText>
        </w:r>
        <w:r w:rsidRPr="00A013FD">
          <w:tab/>
          <w:delText>Announcement response</w:delText>
        </w:r>
      </w:del>
    </w:p>
    <w:p w14:paraId="3E28F9AD" w14:textId="77777777" w:rsidR="00A013FD" w:rsidRPr="00A013FD" w:rsidRDefault="00A013FD" w:rsidP="00A013FD">
      <w:pPr>
        <w:tabs>
          <w:tab w:val="clear" w:pos="2268"/>
          <w:tab w:val="left" w:pos="2608"/>
          <w:tab w:val="left" w:pos="3345"/>
        </w:tabs>
        <w:spacing w:before="80"/>
        <w:ind w:left="1134" w:hanging="1134"/>
        <w:rPr>
          <w:del w:id="29249" w:author="Johnny Schultz" w:date="2020-02-12T15:55:00Z"/>
        </w:rPr>
      </w:pPr>
      <w:del w:id="29250" w:author="Johnny Schultz" w:date="2020-02-12T15:55:00Z">
        <w:r w:rsidRPr="00A013FD">
          <w:delText>–</w:delText>
        </w:r>
        <w:r w:rsidRPr="00A013FD">
          <w:tab/>
          <w:delText>Acknowledgement</w:delText>
        </w:r>
      </w:del>
    </w:p>
    <w:p w14:paraId="44FF49C6" w14:textId="77777777" w:rsidR="00A013FD" w:rsidRPr="00A013FD" w:rsidRDefault="00A013FD" w:rsidP="00A013FD">
      <w:pPr>
        <w:tabs>
          <w:tab w:val="clear" w:pos="2268"/>
          <w:tab w:val="left" w:pos="2608"/>
          <w:tab w:val="left" w:pos="3345"/>
        </w:tabs>
        <w:spacing w:before="80"/>
        <w:ind w:left="1134" w:hanging="1134"/>
        <w:rPr>
          <w:del w:id="29251" w:author="Johnny Schultz" w:date="2020-02-12T15:55:00Z"/>
        </w:rPr>
      </w:pPr>
      <w:del w:id="29252" w:author="Johnny Schultz" w:date="2020-02-12T15:55:00Z">
        <w:r w:rsidRPr="00A013FD">
          <w:delText>–</w:delText>
        </w:r>
        <w:r w:rsidRPr="00A013FD">
          <w:tab/>
          <w:delText>Automatic repeat request.</w:delText>
        </w:r>
      </w:del>
    </w:p>
    <w:p w14:paraId="10BE084D" w14:textId="77777777" w:rsidR="00A013FD" w:rsidRPr="00A013FD" w:rsidRDefault="00A013FD" w:rsidP="00A013FD">
      <w:pPr>
        <w:keepNext/>
        <w:keepLines/>
        <w:tabs>
          <w:tab w:val="clear" w:pos="1134"/>
          <w:tab w:val="left" w:pos="360"/>
        </w:tabs>
        <w:spacing w:before="200"/>
        <w:ind w:left="360" w:hanging="360"/>
        <w:outlineLvl w:val="2"/>
        <w:rPr>
          <w:del w:id="29253" w:author="Johnny Schultz" w:date="2020-02-12T15:55:00Z"/>
          <w:b/>
        </w:rPr>
      </w:pPr>
      <w:del w:id="29254" w:author="Johnny Schultz" w:date="2020-02-12T15:55:00Z">
        <w:r w:rsidRPr="00A013FD">
          <w:rPr>
            <w:b/>
          </w:rPr>
          <w:delText>3.9.1</w:delText>
        </w:r>
        <w:r w:rsidRPr="00A013FD">
          <w:rPr>
            <w:b/>
          </w:rPr>
          <w:tab/>
          <w:delText>Random access resource request (RQSC)</w:delText>
        </w:r>
      </w:del>
    </w:p>
    <w:p w14:paraId="65511D81" w14:textId="77777777" w:rsidR="00A013FD" w:rsidRPr="00A013FD" w:rsidRDefault="00A013FD" w:rsidP="00A013FD">
      <w:pPr>
        <w:rPr>
          <w:del w:id="29255" w:author="Johnny Schultz" w:date="2020-02-12T15:55:00Z"/>
        </w:rPr>
      </w:pPr>
      <w:del w:id="29256" w:author="Johnny Schultz" w:date="2020-02-12T15:55:00Z">
        <w:r w:rsidRPr="00A013FD">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3E5CC28" w14:textId="77777777" w:rsidR="00A013FD" w:rsidRPr="00A013FD" w:rsidRDefault="00A013FD" w:rsidP="00A013FD">
      <w:pPr>
        <w:rPr>
          <w:del w:id="29257" w:author="Johnny Schultz" w:date="2020-02-12T15:55:00Z"/>
        </w:rPr>
      </w:pPr>
      <w:del w:id="29258" w:author="Johnny Schultz" w:date="2020-02-12T15:55:00Z">
        <w:r w:rsidRPr="00A013FD">
          <w:delText xml:space="preserve">The request includes a downlink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estimate and message size.</w:delText>
        </w:r>
      </w:del>
    </w:p>
    <w:p w14:paraId="51D602C1" w14:textId="77777777" w:rsidR="00A013FD" w:rsidRPr="00A013FD" w:rsidRDefault="00A013FD" w:rsidP="00A013FD">
      <w:pPr>
        <w:keepNext/>
        <w:keepLines/>
        <w:tabs>
          <w:tab w:val="clear" w:pos="1134"/>
          <w:tab w:val="left" w:pos="360"/>
        </w:tabs>
        <w:spacing w:before="200"/>
        <w:ind w:left="360" w:hanging="360"/>
        <w:outlineLvl w:val="2"/>
        <w:rPr>
          <w:del w:id="29259" w:author="Johnny Schultz" w:date="2020-02-12T15:55:00Z"/>
          <w:b/>
        </w:rPr>
      </w:pPr>
      <w:del w:id="29260" w:author="Johnny Schultz" w:date="2020-02-12T15:55:00Z">
        <w:r w:rsidRPr="00A013FD">
          <w:rPr>
            <w:b/>
          </w:rPr>
          <w:delText>3.9.2</w:delText>
        </w:r>
        <w:r w:rsidRPr="00A013FD">
          <w:rPr>
            <w:b/>
          </w:rPr>
          <w:tab/>
          <w:delText>Announcement response channel (ARSC)</w:delText>
        </w:r>
      </w:del>
    </w:p>
    <w:p w14:paraId="1A34996E" w14:textId="77777777" w:rsidR="00A013FD" w:rsidRPr="00A013FD" w:rsidRDefault="00A013FD" w:rsidP="00A013FD">
      <w:pPr>
        <w:rPr>
          <w:del w:id="29261" w:author="Johnny Schultz" w:date="2020-02-12T15:55:00Z"/>
        </w:rPr>
      </w:pPr>
      <w:del w:id="29262" w:author="Johnny Schultz" w:date="2020-02-12T15:55:00Z">
        <w:r w:rsidRPr="00A013FD">
          <w:delText xml:space="preserve">A ship uses this channel to inform the satellite that it is ready to receive a message. The response includes a downlink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estimate.</w:delText>
        </w:r>
      </w:del>
    </w:p>
    <w:p w14:paraId="6EEED957" w14:textId="77777777" w:rsidR="00A013FD" w:rsidRPr="00A013FD" w:rsidRDefault="00A013FD" w:rsidP="00A013FD">
      <w:pPr>
        <w:keepNext/>
        <w:keepLines/>
        <w:tabs>
          <w:tab w:val="clear" w:pos="1134"/>
          <w:tab w:val="left" w:pos="360"/>
        </w:tabs>
        <w:spacing w:before="200"/>
        <w:ind w:left="360" w:hanging="360"/>
        <w:outlineLvl w:val="2"/>
        <w:rPr>
          <w:del w:id="29263" w:author="Johnny Schultz" w:date="2020-02-12T15:55:00Z"/>
          <w:b/>
        </w:rPr>
      </w:pPr>
      <w:del w:id="29264" w:author="Johnny Schultz" w:date="2020-02-12T15:55:00Z">
        <w:r w:rsidRPr="00A013FD">
          <w:rPr>
            <w:b/>
          </w:rPr>
          <w:delText>3.9.3</w:delText>
        </w:r>
        <w:r w:rsidRPr="00A013FD">
          <w:rPr>
            <w:b/>
          </w:rPr>
          <w:tab/>
          <w:delText>Acknowledgement (ACK)</w:delText>
        </w:r>
      </w:del>
    </w:p>
    <w:p w14:paraId="5C14CA47" w14:textId="77777777" w:rsidR="00A013FD" w:rsidRPr="00A013FD" w:rsidRDefault="00A013FD" w:rsidP="00A013FD">
      <w:pPr>
        <w:rPr>
          <w:del w:id="29265" w:author="Johnny Schultz" w:date="2020-02-12T15:55:00Z"/>
        </w:rPr>
      </w:pPr>
      <w:del w:id="29266" w:author="Johnny Schultz" w:date="2020-02-12T15:55:00Z">
        <w:r w:rsidRPr="00A013FD">
          <w:delText xml:space="preserve">A ship uses this channel to inform the satellite that it has received a message correctly (CRC match). </w:delText>
        </w:r>
      </w:del>
    </w:p>
    <w:p w14:paraId="24A0E062" w14:textId="77777777" w:rsidR="00A013FD" w:rsidRPr="00A013FD" w:rsidRDefault="00A013FD" w:rsidP="00A013FD">
      <w:pPr>
        <w:keepNext/>
        <w:keepLines/>
        <w:tabs>
          <w:tab w:val="clear" w:pos="1134"/>
          <w:tab w:val="left" w:pos="360"/>
        </w:tabs>
        <w:spacing w:before="200"/>
        <w:ind w:left="360" w:hanging="360"/>
        <w:outlineLvl w:val="2"/>
        <w:rPr>
          <w:del w:id="29267" w:author="Johnny Schultz" w:date="2020-02-12T15:55:00Z"/>
          <w:b/>
        </w:rPr>
      </w:pPr>
      <w:del w:id="29268" w:author="Johnny Schultz" w:date="2020-02-12T15:55:00Z">
        <w:r w:rsidRPr="00A013FD">
          <w:rPr>
            <w:b/>
          </w:rPr>
          <w:delText>3.9.4</w:delText>
        </w:r>
        <w:r w:rsidRPr="00A013FD">
          <w:rPr>
            <w:b/>
          </w:rPr>
          <w:tab/>
          <w:delText>Automatic repeat request signalling channel (ARQSC)</w:delText>
        </w:r>
      </w:del>
    </w:p>
    <w:p w14:paraId="4ACCDA3B" w14:textId="77777777" w:rsidR="00A013FD" w:rsidRPr="00A013FD" w:rsidRDefault="00A013FD" w:rsidP="00A013FD">
      <w:pPr>
        <w:rPr>
          <w:del w:id="29269" w:author="Johnny Schultz" w:date="2020-02-12T15:55:00Z"/>
        </w:rPr>
      </w:pPr>
      <w:del w:id="29270" w:author="Johnny Schultz" w:date="2020-02-12T15:55:00Z">
        <w:r w:rsidRPr="00A013FD">
          <w:delText xml:space="preserve">A ship uses this channel to inform the satellite that it has not received a message correctly (CRC failure). The ship can request retransmission of the whole message or up to 4 fragments. The acknowledgement includes a downlink </w:delText>
        </w:r>
        <w:r w:rsidRPr="00A013FD">
          <w:rPr>
            <w:i/>
            <w:iCs/>
          </w:rPr>
          <w:delText>C</w:delText>
        </w:r>
        <w:r w:rsidRPr="00A013FD">
          <w:delText>/</w:delText>
        </w:r>
        <w:r w:rsidRPr="00A013FD">
          <w:rPr>
            <w:i/>
            <w:iCs/>
          </w:rPr>
          <w:delText>N</w:delText>
        </w:r>
        <w:r w:rsidRPr="00A013FD">
          <w:rPr>
            <w:vertAlign w:val="subscript"/>
          </w:rPr>
          <w:delText>0</w:delText>
        </w:r>
        <w:r w:rsidRPr="00A013FD">
          <w:delText xml:space="preserve"> estimate.</w:delText>
        </w:r>
      </w:del>
    </w:p>
    <w:p w14:paraId="2FDCDFFA" w14:textId="77777777" w:rsidR="00A013FD" w:rsidRPr="00A013FD" w:rsidRDefault="00A013FD" w:rsidP="00A013FD">
      <w:pPr>
        <w:keepNext/>
        <w:keepLines/>
        <w:tabs>
          <w:tab w:val="left" w:pos="360"/>
        </w:tabs>
        <w:spacing w:before="200"/>
        <w:ind w:left="360" w:hanging="360"/>
        <w:outlineLvl w:val="1"/>
        <w:rPr>
          <w:del w:id="29271" w:author="Johnny Schultz" w:date="2020-02-12T15:55:00Z"/>
          <w:b/>
        </w:rPr>
      </w:pPr>
      <w:del w:id="29272" w:author="Johnny Schultz" w:date="2020-02-12T15:55:00Z">
        <w:r w:rsidRPr="00A013FD">
          <w:rPr>
            <w:b/>
          </w:rPr>
          <w:delText>3.10</w:delText>
        </w:r>
        <w:r w:rsidRPr="00A013FD">
          <w:rPr>
            <w:b/>
          </w:rPr>
          <w:tab/>
          <w:delText>Data logical channels</w:delText>
        </w:r>
      </w:del>
    </w:p>
    <w:p w14:paraId="47894BCB" w14:textId="77777777" w:rsidR="00A013FD" w:rsidRPr="00A013FD" w:rsidRDefault="00A013FD" w:rsidP="00A013FD">
      <w:pPr>
        <w:rPr>
          <w:del w:id="29273" w:author="Johnny Schultz" w:date="2020-02-12T15:55:00Z"/>
        </w:rPr>
      </w:pPr>
      <w:del w:id="29274" w:author="Johnny Schultz" w:date="2020-02-12T15:55:00Z">
        <w:r w:rsidRPr="00A013FD">
          <w:delText>The following data channels are used:</w:delText>
        </w:r>
      </w:del>
    </w:p>
    <w:p w14:paraId="792D79A4" w14:textId="77777777" w:rsidR="00A013FD" w:rsidRPr="00A013FD" w:rsidRDefault="00A013FD" w:rsidP="00A013FD">
      <w:pPr>
        <w:tabs>
          <w:tab w:val="clear" w:pos="2268"/>
          <w:tab w:val="left" w:pos="2608"/>
          <w:tab w:val="left" w:pos="3345"/>
        </w:tabs>
        <w:spacing w:before="80"/>
        <w:ind w:left="1134" w:hanging="1134"/>
        <w:rPr>
          <w:del w:id="29275" w:author="Johnny Schultz" w:date="2020-02-12T15:55:00Z"/>
        </w:rPr>
      </w:pPr>
      <w:del w:id="29276" w:author="Johnny Schultz" w:date="2020-02-12T15:55:00Z">
        <w:r w:rsidRPr="00A013FD">
          <w:delText>–</w:delText>
        </w:r>
        <w:r w:rsidRPr="00A013FD">
          <w:tab/>
          <w:delText>Random access short messages</w:delText>
        </w:r>
      </w:del>
    </w:p>
    <w:p w14:paraId="60A0930B" w14:textId="77777777" w:rsidR="00A013FD" w:rsidRPr="00A013FD" w:rsidRDefault="00A013FD" w:rsidP="00A013FD">
      <w:pPr>
        <w:tabs>
          <w:tab w:val="clear" w:pos="2268"/>
          <w:tab w:val="left" w:pos="2608"/>
          <w:tab w:val="left" w:pos="3345"/>
        </w:tabs>
        <w:spacing w:before="80"/>
        <w:ind w:left="1134" w:hanging="1134"/>
        <w:rPr>
          <w:del w:id="29277" w:author="Johnny Schultz" w:date="2020-02-12T15:55:00Z"/>
        </w:rPr>
      </w:pPr>
      <w:del w:id="29278" w:author="Johnny Schultz" w:date="2020-02-12T15:55:00Z">
        <w:r w:rsidRPr="00A013FD">
          <w:delText>–</w:delText>
        </w:r>
        <w:r w:rsidRPr="00A013FD">
          <w:tab/>
          <w:delText>Assigned (dedicated) data transfer.</w:delText>
        </w:r>
      </w:del>
    </w:p>
    <w:p w14:paraId="0B36009D" w14:textId="77777777" w:rsidR="00A013FD" w:rsidRPr="00A013FD" w:rsidRDefault="00A013FD" w:rsidP="00A013FD">
      <w:pPr>
        <w:keepNext/>
        <w:keepLines/>
        <w:tabs>
          <w:tab w:val="clear" w:pos="1134"/>
          <w:tab w:val="left" w:pos="360"/>
        </w:tabs>
        <w:spacing w:before="200"/>
        <w:ind w:left="360" w:hanging="360"/>
        <w:outlineLvl w:val="2"/>
        <w:rPr>
          <w:del w:id="29279" w:author="Johnny Schultz" w:date="2020-02-12T15:55:00Z"/>
          <w:b/>
        </w:rPr>
      </w:pPr>
      <w:del w:id="29280" w:author="Johnny Schultz" w:date="2020-02-12T15:55:00Z">
        <w:r w:rsidRPr="00A013FD">
          <w:rPr>
            <w:b/>
          </w:rPr>
          <w:delText>3.10.1</w:delText>
        </w:r>
        <w:r w:rsidRPr="00A013FD">
          <w:rPr>
            <w:b/>
          </w:rPr>
          <w:tab/>
          <w:delText>Random access short messaging channel (RADC)</w:delText>
        </w:r>
      </w:del>
    </w:p>
    <w:p w14:paraId="31C244ED" w14:textId="77777777" w:rsidR="00A013FD" w:rsidRPr="00A013FD" w:rsidRDefault="00A013FD" w:rsidP="00A013FD">
      <w:pPr>
        <w:rPr>
          <w:del w:id="29281" w:author="Johnny Schultz" w:date="2020-02-12T15:55:00Z"/>
        </w:rPr>
      </w:pPr>
      <w:del w:id="29282" w:author="Johnny Schultz" w:date="2020-02-12T15:55:00Z">
        <w:r w:rsidRPr="00A013FD">
          <w:delText>This channel is used for short messages that fit in a single transmission. Terrestrial addressing may require up to 254 bytes, and every ship uses therefore a 2 byte look-up table at the coast earth station for address translation.</w:delText>
        </w:r>
      </w:del>
    </w:p>
    <w:p w14:paraId="04DB134A" w14:textId="77777777" w:rsidR="00A013FD" w:rsidRPr="00A013FD" w:rsidRDefault="00A013FD" w:rsidP="00A013FD">
      <w:pPr>
        <w:keepNext/>
        <w:keepLines/>
        <w:tabs>
          <w:tab w:val="clear" w:pos="1134"/>
          <w:tab w:val="left" w:pos="360"/>
        </w:tabs>
        <w:spacing w:before="200"/>
        <w:outlineLvl w:val="2"/>
        <w:rPr>
          <w:del w:id="29283" w:author="Johnny Schultz" w:date="2020-02-12T15:55:00Z"/>
          <w:b/>
        </w:rPr>
      </w:pPr>
      <w:del w:id="29284" w:author="Johnny Schultz" w:date="2020-02-12T15:55:00Z">
        <w:r w:rsidRPr="00A013FD">
          <w:rPr>
            <w:b/>
          </w:rPr>
          <w:delText>3.10.2</w:delText>
        </w:r>
        <w:r w:rsidRPr="00A013FD">
          <w:rPr>
            <w:b/>
          </w:rPr>
          <w:tab/>
          <w:delText>Assigned data transfer channel (ADDC)</w:delText>
        </w:r>
      </w:del>
    </w:p>
    <w:p w14:paraId="637FB388" w14:textId="77777777" w:rsidR="00A013FD" w:rsidRPr="00A013FD" w:rsidRDefault="00A013FD" w:rsidP="00A013FD">
      <w:pPr>
        <w:rPr>
          <w:del w:id="29285" w:author="Johnny Schultz" w:date="2020-02-12T15:55:00Z"/>
        </w:rPr>
      </w:pPr>
      <w:del w:id="29286" w:author="Johnny Schultz" w:date="2020-02-12T15:55:00Z">
        <w:r w:rsidRPr="00A013FD">
          <w:delText>This channel is assigned by the satellite following a resource request from a ship. It is intended for longer messages and is optimized to achieve a higher throughput.</w:delText>
        </w:r>
      </w:del>
    </w:p>
    <w:p w14:paraId="35174458" w14:textId="77777777" w:rsidR="00A013FD" w:rsidRPr="00A013FD" w:rsidRDefault="00A013FD" w:rsidP="00A013FD">
      <w:pPr>
        <w:keepNext/>
        <w:keepLines/>
        <w:tabs>
          <w:tab w:val="left" w:pos="360"/>
        </w:tabs>
        <w:spacing w:before="280"/>
        <w:ind w:left="360" w:hanging="360"/>
        <w:outlineLvl w:val="0"/>
        <w:rPr>
          <w:del w:id="29287" w:author="Johnny Schultz" w:date="2020-02-12T15:55:00Z"/>
          <w:b/>
          <w:sz w:val="28"/>
        </w:rPr>
      </w:pPr>
      <w:del w:id="29288" w:author="Johnny Schultz" w:date="2020-02-12T15:55:00Z">
        <w:r w:rsidRPr="00A013FD">
          <w:rPr>
            <w:b/>
            <w:sz w:val="28"/>
          </w:rPr>
          <w:delText>4</w:delText>
        </w:r>
        <w:r w:rsidRPr="00A013FD">
          <w:rPr>
            <w:b/>
            <w:sz w:val="28"/>
          </w:rPr>
          <w:tab/>
          <w:delText>Network layer</w:delText>
        </w:r>
      </w:del>
    </w:p>
    <w:p w14:paraId="58A5B8F0" w14:textId="77777777" w:rsidR="00A013FD" w:rsidRPr="00A013FD" w:rsidRDefault="00A013FD" w:rsidP="00A013FD">
      <w:pPr>
        <w:keepNext/>
        <w:keepLines/>
        <w:tabs>
          <w:tab w:val="left" w:pos="360"/>
        </w:tabs>
        <w:spacing w:before="200"/>
        <w:ind w:left="360" w:hanging="360"/>
        <w:outlineLvl w:val="1"/>
        <w:rPr>
          <w:del w:id="29289" w:author="Johnny Schultz" w:date="2020-02-12T15:55:00Z"/>
          <w:b/>
        </w:rPr>
      </w:pPr>
      <w:del w:id="29290" w:author="Johnny Schultz" w:date="2020-02-12T15:55:00Z">
        <w:r w:rsidRPr="00A013FD">
          <w:rPr>
            <w:b/>
          </w:rPr>
          <w:delText>4.1</w:delText>
        </w:r>
        <w:r w:rsidRPr="00A013FD">
          <w:rPr>
            <w:b/>
          </w:rPr>
          <w:tab/>
          <w:delText>Uplink data transfer protocols</w:delText>
        </w:r>
      </w:del>
    </w:p>
    <w:p w14:paraId="68B4A846" w14:textId="77777777" w:rsidR="00A013FD" w:rsidRPr="00A013FD" w:rsidRDefault="00A013FD" w:rsidP="00A013FD">
      <w:pPr>
        <w:rPr>
          <w:del w:id="29291" w:author="Johnny Schultz" w:date="2020-02-12T15:55:00Z"/>
        </w:rPr>
      </w:pPr>
      <w:del w:id="29292" w:author="Johnny Schultz" w:date="2020-02-12T15:55:00Z">
        <w:r w:rsidRPr="00A013FD">
          <w:delText>The following protocols shall be supported:</w:delText>
        </w:r>
      </w:del>
    </w:p>
    <w:p w14:paraId="75A88481" w14:textId="77777777" w:rsidR="00A013FD" w:rsidRPr="00A013FD" w:rsidRDefault="00A013FD" w:rsidP="00A013FD">
      <w:pPr>
        <w:tabs>
          <w:tab w:val="clear" w:pos="2268"/>
          <w:tab w:val="left" w:pos="2608"/>
          <w:tab w:val="left" w:pos="3345"/>
        </w:tabs>
        <w:spacing w:before="80"/>
        <w:ind w:left="1134" w:hanging="1134"/>
        <w:rPr>
          <w:del w:id="29293" w:author="Johnny Schultz" w:date="2020-02-12T15:55:00Z"/>
        </w:rPr>
      </w:pPr>
      <w:del w:id="29294" w:author="Johnny Schultz" w:date="2020-02-12T15:55:00Z">
        <w:r w:rsidRPr="00A013FD">
          <w:delText>–</w:delText>
        </w:r>
        <w:r w:rsidRPr="00A013FD">
          <w:tab/>
          <w:delText>Ship originated single packet data transfer</w:delText>
        </w:r>
      </w:del>
    </w:p>
    <w:p w14:paraId="5CF04B76" w14:textId="77777777" w:rsidR="00A013FD" w:rsidRPr="00A013FD" w:rsidRDefault="00A013FD" w:rsidP="00A013FD">
      <w:pPr>
        <w:tabs>
          <w:tab w:val="clear" w:pos="2268"/>
          <w:tab w:val="left" w:pos="2608"/>
          <w:tab w:val="left" w:pos="3345"/>
        </w:tabs>
        <w:spacing w:before="80"/>
        <w:ind w:left="1134" w:hanging="1134"/>
        <w:rPr>
          <w:del w:id="29295" w:author="Johnny Schultz" w:date="2020-02-12T15:55:00Z"/>
        </w:rPr>
      </w:pPr>
      <w:del w:id="29296" w:author="Johnny Schultz" w:date="2020-02-12T15:55:00Z">
        <w:r w:rsidRPr="00A013FD">
          <w:delText>–</w:delText>
        </w:r>
        <w:r w:rsidRPr="00A013FD">
          <w:tab/>
          <w:delText>Ship originated multi-packet data transfer.</w:delText>
        </w:r>
      </w:del>
    </w:p>
    <w:p w14:paraId="098BDECA" w14:textId="77777777" w:rsidR="00A013FD" w:rsidRPr="00A013FD" w:rsidRDefault="00A013FD" w:rsidP="00A013FD">
      <w:pPr>
        <w:rPr>
          <w:del w:id="29297" w:author="Johnny Schultz" w:date="2020-02-12T15:55:00Z"/>
        </w:rPr>
      </w:pPr>
      <w:del w:id="29298" w:author="Johnny Schultz" w:date="2020-02-12T15:55:00Z">
        <w:r w:rsidRPr="00A013FD">
          <w:delText>The protocols are shown in Fig. A5-10 to Fig. A5-12.</w:delText>
        </w:r>
      </w:del>
    </w:p>
    <w:p w14:paraId="55EE9498" w14:textId="77777777" w:rsidR="00A013FD" w:rsidRPr="00A013FD" w:rsidRDefault="00A013FD" w:rsidP="00A013FD">
      <w:pPr>
        <w:keepNext/>
        <w:keepLines/>
        <w:spacing w:before="480" w:after="120"/>
        <w:jc w:val="center"/>
        <w:rPr>
          <w:del w:id="29299" w:author="Johnny Schultz" w:date="2020-02-12T15:55:00Z"/>
          <w:caps/>
          <w:sz w:val="20"/>
        </w:rPr>
      </w:pPr>
      <w:del w:id="29300" w:author="Johnny Schultz" w:date="2020-02-12T15:55:00Z">
        <w:r w:rsidRPr="00A013FD">
          <w:rPr>
            <w:caps/>
            <w:sz w:val="20"/>
          </w:rPr>
          <w:delText>Figure A5-10</w:delText>
        </w:r>
      </w:del>
    </w:p>
    <w:p w14:paraId="3CC76150" w14:textId="77777777" w:rsidR="00A013FD" w:rsidRPr="00A013FD" w:rsidRDefault="00A013FD" w:rsidP="00A013FD">
      <w:pPr>
        <w:keepNext/>
        <w:keepLines/>
        <w:spacing w:before="0" w:after="480"/>
        <w:jc w:val="center"/>
        <w:rPr>
          <w:del w:id="29301" w:author="Johnny Schultz" w:date="2020-02-12T15:55:00Z"/>
          <w:rFonts w:ascii="Times New Roman Bold" w:hAnsi="Times New Roman Bold"/>
          <w:b/>
          <w:sz w:val="20"/>
        </w:rPr>
      </w:pPr>
      <w:del w:id="29302" w:author="Johnny Schultz" w:date="2020-02-12T15:55:00Z">
        <w:r w:rsidRPr="00A013FD">
          <w:rPr>
            <w:rFonts w:ascii="Times New Roman Bold" w:hAnsi="Times New Roman Bold"/>
            <w:b/>
            <w:sz w:val="20"/>
          </w:rPr>
          <w:delText>Ship originated single packet data transfer</w:delText>
        </w:r>
      </w:del>
    </w:p>
    <w:p w14:paraId="47ED0896" w14:textId="77777777" w:rsidR="00A013FD" w:rsidRPr="00A013FD" w:rsidRDefault="00A013FD" w:rsidP="00A013FD">
      <w:pPr>
        <w:keepNext/>
        <w:keepLines/>
        <w:jc w:val="center"/>
        <w:rPr>
          <w:del w:id="29303" w:author="Johnny Schultz" w:date="2020-02-12T15:55:00Z"/>
        </w:rPr>
      </w:pPr>
      <w:del w:id="29304" w:author="Johnny Schultz" w:date="2020-02-12T15:55:00Z">
        <w:r w:rsidRPr="00A013FD">
          <w:rPr>
            <w:noProof/>
            <w:lang w:val="fr-CA" w:eastAsia="fr-CA"/>
          </w:rPr>
          <w:drawing>
            <wp:inline distT="0" distB="0" distL="0" distR="0" wp14:anchorId="7297F9E7" wp14:editId="4B5B149E">
              <wp:extent cx="6066155" cy="541845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6066155" cy="5418455"/>
                      </a:xfrm>
                      <a:prstGeom prst="rect">
                        <a:avLst/>
                      </a:prstGeom>
                      <a:noFill/>
                      <a:ln>
                        <a:noFill/>
                      </a:ln>
                    </pic:spPr>
                  </pic:pic>
                </a:graphicData>
              </a:graphic>
            </wp:inline>
          </w:drawing>
        </w:r>
      </w:del>
    </w:p>
    <w:p w14:paraId="6B6F4A1E" w14:textId="77777777" w:rsidR="00A013FD" w:rsidRPr="00A013FD" w:rsidRDefault="00A013FD" w:rsidP="00A013FD">
      <w:pPr>
        <w:rPr>
          <w:del w:id="29305" w:author="Johnny Schultz" w:date="2020-02-12T15:55:00Z"/>
        </w:rPr>
      </w:pPr>
    </w:p>
    <w:p w14:paraId="277B42C2" w14:textId="77777777" w:rsidR="00A013FD" w:rsidRPr="00A013FD" w:rsidRDefault="00A013FD" w:rsidP="00A013FD">
      <w:pPr>
        <w:keepNext/>
        <w:keepLines/>
        <w:spacing w:before="480" w:after="120"/>
        <w:jc w:val="center"/>
        <w:rPr>
          <w:del w:id="29306" w:author="Johnny Schultz" w:date="2020-02-12T15:55:00Z"/>
          <w:caps/>
          <w:sz w:val="20"/>
        </w:rPr>
      </w:pPr>
      <w:del w:id="29307" w:author="Johnny Schultz" w:date="2020-02-12T15:55:00Z">
        <w:r w:rsidRPr="00A013FD">
          <w:rPr>
            <w:caps/>
            <w:sz w:val="20"/>
          </w:rPr>
          <w:delText>Figure A5-11</w:delText>
        </w:r>
      </w:del>
    </w:p>
    <w:p w14:paraId="3EBCC8A5" w14:textId="77777777" w:rsidR="00A013FD" w:rsidRPr="00A013FD" w:rsidRDefault="00A013FD" w:rsidP="00A013FD">
      <w:pPr>
        <w:keepNext/>
        <w:keepLines/>
        <w:spacing w:before="0" w:after="480"/>
        <w:jc w:val="center"/>
        <w:rPr>
          <w:del w:id="29308" w:author="Johnny Schultz" w:date="2020-02-12T15:55:00Z"/>
          <w:rFonts w:ascii="Times New Roman Bold" w:hAnsi="Times New Roman Bold"/>
          <w:b/>
          <w:sz w:val="20"/>
        </w:rPr>
      </w:pPr>
      <w:del w:id="29309" w:author="Johnny Schultz" w:date="2020-02-12T15:55:00Z">
        <w:r w:rsidRPr="00A013FD">
          <w:rPr>
            <w:rFonts w:ascii="Times New Roman Bold" w:hAnsi="Times New Roman Bold"/>
            <w:b/>
            <w:sz w:val="20"/>
          </w:rPr>
          <w:delText>Ship originated multi-packet data transfer</w:delText>
        </w:r>
      </w:del>
    </w:p>
    <w:p w14:paraId="6B6A364F" w14:textId="77777777" w:rsidR="00A013FD" w:rsidRPr="00A013FD" w:rsidRDefault="00A013FD" w:rsidP="00A013FD">
      <w:pPr>
        <w:keepNext/>
        <w:keepLines/>
        <w:jc w:val="center"/>
        <w:rPr>
          <w:del w:id="29310" w:author="Johnny Schultz" w:date="2020-02-12T15:55:00Z"/>
        </w:rPr>
      </w:pPr>
      <w:del w:id="29311" w:author="Johnny Schultz" w:date="2020-02-12T15:55:00Z">
        <w:r w:rsidRPr="00A013FD">
          <w:rPr>
            <w:noProof/>
            <w:lang w:val="fr-CA" w:eastAsia="fr-CA"/>
          </w:rPr>
          <w:drawing>
            <wp:inline distT="0" distB="0" distL="0" distR="0" wp14:anchorId="0032DB6D" wp14:editId="3A1898E6">
              <wp:extent cx="6073140" cy="44424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6073140" cy="4442460"/>
                      </a:xfrm>
                      <a:prstGeom prst="rect">
                        <a:avLst/>
                      </a:prstGeom>
                      <a:noFill/>
                      <a:ln>
                        <a:noFill/>
                      </a:ln>
                    </pic:spPr>
                  </pic:pic>
                </a:graphicData>
              </a:graphic>
            </wp:inline>
          </w:drawing>
        </w:r>
      </w:del>
    </w:p>
    <w:p w14:paraId="64B262C4" w14:textId="77777777" w:rsidR="00A013FD" w:rsidRPr="00A013FD" w:rsidRDefault="00A013FD" w:rsidP="00A013FD">
      <w:pPr>
        <w:rPr>
          <w:del w:id="29312" w:author="Johnny Schultz" w:date="2020-02-12T15:55:00Z"/>
        </w:rPr>
      </w:pPr>
    </w:p>
    <w:p w14:paraId="2A83F2F7" w14:textId="77777777" w:rsidR="00A013FD" w:rsidRPr="00A013FD" w:rsidRDefault="00A013FD" w:rsidP="00A013FD">
      <w:pPr>
        <w:keepNext/>
        <w:keepLines/>
        <w:spacing w:before="480" w:after="120"/>
        <w:jc w:val="center"/>
        <w:rPr>
          <w:del w:id="29313" w:author="Johnny Schultz" w:date="2020-02-12T15:55:00Z"/>
          <w:rFonts w:ascii="Arial" w:hAnsi="Arial" w:cs="Arial"/>
          <w:b/>
          <w:caps/>
          <w:sz w:val="20"/>
        </w:rPr>
      </w:pPr>
      <w:del w:id="29314" w:author="Johnny Schultz" w:date="2020-02-12T15:55:00Z">
        <w:r w:rsidRPr="00A013FD">
          <w:rPr>
            <w:caps/>
            <w:sz w:val="20"/>
          </w:rPr>
          <w:delText>Figure A5-12</w:delText>
        </w:r>
      </w:del>
    </w:p>
    <w:p w14:paraId="230CA794" w14:textId="77777777" w:rsidR="00A013FD" w:rsidRPr="00A013FD" w:rsidRDefault="00A013FD" w:rsidP="00A013FD">
      <w:pPr>
        <w:keepNext/>
        <w:keepLines/>
        <w:spacing w:before="0" w:after="480"/>
        <w:jc w:val="center"/>
        <w:rPr>
          <w:del w:id="29315" w:author="Johnny Schultz" w:date="2020-02-12T15:55:00Z"/>
          <w:rFonts w:ascii="Arial" w:hAnsi="Arial" w:cs="Arial"/>
          <w:b/>
          <w:sz w:val="20"/>
        </w:rPr>
      </w:pPr>
      <w:del w:id="29316" w:author="Johnny Schultz" w:date="2020-02-12T15:55:00Z">
        <w:r w:rsidRPr="00A013FD">
          <w:rPr>
            <w:rFonts w:ascii="Times New Roman Bold" w:hAnsi="Times New Roman Bold"/>
            <w:b/>
            <w:sz w:val="20"/>
          </w:rPr>
          <w:delText>Shore oriented poll protocol</w:delText>
        </w:r>
      </w:del>
    </w:p>
    <w:p w14:paraId="378594EF" w14:textId="77777777" w:rsidR="00A013FD" w:rsidRPr="00A013FD" w:rsidRDefault="00A013FD" w:rsidP="00A013FD">
      <w:pPr>
        <w:keepNext/>
        <w:keepLines/>
        <w:jc w:val="center"/>
        <w:rPr>
          <w:del w:id="29317" w:author="Johnny Schultz" w:date="2020-02-12T15:55:00Z"/>
        </w:rPr>
      </w:pPr>
      <w:del w:id="29318" w:author="Johnny Schultz" w:date="2020-02-12T15:55:00Z">
        <w:r w:rsidRPr="00A013FD">
          <w:rPr>
            <w:noProof/>
            <w:lang w:val="fr-CA" w:eastAsia="fr-CA"/>
          </w:rPr>
          <w:drawing>
            <wp:inline distT="0" distB="0" distL="0" distR="0" wp14:anchorId="5CAE8127" wp14:editId="2D9D95FA">
              <wp:extent cx="6080125" cy="462661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6080125" cy="4626610"/>
                      </a:xfrm>
                      <a:prstGeom prst="rect">
                        <a:avLst/>
                      </a:prstGeom>
                      <a:noFill/>
                      <a:ln>
                        <a:noFill/>
                      </a:ln>
                    </pic:spPr>
                  </pic:pic>
                </a:graphicData>
              </a:graphic>
            </wp:inline>
          </w:drawing>
        </w:r>
      </w:del>
    </w:p>
    <w:p w14:paraId="1AAF6932" w14:textId="77777777" w:rsidR="00A013FD" w:rsidRPr="00A013FD" w:rsidRDefault="00A013FD" w:rsidP="00A013FD">
      <w:pPr>
        <w:keepNext/>
        <w:keepLines/>
        <w:tabs>
          <w:tab w:val="left" w:pos="360"/>
        </w:tabs>
        <w:spacing w:before="280"/>
        <w:ind w:left="360" w:hanging="360"/>
        <w:outlineLvl w:val="0"/>
        <w:rPr>
          <w:del w:id="29319" w:author="Johnny Schultz" w:date="2020-02-12T15:55:00Z"/>
          <w:b/>
          <w:sz w:val="28"/>
        </w:rPr>
      </w:pPr>
      <w:del w:id="29320" w:author="Johnny Schultz" w:date="2020-02-12T15:55:00Z">
        <w:r w:rsidRPr="00A013FD">
          <w:rPr>
            <w:b/>
            <w:sz w:val="28"/>
          </w:rPr>
          <w:delText>5</w:delText>
        </w:r>
        <w:r w:rsidRPr="00A013FD">
          <w:rPr>
            <w:b/>
            <w:sz w:val="28"/>
          </w:rPr>
          <w:tab/>
          <w:delText>Transport layer</w:delText>
        </w:r>
      </w:del>
    </w:p>
    <w:p w14:paraId="56636ADF" w14:textId="77777777" w:rsidR="00A013FD" w:rsidRPr="00A013FD" w:rsidRDefault="00A013FD" w:rsidP="00A013FD">
      <w:pPr>
        <w:rPr>
          <w:del w:id="29321" w:author="Johnny Schultz" w:date="2020-02-12T15:55:00Z"/>
        </w:rPr>
      </w:pPr>
      <w:del w:id="29322" w:author="Johnny Schultz" w:date="2020-02-12T15:55:00Z">
        <w:r w:rsidRPr="00A013FD">
          <w:delText>Refer to Annex 4.</w:delText>
        </w:r>
      </w:del>
    </w:p>
    <w:p w14:paraId="3F07C055" w14:textId="061BCECE" w:rsidR="00A013FD" w:rsidRPr="00A013FD" w:rsidRDefault="00A013FD" w:rsidP="00A013FD">
      <w:del w:id="29323" w:author="USA Editor 2021" w:date="2021-01-07T13:12:00Z">
        <w:r w:rsidRPr="00A013FD" w:rsidDel="00542BDC">
          <w:br w:type="page"/>
        </w:r>
      </w:del>
    </w:p>
    <w:p w14:paraId="3576A38D" w14:textId="2EF0322D" w:rsidR="00A013FD" w:rsidRPr="00677FA0" w:rsidRDefault="00BF4848" w:rsidP="00677FA0">
      <w:pPr>
        <w:pStyle w:val="AnnexNoTitle"/>
        <w:outlineLvl w:val="0"/>
        <w:rPr>
          <w:ins w:id="29324" w:author="Johnny Schultz" w:date="2020-02-12T15:57:00Z"/>
          <w:rFonts w:eastAsia="Times New Roman"/>
        </w:rPr>
      </w:pPr>
      <w:bookmarkStart w:id="29325" w:name="_Toc32394409"/>
      <w:ins w:id="29326" w:author="Song, Xiaojing" w:date="2020-08-24T09:21:00Z">
        <w:r w:rsidRPr="00677FA0">
          <w:rPr>
            <w:rFonts w:eastAsia="Times New Roman"/>
            <w:lang w:val="en-GB"/>
          </w:rPr>
          <w:t>A</w:t>
        </w:r>
      </w:ins>
      <w:ins w:id="29327" w:author="USA Editor 2021" w:date="2021-01-28T14:25:00Z">
        <w:r w:rsidR="00677FA0" w:rsidRPr="00677FA0">
          <w:rPr>
            <w:rFonts w:eastAsia="Times New Roman"/>
            <w:highlight w:val="green"/>
            <w:lang w:val="en-GB"/>
          </w:rPr>
          <w:t>nnex</w:t>
        </w:r>
      </w:ins>
      <w:ins w:id="29328" w:author="Song, Xiaojing" w:date="2020-08-24T09:21:00Z">
        <w:del w:id="29329" w:author="USA Editor 2021" w:date="2021-01-28T14:25:00Z">
          <w:r w:rsidRPr="00677FA0" w:rsidDel="00677FA0">
            <w:rPr>
              <w:rFonts w:eastAsia="Times New Roman"/>
              <w:highlight w:val="green"/>
              <w:lang w:val="en-GB"/>
              <w:rPrChange w:id="29330" w:author="USA Editor 2021" w:date="2021-01-28T14:25:00Z">
                <w:rPr/>
              </w:rPrChange>
            </w:rPr>
            <w:delText>NNEX</w:delText>
          </w:r>
        </w:del>
        <w:r w:rsidRPr="00677FA0">
          <w:rPr>
            <w:rFonts w:eastAsia="Times New Roman"/>
            <w:highlight w:val="green"/>
            <w:lang w:val="en-GB"/>
            <w:rPrChange w:id="29331" w:author="USA Editor 2021" w:date="2021-01-28T14:25:00Z">
              <w:rPr/>
            </w:rPrChange>
          </w:rPr>
          <w:t xml:space="preserve"> </w:t>
        </w:r>
      </w:ins>
      <w:ins w:id="29332" w:author="USA Editor" w:date="2020-11-11T11:44:00Z">
        <w:del w:id="29333" w:author="USA Editor 2021" w:date="2021-01-06T09:36:00Z">
          <w:r w:rsidR="00942C1B" w:rsidRPr="00677FA0" w:rsidDel="0004724F">
            <w:rPr>
              <w:rFonts w:eastAsia="Times New Roman"/>
              <w:highlight w:val="green"/>
              <w:lang w:val="en-GB"/>
              <w:rPrChange w:id="29334" w:author="USA Editor 2021" w:date="2021-01-28T14:25:00Z">
                <w:rPr>
                  <w:rFonts w:eastAsiaTheme="minorHAnsi"/>
                  <w:iCs/>
                  <w:szCs w:val="22"/>
                  <w:highlight w:val="darkGray"/>
                </w:rPr>
              </w:rPrChange>
            </w:rPr>
            <w:delText>[</w:delText>
          </w:r>
        </w:del>
      </w:ins>
      <w:ins w:id="29335" w:author="Song, Xiaojing" w:date="2020-08-24T09:21:00Z">
        <w:del w:id="29336" w:author="USA Editor 2021" w:date="2021-01-06T09:36:00Z">
          <w:r w:rsidRPr="00677FA0" w:rsidDel="0004724F">
            <w:rPr>
              <w:rFonts w:eastAsia="Times New Roman"/>
              <w:highlight w:val="green"/>
              <w:lang w:val="en-GB"/>
              <w:rPrChange w:id="29337" w:author="USA Editor 2021" w:date="2021-01-28T14:25:00Z">
                <w:rPr>
                  <w:rFonts w:eastAsiaTheme="minorHAnsi"/>
                  <w:iCs/>
                  <w:szCs w:val="22"/>
                  <w:highlight w:val="darkGray"/>
                </w:rPr>
              </w:rPrChange>
            </w:rPr>
            <w:delText>E</w:delText>
          </w:r>
        </w:del>
      </w:ins>
      <w:ins w:id="29338" w:author="USA Editor" w:date="2020-11-11T11:44:00Z">
        <w:del w:id="29339" w:author="USA Editor 2021" w:date="2021-01-06T09:36:00Z">
          <w:r w:rsidR="00942C1B" w:rsidRPr="00677FA0" w:rsidDel="0004724F">
            <w:rPr>
              <w:rFonts w:eastAsia="Times New Roman"/>
              <w:highlight w:val="green"/>
              <w:lang w:val="en-GB"/>
              <w:rPrChange w:id="29340" w:author="USA Editor 2021" w:date="2021-01-28T14:25:00Z">
                <w:rPr>
                  <w:rFonts w:eastAsiaTheme="minorHAnsi"/>
                  <w:iCs/>
                  <w:szCs w:val="22"/>
                  <w:highlight w:val="darkGray"/>
                </w:rPr>
              </w:rPrChange>
            </w:rPr>
            <w:delText>/</w:delText>
          </w:r>
        </w:del>
      </w:ins>
      <w:ins w:id="29341" w:author="USA Editor" w:date="2020-11-11T11:45:00Z">
        <w:r w:rsidR="00942C1B" w:rsidRPr="00677FA0">
          <w:rPr>
            <w:rFonts w:eastAsia="Times New Roman"/>
            <w:lang w:val="en-GB"/>
          </w:rPr>
          <w:t>6</w:t>
        </w:r>
        <w:del w:id="29342" w:author="USA Editor 2021" w:date="2021-01-06T09:36:00Z">
          <w:r w:rsidR="00942C1B" w:rsidRPr="00677FA0" w:rsidDel="0004724F">
            <w:rPr>
              <w:rFonts w:eastAsia="Times New Roman"/>
              <w:highlight w:val="green"/>
              <w:lang w:val="en-GB"/>
              <w:rPrChange w:id="29343" w:author="USA Editor 2021" w:date="2021-01-28T14:25:00Z">
                <w:rPr>
                  <w:rFonts w:eastAsiaTheme="minorHAnsi"/>
                  <w:iCs/>
                  <w:szCs w:val="22"/>
                  <w:highlight w:val="darkGray"/>
                </w:rPr>
              </w:rPrChange>
            </w:rPr>
            <w:delText>]</w:delText>
          </w:r>
        </w:del>
      </w:ins>
      <w:ins w:id="29344" w:author="USA Editor 2021" w:date="2021-01-28T14:25:00Z">
        <w:r w:rsidR="00677FA0" w:rsidRPr="00106FB2">
          <w:br/>
        </w:r>
        <w:r w:rsidR="00677FA0" w:rsidRPr="00106FB2">
          <w:br/>
        </w:r>
      </w:ins>
      <w:ins w:id="29345" w:author="Johnny Schultz" w:date="2020-02-12T15:57:00Z">
        <w:r w:rsidR="00A013FD" w:rsidRPr="00677FA0">
          <w:rPr>
            <w:rFonts w:eastAsia="Times New Roman"/>
            <w:lang w:val="en-GB"/>
          </w:rPr>
          <w:t>Resource Sharing Method for VDES Terrestrial and Satellite Services</w:t>
        </w:r>
        <w:bookmarkEnd w:id="29325"/>
      </w:ins>
    </w:p>
    <w:p w14:paraId="236D2C38" w14:textId="1240A5B0" w:rsidR="00A013FD" w:rsidRPr="00A013FD" w:rsidRDefault="00896AB3" w:rsidP="001205AA">
      <w:pPr>
        <w:pStyle w:val="Heading1"/>
        <w:rPr>
          <w:ins w:id="29346" w:author="Ross Norsworthy" w:date="2020-03-20T02:20:00Z"/>
          <w:rFonts w:eastAsiaTheme="minorHAnsi"/>
        </w:rPr>
      </w:pPr>
      <w:bookmarkStart w:id="29347" w:name="_Toc35546070"/>
      <w:bookmarkStart w:id="29348" w:name="_Toc32394410"/>
      <w:ins w:id="29349" w:author="Song, Xiaojing" w:date="2020-08-24T16:13:00Z">
        <w:del w:id="29350" w:author="USA Editor 2021" w:date="2021-01-06T09:36:00Z">
          <w:r w:rsidRPr="0004724F" w:rsidDel="0004724F">
            <w:rPr>
              <w:rFonts w:eastAsiaTheme="minorHAnsi"/>
              <w:highlight w:val="green"/>
            </w:rPr>
            <w:delText>E</w:delText>
          </w:r>
          <w:r w:rsidDel="0004724F">
            <w:rPr>
              <w:rFonts w:eastAsiaTheme="minorHAnsi"/>
            </w:rPr>
            <w:delText xml:space="preserve"> </w:delText>
          </w:r>
        </w:del>
        <w:r>
          <w:rPr>
            <w:rFonts w:eastAsiaTheme="minorHAnsi"/>
          </w:rPr>
          <w:t>1</w:t>
        </w:r>
        <w:r>
          <w:rPr>
            <w:rFonts w:eastAsiaTheme="minorHAnsi"/>
          </w:rPr>
          <w:tab/>
        </w:r>
      </w:ins>
      <w:ins w:id="29351" w:author="Ross Norsworthy" w:date="2020-03-20T02:20:00Z">
        <w:r w:rsidR="001205AA" w:rsidRPr="00A013FD">
          <w:rPr>
            <w:rFonts w:eastAsiaTheme="minorHAnsi"/>
          </w:rPr>
          <w:t>Introduction</w:t>
        </w:r>
        <w:bookmarkEnd w:id="29347"/>
      </w:ins>
    </w:p>
    <w:p w14:paraId="2E462B93" w14:textId="77777777" w:rsidR="00A013FD" w:rsidRPr="00A013FD" w:rsidRDefault="00A013FD" w:rsidP="00A013FD">
      <w:pPr>
        <w:spacing w:after="120"/>
        <w:rPr>
          <w:ins w:id="29352" w:author="Ross Norsworthy" w:date="2020-03-20T02:20:00Z"/>
          <w:szCs w:val="24"/>
        </w:rPr>
      </w:pPr>
      <w:ins w:id="29353" w:author="Ross Norsworthy" w:date="2020-03-20T02:20:00Z">
        <w:r w:rsidRPr="00A013FD">
          <w:rPr>
            <w:szCs w:val="24"/>
          </w:rPr>
          <w:t xml:space="preserve">This annex describes how resource sharing (i.e. in time and frequency) for utilizing the VHF spectrum available between different VDES services and stations should be accomplished. </w:t>
        </w:r>
      </w:ins>
    </w:p>
    <w:p w14:paraId="550267F7" w14:textId="21ACF555" w:rsidR="00A013FD" w:rsidRPr="00A013FD" w:rsidRDefault="00A013FD" w:rsidP="00A013FD">
      <w:pPr>
        <w:spacing w:after="120"/>
        <w:rPr>
          <w:ins w:id="29354" w:author="Ross Norsworthy" w:date="2020-03-20T02:20:00Z"/>
          <w:szCs w:val="24"/>
        </w:rPr>
      </w:pPr>
      <w:ins w:id="29355" w:author="Ross Norsworthy" w:date="2020-03-20T02:20:00Z">
        <w:r w:rsidRPr="00A013FD">
          <w:rPr>
            <w:szCs w:val="24"/>
          </w:rPr>
          <w:t xml:space="preserve">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w:t>
        </w:r>
        <w:del w:id="29356" w:author="USA Editor 2021" w:date="2021-01-06T09:42:00Z">
          <w:r w:rsidRPr="005F72EC" w:rsidDel="005F72EC">
            <w:rPr>
              <w:szCs w:val="24"/>
              <w:highlight w:val="green"/>
              <w:rPrChange w:id="29357" w:author="USA Editor 2021" w:date="2021-01-06T09:42:00Z">
                <w:rPr>
                  <w:szCs w:val="24"/>
                </w:rPr>
              </w:rPrChange>
            </w:rPr>
            <w:delText>C</w:delText>
          </w:r>
        </w:del>
      </w:ins>
      <w:ins w:id="29358" w:author="USA Editor 2021" w:date="2021-01-06T09:42:00Z">
        <w:r w:rsidR="005F72EC" w:rsidRPr="005F72EC">
          <w:rPr>
            <w:szCs w:val="24"/>
            <w:highlight w:val="green"/>
            <w:rPrChange w:id="29359" w:author="USA Editor 2021" w:date="2021-01-06T09:42:00Z">
              <w:rPr>
                <w:szCs w:val="24"/>
              </w:rPr>
            </w:rPrChange>
          </w:rPr>
          <w:t>4</w:t>
        </w:r>
      </w:ins>
      <w:ins w:id="29360" w:author="Ross Norsworthy" w:date="2020-03-20T02:20:00Z">
        <w:r w:rsidRPr="00A013FD">
          <w:rPr>
            <w:szCs w:val="24"/>
          </w:rPr>
          <w:t xml:space="preserve"> and </w:t>
        </w:r>
        <w:del w:id="29361" w:author="USA Editor 2021" w:date="2021-01-06T09:42:00Z">
          <w:r w:rsidRPr="005F72EC" w:rsidDel="005F72EC">
            <w:rPr>
              <w:szCs w:val="24"/>
              <w:highlight w:val="green"/>
              <w:rPrChange w:id="29362" w:author="USA Editor 2021" w:date="2021-01-06T09:42:00Z">
                <w:rPr>
                  <w:szCs w:val="24"/>
                </w:rPr>
              </w:rPrChange>
            </w:rPr>
            <w:delText>D</w:delText>
          </w:r>
        </w:del>
      </w:ins>
      <w:ins w:id="29363" w:author="USA Editor 2021" w:date="2021-01-06T09:42:00Z">
        <w:r w:rsidR="005F72EC" w:rsidRPr="005F72EC">
          <w:rPr>
            <w:szCs w:val="24"/>
            <w:highlight w:val="green"/>
            <w:rPrChange w:id="29364" w:author="USA Editor 2021" w:date="2021-01-06T09:42:00Z">
              <w:rPr>
                <w:szCs w:val="24"/>
              </w:rPr>
            </w:rPrChange>
          </w:rPr>
          <w:t>5</w:t>
        </w:r>
      </w:ins>
      <w:ins w:id="29365" w:author="Ross Norsworthy" w:date="2020-03-20T02:20:00Z">
        <w:r w:rsidRPr="00A013FD">
          <w:rPr>
            <w:szCs w:val="24"/>
          </w:rPr>
          <w:t xml:space="preserve">. </w:t>
        </w:r>
      </w:ins>
    </w:p>
    <w:p w14:paraId="585B4618" w14:textId="48972096" w:rsidR="00A013FD" w:rsidRPr="00A013FD" w:rsidRDefault="00A013FD" w:rsidP="00A013FD">
      <w:pPr>
        <w:spacing w:after="120"/>
        <w:rPr>
          <w:ins w:id="29366" w:author="Ross Norsworthy" w:date="2020-03-20T02:20:00Z"/>
          <w:szCs w:val="24"/>
        </w:rPr>
      </w:pPr>
      <w:ins w:id="29367" w:author="Ross Norsworthy" w:date="2020-03-20T02:20:00Z">
        <w:r w:rsidRPr="00A013FD">
          <w:rPr>
            <w:szCs w:val="24"/>
          </w:rPr>
          <w:t xml:space="preserve">The VDE-SAT is an effective means to extend the VDES to areas outside of coastal VHF coverage. However, due to the large footprint of satellite, the VDE-SAT downlink signal may interfere with VDE-TER in the coastal areas when satellite is in visibility. Similarly, the terrestrial ship-to-shore VDE signals can interfere with the satellite reception of VDE-SAT uplink when a VDE Satellite is in the field of view. The method described in this annex for resource sharing is derived based on the characteristics of VDE-TER and VDE-SAT, particularly the use of bulletin board and announcement signalling channels, as defined in Annex </w:t>
        </w:r>
        <w:del w:id="29368" w:author="USA Editor 2021" w:date="2021-01-06T09:42:00Z">
          <w:r w:rsidRPr="005F72EC" w:rsidDel="005F72EC">
            <w:rPr>
              <w:szCs w:val="24"/>
              <w:highlight w:val="green"/>
              <w:rPrChange w:id="29369" w:author="USA Editor 2021" w:date="2021-01-06T09:42:00Z">
                <w:rPr>
                  <w:szCs w:val="24"/>
                </w:rPr>
              </w:rPrChange>
            </w:rPr>
            <w:delText>C</w:delText>
          </w:r>
        </w:del>
      </w:ins>
      <w:ins w:id="29370" w:author="USA Editor 2021" w:date="2021-01-06T09:42:00Z">
        <w:r w:rsidR="005F72EC" w:rsidRPr="005F72EC">
          <w:rPr>
            <w:szCs w:val="24"/>
            <w:highlight w:val="green"/>
            <w:rPrChange w:id="29371" w:author="USA Editor 2021" w:date="2021-01-06T09:42:00Z">
              <w:rPr>
                <w:szCs w:val="24"/>
              </w:rPr>
            </w:rPrChange>
          </w:rPr>
          <w:t>4</w:t>
        </w:r>
      </w:ins>
      <w:ins w:id="29372" w:author="Ross Norsworthy" w:date="2020-03-20T02:20:00Z">
        <w:r w:rsidRPr="00A013FD">
          <w:rPr>
            <w:szCs w:val="24"/>
          </w:rPr>
          <w:t xml:space="preserve"> and </w:t>
        </w:r>
      </w:ins>
      <w:ins w:id="29373" w:author="USA Editor 2021" w:date="2021-01-06T09:42:00Z">
        <w:r w:rsidR="005F72EC" w:rsidRPr="005F72EC">
          <w:rPr>
            <w:szCs w:val="24"/>
            <w:highlight w:val="green"/>
          </w:rPr>
          <w:t>5</w:t>
        </w:r>
      </w:ins>
      <w:ins w:id="29374" w:author="Ross Norsworthy" w:date="2020-03-20T02:20:00Z">
        <w:del w:id="29375" w:author="USA Editor 2021" w:date="2021-01-06T09:42:00Z">
          <w:r w:rsidRPr="005F72EC" w:rsidDel="005F72EC">
            <w:rPr>
              <w:szCs w:val="24"/>
              <w:highlight w:val="green"/>
            </w:rPr>
            <w:delText>D</w:delText>
          </w:r>
        </w:del>
        <w:r w:rsidRPr="00A013FD">
          <w:rPr>
            <w:szCs w:val="24"/>
          </w:rPr>
          <w:t xml:space="preserve">. </w:t>
        </w:r>
      </w:ins>
    </w:p>
    <w:p w14:paraId="409CFEFB" w14:textId="29A050AB" w:rsidR="00A013FD" w:rsidRPr="00A013FD" w:rsidRDefault="00F80F2E" w:rsidP="001205AA">
      <w:pPr>
        <w:pStyle w:val="Heading1"/>
        <w:rPr>
          <w:ins w:id="29376" w:author="Ross Norsworthy" w:date="2020-03-20T02:20:00Z"/>
          <w:rFonts w:eastAsiaTheme="minorHAnsi"/>
        </w:rPr>
      </w:pPr>
      <w:bookmarkStart w:id="29377" w:name="_Toc35546071"/>
      <w:ins w:id="29378" w:author="Song, Xiaojing" w:date="2020-08-24T07:25:00Z">
        <w:del w:id="29379" w:author="USA Editor 2021" w:date="2021-01-06T09:42: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380" w:author="Song, Xiaojing" w:date="2020-08-24T16:13:00Z">
        <w:r w:rsidR="00896AB3">
          <w:rPr>
            <w:rFonts w:eastAsiaTheme="minorHAnsi"/>
            <w:lang w:eastAsia="ja-JP"/>
          </w:rPr>
          <w:t>2</w:t>
        </w:r>
      </w:ins>
      <w:ins w:id="29381" w:author="Song, Xiaojing" w:date="2020-08-24T07:25:00Z">
        <w:r>
          <w:rPr>
            <w:rFonts w:eastAsiaTheme="minorHAnsi"/>
            <w:lang w:eastAsia="ja-JP"/>
          </w:rPr>
          <w:tab/>
        </w:r>
      </w:ins>
      <w:ins w:id="29382" w:author="Ross Norsworthy" w:date="2020-03-20T02:20:00Z">
        <w:r w:rsidR="00A013FD" w:rsidRPr="00A013FD">
          <w:rPr>
            <w:rFonts w:eastAsiaTheme="minorHAnsi"/>
            <w:lang w:eastAsia="ja-JP"/>
          </w:rPr>
          <w:t xml:space="preserve">VDES resource sharing </w:t>
        </w:r>
        <w:r w:rsidR="00A013FD" w:rsidRPr="00A013FD">
          <w:rPr>
            <w:rFonts w:eastAsiaTheme="minorHAnsi"/>
          </w:rPr>
          <w:t>principles</w:t>
        </w:r>
        <w:bookmarkEnd w:id="29377"/>
      </w:ins>
    </w:p>
    <w:p w14:paraId="61EEAB1D" w14:textId="672A7E62" w:rsidR="00A013FD" w:rsidRPr="00A013FD" w:rsidRDefault="00EF77FD" w:rsidP="001205AA">
      <w:pPr>
        <w:pStyle w:val="Heading2"/>
        <w:rPr>
          <w:ins w:id="29383" w:author="Ross Norsworthy" w:date="2020-03-20T02:20:00Z"/>
          <w:rFonts w:eastAsiaTheme="minorHAnsi"/>
          <w:lang w:eastAsia="ja-JP"/>
        </w:rPr>
      </w:pPr>
      <w:bookmarkStart w:id="29384" w:name="_Toc35546072"/>
      <w:ins w:id="29385" w:author="Song, Xiaojing" w:date="2020-08-24T07:25:00Z">
        <w:del w:id="29386" w:author="USA Editor 2021" w:date="2021-01-06T09:43: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387" w:author="Song, Xiaojing" w:date="2020-08-24T16:13:00Z">
        <w:r w:rsidR="00896AB3">
          <w:rPr>
            <w:rFonts w:eastAsiaTheme="minorHAnsi"/>
            <w:lang w:eastAsia="ja-JP"/>
          </w:rPr>
          <w:t>2</w:t>
        </w:r>
      </w:ins>
      <w:ins w:id="29388" w:author="Song, Xiaojing" w:date="2020-08-24T07:25:00Z">
        <w:r>
          <w:rPr>
            <w:rFonts w:eastAsiaTheme="minorHAnsi"/>
            <w:lang w:eastAsia="ja-JP"/>
          </w:rPr>
          <w:t>.1</w:t>
        </w:r>
        <w:r>
          <w:rPr>
            <w:rFonts w:eastAsiaTheme="minorHAnsi"/>
            <w:lang w:eastAsia="ja-JP"/>
          </w:rPr>
          <w:tab/>
        </w:r>
      </w:ins>
      <w:ins w:id="29389" w:author="Ross Norsworthy" w:date="2020-03-20T02:20:00Z">
        <w:r w:rsidR="00A013FD" w:rsidRPr="00A013FD">
          <w:rPr>
            <w:rFonts w:eastAsiaTheme="minorHAnsi"/>
            <w:lang w:eastAsia="ja-JP"/>
          </w:rPr>
          <w:t>AIS priority</w:t>
        </w:r>
        <w:bookmarkEnd w:id="29384"/>
      </w:ins>
    </w:p>
    <w:p w14:paraId="1C275FC3" w14:textId="77777777" w:rsidR="00A013FD" w:rsidRPr="00A013FD" w:rsidRDefault="00A013FD" w:rsidP="00A013FD">
      <w:pPr>
        <w:spacing w:after="120"/>
        <w:rPr>
          <w:ins w:id="29390" w:author="Ross Norsworthy" w:date="2020-03-20T02:20:00Z"/>
          <w:szCs w:val="24"/>
          <w:lang w:eastAsia="ja-JP"/>
        </w:rPr>
      </w:pPr>
      <w:ins w:id="29391" w:author="Ross Norsworthy" w:date="2020-03-20T11:07:00Z">
        <w:r w:rsidRPr="00A013FD">
          <w:rPr>
            <w:szCs w:val="24"/>
            <w:lang w:eastAsia="ja-JP"/>
          </w:rPr>
          <w:t>C</w:t>
        </w:r>
      </w:ins>
      <w:ins w:id="29392" w:author="Ross Norsworthy" w:date="2020-03-20T02:20:00Z">
        <w:r w:rsidRPr="00A013FD">
          <w:rPr>
            <w:szCs w:val="24"/>
            <w:lang w:eastAsia="ja-JP"/>
          </w:rPr>
          <w:t>are must be taken to respect the AIS transmission and reception as the highest priority.</w:t>
        </w:r>
      </w:ins>
    </w:p>
    <w:p w14:paraId="2D9188B8" w14:textId="6F300D2E" w:rsidR="00A013FD" w:rsidRPr="00A013FD" w:rsidRDefault="00EF77FD" w:rsidP="00C51E63">
      <w:pPr>
        <w:pStyle w:val="Heading2"/>
        <w:rPr>
          <w:ins w:id="29393" w:author="Ross Norsworthy" w:date="2020-03-20T02:20:00Z"/>
          <w:rFonts w:eastAsiaTheme="minorHAnsi"/>
          <w:lang w:eastAsia="ja-JP"/>
        </w:rPr>
      </w:pPr>
      <w:bookmarkStart w:id="29394" w:name="_Toc35546073"/>
      <w:ins w:id="29395" w:author="Song, Xiaojing" w:date="2020-08-24T07:25:00Z">
        <w:del w:id="29396" w:author="USA Editor 2021" w:date="2021-01-06T09:43: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397" w:author="Song, Xiaojing" w:date="2020-08-24T16:13:00Z">
        <w:r w:rsidR="00896AB3">
          <w:rPr>
            <w:rFonts w:eastAsiaTheme="minorHAnsi"/>
            <w:lang w:eastAsia="ja-JP"/>
          </w:rPr>
          <w:t>2</w:t>
        </w:r>
      </w:ins>
      <w:ins w:id="29398" w:author="Song, Xiaojing" w:date="2020-08-24T07:25:00Z">
        <w:r>
          <w:rPr>
            <w:rFonts w:eastAsiaTheme="minorHAnsi"/>
            <w:lang w:eastAsia="ja-JP"/>
          </w:rPr>
          <w:t>.2</w:t>
        </w:r>
        <w:r>
          <w:rPr>
            <w:rFonts w:eastAsiaTheme="minorHAnsi"/>
            <w:lang w:eastAsia="ja-JP"/>
          </w:rPr>
          <w:tab/>
        </w:r>
      </w:ins>
      <w:ins w:id="29399" w:author="Ross Norsworthy" w:date="2020-03-20T02:20:00Z">
        <w:r w:rsidR="00A013FD" w:rsidRPr="00A013FD">
          <w:rPr>
            <w:rFonts w:eastAsiaTheme="minorHAnsi"/>
            <w:lang w:eastAsia="ja-JP"/>
          </w:rPr>
          <w:t>Coordination between ASM and VDE</w:t>
        </w:r>
        <w:bookmarkEnd w:id="29394"/>
      </w:ins>
    </w:p>
    <w:p w14:paraId="4336BC42" w14:textId="77777777" w:rsidR="00A013FD" w:rsidRPr="00A013FD" w:rsidRDefault="00A013FD" w:rsidP="00A013FD">
      <w:pPr>
        <w:spacing w:after="120"/>
        <w:rPr>
          <w:ins w:id="29400" w:author="Ross Norsworthy" w:date="2020-03-20T02:20:00Z"/>
          <w:szCs w:val="24"/>
          <w:lang w:eastAsia="ja-JP"/>
        </w:rPr>
      </w:pPr>
      <w:ins w:id="29401" w:author="Ross Norsworthy" w:date="2020-03-20T02:20:00Z">
        <w:r w:rsidRPr="00A013FD">
          <w:rPr>
            <w:szCs w:val="24"/>
            <w:lang w:eastAsia="ja-JP"/>
          </w:rPr>
          <w:t>VDE ship transmissions should be coordinated with transmissions on the ASM channels to ensure that ASM messages with new safety and navigational related information can be received.</w:t>
        </w:r>
      </w:ins>
    </w:p>
    <w:p w14:paraId="25E0F969" w14:textId="5E726D4E" w:rsidR="00A013FD" w:rsidRPr="00A013FD" w:rsidRDefault="00EF77FD" w:rsidP="00C51E63">
      <w:pPr>
        <w:pStyle w:val="Heading2"/>
        <w:rPr>
          <w:ins w:id="29402" w:author="Ross Norsworthy" w:date="2020-03-20T02:20:00Z"/>
          <w:rFonts w:eastAsiaTheme="minorHAnsi"/>
          <w:lang w:eastAsia="ja-JP"/>
        </w:rPr>
      </w:pPr>
      <w:bookmarkStart w:id="29403" w:name="_Toc35546074"/>
      <w:ins w:id="29404" w:author="Song, Xiaojing" w:date="2020-08-24T07:25:00Z">
        <w:del w:id="29405" w:author="USA Editor 2021" w:date="2021-01-06T09:43: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406" w:author="Song, Xiaojing" w:date="2020-08-24T16:13:00Z">
        <w:r w:rsidR="00896AB3">
          <w:rPr>
            <w:rFonts w:eastAsiaTheme="minorHAnsi"/>
            <w:lang w:eastAsia="ja-JP"/>
          </w:rPr>
          <w:t>2</w:t>
        </w:r>
      </w:ins>
      <w:ins w:id="29407" w:author="Song, Xiaojing" w:date="2020-08-24T07:25:00Z">
        <w:r>
          <w:rPr>
            <w:rFonts w:eastAsiaTheme="minorHAnsi"/>
            <w:lang w:eastAsia="ja-JP"/>
          </w:rPr>
          <w:t>.3</w:t>
        </w:r>
        <w:r>
          <w:rPr>
            <w:rFonts w:eastAsiaTheme="minorHAnsi"/>
            <w:lang w:eastAsia="ja-JP"/>
          </w:rPr>
          <w:tab/>
        </w:r>
      </w:ins>
      <w:ins w:id="29408" w:author="Ross Norsworthy" w:date="2020-03-20T02:20:00Z">
        <w:r w:rsidR="00A013FD" w:rsidRPr="00A013FD">
          <w:rPr>
            <w:rFonts w:eastAsiaTheme="minorHAnsi"/>
            <w:lang w:eastAsia="ja-JP"/>
          </w:rPr>
          <w:t>Shore station VDES control area</w:t>
        </w:r>
        <w:bookmarkEnd w:id="29403"/>
      </w:ins>
    </w:p>
    <w:p w14:paraId="42CCE4EC" w14:textId="77777777" w:rsidR="00A013FD" w:rsidRPr="00A013FD" w:rsidRDefault="00A013FD" w:rsidP="00A013FD">
      <w:pPr>
        <w:spacing w:after="120"/>
        <w:rPr>
          <w:ins w:id="29409" w:author="Ross Norsworthy" w:date="2020-03-20T02:20:00Z"/>
          <w:lang w:eastAsia="ja-JP"/>
        </w:rPr>
      </w:pPr>
      <w:ins w:id="29410" w:author="Ross Norsworthy" w:date="2020-03-20T02:20:00Z">
        <w:r w:rsidRPr="00A013FD">
          <w:rPr>
            <w:szCs w:val="24"/>
            <w:lang w:eastAsia="ja-JP"/>
          </w:rPr>
          <w:t>The VDES resource assignments in the proximity</w:t>
        </w:r>
        <w:r w:rsidRPr="00A013FD">
          <w:rPr>
            <w:lang w:eastAsia="ja-JP"/>
          </w:rPr>
          <w:t xml:space="preserve"> of a shore station is monitored and controlled by a shore station. Shore stations utilize terrestrial bulletin board (TBB) to coordinate the resource assignment within the control area. </w:t>
        </w:r>
      </w:ins>
    </w:p>
    <w:p w14:paraId="4976F8EA" w14:textId="77777777" w:rsidR="00A013FD" w:rsidRPr="00A013FD" w:rsidRDefault="00A013FD" w:rsidP="00A013FD">
      <w:pPr>
        <w:spacing w:after="120"/>
        <w:rPr>
          <w:ins w:id="29411" w:author="Ross Norsworthy" w:date="2020-03-20T02:20:00Z"/>
          <w:lang w:eastAsia="ja-JP"/>
        </w:rPr>
      </w:pPr>
      <w:ins w:id="29412" w:author="Ross Norsworthy" w:date="2020-03-20T02:20:00Z">
        <w:r w:rsidRPr="00A013FD">
          <w:rPr>
            <w:lang w:eastAsia="ja-JP"/>
          </w:rPr>
          <w:t xml:space="preserve">There are dedicated slots and frequency bands for TBB that are reserved to communicate the required information to each vessel in the control area of a shore station. </w:t>
        </w:r>
      </w:ins>
    </w:p>
    <w:p w14:paraId="74381846" w14:textId="0F6DC8A2" w:rsidR="00A013FD" w:rsidRPr="00A013FD" w:rsidRDefault="00707CE7" w:rsidP="005F72EC">
      <w:pPr>
        <w:pStyle w:val="Heading1"/>
        <w:rPr>
          <w:ins w:id="29413" w:author="Ross Norsworthy" w:date="2020-03-20T02:20:00Z"/>
          <w:rFonts w:eastAsiaTheme="minorHAnsi"/>
          <w:lang w:eastAsia="ja-JP"/>
        </w:rPr>
      </w:pPr>
      <w:bookmarkStart w:id="29414" w:name="_Toc35546080"/>
      <w:bookmarkStart w:id="29415" w:name="_Toc35546079"/>
      <w:bookmarkStart w:id="29416" w:name="_Toc35546078"/>
      <w:bookmarkStart w:id="29417" w:name="_Toc35546077"/>
      <w:bookmarkStart w:id="29418" w:name="_Toc35546076"/>
      <w:bookmarkStart w:id="29419" w:name="_Toc35546075"/>
      <w:bookmarkStart w:id="29420" w:name="_Toc35546081"/>
      <w:bookmarkEnd w:id="29414"/>
      <w:bookmarkEnd w:id="29415"/>
      <w:bookmarkEnd w:id="29416"/>
      <w:bookmarkEnd w:id="29417"/>
      <w:bookmarkEnd w:id="29418"/>
      <w:bookmarkEnd w:id="29419"/>
      <w:ins w:id="29421" w:author="Song, Xiaojing" w:date="2020-08-24T07:26:00Z">
        <w:del w:id="29422" w:author="USA Editor 2021" w:date="2021-01-06T09:43: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423" w:author="Song, Xiaojing" w:date="2020-08-24T16:13:00Z">
        <w:r w:rsidR="00896AB3">
          <w:rPr>
            <w:rFonts w:eastAsiaTheme="minorHAnsi"/>
            <w:lang w:eastAsia="ja-JP"/>
          </w:rPr>
          <w:t>3</w:t>
        </w:r>
      </w:ins>
      <w:ins w:id="29424" w:author="Song, Xiaojing" w:date="2020-08-24T07:26:00Z">
        <w:r>
          <w:rPr>
            <w:rFonts w:eastAsiaTheme="minorHAnsi"/>
            <w:lang w:eastAsia="ja-JP"/>
          </w:rPr>
          <w:tab/>
        </w:r>
      </w:ins>
      <w:ins w:id="29425" w:author="Ross Norsworthy" w:date="2020-03-20T02:20:00Z">
        <w:r w:rsidR="00A013FD" w:rsidRPr="00A013FD">
          <w:rPr>
            <w:rFonts w:eastAsiaTheme="minorHAnsi"/>
            <w:lang w:eastAsia="ja-JP"/>
          </w:rPr>
          <w:t>VDE-TER Resource sharing between multiple controlling shore stations</w:t>
        </w:r>
        <w:bookmarkEnd w:id="29420"/>
      </w:ins>
    </w:p>
    <w:p w14:paraId="27082B85" w14:textId="77777777" w:rsidR="00A013FD" w:rsidRPr="00A013FD" w:rsidRDefault="00A013FD" w:rsidP="00A013FD">
      <w:pPr>
        <w:spacing w:after="120"/>
        <w:rPr>
          <w:ins w:id="29426" w:author="Ross Norsworthy" w:date="2020-03-20T02:20:00Z"/>
          <w:lang w:eastAsia="ja-JP"/>
        </w:rPr>
      </w:pPr>
      <w:ins w:id="29427" w:author="Ross Norsworthy" w:date="2020-03-20T02:20:00Z">
        <w:r w:rsidRPr="00A013FD">
          <w:rPr>
            <w:szCs w:val="24"/>
            <w:lang w:eastAsia="ja-JP"/>
          </w:rPr>
          <w:t>The allocation of frequency</w:t>
        </w:r>
        <w:r w:rsidRPr="00A013FD">
          <w:rPr>
            <w:lang w:eastAsia="ja-JP"/>
          </w:rPr>
          <w:t xml:space="preserve"> and time slots used for the bulletin board announcement must be coordinated between controlling stations.  Other resource assignments are managed based on the content of the bulletin board and announcement signalling channels. The assignment may change dynamically (according to temporal demands).</w:t>
        </w:r>
      </w:ins>
    </w:p>
    <w:p w14:paraId="7F7A4AFB" w14:textId="18BF13AF" w:rsidR="00A013FD" w:rsidRPr="00A013FD" w:rsidRDefault="00A013FD" w:rsidP="00A013FD">
      <w:pPr>
        <w:spacing w:after="120"/>
        <w:rPr>
          <w:ins w:id="29428" w:author="Ross Norsworthy" w:date="2020-03-20T02:20:00Z"/>
          <w:lang w:eastAsia="ja-JP"/>
        </w:rPr>
      </w:pPr>
      <w:ins w:id="29429" w:author="Ross Norsworthy" w:date="2020-03-20T02:20:00Z">
        <w:r w:rsidRPr="00A013FD">
          <w:rPr>
            <w:lang w:eastAsia="ja-JP"/>
          </w:rPr>
          <w:t xml:space="preserve">There are dedicated resources that are assigned to the terrestrial bulletin board and announcement channels, as described in Annex </w:t>
        </w:r>
        <w:del w:id="29430" w:author="USA Editor 2021" w:date="2021-01-06T09:43:00Z">
          <w:r w:rsidRPr="005F72EC" w:rsidDel="005F72EC">
            <w:rPr>
              <w:highlight w:val="green"/>
              <w:lang w:eastAsia="ja-JP"/>
              <w:rPrChange w:id="29431" w:author="USA Editor 2021" w:date="2021-01-06T09:43:00Z">
                <w:rPr>
                  <w:lang w:eastAsia="ja-JP"/>
                </w:rPr>
              </w:rPrChange>
            </w:rPr>
            <w:delText>C</w:delText>
          </w:r>
        </w:del>
      </w:ins>
      <w:ins w:id="29432" w:author="USA Editor 2021" w:date="2021-01-06T09:43:00Z">
        <w:r w:rsidR="005F72EC" w:rsidRPr="005F72EC">
          <w:rPr>
            <w:highlight w:val="green"/>
            <w:lang w:eastAsia="ja-JP"/>
            <w:rPrChange w:id="29433" w:author="USA Editor 2021" w:date="2021-01-06T09:43:00Z">
              <w:rPr>
                <w:lang w:eastAsia="ja-JP"/>
              </w:rPr>
            </w:rPrChange>
          </w:rPr>
          <w:t>4</w:t>
        </w:r>
      </w:ins>
      <w:ins w:id="29434" w:author="Ross Norsworthy" w:date="2020-03-20T02:20:00Z">
        <w:r w:rsidRPr="00A013FD">
          <w:rPr>
            <w:lang w:eastAsia="ja-JP"/>
          </w:rPr>
          <w:t xml:space="preserve"> and </w:t>
        </w:r>
        <w:del w:id="29435" w:author="USA Editor 2021" w:date="2021-01-06T09:43:00Z">
          <w:r w:rsidRPr="005F72EC" w:rsidDel="005F72EC">
            <w:rPr>
              <w:highlight w:val="green"/>
              <w:lang w:eastAsia="ja-JP"/>
              <w:rPrChange w:id="29436" w:author="USA Editor 2021" w:date="2021-01-06T09:44:00Z">
                <w:rPr>
                  <w:lang w:eastAsia="ja-JP"/>
                </w:rPr>
              </w:rPrChange>
            </w:rPr>
            <w:delText>D</w:delText>
          </w:r>
        </w:del>
      </w:ins>
      <w:ins w:id="29437" w:author="USA Editor 2021" w:date="2021-01-06T09:43:00Z">
        <w:r w:rsidR="005F72EC" w:rsidRPr="005F72EC">
          <w:rPr>
            <w:highlight w:val="green"/>
            <w:lang w:eastAsia="ja-JP"/>
            <w:rPrChange w:id="29438" w:author="USA Editor 2021" w:date="2021-01-06T09:44:00Z">
              <w:rPr>
                <w:lang w:eastAsia="ja-JP"/>
              </w:rPr>
            </w:rPrChange>
          </w:rPr>
          <w:t>5</w:t>
        </w:r>
      </w:ins>
      <w:ins w:id="29439" w:author="Ross Norsworthy" w:date="2020-03-20T02:20:00Z">
        <w:r w:rsidRPr="00A013FD">
          <w:rPr>
            <w:lang w:eastAsia="ja-JP"/>
          </w:rPr>
          <w:t xml:space="preserve">. </w:t>
        </w:r>
      </w:ins>
    </w:p>
    <w:p w14:paraId="119B6BD5" w14:textId="77777777" w:rsidR="00A013FD" w:rsidRDefault="00A013FD" w:rsidP="00A013FD">
      <w:pPr>
        <w:spacing w:after="120"/>
        <w:rPr>
          <w:ins w:id="29440" w:author="2092 CG" w:date="2020-10-28T14:29:00Z"/>
          <w:lang w:eastAsia="ja-JP"/>
        </w:rPr>
      </w:pPr>
      <w:ins w:id="29441" w:author="Ross Norsworthy" w:date="2020-03-20T02:20:00Z">
        <w:r w:rsidRPr="00A013FD">
          <w:rPr>
            <w:lang w:eastAsia="ja-JP"/>
          </w:rPr>
          <w:t xml:space="preserve">Channels 2024, 2084, 2025 and 2085 are shared between 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As an initial configuration for resource sharing, the controlling shore stations should adopt a static assignment in time and frequency. </w:t>
        </w:r>
      </w:ins>
    </w:p>
    <w:p w14:paraId="12848C8B" w14:textId="21847E80" w:rsidR="00230493" w:rsidRPr="00197290" w:rsidRDefault="00230493" w:rsidP="00230493">
      <w:pPr>
        <w:spacing w:after="120"/>
        <w:rPr>
          <w:ins w:id="29442" w:author="2092 CG" w:date="2020-10-28T14:29:00Z"/>
          <w:lang w:eastAsia="ja-JP"/>
        </w:rPr>
      </w:pPr>
      <w:ins w:id="29443" w:author="2092 CG" w:date="2020-10-28T14:29:00Z">
        <w:r w:rsidRPr="005F72EC">
          <w:rPr>
            <w:lang w:eastAsia="ja-JP"/>
          </w:rPr>
          <w:t xml:space="preserve">A VDES unit receiving conflicting bulletin boards for the same service area must maintain the bulletin board it was already using until it exits the conflicting service area. Upon exiting the conflicting service are, it can start using the different bulletin board received for the remainder of the area. An example of the desired behaviour is given in figure </w:t>
        </w:r>
      </w:ins>
      <w:ins w:id="29444" w:author="USA Editor 2021" w:date="2021-01-13T16:39:00Z">
        <w:r w:rsidR="008220B5" w:rsidRPr="00B92599">
          <w:rPr>
            <w:highlight w:val="green"/>
            <w:lang w:eastAsia="ja-JP"/>
          </w:rPr>
          <w:t>68</w:t>
        </w:r>
      </w:ins>
      <w:ins w:id="29445" w:author="2092 CG" w:date="2020-10-28T14:29:00Z">
        <w:del w:id="29446" w:author="USA Editor 2021" w:date="2021-01-13T16:39:00Z">
          <w:r w:rsidRPr="00B92599" w:rsidDel="008220B5">
            <w:rPr>
              <w:highlight w:val="green"/>
              <w:lang w:eastAsia="ja-JP"/>
            </w:rPr>
            <w:delText>66</w:delText>
          </w:r>
        </w:del>
        <w:r w:rsidRPr="005F72EC">
          <w:rPr>
            <w:lang w:eastAsia="ja-JP"/>
          </w:rPr>
          <w:t xml:space="preserve"> below.</w:t>
        </w:r>
      </w:ins>
    </w:p>
    <w:p w14:paraId="021072E3" w14:textId="5D5BBE6E" w:rsidR="00230493" w:rsidRPr="005F72EC" w:rsidRDefault="00230493" w:rsidP="000A3F4B">
      <w:pPr>
        <w:pStyle w:val="FigureNo"/>
        <w:rPr>
          <w:ins w:id="29447" w:author="2092 CG" w:date="2020-10-28T14:29:00Z"/>
          <w:lang w:val="en-US"/>
        </w:rPr>
      </w:pPr>
      <w:ins w:id="29448" w:author="2092 CG" w:date="2020-10-28T14:29:00Z">
        <w:r w:rsidRPr="005F72EC">
          <w:rPr>
            <w:lang w:val="en-US"/>
          </w:rPr>
          <w:t xml:space="preserve">Figure </w:t>
        </w:r>
      </w:ins>
      <w:ins w:id="29449" w:author="USA Editor 2021" w:date="2021-01-13T16:39:00Z">
        <w:r w:rsidR="008220B5">
          <w:rPr>
            <w:lang w:val="en-US"/>
          </w:rPr>
          <w:t>68</w:t>
        </w:r>
      </w:ins>
      <w:ins w:id="29450" w:author="2092 CG" w:date="2020-10-28T14:29:00Z">
        <w:del w:id="29451" w:author="USA Editor 2021" w:date="2021-01-13T16:39:00Z">
          <w:r w:rsidRPr="005F72EC" w:rsidDel="008220B5">
            <w:rPr>
              <w:lang w:val="en-US"/>
            </w:rPr>
            <w:delText>66</w:delText>
          </w:r>
        </w:del>
      </w:ins>
    </w:p>
    <w:p w14:paraId="4C141F65" w14:textId="77777777" w:rsidR="00230493" w:rsidRPr="00197290" w:rsidRDefault="00230493" w:rsidP="00230493">
      <w:pPr>
        <w:pStyle w:val="Figuretitle"/>
        <w:rPr>
          <w:ins w:id="29452" w:author="2092 CG" w:date="2020-10-28T14:29:00Z"/>
          <w:lang w:val="en-US"/>
        </w:rPr>
      </w:pPr>
      <w:ins w:id="29453" w:author="2092 CG" w:date="2020-10-28T14:29:00Z">
        <w:r w:rsidRPr="005F72EC">
          <w:rPr>
            <w:lang w:val="en-US"/>
          </w:rPr>
          <w:t xml:space="preserve"> Expected behavior of VDES units in conflicting service areas</w:t>
        </w:r>
      </w:ins>
    </w:p>
    <w:p w14:paraId="3B05309F" w14:textId="77777777" w:rsidR="00230493" w:rsidRPr="00A013FD" w:rsidRDefault="00230493" w:rsidP="005F72EC">
      <w:pPr>
        <w:spacing w:after="120"/>
        <w:jc w:val="center"/>
        <w:rPr>
          <w:ins w:id="29454" w:author="Ross Norsworthy" w:date="2020-03-20T02:20:00Z"/>
          <w:lang w:eastAsia="ja-JP"/>
        </w:rPr>
      </w:pPr>
      <w:ins w:id="29455" w:author="2092 CG" w:date="2020-10-28T14:29:00Z">
        <w:r w:rsidRPr="005F72EC">
          <w:rPr>
            <w:noProof/>
            <w:highlight w:val="lightGray"/>
            <w:lang w:val="fr-CA" w:eastAsia="fr-CA"/>
          </w:rPr>
          <w:drawing>
            <wp:inline distT="0" distB="0" distL="0" distR="0" wp14:anchorId="118F6560" wp14:editId="4530C747">
              <wp:extent cx="3250824" cy="1783080"/>
              <wp:effectExtent l="0" t="0" r="6985" b="762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flicting service areas.gif"/>
                      <pic:cNvPicPr/>
                    </pic:nvPicPr>
                    <pic:blipFill>
                      <a:blip r:embed="rId129">
                        <a:extLst>
                          <a:ext uri="{28A0092B-C50C-407E-A947-70E740481C1C}">
                            <a14:useLocalDpi xmlns:a14="http://schemas.microsoft.com/office/drawing/2010/main" val="0"/>
                          </a:ext>
                        </a:extLst>
                      </a:blip>
                      <a:stretch>
                        <a:fillRect/>
                      </a:stretch>
                    </pic:blipFill>
                    <pic:spPr>
                      <a:xfrm>
                        <a:off x="0" y="0"/>
                        <a:ext cx="3258761" cy="1787433"/>
                      </a:xfrm>
                      <a:prstGeom prst="rect">
                        <a:avLst/>
                      </a:prstGeom>
                    </pic:spPr>
                  </pic:pic>
                </a:graphicData>
              </a:graphic>
            </wp:inline>
          </w:drawing>
        </w:r>
      </w:ins>
    </w:p>
    <w:p w14:paraId="512726D1" w14:textId="6DDAAC75" w:rsidR="00A013FD" w:rsidRPr="00A013FD" w:rsidRDefault="00707CE7" w:rsidP="00A32F30">
      <w:pPr>
        <w:pStyle w:val="Heading1"/>
        <w:rPr>
          <w:ins w:id="29456" w:author="Ross Norsworthy" w:date="2020-03-20T02:20:00Z"/>
          <w:rFonts w:eastAsiaTheme="minorHAnsi"/>
          <w:lang w:eastAsia="ja-JP"/>
        </w:rPr>
      </w:pPr>
      <w:bookmarkStart w:id="29457" w:name="_Toc35546082"/>
      <w:ins w:id="29458" w:author="Song, Xiaojing" w:date="2020-08-24T07:26:00Z">
        <w:del w:id="29459" w:author="USA Editor 2021" w:date="2021-01-06T09:44:00Z">
          <w:r w:rsidRPr="005F72EC" w:rsidDel="005F72EC">
            <w:rPr>
              <w:rFonts w:eastAsiaTheme="minorHAnsi"/>
              <w:highlight w:val="green"/>
              <w:lang w:eastAsia="ja-JP"/>
            </w:rPr>
            <w:delText>E</w:delText>
          </w:r>
          <w:r w:rsidDel="005F72EC">
            <w:rPr>
              <w:rFonts w:eastAsiaTheme="minorHAnsi"/>
              <w:lang w:eastAsia="ja-JP"/>
            </w:rPr>
            <w:delText xml:space="preserve"> </w:delText>
          </w:r>
        </w:del>
      </w:ins>
      <w:ins w:id="29460" w:author="Song, Xiaojing" w:date="2020-08-24T16:14:00Z">
        <w:r w:rsidR="00896AB3">
          <w:rPr>
            <w:rFonts w:eastAsiaTheme="minorHAnsi"/>
            <w:lang w:eastAsia="ja-JP"/>
          </w:rPr>
          <w:t>4</w:t>
        </w:r>
      </w:ins>
      <w:ins w:id="29461" w:author="Song, Xiaojing" w:date="2020-08-24T07:26:00Z">
        <w:r>
          <w:rPr>
            <w:rFonts w:eastAsiaTheme="minorHAnsi"/>
            <w:lang w:eastAsia="ja-JP"/>
          </w:rPr>
          <w:tab/>
        </w:r>
      </w:ins>
      <w:ins w:id="29462" w:author="Ross Norsworthy" w:date="2020-03-20T02:20:00Z">
        <w:r w:rsidR="00A32F30" w:rsidRPr="00A32F30">
          <w:rPr>
            <w:rFonts w:eastAsiaTheme="minorHAnsi"/>
          </w:rPr>
          <w:t>V</w:t>
        </w:r>
        <w:r w:rsidR="00A013FD" w:rsidRPr="00A013FD">
          <w:rPr>
            <w:rFonts w:eastAsiaTheme="minorHAnsi"/>
            <w:lang w:eastAsia="ja-JP"/>
          </w:rPr>
          <w:t>DE-TER and VDE-SAT resource sharing</w:t>
        </w:r>
        <w:bookmarkEnd w:id="29457"/>
      </w:ins>
    </w:p>
    <w:p w14:paraId="6608FEB5" w14:textId="01E5F379" w:rsidR="00A013FD" w:rsidRPr="00A013FD" w:rsidRDefault="00A013FD" w:rsidP="00A013FD">
      <w:pPr>
        <w:spacing w:after="120"/>
        <w:rPr>
          <w:ins w:id="29463" w:author="Ross Norsworthy" w:date="2020-03-20T02:20:00Z"/>
          <w:szCs w:val="24"/>
          <w:lang w:eastAsia="ja-JP"/>
        </w:rPr>
      </w:pPr>
      <w:ins w:id="29464" w:author="Ross Norsworthy" w:date="2020-03-20T02:20:00Z">
        <w:r w:rsidRPr="00A013FD">
          <w:rPr>
            <w:szCs w:val="24"/>
            <w:lang w:eastAsia="ja-JP"/>
          </w:rPr>
          <w:t xml:space="preserve">Shore stations utilize the terrestrial bulletin board (TBB), as described in Annex </w:t>
        </w:r>
        <w:del w:id="29465" w:author="USA Editor 2021" w:date="2021-01-06T09:44:00Z">
          <w:r w:rsidRPr="005F72EC" w:rsidDel="005F72EC">
            <w:rPr>
              <w:szCs w:val="24"/>
              <w:highlight w:val="green"/>
              <w:lang w:eastAsia="ja-JP"/>
              <w:rPrChange w:id="29466" w:author="USA Editor 2021" w:date="2021-01-06T09:44:00Z">
                <w:rPr>
                  <w:szCs w:val="24"/>
                  <w:lang w:eastAsia="ja-JP"/>
                </w:rPr>
              </w:rPrChange>
            </w:rPr>
            <w:delText>C</w:delText>
          </w:r>
        </w:del>
      </w:ins>
      <w:ins w:id="29467" w:author="USA Editor 2021" w:date="2021-01-06T09:44:00Z">
        <w:r w:rsidR="005F72EC" w:rsidRPr="005F72EC">
          <w:rPr>
            <w:szCs w:val="24"/>
            <w:highlight w:val="green"/>
            <w:lang w:eastAsia="ja-JP"/>
            <w:rPrChange w:id="29468" w:author="USA Editor 2021" w:date="2021-01-06T09:44:00Z">
              <w:rPr>
                <w:szCs w:val="24"/>
                <w:lang w:eastAsia="ja-JP"/>
              </w:rPr>
            </w:rPrChange>
          </w:rPr>
          <w:t>4</w:t>
        </w:r>
      </w:ins>
      <w:ins w:id="29469" w:author="Ross Norsworthy" w:date="2020-03-20T02:20:00Z">
        <w:r w:rsidRPr="00A013FD">
          <w:rPr>
            <w:szCs w:val="24"/>
            <w:lang w:eastAsia="ja-JP"/>
          </w:rPr>
          <w:t xml:space="preserve">, to coordinate the resource assignment within the control area. There are dedicated time slots and frequency bands for TBB that are reserved to communicate the required information to each vessel in the control area of a shore station. The frequency bands and time slots that are assigned to the TBB should not be used for VDE-SAT communications. </w:t>
        </w:r>
      </w:ins>
    </w:p>
    <w:p w14:paraId="02205D58" w14:textId="16942F01" w:rsidR="00A013FD" w:rsidRPr="00A013FD" w:rsidRDefault="00A013FD" w:rsidP="00A013FD">
      <w:pPr>
        <w:spacing w:after="120"/>
        <w:rPr>
          <w:ins w:id="29470" w:author="Ross Norsworthy" w:date="2020-03-20T02:20:00Z"/>
          <w:szCs w:val="24"/>
          <w:lang w:eastAsia="ja-JP"/>
        </w:rPr>
      </w:pPr>
      <w:ins w:id="29471" w:author="Ross Norsworthy" w:date="2020-03-20T02:20:00Z">
        <w:r w:rsidRPr="00A013FD">
          <w:rPr>
            <w:szCs w:val="24"/>
            <w:lang w:eastAsia="ja-JP"/>
          </w:rPr>
          <w:t xml:space="preserve">Each satellite shall use satellite bulletin board SBB, as defined in Annex </w:t>
        </w:r>
        <w:del w:id="29472" w:author="USA Editor 2021" w:date="2021-01-06T09:45:00Z">
          <w:r w:rsidRPr="005F72EC" w:rsidDel="005F72EC">
            <w:rPr>
              <w:szCs w:val="24"/>
              <w:highlight w:val="green"/>
              <w:lang w:eastAsia="ja-JP"/>
              <w:rPrChange w:id="29473" w:author="USA Editor 2021" w:date="2021-01-06T09:45:00Z">
                <w:rPr>
                  <w:szCs w:val="24"/>
                  <w:lang w:eastAsia="ja-JP"/>
                </w:rPr>
              </w:rPrChange>
            </w:rPr>
            <w:delText>D</w:delText>
          </w:r>
        </w:del>
      </w:ins>
      <w:ins w:id="29474" w:author="USA Editor 2021" w:date="2021-01-06T09:45:00Z">
        <w:r w:rsidR="005F72EC" w:rsidRPr="005F72EC">
          <w:rPr>
            <w:szCs w:val="24"/>
            <w:highlight w:val="green"/>
            <w:lang w:eastAsia="ja-JP"/>
            <w:rPrChange w:id="29475" w:author="USA Editor 2021" w:date="2021-01-06T09:45:00Z">
              <w:rPr>
                <w:szCs w:val="24"/>
                <w:lang w:eastAsia="ja-JP"/>
              </w:rPr>
            </w:rPrChange>
          </w:rPr>
          <w:t>5</w:t>
        </w:r>
      </w:ins>
      <w:ins w:id="29476" w:author="Ross Norsworthy" w:date="2020-03-20T02:20:00Z">
        <w:r w:rsidRPr="00A013FD">
          <w:rPr>
            <w:szCs w:val="24"/>
            <w:lang w:eastAsia="ja-JP"/>
          </w:rPr>
          <w:t xml:space="preserve">, to communicate the VDE-SAT resource assignments, both for downlink and uplink, to vessels in the coverage area. There are dedicated slots and frequency bands for the SBB that are reserved to communicate the required information to each vessel in the field of view of a satellite. </w:t>
        </w:r>
      </w:ins>
    </w:p>
    <w:p w14:paraId="2EA9A88D" w14:textId="77777777" w:rsidR="00A013FD" w:rsidRPr="00A013FD" w:rsidRDefault="00A013FD" w:rsidP="00A013FD">
      <w:pPr>
        <w:spacing w:after="120"/>
        <w:rPr>
          <w:ins w:id="29477" w:author="Ross Norsworthy" w:date="2020-03-20T02:20:00Z"/>
          <w:szCs w:val="24"/>
          <w:lang w:eastAsia="ja-JP"/>
        </w:rPr>
      </w:pPr>
      <w:ins w:id="29478" w:author="Ross Norsworthy" w:date="2020-03-20T02:20:00Z">
        <w:r w:rsidRPr="00A013FD">
          <w:rPr>
            <w:szCs w:val="24"/>
            <w:lang w:eastAsia="ja-JP"/>
          </w:rPr>
          <w:t>Within the service area of a VDE-TER shore station the resource assignments provided in the TBB from that VDE-TER shore station shall be respected and given priority over the resource assignments provided in the SBB from a VDE-SAT satellite.</w:t>
        </w:r>
      </w:ins>
      <w:ins w:id="29479" w:author="Ross Norsworthy" w:date="2020-03-20T11:16:00Z">
        <w:r w:rsidRPr="00A013FD">
          <w:rPr>
            <w:szCs w:val="24"/>
            <w:lang w:eastAsia="ja-JP"/>
          </w:rPr>
          <w:t xml:space="preserve"> </w:t>
        </w:r>
      </w:ins>
      <w:ins w:id="29480" w:author="Ross Norsworthy" w:date="2020-03-20T11:15:00Z">
        <w:r w:rsidRPr="00A013FD">
          <w:rPr>
            <w:szCs w:val="24"/>
            <w:lang w:eastAsia="ja-JP"/>
          </w:rPr>
          <w:t>W</w:t>
        </w:r>
      </w:ins>
      <w:ins w:id="29481" w:author="Ross Norsworthy" w:date="2020-03-20T02:20:00Z">
        <w:r w:rsidRPr="00A013FD">
          <w:rPr>
            <w:szCs w:val="24"/>
            <w:lang w:eastAsia="ja-JP"/>
          </w:rPr>
          <w:t>hen VDE-SAT uplink transmissions occur, care must be taken to respect the VDE-TER transmission and reception as the higher priority.</w:t>
        </w:r>
      </w:ins>
    </w:p>
    <w:p w14:paraId="3DB3E9D0" w14:textId="77777777" w:rsidR="00A013FD" w:rsidRPr="00A013FD" w:rsidRDefault="00A013FD" w:rsidP="00A013FD">
      <w:pPr>
        <w:spacing w:after="120"/>
        <w:rPr>
          <w:ins w:id="29482" w:author="Ross Norsworthy" w:date="2020-03-20T02:20:00Z"/>
          <w:szCs w:val="24"/>
          <w:lang w:eastAsia="ja-JP"/>
        </w:rPr>
      </w:pPr>
      <w:ins w:id="29483" w:author="Ross Norsworthy" w:date="2020-03-20T02:20:00Z">
        <w:r w:rsidRPr="00A013FD">
          <w:rPr>
            <w:szCs w:val="24"/>
            <w:lang w:eastAsia="ja-JP"/>
          </w:rPr>
          <w:t>The channels 1026, 1086, 2026 and 2086 are identified to VDE-SAT communications</w:t>
        </w:r>
      </w:ins>
      <w:ins w:id="29484" w:author="Ross Norsworthy" w:date="2020-03-20T11:17:00Z">
        <w:r w:rsidRPr="00A013FD">
          <w:rPr>
            <w:szCs w:val="24"/>
            <w:lang w:eastAsia="ja-JP"/>
          </w:rPr>
          <w:t xml:space="preserve">, </w:t>
        </w:r>
      </w:ins>
      <w:ins w:id="29485" w:author="Ross Norsworthy" w:date="2020-03-20T11:21:00Z">
        <w:r w:rsidRPr="00A013FD">
          <w:rPr>
            <w:szCs w:val="24"/>
            <w:lang w:eastAsia="ja-JP"/>
          </w:rPr>
          <w:t>and are</w:t>
        </w:r>
      </w:ins>
      <w:ins w:id="29486" w:author="Ross Norsworthy" w:date="2020-03-20T11:17:00Z">
        <w:r w:rsidRPr="00A013FD">
          <w:rPr>
            <w:szCs w:val="24"/>
            <w:lang w:eastAsia="ja-JP"/>
          </w:rPr>
          <w:t xml:space="preserve"> managed by the SBB</w:t>
        </w:r>
      </w:ins>
      <w:ins w:id="29487" w:author="Ross Norsworthy" w:date="2020-03-20T02:20:00Z">
        <w:r w:rsidRPr="00A013FD">
          <w:rPr>
            <w:szCs w:val="24"/>
            <w:lang w:eastAsia="ja-JP"/>
          </w:rPr>
          <w:t xml:space="preserve">. These channels are not used for VDE-TER communications. </w:t>
        </w:r>
        <w:r w:rsidRPr="00A013FD">
          <w:rPr>
            <w:szCs w:val="24"/>
          </w:rPr>
          <w:t>Therefore, on these channels no resources are shared between VDE-TER and VDE-SAT and no sharing scheme is required.</w:t>
        </w:r>
        <w:r w:rsidRPr="00A013FD">
          <w:rPr>
            <w:szCs w:val="24"/>
            <w:lang w:eastAsia="ja-JP"/>
          </w:rPr>
          <w:t xml:space="preserve"> </w:t>
        </w:r>
      </w:ins>
    </w:p>
    <w:p w14:paraId="3A1DB112" w14:textId="29CE384F" w:rsidR="00A013FD" w:rsidRPr="00A013FD" w:rsidRDefault="00A013FD" w:rsidP="00A013FD">
      <w:pPr>
        <w:spacing w:after="120"/>
        <w:rPr>
          <w:ins w:id="29488" w:author="Ross Norsworthy" w:date="2020-03-20T02:20:00Z"/>
          <w:szCs w:val="24"/>
          <w:lang w:eastAsia="ja-JP"/>
        </w:rPr>
      </w:pPr>
      <w:ins w:id="29489" w:author="Ross Norsworthy" w:date="2020-03-20T02:20:00Z">
        <w:r w:rsidRPr="00A013FD">
          <w:rPr>
            <w:szCs w:val="24"/>
            <w:lang w:eastAsia="ja-JP"/>
          </w:rPr>
          <w:t>The channels 1024, 1084, 1025, 1085, 2024, 2084, 2025 and 2085 are identified for VDE-TER and VDE-SAT communications. With respect to ship stations within VDE-TER shore station coverage, the use of these channels should not cause harmful interference to VDE-TER operation</w:t>
        </w:r>
      </w:ins>
      <w:ins w:id="29490" w:author="Ross Norsworthy" w:date="2020-03-20T11:19:00Z">
        <w:r w:rsidRPr="00A013FD">
          <w:rPr>
            <w:szCs w:val="24"/>
            <w:lang w:eastAsia="ja-JP"/>
          </w:rPr>
          <w:t xml:space="preserve">, as described in </w:t>
        </w:r>
      </w:ins>
      <w:ins w:id="29491" w:author="Ross Norsworthy" w:date="2020-03-20T14:18:00Z">
        <w:del w:id="29492" w:author="USA Editor 2021" w:date="2021-01-06T09:48:00Z">
          <w:r w:rsidRPr="005F72EC" w:rsidDel="005F72EC">
            <w:rPr>
              <w:szCs w:val="24"/>
              <w:highlight w:val="green"/>
              <w:lang w:eastAsia="ja-JP"/>
              <w:rPrChange w:id="29493" w:author="USA Editor 2021" w:date="2021-01-06T09:48:00Z">
                <w:rPr>
                  <w:szCs w:val="24"/>
                  <w:lang w:eastAsia="ja-JP"/>
                </w:rPr>
              </w:rPrChange>
            </w:rPr>
            <w:delText>S</w:delText>
          </w:r>
        </w:del>
      </w:ins>
      <w:ins w:id="29494" w:author="Ross Norsworthy" w:date="2020-03-20T11:19:00Z">
        <w:del w:id="29495" w:author="USA Editor 2021" w:date="2021-01-06T09:48:00Z">
          <w:r w:rsidRPr="005F72EC" w:rsidDel="005F72EC">
            <w:rPr>
              <w:szCs w:val="24"/>
              <w:highlight w:val="green"/>
              <w:lang w:eastAsia="ja-JP"/>
              <w:rPrChange w:id="29496" w:author="USA Editor 2021" w:date="2021-01-06T09:48:00Z">
                <w:rPr>
                  <w:szCs w:val="24"/>
                  <w:lang w:eastAsia="ja-JP"/>
                </w:rPr>
              </w:rPrChange>
            </w:rPr>
            <w:delText>ection</w:delText>
          </w:r>
        </w:del>
      </w:ins>
      <w:ins w:id="29497" w:author="USA Editor 2021" w:date="2021-01-06T09:48:00Z">
        <w:r w:rsidR="005F72EC" w:rsidRPr="005F72EC">
          <w:rPr>
            <w:sz w:val="20"/>
            <w:highlight w:val="green"/>
          </w:rPr>
          <w:t>§</w:t>
        </w:r>
      </w:ins>
      <w:ins w:id="29498" w:author="Ross Norsworthy" w:date="2020-03-20T11:19:00Z">
        <w:r w:rsidRPr="00140F27">
          <w:rPr>
            <w:szCs w:val="24"/>
            <w:highlight w:val="green"/>
            <w:lang w:eastAsia="ja-JP"/>
          </w:rPr>
          <w:t xml:space="preserve"> </w:t>
        </w:r>
      </w:ins>
      <w:ins w:id="29499" w:author="Ross Norsworthy" w:date="2020-03-20T16:51:00Z">
        <w:del w:id="29500" w:author="USA Editor 2021" w:date="2021-01-06T09:48:00Z">
          <w:r w:rsidRPr="00140F27" w:rsidDel="005F72EC">
            <w:rPr>
              <w:szCs w:val="24"/>
              <w:highlight w:val="green"/>
              <w:lang w:eastAsia="ja-JP"/>
            </w:rPr>
            <w:delText>3</w:delText>
          </w:r>
        </w:del>
      </w:ins>
      <w:ins w:id="29501" w:author="USA Editor 2021" w:date="2021-01-06T09:48:00Z">
        <w:r w:rsidR="005F72EC" w:rsidRPr="00140F27">
          <w:rPr>
            <w:szCs w:val="24"/>
            <w:highlight w:val="green"/>
            <w:lang w:eastAsia="ja-JP"/>
          </w:rPr>
          <w:t>2</w:t>
        </w:r>
      </w:ins>
      <w:ins w:id="29502" w:author="Ross Norsworthy" w:date="2020-03-20T16:51:00Z">
        <w:r w:rsidRPr="00140F27">
          <w:rPr>
            <w:szCs w:val="24"/>
            <w:highlight w:val="green"/>
            <w:lang w:eastAsia="ja-JP"/>
          </w:rPr>
          <w:t>.1</w:t>
        </w:r>
      </w:ins>
      <w:ins w:id="29503" w:author="USA Editor 2021" w:date="2021-01-06T09:48:00Z">
        <w:r w:rsidR="005F72EC" w:rsidRPr="00140F27">
          <w:rPr>
            <w:szCs w:val="24"/>
            <w:highlight w:val="green"/>
            <w:lang w:eastAsia="ja-JP"/>
          </w:rPr>
          <w:t>, Annex 1</w:t>
        </w:r>
      </w:ins>
      <w:ins w:id="29504" w:author="Ross Norsworthy" w:date="2020-03-20T11:19:00Z">
        <w:r w:rsidRPr="00A013FD">
          <w:rPr>
            <w:szCs w:val="24"/>
            <w:lang w:eastAsia="ja-JP"/>
          </w:rPr>
          <w:t>.</w:t>
        </w:r>
      </w:ins>
      <w:ins w:id="29505" w:author="Ross Norsworthy" w:date="2020-03-20T02:20:00Z">
        <w:r w:rsidRPr="00A013FD">
          <w:rPr>
            <w:szCs w:val="24"/>
            <w:lang w:eastAsia="ja-JP"/>
          </w:rPr>
          <w:t xml:space="preserve"> </w:t>
        </w:r>
      </w:ins>
    </w:p>
    <w:p w14:paraId="201ED795" w14:textId="05BC9D53" w:rsidR="00A013FD" w:rsidRPr="00A013FD" w:rsidRDefault="00A013FD" w:rsidP="00A013FD">
      <w:pPr>
        <w:spacing w:after="120"/>
        <w:rPr>
          <w:ins w:id="29506" w:author="Ross Norsworthy" w:date="2020-03-20T02:20:00Z"/>
          <w:szCs w:val="24"/>
          <w:lang w:eastAsia="ja-JP"/>
        </w:rPr>
      </w:pPr>
      <w:ins w:id="29507" w:author="Ross Norsworthy" w:date="2020-03-20T02:20:00Z">
        <w:r w:rsidRPr="00A013FD">
          <w:rPr>
            <w:szCs w:val="24"/>
            <w:lang w:eastAsia="ja-JP"/>
          </w:rPr>
          <w:t xml:space="preserve">For areas not controlled by a VDE-TER shore station, VDE-TER ship-to-ship communications should be according to the default TBB. VDE-SAT communications on the channels 1024, 1084, 1025, 1085, 2024, 2084, 2025 and 2085 is managed by the SBB, and should not cause harmful interference to VDE-TER operation, as described in </w:t>
        </w:r>
      </w:ins>
      <w:ins w:id="29508" w:author="Ross Norsworthy" w:date="2020-03-20T14:19:00Z">
        <w:del w:id="29509" w:author="USA Editor 2021" w:date="2021-01-06T09:49:00Z">
          <w:r w:rsidRPr="00140F27" w:rsidDel="00140F27">
            <w:rPr>
              <w:szCs w:val="24"/>
              <w:highlight w:val="green"/>
              <w:lang w:eastAsia="ja-JP"/>
              <w:rPrChange w:id="29510" w:author="USA Editor 2021" w:date="2021-01-06T09:49:00Z">
                <w:rPr>
                  <w:szCs w:val="24"/>
                  <w:lang w:eastAsia="ja-JP"/>
                </w:rPr>
              </w:rPrChange>
            </w:rPr>
            <w:delText>Section</w:delText>
          </w:r>
        </w:del>
      </w:ins>
      <w:ins w:id="29511" w:author="USA Editor 2021" w:date="2021-01-06T09:49:00Z">
        <w:r w:rsidR="00140F27" w:rsidRPr="00140F27">
          <w:rPr>
            <w:sz w:val="20"/>
            <w:highlight w:val="green"/>
          </w:rPr>
          <w:t>§</w:t>
        </w:r>
      </w:ins>
      <w:ins w:id="29512" w:author="Ross Norsworthy" w:date="2020-03-20T14:19:00Z">
        <w:r w:rsidRPr="00140F27">
          <w:rPr>
            <w:szCs w:val="24"/>
            <w:highlight w:val="green"/>
            <w:lang w:eastAsia="ja-JP"/>
          </w:rPr>
          <w:t xml:space="preserve"> </w:t>
        </w:r>
      </w:ins>
      <w:ins w:id="29513" w:author="Ross Norsworthy" w:date="2020-03-20T16:51:00Z">
        <w:del w:id="29514" w:author="USA Editor 2021" w:date="2021-01-06T09:49:00Z">
          <w:r w:rsidRPr="00140F27" w:rsidDel="00140F27">
            <w:rPr>
              <w:szCs w:val="24"/>
              <w:highlight w:val="green"/>
              <w:lang w:eastAsia="ja-JP"/>
            </w:rPr>
            <w:delText>3</w:delText>
          </w:r>
        </w:del>
      </w:ins>
      <w:ins w:id="29515" w:author="USA Editor 2021" w:date="2021-01-06T09:49:00Z">
        <w:r w:rsidR="00140F27" w:rsidRPr="00140F27">
          <w:rPr>
            <w:szCs w:val="24"/>
            <w:highlight w:val="green"/>
            <w:lang w:eastAsia="ja-JP"/>
          </w:rPr>
          <w:t>2</w:t>
        </w:r>
      </w:ins>
      <w:ins w:id="29516" w:author="Ross Norsworthy" w:date="2020-03-20T16:51:00Z">
        <w:r w:rsidRPr="00140F27">
          <w:rPr>
            <w:szCs w:val="24"/>
            <w:highlight w:val="green"/>
            <w:lang w:eastAsia="ja-JP"/>
          </w:rPr>
          <w:t>.1</w:t>
        </w:r>
      </w:ins>
      <w:ins w:id="29517" w:author="USA Editor 2021" w:date="2021-01-06T09:49:00Z">
        <w:r w:rsidR="00140F27" w:rsidRPr="00140F27">
          <w:rPr>
            <w:szCs w:val="24"/>
            <w:highlight w:val="green"/>
            <w:lang w:eastAsia="ja-JP"/>
          </w:rPr>
          <w:t>, Annex 1</w:t>
        </w:r>
      </w:ins>
      <w:ins w:id="29518" w:author="Ross Norsworthy" w:date="2020-03-20T02:20:00Z">
        <w:r w:rsidRPr="00A013FD">
          <w:rPr>
            <w:szCs w:val="24"/>
            <w:lang w:eastAsia="ja-JP"/>
          </w:rPr>
          <w:t xml:space="preserve">. </w:t>
        </w:r>
      </w:ins>
    </w:p>
    <w:p w14:paraId="5A413303" w14:textId="123F70C0" w:rsidR="00A013FD" w:rsidRPr="00A013FD" w:rsidRDefault="009030B4" w:rsidP="00664FDB">
      <w:pPr>
        <w:pStyle w:val="Heading1"/>
        <w:rPr>
          <w:ins w:id="29519" w:author="Ross Norsworthy" w:date="2020-03-20T02:20:00Z"/>
          <w:rFonts w:eastAsiaTheme="minorHAnsi"/>
          <w:lang w:eastAsia="ja-JP"/>
        </w:rPr>
      </w:pPr>
      <w:bookmarkStart w:id="29520" w:name="_Toc35546085"/>
      <w:bookmarkStart w:id="29521" w:name="_Toc35546084"/>
      <w:bookmarkStart w:id="29522" w:name="_Toc35546083"/>
      <w:bookmarkStart w:id="29523" w:name="_Toc35546086"/>
      <w:bookmarkStart w:id="29524" w:name="_Toc35546087"/>
      <w:bookmarkStart w:id="29525" w:name="_Toc35546088"/>
      <w:bookmarkStart w:id="29526" w:name="_Toc35546089"/>
      <w:bookmarkStart w:id="29527" w:name="_Toc35546090"/>
      <w:bookmarkStart w:id="29528" w:name="_Toc35546091"/>
      <w:bookmarkStart w:id="29529" w:name="_Toc35546092"/>
      <w:bookmarkStart w:id="29530" w:name="_Toc35546093"/>
      <w:bookmarkStart w:id="29531" w:name="_Toc35546094"/>
      <w:bookmarkStart w:id="29532" w:name="_Toc35546095"/>
      <w:bookmarkStart w:id="29533" w:name="_Toc35546096"/>
      <w:bookmarkStart w:id="29534" w:name="_Toc35546097"/>
      <w:bookmarkStart w:id="29535" w:name="_Toc35546098"/>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ins w:id="29536" w:author="Song, Xiaojing" w:date="2020-08-24T07:27:00Z">
        <w:del w:id="29537" w:author="USA Editor 2021" w:date="2021-01-06T09:49:00Z">
          <w:r w:rsidRPr="00140F27" w:rsidDel="00140F27">
            <w:rPr>
              <w:rFonts w:eastAsiaTheme="minorHAnsi"/>
              <w:highlight w:val="green"/>
              <w:lang w:eastAsia="ja-JP"/>
            </w:rPr>
            <w:delText>E</w:delText>
          </w:r>
          <w:r w:rsidDel="00140F27">
            <w:rPr>
              <w:rFonts w:eastAsiaTheme="minorHAnsi"/>
              <w:lang w:eastAsia="ja-JP"/>
            </w:rPr>
            <w:delText xml:space="preserve"> </w:delText>
          </w:r>
        </w:del>
      </w:ins>
      <w:ins w:id="29538" w:author="Song, Xiaojing" w:date="2020-08-24T16:14:00Z">
        <w:r w:rsidR="00896AB3">
          <w:rPr>
            <w:rFonts w:eastAsiaTheme="minorHAnsi"/>
            <w:lang w:eastAsia="ja-JP"/>
          </w:rPr>
          <w:t>5</w:t>
        </w:r>
      </w:ins>
      <w:ins w:id="29539" w:author="Song, Xiaojing" w:date="2020-08-24T07:27:00Z">
        <w:r>
          <w:rPr>
            <w:rFonts w:eastAsiaTheme="minorHAnsi"/>
            <w:lang w:eastAsia="ja-JP"/>
          </w:rPr>
          <w:tab/>
        </w:r>
      </w:ins>
      <w:ins w:id="29540" w:author="Ross Norsworthy" w:date="2020-03-20T02:20:00Z">
        <w:r w:rsidR="00A013FD" w:rsidRPr="00A013FD">
          <w:rPr>
            <w:rFonts w:eastAsiaTheme="minorHAnsi"/>
            <w:lang w:eastAsia="ja-JP"/>
          </w:rPr>
          <w:t>Sharing between different VDE satellite systems</w:t>
        </w:r>
        <w:bookmarkEnd w:id="29535"/>
      </w:ins>
    </w:p>
    <w:p w14:paraId="124EE9A9" w14:textId="3A3847ED" w:rsidR="00A013FD" w:rsidRPr="00A013FD" w:rsidRDefault="00A013FD" w:rsidP="00A013FD">
      <w:pPr>
        <w:spacing w:after="120"/>
        <w:rPr>
          <w:ins w:id="29541" w:author="Ross Norsworthy" w:date="2020-03-20T02:20:00Z"/>
        </w:rPr>
      </w:pPr>
      <w:ins w:id="29542" w:author="Ross Norsworthy" w:date="2020-03-20T02:20:00Z">
        <w:r w:rsidRPr="00A013FD">
          <w:t xml:space="preserve">The sharing between two or more satellite systems is coordinated between the satellite operators and organized through the bulletin board, delivered by satellites in VDE-SAT downlink bands, as described in Annexes </w:t>
        </w:r>
        <w:del w:id="29543" w:author="USA Editor 2021" w:date="2021-01-06T09:49:00Z">
          <w:r w:rsidRPr="00140F27" w:rsidDel="00140F27">
            <w:rPr>
              <w:highlight w:val="green"/>
              <w:rPrChange w:id="29544" w:author="USA Editor 2021" w:date="2021-01-06T09:50:00Z">
                <w:rPr/>
              </w:rPrChange>
            </w:rPr>
            <w:delText>A</w:delText>
          </w:r>
        </w:del>
      </w:ins>
      <w:ins w:id="29545" w:author="USA Editor 2021" w:date="2021-01-06T09:50:00Z">
        <w:r w:rsidR="00140F27" w:rsidRPr="00140F27">
          <w:rPr>
            <w:highlight w:val="green"/>
            <w:rPrChange w:id="29546" w:author="USA Editor 2021" w:date="2021-01-06T09:50:00Z">
              <w:rPr/>
            </w:rPrChange>
          </w:rPr>
          <w:t>2</w:t>
        </w:r>
      </w:ins>
      <w:ins w:id="29547" w:author="Ross Norsworthy" w:date="2020-03-20T02:20:00Z">
        <w:r w:rsidRPr="00A013FD">
          <w:t xml:space="preserve"> and </w:t>
        </w:r>
        <w:del w:id="29548" w:author="USA Editor 2021" w:date="2021-01-06T09:50:00Z">
          <w:r w:rsidRPr="00140F27" w:rsidDel="00140F27">
            <w:rPr>
              <w:highlight w:val="green"/>
              <w:rPrChange w:id="29549" w:author="USA Editor 2021" w:date="2021-01-06T09:50:00Z">
                <w:rPr/>
              </w:rPrChange>
            </w:rPr>
            <w:delText>D</w:delText>
          </w:r>
        </w:del>
      </w:ins>
      <w:ins w:id="29550" w:author="USA Editor 2021" w:date="2021-01-06T09:50:00Z">
        <w:r w:rsidR="00140F27" w:rsidRPr="00140F27">
          <w:rPr>
            <w:highlight w:val="green"/>
            <w:rPrChange w:id="29551" w:author="USA Editor 2021" w:date="2021-01-06T09:50:00Z">
              <w:rPr/>
            </w:rPrChange>
          </w:rPr>
          <w:t>5</w:t>
        </w:r>
      </w:ins>
      <w:ins w:id="29552" w:author="Ross Norsworthy" w:date="2020-03-20T02:20:00Z">
        <w:r w:rsidRPr="00A013FD">
          <w:t>. Ships use the satellite bulletin boards for channel and resource configuration.</w:t>
        </w:r>
      </w:ins>
    </w:p>
    <w:p w14:paraId="7866BDA0" w14:textId="665C0326" w:rsidR="00A013FD" w:rsidRPr="00A013FD" w:rsidRDefault="00A013FD" w:rsidP="00A013FD">
      <w:pPr>
        <w:spacing w:after="120"/>
        <w:rPr>
          <w:ins w:id="29553" w:author="Ross Norsworthy" w:date="2020-03-20T02:20:00Z"/>
          <w:lang w:eastAsia="ja-JP"/>
        </w:rPr>
      </w:pPr>
      <w:ins w:id="29554" w:author="Ross Norsworthy" w:date="2020-03-20T02:20:00Z">
        <w:r w:rsidRPr="00A013FD">
          <w:rPr>
            <w:lang w:eastAsia="ja-JP"/>
          </w:rPr>
          <w:t xml:space="preserve">The waveform used for the bulletin board should allow for detection of overlapping signals received from multiple satellites. The use of direct sequence spreading as defined in Annex </w:t>
        </w:r>
        <w:del w:id="29555" w:author="USA Editor 2021" w:date="2021-01-06T09:50:00Z">
          <w:r w:rsidRPr="00140F27" w:rsidDel="00140F27">
            <w:rPr>
              <w:highlight w:val="green"/>
              <w:lang w:eastAsia="ja-JP"/>
              <w:rPrChange w:id="29556" w:author="USA Editor 2021" w:date="2021-01-06T09:50:00Z">
                <w:rPr>
                  <w:lang w:eastAsia="ja-JP"/>
                </w:rPr>
              </w:rPrChange>
            </w:rPr>
            <w:delText>D</w:delText>
          </w:r>
        </w:del>
      </w:ins>
      <w:ins w:id="29557" w:author="USA Editor 2021" w:date="2021-01-06T09:50:00Z">
        <w:r w:rsidR="00140F27" w:rsidRPr="00140F27">
          <w:rPr>
            <w:highlight w:val="green"/>
            <w:lang w:eastAsia="ja-JP"/>
            <w:rPrChange w:id="29558" w:author="USA Editor 2021" w:date="2021-01-06T09:50:00Z">
              <w:rPr>
                <w:lang w:eastAsia="ja-JP"/>
              </w:rPr>
            </w:rPrChange>
          </w:rPr>
          <w:t>5</w:t>
        </w:r>
      </w:ins>
      <w:ins w:id="29559" w:author="Ross Norsworthy" w:date="2020-03-20T02:20:00Z">
        <w:r w:rsidRPr="00A013FD">
          <w:rPr>
            <w:lang w:eastAsia="ja-JP"/>
          </w:rPr>
          <w:t xml:space="preserve">, allows for detection of up to 4 overlapping satellite signals, depending on SAT-MCS. </w:t>
        </w:r>
      </w:ins>
    </w:p>
    <w:p w14:paraId="18859D09" w14:textId="77777777" w:rsidR="00A013FD" w:rsidRPr="00A013FD" w:rsidRDefault="00A013FD" w:rsidP="00A013FD">
      <w:pPr>
        <w:overflowPunct/>
        <w:autoSpaceDE/>
        <w:autoSpaceDN/>
        <w:adjustRightInd/>
        <w:spacing w:before="0"/>
        <w:textAlignment w:val="auto"/>
        <w:rPr>
          <w:ins w:id="29560" w:author="Ross Norsworthy" w:date="2020-03-20T11:20:00Z"/>
        </w:rPr>
      </w:pPr>
      <w:bookmarkStart w:id="29561" w:name="_Toc526892226"/>
      <w:bookmarkStart w:id="29562" w:name="_Toc526893158"/>
      <w:bookmarkStart w:id="29563" w:name="_Toc526893455"/>
      <w:bookmarkEnd w:id="29561"/>
      <w:bookmarkEnd w:id="29562"/>
      <w:bookmarkEnd w:id="29563"/>
      <w:ins w:id="29564" w:author="Ross Norsworthy" w:date="2020-03-20T11:20:00Z">
        <w:r w:rsidRPr="00A013FD">
          <w:br w:type="page"/>
        </w:r>
      </w:ins>
    </w:p>
    <w:bookmarkEnd w:id="29348"/>
    <w:p w14:paraId="58E62A20" w14:textId="77777777" w:rsidR="00A013FD" w:rsidRPr="00A013FD" w:rsidRDefault="00A013FD" w:rsidP="00A013FD">
      <w:pPr>
        <w:spacing w:after="120"/>
        <w:jc w:val="center"/>
        <w:rPr>
          <w:del w:id="29565" w:author="Johnny Schultz" w:date="2020-02-12T15:57:00Z"/>
        </w:rPr>
      </w:pPr>
      <w:del w:id="29566" w:author="Johnny Schultz" w:date="2020-02-12T15:57:00Z">
        <w:r w:rsidRPr="00A013FD">
          <w:delText>Annex 6</w:delText>
        </w:r>
        <w:r w:rsidRPr="00A013FD">
          <w:br/>
        </w:r>
        <w:r w:rsidRPr="00A013FD">
          <w:br/>
          <w:delText>Resource sharing method for VDES Terrestrial and Satellite Services</w:delText>
        </w:r>
      </w:del>
    </w:p>
    <w:p w14:paraId="10EAEEE3" w14:textId="77777777" w:rsidR="00A013FD" w:rsidRPr="00A013FD" w:rsidRDefault="00A013FD" w:rsidP="00A013FD">
      <w:pPr>
        <w:spacing w:after="120"/>
        <w:rPr>
          <w:del w:id="29567" w:author="Johnny Schultz" w:date="2020-02-12T15:57:00Z"/>
        </w:rPr>
      </w:pPr>
      <w:del w:id="29568" w:author="Johnny Schultz" w:date="2020-02-12T15:57:00Z">
        <w:r w:rsidRPr="00A013FD">
          <w:delText>1</w:delText>
        </w:r>
        <w:r w:rsidRPr="00A013FD">
          <w:tab/>
          <w:delText>Introduction</w:delText>
        </w:r>
      </w:del>
    </w:p>
    <w:p w14:paraId="1FDB251A" w14:textId="77777777" w:rsidR="00A013FD" w:rsidRPr="00A013FD" w:rsidRDefault="00A013FD" w:rsidP="00A013FD">
      <w:pPr>
        <w:spacing w:after="120"/>
        <w:rPr>
          <w:del w:id="29569" w:author="Johnny Schultz" w:date="2020-02-12T15:57:00Z"/>
        </w:rPr>
      </w:pPr>
      <w:del w:id="29570" w:author="Johnny Schultz" w:date="2020-02-12T15:57:00Z">
        <w:r w:rsidRPr="00A013FD">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 A6-1.</w:delText>
        </w:r>
      </w:del>
    </w:p>
    <w:p w14:paraId="352B177C" w14:textId="77777777" w:rsidR="00A013FD" w:rsidRPr="00A013FD" w:rsidRDefault="00A013FD" w:rsidP="00A013FD">
      <w:pPr>
        <w:spacing w:after="120"/>
        <w:rPr>
          <w:del w:id="29571" w:author="Johnny Schultz" w:date="2020-02-12T15:57:00Z"/>
        </w:rPr>
      </w:pPr>
      <w:del w:id="29572" w:author="Johnny Schultz" w:date="2020-02-12T15:57:00Z">
        <w:r w:rsidRPr="00A013FD">
          <w:delText>Figure A6-1</w:delText>
        </w:r>
      </w:del>
    </w:p>
    <w:p w14:paraId="5130BCFF" w14:textId="77777777" w:rsidR="00A013FD" w:rsidRPr="00A013FD" w:rsidRDefault="00A013FD" w:rsidP="00A013FD">
      <w:pPr>
        <w:spacing w:after="120"/>
        <w:rPr>
          <w:del w:id="29573" w:author="Johnny Schultz" w:date="2020-02-12T15:57:00Z"/>
        </w:rPr>
      </w:pPr>
      <w:del w:id="29574" w:author="Johnny Schultz" w:date="2020-02-12T15:57:00Z">
        <w:r w:rsidRPr="00A013FD">
          <w:delText>VDES spectrum allocation</w:delText>
        </w:r>
      </w:del>
    </w:p>
    <w:p w14:paraId="55CF7161" w14:textId="77777777" w:rsidR="00A013FD" w:rsidRPr="00A013FD" w:rsidRDefault="00A013FD" w:rsidP="00A013FD">
      <w:pPr>
        <w:spacing w:after="120"/>
        <w:rPr>
          <w:del w:id="29575" w:author="Johnny Schultz" w:date="2020-02-12T15:57:00Z"/>
        </w:rPr>
      </w:pPr>
      <w:del w:id="29576" w:author="Johnny Schultz" w:date="2020-02-12T15:57:00Z">
        <w:r w:rsidRPr="00A013FD">
          <w:rPr>
            <w:caps/>
            <w:noProof/>
            <w:sz w:val="18"/>
            <w:lang w:val="fr-CA" w:eastAsia="fr-CA"/>
          </w:rPr>
          <w:drawing>
            <wp:inline distT="0" distB="0" distL="0" distR="0" wp14:anchorId="7B59B97E" wp14:editId="3C2E1AA6">
              <wp:extent cx="6073140" cy="1576070"/>
              <wp:effectExtent l="0" t="0" r="381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6073140" cy="1576070"/>
                      </a:xfrm>
                      <a:prstGeom prst="rect">
                        <a:avLst/>
                      </a:prstGeom>
                      <a:noFill/>
                      <a:ln>
                        <a:noFill/>
                      </a:ln>
                    </pic:spPr>
                  </pic:pic>
                </a:graphicData>
              </a:graphic>
            </wp:inline>
          </w:drawing>
        </w:r>
      </w:del>
    </w:p>
    <w:p w14:paraId="123D81EA" w14:textId="77777777" w:rsidR="00A013FD" w:rsidRPr="00A013FD" w:rsidRDefault="00A013FD" w:rsidP="00A013FD">
      <w:pPr>
        <w:spacing w:after="120"/>
        <w:rPr>
          <w:del w:id="29577" w:author="Johnny Schultz" w:date="2020-02-12T15:57:00Z"/>
        </w:rPr>
      </w:pPr>
      <w:del w:id="29578" w:author="Johnny Schultz" w:date="2020-02-12T15:57:00Z">
        <w:r w:rsidRPr="00A013FD">
          <w:delText>where:</w:delText>
        </w:r>
      </w:del>
    </w:p>
    <w:p w14:paraId="5CADA228" w14:textId="77777777" w:rsidR="00A013FD" w:rsidRPr="00A013FD" w:rsidRDefault="00A013FD" w:rsidP="00A013FD">
      <w:pPr>
        <w:spacing w:after="120"/>
        <w:rPr>
          <w:del w:id="29579" w:author="Johnny Schultz" w:date="2020-02-12T15:57:00Z"/>
        </w:rPr>
      </w:pPr>
      <w:del w:id="29580" w:author="Johnny Schultz" w:date="2020-02-12T15:57:00Z">
        <w:r w:rsidRPr="00A013FD">
          <w:delText>–</w:delText>
        </w:r>
        <w:r w:rsidRPr="00A013FD">
          <w:tab/>
          <w:delText>Four channels 1024, 1084, 1025 and 1085 are shared between ship-to-shore and ship-to-satellite (VDE-SAT uplink) services</w:delText>
        </w:r>
      </w:del>
    </w:p>
    <w:p w14:paraId="0C32C28F" w14:textId="77777777" w:rsidR="00A013FD" w:rsidRPr="00A013FD" w:rsidRDefault="00A013FD" w:rsidP="00A013FD">
      <w:pPr>
        <w:spacing w:after="120"/>
        <w:rPr>
          <w:del w:id="29581" w:author="Johnny Schultz" w:date="2020-02-12T15:57:00Z"/>
        </w:rPr>
      </w:pPr>
      <w:del w:id="29582" w:author="Johnny Schultz" w:date="2020-02-12T15:57:00Z">
        <w:r w:rsidRPr="00A013FD">
          <w:delText>–</w:delText>
        </w:r>
        <w:r w:rsidRPr="00A013FD">
          <w:tab/>
          <w:delText>Two channels 1026 and 1086 are exclusively reserved for ship-to-satellite communications</w:delText>
        </w:r>
      </w:del>
    </w:p>
    <w:p w14:paraId="125E9C41" w14:textId="77777777" w:rsidR="00A013FD" w:rsidRPr="00A013FD" w:rsidRDefault="00A013FD" w:rsidP="00A013FD">
      <w:pPr>
        <w:spacing w:after="120"/>
        <w:rPr>
          <w:del w:id="29583" w:author="Johnny Schultz" w:date="2020-02-12T15:57:00Z"/>
        </w:rPr>
      </w:pPr>
      <w:del w:id="29584" w:author="Johnny Schultz" w:date="2020-02-12T15:57:00Z">
        <w:r w:rsidRPr="00A013FD">
          <w:delText>–</w:delText>
        </w:r>
        <w:r w:rsidRPr="00A013FD">
          <w:tab/>
          <w:delText>Four channels 2024, 2084, 2025 and 2085 are shared among shore-to-ship, ship-to-ship and satellite-to-ship (VDE-SAT downlink) services</w:delText>
        </w:r>
      </w:del>
    </w:p>
    <w:p w14:paraId="529D14D9" w14:textId="77777777" w:rsidR="00A013FD" w:rsidRPr="00A013FD" w:rsidRDefault="00A013FD" w:rsidP="00A013FD">
      <w:pPr>
        <w:spacing w:after="120"/>
        <w:rPr>
          <w:del w:id="29585" w:author="Johnny Schultz" w:date="2020-02-12T15:57:00Z"/>
        </w:rPr>
      </w:pPr>
      <w:del w:id="29586" w:author="Johnny Schultz" w:date="2020-02-12T15:57:00Z">
        <w:r w:rsidRPr="00A013FD">
          <w:delText>–</w:delText>
        </w:r>
        <w:r w:rsidRPr="00A013FD">
          <w:tab/>
          <w:delText>Two channels 2026 and 2086 are exclusively reserved for satellite-to-ship communications services.</w:delText>
        </w:r>
      </w:del>
    </w:p>
    <w:p w14:paraId="6F359B40" w14:textId="77777777" w:rsidR="00A013FD" w:rsidRPr="00A013FD" w:rsidRDefault="00A013FD" w:rsidP="00A013FD">
      <w:pPr>
        <w:spacing w:after="120"/>
        <w:rPr>
          <w:del w:id="29587" w:author="Johnny Schultz" w:date="2020-02-12T15:57:00Z"/>
        </w:rPr>
      </w:pPr>
      <w:del w:id="29588" w:author="Johnny Schultz" w:date="2020-02-12T15:57:00Z">
        <w:r w:rsidRPr="00A013FD">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7691DEF5" w14:textId="77777777" w:rsidR="00A013FD" w:rsidRPr="00A013FD" w:rsidRDefault="00A013FD" w:rsidP="00A013FD">
      <w:pPr>
        <w:spacing w:after="120"/>
        <w:rPr>
          <w:del w:id="29589" w:author="Johnny Schultz" w:date="2020-02-12T15:57:00Z"/>
        </w:rPr>
      </w:pPr>
      <w:del w:id="29590" w:author="Johnny Schultz" w:date="2020-02-12T15:57:00Z">
        <w:r w:rsidRPr="00A013FD">
          <w:delText xml:space="preserve">The method described in this Annex for resource sharing is derived based on the characteristics of VDE terrestrial and VDE Satellite, particularly the use of bulletin board and announcement signalling channels, as defined in Annexes 3, 4 and 5. </w:delText>
        </w:r>
      </w:del>
    </w:p>
    <w:p w14:paraId="55234ED2" w14:textId="77777777" w:rsidR="00A013FD" w:rsidRPr="00A013FD" w:rsidRDefault="00A013FD" w:rsidP="00A013FD">
      <w:pPr>
        <w:spacing w:after="120"/>
        <w:rPr>
          <w:del w:id="29591" w:author="Johnny Schultz" w:date="2020-02-12T15:57:00Z"/>
          <w:lang w:eastAsia="ja-JP"/>
        </w:rPr>
      </w:pPr>
      <w:del w:id="29592" w:author="Johnny Schultz" w:date="2020-02-12T15:57:00Z">
        <w:r w:rsidRPr="00A013FD">
          <w:rPr>
            <w:lang w:eastAsia="ja-JP"/>
          </w:rPr>
          <w:delText>2</w:delText>
        </w:r>
        <w:r w:rsidRPr="00A013FD">
          <w:rPr>
            <w:lang w:eastAsia="ja-JP"/>
          </w:rPr>
          <w:tab/>
          <w:delText xml:space="preserve">VDES resource sharing </w:delText>
        </w:r>
        <w:r w:rsidRPr="00A013FD">
          <w:delText>principles</w:delText>
        </w:r>
      </w:del>
    </w:p>
    <w:p w14:paraId="4693A4D5" w14:textId="77777777" w:rsidR="00A013FD" w:rsidRPr="00A013FD" w:rsidRDefault="00A013FD" w:rsidP="00A013FD">
      <w:pPr>
        <w:spacing w:after="120"/>
        <w:rPr>
          <w:del w:id="29593" w:author="Johnny Schultz" w:date="2020-02-12T15:57:00Z"/>
          <w:lang w:eastAsia="ja-JP"/>
        </w:rPr>
      </w:pPr>
      <w:del w:id="29594" w:author="Johnny Schultz" w:date="2020-02-12T15:57:00Z">
        <w:r w:rsidRPr="00A013FD">
          <w:rPr>
            <w:lang w:eastAsia="ja-JP"/>
          </w:rPr>
          <w:delText>2.1</w:delText>
        </w:r>
        <w:r w:rsidRPr="00A013FD">
          <w:rPr>
            <w:lang w:eastAsia="ja-JP"/>
          </w:rPr>
          <w:tab/>
          <w:delText>Common frequency-time frame structure</w:delText>
        </w:r>
      </w:del>
    </w:p>
    <w:p w14:paraId="2927515A" w14:textId="77777777" w:rsidR="00A013FD" w:rsidRPr="00A013FD" w:rsidRDefault="00A013FD" w:rsidP="00A013FD">
      <w:pPr>
        <w:spacing w:after="120"/>
        <w:rPr>
          <w:del w:id="29595" w:author="Johnny Schultz" w:date="2020-02-12T15:57:00Z"/>
          <w:lang w:eastAsia="ja-JP"/>
        </w:rPr>
      </w:pPr>
      <w:del w:id="29596" w:author="Johnny Schultz" w:date="2020-02-12T15:57:00Z">
        <w:r w:rsidRPr="00A013FD">
          <w:rPr>
            <w:lang w:eastAsia="ja-JP"/>
          </w:rPr>
          <w:delText>The transmission timing of all VDES components (i.e. AIS, ASM, VDE-SAT and VDE terrestrial), is defined based on a common frame structure that is synchronized in time on the Earth’s surface to the UTC.</w:delText>
        </w:r>
      </w:del>
    </w:p>
    <w:p w14:paraId="6468B898" w14:textId="77777777" w:rsidR="00A013FD" w:rsidRPr="00A013FD" w:rsidRDefault="00A013FD" w:rsidP="00A013FD">
      <w:pPr>
        <w:spacing w:after="120"/>
        <w:rPr>
          <w:del w:id="29597" w:author="Johnny Schultz" w:date="2020-02-12T15:57:00Z"/>
          <w:lang w:eastAsia="ja-JP"/>
        </w:rPr>
      </w:pPr>
      <w:del w:id="29598" w:author="Johnny Schultz" w:date="2020-02-12T15:57:00Z">
        <w:r w:rsidRPr="00A013FD">
          <w:rPr>
            <w:lang w:eastAsia="ja-JP"/>
          </w:rPr>
          <w:delText xml:space="preserve">The duration of each frame is 60 seconds. Each frame consists of 2 250 slots. </w:delText>
        </w:r>
      </w:del>
    </w:p>
    <w:p w14:paraId="207E8353" w14:textId="77777777" w:rsidR="00A013FD" w:rsidRPr="00A013FD" w:rsidRDefault="00A013FD" w:rsidP="00A013FD">
      <w:pPr>
        <w:spacing w:after="120"/>
        <w:rPr>
          <w:del w:id="29599" w:author="Johnny Schultz" w:date="2020-02-12T15:57:00Z"/>
          <w:lang w:eastAsia="ja-JP"/>
        </w:rPr>
      </w:pPr>
      <w:del w:id="29600" w:author="Johnny Schultz" w:date="2020-02-12T15:57:00Z">
        <w:r w:rsidRPr="00A013FD">
          <w:rPr>
            <w:lang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3080D468" w14:textId="77777777" w:rsidR="00A013FD" w:rsidRPr="00A013FD" w:rsidRDefault="00A013FD" w:rsidP="00A013FD">
      <w:pPr>
        <w:spacing w:after="120"/>
        <w:rPr>
          <w:del w:id="29601" w:author="Johnny Schultz" w:date="2020-02-12T15:57:00Z"/>
          <w:lang w:eastAsia="ja-JP"/>
        </w:rPr>
      </w:pPr>
      <w:del w:id="29602" w:author="Johnny Schultz" w:date="2020-02-12T15:57:00Z">
        <w:r w:rsidRPr="00A013FD">
          <w:rPr>
            <w:lang w:eastAsia="ja-JP"/>
          </w:rPr>
          <w:delText xml:space="preserve">The frame and slot boundaries should respected independent of the frequency band to a VDE service. </w:delText>
        </w:r>
      </w:del>
    </w:p>
    <w:p w14:paraId="596157AC" w14:textId="77777777" w:rsidR="00A013FD" w:rsidRPr="00A013FD" w:rsidRDefault="00A013FD" w:rsidP="00A013FD">
      <w:pPr>
        <w:spacing w:after="120"/>
        <w:rPr>
          <w:del w:id="29603" w:author="Johnny Schultz" w:date="2020-02-12T15:57:00Z"/>
          <w:lang w:eastAsia="ja-JP"/>
        </w:rPr>
      </w:pPr>
      <w:del w:id="29604" w:author="Johnny Schultz" w:date="2020-02-12T15:57:00Z">
        <w:r w:rsidRPr="00A013FD">
          <w:rPr>
            <w:lang w:eastAsia="ja-JP"/>
          </w:rPr>
          <w:delText>Uncertainties due to the propagation delay or Doppler effect should be compensated, or accounted for (e.g. see Annexes 3 and 4 for guard time definition and Annex 4 for guard bands)</w:delText>
        </w:r>
      </w:del>
    </w:p>
    <w:p w14:paraId="066D3CAD" w14:textId="77777777" w:rsidR="00A013FD" w:rsidRPr="00A013FD" w:rsidRDefault="00A013FD" w:rsidP="00A013FD">
      <w:pPr>
        <w:spacing w:after="120"/>
        <w:rPr>
          <w:del w:id="29605" w:author="Johnny Schultz" w:date="2020-02-12T15:57:00Z"/>
          <w:lang w:eastAsia="ja-JP"/>
        </w:rPr>
      </w:pPr>
      <w:del w:id="29606" w:author="Johnny Schultz" w:date="2020-02-12T15:57:00Z">
        <w:r w:rsidRPr="00A013FD">
          <w:rPr>
            <w:lang w:eastAsia="ja-JP"/>
          </w:rPr>
          <w:delText>2.2</w:delText>
        </w:r>
        <w:r w:rsidRPr="00A013FD">
          <w:rPr>
            <w:lang w:eastAsia="ja-JP"/>
          </w:rPr>
          <w:tab/>
          <w:delText>AIS priority</w:delText>
        </w:r>
      </w:del>
    </w:p>
    <w:p w14:paraId="27BD6E80" w14:textId="77777777" w:rsidR="00A013FD" w:rsidRPr="00A013FD" w:rsidRDefault="00A013FD" w:rsidP="00A013FD">
      <w:pPr>
        <w:spacing w:after="120"/>
        <w:rPr>
          <w:del w:id="29607" w:author="Johnny Schultz" w:date="2020-02-12T15:57:00Z"/>
          <w:lang w:eastAsia="ja-JP"/>
        </w:rPr>
      </w:pPr>
      <w:del w:id="29608" w:author="Johnny Schultz" w:date="2020-02-12T15:57:00Z">
        <w:r w:rsidRPr="00A013FD">
          <w:rPr>
            <w:lang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2944DA13" w14:textId="77777777" w:rsidR="00A013FD" w:rsidRPr="00A013FD" w:rsidRDefault="00A013FD" w:rsidP="00A013FD">
      <w:pPr>
        <w:spacing w:after="120"/>
        <w:rPr>
          <w:del w:id="29609" w:author="Johnny Schultz" w:date="2020-02-12T15:57:00Z"/>
          <w:lang w:eastAsia="ja-JP"/>
        </w:rPr>
      </w:pPr>
      <w:del w:id="29610" w:author="Johnny Schultz" w:date="2020-02-12T15:57:00Z">
        <w:r w:rsidRPr="00A013FD">
          <w:rPr>
            <w:lang w:eastAsia="ja-JP"/>
          </w:rPr>
          <w:delText>2.3</w:delText>
        </w:r>
        <w:r w:rsidRPr="00A013FD">
          <w:rPr>
            <w:lang w:eastAsia="ja-JP"/>
          </w:rPr>
          <w:tab/>
          <w:delText xml:space="preserve">Coordination with ASM </w:delText>
        </w:r>
      </w:del>
    </w:p>
    <w:p w14:paraId="516EDFDF" w14:textId="77777777" w:rsidR="00A013FD" w:rsidRPr="00A013FD" w:rsidRDefault="00A013FD" w:rsidP="00A013FD">
      <w:pPr>
        <w:spacing w:after="120"/>
        <w:rPr>
          <w:del w:id="29611" w:author="Johnny Schultz" w:date="2020-02-12T15:57:00Z"/>
          <w:lang w:eastAsia="ja-JP"/>
        </w:rPr>
      </w:pPr>
      <w:del w:id="29612" w:author="Johnny Schultz" w:date="2020-02-12T15:57:00Z">
        <w:r w:rsidRPr="00A013FD">
          <w:rPr>
            <w:lang w:eastAsia="ja-JP"/>
          </w:rPr>
          <w:delText>Similar to all VDES components, ASM transmission respects a common frame structure.</w:delText>
        </w:r>
      </w:del>
    </w:p>
    <w:p w14:paraId="258F471A" w14:textId="77777777" w:rsidR="00A013FD" w:rsidRPr="00A013FD" w:rsidRDefault="00A013FD" w:rsidP="00A013FD">
      <w:pPr>
        <w:spacing w:after="120"/>
        <w:rPr>
          <w:del w:id="29613" w:author="Johnny Schultz" w:date="2020-02-12T15:57:00Z"/>
          <w:lang w:eastAsia="ja-JP"/>
        </w:rPr>
      </w:pPr>
      <w:del w:id="29614" w:author="Johnny Schultz" w:date="2020-02-12T15:57:00Z">
        <w:r w:rsidRPr="00A013FD">
          <w:rPr>
            <w:lang w:eastAsia="ja-JP"/>
          </w:rPr>
          <w:delText>For the ASM channels and for VDE ship to ship communications on VDE-1B band, transmissions are accomplished through the use of candidate slot selection as described in Annex 2, § 3.3.1.2.</w:delText>
        </w:r>
      </w:del>
    </w:p>
    <w:p w14:paraId="04A7892A" w14:textId="77777777" w:rsidR="00A013FD" w:rsidRPr="00A013FD" w:rsidRDefault="00A013FD" w:rsidP="00A013FD">
      <w:pPr>
        <w:spacing w:after="120"/>
        <w:rPr>
          <w:del w:id="29615" w:author="Johnny Schultz" w:date="2020-02-12T15:57:00Z"/>
          <w:lang w:eastAsia="ja-JP"/>
        </w:rPr>
      </w:pPr>
      <w:del w:id="29616" w:author="Johnny Schultz" w:date="2020-02-12T15:57:00Z">
        <w:r w:rsidRPr="00A013FD">
          <w:rPr>
            <w:lang w:eastAsia="ja-JP"/>
          </w:rPr>
          <w:delText>2.4</w:delText>
        </w:r>
        <w:r w:rsidRPr="00A013FD">
          <w:rPr>
            <w:lang w:eastAsia="ja-JP"/>
          </w:rPr>
          <w:tab/>
          <w:delText xml:space="preserve">Shore station VDES control area </w:delText>
        </w:r>
      </w:del>
    </w:p>
    <w:p w14:paraId="2A45C622" w14:textId="77777777" w:rsidR="00A013FD" w:rsidRPr="00A013FD" w:rsidRDefault="00A013FD" w:rsidP="00A013FD">
      <w:pPr>
        <w:spacing w:after="120"/>
        <w:rPr>
          <w:del w:id="29617" w:author="Johnny Schultz" w:date="2020-02-12T15:57:00Z"/>
          <w:lang w:eastAsia="ja-JP"/>
        </w:rPr>
      </w:pPr>
      <w:del w:id="29618" w:author="Johnny Schultz" w:date="2020-02-12T15:57:00Z">
        <w:r w:rsidRPr="00A013FD">
          <w:rPr>
            <w:lang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51CED0D4" w14:textId="77777777" w:rsidR="00A013FD" w:rsidRPr="00A013FD" w:rsidRDefault="00A013FD" w:rsidP="00A013FD">
      <w:pPr>
        <w:spacing w:after="120"/>
        <w:rPr>
          <w:del w:id="29619" w:author="Johnny Schultz" w:date="2020-02-12T15:57:00Z"/>
          <w:lang w:eastAsia="ja-JP"/>
        </w:rPr>
      </w:pPr>
      <w:del w:id="29620" w:author="Johnny Schultz" w:date="2020-02-12T15:57:00Z">
        <w:r w:rsidRPr="00A013FD">
          <w:rPr>
            <w:lang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062E43FD" w14:textId="77777777" w:rsidR="00A013FD" w:rsidRPr="00A013FD" w:rsidRDefault="00A013FD" w:rsidP="00A013FD">
      <w:pPr>
        <w:spacing w:after="120"/>
        <w:rPr>
          <w:del w:id="29621" w:author="Johnny Schultz" w:date="2020-02-12T15:57:00Z"/>
          <w:lang w:eastAsia="ja-JP"/>
        </w:rPr>
      </w:pPr>
      <w:del w:id="29622" w:author="Johnny Schultz" w:date="2020-02-12T15:57:00Z">
        <w:r w:rsidRPr="00A013FD">
          <w:rPr>
            <w:lang w:eastAsia="ja-JP"/>
          </w:rPr>
          <w:delText>2.5</w:delText>
        </w:r>
        <w:r w:rsidRPr="00A013FD">
          <w:rPr>
            <w:lang w:eastAsia="ja-JP"/>
          </w:rPr>
          <w:tab/>
          <w:delText>VDE-SAT resource assignment</w:delText>
        </w:r>
      </w:del>
    </w:p>
    <w:p w14:paraId="37F2F4C3" w14:textId="77777777" w:rsidR="00A013FD" w:rsidRPr="00A013FD" w:rsidRDefault="00A013FD" w:rsidP="00A013FD">
      <w:pPr>
        <w:spacing w:after="120"/>
        <w:rPr>
          <w:del w:id="29623" w:author="Johnny Schultz" w:date="2020-02-12T15:57:00Z"/>
          <w:lang w:eastAsia="ja-JP"/>
        </w:rPr>
      </w:pPr>
      <w:del w:id="29624" w:author="Johnny Schultz" w:date="2020-02-12T15:57:00Z">
        <w:r w:rsidRPr="00A013FD">
          <w:rPr>
            <w:lang w:eastAsia="ja-JP"/>
          </w:rPr>
          <w:delText xml:space="preserve">Each satellite should use bulletin board and announcement channels (as defined in Annex 4) to communicate the VDE-SAT resource assignments (both downlink and uplink) to vessels in the coverage area. </w:delText>
        </w:r>
      </w:del>
    </w:p>
    <w:p w14:paraId="7EA4AAFD" w14:textId="77777777" w:rsidR="00A013FD" w:rsidRPr="00A013FD" w:rsidRDefault="00A013FD" w:rsidP="00A013FD">
      <w:pPr>
        <w:spacing w:after="120"/>
        <w:rPr>
          <w:del w:id="29625" w:author="Johnny Schultz" w:date="2020-02-12T15:57:00Z"/>
          <w:lang w:eastAsia="ja-JP"/>
        </w:rPr>
      </w:pPr>
      <w:del w:id="29626" w:author="Johnny Schultz" w:date="2020-02-12T15:57:00Z">
        <w:r w:rsidRPr="00A013FD">
          <w:rPr>
            <w:lang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0E409710" w14:textId="77777777" w:rsidR="00A013FD" w:rsidRPr="00A013FD" w:rsidRDefault="00A013FD" w:rsidP="00A013FD">
      <w:pPr>
        <w:spacing w:after="120"/>
        <w:rPr>
          <w:del w:id="29627" w:author="Johnny Schultz" w:date="2020-02-12T15:57:00Z"/>
          <w:lang w:eastAsia="ja-JP"/>
        </w:rPr>
      </w:pPr>
      <w:del w:id="29628" w:author="Johnny Schultz" w:date="2020-02-12T15:57:00Z">
        <w:r w:rsidRPr="00A013FD">
          <w:rPr>
            <w:lang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5EEFEAB2" w14:textId="77777777" w:rsidR="00A013FD" w:rsidRPr="00A013FD" w:rsidRDefault="00A013FD" w:rsidP="00A013FD">
      <w:pPr>
        <w:spacing w:after="120"/>
        <w:rPr>
          <w:del w:id="29629" w:author="Johnny Schultz" w:date="2020-02-12T15:57:00Z"/>
          <w:lang w:eastAsia="ja-JP"/>
        </w:rPr>
      </w:pPr>
      <w:del w:id="29630" w:author="Johnny Schultz" w:date="2020-02-12T15:57:00Z">
        <w:r w:rsidRPr="00A013FD">
          <w:rPr>
            <w:lang w:eastAsia="ja-JP"/>
          </w:rPr>
          <w:delText>A default (or initial) VDE-SAT resource allocation is defined in § 4 below to serve as the starting point for the resource sharing.</w:delText>
        </w:r>
      </w:del>
    </w:p>
    <w:p w14:paraId="350B9D1C" w14:textId="77777777" w:rsidR="00A013FD" w:rsidRPr="00A013FD" w:rsidRDefault="00A013FD" w:rsidP="00A013FD">
      <w:pPr>
        <w:spacing w:after="120"/>
        <w:rPr>
          <w:del w:id="29631" w:author="Johnny Schultz" w:date="2020-02-12T15:57:00Z"/>
          <w:lang w:eastAsia="ja-JP"/>
        </w:rPr>
      </w:pPr>
      <w:del w:id="29632" w:author="Johnny Schultz" w:date="2020-02-12T15:57:00Z">
        <w:r w:rsidRPr="00A013FD">
          <w:rPr>
            <w:lang w:eastAsia="ja-JP"/>
          </w:rPr>
          <w:delText>3</w:delText>
        </w:r>
        <w:r w:rsidRPr="00A013FD">
          <w:rPr>
            <w:lang w:eastAsia="ja-JP"/>
          </w:rPr>
          <w:tab/>
          <w:delText>Frame hierarchy definition</w:delText>
        </w:r>
      </w:del>
    </w:p>
    <w:p w14:paraId="19970AF9" w14:textId="77777777" w:rsidR="00A013FD" w:rsidRPr="00A013FD" w:rsidRDefault="00A013FD" w:rsidP="00A013FD">
      <w:pPr>
        <w:spacing w:after="120"/>
        <w:rPr>
          <w:del w:id="29633" w:author="Johnny Schultz" w:date="2020-02-12T15:57:00Z"/>
          <w:lang w:eastAsia="ja-JP"/>
        </w:rPr>
      </w:pPr>
      <w:del w:id="29634" w:author="Johnny Schultz" w:date="2020-02-12T15:57:00Z">
        <w:r w:rsidRPr="00A013FD">
          <w:rPr>
            <w:lang w:eastAsia="ja-JP"/>
          </w:rPr>
          <w:delText xml:space="preserve">The frame hierarchy is shown in Fig. </w:delText>
        </w:r>
        <w:r w:rsidRPr="00A013FD">
          <w:delText>A7-2</w:delText>
        </w:r>
        <w:r w:rsidRPr="00A013FD">
          <w:rPr>
            <w:lang w:eastAsia="ja-JP"/>
          </w:rPr>
          <w:delText>. The frame hierarchy definition is independent of the assigned bandwidth to the VDE channel</w:delText>
        </w:r>
      </w:del>
    </w:p>
    <w:p w14:paraId="528CB717" w14:textId="77777777" w:rsidR="00A013FD" w:rsidRPr="00A013FD" w:rsidRDefault="00A013FD" w:rsidP="00A013FD">
      <w:pPr>
        <w:spacing w:after="120"/>
        <w:rPr>
          <w:del w:id="29635" w:author="Johnny Schultz" w:date="2020-02-12T15:57:00Z"/>
          <w:lang w:eastAsia="ja-JP"/>
        </w:rPr>
      </w:pPr>
      <w:del w:id="29636" w:author="Johnny Schultz" w:date="2020-02-12T15:57:00Z">
        <w:r w:rsidRPr="00A013FD">
          <w:rPr>
            <w:lang w:eastAsia="ja-JP"/>
          </w:rPr>
          <w:delText>3.1</w:delText>
        </w:r>
        <w:r w:rsidRPr="00A013FD">
          <w:rPr>
            <w:lang w:eastAsia="ja-JP"/>
          </w:rPr>
          <w:tab/>
          <w:delText>Time slot</w:delText>
        </w:r>
      </w:del>
    </w:p>
    <w:p w14:paraId="7B58D5E1" w14:textId="77777777" w:rsidR="00A013FD" w:rsidRPr="00A013FD" w:rsidRDefault="00A013FD" w:rsidP="00A013FD">
      <w:pPr>
        <w:spacing w:after="120"/>
        <w:rPr>
          <w:del w:id="29637" w:author="Johnny Schultz" w:date="2020-02-12T15:57:00Z"/>
          <w:b/>
          <w:lang w:eastAsia="ja-JP"/>
        </w:rPr>
      </w:pPr>
      <w:del w:id="29638" w:author="Johnny Schultz" w:date="2020-02-12T15:57:00Z">
        <w:r w:rsidRPr="00A013FD">
          <w:rPr>
            <w:szCs w:val="24"/>
            <w:lang w:eastAsia="ja-JP"/>
          </w:rPr>
          <w:delText xml:space="preserve">The time slot is a time interval of approximately 26.667 ms (60 000 / 2 250 = 80/3 ≈ 26.667). </w:delText>
        </w:r>
      </w:del>
    </w:p>
    <w:p w14:paraId="1A12017E" w14:textId="77777777" w:rsidR="00A013FD" w:rsidRPr="00A013FD" w:rsidRDefault="00A013FD" w:rsidP="00A013FD">
      <w:pPr>
        <w:spacing w:after="120"/>
        <w:rPr>
          <w:del w:id="29639" w:author="Johnny Schultz" w:date="2020-02-12T15:57:00Z"/>
          <w:lang w:eastAsia="ja-JP"/>
        </w:rPr>
      </w:pPr>
      <w:del w:id="29640" w:author="Johnny Schultz" w:date="2020-02-12T15:57:00Z">
        <w:r w:rsidRPr="00A013FD">
          <w:rPr>
            <w:lang w:eastAsia="ja-JP"/>
          </w:rPr>
          <w:delText>3.2</w:delText>
        </w:r>
        <w:r w:rsidRPr="00A013FD">
          <w:rPr>
            <w:lang w:eastAsia="ja-JP"/>
          </w:rPr>
          <w:tab/>
          <w:delText>Hexslot</w:delText>
        </w:r>
      </w:del>
    </w:p>
    <w:p w14:paraId="3FCFEFDA" w14:textId="77777777" w:rsidR="00A013FD" w:rsidRPr="00A013FD" w:rsidRDefault="00A013FD" w:rsidP="00A013FD">
      <w:pPr>
        <w:spacing w:after="120"/>
        <w:rPr>
          <w:del w:id="29641" w:author="Johnny Schultz" w:date="2020-02-12T15:57:00Z"/>
          <w:lang w:eastAsia="ja-JP"/>
        </w:rPr>
      </w:pPr>
      <w:del w:id="29642" w:author="Johnny Schultz" w:date="2020-02-12T15:57:00Z">
        <w:r w:rsidRPr="00A013FD">
          <w:rPr>
            <w:lang w:eastAsia="ja-JP"/>
          </w:rPr>
          <w:delText>Six timeslots should form a Hexslot (HS). The HS has duration of 160 ms.</w:delText>
        </w:r>
      </w:del>
    </w:p>
    <w:p w14:paraId="27315710" w14:textId="77777777" w:rsidR="00A013FD" w:rsidRPr="00A013FD" w:rsidRDefault="00A013FD" w:rsidP="00A013FD">
      <w:pPr>
        <w:spacing w:after="120"/>
        <w:rPr>
          <w:del w:id="29643" w:author="Johnny Schultz" w:date="2020-02-12T15:57:00Z"/>
          <w:lang w:eastAsia="ja-JP"/>
        </w:rPr>
      </w:pPr>
      <w:del w:id="29644" w:author="Johnny Schultz" w:date="2020-02-12T15:57:00Z">
        <w:r w:rsidRPr="00A013FD">
          <w:rPr>
            <w:lang w:eastAsia="ja-JP"/>
          </w:rPr>
          <w:delText>The HS should be numbered cyclically from 0 to 4. The HS should be incremented after every 6 time slots.</w:delText>
        </w:r>
      </w:del>
    </w:p>
    <w:p w14:paraId="2AE5C4A0" w14:textId="77777777" w:rsidR="00A013FD" w:rsidRPr="00A013FD" w:rsidRDefault="00A013FD" w:rsidP="00A013FD">
      <w:pPr>
        <w:spacing w:after="120"/>
        <w:rPr>
          <w:del w:id="29645" w:author="Johnny Schultz" w:date="2020-02-12T15:57:00Z"/>
          <w:lang w:eastAsia="ja-JP"/>
        </w:rPr>
      </w:pPr>
      <w:del w:id="29646" w:author="Johnny Schultz" w:date="2020-02-12T15:57:00Z">
        <w:r w:rsidRPr="00A013FD">
          <w:rPr>
            <w:lang w:eastAsia="ja-JP"/>
          </w:rPr>
          <w:delText>3.3</w:delText>
        </w:r>
        <w:r w:rsidRPr="00A013FD">
          <w:rPr>
            <w:lang w:eastAsia="ja-JP"/>
          </w:rPr>
          <w:tab/>
          <w:delText>Timeslot numbering</w:delText>
        </w:r>
      </w:del>
    </w:p>
    <w:p w14:paraId="4BB4F05C" w14:textId="77777777" w:rsidR="00A013FD" w:rsidRPr="00A013FD" w:rsidRDefault="00A013FD" w:rsidP="00A013FD">
      <w:pPr>
        <w:spacing w:after="120"/>
        <w:rPr>
          <w:del w:id="29647" w:author="Johnny Schultz" w:date="2020-02-12T15:57:00Z"/>
          <w:lang w:eastAsia="ja-JP"/>
        </w:rPr>
      </w:pPr>
      <w:del w:id="29648" w:author="Johnny Schultz" w:date="2020-02-12T15:57:00Z">
        <w:r w:rsidRPr="00A013FD">
          <w:rPr>
            <w:lang w:eastAsia="ja-JP"/>
          </w:rPr>
          <w:delText>The timeslots within a Hexslot should be numbered from 0 to 5 and a particular timeslot should be referenced by its timeslot number (TN).</w:delText>
        </w:r>
      </w:del>
    </w:p>
    <w:p w14:paraId="7775E923" w14:textId="77777777" w:rsidR="00A013FD" w:rsidRPr="00A013FD" w:rsidRDefault="00A013FD" w:rsidP="00A013FD">
      <w:pPr>
        <w:spacing w:after="120"/>
        <w:rPr>
          <w:del w:id="29649" w:author="Johnny Schultz" w:date="2020-02-12T15:57:00Z"/>
          <w:lang w:eastAsia="ja-JP"/>
        </w:rPr>
      </w:pPr>
      <w:del w:id="29650" w:author="Johnny Schultz" w:date="2020-02-12T15:57:00Z">
        <w:r w:rsidRPr="00A013FD">
          <w:rPr>
            <w:lang w:eastAsia="ja-JP"/>
          </w:rPr>
          <w:delText>3.4</w:delText>
        </w:r>
        <w:r w:rsidRPr="00A013FD">
          <w:rPr>
            <w:lang w:eastAsia="ja-JP"/>
          </w:rPr>
          <w:tab/>
          <w:delText>Uberslot</w:delText>
        </w:r>
      </w:del>
    </w:p>
    <w:p w14:paraId="017DDD41" w14:textId="77777777" w:rsidR="00A013FD" w:rsidRPr="00A013FD" w:rsidRDefault="00A013FD" w:rsidP="00A013FD">
      <w:pPr>
        <w:spacing w:after="120"/>
        <w:rPr>
          <w:del w:id="29651" w:author="Johnny Schultz" w:date="2020-02-12T15:57:00Z"/>
          <w:lang w:eastAsia="ja-JP"/>
        </w:rPr>
      </w:pPr>
      <w:del w:id="29652" w:author="Johnny Schultz" w:date="2020-02-12T15:57:00Z">
        <w:r w:rsidRPr="00A013FD">
          <w:rPr>
            <w:lang w:eastAsia="ja-JP"/>
          </w:rPr>
          <w:delText>Five Hexslots should form a Uberslot (US). The US should have duration of 800 ms.</w:delText>
        </w:r>
      </w:del>
    </w:p>
    <w:p w14:paraId="549DABB4" w14:textId="77777777" w:rsidR="00A013FD" w:rsidRPr="00A013FD" w:rsidRDefault="00A013FD" w:rsidP="00A013FD">
      <w:pPr>
        <w:spacing w:after="120"/>
        <w:rPr>
          <w:del w:id="29653" w:author="Johnny Schultz" w:date="2020-02-12T15:57:00Z"/>
          <w:lang w:eastAsia="ja-JP"/>
        </w:rPr>
      </w:pPr>
      <w:del w:id="29654" w:author="Johnny Schultz" w:date="2020-02-12T15:57:00Z">
        <w:r w:rsidRPr="00A013FD">
          <w:rPr>
            <w:lang w:eastAsia="ja-JP"/>
          </w:rPr>
          <w:delText>The US should be numbered by a US Number. The US should be cyclically numbered from 0 to 14. The US should be incremented whenever the Hexslot returns to 0.</w:delText>
        </w:r>
      </w:del>
    </w:p>
    <w:p w14:paraId="3FD0EEDC" w14:textId="77777777" w:rsidR="00A013FD" w:rsidRPr="00A013FD" w:rsidRDefault="00A013FD" w:rsidP="00A013FD">
      <w:pPr>
        <w:spacing w:after="120"/>
        <w:rPr>
          <w:del w:id="29655" w:author="Johnny Schultz" w:date="2020-02-12T15:57:00Z"/>
          <w:lang w:eastAsia="ja-JP"/>
        </w:rPr>
      </w:pPr>
      <w:del w:id="29656" w:author="Johnny Schultz" w:date="2020-02-12T15:57:00Z">
        <w:r w:rsidRPr="00A013FD">
          <w:rPr>
            <w:lang w:eastAsia="ja-JP"/>
          </w:rPr>
          <w:delText>3.5</w:delText>
        </w:r>
        <w:r w:rsidRPr="00A013FD">
          <w:rPr>
            <w:lang w:eastAsia="ja-JP"/>
          </w:rPr>
          <w:tab/>
          <w:delText>Sub frame</w:delText>
        </w:r>
      </w:del>
    </w:p>
    <w:p w14:paraId="4D684463" w14:textId="77777777" w:rsidR="00A013FD" w:rsidRPr="00A013FD" w:rsidRDefault="00A013FD" w:rsidP="00A013FD">
      <w:pPr>
        <w:spacing w:after="120"/>
        <w:rPr>
          <w:del w:id="29657" w:author="Johnny Schultz" w:date="2020-02-12T15:57:00Z"/>
          <w:lang w:eastAsia="ja-JP"/>
        </w:rPr>
      </w:pPr>
      <w:del w:id="29658" w:author="Johnny Schultz" w:date="2020-02-12T15:57:00Z">
        <w:r w:rsidRPr="00A013FD">
          <w:rPr>
            <w:lang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p>
    <w:p w14:paraId="34147B55" w14:textId="77777777" w:rsidR="00A013FD" w:rsidRPr="00A013FD" w:rsidRDefault="00A013FD" w:rsidP="00A013FD">
      <w:pPr>
        <w:spacing w:after="120"/>
        <w:rPr>
          <w:del w:id="29659" w:author="Johnny Schultz" w:date="2020-02-12T15:57:00Z"/>
          <w:lang w:eastAsia="ja-JP"/>
        </w:rPr>
      </w:pPr>
    </w:p>
    <w:p w14:paraId="10CC3EE7" w14:textId="77777777" w:rsidR="00A013FD" w:rsidRPr="00A013FD" w:rsidRDefault="00A013FD" w:rsidP="00A013FD">
      <w:pPr>
        <w:spacing w:after="120"/>
        <w:rPr>
          <w:del w:id="29660" w:author="Johnny Schultz" w:date="2020-02-12T15:57:00Z"/>
        </w:rPr>
      </w:pPr>
      <w:del w:id="29661" w:author="Johnny Schultz" w:date="2020-02-12T15:57:00Z">
        <w:r w:rsidRPr="00A013FD">
          <w:delText>Figure A6-2</w:delText>
        </w:r>
      </w:del>
    </w:p>
    <w:p w14:paraId="0695E14A" w14:textId="77777777" w:rsidR="00A013FD" w:rsidRPr="00A013FD" w:rsidRDefault="00A013FD" w:rsidP="00A013FD">
      <w:pPr>
        <w:spacing w:after="120"/>
        <w:rPr>
          <w:del w:id="29662" w:author="Johnny Schultz" w:date="2020-02-12T15:57:00Z"/>
        </w:rPr>
      </w:pPr>
      <w:del w:id="29663" w:author="Johnny Schultz" w:date="2020-02-12T15:57:00Z">
        <w:r w:rsidRPr="00A013FD">
          <w:delText>Frame Hierarchy for shared frequency</w:delText>
        </w:r>
      </w:del>
    </w:p>
    <w:p w14:paraId="3EF07E4B" w14:textId="77777777" w:rsidR="00A013FD" w:rsidRPr="00A013FD" w:rsidRDefault="00A013FD" w:rsidP="00A013FD">
      <w:pPr>
        <w:spacing w:after="120"/>
        <w:rPr>
          <w:del w:id="29664" w:author="Johnny Schultz" w:date="2020-02-12T15:57:00Z"/>
        </w:rPr>
      </w:pPr>
      <w:del w:id="29665" w:author="Johnny Schultz" w:date="2020-02-12T15:57:00Z">
        <w:r w:rsidRPr="00A013FD">
          <w:rPr>
            <w:caps/>
            <w:noProof/>
            <w:sz w:val="18"/>
            <w:lang w:val="fr-CA" w:eastAsia="fr-CA"/>
          </w:rPr>
          <w:drawing>
            <wp:inline distT="0" distB="0" distL="0" distR="0" wp14:anchorId="4FC12028" wp14:editId="3EFB6DCE">
              <wp:extent cx="3459480" cy="33985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459480" cy="3398520"/>
                      </a:xfrm>
                      <a:prstGeom prst="rect">
                        <a:avLst/>
                      </a:prstGeom>
                      <a:noFill/>
                      <a:ln>
                        <a:noFill/>
                      </a:ln>
                    </pic:spPr>
                  </pic:pic>
                </a:graphicData>
              </a:graphic>
            </wp:inline>
          </w:drawing>
        </w:r>
      </w:del>
    </w:p>
    <w:p w14:paraId="2B29D5BE" w14:textId="77777777" w:rsidR="00A013FD" w:rsidRPr="00A013FD" w:rsidRDefault="00A013FD" w:rsidP="00A013FD">
      <w:pPr>
        <w:spacing w:after="120"/>
        <w:rPr>
          <w:del w:id="29666" w:author="Johnny Schultz" w:date="2020-02-12T15:57:00Z"/>
          <w:lang w:eastAsia="ja-JP"/>
        </w:rPr>
      </w:pPr>
      <w:del w:id="29667" w:author="Johnny Schultz" w:date="2020-02-12T15:57:00Z">
        <w:r w:rsidRPr="00A013FD">
          <w:rPr>
            <w:lang w:eastAsia="ja-JP"/>
          </w:rPr>
          <w:delText>4</w:delText>
        </w:r>
        <w:r w:rsidRPr="00A013FD">
          <w:rPr>
            <w:lang w:eastAsia="ja-JP"/>
          </w:rPr>
          <w:tab/>
          <w:delText xml:space="preserve">VDE terrestrial and VDE-SAT downlink resource sharing </w:delText>
        </w:r>
      </w:del>
    </w:p>
    <w:p w14:paraId="7EF9B356" w14:textId="77777777" w:rsidR="00A013FD" w:rsidRPr="00A013FD" w:rsidRDefault="00A013FD" w:rsidP="00A013FD">
      <w:pPr>
        <w:spacing w:after="120"/>
        <w:rPr>
          <w:del w:id="29668" w:author="Johnny Schultz" w:date="2020-02-12T15:57:00Z"/>
          <w:lang w:eastAsia="ja-JP"/>
        </w:rPr>
      </w:pPr>
      <w:del w:id="29669" w:author="Johnny Schultz" w:date="2020-02-12T15:57:00Z">
        <w:r w:rsidRPr="00A013FD">
          <w:rPr>
            <w:lang w:eastAsia="ja-JP"/>
          </w:rPr>
          <w:delText xml:space="preserve">Figure </w:delText>
        </w:r>
        <w:r w:rsidRPr="00A013FD">
          <w:delText>A6-3</w:delText>
        </w:r>
        <w:r w:rsidRPr="00A013FD">
          <w:rPr>
            <w:lang w:eastAsia="ja-JP"/>
          </w:rPr>
          <w:delText xml:space="preserve"> illustrates the method of frequency and time slot coordination among VDE shore-to-ship, ship-to-ship and satellite downlink systems. </w:delText>
        </w:r>
      </w:del>
    </w:p>
    <w:p w14:paraId="4C61D7DD" w14:textId="77777777" w:rsidR="00A013FD" w:rsidRPr="00A013FD" w:rsidRDefault="00A013FD" w:rsidP="00A013FD">
      <w:pPr>
        <w:spacing w:after="120"/>
        <w:rPr>
          <w:del w:id="29670" w:author="Johnny Schultz" w:date="2020-02-12T15:57:00Z"/>
          <w:lang w:eastAsia="ja-JP"/>
        </w:rPr>
      </w:pPr>
      <w:del w:id="29671" w:author="Johnny Schultz" w:date="2020-02-12T15:57:00Z">
        <w:r w:rsidRPr="00A013FD">
          <w:rPr>
            <w:lang w:eastAsia="ja-JP"/>
          </w:rPr>
          <w:delTex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delText>
        </w:r>
        <w:r w:rsidRPr="00A013FD">
          <w:delText>A6-3</w:delText>
        </w:r>
        <w:r w:rsidRPr="00A013FD">
          <w:rPr>
            <w:lang w:eastAsia="ja-JP"/>
          </w:rPr>
          <w:delText xml:space="preserve"> shows the location of these slots in each frame. There are 90 consecutive slots (1/5</w:delText>
        </w:r>
        <w:r w:rsidRPr="00A013FD">
          <w:rPr>
            <w:vertAlign w:val="superscript"/>
            <w:lang w:eastAsia="ja-JP"/>
          </w:rPr>
          <w:delText>th</w:delText>
        </w:r>
        <w:r w:rsidRPr="00A013FD">
          <w:rPr>
            <w:lang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60A3093B" w14:textId="77777777" w:rsidR="00A013FD" w:rsidRPr="00A013FD" w:rsidRDefault="00A013FD" w:rsidP="00A013FD">
      <w:pPr>
        <w:spacing w:after="120"/>
        <w:rPr>
          <w:del w:id="29672" w:author="Johnny Schultz" w:date="2020-02-12T15:57:00Z"/>
          <w:lang w:eastAsia="ja-JP"/>
        </w:rPr>
      </w:pPr>
      <w:del w:id="29673" w:author="Johnny Schultz" w:date="2020-02-12T15:57:00Z">
        <w:r w:rsidRPr="00A013FD">
          <w:rPr>
            <w:lang w:eastAsia="ja-JP"/>
          </w:rPr>
          <w:delText>The assignment may change dynamically (according to the satellite coverage or temporal demands).</w:delText>
        </w:r>
      </w:del>
    </w:p>
    <w:p w14:paraId="69A6155E" w14:textId="77777777" w:rsidR="00A013FD" w:rsidRPr="00A013FD" w:rsidRDefault="00A013FD" w:rsidP="00A013FD">
      <w:pPr>
        <w:spacing w:after="120"/>
        <w:rPr>
          <w:del w:id="29674" w:author="Johnny Schultz" w:date="2020-02-12T15:57:00Z"/>
          <w:lang w:eastAsia="ja-JP"/>
        </w:rPr>
      </w:pPr>
      <w:del w:id="29675" w:author="Johnny Schultz" w:date="2020-02-12T15:57:00Z">
        <w:r w:rsidRPr="00A013FD">
          <w:rPr>
            <w:lang w:eastAsia="ja-JP"/>
          </w:rPr>
          <w:delText xml:space="preserve">Channels 2024, 2084, 2025 and 2085 are shared between VDE-SAT Downlink and VDE terrestrial. Depending on the satellite coverage area and the shore control areas, the resource assignment may vary. </w:delText>
        </w:r>
      </w:del>
    </w:p>
    <w:p w14:paraId="238E976F" w14:textId="77777777" w:rsidR="00A013FD" w:rsidRPr="00A013FD" w:rsidRDefault="00A013FD" w:rsidP="00A013FD">
      <w:pPr>
        <w:spacing w:after="120"/>
        <w:rPr>
          <w:del w:id="29676" w:author="Johnny Schultz" w:date="2020-02-12T15:57:00Z"/>
          <w:lang w:eastAsia="ja-JP"/>
        </w:rPr>
      </w:pPr>
      <w:del w:id="29677" w:author="Johnny Schultz" w:date="2020-02-12T15:57:00Z">
        <w:r w:rsidRPr="00A013FD">
          <w:rPr>
            <w:lang w:eastAsia="ja-JP"/>
          </w:rPr>
          <w:delText xml:space="preserve">There are dedicated time slots in channel 2024 and 2084 that are assigned to the terrestrial signalling channel and terrestrial bulletin board, as shown in Fig. </w:delText>
        </w:r>
        <w:r w:rsidRPr="00A013FD">
          <w:delText>A6-3</w:delText>
        </w:r>
        <w:r w:rsidRPr="00A013FD">
          <w:rPr>
            <w:lang w:eastAsia="ja-JP"/>
          </w:rPr>
          <w:delText xml:space="preserve">. These slots should not be used by VDE-SAT downlink. In each sub frame, 90 slots are assigned for the signalling. The same time slots are considered for ship-to-ship when ships are outside the control area of a shore VDE station. </w:delText>
        </w:r>
      </w:del>
    </w:p>
    <w:p w14:paraId="30544076" w14:textId="77777777" w:rsidR="00A013FD" w:rsidRPr="00A013FD" w:rsidRDefault="00A013FD" w:rsidP="00A013FD">
      <w:pPr>
        <w:spacing w:after="120"/>
        <w:rPr>
          <w:del w:id="29678" w:author="Johnny Schultz" w:date="2020-02-12T15:57:00Z"/>
          <w:lang w:eastAsia="ja-JP"/>
        </w:rPr>
      </w:pPr>
      <w:del w:id="29679" w:author="Johnny Schultz" w:date="2020-02-12T15:57:00Z">
        <w:r w:rsidRPr="00A013FD">
          <w:rPr>
            <w:lang w:eastAsia="ja-JP"/>
          </w:rPr>
          <w:delText>A shore station may assign all the slots of VDE-1B for terrestrial services when there is no transmitting VDE satellite in the field of view.</w:delText>
        </w:r>
      </w:del>
    </w:p>
    <w:p w14:paraId="2B39BF1E" w14:textId="77777777" w:rsidR="00A013FD" w:rsidRPr="00A013FD" w:rsidRDefault="00A013FD" w:rsidP="00A013FD">
      <w:pPr>
        <w:spacing w:after="120"/>
        <w:rPr>
          <w:del w:id="29680" w:author="Johnny Schultz" w:date="2020-02-12T15:57:00Z"/>
        </w:rPr>
      </w:pPr>
      <w:del w:id="29681" w:author="Johnny Schultz" w:date="2020-02-12T15:57:00Z">
        <w:r w:rsidRPr="00A013FD">
          <w:delText>Figure A6-3</w:delText>
        </w:r>
      </w:del>
    </w:p>
    <w:p w14:paraId="6165A9FA" w14:textId="77777777" w:rsidR="00A013FD" w:rsidRPr="00A013FD" w:rsidRDefault="00A013FD" w:rsidP="00A013FD">
      <w:pPr>
        <w:spacing w:after="120"/>
        <w:rPr>
          <w:del w:id="29682" w:author="Johnny Schultz" w:date="2020-02-12T15:57:00Z"/>
        </w:rPr>
      </w:pPr>
      <w:del w:id="29683" w:author="Johnny Schultz" w:date="2020-02-12T15:57:00Z">
        <w:r w:rsidRPr="00A013FD">
          <w:delText>Resource sharing between VDE-SAT downlink and VDE terrestrial</w:delText>
        </w:r>
      </w:del>
    </w:p>
    <w:p w14:paraId="1436D1FC" w14:textId="77777777" w:rsidR="00A013FD" w:rsidRPr="00A013FD" w:rsidRDefault="00A013FD" w:rsidP="00A013FD">
      <w:pPr>
        <w:spacing w:after="120"/>
        <w:rPr>
          <w:del w:id="29684" w:author="Johnny Schultz" w:date="2020-02-12T15:57:00Z"/>
          <w:lang w:eastAsia="ja-JP"/>
        </w:rPr>
      </w:pPr>
      <w:del w:id="29685" w:author="Johnny Schultz" w:date="2020-02-12T15:57:00Z">
        <w:r w:rsidRPr="00A013FD">
          <w:rPr>
            <w:caps/>
            <w:noProof/>
            <w:sz w:val="18"/>
            <w:lang w:val="fr-CA" w:eastAsia="fr-CA"/>
          </w:rPr>
          <w:drawing>
            <wp:inline distT="0" distB="0" distL="0" distR="0" wp14:anchorId="4EB0586B" wp14:editId="5E3CDFE1">
              <wp:extent cx="4694555" cy="451040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4694555" cy="4510405"/>
                      </a:xfrm>
                      <a:prstGeom prst="rect">
                        <a:avLst/>
                      </a:prstGeom>
                      <a:noFill/>
                      <a:ln>
                        <a:noFill/>
                      </a:ln>
                    </pic:spPr>
                  </pic:pic>
                </a:graphicData>
              </a:graphic>
            </wp:inline>
          </w:drawing>
        </w:r>
      </w:del>
    </w:p>
    <w:p w14:paraId="1622752F" w14:textId="77777777" w:rsidR="00A013FD" w:rsidRPr="00A013FD" w:rsidRDefault="00A013FD" w:rsidP="00A013FD">
      <w:pPr>
        <w:spacing w:after="120"/>
        <w:rPr>
          <w:del w:id="29686" w:author="Johnny Schultz" w:date="2020-02-12T15:57:00Z"/>
          <w:lang w:eastAsia="ja-JP"/>
        </w:rPr>
      </w:pPr>
      <w:del w:id="29687" w:author="Johnny Schultz" w:date="2020-02-12T15:57:00Z">
        <w:r w:rsidRPr="00A013FD">
          <w:rPr>
            <w:lang w:eastAsia="ja-JP"/>
          </w:rPr>
          <w:delText>4.1</w:delText>
        </w:r>
        <w:r w:rsidRPr="00A013FD">
          <w:rPr>
            <w:lang w:eastAsia="ja-JP"/>
          </w:rPr>
          <w:tab/>
          <w:delText>Initial resource sharing configuration</w:delText>
        </w:r>
      </w:del>
    </w:p>
    <w:p w14:paraId="42F64E3C" w14:textId="77777777" w:rsidR="00A013FD" w:rsidRPr="00A013FD" w:rsidRDefault="00A013FD" w:rsidP="00A013FD">
      <w:pPr>
        <w:spacing w:after="120"/>
        <w:rPr>
          <w:del w:id="29688" w:author="Johnny Schultz" w:date="2020-02-12T15:57:00Z"/>
          <w:lang w:eastAsia="ja-JP"/>
        </w:rPr>
      </w:pPr>
      <w:del w:id="29689" w:author="Johnny Schultz" w:date="2020-02-12T15:57:00Z">
        <w:r w:rsidRPr="00A013FD">
          <w:rPr>
            <w:lang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A6-4 illustrates the initial configuration where:</w:delText>
        </w:r>
      </w:del>
    </w:p>
    <w:p w14:paraId="7E243C8B" w14:textId="77777777" w:rsidR="00A013FD" w:rsidRPr="00A013FD" w:rsidRDefault="00A013FD" w:rsidP="00A013FD">
      <w:pPr>
        <w:spacing w:after="120"/>
        <w:rPr>
          <w:del w:id="29690" w:author="Johnny Schultz" w:date="2020-02-12T15:57:00Z"/>
          <w:lang w:eastAsia="ja-JP"/>
        </w:rPr>
      </w:pPr>
      <w:del w:id="29691" w:author="Johnny Schultz" w:date="2020-02-12T15:57:00Z">
        <w:r w:rsidRPr="00A013FD">
          <w:rPr>
            <w:lang w:eastAsia="ja-JP"/>
          </w:rPr>
          <w:delText>–</w:delText>
        </w:r>
        <w:r w:rsidRPr="00A013FD">
          <w:rPr>
            <w:lang w:eastAsia="ja-JP"/>
          </w:rPr>
          <w:tab/>
          <w:delText xml:space="preserve">Channels 2024 and 2084 are exclusively used for terrestrial VDE, maintaining the original signalling assignment that was described above (as per Fig. </w:delText>
        </w:r>
        <w:r w:rsidRPr="00A013FD">
          <w:delText>A6-3</w:delText>
        </w:r>
        <w:r w:rsidRPr="00A013FD">
          <w:rPr>
            <w:lang w:eastAsia="ja-JP"/>
          </w:rPr>
          <w:delText>).</w:delText>
        </w:r>
      </w:del>
    </w:p>
    <w:p w14:paraId="4F339E26" w14:textId="77777777" w:rsidR="00A013FD" w:rsidRPr="00A013FD" w:rsidRDefault="00A013FD" w:rsidP="00A013FD">
      <w:pPr>
        <w:spacing w:after="120"/>
        <w:rPr>
          <w:del w:id="29692" w:author="Johnny Schultz" w:date="2020-02-12T15:57:00Z"/>
          <w:lang w:eastAsia="ja-JP"/>
        </w:rPr>
      </w:pPr>
      <w:del w:id="29693" w:author="Johnny Schultz" w:date="2020-02-12T15:57:00Z">
        <w:r w:rsidRPr="00A013FD">
          <w:rPr>
            <w:lang w:eastAsia="ja-JP"/>
          </w:rPr>
          <w:delText>–</w:delText>
        </w:r>
        <w:r w:rsidRPr="00A013FD">
          <w:rPr>
            <w:lang w:eastAsia="ja-JP"/>
          </w:rPr>
          <w:tab/>
          <w:delText xml:space="preserve">Channels 2026 and 2086 are exclusively used for VDE-SAT downlink, maintaining the original signalling assignment that was described above (as per Fig.e </w:delText>
        </w:r>
        <w:r w:rsidRPr="00A013FD">
          <w:delText>A6-3</w:delText>
        </w:r>
        <w:r w:rsidRPr="00A013FD">
          <w:rPr>
            <w:lang w:eastAsia="ja-JP"/>
          </w:rPr>
          <w:delText>).</w:delText>
        </w:r>
      </w:del>
    </w:p>
    <w:p w14:paraId="0A47092D" w14:textId="77777777" w:rsidR="00A013FD" w:rsidRPr="00A013FD" w:rsidRDefault="00A013FD" w:rsidP="00A013FD">
      <w:pPr>
        <w:spacing w:after="120"/>
        <w:rPr>
          <w:del w:id="29694" w:author="Johnny Schultz" w:date="2020-02-12T15:57:00Z"/>
          <w:lang w:eastAsia="ja-JP"/>
        </w:rPr>
      </w:pPr>
      <w:del w:id="29695" w:author="Johnny Schultz" w:date="2020-02-12T15:57:00Z">
        <w:r w:rsidRPr="00A013FD">
          <w:rPr>
            <w:lang w:eastAsia="ja-JP"/>
          </w:rPr>
          <w:delText>–</w:delText>
        </w:r>
        <w:r w:rsidRPr="00A013FD">
          <w:rPr>
            <w:lang w:eastAsia="ja-JP"/>
          </w:rPr>
          <w:tab/>
          <w:delText xml:space="preserve">Channels 2025 and 2085 are time-shared between VDE-SAT downlink and VDE terrestrial services. The time sharing is based on time intervals of 2.4 s (90 slots) that are assigned periodically to VDE-SAT and VDE terrestrial services (as shown in Fig. </w:delText>
        </w:r>
        <w:r w:rsidRPr="00A013FD">
          <w:delText>A6-4</w:delText>
        </w:r>
        <w:r w:rsidRPr="00A013FD">
          <w:rPr>
            <w:lang w:eastAsia="ja-JP"/>
          </w:rPr>
          <w:delText>).</w:delText>
        </w:r>
      </w:del>
    </w:p>
    <w:p w14:paraId="6237B001" w14:textId="77777777" w:rsidR="00A013FD" w:rsidRPr="00A013FD" w:rsidRDefault="00A013FD" w:rsidP="00A013FD">
      <w:pPr>
        <w:spacing w:after="120"/>
        <w:rPr>
          <w:del w:id="29696" w:author="Johnny Schultz" w:date="2020-02-12T15:57:00Z"/>
          <w:lang w:eastAsia="ja-JP"/>
        </w:rPr>
      </w:pPr>
      <w:del w:id="29697" w:author="Johnny Schultz" w:date="2020-02-12T15:57:00Z">
        <w:r w:rsidRPr="00A013FD">
          <w:rPr>
            <w:lang w:eastAsia="ja-JP"/>
          </w:rPr>
          <w:delText>As the starting point of VDES resource sharing or in the absence of coordination between the shore and satellite operation, this resource sharing method should be used.</w:delText>
        </w:r>
      </w:del>
    </w:p>
    <w:p w14:paraId="0D67FA19" w14:textId="77777777" w:rsidR="00A013FD" w:rsidRPr="00A013FD" w:rsidRDefault="00A013FD" w:rsidP="00A013FD">
      <w:pPr>
        <w:spacing w:after="120"/>
        <w:rPr>
          <w:del w:id="29698" w:author="Johnny Schultz" w:date="2020-02-12T15:57:00Z"/>
        </w:rPr>
      </w:pPr>
      <w:del w:id="29699" w:author="Johnny Schultz" w:date="2020-02-12T15:57:00Z">
        <w:r w:rsidRPr="00A013FD">
          <w:delText xml:space="preserve">Figure A6-4 </w:delText>
        </w:r>
      </w:del>
    </w:p>
    <w:p w14:paraId="68F23B7D" w14:textId="77777777" w:rsidR="00A013FD" w:rsidRPr="00A013FD" w:rsidRDefault="00A013FD" w:rsidP="00A013FD">
      <w:pPr>
        <w:spacing w:after="120"/>
        <w:rPr>
          <w:del w:id="29700" w:author="Johnny Schultz" w:date="2020-02-12T15:57:00Z"/>
        </w:rPr>
      </w:pPr>
      <w:del w:id="29701" w:author="Johnny Schultz" w:date="2020-02-12T15:57:00Z">
        <w:r w:rsidRPr="00A013FD">
          <w:delText>Initial resource sharing between VDE-SAT downlink and VDE terrestrial</w:delText>
        </w:r>
      </w:del>
    </w:p>
    <w:p w14:paraId="2FE12345" w14:textId="77777777" w:rsidR="00A013FD" w:rsidRPr="00A013FD" w:rsidRDefault="00A013FD" w:rsidP="00A013FD">
      <w:pPr>
        <w:spacing w:after="120"/>
        <w:rPr>
          <w:del w:id="29702" w:author="Johnny Schultz" w:date="2020-02-12T15:57:00Z"/>
          <w:lang w:eastAsia="ja-JP"/>
        </w:rPr>
      </w:pPr>
      <w:del w:id="29703" w:author="Johnny Schultz" w:date="2020-02-12T15:57:00Z">
        <w:r w:rsidRPr="00A013FD">
          <w:rPr>
            <w:caps/>
            <w:noProof/>
            <w:sz w:val="18"/>
            <w:lang w:val="fr-CA" w:eastAsia="fr-CA"/>
          </w:rPr>
          <w:drawing>
            <wp:inline distT="0" distB="0" distL="0" distR="0" wp14:anchorId="6065A0DD" wp14:editId="35D92E3B">
              <wp:extent cx="4701540" cy="4510405"/>
              <wp:effectExtent l="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4701540" cy="4510405"/>
                      </a:xfrm>
                      <a:prstGeom prst="rect">
                        <a:avLst/>
                      </a:prstGeom>
                      <a:noFill/>
                      <a:ln>
                        <a:noFill/>
                      </a:ln>
                    </pic:spPr>
                  </pic:pic>
                </a:graphicData>
              </a:graphic>
            </wp:inline>
          </w:drawing>
        </w:r>
      </w:del>
    </w:p>
    <w:p w14:paraId="6B12E761" w14:textId="77777777" w:rsidR="00A013FD" w:rsidRPr="00A013FD" w:rsidRDefault="00A013FD" w:rsidP="00A013FD">
      <w:pPr>
        <w:spacing w:after="120"/>
        <w:rPr>
          <w:del w:id="29704" w:author="Johnny Schultz" w:date="2020-02-12T15:57:00Z"/>
          <w:lang w:eastAsia="ja-JP"/>
        </w:rPr>
      </w:pPr>
      <w:del w:id="29705" w:author="Johnny Schultz" w:date="2020-02-12T15:57:00Z">
        <w:r w:rsidRPr="00A013FD">
          <w:rPr>
            <w:lang w:eastAsia="ja-JP"/>
          </w:rPr>
          <w:delText>5</w:delText>
        </w:r>
        <w:r w:rsidRPr="00A013FD">
          <w:rPr>
            <w:lang w:eastAsia="ja-JP"/>
          </w:rPr>
          <w:tab/>
          <w:delText>Sharing between different VDE satellite systems</w:delText>
        </w:r>
      </w:del>
    </w:p>
    <w:p w14:paraId="4F4361DC" w14:textId="77777777" w:rsidR="00A013FD" w:rsidRPr="00A013FD" w:rsidRDefault="00A013FD" w:rsidP="00A013FD">
      <w:pPr>
        <w:spacing w:after="120"/>
        <w:rPr>
          <w:del w:id="29706" w:author="Johnny Schultz" w:date="2020-02-12T15:57:00Z"/>
        </w:rPr>
      </w:pPr>
      <w:del w:id="29707" w:author="Johnny Schultz" w:date="2020-02-12T15:57:00Z">
        <w:r w:rsidRPr="00A013FD">
          <w:delText>The sharing between two or more satellite system is organized by using the bulletin board, delivered by satellites in VDE-Sat downlink band (channels 2026 and 2086), as described in Annex 6.</w:delText>
        </w:r>
      </w:del>
    </w:p>
    <w:p w14:paraId="670E04DE" w14:textId="77777777" w:rsidR="00A013FD" w:rsidRPr="00A013FD" w:rsidRDefault="00A013FD" w:rsidP="00A013FD">
      <w:pPr>
        <w:spacing w:after="120"/>
        <w:rPr>
          <w:del w:id="29708" w:author="Johnny Schultz" w:date="2020-02-12T15:57:00Z"/>
        </w:rPr>
      </w:pPr>
      <w:del w:id="29709" w:author="Johnny Schultz" w:date="2020-02-12T15:57:00Z">
        <w:r w:rsidRPr="00A013FD">
          <w:delText>The bulletin board provides as a minimum:</w:delText>
        </w:r>
      </w:del>
    </w:p>
    <w:p w14:paraId="1FDDB196" w14:textId="77777777" w:rsidR="00A013FD" w:rsidRPr="00A013FD" w:rsidRDefault="00A013FD" w:rsidP="00A013FD">
      <w:pPr>
        <w:spacing w:after="120"/>
        <w:rPr>
          <w:del w:id="29710" w:author="Johnny Schultz" w:date="2020-02-12T15:57:00Z"/>
        </w:rPr>
      </w:pPr>
      <w:del w:id="29711" w:author="Johnny Schultz" w:date="2020-02-12T15:57:00Z">
        <w:r w:rsidRPr="00A013FD">
          <w:delText>–</w:delText>
        </w:r>
        <w:r w:rsidRPr="00A013FD">
          <w:tab/>
          <w:delText>Satellite and constellation ID</w:delText>
        </w:r>
      </w:del>
    </w:p>
    <w:p w14:paraId="16F2816A" w14:textId="77777777" w:rsidR="00A013FD" w:rsidRPr="00A013FD" w:rsidRDefault="00A013FD" w:rsidP="00A013FD">
      <w:pPr>
        <w:spacing w:after="120"/>
        <w:rPr>
          <w:del w:id="29712" w:author="Johnny Schultz" w:date="2020-02-12T15:57:00Z"/>
        </w:rPr>
      </w:pPr>
      <w:del w:id="29713" w:author="Johnny Schultz" w:date="2020-02-12T15:57:00Z">
        <w:r w:rsidRPr="00A013FD">
          <w:delText>–</w:delText>
        </w:r>
        <w:r w:rsidRPr="00A013FD">
          <w:tab/>
          <w:delText>Satellite ephemeris</w:delText>
        </w:r>
      </w:del>
    </w:p>
    <w:p w14:paraId="705B82A4" w14:textId="77777777" w:rsidR="00A013FD" w:rsidRPr="00A013FD" w:rsidRDefault="00A013FD" w:rsidP="00A013FD">
      <w:pPr>
        <w:spacing w:after="120"/>
        <w:rPr>
          <w:del w:id="29714" w:author="Johnny Schultz" w:date="2020-02-12T15:57:00Z"/>
        </w:rPr>
      </w:pPr>
      <w:del w:id="29715" w:author="Johnny Schultz" w:date="2020-02-12T15:57:00Z">
        <w:r w:rsidRPr="00A013FD">
          <w:delText>–</w:delText>
        </w:r>
        <w:r w:rsidRPr="00A013FD">
          <w:tab/>
          <w:delText>Downlink communication characteristics: spreading code (if any), time slots for broadcast, time slots for other communications, volume of data to downlink, and</w:delText>
        </w:r>
      </w:del>
    </w:p>
    <w:p w14:paraId="01AFC432" w14:textId="77777777" w:rsidR="00A013FD" w:rsidRPr="00A013FD" w:rsidRDefault="00A013FD" w:rsidP="00A013FD">
      <w:pPr>
        <w:spacing w:after="120"/>
        <w:rPr>
          <w:del w:id="29716" w:author="Johnny Schultz" w:date="2020-02-12T15:57:00Z"/>
        </w:rPr>
      </w:pPr>
      <w:del w:id="29717" w:author="Johnny Schultz" w:date="2020-02-12T15:57:00Z">
        <w:r w:rsidRPr="00A013FD">
          <w:delText>–</w:delText>
        </w:r>
        <w:r w:rsidRPr="00A013FD">
          <w:tab/>
          <w:delText>Uplink communication characteristics: spreading code (if any), available time slots for interrogation, available time slots for uplink, global communication channel load, etc.</w:delText>
        </w:r>
      </w:del>
    </w:p>
    <w:p w14:paraId="4F0653F5" w14:textId="77777777" w:rsidR="00A013FD" w:rsidRPr="00A013FD" w:rsidRDefault="00A013FD" w:rsidP="00A013FD">
      <w:pPr>
        <w:spacing w:after="120"/>
        <w:rPr>
          <w:del w:id="29718" w:author="Johnny Schultz" w:date="2020-02-12T15:57:00Z"/>
        </w:rPr>
      </w:pPr>
      <w:del w:id="29719" w:author="Johnny Schultz" w:date="2020-02-12T15:57:00Z">
        <w:r w:rsidRPr="00A013FD">
          <w:delText>By listening the bulletin board (transmitted every minute), ships can determine:</w:delText>
        </w:r>
      </w:del>
    </w:p>
    <w:p w14:paraId="40CFB4C6" w14:textId="77777777" w:rsidR="00A013FD" w:rsidRPr="00A013FD" w:rsidRDefault="00A013FD" w:rsidP="00A013FD">
      <w:pPr>
        <w:spacing w:after="120"/>
        <w:rPr>
          <w:del w:id="29720" w:author="Johnny Schultz" w:date="2020-02-12T15:57:00Z"/>
        </w:rPr>
      </w:pPr>
      <w:del w:id="29721" w:author="Johnny Schultz" w:date="2020-02-12T15:57:00Z">
        <w:r w:rsidRPr="00A013FD">
          <w:delText>–</w:delText>
        </w:r>
        <w:r w:rsidRPr="00A013FD">
          <w:tab/>
          <w:delText>When a satellite will be visible, and identify the satellite</w:delText>
        </w:r>
      </w:del>
    </w:p>
    <w:p w14:paraId="7B56E771" w14:textId="77777777" w:rsidR="00A013FD" w:rsidRPr="00A013FD" w:rsidRDefault="00A013FD" w:rsidP="00A013FD">
      <w:pPr>
        <w:spacing w:after="120"/>
        <w:rPr>
          <w:del w:id="29722" w:author="Johnny Schultz" w:date="2020-02-12T15:57:00Z"/>
        </w:rPr>
      </w:pPr>
      <w:del w:id="29723" w:author="Johnny Schultz" w:date="2020-02-12T15:57:00Z">
        <w:r w:rsidRPr="00A013FD">
          <w:delText>–</w:delText>
        </w:r>
        <w:r w:rsidRPr="00A013FD">
          <w:tab/>
          <w:delText>When a satellite will next be visible (based on ephemeris data)</w:delText>
        </w:r>
      </w:del>
    </w:p>
    <w:p w14:paraId="4FF9E03F" w14:textId="77777777" w:rsidR="00A013FD" w:rsidRPr="00A013FD" w:rsidRDefault="00A013FD" w:rsidP="00A013FD">
      <w:pPr>
        <w:spacing w:after="120"/>
        <w:rPr>
          <w:del w:id="29724" w:author="Johnny Schultz" w:date="2020-02-12T15:57:00Z"/>
        </w:rPr>
      </w:pPr>
      <w:del w:id="29725" w:author="Johnny Schultz" w:date="2020-02-12T15:57:00Z">
        <w:r w:rsidRPr="00A013FD">
          <w:delText>–</w:delText>
        </w:r>
        <w:r w:rsidRPr="00A013FD">
          <w:tab/>
          <w:delText>A satellite’s transmission characteristics (Doppler and delay, based on ephemeris data)</w:delText>
        </w:r>
      </w:del>
    </w:p>
    <w:p w14:paraId="401CB704" w14:textId="77777777" w:rsidR="00A013FD" w:rsidRPr="00A013FD" w:rsidRDefault="00A013FD" w:rsidP="00A013FD">
      <w:pPr>
        <w:spacing w:after="120"/>
        <w:rPr>
          <w:del w:id="29726" w:author="Johnny Schultz" w:date="2020-02-12T15:57:00Z"/>
        </w:rPr>
      </w:pPr>
      <w:del w:id="29727" w:author="Johnny Schultz" w:date="2020-02-12T15:57:00Z">
        <w:r w:rsidRPr="00A013FD">
          <w:delText>–</w:delText>
        </w:r>
        <w:r w:rsidRPr="00A013FD">
          <w:tab/>
          <w:delText>Which data a ship shall receive (the security-related and safety-related broadcast downlink) and when they will be transmitted, and</w:delText>
        </w:r>
      </w:del>
    </w:p>
    <w:p w14:paraId="28A5DE09" w14:textId="77777777" w:rsidR="00A013FD" w:rsidRPr="00A013FD" w:rsidRDefault="00A013FD" w:rsidP="00A013FD">
      <w:pPr>
        <w:spacing w:after="120"/>
        <w:rPr>
          <w:del w:id="29728" w:author="Johnny Schultz" w:date="2020-02-12T15:57:00Z"/>
        </w:rPr>
      </w:pPr>
      <w:del w:id="29729" w:author="Johnny Schultz" w:date="2020-02-12T15:57:00Z">
        <w:r w:rsidRPr="00A013FD">
          <w:delText>–</w:delText>
        </w:r>
        <w:r w:rsidRPr="00A013FD">
          <w:tab/>
          <w:delText>When it may initiate a communication for uplink or downlink of data, and globally in which part of the frame this initiated communication will take place.</w:delText>
        </w:r>
      </w:del>
    </w:p>
    <w:p w14:paraId="7E43C0FA" w14:textId="77777777" w:rsidR="00A013FD" w:rsidRPr="00A013FD" w:rsidRDefault="00A013FD" w:rsidP="00A013FD">
      <w:pPr>
        <w:spacing w:after="120"/>
        <w:rPr>
          <w:del w:id="29730" w:author="Johnny Schultz" w:date="2020-02-12T15:57:00Z"/>
          <w:lang w:eastAsia="ja-JP"/>
        </w:rPr>
      </w:pPr>
      <w:del w:id="29731" w:author="Johnny Schultz" w:date="2020-02-12T15:57:00Z">
        <w:r w:rsidRPr="00A013FD">
          <w:rPr>
            <w:lang w:eastAsia="ja-JP"/>
          </w:rPr>
          <w:delText>The physical channel used for the bulletin board should allow for detection of overlapping signals received from multiple satellites. The use of direct sequence spreading as defined in Annex 4 (PL</w:delText>
        </w:r>
        <w:r w:rsidRPr="00A013FD">
          <w:rPr>
            <w:lang w:eastAsia="ja-JP"/>
          </w:rPr>
          <w:noBreakHyphen/>
          <w:delText xml:space="preserve">Frame format 1) allows for detection of up to 8 overlapping signals. </w:delText>
        </w:r>
      </w:del>
    </w:p>
    <w:p w14:paraId="084F427E" w14:textId="77777777" w:rsidR="00A013FD" w:rsidRPr="00A013FD" w:rsidRDefault="00A013FD" w:rsidP="00A013FD">
      <w:pPr>
        <w:spacing w:after="120"/>
        <w:rPr>
          <w:del w:id="29732" w:author="Johnny Schultz" w:date="2020-02-12T15:57:00Z"/>
          <w:lang w:eastAsia="ja-JP"/>
        </w:rPr>
      </w:pPr>
      <w:del w:id="29733" w:author="Johnny Schultz" w:date="2020-02-12T15:57:00Z">
        <w:r w:rsidRPr="00A013FD">
          <w:rPr>
            <w:lang w:eastAsia="ja-JP"/>
          </w:rPr>
          <w:delText>6</w:delText>
        </w:r>
        <w:r w:rsidRPr="00A013FD">
          <w:rPr>
            <w:lang w:eastAsia="ja-JP"/>
          </w:rPr>
          <w:tab/>
          <w:delText>VDE-1A terrestrial and VDE-SAT uplink resource sharing</w:delText>
        </w:r>
      </w:del>
    </w:p>
    <w:p w14:paraId="63B67F10" w14:textId="77777777" w:rsidR="00A013FD" w:rsidRPr="00A013FD" w:rsidRDefault="00A013FD" w:rsidP="00A013FD">
      <w:pPr>
        <w:spacing w:after="120"/>
        <w:rPr>
          <w:del w:id="29734" w:author="Johnny Schultz" w:date="2020-02-12T15:57:00Z"/>
          <w:lang w:eastAsia="ja-JP"/>
        </w:rPr>
      </w:pPr>
      <w:del w:id="29735" w:author="Johnny Schultz" w:date="2020-02-12T15:57:00Z">
        <w:r w:rsidRPr="00A013FD">
          <w:rPr>
            <w:lang w:eastAsia="ja-JP"/>
          </w:rPr>
          <w:delText xml:space="preserve">At the lower frequency bands, channel 1026 and 1086 are dedicated to VDE-SAT uplink while </w:delText>
        </w:r>
        <w:r w:rsidRPr="00A013FD">
          <w:delText>channels 102</w:delText>
        </w:r>
        <w:r w:rsidRPr="00A013FD">
          <w:rPr>
            <w:lang w:eastAsia="ja-JP"/>
          </w:rPr>
          <w:delText>4, 1084, 1025 and 1085</w:delText>
        </w:r>
        <w:r w:rsidRPr="00A013FD">
          <w:delText xml:space="preserve"> are shared for terrestrial and satellite communications.</w:delText>
        </w:r>
      </w:del>
    </w:p>
    <w:p w14:paraId="6B3577DB" w14:textId="77777777" w:rsidR="00A013FD" w:rsidRPr="00A013FD" w:rsidRDefault="00A013FD" w:rsidP="00A013FD">
      <w:pPr>
        <w:spacing w:after="120"/>
        <w:rPr>
          <w:del w:id="29736" w:author="Johnny Schultz" w:date="2020-02-12T15:57:00Z"/>
        </w:rPr>
      </w:pPr>
      <w:del w:id="29737" w:author="Johnny Schultz" w:date="2020-02-12T15:57:00Z">
        <w:r w:rsidRPr="00A013FD">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7D43EDBD" w14:textId="77777777" w:rsidR="00A013FD" w:rsidRPr="00A013FD" w:rsidRDefault="00A013FD" w:rsidP="00A013FD">
      <w:pPr>
        <w:spacing w:after="120"/>
        <w:rPr>
          <w:del w:id="29738" w:author="Johnny Schultz" w:date="2020-02-12T15:57:00Z"/>
        </w:rPr>
      </w:pPr>
      <w:del w:id="29739" w:author="Johnny Schultz" w:date="2020-02-12T15:57:00Z">
        <w:r w:rsidRPr="00A013FD">
          <w:delText>The coordination between the VDE terrestrial (ship-to-shore) and VDE-SAT uplink is achieved using the bulletin board signalling channel as defined on the VDE-SAT downlink.</w:delText>
        </w:r>
      </w:del>
    </w:p>
    <w:p w14:paraId="32045C21" w14:textId="77777777" w:rsidR="00A013FD" w:rsidRPr="00A013FD" w:rsidRDefault="00A013FD" w:rsidP="00A013FD">
      <w:pPr>
        <w:spacing w:after="120"/>
        <w:rPr>
          <w:del w:id="29740" w:author="Johnny Schultz" w:date="2020-02-12T15:57:00Z"/>
        </w:rPr>
      </w:pPr>
      <w:del w:id="29741" w:author="Johnny Schultz" w:date="2020-02-12T15:57:00Z">
        <w:r w:rsidRPr="00A013FD">
          <w:delText>The use of direct sequence spreading for VDE-SAT uplink channel may provide a higher level of resilience in the presence of VDE ship-to-shore interfering signals.</w:delText>
        </w:r>
      </w:del>
    </w:p>
    <w:p w14:paraId="6C4F2A30" w14:textId="77777777" w:rsidR="00A013FD" w:rsidRPr="00A013FD" w:rsidRDefault="00A013FD" w:rsidP="00A013FD">
      <w:pPr>
        <w:spacing w:after="120"/>
        <w:rPr>
          <w:del w:id="29742" w:author="Johnny Schultz" w:date="2020-02-12T15:57:00Z"/>
        </w:rPr>
      </w:pPr>
      <w:del w:id="29743" w:author="Johnny Schultz" w:date="2020-02-12T15:57:00Z">
        <w:r w:rsidRPr="00A013FD">
          <w:br w:type="page"/>
        </w:r>
      </w:del>
    </w:p>
    <w:p w14:paraId="3412693A" w14:textId="77777777" w:rsidR="00A013FD" w:rsidRPr="00A013FD" w:rsidRDefault="00A013FD" w:rsidP="00A013FD">
      <w:pPr>
        <w:spacing w:after="120"/>
        <w:jc w:val="center"/>
        <w:rPr>
          <w:del w:id="29744" w:author="Johnny Schultz" w:date="2020-02-12T15:58:00Z"/>
        </w:rPr>
      </w:pPr>
      <w:del w:id="29745" w:author="Johnny Schultz" w:date="2020-02-12T15:58:00Z">
        <w:r w:rsidRPr="00A013FD">
          <w:delText>Annex 7</w:delText>
        </w:r>
        <w:r w:rsidRPr="00A013FD">
          <w:br/>
        </w:r>
        <w:r w:rsidRPr="00A013FD">
          <w:br/>
          <w:delText>Original design considerations to validate the VDES concept</w:delText>
        </w:r>
      </w:del>
    </w:p>
    <w:p w14:paraId="415B9E3A" w14:textId="77777777" w:rsidR="00A013FD" w:rsidRPr="00A013FD" w:rsidRDefault="00A013FD" w:rsidP="00A013FD">
      <w:pPr>
        <w:spacing w:after="120"/>
        <w:rPr>
          <w:del w:id="29746" w:author="Johnny Schultz" w:date="2020-02-12T15:58:00Z"/>
        </w:rPr>
      </w:pPr>
      <w:del w:id="29747" w:author="Johnny Schultz" w:date="2020-02-12T15:58:00Z">
        <w:r w:rsidRPr="00A013FD">
          <w:delText>1</w:delText>
        </w:r>
        <w:r w:rsidRPr="00A013FD">
          <w:tab/>
          <w:delText>Introduction</w:delText>
        </w:r>
      </w:del>
    </w:p>
    <w:p w14:paraId="72D1EDD6" w14:textId="77777777" w:rsidR="00A013FD" w:rsidRPr="00A013FD" w:rsidRDefault="00A013FD" w:rsidP="00A013FD">
      <w:pPr>
        <w:spacing w:after="120"/>
        <w:rPr>
          <w:del w:id="29748" w:author="Johnny Schultz" w:date="2020-02-12T15:58:00Z"/>
        </w:rPr>
      </w:pPr>
      <w:del w:id="29749" w:author="Johnny Schultz" w:date="2020-02-12T15:58:00Z">
        <w:r w:rsidRPr="00A013FD">
          <w:delText xml:space="preserve">This annex provides additional information on the technical considerations of the VDES. It identifies aspects of both terrestrial and satellite VDE components, including access scheme options, antenna design and system sharing. </w:delText>
        </w:r>
      </w:del>
    </w:p>
    <w:p w14:paraId="7A9E119E" w14:textId="77777777" w:rsidR="00A013FD" w:rsidRPr="00A013FD" w:rsidRDefault="00A013FD" w:rsidP="00A013FD">
      <w:pPr>
        <w:spacing w:after="120"/>
        <w:rPr>
          <w:del w:id="29750" w:author="Johnny Schultz" w:date="2020-02-12T15:58:00Z"/>
        </w:rPr>
      </w:pPr>
      <w:del w:id="29751" w:author="Johnny Schultz" w:date="2020-02-12T15:58:00Z">
        <w:r w:rsidRPr="00A013FD">
          <w:delText>The annex reflects all original materials that were used to develop Annexes 2 through 6.</w:delText>
        </w:r>
      </w:del>
    </w:p>
    <w:p w14:paraId="1D16C360" w14:textId="77777777" w:rsidR="00A013FD" w:rsidRPr="00A013FD" w:rsidRDefault="00A013FD" w:rsidP="00A013FD">
      <w:pPr>
        <w:spacing w:after="120"/>
        <w:rPr>
          <w:del w:id="29752" w:author="Johnny Schultz" w:date="2020-02-12T15:58:00Z"/>
        </w:rPr>
      </w:pPr>
      <w:del w:id="29753" w:author="Johnny Schultz" w:date="2020-02-12T15:58:00Z">
        <w:r w:rsidRPr="00A013FD">
          <w:delText>2</w:delText>
        </w:r>
        <w:r w:rsidRPr="00A013FD">
          <w:tab/>
          <w:delText>Summary of operational capability and performance</w:delText>
        </w:r>
      </w:del>
    </w:p>
    <w:p w14:paraId="0D51FFC9" w14:textId="77777777" w:rsidR="00A013FD" w:rsidRPr="00A013FD" w:rsidRDefault="00A013FD" w:rsidP="00A013FD">
      <w:pPr>
        <w:spacing w:after="120"/>
        <w:rPr>
          <w:del w:id="29754" w:author="Johnny Schultz" w:date="2020-02-12T15:58:00Z"/>
        </w:rPr>
      </w:pPr>
      <w:del w:id="29755" w:author="Johnny Schultz" w:date="2020-02-12T15:58:00Z">
        <w:r w:rsidRPr="00A013FD">
          <w:delText>This Annex demonstrates the following operational capability and performance:</w:delText>
        </w:r>
      </w:del>
    </w:p>
    <w:p w14:paraId="1DCE878E" w14:textId="77777777" w:rsidR="00A013FD" w:rsidRPr="00A013FD" w:rsidRDefault="00A013FD" w:rsidP="00A013FD">
      <w:pPr>
        <w:spacing w:after="120"/>
        <w:rPr>
          <w:del w:id="29756" w:author="Johnny Schultz" w:date="2020-02-12T15:58:00Z"/>
        </w:rPr>
      </w:pPr>
      <w:del w:id="29757" w:author="Johnny Schultz" w:date="2020-02-12T15:58:00Z">
        <w:r w:rsidRPr="00A013FD">
          <w:delText>–</w:delText>
        </w:r>
        <w:r w:rsidRPr="00A013FD">
          <w:tab/>
          <w:delText>Protection of GMDSS and AIS, i.e. recognizing that the implementation of VDES must ensure that the function of digital selective calling, AIS and voice distress, safety and calling communication (channel 16), are not impaired</w:delText>
        </w:r>
      </w:del>
    </w:p>
    <w:p w14:paraId="17331BA5" w14:textId="77777777" w:rsidR="00A013FD" w:rsidRPr="00A013FD" w:rsidRDefault="00A013FD" w:rsidP="00A013FD">
      <w:pPr>
        <w:spacing w:after="120"/>
        <w:rPr>
          <w:del w:id="29758" w:author="Johnny Schultz" w:date="2020-02-12T15:58:00Z"/>
        </w:rPr>
      </w:pPr>
      <w:del w:id="29759" w:author="Johnny Schultz" w:date="2020-02-12T15:58:00Z">
        <w:r w:rsidRPr="00A013FD">
          <w:delText>–</w:delText>
        </w:r>
        <w:r w:rsidRPr="00A013FD">
          <w:tab/>
          <w:delText>Relief of AIS VDL congestion</w:delText>
        </w:r>
      </w:del>
    </w:p>
    <w:p w14:paraId="1EB8403E" w14:textId="77777777" w:rsidR="00A013FD" w:rsidRPr="00A013FD" w:rsidRDefault="00A013FD" w:rsidP="00A013FD">
      <w:pPr>
        <w:spacing w:after="120"/>
        <w:rPr>
          <w:del w:id="29760" w:author="Johnny Schultz" w:date="2020-02-12T15:58:00Z"/>
        </w:rPr>
      </w:pPr>
      <w:del w:id="29761" w:author="Johnny Schultz" w:date="2020-02-12T15:58:00Z">
        <w:r w:rsidRPr="00A013FD">
          <w:delText>–</w:delText>
        </w:r>
        <w:r w:rsidRPr="00A013FD">
          <w:tab/>
          <w:delText>Raw ASM data transfer at 28.8 kbits/s</w:delText>
        </w:r>
      </w:del>
    </w:p>
    <w:p w14:paraId="1D853FF3" w14:textId="77777777" w:rsidR="00A013FD" w:rsidRPr="00A013FD" w:rsidRDefault="00A013FD" w:rsidP="00A013FD">
      <w:pPr>
        <w:spacing w:after="120"/>
        <w:rPr>
          <w:del w:id="29762" w:author="Johnny Schultz" w:date="2020-02-12T15:58:00Z"/>
        </w:rPr>
      </w:pPr>
      <w:del w:id="29763" w:author="Johnny Schultz" w:date="2020-02-12T15:58:00Z">
        <w:r w:rsidRPr="00A013FD">
          <w:delText>–</w:delText>
        </w:r>
        <w:r w:rsidRPr="00A013FD">
          <w:tab/>
          <w:delText>Raw VDE data transfer ship-to-ship, ship-to-shore and shore-to-ship at 307.2 kbits/s</w:delText>
        </w:r>
      </w:del>
    </w:p>
    <w:p w14:paraId="1BF31450" w14:textId="77777777" w:rsidR="00A013FD" w:rsidRPr="00A013FD" w:rsidRDefault="00A013FD" w:rsidP="00A013FD">
      <w:pPr>
        <w:spacing w:after="120"/>
        <w:rPr>
          <w:del w:id="29764" w:author="Johnny Schultz" w:date="2020-02-12T15:58:00Z"/>
        </w:rPr>
      </w:pPr>
      <w:del w:id="29765" w:author="Johnny Schultz" w:date="2020-02-12T15:58:00Z">
        <w:r w:rsidRPr="00A013FD">
          <w:delText>–</w:delText>
        </w:r>
        <w:r w:rsidRPr="00A013FD">
          <w:tab/>
          <w:delText>Raw VDE satellite data transfer up to 240 kbits/s</w:delText>
        </w:r>
      </w:del>
    </w:p>
    <w:p w14:paraId="575EFC08" w14:textId="77777777" w:rsidR="00A013FD" w:rsidRPr="00A013FD" w:rsidRDefault="00A013FD" w:rsidP="00A013FD">
      <w:pPr>
        <w:spacing w:after="120"/>
        <w:rPr>
          <w:del w:id="29766" w:author="Johnny Schultz" w:date="2020-02-12T15:58:00Z"/>
        </w:rPr>
      </w:pPr>
      <w:del w:id="29767" w:author="Johnny Schultz" w:date="2020-02-12T15:58:00Z">
        <w:r w:rsidRPr="00A013FD">
          <w:delText>–</w:delText>
        </w:r>
        <w:r w:rsidRPr="00A013FD">
          <w:tab/>
          <w:delText>VDE satellite downlink that satisfies the PFD mask requirements</w:delText>
        </w:r>
      </w:del>
    </w:p>
    <w:p w14:paraId="71F796DF" w14:textId="77777777" w:rsidR="00A013FD" w:rsidRPr="00A013FD" w:rsidRDefault="00A013FD" w:rsidP="00A013FD">
      <w:pPr>
        <w:spacing w:after="120"/>
        <w:rPr>
          <w:del w:id="29768" w:author="Johnny Schultz" w:date="2020-02-12T15:58:00Z"/>
        </w:rPr>
      </w:pPr>
      <w:del w:id="29769" w:author="Johnny Schultz" w:date="2020-02-12T15:58:00Z">
        <w:r w:rsidRPr="00A013FD">
          <w:delText>–</w:delText>
        </w:r>
        <w:r w:rsidRPr="00A013FD">
          <w:tab/>
          <w:delText>VDE shore-to-ship and ship-to-shore service to 85 km (46 NM)</w:delText>
        </w:r>
      </w:del>
    </w:p>
    <w:p w14:paraId="4263CC4B" w14:textId="77777777" w:rsidR="00A013FD" w:rsidRPr="00A013FD" w:rsidRDefault="00A013FD" w:rsidP="00A013FD">
      <w:pPr>
        <w:spacing w:after="120"/>
        <w:rPr>
          <w:del w:id="29770" w:author="Johnny Schultz" w:date="2020-02-12T15:58:00Z"/>
        </w:rPr>
      </w:pPr>
      <w:del w:id="29771" w:author="Johnny Schultz" w:date="2020-02-12T15:58:00Z">
        <w:r w:rsidRPr="00A013FD">
          <w:delText>–</w:delText>
        </w:r>
        <w:r w:rsidRPr="00A013FD">
          <w:tab/>
          <w:delText>Channel access and sharing schemes that organize the links and mitigate conflicts</w:delText>
        </w:r>
      </w:del>
    </w:p>
    <w:p w14:paraId="09A126A7" w14:textId="77777777" w:rsidR="00A013FD" w:rsidRPr="00A013FD" w:rsidRDefault="00A013FD" w:rsidP="00A013FD">
      <w:pPr>
        <w:spacing w:after="120"/>
        <w:rPr>
          <w:del w:id="29772" w:author="Johnny Schultz" w:date="2020-02-12T15:58:00Z"/>
        </w:rPr>
      </w:pPr>
      <w:del w:id="29773" w:author="Johnny Schultz" w:date="2020-02-12T15:58:00Z">
        <w:r w:rsidRPr="00A013FD">
          <w:delText>–</w:delText>
        </w:r>
        <w:r w:rsidRPr="00A013FD">
          <w:tab/>
          <w:delText>Full VDES satellite and terrestrial functionality from a single shipborne antenna.</w:delText>
        </w:r>
      </w:del>
    </w:p>
    <w:p w14:paraId="06547A23" w14:textId="77777777" w:rsidR="00A013FD" w:rsidRPr="00A013FD" w:rsidRDefault="00A013FD" w:rsidP="00A013FD">
      <w:pPr>
        <w:spacing w:after="120"/>
        <w:rPr>
          <w:del w:id="29774" w:author="Johnny Schultz" w:date="2020-02-12T15:58:00Z"/>
        </w:rPr>
      </w:pPr>
      <w:del w:id="29775" w:author="Johnny Schultz" w:date="2020-02-12T15:58:00Z">
        <w:r w:rsidRPr="00A013FD">
          <w:delText>3</w:delText>
        </w:r>
        <w:r w:rsidRPr="00A013FD">
          <w:tab/>
          <w:delText>Technical considerations for VHF data exchange system access schemes</w:delText>
        </w:r>
      </w:del>
    </w:p>
    <w:p w14:paraId="71DE3D4B" w14:textId="77777777" w:rsidR="00A013FD" w:rsidRPr="00A013FD" w:rsidRDefault="00A013FD" w:rsidP="00A013FD">
      <w:pPr>
        <w:spacing w:after="120"/>
        <w:rPr>
          <w:del w:id="29776" w:author="Johnny Schultz" w:date="2020-02-12T15:58:00Z"/>
        </w:rPr>
      </w:pPr>
      <w:del w:id="29777" w:author="Johnny Schultz" w:date="2020-02-12T15:58:00Z">
        <w:r w:rsidRPr="00A013FD">
          <w:delText>This section provides technical considerations in designing access schemes for VDE terrestrial, VDE Satellite and the interaction between these VDES components.</w:delText>
        </w:r>
      </w:del>
    </w:p>
    <w:p w14:paraId="75E2695E" w14:textId="77777777" w:rsidR="00A013FD" w:rsidRPr="00A013FD" w:rsidRDefault="00A013FD" w:rsidP="00A013FD">
      <w:pPr>
        <w:spacing w:after="120"/>
        <w:rPr>
          <w:del w:id="29778" w:author="Johnny Schultz" w:date="2020-02-12T15:58:00Z"/>
        </w:rPr>
      </w:pPr>
      <w:del w:id="29779" w:author="Johnny Schultz" w:date="2020-02-12T15:58:00Z">
        <w:r w:rsidRPr="00A013FD">
          <w:delText>From Figure A1-1, the satellite downlink shares the spectrum with the terrestrial ship-to-ship and shore-to-ship links, and the satellite uplink shares the spectrum with the terrestrial ship-to-shore link. Thus, access schemes should be considered to mitigate potential conflicts between the links.</w:delText>
        </w:r>
      </w:del>
    </w:p>
    <w:p w14:paraId="09F1368F" w14:textId="77777777" w:rsidR="00A013FD" w:rsidRPr="00A013FD" w:rsidRDefault="00A013FD" w:rsidP="00A013FD">
      <w:pPr>
        <w:spacing w:after="120"/>
        <w:rPr>
          <w:del w:id="29780" w:author="Johnny Schultz" w:date="2020-02-12T15:58:00Z"/>
        </w:rPr>
      </w:pPr>
      <w:del w:id="29781" w:author="Johnny Schultz" w:date="2020-02-12T15:58:00Z">
        <w:r w:rsidRPr="00A013FD">
          <w:rPr>
            <w:rFonts w:ascii="Times New Roman Bold" w:hAnsi="Times New Roman Bold"/>
          </w:rPr>
          <w:delText>4</w:delText>
        </w:r>
        <w:r w:rsidRPr="00A013FD">
          <w:rPr>
            <w:rFonts w:ascii="Times New Roman Bold" w:hAnsi="Times New Roman Bold"/>
          </w:rPr>
          <w:tab/>
        </w:r>
        <w:r w:rsidRPr="00A013FD">
          <w:delText>Time division multiple access scheme for the VHF date exchange terrestrial service</w:delText>
        </w:r>
      </w:del>
    </w:p>
    <w:p w14:paraId="05C6C5B9" w14:textId="77777777" w:rsidR="00A013FD" w:rsidRPr="00A013FD" w:rsidRDefault="00A013FD" w:rsidP="00A013FD">
      <w:pPr>
        <w:spacing w:after="120"/>
        <w:rPr>
          <w:del w:id="29782" w:author="Johnny Schultz" w:date="2020-02-12T15:58:00Z"/>
        </w:rPr>
      </w:pPr>
      <w:del w:id="29783" w:author="Johnny Schultz" w:date="2020-02-12T15:58:00Z">
        <w:r w:rsidRPr="00A013FD">
          <w:delText>The VDES terrestrial service is comprised of ASM, VDE ship-to-shore, VDE shore-to-ship and VDE ship-to-ship. An example of a shipborne VDES transceiver implementation is illustrated in Fig. A7</w:delText>
        </w:r>
        <w:r w:rsidRPr="00A013FD">
          <w:noBreakHyphen/>
          <w:delText>1. Note that in this implementation example all receivers, including the AIS receivers, are protected from blocking from the shipborne VHF radio by the band-pass filter that attenuates signals from the lower side of RR Appendix 18 band. The AIS receiver blocking issue, along with the fact that the AIS can share the same antenna with the other VDES functions, is incentive for manufacturers to consider this implementation for their VDES system designs.</w:delText>
        </w:r>
      </w:del>
    </w:p>
    <w:p w14:paraId="359BFF68" w14:textId="77777777" w:rsidR="00A013FD" w:rsidRPr="00A013FD" w:rsidRDefault="00A013FD" w:rsidP="00A013FD">
      <w:pPr>
        <w:spacing w:after="120"/>
        <w:rPr>
          <w:del w:id="29784" w:author="Johnny Schultz" w:date="2020-02-12T15:58:00Z"/>
        </w:rPr>
      </w:pPr>
      <w:del w:id="29785" w:author="Johnny Schultz" w:date="2020-02-12T15:58:00Z">
        <w:r w:rsidRPr="00A013FD">
          <w:delText>Figure A7-1</w:delText>
        </w:r>
      </w:del>
    </w:p>
    <w:p w14:paraId="3CA21146" w14:textId="77777777" w:rsidR="00A013FD" w:rsidRPr="00A013FD" w:rsidRDefault="00A013FD" w:rsidP="00A013FD">
      <w:pPr>
        <w:spacing w:after="120"/>
        <w:rPr>
          <w:del w:id="29786" w:author="Johnny Schultz" w:date="2020-02-12T15:58:00Z"/>
        </w:rPr>
      </w:pPr>
      <w:del w:id="29787" w:author="Johnny Schultz" w:date="2020-02-12T15:58:00Z">
        <w:r w:rsidRPr="00A013FD">
          <w:delText>Example VHF data exchange system transceiver implementation</w:delText>
        </w:r>
      </w:del>
    </w:p>
    <w:p w14:paraId="307D71C3" w14:textId="77777777" w:rsidR="00A013FD" w:rsidRPr="00A013FD" w:rsidRDefault="00A013FD" w:rsidP="00A013FD">
      <w:pPr>
        <w:spacing w:after="120"/>
        <w:rPr>
          <w:del w:id="29788" w:author="Johnny Schultz" w:date="2020-02-12T15:58:00Z"/>
        </w:rPr>
      </w:pPr>
      <w:del w:id="29789" w:author="Johnny Schultz" w:date="2020-02-12T15:58:00Z">
        <w:r w:rsidRPr="00A013FD">
          <w:rPr>
            <w:noProof/>
            <w:sz w:val="28"/>
            <w:lang w:val="fr-CA" w:eastAsia="fr-CA"/>
          </w:rPr>
          <w:drawing>
            <wp:inline distT="0" distB="0" distL="0" distR="0" wp14:anchorId="67CF4F25" wp14:editId="171C23BF">
              <wp:extent cx="5315585" cy="3022600"/>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Picture 8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5318204" cy="3024344"/>
                      </a:xfrm>
                      <a:prstGeom prst="rect">
                        <a:avLst/>
                      </a:prstGeom>
                      <a:noFill/>
                      <a:ln>
                        <a:noFill/>
                      </a:ln>
                    </pic:spPr>
                  </pic:pic>
                </a:graphicData>
              </a:graphic>
            </wp:inline>
          </w:drawing>
        </w:r>
      </w:del>
    </w:p>
    <w:p w14:paraId="57821CAE" w14:textId="77777777" w:rsidR="00A013FD" w:rsidRPr="00A013FD" w:rsidRDefault="00A013FD" w:rsidP="00A013FD">
      <w:pPr>
        <w:spacing w:after="120"/>
        <w:rPr>
          <w:del w:id="29790" w:author="Johnny Schultz" w:date="2020-02-12T15:58:00Z"/>
        </w:rPr>
      </w:pPr>
      <w:del w:id="29791" w:author="Johnny Schultz" w:date="2020-02-12T15:58:00Z">
        <w:r w:rsidRPr="00A013FD">
          <w:delText>4.1</w:delText>
        </w:r>
        <w:r w:rsidRPr="00A013FD">
          <w:tab/>
          <w:delText>Time division multiple access schemes</w:delText>
        </w:r>
      </w:del>
    </w:p>
    <w:p w14:paraId="35932D0F" w14:textId="77777777" w:rsidR="00A013FD" w:rsidRPr="00A013FD" w:rsidRDefault="00A013FD" w:rsidP="00A013FD">
      <w:pPr>
        <w:spacing w:after="120"/>
        <w:rPr>
          <w:del w:id="29792" w:author="Johnny Schultz" w:date="2020-02-12T15:58:00Z"/>
        </w:rPr>
      </w:pPr>
      <w:del w:id="29793" w:author="Johnny Schultz" w:date="2020-02-12T15:58:00Z">
        <w:r w:rsidRPr="00A013FD">
          <w:delText>4.1.1</w:delText>
        </w:r>
        <w:r w:rsidRPr="00A013FD">
          <w:tab/>
          <w:delText>Time division multiple access scheme for the VHF data exchange system application specific message channels</w:delText>
        </w:r>
      </w:del>
    </w:p>
    <w:p w14:paraId="6A3456DD" w14:textId="77777777" w:rsidR="00A013FD" w:rsidRPr="00A013FD" w:rsidRDefault="00A013FD" w:rsidP="00A013FD">
      <w:pPr>
        <w:spacing w:after="120"/>
        <w:rPr>
          <w:del w:id="29794" w:author="Johnny Schultz" w:date="2020-02-12T15:58:00Z"/>
        </w:rPr>
      </w:pPr>
      <w:del w:id="29795" w:author="Johnny Schultz" w:date="2020-02-12T15:58:00Z">
        <w:r w:rsidRPr="00A013FD">
          <w:delText>Note that Recommendation ITU-R M.1371 specifies the access schemes for the AIS messages, including ITDMA, on the AIS channels. It also specifies the structure for ASM and the content options for these messages. VDES provides dedicated ASM channels to relieve congestion on the AIS channels. Under VDES, the access scheme for using the ASM channels could initially be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delText>
        </w:r>
      </w:del>
    </w:p>
    <w:p w14:paraId="74F541E3" w14:textId="77777777" w:rsidR="00A013FD" w:rsidRPr="00A013FD" w:rsidRDefault="00A013FD" w:rsidP="00A013FD">
      <w:pPr>
        <w:spacing w:after="120"/>
        <w:rPr>
          <w:del w:id="29796" w:author="Johnny Schultz" w:date="2020-02-12T15:58:00Z"/>
        </w:rPr>
      </w:pPr>
      <w:del w:id="29797" w:author="Johnny Schultz" w:date="2020-02-12T15:58:00Z">
        <w:r w:rsidRPr="00A013FD">
          <w:rPr>
            <w:rFonts w:ascii="Times New Roman Bold" w:hAnsi="Times New Roman Bold"/>
          </w:rPr>
          <w:delText>4.1.2</w:delText>
        </w:r>
        <w:r w:rsidRPr="00A013FD">
          <w:rPr>
            <w:rFonts w:ascii="Times New Roman Bold" w:hAnsi="Times New Roman Bold"/>
          </w:rPr>
          <w:tab/>
        </w:r>
        <w:r w:rsidRPr="00A013FD">
          <w:delText>Time division multiple access scheme for the VHF data exchange system ship-to-shore link</w:delText>
        </w:r>
      </w:del>
    </w:p>
    <w:p w14:paraId="7FED86FD" w14:textId="77777777" w:rsidR="00A013FD" w:rsidRPr="00A013FD" w:rsidRDefault="00A013FD" w:rsidP="00A013FD">
      <w:pPr>
        <w:spacing w:after="120"/>
        <w:rPr>
          <w:del w:id="29798" w:author="Johnny Schultz" w:date="2020-02-12T15:58:00Z"/>
        </w:rPr>
      </w:pPr>
      <w:del w:id="29799" w:author="Johnny Schultz" w:date="2020-02-12T15:58:00Z">
        <w:r w:rsidRPr="00A013FD">
          <w:delText>The TDMA access scheme for the VDE1-A, ship-to-shore link, could be by reservation through ITDMA from an ASM on either one of the ASM channels, as described in § 4.1.1. A VDE1-A ship-to-shore transmission should not exceed five contiguous slots.</w:delText>
        </w:r>
      </w:del>
    </w:p>
    <w:p w14:paraId="56609CE8" w14:textId="77777777" w:rsidR="00A013FD" w:rsidRPr="00A013FD" w:rsidRDefault="00A013FD" w:rsidP="00A013FD">
      <w:pPr>
        <w:spacing w:after="120"/>
        <w:rPr>
          <w:del w:id="29800" w:author="Johnny Schultz" w:date="2020-02-12T15:58:00Z"/>
        </w:rPr>
      </w:pPr>
      <w:del w:id="29801" w:author="Johnny Schultz" w:date="2020-02-12T15:58:00Z">
        <w:r w:rsidRPr="00A013FD">
          <w:rPr>
            <w:rFonts w:ascii="Times New Roman Bold" w:hAnsi="Times New Roman Bold"/>
          </w:rPr>
          <w:delText>4.1.3</w:delText>
        </w:r>
        <w:r w:rsidRPr="00A013FD">
          <w:rPr>
            <w:rFonts w:ascii="Times New Roman Bold" w:hAnsi="Times New Roman Bold"/>
          </w:rPr>
          <w:tab/>
        </w:r>
        <w:r w:rsidRPr="00A013FD">
          <w:delText>Time division multiple access scheme for the VHF data exchange system ship-to-ship link</w:delText>
        </w:r>
      </w:del>
    </w:p>
    <w:p w14:paraId="53705A01" w14:textId="77777777" w:rsidR="00A013FD" w:rsidRPr="00A013FD" w:rsidRDefault="00A013FD" w:rsidP="00A013FD">
      <w:pPr>
        <w:spacing w:after="120"/>
        <w:rPr>
          <w:del w:id="29802" w:author="Johnny Schultz" w:date="2020-02-12T15:58:00Z"/>
        </w:rPr>
      </w:pPr>
      <w:del w:id="29803" w:author="Johnny Schultz" w:date="2020-02-12T15:58:00Z">
        <w:r w:rsidRPr="00A013FD">
          <w:delTex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delText>
        </w:r>
      </w:del>
    </w:p>
    <w:p w14:paraId="1839BD85" w14:textId="77777777" w:rsidR="00A013FD" w:rsidRPr="00A013FD" w:rsidRDefault="00A013FD" w:rsidP="00A013FD">
      <w:pPr>
        <w:spacing w:after="120"/>
        <w:rPr>
          <w:del w:id="29804" w:author="Johnny Schultz" w:date="2020-02-12T15:58:00Z"/>
        </w:rPr>
      </w:pPr>
      <w:del w:id="29805" w:author="Johnny Schultz" w:date="2020-02-12T15:58:00Z">
        <w:r w:rsidRPr="00A013FD">
          <w:delText>4.1.4</w:delText>
        </w:r>
        <w:r w:rsidRPr="00A013FD">
          <w:tab/>
          <w:delText>Time division multiple access scheme for the VHF data exchange system shore</w:delText>
        </w:r>
        <w:r w:rsidRPr="00A013FD">
          <w:noBreakHyphen/>
          <w:delText>to</w:delText>
        </w:r>
        <w:r w:rsidRPr="00A013FD">
          <w:noBreakHyphen/>
          <w:delText>ship link</w:delText>
        </w:r>
      </w:del>
    </w:p>
    <w:p w14:paraId="7A285308" w14:textId="77777777" w:rsidR="00A013FD" w:rsidRPr="00A013FD" w:rsidRDefault="00A013FD" w:rsidP="00A013FD">
      <w:pPr>
        <w:spacing w:after="120"/>
        <w:rPr>
          <w:del w:id="29806" w:author="Johnny Schultz" w:date="2020-02-12T15:58:00Z"/>
        </w:rPr>
      </w:pPr>
      <w:del w:id="29807" w:author="Johnny Schultz" w:date="2020-02-12T15:58:00Z">
        <w:r w:rsidRPr="00A013FD">
          <w:delText>The TDMA access scheme for the VDE1-B, shore-to-ship link, could be the same as for the VDE1 ship-to-shore link, i.e. by reservation through ITDMA from an ASM on either one of the ASM channels. This is necessary because the shore station usually has a very wide coverage area compared to ships, and it needs to have priority access to the VDE1 channel in its coverage area. A VDE1-B shore-to-ship transmission should not exceed five contiguous slots.</w:delText>
        </w:r>
      </w:del>
    </w:p>
    <w:p w14:paraId="78065130" w14:textId="77777777" w:rsidR="00A013FD" w:rsidRPr="00A013FD" w:rsidRDefault="00A013FD" w:rsidP="00A013FD">
      <w:pPr>
        <w:spacing w:after="120"/>
        <w:rPr>
          <w:del w:id="29808" w:author="Johnny Schultz" w:date="2020-02-12T15:58:00Z"/>
        </w:rPr>
      </w:pPr>
      <w:del w:id="29809" w:author="Johnny Schultz" w:date="2020-02-12T15:58:00Z">
        <w:r w:rsidRPr="00A013FD">
          <w:delText>4.2</w:delText>
        </w:r>
        <w:r w:rsidRPr="00A013FD">
          <w:tab/>
          <w:delText>Sharing options for the VHF data exchange terrestrial and VHF data exchange satellite services</w:delText>
        </w:r>
      </w:del>
    </w:p>
    <w:p w14:paraId="2565A53C" w14:textId="77777777" w:rsidR="00A013FD" w:rsidRPr="00A013FD" w:rsidRDefault="00A013FD" w:rsidP="00A013FD">
      <w:pPr>
        <w:spacing w:after="120"/>
        <w:rPr>
          <w:del w:id="29810" w:author="Johnny Schultz" w:date="2020-02-12T15:58:00Z"/>
        </w:rPr>
      </w:pPr>
      <w:del w:id="29811" w:author="Johnny Schultz" w:date="2020-02-12T15:58:00Z">
        <w:r w:rsidRPr="00A013FD">
          <w:delText>4.2.1</w:delText>
        </w:r>
        <w:r w:rsidRPr="00A013FD">
          <w:tab/>
          <w:delText>VHF data exchange terrestrial links on the upper legs (VDE1-B) and VHF data exchange satellite downlink</w:delText>
        </w:r>
      </w:del>
    </w:p>
    <w:p w14:paraId="4780BFF2" w14:textId="77777777" w:rsidR="00A013FD" w:rsidRPr="00A013FD" w:rsidRDefault="00A013FD" w:rsidP="00A013FD">
      <w:pPr>
        <w:spacing w:after="120"/>
        <w:rPr>
          <w:del w:id="29812" w:author="Johnny Schultz" w:date="2020-02-12T15:58:00Z"/>
        </w:rPr>
      </w:pPr>
      <w:del w:id="29813" w:author="Johnny Schultz" w:date="2020-02-12T15:58:00Z">
        <w:r w:rsidRPr="00A013FD">
          <w:delText>Table A4-1 provides</w:delText>
        </w:r>
        <w:r w:rsidRPr="00A013FD">
          <w:rPr>
            <w:kern w:val="36"/>
            <w:szCs w:val="24"/>
          </w:rPr>
          <w:delText xml:space="preserve"> t</w:delText>
        </w:r>
        <w:r w:rsidRPr="00A013FD">
          <w:delText>he PFD at the Earth’s surface from the satellite downlink at various elevation angles from 0</w:delText>
        </w:r>
        <w:r w:rsidRPr="00A013FD">
          <w:sym w:font="Symbol" w:char="F0B0"/>
        </w:r>
        <w:r w:rsidRPr="00A013FD">
          <w:delText xml:space="preserve"> to 90</w:delText>
        </w:r>
        <w:r w:rsidRPr="00A013FD">
          <w:sym w:font="Symbol" w:char="F0B0"/>
        </w:r>
        <w:r w:rsidRPr="00A013FD">
          <w:delTex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delText>
        </w:r>
      </w:del>
    </w:p>
    <w:p w14:paraId="315075E4" w14:textId="77777777" w:rsidR="00A013FD" w:rsidRPr="00A013FD" w:rsidRDefault="00A013FD" w:rsidP="00A013FD">
      <w:pPr>
        <w:spacing w:after="120"/>
        <w:rPr>
          <w:del w:id="29814" w:author="Johnny Schultz" w:date="2020-02-12T15:58:00Z"/>
        </w:rPr>
      </w:pPr>
      <w:del w:id="29815" w:author="Johnny Schultz" w:date="2020-02-12T15:58:00Z">
        <w:r w:rsidRPr="00A013FD">
          <w:delText>Issues to be considered for the sharing the VDE1-B frequencies and the VDE-SAT Downlink are:</w:delText>
        </w:r>
      </w:del>
    </w:p>
    <w:p w14:paraId="76C77089" w14:textId="77777777" w:rsidR="00A013FD" w:rsidRPr="00A013FD" w:rsidRDefault="00A013FD" w:rsidP="00A013FD">
      <w:pPr>
        <w:spacing w:after="120"/>
        <w:rPr>
          <w:del w:id="29816" w:author="Johnny Schultz" w:date="2020-02-12T15:58:00Z"/>
        </w:rPr>
      </w:pPr>
      <w:del w:id="29817" w:author="Johnny Schultz" w:date="2020-02-12T15:58:00Z">
        <w:r w:rsidRPr="00A013FD">
          <w:delText>–</w:delText>
        </w:r>
        <w:r w:rsidRPr="00A013FD">
          <w:tab/>
          <w:delText>When shipborne VDES transceivers are simplex they cannot receive while transmitting</w:delText>
        </w:r>
      </w:del>
    </w:p>
    <w:p w14:paraId="5C352743" w14:textId="77777777" w:rsidR="00A013FD" w:rsidRPr="00A013FD" w:rsidRDefault="00A013FD" w:rsidP="00A013FD">
      <w:pPr>
        <w:spacing w:after="120"/>
        <w:rPr>
          <w:del w:id="29818" w:author="Johnny Schultz" w:date="2020-02-12T15:58:00Z"/>
        </w:rPr>
      </w:pPr>
      <w:del w:id="29819" w:author="Johnny Schultz" w:date="2020-02-12T15:58:00Z">
        <w:r w:rsidRPr="00A013FD">
          <w:delText>–</w:delText>
        </w:r>
        <w:r w:rsidRPr="00A013FD">
          <w:tab/>
          <w:delText>VDE-SAT downlink transmission levels, by raising the noise floor, will potentially have an impact on reception of ship-to-ship and shore-to-ship VDES</w:delText>
        </w:r>
      </w:del>
    </w:p>
    <w:p w14:paraId="7E3019F7" w14:textId="77777777" w:rsidR="00A013FD" w:rsidRPr="00A013FD" w:rsidRDefault="00A013FD" w:rsidP="00A013FD">
      <w:pPr>
        <w:spacing w:after="120"/>
        <w:rPr>
          <w:del w:id="29820" w:author="Johnny Schultz" w:date="2020-02-12T15:58:00Z"/>
        </w:rPr>
      </w:pPr>
      <w:del w:id="29821" w:author="Johnny Schultz" w:date="2020-02-12T15:58:00Z">
        <w:r w:rsidRPr="00A013FD">
          <w:delText>–</w:delText>
        </w:r>
        <w:r w:rsidRPr="00A013FD">
          <w:tab/>
          <w:delText>Ship-to-ship and shore-to-ship VDES transmissions, depending on the distance, by co</w:delText>
        </w:r>
        <w:r w:rsidRPr="00A013FD">
          <w:noBreakHyphen/>
          <w:delText>channel interference, will potentially interfere with reception of the VDE-SAT downlink.</w:delText>
        </w:r>
      </w:del>
    </w:p>
    <w:p w14:paraId="166116C3" w14:textId="77777777" w:rsidR="00A013FD" w:rsidRPr="00A013FD" w:rsidRDefault="00A013FD" w:rsidP="00A013FD">
      <w:pPr>
        <w:spacing w:after="120"/>
        <w:rPr>
          <w:del w:id="29822" w:author="Johnny Schultz" w:date="2020-02-12T15:58:00Z"/>
        </w:rPr>
      </w:pPr>
      <w:del w:id="29823" w:author="Johnny Schultz" w:date="2020-02-12T15:58:00Z">
        <w:r w:rsidRPr="00A013FD">
          <w:delText>4.2.1.1</w:delText>
        </w:r>
        <w:r w:rsidRPr="00A013FD">
          <w:tab/>
          <w:delText>Frequency division multiple access</w:delText>
        </w:r>
      </w:del>
    </w:p>
    <w:p w14:paraId="25B2FE66" w14:textId="77777777" w:rsidR="00A013FD" w:rsidRPr="00A013FD" w:rsidRDefault="00A013FD" w:rsidP="00A013FD">
      <w:pPr>
        <w:spacing w:after="120"/>
        <w:rPr>
          <w:del w:id="29824" w:author="Johnny Schultz" w:date="2020-02-12T15:58:00Z"/>
        </w:rPr>
      </w:pPr>
      <w:del w:id="29825" w:author="Johnny Schultz" w:date="2020-02-12T15:58:00Z">
        <w:r w:rsidRPr="00A013FD">
          <w:delText>Frequency division multiple access (FDMA) is accomplished by using only the upper 50 kHz for the VDE-SAT downlink, i.e.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delText>
        </w:r>
      </w:del>
    </w:p>
    <w:p w14:paraId="5ED65470" w14:textId="77777777" w:rsidR="00A013FD" w:rsidRPr="00A013FD" w:rsidRDefault="00A013FD" w:rsidP="00A013FD">
      <w:pPr>
        <w:spacing w:after="120"/>
        <w:rPr>
          <w:del w:id="29826" w:author="Johnny Schultz" w:date="2020-02-12T15:58:00Z"/>
        </w:rPr>
      </w:pPr>
      <w:del w:id="29827" w:author="Johnny Schultz" w:date="2020-02-12T15:58:00Z">
        <w:r w:rsidRPr="00A013FD">
          <w:delText>4.2.1.2</w:delText>
        </w:r>
        <w:r w:rsidRPr="00A013FD">
          <w:tab/>
          <w:delText xml:space="preserve">Time division multiple access </w:delText>
        </w:r>
      </w:del>
    </w:p>
    <w:p w14:paraId="5F722E2B" w14:textId="77777777" w:rsidR="00A013FD" w:rsidRPr="00A013FD" w:rsidRDefault="00A013FD" w:rsidP="00A013FD">
      <w:pPr>
        <w:spacing w:after="120"/>
        <w:rPr>
          <w:del w:id="29828" w:author="Johnny Schultz" w:date="2020-02-12T15:58:00Z"/>
        </w:rPr>
      </w:pPr>
      <w:del w:id="29829" w:author="Johnny Schultz" w:date="2020-02-12T15:58:00Z">
        <w:r w:rsidRPr="00A013FD">
          <w:delText>TDMA approach for shore-to-ship/ship-to-ship and VDE-SAT downlink services would allow the full use of the spectrum assigned to each service in a time sharing manner. Time sharing can mitigate all the three of the issues stated in § 4.2.1 above. However, it would impose some design challenges for the VDE-SAT components and compromise the throughput of the VDE</w:delText>
        </w:r>
        <w:r w:rsidRPr="00A013FD">
          <w:noBreakHyphen/>
          <w:delText>SAT downlink.</w:delText>
        </w:r>
      </w:del>
    </w:p>
    <w:p w14:paraId="3A620D86" w14:textId="77777777" w:rsidR="00A013FD" w:rsidRPr="00A013FD" w:rsidRDefault="00A013FD" w:rsidP="00A013FD">
      <w:pPr>
        <w:spacing w:after="120"/>
        <w:rPr>
          <w:del w:id="29830" w:author="Johnny Schultz" w:date="2020-02-12T15:58:00Z"/>
        </w:rPr>
      </w:pPr>
      <w:del w:id="29831" w:author="Johnny Schultz" w:date="2020-02-12T15:58:00Z">
        <w:r w:rsidRPr="00A013FD">
          <w:delText xml:space="preserve">The AIS-based TDMA slot structure (2 250 slots/minute/frame) and access schemes (ITDMA, CSTDMA and FATDMA) that are used for VDES are defined in Recommendation ITU-R M.1371. This TDMA organization scheme protects the integrity of the AIS and is used to organize and synchronize the ASM and VDE transmissions. </w:delText>
        </w:r>
      </w:del>
    </w:p>
    <w:p w14:paraId="5EADA8B7" w14:textId="77777777" w:rsidR="00A013FD" w:rsidRPr="00A013FD" w:rsidRDefault="00A013FD" w:rsidP="00A013FD">
      <w:pPr>
        <w:spacing w:after="120"/>
        <w:rPr>
          <w:del w:id="29832" w:author="Johnny Schultz" w:date="2020-02-12T15:58:00Z"/>
        </w:rPr>
      </w:pPr>
      <w:del w:id="29833" w:author="Johnny Schultz" w:date="2020-02-12T15:58:00Z">
        <w:r w:rsidRPr="00A013FD">
          <w:rPr>
            <w:rFonts w:ascii="Times New Roman Bold" w:hAnsi="Times New Roman Bold"/>
          </w:rPr>
          <w:delText>4.2.1.3</w:delText>
        </w:r>
        <w:r w:rsidRPr="00A013FD">
          <w:rPr>
            <w:rFonts w:ascii="Times New Roman Bold" w:hAnsi="Times New Roman Bold"/>
          </w:rPr>
          <w:tab/>
        </w:r>
        <w:r w:rsidRPr="00A013FD">
          <w:delText>Full frequency reuse (simultaneous transmission)</w:delText>
        </w:r>
      </w:del>
    </w:p>
    <w:p w14:paraId="472E68EB" w14:textId="77777777" w:rsidR="00A013FD" w:rsidRPr="00A013FD" w:rsidRDefault="00A013FD" w:rsidP="00A013FD">
      <w:pPr>
        <w:spacing w:after="120"/>
        <w:rPr>
          <w:del w:id="29834" w:author="Johnny Schultz" w:date="2020-02-12T15:58:00Z"/>
        </w:rPr>
      </w:pPr>
      <w:del w:id="29835" w:author="Johnny Schultz" w:date="2020-02-12T15:58:00Z">
        <w:r w:rsidRPr="00A013FD">
          <w:delTex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delText>
        </w:r>
      </w:del>
    </w:p>
    <w:p w14:paraId="5A7BE38D" w14:textId="77777777" w:rsidR="00A013FD" w:rsidRPr="00A013FD" w:rsidRDefault="00A013FD" w:rsidP="00A013FD">
      <w:pPr>
        <w:spacing w:after="120"/>
        <w:rPr>
          <w:del w:id="29836" w:author="Johnny Schultz" w:date="2020-02-12T15:58:00Z"/>
        </w:rPr>
      </w:pPr>
      <w:del w:id="29837" w:author="Johnny Schultz" w:date="2020-02-12T15:58:00Z">
        <w:r w:rsidRPr="00A013FD">
          <w:delText>For a most likely scenario of Low Earth Orbit satellites with a polar orbit, the impact of satellite interference could be limited to only less than 15 minutes per day per satellite for geographical locations with latitudes within ±50 degrees, as shown in Fig. A7-2.</w:delText>
        </w:r>
      </w:del>
    </w:p>
    <w:p w14:paraId="5DD56C71" w14:textId="77777777" w:rsidR="00A013FD" w:rsidRPr="00A013FD" w:rsidRDefault="00A013FD" w:rsidP="00A013FD">
      <w:pPr>
        <w:spacing w:after="120"/>
        <w:rPr>
          <w:del w:id="29838" w:author="Johnny Schultz" w:date="2020-02-12T15:58:00Z"/>
        </w:rPr>
      </w:pPr>
      <w:del w:id="29839" w:author="Johnny Schultz" w:date="2020-02-12T15:58:00Z">
        <w:r w:rsidRPr="00A013FD">
          <w:delText>Figure A7-2</w:delText>
        </w:r>
      </w:del>
    </w:p>
    <w:p w14:paraId="5FAE0B2F" w14:textId="77777777" w:rsidR="00A013FD" w:rsidRPr="00A013FD" w:rsidRDefault="00A013FD" w:rsidP="00A013FD">
      <w:pPr>
        <w:spacing w:after="120"/>
        <w:rPr>
          <w:del w:id="29840" w:author="Johnny Schultz" w:date="2020-02-12T15:58:00Z"/>
        </w:rPr>
      </w:pPr>
      <w:del w:id="29841" w:author="Johnny Schultz" w:date="2020-02-12T15:58:00Z">
        <w:r w:rsidRPr="00A013FD">
          <w:delText xml:space="preserve">Time duration where signal level exceeds −117 dBm as a function of geographical position </w:delText>
        </w:r>
      </w:del>
    </w:p>
    <w:p w14:paraId="32EFE5A3" w14:textId="77777777" w:rsidR="00A013FD" w:rsidRPr="00A013FD" w:rsidRDefault="00A013FD" w:rsidP="00A013FD">
      <w:pPr>
        <w:spacing w:after="120"/>
        <w:rPr>
          <w:del w:id="29842" w:author="Johnny Schultz" w:date="2020-02-12T15:58:00Z"/>
        </w:rPr>
      </w:pPr>
      <w:del w:id="29843" w:author="Johnny Schultz" w:date="2020-02-12T15:58:00Z">
        <w:r w:rsidRPr="00A013FD">
          <w:rPr>
            <w:noProof/>
            <w:sz w:val="28"/>
            <w:lang w:val="fr-CA" w:eastAsia="fr-CA"/>
          </w:rPr>
          <w:drawing>
            <wp:inline distT="0" distB="0" distL="0" distR="0" wp14:anchorId="2D94200B" wp14:editId="269E0EAE">
              <wp:extent cx="5222875" cy="3550920"/>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Picture 82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221298" cy="3550289"/>
                      </a:xfrm>
                      <a:prstGeom prst="rect">
                        <a:avLst/>
                      </a:prstGeom>
                      <a:noFill/>
                      <a:ln>
                        <a:noFill/>
                      </a:ln>
                    </pic:spPr>
                  </pic:pic>
                </a:graphicData>
              </a:graphic>
            </wp:inline>
          </w:drawing>
        </w:r>
      </w:del>
    </w:p>
    <w:p w14:paraId="384976B5" w14:textId="77777777" w:rsidR="00A013FD" w:rsidRPr="00A013FD" w:rsidRDefault="00A013FD" w:rsidP="00A013FD">
      <w:pPr>
        <w:spacing w:after="120"/>
        <w:rPr>
          <w:del w:id="29844" w:author="Johnny Schultz" w:date="2020-02-12T15:58:00Z"/>
        </w:rPr>
      </w:pPr>
      <w:del w:id="29845" w:author="Johnny Schultz" w:date="2020-02-12T15:58:00Z">
        <w:r w:rsidRPr="00A013FD">
          <w:delText>4.2.2</w:delText>
        </w:r>
        <w:r w:rsidRPr="00A013FD">
          <w:tab/>
          <w:delText>VHF data exchange terrestrial (VDE1-A) and VHF data exchange satellite uplink</w:delText>
        </w:r>
      </w:del>
    </w:p>
    <w:p w14:paraId="755BC515" w14:textId="77777777" w:rsidR="00A013FD" w:rsidRPr="00A013FD" w:rsidRDefault="00A013FD" w:rsidP="00A013FD">
      <w:pPr>
        <w:spacing w:after="120"/>
        <w:rPr>
          <w:del w:id="29846" w:author="Johnny Schultz" w:date="2020-02-12T15:58:00Z"/>
        </w:rPr>
      </w:pPr>
      <w:del w:id="29847" w:author="Johnny Schultz" w:date="2020-02-12T15:58:00Z">
        <w:r w:rsidRPr="00A013FD">
          <w:delText>Due to the large field of view, a passing satellite would receive a number of colliding messages from different VDE-terrestrial links (ship-to-shore) simultaneously that would interfere with ship</w:delText>
        </w:r>
        <w:r w:rsidRPr="00A013FD">
          <w:noBreakHyphen/>
          <w:delText>to-satellite links (channels 1024, 1084, 1025 and 1085). The following multiple access schemes can be envisaged to mitigate/minimize the impact of VDE terrestrial link on VDE satellite uplink.</w:delText>
        </w:r>
      </w:del>
    </w:p>
    <w:p w14:paraId="5CA4B3D5" w14:textId="77777777" w:rsidR="00A013FD" w:rsidRPr="00A013FD" w:rsidRDefault="00A013FD" w:rsidP="00A013FD">
      <w:pPr>
        <w:spacing w:after="120"/>
        <w:rPr>
          <w:del w:id="29848" w:author="Johnny Schultz" w:date="2020-02-12T15:58:00Z"/>
        </w:rPr>
      </w:pPr>
      <w:del w:id="29849" w:author="Johnny Schultz" w:date="2020-02-12T15:58:00Z">
        <w:r w:rsidRPr="00A013FD">
          <w:delText>4.2.2.1</w:delText>
        </w:r>
        <w:r w:rsidRPr="00A013FD">
          <w:tab/>
          <w:delText>Frequency division multiple access</w:delText>
        </w:r>
      </w:del>
    </w:p>
    <w:p w14:paraId="3593E04D" w14:textId="77777777" w:rsidR="00A013FD" w:rsidRPr="00A013FD" w:rsidRDefault="00A013FD" w:rsidP="00A013FD">
      <w:pPr>
        <w:spacing w:after="120"/>
        <w:rPr>
          <w:del w:id="29850" w:author="Johnny Schultz" w:date="2020-02-12T15:58:00Z"/>
        </w:rPr>
      </w:pPr>
      <w:del w:id="29851" w:author="Johnny Schultz" w:date="2020-02-12T15:58:00Z">
        <w:r w:rsidRPr="00A013FD">
          <w:delTex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delText>
        </w:r>
      </w:del>
    </w:p>
    <w:p w14:paraId="0510AF5C" w14:textId="77777777" w:rsidR="00A013FD" w:rsidRPr="00A013FD" w:rsidRDefault="00A013FD" w:rsidP="00A013FD">
      <w:pPr>
        <w:spacing w:after="120"/>
        <w:rPr>
          <w:del w:id="29852" w:author="Johnny Schultz" w:date="2020-02-12T15:58:00Z"/>
        </w:rPr>
      </w:pPr>
      <w:del w:id="29853" w:author="Johnny Schultz" w:date="2020-02-12T15:58:00Z">
        <w:r w:rsidRPr="00A013FD">
          <w:delText>The second group of carriers are considered to occupy channels 1026 and 1086 where no VDE terrestrial transmission is present.</w:delText>
        </w:r>
      </w:del>
    </w:p>
    <w:p w14:paraId="6C24178A" w14:textId="77777777" w:rsidR="00A013FD" w:rsidRPr="00A013FD" w:rsidRDefault="00A013FD" w:rsidP="00A013FD">
      <w:pPr>
        <w:spacing w:after="120"/>
        <w:rPr>
          <w:del w:id="29854" w:author="Johnny Schultz" w:date="2020-02-12T15:58:00Z"/>
        </w:rPr>
      </w:pPr>
      <w:del w:id="29855" w:author="Johnny Schultz" w:date="2020-02-12T15:58:00Z">
        <w:r w:rsidRPr="00A013FD">
          <w:delText>4.2.2.2</w:delText>
        </w:r>
        <w:r w:rsidRPr="00A013FD">
          <w:tab/>
          <w:delText>Time division multiple access</w:delText>
        </w:r>
      </w:del>
    </w:p>
    <w:p w14:paraId="3FA7EF09" w14:textId="77777777" w:rsidR="00A013FD" w:rsidRPr="00A013FD" w:rsidRDefault="00A013FD" w:rsidP="00A013FD">
      <w:pPr>
        <w:spacing w:after="120"/>
        <w:rPr>
          <w:del w:id="29856" w:author="Johnny Schultz" w:date="2020-02-12T15:58:00Z"/>
        </w:rPr>
      </w:pPr>
      <w:del w:id="29857" w:author="Johnny Schultz" w:date="2020-02-12T15:58:00Z">
        <w:r w:rsidRPr="00A013FD">
          <w:delText>VDE-SAT uplink follows the same frame structure as VDE terrestrial occupying VDE1-A channels. There are pre-assigned time slots dedicated to satellite transmission preventing interference from any VDE terrestrial link.</w:delText>
        </w:r>
      </w:del>
    </w:p>
    <w:p w14:paraId="288A074F" w14:textId="77777777" w:rsidR="00A013FD" w:rsidRPr="00A013FD" w:rsidRDefault="00A013FD" w:rsidP="00A013FD">
      <w:pPr>
        <w:spacing w:after="120"/>
        <w:rPr>
          <w:del w:id="29858" w:author="Johnny Schultz" w:date="2020-02-12T15:58:00Z"/>
        </w:rPr>
      </w:pPr>
      <w:del w:id="29859" w:author="Johnny Schultz" w:date="2020-02-12T15:58:00Z">
        <w:r w:rsidRPr="00A013FD">
          <w:delText>Recommendation ITU-R M.1371 specifies the access schemes for the AIS Messages, including ITDMA, on the AIS channels, and it specifies the structure for ASM with various contents. VDES provides dedicated ASM channels to relieve congestion on the AIS channels. Under VDES, the 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delText>
        </w:r>
      </w:del>
    </w:p>
    <w:p w14:paraId="52472FC6" w14:textId="77777777" w:rsidR="00A013FD" w:rsidRPr="00A013FD" w:rsidRDefault="00A013FD" w:rsidP="00A013FD">
      <w:pPr>
        <w:spacing w:after="120"/>
        <w:rPr>
          <w:del w:id="29860" w:author="Johnny Schultz" w:date="2020-02-12T15:58:00Z"/>
        </w:rPr>
      </w:pPr>
      <w:del w:id="29861" w:author="Johnny Schultz" w:date="2020-02-12T15:58:00Z">
        <w:r w:rsidRPr="00A013FD">
          <w:rPr>
            <w:rFonts w:ascii="Times New Roman Bold" w:hAnsi="Times New Roman Bold"/>
          </w:rPr>
          <w:delText>4.2.2.3</w:delText>
        </w:r>
        <w:r w:rsidRPr="00A013FD">
          <w:rPr>
            <w:rFonts w:ascii="Times New Roman Bold" w:hAnsi="Times New Roman Bold"/>
          </w:rPr>
          <w:tab/>
        </w:r>
        <w:r w:rsidRPr="00A013FD">
          <w:delText>Full frequency reuse</w:delText>
        </w:r>
      </w:del>
    </w:p>
    <w:p w14:paraId="1000A31D" w14:textId="77777777" w:rsidR="00A013FD" w:rsidRPr="00A013FD" w:rsidRDefault="00A013FD" w:rsidP="00A013FD">
      <w:pPr>
        <w:spacing w:after="120"/>
        <w:rPr>
          <w:del w:id="29862" w:author="Johnny Schultz" w:date="2020-02-12T15:58:00Z"/>
        </w:rPr>
      </w:pPr>
      <w:del w:id="29863" w:author="Johnny Schultz" w:date="2020-02-12T15:58:00Z">
        <w:r w:rsidRPr="00A013FD">
          <w:delTex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delText>
        </w:r>
      </w:del>
    </w:p>
    <w:p w14:paraId="037E3D65" w14:textId="77777777" w:rsidR="00A013FD" w:rsidRPr="00A013FD" w:rsidRDefault="00A013FD" w:rsidP="00A013FD">
      <w:pPr>
        <w:spacing w:after="120"/>
        <w:rPr>
          <w:del w:id="29864" w:author="Johnny Schultz" w:date="2020-02-12T15:58:00Z"/>
        </w:rPr>
      </w:pPr>
      <w:del w:id="29865" w:author="Johnny Schultz" w:date="2020-02-12T15:58:00Z">
        <w:r w:rsidRPr="00A013FD">
          <w:delText>5</w:delText>
        </w:r>
        <w:r w:rsidRPr="00A013FD">
          <w:tab/>
          <w:delText>VHF data exchange – terrestrial</w:delText>
        </w:r>
      </w:del>
    </w:p>
    <w:p w14:paraId="1D060577" w14:textId="77777777" w:rsidR="00A013FD" w:rsidRPr="00A013FD" w:rsidRDefault="00A013FD" w:rsidP="00A013FD">
      <w:pPr>
        <w:spacing w:after="120"/>
        <w:rPr>
          <w:del w:id="29866" w:author="Johnny Schultz" w:date="2020-02-12T15:58:00Z"/>
          <w:highlight w:val="yellow"/>
        </w:rPr>
      </w:pPr>
      <w:del w:id="29867" w:author="Johnny Schultz" w:date="2020-02-12T15:58:00Z">
        <w:r w:rsidRPr="00A013FD">
          <w:delText>5.1</w:delText>
        </w:r>
        <w:r w:rsidRPr="00A013FD">
          <w:tab/>
          <w:delText>Waveforms for VHF data exchange</w:delText>
        </w:r>
      </w:del>
    </w:p>
    <w:p w14:paraId="0B0C5B6F" w14:textId="77777777" w:rsidR="00A013FD" w:rsidRPr="00A013FD" w:rsidRDefault="00A013FD" w:rsidP="00A013FD">
      <w:pPr>
        <w:spacing w:after="120"/>
        <w:rPr>
          <w:del w:id="29868" w:author="Johnny Schultz" w:date="2020-02-12T15:58:00Z"/>
          <w:rFonts w:eastAsia="Calibri"/>
        </w:rPr>
      </w:pPr>
      <w:del w:id="29869" w:author="Johnny Schultz" w:date="2020-02-12T15:58:00Z">
        <w:r w:rsidRPr="00A013FD">
          <w:delText>5.1.1</w:delText>
        </w:r>
        <w:r w:rsidRPr="00A013FD">
          <w:tab/>
          <w:delText>Transmission waveforms for VHF data exchange terrestrial links</w:delText>
        </w:r>
      </w:del>
    </w:p>
    <w:p w14:paraId="741C6373" w14:textId="77777777" w:rsidR="00A013FD" w:rsidRPr="00A013FD" w:rsidRDefault="00A013FD" w:rsidP="00A013FD">
      <w:pPr>
        <w:spacing w:after="120"/>
        <w:rPr>
          <w:del w:id="29870" w:author="Johnny Schultz" w:date="2020-02-12T15:58:00Z"/>
        </w:rPr>
      </w:pPr>
      <w:del w:id="29871" w:author="Johnny Schultz" w:date="2020-02-12T15:58:00Z">
        <w:r w:rsidRPr="00A013FD">
          <w:delText>ITU-approved waveforms for spectrum-efficient data transmission in the VHF maritime band are described in Recommendation ITU-R M.1842.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ITU-R M.1371,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delText>
        </w:r>
      </w:del>
    </w:p>
    <w:p w14:paraId="0020207A" w14:textId="77777777" w:rsidR="00A013FD" w:rsidRPr="00A013FD" w:rsidRDefault="00A013FD" w:rsidP="00A013FD">
      <w:pPr>
        <w:spacing w:after="120"/>
        <w:rPr>
          <w:del w:id="29872" w:author="Johnny Schultz" w:date="2020-02-12T15:58:00Z"/>
          <w:rFonts w:eastAsia="Calibri"/>
        </w:rPr>
      </w:pPr>
      <w:del w:id="29873" w:author="Johnny Schultz" w:date="2020-02-12T15:58:00Z">
        <w:r w:rsidRPr="00A013FD">
          <w:rPr>
            <w:rFonts w:eastAsia="Calibri"/>
          </w:rPr>
          <w:delText xml:space="preserve">Propagation range predictions for the terrestrial links are provided in Annex 3 in accordance with the ITU propagation standard Recommendation </w:delText>
        </w:r>
        <w:r w:rsidRPr="00A013FD">
          <w:delText>ITU-R P.1546-5</w:delText>
        </w:r>
        <w:r w:rsidRPr="00A013FD">
          <w:rPr>
            <w:rFonts w:eastAsia="Calibri"/>
          </w:rPr>
          <w:delText>.</w:delText>
        </w:r>
      </w:del>
    </w:p>
    <w:p w14:paraId="3F14B7F5" w14:textId="77777777" w:rsidR="00A013FD" w:rsidRPr="00A013FD" w:rsidRDefault="00A013FD" w:rsidP="00A97729">
      <w:pPr>
        <w:spacing w:after="120"/>
        <w:jc w:val="center"/>
        <w:rPr>
          <w:del w:id="29874" w:author="Johnny Schultz" w:date="2020-02-12T15:58:00Z"/>
        </w:rPr>
      </w:pPr>
      <w:del w:id="29875" w:author="Johnny Schultz" w:date="2020-02-12T15:58:00Z">
        <w:r w:rsidRPr="00A013FD">
          <w:delText>TABLE A7-1</w:delText>
        </w:r>
      </w:del>
    </w:p>
    <w:p w14:paraId="18E1FECF" w14:textId="77777777" w:rsidR="00A013FD" w:rsidRPr="00A013FD" w:rsidRDefault="00A013FD" w:rsidP="00A97729">
      <w:pPr>
        <w:spacing w:after="120"/>
        <w:jc w:val="center"/>
        <w:rPr>
          <w:del w:id="29876" w:author="Johnny Schultz" w:date="2020-02-12T15:58:00Z"/>
        </w:rPr>
      </w:pPr>
      <w:del w:id="29877" w:author="Johnny Schultz" w:date="2020-02-12T15:58:00Z">
        <w:r w:rsidRPr="00A013FD">
          <w:delText>ITU-standard transmission waveforms for automatic identification system, application specific message and VHF data exchange terrestrial links</w:delText>
        </w:r>
      </w:del>
    </w:p>
    <w:tbl>
      <w:tblPr>
        <w:tblStyle w:val="TableGrid23"/>
        <w:tblW w:w="9634" w:type="dxa"/>
        <w:jc w:val="center"/>
        <w:tblLook w:val="04A0" w:firstRow="1" w:lastRow="0" w:firstColumn="1" w:lastColumn="0" w:noHBand="0" w:noVBand="1"/>
      </w:tblPr>
      <w:tblGrid>
        <w:gridCol w:w="2178"/>
        <w:gridCol w:w="2160"/>
        <w:gridCol w:w="2340"/>
        <w:gridCol w:w="2956"/>
      </w:tblGrid>
      <w:tr w:rsidR="00A013FD" w:rsidRPr="00A013FD" w14:paraId="16A21241" w14:textId="77777777" w:rsidTr="00BF604E">
        <w:trPr>
          <w:jc w:val="center"/>
          <w:del w:id="29878" w:author="Johnny Schultz" w:date="2020-02-12T15:58:00Z"/>
        </w:trPr>
        <w:tc>
          <w:tcPr>
            <w:tcW w:w="2178" w:type="dxa"/>
          </w:tcPr>
          <w:p w14:paraId="30F905A5" w14:textId="77777777" w:rsidR="00A013FD" w:rsidRPr="00A013FD" w:rsidRDefault="00A013FD" w:rsidP="00A013FD">
            <w:pPr>
              <w:keepNext/>
              <w:spacing w:before="80" w:after="80"/>
              <w:jc w:val="center"/>
              <w:rPr>
                <w:del w:id="29879" w:author="Johnny Schultz" w:date="2020-02-12T15:58:00Z"/>
                <w:rFonts w:asciiTheme="majorBidi" w:hAnsiTheme="majorBidi" w:cstheme="majorBidi"/>
                <w:b/>
                <w:sz w:val="20"/>
              </w:rPr>
            </w:pPr>
          </w:p>
        </w:tc>
        <w:tc>
          <w:tcPr>
            <w:tcW w:w="2160" w:type="dxa"/>
          </w:tcPr>
          <w:p w14:paraId="5C5A587E" w14:textId="77777777" w:rsidR="00A013FD" w:rsidRPr="00A013FD" w:rsidRDefault="00A013FD" w:rsidP="00A013FD">
            <w:pPr>
              <w:keepNext/>
              <w:spacing w:before="80" w:after="80"/>
              <w:jc w:val="center"/>
              <w:rPr>
                <w:del w:id="29880" w:author="Johnny Schultz" w:date="2020-02-12T15:58:00Z"/>
                <w:rFonts w:asciiTheme="majorBidi" w:hAnsiTheme="majorBidi" w:cstheme="majorBidi"/>
                <w:b/>
                <w:sz w:val="20"/>
              </w:rPr>
            </w:pPr>
            <w:del w:id="29881" w:author="Johnny Schultz" w:date="2020-02-12T15:58:00Z">
              <w:r w:rsidRPr="00A013FD">
                <w:rPr>
                  <w:rFonts w:asciiTheme="majorBidi" w:hAnsiTheme="majorBidi" w:cstheme="majorBidi"/>
                  <w:b/>
                  <w:sz w:val="20"/>
                </w:rPr>
                <w:delText>25 kHz Channels</w:delText>
              </w:r>
              <w:r w:rsidRPr="000A5AEA">
                <w:rPr>
                  <w:rFonts w:asciiTheme="majorBidi" w:hAnsiTheme="majorBidi" w:cstheme="majorBidi"/>
                  <w:b/>
                  <w:sz w:val="20"/>
                  <w:lang w:val="en-US"/>
                </w:rPr>
                <w:delText xml:space="preserve"> </w:delText>
              </w:r>
              <w:r w:rsidRPr="000A5AEA">
                <w:rPr>
                  <w:rFonts w:asciiTheme="majorBidi" w:hAnsiTheme="majorBidi" w:cstheme="majorBidi"/>
                  <w:b/>
                  <w:sz w:val="20"/>
                  <w:lang w:val="en-US"/>
                </w:rPr>
                <w:br/>
              </w:r>
              <w:r w:rsidRPr="00A013FD">
                <w:rPr>
                  <w:rFonts w:asciiTheme="majorBidi" w:hAnsiTheme="majorBidi" w:cstheme="majorBidi"/>
                  <w:b/>
                  <w:sz w:val="20"/>
                </w:rPr>
                <w:delText>for AIS</w:delText>
              </w:r>
            </w:del>
          </w:p>
        </w:tc>
        <w:tc>
          <w:tcPr>
            <w:tcW w:w="2340" w:type="dxa"/>
          </w:tcPr>
          <w:p w14:paraId="1101B38A" w14:textId="77777777" w:rsidR="00A013FD" w:rsidRPr="00A013FD" w:rsidRDefault="00A013FD" w:rsidP="00A013FD">
            <w:pPr>
              <w:keepNext/>
              <w:spacing w:before="80" w:after="80"/>
              <w:jc w:val="center"/>
              <w:rPr>
                <w:del w:id="29882" w:author="Johnny Schultz" w:date="2020-02-12T15:58:00Z"/>
                <w:rFonts w:asciiTheme="majorBidi" w:hAnsiTheme="majorBidi" w:cstheme="majorBidi"/>
                <w:b/>
                <w:sz w:val="20"/>
              </w:rPr>
            </w:pPr>
            <w:del w:id="29883" w:author="Johnny Schultz" w:date="2020-02-12T15:58:00Z">
              <w:r w:rsidRPr="00A013FD">
                <w:rPr>
                  <w:rFonts w:asciiTheme="majorBidi" w:hAnsiTheme="majorBidi" w:cstheme="majorBidi"/>
                  <w:b/>
                  <w:sz w:val="20"/>
                </w:rPr>
                <w:delText xml:space="preserve">25 kHz Channels </w:delText>
              </w:r>
              <w:r w:rsidRPr="00A013FD">
                <w:rPr>
                  <w:rFonts w:asciiTheme="majorBidi" w:hAnsiTheme="majorBidi" w:cstheme="majorBidi"/>
                  <w:b/>
                  <w:sz w:val="20"/>
                </w:rPr>
                <w:br/>
                <w:delText>for ASM</w:delText>
              </w:r>
            </w:del>
          </w:p>
        </w:tc>
        <w:tc>
          <w:tcPr>
            <w:tcW w:w="2956" w:type="dxa"/>
          </w:tcPr>
          <w:p w14:paraId="09517FD7" w14:textId="77777777" w:rsidR="00A013FD" w:rsidRPr="00A013FD" w:rsidRDefault="00A013FD" w:rsidP="00A013FD">
            <w:pPr>
              <w:keepNext/>
              <w:spacing w:before="80" w:after="80"/>
              <w:jc w:val="center"/>
              <w:rPr>
                <w:del w:id="29884" w:author="Johnny Schultz" w:date="2020-02-12T15:58:00Z"/>
                <w:rFonts w:asciiTheme="majorBidi" w:hAnsiTheme="majorBidi" w:cstheme="majorBidi"/>
                <w:b/>
                <w:sz w:val="20"/>
              </w:rPr>
            </w:pPr>
            <w:del w:id="29885" w:author="Johnny Schultz" w:date="2020-02-12T15:58:00Z">
              <w:r w:rsidRPr="00A013FD">
                <w:rPr>
                  <w:rFonts w:asciiTheme="majorBidi" w:hAnsiTheme="majorBidi" w:cstheme="majorBidi"/>
                  <w:b/>
                  <w:sz w:val="20"/>
                </w:rPr>
                <w:delText>100 kHz Channels</w:delText>
              </w:r>
              <w:r w:rsidRPr="000A5AEA">
                <w:rPr>
                  <w:rFonts w:asciiTheme="majorBidi" w:hAnsiTheme="majorBidi" w:cstheme="majorBidi"/>
                  <w:b/>
                  <w:sz w:val="20"/>
                  <w:lang w:val="en-US"/>
                </w:rPr>
                <w:delText xml:space="preserve"> </w:delText>
              </w:r>
              <w:r w:rsidRPr="00A013FD">
                <w:rPr>
                  <w:rFonts w:asciiTheme="majorBidi" w:hAnsiTheme="majorBidi" w:cstheme="majorBidi"/>
                  <w:b/>
                  <w:sz w:val="20"/>
                </w:rPr>
                <w:br/>
                <w:delText>for VDE</w:delText>
              </w:r>
            </w:del>
          </w:p>
        </w:tc>
      </w:tr>
      <w:tr w:rsidR="00A013FD" w:rsidRPr="00A013FD" w14:paraId="6DF1AF5C" w14:textId="77777777" w:rsidTr="00BF604E">
        <w:trPr>
          <w:jc w:val="center"/>
          <w:del w:id="29886" w:author="Johnny Schultz" w:date="2020-02-12T15:58:00Z"/>
        </w:trPr>
        <w:tc>
          <w:tcPr>
            <w:tcW w:w="2178" w:type="dxa"/>
          </w:tcPr>
          <w:p w14:paraId="62A315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87" w:author="Johnny Schultz" w:date="2020-02-12T15:58:00Z"/>
                <w:rFonts w:asciiTheme="majorBidi" w:hAnsiTheme="majorBidi" w:cstheme="majorBidi"/>
                <w:sz w:val="20"/>
              </w:rPr>
            </w:pPr>
            <w:del w:id="29888" w:author="Johnny Schultz" w:date="2020-02-12T15:58:00Z">
              <w:r w:rsidRPr="00A013FD">
                <w:rPr>
                  <w:rFonts w:asciiTheme="majorBidi" w:hAnsiTheme="majorBidi" w:cstheme="majorBidi"/>
                  <w:sz w:val="20"/>
                </w:rPr>
                <w:delText>ITU standard</w:delText>
              </w:r>
            </w:del>
          </w:p>
        </w:tc>
        <w:tc>
          <w:tcPr>
            <w:tcW w:w="2160" w:type="dxa"/>
          </w:tcPr>
          <w:p w14:paraId="257B45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89" w:author="Johnny Schultz" w:date="2020-02-12T15:58:00Z"/>
                <w:rFonts w:asciiTheme="majorBidi" w:hAnsiTheme="majorBidi" w:cstheme="majorBidi"/>
                <w:sz w:val="20"/>
              </w:rPr>
            </w:pPr>
            <w:del w:id="29890" w:author="Johnny Schultz" w:date="2020-02-12T15:58:00Z">
              <w:r w:rsidRPr="000A5AEA">
                <w:rPr>
                  <w:sz w:val="20"/>
                </w:rPr>
                <w:delText>ITU-R M.1371</w:delText>
              </w:r>
            </w:del>
          </w:p>
        </w:tc>
        <w:tc>
          <w:tcPr>
            <w:tcW w:w="2340" w:type="dxa"/>
          </w:tcPr>
          <w:p w14:paraId="052646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91" w:author="Johnny Schultz" w:date="2020-02-12T15:58:00Z"/>
                <w:rFonts w:asciiTheme="majorBidi" w:hAnsiTheme="majorBidi" w:cstheme="majorBidi"/>
                <w:sz w:val="20"/>
              </w:rPr>
            </w:pPr>
            <w:del w:id="29892" w:author="Johnny Schultz" w:date="2020-02-12T15:58:00Z">
              <w:r w:rsidRPr="000A5AEA">
                <w:rPr>
                  <w:sz w:val="20"/>
                </w:rPr>
                <w:delText>ITU-R M.1842-1</w:delText>
              </w:r>
              <w:r w:rsidRPr="00A013FD">
                <w:rPr>
                  <w:rFonts w:asciiTheme="majorBidi" w:hAnsiTheme="majorBidi" w:cstheme="majorBidi"/>
                  <w:sz w:val="20"/>
                </w:rPr>
                <w:delText xml:space="preserve"> </w:delText>
              </w:r>
              <w:r w:rsidRPr="00A013FD">
                <w:rPr>
                  <w:rFonts w:asciiTheme="majorBidi" w:hAnsiTheme="majorBidi" w:cstheme="majorBidi"/>
                  <w:sz w:val="20"/>
                </w:rPr>
                <w:br/>
                <w:delText>Annex 1</w:delText>
              </w:r>
            </w:del>
          </w:p>
        </w:tc>
        <w:tc>
          <w:tcPr>
            <w:tcW w:w="2956" w:type="dxa"/>
          </w:tcPr>
          <w:p w14:paraId="286962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93" w:author="Johnny Schultz" w:date="2020-02-12T15:58:00Z"/>
                <w:rFonts w:asciiTheme="majorBidi" w:hAnsiTheme="majorBidi" w:cstheme="majorBidi"/>
                <w:sz w:val="20"/>
              </w:rPr>
            </w:pPr>
            <w:del w:id="29894" w:author="Johnny Schultz" w:date="2020-02-12T15:58:00Z">
              <w:r w:rsidRPr="000A5AEA">
                <w:rPr>
                  <w:sz w:val="20"/>
                </w:rPr>
                <w:delText>ITU-R M.1842-1</w:delText>
              </w:r>
              <w:r w:rsidRPr="00A013FD">
                <w:rPr>
                  <w:rFonts w:asciiTheme="majorBidi" w:hAnsiTheme="majorBidi" w:cstheme="majorBidi"/>
                  <w:sz w:val="20"/>
                </w:rPr>
                <w:delText xml:space="preserve"> </w:delText>
              </w:r>
              <w:r w:rsidRPr="00A013FD">
                <w:rPr>
                  <w:rFonts w:asciiTheme="majorBidi" w:hAnsiTheme="majorBidi" w:cstheme="majorBidi"/>
                  <w:sz w:val="20"/>
                </w:rPr>
                <w:br/>
                <w:delText>Annex 4</w:delText>
              </w:r>
              <w:r w:rsidRPr="00A013FD">
                <w:rPr>
                  <w:rFonts w:asciiTheme="majorBidi" w:hAnsiTheme="majorBidi" w:cstheme="majorBidi"/>
                  <w:position w:val="6"/>
                  <w:sz w:val="18"/>
                </w:rPr>
                <w:delText>***</w:delText>
              </w:r>
            </w:del>
          </w:p>
        </w:tc>
      </w:tr>
      <w:tr w:rsidR="00A013FD" w:rsidRPr="00A013FD" w14:paraId="1A1DC88D" w14:textId="77777777" w:rsidTr="00BF604E">
        <w:trPr>
          <w:jc w:val="center"/>
          <w:del w:id="29895" w:author="Johnny Schultz" w:date="2020-02-12T15:58:00Z"/>
        </w:trPr>
        <w:tc>
          <w:tcPr>
            <w:tcW w:w="2178" w:type="dxa"/>
          </w:tcPr>
          <w:p w14:paraId="6BE14C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96" w:author="Johnny Schultz" w:date="2020-02-12T15:58:00Z"/>
                <w:rFonts w:asciiTheme="majorBidi" w:hAnsiTheme="majorBidi" w:cstheme="majorBidi"/>
                <w:sz w:val="20"/>
              </w:rPr>
            </w:pPr>
            <w:del w:id="29897" w:author="Johnny Schultz" w:date="2020-02-12T15:58:00Z">
              <w:r w:rsidRPr="00A013FD">
                <w:rPr>
                  <w:rFonts w:asciiTheme="majorBidi" w:hAnsiTheme="majorBidi" w:cstheme="majorBidi"/>
                  <w:sz w:val="20"/>
                </w:rPr>
                <w:delText>Digital modulation</w:delText>
              </w:r>
            </w:del>
          </w:p>
        </w:tc>
        <w:tc>
          <w:tcPr>
            <w:tcW w:w="2160" w:type="dxa"/>
          </w:tcPr>
          <w:p w14:paraId="3D3B74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898" w:author="Johnny Schultz" w:date="2020-02-12T15:58:00Z"/>
                <w:rFonts w:asciiTheme="majorBidi" w:hAnsiTheme="majorBidi" w:cstheme="majorBidi"/>
                <w:sz w:val="20"/>
              </w:rPr>
            </w:pPr>
            <w:del w:id="29899" w:author="Johnny Schultz" w:date="2020-02-12T15:58:00Z">
              <w:r w:rsidRPr="00A013FD">
                <w:rPr>
                  <w:rFonts w:asciiTheme="majorBidi" w:hAnsiTheme="majorBidi" w:cstheme="majorBidi"/>
                  <w:sz w:val="20"/>
                </w:rPr>
                <w:delText xml:space="preserve">GMSK, </w:delText>
              </w:r>
              <w:r w:rsidRPr="00A013FD">
                <w:rPr>
                  <w:rFonts w:asciiTheme="majorBidi" w:hAnsiTheme="majorBidi" w:cstheme="majorBidi"/>
                  <w:sz w:val="20"/>
                </w:rPr>
                <w:br/>
                <w:delText>single carrier</w:delText>
              </w:r>
            </w:del>
          </w:p>
        </w:tc>
        <w:tc>
          <w:tcPr>
            <w:tcW w:w="2340" w:type="dxa"/>
          </w:tcPr>
          <w:p w14:paraId="2CDE64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00" w:author="Johnny Schultz" w:date="2020-02-12T15:58:00Z"/>
                <w:rFonts w:asciiTheme="majorBidi" w:hAnsiTheme="majorBidi" w:cstheme="majorBidi"/>
                <w:sz w:val="20"/>
              </w:rPr>
            </w:pPr>
            <w:del w:id="29901" w:author="Johnny Schultz" w:date="2020-02-12T15:58:00Z">
              <w:r w:rsidRPr="00A013FD">
                <w:rPr>
                  <w:rFonts w:asciiTheme="majorBidi" w:hAnsiTheme="majorBidi" w:cstheme="majorBidi"/>
                  <w:sz w:val="20"/>
                </w:rPr>
                <w:delText xml:space="preserve">π/4 DQPSK, </w:delText>
              </w:r>
              <w:r w:rsidRPr="00A013FD">
                <w:rPr>
                  <w:rFonts w:asciiTheme="majorBidi" w:hAnsiTheme="majorBidi" w:cstheme="majorBidi"/>
                  <w:sz w:val="20"/>
                </w:rPr>
                <w:br/>
                <w:delText>single carrier</w:delText>
              </w:r>
            </w:del>
          </w:p>
        </w:tc>
        <w:tc>
          <w:tcPr>
            <w:tcW w:w="2956" w:type="dxa"/>
          </w:tcPr>
          <w:p w14:paraId="6AB0C2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02" w:author="Johnny Schultz" w:date="2020-02-12T15:58:00Z"/>
                <w:rFonts w:asciiTheme="majorBidi" w:hAnsiTheme="majorBidi" w:cstheme="majorBidi"/>
                <w:sz w:val="20"/>
              </w:rPr>
            </w:pPr>
            <w:del w:id="29903" w:author="Johnny Schultz" w:date="2020-02-12T15:58:00Z">
              <w:r w:rsidRPr="00A013FD">
                <w:rPr>
                  <w:rFonts w:asciiTheme="majorBidi" w:hAnsiTheme="majorBidi" w:cstheme="majorBidi"/>
                  <w:sz w:val="20"/>
                </w:rPr>
                <w:delText xml:space="preserve">16-QAM, 32 multi-carriers, </w:delText>
              </w:r>
              <w:r w:rsidRPr="00A013FD">
                <w:rPr>
                  <w:rFonts w:asciiTheme="majorBidi" w:hAnsiTheme="majorBidi" w:cstheme="majorBidi"/>
                  <w:sz w:val="20"/>
                </w:rPr>
                <w:br/>
                <w:delText>2.7 kHz spacing</w:delText>
              </w:r>
            </w:del>
          </w:p>
        </w:tc>
      </w:tr>
      <w:tr w:rsidR="00A013FD" w:rsidRPr="00A013FD" w14:paraId="5380B428" w14:textId="77777777" w:rsidTr="00BF604E">
        <w:trPr>
          <w:jc w:val="center"/>
          <w:del w:id="29904" w:author="Johnny Schultz" w:date="2020-02-12T15:58:00Z"/>
        </w:trPr>
        <w:tc>
          <w:tcPr>
            <w:tcW w:w="2178" w:type="dxa"/>
          </w:tcPr>
          <w:p w14:paraId="03A37D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05" w:author="Johnny Schultz" w:date="2020-02-12T15:58:00Z"/>
                <w:rFonts w:asciiTheme="majorBidi" w:hAnsiTheme="majorBidi" w:cstheme="majorBidi"/>
                <w:sz w:val="20"/>
              </w:rPr>
            </w:pPr>
            <w:del w:id="29906" w:author="Johnny Schultz" w:date="2020-02-12T15:58:00Z">
              <w:r w:rsidRPr="00A013FD">
                <w:rPr>
                  <w:rFonts w:asciiTheme="majorBidi" w:hAnsiTheme="majorBidi" w:cstheme="majorBidi"/>
                  <w:sz w:val="20"/>
                </w:rPr>
                <w:delText>Data rate (raw)</w:delText>
              </w:r>
              <w:r w:rsidRPr="00A013FD">
                <w:rPr>
                  <w:rFonts w:asciiTheme="majorBidi" w:hAnsiTheme="majorBidi" w:cstheme="majorBidi"/>
                  <w:position w:val="6"/>
                  <w:sz w:val="18"/>
                </w:rPr>
                <w:delText>*</w:delText>
              </w:r>
            </w:del>
          </w:p>
        </w:tc>
        <w:tc>
          <w:tcPr>
            <w:tcW w:w="2160" w:type="dxa"/>
          </w:tcPr>
          <w:p w14:paraId="320D8F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07" w:author="Johnny Schultz" w:date="2020-02-12T15:58:00Z"/>
                <w:rFonts w:asciiTheme="majorBidi" w:hAnsiTheme="majorBidi" w:cstheme="majorBidi"/>
                <w:sz w:val="20"/>
              </w:rPr>
            </w:pPr>
            <w:del w:id="29908" w:author="Johnny Schultz" w:date="2020-02-12T15:58:00Z">
              <w:r w:rsidRPr="00A013FD">
                <w:rPr>
                  <w:rFonts w:asciiTheme="majorBidi" w:hAnsiTheme="majorBidi" w:cstheme="majorBidi"/>
                  <w:sz w:val="20"/>
                </w:rPr>
                <w:delText>9.6 kbits/s (1X)</w:delText>
              </w:r>
            </w:del>
          </w:p>
        </w:tc>
        <w:tc>
          <w:tcPr>
            <w:tcW w:w="2340" w:type="dxa"/>
          </w:tcPr>
          <w:p w14:paraId="4D4855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09" w:author="Johnny Schultz" w:date="2020-02-12T15:58:00Z"/>
                <w:rFonts w:asciiTheme="majorBidi" w:hAnsiTheme="majorBidi" w:cstheme="majorBidi"/>
                <w:sz w:val="20"/>
              </w:rPr>
            </w:pPr>
            <w:del w:id="29910" w:author="Johnny Schultz" w:date="2020-02-12T15:58:00Z">
              <w:r w:rsidRPr="00A013FD">
                <w:rPr>
                  <w:rFonts w:asciiTheme="majorBidi" w:hAnsiTheme="majorBidi" w:cstheme="majorBidi"/>
                  <w:sz w:val="20"/>
                </w:rPr>
                <w:delText>28.8 kbits/s (3X)</w:delText>
              </w:r>
            </w:del>
          </w:p>
        </w:tc>
        <w:tc>
          <w:tcPr>
            <w:tcW w:w="2956" w:type="dxa"/>
          </w:tcPr>
          <w:p w14:paraId="6B0254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11" w:author="Johnny Schultz" w:date="2020-02-12T15:58:00Z"/>
                <w:rFonts w:asciiTheme="majorBidi" w:hAnsiTheme="majorBidi" w:cstheme="majorBidi"/>
                <w:sz w:val="20"/>
              </w:rPr>
            </w:pPr>
            <w:del w:id="29912" w:author="Johnny Schultz" w:date="2020-02-12T15:58:00Z">
              <w:r w:rsidRPr="00A013FD">
                <w:rPr>
                  <w:rFonts w:asciiTheme="majorBidi" w:hAnsiTheme="majorBidi" w:cstheme="majorBidi"/>
                  <w:sz w:val="20"/>
                </w:rPr>
                <w:delText>307.2 kbits/s (32X)</w:delText>
              </w:r>
            </w:del>
          </w:p>
        </w:tc>
      </w:tr>
      <w:tr w:rsidR="00A013FD" w:rsidRPr="00A013FD" w14:paraId="06A7B05C" w14:textId="77777777" w:rsidTr="00BF604E">
        <w:trPr>
          <w:jc w:val="center"/>
          <w:del w:id="29913" w:author="Johnny Schultz" w:date="2020-02-12T15:58:00Z"/>
        </w:trPr>
        <w:tc>
          <w:tcPr>
            <w:tcW w:w="2178" w:type="dxa"/>
          </w:tcPr>
          <w:p w14:paraId="0B8C34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14" w:author="Johnny Schultz" w:date="2020-02-12T15:58:00Z"/>
                <w:rFonts w:asciiTheme="majorBidi" w:hAnsiTheme="majorBidi" w:cstheme="majorBidi"/>
                <w:sz w:val="20"/>
              </w:rPr>
            </w:pPr>
            <w:del w:id="29915" w:author="Johnny Schultz" w:date="2020-02-12T15:58:00Z">
              <w:r w:rsidRPr="00A013FD">
                <w:rPr>
                  <w:rFonts w:asciiTheme="majorBidi" w:hAnsiTheme="majorBidi" w:cstheme="majorBidi"/>
                  <w:sz w:val="20"/>
                </w:rPr>
                <w:delText>Sensitivity</w:delText>
              </w:r>
              <w:r w:rsidRPr="00A013FD">
                <w:rPr>
                  <w:rFonts w:asciiTheme="majorBidi" w:hAnsiTheme="majorBidi" w:cstheme="majorBidi"/>
                  <w:position w:val="6"/>
                  <w:sz w:val="18"/>
                </w:rPr>
                <w:delText>**</w:delText>
              </w:r>
            </w:del>
          </w:p>
        </w:tc>
        <w:tc>
          <w:tcPr>
            <w:tcW w:w="2160" w:type="dxa"/>
          </w:tcPr>
          <w:p w14:paraId="1CD567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16" w:author="Johnny Schultz" w:date="2020-02-12T15:58:00Z"/>
                <w:rFonts w:asciiTheme="majorBidi" w:hAnsiTheme="majorBidi" w:cstheme="majorBidi"/>
                <w:sz w:val="20"/>
              </w:rPr>
            </w:pPr>
            <w:del w:id="2991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107 dBm (min)</w:delText>
              </w:r>
              <w:r w:rsidRPr="00A013FD">
                <w:rPr>
                  <w:rFonts w:asciiTheme="majorBidi" w:hAnsiTheme="majorBidi" w:cstheme="majorBidi"/>
                  <w:sz w:val="20"/>
                </w:rPr>
                <w:br/>
              </w:r>
              <w:r w:rsidRPr="000A5AEA">
                <w:rPr>
                  <w:rFonts w:asciiTheme="majorBidi" w:hAnsiTheme="majorBidi" w:cstheme="majorBidi"/>
                  <w:sz w:val="20"/>
                  <w:lang w:val="en-US"/>
                </w:rPr>
                <w:delText>−</w:delText>
              </w:r>
              <w:r w:rsidRPr="00A013FD">
                <w:rPr>
                  <w:rFonts w:asciiTheme="majorBidi" w:hAnsiTheme="majorBidi" w:cstheme="majorBidi"/>
                  <w:sz w:val="20"/>
                </w:rPr>
                <w:delText>112 dBm (typical)</w:delText>
              </w:r>
            </w:del>
          </w:p>
        </w:tc>
        <w:tc>
          <w:tcPr>
            <w:tcW w:w="2340" w:type="dxa"/>
          </w:tcPr>
          <w:p w14:paraId="41E1B9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18" w:author="Johnny Schultz" w:date="2020-02-12T15:58:00Z"/>
                <w:rFonts w:asciiTheme="majorBidi" w:hAnsiTheme="majorBidi" w:cstheme="majorBidi"/>
                <w:sz w:val="20"/>
              </w:rPr>
            </w:pPr>
            <w:del w:id="2991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107 dBm (min)</w:delText>
              </w:r>
              <w:r w:rsidRPr="00A013FD">
                <w:rPr>
                  <w:rFonts w:asciiTheme="majorBidi" w:hAnsiTheme="majorBidi" w:cstheme="majorBidi"/>
                  <w:sz w:val="20"/>
                </w:rPr>
                <w:br/>
              </w:r>
              <w:r w:rsidRPr="000A5AEA">
                <w:rPr>
                  <w:rFonts w:asciiTheme="majorBidi" w:hAnsiTheme="majorBidi" w:cstheme="majorBidi"/>
                  <w:sz w:val="20"/>
                  <w:lang w:val="en-US"/>
                </w:rPr>
                <w:delText>−</w:delText>
              </w:r>
              <w:r w:rsidRPr="00A013FD">
                <w:rPr>
                  <w:rFonts w:asciiTheme="majorBidi" w:hAnsiTheme="majorBidi" w:cstheme="majorBidi"/>
                  <w:sz w:val="20"/>
                </w:rPr>
                <w:delText>112 dBm (typical)</w:delText>
              </w:r>
            </w:del>
          </w:p>
        </w:tc>
        <w:tc>
          <w:tcPr>
            <w:tcW w:w="2956" w:type="dxa"/>
          </w:tcPr>
          <w:p w14:paraId="0B924D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20" w:author="Johnny Schultz" w:date="2020-02-12T15:58:00Z"/>
                <w:rFonts w:asciiTheme="majorBidi" w:hAnsiTheme="majorBidi" w:cstheme="majorBidi"/>
                <w:sz w:val="20"/>
              </w:rPr>
            </w:pPr>
            <w:del w:id="29921" w:author="Johnny Schultz" w:date="2020-02-12T15:58:00Z">
              <w:r w:rsidRPr="00A013FD">
                <w:rPr>
                  <w:rFonts w:asciiTheme="majorBidi" w:hAnsiTheme="majorBidi" w:cstheme="majorBidi"/>
                  <w:sz w:val="20"/>
                </w:rPr>
                <w:delText>−98 dBm (ships)</w:delText>
              </w:r>
              <w:r w:rsidRPr="00A013FD">
                <w:rPr>
                  <w:rFonts w:asciiTheme="majorBidi" w:hAnsiTheme="majorBidi" w:cstheme="majorBidi"/>
                  <w:sz w:val="20"/>
                </w:rPr>
                <w:br/>
                <w:delText>−103 dBm (base stations)</w:delText>
              </w:r>
            </w:del>
          </w:p>
        </w:tc>
      </w:tr>
      <w:tr w:rsidR="00A013FD" w:rsidRPr="00A013FD" w14:paraId="19E95786" w14:textId="77777777" w:rsidTr="00BF604E">
        <w:trPr>
          <w:jc w:val="center"/>
          <w:del w:id="29922" w:author="Johnny Schultz" w:date="2020-02-12T15:58:00Z"/>
        </w:trPr>
        <w:tc>
          <w:tcPr>
            <w:tcW w:w="2178" w:type="dxa"/>
          </w:tcPr>
          <w:p w14:paraId="6A257A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23" w:author="Johnny Schultz" w:date="2020-02-12T15:58:00Z"/>
                <w:rFonts w:asciiTheme="majorBidi" w:hAnsiTheme="majorBidi" w:cstheme="majorBidi"/>
                <w:sz w:val="20"/>
              </w:rPr>
            </w:pPr>
            <w:del w:id="29924" w:author="Johnny Schultz" w:date="2020-02-12T15:58:00Z">
              <w:r w:rsidRPr="00A013FD">
                <w:rPr>
                  <w:rFonts w:asciiTheme="majorBidi" w:hAnsiTheme="majorBidi" w:cstheme="majorBidi"/>
                  <w:sz w:val="20"/>
                </w:rPr>
                <w:delText>Co-channel rejection (CCR)</w:delText>
              </w:r>
              <w:r w:rsidRPr="00A013FD">
                <w:rPr>
                  <w:rFonts w:asciiTheme="majorBidi" w:hAnsiTheme="majorBidi" w:cstheme="majorBidi"/>
                  <w:position w:val="6"/>
                  <w:sz w:val="18"/>
                </w:rPr>
                <w:delText>**</w:delText>
              </w:r>
            </w:del>
          </w:p>
        </w:tc>
        <w:tc>
          <w:tcPr>
            <w:tcW w:w="2160" w:type="dxa"/>
          </w:tcPr>
          <w:p w14:paraId="3AD20E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25" w:author="Johnny Schultz" w:date="2020-02-12T15:58:00Z"/>
                <w:rFonts w:asciiTheme="majorBidi" w:hAnsiTheme="majorBidi" w:cstheme="majorBidi"/>
                <w:sz w:val="20"/>
              </w:rPr>
            </w:pPr>
            <w:del w:id="29926" w:author="Johnny Schultz" w:date="2020-02-12T15:58:00Z">
              <w:r w:rsidRPr="00A013FD">
                <w:rPr>
                  <w:rFonts w:asciiTheme="majorBidi" w:hAnsiTheme="majorBidi" w:cstheme="majorBidi"/>
                  <w:sz w:val="20"/>
                </w:rPr>
                <w:delText>10 dB</w:delText>
              </w:r>
            </w:del>
          </w:p>
        </w:tc>
        <w:tc>
          <w:tcPr>
            <w:tcW w:w="2340" w:type="dxa"/>
          </w:tcPr>
          <w:p w14:paraId="2772E5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27" w:author="Johnny Schultz" w:date="2020-02-12T15:58:00Z"/>
                <w:rFonts w:asciiTheme="majorBidi" w:hAnsiTheme="majorBidi" w:cstheme="majorBidi"/>
                <w:sz w:val="20"/>
              </w:rPr>
            </w:pPr>
            <w:del w:id="29928" w:author="Johnny Schultz" w:date="2020-02-12T15:58:00Z">
              <w:r w:rsidRPr="00A013FD">
                <w:rPr>
                  <w:rFonts w:asciiTheme="majorBidi" w:hAnsiTheme="majorBidi" w:cstheme="majorBidi"/>
                  <w:sz w:val="20"/>
                </w:rPr>
                <w:delText xml:space="preserve">19 dB </w:delText>
              </w:r>
            </w:del>
          </w:p>
        </w:tc>
        <w:tc>
          <w:tcPr>
            <w:tcW w:w="2956" w:type="dxa"/>
          </w:tcPr>
          <w:p w14:paraId="7DEA20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29" w:author="Johnny Schultz" w:date="2020-02-12T15:58:00Z"/>
                <w:rFonts w:asciiTheme="majorBidi" w:hAnsiTheme="majorBidi" w:cstheme="majorBidi"/>
                <w:sz w:val="20"/>
              </w:rPr>
            </w:pPr>
            <w:del w:id="29930" w:author="Johnny Schultz" w:date="2020-02-12T15:58:00Z">
              <w:r w:rsidRPr="00A013FD">
                <w:rPr>
                  <w:rFonts w:asciiTheme="majorBidi" w:hAnsiTheme="majorBidi" w:cstheme="majorBidi"/>
                  <w:sz w:val="20"/>
                </w:rPr>
                <w:delText xml:space="preserve">19 dB </w:delText>
              </w:r>
            </w:del>
          </w:p>
        </w:tc>
      </w:tr>
      <w:tr w:rsidR="00A013FD" w:rsidRPr="00A013FD" w14:paraId="6B60B8D1" w14:textId="77777777" w:rsidTr="00BF604E">
        <w:trPr>
          <w:jc w:val="center"/>
          <w:del w:id="29931" w:author="Johnny Schultz" w:date="2020-02-12T15:58:00Z"/>
        </w:trPr>
        <w:tc>
          <w:tcPr>
            <w:tcW w:w="2178" w:type="dxa"/>
          </w:tcPr>
          <w:p w14:paraId="27CF76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32" w:author="Johnny Schultz" w:date="2020-02-12T15:58:00Z"/>
                <w:rFonts w:asciiTheme="majorBidi" w:hAnsiTheme="majorBidi" w:cstheme="majorBidi"/>
                <w:sz w:val="20"/>
              </w:rPr>
            </w:pPr>
            <w:del w:id="29933" w:author="Johnny Schultz" w:date="2020-02-12T15:58:00Z">
              <w:r w:rsidRPr="00A013FD">
                <w:rPr>
                  <w:rFonts w:asciiTheme="majorBidi" w:hAnsiTheme="majorBidi" w:cstheme="majorBidi"/>
                  <w:sz w:val="20"/>
                </w:rPr>
                <w:delText>AIS message types</w:delText>
              </w:r>
            </w:del>
          </w:p>
        </w:tc>
        <w:tc>
          <w:tcPr>
            <w:tcW w:w="2160" w:type="dxa"/>
          </w:tcPr>
          <w:p w14:paraId="5CFBA6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34" w:author="Johnny Schultz" w:date="2020-02-12T15:58:00Z"/>
                <w:rFonts w:asciiTheme="majorBidi" w:hAnsiTheme="majorBidi" w:cstheme="majorBidi"/>
                <w:sz w:val="20"/>
              </w:rPr>
            </w:pPr>
            <w:del w:id="29935" w:author="Johnny Schultz" w:date="2020-02-12T15:58:00Z">
              <w:r w:rsidRPr="00A013FD">
                <w:rPr>
                  <w:rFonts w:asciiTheme="majorBidi" w:hAnsiTheme="majorBidi" w:cstheme="majorBidi"/>
                  <w:sz w:val="20"/>
                </w:rPr>
                <w:delText>1, 2, 3, 5, 18, 19, 27 …</w:delText>
              </w:r>
            </w:del>
          </w:p>
        </w:tc>
        <w:tc>
          <w:tcPr>
            <w:tcW w:w="2340" w:type="dxa"/>
          </w:tcPr>
          <w:p w14:paraId="3D1FD3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36" w:author="Johnny Schultz" w:date="2020-02-12T15:58:00Z"/>
                <w:rFonts w:asciiTheme="majorBidi" w:hAnsiTheme="majorBidi" w:cstheme="majorBidi"/>
                <w:sz w:val="20"/>
              </w:rPr>
            </w:pPr>
            <w:del w:id="29937" w:author="Johnny Schultz" w:date="2020-02-12T15:58:00Z">
              <w:r w:rsidRPr="00A013FD">
                <w:rPr>
                  <w:rFonts w:asciiTheme="majorBidi" w:hAnsiTheme="majorBidi" w:cstheme="majorBidi"/>
                  <w:sz w:val="20"/>
                </w:rPr>
                <w:delText>6, 7, 8, 12, 13, 14, 25, 26</w:delText>
              </w:r>
              <w:r w:rsidRPr="000A5AEA">
                <w:rPr>
                  <w:rFonts w:asciiTheme="majorBidi" w:hAnsiTheme="majorBidi" w:cstheme="majorBidi"/>
                  <w:sz w:val="20"/>
                  <w:lang w:val="en-US"/>
                </w:rPr>
                <w:delText xml:space="preserve"> </w:delText>
              </w:r>
              <w:r w:rsidRPr="00A013FD">
                <w:rPr>
                  <w:rFonts w:asciiTheme="majorBidi" w:hAnsiTheme="majorBidi" w:cstheme="majorBidi"/>
                  <w:sz w:val="20"/>
                </w:rPr>
                <w:br/>
                <w:delText>and ASM</w:delText>
              </w:r>
            </w:del>
          </w:p>
        </w:tc>
        <w:tc>
          <w:tcPr>
            <w:tcW w:w="2956" w:type="dxa"/>
          </w:tcPr>
          <w:p w14:paraId="08F99F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38" w:author="Johnny Schultz" w:date="2020-02-12T15:58:00Z"/>
                <w:rFonts w:asciiTheme="majorBidi" w:hAnsiTheme="majorBidi" w:cstheme="majorBidi"/>
                <w:sz w:val="20"/>
              </w:rPr>
            </w:pPr>
            <w:del w:id="29939" w:author="Johnny Schultz" w:date="2020-02-12T15:58:00Z">
              <w:r w:rsidRPr="00A013FD">
                <w:rPr>
                  <w:rFonts w:asciiTheme="majorBidi" w:hAnsiTheme="majorBidi" w:cstheme="majorBidi"/>
                  <w:sz w:val="20"/>
                </w:rPr>
                <w:delText>VDE messages</w:delText>
              </w:r>
            </w:del>
          </w:p>
        </w:tc>
      </w:tr>
      <w:tr w:rsidR="00A013FD" w:rsidRPr="00A013FD" w14:paraId="1AA50336" w14:textId="77777777" w:rsidTr="00BF604E">
        <w:trPr>
          <w:jc w:val="center"/>
          <w:del w:id="29940" w:author="Johnny Schultz" w:date="2020-02-12T15:58:00Z"/>
        </w:trPr>
        <w:tc>
          <w:tcPr>
            <w:tcW w:w="2178" w:type="dxa"/>
            <w:tcBorders>
              <w:bottom w:val="single" w:sz="4" w:space="0" w:color="auto"/>
            </w:tcBorders>
          </w:tcPr>
          <w:p w14:paraId="789F09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41" w:author="Johnny Schultz" w:date="2020-02-12T15:58:00Z"/>
                <w:rFonts w:asciiTheme="majorBidi" w:hAnsiTheme="majorBidi" w:cstheme="majorBidi"/>
                <w:sz w:val="20"/>
              </w:rPr>
            </w:pPr>
            <w:del w:id="29942" w:author="Johnny Schultz" w:date="2020-02-12T15:58:00Z">
              <w:r w:rsidRPr="00A013FD">
                <w:rPr>
                  <w:rFonts w:asciiTheme="majorBidi" w:hAnsiTheme="majorBidi" w:cstheme="majorBidi"/>
                  <w:sz w:val="20"/>
                </w:rPr>
                <w:delText>Rationale</w:delText>
              </w:r>
            </w:del>
          </w:p>
        </w:tc>
        <w:tc>
          <w:tcPr>
            <w:tcW w:w="2160" w:type="dxa"/>
            <w:tcBorders>
              <w:bottom w:val="single" w:sz="4" w:space="0" w:color="auto"/>
            </w:tcBorders>
          </w:tcPr>
          <w:p w14:paraId="082C5ED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43" w:author="Johnny Schultz" w:date="2020-02-12T15:58:00Z"/>
                <w:rFonts w:asciiTheme="majorBidi" w:hAnsiTheme="majorBidi" w:cstheme="majorBidi"/>
                <w:sz w:val="20"/>
              </w:rPr>
            </w:pPr>
            <w:del w:id="29944" w:author="Johnny Schultz" w:date="2020-02-12T15:58:00Z">
              <w:r w:rsidRPr="00A013FD">
                <w:rPr>
                  <w:rFonts w:asciiTheme="majorBidi" w:hAnsiTheme="majorBidi" w:cstheme="majorBidi"/>
                  <w:sz w:val="20"/>
                </w:rPr>
                <w:delText>Optimum choice (better CCR) for position reports in a ship-to-ship navigation safety environment.</w:delText>
              </w:r>
            </w:del>
          </w:p>
        </w:tc>
        <w:tc>
          <w:tcPr>
            <w:tcW w:w="2340" w:type="dxa"/>
            <w:tcBorders>
              <w:bottom w:val="single" w:sz="4" w:space="0" w:color="auto"/>
            </w:tcBorders>
          </w:tcPr>
          <w:p w14:paraId="293F53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45" w:author="Johnny Schultz" w:date="2020-02-12T15:58:00Z"/>
                <w:rFonts w:asciiTheme="majorBidi" w:hAnsiTheme="majorBidi" w:cstheme="majorBidi"/>
                <w:sz w:val="20"/>
              </w:rPr>
            </w:pPr>
            <w:del w:id="29946" w:author="Johnny Schultz" w:date="2020-02-12T15:58:00Z">
              <w:r w:rsidRPr="00A013FD">
                <w:rPr>
                  <w:rFonts w:asciiTheme="majorBidi" w:hAnsiTheme="majorBidi" w:cstheme="majorBidi"/>
                  <w:sz w:val="20"/>
                </w:rPr>
                <w:delText>Provides higher (3X) data transmission than AIS. Inferior CCR (+9 dB) and range discrimination compared to AIS.</w:delText>
              </w:r>
            </w:del>
          </w:p>
        </w:tc>
        <w:tc>
          <w:tcPr>
            <w:tcW w:w="2956" w:type="dxa"/>
            <w:tcBorders>
              <w:bottom w:val="single" w:sz="4" w:space="0" w:color="auto"/>
            </w:tcBorders>
          </w:tcPr>
          <w:p w14:paraId="7D7F607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29947" w:author="Johnny Schultz" w:date="2020-02-12T15:58:00Z"/>
                <w:rFonts w:asciiTheme="majorBidi" w:hAnsiTheme="majorBidi" w:cstheme="majorBidi"/>
                <w:sz w:val="20"/>
              </w:rPr>
            </w:pPr>
            <w:del w:id="29948" w:author="Johnny Schultz" w:date="2020-02-12T15:58:00Z">
              <w:r w:rsidRPr="00A013FD">
                <w:rPr>
                  <w:rFonts w:asciiTheme="majorBidi" w:hAnsiTheme="majorBidi" w:cstheme="majorBidi"/>
                  <w:sz w:val="20"/>
                </w:rPr>
                <w:delText xml:space="preserve">Provides much higher (32X) data transmission than AIS. Inferior CCR (+9 dB) and range discrimination compared to AIS. </w:delText>
              </w:r>
            </w:del>
          </w:p>
        </w:tc>
      </w:tr>
      <w:tr w:rsidR="00A013FD" w:rsidRPr="00A013FD" w14:paraId="56A1A88A" w14:textId="77777777" w:rsidTr="00BF604E">
        <w:trPr>
          <w:jc w:val="center"/>
          <w:del w:id="29949" w:author="Johnny Schultz" w:date="2020-02-12T15:58:00Z"/>
        </w:trPr>
        <w:tc>
          <w:tcPr>
            <w:tcW w:w="9634" w:type="dxa"/>
            <w:gridSpan w:val="4"/>
            <w:tcBorders>
              <w:left w:val="nil"/>
              <w:bottom w:val="nil"/>
              <w:right w:val="nil"/>
            </w:tcBorders>
          </w:tcPr>
          <w:p w14:paraId="4778EED5" w14:textId="77777777" w:rsidR="00A013FD" w:rsidRPr="00A013FD" w:rsidRDefault="00A013FD" w:rsidP="00A013FD">
            <w:pPr>
              <w:rPr>
                <w:del w:id="29950" w:author="Johnny Schultz" w:date="2020-02-12T15:58:00Z"/>
                <w:rFonts w:asciiTheme="majorBidi" w:hAnsiTheme="majorBidi" w:cstheme="majorBidi"/>
                <w:sz w:val="20"/>
              </w:rPr>
            </w:pPr>
            <w:del w:id="29951" w:author="Johnny Schultz" w:date="2020-02-12T15:58:00Z">
              <w:r w:rsidRPr="00A013FD">
                <w:rPr>
                  <w:rFonts w:asciiTheme="majorBidi" w:hAnsiTheme="majorBidi" w:cstheme="majorBidi"/>
                  <w:position w:val="6"/>
                  <w:sz w:val="18"/>
                </w:rPr>
                <w:delText>*</w:delText>
              </w:r>
              <w:r w:rsidRPr="00A013FD">
                <w:rPr>
                  <w:rFonts w:asciiTheme="majorBidi" w:hAnsiTheme="majorBidi" w:cstheme="majorBidi"/>
                  <w:sz w:val="20"/>
                </w:rPr>
                <w:delText xml:space="preserve"> </w:delText>
              </w:r>
              <w:r w:rsidRPr="00A013FD">
                <w:rPr>
                  <w:rFonts w:asciiTheme="majorBidi" w:hAnsiTheme="majorBidi" w:cstheme="majorBidi"/>
                  <w:sz w:val="20"/>
                </w:rPr>
                <w:tab/>
                <w:delText>These figures are raw, over the air, bit transmission rates. The data rates are less, subject to coding, packet structure and forward error correction (FEC).</w:delText>
              </w:r>
            </w:del>
          </w:p>
          <w:p w14:paraId="056F2E69" w14:textId="77777777" w:rsidR="00A013FD" w:rsidRPr="00A013FD" w:rsidRDefault="00A013FD" w:rsidP="00A013FD">
            <w:pPr>
              <w:rPr>
                <w:del w:id="29952" w:author="Johnny Schultz" w:date="2020-02-12T15:58:00Z"/>
                <w:rFonts w:asciiTheme="majorBidi" w:hAnsiTheme="majorBidi" w:cstheme="majorBidi"/>
                <w:sz w:val="20"/>
              </w:rPr>
            </w:pPr>
            <w:del w:id="29953" w:author="Johnny Schultz" w:date="2020-02-12T15:58:00Z">
              <w:r w:rsidRPr="00A013FD">
                <w:rPr>
                  <w:rFonts w:asciiTheme="majorBidi" w:hAnsiTheme="majorBidi" w:cstheme="majorBidi"/>
                  <w:position w:val="6"/>
                  <w:sz w:val="18"/>
                </w:rPr>
                <w:delText>**</w:delText>
              </w:r>
              <w:r w:rsidRPr="00A013FD">
                <w:rPr>
                  <w:rFonts w:asciiTheme="majorBidi" w:hAnsiTheme="majorBidi" w:cstheme="majorBidi"/>
                  <w:sz w:val="20"/>
                </w:rPr>
                <w:delText xml:space="preserve"> </w:delText>
              </w:r>
              <w:r w:rsidRPr="00A013FD">
                <w:rPr>
                  <w:rFonts w:asciiTheme="majorBidi" w:hAnsiTheme="majorBidi" w:cstheme="majorBidi"/>
                  <w:sz w:val="20"/>
                </w:rPr>
                <w:tab/>
                <w:delText>These figures are based on published standards. For AIS, the standard is IEC 61993-2 and for VDE the standard is ETSI EN 300 392-2 version 3.4.1, which refers to a land mobile application TETRA.</w:delText>
              </w:r>
            </w:del>
          </w:p>
          <w:p w14:paraId="15541B22" w14:textId="77777777" w:rsidR="00A013FD" w:rsidRPr="00A013FD" w:rsidRDefault="00A013FD" w:rsidP="00A013FD">
            <w:pPr>
              <w:rPr>
                <w:del w:id="29954" w:author="Johnny Schultz" w:date="2020-02-12T15:58:00Z"/>
                <w:rFonts w:asciiTheme="majorBidi" w:hAnsiTheme="majorBidi" w:cstheme="majorBidi"/>
                <w:sz w:val="20"/>
              </w:rPr>
            </w:pPr>
            <w:del w:id="29955" w:author="Johnny Schultz" w:date="2020-02-12T15:58:00Z">
              <w:r w:rsidRPr="00A013FD">
                <w:rPr>
                  <w:rFonts w:asciiTheme="majorBidi" w:hAnsiTheme="majorBidi" w:cstheme="majorBidi"/>
                  <w:position w:val="6"/>
                  <w:sz w:val="18"/>
                </w:rPr>
                <w:delText>***</w:delText>
              </w:r>
              <w:r w:rsidRPr="00A013FD">
                <w:rPr>
                  <w:rFonts w:asciiTheme="majorBidi" w:hAnsiTheme="majorBidi" w:cstheme="majorBidi"/>
                  <w:sz w:val="20"/>
                </w:rPr>
                <w:delText xml:space="preserve"> </w:delText>
              </w:r>
              <w:r w:rsidRPr="00A013FD">
                <w:rPr>
                  <w:rFonts w:asciiTheme="majorBidi" w:hAnsiTheme="majorBidi" w:cstheme="majorBidi"/>
                  <w:sz w:val="20"/>
                </w:rPr>
                <w:tab/>
                <w:delText>For greater robustness where needed, ITU-R M.1842-1 Annex 1 may be used.</w:delText>
              </w:r>
            </w:del>
          </w:p>
        </w:tc>
      </w:tr>
    </w:tbl>
    <w:p w14:paraId="12CB9106" w14:textId="77777777" w:rsidR="00A013FD" w:rsidRPr="00A013FD" w:rsidRDefault="00A013FD" w:rsidP="00A013FD">
      <w:pPr>
        <w:rPr>
          <w:del w:id="29956" w:author="Johnny Schultz" w:date="2020-02-12T15:58:00Z"/>
        </w:rPr>
      </w:pPr>
    </w:p>
    <w:p w14:paraId="26875352" w14:textId="77777777" w:rsidR="00A013FD" w:rsidRPr="00A013FD" w:rsidRDefault="00A013FD" w:rsidP="00A013FD">
      <w:pPr>
        <w:keepNext/>
        <w:keepLines/>
        <w:tabs>
          <w:tab w:val="clear" w:pos="1134"/>
          <w:tab w:val="left" w:pos="360"/>
        </w:tabs>
        <w:spacing w:before="200"/>
        <w:outlineLvl w:val="2"/>
        <w:rPr>
          <w:del w:id="29957" w:author="Johnny Schultz" w:date="2020-02-12T15:58:00Z"/>
          <w:b/>
        </w:rPr>
      </w:pPr>
      <w:del w:id="29958" w:author="Johnny Schultz" w:date="2020-02-12T15:58:00Z">
        <w:r w:rsidRPr="00A013FD">
          <w:rPr>
            <w:b/>
          </w:rPr>
          <w:delText>5.1.2</w:delText>
        </w:r>
        <w:r w:rsidRPr="00A013FD">
          <w:rPr>
            <w:b/>
          </w:rPr>
          <w:tab/>
          <w:delText>Transmission waveform for the 25 kHz application specific message channels</w:delText>
        </w:r>
      </w:del>
    </w:p>
    <w:p w14:paraId="309436D9" w14:textId="77777777" w:rsidR="00A013FD" w:rsidRPr="00A013FD" w:rsidRDefault="00A013FD" w:rsidP="00A013FD">
      <w:pPr>
        <w:rPr>
          <w:del w:id="29959" w:author="Johnny Schultz" w:date="2020-02-12T15:58:00Z"/>
        </w:rPr>
      </w:pPr>
      <w:del w:id="29960" w:author="Johnny Schultz" w:date="2020-02-12T15:58:00Z">
        <w:r w:rsidRPr="00A013FD">
          <w:delText xml:space="preserve">Transmission of ASM on 25 kHz channels should be by π/4 DQPSK single-carrier modulation as described in Annex 1 of Recommendation ITU-R M.1842-1. FEC is applied due to the fact that the ASM messages are not repeated as are AIS position reports (which do not have FEC). The waveform is recommended because it has high sensitivity, 70 dB adjacent channel power ratio (ACPR) and 28.8 kbits/s data rate. </w:delText>
        </w:r>
      </w:del>
    </w:p>
    <w:p w14:paraId="4108F64D" w14:textId="77777777" w:rsidR="00A013FD" w:rsidRPr="00A013FD" w:rsidRDefault="00A013FD" w:rsidP="00A013FD">
      <w:pPr>
        <w:tabs>
          <w:tab w:val="clear" w:pos="2268"/>
          <w:tab w:val="left" w:pos="2608"/>
          <w:tab w:val="left" w:pos="3345"/>
        </w:tabs>
        <w:spacing w:before="80"/>
        <w:ind w:left="1134" w:hanging="1134"/>
        <w:rPr>
          <w:del w:id="29961" w:author="Johnny Schultz" w:date="2020-02-12T15:58:00Z"/>
        </w:rPr>
      </w:pPr>
      <w:del w:id="29962" w:author="Johnny Schultz" w:date="2020-02-12T15:58:00Z">
        <w:r w:rsidRPr="00A013FD">
          <w:delText>–</w:delText>
        </w:r>
        <w:r w:rsidRPr="00A013FD">
          <w:tab/>
          <w:delText>It is generated by phase modulation with an inter-symbol rotation of π/4 radians. This produces an amplitude envelope with very moderate peak to average power ratio (PAPR);</w:delText>
        </w:r>
      </w:del>
    </w:p>
    <w:p w14:paraId="0FDDCF27" w14:textId="77777777" w:rsidR="00A013FD" w:rsidRPr="00A013FD" w:rsidRDefault="00A013FD" w:rsidP="00A013FD">
      <w:pPr>
        <w:tabs>
          <w:tab w:val="clear" w:pos="2268"/>
          <w:tab w:val="left" w:pos="2608"/>
          <w:tab w:val="left" w:pos="3345"/>
        </w:tabs>
        <w:spacing w:before="80"/>
        <w:ind w:left="1134" w:hanging="1134"/>
        <w:rPr>
          <w:del w:id="29963" w:author="Johnny Schultz" w:date="2020-02-12T15:58:00Z"/>
        </w:rPr>
      </w:pPr>
      <w:del w:id="29964" w:author="Johnny Schultz" w:date="2020-02-12T15:58:00Z">
        <w:r w:rsidRPr="00A013FD">
          <w:delText>–</w:delText>
        </w:r>
        <w:r w:rsidRPr="00A013FD">
          <w:tab/>
          <w:delText>It has excellent characteristics for detection by satellites as required by the channel plan.</w:delText>
        </w:r>
      </w:del>
    </w:p>
    <w:p w14:paraId="4B60C337" w14:textId="77777777" w:rsidR="00A013FD" w:rsidRPr="00A013FD" w:rsidRDefault="00A013FD" w:rsidP="00A013FD">
      <w:pPr>
        <w:keepNext/>
        <w:keepLines/>
        <w:tabs>
          <w:tab w:val="clear" w:pos="1134"/>
          <w:tab w:val="left" w:pos="360"/>
        </w:tabs>
        <w:spacing w:before="200"/>
        <w:ind w:left="360" w:hanging="360"/>
        <w:outlineLvl w:val="2"/>
        <w:rPr>
          <w:del w:id="29965" w:author="Johnny Schultz" w:date="2020-02-12T15:58:00Z"/>
          <w:b/>
        </w:rPr>
      </w:pPr>
      <w:del w:id="29966" w:author="Johnny Schultz" w:date="2020-02-12T15:58:00Z">
        <w:r w:rsidRPr="00A013FD">
          <w:rPr>
            <w:b/>
          </w:rPr>
          <w:delText>5.1.3</w:delText>
        </w:r>
        <w:r w:rsidRPr="00A013FD">
          <w:rPr>
            <w:b/>
          </w:rPr>
          <w:tab/>
          <w:delText>Transmission waveform for the 100 kHz VHF data exchange channels</w:delText>
        </w:r>
      </w:del>
    </w:p>
    <w:p w14:paraId="5A2DE9B9" w14:textId="77777777" w:rsidR="00A013FD" w:rsidRPr="00A013FD" w:rsidRDefault="00A013FD" w:rsidP="00A013FD">
      <w:pPr>
        <w:rPr>
          <w:del w:id="29967" w:author="Johnny Schultz" w:date="2020-02-12T15:58:00Z"/>
        </w:rPr>
      </w:pPr>
      <w:del w:id="29968" w:author="Johnny Schultz" w:date="2020-02-12T15:58:00Z">
        <w:r w:rsidRPr="00A013FD">
          <w:delText>Transmission of VDE on 100 kHz channels should be by 16-QAM, 32 multi-carriers, with 2.7 kHz spacing and 307.2 kbits/s data rate as described in Recommendation ITU-R M.1842-1 Annex 4. This multi-carrier scheme is not OFDM (orthogonal frequency division multiple access) since the carrier spacing is 2.7 kHz which provides more inter-carrier margin than OFDM which would require 2.4 kHz spacing. This waveform is comprised of 32 multi-carriers. Each carrier is modulated by 16</w:delText>
        </w:r>
        <w:r w:rsidRPr="00A013FD">
          <w:noBreakHyphen/>
          <w:delText xml:space="preserve">QAM to generate 4-bit symbols at 2 400 symbols/s (2 400 symbols/s/carrier </w:delText>
        </w:r>
        <w:r w:rsidRPr="00A013FD">
          <w:sym w:font="Symbol" w:char="F0B4"/>
        </w:r>
        <w:r w:rsidRPr="00A013FD">
          <w:delText xml:space="preserve"> 4 bits/symbol = 9 600 bits/s/carrier).</w:delText>
        </w:r>
      </w:del>
    </w:p>
    <w:p w14:paraId="2E6C48C2" w14:textId="77777777" w:rsidR="00A013FD" w:rsidRPr="00A013FD" w:rsidRDefault="00A013FD" w:rsidP="00A013FD">
      <w:pPr>
        <w:rPr>
          <w:del w:id="29969" w:author="Johnny Schultz" w:date="2020-02-12T15:58:00Z"/>
        </w:rPr>
      </w:pPr>
      <w:del w:id="29970" w:author="Johnny Schultz" w:date="2020-02-12T15:58:00Z">
        <w:r w:rsidRPr="00A013FD">
          <w:delText xml:space="preserve">The long symbol duration (2 400 symbols/s = 416.7 µs/symbol) is designed to mitigate multi-path inter-symbol interference, since (ref: Report ITU-R M.2317)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delText>
        </w:r>
      </w:del>
    </w:p>
    <w:p w14:paraId="0B2FF932" w14:textId="77777777" w:rsidR="00A013FD" w:rsidRPr="00A013FD" w:rsidRDefault="00A013FD" w:rsidP="00A013FD">
      <w:pPr>
        <w:rPr>
          <w:del w:id="29971" w:author="Johnny Schultz" w:date="2020-02-12T15:58:00Z"/>
        </w:rPr>
      </w:pPr>
      <w:del w:id="29972" w:author="Johnny Schultz" w:date="2020-02-12T15:58:00Z">
        <w:r w:rsidRPr="00A013FD">
          <w:delTex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delText>
        </w:r>
        <w:r w:rsidRPr="00A013FD">
          <w:rPr>
            <w:rPrChange w:id="29973" w:author="Ross Norsworthy" w:date="2020-03-25T10:59:00Z">
              <w:rPr>
                <w:rStyle w:val="Hyperlink"/>
              </w:rPr>
            </w:rPrChange>
          </w:rPr>
          <w:delText>http://www.microwavejournal.com/articles/21965-modern-high-efficiency-amplifier-design-envelope-tracking-doherty-and-outphasing</w:delText>
        </w:r>
        <w:r w:rsidRPr="00A013FD">
          <w:delText>.</w:delText>
        </w:r>
      </w:del>
    </w:p>
    <w:p w14:paraId="4A77A7EA" w14:textId="77777777" w:rsidR="00A013FD" w:rsidRPr="00A013FD" w:rsidRDefault="00A013FD" w:rsidP="00A013FD">
      <w:pPr>
        <w:rPr>
          <w:del w:id="29974" w:author="Johnny Schultz" w:date="2020-02-12T15:58:00Z"/>
        </w:rPr>
      </w:pPr>
      <w:del w:id="29975" w:author="Johnny Schultz" w:date="2020-02-12T15:58:00Z">
        <w:r w:rsidRPr="00A013FD">
          <w:delTex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delText>
        </w:r>
      </w:del>
    </w:p>
    <w:p w14:paraId="6B71910D" w14:textId="77777777" w:rsidR="00A013FD" w:rsidRPr="00A013FD" w:rsidRDefault="00A013FD" w:rsidP="00A013FD">
      <w:pPr>
        <w:keepNext/>
        <w:keepLines/>
        <w:tabs>
          <w:tab w:val="left" w:pos="360"/>
        </w:tabs>
        <w:spacing w:before="200"/>
        <w:ind w:left="360" w:hanging="360"/>
        <w:outlineLvl w:val="1"/>
        <w:rPr>
          <w:del w:id="29976" w:author="Johnny Schultz" w:date="2020-02-12T15:58:00Z"/>
          <w:b/>
        </w:rPr>
      </w:pPr>
      <w:del w:id="29977" w:author="Johnny Schultz" w:date="2020-02-12T15:58:00Z">
        <w:r w:rsidRPr="00A013FD">
          <w:rPr>
            <w:b/>
          </w:rPr>
          <w:delText>5.2</w:delText>
        </w:r>
        <w:r w:rsidRPr="00A013FD">
          <w:rPr>
            <w:b/>
          </w:rPr>
          <w:tab/>
          <w:delText>Antenna options for VHF data exchange system terrestrial stations</w:delText>
        </w:r>
      </w:del>
    </w:p>
    <w:p w14:paraId="7ED67FC7" w14:textId="77777777" w:rsidR="00A013FD" w:rsidRPr="00A013FD" w:rsidRDefault="00A013FD" w:rsidP="00A013FD">
      <w:pPr>
        <w:rPr>
          <w:del w:id="29978" w:author="Johnny Schultz" w:date="2020-02-12T15:58:00Z"/>
        </w:rPr>
      </w:pPr>
      <w:del w:id="29979" w:author="Johnny Schultz" w:date="2020-02-12T15:58:00Z">
        <w:r w:rsidRPr="00A013FD">
          <w:delText xml:space="preserve">Commercially available antenna options for the VDES terrestrial stations are characterized in Fig. 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delText>
        </w:r>
      </w:del>
    </w:p>
    <w:p w14:paraId="05F0F067" w14:textId="77777777" w:rsidR="00A013FD" w:rsidRPr="00A013FD" w:rsidRDefault="00A013FD" w:rsidP="00A013FD">
      <w:pPr>
        <w:rPr>
          <w:del w:id="29980" w:author="Johnny Schultz" w:date="2020-02-12T15:58:00Z"/>
        </w:rPr>
      </w:pPr>
      <w:del w:id="29981" w:author="Johnny Schultz" w:date="2020-02-12T15:58:00Z">
        <w:r w:rsidRPr="00A013FD">
          <w:rPr>
            <w:bCs/>
            <w:szCs w:val="24"/>
          </w:rPr>
          <w:delText xml:space="preserve">Figure A7-4 presents a mask for the receiving antenna gain as a function of elevation that would allow </w:delText>
        </w:r>
        <w:r w:rsidRPr="00A013FD">
          <w:delTex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delText>
        </w:r>
      </w:del>
    </w:p>
    <w:p w14:paraId="074363AE" w14:textId="77777777" w:rsidR="00A013FD" w:rsidRPr="00A013FD" w:rsidRDefault="00A013FD" w:rsidP="00A013FD">
      <w:pPr>
        <w:keepNext/>
        <w:keepLines/>
        <w:spacing w:before="480" w:after="120"/>
        <w:jc w:val="center"/>
        <w:rPr>
          <w:del w:id="29982" w:author="Johnny Schultz" w:date="2020-02-12T15:58:00Z"/>
          <w:caps/>
          <w:sz w:val="20"/>
        </w:rPr>
      </w:pPr>
      <w:del w:id="29983" w:author="Johnny Schultz" w:date="2020-02-12T15:58:00Z">
        <w:r w:rsidRPr="00A013FD">
          <w:rPr>
            <w:caps/>
            <w:sz w:val="20"/>
          </w:rPr>
          <w:delText>Figure A7-3</w:delText>
        </w:r>
      </w:del>
    </w:p>
    <w:p w14:paraId="3F53CFE5" w14:textId="77777777" w:rsidR="00A013FD" w:rsidRPr="00A013FD" w:rsidRDefault="00A013FD" w:rsidP="00A013FD">
      <w:pPr>
        <w:keepNext/>
        <w:keepLines/>
        <w:spacing w:before="0" w:after="480"/>
        <w:jc w:val="center"/>
        <w:rPr>
          <w:del w:id="29984" w:author="Johnny Schultz" w:date="2020-02-12T15:58:00Z"/>
          <w:rFonts w:ascii="Times New Roman Bold" w:hAnsi="Times New Roman Bold"/>
          <w:b/>
          <w:sz w:val="20"/>
        </w:rPr>
      </w:pPr>
      <w:del w:id="29985" w:author="Johnny Schultz" w:date="2020-02-12T15:58:00Z">
        <w:r w:rsidRPr="00A013FD">
          <w:rPr>
            <w:rFonts w:ascii="Times New Roman Bold" w:hAnsi="Times New Roman Bold"/>
            <w:b/>
            <w:sz w:val="20"/>
          </w:rPr>
          <w:delText>Antenna options for shipborne VHF data exchange system stations</w:delText>
        </w:r>
      </w:del>
    </w:p>
    <w:p w14:paraId="0D5B5B30" w14:textId="77777777" w:rsidR="00A013FD" w:rsidRPr="00A013FD" w:rsidRDefault="00A013FD" w:rsidP="00A013FD">
      <w:pPr>
        <w:keepNext/>
        <w:keepLines/>
        <w:jc w:val="center"/>
        <w:rPr>
          <w:del w:id="29986" w:author="Johnny Schultz" w:date="2020-02-12T15:58:00Z"/>
          <w:szCs w:val="24"/>
        </w:rPr>
      </w:pPr>
      <w:del w:id="29987" w:author="Johnny Schultz" w:date="2020-02-12T15:58:00Z">
        <w:r w:rsidRPr="00A013FD">
          <w:rPr>
            <w:caps/>
            <w:noProof/>
            <w:sz w:val="28"/>
            <w:lang w:val="fr-CA" w:eastAsia="fr-CA"/>
          </w:rPr>
          <w:drawing>
            <wp:inline distT="0" distB="0" distL="0" distR="0" wp14:anchorId="18A5E408" wp14:editId="2F29D0F0">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del>
    </w:p>
    <w:p w14:paraId="04C5EF7F" w14:textId="77777777" w:rsidR="00A013FD" w:rsidRPr="00A013FD" w:rsidRDefault="00A013FD" w:rsidP="00A013FD">
      <w:pPr>
        <w:rPr>
          <w:del w:id="29988" w:author="Johnny Schultz" w:date="2020-02-12T15:58:00Z"/>
        </w:rPr>
      </w:pPr>
    </w:p>
    <w:p w14:paraId="38819150" w14:textId="77777777" w:rsidR="00A013FD" w:rsidRPr="00A013FD" w:rsidRDefault="00A013FD" w:rsidP="00A013FD">
      <w:pPr>
        <w:keepNext/>
        <w:keepLines/>
        <w:spacing w:before="480" w:after="120"/>
        <w:jc w:val="center"/>
        <w:rPr>
          <w:del w:id="29989" w:author="Johnny Schultz" w:date="2020-02-12T15:58:00Z"/>
          <w:caps/>
          <w:sz w:val="20"/>
        </w:rPr>
      </w:pPr>
      <w:del w:id="29990" w:author="Johnny Schultz" w:date="2020-02-12T15:58:00Z">
        <w:r w:rsidRPr="00A013FD">
          <w:rPr>
            <w:caps/>
            <w:sz w:val="20"/>
          </w:rPr>
          <w:delText>Figure A7-4</w:delText>
        </w:r>
      </w:del>
    </w:p>
    <w:p w14:paraId="5DB06A0D" w14:textId="77777777" w:rsidR="00A013FD" w:rsidRPr="00A013FD" w:rsidRDefault="00A013FD" w:rsidP="00A013FD">
      <w:pPr>
        <w:keepNext/>
        <w:keepLines/>
        <w:spacing w:before="0" w:after="480"/>
        <w:jc w:val="center"/>
        <w:rPr>
          <w:del w:id="29991" w:author="Johnny Schultz" w:date="2020-02-12T15:58:00Z"/>
          <w:rFonts w:ascii="Times New Roman Bold" w:hAnsi="Times New Roman Bold"/>
          <w:b/>
          <w:sz w:val="20"/>
        </w:rPr>
      </w:pPr>
      <w:del w:id="29992" w:author="Johnny Schultz" w:date="2020-02-12T15:58:00Z">
        <w:r w:rsidRPr="00A013FD">
          <w:rPr>
            <w:rFonts w:ascii="Times New Roman Bold" w:hAnsi="Times New Roman Bold"/>
            <w:b/>
            <w:sz w:val="20"/>
          </w:rPr>
          <w:delText>Mask for “Ideal” antenna</w:delText>
        </w:r>
      </w:del>
    </w:p>
    <w:p w14:paraId="53E15335" w14:textId="77777777" w:rsidR="00A013FD" w:rsidRPr="00A013FD" w:rsidRDefault="00A013FD" w:rsidP="00A013FD">
      <w:pPr>
        <w:spacing w:after="120"/>
        <w:rPr>
          <w:del w:id="29993" w:author="Johnny Schultz" w:date="2020-02-12T15:58:00Z"/>
        </w:rPr>
      </w:pPr>
      <w:del w:id="29994" w:author="Johnny Schultz" w:date="2020-02-12T15:58:00Z">
        <w:r w:rsidRPr="00A013FD">
          <w:rPr>
            <w:noProof/>
            <w:sz w:val="28"/>
            <w:lang w:val="fr-CA" w:eastAsia="fr-CA"/>
          </w:rPr>
          <mc:AlternateContent>
            <mc:Choice Requires="wpg">
              <w:drawing>
                <wp:anchor distT="0" distB="0" distL="114300" distR="114300" simplePos="0" relativeHeight="251699200" behindDoc="0" locked="0" layoutInCell="1" allowOverlap="1" wp14:anchorId="72414C58" wp14:editId="4E1ABEE9">
                  <wp:simplePos x="0" y="0"/>
                  <wp:positionH relativeFrom="column">
                    <wp:posOffset>149860</wp:posOffset>
                  </wp:positionH>
                  <wp:positionV relativeFrom="paragraph">
                    <wp:posOffset>20320</wp:posOffset>
                  </wp:positionV>
                  <wp:extent cx="5575300" cy="2597785"/>
                  <wp:effectExtent l="0" t="0" r="6350" b="0"/>
                  <wp:wrapNone/>
                  <wp:docPr id="24" name="Group 24"/>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113" name="Text Box 113"/>
                          <wps:cNvSpPr txBox="1"/>
                          <wps:spPr>
                            <a:xfrm>
                              <a:off x="2028825" y="0"/>
                              <a:ext cx="1324800" cy="266400"/>
                            </a:xfrm>
                            <a:prstGeom prst="rect">
                              <a:avLst/>
                            </a:prstGeom>
                            <a:solidFill>
                              <a:sysClr val="window" lastClr="FFFFFF"/>
                            </a:solidFill>
                            <a:ln w="6350">
                              <a:noFill/>
                            </a:ln>
                            <a:effectLst/>
                          </wps:spPr>
                          <wps:txbx>
                            <w:txbxContent>
                              <w:p w14:paraId="42F16C95" w14:textId="77777777" w:rsidR="003F4396" w:rsidRDefault="003F4396" w:rsidP="00A013FD">
                                <w:pPr>
                                  <w:spacing w:before="0"/>
                                  <w:rPr>
                                    <w:sz w:val="22"/>
                                    <w:szCs w:val="22"/>
                                  </w:rPr>
                                </w:pPr>
                                <w:r>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14" name="Group 114"/>
                          <wpg:cNvGrpSpPr/>
                          <wpg:grpSpPr>
                            <a:xfrm>
                              <a:off x="-171450" y="981075"/>
                              <a:ext cx="5575301" cy="1616677"/>
                              <a:chOff x="-171450" y="0"/>
                              <a:chExt cx="5575301" cy="1616677"/>
                            </a:xfrm>
                          </wpg:grpSpPr>
                          <wps:wsp>
                            <wps:cNvPr id="115" name="Text Box 115"/>
                            <wps:cNvSpPr txBox="1"/>
                            <wps:spPr>
                              <a:xfrm>
                                <a:off x="3256948" y="1372202"/>
                                <a:ext cx="1894205" cy="244475"/>
                              </a:xfrm>
                              <a:prstGeom prst="rect">
                                <a:avLst/>
                              </a:prstGeom>
                              <a:noFill/>
                              <a:ln w="6350">
                                <a:noFill/>
                              </a:ln>
                              <a:effectLst/>
                            </wps:spPr>
                            <wps:txbx>
                              <w:txbxContent>
                                <w:p w14:paraId="127503CD" w14:textId="77777777" w:rsidR="003F4396" w:rsidRDefault="003F4396" w:rsidP="00A013FD">
                                  <w:pPr>
                                    <w:spacing w:before="0"/>
                                    <w:jc w:val="center"/>
                                    <w:rPr>
                                      <w:sz w:val="14"/>
                                      <w:szCs w:val="14"/>
                                    </w:rPr>
                                  </w:pPr>
                                  <w:r>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Text Box 5"/>
                            <wps:cNvSpPr txBox="1"/>
                            <wps:spPr>
                              <a:xfrm rot="16200000">
                                <a:off x="-762602" y="591152"/>
                                <a:ext cx="1438210" cy="255905"/>
                              </a:xfrm>
                              <a:prstGeom prst="rect">
                                <a:avLst/>
                              </a:prstGeom>
                              <a:noFill/>
                              <a:ln w="6350">
                                <a:noFill/>
                              </a:ln>
                              <a:effectLst/>
                            </wps:spPr>
                            <wps:txbx>
                              <w:txbxContent>
                                <w:p w14:paraId="09823ADE" w14:textId="77777777" w:rsidR="003F4396" w:rsidRDefault="003F4396" w:rsidP="00A013FD">
                                  <w:pPr>
                                    <w:spacing w:before="0"/>
                                    <w:jc w:val="center"/>
                                    <w:rPr>
                                      <w:sz w:val="14"/>
                                      <w:szCs w:val="14"/>
                                    </w:rPr>
                                  </w:pPr>
                                  <w:r>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7" name="Text Box 6"/>
                            <wps:cNvSpPr txBox="1"/>
                            <wps:spPr>
                              <a:xfrm>
                                <a:off x="4565651" y="770097"/>
                                <a:ext cx="838200" cy="381600"/>
                              </a:xfrm>
                              <a:prstGeom prst="rect">
                                <a:avLst/>
                              </a:prstGeom>
                              <a:solidFill>
                                <a:sysClr val="window" lastClr="FFFFFF"/>
                              </a:solidFill>
                              <a:ln w="6350">
                                <a:noFill/>
                              </a:ln>
                              <a:effectLst/>
                            </wps:spPr>
                            <wps:txbx>
                              <w:txbxContent>
                                <w:p w14:paraId="300DBAA4" w14:textId="77777777" w:rsidR="003F4396" w:rsidRDefault="003F4396" w:rsidP="00A013FD">
                                  <w:pPr>
                                    <w:spacing w:before="0"/>
                                    <w:ind w:left="-113" w:right="-113"/>
                                    <w:rPr>
                                      <w:sz w:val="14"/>
                                      <w:szCs w:val="14"/>
                                      <w:lang w:val="en-US"/>
                                    </w:rPr>
                                  </w:pPr>
                                  <w:r>
                                    <w:rPr>
                                      <w:sz w:val="14"/>
                                      <w:szCs w:val="14"/>
                                      <w:lang w:val="en-US"/>
                                    </w:rPr>
                                    <w:t>Antenna gain in dBi</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w14:anchorId="72414C58" id="Group 24" o:spid="_x0000_s1178" style="position:absolute;margin-left:11.8pt;margin-top:1.6pt;width:439pt;height:204.55pt;z-index:251699200;mso-position-horizontal-relative:text;mso-position-vertical-relative:text"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">
                  <v:shape id="Text Box 113" o:spid="_x0000_s1179"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" fillcolor="window" stroked="f" strokeweight=".5pt">
                    <v:textbox>
                      <w:txbxContent>
                        <w:p w14:paraId="42F16C95" w14:textId="77777777" w:rsidR="003F4396" w:rsidRDefault="003F4396" w:rsidP="00A013FD">
                          <w:pPr>
                            <w:spacing w:before="0"/>
                            <w:rPr>
                              <w:sz w:val="22"/>
                              <w:szCs w:val="22"/>
                            </w:rPr>
                          </w:pPr>
                          <w:r>
                            <w:rPr>
                              <w:sz w:val="22"/>
                              <w:szCs w:val="22"/>
                            </w:rPr>
                            <w:t>Antenna gain dBi</w:t>
                          </w:r>
                        </w:p>
                      </w:txbxContent>
                    </v:textbox>
                  </v:shape>
                  <v:group id="Group 114" o:spid="_x0000_s1180" style="position:absolute;left:-1714;top:9810;width:55752;height:16167" coordorigin="-1714" coordsize="55753,1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shape id="Text Box 115" o:spid="_x0000_s1181" type="#_x0000_t202" style="position:absolute;left:32569;top:13722;width:18942;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127503CD" w14:textId="77777777" w:rsidR="003F4396" w:rsidRDefault="003F4396" w:rsidP="00A013FD">
                            <w:pPr>
                              <w:spacing w:before="0"/>
                              <w:jc w:val="center"/>
                              <w:rPr>
                                <w:sz w:val="14"/>
                                <w:szCs w:val="14"/>
                              </w:rPr>
                            </w:pPr>
                            <w:r>
                              <w:rPr>
                                <w:sz w:val="14"/>
                                <w:szCs w:val="14"/>
                              </w:rPr>
                              <w:t>Elevation in degrees</w:t>
                            </w:r>
                          </w:p>
                        </w:txbxContent>
                      </v:textbox>
                    </v:shape>
                    <v:shape id="_x0000_s1182"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" filled="f" stroked="f" strokeweight=".5pt">
                      <v:textbox>
                        <w:txbxContent>
                          <w:p w14:paraId="09823ADE" w14:textId="77777777" w:rsidR="003F4396" w:rsidRDefault="003F4396" w:rsidP="00A013FD">
                            <w:pPr>
                              <w:spacing w:before="0"/>
                              <w:jc w:val="center"/>
                              <w:rPr>
                                <w:sz w:val="14"/>
                                <w:szCs w:val="14"/>
                              </w:rPr>
                            </w:pPr>
                            <w:r>
                              <w:rPr>
                                <w:sz w:val="14"/>
                                <w:szCs w:val="14"/>
                              </w:rPr>
                              <w:t>Gain in dBi</w:t>
                            </w:r>
                          </w:p>
                        </w:txbxContent>
                      </v:textbox>
                    </v:shape>
                    <v:shape id="Text Box 6" o:spid="_x0000_s1183" type="#_x0000_t202" style="position:absolute;left:45656;top:7700;width:8382;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300DBAA4" w14:textId="77777777" w:rsidR="003F4396" w:rsidRDefault="003F4396" w:rsidP="00A013FD">
                            <w:pPr>
                              <w:spacing w:before="0"/>
                              <w:ind w:left="-113" w:right="-113"/>
                              <w:rPr>
                                <w:sz w:val="14"/>
                                <w:szCs w:val="14"/>
                                <w:lang w:val="en-US"/>
                              </w:rPr>
                            </w:pPr>
                            <w:r>
                              <w:rPr>
                                <w:sz w:val="14"/>
                                <w:szCs w:val="14"/>
                                <w:lang w:val="en-US"/>
                              </w:rPr>
                              <w:t>Antenna gain in dBi</w:t>
                            </w:r>
                          </w:p>
                        </w:txbxContent>
                      </v:textbox>
                    </v:shape>
                  </v:group>
                </v:group>
              </w:pict>
            </mc:Fallback>
          </mc:AlternateContent>
        </w:r>
        <w:r w:rsidRPr="00A013FD">
          <w:rPr>
            <w:noProof/>
            <w:sz w:val="28"/>
            <w:lang w:val="fr-CA" w:eastAsia="fr-CA"/>
          </w:rPr>
          <w:drawing>
            <wp:inline distT="0" distB="0" distL="0" distR="0" wp14:anchorId="731ABCB2" wp14:editId="63C5E083">
              <wp:extent cx="5404485" cy="3533140"/>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2"/>
                      <pic:cNvPicPr>
                        <a:picLocks noChangeAspect="1" noChangeArrowheads="1"/>
                      </pic:cNvPicPr>
                    </pic:nvPicPr>
                    <pic:blipFill>
                      <a:blip r:embed="rId136" cstate="print"/>
                      <a:srcRect/>
                      <a:stretch>
                        <a:fillRect/>
                      </a:stretch>
                    </pic:blipFill>
                    <pic:spPr>
                      <a:xfrm>
                        <a:off x="0" y="0"/>
                        <a:ext cx="5409264" cy="3536092"/>
                      </a:xfrm>
                      <a:prstGeom prst="rect">
                        <a:avLst/>
                      </a:prstGeom>
                      <a:noFill/>
                      <a:ln w="9525">
                        <a:noFill/>
                        <a:miter lim="800000"/>
                        <a:headEnd/>
                        <a:tailEnd/>
                      </a:ln>
                    </pic:spPr>
                  </pic:pic>
                </a:graphicData>
              </a:graphic>
            </wp:inline>
          </w:drawing>
        </w:r>
      </w:del>
    </w:p>
    <w:p w14:paraId="0641F3F8" w14:textId="77777777" w:rsidR="00A013FD" w:rsidRPr="00A013FD" w:rsidRDefault="00A013FD" w:rsidP="00A013FD">
      <w:pPr>
        <w:spacing w:after="120"/>
        <w:rPr>
          <w:del w:id="29995" w:author="Johnny Schultz" w:date="2020-02-12T15:58:00Z"/>
        </w:rPr>
      </w:pPr>
      <w:del w:id="29996" w:author="Johnny Schultz" w:date="2020-02-12T15:58:00Z">
        <w:r w:rsidRPr="00A013FD">
          <w:delText>6</w:delText>
        </w:r>
        <w:r w:rsidRPr="00A013FD">
          <w:tab/>
          <w:delText>VHF data exchange by satellite</w:delText>
        </w:r>
      </w:del>
    </w:p>
    <w:p w14:paraId="2B393129" w14:textId="77777777" w:rsidR="00A013FD" w:rsidRPr="00A013FD" w:rsidRDefault="00A013FD" w:rsidP="00A013FD">
      <w:pPr>
        <w:spacing w:after="120"/>
        <w:rPr>
          <w:del w:id="29997" w:author="Johnny Schultz" w:date="2020-02-12T15:58:00Z"/>
        </w:rPr>
      </w:pPr>
      <w:del w:id="29998" w:author="Johnny Schultz" w:date="2020-02-12T15:58:00Z">
        <w:r w:rsidRPr="00A013FD">
          <w:delText>VHF data exchange by satellite should use the channels designated for satellite in Table A1-1 of Annex 1 and should be in accordance with this Recommendation. This is further described below.</w:delText>
        </w:r>
      </w:del>
    </w:p>
    <w:p w14:paraId="4C1FB0FC" w14:textId="77777777" w:rsidR="00A013FD" w:rsidRPr="00A013FD" w:rsidRDefault="00A013FD" w:rsidP="00A013FD">
      <w:pPr>
        <w:spacing w:after="120"/>
        <w:rPr>
          <w:del w:id="29999" w:author="Johnny Schultz" w:date="2020-02-12T15:58:00Z"/>
        </w:rPr>
      </w:pPr>
      <w:del w:id="30000" w:author="Johnny Schultz" w:date="2020-02-12T15:58:00Z">
        <w:r w:rsidRPr="00A013FD">
          <w:rPr>
            <w:rFonts w:ascii="Times New Roman Bold" w:hAnsi="Times New Roman Bold"/>
          </w:rPr>
          <w:delText>6.1</w:delText>
        </w:r>
        <w:r w:rsidRPr="00A013FD">
          <w:rPr>
            <w:rFonts w:ascii="Times New Roman Bold" w:hAnsi="Times New Roman Bold"/>
          </w:rPr>
          <w:tab/>
        </w:r>
        <w:r w:rsidRPr="00A013FD">
          <w:delText>General</w:delText>
        </w:r>
      </w:del>
    </w:p>
    <w:p w14:paraId="76D58B23" w14:textId="77777777" w:rsidR="00A013FD" w:rsidRPr="00A013FD" w:rsidRDefault="00A013FD" w:rsidP="00A013FD">
      <w:pPr>
        <w:spacing w:after="120"/>
        <w:rPr>
          <w:del w:id="30001" w:author="Johnny Schultz" w:date="2020-02-12T15:58:00Z"/>
        </w:rPr>
      </w:pPr>
      <w:del w:id="30002" w:author="Johnny Schultz" w:date="2020-02-12T15:58:00Z">
        <w:r w:rsidRPr="00A013FD">
          <w:rPr>
            <w:rFonts w:ascii="Times New Roman Bold" w:hAnsi="Times New Roman Bold"/>
          </w:rPr>
          <w:delText>6.1.1</w:delText>
        </w:r>
        <w:r w:rsidRPr="00A013FD">
          <w:rPr>
            <w:rFonts w:ascii="Times New Roman Bold" w:hAnsi="Times New Roman Bold"/>
          </w:rPr>
          <w:tab/>
        </w:r>
        <w:r w:rsidRPr="00A013FD">
          <w:delText>VHF data exchange system satellite component</w:delText>
        </w:r>
      </w:del>
    </w:p>
    <w:p w14:paraId="7947A483" w14:textId="77777777" w:rsidR="00A013FD" w:rsidRPr="00A013FD" w:rsidRDefault="00A013FD" w:rsidP="00A013FD">
      <w:pPr>
        <w:spacing w:after="120"/>
        <w:rPr>
          <w:del w:id="30003" w:author="Johnny Schultz" w:date="2020-02-12T15:58:00Z"/>
        </w:rPr>
      </w:pPr>
      <w:del w:id="30004" w:author="Johnny Schultz" w:date="2020-02-12T15:58:00Z">
        <w:r w:rsidRPr="00A013FD">
          <w:delText>The VHF data exchange VDE satellite component is an effective means to extend the VDES to areas outside of coastal VHF coverage. Hereafter, the satellite component is referred to as the VDE</w:delText>
        </w:r>
        <w:r w:rsidRPr="00A013FD">
          <w:noBreakHyphen/>
          <w:delText>SAT.</w:delText>
        </w:r>
      </w:del>
    </w:p>
    <w:p w14:paraId="4C7F3DE2" w14:textId="77777777" w:rsidR="00A013FD" w:rsidRPr="00A013FD" w:rsidRDefault="00A013FD" w:rsidP="00A013FD">
      <w:pPr>
        <w:spacing w:after="120"/>
        <w:rPr>
          <w:del w:id="30005" w:author="Johnny Schultz" w:date="2020-02-12T15:58:00Z"/>
        </w:rPr>
      </w:pPr>
      <w:del w:id="30006" w:author="Johnny Schultz" w:date="2020-02-12T15:58:00Z">
        <w:r w:rsidRPr="00A013FD">
          <w:delText xml:space="preserve">Satellite communications is able to deliver information in a </w:delText>
        </w:r>
        <w:r w:rsidRPr="00A013FD">
          <w:rPr>
            <w:bCs/>
          </w:rPr>
          <w:delText>broadcast</w:delText>
        </w:r>
        <w:r w:rsidRPr="00A013FD">
          <w:delText xml:space="preserve">, </w:delText>
        </w:r>
        <w:r w:rsidRPr="00A013FD">
          <w:rPr>
            <w:bCs/>
          </w:rPr>
          <w:delText>multicast</w:delText>
        </w:r>
        <w:r w:rsidRPr="00A013FD">
          <w:delText xml:space="preserve"> or </w:delText>
        </w:r>
        <w:r w:rsidRPr="00A013FD">
          <w:rPr>
            <w:bCs/>
          </w:rPr>
          <w:delText>unicast</w:delText>
        </w:r>
        <w:r w:rsidRPr="00A013FD">
          <w:delText xml:space="preserve"> mode to a large number of ships, i.e. efficiently addressing many ships using only minimal radio spectrum resources.</w:delText>
        </w:r>
      </w:del>
    </w:p>
    <w:p w14:paraId="4875F087" w14:textId="77777777" w:rsidR="00A013FD" w:rsidRPr="00A013FD" w:rsidRDefault="00A013FD" w:rsidP="00A013FD">
      <w:pPr>
        <w:spacing w:after="120"/>
        <w:rPr>
          <w:del w:id="30007" w:author="Johnny Schultz" w:date="2020-02-12T15:58:00Z"/>
        </w:rPr>
      </w:pPr>
      <w:del w:id="30008" w:author="Johnny Schultz" w:date="2020-02-12T15:58:00Z">
        <w:r w:rsidRPr="00A013FD">
          <w:delText xml:space="preserve">The VDE-SAT provides a communication channel that is </w:delText>
        </w:r>
        <w:r w:rsidRPr="00A013FD">
          <w:rPr>
            <w:bCs/>
          </w:rPr>
          <w:delText>complementary</w:delText>
        </w:r>
        <w:r w:rsidRPr="00A013FD">
          <w:delText xml:space="preserve"> to the terrestrial components of the VDES system (i.e. coordinated with terrestrial VDE, ASM and AIS functionalities and their supporting systems). </w:delText>
        </w:r>
      </w:del>
    </w:p>
    <w:p w14:paraId="6F993452" w14:textId="77777777" w:rsidR="00A013FD" w:rsidRPr="00A013FD" w:rsidRDefault="00A013FD" w:rsidP="00A013FD">
      <w:pPr>
        <w:spacing w:after="120"/>
        <w:rPr>
          <w:del w:id="30009" w:author="Johnny Schultz" w:date="2020-02-12T15:58:00Z"/>
        </w:rPr>
      </w:pPr>
      <w:del w:id="30010" w:author="Johnny Schultz" w:date="2020-02-12T15:58:00Z">
        <w:r w:rsidRPr="00A013FD">
          <w:rPr>
            <w:rFonts w:ascii="Times New Roman Bold" w:hAnsi="Times New Roman Bold"/>
          </w:rPr>
          <w:delText>6.1.2</w:delText>
        </w:r>
        <w:r w:rsidRPr="00A013FD">
          <w:rPr>
            <w:rFonts w:ascii="Times New Roman Bold" w:hAnsi="Times New Roman Bold"/>
          </w:rPr>
          <w:tab/>
        </w:r>
        <w:r w:rsidRPr="00A013FD">
          <w:delText>Applications</w:delText>
        </w:r>
      </w:del>
    </w:p>
    <w:p w14:paraId="6379205A" w14:textId="77777777" w:rsidR="00A013FD" w:rsidRPr="00A013FD" w:rsidRDefault="00A013FD" w:rsidP="00A013FD">
      <w:pPr>
        <w:spacing w:after="120"/>
        <w:rPr>
          <w:del w:id="30011" w:author="Johnny Schultz" w:date="2020-02-12T15:58:00Z"/>
        </w:rPr>
      </w:pPr>
      <w:del w:id="30012" w:author="Johnny Schultz" w:date="2020-02-12T15:58:00Z">
        <w:r w:rsidRPr="00A013FD">
          <w:delText>Continuous exchanges with the maritime community will provide further insight into the priorities, quality of service, security, integrity and other requirements of future VDES services.</w:delText>
        </w:r>
      </w:del>
    </w:p>
    <w:p w14:paraId="38DB128F" w14:textId="77777777" w:rsidR="00A013FD" w:rsidRPr="00A013FD" w:rsidRDefault="00A013FD" w:rsidP="00A013FD">
      <w:pPr>
        <w:spacing w:after="120"/>
        <w:rPr>
          <w:del w:id="30013" w:author="Johnny Schultz" w:date="2020-02-12T15:58:00Z"/>
        </w:rPr>
      </w:pPr>
      <w:del w:id="30014" w:author="Johnny Schultz" w:date="2020-02-12T15:58:00Z">
        <w:r w:rsidRPr="00A013FD">
          <w:delTex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delText>
        </w:r>
      </w:del>
    </w:p>
    <w:p w14:paraId="4763C713" w14:textId="77777777" w:rsidR="00A013FD" w:rsidRPr="00A013FD" w:rsidRDefault="00A013FD" w:rsidP="00A013FD">
      <w:pPr>
        <w:spacing w:after="120"/>
        <w:rPr>
          <w:del w:id="30015" w:author="Johnny Schultz" w:date="2020-02-12T15:58:00Z"/>
        </w:rPr>
      </w:pPr>
      <w:del w:id="30016" w:author="Johnny Schultz" w:date="2020-02-12T15:58:00Z">
        <w:r w:rsidRPr="00A013FD">
          <w:delText>Using low-cost satellite reception technology, VDE-SAT can address a large population of ships and offer services for small vessels, fishing vessels and recreational vessels.</w:delText>
        </w:r>
      </w:del>
    </w:p>
    <w:p w14:paraId="59D8F68C" w14:textId="77777777" w:rsidR="00A013FD" w:rsidRPr="00A013FD" w:rsidRDefault="00A013FD" w:rsidP="00A013FD">
      <w:pPr>
        <w:spacing w:after="120"/>
        <w:rPr>
          <w:del w:id="30017" w:author="Johnny Schultz" w:date="2020-02-12T15:58:00Z"/>
        </w:rPr>
      </w:pPr>
      <w:del w:id="30018" w:author="Johnny Schultz" w:date="2020-02-12T15:58:00Z">
        <w:r w:rsidRPr="00A013FD">
          <w:rPr>
            <w:rFonts w:ascii="Times New Roman Bold" w:hAnsi="Times New Roman Bold"/>
          </w:rPr>
          <w:delText>6.2</w:delText>
        </w:r>
        <w:r w:rsidRPr="00A013FD">
          <w:rPr>
            <w:rFonts w:ascii="Times New Roman Bold" w:hAnsi="Times New Roman Bold"/>
          </w:rPr>
          <w:tab/>
        </w:r>
        <w:r w:rsidRPr="00A013FD">
          <w:delText>Overall architecture, operational characteristics and assumptions</w:delText>
        </w:r>
      </w:del>
    </w:p>
    <w:p w14:paraId="7377401C" w14:textId="77777777" w:rsidR="00A013FD" w:rsidRPr="00A013FD" w:rsidRDefault="00A013FD" w:rsidP="00A013FD">
      <w:pPr>
        <w:spacing w:after="120"/>
        <w:rPr>
          <w:del w:id="30019" w:author="Johnny Schultz" w:date="2020-02-12T15:58:00Z"/>
        </w:rPr>
      </w:pPr>
      <w:del w:id="30020" w:author="Johnny Schultz" w:date="2020-02-12T15:58:00Z">
        <w:r w:rsidRPr="00A013FD">
          <w:rPr>
            <w:rFonts w:ascii="Times New Roman Bold" w:hAnsi="Times New Roman Bold"/>
          </w:rPr>
          <w:delText>6.2.1</w:delText>
        </w:r>
        <w:r w:rsidRPr="00A013FD">
          <w:rPr>
            <w:rFonts w:ascii="Times New Roman Bold" w:hAnsi="Times New Roman Bold"/>
          </w:rPr>
          <w:tab/>
        </w:r>
        <w:r w:rsidRPr="00A013FD">
          <w:delText>Architecture</w:delText>
        </w:r>
      </w:del>
    </w:p>
    <w:p w14:paraId="40E3578D" w14:textId="77777777" w:rsidR="00A013FD" w:rsidRPr="00A013FD" w:rsidRDefault="00A013FD" w:rsidP="00A013FD">
      <w:pPr>
        <w:spacing w:after="120"/>
        <w:rPr>
          <w:del w:id="30021" w:author="Johnny Schultz" w:date="2020-02-12T15:58:00Z"/>
        </w:rPr>
      </w:pPr>
      <w:del w:id="30022" w:author="Johnny Schultz" w:date="2020-02-12T15:58:00Z">
        <w:r w:rsidRPr="00A013FD">
          <w:delText>The VHF data exchange system architecture is shown in Fig. A7-5 below. The VDE-SAT is composed of one or more satellites transmitting and receiving in the maritime VHF bands this is the space segment.</w:delText>
        </w:r>
      </w:del>
    </w:p>
    <w:p w14:paraId="6CA28CEB" w14:textId="77777777" w:rsidR="00A013FD" w:rsidRPr="00A013FD" w:rsidRDefault="00A013FD" w:rsidP="00A013FD">
      <w:pPr>
        <w:spacing w:after="120"/>
        <w:rPr>
          <w:del w:id="30023" w:author="Johnny Schultz" w:date="2020-02-12T15:58:00Z"/>
        </w:rPr>
      </w:pPr>
      <w:del w:id="30024" w:author="Johnny Schultz" w:date="2020-02-12T15:58:00Z">
        <w:r w:rsidRPr="00A013FD">
          <w:delText>Due to the frequencies used, it is likely that VDE-SAT will consist of low-earth orbiting (LEO) or medium-earth orbiting (MEO) satellites. VDE-SAT could also consist of hosted payloads on spacecraft in such orbits.</w:delText>
        </w:r>
      </w:del>
    </w:p>
    <w:p w14:paraId="33050543" w14:textId="77777777" w:rsidR="00A013FD" w:rsidRPr="00A013FD" w:rsidRDefault="00A013FD" w:rsidP="00A013FD">
      <w:pPr>
        <w:spacing w:after="120"/>
        <w:rPr>
          <w:del w:id="30025" w:author="Johnny Schultz" w:date="2020-02-12T15:58:00Z"/>
        </w:rPr>
      </w:pPr>
      <w:del w:id="30026" w:author="Johnny Schultz" w:date="2020-02-12T15:58:00Z">
        <w:r w:rsidRPr="00A013FD">
          <w:delTex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delText>
        </w:r>
      </w:del>
    </w:p>
    <w:p w14:paraId="62A7B8C6" w14:textId="77777777" w:rsidR="00A013FD" w:rsidRPr="00A013FD" w:rsidRDefault="00A013FD" w:rsidP="00A013FD">
      <w:pPr>
        <w:spacing w:after="120"/>
        <w:rPr>
          <w:del w:id="30027" w:author="Johnny Schultz" w:date="2020-02-12T15:58:00Z"/>
        </w:rPr>
      </w:pPr>
      <w:del w:id="30028" w:author="Johnny Schultz" w:date="2020-02-12T15:58:00Z">
        <w:r w:rsidRPr="00A013FD">
          <w:delTex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delText>
        </w:r>
        <w:r w:rsidRPr="00A013FD">
          <w:br/>
          <w:delText>VDE-SAT ground station and feeder link is not part of the VDES architecture.</w:delText>
        </w:r>
      </w:del>
    </w:p>
    <w:p w14:paraId="5768712D" w14:textId="77777777" w:rsidR="00A013FD" w:rsidRPr="00A013FD" w:rsidRDefault="00A013FD" w:rsidP="00A013FD">
      <w:pPr>
        <w:spacing w:after="120"/>
        <w:rPr>
          <w:del w:id="30029" w:author="Johnny Schultz" w:date="2020-02-12T15:58:00Z"/>
        </w:rPr>
      </w:pPr>
      <w:del w:id="30030" w:author="Johnny Schultz" w:date="2020-02-12T15:58:00Z">
        <w:r w:rsidRPr="00A013FD">
          <w:delText>Figure A7-5</w:delText>
        </w:r>
      </w:del>
    </w:p>
    <w:p w14:paraId="5CCA9EBE" w14:textId="77777777" w:rsidR="00A013FD" w:rsidRPr="00A013FD" w:rsidRDefault="00A013FD" w:rsidP="00A013FD">
      <w:pPr>
        <w:spacing w:after="120"/>
        <w:rPr>
          <w:del w:id="30031" w:author="Johnny Schultz" w:date="2020-02-12T15:58:00Z"/>
        </w:rPr>
      </w:pPr>
      <w:del w:id="30032" w:author="Johnny Schultz" w:date="2020-02-12T15:58:00Z">
        <w:r w:rsidRPr="00A013FD">
          <w:delText>VHF data exchange-satellite component architecture</w:delText>
        </w:r>
      </w:del>
    </w:p>
    <w:p w14:paraId="6438BF3B" w14:textId="77777777" w:rsidR="00A013FD" w:rsidRPr="00A013FD" w:rsidRDefault="00A013FD" w:rsidP="00A013FD">
      <w:pPr>
        <w:spacing w:after="120"/>
        <w:rPr>
          <w:del w:id="30033" w:author="Johnny Schultz" w:date="2020-02-12T15:58:00Z"/>
        </w:rPr>
      </w:pPr>
      <w:del w:id="30034" w:author="Johnny Schultz" w:date="2020-02-12T15:58:00Z">
        <w:r w:rsidRPr="00A013FD">
          <w:rPr>
            <w:b/>
            <w:noProof/>
            <w:sz w:val="28"/>
            <w:lang w:val="fr-CA" w:eastAsia="fr-CA"/>
          </w:rPr>
          <w:drawing>
            <wp:inline distT="0" distB="0" distL="0" distR="0" wp14:anchorId="3942F880" wp14:editId="59442A74">
              <wp:extent cx="5349875" cy="35826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349875" cy="3582670"/>
                      </a:xfrm>
                      <a:prstGeom prst="rect">
                        <a:avLst/>
                      </a:prstGeom>
                      <a:noFill/>
                      <a:ln>
                        <a:noFill/>
                      </a:ln>
                    </pic:spPr>
                  </pic:pic>
                </a:graphicData>
              </a:graphic>
            </wp:inline>
          </w:drawing>
        </w:r>
      </w:del>
    </w:p>
    <w:p w14:paraId="700D1CF6" w14:textId="77777777" w:rsidR="00A013FD" w:rsidRPr="00A013FD" w:rsidRDefault="00A013FD" w:rsidP="00A013FD">
      <w:pPr>
        <w:spacing w:after="120"/>
        <w:rPr>
          <w:del w:id="30035" w:author="Johnny Schultz" w:date="2020-02-12T15:58:00Z"/>
        </w:rPr>
      </w:pPr>
      <w:del w:id="30036" w:author="Johnny Schultz" w:date="2020-02-12T15:58:00Z">
        <w:r w:rsidRPr="00A013FD">
          <w:rPr>
            <w:rFonts w:ascii="Times New Roman Bold" w:hAnsi="Times New Roman Bold"/>
          </w:rPr>
          <w:delText>6.2.2</w:delText>
        </w:r>
        <w:r w:rsidRPr="00A013FD">
          <w:rPr>
            <w:rFonts w:ascii="Times New Roman Bold" w:hAnsi="Times New Roman Bold"/>
          </w:rPr>
          <w:tab/>
        </w:r>
        <w:r w:rsidRPr="00A013FD">
          <w:delText>Operational characteristics</w:delText>
        </w:r>
      </w:del>
    </w:p>
    <w:p w14:paraId="421D041A" w14:textId="77777777" w:rsidR="00A013FD" w:rsidRPr="00A013FD" w:rsidRDefault="00A013FD" w:rsidP="00A013FD">
      <w:pPr>
        <w:spacing w:after="120"/>
        <w:rPr>
          <w:del w:id="30037" w:author="Johnny Schultz" w:date="2020-02-12T15:58:00Z"/>
        </w:rPr>
      </w:pPr>
      <w:del w:id="30038" w:author="Johnny Schultz" w:date="2020-02-12T15:58:00Z">
        <w:r w:rsidRPr="00A013FD">
          <w:delText>The VDE-SAT should complement the VDE terrestrial in areas in which no terrestrial VDE coverage is available, i.e. at the high-seas.</w:delText>
        </w:r>
      </w:del>
    </w:p>
    <w:p w14:paraId="6E33214D" w14:textId="77777777" w:rsidR="00A013FD" w:rsidRPr="00A013FD" w:rsidRDefault="00A013FD" w:rsidP="00A013FD">
      <w:pPr>
        <w:spacing w:after="120"/>
        <w:rPr>
          <w:del w:id="30039" w:author="Johnny Schultz" w:date="2020-02-12T15:58:00Z"/>
        </w:rPr>
      </w:pPr>
      <w:del w:id="30040" w:author="Johnny Schultz" w:date="2020-02-12T15:58:00Z">
        <w:r w:rsidRPr="00A013FD">
          <w:delText>The VDE-SAT should provide a downlink capability (i.e. allow to send information from a ground station to one or more ships). Note that VDE-SAT will likely use its specific unicast, multicast or broadcast capability which is inherent in a satellite downlink.</w:delText>
        </w:r>
      </w:del>
    </w:p>
    <w:p w14:paraId="3A91683B" w14:textId="77777777" w:rsidR="00A013FD" w:rsidRPr="00A013FD" w:rsidRDefault="00A013FD" w:rsidP="00A013FD">
      <w:pPr>
        <w:spacing w:after="120"/>
        <w:rPr>
          <w:del w:id="30041" w:author="Johnny Schultz" w:date="2020-02-12T15:58:00Z"/>
        </w:rPr>
      </w:pPr>
      <w:del w:id="30042" w:author="Johnny Schultz" w:date="2020-02-12T15:58:00Z">
        <w:r w:rsidRPr="00A013FD">
          <w:delText>The VDE-SAT should provide an uplink capability (i.e. allow a ship to send information to the satellite, for further relaying to a ground station).</w:delText>
        </w:r>
      </w:del>
    </w:p>
    <w:p w14:paraId="77587094" w14:textId="77777777" w:rsidR="00A013FD" w:rsidRPr="00A013FD" w:rsidRDefault="00A013FD" w:rsidP="00A013FD">
      <w:pPr>
        <w:spacing w:after="120"/>
        <w:rPr>
          <w:del w:id="30043" w:author="Johnny Schultz" w:date="2020-02-12T15:58:00Z"/>
        </w:rPr>
      </w:pPr>
      <w:del w:id="30044" w:author="Johnny Schultz" w:date="2020-02-12T15:58:00Z">
        <w:r w:rsidRPr="00A013FD">
          <w:delTex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delText>
        </w:r>
      </w:del>
    </w:p>
    <w:p w14:paraId="16E3D31B" w14:textId="77777777" w:rsidR="00A013FD" w:rsidRPr="00A013FD" w:rsidRDefault="00A013FD" w:rsidP="00A013FD">
      <w:pPr>
        <w:spacing w:after="120"/>
        <w:rPr>
          <w:del w:id="30045" w:author="Johnny Schultz" w:date="2020-02-12T15:58:00Z"/>
        </w:rPr>
      </w:pPr>
      <w:del w:id="30046" w:author="Johnny Schultz" w:date="2020-02-12T15:58:00Z">
        <w:r w:rsidRPr="00A013FD">
          <w:delText>It is proposed that VDE-SAT supports priority, pre-emption and precedence for different services; this could be mapped into different downlinks.</w:delText>
        </w:r>
      </w:del>
    </w:p>
    <w:p w14:paraId="3D2677AB" w14:textId="77777777" w:rsidR="00A013FD" w:rsidRPr="00A013FD" w:rsidRDefault="00A013FD" w:rsidP="00A013FD">
      <w:pPr>
        <w:spacing w:after="120"/>
        <w:rPr>
          <w:del w:id="30047" w:author="Johnny Schultz" w:date="2020-02-12T15:58:00Z"/>
        </w:rPr>
      </w:pPr>
      <w:del w:id="30048" w:author="Johnny Schultz" w:date="2020-02-12T15:58:00Z">
        <w:r w:rsidRPr="00A013FD">
          <w:rPr>
            <w:rFonts w:ascii="Times New Roman Bold" w:hAnsi="Times New Roman Bold"/>
          </w:rPr>
          <w:delText>6.3</w:delText>
        </w:r>
        <w:r w:rsidRPr="00A013FD">
          <w:rPr>
            <w:rFonts w:ascii="Times New Roman Bold" w:hAnsi="Times New Roman Bold"/>
          </w:rPr>
          <w:tab/>
        </w:r>
        <w:r w:rsidRPr="00A013FD">
          <w:delText>Technical characteristics</w:delText>
        </w:r>
      </w:del>
    </w:p>
    <w:p w14:paraId="07C9B231" w14:textId="77777777" w:rsidR="00A013FD" w:rsidRPr="00A013FD" w:rsidRDefault="00A013FD" w:rsidP="00A013FD">
      <w:pPr>
        <w:spacing w:after="120"/>
        <w:rPr>
          <w:del w:id="30049" w:author="Johnny Schultz" w:date="2020-02-12T15:58:00Z"/>
        </w:rPr>
      </w:pPr>
      <w:del w:id="30050" w:author="Johnny Schultz" w:date="2020-02-12T15:58:00Z">
        <w:r w:rsidRPr="00A013FD">
          <w:rPr>
            <w:rFonts w:ascii="Times New Roman Bold" w:hAnsi="Times New Roman Bold"/>
          </w:rPr>
          <w:delText>6.3.1</w:delText>
        </w:r>
        <w:r w:rsidRPr="00A013FD">
          <w:rPr>
            <w:rFonts w:ascii="Times New Roman Bold" w:hAnsi="Times New Roman Bold"/>
          </w:rPr>
          <w:tab/>
        </w:r>
        <w:r w:rsidRPr="00A013FD">
          <w:delText>VHF data exchange-satellite channels and spectrum</w:delText>
        </w:r>
      </w:del>
    </w:p>
    <w:p w14:paraId="5FC5B7D3" w14:textId="77777777" w:rsidR="00A013FD" w:rsidRPr="00A013FD" w:rsidRDefault="00A013FD" w:rsidP="00A013FD">
      <w:pPr>
        <w:spacing w:after="120"/>
        <w:rPr>
          <w:del w:id="30051" w:author="Johnny Schultz" w:date="2020-02-12T15:58:00Z"/>
        </w:rPr>
      </w:pPr>
      <w:del w:id="30052" w:author="Johnny Schultz" w:date="2020-02-12T15:58:00Z">
        <w:r w:rsidRPr="00A013FD">
          <w:delTex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 A7-6.</w:delText>
        </w:r>
      </w:del>
    </w:p>
    <w:p w14:paraId="3F29F211" w14:textId="77777777" w:rsidR="00A013FD" w:rsidRPr="00A013FD" w:rsidRDefault="00A013FD" w:rsidP="00A013FD">
      <w:pPr>
        <w:spacing w:after="120"/>
        <w:rPr>
          <w:del w:id="30053" w:author="Johnny Schultz" w:date="2020-02-12T15:58:00Z"/>
        </w:rPr>
      </w:pPr>
      <w:del w:id="30054" w:author="Johnny Schultz" w:date="2020-02-12T15:58:00Z">
        <w:r w:rsidRPr="00A013FD">
          <w:delText>Figure A7-6</w:delText>
        </w:r>
      </w:del>
    </w:p>
    <w:p w14:paraId="47385CE7" w14:textId="77777777" w:rsidR="00A013FD" w:rsidRPr="00A013FD" w:rsidRDefault="00A013FD" w:rsidP="00A013FD">
      <w:pPr>
        <w:spacing w:after="120"/>
        <w:rPr>
          <w:del w:id="30055" w:author="Johnny Schultz" w:date="2020-02-12T15:58:00Z"/>
        </w:rPr>
      </w:pPr>
      <w:del w:id="30056" w:author="Johnny Schultz" w:date="2020-02-12T15:58:00Z">
        <w:r w:rsidRPr="00A013FD">
          <w:delText>VHF data exchange system channel allocation</w:delText>
        </w:r>
      </w:del>
    </w:p>
    <w:p w14:paraId="5850E4E1" w14:textId="77777777" w:rsidR="00A013FD" w:rsidRPr="00A013FD" w:rsidRDefault="00A013FD" w:rsidP="00A013FD">
      <w:pPr>
        <w:spacing w:after="120"/>
        <w:rPr>
          <w:del w:id="30057" w:author="Johnny Schultz" w:date="2020-02-12T15:58:00Z"/>
        </w:rPr>
      </w:pPr>
      <w:del w:id="30058" w:author="Johnny Schultz" w:date="2020-02-12T15:58:00Z">
        <w:r w:rsidRPr="00A013FD">
          <w:rPr>
            <w:noProof/>
            <w:sz w:val="28"/>
            <w:lang w:val="fr-CA" w:eastAsia="fr-CA"/>
          </w:rPr>
          <mc:AlternateContent>
            <mc:Choice Requires="wps">
              <w:drawing>
                <wp:anchor distT="0" distB="0" distL="114300" distR="114300" simplePos="0" relativeHeight="251702272" behindDoc="0" locked="0" layoutInCell="1" allowOverlap="1" wp14:anchorId="271D89D2" wp14:editId="333D036C">
                  <wp:simplePos x="0" y="0"/>
                  <wp:positionH relativeFrom="column">
                    <wp:posOffset>2654300</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noFill/>
                          <a:ln w="44450" cap="flat" cmpd="sng" algn="ctr">
                            <a:solidFill>
                              <a:sysClr val="window" lastClr="FFFFFF"/>
                            </a:solidFill>
                            <a:prstDash val="solid"/>
                          </a:ln>
                          <a:effectLst/>
                        </wps:spPr>
                        <wps:bodyPr/>
                      </wps:wsp>
                    </a:graphicData>
                  </a:graphic>
                </wp:anchor>
              </w:drawing>
            </mc:Choice>
            <mc:Fallback>
              <w:pict>
                <v:line w14:anchorId="40C791E1" id="Straight Connector 1021" o:spid="_x0000_s1026" style="position:absolute;flip:y;z-index:251702272;visibility:visible;mso-wrap-style:square;mso-wrap-distance-left:9pt;mso-wrap-distance-top:0;mso-wrap-distance-right:9pt;mso-wrap-distance-bottom:0;mso-position-horizontal:absolute;mso-position-horizontal-relative:text;mso-position-vertical:absolute;mso-position-vertical-relative:text"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" strokecolor="window" strokeweight="3.5pt"/>
              </w:pict>
            </mc:Fallback>
          </mc:AlternateContent>
        </w:r>
        <w:r w:rsidRPr="00A013FD">
          <w:rPr>
            <w:noProof/>
            <w:sz w:val="28"/>
            <w:lang w:val="fr-CA" w:eastAsia="fr-CA"/>
          </w:rPr>
          <mc:AlternateContent>
            <mc:Choice Requires="wps">
              <w:drawing>
                <wp:anchor distT="0" distB="0" distL="114300" distR="114300" simplePos="0" relativeHeight="251703296" behindDoc="0" locked="0" layoutInCell="1" allowOverlap="1" wp14:anchorId="46B920AC" wp14:editId="4727498A">
                  <wp:simplePos x="0" y="0"/>
                  <wp:positionH relativeFrom="column">
                    <wp:posOffset>2653665</wp:posOffset>
                  </wp:positionH>
                  <wp:positionV relativeFrom="paragraph">
                    <wp:posOffset>213995</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31DDC6B" id="Straight Connector 1022" o:spid="_x0000_s1026" style="position:absolute;flip:x;z-index:251703296;visibility:visible;mso-wrap-style:square;mso-wrap-distance-left:9pt;mso-wrap-distance-top:0;mso-wrap-distance-right:9pt;mso-wrap-distance-bottom:0;mso-position-horizontal:absolute;mso-position-horizontal-relative:text;mso-position-vertical:absolute;mso-position-vertical-relative:text"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" strokecolor="windowText"/>
              </w:pict>
            </mc:Fallback>
          </mc:AlternateContent>
        </w:r>
        <w:r w:rsidRPr="00A013FD">
          <w:rPr>
            <w:noProof/>
            <w:sz w:val="28"/>
            <w:lang w:val="fr-CA" w:eastAsia="fr-CA"/>
          </w:rPr>
          <w:drawing>
            <wp:inline distT="0" distB="0" distL="0" distR="0" wp14:anchorId="493D11EB" wp14:editId="46E53598">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 name="Picture 9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31750" cy="87630"/>
                      </a:xfrm>
                      <a:prstGeom prst="rect">
                        <a:avLst/>
                      </a:prstGeom>
                      <a:noFill/>
                      <a:ln>
                        <a:noFill/>
                      </a:ln>
                    </pic:spPr>
                  </pic:pic>
                </a:graphicData>
              </a:graphic>
            </wp:inline>
          </w:drawing>
        </w:r>
        <w:r w:rsidRPr="00A013FD">
          <w:rPr>
            <w:noProof/>
            <w:sz w:val="28"/>
            <w:lang w:val="fr-CA" w:eastAsia="fr-CA"/>
          </w:rPr>
          <w:drawing>
            <wp:inline distT="0" distB="0" distL="0" distR="0" wp14:anchorId="6245DE29" wp14:editId="2D68B1D9">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 name="Picture 91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31750" cy="87630"/>
                      </a:xfrm>
                      <a:prstGeom prst="rect">
                        <a:avLst/>
                      </a:prstGeom>
                      <a:noFill/>
                      <a:ln>
                        <a:noFill/>
                      </a:ln>
                    </pic:spPr>
                  </pic:pic>
                </a:graphicData>
              </a:graphic>
            </wp:inline>
          </w:drawing>
        </w:r>
        <w:r w:rsidRPr="00A013FD">
          <w:rPr>
            <w:noProof/>
            <w:sz w:val="28"/>
            <w:lang w:val="fr-CA" w:eastAsia="fr-CA"/>
          </w:rPr>
          <w:drawing>
            <wp:inline distT="0" distB="0" distL="0" distR="0" wp14:anchorId="247B9B57" wp14:editId="3503135A">
              <wp:extent cx="6266180" cy="1052195"/>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Picture 916"/>
                      <pic:cNvPicPr>
                        <a:picLocks noChangeAspect="1"/>
                      </pic:cNvPicPr>
                    </pic:nvPicPr>
                    <pic:blipFill>
                      <a:blip r:embed="rId139" cstate="print">
                        <a:extLst>
                          <a:ext uri="{28A0092B-C50C-407E-A947-70E740481C1C}">
                            <a14:useLocalDpi xmlns:a14="http://schemas.microsoft.com/office/drawing/2010/main" val="0"/>
                          </a:ext>
                        </a:extLst>
                      </a:blip>
                      <a:srcRect l="2820" t="71315" r="4835" b="6773"/>
                      <a:stretch>
                        <a:fillRect/>
                      </a:stretch>
                    </pic:blipFill>
                    <pic:spPr>
                      <a:xfrm>
                        <a:off x="0" y="0"/>
                        <a:ext cx="6268884" cy="1052790"/>
                      </a:xfrm>
                      <a:prstGeom prst="rect">
                        <a:avLst/>
                      </a:prstGeom>
                      <a:ln>
                        <a:noFill/>
                      </a:ln>
                    </pic:spPr>
                  </pic:pic>
                </a:graphicData>
              </a:graphic>
            </wp:inline>
          </w:drawing>
        </w:r>
      </w:del>
    </w:p>
    <w:p w14:paraId="32697936" w14:textId="77777777" w:rsidR="00A013FD" w:rsidRPr="00A013FD" w:rsidRDefault="00A013FD" w:rsidP="00A013FD">
      <w:pPr>
        <w:spacing w:after="120"/>
        <w:rPr>
          <w:del w:id="30059" w:author="Johnny Schultz" w:date="2020-02-12T15:58:00Z"/>
        </w:rPr>
      </w:pPr>
      <w:del w:id="30060" w:author="Johnny Schultz" w:date="2020-02-12T15:58:00Z">
        <w:r w:rsidRPr="00A013FD">
          <w:rPr>
            <w:rFonts w:ascii="Times New Roman Bold" w:hAnsi="Times New Roman Bold"/>
          </w:rPr>
          <w:delText>6.3.1.1</w:delText>
        </w:r>
        <w:r w:rsidRPr="00A013FD">
          <w:rPr>
            <w:rFonts w:ascii="Times New Roman Bold" w:hAnsi="Times New Roman Bold"/>
          </w:rPr>
          <w:tab/>
        </w:r>
        <w:r w:rsidRPr="00A013FD">
          <w:delText>SAT downlink</w:delText>
        </w:r>
      </w:del>
    </w:p>
    <w:p w14:paraId="135BCE8F" w14:textId="77777777" w:rsidR="00A013FD" w:rsidRPr="00A013FD" w:rsidRDefault="00A013FD" w:rsidP="00A013FD">
      <w:pPr>
        <w:spacing w:after="120"/>
        <w:rPr>
          <w:del w:id="30061" w:author="Johnny Schultz" w:date="2020-02-12T15:58:00Z"/>
        </w:rPr>
      </w:pPr>
      <w:del w:id="30062" w:author="Johnny Schultz" w:date="2020-02-12T15:58:00Z">
        <w:r w:rsidRPr="00A013FD">
          <w:delText>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 5.1.3).</w:delText>
        </w:r>
      </w:del>
    </w:p>
    <w:p w14:paraId="440FF16E" w14:textId="77777777" w:rsidR="00A013FD" w:rsidRPr="00A013FD" w:rsidRDefault="00A013FD" w:rsidP="00A013FD">
      <w:pPr>
        <w:spacing w:after="120"/>
        <w:rPr>
          <w:del w:id="30063" w:author="Johnny Schultz" w:date="2020-02-12T15:58:00Z"/>
        </w:rPr>
      </w:pPr>
      <w:del w:id="30064" w:author="Johnny Schultz" w:date="2020-02-12T15:58:00Z">
        <w:r w:rsidRPr="00A013FD">
          <w:delTex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delText>
        </w:r>
      </w:del>
    </w:p>
    <w:p w14:paraId="32ADEC9E" w14:textId="77777777" w:rsidR="00A013FD" w:rsidRPr="00A013FD" w:rsidRDefault="00A013FD" w:rsidP="00A013FD">
      <w:pPr>
        <w:spacing w:after="120"/>
        <w:rPr>
          <w:del w:id="30065" w:author="Johnny Schultz" w:date="2020-02-12T15:58:00Z"/>
        </w:rPr>
      </w:pPr>
      <w:del w:id="30066" w:author="Johnny Schultz" w:date="2020-02-12T15:58:00Z">
        <w:r w:rsidRPr="00A013FD">
          <w:delText>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 6.4.2.19 concludes that a downlink data rate of 240 kbits/s is possible.</w:delText>
        </w:r>
      </w:del>
    </w:p>
    <w:p w14:paraId="555B3334" w14:textId="77777777" w:rsidR="00A013FD" w:rsidRPr="00A013FD" w:rsidRDefault="00A013FD" w:rsidP="00A013FD">
      <w:pPr>
        <w:spacing w:after="120"/>
        <w:rPr>
          <w:del w:id="30067" w:author="Johnny Schultz" w:date="2020-02-12T15:58:00Z"/>
        </w:rPr>
      </w:pPr>
      <w:del w:id="30068" w:author="Johnny Schultz" w:date="2020-02-12T15:58:00Z">
        <w:r w:rsidRPr="00A013FD">
          <w:delTex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delText>
        </w:r>
      </w:del>
    </w:p>
    <w:p w14:paraId="26C82882" w14:textId="77777777" w:rsidR="00A013FD" w:rsidRPr="00A013FD" w:rsidRDefault="00A013FD" w:rsidP="00A013FD">
      <w:pPr>
        <w:spacing w:after="120"/>
        <w:rPr>
          <w:del w:id="30069" w:author="Johnny Schultz" w:date="2020-02-12T15:58:00Z"/>
        </w:rPr>
      </w:pPr>
      <w:del w:id="30070" w:author="Johnny Schultz" w:date="2020-02-12T15:58:00Z">
        <w:r w:rsidRPr="00A013FD">
          <w:delText>TABLE A7-2</w:delText>
        </w:r>
      </w:del>
    </w:p>
    <w:p w14:paraId="67C6DC2A" w14:textId="77777777" w:rsidR="00A013FD" w:rsidRPr="00A013FD" w:rsidRDefault="00A013FD" w:rsidP="00A013FD">
      <w:pPr>
        <w:spacing w:after="120"/>
        <w:rPr>
          <w:del w:id="30071" w:author="Johnny Schultz" w:date="2020-02-12T15:58:00Z"/>
        </w:rPr>
      </w:pPr>
      <w:del w:id="30072" w:author="Johnny Schultz" w:date="2020-02-12T15:58:00Z">
        <w:r w:rsidRPr="00A013FD">
          <w:delText>Power flux-density mask</w:delText>
        </w:r>
      </w:del>
    </w:p>
    <w:p w14:paraId="52F92866" w14:textId="77777777" w:rsidR="00A013FD" w:rsidRPr="00A013FD" w:rsidRDefault="00A013FD" w:rsidP="00A013FD">
      <w:pPr>
        <w:spacing w:after="120"/>
        <w:rPr>
          <w:del w:id="30073" w:author="Johnny Schultz" w:date="2020-02-12T15:58:00Z"/>
        </w:rPr>
      </w:pPr>
      <m:oMathPara>
        <m:oMath>
          <m:r>
            <w:del w:id="30074" w:author="Johnny Schultz" w:date="2020-02-12T15:58:00Z">
              <m:rPr>
                <m:sty m:val="b"/>
              </m:rPr>
              <w:rPr>
                <w:rFonts w:ascii="Cambria Math" w:hAnsi="Cambria Math"/>
              </w:rPr>
              <m:t>θ°=</m:t>
            </w:del>
          </m:r>
          <m:r>
            <w:del w:id="30075" w:author="Johnny Schultz" w:date="2020-02-12T15:58:00Z">
              <m:rPr>
                <m:sty m:val="bi"/>
              </m:rPr>
              <w:rPr>
                <w:rFonts w:ascii="Cambria Math" w:hAnsi="Cambria Math"/>
              </w:rPr>
              <m:t>earth</m:t>
            </w:del>
          </m:r>
          <m:r>
            <w:del w:id="30076" w:author="Johnny Schultz" w:date="2020-02-12T15:58:00Z">
              <m:rPr>
                <m:sty m:val="b"/>
              </m:rPr>
              <w:rPr>
                <w:rFonts w:ascii="Cambria Math" w:hAnsi="Cambria Math"/>
              </w:rPr>
              <m:t>-</m:t>
            </w:del>
          </m:r>
          <m:r>
            <w:del w:id="30077" w:author="Johnny Schultz" w:date="2020-02-12T15:58:00Z">
              <m:rPr>
                <m:sty m:val="bi"/>
              </m:rPr>
              <w:rPr>
                <w:rFonts w:ascii="Cambria Math" w:hAnsi="Cambria Math"/>
              </w:rPr>
              <m:t>satellite</m:t>
            </w:del>
          </m:r>
          <m:r>
            <w:del w:id="30078" w:author="Johnny Schultz" w:date="2020-02-12T15:58:00Z">
              <m:rPr>
                <m:sty m:val="b"/>
              </m:rPr>
              <w:rPr>
                <w:rFonts w:ascii="Cambria Math" w:hAnsi="Cambria Math"/>
              </w:rPr>
              <m:t xml:space="preserve"> </m:t>
            </w:del>
          </m:r>
          <m:r>
            <w:del w:id="30079" w:author="Johnny Schultz" w:date="2020-02-12T15:58:00Z">
              <m:rPr>
                <m:sty m:val="bi"/>
              </m:rPr>
              <w:rPr>
                <w:rFonts w:ascii="Cambria Math" w:hAnsi="Cambria Math"/>
              </w:rPr>
              <m:t>elevation</m:t>
            </w:del>
          </m:r>
          <m:r>
            <w:del w:id="30080" w:author="Johnny Schultz" w:date="2020-02-12T15:58:00Z">
              <m:rPr>
                <m:sty m:val="b"/>
              </m:rPr>
              <w:rPr>
                <w:rFonts w:ascii="Cambria Math" w:hAnsi="Cambria Math"/>
              </w:rPr>
              <m:t xml:space="preserve"> </m:t>
            </w:del>
          </m:r>
          <m:r>
            <w:del w:id="30081" w:author="Johnny Schultz" w:date="2020-02-12T15:58:00Z">
              <m:rPr>
                <m:sty m:val="bi"/>
              </m:rPr>
              <w:rPr>
                <w:rFonts w:ascii="Cambria Math" w:hAnsi="Cambria Math"/>
              </w:rPr>
              <m:t>angle</m:t>
            </w:del>
          </m:r>
        </m:oMath>
      </m:oMathPara>
    </w:p>
    <w:p w14:paraId="3B8FB589" w14:textId="77777777" w:rsidR="00A013FD" w:rsidRPr="00A013FD" w:rsidRDefault="00580147" w:rsidP="00A013FD">
      <w:pPr>
        <w:spacing w:after="120"/>
        <w:rPr>
          <w:del w:id="30082" w:author="Johnny Schultz" w:date="2020-02-12T15:58:00Z"/>
        </w:rPr>
      </w:pPr>
      <m:oMathPara>
        <m:oMath>
          <m:sSub>
            <m:sSubPr>
              <m:ctrlPr>
                <w:del w:id="30083" w:author="Johnny Schultz" w:date="2020-02-12T15:58:00Z">
                  <w:rPr>
                    <w:rFonts w:ascii="Cambria Math" w:hAnsi="Cambria Math"/>
                  </w:rPr>
                </w:del>
              </m:ctrlPr>
            </m:sSubPr>
            <m:e>
              <m:r>
                <w:del w:id="30084" w:author="Johnny Schultz" w:date="2020-02-12T15:58:00Z">
                  <m:rPr>
                    <m:sty m:val="bi"/>
                  </m:rPr>
                  <w:rPr>
                    <w:rFonts w:ascii="Cambria Math" w:hAnsi="Cambria Math"/>
                  </w:rPr>
                  <m:t>PFD</m:t>
                </w:del>
              </m:r>
              <m:d>
                <m:dPr>
                  <m:ctrlPr>
                    <w:del w:id="30085" w:author="Johnny Schultz" w:date="2020-02-12T15:58:00Z">
                      <w:rPr>
                        <w:rFonts w:ascii="Cambria Math" w:hAnsi="Cambria Math"/>
                      </w:rPr>
                    </w:del>
                  </m:ctrlPr>
                </m:dPr>
                <m:e>
                  <m:r>
                    <w:del w:id="30086" w:author="Johnny Schultz" w:date="2020-02-12T15:58:00Z">
                      <m:rPr>
                        <m:sty m:val="b"/>
                      </m:rPr>
                      <w:rPr>
                        <w:rFonts w:ascii="Cambria Math" w:hAnsi="Cambria Math"/>
                      </w:rPr>
                      <m:t>θ°</m:t>
                    </w:del>
                  </m:r>
                </m:e>
              </m:d>
              <m:r>
                <w:del w:id="30087" w:author="Johnny Schultz" w:date="2020-02-12T15:58:00Z">
                  <m:rPr>
                    <m:sty m:val="b"/>
                  </m:rPr>
                  <w:rPr>
                    <w:rFonts w:ascii="Cambria Math" w:hAnsi="Cambria Math"/>
                  </w:rPr>
                  <m:t xml:space="preserve"> </m:t>
                </w:del>
              </m:r>
            </m:e>
            <m:sub>
              <m:r>
                <w:del w:id="30088" w:author="Johnny Schultz" w:date="2020-02-12T15:58:00Z">
                  <m:rPr>
                    <m:sty m:val="b"/>
                  </m:rPr>
                  <w:rPr>
                    <w:rFonts w:ascii="Cambria Math" w:hAnsi="Cambria Math"/>
                  </w:rPr>
                  <m:t>(dBW/(</m:t>
                </w:del>
              </m:r>
              <m:sSup>
                <m:sSupPr>
                  <m:ctrlPr>
                    <w:del w:id="30089" w:author="Johnny Schultz" w:date="2020-02-12T15:58:00Z">
                      <w:rPr>
                        <w:rFonts w:ascii="Cambria Math" w:hAnsi="Cambria Math"/>
                      </w:rPr>
                    </w:del>
                  </m:ctrlPr>
                </m:sSupPr>
                <m:e>
                  <m:r>
                    <w:del w:id="30090" w:author="Johnny Schultz" w:date="2020-02-12T15:58:00Z">
                      <m:rPr>
                        <m:sty m:val="b"/>
                      </m:rPr>
                      <w:rPr>
                        <w:rFonts w:ascii="Cambria Math" w:hAnsi="Cambria Math"/>
                      </w:rPr>
                      <m:t>m</m:t>
                    </w:del>
                  </m:r>
                </m:e>
                <m:sup>
                  <m:r>
                    <w:del w:id="30091" w:author="Johnny Schultz" w:date="2020-02-12T15:58:00Z">
                      <m:rPr>
                        <m:sty m:val="b"/>
                      </m:rPr>
                      <w:rPr>
                        <w:rFonts w:ascii="Cambria Math" w:hAnsi="Cambria Math"/>
                      </w:rPr>
                      <m:t>2</m:t>
                    </w:del>
                  </m:r>
                </m:sup>
              </m:sSup>
              <m:r>
                <w:del w:id="30092" w:author="Johnny Schultz" w:date="2020-02-12T15:58:00Z">
                  <m:rPr>
                    <m:sty m:val="b"/>
                  </m:rPr>
                  <w:rPr>
                    <w:rFonts w:ascii="Cambria Math" w:hAnsi="Cambria Math"/>
                  </w:rPr>
                  <m:t>*4 kHz))</m:t>
                </w:del>
              </m:r>
            </m:sub>
          </m:sSub>
          <m:r>
            <w:del w:id="30093" w:author="Johnny Schultz" w:date="2020-02-12T15:58:00Z">
              <m:rPr>
                <m:sty m:val="b"/>
              </m:rPr>
              <w:rPr>
                <w:rFonts w:ascii="Cambria Math" w:hAnsi="Cambria Math"/>
              </w:rPr>
              <m:t>=</m:t>
            </w:del>
          </m:r>
          <m:d>
            <m:dPr>
              <m:begChr m:val="{"/>
              <m:endChr m:val=""/>
              <m:ctrlPr>
                <w:del w:id="30094" w:author="Johnny Schultz" w:date="2020-02-12T15:58:00Z">
                  <w:rPr>
                    <w:rFonts w:ascii="Cambria Math" w:hAnsi="Cambria Math"/>
                  </w:rPr>
                </w:del>
              </m:ctrlPr>
            </m:dPr>
            <m:e>
              <m:eqArr>
                <m:eqArrPr>
                  <m:ctrlPr>
                    <w:del w:id="30095" w:author="Johnny Schultz" w:date="2020-02-12T15:58:00Z">
                      <w:rPr>
                        <w:rFonts w:ascii="Cambria Math" w:hAnsi="Cambria Math"/>
                      </w:rPr>
                    </w:del>
                  </m:ctrlPr>
                </m:eqArrPr>
                <m:e>
                  <m:r>
                    <w:del w:id="30096" w:author="Johnny Schultz" w:date="2020-02-12T15:58:00Z">
                      <m:rPr>
                        <m:sty m:val="b"/>
                      </m:rPr>
                      <w:rPr>
                        <w:rFonts w:ascii="Cambria Math" w:hAnsi="Cambria Math"/>
                      </w:rPr>
                      <m:t>-149+0.16*θ°                        0°≤θ&lt;45°;</m:t>
                    </w:del>
                  </m:r>
                </m:e>
                <m:e>
                  <m:r>
                    <w:del w:id="30097" w:author="Johnny Schultz" w:date="2020-02-12T15:58:00Z">
                      <m:rPr>
                        <m:sty m:val="b"/>
                      </m:rPr>
                      <w:rPr>
                        <w:rFonts w:ascii="Cambria Math" w:hAnsi="Cambria Math"/>
                      </w:rPr>
                      <m:t>-142+0.53*</m:t>
                    </w:del>
                  </m:r>
                  <m:d>
                    <m:dPr>
                      <m:ctrlPr>
                        <w:del w:id="30098" w:author="Johnny Schultz" w:date="2020-02-12T15:58:00Z">
                          <w:rPr>
                            <w:rFonts w:ascii="Cambria Math" w:hAnsi="Cambria Math"/>
                          </w:rPr>
                        </w:del>
                      </m:ctrlPr>
                    </m:dPr>
                    <m:e>
                      <m:r>
                        <w:del w:id="30099" w:author="Johnny Schultz" w:date="2020-02-12T15:58:00Z">
                          <m:rPr>
                            <m:sty m:val="b"/>
                          </m:rPr>
                          <w:rPr>
                            <w:rFonts w:ascii="Cambria Math" w:hAnsi="Cambria Math"/>
                          </w:rPr>
                          <m:t>θ°-45°</m:t>
                        </w:del>
                      </m:r>
                    </m:e>
                  </m:d>
                  <m:r>
                    <w:del w:id="30100" w:author="Johnny Schultz" w:date="2020-02-12T15:58:00Z">
                      <m:rPr>
                        <m:sty m:val="b"/>
                      </m:rPr>
                      <w:rPr>
                        <w:rFonts w:ascii="Cambria Math" w:hAnsi="Cambria Math"/>
                      </w:rPr>
                      <m:t xml:space="preserve">      45°≤θ&lt;60°;</m:t>
                    </w:del>
                  </m:r>
                </m:e>
                <m:e>
                  <m:r>
                    <w:del w:id="30101" w:author="Johnny Schultz" w:date="2020-02-12T15:58:00Z">
                      <m:rPr>
                        <m:sty m:val="b"/>
                      </m:rPr>
                      <w:rPr>
                        <w:rFonts w:ascii="Cambria Math" w:hAnsi="Cambria Math"/>
                      </w:rPr>
                      <m:t>-134+0.1*</m:t>
                    </w:del>
                  </m:r>
                  <m:d>
                    <m:dPr>
                      <m:ctrlPr>
                        <w:del w:id="30102" w:author="Johnny Schultz" w:date="2020-02-12T15:58:00Z">
                          <w:rPr>
                            <w:rFonts w:ascii="Cambria Math" w:hAnsi="Cambria Math"/>
                          </w:rPr>
                        </w:del>
                      </m:ctrlPr>
                    </m:dPr>
                    <m:e>
                      <m:r>
                        <w:del w:id="30103" w:author="Johnny Schultz" w:date="2020-02-12T15:58:00Z">
                          <m:rPr>
                            <m:sty m:val="b"/>
                          </m:rPr>
                          <w:rPr>
                            <w:rFonts w:ascii="Cambria Math" w:hAnsi="Cambria Math"/>
                          </w:rPr>
                          <m:t>θ°-60°</m:t>
                        </w:del>
                      </m:r>
                    </m:e>
                  </m:d>
                  <m:r>
                    <w:del w:id="30104" w:author="Johnny Schultz" w:date="2020-02-12T15:58:00Z">
                      <m:rPr>
                        <m:sty m:val="b"/>
                      </m:rPr>
                      <w:rPr>
                        <w:rFonts w:ascii="Cambria Math" w:hAnsi="Cambria Math"/>
                      </w:rPr>
                      <m:t xml:space="preserve">         60°≤θ≤90°.</m:t>
                    </w:del>
                  </m:r>
                </m:e>
              </m:eqArr>
            </m:e>
          </m:d>
        </m:oMath>
      </m:oMathPara>
    </w:p>
    <w:p w14:paraId="13341281" w14:textId="77777777" w:rsidR="00A013FD" w:rsidRPr="00A013FD" w:rsidRDefault="00A013FD" w:rsidP="00A013FD">
      <w:pPr>
        <w:spacing w:after="120"/>
        <w:rPr>
          <w:del w:id="30105" w:author="Johnny Schultz" w:date="2020-02-12T15:58:00Z"/>
        </w:rPr>
      </w:pPr>
      <w:del w:id="30106" w:author="Johnny Schultz" w:date="2020-02-12T15:58:00Z">
        <w:r w:rsidRPr="00A013FD">
          <w:delText>This PFD mask is to ensure that there is no harmful interference caused by the satellite downlink on non-maritime terrestrial services sharing the same frequency (ensuring in-band carrier</w:delText>
        </w:r>
        <w:r w:rsidRPr="00A013FD">
          <w:noBreakHyphen/>
          <w:delText>to</w:delText>
        </w:r>
        <w:r w:rsidRPr="00A013FD">
          <w:noBreakHyphen/>
          <w:delText>interference requirements of terrestrial service receivers).</w:delText>
        </w:r>
      </w:del>
    </w:p>
    <w:p w14:paraId="4FB68826" w14:textId="77777777" w:rsidR="00A013FD" w:rsidRPr="00A013FD" w:rsidRDefault="00A013FD" w:rsidP="00A013FD">
      <w:pPr>
        <w:spacing w:after="120"/>
        <w:rPr>
          <w:del w:id="30107" w:author="Johnny Schultz" w:date="2020-02-12T15:58:00Z"/>
        </w:rPr>
      </w:pPr>
      <w:del w:id="30108" w:author="Johnny Schultz" w:date="2020-02-12T15:58:00Z">
        <w:r w:rsidRPr="00A013FD">
          <w:rPr>
            <w:rFonts w:ascii="Times New Roman Bold" w:hAnsi="Times New Roman Bold"/>
          </w:rPr>
          <w:delText>6.3.1.2</w:delText>
        </w:r>
        <w:r w:rsidRPr="00A013FD">
          <w:rPr>
            <w:rFonts w:ascii="Times New Roman Bold" w:hAnsi="Times New Roman Bold"/>
          </w:rPr>
          <w:tab/>
        </w:r>
        <w:r w:rsidRPr="00A013FD">
          <w:delText>SAT 3 uplink</w:delText>
        </w:r>
      </w:del>
    </w:p>
    <w:p w14:paraId="2891F6DE" w14:textId="77777777" w:rsidR="00A013FD" w:rsidRPr="00A013FD" w:rsidRDefault="00A013FD" w:rsidP="00A013FD">
      <w:pPr>
        <w:spacing w:after="120"/>
        <w:rPr>
          <w:del w:id="30109" w:author="Johnny Schultz" w:date="2020-02-12T15:58:00Z"/>
        </w:rPr>
      </w:pPr>
      <w:del w:id="30110" w:author="Johnny Schultz" w:date="2020-02-12T15:58:00Z">
        <w:r w:rsidRPr="00A013FD">
          <w:delText>The frequency spectrum corresponding to 6 lower VDE channels (starting from Channel 1024) are used for satellite data uplink. Compared to the AIS channels, and long range AIS, these 6 channels provide a significant data uplink capability via satellite.</w:delText>
        </w:r>
      </w:del>
    </w:p>
    <w:p w14:paraId="02B86D0E" w14:textId="77777777" w:rsidR="00A013FD" w:rsidRPr="00A013FD" w:rsidRDefault="00A013FD" w:rsidP="00A013FD">
      <w:pPr>
        <w:spacing w:after="120"/>
        <w:rPr>
          <w:del w:id="30111" w:author="Johnny Schultz" w:date="2020-02-12T15:58:00Z"/>
        </w:rPr>
      </w:pPr>
      <w:del w:id="30112" w:author="Johnny Schultz" w:date="2020-02-12T15:58:00Z">
        <w:r w:rsidRPr="00A013FD">
          <w:delText>The access scheme protocol for data uplink via satellite is designed to take into account the entire satellite field of view and to maximize the probability of message detections by avoiding message collisions.</w:delText>
        </w:r>
      </w:del>
    </w:p>
    <w:p w14:paraId="783C73B8" w14:textId="77777777" w:rsidR="00A013FD" w:rsidRPr="00A013FD" w:rsidRDefault="00A013FD" w:rsidP="00A013FD">
      <w:pPr>
        <w:spacing w:after="120"/>
        <w:rPr>
          <w:del w:id="30113" w:author="Johnny Schultz" w:date="2020-02-12T15:58:00Z"/>
        </w:rPr>
      </w:pPr>
      <w:del w:id="30114" w:author="Johnny Schultz" w:date="2020-02-12T15:58:00Z">
        <w:r w:rsidRPr="00A013FD">
          <w:rPr>
            <w:rFonts w:ascii="Times New Roman Bold" w:hAnsi="Times New Roman Bold"/>
          </w:rPr>
          <w:delText>6.3.2</w:delText>
        </w:r>
        <w:r w:rsidRPr="00A013FD">
          <w:rPr>
            <w:rFonts w:ascii="Times New Roman Bold" w:hAnsi="Times New Roman Bold"/>
          </w:rPr>
          <w:tab/>
        </w:r>
        <w:r w:rsidRPr="00A013FD">
          <w:delText>Rationale of channel allocation for VHF data exchange-satellite</w:delText>
        </w:r>
      </w:del>
    </w:p>
    <w:p w14:paraId="42305E8B" w14:textId="77777777" w:rsidR="00A013FD" w:rsidRPr="00A013FD" w:rsidRDefault="00A013FD" w:rsidP="00A013FD">
      <w:pPr>
        <w:spacing w:after="120"/>
        <w:rPr>
          <w:del w:id="30115" w:author="Johnny Schultz" w:date="2020-02-12T15:58:00Z"/>
        </w:rPr>
      </w:pPr>
      <w:del w:id="30116" w:author="Johnny Schultz" w:date="2020-02-12T15:58:00Z">
        <w:r w:rsidRPr="00A013FD">
          <w:delText>The frequency plan for the entire VDES, as depicted in Fig. A7-6 above, facilitates a realistic implementation of the proposed system in co-existence with, and complementing, the current AIS. The following points regarding the frequency plan are highlighted:</w:delText>
        </w:r>
      </w:del>
    </w:p>
    <w:p w14:paraId="54A7DF46" w14:textId="77777777" w:rsidR="00A013FD" w:rsidRPr="00A013FD" w:rsidRDefault="00A013FD" w:rsidP="00A013FD">
      <w:pPr>
        <w:spacing w:after="120"/>
        <w:rPr>
          <w:del w:id="30117" w:author="Johnny Schultz" w:date="2020-02-12T15:58:00Z"/>
        </w:rPr>
      </w:pPr>
      <w:del w:id="30118" w:author="Johnny Schultz" w:date="2020-02-12T15:58:00Z">
        <w:r w:rsidRPr="00A013FD">
          <w:delText>−</w:delText>
        </w:r>
        <w:r w:rsidRPr="00A013FD">
          <w:tab/>
          <w:delTex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delText>
        </w:r>
      </w:del>
    </w:p>
    <w:p w14:paraId="472D6608" w14:textId="77777777" w:rsidR="00A013FD" w:rsidRPr="00A013FD" w:rsidRDefault="00A013FD" w:rsidP="00A013FD">
      <w:pPr>
        <w:spacing w:after="120"/>
        <w:rPr>
          <w:del w:id="30119" w:author="Johnny Schultz" w:date="2020-02-12T15:58:00Z"/>
        </w:rPr>
      </w:pPr>
      <w:del w:id="30120" w:author="Johnny Schultz" w:date="2020-02-12T15:58:00Z">
        <w:r w:rsidRPr="00A013FD">
          <w:delText>−</w:delText>
        </w:r>
        <w:r w:rsidRPr="00A013FD">
          <w:tab/>
          <w:delText>The VDE-SAT downlink shares the same frequency range as the terrestrial VDE and AIS. This allows sharing the same antenna as well as the receiver front-end design;</w:delText>
        </w:r>
      </w:del>
    </w:p>
    <w:p w14:paraId="33B0266F" w14:textId="77777777" w:rsidR="00A013FD" w:rsidRPr="00A013FD" w:rsidRDefault="00A013FD" w:rsidP="00A013FD">
      <w:pPr>
        <w:spacing w:after="120"/>
        <w:rPr>
          <w:del w:id="30121" w:author="Johnny Schultz" w:date="2020-02-12T15:58:00Z"/>
        </w:rPr>
      </w:pPr>
      <w:del w:id="30122" w:author="Johnny Schultz" w:date="2020-02-12T15:58:00Z">
        <w:r w:rsidRPr="00A013FD">
          <w:delText>−</w:delText>
        </w:r>
        <w:r w:rsidRPr="00A013FD">
          <w:tab/>
          <w:delTex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delText>
        </w:r>
      </w:del>
    </w:p>
    <w:p w14:paraId="07BF4EE3" w14:textId="77777777" w:rsidR="00A013FD" w:rsidRPr="00A013FD" w:rsidRDefault="00A013FD" w:rsidP="00A013FD">
      <w:pPr>
        <w:spacing w:after="120"/>
        <w:rPr>
          <w:del w:id="30123" w:author="Johnny Schultz" w:date="2020-02-12T15:58:00Z"/>
        </w:rPr>
      </w:pPr>
      <w:del w:id="30124" w:author="Johnny Schultz" w:date="2020-02-12T15:58:00Z">
        <w:r w:rsidRPr="00A013FD">
          <w:delText>−</w:delText>
        </w:r>
        <w:r w:rsidRPr="00A013FD">
          <w:tab/>
          <w:delText>The frequency separation between the uplink and downlink allows hosting VDE-SAT transmitter and receiver on the same satellite which allows for a more cost-effective satellite mission concepts (i.e. reduce number of satellites, improved efficiency and possible interactivity).</w:delText>
        </w:r>
      </w:del>
    </w:p>
    <w:p w14:paraId="514216C8" w14:textId="77777777" w:rsidR="00A013FD" w:rsidRPr="00A013FD" w:rsidRDefault="00A013FD" w:rsidP="00A013FD">
      <w:pPr>
        <w:spacing w:after="120"/>
        <w:rPr>
          <w:del w:id="30125" w:author="Johnny Schultz" w:date="2020-02-12T15:58:00Z"/>
        </w:rPr>
      </w:pPr>
      <w:del w:id="30126" w:author="Johnny Schultz" w:date="2020-02-12T15:58:00Z">
        <w:r w:rsidRPr="00A013FD">
          <w:rPr>
            <w:rFonts w:ascii="Times New Roman Bold" w:hAnsi="Times New Roman Bold"/>
          </w:rPr>
          <w:delText>6.4</w:delText>
        </w:r>
        <w:r w:rsidRPr="00A013FD">
          <w:rPr>
            <w:rFonts w:ascii="Times New Roman Bold" w:hAnsi="Times New Roman Bold"/>
          </w:rPr>
          <w:tab/>
        </w:r>
        <w:r w:rsidRPr="00A013FD">
          <w:delText xml:space="preserve">Example VHF data exchange system satellite implementation </w:delText>
        </w:r>
      </w:del>
    </w:p>
    <w:p w14:paraId="6F70D8F6" w14:textId="77777777" w:rsidR="00A013FD" w:rsidRPr="00A013FD" w:rsidRDefault="00A013FD" w:rsidP="00A013FD">
      <w:pPr>
        <w:spacing w:after="120"/>
        <w:rPr>
          <w:del w:id="30127" w:author="Johnny Schultz" w:date="2020-02-12T15:58:00Z"/>
        </w:rPr>
      </w:pPr>
      <w:del w:id="30128" w:author="Johnny Schultz" w:date="2020-02-12T15:58:00Z">
        <w:r w:rsidRPr="00A013FD">
          <w:delText>The following example VDES satellite implementation fits the PFD angular mask and supports the requirements of this Recommendation.</w:delText>
        </w:r>
      </w:del>
    </w:p>
    <w:p w14:paraId="57403B32" w14:textId="77777777" w:rsidR="00A013FD" w:rsidRPr="00A013FD" w:rsidRDefault="00A013FD" w:rsidP="00A013FD">
      <w:pPr>
        <w:spacing w:after="120"/>
        <w:rPr>
          <w:del w:id="30129" w:author="Johnny Schultz" w:date="2020-02-12T15:58:00Z"/>
        </w:rPr>
      </w:pPr>
      <w:del w:id="30130" w:author="Johnny Schultz" w:date="2020-02-12T15:58:00Z">
        <w:r w:rsidRPr="00A013FD">
          <w:rPr>
            <w:rFonts w:ascii="Times New Roman Bold" w:hAnsi="Times New Roman Bold"/>
          </w:rPr>
          <w:delText>6.4.1</w:delText>
        </w:r>
        <w:r w:rsidRPr="00A013FD">
          <w:rPr>
            <w:rFonts w:ascii="Times New Roman Bold" w:hAnsi="Times New Roman Bold"/>
          </w:rPr>
          <w:tab/>
        </w:r>
        <w:r w:rsidRPr="00A013FD">
          <w:delText>Determine the VHF data exchange system satellite orbital characteristics</w:delText>
        </w:r>
      </w:del>
    </w:p>
    <w:p w14:paraId="562BC14F" w14:textId="77777777" w:rsidR="00A013FD" w:rsidRPr="00A013FD" w:rsidRDefault="00A013FD" w:rsidP="00A013FD">
      <w:pPr>
        <w:spacing w:after="120"/>
        <w:rPr>
          <w:del w:id="30131" w:author="Johnny Schultz" w:date="2020-02-12T15:58:00Z"/>
        </w:rPr>
      </w:pPr>
      <w:del w:id="30132" w:author="Johnny Schultz" w:date="2020-02-12T15:58:00Z">
        <w:r w:rsidRPr="00A013FD">
          <w:delText>The following VDES satellite implementation is considered. The satellite orbital characteristics that are needed to support this application are determined as follows.</w:delText>
        </w:r>
      </w:del>
    </w:p>
    <w:p w14:paraId="67A3CCDD" w14:textId="77777777" w:rsidR="00A013FD" w:rsidRPr="00A013FD" w:rsidRDefault="00A013FD" w:rsidP="00A013FD">
      <w:pPr>
        <w:spacing w:after="120"/>
        <w:rPr>
          <w:del w:id="30133" w:author="Johnny Schultz" w:date="2020-02-12T15:58:00Z"/>
        </w:rPr>
      </w:pPr>
      <w:del w:id="30134" w:author="Johnny Schultz" w:date="2020-02-12T15:58:00Z">
        <w:r w:rsidRPr="00A013FD">
          <w:rPr>
            <w:rFonts w:ascii="Times New Roman Bold" w:hAnsi="Times New Roman Bold"/>
          </w:rPr>
          <w:delText>6.4.1.1</w:delText>
        </w:r>
        <w:r w:rsidRPr="00A013FD">
          <w:rPr>
            <w:rFonts w:ascii="Times New Roman Bold" w:hAnsi="Times New Roman Bold"/>
          </w:rPr>
          <w:tab/>
        </w:r>
        <w:r w:rsidRPr="00A013FD">
          <w:delText xml:space="preserve">Determine the satellite’s orbit </w:delText>
        </w:r>
      </w:del>
    </w:p>
    <w:p w14:paraId="11F719F9" w14:textId="77777777" w:rsidR="00A013FD" w:rsidRPr="00A013FD" w:rsidRDefault="00A013FD" w:rsidP="00A013FD">
      <w:pPr>
        <w:spacing w:after="120"/>
        <w:rPr>
          <w:del w:id="30135" w:author="Johnny Schultz" w:date="2020-02-12T15:58:00Z"/>
        </w:rPr>
      </w:pPr>
      <w:del w:id="30136" w:author="Johnny Schultz" w:date="2020-02-12T15:58:00Z">
        <w:r w:rsidRPr="00A013FD">
          <w:delText xml:space="preserve">The example VDES satellite employs a polar orbit at a height of 550 km above the surface of the Earth. The velocity, acceleration and orbital period of the satellite are determined, given: </w:delText>
        </w:r>
        <w:r w:rsidRPr="00A013FD">
          <w:rPr>
            <w:i/>
            <w:iCs/>
          </w:rPr>
          <w:delText>M</w:delText>
        </w:r>
        <w:r w:rsidRPr="00A013FD">
          <w:rPr>
            <w:vertAlign w:val="subscript"/>
          </w:rPr>
          <w:delText>earth</w:delText>
        </w:r>
        <w:r w:rsidRPr="00A013FD">
          <w:delText> = 5.98 </w:delText>
        </w:r>
        <w:r w:rsidRPr="00A013FD">
          <w:sym w:font="Symbol" w:char="F0B4"/>
        </w:r>
        <w:r w:rsidRPr="00A013FD">
          <w:delText xml:space="preserve"> 10</w:delText>
        </w:r>
        <w:r w:rsidRPr="00A013FD">
          <w:rPr>
            <w:vertAlign w:val="superscript"/>
          </w:rPr>
          <w:delText>24</w:delText>
        </w:r>
        <w:r w:rsidRPr="00A013FD">
          <w:delText xml:space="preserve"> kg, </w:delText>
        </w:r>
        <w:r w:rsidRPr="00A013FD">
          <w:rPr>
            <w:i/>
            <w:iCs/>
          </w:rPr>
          <w:delText>R</w:delText>
        </w:r>
        <w:r w:rsidRPr="00A013FD">
          <w:rPr>
            <w:vertAlign w:val="subscript"/>
          </w:rPr>
          <w:delText>earth</w:delText>
        </w:r>
        <w:r w:rsidRPr="00A013FD">
          <w:delText xml:space="preserve"> = 6.37 </w:delText>
        </w:r>
        <w:r w:rsidRPr="00A013FD">
          <w:sym w:font="Symbol" w:char="F0B4"/>
        </w:r>
        <w:r w:rsidRPr="00A013FD">
          <w:delText xml:space="preserve"> 10</w:delText>
        </w:r>
        <w:r w:rsidRPr="00A013FD">
          <w:rPr>
            <w:vertAlign w:val="superscript"/>
          </w:rPr>
          <w:delText>6</w:delText>
        </w:r>
        <w:r w:rsidRPr="00A013FD">
          <w:delText xml:space="preserve"> m. </w:delText>
        </w:r>
      </w:del>
    </w:p>
    <w:p w14:paraId="4FAC1735" w14:textId="77777777" w:rsidR="00A013FD" w:rsidRPr="00A013FD" w:rsidRDefault="00A013FD" w:rsidP="00A013FD">
      <w:pPr>
        <w:spacing w:after="120"/>
        <w:rPr>
          <w:del w:id="30137" w:author="Johnny Schultz" w:date="2020-02-12T15:58:00Z"/>
          <w:szCs w:val="24"/>
        </w:rPr>
      </w:pPr>
      <w:del w:id="30138" w:author="Johnny Schultz" w:date="2020-02-12T15:58:00Z">
        <w:r w:rsidRPr="00A013FD">
          <w:rPr>
            <w:szCs w:val="24"/>
          </w:rPr>
          <w:delText>The satellite’s orbit and the known and unknown parameters are shown in Fig. A7-7 below.</w:delText>
        </w:r>
      </w:del>
    </w:p>
    <w:p w14:paraId="18033D79" w14:textId="77777777" w:rsidR="00A013FD" w:rsidRPr="00A013FD" w:rsidRDefault="00A013FD" w:rsidP="00A013FD">
      <w:pPr>
        <w:spacing w:after="120"/>
        <w:rPr>
          <w:del w:id="30139" w:author="Johnny Schultz" w:date="2020-02-12T15:58:00Z"/>
        </w:rPr>
      </w:pPr>
      <w:del w:id="30140" w:author="Johnny Schultz" w:date="2020-02-12T15:58:00Z">
        <w:r w:rsidRPr="00A013FD">
          <w:delText>Figure A7-7</w:delText>
        </w:r>
      </w:del>
    </w:p>
    <w:p w14:paraId="4F5A100A" w14:textId="77777777" w:rsidR="00A013FD" w:rsidRPr="00A013FD" w:rsidRDefault="00A013FD" w:rsidP="00A013FD">
      <w:pPr>
        <w:spacing w:after="120"/>
        <w:rPr>
          <w:del w:id="30141" w:author="Ross Norsworthy" w:date="2020-02-17T11:12:00Z"/>
        </w:rPr>
      </w:pPr>
      <w:del w:id="30142" w:author="Ross Norsworthy" w:date="2020-02-17T11:12:00Z">
        <w:r w:rsidRPr="00A013FD">
          <w:delText>Satellite orbital characteristics</w:delText>
        </w:r>
      </w:del>
    </w:p>
    <w:tbl>
      <w:tblPr>
        <w:tblW w:w="4000" w:type="pct"/>
        <w:jc w:val="center"/>
        <w:tblCellSpacing w:w="15" w:type="dxa"/>
        <w:tblCellMar>
          <w:left w:w="0" w:type="dxa"/>
          <w:right w:w="0" w:type="dxa"/>
        </w:tblCellMar>
        <w:tblLook w:val="04A0" w:firstRow="1" w:lastRow="0" w:firstColumn="1" w:lastColumn="0" w:noHBand="0" w:noVBand="1"/>
      </w:tblPr>
      <w:tblGrid>
        <w:gridCol w:w="7654"/>
        <w:gridCol w:w="57"/>
      </w:tblGrid>
      <w:tr w:rsidR="00A013FD" w:rsidRPr="00A013FD" w14:paraId="22408B6C" w14:textId="77777777" w:rsidTr="00BF604E">
        <w:trPr>
          <w:tblCellSpacing w:w="15" w:type="dxa"/>
          <w:jc w:val="center"/>
          <w:del w:id="30143" w:author="Ross Norsworthy" w:date="2020-02-17T11:12:00Z"/>
        </w:trPr>
        <w:tc>
          <w:tcPr>
            <w:tcW w:w="0" w:type="auto"/>
            <w:tcBorders>
              <w:top w:val="nil"/>
              <w:left w:val="nil"/>
              <w:bottom w:val="nil"/>
              <w:right w:val="nil"/>
            </w:tcBorders>
            <w:shd w:val="clear" w:color="auto" w:fill="auto"/>
          </w:tcPr>
          <w:p w14:paraId="4D263B9B" w14:textId="77777777" w:rsidR="00A013FD" w:rsidRPr="00A013FD" w:rsidRDefault="00A013FD" w:rsidP="00A013FD">
            <w:pPr>
              <w:keepNext/>
              <w:keepLines/>
              <w:jc w:val="center"/>
              <w:rPr>
                <w:del w:id="30144" w:author="Ross Norsworthy" w:date="2020-02-17T11:12:00Z"/>
              </w:rPr>
            </w:pPr>
            <w:del w:id="30145" w:author="Ross Norsworthy" w:date="2020-02-17T11:12:00Z">
              <w:r w:rsidRPr="00A013FD">
                <w:rPr>
                  <w:caps/>
                  <w:noProof/>
                  <w:sz w:val="28"/>
                  <w:lang w:val="fr-CA" w:eastAsia="fr-CA"/>
                </w:rPr>
                <w:drawing>
                  <wp:anchor distT="0" distB="0" distL="0" distR="0" simplePos="0" relativeHeight="251660288" behindDoc="0" locked="0" layoutInCell="1" allowOverlap="0" wp14:anchorId="520A26C1" wp14:editId="6A7DA9C1">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 name="Picture 4" descr="u6l4c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457450" cy="1323975"/>
                            </a:xfrm>
                            <a:prstGeom prst="rect">
                              <a:avLst/>
                            </a:prstGeom>
                            <a:noFill/>
                            <a:ln>
                              <a:noFill/>
                            </a:ln>
                          </pic:spPr>
                        </pic:pic>
                      </a:graphicData>
                    </a:graphic>
                  </wp:anchor>
                </w:drawing>
              </w:r>
              <w:r w:rsidRPr="00A013FD">
                <w:rPr>
                  <w:caps/>
                  <w:noProof/>
                  <w:sz w:val="28"/>
                  <w:lang w:val="fr-CA" w:eastAsia="fr-CA"/>
                </w:rPr>
                <mc:AlternateContent>
                  <mc:Choice Requires="wps">
                    <w:drawing>
                      <wp:anchor distT="0" distB="0" distL="114300" distR="114300" simplePos="0" relativeHeight="251661312" behindDoc="0" locked="0" layoutInCell="1" allowOverlap="1" wp14:anchorId="71E643AD" wp14:editId="29BF39A3">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ysClr val="window" lastClr="FFFFFF"/>
                                  </a:solidFill>
                                  <a:miter lim="800000"/>
                                </a:ln>
                              </wps:spPr>
                              <wps:txbx>
                                <w:txbxContent>
                                  <w:tbl>
                                    <w:tblPr>
                                      <w:tblW w:w="4770" w:type="pct"/>
                                      <w:tblCellSpacing w:w="15" w:type="dxa"/>
                                      <w:tblCellMar>
                                        <w:left w:w="0" w:type="dxa"/>
                                        <w:right w:w="0" w:type="dxa"/>
                                      </w:tblCellMar>
                                      <w:tblLook w:val="04A0" w:firstRow="1" w:lastRow="0" w:firstColumn="1" w:lastColumn="0" w:noHBand="0" w:noVBand="1"/>
                                    </w:tblPr>
                                    <w:tblGrid>
                                      <w:gridCol w:w="3307"/>
                                      <w:gridCol w:w="1099"/>
                                    </w:tblGrid>
                                    <w:tr w:rsidR="003F4396" w14:paraId="1BA01966" w14:textId="77777777">
                                      <w:trPr>
                                        <w:trHeight w:val="2039"/>
                                        <w:tblCellSpacing w:w="15" w:type="dxa"/>
                                      </w:trPr>
                                      <w:tc>
                                        <w:tcPr>
                                          <w:tcW w:w="0" w:type="auto"/>
                                          <w:shd w:val="clear" w:color="auto" w:fill="auto"/>
                                        </w:tcPr>
                                        <w:p w14:paraId="29AEB587" w14:textId="77777777" w:rsidR="003F4396" w:rsidRDefault="003F4396">
                                          <w:r>
                                            <w:t xml:space="preserve">Known: </w:t>
                                          </w:r>
                                        </w:p>
                                        <w:p w14:paraId="2E76BC1C" w14:textId="77777777" w:rsidR="003F4396" w:rsidRDefault="003F4396">
                                          <w:r>
                                            <w:rPr>
                                              <w:i/>
                                              <w:iCs/>
                                            </w:rPr>
                                            <w:t>R</w:t>
                                          </w:r>
                                          <w:r>
                                            <w:t xml:space="preserve"> = </w:t>
                                          </w:r>
                                          <w:r>
                                            <w:rPr>
                                              <w:i/>
                                              <w:iCs/>
                                            </w:rPr>
                                            <w:t>R</w:t>
                                          </w:r>
                                          <w:r>
                                            <w:rPr>
                                              <w:sz w:val="18"/>
                                              <w:szCs w:val="18"/>
                                              <w:vertAlign w:val="subscript"/>
                                            </w:rPr>
                                            <w:t>earth</w:t>
                                          </w:r>
                                          <w:r>
                                            <w:t xml:space="preserve"> + height = 6.92 </w:t>
                                          </w:r>
                                          <w:r>
                                            <w:sym w:font="Symbol" w:char="F0B4"/>
                                          </w:r>
                                          <w:r>
                                            <w:t xml:space="preserve"> 10</w:t>
                                          </w:r>
                                          <w:r>
                                            <w:rPr>
                                              <w:szCs w:val="24"/>
                                              <w:vertAlign w:val="superscript"/>
                                            </w:rPr>
                                            <w:t>6</w:t>
                                          </w:r>
                                          <w:r>
                                            <w:t xml:space="preserve"> m</w:t>
                                          </w:r>
                                        </w:p>
                                        <w:p w14:paraId="1C1B3D44" w14:textId="77777777" w:rsidR="003F4396" w:rsidRDefault="003F4396">
                                          <w:r>
                                            <w:rPr>
                                              <w:i/>
                                              <w:iCs/>
                                            </w:rPr>
                                            <w:t>M</w:t>
                                          </w:r>
                                          <w:r>
                                            <w:rPr>
                                              <w:sz w:val="18"/>
                                              <w:szCs w:val="18"/>
                                              <w:vertAlign w:val="subscript"/>
                                            </w:rPr>
                                            <w:t>earth</w:t>
                                          </w:r>
                                          <w:r>
                                            <w:rPr>
                                              <w:sz w:val="18"/>
                                              <w:szCs w:val="18"/>
                                            </w:rPr>
                                            <w:t xml:space="preserve"> </w:t>
                                          </w:r>
                                          <w:r>
                                            <w:t xml:space="preserve">= 5.98 </w:t>
                                          </w:r>
                                          <w:r>
                                            <w:sym w:font="Symbol" w:char="F0B4"/>
                                          </w:r>
                                          <w:r>
                                            <w:t xml:space="preserve"> 10</w:t>
                                          </w:r>
                                          <w:r>
                                            <w:rPr>
                                              <w:szCs w:val="24"/>
                                              <w:vertAlign w:val="superscript"/>
                                            </w:rPr>
                                            <w:t>24</w:t>
                                          </w:r>
                                          <w:r>
                                            <w:t xml:space="preserve"> kg</w:t>
                                          </w:r>
                                        </w:p>
                                        <w:p w14:paraId="5C0A0AEE" w14:textId="77777777" w:rsidR="003F4396" w:rsidRDefault="003F4396">
                                          <w:r>
                                            <w:rPr>
                                              <w:i/>
                                              <w:iCs/>
                                            </w:rPr>
                                            <w:t>G</w:t>
                                          </w:r>
                                          <w:r>
                                            <w:t xml:space="preserve"> = 6.673 </w:t>
                                          </w:r>
                                          <w:r>
                                            <w:sym w:font="Symbol" w:char="F0B4"/>
                                          </w:r>
                                          <w:r>
                                            <w:t xml:space="preserve"> 10</w:t>
                                          </w:r>
                                          <w:r>
                                            <w:rPr>
                                              <w:szCs w:val="24"/>
                                              <w:vertAlign w:val="superscript"/>
                                              <w:lang w:val="ru-RU"/>
                                            </w:rPr>
                                            <w:t>−</w:t>
                                          </w:r>
                                          <w:r>
                                            <w:rPr>
                                              <w:szCs w:val="24"/>
                                              <w:vertAlign w:val="superscript"/>
                                            </w:rPr>
                                            <w:t>11</w:t>
                                          </w:r>
                                          <w:r>
                                            <w:t xml:space="preserve"> </w:t>
                                          </w:r>
                                          <w:r>
                                            <w:rPr>
                                              <w:i/>
                                              <w:iCs/>
                                            </w:rPr>
                                            <w:t>N</w:t>
                                          </w:r>
                                          <w:r>
                                            <w:t xml:space="preserve"> m</w:t>
                                          </w:r>
                                          <w:r>
                                            <w:rPr>
                                              <w:sz w:val="18"/>
                                              <w:szCs w:val="18"/>
                                              <w:vertAlign w:val="superscript"/>
                                            </w:rPr>
                                            <w:t>2</w:t>
                                          </w:r>
                                          <w:r>
                                            <w:t>/kg</w:t>
                                          </w:r>
                                          <w:r>
                                            <w:rPr>
                                              <w:sz w:val="18"/>
                                              <w:szCs w:val="18"/>
                                              <w:vertAlign w:val="superscript"/>
                                            </w:rPr>
                                            <w:t>2</w:t>
                                          </w:r>
                                        </w:p>
                                      </w:tc>
                                      <w:tc>
                                        <w:tcPr>
                                          <w:tcW w:w="0" w:type="auto"/>
                                          <w:shd w:val="clear" w:color="auto" w:fill="auto"/>
                                        </w:tcPr>
                                        <w:p w14:paraId="08523344" w14:textId="77777777" w:rsidR="003F4396" w:rsidRDefault="003F4396">
                                          <w:r>
                                            <w:t>Unknown:</w:t>
                                          </w:r>
                                        </w:p>
                                        <w:p w14:paraId="54857345" w14:textId="77777777" w:rsidR="003F4396" w:rsidRDefault="003F4396">
                                          <w:pPr>
                                            <w:jc w:val="center"/>
                                            <w:rPr>
                                              <w:i/>
                                              <w:iCs/>
                                            </w:rPr>
                                          </w:pPr>
                                          <w:r>
                                            <w:rPr>
                                              <w:i/>
                                              <w:iCs/>
                                            </w:rPr>
                                            <w:t>v</w:t>
                                          </w:r>
                                        </w:p>
                                        <w:p w14:paraId="1EA4076B" w14:textId="77777777" w:rsidR="003F4396" w:rsidRDefault="003F4396">
                                          <w:pPr>
                                            <w:jc w:val="center"/>
                                            <w:rPr>
                                              <w:i/>
                                              <w:iCs/>
                                            </w:rPr>
                                          </w:pPr>
                                          <w:r>
                                            <w:rPr>
                                              <w:i/>
                                              <w:iCs/>
                                            </w:rPr>
                                            <w:t>a</w:t>
                                          </w:r>
                                        </w:p>
                                        <w:p w14:paraId="15BD562F" w14:textId="77777777" w:rsidR="003F4396" w:rsidRDefault="003F4396">
                                          <w:pPr>
                                            <w:jc w:val="center"/>
                                            <w:rPr>
                                              <w:i/>
                                              <w:iCs/>
                                            </w:rPr>
                                          </w:pPr>
                                          <w:r>
                                            <w:rPr>
                                              <w:i/>
                                              <w:iCs/>
                                            </w:rPr>
                                            <w:t>T</w:t>
                                          </w:r>
                                        </w:p>
                                      </w:tc>
                                    </w:tr>
                                    <w:tr w:rsidR="003F4396" w14:paraId="1796F06C" w14:textId="77777777">
                                      <w:trPr>
                                        <w:trHeight w:val="2039"/>
                                        <w:tblCellSpacing w:w="15" w:type="dxa"/>
                                      </w:trPr>
                                      <w:tc>
                                        <w:tcPr>
                                          <w:tcW w:w="0" w:type="auto"/>
                                          <w:shd w:val="clear" w:color="auto" w:fill="auto"/>
                                        </w:tcPr>
                                        <w:p w14:paraId="67FB2D1A" w14:textId="77777777" w:rsidR="003F4396" w:rsidRDefault="003F4396">
                                          <w:r>
                                            <w:t xml:space="preserve">  </w:t>
                                          </w:r>
                                        </w:p>
                                      </w:tc>
                                      <w:tc>
                                        <w:tcPr>
                                          <w:tcW w:w="0" w:type="auto"/>
                                          <w:shd w:val="clear" w:color="auto" w:fill="auto"/>
                                        </w:tcPr>
                                        <w:p w14:paraId="29FE307D" w14:textId="77777777" w:rsidR="003F4396" w:rsidRDefault="003F4396"/>
                                      </w:tc>
                                    </w:tr>
                                  </w:tbl>
                                  <w:p w14:paraId="14921DE1" w14:textId="77777777" w:rsidR="003F4396" w:rsidRDefault="003F4396" w:rsidP="00A013FD"/>
                                </w:txbxContent>
                              </wps:txbx>
                              <wps:bodyPr rot="0" vert="horz" wrap="square" lIns="91440" tIns="45720" rIns="91440" bIns="45720" anchor="t" anchorCtr="0" upright="1">
                                <a:noAutofit/>
                              </wps:bodyPr>
                            </wps:wsp>
                          </a:graphicData>
                        </a:graphic>
                      </wp:anchor>
                    </w:drawing>
                  </mc:Choice>
                  <mc:Fallback>
                    <w:pict>
                      <v:shapetype w14:anchorId="71E643AD" id="_x0000_t202" coordsize="21600,21600" o:spt="202" path="m,l,21600r21600,l21600,xe">
                        <v:stroke joinstyle="miter"/>
                        <v:path gradientshapeok="t" o:connecttype="rect"/>
                      </v:shapetype>
                      <v:shape id="Text Box 5" o:spid="_x0000_s1184" type="#_x0000_t202" style="position:absolute;left:0;text-align:left;margin-left:191.05pt;margin-top:26.6pt;width:245.25pt;height:9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" strokecolor="window">
                        <v:textbox>
                          <w:txbxContent>
                            <w:tbl>
                              <w:tblPr>
                                <w:tblW w:w="4770" w:type="pct"/>
                                <w:tblCellSpacing w:w="15" w:type="dxa"/>
                                <w:tblCellMar>
                                  <w:left w:w="0" w:type="dxa"/>
                                  <w:right w:w="0" w:type="dxa"/>
                                </w:tblCellMar>
                                <w:tblLook w:val="04A0" w:firstRow="1" w:lastRow="0" w:firstColumn="1" w:lastColumn="0" w:noHBand="0" w:noVBand="1"/>
                              </w:tblPr>
                              <w:tblGrid>
                                <w:gridCol w:w="3307"/>
                                <w:gridCol w:w="1099"/>
                              </w:tblGrid>
                              <w:tr w:rsidR="003F4396" w14:paraId="1BA01966" w14:textId="77777777">
                                <w:trPr>
                                  <w:trHeight w:val="2039"/>
                                  <w:tblCellSpacing w:w="15" w:type="dxa"/>
                                </w:trPr>
                                <w:tc>
                                  <w:tcPr>
                                    <w:tcW w:w="0" w:type="auto"/>
                                    <w:shd w:val="clear" w:color="auto" w:fill="auto"/>
                                  </w:tcPr>
                                  <w:p w14:paraId="29AEB587" w14:textId="77777777" w:rsidR="003F4396" w:rsidRDefault="003F4396">
                                    <w:r>
                                      <w:t xml:space="preserve">Known: </w:t>
                                    </w:r>
                                  </w:p>
                                  <w:p w14:paraId="2E76BC1C" w14:textId="77777777" w:rsidR="003F4396" w:rsidRDefault="003F4396">
                                    <w:r>
                                      <w:rPr>
                                        <w:i/>
                                        <w:iCs/>
                                      </w:rPr>
                                      <w:t>R</w:t>
                                    </w:r>
                                    <w:r>
                                      <w:t xml:space="preserve"> = </w:t>
                                    </w:r>
                                    <w:r>
                                      <w:rPr>
                                        <w:i/>
                                        <w:iCs/>
                                      </w:rPr>
                                      <w:t>R</w:t>
                                    </w:r>
                                    <w:r>
                                      <w:rPr>
                                        <w:sz w:val="18"/>
                                        <w:szCs w:val="18"/>
                                        <w:vertAlign w:val="subscript"/>
                                      </w:rPr>
                                      <w:t>earth</w:t>
                                    </w:r>
                                    <w:r>
                                      <w:t xml:space="preserve"> + height = 6.92 </w:t>
                                    </w:r>
                                    <w:r>
                                      <w:sym w:font="Symbol" w:char="F0B4"/>
                                    </w:r>
                                    <w:r>
                                      <w:t xml:space="preserve"> 10</w:t>
                                    </w:r>
                                    <w:r>
                                      <w:rPr>
                                        <w:szCs w:val="24"/>
                                        <w:vertAlign w:val="superscript"/>
                                      </w:rPr>
                                      <w:t>6</w:t>
                                    </w:r>
                                    <w:r>
                                      <w:t xml:space="preserve"> m</w:t>
                                    </w:r>
                                  </w:p>
                                  <w:p w14:paraId="1C1B3D44" w14:textId="77777777" w:rsidR="003F4396" w:rsidRDefault="003F4396">
                                    <w:r>
                                      <w:rPr>
                                        <w:i/>
                                        <w:iCs/>
                                      </w:rPr>
                                      <w:t>M</w:t>
                                    </w:r>
                                    <w:r>
                                      <w:rPr>
                                        <w:sz w:val="18"/>
                                        <w:szCs w:val="18"/>
                                        <w:vertAlign w:val="subscript"/>
                                      </w:rPr>
                                      <w:t>earth</w:t>
                                    </w:r>
                                    <w:r>
                                      <w:rPr>
                                        <w:sz w:val="18"/>
                                        <w:szCs w:val="18"/>
                                      </w:rPr>
                                      <w:t xml:space="preserve"> </w:t>
                                    </w:r>
                                    <w:r>
                                      <w:t xml:space="preserve">= 5.98 </w:t>
                                    </w:r>
                                    <w:r>
                                      <w:sym w:font="Symbol" w:char="F0B4"/>
                                    </w:r>
                                    <w:r>
                                      <w:t xml:space="preserve"> 10</w:t>
                                    </w:r>
                                    <w:r>
                                      <w:rPr>
                                        <w:szCs w:val="24"/>
                                        <w:vertAlign w:val="superscript"/>
                                      </w:rPr>
                                      <w:t>24</w:t>
                                    </w:r>
                                    <w:r>
                                      <w:t xml:space="preserve"> kg</w:t>
                                    </w:r>
                                  </w:p>
                                  <w:p w14:paraId="5C0A0AEE" w14:textId="77777777" w:rsidR="003F4396" w:rsidRDefault="003F4396">
                                    <w:r>
                                      <w:rPr>
                                        <w:i/>
                                        <w:iCs/>
                                      </w:rPr>
                                      <w:t>G</w:t>
                                    </w:r>
                                    <w:r>
                                      <w:t xml:space="preserve"> = 6.673 </w:t>
                                    </w:r>
                                    <w:r>
                                      <w:sym w:font="Symbol" w:char="F0B4"/>
                                    </w:r>
                                    <w:r>
                                      <w:t xml:space="preserve"> 10</w:t>
                                    </w:r>
                                    <w:r>
                                      <w:rPr>
                                        <w:szCs w:val="24"/>
                                        <w:vertAlign w:val="superscript"/>
                                        <w:lang w:val="ru-RU"/>
                                      </w:rPr>
                                      <w:t>−</w:t>
                                    </w:r>
                                    <w:r>
                                      <w:rPr>
                                        <w:szCs w:val="24"/>
                                        <w:vertAlign w:val="superscript"/>
                                      </w:rPr>
                                      <w:t>11</w:t>
                                    </w:r>
                                    <w:r>
                                      <w:t xml:space="preserve"> </w:t>
                                    </w:r>
                                    <w:r>
                                      <w:rPr>
                                        <w:i/>
                                        <w:iCs/>
                                      </w:rPr>
                                      <w:t>N</w:t>
                                    </w:r>
                                    <w:r>
                                      <w:t xml:space="preserve"> m</w:t>
                                    </w:r>
                                    <w:r>
                                      <w:rPr>
                                        <w:sz w:val="18"/>
                                        <w:szCs w:val="18"/>
                                        <w:vertAlign w:val="superscript"/>
                                      </w:rPr>
                                      <w:t>2</w:t>
                                    </w:r>
                                    <w:r>
                                      <w:t>/kg</w:t>
                                    </w:r>
                                    <w:r>
                                      <w:rPr>
                                        <w:sz w:val="18"/>
                                        <w:szCs w:val="18"/>
                                        <w:vertAlign w:val="superscript"/>
                                      </w:rPr>
                                      <w:t>2</w:t>
                                    </w:r>
                                  </w:p>
                                </w:tc>
                                <w:tc>
                                  <w:tcPr>
                                    <w:tcW w:w="0" w:type="auto"/>
                                    <w:shd w:val="clear" w:color="auto" w:fill="auto"/>
                                  </w:tcPr>
                                  <w:p w14:paraId="08523344" w14:textId="77777777" w:rsidR="003F4396" w:rsidRDefault="003F4396">
                                    <w:r>
                                      <w:t>Unknown:</w:t>
                                    </w:r>
                                  </w:p>
                                  <w:p w14:paraId="54857345" w14:textId="77777777" w:rsidR="003F4396" w:rsidRDefault="003F4396">
                                    <w:pPr>
                                      <w:jc w:val="center"/>
                                      <w:rPr>
                                        <w:i/>
                                        <w:iCs/>
                                      </w:rPr>
                                    </w:pPr>
                                    <w:r>
                                      <w:rPr>
                                        <w:i/>
                                        <w:iCs/>
                                      </w:rPr>
                                      <w:t>v</w:t>
                                    </w:r>
                                  </w:p>
                                  <w:p w14:paraId="1EA4076B" w14:textId="77777777" w:rsidR="003F4396" w:rsidRDefault="003F4396">
                                    <w:pPr>
                                      <w:jc w:val="center"/>
                                      <w:rPr>
                                        <w:i/>
                                        <w:iCs/>
                                      </w:rPr>
                                    </w:pPr>
                                    <w:r>
                                      <w:rPr>
                                        <w:i/>
                                        <w:iCs/>
                                      </w:rPr>
                                      <w:t>a</w:t>
                                    </w:r>
                                  </w:p>
                                  <w:p w14:paraId="15BD562F" w14:textId="77777777" w:rsidR="003F4396" w:rsidRDefault="003F4396">
                                    <w:pPr>
                                      <w:jc w:val="center"/>
                                      <w:rPr>
                                        <w:i/>
                                        <w:iCs/>
                                      </w:rPr>
                                    </w:pPr>
                                    <w:r>
                                      <w:rPr>
                                        <w:i/>
                                        <w:iCs/>
                                      </w:rPr>
                                      <w:t>T</w:t>
                                    </w:r>
                                  </w:p>
                                </w:tc>
                              </w:tr>
                              <w:tr w:rsidR="003F4396" w14:paraId="1796F06C" w14:textId="77777777">
                                <w:trPr>
                                  <w:trHeight w:val="2039"/>
                                  <w:tblCellSpacing w:w="15" w:type="dxa"/>
                                </w:trPr>
                                <w:tc>
                                  <w:tcPr>
                                    <w:tcW w:w="0" w:type="auto"/>
                                    <w:shd w:val="clear" w:color="auto" w:fill="auto"/>
                                  </w:tcPr>
                                  <w:p w14:paraId="67FB2D1A" w14:textId="77777777" w:rsidR="003F4396" w:rsidRDefault="003F4396">
                                    <w:r>
                                      <w:t xml:space="preserve">  </w:t>
                                    </w:r>
                                  </w:p>
                                </w:tc>
                                <w:tc>
                                  <w:tcPr>
                                    <w:tcW w:w="0" w:type="auto"/>
                                    <w:shd w:val="clear" w:color="auto" w:fill="auto"/>
                                  </w:tcPr>
                                  <w:p w14:paraId="29FE307D" w14:textId="77777777" w:rsidR="003F4396" w:rsidRDefault="003F4396"/>
                                </w:tc>
                              </w:tr>
                            </w:tbl>
                            <w:p w14:paraId="14921DE1" w14:textId="77777777" w:rsidR="003F4396" w:rsidRDefault="003F4396" w:rsidP="00A013FD"/>
                          </w:txbxContent>
                        </v:textbox>
                      </v:shape>
                    </w:pict>
                  </mc:Fallback>
                </mc:AlternateContent>
              </w:r>
            </w:del>
          </w:p>
        </w:tc>
        <w:tc>
          <w:tcPr>
            <w:tcW w:w="0" w:type="auto"/>
            <w:tcBorders>
              <w:top w:val="nil"/>
              <w:left w:val="nil"/>
              <w:bottom w:val="nil"/>
              <w:right w:val="nil"/>
            </w:tcBorders>
            <w:shd w:val="clear" w:color="auto" w:fill="auto"/>
          </w:tcPr>
          <w:p w14:paraId="4EC97955" w14:textId="77777777" w:rsidR="00A013FD" w:rsidRPr="00A013FD" w:rsidRDefault="00A013FD" w:rsidP="00A013FD">
            <w:pPr>
              <w:keepNext/>
              <w:keepLines/>
              <w:jc w:val="center"/>
              <w:rPr>
                <w:del w:id="30146" w:author="Ross Norsworthy" w:date="2020-02-17T11:12:00Z"/>
              </w:rPr>
            </w:pPr>
          </w:p>
        </w:tc>
      </w:tr>
    </w:tbl>
    <w:p w14:paraId="21316409" w14:textId="77777777" w:rsidR="00A013FD" w:rsidRPr="00A013FD" w:rsidRDefault="00A013FD" w:rsidP="00A013FD">
      <w:pPr>
        <w:spacing w:after="120"/>
        <w:rPr>
          <w:del w:id="30147" w:author="Ross Norsworthy" w:date="2020-02-17T11:12:00Z"/>
        </w:rPr>
      </w:pPr>
      <w:del w:id="30148" w:author="Ross Norsworthy" w:date="2020-02-17T11:12:00Z">
        <w:r w:rsidRPr="00A013FD">
          <w:delText>The radius of a satellite’s orbit can be determined from the Earth</w:delText>
        </w:r>
        <w:r w:rsidRPr="00A013FD">
          <w:rPr>
            <w:szCs w:val="24"/>
          </w:rPr>
          <w:delText>’</w:delText>
        </w:r>
        <w:r w:rsidRPr="00A013FD">
          <w:delText>s radius and the height of the satellite above the Earth. As shown in Fig. A7-7, the radius of orbit for a satellite is equal to the sum of the Earth</w:delText>
        </w:r>
        <w:r w:rsidRPr="00A013FD">
          <w:rPr>
            <w:szCs w:val="24"/>
          </w:rPr>
          <w:delText>’</w:delText>
        </w:r>
        <w:r w:rsidRPr="00A013FD">
          <w:delText xml:space="preserve">s radius and the height above the Earth. These two quantities are added to yield the orbital radius. The 550 km altitude is first converted to 0.550 </w:delText>
        </w:r>
        <w:r w:rsidRPr="00A013FD">
          <w:sym w:font="Symbol" w:char="F0B4"/>
        </w:r>
        <w:r w:rsidRPr="00A013FD">
          <w:delText xml:space="preserve"> 10</w:delText>
        </w:r>
        <w:r w:rsidRPr="00A013FD">
          <w:rPr>
            <w:vertAlign w:val="superscript"/>
          </w:rPr>
          <w:delText xml:space="preserve">6 </w:delText>
        </w:r>
        <w:r w:rsidRPr="00A013FD">
          <w:delText>m and then added to the radius of the Earth.</w:delText>
        </w:r>
      </w:del>
    </w:p>
    <w:p w14:paraId="7ED770C7" w14:textId="77777777" w:rsidR="00A013FD" w:rsidRPr="00A013FD" w:rsidRDefault="00A013FD" w:rsidP="00A013FD">
      <w:pPr>
        <w:spacing w:after="120"/>
        <w:rPr>
          <w:del w:id="30149" w:author="Johnny Schultz" w:date="2020-02-12T15:58:00Z"/>
        </w:rPr>
      </w:pPr>
      <w:del w:id="30150" w:author="Johnny Schultz" w:date="2020-02-12T15:58:00Z">
        <w:r w:rsidRPr="00A013FD">
          <w:delText>Determine the velocity of the satellite,</w:delText>
        </w:r>
      </w:del>
    </w:p>
    <w:p w14:paraId="2A0E7562" w14:textId="77777777" w:rsidR="00A013FD" w:rsidRPr="00A013FD" w:rsidRDefault="00A013FD" w:rsidP="00A013FD">
      <w:pPr>
        <w:spacing w:after="120"/>
        <w:rPr>
          <w:del w:id="30151" w:author="Johnny Schultz" w:date="2020-02-12T15:58:00Z"/>
          <w:szCs w:val="24"/>
        </w:rPr>
      </w:pPr>
      <w:del w:id="30152" w:author="Johnny Schultz" w:date="2020-02-12T15:58:00Z">
        <w:r w:rsidRPr="00A013FD">
          <w:rPr>
            <w:i/>
            <w:iCs/>
            <w:szCs w:val="24"/>
          </w:rPr>
          <w:delText>v</w:delText>
        </w:r>
        <w:r w:rsidRPr="00A013FD">
          <w:rPr>
            <w:szCs w:val="24"/>
          </w:rPr>
          <w:delText xml:space="preserve"> = SQRT ((</w:delText>
        </w:r>
        <w:r w:rsidRPr="00A013FD">
          <w:rPr>
            <w:i/>
            <w:iCs/>
            <w:szCs w:val="24"/>
          </w:rPr>
          <w:delText>G</w:delText>
        </w:r>
        <w:r w:rsidRPr="00A013FD">
          <w:delText xml:space="preserve"> </w:delText>
        </w:r>
        <w:r w:rsidRPr="00A013FD">
          <w:sym w:font="Symbol" w:char="F0B4"/>
        </w:r>
        <w:r w:rsidRPr="00A013FD">
          <w:delText xml:space="preserve"> </w:delText>
        </w:r>
        <w:r w:rsidRPr="00A013FD">
          <w:rPr>
            <w:i/>
            <w:iCs/>
            <w:szCs w:val="24"/>
          </w:rPr>
          <w:delText>M</w:delText>
        </w:r>
        <w:r w:rsidRPr="00A013FD">
          <w:rPr>
            <w:szCs w:val="24"/>
            <w:vertAlign w:val="subscript"/>
            <w:lang w:val="ru-RU"/>
          </w:rPr>
          <w:delText>с</w:delText>
        </w:r>
        <w:r w:rsidRPr="00A013FD">
          <w:rPr>
            <w:szCs w:val="24"/>
            <w:vertAlign w:val="subscript"/>
          </w:rPr>
          <w:delText xml:space="preserve">entral </w:delText>
        </w:r>
        <w:r w:rsidRPr="00A013FD">
          <w:rPr>
            <w:szCs w:val="24"/>
          </w:rPr>
          <w:delText xml:space="preserve">) / </w:delText>
        </w:r>
        <w:r w:rsidRPr="00A013FD">
          <w:rPr>
            <w:i/>
            <w:iCs/>
            <w:szCs w:val="24"/>
          </w:rPr>
          <w:delText>R</w:delText>
        </w:r>
        <w:r w:rsidRPr="00A013FD">
          <w:rPr>
            <w:szCs w:val="24"/>
          </w:rPr>
          <w:delText>)</w:delText>
        </w:r>
      </w:del>
    </w:p>
    <w:p w14:paraId="07BA0A72" w14:textId="77777777" w:rsidR="00A013FD" w:rsidRPr="00A013FD" w:rsidRDefault="00A013FD" w:rsidP="00A013FD">
      <w:pPr>
        <w:spacing w:after="120"/>
        <w:rPr>
          <w:del w:id="30153" w:author="Johnny Schultz" w:date="2020-02-12T15:58:00Z"/>
          <w:szCs w:val="24"/>
        </w:rPr>
      </w:pPr>
      <w:del w:id="30154" w:author="Johnny Schultz" w:date="2020-02-12T15:58:00Z">
        <w:r w:rsidRPr="00A013FD">
          <w:rPr>
            <w:i/>
            <w:iCs/>
            <w:szCs w:val="24"/>
          </w:rPr>
          <w:delText>v</w:delText>
        </w:r>
        <w:r w:rsidRPr="00A013FD">
          <w:rPr>
            <w:szCs w:val="24"/>
          </w:rPr>
          <w:delText xml:space="preserve"> = SQRT ((6.673</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−11</w:delText>
        </w:r>
        <w:r w:rsidRPr="00A013FD">
          <w:rPr>
            <w:szCs w:val="24"/>
          </w:rPr>
          <w:delText xml:space="preserve"> </w:delText>
        </w:r>
        <w:r w:rsidRPr="00A013FD">
          <w:rPr>
            <w:i/>
            <w:iCs/>
            <w:szCs w:val="24"/>
          </w:rPr>
          <w:delText>N</w:delText>
        </w:r>
        <w:r w:rsidRPr="00A013FD">
          <w:rPr>
            <w:szCs w:val="24"/>
          </w:rPr>
          <w:delText xml:space="preserve"> m</w:delText>
        </w:r>
        <w:r w:rsidRPr="00A013FD">
          <w:rPr>
            <w:szCs w:val="24"/>
            <w:vertAlign w:val="superscript"/>
          </w:rPr>
          <w:delText>2</w:delText>
        </w:r>
        <w:r w:rsidRPr="00A013FD">
          <w:rPr>
            <w:szCs w:val="24"/>
          </w:rPr>
          <w:delText>/kg</w:delText>
        </w:r>
        <w:r w:rsidRPr="00A013FD">
          <w:rPr>
            <w:szCs w:val="24"/>
            <w:vertAlign w:val="superscript"/>
          </w:rPr>
          <w:delText>2</w:delText>
        </w:r>
        <w:r w:rsidRPr="00A013FD">
          <w:rPr>
            <w:szCs w:val="24"/>
          </w:rPr>
          <w:delText>)</w:delText>
        </w:r>
        <w:r w:rsidRPr="00A013FD">
          <w:delText xml:space="preserve"> </w:delText>
        </w:r>
        <w:r w:rsidRPr="00A013FD">
          <w:sym w:font="Symbol" w:char="F0B4"/>
        </w:r>
        <w:r w:rsidRPr="00A013FD">
          <w:delText xml:space="preserve"> </w:delText>
        </w:r>
        <w:r w:rsidRPr="00A013FD">
          <w:rPr>
            <w:szCs w:val="24"/>
          </w:rPr>
          <w:delText>(5.98</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24</w:delText>
        </w:r>
        <w:r w:rsidRPr="00A013FD">
          <w:rPr>
            <w:szCs w:val="24"/>
          </w:rPr>
          <w:delText xml:space="preserve"> kg) / (6.92</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6</w:delText>
        </w:r>
        <w:r w:rsidRPr="00A013FD">
          <w:rPr>
            <w:szCs w:val="24"/>
          </w:rPr>
          <w:delText xml:space="preserve"> m))</w:delText>
        </w:r>
      </w:del>
    </w:p>
    <w:p w14:paraId="072F62BA" w14:textId="77777777" w:rsidR="00A013FD" w:rsidRPr="00A013FD" w:rsidRDefault="00A013FD" w:rsidP="00A013FD">
      <w:pPr>
        <w:spacing w:after="120"/>
        <w:rPr>
          <w:del w:id="30155" w:author="Johnny Schultz" w:date="2020-02-12T15:58:00Z"/>
          <w:szCs w:val="24"/>
        </w:rPr>
      </w:pPr>
      <w:del w:id="30156" w:author="Johnny Schultz" w:date="2020-02-12T15:58:00Z">
        <w:r w:rsidRPr="00A013FD">
          <w:rPr>
            <w:i/>
            <w:iCs/>
            <w:szCs w:val="24"/>
          </w:rPr>
          <w:delText>v</w:delText>
        </w:r>
        <w:r w:rsidRPr="00A013FD">
          <w:rPr>
            <w:szCs w:val="24"/>
          </w:rPr>
          <w:delText xml:space="preserve"> = 7.594</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3</w:delText>
        </w:r>
        <w:r w:rsidRPr="00A013FD">
          <w:rPr>
            <w:szCs w:val="24"/>
          </w:rPr>
          <w:delText xml:space="preserve"> m/s.</w:delText>
        </w:r>
      </w:del>
    </w:p>
    <w:p w14:paraId="3FEB2C99" w14:textId="77777777" w:rsidR="00A013FD" w:rsidRPr="00A013FD" w:rsidRDefault="00A013FD" w:rsidP="00A013FD">
      <w:pPr>
        <w:spacing w:after="120"/>
        <w:rPr>
          <w:del w:id="30157" w:author="Johnny Schultz" w:date="2020-02-12T15:58:00Z"/>
        </w:rPr>
      </w:pPr>
      <w:del w:id="30158" w:author="Johnny Schultz" w:date="2020-02-12T15:58:00Z">
        <w:r w:rsidRPr="00A013FD">
          <w:delText>Determine the acceleration of the satellite,</w:delText>
        </w:r>
      </w:del>
    </w:p>
    <w:p w14:paraId="3C1AB7CF" w14:textId="77777777" w:rsidR="00A013FD" w:rsidRPr="00A013FD" w:rsidRDefault="00A013FD" w:rsidP="00A013FD">
      <w:pPr>
        <w:spacing w:after="120"/>
        <w:rPr>
          <w:del w:id="30159" w:author="Johnny Schultz" w:date="2020-02-12T15:58:00Z"/>
          <w:szCs w:val="24"/>
        </w:rPr>
      </w:pPr>
      <w:del w:id="30160" w:author="Johnny Schultz" w:date="2020-02-12T15:58:00Z">
        <w:r w:rsidRPr="00A013FD">
          <w:rPr>
            <w:i/>
            <w:iCs/>
            <w:szCs w:val="24"/>
          </w:rPr>
          <w:delText>a</w:delText>
        </w:r>
        <w:r w:rsidRPr="00A013FD">
          <w:rPr>
            <w:szCs w:val="24"/>
          </w:rPr>
          <w:delText xml:space="preserve"> = (</w:delText>
        </w:r>
        <w:r w:rsidRPr="00A013FD">
          <w:rPr>
            <w:i/>
            <w:iCs/>
            <w:szCs w:val="24"/>
          </w:rPr>
          <w:delText>G</w:delText>
        </w:r>
        <w:r w:rsidRPr="00A013FD">
          <w:delText xml:space="preserve"> </w:delText>
        </w:r>
        <w:r w:rsidRPr="00A013FD">
          <w:sym w:font="Symbol" w:char="F0B4"/>
        </w:r>
        <w:r w:rsidRPr="00A013FD">
          <w:delText xml:space="preserve"> </w:delText>
        </w:r>
        <w:r w:rsidRPr="00A013FD">
          <w:rPr>
            <w:i/>
            <w:iCs/>
            <w:szCs w:val="24"/>
          </w:rPr>
          <w:delText>M</w:delText>
        </w:r>
        <w:r w:rsidRPr="00A013FD">
          <w:rPr>
            <w:szCs w:val="24"/>
            <w:vertAlign w:val="subscript"/>
          </w:rPr>
          <w:delText>central</w:delText>
        </w:r>
        <w:r w:rsidRPr="00A013FD">
          <w:rPr>
            <w:szCs w:val="24"/>
          </w:rPr>
          <w:delText>)/</w:delText>
        </w:r>
        <w:r w:rsidRPr="00A013FD">
          <w:rPr>
            <w:i/>
            <w:iCs/>
            <w:szCs w:val="24"/>
          </w:rPr>
          <w:delText>R</w:delText>
        </w:r>
        <w:r w:rsidRPr="00A013FD">
          <w:rPr>
            <w:szCs w:val="24"/>
            <w:vertAlign w:val="superscript"/>
          </w:rPr>
          <w:delText>2</w:delText>
        </w:r>
      </w:del>
    </w:p>
    <w:p w14:paraId="680A4BF3" w14:textId="77777777" w:rsidR="00A013FD" w:rsidRPr="00A013FD" w:rsidRDefault="00A013FD" w:rsidP="00A013FD">
      <w:pPr>
        <w:spacing w:after="120"/>
        <w:rPr>
          <w:del w:id="30161" w:author="Johnny Schultz" w:date="2020-02-12T15:58:00Z"/>
          <w:szCs w:val="24"/>
        </w:rPr>
      </w:pPr>
      <w:del w:id="30162" w:author="Johnny Schultz" w:date="2020-02-12T15:58:00Z">
        <w:r w:rsidRPr="00A013FD">
          <w:rPr>
            <w:i/>
            <w:iCs/>
            <w:szCs w:val="24"/>
          </w:rPr>
          <w:delText>a</w:delText>
        </w:r>
        <w:r w:rsidRPr="00A013FD">
          <w:rPr>
            <w:szCs w:val="24"/>
          </w:rPr>
          <w:delText xml:space="preserve"> = (6.673</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-11</w:delText>
        </w:r>
        <w:r w:rsidRPr="00A013FD">
          <w:rPr>
            <w:szCs w:val="24"/>
          </w:rPr>
          <w:delText xml:space="preserve"> </w:delText>
        </w:r>
        <w:r w:rsidRPr="00A013FD">
          <w:rPr>
            <w:i/>
            <w:iCs/>
            <w:szCs w:val="24"/>
          </w:rPr>
          <w:delText>N</w:delText>
        </w:r>
        <w:r w:rsidRPr="00A013FD">
          <w:rPr>
            <w:szCs w:val="24"/>
          </w:rPr>
          <w:delText xml:space="preserve"> m</w:delText>
        </w:r>
        <w:r w:rsidRPr="00A013FD">
          <w:rPr>
            <w:szCs w:val="24"/>
            <w:vertAlign w:val="superscript"/>
          </w:rPr>
          <w:delText>2</w:delText>
        </w:r>
        <w:r w:rsidRPr="00A013FD">
          <w:rPr>
            <w:szCs w:val="24"/>
          </w:rPr>
          <w:delText>/kg</w:delText>
        </w:r>
        <w:r w:rsidRPr="00A013FD">
          <w:rPr>
            <w:szCs w:val="24"/>
            <w:vertAlign w:val="superscript"/>
          </w:rPr>
          <w:delText>2</w:delText>
        </w:r>
        <w:r w:rsidRPr="00A013FD">
          <w:rPr>
            <w:szCs w:val="24"/>
          </w:rPr>
          <w:delText>)</w:delText>
        </w:r>
        <w:r w:rsidRPr="00A013FD">
          <w:delText xml:space="preserve"> </w:delText>
        </w:r>
        <w:r w:rsidRPr="00A013FD">
          <w:sym w:font="Symbol" w:char="F0B4"/>
        </w:r>
        <w:r w:rsidRPr="00A013FD">
          <w:delText xml:space="preserve"> </w:delText>
        </w:r>
        <w:r w:rsidRPr="00A013FD">
          <w:rPr>
            <w:szCs w:val="24"/>
          </w:rPr>
          <w:delText>(5.98</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24</w:delText>
        </w:r>
        <w:r w:rsidRPr="00A013FD">
          <w:rPr>
            <w:szCs w:val="24"/>
          </w:rPr>
          <w:delText xml:space="preserve"> kg) / (6.92</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6</w:delText>
        </w:r>
        <w:r w:rsidRPr="00A013FD">
          <w:rPr>
            <w:szCs w:val="24"/>
          </w:rPr>
          <w:delText xml:space="preserve"> m)</w:delText>
        </w:r>
        <w:r w:rsidRPr="00A013FD">
          <w:rPr>
            <w:szCs w:val="24"/>
            <w:vertAlign w:val="superscript"/>
          </w:rPr>
          <w:delText>2</w:delText>
        </w:r>
      </w:del>
    </w:p>
    <w:p w14:paraId="6E109B9E" w14:textId="77777777" w:rsidR="00A013FD" w:rsidRPr="00A013FD" w:rsidRDefault="00A013FD" w:rsidP="00A013FD">
      <w:pPr>
        <w:spacing w:after="120"/>
        <w:rPr>
          <w:del w:id="30163" w:author="Johnny Schultz" w:date="2020-02-12T15:58:00Z"/>
          <w:szCs w:val="24"/>
        </w:rPr>
      </w:pPr>
      <w:del w:id="30164" w:author="Johnny Schultz" w:date="2020-02-12T15:58:00Z">
        <w:r w:rsidRPr="00A013FD">
          <w:rPr>
            <w:i/>
            <w:iCs/>
            <w:szCs w:val="24"/>
          </w:rPr>
          <w:delText>a</w:delText>
        </w:r>
        <w:r w:rsidRPr="00A013FD">
          <w:rPr>
            <w:szCs w:val="24"/>
          </w:rPr>
          <w:delText xml:space="preserve"> = 8.333 m/s</w:delText>
        </w:r>
        <w:r w:rsidRPr="00A013FD">
          <w:rPr>
            <w:szCs w:val="24"/>
            <w:vertAlign w:val="superscript"/>
          </w:rPr>
          <w:delText>2</w:delText>
        </w:r>
        <w:r w:rsidRPr="00A013FD">
          <w:rPr>
            <w:szCs w:val="24"/>
          </w:rPr>
          <w:delText>.</w:delText>
        </w:r>
      </w:del>
    </w:p>
    <w:p w14:paraId="0E2EDD49" w14:textId="77777777" w:rsidR="00A013FD" w:rsidRPr="00A013FD" w:rsidRDefault="00A013FD" w:rsidP="00A013FD">
      <w:pPr>
        <w:spacing w:after="120"/>
        <w:rPr>
          <w:del w:id="30165" w:author="Johnny Schultz" w:date="2020-02-12T15:58:00Z"/>
          <w:szCs w:val="24"/>
        </w:rPr>
      </w:pPr>
      <w:del w:id="30166" w:author="Johnny Schultz" w:date="2020-02-12T15:58:00Z">
        <w:r w:rsidRPr="00A013FD">
          <w:rPr>
            <w:szCs w:val="24"/>
          </w:rPr>
          <w:delText>Determine the orbital period of the satellite,</w:delText>
        </w:r>
      </w:del>
    </w:p>
    <w:p w14:paraId="36EBE7C0" w14:textId="77777777" w:rsidR="00A013FD" w:rsidRPr="00A013FD" w:rsidRDefault="00A013FD" w:rsidP="00A013FD">
      <w:pPr>
        <w:spacing w:after="120"/>
        <w:rPr>
          <w:del w:id="30167" w:author="Johnny Schultz" w:date="2020-02-12T15:58:00Z"/>
          <w:szCs w:val="24"/>
          <w:lang w:val="en-US"/>
        </w:rPr>
      </w:pPr>
      <w:del w:id="30168" w:author="Johnny Schultz" w:date="2020-02-12T15:58:00Z">
        <w:r w:rsidRPr="00A013FD">
          <w:rPr>
            <w:i/>
            <w:iCs/>
            <w:szCs w:val="24"/>
            <w:lang w:val="en-US"/>
          </w:rPr>
          <w:delText>T</w:delText>
        </w:r>
        <w:r w:rsidRPr="00A013FD">
          <w:rPr>
            <w:szCs w:val="24"/>
            <w:lang w:val="en-US"/>
          </w:rPr>
          <w:delText xml:space="preserve"> = SQRT ((4</w:delText>
        </w:r>
        <w:r w:rsidRPr="00A013FD">
          <w:rPr>
            <w:lang w:val="en-US"/>
          </w:rPr>
          <w:delText xml:space="preserve"> </w:delText>
        </w:r>
        <w:r w:rsidRPr="00A013FD">
          <w:sym w:font="Symbol" w:char="F0B4"/>
        </w:r>
        <w:r w:rsidRPr="00A013FD">
          <w:rPr>
            <w:lang w:val="en-US"/>
          </w:rPr>
          <w:delText xml:space="preserve"> </w:delText>
        </w:r>
        <w:r w:rsidRPr="00A013FD">
          <w:rPr>
            <w:szCs w:val="24"/>
          </w:rPr>
          <w:delText>π</w:delText>
        </w:r>
        <w:r w:rsidRPr="00A013FD">
          <w:rPr>
            <w:szCs w:val="24"/>
            <w:vertAlign w:val="superscript"/>
            <w:lang w:val="en-US"/>
          </w:rPr>
          <w:delText>2</w:delText>
        </w:r>
        <w:r w:rsidRPr="00A013FD">
          <w:rPr>
            <w:lang w:val="en-US"/>
          </w:rPr>
          <w:delText xml:space="preserve"> </w:delText>
        </w:r>
        <w:r w:rsidRPr="00A013FD">
          <w:sym w:font="Symbol" w:char="F0B4"/>
        </w:r>
        <w:r w:rsidRPr="00A013FD">
          <w:rPr>
            <w:lang w:val="en-US"/>
          </w:rPr>
          <w:delText xml:space="preserve"> </w:delText>
        </w:r>
        <w:r w:rsidRPr="00A013FD">
          <w:rPr>
            <w:i/>
            <w:iCs/>
            <w:szCs w:val="24"/>
            <w:lang w:val="en-US"/>
          </w:rPr>
          <w:delText>R</w:delText>
        </w:r>
        <w:r w:rsidRPr="00A013FD">
          <w:rPr>
            <w:szCs w:val="24"/>
            <w:vertAlign w:val="superscript"/>
            <w:lang w:val="en-US"/>
          </w:rPr>
          <w:delText>3</w:delText>
        </w:r>
        <w:r w:rsidRPr="00A013FD">
          <w:rPr>
            <w:szCs w:val="24"/>
            <w:lang w:val="en-US"/>
          </w:rPr>
          <w:delText>) / (</w:delText>
        </w:r>
        <w:r w:rsidRPr="00A013FD">
          <w:rPr>
            <w:i/>
            <w:iCs/>
            <w:szCs w:val="24"/>
            <w:lang w:val="en-US"/>
          </w:rPr>
          <w:delText>G</w:delText>
        </w:r>
        <w:r w:rsidRPr="00A013FD">
          <w:rPr>
            <w:lang w:val="en-US"/>
          </w:rPr>
          <w:delText xml:space="preserve"> </w:delText>
        </w:r>
        <w:r w:rsidRPr="00A013FD">
          <w:sym w:font="Symbol" w:char="F0B4"/>
        </w:r>
        <w:r w:rsidRPr="00A013FD">
          <w:rPr>
            <w:lang w:val="en-US"/>
          </w:rPr>
          <w:delText xml:space="preserve"> </w:delText>
        </w:r>
        <w:r w:rsidRPr="00A013FD">
          <w:rPr>
            <w:i/>
            <w:iCs/>
            <w:szCs w:val="24"/>
            <w:lang w:val="en-US"/>
          </w:rPr>
          <w:delText>M</w:delText>
        </w:r>
        <w:r w:rsidRPr="00A013FD">
          <w:rPr>
            <w:szCs w:val="24"/>
            <w:vertAlign w:val="subscript"/>
            <w:lang w:val="en-US"/>
          </w:rPr>
          <w:delText>central</w:delText>
        </w:r>
        <w:r w:rsidRPr="00A013FD">
          <w:rPr>
            <w:szCs w:val="24"/>
            <w:lang w:val="en-US"/>
          </w:rPr>
          <w:delText>))</w:delText>
        </w:r>
      </w:del>
    </w:p>
    <w:p w14:paraId="13268D5D" w14:textId="77777777" w:rsidR="00A013FD" w:rsidRPr="00A013FD" w:rsidRDefault="00A013FD" w:rsidP="00A013FD">
      <w:pPr>
        <w:spacing w:after="120"/>
        <w:rPr>
          <w:del w:id="30169" w:author="Johnny Schultz" w:date="2020-02-12T15:58:00Z"/>
          <w:szCs w:val="24"/>
          <w:lang w:val="en-US"/>
        </w:rPr>
      </w:pPr>
      <w:del w:id="30170" w:author="Johnny Schultz" w:date="2020-02-12T15:58:00Z">
        <w:r w:rsidRPr="00A013FD">
          <w:rPr>
            <w:i/>
            <w:iCs/>
            <w:szCs w:val="24"/>
            <w:lang w:val="en-US"/>
          </w:rPr>
          <w:delText>T</w:delText>
        </w:r>
        <w:r w:rsidRPr="00A013FD">
          <w:rPr>
            <w:szCs w:val="24"/>
            <w:lang w:val="en-US"/>
          </w:rPr>
          <w:delText xml:space="preserve"> = SQRT ((4</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(3.1415)</w:delText>
        </w:r>
        <w:r w:rsidRPr="00A013FD">
          <w:rPr>
            <w:szCs w:val="24"/>
            <w:vertAlign w:val="superscript"/>
            <w:lang w:val="en-US"/>
          </w:rPr>
          <w:delText>2</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(6.92</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10</w:delText>
        </w:r>
        <w:r w:rsidRPr="00A013FD">
          <w:rPr>
            <w:szCs w:val="24"/>
            <w:vertAlign w:val="superscript"/>
            <w:lang w:val="en-US"/>
          </w:rPr>
          <w:delText>6</w:delText>
        </w:r>
        <w:r w:rsidRPr="00A013FD">
          <w:rPr>
            <w:szCs w:val="24"/>
            <w:lang w:val="en-US"/>
          </w:rPr>
          <w:delText xml:space="preserve"> m)</w:delText>
        </w:r>
        <w:r w:rsidRPr="00A013FD">
          <w:rPr>
            <w:szCs w:val="24"/>
            <w:vertAlign w:val="superscript"/>
            <w:lang w:val="en-US"/>
          </w:rPr>
          <w:delText>3</w:delText>
        </w:r>
        <w:r w:rsidRPr="00A013FD">
          <w:rPr>
            <w:szCs w:val="24"/>
            <w:lang w:val="en-US"/>
          </w:rPr>
          <w:delText>) / (6.673</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10</w:delText>
        </w:r>
        <w:r w:rsidRPr="00A013FD">
          <w:rPr>
            <w:szCs w:val="24"/>
            <w:vertAlign w:val="superscript"/>
            <w:lang w:val="en-US"/>
          </w:rPr>
          <w:delText>−11</w:delText>
        </w:r>
        <w:r w:rsidRPr="00A013FD">
          <w:rPr>
            <w:szCs w:val="24"/>
            <w:lang w:val="en-US"/>
          </w:rPr>
          <w:delText xml:space="preserve"> </w:delText>
        </w:r>
        <w:r w:rsidRPr="00A013FD">
          <w:rPr>
            <w:i/>
            <w:iCs/>
            <w:szCs w:val="24"/>
            <w:lang w:val="en-US"/>
          </w:rPr>
          <w:delText>N</w:delText>
        </w:r>
        <w:r w:rsidRPr="00A013FD">
          <w:rPr>
            <w:szCs w:val="24"/>
            <w:lang w:val="en-US"/>
          </w:rPr>
          <w:delText xml:space="preserve"> m</w:delText>
        </w:r>
        <w:r w:rsidRPr="00A013FD">
          <w:rPr>
            <w:szCs w:val="24"/>
            <w:vertAlign w:val="superscript"/>
            <w:lang w:val="en-US"/>
          </w:rPr>
          <w:delText>2</w:delText>
        </w:r>
        <w:r w:rsidRPr="00A013FD">
          <w:rPr>
            <w:szCs w:val="24"/>
            <w:lang w:val="en-US"/>
          </w:rPr>
          <w:delText>/kg</w:delText>
        </w:r>
        <w:r w:rsidRPr="00A013FD">
          <w:rPr>
            <w:szCs w:val="24"/>
            <w:vertAlign w:val="superscript"/>
            <w:lang w:val="en-US"/>
          </w:rPr>
          <w:delText>2</w:delText>
        </w:r>
        <w:r w:rsidRPr="00A013FD">
          <w:rPr>
            <w:szCs w:val="24"/>
            <w:lang w:val="en-US"/>
          </w:rPr>
          <w:delText>)</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(5.98</w:delText>
        </w:r>
        <w:r w:rsidRPr="00A013FD">
          <w:rPr>
            <w:lang w:val="en-US"/>
          </w:rPr>
          <w:delText xml:space="preserve"> </w:delText>
        </w:r>
        <w:r w:rsidRPr="00A013FD">
          <w:sym w:font="Symbol" w:char="F0B4"/>
        </w:r>
        <w:r w:rsidRPr="00A013FD">
          <w:rPr>
            <w:lang w:val="en-US"/>
          </w:rPr>
          <w:delText xml:space="preserve"> </w:delText>
        </w:r>
        <w:r w:rsidRPr="00A013FD">
          <w:rPr>
            <w:szCs w:val="24"/>
            <w:lang w:val="en-US"/>
          </w:rPr>
          <w:delText>10</w:delText>
        </w:r>
        <w:r w:rsidRPr="00A013FD">
          <w:rPr>
            <w:szCs w:val="24"/>
            <w:vertAlign w:val="superscript"/>
            <w:lang w:val="en-US"/>
          </w:rPr>
          <w:delText>24</w:delText>
        </w:r>
        <w:r w:rsidRPr="00A013FD">
          <w:rPr>
            <w:szCs w:val="24"/>
            <w:lang w:val="en-US"/>
          </w:rPr>
          <w:delText xml:space="preserve"> kg))</w:delText>
        </w:r>
      </w:del>
    </w:p>
    <w:p w14:paraId="4909EFBE" w14:textId="77777777" w:rsidR="00A013FD" w:rsidRPr="00A013FD" w:rsidRDefault="00A013FD" w:rsidP="00A013FD">
      <w:pPr>
        <w:spacing w:after="120"/>
        <w:rPr>
          <w:del w:id="30171" w:author="Johnny Schultz" w:date="2020-02-12T15:58:00Z"/>
          <w:szCs w:val="24"/>
        </w:rPr>
      </w:pPr>
      <w:del w:id="30172" w:author="Johnny Schultz" w:date="2020-02-12T15:58:00Z">
        <w:r w:rsidRPr="00A013FD">
          <w:rPr>
            <w:i/>
            <w:iCs/>
            <w:szCs w:val="24"/>
          </w:rPr>
          <w:delText>T</w:delText>
        </w:r>
        <w:r w:rsidRPr="00A013FD">
          <w:rPr>
            <w:szCs w:val="24"/>
          </w:rPr>
          <w:delText xml:space="preserve"> = 5725.7 s = 1.59 h.</w:delText>
        </w:r>
      </w:del>
    </w:p>
    <w:p w14:paraId="1D3F2664" w14:textId="77777777" w:rsidR="00A013FD" w:rsidRPr="00A013FD" w:rsidRDefault="00A013FD" w:rsidP="00A013FD">
      <w:pPr>
        <w:spacing w:after="120"/>
        <w:rPr>
          <w:del w:id="30173" w:author="Johnny Schultz" w:date="2020-02-12T15:58:00Z"/>
        </w:rPr>
      </w:pPr>
      <w:del w:id="30174" w:author="Johnny Schultz" w:date="2020-02-12T15:58:00Z">
        <w:r w:rsidRPr="00A013FD">
          <w:rPr>
            <w:rFonts w:ascii="Times New Roman Bold" w:hAnsi="Times New Roman Bold"/>
          </w:rPr>
          <w:delText>6.4.2</w:delText>
        </w:r>
        <w:r w:rsidRPr="00A013FD">
          <w:rPr>
            <w:rFonts w:ascii="Times New Roman Bold" w:hAnsi="Times New Roman Bold"/>
          </w:rPr>
          <w:tab/>
        </w:r>
        <w:r w:rsidRPr="00A013FD">
          <w:delText>VHF data exchange system satellite antenna and downlink characteristics</w:delText>
        </w:r>
      </w:del>
    </w:p>
    <w:p w14:paraId="1AB0800E" w14:textId="77777777" w:rsidR="00A013FD" w:rsidRPr="00A013FD" w:rsidRDefault="00A013FD" w:rsidP="00A013FD">
      <w:pPr>
        <w:spacing w:after="120"/>
        <w:rPr>
          <w:del w:id="30175" w:author="Johnny Schultz" w:date="2020-02-12T15:58:00Z"/>
        </w:rPr>
      </w:pPr>
      <w:del w:id="30176" w:author="Johnny Schultz" w:date="2020-02-12T15:58:00Z">
        <w:r w:rsidRPr="00A013FD">
          <w:delText xml:space="preserve">A directional vertically polarized Yagi-Uda antenna is used for communicating with ships’ vertical antennas and also for conformance with the PFD angular mask. </w:delText>
        </w:r>
      </w:del>
    </w:p>
    <w:p w14:paraId="002D55A2" w14:textId="77777777" w:rsidR="00A013FD" w:rsidRPr="00A013FD" w:rsidRDefault="00A013FD" w:rsidP="00A013FD">
      <w:pPr>
        <w:spacing w:after="120"/>
        <w:rPr>
          <w:del w:id="30177" w:author="Johnny Schultz" w:date="2020-02-12T15:58:00Z"/>
        </w:rPr>
      </w:pPr>
      <w:del w:id="30178" w:author="Johnny Schultz" w:date="2020-02-12T15:58:00Z">
        <w:r w:rsidRPr="00A013FD">
          <w:rPr>
            <w:rFonts w:ascii="Times New Roman Bold" w:hAnsi="Times New Roman Bold"/>
          </w:rPr>
          <w:delText>6.4.2.1</w:delText>
        </w:r>
        <w:r w:rsidRPr="00A013FD">
          <w:rPr>
            <w:rFonts w:ascii="Times New Roman Bold" w:hAnsi="Times New Roman Bold"/>
          </w:rPr>
          <w:tab/>
        </w:r>
        <w:r w:rsidRPr="00A013FD">
          <w:delText>Determine the Earth’s rotation at the equator between each satellite orbit</w:delText>
        </w:r>
      </w:del>
    </w:p>
    <w:p w14:paraId="663AD255" w14:textId="77777777" w:rsidR="00A013FD" w:rsidRPr="00A013FD" w:rsidRDefault="00A013FD" w:rsidP="00A013FD">
      <w:pPr>
        <w:spacing w:after="120"/>
        <w:rPr>
          <w:del w:id="30179" w:author="Johnny Schultz" w:date="2020-02-12T15:58:00Z"/>
        </w:rPr>
      </w:pPr>
      <w:del w:id="30180" w:author="Johnny Schultz" w:date="2020-02-12T15:58:00Z">
        <w:r w:rsidRPr="00A013FD">
          <w:delText xml:space="preserve">The period of the Earth </w:delText>
        </w:r>
        <w:r w:rsidRPr="00A013FD">
          <w:rPr>
            <w:i/>
            <w:iCs/>
          </w:rPr>
          <w:delText>T</w:delText>
        </w:r>
        <w:r w:rsidRPr="00A013FD">
          <w:rPr>
            <w:i/>
            <w:iCs/>
            <w:vertAlign w:val="subscript"/>
          </w:rPr>
          <w:delText>e</w:delText>
        </w:r>
        <w:r w:rsidRPr="00A013FD">
          <w:rPr>
            <w:bCs/>
          </w:rPr>
          <w:delText xml:space="preserve"> </w:delText>
        </w:r>
        <w:r w:rsidRPr="00A013FD">
          <w:delText xml:space="preserve">is approximately 24 hours (86.4 </w:delText>
        </w:r>
        <w:r w:rsidRPr="00A013FD">
          <w:sym w:font="Symbol" w:char="F0B4"/>
        </w:r>
        <w:r w:rsidRPr="00A013FD">
          <w:delText xml:space="preserve"> 10</w:delText>
        </w:r>
        <w:r w:rsidRPr="00A013FD">
          <w:rPr>
            <w:vertAlign w:val="superscript"/>
          </w:rPr>
          <w:delText>3</w:delText>
        </w:r>
        <w:r w:rsidRPr="00A013FD">
          <w:delText xml:space="preserve"> s), the radius of the Earth </w:delText>
        </w:r>
        <w:r w:rsidRPr="00A013FD">
          <w:rPr>
            <w:i/>
            <w:iCs/>
          </w:rPr>
          <w:delText>R</w:delText>
        </w:r>
        <w:r w:rsidRPr="00A013FD">
          <w:rPr>
            <w:i/>
            <w:iCs/>
            <w:vertAlign w:val="subscript"/>
          </w:rPr>
          <w:delText>e</w:delText>
        </w:r>
        <w:r w:rsidRPr="00A013FD">
          <w:delText xml:space="preserve"> is 6.37 </w:delText>
        </w:r>
        <w:r w:rsidRPr="00A013FD">
          <w:sym w:font="Symbol" w:char="F0B4"/>
        </w:r>
        <w:r w:rsidRPr="00A013FD">
          <w:delText xml:space="preserve"> 10</w:delText>
        </w:r>
        <w:r w:rsidRPr="00A013FD">
          <w:rPr>
            <w:vertAlign w:val="superscript"/>
          </w:rPr>
          <w:delText xml:space="preserve">6 </w:delText>
        </w:r>
        <w:r w:rsidRPr="00A013FD">
          <w:delText xml:space="preserve">m and the circumference of the Earth (distance around the equator) is </w:delText>
        </w:r>
        <w:r w:rsidRPr="00A013FD">
          <w:rPr>
            <w:i/>
            <w:iCs/>
          </w:rPr>
          <w:delText>C</w:delText>
        </w:r>
        <w:r w:rsidRPr="00A013FD">
          <w:rPr>
            <w:vertAlign w:val="subscript"/>
          </w:rPr>
          <w:delText>earth</w:delText>
        </w:r>
        <w:r w:rsidRPr="00A013FD">
          <w:delText xml:space="preserve"> = 2 </w:delText>
        </w:r>
        <w:r w:rsidRPr="00A013FD">
          <w:sym w:font="Symbol" w:char="F0B4"/>
        </w:r>
        <w:r w:rsidRPr="00A013FD">
          <w:delText xml:space="preserve"> (3.1415) </w:delText>
        </w:r>
        <w:r w:rsidRPr="00A013FD">
          <w:sym w:font="Symbol" w:char="F0B4"/>
        </w:r>
        <w:r w:rsidRPr="00A013FD">
          <w:delText xml:space="preserve"> (6.37 </w:delText>
        </w:r>
        <w:r w:rsidRPr="00A013FD">
          <w:sym w:font="Symbol" w:char="F0B4"/>
        </w:r>
        <w:r w:rsidRPr="00A013FD">
          <w:delText xml:space="preserve"> 10</w:delText>
        </w:r>
        <w:r w:rsidRPr="00A013FD">
          <w:rPr>
            <w:vertAlign w:val="superscript"/>
          </w:rPr>
          <w:delText xml:space="preserve">6 </w:delText>
        </w:r>
        <w:r w:rsidRPr="00A013FD">
          <w:delText xml:space="preserve">m) = 40.0239 </w:delText>
        </w:r>
        <w:r w:rsidRPr="00A013FD">
          <w:sym w:font="Symbol" w:char="F0B4"/>
        </w:r>
        <w:r w:rsidRPr="00A013FD">
          <w:delText xml:space="preserve"> 10</w:delText>
        </w:r>
        <w:r w:rsidRPr="00A013FD">
          <w:rPr>
            <w:vertAlign w:val="superscript"/>
          </w:rPr>
          <w:delText xml:space="preserve">6 </w:delText>
        </w:r>
        <w:r w:rsidRPr="00A013FD">
          <w:delText xml:space="preserve">m. Therefore, in each pass of the satellite, the Earth will have rotated at the equator by </w:delText>
        </w:r>
        <w:r w:rsidRPr="00A013FD">
          <w:rPr>
            <w:i/>
            <w:iCs/>
          </w:rPr>
          <w:delText>ROT</w:delText>
        </w:r>
        <w:r w:rsidRPr="00A013FD">
          <w:rPr>
            <w:vertAlign w:val="subscript"/>
          </w:rPr>
          <w:delText>equator</w:delText>
        </w:r>
        <w:r w:rsidRPr="00A013FD">
          <w:delText xml:space="preserve"> = </w:delText>
        </w:r>
        <w:r w:rsidRPr="00A013FD">
          <w:rPr>
            <w:i/>
            <w:iCs/>
          </w:rPr>
          <w:delText>C</w:delText>
        </w:r>
        <w:r w:rsidRPr="00A013FD">
          <w:rPr>
            <w:vertAlign w:val="subscript"/>
          </w:rPr>
          <w:delText>earth</w:delText>
        </w:r>
        <w:r w:rsidRPr="00A013FD">
          <w:delText xml:space="preserve"> </w:delText>
        </w:r>
        <w:r w:rsidRPr="00A013FD">
          <w:sym w:font="Symbol" w:char="F0B4"/>
        </w:r>
        <w:r w:rsidRPr="00A013FD">
          <w:delText xml:space="preserve"> </w:delText>
        </w:r>
        <w:r w:rsidRPr="00A013FD">
          <w:rPr>
            <w:bCs/>
            <w:i/>
            <w:iCs/>
          </w:rPr>
          <w:delText>T</w:delText>
        </w:r>
        <w:r w:rsidRPr="00A013FD">
          <w:delText xml:space="preserve"> / </w:delText>
        </w:r>
        <w:r w:rsidRPr="00A013FD">
          <w:rPr>
            <w:i/>
            <w:iCs/>
          </w:rPr>
          <w:delText>T</w:delText>
        </w:r>
        <w:r w:rsidRPr="00A013FD">
          <w:rPr>
            <w:i/>
            <w:iCs/>
            <w:vertAlign w:val="subscript"/>
          </w:rPr>
          <w:delText>e</w:delText>
        </w:r>
        <w:r w:rsidRPr="00A013FD">
          <w:delText xml:space="preserve"> = 40.0239 </w:delText>
        </w:r>
        <w:r w:rsidRPr="00A013FD">
          <w:sym w:font="Symbol" w:char="F0B4"/>
        </w:r>
        <w:r w:rsidRPr="00A013FD">
          <w:delText xml:space="preserve"> 10</w:delText>
        </w:r>
        <w:r w:rsidRPr="00A013FD">
          <w:rPr>
            <w:vertAlign w:val="superscript"/>
          </w:rPr>
          <w:delText xml:space="preserve">6 </w:delText>
        </w:r>
        <w:r w:rsidRPr="00A013FD">
          <w:delText xml:space="preserve">m </w:delText>
        </w:r>
        <w:r w:rsidRPr="00A013FD">
          <w:sym w:font="Symbol" w:char="F0B4"/>
        </w:r>
        <w:r w:rsidRPr="00A013FD">
          <w:delText xml:space="preserve"> 5725.7 s /86.4 </w:delText>
        </w:r>
        <w:r w:rsidRPr="00A013FD">
          <w:sym w:font="Symbol" w:char="F0B4"/>
        </w:r>
        <w:r w:rsidRPr="00A013FD">
          <w:delText xml:space="preserve"> 10</w:delText>
        </w:r>
        <w:r w:rsidRPr="00A013FD">
          <w:rPr>
            <w:vertAlign w:val="superscript"/>
          </w:rPr>
          <w:delText xml:space="preserve">3 </w:delText>
        </w:r>
        <w:r w:rsidRPr="00A013FD">
          <w:delText xml:space="preserve">s = 2.6524 </w:delText>
        </w:r>
        <w:r w:rsidRPr="00A013FD">
          <w:sym w:font="Symbol" w:char="F0B4"/>
        </w:r>
        <w:r w:rsidRPr="00A013FD">
          <w:delText xml:space="preserve"> 10</w:delText>
        </w:r>
        <w:r w:rsidRPr="00A013FD">
          <w:rPr>
            <w:vertAlign w:val="superscript"/>
          </w:rPr>
          <w:delText xml:space="preserve">6 </w:delText>
        </w:r>
        <w:r w:rsidRPr="00A013FD">
          <w:delText>m = 2652.4 km.</w:delText>
        </w:r>
      </w:del>
    </w:p>
    <w:p w14:paraId="79A406B4" w14:textId="77777777" w:rsidR="00A013FD" w:rsidRPr="00A013FD" w:rsidRDefault="00A013FD" w:rsidP="00A013FD">
      <w:pPr>
        <w:spacing w:after="120"/>
        <w:rPr>
          <w:del w:id="30181" w:author="Johnny Schultz" w:date="2020-02-12T15:58:00Z"/>
        </w:rPr>
      </w:pPr>
      <w:del w:id="30182" w:author="Johnny Schultz" w:date="2020-02-12T15:58:00Z">
        <w:r w:rsidRPr="00A013FD">
          <w:rPr>
            <w:rFonts w:ascii="Times New Roman Bold" w:hAnsi="Times New Roman Bold"/>
          </w:rPr>
          <w:delText>6.4.2.2</w:delText>
        </w:r>
        <w:r w:rsidRPr="00A013FD">
          <w:rPr>
            <w:rFonts w:ascii="Times New Roman Bold" w:hAnsi="Times New Roman Bold"/>
          </w:rPr>
          <w:tab/>
        </w:r>
        <w:r w:rsidRPr="00A013FD">
          <w:delText>Determine the slant distance to the Earth’s horizon</w:delText>
        </w:r>
      </w:del>
    </w:p>
    <w:p w14:paraId="24A23156" w14:textId="77777777" w:rsidR="00A013FD" w:rsidRPr="00A013FD" w:rsidRDefault="00A013FD" w:rsidP="00A013FD">
      <w:pPr>
        <w:spacing w:after="120"/>
        <w:rPr>
          <w:del w:id="30183" w:author="Johnny Schultz" w:date="2020-02-12T15:58:00Z"/>
        </w:rPr>
      </w:pPr>
      <w:del w:id="30184" w:author="Johnny Schultz" w:date="2020-02-12T15:58:00Z">
        <w:r w:rsidRPr="00A013FD">
          <w:delText xml:space="preserve">The slant distance </w:delText>
        </w:r>
        <w:r w:rsidRPr="00A013FD">
          <w:rPr>
            <w:i/>
            <w:iCs/>
          </w:rPr>
          <w:delText>D</w:delText>
        </w:r>
        <w:r w:rsidRPr="00A013FD">
          <w:rPr>
            <w:i/>
            <w:iCs/>
            <w:vertAlign w:val="subscript"/>
          </w:rPr>
          <w:delText>s</w:delText>
        </w:r>
        <w:r w:rsidRPr="00A013FD">
          <w:delText xml:space="preserve"> from the satellite to the Earth’s horizon is </w:delText>
        </w:r>
        <w:r w:rsidRPr="00A013FD">
          <w:rPr>
            <w:i/>
            <w:iCs/>
          </w:rPr>
          <w:delText>D</w:delText>
        </w:r>
        <w:r w:rsidRPr="00A013FD">
          <w:rPr>
            <w:i/>
            <w:iCs/>
            <w:vertAlign w:val="subscript"/>
          </w:rPr>
          <w:delText>s</w:delText>
        </w:r>
        <w:r w:rsidRPr="00A013FD">
          <w:rPr>
            <w:bCs/>
          </w:rPr>
          <w:delText xml:space="preserve"> </w:delText>
        </w:r>
        <w:r w:rsidRPr="00A013FD">
          <w:delText>= SQRT (</w:delText>
        </w:r>
        <w:r w:rsidRPr="00A013FD">
          <w:rPr>
            <w:i/>
            <w:iCs/>
          </w:rPr>
          <w:delText>R</w:delText>
        </w:r>
        <w:r w:rsidRPr="00A013FD">
          <w:rPr>
            <w:vertAlign w:val="superscript"/>
          </w:rPr>
          <w:delText>2</w:delText>
        </w:r>
        <w:r w:rsidRPr="00A013FD">
          <w:delText xml:space="preserve"> – </w:delText>
        </w:r>
        <w:r w:rsidRPr="00A013FD">
          <w:rPr>
            <w:i/>
            <w:iCs/>
          </w:rPr>
          <w:delText>R</w:delText>
        </w:r>
        <w:r w:rsidRPr="00A013FD">
          <w:rPr>
            <w:i/>
            <w:iCs/>
            <w:vertAlign w:val="subscript"/>
          </w:rPr>
          <w:delText>e</w:delText>
        </w:r>
        <w:r w:rsidRPr="00A013FD">
          <w:rPr>
            <w:vertAlign w:val="superscript"/>
          </w:rPr>
          <w:delText>2</w:delText>
        </w:r>
        <w:r w:rsidRPr="00A013FD">
          <w:delText xml:space="preserve">) = SQRT ((6.92 </w:delText>
        </w:r>
        <w:r w:rsidRPr="00A013FD">
          <w:sym w:font="Symbol" w:char="F0B4"/>
        </w:r>
        <w:r w:rsidRPr="00A013FD">
          <w:delText xml:space="preserve"> 10</w:delText>
        </w:r>
        <w:r w:rsidRPr="00A013FD">
          <w:rPr>
            <w:vertAlign w:val="superscript"/>
          </w:rPr>
          <w:delText>6</w:delText>
        </w:r>
        <w:r w:rsidRPr="00A013FD">
          <w:delText xml:space="preserve"> m)</w:delText>
        </w:r>
        <w:r w:rsidRPr="00A013FD">
          <w:rPr>
            <w:vertAlign w:val="superscript"/>
          </w:rPr>
          <w:delText>2</w:delText>
        </w:r>
        <w:r w:rsidRPr="00A013FD">
          <w:delText xml:space="preserve"> – (6.37 </w:delText>
        </w:r>
        <w:r w:rsidRPr="00A013FD">
          <w:sym w:font="Symbol" w:char="F0B4"/>
        </w:r>
        <w:r w:rsidRPr="00A013FD">
          <w:delText xml:space="preserve"> 10</w:delText>
        </w:r>
        <w:r w:rsidRPr="00A013FD">
          <w:rPr>
            <w:vertAlign w:val="superscript"/>
          </w:rPr>
          <w:delText>6</w:delText>
        </w:r>
        <w:r w:rsidRPr="00A013FD">
          <w:delText xml:space="preserve"> m)</w:delText>
        </w:r>
        <w:r w:rsidRPr="00A013FD">
          <w:rPr>
            <w:vertAlign w:val="superscript"/>
          </w:rPr>
          <w:delText>2</w:delText>
        </w:r>
        <w:r w:rsidRPr="00A013FD">
          <w:delText xml:space="preserve">) = 2.7036 </w:delText>
        </w:r>
        <w:r w:rsidRPr="00A013FD">
          <w:sym w:font="Symbol" w:char="F0B4"/>
        </w:r>
        <w:r w:rsidRPr="00A013FD">
          <w:delText xml:space="preserve"> 10</w:delText>
        </w:r>
        <w:r w:rsidRPr="00A013FD">
          <w:rPr>
            <w:vertAlign w:val="superscript"/>
          </w:rPr>
          <w:delText xml:space="preserve">6 </w:delText>
        </w:r>
        <w:r w:rsidRPr="00A013FD">
          <w:delText>m = 2 703.6 km.</w:delText>
        </w:r>
      </w:del>
    </w:p>
    <w:p w14:paraId="7D4B7326" w14:textId="77777777" w:rsidR="00A013FD" w:rsidRPr="00A013FD" w:rsidRDefault="00A013FD" w:rsidP="00A013FD">
      <w:pPr>
        <w:spacing w:after="120"/>
        <w:rPr>
          <w:del w:id="30185" w:author="Johnny Schultz" w:date="2020-02-12T15:58:00Z"/>
        </w:rPr>
      </w:pPr>
      <w:del w:id="30186" w:author="Johnny Schultz" w:date="2020-02-12T15:58:00Z">
        <w:r w:rsidRPr="00A013FD">
          <w:rPr>
            <w:rFonts w:ascii="Times New Roman Bold" w:hAnsi="Times New Roman Bold"/>
          </w:rPr>
          <w:delText>6.4.2.3</w:delText>
        </w:r>
        <w:r w:rsidRPr="00A013FD">
          <w:rPr>
            <w:rFonts w:ascii="Times New Roman Bold" w:hAnsi="Times New Roman Bold"/>
          </w:rPr>
          <w:tab/>
        </w:r>
        <w:r w:rsidRPr="00A013FD">
          <w:delText>Determine the slant downward tilt angle to the Earth’s horizon</w:delText>
        </w:r>
      </w:del>
    </w:p>
    <w:p w14:paraId="528D80E0" w14:textId="77777777" w:rsidR="00A013FD" w:rsidRPr="00A013FD" w:rsidRDefault="00A013FD" w:rsidP="00A013FD">
      <w:pPr>
        <w:spacing w:after="120"/>
        <w:rPr>
          <w:del w:id="30187" w:author="Johnny Schultz" w:date="2020-02-12T15:58:00Z"/>
        </w:rPr>
      </w:pPr>
      <w:del w:id="30188" w:author="Johnny Schultz" w:date="2020-02-12T15:58:00Z">
        <w:r w:rsidRPr="00A013FD">
          <w:delText>The satellite’s downward tilt angle to the Earth’s horizon is:</w:delText>
        </w:r>
      </w:del>
    </w:p>
    <w:p w14:paraId="1995E5D2" w14:textId="77777777" w:rsidR="00A013FD" w:rsidRPr="00A013FD" w:rsidRDefault="00A013FD" w:rsidP="00A013FD">
      <w:pPr>
        <w:spacing w:after="120"/>
        <w:rPr>
          <w:del w:id="30189" w:author="Johnny Schultz" w:date="2020-02-12T15:58:00Z"/>
        </w:rPr>
      </w:pPr>
      <w:del w:id="30190" w:author="Johnny Schultz" w:date="2020-02-12T15:58:00Z">
        <w:r w:rsidRPr="00A013FD">
          <w:delText>θ</w:delText>
        </w:r>
        <w:r w:rsidRPr="00A013FD">
          <w:rPr>
            <w:i/>
            <w:iCs/>
            <w:vertAlign w:val="subscript"/>
          </w:rPr>
          <w:delText>d</w:delText>
        </w:r>
        <w:r w:rsidRPr="00A013FD">
          <w:delText xml:space="preserve"> = 90</w:delText>
        </w:r>
        <w:r w:rsidRPr="00A013FD">
          <w:sym w:font="Symbol" w:char="F0B0"/>
        </w:r>
        <w:r w:rsidRPr="00A013FD">
          <w:delText xml:space="preserve"> − sin</w:delText>
        </w:r>
        <w:r w:rsidRPr="00A013FD">
          <w:rPr>
            <w:vertAlign w:val="superscript"/>
          </w:rPr>
          <w:delText>−1</w:delText>
        </w:r>
        <w:r w:rsidRPr="00A013FD">
          <w:delText xml:space="preserve"> (</w:delText>
        </w:r>
        <w:r w:rsidRPr="00A013FD">
          <w:rPr>
            <w:i/>
            <w:iCs/>
          </w:rPr>
          <w:delText>R</w:delText>
        </w:r>
        <w:r w:rsidRPr="00A013FD">
          <w:rPr>
            <w:i/>
            <w:iCs/>
            <w:vertAlign w:val="subscript"/>
          </w:rPr>
          <w:delText>e</w:delText>
        </w:r>
        <w:r w:rsidRPr="00A013FD">
          <w:rPr>
            <w:i/>
            <w:iCs/>
          </w:rPr>
          <w:delText xml:space="preserve"> </w:delText>
        </w:r>
        <w:r w:rsidRPr="00A013FD">
          <w:delText xml:space="preserve">/ </w:delText>
        </w:r>
        <w:r w:rsidRPr="00A013FD">
          <w:rPr>
            <w:i/>
            <w:iCs/>
          </w:rPr>
          <w:delText>R</w:delText>
        </w:r>
        <w:r w:rsidRPr="00A013FD">
          <w:delText>) = 90</w:delText>
        </w:r>
        <w:r w:rsidRPr="00A013FD">
          <w:sym w:font="Symbol" w:char="F0B0"/>
        </w:r>
        <w:r w:rsidRPr="00A013FD">
          <w:delText xml:space="preserve"> − sin</w:delText>
        </w:r>
        <w:r w:rsidRPr="00A013FD">
          <w:rPr>
            <w:vertAlign w:val="superscript"/>
          </w:rPr>
          <w:delText>−1</w:delText>
        </w:r>
        <w:r w:rsidRPr="00A013FD">
          <w:delText xml:space="preserve">(6.37 </w:delText>
        </w:r>
        <w:r w:rsidRPr="00A013FD">
          <w:sym w:font="Symbol" w:char="F0B4"/>
        </w:r>
        <w:r w:rsidRPr="00A013FD">
          <w:delText xml:space="preserve"> 10</w:delText>
        </w:r>
        <w:r w:rsidRPr="00A013FD">
          <w:rPr>
            <w:vertAlign w:val="superscript"/>
          </w:rPr>
          <w:delText>6</w:delText>
        </w:r>
        <w:r w:rsidRPr="00A013FD">
          <w:delText xml:space="preserve"> m / 6.92 </w:delText>
        </w:r>
        <w:r w:rsidRPr="00A013FD">
          <w:sym w:font="Symbol" w:char="F0B4"/>
        </w:r>
        <w:r w:rsidRPr="00A013FD">
          <w:delText xml:space="preserve"> 10</w:delText>
        </w:r>
        <w:r w:rsidRPr="00A013FD">
          <w:rPr>
            <w:vertAlign w:val="superscript"/>
          </w:rPr>
          <w:delText>6</w:delText>
        </w:r>
        <w:r w:rsidRPr="00A013FD">
          <w:delText xml:space="preserve"> m) = 90</w:delText>
        </w:r>
        <w:r w:rsidRPr="00A013FD">
          <w:sym w:font="Symbol" w:char="F0B0"/>
        </w:r>
        <w:r w:rsidRPr="00A013FD">
          <w:delText xml:space="preserve"> − 67</w:delText>
        </w:r>
        <w:r w:rsidRPr="00A013FD">
          <w:sym w:font="Symbol" w:char="F0B0"/>
        </w:r>
        <w:r w:rsidRPr="00A013FD">
          <w:delText xml:space="preserve"> = 23 degrees.</w:delText>
        </w:r>
      </w:del>
    </w:p>
    <w:p w14:paraId="269E77F7" w14:textId="77777777" w:rsidR="00A013FD" w:rsidRPr="00A013FD" w:rsidRDefault="00A013FD" w:rsidP="00A013FD">
      <w:pPr>
        <w:spacing w:after="120"/>
        <w:rPr>
          <w:del w:id="30191" w:author="Johnny Schultz" w:date="2020-02-12T15:58:00Z"/>
        </w:rPr>
      </w:pPr>
      <w:del w:id="30192" w:author="Johnny Schultz" w:date="2020-02-12T15:58:00Z">
        <w:r w:rsidRPr="00A013FD">
          <w:rPr>
            <w:rFonts w:ascii="Times New Roman Bold" w:hAnsi="Times New Roman Bold"/>
          </w:rPr>
          <w:delText>6.4.2.4</w:delText>
        </w:r>
        <w:r w:rsidRPr="00A013FD">
          <w:rPr>
            <w:rFonts w:ascii="Times New Roman Bold" w:hAnsi="Times New Roman Bold"/>
          </w:rPr>
          <w:tab/>
        </w:r>
        <w:r w:rsidRPr="00A013FD">
          <w:delText>Determine the width of the antenna coverage path</w:delText>
        </w:r>
      </w:del>
    </w:p>
    <w:p w14:paraId="286D0DEE" w14:textId="77777777" w:rsidR="00A013FD" w:rsidRPr="00A013FD" w:rsidRDefault="00A013FD" w:rsidP="00A013FD">
      <w:pPr>
        <w:spacing w:after="120"/>
        <w:rPr>
          <w:del w:id="30193" w:author="Johnny Schultz" w:date="2020-02-12T15:58:00Z"/>
        </w:rPr>
      </w:pPr>
      <w:del w:id="30194" w:author="Johnny Schultz" w:date="2020-02-12T15:58:00Z">
        <w:r w:rsidRPr="00A013FD">
          <w:delText>The example VDES satellite antenna pattern is shown in Fig. A7-8 below. The beam width (±3 dB) of the antenna is 80 degrees. The width of the satellite antenna’s coverage path is:</w:delText>
        </w:r>
      </w:del>
    </w:p>
    <w:p w14:paraId="7ABC3D12" w14:textId="77777777" w:rsidR="00A013FD" w:rsidRPr="00A013FD" w:rsidRDefault="00A013FD" w:rsidP="00A013FD">
      <w:pPr>
        <w:spacing w:after="120"/>
        <w:rPr>
          <w:del w:id="30195" w:author="Johnny Schultz" w:date="2020-02-12T15:58:00Z"/>
        </w:rPr>
      </w:pPr>
      <w:del w:id="30196" w:author="Johnny Schultz" w:date="2020-02-12T15:58:00Z">
        <w:r w:rsidRPr="00A013FD">
          <w:rPr>
            <w:bCs/>
            <w:i/>
            <w:iCs/>
          </w:rPr>
          <w:delText>W</w:delText>
        </w:r>
        <w:r w:rsidRPr="00A013FD">
          <w:rPr>
            <w:bCs/>
            <w:i/>
            <w:iCs/>
            <w:vertAlign w:val="subscript"/>
          </w:rPr>
          <w:delText>c</w:delText>
        </w:r>
        <w:r w:rsidRPr="00A013FD">
          <w:rPr>
            <w:bCs/>
          </w:rPr>
          <w:delText xml:space="preserve"> = 2 (</w:delText>
        </w:r>
        <w:r w:rsidRPr="00A013FD">
          <w:rPr>
            <w:i/>
            <w:iCs/>
          </w:rPr>
          <w:delText>D</w:delText>
        </w:r>
        <w:r w:rsidRPr="00A013FD">
          <w:rPr>
            <w:i/>
            <w:iCs/>
            <w:vertAlign w:val="subscript"/>
          </w:rPr>
          <w:delText>s</w:delText>
        </w:r>
        <w:r w:rsidRPr="00A013FD">
          <w:delText xml:space="preserve"> cos (90</w:delText>
        </w:r>
        <w:r w:rsidRPr="00A013FD">
          <w:sym w:font="Symbol" w:char="F0B0"/>
        </w:r>
        <w:r w:rsidRPr="00A013FD">
          <w:delText xml:space="preserve"> − θ</w:delText>
        </w:r>
        <w:r w:rsidRPr="00A013FD">
          <w:rPr>
            <w:i/>
            <w:iCs/>
            <w:vertAlign w:val="subscript"/>
          </w:rPr>
          <w:delText>a</w:delText>
        </w:r>
        <w:r w:rsidRPr="00A013FD">
          <w:delText>/2))</w:delText>
        </w:r>
      </w:del>
    </w:p>
    <w:p w14:paraId="227FE509" w14:textId="77777777" w:rsidR="00A013FD" w:rsidRPr="00A013FD" w:rsidRDefault="00A013FD" w:rsidP="00A013FD">
      <w:pPr>
        <w:spacing w:after="120"/>
        <w:rPr>
          <w:del w:id="30197" w:author="Johnny Schultz" w:date="2020-02-12T15:58:00Z"/>
          <w:szCs w:val="24"/>
        </w:rPr>
      </w:pPr>
      <w:del w:id="30198" w:author="Johnny Schultz" w:date="2020-02-12T15:58:00Z">
        <w:r w:rsidRPr="00A013FD">
          <w:rPr>
            <w:bCs/>
            <w:i/>
            <w:iCs/>
            <w:szCs w:val="24"/>
          </w:rPr>
          <w:delText>W</w:delText>
        </w:r>
        <w:r w:rsidRPr="00A013FD">
          <w:rPr>
            <w:bCs/>
            <w:i/>
            <w:iCs/>
            <w:szCs w:val="24"/>
            <w:vertAlign w:val="subscript"/>
          </w:rPr>
          <w:delText>c</w:delText>
        </w:r>
        <w:r w:rsidRPr="00A013FD">
          <w:rPr>
            <w:bCs/>
            <w:szCs w:val="24"/>
          </w:rPr>
          <w:delText xml:space="preserve"> = 2</w:delText>
        </w:r>
        <w:r w:rsidRPr="00A013FD">
          <w:delText xml:space="preserve"> </w:delText>
        </w:r>
        <w:r w:rsidRPr="00A013FD">
          <w:sym w:font="Symbol" w:char="F0B4"/>
        </w:r>
        <w:r w:rsidRPr="00A013FD">
          <w:delText xml:space="preserve"> </w:delText>
        </w:r>
        <w:r w:rsidRPr="00A013FD">
          <w:rPr>
            <w:szCs w:val="24"/>
          </w:rPr>
          <w:delText>2.7036</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 xml:space="preserve">6 </w:delText>
        </w:r>
        <w:r w:rsidRPr="00A013FD">
          <w:rPr>
            <w:szCs w:val="24"/>
          </w:rPr>
          <w:delText>m</w:delText>
        </w:r>
        <w:r w:rsidRPr="00A013FD">
          <w:delText xml:space="preserve"> </w:delText>
        </w:r>
        <w:r w:rsidRPr="00A013FD">
          <w:sym w:font="Symbol" w:char="F0B4"/>
        </w:r>
        <w:r w:rsidRPr="00A013FD">
          <w:delText xml:space="preserve"> </w:delText>
        </w:r>
        <w:r w:rsidRPr="00A013FD">
          <w:rPr>
            <w:szCs w:val="24"/>
          </w:rPr>
          <w:delText>cos (90</w:delText>
        </w:r>
        <w:r w:rsidRPr="00A013FD">
          <w:rPr>
            <w:szCs w:val="24"/>
          </w:rPr>
          <w:sym w:font="Symbol" w:char="F0B0"/>
        </w:r>
        <w:r w:rsidRPr="00A013FD">
          <w:rPr>
            <w:szCs w:val="24"/>
          </w:rPr>
          <w:delText xml:space="preserve"> − 80</w:delText>
        </w:r>
        <w:r w:rsidRPr="00A013FD">
          <w:rPr>
            <w:szCs w:val="24"/>
          </w:rPr>
          <w:sym w:font="Symbol" w:char="F0B0"/>
        </w:r>
        <w:r w:rsidRPr="00A013FD">
          <w:rPr>
            <w:szCs w:val="24"/>
          </w:rPr>
          <w:delText xml:space="preserve"> / 2) = 3.4757</w:delText>
        </w:r>
        <w:r w:rsidRPr="00A013FD">
          <w:delText xml:space="preserve"> </w:delText>
        </w:r>
        <w:r w:rsidRPr="00A013FD">
          <w:sym w:font="Symbol" w:char="F0B4"/>
        </w:r>
        <w:r w:rsidRPr="00A013FD">
          <w:delText xml:space="preserve"> </w:delText>
        </w:r>
        <w:r w:rsidRPr="00A013FD">
          <w:rPr>
            <w:szCs w:val="24"/>
          </w:rPr>
          <w:delText>10</w:delText>
        </w:r>
        <w:r w:rsidRPr="00A013FD">
          <w:rPr>
            <w:szCs w:val="24"/>
            <w:vertAlign w:val="superscript"/>
          </w:rPr>
          <w:delText>6</w:delText>
        </w:r>
        <w:r w:rsidRPr="00A013FD">
          <w:rPr>
            <w:szCs w:val="24"/>
          </w:rPr>
          <w:delText xml:space="preserve"> m = 3 475.6 km.</w:delText>
        </w:r>
      </w:del>
    </w:p>
    <w:p w14:paraId="1F8249BC" w14:textId="77777777" w:rsidR="00A013FD" w:rsidRPr="00A013FD" w:rsidRDefault="00A013FD" w:rsidP="00A013FD">
      <w:pPr>
        <w:spacing w:after="120"/>
        <w:rPr>
          <w:del w:id="30199" w:author="Johnny Schultz" w:date="2020-02-12T15:58:00Z"/>
        </w:rPr>
      </w:pPr>
      <w:del w:id="30200" w:author="Johnny Schultz" w:date="2020-02-12T15:58:00Z">
        <w:r w:rsidRPr="00A013FD">
          <w:delText xml:space="preserve">NOTE: From 4.2.1 that since </w:delText>
        </w:r>
        <w:r w:rsidRPr="00A013FD">
          <w:rPr>
            <w:i/>
            <w:iCs/>
          </w:rPr>
          <w:delText>ROT</w:delText>
        </w:r>
        <w:r w:rsidRPr="00A013FD">
          <w:rPr>
            <w:vertAlign w:val="subscript"/>
          </w:rPr>
          <w:delText>equator</w:delText>
        </w:r>
        <w:r w:rsidRPr="00A013FD">
          <w:delText xml:space="preserve"> = 2 652.4 km, this antenna beamwidth </w:delText>
        </w:r>
        <w:r w:rsidRPr="00A013FD">
          <w:rPr>
            <w:bCs/>
          </w:rPr>
          <w:delText>(</w:delText>
        </w:r>
        <w:r w:rsidRPr="00A013FD">
          <w:delText>θ</w:delText>
        </w:r>
        <w:r w:rsidRPr="00A013FD">
          <w:rPr>
            <w:i/>
            <w:iCs/>
            <w:vertAlign w:val="subscript"/>
          </w:rPr>
          <w:delText>a</w:delText>
        </w:r>
        <w:r w:rsidRPr="00A013FD">
          <w:delText xml:space="preserve"> = 80</w:delText>
        </w:r>
        <w:r w:rsidRPr="00A013FD">
          <w:sym w:font="Symbol" w:char="F0B0"/>
        </w:r>
        <w:r w:rsidRPr="00A013FD">
          <w:delTex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delText>
        </w:r>
      </w:del>
    </w:p>
    <w:p w14:paraId="6453855D" w14:textId="77777777" w:rsidR="00A013FD" w:rsidRPr="00A013FD" w:rsidRDefault="00A013FD" w:rsidP="00A013FD">
      <w:pPr>
        <w:spacing w:after="120"/>
        <w:rPr>
          <w:del w:id="30201" w:author="Johnny Schultz" w:date="2020-02-12T15:58:00Z"/>
        </w:rPr>
      </w:pPr>
      <w:del w:id="30202" w:author="Johnny Schultz" w:date="2020-02-12T15:58:00Z">
        <w:r w:rsidRPr="00A013FD">
          <w:delText>Figure A7-8</w:delText>
        </w:r>
      </w:del>
    </w:p>
    <w:p w14:paraId="73303958" w14:textId="77777777" w:rsidR="00A013FD" w:rsidRPr="00A013FD" w:rsidRDefault="00A013FD" w:rsidP="00A013FD">
      <w:pPr>
        <w:spacing w:after="120"/>
        <w:rPr>
          <w:del w:id="30203" w:author="Johnny Schultz" w:date="2020-02-12T15:58:00Z"/>
        </w:rPr>
      </w:pPr>
      <w:del w:id="30204" w:author="Johnny Schultz" w:date="2020-02-12T15:58:00Z">
        <w:r w:rsidRPr="00A013FD">
          <w:delText>Example VDES satellite antenna pattern</w:delText>
        </w:r>
      </w:del>
    </w:p>
    <w:p w14:paraId="1C14C8C7" w14:textId="77777777" w:rsidR="00A013FD" w:rsidRPr="00A013FD" w:rsidRDefault="00A013FD" w:rsidP="00A013FD">
      <w:pPr>
        <w:spacing w:after="120"/>
        <w:rPr>
          <w:del w:id="30205" w:author="Johnny Schultz" w:date="2020-02-12T15:58:00Z"/>
        </w:rPr>
      </w:pPr>
      <w:del w:id="30206" w:author="Johnny Schultz" w:date="2020-02-12T15:58:00Z">
        <w:r w:rsidRPr="00A013FD">
          <w:rPr>
            <w:noProof/>
            <w:sz w:val="28"/>
            <w:lang w:val="fr-CA" w:eastAsia="fr-CA"/>
          </w:rPr>
          <w:drawing>
            <wp:inline distT="0" distB="0" distL="0" distR="0" wp14:anchorId="2812EA5F" wp14:editId="78B61547">
              <wp:extent cx="5943600" cy="337312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del>
    </w:p>
    <w:p w14:paraId="64672BAB" w14:textId="77777777" w:rsidR="00A013FD" w:rsidRPr="00A013FD" w:rsidRDefault="00A013FD" w:rsidP="00A013FD">
      <w:pPr>
        <w:spacing w:after="120"/>
        <w:rPr>
          <w:del w:id="30207" w:author="Johnny Schultz" w:date="2020-02-12T15:58:00Z"/>
        </w:rPr>
      </w:pPr>
      <w:del w:id="30208" w:author="Johnny Schultz" w:date="2020-02-12T15:58:00Z">
        <w:r w:rsidRPr="00A013FD">
          <w:rPr>
            <w:rFonts w:ascii="Times New Roman Bold" w:hAnsi="Times New Roman Bold"/>
          </w:rPr>
          <w:delText>6.4.2.5</w:delText>
        </w:r>
        <w:r w:rsidRPr="00A013FD">
          <w:rPr>
            <w:rFonts w:ascii="Times New Roman Bold" w:hAnsi="Times New Roman Bold"/>
          </w:rPr>
          <w:tab/>
        </w:r>
        <w:r w:rsidRPr="00A013FD">
          <w:delText>Determine the maximum Doppler frequency shift (</w:delText>
        </w:r>
        <w:r w:rsidRPr="00A013FD">
          <w:rPr>
            <w:i/>
            <w:iCs/>
          </w:rPr>
          <w:delText>f</w:delText>
        </w:r>
        <w:r w:rsidRPr="00A013FD">
          <w:rPr>
            <w:i/>
            <w:iCs/>
            <w:vertAlign w:val="subscript"/>
          </w:rPr>
          <w:delText>d</w:delText>
        </w:r>
        <w:r w:rsidRPr="00A013FD">
          <w:delText>) between the satellite and ships in the satellite’s antenna coverage area</w:delText>
        </w:r>
      </w:del>
    </w:p>
    <w:p w14:paraId="650333DC" w14:textId="77777777" w:rsidR="00A013FD" w:rsidRPr="00A013FD" w:rsidRDefault="00A013FD" w:rsidP="00A013FD">
      <w:pPr>
        <w:spacing w:after="120"/>
        <w:rPr>
          <w:del w:id="30209" w:author="Johnny Schultz" w:date="2020-02-12T15:58:00Z"/>
        </w:rPr>
      </w:pPr>
      <w:del w:id="30210" w:author="Johnny Schultz" w:date="2020-02-12T15:58:00Z">
        <w:r w:rsidRPr="00A013FD">
          <w:delText>The maximum Doppler frequency shift (</w:delText>
        </w:r>
        <w:r w:rsidRPr="00A013FD">
          <w:rPr>
            <w:i/>
            <w:iCs/>
          </w:rPr>
          <w:delText>f</w:delText>
        </w:r>
        <w:r w:rsidRPr="00A013FD">
          <w:rPr>
            <w:i/>
            <w:iCs/>
            <w:vertAlign w:val="subscript"/>
          </w:rPr>
          <w:delText>d</w:delText>
        </w:r>
        <w:r w:rsidRPr="00A013FD">
          <w:delTex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delText>
        </w:r>
        <w:r w:rsidRPr="00A013FD">
          <w:rPr>
            <w:i/>
            <w:iCs/>
          </w:rPr>
          <w:delText>f</w:delText>
        </w:r>
        <w:r w:rsidRPr="00A013FD">
          <w:rPr>
            <w:i/>
            <w:iCs/>
            <w:vertAlign w:val="subscript"/>
          </w:rPr>
          <w:delText>d</w:delText>
        </w:r>
        <w:r w:rsidRPr="00A013FD">
          <w:delText xml:space="preserve"> (max) = </w:delText>
        </w:r>
        <w:r w:rsidRPr="00A013FD">
          <w:rPr>
            <w:i/>
            <w:iCs/>
          </w:rPr>
          <w:delText>f</w:delText>
        </w:r>
        <w:r w:rsidRPr="00A013FD">
          <w:rPr>
            <w:vertAlign w:val="subscript"/>
          </w:rPr>
          <w:delText xml:space="preserve">VDES </w:delText>
        </w:r>
        <w:r w:rsidRPr="00A013FD">
          <w:delText>(</w:delText>
        </w:r>
        <w:r w:rsidRPr="00A013FD">
          <w:rPr>
            <w:i/>
            <w:iCs/>
          </w:rPr>
          <w:delText>v</w:delText>
        </w:r>
        <w:r w:rsidRPr="00A013FD">
          <w:delText>/</w:delText>
        </w:r>
        <w:r w:rsidRPr="00A013FD">
          <w:rPr>
            <w:i/>
            <w:iCs/>
          </w:rPr>
          <w:delText>c</w:delText>
        </w:r>
        <w:r w:rsidRPr="00A013FD">
          <w:delText xml:space="preserve">) </w:delText>
        </w:r>
        <w:r w:rsidRPr="00A013FD">
          <w:sym w:font="Symbol" w:char="F0B4"/>
        </w:r>
        <w:r w:rsidRPr="00A013FD">
          <w:delText xml:space="preserve"> cos θ</w:delText>
        </w:r>
        <w:r w:rsidRPr="00A013FD">
          <w:rPr>
            <w:i/>
            <w:iCs/>
            <w:vertAlign w:val="subscript"/>
          </w:rPr>
          <w:delText>d</w:delText>
        </w:r>
        <w:r w:rsidRPr="00A013FD">
          <w:delText xml:space="preserve"> = 162 </w:delText>
        </w:r>
        <w:r w:rsidRPr="00A013FD">
          <w:sym w:font="Symbol" w:char="F0B4"/>
        </w:r>
        <w:r w:rsidRPr="00A013FD">
          <w:delText xml:space="preserve"> 10</w:delText>
        </w:r>
        <w:r w:rsidRPr="00A013FD">
          <w:rPr>
            <w:vertAlign w:val="superscript"/>
          </w:rPr>
          <w:delText xml:space="preserve">6 </w:delText>
        </w:r>
        <w:r w:rsidRPr="00A013FD">
          <w:delText xml:space="preserve">(7.594 </w:delText>
        </w:r>
        <w:r w:rsidRPr="00A013FD">
          <w:sym w:font="Symbol" w:char="F0B4"/>
        </w:r>
        <w:r w:rsidRPr="00A013FD">
          <w:delText xml:space="preserve"> 10</w:delText>
        </w:r>
        <w:r w:rsidRPr="00A013FD">
          <w:rPr>
            <w:vertAlign w:val="superscript"/>
          </w:rPr>
          <w:delText>3</w:delText>
        </w:r>
        <w:r w:rsidRPr="00A013FD">
          <w:delText xml:space="preserve">)/(3 </w:delText>
        </w:r>
        <w:r w:rsidRPr="00A013FD">
          <w:sym w:font="Symbol" w:char="F0B4"/>
        </w:r>
        <w:r w:rsidRPr="00A013FD">
          <w:delText xml:space="preserve"> 10</w:delText>
        </w:r>
        <w:r w:rsidRPr="00A013FD">
          <w:rPr>
            <w:vertAlign w:val="superscript"/>
          </w:rPr>
          <w:delText>8</w:delText>
        </w:r>
        <w:r w:rsidRPr="00A013FD">
          <w:delText xml:space="preserve">) </w:delText>
        </w:r>
        <w:r w:rsidRPr="00A013FD">
          <w:sym w:font="Symbol" w:char="F0B4"/>
        </w:r>
        <w:r w:rsidRPr="00A013FD">
          <w:delText xml:space="preserve"> cos 23</w:delText>
        </w:r>
        <w:r w:rsidRPr="00A013FD">
          <w:sym w:font="Symbol" w:char="F0B0"/>
        </w:r>
        <w:r w:rsidRPr="00A013FD">
          <w:delText xml:space="preserve"> = 3 775 Hz. The satellite transmitter frequency should be reduced by half of </w:delText>
        </w:r>
        <w:r w:rsidRPr="00A013FD">
          <w:rPr>
            <w:i/>
            <w:iCs/>
          </w:rPr>
          <w:delText>f</w:delText>
        </w:r>
        <w:r w:rsidRPr="00A013FD">
          <w:rPr>
            <w:i/>
            <w:iCs/>
            <w:vertAlign w:val="subscript"/>
          </w:rPr>
          <w:delText>d</w:delText>
        </w:r>
        <w:r w:rsidRPr="00A013FD">
          <w:delText xml:space="preserve"> (max) to provide a range of ±1 887.5 Hz in the coverage area.</w:delText>
        </w:r>
      </w:del>
    </w:p>
    <w:p w14:paraId="46E9589C" w14:textId="77777777" w:rsidR="00A013FD" w:rsidRPr="00A013FD" w:rsidRDefault="00A013FD" w:rsidP="00A013FD">
      <w:pPr>
        <w:spacing w:after="120"/>
        <w:rPr>
          <w:del w:id="30211" w:author="Johnny Schultz" w:date="2020-02-12T15:58:00Z"/>
        </w:rPr>
      </w:pPr>
      <w:del w:id="30212" w:author="Johnny Schultz" w:date="2020-02-12T15:58:00Z">
        <w:r w:rsidRPr="00A013FD">
          <w:delText>Determine the optimum downward tilt angle for the satellite VDES antenna for coverage of ships in the forward direction</w:delText>
        </w:r>
      </w:del>
    </w:p>
    <w:p w14:paraId="00F942C6" w14:textId="77777777" w:rsidR="00A013FD" w:rsidRPr="00A013FD" w:rsidRDefault="00A013FD" w:rsidP="00A013FD">
      <w:pPr>
        <w:spacing w:after="120"/>
        <w:rPr>
          <w:del w:id="30213" w:author="Johnny Schultz" w:date="2020-02-12T15:58:00Z"/>
        </w:rPr>
      </w:pPr>
      <w:del w:id="30214" w:author="Johnny Schultz" w:date="2020-02-12T15:58:00Z">
        <w:r w:rsidRPr="00A013FD">
          <w:delText>From the VDES satellite antenna characteristics in Figure A7-8 above, note that the response is flat to approximately 12</w:delText>
        </w:r>
        <w:r w:rsidRPr="00A013FD">
          <w:sym w:font="Symbol" w:char="F0B0"/>
        </w:r>
        <w:r w:rsidRPr="00A013FD">
          <w:delText>. This supports an additional downward tilt of 12</w:delText>
        </w:r>
        <w:r w:rsidRPr="00A013FD">
          <w:sym w:font="Symbol" w:char="F0B0"/>
        </w:r>
        <w:r w:rsidRPr="00A013FD">
          <w:rPr>
            <w:vertAlign w:val="superscript"/>
          </w:rPr>
          <w:delText xml:space="preserve"> </w:delText>
        </w:r>
        <w:r w:rsidRPr="00A013FD">
          <w:delText>below the horizon of 23</w:delText>
        </w:r>
        <w:r w:rsidRPr="00A013FD">
          <w:sym w:font="Symbol" w:char="F0B0"/>
        </w:r>
        <w:r w:rsidRPr="00A013FD">
          <w:rPr>
            <w:vertAlign w:val="superscript"/>
          </w:rPr>
          <w:delText xml:space="preserve"> </w:delText>
        </w:r>
        <w:r w:rsidRPr="00A013FD">
          <w:delText>for an optimized total downward tilt angle of 35 degrees below the line that is tangent to the satellite’s orbital path. This provides a sufficient vertical radiation component for ships in the coverage area.</w:delText>
        </w:r>
      </w:del>
    </w:p>
    <w:p w14:paraId="75836132" w14:textId="77777777" w:rsidR="00A013FD" w:rsidRPr="00A013FD" w:rsidRDefault="00A013FD" w:rsidP="00A013FD">
      <w:pPr>
        <w:spacing w:after="120"/>
        <w:rPr>
          <w:del w:id="30215" w:author="Johnny Schultz" w:date="2020-02-12T15:58:00Z"/>
        </w:rPr>
      </w:pPr>
      <w:del w:id="30216" w:author="Johnny Schultz" w:date="2020-02-12T15:58:00Z">
        <w:r w:rsidRPr="00A013FD">
          <w:delText>6.4.2.6</w:delText>
        </w:r>
        <w:r w:rsidRPr="00A013FD">
          <w:tab/>
          <w:delText>Consideration of the angular power flux-density mask limits for transmission by the VHF data exchange system satellite</w:delText>
        </w:r>
      </w:del>
    </w:p>
    <w:p w14:paraId="4C34AF01" w14:textId="77777777" w:rsidR="00A013FD" w:rsidRPr="00A013FD" w:rsidRDefault="00A013FD" w:rsidP="00A013FD">
      <w:pPr>
        <w:spacing w:after="120"/>
        <w:rPr>
          <w:del w:id="30217" w:author="Johnny Schultz" w:date="2020-02-12T15:58:00Z"/>
        </w:rPr>
      </w:pPr>
      <w:del w:id="30218" w:author="Johnny Schultz" w:date="2020-02-12T15:58:00Z">
        <w:r w:rsidRPr="00A013FD">
          <w:rPr>
            <w:bCs/>
          </w:rPr>
          <w:delText xml:space="preserve">The PFD angular mask (the maximum allowable PFD in </w:delText>
        </w:r>
        <w:r w:rsidRPr="00A013FD">
          <w:delText>dB(W/(m</w:delText>
        </w:r>
        <w:r w:rsidRPr="00A013FD">
          <w:rPr>
            <w:vertAlign w:val="superscript"/>
          </w:rPr>
          <w:delText>2</w:delText>
        </w:r>
        <w:r w:rsidRPr="00A013FD">
          <w:delText xml:space="preserve"> </w:delText>
        </w:r>
        <w:r w:rsidRPr="00A013FD">
          <w:sym w:font="Symbol" w:char="F0B4"/>
        </w:r>
        <w:r w:rsidRPr="00A013FD">
          <w:delText xml:space="preserve"> 4 kHz)) </w:delText>
        </w:r>
        <w:r w:rsidRPr="00A013FD">
          <w:rPr>
            <w:bCs/>
          </w:rPr>
          <w:delText xml:space="preserve">as a function of the elevation angle from the </w:delText>
        </w:r>
        <w:r w:rsidRPr="00A013FD">
          <w:delText>Earth</w:delText>
        </w:r>
        <w:r w:rsidRPr="00A013FD">
          <w:rPr>
            <w:bCs/>
          </w:rPr>
          <w:delText>), i</w:delText>
        </w:r>
        <w:r w:rsidRPr="00A013FD">
          <w:delText>s shown in Table A7-2 of § 6.3.1.</w:delText>
        </w:r>
        <w:r w:rsidRPr="00A013FD">
          <w:rPr>
            <w:bCs/>
          </w:rPr>
          <w:delText xml:space="preserve"> Note that t</w:delText>
        </w:r>
        <w:r w:rsidRPr="00A013FD">
          <w:delText>he PFD mask at 0</w:delText>
        </w:r>
        <w:r w:rsidRPr="00A013FD">
          <w:sym w:font="Symbol" w:char="F0B0"/>
        </w:r>
        <w:r w:rsidRPr="00A013FD">
          <w:delText xml:space="preserve"> (horizon) is −149 dB(W/(m</w:delText>
        </w:r>
        <w:r w:rsidRPr="00A013FD">
          <w:rPr>
            <w:vertAlign w:val="superscript"/>
          </w:rPr>
          <w:delText>2</w:delText>
        </w:r>
        <w:r w:rsidRPr="00A013FD">
          <w:delText xml:space="preserve"> </w:delText>
        </w:r>
        <w:r w:rsidRPr="00A013FD">
          <w:sym w:font="Symbol" w:char="F0B4"/>
        </w:r>
        <w:r w:rsidRPr="00A013FD">
          <w:delText xml:space="preserve"> 4 kHz)), at 45</w:delText>
        </w:r>
        <w:r w:rsidRPr="00A013FD">
          <w:sym w:font="Symbol" w:char="F0B0"/>
        </w:r>
        <w:r w:rsidRPr="00A013FD">
          <w:delText xml:space="preserve"> elevation is −142 dB(W/(m</w:delText>
        </w:r>
        <w:r w:rsidRPr="00A013FD">
          <w:rPr>
            <w:vertAlign w:val="superscript"/>
          </w:rPr>
          <w:delText>2</w:delText>
        </w:r>
        <w:r w:rsidRPr="00A013FD">
          <w:delText xml:space="preserve"> </w:delText>
        </w:r>
        <w:r w:rsidRPr="00A013FD">
          <w:sym w:font="Symbol" w:char="F0B4"/>
        </w:r>
        <w:r w:rsidRPr="00A013FD">
          <w:delText xml:space="preserve"> 4 kHz)), at 60</w:delText>
        </w:r>
        <w:r w:rsidRPr="00A013FD">
          <w:sym w:font="Symbol" w:char="F0B0"/>
        </w:r>
        <w:r w:rsidRPr="00A013FD">
          <w:delText xml:space="preserve"> elevation is −134 dB(W/(m</w:delText>
        </w:r>
        <w:r w:rsidRPr="00A013FD">
          <w:rPr>
            <w:vertAlign w:val="superscript"/>
          </w:rPr>
          <w:delText>2</w:delText>
        </w:r>
        <w:r w:rsidRPr="00A013FD">
          <w:delText xml:space="preserve"> </w:delText>
        </w:r>
        <w:r w:rsidRPr="00A013FD">
          <w:sym w:font="Symbol" w:char="F0B4"/>
        </w:r>
        <w:r w:rsidRPr="00A013FD">
          <w:delText xml:space="preserve"> 4 kHz)) and at 90</w:delText>
        </w:r>
        <w:r w:rsidRPr="00A013FD">
          <w:sym w:font="Symbol" w:char="F0B0"/>
        </w:r>
        <w:r w:rsidRPr="00A013FD">
          <w:delText xml:space="preserve"> (overhead) is −131 dB(W/(m</w:delText>
        </w:r>
        <w:r w:rsidRPr="00A013FD">
          <w:rPr>
            <w:vertAlign w:val="superscript"/>
          </w:rPr>
          <w:delText>2</w:delText>
        </w:r>
        <w:r w:rsidRPr="00A013FD">
          <w:delText xml:space="preserve"> </w:delText>
        </w:r>
        <w:r w:rsidRPr="00A013FD">
          <w:sym w:font="Symbol" w:char="F0B4"/>
        </w:r>
        <w:r w:rsidRPr="00A013FD">
          <w:delText xml:space="preserve"> 4 kHz)). </w:delText>
        </w:r>
      </w:del>
    </w:p>
    <w:p w14:paraId="1C2A97B3" w14:textId="77777777" w:rsidR="00A013FD" w:rsidRPr="00A013FD" w:rsidRDefault="00A013FD" w:rsidP="00A013FD">
      <w:pPr>
        <w:spacing w:after="120"/>
        <w:rPr>
          <w:del w:id="30219" w:author="Johnny Schultz" w:date="2020-02-12T15:58:00Z"/>
        </w:rPr>
      </w:pPr>
      <w:del w:id="30220" w:author="Johnny Schultz" w:date="2020-02-12T15:58:00Z">
        <w:r w:rsidRPr="00A013FD">
          <w:delText>Note also that since the PFD mask level refers to the vertical component of radiation normal to the Earth’s surface, the polarization loss (≈ 3 dB @ 45</w:delText>
        </w:r>
        <w:r w:rsidRPr="00A013FD">
          <w:sym w:font="Symbol" w:char="F0B0"/>
        </w:r>
        <w:r w:rsidRPr="00A013FD">
          <w:delText xml:space="preserve"> elevation angle) based on the angular relationship between the vertical axis of the satellite antenna and the Earth’s surface should be considered in the determination of the satellite VDES transmitter power.</w:delText>
        </w:r>
      </w:del>
    </w:p>
    <w:p w14:paraId="290A7BCE" w14:textId="77777777" w:rsidR="00A013FD" w:rsidRPr="00A013FD" w:rsidRDefault="00A013FD" w:rsidP="00A013FD">
      <w:pPr>
        <w:spacing w:after="120"/>
        <w:rPr>
          <w:del w:id="30221" w:author="Johnny Schultz" w:date="2020-02-12T15:58:00Z"/>
        </w:rPr>
      </w:pPr>
      <w:del w:id="30222" w:author="Johnny Schultz" w:date="2020-02-12T15:58:00Z">
        <w:r w:rsidRPr="00A013FD">
          <w:rPr>
            <w:rFonts w:ascii="Times New Roman Bold" w:hAnsi="Times New Roman Bold"/>
          </w:rPr>
          <w:delText>6.4.2.7</w:delText>
        </w:r>
        <w:r w:rsidRPr="00A013FD">
          <w:rPr>
            <w:rFonts w:ascii="Times New Roman Bold" w:hAnsi="Times New Roman Bold"/>
          </w:rPr>
          <w:tab/>
        </w:r>
        <w:r w:rsidRPr="00A013FD">
          <w:delText>Determine the power flux density levels at elevations of 0</w:delText>
        </w:r>
        <w:r w:rsidRPr="00A013FD">
          <w:sym w:font="Symbol" w:char="F0B0"/>
        </w:r>
        <w:r w:rsidRPr="00A013FD">
          <w:delText>, 10</w:delText>
        </w:r>
        <w:r w:rsidRPr="00A013FD">
          <w:sym w:font="Symbol" w:char="F0B0"/>
        </w:r>
        <w:r w:rsidRPr="00A013FD">
          <w:delText>, 30</w:delText>
        </w:r>
        <w:r w:rsidRPr="00A013FD">
          <w:sym w:font="Symbol" w:char="F0B0"/>
        </w:r>
        <w:r w:rsidRPr="00A013FD">
          <w:delText>, 60</w:delText>
        </w:r>
        <w:r w:rsidRPr="00A013FD">
          <w:sym w:font="Symbol" w:char="F0B0"/>
        </w:r>
        <w:r w:rsidRPr="00A013FD">
          <w:delText xml:space="preserve"> and 90</w:delText>
        </w:r>
        <w:r w:rsidRPr="00A013FD">
          <w:sym w:font="Symbol" w:char="F0B0"/>
        </w:r>
        <w:r w:rsidRPr="00A013FD">
          <w:delText xml:space="preserve"> when the power flux density level at 45</w:delText>
        </w:r>
        <w:r w:rsidRPr="00A013FD">
          <w:sym w:font="Symbol" w:char="F0B0"/>
        </w:r>
        <w:r w:rsidRPr="00A013FD">
          <w:delText xml:space="preserve"> elevation is set to −142 dB(W/(m</w:delText>
        </w:r>
        <w:r w:rsidRPr="00A013FD">
          <w:rPr>
            <w:vertAlign w:val="superscript"/>
          </w:rPr>
          <w:delText>2</w:delText>
        </w:r>
        <w:r w:rsidRPr="00A013FD">
          <w:delText> </w:delText>
        </w:r>
        <w:r w:rsidRPr="00A013FD">
          <w:sym w:font="Symbol" w:char="F0B4"/>
        </w:r>
        <w:r w:rsidRPr="00A013FD">
          <w:delText> 4 kHz))</w:delText>
        </w:r>
      </w:del>
    </w:p>
    <w:p w14:paraId="123C5625" w14:textId="77777777" w:rsidR="00A013FD" w:rsidRPr="00A013FD" w:rsidRDefault="00A013FD" w:rsidP="00A013FD">
      <w:pPr>
        <w:spacing w:after="120"/>
        <w:rPr>
          <w:del w:id="30223" w:author="Johnny Schultz" w:date="2020-02-12T15:58:00Z"/>
        </w:rPr>
      </w:pPr>
      <w:del w:id="30224" w:author="Johnny Schultz" w:date="2020-02-12T15:58:00Z">
        <w:r w:rsidRPr="00A013FD">
          <w:delText>This section confirms that the elevation angle of 45</w:delText>
        </w:r>
        <w:r w:rsidRPr="00A013FD">
          <w:sym w:font="Symbol" w:char="F0B0"/>
        </w:r>
        <w:r w:rsidRPr="00A013FD">
          <w:delText xml:space="preserve"> is the CPA (closest point of approach) between the PFD mask and the actual radiated VDES space-earth downlink signal.</w:delText>
        </w:r>
      </w:del>
    </w:p>
    <w:p w14:paraId="2FC187C8" w14:textId="77777777" w:rsidR="00A013FD" w:rsidRPr="00A013FD" w:rsidRDefault="00A013FD" w:rsidP="00A013FD">
      <w:pPr>
        <w:spacing w:after="120"/>
        <w:rPr>
          <w:del w:id="30225" w:author="Johnny Schultz" w:date="2020-02-12T15:58:00Z"/>
        </w:rPr>
      </w:pPr>
      <w:del w:id="30226" w:author="Johnny Schultz" w:date="2020-02-12T15:58:00Z">
        <w:r w:rsidRPr="00A013FD">
          <w:delTex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delText>
        </w:r>
      </w:del>
    </w:p>
    <w:p w14:paraId="2E82E24B" w14:textId="77777777" w:rsidR="00A013FD" w:rsidRPr="00A013FD" w:rsidRDefault="00A013FD" w:rsidP="00A013FD">
      <w:pPr>
        <w:spacing w:after="120"/>
        <w:rPr>
          <w:del w:id="30227" w:author="Johnny Schultz" w:date="2020-02-12T15:58:00Z"/>
        </w:rPr>
      </w:pPr>
      <w:del w:id="30228" w:author="Johnny Schultz" w:date="2020-02-12T15:58:00Z">
        <w:r w:rsidRPr="00A013FD">
          <w:delText>The slant ranges from the satellite to an earth station are determined from the law of cosines (</w:delText>
        </w:r>
        <w:r w:rsidRPr="00A013FD">
          <w:rPr>
            <w:i/>
            <w:iCs/>
          </w:rPr>
          <w:delText>c</w:delText>
        </w:r>
        <w:r w:rsidRPr="00A013FD">
          <w:delText> = SQRT (</w:delText>
        </w:r>
        <w:r w:rsidRPr="00A013FD">
          <w:rPr>
            <w:i/>
            <w:iCs/>
          </w:rPr>
          <w:delText>a</w:delText>
        </w:r>
        <w:r w:rsidRPr="00A013FD">
          <w:rPr>
            <w:vertAlign w:val="superscript"/>
          </w:rPr>
          <w:delText>2</w:delText>
        </w:r>
        <w:r w:rsidRPr="00A013FD">
          <w:delText xml:space="preserve"> + </w:delText>
        </w:r>
        <w:r w:rsidRPr="00A013FD">
          <w:rPr>
            <w:i/>
            <w:iCs/>
          </w:rPr>
          <w:delText>b</w:delText>
        </w:r>
        <w:r w:rsidRPr="00A013FD">
          <w:rPr>
            <w:vertAlign w:val="superscript"/>
          </w:rPr>
          <w:delText>2</w:delText>
        </w:r>
        <w:r w:rsidRPr="00A013FD">
          <w:delText xml:space="preserve"> + </w:delText>
        </w:r>
        <w:r w:rsidRPr="00A013FD">
          <w:rPr>
            <w:i/>
            <w:iCs/>
          </w:rPr>
          <w:delText>c</w:delText>
        </w:r>
        <w:r w:rsidRPr="00A013FD">
          <w:rPr>
            <w:vertAlign w:val="superscript"/>
          </w:rPr>
          <w:delText>2</w:delText>
        </w:r>
        <w:r w:rsidRPr="00A013FD">
          <w:delText xml:space="preserve"> − 2</w:delText>
        </w:r>
        <w:r w:rsidRPr="00A013FD">
          <w:rPr>
            <w:i/>
            <w:iCs/>
          </w:rPr>
          <w:delText>ab</w:delText>
        </w:r>
        <w:r w:rsidRPr="00A013FD">
          <w:delText xml:space="preserve"> cos (</w:delText>
        </w:r>
        <w:r w:rsidRPr="00A013FD">
          <w:rPr>
            <w:i/>
            <w:iCs/>
          </w:rPr>
          <w:delText>C</w:delText>
        </w:r>
        <w:r w:rsidRPr="00A013FD">
          <w:delText xml:space="preserve">)), where </w:delText>
        </w:r>
        <w:r w:rsidRPr="00A013FD">
          <w:rPr>
            <w:i/>
            <w:iCs/>
          </w:rPr>
          <w:delText>c</w:delText>
        </w:r>
        <w:r w:rsidRPr="00A013FD">
          <w:delText xml:space="preserve"> = slant range, </w:delText>
        </w:r>
        <w:r w:rsidRPr="00A013FD">
          <w:rPr>
            <w:i/>
            <w:iCs/>
          </w:rPr>
          <w:delText>a</w:delText>
        </w:r>
        <w:r w:rsidRPr="00A013FD">
          <w:delText xml:space="preserve"> = </w:delText>
        </w:r>
        <w:r w:rsidRPr="00A013FD">
          <w:rPr>
            <w:i/>
            <w:iCs/>
          </w:rPr>
          <w:delText>R</w:delText>
        </w:r>
        <w:r w:rsidRPr="00A013FD">
          <w:rPr>
            <w:i/>
            <w:iCs/>
            <w:vertAlign w:val="subscript"/>
          </w:rPr>
          <w:delText>e</w:delText>
        </w:r>
        <w:r w:rsidRPr="00A013FD">
          <w:delText xml:space="preserve"> + </w:delText>
        </w:r>
        <w:r w:rsidRPr="00A013FD">
          <w:rPr>
            <w:i/>
            <w:iCs/>
          </w:rPr>
          <w:delText>h</w:delText>
        </w:r>
        <w:r w:rsidRPr="00A013FD">
          <w:delText xml:space="preserve">, </w:delText>
        </w:r>
        <w:r w:rsidRPr="00A013FD">
          <w:rPr>
            <w:i/>
            <w:iCs/>
          </w:rPr>
          <w:delText>b</w:delText>
        </w:r>
        <w:r w:rsidRPr="00A013FD">
          <w:delText xml:space="preserve"> = </w:delText>
        </w:r>
        <w:r w:rsidRPr="00A013FD">
          <w:rPr>
            <w:i/>
            <w:iCs/>
          </w:rPr>
          <w:delText>R</w:delText>
        </w:r>
        <w:r w:rsidRPr="00A013FD">
          <w:rPr>
            <w:i/>
            <w:iCs/>
            <w:vertAlign w:val="subscript"/>
          </w:rPr>
          <w:delText>e</w:delText>
        </w:r>
        <w:r w:rsidRPr="00A013FD">
          <w:delText xml:space="preserve"> and </w:delText>
        </w:r>
        <w:r w:rsidRPr="00A013FD">
          <w:rPr>
            <w:i/>
            <w:iCs/>
          </w:rPr>
          <w:delText>C</w:delText>
        </w:r>
        <w:r w:rsidRPr="00A013FD">
          <w:delText xml:space="preserve"> = the satellite orbital angle. The calculations start with C = 23</w:delText>
        </w:r>
        <w:r w:rsidRPr="00A013FD">
          <w:sym w:font="Symbol" w:char="F0B0"/>
        </w:r>
        <w:r w:rsidRPr="00A013FD">
          <w:delText xml:space="preserve"> (the angle to the horizon) and proceed to </w:delText>
        </w:r>
        <w:r w:rsidRPr="00A013FD">
          <w:rPr>
            <w:i/>
            <w:iCs/>
          </w:rPr>
          <w:delText>C</w:delText>
        </w:r>
        <w:r w:rsidRPr="00A013FD">
          <w:delText xml:space="preserve"> = 0</w:delText>
        </w:r>
        <w:r w:rsidRPr="00A013FD">
          <w:sym w:font="Symbol" w:char="F0B0"/>
        </w:r>
        <w:r w:rsidRPr="00A013FD">
          <w:delText xml:space="preserve"> (the directly above/below position), shown in Table A7-3.</w:delText>
        </w:r>
      </w:del>
    </w:p>
    <w:p w14:paraId="6E301A87" w14:textId="77777777" w:rsidR="00A013FD" w:rsidRPr="00A013FD" w:rsidRDefault="00A013FD" w:rsidP="00A013FD">
      <w:pPr>
        <w:spacing w:after="120"/>
        <w:rPr>
          <w:del w:id="30229" w:author="Johnny Schultz" w:date="2020-02-12T15:58:00Z"/>
        </w:rPr>
      </w:pPr>
      <w:del w:id="30230" w:author="Johnny Schultz" w:date="2020-02-12T15:58:00Z">
        <w:r w:rsidRPr="00A013FD">
          <w:delText>To find the elevation angles, reference angles are determined from the inverse law of cosines (</w:delText>
        </w:r>
        <w:r w:rsidRPr="00A013FD">
          <w:rPr>
            <w:i/>
            <w:iCs/>
          </w:rPr>
          <w:delText>C</w:delText>
        </w:r>
        <w:r w:rsidRPr="00A013FD">
          <w:delText> = cos</w:delText>
        </w:r>
        <w:r w:rsidRPr="00A013FD">
          <w:rPr>
            <w:vertAlign w:val="superscript"/>
          </w:rPr>
          <w:delText> 1</w:delText>
        </w:r>
        <w:r w:rsidRPr="00A013FD">
          <w:delText xml:space="preserve"> ((</w:delText>
        </w:r>
        <w:r w:rsidRPr="00A013FD">
          <w:rPr>
            <w:i/>
            <w:iCs/>
          </w:rPr>
          <w:delText>a</w:delText>
        </w:r>
        <w:r w:rsidRPr="00A013FD">
          <w:rPr>
            <w:vertAlign w:val="superscript"/>
          </w:rPr>
          <w:delText>2</w:delText>
        </w:r>
        <w:r w:rsidRPr="00A013FD">
          <w:delText xml:space="preserve"> + </w:delText>
        </w:r>
        <w:r w:rsidRPr="00A013FD">
          <w:rPr>
            <w:i/>
            <w:iCs/>
          </w:rPr>
          <w:delText>b</w:delText>
        </w:r>
        <w:r w:rsidRPr="00A013FD">
          <w:rPr>
            <w:vertAlign w:val="superscript"/>
          </w:rPr>
          <w:delText>2</w:delText>
        </w:r>
        <w:r w:rsidRPr="00A013FD">
          <w:delText xml:space="preserve"> + </w:delText>
        </w:r>
        <w:r w:rsidRPr="00A013FD">
          <w:rPr>
            <w:i/>
            <w:iCs/>
          </w:rPr>
          <w:delText>c</w:delText>
        </w:r>
        <w:r w:rsidRPr="00A013FD">
          <w:rPr>
            <w:vertAlign w:val="superscript"/>
          </w:rPr>
          <w:delText>2</w:delText>
        </w:r>
        <w:r w:rsidRPr="00A013FD">
          <w:delText>)/(2</w:delText>
        </w:r>
        <w:r w:rsidRPr="00A013FD">
          <w:rPr>
            <w:i/>
            <w:iCs/>
          </w:rPr>
          <w:delText>ab</w:delText>
        </w:r>
        <w:r w:rsidRPr="00A013FD">
          <w:delText xml:space="preserve">)) where </w:delText>
        </w:r>
        <w:r w:rsidRPr="00A013FD">
          <w:rPr>
            <w:i/>
            <w:iCs/>
          </w:rPr>
          <w:delText>C</w:delText>
        </w:r>
        <w:r w:rsidRPr="00A013FD">
          <w:delText xml:space="preserve"> = the reference angle between the slant range (line of observation) and the Earth radius (line from the Earth station to the centre of the Earth), </w:delText>
        </w:r>
        <w:r w:rsidRPr="00A013FD">
          <w:rPr>
            <w:i/>
            <w:iCs/>
          </w:rPr>
          <w:delText>a</w:delText>
        </w:r>
        <w:r w:rsidRPr="00A013FD">
          <w:delText xml:space="preserve"> = slant range, </w:delText>
        </w:r>
        <w:r w:rsidRPr="00A013FD">
          <w:rPr>
            <w:i/>
            <w:iCs/>
          </w:rPr>
          <w:delText>b</w:delText>
        </w:r>
        <w:r w:rsidRPr="00A013FD">
          <w:delText xml:space="preserve"> = earth radius and </w:delText>
        </w:r>
        <w:r w:rsidRPr="00A013FD">
          <w:rPr>
            <w:i/>
            <w:iCs/>
          </w:rPr>
          <w:delText>c</w:delText>
        </w:r>
        <w:r w:rsidRPr="00A013FD">
          <w:delText xml:space="preserve"> = </w:delText>
        </w:r>
        <w:r w:rsidRPr="00A013FD">
          <w:rPr>
            <w:i/>
            <w:iCs/>
          </w:rPr>
          <w:delText>R</w:delText>
        </w:r>
        <w:r w:rsidRPr="00A013FD">
          <w:rPr>
            <w:i/>
            <w:iCs/>
            <w:vertAlign w:val="subscript"/>
          </w:rPr>
          <w:delText>e</w:delText>
        </w:r>
        <w:r w:rsidRPr="00A013FD">
          <w:delText xml:space="preserve"> + </w:delText>
        </w:r>
        <w:r w:rsidRPr="00A013FD">
          <w:rPr>
            <w:i/>
            <w:iCs/>
          </w:rPr>
          <w:delText>h</w:delText>
        </w:r>
        <w:r w:rsidRPr="00A013FD">
          <w:delText>. The elevation angles for the Earth stations are determined by subtracting 90</w:delText>
        </w:r>
        <w:r w:rsidRPr="00A013FD">
          <w:sym w:font="Symbol" w:char="F0B0"/>
        </w:r>
        <w:r w:rsidRPr="00A013FD">
          <w:delText xml:space="preserve"> from the reference angles, also shown in Table A7-3 below.</w:delText>
        </w:r>
      </w:del>
    </w:p>
    <w:p w14:paraId="4676B197" w14:textId="77777777" w:rsidR="00A013FD" w:rsidRPr="00A013FD" w:rsidRDefault="00A013FD" w:rsidP="00A013FD">
      <w:pPr>
        <w:spacing w:after="120"/>
        <w:rPr>
          <w:del w:id="30231" w:author="Johnny Schultz" w:date="2020-02-12T15:58:00Z"/>
        </w:rPr>
      </w:pPr>
      <w:del w:id="30232" w:author="Johnny Schultz" w:date="2020-02-12T15:58:00Z">
        <w:r w:rsidRPr="00A013FD">
          <w:rPr>
            <w:rFonts w:ascii="Times New Roman Bold" w:hAnsi="Times New Roman Bold"/>
          </w:rPr>
          <w:delText>6.4.2.8</w:delText>
        </w:r>
        <w:r w:rsidRPr="00A013FD">
          <w:rPr>
            <w:rFonts w:ascii="Times New Roman Bold" w:hAnsi="Times New Roman Bold"/>
          </w:rPr>
          <w:tab/>
        </w:r>
        <w:r w:rsidRPr="00A013FD">
          <w:delText>Determine reference levels based on the 45</w:delText>
        </w:r>
        <w:r w:rsidRPr="00A013FD">
          <w:sym w:font="Symbol" w:char="F0B0"/>
        </w:r>
        <w:r w:rsidRPr="00A013FD">
          <w:delText xml:space="preserve"> elevation angle</w:delText>
        </w:r>
      </w:del>
    </w:p>
    <w:p w14:paraId="5287D422" w14:textId="77777777" w:rsidR="00A013FD" w:rsidRPr="00A013FD" w:rsidRDefault="00A013FD" w:rsidP="00A013FD">
      <w:pPr>
        <w:spacing w:after="120"/>
        <w:rPr>
          <w:del w:id="30233" w:author="Johnny Schultz" w:date="2020-02-12T15:58:00Z"/>
        </w:rPr>
      </w:pPr>
      <w:del w:id="30234" w:author="Johnny Schultz" w:date="2020-02-12T15:58:00Z">
        <w:r w:rsidRPr="00A013FD">
          <w:delText>From Table A7-2, the slant range to the satellite at 45</w:delText>
        </w:r>
        <w:r w:rsidRPr="00A013FD">
          <w:sym w:font="Symbol" w:char="F0B0"/>
        </w:r>
        <w:r w:rsidRPr="00A013FD">
          <w:rPr>
            <w:vertAlign w:val="superscript"/>
          </w:rPr>
          <w:delText xml:space="preserve"> </w:delText>
        </w:r>
        <w:r w:rsidRPr="00A013FD">
          <w:delText>elevation is 748.3 km and the PFD at 45</w:delText>
        </w:r>
        <w:r w:rsidRPr="00A013FD">
          <w:sym w:font="Symbol" w:char="F0B0"/>
        </w:r>
        <w:r w:rsidRPr="00A013FD">
          <w:delText xml:space="preserve"> elevation is set to the mask limit of −142 dB(W/(m</w:delText>
        </w:r>
        <w:r w:rsidRPr="00A013FD">
          <w:rPr>
            <w:vertAlign w:val="superscript"/>
          </w:rPr>
          <w:delText>2</w:delText>
        </w:r>
        <w:r w:rsidRPr="00A013FD">
          <w:delText xml:space="preserve"> </w:delText>
        </w:r>
        <w:r w:rsidRPr="00A013FD">
          <w:sym w:font="Symbol" w:char="F0B4"/>
        </w:r>
        <w:r w:rsidRPr="00A013FD">
          <w:delText xml:space="preserve"> 4 kHz)). Since the relative angle of the satellite antenna (down-tilted by 35</w:delText>
        </w:r>
        <w:r w:rsidRPr="00A013FD">
          <w:sym w:font="Symbol" w:char="F0B0"/>
        </w:r>
        <w:r w:rsidRPr="00A013FD">
          <w:delText>) in that direction is approximately (45</w:delText>
        </w:r>
        <w:r w:rsidRPr="00A013FD">
          <w:sym w:font="Symbol" w:char="F0B0"/>
        </w:r>
        <w:r w:rsidRPr="00A013FD">
          <w:delText xml:space="preserve"> − 35</w:delText>
        </w:r>
        <w:r w:rsidRPr="00A013FD">
          <w:sym w:font="Symbol" w:char="F0B0"/>
        </w:r>
        <w:r w:rsidRPr="00A013FD">
          <w:delText>) = 10</w:delText>
        </w:r>
        <w:r w:rsidRPr="00A013FD">
          <w:sym w:font="Symbol" w:char="F0B0"/>
        </w:r>
        <w:r w:rsidRPr="00A013FD">
          <w:delText>, the gain of the satellite antenna in that direction, from Fig. A7-19, is 8 dB. These values were used as the set point values (the 0 dB reference levels) to calculate the PFD levels for the other elevation angles.</w:delText>
        </w:r>
      </w:del>
    </w:p>
    <w:p w14:paraId="3FE1F3DE" w14:textId="77777777" w:rsidR="00A013FD" w:rsidRPr="00A013FD" w:rsidRDefault="00A013FD" w:rsidP="00A013FD">
      <w:pPr>
        <w:spacing w:after="120"/>
        <w:rPr>
          <w:del w:id="30235" w:author="Johnny Schultz" w:date="2020-02-12T15:58:00Z"/>
        </w:rPr>
      </w:pPr>
      <w:del w:id="30236" w:author="Johnny Schultz" w:date="2020-02-12T15:58:00Z">
        <w:r w:rsidRPr="00A013FD">
          <w:rPr>
            <w:rFonts w:ascii="Times New Roman Bold" w:hAnsi="Times New Roman Bold"/>
          </w:rPr>
          <w:delText>6.4.2.9</w:delText>
        </w:r>
        <w:r w:rsidRPr="00A013FD">
          <w:rPr>
            <w:rFonts w:ascii="Times New Roman Bold" w:hAnsi="Times New Roman Bold"/>
          </w:rPr>
          <w:tab/>
        </w:r>
        <w:r w:rsidRPr="00A013FD">
          <w:delText>Determine the power flux density level for the elevation angle of 0</w:delText>
        </w:r>
        <w:r w:rsidRPr="00A013FD">
          <w:sym w:font="Symbol" w:char="F0B0"/>
        </w:r>
      </w:del>
    </w:p>
    <w:p w14:paraId="5A556B7B" w14:textId="77777777" w:rsidR="00A013FD" w:rsidRPr="00A013FD" w:rsidRDefault="00A013FD" w:rsidP="00A013FD">
      <w:pPr>
        <w:spacing w:after="120"/>
        <w:rPr>
          <w:del w:id="30237" w:author="Johnny Schultz" w:date="2020-02-12T15:58:00Z"/>
        </w:rPr>
      </w:pPr>
      <w:del w:id="30238" w:author="Johnny Schultz" w:date="2020-02-12T15:58:00Z">
        <w:r w:rsidRPr="00A013FD">
          <w:delText>The slant range at 0</w:delText>
        </w:r>
        <w:r w:rsidRPr="00A013FD">
          <w:sym w:font="Symbol" w:char="F0B0"/>
        </w:r>
        <w:r w:rsidRPr="00A013FD">
          <w:delText xml:space="preserve"> (horizon) is 2 703.6 km, the satellite relative angle to the horizon is −23</w:delText>
        </w:r>
        <w:r w:rsidRPr="00A013FD">
          <w:sym w:font="Symbol" w:char="F0B0"/>
        </w:r>
        <w:r w:rsidRPr="00A013FD">
          <w:delText>, the satellite antenna relative angle with a 35</w:delText>
        </w:r>
        <w:r w:rsidRPr="00A013FD">
          <w:sym w:font="Symbol" w:char="F0B0"/>
        </w:r>
        <w:r w:rsidRPr="00A013FD">
          <w:delText xml:space="preserve"> down-tilt is (35</w:delText>
        </w:r>
        <w:r w:rsidRPr="00A013FD">
          <w:sym w:font="Symbol" w:char="F0B0"/>
        </w:r>
        <w:r w:rsidRPr="00A013FD">
          <w:delText xml:space="preserve"> − 23</w:delText>
        </w:r>
        <w:r w:rsidRPr="00A013FD">
          <w:sym w:font="Symbol" w:char="F0B0"/>
        </w:r>
        <w:r w:rsidRPr="00A013FD">
          <w:delText>) = 12</w:delText>
        </w:r>
        <w:r w:rsidRPr="00A013FD">
          <w:sym w:font="Symbol" w:char="F0B0"/>
        </w:r>
        <w:r w:rsidRPr="00A013FD">
          <w:delText xml:space="preserve"> and the gain, from Figure A7-19, is 8 dB. Since the relative range loss is (20 log (748.3/2 703.6)) = −11.2 dB, the PFD at 0</w:delText>
        </w:r>
        <w:r w:rsidRPr="00A013FD">
          <w:sym w:font="Symbol" w:char="F0B0"/>
        </w:r>
        <w:r w:rsidRPr="00A013FD">
          <w:delText xml:space="preserve"> is 11.2 dB below the 45</w:delText>
        </w:r>
        <w:r w:rsidRPr="00A013FD">
          <w:sym w:font="Symbol" w:char="F0B0"/>
        </w:r>
        <w:r w:rsidRPr="00A013FD">
          <w:delText xml:space="preserve"> level (−142 − 11.2) = −153.2 dB(W/(m</w:delText>
        </w:r>
        <w:r w:rsidRPr="00A013FD">
          <w:rPr>
            <w:vertAlign w:val="superscript"/>
          </w:rPr>
          <w:delText>2</w:delText>
        </w:r>
        <w:r w:rsidRPr="00A013FD">
          <w:delText xml:space="preserve"> </w:delText>
        </w:r>
        <w:r w:rsidRPr="00A013FD">
          <w:sym w:font="Symbol" w:char="F0B4"/>
        </w:r>
        <w:r w:rsidRPr="00A013FD">
          <w:delText xml:space="preserve"> 4 kHz)) which is (−149 − (−153.2)) = 4.2 dB below the 0</w:delText>
        </w:r>
        <w:r w:rsidRPr="00A013FD">
          <w:sym w:font="Symbol" w:char="F0B0"/>
        </w:r>
        <w:r w:rsidRPr="00A013FD">
          <w:delText xml:space="preserve"> mask limit. </w:delText>
        </w:r>
      </w:del>
    </w:p>
    <w:p w14:paraId="1A0933BD" w14:textId="77777777" w:rsidR="00A013FD" w:rsidRPr="00A013FD" w:rsidRDefault="00A013FD" w:rsidP="00A013FD">
      <w:pPr>
        <w:spacing w:after="120"/>
        <w:rPr>
          <w:del w:id="30239" w:author="Johnny Schultz" w:date="2020-02-12T15:58:00Z"/>
        </w:rPr>
      </w:pPr>
      <w:del w:id="30240" w:author="Johnny Schultz" w:date="2020-02-12T15:58:00Z">
        <w:r w:rsidRPr="00A013FD">
          <w:rPr>
            <w:rFonts w:ascii="Times New Roman Bold" w:hAnsi="Times New Roman Bold"/>
          </w:rPr>
          <w:delText>6.4.2.10</w:delText>
        </w:r>
        <w:r w:rsidRPr="00A013FD">
          <w:rPr>
            <w:rFonts w:ascii="Times New Roman Bold" w:hAnsi="Times New Roman Bold"/>
          </w:rPr>
          <w:tab/>
        </w:r>
        <w:r w:rsidRPr="00A013FD">
          <w:delText>Determine the power flux density level for the elevation angle of 10</w:delText>
        </w:r>
        <w:r w:rsidRPr="00A013FD">
          <w:sym w:font="Symbol" w:char="F0B0"/>
        </w:r>
      </w:del>
    </w:p>
    <w:p w14:paraId="6E129C45" w14:textId="77777777" w:rsidR="00A013FD" w:rsidRPr="00A013FD" w:rsidRDefault="00A013FD" w:rsidP="00A013FD">
      <w:pPr>
        <w:spacing w:after="120"/>
        <w:rPr>
          <w:del w:id="30241" w:author="Johnny Schultz" w:date="2020-02-12T15:58:00Z"/>
        </w:rPr>
      </w:pPr>
      <w:del w:id="30242" w:author="Johnny Schultz" w:date="2020-02-12T15:58:00Z">
        <w:r w:rsidRPr="00A013FD">
          <w:delText>The slant range at 10</w:delText>
        </w:r>
        <w:r w:rsidRPr="00A013FD">
          <w:sym w:font="Symbol" w:char="F0B0"/>
        </w:r>
        <w:r w:rsidRPr="00A013FD">
          <w:delText xml:space="preserve"> elevation is 1 818.4 km, the satellite relative angle to the horizon is −23</w:delText>
        </w:r>
        <w:r w:rsidRPr="00A013FD">
          <w:sym w:font="Symbol" w:char="F0B0"/>
        </w:r>
        <w:r w:rsidRPr="00A013FD">
          <w:delText>, the satellite antenna relative angle with a 35</w:delText>
        </w:r>
        <w:r w:rsidRPr="00A013FD">
          <w:sym w:font="Symbol" w:char="F0B0"/>
        </w:r>
        <w:r w:rsidRPr="00A013FD">
          <w:delText xml:space="preserve"> down-tilt is (35</w:delText>
        </w:r>
        <w:r w:rsidRPr="00A013FD">
          <w:sym w:font="Symbol" w:char="F0B0"/>
        </w:r>
        <w:r w:rsidRPr="00A013FD">
          <w:delText xml:space="preserve"> − 23</w:delText>
        </w:r>
        <w:r w:rsidRPr="00A013FD">
          <w:sym w:font="Symbol" w:char="F0B0"/>
        </w:r>
        <w:r w:rsidRPr="00A013FD">
          <w:delText>− 10</w:delText>
        </w:r>
        <w:r w:rsidRPr="00A013FD">
          <w:sym w:font="Symbol" w:char="F0B0"/>
        </w:r>
        <w:r w:rsidRPr="00A013FD">
          <w:delText>) = 2</w:delText>
        </w:r>
        <w:r w:rsidRPr="00A013FD">
          <w:sym w:font="Symbol" w:char="F0B0"/>
        </w:r>
        <w:r w:rsidRPr="00A013FD">
          <w:delText xml:space="preserve"> the gain, from Fig. A7</w:delText>
        </w:r>
        <w:r w:rsidRPr="00A013FD">
          <w:noBreakHyphen/>
          <w:delText>19, is 8 dB (the same as the reference), the relative range loss is 20 log (748.3/1 818.4) = −7.7 dB and thus the PFD at 10</w:delText>
        </w:r>
        <w:r w:rsidRPr="00A013FD">
          <w:sym w:font="Symbol" w:char="F0B0"/>
        </w:r>
        <w:r w:rsidRPr="00A013FD">
          <w:delText xml:space="preserve"> is (−142 − 7.7) = −149.7 dB(W/(m</w:delText>
        </w:r>
        <w:r w:rsidRPr="00A013FD">
          <w:rPr>
            <w:vertAlign w:val="superscript"/>
          </w:rPr>
          <w:delText>2</w:delText>
        </w:r>
        <w:r w:rsidRPr="00A013FD">
          <w:delText xml:space="preserve"> </w:delText>
        </w:r>
        <w:r w:rsidRPr="00A013FD">
          <w:sym w:font="Symbol" w:char="F0B4"/>
        </w:r>
        <w:r w:rsidRPr="00A013FD">
          <w:delText xml:space="preserve"> 4 kHz)) which is 2.3 dB below the 10</w:delText>
        </w:r>
        <w:r w:rsidRPr="00A013FD">
          <w:sym w:font="Symbol" w:char="F0B0"/>
        </w:r>
        <w:r w:rsidRPr="00A013FD">
          <w:delText xml:space="preserve"> mask limit of −147.4 dB(W/(m</w:delText>
        </w:r>
        <w:r w:rsidRPr="00A013FD">
          <w:rPr>
            <w:vertAlign w:val="superscript"/>
          </w:rPr>
          <w:delText>2</w:delText>
        </w:r>
        <w:r w:rsidRPr="00A013FD">
          <w:delText xml:space="preserve"> </w:delText>
        </w:r>
        <w:r w:rsidRPr="00A013FD">
          <w:sym w:font="Symbol" w:char="F0B4"/>
        </w:r>
        <w:r w:rsidRPr="00A013FD">
          <w:delText xml:space="preserve"> 4 kHz)). </w:delText>
        </w:r>
      </w:del>
    </w:p>
    <w:p w14:paraId="5B01EF43" w14:textId="77777777" w:rsidR="00A013FD" w:rsidRPr="00A013FD" w:rsidRDefault="00A013FD" w:rsidP="00A013FD">
      <w:pPr>
        <w:spacing w:after="120"/>
        <w:rPr>
          <w:del w:id="30243" w:author="Johnny Schultz" w:date="2020-02-12T15:58:00Z"/>
        </w:rPr>
      </w:pPr>
      <w:del w:id="30244" w:author="Johnny Schultz" w:date="2020-02-12T15:58:00Z">
        <w:r w:rsidRPr="00A013FD">
          <w:rPr>
            <w:rFonts w:ascii="Times New Roman Bold" w:hAnsi="Times New Roman Bold"/>
          </w:rPr>
          <w:delText>6.4.2.11</w:delText>
        </w:r>
        <w:r w:rsidRPr="00A013FD">
          <w:rPr>
            <w:rFonts w:ascii="Times New Roman Bold" w:hAnsi="Times New Roman Bold"/>
          </w:rPr>
          <w:tab/>
        </w:r>
        <w:r w:rsidRPr="00A013FD">
          <w:delText>Determine the power flux density level for the elevation angle of 30</w:delText>
        </w:r>
        <w:r w:rsidRPr="00A013FD">
          <w:sym w:font="Symbol" w:char="F0B0"/>
        </w:r>
      </w:del>
    </w:p>
    <w:p w14:paraId="7444C244" w14:textId="77777777" w:rsidR="00A013FD" w:rsidRPr="00A013FD" w:rsidRDefault="00A013FD" w:rsidP="00A013FD">
      <w:pPr>
        <w:spacing w:after="120"/>
        <w:rPr>
          <w:del w:id="30245" w:author="Johnny Schultz" w:date="2020-02-12T15:58:00Z"/>
        </w:rPr>
      </w:pPr>
      <w:del w:id="30246" w:author="Johnny Schultz" w:date="2020-02-12T15:58:00Z">
        <w:r w:rsidRPr="00A013FD">
          <w:delText>The slant range at 30</w:delText>
        </w:r>
        <w:r w:rsidRPr="00A013FD">
          <w:sym w:font="Symbol" w:char="F0B0"/>
        </w:r>
        <w:r w:rsidRPr="00A013FD">
          <w:delText xml:space="preserve"> elevation is 993.5 km, the satellite relative angle to the horizon is −23</w:delText>
        </w:r>
        <w:r w:rsidRPr="00A013FD">
          <w:sym w:font="Symbol" w:char="F0B0"/>
        </w:r>
        <w:r w:rsidRPr="00A013FD">
          <w:delText>, the satellite antenna relative angle with a 35</w:delText>
        </w:r>
        <w:r w:rsidRPr="00A013FD">
          <w:sym w:font="Symbol" w:char="F0B0"/>
        </w:r>
        <w:r w:rsidRPr="00A013FD">
          <w:delText xml:space="preserve"> down-tilt is (35</w:delText>
        </w:r>
        <w:r w:rsidRPr="00A013FD">
          <w:sym w:font="Symbol" w:char="F0B0"/>
        </w:r>
        <w:r w:rsidRPr="00A013FD">
          <w:delText xml:space="preserve"> − 30</w:delText>
        </w:r>
        <w:r w:rsidRPr="00A013FD">
          <w:sym w:font="Symbol" w:char="F0B0"/>
        </w:r>
        <w:r w:rsidRPr="00A013FD">
          <w:delText>) = 5</w:delText>
        </w:r>
        <w:r w:rsidRPr="00A013FD">
          <w:sym w:font="Symbol" w:char="F0B0"/>
        </w:r>
        <w:r w:rsidRPr="00A013FD">
          <w:delText xml:space="preserve"> the gain, from Fig. A7-19, is 8 dB (the same as the reference), the relative range loss is 20 log (748.3/993.5) = −2.5 dB and thus the PFD at 30</w:delText>
        </w:r>
        <w:r w:rsidRPr="00A013FD">
          <w:sym w:font="Symbol" w:char="F0B0"/>
        </w:r>
        <w:r w:rsidRPr="00A013FD">
          <w:delText xml:space="preserve"> is (−142 – 2.5) = −144.5 dB(W/(m</w:delText>
        </w:r>
        <w:r w:rsidRPr="00A013FD">
          <w:rPr>
            <w:vertAlign w:val="superscript"/>
          </w:rPr>
          <w:delText>2</w:delText>
        </w:r>
        <w:r w:rsidRPr="00A013FD">
          <w:delText xml:space="preserve"> </w:delText>
        </w:r>
        <w:r w:rsidRPr="00A013FD">
          <w:sym w:font="Symbol" w:char="F0B4"/>
        </w:r>
        <w:r w:rsidRPr="00A013FD">
          <w:delText xml:space="preserve"> 4 kHz)) which is 0.3 dB below the 10</w:delText>
        </w:r>
        <w:r w:rsidRPr="00A013FD">
          <w:sym w:font="Symbol" w:char="F0B0"/>
        </w:r>
        <w:r w:rsidRPr="00A013FD">
          <w:delText xml:space="preserve"> mask limit of −144.2 dB(W/( m</w:delText>
        </w:r>
        <w:r w:rsidRPr="00A013FD">
          <w:rPr>
            <w:vertAlign w:val="superscript"/>
          </w:rPr>
          <w:delText>2</w:delText>
        </w:r>
        <w:r w:rsidRPr="00A013FD">
          <w:delText xml:space="preserve"> </w:delText>
        </w:r>
        <w:r w:rsidRPr="00A013FD">
          <w:sym w:font="Symbol" w:char="F0B4"/>
        </w:r>
        <w:r w:rsidRPr="00A013FD">
          <w:delText xml:space="preserve"> 4 kHz)).</w:delText>
        </w:r>
      </w:del>
    </w:p>
    <w:p w14:paraId="0CDD9E3F" w14:textId="77777777" w:rsidR="00A013FD" w:rsidRPr="00A013FD" w:rsidRDefault="00A013FD" w:rsidP="00A013FD">
      <w:pPr>
        <w:spacing w:after="120"/>
        <w:rPr>
          <w:del w:id="30247" w:author="Johnny Schultz" w:date="2020-02-12T15:58:00Z"/>
        </w:rPr>
      </w:pPr>
      <w:del w:id="30248" w:author="Johnny Schultz" w:date="2020-02-12T15:58:00Z">
        <w:r w:rsidRPr="00A013FD">
          <w:rPr>
            <w:rFonts w:ascii="Times New Roman Bold" w:hAnsi="Times New Roman Bold"/>
          </w:rPr>
          <w:delText>6.4.2.12</w:delText>
        </w:r>
        <w:r w:rsidRPr="00A013FD">
          <w:rPr>
            <w:rFonts w:ascii="Times New Roman Bold" w:hAnsi="Times New Roman Bold"/>
          </w:rPr>
          <w:tab/>
        </w:r>
        <w:r w:rsidRPr="00A013FD">
          <w:delText>Determine the power flux density level for the elevation angle of 60</w:delText>
        </w:r>
        <w:r w:rsidRPr="00A013FD">
          <w:sym w:font="Symbol" w:char="F0B0"/>
        </w:r>
      </w:del>
    </w:p>
    <w:p w14:paraId="2D0C8DF6" w14:textId="77777777" w:rsidR="00A013FD" w:rsidRPr="00A013FD" w:rsidRDefault="00A013FD" w:rsidP="00A013FD">
      <w:pPr>
        <w:spacing w:after="120"/>
        <w:rPr>
          <w:del w:id="30249" w:author="Johnny Schultz" w:date="2020-02-12T15:58:00Z"/>
        </w:rPr>
      </w:pPr>
      <w:del w:id="30250" w:author="Johnny Schultz" w:date="2020-02-12T15:58:00Z">
        <w:r w:rsidRPr="00A013FD">
          <w:delText>The slant range at 60</w:delText>
        </w:r>
        <w:r w:rsidRPr="00A013FD">
          <w:sym w:font="Symbol" w:char="F0B0"/>
        </w:r>
        <w:r w:rsidRPr="00A013FD">
          <w:delText xml:space="preserve"> elevation is 632.7 km, the satellite relative angle to the horizon is −23</w:delText>
        </w:r>
        <w:r w:rsidRPr="00A013FD">
          <w:sym w:font="Symbol" w:char="F0B0"/>
        </w:r>
        <w:r w:rsidRPr="00A013FD">
          <w:delText>, the satellite antenna relative angle with a 35</w:delText>
        </w:r>
        <w:r w:rsidRPr="00A013FD">
          <w:sym w:font="Symbol" w:char="F0B0"/>
        </w:r>
        <w:r w:rsidRPr="00A013FD">
          <w:delText xml:space="preserve"> down-tilt is (35</w:delText>
        </w:r>
        <w:r w:rsidRPr="00A013FD">
          <w:sym w:font="Symbol" w:char="F0B0"/>
        </w:r>
        <w:r w:rsidRPr="00A013FD">
          <w:delText xml:space="preserve"> − 60</w:delText>
        </w:r>
        <w:r w:rsidRPr="00A013FD">
          <w:sym w:font="Symbol" w:char="F0B0"/>
        </w:r>
        <w:r w:rsidRPr="00A013FD">
          <w:delText>) = −18</w:delText>
        </w:r>
        <w:r w:rsidRPr="00A013FD">
          <w:sym w:font="Symbol" w:char="F0B0"/>
        </w:r>
        <w:r w:rsidRPr="00A013FD">
          <w:delText xml:space="preserve"> the gain, from Fig. A7</w:delText>
        </w:r>
        <w:r w:rsidRPr="00A013FD">
          <w:noBreakHyphen/>
          <w:delText>19, is 7.5 dB (0.5 dB below the reference), the relative range is 20 log (748.3/632.7) = +1.5 dB (1.5 dB above the reference) and thus the PFD at 60</w:delText>
        </w:r>
        <w:r w:rsidRPr="00A013FD">
          <w:sym w:font="Symbol" w:char="F0B0"/>
        </w:r>
        <w:r w:rsidRPr="00A013FD">
          <w:delText xml:space="preserve"> is (−142 − 0.5 + 1.5) = −141.0 dB(W/(m</w:delText>
        </w:r>
        <w:r w:rsidRPr="00A013FD">
          <w:rPr>
            <w:vertAlign w:val="superscript"/>
          </w:rPr>
          <w:delText>2</w:delText>
        </w:r>
        <w:r w:rsidRPr="00A013FD">
          <w:delText xml:space="preserve"> </w:delText>
        </w:r>
        <w:r w:rsidRPr="00A013FD">
          <w:sym w:font="Symbol" w:char="F0B4"/>
        </w:r>
        <w:r w:rsidRPr="00A013FD">
          <w:delText xml:space="preserve"> 4 kHz)) which is 7.0 dB below the 60</w:delText>
        </w:r>
        <w:r w:rsidRPr="00A013FD">
          <w:sym w:font="Symbol" w:char="F0B0"/>
        </w:r>
        <w:r w:rsidRPr="00A013FD">
          <w:delText xml:space="preserve"> mask limit of −134.0 dB(W/(m</w:delText>
        </w:r>
        <w:r w:rsidRPr="00A013FD">
          <w:rPr>
            <w:vertAlign w:val="superscript"/>
          </w:rPr>
          <w:delText>2</w:delText>
        </w:r>
        <w:r w:rsidRPr="00A013FD">
          <w:delText> </w:delText>
        </w:r>
        <w:r w:rsidRPr="00A013FD">
          <w:sym w:font="Symbol" w:char="F0B4"/>
        </w:r>
        <w:r w:rsidRPr="00A013FD">
          <w:delText> 4 kHz)).</w:delText>
        </w:r>
      </w:del>
    </w:p>
    <w:p w14:paraId="55AEDD40" w14:textId="77777777" w:rsidR="00A013FD" w:rsidRPr="00A013FD" w:rsidRDefault="00A013FD" w:rsidP="00A013FD">
      <w:pPr>
        <w:spacing w:after="120"/>
        <w:rPr>
          <w:del w:id="30251" w:author="Johnny Schultz" w:date="2020-02-12T15:58:00Z"/>
        </w:rPr>
      </w:pPr>
      <w:del w:id="30252" w:author="Johnny Schultz" w:date="2020-02-12T15:58:00Z">
        <w:r w:rsidRPr="00A013FD">
          <w:rPr>
            <w:rFonts w:ascii="Times New Roman Bold" w:hAnsi="Times New Roman Bold"/>
          </w:rPr>
          <w:delText>6.4.2.13</w:delText>
        </w:r>
        <w:r w:rsidRPr="00A013FD">
          <w:rPr>
            <w:rFonts w:ascii="Times New Roman Bold" w:hAnsi="Times New Roman Bold"/>
          </w:rPr>
          <w:tab/>
        </w:r>
        <w:r w:rsidRPr="00A013FD">
          <w:delText>Determine the power flux density level for the elevation angle of 90</w:delText>
        </w:r>
        <w:r w:rsidRPr="00A013FD">
          <w:sym w:font="Symbol" w:char="F0B0"/>
        </w:r>
      </w:del>
    </w:p>
    <w:p w14:paraId="306AB3A5" w14:textId="77777777" w:rsidR="00A013FD" w:rsidRPr="00A013FD" w:rsidRDefault="00A013FD" w:rsidP="00A013FD">
      <w:pPr>
        <w:spacing w:after="120"/>
        <w:rPr>
          <w:del w:id="30253" w:author="Johnny Schultz" w:date="2020-02-12T15:58:00Z"/>
        </w:rPr>
      </w:pPr>
      <w:del w:id="30254" w:author="Johnny Schultz" w:date="2020-02-12T15:58:00Z">
        <w:r w:rsidRPr="00A013FD">
          <w:delText>The slant range at 90</w:delText>
        </w:r>
        <w:r w:rsidRPr="00A013FD">
          <w:sym w:font="Symbol" w:char="F0B0"/>
        </w:r>
        <w:r w:rsidRPr="00A013FD">
          <w:delText xml:space="preserve"> (overhead) is the satellite altitude of 550 km, the gain of the satellite antenna in that direction, from Fig. A7-19, with a down-tilt of 35 degrees is the gain at (35</w:delText>
        </w:r>
        <w:r w:rsidRPr="00A013FD">
          <w:sym w:font="Symbol" w:char="F0B0"/>
        </w:r>
        <w:r w:rsidRPr="00A013FD">
          <w:delText xml:space="preserve"> − 90</w:delText>
        </w:r>
        <w:r w:rsidRPr="00A013FD">
          <w:sym w:font="Symbol" w:char="F0B0"/>
        </w:r>
        <w:r w:rsidRPr="00A013FD">
          <w:delText>) = −55 degrees is 2 dB (6 dB below the reference), the relative range factor is 20 log (748.3/550) = +2.7 dB (2.7 dB above the reference) and thus the PFD at 90</w:delText>
        </w:r>
        <w:r w:rsidRPr="00A013FD">
          <w:sym w:font="Symbol" w:char="F0B0"/>
        </w:r>
        <w:r w:rsidRPr="00A013FD">
          <w:delText xml:space="preserve"> is (−142 − 6 + 2.7) = −145.3 dB(W/(m</w:delText>
        </w:r>
        <w:r w:rsidRPr="00A013FD">
          <w:rPr>
            <w:vertAlign w:val="superscript"/>
          </w:rPr>
          <w:delText>2</w:delText>
        </w:r>
        <w:r w:rsidRPr="00A013FD">
          <w:delText xml:space="preserve"> </w:delText>
        </w:r>
        <w:r w:rsidRPr="00A013FD">
          <w:sym w:font="Symbol" w:char="F0B4"/>
        </w:r>
        <w:r w:rsidRPr="00A013FD">
          <w:delText xml:space="preserve"> 4 kHz))</w:delText>
        </w:r>
        <w:r w:rsidRPr="00A013FD">
          <w:rPr>
            <w:bCs/>
          </w:rPr>
          <w:delText xml:space="preserve"> </w:delText>
        </w:r>
        <w:r w:rsidRPr="00A013FD">
          <w:delText>which is 14.3 dB below the 90</w:delText>
        </w:r>
        <w:r w:rsidRPr="00A013FD">
          <w:sym w:font="Symbol" w:char="F0B0"/>
        </w:r>
        <w:r w:rsidRPr="00A013FD">
          <w:delText xml:space="preserve"> mask limit of −131 dB(W/(m</w:delText>
        </w:r>
        <w:r w:rsidRPr="00A013FD">
          <w:rPr>
            <w:vertAlign w:val="superscript"/>
          </w:rPr>
          <w:delText>2</w:delText>
        </w:r>
        <w:r w:rsidRPr="00A013FD">
          <w:delText> </w:delText>
        </w:r>
        <w:r w:rsidRPr="00A013FD">
          <w:sym w:font="Symbol" w:char="F0B4"/>
        </w:r>
        <w:r w:rsidRPr="00A013FD">
          <w:delText> 4 Hz)).</w:delText>
        </w:r>
      </w:del>
    </w:p>
    <w:p w14:paraId="087AA127" w14:textId="77777777" w:rsidR="00A013FD" w:rsidRPr="00A013FD" w:rsidRDefault="00A013FD" w:rsidP="00A013FD">
      <w:pPr>
        <w:spacing w:after="120"/>
        <w:rPr>
          <w:del w:id="30255" w:author="Johnny Schultz" w:date="2020-02-12T15:58:00Z"/>
        </w:rPr>
      </w:pPr>
      <w:del w:id="30256" w:author="Johnny Schultz" w:date="2020-02-12T15:58:00Z">
        <w:r w:rsidRPr="00A013FD">
          <w:delText>The PFD values for elevation angles from 0</w:delText>
        </w:r>
        <w:r w:rsidRPr="00A013FD">
          <w:sym w:font="Symbol" w:char="F0B0"/>
        </w:r>
        <w:r w:rsidRPr="00A013FD">
          <w:delText xml:space="preserve"> to 90</w:delText>
        </w:r>
        <w:r w:rsidRPr="00A013FD">
          <w:sym w:font="Symbol" w:char="F0B0"/>
        </w:r>
        <w:r w:rsidRPr="00A013FD">
          <w:delText xml:space="preserve"> are shown in Table A7-3 below.</w:delText>
        </w:r>
      </w:del>
    </w:p>
    <w:p w14:paraId="63851155" w14:textId="77777777" w:rsidR="00A013FD" w:rsidRPr="00A013FD" w:rsidRDefault="00A013FD" w:rsidP="00A013FD">
      <w:pPr>
        <w:spacing w:after="120"/>
        <w:rPr>
          <w:del w:id="30257" w:author="Johnny Schultz" w:date="2020-02-12T15:58:00Z"/>
        </w:rPr>
      </w:pPr>
      <w:del w:id="30258" w:author="Johnny Schultz" w:date="2020-02-12T15:58:00Z">
        <w:r w:rsidRPr="00A013FD">
          <w:delText>TABLE A7-3</w:delText>
        </w:r>
      </w:del>
    </w:p>
    <w:p w14:paraId="02F6E49E" w14:textId="77777777" w:rsidR="00A013FD" w:rsidRPr="00A013FD" w:rsidRDefault="00A013FD" w:rsidP="00A013FD">
      <w:pPr>
        <w:spacing w:after="120"/>
        <w:rPr>
          <w:del w:id="30259" w:author="Johnny Schultz" w:date="2020-02-12T15:58:00Z"/>
        </w:rPr>
      </w:pPr>
      <w:del w:id="30260" w:author="Johnny Schultz" w:date="2020-02-12T15:58:00Z">
        <w:r w:rsidRPr="00A013FD">
          <w:delText>Power flux density for various elevation angles</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A013FD" w:rsidRPr="00A013FD" w14:paraId="3D57D319" w14:textId="77777777" w:rsidTr="00BF604E">
        <w:trPr>
          <w:tblHeader/>
          <w:jc w:val="center"/>
          <w:del w:id="30261" w:author="Johnny Schultz" w:date="2020-02-12T15:58:00Z"/>
        </w:trPr>
        <w:tc>
          <w:tcPr>
            <w:tcW w:w="1531" w:type="dxa"/>
          </w:tcPr>
          <w:p w14:paraId="54AD22BE" w14:textId="77777777" w:rsidR="00A013FD" w:rsidRPr="00A013FD" w:rsidRDefault="00A013FD" w:rsidP="00A013FD">
            <w:pPr>
              <w:keepNext/>
              <w:spacing w:before="80" w:after="80"/>
              <w:jc w:val="center"/>
              <w:rPr>
                <w:del w:id="30262" w:author="Johnny Schultz" w:date="2020-02-12T15:58:00Z"/>
                <w:rFonts w:asciiTheme="majorBidi" w:hAnsiTheme="majorBidi" w:cstheme="majorBidi"/>
                <w:b/>
                <w:sz w:val="20"/>
              </w:rPr>
            </w:pPr>
            <w:del w:id="30263" w:author="Johnny Schultz" w:date="2020-02-12T15:58:00Z">
              <w:r w:rsidRPr="00A013FD">
                <w:rPr>
                  <w:rFonts w:asciiTheme="majorBidi" w:hAnsiTheme="majorBidi" w:cstheme="majorBidi"/>
                  <w:b/>
                  <w:sz w:val="20"/>
                </w:rPr>
                <w:delText>Orbital angle (degrees)</w:delText>
              </w:r>
            </w:del>
          </w:p>
        </w:tc>
        <w:tc>
          <w:tcPr>
            <w:tcW w:w="1549" w:type="dxa"/>
          </w:tcPr>
          <w:p w14:paraId="111AA659" w14:textId="77777777" w:rsidR="00A013FD" w:rsidRPr="00A013FD" w:rsidRDefault="00A013FD" w:rsidP="00A013FD">
            <w:pPr>
              <w:keepNext/>
              <w:spacing w:before="80" w:after="80"/>
              <w:jc w:val="center"/>
              <w:rPr>
                <w:del w:id="30264" w:author="Johnny Schultz" w:date="2020-02-12T15:58:00Z"/>
                <w:rFonts w:asciiTheme="majorBidi" w:hAnsiTheme="majorBidi" w:cstheme="majorBidi"/>
                <w:b/>
                <w:sz w:val="20"/>
              </w:rPr>
            </w:pPr>
            <w:del w:id="30265" w:author="Johnny Schultz" w:date="2020-02-12T15:58:00Z">
              <w:r w:rsidRPr="00A013FD">
                <w:rPr>
                  <w:rFonts w:asciiTheme="majorBidi" w:hAnsiTheme="majorBidi" w:cstheme="majorBidi"/>
                  <w:b/>
                  <w:sz w:val="20"/>
                </w:rPr>
                <w:delText>Elapsed time from horizon (seconds)</w:delText>
              </w:r>
            </w:del>
          </w:p>
        </w:tc>
        <w:tc>
          <w:tcPr>
            <w:tcW w:w="1350" w:type="dxa"/>
          </w:tcPr>
          <w:p w14:paraId="466C6E36" w14:textId="77777777" w:rsidR="00A013FD" w:rsidRPr="00A013FD" w:rsidRDefault="00A013FD" w:rsidP="00A013FD">
            <w:pPr>
              <w:keepNext/>
              <w:spacing w:before="80" w:after="80"/>
              <w:jc w:val="center"/>
              <w:rPr>
                <w:del w:id="30266" w:author="Johnny Schultz" w:date="2020-02-12T15:58:00Z"/>
                <w:rFonts w:asciiTheme="majorBidi" w:hAnsiTheme="majorBidi" w:cstheme="majorBidi"/>
                <w:b/>
                <w:sz w:val="20"/>
              </w:rPr>
            </w:pPr>
            <w:del w:id="30267" w:author="Johnny Schultz" w:date="2020-02-12T15:58:00Z">
              <w:r w:rsidRPr="00A013FD">
                <w:rPr>
                  <w:rFonts w:asciiTheme="majorBidi" w:hAnsiTheme="majorBidi" w:cstheme="majorBidi"/>
                  <w:b/>
                  <w:sz w:val="20"/>
                </w:rPr>
                <w:delText>Slant range (km)</w:delText>
              </w:r>
            </w:del>
          </w:p>
        </w:tc>
        <w:tc>
          <w:tcPr>
            <w:tcW w:w="1353" w:type="dxa"/>
          </w:tcPr>
          <w:p w14:paraId="48CCEB34" w14:textId="77777777" w:rsidR="00A013FD" w:rsidRPr="00A013FD" w:rsidRDefault="00A013FD" w:rsidP="00A013FD">
            <w:pPr>
              <w:keepNext/>
              <w:spacing w:before="80" w:after="80"/>
              <w:jc w:val="center"/>
              <w:rPr>
                <w:del w:id="30268" w:author="Johnny Schultz" w:date="2020-02-12T15:58:00Z"/>
                <w:rFonts w:asciiTheme="majorBidi" w:hAnsiTheme="majorBidi" w:cstheme="majorBidi"/>
                <w:b/>
                <w:sz w:val="20"/>
              </w:rPr>
            </w:pPr>
            <w:del w:id="30269" w:author="Johnny Schultz" w:date="2020-02-12T15:58:00Z">
              <w:r w:rsidRPr="00A013FD">
                <w:rPr>
                  <w:rFonts w:asciiTheme="majorBidi" w:hAnsiTheme="majorBidi" w:cstheme="majorBidi"/>
                  <w:b/>
                  <w:sz w:val="20"/>
                </w:rPr>
                <w:delText>Reference angle (degrees)</w:delText>
              </w:r>
            </w:del>
          </w:p>
        </w:tc>
        <w:tc>
          <w:tcPr>
            <w:tcW w:w="1343" w:type="dxa"/>
          </w:tcPr>
          <w:p w14:paraId="7867FEB5" w14:textId="77777777" w:rsidR="00A013FD" w:rsidRPr="00A013FD" w:rsidRDefault="00A013FD" w:rsidP="00A013FD">
            <w:pPr>
              <w:keepNext/>
              <w:spacing w:before="80" w:after="80"/>
              <w:jc w:val="center"/>
              <w:rPr>
                <w:del w:id="30270" w:author="Johnny Schultz" w:date="2020-02-12T15:58:00Z"/>
                <w:rFonts w:asciiTheme="majorBidi" w:hAnsiTheme="majorBidi" w:cstheme="majorBidi"/>
                <w:b/>
                <w:sz w:val="20"/>
              </w:rPr>
            </w:pPr>
            <w:del w:id="30271" w:author="Johnny Schultz" w:date="2020-02-12T15:58:00Z">
              <w:r w:rsidRPr="00A013FD">
                <w:rPr>
                  <w:rFonts w:asciiTheme="majorBidi" w:hAnsiTheme="majorBidi" w:cstheme="majorBidi"/>
                  <w:b/>
                  <w:sz w:val="20"/>
                </w:rPr>
                <w:delText>Elevation angle (degrees)</w:delText>
              </w:r>
            </w:del>
          </w:p>
        </w:tc>
        <w:tc>
          <w:tcPr>
            <w:tcW w:w="2513" w:type="dxa"/>
          </w:tcPr>
          <w:p w14:paraId="48A35745" w14:textId="77777777" w:rsidR="00A013FD" w:rsidRPr="00A013FD" w:rsidRDefault="00A013FD" w:rsidP="00A013FD">
            <w:pPr>
              <w:keepNext/>
              <w:spacing w:before="80" w:after="80"/>
              <w:jc w:val="center"/>
              <w:rPr>
                <w:del w:id="30272" w:author="Johnny Schultz" w:date="2020-02-12T15:58:00Z"/>
                <w:rFonts w:asciiTheme="majorBidi" w:hAnsiTheme="majorBidi" w:cstheme="majorBidi"/>
                <w:b/>
                <w:sz w:val="20"/>
              </w:rPr>
            </w:pPr>
            <w:del w:id="30273" w:author="Johnny Schultz" w:date="2020-02-12T15:58:00Z">
              <w:r w:rsidRPr="00A013FD">
                <w:rPr>
                  <w:rFonts w:asciiTheme="majorBidi" w:hAnsiTheme="majorBidi" w:cstheme="majorBidi"/>
                  <w:b/>
                  <w:sz w:val="20"/>
                </w:rPr>
                <w:delText>PFD</w:delText>
              </w:r>
              <w:r w:rsidRPr="00A013FD">
                <w:rPr>
                  <w:rFonts w:asciiTheme="majorBidi" w:hAnsiTheme="majorBidi" w:cstheme="majorBidi"/>
                  <w:b/>
                  <w:sz w:val="20"/>
                </w:rPr>
                <w:br/>
                <w:delText>(actual/mask/margin, in dB(W/(m</w:delText>
              </w:r>
              <w:r w:rsidRPr="00A013FD">
                <w:rPr>
                  <w:rFonts w:asciiTheme="majorBidi" w:hAnsiTheme="majorBidi" w:cstheme="majorBidi"/>
                  <w:b/>
                  <w:sz w:val="20"/>
                  <w:vertAlign w:val="superscript"/>
                </w:rPr>
                <w:delText>2</w:delText>
              </w:r>
              <w:r w:rsidRPr="00A013FD">
                <w:rPr>
                  <w:rFonts w:asciiTheme="majorBidi" w:hAnsiTheme="majorBidi" w:cstheme="majorBidi"/>
                  <w:b/>
                  <w:sz w:val="20"/>
                </w:rPr>
                <w:delText xml:space="preserve"> </w:delText>
              </w:r>
              <w:r w:rsidRPr="00A013FD">
                <w:rPr>
                  <w:rFonts w:asciiTheme="majorBidi" w:hAnsiTheme="majorBidi" w:cstheme="majorBidi"/>
                  <w:b/>
                  <w:sz w:val="20"/>
                </w:rPr>
                <w:sym w:font="Symbol" w:char="F0B4"/>
              </w:r>
              <w:r w:rsidRPr="00A013FD">
                <w:rPr>
                  <w:rFonts w:asciiTheme="majorBidi" w:hAnsiTheme="majorBidi" w:cstheme="majorBidi"/>
                  <w:b/>
                  <w:sz w:val="20"/>
                </w:rPr>
                <w:delText xml:space="preserve"> 4 kHz)))</w:delText>
              </w:r>
            </w:del>
          </w:p>
        </w:tc>
      </w:tr>
      <w:tr w:rsidR="00A013FD" w:rsidRPr="00A013FD" w14:paraId="42922F6D" w14:textId="77777777" w:rsidTr="00BF604E">
        <w:trPr>
          <w:jc w:val="center"/>
          <w:del w:id="30274" w:author="Johnny Schultz" w:date="2020-02-12T15:58:00Z"/>
        </w:trPr>
        <w:tc>
          <w:tcPr>
            <w:tcW w:w="1531" w:type="dxa"/>
          </w:tcPr>
          <w:p w14:paraId="6D4A48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75" w:author="Johnny Schultz" w:date="2020-02-12T15:58:00Z"/>
                <w:rFonts w:asciiTheme="majorBidi" w:hAnsiTheme="majorBidi" w:cstheme="majorBidi"/>
                <w:sz w:val="20"/>
                <w:vertAlign w:val="superscript"/>
              </w:rPr>
            </w:pPr>
            <w:del w:id="30276" w:author="Johnny Schultz" w:date="2020-02-12T15:58:00Z">
              <w:r w:rsidRPr="00A013FD">
                <w:rPr>
                  <w:rFonts w:asciiTheme="majorBidi" w:hAnsiTheme="majorBidi" w:cstheme="majorBidi"/>
                  <w:sz w:val="20"/>
                </w:rPr>
                <w:delText>23</w:delText>
              </w:r>
            </w:del>
          </w:p>
        </w:tc>
        <w:tc>
          <w:tcPr>
            <w:tcW w:w="1549" w:type="dxa"/>
          </w:tcPr>
          <w:p w14:paraId="55CDA3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77" w:author="Johnny Schultz" w:date="2020-02-12T15:58:00Z"/>
                <w:rFonts w:asciiTheme="majorBidi" w:hAnsiTheme="majorBidi" w:cstheme="majorBidi"/>
                <w:sz w:val="20"/>
              </w:rPr>
            </w:pPr>
            <w:del w:id="30278" w:author="Johnny Schultz" w:date="2020-02-12T15:58:00Z">
              <w:r w:rsidRPr="00A013FD">
                <w:rPr>
                  <w:rFonts w:asciiTheme="majorBidi" w:hAnsiTheme="majorBidi" w:cstheme="majorBidi"/>
                  <w:sz w:val="20"/>
                </w:rPr>
                <w:delText>0</w:delText>
              </w:r>
            </w:del>
          </w:p>
        </w:tc>
        <w:tc>
          <w:tcPr>
            <w:tcW w:w="1350" w:type="dxa"/>
          </w:tcPr>
          <w:p w14:paraId="4D078A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79" w:author="Johnny Schultz" w:date="2020-02-12T15:58:00Z"/>
                <w:rFonts w:asciiTheme="majorBidi" w:hAnsiTheme="majorBidi" w:cstheme="majorBidi"/>
                <w:sz w:val="20"/>
              </w:rPr>
            </w:pPr>
            <w:del w:id="30280"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703.6</w:delText>
              </w:r>
            </w:del>
          </w:p>
        </w:tc>
        <w:tc>
          <w:tcPr>
            <w:tcW w:w="1353" w:type="dxa"/>
          </w:tcPr>
          <w:p w14:paraId="355FC2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81" w:author="Johnny Schultz" w:date="2020-02-12T15:58:00Z"/>
                <w:rFonts w:asciiTheme="majorBidi" w:hAnsiTheme="majorBidi" w:cstheme="majorBidi"/>
                <w:sz w:val="20"/>
                <w:vertAlign w:val="superscript"/>
              </w:rPr>
            </w:pPr>
            <w:del w:id="30282" w:author="Johnny Schultz" w:date="2020-02-12T15:58:00Z">
              <w:r w:rsidRPr="00A013FD">
                <w:rPr>
                  <w:rFonts w:asciiTheme="majorBidi" w:hAnsiTheme="majorBidi" w:cstheme="majorBidi"/>
                  <w:sz w:val="20"/>
                </w:rPr>
                <w:delText>90</w:delText>
              </w:r>
            </w:del>
          </w:p>
        </w:tc>
        <w:tc>
          <w:tcPr>
            <w:tcW w:w="1343" w:type="dxa"/>
          </w:tcPr>
          <w:p w14:paraId="35B19B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83" w:author="Johnny Schultz" w:date="2020-02-12T15:58:00Z"/>
                <w:rFonts w:asciiTheme="majorBidi" w:hAnsiTheme="majorBidi" w:cstheme="majorBidi"/>
                <w:sz w:val="20"/>
                <w:vertAlign w:val="superscript"/>
              </w:rPr>
            </w:pPr>
            <w:del w:id="30284" w:author="Johnny Schultz" w:date="2020-02-12T15:58:00Z">
              <w:r w:rsidRPr="00A013FD">
                <w:rPr>
                  <w:rFonts w:asciiTheme="majorBidi" w:hAnsiTheme="majorBidi" w:cstheme="majorBidi"/>
                  <w:sz w:val="20"/>
                </w:rPr>
                <w:delText>0</w:delText>
              </w:r>
            </w:del>
          </w:p>
        </w:tc>
        <w:tc>
          <w:tcPr>
            <w:tcW w:w="2513" w:type="dxa"/>
          </w:tcPr>
          <w:p w14:paraId="79AED0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85" w:author="Johnny Schultz" w:date="2020-02-12T15:58:00Z"/>
                <w:rFonts w:asciiTheme="majorBidi" w:hAnsiTheme="majorBidi" w:cstheme="majorBidi"/>
                <w:sz w:val="20"/>
              </w:rPr>
            </w:pPr>
            <w:del w:id="3028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153.2/</w:delText>
              </w:r>
              <w:r w:rsidRPr="000A5AEA">
                <w:rPr>
                  <w:rFonts w:asciiTheme="majorBidi" w:hAnsiTheme="majorBidi" w:cstheme="majorBidi"/>
                  <w:sz w:val="20"/>
                  <w:lang w:val="en-US"/>
                </w:rPr>
                <w:delText>−</w:delText>
              </w:r>
              <w:r w:rsidRPr="00A013FD">
                <w:rPr>
                  <w:rFonts w:asciiTheme="majorBidi" w:hAnsiTheme="majorBidi" w:cstheme="majorBidi"/>
                  <w:sz w:val="20"/>
                </w:rPr>
                <w:delText>149/4.2</w:delText>
              </w:r>
            </w:del>
          </w:p>
        </w:tc>
      </w:tr>
      <w:tr w:rsidR="00A013FD" w:rsidRPr="00A013FD" w14:paraId="7EEEE109" w14:textId="77777777" w:rsidTr="00BF604E">
        <w:trPr>
          <w:jc w:val="center"/>
          <w:del w:id="30287" w:author="Johnny Schultz" w:date="2020-02-12T15:58:00Z"/>
        </w:trPr>
        <w:tc>
          <w:tcPr>
            <w:tcW w:w="1531" w:type="dxa"/>
          </w:tcPr>
          <w:p w14:paraId="7D3230E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88" w:author="Johnny Schultz" w:date="2020-02-12T15:58:00Z"/>
                <w:rFonts w:asciiTheme="majorBidi" w:hAnsiTheme="majorBidi" w:cstheme="majorBidi"/>
                <w:sz w:val="20"/>
                <w:vertAlign w:val="superscript"/>
              </w:rPr>
            </w:pPr>
            <w:del w:id="30289" w:author="Johnny Schultz" w:date="2020-02-12T15:58:00Z">
              <w:r w:rsidRPr="00A013FD">
                <w:rPr>
                  <w:rFonts w:asciiTheme="majorBidi" w:hAnsiTheme="majorBidi" w:cstheme="majorBidi"/>
                  <w:sz w:val="20"/>
                </w:rPr>
                <w:delText>22</w:delText>
              </w:r>
            </w:del>
          </w:p>
        </w:tc>
        <w:tc>
          <w:tcPr>
            <w:tcW w:w="1549" w:type="dxa"/>
          </w:tcPr>
          <w:p w14:paraId="098AF2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90" w:author="Johnny Schultz" w:date="2020-02-12T15:58:00Z"/>
                <w:rFonts w:asciiTheme="majorBidi" w:hAnsiTheme="majorBidi" w:cstheme="majorBidi"/>
                <w:sz w:val="20"/>
              </w:rPr>
            </w:pPr>
            <w:del w:id="30291" w:author="Johnny Schultz" w:date="2020-02-12T15:58:00Z">
              <w:r w:rsidRPr="00A013FD">
                <w:rPr>
                  <w:rFonts w:asciiTheme="majorBidi" w:hAnsiTheme="majorBidi" w:cstheme="majorBidi"/>
                  <w:sz w:val="20"/>
                </w:rPr>
                <w:delText>15.9</w:delText>
              </w:r>
            </w:del>
          </w:p>
        </w:tc>
        <w:tc>
          <w:tcPr>
            <w:tcW w:w="1350" w:type="dxa"/>
          </w:tcPr>
          <w:p w14:paraId="328A9C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92" w:author="Johnny Schultz" w:date="2020-02-12T15:58:00Z"/>
                <w:rFonts w:asciiTheme="majorBidi" w:hAnsiTheme="majorBidi" w:cstheme="majorBidi"/>
                <w:sz w:val="20"/>
              </w:rPr>
            </w:pPr>
            <w:del w:id="30293"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592.7</w:delText>
              </w:r>
            </w:del>
          </w:p>
        </w:tc>
        <w:tc>
          <w:tcPr>
            <w:tcW w:w="1353" w:type="dxa"/>
          </w:tcPr>
          <w:p w14:paraId="0A9EB8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94" w:author="Johnny Schultz" w:date="2020-02-12T15:58:00Z"/>
                <w:rFonts w:asciiTheme="majorBidi" w:hAnsiTheme="majorBidi" w:cstheme="majorBidi"/>
                <w:sz w:val="20"/>
              </w:rPr>
            </w:pPr>
            <w:del w:id="30295" w:author="Johnny Schultz" w:date="2020-02-12T15:58:00Z">
              <w:r w:rsidRPr="00A013FD">
                <w:rPr>
                  <w:rFonts w:asciiTheme="majorBidi" w:hAnsiTheme="majorBidi" w:cstheme="majorBidi"/>
                  <w:sz w:val="20"/>
                </w:rPr>
                <w:delText>90.5</w:delText>
              </w:r>
            </w:del>
          </w:p>
        </w:tc>
        <w:tc>
          <w:tcPr>
            <w:tcW w:w="1343" w:type="dxa"/>
          </w:tcPr>
          <w:p w14:paraId="0612BF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96" w:author="Johnny Schultz" w:date="2020-02-12T15:58:00Z"/>
                <w:rFonts w:asciiTheme="majorBidi" w:hAnsiTheme="majorBidi" w:cstheme="majorBidi"/>
                <w:sz w:val="20"/>
              </w:rPr>
            </w:pPr>
            <w:del w:id="30297" w:author="Johnny Schultz" w:date="2020-02-12T15:58:00Z">
              <w:r w:rsidRPr="00A013FD">
                <w:rPr>
                  <w:rFonts w:asciiTheme="majorBidi" w:hAnsiTheme="majorBidi" w:cstheme="majorBidi"/>
                  <w:sz w:val="20"/>
                </w:rPr>
                <w:delText>0.5</w:delText>
              </w:r>
            </w:del>
          </w:p>
        </w:tc>
        <w:tc>
          <w:tcPr>
            <w:tcW w:w="2513" w:type="dxa"/>
          </w:tcPr>
          <w:p w14:paraId="18548E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298" w:author="Johnny Schultz" w:date="2020-02-12T15:58:00Z"/>
                <w:rFonts w:asciiTheme="majorBidi" w:hAnsiTheme="majorBidi" w:cstheme="majorBidi"/>
                <w:sz w:val="20"/>
              </w:rPr>
            </w:pPr>
            <w:del w:id="3029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152.8/</w:delText>
              </w:r>
              <w:r w:rsidRPr="000A5AEA">
                <w:rPr>
                  <w:rFonts w:asciiTheme="majorBidi" w:hAnsiTheme="majorBidi" w:cstheme="majorBidi"/>
                  <w:sz w:val="20"/>
                  <w:lang w:val="en-US"/>
                </w:rPr>
                <w:delText>−</w:delText>
              </w:r>
              <w:r w:rsidRPr="00A013FD">
                <w:rPr>
                  <w:rFonts w:asciiTheme="majorBidi" w:hAnsiTheme="majorBidi" w:cstheme="majorBidi"/>
                  <w:sz w:val="20"/>
                </w:rPr>
                <w:delText>148.9/3.9</w:delText>
              </w:r>
            </w:del>
          </w:p>
        </w:tc>
      </w:tr>
      <w:tr w:rsidR="00A013FD" w:rsidRPr="00A013FD" w14:paraId="6F704EE4" w14:textId="77777777" w:rsidTr="00BF604E">
        <w:trPr>
          <w:jc w:val="center"/>
          <w:del w:id="30300" w:author="Johnny Schultz" w:date="2020-02-12T15:58:00Z"/>
        </w:trPr>
        <w:tc>
          <w:tcPr>
            <w:tcW w:w="1531" w:type="dxa"/>
          </w:tcPr>
          <w:p w14:paraId="2D3C20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01" w:author="Johnny Schultz" w:date="2020-02-12T15:58:00Z"/>
                <w:rFonts w:asciiTheme="majorBidi" w:hAnsiTheme="majorBidi" w:cstheme="majorBidi"/>
                <w:sz w:val="20"/>
              </w:rPr>
            </w:pPr>
            <w:del w:id="30302" w:author="Johnny Schultz" w:date="2020-02-12T15:58:00Z">
              <w:r w:rsidRPr="00A013FD">
                <w:rPr>
                  <w:rFonts w:asciiTheme="majorBidi" w:hAnsiTheme="majorBidi" w:cstheme="majorBidi"/>
                  <w:sz w:val="20"/>
                </w:rPr>
                <w:delText>21</w:delText>
              </w:r>
            </w:del>
          </w:p>
        </w:tc>
        <w:tc>
          <w:tcPr>
            <w:tcW w:w="1549" w:type="dxa"/>
          </w:tcPr>
          <w:p w14:paraId="76BB00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03" w:author="Johnny Schultz" w:date="2020-02-12T15:58:00Z"/>
                <w:rFonts w:asciiTheme="majorBidi" w:hAnsiTheme="majorBidi" w:cstheme="majorBidi"/>
                <w:sz w:val="20"/>
              </w:rPr>
            </w:pPr>
            <w:del w:id="30304" w:author="Johnny Schultz" w:date="2020-02-12T15:58:00Z">
              <w:r w:rsidRPr="00A013FD">
                <w:rPr>
                  <w:rFonts w:asciiTheme="majorBidi" w:hAnsiTheme="majorBidi" w:cstheme="majorBidi"/>
                  <w:sz w:val="20"/>
                </w:rPr>
                <w:delText>31.8</w:delText>
              </w:r>
            </w:del>
          </w:p>
        </w:tc>
        <w:tc>
          <w:tcPr>
            <w:tcW w:w="1350" w:type="dxa"/>
          </w:tcPr>
          <w:p w14:paraId="7F081D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05" w:author="Johnny Schultz" w:date="2020-02-12T15:58:00Z"/>
                <w:rFonts w:asciiTheme="majorBidi" w:hAnsiTheme="majorBidi" w:cstheme="majorBidi"/>
                <w:sz w:val="20"/>
              </w:rPr>
            </w:pPr>
            <w:del w:id="30306"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481.6</w:delText>
              </w:r>
            </w:del>
          </w:p>
        </w:tc>
        <w:tc>
          <w:tcPr>
            <w:tcW w:w="1353" w:type="dxa"/>
          </w:tcPr>
          <w:p w14:paraId="756E53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07" w:author="Johnny Schultz" w:date="2020-02-12T15:58:00Z"/>
                <w:rFonts w:asciiTheme="majorBidi" w:hAnsiTheme="majorBidi" w:cstheme="majorBidi"/>
                <w:sz w:val="20"/>
              </w:rPr>
            </w:pPr>
            <w:del w:id="30308" w:author="Johnny Schultz" w:date="2020-02-12T15:58:00Z">
              <w:r w:rsidRPr="00A013FD">
                <w:rPr>
                  <w:rFonts w:asciiTheme="majorBidi" w:hAnsiTheme="majorBidi" w:cstheme="majorBidi"/>
                  <w:sz w:val="20"/>
                </w:rPr>
                <w:delText>91.0</w:delText>
              </w:r>
            </w:del>
          </w:p>
        </w:tc>
        <w:tc>
          <w:tcPr>
            <w:tcW w:w="1343" w:type="dxa"/>
          </w:tcPr>
          <w:p w14:paraId="247D49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09" w:author="Johnny Schultz" w:date="2020-02-12T15:58:00Z"/>
                <w:rFonts w:asciiTheme="majorBidi" w:hAnsiTheme="majorBidi" w:cstheme="majorBidi"/>
                <w:sz w:val="20"/>
              </w:rPr>
            </w:pPr>
            <w:del w:id="30310" w:author="Johnny Schultz" w:date="2020-02-12T15:58:00Z">
              <w:r w:rsidRPr="00A013FD">
                <w:rPr>
                  <w:rFonts w:asciiTheme="majorBidi" w:hAnsiTheme="majorBidi" w:cstheme="majorBidi"/>
                  <w:sz w:val="20"/>
                </w:rPr>
                <w:delText>1.0</w:delText>
              </w:r>
            </w:del>
          </w:p>
        </w:tc>
        <w:tc>
          <w:tcPr>
            <w:tcW w:w="2513" w:type="dxa"/>
          </w:tcPr>
          <w:p w14:paraId="757A49D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11" w:author="Johnny Schultz" w:date="2020-02-12T15:58:00Z"/>
                <w:rFonts w:asciiTheme="majorBidi" w:hAnsiTheme="majorBidi" w:cstheme="majorBidi"/>
                <w:sz w:val="20"/>
              </w:rPr>
            </w:pPr>
            <w:del w:id="3031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152.4/</w:delText>
              </w:r>
              <w:r w:rsidRPr="000A5AEA">
                <w:rPr>
                  <w:rFonts w:asciiTheme="majorBidi" w:hAnsiTheme="majorBidi" w:cstheme="majorBidi"/>
                  <w:sz w:val="20"/>
                  <w:lang w:val="en-US"/>
                </w:rPr>
                <w:delText>−</w:delText>
              </w:r>
              <w:r w:rsidRPr="00A013FD">
                <w:rPr>
                  <w:rFonts w:asciiTheme="majorBidi" w:hAnsiTheme="majorBidi" w:cstheme="majorBidi"/>
                  <w:sz w:val="20"/>
                </w:rPr>
                <w:delText>148.8/3.6</w:delText>
              </w:r>
            </w:del>
          </w:p>
        </w:tc>
      </w:tr>
      <w:tr w:rsidR="00A013FD" w:rsidRPr="00A013FD" w14:paraId="28D5B895" w14:textId="77777777" w:rsidTr="00BF604E">
        <w:trPr>
          <w:jc w:val="center"/>
          <w:del w:id="30313" w:author="Johnny Schultz" w:date="2020-02-12T15:58:00Z"/>
        </w:trPr>
        <w:tc>
          <w:tcPr>
            <w:tcW w:w="1531" w:type="dxa"/>
          </w:tcPr>
          <w:p w14:paraId="428F76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14" w:author="Johnny Schultz" w:date="2020-02-12T15:58:00Z"/>
                <w:rFonts w:asciiTheme="majorBidi" w:hAnsiTheme="majorBidi" w:cstheme="majorBidi"/>
                <w:sz w:val="20"/>
              </w:rPr>
            </w:pPr>
            <w:del w:id="30315" w:author="Johnny Schultz" w:date="2020-02-12T15:58:00Z">
              <w:r w:rsidRPr="00A013FD">
                <w:rPr>
                  <w:rFonts w:asciiTheme="majorBidi" w:hAnsiTheme="majorBidi" w:cstheme="majorBidi"/>
                  <w:sz w:val="20"/>
                </w:rPr>
                <w:delText>20</w:delText>
              </w:r>
            </w:del>
          </w:p>
        </w:tc>
        <w:tc>
          <w:tcPr>
            <w:tcW w:w="1549" w:type="dxa"/>
          </w:tcPr>
          <w:p w14:paraId="14B7F4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16" w:author="Johnny Schultz" w:date="2020-02-12T15:58:00Z"/>
                <w:rFonts w:asciiTheme="majorBidi" w:hAnsiTheme="majorBidi" w:cstheme="majorBidi"/>
                <w:sz w:val="20"/>
              </w:rPr>
            </w:pPr>
            <w:del w:id="30317" w:author="Johnny Schultz" w:date="2020-02-12T15:58:00Z">
              <w:r w:rsidRPr="00A013FD">
                <w:rPr>
                  <w:rFonts w:asciiTheme="majorBidi" w:hAnsiTheme="majorBidi" w:cstheme="majorBidi"/>
                  <w:sz w:val="20"/>
                </w:rPr>
                <w:delText>47.7</w:delText>
              </w:r>
            </w:del>
          </w:p>
        </w:tc>
        <w:tc>
          <w:tcPr>
            <w:tcW w:w="1350" w:type="dxa"/>
          </w:tcPr>
          <w:p w14:paraId="702313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18" w:author="Johnny Schultz" w:date="2020-02-12T15:58:00Z"/>
                <w:rFonts w:asciiTheme="majorBidi" w:hAnsiTheme="majorBidi" w:cstheme="majorBidi"/>
                <w:sz w:val="20"/>
              </w:rPr>
            </w:pPr>
            <w:del w:id="30319"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370.5</w:delText>
              </w:r>
            </w:del>
          </w:p>
        </w:tc>
        <w:tc>
          <w:tcPr>
            <w:tcW w:w="1353" w:type="dxa"/>
          </w:tcPr>
          <w:p w14:paraId="0CBA4D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20" w:author="Johnny Schultz" w:date="2020-02-12T15:58:00Z"/>
                <w:rFonts w:asciiTheme="majorBidi" w:hAnsiTheme="majorBidi" w:cstheme="majorBidi"/>
                <w:sz w:val="20"/>
              </w:rPr>
            </w:pPr>
            <w:del w:id="30321" w:author="Johnny Schultz" w:date="2020-02-12T15:58:00Z">
              <w:r w:rsidRPr="00A013FD">
                <w:rPr>
                  <w:rFonts w:asciiTheme="majorBidi" w:hAnsiTheme="majorBidi" w:cstheme="majorBidi"/>
                  <w:sz w:val="20"/>
                </w:rPr>
                <w:delText>93.2</w:delText>
              </w:r>
            </w:del>
          </w:p>
        </w:tc>
        <w:tc>
          <w:tcPr>
            <w:tcW w:w="1343" w:type="dxa"/>
          </w:tcPr>
          <w:p w14:paraId="623A09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22" w:author="Johnny Schultz" w:date="2020-02-12T15:58:00Z"/>
                <w:rFonts w:asciiTheme="majorBidi" w:hAnsiTheme="majorBidi" w:cstheme="majorBidi"/>
                <w:sz w:val="20"/>
              </w:rPr>
            </w:pPr>
            <w:del w:id="30323" w:author="Johnny Schultz" w:date="2020-02-12T15:58:00Z">
              <w:r w:rsidRPr="00A013FD">
                <w:rPr>
                  <w:rFonts w:asciiTheme="majorBidi" w:hAnsiTheme="majorBidi" w:cstheme="majorBidi"/>
                  <w:sz w:val="20"/>
                </w:rPr>
                <w:delText>3.2</w:delText>
              </w:r>
            </w:del>
          </w:p>
        </w:tc>
        <w:tc>
          <w:tcPr>
            <w:tcW w:w="2513" w:type="dxa"/>
          </w:tcPr>
          <w:p w14:paraId="67865E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24" w:author="Johnny Schultz" w:date="2020-02-12T15:58:00Z"/>
                <w:rFonts w:asciiTheme="majorBidi" w:hAnsiTheme="majorBidi" w:cstheme="majorBidi"/>
                <w:sz w:val="20"/>
              </w:rPr>
            </w:pPr>
            <w:del w:id="3032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w:delText>
              </w:r>
              <w:r w:rsidRPr="000A5AEA">
                <w:rPr>
                  <w:rFonts w:asciiTheme="majorBidi" w:hAnsiTheme="majorBidi" w:cstheme="majorBidi"/>
                  <w:sz w:val="20"/>
                  <w:lang w:val="en-US"/>
                </w:rPr>
                <w:delText>−</w:delText>
              </w:r>
              <w:r w:rsidRPr="00A013FD">
                <w:rPr>
                  <w:rFonts w:asciiTheme="majorBidi" w:hAnsiTheme="majorBidi" w:cstheme="majorBidi"/>
                  <w:sz w:val="20"/>
                </w:rPr>
                <w:delText>148.5/3.5</w:delText>
              </w:r>
            </w:del>
          </w:p>
        </w:tc>
      </w:tr>
      <w:tr w:rsidR="00A013FD" w:rsidRPr="00A013FD" w14:paraId="14555E8C" w14:textId="77777777" w:rsidTr="00BF604E">
        <w:trPr>
          <w:jc w:val="center"/>
          <w:del w:id="30326" w:author="Johnny Schultz" w:date="2020-02-12T15:58:00Z"/>
        </w:trPr>
        <w:tc>
          <w:tcPr>
            <w:tcW w:w="1531" w:type="dxa"/>
          </w:tcPr>
          <w:p w14:paraId="2A1706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27" w:author="Johnny Schultz" w:date="2020-02-12T15:58:00Z"/>
                <w:rFonts w:asciiTheme="majorBidi" w:hAnsiTheme="majorBidi" w:cstheme="majorBidi"/>
                <w:sz w:val="20"/>
              </w:rPr>
            </w:pPr>
            <w:del w:id="30328" w:author="Johnny Schultz" w:date="2020-02-12T15:58:00Z">
              <w:r w:rsidRPr="00A013FD">
                <w:rPr>
                  <w:rFonts w:asciiTheme="majorBidi" w:hAnsiTheme="majorBidi" w:cstheme="majorBidi"/>
                  <w:sz w:val="20"/>
                </w:rPr>
                <w:delText>19</w:delText>
              </w:r>
            </w:del>
          </w:p>
        </w:tc>
        <w:tc>
          <w:tcPr>
            <w:tcW w:w="1549" w:type="dxa"/>
          </w:tcPr>
          <w:p w14:paraId="5060EB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29" w:author="Johnny Schultz" w:date="2020-02-12T15:58:00Z"/>
                <w:rFonts w:asciiTheme="majorBidi" w:hAnsiTheme="majorBidi" w:cstheme="majorBidi"/>
                <w:sz w:val="20"/>
              </w:rPr>
            </w:pPr>
            <w:del w:id="30330" w:author="Johnny Schultz" w:date="2020-02-12T15:58:00Z">
              <w:r w:rsidRPr="00A013FD">
                <w:rPr>
                  <w:rFonts w:asciiTheme="majorBidi" w:hAnsiTheme="majorBidi" w:cstheme="majorBidi"/>
                  <w:sz w:val="20"/>
                </w:rPr>
                <w:delText>63.6</w:delText>
              </w:r>
            </w:del>
          </w:p>
        </w:tc>
        <w:tc>
          <w:tcPr>
            <w:tcW w:w="1350" w:type="dxa"/>
          </w:tcPr>
          <w:p w14:paraId="314539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31" w:author="Johnny Schultz" w:date="2020-02-12T15:58:00Z"/>
                <w:rFonts w:asciiTheme="majorBidi" w:hAnsiTheme="majorBidi" w:cstheme="majorBidi"/>
                <w:sz w:val="20"/>
              </w:rPr>
            </w:pPr>
            <w:del w:id="30332"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259.6</w:delText>
              </w:r>
            </w:del>
          </w:p>
        </w:tc>
        <w:tc>
          <w:tcPr>
            <w:tcW w:w="1353" w:type="dxa"/>
          </w:tcPr>
          <w:p w14:paraId="47C84A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33" w:author="Johnny Schultz" w:date="2020-02-12T15:58:00Z"/>
                <w:rFonts w:asciiTheme="majorBidi" w:hAnsiTheme="majorBidi" w:cstheme="majorBidi"/>
                <w:sz w:val="20"/>
              </w:rPr>
            </w:pPr>
            <w:del w:id="30334" w:author="Johnny Schultz" w:date="2020-02-12T15:58:00Z">
              <w:r w:rsidRPr="00A013FD">
                <w:rPr>
                  <w:rFonts w:asciiTheme="majorBidi" w:hAnsiTheme="majorBidi" w:cstheme="majorBidi"/>
                  <w:sz w:val="20"/>
                </w:rPr>
                <w:delText>94.4</w:delText>
              </w:r>
            </w:del>
          </w:p>
        </w:tc>
        <w:tc>
          <w:tcPr>
            <w:tcW w:w="1343" w:type="dxa"/>
          </w:tcPr>
          <w:p w14:paraId="69ECD9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35" w:author="Johnny Schultz" w:date="2020-02-12T15:58:00Z"/>
                <w:rFonts w:asciiTheme="majorBidi" w:hAnsiTheme="majorBidi" w:cstheme="majorBidi"/>
                <w:sz w:val="20"/>
              </w:rPr>
            </w:pPr>
            <w:del w:id="30336" w:author="Johnny Schultz" w:date="2020-02-12T15:58:00Z">
              <w:r w:rsidRPr="00A013FD">
                <w:rPr>
                  <w:rFonts w:asciiTheme="majorBidi" w:hAnsiTheme="majorBidi" w:cstheme="majorBidi"/>
                  <w:sz w:val="20"/>
                </w:rPr>
                <w:delText>4.4</w:delText>
              </w:r>
            </w:del>
          </w:p>
        </w:tc>
        <w:tc>
          <w:tcPr>
            <w:tcW w:w="2513" w:type="dxa"/>
          </w:tcPr>
          <w:p w14:paraId="3E6A6F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37" w:author="Johnny Schultz" w:date="2020-02-12T15:58:00Z"/>
                <w:rFonts w:asciiTheme="majorBidi" w:hAnsiTheme="majorBidi" w:cstheme="majorBidi"/>
                <w:sz w:val="20"/>
              </w:rPr>
            </w:pPr>
            <w:del w:id="3033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151.6/</w:delText>
              </w:r>
              <w:r w:rsidRPr="000A5AEA">
                <w:rPr>
                  <w:rFonts w:asciiTheme="majorBidi" w:hAnsiTheme="majorBidi" w:cstheme="majorBidi"/>
                  <w:sz w:val="20"/>
                  <w:lang w:val="en-US"/>
                </w:rPr>
                <w:delText>−</w:delText>
              </w:r>
              <w:r w:rsidRPr="00A013FD">
                <w:rPr>
                  <w:rFonts w:asciiTheme="majorBidi" w:hAnsiTheme="majorBidi" w:cstheme="majorBidi"/>
                  <w:sz w:val="20"/>
                </w:rPr>
                <w:delText>148.3/3.3</w:delText>
              </w:r>
            </w:del>
          </w:p>
        </w:tc>
      </w:tr>
      <w:tr w:rsidR="00A013FD" w:rsidRPr="00A013FD" w14:paraId="6C5CD7EC" w14:textId="77777777" w:rsidTr="00BF604E">
        <w:trPr>
          <w:jc w:val="center"/>
          <w:del w:id="30339" w:author="Johnny Schultz" w:date="2020-02-12T15:58:00Z"/>
        </w:trPr>
        <w:tc>
          <w:tcPr>
            <w:tcW w:w="1531" w:type="dxa"/>
          </w:tcPr>
          <w:p w14:paraId="2A18ED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40" w:author="Johnny Schultz" w:date="2020-02-12T15:58:00Z"/>
                <w:rFonts w:asciiTheme="majorBidi" w:hAnsiTheme="majorBidi" w:cstheme="majorBidi"/>
                <w:sz w:val="20"/>
              </w:rPr>
            </w:pPr>
            <w:del w:id="30341" w:author="Johnny Schultz" w:date="2020-02-12T15:58:00Z">
              <w:r w:rsidRPr="00A013FD">
                <w:rPr>
                  <w:rFonts w:asciiTheme="majorBidi" w:hAnsiTheme="majorBidi" w:cstheme="majorBidi"/>
                  <w:sz w:val="20"/>
                </w:rPr>
                <w:delText>18</w:delText>
              </w:r>
            </w:del>
          </w:p>
        </w:tc>
        <w:tc>
          <w:tcPr>
            <w:tcW w:w="1549" w:type="dxa"/>
          </w:tcPr>
          <w:p w14:paraId="19510D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42" w:author="Johnny Schultz" w:date="2020-02-12T15:58:00Z"/>
                <w:rFonts w:asciiTheme="majorBidi" w:hAnsiTheme="majorBidi" w:cstheme="majorBidi"/>
                <w:sz w:val="20"/>
              </w:rPr>
            </w:pPr>
            <w:del w:id="30343" w:author="Johnny Schultz" w:date="2020-02-12T15:58:00Z">
              <w:r w:rsidRPr="00A013FD">
                <w:rPr>
                  <w:rFonts w:asciiTheme="majorBidi" w:hAnsiTheme="majorBidi" w:cstheme="majorBidi"/>
                  <w:sz w:val="20"/>
                </w:rPr>
                <w:delText>79.5</w:delText>
              </w:r>
            </w:del>
          </w:p>
        </w:tc>
        <w:tc>
          <w:tcPr>
            <w:tcW w:w="1350" w:type="dxa"/>
          </w:tcPr>
          <w:p w14:paraId="559216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44" w:author="Johnny Schultz" w:date="2020-02-12T15:58:00Z"/>
                <w:rFonts w:asciiTheme="majorBidi" w:hAnsiTheme="majorBidi" w:cstheme="majorBidi"/>
                <w:sz w:val="20"/>
              </w:rPr>
            </w:pPr>
            <w:del w:id="30345"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148.8</w:delText>
              </w:r>
            </w:del>
          </w:p>
        </w:tc>
        <w:tc>
          <w:tcPr>
            <w:tcW w:w="1353" w:type="dxa"/>
          </w:tcPr>
          <w:p w14:paraId="606694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46" w:author="Johnny Schultz" w:date="2020-02-12T15:58:00Z"/>
                <w:rFonts w:asciiTheme="majorBidi" w:hAnsiTheme="majorBidi" w:cstheme="majorBidi"/>
                <w:sz w:val="20"/>
              </w:rPr>
            </w:pPr>
            <w:del w:id="30347" w:author="Johnny Schultz" w:date="2020-02-12T15:58:00Z">
              <w:r w:rsidRPr="00A013FD">
                <w:rPr>
                  <w:rFonts w:asciiTheme="majorBidi" w:hAnsiTheme="majorBidi" w:cstheme="majorBidi"/>
                  <w:sz w:val="20"/>
                </w:rPr>
                <w:delText>95.6</w:delText>
              </w:r>
            </w:del>
          </w:p>
        </w:tc>
        <w:tc>
          <w:tcPr>
            <w:tcW w:w="1343" w:type="dxa"/>
          </w:tcPr>
          <w:p w14:paraId="5A5F91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48" w:author="Johnny Schultz" w:date="2020-02-12T15:58:00Z"/>
                <w:rFonts w:asciiTheme="majorBidi" w:hAnsiTheme="majorBidi" w:cstheme="majorBidi"/>
                <w:sz w:val="20"/>
              </w:rPr>
            </w:pPr>
            <w:del w:id="30349" w:author="Johnny Schultz" w:date="2020-02-12T15:58:00Z">
              <w:r w:rsidRPr="00A013FD">
                <w:rPr>
                  <w:rFonts w:asciiTheme="majorBidi" w:hAnsiTheme="majorBidi" w:cstheme="majorBidi"/>
                  <w:sz w:val="20"/>
                </w:rPr>
                <w:delText>5.6</w:delText>
              </w:r>
            </w:del>
          </w:p>
        </w:tc>
        <w:tc>
          <w:tcPr>
            <w:tcW w:w="2513" w:type="dxa"/>
          </w:tcPr>
          <w:p w14:paraId="1F5A75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50" w:author="Johnny Schultz" w:date="2020-02-12T15:58:00Z"/>
                <w:rFonts w:asciiTheme="majorBidi" w:hAnsiTheme="majorBidi" w:cstheme="majorBidi"/>
                <w:sz w:val="20"/>
              </w:rPr>
            </w:pPr>
            <w:del w:id="3035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151.2/</w:delText>
              </w:r>
              <w:r w:rsidRPr="000A5AEA">
                <w:rPr>
                  <w:rFonts w:asciiTheme="majorBidi" w:hAnsiTheme="majorBidi" w:cstheme="majorBidi"/>
                  <w:sz w:val="20"/>
                  <w:lang w:val="en-US"/>
                </w:rPr>
                <w:delText>−</w:delText>
              </w:r>
              <w:r w:rsidRPr="00A013FD">
                <w:rPr>
                  <w:rFonts w:asciiTheme="majorBidi" w:hAnsiTheme="majorBidi" w:cstheme="majorBidi"/>
                  <w:sz w:val="20"/>
                </w:rPr>
                <w:delText>148.1/3.1</w:delText>
              </w:r>
            </w:del>
          </w:p>
        </w:tc>
      </w:tr>
      <w:tr w:rsidR="00A013FD" w:rsidRPr="00A013FD" w14:paraId="5A9AAAA1" w14:textId="77777777" w:rsidTr="00BF604E">
        <w:trPr>
          <w:jc w:val="center"/>
          <w:del w:id="30352" w:author="Johnny Schultz" w:date="2020-02-12T15:58:00Z"/>
        </w:trPr>
        <w:tc>
          <w:tcPr>
            <w:tcW w:w="1531" w:type="dxa"/>
          </w:tcPr>
          <w:p w14:paraId="40D464E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53" w:author="Johnny Schultz" w:date="2020-02-12T15:58:00Z"/>
                <w:rFonts w:asciiTheme="majorBidi" w:hAnsiTheme="majorBidi" w:cstheme="majorBidi"/>
                <w:sz w:val="20"/>
              </w:rPr>
            </w:pPr>
            <w:del w:id="30354" w:author="Johnny Schultz" w:date="2020-02-12T15:58:00Z">
              <w:r w:rsidRPr="00A013FD">
                <w:rPr>
                  <w:rFonts w:asciiTheme="majorBidi" w:hAnsiTheme="majorBidi" w:cstheme="majorBidi"/>
                  <w:sz w:val="20"/>
                </w:rPr>
                <w:delText>17</w:delText>
              </w:r>
            </w:del>
          </w:p>
        </w:tc>
        <w:tc>
          <w:tcPr>
            <w:tcW w:w="1549" w:type="dxa"/>
          </w:tcPr>
          <w:p w14:paraId="2F30E3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55" w:author="Johnny Schultz" w:date="2020-02-12T15:58:00Z"/>
                <w:rFonts w:asciiTheme="majorBidi" w:hAnsiTheme="majorBidi" w:cstheme="majorBidi"/>
                <w:sz w:val="20"/>
              </w:rPr>
            </w:pPr>
            <w:del w:id="30356" w:author="Johnny Schultz" w:date="2020-02-12T15:58:00Z">
              <w:r w:rsidRPr="00A013FD">
                <w:rPr>
                  <w:rFonts w:asciiTheme="majorBidi" w:hAnsiTheme="majorBidi" w:cstheme="majorBidi"/>
                  <w:sz w:val="20"/>
                </w:rPr>
                <w:delText>95.4</w:delText>
              </w:r>
            </w:del>
          </w:p>
        </w:tc>
        <w:tc>
          <w:tcPr>
            <w:tcW w:w="1350" w:type="dxa"/>
          </w:tcPr>
          <w:p w14:paraId="019040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57" w:author="Johnny Schultz" w:date="2020-02-12T15:58:00Z"/>
                <w:rFonts w:asciiTheme="majorBidi" w:hAnsiTheme="majorBidi" w:cstheme="majorBidi"/>
                <w:sz w:val="20"/>
              </w:rPr>
            </w:pPr>
            <w:del w:id="30358"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038.3</w:delText>
              </w:r>
            </w:del>
          </w:p>
        </w:tc>
        <w:tc>
          <w:tcPr>
            <w:tcW w:w="1353" w:type="dxa"/>
          </w:tcPr>
          <w:p w14:paraId="160772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59" w:author="Johnny Schultz" w:date="2020-02-12T15:58:00Z"/>
                <w:rFonts w:asciiTheme="majorBidi" w:hAnsiTheme="majorBidi" w:cstheme="majorBidi"/>
                <w:sz w:val="20"/>
              </w:rPr>
            </w:pPr>
            <w:del w:id="30360" w:author="Johnny Schultz" w:date="2020-02-12T15:58:00Z">
              <w:r w:rsidRPr="00A013FD">
                <w:rPr>
                  <w:rFonts w:asciiTheme="majorBidi" w:hAnsiTheme="majorBidi" w:cstheme="majorBidi"/>
                  <w:sz w:val="20"/>
                </w:rPr>
                <w:delText>97.0</w:delText>
              </w:r>
            </w:del>
          </w:p>
        </w:tc>
        <w:tc>
          <w:tcPr>
            <w:tcW w:w="1343" w:type="dxa"/>
          </w:tcPr>
          <w:p w14:paraId="36B2FB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61" w:author="Johnny Schultz" w:date="2020-02-12T15:58:00Z"/>
                <w:rFonts w:asciiTheme="majorBidi" w:hAnsiTheme="majorBidi" w:cstheme="majorBidi"/>
                <w:sz w:val="20"/>
              </w:rPr>
            </w:pPr>
            <w:del w:id="30362" w:author="Johnny Schultz" w:date="2020-02-12T15:58:00Z">
              <w:r w:rsidRPr="00A013FD">
                <w:rPr>
                  <w:rFonts w:asciiTheme="majorBidi" w:hAnsiTheme="majorBidi" w:cstheme="majorBidi"/>
                  <w:sz w:val="20"/>
                </w:rPr>
                <w:delText>7.0</w:delText>
              </w:r>
            </w:del>
          </w:p>
        </w:tc>
        <w:tc>
          <w:tcPr>
            <w:tcW w:w="2513" w:type="dxa"/>
          </w:tcPr>
          <w:p w14:paraId="0B586EA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63" w:author="Johnny Schultz" w:date="2020-02-12T15:58:00Z"/>
                <w:rFonts w:asciiTheme="majorBidi" w:hAnsiTheme="majorBidi" w:cstheme="majorBidi"/>
                <w:sz w:val="20"/>
              </w:rPr>
            </w:pPr>
            <w:del w:id="3036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150.7/</w:delText>
              </w:r>
              <w:r w:rsidRPr="000A5AEA">
                <w:rPr>
                  <w:rFonts w:asciiTheme="majorBidi" w:hAnsiTheme="majorBidi" w:cstheme="majorBidi"/>
                  <w:sz w:val="20"/>
                  <w:lang w:val="en-US"/>
                </w:rPr>
                <w:delText>−</w:delText>
              </w:r>
              <w:r w:rsidRPr="00A013FD">
                <w:rPr>
                  <w:rFonts w:asciiTheme="majorBidi" w:hAnsiTheme="majorBidi" w:cstheme="majorBidi"/>
                  <w:sz w:val="20"/>
                </w:rPr>
                <w:delText>147.9/2.8</w:delText>
              </w:r>
            </w:del>
          </w:p>
        </w:tc>
      </w:tr>
      <w:tr w:rsidR="00A013FD" w:rsidRPr="00A013FD" w14:paraId="671A2D60" w14:textId="77777777" w:rsidTr="00BF604E">
        <w:trPr>
          <w:jc w:val="center"/>
          <w:del w:id="30365" w:author="Johnny Schultz" w:date="2020-02-12T15:58:00Z"/>
        </w:trPr>
        <w:tc>
          <w:tcPr>
            <w:tcW w:w="1531" w:type="dxa"/>
          </w:tcPr>
          <w:p w14:paraId="7A90BC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66" w:author="Johnny Schultz" w:date="2020-02-12T15:58:00Z"/>
                <w:rFonts w:asciiTheme="majorBidi" w:hAnsiTheme="majorBidi" w:cstheme="majorBidi"/>
                <w:sz w:val="20"/>
              </w:rPr>
            </w:pPr>
            <w:del w:id="30367" w:author="Johnny Schultz" w:date="2020-02-12T15:58:00Z">
              <w:r w:rsidRPr="00A013FD">
                <w:rPr>
                  <w:rFonts w:asciiTheme="majorBidi" w:hAnsiTheme="majorBidi" w:cstheme="majorBidi"/>
                  <w:sz w:val="20"/>
                </w:rPr>
                <w:delText>16</w:delText>
              </w:r>
            </w:del>
          </w:p>
        </w:tc>
        <w:tc>
          <w:tcPr>
            <w:tcW w:w="1549" w:type="dxa"/>
          </w:tcPr>
          <w:p w14:paraId="1DA6F3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68" w:author="Johnny Schultz" w:date="2020-02-12T15:58:00Z"/>
                <w:rFonts w:asciiTheme="majorBidi" w:hAnsiTheme="majorBidi" w:cstheme="majorBidi"/>
                <w:sz w:val="20"/>
              </w:rPr>
            </w:pPr>
            <w:del w:id="30369" w:author="Johnny Schultz" w:date="2020-02-12T15:58:00Z">
              <w:r w:rsidRPr="00A013FD">
                <w:rPr>
                  <w:rFonts w:asciiTheme="majorBidi" w:hAnsiTheme="majorBidi" w:cstheme="majorBidi"/>
                  <w:sz w:val="20"/>
                </w:rPr>
                <w:delText>111.3</w:delText>
              </w:r>
            </w:del>
          </w:p>
        </w:tc>
        <w:tc>
          <w:tcPr>
            <w:tcW w:w="1350" w:type="dxa"/>
          </w:tcPr>
          <w:p w14:paraId="28D4EA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70" w:author="Johnny Schultz" w:date="2020-02-12T15:58:00Z"/>
                <w:rFonts w:asciiTheme="majorBidi" w:hAnsiTheme="majorBidi" w:cstheme="majorBidi"/>
                <w:sz w:val="20"/>
              </w:rPr>
            </w:pPr>
            <w:del w:id="30371"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928.1</w:delText>
              </w:r>
            </w:del>
          </w:p>
        </w:tc>
        <w:tc>
          <w:tcPr>
            <w:tcW w:w="1353" w:type="dxa"/>
          </w:tcPr>
          <w:p w14:paraId="0B286A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72" w:author="Johnny Schultz" w:date="2020-02-12T15:58:00Z"/>
                <w:rFonts w:asciiTheme="majorBidi" w:hAnsiTheme="majorBidi" w:cstheme="majorBidi"/>
                <w:sz w:val="20"/>
              </w:rPr>
            </w:pPr>
            <w:del w:id="30373" w:author="Johnny Schultz" w:date="2020-02-12T15:58:00Z">
              <w:r w:rsidRPr="00A013FD">
                <w:rPr>
                  <w:rFonts w:asciiTheme="majorBidi" w:hAnsiTheme="majorBidi" w:cstheme="majorBidi"/>
                  <w:sz w:val="20"/>
                </w:rPr>
                <w:delText>98.4</w:delText>
              </w:r>
            </w:del>
          </w:p>
        </w:tc>
        <w:tc>
          <w:tcPr>
            <w:tcW w:w="1343" w:type="dxa"/>
          </w:tcPr>
          <w:p w14:paraId="2888E7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74" w:author="Johnny Schultz" w:date="2020-02-12T15:58:00Z"/>
                <w:rFonts w:asciiTheme="majorBidi" w:hAnsiTheme="majorBidi" w:cstheme="majorBidi"/>
                <w:sz w:val="20"/>
              </w:rPr>
            </w:pPr>
            <w:del w:id="30375" w:author="Johnny Schultz" w:date="2020-02-12T15:58:00Z">
              <w:r w:rsidRPr="00A013FD">
                <w:rPr>
                  <w:rFonts w:asciiTheme="majorBidi" w:hAnsiTheme="majorBidi" w:cstheme="majorBidi"/>
                  <w:sz w:val="20"/>
                </w:rPr>
                <w:delText>8.4</w:delText>
              </w:r>
            </w:del>
          </w:p>
        </w:tc>
        <w:tc>
          <w:tcPr>
            <w:tcW w:w="2513" w:type="dxa"/>
          </w:tcPr>
          <w:p w14:paraId="2725903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76" w:author="Johnny Schultz" w:date="2020-02-12T15:58:00Z"/>
                <w:rFonts w:asciiTheme="majorBidi" w:hAnsiTheme="majorBidi" w:cstheme="majorBidi"/>
                <w:sz w:val="20"/>
              </w:rPr>
            </w:pPr>
            <w:del w:id="3037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150.2/</w:delText>
              </w:r>
              <w:r w:rsidRPr="000A5AEA">
                <w:rPr>
                  <w:rFonts w:asciiTheme="majorBidi" w:hAnsiTheme="majorBidi" w:cstheme="majorBidi"/>
                  <w:sz w:val="20"/>
                  <w:lang w:val="en-US"/>
                </w:rPr>
                <w:delText>−</w:delText>
              </w:r>
              <w:r w:rsidRPr="00A013FD">
                <w:rPr>
                  <w:rFonts w:asciiTheme="majorBidi" w:hAnsiTheme="majorBidi" w:cstheme="majorBidi"/>
                  <w:sz w:val="20"/>
                </w:rPr>
                <w:delText>147.7/2.5</w:delText>
              </w:r>
            </w:del>
          </w:p>
        </w:tc>
      </w:tr>
      <w:tr w:rsidR="00A013FD" w:rsidRPr="00A013FD" w14:paraId="53027721" w14:textId="77777777" w:rsidTr="00BF604E">
        <w:trPr>
          <w:jc w:val="center"/>
          <w:del w:id="30378" w:author="Johnny Schultz" w:date="2020-02-12T15:58:00Z"/>
        </w:trPr>
        <w:tc>
          <w:tcPr>
            <w:tcW w:w="1531" w:type="dxa"/>
          </w:tcPr>
          <w:p w14:paraId="724B99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79" w:author="Johnny Schultz" w:date="2020-02-12T15:58:00Z"/>
                <w:rFonts w:asciiTheme="majorBidi" w:hAnsiTheme="majorBidi" w:cstheme="majorBidi"/>
                <w:sz w:val="20"/>
              </w:rPr>
            </w:pPr>
            <w:del w:id="30380" w:author="Johnny Schultz" w:date="2020-02-12T15:58:00Z">
              <w:r w:rsidRPr="00A013FD">
                <w:rPr>
                  <w:rFonts w:asciiTheme="majorBidi" w:hAnsiTheme="majorBidi" w:cstheme="majorBidi"/>
                  <w:sz w:val="20"/>
                </w:rPr>
                <w:delText>15</w:delText>
              </w:r>
            </w:del>
          </w:p>
        </w:tc>
        <w:tc>
          <w:tcPr>
            <w:tcW w:w="1549" w:type="dxa"/>
          </w:tcPr>
          <w:p w14:paraId="595978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81" w:author="Johnny Schultz" w:date="2020-02-12T15:58:00Z"/>
                <w:rFonts w:asciiTheme="majorBidi" w:hAnsiTheme="majorBidi" w:cstheme="majorBidi"/>
                <w:sz w:val="20"/>
              </w:rPr>
            </w:pPr>
            <w:del w:id="30382" w:author="Johnny Schultz" w:date="2020-02-12T15:58:00Z">
              <w:r w:rsidRPr="00A013FD">
                <w:rPr>
                  <w:rFonts w:asciiTheme="majorBidi" w:hAnsiTheme="majorBidi" w:cstheme="majorBidi"/>
                  <w:sz w:val="20"/>
                </w:rPr>
                <w:delText>127.2</w:delText>
              </w:r>
            </w:del>
          </w:p>
        </w:tc>
        <w:tc>
          <w:tcPr>
            <w:tcW w:w="1350" w:type="dxa"/>
          </w:tcPr>
          <w:p w14:paraId="585EF49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83" w:author="Johnny Schultz" w:date="2020-02-12T15:58:00Z"/>
                <w:rFonts w:asciiTheme="majorBidi" w:hAnsiTheme="majorBidi" w:cstheme="majorBidi"/>
                <w:sz w:val="20"/>
              </w:rPr>
            </w:pPr>
            <w:del w:id="30384"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818.4</w:delText>
              </w:r>
            </w:del>
          </w:p>
        </w:tc>
        <w:tc>
          <w:tcPr>
            <w:tcW w:w="1353" w:type="dxa"/>
          </w:tcPr>
          <w:p w14:paraId="4DDB3B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85" w:author="Johnny Schultz" w:date="2020-02-12T15:58:00Z"/>
                <w:rFonts w:asciiTheme="majorBidi" w:hAnsiTheme="majorBidi" w:cstheme="majorBidi"/>
                <w:sz w:val="20"/>
              </w:rPr>
            </w:pPr>
            <w:del w:id="30386" w:author="Johnny Schultz" w:date="2020-02-12T15:58:00Z">
              <w:r w:rsidRPr="00A013FD">
                <w:rPr>
                  <w:rFonts w:asciiTheme="majorBidi" w:hAnsiTheme="majorBidi" w:cstheme="majorBidi"/>
                  <w:sz w:val="20"/>
                </w:rPr>
                <w:delText>100.0</w:delText>
              </w:r>
            </w:del>
          </w:p>
        </w:tc>
        <w:tc>
          <w:tcPr>
            <w:tcW w:w="1343" w:type="dxa"/>
          </w:tcPr>
          <w:p w14:paraId="6E7AD9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87" w:author="Johnny Schultz" w:date="2020-02-12T15:58:00Z"/>
                <w:rFonts w:asciiTheme="majorBidi" w:hAnsiTheme="majorBidi" w:cstheme="majorBidi"/>
                <w:sz w:val="20"/>
              </w:rPr>
            </w:pPr>
            <w:del w:id="30388" w:author="Johnny Schultz" w:date="2020-02-12T15:58:00Z">
              <w:r w:rsidRPr="00A013FD">
                <w:rPr>
                  <w:rFonts w:asciiTheme="majorBidi" w:hAnsiTheme="majorBidi" w:cstheme="majorBidi"/>
                  <w:sz w:val="20"/>
                </w:rPr>
                <w:delText>10.0</w:delText>
              </w:r>
            </w:del>
          </w:p>
        </w:tc>
        <w:tc>
          <w:tcPr>
            <w:tcW w:w="2513" w:type="dxa"/>
          </w:tcPr>
          <w:p w14:paraId="79EEA3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89" w:author="Johnny Schultz" w:date="2020-02-12T15:58:00Z"/>
                <w:rFonts w:asciiTheme="majorBidi" w:hAnsiTheme="majorBidi" w:cstheme="majorBidi"/>
                <w:sz w:val="20"/>
              </w:rPr>
            </w:pPr>
            <w:del w:id="3039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149.7/</w:delText>
              </w:r>
              <w:r w:rsidRPr="000A5AEA">
                <w:rPr>
                  <w:rFonts w:asciiTheme="majorBidi" w:hAnsiTheme="majorBidi" w:cstheme="majorBidi"/>
                  <w:sz w:val="20"/>
                  <w:lang w:val="en-US"/>
                </w:rPr>
                <w:delText>−</w:delText>
              </w:r>
              <w:r w:rsidRPr="00A013FD">
                <w:rPr>
                  <w:rFonts w:asciiTheme="majorBidi" w:hAnsiTheme="majorBidi" w:cstheme="majorBidi"/>
                  <w:sz w:val="20"/>
                </w:rPr>
                <w:delText>147.4/2.3</w:delText>
              </w:r>
            </w:del>
          </w:p>
        </w:tc>
      </w:tr>
      <w:tr w:rsidR="00A013FD" w:rsidRPr="00A013FD" w14:paraId="4BB8162A" w14:textId="77777777" w:rsidTr="00BF604E">
        <w:trPr>
          <w:jc w:val="center"/>
          <w:del w:id="30391" w:author="Johnny Schultz" w:date="2020-02-12T15:58:00Z"/>
        </w:trPr>
        <w:tc>
          <w:tcPr>
            <w:tcW w:w="1531" w:type="dxa"/>
          </w:tcPr>
          <w:p w14:paraId="20A117E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92" w:author="Johnny Schultz" w:date="2020-02-12T15:58:00Z"/>
                <w:rFonts w:asciiTheme="majorBidi" w:hAnsiTheme="majorBidi" w:cstheme="majorBidi"/>
                <w:sz w:val="20"/>
              </w:rPr>
            </w:pPr>
            <w:del w:id="30393" w:author="Johnny Schultz" w:date="2020-02-12T15:58:00Z">
              <w:r w:rsidRPr="00A013FD">
                <w:rPr>
                  <w:rFonts w:asciiTheme="majorBidi" w:hAnsiTheme="majorBidi" w:cstheme="majorBidi"/>
                  <w:sz w:val="20"/>
                </w:rPr>
                <w:delText>14</w:delText>
              </w:r>
            </w:del>
          </w:p>
        </w:tc>
        <w:tc>
          <w:tcPr>
            <w:tcW w:w="1549" w:type="dxa"/>
          </w:tcPr>
          <w:p w14:paraId="5F1F27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94" w:author="Johnny Schultz" w:date="2020-02-12T15:58:00Z"/>
                <w:rFonts w:asciiTheme="majorBidi" w:hAnsiTheme="majorBidi" w:cstheme="majorBidi"/>
                <w:sz w:val="20"/>
              </w:rPr>
            </w:pPr>
            <w:del w:id="30395" w:author="Johnny Schultz" w:date="2020-02-12T15:58:00Z">
              <w:r w:rsidRPr="00A013FD">
                <w:rPr>
                  <w:rFonts w:asciiTheme="majorBidi" w:hAnsiTheme="majorBidi" w:cstheme="majorBidi"/>
                  <w:sz w:val="20"/>
                </w:rPr>
                <w:delText>143.1</w:delText>
              </w:r>
            </w:del>
          </w:p>
        </w:tc>
        <w:tc>
          <w:tcPr>
            <w:tcW w:w="1350" w:type="dxa"/>
          </w:tcPr>
          <w:p w14:paraId="492FBC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96" w:author="Johnny Schultz" w:date="2020-02-12T15:58:00Z"/>
                <w:rFonts w:asciiTheme="majorBidi" w:hAnsiTheme="majorBidi" w:cstheme="majorBidi"/>
                <w:sz w:val="20"/>
              </w:rPr>
            </w:pPr>
            <w:del w:id="30397"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709.2</w:delText>
              </w:r>
            </w:del>
          </w:p>
        </w:tc>
        <w:tc>
          <w:tcPr>
            <w:tcW w:w="1353" w:type="dxa"/>
          </w:tcPr>
          <w:p w14:paraId="475B6B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398" w:author="Johnny Schultz" w:date="2020-02-12T15:58:00Z"/>
                <w:rFonts w:asciiTheme="majorBidi" w:hAnsiTheme="majorBidi" w:cstheme="majorBidi"/>
                <w:sz w:val="20"/>
              </w:rPr>
            </w:pPr>
            <w:del w:id="30399" w:author="Johnny Schultz" w:date="2020-02-12T15:58:00Z">
              <w:r w:rsidRPr="00A013FD">
                <w:rPr>
                  <w:rFonts w:asciiTheme="majorBidi" w:hAnsiTheme="majorBidi" w:cstheme="majorBidi"/>
                  <w:sz w:val="20"/>
                </w:rPr>
                <w:delText>101.6</w:delText>
              </w:r>
            </w:del>
          </w:p>
        </w:tc>
        <w:tc>
          <w:tcPr>
            <w:tcW w:w="1343" w:type="dxa"/>
          </w:tcPr>
          <w:p w14:paraId="1949FD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00" w:author="Johnny Schultz" w:date="2020-02-12T15:58:00Z"/>
                <w:rFonts w:asciiTheme="majorBidi" w:hAnsiTheme="majorBidi" w:cstheme="majorBidi"/>
                <w:sz w:val="20"/>
              </w:rPr>
            </w:pPr>
            <w:del w:id="30401" w:author="Johnny Schultz" w:date="2020-02-12T15:58:00Z">
              <w:r w:rsidRPr="00A013FD">
                <w:rPr>
                  <w:rFonts w:asciiTheme="majorBidi" w:hAnsiTheme="majorBidi" w:cstheme="majorBidi"/>
                  <w:sz w:val="20"/>
                </w:rPr>
                <w:delText>11.6</w:delText>
              </w:r>
            </w:del>
          </w:p>
        </w:tc>
        <w:tc>
          <w:tcPr>
            <w:tcW w:w="2513" w:type="dxa"/>
          </w:tcPr>
          <w:p w14:paraId="469E8D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02" w:author="Johnny Schultz" w:date="2020-02-12T15:58:00Z"/>
                <w:rFonts w:asciiTheme="majorBidi" w:hAnsiTheme="majorBidi" w:cstheme="majorBidi"/>
                <w:sz w:val="20"/>
              </w:rPr>
            </w:pPr>
            <w:del w:id="3040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149.2/</w:delText>
              </w:r>
              <w:r w:rsidRPr="000A5AEA">
                <w:rPr>
                  <w:rFonts w:asciiTheme="majorBidi" w:hAnsiTheme="majorBidi" w:cstheme="majorBidi"/>
                  <w:sz w:val="20"/>
                  <w:lang w:val="en-US"/>
                </w:rPr>
                <w:delText>−</w:delText>
              </w:r>
              <w:r w:rsidRPr="00A013FD">
                <w:rPr>
                  <w:rFonts w:asciiTheme="majorBidi" w:hAnsiTheme="majorBidi" w:cstheme="majorBidi"/>
                  <w:sz w:val="20"/>
                </w:rPr>
                <w:delText>147.1/2.1</w:delText>
              </w:r>
            </w:del>
          </w:p>
        </w:tc>
      </w:tr>
      <w:tr w:rsidR="00A013FD" w:rsidRPr="00A013FD" w14:paraId="042D6DE5" w14:textId="77777777" w:rsidTr="00BF604E">
        <w:trPr>
          <w:jc w:val="center"/>
          <w:del w:id="30404" w:author="Johnny Schultz" w:date="2020-02-12T15:58:00Z"/>
        </w:trPr>
        <w:tc>
          <w:tcPr>
            <w:tcW w:w="1531" w:type="dxa"/>
          </w:tcPr>
          <w:p w14:paraId="70372B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05" w:author="Johnny Schultz" w:date="2020-02-12T15:58:00Z"/>
                <w:rFonts w:asciiTheme="majorBidi" w:hAnsiTheme="majorBidi" w:cstheme="majorBidi"/>
                <w:sz w:val="20"/>
              </w:rPr>
            </w:pPr>
            <w:del w:id="30406" w:author="Johnny Schultz" w:date="2020-02-12T15:58:00Z">
              <w:r w:rsidRPr="00A013FD">
                <w:rPr>
                  <w:rFonts w:asciiTheme="majorBidi" w:hAnsiTheme="majorBidi" w:cstheme="majorBidi"/>
                  <w:sz w:val="20"/>
                </w:rPr>
                <w:delText>13</w:delText>
              </w:r>
            </w:del>
          </w:p>
        </w:tc>
        <w:tc>
          <w:tcPr>
            <w:tcW w:w="1549" w:type="dxa"/>
          </w:tcPr>
          <w:p w14:paraId="0F8399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07" w:author="Johnny Schultz" w:date="2020-02-12T15:58:00Z"/>
                <w:rFonts w:asciiTheme="majorBidi" w:hAnsiTheme="majorBidi" w:cstheme="majorBidi"/>
                <w:sz w:val="20"/>
              </w:rPr>
            </w:pPr>
            <w:del w:id="30408" w:author="Johnny Schultz" w:date="2020-02-12T15:58:00Z">
              <w:r w:rsidRPr="00A013FD">
                <w:rPr>
                  <w:rFonts w:asciiTheme="majorBidi" w:hAnsiTheme="majorBidi" w:cstheme="majorBidi"/>
                  <w:sz w:val="20"/>
                </w:rPr>
                <w:delText>159.0</w:delText>
              </w:r>
            </w:del>
          </w:p>
        </w:tc>
        <w:tc>
          <w:tcPr>
            <w:tcW w:w="1350" w:type="dxa"/>
          </w:tcPr>
          <w:p w14:paraId="46AAA6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09" w:author="Johnny Schultz" w:date="2020-02-12T15:58:00Z"/>
                <w:rFonts w:asciiTheme="majorBidi" w:hAnsiTheme="majorBidi" w:cstheme="majorBidi"/>
                <w:sz w:val="20"/>
              </w:rPr>
            </w:pPr>
            <w:del w:id="30410"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600.6</w:delText>
              </w:r>
            </w:del>
          </w:p>
        </w:tc>
        <w:tc>
          <w:tcPr>
            <w:tcW w:w="1353" w:type="dxa"/>
          </w:tcPr>
          <w:p w14:paraId="1BC879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11" w:author="Johnny Schultz" w:date="2020-02-12T15:58:00Z"/>
                <w:rFonts w:asciiTheme="majorBidi" w:hAnsiTheme="majorBidi" w:cstheme="majorBidi"/>
                <w:sz w:val="20"/>
              </w:rPr>
            </w:pPr>
            <w:del w:id="30412" w:author="Johnny Schultz" w:date="2020-02-12T15:58:00Z">
              <w:r w:rsidRPr="00A013FD">
                <w:rPr>
                  <w:rFonts w:asciiTheme="majorBidi" w:hAnsiTheme="majorBidi" w:cstheme="majorBidi"/>
                  <w:sz w:val="20"/>
                </w:rPr>
                <w:delText>103.5</w:delText>
              </w:r>
            </w:del>
          </w:p>
        </w:tc>
        <w:tc>
          <w:tcPr>
            <w:tcW w:w="1343" w:type="dxa"/>
          </w:tcPr>
          <w:p w14:paraId="74D9223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13" w:author="Johnny Schultz" w:date="2020-02-12T15:58:00Z"/>
                <w:rFonts w:asciiTheme="majorBidi" w:hAnsiTheme="majorBidi" w:cstheme="majorBidi"/>
                <w:sz w:val="20"/>
              </w:rPr>
            </w:pPr>
            <w:del w:id="30414" w:author="Johnny Schultz" w:date="2020-02-12T15:58:00Z">
              <w:r w:rsidRPr="00A013FD">
                <w:rPr>
                  <w:rFonts w:asciiTheme="majorBidi" w:hAnsiTheme="majorBidi" w:cstheme="majorBidi"/>
                  <w:sz w:val="20"/>
                </w:rPr>
                <w:delText>13.5</w:delText>
              </w:r>
            </w:del>
          </w:p>
        </w:tc>
        <w:tc>
          <w:tcPr>
            <w:tcW w:w="2513" w:type="dxa"/>
          </w:tcPr>
          <w:p w14:paraId="49029C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15" w:author="Johnny Schultz" w:date="2020-02-12T15:58:00Z"/>
                <w:rFonts w:asciiTheme="majorBidi" w:hAnsiTheme="majorBidi" w:cstheme="majorBidi"/>
                <w:sz w:val="20"/>
              </w:rPr>
            </w:pPr>
            <w:del w:id="3041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148.6/</w:delText>
              </w:r>
              <w:r w:rsidRPr="000A5AEA">
                <w:rPr>
                  <w:rFonts w:asciiTheme="majorBidi" w:hAnsiTheme="majorBidi" w:cstheme="majorBidi"/>
                  <w:sz w:val="20"/>
                  <w:lang w:val="en-US"/>
                </w:rPr>
                <w:delText>−</w:delText>
              </w:r>
              <w:r w:rsidRPr="00A013FD">
                <w:rPr>
                  <w:rFonts w:asciiTheme="majorBidi" w:hAnsiTheme="majorBidi" w:cstheme="majorBidi"/>
                  <w:sz w:val="20"/>
                </w:rPr>
                <w:delText>146.8/1.8</w:delText>
              </w:r>
            </w:del>
          </w:p>
        </w:tc>
      </w:tr>
      <w:tr w:rsidR="00A013FD" w:rsidRPr="00A013FD" w14:paraId="2DA6B545" w14:textId="77777777" w:rsidTr="00BF604E">
        <w:trPr>
          <w:jc w:val="center"/>
          <w:del w:id="30417" w:author="Johnny Schultz" w:date="2020-02-12T15:58:00Z"/>
        </w:trPr>
        <w:tc>
          <w:tcPr>
            <w:tcW w:w="1531" w:type="dxa"/>
          </w:tcPr>
          <w:p w14:paraId="5DDDA8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18" w:author="Johnny Schultz" w:date="2020-02-12T15:58:00Z"/>
                <w:rFonts w:asciiTheme="majorBidi" w:hAnsiTheme="majorBidi" w:cstheme="majorBidi"/>
                <w:sz w:val="20"/>
              </w:rPr>
            </w:pPr>
            <w:del w:id="30419" w:author="Johnny Schultz" w:date="2020-02-12T15:58:00Z">
              <w:r w:rsidRPr="00A013FD">
                <w:rPr>
                  <w:rFonts w:asciiTheme="majorBidi" w:hAnsiTheme="majorBidi" w:cstheme="majorBidi"/>
                  <w:sz w:val="20"/>
                </w:rPr>
                <w:delText>12</w:delText>
              </w:r>
            </w:del>
          </w:p>
        </w:tc>
        <w:tc>
          <w:tcPr>
            <w:tcW w:w="1549" w:type="dxa"/>
          </w:tcPr>
          <w:p w14:paraId="1BA887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20" w:author="Johnny Schultz" w:date="2020-02-12T15:58:00Z"/>
                <w:rFonts w:asciiTheme="majorBidi" w:hAnsiTheme="majorBidi" w:cstheme="majorBidi"/>
                <w:sz w:val="20"/>
              </w:rPr>
            </w:pPr>
            <w:del w:id="30421" w:author="Johnny Schultz" w:date="2020-02-12T15:58:00Z">
              <w:r w:rsidRPr="00A013FD">
                <w:rPr>
                  <w:rFonts w:asciiTheme="majorBidi" w:hAnsiTheme="majorBidi" w:cstheme="majorBidi"/>
                  <w:sz w:val="20"/>
                </w:rPr>
                <w:delText>175.0</w:delText>
              </w:r>
            </w:del>
          </w:p>
        </w:tc>
        <w:tc>
          <w:tcPr>
            <w:tcW w:w="1350" w:type="dxa"/>
          </w:tcPr>
          <w:p w14:paraId="2B5A0C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22" w:author="Johnny Schultz" w:date="2020-02-12T15:58:00Z"/>
                <w:rFonts w:asciiTheme="majorBidi" w:hAnsiTheme="majorBidi" w:cstheme="majorBidi"/>
                <w:sz w:val="20"/>
              </w:rPr>
            </w:pPr>
            <w:del w:id="30423"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493.0</w:delText>
              </w:r>
            </w:del>
          </w:p>
        </w:tc>
        <w:tc>
          <w:tcPr>
            <w:tcW w:w="1353" w:type="dxa"/>
          </w:tcPr>
          <w:p w14:paraId="38A336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24" w:author="Johnny Schultz" w:date="2020-02-12T15:58:00Z"/>
                <w:rFonts w:asciiTheme="majorBidi" w:hAnsiTheme="majorBidi" w:cstheme="majorBidi"/>
                <w:sz w:val="20"/>
              </w:rPr>
            </w:pPr>
            <w:del w:id="30425" w:author="Johnny Schultz" w:date="2020-02-12T15:58:00Z">
              <w:r w:rsidRPr="00A013FD">
                <w:rPr>
                  <w:rFonts w:asciiTheme="majorBidi" w:hAnsiTheme="majorBidi" w:cstheme="majorBidi"/>
                  <w:sz w:val="20"/>
                </w:rPr>
                <w:delText>105.5</w:delText>
              </w:r>
            </w:del>
          </w:p>
        </w:tc>
        <w:tc>
          <w:tcPr>
            <w:tcW w:w="1343" w:type="dxa"/>
          </w:tcPr>
          <w:p w14:paraId="6870DD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26" w:author="Johnny Schultz" w:date="2020-02-12T15:58:00Z"/>
                <w:rFonts w:asciiTheme="majorBidi" w:hAnsiTheme="majorBidi" w:cstheme="majorBidi"/>
                <w:sz w:val="20"/>
              </w:rPr>
            </w:pPr>
            <w:del w:id="30427" w:author="Johnny Schultz" w:date="2020-02-12T15:58:00Z">
              <w:r w:rsidRPr="00A013FD">
                <w:rPr>
                  <w:rFonts w:asciiTheme="majorBidi" w:hAnsiTheme="majorBidi" w:cstheme="majorBidi"/>
                  <w:sz w:val="20"/>
                </w:rPr>
                <w:delText>15.5</w:delText>
              </w:r>
            </w:del>
          </w:p>
        </w:tc>
        <w:tc>
          <w:tcPr>
            <w:tcW w:w="2513" w:type="dxa"/>
          </w:tcPr>
          <w:p w14:paraId="4CDBF7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28" w:author="Johnny Schultz" w:date="2020-02-12T15:58:00Z"/>
                <w:rFonts w:asciiTheme="majorBidi" w:hAnsiTheme="majorBidi" w:cstheme="majorBidi"/>
                <w:sz w:val="20"/>
              </w:rPr>
            </w:pPr>
            <w:del w:id="3042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148/</w:delText>
              </w:r>
              <w:r w:rsidRPr="000A5AEA">
                <w:rPr>
                  <w:rFonts w:asciiTheme="majorBidi" w:hAnsiTheme="majorBidi" w:cstheme="majorBidi"/>
                  <w:sz w:val="20"/>
                  <w:lang w:val="en-US"/>
                </w:rPr>
                <w:delText>−</w:delText>
              </w:r>
              <w:r w:rsidRPr="00A013FD">
                <w:rPr>
                  <w:rFonts w:asciiTheme="majorBidi" w:hAnsiTheme="majorBidi" w:cstheme="majorBidi"/>
                  <w:sz w:val="20"/>
                </w:rPr>
                <w:delText>146.5/1.5</w:delText>
              </w:r>
            </w:del>
          </w:p>
        </w:tc>
      </w:tr>
      <w:tr w:rsidR="00A013FD" w:rsidRPr="00A013FD" w14:paraId="10A9B36D" w14:textId="77777777" w:rsidTr="00BF604E">
        <w:trPr>
          <w:jc w:val="center"/>
          <w:del w:id="30430" w:author="Johnny Schultz" w:date="2020-02-12T15:58:00Z"/>
        </w:trPr>
        <w:tc>
          <w:tcPr>
            <w:tcW w:w="1531" w:type="dxa"/>
          </w:tcPr>
          <w:p w14:paraId="6F84E0D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31" w:author="Johnny Schultz" w:date="2020-02-12T15:58:00Z"/>
                <w:rFonts w:asciiTheme="majorBidi" w:hAnsiTheme="majorBidi" w:cstheme="majorBidi"/>
                <w:sz w:val="20"/>
              </w:rPr>
            </w:pPr>
            <w:del w:id="30432" w:author="Johnny Schultz" w:date="2020-02-12T15:58:00Z">
              <w:r w:rsidRPr="00A013FD">
                <w:rPr>
                  <w:rFonts w:asciiTheme="majorBidi" w:hAnsiTheme="majorBidi" w:cstheme="majorBidi"/>
                  <w:sz w:val="20"/>
                </w:rPr>
                <w:delText>11</w:delText>
              </w:r>
            </w:del>
          </w:p>
        </w:tc>
        <w:tc>
          <w:tcPr>
            <w:tcW w:w="1549" w:type="dxa"/>
          </w:tcPr>
          <w:p w14:paraId="57B1C0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33" w:author="Johnny Schultz" w:date="2020-02-12T15:58:00Z"/>
                <w:rFonts w:asciiTheme="majorBidi" w:hAnsiTheme="majorBidi" w:cstheme="majorBidi"/>
                <w:sz w:val="20"/>
              </w:rPr>
            </w:pPr>
            <w:del w:id="30434" w:author="Johnny Schultz" w:date="2020-02-12T15:58:00Z">
              <w:r w:rsidRPr="00A013FD">
                <w:rPr>
                  <w:rFonts w:asciiTheme="majorBidi" w:hAnsiTheme="majorBidi" w:cstheme="majorBidi"/>
                  <w:sz w:val="20"/>
                </w:rPr>
                <w:delText>190.9</w:delText>
              </w:r>
            </w:del>
          </w:p>
        </w:tc>
        <w:tc>
          <w:tcPr>
            <w:tcW w:w="1350" w:type="dxa"/>
          </w:tcPr>
          <w:p w14:paraId="593075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35" w:author="Johnny Schultz" w:date="2020-02-12T15:58:00Z"/>
                <w:rFonts w:asciiTheme="majorBidi" w:hAnsiTheme="majorBidi" w:cstheme="majorBidi"/>
                <w:sz w:val="20"/>
              </w:rPr>
            </w:pPr>
            <w:del w:id="30436"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386.5</w:delText>
              </w:r>
            </w:del>
          </w:p>
        </w:tc>
        <w:tc>
          <w:tcPr>
            <w:tcW w:w="1353" w:type="dxa"/>
          </w:tcPr>
          <w:p w14:paraId="330986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37" w:author="Johnny Schultz" w:date="2020-02-12T15:58:00Z"/>
                <w:rFonts w:asciiTheme="majorBidi" w:hAnsiTheme="majorBidi" w:cstheme="majorBidi"/>
                <w:sz w:val="20"/>
              </w:rPr>
            </w:pPr>
            <w:del w:id="30438" w:author="Johnny Schultz" w:date="2020-02-12T15:58:00Z">
              <w:r w:rsidRPr="00A013FD">
                <w:rPr>
                  <w:rFonts w:asciiTheme="majorBidi" w:hAnsiTheme="majorBidi" w:cstheme="majorBidi"/>
                  <w:sz w:val="20"/>
                </w:rPr>
                <w:delText>107.8</w:delText>
              </w:r>
            </w:del>
          </w:p>
        </w:tc>
        <w:tc>
          <w:tcPr>
            <w:tcW w:w="1343" w:type="dxa"/>
          </w:tcPr>
          <w:p w14:paraId="0F7F28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39" w:author="Johnny Schultz" w:date="2020-02-12T15:58:00Z"/>
                <w:rFonts w:asciiTheme="majorBidi" w:hAnsiTheme="majorBidi" w:cstheme="majorBidi"/>
                <w:sz w:val="20"/>
              </w:rPr>
            </w:pPr>
            <w:del w:id="30440" w:author="Johnny Schultz" w:date="2020-02-12T15:58:00Z">
              <w:r w:rsidRPr="00A013FD">
                <w:rPr>
                  <w:rFonts w:asciiTheme="majorBidi" w:hAnsiTheme="majorBidi" w:cstheme="majorBidi"/>
                  <w:sz w:val="20"/>
                </w:rPr>
                <w:delText>17.8</w:delText>
              </w:r>
            </w:del>
          </w:p>
        </w:tc>
        <w:tc>
          <w:tcPr>
            <w:tcW w:w="2513" w:type="dxa"/>
          </w:tcPr>
          <w:p w14:paraId="1C4B52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41" w:author="Johnny Schultz" w:date="2020-02-12T15:58:00Z"/>
                <w:rFonts w:asciiTheme="majorBidi" w:hAnsiTheme="majorBidi" w:cstheme="majorBidi"/>
                <w:sz w:val="20"/>
              </w:rPr>
            </w:pPr>
            <w:del w:id="3044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147.4/</w:delText>
              </w:r>
              <w:r w:rsidRPr="000A5AEA">
                <w:rPr>
                  <w:rFonts w:asciiTheme="majorBidi" w:hAnsiTheme="majorBidi" w:cstheme="majorBidi"/>
                  <w:sz w:val="20"/>
                  <w:lang w:val="en-US"/>
                </w:rPr>
                <w:delText>−</w:delText>
              </w:r>
              <w:r w:rsidRPr="00A013FD">
                <w:rPr>
                  <w:rFonts w:asciiTheme="majorBidi" w:hAnsiTheme="majorBidi" w:cstheme="majorBidi"/>
                  <w:sz w:val="20"/>
                </w:rPr>
                <w:delText>146.1/1.3</w:delText>
              </w:r>
            </w:del>
          </w:p>
        </w:tc>
      </w:tr>
      <w:tr w:rsidR="00A013FD" w:rsidRPr="00A013FD" w14:paraId="37236C8C" w14:textId="77777777" w:rsidTr="00BF604E">
        <w:trPr>
          <w:jc w:val="center"/>
          <w:del w:id="30443" w:author="Johnny Schultz" w:date="2020-02-12T15:58:00Z"/>
        </w:trPr>
        <w:tc>
          <w:tcPr>
            <w:tcW w:w="1531" w:type="dxa"/>
          </w:tcPr>
          <w:p w14:paraId="595520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44" w:author="Johnny Schultz" w:date="2020-02-12T15:58:00Z"/>
                <w:rFonts w:asciiTheme="majorBidi" w:hAnsiTheme="majorBidi" w:cstheme="majorBidi"/>
                <w:sz w:val="20"/>
              </w:rPr>
            </w:pPr>
            <w:del w:id="30445" w:author="Johnny Schultz" w:date="2020-02-12T15:58:00Z">
              <w:r w:rsidRPr="00A013FD">
                <w:rPr>
                  <w:rFonts w:asciiTheme="majorBidi" w:hAnsiTheme="majorBidi" w:cstheme="majorBidi"/>
                  <w:sz w:val="20"/>
                </w:rPr>
                <w:delText>10</w:delText>
              </w:r>
            </w:del>
          </w:p>
        </w:tc>
        <w:tc>
          <w:tcPr>
            <w:tcW w:w="1549" w:type="dxa"/>
          </w:tcPr>
          <w:p w14:paraId="31D77D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46" w:author="Johnny Schultz" w:date="2020-02-12T15:58:00Z"/>
                <w:rFonts w:asciiTheme="majorBidi" w:hAnsiTheme="majorBidi" w:cstheme="majorBidi"/>
                <w:sz w:val="20"/>
              </w:rPr>
            </w:pPr>
            <w:del w:id="30447" w:author="Johnny Schultz" w:date="2020-02-12T15:58:00Z">
              <w:r w:rsidRPr="00A013FD">
                <w:rPr>
                  <w:rFonts w:asciiTheme="majorBidi" w:hAnsiTheme="majorBidi" w:cstheme="majorBidi"/>
                  <w:sz w:val="20"/>
                </w:rPr>
                <w:delText>206.8</w:delText>
              </w:r>
            </w:del>
          </w:p>
        </w:tc>
        <w:tc>
          <w:tcPr>
            <w:tcW w:w="1350" w:type="dxa"/>
          </w:tcPr>
          <w:p w14:paraId="32FF706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48" w:author="Johnny Schultz" w:date="2020-02-12T15:58:00Z"/>
                <w:rFonts w:asciiTheme="majorBidi" w:hAnsiTheme="majorBidi" w:cstheme="majorBidi"/>
                <w:sz w:val="20"/>
              </w:rPr>
            </w:pPr>
            <w:del w:id="30449"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281.4</w:delText>
              </w:r>
            </w:del>
          </w:p>
        </w:tc>
        <w:tc>
          <w:tcPr>
            <w:tcW w:w="1353" w:type="dxa"/>
          </w:tcPr>
          <w:p w14:paraId="0C8841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50" w:author="Johnny Schultz" w:date="2020-02-12T15:58:00Z"/>
                <w:rFonts w:asciiTheme="majorBidi" w:hAnsiTheme="majorBidi" w:cstheme="majorBidi"/>
                <w:sz w:val="20"/>
              </w:rPr>
            </w:pPr>
            <w:del w:id="30451" w:author="Johnny Schultz" w:date="2020-02-12T15:58:00Z">
              <w:r w:rsidRPr="00A013FD">
                <w:rPr>
                  <w:rFonts w:asciiTheme="majorBidi" w:hAnsiTheme="majorBidi" w:cstheme="majorBidi"/>
                  <w:sz w:val="20"/>
                </w:rPr>
                <w:delText>110.3</w:delText>
              </w:r>
            </w:del>
          </w:p>
        </w:tc>
        <w:tc>
          <w:tcPr>
            <w:tcW w:w="1343" w:type="dxa"/>
          </w:tcPr>
          <w:p w14:paraId="6239AE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52" w:author="Johnny Schultz" w:date="2020-02-12T15:58:00Z"/>
                <w:rFonts w:asciiTheme="majorBidi" w:hAnsiTheme="majorBidi" w:cstheme="majorBidi"/>
                <w:sz w:val="20"/>
              </w:rPr>
            </w:pPr>
            <w:del w:id="30453" w:author="Johnny Schultz" w:date="2020-02-12T15:58:00Z">
              <w:r w:rsidRPr="00A013FD">
                <w:rPr>
                  <w:rFonts w:asciiTheme="majorBidi" w:hAnsiTheme="majorBidi" w:cstheme="majorBidi"/>
                  <w:sz w:val="20"/>
                </w:rPr>
                <w:delText>20.3</w:delText>
              </w:r>
            </w:del>
          </w:p>
        </w:tc>
        <w:tc>
          <w:tcPr>
            <w:tcW w:w="2513" w:type="dxa"/>
          </w:tcPr>
          <w:p w14:paraId="59E812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54" w:author="Johnny Schultz" w:date="2020-02-12T15:58:00Z"/>
                <w:rFonts w:asciiTheme="majorBidi" w:hAnsiTheme="majorBidi" w:cstheme="majorBidi"/>
                <w:sz w:val="20"/>
              </w:rPr>
            </w:pPr>
            <w:del w:id="3045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146.7/</w:delText>
              </w:r>
              <w:r w:rsidRPr="000A5AEA">
                <w:rPr>
                  <w:rFonts w:asciiTheme="majorBidi" w:hAnsiTheme="majorBidi" w:cstheme="majorBidi"/>
                  <w:sz w:val="20"/>
                  <w:lang w:val="en-US"/>
                </w:rPr>
                <w:delText>−</w:delText>
              </w:r>
              <w:r w:rsidRPr="00A013FD">
                <w:rPr>
                  <w:rFonts w:asciiTheme="majorBidi" w:hAnsiTheme="majorBidi" w:cstheme="majorBidi"/>
                  <w:sz w:val="20"/>
                </w:rPr>
                <w:delText>145.8/0.9</w:delText>
              </w:r>
            </w:del>
          </w:p>
        </w:tc>
      </w:tr>
      <w:tr w:rsidR="00A013FD" w:rsidRPr="00A013FD" w14:paraId="430C4301" w14:textId="77777777" w:rsidTr="00BF604E">
        <w:trPr>
          <w:jc w:val="center"/>
          <w:del w:id="30456" w:author="Johnny Schultz" w:date="2020-02-12T15:58:00Z"/>
        </w:trPr>
        <w:tc>
          <w:tcPr>
            <w:tcW w:w="1531" w:type="dxa"/>
          </w:tcPr>
          <w:p w14:paraId="6507FD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57" w:author="Johnny Schultz" w:date="2020-02-12T15:58:00Z"/>
                <w:rFonts w:asciiTheme="majorBidi" w:hAnsiTheme="majorBidi" w:cstheme="majorBidi"/>
                <w:sz w:val="20"/>
              </w:rPr>
            </w:pPr>
            <w:del w:id="30458" w:author="Johnny Schultz" w:date="2020-02-12T15:58:00Z">
              <w:r w:rsidRPr="00A013FD">
                <w:rPr>
                  <w:rFonts w:asciiTheme="majorBidi" w:hAnsiTheme="majorBidi" w:cstheme="majorBidi"/>
                  <w:sz w:val="20"/>
                </w:rPr>
                <w:delText>9</w:delText>
              </w:r>
            </w:del>
          </w:p>
        </w:tc>
        <w:tc>
          <w:tcPr>
            <w:tcW w:w="1549" w:type="dxa"/>
          </w:tcPr>
          <w:p w14:paraId="7EA1154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59" w:author="Johnny Schultz" w:date="2020-02-12T15:58:00Z"/>
                <w:rFonts w:asciiTheme="majorBidi" w:hAnsiTheme="majorBidi" w:cstheme="majorBidi"/>
                <w:sz w:val="20"/>
              </w:rPr>
            </w:pPr>
            <w:del w:id="30460" w:author="Johnny Schultz" w:date="2020-02-12T15:58:00Z">
              <w:r w:rsidRPr="00A013FD">
                <w:rPr>
                  <w:rFonts w:asciiTheme="majorBidi" w:hAnsiTheme="majorBidi" w:cstheme="majorBidi"/>
                  <w:sz w:val="20"/>
                </w:rPr>
                <w:delText>222.7</w:delText>
              </w:r>
            </w:del>
          </w:p>
        </w:tc>
        <w:tc>
          <w:tcPr>
            <w:tcW w:w="1350" w:type="dxa"/>
          </w:tcPr>
          <w:p w14:paraId="04BA93F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61" w:author="Johnny Schultz" w:date="2020-02-12T15:58:00Z"/>
                <w:rFonts w:asciiTheme="majorBidi" w:hAnsiTheme="majorBidi" w:cstheme="majorBidi"/>
                <w:sz w:val="20"/>
              </w:rPr>
            </w:pPr>
            <w:del w:id="30462"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xml:space="preserve"> </w:delText>
              </w:r>
              <w:r w:rsidRPr="00A013FD">
                <w:rPr>
                  <w:rFonts w:asciiTheme="majorBidi" w:hAnsiTheme="majorBidi" w:cstheme="majorBidi"/>
                  <w:sz w:val="20"/>
                </w:rPr>
                <w:delText>178.1</w:delText>
              </w:r>
            </w:del>
          </w:p>
        </w:tc>
        <w:tc>
          <w:tcPr>
            <w:tcW w:w="1353" w:type="dxa"/>
          </w:tcPr>
          <w:p w14:paraId="04CB74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63" w:author="Johnny Schultz" w:date="2020-02-12T15:58:00Z"/>
                <w:rFonts w:asciiTheme="majorBidi" w:hAnsiTheme="majorBidi" w:cstheme="majorBidi"/>
                <w:sz w:val="20"/>
              </w:rPr>
            </w:pPr>
            <w:del w:id="30464" w:author="Johnny Schultz" w:date="2020-02-12T15:58:00Z">
              <w:r w:rsidRPr="00A013FD">
                <w:rPr>
                  <w:rFonts w:asciiTheme="majorBidi" w:hAnsiTheme="majorBidi" w:cstheme="majorBidi"/>
                  <w:sz w:val="20"/>
                </w:rPr>
                <w:delText>113.2</w:delText>
              </w:r>
            </w:del>
          </w:p>
        </w:tc>
        <w:tc>
          <w:tcPr>
            <w:tcW w:w="1343" w:type="dxa"/>
          </w:tcPr>
          <w:p w14:paraId="0C30D4B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65" w:author="Johnny Schultz" w:date="2020-02-12T15:58:00Z"/>
                <w:rFonts w:asciiTheme="majorBidi" w:hAnsiTheme="majorBidi" w:cstheme="majorBidi"/>
                <w:sz w:val="20"/>
              </w:rPr>
            </w:pPr>
            <w:del w:id="30466" w:author="Johnny Schultz" w:date="2020-02-12T15:58:00Z">
              <w:r w:rsidRPr="00A013FD">
                <w:rPr>
                  <w:rFonts w:asciiTheme="majorBidi" w:hAnsiTheme="majorBidi" w:cstheme="majorBidi"/>
                  <w:sz w:val="20"/>
                </w:rPr>
                <w:delText>23.2</w:delText>
              </w:r>
            </w:del>
          </w:p>
        </w:tc>
        <w:tc>
          <w:tcPr>
            <w:tcW w:w="2513" w:type="dxa"/>
          </w:tcPr>
          <w:p w14:paraId="485D6C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67" w:author="Johnny Schultz" w:date="2020-02-12T15:58:00Z"/>
                <w:rFonts w:asciiTheme="majorBidi" w:hAnsiTheme="majorBidi" w:cstheme="majorBidi"/>
                <w:sz w:val="20"/>
              </w:rPr>
            </w:pPr>
            <w:del w:id="3046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145.9/</w:delText>
              </w:r>
              <w:r w:rsidRPr="000A5AEA">
                <w:rPr>
                  <w:rFonts w:asciiTheme="majorBidi" w:hAnsiTheme="majorBidi" w:cstheme="majorBidi"/>
                  <w:sz w:val="20"/>
                  <w:lang w:val="en-US"/>
                </w:rPr>
                <w:delText>−</w:delText>
              </w:r>
              <w:r w:rsidRPr="00A013FD">
                <w:rPr>
                  <w:rFonts w:asciiTheme="majorBidi" w:hAnsiTheme="majorBidi" w:cstheme="majorBidi"/>
                  <w:sz w:val="20"/>
                </w:rPr>
                <w:delText>145.3/0.6</w:delText>
              </w:r>
            </w:del>
          </w:p>
        </w:tc>
      </w:tr>
    </w:tbl>
    <w:p w14:paraId="487367D6" w14:textId="087EE449" w:rsidR="00A013FD" w:rsidRPr="00A013FD" w:rsidRDefault="00A013FD" w:rsidP="007D7338">
      <w:pPr>
        <w:spacing w:after="120"/>
        <w:rPr>
          <w:del w:id="30469" w:author="Johnny Schultz" w:date="2020-02-12T15:58:00Z"/>
        </w:rPr>
      </w:pPr>
    </w:p>
    <w:p w14:paraId="0E635ADB" w14:textId="77777777" w:rsidR="00A013FD" w:rsidRPr="00A013FD" w:rsidRDefault="00A013FD" w:rsidP="007D7338">
      <w:pPr>
        <w:spacing w:after="120"/>
        <w:rPr>
          <w:del w:id="30470" w:author="Johnny Schultz" w:date="2020-02-12T15:58:00Z"/>
        </w:rPr>
      </w:pPr>
      <w:del w:id="30471" w:author="Johnny Schultz" w:date="2020-02-12T15:58:00Z">
        <w:r w:rsidRPr="00A013FD">
          <w:delText>TABLE A7-3 (</w:delText>
        </w:r>
        <w:r w:rsidRPr="00A013FD">
          <w:rPr>
            <w:i/>
            <w:iCs/>
          </w:rPr>
          <w:delText>end</w:delText>
        </w:r>
        <w:r w:rsidRPr="00A013FD">
          <w:delText>)</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A013FD" w:rsidRPr="00A013FD" w14:paraId="0DCBC366" w14:textId="77777777" w:rsidTr="00BF604E">
        <w:trPr>
          <w:tblHeader/>
          <w:jc w:val="center"/>
          <w:del w:id="30472" w:author="Johnny Schultz" w:date="2020-02-12T15:58:00Z"/>
        </w:trPr>
        <w:tc>
          <w:tcPr>
            <w:tcW w:w="1531" w:type="dxa"/>
          </w:tcPr>
          <w:p w14:paraId="14A13C6F" w14:textId="77777777" w:rsidR="00A013FD" w:rsidRPr="00A013FD" w:rsidRDefault="00A013FD" w:rsidP="00A013FD">
            <w:pPr>
              <w:keepNext/>
              <w:spacing w:before="80" w:after="80"/>
              <w:jc w:val="center"/>
              <w:rPr>
                <w:del w:id="30473" w:author="Johnny Schultz" w:date="2020-02-12T15:58:00Z"/>
                <w:rFonts w:asciiTheme="majorBidi" w:hAnsiTheme="majorBidi" w:cstheme="majorBidi"/>
                <w:b/>
                <w:sz w:val="20"/>
              </w:rPr>
            </w:pPr>
            <w:del w:id="30474" w:author="Johnny Schultz" w:date="2020-02-12T15:58:00Z">
              <w:r w:rsidRPr="00A013FD">
                <w:rPr>
                  <w:rFonts w:asciiTheme="majorBidi" w:hAnsiTheme="majorBidi" w:cstheme="majorBidi"/>
                  <w:b/>
                  <w:sz w:val="20"/>
                </w:rPr>
                <w:delText>Orbital angle (degrees)</w:delText>
              </w:r>
            </w:del>
          </w:p>
        </w:tc>
        <w:tc>
          <w:tcPr>
            <w:tcW w:w="1549" w:type="dxa"/>
          </w:tcPr>
          <w:p w14:paraId="08981CA2" w14:textId="77777777" w:rsidR="00A013FD" w:rsidRPr="00A013FD" w:rsidRDefault="00A013FD" w:rsidP="00A013FD">
            <w:pPr>
              <w:keepNext/>
              <w:spacing w:before="80" w:after="80"/>
              <w:jc w:val="center"/>
              <w:rPr>
                <w:del w:id="30475" w:author="Johnny Schultz" w:date="2020-02-12T15:58:00Z"/>
                <w:rFonts w:asciiTheme="majorBidi" w:hAnsiTheme="majorBidi" w:cstheme="majorBidi"/>
                <w:b/>
                <w:sz w:val="20"/>
              </w:rPr>
            </w:pPr>
            <w:del w:id="30476" w:author="Johnny Schultz" w:date="2020-02-12T15:58:00Z">
              <w:r w:rsidRPr="00A013FD">
                <w:rPr>
                  <w:rFonts w:asciiTheme="majorBidi" w:hAnsiTheme="majorBidi" w:cstheme="majorBidi"/>
                  <w:b/>
                  <w:sz w:val="20"/>
                </w:rPr>
                <w:delText>Elapsed time from horizon (seconds)</w:delText>
              </w:r>
            </w:del>
          </w:p>
        </w:tc>
        <w:tc>
          <w:tcPr>
            <w:tcW w:w="1350" w:type="dxa"/>
          </w:tcPr>
          <w:p w14:paraId="4E8F3011" w14:textId="77777777" w:rsidR="00A013FD" w:rsidRPr="00A013FD" w:rsidRDefault="00A013FD" w:rsidP="00A013FD">
            <w:pPr>
              <w:keepNext/>
              <w:spacing w:before="80" w:after="80"/>
              <w:jc w:val="center"/>
              <w:rPr>
                <w:del w:id="30477" w:author="Johnny Schultz" w:date="2020-02-12T15:58:00Z"/>
                <w:rFonts w:asciiTheme="majorBidi" w:hAnsiTheme="majorBidi" w:cstheme="majorBidi"/>
                <w:b/>
                <w:sz w:val="20"/>
              </w:rPr>
            </w:pPr>
            <w:del w:id="30478" w:author="Johnny Schultz" w:date="2020-02-12T15:58:00Z">
              <w:r w:rsidRPr="00A013FD">
                <w:rPr>
                  <w:rFonts w:asciiTheme="majorBidi" w:hAnsiTheme="majorBidi" w:cstheme="majorBidi"/>
                  <w:b/>
                  <w:sz w:val="20"/>
                </w:rPr>
                <w:delText>Slant range (km)</w:delText>
              </w:r>
            </w:del>
          </w:p>
        </w:tc>
        <w:tc>
          <w:tcPr>
            <w:tcW w:w="1353" w:type="dxa"/>
          </w:tcPr>
          <w:p w14:paraId="6633E560" w14:textId="77777777" w:rsidR="00A013FD" w:rsidRPr="00A013FD" w:rsidRDefault="00A013FD" w:rsidP="00A013FD">
            <w:pPr>
              <w:keepNext/>
              <w:spacing w:before="80" w:after="80"/>
              <w:jc w:val="center"/>
              <w:rPr>
                <w:del w:id="30479" w:author="Johnny Schultz" w:date="2020-02-12T15:58:00Z"/>
                <w:rFonts w:asciiTheme="majorBidi" w:hAnsiTheme="majorBidi" w:cstheme="majorBidi"/>
                <w:b/>
                <w:sz w:val="20"/>
              </w:rPr>
            </w:pPr>
            <w:del w:id="30480" w:author="Johnny Schultz" w:date="2020-02-12T15:58:00Z">
              <w:r w:rsidRPr="00A013FD">
                <w:rPr>
                  <w:rFonts w:asciiTheme="majorBidi" w:hAnsiTheme="majorBidi" w:cstheme="majorBidi"/>
                  <w:b/>
                  <w:sz w:val="20"/>
                </w:rPr>
                <w:delText>Reference angle (degrees)</w:delText>
              </w:r>
            </w:del>
          </w:p>
        </w:tc>
        <w:tc>
          <w:tcPr>
            <w:tcW w:w="1343" w:type="dxa"/>
          </w:tcPr>
          <w:p w14:paraId="6FF36E9C" w14:textId="77777777" w:rsidR="00A013FD" w:rsidRPr="00A013FD" w:rsidRDefault="00A013FD" w:rsidP="00A013FD">
            <w:pPr>
              <w:keepNext/>
              <w:spacing w:before="80" w:after="80"/>
              <w:jc w:val="center"/>
              <w:rPr>
                <w:del w:id="30481" w:author="Johnny Schultz" w:date="2020-02-12T15:58:00Z"/>
                <w:rFonts w:asciiTheme="majorBidi" w:hAnsiTheme="majorBidi" w:cstheme="majorBidi"/>
                <w:b/>
                <w:sz w:val="20"/>
              </w:rPr>
            </w:pPr>
            <w:del w:id="30482" w:author="Johnny Schultz" w:date="2020-02-12T15:58:00Z">
              <w:r w:rsidRPr="00A013FD">
                <w:rPr>
                  <w:rFonts w:asciiTheme="majorBidi" w:hAnsiTheme="majorBidi" w:cstheme="majorBidi"/>
                  <w:b/>
                  <w:sz w:val="20"/>
                </w:rPr>
                <w:delText>Elevation angle (degrees)</w:delText>
              </w:r>
            </w:del>
          </w:p>
        </w:tc>
        <w:tc>
          <w:tcPr>
            <w:tcW w:w="2513" w:type="dxa"/>
          </w:tcPr>
          <w:p w14:paraId="68E75599" w14:textId="77777777" w:rsidR="00A013FD" w:rsidRPr="00A013FD" w:rsidRDefault="00A013FD" w:rsidP="00A013FD">
            <w:pPr>
              <w:keepNext/>
              <w:spacing w:before="80" w:after="80"/>
              <w:jc w:val="center"/>
              <w:rPr>
                <w:del w:id="30483" w:author="Johnny Schultz" w:date="2020-02-12T15:58:00Z"/>
                <w:rFonts w:asciiTheme="majorBidi" w:hAnsiTheme="majorBidi" w:cstheme="majorBidi"/>
                <w:b/>
                <w:sz w:val="20"/>
              </w:rPr>
            </w:pPr>
            <w:del w:id="30484" w:author="Johnny Schultz" w:date="2020-02-12T15:58:00Z">
              <w:r w:rsidRPr="00A013FD">
                <w:rPr>
                  <w:rFonts w:asciiTheme="majorBidi" w:hAnsiTheme="majorBidi" w:cstheme="majorBidi"/>
                  <w:b/>
                  <w:sz w:val="20"/>
                </w:rPr>
                <w:delText>PFD</w:delText>
              </w:r>
              <w:r w:rsidRPr="00A013FD">
                <w:rPr>
                  <w:rFonts w:asciiTheme="majorBidi" w:hAnsiTheme="majorBidi" w:cstheme="majorBidi"/>
                  <w:b/>
                  <w:sz w:val="20"/>
                </w:rPr>
                <w:br/>
                <w:delText>(actual/mask/margin, in dB(W/(m</w:delText>
              </w:r>
              <w:r w:rsidRPr="00A013FD">
                <w:rPr>
                  <w:rFonts w:asciiTheme="majorBidi" w:hAnsiTheme="majorBidi" w:cstheme="majorBidi"/>
                  <w:b/>
                  <w:sz w:val="20"/>
                  <w:vertAlign w:val="superscript"/>
                </w:rPr>
                <w:delText>2</w:delText>
              </w:r>
              <w:r w:rsidRPr="00A013FD">
                <w:rPr>
                  <w:rFonts w:asciiTheme="majorBidi" w:hAnsiTheme="majorBidi" w:cstheme="majorBidi"/>
                  <w:b/>
                  <w:sz w:val="20"/>
                </w:rPr>
                <w:delText xml:space="preserve"> </w:delText>
              </w:r>
              <w:r w:rsidRPr="00A013FD">
                <w:rPr>
                  <w:rFonts w:asciiTheme="majorBidi" w:hAnsiTheme="majorBidi" w:cstheme="majorBidi"/>
                  <w:b/>
                  <w:sz w:val="20"/>
                </w:rPr>
                <w:sym w:font="Symbol" w:char="F0B4"/>
              </w:r>
              <w:r w:rsidRPr="00A013FD">
                <w:rPr>
                  <w:rFonts w:asciiTheme="majorBidi" w:hAnsiTheme="majorBidi" w:cstheme="majorBidi"/>
                  <w:b/>
                  <w:sz w:val="20"/>
                </w:rPr>
                <w:delText xml:space="preserve"> 4 kHz)))</w:delText>
              </w:r>
            </w:del>
          </w:p>
        </w:tc>
      </w:tr>
      <w:tr w:rsidR="00A013FD" w:rsidRPr="00A013FD" w14:paraId="64A97E95" w14:textId="77777777" w:rsidTr="00BF604E">
        <w:trPr>
          <w:jc w:val="center"/>
          <w:del w:id="30485" w:author="Johnny Schultz" w:date="2020-02-12T15:58:00Z"/>
        </w:trPr>
        <w:tc>
          <w:tcPr>
            <w:tcW w:w="1531" w:type="dxa"/>
          </w:tcPr>
          <w:p w14:paraId="5D13DA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86" w:author="Johnny Schultz" w:date="2020-02-12T15:58:00Z"/>
                <w:rFonts w:asciiTheme="majorBidi" w:hAnsiTheme="majorBidi" w:cstheme="majorBidi"/>
                <w:sz w:val="20"/>
              </w:rPr>
            </w:pPr>
            <w:del w:id="30487" w:author="Johnny Schultz" w:date="2020-02-12T15:58:00Z">
              <w:r w:rsidRPr="00A013FD">
                <w:rPr>
                  <w:rFonts w:asciiTheme="majorBidi" w:hAnsiTheme="majorBidi" w:cstheme="majorBidi"/>
                  <w:sz w:val="20"/>
                </w:rPr>
                <w:delText>8</w:delText>
              </w:r>
            </w:del>
          </w:p>
        </w:tc>
        <w:tc>
          <w:tcPr>
            <w:tcW w:w="1549" w:type="dxa"/>
          </w:tcPr>
          <w:p w14:paraId="5DAC6E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88" w:author="Johnny Schultz" w:date="2020-02-12T15:58:00Z"/>
                <w:rFonts w:asciiTheme="majorBidi" w:hAnsiTheme="majorBidi" w:cstheme="majorBidi"/>
                <w:sz w:val="20"/>
              </w:rPr>
            </w:pPr>
            <w:del w:id="30489" w:author="Johnny Schultz" w:date="2020-02-12T15:58:00Z">
              <w:r w:rsidRPr="00A013FD">
                <w:rPr>
                  <w:rFonts w:asciiTheme="majorBidi" w:hAnsiTheme="majorBidi" w:cstheme="majorBidi"/>
                  <w:sz w:val="20"/>
                </w:rPr>
                <w:delText>238.6</w:delText>
              </w:r>
            </w:del>
          </w:p>
        </w:tc>
        <w:tc>
          <w:tcPr>
            <w:tcW w:w="1350" w:type="dxa"/>
          </w:tcPr>
          <w:p w14:paraId="3B10AE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90" w:author="Johnny Schultz" w:date="2020-02-12T15:58:00Z"/>
                <w:rFonts w:asciiTheme="majorBidi" w:hAnsiTheme="majorBidi" w:cstheme="majorBidi"/>
                <w:sz w:val="20"/>
              </w:rPr>
            </w:pPr>
            <w:del w:id="30491"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077.3</w:delText>
              </w:r>
            </w:del>
          </w:p>
        </w:tc>
        <w:tc>
          <w:tcPr>
            <w:tcW w:w="1353" w:type="dxa"/>
          </w:tcPr>
          <w:p w14:paraId="0A0B1F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92" w:author="Johnny Schultz" w:date="2020-02-12T15:58:00Z"/>
                <w:rFonts w:asciiTheme="majorBidi" w:hAnsiTheme="majorBidi" w:cstheme="majorBidi"/>
                <w:sz w:val="20"/>
              </w:rPr>
            </w:pPr>
            <w:del w:id="30493" w:author="Johnny Schultz" w:date="2020-02-12T15:58:00Z">
              <w:r w:rsidRPr="00A013FD">
                <w:rPr>
                  <w:rFonts w:asciiTheme="majorBidi" w:hAnsiTheme="majorBidi" w:cstheme="majorBidi"/>
                  <w:sz w:val="20"/>
                </w:rPr>
                <w:delText>116.6</w:delText>
              </w:r>
            </w:del>
          </w:p>
        </w:tc>
        <w:tc>
          <w:tcPr>
            <w:tcW w:w="1343" w:type="dxa"/>
          </w:tcPr>
          <w:p w14:paraId="67CC47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94" w:author="Johnny Schultz" w:date="2020-02-12T15:58:00Z"/>
                <w:rFonts w:asciiTheme="majorBidi" w:hAnsiTheme="majorBidi" w:cstheme="majorBidi"/>
                <w:sz w:val="20"/>
              </w:rPr>
            </w:pPr>
            <w:del w:id="30495" w:author="Johnny Schultz" w:date="2020-02-12T15:58:00Z">
              <w:r w:rsidRPr="00A013FD">
                <w:rPr>
                  <w:rFonts w:asciiTheme="majorBidi" w:hAnsiTheme="majorBidi" w:cstheme="majorBidi"/>
                  <w:sz w:val="20"/>
                </w:rPr>
                <w:delText>26.6</w:delText>
              </w:r>
            </w:del>
          </w:p>
        </w:tc>
        <w:tc>
          <w:tcPr>
            <w:tcW w:w="2513" w:type="dxa"/>
          </w:tcPr>
          <w:p w14:paraId="22D872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96" w:author="Johnny Schultz" w:date="2020-02-12T15:58:00Z"/>
                <w:rFonts w:asciiTheme="majorBidi" w:hAnsiTheme="majorBidi" w:cstheme="majorBidi"/>
                <w:sz w:val="20"/>
              </w:rPr>
            </w:pPr>
            <w:del w:id="3049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145.2/</w:delText>
              </w:r>
              <w:r w:rsidRPr="000A5AEA">
                <w:rPr>
                  <w:rFonts w:asciiTheme="majorBidi" w:hAnsiTheme="majorBidi" w:cstheme="majorBidi"/>
                  <w:sz w:val="20"/>
                  <w:lang w:val="en-US"/>
                </w:rPr>
                <w:delText>−</w:delText>
              </w:r>
              <w:r w:rsidRPr="00A013FD">
                <w:rPr>
                  <w:rFonts w:asciiTheme="majorBidi" w:hAnsiTheme="majorBidi" w:cstheme="majorBidi"/>
                  <w:sz w:val="20"/>
                </w:rPr>
                <w:delText>144.7/0.5</w:delText>
              </w:r>
            </w:del>
          </w:p>
        </w:tc>
      </w:tr>
      <w:tr w:rsidR="00A013FD" w:rsidRPr="00A013FD" w14:paraId="0D216308" w14:textId="77777777" w:rsidTr="00BF604E">
        <w:trPr>
          <w:jc w:val="center"/>
          <w:del w:id="30498" w:author="Johnny Schultz" w:date="2020-02-12T15:58:00Z"/>
        </w:trPr>
        <w:tc>
          <w:tcPr>
            <w:tcW w:w="1531" w:type="dxa"/>
          </w:tcPr>
          <w:p w14:paraId="5569F7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499" w:author="Johnny Schultz" w:date="2020-02-12T15:58:00Z"/>
                <w:rFonts w:asciiTheme="majorBidi" w:hAnsiTheme="majorBidi" w:cstheme="majorBidi"/>
                <w:sz w:val="20"/>
              </w:rPr>
            </w:pPr>
            <w:del w:id="30500" w:author="Johnny Schultz" w:date="2020-02-12T15:58:00Z">
              <w:r w:rsidRPr="00A013FD">
                <w:rPr>
                  <w:rFonts w:asciiTheme="majorBidi" w:hAnsiTheme="majorBidi" w:cstheme="majorBidi"/>
                  <w:sz w:val="20"/>
                </w:rPr>
                <w:delText>7.145</w:delText>
              </w:r>
            </w:del>
          </w:p>
        </w:tc>
        <w:tc>
          <w:tcPr>
            <w:tcW w:w="1549" w:type="dxa"/>
          </w:tcPr>
          <w:p w14:paraId="5D4B3C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01" w:author="Johnny Schultz" w:date="2020-02-12T15:58:00Z"/>
                <w:rFonts w:asciiTheme="majorBidi" w:hAnsiTheme="majorBidi" w:cstheme="majorBidi"/>
                <w:sz w:val="20"/>
              </w:rPr>
            </w:pPr>
            <w:del w:id="30502" w:author="Johnny Schultz" w:date="2020-02-12T15:58:00Z">
              <w:r w:rsidRPr="00A013FD">
                <w:rPr>
                  <w:rFonts w:asciiTheme="majorBidi" w:hAnsiTheme="majorBidi" w:cstheme="majorBidi"/>
                  <w:sz w:val="20"/>
                </w:rPr>
                <w:delText>252.2</w:delText>
              </w:r>
            </w:del>
          </w:p>
        </w:tc>
        <w:tc>
          <w:tcPr>
            <w:tcW w:w="1350" w:type="dxa"/>
          </w:tcPr>
          <w:p w14:paraId="2A5F0D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03" w:author="Johnny Schultz" w:date="2020-02-12T15:58:00Z"/>
                <w:rFonts w:asciiTheme="majorBidi" w:hAnsiTheme="majorBidi" w:cstheme="majorBidi"/>
                <w:sz w:val="20"/>
              </w:rPr>
            </w:pPr>
            <w:del w:id="30504" w:author="Johnny Schultz" w:date="2020-02-12T15:58:00Z">
              <w:r w:rsidRPr="00A013FD">
                <w:rPr>
                  <w:rFonts w:asciiTheme="majorBidi" w:hAnsiTheme="majorBidi" w:cstheme="majorBidi"/>
                  <w:sz w:val="20"/>
                </w:rPr>
                <w:delText>993.5</w:delText>
              </w:r>
            </w:del>
          </w:p>
        </w:tc>
        <w:tc>
          <w:tcPr>
            <w:tcW w:w="1353" w:type="dxa"/>
          </w:tcPr>
          <w:p w14:paraId="1B8FC9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05" w:author="Johnny Schultz" w:date="2020-02-12T15:58:00Z"/>
                <w:rFonts w:asciiTheme="majorBidi" w:hAnsiTheme="majorBidi" w:cstheme="majorBidi"/>
                <w:sz w:val="20"/>
              </w:rPr>
            </w:pPr>
            <w:del w:id="30506" w:author="Johnny Schultz" w:date="2020-02-12T15:58:00Z">
              <w:r w:rsidRPr="00A013FD">
                <w:rPr>
                  <w:rFonts w:asciiTheme="majorBidi" w:hAnsiTheme="majorBidi" w:cstheme="majorBidi"/>
                  <w:sz w:val="20"/>
                </w:rPr>
                <w:delText>120.0</w:delText>
              </w:r>
            </w:del>
          </w:p>
        </w:tc>
        <w:tc>
          <w:tcPr>
            <w:tcW w:w="1343" w:type="dxa"/>
          </w:tcPr>
          <w:p w14:paraId="7625A5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07" w:author="Johnny Schultz" w:date="2020-02-12T15:58:00Z"/>
                <w:rFonts w:asciiTheme="majorBidi" w:hAnsiTheme="majorBidi" w:cstheme="majorBidi"/>
                <w:sz w:val="20"/>
              </w:rPr>
            </w:pPr>
            <w:del w:id="30508" w:author="Johnny Schultz" w:date="2020-02-12T15:58:00Z">
              <w:r w:rsidRPr="00A013FD">
                <w:rPr>
                  <w:rFonts w:asciiTheme="majorBidi" w:hAnsiTheme="majorBidi" w:cstheme="majorBidi"/>
                  <w:sz w:val="20"/>
                </w:rPr>
                <w:delText>30.0</w:delText>
              </w:r>
            </w:del>
          </w:p>
        </w:tc>
        <w:tc>
          <w:tcPr>
            <w:tcW w:w="2513" w:type="dxa"/>
          </w:tcPr>
          <w:p w14:paraId="1D597D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09" w:author="Johnny Schultz" w:date="2020-02-12T15:58:00Z"/>
                <w:rFonts w:asciiTheme="majorBidi" w:hAnsiTheme="majorBidi" w:cstheme="majorBidi"/>
                <w:sz w:val="20"/>
              </w:rPr>
            </w:pPr>
            <w:del w:id="3051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144.5/</w:delText>
              </w:r>
              <w:r w:rsidRPr="000A5AEA">
                <w:rPr>
                  <w:rFonts w:asciiTheme="majorBidi" w:hAnsiTheme="majorBidi" w:cstheme="majorBidi"/>
                  <w:sz w:val="20"/>
                  <w:lang w:val="en-US"/>
                </w:rPr>
                <w:delText>−</w:delText>
              </w:r>
              <w:r w:rsidRPr="00A013FD">
                <w:rPr>
                  <w:rFonts w:asciiTheme="majorBidi" w:hAnsiTheme="majorBidi" w:cstheme="majorBidi"/>
                  <w:sz w:val="20"/>
                </w:rPr>
                <w:delText>144.2/0.3</w:delText>
              </w:r>
            </w:del>
          </w:p>
        </w:tc>
      </w:tr>
      <w:tr w:rsidR="00A013FD" w:rsidRPr="00A013FD" w14:paraId="5E98AD1B" w14:textId="77777777" w:rsidTr="00BF604E">
        <w:trPr>
          <w:jc w:val="center"/>
          <w:del w:id="30511" w:author="Johnny Schultz" w:date="2020-02-12T15:58:00Z"/>
        </w:trPr>
        <w:tc>
          <w:tcPr>
            <w:tcW w:w="1531" w:type="dxa"/>
          </w:tcPr>
          <w:p w14:paraId="54E0E4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12" w:author="Johnny Schultz" w:date="2020-02-12T15:58:00Z"/>
                <w:rFonts w:asciiTheme="majorBidi" w:hAnsiTheme="majorBidi" w:cstheme="majorBidi"/>
                <w:sz w:val="20"/>
              </w:rPr>
            </w:pPr>
            <w:del w:id="30513" w:author="Johnny Schultz" w:date="2020-02-12T15:58:00Z">
              <w:r w:rsidRPr="00A013FD">
                <w:rPr>
                  <w:rFonts w:asciiTheme="majorBidi" w:hAnsiTheme="majorBidi" w:cstheme="majorBidi"/>
                  <w:sz w:val="20"/>
                </w:rPr>
                <w:delText>7</w:delText>
              </w:r>
            </w:del>
          </w:p>
        </w:tc>
        <w:tc>
          <w:tcPr>
            <w:tcW w:w="1549" w:type="dxa"/>
          </w:tcPr>
          <w:p w14:paraId="52B65D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14" w:author="Johnny Schultz" w:date="2020-02-12T15:58:00Z"/>
                <w:rFonts w:asciiTheme="majorBidi" w:hAnsiTheme="majorBidi" w:cstheme="majorBidi"/>
                <w:sz w:val="20"/>
              </w:rPr>
            </w:pPr>
            <w:del w:id="30515" w:author="Johnny Schultz" w:date="2020-02-12T15:58:00Z">
              <w:r w:rsidRPr="00A013FD">
                <w:rPr>
                  <w:rFonts w:asciiTheme="majorBidi" w:hAnsiTheme="majorBidi" w:cstheme="majorBidi"/>
                  <w:sz w:val="20"/>
                </w:rPr>
                <w:delText>254.5</w:delText>
              </w:r>
            </w:del>
          </w:p>
        </w:tc>
        <w:tc>
          <w:tcPr>
            <w:tcW w:w="1350" w:type="dxa"/>
          </w:tcPr>
          <w:p w14:paraId="392CAB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16" w:author="Johnny Schultz" w:date="2020-02-12T15:58:00Z"/>
                <w:rFonts w:asciiTheme="majorBidi" w:hAnsiTheme="majorBidi" w:cstheme="majorBidi"/>
                <w:sz w:val="20"/>
              </w:rPr>
            </w:pPr>
            <w:del w:id="30517" w:author="Johnny Schultz" w:date="2020-02-12T15:58:00Z">
              <w:r w:rsidRPr="00A013FD">
                <w:rPr>
                  <w:rFonts w:asciiTheme="majorBidi" w:hAnsiTheme="majorBidi" w:cstheme="majorBidi"/>
                  <w:sz w:val="20"/>
                </w:rPr>
                <w:delText>979.6</w:delText>
              </w:r>
            </w:del>
          </w:p>
        </w:tc>
        <w:tc>
          <w:tcPr>
            <w:tcW w:w="1353" w:type="dxa"/>
          </w:tcPr>
          <w:p w14:paraId="01CF229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18" w:author="Johnny Schultz" w:date="2020-02-12T15:58:00Z"/>
                <w:rFonts w:asciiTheme="majorBidi" w:hAnsiTheme="majorBidi" w:cstheme="majorBidi"/>
                <w:sz w:val="20"/>
              </w:rPr>
            </w:pPr>
            <w:del w:id="30519" w:author="Johnny Schultz" w:date="2020-02-12T15:58:00Z">
              <w:r w:rsidRPr="00A013FD">
                <w:rPr>
                  <w:rFonts w:asciiTheme="majorBidi" w:hAnsiTheme="majorBidi" w:cstheme="majorBidi"/>
                  <w:sz w:val="20"/>
                </w:rPr>
                <w:delText>120.6</w:delText>
              </w:r>
            </w:del>
          </w:p>
        </w:tc>
        <w:tc>
          <w:tcPr>
            <w:tcW w:w="1343" w:type="dxa"/>
          </w:tcPr>
          <w:p w14:paraId="026EC33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20" w:author="Johnny Schultz" w:date="2020-02-12T15:58:00Z"/>
                <w:rFonts w:asciiTheme="majorBidi" w:hAnsiTheme="majorBidi" w:cstheme="majorBidi"/>
                <w:sz w:val="20"/>
              </w:rPr>
            </w:pPr>
            <w:del w:id="30521" w:author="Johnny Schultz" w:date="2020-02-12T15:58:00Z">
              <w:r w:rsidRPr="00A013FD">
                <w:rPr>
                  <w:rFonts w:asciiTheme="majorBidi" w:hAnsiTheme="majorBidi" w:cstheme="majorBidi"/>
                  <w:sz w:val="20"/>
                </w:rPr>
                <w:delText>30.6</w:delText>
              </w:r>
            </w:del>
          </w:p>
        </w:tc>
        <w:tc>
          <w:tcPr>
            <w:tcW w:w="2513" w:type="dxa"/>
          </w:tcPr>
          <w:p w14:paraId="6E44C0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22" w:author="Johnny Schultz" w:date="2020-02-12T15:58:00Z"/>
                <w:rFonts w:asciiTheme="majorBidi" w:hAnsiTheme="majorBidi" w:cstheme="majorBidi"/>
                <w:sz w:val="20"/>
              </w:rPr>
            </w:pPr>
            <w:del w:id="3052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144.3/</w:delText>
              </w:r>
              <w:r w:rsidRPr="000A5AEA">
                <w:rPr>
                  <w:rFonts w:asciiTheme="majorBidi" w:hAnsiTheme="majorBidi" w:cstheme="majorBidi"/>
                  <w:sz w:val="20"/>
                  <w:lang w:val="en-US"/>
                </w:rPr>
                <w:delText>−</w:delText>
              </w:r>
              <w:r w:rsidRPr="00A013FD">
                <w:rPr>
                  <w:rFonts w:asciiTheme="majorBidi" w:hAnsiTheme="majorBidi" w:cstheme="majorBidi"/>
                  <w:sz w:val="20"/>
                </w:rPr>
                <w:delText>144.1/0.2</w:delText>
              </w:r>
            </w:del>
          </w:p>
        </w:tc>
      </w:tr>
      <w:tr w:rsidR="00A013FD" w:rsidRPr="00A013FD" w14:paraId="5E2C01F6" w14:textId="77777777" w:rsidTr="00BF604E">
        <w:trPr>
          <w:jc w:val="center"/>
          <w:del w:id="30524" w:author="Johnny Schultz" w:date="2020-02-12T15:58:00Z"/>
        </w:trPr>
        <w:tc>
          <w:tcPr>
            <w:tcW w:w="1531" w:type="dxa"/>
          </w:tcPr>
          <w:p w14:paraId="2235BE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25" w:author="Johnny Schultz" w:date="2020-02-12T15:58:00Z"/>
                <w:rFonts w:asciiTheme="majorBidi" w:hAnsiTheme="majorBidi" w:cstheme="majorBidi"/>
                <w:sz w:val="20"/>
              </w:rPr>
            </w:pPr>
            <w:del w:id="30526" w:author="Johnny Schultz" w:date="2020-02-12T15:58:00Z">
              <w:r w:rsidRPr="00A013FD">
                <w:rPr>
                  <w:rFonts w:asciiTheme="majorBidi" w:hAnsiTheme="majorBidi" w:cstheme="majorBidi"/>
                  <w:sz w:val="20"/>
                </w:rPr>
                <w:delText>6</w:delText>
              </w:r>
            </w:del>
          </w:p>
        </w:tc>
        <w:tc>
          <w:tcPr>
            <w:tcW w:w="1549" w:type="dxa"/>
          </w:tcPr>
          <w:p w14:paraId="02CE78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27" w:author="Johnny Schultz" w:date="2020-02-12T15:58:00Z"/>
                <w:rFonts w:asciiTheme="majorBidi" w:hAnsiTheme="majorBidi" w:cstheme="majorBidi"/>
                <w:sz w:val="20"/>
              </w:rPr>
            </w:pPr>
            <w:del w:id="30528" w:author="Johnny Schultz" w:date="2020-02-12T15:58:00Z">
              <w:r w:rsidRPr="00A013FD">
                <w:rPr>
                  <w:rFonts w:asciiTheme="majorBidi" w:hAnsiTheme="majorBidi" w:cstheme="majorBidi"/>
                  <w:sz w:val="20"/>
                </w:rPr>
                <w:delText>270.4</w:delText>
              </w:r>
            </w:del>
          </w:p>
        </w:tc>
        <w:tc>
          <w:tcPr>
            <w:tcW w:w="1350" w:type="dxa"/>
          </w:tcPr>
          <w:p w14:paraId="45FB4FD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29" w:author="Johnny Schultz" w:date="2020-02-12T15:58:00Z"/>
                <w:rFonts w:asciiTheme="majorBidi" w:hAnsiTheme="majorBidi" w:cstheme="majorBidi"/>
                <w:sz w:val="20"/>
              </w:rPr>
            </w:pPr>
            <w:del w:id="30530" w:author="Johnny Schultz" w:date="2020-02-12T15:58:00Z">
              <w:r w:rsidRPr="00A013FD">
                <w:rPr>
                  <w:rFonts w:asciiTheme="majorBidi" w:hAnsiTheme="majorBidi" w:cstheme="majorBidi"/>
                  <w:sz w:val="20"/>
                </w:rPr>
                <w:delText>886.3</w:delText>
              </w:r>
            </w:del>
          </w:p>
        </w:tc>
        <w:tc>
          <w:tcPr>
            <w:tcW w:w="1353" w:type="dxa"/>
          </w:tcPr>
          <w:p w14:paraId="5533C3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31" w:author="Johnny Schultz" w:date="2020-02-12T15:58:00Z"/>
                <w:rFonts w:asciiTheme="majorBidi" w:hAnsiTheme="majorBidi" w:cstheme="majorBidi"/>
                <w:sz w:val="20"/>
              </w:rPr>
            </w:pPr>
            <w:del w:id="30532" w:author="Johnny Schultz" w:date="2020-02-12T15:58:00Z">
              <w:r w:rsidRPr="00A013FD">
                <w:rPr>
                  <w:rFonts w:asciiTheme="majorBidi" w:hAnsiTheme="majorBidi" w:cstheme="majorBidi"/>
                  <w:sz w:val="20"/>
                </w:rPr>
                <w:delText>125.3</w:delText>
              </w:r>
            </w:del>
          </w:p>
        </w:tc>
        <w:tc>
          <w:tcPr>
            <w:tcW w:w="1343" w:type="dxa"/>
          </w:tcPr>
          <w:p w14:paraId="3DE4C9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33" w:author="Johnny Schultz" w:date="2020-02-12T15:58:00Z"/>
                <w:rFonts w:asciiTheme="majorBidi" w:hAnsiTheme="majorBidi" w:cstheme="majorBidi"/>
                <w:sz w:val="20"/>
              </w:rPr>
            </w:pPr>
            <w:del w:id="30534" w:author="Johnny Schultz" w:date="2020-02-12T15:58:00Z">
              <w:r w:rsidRPr="00A013FD">
                <w:rPr>
                  <w:rFonts w:asciiTheme="majorBidi" w:hAnsiTheme="majorBidi" w:cstheme="majorBidi"/>
                  <w:sz w:val="20"/>
                </w:rPr>
                <w:delText>35.3</w:delText>
              </w:r>
            </w:del>
          </w:p>
        </w:tc>
        <w:tc>
          <w:tcPr>
            <w:tcW w:w="2513" w:type="dxa"/>
          </w:tcPr>
          <w:p w14:paraId="0D0043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35" w:author="Johnny Schultz" w:date="2020-02-12T15:58:00Z"/>
                <w:rFonts w:asciiTheme="majorBidi" w:hAnsiTheme="majorBidi" w:cstheme="majorBidi"/>
                <w:sz w:val="20"/>
              </w:rPr>
            </w:pPr>
            <w:del w:id="3053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143.5/143.35/0.15</w:delText>
              </w:r>
            </w:del>
          </w:p>
        </w:tc>
      </w:tr>
      <w:tr w:rsidR="00A013FD" w:rsidRPr="00A013FD" w14:paraId="6873A1CA" w14:textId="77777777" w:rsidTr="00BF604E">
        <w:trPr>
          <w:jc w:val="center"/>
          <w:del w:id="30537" w:author="Johnny Schultz" w:date="2020-02-12T15:58:00Z"/>
        </w:trPr>
        <w:tc>
          <w:tcPr>
            <w:tcW w:w="1531" w:type="dxa"/>
          </w:tcPr>
          <w:p w14:paraId="59542B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38" w:author="Johnny Schultz" w:date="2020-02-12T15:58:00Z"/>
                <w:rFonts w:asciiTheme="majorBidi" w:hAnsiTheme="majorBidi" w:cstheme="majorBidi"/>
                <w:sz w:val="20"/>
              </w:rPr>
            </w:pPr>
            <w:del w:id="30539" w:author="Johnny Schultz" w:date="2020-02-12T15:58:00Z">
              <w:r w:rsidRPr="00A013FD">
                <w:rPr>
                  <w:rFonts w:asciiTheme="majorBidi" w:hAnsiTheme="majorBidi" w:cstheme="majorBidi"/>
                  <w:sz w:val="20"/>
                </w:rPr>
                <w:delText>5</w:delText>
              </w:r>
            </w:del>
          </w:p>
        </w:tc>
        <w:tc>
          <w:tcPr>
            <w:tcW w:w="1549" w:type="dxa"/>
          </w:tcPr>
          <w:p w14:paraId="0D1E9E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40" w:author="Johnny Schultz" w:date="2020-02-12T15:58:00Z"/>
                <w:rFonts w:asciiTheme="majorBidi" w:hAnsiTheme="majorBidi" w:cstheme="majorBidi"/>
                <w:sz w:val="20"/>
              </w:rPr>
            </w:pPr>
            <w:del w:id="30541" w:author="Johnny Schultz" w:date="2020-02-12T15:58:00Z">
              <w:r w:rsidRPr="00A013FD">
                <w:rPr>
                  <w:rFonts w:asciiTheme="majorBidi" w:hAnsiTheme="majorBidi" w:cstheme="majorBidi"/>
                  <w:sz w:val="20"/>
                </w:rPr>
                <w:delText>286.3</w:delText>
              </w:r>
            </w:del>
          </w:p>
        </w:tc>
        <w:tc>
          <w:tcPr>
            <w:tcW w:w="1350" w:type="dxa"/>
          </w:tcPr>
          <w:p w14:paraId="6AAC6D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42" w:author="Johnny Schultz" w:date="2020-02-12T15:58:00Z"/>
                <w:rFonts w:asciiTheme="majorBidi" w:hAnsiTheme="majorBidi" w:cstheme="majorBidi"/>
                <w:sz w:val="20"/>
              </w:rPr>
            </w:pPr>
            <w:del w:id="30543" w:author="Johnny Schultz" w:date="2020-02-12T15:58:00Z">
              <w:r w:rsidRPr="00A013FD">
                <w:rPr>
                  <w:rFonts w:asciiTheme="majorBidi" w:hAnsiTheme="majorBidi" w:cstheme="majorBidi"/>
                  <w:sz w:val="20"/>
                </w:rPr>
                <w:delText>798.7</w:delText>
              </w:r>
            </w:del>
          </w:p>
        </w:tc>
        <w:tc>
          <w:tcPr>
            <w:tcW w:w="1353" w:type="dxa"/>
          </w:tcPr>
          <w:p w14:paraId="73E468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44" w:author="Johnny Schultz" w:date="2020-02-12T15:58:00Z"/>
                <w:rFonts w:asciiTheme="majorBidi" w:hAnsiTheme="majorBidi" w:cstheme="majorBidi"/>
                <w:sz w:val="20"/>
              </w:rPr>
            </w:pPr>
            <w:del w:id="30545" w:author="Johnny Schultz" w:date="2020-02-12T15:58:00Z">
              <w:r w:rsidRPr="00A013FD">
                <w:rPr>
                  <w:rFonts w:asciiTheme="majorBidi" w:hAnsiTheme="majorBidi" w:cstheme="majorBidi"/>
                  <w:sz w:val="20"/>
                </w:rPr>
                <w:delText>131.0</w:delText>
              </w:r>
            </w:del>
          </w:p>
        </w:tc>
        <w:tc>
          <w:tcPr>
            <w:tcW w:w="1343" w:type="dxa"/>
          </w:tcPr>
          <w:p w14:paraId="1C824AD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46" w:author="Johnny Schultz" w:date="2020-02-12T15:58:00Z"/>
                <w:rFonts w:asciiTheme="majorBidi" w:hAnsiTheme="majorBidi" w:cstheme="majorBidi"/>
                <w:sz w:val="20"/>
              </w:rPr>
            </w:pPr>
            <w:del w:id="30547" w:author="Johnny Schultz" w:date="2020-02-12T15:58:00Z">
              <w:r w:rsidRPr="00A013FD">
                <w:rPr>
                  <w:rFonts w:asciiTheme="majorBidi" w:hAnsiTheme="majorBidi" w:cstheme="majorBidi"/>
                  <w:sz w:val="20"/>
                </w:rPr>
                <w:delText>41.0</w:delText>
              </w:r>
            </w:del>
          </w:p>
        </w:tc>
        <w:tc>
          <w:tcPr>
            <w:tcW w:w="2513" w:type="dxa"/>
          </w:tcPr>
          <w:p w14:paraId="4D7DA6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48" w:author="Johnny Schultz" w:date="2020-02-12T15:58:00Z"/>
                <w:rFonts w:asciiTheme="majorBidi" w:hAnsiTheme="majorBidi" w:cstheme="majorBidi"/>
                <w:sz w:val="20"/>
              </w:rPr>
            </w:pPr>
            <w:del w:id="3054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142.5/</w:delText>
              </w:r>
              <w:r w:rsidRPr="000A5AEA">
                <w:rPr>
                  <w:rFonts w:asciiTheme="majorBidi" w:hAnsiTheme="majorBidi" w:cstheme="majorBidi"/>
                  <w:sz w:val="20"/>
                  <w:lang w:val="en-US"/>
                </w:rPr>
                <w:delText>−</w:delText>
              </w:r>
              <w:r w:rsidRPr="00A013FD">
                <w:rPr>
                  <w:rFonts w:asciiTheme="majorBidi" w:hAnsiTheme="majorBidi" w:cstheme="majorBidi"/>
                  <w:sz w:val="20"/>
                </w:rPr>
                <w:delText>142.4/0.1</w:delText>
              </w:r>
            </w:del>
          </w:p>
        </w:tc>
      </w:tr>
      <w:tr w:rsidR="00A013FD" w:rsidRPr="00A013FD" w14:paraId="0772CC02" w14:textId="77777777" w:rsidTr="00BF604E">
        <w:trPr>
          <w:jc w:val="center"/>
          <w:del w:id="30550" w:author="Johnny Schultz" w:date="2020-02-12T15:58:00Z"/>
        </w:trPr>
        <w:tc>
          <w:tcPr>
            <w:tcW w:w="1531" w:type="dxa"/>
          </w:tcPr>
          <w:p w14:paraId="3712B48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51" w:author="Johnny Schultz" w:date="2020-02-12T15:58:00Z"/>
                <w:rFonts w:asciiTheme="majorBidi" w:hAnsiTheme="majorBidi" w:cstheme="majorBidi"/>
                <w:sz w:val="20"/>
              </w:rPr>
            </w:pPr>
            <w:del w:id="30552" w:author="Johnny Schultz" w:date="2020-02-12T15:58:00Z">
              <w:r w:rsidRPr="00A013FD">
                <w:rPr>
                  <w:rFonts w:asciiTheme="majorBidi" w:hAnsiTheme="majorBidi" w:cstheme="majorBidi"/>
                  <w:sz w:val="20"/>
                </w:rPr>
                <w:delText>4.38</w:delText>
              </w:r>
            </w:del>
          </w:p>
        </w:tc>
        <w:tc>
          <w:tcPr>
            <w:tcW w:w="1549" w:type="dxa"/>
          </w:tcPr>
          <w:p w14:paraId="63A35E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53" w:author="Johnny Schultz" w:date="2020-02-12T15:58:00Z"/>
                <w:rFonts w:asciiTheme="majorBidi" w:hAnsiTheme="majorBidi" w:cstheme="majorBidi"/>
                <w:sz w:val="20"/>
              </w:rPr>
            </w:pPr>
            <w:del w:id="30554" w:author="Johnny Schultz" w:date="2020-02-12T15:58:00Z">
              <w:r w:rsidRPr="00A013FD">
                <w:rPr>
                  <w:rFonts w:asciiTheme="majorBidi" w:hAnsiTheme="majorBidi" w:cstheme="majorBidi"/>
                  <w:sz w:val="20"/>
                </w:rPr>
                <w:delText>296.1</w:delText>
              </w:r>
            </w:del>
          </w:p>
        </w:tc>
        <w:tc>
          <w:tcPr>
            <w:tcW w:w="1350" w:type="dxa"/>
          </w:tcPr>
          <w:p w14:paraId="0D6C4F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55" w:author="Johnny Schultz" w:date="2020-02-12T15:58:00Z"/>
                <w:rFonts w:asciiTheme="majorBidi" w:hAnsiTheme="majorBidi" w:cstheme="majorBidi"/>
                <w:sz w:val="20"/>
              </w:rPr>
            </w:pPr>
            <w:del w:id="30556" w:author="Johnny Schultz" w:date="2020-02-12T15:58:00Z">
              <w:r w:rsidRPr="00A013FD">
                <w:rPr>
                  <w:rFonts w:asciiTheme="majorBidi" w:hAnsiTheme="majorBidi" w:cstheme="majorBidi"/>
                  <w:sz w:val="20"/>
                </w:rPr>
                <w:delText>748.3</w:delText>
              </w:r>
            </w:del>
          </w:p>
        </w:tc>
        <w:tc>
          <w:tcPr>
            <w:tcW w:w="1353" w:type="dxa"/>
          </w:tcPr>
          <w:p w14:paraId="0F2752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57" w:author="Johnny Schultz" w:date="2020-02-12T15:58:00Z"/>
                <w:rFonts w:asciiTheme="majorBidi" w:hAnsiTheme="majorBidi" w:cstheme="majorBidi"/>
                <w:sz w:val="20"/>
              </w:rPr>
            </w:pPr>
            <w:del w:id="30558" w:author="Johnny Schultz" w:date="2020-02-12T15:58:00Z">
              <w:r w:rsidRPr="00A013FD">
                <w:rPr>
                  <w:rFonts w:asciiTheme="majorBidi" w:hAnsiTheme="majorBidi" w:cstheme="majorBidi"/>
                  <w:sz w:val="20"/>
                </w:rPr>
                <w:delText>135.0</w:delText>
              </w:r>
            </w:del>
          </w:p>
        </w:tc>
        <w:tc>
          <w:tcPr>
            <w:tcW w:w="1343" w:type="dxa"/>
          </w:tcPr>
          <w:p w14:paraId="72915B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59" w:author="Johnny Schultz" w:date="2020-02-12T15:58:00Z"/>
                <w:rFonts w:asciiTheme="majorBidi" w:hAnsiTheme="majorBidi" w:cstheme="majorBidi"/>
                <w:sz w:val="20"/>
              </w:rPr>
            </w:pPr>
            <w:del w:id="30560" w:author="Johnny Schultz" w:date="2020-02-12T15:58:00Z">
              <w:r w:rsidRPr="00A013FD">
                <w:rPr>
                  <w:rFonts w:asciiTheme="majorBidi" w:hAnsiTheme="majorBidi" w:cstheme="majorBidi"/>
                  <w:sz w:val="20"/>
                </w:rPr>
                <w:delText>45.0</w:delText>
              </w:r>
            </w:del>
          </w:p>
        </w:tc>
        <w:tc>
          <w:tcPr>
            <w:tcW w:w="2513" w:type="dxa"/>
          </w:tcPr>
          <w:p w14:paraId="4D7B1F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61" w:author="Johnny Schultz" w:date="2020-02-12T15:58:00Z"/>
                <w:rFonts w:asciiTheme="majorBidi" w:hAnsiTheme="majorBidi" w:cstheme="majorBidi"/>
                <w:sz w:val="20"/>
              </w:rPr>
            </w:pPr>
            <w:del w:id="3056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w:delText>
              </w:r>
              <w:r w:rsidRPr="000A5AEA">
                <w:rPr>
                  <w:rFonts w:asciiTheme="majorBidi" w:hAnsiTheme="majorBidi" w:cstheme="majorBidi"/>
                  <w:sz w:val="20"/>
                  <w:lang w:val="en-US"/>
                </w:rPr>
                <w:delText>−</w:delText>
              </w:r>
              <w:r w:rsidRPr="00A013FD">
                <w:rPr>
                  <w:rFonts w:asciiTheme="majorBidi" w:hAnsiTheme="majorBidi" w:cstheme="majorBidi"/>
                  <w:sz w:val="20"/>
                </w:rPr>
                <w:delText xml:space="preserve">142/0 </w:delText>
              </w:r>
              <w:r w:rsidRPr="00A013FD">
                <w:rPr>
                  <w:rFonts w:asciiTheme="majorBidi" w:hAnsiTheme="majorBidi" w:cstheme="majorBidi"/>
                  <w:i/>
                  <w:sz w:val="20"/>
                </w:rPr>
                <w:delText>(reference)</w:delText>
              </w:r>
            </w:del>
          </w:p>
        </w:tc>
      </w:tr>
      <w:tr w:rsidR="00A013FD" w:rsidRPr="00A013FD" w14:paraId="66F671F2" w14:textId="77777777" w:rsidTr="00BF604E">
        <w:trPr>
          <w:jc w:val="center"/>
          <w:del w:id="30563" w:author="Johnny Schultz" w:date="2020-02-12T15:58:00Z"/>
        </w:trPr>
        <w:tc>
          <w:tcPr>
            <w:tcW w:w="1531" w:type="dxa"/>
          </w:tcPr>
          <w:p w14:paraId="5A092F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64" w:author="Johnny Schultz" w:date="2020-02-12T15:58:00Z"/>
                <w:rFonts w:asciiTheme="majorBidi" w:hAnsiTheme="majorBidi" w:cstheme="majorBidi"/>
                <w:sz w:val="20"/>
              </w:rPr>
            </w:pPr>
            <w:del w:id="30565" w:author="Johnny Schultz" w:date="2020-02-12T15:58:00Z">
              <w:r w:rsidRPr="00A013FD">
                <w:rPr>
                  <w:rFonts w:asciiTheme="majorBidi" w:hAnsiTheme="majorBidi" w:cstheme="majorBidi"/>
                  <w:sz w:val="20"/>
                </w:rPr>
                <w:delText>4</w:delText>
              </w:r>
            </w:del>
          </w:p>
        </w:tc>
        <w:tc>
          <w:tcPr>
            <w:tcW w:w="1549" w:type="dxa"/>
          </w:tcPr>
          <w:p w14:paraId="2D7FC6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66" w:author="Johnny Schultz" w:date="2020-02-12T15:58:00Z"/>
                <w:rFonts w:asciiTheme="majorBidi" w:hAnsiTheme="majorBidi" w:cstheme="majorBidi"/>
                <w:sz w:val="20"/>
              </w:rPr>
            </w:pPr>
            <w:del w:id="30567" w:author="Johnny Schultz" w:date="2020-02-12T15:58:00Z">
              <w:r w:rsidRPr="00A013FD">
                <w:rPr>
                  <w:rFonts w:asciiTheme="majorBidi" w:hAnsiTheme="majorBidi" w:cstheme="majorBidi"/>
                  <w:sz w:val="20"/>
                </w:rPr>
                <w:delText>302.2</w:delText>
              </w:r>
            </w:del>
          </w:p>
        </w:tc>
        <w:tc>
          <w:tcPr>
            <w:tcW w:w="1350" w:type="dxa"/>
          </w:tcPr>
          <w:p w14:paraId="19F0DE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68" w:author="Johnny Schultz" w:date="2020-02-12T15:58:00Z"/>
                <w:rFonts w:asciiTheme="majorBidi" w:hAnsiTheme="majorBidi" w:cstheme="majorBidi"/>
                <w:sz w:val="20"/>
              </w:rPr>
            </w:pPr>
            <w:del w:id="30569" w:author="Johnny Schultz" w:date="2020-02-12T15:58:00Z">
              <w:r w:rsidRPr="00A013FD">
                <w:rPr>
                  <w:rFonts w:asciiTheme="majorBidi" w:hAnsiTheme="majorBidi" w:cstheme="majorBidi"/>
                  <w:sz w:val="20"/>
                </w:rPr>
                <w:delText>719.2</w:delText>
              </w:r>
            </w:del>
          </w:p>
        </w:tc>
        <w:tc>
          <w:tcPr>
            <w:tcW w:w="1353" w:type="dxa"/>
          </w:tcPr>
          <w:p w14:paraId="48A5CD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70" w:author="Johnny Schultz" w:date="2020-02-12T15:58:00Z"/>
                <w:rFonts w:asciiTheme="majorBidi" w:hAnsiTheme="majorBidi" w:cstheme="majorBidi"/>
                <w:sz w:val="20"/>
              </w:rPr>
            </w:pPr>
            <w:del w:id="30571" w:author="Johnny Schultz" w:date="2020-02-12T15:58:00Z">
              <w:r w:rsidRPr="00A013FD">
                <w:rPr>
                  <w:rFonts w:asciiTheme="majorBidi" w:hAnsiTheme="majorBidi" w:cstheme="majorBidi"/>
                  <w:sz w:val="20"/>
                </w:rPr>
                <w:delText>137.8</w:delText>
              </w:r>
            </w:del>
          </w:p>
        </w:tc>
        <w:tc>
          <w:tcPr>
            <w:tcW w:w="1343" w:type="dxa"/>
          </w:tcPr>
          <w:p w14:paraId="1BDA83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72" w:author="Johnny Schultz" w:date="2020-02-12T15:58:00Z"/>
                <w:rFonts w:asciiTheme="majorBidi" w:hAnsiTheme="majorBidi" w:cstheme="majorBidi"/>
                <w:sz w:val="20"/>
              </w:rPr>
            </w:pPr>
            <w:del w:id="30573" w:author="Johnny Schultz" w:date="2020-02-12T15:58:00Z">
              <w:r w:rsidRPr="00A013FD">
                <w:rPr>
                  <w:rFonts w:asciiTheme="majorBidi" w:hAnsiTheme="majorBidi" w:cstheme="majorBidi"/>
                  <w:sz w:val="20"/>
                </w:rPr>
                <w:delText>47.8</w:delText>
              </w:r>
            </w:del>
          </w:p>
        </w:tc>
        <w:tc>
          <w:tcPr>
            <w:tcW w:w="2513" w:type="dxa"/>
          </w:tcPr>
          <w:p w14:paraId="28E7FD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74" w:author="Johnny Schultz" w:date="2020-02-12T15:58:00Z"/>
                <w:rFonts w:asciiTheme="majorBidi" w:hAnsiTheme="majorBidi" w:cstheme="majorBidi"/>
                <w:sz w:val="20"/>
              </w:rPr>
            </w:pPr>
            <w:del w:id="3057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141.7/</w:delText>
              </w:r>
              <w:r w:rsidRPr="000A5AEA">
                <w:rPr>
                  <w:rFonts w:asciiTheme="majorBidi" w:hAnsiTheme="majorBidi" w:cstheme="majorBidi"/>
                  <w:sz w:val="20"/>
                  <w:lang w:val="en-US"/>
                </w:rPr>
                <w:delText>−</w:delText>
              </w:r>
              <w:r w:rsidRPr="00A013FD">
                <w:rPr>
                  <w:rFonts w:asciiTheme="majorBidi" w:hAnsiTheme="majorBidi" w:cstheme="majorBidi"/>
                  <w:sz w:val="20"/>
                </w:rPr>
                <w:delText>140.5/1.2</w:delText>
              </w:r>
            </w:del>
          </w:p>
        </w:tc>
      </w:tr>
      <w:tr w:rsidR="00A013FD" w:rsidRPr="00A013FD" w14:paraId="065010D6" w14:textId="77777777" w:rsidTr="00BF604E">
        <w:trPr>
          <w:jc w:val="center"/>
          <w:del w:id="30576" w:author="Johnny Schultz" w:date="2020-02-12T15:58:00Z"/>
        </w:trPr>
        <w:tc>
          <w:tcPr>
            <w:tcW w:w="1531" w:type="dxa"/>
          </w:tcPr>
          <w:p w14:paraId="177E307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77" w:author="Johnny Schultz" w:date="2020-02-12T15:58:00Z"/>
                <w:rFonts w:asciiTheme="majorBidi" w:hAnsiTheme="majorBidi" w:cstheme="majorBidi"/>
                <w:sz w:val="20"/>
              </w:rPr>
            </w:pPr>
            <w:del w:id="30578" w:author="Johnny Schultz" w:date="2020-02-12T15:58:00Z">
              <w:r w:rsidRPr="00A013FD">
                <w:rPr>
                  <w:rFonts w:asciiTheme="majorBidi" w:hAnsiTheme="majorBidi" w:cstheme="majorBidi"/>
                  <w:sz w:val="20"/>
                </w:rPr>
                <w:delText>3</w:delText>
              </w:r>
            </w:del>
          </w:p>
        </w:tc>
        <w:tc>
          <w:tcPr>
            <w:tcW w:w="1549" w:type="dxa"/>
          </w:tcPr>
          <w:p w14:paraId="5F1575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79" w:author="Johnny Schultz" w:date="2020-02-12T15:58:00Z"/>
                <w:rFonts w:asciiTheme="majorBidi" w:hAnsiTheme="majorBidi" w:cstheme="majorBidi"/>
                <w:sz w:val="20"/>
              </w:rPr>
            </w:pPr>
            <w:del w:id="30580" w:author="Johnny Schultz" w:date="2020-02-12T15:58:00Z">
              <w:r w:rsidRPr="00A013FD">
                <w:rPr>
                  <w:rFonts w:asciiTheme="majorBidi" w:hAnsiTheme="majorBidi" w:cstheme="majorBidi"/>
                  <w:sz w:val="20"/>
                </w:rPr>
                <w:delText>318.1</w:delText>
              </w:r>
            </w:del>
          </w:p>
        </w:tc>
        <w:tc>
          <w:tcPr>
            <w:tcW w:w="1350" w:type="dxa"/>
          </w:tcPr>
          <w:p w14:paraId="555B0B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81" w:author="Johnny Schultz" w:date="2020-02-12T15:58:00Z"/>
                <w:rFonts w:asciiTheme="majorBidi" w:hAnsiTheme="majorBidi" w:cstheme="majorBidi"/>
                <w:sz w:val="20"/>
              </w:rPr>
            </w:pPr>
            <w:del w:id="30582" w:author="Johnny Schultz" w:date="2020-02-12T15:58:00Z">
              <w:r w:rsidRPr="00A013FD">
                <w:rPr>
                  <w:rFonts w:asciiTheme="majorBidi" w:hAnsiTheme="majorBidi" w:cstheme="majorBidi"/>
                  <w:sz w:val="20"/>
                </w:rPr>
                <w:delText>650.6</w:delText>
              </w:r>
            </w:del>
          </w:p>
        </w:tc>
        <w:tc>
          <w:tcPr>
            <w:tcW w:w="1353" w:type="dxa"/>
          </w:tcPr>
          <w:p w14:paraId="20C5A8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83" w:author="Johnny Schultz" w:date="2020-02-12T15:58:00Z"/>
                <w:rFonts w:asciiTheme="majorBidi" w:hAnsiTheme="majorBidi" w:cstheme="majorBidi"/>
                <w:sz w:val="20"/>
              </w:rPr>
            </w:pPr>
            <w:del w:id="30584" w:author="Johnny Schultz" w:date="2020-02-12T15:58:00Z">
              <w:r w:rsidRPr="00A013FD">
                <w:rPr>
                  <w:rFonts w:asciiTheme="majorBidi" w:hAnsiTheme="majorBidi" w:cstheme="majorBidi"/>
                  <w:sz w:val="20"/>
                </w:rPr>
                <w:delText>146.2</w:delText>
              </w:r>
            </w:del>
          </w:p>
        </w:tc>
        <w:tc>
          <w:tcPr>
            <w:tcW w:w="1343" w:type="dxa"/>
          </w:tcPr>
          <w:p w14:paraId="59E8CD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85" w:author="Johnny Schultz" w:date="2020-02-12T15:58:00Z"/>
                <w:rFonts w:asciiTheme="majorBidi" w:hAnsiTheme="majorBidi" w:cstheme="majorBidi"/>
                <w:sz w:val="20"/>
              </w:rPr>
            </w:pPr>
            <w:del w:id="30586" w:author="Johnny Schultz" w:date="2020-02-12T15:58:00Z">
              <w:r w:rsidRPr="00A013FD">
                <w:rPr>
                  <w:rFonts w:asciiTheme="majorBidi" w:hAnsiTheme="majorBidi" w:cstheme="majorBidi"/>
                  <w:sz w:val="20"/>
                </w:rPr>
                <w:delText>56.2</w:delText>
              </w:r>
            </w:del>
          </w:p>
        </w:tc>
        <w:tc>
          <w:tcPr>
            <w:tcW w:w="2513" w:type="dxa"/>
          </w:tcPr>
          <w:p w14:paraId="531922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87" w:author="Johnny Schultz" w:date="2020-02-12T15:58:00Z"/>
                <w:rFonts w:asciiTheme="majorBidi" w:hAnsiTheme="majorBidi" w:cstheme="majorBidi"/>
                <w:sz w:val="20"/>
              </w:rPr>
            </w:pPr>
            <w:del w:id="3058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141.5/</w:delText>
              </w:r>
              <w:r w:rsidRPr="000A5AEA">
                <w:rPr>
                  <w:rFonts w:asciiTheme="majorBidi" w:hAnsiTheme="majorBidi" w:cstheme="majorBidi"/>
                  <w:sz w:val="20"/>
                  <w:lang w:val="en-US"/>
                </w:rPr>
                <w:delText>−</w:delText>
              </w:r>
              <w:r w:rsidRPr="00A013FD">
                <w:rPr>
                  <w:rFonts w:asciiTheme="majorBidi" w:hAnsiTheme="majorBidi" w:cstheme="majorBidi"/>
                  <w:sz w:val="20"/>
                </w:rPr>
                <w:delText>136.1/5.4</w:delText>
              </w:r>
            </w:del>
          </w:p>
        </w:tc>
      </w:tr>
      <w:tr w:rsidR="00A013FD" w:rsidRPr="00A013FD" w14:paraId="3924D904" w14:textId="77777777" w:rsidTr="00BF604E">
        <w:trPr>
          <w:jc w:val="center"/>
          <w:del w:id="30589" w:author="Johnny Schultz" w:date="2020-02-12T15:58:00Z"/>
        </w:trPr>
        <w:tc>
          <w:tcPr>
            <w:tcW w:w="1531" w:type="dxa"/>
          </w:tcPr>
          <w:p w14:paraId="48A294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90" w:author="Johnny Schultz" w:date="2020-02-12T15:58:00Z"/>
                <w:rFonts w:asciiTheme="majorBidi" w:hAnsiTheme="majorBidi" w:cstheme="majorBidi"/>
                <w:sz w:val="20"/>
              </w:rPr>
            </w:pPr>
            <w:del w:id="30591" w:author="Johnny Schultz" w:date="2020-02-12T15:58:00Z">
              <w:r w:rsidRPr="00A013FD">
                <w:rPr>
                  <w:rFonts w:asciiTheme="majorBidi" w:hAnsiTheme="majorBidi" w:cstheme="majorBidi"/>
                  <w:sz w:val="20"/>
                </w:rPr>
                <w:delText>2.7</w:delText>
              </w:r>
            </w:del>
          </w:p>
        </w:tc>
        <w:tc>
          <w:tcPr>
            <w:tcW w:w="1549" w:type="dxa"/>
          </w:tcPr>
          <w:p w14:paraId="2023B8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92" w:author="Johnny Schultz" w:date="2020-02-12T15:58:00Z"/>
                <w:rFonts w:asciiTheme="majorBidi" w:hAnsiTheme="majorBidi" w:cstheme="majorBidi"/>
                <w:sz w:val="20"/>
              </w:rPr>
            </w:pPr>
            <w:del w:id="30593" w:author="Johnny Schultz" w:date="2020-02-12T15:58:00Z">
              <w:r w:rsidRPr="00A013FD">
                <w:rPr>
                  <w:rFonts w:asciiTheme="majorBidi" w:hAnsiTheme="majorBidi" w:cstheme="majorBidi"/>
                  <w:sz w:val="20"/>
                </w:rPr>
                <w:delText>322.9</w:delText>
              </w:r>
            </w:del>
          </w:p>
        </w:tc>
        <w:tc>
          <w:tcPr>
            <w:tcW w:w="1350" w:type="dxa"/>
          </w:tcPr>
          <w:p w14:paraId="156781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94" w:author="Johnny Schultz" w:date="2020-02-12T15:58:00Z"/>
                <w:rFonts w:asciiTheme="majorBidi" w:hAnsiTheme="majorBidi" w:cstheme="majorBidi"/>
                <w:sz w:val="20"/>
              </w:rPr>
            </w:pPr>
            <w:del w:id="30595" w:author="Johnny Schultz" w:date="2020-02-12T15:58:00Z">
              <w:r w:rsidRPr="00A013FD">
                <w:rPr>
                  <w:rFonts w:asciiTheme="majorBidi" w:hAnsiTheme="majorBidi" w:cstheme="majorBidi"/>
                  <w:sz w:val="20"/>
                </w:rPr>
                <w:delText>632.7</w:delText>
              </w:r>
            </w:del>
          </w:p>
        </w:tc>
        <w:tc>
          <w:tcPr>
            <w:tcW w:w="1353" w:type="dxa"/>
          </w:tcPr>
          <w:p w14:paraId="3ECE73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96" w:author="Johnny Schultz" w:date="2020-02-12T15:58:00Z"/>
                <w:rFonts w:asciiTheme="majorBidi" w:hAnsiTheme="majorBidi" w:cstheme="majorBidi"/>
                <w:sz w:val="20"/>
              </w:rPr>
            </w:pPr>
            <w:del w:id="30597" w:author="Johnny Schultz" w:date="2020-02-12T15:58:00Z">
              <w:r w:rsidRPr="00A013FD">
                <w:rPr>
                  <w:rFonts w:asciiTheme="majorBidi" w:hAnsiTheme="majorBidi" w:cstheme="majorBidi"/>
                  <w:sz w:val="20"/>
                </w:rPr>
                <w:delText>150.0</w:delText>
              </w:r>
            </w:del>
          </w:p>
        </w:tc>
        <w:tc>
          <w:tcPr>
            <w:tcW w:w="1343" w:type="dxa"/>
          </w:tcPr>
          <w:p w14:paraId="1130685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598" w:author="Johnny Schultz" w:date="2020-02-12T15:58:00Z"/>
                <w:rFonts w:asciiTheme="majorBidi" w:hAnsiTheme="majorBidi" w:cstheme="majorBidi"/>
                <w:sz w:val="20"/>
              </w:rPr>
            </w:pPr>
            <w:del w:id="30599" w:author="Johnny Schultz" w:date="2020-02-12T15:58:00Z">
              <w:r w:rsidRPr="00A013FD">
                <w:rPr>
                  <w:rFonts w:asciiTheme="majorBidi" w:hAnsiTheme="majorBidi" w:cstheme="majorBidi"/>
                  <w:sz w:val="20"/>
                </w:rPr>
                <w:delText>60.0</w:delText>
              </w:r>
            </w:del>
          </w:p>
        </w:tc>
        <w:tc>
          <w:tcPr>
            <w:tcW w:w="2513" w:type="dxa"/>
          </w:tcPr>
          <w:p w14:paraId="092059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00" w:author="Johnny Schultz" w:date="2020-02-12T15:58:00Z"/>
                <w:rFonts w:asciiTheme="majorBidi" w:hAnsiTheme="majorBidi" w:cstheme="majorBidi"/>
                <w:sz w:val="20"/>
              </w:rPr>
            </w:pPr>
            <w:del w:id="3060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w:delText>
              </w:r>
              <w:r w:rsidRPr="000A5AEA">
                <w:rPr>
                  <w:rFonts w:asciiTheme="majorBidi" w:hAnsiTheme="majorBidi" w:cstheme="majorBidi"/>
                  <w:sz w:val="20"/>
                  <w:lang w:val="en-US"/>
                </w:rPr>
                <w:delText>−</w:delText>
              </w:r>
              <w:r w:rsidRPr="00A013FD">
                <w:rPr>
                  <w:rFonts w:asciiTheme="majorBidi" w:hAnsiTheme="majorBidi" w:cstheme="majorBidi"/>
                  <w:sz w:val="20"/>
                </w:rPr>
                <w:delText>134/7</w:delText>
              </w:r>
            </w:del>
          </w:p>
        </w:tc>
      </w:tr>
      <w:tr w:rsidR="00A013FD" w:rsidRPr="00A013FD" w14:paraId="35993431" w14:textId="77777777" w:rsidTr="00BF604E">
        <w:trPr>
          <w:jc w:val="center"/>
          <w:del w:id="30602" w:author="Johnny Schultz" w:date="2020-02-12T15:58:00Z"/>
        </w:trPr>
        <w:tc>
          <w:tcPr>
            <w:tcW w:w="1531" w:type="dxa"/>
          </w:tcPr>
          <w:p w14:paraId="55A644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03" w:author="Johnny Schultz" w:date="2020-02-12T15:58:00Z"/>
                <w:rFonts w:asciiTheme="majorBidi" w:hAnsiTheme="majorBidi" w:cstheme="majorBidi"/>
                <w:sz w:val="20"/>
              </w:rPr>
            </w:pPr>
            <w:del w:id="30604" w:author="Johnny Schultz" w:date="2020-02-12T15:58:00Z">
              <w:r w:rsidRPr="00A013FD">
                <w:rPr>
                  <w:rFonts w:asciiTheme="majorBidi" w:hAnsiTheme="majorBidi" w:cstheme="majorBidi"/>
                  <w:sz w:val="20"/>
                </w:rPr>
                <w:delText>2</w:delText>
              </w:r>
            </w:del>
          </w:p>
        </w:tc>
        <w:tc>
          <w:tcPr>
            <w:tcW w:w="1549" w:type="dxa"/>
          </w:tcPr>
          <w:p w14:paraId="66ABFC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05" w:author="Johnny Schultz" w:date="2020-02-12T15:58:00Z"/>
                <w:rFonts w:asciiTheme="majorBidi" w:hAnsiTheme="majorBidi" w:cstheme="majorBidi"/>
                <w:sz w:val="20"/>
              </w:rPr>
            </w:pPr>
            <w:del w:id="30606" w:author="Johnny Schultz" w:date="2020-02-12T15:58:00Z">
              <w:r w:rsidRPr="00A013FD">
                <w:rPr>
                  <w:rFonts w:asciiTheme="majorBidi" w:hAnsiTheme="majorBidi" w:cstheme="majorBidi"/>
                  <w:sz w:val="20"/>
                </w:rPr>
                <w:delText>334.0</w:delText>
              </w:r>
            </w:del>
          </w:p>
        </w:tc>
        <w:tc>
          <w:tcPr>
            <w:tcW w:w="1350" w:type="dxa"/>
          </w:tcPr>
          <w:p w14:paraId="6F10A7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07" w:author="Johnny Schultz" w:date="2020-02-12T15:58:00Z"/>
                <w:rFonts w:asciiTheme="majorBidi" w:hAnsiTheme="majorBidi" w:cstheme="majorBidi"/>
                <w:sz w:val="20"/>
              </w:rPr>
            </w:pPr>
            <w:del w:id="30608" w:author="Johnny Schultz" w:date="2020-02-12T15:58:00Z">
              <w:r w:rsidRPr="00A013FD">
                <w:rPr>
                  <w:rFonts w:asciiTheme="majorBidi" w:hAnsiTheme="majorBidi" w:cstheme="majorBidi"/>
                  <w:sz w:val="20"/>
                </w:rPr>
                <w:delText>596.8</w:delText>
              </w:r>
            </w:del>
          </w:p>
        </w:tc>
        <w:tc>
          <w:tcPr>
            <w:tcW w:w="1353" w:type="dxa"/>
          </w:tcPr>
          <w:p w14:paraId="6D01D3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09" w:author="Johnny Schultz" w:date="2020-02-12T15:58:00Z"/>
                <w:rFonts w:asciiTheme="majorBidi" w:hAnsiTheme="majorBidi" w:cstheme="majorBidi"/>
                <w:sz w:val="20"/>
              </w:rPr>
            </w:pPr>
            <w:del w:id="30610" w:author="Johnny Schultz" w:date="2020-02-12T15:58:00Z">
              <w:r w:rsidRPr="00A013FD">
                <w:rPr>
                  <w:rFonts w:asciiTheme="majorBidi" w:hAnsiTheme="majorBidi" w:cstheme="majorBidi"/>
                  <w:sz w:val="20"/>
                </w:rPr>
                <w:delText>156.1</w:delText>
              </w:r>
            </w:del>
          </w:p>
        </w:tc>
        <w:tc>
          <w:tcPr>
            <w:tcW w:w="1343" w:type="dxa"/>
          </w:tcPr>
          <w:p w14:paraId="7A24CE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11" w:author="Johnny Schultz" w:date="2020-02-12T15:58:00Z"/>
                <w:rFonts w:asciiTheme="majorBidi" w:hAnsiTheme="majorBidi" w:cstheme="majorBidi"/>
                <w:sz w:val="20"/>
              </w:rPr>
            </w:pPr>
            <w:del w:id="30612" w:author="Johnny Schultz" w:date="2020-02-12T15:58:00Z">
              <w:r w:rsidRPr="00A013FD">
                <w:rPr>
                  <w:rFonts w:asciiTheme="majorBidi" w:hAnsiTheme="majorBidi" w:cstheme="majorBidi"/>
                  <w:sz w:val="20"/>
                </w:rPr>
                <w:delText>66.1</w:delText>
              </w:r>
            </w:del>
          </w:p>
        </w:tc>
        <w:tc>
          <w:tcPr>
            <w:tcW w:w="2513" w:type="dxa"/>
          </w:tcPr>
          <w:p w14:paraId="7103B0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13" w:author="Johnny Schultz" w:date="2020-02-12T15:58:00Z"/>
                <w:rFonts w:asciiTheme="majorBidi" w:hAnsiTheme="majorBidi" w:cstheme="majorBidi"/>
                <w:sz w:val="20"/>
              </w:rPr>
            </w:pPr>
            <w:del w:id="3061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141.8/</w:delText>
              </w:r>
              <w:r w:rsidRPr="000A5AEA">
                <w:rPr>
                  <w:rFonts w:asciiTheme="majorBidi" w:hAnsiTheme="majorBidi" w:cstheme="majorBidi"/>
                  <w:sz w:val="20"/>
                  <w:lang w:val="en-US"/>
                </w:rPr>
                <w:delText>−</w:delText>
              </w:r>
              <w:r w:rsidRPr="00A013FD">
                <w:rPr>
                  <w:rFonts w:asciiTheme="majorBidi" w:hAnsiTheme="majorBidi" w:cstheme="majorBidi"/>
                  <w:sz w:val="20"/>
                </w:rPr>
                <w:delText>133.4/8.4</w:delText>
              </w:r>
            </w:del>
          </w:p>
        </w:tc>
      </w:tr>
      <w:tr w:rsidR="00A013FD" w:rsidRPr="00A013FD" w14:paraId="3229BB07" w14:textId="77777777" w:rsidTr="00BF604E">
        <w:trPr>
          <w:jc w:val="center"/>
          <w:del w:id="30615" w:author="Johnny Schultz" w:date="2020-02-12T15:58:00Z"/>
        </w:trPr>
        <w:tc>
          <w:tcPr>
            <w:tcW w:w="1531" w:type="dxa"/>
          </w:tcPr>
          <w:p w14:paraId="517418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16" w:author="Johnny Schultz" w:date="2020-02-12T15:58:00Z"/>
                <w:rFonts w:asciiTheme="majorBidi" w:hAnsiTheme="majorBidi" w:cstheme="majorBidi"/>
                <w:sz w:val="20"/>
              </w:rPr>
            </w:pPr>
            <w:del w:id="30617" w:author="Johnny Schultz" w:date="2020-02-12T15:58:00Z">
              <w:r w:rsidRPr="00A013FD">
                <w:rPr>
                  <w:rFonts w:asciiTheme="majorBidi" w:hAnsiTheme="majorBidi" w:cstheme="majorBidi"/>
                  <w:sz w:val="20"/>
                </w:rPr>
                <w:delText>1</w:delText>
              </w:r>
            </w:del>
          </w:p>
        </w:tc>
        <w:tc>
          <w:tcPr>
            <w:tcW w:w="1549" w:type="dxa"/>
          </w:tcPr>
          <w:p w14:paraId="6DD6819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18" w:author="Johnny Schultz" w:date="2020-02-12T15:58:00Z"/>
                <w:rFonts w:asciiTheme="majorBidi" w:hAnsiTheme="majorBidi" w:cstheme="majorBidi"/>
                <w:sz w:val="20"/>
              </w:rPr>
            </w:pPr>
            <w:del w:id="30619" w:author="Johnny Schultz" w:date="2020-02-12T15:58:00Z">
              <w:r w:rsidRPr="00A013FD">
                <w:rPr>
                  <w:rFonts w:asciiTheme="majorBidi" w:hAnsiTheme="majorBidi" w:cstheme="majorBidi"/>
                  <w:sz w:val="20"/>
                </w:rPr>
                <w:delText>349.9</w:delText>
              </w:r>
            </w:del>
          </w:p>
        </w:tc>
        <w:tc>
          <w:tcPr>
            <w:tcW w:w="1350" w:type="dxa"/>
          </w:tcPr>
          <w:p w14:paraId="593682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20" w:author="Johnny Schultz" w:date="2020-02-12T15:58:00Z"/>
                <w:rFonts w:asciiTheme="majorBidi" w:hAnsiTheme="majorBidi" w:cstheme="majorBidi"/>
                <w:sz w:val="20"/>
              </w:rPr>
            </w:pPr>
            <w:del w:id="30621" w:author="Johnny Schultz" w:date="2020-02-12T15:58:00Z">
              <w:r w:rsidRPr="00A013FD">
                <w:rPr>
                  <w:rFonts w:asciiTheme="majorBidi" w:hAnsiTheme="majorBidi" w:cstheme="majorBidi"/>
                  <w:sz w:val="20"/>
                </w:rPr>
                <w:delText>562.1</w:delText>
              </w:r>
            </w:del>
          </w:p>
        </w:tc>
        <w:tc>
          <w:tcPr>
            <w:tcW w:w="1353" w:type="dxa"/>
          </w:tcPr>
          <w:p w14:paraId="1B410F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22" w:author="Johnny Schultz" w:date="2020-02-12T15:58:00Z"/>
                <w:rFonts w:asciiTheme="majorBidi" w:hAnsiTheme="majorBidi" w:cstheme="majorBidi"/>
                <w:sz w:val="20"/>
              </w:rPr>
            </w:pPr>
            <w:del w:id="30623" w:author="Johnny Schultz" w:date="2020-02-12T15:58:00Z">
              <w:r w:rsidRPr="00A013FD">
                <w:rPr>
                  <w:rFonts w:asciiTheme="majorBidi" w:hAnsiTheme="majorBidi" w:cstheme="majorBidi"/>
                  <w:sz w:val="20"/>
                </w:rPr>
                <w:delText>167.6</w:delText>
              </w:r>
            </w:del>
          </w:p>
        </w:tc>
        <w:tc>
          <w:tcPr>
            <w:tcW w:w="1343" w:type="dxa"/>
          </w:tcPr>
          <w:p w14:paraId="29F01EB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24" w:author="Johnny Schultz" w:date="2020-02-12T15:58:00Z"/>
                <w:rFonts w:asciiTheme="majorBidi" w:hAnsiTheme="majorBidi" w:cstheme="majorBidi"/>
                <w:sz w:val="20"/>
              </w:rPr>
            </w:pPr>
            <w:del w:id="30625" w:author="Johnny Schultz" w:date="2020-02-12T15:58:00Z">
              <w:r w:rsidRPr="00A013FD">
                <w:rPr>
                  <w:rFonts w:asciiTheme="majorBidi" w:hAnsiTheme="majorBidi" w:cstheme="majorBidi"/>
                  <w:sz w:val="20"/>
                </w:rPr>
                <w:delText>77.6</w:delText>
              </w:r>
            </w:del>
          </w:p>
        </w:tc>
        <w:tc>
          <w:tcPr>
            <w:tcW w:w="2513" w:type="dxa"/>
          </w:tcPr>
          <w:p w14:paraId="7BD8405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26" w:author="Johnny Schultz" w:date="2020-02-12T15:58:00Z"/>
                <w:rFonts w:asciiTheme="majorBidi" w:hAnsiTheme="majorBidi" w:cstheme="majorBidi"/>
                <w:sz w:val="20"/>
              </w:rPr>
            </w:pPr>
            <w:del w:id="3062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143.1/</w:delText>
              </w:r>
              <w:r w:rsidRPr="000A5AEA">
                <w:rPr>
                  <w:rFonts w:asciiTheme="majorBidi" w:hAnsiTheme="majorBidi" w:cstheme="majorBidi"/>
                  <w:sz w:val="20"/>
                  <w:lang w:val="en-US"/>
                </w:rPr>
                <w:delText>−</w:delText>
              </w:r>
              <w:r w:rsidRPr="00A013FD">
                <w:rPr>
                  <w:rFonts w:asciiTheme="majorBidi" w:hAnsiTheme="majorBidi" w:cstheme="majorBidi"/>
                  <w:sz w:val="20"/>
                </w:rPr>
                <w:delText>132.2/10.9</w:delText>
              </w:r>
            </w:del>
          </w:p>
        </w:tc>
      </w:tr>
      <w:tr w:rsidR="00A013FD" w:rsidRPr="00A013FD" w14:paraId="43494381" w14:textId="77777777" w:rsidTr="00BF604E">
        <w:trPr>
          <w:jc w:val="center"/>
          <w:del w:id="30628" w:author="Johnny Schultz" w:date="2020-02-12T15:58:00Z"/>
        </w:trPr>
        <w:tc>
          <w:tcPr>
            <w:tcW w:w="1531" w:type="dxa"/>
          </w:tcPr>
          <w:p w14:paraId="05F8B8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29" w:author="Johnny Schultz" w:date="2020-02-12T15:58:00Z"/>
                <w:rFonts w:asciiTheme="majorBidi" w:hAnsiTheme="majorBidi" w:cstheme="majorBidi"/>
                <w:sz w:val="20"/>
              </w:rPr>
            </w:pPr>
            <w:del w:id="30630" w:author="Johnny Schultz" w:date="2020-02-12T15:58:00Z">
              <w:r w:rsidRPr="00A013FD">
                <w:rPr>
                  <w:rFonts w:asciiTheme="majorBidi" w:hAnsiTheme="majorBidi" w:cstheme="majorBidi"/>
                  <w:sz w:val="20"/>
                </w:rPr>
                <w:delText>0</w:delText>
              </w:r>
            </w:del>
          </w:p>
        </w:tc>
        <w:tc>
          <w:tcPr>
            <w:tcW w:w="1549" w:type="dxa"/>
          </w:tcPr>
          <w:p w14:paraId="31CF13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31" w:author="Johnny Schultz" w:date="2020-02-12T15:58:00Z"/>
                <w:rFonts w:asciiTheme="majorBidi" w:hAnsiTheme="majorBidi" w:cstheme="majorBidi"/>
                <w:sz w:val="20"/>
              </w:rPr>
            </w:pPr>
            <w:del w:id="30632" w:author="Johnny Schultz" w:date="2020-02-12T15:58:00Z">
              <w:r w:rsidRPr="00A013FD">
                <w:rPr>
                  <w:rFonts w:asciiTheme="majorBidi" w:hAnsiTheme="majorBidi" w:cstheme="majorBidi"/>
                  <w:sz w:val="20"/>
                </w:rPr>
                <w:delText>365.8</w:delText>
              </w:r>
            </w:del>
          </w:p>
        </w:tc>
        <w:tc>
          <w:tcPr>
            <w:tcW w:w="1350" w:type="dxa"/>
          </w:tcPr>
          <w:p w14:paraId="703C9A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33" w:author="Johnny Schultz" w:date="2020-02-12T15:58:00Z"/>
                <w:rFonts w:asciiTheme="majorBidi" w:hAnsiTheme="majorBidi" w:cstheme="majorBidi"/>
                <w:sz w:val="20"/>
              </w:rPr>
            </w:pPr>
            <w:del w:id="30634" w:author="Johnny Schultz" w:date="2020-02-12T15:58:00Z">
              <w:r w:rsidRPr="00A013FD">
                <w:rPr>
                  <w:rFonts w:asciiTheme="majorBidi" w:hAnsiTheme="majorBidi" w:cstheme="majorBidi"/>
                  <w:sz w:val="20"/>
                </w:rPr>
                <w:delText>550.0</w:delText>
              </w:r>
            </w:del>
          </w:p>
        </w:tc>
        <w:tc>
          <w:tcPr>
            <w:tcW w:w="1353" w:type="dxa"/>
          </w:tcPr>
          <w:p w14:paraId="600BA8A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35" w:author="Johnny Schultz" w:date="2020-02-12T15:58:00Z"/>
                <w:rFonts w:asciiTheme="majorBidi" w:hAnsiTheme="majorBidi" w:cstheme="majorBidi"/>
                <w:sz w:val="20"/>
              </w:rPr>
            </w:pPr>
            <w:del w:id="30636" w:author="Johnny Schultz" w:date="2020-02-12T15:58:00Z">
              <w:r w:rsidRPr="00A013FD">
                <w:rPr>
                  <w:rFonts w:asciiTheme="majorBidi" w:hAnsiTheme="majorBidi" w:cstheme="majorBidi"/>
                  <w:sz w:val="20"/>
                </w:rPr>
                <w:delText>180</w:delText>
              </w:r>
            </w:del>
          </w:p>
        </w:tc>
        <w:tc>
          <w:tcPr>
            <w:tcW w:w="1343" w:type="dxa"/>
          </w:tcPr>
          <w:p w14:paraId="3A51E4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37" w:author="Johnny Schultz" w:date="2020-02-12T15:58:00Z"/>
                <w:rFonts w:asciiTheme="majorBidi" w:hAnsiTheme="majorBidi" w:cstheme="majorBidi"/>
                <w:sz w:val="20"/>
              </w:rPr>
            </w:pPr>
            <w:del w:id="30638" w:author="Johnny Schultz" w:date="2020-02-12T15:58:00Z">
              <w:r w:rsidRPr="00A013FD">
                <w:rPr>
                  <w:rFonts w:asciiTheme="majorBidi" w:hAnsiTheme="majorBidi" w:cstheme="majorBidi"/>
                  <w:sz w:val="20"/>
                </w:rPr>
                <w:delText>90</w:delText>
              </w:r>
            </w:del>
          </w:p>
        </w:tc>
        <w:tc>
          <w:tcPr>
            <w:tcW w:w="2513" w:type="dxa"/>
          </w:tcPr>
          <w:p w14:paraId="72A51C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639" w:author="Johnny Schultz" w:date="2020-02-12T15:58:00Z"/>
                <w:rFonts w:asciiTheme="majorBidi" w:hAnsiTheme="majorBidi" w:cstheme="majorBidi"/>
                <w:sz w:val="20"/>
              </w:rPr>
            </w:pPr>
            <w:del w:id="3064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145.3/</w:delText>
              </w:r>
              <w:r w:rsidRPr="000A5AEA">
                <w:rPr>
                  <w:rFonts w:asciiTheme="majorBidi" w:hAnsiTheme="majorBidi" w:cstheme="majorBidi"/>
                  <w:sz w:val="20"/>
                  <w:lang w:val="en-US"/>
                </w:rPr>
                <w:delText>−</w:delText>
              </w:r>
              <w:r w:rsidRPr="00A013FD">
                <w:rPr>
                  <w:rFonts w:asciiTheme="majorBidi" w:hAnsiTheme="majorBidi" w:cstheme="majorBidi"/>
                  <w:sz w:val="20"/>
                </w:rPr>
                <w:delText>131/14.3</w:delText>
              </w:r>
            </w:del>
          </w:p>
        </w:tc>
      </w:tr>
    </w:tbl>
    <w:p w14:paraId="6CAF8A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del w:id="30641" w:author="Johnny Schultz" w:date="2020-02-12T15:58:00Z"/>
          <w:sz w:val="20"/>
          <w:szCs w:val="22"/>
        </w:rPr>
      </w:pPr>
      <w:del w:id="30642" w:author="Johnny Schultz" w:date="2020-02-12T15:58:00Z">
        <w:r w:rsidRPr="00A013FD">
          <w:rPr>
            <w:i/>
            <w:iCs/>
            <w:sz w:val="20"/>
            <w:szCs w:val="22"/>
          </w:rPr>
          <w:delText>Notes to Table A7-3</w:delText>
        </w:r>
        <w:r w:rsidRPr="00A013FD">
          <w:rPr>
            <w:sz w:val="20"/>
            <w:szCs w:val="22"/>
          </w:rPr>
          <w:delText>:</w:delText>
        </w:r>
      </w:del>
    </w:p>
    <w:p w14:paraId="254FD49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del w:id="30643" w:author="Johnny Schultz" w:date="2020-02-12T15:58:00Z"/>
          <w:sz w:val="20"/>
          <w:szCs w:val="22"/>
        </w:rPr>
      </w:pPr>
      <w:del w:id="30644" w:author="Johnny Schultz" w:date="2020-02-12T15:58:00Z">
        <w:r w:rsidRPr="00A013FD">
          <w:rPr>
            <w:sz w:val="20"/>
            <w:szCs w:val="22"/>
          </w:rPr>
          <w:delText>1.</w:delText>
        </w:r>
        <w:r w:rsidRPr="00A013FD">
          <w:rPr>
            <w:sz w:val="20"/>
            <w:szCs w:val="22"/>
          </w:rPr>
          <w:tab/>
          <w:delText xml:space="preserve">When the PFD level is set to the mask limit of −142 dB (W/(m2 </w:delText>
        </w:r>
        <w:r w:rsidRPr="00A013FD">
          <w:rPr>
            <w:sz w:val="20"/>
            <w:szCs w:val="22"/>
          </w:rPr>
          <w:sym w:font="Symbol" w:char="F0B4"/>
        </w:r>
        <w:r w:rsidRPr="00A013FD">
          <w:rPr>
            <w:sz w:val="20"/>
            <w:szCs w:val="22"/>
          </w:rPr>
          <w:delText xml:space="preserve"> 4 kHz)) at 45</w:delText>
        </w:r>
        <w:r w:rsidRPr="00A013FD">
          <w:rPr>
            <w:sz w:val="20"/>
            <w:szCs w:val="22"/>
          </w:rPr>
          <w:sym w:font="Symbol" w:char="F0B0"/>
        </w:r>
        <w:r w:rsidRPr="00A013FD">
          <w:rPr>
            <w:sz w:val="20"/>
            <w:szCs w:val="22"/>
          </w:rPr>
          <w:delText xml:space="preserve"> elevation angle, the PFD levels at all other elevation angles are below the mask.</w:delText>
        </w:r>
      </w:del>
    </w:p>
    <w:p w14:paraId="029A68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ind w:left="284" w:hanging="284"/>
        <w:rPr>
          <w:del w:id="30645" w:author="Johnny Schultz" w:date="2020-02-12T15:58:00Z"/>
          <w:sz w:val="20"/>
          <w:szCs w:val="22"/>
        </w:rPr>
      </w:pPr>
      <w:del w:id="30646" w:author="Johnny Schultz" w:date="2020-02-12T15:58:00Z">
        <w:r w:rsidRPr="00A013FD">
          <w:rPr>
            <w:sz w:val="20"/>
            <w:szCs w:val="22"/>
          </w:rPr>
          <w:delText>2.</w:delText>
        </w:r>
        <w:r w:rsidRPr="00A013FD">
          <w:rPr>
            <w:sz w:val="20"/>
            <w:szCs w:val="22"/>
          </w:rPr>
          <w:tab/>
          <w:delText xml:space="preserve">The maximum PFD level is −141 dB (W/(m2 </w:delText>
        </w:r>
        <w:r w:rsidRPr="00A013FD">
          <w:rPr>
            <w:sz w:val="20"/>
            <w:szCs w:val="22"/>
          </w:rPr>
          <w:sym w:font="Symbol" w:char="F0B4"/>
        </w:r>
        <w:r w:rsidRPr="00A013FD">
          <w:rPr>
            <w:sz w:val="20"/>
            <w:szCs w:val="22"/>
          </w:rPr>
          <w:delText xml:space="preserve"> 4 kHz)) at 60</w:delText>
        </w:r>
        <w:r w:rsidRPr="00A013FD">
          <w:rPr>
            <w:sz w:val="20"/>
            <w:szCs w:val="22"/>
          </w:rPr>
          <w:sym w:font="Symbol" w:char="F0B0"/>
        </w:r>
        <w:r w:rsidRPr="00A013FD">
          <w:rPr>
            <w:sz w:val="20"/>
            <w:szCs w:val="22"/>
          </w:rPr>
          <w:delText xml:space="preserve"> elevation angle, which is 7 dB below the mask limit level of −134 dB(W/(m2 </w:delText>
        </w:r>
        <w:r w:rsidRPr="00A013FD">
          <w:rPr>
            <w:sz w:val="20"/>
            <w:szCs w:val="22"/>
          </w:rPr>
          <w:sym w:font="Symbol" w:char="F0B4"/>
        </w:r>
        <w:r w:rsidRPr="00A013FD">
          <w:rPr>
            <w:sz w:val="20"/>
            <w:szCs w:val="22"/>
          </w:rPr>
          <w:delText xml:space="preserve"> 4 kHz)).</w:delText>
        </w:r>
      </w:del>
    </w:p>
    <w:p w14:paraId="78B5A3E0" w14:textId="77777777" w:rsidR="00A013FD" w:rsidRPr="00A013FD" w:rsidRDefault="00A013FD" w:rsidP="00A013FD">
      <w:pPr>
        <w:spacing w:after="120"/>
        <w:rPr>
          <w:del w:id="30647" w:author="Johnny Schultz" w:date="2020-02-12T15:58:00Z"/>
        </w:rPr>
      </w:pPr>
      <w:del w:id="30648" w:author="Johnny Schultz" w:date="2020-02-12T15:58:00Z">
        <w:r w:rsidRPr="00A013FD">
          <w:rPr>
            <w:rFonts w:ascii="Times New Roman Bold" w:hAnsi="Times New Roman Bold"/>
          </w:rPr>
          <w:delText>6.4.2.14</w:delText>
        </w:r>
        <w:r w:rsidRPr="00A013FD">
          <w:rPr>
            <w:rFonts w:ascii="Times New Roman Bold" w:hAnsi="Times New Roman Bold"/>
          </w:rPr>
          <w:tab/>
        </w:r>
        <w:r w:rsidRPr="00A013FD">
          <w:delText>Consider the shipborne VHF data exchange system antenna and receiver characteristics</w:delText>
        </w:r>
      </w:del>
    </w:p>
    <w:p w14:paraId="6B5CAE0D" w14:textId="77777777" w:rsidR="00A013FD" w:rsidRPr="00A013FD" w:rsidRDefault="00A013FD" w:rsidP="00A013FD">
      <w:pPr>
        <w:spacing w:after="120"/>
        <w:rPr>
          <w:del w:id="30649" w:author="Johnny Schultz" w:date="2020-02-12T15:58:00Z"/>
        </w:rPr>
      </w:pPr>
      <w:del w:id="30650" w:author="Johnny Schultz" w:date="2020-02-12T15:58:00Z">
        <w:r w:rsidRPr="00A013FD">
          <w:delText>The shipborne antenna and receiver characteristics are considered, along with the satellite radiated PFD levels, to determine the performance of the example VDES satellite downlink.</w:delText>
        </w:r>
      </w:del>
    </w:p>
    <w:p w14:paraId="5D8E2C38" w14:textId="77777777" w:rsidR="00A013FD" w:rsidRPr="00A013FD" w:rsidRDefault="00A013FD" w:rsidP="00A013FD">
      <w:pPr>
        <w:spacing w:after="120"/>
        <w:rPr>
          <w:del w:id="30651" w:author="Johnny Schultz" w:date="2020-02-12T15:58:00Z"/>
        </w:rPr>
      </w:pPr>
      <w:del w:id="30652" w:author="Johnny Schultz" w:date="2020-02-12T15:58:00Z">
        <w:r w:rsidRPr="00A013FD">
          <w:rPr>
            <w:rFonts w:ascii="Times New Roman Bold" w:hAnsi="Times New Roman Bold"/>
          </w:rPr>
          <w:delText>6.4.2.15</w:delText>
        </w:r>
        <w:r w:rsidRPr="00A013FD">
          <w:rPr>
            <w:rFonts w:ascii="Times New Roman Bold" w:hAnsi="Times New Roman Bold"/>
          </w:rPr>
          <w:tab/>
        </w:r>
        <w:r w:rsidRPr="00A013FD">
          <w:delText>Specify the shipborne VHF data exchange system antenna characteristics</w:delText>
        </w:r>
      </w:del>
    </w:p>
    <w:p w14:paraId="32435828" w14:textId="77777777" w:rsidR="00A013FD" w:rsidRPr="00A013FD" w:rsidRDefault="00A013FD" w:rsidP="00A013FD">
      <w:pPr>
        <w:spacing w:after="120"/>
        <w:rPr>
          <w:del w:id="30653" w:author="Johnny Schultz" w:date="2020-02-12T15:58:00Z"/>
          <w:szCs w:val="24"/>
        </w:rPr>
      </w:pPr>
      <w:del w:id="30654" w:author="Johnny Schultz" w:date="2020-02-12T15:58:00Z">
        <w:r w:rsidRPr="00A013FD">
          <w:delText>The available shipborne antenna options are comprised of stacked vertical dipole elements of various lengths and gain values, were previously shown in Fig. A7-3 in § 5.3. This analysis considers the 0 dBd antenna because it has the best performance for the elevation angles required for satellite</w:delText>
        </w:r>
        <w:r w:rsidRPr="00A013FD">
          <w:rPr>
            <w:szCs w:val="24"/>
          </w:rPr>
          <w:delText xml:space="preserve"> detection. </w:delText>
        </w:r>
      </w:del>
    </w:p>
    <w:p w14:paraId="5C99BB04" w14:textId="77777777" w:rsidR="00A013FD" w:rsidRPr="00A013FD" w:rsidRDefault="00A013FD" w:rsidP="00A013FD">
      <w:pPr>
        <w:spacing w:after="120"/>
        <w:rPr>
          <w:del w:id="30655" w:author="Johnny Schultz" w:date="2020-02-12T15:58:00Z"/>
        </w:rPr>
      </w:pPr>
      <w:del w:id="30656" w:author="Johnny Schultz" w:date="2020-02-12T15:58:00Z">
        <w:r w:rsidRPr="00A013FD">
          <w:rPr>
            <w:rFonts w:ascii="Times New Roman Bold" w:hAnsi="Times New Roman Bold"/>
          </w:rPr>
          <w:delText>6.4.2.16</w:delText>
        </w:r>
        <w:r w:rsidRPr="00A013FD">
          <w:rPr>
            <w:rFonts w:ascii="Times New Roman Bold" w:hAnsi="Times New Roman Bold"/>
          </w:rPr>
          <w:tab/>
        </w:r>
        <w:r w:rsidRPr="00A013FD">
          <w:delText>Determine the shipborne VHF data exchange system receiver characteristics</w:delText>
        </w:r>
      </w:del>
    </w:p>
    <w:p w14:paraId="10A8630B" w14:textId="77777777" w:rsidR="00A013FD" w:rsidRPr="00A013FD" w:rsidRDefault="00A013FD" w:rsidP="00A013FD">
      <w:pPr>
        <w:spacing w:after="120"/>
        <w:rPr>
          <w:del w:id="30657" w:author="Johnny Schultz" w:date="2020-02-12T15:58:00Z"/>
        </w:rPr>
      </w:pPr>
      <w:del w:id="30658" w:author="Johnny Schultz" w:date="2020-02-12T15:58:00Z">
        <w:r w:rsidRPr="00A013FD">
          <w:delText xml:space="preserve">The shipborne VDES receiver characteristics and the coordination levels for the terrestrial service are considered, and the set of metrics in Table A7-4 below are used to determine a reference value of </w:delText>
        </w:r>
        <w:r w:rsidRPr="00A013FD">
          <w:rPr>
            <w:i/>
            <w:iCs/>
          </w:rPr>
          <w:delText>C</w:delText>
        </w:r>
        <w:r w:rsidRPr="00A013FD">
          <w:delText>/</w:delText>
        </w:r>
        <w:r w:rsidRPr="00A013FD">
          <w:rPr>
            <w:i/>
            <w:iCs/>
          </w:rPr>
          <w:delText>N</w:delText>
        </w:r>
        <w:r w:rsidRPr="00A013FD">
          <w:delText xml:space="preserve"> (carrier-to-noise ratio) for the example shipborne VDES receiver. </w:delText>
        </w:r>
      </w:del>
    </w:p>
    <w:p w14:paraId="26EC67A0" w14:textId="07088124" w:rsidR="00A013FD" w:rsidRPr="00A013FD" w:rsidRDefault="00A013FD" w:rsidP="00A013FD">
      <w:pPr>
        <w:spacing w:after="120"/>
        <w:rPr>
          <w:del w:id="30659" w:author="Johnny Schultz" w:date="2020-02-12T15:58:00Z"/>
        </w:rPr>
      </w:pPr>
    </w:p>
    <w:p w14:paraId="56503BAB" w14:textId="77777777" w:rsidR="00A013FD" w:rsidRPr="00A013FD" w:rsidRDefault="00A013FD" w:rsidP="00A013FD">
      <w:pPr>
        <w:spacing w:after="120"/>
        <w:rPr>
          <w:del w:id="30660" w:author="Johnny Schultz" w:date="2020-02-12T15:58:00Z"/>
        </w:rPr>
      </w:pPr>
      <w:del w:id="30661" w:author="Johnny Schultz" w:date="2020-02-12T15:58:00Z">
        <w:r w:rsidRPr="00A013FD">
          <w:delText xml:space="preserve">TABLE </w:delText>
        </w:r>
        <w:r w:rsidRPr="00A013FD">
          <w:rPr>
            <w:szCs w:val="24"/>
          </w:rPr>
          <w:delText>A7-4</w:delText>
        </w:r>
      </w:del>
    </w:p>
    <w:p w14:paraId="5F0DE117" w14:textId="77777777" w:rsidR="00A013FD" w:rsidRPr="00A013FD" w:rsidRDefault="00A013FD" w:rsidP="00A013FD">
      <w:pPr>
        <w:spacing w:after="120"/>
        <w:rPr>
          <w:del w:id="30662" w:author="Johnny Schultz" w:date="2020-02-12T15:58:00Z"/>
        </w:rPr>
      </w:pPr>
      <w:del w:id="30663" w:author="Johnny Schultz" w:date="2020-02-12T15:58:00Z">
        <w:r w:rsidRPr="00A013FD">
          <w:delText xml:space="preserve">Metrics for considering ITU-R coordination levels and calculating </w:delText>
        </w:r>
        <w:r w:rsidRPr="00A013FD">
          <w:rPr>
            <w:i/>
            <w:iCs/>
          </w:rPr>
          <w:delText>C</w:delText>
        </w:r>
        <w:r w:rsidRPr="00A013FD">
          <w:delText>/</w:delText>
        </w:r>
        <w:r w:rsidRPr="00A013FD">
          <w:rPr>
            <w:i/>
            <w:iCs/>
          </w:rPr>
          <w:delText>N</w:delText>
        </w:r>
        <w:r w:rsidRPr="00A013FD">
          <w:delText xml:space="preserve"> in a VDES receiver</w:delText>
        </w:r>
      </w:del>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629"/>
      </w:tblGrid>
      <w:tr w:rsidR="00A013FD" w:rsidRPr="00A013FD" w14:paraId="1F66A581" w14:textId="77777777" w:rsidTr="00BF604E">
        <w:trPr>
          <w:del w:id="30664" w:author="Johnny Schultz" w:date="2020-02-12T15:58:00Z"/>
        </w:trPr>
        <w:tc>
          <w:tcPr>
            <w:tcW w:w="9855" w:type="dxa"/>
          </w:tcPr>
          <w:p w14:paraId="3281249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65" w:author="Johnny Schultz" w:date="2020-02-12T15:58:00Z"/>
                <w:rFonts w:asciiTheme="majorBidi" w:hAnsiTheme="majorBidi" w:cstheme="majorBidi"/>
                <w:sz w:val="20"/>
              </w:rPr>
            </w:pPr>
            <w:del w:id="30666" w:author="Johnny Schultz" w:date="2020-02-12T15:58:00Z">
              <w:r w:rsidRPr="00A013FD">
                <w:rPr>
                  <w:rFonts w:asciiTheme="majorBidi" w:hAnsiTheme="majorBidi" w:cstheme="majorBidi"/>
                  <w:sz w:val="20"/>
                </w:rPr>
                <w:delText>Power received (referred to the Rx antenna) by a shipboard VHF receiver (reference 25 kHz channel):</w:delText>
              </w:r>
            </w:del>
          </w:p>
        </w:tc>
      </w:tr>
      <w:tr w:rsidR="00A013FD" w:rsidRPr="00A013FD" w14:paraId="453223CA" w14:textId="77777777" w:rsidTr="00BF604E">
        <w:trPr>
          <w:del w:id="30667" w:author="Johnny Schultz" w:date="2020-02-12T15:58:00Z"/>
        </w:trPr>
        <w:tc>
          <w:tcPr>
            <w:tcW w:w="9855" w:type="dxa"/>
          </w:tcPr>
          <w:p w14:paraId="3FE813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68" w:author="Johnny Schultz" w:date="2020-02-12T15:58:00Z"/>
                <w:rFonts w:asciiTheme="majorBidi" w:hAnsiTheme="majorBidi" w:cstheme="majorBidi"/>
                <w:sz w:val="20"/>
              </w:rPr>
            </w:pPr>
            <w:del w:id="30669" w:author="Johnny Schultz" w:date="2020-02-12T15:58:00Z">
              <w:r w:rsidRPr="00A013FD">
                <w:rPr>
                  <w:rFonts w:asciiTheme="majorBidi" w:hAnsiTheme="majorBidi" w:cstheme="majorBidi"/>
                  <w:sz w:val="20"/>
                </w:rPr>
                <w:delText xml:space="preserve">Power received (linear formula): </w:delText>
              </w:r>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 </w:delText>
              </w:r>
              <w:r w:rsidRPr="00A013FD">
                <w:rPr>
                  <w:rFonts w:asciiTheme="majorBidi" w:hAnsiTheme="majorBidi" w:cstheme="majorBidi"/>
                  <w:i/>
                  <w:iCs/>
                  <w:sz w:val="20"/>
                </w:rPr>
                <w:delText>GE</w:delText>
              </w:r>
              <w:r w:rsidRPr="00A013FD">
                <w:rPr>
                  <w:rFonts w:asciiTheme="majorBidi" w:hAnsiTheme="majorBidi" w:cstheme="majorBidi"/>
                  <w:sz w:val="20"/>
                  <w:vertAlign w:val="superscript"/>
                </w:rPr>
                <w:delText>2</w:delText>
              </w:r>
              <w:r w:rsidRPr="00A013FD">
                <w:rPr>
                  <w:rFonts w:asciiTheme="majorBidi" w:hAnsiTheme="majorBidi" w:cstheme="majorBidi"/>
                  <w:i/>
                  <w:iCs/>
                  <w:sz w:val="20"/>
                </w:rPr>
                <w:delText>c</w:delText>
              </w:r>
              <w:r w:rsidRPr="00A013FD">
                <w:rPr>
                  <w:rFonts w:asciiTheme="majorBidi" w:hAnsiTheme="majorBidi" w:cstheme="majorBidi"/>
                  <w:sz w:val="20"/>
                  <w:vertAlign w:val="superscript"/>
                </w:rPr>
                <w:delText>2</w:delText>
              </w:r>
              <w:r w:rsidRPr="00A013FD">
                <w:rPr>
                  <w:rFonts w:asciiTheme="majorBidi" w:hAnsiTheme="majorBidi" w:cstheme="majorBidi"/>
                  <w:sz w:val="20"/>
                </w:rPr>
                <w:delText>/480π</w:delText>
              </w:r>
              <w:r w:rsidRPr="00A013FD">
                <w:rPr>
                  <w:rFonts w:asciiTheme="majorBidi" w:hAnsiTheme="majorBidi" w:cstheme="majorBidi"/>
                  <w:sz w:val="20"/>
                  <w:vertAlign w:val="superscript"/>
                </w:rPr>
                <w:delText>2</w:delText>
              </w:r>
              <w:r w:rsidRPr="00A013FD">
                <w:rPr>
                  <w:rFonts w:asciiTheme="majorBidi" w:hAnsiTheme="majorBidi" w:cstheme="majorBidi"/>
                  <w:sz w:val="20"/>
                </w:rPr>
                <w:delText>f</w:delText>
              </w:r>
              <w:r w:rsidRPr="00A013FD">
                <w:rPr>
                  <w:rFonts w:asciiTheme="majorBidi" w:hAnsiTheme="majorBidi" w:cstheme="majorBidi"/>
                  <w:sz w:val="20"/>
                  <w:vertAlign w:val="superscript"/>
                </w:rPr>
                <w:delText>2</w:delText>
              </w:r>
              <w:r w:rsidRPr="00A013FD">
                <w:rPr>
                  <w:rFonts w:asciiTheme="majorBidi" w:hAnsiTheme="majorBidi" w:cstheme="majorBidi"/>
                  <w:sz w:val="20"/>
                </w:rPr>
                <w:delText>, where</w:delText>
              </w:r>
            </w:del>
          </w:p>
        </w:tc>
      </w:tr>
      <w:tr w:rsidR="00A013FD" w:rsidRPr="00A013FD" w14:paraId="4E63C697" w14:textId="77777777" w:rsidTr="00BF604E">
        <w:trPr>
          <w:del w:id="30670" w:author="Johnny Schultz" w:date="2020-02-12T15:58:00Z"/>
        </w:trPr>
        <w:tc>
          <w:tcPr>
            <w:tcW w:w="9855" w:type="dxa"/>
          </w:tcPr>
          <w:p w14:paraId="2F93D79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71" w:author="Johnny Schultz" w:date="2020-02-12T15:58:00Z"/>
                <w:rFonts w:asciiTheme="majorBidi" w:hAnsiTheme="majorBidi" w:cstheme="majorBidi"/>
                <w:sz w:val="20"/>
              </w:rPr>
            </w:pPr>
            <w:del w:id="30672" w:author="Johnny Schultz" w:date="2020-02-12T15:58:00Z">
              <w:r w:rsidRPr="00A013FD">
                <w:rPr>
                  <w:rFonts w:asciiTheme="majorBidi" w:hAnsiTheme="majorBidi" w:cstheme="majorBidi"/>
                  <w:i/>
                  <w:iCs/>
                  <w:sz w:val="20"/>
                </w:rPr>
                <w:delText>G</w:delText>
              </w:r>
              <w:r w:rsidRPr="00A013FD">
                <w:rPr>
                  <w:rFonts w:asciiTheme="majorBidi" w:hAnsiTheme="majorBidi" w:cstheme="majorBidi"/>
                  <w:sz w:val="20"/>
                </w:rPr>
                <w:delText xml:space="preserve"> = gain of a half-wavelength (λ/2) dipole antenna = 1.64</w:delText>
              </w:r>
            </w:del>
          </w:p>
          <w:p w14:paraId="55C1D8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73" w:author="Johnny Schultz" w:date="2020-02-12T15:58:00Z"/>
                <w:rFonts w:asciiTheme="majorBidi" w:hAnsiTheme="majorBidi" w:cstheme="majorBidi"/>
                <w:sz w:val="20"/>
              </w:rPr>
            </w:pPr>
            <w:del w:id="30674" w:author="Johnny Schultz" w:date="2020-02-12T15:58:00Z">
              <w:r w:rsidRPr="00A013FD">
                <w:rPr>
                  <w:rFonts w:asciiTheme="majorBidi" w:hAnsiTheme="majorBidi" w:cstheme="majorBidi"/>
                  <w:i/>
                  <w:iCs/>
                  <w:sz w:val="20"/>
                </w:rPr>
                <w:delText>E</w:delText>
              </w:r>
              <w:r w:rsidRPr="00A013FD">
                <w:rPr>
                  <w:rFonts w:asciiTheme="majorBidi" w:hAnsiTheme="majorBidi" w:cstheme="majorBidi"/>
                  <w:sz w:val="20"/>
                </w:rPr>
                <w:delText xml:space="preserve"> = field strength = 4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−6</w:delText>
              </w:r>
              <w:r w:rsidRPr="00A013FD">
                <w:rPr>
                  <w:rFonts w:asciiTheme="majorBidi" w:hAnsiTheme="majorBidi" w:cstheme="majorBidi"/>
                  <w:sz w:val="20"/>
                </w:rPr>
                <w:delText xml:space="preserve"> V/m (4 µV/m = +12 dBµ)</w:delText>
              </w:r>
            </w:del>
          </w:p>
          <w:p w14:paraId="088A46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75" w:author="Johnny Schultz" w:date="2020-02-12T15:58:00Z"/>
                <w:rFonts w:asciiTheme="majorBidi" w:hAnsiTheme="majorBidi" w:cstheme="majorBidi"/>
                <w:sz w:val="20"/>
              </w:rPr>
            </w:pPr>
            <w:del w:id="30676" w:author="Johnny Schultz" w:date="2020-02-12T15:58:00Z">
              <w:r w:rsidRPr="00A013FD">
                <w:rPr>
                  <w:rFonts w:asciiTheme="majorBidi" w:hAnsiTheme="majorBidi" w:cstheme="majorBidi"/>
                  <w:sz w:val="20"/>
                </w:rPr>
                <w:delText xml:space="preserve">c = speed of light in free space = 3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8</w:delText>
              </w:r>
              <w:r w:rsidRPr="00A013FD">
                <w:rPr>
                  <w:rFonts w:asciiTheme="majorBidi" w:hAnsiTheme="majorBidi" w:cstheme="majorBidi"/>
                  <w:sz w:val="20"/>
                </w:rPr>
                <w:delText xml:space="preserve"> m/s</w:delText>
              </w:r>
            </w:del>
          </w:p>
          <w:p w14:paraId="3BC596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77" w:author="Johnny Schultz" w:date="2020-02-12T15:58:00Z"/>
                <w:rFonts w:asciiTheme="majorBidi" w:hAnsiTheme="majorBidi" w:cstheme="majorBidi"/>
                <w:sz w:val="20"/>
              </w:rPr>
            </w:pPr>
            <w:del w:id="30678" w:author="Johnny Schultz" w:date="2020-02-12T15:58:00Z">
              <w:r w:rsidRPr="00A013FD">
                <w:rPr>
                  <w:rFonts w:asciiTheme="majorBidi" w:hAnsiTheme="majorBidi" w:cstheme="majorBidi"/>
                  <w:i/>
                  <w:iCs/>
                  <w:sz w:val="20"/>
                </w:rPr>
                <w:delText>f</w:delText>
              </w:r>
              <w:r w:rsidRPr="00A013FD">
                <w:rPr>
                  <w:rFonts w:asciiTheme="majorBidi" w:hAnsiTheme="majorBidi" w:cstheme="majorBidi"/>
                  <w:sz w:val="20"/>
                </w:rPr>
                <w:delText xml:space="preserve"> = VDES downlink frequency = 161.9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6</w:delText>
              </w:r>
              <w:r w:rsidRPr="00A013FD">
                <w:rPr>
                  <w:rFonts w:asciiTheme="majorBidi" w:hAnsiTheme="majorBidi" w:cstheme="majorBidi"/>
                  <w:sz w:val="20"/>
                </w:rPr>
                <w:delText xml:space="preserve"> (161.9 MHz)</w:delText>
              </w:r>
            </w:del>
          </w:p>
          <w:p w14:paraId="262646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79" w:author="Johnny Schultz" w:date="2020-02-12T15:58:00Z"/>
                <w:rFonts w:asciiTheme="majorBidi" w:hAnsiTheme="majorBidi" w:cstheme="majorBidi"/>
                <w:sz w:val="20"/>
              </w:rPr>
            </w:pPr>
            <w:del w:id="30680" w:author="Johnny Schultz" w:date="2020-02-12T15:58:00Z">
              <w:r w:rsidRPr="00A013FD">
                <w:rPr>
                  <w:rFonts w:asciiTheme="majorBidi" w:hAnsiTheme="majorBidi" w:cstheme="majorBidi"/>
                  <w:sz w:val="20"/>
                </w:rPr>
                <w:delText>λ = 1.852 m (at 161.9 MHz)</w:delText>
              </w:r>
            </w:del>
          </w:p>
          <w:p w14:paraId="2579D8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81" w:author="Johnny Schultz" w:date="2020-02-12T15:58:00Z"/>
                <w:rFonts w:asciiTheme="majorBidi" w:hAnsiTheme="majorBidi" w:cstheme="majorBidi"/>
                <w:sz w:val="20"/>
              </w:rPr>
            </w:pPr>
            <w:del w:id="30682" w:author="Johnny Schultz" w:date="2020-02-12T15:58:00Z">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 19.02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−15</w:delText>
              </w:r>
              <w:r w:rsidRPr="00A013FD">
                <w:rPr>
                  <w:rFonts w:asciiTheme="majorBidi" w:hAnsiTheme="majorBidi" w:cstheme="majorBidi"/>
                  <w:sz w:val="20"/>
                </w:rPr>
                <w:delText xml:space="preserve"> W = −137.2 dBW = −107.2 dBm</w:delText>
              </w:r>
            </w:del>
          </w:p>
        </w:tc>
      </w:tr>
      <w:tr w:rsidR="00A013FD" w:rsidRPr="00A013FD" w14:paraId="46272711" w14:textId="77777777" w:rsidTr="00BF604E">
        <w:trPr>
          <w:del w:id="30683" w:author="Johnny Schultz" w:date="2020-02-12T15:58:00Z"/>
        </w:trPr>
        <w:tc>
          <w:tcPr>
            <w:tcW w:w="9855" w:type="dxa"/>
          </w:tcPr>
          <w:p w14:paraId="64C67F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84" w:author="Johnny Schultz" w:date="2020-02-12T15:58:00Z"/>
                <w:rFonts w:asciiTheme="majorBidi" w:hAnsiTheme="majorBidi" w:cstheme="majorBidi"/>
                <w:sz w:val="20"/>
              </w:rPr>
            </w:pPr>
            <w:del w:id="30685" w:author="Johnny Schultz" w:date="2020-02-12T15:58:00Z">
              <w:r w:rsidRPr="00A013FD">
                <w:rPr>
                  <w:rFonts w:asciiTheme="majorBidi" w:hAnsiTheme="majorBidi" w:cstheme="majorBidi"/>
                  <w:sz w:val="20"/>
                </w:rPr>
                <w:delText xml:space="preserve">The logarithmic formula can also be used to calculate </w:delText>
              </w:r>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(dBm):</w:delText>
              </w:r>
            </w:del>
          </w:p>
          <w:p w14:paraId="2E1DBE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86" w:author="Johnny Schultz" w:date="2020-02-12T15:58:00Z"/>
                <w:rFonts w:asciiTheme="majorBidi" w:hAnsiTheme="majorBidi" w:cstheme="majorBidi"/>
                <w:sz w:val="20"/>
              </w:rPr>
            </w:pPr>
            <w:del w:id="30687" w:author="Johnny Schultz" w:date="2020-02-12T15:58:00Z">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(dBm) = 42.8 − 20 log </w:delText>
              </w:r>
              <w:r w:rsidRPr="00A013FD">
                <w:rPr>
                  <w:rFonts w:asciiTheme="majorBidi" w:hAnsiTheme="majorBidi" w:cstheme="majorBidi"/>
                  <w:i/>
                  <w:iCs/>
                  <w:sz w:val="20"/>
                </w:rPr>
                <w:delText>F</w:delText>
              </w:r>
              <w:r w:rsidRPr="00A013FD">
                <w:rPr>
                  <w:rFonts w:asciiTheme="majorBidi" w:hAnsiTheme="majorBidi" w:cstheme="majorBidi"/>
                  <w:sz w:val="20"/>
                </w:rPr>
                <w:delText xml:space="preserve"> + 20 log </w:delText>
              </w:r>
              <w:r w:rsidRPr="00A013FD">
                <w:rPr>
                  <w:rFonts w:asciiTheme="majorBidi" w:hAnsiTheme="majorBidi" w:cstheme="majorBidi"/>
                  <w:i/>
                  <w:iCs/>
                  <w:sz w:val="20"/>
                </w:rPr>
                <w:delText>E</w:delText>
              </w:r>
              <w:r w:rsidRPr="00A013FD">
                <w:rPr>
                  <w:rFonts w:asciiTheme="majorBidi" w:hAnsiTheme="majorBidi" w:cstheme="majorBidi"/>
                  <w:sz w:val="20"/>
                </w:rPr>
                <w:delText xml:space="preserve"> + </w:delText>
              </w:r>
              <w:r w:rsidRPr="00A013FD">
                <w:rPr>
                  <w:rFonts w:asciiTheme="majorBidi" w:hAnsiTheme="majorBidi" w:cstheme="majorBidi"/>
                  <w:i/>
                  <w:iCs/>
                  <w:sz w:val="20"/>
                </w:rPr>
                <w:delText>G</w:delText>
              </w:r>
              <w:r w:rsidRPr="00A013FD">
                <w:rPr>
                  <w:rFonts w:asciiTheme="majorBidi" w:hAnsiTheme="majorBidi" w:cstheme="majorBidi"/>
                  <w:sz w:val="20"/>
                </w:rPr>
                <w:delText>, where</w:delText>
              </w:r>
            </w:del>
          </w:p>
        </w:tc>
      </w:tr>
      <w:tr w:rsidR="00A013FD" w:rsidRPr="00A013FD" w14:paraId="7B740E71" w14:textId="77777777" w:rsidTr="00BF604E">
        <w:trPr>
          <w:del w:id="30688" w:author="Johnny Schultz" w:date="2020-02-12T15:58:00Z"/>
        </w:trPr>
        <w:tc>
          <w:tcPr>
            <w:tcW w:w="9855" w:type="dxa"/>
          </w:tcPr>
          <w:p w14:paraId="671285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89" w:author="Johnny Schultz" w:date="2020-02-12T15:58:00Z"/>
                <w:rFonts w:asciiTheme="majorBidi" w:hAnsiTheme="majorBidi" w:cstheme="majorBidi"/>
                <w:sz w:val="20"/>
              </w:rPr>
            </w:pPr>
            <w:del w:id="30690" w:author="Johnny Schultz" w:date="2020-02-12T15:58:00Z">
              <w:r w:rsidRPr="00A013FD">
                <w:rPr>
                  <w:rFonts w:asciiTheme="majorBidi" w:hAnsiTheme="majorBidi" w:cstheme="majorBidi"/>
                  <w:i/>
                  <w:iCs/>
                  <w:sz w:val="20"/>
                </w:rPr>
                <w:delText>G</w:delText>
              </w:r>
              <w:r w:rsidRPr="00A013FD">
                <w:rPr>
                  <w:rFonts w:asciiTheme="majorBidi" w:hAnsiTheme="majorBidi" w:cstheme="majorBidi"/>
                  <w:sz w:val="20"/>
                </w:rPr>
                <w:delText xml:space="preserve"> = antenna gain in dBi = 2.1 dBi (2.1 dB over isotropic)</w:delText>
              </w:r>
            </w:del>
          </w:p>
          <w:p w14:paraId="4C91AC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91" w:author="Johnny Schultz" w:date="2020-02-12T15:58:00Z"/>
                <w:rFonts w:asciiTheme="majorBidi" w:hAnsiTheme="majorBidi" w:cstheme="majorBidi"/>
                <w:sz w:val="20"/>
              </w:rPr>
            </w:pPr>
            <w:del w:id="30692" w:author="Johnny Schultz" w:date="2020-02-12T15:58:00Z">
              <w:r w:rsidRPr="00A013FD">
                <w:rPr>
                  <w:rFonts w:asciiTheme="majorBidi" w:hAnsiTheme="majorBidi" w:cstheme="majorBidi"/>
                  <w:i/>
                  <w:iCs/>
                  <w:sz w:val="20"/>
                </w:rPr>
                <w:delText>F</w:delText>
              </w:r>
              <w:r w:rsidRPr="00A013FD">
                <w:rPr>
                  <w:rFonts w:asciiTheme="majorBidi" w:hAnsiTheme="majorBidi" w:cstheme="majorBidi"/>
                  <w:sz w:val="20"/>
                </w:rPr>
                <w:delText xml:space="preserve"> = frequency in MHz = 161.9</w:delText>
              </w:r>
            </w:del>
          </w:p>
          <w:p w14:paraId="0B8BD6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93" w:author="Johnny Schultz" w:date="2020-02-12T15:58:00Z"/>
                <w:rFonts w:asciiTheme="majorBidi" w:hAnsiTheme="majorBidi" w:cstheme="majorBidi"/>
                <w:sz w:val="20"/>
              </w:rPr>
            </w:pPr>
            <w:del w:id="30694" w:author="Johnny Schultz" w:date="2020-02-12T15:58:00Z">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(dBm) = 42.8 – 44.1 – 108 + 2.1 = −107.2 dBm (−137.2 dBW)</w:delText>
              </w:r>
            </w:del>
          </w:p>
          <w:p w14:paraId="0EA051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95" w:author="Johnny Schultz" w:date="2020-02-12T15:58:00Z"/>
                <w:rFonts w:asciiTheme="majorBidi" w:hAnsiTheme="majorBidi" w:cstheme="majorBidi"/>
                <w:sz w:val="20"/>
              </w:rPr>
            </w:pPr>
            <w:del w:id="30696" w:author="Johnny Schultz" w:date="2020-02-12T15:58:00Z">
              <w:r w:rsidRPr="00A013FD">
                <w:rPr>
                  <w:rFonts w:asciiTheme="majorBidi" w:hAnsiTheme="majorBidi" w:cstheme="majorBidi"/>
                  <w:sz w:val="20"/>
                </w:rPr>
                <w:delText>PFD = dB(</w:delText>
              </w:r>
              <w:r w:rsidRPr="00A013FD">
                <w:rPr>
                  <w:rFonts w:asciiTheme="majorBidi" w:hAnsiTheme="majorBidi" w:cstheme="majorBidi"/>
                  <w:i/>
                  <w:iCs/>
                  <w:sz w:val="20"/>
                </w:rPr>
                <w:delText>E</w:delText>
              </w:r>
              <w:r w:rsidRPr="00A013FD">
                <w:rPr>
                  <w:rFonts w:asciiTheme="majorBidi" w:hAnsiTheme="majorBidi" w:cstheme="majorBidi"/>
                  <w:sz w:val="20"/>
                </w:rPr>
                <w:delText>) −153.72 = 12−153.72 = −141.72 dB(W/(m</w:delText>
              </w:r>
              <w:r w:rsidRPr="00A013FD">
                <w:rPr>
                  <w:rFonts w:asciiTheme="majorBidi" w:hAnsiTheme="majorBidi" w:cstheme="majorBidi"/>
                  <w:sz w:val="20"/>
                  <w:vertAlign w:val="superscript"/>
                </w:rPr>
                <w:delText>2</w:delText>
              </w:r>
              <w:r w:rsidRPr="00A013FD">
                <w:rPr>
                  <w:rFonts w:asciiTheme="majorBidi" w:hAnsiTheme="majorBidi" w:cstheme="majorBidi"/>
                  <w:sz w:val="20"/>
                </w:rPr>
                <w:delText xml:space="preserve">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4 kHz)) from a vertically-polarized source</w:delText>
              </w:r>
            </w:del>
          </w:p>
          <w:p w14:paraId="3752116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97" w:author="Johnny Schultz" w:date="2020-02-12T15:58:00Z"/>
                <w:rFonts w:asciiTheme="majorBidi" w:hAnsiTheme="majorBidi" w:cstheme="majorBidi"/>
                <w:sz w:val="20"/>
              </w:rPr>
            </w:pPr>
            <w:del w:id="30698" w:author="Johnny Schultz" w:date="2020-02-12T15:58:00Z">
              <w:r w:rsidRPr="00A013FD">
                <w:rPr>
                  <w:rFonts w:asciiTheme="majorBidi" w:hAnsiTheme="majorBidi" w:cstheme="majorBidi"/>
                  <w:i/>
                  <w:iCs/>
                  <w:sz w:val="20"/>
                </w:rPr>
                <w:delText>A</w:delText>
              </w:r>
              <w:r w:rsidRPr="00A013FD">
                <w:rPr>
                  <w:rFonts w:asciiTheme="majorBidi" w:hAnsiTheme="majorBidi" w:cstheme="majorBidi"/>
                  <w:i/>
                  <w:iCs/>
                  <w:sz w:val="20"/>
                  <w:vertAlign w:val="subscript"/>
                </w:rPr>
                <w:delText>e</w:delText>
              </w:r>
              <w:r w:rsidRPr="00A013FD">
                <w:rPr>
                  <w:rFonts w:asciiTheme="majorBidi" w:hAnsiTheme="majorBidi" w:cstheme="majorBidi"/>
                  <w:sz w:val="20"/>
                </w:rPr>
                <w:delText xml:space="preserve"> = effective area for a dipole antenna = 0.13λ</w:delText>
              </w:r>
              <w:r w:rsidRPr="00A013FD">
                <w:rPr>
                  <w:rFonts w:asciiTheme="majorBidi" w:hAnsiTheme="majorBidi" w:cstheme="majorBidi"/>
                  <w:sz w:val="20"/>
                  <w:vertAlign w:val="superscript"/>
                </w:rPr>
                <w:delText>2</w:delText>
              </w:r>
              <w:r w:rsidRPr="00A013FD">
                <w:rPr>
                  <w:rFonts w:asciiTheme="majorBidi" w:hAnsiTheme="majorBidi" w:cstheme="majorBidi"/>
                  <w:sz w:val="20"/>
                </w:rPr>
                <w:delText xml:space="preserve"> = 0.446 m</w:delText>
              </w:r>
              <w:r w:rsidRPr="00A013FD">
                <w:rPr>
                  <w:rFonts w:asciiTheme="majorBidi" w:hAnsiTheme="majorBidi" w:cstheme="majorBidi"/>
                  <w:sz w:val="20"/>
                  <w:vertAlign w:val="superscript"/>
                </w:rPr>
                <w:delText>2</w:delText>
              </w:r>
            </w:del>
          </w:p>
          <w:p w14:paraId="627260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699" w:author="Johnny Schultz" w:date="2020-02-12T15:58:00Z"/>
                <w:rFonts w:asciiTheme="majorBidi" w:hAnsiTheme="majorBidi" w:cstheme="majorBidi"/>
                <w:sz w:val="20"/>
              </w:rPr>
            </w:pPr>
            <w:del w:id="30700" w:author="Johnny Schultz" w:date="2020-02-12T15:58:00Z">
              <w:r w:rsidRPr="00A013FD">
                <w:rPr>
                  <w:rFonts w:asciiTheme="majorBidi" w:hAnsiTheme="majorBidi" w:cstheme="majorBidi"/>
                  <w:i/>
                  <w:iCs/>
                  <w:sz w:val="20"/>
                </w:rPr>
                <w:delText>P</w:delText>
              </w:r>
              <w:r w:rsidRPr="00A013FD">
                <w:rPr>
                  <w:rFonts w:asciiTheme="majorBidi" w:hAnsiTheme="majorBidi" w:cstheme="majorBidi"/>
                  <w:i/>
                  <w:iCs/>
                  <w:sz w:val="20"/>
                  <w:vertAlign w:val="subscript"/>
                </w:rPr>
                <w:delText>r</w:delText>
              </w:r>
              <w:r w:rsidRPr="00A013FD">
                <w:rPr>
                  <w:rFonts w:asciiTheme="majorBidi" w:hAnsiTheme="majorBidi" w:cstheme="majorBidi"/>
                  <w:sz w:val="20"/>
                </w:rPr>
                <w:delText xml:space="preserve"> (25 kHz channel) = PFD + 10 log </w:delText>
              </w:r>
              <w:r w:rsidRPr="00A013FD">
                <w:rPr>
                  <w:rFonts w:asciiTheme="majorBidi" w:hAnsiTheme="majorBidi" w:cstheme="majorBidi"/>
                  <w:i/>
                  <w:iCs/>
                  <w:sz w:val="20"/>
                </w:rPr>
                <w:delText>A</w:delText>
              </w:r>
              <w:r w:rsidRPr="00A013FD">
                <w:rPr>
                  <w:rFonts w:asciiTheme="majorBidi" w:hAnsiTheme="majorBidi" w:cstheme="majorBidi"/>
                  <w:i/>
                  <w:iCs/>
                  <w:sz w:val="20"/>
                  <w:vertAlign w:val="subscript"/>
                </w:rPr>
                <w:delText>e</w:delText>
              </w:r>
              <w:r w:rsidRPr="00A013FD">
                <w:rPr>
                  <w:rFonts w:asciiTheme="majorBidi" w:hAnsiTheme="majorBidi" w:cstheme="majorBidi"/>
                  <w:sz w:val="20"/>
                </w:rPr>
                <w:delText xml:space="preserve"> + 10 log (25/4) = −141.7 − 3.5 +8 = −137.2 dBW = −107.2 dBm</w:delText>
              </w:r>
            </w:del>
          </w:p>
          <w:p w14:paraId="58E559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01" w:author="Johnny Schultz" w:date="2020-02-12T15:58:00Z"/>
                <w:rFonts w:asciiTheme="majorBidi" w:hAnsiTheme="majorBidi" w:cstheme="majorBidi"/>
                <w:sz w:val="20"/>
              </w:rPr>
            </w:pPr>
            <w:del w:id="30702" w:author="Johnny Schultz" w:date="2020-02-12T15:58:00Z">
              <w:r w:rsidRPr="00A013FD">
                <w:rPr>
                  <w:rFonts w:asciiTheme="majorBidi" w:hAnsiTheme="majorBidi" w:cstheme="majorBidi"/>
                  <w:sz w:val="20"/>
                </w:rPr>
                <w:delText>Power received by a shipboard VDES receiver (reference 150 kHz channel):</w:delText>
              </w:r>
            </w:del>
          </w:p>
          <w:p w14:paraId="71A8EE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03" w:author="Johnny Schultz" w:date="2020-02-12T15:58:00Z"/>
                <w:rFonts w:asciiTheme="majorBidi" w:hAnsiTheme="majorBidi" w:cstheme="majorBidi"/>
                <w:sz w:val="20"/>
              </w:rPr>
            </w:pPr>
            <w:del w:id="30704" w:author="Johnny Schultz" w:date="2020-02-12T15:58:00Z">
              <w:r w:rsidRPr="00A013FD">
                <w:rPr>
                  <w:rFonts w:asciiTheme="majorBidi" w:hAnsiTheme="majorBidi" w:cstheme="majorBidi"/>
                  <w:sz w:val="20"/>
                </w:rPr>
                <w:delText xml:space="preserve">Noise floor in a 150 kHz bandwidth: kTB = 10 log ((1.38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−23</w:delText>
              </w:r>
              <w:r w:rsidRPr="00A013FD">
                <w:rPr>
                  <w:rFonts w:asciiTheme="majorBidi" w:hAnsiTheme="majorBidi" w:cstheme="majorBidi"/>
                  <w:sz w:val="20"/>
                </w:rPr>
                <w:delText xml:space="preserve">) (290) (150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3</w:delText>
              </w:r>
              <w:r w:rsidRPr="00A013FD">
                <w:rPr>
                  <w:rFonts w:asciiTheme="majorBidi" w:hAnsiTheme="majorBidi" w:cstheme="majorBidi"/>
                  <w:sz w:val="20"/>
                </w:rPr>
                <w:delText>))= −152.2 dBW</w:delText>
              </w:r>
            </w:del>
          </w:p>
          <w:p w14:paraId="78DB4F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05" w:author="Johnny Schultz" w:date="2020-02-12T15:58:00Z"/>
                <w:rFonts w:asciiTheme="majorBidi" w:hAnsiTheme="majorBidi" w:cstheme="majorBidi"/>
                <w:sz w:val="20"/>
              </w:rPr>
            </w:pPr>
            <w:del w:id="30706" w:author="Johnny Schultz" w:date="2020-02-12T15:58:00Z">
              <w:r w:rsidRPr="00A013FD">
                <w:rPr>
                  <w:rFonts w:asciiTheme="majorBidi" w:hAnsiTheme="majorBidi" w:cstheme="majorBidi"/>
                  <w:sz w:val="20"/>
                </w:rPr>
                <w:delText xml:space="preserve">Rx carrier power (reference) in a 150 kHz bandwidth: </w:delText>
              </w:r>
              <w:r w:rsidRPr="00A013FD">
                <w:rPr>
                  <w:rFonts w:asciiTheme="majorBidi" w:hAnsiTheme="majorBidi" w:cstheme="majorBidi"/>
                  <w:i/>
                  <w:iCs/>
                  <w:sz w:val="20"/>
                </w:rPr>
                <w:delText>C</w:delText>
              </w:r>
              <w:r w:rsidRPr="00A013FD">
                <w:rPr>
                  <w:rFonts w:asciiTheme="majorBidi" w:hAnsiTheme="majorBidi" w:cstheme="majorBidi"/>
                  <w:sz w:val="20"/>
                </w:rPr>
                <w:delText xml:space="preserve"> = 10 log ((19.02 </w:delText>
              </w:r>
              <w:r w:rsidRPr="00A013FD">
                <w:rPr>
                  <w:rFonts w:asciiTheme="majorBidi" w:hAnsiTheme="majorBidi" w:cstheme="majorBidi"/>
                  <w:sz w:val="20"/>
                </w:rPr>
                <w:sym w:font="Symbol" w:char="F0B4"/>
              </w:r>
              <w:r w:rsidRPr="00A013FD">
                <w:rPr>
                  <w:rFonts w:asciiTheme="majorBidi" w:hAnsiTheme="majorBidi" w:cstheme="majorBidi"/>
                  <w:sz w:val="20"/>
                </w:rPr>
                <w:delText xml:space="preserve"> 10</w:delText>
              </w:r>
              <w:r w:rsidRPr="00A013FD">
                <w:rPr>
                  <w:rFonts w:asciiTheme="majorBidi" w:hAnsiTheme="majorBidi" w:cstheme="majorBidi"/>
                  <w:sz w:val="20"/>
                  <w:vertAlign w:val="superscript"/>
                </w:rPr>
                <w:delText>−15</w:delText>
              </w:r>
              <w:r w:rsidRPr="00A013FD">
                <w:rPr>
                  <w:rFonts w:asciiTheme="majorBidi" w:hAnsiTheme="majorBidi" w:cstheme="majorBidi"/>
                  <w:sz w:val="20"/>
                </w:rPr>
                <w:delText>) (150/25))= −129.4 dBW</w:delText>
              </w:r>
            </w:del>
          </w:p>
          <w:p w14:paraId="1084E9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07" w:author="Johnny Schultz" w:date="2020-02-12T15:58:00Z"/>
                <w:rFonts w:asciiTheme="majorBidi" w:hAnsiTheme="majorBidi" w:cstheme="majorBidi"/>
                <w:sz w:val="20"/>
              </w:rPr>
            </w:pPr>
            <w:del w:id="30708" w:author="Johnny Schultz" w:date="2020-02-12T15:58:00Z">
              <w:r w:rsidRPr="00A013FD">
                <w:rPr>
                  <w:rFonts w:asciiTheme="majorBidi" w:hAnsiTheme="majorBidi" w:cstheme="majorBidi"/>
                  <w:sz w:val="20"/>
                </w:rPr>
                <w:delText xml:space="preserve">Applying adjustments for cable loss (2dB) and Rx noise figure (4 dB), the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rPr>
                <w:delText xml:space="preserve"> calculation follows:</w:delText>
              </w:r>
            </w:del>
          </w:p>
          <w:p w14:paraId="560034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09" w:author="Johnny Schultz" w:date="2020-02-12T15:58:00Z"/>
                <w:rFonts w:asciiTheme="majorBidi" w:hAnsiTheme="majorBidi" w:cstheme="majorBidi"/>
                <w:sz w:val="20"/>
              </w:rPr>
            </w:pPr>
            <w:del w:id="30710" w:author="Johnny Schultz" w:date="2020-02-12T15:58:00Z">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sz w:val="20"/>
                </w:rPr>
                <w:delText xml:space="preserve"> (150 kHz bandwidth): </w:delText>
              </w:r>
              <w:r w:rsidRPr="00A013FD">
                <w:rPr>
                  <w:rFonts w:asciiTheme="majorBidi" w:hAnsiTheme="majorBidi" w:cstheme="majorBidi"/>
                  <w:i/>
                  <w:iCs/>
                  <w:sz w:val="20"/>
                </w:rPr>
                <w:delText>C</w:delText>
              </w:r>
              <w:r w:rsidRPr="00A013FD">
                <w:rPr>
                  <w:rFonts w:asciiTheme="majorBidi" w:hAnsiTheme="majorBidi" w:cstheme="majorBidi"/>
                  <w:sz w:val="20"/>
                </w:rPr>
                <w:delText>/</w:delText>
              </w:r>
              <w:r w:rsidRPr="00A013FD">
                <w:rPr>
                  <w:rFonts w:asciiTheme="majorBidi" w:hAnsiTheme="majorBidi" w:cstheme="majorBidi"/>
                  <w:i/>
                  <w:iCs/>
                  <w:sz w:val="20"/>
                </w:rPr>
                <w:delText>N</w:delText>
              </w:r>
              <w:r w:rsidRPr="00A013FD">
                <w:rPr>
                  <w:rFonts w:asciiTheme="majorBidi" w:hAnsiTheme="majorBidi" w:cstheme="majorBidi"/>
                  <w:i/>
                  <w:iCs/>
                  <w:sz w:val="20"/>
                  <w:vertAlign w:val="subscript"/>
                </w:rPr>
                <w:delText>ref</w:delText>
              </w:r>
              <w:r w:rsidRPr="00A013FD">
                <w:rPr>
                  <w:rFonts w:asciiTheme="majorBidi" w:hAnsiTheme="majorBidi" w:cstheme="majorBidi"/>
                  <w:sz w:val="20"/>
                </w:rPr>
                <w:delText xml:space="preserve"> = (−129.4 − 2) − (−152.2 + 4) = 16.8 dB (Rx 0 dBd antenna, 0</w:delText>
              </w:r>
              <w:r w:rsidRPr="00A013FD">
                <w:rPr>
                  <w:rFonts w:asciiTheme="majorBidi" w:hAnsiTheme="majorBidi" w:cstheme="majorBidi"/>
                  <w:sz w:val="20"/>
                </w:rPr>
                <w:sym w:font="Symbol" w:char="F0B0"/>
              </w:r>
              <w:r w:rsidRPr="00A013FD">
                <w:rPr>
                  <w:rFonts w:asciiTheme="majorBidi" w:hAnsiTheme="majorBidi" w:cstheme="majorBidi"/>
                  <w:sz w:val="20"/>
                </w:rPr>
                <w:delText xml:space="preserve"> elevation)</w:delText>
              </w:r>
            </w:del>
          </w:p>
          <w:p w14:paraId="60E991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0711" w:author="Johnny Schultz" w:date="2020-02-12T15:58:00Z"/>
                <w:rFonts w:asciiTheme="majorBidi" w:hAnsiTheme="majorBidi" w:cstheme="majorBidi"/>
                <w:sz w:val="20"/>
              </w:rPr>
            </w:pPr>
            <w:del w:id="30712" w:author="Johnny Schultz" w:date="2020-02-12T15:58:00Z">
              <w:r w:rsidRPr="00A013FD">
                <w:rPr>
                  <w:rFonts w:asciiTheme="majorBidi" w:hAnsiTheme="majorBidi" w:cstheme="majorBidi"/>
                  <w:sz w:val="20"/>
                </w:rPr>
                <w:delText>NOTE: These calculations serve to confirm the applicability of the metrics and reference levels.</w:delText>
              </w:r>
            </w:del>
          </w:p>
        </w:tc>
      </w:tr>
    </w:tbl>
    <w:p w14:paraId="2E5AF8BE" w14:textId="77777777" w:rsidR="00A013FD" w:rsidRPr="00A013FD" w:rsidRDefault="00A013FD" w:rsidP="00A013FD">
      <w:pPr>
        <w:keepNext/>
        <w:keepLines/>
        <w:tabs>
          <w:tab w:val="clear" w:pos="1134"/>
          <w:tab w:val="left" w:pos="360"/>
        </w:tabs>
        <w:spacing w:before="200"/>
        <w:ind w:left="360" w:hanging="360"/>
        <w:outlineLvl w:val="3"/>
        <w:rPr>
          <w:del w:id="30713" w:author="Johnny Schultz" w:date="2020-02-12T15:58:00Z"/>
          <w:b/>
        </w:rPr>
      </w:pPr>
      <w:del w:id="30714" w:author="Johnny Schultz" w:date="2020-02-12T15:58:00Z">
        <w:r w:rsidRPr="00A013FD">
          <w:rPr>
            <w:rFonts w:ascii="Times New Roman Bold" w:hAnsi="Times New Roman Bold"/>
            <w:b/>
          </w:rPr>
          <w:delText>6.4.2.17</w:delText>
        </w:r>
        <w:r w:rsidRPr="00A013FD">
          <w:rPr>
            <w:rFonts w:ascii="Times New Roman Bold" w:hAnsi="Times New Roman Bold"/>
            <w:b/>
          </w:rPr>
          <w:tab/>
        </w:r>
        <w:r w:rsidRPr="00A013FD">
          <w:rPr>
            <w:b/>
          </w:rPr>
          <w:delText>Determine the values of carrier to noise vs. elevation angle for the shipborne VHF data exchange system receiver</w:delText>
        </w:r>
      </w:del>
    </w:p>
    <w:p w14:paraId="730555E1" w14:textId="77777777" w:rsidR="00A013FD" w:rsidRPr="00A013FD" w:rsidRDefault="00A013FD" w:rsidP="00A013FD">
      <w:pPr>
        <w:rPr>
          <w:del w:id="30715" w:author="Johnny Schultz" w:date="2020-02-12T15:58:00Z"/>
        </w:rPr>
      </w:pPr>
      <w:del w:id="30716" w:author="Johnny Schultz" w:date="2020-02-12T15:58:00Z">
        <w:r w:rsidRPr="00A013FD">
          <w:delText xml:space="preserve">Based on the </w:delText>
        </w:r>
        <w:r w:rsidRPr="00A013FD">
          <w:rPr>
            <w:i/>
            <w:iCs/>
          </w:rPr>
          <w:delText>C</w:delText>
        </w:r>
        <w:r w:rsidRPr="00A013FD">
          <w:delText>/</w:delText>
        </w:r>
        <w:r w:rsidRPr="00A013FD">
          <w:rPr>
            <w:i/>
            <w:iCs/>
          </w:rPr>
          <w:delText>N</w:delText>
        </w:r>
        <w:r w:rsidRPr="00A013FD">
          <w:delText xml:space="preserve"> reference level (</w:delText>
        </w:r>
        <w:r w:rsidRPr="00A013FD">
          <w:rPr>
            <w:i/>
            <w:iCs/>
          </w:rPr>
          <w:delText>C</w:delText>
        </w:r>
        <w:r w:rsidRPr="00A013FD">
          <w:delText>/</w:delText>
        </w:r>
        <w:r w:rsidRPr="00A013FD">
          <w:rPr>
            <w:i/>
            <w:iCs/>
          </w:rPr>
          <w:delText>N</w:delText>
        </w:r>
        <w:r w:rsidRPr="00A013FD">
          <w:rPr>
            <w:i/>
            <w:iCs/>
            <w:vertAlign w:val="subscript"/>
          </w:rPr>
          <w:delText>ref</w:delText>
        </w:r>
        <w:r w:rsidRPr="00A013FD">
          <w:delText xml:space="preserve">) from Table A7-4, determine the </w:delText>
        </w:r>
        <w:r w:rsidRPr="00A013FD">
          <w:rPr>
            <w:i/>
            <w:iCs/>
          </w:rPr>
          <w:delText>C</w:delText>
        </w:r>
        <w:r w:rsidRPr="00A013FD">
          <w:delText>/</w:delText>
        </w:r>
        <w:r w:rsidRPr="00A013FD">
          <w:rPr>
            <w:i/>
            <w:iCs/>
          </w:rPr>
          <w:delText>N</w:delText>
        </w:r>
        <w:r w:rsidRPr="00A013FD">
          <w:delText xml:space="preserve"> for the PFD values and elevation angles in Table A7-3, taking into account the shipborne antenna angular gain values for the 0 dBd antenna in Fig. A7-3. For this antenna, </w:delText>
        </w:r>
        <w:r w:rsidRPr="00A013FD">
          <w:rPr>
            <w:i/>
            <w:iCs/>
          </w:rPr>
          <w:delText>G</w:delText>
        </w:r>
        <w:r w:rsidRPr="00A013FD">
          <w:rPr>
            <w:i/>
            <w:iCs/>
            <w:vertAlign w:val="subscript"/>
          </w:rPr>
          <w:delText>a</w:delText>
        </w:r>
        <w:r w:rsidRPr="00A013FD">
          <w:delText xml:space="preserve"> = 2.1 dBi at 0</w:delText>
        </w:r>
        <w:r w:rsidRPr="00A013FD">
          <w:sym w:font="Symbol" w:char="F0B0"/>
        </w:r>
        <w:r w:rsidRPr="00A013FD">
          <w:delText xml:space="preserve"> elevation angle. </w:delText>
        </w:r>
      </w:del>
    </w:p>
    <w:p w14:paraId="2EBC962B" w14:textId="77777777" w:rsidR="00A013FD" w:rsidRPr="00A013FD" w:rsidRDefault="00A013FD" w:rsidP="00A013FD">
      <w:pPr>
        <w:rPr>
          <w:del w:id="30717" w:author="Johnny Schultz" w:date="2020-02-12T15:58:00Z"/>
        </w:rPr>
      </w:pPr>
      <w:del w:id="30718" w:author="Johnny Schultz" w:date="2020-02-12T15:58:00Z">
        <w:r w:rsidRPr="00A013FD">
          <w:rPr>
            <w:i/>
            <w:iCs/>
          </w:rPr>
          <w:delText>C</w:delText>
        </w:r>
        <w:r w:rsidRPr="00A013FD">
          <w:delText>/</w:delText>
        </w:r>
        <w:r w:rsidRPr="00A013FD">
          <w:rPr>
            <w:i/>
            <w:iCs/>
          </w:rPr>
          <w:delText>N</w:delText>
        </w:r>
        <w:r w:rsidRPr="00A013FD">
          <w:delText xml:space="preserve"> = </w:delText>
        </w:r>
        <w:r w:rsidRPr="00A013FD">
          <w:rPr>
            <w:i/>
            <w:iCs/>
          </w:rPr>
          <w:delText>C</w:delText>
        </w:r>
        <w:r w:rsidRPr="00A013FD">
          <w:delText>/</w:delText>
        </w:r>
        <w:r w:rsidRPr="00A013FD">
          <w:rPr>
            <w:i/>
            <w:iCs/>
          </w:rPr>
          <w:delText>N</w:delText>
        </w:r>
        <w:r w:rsidRPr="00A013FD">
          <w:rPr>
            <w:i/>
            <w:iCs/>
            <w:vertAlign w:val="subscript"/>
          </w:rPr>
          <w:delText>ref</w:delText>
        </w:r>
        <w:r w:rsidRPr="00A013FD">
          <w:delText xml:space="preserve"> − (−142 − PFD − (2.1 − </w:delText>
        </w:r>
        <w:r w:rsidRPr="00A013FD">
          <w:rPr>
            <w:i/>
            <w:iCs/>
          </w:rPr>
          <w:delText>G</w:delText>
        </w:r>
        <w:r w:rsidRPr="00A013FD">
          <w:rPr>
            <w:i/>
            <w:iCs/>
            <w:vertAlign w:val="subscript"/>
          </w:rPr>
          <w:delText>a</w:delText>
        </w:r>
        <w:r w:rsidRPr="00A013FD">
          <w:delText xml:space="preserve">)), where </w:delText>
        </w:r>
        <w:r w:rsidRPr="00A013FD">
          <w:rPr>
            <w:i/>
            <w:iCs/>
          </w:rPr>
          <w:delText>G</w:delText>
        </w:r>
        <w:r w:rsidRPr="00A013FD">
          <w:rPr>
            <w:i/>
            <w:iCs/>
            <w:vertAlign w:val="subscript"/>
          </w:rPr>
          <w:delText>a</w:delText>
        </w:r>
        <w:r w:rsidRPr="00A013FD">
          <w:delText xml:space="preserve"> = shipborne antenna gain at the elevation angle. </w:delText>
        </w:r>
      </w:del>
    </w:p>
    <w:p w14:paraId="13D9CC29" w14:textId="77777777" w:rsidR="00A013FD" w:rsidRPr="00A013FD" w:rsidRDefault="00A013FD" w:rsidP="00A013FD">
      <w:pPr>
        <w:tabs>
          <w:tab w:val="clear" w:pos="2268"/>
          <w:tab w:val="left" w:pos="2608"/>
          <w:tab w:val="left" w:pos="3345"/>
        </w:tabs>
        <w:spacing w:before="80"/>
        <w:ind w:left="1134" w:hanging="1134"/>
        <w:rPr>
          <w:del w:id="30719" w:author="Johnny Schultz" w:date="2020-02-12T15:58:00Z"/>
        </w:rPr>
      </w:pPr>
      <w:del w:id="30720" w:author="Johnny Schultz" w:date="2020-02-12T15:58:00Z">
        <w:r w:rsidRPr="00A013FD">
          <w:delText>–</w:delText>
        </w:r>
        <w:r w:rsidRPr="00A013FD">
          <w:tab/>
          <w:delText>At 0</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(−153.2) − (2.1 − 2.1)) = 5.6 dB</w:delText>
        </w:r>
      </w:del>
    </w:p>
    <w:p w14:paraId="257A00E3" w14:textId="77777777" w:rsidR="00A013FD" w:rsidRPr="00A013FD" w:rsidRDefault="00A013FD" w:rsidP="00A013FD">
      <w:pPr>
        <w:tabs>
          <w:tab w:val="clear" w:pos="2268"/>
          <w:tab w:val="left" w:pos="2608"/>
          <w:tab w:val="left" w:pos="3345"/>
        </w:tabs>
        <w:spacing w:before="80"/>
        <w:ind w:left="1134" w:hanging="1134"/>
        <w:rPr>
          <w:del w:id="30721" w:author="Johnny Schultz" w:date="2020-02-12T15:58:00Z"/>
        </w:rPr>
      </w:pPr>
      <w:del w:id="30722" w:author="Johnny Schultz" w:date="2020-02-12T15:58:00Z">
        <w:r w:rsidRPr="00A013FD">
          <w:delText>–</w:delText>
        </w:r>
        <w:r w:rsidRPr="00A013FD">
          <w:tab/>
          <w:delText>At 10</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(−149.7) − (2.1 − 1.9)) = 8.9 dB</w:delText>
        </w:r>
      </w:del>
    </w:p>
    <w:p w14:paraId="5480BC96" w14:textId="77777777" w:rsidR="00A013FD" w:rsidRPr="00A013FD" w:rsidRDefault="00A013FD" w:rsidP="00A013FD">
      <w:pPr>
        <w:tabs>
          <w:tab w:val="clear" w:pos="2268"/>
          <w:tab w:val="left" w:pos="2608"/>
          <w:tab w:val="left" w:pos="3345"/>
        </w:tabs>
        <w:spacing w:before="80"/>
        <w:ind w:left="1134" w:hanging="1134"/>
        <w:rPr>
          <w:del w:id="30723" w:author="Johnny Schultz" w:date="2020-02-12T15:58:00Z"/>
        </w:rPr>
      </w:pPr>
      <w:del w:id="30724" w:author="Johnny Schultz" w:date="2020-02-12T15:58:00Z">
        <w:r w:rsidRPr="00A013FD">
          <w:delText>–</w:delText>
        </w:r>
        <w:r w:rsidRPr="00A013FD">
          <w:tab/>
          <w:delText>At 30</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(−144.5) − (2.1 − (−0.3)) = 11.9 dB</w:delText>
        </w:r>
      </w:del>
    </w:p>
    <w:p w14:paraId="69CFA234" w14:textId="77777777" w:rsidR="00A013FD" w:rsidRPr="00A013FD" w:rsidRDefault="00A013FD" w:rsidP="00A013FD">
      <w:pPr>
        <w:tabs>
          <w:tab w:val="clear" w:pos="2268"/>
          <w:tab w:val="left" w:pos="2608"/>
          <w:tab w:val="left" w:pos="3345"/>
        </w:tabs>
        <w:spacing w:before="80"/>
        <w:ind w:left="1134" w:hanging="1134"/>
        <w:rPr>
          <w:del w:id="30725" w:author="Johnny Schultz" w:date="2020-02-12T15:58:00Z"/>
        </w:rPr>
      </w:pPr>
      <w:del w:id="30726" w:author="Johnny Schultz" w:date="2020-02-12T15:58:00Z">
        <w:r w:rsidRPr="00A013FD">
          <w:delText>–</w:delText>
        </w:r>
        <w:r w:rsidRPr="00A013FD">
          <w:tab/>
          <w:delText>At 45</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(−142) − (2.1 − (−3.5)) = 11.2 d.</w:delText>
        </w:r>
      </w:del>
    </w:p>
    <w:p w14:paraId="5D8E8B51" w14:textId="77777777" w:rsidR="00A013FD" w:rsidRPr="00A013FD" w:rsidRDefault="00A013FD" w:rsidP="00A013FD">
      <w:pPr>
        <w:tabs>
          <w:tab w:val="clear" w:pos="2268"/>
          <w:tab w:val="left" w:pos="2608"/>
          <w:tab w:val="left" w:pos="3345"/>
        </w:tabs>
        <w:spacing w:before="80"/>
        <w:ind w:left="1134" w:hanging="1134"/>
        <w:rPr>
          <w:del w:id="30727" w:author="Johnny Schultz" w:date="2020-02-12T15:58:00Z"/>
        </w:rPr>
      </w:pPr>
      <w:del w:id="30728" w:author="Johnny Schultz" w:date="2020-02-12T15:58:00Z">
        <w:r w:rsidRPr="00A013FD">
          <w:delText>–</w:delText>
        </w:r>
        <w:r w:rsidRPr="00A013FD">
          <w:tab/>
          <w:delText>At 60</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(−141) − (2.1 − (−7.6)) = 8.1 dB</w:delText>
        </w:r>
      </w:del>
    </w:p>
    <w:p w14:paraId="408387E1" w14:textId="77777777" w:rsidR="00A013FD" w:rsidRPr="00A013FD" w:rsidRDefault="00A013FD" w:rsidP="00A013FD">
      <w:pPr>
        <w:tabs>
          <w:tab w:val="clear" w:pos="2268"/>
          <w:tab w:val="left" w:pos="2608"/>
          <w:tab w:val="left" w:pos="3345"/>
        </w:tabs>
        <w:spacing w:before="80"/>
        <w:ind w:left="1134" w:hanging="1134"/>
        <w:rPr>
          <w:del w:id="30729" w:author="Johnny Schultz" w:date="2020-02-12T15:58:00Z"/>
        </w:rPr>
      </w:pPr>
      <w:del w:id="30730" w:author="Johnny Schultz" w:date="2020-02-12T15:58:00Z">
        <w:r w:rsidRPr="00A013FD">
          <w:delText>–</w:delText>
        </w:r>
        <w:r w:rsidRPr="00A013FD">
          <w:tab/>
          <w:delText>At 90</w:delText>
        </w:r>
        <w:r w:rsidRPr="00A013FD">
          <w:sym w:font="Symbol" w:char="F0B0"/>
        </w:r>
        <w:r w:rsidRPr="00A013FD">
          <w:delText xml:space="preserve"> elevation, </w:delText>
        </w:r>
        <w:r w:rsidRPr="00A013FD">
          <w:rPr>
            <w:i/>
            <w:iCs/>
          </w:rPr>
          <w:delText>C</w:delText>
        </w:r>
        <w:r w:rsidRPr="00A013FD">
          <w:delText>/</w:delText>
        </w:r>
        <w:r w:rsidRPr="00A013FD">
          <w:rPr>
            <w:i/>
            <w:iCs/>
          </w:rPr>
          <w:delText>N</w:delText>
        </w:r>
        <w:r w:rsidRPr="00A013FD">
          <w:delText xml:space="preserve"> = 16.8 − (−142 − (−145.3) − (2.1 − (−11.6)) = −0.2 dB. </w:delText>
        </w:r>
      </w:del>
    </w:p>
    <w:p w14:paraId="11009A55" w14:textId="77777777" w:rsidR="00A013FD" w:rsidRPr="00A013FD" w:rsidRDefault="00A013FD" w:rsidP="00A013FD">
      <w:pPr>
        <w:rPr>
          <w:del w:id="30731" w:author="Johnny Schultz" w:date="2020-02-12T15:58:00Z"/>
        </w:rPr>
      </w:pPr>
      <w:del w:id="30732" w:author="Johnny Schultz" w:date="2020-02-12T15:58:00Z">
        <w:r w:rsidRPr="00A013FD">
          <w:delText xml:space="preserve">The </w:delText>
        </w:r>
        <w:r w:rsidRPr="00A013FD">
          <w:rPr>
            <w:i/>
            <w:iCs/>
          </w:rPr>
          <w:delText>C</w:delText>
        </w:r>
        <w:r w:rsidRPr="00A013FD">
          <w:delText>/</w:delText>
        </w:r>
        <w:r w:rsidRPr="00A013FD">
          <w:rPr>
            <w:i/>
            <w:iCs/>
          </w:rPr>
          <w:delText>N</w:delText>
        </w:r>
        <w:r w:rsidRPr="00A013FD">
          <w:delText xml:space="preserve"> values for elevation angles from 0</w:delText>
        </w:r>
        <w:r w:rsidRPr="00A013FD">
          <w:sym w:font="Symbol" w:char="F0B0"/>
        </w:r>
        <w:r w:rsidRPr="00A013FD">
          <w:delText xml:space="preserve"> to 90</w:delText>
        </w:r>
        <w:r w:rsidRPr="00A013FD">
          <w:sym w:font="Symbol" w:char="F0B0"/>
        </w:r>
        <w:r w:rsidRPr="00A013FD">
          <w:delText xml:space="preserve"> are shown in Table A7-5 below. </w:delText>
        </w:r>
      </w:del>
    </w:p>
    <w:p w14:paraId="5F2D6F51" w14:textId="77777777" w:rsidR="00A013FD" w:rsidRPr="00A013FD" w:rsidRDefault="00A013FD" w:rsidP="00A013FD">
      <w:pPr>
        <w:keepNext/>
        <w:spacing w:before="560" w:after="120"/>
        <w:jc w:val="center"/>
        <w:rPr>
          <w:del w:id="30733" w:author="Johnny Schultz" w:date="2020-02-12T15:58:00Z"/>
          <w:caps/>
          <w:sz w:val="20"/>
        </w:rPr>
      </w:pPr>
      <w:del w:id="30734" w:author="Johnny Schultz" w:date="2020-02-12T15:58:00Z">
        <w:r w:rsidRPr="00A013FD">
          <w:rPr>
            <w:caps/>
            <w:sz w:val="20"/>
          </w:rPr>
          <w:delText>TABLE A7-5</w:delText>
        </w:r>
      </w:del>
    </w:p>
    <w:p w14:paraId="6D14585B" w14:textId="77777777" w:rsidR="00A013FD" w:rsidRPr="00A013FD" w:rsidRDefault="00A013FD" w:rsidP="00A013FD">
      <w:pPr>
        <w:keepNext/>
        <w:keepLines/>
        <w:spacing w:before="0" w:after="120"/>
        <w:jc w:val="center"/>
        <w:rPr>
          <w:del w:id="30735" w:author="Johnny Schultz" w:date="2020-02-12T15:58:00Z"/>
          <w:rFonts w:ascii="Times New Roman Bold" w:hAnsi="Times New Roman Bold"/>
          <w:b/>
          <w:sz w:val="20"/>
        </w:rPr>
      </w:pPr>
      <w:del w:id="30736" w:author="Johnny Schultz" w:date="2020-02-12T15:58:00Z">
        <w:r w:rsidRPr="00A013FD">
          <w:rPr>
            <w:rFonts w:ascii="Times New Roman Bold" w:hAnsi="Times New Roman Bold"/>
            <w:b/>
            <w:sz w:val="20"/>
          </w:rPr>
          <w:delText>Carrier to noise and power flux density for various elevation angles</w:delText>
        </w:r>
      </w:del>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A013FD" w:rsidRPr="00A013FD" w14:paraId="60EC1AFC" w14:textId="77777777" w:rsidTr="00BF604E">
        <w:trPr>
          <w:tblHeader/>
          <w:jc w:val="center"/>
          <w:del w:id="30737" w:author="Johnny Schultz" w:date="2020-02-12T15:58:00Z"/>
        </w:trPr>
        <w:tc>
          <w:tcPr>
            <w:tcW w:w="1381" w:type="dxa"/>
            <w:vAlign w:val="center"/>
          </w:tcPr>
          <w:p w14:paraId="408E8468" w14:textId="77777777" w:rsidR="00A013FD" w:rsidRPr="00A013FD" w:rsidRDefault="00A013FD" w:rsidP="00A013FD">
            <w:pPr>
              <w:keepNext/>
              <w:spacing w:before="80" w:after="80"/>
              <w:jc w:val="center"/>
              <w:rPr>
                <w:del w:id="30738" w:author="Johnny Schultz" w:date="2020-02-12T15:58:00Z"/>
                <w:rFonts w:asciiTheme="majorBidi" w:hAnsiTheme="majorBidi" w:cstheme="majorBidi"/>
                <w:b/>
                <w:sz w:val="20"/>
              </w:rPr>
            </w:pPr>
            <w:del w:id="30739" w:author="Johnny Schultz" w:date="2020-02-12T15:58:00Z">
              <w:r w:rsidRPr="00A013FD">
                <w:rPr>
                  <w:rFonts w:asciiTheme="majorBidi" w:hAnsiTheme="majorBidi" w:cstheme="majorBidi"/>
                  <w:b/>
                  <w:sz w:val="20"/>
                </w:rPr>
                <w:delText>Orbital angle (degrees)</w:delText>
              </w:r>
            </w:del>
          </w:p>
        </w:tc>
        <w:tc>
          <w:tcPr>
            <w:tcW w:w="1490" w:type="dxa"/>
            <w:vAlign w:val="center"/>
          </w:tcPr>
          <w:p w14:paraId="367A729B" w14:textId="77777777" w:rsidR="00A013FD" w:rsidRPr="00A013FD" w:rsidRDefault="00A013FD" w:rsidP="00A013FD">
            <w:pPr>
              <w:keepNext/>
              <w:spacing w:before="80" w:after="80"/>
              <w:jc w:val="center"/>
              <w:rPr>
                <w:del w:id="30740" w:author="Johnny Schultz" w:date="2020-02-12T15:58:00Z"/>
                <w:rFonts w:asciiTheme="majorBidi" w:hAnsiTheme="majorBidi" w:cstheme="majorBidi"/>
                <w:b/>
                <w:sz w:val="20"/>
              </w:rPr>
            </w:pPr>
            <w:del w:id="30741" w:author="Johnny Schultz" w:date="2020-02-12T15:58:00Z">
              <w:r w:rsidRPr="00A013FD">
                <w:rPr>
                  <w:rFonts w:asciiTheme="majorBidi" w:hAnsiTheme="majorBidi" w:cstheme="majorBidi"/>
                  <w:b/>
                  <w:sz w:val="20"/>
                </w:rPr>
                <w:delText>Elapsed time from horizon (seconds)</w:delText>
              </w:r>
            </w:del>
          </w:p>
        </w:tc>
        <w:tc>
          <w:tcPr>
            <w:tcW w:w="1088" w:type="dxa"/>
            <w:vAlign w:val="center"/>
          </w:tcPr>
          <w:p w14:paraId="128B8292" w14:textId="77777777" w:rsidR="00A013FD" w:rsidRPr="00A013FD" w:rsidRDefault="00A013FD" w:rsidP="00A013FD">
            <w:pPr>
              <w:keepNext/>
              <w:spacing w:before="80" w:after="80"/>
              <w:jc w:val="center"/>
              <w:rPr>
                <w:del w:id="30742" w:author="Johnny Schultz" w:date="2020-02-12T15:58:00Z"/>
                <w:rFonts w:asciiTheme="majorBidi" w:hAnsiTheme="majorBidi" w:cstheme="majorBidi"/>
                <w:b/>
                <w:sz w:val="20"/>
              </w:rPr>
            </w:pPr>
            <w:del w:id="30743" w:author="Johnny Schultz" w:date="2020-02-12T15:58:00Z">
              <w:r w:rsidRPr="00A013FD">
                <w:rPr>
                  <w:rFonts w:asciiTheme="majorBidi" w:hAnsiTheme="majorBidi" w:cstheme="majorBidi"/>
                  <w:b/>
                  <w:sz w:val="20"/>
                </w:rPr>
                <w:delText>Slant range (km)</w:delText>
              </w:r>
            </w:del>
          </w:p>
        </w:tc>
        <w:tc>
          <w:tcPr>
            <w:tcW w:w="1228" w:type="dxa"/>
            <w:vAlign w:val="center"/>
          </w:tcPr>
          <w:p w14:paraId="0D1CE1DA" w14:textId="77777777" w:rsidR="00A013FD" w:rsidRPr="00A013FD" w:rsidRDefault="00A013FD" w:rsidP="00A013FD">
            <w:pPr>
              <w:keepNext/>
              <w:spacing w:before="80" w:after="80"/>
              <w:jc w:val="center"/>
              <w:rPr>
                <w:del w:id="30744" w:author="Johnny Schultz" w:date="2020-02-12T15:58:00Z"/>
                <w:rFonts w:asciiTheme="majorBidi" w:hAnsiTheme="majorBidi" w:cstheme="majorBidi"/>
                <w:b/>
                <w:sz w:val="20"/>
              </w:rPr>
            </w:pPr>
            <w:del w:id="30745" w:author="Johnny Schultz" w:date="2020-02-12T15:58:00Z">
              <w:r w:rsidRPr="00A013FD">
                <w:rPr>
                  <w:rFonts w:asciiTheme="majorBidi" w:hAnsiTheme="majorBidi" w:cstheme="majorBidi"/>
                  <w:b/>
                  <w:sz w:val="20"/>
                </w:rPr>
                <w:delText>Elevation angle (degrees)</w:delText>
              </w:r>
            </w:del>
          </w:p>
        </w:tc>
        <w:tc>
          <w:tcPr>
            <w:tcW w:w="2364" w:type="dxa"/>
            <w:vAlign w:val="center"/>
          </w:tcPr>
          <w:p w14:paraId="28110E43" w14:textId="77777777" w:rsidR="00A013FD" w:rsidRPr="00A013FD" w:rsidRDefault="00A013FD" w:rsidP="00A013FD">
            <w:pPr>
              <w:keepNext/>
              <w:spacing w:before="80" w:after="80"/>
              <w:jc w:val="center"/>
              <w:rPr>
                <w:del w:id="30746" w:author="Johnny Schultz" w:date="2020-02-12T15:58:00Z"/>
                <w:rFonts w:asciiTheme="majorBidi" w:hAnsiTheme="majorBidi" w:cstheme="majorBidi"/>
                <w:b/>
                <w:sz w:val="20"/>
              </w:rPr>
            </w:pPr>
            <w:del w:id="30747" w:author="Johnny Schultz" w:date="2020-02-12T15:58:00Z">
              <w:r w:rsidRPr="00A013FD">
                <w:rPr>
                  <w:rFonts w:asciiTheme="majorBidi" w:hAnsiTheme="majorBidi" w:cstheme="majorBidi"/>
                  <w:b/>
                  <w:sz w:val="20"/>
                </w:rPr>
                <w:delText>PFD</w:delText>
              </w:r>
            </w:del>
          </w:p>
          <w:p w14:paraId="315CDE4F" w14:textId="77777777" w:rsidR="00A013FD" w:rsidRPr="00A013FD" w:rsidRDefault="00A013FD" w:rsidP="00A013FD">
            <w:pPr>
              <w:keepNext/>
              <w:spacing w:before="80" w:after="80"/>
              <w:jc w:val="center"/>
              <w:rPr>
                <w:del w:id="30748" w:author="Johnny Schultz" w:date="2020-02-12T15:58:00Z"/>
                <w:rFonts w:asciiTheme="majorBidi" w:hAnsiTheme="majorBidi" w:cstheme="majorBidi"/>
                <w:b/>
                <w:sz w:val="20"/>
              </w:rPr>
            </w:pPr>
            <w:del w:id="30749" w:author="Johnny Schultz" w:date="2020-02-12T15:58:00Z">
              <w:r w:rsidRPr="00A013FD">
                <w:rPr>
                  <w:rFonts w:asciiTheme="majorBidi" w:hAnsiTheme="majorBidi" w:cstheme="majorBidi"/>
                  <w:b/>
                  <w:sz w:val="20"/>
                </w:rPr>
                <w:delText>(actual/mask/margin, in dB(W/(m</w:delText>
              </w:r>
              <w:r w:rsidRPr="00A013FD">
                <w:rPr>
                  <w:rFonts w:asciiTheme="majorBidi" w:hAnsiTheme="majorBidi" w:cstheme="majorBidi"/>
                  <w:b/>
                  <w:sz w:val="20"/>
                  <w:vertAlign w:val="superscript"/>
                </w:rPr>
                <w:delText>2</w:delText>
              </w:r>
              <w:r w:rsidRPr="00A013FD">
                <w:rPr>
                  <w:rFonts w:asciiTheme="majorBidi" w:hAnsiTheme="majorBidi" w:cstheme="majorBidi"/>
                  <w:b/>
                  <w:sz w:val="20"/>
                </w:rPr>
                <w:delText xml:space="preserve"> </w:delText>
              </w:r>
              <w:r w:rsidRPr="00A013FD">
                <w:rPr>
                  <w:rFonts w:asciiTheme="majorBidi" w:hAnsiTheme="majorBidi" w:cstheme="majorBidi"/>
                  <w:b/>
                  <w:sz w:val="20"/>
                </w:rPr>
                <w:sym w:font="Symbol" w:char="F0B4"/>
              </w:r>
              <w:r w:rsidRPr="00A013FD">
                <w:rPr>
                  <w:rFonts w:asciiTheme="majorBidi" w:hAnsiTheme="majorBidi" w:cstheme="majorBidi"/>
                  <w:b/>
                  <w:sz w:val="20"/>
                </w:rPr>
                <w:delText xml:space="preserve"> 4 kHz)))</w:delText>
              </w:r>
            </w:del>
          </w:p>
        </w:tc>
        <w:tc>
          <w:tcPr>
            <w:tcW w:w="1440" w:type="dxa"/>
            <w:vAlign w:val="center"/>
          </w:tcPr>
          <w:p w14:paraId="52C9387E" w14:textId="77777777" w:rsidR="00A013FD" w:rsidRPr="00A013FD" w:rsidRDefault="00A013FD" w:rsidP="00A013FD">
            <w:pPr>
              <w:keepNext/>
              <w:spacing w:before="80" w:after="80"/>
              <w:jc w:val="center"/>
              <w:rPr>
                <w:del w:id="30750" w:author="Johnny Schultz" w:date="2020-02-12T15:58:00Z"/>
                <w:rFonts w:asciiTheme="majorBidi" w:hAnsiTheme="majorBidi" w:cstheme="majorBidi"/>
                <w:b/>
                <w:sz w:val="20"/>
              </w:rPr>
            </w:pPr>
            <w:del w:id="30751" w:author="Johnny Schultz" w:date="2020-02-12T15:58:00Z">
              <w:r w:rsidRPr="00A013FD">
                <w:rPr>
                  <w:rFonts w:asciiTheme="majorBidi" w:hAnsiTheme="majorBidi" w:cstheme="majorBidi"/>
                  <w:b/>
                  <w:i/>
                  <w:iCs/>
                  <w:sz w:val="20"/>
                </w:rPr>
                <w:delText>C</w:delText>
              </w:r>
              <w:r w:rsidRPr="00A013FD">
                <w:rPr>
                  <w:rFonts w:asciiTheme="majorBidi" w:hAnsiTheme="majorBidi" w:cstheme="majorBidi"/>
                  <w:b/>
                  <w:sz w:val="20"/>
                </w:rPr>
                <w:delText>/</w:delText>
              </w:r>
              <w:r w:rsidRPr="00A013FD">
                <w:rPr>
                  <w:rFonts w:asciiTheme="majorBidi" w:hAnsiTheme="majorBidi" w:cstheme="majorBidi"/>
                  <w:b/>
                  <w:i/>
                  <w:iCs/>
                  <w:sz w:val="20"/>
                </w:rPr>
                <w:delText>N</w:delText>
              </w:r>
              <w:r w:rsidRPr="00A013FD">
                <w:rPr>
                  <w:rFonts w:asciiTheme="majorBidi" w:hAnsiTheme="majorBidi" w:cstheme="majorBidi"/>
                  <w:b/>
                  <w:sz w:val="20"/>
                </w:rPr>
                <w:delText xml:space="preserve"> </w:delText>
              </w:r>
            </w:del>
          </w:p>
          <w:p w14:paraId="0C8911AB" w14:textId="77777777" w:rsidR="00A013FD" w:rsidRPr="00A013FD" w:rsidRDefault="00A013FD" w:rsidP="00A013FD">
            <w:pPr>
              <w:keepNext/>
              <w:spacing w:before="80" w:after="80"/>
              <w:jc w:val="center"/>
              <w:rPr>
                <w:del w:id="30752" w:author="Johnny Schultz" w:date="2020-02-12T15:58:00Z"/>
                <w:rFonts w:asciiTheme="majorBidi" w:hAnsiTheme="majorBidi" w:cstheme="majorBidi"/>
                <w:b/>
                <w:sz w:val="20"/>
              </w:rPr>
            </w:pPr>
            <w:del w:id="30753" w:author="Johnny Schultz" w:date="2020-02-12T15:58:00Z">
              <w:r w:rsidRPr="00A013FD">
                <w:rPr>
                  <w:rFonts w:asciiTheme="majorBidi" w:hAnsiTheme="majorBidi" w:cstheme="majorBidi"/>
                  <w:b/>
                  <w:sz w:val="20"/>
                </w:rPr>
                <w:delText>ship receiver</w:delText>
              </w:r>
            </w:del>
          </w:p>
          <w:p w14:paraId="01778313" w14:textId="77777777" w:rsidR="00A013FD" w:rsidRPr="00A013FD" w:rsidRDefault="00A013FD" w:rsidP="00A013FD">
            <w:pPr>
              <w:keepNext/>
              <w:spacing w:before="80" w:after="80"/>
              <w:jc w:val="center"/>
              <w:rPr>
                <w:del w:id="30754" w:author="Johnny Schultz" w:date="2020-02-12T15:58:00Z"/>
                <w:rFonts w:asciiTheme="majorBidi" w:hAnsiTheme="majorBidi" w:cstheme="majorBidi"/>
                <w:b/>
                <w:sz w:val="20"/>
              </w:rPr>
            </w:pPr>
            <w:del w:id="30755" w:author="Johnny Schultz" w:date="2020-02-12T15:58:00Z">
              <w:r w:rsidRPr="00A013FD">
                <w:rPr>
                  <w:rFonts w:asciiTheme="majorBidi" w:hAnsiTheme="majorBidi" w:cstheme="majorBidi"/>
                  <w:b/>
                  <w:sz w:val="20"/>
                </w:rPr>
                <w:delText>(dB)</w:delText>
              </w:r>
            </w:del>
          </w:p>
        </w:tc>
      </w:tr>
      <w:tr w:rsidR="00A013FD" w:rsidRPr="00A013FD" w14:paraId="53FF389B" w14:textId="77777777" w:rsidTr="00BF604E">
        <w:trPr>
          <w:jc w:val="center"/>
          <w:del w:id="30756" w:author="Johnny Schultz" w:date="2020-02-12T15:58:00Z"/>
        </w:trPr>
        <w:tc>
          <w:tcPr>
            <w:tcW w:w="1381" w:type="dxa"/>
          </w:tcPr>
          <w:p w14:paraId="5CD420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57" w:author="Johnny Schultz" w:date="2020-02-12T15:58:00Z"/>
                <w:rFonts w:asciiTheme="majorBidi" w:hAnsiTheme="majorBidi" w:cstheme="majorBidi"/>
                <w:sz w:val="20"/>
                <w:vertAlign w:val="superscript"/>
              </w:rPr>
            </w:pPr>
            <w:del w:id="30758" w:author="Johnny Schultz" w:date="2020-02-12T15:58:00Z">
              <w:r w:rsidRPr="00A013FD">
                <w:rPr>
                  <w:rFonts w:asciiTheme="majorBidi" w:hAnsiTheme="majorBidi" w:cstheme="majorBidi"/>
                  <w:sz w:val="20"/>
                </w:rPr>
                <w:delText>23</w:delText>
              </w:r>
            </w:del>
          </w:p>
        </w:tc>
        <w:tc>
          <w:tcPr>
            <w:tcW w:w="1490" w:type="dxa"/>
          </w:tcPr>
          <w:p w14:paraId="50EBA8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59" w:author="Johnny Schultz" w:date="2020-02-12T15:58:00Z"/>
                <w:rFonts w:asciiTheme="majorBidi" w:hAnsiTheme="majorBidi" w:cstheme="majorBidi"/>
                <w:sz w:val="20"/>
              </w:rPr>
            </w:pPr>
            <w:del w:id="30760" w:author="Johnny Schultz" w:date="2020-02-12T15:58:00Z">
              <w:r w:rsidRPr="00A013FD">
                <w:rPr>
                  <w:rFonts w:asciiTheme="majorBidi" w:hAnsiTheme="majorBidi" w:cstheme="majorBidi"/>
                  <w:sz w:val="20"/>
                </w:rPr>
                <w:delText>0</w:delText>
              </w:r>
            </w:del>
          </w:p>
        </w:tc>
        <w:tc>
          <w:tcPr>
            <w:tcW w:w="1088" w:type="dxa"/>
          </w:tcPr>
          <w:p w14:paraId="7BB569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61" w:author="Johnny Schultz" w:date="2020-02-12T15:58:00Z"/>
                <w:rFonts w:asciiTheme="majorBidi" w:hAnsiTheme="majorBidi" w:cstheme="majorBidi"/>
                <w:sz w:val="20"/>
              </w:rPr>
            </w:pPr>
            <w:del w:id="30762"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703.6</w:delText>
              </w:r>
            </w:del>
          </w:p>
        </w:tc>
        <w:tc>
          <w:tcPr>
            <w:tcW w:w="1228" w:type="dxa"/>
          </w:tcPr>
          <w:p w14:paraId="79B047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63" w:author="Johnny Schultz" w:date="2020-02-12T15:58:00Z"/>
                <w:rFonts w:asciiTheme="majorBidi" w:hAnsiTheme="majorBidi" w:cstheme="majorBidi"/>
                <w:sz w:val="20"/>
                <w:vertAlign w:val="superscript"/>
              </w:rPr>
            </w:pPr>
            <w:del w:id="30764" w:author="Johnny Schultz" w:date="2020-02-12T15:58:00Z">
              <w:r w:rsidRPr="00A013FD">
                <w:rPr>
                  <w:rFonts w:asciiTheme="majorBidi" w:hAnsiTheme="majorBidi" w:cstheme="majorBidi"/>
                  <w:sz w:val="20"/>
                </w:rPr>
                <w:delText>0</w:delText>
              </w:r>
            </w:del>
          </w:p>
        </w:tc>
        <w:tc>
          <w:tcPr>
            <w:tcW w:w="2364" w:type="dxa"/>
          </w:tcPr>
          <w:p w14:paraId="7AC09B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65" w:author="Johnny Schultz" w:date="2020-02-12T15:58:00Z"/>
                <w:rFonts w:asciiTheme="majorBidi" w:hAnsiTheme="majorBidi" w:cstheme="majorBidi"/>
                <w:sz w:val="20"/>
              </w:rPr>
            </w:pPr>
            <w:del w:id="3076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153.2/</w:delText>
              </w:r>
              <w:r w:rsidRPr="000A5AEA">
                <w:rPr>
                  <w:rFonts w:asciiTheme="majorBidi" w:hAnsiTheme="majorBidi" w:cstheme="majorBidi"/>
                  <w:sz w:val="20"/>
                  <w:lang w:val="en-US"/>
                </w:rPr>
                <w:delText>−</w:delText>
              </w:r>
              <w:r w:rsidRPr="00A013FD">
                <w:rPr>
                  <w:rFonts w:asciiTheme="majorBidi" w:hAnsiTheme="majorBidi" w:cstheme="majorBidi"/>
                  <w:sz w:val="20"/>
                </w:rPr>
                <w:delText>149/4.2</w:delText>
              </w:r>
            </w:del>
          </w:p>
        </w:tc>
        <w:tc>
          <w:tcPr>
            <w:tcW w:w="1440" w:type="dxa"/>
          </w:tcPr>
          <w:p w14:paraId="4A12F2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67" w:author="Johnny Schultz" w:date="2020-02-12T15:58:00Z"/>
                <w:rFonts w:asciiTheme="majorBidi" w:hAnsiTheme="majorBidi" w:cstheme="majorBidi"/>
                <w:sz w:val="20"/>
              </w:rPr>
            </w:pPr>
            <w:del w:id="30768" w:author="Johnny Schultz" w:date="2020-02-12T15:58:00Z">
              <w:r w:rsidRPr="00A013FD">
                <w:rPr>
                  <w:rFonts w:asciiTheme="majorBidi" w:hAnsiTheme="majorBidi" w:cstheme="majorBidi"/>
                  <w:sz w:val="20"/>
                </w:rPr>
                <w:delText>5.6</w:delText>
              </w:r>
            </w:del>
          </w:p>
        </w:tc>
      </w:tr>
      <w:tr w:rsidR="00A013FD" w:rsidRPr="00A013FD" w14:paraId="62950853" w14:textId="77777777" w:rsidTr="00BF604E">
        <w:trPr>
          <w:jc w:val="center"/>
          <w:del w:id="30769" w:author="Johnny Schultz" w:date="2020-02-12T15:58:00Z"/>
        </w:trPr>
        <w:tc>
          <w:tcPr>
            <w:tcW w:w="1381" w:type="dxa"/>
          </w:tcPr>
          <w:p w14:paraId="012B74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70" w:author="Johnny Schultz" w:date="2020-02-12T15:58:00Z"/>
                <w:rFonts w:asciiTheme="majorBidi" w:hAnsiTheme="majorBidi" w:cstheme="majorBidi"/>
                <w:sz w:val="20"/>
                <w:vertAlign w:val="superscript"/>
              </w:rPr>
            </w:pPr>
            <w:del w:id="30771" w:author="Johnny Schultz" w:date="2020-02-12T15:58:00Z">
              <w:r w:rsidRPr="00A013FD">
                <w:rPr>
                  <w:rFonts w:asciiTheme="majorBidi" w:hAnsiTheme="majorBidi" w:cstheme="majorBidi"/>
                  <w:sz w:val="20"/>
                </w:rPr>
                <w:delText>22</w:delText>
              </w:r>
            </w:del>
          </w:p>
        </w:tc>
        <w:tc>
          <w:tcPr>
            <w:tcW w:w="1490" w:type="dxa"/>
          </w:tcPr>
          <w:p w14:paraId="7B1FD1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72" w:author="Johnny Schultz" w:date="2020-02-12T15:58:00Z"/>
                <w:rFonts w:asciiTheme="majorBidi" w:hAnsiTheme="majorBidi" w:cstheme="majorBidi"/>
                <w:sz w:val="20"/>
              </w:rPr>
            </w:pPr>
            <w:del w:id="30773" w:author="Johnny Schultz" w:date="2020-02-12T15:58:00Z">
              <w:r w:rsidRPr="00A013FD">
                <w:rPr>
                  <w:rFonts w:asciiTheme="majorBidi" w:hAnsiTheme="majorBidi" w:cstheme="majorBidi"/>
                  <w:sz w:val="20"/>
                </w:rPr>
                <w:delText>15.9</w:delText>
              </w:r>
            </w:del>
          </w:p>
        </w:tc>
        <w:tc>
          <w:tcPr>
            <w:tcW w:w="1088" w:type="dxa"/>
          </w:tcPr>
          <w:p w14:paraId="0EA66E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74" w:author="Johnny Schultz" w:date="2020-02-12T15:58:00Z"/>
                <w:rFonts w:asciiTheme="majorBidi" w:hAnsiTheme="majorBidi" w:cstheme="majorBidi"/>
                <w:sz w:val="20"/>
              </w:rPr>
            </w:pPr>
            <w:del w:id="30775"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592.7</w:delText>
              </w:r>
            </w:del>
          </w:p>
        </w:tc>
        <w:tc>
          <w:tcPr>
            <w:tcW w:w="1228" w:type="dxa"/>
          </w:tcPr>
          <w:p w14:paraId="21ECDA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76" w:author="Johnny Schultz" w:date="2020-02-12T15:58:00Z"/>
                <w:rFonts w:asciiTheme="majorBidi" w:hAnsiTheme="majorBidi" w:cstheme="majorBidi"/>
                <w:sz w:val="20"/>
              </w:rPr>
            </w:pPr>
            <w:del w:id="30777" w:author="Johnny Schultz" w:date="2020-02-12T15:58:00Z">
              <w:r w:rsidRPr="00A013FD">
                <w:rPr>
                  <w:rFonts w:asciiTheme="majorBidi" w:hAnsiTheme="majorBidi" w:cstheme="majorBidi"/>
                  <w:sz w:val="20"/>
                </w:rPr>
                <w:delText>0.5</w:delText>
              </w:r>
            </w:del>
          </w:p>
        </w:tc>
        <w:tc>
          <w:tcPr>
            <w:tcW w:w="2364" w:type="dxa"/>
          </w:tcPr>
          <w:p w14:paraId="1682F1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78" w:author="Johnny Schultz" w:date="2020-02-12T15:58:00Z"/>
                <w:rFonts w:asciiTheme="majorBidi" w:hAnsiTheme="majorBidi" w:cstheme="majorBidi"/>
                <w:sz w:val="20"/>
              </w:rPr>
            </w:pPr>
            <w:del w:id="3077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152.8/</w:delText>
              </w:r>
              <w:r w:rsidRPr="000A5AEA">
                <w:rPr>
                  <w:rFonts w:asciiTheme="majorBidi" w:hAnsiTheme="majorBidi" w:cstheme="majorBidi"/>
                  <w:sz w:val="20"/>
                  <w:lang w:val="en-US"/>
                </w:rPr>
                <w:delText>−</w:delText>
              </w:r>
              <w:r w:rsidRPr="00A013FD">
                <w:rPr>
                  <w:rFonts w:asciiTheme="majorBidi" w:hAnsiTheme="majorBidi" w:cstheme="majorBidi"/>
                  <w:sz w:val="20"/>
                </w:rPr>
                <w:delText>148.9/3.9</w:delText>
              </w:r>
            </w:del>
          </w:p>
        </w:tc>
        <w:tc>
          <w:tcPr>
            <w:tcW w:w="1440" w:type="dxa"/>
          </w:tcPr>
          <w:p w14:paraId="3881B1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80" w:author="Johnny Schultz" w:date="2020-02-12T15:58:00Z"/>
                <w:rFonts w:asciiTheme="majorBidi" w:hAnsiTheme="majorBidi" w:cstheme="majorBidi"/>
                <w:sz w:val="20"/>
              </w:rPr>
            </w:pPr>
            <w:del w:id="30781" w:author="Johnny Schultz" w:date="2020-02-12T15:58:00Z">
              <w:r w:rsidRPr="00A013FD">
                <w:rPr>
                  <w:rFonts w:asciiTheme="majorBidi" w:hAnsiTheme="majorBidi" w:cstheme="majorBidi"/>
                  <w:sz w:val="20"/>
                </w:rPr>
                <w:delText>6</w:delText>
              </w:r>
            </w:del>
          </w:p>
        </w:tc>
      </w:tr>
      <w:tr w:rsidR="00A013FD" w:rsidRPr="00A013FD" w14:paraId="24540787" w14:textId="77777777" w:rsidTr="00BF604E">
        <w:trPr>
          <w:jc w:val="center"/>
          <w:del w:id="30782" w:author="Johnny Schultz" w:date="2020-02-12T15:58:00Z"/>
        </w:trPr>
        <w:tc>
          <w:tcPr>
            <w:tcW w:w="1381" w:type="dxa"/>
          </w:tcPr>
          <w:p w14:paraId="0A6D4F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83" w:author="Johnny Schultz" w:date="2020-02-12T15:58:00Z"/>
                <w:rFonts w:asciiTheme="majorBidi" w:hAnsiTheme="majorBidi" w:cstheme="majorBidi"/>
                <w:sz w:val="20"/>
              </w:rPr>
            </w:pPr>
            <w:del w:id="30784" w:author="Johnny Schultz" w:date="2020-02-12T15:58:00Z">
              <w:r w:rsidRPr="00A013FD">
                <w:rPr>
                  <w:rFonts w:asciiTheme="majorBidi" w:hAnsiTheme="majorBidi" w:cstheme="majorBidi"/>
                  <w:sz w:val="20"/>
                </w:rPr>
                <w:delText>21</w:delText>
              </w:r>
            </w:del>
          </w:p>
        </w:tc>
        <w:tc>
          <w:tcPr>
            <w:tcW w:w="1490" w:type="dxa"/>
          </w:tcPr>
          <w:p w14:paraId="1E9BBB7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85" w:author="Johnny Schultz" w:date="2020-02-12T15:58:00Z"/>
                <w:rFonts w:asciiTheme="majorBidi" w:hAnsiTheme="majorBidi" w:cstheme="majorBidi"/>
                <w:sz w:val="20"/>
              </w:rPr>
            </w:pPr>
            <w:del w:id="30786" w:author="Johnny Schultz" w:date="2020-02-12T15:58:00Z">
              <w:r w:rsidRPr="00A013FD">
                <w:rPr>
                  <w:rFonts w:asciiTheme="majorBidi" w:hAnsiTheme="majorBidi" w:cstheme="majorBidi"/>
                  <w:sz w:val="20"/>
                </w:rPr>
                <w:delText>31.8</w:delText>
              </w:r>
            </w:del>
          </w:p>
        </w:tc>
        <w:tc>
          <w:tcPr>
            <w:tcW w:w="1088" w:type="dxa"/>
          </w:tcPr>
          <w:p w14:paraId="5773F3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87" w:author="Johnny Schultz" w:date="2020-02-12T15:58:00Z"/>
                <w:rFonts w:asciiTheme="majorBidi" w:hAnsiTheme="majorBidi" w:cstheme="majorBidi"/>
                <w:sz w:val="20"/>
              </w:rPr>
            </w:pPr>
            <w:del w:id="30788"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481.6</w:delText>
              </w:r>
            </w:del>
          </w:p>
        </w:tc>
        <w:tc>
          <w:tcPr>
            <w:tcW w:w="1228" w:type="dxa"/>
          </w:tcPr>
          <w:p w14:paraId="165C56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89" w:author="Johnny Schultz" w:date="2020-02-12T15:58:00Z"/>
                <w:rFonts w:asciiTheme="majorBidi" w:hAnsiTheme="majorBidi" w:cstheme="majorBidi"/>
                <w:sz w:val="20"/>
              </w:rPr>
            </w:pPr>
            <w:del w:id="30790" w:author="Johnny Schultz" w:date="2020-02-12T15:58:00Z">
              <w:r w:rsidRPr="00A013FD">
                <w:rPr>
                  <w:rFonts w:asciiTheme="majorBidi" w:hAnsiTheme="majorBidi" w:cstheme="majorBidi"/>
                  <w:sz w:val="20"/>
                </w:rPr>
                <w:delText>1.0</w:delText>
              </w:r>
            </w:del>
          </w:p>
        </w:tc>
        <w:tc>
          <w:tcPr>
            <w:tcW w:w="2364" w:type="dxa"/>
          </w:tcPr>
          <w:p w14:paraId="6F6625E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91" w:author="Johnny Schultz" w:date="2020-02-12T15:58:00Z"/>
                <w:rFonts w:asciiTheme="majorBidi" w:hAnsiTheme="majorBidi" w:cstheme="majorBidi"/>
                <w:sz w:val="20"/>
              </w:rPr>
            </w:pPr>
            <w:del w:id="3079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152.4/</w:delText>
              </w:r>
              <w:r w:rsidRPr="000A5AEA">
                <w:rPr>
                  <w:rFonts w:asciiTheme="majorBidi" w:hAnsiTheme="majorBidi" w:cstheme="majorBidi"/>
                  <w:sz w:val="20"/>
                  <w:lang w:val="en-US"/>
                </w:rPr>
                <w:delText>−</w:delText>
              </w:r>
              <w:r w:rsidRPr="00A013FD">
                <w:rPr>
                  <w:rFonts w:asciiTheme="majorBidi" w:hAnsiTheme="majorBidi" w:cstheme="majorBidi"/>
                  <w:sz w:val="20"/>
                </w:rPr>
                <w:delText>148.8/3.6</w:delText>
              </w:r>
            </w:del>
          </w:p>
        </w:tc>
        <w:tc>
          <w:tcPr>
            <w:tcW w:w="1440" w:type="dxa"/>
          </w:tcPr>
          <w:p w14:paraId="3CC9C9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93" w:author="Johnny Schultz" w:date="2020-02-12T15:58:00Z"/>
                <w:rFonts w:asciiTheme="majorBidi" w:hAnsiTheme="majorBidi" w:cstheme="majorBidi"/>
                <w:sz w:val="20"/>
              </w:rPr>
            </w:pPr>
            <w:del w:id="30794" w:author="Johnny Schultz" w:date="2020-02-12T15:58:00Z">
              <w:r w:rsidRPr="00A013FD">
                <w:rPr>
                  <w:rFonts w:asciiTheme="majorBidi" w:hAnsiTheme="majorBidi" w:cstheme="majorBidi"/>
                  <w:sz w:val="20"/>
                </w:rPr>
                <w:delText>6.4</w:delText>
              </w:r>
            </w:del>
          </w:p>
        </w:tc>
      </w:tr>
      <w:tr w:rsidR="00A013FD" w:rsidRPr="00A013FD" w14:paraId="10B604A7" w14:textId="77777777" w:rsidTr="00BF604E">
        <w:trPr>
          <w:jc w:val="center"/>
          <w:del w:id="30795" w:author="Johnny Schultz" w:date="2020-02-12T15:58:00Z"/>
        </w:trPr>
        <w:tc>
          <w:tcPr>
            <w:tcW w:w="1381" w:type="dxa"/>
          </w:tcPr>
          <w:p w14:paraId="46B180A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96" w:author="Johnny Schultz" w:date="2020-02-12T15:58:00Z"/>
                <w:rFonts w:asciiTheme="majorBidi" w:hAnsiTheme="majorBidi" w:cstheme="majorBidi"/>
                <w:sz w:val="20"/>
              </w:rPr>
            </w:pPr>
            <w:del w:id="30797" w:author="Johnny Schultz" w:date="2020-02-12T15:58:00Z">
              <w:r w:rsidRPr="00A013FD">
                <w:rPr>
                  <w:rFonts w:asciiTheme="majorBidi" w:hAnsiTheme="majorBidi" w:cstheme="majorBidi"/>
                  <w:sz w:val="20"/>
                </w:rPr>
                <w:delText>20</w:delText>
              </w:r>
            </w:del>
          </w:p>
        </w:tc>
        <w:tc>
          <w:tcPr>
            <w:tcW w:w="1490" w:type="dxa"/>
          </w:tcPr>
          <w:p w14:paraId="22A0C8B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798" w:author="Johnny Schultz" w:date="2020-02-12T15:58:00Z"/>
                <w:rFonts w:asciiTheme="majorBidi" w:hAnsiTheme="majorBidi" w:cstheme="majorBidi"/>
                <w:sz w:val="20"/>
              </w:rPr>
            </w:pPr>
            <w:del w:id="30799" w:author="Johnny Schultz" w:date="2020-02-12T15:58:00Z">
              <w:r w:rsidRPr="00A013FD">
                <w:rPr>
                  <w:rFonts w:asciiTheme="majorBidi" w:hAnsiTheme="majorBidi" w:cstheme="majorBidi"/>
                  <w:sz w:val="20"/>
                </w:rPr>
                <w:delText>47.7</w:delText>
              </w:r>
            </w:del>
          </w:p>
        </w:tc>
        <w:tc>
          <w:tcPr>
            <w:tcW w:w="1088" w:type="dxa"/>
          </w:tcPr>
          <w:p w14:paraId="0D4072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00" w:author="Johnny Schultz" w:date="2020-02-12T15:58:00Z"/>
                <w:rFonts w:asciiTheme="majorBidi" w:hAnsiTheme="majorBidi" w:cstheme="majorBidi"/>
                <w:sz w:val="20"/>
              </w:rPr>
            </w:pPr>
            <w:del w:id="30801"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370.5</w:delText>
              </w:r>
            </w:del>
          </w:p>
        </w:tc>
        <w:tc>
          <w:tcPr>
            <w:tcW w:w="1228" w:type="dxa"/>
          </w:tcPr>
          <w:p w14:paraId="7C8546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02" w:author="Johnny Schultz" w:date="2020-02-12T15:58:00Z"/>
                <w:rFonts w:asciiTheme="majorBidi" w:hAnsiTheme="majorBidi" w:cstheme="majorBidi"/>
                <w:sz w:val="20"/>
              </w:rPr>
            </w:pPr>
            <w:del w:id="30803" w:author="Johnny Schultz" w:date="2020-02-12T15:58:00Z">
              <w:r w:rsidRPr="00A013FD">
                <w:rPr>
                  <w:rFonts w:asciiTheme="majorBidi" w:hAnsiTheme="majorBidi" w:cstheme="majorBidi"/>
                  <w:sz w:val="20"/>
                </w:rPr>
                <w:delText>3.2</w:delText>
              </w:r>
            </w:del>
          </w:p>
        </w:tc>
        <w:tc>
          <w:tcPr>
            <w:tcW w:w="2364" w:type="dxa"/>
          </w:tcPr>
          <w:p w14:paraId="1FECF3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04" w:author="Johnny Schultz" w:date="2020-02-12T15:58:00Z"/>
                <w:rFonts w:asciiTheme="majorBidi" w:hAnsiTheme="majorBidi" w:cstheme="majorBidi"/>
                <w:sz w:val="20"/>
              </w:rPr>
            </w:pPr>
            <w:del w:id="3080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152/</w:delText>
              </w:r>
              <w:r w:rsidRPr="000A5AEA">
                <w:rPr>
                  <w:rFonts w:asciiTheme="majorBidi" w:hAnsiTheme="majorBidi" w:cstheme="majorBidi"/>
                  <w:sz w:val="20"/>
                  <w:lang w:val="en-US"/>
                </w:rPr>
                <w:delText>−</w:delText>
              </w:r>
              <w:r w:rsidRPr="00A013FD">
                <w:rPr>
                  <w:rFonts w:asciiTheme="majorBidi" w:hAnsiTheme="majorBidi" w:cstheme="majorBidi"/>
                  <w:sz w:val="20"/>
                </w:rPr>
                <w:delText>148.5/3.5</w:delText>
              </w:r>
            </w:del>
          </w:p>
        </w:tc>
        <w:tc>
          <w:tcPr>
            <w:tcW w:w="1440" w:type="dxa"/>
          </w:tcPr>
          <w:p w14:paraId="603FF5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06" w:author="Johnny Schultz" w:date="2020-02-12T15:58:00Z"/>
                <w:rFonts w:asciiTheme="majorBidi" w:hAnsiTheme="majorBidi" w:cstheme="majorBidi"/>
                <w:sz w:val="20"/>
              </w:rPr>
            </w:pPr>
            <w:del w:id="30807" w:author="Johnny Schultz" w:date="2020-02-12T15:58:00Z">
              <w:r w:rsidRPr="00A013FD">
                <w:rPr>
                  <w:rFonts w:asciiTheme="majorBidi" w:hAnsiTheme="majorBidi" w:cstheme="majorBidi"/>
                  <w:sz w:val="20"/>
                </w:rPr>
                <w:delText>6.8</w:delText>
              </w:r>
            </w:del>
          </w:p>
        </w:tc>
      </w:tr>
      <w:tr w:rsidR="00A013FD" w:rsidRPr="00A013FD" w14:paraId="48EC1D42" w14:textId="77777777" w:rsidTr="00BF604E">
        <w:trPr>
          <w:jc w:val="center"/>
          <w:del w:id="30808" w:author="Johnny Schultz" w:date="2020-02-12T15:58:00Z"/>
        </w:trPr>
        <w:tc>
          <w:tcPr>
            <w:tcW w:w="1381" w:type="dxa"/>
          </w:tcPr>
          <w:p w14:paraId="31DD2F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09" w:author="Johnny Schultz" w:date="2020-02-12T15:58:00Z"/>
                <w:rFonts w:asciiTheme="majorBidi" w:hAnsiTheme="majorBidi" w:cstheme="majorBidi"/>
                <w:sz w:val="20"/>
              </w:rPr>
            </w:pPr>
            <w:del w:id="30810" w:author="Johnny Schultz" w:date="2020-02-12T15:58:00Z">
              <w:r w:rsidRPr="00A013FD">
                <w:rPr>
                  <w:rFonts w:asciiTheme="majorBidi" w:hAnsiTheme="majorBidi" w:cstheme="majorBidi"/>
                  <w:sz w:val="20"/>
                </w:rPr>
                <w:delText>19</w:delText>
              </w:r>
            </w:del>
          </w:p>
        </w:tc>
        <w:tc>
          <w:tcPr>
            <w:tcW w:w="1490" w:type="dxa"/>
          </w:tcPr>
          <w:p w14:paraId="0D7F50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11" w:author="Johnny Schultz" w:date="2020-02-12T15:58:00Z"/>
                <w:rFonts w:asciiTheme="majorBidi" w:hAnsiTheme="majorBidi" w:cstheme="majorBidi"/>
                <w:sz w:val="20"/>
              </w:rPr>
            </w:pPr>
            <w:del w:id="30812" w:author="Johnny Schultz" w:date="2020-02-12T15:58:00Z">
              <w:r w:rsidRPr="00A013FD">
                <w:rPr>
                  <w:rFonts w:asciiTheme="majorBidi" w:hAnsiTheme="majorBidi" w:cstheme="majorBidi"/>
                  <w:sz w:val="20"/>
                </w:rPr>
                <w:delText>63.6</w:delText>
              </w:r>
            </w:del>
          </w:p>
        </w:tc>
        <w:tc>
          <w:tcPr>
            <w:tcW w:w="1088" w:type="dxa"/>
          </w:tcPr>
          <w:p w14:paraId="683732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13" w:author="Johnny Schultz" w:date="2020-02-12T15:58:00Z"/>
                <w:rFonts w:asciiTheme="majorBidi" w:hAnsiTheme="majorBidi" w:cstheme="majorBidi"/>
                <w:sz w:val="20"/>
              </w:rPr>
            </w:pPr>
            <w:del w:id="30814"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259.6</w:delText>
              </w:r>
            </w:del>
          </w:p>
        </w:tc>
        <w:tc>
          <w:tcPr>
            <w:tcW w:w="1228" w:type="dxa"/>
          </w:tcPr>
          <w:p w14:paraId="2899EE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15" w:author="Johnny Schultz" w:date="2020-02-12T15:58:00Z"/>
                <w:rFonts w:asciiTheme="majorBidi" w:hAnsiTheme="majorBidi" w:cstheme="majorBidi"/>
                <w:sz w:val="20"/>
              </w:rPr>
            </w:pPr>
            <w:del w:id="30816" w:author="Johnny Schultz" w:date="2020-02-12T15:58:00Z">
              <w:r w:rsidRPr="00A013FD">
                <w:rPr>
                  <w:rFonts w:asciiTheme="majorBidi" w:hAnsiTheme="majorBidi" w:cstheme="majorBidi"/>
                  <w:sz w:val="20"/>
                </w:rPr>
                <w:delText>4.4</w:delText>
              </w:r>
            </w:del>
          </w:p>
        </w:tc>
        <w:tc>
          <w:tcPr>
            <w:tcW w:w="2364" w:type="dxa"/>
          </w:tcPr>
          <w:p w14:paraId="346A600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17" w:author="Johnny Schultz" w:date="2020-02-12T15:58:00Z"/>
                <w:rFonts w:asciiTheme="majorBidi" w:hAnsiTheme="majorBidi" w:cstheme="majorBidi"/>
                <w:sz w:val="20"/>
              </w:rPr>
            </w:pPr>
            <w:del w:id="3081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151.6/</w:delText>
              </w:r>
              <w:r w:rsidRPr="000A5AEA">
                <w:rPr>
                  <w:rFonts w:asciiTheme="majorBidi" w:hAnsiTheme="majorBidi" w:cstheme="majorBidi"/>
                  <w:sz w:val="20"/>
                  <w:lang w:val="en-US"/>
                </w:rPr>
                <w:delText>−</w:delText>
              </w:r>
              <w:r w:rsidRPr="00A013FD">
                <w:rPr>
                  <w:rFonts w:asciiTheme="majorBidi" w:hAnsiTheme="majorBidi" w:cstheme="majorBidi"/>
                  <w:sz w:val="20"/>
                </w:rPr>
                <w:delText>148.3/3.3</w:delText>
              </w:r>
            </w:del>
          </w:p>
        </w:tc>
        <w:tc>
          <w:tcPr>
            <w:tcW w:w="1440" w:type="dxa"/>
          </w:tcPr>
          <w:p w14:paraId="6FF2993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19" w:author="Johnny Schultz" w:date="2020-02-12T15:58:00Z"/>
                <w:rFonts w:asciiTheme="majorBidi" w:hAnsiTheme="majorBidi" w:cstheme="majorBidi"/>
                <w:sz w:val="20"/>
              </w:rPr>
            </w:pPr>
            <w:del w:id="30820" w:author="Johnny Schultz" w:date="2020-02-12T15:58:00Z">
              <w:r w:rsidRPr="00A013FD">
                <w:rPr>
                  <w:rFonts w:asciiTheme="majorBidi" w:hAnsiTheme="majorBidi" w:cstheme="majorBidi"/>
                  <w:sz w:val="20"/>
                </w:rPr>
                <w:delText>7.2</w:delText>
              </w:r>
            </w:del>
          </w:p>
        </w:tc>
      </w:tr>
      <w:tr w:rsidR="00A013FD" w:rsidRPr="00A013FD" w14:paraId="1B748FFE" w14:textId="77777777" w:rsidTr="00BF604E">
        <w:trPr>
          <w:jc w:val="center"/>
          <w:del w:id="30821" w:author="Johnny Schultz" w:date="2020-02-12T15:58:00Z"/>
        </w:trPr>
        <w:tc>
          <w:tcPr>
            <w:tcW w:w="1381" w:type="dxa"/>
          </w:tcPr>
          <w:p w14:paraId="252B3D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22" w:author="Johnny Schultz" w:date="2020-02-12T15:58:00Z"/>
                <w:rFonts w:asciiTheme="majorBidi" w:hAnsiTheme="majorBidi" w:cstheme="majorBidi"/>
                <w:sz w:val="20"/>
              </w:rPr>
            </w:pPr>
            <w:del w:id="30823" w:author="Johnny Schultz" w:date="2020-02-12T15:58:00Z">
              <w:r w:rsidRPr="00A013FD">
                <w:rPr>
                  <w:rFonts w:asciiTheme="majorBidi" w:hAnsiTheme="majorBidi" w:cstheme="majorBidi"/>
                  <w:sz w:val="20"/>
                </w:rPr>
                <w:delText>18</w:delText>
              </w:r>
            </w:del>
          </w:p>
        </w:tc>
        <w:tc>
          <w:tcPr>
            <w:tcW w:w="1490" w:type="dxa"/>
          </w:tcPr>
          <w:p w14:paraId="06EFA1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24" w:author="Johnny Schultz" w:date="2020-02-12T15:58:00Z"/>
                <w:rFonts w:asciiTheme="majorBidi" w:hAnsiTheme="majorBidi" w:cstheme="majorBidi"/>
                <w:sz w:val="20"/>
              </w:rPr>
            </w:pPr>
            <w:del w:id="30825" w:author="Johnny Schultz" w:date="2020-02-12T15:58:00Z">
              <w:r w:rsidRPr="00A013FD">
                <w:rPr>
                  <w:rFonts w:asciiTheme="majorBidi" w:hAnsiTheme="majorBidi" w:cstheme="majorBidi"/>
                  <w:sz w:val="20"/>
                </w:rPr>
                <w:delText>79.5</w:delText>
              </w:r>
            </w:del>
          </w:p>
        </w:tc>
        <w:tc>
          <w:tcPr>
            <w:tcW w:w="1088" w:type="dxa"/>
          </w:tcPr>
          <w:p w14:paraId="3204D1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26" w:author="Johnny Schultz" w:date="2020-02-12T15:58:00Z"/>
                <w:rFonts w:asciiTheme="majorBidi" w:hAnsiTheme="majorBidi" w:cstheme="majorBidi"/>
                <w:sz w:val="20"/>
              </w:rPr>
            </w:pPr>
            <w:del w:id="30827"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148.8</w:delText>
              </w:r>
            </w:del>
          </w:p>
        </w:tc>
        <w:tc>
          <w:tcPr>
            <w:tcW w:w="1228" w:type="dxa"/>
          </w:tcPr>
          <w:p w14:paraId="7DD64D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28" w:author="Johnny Schultz" w:date="2020-02-12T15:58:00Z"/>
                <w:rFonts w:asciiTheme="majorBidi" w:hAnsiTheme="majorBidi" w:cstheme="majorBidi"/>
                <w:sz w:val="20"/>
              </w:rPr>
            </w:pPr>
            <w:del w:id="30829" w:author="Johnny Schultz" w:date="2020-02-12T15:58:00Z">
              <w:r w:rsidRPr="00A013FD">
                <w:rPr>
                  <w:rFonts w:asciiTheme="majorBidi" w:hAnsiTheme="majorBidi" w:cstheme="majorBidi"/>
                  <w:sz w:val="20"/>
                </w:rPr>
                <w:delText>5.6</w:delText>
              </w:r>
            </w:del>
          </w:p>
        </w:tc>
        <w:tc>
          <w:tcPr>
            <w:tcW w:w="2364" w:type="dxa"/>
          </w:tcPr>
          <w:p w14:paraId="216242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30" w:author="Johnny Schultz" w:date="2020-02-12T15:58:00Z"/>
                <w:rFonts w:asciiTheme="majorBidi" w:hAnsiTheme="majorBidi" w:cstheme="majorBidi"/>
                <w:sz w:val="20"/>
              </w:rPr>
            </w:pPr>
            <w:del w:id="3083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151.2/</w:delText>
              </w:r>
              <w:r w:rsidRPr="000A5AEA">
                <w:rPr>
                  <w:rFonts w:asciiTheme="majorBidi" w:hAnsiTheme="majorBidi" w:cstheme="majorBidi"/>
                  <w:sz w:val="20"/>
                  <w:lang w:val="en-US"/>
                </w:rPr>
                <w:delText>−</w:delText>
              </w:r>
              <w:r w:rsidRPr="00A013FD">
                <w:rPr>
                  <w:rFonts w:asciiTheme="majorBidi" w:hAnsiTheme="majorBidi" w:cstheme="majorBidi"/>
                  <w:sz w:val="20"/>
                </w:rPr>
                <w:delText>148.1/3.1</w:delText>
              </w:r>
            </w:del>
          </w:p>
        </w:tc>
        <w:tc>
          <w:tcPr>
            <w:tcW w:w="1440" w:type="dxa"/>
          </w:tcPr>
          <w:p w14:paraId="518CA3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32" w:author="Johnny Schultz" w:date="2020-02-12T15:58:00Z"/>
                <w:rFonts w:asciiTheme="majorBidi" w:hAnsiTheme="majorBidi" w:cstheme="majorBidi"/>
                <w:sz w:val="20"/>
              </w:rPr>
            </w:pPr>
            <w:del w:id="30833" w:author="Johnny Schultz" w:date="2020-02-12T15:58:00Z">
              <w:r w:rsidRPr="00A013FD">
                <w:rPr>
                  <w:rFonts w:asciiTheme="majorBidi" w:hAnsiTheme="majorBidi" w:cstheme="majorBidi"/>
                  <w:sz w:val="20"/>
                </w:rPr>
                <w:delText>7.6</w:delText>
              </w:r>
            </w:del>
          </w:p>
        </w:tc>
      </w:tr>
      <w:tr w:rsidR="00A013FD" w:rsidRPr="00A013FD" w14:paraId="2B597694" w14:textId="77777777" w:rsidTr="00BF604E">
        <w:trPr>
          <w:jc w:val="center"/>
          <w:del w:id="30834" w:author="Johnny Schultz" w:date="2020-02-12T15:58:00Z"/>
        </w:trPr>
        <w:tc>
          <w:tcPr>
            <w:tcW w:w="1381" w:type="dxa"/>
          </w:tcPr>
          <w:p w14:paraId="61C4D6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35" w:author="Johnny Schultz" w:date="2020-02-12T15:58:00Z"/>
                <w:rFonts w:asciiTheme="majorBidi" w:hAnsiTheme="majorBidi" w:cstheme="majorBidi"/>
                <w:sz w:val="20"/>
              </w:rPr>
            </w:pPr>
            <w:del w:id="30836" w:author="Johnny Schultz" w:date="2020-02-12T15:58:00Z">
              <w:r w:rsidRPr="00A013FD">
                <w:rPr>
                  <w:rFonts w:asciiTheme="majorBidi" w:hAnsiTheme="majorBidi" w:cstheme="majorBidi"/>
                  <w:sz w:val="20"/>
                </w:rPr>
                <w:delText>17</w:delText>
              </w:r>
            </w:del>
          </w:p>
        </w:tc>
        <w:tc>
          <w:tcPr>
            <w:tcW w:w="1490" w:type="dxa"/>
          </w:tcPr>
          <w:p w14:paraId="576C3E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37" w:author="Johnny Schultz" w:date="2020-02-12T15:58:00Z"/>
                <w:rFonts w:asciiTheme="majorBidi" w:hAnsiTheme="majorBidi" w:cstheme="majorBidi"/>
                <w:sz w:val="20"/>
              </w:rPr>
            </w:pPr>
            <w:del w:id="30838" w:author="Johnny Schultz" w:date="2020-02-12T15:58:00Z">
              <w:r w:rsidRPr="00A013FD">
                <w:rPr>
                  <w:rFonts w:asciiTheme="majorBidi" w:hAnsiTheme="majorBidi" w:cstheme="majorBidi"/>
                  <w:sz w:val="20"/>
                </w:rPr>
                <w:delText>95.4</w:delText>
              </w:r>
            </w:del>
          </w:p>
        </w:tc>
        <w:tc>
          <w:tcPr>
            <w:tcW w:w="1088" w:type="dxa"/>
          </w:tcPr>
          <w:p w14:paraId="6E9FFF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39" w:author="Johnny Schultz" w:date="2020-02-12T15:58:00Z"/>
                <w:rFonts w:asciiTheme="majorBidi" w:hAnsiTheme="majorBidi" w:cstheme="majorBidi"/>
                <w:sz w:val="20"/>
              </w:rPr>
            </w:pPr>
            <w:del w:id="30840" w:author="Johnny Schultz" w:date="2020-02-12T15:58:00Z">
              <w:r w:rsidRPr="00A013FD">
                <w:rPr>
                  <w:rFonts w:asciiTheme="majorBidi" w:hAnsiTheme="majorBidi" w:cstheme="majorBidi"/>
                  <w:sz w:val="20"/>
                </w:rPr>
                <w:delText>2</w:delText>
              </w:r>
              <w:r w:rsidRPr="000A5AEA">
                <w:rPr>
                  <w:rFonts w:asciiTheme="majorBidi" w:hAnsiTheme="majorBidi" w:cstheme="majorBidi"/>
                  <w:sz w:val="20"/>
                  <w:lang w:val="en-US"/>
                </w:rPr>
                <w:delText> </w:delText>
              </w:r>
              <w:r w:rsidRPr="00A013FD">
                <w:rPr>
                  <w:rFonts w:asciiTheme="majorBidi" w:hAnsiTheme="majorBidi" w:cstheme="majorBidi"/>
                  <w:sz w:val="20"/>
                </w:rPr>
                <w:delText>038.3</w:delText>
              </w:r>
            </w:del>
          </w:p>
        </w:tc>
        <w:tc>
          <w:tcPr>
            <w:tcW w:w="1228" w:type="dxa"/>
          </w:tcPr>
          <w:p w14:paraId="0B0843B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41" w:author="Johnny Schultz" w:date="2020-02-12T15:58:00Z"/>
                <w:rFonts w:asciiTheme="majorBidi" w:hAnsiTheme="majorBidi" w:cstheme="majorBidi"/>
                <w:sz w:val="20"/>
              </w:rPr>
            </w:pPr>
            <w:del w:id="30842" w:author="Johnny Schultz" w:date="2020-02-12T15:58:00Z">
              <w:r w:rsidRPr="00A013FD">
                <w:rPr>
                  <w:rFonts w:asciiTheme="majorBidi" w:hAnsiTheme="majorBidi" w:cstheme="majorBidi"/>
                  <w:sz w:val="20"/>
                </w:rPr>
                <w:delText>7.0</w:delText>
              </w:r>
            </w:del>
          </w:p>
        </w:tc>
        <w:tc>
          <w:tcPr>
            <w:tcW w:w="2364" w:type="dxa"/>
          </w:tcPr>
          <w:p w14:paraId="571B24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43" w:author="Johnny Schultz" w:date="2020-02-12T15:58:00Z"/>
                <w:rFonts w:asciiTheme="majorBidi" w:hAnsiTheme="majorBidi" w:cstheme="majorBidi"/>
                <w:sz w:val="20"/>
              </w:rPr>
            </w:pPr>
            <w:del w:id="3084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150.7/</w:delText>
              </w:r>
              <w:r w:rsidRPr="000A5AEA">
                <w:rPr>
                  <w:rFonts w:asciiTheme="majorBidi" w:hAnsiTheme="majorBidi" w:cstheme="majorBidi"/>
                  <w:sz w:val="20"/>
                  <w:lang w:val="en-US"/>
                </w:rPr>
                <w:delText>−</w:delText>
              </w:r>
              <w:r w:rsidRPr="00A013FD">
                <w:rPr>
                  <w:rFonts w:asciiTheme="majorBidi" w:hAnsiTheme="majorBidi" w:cstheme="majorBidi"/>
                  <w:sz w:val="20"/>
                </w:rPr>
                <w:delText>147.9/2.8</w:delText>
              </w:r>
            </w:del>
          </w:p>
        </w:tc>
        <w:tc>
          <w:tcPr>
            <w:tcW w:w="1440" w:type="dxa"/>
          </w:tcPr>
          <w:p w14:paraId="475F3A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45" w:author="Johnny Schultz" w:date="2020-02-12T15:58:00Z"/>
                <w:rFonts w:asciiTheme="majorBidi" w:hAnsiTheme="majorBidi" w:cstheme="majorBidi"/>
                <w:sz w:val="20"/>
              </w:rPr>
            </w:pPr>
            <w:del w:id="30846" w:author="Johnny Schultz" w:date="2020-02-12T15:58:00Z">
              <w:r w:rsidRPr="00A013FD">
                <w:rPr>
                  <w:rFonts w:asciiTheme="majorBidi" w:hAnsiTheme="majorBidi" w:cstheme="majorBidi"/>
                  <w:sz w:val="20"/>
                </w:rPr>
                <w:delText>8</w:delText>
              </w:r>
            </w:del>
          </w:p>
        </w:tc>
      </w:tr>
      <w:tr w:rsidR="00A013FD" w:rsidRPr="00A013FD" w14:paraId="45DFF142" w14:textId="77777777" w:rsidTr="00BF604E">
        <w:trPr>
          <w:jc w:val="center"/>
          <w:del w:id="30847" w:author="Johnny Schultz" w:date="2020-02-12T15:58:00Z"/>
        </w:trPr>
        <w:tc>
          <w:tcPr>
            <w:tcW w:w="1381" w:type="dxa"/>
          </w:tcPr>
          <w:p w14:paraId="2226CC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48" w:author="Johnny Schultz" w:date="2020-02-12T15:58:00Z"/>
                <w:rFonts w:asciiTheme="majorBidi" w:hAnsiTheme="majorBidi" w:cstheme="majorBidi"/>
                <w:sz w:val="20"/>
              </w:rPr>
            </w:pPr>
            <w:del w:id="30849" w:author="Johnny Schultz" w:date="2020-02-12T15:58:00Z">
              <w:r w:rsidRPr="00A013FD">
                <w:rPr>
                  <w:rFonts w:asciiTheme="majorBidi" w:hAnsiTheme="majorBidi" w:cstheme="majorBidi"/>
                  <w:sz w:val="20"/>
                </w:rPr>
                <w:delText>16</w:delText>
              </w:r>
            </w:del>
          </w:p>
        </w:tc>
        <w:tc>
          <w:tcPr>
            <w:tcW w:w="1490" w:type="dxa"/>
          </w:tcPr>
          <w:p w14:paraId="458BC7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50" w:author="Johnny Schultz" w:date="2020-02-12T15:58:00Z"/>
                <w:rFonts w:asciiTheme="majorBidi" w:hAnsiTheme="majorBidi" w:cstheme="majorBidi"/>
                <w:sz w:val="20"/>
              </w:rPr>
            </w:pPr>
            <w:del w:id="30851" w:author="Johnny Schultz" w:date="2020-02-12T15:58:00Z">
              <w:r w:rsidRPr="00A013FD">
                <w:rPr>
                  <w:rFonts w:asciiTheme="majorBidi" w:hAnsiTheme="majorBidi" w:cstheme="majorBidi"/>
                  <w:sz w:val="20"/>
                </w:rPr>
                <w:delText>111.3</w:delText>
              </w:r>
            </w:del>
          </w:p>
        </w:tc>
        <w:tc>
          <w:tcPr>
            <w:tcW w:w="1088" w:type="dxa"/>
          </w:tcPr>
          <w:p w14:paraId="1E7C58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52" w:author="Johnny Schultz" w:date="2020-02-12T15:58:00Z"/>
                <w:rFonts w:asciiTheme="majorBidi" w:hAnsiTheme="majorBidi" w:cstheme="majorBidi"/>
                <w:sz w:val="20"/>
              </w:rPr>
            </w:pPr>
            <w:del w:id="30853"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928.1</w:delText>
              </w:r>
            </w:del>
          </w:p>
        </w:tc>
        <w:tc>
          <w:tcPr>
            <w:tcW w:w="1228" w:type="dxa"/>
          </w:tcPr>
          <w:p w14:paraId="23661C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54" w:author="Johnny Schultz" w:date="2020-02-12T15:58:00Z"/>
                <w:rFonts w:asciiTheme="majorBidi" w:hAnsiTheme="majorBidi" w:cstheme="majorBidi"/>
                <w:sz w:val="20"/>
              </w:rPr>
            </w:pPr>
            <w:del w:id="30855" w:author="Johnny Schultz" w:date="2020-02-12T15:58:00Z">
              <w:r w:rsidRPr="00A013FD">
                <w:rPr>
                  <w:rFonts w:asciiTheme="majorBidi" w:hAnsiTheme="majorBidi" w:cstheme="majorBidi"/>
                  <w:sz w:val="20"/>
                </w:rPr>
                <w:delText>8.4</w:delText>
              </w:r>
            </w:del>
          </w:p>
        </w:tc>
        <w:tc>
          <w:tcPr>
            <w:tcW w:w="2364" w:type="dxa"/>
          </w:tcPr>
          <w:p w14:paraId="1F60A8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56" w:author="Johnny Schultz" w:date="2020-02-12T15:58:00Z"/>
                <w:rFonts w:asciiTheme="majorBidi" w:hAnsiTheme="majorBidi" w:cstheme="majorBidi"/>
                <w:sz w:val="20"/>
              </w:rPr>
            </w:pPr>
            <w:del w:id="3085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150.2/</w:delText>
              </w:r>
              <w:r w:rsidRPr="000A5AEA">
                <w:rPr>
                  <w:rFonts w:asciiTheme="majorBidi" w:hAnsiTheme="majorBidi" w:cstheme="majorBidi"/>
                  <w:sz w:val="20"/>
                  <w:lang w:val="en-US"/>
                </w:rPr>
                <w:delText>−</w:delText>
              </w:r>
              <w:r w:rsidRPr="00A013FD">
                <w:rPr>
                  <w:rFonts w:asciiTheme="majorBidi" w:hAnsiTheme="majorBidi" w:cstheme="majorBidi"/>
                  <w:sz w:val="20"/>
                </w:rPr>
                <w:delText>147.7/2.5</w:delText>
              </w:r>
            </w:del>
          </w:p>
        </w:tc>
        <w:tc>
          <w:tcPr>
            <w:tcW w:w="1440" w:type="dxa"/>
          </w:tcPr>
          <w:p w14:paraId="5A1DD77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58" w:author="Johnny Schultz" w:date="2020-02-12T15:58:00Z"/>
                <w:rFonts w:asciiTheme="majorBidi" w:hAnsiTheme="majorBidi" w:cstheme="majorBidi"/>
                <w:sz w:val="20"/>
              </w:rPr>
            </w:pPr>
            <w:del w:id="30859" w:author="Johnny Schultz" w:date="2020-02-12T15:58:00Z">
              <w:r w:rsidRPr="00A013FD">
                <w:rPr>
                  <w:rFonts w:asciiTheme="majorBidi" w:hAnsiTheme="majorBidi" w:cstheme="majorBidi"/>
                  <w:sz w:val="20"/>
                </w:rPr>
                <w:delText>8.5</w:delText>
              </w:r>
            </w:del>
          </w:p>
        </w:tc>
      </w:tr>
      <w:tr w:rsidR="00A013FD" w:rsidRPr="00A013FD" w14:paraId="68AD95AA" w14:textId="77777777" w:rsidTr="00BF604E">
        <w:trPr>
          <w:jc w:val="center"/>
          <w:del w:id="30860" w:author="Johnny Schultz" w:date="2020-02-12T15:58:00Z"/>
        </w:trPr>
        <w:tc>
          <w:tcPr>
            <w:tcW w:w="1381" w:type="dxa"/>
          </w:tcPr>
          <w:p w14:paraId="3B37429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61" w:author="Johnny Schultz" w:date="2020-02-12T15:58:00Z"/>
                <w:rFonts w:asciiTheme="majorBidi" w:hAnsiTheme="majorBidi" w:cstheme="majorBidi"/>
                <w:sz w:val="20"/>
              </w:rPr>
            </w:pPr>
            <w:del w:id="30862" w:author="Johnny Schultz" w:date="2020-02-12T15:58:00Z">
              <w:r w:rsidRPr="00A013FD">
                <w:rPr>
                  <w:rFonts w:asciiTheme="majorBidi" w:hAnsiTheme="majorBidi" w:cstheme="majorBidi"/>
                  <w:sz w:val="20"/>
                </w:rPr>
                <w:delText>15</w:delText>
              </w:r>
            </w:del>
          </w:p>
        </w:tc>
        <w:tc>
          <w:tcPr>
            <w:tcW w:w="1490" w:type="dxa"/>
          </w:tcPr>
          <w:p w14:paraId="5201D3D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63" w:author="Johnny Schultz" w:date="2020-02-12T15:58:00Z"/>
                <w:rFonts w:asciiTheme="majorBidi" w:hAnsiTheme="majorBidi" w:cstheme="majorBidi"/>
                <w:sz w:val="20"/>
              </w:rPr>
            </w:pPr>
            <w:del w:id="30864" w:author="Johnny Schultz" w:date="2020-02-12T15:58:00Z">
              <w:r w:rsidRPr="00A013FD">
                <w:rPr>
                  <w:rFonts w:asciiTheme="majorBidi" w:hAnsiTheme="majorBidi" w:cstheme="majorBidi"/>
                  <w:sz w:val="20"/>
                </w:rPr>
                <w:delText>127.2</w:delText>
              </w:r>
            </w:del>
          </w:p>
        </w:tc>
        <w:tc>
          <w:tcPr>
            <w:tcW w:w="1088" w:type="dxa"/>
          </w:tcPr>
          <w:p w14:paraId="2B2818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65" w:author="Johnny Schultz" w:date="2020-02-12T15:58:00Z"/>
                <w:rFonts w:asciiTheme="majorBidi" w:hAnsiTheme="majorBidi" w:cstheme="majorBidi"/>
                <w:sz w:val="20"/>
              </w:rPr>
            </w:pPr>
            <w:del w:id="30866"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818.4</w:delText>
              </w:r>
            </w:del>
          </w:p>
        </w:tc>
        <w:tc>
          <w:tcPr>
            <w:tcW w:w="1228" w:type="dxa"/>
          </w:tcPr>
          <w:p w14:paraId="3C2D83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67" w:author="Johnny Schultz" w:date="2020-02-12T15:58:00Z"/>
                <w:rFonts w:asciiTheme="majorBidi" w:hAnsiTheme="majorBidi" w:cstheme="majorBidi"/>
                <w:sz w:val="20"/>
              </w:rPr>
            </w:pPr>
            <w:del w:id="30868" w:author="Johnny Schultz" w:date="2020-02-12T15:58:00Z">
              <w:r w:rsidRPr="00A013FD">
                <w:rPr>
                  <w:rFonts w:asciiTheme="majorBidi" w:hAnsiTheme="majorBidi" w:cstheme="majorBidi"/>
                  <w:sz w:val="20"/>
                </w:rPr>
                <w:delText>10.0</w:delText>
              </w:r>
            </w:del>
          </w:p>
        </w:tc>
        <w:tc>
          <w:tcPr>
            <w:tcW w:w="2364" w:type="dxa"/>
          </w:tcPr>
          <w:p w14:paraId="3915EF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69" w:author="Johnny Schultz" w:date="2020-02-12T15:58:00Z"/>
                <w:rFonts w:asciiTheme="majorBidi" w:hAnsiTheme="majorBidi" w:cstheme="majorBidi"/>
                <w:sz w:val="20"/>
              </w:rPr>
            </w:pPr>
            <w:del w:id="3087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149.7/</w:delText>
              </w:r>
              <w:r w:rsidRPr="000A5AEA">
                <w:rPr>
                  <w:rFonts w:asciiTheme="majorBidi" w:hAnsiTheme="majorBidi" w:cstheme="majorBidi"/>
                  <w:sz w:val="20"/>
                  <w:lang w:val="en-US"/>
                </w:rPr>
                <w:delText>−</w:delText>
              </w:r>
              <w:r w:rsidRPr="00A013FD">
                <w:rPr>
                  <w:rFonts w:asciiTheme="majorBidi" w:hAnsiTheme="majorBidi" w:cstheme="majorBidi"/>
                  <w:sz w:val="20"/>
                </w:rPr>
                <w:delText>147.4/2.3</w:delText>
              </w:r>
            </w:del>
          </w:p>
        </w:tc>
        <w:tc>
          <w:tcPr>
            <w:tcW w:w="1440" w:type="dxa"/>
          </w:tcPr>
          <w:p w14:paraId="199AF4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71" w:author="Johnny Schultz" w:date="2020-02-12T15:58:00Z"/>
                <w:rFonts w:asciiTheme="majorBidi" w:hAnsiTheme="majorBidi" w:cstheme="majorBidi"/>
                <w:sz w:val="20"/>
              </w:rPr>
            </w:pPr>
            <w:del w:id="30872" w:author="Johnny Schultz" w:date="2020-02-12T15:58:00Z">
              <w:r w:rsidRPr="00A013FD">
                <w:rPr>
                  <w:rFonts w:asciiTheme="majorBidi" w:hAnsiTheme="majorBidi" w:cstheme="majorBidi"/>
                  <w:sz w:val="20"/>
                </w:rPr>
                <w:delText>8.9</w:delText>
              </w:r>
            </w:del>
          </w:p>
        </w:tc>
      </w:tr>
      <w:tr w:rsidR="00A013FD" w:rsidRPr="00A013FD" w14:paraId="07B516D7" w14:textId="77777777" w:rsidTr="00BF604E">
        <w:trPr>
          <w:jc w:val="center"/>
          <w:del w:id="30873" w:author="Johnny Schultz" w:date="2020-02-12T15:58:00Z"/>
        </w:trPr>
        <w:tc>
          <w:tcPr>
            <w:tcW w:w="1381" w:type="dxa"/>
          </w:tcPr>
          <w:p w14:paraId="665382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74" w:author="Johnny Schultz" w:date="2020-02-12T15:58:00Z"/>
                <w:rFonts w:asciiTheme="majorBidi" w:hAnsiTheme="majorBidi" w:cstheme="majorBidi"/>
                <w:sz w:val="20"/>
              </w:rPr>
            </w:pPr>
            <w:del w:id="30875" w:author="Johnny Schultz" w:date="2020-02-12T15:58:00Z">
              <w:r w:rsidRPr="00A013FD">
                <w:rPr>
                  <w:rFonts w:asciiTheme="majorBidi" w:hAnsiTheme="majorBidi" w:cstheme="majorBidi"/>
                  <w:sz w:val="20"/>
                </w:rPr>
                <w:delText>14</w:delText>
              </w:r>
            </w:del>
          </w:p>
        </w:tc>
        <w:tc>
          <w:tcPr>
            <w:tcW w:w="1490" w:type="dxa"/>
          </w:tcPr>
          <w:p w14:paraId="2CAF6C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76" w:author="Johnny Schultz" w:date="2020-02-12T15:58:00Z"/>
                <w:rFonts w:asciiTheme="majorBidi" w:hAnsiTheme="majorBidi" w:cstheme="majorBidi"/>
                <w:sz w:val="20"/>
              </w:rPr>
            </w:pPr>
            <w:del w:id="30877" w:author="Johnny Schultz" w:date="2020-02-12T15:58:00Z">
              <w:r w:rsidRPr="00A013FD">
                <w:rPr>
                  <w:rFonts w:asciiTheme="majorBidi" w:hAnsiTheme="majorBidi" w:cstheme="majorBidi"/>
                  <w:sz w:val="20"/>
                </w:rPr>
                <w:delText>143.1</w:delText>
              </w:r>
            </w:del>
          </w:p>
        </w:tc>
        <w:tc>
          <w:tcPr>
            <w:tcW w:w="1088" w:type="dxa"/>
          </w:tcPr>
          <w:p w14:paraId="60D318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78" w:author="Johnny Schultz" w:date="2020-02-12T15:58:00Z"/>
                <w:rFonts w:asciiTheme="majorBidi" w:hAnsiTheme="majorBidi" w:cstheme="majorBidi"/>
                <w:sz w:val="20"/>
              </w:rPr>
            </w:pPr>
            <w:del w:id="30879"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709.2</w:delText>
              </w:r>
            </w:del>
          </w:p>
        </w:tc>
        <w:tc>
          <w:tcPr>
            <w:tcW w:w="1228" w:type="dxa"/>
          </w:tcPr>
          <w:p w14:paraId="1D5D1EE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80" w:author="Johnny Schultz" w:date="2020-02-12T15:58:00Z"/>
                <w:rFonts w:asciiTheme="majorBidi" w:hAnsiTheme="majorBidi" w:cstheme="majorBidi"/>
                <w:sz w:val="20"/>
              </w:rPr>
            </w:pPr>
            <w:del w:id="30881" w:author="Johnny Schultz" w:date="2020-02-12T15:58:00Z">
              <w:r w:rsidRPr="00A013FD">
                <w:rPr>
                  <w:rFonts w:asciiTheme="majorBidi" w:hAnsiTheme="majorBidi" w:cstheme="majorBidi"/>
                  <w:sz w:val="20"/>
                </w:rPr>
                <w:delText>11.6</w:delText>
              </w:r>
            </w:del>
          </w:p>
        </w:tc>
        <w:tc>
          <w:tcPr>
            <w:tcW w:w="2364" w:type="dxa"/>
          </w:tcPr>
          <w:p w14:paraId="1876A5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82" w:author="Johnny Schultz" w:date="2020-02-12T15:58:00Z"/>
                <w:rFonts w:asciiTheme="majorBidi" w:hAnsiTheme="majorBidi" w:cstheme="majorBidi"/>
                <w:sz w:val="20"/>
              </w:rPr>
            </w:pPr>
            <w:del w:id="3088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149.2/</w:delText>
              </w:r>
              <w:r w:rsidRPr="000A5AEA">
                <w:rPr>
                  <w:rFonts w:asciiTheme="majorBidi" w:hAnsiTheme="majorBidi" w:cstheme="majorBidi"/>
                  <w:sz w:val="20"/>
                  <w:lang w:val="en-US"/>
                </w:rPr>
                <w:delText>−</w:delText>
              </w:r>
              <w:r w:rsidRPr="00A013FD">
                <w:rPr>
                  <w:rFonts w:asciiTheme="majorBidi" w:hAnsiTheme="majorBidi" w:cstheme="majorBidi"/>
                  <w:sz w:val="20"/>
                </w:rPr>
                <w:delText>147.1/2.1</w:delText>
              </w:r>
            </w:del>
          </w:p>
        </w:tc>
        <w:tc>
          <w:tcPr>
            <w:tcW w:w="1440" w:type="dxa"/>
          </w:tcPr>
          <w:p w14:paraId="1ABE0AE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84" w:author="Johnny Schultz" w:date="2020-02-12T15:58:00Z"/>
                <w:rFonts w:asciiTheme="majorBidi" w:hAnsiTheme="majorBidi" w:cstheme="majorBidi"/>
                <w:sz w:val="20"/>
              </w:rPr>
            </w:pPr>
            <w:del w:id="30885" w:author="Johnny Schultz" w:date="2020-02-12T15:58:00Z">
              <w:r w:rsidRPr="00A013FD">
                <w:rPr>
                  <w:rFonts w:asciiTheme="majorBidi" w:hAnsiTheme="majorBidi" w:cstheme="majorBidi"/>
                  <w:sz w:val="20"/>
                </w:rPr>
                <w:delText>9.4</w:delText>
              </w:r>
            </w:del>
          </w:p>
        </w:tc>
      </w:tr>
      <w:tr w:rsidR="00A013FD" w:rsidRPr="00A013FD" w14:paraId="625AD051" w14:textId="77777777" w:rsidTr="00BF604E">
        <w:trPr>
          <w:jc w:val="center"/>
          <w:del w:id="30886" w:author="Johnny Schultz" w:date="2020-02-12T15:58:00Z"/>
        </w:trPr>
        <w:tc>
          <w:tcPr>
            <w:tcW w:w="1381" w:type="dxa"/>
          </w:tcPr>
          <w:p w14:paraId="4939DE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87" w:author="Johnny Schultz" w:date="2020-02-12T15:58:00Z"/>
                <w:rFonts w:asciiTheme="majorBidi" w:hAnsiTheme="majorBidi" w:cstheme="majorBidi"/>
                <w:sz w:val="20"/>
              </w:rPr>
            </w:pPr>
            <w:del w:id="30888" w:author="Johnny Schultz" w:date="2020-02-12T15:58:00Z">
              <w:r w:rsidRPr="00A013FD">
                <w:rPr>
                  <w:rFonts w:asciiTheme="majorBidi" w:hAnsiTheme="majorBidi" w:cstheme="majorBidi"/>
                  <w:sz w:val="20"/>
                </w:rPr>
                <w:delText>13</w:delText>
              </w:r>
            </w:del>
          </w:p>
        </w:tc>
        <w:tc>
          <w:tcPr>
            <w:tcW w:w="1490" w:type="dxa"/>
          </w:tcPr>
          <w:p w14:paraId="4C0DDE7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89" w:author="Johnny Schultz" w:date="2020-02-12T15:58:00Z"/>
                <w:rFonts w:asciiTheme="majorBidi" w:hAnsiTheme="majorBidi" w:cstheme="majorBidi"/>
                <w:sz w:val="20"/>
              </w:rPr>
            </w:pPr>
            <w:del w:id="30890" w:author="Johnny Schultz" w:date="2020-02-12T15:58:00Z">
              <w:r w:rsidRPr="00A013FD">
                <w:rPr>
                  <w:rFonts w:asciiTheme="majorBidi" w:hAnsiTheme="majorBidi" w:cstheme="majorBidi"/>
                  <w:sz w:val="20"/>
                </w:rPr>
                <w:delText>159.0</w:delText>
              </w:r>
            </w:del>
          </w:p>
        </w:tc>
        <w:tc>
          <w:tcPr>
            <w:tcW w:w="1088" w:type="dxa"/>
          </w:tcPr>
          <w:p w14:paraId="4B1C14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91" w:author="Johnny Schultz" w:date="2020-02-12T15:58:00Z"/>
                <w:rFonts w:asciiTheme="majorBidi" w:hAnsiTheme="majorBidi" w:cstheme="majorBidi"/>
                <w:sz w:val="20"/>
              </w:rPr>
            </w:pPr>
            <w:del w:id="30892"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600.6</w:delText>
              </w:r>
            </w:del>
          </w:p>
        </w:tc>
        <w:tc>
          <w:tcPr>
            <w:tcW w:w="1228" w:type="dxa"/>
          </w:tcPr>
          <w:p w14:paraId="0F4A94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93" w:author="Johnny Schultz" w:date="2020-02-12T15:58:00Z"/>
                <w:rFonts w:asciiTheme="majorBidi" w:hAnsiTheme="majorBidi" w:cstheme="majorBidi"/>
                <w:sz w:val="20"/>
              </w:rPr>
            </w:pPr>
            <w:del w:id="30894" w:author="Johnny Schultz" w:date="2020-02-12T15:58:00Z">
              <w:r w:rsidRPr="00A013FD">
                <w:rPr>
                  <w:rFonts w:asciiTheme="majorBidi" w:hAnsiTheme="majorBidi" w:cstheme="majorBidi"/>
                  <w:sz w:val="20"/>
                </w:rPr>
                <w:delText>13.5</w:delText>
              </w:r>
            </w:del>
          </w:p>
        </w:tc>
        <w:tc>
          <w:tcPr>
            <w:tcW w:w="2364" w:type="dxa"/>
          </w:tcPr>
          <w:p w14:paraId="3B37144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95" w:author="Johnny Schultz" w:date="2020-02-12T15:58:00Z"/>
                <w:rFonts w:asciiTheme="majorBidi" w:hAnsiTheme="majorBidi" w:cstheme="majorBidi"/>
                <w:sz w:val="20"/>
              </w:rPr>
            </w:pPr>
            <w:del w:id="3089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148.6/</w:delText>
              </w:r>
              <w:r w:rsidRPr="000A5AEA">
                <w:rPr>
                  <w:rFonts w:asciiTheme="majorBidi" w:hAnsiTheme="majorBidi" w:cstheme="majorBidi"/>
                  <w:sz w:val="20"/>
                  <w:lang w:val="en-US"/>
                </w:rPr>
                <w:delText>−</w:delText>
              </w:r>
              <w:r w:rsidRPr="00A013FD">
                <w:rPr>
                  <w:rFonts w:asciiTheme="majorBidi" w:hAnsiTheme="majorBidi" w:cstheme="majorBidi"/>
                  <w:sz w:val="20"/>
                </w:rPr>
                <w:delText>146.8/1.8</w:delText>
              </w:r>
            </w:del>
          </w:p>
        </w:tc>
        <w:tc>
          <w:tcPr>
            <w:tcW w:w="1440" w:type="dxa"/>
          </w:tcPr>
          <w:p w14:paraId="4B10E62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897" w:author="Johnny Schultz" w:date="2020-02-12T15:58:00Z"/>
                <w:rFonts w:asciiTheme="majorBidi" w:hAnsiTheme="majorBidi" w:cstheme="majorBidi"/>
                <w:sz w:val="20"/>
              </w:rPr>
            </w:pPr>
            <w:del w:id="30898" w:author="Johnny Schultz" w:date="2020-02-12T15:58:00Z">
              <w:r w:rsidRPr="00A013FD">
                <w:rPr>
                  <w:rFonts w:asciiTheme="majorBidi" w:hAnsiTheme="majorBidi" w:cstheme="majorBidi"/>
                  <w:sz w:val="20"/>
                </w:rPr>
                <w:delText>9.7</w:delText>
              </w:r>
            </w:del>
          </w:p>
        </w:tc>
      </w:tr>
      <w:tr w:rsidR="00A013FD" w:rsidRPr="00A013FD" w14:paraId="3E4D6F5C" w14:textId="77777777" w:rsidTr="00BF604E">
        <w:trPr>
          <w:jc w:val="center"/>
          <w:del w:id="30899" w:author="Johnny Schultz" w:date="2020-02-12T15:58:00Z"/>
        </w:trPr>
        <w:tc>
          <w:tcPr>
            <w:tcW w:w="1381" w:type="dxa"/>
          </w:tcPr>
          <w:p w14:paraId="50F6A5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00" w:author="Johnny Schultz" w:date="2020-02-12T15:58:00Z"/>
                <w:rFonts w:asciiTheme="majorBidi" w:hAnsiTheme="majorBidi" w:cstheme="majorBidi"/>
                <w:sz w:val="20"/>
              </w:rPr>
            </w:pPr>
            <w:del w:id="30901" w:author="Johnny Schultz" w:date="2020-02-12T15:58:00Z">
              <w:r w:rsidRPr="00A013FD">
                <w:rPr>
                  <w:rFonts w:asciiTheme="majorBidi" w:hAnsiTheme="majorBidi" w:cstheme="majorBidi"/>
                  <w:sz w:val="20"/>
                </w:rPr>
                <w:delText>12</w:delText>
              </w:r>
            </w:del>
          </w:p>
        </w:tc>
        <w:tc>
          <w:tcPr>
            <w:tcW w:w="1490" w:type="dxa"/>
          </w:tcPr>
          <w:p w14:paraId="2130F1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02" w:author="Johnny Schultz" w:date="2020-02-12T15:58:00Z"/>
                <w:rFonts w:asciiTheme="majorBidi" w:hAnsiTheme="majorBidi" w:cstheme="majorBidi"/>
                <w:sz w:val="20"/>
              </w:rPr>
            </w:pPr>
            <w:del w:id="30903" w:author="Johnny Schultz" w:date="2020-02-12T15:58:00Z">
              <w:r w:rsidRPr="00A013FD">
                <w:rPr>
                  <w:rFonts w:asciiTheme="majorBidi" w:hAnsiTheme="majorBidi" w:cstheme="majorBidi"/>
                  <w:sz w:val="20"/>
                </w:rPr>
                <w:delText>175.0</w:delText>
              </w:r>
            </w:del>
          </w:p>
        </w:tc>
        <w:tc>
          <w:tcPr>
            <w:tcW w:w="1088" w:type="dxa"/>
          </w:tcPr>
          <w:p w14:paraId="6DBB72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04" w:author="Johnny Schultz" w:date="2020-02-12T15:58:00Z"/>
                <w:rFonts w:asciiTheme="majorBidi" w:hAnsiTheme="majorBidi" w:cstheme="majorBidi"/>
                <w:sz w:val="20"/>
              </w:rPr>
            </w:pPr>
            <w:del w:id="30905"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493.0</w:delText>
              </w:r>
            </w:del>
          </w:p>
        </w:tc>
        <w:tc>
          <w:tcPr>
            <w:tcW w:w="1228" w:type="dxa"/>
          </w:tcPr>
          <w:p w14:paraId="4B17AF0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06" w:author="Johnny Schultz" w:date="2020-02-12T15:58:00Z"/>
                <w:rFonts w:asciiTheme="majorBidi" w:hAnsiTheme="majorBidi" w:cstheme="majorBidi"/>
                <w:sz w:val="20"/>
              </w:rPr>
            </w:pPr>
            <w:del w:id="30907" w:author="Johnny Schultz" w:date="2020-02-12T15:58:00Z">
              <w:r w:rsidRPr="00A013FD">
                <w:rPr>
                  <w:rFonts w:asciiTheme="majorBidi" w:hAnsiTheme="majorBidi" w:cstheme="majorBidi"/>
                  <w:sz w:val="20"/>
                </w:rPr>
                <w:delText>15.5</w:delText>
              </w:r>
            </w:del>
          </w:p>
        </w:tc>
        <w:tc>
          <w:tcPr>
            <w:tcW w:w="2364" w:type="dxa"/>
          </w:tcPr>
          <w:p w14:paraId="66A20CB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08" w:author="Johnny Schultz" w:date="2020-02-12T15:58:00Z"/>
                <w:rFonts w:asciiTheme="majorBidi" w:hAnsiTheme="majorBidi" w:cstheme="majorBidi"/>
                <w:sz w:val="20"/>
              </w:rPr>
            </w:pPr>
            <w:del w:id="3090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148/</w:delText>
              </w:r>
              <w:r w:rsidRPr="000A5AEA">
                <w:rPr>
                  <w:rFonts w:asciiTheme="majorBidi" w:hAnsiTheme="majorBidi" w:cstheme="majorBidi"/>
                  <w:sz w:val="20"/>
                  <w:lang w:val="en-US"/>
                </w:rPr>
                <w:delText>−</w:delText>
              </w:r>
              <w:r w:rsidRPr="00A013FD">
                <w:rPr>
                  <w:rFonts w:asciiTheme="majorBidi" w:hAnsiTheme="majorBidi" w:cstheme="majorBidi"/>
                  <w:sz w:val="20"/>
                </w:rPr>
                <w:delText>146.5/1.5</w:delText>
              </w:r>
            </w:del>
          </w:p>
        </w:tc>
        <w:tc>
          <w:tcPr>
            <w:tcW w:w="1440" w:type="dxa"/>
          </w:tcPr>
          <w:p w14:paraId="71CF71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10" w:author="Johnny Schultz" w:date="2020-02-12T15:58:00Z"/>
                <w:rFonts w:asciiTheme="majorBidi" w:hAnsiTheme="majorBidi" w:cstheme="majorBidi"/>
                <w:sz w:val="20"/>
              </w:rPr>
            </w:pPr>
            <w:del w:id="30911" w:author="Johnny Schultz" w:date="2020-02-12T15:58:00Z">
              <w:r w:rsidRPr="00A013FD">
                <w:rPr>
                  <w:rFonts w:asciiTheme="majorBidi" w:hAnsiTheme="majorBidi" w:cstheme="majorBidi"/>
                  <w:sz w:val="20"/>
                </w:rPr>
                <w:delText>10.2</w:delText>
              </w:r>
            </w:del>
          </w:p>
        </w:tc>
      </w:tr>
      <w:tr w:rsidR="00A013FD" w:rsidRPr="00A013FD" w14:paraId="365C6056" w14:textId="77777777" w:rsidTr="00BF604E">
        <w:trPr>
          <w:jc w:val="center"/>
          <w:del w:id="30912" w:author="Johnny Schultz" w:date="2020-02-12T15:58:00Z"/>
        </w:trPr>
        <w:tc>
          <w:tcPr>
            <w:tcW w:w="1381" w:type="dxa"/>
          </w:tcPr>
          <w:p w14:paraId="3BB5E4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13" w:author="Johnny Schultz" w:date="2020-02-12T15:58:00Z"/>
                <w:rFonts w:asciiTheme="majorBidi" w:hAnsiTheme="majorBidi" w:cstheme="majorBidi"/>
                <w:sz w:val="20"/>
              </w:rPr>
            </w:pPr>
            <w:del w:id="30914" w:author="Johnny Schultz" w:date="2020-02-12T15:58:00Z">
              <w:r w:rsidRPr="00A013FD">
                <w:rPr>
                  <w:rFonts w:asciiTheme="majorBidi" w:hAnsiTheme="majorBidi" w:cstheme="majorBidi"/>
                  <w:sz w:val="20"/>
                </w:rPr>
                <w:delText>11</w:delText>
              </w:r>
            </w:del>
          </w:p>
        </w:tc>
        <w:tc>
          <w:tcPr>
            <w:tcW w:w="1490" w:type="dxa"/>
          </w:tcPr>
          <w:p w14:paraId="4C0ED88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15" w:author="Johnny Schultz" w:date="2020-02-12T15:58:00Z"/>
                <w:rFonts w:asciiTheme="majorBidi" w:hAnsiTheme="majorBidi" w:cstheme="majorBidi"/>
                <w:sz w:val="20"/>
              </w:rPr>
            </w:pPr>
            <w:del w:id="30916" w:author="Johnny Schultz" w:date="2020-02-12T15:58:00Z">
              <w:r w:rsidRPr="00A013FD">
                <w:rPr>
                  <w:rFonts w:asciiTheme="majorBidi" w:hAnsiTheme="majorBidi" w:cstheme="majorBidi"/>
                  <w:sz w:val="20"/>
                </w:rPr>
                <w:delText>190.9</w:delText>
              </w:r>
            </w:del>
          </w:p>
        </w:tc>
        <w:tc>
          <w:tcPr>
            <w:tcW w:w="1088" w:type="dxa"/>
          </w:tcPr>
          <w:p w14:paraId="7095C04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17" w:author="Johnny Schultz" w:date="2020-02-12T15:58:00Z"/>
                <w:rFonts w:asciiTheme="majorBidi" w:hAnsiTheme="majorBidi" w:cstheme="majorBidi"/>
                <w:sz w:val="20"/>
              </w:rPr>
            </w:pPr>
            <w:del w:id="30918"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386.5</w:delText>
              </w:r>
            </w:del>
          </w:p>
        </w:tc>
        <w:tc>
          <w:tcPr>
            <w:tcW w:w="1228" w:type="dxa"/>
          </w:tcPr>
          <w:p w14:paraId="3BFE730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19" w:author="Johnny Schultz" w:date="2020-02-12T15:58:00Z"/>
                <w:rFonts w:asciiTheme="majorBidi" w:hAnsiTheme="majorBidi" w:cstheme="majorBidi"/>
                <w:sz w:val="20"/>
              </w:rPr>
            </w:pPr>
            <w:del w:id="30920" w:author="Johnny Schultz" w:date="2020-02-12T15:58:00Z">
              <w:r w:rsidRPr="00A013FD">
                <w:rPr>
                  <w:rFonts w:asciiTheme="majorBidi" w:hAnsiTheme="majorBidi" w:cstheme="majorBidi"/>
                  <w:sz w:val="20"/>
                </w:rPr>
                <w:delText>17.8</w:delText>
              </w:r>
            </w:del>
          </w:p>
        </w:tc>
        <w:tc>
          <w:tcPr>
            <w:tcW w:w="2364" w:type="dxa"/>
          </w:tcPr>
          <w:p w14:paraId="2B90C5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21" w:author="Johnny Schultz" w:date="2020-02-12T15:58:00Z"/>
                <w:rFonts w:asciiTheme="majorBidi" w:hAnsiTheme="majorBidi" w:cstheme="majorBidi"/>
                <w:sz w:val="20"/>
              </w:rPr>
            </w:pPr>
            <w:del w:id="3092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147.4/</w:delText>
              </w:r>
              <w:r w:rsidRPr="000A5AEA">
                <w:rPr>
                  <w:rFonts w:asciiTheme="majorBidi" w:hAnsiTheme="majorBidi" w:cstheme="majorBidi"/>
                  <w:sz w:val="20"/>
                  <w:lang w:val="en-US"/>
                </w:rPr>
                <w:delText>−</w:delText>
              </w:r>
              <w:r w:rsidRPr="00A013FD">
                <w:rPr>
                  <w:rFonts w:asciiTheme="majorBidi" w:hAnsiTheme="majorBidi" w:cstheme="majorBidi"/>
                  <w:sz w:val="20"/>
                </w:rPr>
                <w:delText>146.1/1.3</w:delText>
              </w:r>
            </w:del>
          </w:p>
        </w:tc>
        <w:tc>
          <w:tcPr>
            <w:tcW w:w="1440" w:type="dxa"/>
          </w:tcPr>
          <w:p w14:paraId="6BEE77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23" w:author="Johnny Schultz" w:date="2020-02-12T15:58:00Z"/>
                <w:rFonts w:asciiTheme="majorBidi" w:hAnsiTheme="majorBidi" w:cstheme="majorBidi"/>
                <w:sz w:val="20"/>
              </w:rPr>
            </w:pPr>
            <w:del w:id="30924" w:author="Johnny Schultz" w:date="2020-02-12T15:58:00Z">
              <w:r w:rsidRPr="00A013FD">
                <w:rPr>
                  <w:rFonts w:asciiTheme="majorBidi" w:hAnsiTheme="majorBidi" w:cstheme="majorBidi"/>
                  <w:sz w:val="20"/>
                </w:rPr>
                <w:delText>10.8</w:delText>
              </w:r>
            </w:del>
          </w:p>
        </w:tc>
      </w:tr>
      <w:tr w:rsidR="00A013FD" w:rsidRPr="00A013FD" w14:paraId="383FD199" w14:textId="77777777" w:rsidTr="00BF604E">
        <w:trPr>
          <w:jc w:val="center"/>
          <w:del w:id="30925" w:author="Johnny Schultz" w:date="2020-02-12T15:58:00Z"/>
        </w:trPr>
        <w:tc>
          <w:tcPr>
            <w:tcW w:w="1381" w:type="dxa"/>
          </w:tcPr>
          <w:p w14:paraId="10E8A42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26" w:author="Johnny Schultz" w:date="2020-02-12T15:58:00Z"/>
                <w:rFonts w:asciiTheme="majorBidi" w:hAnsiTheme="majorBidi" w:cstheme="majorBidi"/>
                <w:sz w:val="20"/>
              </w:rPr>
            </w:pPr>
            <w:del w:id="30927" w:author="Johnny Schultz" w:date="2020-02-12T15:58:00Z">
              <w:r w:rsidRPr="00A013FD">
                <w:rPr>
                  <w:rFonts w:asciiTheme="majorBidi" w:hAnsiTheme="majorBidi" w:cstheme="majorBidi"/>
                  <w:sz w:val="20"/>
                </w:rPr>
                <w:delText>10</w:delText>
              </w:r>
            </w:del>
          </w:p>
        </w:tc>
        <w:tc>
          <w:tcPr>
            <w:tcW w:w="1490" w:type="dxa"/>
          </w:tcPr>
          <w:p w14:paraId="47ED34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28" w:author="Johnny Schultz" w:date="2020-02-12T15:58:00Z"/>
                <w:rFonts w:asciiTheme="majorBidi" w:hAnsiTheme="majorBidi" w:cstheme="majorBidi"/>
                <w:sz w:val="20"/>
              </w:rPr>
            </w:pPr>
            <w:del w:id="30929" w:author="Johnny Schultz" w:date="2020-02-12T15:58:00Z">
              <w:r w:rsidRPr="00A013FD">
                <w:rPr>
                  <w:rFonts w:asciiTheme="majorBidi" w:hAnsiTheme="majorBidi" w:cstheme="majorBidi"/>
                  <w:sz w:val="20"/>
                </w:rPr>
                <w:delText>206.8</w:delText>
              </w:r>
            </w:del>
          </w:p>
        </w:tc>
        <w:tc>
          <w:tcPr>
            <w:tcW w:w="1088" w:type="dxa"/>
          </w:tcPr>
          <w:p w14:paraId="71F645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30" w:author="Johnny Schultz" w:date="2020-02-12T15:58:00Z"/>
                <w:rFonts w:asciiTheme="majorBidi" w:hAnsiTheme="majorBidi" w:cstheme="majorBidi"/>
                <w:sz w:val="20"/>
              </w:rPr>
            </w:pPr>
            <w:del w:id="30931"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281.4</w:delText>
              </w:r>
            </w:del>
          </w:p>
        </w:tc>
        <w:tc>
          <w:tcPr>
            <w:tcW w:w="1228" w:type="dxa"/>
          </w:tcPr>
          <w:p w14:paraId="0FC528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32" w:author="Johnny Schultz" w:date="2020-02-12T15:58:00Z"/>
                <w:rFonts w:asciiTheme="majorBidi" w:hAnsiTheme="majorBidi" w:cstheme="majorBidi"/>
                <w:sz w:val="20"/>
              </w:rPr>
            </w:pPr>
            <w:del w:id="30933" w:author="Johnny Schultz" w:date="2020-02-12T15:58:00Z">
              <w:r w:rsidRPr="00A013FD">
                <w:rPr>
                  <w:rFonts w:asciiTheme="majorBidi" w:hAnsiTheme="majorBidi" w:cstheme="majorBidi"/>
                  <w:sz w:val="20"/>
                </w:rPr>
                <w:delText>20.3</w:delText>
              </w:r>
            </w:del>
          </w:p>
        </w:tc>
        <w:tc>
          <w:tcPr>
            <w:tcW w:w="2364" w:type="dxa"/>
          </w:tcPr>
          <w:p w14:paraId="199F14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34" w:author="Johnny Schultz" w:date="2020-02-12T15:58:00Z"/>
                <w:rFonts w:asciiTheme="majorBidi" w:hAnsiTheme="majorBidi" w:cstheme="majorBidi"/>
                <w:sz w:val="20"/>
              </w:rPr>
            </w:pPr>
            <w:del w:id="3093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146.7/</w:delText>
              </w:r>
              <w:r w:rsidRPr="000A5AEA">
                <w:rPr>
                  <w:rFonts w:asciiTheme="majorBidi" w:hAnsiTheme="majorBidi" w:cstheme="majorBidi"/>
                  <w:sz w:val="20"/>
                  <w:lang w:val="en-US"/>
                </w:rPr>
                <w:delText>−</w:delText>
              </w:r>
              <w:r w:rsidRPr="00A013FD">
                <w:rPr>
                  <w:rFonts w:asciiTheme="majorBidi" w:hAnsiTheme="majorBidi" w:cstheme="majorBidi"/>
                  <w:sz w:val="20"/>
                </w:rPr>
                <w:delText>145.8/0.9</w:delText>
              </w:r>
            </w:del>
          </w:p>
        </w:tc>
        <w:tc>
          <w:tcPr>
            <w:tcW w:w="1440" w:type="dxa"/>
          </w:tcPr>
          <w:p w14:paraId="06E91E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36" w:author="Johnny Schultz" w:date="2020-02-12T15:58:00Z"/>
                <w:rFonts w:asciiTheme="majorBidi" w:hAnsiTheme="majorBidi" w:cstheme="majorBidi"/>
                <w:sz w:val="20"/>
              </w:rPr>
            </w:pPr>
            <w:del w:id="30937" w:author="Johnny Schultz" w:date="2020-02-12T15:58:00Z">
              <w:r w:rsidRPr="00A013FD">
                <w:rPr>
                  <w:rFonts w:asciiTheme="majorBidi" w:hAnsiTheme="majorBidi" w:cstheme="majorBidi"/>
                  <w:sz w:val="20"/>
                </w:rPr>
                <w:delText>10.9</w:delText>
              </w:r>
            </w:del>
          </w:p>
        </w:tc>
      </w:tr>
      <w:tr w:rsidR="00A013FD" w:rsidRPr="00A013FD" w14:paraId="7CD7B26B" w14:textId="77777777" w:rsidTr="00BF604E">
        <w:trPr>
          <w:jc w:val="center"/>
          <w:del w:id="30938" w:author="Johnny Schultz" w:date="2020-02-12T15:58:00Z"/>
        </w:trPr>
        <w:tc>
          <w:tcPr>
            <w:tcW w:w="1381" w:type="dxa"/>
          </w:tcPr>
          <w:p w14:paraId="0358AA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39" w:author="Johnny Schultz" w:date="2020-02-12T15:58:00Z"/>
                <w:rFonts w:asciiTheme="majorBidi" w:hAnsiTheme="majorBidi" w:cstheme="majorBidi"/>
                <w:sz w:val="20"/>
              </w:rPr>
            </w:pPr>
            <w:del w:id="30940" w:author="Johnny Schultz" w:date="2020-02-12T15:58:00Z">
              <w:r w:rsidRPr="00A013FD">
                <w:rPr>
                  <w:rFonts w:asciiTheme="majorBidi" w:hAnsiTheme="majorBidi" w:cstheme="majorBidi"/>
                  <w:sz w:val="20"/>
                </w:rPr>
                <w:delText>9</w:delText>
              </w:r>
            </w:del>
          </w:p>
        </w:tc>
        <w:tc>
          <w:tcPr>
            <w:tcW w:w="1490" w:type="dxa"/>
          </w:tcPr>
          <w:p w14:paraId="7B8A56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41" w:author="Johnny Schultz" w:date="2020-02-12T15:58:00Z"/>
                <w:rFonts w:asciiTheme="majorBidi" w:hAnsiTheme="majorBidi" w:cstheme="majorBidi"/>
                <w:sz w:val="20"/>
              </w:rPr>
            </w:pPr>
            <w:del w:id="30942" w:author="Johnny Schultz" w:date="2020-02-12T15:58:00Z">
              <w:r w:rsidRPr="00A013FD">
                <w:rPr>
                  <w:rFonts w:asciiTheme="majorBidi" w:hAnsiTheme="majorBidi" w:cstheme="majorBidi"/>
                  <w:sz w:val="20"/>
                </w:rPr>
                <w:delText>222.7</w:delText>
              </w:r>
            </w:del>
          </w:p>
        </w:tc>
        <w:tc>
          <w:tcPr>
            <w:tcW w:w="1088" w:type="dxa"/>
          </w:tcPr>
          <w:p w14:paraId="05201A6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43" w:author="Johnny Schultz" w:date="2020-02-12T15:58:00Z"/>
                <w:rFonts w:asciiTheme="majorBidi" w:hAnsiTheme="majorBidi" w:cstheme="majorBidi"/>
                <w:sz w:val="20"/>
              </w:rPr>
            </w:pPr>
            <w:del w:id="30944"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178.1</w:delText>
              </w:r>
            </w:del>
          </w:p>
        </w:tc>
        <w:tc>
          <w:tcPr>
            <w:tcW w:w="1228" w:type="dxa"/>
          </w:tcPr>
          <w:p w14:paraId="3BA2D6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45" w:author="Johnny Schultz" w:date="2020-02-12T15:58:00Z"/>
                <w:rFonts w:asciiTheme="majorBidi" w:hAnsiTheme="majorBidi" w:cstheme="majorBidi"/>
                <w:sz w:val="20"/>
              </w:rPr>
            </w:pPr>
            <w:del w:id="30946" w:author="Johnny Schultz" w:date="2020-02-12T15:58:00Z">
              <w:r w:rsidRPr="00A013FD">
                <w:rPr>
                  <w:rFonts w:asciiTheme="majorBidi" w:hAnsiTheme="majorBidi" w:cstheme="majorBidi"/>
                  <w:sz w:val="20"/>
                </w:rPr>
                <w:delText>23.2</w:delText>
              </w:r>
            </w:del>
          </w:p>
        </w:tc>
        <w:tc>
          <w:tcPr>
            <w:tcW w:w="2364" w:type="dxa"/>
          </w:tcPr>
          <w:p w14:paraId="710B3B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47" w:author="Johnny Schultz" w:date="2020-02-12T15:58:00Z"/>
                <w:rFonts w:asciiTheme="majorBidi" w:hAnsiTheme="majorBidi" w:cstheme="majorBidi"/>
                <w:sz w:val="20"/>
              </w:rPr>
            </w:pPr>
            <w:del w:id="3094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145.9/</w:delText>
              </w:r>
              <w:r w:rsidRPr="000A5AEA">
                <w:rPr>
                  <w:rFonts w:asciiTheme="majorBidi" w:hAnsiTheme="majorBidi" w:cstheme="majorBidi"/>
                  <w:sz w:val="20"/>
                  <w:lang w:val="en-US"/>
                </w:rPr>
                <w:delText>−</w:delText>
              </w:r>
              <w:r w:rsidRPr="00A013FD">
                <w:rPr>
                  <w:rFonts w:asciiTheme="majorBidi" w:hAnsiTheme="majorBidi" w:cstheme="majorBidi"/>
                  <w:sz w:val="20"/>
                </w:rPr>
                <w:delText>145.3/0.6</w:delText>
              </w:r>
            </w:del>
          </w:p>
        </w:tc>
        <w:tc>
          <w:tcPr>
            <w:tcW w:w="1440" w:type="dxa"/>
          </w:tcPr>
          <w:p w14:paraId="5701D8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49" w:author="Johnny Schultz" w:date="2020-02-12T15:58:00Z"/>
                <w:rFonts w:asciiTheme="majorBidi" w:hAnsiTheme="majorBidi" w:cstheme="majorBidi"/>
                <w:sz w:val="20"/>
              </w:rPr>
            </w:pPr>
            <w:del w:id="30950" w:author="Johnny Schultz" w:date="2020-02-12T15:58:00Z">
              <w:r w:rsidRPr="00A013FD">
                <w:rPr>
                  <w:rFonts w:asciiTheme="majorBidi" w:hAnsiTheme="majorBidi" w:cstheme="majorBidi"/>
                  <w:sz w:val="20"/>
                </w:rPr>
                <w:delText>11.5</w:delText>
              </w:r>
            </w:del>
          </w:p>
        </w:tc>
      </w:tr>
      <w:tr w:rsidR="00A013FD" w:rsidRPr="00A013FD" w14:paraId="57C77E6A" w14:textId="77777777" w:rsidTr="00BF604E">
        <w:trPr>
          <w:jc w:val="center"/>
          <w:del w:id="30951" w:author="Johnny Schultz" w:date="2020-02-12T15:58:00Z"/>
        </w:trPr>
        <w:tc>
          <w:tcPr>
            <w:tcW w:w="1381" w:type="dxa"/>
          </w:tcPr>
          <w:p w14:paraId="79E4AC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52" w:author="Johnny Schultz" w:date="2020-02-12T15:58:00Z"/>
                <w:rFonts w:asciiTheme="majorBidi" w:hAnsiTheme="majorBidi" w:cstheme="majorBidi"/>
                <w:sz w:val="20"/>
              </w:rPr>
            </w:pPr>
            <w:del w:id="30953" w:author="Johnny Schultz" w:date="2020-02-12T15:58:00Z">
              <w:r w:rsidRPr="00A013FD">
                <w:rPr>
                  <w:rFonts w:asciiTheme="majorBidi" w:hAnsiTheme="majorBidi" w:cstheme="majorBidi"/>
                  <w:sz w:val="20"/>
                </w:rPr>
                <w:delText>8</w:delText>
              </w:r>
            </w:del>
          </w:p>
        </w:tc>
        <w:tc>
          <w:tcPr>
            <w:tcW w:w="1490" w:type="dxa"/>
          </w:tcPr>
          <w:p w14:paraId="54B11D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54" w:author="Johnny Schultz" w:date="2020-02-12T15:58:00Z"/>
                <w:rFonts w:asciiTheme="majorBidi" w:hAnsiTheme="majorBidi" w:cstheme="majorBidi"/>
                <w:sz w:val="20"/>
              </w:rPr>
            </w:pPr>
            <w:del w:id="30955" w:author="Johnny Schultz" w:date="2020-02-12T15:58:00Z">
              <w:r w:rsidRPr="00A013FD">
                <w:rPr>
                  <w:rFonts w:asciiTheme="majorBidi" w:hAnsiTheme="majorBidi" w:cstheme="majorBidi"/>
                  <w:sz w:val="20"/>
                </w:rPr>
                <w:delText>238.6</w:delText>
              </w:r>
            </w:del>
          </w:p>
        </w:tc>
        <w:tc>
          <w:tcPr>
            <w:tcW w:w="1088" w:type="dxa"/>
          </w:tcPr>
          <w:p w14:paraId="29BF89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56" w:author="Johnny Schultz" w:date="2020-02-12T15:58:00Z"/>
                <w:rFonts w:asciiTheme="majorBidi" w:hAnsiTheme="majorBidi" w:cstheme="majorBidi"/>
                <w:sz w:val="20"/>
              </w:rPr>
            </w:pPr>
            <w:del w:id="30957" w:author="Johnny Schultz" w:date="2020-02-12T15:58:00Z">
              <w:r w:rsidRPr="00A013FD">
                <w:rPr>
                  <w:rFonts w:asciiTheme="majorBidi" w:hAnsiTheme="majorBidi" w:cstheme="majorBidi"/>
                  <w:sz w:val="20"/>
                </w:rPr>
                <w:delText>1</w:delText>
              </w:r>
              <w:r w:rsidRPr="000A5AEA">
                <w:rPr>
                  <w:rFonts w:asciiTheme="majorBidi" w:hAnsiTheme="majorBidi" w:cstheme="majorBidi"/>
                  <w:sz w:val="20"/>
                  <w:lang w:val="en-US"/>
                </w:rPr>
                <w:delText> </w:delText>
              </w:r>
              <w:r w:rsidRPr="00A013FD">
                <w:rPr>
                  <w:rFonts w:asciiTheme="majorBidi" w:hAnsiTheme="majorBidi" w:cstheme="majorBidi"/>
                  <w:sz w:val="20"/>
                </w:rPr>
                <w:delText>077.3</w:delText>
              </w:r>
            </w:del>
          </w:p>
        </w:tc>
        <w:tc>
          <w:tcPr>
            <w:tcW w:w="1228" w:type="dxa"/>
          </w:tcPr>
          <w:p w14:paraId="3416F0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58" w:author="Johnny Schultz" w:date="2020-02-12T15:58:00Z"/>
                <w:rFonts w:asciiTheme="majorBidi" w:hAnsiTheme="majorBidi" w:cstheme="majorBidi"/>
                <w:sz w:val="20"/>
              </w:rPr>
            </w:pPr>
            <w:del w:id="30959" w:author="Johnny Schultz" w:date="2020-02-12T15:58:00Z">
              <w:r w:rsidRPr="00A013FD">
                <w:rPr>
                  <w:rFonts w:asciiTheme="majorBidi" w:hAnsiTheme="majorBidi" w:cstheme="majorBidi"/>
                  <w:sz w:val="20"/>
                </w:rPr>
                <w:delText>26.6</w:delText>
              </w:r>
            </w:del>
          </w:p>
        </w:tc>
        <w:tc>
          <w:tcPr>
            <w:tcW w:w="2364" w:type="dxa"/>
          </w:tcPr>
          <w:p w14:paraId="6F11018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60" w:author="Johnny Schultz" w:date="2020-02-12T15:58:00Z"/>
                <w:rFonts w:asciiTheme="majorBidi" w:hAnsiTheme="majorBidi" w:cstheme="majorBidi"/>
                <w:sz w:val="20"/>
              </w:rPr>
            </w:pPr>
            <w:del w:id="3096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145.2/</w:delText>
              </w:r>
              <w:r w:rsidRPr="000A5AEA">
                <w:rPr>
                  <w:rFonts w:asciiTheme="majorBidi" w:hAnsiTheme="majorBidi" w:cstheme="majorBidi"/>
                  <w:sz w:val="20"/>
                  <w:lang w:val="en-US"/>
                </w:rPr>
                <w:delText>−</w:delText>
              </w:r>
              <w:r w:rsidRPr="00A013FD">
                <w:rPr>
                  <w:rFonts w:asciiTheme="majorBidi" w:hAnsiTheme="majorBidi" w:cstheme="majorBidi"/>
                  <w:sz w:val="20"/>
                </w:rPr>
                <w:delText>144.7/0.5</w:delText>
              </w:r>
            </w:del>
          </w:p>
        </w:tc>
        <w:tc>
          <w:tcPr>
            <w:tcW w:w="1440" w:type="dxa"/>
          </w:tcPr>
          <w:p w14:paraId="7A7439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62" w:author="Johnny Schultz" w:date="2020-02-12T15:58:00Z"/>
                <w:rFonts w:asciiTheme="majorBidi" w:hAnsiTheme="majorBidi" w:cstheme="majorBidi"/>
                <w:sz w:val="20"/>
              </w:rPr>
            </w:pPr>
            <w:del w:id="30963" w:author="Johnny Schultz" w:date="2020-02-12T15:58:00Z">
              <w:r w:rsidRPr="00A013FD">
                <w:rPr>
                  <w:rFonts w:asciiTheme="majorBidi" w:hAnsiTheme="majorBidi" w:cstheme="majorBidi"/>
                  <w:sz w:val="20"/>
                </w:rPr>
                <w:delText>11.8</w:delText>
              </w:r>
            </w:del>
          </w:p>
        </w:tc>
      </w:tr>
      <w:tr w:rsidR="00A013FD" w:rsidRPr="00A013FD" w14:paraId="4B566A8E" w14:textId="77777777" w:rsidTr="00BF604E">
        <w:trPr>
          <w:jc w:val="center"/>
          <w:del w:id="30964" w:author="Johnny Schultz" w:date="2020-02-12T15:58:00Z"/>
        </w:trPr>
        <w:tc>
          <w:tcPr>
            <w:tcW w:w="1381" w:type="dxa"/>
          </w:tcPr>
          <w:p w14:paraId="1B4985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65" w:author="Johnny Schultz" w:date="2020-02-12T15:58:00Z"/>
                <w:rFonts w:asciiTheme="majorBidi" w:hAnsiTheme="majorBidi" w:cstheme="majorBidi"/>
                <w:sz w:val="20"/>
              </w:rPr>
            </w:pPr>
            <w:del w:id="30966" w:author="Johnny Schultz" w:date="2020-02-12T15:58:00Z">
              <w:r w:rsidRPr="00A013FD">
                <w:rPr>
                  <w:rFonts w:asciiTheme="majorBidi" w:hAnsiTheme="majorBidi" w:cstheme="majorBidi"/>
                  <w:sz w:val="20"/>
                </w:rPr>
                <w:delText>7.145</w:delText>
              </w:r>
            </w:del>
          </w:p>
        </w:tc>
        <w:tc>
          <w:tcPr>
            <w:tcW w:w="1490" w:type="dxa"/>
          </w:tcPr>
          <w:p w14:paraId="6EA45BC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67" w:author="Johnny Schultz" w:date="2020-02-12T15:58:00Z"/>
                <w:rFonts w:asciiTheme="majorBidi" w:hAnsiTheme="majorBidi" w:cstheme="majorBidi"/>
                <w:sz w:val="20"/>
              </w:rPr>
            </w:pPr>
            <w:del w:id="30968" w:author="Johnny Schultz" w:date="2020-02-12T15:58:00Z">
              <w:r w:rsidRPr="00A013FD">
                <w:rPr>
                  <w:rFonts w:asciiTheme="majorBidi" w:hAnsiTheme="majorBidi" w:cstheme="majorBidi"/>
                  <w:sz w:val="20"/>
                </w:rPr>
                <w:delText>252.2</w:delText>
              </w:r>
            </w:del>
          </w:p>
        </w:tc>
        <w:tc>
          <w:tcPr>
            <w:tcW w:w="1088" w:type="dxa"/>
          </w:tcPr>
          <w:p w14:paraId="326274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69" w:author="Johnny Schultz" w:date="2020-02-12T15:58:00Z"/>
                <w:rFonts w:asciiTheme="majorBidi" w:hAnsiTheme="majorBidi" w:cstheme="majorBidi"/>
                <w:sz w:val="20"/>
              </w:rPr>
            </w:pPr>
            <w:del w:id="30970" w:author="Johnny Schultz" w:date="2020-02-12T15:58:00Z">
              <w:r w:rsidRPr="00A013FD">
                <w:rPr>
                  <w:rFonts w:asciiTheme="majorBidi" w:hAnsiTheme="majorBidi" w:cstheme="majorBidi"/>
                  <w:sz w:val="20"/>
                </w:rPr>
                <w:delText>993.5</w:delText>
              </w:r>
            </w:del>
          </w:p>
        </w:tc>
        <w:tc>
          <w:tcPr>
            <w:tcW w:w="1228" w:type="dxa"/>
          </w:tcPr>
          <w:p w14:paraId="061C592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71" w:author="Johnny Schultz" w:date="2020-02-12T15:58:00Z"/>
                <w:rFonts w:asciiTheme="majorBidi" w:hAnsiTheme="majorBidi" w:cstheme="majorBidi"/>
                <w:sz w:val="20"/>
              </w:rPr>
            </w:pPr>
            <w:del w:id="30972" w:author="Johnny Schultz" w:date="2020-02-12T15:58:00Z">
              <w:r w:rsidRPr="00A013FD">
                <w:rPr>
                  <w:rFonts w:asciiTheme="majorBidi" w:hAnsiTheme="majorBidi" w:cstheme="majorBidi"/>
                  <w:sz w:val="20"/>
                </w:rPr>
                <w:delText>30.0</w:delText>
              </w:r>
            </w:del>
          </w:p>
        </w:tc>
        <w:tc>
          <w:tcPr>
            <w:tcW w:w="2364" w:type="dxa"/>
          </w:tcPr>
          <w:p w14:paraId="0894C9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73" w:author="Johnny Schultz" w:date="2020-02-12T15:58:00Z"/>
                <w:rFonts w:asciiTheme="majorBidi" w:hAnsiTheme="majorBidi" w:cstheme="majorBidi"/>
                <w:sz w:val="20"/>
              </w:rPr>
            </w:pPr>
            <w:del w:id="3097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144.5/</w:delText>
              </w:r>
              <w:r w:rsidRPr="000A5AEA">
                <w:rPr>
                  <w:rFonts w:asciiTheme="majorBidi" w:hAnsiTheme="majorBidi" w:cstheme="majorBidi"/>
                  <w:sz w:val="20"/>
                  <w:lang w:val="en-US"/>
                </w:rPr>
                <w:delText>−</w:delText>
              </w:r>
              <w:r w:rsidRPr="00A013FD">
                <w:rPr>
                  <w:rFonts w:asciiTheme="majorBidi" w:hAnsiTheme="majorBidi" w:cstheme="majorBidi"/>
                  <w:sz w:val="20"/>
                </w:rPr>
                <w:delText>144.2/0.3</w:delText>
              </w:r>
            </w:del>
          </w:p>
        </w:tc>
        <w:tc>
          <w:tcPr>
            <w:tcW w:w="1440" w:type="dxa"/>
          </w:tcPr>
          <w:p w14:paraId="4F13F2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75" w:author="Johnny Schultz" w:date="2020-02-12T15:58:00Z"/>
                <w:rFonts w:asciiTheme="majorBidi" w:hAnsiTheme="majorBidi" w:cstheme="majorBidi"/>
                <w:sz w:val="20"/>
              </w:rPr>
            </w:pPr>
            <w:del w:id="30976" w:author="Johnny Schultz" w:date="2020-02-12T15:58:00Z">
              <w:r w:rsidRPr="00A013FD">
                <w:rPr>
                  <w:rFonts w:asciiTheme="majorBidi" w:hAnsiTheme="majorBidi" w:cstheme="majorBidi"/>
                  <w:sz w:val="20"/>
                </w:rPr>
                <w:delText>11.9</w:delText>
              </w:r>
            </w:del>
          </w:p>
        </w:tc>
      </w:tr>
      <w:tr w:rsidR="00A013FD" w:rsidRPr="00A013FD" w14:paraId="32E4D911" w14:textId="77777777" w:rsidTr="00BF604E">
        <w:trPr>
          <w:jc w:val="center"/>
          <w:del w:id="30977" w:author="Johnny Schultz" w:date="2020-02-12T15:58:00Z"/>
        </w:trPr>
        <w:tc>
          <w:tcPr>
            <w:tcW w:w="1381" w:type="dxa"/>
          </w:tcPr>
          <w:p w14:paraId="4D42996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78" w:author="Johnny Schultz" w:date="2020-02-12T15:58:00Z"/>
                <w:rFonts w:asciiTheme="majorBidi" w:hAnsiTheme="majorBidi" w:cstheme="majorBidi"/>
                <w:sz w:val="20"/>
              </w:rPr>
            </w:pPr>
            <w:del w:id="30979" w:author="Johnny Schultz" w:date="2020-02-12T15:58:00Z">
              <w:r w:rsidRPr="00A013FD">
                <w:rPr>
                  <w:rFonts w:asciiTheme="majorBidi" w:hAnsiTheme="majorBidi" w:cstheme="majorBidi"/>
                  <w:sz w:val="20"/>
                </w:rPr>
                <w:delText>7</w:delText>
              </w:r>
            </w:del>
          </w:p>
        </w:tc>
        <w:tc>
          <w:tcPr>
            <w:tcW w:w="1490" w:type="dxa"/>
          </w:tcPr>
          <w:p w14:paraId="0F032F9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80" w:author="Johnny Schultz" w:date="2020-02-12T15:58:00Z"/>
                <w:rFonts w:asciiTheme="majorBidi" w:hAnsiTheme="majorBidi" w:cstheme="majorBidi"/>
                <w:sz w:val="20"/>
              </w:rPr>
            </w:pPr>
            <w:del w:id="30981" w:author="Johnny Schultz" w:date="2020-02-12T15:58:00Z">
              <w:r w:rsidRPr="00A013FD">
                <w:rPr>
                  <w:rFonts w:asciiTheme="majorBidi" w:hAnsiTheme="majorBidi" w:cstheme="majorBidi"/>
                  <w:sz w:val="20"/>
                </w:rPr>
                <w:delText>254.5</w:delText>
              </w:r>
            </w:del>
          </w:p>
        </w:tc>
        <w:tc>
          <w:tcPr>
            <w:tcW w:w="1088" w:type="dxa"/>
          </w:tcPr>
          <w:p w14:paraId="0845E91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82" w:author="Johnny Schultz" w:date="2020-02-12T15:58:00Z"/>
                <w:rFonts w:asciiTheme="majorBidi" w:hAnsiTheme="majorBidi" w:cstheme="majorBidi"/>
                <w:sz w:val="20"/>
              </w:rPr>
            </w:pPr>
            <w:del w:id="30983" w:author="Johnny Schultz" w:date="2020-02-12T15:58:00Z">
              <w:r w:rsidRPr="00A013FD">
                <w:rPr>
                  <w:rFonts w:asciiTheme="majorBidi" w:hAnsiTheme="majorBidi" w:cstheme="majorBidi"/>
                  <w:sz w:val="20"/>
                </w:rPr>
                <w:delText>979.6</w:delText>
              </w:r>
            </w:del>
          </w:p>
        </w:tc>
        <w:tc>
          <w:tcPr>
            <w:tcW w:w="1228" w:type="dxa"/>
          </w:tcPr>
          <w:p w14:paraId="7D0C99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84" w:author="Johnny Schultz" w:date="2020-02-12T15:58:00Z"/>
                <w:rFonts w:asciiTheme="majorBidi" w:hAnsiTheme="majorBidi" w:cstheme="majorBidi"/>
                <w:sz w:val="20"/>
              </w:rPr>
            </w:pPr>
            <w:del w:id="30985" w:author="Johnny Schultz" w:date="2020-02-12T15:58:00Z">
              <w:r w:rsidRPr="00A013FD">
                <w:rPr>
                  <w:rFonts w:asciiTheme="majorBidi" w:hAnsiTheme="majorBidi" w:cstheme="majorBidi"/>
                  <w:sz w:val="20"/>
                </w:rPr>
                <w:delText>30.6</w:delText>
              </w:r>
            </w:del>
          </w:p>
        </w:tc>
        <w:tc>
          <w:tcPr>
            <w:tcW w:w="2364" w:type="dxa"/>
          </w:tcPr>
          <w:p w14:paraId="676BDA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86" w:author="Johnny Schultz" w:date="2020-02-12T15:58:00Z"/>
                <w:rFonts w:asciiTheme="majorBidi" w:hAnsiTheme="majorBidi" w:cstheme="majorBidi"/>
                <w:sz w:val="20"/>
              </w:rPr>
            </w:pPr>
            <w:del w:id="3098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144.3/</w:delText>
              </w:r>
              <w:r w:rsidRPr="000A5AEA">
                <w:rPr>
                  <w:rFonts w:asciiTheme="majorBidi" w:hAnsiTheme="majorBidi" w:cstheme="majorBidi"/>
                  <w:sz w:val="20"/>
                  <w:lang w:val="en-US"/>
                </w:rPr>
                <w:delText>−</w:delText>
              </w:r>
              <w:r w:rsidRPr="00A013FD">
                <w:rPr>
                  <w:rFonts w:asciiTheme="majorBidi" w:hAnsiTheme="majorBidi" w:cstheme="majorBidi"/>
                  <w:sz w:val="20"/>
                </w:rPr>
                <w:delText>144.1/0.2</w:delText>
              </w:r>
            </w:del>
          </w:p>
        </w:tc>
        <w:tc>
          <w:tcPr>
            <w:tcW w:w="1440" w:type="dxa"/>
          </w:tcPr>
          <w:p w14:paraId="2FA0478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88" w:author="Johnny Schultz" w:date="2020-02-12T15:58:00Z"/>
                <w:rFonts w:asciiTheme="majorBidi" w:hAnsiTheme="majorBidi" w:cstheme="majorBidi"/>
                <w:sz w:val="20"/>
              </w:rPr>
            </w:pPr>
            <w:del w:id="30989" w:author="Johnny Schultz" w:date="2020-02-12T15:58:00Z">
              <w:r w:rsidRPr="00A013FD">
                <w:rPr>
                  <w:rFonts w:asciiTheme="majorBidi" w:hAnsiTheme="majorBidi" w:cstheme="majorBidi"/>
                  <w:sz w:val="20"/>
                </w:rPr>
                <w:delText>11.9</w:delText>
              </w:r>
            </w:del>
          </w:p>
        </w:tc>
      </w:tr>
      <w:tr w:rsidR="00A013FD" w:rsidRPr="00A013FD" w14:paraId="1C3AD0F2" w14:textId="77777777" w:rsidTr="00BF604E">
        <w:trPr>
          <w:jc w:val="center"/>
          <w:del w:id="30990" w:author="Johnny Schultz" w:date="2020-02-12T15:58:00Z"/>
        </w:trPr>
        <w:tc>
          <w:tcPr>
            <w:tcW w:w="1381" w:type="dxa"/>
          </w:tcPr>
          <w:p w14:paraId="10681E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91" w:author="Johnny Schultz" w:date="2020-02-12T15:58:00Z"/>
                <w:rFonts w:asciiTheme="majorBidi" w:hAnsiTheme="majorBidi" w:cstheme="majorBidi"/>
                <w:sz w:val="20"/>
              </w:rPr>
            </w:pPr>
            <w:del w:id="30992" w:author="Johnny Schultz" w:date="2020-02-12T15:58:00Z">
              <w:r w:rsidRPr="00A013FD">
                <w:rPr>
                  <w:rFonts w:asciiTheme="majorBidi" w:hAnsiTheme="majorBidi" w:cstheme="majorBidi"/>
                  <w:sz w:val="20"/>
                </w:rPr>
                <w:delText>6</w:delText>
              </w:r>
            </w:del>
          </w:p>
        </w:tc>
        <w:tc>
          <w:tcPr>
            <w:tcW w:w="1490" w:type="dxa"/>
          </w:tcPr>
          <w:p w14:paraId="05688B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93" w:author="Johnny Schultz" w:date="2020-02-12T15:58:00Z"/>
                <w:rFonts w:asciiTheme="majorBidi" w:hAnsiTheme="majorBidi" w:cstheme="majorBidi"/>
                <w:sz w:val="20"/>
              </w:rPr>
            </w:pPr>
            <w:del w:id="30994" w:author="Johnny Schultz" w:date="2020-02-12T15:58:00Z">
              <w:r w:rsidRPr="00A013FD">
                <w:rPr>
                  <w:rFonts w:asciiTheme="majorBidi" w:hAnsiTheme="majorBidi" w:cstheme="majorBidi"/>
                  <w:sz w:val="20"/>
                </w:rPr>
                <w:delText>270.4</w:delText>
              </w:r>
            </w:del>
          </w:p>
        </w:tc>
        <w:tc>
          <w:tcPr>
            <w:tcW w:w="1088" w:type="dxa"/>
          </w:tcPr>
          <w:p w14:paraId="16B3A8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95" w:author="Johnny Schultz" w:date="2020-02-12T15:58:00Z"/>
                <w:rFonts w:asciiTheme="majorBidi" w:hAnsiTheme="majorBidi" w:cstheme="majorBidi"/>
                <w:sz w:val="20"/>
              </w:rPr>
            </w:pPr>
            <w:del w:id="30996" w:author="Johnny Schultz" w:date="2020-02-12T15:58:00Z">
              <w:r w:rsidRPr="00A013FD">
                <w:rPr>
                  <w:rFonts w:asciiTheme="majorBidi" w:hAnsiTheme="majorBidi" w:cstheme="majorBidi"/>
                  <w:sz w:val="20"/>
                </w:rPr>
                <w:delText>886.3</w:delText>
              </w:r>
            </w:del>
          </w:p>
        </w:tc>
        <w:tc>
          <w:tcPr>
            <w:tcW w:w="1228" w:type="dxa"/>
          </w:tcPr>
          <w:p w14:paraId="055675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97" w:author="Johnny Schultz" w:date="2020-02-12T15:58:00Z"/>
                <w:rFonts w:asciiTheme="majorBidi" w:hAnsiTheme="majorBidi" w:cstheme="majorBidi"/>
                <w:sz w:val="20"/>
              </w:rPr>
            </w:pPr>
            <w:del w:id="30998" w:author="Johnny Schultz" w:date="2020-02-12T15:58:00Z">
              <w:r w:rsidRPr="00A013FD">
                <w:rPr>
                  <w:rFonts w:asciiTheme="majorBidi" w:hAnsiTheme="majorBidi" w:cstheme="majorBidi"/>
                  <w:sz w:val="20"/>
                </w:rPr>
                <w:delText>35.3</w:delText>
              </w:r>
            </w:del>
          </w:p>
        </w:tc>
        <w:tc>
          <w:tcPr>
            <w:tcW w:w="2364" w:type="dxa"/>
          </w:tcPr>
          <w:p w14:paraId="60EB68B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0999" w:author="Johnny Schultz" w:date="2020-02-12T15:58:00Z"/>
                <w:rFonts w:asciiTheme="majorBidi" w:hAnsiTheme="majorBidi" w:cstheme="majorBidi"/>
                <w:sz w:val="20"/>
              </w:rPr>
            </w:pPr>
            <w:del w:id="3100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143.5/143.35/0.15</w:delText>
              </w:r>
            </w:del>
          </w:p>
        </w:tc>
        <w:tc>
          <w:tcPr>
            <w:tcW w:w="1440" w:type="dxa"/>
          </w:tcPr>
          <w:p w14:paraId="421E37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01" w:author="Johnny Schultz" w:date="2020-02-12T15:58:00Z"/>
                <w:rFonts w:asciiTheme="majorBidi" w:hAnsiTheme="majorBidi" w:cstheme="majorBidi"/>
                <w:sz w:val="20"/>
              </w:rPr>
            </w:pPr>
            <w:del w:id="31002" w:author="Johnny Schultz" w:date="2020-02-12T15:58:00Z">
              <w:r w:rsidRPr="00A013FD">
                <w:rPr>
                  <w:rFonts w:asciiTheme="majorBidi" w:hAnsiTheme="majorBidi" w:cstheme="majorBidi"/>
                  <w:sz w:val="20"/>
                </w:rPr>
                <w:delText>11.9</w:delText>
              </w:r>
            </w:del>
          </w:p>
        </w:tc>
      </w:tr>
      <w:tr w:rsidR="00A013FD" w:rsidRPr="00A013FD" w14:paraId="150156CB" w14:textId="77777777" w:rsidTr="00BF604E">
        <w:trPr>
          <w:jc w:val="center"/>
          <w:del w:id="31003" w:author="Johnny Schultz" w:date="2020-02-12T15:58:00Z"/>
        </w:trPr>
        <w:tc>
          <w:tcPr>
            <w:tcW w:w="1381" w:type="dxa"/>
          </w:tcPr>
          <w:p w14:paraId="176E91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04" w:author="Johnny Schultz" w:date="2020-02-12T15:58:00Z"/>
                <w:rFonts w:asciiTheme="majorBidi" w:hAnsiTheme="majorBidi" w:cstheme="majorBidi"/>
                <w:sz w:val="20"/>
              </w:rPr>
            </w:pPr>
            <w:del w:id="31005" w:author="Johnny Schultz" w:date="2020-02-12T15:58:00Z">
              <w:r w:rsidRPr="00A013FD">
                <w:rPr>
                  <w:rFonts w:asciiTheme="majorBidi" w:hAnsiTheme="majorBidi" w:cstheme="majorBidi"/>
                  <w:sz w:val="20"/>
                </w:rPr>
                <w:delText>5</w:delText>
              </w:r>
            </w:del>
          </w:p>
        </w:tc>
        <w:tc>
          <w:tcPr>
            <w:tcW w:w="1490" w:type="dxa"/>
          </w:tcPr>
          <w:p w14:paraId="07E226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06" w:author="Johnny Schultz" w:date="2020-02-12T15:58:00Z"/>
                <w:rFonts w:asciiTheme="majorBidi" w:hAnsiTheme="majorBidi" w:cstheme="majorBidi"/>
                <w:sz w:val="20"/>
              </w:rPr>
            </w:pPr>
            <w:del w:id="31007" w:author="Johnny Schultz" w:date="2020-02-12T15:58:00Z">
              <w:r w:rsidRPr="00A013FD">
                <w:rPr>
                  <w:rFonts w:asciiTheme="majorBidi" w:hAnsiTheme="majorBidi" w:cstheme="majorBidi"/>
                  <w:sz w:val="20"/>
                </w:rPr>
                <w:delText>286.3</w:delText>
              </w:r>
            </w:del>
          </w:p>
        </w:tc>
        <w:tc>
          <w:tcPr>
            <w:tcW w:w="1088" w:type="dxa"/>
          </w:tcPr>
          <w:p w14:paraId="09F600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08" w:author="Johnny Schultz" w:date="2020-02-12T15:58:00Z"/>
                <w:rFonts w:asciiTheme="majorBidi" w:hAnsiTheme="majorBidi" w:cstheme="majorBidi"/>
                <w:sz w:val="20"/>
              </w:rPr>
            </w:pPr>
            <w:del w:id="31009" w:author="Johnny Schultz" w:date="2020-02-12T15:58:00Z">
              <w:r w:rsidRPr="00A013FD">
                <w:rPr>
                  <w:rFonts w:asciiTheme="majorBidi" w:hAnsiTheme="majorBidi" w:cstheme="majorBidi"/>
                  <w:sz w:val="20"/>
                </w:rPr>
                <w:delText>798.7</w:delText>
              </w:r>
            </w:del>
          </w:p>
        </w:tc>
        <w:tc>
          <w:tcPr>
            <w:tcW w:w="1228" w:type="dxa"/>
          </w:tcPr>
          <w:p w14:paraId="3D902D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10" w:author="Johnny Schultz" w:date="2020-02-12T15:58:00Z"/>
                <w:rFonts w:asciiTheme="majorBidi" w:hAnsiTheme="majorBidi" w:cstheme="majorBidi"/>
                <w:sz w:val="20"/>
              </w:rPr>
            </w:pPr>
            <w:del w:id="31011" w:author="Johnny Schultz" w:date="2020-02-12T15:58:00Z">
              <w:r w:rsidRPr="00A013FD">
                <w:rPr>
                  <w:rFonts w:asciiTheme="majorBidi" w:hAnsiTheme="majorBidi" w:cstheme="majorBidi"/>
                  <w:sz w:val="20"/>
                </w:rPr>
                <w:delText>41.0</w:delText>
              </w:r>
            </w:del>
          </w:p>
        </w:tc>
        <w:tc>
          <w:tcPr>
            <w:tcW w:w="2364" w:type="dxa"/>
          </w:tcPr>
          <w:p w14:paraId="5F20B25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12" w:author="Johnny Schultz" w:date="2020-02-12T15:58:00Z"/>
                <w:rFonts w:asciiTheme="majorBidi" w:hAnsiTheme="majorBidi" w:cstheme="majorBidi"/>
                <w:sz w:val="20"/>
              </w:rPr>
            </w:pPr>
            <w:del w:id="3101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142.5/</w:delText>
              </w:r>
              <w:r w:rsidRPr="000A5AEA">
                <w:rPr>
                  <w:rFonts w:asciiTheme="majorBidi" w:hAnsiTheme="majorBidi" w:cstheme="majorBidi"/>
                  <w:sz w:val="20"/>
                  <w:lang w:val="en-US"/>
                </w:rPr>
                <w:delText>−</w:delText>
              </w:r>
              <w:r w:rsidRPr="00A013FD">
                <w:rPr>
                  <w:rFonts w:asciiTheme="majorBidi" w:hAnsiTheme="majorBidi" w:cstheme="majorBidi"/>
                  <w:sz w:val="20"/>
                </w:rPr>
                <w:delText>142.4/0.1</w:delText>
              </w:r>
            </w:del>
          </w:p>
        </w:tc>
        <w:tc>
          <w:tcPr>
            <w:tcW w:w="1440" w:type="dxa"/>
          </w:tcPr>
          <w:p w14:paraId="046796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14" w:author="Johnny Schultz" w:date="2020-02-12T15:58:00Z"/>
                <w:rFonts w:asciiTheme="majorBidi" w:hAnsiTheme="majorBidi" w:cstheme="majorBidi"/>
                <w:sz w:val="20"/>
              </w:rPr>
            </w:pPr>
            <w:del w:id="31015" w:author="Johnny Schultz" w:date="2020-02-12T15:58:00Z">
              <w:r w:rsidRPr="00A013FD">
                <w:rPr>
                  <w:rFonts w:asciiTheme="majorBidi" w:hAnsiTheme="majorBidi" w:cstheme="majorBidi"/>
                  <w:sz w:val="20"/>
                </w:rPr>
                <w:delText>11.7</w:delText>
              </w:r>
            </w:del>
          </w:p>
        </w:tc>
      </w:tr>
      <w:tr w:rsidR="00A013FD" w:rsidRPr="00A013FD" w14:paraId="37A9FE3E" w14:textId="77777777" w:rsidTr="00BF604E">
        <w:trPr>
          <w:jc w:val="center"/>
          <w:del w:id="31016" w:author="Johnny Schultz" w:date="2020-02-12T15:58:00Z"/>
        </w:trPr>
        <w:tc>
          <w:tcPr>
            <w:tcW w:w="1381" w:type="dxa"/>
          </w:tcPr>
          <w:p w14:paraId="6F6B62C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17" w:author="Johnny Schultz" w:date="2020-02-12T15:58:00Z"/>
                <w:rFonts w:asciiTheme="majorBidi" w:hAnsiTheme="majorBidi" w:cstheme="majorBidi"/>
                <w:sz w:val="20"/>
              </w:rPr>
            </w:pPr>
            <w:del w:id="31018" w:author="Johnny Schultz" w:date="2020-02-12T15:58:00Z">
              <w:r w:rsidRPr="00A013FD">
                <w:rPr>
                  <w:rFonts w:asciiTheme="majorBidi" w:hAnsiTheme="majorBidi" w:cstheme="majorBidi"/>
                  <w:sz w:val="20"/>
                </w:rPr>
                <w:delText>4.38</w:delText>
              </w:r>
            </w:del>
          </w:p>
        </w:tc>
        <w:tc>
          <w:tcPr>
            <w:tcW w:w="1490" w:type="dxa"/>
          </w:tcPr>
          <w:p w14:paraId="05B8DB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19" w:author="Johnny Schultz" w:date="2020-02-12T15:58:00Z"/>
                <w:rFonts w:asciiTheme="majorBidi" w:hAnsiTheme="majorBidi" w:cstheme="majorBidi"/>
                <w:sz w:val="20"/>
              </w:rPr>
            </w:pPr>
            <w:del w:id="31020" w:author="Johnny Schultz" w:date="2020-02-12T15:58:00Z">
              <w:r w:rsidRPr="00A013FD">
                <w:rPr>
                  <w:rFonts w:asciiTheme="majorBidi" w:hAnsiTheme="majorBidi" w:cstheme="majorBidi"/>
                  <w:sz w:val="20"/>
                </w:rPr>
                <w:delText>296.1</w:delText>
              </w:r>
            </w:del>
          </w:p>
        </w:tc>
        <w:tc>
          <w:tcPr>
            <w:tcW w:w="1088" w:type="dxa"/>
          </w:tcPr>
          <w:p w14:paraId="1FD56F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21" w:author="Johnny Schultz" w:date="2020-02-12T15:58:00Z"/>
                <w:rFonts w:asciiTheme="majorBidi" w:hAnsiTheme="majorBidi" w:cstheme="majorBidi"/>
                <w:sz w:val="20"/>
              </w:rPr>
            </w:pPr>
            <w:del w:id="31022" w:author="Johnny Schultz" w:date="2020-02-12T15:58:00Z">
              <w:r w:rsidRPr="00A013FD">
                <w:rPr>
                  <w:rFonts w:asciiTheme="majorBidi" w:hAnsiTheme="majorBidi" w:cstheme="majorBidi"/>
                  <w:sz w:val="20"/>
                </w:rPr>
                <w:delText>748.3</w:delText>
              </w:r>
            </w:del>
          </w:p>
        </w:tc>
        <w:tc>
          <w:tcPr>
            <w:tcW w:w="1228" w:type="dxa"/>
          </w:tcPr>
          <w:p w14:paraId="5A24C4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23" w:author="Johnny Schultz" w:date="2020-02-12T15:58:00Z"/>
                <w:rFonts w:asciiTheme="majorBidi" w:hAnsiTheme="majorBidi" w:cstheme="majorBidi"/>
                <w:sz w:val="20"/>
              </w:rPr>
            </w:pPr>
            <w:del w:id="31024" w:author="Johnny Schultz" w:date="2020-02-12T15:58:00Z">
              <w:r w:rsidRPr="00A013FD">
                <w:rPr>
                  <w:rFonts w:asciiTheme="majorBidi" w:hAnsiTheme="majorBidi" w:cstheme="majorBidi"/>
                  <w:sz w:val="20"/>
                </w:rPr>
                <w:delText>45.0</w:delText>
              </w:r>
            </w:del>
          </w:p>
        </w:tc>
        <w:tc>
          <w:tcPr>
            <w:tcW w:w="2364" w:type="dxa"/>
          </w:tcPr>
          <w:p w14:paraId="4F9B9A8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25" w:author="Johnny Schultz" w:date="2020-02-12T15:58:00Z"/>
                <w:rFonts w:asciiTheme="majorBidi" w:hAnsiTheme="majorBidi" w:cstheme="majorBidi"/>
                <w:sz w:val="20"/>
              </w:rPr>
            </w:pPr>
            <w:del w:id="3102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w:delText>
              </w:r>
              <w:r w:rsidRPr="000A5AEA">
                <w:rPr>
                  <w:rFonts w:asciiTheme="majorBidi" w:hAnsiTheme="majorBidi" w:cstheme="majorBidi"/>
                  <w:sz w:val="20"/>
                  <w:lang w:val="en-US"/>
                </w:rPr>
                <w:delText>−</w:delText>
              </w:r>
              <w:r w:rsidRPr="00A013FD">
                <w:rPr>
                  <w:rFonts w:asciiTheme="majorBidi" w:hAnsiTheme="majorBidi" w:cstheme="majorBidi"/>
                  <w:sz w:val="20"/>
                </w:rPr>
                <w:delText xml:space="preserve">142/0 </w:delText>
              </w:r>
              <w:r w:rsidRPr="00A013FD">
                <w:rPr>
                  <w:rFonts w:asciiTheme="majorBidi" w:hAnsiTheme="majorBidi" w:cstheme="majorBidi"/>
                  <w:i/>
                  <w:sz w:val="20"/>
                </w:rPr>
                <w:delText>(reference)</w:delText>
              </w:r>
            </w:del>
          </w:p>
        </w:tc>
        <w:tc>
          <w:tcPr>
            <w:tcW w:w="1440" w:type="dxa"/>
          </w:tcPr>
          <w:p w14:paraId="1F8475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27" w:author="Johnny Schultz" w:date="2020-02-12T15:58:00Z"/>
                <w:rFonts w:asciiTheme="majorBidi" w:hAnsiTheme="majorBidi" w:cstheme="majorBidi"/>
                <w:sz w:val="20"/>
              </w:rPr>
            </w:pPr>
            <w:del w:id="31028" w:author="Johnny Schultz" w:date="2020-02-12T15:58:00Z">
              <w:r w:rsidRPr="00A013FD">
                <w:rPr>
                  <w:rFonts w:asciiTheme="majorBidi" w:hAnsiTheme="majorBidi" w:cstheme="majorBidi"/>
                  <w:sz w:val="20"/>
                </w:rPr>
                <w:delText>11.2</w:delText>
              </w:r>
            </w:del>
          </w:p>
        </w:tc>
      </w:tr>
      <w:tr w:rsidR="00A013FD" w:rsidRPr="00A013FD" w14:paraId="59E13324" w14:textId="77777777" w:rsidTr="00BF604E">
        <w:trPr>
          <w:jc w:val="center"/>
          <w:del w:id="31029" w:author="Johnny Schultz" w:date="2020-02-12T15:58:00Z"/>
        </w:trPr>
        <w:tc>
          <w:tcPr>
            <w:tcW w:w="1381" w:type="dxa"/>
          </w:tcPr>
          <w:p w14:paraId="0F8B66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30" w:author="Johnny Schultz" w:date="2020-02-12T15:58:00Z"/>
                <w:rFonts w:asciiTheme="majorBidi" w:hAnsiTheme="majorBidi" w:cstheme="majorBidi"/>
                <w:sz w:val="20"/>
              </w:rPr>
            </w:pPr>
            <w:del w:id="31031" w:author="Johnny Schultz" w:date="2020-02-12T15:58:00Z">
              <w:r w:rsidRPr="00A013FD">
                <w:rPr>
                  <w:rFonts w:asciiTheme="majorBidi" w:hAnsiTheme="majorBidi" w:cstheme="majorBidi"/>
                  <w:sz w:val="20"/>
                </w:rPr>
                <w:delText>4</w:delText>
              </w:r>
            </w:del>
          </w:p>
        </w:tc>
        <w:tc>
          <w:tcPr>
            <w:tcW w:w="1490" w:type="dxa"/>
          </w:tcPr>
          <w:p w14:paraId="71E3EA4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32" w:author="Johnny Schultz" w:date="2020-02-12T15:58:00Z"/>
                <w:rFonts w:asciiTheme="majorBidi" w:hAnsiTheme="majorBidi" w:cstheme="majorBidi"/>
                <w:sz w:val="20"/>
              </w:rPr>
            </w:pPr>
            <w:del w:id="31033" w:author="Johnny Schultz" w:date="2020-02-12T15:58:00Z">
              <w:r w:rsidRPr="00A013FD">
                <w:rPr>
                  <w:rFonts w:asciiTheme="majorBidi" w:hAnsiTheme="majorBidi" w:cstheme="majorBidi"/>
                  <w:sz w:val="20"/>
                </w:rPr>
                <w:delText>302.2</w:delText>
              </w:r>
            </w:del>
          </w:p>
        </w:tc>
        <w:tc>
          <w:tcPr>
            <w:tcW w:w="1088" w:type="dxa"/>
          </w:tcPr>
          <w:p w14:paraId="4FA0CCB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34" w:author="Johnny Schultz" w:date="2020-02-12T15:58:00Z"/>
                <w:rFonts w:asciiTheme="majorBidi" w:hAnsiTheme="majorBidi" w:cstheme="majorBidi"/>
                <w:sz w:val="20"/>
              </w:rPr>
            </w:pPr>
            <w:del w:id="31035" w:author="Johnny Schultz" w:date="2020-02-12T15:58:00Z">
              <w:r w:rsidRPr="00A013FD">
                <w:rPr>
                  <w:rFonts w:asciiTheme="majorBidi" w:hAnsiTheme="majorBidi" w:cstheme="majorBidi"/>
                  <w:sz w:val="20"/>
                </w:rPr>
                <w:delText>719.2</w:delText>
              </w:r>
            </w:del>
          </w:p>
        </w:tc>
        <w:tc>
          <w:tcPr>
            <w:tcW w:w="1228" w:type="dxa"/>
          </w:tcPr>
          <w:p w14:paraId="66D95CA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36" w:author="Johnny Schultz" w:date="2020-02-12T15:58:00Z"/>
                <w:rFonts w:asciiTheme="majorBidi" w:hAnsiTheme="majorBidi" w:cstheme="majorBidi"/>
                <w:sz w:val="20"/>
              </w:rPr>
            </w:pPr>
            <w:del w:id="31037" w:author="Johnny Schultz" w:date="2020-02-12T15:58:00Z">
              <w:r w:rsidRPr="00A013FD">
                <w:rPr>
                  <w:rFonts w:asciiTheme="majorBidi" w:hAnsiTheme="majorBidi" w:cstheme="majorBidi"/>
                  <w:sz w:val="20"/>
                </w:rPr>
                <w:delText>47.8</w:delText>
              </w:r>
            </w:del>
          </w:p>
        </w:tc>
        <w:tc>
          <w:tcPr>
            <w:tcW w:w="2364" w:type="dxa"/>
          </w:tcPr>
          <w:p w14:paraId="3BC4F9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38" w:author="Johnny Schultz" w:date="2020-02-12T15:58:00Z"/>
                <w:rFonts w:asciiTheme="majorBidi" w:hAnsiTheme="majorBidi" w:cstheme="majorBidi"/>
                <w:sz w:val="20"/>
              </w:rPr>
            </w:pPr>
            <w:del w:id="3103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141.7/</w:delText>
              </w:r>
              <w:r w:rsidRPr="000A5AEA">
                <w:rPr>
                  <w:rFonts w:asciiTheme="majorBidi" w:hAnsiTheme="majorBidi" w:cstheme="majorBidi"/>
                  <w:sz w:val="20"/>
                  <w:lang w:val="en-US"/>
                </w:rPr>
                <w:delText>−</w:delText>
              </w:r>
              <w:r w:rsidRPr="00A013FD">
                <w:rPr>
                  <w:rFonts w:asciiTheme="majorBidi" w:hAnsiTheme="majorBidi" w:cstheme="majorBidi"/>
                  <w:sz w:val="20"/>
                </w:rPr>
                <w:delText>140.5/1.2</w:delText>
              </w:r>
            </w:del>
          </w:p>
        </w:tc>
        <w:tc>
          <w:tcPr>
            <w:tcW w:w="1440" w:type="dxa"/>
          </w:tcPr>
          <w:p w14:paraId="0E93DF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40" w:author="Johnny Schultz" w:date="2020-02-12T15:58:00Z"/>
                <w:rFonts w:asciiTheme="majorBidi" w:hAnsiTheme="majorBidi" w:cstheme="majorBidi"/>
                <w:sz w:val="20"/>
              </w:rPr>
            </w:pPr>
            <w:del w:id="31041" w:author="Johnny Schultz" w:date="2020-02-12T15:58:00Z">
              <w:r w:rsidRPr="00A013FD">
                <w:rPr>
                  <w:rFonts w:asciiTheme="majorBidi" w:hAnsiTheme="majorBidi" w:cstheme="majorBidi"/>
                  <w:sz w:val="20"/>
                </w:rPr>
                <w:delText>11.0</w:delText>
              </w:r>
            </w:del>
          </w:p>
        </w:tc>
      </w:tr>
      <w:tr w:rsidR="00A013FD" w:rsidRPr="00A013FD" w14:paraId="1DCF5B06" w14:textId="77777777" w:rsidTr="00BF604E">
        <w:trPr>
          <w:jc w:val="center"/>
          <w:del w:id="31042" w:author="Johnny Schultz" w:date="2020-02-12T15:58:00Z"/>
        </w:trPr>
        <w:tc>
          <w:tcPr>
            <w:tcW w:w="1381" w:type="dxa"/>
          </w:tcPr>
          <w:p w14:paraId="2F73CD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43" w:author="Johnny Schultz" w:date="2020-02-12T15:58:00Z"/>
                <w:rFonts w:asciiTheme="majorBidi" w:hAnsiTheme="majorBidi" w:cstheme="majorBidi"/>
                <w:sz w:val="20"/>
              </w:rPr>
            </w:pPr>
            <w:del w:id="31044" w:author="Johnny Schultz" w:date="2020-02-12T15:58:00Z">
              <w:r w:rsidRPr="00A013FD">
                <w:rPr>
                  <w:rFonts w:asciiTheme="majorBidi" w:hAnsiTheme="majorBidi" w:cstheme="majorBidi"/>
                  <w:sz w:val="20"/>
                </w:rPr>
                <w:delText>3</w:delText>
              </w:r>
            </w:del>
          </w:p>
        </w:tc>
        <w:tc>
          <w:tcPr>
            <w:tcW w:w="1490" w:type="dxa"/>
          </w:tcPr>
          <w:p w14:paraId="08908D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45" w:author="Johnny Schultz" w:date="2020-02-12T15:58:00Z"/>
                <w:rFonts w:asciiTheme="majorBidi" w:hAnsiTheme="majorBidi" w:cstheme="majorBidi"/>
                <w:sz w:val="20"/>
              </w:rPr>
            </w:pPr>
            <w:del w:id="31046" w:author="Johnny Schultz" w:date="2020-02-12T15:58:00Z">
              <w:r w:rsidRPr="00A013FD">
                <w:rPr>
                  <w:rFonts w:asciiTheme="majorBidi" w:hAnsiTheme="majorBidi" w:cstheme="majorBidi"/>
                  <w:sz w:val="20"/>
                </w:rPr>
                <w:delText>318.1</w:delText>
              </w:r>
            </w:del>
          </w:p>
        </w:tc>
        <w:tc>
          <w:tcPr>
            <w:tcW w:w="1088" w:type="dxa"/>
          </w:tcPr>
          <w:p w14:paraId="2C9626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47" w:author="Johnny Schultz" w:date="2020-02-12T15:58:00Z"/>
                <w:rFonts w:asciiTheme="majorBidi" w:hAnsiTheme="majorBidi" w:cstheme="majorBidi"/>
                <w:sz w:val="20"/>
              </w:rPr>
            </w:pPr>
            <w:del w:id="31048" w:author="Johnny Schultz" w:date="2020-02-12T15:58:00Z">
              <w:r w:rsidRPr="00A013FD">
                <w:rPr>
                  <w:rFonts w:asciiTheme="majorBidi" w:hAnsiTheme="majorBidi" w:cstheme="majorBidi"/>
                  <w:sz w:val="20"/>
                </w:rPr>
                <w:delText>650.6</w:delText>
              </w:r>
            </w:del>
          </w:p>
        </w:tc>
        <w:tc>
          <w:tcPr>
            <w:tcW w:w="1228" w:type="dxa"/>
          </w:tcPr>
          <w:p w14:paraId="175EC4A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49" w:author="Johnny Schultz" w:date="2020-02-12T15:58:00Z"/>
                <w:rFonts w:asciiTheme="majorBidi" w:hAnsiTheme="majorBidi" w:cstheme="majorBidi"/>
                <w:sz w:val="20"/>
              </w:rPr>
            </w:pPr>
            <w:del w:id="31050" w:author="Johnny Schultz" w:date="2020-02-12T15:58:00Z">
              <w:r w:rsidRPr="00A013FD">
                <w:rPr>
                  <w:rFonts w:asciiTheme="majorBidi" w:hAnsiTheme="majorBidi" w:cstheme="majorBidi"/>
                  <w:sz w:val="20"/>
                </w:rPr>
                <w:delText>56.2</w:delText>
              </w:r>
            </w:del>
          </w:p>
        </w:tc>
        <w:tc>
          <w:tcPr>
            <w:tcW w:w="2364" w:type="dxa"/>
          </w:tcPr>
          <w:p w14:paraId="29AB33F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51" w:author="Johnny Schultz" w:date="2020-02-12T15:58:00Z"/>
                <w:rFonts w:asciiTheme="majorBidi" w:hAnsiTheme="majorBidi" w:cstheme="majorBidi"/>
                <w:sz w:val="20"/>
              </w:rPr>
            </w:pPr>
            <w:del w:id="3105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141.5/</w:delText>
              </w:r>
              <w:r w:rsidRPr="000A5AEA">
                <w:rPr>
                  <w:rFonts w:asciiTheme="majorBidi" w:hAnsiTheme="majorBidi" w:cstheme="majorBidi"/>
                  <w:sz w:val="20"/>
                  <w:lang w:val="en-US"/>
                </w:rPr>
                <w:delText>−</w:delText>
              </w:r>
              <w:r w:rsidRPr="00A013FD">
                <w:rPr>
                  <w:rFonts w:asciiTheme="majorBidi" w:hAnsiTheme="majorBidi" w:cstheme="majorBidi"/>
                  <w:sz w:val="20"/>
                </w:rPr>
                <w:delText>136.1/5.4</w:delText>
              </w:r>
            </w:del>
          </w:p>
        </w:tc>
        <w:tc>
          <w:tcPr>
            <w:tcW w:w="1440" w:type="dxa"/>
          </w:tcPr>
          <w:p w14:paraId="27F5DA9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53" w:author="Johnny Schultz" w:date="2020-02-12T15:58:00Z"/>
                <w:rFonts w:asciiTheme="majorBidi" w:hAnsiTheme="majorBidi" w:cstheme="majorBidi"/>
                <w:sz w:val="20"/>
              </w:rPr>
            </w:pPr>
            <w:del w:id="31054" w:author="Johnny Schultz" w:date="2020-02-12T15:58:00Z">
              <w:r w:rsidRPr="00A013FD">
                <w:rPr>
                  <w:rFonts w:asciiTheme="majorBidi" w:hAnsiTheme="majorBidi" w:cstheme="majorBidi"/>
                  <w:sz w:val="20"/>
                </w:rPr>
                <w:delText>8.6</w:delText>
              </w:r>
            </w:del>
          </w:p>
        </w:tc>
      </w:tr>
      <w:tr w:rsidR="00A013FD" w:rsidRPr="00A013FD" w14:paraId="2485FFD4" w14:textId="77777777" w:rsidTr="00BF604E">
        <w:trPr>
          <w:jc w:val="center"/>
          <w:del w:id="31055" w:author="Johnny Schultz" w:date="2020-02-12T15:58:00Z"/>
        </w:trPr>
        <w:tc>
          <w:tcPr>
            <w:tcW w:w="1381" w:type="dxa"/>
          </w:tcPr>
          <w:p w14:paraId="36E3C7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56" w:author="Johnny Schultz" w:date="2020-02-12T15:58:00Z"/>
                <w:rFonts w:asciiTheme="majorBidi" w:hAnsiTheme="majorBidi" w:cstheme="majorBidi"/>
                <w:sz w:val="20"/>
              </w:rPr>
            </w:pPr>
            <w:del w:id="31057" w:author="Johnny Schultz" w:date="2020-02-12T15:58:00Z">
              <w:r w:rsidRPr="00A013FD">
                <w:rPr>
                  <w:rFonts w:asciiTheme="majorBidi" w:hAnsiTheme="majorBidi" w:cstheme="majorBidi"/>
                  <w:sz w:val="20"/>
                </w:rPr>
                <w:delText>2.7</w:delText>
              </w:r>
            </w:del>
          </w:p>
        </w:tc>
        <w:tc>
          <w:tcPr>
            <w:tcW w:w="1490" w:type="dxa"/>
          </w:tcPr>
          <w:p w14:paraId="5B61B1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58" w:author="Johnny Schultz" w:date="2020-02-12T15:58:00Z"/>
                <w:rFonts w:asciiTheme="majorBidi" w:hAnsiTheme="majorBidi" w:cstheme="majorBidi"/>
                <w:sz w:val="20"/>
              </w:rPr>
            </w:pPr>
            <w:del w:id="31059" w:author="Johnny Schultz" w:date="2020-02-12T15:58:00Z">
              <w:r w:rsidRPr="00A013FD">
                <w:rPr>
                  <w:rFonts w:asciiTheme="majorBidi" w:hAnsiTheme="majorBidi" w:cstheme="majorBidi"/>
                  <w:sz w:val="20"/>
                </w:rPr>
                <w:delText>322.9</w:delText>
              </w:r>
            </w:del>
          </w:p>
        </w:tc>
        <w:tc>
          <w:tcPr>
            <w:tcW w:w="1088" w:type="dxa"/>
          </w:tcPr>
          <w:p w14:paraId="4DEF2E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60" w:author="Johnny Schultz" w:date="2020-02-12T15:58:00Z"/>
                <w:rFonts w:asciiTheme="majorBidi" w:hAnsiTheme="majorBidi" w:cstheme="majorBidi"/>
                <w:sz w:val="20"/>
              </w:rPr>
            </w:pPr>
            <w:del w:id="31061" w:author="Johnny Schultz" w:date="2020-02-12T15:58:00Z">
              <w:r w:rsidRPr="00A013FD">
                <w:rPr>
                  <w:rFonts w:asciiTheme="majorBidi" w:hAnsiTheme="majorBidi" w:cstheme="majorBidi"/>
                  <w:sz w:val="20"/>
                </w:rPr>
                <w:delText>632.7</w:delText>
              </w:r>
            </w:del>
          </w:p>
        </w:tc>
        <w:tc>
          <w:tcPr>
            <w:tcW w:w="1228" w:type="dxa"/>
          </w:tcPr>
          <w:p w14:paraId="6BC6E9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62" w:author="Johnny Schultz" w:date="2020-02-12T15:58:00Z"/>
                <w:rFonts w:asciiTheme="majorBidi" w:hAnsiTheme="majorBidi" w:cstheme="majorBidi"/>
                <w:sz w:val="20"/>
              </w:rPr>
            </w:pPr>
            <w:del w:id="31063" w:author="Johnny Schultz" w:date="2020-02-12T15:58:00Z">
              <w:r w:rsidRPr="00A013FD">
                <w:rPr>
                  <w:rFonts w:asciiTheme="majorBidi" w:hAnsiTheme="majorBidi" w:cstheme="majorBidi"/>
                  <w:sz w:val="20"/>
                </w:rPr>
                <w:delText>60.0</w:delText>
              </w:r>
            </w:del>
          </w:p>
        </w:tc>
        <w:tc>
          <w:tcPr>
            <w:tcW w:w="2364" w:type="dxa"/>
          </w:tcPr>
          <w:p w14:paraId="4904ADC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64" w:author="Johnny Schultz" w:date="2020-02-12T15:58:00Z"/>
                <w:rFonts w:asciiTheme="majorBidi" w:hAnsiTheme="majorBidi" w:cstheme="majorBidi"/>
                <w:sz w:val="20"/>
              </w:rPr>
            </w:pPr>
            <w:del w:id="3106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w:delText>
              </w:r>
              <w:r w:rsidRPr="000A5AEA">
                <w:rPr>
                  <w:rFonts w:asciiTheme="majorBidi" w:hAnsiTheme="majorBidi" w:cstheme="majorBidi"/>
                  <w:sz w:val="20"/>
                  <w:lang w:val="en-US"/>
                </w:rPr>
                <w:delText>−</w:delText>
              </w:r>
              <w:r w:rsidRPr="00A013FD">
                <w:rPr>
                  <w:rFonts w:asciiTheme="majorBidi" w:hAnsiTheme="majorBidi" w:cstheme="majorBidi"/>
                  <w:sz w:val="20"/>
                </w:rPr>
                <w:delText>134/7</w:delText>
              </w:r>
            </w:del>
          </w:p>
        </w:tc>
        <w:tc>
          <w:tcPr>
            <w:tcW w:w="1440" w:type="dxa"/>
          </w:tcPr>
          <w:p w14:paraId="538B5D4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66" w:author="Johnny Schultz" w:date="2020-02-12T15:58:00Z"/>
                <w:rFonts w:asciiTheme="majorBidi" w:hAnsiTheme="majorBidi" w:cstheme="majorBidi"/>
                <w:sz w:val="20"/>
              </w:rPr>
            </w:pPr>
            <w:del w:id="31067" w:author="Johnny Schultz" w:date="2020-02-12T15:58:00Z">
              <w:r w:rsidRPr="00A013FD">
                <w:rPr>
                  <w:rFonts w:asciiTheme="majorBidi" w:hAnsiTheme="majorBidi" w:cstheme="majorBidi"/>
                  <w:sz w:val="20"/>
                </w:rPr>
                <w:delText>8.1</w:delText>
              </w:r>
            </w:del>
          </w:p>
        </w:tc>
      </w:tr>
      <w:tr w:rsidR="00A013FD" w:rsidRPr="00A013FD" w14:paraId="7A2EF290" w14:textId="77777777" w:rsidTr="00BF604E">
        <w:trPr>
          <w:jc w:val="center"/>
          <w:del w:id="31068" w:author="Johnny Schultz" w:date="2020-02-12T15:58:00Z"/>
        </w:trPr>
        <w:tc>
          <w:tcPr>
            <w:tcW w:w="1381" w:type="dxa"/>
          </w:tcPr>
          <w:p w14:paraId="43B420B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69" w:author="Johnny Schultz" w:date="2020-02-12T15:58:00Z"/>
                <w:rFonts w:asciiTheme="majorBidi" w:hAnsiTheme="majorBidi" w:cstheme="majorBidi"/>
                <w:sz w:val="20"/>
              </w:rPr>
            </w:pPr>
            <w:del w:id="31070" w:author="Johnny Schultz" w:date="2020-02-12T15:58:00Z">
              <w:r w:rsidRPr="00A013FD">
                <w:rPr>
                  <w:rFonts w:asciiTheme="majorBidi" w:hAnsiTheme="majorBidi" w:cstheme="majorBidi"/>
                  <w:sz w:val="20"/>
                </w:rPr>
                <w:delText>2</w:delText>
              </w:r>
            </w:del>
          </w:p>
        </w:tc>
        <w:tc>
          <w:tcPr>
            <w:tcW w:w="1490" w:type="dxa"/>
          </w:tcPr>
          <w:p w14:paraId="7058B9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71" w:author="Johnny Schultz" w:date="2020-02-12T15:58:00Z"/>
                <w:rFonts w:asciiTheme="majorBidi" w:hAnsiTheme="majorBidi" w:cstheme="majorBidi"/>
                <w:sz w:val="20"/>
              </w:rPr>
            </w:pPr>
            <w:del w:id="31072" w:author="Johnny Schultz" w:date="2020-02-12T15:58:00Z">
              <w:r w:rsidRPr="00A013FD">
                <w:rPr>
                  <w:rFonts w:asciiTheme="majorBidi" w:hAnsiTheme="majorBidi" w:cstheme="majorBidi"/>
                  <w:sz w:val="20"/>
                </w:rPr>
                <w:delText>334.0</w:delText>
              </w:r>
            </w:del>
          </w:p>
        </w:tc>
        <w:tc>
          <w:tcPr>
            <w:tcW w:w="1088" w:type="dxa"/>
          </w:tcPr>
          <w:p w14:paraId="16CD1D2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73" w:author="Johnny Schultz" w:date="2020-02-12T15:58:00Z"/>
                <w:rFonts w:asciiTheme="majorBidi" w:hAnsiTheme="majorBidi" w:cstheme="majorBidi"/>
                <w:sz w:val="20"/>
              </w:rPr>
            </w:pPr>
            <w:del w:id="31074" w:author="Johnny Schultz" w:date="2020-02-12T15:58:00Z">
              <w:r w:rsidRPr="00A013FD">
                <w:rPr>
                  <w:rFonts w:asciiTheme="majorBidi" w:hAnsiTheme="majorBidi" w:cstheme="majorBidi"/>
                  <w:sz w:val="20"/>
                </w:rPr>
                <w:delText>596.8</w:delText>
              </w:r>
            </w:del>
          </w:p>
        </w:tc>
        <w:tc>
          <w:tcPr>
            <w:tcW w:w="1228" w:type="dxa"/>
          </w:tcPr>
          <w:p w14:paraId="55E4235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75" w:author="Johnny Schultz" w:date="2020-02-12T15:58:00Z"/>
                <w:rFonts w:asciiTheme="majorBidi" w:hAnsiTheme="majorBidi" w:cstheme="majorBidi"/>
                <w:sz w:val="20"/>
              </w:rPr>
            </w:pPr>
            <w:del w:id="31076" w:author="Johnny Schultz" w:date="2020-02-12T15:58:00Z">
              <w:r w:rsidRPr="00A013FD">
                <w:rPr>
                  <w:rFonts w:asciiTheme="majorBidi" w:hAnsiTheme="majorBidi" w:cstheme="majorBidi"/>
                  <w:sz w:val="20"/>
                </w:rPr>
                <w:delText>66.1</w:delText>
              </w:r>
            </w:del>
          </w:p>
        </w:tc>
        <w:tc>
          <w:tcPr>
            <w:tcW w:w="2364" w:type="dxa"/>
          </w:tcPr>
          <w:p w14:paraId="2C2C36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77" w:author="Johnny Schultz" w:date="2020-02-12T15:58:00Z"/>
                <w:rFonts w:asciiTheme="majorBidi" w:hAnsiTheme="majorBidi" w:cstheme="majorBidi"/>
                <w:sz w:val="20"/>
              </w:rPr>
            </w:pPr>
            <w:del w:id="3107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141.8/</w:delText>
              </w:r>
              <w:r w:rsidRPr="000A5AEA">
                <w:rPr>
                  <w:rFonts w:asciiTheme="majorBidi" w:hAnsiTheme="majorBidi" w:cstheme="majorBidi"/>
                  <w:sz w:val="20"/>
                  <w:lang w:val="en-US"/>
                </w:rPr>
                <w:delText>−</w:delText>
              </w:r>
              <w:r w:rsidRPr="00A013FD">
                <w:rPr>
                  <w:rFonts w:asciiTheme="majorBidi" w:hAnsiTheme="majorBidi" w:cstheme="majorBidi"/>
                  <w:sz w:val="20"/>
                </w:rPr>
                <w:delText>133.4/8.4</w:delText>
              </w:r>
            </w:del>
          </w:p>
        </w:tc>
        <w:tc>
          <w:tcPr>
            <w:tcW w:w="1440" w:type="dxa"/>
          </w:tcPr>
          <w:p w14:paraId="372AA5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79" w:author="Johnny Schultz" w:date="2020-02-12T15:58:00Z"/>
                <w:rFonts w:asciiTheme="majorBidi" w:hAnsiTheme="majorBidi" w:cstheme="majorBidi"/>
                <w:sz w:val="20"/>
              </w:rPr>
            </w:pPr>
            <w:del w:id="31080" w:author="Johnny Schultz" w:date="2020-02-12T15:58:00Z">
              <w:r w:rsidRPr="00A013FD">
                <w:rPr>
                  <w:rFonts w:asciiTheme="majorBidi" w:hAnsiTheme="majorBidi" w:cstheme="majorBidi"/>
                  <w:sz w:val="20"/>
                </w:rPr>
                <w:delText>4.4</w:delText>
              </w:r>
            </w:del>
          </w:p>
        </w:tc>
      </w:tr>
      <w:tr w:rsidR="00A013FD" w:rsidRPr="00A013FD" w14:paraId="1E1A80DD" w14:textId="77777777" w:rsidTr="00BF604E">
        <w:trPr>
          <w:jc w:val="center"/>
          <w:del w:id="31081" w:author="Johnny Schultz" w:date="2020-02-12T15:58:00Z"/>
        </w:trPr>
        <w:tc>
          <w:tcPr>
            <w:tcW w:w="1381" w:type="dxa"/>
          </w:tcPr>
          <w:p w14:paraId="761C70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82" w:author="Johnny Schultz" w:date="2020-02-12T15:58:00Z"/>
                <w:rFonts w:asciiTheme="majorBidi" w:hAnsiTheme="majorBidi" w:cstheme="majorBidi"/>
                <w:sz w:val="20"/>
              </w:rPr>
            </w:pPr>
            <w:del w:id="31083" w:author="Johnny Schultz" w:date="2020-02-12T15:58:00Z">
              <w:r w:rsidRPr="00A013FD">
                <w:rPr>
                  <w:rFonts w:asciiTheme="majorBidi" w:hAnsiTheme="majorBidi" w:cstheme="majorBidi"/>
                  <w:sz w:val="20"/>
                </w:rPr>
                <w:delText>1</w:delText>
              </w:r>
            </w:del>
          </w:p>
        </w:tc>
        <w:tc>
          <w:tcPr>
            <w:tcW w:w="1490" w:type="dxa"/>
          </w:tcPr>
          <w:p w14:paraId="3C1D777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84" w:author="Johnny Schultz" w:date="2020-02-12T15:58:00Z"/>
                <w:rFonts w:asciiTheme="majorBidi" w:hAnsiTheme="majorBidi" w:cstheme="majorBidi"/>
                <w:sz w:val="20"/>
              </w:rPr>
            </w:pPr>
            <w:del w:id="31085" w:author="Johnny Schultz" w:date="2020-02-12T15:58:00Z">
              <w:r w:rsidRPr="00A013FD">
                <w:rPr>
                  <w:rFonts w:asciiTheme="majorBidi" w:hAnsiTheme="majorBidi" w:cstheme="majorBidi"/>
                  <w:sz w:val="20"/>
                </w:rPr>
                <w:delText>349.9</w:delText>
              </w:r>
            </w:del>
          </w:p>
        </w:tc>
        <w:tc>
          <w:tcPr>
            <w:tcW w:w="1088" w:type="dxa"/>
          </w:tcPr>
          <w:p w14:paraId="517E1A9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86" w:author="Johnny Schultz" w:date="2020-02-12T15:58:00Z"/>
                <w:rFonts w:asciiTheme="majorBidi" w:hAnsiTheme="majorBidi" w:cstheme="majorBidi"/>
                <w:sz w:val="20"/>
              </w:rPr>
            </w:pPr>
            <w:del w:id="31087" w:author="Johnny Schultz" w:date="2020-02-12T15:58:00Z">
              <w:r w:rsidRPr="00A013FD">
                <w:rPr>
                  <w:rFonts w:asciiTheme="majorBidi" w:hAnsiTheme="majorBidi" w:cstheme="majorBidi"/>
                  <w:sz w:val="20"/>
                </w:rPr>
                <w:delText>562.1</w:delText>
              </w:r>
            </w:del>
          </w:p>
        </w:tc>
        <w:tc>
          <w:tcPr>
            <w:tcW w:w="1228" w:type="dxa"/>
          </w:tcPr>
          <w:p w14:paraId="6DCE78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88" w:author="Johnny Schultz" w:date="2020-02-12T15:58:00Z"/>
                <w:rFonts w:asciiTheme="majorBidi" w:hAnsiTheme="majorBidi" w:cstheme="majorBidi"/>
                <w:sz w:val="20"/>
              </w:rPr>
            </w:pPr>
            <w:del w:id="31089" w:author="Johnny Schultz" w:date="2020-02-12T15:58:00Z">
              <w:r w:rsidRPr="00A013FD">
                <w:rPr>
                  <w:rFonts w:asciiTheme="majorBidi" w:hAnsiTheme="majorBidi" w:cstheme="majorBidi"/>
                  <w:sz w:val="20"/>
                </w:rPr>
                <w:delText>77.6</w:delText>
              </w:r>
            </w:del>
          </w:p>
        </w:tc>
        <w:tc>
          <w:tcPr>
            <w:tcW w:w="2364" w:type="dxa"/>
          </w:tcPr>
          <w:p w14:paraId="24F6A2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90" w:author="Johnny Schultz" w:date="2020-02-12T15:58:00Z"/>
                <w:rFonts w:asciiTheme="majorBidi" w:hAnsiTheme="majorBidi" w:cstheme="majorBidi"/>
                <w:sz w:val="20"/>
              </w:rPr>
            </w:pPr>
            <w:del w:id="3109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143.1/</w:delText>
              </w:r>
              <w:r w:rsidRPr="000A5AEA">
                <w:rPr>
                  <w:rFonts w:asciiTheme="majorBidi" w:hAnsiTheme="majorBidi" w:cstheme="majorBidi"/>
                  <w:sz w:val="20"/>
                  <w:lang w:val="en-US"/>
                </w:rPr>
                <w:delText>−</w:delText>
              </w:r>
              <w:r w:rsidRPr="00A013FD">
                <w:rPr>
                  <w:rFonts w:asciiTheme="majorBidi" w:hAnsiTheme="majorBidi" w:cstheme="majorBidi"/>
                  <w:sz w:val="20"/>
                </w:rPr>
                <w:delText>132.2/10.9</w:delText>
              </w:r>
            </w:del>
          </w:p>
        </w:tc>
        <w:tc>
          <w:tcPr>
            <w:tcW w:w="1440" w:type="dxa"/>
          </w:tcPr>
          <w:p w14:paraId="24CB16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92" w:author="Johnny Schultz" w:date="2020-02-12T15:58:00Z"/>
                <w:rFonts w:asciiTheme="majorBidi" w:hAnsiTheme="majorBidi" w:cstheme="majorBidi"/>
                <w:sz w:val="20"/>
              </w:rPr>
            </w:pPr>
            <w:del w:id="31093" w:author="Johnny Schultz" w:date="2020-02-12T15:58:00Z">
              <w:r w:rsidRPr="00A013FD">
                <w:rPr>
                  <w:rFonts w:asciiTheme="majorBidi" w:hAnsiTheme="majorBidi" w:cstheme="majorBidi"/>
                  <w:sz w:val="20"/>
                </w:rPr>
                <w:delText>2.4</w:delText>
              </w:r>
            </w:del>
          </w:p>
        </w:tc>
      </w:tr>
      <w:tr w:rsidR="00A013FD" w:rsidRPr="00A013FD" w14:paraId="1018AC13" w14:textId="77777777" w:rsidTr="00BF604E">
        <w:trPr>
          <w:jc w:val="center"/>
          <w:del w:id="31094" w:author="Johnny Schultz" w:date="2020-02-12T15:58:00Z"/>
        </w:trPr>
        <w:tc>
          <w:tcPr>
            <w:tcW w:w="1381" w:type="dxa"/>
          </w:tcPr>
          <w:p w14:paraId="79CE6D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95" w:author="Johnny Schultz" w:date="2020-02-12T15:58:00Z"/>
                <w:rFonts w:asciiTheme="majorBidi" w:hAnsiTheme="majorBidi" w:cstheme="majorBidi"/>
                <w:sz w:val="20"/>
              </w:rPr>
            </w:pPr>
            <w:del w:id="31096" w:author="Johnny Schultz" w:date="2020-02-12T15:58:00Z">
              <w:r w:rsidRPr="00A013FD">
                <w:rPr>
                  <w:rFonts w:asciiTheme="majorBidi" w:hAnsiTheme="majorBidi" w:cstheme="majorBidi"/>
                  <w:sz w:val="20"/>
                </w:rPr>
                <w:delText>0</w:delText>
              </w:r>
            </w:del>
          </w:p>
        </w:tc>
        <w:tc>
          <w:tcPr>
            <w:tcW w:w="1490" w:type="dxa"/>
          </w:tcPr>
          <w:p w14:paraId="7F4547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97" w:author="Johnny Schultz" w:date="2020-02-12T15:58:00Z"/>
                <w:rFonts w:asciiTheme="majorBidi" w:hAnsiTheme="majorBidi" w:cstheme="majorBidi"/>
                <w:sz w:val="20"/>
              </w:rPr>
            </w:pPr>
            <w:del w:id="31098" w:author="Johnny Schultz" w:date="2020-02-12T15:58:00Z">
              <w:r w:rsidRPr="00A013FD">
                <w:rPr>
                  <w:rFonts w:asciiTheme="majorBidi" w:hAnsiTheme="majorBidi" w:cstheme="majorBidi"/>
                  <w:sz w:val="20"/>
                </w:rPr>
                <w:delText>365.8</w:delText>
              </w:r>
            </w:del>
          </w:p>
        </w:tc>
        <w:tc>
          <w:tcPr>
            <w:tcW w:w="1088" w:type="dxa"/>
          </w:tcPr>
          <w:p w14:paraId="1FE4ED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099" w:author="Johnny Schultz" w:date="2020-02-12T15:58:00Z"/>
                <w:rFonts w:asciiTheme="majorBidi" w:hAnsiTheme="majorBidi" w:cstheme="majorBidi"/>
                <w:sz w:val="20"/>
              </w:rPr>
            </w:pPr>
            <w:del w:id="31100" w:author="Johnny Schultz" w:date="2020-02-12T15:58:00Z">
              <w:r w:rsidRPr="00A013FD">
                <w:rPr>
                  <w:rFonts w:asciiTheme="majorBidi" w:hAnsiTheme="majorBidi" w:cstheme="majorBidi"/>
                  <w:sz w:val="20"/>
                </w:rPr>
                <w:delText>550.0</w:delText>
              </w:r>
            </w:del>
          </w:p>
        </w:tc>
        <w:tc>
          <w:tcPr>
            <w:tcW w:w="1228" w:type="dxa"/>
          </w:tcPr>
          <w:p w14:paraId="2C8736D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101" w:author="Johnny Schultz" w:date="2020-02-12T15:58:00Z"/>
                <w:rFonts w:asciiTheme="majorBidi" w:hAnsiTheme="majorBidi" w:cstheme="majorBidi"/>
                <w:sz w:val="20"/>
              </w:rPr>
            </w:pPr>
            <w:del w:id="31102" w:author="Johnny Schultz" w:date="2020-02-12T15:58:00Z">
              <w:r w:rsidRPr="00A013FD">
                <w:rPr>
                  <w:rFonts w:asciiTheme="majorBidi" w:hAnsiTheme="majorBidi" w:cstheme="majorBidi"/>
                  <w:sz w:val="20"/>
                </w:rPr>
                <w:delText>90</w:delText>
              </w:r>
            </w:del>
          </w:p>
        </w:tc>
        <w:tc>
          <w:tcPr>
            <w:tcW w:w="2364" w:type="dxa"/>
          </w:tcPr>
          <w:p w14:paraId="5A4FCF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103" w:author="Johnny Schultz" w:date="2020-02-12T15:58:00Z"/>
                <w:rFonts w:asciiTheme="majorBidi" w:hAnsiTheme="majorBidi" w:cstheme="majorBidi"/>
                <w:sz w:val="20"/>
              </w:rPr>
            </w:pPr>
            <w:del w:id="3110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145.3/</w:delText>
              </w:r>
              <w:r w:rsidRPr="000A5AEA">
                <w:rPr>
                  <w:rFonts w:asciiTheme="majorBidi" w:hAnsiTheme="majorBidi" w:cstheme="majorBidi"/>
                  <w:sz w:val="20"/>
                  <w:lang w:val="en-US"/>
                </w:rPr>
                <w:delText>−</w:delText>
              </w:r>
              <w:r w:rsidRPr="00A013FD">
                <w:rPr>
                  <w:rFonts w:asciiTheme="majorBidi" w:hAnsiTheme="majorBidi" w:cstheme="majorBidi"/>
                  <w:sz w:val="20"/>
                </w:rPr>
                <w:delText>131/14.3</w:delText>
              </w:r>
            </w:del>
          </w:p>
        </w:tc>
        <w:tc>
          <w:tcPr>
            <w:tcW w:w="1440" w:type="dxa"/>
          </w:tcPr>
          <w:p w14:paraId="42D212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105" w:author="Johnny Schultz" w:date="2020-02-12T15:58:00Z"/>
                <w:rFonts w:asciiTheme="majorBidi" w:hAnsiTheme="majorBidi" w:cstheme="majorBidi"/>
                <w:sz w:val="20"/>
              </w:rPr>
            </w:pPr>
            <w:del w:id="3110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0.2</w:delText>
              </w:r>
            </w:del>
          </w:p>
        </w:tc>
      </w:tr>
    </w:tbl>
    <w:p w14:paraId="1D8E004A" w14:textId="77777777" w:rsidR="00A013FD" w:rsidRPr="00A013FD" w:rsidRDefault="00A013FD" w:rsidP="00A013FD">
      <w:pPr>
        <w:keepNext/>
        <w:keepLines/>
        <w:tabs>
          <w:tab w:val="clear" w:pos="1134"/>
          <w:tab w:val="left" w:pos="360"/>
        </w:tabs>
        <w:spacing w:before="200"/>
        <w:outlineLvl w:val="3"/>
        <w:rPr>
          <w:del w:id="31107" w:author="Johnny Schultz" w:date="2020-02-12T15:58:00Z"/>
          <w:b/>
        </w:rPr>
      </w:pPr>
      <w:del w:id="31108" w:author="Johnny Schultz" w:date="2020-02-12T15:58:00Z">
        <w:r w:rsidRPr="00A013FD">
          <w:rPr>
            <w:rFonts w:ascii="Times New Roman Bold" w:hAnsi="Times New Roman Bold"/>
            <w:b/>
          </w:rPr>
          <w:delText>6.4.2.18</w:delText>
        </w:r>
        <w:r w:rsidRPr="00A013FD">
          <w:rPr>
            <w:rFonts w:ascii="Times New Roman Bold" w:hAnsi="Times New Roman Bold"/>
            <w:b/>
          </w:rPr>
          <w:tab/>
        </w:r>
        <w:r w:rsidRPr="00A013FD">
          <w:rPr>
            <w:b/>
          </w:rPr>
          <w:delText>Determine the data rate for elevation angles 0</w:delText>
        </w:r>
        <w:r w:rsidRPr="00A013FD">
          <w:rPr>
            <w:b/>
            <w:vertAlign w:val="superscript"/>
          </w:rPr>
          <w:delText>0</w:delText>
        </w:r>
        <w:r w:rsidRPr="00A013FD">
          <w:rPr>
            <w:b/>
          </w:rPr>
          <w:delText xml:space="preserve"> to 60</w:delText>
        </w:r>
        <w:r w:rsidRPr="00A013FD">
          <w:rPr>
            <w:b/>
            <w:vertAlign w:val="superscript"/>
          </w:rPr>
          <w:delText>0</w:delText>
        </w:r>
        <w:r w:rsidRPr="00A013FD">
          <w:rPr>
            <w:b/>
          </w:rPr>
          <w:delText xml:space="preserve"> using the digital video broadcast by satellite standards </w:delText>
        </w:r>
      </w:del>
    </w:p>
    <w:p w14:paraId="6BADD0E0" w14:textId="77777777" w:rsidR="00A013FD" w:rsidRPr="00A013FD" w:rsidRDefault="00A013FD" w:rsidP="00A013FD">
      <w:pPr>
        <w:rPr>
          <w:del w:id="31109" w:author="Johnny Schultz" w:date="2020-02-12T15:58:00Z"/>
        </w:rPr>
      </w:pPr>
      <w:del w:id="31110" w:author="Johnny Schultz" w:date="2020-02-12T15:58:00Z">
        <w:r w:rsidRPr="00A013FD">
          <w:delText xml:space="preserve">The digital video broadcast standards, by satellite (DVB-S), are designed to provide the maximum utilization of the available bandwidth in a low-to-moderate </w:delText>
        </w:r>
        <w:r w:rsidRPr="00A013FD">
          <w:rPr>
            <w:i/>
            <w:iCs/>
          </w:rPr>
          <w:delText>C</w:delText>
        </w:r>
        <w:r w:rsidRPr="00A013FD">
          <w:delText>/</w:delText>
        </w:r>
        <w:r w:rsidRPr="00A013FD">
          <w:rPr>
            <w:i/>
            <w:iCs/>
          </w:rPr>
          <w:delText>N</w:delText>
        </w:r>
        <w:r w:rsidRPr="00A013FD">
          <w:delText xml:space="preserve"> ratio. The spectral efficiencies for DVB-S2X and DVB-S2 are shown in Fig. A7-9 below.</w:delText>
        </w:r>
      </w:del>
    </w:p>
    <w:p w14:paraId="063311D9" w14:textId="77777777" w:rsidR="00A013FD" w:rsidRPr="00A013FD" w:rsidRDefault="00A013FD" w:rsidP="00A013FD">
      <w:pPr>
        <w:rPr>
          <w:del w:id="31111" w:author="Johnny Schultz" w:date="2020-02-12T15:58:00Z"/>
        </w:rPr>
      </w:pPr>
      <w:del w:id="31112" w:author="Johnny Schultz" w:date="2020-02-12T15:58:00Z">
        <w:r w:rsidRPr="00A013FD">
          <w:delText>DVB-S2X is based on the well-established DVB-S2 specification. It uses the proven and powerful LDPC FEC scheme in combination with BCH FEC as outer code and introduces the following additional elements:</w:delText>
        </w:r>
      </w:del>
    </w:p>
    <w:p w14:paraId="704057AB" w14:textId="77777777" w:rsidR="00A013FD" w:rsidRPr="00A013FD" w:rsidRDefault="00A013FD" w:rsidP="00A013FD">
      <w:pPr>
        <w:tabs>
          <w:tab w:val="clear" w:pos="2268"/>
          <w:tab w:val="left" w:pos="2608"/>
          <w:tab w:val="left" w:pos="3345"/>
        </w:tabs>
        <w:spacing w:before="80"/>
        <w:ind w:left="1134" w:hanging="1134"/>
        <w:rPr>
          <w:del w:id="31113" w:author="Johnny Schultz" w:date="2020-02-12T15:58:00Z"/>
        </w:rPr>
      </w:pPr>
      <w:del w:id="31114" w:author="Johnny Schultz" w:date="2020-02-12T15:58:00Z">
        <w:r w:rsidRPr="00A013FD">
          <w:delText>–</w:delText>
        </w:r>
        <w:r w:rsidRPr="00A013FD">
          <w:tab/>
          <w:delText>Smaller roll-off options of 5% and 10% (plus 20%, 25% and 35% in DVB-S2)</w:delText>
        </w:r>
      </w:del>
    </w:p>
    <w:p w14:paraId="6F7030E8" w14:textId="77777777" w:rsidR="00A013FD" w:rsidRPr="00A013FD" w:rsidRDefault="00A013FD" w:rsidP="00A013FD">
      <w:pPr>
        <w:tabs>
          <w:tab w:val="clear" w:pos="2268"/>
          <w:tab w:val="left" w:pos="2608"/>
          <w:tab w:val="left" w:pos="3345"/>
        </w:tabs>
        <w:spacing w:before="80"/>
        <w:ind w:left="1134" w:hanging="1134"/>
        <w:rPr>
          <w:del w:id="31115" w:author="Johnny Schultz" w:date="2020-02-12T15:58:00Z"/>
        </w:rPr>
      </w:pPr>
      <w:del w:id="31116" w:author="Johnny Schultz" w:date="2020-02-12T15:58:00Z">
        <w:r w:rsidRPr="00A013FD">
          <w:delText>–</w:delText>
        </w:r>
        <w:r w:rsidRPr="00A013FD">
          <w:tab/>
          <w:delText>A finer gradation and extension of number of modulation and coding modes</w:delText>
        </w:r>
      </w:del>
    </w:p>
    <w:p w14:paraId="3E1122CD" w14:textId="77777777" w:rsidR="00A013FD" w:rsidRPr="00A013FD" w:rsidRDefault="00A013FD" w:rsidP="00A013FD">
      <w:pPr>
        <w:tabs>
          <w:tab w:val="clear" w:pos="2268"/>
          <w:tab w:val="left" w:pos="2608"/>
          <w:tab w:val="left" w:pos="3345"/>
        </w:tabs>
        <w:spacing w:before="80"/>
        <w:ind w:left="1134" w:hanging="1134"/>
        <w:rPr>
          <w:del w:id="31117" w:author="Johnny Schultz" w:date="2020-02-12T15:58:00Z"/>
        </w:rPr>
      </w:pPr>
      <w:del w:id="31118" w:author="Johnny Schultz" w:date="2020-02-12T15:58:00Z">
        <w:r w:rsidRPr="00A013FD">
          <w:delText>–</w:delText>
        </w:r>
        <w:r w:rsidRPr="00A013FD">
          <w:tab/>
          <w:delText>New constellation options for linear and non-linear channels</w:delText>
        </w:r>
      </w:del>
    </w:p>
    <w:p w14:paraId="3270E951" w14:textId="77777777" w:rsidR="00A013FD" w:rsidRPr="00A013FD" w:rsidRDefault="00A013FD" w:rsidP="00A013FD">
      <w:pPr>
        <w:tabs>
          <w:tab w:val="clear" w:pos="2268"/>
          <w:tab w:val="left" w:pos="2608"/>
          <w:tab w:val="left" w:pos="3345"/>
        </w:tabs>
        <w:spacing w:before="80"/>
        <w:ind w:left="1134" w:hanging="1134"/>
        <w:rPr>
          <w:del w:id="31119" w:author="Johnny Schultz" w:date="2020-02-12T15:58:00Z"/>
        </w:rPr>
      </w:pPr>
      <w:del w:id="31120" w:author="Johnny Schultz" w:date="2020-02-12T15:58:00Z">
        <w:r w:rsidRPr="00A013FD">
          <w:delText>–</w:delText>
        </w:r>
        <w:r w:rsidRPr="00A013FD">
          <w:tab/>
          <w:delText>Additional scrambling options for critical co-channel interference situations</w:delText>
        </w:r>
      </w:del>
    </w:p>
    <w:p w14:paraId="30B38FE9" w14:textId="77777777" w:rsidR="00A013FD" w:rsidRPr="00A013FD" w:rsidRDefault="00A013FD" w:rsidP="00A013FD">
      <w:pPr>
        <w:tabs>
          <w:tab w:val="clear" w:pos="2268"/>
          <w:tab w:val="left" w:pos="2608"/>
          <w:tab w:val="left" w:pos="3345"/>
        </w:tabs>
        <w:spacing w:before="80"/>
        <w:ind w:left="1134" w:hanging="1134"/>
        <w:rPr>
          <w:del w:id="31121" w:author="Johnny Schultz" w:date="2020-02-12T15:58:00Z"/>
        </w:rPr>
      </w:pPr>
      <w:del w:id="31122" w:author="Johnny Schultz" w:date="2020-02-12T15:58:00Z">
        <w:r w:rsidRPr="00A013FD">
          <w:delText>–</w:delText>
        </w:r>
        <w:r w:rsidRPr="00A013FD">
          <w:tab/>
          <w:delText>Channel bonding of up to 3 channels</w:delText>
        </w:r>
      </w:del>
    </w:p>
    <w:p w14:paraId="73A49C0F" w14:textId="77777777" w:rsidR="00A013FD" w:rsidRPr="00A013FD" w:rsidRDefault="00A013FD" w:rsidP="00A013FD">
      <w:pPr>
        <w:tabs>
          <w:tab w:val="clear" w:pos="2268"/>
          <w:tab w:val="left" w:pos="2608"/>
          <w:tab w:val="left" w:pos="3345"/>
        </w:tabs>
        <w:spacing w:before="80"/>
        <w:ind w:left="1134" w:hanging="1134"/>
        <w:rPr>
          <w:del w:id="31123" w:author="Johnny Schultz" w:date="2020-02-12T15:58:00Z"/>
        </w:rPr>
      </w:pPr>
      <w:del w:id="31124" w:author="Johnny Schultz" w:date="2020-02-12T15:58:00Z">
        <w:r w:rsidRPr="00A013FD">
          <w:delText>–</w:delText>
        </w:r>
        <w:r w:rsidRPr="00A013FD">
          <w:tab/>
          <w:delText>Very Low SNR operation support down to −10 dB SNR; and</w:delText>
        </w:r>
      </w:del>
    </w:p>
    <w:p w14:paraId="0D03D10E" w14:textId="77777777" w:rsidR="00A013FD" w:rsidRPr="00A013FD" w:rsidRDefault="00A013FD" w:rsidP="00A013FD">
      <w:pPr>
        <w:tabs>
          <w:tab w:val="clear" w:pos="2268"/>
          <w:tab w:val="left" w:pos="2608"/>
          <w:tab w:val="left" w:pos="3345"/>
        </w:tabs>
        <w:spacing w:before="80"/>
        <w:ind w:left="1134" w:hanging="1134"/>
        <w:rPr>
          <w:del w:id="31125" w:author="Johnny Schultz" w:date="2020-02-12T15:58:00Z"/>
        </w:rPr>
      </w:pPr>
      <w:del w:id="31126" w:author="Johnny Schultz" w:date="2020-02-12T15:58:00Z">
        <w:r w:rsidRPr="00A013FD">
          <w:delText>–</w:delText>
        </w:r>
        <w:r w:rsidRPr="00A013FD">
          <w:tab/>
          <w:delText>Super-frame option.</w:delText>
        </w:r>
      </w:del>
    </w:p>
    <w:p w14:paraId="6677C540" w14:textId="77777777" w:rsidR="00A013FD" w:rsidRPr="00A013FD" w:rsidRDefault="00A013FD" w:rsidP="00A013FD">
      <w:pPr>
        <w:keepNext/>
        <w:keepLines/>
        <w:spacing w:before="480" w:after="120"/>
        <w:jc w:val="center"/>
        <w:rPr>
          <w:del w:id="31127" w:author="Johnny Schultz" w:date="2020-02-12T15:58:00Z"/>
          <w:caps/>
          <w:sz w:val="20"/>
        </w:rPr>
      </w:pPr>
      <w:del w:id="31128" w:author="Johnny Schultz" w:date="2020-02-12T15:58:00Z">
        <w:r w:rsidRPr="00A013FD">
          <w:rPr>
            <w:caps/>
            <w:sz w:val="20"/>
          </w:rPr>
          <w:delText>Figure A7-9</w:delText>
        </w:r>
      </w:del>
    </w:p>
    <w:p w14:paraId="1BD706D0" w14:textId="77777777" w:rsidR="00A013FD" w:rsidRPr="00A013FD" w:rsidRDefault="00A013FD" w:rsidP="00A013FD">
      <w:pPr>
        <w:keepNext/>
        <w:keepLines/>
        <w:spacing w:before="0" w:after="480"/>
        <w:jc w:val="center"/>
        <w:rPr>
          <w:del w:id="31129" w:author="Johnny Schultz" w:date="2020-02-12T15:58:00Z"/>
          <w:rFonts w:ascii="Times New Roman Bold" w:hAnsi="Times New Roman Bold"/>
          <w:b/>
          <w:bCs/>
          <w:sz w:val="20"/>
        </w:rPr>
      </w:pPr>
      <w:del w:id="31130" w:author="Johnny Schultz" w:date="2020-02-12T15:58:00Z">
        <w:r w:rsidRPr="00A013FD">
          <w:rPr>
            <w:rFonts w:ascii="Times New Roman Bold" w:hAnsi="Times New Roman Bold"/>
            <w:b/>
            <w:sz w:val="20"/>
          </w:rPr>
          <w:delText>Performance of DVB-S2X and DVB-S2</w:delText>
        </w:r>
      </w:del>
    </w:p>
    <w:p w14:paraId="232D15E2" w14:textId="77777777" w:rsidR="00A013FD" w:rsidRPr="00A013FD" w:rsidRDefault="00A013FD" w:rsidP="00A97729">
      <w:pPr>
        <w:jc w:val="center"/>
        <w:rPr>
          <w:del w:id="31131" w:author="Johnny Schultz" w:date="2020-02-12T15:58:00Z"/>
        </w:rPr>
      </w:pPr>
      <w:del w:id="31132" w:author="Johnny Schultz" w:date="2020-02-12T15:58:00Z">
        <w:r w:rsidRPr="00A013FD">
          <w:rPr>
            <w:noProof/>
            <w:lang w:val="fr-CA" w:eastAsia="fr-CA"/>
          </w:rPr>
          <w:drawing>
            <wp:inline distT="0" distB="0" distL="0" distR="0" wp14:anchorId="7C5B2BAB" wp14:editId="50A72818">
              <wp:extent cx="6311900"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Picture 9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6315355" cy="4231399"/>
                      </a:xfrm>
                      <a:prstGeom prst="rect">
                        <a:avLst/>
                      </a:prstGeom>
                      <a:noFill/>
                      <a:ln>
                        <a:noFill/>
                      </a:ln>
                    </pic:spPr>
                  </pic:pic>
                </a:graphicData>
              </a:graphic>
            </wp:inline>
          </w:drawing>
        </w:r>
      </w:del>
    </w:p>
    <w:p w14:paraId="13AD3B0C" w14:textId="77777777" w:rsidR="00A013FD" w:rsidRPr="00A013FD" w:rsidRDefault="00A013FD" w:rsidP="00A013FD">
      <w:pPr>
        <w:keepNext/>
        <w:keepLines/>
        <w:tabs>
          <w:tab w:val="clear" w:pos="1134"/>
          <w:tab w:val="left" w:pos="360"/>
        </w:tabs>
        <w:spacing w:before="200"/>
        <w:ind w:left="360" w:hanging="360"/>
        <w:outlineLvl w:val="3"/>
        <w:rPr>
          <w:del w:id="31133" w:author="Johnny Schultz" w:date="2020-02-12T15:58:00Z"/>
          <w:b/>
        </w:rPr>
      </w:pPr>
      <w:del w:id="31134" w:author="Johnny Schultz" w:date="2020-02-12T15:58:00Z">
        <w:r w:rsidRPr="00A013FD">
          <w:rPr>
            <w:rFonts w:ascii="Times New Roman Bold" w:hAnsi="Times New Roman Bold"/>
            <w:b/>
          </w:rPr>
          <w:delText>6.4.2.19</w:delText>
        </w:r>
        <w:r w:rsidRPr="00A013FD">
          <w:rPr>
            <w:rFonts w:ascii="Times New Roman Bold" w:hAnsi="Times New Roman Bold"/>
            <w:b/>
          </w:rPr>
          <w:tab/>
        </w:r>
        <w:r w:rsidRPr="00A013FD">
          <w:rPr>
            <w:b/>
          </w:rPr>
          <w:delText>Performance conclusion</w:delText>
        </w:r>
      </w:del>
    </w:p>
    <w:p w14:paraId="77BEFAD2" w14:textId="77777777" w:rsidR="00A013FD" w:rsidRPr="00A013FD" w:rsidRDefault="00A013FD" w:rsidP="00A013FD">
      <w:pPr>
        <w:rPr>
          <w:del w:id="31135" w:author="Johnny Schultz" w:date="2020-02-12T15:58:00Z"/>
        </w:rPr>
      </w:pPr>
      <w:del w:id="31136" w:author="Johnny Schultz" w:date="2020-02-12T15:58:00Z">
        <w:r w:rsidRPr="00A013FD">
          <w:delText xml:space="preserve">From Fig. A7-9 above, it is concluded that the DVB-S2X standard transmission applied to the VDES satellite downlink provides spectral efficiency of 1.6 bps/Hz and a date-rate of 240 kbits/s in a 150 kHz bandwidth for </w:delText>
        </w:r>
        <w:r w:rsidRPr="00A013FD">
          <w:rPr>
            <w:i/>
            <w:iCs/>
          </w:rPr>
          <w:delText>C</w:delText>
        </w:r>
        <w:r w:rsidRPr="00A013FD">
          <w:delText>/</w:delText>
        </w:r>
        <w:r w:rsidRPr="00A013FD">
          <w:rPr>
            <w:i/>
            <w:iCs/>
          </w:rPr>
          <w:delText>N</w:delText>
        </w:r>
        <w:r w:rsidRPr="00A013FD">
          <w:delText xml:space="preserve"> ≥ 5 dB, which, from Table A7-5, includes elevation angles from 0</w:delText>
        </w:r>
        <w:r w:rsidRPr="00A013FD">
          <w:sym w:font="Symbol" w:char="F0B0"/>
        </w:r>
        <w:r w:rsidRPr="00A013FD">
          <w:rPr>
            <w:vertAlign w:val="superscript"/>
          </w:rPr>
          <w:delText xml:space="preserve"> </w:delText>
        </w:r>
        <w:r w:rsidRPr="00A013FD">
          <w:delText>to 60</w:delText>
        </w:r>
        <w:r w:rsidRPr="00A013FD">
          <w:sym w:font="Symbol" w:char="F0B0"/>
        </w:r>
        <w:r w:rsidRPr="00A013FD">
          <w:delText>.</w:delText>
        </w:r>
      </w:del>
    </w:p>
    <w:p w14:paraId="74A944B8" w14:textId="77777777" w:rsidR="00A013FD" w:rsidRPr="00A013FD" w:rsidRDefault="00A013FD" w:rsidP="00A013FD">
      <w:pPr>
        <w:keepNext/>
        <w:keepLines/>
        <w:tabs>
          <w:tab w:val="left" w:pos="360"/>
        </w:tabs>
        <w:spacing w:before="280"/>
        <w:ind w:left="360" w:hanging="360"/>
        <w:outlineLvl w:val="0"/>
        <w:rPr>
          <w:del w:id="31137" w:author="Johnny Schultz" w:date="2020-02-12T15:58:00Z"/>
          <w:rFonts w:eastAsia="Calibri"/>
          <w:b/>
          <w:sz w:val="28"/>
        </w:rPr>
      </w:pPr>
      <w:del w:id="31138" w:author="Johnny Schultz" w:date="2020-02-12T15:58:00Z">
        <w:r w:rsidRPr="00A013FD">
          <w:rPr>
            <w:b/>
            <w:sz w:val="28"/>
          </w:rPr>
          <w:delText>7</w:delText>
        </w:r>
        <w:r w:rsidRPr="00A013FD">
          <w:rPr>
            <w:b/>
            <w:sz w:val="28"/>
          </w:rPr>
          <w:tab/>
          <w:delText>Propagation range predictions for VHF data exchange system terrestrial links</w:delText>
        </w:r>
      </w:del>
    </w:p>
    <w:p w14:paraId="1CBE3F8E" w14:textId="77777777" w:rsidR="00A013FD" w:rsidRPr="00A013FD" w:rsidRDefault="00A013FD" w:rsidP="00A013FD">
      <w:pPr>
        <w:keepNext/>
        <w:keepLines/>
        <w:tabs>
          <w:tab w:val="left" w:pos="360"/>
        </w:tabs>
        <w:spacing w:before="200"/>
        <w:ind w:left="360" w:hanging="360"/>
        <w:outlineLvl w:val="1"/>
        <w:rPr>
          <w:del w:id="31139" w:author="Johnny Schultz" w:date="2020-02-12T15:58:00Z"/>
          <w:b/>
        </w:rPr>
      </w:pPr>
      <w:del w:id="31140" w:author="Johnny Schultz" w:date="2020-02-12T15:58:00Z">
        <w:r w:rsidRPr="00A013FD">
          <w:rPr>
            <w:b/>
          </w:rPr>
          <w:delText>7.1</w:delText>
        </w:r>
        <w:r w:rsidRPr="00A013FD">
          <w:rPr>
            <w:b/>
          </w:rPr>
          <w:tab/>
          <w:delText>Introduction</w:delText>
        </w:r>
      </w:del>
    </w:p>
    <w:p w14:paraId="4998F60A" w14:textId="77777777" w:rsidR="00A013FD" w:rsidRPr="00A013FD" w:rsidRDefault="00A013FD" w:rsidP="00A013FD">
      <w:pPr>
        <w:rPr>
          <w:del w:id="31141" w:author="Johnny Schultz" w:date="2020-02-12T15:58:00Z"/>
        </w:rPr>
      </w:pPr>
      <w:del w:id="31142" w:author="Johnny Schultz" w:date="2020-02-12T15:58:00Z">
        <w:r w:rsidRPr="00A013FD">
          <w:delTex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delText>
        </w:r>
      </w:del>
    </w:p>
    <w:p w14:paraId="0C23B41B" w14:textId="77777777" w:rsidR="00A013FD" w:rsidRPr="00A013FD" w:rsidRDefault="00A013FD" w:rsidP="00A013FD">
      <w:pPr>
        <w:keepNext/>
        <w:keepLines/>
        <w:tabs>
          <w:tab w:val="clear" w:pos="1134"/>
          <w:tab w:val="left" w:pos="360"/>
        </w:tabs>
        <w:spacing w:before="200"/>
        <w:ind w:left="360" w:hanging="360"/>
        <w:outlineLvl w:val="2"/>
        <w:rPr>
          <w:del w:id="31143" w:author="Johnny Schultz" w:date="2020-02-12T15:58:00Z"/>
          <w:b/>
        </w:rPr>
      </w:pPr>
      <w:del w:id="31144" w:author="Johnny Schultz" w:date="2020-02-12T15:58:00Z">
        <w:r w:rsidRPr="00A013FD">
          <w:rPr>
            <w:b/>
          </w:rPr>
          <w:delText>7.1.1</w:delText>
        </w:r>
        <w:r w:rsidRPr="00A013FD">
          <w:rPr>
            <w:b/>
          </w:rPr>
          <w:tab/>
          <w:delText>Ship-to-shore application</w:delText>
        </w:r>
      </w:del>
    </w:p>
    <w:p w14:paraId="50C11473" w14:textId="77777777" w:rsidR="00A013FD" w:rsidRPr="00A013FD" w:rsidRDefault="00A013FD" w:rsidP="00A013FD">
      <w:pPr>
        <w:keepNext/>
        <w:keepLines/>
        <w:tabs>
          <w:tab w:val="clear" w:pos="1134"/>
          <w:tab w:val="left" w:pos="360"/>
        </w:tabs>
        <w:spacing w:before="200"/>
        <w:ind w:left="360" w:hanging="360"/>
        <w:outlineLvl w:val="3"/>
        <w:rPr>
          <w:del w:id="31145" w:author="Johnny Schultz" w:date="2020-02-12T15:58:00Z"/>
          <w:b/>
        </w:rPr>
      </w:pPr>
      <w:del w:id="31146" w:author="Johnny Schultz" w:date="2020-02-12T15:58:00Z">
        <w:r w:rsidRPr="00A013FD">
          <w:rPr>
            <w:b/>
          </w:rPr>
          <w:delText>7.1.1.1</w:delText>
        </w:r>
        <w:r w:rsidRPr="00A013FD">
          <w:rPr>
            <w:b/>
          </w:rPr>
          <w:tab/>
          <w:delText>Basis for the coverage assessment</w:delText>
        </w:r>
      </w:del>
    </w:p>
    <w:p w14:paraId="1A3A52CD" w14:textId="77777777" w:rsidR="00A013FD" w:rsidRPr="00A013FD" w:rsidRDefault="00A013FD" w:rsidP="00A013FD">
      <w:pPr>
        <w:rPr>
          <w:del w:id="31147" w:author="Johnny Schultz" w:date="2020-02-12T15:58:00Z"/>
        </w:rPr>
      </w:pPr>
      <w:del w:id="31148" w:author="Johnny Schultz" w:date="2020-02-12T15:58:00Z">
        <w:r w:rsidRPr="00A013FD">
          <w:delText>This coverage assessment is based on Recommendation ITU-R P.1546-5 (assuming no ducting), taking into account the antenna height and the seawater propagation path:</w:delText>
        </w:r>
      </w:del>
    </w:p>
    <w:p w14:paraId="4A873FD7" w14:textId="77777777" w:rsidR="00A013FD" w:rsidRPr="00A013FD" w:rsidRDefault="00A013FD" w:rsidP="00A013FD">
      <w:pPr>
        <w:rPr>
          <w:del w:id="31149" w:author="Johnny Schultz" w:date="2020-02-12T15:58:00Z"/>
          <w:rFonts w:eastAsia="Calibri"/>
        </w:rPr>
      </w:pPr>
      <w:del w:id="31150" w:author="Johnny Schultz" w:date="2020-02-12T15:58:00Z">
        <w:r w:rsidRPr="00A013FD">
          <w:rPr>
            <w:rFonts w:eastAsia="Calibri"/>
          </w:rPr>
          <w:delText>Height of antenna (Base Station):</w:delText>
        </w:r>
        <w:r w:rsidRPr="00A013FD">
          <w:rPr>
            <w:rFonts w:eastAsia="Calibri"/>
          </w:rPr>
          <w:tab/>
          <w:delText xml:space="preserve">75 m (see graph for various heights) </w:delText>
        </w:r>
      </w:del>
    </w:p>
    <w:p w14:paraId="41A8EBE1" w14:textId="77777777" w:rsidR="00A013FD" w:rsidRPr="00A013FD" w:rsidRDefault="00A013FD" w:rsidP="00A013FD">
      <w:pPr>
        <w:spacing w:after="120"/>
        <w:rPr>
          <w:del w:id="31151" w:author="Johnny Schultz" w:date="2020-02-12T15:58:00Z"/>
          <w:rFonts w:eastAsia="Calibri"/>
        </w:rPr>
      </w:pPr>
      <w:del w:id="31152" w:author="Johnny Schultz" w:date="2020-02-12T15:58:00Z">
        <w:r w:rsidRPr="00A013FD">
          <w:rPr>
            <w:rFonts w:eastAsia="Calibri"/>
          </w:rPr>
          <w:delText>Transmitter power for ship:</w:delText>
        </w:r>
        <w:r w:rsidRPr="00A013FD">
          <w:rPr>
            <w:rFonts w:eastAsia="Calibri"/>
          </w:rPr>
          <w:tab/>
        </w:r>
        <w:r w:rsidRPr="00A013FD">
          <w:rPr>
            <w:rFonts w:eastAsia="Calibri"/>
          </w:rPr>
          <w:tab/>
          <w:delText>12.5 W</w:delText>
        </w:r>
      </w:del>
    </w:p>
    <w:p w14:paraId="086DE93D" w14:textId="77777777" w:rsidR="00A013FD" w:rsidRPr="00A013FD" w:rsidRDefault="00A013FD" w:rsidP="00A013FD">
      <w:pPr>
        <w:spacing w:after="120"/>
        <w:rPr>
          <w:del w:id="31153" w:author="Johnny Schultz" w:date="2020-02-12T15:58:00Z"/>
          <w:rFonts w:eastAsia="Calibri"/>
        </w:rPr>
      </w:pPr>
      <w:del w:id="31154" w:author="Johnny Schultz" w:date="2020-02-12T15:58:00Z">
        <w:r w:rsidRPr="00A013FD">
          <w:rPr>
            <w:rFonts w:eastAsia="Calibri"/>
          </w:rPr>
          <w:delText>Tx ship antenna gain:</w:delText>
        </w:r>
        <w:r w:rsidRPr="00A013FD">
          <w:rPr>
            <w:rFonts w:eastAsia="Calibri"/>
          </w:rPr>
          <w:tab/>
        </w:r>
        <w:r w:rsidRPr="00A013FD">
          <w:rPr>
            <w:rFonts w:eastAsia="Calibri"/>
          </w:rPr>
          <w:tab/>
        </w:r>
        <w:r w:rsidRPr="00A013FD">
          <w:rPr>
            <w:rFonts w:eastAsia="Calibri"/>
          </w:rPr>
          <w:tab/>
          <w:delText>2 dBi (0 dBd)</w:delText>
        </w:r>
      </w:del>
    </w:p>
    <w:p w14:paraId="7B997C1C" w14:textId="77777777" w:rsidR="00A013FD" w:rsidRPr="00A013FD" w:rsidRDefault="00A013FD" w:rsidP="00A013FD">
      <w:pPr>
        <w:spacing w:after="120"/>
        <w:rPr>
          <w:del w:id="31155" w:author="Johnny Schultz" w:date="2020-02-12T15:58:00Z"/>
          <w:rFonts w:eastAsia="Calibri"/>
        </w:rPr>
      </w:pPr>
      <w:del w:id="31156" w:author="Johnny Schultz" w:date="2020-02-12T15:58:00Z">
        <w:r w:rsidRPr="00A013FD">
          <w:rPr>
            <w:rFonts w:eastAsia="Calibri"/>
          </w:rPr>
          <w:delText>Rx shore antenna gain:</w:delText>
        </w:r>
        <w:r w:rsidRPr="00A013FD">
          <w:rPr>
            <w:rFonts w:eastAsia="Calibri"/>
          </w:rPr>
          <w:tab/>
        </w:r>
        <w:r w:rsidRPr="00A013FD">
          <w:rPr>
            <w:rFonts w:eastAsia="Calibri"/>
          </w:rPr>
          <w:tab/>
          <w:delText>8 dBi (6 dBd)</w:delText>
        </w:r>
      </w:del>
    </w:p>
    <w:p w14:paraId="4A3B2BCB" w14:textId="77777777" w:rsidR="00A013FD" w:rsidRPr="00A013FD" w:rsidRDefault="00A013FD" w:rsidP="00A013FD">
      <w:pPr>
        <w:spacing w:after="120"/>
        <w:rPr>
          <w:del w:id="31157" w:author="Johnny Schultz" w:date="2020-02-12T15:58:00Z"/>
          <w:rFonts w:eastAsia="Calibri"/>
        </w:rPr>
      </w:pPr>
      <w:del w:id="31158" w:author="Johnny Schultz" w:date="2020-02-12T15:58:00Z">
        <w:r w:rsidRPr="00A013FD">
          <w:rPr>
            <w:rFonts w:eastAsia="Calibri"/>
            <w:i/>
            <w:iCs/>
          </w:rPr>
          <w:delText>P</w:delText>
        </w:r>
        <w:r w:rsidRPr="00A013FD">
          <w:rPr>
            <w:rFonts w:eastAsia="Calibri"/>
            <w:i/>
            <w:iCs/>
            <w:vertAlign w:val="subscript"/>
          </w:rPr>
          <w:delText>r</w:delText>
        </w:r>
        <w:r w:rsidRPr="00A013FD">
          <w:rPr>
            <w:rFonts w:eastAsia="Calibri"/>
          </w:rPr>
          <w:delText>:</w:delText>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delText>−103 dBm (VDE shore station sensitivity)</w:delText>
        </w:r>
      </w:del>
    </w:p>
    <w:p w14:paraId="5B0BDAB1" w14:textId="77777777" w:rsidR="00A013FD" w:rsidRPr="00A013FD" w:rsidRDefault="00A013FD" w:rsidP="00A013FD">
      <w:pPr>
        <w:spacing w:after="120"/>
        <w:rPr>
          <w:del w:id="31159" w:author="Johnny Schultz" w:date="2020-02-12T15:58:00Z"/>
          <w:rFonts w:eastAsia="Calibri"/>
        </w:rPr>
      </w:pPr>
      <w:del w:id="31160" w:author="Johnny Schultz" w:date="2020-02-12T15:58:00Z">
        <w:r w:rsidRPr="00A013FD">
          <w:delText>7.1.1.2</w:delText>
        </w:r>
        <w:r w:rsidRPr="00A013FD">
          <w:tab/>
          <w:delText>Purpose for use of the Recommendation ITU-R P.1546-5 propagation curve</w:delText>
        </w:r>
      </w:del>
    </w:p>
    <w:p w14:paraId="70D1B13B" w14:textId="77777777" w:rsidR="00A013FD" w:rsidRPr="00A013FD" w:rsidRDefault="00A013FD" w:rsidP="00A013FD">
      <w:pPr>
        <w:spacing w:after="120"/>
        <w:rPr>
          <w:del w:id="31161" w:author="Johnny Schultz" w:date="2020-02-12T15:58:00Z"/>
        </w:rPr>
      </w:pPr>
      <w:del w:id="31162" w:author="Johnny Schultz" w:date="2020-02-12T15:58:00Z">
        <w:r w:rsidRPr="00A013FD">
          <w:delText>Recommendation ITU-R P.1546-</w:delText>
        </w:r>
        <w:r w:rsidRPr="00A013FD">
          <w:rPr>
            <w:u w:val="single"/>
          </w:rPr>
          <w:delText>5</w:delText>
        </w:r>
        <w:r w:rsidRPr="00A013FD">
          <w:delText xml:space="preserve"> prescribes the use of the propagation curves (§3 from Annex 5 and Fig. 4 from Annex 2 of ITU-R P.1546-5), see below Figs. A7-10 and A7-11 of this Annex, assuming no ducting and a smooth earth/sea surface. This analysis may be used as a reference point for field test measurements that usually include some ducting, depending on weather, atmospheric conditions, and other factors.</w:delText>
        </w:r>
      </w:del>
    </w:p>
    <w:p w14:paraId="37892B15" w14:textId="77777777" w:rsidR="00A013FD" w:rsidRPr="00A013FD" w:rsidRDefault="00A013FD" w:rsidP="00A013FD">
      <w:pPr>
        <w:spacing w:after="120"/>
        <w:rPr>
          <w:del w:id="31163" w:author="Johnny Schultz" w:date="2020-02-12T15:58:00Z"/>
        </w:rPr>
      </w:pPr>
      <w:del w:id="31164" w:author="Johnny Schultz" w:date="2020-02-12T15:58:00Z">
        <w:r w:rsidRPr="00A013FD">
          <w:delText>7.1.1.3</w:delText>
        </w:r>
        <w:r w:rsidRPr="00A013FD">
          <w:tab/>
          <w:delText xml:space="preserve">Determination of transmitting/base antenna height, </w:delText>
        </w:r>
        <w:r w:rsidRPr="00A013FD">
          <w:rPr>
            <w:i/>
            <w:iCs/>
          </w:rPr>
          <w:delText>h</w:delText>
        </w:r>
        <w:r w:rsidRPr="00A013FD">
          <w:rPr>
            <w:vertAlign w:val="subscript"/>
          </w:rPr>
          <w:delText>1</w:delText>
        </w:r>
      </w:del>
    </w:p>
    <w:p w14:paraId="244687D7" w14:textId="77777777" w:rsidR="00A013FD" w:rsidRPr="00A013FD" w:rsidRDefault="00A013FD" w:rsidP="00A013FD">
      <w:pPr>
        <w:spacing w:after="120"/>
        <w:rPr>
          <w:del w:id="31165" w:author="Johnny Schultz" w:date="2020-02-12T15:58:00Z"/>
        </w:rPr>
      </w:pPr>
      <w:del w:id="31166" w:author="Johnny Schultz" w:date="2020-02-12T15:58:00Z">
        <w:r w:rsidRPr="00A013FD">
          <w:delText xml:space="preserve">Recommendation ITU-R P.1546-5 specifies (§ 3 of Annex 5) the transmitting/base antenna height, </w:delText>
        </w:r>
        <w:r w:rsidRPr="00A013FD">
          <w:rPr>
            <w:i/>
            <w:iCs/>
          </w:rPr>
          <w:delText>h</w:delText>
        </w:r>
        <w:r w:rsidRPr="00A013FD">
          <w:rPr>
            <w:vertAlign w:val="subscript"/>
          </w:rPr>
          <w:delText>1</w:delText>
        </w:r>
        <w:r w:rsidRPr="00A013FD">
          <w:delText xml:space="preserve">, to be used in calculation depending on the type and length of the path. For sea paths </w:delText>
        </w:r>
        <w:r w:rsidRPr="00A013FD">
          <w:rPr>
            <w:i/>
            <w:iCs/>
          </w:rPr>
          <w:delText>h</w:delText>
        </w:r>
        <w:r w:rsidRPr="00A013FD">
          <w:rPr>
            <w:vertAlign w:val="subscript"/>
          </w:rPr>
          <w:delText>1</w:delText>
        </w:r>
        <w:r w:rsidRPr="00A013FD">
          <w:delText xml:space="preserve"> is the height of the antenna above mean sea level; for land paths </w:delText>
        </w:r>
        <w:r w:rsidRPr="00A013FD">
          <w:rPr>
            <w:i/>
            <w:iCs/>
          </w:rPr>
          <w:delText>h</w:delText>
        </w:r>
        <w:r w:rsidRPr="00A013FD">
          <w:rPr>
            <w:vertAlign w:val="subscript"/>
          </w:rPr>
          <w:delText xml:space="preserve">1 </w:delText>
        </w:r>
        <w:r w:rsidRPr="00A013FD">
          <w:delText xml:space="preserve">is the height above average terrain. </w:delText>
        </w:r>
      </w:del>
    </w:p>
    <w:p w14:paraId="40D61A53" w14:textId="77777777" w:rsidR="00A013FD" w:rsidRPr="00A013FD" w:rsidRDefault="00A013FD" w:rsidP="00A013FD">
      <w:pPr>
        <w:spacing w:after="120"/>
        <w:rPr>
          <w:del w:id="31167" w:author="Johnny Schultz" w:date="2020-02-12T15:58:00Z"/>
        </w:rPr>
      </w:pPr>
      <w:del w:id="31168" w:author="Johnny Schultz" w:date="2020-02-12T15:58:00Z">
        <w:r w:rsidRPr="00A013FD">
          <w:delText xml:space="preserve">NOTE: The reference antenna height for the ship’s stations </w:delText>
        </w:r>
        <w:r w:rsidRPr="00A013FD">
          <w:rPr>
            <w:i/>
          </w:rPr>
          <w:delText>h</w:delText>
        </w:r>
        <w:r w:rsidRPr="00A013FD">
          <w:rPr>
            <w:iCs/>
            <w:vertAlign w:val="subscript"/>
          </w:rPr>
          <w:delText>2</w:delText>
        </w:r>
        <w:r w:rsidRPr="00A013FD">
          <w:rPr>
            <w:i/>
          </w:rPr>
          <w:delText xml:space="preserve"> </w:delText>
        </w:r>
        <w:r w:rsidRPr="00A013FD">
          <w:delText>is 10 m.</w:delText>
        </w:r>
      </w:del>
    </w:p>
    <w:p w14:paraId="70BCA61C" w14:textId="77777777" w:rsidR="00A013FD" w:rsidRPr="00A013FD" w:rsidRDefault="00A013FD" w:rsidP="00A013FD">
      <w:pPr>
        <w:spacing w:after="120"/>
        <w:rPr>
          <w:del w:id="31169" w:author="Johnny Schultz" w:date="2020-02-12T15:58:00Z"/>
        </w:rPr>
      </w:pPr>
      <w:del w:id="31170" w:author="Johnny Schultz" w:date="2020-02-12T15:58:00Z">
        <w:r w:rsidRPr="00A013FD">
          <w:delText>7.1.1.4</w:delText>
        </w:r>
        <w:r w:rsidRPr="00A013FD">
          <w:tab/>
          <w:delText>Determination of the minimum field strength (sensitivity threshold) at the VHF data exchange base receiving site</w:delText>
        </w:r>
      </w:del>
    </w:p>
    <w:p w14:paraId="103D76B6" w14:textId="77777777" w:rsidR="00A013FD" w:rsidRPr="00A013FD" w:rsidRDefault="00A013FD" w:rsidP="00A013FD">
      <w:pPr>
        <w:spacing w:after="120"/>
        <w:rPr>
          <w:del w:id="31171" w:author="Johnny Schultz" w:date="2020-02-12T15:58:00Z"/>
        </w:rPr>
      </w:pPr>
      <w:del w:id="31172" w:author="Johnny Schultz" w:date="2020-02-12T15:58:00Z">
        <w:r w:rsidRPr="00A013FD">
          <w:delText>For ship-to-shore:</w:delText>
        </w:r>
      </w:del>
    </w:p>
    <w:p w14:paraId="20FFE562" w14:textId="77777777" w:rsidR="00A013FD" w:rsidRPr="00A013FD" w:rsidRDefault="00A013FD" w:rsidP="00A013FD">
      <w:pPr>
        <w:spacing w:after="120"/>
        <w:rPr>
          <w:del w:id="31173" w:author="Johnny Schultz" w:date="2020-02-12T15:58:00Z"/>
        </w:rPr>
      </w:pPr>
      <w:del w:id="31174" w:author="Johnny Schultz" w:date="2020-02-12T15:58:00Z">
        <w:r w:rsidRPr="00A013FD">
          <w:delText xml:space="preserve">Power received (linear formula): </w:delText>
        </w:r>
        <w:r w:rsidRPr="00A013FD">
          <w:rPr>
            <w:i/>
            <w:iCs/>
          </w:rPr>
          <w:delText>P</w:delText>
        </w:r>
        <w:r w:rsidRPr="00A013FD">
          <w:rPr>
            <w:i/>
            <w:iCs/>
            <w:vertAlign w:val="subscript"/>
          </w:rPr>
          <w:delText>r</w:delText>
        </w:r>
        <w:r w:rsidRPr="00A013FD">
          <w:delText xml:space="preserve"> = </w:delText>
        </w:r>
        <w:r w:rsidRPr="00A013FD">
          <w:rPr>
            <w:i/>
            <w:iCs/>
          </w:rPr>
          <w:delText>G</w:delText>
        </w:r>
        <w:r w:rsidRPr="00A013FD">
          <w:rPr>
            <w:i/>
            <w:iCs/>
            <w:vertAlign w:val="subscript"/>
          </w:rPr>
          <w:delText>r</w:delText>
        </w:r>
        <w:r w:rsidRPr="00A013FD">
          <w:rPr>
            <w:i/>
            <w:iCs/>
          </w:rPr>
          <w:delText>E</w:delText>
        </w:r>
        <w:r w:rsidRPr="00A013FD">
          <w:rPr>
            <w:i/>
            <w:iCs/>
            <w:vertAlign w:val="subscript"/>
          </w:rPr>
          <w:delText>r</w:delText>
        </w:r>
        <w:r w:rsidRPr="00A013FD">
          <w:rPr>
            <w:vertAlign w:val="superscript"/>
          </w:rPr>
          <w:delText>2</w:delText>
        </w:r>
        <w:r w:rsidRPr="00A013FD">
          <w:rPr>
            <w:i/>
            <w:iCs/>
          </w:rPr>
          <w:delText>c</w:delText>
        </w:r>
        <w:r w:rsidRPr="00A013FD">
          <w:rPr>
            <w:vertAlign w:val="superscript"/>
          </w:rPr>
          <w:delText>2</w:delText>
        </w:r>
        <w:r w:rsidRPr="00A013FD">
          <w:delText>/480π</w:delText>
        </w:r>
        <w:r w:rsidRPr="00A013FD">
          <w:rPr>
            <w:vertAlign w:val="superscript"/>
          </w:rPr>
          <w:delText>2</w:delText>
        </w:r>
        <w:r w:rsidRPr="00A013FD">
          <w:rPr>
            <w:i/>
            <w:iCs/>
          </w:rPr>
          <w:delText>f </w:delText>
        </w:r>
        <w:r w:rsidRPr="00A013FD">
          <w:rPr>
            <w:vertAlign w:val="superscript"/>
          </w:rPr>
          <w:delText>2</w:delText>
        </w:r>
      </w:del>
    </w:p>
    <w:p w14:paraId="140F9C19" w14:textId="77777777" w:rsidR="00A013FD" w:rsidRPr="00A013FD" w:rsidRDefault="00A013FD" w:rsidP="00A013FD">
      <w:pPr>
        <w:spacing w:after="120"/>
        <w:rPr>
          <w:del w:id="31175" w:author="Johnny Schultz" w:date="2020-02-12T15:58:00Z"/>
          <w:rFonts w:eastAsia="Calibri"/>
        </w:rPr>
      </w:pPr>
      <w:del w:id="31176" w:author="Johnny Schultz" w:date="2020-02-12T15:58:00Z">
        <w:r w:rsidRPr="00A013FD">
          <w:rPr>
            <w:rFonts w:eastAsia="Calibri"/>
          </w:rPr>
          <w:delText xml:space="preserve">Rearranged: </w:delText>
        </w:r>
        <w:r w:rsidRPr="00A013FD">
          <w:rPr>
            <w:rFonts w:eastAsia="Calibri"/>
            <w:i/>
            <w:iCs/>
          </w:rPr>
          <w:delText>E</w:delText>
        </w:r>
        <w:r w:rsidRPr="00A013FD">
          <w:rPr>
            <w:rFonts w:eastAsia="Calibri"/>
            <w:i/>
            <w:iCs/>
            <w:vertAlign w:val="subscript"/>
          </w:rPr>
          <w:delText>r</w:delText>
        </w:r>
        <w:r w:rsidRPr="00A013FD">
          <w:rPr>
            <w:rFonts w:eastAsia="Calibri"/>
          </w:rPr>
          <w:delText xml:space="preserve"> = </w:delText>
        </w:r>
        <w:r w:rsidRPr="00A013FD">
          <w:delText>√</w:delText>
        </w:r>
        <w:r w:rsidRPr="00A013FD">
          <w:rPr>
            <w:rFonts w:eastAsia="Calibri"/>
          </w:rPr>
          <w:delText xml:space="preserve"> (480π</w:delText>
        </w:r>
        <w:r w:rsidRPr="00A013FD">
          <w:rPr>
            <w:rFonts w:eastAsia="Calibri"/>
            <w:vertAlign w:val="superscript"/>
          </w:rPr>
          <w:delText>2</w:delText>
        </w:r>
        <w:r w:rsidRPr="00A013FD">
          <w:rPr>
            <w:rFonts w:eastAsia="Calibri"/>
            <w:i/>
            <w:iCs/>
          </w:rPr>
          <w:delText>f</w:delText>
        </w:r>
        <w:r w:rsidRPr="00A013FD">
          <w:rPr>
            <w:rFonts w:eastAsia="Calibri"/>
          </w:rPr>
          <w:delText> </w:delText>
        </w:r>
        <w:r w:rsidRPr="00A013FD">
          <w:rPr>
            <w:rFonts w:eastAsia="Calibri"/>
            <w:vertAlign w:val="superscript"/>
          </w:rPr>
          <w:delText>2</w:delText>
        </w:r>
        <w:r w:rsidRPr="00A013FD">
          <w:rPr>
            <w:rFonts w:eastAsia="Calibri"/>
            <w:i/>
            <w:iCs/>
          </w:rPr>
          <w:delText>P</w:delText>
        </w:r>
        <w:r w:rsidRPr="00A013FD">
          <w:rPr>
            <w:rFonts w:eastAsia="Calibri"/>
            <w:i/>
            <w:iCs/>
            <w:vertAlign w:val="subscript"/>
          </w:rPr>
          <w:delText>r</w:delText>
        </w:r>
        <w:r w:rsidRPr="00A013FD">
          <w:rPr>
            <w:rFonts w:eastAsia="Calibri"/>
          </w:rPr>
          <w:delText>/</w:delText>
        </w:r>
        <w:r w:rsidRPr="00A013FD">
          <w:rPr>
            <w:rFonts w:eastAsia="Calibri"/>
            <w:i/>
            <w:iCs/>
          </w:rPr>
          <w:delText>G</w:delText>
        </w:r>
        <w:r w:rsidRPr="00A013FD">
          <w:rPr>
            <w:rFonts w:eastAsia="Calibri"/>
            <w:i/>
            <w:iCs/>
            <w:vertAlign w:val="subscript"/>
          </w:rPr>
          <w:delText>r</w:delText>
        </w:r>
        <w:r w:rsidRPr="00A013FD">
          <w:rPr>
            <w:rFonts w:eastAsia="Calibri"/>
            <w:i/>
            <w:iCs/>
          </w:rPr>
          <w:delText>c</w:delText>
        </w:r>
        <w:r w:rsidRPr="00A013FD">
          <w:rPr>
            <w:rFonts w:eastAsia="Calibri"/>
            <w:vertAlign w:val="superscript"/>
          </w:rPr>
          <w:delText>2</w:delText>
        </w:r>
        <w:r w:rsidRPr="00A013FD">
          <w:rPr>
            <w:rFonts w:eastAsia="Calibri"/>
          </w:rPr>
          <w:delText>), where</w:delText>
        </w:r>
      </w:del>
    </w:p>
    <w:p w14:paraId="35E4271A" w14:textId="77777777" w:rsidR="00A013FD" w:rsidRPr="00A013FD" w:rsidRDefault="00A013FD" w:rsidP="00A013FD">
      <w:pPr>
        <w:spacing w:after="120"/>
        <w:rPr>
          <w:del w:id="31177" w:author="Johnny Schultz" w:date="2020-02-12T15:58:00Z"/>
          <w:rFonts w:eastAsia="Calibri"/>
        </w:rPr>
      </w:pPr>
      <w:del w:id="31178" w:author="Johnny Schultz" w:date="2020-02-12T15:58:00Z">
        <w:r w:rsidRPr="00A013FD">
          <w:rPr>
            <w:rFonts w:eastAsia="Calibri"/>
            <w:i/>
            <w:iCs/>
          </w:rPr>
          <w:delText>E</w:delText>
        </w:r>
        <w:r w:rsidRPr="00A013FD">
          <w:rPr>
            <w:rFonts w:eastAsia="Calibri"/>
            <w:i/>
            <w:iCs/>
            <w:vertAlign w:val="subscript"/>
          </w:rPr>
          <w:delText>r</w:delText>
        </w:r>
        <w:r w:rsidRPr="00A013FD">
          <w:rPr>
            <w:rFonts w:eastAsia="Calibri"/>
          </w:rPr>
          <w:delText xml:space="preserve"> = field strength in V/m</w:delText>
        </w:r>
      </w:del>
    </w:p>
    <w:p w14:paraId="0CBCD6E2" w14:textId="77777777" w:rsidR="00A013FD" w:rsidRPr="00A013FD" w:rsidRDefault="00A013FD" w:rsidP="00A013FD">
      <w:pPr>
        <w:spacing w:after="120"/>
        <w:rPr>
          <w:del w:id="31179" w:author="Johnny Schultz" w:date="2020-02-12T15:58:00Z"/>
          <w:rFonts w:eastAsia="Calibri"/>
        </w:rPr>
      </w:pPr>
      <w:del w:id="31180" w:author="Johnny Schultz" w:date="2020-02-12T15:58:00Z">
        <w:r w:rsidRPr="00A013FD">
          <w:rPr>
            <w:rFonts w:eastAsia="Calibri"/>
            <w:i/>
            <w:iCs/>
          </w:rPr>
          <w:delText>G</w:delText>
        </w:r>
        <w:r w:rsidRPr="00A013FD">
          <w:rPr>
            <w:rFonts w:eastAsia="Calibri"/>
            <w:i/>
            <w:iCs/>
            <w:vertAlign w:val="subscript"/>
          </w:rPr>
          <w:delText>r</w:delText>
        </w:r>
        <w:r w:rsidRPr="00A013FD">
          <w:rPr>
            <w:rFonts w:eastAsia="Calibri"/>
          </w:rPr>
          <w:delText xml:space="preserve"> = gain of receiving antenna = 6.3 = 8 dBi</w:delText>
        </w:r>
      </w:del>
    </w:p>
    <w:p w14:paraId="438C45B0" w14:textId="77777777" w:rsidR="00A013FD" w:rsidRPr="00A013FD" w:rsidRDefault="00A013FD" w:rsidP="00A013FD">
      <w:pPr>
        <w:spacing w:after="120"/>
        <w:rPr>
          <w:del w:id="31181" w:author="Johnny Schultz" w:date="2020-02-12T15:58:00Z"/>
          <w:rFonts w:eastAsia="Calibri"/>
        </w:rPr>
      </w:pPr>
      <w:del w:id="31182" w:author="Johnny Schultz" w:date="2020-02-12T15:58:00Z">
        <w:r w:rsidRPr="00A013FD">
          <w:rPr>
            <w:rFonts w:eastAsia="Calibri"/>
            <w:i/>
            <w:iCs/>
          </w:rPr>
          <w:delText>c</w:delText>
        </w:r>
        <w:r w:rsidRPr="00A013FD">
          <w:rPr>
            <w:rFonts w:eastAsia="Calibri"/>
          </w:rPr>
          <w:delText xml:space="preserve"> = speed of light in free space = 3</w:delText>
        </w:r>
        <w:r w:rsidRPr="00A013FD">
          <w:delText xml:space="preserve"> </w:delText>
        </w:r>
        <w:r w:rsidRPr="00A013FD">
          <w:sym w:font="Symbol" w:char="F0B4"/>
        </w:r>
        <w:r w:rsidRPr="00A013FD">
          <w:delText xml:space="preserve"> </w:delText>
        </w:r>
        <w:r w:rsidRPr="00A013FD">
          <w:rPr>
            <w:rFonts w:eastAsia="Calibri"/>
          </w:rPr>
          <w:delText>10</w:delText>
        </w:r>
        <w:r w:rsidRPr="00A013FD">
          <w:rPr>
            <w:rFonts w:eastAsia="Calibri"/>
            <w:vertAlign w:val="superscript"/>
          </w:rPr>
          <w:delText>8</w:delText>
        </w:r>
        <w:r w:rsidRPr="00A013FD">
          <w:rPr>
            <w:rFonts w:eastAsia="Calibri"/>
          </w:rPr>
          <w:delText xml:space="preserve"> m/s</w:delText>
        </w:r>
      </w:del>
    </w:p>
    <w:p w14:paraId="775A4381" w14:textId="77777777" w:rsidR="00A013FD" w:rsidRPr="00A013FD" w:rsidRDefault="00A013FD" w:rsidP="00A013FD">
      <w:pPr>
        <w:spacing w:after="120"/>
        <w:rPr>
          <w:del w:id="31183" w:author="Johnny Schultz" w:date="2020-02-12T15:58:00Z"/>
          <w:rFonts w:eastAsia="Calibri"/>
        </w:rPr>
      </w:pPr>
      <w:del w:id="31184" w:author="Johnny Schultz" w:date="2020-02-12T15:58:00Z">
        <w:r w:rsidRPr="00A013FD">
          <w:rPr>
            <w:rFonts w:eastAsia="Calibri"/>
            <w:i/>
            <w:iCs/>
          </w:rPr>
          <w:delText>f</w:delText>
        </w:r>
        <w:r w:rsidRPr="00A013FD">
          <w:rPr>
            <w:rFonts w:eastAsia="Calibri"/>
          </w:rPr>
          <w:delText xml:space="preserve"> = VDE ship-to-shore frequency = 1.57</w:delText>
        </w:r>
        <w:r w:rsidRPr="00A013FD">
          <w:delText xml:space="preserve"> </w:delText>
        </w:r>
        <w:r w:rsidRPr="00A013FD">
          <w:sym w:font="Symbol" w:char="F0B4"/>
        </w:r>
        <w:r w:rsidRPr="00A013FD">
          <w:delText xml:space="preserve"> </w:delText>
        </w:r>
        <w:r w:rsidRPr="00A013FD">
          <w:rPr>
            <w:rFonts w:eastAsia="Calibri"/>
          </w:rPr>
          <w:delText>10</w:delText>
        </w:r>
        <w:r w:rsidRPr="00A013FD">
          <w:rPr>
            <w:rFonts w:eastAsia="Calibri"/>
            <w:vertAlign w:val="superscript"/>
          </w:rPr>
          <w:delText>8</w:delText>
        </w:r>
        <w:r w:rsidRPr="00A013FD">
          <w:rPr>
            <w:rFonts w:eastAsia="Calibri"/>
          </w:rPr>
          <w:delText xml:space="preserve"> (157 MHz)</w:delText>
        </w:r>
      </w:del>
    </w:p>
    <w:p w14:paraId="5CDCB282" w14:textId="77777777" w:rsidR="00A013FD" w:rsidRPr="00A013FD" w:rsidRDefault="00A013FD" w:rsidP="00A013FD">
      <w:pPr>
        <w:spacing w:after="120"/>
        <w:rPr>
          <w:del w:id="31185" w:author="Johnny Schultz" w:date="2020-02-12T15:58:00Z"/>
          <w:rFonts w:eastAsia="Calibri"/>
        </w:rPr>
      </w:pPr>
      <w:del w:id="31186" w:author="Johnny Schultz" w:date="2020-02-12T15:58:00Z">
        <w:r w:rsidRPr="00A013FD">
          <w:rPr>
            <w:rFonts w:eastAsia="Calibri"/>
            <w:i/>
            <w:iCs/>
          </w:rPr>
          <w:delText>P</w:delText>
        </w:r>
        <w:r w:rsidRPr="00A013FD">
          <w:rPr>
            <w:rFonts w:eastAsia="Calibri"/>
            <w:i/>
            <w:iCs/>
            <w:vertAlign w:val="subscript"/>
          </w:rPr>
          <w:delText>r</w:delText>
        </w:r>
        <w:r w:rsidRPr="00A013FD">
          <w:rPr>
            <w:rFonts w:eastAsia="Calibri"/>
          </w:rPr>
          <w:delText xml:space="preserve"> = 5</w:delText>
        </w:r>
        <w:r w:rsidRPr="00A013FD">
          <w:delText xml:space="preserve"> </w:delText>
        </w:r>
        <w:r w:rsidRPr="00A013FD">
          <w:sym w:font="Symbol" w:char="F0B4"/>
        </w:r>
        <w:r w:rsidRPr="00A013FD">
          <w:delText xml:space="preserve"> </w:delText>
        </w:r>
        <w:r w:rsidRPr="00A013FD">
          <w:rPr>
            <w:rFonts w:eastAsia="Calibri"/>
          </w:rPr>
          <w:delText>10</w:delText>
        </w:r>
        <w:r w:rsidRPr="00A013FD">
          <w:rPr>
            <w:rFonts w:eastAsia="Calibri"/>
            <w:vertAlign w:val="superscript"/>
          </w:rPr>
          <w:delText>−14</w:delText>
        </w:r>
        <w:r w:rsidRPr="00A013FD">
          <w:rPr>
            <w:rFonts w:eastAsia="Calibri"/>
          </w:rPr>
          <w:delText xml:space="preserve"> watts = −133 dBW = −103 dBm</w:delText>
        </w:r>
      </w:del>
    </w:p>
    <w:p w14:paraId="19B90ECE" w14:textId="77777777" w:rsidR="00A013FD" w:rsidRPr="00A013FD" w:rsidRDefault="00A013FD" w:rsidP="00A013FD">
      <w:pPr>
        <w:spacing w:after="120"/>
        <w:rPr>
          <w:del w:id="31187" w:author="Johnny Schultz" w:date="2020-02-12T15:58:00Z"/>
          <w:rFonts w:eastAsia="Calibri"/>
        </w:rPr>
      </w:pPr>
      <w:del w:id="31188" w:author="Johnny Schultz" w:date="2020-02-12T15:58:00Z">
        <w:r w:rsidRPr="00A013FD">
          <w:rPr>
            <w:rFonts w:eastAsia="Calibri"/>
          </w:rPr>
          <w:delText>Thus,</w:delText>
        </w:r>
      </w:del>
    </w:p>
    <w:p w14:paraId="6B79A5B0" w14:textId="77777777" w:rsidR="00A013FD" w:rsidRPr="00A013FD" w:rsidRDefault="00A013FD" w:rsidP="00A013FD">
      <w:pPr>
        <w:spacing w:after="120"/>
        <w:rPr>
          <w:del w:id="31189" w:author="Johnny Schultz" w:date="2020-02-12T15:58:00Z"/>
          <w:rFonts w:eastAsia="Calibri"/>
        </w:rPr>
      </w:pPr>
      <w:del w:id="31190" w:author="Johnny Schultz" w:date="2020-02-12T15:58:00Z">
        <w:r w:rsidRPr="00A013FD">
          <w:rPr>
            <w:rFonts w:eastAsia="Calibri"/>
            <w:i/>
            <w:iCs/>
          </w:rPr>
          <w:delText>E</w:delText>
        </w:r>
        <w:r w:rsidRPr="00A013FD">
          <w:rPr>
            <w:rFonts w:eastAsia="Calibri"/>
            <w:i/>
            <w:iCs/>
            <w:vertAlign w:val="subscript"/>
          </w:rPr>
          <w:delText>r</w:delText>
        </w:r>
        <w:r w:rsidRPr="00A013FD">
          <w:rPr>
            <w:rFonts w:eastAsia="Calibri"/>
          </w:rPr>
          <w:delText xml:space="preserve"> = 3.21</w:delText>
        </w:r>
        <w:r w:rsidRPr="00A013FD">
          <w:delText xml:space="preserve"> </w:delText>
        </w:r>
        <w:r w:rsidRPr="00A013FD">
          <w:sym w:font="Symbol" w:char="F0B4"/>
        </w:r>
        <w:r w:rsidRPr="00A013FD">
          <w:delText xml:space="preserve"> </w:delText>
        </w:r>
        <w:r w:rsidRPr="00A013FD">
          <w:rPr>
            <w:rFonts w:eastAsia="Calibri"/>
          </w:rPr>
          <w:delText>10</w:delText>
        </w:r>
        <w:r w:rsidRPr="00A013FD">
          <w:rPr>
            <w:rFonts w:eastAsia="Calibri"/>
            <w:vertAlign w:val="superscript"/>
          </w:rPr>
          <w:delText>−6</w:delText>
        </w:r>
        <w:r w:rsidRPr="00A013FD">
          <w:rPr>
            <w:rFonts w:eastAsia="Calibri"/>
          </w:rPr>
          <w:delText xml:space="preserve"> = 3.21 µV/m = +10.1 dB µV/m</w:delText>
        </w:r>
      </w:del>
    </w:p>
    <w:p w14:paraId="34D63B43" w14:textId="77777777" w:rsidR="00A013FD" w:rsidRPr="00A013FD" w:rsidRDefault="00A013FD" w:rsidP="00A013FD">
      <w:pPr>
        <w:spacing w:after="120"/>
        <w:rPr>
          <w:del w:id="31191" w:author="Johnny Schultz" w:date="2020-02-12T15:58:00Z"/>
          <w:rFonts w:eastAsia="Calibri"/>
        </w:rPr>
      </w:pPr>
      <w:del w:id="31192" w:author="Johnny Schultz" w:date="2020-02-12T15:58:00Z">
        <w:r w:rsidRPr="00A013FD">
          <w:rPr>
            <w:rFonts w:eastAsia="Calibri"/>
          </w:rPr>
          <w:delText xml:space="preserve">The logarithmic formula can also be used to calculate </w:delText>
        </w:r>
        <w:r w:rsidRPr="00A013FD">
          <w:rPr>
            <w:rFonts w:eastAsia="Calibri"/>
            <w:i/>
            <w:iCs/>
          </w:rPr>
          <w:delText>P</w:delText>
        </w:r>
        <w:r w:rsidRPr="00A013FD">
          <w:rPr>
            <w:rFonts w:eastAsia="Calibri"/>
            <w:i/>
            <w:iCs/>
            <w:vertAlign w:val="subscript"/>
          </w:rPr>
          <w:delText>r</w:delText>
        </w:r>
        <w:r w:rsidRPr="00A013FD">
          <w:rPr>
            <w:rFonts w:eastAsia="Calibri"/>
          </w:rPr>
          <w:delText xml:space="preserve"> (dBm):</w:delText>
        </w:r>
      </w:del>
    </w:p>
    <w:p w14:paraId="19AC4997" w14:textId="77777777" w:rsidR="00A013FD" w:rsidRPr="00A013FD" w:rsidRDefault="00A013FD" w:rsidP="00A013FD">
      <w:pPr>
        <w:spacing w:after="120"/>
        <w:rPr>
          <w:del w:id="31193" w:author="Johnny Schultz" w:date="2020-02-12T15:58:00Z"/>
          <w:rFonts w:eastAsia="Calibri"/>
        </w:rPr>
      </w:pPr>
      <w:del w:id="31194" w:author="Johnny Schultz" w:date="2020-02-12T15:58:00Z">
        <w:r w:rsidRPr="00A013FD">
          <w:rPr>
            <w:rFonts w:eastAsia="Calibri"/>
            <w:i/>
            <w:iCs/>
          </w:rPr>
          <w:delText>P</w:delText>
        </w:r>
        <w:r w:rsidRPr="00A013FD">
          <w:rPr>
            <w:rFonts w:eastAsia="Calibri"/>
            <w:i/>
            <w:iCs/>
            <w:vertAlign w:val="subscript"/>
          </w:rPr>
          <w:delText>r</w:delText>
        </w:r>
        <w:r w:rsidRPr="00A013FD">
          <w:rPr>
            <w:rFonts w:eastAsia="Calibri"/>
          </w:rPr>
          <w:delText xml:space="preserve"> (dBm) = 42.8 − 20 log </w:delText>
        </w:r>
        <w:r w:rsidRPr="00A013FD">
          <w:rPr>
            <w:rFonts w:eastAsia="Calibri"/>
            <w:i/>
            <w:iCs/>
          </w:rPr>
          <w:delText>F</w:delText>
        </w:r>
        <w:r w:rsidRPr="00A013FD">
          <w:rPr>
            <w:rFonts w:eastAsia="Calibri"/>
          </w:rPr>
          <w:delText xml:space="preserve"> + 20 log </w:delText>
        </w:r>
        <w:r w:rsidRPr="00A013FD">
          <w:rPr>
            <w:rFonts w:eastAsia="Calibri"/>
            <w:i/>
            <w:iCs/>
          </w:rPr>
          <w:delText>E</w:delText>
        </w:r>
        <w:r w:rsidRPr="00A013FD">
          <w:rPr>
            <w:rFonts w:eastAsia="Calibri"/>
          </w:rPr>
          <w:delText xml:space="preserve"> + </w:delText>
        </w:r>
        <w:r w:rsidRPr="00A013FD">
          <w:rPr>
            <w:rFonts w:eastAsia="Calibri"/>
            <w:i/>
            <w:iCs/>
          </w:rPr>
          <w:delText>G</w:delText>
        </w:r>
        <w:r w:rsidRPr="00A013FD">
          <w:rPr>
            <w:rFonts w:eastAsia="Calibri"/>
          </w:rPr>
          <w:delText xml:space="preserve">, where </w:delText>
        </w:r>
      </w:del>
    </w:p>
    <w:p w14:paraId="018FEDF1" w14:textId="77777777" w:rsidR="00A013FD" w:rsidRPr="00A013FD" w:rsidRDefault="00A013FD" w:rsidP="00A013FD">
      <w:pPr>
        <w:spacing w:after="120"/>
        <w:rPr>
          <w:del w:id="31195" w:author="Johnny Schultz" w:date="2020-02-12T15:58:00Z"/>
          <w:rFonts w:eastAsia="Calibri"/>
        </w:rPr>
      </w:pPr>
      <w:del w:id="31196" w:author="Johnny Schultz" w:date="2020-02-12T15:58:00Z">
        <w:r w:rsidRPr="00A013FD">
          <w:rPr>
            <w:rFonts w:eastAsia="Calibri"/>
            <w:i/>
            <w:iCs/>
          </w:rPr>
          <w:delText>G</w:delText>
        </w:r>
        <w:r w:rsidRPr="00A013FD">
          <w:rPr>
            <w:rFonts w:eastAsia="Calibri"/>
          </w:rPr>
          <w:delText xml:space="preserve"> = antenna gain in dBi = 8 dBi</w:delText>
        </w:r>
      </w:del>
    </w:p>
    <w:p w14:paraId="09A7DFFD" w14:textId="77777777" w:rsidR="00A013FD" w:rsidRPr="00A013FD" w:rsidRDefault="00A013FD" w:rsidP="00A013FD">
      <w:pPr>
        <w:spacing w:after="120"/>
        <w:rPr>
          <w:del w:id="31197" w:author="Johnny Schultz" w:date="2020-02-12T15:58:00Z"/>
          <w:rFonts w:eastAsia="Calibri"/>
        </w:rPr>
      </w:pPr>
      <w:del w:id="31198" w:author="Johnny Schultz" w:date="2020-02-12T15:58:00Z">
        <w:r w:rsidRPr="00A013FD">
          <w:rPr>
            <w:rFonts w:eastAsia="Calibri"/>
            <w:i/>
            <w:iCs/>
          </w:rPr>
          <w:delText>F</w:delText>
        </w:r>
        <w:r w:rsidRPr="00A013FD">
          <w:rPr>
            <w:rFonts w:eastAsia="Calibri"/>
          </w:rPr>
          <w:delText xml:space="preserve"> = frequency in MHz = 157</w:delText>
        </w:r>
      </w:del>
    </w:p>
    <w:p w14:paraId="0848B18D" w14:textId="77777777" w:rsidR="00A013FD" w:rsidRPr="00A013FD" w:rsidRDefault="00A013FD" w:rsidP="00A013FD">
      <w:pPr>
        <w:spacing w:after="120"/>
        <w:rPr>
          <w:del w:id="31199" w:author="Johnny Schultz" w:date="2020-02-12T15:58:00Z"/>
          <w:rFonts w:eastAsia="Calibri"/>
        </w:rPr>
      </w:pPr>
      <w:del w:id="31200" w:author="Johnny Schultz" w:date="2020-02-12T15:58:00Z">
        <w:r w:rsidRPr="00A013FD">
          <w:rPr>
            <w:rFonts w:eastAsia="Calibri"/>
            <w:i/>
            <w:iCs/>
          </w:rPr>
          <w:delText>P</w:delText>
        </w:r>
        <w:r w:rsidRPr="00A013FD">
          <w:rPr>
            <w:rFonts w:eastAsia="Calibri"/>
            <w:i/>
            <w:iCs/>
            <w:vertAlign w:val="subscript"/>
          </w:rPr>
          <w:delText>r</w:delText>
        </w:r>
        <w:r w:rsidRPr="00A013FD">
          <w:rPr>
            <w:rFonts w:eastAsia="Calibri"/>
          </w:rPr>
          <w:delText xml:space="preserve"> (dBm) = 42.8 − 43.9 − 109.9 + 8 = −103 dBm (−133 dBW)</w:delText>
        </w:r>
      </w:del>
    </w:p>
    <w:p w14:paraId="67D01585" w14:textId="77777777" w:rsidR="00A013FD" w:rsidRPr="00A013FD" w:rsidRDefault="00A013FD" w:rsidP="00A013FD">
      <w:pPr>
        <w:spacing w:after="120"/>
        <w:rPr>
          <w:del w:id="31201" w:author="Johnny Schultz" w:date="2020-02-12T15:58:00Z"/>
        </w:rPr>
      </w:pPr>
      <w:del w:id="31202" w:author="Johnny Schultz" w:date="2020-02-12T15:58:00Z">
        <w:r w:rsidRPr="00A013FD">
          <w:delText>7.1.1.5</w:delText>
        </w:r>
        <w:r w:rsidRPr="00A013FD">
          <w:tab/>
          <w:delText>Determine the range to the +10.1 dBµ (−103 dBm) coverage limit for a seawater propagation path</w:delText>
        </w:r>
      </w:del>
    </w:p>
    <w:p w14:paraId="34D686B7" w14:textId="77777777" w:rsidR="00A013FD" w:rsidRPr="00A013FD" w:rsidRDefault="00A013FD" w:rsidP="00A013FD">
      <w:pPr>
        <w:spacing w:after="120"/>
        <w:rPr>
          <w:del w:id="31203" w:author="Johnny Schultz" w:date="2020-02-12T15:58:00Z"/>
        </w:rPr>
      </w:pPr>
      <w:del w:id="31204" w:author="Johnny Schultz" w:date="2020-02-12T15:58:00Z">
        <w:r w:rsidRPr="00A013FD">
          <w:delText>Calculate the effective radiated power:</w:delText>
        </w:r>
      </w:del>
    </w:p>
    <w:p w14:paraId="24FAF226" w14:textId="77777777" w:rsidR="00A013FD" w:rsidRPr="00A013FD" w:rsidRDefault="00A013FD" w:rsidP="00A013FD">
      <w:pPr>
        <w:spacing w:after="120"/>
        <w:rPr>
          <w:del w:id="31205" w:author="Johnny Schultz" w:date="2020-02-12T15:58:00Z"/>
        </w:rPr>
      </w:pPr>
      <w:del w:id="31206" w:author="Johnny Schultz" w:date="2020-02-12T15:58:00Z">
        <w:r w:rsidRPr="00A013FD">
          <w:rPr>
            <w:i/>
            <w:iCs/>
          </w:rPr>
          <w:delText>P</w:delText>
        </w:r>
        <w:r w:rsidRPr="00A013FD">
          <w:rPr>
            <w:i/>
            <w:iCs/>
            <w:vertAlign w:val="subscript"/>
          </w:rPr>
          <w:delText>s</w:delText>
        </w:r>
        <w:r w:rsidRPr="00A013FD">
          <w:delText xml:space="preserve"> = </w:delText>
        </w:r>
        <w:r w:rsidRPr="00A013FD">
          <w:rPr>
            <w:i/>
            <w:iCs/>
          </w:rPr>
          <w:delText>P</w:delText>
        </w:r>
        <w:r w:rsidRPr="00A013FD">
          <w:rPr>
            <w:i/>
            <w:iCs/>
            <w:vertAlign w:val="subscript"/>
          </w:rPr>
          <w:delText>t</w:delText>
        </w:r>
        <w:r w:rsidRPr="00A013FD">
          <w:delText xml:space="preserve"> + </w:delText>
        </w:r>
        <w:r w:rsidRPr="00A013FD">
          <w:rPr>
            <w:i/>
            <w:iCs/>
          </w:rPr>
          <w:delText>G</w:delText>
        </w:r>
      </w:del>
    </w:p>
    <w:p w14:paraId="4A286336" w14:textId="77777777" w:rsidR="00A013FD" w:rsidRPr="00A013FD" w:rsidRDefault="00A013FD" w:rsidP="00A013FD">
      <w:pPr>
        <w:spacing w:after="120"/>
        <w:rPr>
          <w:del w:id="31207" w:author="Johnny Schultz" w:date="2020-02-12T15:58:00Z"/>
        </w:rPr>
      </w:pPr>
      <w:del w:id="31208" w:author="Johnny Schultz" w:date="2020-02-12T15:58:00Z">
        <w:r w:rsidRPr="00A013FD">
          <w:rPr>
            <w:i/>
            <w:iCs/>
          </w:rPr>
          <w:delText>P</w:delText>
        </w:r>
        <w:r w:rsidRPr="00A013FD">
          <w:rPr>
            <w:i/>
            <w:iCs/>
            <w:vertAlign w:val="subscript"/>
          </w:rPr>
          <w:delText>t</w:delText>
        </w:r>
        <w:r w:rsidRPr="00A013FD">
          <w:delText xml:space="preserve"> = 10 log 12.5 − 30 = −19 dBkW (19 dB below 1 kW)</w:delText>
        </w:r>
      </w:del>
    </w:p>
    <w:p w14:paraId="0A72EC6E" w14:textId="77777777" w:rsidR="00A013FD" w:rsidRPr="00A013FD" w:rsidRDefault="00A013FD" w:rsidP="00A013FD">
      <w:pPr>
        <w:spacing w:after="120"/>
        <w:rPr>
          <w:del w:id="31209" w:author="Johnny Schultz" w:date="2020-02-12T15:58:00Z"/>
        </w:rPr>
      </w:pPr>
      <w:del w:id="31210" w:author="Johnny Schultz" w:date="2020-02-12T15:58:00Z">
        <w:r w:rsidRPr="00A013FD">
          <w:rPr>
            <w:i/>
            <w:iCs/>
          </w:rPr>
          <w:delText>G</w:delText>
        </w:r>
        <w:r w:rsidRPr="00A013FD">
          <w:delText xml:space="preserve"> = 2 dBi = +0 dBd (0 dB over a dipole)</w:delText>
        </w:r>
      </w:del>
    </w:p>
    <w:p w14:paraId="75E4FB52" w14:textId="77777777" w:rsidR="00A013FD" w:rsidRPr="00A013FD" w:rsidRDefault="00A013FD" w:rsidP="00A013FD">
      <w:pPr>
        <w:spacing w:after="120"/>
        <w:rPr>
          <w:del w:id="31211" w:author="Johnny Schultz" w:date="2020-02-12T15:58:00Z"/>
        </w:rPr>
      </w:pPr>
      <w:del w:id="31212" w:author="Johnny Schultz" w:date="2020-02-12T15:58:00Z">
        <w:r w:rsidRPr="00A013FD">
          <w:delText xml:space="preserve">Thus </w:delText>
        </w:r>
        <w:r w:rsidRPr="00A013FD">
          <w:rPr>
            <w:i/>
            <w:iCs/>
          </w:rPr>
          <w:delText>P</w:delText>
        </w:r>
        <w:r w:rsidRPr="00A013FD">
          <w:rPr>
            <w:i/>
            <w:iCs/>
            <w:vertAlign w:val="subscript"/>
          </w:rPr>
          <w:delText>s</w:delText>
        </w:r>
        <w:r w:rsidRPr="00A013FD">
          <w:delText xml:space="preserve"> = −19 +0 = −19 dBkW e.r.p.</w:delText>
        </w:r>
      </w:del>
    </w:p>
    <w:p w14:paraId="6C8A5DF1" w14:textId="77777777" w:rsidR="00A013FD" w:rsidRPr="00A013FD" w:rsidRDefault="00A013FD" w:rsidP="00A013FD">
      <w:pPr>
        <w:spacing w:after="120"/>
        <w:rPr>
          <w:del w:id="31213" w:author="Johnny Schultz" w:date="2020-02-12T15:58:00Z"/>
        </w:rPr>
      </w:pPr>
      <w:del w:id="31214" w:author="Johnny Schultz" w:date="2020-02-12T15:58:00Z">
        <w:r w:rsidRPr="00A013FD">
          <w:rPr>
            <w:i/>
            <w:iCs/>
          </w:rPr>
          <w:delText>F</w:delText>
        </w:r>
        <w:r w:rsidRPr="00A013FD">
          <w:rPr>
            <w:i/>
            <w:iCs/>
            <w:vertAlign w:val="subscript"/>
          </w:rPr>
          <w:delText>e</w:delText>
        </w:r>
        <w:r w:rsidRPr="00A013FD">
          <w:delText xml:space="preserve"> = </w:delText>
        </w:r>
        <w:r w:rsidRPr="00A013FD">
          <w:rPr>
            <w:i/>
            <w:iCs/>
          </w:rPr>
          <w:delText>F</w:delText>
        </w:r>
        <w:r w:rsidRPr="00A013FD">
          <w:delText xml:space="preserve"> – </w:delText>
        </w:r>
        <w:r w:rsidRPr="00A013FD">
          <w:rPr>
            <w:i/>
            <w:iCs/>
          </w:rPr>
          <w:delText>P</w:delText>
        </w:r>
        <w:r w:rsidRPr="00A013FD">
          <w:rPr>
            <w:i/>
            <w:iCs/>
            <w:vertAlign w:val="subscript"/>
          </w:rPr>
          <w:delText>s</w:delText>
        </w:r>
        <w:r w:rsidRPr="00A013FD">
          <w:delText xml:space="preserve"> (vertical scale reference for the propagation graph in Fig. A7-10)</w:delText>
        </w:r>
      </w:del>
    </w:p>
    <w:p w14:paraId="1342C8C9" w14:textId="77777777" w:rsidR="00A013FD" w:rsidRPr="00A013FD" w:rsidRDefault="00A013FD" w:rsidP="00A013FD">
      <w:pPr>
        <w:spacing w:after="120"/>
        <w:rPr>
          <w:del w:id="31215" w:author="Johnny Schultz" w:date="2020-02-12T15:58:00Z"/>
        </w:rPr>
      </w:pPr>
      <w:del w:id="31216" w:author="Johnny Schultz" w:date="2020-02-12T15:58:00Z">
        <w:r w:rsidRPr="00A013FD">
          <w:rPr>
            <w:i/>
            <w:iCs/>
          </w:rPr>
          <w:delText>F</w:delText>
        </w:r>
        <w:r w:rsidRPr="00A013FD">
          <w:delText xml:space="preserve"> = +10.1 dBµ</w:delText>
        </w:r>
      </w:del>
    </w:p>
    <w:p w14:paraId="041D7F98" w14:textId="77777777" w:rsidR="00A013FD" w:rsidRPr="00A013FD" w:rsidRDefault="00A013FD" w:rsidP="00A013FD">
      <w:pPr>
        <w:spacing w:after="120"/>
        <w:rPr>
          <w:del w:id="31217" w:author="Johnny Schultz" w:date="2020-02-12T15:58:00Z"/>
        </w:rPr>
      </w:pPr>
      <w:del w:id="31218" w:author="Johnny Schultz" w:date="2020-02-12T15:58:00Z">
        <w:r w:rsidRPr="00A013FD">
          <w:rPr>
            <w:i/>
            <w:iCs/>
          </w:rPr>
          <w:delText>P</w:delText>
        </w:r>
        <w:r w:rsidRPr="00A013FD">
          <w:rPr>
            <w:i/>
            <w:iCs/>
            <w:vertAlign w:val="subscript"/>
          </w:rPr>
          <w:delText>s</w:delText>
        </w:r>
        <w:r w:rsidRPr="00A013FD">
          <w:delText xml:space="preserve"> = −19 dBkW</w:delText>
        </w:r>
      </w:del>
    </w:p>
    <w:p w14:paraId="7AB4A303" w14:textId="77777777" w:rsidR="00A013FD" w:rsidRPr="00A013FD" w:rsidRDefault="00A013FD" w:rsidP="00A013FD">
      <w:pPr>
        <w:spacing w:after="120"/>
        <w:rPr>
          <w:del w:id="31219" w:author="Johnny Schultz" w:date="2020-02-12T15:58:00Z"/>
        </w:rPr>
      </w:pPr>
      <w:del w:id="31220" w:author="Johnny Schultz" w:date="2020-02-12T15:58:00Z">
        <w:r w:rsidRPr="00A013FD">
          <w:delText xml:space="preserve">Thus </w:delText>
        </w:r>
        <w:r w:rsidRPr="00A013FD">
          <w:rPr>
            <w:i/>
            <w:iCs/>
          </w:rPr>
          <w:delText>F</w:delText>
        </w:r>
        <w:r w:rsidRPr="00A013FD">
          <w:rPr>
            <w:i/>
            <w:iCs/>
            <w:vertAlign w:val="subscript"/>
          </w:rPr>
          <w:delText>e</w:delText>
        </w:r>
        <w:r w:rsidRPr="00A013FD">
          <w:delText xml:space="preserve"> = 10.1 − (−19) = +29.1 dB</w:delText>
        </w:r>
      </w:del>
    </w:p>
    <w:p w14:paraId="7EDE9E26" w14:textId="77777777" w:rsidR="00A013FD" w:rsidRPr="00A013FD" w:rsidRDefault="00A013FD" w:rsidP="00A013FD">
      <w:pPr>
        <w:spacing w:after="120"/>
        <w:rPr>
          <w:del w:id="31221" w:author="Johnny Schultz" w:date="2020-02-12T15:58:00Z"/>
        </w:rPr>
      </w:pPr>
      <w:del w:id="31222" w:author="Johnny Schultz" w:date="2020-02-12T15:58:00Z">
        <w:r w:rsidRPr="00A013FD">
          <w:delText>7.1.1.6</w:delText>
        </w:r>
        <w:r w:rsidRPr="00A013FD">
          <w:tab/>
          <w:delText>Determine the seaward ship-to-shore coverage range from Fig. A7-10</w:delText>
        </w:r>
      </w:del>
    </w:p>
    <w:p w14:paraId="3D6625F2" w14:textId="77777777" w:rsidR="00A013FD" w:rsidRPr="00A013FD" w:rsidRDefault="00A013FD" w:rsidP="00A013FD">
      <w:pPr>
        <w:spacing w:after="120"/>
        <w:rPr>
          <w:del w:id="31223" w:author="Johnny Schultz" w:date="2020-02-12T15:58:00Z"/>
        </w:rPr>
      </w:pPr>
      <w:del w:id="31224" w:author="Johnny Schultz" w:date="2020-02-12T15:58:00Z">
        <w:r w:rsidRPr="00A013FD">
          <w:delText xml:space="preserve">The +10.1 dBµ (−103 dBm) range is 85 km, which is 46 NM (use </w:delText>
        </w:r>
        <w:r w:rsidRPr="00A013FD">
          <w:rPr>
            <w:i/>
            <w:iCs/>
          </w:rPr>
          <w:delText>h</w:delText>
        </w:r>
        <w:r w:rsidRPr="00A013FD">
          <w:rPr>
            <w:vertAlign w:val="subscript"/>
          </w:rPr>
          <w:delText>1</w:delText>
        </w:r>
        <w:r w:rsidRPr="00A013FD">
          <w:delText xml:space="preserve"> = 75 m). </w:delText>
        </w:r>
      </w:del>
    </w:p>
    <w:p w14:paraId="12CA7E6C" w14:textId="77777777" w:rsidR="00A013FD" w:rsidRPr="00A013FD" w:rsidRDefault="00A013FD" w:rsidP="00A013FD">
      <w:pPr>
        <w:spacing w:after="120"/>
        <w:rPr>
          <w:del w:id="31225" w:author="Johnny Schultz" w:date="2020-02-12T15:58:00Z"/>
        </w:rPr>
      </w:pPr>
      <w:del w:id="31226" w:author="Johnny Schultz" w:date="2020-02-12T15:58:00Z">
        <w:r w:rsidRPr="00A013FD">
          <w:delText>7.1.1.7</w:delText>
        </w:r>
        <w:r w:rsidRPr="00A013FD">
          <w:tab/>
          <w:delText>Determine the received signal strength indication values for various other ranges</w:delText>
        </w:r>
      </w:del>
    </w:p>
    <w:p w14:paraId="7D60AFFA" w14:textId="77777777" w:rsidR="00A013FD" w:rsidRPr="00A013FD" w:rsidRDefault="00A013FD" w:rsidP="00A013FD">
      <w:pPr>
        <w:spacing w:after="120"/>
        <w:rPr>
          <w:del w:id="31227" w:author="Johnny Schultz" w:date="2020-02-12T15:58:00Z"/>
        </w:rPr>
      </w:pPr>
      <w:del w:id="31228" w:author="Johnny Schultz" w:date="2020-02-12T15:58:00Z">
        <w:r w:rsidRPr="00A013FD">
          <w:delText>The reference point received signal strength indication (RSSI) = −103 dBm at a range of 85 km (46 NM) is determined above. For other ranges, the RSSI value is determined from the propagation curve (Fig. A7-10) for the assumed antenna height of 75 m. RSSI values in 10 dB increments above the sensitivity threshold are shown in Table A7-6 below.</w:delText>
        </w:r>
      </w:del>
    </w:p>
    <w:p w14:paraId="014BF340" w14:textId="77777777" w:rsidR="00A013FD" w:rsidRPr="00A013FD" w:rsidRDefault="00A013FD" w:rsidP="00A013FD">
      <w:pPr>
        <w:spacing w:after="120"/>
        <w:rPr>
          <w:del w:id="31229" w:author="Johnny Schultz" w:date="2020-02-12T15:58:00Z"/>
        </w:rPr>
      </w:pPr>
      <w:del w:id="31230" w:author="Johnny Schultz" w:date="2020-02-12T15:58:00Z">
        <w:r w:rsidRPr="00A013FD">
          <w:delText>TABLE A7-6</w:delText>
        </w:r>
      </w:del>
    </w:p>
    <w:p w14:paraId="59BF813E" w14:textId="77777777" w:rsidR="00A013FD" w:rsidRPr="00A013FD" w:rsidRDefault="00A013FD" w:rsidP="00A013FD">
      <w:pPr>
        <w:spacing w:after="120"/>
        <w:rPr>
          <w:del w:id="31231" w:author="Johnny Schultz" w:date="2020-02-12T15:58:00Z"/>
        </w:rPr>
      </w:pPr>
      <w:del w:id="31232" w:author="Johnny Schultz" w:date="2020-02-12T15:58:00Z">
        <w:r w:rsidRPr="00A013FD">
          <w:delText xml:space="preserve">VHF data exchange base station received signal strength indication </w:delText>
        </w:r>
        <w:r w:rsidRPr="00A013FD">
          <w:br/>
          <w:delText>value vs. distance ship-to-shore</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A013FD" w:rsidRPr="00A013FD" w14:paraId="413543D6" w14:textId="77777777" w:rsidTr="00BF604E">
        <w:trPr>
          <w:del w:id="31233" w:author="Johnny Schultz" w:date="2020-02-12T15:58:00Z"/>
        </w:trPr>
        <w:tc>
          <w:tcPr>
            <w:tcW w:w="4636" w:type="dxa"/>
            <w:shd w:val="clear" w:color="auto" w:fill="auto"/>
          </w:tcPr>
          <w:p w14:paraId="22CDFA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34" w:author="Johnny Schultz" w:date="2020-02-12T15:58:00Z"/>
                <w:sz w:val="20"/>
              </w:rPr>
            </w:pPr>
            <w:del w:id="31235" w:author="Johnny Schultz" w:date="2020-02-12T15:58:00Z">
              <w:r w:rsidRPr="00A013FD">
                <w:rPr>
                  <w:sz w:val="20"/>
                </w:rPr>
                <w:delText>−103 dBm</w:delText>
              </w:r>
            </w:del>
          </w:p>
        </w:tc>
        <w:tc>
          <w:tcPr>
            <w:tcW w:w="4633" w:type="dxa"/>
            <w:shd w:val="clear" w:color="auto" w:fill="auto"/>
          </w:tcPr>
          <w:p w14:paraId="5317556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36" w:author="Johnny Schultz" w:date="2020-02-12T15:58:00Z"/>
                <w:sz w:val="20"/>
              </w:rPr>
            </w:pPr>
            <w:del w:id="31237" w:author="Johnny Schultz" w:date="2020-02-12T15:58:00Z">
              <w:r w:rsidRPr="00A013FD">
                <w:rPr>
                  <w:sz w:val="20"/>
                </w:rPr>
                <w:delText>85 km (46 NM)</w:delText>
              </w:r>
            </w:del>
          </w:p>
        </w:tc>
      </w:tr>
      <w:tr w:rsidR="00A013FD" w:rsidRPr="00A013FD" w14:paraId="33DCF8E3" w14:textId="77777777" w:rsidTr="00BF604E">
        <w:trPr>
          <w:del w:id="31238" w:author="Johnny Schultz" w:date="2020-02-12T15:58:00Z"/>
        </w:trPr>
        <w:tc>
          <w:tcPr>
            <w:tcW w:w="4636" w:type="dxa"/>
            <w:shd w:val="clear" w:color="auto" w:fill="auto"/>
          </w:tcPr>
          <w:p w14:paraId="337851A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39" w:author="Johnny Schultz" w:date="2020-02-12T15:58:00Z"/>
                <w:sz w:val="20"/>
              </w:rPr>
            </w:pPr>
            <w:del w:id="31240" w:author="Johnny Schultz" w:date="2020-02-12T15:58:00Z">
              <w:r w:rsidRPr="00A013FD">
                <w:rPr>
                  <w:sz w:val="20"/>
                </w:rPr>
                <w:delText>−93 dBm</w:delText>
              </w:r>
            </w:del>
          </w:p>
        </w:tc>
        <w:tc>
          <w:tcPr>
            <w:tcW w:w="4633" w:type="dxa"/>
            <w:shd w:val="clear" w:color="auto" w:fill="auto"/>
          </w:tcPr>
          <w:p w14:paraId="29E0E5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41" w:author="Johnny Schultz" w:date="2020-02-12T15:58:00Z"/>
                <w:sz w:val="20"/>
              </w:rPr>
            </w:pPr>
            <w:del w:id="31242" w:author="Johnny Schultz" w:date="2020-02-12T15:58:00Z">
              <w:r w:rsidRPr="00A013FD">
                <w:rPr>
                  <w:sz w:val="20"/>
                </w:rPr>
                <w:delText>60 km</w:delText>
              </w:r>
            </w:del>
          </w:p>
        </w:tc>
      </w:tr>
      <w:tr w:rsidR="00A013FD" w:rsidRPr="00A013FD" w14:paraId="43278D24" w14:textId="77777777" w:rsidTr="00BF604E">
        <w:trPr>
          <w:del w:id="31243" w:author="Johnny Schultz" w:date="2020-02-12T15:58:00Z"/>
        </w:trPr>
        <w:tc>
          <w:tcPr>
            <w:tcW w:w="4636" w:type="dxa"/>
            <w:shd w:val="clear" w:color="auto" w:fill="auto"/>
          </w:tcPr>
          <w:p w14:paraId="3F44E9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44" w:author="Johnny Schultz" w:date="2020-02-12T15:58:00Z"/>
                <w:sz w:val="20"/>
              </w:rPr>
            </w:pPr>
            <w:del w:id="31245" w:author="Johnny Schultz" w:date="2020-02-12T15:58:00Z">
              <w:r w:rsidRPr="00A013FD">
                <w:rPr>
                  <w:sz w:val="20"/>
                </w:rPr>
                <w:delText>−83 dBm</w:delText>
              </w:r>
            </w:del>
          </w:p>
        </w:tc>
        <w:tc>
          <w:tcPr>
            <w:tcW w:w="4633" w:type="dxa"/>
            <w:shd w:val="clear" w:color="auto" w:fill="auto"/>
          </w:tcPr>
          <w:p w14:paraId="51B5B68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46" w:author="Johnny Schultz" w:date="2020-02-12T15:58:00Z"/>
                <w:sz w:val="20"/>
              </w:rPr>
            </w:pPr>
            <w:del w:id="31247" w:author="Johnny Schultz" w:date="2020-02-12T15:58:00Z">
              <w:r w:rsidRPr="00A013FD">
                <w:rPr>
                  <w:sz w:val="20"/>
                </w:rPr>
                <w:delText>40 km</w:delText>
              </w:r>
            </w:del>
          </w:p>
        </w:tc>
      </w:tr>
      <w:tr w:rsidR="00A013FD" w:rsidRPr="00A013FD" w14:paraId="1697C97F" w14:textId="77777777" w:rsidTr="00BF604E">
        <w:trPr>
          <w:del w:id="31248" w:author="Johnny Schultz" w:date="2020-02-12T15:58:00Z"/>
        </w:trPr>
        <w:tc>
          <w:tcPr>
            <w:tcW w:w="4636" w:type="dxa"/>
            <w:shd w:val="clear" w:color="auto" w:fill="auto"/>
          </w:tcPr>
          <w:p w14:paraId="5F5E77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49" w:author="Johnny Schultz" w:date="2020-02-12T15:58:00Z"/>
                <w:sz w:val="20"/>
              </w:rPr>
            </w:pPr>
            <w:del w:id="31250" w:author="Johnny Schultz" w:date="2020-02-12T15:58:00Z">
              <w:r w:rsidRPr="00A013FD">
                <w:rPr>
                  <w:sz w:val="20"/>
                </w:rPr>
                <w:delText>−73 dBm</w:delText>
              </w:r>
            </w:del>
          </w:p>
        </w:tc>
        <w:tc>
          <w:tcPr>
            <w:tcW w:w="4633" w:type="dxa"/>
            <w:shd w:val="clear" w:color="auto" w:fill="auto"/>
          </w:tcPr>
          <w:p w14:paraId="4628642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51" w:author="Johnny Schultz" w:date="2020-02-12T15:58:00Z"/>
                <w:sz w:val="20"/>
              </w:rPr>
            </w:pPr>
            <w:del w:id="31252" w:author="Johnny Schultz" w:date="2020-02-12T15:58:00Z">
              <w:r w:rsidRPr="00A013FD">
                <w:rPr>
                  <w:sz w:val="20"/>
                </w:rPr>
                <w:delText>25 km</w:delText>
              </w:r>
            </w:del>
          </w:p>
        </w:tc>
      </w:tr>
      <w:tr w:rsidR="00A013FD" w:rsidRPr="00A013FD" w14:paraId="6C354AA8" w14:textId="77777777" w:rsidTr="00BF604E">
        <w:trPr>
          <w:del w:id="31253" w:author="Johnny Schultz" w:date="2020-02-12T15:58:00Z"/>
        </w:trPr>
        <w:tc>
          <w:tcPr>
            <w:tcW w:w="4636" w:type="dxa"/>
            <w:shd w:val="clear" w:color="auto" w:fill="auto"/>
          </w:tcPr>
          <w:p w14:paraId="5819DAF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54" w:author="Johnny Schultz" w:date="2020-02-12T15:58:00Z"/>
                <w:sz w:val="20"/>
              </w:rPr>
            </w:pPr>
            <w:del w:id="31255" w:author="Johnny Schultz" w:date="2020-02-12T15:58:00Z">
              <w:r w:rsidRPr="00A013FD">
                <w:rPr>
                  <w:sz w:val="20"/>
                </w:rPr>
                <w:delText>−63 dBm</w:delText>
              </w:r>
            </w:del>
          </w:p>
        </w:tc>
        <w:tc>
          <w:tcPr>
            <w:tcW w:w="4633" w:type="dxa"/>
            <w:shd w:val="clear" w:color="auto" w:fill="auto"/>
          </w:tcPr>
          <w:p w14:paraId="72F2EB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56" w:author="Johnny Schultz" w:date="2020-02-12T15:58:00Z"/>
                <w:sz w:val="20"/>
              </w:rPr>
            </w:pPr>
            <w:del w:id="31257" w:author="Johnny Schultz" w:date="2020-02-12T15:58:00Z">
              <w:r w:rsidRPr="00A013FD">
                <w:rPr>
                  <w:sz w:val="20"/>
                </w:rPr>
                <w:delText>15 km</w:delText>
              </w:r>
            </w:del>
          </w:p>
        </w:tc>
      </w:tr>
      <w:tr w:rsidR="00A013FD" w:rsidRPr="00A013FD" w14:paraId="1941DB2F" w14:textId="77777777" w:rsidTr="00BF604E">
        <w:trPr>
          <w:del w:id="31258" w:author="Johnny Schultz" w:date="2020-02-12T15:58:00Z"/>
        </w:trPr>
        <w:tc>
          <w:tcPr>
            <w:tcW w:w="4636" w:type="dxa"/>
            <w:shd w:val="clear" w:color="auto" w:fill="auto"/>
          </w:tcPr>
          <w:p w14:paraId="537DEE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59" w:author="Johnny Schultz" w:date="2020-02-12T15:58:00Z"/>
                <w:sz w:val="20"/>
              </w:rPr>
            </w:pPr>
            <w:del w:id="31260" w:author="Johnny Schultz" w:date="2020-02-12T15:58:00Z">
              <w:r w:rsidRPr="00A013FD">
                <w:rPr>
                  <w:sz w:val="20"/>
                </w:rPr>
                <w:delText>−53 dBm</w:delText>
              </w:r>
            </w:del>
          </w:p>
        </w:tc>
        <w:tc>
          <w:tcPr>
            <w:tcW w:w="4633" w:type="dxa"/>
            <w:shd w:val="clear" w:color="auto" w:fill="auto"/>
          </w:tcPr>
          <w:p w14:paraId="2124BBB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61" w:author="Johnny Schultz" w:date="2020-02-12T15:58:00Z"/>
                <w:sz w:val="20"/>
              </w:rPr>
            </w:pPr>
            <w:del w:id="31262" w:author="Johnny Schultz" w:date="2020-02-12T15:58:00Z">
              <w:r w:rsidRPr="00A013FD">
                <w:rPr>
                  <w:sz w:val="20"/>
                </w:rPr>
                <w:delText>8 km</w:delText>
              </w:r>
            </w:del>
          </w:p>
        </w:tc>
      </w:tr>
      <w:tr w:rsidR="00A013FD" w:rsidRPr="00A013FD" w14:paraId="59197246" w14:textId="77777777" w:rsidTr="00BF604E">
        <w:trPr>
          <w:del w:id="31263" w:author="Johnny Schultz" w:date="2020-02-12T15:58:00Z"/>
        </w:trPr>
        <w:tc>
          <w:tcPr>
            <w:tcW w:w="4636" w:type="dxa"/>
            <w:shd w:val="clear" w:color="auto" w:fill="auto"/>
          </w:tcPr>
          <w:p w14:paraId="0E82580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64" w:author="Johnny Schultz" w:date="2020-02-12T15:58:00Z"/>
                <w:sz w:val="20"/>
              </w:rPr>
            </w:pPr>
            <w:del w:id="31265" w:author="Johnny Schultz" w:date="2020-02-12T15:58:00Z">
              <w:r w:rsidRPr="00A013FD">
                <w:rPr>
                  <w:sz w:val="20"/>
                </w:rPr>
                <w:delText>−43 dBm</w:delText>
              </w:r>
            </w:del>
          </w:p>
        </w:tc>
        <w:tc>
          <w:tcPr>
            <w:tcW w:w="4633" w:type="dxa"/>
            <w:shd w:val="clear" w:color="auto" w:fill="auto"/>
          </w:tcPr>
          <w:p w14:paraId="397859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266" w:author="Johnny Schultz" w:date="2020-02-12T15:58:00Z"/>
                <w:sz w:val="20"/>
              </w:rPr>
            </w:pPr>
            <w:del w:id="31267" w:author="Johnny Schultz" w:date="2020-02-12T15:58:00Z">
              <w:r w:rsidRPr="00A013FD">
                <w:rPr>
                  <w:sz w:val="20"/>
                </w:rPr>
                <w:delText>4.5 km</w:delText>
              </w:r>
            </w:del>
          </w:p>
        </w:tc>
      </w:tr>
    </w:tbl>
    <w:p w14:paraId="4041C3BE" w14:textId="77777777" w:rsidR="00A013FD" w:rsidRPr="00A013FD" w:rsidRDefault="00A013FD" w:rsidP="00A013FD">
      <w:pPr>
        <w:keepNext/>
        <w:keepLines/>
        <w:spacing w:before="480" w:after="120"/>
        <w:jc w:val="center"/>
        <w:rPr>
          <w:del w:id="31268" w:author="Johnny Schultz" w:date="2020-02-12T15:58:00Z"/>
          <w:caps/>
          <w:sz w:val="20"/>
        </w:rPr>
      </w:pPr>
      <w:del w:id="31269" w:author="Johnny Schultz" w:date="2020-02-12T15:58:00Z">
        <w:r w:rsidRPr="00A013FD">
          <w:rPr>
            <w:rFonts w:eastAsia="Calibri"/>
            <w:noProof/>
            <w:sz w:val="28"/>
            <w:lang w:val="fr-CA" w:eastAsia="fr-CA"/>
          </w:rPr>
          <mc:AlternateContent>
            <mc:Choice Requires="wps">
              <w:drawing>
                <wp:anchor distT="0" distB="0" distL="114300" distR="114300" simplePos="0" relativeHeight="251698176" behindDoc="0" locked="0" layoutInCell="1" allowOverlap="1" wp14:anchorId="37BA0CFE" wp14:editId="779131CE">
                  <wp:simplePos x="0" y="0"/>
                  <wp:positionH relativeFrom="column">
                    <wp:posOffset>2811145</wp:posOffset>
                  </wp:positionH>
                  <wp:positionV relativeFrom="paragraph">
                    <wp:posOffset>194945</wp:posOffset>
                  </wp:positionV>
                  <wp:extent cx="650875" cy="123825"/>
                  <wp:effectExtent l="0" t="0" r="15875" b="28575"/>
                  <wp:wrapNone/>
                  <wp:docPr id="9"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94BDDEA" id="Rectangle 8" o:spid="_x0000_s1026" style="position:absolute;margin-left:221.35pt;margin-top:15.35pt;width:51.25pt;height:9.7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" fillcolor="window" strokecolor="window" strokeweight="2pt"/>
              </w:pict>
            </mc:Fallback>
          </mc:AlternateContent>
        </w:r>
        <w:r w:rsidRPr="00A013FD">
          <w:rPr>
            <w:caps/>
            <w:sz w:val="20"/>
          </w:rPr>
          <w:delText>Figure A7-10</w:delText>
        </w:r>
      </w:del>
    </w:p>
    <w:p w14:paraId="35FF2179" w14:textId="77777777" w:rsidR="00A013FD" w:rsidRPr="00A013FD" w:rsidRDefault="00A013FD" w:rsidP="00A013FD">
      <w:pPr>
        <w:keepNext/>
        <w:keepLines/>
        <w:jc w:val="center"/>
        <w:rPr>
          <w:del w:id="31270" w:author="Johnny Schultz" w:date="2020-02-12T15:58:00Z"/>
        </w:rPr>
      </w:pPr>
      <w:del w:id="31271" w:author="Johnny Schultz" w:date="2020-02-12T15:58:00Z">
        <w:r w:rsidRPr="00A013FD">
          <w:rPr>
            <w:caps/>
            <w:noProof/>
            <w:sz w:val="28"/>
            <w:lang w:val="fr-CA" w:eastAsia="fr-CA"/>
          </w:rPr>
          <mc:AlternateContent>
            <mc:Choice Requires="wps">
              <w:drawing>
                <wp:anchor distT="0" distB="0" distL="114300" distR="114300" simplePos="0" relativeHeight="251665408" behindDoc="0" locked="0" layoutInCell="1" allowOverlap="1" wp14:anchorId="18309B42" wp14:editId="1BC0EA5A">
                  <wp:simplePos x="0" y="0"/>
                  <wp:positionH relativeFrom="column">
                    <wp:posOffset>869950</wp:posOffset>
                  </wp:positionH>
                  <wp:positionV relativeFrom="paragraph">
                    <wp:posOffset>3401060</wp:posOffset>
                  </wp:positionV>
                  <wp:extent cx="874395" cy="747395"/>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ln>
                        </wps:spPr>
                        <wps:txbx>
                          <w:txbxContent>
                            <w:p w14:paraId="071B3D7C" w14:textId="77777777" w:rsidR="003F4396" w:rsidRDefault="003F4396" w:rsidP="00A013FD">
                              <w:pPr>
                                <w:jc w:val="center"/>
                                <w:rPr>
                                  <w:sz w:val="22"/>
                                  <w:szCs w:val="22"/>
                                </w:rPr>
                              </w:pPr>
                              <w:r>
                                <w:rPr>
                                  <w:sz w:val="22"/>
                                  <w:szCs w:val="22"/>
                                </w:rPr>
                                <w:t>+29.1 dB reference</w:t>
                              </w:r>
                            </w:p>
                            <w:p w14:paraId="3B12775E" w14:textId="77777777" w:rsidR="003F4396" w:rsidRDefault="003F4396" w:rsidP="00A013FD">
                              <w:pPr>
                                <w:spacing w:before="0"/>
                                <w:jc w:val="center"/>
                                <w:rPr>
                                  <w:sz w:val="22"/>
                                  <w:szCs w:val="22"/>
                                </w:rPr>
                              </w:pPr>
                              <w:r>
                                <w:rPr>
                                  <w:sz w:val="22"/>
                                  <w:szCs w:val="22"/>
                                  <w:lang w:val="ru-RU"/>
                                </w:rPr>
                                <w:t>−</w:t>
                              </w:r>
                              <w:r>
                                <w:rPr>
                                  <w:sz w:val="22"/>
                                  <w:szCs w:val="22"/>
                                </w:rPr>
                                <w:t>103 dBm</w:t>
                              </w:r>
                            </w:p>
                          </w:txbxContent>
                        </wps:txbx>
                        <wps:bodyPr rot="0" vert="horz" wrap="square" lIns="91440" tIns="45720" rIns="91440" bIns="45720" anchor="t" anchorCtr="0" upright="1">
                          <a:noAutofit/>
                        </wps:bodyPr>
                      </wps:wsp>
                    </a:graphicData>
                  </a:graphic>
                </wp:anchor>
              </w:drawing>
            </mc:Choice>
            <mc:Fallback>
              <w:pict>
                <v:shape w14:anchorId="18309B42" id="Text Box 964" o:spid="_x0000_s1185" type="#_x0000_t202" style="position:absolute;left:0;text-align:left;margin-left:68.5pt;margin-top:267.8pt;width:68.85pt;height:58.8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" strokeweight="1.25pt">
                  <v:textbox>
                    <w:txbxContent>
                      <w:p w14:paraId="071B3D7C" w14:textId="77777777" w:rsidR="003F4396" w:rsidRDefault="003F4396" w:rsidP="00A013FD">
                        <w:pPr>
                          <w:jc w:val="center"/>
                          <w:rPr>
                            <w:sz w:val="22"/>
                            <w:szCs w:val="22"/>
                          </w:rPr>
                        </w:pPr>
                        <w:r>
                          <w:rPr>
                            <w:sz w:val="22"/>
                            <w:szCs w:val="22"/>
                          </w:rPr>
                          <w:t>+29.1 dB reference</w:t>
                        </w:r>
                      </w:p>
                      <w:p w14:paraId="3B12775E" w14:textId="77777777" w:rsidR="003F4396" w:rsidRDefault="003F4396" w:rsidP="00A013FD">
                        <w:pPr>
                          <w:spacing w:before="0"/>
                          <w:jc w:val="center"/>
                          <w:rPr>
                            <w:sz w:val="22"/>
                            <w:szCs w:val="22"/>
                          </w:rPr>
                        </w:pPr>
                        <w:r>
                          <w:rPr>
                            <w:sz w:val="22"/>
                            <w:szCs w:val="22"/>
                            <w:lang w:val="ru-RU"/>
                          </w:rPr>
                          <w:t>−</w:t>
                        </w:r>
                        <w:r>
                          <w:rPr>
                            <w:sz w:val="22"/>
                            <w:szCs w:val="22"/>
                          </w:rPr>
                          <w:t>103 dBm</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679744" behindDoc="0" locked="0" layoutInCell="1" allowOverlap="1" wp14:anchorId="52EB3B16" wp14:editId="2546A445">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tailEnd type="triangle" w="med" len="med"/>
                          </a:ln>
                        </wps:spPr>
                        <wps:bodyPr/>
                      </wps:wsp>
                    </a:graphicData>
                  </a:graphic>
                </wp:anchor>
              </w:drawing>
            </mc:Choice>
            <mc:Fallback>
              <w:pict>
                <v:shape w14:anchorId="302031DE" id="Straight Arrow Connector 962" o:spid="_x0000_s1026" type="#_x0000_t32" style="position:absolute;margin-left:308.6pt;margin-top:577.35pt;width:.05pt;height:28.3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" strokeweight="2pt">
                  <v:stroke endarrow="block"/>
                </v:shape>
              </w:pict>
            </mc:Fallback>
          </mc:AlternateContent>
        </w:r>
        <w:r w:rsidRPr="00A013FD">
          <w:rPr>
            <w:caps/>
            <w:noProof/>
            <w:sz w:val="28"/>
            <w:lang w:val="fr-CA" w:eastAsia="fr-CA"/>
          </w:rPr>
          <mc:AlternateContent>
            <mc:Choice Requires="wps">
              <w:drawing>
                <wp:anchor distT="0" distB="0" distL="114300" distR="114300" simplePos="0" relativeHeight="251677696" behindDoc="0" locked="0" layoutInCell="1" allowOverlap="1" wp14:anchorId="2218A669" wp14:editId="26B4DE97">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tailEnd type="triangle" w="med" len="med"/>
                          </a:ln>
                        </wps:spPr>
                        <wps:bodyPr/>
                      </wps:wsp>
                    </a:graphicData>
                  </a:graphic>
                </wp:anchor>
              </w:drawing>
            </mc:Choice>
            <mc:Fallback>
              <w:pict>
                <v:shape w14:anchorId="45B43DFC" id="Straight Arrow Connector 963" o:spid="_x0000_s1026" type="#_x0000_t32" style="position:absolute;margin-left:308.55pt;margin-top:477.35pt;width:.05pt;height:44.8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" strokeweight="2pt">
                  <v:stroke endarrow="block"/>
                </v:shape>
              </w:pict>
            </mc:Fallback>
          </mc:AlternateContent>
        </w:r>
        <w:r w:rsidRPr="00A013FD">
          <w:rPr>
            <w:caps/>
            <w:noProof/>
            <w:sz w:val="28"/>
            <w:lang w:val="fr-CA" w:eastAsia="fr-CA"/>
          </w:rPr>
          <mc:AlternateContent>
            <mc:Choice Requires="wps">
              <w:drawing>
                <wp:anchor distT="0" distB="0" distL="114300" distR="114300" simplePos="0" relativeHeight="251669504" behindDoc="0" locked="0" layoutInCell="1" allowOverlap="1" wp14:anchorId="03CC1589" wp14:editId="4762D19B">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tailEnd type="triangle" w="med" len="med"/>
                          </a:ln>
                        </wps:spPr>
                        <wps:bodyPr/>
                      </wps:wsp>
                    </a:graphicData>
                  </a:graphic>
                </wp:anchor>
              </w:drawing>
            </mc:Choice>
            <mc:Fallback>
              <w:pict>
                <v:shape w14:anchorId="10EFED4D" id="Straight Arrow Connector 965" o:spid="_x0000_s1026" type="#_x0000_t32" style="position:absolute;margin-left:129.75pt;margin-top:295.95pt;width:37.5pt;height:.05pt;flip:y;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" strokeweight="2pt">
                  <v:stroke endarrow="block"/>
                </v:shape>
              </w:pict>
            </mc:Fallback>
          </mc:AlternateContent>
        </w:r>
        <w:r w:rsidRPr="00A013FD">
          <w:rPr>
            <w:caps/>
            <w:noProof/>
            <w:sz w:val="28"/>
            <w:lang w:val="fr-CA" w:eastAsia="fr-CA"/>
          </w:rPr>
          <mc:AlternateContent>
            <mc:Choice Requires="wps">
              <w:drawing>
                <wp:anchor distT="0" distB="0" distL="114300" distR="114300" simplePos="0" relativeHeight="251666432" behindDoc="0" locked="0" layoutInCell="1" allowOverlap="1" wp14:anchorId="351000EC" wp14:editId="420040DD">
                  <wp:simplePos x="0" y="0"/>
                  <wp:positionH relativeFrom="column">
                    <wp:posOffset>651510</wp:posOffset>
                  </wp:positionH>
                  <wp:positionV relativeFrom="paragraph">
                    <wp:posOffset>3549650</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tailEnd type="triangle" w="med" len="med"/>
                          </a:ln>
                        </wps:spPr>
                        <wps:bodyPr/>
                      </wps:wsp>
                    </a:graphicData>
                  </a:graphic>
                </wp:anchor>
              </w:drawing>
            </mc:Choice>
            <mc:Fallback>
              <w:pict>
                <v:shape w14:anchorId="11CECB76" id="Straight Arrow Connector 966" o:spid="_x0000_s1026" type="#_x0000_t32" style="position:absolute;margin-left:51.3pt;margin-top:279.5pt;width:0;height:33.75pt;rotation:90;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" strokeweight="2pt">
                  <v:stroke endarrow="block"/>
                </v:shape>
              </w:pict>
            </mc:Fallback>
          </mc:AlternateContent>
        </w:r>
        <w:r w:rsidRPr="00A013FD">
          <w:rPr>
            <w:caps/>
            <w:noProof/>
            <w:sz w:val="28"/>
            <w:lang w:val="fr-CA" w:eastAsia="fr-CA"/>
          </w:rPr>
          <mc:AlternateContent>
            <mc:Choice Requires="wps">
              <w:drawing>
                <wp:anchor distT="0" distB="0" distL="114300" distR="114300" simplePos="0" relativeHeight="251667456" behindDoc="0" locked="0" layoutInCell="1" allowOverlap="1" wp14:anchorId="1EC5440A" wp14:editId="10D000BD">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ln>
                        </wps:spPr>
                        <wps:txbx>
                          <w:txbxContent>
                            <w:p w14:paraId="3F8DE08F" w14:textId="77777777" w:rsidR="003F4396" w:rsidRDefault="003F4396" w:rsidP="00A013FD">
                              <w:pPr>
                                <w:jc w:val="center"/>
                                <w:rPr>
                                  <w:sz w:val="22"/>
                                  <w:szCs w:val="22"/>
                                </w:rPr>
                              </w:pPr>
                              <w:r>
                                <w:rPr>
                                  <w:sz w:val="22"/>
                                  <w:szCs w:val="22"/>
                                </w:rPr>
                                <w:t>85 km (46 NM) ship-to-shore Coverage range for −103 dBm shore antenna height = 75 m</w:t>
                              </w:r>
                            </w:p>
                          </w:txbxContent>
                        </wps:txbx>
                        <wps:bodyPr rot="0" vert="horz" wrap="square" lIns="91440" tIns="45720" rIns="91440" bIns="45720" anchor="t" anchorCtr="0" upright="1">
                          <a:noAutofit/>
                        </wps:bodyPr>
                      </wps:wsp>
                    </a:graphicData>
                  </a:graphic>
                </wp:anchor>
              </w:drawing>
            </mc:Choice>
            <mc:Fallback>
              <w:pict>
                <v:shape w14:anchorId="1EC5440A" id="Text Box 692" o:spid="_x0000_s1186" type="#_x0000_t202" style="position:absolute;left:0;text-align:left;margin-left:226.8pt;margin-top:522.3pt;width:162pt;height:54.7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" strokeweight="1.25pt">
                  <v:textbox>
                    <w:txbxContent>
                      <w:p w14:paraId="3F8DE08F" w14:textId="77777777" w:rsidR="003F4396" w:rsidRDefault="003F4396" w:rsidP="00A013FD">
                        <w:pPr>
                          <w:jc w:val="center"/>
                          <w:rPr>
                            <w:sz w:val="22"/>
                            <w:szCs w:val="22"/>
                          </w:rPr>
                        </w:pPr>
                        <w:r>
                          <w:rPr>
                            <w:sz w:val="22"/>
                            <w:szCs w:val="22"/>
                          </w:rPr>
                          <w:t>85 km (46 NM) ship-to-shore Coverage range for −103 dBm shore antenna height = 75 m</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671552" behindDoc="0" locked="0" layoutInCell="1" allowOverlap="1" wp14:anchorId="16B9029E" wp14:editId="52A62477">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ln>
                        </wps:spPr>
                        <wps:bodyPr rot="0" vert="horz" wrap="square" lIns="91440" tIns="45720" rIns="91440" bIns="45720" anchor="t" anchorCtr="0" upright="1">
                          <a:noAutofit/>
                        </wps:bodyPr>
                      </wps:wsp>
                    </a:graphicData>
                  </a:graphic>
                </wp:anchor>
              </w:drawing>
            </mc:Choice>
            <mc:Fallback>
              <w:pict>
                <v:oval w14:anchorId="7BCEC9BE" id="Oval 967" o:spid="_x0000_s1026" style="position:absolute;margin-left:294.9pt;margin-top:284.05pt;width:22.5pt;height:21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" filled="f" strokeweight="2pt"/>
              </w:pict>
            </mc:Fallback>
          </mc:AlternateContent>
        </w:r>
        <w:r w:rsidRPr="00A013FD">
          <w:rPr>
            <w:caps/>
            <w:noProof/>
            <w:sz w:val="28"/>
            <w:lang w:val="fr-CA" w:eastAsia="fr-CA"/>
          </w:rPr>
          <mc:AlternateContent>
            <mc:Choice Requires="wps">
              <w:drawing>
                <wp:anchor distT="0" distB="0" distL="114300" distR="114300" simplePos="0" relativeHeight="251673600" behindDoc="0" locked="0" layoutInCell="1" allowOverlap="1" wp14:anchorId="4AD1C47E" wp14:editId="6C6BF8C0">
                  <wp:simplePos x="0" y="0"/>
                  <wp:positionH relativeFrom="column">
                    <wp:posOffset>3811905</wp:posOffset>
                  </wp:positionH>
                  <wp:positionV relativeFrom="paragraph">
                    <wp:posOffset>3743325</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ln>
                        </wps:spPr>
                        <wps:bodyPr/>
                      </wps:wsp>
                    </a:graphicData>
                  </a:graphic>
                </wp:anchor>
              </w:drawing>
            </mc:Choice>
            <mc:Fallback>
              <w:pict>
                <v:shape w14:anchorId="2391B131" id="Straight Arrow Connector 693" o:spid="_x0000_s1026" type="#_x0000_t32" style="position:absolute;margin-left:300.15pt;margin-top:294.75pt;width:14.25pt;height:0;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" strokeweight="2pt"/>
              </w:pict>
            </mc:Fallback>
          </mc:AlternateContent>
        </w:r>
        <w:r w:rsidRPr="00A013FD">
          <w:rPr>
            <w:caps/>
            <w:noProof/>
            <w:sz w:val="28"/>
            <w:lang w:val="fr-CA" w:eastAsia="fr-CA"/>
          </w:rPr>
          <mc:AlternateContent>
            <mc:Choice Requires="wps">
              <w:drawing>
                <wp:anchor distT="0" distB="0" distL="114300" distR="114300" simplePos="0" relativeHeight="251675648" behindDoc="0" locked="0" layoutInCell="1" allowOverlap="1" wp14:anchorId="0532DBEF" wp14:editId="0B2C0ECF">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ln>
                        </wps:spPr>
                        <wps:bodyPr/>
                      </wps:wsp>
                    </a:graphicData>
                  </a:graphic>
                </wp:anchor>
              </w:drawing>
            </mc:Choice>
            <mc:Fallback>
              <w:pict>
                <v:shape w14:anchorId="4AF189DE" id="Straight Arrow Connector 694" o:spid="_x0000_s1026" type="#_x0000_t32" style="position:absolute;margin-left:306.7pt;margin-top:289.75pt;width:.05pt;height:11.2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" strokeweight="2pt"/>
              </w:pict>
            </mc:Fallback>
          </mc:AlternateContent>
        </w:r>
        <w:r w:rsidRPr="00A013FD">
          <w:rPr>
            <w:b/>
            <w:noProof/>
            <w:sz w:val="28"/>
            <w:lang w:val="fr-CA" w:eastAsia="fr-CA"/>
          </w:rPr>
          <w:drawing>
            <wp:inline distT="0" distB="0" distL="0" distR="0" wp14:anchorId="3440CA68" wp14:editId="34A1BBE4">
              <wp:extent cx="5950585" cy="86321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5950585" cy="8632190"/>
                      </a:xfrm>
                      <a:prstGeom prst="rect">
                        <a:avLst/>
                      </a:prstGeom>
                      <a:noFill/>
                      <a:ln>
                        <a:noFill/>
                      </a:ln>
                    </pic:spPr>
                  </pic:pic>
                </a:graphicData>
              </a:graphic>
            </wp:inline>
          </w:drawing>
        </w:r>
      </w:del>
    </w:p>
    <w:p w14:paraId="17B3E372" w14:textId="77777777" w:rsidR="00A013FD" w:rsidRPr="00A013FD" w:rsidRDefault="00A013FD" w:rsidP="00A013FD">
      <w:pPr>
        <w:keepNext/>
        <w:keepLines/>
        <w:tabs>
          <w:tab w:val="clear" w:pos="1134"/>
          <w:tab w:val="left" w:pos="360"/>
        </w:tabs>
        <w:spacing w:before="200"/>
        <w:ind w:left="360" w:hanging="360"/>
        <w:outlineLvl w:val="2"/>
        <w:rPr>
          <w:del w:id="31272" w:author="Johnny Schultz" w:date="2020-02-12T15:58:00Z"/>
          <w:b/>
        </w:rPr>
      </w:pPr>
      <w:del w:id="31273" w:author="Johnny Schultz" w:date="2020-02-12T15:58:00Z">
        <w:r w:rsidRPr="00A013FD">
          <w:rPr>
            <w:b/>
          </w:rPr>
          <w:delText>7.1.2</w:delText>
        </w:r>
        <w:r w:rsidRPr="00A013FD">
          <w:rPr>
            <w:b/>
          </w:rPr>
          <w:tab/>
          <w:delText>Shore-to-ship application</w:delText>
        </w:r>
      </w:del>
    </w:p>
    <w:p w14:paraId="6B2940A3" w14:textId="77777777" w:rsidR="00A013FD" w:rsidRPr="00A013FD" w:rsidRDefault="00A013FD" w:rsidP="00A013FD">
      <w:pPr>
        <w:keepNext/>
        <w:keepLines/>
        <w:tabs>
          <w:tab w:val="clear" w:pos="1134"/>
          <w:tab w:val="left" w:pos="360"/>
        </w:tabs>
        <w:spacing w:before="200"/>
        <w:ind w:left="360" w:hanging="360"/>
        <w:outlineLvl w:val="3"/>
        <w:rPr>
          <w:del w:id="31274" w:author="Johnny Schultz" w:date="2020-02-12T15:58:00Z"/>
          <w:b/>
        </w:rPr>
      </w:pPr>
      <w:del w:id="31275" w:author="Johnny Schultz" w:date="2020-02-12T15:58:00Z">
        <w:r w:rsidRPr="00A013FD">
          <w:rPr>
            <w:b/>
          </w:rPr>
          <w:delText>7.1.2.1</w:delText>
        </w:r>
        <w:r w:rsidRPr="00A013FD">
          <w:rPr>
            <w:b/>
          </w:rPr>
          <w:tab/>
          <w:delText>Basis for the coverage assessment</w:delText>
        </w:r>
      </w:del>
    </w:p>
    <w:p w14:paraId="28A19E35" w14:textId="77777777" w:rsidR="00A013FD" w:rsidRPr="00A013FD" w:rsidRDefault="00A013FD" w:rsidP="00A013FD">
      <w:pPr>
        <w:rPr>
          <w:del w:id="31276" w:author="Johnny Schultz" w:date="2020-02-12T15:58:00Z"/>
        </w:rPr>
      </w:pPr>
      <w:del w:id="31277" w:author="Johnny Schultz" w:date="2020-02-12T15:58:00Z">
        <w:r w:rsidRPr="00A013FD">
          <w:delText>Referring to § 2 above, we consider the reverse direction, shore-to-ship, signal levels at the ship receiving site, the shore transmitter power of 50 W and the shore-to-ship frequency of 162 MHz:</w:delText>
        </w:r>
      </w:del>
    </w:p>
    <w:p w14:paraId="5B3F2DCB" w14:textId="77777777" w:rsidR="00A013FD" w:rsidRPr="00A013FD" w:rsidRDefault="00A013FD" w:rsidP="00A013FD">
      <w:pPr>
        <w:rPr>
          <w:del w:id="31278" w:author="Johnny Schultz" w:date="2020-02-12T15:58:00Z"/>
          <w:rFonts w:eastAsia="Calibri"/>
        </w:rPr>
      </w:pPr>
      <w:del w:id="31279" w:author="Johnny Schultz" w:date="2020-02-12T15:58:00Z">
        <w:r w:rsidRPr="00A013FD">
          <w:rPr>
            <w:rFonts w:eastAsia="Calibri"/>
          </w:rPr>
          <w:delText>Height of antenna (VDES Base Station):</w:delText>
        </w:r>
        <w:r w:rsidRPr="00A013FD">
          <w:rPr>
            <w:rFonts w:eastAsia="Calibri"/>
          </w:rPr>
          <w:tab/>
          <w:delText xml:space="preserve">75 m (see graph for various heights) </w:delText>
        </w:r>
      </w:del>
    </w:p>
    <w:p w14:paraId="21CCBD15" w14:textId="77777777" w:rsidR="00A013FD" w:rsidRPr="00A013FD" w:rsidRDefault="00A013FD" w:rsidP="00A013FD">
      <w:pPr>
        <w:rPr>
          <w:del w:id="31280" w:author="Johnny Schultz" w:date="2020-02-12T15:58:00Z"/>
          <w:rFonts w:eastAsia="Calibri"/>
        </w:rPr>
      </w:pPr>
      <w:del w:id="31281" w:author="Johnny Schultz" w:date="2020-02-12T15:58:00Z">
        <w:r w:rsidRPr="00A013FD">
          <w:rPr>
            <w:rFonts w:eastAsia="Calibri"/>
          </w:rPr>
          <w:delText>Transmitter power of VDES on shore:</w:delText>
        </w:r>
        <w:r w:rsidRPr="00A013FD">
          <w:rPr>
            <w:rFonts w:eastAsia="Calibri"/>
          </w:rPr>
          <w:tab/>
          <w:delText>50 W (at base of shore antenna)</w:delText>
        </w:r>
      </w:del>
    </w:p>
    <w:p w14:paraId="467E9D87" w14:textId="77777777" w:rsidR="00A013FD" w:rsidRPr="00A013FD" w:rsidRDefault="00A013FD" w:rsidP="00A013FD">
      <w:pPr>
        <w:rPr>
          <w:del w:id="31282" w:author="Johnny Schultz" w:date="2020-02-12T15:58:00Z"/>
          <w:rFonts w:eastAsia="Calibri"/>
        </w:rPr>
      </w:pPr>
      <w:del w:id="31283" w:author="Johnny Schultz" w:date="2020-02-12T15:58:00Z">
        <w:r w:rsidRPr="00A013FD">
          <w:rPr>
            <w:rFonts w:eastAsia="Calibri"/>
          </w:rPr>
          <w:delText>Tx shore antenna gain:</w:delText>
        </w:r>
        <w:r w:rsidRPr="00A013FD">
          <w:rPr>
            <w:rFonts w:eastAsia="Calibri"/>
          </w:rPr>
          <w:tab/>
        </w:r>
        <w:r w:rsidRPr="00A013FD">
          <w:rPr>
            <w:rFonts w:eastAsia="Calibri"/>
          </w:rPr>
          <w:tab/>
        </w:r>
        <w:r w:rsidRPr="00A013FD">
          <w:rPr>
            <w:rFonts w:eastAsia="Calibri"/>
          </w:rPr>
          <w:tab/>
          <w:delText>8 dBi (6 dBd)</w:delText>
        </w:r>
      </w:del>
    </w:p>
    <w:p w14:paraId="026E2827" w14:textId="77777777" w:rsidR="00A013FD" w:rsidRPr="00A013FD" w:rsidRDefault="00A013FD" w:rsidP="00A013FD">
      <w:pPr>
        <w:rPr>
          <w:del w:id="31284" w:author="Johnny Schultz" w:date="2020-02-12T15:58:00Z"/>
          <w:rFonts w:eastAsia="Calibri"/>
        </w:rPr>
      </w:pPr>
      <w:del w:id="31285" w:author="Johnny Schultz" w:date="2020-02-12T15:58:00Z">
        <w:r w:rsidRPr="00A013FD">
          <w:rPr>
            <w:rFonts w:eastAsia="Calibri"/>
          </w:rPr>
          <w:delText>Rx ships antenna gain:</w:delText>
        </w:r>
        <w:r w:rsidRPr="00A013FD">
          <w:rPr>
            <w:rFonts w:eastAsia="Calibri"/>
          </w:rPr>
          <w:tab/>
        </w:r>
        <w:r w:rsidRPr="00A013FD">
          <w:rPr>
            <w:rFonts w:eastAsia="Calibri"/>
          </w:rPr>
          <w:tab/>
        </w:r>
        <w:r w:rsidRPr="00A013FD">
          <w:rPr>
            <w:rFonts w:eastAsia="Calibri"/>
          </w:rPr>
          <w:tab/>
          <w:delText>2 dBi (0 dBd)</w:delText>
        </w:r>
      </w:del>
    </w:p>
    <w:p w14:paraId="5707070E" w14:textId="77777777" w:rsidR="00A013FD" w:rsidRPr="00A013FD" w:rsidRDefault="00A013FD" w:rsidP="00A013FD">
      <w:pPr>
        <w:rPr>
          <w:del w:id="31286" w:author="Johnny Schultz" w:date="2020-02-12T15:58:00Z"/>
          <w:rFonts w:eastAsia="Calibri"/>
        </w:rPr>
      </w:pPr>
      <w:del w:id="31287" w:author="Johnny Schultz" w:date="2020-02-12T15:58:00Z">
        <w:r w:rsidRPr="00A013FD">
          <w:rPr>
            <w:rFonts w:eastAsia="Calibri"/>
            <w:i/>
            <w:iCs/>
          </w:rPr>
          <w:delText>P</w:delText>
        </w:r>
        <w:r w:rsidRPr="00A013FD">
          <w:rPr>
            <w:rFonts w:eastAsia="Calibri"/>
            <w:i/>
            <w:iCs/>
            <w:vertAlign w:val="subscript"/>
          </w:rPr>
          <w:delText>r</w:delText>
        </w:r>
        <w:r w:rsidRPr="00A013FD">
          <w:rPr>
            <w:rFonts w:eastAsia="Calibri"/>
          </w:rPr>
          <w:delText>:</w:delText>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r>
        <w:r w:rsidRPr="00A013FD">
          <w:rPr>
            <w:rFonts w:eastAsia="Calibri"/>
          </w:rPr>
          <w:tab/>
          <w:delText>−98 dBm (VDE ship station sensitivity)</w:delText>
        </w:r>
      </w:del>
    </w:p>
    <w:p w14:paraId="43A68858" w14:textId="77777777" w:rsidR="00A013FD" w:rsidRPr="00A013FD" w:rsidRDefault="00A013FD" w:rsidP="00A013FD">
      <w:pPr>
        <w:keepNext/>
        <w:keepLines/>
        <w:tabs>
          <w:tab w:val="clear" w:pos="1134"/>
          <w:tab w:val="left" w:pos="360"/>
        </w:tabs>
        <w:spacing w:before="200"/>
        <w:ind w:left="360" w:hanging="360"/>
        <w:outlineLvl w:val="3"/>
        <w:rPr>
          <w:del w:id="31288" w:author="Johnny Schultz" w:date="2020-02-12T15:58:00Z"/>
          <w:b/>
        </w:rPr>
      </w:pPr>
      <w:del w:id="31289" w:author="Johnny Schultz" w:date="2020-02-12T15:58:00Z">
        <w:r w:rsidRPr="00A013FD">
          <w:rPr>
            <w:b/>
          </w:rPr>
          <w:delText>7.1.2.2</w:delText>
        </w:r>
        <w:r w:rsidRPr="00A013FD">
          <w:rPr>
            <w:b/>
          </w:rPr>
          <w:tab/>
          <w:delText>Determination of minimum field strength (sensitivity threshold) at the VHF data exchange ship receiving site</w:delText>
        </w:r>
      </w:del>
    </w:p>
    <w:p w14:paraId="66C963CB" w14:textId="77777777" w:rsidR="00A013FD" w:rsidRPr="00A013FD" w:rsidRDefault="00A013FD" w:rsidP="00A013FD">
      <w:pPr>
        <w:rPr>
          <w:del w:id="31290" w:author="Johnny Schultz" w:date="2020-02-12T15:58:00Z"/>
        </w:rPr>
      </w:pPr>
      <w:del w:id="31291" w:author="Johnny Schultz" w:date="2020-02-12T15:58:00Z">
        <w:r w:rsidRPr="00A013FD">
          <w:delText>For shore-to-ship:</w:delText>
        </w:r>
      </w:del>
    </w:p>
    <w:p w14:paraId="57065C0E" w14:textId="77777777" w:rsidR="00A013FD" w:rsidRPr="00A013FD" w:rsidRDefault="00A013FD" w:rsidP="00A013FD">
      <w:pPr>
        <w:rPr>
          <w:del w:id="31292" w:author="Johnny Schultz" w:date="2020-02-12T15:58:00Z"/>
        </w:rPr>
      </w:pPr>
      <w:del w:id="31293" w:author="Johnny Schultz" w:date="2020-02-12T15:58:00Z">
        <w:r w:rsidRPr="00A013FD">
          <w:delText xml:space="preserve">Power received (linear formula): </w:delText>
        </w:r>
        <w:r w:rsidRPr="00A013FD">
          <w:rPr>
            <w:i/>
            <w:iCs/>
          </w:rPr>
          <w:delText>P</w:delText>
        </w:r>
        <w:r w:rsidRPr="00A013FD">
          <w:rPr>
            <w:i/>
            <w:iCs/>
            <w:vertAlign w:val="subscript"/>
          </w:rPr>
          <w:delText>r</w:delText>
        </w:r>
        <w:r w:rsidRPr="00A013FD">
          <w:delText xml:space="preserve"> = </w:delText>
        </w:r>
        <w:r w:rsidRPr="00A013FD">
          <w:rPr>
            <w:i/>
            <w:iCs/>
          </w:rPr>
          <w:delText>G</w:delText>
        </w:r>
        <w:r w:rsidRPr="00A013FD">
          <w:rPr>
            <w:i/>
            <w:iCs/>
            <w:vertAlign w:val="subscript"/>
          </w:rPr>
          <w:delText>r</w:delText>
        </w:r>
        <w:r w:rsidRPr="00A013FD">
          <w:rPr>
            <w:i/>
            <w:iCs/>
          </w:rPr>
          <w:delText>E</w:delText>
        </w:r>
        <w:r w:rsidRPr="00A013FD">
          <w:rPr>
            <w:i/>
            <w:iCs/>
            <w:vertAlign w:val="subscript"/>
          </w:rPr>
          <w:delText>r</w:delText>
        </w:r>
        <w:r w:rsidRPr="00A013FD">
          <w:rPr>
            <w:vertAlign w:val="superscript"/>
          </w:rPr>
          <w:delText>2</w:delText>
        </w:r>
        <w:r w:rsidRPr="00A013FD">
          <w:rPr>
            <w:i/>
            <w:iCs/>
          </w:rPr>
          <w:delText>c</w:delText>
        </w:r>
        <w:r w:rsidRPr="00A013FD">
          <w:rPr>
            <w:vertAlign w:val="superscript"/>
          </w:rPr>
          <w:delText>2</w:delText>
        </w:r>
        <w:r w:rsidRPr="00A013FD">
          <w:delText>/480π</w:delText>
        </w:r>
        <w:r w:rsidRPr="00A013FD">
          <w:rPr>
            <w:vertAlign w:val="superscript"/>
          </w:rPr>
          <w:delText>2</w:delText>
        </w:r>
        <w:r w:rsidRPr="00A013FD">
          <w:rPr>
            <w:i/>
            <w:iCs/>
          </w:rPr>
          <w:delText>f </w:delText>
        </w:r>
        <w:r w:rsidRPr="00A013FD">
          <w:rPr>
            <w:vertAlign w:val="superscript"/>
          </w:rPr>
          <w:delText>2</w:delText>
        </w:r>
      </w:del>
    </w:p>
    <w:p w14:paraId="2A0661D9" w14:textId="77777777" w:rsidR="00A013FD" w:rsidRPr="00A013FD" w:rsidRDefault="00A013FD" w:rsidP="00A013FD">
      <w:pPr>
        <w:rPr>
          <w:del w:id="31294" w:author="Johnny Schultz" w:date="2020-02-12T15:58:00Z"/>
        </w:rPr>
      </w:pPr>
      <w:del w:id="31295" w:author="Johnny Schultz" w:date="2020-02-12T15:58:00Z">
        <w:r w:rsidRPr="00A013FD">
          <w:delText xml:space="preserve">Rearranged: </w:delText>
        </w:r>
        <w:r w:rsidRPr="00A013FD">
          <w:rPr>
            <w:i/>
            <w:iCs/>
          </w:rPr>
          <w:delText>E</w:delText>
        </w:r>
        <w:r w:rsidRPr="00A013FD">
          <w:rPr>
            <w:i/>
            <w:iCs/>
            <w:vertAlign w:val="subscript"/>
          </w:rPr>
          <w:delText>r</w:delText>
        </w:r>
        <w:r w:rsidRPr="00A013FD">
          <w:delText xml:space="preserve"> = √(480π</w:delText>
        </w:r>
        <w:r w:rsidRPr="00A013FD">
          <w:rPr>
            <w:vertAlign w:val="superscript"/>
          </w:rPr>
          <w:delText>2</w:delText>
        </w:r>
        <w:r w:rsidRPr="00A013FD">
          <w:rPr>
            <w:i/>
            <w:iCs/>
          </w:rPr>
          <w:delText>f </w:delText>
        </w:r>
        <w:r w:rsidRPr="00A013FD">
          <w:rPr>
            <w:vertAlign w:val="superscript"/>
          </w:rPr>
          <w:delText>2</w:delText>
        </w:r>
        <w:r w:rsidRPr="00A013FD">
          <w:rPr>
            <w:i/>
            <w:iCs/>
          </w:rPr>
          <w:delText>P</w:delText>
        </w:r>
        <w:r w:rsidRPr="00A013FD">
          <w:rPr>
            <w:i/>
            <w:iCs/>
            <w:vertAlign w:val="subscript"/>
          </w:rPr>
          <w:delText>r</w:delText>
        </w:r>
        <w:r w:rsidRPr="00A013FD">
          <w:delText>/</w:delText>
        </w:r>
        <w:r w:rsidRPr="00A013FD">
          <w:rPr>
            <w:i/>
            <w:iCs/>
          </w:rPr>
          <w:delText>G</w:delText>
        </w:r>
        <w:r w:rsidRPr="00A013FD">
          <w:rPr>
            <w:i/>
            <w:iCs/>
            <w:vertAlign w:val="subscript"/>
          </w:rPr>
          <w:delText>r</w:delText>
        </w:r>
        <w:r w:rsidRPr="00A013FD">
          <w:rPr>
            <w:i/>
            <w:iCs/>
          </w:rPr>
          <w:delText>c</w:delText>
        </w:r>
        <w:r w:rsidRPr="00A013FD">
          <w:rPr>
            <w:vertAlign w:val="superscript"/>
          </w:rPr>
          <w:delText>2</w:delText>
        </w:r>
        <w:r w:rsidRPr="00A013FD">
          <w:delText>), where</w:delText>
        </w:r>
      </w:del>
    </w:p>
    <w:p w14:paraId="51E496BA" w14:textId="77777777" w:rsidR="00A013FD" w:rsidRPr="00A013FD" w:rsidRDefault="00A013FD" w:rsidP="00A013FD">
      <w:pPr>
        <w:rPr>
          <w:del w:id="31296" w:author="Johnny Schultz" w:date="2020-02-12T15:58:00Z"/>
        </w:rPr>
      </w:pPr>
      <w:del w:id="31297" w:author="Johnny Schultz" w:date="2020-02-12T15:58:00Z">
        <w:r w:rsidRPr="00A013FD">
          <w:rPr>
            <w:i/>
            <w:iCs/>
          </w:rPr>
          <w:delText>E</w:delText>
        </w:r>
        <w:r w:rsidRPr="00A013FD">
          <w:rPr>
            <w:i/>
            <w:iCs/>
            <w:vertAlign w:val="subscript"/>
          </w:rPr>
          <w:delText>r</w:delText>
        </w:r>
        <w:r w:rsidRPr="00A013FD">
          <w:delText xml:space="preserve"> = field strength in V/m</w:delText>
        </w:r>
      </w:del>
    </w:p>
    <w:p w14:paraId="49772FB1" w14:textId="77777777" w:rsidR="00A013FD" w:rsidRPr="00A013FD" w:rsidRDefault="00A013FD" w:rsidP="00A013FD">
      <w:pPr>
        <w:rPr>
          <w:del w:id="31298" w:author="Johnny Schultz" w:date="2020-02-12T15:58:00Z"/>
        </w:rPr>
      </w:pPr>
      <w:del w:id="31299" w:author="Johnny Schultz" w:date="2020-02-12T15:58:00Z">
        <w:r w:rsidRPr="00A013FD">
          <w:rPr>
            <w:i/>
            <w:iCs/>
          </w:rPr>
          <w:delText>G</w:delText>
        </w:r>
        <w:r w:rsidRPr="00A013FD">
          <w:rPr>
            <w:i/>
            <w:iCs/>
            <w:vertAlign w:val="subscript"/>
          </w:rPr>
          <w:delText>r</w:delText>
        </w:r>
        <w:r w:rsidRPr="00A013FD">
          <w:delText xml:space="preserve"> = gain of receiving antenna = 1.62 = 2.1 dBi</w:delText>
        </w:r>
      </w:del>
    </w:p>
    <w:p w14:paraId="7C6D7622" w14:textId="77777777" w:rsidR="00A013FD" w:rsidRPr="00A013FD" w:rsidRDefault="00A013FD" w:rsidP="00A013FD">
      <w:pPr>
        <w:rPr>
          <w:del w:id="31300" w:author="Johnny Schultz" w:date="2020-02-12T15:58:00Z"/>
        </w:rPr>
      </w:pPr>
      <w:del w:id="31301" w:author="Johnny Schultz" w:date="2020-02-12T15:58:00Z">
        <w:r w:rsidRPr="00A013FD">
          <w:rPr>
            <w:i/>
            <w:iCs/>
          </w:rPr>
          <w:delText>c</w:delText>
        </w:r>
        <w:r w:rsidRPr="00A013FD">
          <w:delText xml:space="preserve"> = speed of light in free space = 3 </w:delText>
        </w:r>
        <w:r w:rsidRPr="00A013FD">
          <w:sym w:font="Symbol" w:char="F0B4"/>
        </w:r>
        <w:r w:rsidRPr="00A013FD">
          <w:delText xml:space="preserve"> 10</w:delText>
        </w:r>
        <w:r w:rsidRPr="00A013FD">
          <w:rPr>
            <w:vertAlign w:val="superscript"/>
          </w:rPr>
          <w:delText>8</w:delText>
        </w:r>
        <w:r w:rsidRPr="00A013FD">
          <w:delText xml:space="preserve"> m/s</w:delText>
        </w:r>
      </w:del>
    </w:p>
    <w:p w14:paraId="0E59F895" w14:textId="77777777" w:rsidR="00A013FD" w:rsidRPr="00A013FD" w:rsidRDefault="00A013FD" w:rsidP="00A013FD">
      <w:pPr>
        <w:rPr>
          <w:del w:id="31302" w:author="Johnny Schultz" w:date="2020-02-12T15:58:00Z"/>
        </w:rPr>
      </w:pPr>
      <w:del w:id="31303" w:author="Johnny Schultz" w:date="2020-02-12T15:58:00Z">
        <w:r w:rsidRPr="00A013FD">
          <w:rPr>
            <w:i/>
            <w:iCs/>
          </w:rPr>
          <w:delText>f</w:delText>
        </w:r>
        <w:r w:rsidRPr="00A013FD">
          <w:delText xml:space="preserve"> = VDE shore-to-ship frequency = 1.62 </w:delText>
        </w:r>
        <w:r w:rsidRPr="00A013FD">
          <w:sym w:font="Symbol" w:char="F0B4"/>
        </w:r>
        <w:r w:rsidRPr="00A013FD">
          <w:delText xml:space="preserve"> 10</w:delText>
        </w:r>
        <w:r w:rsidRPr="00A013FD">
          <w:rPr>
            <w:vertAlign w:val="superscript"/>
          </w:rPr>
          <w:delText>8</w:delText>
        </w:r>
        <w:r w:rsidRPr="00A013FD">
          <w:delText xml:space="preserve"> (162 MHz)</w:delText>
        </w:r>
      </w:del>
    </w:p>
    <w:p w14:paraId="2CA213EB" w14:textId="77777777" w:rsidR="00A013FD" w:rsidRPr="00A013FD" w:rsidRDefault="00A013FD" w:rsidP="00A013FD">
      <w:pPr>
        <w:rPr>
          <w:del w:id="31304" w:author="Johnny Schultz" w:date="2020-02-12T15:58:00Z"/>
        </w:rPr>
      </w:pPr>
      <w:del w:id="31305" w:author="Johnny Schultz" w:date="2020-02-12T15:58:00Z">
        <w:r w:rsidRPr="00A013FD">
          <w:rPr>
            <w:i/>
            <w:iCs/>
          </w:rPr>
          <w:delText>P</w:delText>
        </w:r>
        <w:r w:rsidRPr="00A013FD">
          <w:rPr>
            <w:i/>
            <w:iCs/>
            <w:vertAlign w:val="subscript"/>
          </w:rPr>
          <w:delText>r</w:delText>
        </w:r>
        <w:r w:rsidRPr="00A013FD">
          <w:delText xml:space="preserve"> = 1.58 </w:delText>
        </w:r>
        <w:r w:rsidRPr="00A013FD">
          <w:sym w:font="Symbol" w:char="F0B4"/>
        </w:r>
        <w:r w:rsidRPr="00A013FD">
          <w:delText xml:space="preserve"> 10</w:delText>
        </w:r>
        <w:r w:rsidRPr="00A013FD">
          <w:rPr>
            <w:vertAlign w:val="superscript"/>
          </w:rPr>
          <w:delText>−13</w:delText>
        </w:r>
        <w:r w:rsidRPr="00A013FD">
          <w:delText xml:space="preserve"> W = −128 dBW = −98 dBm</w:delText>
        </w:r>
      </w:del>
    </w:p>
    <w:p w14:paraId="60E2E327" w14:textId="77777777" w:rsidR="00A013FD" w:rsidRPr="00A013FD" w:rsidRDefault="00A013FD" w:rsidP="00A013FD">
      <w:pPr>
        <w:rPr>
          <w:del w:id="31306" w:author="Johnny Schultz" w:date="2020-02-12T15:58:00Z"/>
        </w:rPr>
      </w:pPr>
      <w:del w:id="31307" w:author="Johnny Schultz" w:date="2020-02-12T15:58:00Z">
        <w:r w:rsidRPr="00A013FD">
          <w:delText xml:space="preserve">Thus, </w:delText>
        </w:r>
        <w:r w:rsidRPr="00A013FD">
          <w:rPr>
            <w:i/>
            <w:iCs/>
          </w:rPr>
          <w:delText>E</w:delText>
        </w:r>
        <w:r w:rsidRPr="00A013FD">
          <w:rPr>
            <w:i/>
            <w:iCs/>
            <w:vertAlign w:val="subscript"/>
          </w:rPr>
          <w:delText>r</w:delText>
        </w:r>
        <w:r w:rsidRPr="00A013FD">
          <w:delText xml:space="preserve"> = 11.61 </w:delText>
        </w:r>
        <w:r w:rsidRPr="00A013FD">
          <w:sym w:font="Symbol" w:char="F0B4"/>
        </w:r>
        <w:r w:rsidRPr="00A013FD">
          <w:delText xml:space="preserve"> 10</w:delText>
        </w:r>
        <w:r w:rsidRPr="00A013FD">
          <w:rPr>
            <w:vertAlign w:val="superscript"/>
          </w:rPr>
          <w:delText>−6</w:delText>
        </w:r>
        <w:r w:rsidRPr="00A013FD">
          <w:delText xml:space="preserve"> V/m = 11.61 µV/m = +21.3 dB µV/m</w:delText>
        </w:r>
      </w:del>
    </w:p>
    <w:p w14:paraId="7B3145A0" w14:textId="77777777" w:rsidR="00A013FD" w:rsidRPr="00A013FD" w:rsidRDefault="00A013FD" w:rsidP="00A013FD">
      <w:pPr>
        <w:rPr>
          <w:del w:id="31308" w:author="Johnny Schultz" w:date="2020-02-12T15:58:00Z"/>
        </w:rPr>
      </w:pPr>
      <w:del w:id="31309" w:author="Johnny Schultz" w:date="2020-02-12T15:58:00Z">
        <w:r w:rsidRPr="00A013FD">
          <w:delText xml:space="preserve">The logarithmic formula can also be used to calculate </w:delText>
        </w:r>
        <w:r w:rsidRPr="00A013FD">
          <w:rPr>
            <w:i/>
            <w:iCs/>
          </w:rPr>
          <w:delText>P</w:delText>
        </w:r>
        <w:r w:rsidRPr="00A013FD">
          <w:rPr>
            <w:i/>
            <w:iCs/>
            <w:vertAlign w:val="subscript"/>
          </w:rPr>
          <w:delText>r</w:delText>
        </w:r>
        <w:r w:rsidRPr="00A013FD">
          <w:delText xml:space="preserve"> (dBm)</w:delText>
        </w:r>
      </w:del>
    </w:p>
    <w:p w14:paraId="2C4911FF" w14:textId="77777777" w:rsidR="00A013FD" w:rsidRPr="00A013FD" w:rsidRDefault="00A013FD" w:rsidP="00A013FD">
      <w:pPr>
        <w:rPr>
          <w:del w:id="31310" w:author="Johnny Schultz" w:date="2020-02-12T15:58:00Z"/>
        </w:rPr>
      </w:pPr>
      <w:del w:id="31311" w:author="Johnny Schultz" w:date="2020-02-12T15:58:00Z">
        <w:r w:rsidRPr="00A013FD">
          <w:rPr>
            <w:i/>
            <w:iCs/>
          </w:rPr>
          <w:delText>P</w:delText>
        </w:r>
        <w:r w:rsidRPr="00A013FD">
          <w:rPr>
            <w:i/>
            <w:iCs/>
            <w:vertAlign w:val="subscript"/>
          </w:rPr>
          <w:delText>r</w:delText>
        </w:r>
        <w:r w:rsidRPr="00A013FD">
          <w:delText xml:space="preserve"> (dBm) = 42.8 − 20 log </w:delText>
        </w:r>
        <w:r w:rsidRPr="00A013FD">
          <w:rPr>
            <w:i/>
            <w:iCs/>
          </w:rPr>
          <w:delText>F</w:delText>
        </w:r>
        <w:r w:rsidRPr="00A013FD">
          <w:delText xml:space="preserve"> + 20 log </w:delText>
        </w:r>
        <w:r w:rsidRPr="00A013FD">
          <w:rPr>
            <w:i/>
            <w:iCs/>
          </w:rPr>
          <w:delText>E</w:delText>
        </w:r>
        <w:r w:rsidRPr="00A013FD">
          <w:delText xml:space="preserve"> + </w:delText>
        </w:r>
        <w:r w:rsidRPr="00A013FD">
          <w:rPr>
            <w:i/>
            <w:iCs/>
          </w:rPr>
          <w:delText>G</w:delText>
        </w:r>
        <w:r w:rsidRPr="00A013FD">
          <w:delText xml:space="preserve">, where </w:delText>
        </w:r>
      </w:del>
    </w:p>
    <w:p w14:paraId="0A443BAE" w14:textId="77777777" w:rsidR="00A013FD" w:rsidRPr="00A013FD" w:rsidRDefault="00A013FD" w:rsidP="00A013FD">
      <w:pPr>
        <w:rPr>
          <w:del w:id="31312" w:author="Johnny Schultz" w:date="2020-02-12T15:58:00Z"/>
        </w:rPr>
      </w:pPr>
      <w:del w:id="31313" w:author="Johnny Schultz" w:date="2020-02-12T15:58:00Z">
        <w:r w:rsidRPr="00A013FD">
          <w:rPr>
            <w:i/>
            <w:iCs/>
          </w:rPr>
          <w:delText>G</w:delText>
        </w:r>
        <w:r w:rsidRPr="00A013FD">
          <w:delText xml:space="preserve"> = antenna gain in dBi = 2.1 dBi</w:delText>
        </w:r>
      </w:del>
    </w:p>
    <w:p w14:paraId="76B24618" w14:textId="77777777" w:rsidR="00A013FD" w:rsidRPr="00A013FD" w:rsidRDefault="00A013FD" w:rsidP="00A013FD">
      <w:pPr>
        <w:rPr>
          <w:del w:id="31314" w:author="Johnny Schultz" w:date="2020-02-12T15:58:00Z"/>
        </w:rPr>
      </w:pPr>
      <w:del w:id="31315" w:author="Johnny Schultz" w:date="2020-02-12T15:58:00Z">
        <w:r w:rsidRPr="00A013FD">
          <w:rPr>
            <w:i/>
            <w:iCs/>
          </w:rPr>
          <w:delText>F</w:delText>
        </w:r>
        <w:r w:rsidRPr="00A013FD">
          <w:delText xml:space="preserve"> = frequency in MHz = 162</w:delText>
        </w:r>
      </w:del>
    </w:p>
    <w:p w14:paraId="3037F64A" w14:textId="77777777" w:rsidR="00A013FD" w:rsidRPr="00A013FD" w:rsidRDefault="00A013FD" w:rsidP="00A013FD">
      <w:pPr>
        <w:rPr>
          <w:del w:id="31316" w:author="Johnny Schultz" w:date="2020-02-12T15:58:00Z"/>
        </w:rPr>
      </w:pPr>
      <w:del w:id="31317" w:author="Johnny Schultz" w:date="2020-02-12T15:58:00Z">
        <w:r w:rsidRPr="00A013FD">
          <w:rPr>
            <w:i/>
            <w:iCs/>
          </w:rPr>
          <w:delText>P</w:delText>
        </w:r>
        <w:r w:rsidRPr="00A013FD">
          <w:rPr>
            <w:i/>
            <w:iCs/>
            <w:vertAlign w:val="subscript"/>
          </w:rPr>
          <w:delText>r</w:delText>
        </w:r>
        <w:r w:rsidRPr="00A013FD">
          <w:delText xml:space="preserve"> (dBm) = 42.8 − 44.1 − 98.7 + 2.1 = −98 dBm (−128 dBW).</w:delText>
        </w:r>
      </w:del>
    </w:p>
    <w:p w14:paraId="6DF03A30" w14:textId="77777777" w:rsidR="00A013FD" w:rsidRPr="00A013FD" w:rsidRDefault="00A013FD" w:rsidP="00A013FD">
      <w:pPr>
        <w:keepNext/>
        <w:keepLines/>
        <w:tabs>
          <w:tab w:val="clear" w:pos="1134"/>
          <w:tab w:val="left" w:pos="360"/>
        </w:tabs>
        <w:spacing w:before="200"/>
        <w:ind w:left="360" w:hanging="360"/>
        <w:outlineLvl w:val="3"/>
        <w:rPr>
          <w:del w:id="31318" w:author="Johnny Schultz" w:date="2020-02-12T15:58:00Z"/>
          <w:b/>
        </w:rPr>
      </w:pPr>
      <w:del w:id="31319" w:author="Johnny Schultz" w:date="2020-02-12T15:58:00Z">
        <w:r w:rsidRPr="00A013FD">
          <w:rPr>
            <w:b/>
          </w:rPr>
          <w:delText>7.1.2.3</w:delText>
        </w:r>
        <w:r w:rsidRPr="00A013FD">
          <w:rPr>
            <w:b/>
          </w:rPr>
          <w:tab/>
          <w:delText>Determine the range to the +21.3 dBµ (−98 dBm) coverage limit for a seawater propagation path</w:delText>
        </w:r>
      </w:del>
    </w:p>
    <w:p w14:paraId="33F54451" w14:textId="77777777" w:rsidR="00A013FD" w:rsidRPr="00A013FD" w:rsidRDefault="00A013FD" w:rsidP="00A013FD">
      <w:pPr>
        <w:rPr>
          <w:del w:id="31320" w:author="Johnny Schultz" w:date="2020-02-12T15:58:00Z"/>
        </w:rPr>
      </w:pPr>
      <w:del w:id="31321" w:author="Johnny Schultz" w:date="2020-02-12T15:58:00Z">
        <w:r w:rsidRPr="00A013FD">
          <w:delText>Calculate the effective radiated power:</w:delText>
        </w:r>
      </w:del>
    </w:p>
    <w:p w14:paraId="634A9B16" w14:textId="77777777" w:rsidR="00A013FD" w:rsidRPr="00A013FD" w:rsidRDefault="00A013FD" w:rsidP="00A013FD">
      <w:pPr>
        <w:rPr>
          <w:del w:id="31322" w:author="Johnny Schultz" w:date="2020-02-12T15:58:00Z"/>
        </w:rPr>
      </w:pPr>
      <w:del w:id="31323" w:author="Johnny Schultz" w:date="2020-02-12T15:58:00Z">
        <w:r w:rsidRPr="00A013FD">
          <w:rPr>
            <w:i/>
            <w:iCs/>
          </w:rPr>
          <w:delText>P</w:delText>
        </w:r>
        <w:r w:rsidRPr="00A013FD">
          <w:rPr>
            <w:i/>
            <w:iCs/>
            <w:vertAlign w:val="subscript"/>
          </w:rPr>
          <w:delText>s</w:delText>
        </w:r>
        <w:r w:rsidRPr="00A013FD">
          <w:delText xml:space="preserve"> = </w:delText>
        </w:r>
        <w:r w:rsidRPr="00A013FD">
          <w:rPr>
            <w:i/>
            <w:iCs/>
          </w:rPr>
          <w:delText>P</w:delText>
        </w:r>
        <w:r w:rsidRPr="00A013FD">
          <w:rPr>
            <w:i/>
            <w:iCs/>
            <w:vertAlign w:val="subscript"/>
          </w:rPr>
          <w:delText>t</w:delText>
        </w:r>
        <w:r w:rsidRPr="00A013FD">
          <w:delText xml:space="preserve"> + </w:delText>
        </w:r>
        <w:r w:rsidRPr="00A013FD">
          <w:rPr>
            <w:i/>
            <w:iCs/>
          </w:rPr>
          <w:delText>G</w:delText>
        </w:r>
      </w:del>
    </w:p>
    <w:p w14:paraId="402C75A8" w14:textId="77777777" w:rsidR="00A013FD" w:rsidRPr="00A013FD" w:rsidRDefault="00A013FD" w:rsidP="00A013FD">
      <w:pPr>
        <w:rPr>
          <w:del w:id="31324" w:author="Johnny Schultz" w:date="2020-02-12T15:58:00Z"/>
        </w:rPr>
      </w:pPr>
      <w:del w:id="31325" w:author="Johnny Schultz" w:date="2020-02-12T15:58:00Z">
        <w:r w:rsidRPr="00A013FD">
          <w:rPr>
            <w:i/>
            <w:iCs/>
          </w:rPr>
          <w:delText>P</w:delText>
        </w:r>
        <w:r w:rsidRPr="00A013FD">
          <w:rPr>
            <w:i/>
            <w:iCs/>
            <w:vertAlign w:val="subscript"/>
          </w:rPr>
          <w:delText>t</w:delText>
        </w:r>
        <w:r w:rsidRPr="00A013FD">
          <w:delText xml:space="preserve"> = 10 log 50 − 30 = −13 dBkW (13 dB below 1 kW)</w:delText>
        </w:r>
      </w:del>
    </w:p>
    <w:p w14:paraId="04AA7FA2" w14:textId="77777777" w:rsidR="00A013FD" w:rsidRPr="00A013FD" w:rsidRDefault="00A013FD" w:rsidP="00A013FD">
      <w:pPr>
        <w:rPr>
          <w:del w:id="31326" w:author="Johnny Schultz" w:date="2020-02-12T15:58:00Z"/>
        </w:rPr>
      </w:pPr>
      <w:del w:id="31327" w:author="Johnny Schultz" w:date="2020-02-12T15:58:00Z">
        <w:r w:rsidRPr="00A013FD">
          <w:rPr>
            <w:i/>
            <w:iCs/>
          </w:rPr>
          <w:delText>G</w:delText>
        </w:r>
        <w:r w:rsidRPr="00A013FD">
          <w:delText xml:space="preserve"> = 8 dBi = +6 dBd (6 dB over a dipole)</w:delText>
        </w:r>
      </w:del>
    </w:p>
    <w:p w14:paraId="1BEF15E9" w14:textId="77777777" w:rsidR="00A013FD" w:rsidRPr="00A013FD" w:rsidRDefault="00A013FD" w:rsidP="00A013FD">
      <w:pPr>
        <w:rPr>
          <w:del w:id="31328" w:author="Johnny Schultz" w:date="2020-02-12T15:58:00Z"/>
        </w:rPr>
      </w:pPr>
      <w:del w:id="31329" w:author="Johnny Schultz" w:date="2020-02-12T15:58:00Z">
        <w:r w:rsidRPr="00A013FD">
          <w:delText xml:space="preserve">Thus </w:delText>
        </w:r>
        <w:r w:rsidRPr="00A013FD">
          <w:rPr>
            <w:i/>
            <w:iCs/>
          </w:rPr>
          <w:delText>P</w:delText>
        </w:r>
        <w:r w:rsidRPr="00A013FD">
          <w:rPr>
            <w:i/>
            <w:iCs/>
            <w:vertAlign w:val="subscript"/>
          </w:rPr>
          <w:delText>s</w:delText>
        </w:r>
        <w:r w:rsidRPr="00A013FD">
          <w:delText xml:space="preserve"> = −13 + 6 = −7 dBkW e.r.p.</w:delText>
        </w:r>
      </w:del>
    </w:p>
    <w:p w14:paraId="3E285DFE" w14:textId="77777777" w:rsidR="00A013FD" w:rsidRPr="00A013FD" w:rsidRDefault="00A013FD" w:rsidP="00A013FD">
      <w:pPr>
        <w:rPr>
          <w:del w:id="31330" w:author="Johnny Schultz" w:date="2020-02-12T15:58:00Z"/>
        </w:rPr>
      </w:pPr>
      <w:del w:id="31331" w:author="Johnny Schultz" w:date="2020-02-12T15:58:00Z">
        <w:r w:rsidRPr="00A013FD">
          <w:rPr>
            <w:i/>
            <w:iCs/>
          </w:rPr>
          <w:delText>F</w:delText>
        </w:r>
        <w:r w:rsidRPr="00A013FD">
          <w:rPr>
            <w:i/>
            <w:iCs/>
            <w:vertAlign w:val="subscript"/>
          </w:rPr>
          <w:delText>e</w:delText>
        </w:r>
        <w:r w:rsidRPr="00A013FD">
          <w:delText xml:space="preserve"> = </w:delText>
        </w:r>
        <w:r w:rsidRPr="00A013FD">
          <w:rPr>
            <w:i/>
            <w:iCs/>
          </w:rPr>
          <w:delText>F</w:delText>
        </w:r>
        <w:r w:rsidRPr="00A013FD">
          <w:delText xml:space="preserve"> – </w:delText>
        </w:r>
        <w:r w:rsidRPr="00A013FD">
          <w:rPr>
            <w:i/>
            <w:iCs/>
          </w:rPr>
          <w:delText>P</w:delText>
        </w:r>
        <w:r w:rsidRPr="00A013FD">
          <w:rPr>
            <w:i/>
            <w:iCs/>
            <w:vertAlign w:val="subscript"/>
          </w:rPr>
          <w:delText>s</w:delText>
        </w:r>
        <w:r w:rsidRPr="00A013FD">
          <w:delText xml:space="preserve"> (vertical scale reference for the propagation graph in Fig. A7-11)</w:delText>
        </w:r>
      </w:del>
    </w:p>
    <w:p w14:paraId="2DAAA4A7" w14:textId="77777777" w:rsidR="00A013FD" w:rsidRPr="00A013FD" w:rsidRDefault="00A013FD" w:rsidP="00A013FD">
      <w:pPr>
        <w:rPr>
          <w:del w:id="31332" w:author="Johnny Schultz" w:date="2020-02-12T15:58:00Z"/>
        </w:rPr>
      </w:pPr>
      <w:del w:id="31333" w:author="Johnny Schultz" w:date="2020-02-12T15:58:00Z">
        <w:r w:rsidRPr="00A013FD">
          <w:rPr>
            <w:i/>
            <w:iCs/>
          </w:rPr>
          <w:delText>F</w:delText>
        </w:r>
        <w:r w:rsidRPr="00A013FD">
          <w:delText xml:space="preserve"> = +21.3 dBµ</w:delText>
        </w:r>
      </w:del>
    </w:p>
    <w:p w14:paraId="067B6A2C" w14:textId="77777777" w:rsidR="00A013FD" w:rsidRPr="00A013FD" w:rsidRDefault="00A013FD" w:rsidP="00A013FD">
      <w:pPr>
        <w:rPr>
          <w:del w:id="31334" w:author="Johnny Schultz" w:date="2020-02-12T15:58:00Z"/>
        </w:rPr>
      </w:pPr>
      <w:del w:id="31335" w:author="Johnny Schultz" w:date="2020-02-12T15:58:00Z">
        <w:r w:rsidRPr="00A013FD">
          <w:rPr>
            <w:i/>
            <w:iCs/>
          </w:rPr>
          <w:delText>P</w:delText>
        </w:r>
        <w:r w:rsidRPr="00A013FD">
          <w:rPr>
            <w:i/>
            <w:iCs/>
            <w:vertAlign w:val="subscript"/>
          </w:rPr>
          <w:delText>s</w:delText>
        </w:r>
        <w:r w:rsidRPr="00A013FD">
          <w:delText xml:space="preserve"> = −7 dBkW</w:delText>
        </w:r>
      </w:del>
    </w:p>
    <w:p w14:paraId="47A4C2BF" w14:textId="77777777" w:rsidR="00A013FD" w:rsidRPr="00A013FD" w:rsidRDefault="00A013FD" w:rsidP="00A013FD">
      <w:pPr>
        <w:rPr>
          <w:del w:id="31336" w:author="Johnny Schultz" w:date="2020-02-12T15:58:00Z"/>
        </w:rPr>
      </w:pPr>
      <w:del w:id="31337" w:author="Johnny Schultz" w:date="2020-02-12T15:58:00Z">
        <w:r w:rsidRPr="00A013FD">
          <w:delText xml:space="preserve">Thus </w:delText>
        </w:r>
        <w:r w:rsidRPr="00A013FD">
          <w:rPr>
            <w:i/>
            <w:iCs/>
          </w:rPr>
          <w:delText>F</w:delText>
        </w:r>
        <w:r w:rsidRPr="00A013FD">
          <w:rPr>
            <w:i/>
            <w:iCs/>
            <w:vertAlign w:val="subscript"/>
          </w:rPr>
          <w:delText>e</w:delText>
        </w:r>
        <w:r w:rsidRPr="00A013FD">
          <w:delText xml:space="preserve"> = 21.3 − (−7) = +28.3 dB.</w:delText>
        </w:r>
      </w:del>
    </w:p>
    <w:p w14:paraId="16CFEC09" w14:textId="77777777" w:rsidR="00A013FD" w:rsidRPr="00A013FD" w:rsidRDefault="00A013FD" w:rsidP="00A013FD">
      <w:pPr>
        <w:tabs>
          <w:tab w:val="left" w:pos="284"/>
        </w:tabs>
        <w:spacing w:before="80"/>
        <w:rPr>
          <w:del w:id="31338" w:author="Johnny Schultz" w:date="2020-02-12T15:58:00Z"/>
        </w:rPr>
      </w:pPr>
      <w:del w:id="31339" w:author="Johnny Schultz" w:date="2020-02-12T15:58:00Z">
        <w:r w:rsidRPr="00A013FD">
          <w:delText xml:space="preserve">NOTE: that since this value of </w:delText>
        </w:r>
        <w:r w:rsidRPr="00A013FD">
          <w:rPr>
            <w:i/>
            <w:iCs/>
          </w:rPr>
          <w:delText>F</w:delText>
        </w:r>
        <w:r w:rsidRPr="00A013FD">
          <w:rPr>
            <w:i/>
            <w:iCs/>
            <w:vertAlign w:val="subscript"/>
          </w:rPr>
          <w:delText>e</w:delText>
        </w:r>
        <w:r w:rsidRPr="00A013FD">
          <w:delText xml:space="preserve"> is within 1 dB of the value calculated in § 7.1.1.5 because the reduced sensitivity of the ship station is compensated by the higher power and antenna gain of the shore base station.</w:delText>
        </w:r>
      </w:del>
    </w:p>
    <w:p w14:paraId="419ED628" w14:textId="77777777" w:rsidR="00A013FD" w:rsidRPr="00A013FD" w:rsidRDefault="00A013FD" w:rsidP="00A013FD">
      <w:pPr>
        <w:keepNext/>
        <w:keepLines/>
        <w:tabs>
          <w:tab w:val="clear" w:pos="1134"/>
          <w:tab w:val="left" w:pos="360"/>
        </w:tabs>
        <w:spacing w:before="200"/>
        <w:ind w:left="360" w:hanging="360"/>
        <w:outlineLvl w:val="3"/>
        <w:rPr>
          <w:del w:id="31340" w:author="Johnny Schultz" w:date="2020-02-12T15:58:00Z"/>
          <w:b/>
        </w:rPr>
      </w:pPr>
      <w:del w:id="31341" w:author="Johnny Schultz" w:date="2020-02-12T15:58:00Z">
        <w:r w:rsidRPr="00A013FD">
          <w:rPr>
            <w:b/>
          </w:rPr>
          <w:delText>7.1.2.4</w:delText>
        </w:r>
        <w:r w:rsidRPr="00A013FD">
          <w:rPr>
            <w:b/>
          </w:rPr>
          <w:tab/>
          <w:delText xml:space="preserve">Determine </w:delText>
        </w:r>
        <w:r w:rsidRPr="00A013FD">
          <w:rPr>
            <w:rFonts w:ascii="Times New Roman Bold" w:hAnsi="Times New Roman Bold"/>
            <w:b/>
          </w:rPr>
          <w:delText xml:space="preserve">the </w:delText>
        </w:r>
        <w:r w:rsidRPr="00A013FD">
          <w:rPr>
            <w:b/>
          </w:rPr>
          <w:delText>seaward shore-to-ship coverage range from Fig. A7-11</w:delText>
        </w:r>
      </w:del>
    </w:p>
    <w:p w14:paraId="058AA1EA" w14:textId="77777777" w:rsidR="00A013FD" w:rsidRPr="00A013FD" w:rsidRDefault="00A013FD" w:rsidP="00A013FD">
      <w:pPr>
        <w:rPr>
          <w:del w:id="31342" w:author="Johnny Schultz" w:date="2020-02-12T15:58:00Z"/>
        </w:rPr>
      </w:pPr>
      <w:del w:id="31343" w:author="Johnny Schultz" w:date="2020-02-12T15:58:00Z">
        <w:r w:rsidRPr="00A013FD">
          <w:delText xml:space="preserve">The +28.3 dBµ (−98 dBm) range is 85 km, which is 46 NM (use </w:delText>
        </w:r>
        <w:r w:rsidRPr="00A013FD">
          <w:rPr>
            <w:i/>
            <w:iCs/>
          </w:rPr>
          <w:delText>h</w:delText>
        </w:r>
        <w:r w:rsidRPr="00A013FD">
          <w:rPr>
            <w:vertAlign w:val="subscript"/>
          </w:rPr>
          <w:delText>1</w:delText>
        </w:r>
        <w:r w:rsidRPr="00A013FD">
          <w:delText xml:space="preserve"> = 75 m). This is the same as the ship-to-shore coverage range, an ideal balanced two-way coverage, which confirms the proposed choices of antennas and transmitter power values for the shipborne and shore VDES stations.</w:delText>
        </w:r>
      </w:del>
    </w:p>
    <w:p w14:paraId="32723845" w14:textId="77777777" w:rsidR="00A013FD" w:rsidRPr="00A013FD" w:rsidRDefault="00A013FD" w:rsidP="00A013FD">
      <w:pPr>
        <w:keepNext/>
        <w:keepLines/>
        <w:tabs>
          <w:tab w:val="clear" w:pos="1134"/>
          <w:tab w:val="left" w:pos="360"/>
        </w:tabs>
        <w:spacing w:before="200"/>
        <w:ind w:left="360" w:hanging="360"/>
        <w:outlineLvl w:val="3"/>
        <w:rPr>
          <w:del w:id="31344" w:author="Johnny Schultz" w:date="2020-02-12T15:58:00Z"/>
          <w:b/>
        </w:rPr>
      </w:pPr>
      <w:del w:id="31345" w:author="Johnny Schultz" w:date="2020-02-12T15:58:00Z">
        <w:r w:rsidRPr="00A013FD">
          <w:rPr>
            <w:b/>
          </w:rPr>
          <w:delText>7.1.2.5</w:delText>
        </w:r>
        <w:r w:rsidRPr="00A013FD">
          <w:rPr>
            <w:b/>
          </w:rPr>
          <w:tab/>
          <w:delText xml:space="preserve">Determine </w:delText>
        </w:r>
        <w:r w:rsidRPr="00A013FD">
          <w:rPr>
            <w:rFonts w:ascii="Times New Roman Bold" w:hAnsi="Times New Roman Bold"/>
            <w:b/>
          </w:rPr>
          <w:delText xml:space="preserve">the </w:delText>
        </w:r>
        <w:r w:rsidRPr="00A013FD">
          <w:rPr>
            <w:b/>
          </w:rPr>
          <w:delText xml:space="preserve">received signal strength indication values for various other ranges </w:delText>
        </w:r>
      </w:del>
    </w:p>
    <w:p w14:paraId="62E573A0" w14:textId="77777777" w:rsidR="00A013FD" w:rsidRPr="00A013FD" w:rsidRDefault="00A013FD" w:rsidP="00A013FD">
      <w:pPr>
        <w:rPr>
          <w:del w:id="31346" w:author="Johnny Schultz" w:date="2020-02-12T15:58:00Z"/>
        </w:rPr>
      </w:pPr>
      <w:del w:id="31347" w:author="Johnny Schultz" w:date="2020-02-12T15:58:00Z">
        <w:r w:rsidRPr="00A013FD">
          <w:delText>The reference point: RSSI = −98 dBm at a range of 85 km (46 NM) is determined in § 7.1.1.6 above. For other ranges, the RSSI value is determined from the propagation curve (Fig. A7-11) for the assumed antenna height of 75 m. RSSI values in 10 dB steps above and below the −98 dBm threshold sensitivity for the shipborne VDE receiver are shown in Table A7-7 below.</w:delText>
        </w:r>
      </w:del>
    </w:p>
    <w:p w14:paraId="1791A2AF" w14:textId="77777777" w:rsidR="00A013FD" w:rsidRPr="00A013FD" w:rsidRDefault="00A013FD" w:rsidP="00A013FD">
      <w:pPr>
        <w:keepNext/>
        <w:spacing w:before="560" w:after="120"/>
        <w:jc w:val="center"/>
        <w:rPr>
          <w:del w:id="31348" w:author="Johnny Schultz" w:date="2020-02-12T15:58:00Z"/>
          <w:caps/>
          <w:sz w:val="20"/>
        </w:rPr>
      </w:pPr>
      <w:del w:id="31349" w:author="Johnny Schultz" w:date="2020-02-12T15:58:00Z">
        <w:r w:rsidRPr="00A013FD">
          <w:rPr>
            <w:caps/>
            <w:sz w:val="20"/>
          </w:rPr>
          <w:delText>TABLE A7-7</w:delText>
        </w:r>
      </w:del>
    </w:p>
    <w:p w14:paraId="491ADA15" w14:textId="77777777" w:rsidR="00A013FD" w:rsidRPr="00A013FD" w:rsidRDefault="00A013FD" w:rsidP="00A013FD">
      <w:pPr>
        <w:keepNext/>
        <w:keepLines/>
        <w:spacing w:before="0" w:after="120"/>
        <w:jc w:val="center"/>
        <w:rPr>
          <w:del w:id="31350" w:author="Johnny Schultz" w:date="2020-02-12T15:58:00Z"/>
          <w:rFonts w:ascii="Times New Roman Bold" w:hAnsi="Times New Roman Bold"/>
          <w:b/>
          <w:sz w:val="20"/>
        </w:rPr>
      </w:pPr>
      <w:del w:id="31351" w:author="Johnny Schultz" w:date="2020-02-12T15:58:00Z">
        <w:r w:rsidRPr="00A013FD">
          <w:rPr>
            <w:rFonts w:ascii="Times New Roman Bold" w:hAnsi="Times New Roman Bold"/>
            <w:b/>
            <w:sz w:val="20"/>
          </w:rPr>
          <w:delText xml:space="preserve">VHF data exchange ship station received signal strength indication </w:delText>
        </w:r>
        <w:r w:rsidRPr="00A013FD">
          <w:rPr>
            <w:rFonts w:ascii="Times New Roman Bold" w:hAnsi="Times New Roman Bold"/>
            <w:b/>
            <w:sz w:val="20"/>
          </w:rPr>
          <w:br/>
          <w:delText>value vs. distance shore-to-ship</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A013FD" w:rsidRPr="00A013FD" w14:paraId="20A3DA5C" w14:textId="77777777" w:rsidTr="00BF604E">
        <w:trPr>
          <w:del w:id="31352" w:author="Johnny Schultz" w:date="2020-02-12T15:58:00Z"/>
        </w:trPr>
        <w:tc>
          <w:tcPr>
            <w:tcW w:w="4634" w:type="dxa"/>
            <w:shd w:val="clear" w:color="auto" w:fill="auto"/>
          </w:tcPr>
          <w:p w14:paraId="262D2E8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53" w:author="Johnny Schultz" w:date="2020-02-12T15:58:00Z"/>
                <w:sz w:val="20"/>
              </w:rPr>
            </w:pPr>
            <w:del w:id="31354" w:author="Johnny Schultz" w:date="2020-02-12T15:58:00Z">
              <w:r w:rsidRPr="00A013FD">
                <w:rPr>
                  <w:sz w:val="20"/>
                </w:rPr>
                <w:delText>−118 dBm</w:delText>
              </w:r>
            </w:del>
          </w:p>
        </w:tc>
        <w:tc>
          <w:tcPr>
            <w:tcW w:w="4635" w:type="dxa"/>
            <w:shd w:val="clear" w:color="auto" w:fill="auto"/>
          </w:tcPr>
          <w:p w14:paraId="2E5F7F5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55" w:author="Johnny Schultz" w:date="2020-02-12T15:58:00Z"/>
                <w:sz w:val="20"/>
              </w:rPr>
            </w:pPr>
            <w:del w:id="31356" w:author="Johnny Schultz" w:date="2020-02-12T15:58:00Z">
              <w:r w:rsidRPr="00A013FD">
                <w:rPr>
                  <w:sz w:val="20"/>
                </w:rPr>
                <w:delText>170 km</w:delText>
              </w:r>
            </w:del>
          </w:p>
        </w:tc>
      </w:tr>
      <w:tr w:rsidR="00A013FD" w:rsidRPr="00A013FD" w14:paraId="7582AFBF" w14:textId="77777777" w:rsidTr="00BF604E">
        <w:trPr>
          <w:del w:id="31357" w:author="Johnny Schultz" w:date="2020-02-12T15:58:00Z"/>
        </w:trPr>
        <w:tc>
          <w:tcPr>
            <w:tcW w:w="4634" w:type="dxa"/>
            <w:shd w:val="clear" w:color="auto" w:fill="auto"/>
          </w:tcPr>
          <w:p w14:paraId="48FCBB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58" w:author="Johnny Schultz" w:date="2020-02-12T15:58:00Z"/>
                <w:sz w:val="20"/>
              </w:rPr>
            </w:pPr>
            <w:del w:id="31359" w:author="Johnny Schultz" w:date="2020-02-12T15:58:00Z">
              <w:r w:rsidRPr="00A013FD">
                <w:rPr>
                  <w:sz w:val="20"/>
                </w:rPr>
                <w:delText>−108 dBm</w:delText>
              </w:r>
            </w:del>
          </w:p>
        </w:tc>
        <w:tc>
          <w:tcPr>
            <w:tcW w:w="4635" w:type="dxa"/>
            <w:shd w:val="clear" w:color="auto" w:fill="auto"/>
          </w:tcPr>
          <w:p w14:paraId="22A02A4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60" w:author="Johnny Schultz" w:date="2020-02-12T15:58:00Z"/>
                <w:sz w:val="20"/>
              </w:rPr>
            </w:pPr>
            <w:del w:id="31361" w:author="Johnny Schultz" w:date="2020-02-12T15:58:00Z">
              <w:r w:rsidRPr="00A013FD">
                <w:rPr>
                  <w:sz w:val="20"/>
                </w:rPr>
                <w:delText>130 km</w:delText>
              </w:r>
            </w:del>
          </w:p>
        </w:tc>
      </w:tr>
      <w:tr w:rsidR="00A013FD" w:rsidRPr="00A013FD" w14:paraId="16CADE86" w14:textId="77777777" w:rsidTr="00BF604E">
        <w:trPr>
          <w:del w:id="31362" w:author="Johnny Schultz" w:date="2020-02-12T15:58:00Z"/>
        </w:trPr>
        <w:tc>
          <w:tcPr>
            <w:tcW w:w="4634" w:type="dxa"/>
            <w:shd w:val="clear" w:color="auto" w:fill="auto"/>
          </w:tcPr>
          <w:p w14:paraId="319D16F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63" w:author="Johnny Schultz" w:date="2020-02-12T15:58:00Z"/>
                <w:sz w:val="20"/>
              </w:rPr>
            </w:pPr>
            <w:del w:id="31364" w:author="Johnny Schultz" w:date="2020-02-12T15:58:00Z">
              <w:r w:rsidRPr="00A013FD">
                <w:rPr>
                  <w:sz w:val="20"/>
                </w:rPr>
                <w:delText>−98 dBm</w:delText>
              </w:r>
            </w:del>
          </w:p>
        </w:tc>
        <w:tc>
          <w:tcPr>
            <w:tcW w:w="4635" w:type="dxa"/>
            <w:shd w:val="clear" w:color="auto" w:fill="auto"/>
          </w:tcPr>
          <w:p w14:paraId="7285EC6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65" w:author="Johnny Schultz" w:date="2020-02-12T15:58:00Z"/>
                <w:sz w:val="20"/>
              </w:rPr>
            </w:pPr>
            <w:del w:id="31366" w:author="Johnny Schultz" w:date="2020-02-12T15:58:00Z">
              <w:r w:rsidRPr="00A013FD">
                <w:rPr>
                  <w:sz w:val="20"/>
                </w:rPr>
                <w:delText>85 km (46 NM)</w:delText>
              </w:r>
            </w:del>
          </w:p>
        </w:tc>
      </w:tr>
      <w:tr w:rsidR="00A013FD" w:rsidRPr="00A013FD" w14:paraId="0514C0FE" w14:textId="77777777" w:rsidTr="00BF604E">
        <w:trPr>
          <w:del w:id="31367" w:author="Johnny Schultz" w:date="2020-02-12T15:58:00Z"/>
        </w:trPr>
        <w:tc>
          <w:tcPr>
            <w:tcW w:w="4634" w:type="dxa"/>
            <w:shd w:val="clear" w:color="auto" w:fill="auto"/>
          </w:tcPr>
          <w:p w14:paraId="7FC769A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68" w:author="Johnny Schultz" w:date="2020-02-12T15:58:00Z"/>
                <w:sz w:val="20"/>
              </w:rPr>
            </w:pPr>
            <w:del w:id="31369" w:author="Johnny Schultz" w:date="2020-02-12T15:58:00Z">
              <w:r w:rsidRPr="00A013FD">
                <w:rPr>
                  <w:sz w:val="20"/>
                </w:rPr>
                <w:delText>−88 dBm</w:delText>
              </w:r>
            </w:del>
          </w:p>
        </w:tc>
        <w:tc>
          <w:tcPr>
            <w:tcW w:w="4635" w:type="dxa"/>
            <w:shd w:val="clear" w:color="auto" w:fill="auto"/>
          </w:tcPr>
          <w:p w14:paraId="202D4DF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70" w:author="Johnny Schultz" w:date="2020-02-12T15:58:00Z"/>
                <w:sz w:val="20"/>
              </w:rPr>
            </w:pPr>
            <w:del w:id="31371" w:author="Johnny Schultz" w:date="2020-02-12T15:58:00Z">
              <w:r w:rsidRPr="00A013FD">
                <w:rPr>
                  <w:sz w:val="20"/>
                </w:rPr>
                <w:delText>60 km</w:delText>
              </w:r>
            </w:del>
          </w:p>
        </w:tc>
      </w:tr>
      <w:tr w:rsidR="00A013FD" w:rsidRPr="00A013FD" w14:paraId="33B3420E" w14:textId="77777777" w:rsidTr="00BF604E">
        <w:trPr>
          <w:del w:id="31372" w:author="Johnny Schultz" w:date="2020-02-12T15:58:00Z"/>
        </w:trPr>
        <w:tc>
          <w:tcPr>
            <w:tcW w:w="4634" w:type="dxa"/>
            <w:shd w:val="clear" w:color="auto" w:fill="auto"/>
          </w:tcPr>
          <w:p w14:paraId="083C95F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73" w:author="Johnny Schultz" w:date="2020-02-12T15:58:00Z"/>
                <w:sz w:val="20"/>
              </w:rPr>
            </w:pPr>
            <w:del w:id="31374" w:author="Johnny Schultz" w:date="2020-02-12T15:58:00Z">
              <w:r w:rsidRPr="00A013FD">
                <w:rPr>
                  <w:sz w:val="20"/>
                </w:rPr>
                <w:delText>−78 dBm</w:delText>
              </w:r>
            </w:del>
          </w:p>
        </w:tc>
        <w:tc>
          <w:tcPr>
            <w:tcW w:w="4635" w:type="dxa"/>
            <w:shd w:val="clear" w:color="auto" w:fill="auto"/>
          </w:tcPr>
          <w:p w14:paraId="1751AF0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375" w:author="Johnny Schultz" w:date="2020-02-12T15:58:00Z"/>
                <w:sz w:val="20"/>
              </w:rPr>
            </w:pPr>
            <w:del w:id="31376" w:author="Johnny Schultz" w:date="2020-02-12T15:58:00Z">
              <w:r w:rsidRPr="00A013FD">
                <w:rPr>
                  <w:sz w:val="20"/>
                </w:rPr>
                <w:delText>40 km</w:delText>
              </w:r>
            </w:del>
          </w:p>
        </w:tc>
      </w:tr>
    </w:tbl>
    <w:p w14:paraId="7EF9EF9E" w14:textId="6C4EF387" w:rsidR="00A013FD" w:rsidRPr="00A013FD" w:rsidRDefault="00A013FD" w:rsidP="007D7338">
      <w:pPr>
        <w:spacing w:after="120"/>
        <w:rPr>
          <w:del w:id="31377" w:author="Johnny Schultz" w:date="2020-02-12T15:58:00Z"/>
        </w:rPr>
      </w:pPr>
    </w:p>
    <w:p w14:paraId="556A8D1D" w14:textId="77777777" w:rsidR="00A013FD" w:rsidRPr="00A013FD" w:rsidRDefault="00A013FD" w:rsidP="007D7338">
      <w:pPr>
        <w:jc w:val="center"/>
        <w:rPr>
          <w:del w:id="31378" w:author="Johnny Schultz" w:date="2020-02-12T15:58:00Z"/>
        </w:rPr>
      </w:pPr>
      <w:del w:id="31379" w:author="Johnny Schultz" w:date="2020-02-12T15:58:00Z">
        <w:r w:rsidRPr="00A013FD">
          <w:delText>Figure</w:delText>
        </w:r>
        <w:r w:rsidRPr="00A013FD">
          <w:rPr>
            <w:lang w:eastAsia="en-AU"/>
          </w:rPr>
          <w:delText xml:space="preserve"> A7-11</w:delText>
        </w:r>
      </w:del>
    </w:p>
    <w:p w14:paraId="73B4702B" w14:textId="40402EA0" w:rsidR="00A013FD" w:rsidRPr="00A013FD" w:rsidDel="00542BDC" w:rsidRDefault="00A013FD" w:rsidP="00A97729">
      <w:pPr>
        <w:jc w:val="center"/>
        <w:rPr>
          <w:del w:id="31380" w:author="USA Editor 2021" w:date="2021-01-07T13:11:00Z"/>
        </w:rPr>
      </w:pPr>
      <w:del w:id="31381" w:author="Johnny Schultz" w:date="2020-02-12T15:58:00Z">
        <w:r w:rsidRPr="00A013FD">
          <w:rPr>
            <w:noProof/>
            <w:lang w:val="fr-CA" w:eastAsia="fr-CA"/>
          </w:rPr>
          <mc:AlternateContent>
            <mc:Choice Requires="wps">
              <w:drawing>
                <wp:anchor distT="0" distB="0" distL="114300" distR="114300" simplePos="0" relativeHeight="251704320" behindDoc="0" locked="0" layoutInCell="1" allowOverlap="1" wp14:anchorId="3BB1F7F0" wp14:editId="3581916C">
                  <wp:simplePos x="0" y="0"/>
                  <wp:positionH relativeFrom="column">
                    <wp:posOffset>2863850</wp:posOffset>
                  </wp:positionH>
                  <wp:positionV relativeFrom="paragraph">
                    <wp:posOffset>10795</wp:posOffset>
                  </wp:positionV>
                  <wp:extent cx="650875" cy="124460"/>
                  <wp:effectExtent l="0" t="0" r="15875" b="28575"/>
                  <wp:wrapNone/>
                  <wp:docPr id="10"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FC5E101" id="Rectangle 9" o:spid="_x0000_s1026" style="position:absolute;margin-left:225.5pt;margin-top:.85pt;width:51.25pt;height:9.8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" fillcolor="window" strokecolor="window" strokeweight="2pt"/>
              </w:pict>
            </mc:Fallback>
          </mc:AlternateContent>
        </w:r>
        <w:r w:rsidRPr="00A013FD">
          <w:rPr>
            <w:noProof/>
            <w:lang w:val="fr-CA" w:eastAsia="fr-CA"/>
          </w:rPr>
          <mc:AlternateContent>
            <mc:Choice Requires="wps">
              <w:drawing>
                <wp:anchor distT="0" distB="0" distL="114300" distR="114300" simplePos="0" relativeHeight="251684864" behindDoc="0" locked="0" layoutInCell="1" allowOverlap="1" wp14:anchorId="46B4B0E7" wp14:editId="1CF37180">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tailEnd type="triangle" w="med" len="med"/>
                          </a:ln>
                        </wps:spPr>
                        <wps:bodyPr/>
                      </wps:wsp>
                    </a:graphicData>
                  </a:graphic>
                </wp:anchor>
              </w:drawing>
            </mc:Choice>
            <mc:Fallback>
              <w:pict>
                <v:shape w14:anchorId="7BDFC788" id="Straight Arrow Connector 968" o:spid="_x0000_s1026" type="#_x0000_t32" style="position:absolute;margin-left:307.8pt;margin-top:481.85pt;width:.05pt;height:38.25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" strokeweight="2pt">
                  <v:stroke endarrow="block"/>
                </v:shape>
              </w:pict>
            </mc:Fallback>
          </mc:AlternateContent>
        </w:r>
        <w:r w:rsidRPr="00A013FD">
          <w:rPr>
            <w:noProof/>
            <w:lang w:val="fr-CA" w:eastAsia="fr-CA"/>
          </w:rPr>
          <mc:AlternateContent>
            <mc:Choice Requires="wps">
              <w:drawing>
                <wp:anchor distT="0" distB="0" distL="114300" distR="114300" simplePos="0" relativeHeight="251682816" behindDoc="0" locked="0" layoutInCell="1" allowOverlap="1" wp14:anchorId="4255FE56" wp14:editId="780B03FA">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tailEnd type="triangle" w="med" len="med"/>
                          </a:ln>
                        </wps:spPr>
                        <wps:bodyPr/>
                      </wps:wsp>
                    </a:graphicData>
                  </a:graphic>
                </wp:anchor>
              </w:drawing>
            </mc:Choice>
            <mc:Fallback>
              <w:pict>
                <v:shape w14:anchorId="027FDF5A" id="Straight Arrow Connector 969" o:spid="_x0000_s1026" type="#_x0000_t32" style="position:absolute;margin-left:308.05pt;margin-top:578.85pt;width:.05pt;height:28.3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" strokeweight="2pt">
                  <v:stroke endarrow="block"/>
                </v:shape>
              </w:pict>
            </mc:Fallback>
          </mc:AlternateContent>
        </w:r>
        <w:r w:rsidRPr="00A013FD">
          <w:rPr>
            <w:noProof/>
            <w:lang w:val="fr-CA" w:eastAsia="fr-CA"/>
          </w:rPr>
          <mc:AlternateContent>
            <mc:Choice Requires="wps">
              <w:drawing>
                <wp:anchor distT="0" distB="0" distL="114300" distR="114300" simplePos="0" relativeHeight="251680768" behindDoc="0" locked="0" layoutInCell="1" allowOverlap="1" wp14:anchorId="59A48CBF" wp14:editId="18B87034">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ln>
                        </wps:spPr>
                        <wps:txbx>
                          <w:txbxContent>
                            <w:p w14:paraId="4ED185E1" w14:textId="77777777" w:rsidR="003F4396" w:rsidRDefault="003F4396" w:rsidP="00A013FD">
                              <w:pPr>
                                <w:jc w:val="center"/>
                                <w:rPr>
                                  <w:sz w:val="22"/>
                                  <w:szCs w:val="22"/>
                                </w:rPr>
                              </w:pPr>
                              <w:r>
                                <w:rPr>
                                  <w:sz w:val="22"/>
                                  <w:szCs w:val="22"/>
                                </w:rPr>
                                <w:t>85 km (46 NM) shore-to-ship Coverage range for −98 dBm shore antenna height = 75 m</w:t>
                              </w:r>
                            </w:p>
                          </w:txbxContent>
                        </wps:txbx>
                        <wps:bodyPr rot="0" vert="horz" wrap="square" lIns="91440" tIns="45720" rIns="91440" bIns="45720" anchor="t" anchorCtr="0" upright="1">
                          <a:noAutofit/>
                        </wps:bodyPr>
                      </wps:wsp>
                    </a:graphicData>
                  </a:graphic>
                </wp:anchor>
              </w:drawing>
            </mc:Choice>
            <mc:Fallback>
              <w:pict>
                <v:shape w14:anchorId="59A48CBF" id="Text Box 970" o:spid="_x0000_s1187" type="#_x0000_t202" style="position:absolute;left:0;text-align:left;margin-left:221.55pt;margin-top:520.85pt;width:174pt;height:57.7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" strokeweight="1.25pt">
                  <v:textbox>
                    <w:txbxContent>
                      <w:p w14:paraId="4ED185E1" w14:textId="77777777" w:rsidR="003F4396" w:rsidRDefault="003F4396" w:rsidP="00A013FD">
                        <w:pPr>
                          <w:jc w:val="center"/>
                          <w:rPr>
                            <w:sz w:val="22"/>
                            <w:szCs w:val="22"/>
                          </w:rPr>
                        </w:pPr>
                        <w:r>
                          <w:rPr>
                            <w:sz w:val="22"/>
                            <w:szCs w:val="22"/>
                          </w:rPr>
                          <w:t>85 km (46 NM) shore-to-ship Coverage range for −98 dBm shore antenna height = 75 m</w:t>
                        </w:r>
                      </w:p>
                    </w:txbxContent>
                  </v:textbox>
                </v:shape>
              </w:pict>
            </mc:Fallback>
          </mc:AlternateContent>
        </w:r>
        <w:r w:rsidRPr="00A013FD">
          <w:rPr>
            <w:noProof/>
            <w:lang w:val="fr-CA" w:eastAsia="fr-CA"/>
          </w:rPr>
          <mc:AlternateContent>
            <mc:Choice Requires="wps">
              <w:drawing>
                <wp:anchor distT="0" distB="0" distL="114300" distR="114300" simplePos="0" relativeHeight="251670528" behindDoc="0" locked="0" layoutInCell="1" allowOverlap="1" wp14:anchorId="76B5352F" wp14:editId="20C6320E">
                  <wp:simplePos x="0" y="0"/>
                  <wp:positionH relativeFrom="column">
                    <wp:posOffset>443230</wp:posOffset>
                  </wp:positionH>
                  <wp:positionV relativeFrom="paragraph">
                    <wp:posOffset>3772535</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tailEnd type="triangle" w="med" len="med"/>
                          </a:ln>
                        </wps:spPr>
                        <wps:bodyPr/>
                      </wps:wsp>
                    </a:graphicData>
                  </a:graphic>
                </wp:anchor>
              </w:drawing>
            </mc:Choice>
            <mc:Fallback>
              <w:pict>
                <v:shape w14:anchorId="30BF0878" id="Straight Arrow Connector 971" o:spid="_x0000_s1026" type="#_x0000_t32" style="position:absolute;margin-left:34.9pt;margin-top:297.05pt;width:41.8pt;height:0;flip:x;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" strokeweight="2pt">
                  <v:stroke endarrow="block"/>
                </v:shape>
              </w:pict>
            </mc:Fallback>
          </mc:AlternateContent>
        </w:r>
        <w:r w:rsidRPr="00A013FD">
          <w:rPr>
            <w:noProof/>
            <w:lang w:val="fr-CA" w:eastAsia="fr-CA"/>
          </w:rPr>
          <mc:AlternateContent>
            <mc:Choice Requires="wps">
              <w:drawing>
                <wp:anchor distT="0" distB="0" distL="114300" distR="114300" simplePos="0" relativeHeight="251668480" behindDoc="0" locked="0" layoutInCell="1" allowOverlap="1" wp14:anchorId="6E7AFECD" wp14:editId="7F8DF5C1">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ln>
                        </wps:spPr>
                        <wps:txbx>
                          <w:txbxContent>
                            <w:p w14:paraId="2FCD8A61" w14:textId="77777777" w:rsidR="003F4396" w:rsidRDefault="003F4396" w:rsidP="00A013FD">
                              <w:pPr>
                                <w:jc w:val="center"/>
                                <w:rPr>
                                  <w:sz w:val="22"/>
                                  <w:szCs w:val="22"/>
                                </w:rPr>
                              </w:pPr>
                              <w:r>
                                <w:rPr>
                                  <w:sz w:val="22"/>
                                  <w:szCs w:val="22"/>
                                </w:rPr>
                                <w:t xml:space="preserve">+28.3 dB reference </w:t>
                              </w:r>
                              <w:r>
                                <w:rPr>
                                  <w:sz w:val="22"/>
                                  <w:szCs w:val="22"/>
                                  <w:lang w:val="ru-RU"/>
                                </w:rPr>
                                <w:t>−</w:t>
                              </w:r>
                              <w:r>
                                <w:rPr>
                                  <w:sz w:val="22"/>
                                  <w:szCs w:val="22"/>
                                </w:rPr>
                                <w:t>107 dBm</w:t>
                              </w:r>
                            </w:p>
                          </w:txbxContent>
                        </wps:txbx>
                        <wps:bodyPr rot="0" vert="horz" wrap="square" lIns="91440" tIns="45720" rIns="91440" bIns="45720" anchor="t" anchorCtr="0" upright="1">
                          <a:noAutofit/>
                        </wps:bodyPr>
                      </wps:wsp>
                    </a:graphicData>
                  </a:graphic>
                </wp:anchor>
              </w:drawing>
            </mc:Choice>
            <mc:Fallback>
              <w:pict>
                <v:shape w14:anchorId="6E7AFECD" id="Text Box 972" o:spid="_x0000_s1188" type="#_x0000_t202" style="position:absolute;left:0;text-align:left;margin-left:76.8pt;margin-top:270.35pt;width:65.25pt;height:5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" strokeweight="1.25pt">
                  <v:textbox>
                    <w:txbxContent>
                      <w:p w14:paraId="2FCD8A61" w14:textId="77777777" w:rsidR="003F4396" w:rsidRDefault="003F4396" w:rsidP="00A013FD">
                        <w:pPr>
                          <w:jc w:val="center"/>
                          <w:rPr>
                            <w:sz w:val="22"/>
                            <w:szCs w:val="22"/>
                          </w:rPr>
                        </w:pPr>
                        <w:r>
                          <w:rPr>
                            <w:sz w:val="22"/>
                            <w:szCs w:val="22"/>
                          </w:rPr>
                          <w:t xml:space="preserve">+28.3 dB reference </w:t>
                        </w:r>
                        <w:r>
                          <w:rPr>
                            <w:sz w:val="22"/>
                            <w:szCs w:val="22"/>
                            <w:lang w:val="ru-RU"/>
                          </w:rPr>
                          <w:t>−</w:t>
                        </w:r>
                        <w:r>
                          <w:rPr>
                            <w:sz w:val="22"/>
                            <w:szCs w:val="22"/>
                          </w:rPr>
                          <w:t>107 dBm</w:t>
                        </w:r>
                      </w:p>
                    </w:txbxContent>
                  </v:textbox>
                </v:shape>
              </w:pict>
            </mc:Fallback>
          </mc:AlternateContent>
        </w:r>
        <w:r w:rsidRPr="00A013FD">
          <w:rPr>
            <w:noProof/>
            <w:lang w:val="fr-CA" w:eastAsia="fr-CA"/>
          </w:rPr>
          <mc:AlternateContent>
            <mc:Choice Requires="wps">
              <w:drawing>
                <wp:anchor distT="0" distB="0" distL="114300" distR="114300" simplePos="0" relativeHeight="251672576" behindDoc="0" locked="0" layoutInCell="1" allowOverlap="1" wp14:anchorId="0419F3EA" wp14:editId="72AF02CA">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tailEnd type="triangle" w="med" len="med"/>
                          </a:ln>
                        </wps:spPr>
                        <wps:bodyPr/>
                      </wps:wsp>
                    </a:graphicData>
                  </a:graphic>
                </wp:anchor>
              </w:drawing>
            </mc:Choice>
            <mc:Fallback>
              <w:pict>
                <v:shape w14:anchorId="491B276A" id="Straight Arrow Connector 973" o:spid="_x0000_s1026" type="#_x0000_t32" style="position:absolute;margin-left:141.75pt;margin-top:297.65pt;width:88.5pt;height:.05pt;flip: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" strokeweight="2pt">
                  <v:stroke endarrow="block"/>
                </v:shape>
              </w:pict>
            </mc:Fallback>
          </mc:AlternateContent>
        </w:r>
        <w:r w:rsidRPr="00A013FD">
          <w:rPr>
            <w:noProof/>
            <w:lang w:val="fr-CA" w:eastAsia="fr-CA"/>
          </w:rPr>
          <mc:AlternateContent>
            <mc:Choice Requires="wps">
              <w:drawing>
                <wp:anchor distT="0" distB="0" distL="114300" distR="114300" simplePos="0" relativeHeight="251674624" behindDoc="0" locked="0" layoutInCell="1" allowOverlap="1" wp14:anchorId="3F0AF4B9" wp14:editId="225B2211">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ln>
                        </wps:spPr>
                        <wps:bodyPr rot="0" vert="horz" wrap="square" lIns="91440" tIns="45720" rIns="91440" bIns="45720" anchor="t" anchorCtr="0" upright="1">
                          <a:noAutofit/>
                        </wps:bodyPr>
                      </wps:wsp>
                    </a:graphicData>
                  </a:graphic>
                </wp:anchor>
              </w:drawing>
            </mc:Choice>
            <mc:Fallback>
              <w:pict>
                <v:oval w14:anchorId="3A55100A" id="Oval 974" o:spid="_x0000_s1026" style="position:absolute;margin-left:296.65pt;margin-top:286.6pt;width:22.5pt;height:21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" filled="f" strokeweight="2pt"/>
              </w:pict>
            </mc:Fallback>
          </mc:AlternateContent>
        </w:r>
        <w:r w:rsidRPr="00A013FD">
          <w:rPr>
            <w:noProof/>
            <w:lang w:val="fr-CA" w:eastAsia="fr-CA"/>
          </w:rPr>
          <mc:AlternateContent>
            <mc:Choice Requires="wps">
              <w:drawing>
                <wp:anchor distT="0" distB="0" distL="114300" distR="114300" simplePos="0" relativeHeight="251676672" behindDoc="0" locked="0" layoutInCell="1" allowOverlap="1" wp14:anchorId="1D36BD3F" wp14:editId="5806CFE9">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ln>
                        </wps:spPr>
                        <wps:bodyPr/>
                      </wps:wsp>
                    </a:graphicData>
                  </a:graphic>
                </wp:anchor>
              </w:drawing>
            </mc:Choice>
            <mc:Fallback>
              <w:pict>
                <v:shape w14:anchorId="3CE358C0" id="Straight Arrow Connector 975" o:spid="_x0000_s1026" type="#_x0000_t32" style="position:absolute;margin-left:308.5pt;margin-top:291.2pt;width:.05pt;height:11.2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" strokeweight="2pt"/>
              </w:pict>
            </mc:Fallback>
          </mc:AlternateContent>
        </w:r>
        <w:r w:rsidRPr="00A013FD">
          <w:rPr>
            <w:noProof/>
            <w:lang w:val="fr-CA" w:eastAsia="fr-CA"/>
          </w:rPr>
          <mc:AlternateContent>
            <mc:Choice Requires="wps">
              <w:drawing>
                <wp:anchor distT="0" distB="0" distL="114300" distR="114300" simplePos="0" relativeHeight="251678720" behindDoc="0" locked="0" layoutInCell="1" allowOverlap="1" wp14:anchorId="1862F610" wp14:editId="2786842D">
                  <wp:simplePos x="0" y="0"/>
                  <wp:positionH relativeFrom="column">
                    <wp:posOffset>3827145</wp:posOffset>
                  </wp:positionH>
                  <wp:positionV relativeFrom="paragraph">
                    <wp:posOffset>3769995</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ln>
                        </wps:spPr>
                        <wps:bodyPr/>
                      </wps:wsp>
                    </a:graphicData>
                  </a:graphic>
                </wp:anchor>
              </w:drawing>
            </mc:Choice>
            <mc:Fallback>
              <w:pict>
                <v:shape w14:anchorId="1944EA81" id="Straight Arrow Connector 976" o:spid="_x0000_s1026" type="#_x0000_t32" style="position:absolute;margin-left:301.35pt;margin-top:296.85pt;width:14.25pt;height:0;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" strokeweight="2pt"/>
              </w:pict>
            </mc:Fallback>
          </mc:AlternateContent>
        </w:r>
        <w:r w:rsidRPr="00A013FD">
          <w:rPr>
            <w:noProof/>
            <w:lang w:val="fr-CA" w:eastAsia="fr-CA"/>
          </w:rPr>
          <w:drawing>
            <wp:inline distT="0" distB="0" distL="0" distR="0" wp14:anchorId="6E898D4F" wp14:editId="2DFEFD2C">
              <wp:extent cx="5950585" cy="848233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5950585" cy="8482330"/>
                      </a:xfrm>
                      <a:prstGeom prst="rect">
                        <a:avLst/>
                      </a:prstGeom>
                      <a:noFill/>
                      <a:ln>
                        <a:noFill/>
                      </a:ln>
                    </pic:spPr>
                  </pic:pic>
                </a:graphicData>
              </a:graphic>
            </wp:inline>
          </w:drawing>
        </w:r>
        <w:r w:rsidRPr="00A013FD">
          <w:delText>8</w:delText>
        </w:r>
        <w:r w:rsidRPr="00A013FD">
          <w:tab/>
          <w:delText>Example of VHF data exchange satellite downlink implementation and analysis</w:delText>
        </w:r>
      </w:del>
    </w:p>
    <w:p w14:paraId="6C400B45" w14:textId="77777777" w:rsidR="00A013FD" w:rsidRPr="00A013FD" w:rsidRDefault="00A013FD" w:rsidP="007D7338">
      <w:pPr>
        <w:spacing w:after="120"/>
        <w:jc w:val="center"/>
        <w:rPr>
          <w:del w:id="31382" w:author="Johnny Schultz" w:date="2020-02-12T15:58:00Z"/>
        </w:rPr>
      </w:pPr>
      <w:del w:id="31383" w:author="Johnny Schultz" w:date="2020-02-12T15:58:00Z">
        <w:r w:rsidRPr="00A013FD">
          <w:delText>8.1</w:delText>
        </w:r>
        <w:r w:rsidRPr="00A013FD">
          <w:tab/>
          <w:delText>Introduction</w:delText>
        </w:r>
      </w:del>
    </w:p>
    <w:p w14:paraId="6FFD3466" w14:textId="62D1BD1D" w:rsidR="00A013FD" w:rsidRPr="00A013FD" w:rsidDel="00542BDC" w:rsidRDefault="00A013FD" w:rsidP="00A013FD">
      <w:pPr>
        <w:spacing w:after="120"/>
        <w:rPr>
          <w:del w:id="31384" w:author="USA Editor 2021" w:date="2021-01-07T13:10:00Z"/>
          <w:rFonts w:eastAsia="Calibri"/>
        </w:rPr>
      </w:pPr>
      <w:del w:id="31385" w:author="Johnny Schultz" w:date="2020-02-12T15:58:00Z">
        <w:r w:rsidRPr="00A013FD">
          <w:rPr>
            <w:rFonts w:eastAsia="Calibri"/>
          </w:rPr>
          <w:delText xml:space="preserve">This is an informative annex providing </w:delText>
        </w:r>
        <w:r w:rsidRPr="00A013FD">
          <w:delText>an example of implementing the VDE-SAT downlink component and presenting performance results.</w:delText>
        </w:r>
      </w:del>
    </w:p>
    <w:p w14:paraId="5FD02144" w14:textId="77777777" w:rsidR="00A013FD" w:rsidRPr="00A013FD" w:rsidRDefault="00A013FD" w:rsidP="00A013FD">
      <w:pPr>
        <w:spacing w:after="120"/>
        <w:rPr>
          <w:del w:id="31386" w:author="Johnny Schultz" w:date="2020-02-12T15:58:00Z"/>
          <w:rFonts w:eastAsia="Calibri"/>
        </w:rPr>
      </w:pPr>
      <w:del w:id="31387" w:author="Johnny Schultz" w:date="2020-02-12T15:58:00Z">
        <w:r w:rsidRPr="00A013FD">
          <w:delText>8.2</w:delText>
        </w:r>
        <w:r w:rsidRPr="00A013FD">
          <w:tab/>
          <w:delText>VHF data exchange satellite orbital characteristics</w:delText>
        </w:r>
      </w:del>
    </w:p>
    <w:p w14:paraId="4E99236A" w14:textId="77777777" w:rsidR="00A013FD" w:rsidRPr="00A013FD" w:rsidRDefault="00A013FD" w:rsidP="000A5AEA">
      <w:pPr>
        <w:spacing w:after="120"/>
        <w:rPr>
          <w:del w:id="31388" w:author="Johnny Schultz" w:date="2020-02-12T15:58:00Z"/>
        </w:rPr>
      </w:pPr>
      <w:del w:id="31389" w:author="Johnny Schultz" w:date="2020-02-12T15:58:00Z">
        <w:r w:rsidRPr="00A013FD">
          <w:delTex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delText>
        </w:r>
        <w:r w:rsidRPr="00A013FD">
          <w:noBreakHyphen/>
          <w:delText>to</w:delText>
        </w:r>
        <w:r w:rsidRPr="00A013FD">
          <w:noBreakHyphen/>
          <w:delText>Earth).</w:delText>
        </w:r>
      </w:del>
    </w:p>
    <w:p w14:paraId="63F0810F" w14:textId="77777777" w:rsidR="00A013FD" w:rsidRPr="00A013FD" w:rsidRDefault="00A013FD" w:rsidP="000A5AEA">
      <w:pPr>
        <w:spacing w:after="120"/>
        <w:rPr>
          <w:del w:id="31390" w:author="Johnny Schultz" w:date="2020-02-12T15:58:00Z"/>
        </w:rPr>
      </w:pPr>
      <w:del w:id="31391" w:author="Johnny Schultz" w:date="2020-02-12T15:58:00Z">
        <w:r w:rsidRPr="00A013FD">
          <w:delText>Under these assumptions Fig. A7-12 shows the elevation (left axis) of the spacecraft as a function of time as seen by a ground terminal during an overhead pass. The right axis of the same figure depicts the signal delay.</w:delText>
        </w:r>
      </w:del>
    </w:p>
    <w:p w14:paraId="1C93F757" w14:textId="77777777" w:rsidR="00A013FD" w:rsidRPr="00A013FD" w:rsidRDefault="00A013FD" w:rsidP="000A5AEA">
      <w:pPr>
        <w:spacing w:after="120"/>
        <w:rPr>
          <w:del w:id="31392" w:author="Johnny Schultz" w:date="2020-02-12T15:58:00Z"/>
        </w:rPr>
      </w:pPr>
      <w:del w:id="31393" w:author="Johnny Schultz" w:date="2020-02-12T15:58:00Z">
        <w:r w:rsidRPr="00A013FD">
          <w:delText>Figure A7-12</w:delText>
        </w:r>
      </w:del>
    </w:p>
    <w:p w14:paraId="738484BE" w14:textId="77777777" w:rsidR="00A013FD" w:rsidRPr="00A013FD" w:rsidRDefault="00A013FD" w:rsidP="000A5AEA">
      <w:pPr>
        <w:spacing w:after="120"/>
        <w:rPr>
          <w:del w:id="31394" w:author="Johnny Schultz" w:date="2020-02-12T15:58:00Z"/>
        </w:rPr>
      </w:pPr>
      <w:del w:id="31395" w:author="Johnny Schultz" w:date="2020-02-12T15:58:00Z">
        <w:r w:rsidRPr="00A013FD">
          <w:delText xml:space="preserve">Satellite elevation and delay for the selected orbit as a function of time </w:delText>
        </w:r>
      </w:del>
    </w:p>
    <w:p w14:paraId="3DE55972" w14:textId="77777777" w:rsidR="00A013FD" w:rsidRPr="00A013FD" w:rsidRDefault="00A013FD" w:rsidP="000A5AEA">
      <w:pPr>
        <w:spacing w:after="120"/>
        <w:rPr>
          <w:del w:id="31396" w:author="Johnny Schultz" w:date="2020-02-12T15:58:00Z"/>
        </w:rPr>
      </w:pPr>
      <w:del w:id="31397" w:author="Johnny Schultz" w:date="2020-02-12T15:58:00Z">
        <w:r w:rsidRPr="00A013FD">
          <w:rPr>
            <w:noProof/>
            <w:sz w:val="28"/>
            <w:lang w:val="fr-CA" w:eastAsia="fr-CA"/>
          </w:rPr>
          <mc:AlternateContent>
            <mc:Choice Requires="wps">
              <w:drawing>
                <wp:anchor distT="0" distB="0" distL="114300" distR="114300" simplePos="0" relativeHeight="251688960" behindDoc="0" locked="0" layoutInCell="1" allowOverlap="1" wp14:anchorId="2A4342FF" wp14:editId="716E0B7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42513DEE" w14:textId="77777777" w:rsidR="003F4396" w:rsidRDefault="003F4396" w:rsidP="00A013FD">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A4342FF" id="Text Box 977" o:spid="_x0000_s1189" type="#_x0000_t202" style="position:absolute;margin-left:-86.75pt;margin-top:123.6pt;width:232.7pt;height:20.15pt;rotation:-90;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" fillcolor="window" strokecolor="window" strokeweight=".5pt">
                  <v:textbox>
                    <w:txbxContent>
                      <w:p w14:paraId="42513DEE" w14:textId="77777777" w:rsidR="003F4396" w:rsidRDefault="003F4396" w:rsidP="00A013FD">
                        <w:pPr>
                          <w:spacing w:before="0"/>
                          <w:jc w:val="center"/>
                          <w:rPr>
                            <w:sz w:val="16"/>
                            <w:szCs w:val="16"/>
                          </w:rPr>
                        </w:pPr>
                        <w:r>
                          <w:rPr>
                            <w:sz w:val="16"/>
                            <w:szCs w:val="16"/>
                          </w:rPr>
                          <w:t>Elevation in degrees</w:t>
                        </w:r>
                      </w:p>
                    </w:txbxContent>
                  </v:textbox>
                </v:shape>
              </w:pict>
            </mc:Fallback>
          </mc:AlternateContent>
        </w:r>
        <w:r w:rsidRPr="00A013FD">
          <w:rPr>
            <w:noProof/>
            <w:sz w:val="28"/>
            <w:lang w:val="fr-CA" w:eastAsia="fr-CA"/>
          </w:rPr>
          <mc:AlternateContent>
            <mc:Choice Requires="wps">
              <w:drawing>
                <wp:anchor distT="0" distB="0" distL="114300" distR="114300" simplePos="0" relativeHeight="251691008" behindDoc="0" locked="0" layoutInCell="1" allowOverlap="1" wp14:anchorId="25BA1A50" wp14:editId="6F903950">
                  <wp:simplePos x="0" y="0"/>
                  <wp:positionH relativeFrom="column">
                    <wp:posOffset>4294505</wp:posOffset>
                  </wp:positionH>
                  <wp:positionV relativeFrom="paragraph">
                    <wp:posOffset>1568450</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3C2E0B26" w14:textId="77777777" w:rsidR="003F4396" w:rsidRDefault="003F4396" w:rsidP="00A013FD">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5BA1A50" id="Text Box 978" o:spid="_x0000_s1190" type="#_x0000_t202" style="position:absolute;margin-left:338.15pt;margin-top:123.5pt;width:232.7pt;height:20.15pt;rotation:-90;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" fillcolor="window" strokecolor="window" strokeweight=".5pt">
                  <v:textbox>
                    <w:txbxContent>
                      <w:p w14:paraId="3C2E0B26" w14:textId="77777777" w:rsidR="003F4396" w:rsidRDefault="003F4396" w:rsidP="00A013FD">
                        <w:pPr>
                          <w:spacing w:before="0"/>
                          <w:jc w:val="center"/>
                          <w:rPr>
                            <w:sz w:val="16"/>
                            <w:szCs w:val="16"/>
                          </w:rPr>
                        </w:pPr>
                        <w:r>
                          <w:rPr>
                            <w:sz w:val="16"/>
                            <w:szCs w:val="16"/>
                          </w:rPr>
                          <w:t>Delay in seconds</w:t>
                        </w:r>
                      </w:p>
                    </w:txbxContent>
                  </v:textbox>
                </v:shape>
              </w:pict>
            </mc:Fallback>
          </mc:AlternateContent>
        </w:r>
        <w:r w:rsidRPr="00A013FD">
          <w:rPr>
            <w:noProof/>
            <w:sz w:val="28"/>
            <w:lang w:val="fr-CA" w:eastAsia="fr-CA"/>
          </w:rPr>
          <w:drawing>
            <wp:inline distT="0" distB="0" distL="0" distR="0" wp14:anchorId="0AF3B27E" wp14:editId="42134C23">
              <wp:extent cx="5050790"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 name="Picture 3"/>
                      <pic:cNvPicPr>
                        <a:picLocks noChangeAspect="1" noChangeArrowheads="1"/>
                      </pic:cNvPicPr>
                    </pic:nvPicPr>
                    <pic:blipFill>
                      <a:blip r:embed="rId144" cstate="print"/>
                      <a:srcRect/>
                      <a:stretch>
                        <a:fillRect/>
                      </a:stretch>
                    </pic:blipFill>
                    <pic:spPr>
                      <a:xfrm>
                        <a:off x="0" y="0"/>
                        <a:ext cx="5054374" cy="3304188"/>
                      </a:xfrm>
                      <a:prstGeom prst="rect">
                        <a:avLst/>
                      </a:prstGeom>
                      <a:noFill/>
                      <a:ln w="9525">
                        <a:noFill/>
                        <a:miter lim="800000"/>
                        <a:headEnd/>
                        <a:tailEnd/>
                      </a:ln>
                    </pic:spPr>
                  </pic:pic>
                </a:graphicData>
              </a:graphic>
            </wp:inline>
          </w:drawing>
        </w:r>
      </w:del>
    </w:p>
    <w:p w14:paraId="22A53DF6" w14:textId="77777777" w:rsidR="00A013FD" w:rsidRPr="00A013FD" w:rsidRDefault="00A013FD" w:rsidP="000A5AEA">
      <w:pPr>
        <w:spacing w:after="120"/>
        <w:rPr>
          <w:del w:id="31398" w:author="Johnny Schultz" w:date="2020-02-12T15:58:00Z"/>
        </w:rPr>
      </w:pPr>
      <w:del w:id="31399" w:author="Johnny Schultz" w:date="2020-02-12T15:58:00Z">
        <w:r w:rsidRPr="00A013FD">
          <w:rPr>
            <w:noProof/>
            <w:sz w:val="28"/>
            <w:lang w:val="fr-CA" w:eastAsia="fr-CA"/>
          </w:rPr>
          <mc:AlternateContent>
            <mc:Choice Requires="wps">
              <w:drawing>
                <wp:anchor distT="0" distB="0" distL="114300" distR="114300" simplePos="0" relativeHeight="251686912" behindDoc="0" locked="0" layoutInCell="1" allowOverlap="1" wp14:anchorId="795CB5AD" wp14:editId="74B29B51">
                  <wp:simplePos x="0" y="0"/>
                  <wp:positionH relativeFrom="column">
                    <wp:posOffset>918210</wp:posOffset>
                  </wp:positionH>
                  <wp:positionV relativeFrom="paragraph">
                    <wp:posOffset>-3810</wp:posOffset>
                  </wp:positionV>
                  <wp:extent cx="2955290" cy="255905"/>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ysClr val="window" lastClr="FFFFFF"/>
                            </a:solidFill>
                          </a:ln>
                          <a:effectLst/>
                        </wps:spPr>
                        <wps:txbx>
                          <w:txbxContent>
                            <w:p w14:paraId="22F242D3" w14:textId="77777777" w:rsidR="003F4396" w:rsidRDefault="003F4396" w:rsidP="00A013FD">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95CB5AD" id="Text Box 979" o:spid="_x0000_s1191" type="#_x0000_t202" style="position:absolute;margin-left:72.3pt;margin-top:-.3pt;width:232.7pt;height:20.1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" fillcolor="window" strokecolor="window" strokeweight=".5pt">
                  <v:textbox>
                    <w:txbxContent>
                      <w:p w14:paraId="22F242D3" w14:textId="77777777" w:rsidR="003F4396" w:rsidRDefault="003F4396" w:rsidP="00A013FD">
                        <w:pPr>
                          <w:spacing w:before="0"/>
                          <w:jc w:val="center"/>
                          <w:rPr>
                            <w:sz w:val="16"/>
                            <w:szCs w:val="16"/>
                          </w:rPr>
                        </w:pPr>
                        <w:r>
                          <w:rPr>
                            <w:sz w:val="16"/>
                            <w:szCs w:val="16"/>
                          </w:rPr>
                          <w:t>Time</w:t>
                        </w:r>
                      </w:p>
                    </w:txbxContent>
                  </v:textbox>
                </v:shape>
              </w:pict>
            </mc:Fallback>
          </mc:AlternateContent>
        </w:r>
      </w:del>
    </w:p>
    <w:p w14:paraId="3846CE26" w14:textId="77777777" w:rsidR="00A013FD" w:rsidRPr="00A013FD" w:rsidRDefault="00A013FD" w:rsidP="000A5AEA">
      <w:pPr>
        <w:spacing w:after="120"/>
        <w:rPr>
          <w:del w:id="31400" w:author="Johnny Schultz" w:date="2020-02-12T15:58:00Z"/>
        </w:rPr>
      </w:pPr>
      <w:del w:id="31401" w:author="Johnny Schultz" w:date="2020-02-12T15:58:00Z">
        <w:r w:rsidRPr="00A013FD">
          <w:delTex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delText>
        </w:r>
      </w:del>
    </w:p>
    <w:p w14:paraId="0F5F6219" w14:textId="77777777" w:rsidR="00A013FD" w:rsidRPr="00A013FD" w:rsidRDefault="00A013FD" w:rsidP="000A5AEA">
      <w:pPr>
        <w:spacing w:after="120"/>
        <w:rPr>
          <w:del w:id="31402" w:author="Johnny Schultz" w:date="2020-02-12T15:58:00Z"/>
        </w:rPr>
      </w:pPr>
      <w:del w:id="31403" w:author="Johnny Schultz" w:date="2020-02-12T15:58:00Z">
        <w:r w:rsidRPr="00A013FD">
          <w:delText>Figure A7-13</w:delText>
        </w:r>
      </w:del>
    </w:p>
    <w:p w14:paraId="594307D6" w14:textId="77777777" w:rsidR="00A013FD" w:rsidRPr="00A013FD" w:rsidRDefault="00A013FD" w:rsidP="000A5AEA">
      <w:pPr>
        <w:spacing w:after="120"/>
        <w:rPr>
          <w:del w:id="31404" w:author="Johnny Schultz" w:date="2020-02-12T15:58:00Z"/>
        </w:rPr>
      </w:pPr>
      <w:del w:id="31405" w:author="Johnny Schultz" w:date="2020-02-12T15:58:00Z">
        <w:r w:rsidRPr="00A013FD">
          <w:delText>Pass elevation scheme for selected orbit over 24 hours</w:delText>
        </w:r>
      </w:del>
    </w:p>
    <w:p w14:paraId="7B9083C4" w14:textId="77777777" w:rsidR="00A013FD" w:rsidRPr="00A013FD" w:rsidRDefault="00A013FD" w:rsidP="000A5AEA">
      <w:pPr>
        <w:spacing w:after="120"/>
        <w:rPr>
          <w:del w:id="31406" w:author="Johnny Schultz" w:date="2020-02-12T15:58:00Z"/>
          <w:strike/>
          <w:highlight w:val="red"/>
        </w:rPr>
      </w:pPr>
      <w:del w:id="31407" w:author="Johnny Schultz" w:date="2020-02-12T15:58:00Z">
        <w:r w:rsidRPr="00A013FD">
          <w:rPr>
            <w:noProof/>
            <w:sz w:val="28"/>
            <w:highlight w:val="red"/>
            <w:lang w:val="fr-CA" w:eastAsia="fr-CA"/>
          </w:rPr>
          <w:drawing>
            <wp:inline distT="0" distB="0" distL="0" distR="0" wp14:anchorId="02FD5ACE" wp14:editId="4C91455C">
              <wp:extent cx="5756910" cy="3011805"/>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Picture 16" descr="C:\Users\Ghislain\Desktop\DESKTOP\AIS frequencies\RptESAVDES\Elevation for satellite.bmp"/>
                      <pic:cNvPicPr>
                        <a:picLocks noChangeAspect="1" noChangeArrowheads="1"/>
                      </pic:cNvPicPr>
                    </pic:nvPicPr>
                    <pic:blipFill>
                      <a:blip r:embed="rId145" cstate="print"/>
                      <a:srcRect l="8311" r="-293"/>
                      <a:stretch>
                        <a:fillRect/>
                      </a:stretch>
                    </pic:blipFill>
                    <pic:spPr>
                      <a:xfrm>
                        <a:off x="0" y="0"/>
                        <a:ext cx="5771027" cy="3019576"/>
                      </a:xfrm>
                      <a:prstGeom prst="rect">
                        <a:avLst/>
                      </a:prstGeom>
                      <a:noFill/>
                      <a:ln w="3175">
                        <a:solidFill>
                          <a:sysClr val="window" lastClr="FFFFFF"/>
                        </a:solidFill>
                      </a:ln>
                    </pic:spPr>
                  </pic:pic>
                </a:graphicData>
              </a:graphic>
            </wp:inline>
          </w:drawing>
        </w:r>
      </w:del>
    </w:p>
    <w:p w14:paraId="721BED09" w14:textId="77777777" w:rsidR="00A013FD" w:rsidRPr="00A013FD" w:rsidRDefault="00A013FD" w:rsidP="000A5AEA">
      <w:pPr>
        <w:spacing w:after="120"/>
        <w:rPr>
          <w:del w:id="31408" w:author="Johnny Schultz" w:date="2020-02-12T15:58:00Z"/>
        </w:rPr>
      </w:pPr>
      <w:del w:id="31409" w:author="Johnny Schultz" w:date="2020-02-12T15:58:00Z">
        <w:r w:rsidRPr="00A013FD">
          <w:delTex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delText>
        </w:r>
      </w:del>
    </w:p>
    <w:p w14:paraId="346175C5" w14:textId="77777777" w:rsidR="00A013FD" w:rsidRPr="00A013FD" w:rsidRDefault="00A013FD" w:rsidP="000A5AEA">
      <w:pPr>
        <w:spacing w:after="120"/>
        <w:rPr>
          <w:del w:id="31410" w:author="Johnny Schultz" w:date="2020-02-12T15:58:00Z"/>
        </w:rPr>
      </w:pPr>
      <w:del w:id="31411" w:author="Johnny Schultz" w:date="2020-02-12T15:58:00Z">
        <w:r w:rsidRPr="00A013FD">
          <w:delText>Figure A7-14</w:delText>
        </w:r>
      </w:del>
    </w:p>
    <w:p w14:paraId="19EFD804" w14:textId="77777777" w:rsidR="00A013FD" w:rsidRPr="00A013FD" w:rsidRDefault="00A013FD" w:rsidP="000A5AEA">
      <w:pPr>
        <w:spacing w:after="120"/>
        <w:rPr>
          <w:del w:id="31412" w:author="Johnny Schultz" w:date="2020-02-12T15:58:00Z"/>
        </w:rPr>
      </w:pPr>
      <w:del w:id="31413" w:author="Johnny Schultz" w:date="2020-02-12T15:58:00Z">
        <w:r w:rsidRPr="00A013FD">
          <w:delText>Satellite field of view</w:delText>
        </w:r>
      </w:del>
    </w:p>
    <w:p w14:paraId="213ED5F1" w14:textId="77777777" w:rsidR="00A013FD" w:rsidRPr="00A013FD" w:rsidRDefault="00A013FD" w:rsidP="000A5AEA">
      <w:pPr>
        <w:spacing w:after="120"/>
        <w:rPr>
          <w:del w:id="31414" w:author="Johnny Schultz" w:date="2020-02-12T15:58:00Z"/>
        </w:rPr>
      </w:pPr>
      <w:del w:id="31415" w:author="Johnny Schultz" w:date="2020-02-12T15:58:00Z">
        <w:r w:rsidRPr="00A013FD">
          <w:rPr>
            <w:noProof/>
            <w:sz w:val="28"/>
            <w:lang w:val="fr-CA" w:eastAsia="fr-CA"/>
          </w:rPr>
          <w:drawing>
            <wp:inline distT="0" distB="0" distL="0" distR="0" wp14:anchorId="7C1EC0EC" wp14:editId="42DC2129">
              <wp:extent cx="4818380" cy="2479675"/>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 name="Picture 4" descr="C:\Users\Ghislain\Desktop\DESKTOP\AIS frequencies\RptESAVDES\Coverage2.jpg"/>
                      <pic:cNvPicPr>
                        <a:picLocks noChangeAspect="1" noChangeArrowheads="1"/>
                      </pic:cNvPicPr>
                    </pic:nvPicPr>
                    <pic:blipFill>
                      <a:blip r:embed="rId146" cstate="print"/>
                      <a:srcRect t="20269" b="20934"/>
                      <a:stretch>
                        <a:fillRect/>
                      </a:stretch>
                    </pic:blipFill>
                    <pic:spPr>
                      <a:xfrm>
                        <a:off x="0" y="0"/>
                        <a:ext cx="4985744" cy="2565779"/>
                      </a:xfrm>
                      <a:prstGeom prst="rect">
                        <a:avLst/>
                      </a:prstGeom>
                      <a:noFill/>
                      <a:ln>
                        <a:noFill/>
                      </a:ln>
                    </pic:spPr>
                  </pic:pic>
                </a:graphicData>
              </a:graphic>
            </wp:inline>
          </w:drawing>
        </w:r>
      </w:del>
    </w:p>
    <w:p w14:paraId="02A232C8" w14:textId="77777777" w:rsidR="00A013FD" w:rsidRPr="00A013FD" w:rsidRDefault="00A013FD" w:rsidP="000A5AEA">
      <w:pPr>
        <w:spacing w:after="120"/>
        <w:rPr>
          <w:del w:id="31416" w:author="Johnny Schultz" w:date="2020-02-12T15:58:00Z"/>
        </w:rPr>
      </w:pPr>
      <w:del w:id="31417" w:author="Johnny Schultz" w:date="2020-02-12T15:58:00Z">
        <w:r w:rsidRPr="00A013FD">
          <w:delText>Figure A7-14 presents the satellite field of view. A wide geographical area is covered by the satellite field of view at any given point of the orbit. For this area, the average instantaneous ship count is 22 000 respectively as shown in Fig. A7-15. The ship count is based on combined received terrestrial and satellite data for AIS class A.</w:delText>
        </w:r>
      </w:del>
    </w:p>
    <w:p w14:paraId="2382C6EC" w14:textId="77777777" w:rsidR="00A013FD" w:rsidRPr="00A013FD" w:rsidRDefault="00A013FD" w:rsidP="000A5AEA">
      <w:pPr>
        <w:spacing w:after="120"/>
        <w:rPr>
          <w:del w:id="31418" w:author="Johnny Schultz" w:date="2020-02-12T15:58:00Z"/>
        </w:rPr>
      </w:pPr>
      <w:del w:id="31419" w:author="Johnny Schultz" w:date="2020-02-12T15:58:00Z">
        <w:r w:rsidRPr="00A013FD">
          <w:delText>Figure A7-15</w:delText>
        </w:r>
      </w:del>
    </w:p>
    <w:p w14:paraId="6B162247" w14:textId="77777777" w:rsidR="00A013FD" w:rsidRPr="00A013FD" w:rsidRDefault="00A013FD" w:rsidP="000A5AEA">
      <w:pPr>
        <w:spacing w:after="120"/>
        <w:rPr>
          <w:del w:id="31420" w:author="Johnny Schultz" w:date="2020-02-12T15:58:00Z"/>
        </w:rPr>
      </w:pPr>
      <w:del w:id="31421" w:author="Johnny Schultz" w:date="2020-02-12T15:58:00Z">
        <w:r w:rsidRPr="00A013FD">
          <w:delText>Field of view case for ship instantaneous number</w:delText>
        </w:r>
      </w:del>
    </w:p>
    <w:p w14:paraId="4B2DE6C4" w14:textId="77777777" w:rsidR="00A013FD" w:rsidRPr="00A013FD" w:rsidRDefault="00A013FD" w:rsidP="000A5AEA">
      <w:pPr>
        <w:spacing w:after="120"/>
        <w:rPr>
          <w:del w:id="31422" w:author="Johnny Schultz" w:date="2020-02-12T15:58:00Z"/>
        </w:rPr>
      </w:pPr>
      <w:del w:id="31423" w:author="Johnny Schultz" w:date="2020-02-12T15:58:00Z">
        <w:r w:rsidRPr="00A013FD">
          <w:rPr>
            <w:noProof/>
            <w:sz w:val="28"/>
            <w:lang w:val="fr-CA" w:eastAsia="fr-CA"/>
          </w:rPr>
          <w:drawing>
            <wp:inline distT="0" distB="0" distL="0" distR="0" wp14:anchorId="11F0EC74" wp14:editId="62ABC759">
              <wp:extent cx="4921250" cy="2783840"/>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 name="Picture 1" descr="C:\Users\Ghislain\Desktop\DESKTOP\AIS frequencies\RptESAVDES\VoverageShipsAIS.png"/>
                      <pic:cNvPicPr>
                        <a:picLocks noChangeAspect="1" noChangeArrowheads="1"/>
                      </pic:cNvPicPr>
                    </pic:nvPicPr>
                    <pic:blipFill>
                      <a:blip r:embed="rId147" cstate="print"/>
                      <a:srcRect/>
                      <a:stretch>
                        <a:fillRect/>
                      </a:stretch>
                    </pic:blipFill>
                    <pic:spPr>
                      <a:xfrm>
                        <a:off x="0" y="0"/>
                        <a:ext cx="4923803" cy="2785561"/>
                      </a:xfrm>
                      <a:prstGeom prst="rect">
                        <a:avLst/>
                      </a:prstGeom>
                      <a:noFill/>
                      <a:ln w="9525">
                        <a:noFill/>
                        <a:miter lim="800000"/>
                        <a:headEnd/>
                        <a:tailEnd/>
                      </a:ln>
                    </pic:spPr>
                  </pic:pic>
                </a:graphicData>
              </a:graphic>
            </wp:inline>
          </w:drawing>
        </w:r>
      </w:del>
    </w:p>
    <w:p w14:paraId="3AFAD97A" w14:textId="752FA7AB" w:rsidR="00A013FD" w:rsidRPr="00A013FD" w:rsidDel="00542BDC" w:rsidRDefault="00A013FD" w:rsidP="00A013FD">
      <w:pPr>
        <w:spacing w:after="120"/>
        <w:rPr>
          <w:del w:id="31424" w:author="USA Editor 2021" w:date="2021-01-07T13:10:00Z"/>
        </w:rPr>
      </w:pPr>
      <w:del w:id="31425" w:author="Johnny Schultz" w:date="2020-02-12T15:58:00Z">
        <w:r w:rsidRPr="00A013FD">
          <w:delText xml:space="preserve">Figure A7-15 is indicative of the AIS received by terrestrial stations is displayed in blue while AIS received by satellite is displayed in red. </w:delText>
        </w:r>
      </w:del>
    </w:p>
    <w:p w14:paraId="4475E2DB" w14:textId="77777777" w:rsidR="00A013FD" w:rsidRPr="00A013FD" w:rsidRDefault="00A013FD" w:rsidP="00542BDC">
      <w:pPr>
        <w:spacing w:after="120"/>
        <w:rPr>
          <w:del w:id="31426" w:author="Johnny Schultz" w:date="2020-02-12T15:58:00Z"/>
        </w:rPr>
      </w:pPr>
      <w:del w:id="31427" w:author="Johnny Schultz" w:date="2020-02-12T15:58:00Z">
        <w:r w:rsidRPr="00A013FD">
          <w:delText>8.2.1</w:delText>
        </w:r>
        <w:r w:rsidRPr="00A013FD">
          <w:tab/>
          <w:delText>VHF data exchange satellite downlink characteristics</w:delText>
        </w:r>
      </w:del>
    </w:p>
    <w:p w14:paraId="798CB49C" w14:textId="77777777" w:rsidR="00A013FD" w:rsidRPr="00A013FD" w:rsidRDefault="00A013FD" w:rsidP="000A5AEA">
      <w:pPr>
        <w:spacing w:after="120"/>
        <w:rPr>
          <w:del w:id="31428" w:author="Johnny Schultz" w:date="2020-02-12T15:58:00Z"/>
          <w:lang w:eastAsia="en-GB"/>
        </w:rPr>
      </w:pPr>
      <w:del w:id="31429" w:author="Johnny Schultz" w:date="2020-02-12T15:58:00Z">
        <w:r w:rsidRPr="00A013FD">
          <w:rPr>
            <w:lang w:eastAsia="en-GB"/>
          </w:rPr>
          <w:delText>The power flux density mask to be respected is (as also presented in Table A4-1 of Annex 4).</w:delText>
        </w:r>
      </w:del>
    </w:p>
    <w:p w14:paraId="25F9C8B3" w14:textId="77777777" w:rsidR="00A013FD" w:rsidRPr="00A013FD" w:rsidRDefault="00580147" w:rsidP="000A5AEA">
      <w:pPr>
        <w:spacing w:after="120"/>
        <w:rPr>
          <w:del w:id="31430" w:author="Johnny Schultz" w:date="2020-02-12T15:58:00Z"/>
          <w:rFonts w:ascii="Calibri" w:hAnsi="Calibri"/>
          <w:lang w:eastAsia="en-GB"/>
        </w:rPr>
      </w:pPr>
      <m:oMathPara>
        <m:oMath>
          <m:sSub>
            <m:sSubPr>
              <m:ctrlPr>
                <w:del w:id="31431" w:author="Johnny Schultz" w:date="2020-02-12T15:58:00Z">
                  <w:rPr>
                    <w:rFonts w:ascii="Cambria Math" w:hAnsi="Cambria Math"/>
                    <w:lang w:eastAsia="en-GB"/>
                  </w:rPr>
                </w:del>
              </m:ctrlPr>
            </m:sSubPr>
            <m:e>
              <m:r>
                <w:del w:id="31432" w:author="Johnny Schultz" w:date="2020-02-12T15:58:00Z">
                  <m:rPr>
                    <m:nor/>
                  </m:rPr>
                  <w:rPr>
                    <w:rFonts w:ascii="Cambria Math" w:hAnsi="Cambria Math"/>
                    <w:lang w:eastAsia="en-GB"/>
                  </w:rPr>
                  <m:t>PFD</m:t>
                </w:del>
              </m:r>
              <m:d>
                <m:dPr>
                  <m:ctrlPr>
                    <w:del w:id="31433" w:author="Johnny Schultz" w:date="2020-02-12T15:58:00Z">
                      <w:rPr>
                        <w:rFonts w:ascii="Cambria Math" w:hAnsi="Cambria Math"/>
                        <w:lang w:eastAsia="en-GB"/>
                      </w:rPr>
                    </w:del>
                  </m:ctrlPr>
                </m:dPr>
                <m:e>
                  <m:r>
                    <w:del w:id="31434" w:author="Johnny Schultz" w:date="2020-02-12T15:58:00Z">
                      <m:rPr>
                        <m:nor/>
                      </m:rPr>
                      <w:rPr>
                        <w:rFonts w:ascii="Cambria Math" w:hAnsi="Cambria Math"/>
                        <w:iCs/>
                        <w:lang w:eastAsia="en-GB"/>
                      </w:rPr>
                      <m:t>θ</m:t>
                    </w:del>
                  </m:r>
                  <m:r>
                    <w:del w:id="31435" w:author="Johnny Schultz" w:date="2020-02-12T15:58:00Z">
                      <m:rPr>
                        <m:nor/>
                      </m:rPr>
                      <w:rPr>
                        <w:rFonts w:ascii="Cambria Math" w:hAnsi="Cambria Math"/>
                        <w:lang w:eastAsia="en-GB"/>
                      </w:rPr>
                      <m:t>°</m:t>
                    </w:del>
                  </m:r>
                </m:e>
              </m:d>
              <m:r>
                <w:del w:id="31436" w:author="Johnny Schultz" w:date="2020-02-12T15:58:00Z">
                  <m:rPr>
                    <m:nor/>
                  </m:rPr>
                  <w:rPr>
                    <w:rFonts w:ascii="Cambria Math" w:hAnsi="Cambria Math"/>
                    <w:lang w:eastAsia="en-GB"/>
                  </w:rPr>
                  <m:t xml:space="preserve"> </m:t>
                </w:del>
              </m:r>
            </m:e>
            <m:sub>
              <m:r>
                <w:del w:id="31437" w:author="Johnny Schultz" w:date="2020-02-12T15:58:00Z">
                  <m:rPr>
                    <m:nor/>
                  </m:rPr>
                  <w:rPr>
                    <w:rFonts w:ascii="Cambria Math" w:hAnsi="Cambria Math"/>
                    <w:lang w:eastAsia="en-GB"/>
                  </w:rPr>
                  <m:t>(</m:t>
                </w:del>
              </m:r>
              <m:r>
                <w:del w:id="31438" w:author="Johnny Schultz" w:date="2020-02-12T15:58:00Z">
                  <m:rPr>
                    <m:nor/>
                  </m:rPr>
                  <w:rPr>
                    <w:rFonts w:ascii="Cambria Math" w:hAnsi="Cambria Math"/>
                    <w:iCs/>
                    <w:lang w:eastAsia="en-GB"/>
                  </w:rPr>
                  <m:t>dBW/(</m:t>
                </w:del>
              </m:r>
              <m:sSup>
                <m:sSupPr>
                  <m:ctrlPr>
                    <w:del w:id="31439" w:author="Johnny Schultz" w:date="2020-02-12T15:58:00Z">
                      <w:rPr>
                        <w:rFonts w:ascii="Cambria Math" w:hAnsi="Cambria Math"/>
                        <w:iCs/>
                        <w:lang w:eastAsia="en-GB"/>
                      </w:rPr>
                    </w:del>
                  </m:ctrlPr>
                </m:sSupPr>
                <m:e>
                  <m:r>
                    <w:del w:id="31440" w:author="Johnny Schultz" w:date="2020-02-12T15:58:00Z">
                      <m:rPr>
                        <m:nor/>
                      </m:rPr>
                      <w:rPr>
                        <w:rFonts w:ascii="Cambria Math" w:hAnsi="Cambria Math"/>
                        <w:iCs/>
                        <w:lang w:eastAsia="en-GB"/>
                      </w:rPr>
                      <m:t>m</m:t>
                    </w:del>
                  </m:r>
                </m:e>
                <m:sup>
                  <m:r>
                    <w:del w:id="31441" w:author="Johnny Schultz" w:date="2020-02-12T15:58:00Z">
                      <m:rPr>
                        <m:nor/>
                      </m:rPr>
                      <w:rPr>
                        <w:rFonts w:ascii="Cambria Math" w:hAnsi="Cambria Math"/>
                        <w:iCs/>
                        <w:lang w:eastAsia="en-GB"/>
                      </w:rPr>
                      <m:t>2</m:t>
                    </w:del>
                  </m:r>
                </m:sup>
              </m:sSup>
              <m:r>
                <w:del w:id="31442" w:author="Johnny Schultz" w:date="2020-02-12T15:58:00Z">
                  <m:rPr>
                    <m:nor/>
                  </m:rPr>
                  <w:rPr>
                    <w:rFonts w:ascii="Cambria Math" w:hAnsi="Cambria Math"/>
                    <w:iCs/>
                    <w:lang w:eastAsia="en-GB"/>
                  </w:rPr>
                  <m:t>*4 kHz</m:t>
                </w:del>
              </m:r>
              <m:r>
                <w:del w:id="31443" w:author="Johnny Schultz" w:date="2020-02-12T15:58:00Z">
                  <m:rPr>
                    <m:nor/>
                  </m:rPr>
                  <w:rPr>
                    <w:rFonts w:ascii="Cambria Math" w:hAnsi="Cambria Math"/>
                    <w:lang w:eastAsia="en-GB"/>
                  </w:rPr>
                  <m:t>))</m:t>
                </w:del>
              </m:r>
            </m:sub>
          </m:sSub>
          <m:r>
            <w:del w:id="31444" w:author="Johnny Schultz" w:date="2020-02-12T15:58:00Z">
              <m:rPr>
                <m:nor/>
              </m:rPr>
              <w:rPr>
                <w:rFonts w:ascii="Cambria Math" w:hAnsi="Cambria Math"/>
                <w:lang w:eastAsia="en-GB"/>
              </w:rPr>
              <m:t>=</m:t>
            </w:del>
          </m:r>
          <m:d>
            <m:dPr>
              <m:begChr m:val="{"/>
              <m:endChr m:val=""/>
              <m:ctrlPr>
                <w:del w:id="31445" w:author="Johnny Schultz" w:date="2020-02-12T15:58:00Z">
                  <w:rPr>
                    <w:rFonts w:ascii="Cambria Math" w:hAnsi="Cambria Math"/>
                    <w:bCs/>
                    <w:lang w:eastAsia="en-GB"/>
                  </w:rPr>
                </w:del>
              </m:ctrlPr>
            </m:dPr>
            <m:e>
              <m:eqArr>
                <m:eqArrPr>
                  <m:ctrlPr>
                    <w:del w:id="31446" w:author="Johnny Schultz" w:date="2020-02-12T15:58:00Z">
                      <w:rPr>
                        <w:rFonts w:ascii="Cambria Math" w:hAnsi="Cambria Math"/>
                        <w:bCs/>
                        <w:lang w:eastAsia="en-GB"/>
                      </w:rPr>
                    </w:del>
                  </m:ctrlPr>
                </m:eqArrPr>
                <m:e>
                  <m:r>
                    <w:del w:id="31447" w:author="Johnny Schultz" w:date="2020-02-12T15:58:00Z">
                      <m:rPr>
                        <m:nor/>
                      </m:rPr>
                      <w:rPr>
                        <w:rFonts w:ascii="Cambria Math" w:hAnsi="Cambria Math"/>
                        <w:lang w:eastAsia="en-GB"/>
                      </w:rPr>
                      <m:t>-149+0.16*</m:t>
                    </w:del>
                  </m:r>
                  <m:r>
                    <w:del w:id="31448" w:author="Johnny Schultz" w:date="2020-02-12T15:58:00Z">
                      <m:rPr>
                        <m:nor/>
                      </m:rPr>
                      <w:rPr>
                        <w:rFonts w:ascii="Cambria Math" w:hAnsi="Cambria Math"/>
                        <w:iCs/>
                        <w:lang w:eastAsia="en-GB"/>
                      </w:rPr>
                      <m:t>θ</m:t>
                    </w:del>
                  </m:r>
                  <m:r>
                    <w:del w:id="31449" w:author="Johnny Schultz" w:date="2020-02-12T15:58:00Z">
                      <m:rPr>
                        <m:nor/>
                      </m:rPr>
                      <w:rPr>
                        <w:rFonts w:ascii="Cambria Math" w:hAnsi="Cambria Math"/>
                        <w:lang w:eastAsia="en-GB"/>
                      </w:rPr>
                      <m:t>°                         0°≤</m:t>
                    </w:del>
                  </m:r>
                  <m:r>
                    <w:del w:id="31450" w:author="Johnny Schultz" w:date="2020-02-12T15:58:00Z">
                      <m:rPr>
                        <m:nor/>
                      </m:rPr>
                      <w:rPr>
                        <w:rFonts w:ascii="Cambria Math" w:hAnsi="Cambria Math"/>
                        <w:iCs/>
                        <w:lang w:eastAsia="en-GB"/>
                      </w:rPr>
                      <m:t>θ</m:t>
                    </w:del>
                  </m:r>
                  <m:r>
                    <w:del w:id="31451" w:author="Johnny Schultz" w:date="2020-02-12T15:58:00Z">
                      <m:rPr>
                        <m:nor/>
                      </m:rPr>
                      <w:rPr>
                        <w:rFonts w:ascii="Cambria Math" w:hAnsi="Cambria Math"/>
                        <w:lang w:eastAsia="en-GB"/>
                      </w:rPr>
                      <m:t>&lt;45°;</m:t>
                    </w:del>
                  </m:r>
                </m:e>
                <m:e>
                  <m:r>
                    <w:del w:id="31452" w:author="Johnny Schultz" w:date="2020-02-12T15:58:00Z">
                      <m:rPr>
                        <m:nor/>
                      </m:rPr>
                      <w:rPr>
                        <w:rFonts w:ascii="Cambria Math" w:hAnsi="Cambria Math"/>
                        <w:lang w:eastAsia="en-GB"/>
                      </w:rPr>
                      <m:t>-142+0.53*</m:t>
                    </w:del>
                  </m:r>
                  <m:d>
                    <m:dPr>
                      <m:ctrlPr>
                        <w:del w:id="31453" w:author="Johnny Schultz" w:date="2020-02-12T15:58:00Z">
                          <w:rPr>
                            <w:rFonts w:ascii="Cambria Math" w:hAnsi="Cambria Math"/>
                            <w:bCs/>
                            <w:lang w:eastAsia="en-GB"/>
                          </w:rPr>
                        </w:del>
                      </m:ctrlPr>
                    </m:dPr>
                    <m:e>
                      <m:r>
                        <w:del w:id="31454" w:author="Johnny Schultz" w:date="2020-02-12T15:58:00Z">
                          <m:rPr>
                            <m:nor/>
                          </m:rPr>
                          <w:rPr>
                            <w:rFonts w:ascii="Cambria Math" w:hAnsi="Cambria Math"/>
                            <w:iCs/>
                            <w:lang w:eastAsia="en-GB"/>
                          </w:rPr>
                          <m:t>θ</m:t>
                        </w:del>
                      </m:r>
                      <m:r>
                        <w:del w:id="31455" w:author="Johnny Schultz" w:date="2020-02-12T15:58:00Z">
                          <m:rPr>
                            <m:nor/>
                          </m:rPr>
                          <w:rPr>
                            <w:rFonts w:ascii="Cambria Math" w:hAnsi="Cambria Math"/>
                            <w:lang w:eastAsia="en-GB"/>
                          </w:rPr>
                          <m:t>°-45°</m:t>
                        </w:del>
                      </m:r>
                    </m:e>
                  </m:d>
                  <m:r>
                    <w:del w:id="31456" w:author="Johnny Schultz" w:date="2020-02-12T15:58:00Z">
                      <m:rPr>
                        <m:nor/>
                      </m:rPr>
                      <w:rPr>
                        <w:rFonts w:ascii="Cambria Math" w:hAnsi="Cambria Math"/>
                        <w:lang w:eastAsia="en-GB"/>
                      </w:rPr>
                      <m:t xml:space="preserve">      45°≤</m:t>
                    </w:del>
                  </m:r>
                  <m:r>
                    <w:del w:id="31457" w:author="Johnny Schultz" w:date="2020-02-12T15:58:00Z">
                      <m:rPr>
                        <m:nor/>
                      </m:rPr>
                      <w:rPr>
                        <w:rFonts w:ascii="Cambria Math" w:hAnsi="Cambria Math"/>
                        <w:iCs/>
                        <w:lang w:eastAsia="en-GB"/>
                      </w:rPr>
                      <m:t>θ</m:t>
                    </w:del>
                  </m:r>
                  <m:r>
                    <w:del w:id="31458" w:author="Johnny Schultz" w:date="2020-02-12T15:58:00Z">
                      <m:rPr>
                        <m:nor/>
                      </m:rPr>
                      <w:rPr>
                        <w:rFonts w:ascii="Cambria Math" w:hAnsi="Cambria Math"/>
                        <w:lang w:eastAsia="en-GB"/>
                      </w:rPr>
                      <m:t>&lt;60°;</m:t>
                    </w:del>
                  </m:r>
                </m:e>
                <m:e>
                  <m:r>
                    <w:del w:id="31459" w:author="Johnny Schultz" w:date="2020-02-12T15:58:00Z">
                      <m:rPr>
                        <m:nor/>
                      </m:rPr>
                      <w:rPr>
                        <w:rFonts w:ascii="Cambria Math" w:hAnsi="Cambria Math"/>
                        <w:lang w:eastAsia="en-GB"/>
                      </w:rPr>
                      <m:t>-134+0.1*</m:t>
                    </w:del>
                  </m:r>
                  <m:d>
                    <m:dPr>
                      <m:ctrlPr>
                        <w:del w:id="31460" w:author="Johnny Schultz" w:date="2020-02-12T15:58:00Z">
                          <w:rPr>
                            <w:rFonts w:ascii="Cambria Math" w:hAnsi="Cambria Math"/>
                            <w:bCs/>
                            <w:lang w:eastAsia="en-GB"/>
                          </w:rPr>
                        </w:del>
                      </m:ctrlPr>
                    </m:dPr>
                    <m:e>
                      <m:r>
                        <w:del w:id="31461" w:author="Johnny Schultz" w:date="2020-02-12T15:58:00Z">
                          <m:rPr>
                            <m:nor/>
                          </m:rPr>
                          <w:rPr>
                            <w:rFonts w:ascii="Cambria Math" w:hAnsi="Cambria Math"/>
                            <w:iCs/>
                            <w:lang w:eastAsia="en-GB"/>
                          </w:rPr>
                          <m:t>θ</m:t>
                        </w:del>
                      </m:r>
                      <m:r>
                        <w:del w:id="31462" w:author="Johnny Schultz" w:date="2020-02-12T15:58:00Z">
                          <m:rPr>
                            <m:nor/>
                          </m:rPr>
                          <w:rPr>
                            <w:rFonts w:ascii="Cambria Math" w:hAnsi="Cambria Math"/>
                            <w:lang w:eastAsia="en-GB"/>
                          </w:rPr>
                          <m:t>°-60°</m:t>
                        </w:del>
                      </m:r>
                    </m:e>
                  </m:d>
                  <m:r>
                    <w:del w:id="31463" w:author="Johnny Schultz" w:date="2020-02-12T15:58:00Z">
                      <m:rPr>
                        <m:nor/>
                      </m:rPr>
                      <w:rPr>
                        <w:rFonts w:ascii="Cambria Math" w:hAnsi="Cambria Math"/>
                        <w:lang w:eastAsia="en-GB"/>
                      </w:rPr>
                      <m:t xml:space="preserve">         60°≤</m:t>
                    </w:del>
                  </m:r>
                  <m:r>
                    <w:del w:id="31464" w:author="Johnny Schultz" w:date="2020-02-12T15:58:00Z">
                      <m:rPr>
                        <m:nor/>
                      </m:rPr>
                      <w:rPr>
                        <w:rFonts w:ascii="Cambria Math" w:hAnsi="Cambria Math"/>
                        <w:iCs/>
                        <w:lang w:eastAsia="en-GB"/>
                      </w:rPr>
                      <m:t>θ</m:t>
                    </w:del>
                  </m:r>
                  <m:r>
                    <w:del w:id="31465" w:author="Johnny Schultz" w:date="2020-02-12T15:58:00Z">
                      <m:rPr>
                        <m:nor/>
                      </m:rPr>
                      <w:rPr>
                        <w:rFonts w:ascii="Cambria Math" w:hAnsi="Cambria Math"/>
                        <w:lang w:eastAsia="en-GB"/>
                      </w:rPr>
                      <m:t>≤90°.</m:t>
                    </w:del>
                  </m:r>
                </m:e>
              </m:eqArr>
            </m:e>
          </m:d>
        </m:oMath>
      </m:oMathPara>
    </w:p>
    <w:p w14:paraId="7A953099" w14:textId="77777777" w:rsidR="00A013FD" w:rsidRPr="00A013FD" w:rsidRDefault="00A013FD" w:rsidP="000A5AEA">
      <w:pPr>
        <w:spacing w:after="120"/>
        <w:rPr>
          <w:del w:id="31466" w:author="Johnny Schultz" w:date="2020-02-12T15:58:00Z"/>
        </w:rPr>
      </w:pPr>
      <w:del w:id="31467" w:author="Johnny Schultz" w:date="2020-02-12T15:58:00Z">
        <w:r w:rsidRPr="00A013FD">
          <w:delText>where θ is the angle of arrival of the incident wave above the horizontal plane, in degrees.</w:delText>
        </w:r>
      </w:del>
    </w:p>
    <w:p w14:paraId="487658EA" w14:textId="77777777" w:rsidR="00A013FD" w:rsidRPr="00A013FD" w:rsidRDefault="00A013FD" w:rsidP="000A5AEA">
      <w:pPr>
        <w:spacing w:after="120"/>
        <w:rPr>
          <w:del w:id="31468" w:author="Johnny Schultz" w:date="2020-02-12T15:58:00Z"/>
        </w:rPr>
      </w:pPr>
      <w:del w:id="31469" w:author="Johnny Schultz" w:date="2020-02-12T15:58:00Z">
        <w:r w:rsidRPr="00A013FD">
          <w:delText>Which is tabulated as follows:</w:delText>
        </w:r>
      </w:del>
    </w:p>
    <w:p w14:paraId="7F3DE23E" w14:textId="77777777" w:rsidR="00A013FD" w:rsidRPr="00A013FD" w:rsidRDefault="00A013FD" w:rsidP="000A5AEA">
      <w:pPr>
        <w:spacing w:after="120"/>
        <w:rPr>
          <w:del w:id="31470" w:author="Johnny Schultz" w:date="2020-02-12T15:58:00Z"/>
        </w:rPr>
      </w:pPr>
      <w:del w:id="31471" w:author="Johnny Schultz" w:date="2020-02-12T15:58:00Z">
        <w:r w:rsidRPr="00A013FD">
          <w:delText>TABLE A7-8</w:delText>
        </w:r>
      </w:del>
    </w:p>
    <w:p w14:paraId="041D718B" w14:textId="77777777" w:rsidR="00A013FD" w:rsidRPr="00A013FD" w:rsidRDefault="00A013FD" w:rsidP="000A5AEA">
      <w:pPr>
        <w:spacing w:after="120"/>
        <w:rPr>
          <w:del w:id="31472" w:author="Johnny Schultz" w:date="2020-02-12T15:58:00Z"/>
        </w:rPr>
      </w:pPr>
      <w:del w:id="31473" w:author="Johnny Schultz" w:date="2020-02-12T15:58:00Z">
        <w:r w:rsidRPr="00A013FD">
          <w:delText>Tabulation of pfd mask</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A013FD" w:rsidRPr="00A013FD" w14:paraId="391400B9" w14:textId="77777777" w:rsidTr="00BF604E">
        <w:trPr>
          <w:trHeight w:val="304"/>
          <w:jc w:val="center"/>
          <w:del w:id="31474" w:author="Johnny Schultz" w:date="2020-02-12T15:58:00Z"/>
        </w:trPr>
        <w:tc>
          <w:tcPr>
            <w:tcW w:w="1983" w:type="dxa"/>
          </w:tcPr>
          <w:p w14:paraId="78998F46" w14:textId="77777777" w:rsidR="00A013FD" w:rsidRPr="00A013FD" w:rsidRDefault="00A013FD" w:rsidP="00A013FD">
            <w:pPr>
              <w:spacing w:before="80" w:after="80"/>
              <w:rPr>
                <w:del w:id="31475" w:author="Johnny Schultz" w:date="2020-02-12T15:58:00Z"/>
                <w:rFonts w:asciiTheme="majorBidi" w:hAnsiTheme="majorBidi" w:cstheme="majorBidi"/>
                <w:b/>
                <w:sz w:val="20"/>
              </w:rPr>
            </w:pPr>
          </w:p>
        </w:tc>
        <w:tc>
          <w:tcPr>
            <w:tcW w:w="1983" w:type="dxa"/>
          </w:tcPr>
          <w:p w14:paraId="361A6FF5" w14:textId="77777777" w:rsidR="00A013FD" w:rsidRPr="00A013FD" w:rsidRDefault="00A013FD" w:rsidP="00A013FD">
            <w:pPr>
              <w:spacing w:before="80" w:after="80"/>
              <w:rPr>
                <w:del w:id="31476" w:author="Johnny Schultz" w:date="2020-02-12T15:58:00Z"/>
                <w:rFonts w:asciiTheme="majorBidi" w:hAnsiTheme="majorBidi" w:cstheme="majorBidi"/>
                <w:b/>
                <w:sz w:val="20"/>
              </w:rPr>
            </w:pPr>
            <w:del w:id="31477" w:author="Johnny Schultz" w:date="2020-02-12T15:58:00Z">
              <w:r w:rsidRPr="00A013FD">
                <w:rPr>
                  <w:rFonts w:asciiTheme="majorBidi" w:hAnsiTheme="majorBidi" w:cstheme="majorBidi"/>
                  <w:b/>
                  <w:sz w:val="20"/>
                </w:rPr>
                <w:delText>dBW</w:delText>
              </w:r>
            </w:del>
          </w:p>
        </w:tc>
        <w:tc>
          <w:tcPr>
            <w:tcW w:w="1983" w:type="dxa"/>
          </w:tcPr>
          <w:p w14:paraId="2F45E9D7" w14:textId="77777777" w:rsidR="00A013FD" w:rsidRPr="00A013FD" w:rsidRDefault="00A013FD" w:rsidP="00A013FD">
            <w:pPr>
              <w:spacing w:before="80" w:after="80"/>
              <w:rPr>
                <w:del w:id="31478" w:author="Johnny Schultz" w:date="2020-02-12T15:58:00Z"/>
                <w:rFonts w:asciiTheme="majorBidi" w:hAnsiTheme="majorBidi" w:cstheme="majorBidi"/>
                <w:b/>
                <w:sz w:val="20"/>
              </w:rPr>
            </w:pPr>
            <w:del w:id="31479" w:author="Johnny Schultz" w:date="2020-02-12T15:58:00Z">
              <w:r w:rsidRPr="00A013FD">
                <w:rPr>
                  <w:rFonts w:asciiTheme="majorBidi" w:hAnsiTheme="majorBidi" w:cstheme="majorBidi"/>
                  <w:b/>
                  <w:sz w:val="20"/>
                </w:rPr>
                <w:delText xml:space="preserve">Δ = </w:delText>
              </w:r>
              <w:r w:rsidRPr="000A5AEA">
                <w:rPr>
                  <w:rFonts w:asciiTheme="majorBidi" w:hAnsiTheme="majorBidi" w:cstheme="majorBidi"/>
                  <w:b/>
                  <w:sz w:val="20"/>
                  <w:lang w:val="en-US"/>
                </w:rPr>
                <w:delText>−</w:delText>
              </w:r>
              <w:r w:rsidRPr="00A013FD">
                <w:rPr>
                  <w:rFonts w:asciiTheme="majorBidi" w:hAnsiTheme="majorBidi" w:cstheme="majorBidi"/>
                  <w:b/>
                  <w:sz w:val="20"/>
                </w:rPr>
                <w:delText>36.0 dB</w:delText>
              </w:r>
            </w:del>
          </w:p>
        </w:tc>
        <w:tc>
          <w:tcPr>
            <w:tcW w:w="2556" w:type="dxa"/>
          </w:tcPr>
          <w:p w14:paraId="28289CCC" w14:textId="77777777" w:rsidR="00A013FD" w:rsidRPr="00A013FD" w:rsidRDefault="00A013FD" w:rsidP="00A013FD">
            <w:pPr>
              <w:spacing w:before="80" w:after="80"/>
              <w:rPr>
                <w:del w:id="31480" w:author="Johnny Schultz" w:date="2020-02-12T15:58:00Z"/>
                <w:rFonts w:asciiTheme="majorBidi" w:hAnsiTheme="majorBidi" w:cstheme="majorBidi"/>
                <w:b/>
                <w:sz w:val="20"/>
              </w:rPr>
            </w:pPr>
            <w:del w:id="31481" w:author="Johnny Schultz" w:date="2020-02-12T15:58:00Z">
              <w:r w:rsidRPr="00A013FD">
                <w:rPr>
                  <w:rFonts w:asciiTheme="majorBidi" w:hAnsiTheme="majorBidi" w:cstheme="majorBidi"/>
                  <w:b/>
                  <w:sz w:val="20"/>
                </w:rPr>
                <w:delText>Δ = +14.0 dB</w:delText>
              </w:r>
            </w:del>
          </w:p>
        </w:tc>
      </w:tr>
      <w:tr w:rsidR="00A013FD" w:rsidRPr="00A013FD" w14:paraId="44E18FF9" w14:textId="77777777" w:rsidTr="00BF604E">
        <w:trPr>
          <w:trHeight w:val="304"/>
          <w:jc w:val="center"/>
          <w:del w:id="31482" w:author="Johnny Schultz" w:date="2020-02-12T15:58:00Z"/>
        </w:trPr>
        <w:tc>
          <w:tcPr>
            <w:tcW w:w="1983" w:type="dxa"/>
          </w:tcPr>
          <w:p w14:paraId="4F6C7F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83" w:author="Johnny Schultz" w:date="2020-02-12T15:58:00Z"/>
                <w:rFonts w:asciiTheme="majorBidi" w:hAnsiTheme="majorBidi" w:cstheme="majorBidi"/>
                <w:sz w:val="20"/>
              </w:rPr>
            </w:pPr>
            <w:del w:id="31484" w:author="Johnny Schultz" w:date="2020-02-12T15:58:00Z">
              <w:r w:rsidRPr="00A013FD">
                <w:rPr>
                  <w:rFonts w:asciiTheme="majorBidi" w:hAnsiTheme="majorBidi" w:cstheme="majorBidi"/>
                  <w:sz w:val="20"/>
                </w:rPr>
                <w:delText>Theta</w:delText>
              </w:r>
            </w:del>
          </w:p>
        </w:tc>
        <w:tc>
          <w:tcPr>
            <w:tcW w:w="1983" w:type="dxa"/>
          </w:tcPr>
          <w:p w14:paraId="105287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85" w:author="Johnny Schultz" w:date="2020-02-12T15:58:00Z"/>
                <w:rFonts w:asciiTheme="majorBidi" w:hAnsiTheme="majorBidi" w:cstheme="majorBidi"/>
                <w:sz w:val="20"/>
              </w:rPr>
            </w:pPr>
            <w:del w:id="31486" w:author="Johnny Schultz" w:date="2020-02-12T15:58:00Z">
              <w:r w:rsidRPr="00A013FD">
                <w:rPr>
                  <w:rFonts w:asciiTheme="majorBidi" w:hAnsiTheme="majorBidi" w:cstheme="majorBidi"/>
                  <w:sz w:val="20"/>
                </w:rPr>
                <w:delText>Flux/4 kHz</w:delText>
              </w:r>
            </w:del>
          </w:p>
        </w:tc>
        <w:tc>
          <w:tcPr>
            <w:tcW w:w="1983" w:type="dxa"/>
          </w:tcPr>
          <w:p w14:paraId="49276C7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87" w:author="Johnny Schultz" w:date="2020-02-12T15:58:00Z"/>
                <w:rFonts w:asciiTheme="majorBidi" w:hAnsiTheme="majorBidi" w:cstheme="majorBidi"/>
                <w:sz w:val="20"/>
              </w:rPr>
            </w:pPr>
            <w:del w:id="31488" w:author="Johnny Schultz" w:date="2020-02-12T15:58:00Z">
              <w:r w:rsidRPr="00A013FD">
                <w:rPr>
                  <w:rFonts w:asciiTheme="majorBidi" w:hAnsiTheme="majorBidi" w:cstheme="majorBidi"/>
                  <w:sz w:val="20"/>
                </w:rPr>
                <w:delText>Flux/1 Hz</w:delText>
              </w:r>
            </w:del>
          </w:p>
        </w:tc>
        <w:tc>
          <w:tcPr>
            <w:tcW w:w="2556" w:type="dxa"/>
          </w:tcPr>
          <w:p w14:paraId="0879D4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89" w:author="Johnny Schultz" w:date="2020-02-12T15:58:00Z"/>
                <w:rFonts w:asciiTheme="majorBidi" w:hAnsiTheme="majorBidi" w:cstheme="majorBidi"/>
                <w:sz w:val="20"/>
              </w:rPr>
            </w:pPr>
            <w:del w:id="31490" w:author="Johnny Schultz" w:date="2020-02-12T15:58:00Z">
              <w:r w:rsidRPr="00A013FD">
                <w:rPr>
                  <w:rFonts w:asciiTheme="majorBidi" w:hAnsiTheme="majorBidi" w:cstheme="majorBidi"/>
                  <w:sz w:val="20"/>
                </w:rPr>
                <w:delText>Flux 100 kHz</w:delText>
              </w:r>
            </w:del>
          </w:p>
        </w:tc>
      </w:tr>
      <w:tr w:rsidR="00A013FD" w:rsidRPr="00A013FD" w14:paraId="4DB6FE9A" w14:textId="77777777" w:rsidTr="00BF604E">
        <w:trPr>
          <w:trHeight w:val="304"/>
          <w:jc w:val="center"/>
          <w:del w:id="31491" w:author="Johnny Schultz" w:date="2020-02-12T15:58:00Z"/>
        </w:trPr>
        <w:tc>
          <w:tcPr>
            <w:tcW w:w="1983" w:type="dxa"/>
          </w:tcPr>
          <w:p w14:paraId="1C5D1F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92" w:author="Johnny Schultz" w:date="2020-02-12T15:58:00Z"/>
                <w:rFonts w:asciiTheme="majorBidi" w:hAnsiTheme="majorBidi" w:cstheme="majorBidi"/>
                <w:sz w:val="20"/>
              </w:rPr>
            </w:pPr>
            <w:del w:id="31493" w:author="Johnny Schultz" w:date="2020-02-12T15:58:00Z">
              <w:r w:rsidRPr="00A013FD">
                <w:rPr>
                  <w:rFonts w:asciiTheme="majorBidi" w:hAnsiTheme="majorBidi" w:cstheme="majorBidi"/>
                  <w:sz w:val="20"/>
                </w:rPr>
                <w:delText>0</w:delText>
              </w:r>
            </w:del>
          </w:p>
        </w:tc>
        <w:tc>
          <w:tcPr>
            <w:tcW w:w="1983" w:type="dxa"/>
          </w:tcPr>
          <w:p w14:paraId="3B7EBB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94" w:author="Johnny Schultz" w:date="2020-02-12T15:58:00Z"/>
                <w:rFonts w:asciiTheme="majorBidi" w:hAnsiTheme="majorBidi" w:cstheme="majorBidi"/>
                <w:sz w:val="20"/>
              </w:rPr>
            </w:pPr>
            <w:del w:id="3149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149.00</w:delText>
              </w:r>
            </w:del>
          </w:p>
        </w:tc>
        <w:tc>
          <w:tcPr>
            <w:tcW w:w="1983" w:type="dxa"/>
          </w:tcPr>
          <w:p w14:paraId="07DF96E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96" w:author="Johnny Schultz" w:date="2020-02-12T15:58:00Z"/>
                <w:rFonts w:asciiTheme="majorBidi" w:hAnsiTheme="majorBidi" w:cstheme="majorBidi"/>
                <w:sz w:val="20"/>
              </w:rPr>
            </w:pPr>
            <w:del w:id="3149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185.00</w:delText>
              </w:r>
            </w:del>
          </w:p>
        </w:tc>
        <w:tc>
          <w:tcPr>
            <w:tcW w:w="2556" w:type="dxa"/>
          </w:tcPr>
          <w:p w14:paraId="27ADB2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498" w:author="Johnny Schultz" w:date="2020-02-12T15:58:00Z"/>
                <w:rFonts w:asciiTheme="majorBidi" w:hAnsiTheme="majorBidi" w:cstheme="majorBidi"/>
                <w:sz w:val="20"/>
              </w:rPr>
            </w:pPr>
            <w:del w:id="3149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135.00</w:delText>
              </w:r>
            </w:del>
          </w:p>
        </w:tc>
      </w:tr>
      <w:tr w:rsidR="00A013FD" w:rsidRPr="00A013FD" w14:paraId="5701D55D" w14:textId="77777777" w:rsidTr="00BF604E">
        <w:trPr>
          <w:trHeight w:val="304"/>
          <w:jc w:val="center"/>
          <w:del w:id="31500" w:author="Johnny Schultz" w:date="2020-02-12T15:58:00Z"/>
        </w:trPr>
        <w:tc>
          <w:tcPr>
            <w:tcW w:w="1983" w:type="dxa"/>
          </w:tcPr>
          <w:p w14:paraId="00522A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01" w:author="Johnny Schultz" w:date="2020-02-12T15:58:00Z"/>
                <w:rFonts w:asciiTheme="majorBidi" w:hAnsiTheme="majorBidi" w:cstheme="majorBidi"/>
                <w:sz w:val="20"/>
              </w:rPr>
            </w:pPr>
            <w:del w:id="31502" w:author="Johnny Schultz" w:date="2020-02-12T15:58:00Z">
              <w:r w:rsidRPr="00A013FD">
                <w:rPr>
                  <w:rFonts w:asciiTheme="majorBidi" w:hAnsiTheme="majorBidi" w:cstheme="majorBidi"/>
                  <w:sz w:val="20"/>
                </w:rPr>
                <w:delText>5</w:delText>
              </w:r>
            </w:del>
          </w:p>
        </w:tc>
        <w:tc>
          <w:tcPr>
            <w:tcW w:w="1983" w:type="dxa"/>
          </w:tcPr>
          <w:p w14:paraId="6B26A85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03" w:author="Johnny Schultz" w:date="2020-02-12T15:58:00Z"/>
                <w:rFonts w:asciiTheme="majorBidi" w:hAnsiTheme="majorBidi" w:cstheme="majorBidi"/>
                <w:sz w:val="20"/>
              </w:rPr>
            </w:pPr>
            <w:del w:id="3150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148.20</w:delText>
              </w:r>
            </w:del>
          </w:p>
        </w:tc>
        <w:tc>
          <w:tcPr>
            <w:tcW w:w="1983" w:type="dxa"/>
          </w:tcPr>
          <w:p w14:paraId="45163EC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05" w:author="Johnny Schultz" w:date="2020-02-12T15:58:00Z"/>
                <w:rFonts w:asciiTheme="majorBidi" w:hAnsiTheme="majorBidi" w:cstheme="majorBidi"/>
                <w:sz w:val="20"/>
              </w:rPr>
            </w:pPr>
            <w:del w:id="3150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184.20</w:delText>
              </w:r>
            </w:del>
          </w:p>
        </w:tc>
        <w:tc>
          <w:tcPr>
            <w:tcW w:w="2556" w:type="dxa"/>
          </w:tcPr>
          <w:p w14:paraId="0173EAC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07" w:author="Johnny Schultz" w:date="2020-02-12T15:58:00Z"/>
                <w:rFonts w:asciiTheme="majorBidi" w:hAnsiTheme="majorBidi" w:cstheme="majorBidi"/>
                <w:sz w:val="20"/>
              </w:rPr>
            </w:pPr>
            <w:del w:id="3150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134.20</w:delText>
              </w:r>
            </w:del>
          </w:p>
        </w:tc>
      </w:tr>
      <w:tr w:rsidR="00A013FD" w:rsidRPr="00A013FD" w14:paraId="1B146311" w14:textId="77777777" w:rsidTr="00BF604E">
        <w:trPr>
          <w:trHeight w:val="304"/>
          <w:jc w:val="center"/>
          <w:del w:id="31509" w:author="Johnny Schultz" w:date="2020-02-12T15:58:00Z"/>
        </w:trPr>
        <w:tc>
          <w:tcPr>
            <w:tcW w:w="1983" w:type="dxa"/>
          </w:tcPr>
          <w:p w14:paraId="7C6336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10" w:author="Johnny Schultz" w:date="2020-02-12T15:58:00Z"/>
                <w:rFonts w:asciiTheme="majorBidi" w:hAnsiTheme="majorBidi" w:cstheme="majorBidi"/>
                <w:sz w:val="20"/>
              </w:rPr>
            </w:pPr>
            <w:del w:id="31511" w:author="Johnny Schultz" w:date="2020-02-12T15:58:00Z">
              <w:r w:rsidRPr="00A013FD">
                <w:rPr>
                  <w:rFonts w:asciiTheme="majorBidi" w:hAnsiTheme="majorBidi" w:cstheme="majorBidi"/>
                  <w:sz w:val="20"/>
                </w:rPr>
                <w:delText>10</w:delText>
              </w:r>
            </w:del>
          </w:p>
        </w:tc>
        <w:tc>
          <w:tcPr>
            <w:tcW w:w="1983" w:type="dxa"/>
          </w:tcPr>
          <w:p w14:paraId="0521C5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12" w:author="Johnny Schultz" w:date="2020-02-12T15:58:00Z"/>
                <w:rFonts w:asciiTheme="majorBidi" w:hAnsiTheme="majorBidi" w:cstheme="majorBidi"/>
                <w:sz w:val="20"/>
              </w:rPr>
            </w:pPr>
            <w:del w:id="3151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147.40</w:delText>
              </w:r>
            </w:del>
          </w:p>
        </w:tc>
        <w:tc>
          <w:tcPr>
            <w:tcW w:w="1983" w:type="dxa"/>
          </w:tcPr>
          <w:p w14:paraId="7B9CA3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14" w:author="Johnny Schultz" w:date="2020-02-12T15:58:00Z"/>
                <w:rFonts w:asciiTheme="majorBidi" w:hAnsiTheme="majorBidi" w:cstheme="majorBidi"/>
                <w:sz w:val="20"/>
              </w:rPr>
            </w:pPr>
            <w:del w:id="3151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183.40</w:delText>
              </w:r>
            </w:del>
          </w:p>
        </w:tc>
        <w:tc>
          <w:tcPr>
            <w:tcW w:w="2556" w:type="dxa"/>
          </w:tcPr>
          <w:p w14:paraId="434A791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16" w:author="Johnny Schultz" w:date="2020-02-12T15:58:00Z"/>
                <w:rFonts w:asciiTheme="majorBidi" w:hAnsiTheme="majorBidi" w:cstheme="majorBidi"/>
                <w:sz w:val="20"/>
              </w:rPr>
            </w:pPr>
            <w:del w:id="3151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133.40</w:delText>
              </w:r>
            </w:del>
          </w:p>
        </w:tc>
      </w:tr>
      <w:tr w:rsidR="00A013FD" w:rsidRPr="00A013FD" w14:paraId="13CD93E6" w14:textId="77777777" w:rsidTr="00BF604E">
        <w:trPr>
          <w:trHeight w:val="304"/>
          <w:jc w:val="center"/>
          <w:del w:id="31518" w:author="Johnny Schultz" w:date="2020-02-12T15:58:00Z"/>
        </w:trPr>
        <w:tc>
          <w:tcPr>
            <w:tcW w:w="1983" w:type="dxa"/>
          </w:tcPr>
          <w:p w14:paraId="782932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19" w:author="Johnny Schultz" w:date="2020-02-12T15:58:00Z"/>
                <w:rFonts w:asciiTheme="majorBidi" w:hAnsiTheme="majorBidi" w:cstheme="majorBidi"/>
                <w:sz w:val="20"/>
              </w:rPr>
            </w:pPr>
            <w:del w:id="31520" w:author="Johnny Schultz" w:date="2020-02-12T15:58:00Z">
              <w:r w:rsidRPr="00A013FD">
                <w:rPr>
                  <w:rFonts w:asciiTheme="majorBidi" w:hAnsiTheme="majorBidi" w:cstheme="majorBidi"/>
                  <w:sz w:val="20"/>
                </w:rPr>
                <w:delText>15</w:delText>
              </w:r>
            </w:del>
          </w:p>
        </w:tc>
        <w:tc>
          <w:tcPr>
            <w:tcW w:w="1983" w:type="dxa"/>
          </w:tcPr>
          <w:p w14:paraId="5F7E9D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21" w:author="Johnny Schultz" w:date="2020-02-12T15:58:00Z"/>
                <w:rFonts w:asciiTheme="majorBidi" w:hAnsiTheme="majorBidi" w:cstheme="majorBidi"/>
                <w:sz w:val="20"/>
              </w:rPr>
            </w:pPr>
            <w:del w:id="3152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146.60</w:delText>
              </w:r>
            </w:del>
          </w:p>
        </w:tc>
        <w:tc>
          <w:tcPr>
            <w:tcW w:w="1983" w:type="dxa"/>
          </w:tcPr>
          <w:p w14:paraId="17752D4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23" w:author="Johnny Schultz" w:date="2020-02-12T15:58:00Z"/>
                <w:rFonts w:asciiTheme="majorBidi" w:hAnsiTheme="majorBidi" w:cstheme="majorBidi"/>
                <w:sz w:val="20"/>
              </w:rPr>
            </w:pPr>
            <w:del w:id="3152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182.60</w:delText>
              </w:r>
            </w:del>
          </w:p>
        </w:tc>
        <w:tc>
          <w:tcPr>
            <w:tcW w:w="2556" w:type="dxa"/>
          </w:tcPr>
          <w:p w14:paraId="0557C9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25" w:author="Johnny Schultz" w:date="2020-02-12T15:58:00Z"/>
                <w:rFonts w:asciiTheme="majorBidi" w:hAnsiTheme="majorBidi" w:cstheme="majorBidi"/>
                <w:sz w:val="20"/>
              </w:rPr>
            </w:pPr>
            <w:del w:id="3152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132.60</w:delText>
              </w:r>
            </w:del>
          </w:p>
        </w:tc>
      </w:tr>
      <w:tr w:rsidR="00A013FD" w:rsidRPr="00A013FD" w14:paraId="273D520C" w14:textId="77777777" w:rsidTr="00BF604E">
        <w:trPr>
          <w:trHeight w:val="304"/>
          <w:jc w:val="center"/>
          <w:del w:id="31527" w:author="Johnny Schultz" w:date="2020-02-12T15:58:00Z"/>
        </w:trPr>
        <w:tc>
          <w:tcPr>
            <w:tcW w:w="1983" w:type="dxa"/>
          </w:tcPr>
          <w:p w14:paraId="50AF9C2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28" w:author="Johnny Schultz" w:date="2020-02-12T15:58:00Z"/>
                <w:rFonts w:asciiTheme="majorBidi" w:hAnsiTheme="majorBidi" w:cstheme="majorBidi"/>
                <w:sz w:val="20"/>
              </w:rPr>
            </w:pPr>
            <w:del w:id="31529" w:author="Johnny Schultz" w:date="2020-02-12T15:58:00Z">
              <w:r w:rsidRPr="00A013FD">
                <w:rPr>
                  <w:rFonts w:asciiTheme="majorBidi" w:hAnsiTheme="majorBidi" w:cstheme="majorBidi"/>
                  <w:sz w:val="20"/>
                </w:rPr>
                <w:delText>20</w:delText>
              </w:r>
            </w:del>
          </w:p>
        </w:tc>
        <w:tc>
          <w:tcPr>
            <w:tcW w:w="1983" w:type="dxa"/>
          </w:tcPr>
          <w:p w14:paraId="7C061D1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30" w:author="Johnny Schultz" w:date="2020-02-12T15:58:00Z"/>
                <w:rFonts w:asciiTheme="majorBidi" w:hAnsiTheme="majorBidi" w:cstheme="majorBidi"/>
                <w:sz w:val="20"/>
              </w:rPr>
            </w:pPr>
            <w:del w:id="3153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145.80</w:delText>
              </w:r>
            </w:del>
          </w:p>
        </w:tc>
        <w:tc>
          <w:tcPr>
            <w:tcW w:w="1983" w:type="dxa"/>
          </w:tcPr>
          <w:p w14:paraId="1197F46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32" w:author="Johnny Schultz" w:date="2020-02-12T15:58:00Z"/>
                <w:rFonts w:asciiTheme="majorBidi" w:hAnsiTheme="majorBidi" w:cstheme="majorBidi"/>
                <w:sz w:val="20"/>
              </w:rPr>
            </w:pPr>
            <w:del w:id="3153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181.80</w:delText>
              </w:r>
            </w:del>
          </w:p>
        </w:tc>
        <w:tc>
          <w:tcPr>
            <w:tcW w:w="2556" w:type="dxa"/>
          </w:tcPr>
          <w:p w14:paraId="0D87A1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34" w:author="Johnny Schultz" w:date="2020-02-12T15:58:00Z"/>
                <w:rFonts w:asciiTheme="majorBidi" w:hAnsiTheme="majorBidi" w:cstheme="majorBidi"/>
                <w:sz w:val="20"/>
              </w:rPr>
            </w:pPr>
            <w:del w:id="3153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131.80</w:delText>
              </w:r>
            </w:del>
          </w:p>
        </w:tc>
      </w:tr>
      <w:tr w:rsidR="00A013FD" w:rsidRPr="00A013FD" w14:paraId="4FCE36C3" w14:textId="77777777" w:rsidTr="00BF604E">
        <w:trPr>
          <w:trHeight w:val="304"/>
          <w:jc w:val="center"/>
          <w:del w:id="31536" w:author="Johnny Schultz" w:date="2020-02-12T15:58:00Z"/>
        </w:trPr>
        <w:tc>
          <w:tcPr>
            <w:tcW w:w="1983" w:type="dxa"/>
          </w:tcPr>
          <w:p w14:paraId="76814EC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37" w:author="Johnny Schultz" w:date="2020-02-12T15:58:00Z"/>
                <w:rFonts w:asciiTheme="majorBidi" w:hAnsiTheme="majorBidi" w:cstheme="majorBidi"/>
                <w:sz w:val="20"/>
              </w:rPr>
            </w:pPr>
            <w:del w:id="31538" w:author="Johnny Schultz" w:date="2020-02-12T15:58:00Z">
              <w:r w:rsidRPr="00A013FD">
                <w:rPr>
                  <w:rFonts w:asciiTheme="majorBidi" w:hAnsiTheme="majorBidi" w:cstheme="majorBidi"/>
                  <w:sz w:val="20"/>
                </w:rPr>
                <w:delText>25</w:delText>
              </w:r>
            </w:del>
          </w:p>
        </w:tc>
        <w:tc>
          <w:tcPr>
            <w:tcW w:w="1983" w:type="dxa"/>
          </w:tcPr>
          <w:p w14:paraId="59B81F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39" w:author="Johnny Schultz" w:date="2020-02-12T15:58:00Z"/>
                <w:rFonts w:asciiTheme="majorBidi" w:hAnsiTheme="majorBidi" w:cstheme="majorBidi"/>
                <w:sz w:val="20"/>
              </w:rPr>
            </w:pPr>
            <w:del w:id="3154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145.00</w:delText>
              </w:r>
            </w:del>
          </w:p>
        </w:tc>
        <w:tc>
          <w:tcPr>
            <w:tcW w:w="1983" w:type="dxa"/>
          </w:tcPr>
          <w:p w14:paraId="07ABD0A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41" w:author="Johnny Schultz" w:date="2020-02-12T15:58:00Z"/>
                <w:rFonts w:asciiTheme="majorBidi" w:hAnsiTheme="majorBidi" w:cstheme="majorBidi"/>
                <w:sz w:val="20"/>
              </w:rPr>
            </w:pPr>
            <w:del w:id="3154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181.00</w:delText>
              </w:r>
            </w:del>
          </w:p>
        </w:tc>
        <w:tc>
          <w:tcPr>
            <w:tcW w:w="2556" w:type="dxa"/>
          </w:tcPr>
          <w:p w14:paraId="65718A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43" w:author="Johnny Schultz" w:date="2020-02-12T15:58:00Z"/>
                <w:rFonts w:asciiTheme="majorBidi" w:hAnsiTheme="majorBidi" w:cstheme="majorBidi"/>
                <w:sz w:val="20"/>
              </w:rPr>
            </w:pPr>
            <w:del w:id="3154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131.00</w:delText>
              </w:r>
            </w:del>
          </w:p>
        </w:tc>
      </w:tr>
      <w:tr w:rsidR="00A013FD" w:rsidRPr="00A013FD" w14:paraId="4073298C" w14:textId="77777777" w:rsidTr="00BF604E">
        <w:trPr>
          <w:trHeight w:val="304"/>
          <w:jc w:val="center"/>
          <w:del w:id="31545" w:author="Johnny Schultz" w:date="2020-02-12T15:58:00Z"/>
        </w:trPr>
        <w:tc>
          <w:tcPr>
            <w:tcW w:w="1983" w:type="dxa"/>
          </w:tcPr>
          <w:p w14:paraId="3517B7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46" w:author="Johnny Schultz" w:date="2020-02-12T15:58:00Z"/>
                <w:rFonts w:asciiTheme="majorBidi" w:hAnsiTheme="majorBidi" w:cstheme="majorBidi"/>
                <w:sz w:val="20"/>
              </w:rPr>
            </w:pPr>
            <w:del w:id="31547" w:author="Johnny Schultz" w:date="2020-02-12T15:58:00Z">
              <w:r w:rsidRPr="00A013FD">
                <w:rPr>
                  <w:rFonts w:asciiTheme="majorBidi" w:hAnsiTheme="majorBidi" w:cstheme="majorBidi"/>
                  <w:sz w:val="20"/>
                </w:rPr>
                <w:delText>30</w:delText>
              </w:r>
            </w:del>
          </w:p>
        </w:tc>
        <w:tc>
          <w:tcPr>
            <w:tcW w:w="1983" w:type="dxa"/>
          </w:tcPr>
          <w:p w14:paraId="69F8A85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48" w:author="Johnny Schultz" w:date="2020-02-12T15:58:00Z"/>
                <w:rFonts w:asciiTheme="majorBidi" w:hAnsiTheme="majorBidi" w:cstheme="majorBidi"/>
                <w:sz w:val="20"/>
              </w:rPr>
            </w:pPr>
            <w:del w:id="3154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144.20</w:delText>
              </w:r>
            </w:del>
          </w:p>
        </w:tc>
        <w:tc>
          <w:tcPr>
            <w:tcW w:w="1983" w:type="dxa"/>
          </w:tcPr>
          <w:p w14:paraId="035EDAE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50" w:author="Johnny Schultz" w:date="2020-02-12T15:58:00Z"/>
                <w:rFonts w:asciiTheme="majorBidi" w:hAnsiTheme="majorBidi" w:cstheme="majorBidi"/>
                <w:sz w:val="20"/>
              </w:rPr>
            </w:pPr>
            <w:del w:id="3155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180.20</w:delText>
              </w:r>
            </w:del>
          </w:p>
        </w:tc>
        <w:tc>
          <w:tcPr>
            <w:tcW w:w="2556" w:type="dxa"/>
          </w:tcPr>
          <w:p w14:paraId="690002A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52" w:author="Johnny Schultz" w:date="2020-02-12T15:58:00Z"/>
                <w:rFonts w:asciiTheme="majorBidi" w:hAnsiTheme="majorBidi" w:cstheme="majorBidi"/>
                <w:sz w:val="20"/>
              </w:rPr>
            </w:pPr>
            <w:del w:id="3155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130.20</w:delText>
              </w:r>
            </w:del>
          </w:p>
        </w:tc>
      </w:tr>
      <w:tr w:rsidR="00A013FD" w:rsidRPr="00A013FD" w14:paraId="19D963C1" w14:textId="77777777" w:rsidTr="00BF604E">
        <w:trPr>
          <w:trHeight w:val="304"/>
          <w:jc w:val="center"/>
          <w:del w:id="31554" w:author="Johnny Schultz" w:date="2020-02-12T15:58:00Z"/>
        </w:trPr>
        <w:tc>
          <w:tcPr>
            <w:tcW w:w="1983" w:type="dxa"/>
          </w:tcPr>
          <w:p w14:paraId="1D0DA8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55" w:author="Johnny Schultz" w:date="2020-02-12T15:58:00Z"/>
                <w:rFonts w:asciiTheme="majorBidi" w:hAnsiTheme="majorBidi" w:cstheme="majorBidi"/>
                <w:sz w:val="20"/>
              </w:rPr>
            </w:pPr>
            <w:del w:id="31556" w:author="Johnny Schultz" w:date="2020-02-12T15:58:00Z">
              <w:r w:rsidRPr="00A013FD">
                <w:rPr>
                  <w:rFonts w:asciiTheme="majorBidi" w:hAnsiTheme="majorBidi" w:cstheme="majorBidi"/>
                  <w:sz w:val="20"/>
                </w:rPr>
                <w:delText>35</w:delText>
              </w:r>
            </w:del>
          </w:p>
        </w:tc>
        <w:tc>
          <w:tcPr>
            <w:tcW w:w="1983" w:type="dxa"/>
          </w:tcPr>
          <w:p w14:paraId="2FF378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57" w:author="Johnny Schultz" w:date="2020-02-12T15:58:00Z"/>
                <w:rFonts w:asciiTheme="majorBidi" w:hAnsiTheme="majorBidi" w:cstheme="majorBidi"/>
                <w:sz w:val="20"/>
              </w:rPr>
            </w:pPr>
            <w:del w:id="3155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143.40</w:delText>
              </w:r>
            </w:del>
          </w:p>
        </w:tc>
        <w:tc>
          <w:tcPr>
            <w:tcW w:w="1983" w:type="dxa"/>
          </w:tcPr>
          <w:p w14:paraId="2A57E33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59" w:author="Johnny Schultz" w:date="2020-02-12T15:58:00Z"/>
                <w:rFonts w:asciiTheme="majorBidi" w:hAnsiTheme="majorBidi" w:cstheme="majorBidi"/>
                <w:sz w:val="20"/>
              </w:rPr>
            </w:pPr>
            <w:del w:id="3156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179.40</w:delText>
              </w:r>
            </w:del>
          </w:p>
        </w:tc>
        <w:tc>
          <w:tcPr>
            <w:tcW w:w="2556" w:type="dxa"/>
          </w:tcPr>
          <w:p w14:paraId="08B4C43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61" w:author="Johnny Schultz" w:date="2020-02-12T15:58:00Z"/>
                <w:rFonts w:asciiTheme="majorBidi" w:hAnsiTheme="majorBidi" w:cstheme="majorBidi"/>
                <w:sz w:val="20"/>
              </w:rPr>
            </w:pPr>
            <w:del w:id="3156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129.40</w:delText>
              </w:r>
            </w:del>
          </w:p>
        </w:tc>
      </w:tr>
      <w:tr w:rsidR="00A013FD" w:rsidRPr="00A013FD" w14:paraId="1164C8E2" w14:textId="77777777" w:rsidTr="00BF604E">
        <w:trPr>
          <w:trHeight w:val="304"/>
          <w:jc w:val="center"/>
          <w:del w:id="31563" w:author="Johnny Schultz" w:date="2020-02-12T15:58:00Z"/>
        </w:trPr>
        <w:tc>
          <w:tcPr>
            <w:tcW w:w="1983" w:type="dxa"/>
          </w:tcPr>
          <w:p w14:paraId="43D4A5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64" w:author="Johnny Schultz" w:date="2020-02-12T15:58:00Z"/>
                <w:rFonts w:asciiTheme="majorBidi" w:hAnsiTheme="majorBidi" w:cstheme="majorBidi"/>
                <w:sz w:val="20"/>
              </w:rPr>
            </w:pPr>
            <w:del w:id="31565" w:author="Johnny Schultz" w:date="2020-02-12T15:58:00Z">
              <w:r w:rsidRPr="00A013FD">
                <w:rPr>
                  <w:rFonts w:asciiTheme="majorBidi" w:hAnsiTheme="majorBidi" w:cstheme="majorBidi"/>
                  <w:sz w:val="20"/>
                </w:rPr>
                <w:delText>40</w:delText>
              </w:r>
            </w:del>
          </w:p>
        </w:tc>
        <w:tc>
          <w:tcPr>
            <w:tcW w:w="1983" w:type="dxa"/>
          </w:tcPr>
          <w:p w14:paraId="4FE9764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66" w:author="Johnny Schultz" w:date="2020-02-12T15:58:00Z"/>
                <w:rFonts w:asciiTheme="majorBidi" w:hAnsiTheme="majorBidi" w:cstheme="majorBidi"/>
                <w:sz w:val="20"/>
              </w:rPr>
            </w:pPr>
            <w:del w:id="3156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142.60</w:delText>
              </w:r>
            </w:del>
          </w:p>
        </w:tc>
        <w:tc>
          <w:tcPr>
            <w:tcW w:w="1983" w:type="dxa"/>
          </w:tcPr>
          <w:p w14:paraId="4A6B3C3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68" w:author="Johnny Schultz" w:date="2020-02-12T15:58:00Z"/>
                <w:rFonts w:asciiTheme="majorBidi" w:hAnsiTheme="majorBidi" w:cstheme="majorBidi"/>
                <w:sz w:val="20"/>
              </w:rPr>
            </w:pPr>
            <w:del w:id="3156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178.60</w:delText>
              </w:r>
            </w:del>
          </w:p>
        </w:tc>
        <w:tc>
          <w:tcPr>
            <w:tcW w:w="2556" w:type="dxa"/>
          </w:tcPr>
          <w:p w14:paraId="0EF2BDB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70" w:author="Johnny Schultz" w:date="2020-02-12T15:58:00Z"/>
                <w:rFonts w:asciiTheme="majorBidi" w:hAnsiTheme="majorBidi" w:cstheme="majorBidi"/>
                <w:sz w:val="20"/>
              </w:rPr>
            </w:pPr>
            <w:del w:id="3157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128.60</w:delText>
              </w:r>
            </w:del>
          </w:p>
        </w:tc>
      </w:tr>
      <w:tr w:rsidR="00A013FD" w:rsidRPr="00A013FD" w14:paraId="7E5DA8E9" w14:textId="77777777" w:rsidTr="00BF604E">
        <w:trPr>
          <w:trHeight w:val="304"/>
          <w:jc w:val="center"/>
          <w:del w:id="31572" w:author="Johnny Schultz" w:date="2020-02-12T15:58:00Z"/>
        </w:trPr>
        <w:tc>
          <w:tcPr>
            <w:tcW w:w="1983" w:type="dxa"/>
          </w:tcPr>
          <w:p w14:paraId="627B50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73" w:author="Johnny Schultz" w:date="2020-02-12T15:58:00Z"/>
                <w:rFonts w:asciiTheme="majorBidi" w:hAnsiTheme="majorBidi" w:cstheme="majorBidi"/>
                <w:sz w:val="20"/>
              </w:rPr>
            </w:pPr>
            <w:del w:id="31574" w:author="Johnny Schultz" w:date="2020-02-12T15:58:00Z">
              <w:r w:rsidRPr="00A013FD">
                <w:rPr>
                  <w:rFonts w:asciiTheme="majorBidi" w:hAnsiTheme="majorBidi" w:cstheme="majorBidi"/>
                  <w:sz w:val="20"/>
                </w:rPr>
                <w:delText>45</w:delText>
              </w:r>
            </w:del>
          </w:p>
        </w:tc>
        <w:tc>
          <w:tcPr>
            <w:tcW w:w="1983" w:type="dxa"/>
          </w:tcPr>
          <w:p w14:paraId="2FD7CC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75" w:author="Johnny Schultz" w:date="2020-02-12T15:58:00Z"/>
                <w:rFonts w:asciiTheme="majorBidi" w:hAnsiTheme="majorBidi" w:cstheme="majorBidi"/>
                <w:sz w:val="20"/>
              </w:rPr>
            </w:pPr>
            <w:del w:id="3157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142.00</w:delText>
              </w:r>
            </w:del>
          </w:p>
        </w:tc>
        <w:tc>
          <w:tcPr>
            <w:tcW w:w="1983" w:type="dxa"/>
          </w:tcPr>
          <w:p w14:paraId="04C740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77" w:author="Johnny Schultz" w:date="2020-02-12T15:58:00Z"/>
                <w:rFonts w:asciiTheme="majorBidi" w:hAnsiTheme="majorBidi" w:cstheme="majorBidi"/>
                <w:sz w:val="20"/>
              </w:rPr>
            </w:pPr>
            <w:del w:id="3157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178.00</w:delText>
              </w:r>
            </w:del>
          </w:p>
        </w:tc>
        <w:tc>
          <w:tcPr>
            <w:tcW w:w="2556" w:type="dxa"/>
          </w:tcPr>
          <w:p w14:paraId="6AF61A5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79" w:author="Johnny Schultz" w:date="2020-02-12T15:58:00Z"/>
                <w:rFonts w:asciiTheme="majorBidi" w:hAnsiTheme="majorBidi" w:cstheme="majorBidi"/>
                <w:sz w:val="20"/>
              </w:rPr>
            </w:pPr>
            <w:del w:id="3158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128.00</w:delText>
              </w:r>
            </w:del>
          </w:p>
        </w:tc>
      </w:tr>
    </w:tbl>
    <w:p w14:paraId="6A25F817" w14:textId="77777777" w:rsidR="00A013FD" w:rsidRPr="00A013FD" w:rsidRDefault="00A013FD">
      <w:pPr>
        <w:spacing w:after="120"/>
        <w:rPr>
          <w:del w:id="31581" w:author="Johnny Schultz" w:date="2020-02-12T15:58:00Z"/>
        </w:rPr>
        <w:pPrChange w:id="31582" w:author="Johnny Schultz" w:date="2020-02-12T15:59:00Z">
          <w:pPr/>
        </w:pPrChange>
      </w:pPr>
      <w:del w:id="31583" w:author="Johnny Schultz" w:date="2020-02-12T15:58:00Z">
        <w:r w:rsidRPr="00A013FD">
          <w:br w:type="page"/>
        </w:r>
      </w:del>
    </w:p>
    <w:p w14:paraId="4DAB7787" w14:textId="77777777" w:rsidR="00A013FD" w:rsidRPr="00A013FD" w:rsidRDefault="00A013FD">
      <w:pPr>
        <w:spacing w:after="120"/>
        <w:rPr>
          <w:del w:id="31584" w:author="Johnny Schultz" w:date="2020-02-12T15:58:00Z"/>
        </w:rPr>
        <w:pPrChange w:id="31585" w:author="Johnny Schultz" w:date="2020-02-12T15:59:00Z">
          <w:pPr>
            <w:pStyle w:val="TableNo"/>
          </w:pPr>
        </w:pPrChange>
      </w:pPr>
      <w:del w:id="31586" w:author="Johnny Schultz" w:date="2020-02-12T15:58:00Z">
        <w:r w:rsidRPr="00A013FD">
          <w:delText>TABLE A7-8 (</w:delText>
        </w:r>
        <w:r w:rsidRPr="00A013FD">
          <w:rPr>
            <w:i/>
            <w:iCs/>
          </w:rPr>
          <w:delText>end</w:delText>
        </w:r>
        <w:r w:rsidRPr="00A013FD">
          <w:delText>)</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A013FD" w:rsidRPr="00A013FD" w14:paraId="65A7DD28" w14:textId="77777777" w:rsidTr="00BF604E">
        <w:trPr>
          <w:trHeight w:val="304"/>
          <w:jc w:val="center"/>
          <w:del w:id="31587" w:author="Johnny Schultz" w:date="2020-02-12T15:58:00Z"/>
        </w:trPr>
        <w:tc>
          <w:tcPr>
            <w:tcW w:w="1983" w:type="dxa"/>
          </w:tcPr>
          <w:p w14:paraId="46154278" w14:textId="77777777" w:rsidR="00A013FD" w:rsidRPr="00A013FD" w:rsidRDefault="00A013FD" w:rsidP="00A013FD">
            <w:pPr>
              <w:spacing w:before="80" w:after="80"/>
              <w:rPr>
                <w:del w:id="31588" w:author="Johnny Schultz" w:date="2020-02-12T15:58:00Z"/>
                <w:rFonts w:asciiTheme="majorBidi" w:hAnsiTheme="majorBidi" w:cstheme="majorBidi"/>
                <w:b/>
                <w:sz w:val="20"/>
              </w:rPr>
            </w:pPr>
          </w:p>
        </w:tc>
        <w:tc>
          <w:tcPr>
            <w:tcW w:w="1983" w:type="dxa"/>
          </w:tcPr>
          <w:p w14:paraId="38A3D9EC" w14:textId="77777777" w:rsidR="00A013FD" w:rsidRPr="00A013FD" w:rsidRDefault="00A013FD" w:rsidP="00A013FD">
            <w:pPr>
              <w:spacing w:before="80" w:after="80"/>
              <w:rPr>
                <w:del w:id="31589" w:author="Johnny Schultz" w:date="2020-02-12T15:58:00Z"/>
                <w:rFonts w:asciiTheme="majorBidi" w:hAnsiTheme="majorBidi" w:cstheme="majorBidi"/>
                <w:b/>
                <w:sz w:val="20"/>
              </w:rPr>
            </w:pPr>
            <w:del w:id="31590" w:author="Johnny Schultz" w:date="2020-02-12T15:58:00Z">
              <w:r w:rsidRPr="00A013FD">
                <w:rPr>
                  <w:rFonts w:asciiTheme="majorBidi" w:hAnsiTheme="majorBidi" w:cstheme="majorBidi"/>
                  <w:b/>
                  <w:sz w:val="20"/>
                </w:rPr>
                <w:delText>dBW</w:delText>
              </w:r>
            </w:del>
          </w:p>
        </w:tc>
        <w:tc>
          <w:tcPr>
            <w:tcW w:w="1983" w:type="dxa"/>
          </w:tcPr>
          <w:p w14:paraId="00EC14E5" w14:textId="77777777" w:rsidR="00A013FD" w:rsidRPr="00A013FD" w:rsidRDefault="00A013FD" w:rsidP="00A013FD">
            <w:pPr>
              <w:spacing w:before="80" w:after="80"/>
              <w:rPr>
                <w:del w:id="31591" w:author="Johnny Schultz" w:date="2020-02-12T15:58:00Z"/>
                <w:rFonts w:asciiTheme="majorBidi" w:hAnsiTheme="majorBidi" w:cstheme="majorBidi"/>
                <w:b/>
                <w:sz w:val="20"/>
              </w:rPr>
            </w:pPr>
            <w:del w:id="31592" w:author="Johnny Schultz" w:date="2020-02-12T15:58:00Z">
              <w:r w:rsidRPr="00A013FD">
                <w:rPr>
                  <w:rFonts w:asciiTheme="majorBidi" w:hAnsiTheme="majorBidi" w:cstheme="majorBidi"/>
                  <w:b/>
                  <w:sz w:val="20"/>
                </w:rPr>
                <w:delText xml:space="preserve">Δ = </w:delText>
              </w:r>
              <w:r w:rsidRPr="000A5AEA">
                <w:rPr>
                  <w:rFonts w:asciiTheme="majorBidi" w:hAnsiTheme="majorBidi" w:cstheme="majorBidi"/>
                  <w:b/>
                  <w:sz w:val="20"/>
                  <w:lang w:val="en-US"/>
                </w:rPr>
                <w:delText>−</w:delText>
              </w:r>
              <w:r w:rsidRPr="00A013FD">
                <w:rPr>
                  <w:rFonts w:asciiTheme="majorBidi" w:hAnsiTheme="majorBidi" w:cstheme="majorBidi"/>
                  <w:b/>
                  <w:sz w:val="20"/>
                </w:rPr>
                <w:delText>36.0 dB</w:delText>
              </w:r>
            </w:del>
          </w:p>
        </w:tc>
        <w:tc>
          <w:tcPr>
            <w:tcW w:w="2556" w:type="dxa"/>
          </w:tcPr>
          <w:p w14:paraId="7BEA46B7" w14:textId="77777777" w:rsidR="00A013FD" w:rsidRPr="00A013FD" w:rsidRDefault="00A013FD" w:rsidP="00A013FD">
            <w:pPr>
              <w:spacing w:before="80" w:after="80"/>
              <w:rPr>
                <w:del w:id="31593" w:author="Johnny Schultz" w:date="2020-02-12T15:58:00Z"/>
                <w:rFonts w:asciiTheme="majorBidi" w:hAnsiTheme="majorBidi" w:cstheme="majorBidi"/>
                <w:b/>
                <w:sz w:val="20"/>
              </w:rPr>
            </w:pPr>
            <w:del w:id="31594" w:author="Johnny Schultz" w:date="2020-02-12T15:58:00Z">
              <w:r w:rsidRPr="00A013FD">
                <w:rPr>
                  <w:rFonts w:asciiTheme="majorBidi" w:hAnsiTheme="majorBidi" w:cstheme="majorBidi"/>
                  <w:b/>
                  <w:sz w:val="20"/>
                </w:rPr>
                <w:delText>Δ = +14.0 dB</w:delText>
              </w:r>
            </w:del>
          </w:p>
        </w:tc>
      </w:tr>
      <w:tr w:rsidR="00A013FD" w:rsidRPr="00A013FD" w14:paraId="223C1BC2" w14:textId="77777777" w:rsidTr="00BF604E">
        <w:trPr>
          <w:trHeight w:val="304"/>
          <w:jc w:val="center"/>
          <w:del w:id="31595" w:author="Johnny Schultz" w:date="2020-02-12T15:58:00Z"/>
        </w:trPr>
        <w:tc>
          <w:tcPr>
            <w:tcW w:w="1983" w:type="dxa"/>
          </w:tcPr>
          <w:p w14:paraId="73DC248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96" w:author="Johnny Schultz" w:date="2020-02-12T15:58:00Z"/>
                <w:rFonts w:asciiTheme="majorBidi" w:hAnsiTheme="majorBidi" w:cstheme="majorBidi"/>
                <w:sz w:val="20"/>
              </w:rPr>
            </w:pPr>
            <w:del w:id="31597" w:author="Johnny Schultz" w:date="2020-02-12T15:58:00Z">
              <w:r w:rsidRPr="00A013FD">
                <w:rPr>
                  <w:rFonts w:asciiTheme="majorBidi" w:hAnsiTheme="majorBidi" w:cstheme="majorBidi"/>
                  <w:sz w:val="20"/>
                </w:rPr>
                <w:delText>50</w:delText>
              </w:r>
            </w:del>
          </w:p>
        </w:tc>
        <w:tc>
          <w:tcPr>
            <w:tcW w:w="1983" w:type="dxa"/>
          </w:tcPr>
          <w:p w14:paraId="5F71C5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598" w:author="Johnny Schultz" w:date="2020-02-12T15:58:00Z"/>
                <w:rFonts w:asciiTheme="majorBidi" w:hAnsiTheme="majorBidi" w:cstheme="majorBidi"/>
                <w:sz w:val="20"/>
              </w:rPr>
            </w:pPr>
            <w:del w:id="3159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139.35</w:delText>
              </w:r>
            </w:del>
          </w:p>
        </w:tc>
        <w:tc>
          <w:tcPr>
            <w:tcW w:w="1983" w:type="dxa"/>
          </w:tcPr>
          <w:p w14:paraId="2ABC42E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00" w:author="Johnny Schultz" w:date="2020-02-12T15:58:00Z"/>
                <w:rFonts w:asciiTheme="majorBidi" w:hAnsiTheme="majorBidi" w:cstheme="majorBidi"/>
                <w:sz w:val="20"/>
              </w:rPr>
            </w:pPr>
            <w:del w:id="3160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175.35</w:delText>
              </w:r>
            </w:del>
          </w:p>
        </w:tc>
        <w:tc>
          <w:tcPr>
            <w:tcW w:w="2556" w:type="dxa"/>
          </w:tcPr>
          <w:p w14:paraId="135E42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02" w:author="Johnny Schultz" w:date="2020-02-12T15:58:00Z"/>
                <w:rFonts w:asciiTheme="majorBidi" w:hAnsiTheme="majorBidi" w:cstheme="majorBidi"/>
                <w:sz w:val="20"/>
              </w:rPr>
            </w:pPr>
            <w:del w:id="3160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125.35</w:delText>
              </w:r>
            </w:del>
          </w:p>
        </w:tc>
      </w:tr>
      <w:tr w:rsidR="00A013FD" w:rsidRPr="00A013FD" w14:paraId="6215FDEC" w14:textId="77777777" w:rsidTr="00BF604E">
        <w:trPr>
          <w:trHeight w:val="304"/>
          <w:jc w:val="center"/>
          <w:del w:id="31604" w:author="Johnny Schultz" w:date="2020-02-12T15:58:00Z"/>
        </w:trPr>
        <w:tc>
          <w:tcPr>
            <w:tcW w:w="1983" w:type="dxa"/>
          </w:tcPr>
          <w:p w14:paraId="7701980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05" w:author="Johnny Schultz" w:date="2020-02-12T15:58:00Z"/>
                <w:rFonts w:asciiTheme="majorBidi" w:hAnsiTheme="majorBidi" w:cstheme="majorBidi"/>
                <w:sz w:val="20"/>
              </w:rPr>
            </w:pPr>
            <w:del w:id="31606" w:author="Johnny Schultz" w:date="2020-02-12T15:58:00Z">
              <w:r w:rsidRPr="00A013FD">
                <w:rPr>
                  <w:rFonts w:asciiTheme="majorBidi" w:hAnsiTheme="majorBidi" w:cstheme="majorBidi"/>
                  <w:sz w:val="20"/>
                </w:rPr>
                <w:delText>55</w:delText>
              </w:r>
            </w:del>
          </w:p>
        </w:tc>
        <w:tc>
          <w:tcPr>
            <w:tcW w:w="1983" w:type="dxa"/>
          </w:tcPr>
          <w:p w14:paraId="1332010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07" w:author="Johnny Schultz" w:date="2020-02-12T15:58:00Z"/>
                <w:rFonts w:asciiTheme="majorBidi" w:hAnsiTheme="majorBidi" w:cstheme="majorBidi"/>
                <w:sz w:val="20"/>
              </w:rPr>
            </w:pPr>
            <w:del w:id="3160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136.70</w:delText>
              </w:r>
            </w:del>
          </w:p>
        </w:tc>
        <w:tc>
          <w:tcPr>
            <w:tcW w:w="1983" w:type="dxa"/>
          </w:tcPr>
          <w:p w14:paraId="005D9A0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09" w:author="Johnny Schultz" w:date="2020-02-12T15:58:00Z"/>
                <w:rFonts w:asciiTheme="majorBidi" w:hAnsiTheme="majorBidi" w:cstheme="majorBidi"/>
                <w:sz w:val="20"/>
              </w:rPr>
            </w:pPr>
            <w:del w:id="3161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172.70</w:delText>
              </w:r>
            </w:del>
          </w:p>
        </w:tc>
        <w:tc>
          <w:tcPr>
            <w:tcW w:w="2556" w:type="dxa"/>
          </w:tcPr>
          <w:p w14:paraId="21EB7C8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11" w:author="Johnny Schultz" w:date="2020-02-12T15:58:00Z"/>
                <w:rFonts w:asciiTheme="majorBidi" w:hAnsiTheme="majorBidi" w:cstheme="majorBidi"/>
                <w:sz w:val="20"/>
              </w:rPr>
            </w:pPr>
            <w:del w:id="3161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122.70</w:delText>
              </w:r>
            </w:del>
          </w:p>
        </w:tc>
      </w:tr>
      <w:tr w:rsidR="00A013FD" w:rsidRPr="00A013FD" w14:paraId="2F6F1F3A" w14:textId="77777777" w:rsidTr="00BF604E">
        <w:trPr>
          <w:trHeight w:val="304"/>
          <w:jc w:val="center"/>
          <w:del w:id="31613" w:author="Johnny Schultz" w:date="2020-02-12T15:58:00Z"/>
        </w:trPr>
        <w:tc>
          <w:tcPr>
            <w:tcW w:w="1983" w:type="dxa"/>
          </w:tcPr>
          <w:p w14:paraId="00BB20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14" w:author="Johnny Schultz" w:date="2020-02-12T15:58:00Z"/>
                <w:rFonts w:asciiTheme="majorBidi" w:hAnsiTheme="majorBidi" w:cstheme="majorBidi"/>
                <w:sz w:val="20"/>
              </w:rPr>
            </w:pPr>
            <w:del w:id="31615" w:author="Johnny Schultz" w:date="2020-02-12T15:58:00Z">
              <w:r w:rsidRPr="00A013FD">
                <w:rPr>
                  <w:rFonts w:asciiTheme="majorBidi" w:hAnsiTheme="majorBidi" w:cstheme="majorBidi"/>
                  <w:sz w:val="20"/>
                </w:rPr>
                <w:delText>60</w:delText>
              </w:r>
            </w:del>
          </w:p>
        </w:tc>
        <w:tc>
          <w:tcPr>
            <w:tcW w:w="1983" w:type="dxa"/>
          </w:tcPr>
          <w:p w14:paraId="25E058F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16" w:author="Johnny Schultz" w:date="2020-02-12T15:58:00Z"/>
                <w:rFonts w:asciiTheme="majorBidi" w:hAnsiTheme="majorBidi" w:cstheme="majorBidi"/>
                <w:sz w:val="20"/>
              </w:rPr>
            </w:pPr>
            <w:del w:id="3161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134.00</w:delText>
              </w:r>
            </w:del>
          </w:p>
        </w:tc>
        <w:tc>
          <w:tcPr>
            <w:tcW w:w="1983" w:type="dxa"/>
          </w:tcPr>
          <w:p w14:paraId="2AC1112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18" w:author="Johnny Schultz" w:date="2020-02-12T15:58:00Z"/>
                <w:rFonts w:asciiTheme="majorBidi" w:hAnsiTheme="majorBidi" w:cstheme="majorBidi"/>
                <w:sz w:val="20"/>
              </w:rPr>
            </w:pPr>
            <w:del w:id="3161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170.00</w:delText>
              </w:r>
            </w:del>
          </w:p>
        </w:tc>
        <w:tc>
          <w:tcPr>
            <w:tcW w:w="2556" w:type="dxa"/>
          </w:tcPr>
          <w:p w14:paraId="4BBD12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20" w:author="Johnny Schultz" w:date="2020-02-12T15:58:00Z"/>
                <w:rFonts w:asciiTheme="majorBidi" w:hAnsiTheme="majorBidi" w:cstheme="majorBidi"/>
                <w:sz w:val="20"/>
              </w:rPr>
            </w:pPr>
            <w:del w:id="3162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120.00</w:delText>
              </w:r>
            </w:del>
          </w:p>
        </w:tc>
      </w:tr>
      <w:tr w:rsidR="00A013FD" w:rsidRPr="00A013FD" w14:paraId="21E21CF5" w14:textId="77777777" w:rsidTr="00BF604E">
        <w:trPr>
          <w:trHeight w:val="304"/>
          <w:jc w:val="center"/>
          <w:del w:id="31622" w:author="Johnny Schultz" w:date="2020-02-12T15:58:00Z"/>
        </w:trPr>
        <w:tc>
          <w:tcPr>
            <w:tcW w:w="1983" w:type="dxa"/>
          </w:tcPr>
          <w:p w14:paraId="550DD22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23" w:author="Johnny Schultz" w:date="2020-02-12T15:58:00Z"/>
                <w:rFonts w:asciiTheme="majorBidi" w:hAnsiTheme="majorBidi" w:cstheme="majorBidi"/>
                <w:sz w:val="20"/>
              </w:rPr>
            </w:pPr>
            <w:del w:id="31624" w:author="Johnny Schultz" w:date="2020-02-12T15:58:00Z">
              <w:r w:rsidRPr="00A013FD">
                <w:rPr>
                  <w:rFonts w:asciiTheme="majorBidi" w:hAnsiTheme="majorBidi" w:cstheme="majorBidi"/>
                  <w:sz w:val="20"/>
                </w:rPr>
                <w:delText>65</w:delText>
              </w:r>
            </w:del>
          </w:p>
        </w:tc>
        <w:tc>
          <w:tcPr>
            <w:tcW w:w="1983" w:type="dxa"/>
          </w:tcPr>
          <w:p w14:paraId="0E450DF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25" w:author="Johnny Schultz" w:date="2020-02-12T15:58:00Z"/>
                <w:rFonts w:asciiTheme="majorBidi" w:hAnsiTheme="majorBidi" w:cstheme="majorBidi"/>
                <w:sz w:val="20"/>
              </w:rPr>
            </w:pPr>
            <w:del w:id="3162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133.50</w:delText>
              </w:r>
            </w:del>
          </w:p>
        </w:tc>
        <w:tc>
          <w:tcPr>
            <w:tcW w:w="1983" w:type="dxa"/>
          </w:tcPr>
          <w:p w14:paraId="0A34D1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27" w:author="Johnny Schultz" w:date="2020-02-12T15:58:00Z"/>
                <w:rFonts w:asciiTheme="majorBidi" w:hAnsiTheme="majorBidi" w:cstheme="majorBidi"/>
                <w:sz w:val="20"/>
              </w:rPr>
            </w:pPr>
            <w:del w:id="3162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169.50</w:delText>
              </w:r>
            </w:del>
          </w:p>
        </w:tc>
        <w:tc>
          <w:tcPr>
            <w:tcW w:w="2556" w:type="dxa"/>
          </w:tcPr>
          <w:p w14:paraId="275924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29" w:author="Johnny Schultz" w:date="2020-02-12T15:58:00Z"/>
                <w:rFonts w:asciiTheme="majorBidi" w:hAnsiTheme="majorBidi" w:cstheme="majorBidi"/>
                <w:sz w:val="20"/>
              </w:rPr>
            </w:pPr>
            <w:del w:id="31630"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119.50</w:delText>
              </w:r>
            </w:del>
          </w:p>
        </w:tc>
      </w:tr>
      <w:tr w:rsidR="00A013FD" w:rsidRPr="00A013FD" w14:paraId="695E9253" w14:textId="77777777" w:rsidTr="00BF604E">
        <w:trPr>
          <w:trHeight w:val="304"/>
          <w:jc w:val="center"/>
          <w:del w:id="31631" w:author="Johnny Schultz" w:date="2020-02-12T15:58:00Z"/>
        </w:trPr>
        <w:tc>
          <w:tcPr>
            <w:tcW w:w="1983" w:type="dxa"/>
          </w:tcPr>
          <w:p w14:paraId="7A7D97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32" w:author="Johnny Schultz" w:date="2020-02-12T15:58:00Z"/>
                <w:rFonts w:asciiTheme="majorBidi" w:hAnsiTheme="majorBidi" w:cstheme="majorBidi"/>
                <w:sz w:val="20"/>
              </w:rPr>
            </w:pPr>
            <w:del w:id="31633" w:author="Johnny Schultz" w:date="2020-02-12T15:58:00Z">
              <w:r w:rsidRPr="00A013FD">
                <w:rPr>
                  <w:rFonts w:asciiTheme="majorBidi" w:hAnsiTheme="majorBidi" w:cstheme="majorBidi"/>
                  <w:sz w:val="20"/>
                </w:rPr>
                <w:delText>70</w:delText>
              </w:r>
            </w:del>
          </w:p>
        </w:tc>
        <w:tc>
          <w:tcPr>
            <w:tcW w:w="1983" w:type="dxa"/>
          </w:tcPr>
          <w:p w14:paraId="3F253C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34" w:author="Johnny Schultz" w:date="2020-02-12T15:58:00Z"/>
                <w:rFonts w:asciiTheme="majorBidi" w:hAnsiTheme="majorBidi" w:cstheme="majorBidi"/>
                <w:sz w:val="20"/>
              </w:rPr>
            </w:pPr>
            <w:del w:id="3163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133.00</w:delText>
              </w:r>
            </w:del>
          </w:p>
        </w:tc>
        <w:tc>
          <w:tcPr>
            <w:tcW w:w="1983" w:type="dxa"/>
          </w:tcPr>
          <w:p w14:paraId="129A79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36" w:author="Johnny Schultz" w:date="2020-02-12T15:58:00Z"/>
                <w:rFonts w:asciiTheme="majorBidi" w:hAnsiTheme="majorBidi" w:cstheme="majorBidi"/>
                <w:sz w:val="20"/>
              </w:rPr>
            </w:pPr>
            <w:del w:id="3163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169.00</w:delText>
              </w:r>
            </w:del>
          </w:p>
        </w:tc>
        <w:tc>
          <w:tcPr>
            <w:tcW w:w="2556" w:type="dxa"/>
          </w:tcPr>
          <w:p w14:paraId="4B2BC6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38" w:author="Johnny Schultz" w:date="2020-02-12T15:58:00Z"/>
                <w:rFonts w:asciiTheme="majorBidi" w:hAnsiTheme="majorBidi" w:cstheme="majorBidi"/>
                <w:sz w:val="20"/>
              </w:rPr>
            </w:pPr>
            <w:del w:id="31639"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119.00</w:delText>
              </w:r>
            </w:del>
          </w:p>
        </w:tc>
      </w:tr>
      <w:tr w:rsidR="00A013FD" w:rsidRPr="00A013FD" w14:paraId="7806302C" w14:textId="77777777" w:rsidTr="00BF604E">
        <w:trPr>
          <w:trHeight w:val="304"/>
          <w:jc w:val="center"/>
          <w:del w:id="31640" w:author="Johnny Schultz" w:date="2020-02-12T15:58:00Z"/>
        </w:trPr>
        <w:tc>
          <w:tcPr>
            <w:tcW w:w="1983" w:type="dxa"/>
          </w:tcPr>
          <w:p w14:paraId="6C205C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41" w:author="Johnny Schultz" w:date="2020-02-12T15:58:00Z"/>
                <w:rFonts w:asciiTheme="majorBidi" w:hAnsiTheme="majorBidi" w:cstheme="majorBidi"/>
                <w:sz w:val="20"/>
              </w:rPr>
            </w:pPr>
            <w:del w:id="31642" w:author="Johnny Schultz" w:date="2020-02-12T15:58:00Z">
              <w:r w:rsidRPr="00A013FD">
                <w:rPr>
                  <w:rFonts w:asciiTheme="majorBidi" w:hAnsiTheme="majorBidi" w:cstheme="majorBidi"/>
                  <w:sz w:val="20"/>
                </w:rPr>
                <w:delText>75</w:delText>
              </w:r>
            </w:del>
          </w:p>
        </w:tc>
        <w:tc>
          <w:tcPr>
            <w:tcW w:w="1983" w:type="dxa"/>
          </w:tcPr>
          <w:p w14:paraId="307C5AD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43" w:author="Johnny Schultz" w:date="2020-02-12T15:58:00Z"/>
                <w:rFonts w:asciiTheme="majorBidi" w:hAnsiTheme="majorBidi" w:cstheme="majorBidi"/>
                <w:sz w:val="20"/>
              </w:rPr>
            </w:pPr>
            <w:del w:id="3164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132.50</w:delText>
              </w:r>
            </w:del>
          </w:p>
        </w:tc>
        <w:tc>
          <w:tcPr>
            <w:tcW w:w="1983" w:type="dxa"/>
          </w:tcPr>
          <w:p w14:paraId="2DB61B7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45" w:author="Johnny Schultz" w:date="2020-02-12T15:58:00Z"/>
                <w:rFonts w:asciiTheme="majorBidi" w:hAnsiTheme="majorBidi" w:cstheme="majorBidi"/>
                <w:sz w:val="20"/>
              </w:rPr>
            </w:pPr>
            <w:del w:id="3164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168.50</w:delText>
              </w:r>
            </w:del>
          </w:p>
        </w:tc>
        <w:tc>
          <w:tcPr>
            <w:tcW w:w="2556" w:type="dxa"/>
          </w:tcPr>
          <w:p w14:paraId="3E48558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47" w:author="Johnny Schultz" w:date="2020-02-12T15:58:00Z"/>
                <w:rFonts w:asciiTheme="majorBidi" w:hAnsiTheme="majorBidi" w:cstheme="majorBidi"/>
                <w:sz w:val="20"/>
              </w:rPr>
            </w:pPr>
            <w:del w:id="31648"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118.50</w:delText>
              </w:r>
            </w:del>
          </w:p>
        </w:tc>
      </w:tr>
      <w:tr w:rsidR="00A013FD" w:rsidRPr="00A013FD" w14:paraId="63DBA42E" w14:textId="77777777" w:rsidTr="00BF604E">
        <w:trPr>
          <w:trHeight w:val="304"/>
          <w:jc w:val="center"/>
          <w:del w:id="31649" w:author="Johnny Schultz" w:date="2020-02-12T15:58:00Z"/>
        </w:trPr>
        <w:tc>
          <w:tcPr>
            <w:tcW w:w="1983" w:type="dxa"/>
          </w:tcPr>
          <w:p w14:paraId="20730C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50" w:author="Johnny Schultz" w:date="2020-02-12T15:58:00Z"/>
                <w:rFonts w:asciiTheme="majorBidi" w:hAnsiTheme="majorBidi" w:cstheme="majorBidi"/>
                <w:sz w:val="20"/>
              </w:rPr>
            </w:pPr>
            <w:del w:id="31651" w:author="Johnny Schultz" w:date="2020-02-12T15:58:00Z">
              <w:r w:rsidRPr="00A013FD">
                <w:rPr>
                  <w:rFonts w:asciiTheme="majorBidi" w:hAnsiTheme="majorBidi" w:cstheme="majorBidi"/>
                  <w:sz w:val="20"/>
                </w:rPr>
                <w:delText>80</w:delText>
              </w:r>
            </w:del>
          </w:p>
        </w:tc>
        <w:tc>
          <w:tcPr>
            <w:tcW w:w="1983" w:type="dxa"/>
          </w:tcPr>
          <w:p w14:paraId="78A6444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52" w:author="Johnny Schultz" w:date="2020-02-12T15:58:00Z"/>
                <w:rFonts w:asciiTheme="majorBidi" w:hAnsiTheme="majorBidi" w:cstheme="majorBidi"/>
                <w:sz w:val="20"/>
              </w:rPr>
            </w:pPr>
            <w:del w:id="3165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132.00</w:delText>
              </w:r>
            </w:del>
          </w:p>
        </w:tc>
        <w:tc>
          <w:tcPr>
            <w:tcW w:w="1983" w:type="dxa"/>
          </w:tcPr>
          <w:p w14:paraId="1D9556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54" w:author="Johnny Schultz" w:date="2020-02-12T15:58:00Z"/>
                <w:rFonts w:asciiTheme="majorBidi" w:hAnsiTheme="majorBidi" w:cstheme="majorBidi"/>
                <w:sz w:val="20"/>
              </w:rPr>
            </w:pPr>
            <w:del w:id="3165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168.00</w:delText>
              </w:r>
            </w:del>
          </w:p>
        </w:tc>
        <w:tc>
          <w:tcPr>
            <w:tcW w:w="2556" w:type="dxa"/>
          </w:tcPr>
          <w:p w14:paraId="052E7F7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56" w:author="Johnny Schultz" w:date="2020-02-12T15:58:00Z"/>
                <w:rFonts w:asciiTheme="majorBidi" w:hAnsiTheme="majorBidi" w:cstheme="majorBidi"/>
                <w:sz w:val="20"/>
              </w:rPr>
            </w:pPr>
            <w:del w:id="31657"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118.00</w:delText>
              </w:r>
            </w:del>
          </w:p>
        </w:tc>
      </w:tr>
      <w:tr w:rsidR="00A013FD" w:rsidRPr="00A013FD" w14:paraId="63E0A99E" w14:textId="77777777" w:rsidTr="00BF604E">
        <w:trPr>
          <w:trHeight w:val="304"/>
          <w:jc w:val="center"/>
          <w:del w:id="31658" w:author="Johnny Schultz" w:date="2020-02-12T15:58:00Z"/>
        </w:trPr>
        <w:tc>
          <w:tcPr>
            <w:tcW w:w="1983" w:type="dxa"/>
          </w:tcPr>
          <w:p w14:paraId="7C36774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59" w:author="Johnny Schultz" w:date="2020-02-12T15:58:00Z"/>
                <w:rFonts w:asciiTheme="majorBidi" w:hAnsiTheme="majorBidi" w:cstheme="majorBidi"/>
                <w:sz w:val="20"/>
              </w:rPr>
            </w:pPr>
            <w:del w:id="31660" w:author="Johnny Schultz" w:date="2020-02-12T15:58:00Z">
              <w:r w:rsidRPr="00A013FD">
                <w:rPr>
                  <w:rFonts w:asciiTheme="majorBidi" w:hAnsiTheme="majorBidi" w:cstheme="majorBidi"/>
                  <w:sz w:val="20"/>
                </w:rPr>
                <w:delText>85</w:delText>
              </w:r>
            </w:del>
          </w:p>
        </w:tc>
        <w:tc>
          <w:tcPr>
            <w:tcW w:w="1983" w:type="dxa"/>
          </w:tcPr>
          <w:p w14:paraId="508A3D8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61" w:author="Johnny Schultz" w:date="2020-02-12T15:58:00Z"/>
                <w:rFonts w:asciiTheme="majorBidi" w:hAnsiTheme="majorBidi" w:cstheme="majorBidi"/>
                <w:sz w:val="20"/>
              </w:rPr>
            </w:pPr>
            <w:del w:id="31662"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131.50</w:delText>
              </w:r>
            </w:del>
          </w:p>
        </w:tc>
        <w:tc>
          <w:tcPr>
            <w:tcW w:w="1983" w:type="dxa"/>
          </w:tcPr>
          <w:p w14:paraId="626725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63" w:author="Johnny Schultz" w:date="2020-02-12T15:58:00Z"/>
                <w:rFonts w:asciiTheme="majorBidi" w:hAnsiTheme="majorBidi" w:cstheme="majorBidi"/>
                <w:sz w:val="20"/>
              </w:rPr>
            </w:pPr>
            <w:del w:id="31664"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167.50</w:delText>
              </w:r>
            </w:del>
          </w:p>
        </w:tc>
        <w:tc>
          <w:tcPr>
            <w:tcW w:w="2556" w:type="dxa"/>
          </w:tcPr>
          <w:p w14:paraId="2A0383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65" w:author="Johnny Schultz" w:date="2020-02-12T15:58:00Z"/>
                <w:rFonts w:asciiTheme="majorBidi" w:hAnsiTheme="majorBidi" w:cstheme="majorBidi"/>
                <w:sz w:val="20"/>
              </w:rPr>
            </w:pPr>
            <w:del w:id="31666"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117.50</w:delText>
              </w:r>
            </w:del>
          </w:p>
        </w:tc>
      </w:tr>
      <w:tr w:rsidR="00A013FD" w:rsidRPr="00A013FD" w14:paraId="132CBC7A" w14:textId="77777777" w:rsidTr="00BF604E">
        <w:trPr>
          <w:trHeight w:val="304"/>
          <w:jc w:val="center"/>
          <w:del w:id="31667" w:author="Johnny Schultz" w:date="2020-02-12T15:58:00Z"/>
        </w:trPr>
        <w:tc>
          <w:tcPr>
            <w:tcW w:w="1983" w:type="dxa"/>
          </w:tcPr>
          <w:p w14:paraId="3CD7FD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68" w:author="Johnny Schultz" w:date="2020-02-12T15:58:00Z"/>
                <w:rFonts w:asciiTheme="majorBidi" w:hAnsiTheme="majorBidi" w:cstheme="majorBidi"/>
                <w:sz w:val="20"/>
              </w:rPr>
            </w:pPr>
            <w:del w:id="31669" w:author="Johnny Schultz" w:date="2020-02-12T15:58:00Z">
              <w:r w:rsidRPr="00A013FD">
                <w:rPr>
                  <w:rFonts w:asciiTheme="majorBidi" w:hAnsiTheme="majorBidi" w:cstheme="majorBidi"/>
                  <w:sz w:val="20"/>
                </w:rPr>
                <w:delText>90</w:delText>
              </w:r>
            </w:del>
          </w:p>
        </w:tc>
        <w:tc>
          <w:tcPr>
            <w:tcW w:w="1983" w:type="dxa"/>
          </w:tcPr>
          <w:p w14:paraId="452C73B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70" w:author="Johnny Schultz" w:date="2020-02-12T15:58:00Z"/>
                <w:rFonts w:asciiTheme="majorBidi" w:hAnsiTheme="majorBidi" w:cstheme="majorBidi"/>
                <w:sz w:val="20"/>
              </w:rPr>
            </w:pPr>
            <w:del w:id="31671"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131.00</w:delText>
              </w:r>
            </w:del>
          </w:p>
        </w:tc>
        <w:tc>
          <w:tcPr>
            <w:tcW w:w="1983" w:type="dxa"/>
          </w:tcPr>
          <w:p w14:paraId="555F724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72" w:author="Johnny Schultz" w:date="2020-02-12T15:58:00Z"/>
                <w:rFonts w:asciiTheme="majorBidi" w:hAnsiTheme="majorBidi" w:cstheme="majorBidi"/>
                <w:sz w:val="20"/>
              </w:rPr>
            </w:pPr>
            <w:del w:id="31673"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167.00</w:delText>
              </w:r>
            </w:del>
          </w:p>
        </w:tc>
        <w:tc>
          <w:tcPr>
            <w:tcW w:w="2556" w:type="dxa"/>
          </w:tcPr>
          <w:p w14:paraId="49B0800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del w:id="31674" w:author="Johnny Schultz" w:date="2020-02-12T15:58:00Z"/>
                <w:rFonts w:asciiTheme="majorBidi" w:hAnsiTheme="majorBidi" w:cstheme="majorBidi"/>
                <w:sz w:val="20"/>
              </w:rPr>
            </w:pPr>
            <w:del w:id="31675" w:author="Johnny Schultz" w:date="2020-02-12T15:58:00Z">
              <w:r w:rsidRPr="000A5AEA">
                <w:rPr>
                  <w:rFonts w:asciiTheme="majorBidi" w:hAnsiTheme="majorBidi" w:cstheme="majorBidi"/>
                  <w:sz w:val="20"/>
                  <w:lang w:val="en-US"/>
                </w:rPr>
                <w:delText>−</w:delText>
              </w:r>
              <w:r w:rsidRPr="00A013FD">
                <w:rPr>
                  <w:rFonts w:asciiTheme="majorBidi" w:hAnsiTheme="majorBidi" w:cstheme="majorBidi"/>
                  <w:sz w:val="20"/>
                </w:rPr>
                <w:delText>117.00</w:delText>
              </w:r>
            </w:del>
          </w:p>
        </w:tc>
      </w:tr>
    </w:tbl>
    <w:p w14:paraId="36475AAE" w14:textId="77777777" w:rsidR="00A013FD" w:rsidRPr="00A013FD" w:rsidRDefault="00A013FD" w:rsidP="00A013FD">
      <w:pPr>
        <w:keepNext/>
        <w:keepLines/>
        <w:spacing w:before="480" w:after="120"/>
        <w:jc w:val="center"/>
        <w:rPr>
          <w:del w:id="31676" w:author="Johnny Schultz" w:date="2020-02-12T15:58:00Z"/>
          <w:caps/>
          <w:sz w:val="20"/>
        </w:rPr>
      </w:pPr>
      <w:del w:id="31677" w:author="Johnny Schultz" w:date="2020-02-12T15:58:00Z">
        <w:r w:rsidRPr="00A013FD">
          <w:rPr>
            <w:caps/>
            <w:sz w:val="20"/>
          </w:rPr>
          <w:delText>Figure A7-16</w:delText>
        </w:r>
      </w:del>
    </w:p>
    <w:p w14:paraId="6A6E8E30" w14:textId="77777777" w:rsidR="00A013FD" w:rsidRPr="00A013FD" w:rsidRDefault="00A013FD" w:rsidP="00A013FD">
      <w:pPr>
        <w:keepNext/>
        <w:keepLines/>
        <w:spacing w:before="0" w:after="480"/>
        <w:jc w:val="center"/>
        <w:rPr>
          <w:del w:id="31678" w:author="Johnny Schultz" w:date="2020-02-12T15:58:00Z"/>
          <w:rFonts w:ascii="Times New Roman Bold" w:hAnsi="Times New Roman Bold"/>
          <w:b/>
          <w:sz w:val="20"/>
        </w:rPr>
      </w:pPr>
      <w:del w:id="31679" w:author="Johnny Schultz" w:date="2020-02-12T15:58:00Z">
        <w:r w:rsidRPr="00A013FD">
          <w:rPr>
            <w:rFonts w:ascii="Times New Roman Bold" w:hAnsi="Times New Roman Bold"/>
            <w:noProof/>
            <w:sz w:val="28"/>
            <w:lang w:val="fr-CA" w:eastAsia="fr-CA"/>
          </w:rPr>
          <mc:AlternateContent>
            <mc:Choice Requires="wps">
              <w:drawing>
                <wp:anchor distT="0" distB="0" distL="114300" distR="114300" simplePos="0" relativeHeight="251681792" behindDoc="0" locked="0" layoutInCell="1" allowOverlap="1" wp14:anchorId="730B9DC9" wp14:editId="1FB11CE9">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ysClr val="window" lastClr="FFFFFF"/>
                            </a:solidFill>
                          </a:ln>
                          <a:effectLst/>
                        </wps:spPr>
                        <wps:txbx>
                          <w:txbxContent>
                            <w:p w14:paraId="1AC27792" w14:textId="77777777" w:rsidR="003F4396" w:rsidRDefault="003F4396" w:rsidP="00A013FD">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30B9DC9" id="Text Box 980" o:spid="_x0000_s1192" type="#_x0000_t202" style="position:absolute;left:0;text-align:left;margin-left:122.3pt;margin-top:35.4pt;width:232.7pt;height:16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" fillcolor="window" strokecolor="window" strokeweight=".5pt">
                  <v:textbox>
                    <w:txbxContent>
                      <w:p w14:paraId="1AC27792" w14:textId="77777777" w:rsidR="003F4396" w:rsidRDefault="003F4396" w:rsidP="00A013FD">
                        <w:pPr>
                          <w:spacing w:before="0"/>
                          <w:jc w:val="center"/>
                          <w:rPr>
                            <w:sz w:val="16"/>
                            <w:szCs w:val="16"/>
                          </w:rPr>
                        </w:pPr>
                        <w:r>
                          <w:rPr>
                            <w:sz w:val="16"/>
                            <w:szCs w:val="16"/>
                          </w:rPr>
                          <w:t>Elevation in degrees</w:t>
                        </w:r>
                      </w:p>
                    </w:txbxContent>
                  </v:textbox>
                </v:shape>
              </w:pict>
            </mc:Fallback>
          </mc:AlternateContent>
        </w:r>
        <w:r w:rsidRPr="00A013FD">
          <w:rPr>
            <w:rFonts w:ascii="Times New Roman Bold" w:hAnsi="Times New Roman Bold"/>
            <w:b/>
            <w:sz w:val="20"/>
          </w:rPr>
          <w:delText>Power flux density mask</w:delText>
        </w:r>
      </w:del>
    </w:p>
    <w:p w14:paraId="2E51C47F" w14:textId="77777777" w:rsidR="00A013FD" w:rsidRPr="00A013FD" w:rsidRDefault="00A013FD" w:rsidP="00A013FD">
      <w:pPr>
        <w:rPr>
          <w:del w:id="31680" w:author="Johnny Schultz" w:date="2020-02-12T15:58:00Z"/>
        </w:rPr>
      </w:pPr>
    </w:p>
    <w:p w14:paraId="11EBF5AF" w14:textId="77777777" w:rsidR="00A013FD" w:rsidRPr="00A013FD" w:rsidRDefault="00A013FD" w:rsidP="00A013FD">
      <w:pPr>
        <w:keepNext/>
        <w:keepLines/>
        <w:jc w:val="center"/>
        <w:rPr>
          <w:del w:id="31681" w:author="Johnny Schultz" w:date="2020-02-12T15:58:00Z"/>
        </w:rPr>
      </w:pPr>
      <w:del w:id="31682" w:author="Johnny Schultz" w:date="2020-02-12T15:58:00Z">
        <w:r w:rsidRPr="00A013FD">
          <w:rPr>
            <w:caps/>
            <w:noProof/>
            <w:sz w:val="28"/>
            <w:lang w:val="fr-CA" w:eastAsia="fr-CA"/>
          </w:rPr>
          <mc:AlternateContent>
            <mc:Choice Requires="wps">
              <w:drawing>
                <wp:anchor distT="0" distB="0" distL="114300" distR="114300" simplePos="0" relativeHeight="251683840" behindDoc="0" locked="0" layoutInCell="1" allowOverlap="1" wp14:anchorId="68AED7E8" wp14:editId="169DC124">
                  <wp:simplePos x="0" y="0"/>
                  <wp:positionH relativeFrom="column">
                    <wp:posOffset>-848995</wp:posOffset>
                  </wp:positionH>
                  <wp:positionV relativeFrom="paragraph">
                    <wp:posOffset>1424940</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7A269F19" w14:textId="77777777" w:rsidR="003F4396" w:rsidRDefault="003F4396" w:rsidP="00A013FD">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8AED7E8" id="Text Box 981" o:spid="_x0000_s1193" type="#_x0000_t202" style="position:absolute;left:0;text-align:left;margin-left:-66.85pt;margin-top:112.2pt;width:232.7pt;height:20.15pt;rotation:-90;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" fillcolor="window" strokecolor="window" strokeweight=".5pt">
                  <v:textbox>
                    <w:txbxContent>
                      <w:p w14:paraId="7A269F19" w14:textId="77777777" w:rsidR="003F4396" w:rsidRDefault="003F4396" w:rsidP="00A013FD">
                        <w:pPr>
                          <w:spacing w:before="0"/>
                          <w:jc w:val="center"/>
                          <w:rPr>
                            <w:sz w:val="16"/>
                            <w:szCs w:val="16"/>
                          </w:rPr>
                        </w:pPr>
                        <w:r>
                          <w:rPr>
                            <w:sz w:val="16"/>
                            <w:szCs w:val="16"/>
                          </w:rPr>
                          <w:t>Power in dBm</w:t>
                        </w:r>
                      </w:p>
                    </w:txbxContent>
                  </v:textbox>
                </v:shape>
              </w:pict>
            </mc:Fallback>
          </mc:AlternateContent>
        </w:r>
        <w:r w:rsidRPr="00A013FD">
          <w:rPr>
            <w:caps/>
            <w:noProof/>
            <w:sz w:val="28"/>
            <w:lang w:val="fr-CA" w:eastAsia="fr-CA"/>
          </w:rPr>
          <w:drawing>
            <wp:inline distT="0" distB="0" distL="0" distR="0" wp14:anchorId="3D073E19" wp14:editId="59E60B83">
              <wp:extent cx="4629150" cy="3040380"/>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 name="Picture 2"/>
                      <pic:cNvPicPr>
                        <a:picLocks noChangeAspect="1" noChangeArrowheads="1"/>
                      </pic:cNvPicPr>
                    </pic:nvPicPr>
                    <pic:blipFill>
                      <a:blip r:embed="rId148" cstate="print"/>
                      <a:srcRect/>
                      <a:stretch>
                        <a:fillRect/>
                      </a:stretch>
                    </pic:blipFill>
                    <pic:spPr>
                      <a:xfrm>
                        <a:off x="0" y="0"/>
                        <a:ext cx="4632305" cy="3042788"/>
                      </a:xfrm>
                      <a:prstGeom prst="rect">
                        <a:avLst/>
                      </a:prstGeom>
                      <a:noFill/>
                      <a:ln w="9525">
                        <a:noFill/>
                        <a:miter lim="800000"/>
                        <a:headEnd/>
                        <a:tailEnd/>
                      </a:ln>
                    </pic:spPr>
                  </pic:pic>
                </a:graphicData>
              </a:graphic>
            </wp:inline>
          </w:drawing>
        </w:r>
      </w:del>
    </w:p>
    <w:p w14:paraId="243D013C" w14:textId="77777777" w:rsidR="00A013FD" w:rsidRPr="00A013FD" w:rsidRDefault="00A013FD" w:rsidP="00A013FD">
      <w:pPr>
        <w:rPr>
          <w:del w:id="31683" w:author="Johnny Schultz" w:date="2020-02-12T15:58:00Z"/>
        </w:rPr>
      </w:pPr>
      <w:del w:id="31684" w:author="Johnny Schultz" w:date="2020-02-12T15:58:00Z">
        <w:r w:rsidRPr="00A013FD">
          <w:delText>Figure A7-16 depicts the PFD mask in dBm as a function of elevation in a reference bandwidth of 4 kHz and in 100 kHz bandwidth.</w:delText>
        </w:r>
      </w:del>
    </w:p>
    <w:p w14:paraId="53651949" w14:textId="77777777" w:rsidR="00A013FD" w:rsidRPr="00A013FD" w:rsidRDefault="00A013FD" w:rsidP="00A013FD">
      <w:pPr>
        <w:rPr>
          <w:del w:id="31685" w:author="Johnny Schultz" w:date="2020-02-12T15:58:00Z"/>
        </w:rPr>
      </w:pPr>
      <w:del w:id="31686" w:author="Johnny Schultz" w:date="2020-02-12T15:58:00Z">
        <w:r w:rsidRPr="00A013FD">
          <w:delText xml:space="preserve">The corresponding e.i.r.p. mask seen by the satellite corresponds to a transformed version of the PFD mask dictated by the Earth-satellite geometry. </w:delText>
        </w:r>
      </w:del>
    </w:p>
    <w:p w14:paraId="6887F217" w14:textId="77777777" w:rsidR="00A013FD" w:rsidRPr="00A013FD" w:rsidRDefault="00A013FD" w:rsidP="00A013FD">
      <w:pPr>
        <w:rPr>
          <w:del w:id="31687" w:author="Johnny Schultz" w:date="2020-02-12T15:58:00Z"/>
        </w:rPr>
      </w:pPr>
      <w:del w:id="31688" w:author="Johnny Schultz" w:date="2020-02-12T15:58:00Z">
        <w:r w:rsidRPr="00A013FD">
          <w:delText>Figure A7-17 shows the e.i.r.p. mask which is symmetric around the nadir direction (90° angle in the figure).</w:delText>
        </w:r>
      </w:del>
    </w:p>
    <w:p w14:paraId="425F3DC3" w14:textId="77777777" w:rsidR="00A013FD" w:rsidRPr="00A013FD" w:rsidRDefault="00A013FD" w:rsidP="00A013FD">
      <w:pPr>
        <w:keepNext/>
        <w:keepLines/>
        <w:spacing w:before="480" w:after="120"/>
        <w:jc w:val="center"/>
        <w:rPr>
          <w:del w:id="31689" w:author="Johnny Schultz" w:date="2020-02-12T15:58:00Z"/>
          <w:caps/>
          <w:sz w:val="20"/>
        </w:rPr>
      </w:pPr>
      <w:del w:id="31690" w:author="Johnny Schultz" w:date="2020-02-12T15:58:00Z">
        <w:r w:rsidRPr="00A013FD">
          <w:rPr>
            <w:caps/>
            <w:sz w:val="20"/>
          </w:rPr>
          <w:delText>Figure A7-17</w:delText>
        </w:r>
      </w:del>
    </w:p>
    <w:p w14:paraId="5AD140C6" w14:textId="77777777" w:rsidR="00A013FD" w:rsidRPr="00A013FD" w:rsidRDefault="00A013FD" w:rsidP="00A013FD">
      <w:pPr>
        <w:keepNext/>
        <w:keepLines/>
        <w:spacing w:before="0" w:after="480"/>
        <w:jc w:val="center"/>
        <w:rPr>
          <w:del w:id="31691" w:author="Johnny Schultz" w:date="2020-02-12T15:58:00Z"/>
          <w:rFonts w:ascii="Times New Roman Bold" w:hAnsi="Times New Roman Bold"/>
          <w:b/>
          <w:sz w:val="20"/>
        </w:rPr>
      </w:pPr>
      <w:del w:id="31692" w:author="Johnny Schultz" w:date="2020-02-12T15:58:00Z">
        <w:r w:rsidRPr="00A013FD">
          <w:rPr>
            <w:rFonts w:ascii="Times New Roman Bold" w:hAnsi="Times New Roman Bold"/>
            <w:b/>
            <w:sz w:val="20"/>
          </w:rPr>
          <w:delText>Satellite equivalent isotropic radiated power mask</w:delText>
        </w:r>
      </w:del>
    </w:p>
    <w:p w14:paraId="28AECB17" w14:textId="77777777" w:rsidR="00A013FD" w:rsidRPr="00A013FD" w:rsidRDefault="00A013FD" w:rsidP="00A013FD">
      <w:pPr>
        <w:keepNext/>
        <w:keepLines/>
        <w:jc w:val="center"/>
        <w:rPr>
          <w:del w:id="31693" w:author="Johnny Schultz" w:date="2020-02-12T15:58:00Z"/>
        </w:rPr>
      </w:pPr>
      <w:del w:id="31694" w:author="Johnny Schultz" w:date="2020-02-12T15:58:00Z">
        <w:r w:rsidRPr="00A013FD">
          <w:rPr>
            <w:caps/>
            <w:noProof/>
            <w:sz w:val="28"/>
            <w:lang w:val="fr-CA" w:eastAsia="fr-CA"/>
          </w:rPr>
          <mc:AlternateContent>
            <mc:Choice Requires="wps">
              <w:drawing>
                <wp:anchor distT="0" distB="0" distL="114300" distR="114300" simplePos="0" relativeHeight="251662336" behindDoc="0" locked="0" layoutInCell="1" allowOverlap="1" wp14:anchorId="695496E6" wp14:editId="6D2DEE7D">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ysClr val="window" lastClr="FFFFFF"/>
                            </a:solidFill>
                          </a:ln>
                          <a:effectLst/>
                        </wps:spPr>
                        <wps:txbx>
                          <w:txbxContent>
                            <w:p w14:paraId="7A3FB0A0" w14:textId="77777777" w:rsidR="003F4396" w:rsidRDefault="003F4396" w:rsidP="00A013FD">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95496E6" id="Text Box 982" o:spid="_x0000_s1194" type="#_x0000_t202" style="position:absolute;left:0;text-align:left;margin-left:111.8pt;margin-top:2.6pt;width:232.7pt;height:18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" fillcolor="window" strokecolor="window" strokeweight=".5pt">
                  <v:textbox>
                    <w:txbxContent>
                      <w:p w14:paraId="7A3FB0A0" w14:textId="77777777" w:rsidR="003F4396" w:rsidRDefault="003F4396" w:rsidP="00A013FD">
                        <w:pPr>
                          <w:spacing w:before="0"/>
                          <w:jc w:val="center"/>
                          <w:rPr>
                            <w:sz w:val="16"/>
                            <w:szCs w:val="16"/>
                          </w:rPr>
                        </w:pPr>
                        <w:r>
                          <w:rPr>
                            <w:sz w:val="16"/>
                            <w:szCs w:val="16"/>
                          </w:rPr>
                          <w:t>Elevation in degrees</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685888" behindDoc="0" locked="0" layoutInCell="1" allowOverlap="1" wp14:anchorId="162311B2" wp14:editId="5A6A9CE0">
                  <wp:simplePos x="0" y="0"/>
                  <wp:positionH relativeFrom="column">
                    <wp:posOffset>-1189355</wp:posOffset>
                  </wp:positionH>
                  <wp:positionV relativeFrom="paragraph">
                    <wp:posOffset>1649095</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42B86B2A" w14:textId="77777777" w:rsidR="003F4396" w:rsidRDefault="003F4396" w:rsidP="00A013FD">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62311B2" id="Text Box 983" o:spid="_x0000_s1195" type="#_x0000_t202" style="position:absolute;left:0;text-align:left;margin-left:-93.65pt;margin-top:129.85pt;width:232.7pt;height:20.15pt;rotation:-90;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" fillcolor="window" strokecolor="window" strokeweight=".5pt">
                  <v:textbox>
                    <w:txbxContent>
                      <w:p w14:paraId="42B86B2A" w14:textId="77777777" w:rsidR="003F4396" w:rsidRDefault="003F4396" w:rsidP="00A013FD">
                        <w:pPr>
                          <w:spacing w:before="0"/>
                          <w:jc w:val="center"/>
                          <w:rPr>
                            <w:sz w:val="16"/>
                            <w:szCs w:val="16"/>
                          </w:rPr>
                        </w:pPr>
                        <w:r>
                          <w:rPr>
                            <w:sz w:val="16"/>
                            <w:szCs w:val="16"/>
                          </w:rPr>
                          <w:t>Power in dB</w:t>
                        </w:r>
                      </w:p>
                    </w:txbxContent>
                  </v:textbox>
                </v:shape>
              </w:pict>
            </mc:Fallback>
          </mc:AlternateContent>
        </w:r>
        <w:r w:rsidRPr="00A013FD">
          <w:rPr>
            <w:caps/>
            <w:noProof/>
            <w:sz w:val="28"/>
            <w:lang w:val="fr-CA" w:eastAsia="fr-CA"/>
          </w:rPr>
          <w:drawing>
            <wp:inline distT="0" distB="0" distL="0" distR="0" wp14:anchorId="47111497" wp14:editId="754FCF2D">
              <wp:extent cx="5229860" cy="34188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 name="Picture 4"/>
                      <pic:cNvPicPr>
                        <a:picLocks noChangeAspect="1" noChangeArrowheads="1"/>
                      </pic:cNvPicPr>
                    </pic:nvPicPr>
                    <pic:blipFill>
                      <a:blip r:embed="rId149" cstate="print"/>
                      <a:srcRect/>
                      <a:stretch>
                        <a:fillRect/>
                      </a:stretch>
                    </pic:blipFill>
                    <pic:spPr>
                      <a:xfrm>
                        <a:off x="0" y="0"/>
                        <a:ext cx="5230049" cy="3419031"/>
                      </a:xfrm>
                      <a:prstGeom prst="rect">
                        <a:avLst/>
                      </a:prstGeom>
                      <a:noFill/>
                      <a:ln w="9525">
                        <a:noFill/>
                        <a:miter lim="800000"/>
                        <a:headEnd/>
                        <a:tailEnd/>
                      </a:ln>
                    </pic:spPr>
                  </pic:pic>
                </a:graphicData>
              </a:graphic>
            </wp:inline>
          </w:drawing>
        </w:r>
      </w:del>
    </w:p>
    <w:p w14:paraId="54B1FF0E" w14:textId="77777777" w:rsidR="00A013FD" w:rsidRPr="00A013FD" w:rsidRDefault="00A013FD" w:rsidP="00A013FD">
      <w:pPr>
        <w:rPr>
          <w:del w:id="31695" w:author="Johnny Schultz" w:date="2020-02-12T15:58:00Z"/>
        </w:rPr>
      </w:pPr>
      <w:del w:id="31696" w:author="Johnny Schultz" w:date="2020-02-12T15:58:00Z">
        <w:r w:rsidRPr="00A013FD">
          <w:delText>Assuming a circularly polarized downlink signal from the satellite meeting the e.i.r.p. mask in Fig. A7-17, then the PFD in 100 kHz seen in an overhead pass by a ground terminal is shown as a violet curve in Fig. A7-18. In this figure the signal power of a nearby ship (shown in yellow) is also presented as a benchmark reference. The green line represents the realization of an antenna on the satellite compliant with the e.i.r.p. mask.</w:delText>
        </w:r>
      </w:del>
    </w:p>
    <w:p w14:paraId="4B92A3C9" w14:textId="77777777" w:rsidR="00A013FD" w:rsidRPr="00A013FD" w:rsidRDefault="00A013FD" w:rsidP="00A013FD">
      <w:pPr>
        <w:keepNext/>
        <w:keepLines/>
        <w:spacing w:before="480" w:after="120"/>
        <w:jc w:val="center"/>
        <w:rPr>
          <w:del w:id="31697" w:author="Johnny Schultz" w:date="2020-02-12T15:58:00Z"/>
          <w:caps/>
          <w:sz w:val="20"/>
        </w:rPr>
      </w:pPr>
      <w:del w:id="31698" w:author="Johnny Schultz" w:date="2020-02-12T15:58:00Z">
        <w:r w:rsidRPr="00A013FD">
          <w:rPr>
            <w:caps/>
            <w:sz w:val="20"/>
          </w:rPr>
          <w:delText>Figure A7-18</w:delText>
        </w:r>
      </w:del>
    </w:p>
    <w:p w14:paraId="53A23ED8" w14:textId="77777777" w:rsidR="00A013FD" w:rsidRPr="00A013FD" w:rsidRDefault="00A013FD" w:rsidP="00A013FD">
      <w:pPr>
        <w:keepNext/>
        <w:keepLines/>
        <w:spacing w:before="0" w:after="480"/>
        <w:jc w:val="center"/>
        <w:rPr>
          <w:del w:id="31699" w:author="Johnny Schultz" w:date="2020-02-12T15:58:00Z"/>
          <w:rFonts w:ascii="Times New Roman Bold" w:hAnsi="Times New Roman Bold"/>
          <w:b/>
          <w:sz w:val="20"/>
        </w:rPr>
      </w:pPr>
      <w:del w:id="31700" w:author="Johnny Schultz" w:date="2020-02-12T15:58:00Z">
        <w:r w:rsidRPr="00A013FD">
          <w:rPr>
            <w:rFonts w:ascii="Times New Roman Bold" w:hAnsi="Times New Roman Bold"/>
            <w:b/>
            <w:sz w:val="20"/>
          </w:rPr>
          <w:delText>Receiver carrier input for a 0 dB gain antenna.</w:delText>
        </w:r>
        <w:r w:rsidRPr="00A013FD">
          <w:rPr>
            <w:rFonts w:ascii="Times New Roman Bold" w:hAnsi="Times New Roman Bold"/>
            <w:b/>
            <w:sz w:val="20"/>
          </w:rPr>
          <w:br/>
          <w:delText>Isoflux and compensated satellite transmitter antenna + nearby ship</w:delText>
        </w:r>
      </w:del>
    </w:p>
    <w:p w14:paraId="1251C2BB" w14:textId="77777777" w:rsidR="00A013FD" w:rsidRPr="00A013FD" w:rsidRDefault="00A013FD" w:rsidP="00A013FD">
      <w:pPr>
        <w:keepNext/>
        <w:keepLines/>
        <w:jc w:val="center"/>
        <w:rPr>
          <w:del w:id="31701" w:author="Johnny Schultz" w:date="2020-02-12T15:58:00Z"/>
          <w:lang w:eastAsia="en-GB"/>
        </w:rPr>
      </w:pPr>
      <w:del w:id="31702" w:author="Johnny Schultz" w:date="2020-02-12T15:58:00Z">
        <w:r w:rsidRPr="00A013FD">
          <w:rPr>
            <w:caps/>
            <w:noProof/>
            <w:sz w:val="28"/>
            <w:lang w:val="fr-CA" w:eastAsia="fr-CA"/>
          </w:rPr>
          <w:drawing>
            <wp:inline distT="0" distB="0" distL="0" distR="0" wp14:anchorId="11CBE7E3" wp14:editId="568BB0BA">
              <wp:extent cx="6231890" cy="293306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 name="Picture 6" descr="C:\Users\Ghislain\Desktop\DESKTOP\AIS frequencies\RptESAVDES\FluxDensitiesOverheadPass.bmp"/>
                      <pic:cNvPicPr>
                        <a:picLocks noChangeAspect="1" noChangeArrowheads="1"/>
                      </pic:cNvPicPr>
                    </pic:nvPicPr>
                    <pic:blipFill>
                      <a:blip r:embed="rId150" cstate="print"/>
                      <a:srcRect l="4204" r="2030" b="11002"/>
                      <a:stretch>
                        <a:fillRect/>
                      </a:stretch>
                    </pic:blipFill>
                    <pic:spPr>
                      <a:xfrm>
                        <a:off x="0" y="0"/>
                        <a:ext cx="6236408" cy="2935258"/>
                      </a:xfrm>
                      <a:prstGeom prst="rect">
                        <a:avLst/>
                      </a:prstGeom>
                      <a:noFill/>
                      <a:ln>
                        <a:noFill/>
                      </a:ln>
                    </pic:spPr>
                  </pic:pic>
                </a:graphicData>
              </a:graphic>
            </wp:inline>
          </w:drawing>
        </w:r>
      </w:del>
    </w:p>
    <w:p w14:paraId="65A846BD" w14:textId="77777777" w:rsidR="00A013FD" w:rsidRPr="00A013FD" w:rsidRDefault="00A013FD" w:rsidP="00A013FD">
      <w:pPr>
        <w:keepNext/>
        <w:keepLines/>
        <w:tabs>
          <w:tab w:val="clear" w:pos="1134"/>
          <w:tab w:val="left" w:pos="360"/>
        </w:tabs>
        <w:spacing w:before="200"/>
        <w:ind w:left="360" w:hanging="360"/>
        <w:outlineLvl w:val="2"/>
        <w:rPr>
          <w:del w:id="31703" w:author="Johnny Schultz" w:date="2020-02-12T15:58:00Z"/>
          <w:rFonts w:eastAsia="Calibri"/>
          <w:b/>
        </w:rPr>
      </w:pPr>
      <w:del w:id="31704" w:author="Johnny Schultz" w:date="2020-02-12T15:58:00Z">
        <w:r w:rsidRPr="00A013FD">
          <w:rPr>
            <w:b/>
          </w:rPr>
          <w:delText>8.2.2</w:delText>
        </w:r>
        <w:r w:rsidRPr="00A013FD">
          <w:rPr>
            <w:b/>
          </w:rPr>
          <w:tab/>
          <w:delText>VHF data exchange satellite receiver characteristics</w:delText>
        </w:r>
      </w:del>
    </w:p>
    <w:p w14:paraId="03AEB374" w14:textId="77777777" w:rsidR="00A013FD" w:rsidRPr="00A013FD" w:rsidRDefault="00A013FD" w:rsidP="00A013FD">
      <w:pPr>
        <w:rPr>
          <w:del w:id="31705" w:author="Johnny Schultz" w:date="2020-02-12T15:58:00Z"/>
        </w:rPr>
      </w:pPr>
      <w:del w:id="31706" w:author="Johnny Schultz" w:date="2020-02-12T15:58:00Z">
        <w:r w:rsidRPr="00A013FD">
          <w:delTex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delText>
        </w:r>
      </w:del>
    </w:p>
    <w:p w14:paraId="6027271B" w14:textId="77777777" w:rsidR="00A013FD" w:rsidRPr="00A013FD" w:rsidRDefault="00A013FD" w:rsidP="00A013FD">
      <w:pPr>
        <w:keepNext/>
        <w:keepLines/>
        <w:tabs>
          <w:tab w:val="clear" w:pos="1134"/>
          <w:tab w:val="left" w:pos="360"/>
        </w:tabs>
        <w:spacing w:before="200"/>
        <w:ind w:left="360" w:hanging="360"/>
        <w:outlineLvl w:val="2"/>
        <w:rPr>
          <w:del w:id="31707" w:author="Johnny Schultz" w:date="2020-02-12T15:58:00Z"/>
          <w:b/>
        </w:rPr>
      </w:pPr>
      <w:del w:id="31708" w:author="Johnny Schultz" w:date="2020-02-12T15:58:00Z">
        <w:r w:rsidRPr="00A013FD">
          <w:rPr>
            <w:b/>
          </w:rPr>
          <w:delText>8.2.3</w:delText>
        </w:r>
        <w:r w:rsidRPr="00A013FD">
          <w:rPr>
            <w:b/>
          </w:rPr>
          <w:tab/>
          <w:delText xml:space="preserve">“Ideal” receiving antenna </w:delText>
        </w:r>
      </w:del>
    </w:p>
    <w:p w14:paraId="591418F7" w14:textId="77777777" w:rsidR="00A013FD" w:rsidRPr="00A013FD" w:rsidRDefault="00A013FD" w:rsidP="00A013FD">
      <w:pPr>
        <w:rPr>
          <w:del w:id="31709" w:author="Johnny Schultz" w:date="2020-02-12T15:58:00Z"/>
        </w:rPr>
      </w:pPr>
      <w:del w:id="31710" w:author="Johnny Schultz" w:date="2020-02-12T15:58:00Z">
        <w:r w:rsidRPr="00A013FD">
          <w:delText>For the sake of completeness, the receiver antenna mask that would allow the received signal to be at constant power level at the receiver input is calculated and shown as a function of elevation angle in Fig. A7-19.</w:delText>
        </w:r>
      </w:del>
    </w:p>
    <w:p w14:paraId="730E939E" w14:textId="77777777" w:rsidR="00A013FD" w:rsidRPr="00A013FD" w:rsidRDefault="00A013FD" w:rsidP="00A013FD">
      <w:pPr>
        <w:keepNext/>
        <w:keepLines/>
        <w:spacing w:before="480" w:after="120"/>
        <w:jc w:val="center"/>
        <w:rPr>
          <w:del w:id="31711" w:author="Johnny Schultz" w:date="2020-02-12T15:58:00Z"/>
          <w:caps/>
          <w:sz w:val="20"/>
        </w:rPr>
      </w:pPr>
      <w:del w:id="31712" w:author="Johnny Schultz" w:date="2020-02-12T15:58:00Z">
        <w:r w:rsidRPr="00A013FD">
          <w:rPr>
            <w:caps/>
            <w:sz w:val="20"/>
          </w:rPr>
          <w:delText>Figure A7-19</w:delText>
        </w:r>
      </w:del>
    </w:p>
    <w:p w14:paraId="11421714" w14:textId="77777777" w:rsidR="00A013FD" w:rsidRPr="00A013FD" w:rsidRDefault="00A013FD" w:rsidP="00A013FD">
      <w:pPr>
        <w:keepNext/>
        <w:keepLines/>
        <w:spacing w:before="0" w:after="480"/>
        <w:jc w:val="center"/>
        <w:rPr>
          <w:del w:id="31713" w:author="Johnny Schultz" w:date="2020-02-12T15:58:00Z"/>
          <w:rFonts w:ascii="Times New Roman Bold" w:hAnsi="Times New Roman Bold"/>
          <w:b/>
          <w:sz w:val="20"/>
        </w:rPr>
      </w:pPr>
      <w:del w:id="31714" w:author="Johnny Schultz" w:date="2020-02-12T15:58:00Z">
        <w:r w:rsidRPr="00A013FD">
          <w:rPr>
            <w:rFonts w:ascii="Times New Roman Bold" w:hAnsi="Times New Roman Bold"/>
            <w:b/>
            <w:sz w:val="20"/>
          </w:rPr>
          <w:delText>“Ideal” receiver antenna mask, zenith is 90°</w:delText>
        </w:r>
      </w:del>
    </w:p>
    <w:p w14:paraId="2F7C055A" w14:textId="77777777" w:rsidR="00A013FD" w:rsidRPr="00A013FD" w:rsidRDefault="00A013FD" w:rsidP="00A013FD">
      <w:pPr>
        <w:keepNext/>
        <w:keepLines/>
        <w:jc w:val="center"/>
        <w:rPr>
          <w:del w:id="31715" w:author="Johnny Schultz" w:date="2020-02-12T15:58:00Z"/>
        </w:rPr>
      </w:pPr>
      <w:del w:id="31716" w:author="Johnny Schultz" w:date="2020-02-12T15:58:00Z">
        <w:r w:rsidRPr="00A013FD">
          <w:rPr>
            <w:caps/>
            <w:noProof/>
            <w:sz w:val="28"/>
            <w:lang w:val="fr-CA" w:eastAsia="fr-CA"/>
          </w:rPr>
          <mc:AlternateContent>
            <mc:Choice Requires="wpg">
              <w:drawing>
                <wp:anchor distT="0" distB="0" distL="114300" distR="114300" simplePos="0" relativeHeight="251700224" behindDoc="0" locked="0" layoutInCell="1" allowOverlap="1" wp14:anchorId="4807B16D" wp14:editId="6A2E84FA">
                  <wp:simplePos x="0" y="0"/>
                  <wp:positionH relativeFrom="column">
                    <wp:posOffset>149860</wp:posOffset>
                  </wp:positionH>
                  <wp:positionV relativeFrom="paragraph">
                    <wp:posOffset>20320</wp:posOffset>
                  </wp:positionV>
                  <wp:extent cx="5537200" cy="2663825"/>
                  <wp:effectExtent l="0" t="0" r="6350" b="3175"/>
                  <wp:wrapNone/>
                  <wp:docPr id="11"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2" name="Text Box 4"/>
                          <wps:cNvSpPr txBox="1"/>
                          <wps:spPr>
                            <a:xfrm>
                              <a:off x="2028825" y="0"/>
                              <a:ext cx="1324800" cy="266400"/>
                            </a:xfrm>
                            <a:prstGeom prst="rect">
                              <a:avLst/>
                            </a:prstGeom>
                            <a:solidFill>
                              <a:sysClr val="window" lastClr="FFFFFF"/>
                            </a:solidFill>
                            <a:ln w="6350">
                              <a:noFill/>
                            </a:ln>
                            <a:effectLst/>
                          </wps:spPr>
                          <wps:txbx>
                            <w:txbxContent>
                              <w:p w14:paraId="29816B68" w14:textId="77777777" w:rsidR="003F4396" w:rsidRDefault="003F4396" w:rsidP="00A013FD">
                                <w:pPr>
                                  <w:spacing w:before="0"/>
                                  <w:rPr>
                                    <w:sz w:val="22"/>
                                    <w:szCs w:val="22"/>
                                  </w:rPr>
                                </w:pPr>
                                <w:r>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cNvPr id="13" name="Group 6"/>
                          <wpg:cNvGrpSpPr/>
                          <wpg:grpSpPr>
                            <a:xfrm>
                              <a:off x="-171450" y="981075"/>
                              <a:ext cx="5537200" cy="1682836"/>
                              <a:chOff x="-171450" y="0"/>
                              <a:chExt cx="5537200" cy="1682836"/>
                            </a:xfrm>
                          </wpg:grpSpPr>
                          <wps:wsp>
                            <wps:cNvPr id="14" name="Text Box 899"/>
                            <wps:cNvSpPr txBox="1"/>
                            <wps:spPr>
                              <a:xfrm>
                                <a:off x="2774348" y="1438361"/>
                                <a:ext cx="1894205" cy="244475"/>
                              </a:xfrm>
                              <a:prstGeom prst="rect">
                                <a:avLst/>
                              </a:prstGeom>
                              <a:noFill/>
                              <a:ln w="6350">
                                <a:noFill/>
                              </a:ln>
                              <a:effectLst/>
                            </wps:spPr>
                            <wps:txbx>
                              <w:txbxContent>
                                <w:p w14:paraId="242D3FD5" w14:textId="77777777" w:rsidR="003F4396" w:rsidRDefault="003F4396" w:rsidP="00A013FD">
                                  <w:pPr>
                                    <w:spacing w:before="0"/>
                                    <w:jc w:val="center"/>
                                    <w:rPr>
                                      <w:sz w:val="14"/>
                                      <w:szCs w:val="14"/>
                                    </w:rPr>
                                  </w:pPr>
                                  <w:r>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Text Box 898"/>
                            <wps:cNvSpPr txBox="1"/>
                            <wps:spPr>
                              <a:xfrm rot="16200000">
                                <a:off x="-762602" y="591152"/>
                                <a:ext cx="1438210" cy="255905"/>
                              </a:xfrm>
                              <a:prstGeom prst="rect">
                                <a:avLst/>
                              </a:prstGeom>
                              <a:noFill/>
                              <a:ln w="6350">
                                <a:noFill/>
                              </a:ln>
                              <a:effectLst/>
                            </wps:spPr>
                            <wps:txbx>
                              <w:txbxContent>
                                <w:p w14:paraId="6D8F55CF" w14:textId="77777777" w:rsidR="003F4396" w:rsidRDefault="003F4396" w:rsidP="00A013FD">
                                  <w:pPr>
                                    <w:spacing w:before="0"/>
                                    <w:jc w:val="center"/>
                                    <w:rPr>
                                      <w:sz w:val="14"/>
                                      <w:szCs w:val="14"/>
                                    </w:rPr>
                                  </w:pPr>
                                  <w:r>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 name="Text Box 5"/>
                            <wps:cNvSpPr txBox="1"/>
                            <wps:spPr>
                              <a:xfrm>
                                <a:off x="4628101" y="771721"/>
                                <a:ext cx="737649" cy="381600"/>
                              </a:xfrm>
                              <a:prstGeom prst="rect">
                                <a:avLst/>
                              </a:prstGeom>
                              <a:solidFill>
                                <a:sysClr val="window" lastClr="FFFFFF"/>
                              </a:solidFill>
                              <a:ln w="6350">
                                <a:noFill/>
                              </a:ln>
                              <a:effectLst/>
                            </wps:spPr>
                            <wps:txbx>
                              <w:txbxContent>
                                <w:p w14:paraId="43BE5F34" w14:textId="77777777" w:rsidR="003F4396" w:rsidRDefault="003F4396" w:rsidP="00A013FD">
                                  <w:pPr>
                                    <w:spacing w:before="0"/>
                                    <w:ind w:left="-113" w:right="-113"/>
                                    <w:rPr>
                                      <w:sz w:val="14"/>
                                      <w:szCs w:val="14"/>
                                      <w:lang w:val="en-US"/>
                                    </w:rPr>
                                  </w:pPr>
                                  <w:r>
                                    <w:rPr>
                                      <w:sz w:val="14"/>
                                      <w:szCs w:val="14"/>
                                      <w:lang w:val="en-US"/>
                                    </w:rPr>
                                    <w:t>Antenna gain in dBi</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w14:anchorId="4807B16D" id="Group 7" o:spid="_x0000_s1196" style="position:absolute;left:0;text-align:left;margin-left:11.8pt;margin-top:1.6pt;width:436pt;height:209.75pt;z-index:251700224;mso-position-horizontal-relative:text;mso-position-vertical-relative:text"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">
                  <v:shape id="Text Box 4" o:spid="_x0000_s1197" type="#_x0000_t202" style="position:absolute;left:20288;width:13248;height:2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" fillcolor="window" stroked="f" strokeweight=".5pt">
                    <v:textbox>
                      <w:txbxContent>
                        <w:p w14:paraId="29816B68" w14:textId="77777777" w:rsidR="003F4396" w:rsidRDefault="003F4396" w:rsidP="00A013FD">
                          <w:pPr>
                            <w:spacing w:before="0"/>
                            <w:rPr>
                              <w:sz w:val="22"/>
                              <w:szCs w:val="22"/>
                            </w:rPr>
                          </w:pPr>
                          <w:r>
                            <w:rPr>
                              <w:sz w:val="22"/>
                              <w:szCs w:val="22"/>
                            </w:rPr>
                            <w:t>Antenna gain dBi</w:t>
                          </w:r>
                        </w:p>
                      </w:txbxContent>
                    </v:textbox>
                  </v:shape>
                  <v:group id="Group 6" o:spid="_x0000_s1198" style="position:absolute;left:-1714;top:9810;width:55371;height:16829" coordorigin="-1714" coordsize="55372,16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899" o:spid="_x0000_s1199" type="#_x0000_t202" style="position:absolute;left:27743;top:14383;width:18942;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242D3FD5" w14:textId="77777777" w:rsidR="003F4396" w:rsidRDefault="003F4396" w:rsidP="00A013FD">
                            <w:pPr>
                              <w:spacing w:before="0"/>
                              <w:jc w:val="center"/>
                              <w:rPr>
                                <w:sz w:val="14"/>
                                <w:szCs w:val="14"/>
                              </w:rPr>
                            </w:pPr>
                            <w:r>
                              <w:rPr>
                                <w:sz w:val="14"/>
                                <w:szCs w:val="14"/>
                              </w:rPr>
                              <w:t>Elevation in degrees</w:t>
                            </w:r>
                          </w:p>
                        </w:txbxContent>
                      </v:textbox>
                    </v:shape>
                    <v:shape id="Text Box 898" o:spid="_x0000_s1200" type="#_x0000_t202" style="position:absolute;left:-7626;top:5912;width:14382;height:255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" filled="f" stroked="f" strokeweight=".5pt">
                      <v:textbox>
                        <w:txbxContent>
                          <w:p w14:paraId="6D8F55CF" w14:textId="77777777" w:rsidR="003F4396" w:rsidRDefault="003F4396" w:rsidP="00A013FD">
                            <w:pPr>
                              <w:spacing w:before="0"/>
                              <w:jc w:val="center"/>
                              <w:rPr>
                                <w:sz w:val="14"/>
                                <w:szCs w:val="14"/>
                              </w:rPr>
                            </w:pPr>
                            <w:r>
                              <w:rPr>
                                <w:sz w:val="14"/>
                                <w:szCs w:val="14"/>
                              </w:rPr>
                              <w:t>Gain in dBi</w:t>
                            </w:r>
                          </w:p>
                        </w:txbxContent>
                      </v:textbox>
                    </v:shape>
                    <v:shape id="_x0000_s1201" type="#_x0000_t202" style="position:absolute;left:46281;top:7717;width:7376;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" fillcolor="window" stroked="f" strokeweight=".5pt">
                      <v:textbox>
                        <w:txbxContent>
                          <w:p w14:paraId="43BE5F34" w14:textId="77777777" w:rsidR="003F4396" w:rsidRDefault="003F4396" w:rsidP="00A013FD">
                            <w:pPr>
                              <w:spacing w:before="0"/>
                              <w:ind w:left="-113" w:right="-113"/>
                              <w:rPr>
                                <w:sz w:val="14"/>
                                <w:szCs w:val="14"/>
                                <w:lang w:val="en-US"/>
                              </w:rPr>
                            </w:pPr>
                            <w:r>
                              <w:rPr>
                                <w:sz w:val="14"/>
                                <w:szCs w:val="14"/>
                                <w:lang w:val="en-US"/>
                              </w:rPr>
                              <w:t>Antenna gain in dBi</w:t>
                            </w:r>
                          </w:p>
                        </w:txbxContent>
                      </v:textbox>
                    </v:shape>
                  </v:group>
                </v:group>
              </w:pict>
            </mc:Fallback>
          </mc:AlternateContent>
        </w:r>
        <w:r w:rsidRPr="00A013FD">
          <w:rPr>
            <w:caps/>
            <w:noProof/>
            <w:sz w:val="28"/>
            <w:lang w:val="fr-CA" w:eastAsia="fr-CA"/>
          </w:rPr>
          <w:drawing>
            <wp:inline distT="0" distB="0" distL="0" distR="0" wp14:anchorId="15B0579E" wp14:editId="291E1859">
              <wp:extent cx="5404485" cy="3533140"/>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noChangeArrowheads="1"/>
                      </pic:cNvPicPr>
                    </pic:nvPicPr>
                    <pic:blipFill>
                      <a:blip r:embed="rId136" cstate="print"/>
                      <a:srcRect/>
                      <a:stretch>
                        <a:fillRect/>
                      </a:stretch>
                    </pic:blipFill>
                    <pic:spPr>
                      <a:xfrm>
                        <a:off x="0" y="0"/>
                        <a:ext cx="5409264" cy="3536092"/>
                      </a:xfrm>
                      <a:prstGeom prst="rect">
                        <a:avLst/>
                      </a:prstGeom>
                      <a:noFill/>
                      <a:ln w="9525">
                        <a:noFill/>
                        <a:miter lim="800000"/>
                        <a:headEnd/>
                        <a:tailEnd/>
                      </a:ln>
                    </pic:spPr>
                  </pic:pic>
                </a:graphicData>
              </a:graphic>
            </wp:inline>
          </w:drawing>
        </w:r>
      </w:del>
    </w:p>
    <w:p w14:paraId="43E6122E" w14:textId="77777777" w:rsidR="00A013FD" w:rsidRPr="00A013FD" w:rsidRDefault="00A013FD" w:rsidP="00A013FD">
      <w:pPr>
        <w:keepNext/>
        <w:keepLines/>
        <w:spacing w:before="480" w:after="120"/>
        <w:jc w:val="center"/>
        <w:rPr>
          <w:del w:id="31717" w:author="Johnny Schultz" w:date="2020-02-12T15:58:00Z"/>
          <w:caps/>
          <w:sz w:val="20"/>
        </w:rPr>
      </w:pPr>
      <w:del w:id="31718" w:author="Johnny Schultz" w:date="2020-02-12T15:58:00Z">
        <w:r w:rsidRPr="00A013FD">
          <w:rPr>
            <w:caps/>
            <w:sz w:val="20"/>
          </w:rPr>
          <w:delText>Figure A7-20</w:delText>
        </w:r>
      </w:del>
    </w:p>
    <w:p w14:paraId="6C54494C" w14:textId="77777777" w:rsidR="00A013FD" w:rsidRPr="00A013FD" w:rsidRDefault="00A013FD" w:rsidP="00A013FD">
      <w:pPr>
        <w:keepNext/>
        <w:keepLines/>
        <w:spacing w:before="0" w:after="480"/>
        <w:jc w:val="center"/>
        <w:rPr>
          <w:del w:id="31719" w:author="Johnny Schultz" w:date="2020-02-12T15:58:00Z"/>
          <w:rFonts w:ascii="Times New Roman Bold" w:hAnsi="Times New Roman Bold"/>
          <w:b/>
          <w:sz w:val="20"/>
        </w:rPr>
      </w:pPr>
      <w:del w:id="31720" w:author="Johnny Schultz" w:date="2020-02-12T15:58:00Z">
        <w:r w:rsidRPr="00A013FD">
          <w:rPr>
            <w:rFonts w:ascii="Times New Roman Bold" w:hAnsi="Times New Roman Bold"/>
            <w:b/>
            <w:sz w:val="20"/>
          </w:rPr>
          <w:delText>Received carrier power for a receiver with an “ideal” antenna</w:delText>
        </w:r>
      </w:del>
    </w:p>
    <w:p w14:paraId="788CD999" w14:textId="77777777" w:rsidR="00A013FD" w:rsidRPr="00A013FD" w:rsidRDefault="00A013FD" w:rsidP="00A013FD">
      <w:pPr>
        <w:keepNext/>
        <w:keepLines/>
        <w:jc w:val="center"/>
        <w:rPr>
          <w:del w:id="31721" w:author="Johnny Schultz" w:date="2020-02-12T15:58:00Z"/>
        </w:rPr>
      </w:pPr>
      <w:del w:id="31722" w:author="Johnny Schultz" w:date="2020-02-12T15:58:00Z">
        <w:r w:rsidRPr="00A013FD">
          <w:rPr>
            <w:caps/>
            <w:noProof/>
            <w:sz w:val="28"/>
            <w:lang w:val="fr-CA" w:eastAsia="fr-CA"/>
          </w:rPr>
          <mc:AlternateContent>
            <mc:Choice Requires="wps">
              <w:drawing>
                <wp:anchor distT="0" distB="0" distL="114300" distR="114300" simplePos="0" relativeHeight="251687936" behindDoc="0" locked="0" layoutInCell="1" allowOverlap="1" wp14:anchorId="0298E0E8" wp14:editId="3DF8DE34">
                  <wp:simplePos x="0" y="0"/>
                  <wp:positionH relativeFrom="column">
                    <wp:posOffset>1774190</wp:posOffset>
                  </wp:positionH>
                  <wp:positionV relativeFrom="paragraph">
                    <wp:posOffset>225425</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ysClr val="window" lastClr="FFFFFF"/>
                            </a:solidFill>
                          </a:ln>
                          <a:effectLst/>
                        </wps:spPr>
                        <wps:txbx>
                          <w:txbxContent>
                            <w:p w14:paraId="1CADC45D" w14:textId="77777777" w:rsidR="003F4396" w:rsidRDefault="003F4396" w:rsidP="00A013FD">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298E0E8" id="Text Box 986" o:spid="_x0000_s1202" type="#_x0000_t202" style="position:absolute;left:0;text-align:left;margin-left:139.7pt;margin-top:17.75pt;width:149.15pt;height:19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" fillcolor="window" strokecolor="window" strokeweight=".5pt">
                  <v:textbox>
                    <w:txbxContent>
                      <w:p w14:paraId="1CADC45D" w14:textId="77777777" w:rsidR="003F4396" w:rsidRDefault="003F4396" w:rsidP="00A013FD">
                        <w:pPr>
                          <w:spacing w:before="0"/>
                          <w:jc w:val="center"/>
                          <w:rPr>
                            <w:sz w:val="16"/>
                            <w:szCs w:val="16"/>
                          </w:rPr>
                        </w:pPr>
                        <w:r>
                          <w:rPr>
                            <w:sz w:val="16"/>
                            <w:szCs w:val="16"/>
                          </w:rPr>
                          <w:t>Elevation in degrees</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701248" behindDoc="0" locked="0" layoutInCell="1" allowOverlap="1" wp14:anchorId="0F713408" wp14:editId="04E5D7CC">
                  <wp:simplePos x="0" y="0"/>
                  <wp:positionH relativeFrom="column">
                    <wp:posOffset>4305935</wp:posOffset>
                  </wp:positionH>
                  <wp:positionV relativeFrom="paragraph">
                    <wp:posOffset>1451610</wp:posOffset>
                  </wp:positionV>
                  <wp:extent cx="1186815" cy="352425"/>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ln>
                        </wps:spPr>
                        <wps:txbx>
                          <w:txbxContent>
                            <w:p w14:paraId="72413533" w14:textId="77777777" w:rsidR="003F4396" w:rsidRDefault="003F4396" w:rsidP="00A013FD">
                              <w:pPr>
                                <w:spacing w:before="0"/>
                                <w:rPr>
                                  <w:sz w:val="10"/>
                                  <w:szCs w:val="10"/>
                                  <w:lang w:val="en-US"/>
                                </w:rPr>
                              </w:pPr>
                              <w:r>
                                <w:rPr>
                                  <w:sz w:val="10"/>
                                  <w:szCs w:val="10"/>
                                  <w:lang w:val="en-US"/>
                                </w:rPr>
                                <w:t>Carrier at Rx input (with antenna gain)</w:t>
                              </w:r>
                            </w:p>
                            <w:p w14:paraId="4AA2D1F3" w14:textId="77777777" w:rsidR="003F4396" w:rsidRDefault="003F4396" w:rsidP="00A013FD">
                              <w:pPr>
                                <w:rPr>
                                  <w:sz w:val="10"/>
                                  <w:szCs w:val="10"/>
                                </w:rPr>
                              </w:pPr>
                              <w:r>
                                <w:rPr>
                                  <w:sz w:val="10"/>
                                  <w:szCs w:val="10"/>
                                </w:rPr>
                                <w:t>Antenna gain dBi</w:t>
                              </w:r>
                            </w:p>
                          </w:txbxContent>
                        </wps:txbx>
                        <wps:bodyPr rot="0" vert="horz" wrap="square" lIns="91440" tIns="45720" rIns="91440" bIns="45720" anchor="t" anchorCtr="0">
                          <a:noAutofit/>
                        </wps:bodyPr>
                      </wps:wsp>
                    </a:graphicData>
                  </a:graphic>
                </wp:anchor>
              </w:drawing>
            </mc:Choice>
            <mc:Fallback>
              <w:pict>
                <v:shape w14:anchorId="0F713408" id="Zone de texte 2" o:spid="_x0000_s1203" type="#_x0000_t202" style="position:absolute;left:0;text-align:left;margin-left:339.05pt;margin-top:114.3pt;width:93.45pt;height:27.7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" stroked="f">
                  <v:textbox>
                    <w:txbxContent>
                      <w:p w14:paraId="72413533" w14:textId="77777777" w:rsidR="003F4396" w:rsidRDefault="003F4396" w:rsidP="00A013FD">
                        <w:pPr>
                          <w:spacing w:before="0"/>
                          <w:rPr>
                            <w:sz w:val="10"/>
                            <w:szCs w:val="10"/>
                            <w:lang w:val="en-US"/>
                          </w:rPr>
                        </w:pPr>
                        <w:r>
                          <w:rPr>
                            <w:sz w:val="10"/>
                            <w:szCs w:val="10"/>
                            <w:lang w:val="en-US"/>
                          </w:rPr>
                          <w:t>Carrier at Rx input (with antenna gain)</w:t>
                        </w:r>
                      </w:p>
                      <w:p w14:paraId="4AA2D1F3" w14:textId="77777777" w:rsidR="003F4396" w:rsidRDefault="003F4396" w:rsidP="00A013FD">
                        <w:pPr>
                          <w:rPr>
                            <w:sz w:val="10"/>
                            <w:szCs w:val="10"/>
                          </w:rPr>
                        </w:pPr>
                        <w:r>
                          <w:rPr>
                            <w:sz w:val="10"/>
                            <w:szCs w:val="10"/>
                          </w:rPr>
                          <w:t>Antenna gain dBi</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663360" behindDoc="0" locked="0" layoutInCell="1" allowOverlap="1" wp14:anchorId="00946C21" wp14:editId="5904D83F">
                  <wp:simplePos x="0" y="0"/>
                  <wp:positionH relativeFrom="column">
                    <wp:posOffset>4298315</wp:posOffset>
                  </wp:positionH>
                  <wp:positionV relativeFrom="paragraph">
                    <wp:posOffset>1562735</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0840A870" w14:textId="77777777" w:rsidR="003F4396" w:rsidRDefault="003F4396" w:rsidP="00A013FD">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0946C21" id="Text Box 987" o:spid="_x0000_s1204" type="#_x0000_t202" style="position:absolute;left:0;text-align:left;margin-left:338.45pt;margin-top:123.05pt;width:232.7pt;height:20.15pt;rotation:-90;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" fillcolor="window" strokecolor="window" strokeweight=".5pt">
                  <v:textbox>
                    <w:txbxContent>
                      <w:p w14:paraId="0840A870" w14:textId="77777777" w:rsidR="003F4396" w:rsidRDefault="003F4396" w:rsidP="00A013FD">
                        <w:pPr>
                          <w:spacing w:before="0"/>
                          <w:jc w:val="center"/>
                          <w:rPr>
                            <w:sz w:val="16"/>
                            <w:szCs w:val="16"/>
                          </w:rPr>
                        </w:pPr>
                        <w:r>
                          <w:rPr>
                            <w:sz w:val="16"/>
                            <w:szCs w:val="16"/>
                          </w:rPr>
                          <w:t>Gain in dBi</w:t>
                        </w:r>
                      </w:p>
                    </w:txbxContent>
                  </v:textbox>
                </v:shape>
              </w:pict>
            </mc:Fallback>
          </mc:AlternateContent>
        </w:r>
        <w:r w:rsidRPr="00A013FD">
          <w:rPr>
            <w:caps/>
            <w:noProof/>
            <w:sz w:val="28"/>
            <w:lang w:val="fr-CA" w:eastAsia="fr-CA"/>
          </w:rPr>
          <mc:AlternateContent>
            <mc:Choice Requires="wps">
              <w:drawing>
                <wp:anchor distT="0" distB="0" distL="114300" distR="114300" simplePos="0" relativeHeight="251664384" behindDoc="0" locked="0" layoutInCell="1" allowOverlap="1" wp14:anchorId="29E8D3D0" wp14:editId="64129938">
                  <wp:simplePos x="0" y="0"/>
                  <wp:positionH relativeFrom="column">
                    <wp:posOffset>-947420</wp:posOffset>
                  </wp:positionH>
                  <wp:positionV relativeFrom="paragraph">
                    <wp:posOffset>1576070</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ysClr val="window" lastClr="FFFFFF"/>
                            </a:solidFill>
                          </a:ln>
                          <a:effectLst/>
                        </wps:spPr>
                        <wps:txbx>
                          <w:txbxContent>
                            <w:p w14:paraId="640E5027" w14:textId="77777777" w:rsidR="003F4396" w:rsidRDefault="003F4396" w:rsidP="00A013FD">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E8D3D0" id="Text Box 988" o:spid="_x0000_s1205" type="#_x0000_t202" style="position:absolute;left:0;text-align:left;margin-left:-74.6pt;margin-top:124.1pt;width:232.7pt;height:20.15pt;rotation:-90;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" fillcolor="window" strokecolor="window" strokeweight=".5pt">
                  <v:textbox>
                    <w:txbxContent>
                      <w:p w14:paraId="640E5027" w14:textId="77777777" w:rsidR="003F4396" w:rsidRDefault="003F4396" w:rsidP="00A013FD">
                        <w:pPr>
                          <w:spacing w:before="0"/>
                          <w:jc w:val="center"/>
                          <w:rPr>
                            <w:sz w:val="16"/>
                            <w:szCs w:val="16"/>
                          </w:rPr>
                        </w:pPr>
                        <w:r>
                          <w:rPr>
                            <w:sz w:val="16"/>
                            <w:szCs w:val="16"/>
                          </w:rPr>
                          <w:t>Signal level in dBm</w:t>
                        </w:r>
                      </w:p>
                    </w:txbxContent>
                  </v:textbox>
                </v:shape>
              </w:pict>
            </mc:Fallback>
          </mc:AlternateContent>
        </w:r>
        <w:r w:rsidRPr="00A013FD">
          <w:rPr>
            <w:caps/>
            <w:noProof/>
            <w:sz w:val="28"/>
            <w:lang w:val="fr-CA" w:eastAsia="fr-CA"/>
          </w:rPr>
          <w:drawing>
            <wp:inline distT="0" distB="0" distL="0" distR="0" wp14:anchorId="388CDE33" wp14:editId="0F3510BD">
              <wp:extent cx="4939665" cy="3241040"/>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 name="Picture 1"/>
                      <pic:cNvPicPr>
                        <a:picLocks noChangeAspect="1" noChangeArrowheads="1"/>
                      </pic:cNvPicPr>
                    </pic:nvPicPr>
                    <pic:blipFill>
                      <a:blip r:embed="rId151" cstate="print"/>
                      <a:srcRect/>
                      <a:stretch>
                        <a:fillRect/>
                      </a:stretch>
                    </pic:blipFill>
                    <pic:spPr>
                      <a:xfrm>
                        <a:off x="0" y="0"/>
                        <a:ext cx="4947183" cy="3245740"/>
                      </a:xfrm>
                      <a:prstGeom prst="rect">
                        <a:avLst/>
                      </a:prstGeom>
                      <a:noFill/>
                      <a:ln w="9525">
                        <a:noFill/>
                        <a:miter lim="800000"/>
                        <a:headEnd/>
                        <a:tailEnd/>
                      </a:ln>
                    </pic:spPr>
                  </pic:pic>
                </a:graphicData>
              </a:graphic>
            </wp:inline>
          </w:drawing>
        </w:r>
      </w:del>
    </w:p>
    <w:p w14:paraId="4E84BF7D" w14:textId="77777777" w:rsidR="00A013FD" w:rsidRPr="00A013FD" w:rsidRDefault="00A013FD" w:rsidP="00A013FD">
      <w:pPr>
        <w:rPr>
          <w:del w:id="31723" w:author="Johnny Schultz" w:date="2020-02-12T15:58:00Z"/>
        </w:rPr>
      </w:pPr>
      <w:del w:id="31724" w:author="Johnny Schultz" w:date="2020-02-12T15:58:00Z">
        <w:r w:rsidRPr="00A013FD">
          <w:delTex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delText>
        </w:r>
      </w:del>
    </w:p>
    <w:p w14:paraId="55B2F075" w14:textId="77777777" w:rsidR="00A013FD" w:rsidRPr="00A013FD" w:rsidRDefault="00A013FD" w:rsidP="00A013FD">
      <w:pPr>
        <w:rPr>
          <w:del w:id="31725" w:author="Johnny Schultz" w:date="2020-02-12T15:58:00Z"/>
        </w:rPr>
      </w:pPr>
      <w:del w:id="31726" w:author="Johnny Schultz" w:date="2020-02-12T15:58:00Z">
        <w:r w:rsidRPr="00A013FD">
          <w:delText>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ITU-R M.1842 recommended sensitivity for 16-QAM for ship stations.</w:delText>
        </w:r>
      </w:del>
    </w:p>
    <w:p w14:paraId="4CBF8E5F" w14:textId="77777777" w:rsidR="00A013FD" w:rsidRPr="00A013FD" w:rsidRDefault="00A013FD" w:rsidP="00A013FD">
      <w:pPr>
        <w:keepNext/>
        <w:keepLines/>
        <w:spacing w:before="480" w:after="120"/>
        <w:jc w:val="center"/>
        <w:rPr>
          <w:del w:id="31727" w:author="Johnny Schultz" w:date="2020-02-12T15:58:00Z"/>
          <w:caps/>
          <w:sz w:val="20"/>
        </w:rPr>
      </w:pPr>
      <w:del w:id="31728" w:author="Johnny Schultz" w:date="2020-02-12T15:58:00Z">
        <w:r w:rsidRPr="00A013FD">
          <w:rPr>
            <w:caps/>
            <w:sz w:val="20"/>
          </w:rPr>
          <w:delText>FIgure A7-21</w:delText>
        </w:r>
      </w:del>
    </w:p>
    <w:p w14:paraId="6BC5B27E" w14:textId="77777777" w:rsidR="00A013FD" w:rsidRPr="00A013FD" w:rsidRDefault="00A013FD" w:rsidP="00A013FD">
      <w:pPr>
        <w:keepNext/>
        <w:keepLines/>
        <w:spacing w:before="0" w:after="480"/>
        <w:jc w:val="center"/>
        <w:rPr>
          <w:del w:id="31729" w:author="Johnny Schultz" w:date="2020-02-12T15:58:00Z"/>
          <w:rFonts w:ascii="Times New Roman Bold" w:hAnsi="Times New Roman Bold"/>
          <w:b/>
          <w:sz w:val="20"/>
        </w:rPr>
      </w:pPr>
      <w:del w:id="31730" w:author="Johnny Schultz" w:date="2020-02-12T15:58:00Z">
        <w:r w:rsidRPr="00A013FD">
          <w:rPr>
            <w:rFonts w:ascii="Times New Roman Bold" w:hAnsi="Times New Roman Bold"/>
            <w:b/>
            <w:i/>
            <w:iCs/>
            <w:sz w:val="20"/>
          </w:rPr>
          <w:delText>E</w:delText>
        </w:r>
        <w:r w:rsidRPr="00A013FD">
          <w:rPr>
            <w:rFonts w:ascii="Times New Roman Bold" w:hAnsi="Times New Roman Bold"/>
            <w:b/>
            <w:i/>
            <w:iCs/>
            <w:sz w:val="20"/>
            <w:vertAlign w:val="subscript"/>
          </w:rPr>
          <w:delText>b</w:delText>
        </w:r>
        <w:r w:rsidRPr="00A013FD">
          <w:rPr>
            <w:rFonts w:ascii="Times New Roman Bold" w:hAnsi="Times New Roman Bold"/>
            <w:b/>
            <w:sz w:val="20"/>
          </w:rPr>
          <w:delText>/</w:delText>
        </w:r>
        <w:r w:rsidRPr="00A013FD">
          <w:rPr>
            <w:rFonts w:ascii="Times New Roman Bold" w:hAnsi="Times New Roman Bold"/>
            <w:b/>
            <w:i/>
            <w:iCs/>
            <w:sz w:val="20"/>
          </w:rPr>
          <w:delText>N</w:delText>
        </w:r>
        <w:r w:rsidRPr="00A013FD">
          <w:rPr>
            <w:rFonts w:ascii="Times New Roman Bold" w:hAnsi="Times New Roman Bold"/>
            <w:b/>
            <w:sz w:val="20"/>
            <w:vertAlign w:val="subscript"/>
          </w:rPr>
          <w:delText>0</w:delText>
        </w:r>
        <w:r w:rsidRPr="00A013FD">
          <w:rPr>
            <w:rFonts w:ascii="Times New Roman Bold" w:hAnsi="Times New Roman Bold"/>
            <w:b/>
            <w:sz w:val="20"/>
          </w:rPr>
          <w:delText xml:space="preserve"> compensated patterns for “ideal” antenna</w:delText>
        </w:r>
      </w:del>
    </w:p>
    <w:p w14:paraId="1A5D7FC4" w14:textId="77777777" w:rsidR="00A013FD" w:rsidRPr="00A013FD" w:rsidRDefault="00A013FD" w:rsidP="00A013FD">
      <w:pPr>
        <w:keepNext/>
        <w:keepLines/>
        <w:jc w:val="center"/>
        <w:rPr>
          <w:del w:id="31731" w:author="Johnny Schultz" w:date="2020-02-12T15:58:00Z"/>
        </w:rPr>
      </w:pPr>
      <w:del w:id="31732" w:author="Johnny Schultz" w:date="2020-02-12T15:58:00Z">
        <w:r w:rsidRPr="00A013FD">
          <w:rPr>
            <w:caps/>
            <w:noProof/>
            <w:sz w:val="28"/>
            <w:lang w:val="fr-CA" w:eastAsia="fr-CA"/>
          </w:rPr>
          <mc:AlternateContent>
            <mc:Choice Requires="wps">
              <w:drawing>
                <wp:anchor distT="0" distB="0" distL="114300" distR="114300" simplePos="0" relativeHeight="251689984" behindDoc="0" locked="0" layoutInCell="1" allowOverlap="1" wp14:anchorId="01CFDDB5" wp14:editId="1E792154">
                  <wp:simplePos x="0" y="0"/>
                  <wp:positionH relativeFrom="column">
                    <wp:posOffset>-584835</wp:posOffset>
                  </wp:positionH>
                  <wp:positionV relativeFrom="paragraph">
                    <wp:posOffset>1035050</wp:posOffset>
                  </wp:positionV>
                  <wp:extent cx="1463040"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ysClr val="window" lastClr="FFFFFF"/>
                            </a:solidFill>
                          </a:ln>
                          <a:effectLst/>
                        </wps:spPr>
                        <wps:txbx>
                          <w:txbxContent>
                            <w:p w14:paraId="098A81A4" w14:textId="77777777" w:rsidR="003F4396" w:rsidRDefault="003F4396" w:rsidP="00A013FD">
                              <w:pPr>
                                <w:spacing w:before="0"/>
                                <w:jc w:val="center"/>
                                <w:rPr>
                                  <w:sz w:val="16"/>
                                  <w:szCs w:val="16"/>
                                </w:rPr>
                              </w:pPr>
                              <w:r>
                                <w:rPr>
                                  <w:i/>
                                  <w:iCs/>
                                  <w:sz w:val="16"/>
                                  <w:szCs w:val="16"/>
                                </w:rPr>
                                <w:t>Eb</w:t>
                              </w:r>
                              <w:r>
                                <w:rPr>
                                  <w:sz w:val="16"/>
                                  <w:szCs w:val="16"/>
                                </w:rPr>
                                <w:t>/</w:t>
                              </w:r>
                              <w:r>
                                <w:rPr>
                                  <w:i/>
                                  <w:iCs/>
                                  <w:sz w:val="16"/>
                                  <w:szCs w:val="16"/>
                                </w:rPr>
                                <w:t>N</w:t>
                              </w:r>
                              <w:r>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1CFDDB5" id="Text Box 989" o:spid="_x0000_s1206" type="#_x0000_t202" style="position:absolute;left:0;text-align:left;margin-left:-46.05pt;margin-top:81.5pt;width:115.2pt;height:20.15pt;rotation:-90;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" fillcolor="window" strokecolor="window" strokeweight=".5pt">
                  <v:textbox>
                    <w:txbxContent>
                      <w:p w14:paraId="098A81A4" w14:textId="77777777" w:rsidR="003F4396" w:rsidRDefault="003F4396" w:rsidP="00A013FD">
                        <w:pPr>
                          <w:spacing w:before="0"/>
                          <w:jc w:val="center"/>
                          <w:rPr>
                            <w:sz w:val="16"/>
                            <w:szCs w:val="16"/>
                          </w:rPr>
                        </w:pPr>
                        <w:r>
                          <w:rPr>
                            <w:i/>
                            <w:iCs/>
                            <w:sz w:val="16"/>
                            <w:szCs w:val="16"/>
                          </w:rPr>
                          <w:t>Eb</w:t>
                        </w:r>
                        <w:r>
                          <w:rPr>
                            <w:sz w:val="16"/>
                            <w:szCs w:val="16"/>
                          </w:rPr>
                          <w:t>/</w:t>
                        </w:r>
                        <w:r>
                          <w:rPr>
                            <w:i/>
                            <w:iCs/>
                            <w:sz w:val="16"/>
                            <w:szCs w:val="16"/>
                          </w:rPr>
                          <w:t>N</w:t>
                        </w:r>
                        <w:r>
                          <w:rPr>
                            <w:sz w:val="16"/>
                            <w:szCs w:val="16"/>
                            <w:vertAlign w:val="subscript"/>
                          </w:rPr>
                          <w:t>0</w:t>
                        </w:r>
                        <w:r>
                          <w:rPr>
                            <w:sz w:val="16"/>
                            <w:szCs w:val="16"/>
                          </w:rPr>
                          <w:t xml:space="preserve"> in dB</w:t>
                        </w:r>
                      </w:p>
                    </w:txbxContent>
                  </v:textbox>
                </v:shape>
              </w:pict>
            </mc:Fallback>
          </mc:AlternateContent>
        </w:r>
        <w:r w:rsidRPr="00A013FD">
          <w:rPr>
            <w:caps/>
            <w:noProof/>
            <w:sz w:val="28"/>
            <w:lang w:val="fr-CA" w:eastAsia="fr-CA"/>
          </w:rPr>
          <w:drawing>
            <wp:inline distT="0" distB="0" distL="0" distR="0" wp14:anchorId="28004C51" wp14:editId="2E7C7DC4">
              <wp:extent cx="5718810" cy="2837815"/>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 name="Picture 10" descr="C:\Users\Ghislain\Desktop\DESKTOP\AIS frequencies\RptESAVDES\EbN0-TxComp-RxComp.bmp"/>
                      <pic:cNvPicPr>
                        <a:picLocks noChangeAspect="1" noChangeArrowheads="1"/>
                      </pic:cNvPicPr>
                    </pic:nvPicPr>
                    <pic:blipFill>
                      <a:blip r:embed="rId152" cstate="print"/>
                      <a:srcRect/>
                      <a:stretch>
                        <a:fillRect/>
                      </a:stretch>
                    </pic:blipFill>
                    <pic:spPr>
                      <a:xfrm>
                        <a:off x="0" y="0"/>
                        <a:ext cx="5727376" cy="2842203"/>
                      </a:xfrm>
                      <a:prstGeom prst="rect">
                        <a:avLst/>
                      </a:prstGeom>
                      <a:noFill/>
                      <a:ln w="9525">
                        <a:noFill/>
                        <a:miter lim="800000"/>
                        <a:headEnd/>
                        <a:tailEnd/>
                      </a:ln>
                    </pic:spPr>
                  </pic:pic>
                </a:graphicData>
              </a:graphic>
            </wp:inline>
          </w:drawing>
        </w:r>
      </w:del>
    </w:p>
    <w:p w14:paraId="0FFB3C93" w14:textId="77777777" w:rsidR="00A013FD" w:rsidRPr="00A013FD" w:rsidRDefault="00A013FD" w:rsidP="00A013FD">
      <w:pPr>
        <w:rPr>
          <w:del w:id="31733" w:author="Johnny Schultz" w:date="2020-02-12T15:58:00Z"/>
        </w:rPr>
      </w:pPr>
      <w:del w:id="31734" w:author="Johnny Schultz" w:date="2020-02-12T15:58:00Z">
        <w:r w:rsidRPr="00A013FD">
          <w:delText xml:space="preserve">Figure A7-21 shows the corresponding </w:delText>
        </w:r>
        <w:r w:rsidRPr="00A013FD">
          <w:rPr>
            <w:i/>
            <w:iCs/>
          </w:rPr>
          <w:delText>E</w:delText>
        </w:r>
        <w:r w:rsidRPr="00A013FD">
          <w:rPr>
            <w:i/>
            <w:iCs/>
            <w:vertAlign w:val="subscript"/>
          </w:rPr>
          <w:delText>b</w:delText>
        </w:r>
        <w:r w:rsidRPr="00A013FD">
          <w:delText>/</w:delText>
        </w:r>
        <w:r w:rsidRPr="00A013FD">
          <w:rPr>
            <w:i/>
            <w:iCs/>
          </w:rPr>
          <w:delText>N</w:delText>
        </w:r>
        <w:r w:rsidRPr="00A013FD">
          <w:rPr>
            <w:vertAlign w:val="subscript"/>
          </w:rPr>
          <w:delText>0</w:delText>
        </w:r>
        <w:r w:rsidRPr="00A013FD">
          <w:delText xml:space="preserve"> observed for the 100 kHz carrier in an overhead pass for the “ideal” antenna. </w:delText>
        </w:r>
      </w:del>
    </w:p>
    <w:p w14:paraId="344F99FC" w14:textId="77777777" w:rsidR="00A013FD" w:rsidRPr="00A013FD" w:rsidRDefault="00A013FD" w:rsidP="00A013FD">
      <w:pPr>
        <w:keepNext/>
        <w:keepLines/>
        <w:tabs>
          <w:tab w:val="clear" w:pos="1134"/>
          <w:tab w:val="left" w:pos="360"/>
        </w:tabs>
        <w:spacing w:before="200"/>
        <w:ind w:left="360" w:hanging="360"/>
        <w:outlineLvl w:val="2"/>
        <w:rPr>
          <w:del w:id="31735" w:author="Johnny Schultz" w:date="2020-02-12T15:58:00Z"/>
          <w:b/>
        </w:rPr>
      </w:pPr>
      <w:del w:id="31736" w:author="Johnny Schultz" w:date="2020-02-12T15:58:00Z">
        <w:r w:rsidRPr="00A013FD">
          <w:rPr>
            <w:b/>
          </w:rPr>
          <w:delText>8.2.4</w:delText>
        </w:r>
        <w:r w:rsidRPr="00A013FD">
          <w:rPr>
            <w:b/>
          </w:rPr>
          <w:tab/>
          <w:delText xml:space="preserve">Realistic receiving antenna </w:delText>
        </w:r>
      </w:del>
    </w:p>
    <w:p w14:paraId="6CD3366E" w14:textId="77777777" w:rsidR="00A013FD" w:rsidRPr="00A013FD" w:rsidRDefault="00A013FD" w:rsidP="00A013FD">
      <w:pPr>
        <w:rPr>
          <w:del w:id="31737" w:author="Johnny Schultz" w:date="2020-02-12T15:58:00Z"/>
        </w:rPr>
      </w:pPr>
      <w:del w:id="31738" w:author="Johnny Schultz" w:date="2020-02-12T15:58:00Z">
        <w:r w:rsidRPr="00A013FD">
          <w:delText>Four different antennas are considered:</w:delText>
        </w:r>
      </w:del>
    </w:p>
    <w:p w14:paraId="7DDC0AA6" w14:textId="77777777" w:rsidR="00A013FD" w:rsidRPr="00A013FD" w:rsidRDefault="00A013FD" w:rsidP="00A013FD">
      <w:pPr>
        <w:tabs>
          <w:tab w:val="clear" w:pos="2268"/>
          <w:tab w:val="left" w:pos="2608"/>
          <w:tab w:val="left" w:pos="3345"/>
        </w:tabs>
        <w:spacing w:before="80"/>
        <w:ind w:left="1134" w:hanging="1134"/>
        <w:rPr>
          <w:del w:id="31739" w:author="Johnny Schultz" w:date="2020-02-12T15:58:00Z"/>
        </w:rPr>
      </w:pPr>
      <w:del w:id="31740" w:author="Johnny Schultz" w:date="2020-02-12T15:58:00Z">
        <w:r w:rsidRPr="00A013FD">
          <w:delText>−</w:delText>
        </w:r>
        <w:r w:rsidRPr="00A013FD">
          <w:tab/>
          <w:delText>The 0 dBd point in the Recommendation ITU-R F.1336 antenna pattern and vertical polarization (antenna 1)</w:delText>
        </w:r>
      </w:del>
    </w:p>
    <w:p w14:paraId="7D9189B2" w14:textId="77777777" w:rsidR="00A013FD" w:rsidRPr="00A013FD" w:rsidRDefault="00A013FD" w:rsidP="00A013FD">
      <w:pPr>
        <w:tabs>
          <w:tab w:val="clear" w:pos="2268"/>
          <w:tab w:val="left" w:pos="2608"/>
          <w:tab w:val="left" w:pos="3345"/>
        </w:tabs>
        <w:spacing w:before="80"/>
        <w:ind w:left="1134" w:hanging="1134"/>
        <w:rPr>
          <w:del w:id="31741" w:author="Johnny Schultz" w:date="2020-02-12T15:58:00Z"/>
        </w:rPr>
      </w:pPr>
      <w:del w:id="31742" w:author="Johnny Schultz" w:date="2020-02-12T15:58:00Z">
        <w:r w:rsidRPr="00A013FD">
          <w:delText>−</w:delText>
        </w:r>
        <w:r w:rsidRPr="00A013FD">
          <w:tab/>
          <w:delText>A 1.25 λ vertical antenna (commercially available antenna, computed pattern when mounted on the top of the bridge a 200 m long tanker), vertical polarization (antenna 2)</w:delText>
        </w:r>
      </w:del>
    </w:p>
    <w:p w14:paraId="535C7A8F" w14:textId="77777777" w:rsidR="00A013FD" w:rsidRPr="00A013FD" w:rsidRDefault="00A013FD" w:rsidP="00A013FD">
      <w:pPr>
        <w:tabs>
          <w:tab w:val="clear" w:pos="2268"/>
          <w:tab w:val="left" w:pos="2608"/>
          <w:tab w:val="left" w:pos="3345"/>
        </w:tabs>
        <w:spacing w:before="80"/>
        <w:ind w:left="1134" w:hanging="1134"/>
        <w:rPr>
          <w:del w:id="31743" w:author="Johnny Schultz" w:date="2020-02-12T15:58:00Z"/>
        </w:rPr>
      </w:pPr>
      <w:del w:id="31744" w:author="Johnny Schultz" w:date="2020-02-12T15:58:00Z">
        <w:r w:rsidRPr="00A013FD">
          <w:delText>−</w:delText>
        </w:r>
        <w:r w:rsidRPr="00A013FD">
          <w:tab/>
          <w:delText>A satellite dedicated Turnstile antenna, with right hand circular polarization (RHCP) (antenna 3)</w:delText>
        </w:r>
      </w:del>
    </w:p>
    <w:p w14:paraId="1DD69465" w14:textId="77777777" w:rsidR="00A013FD" w:rsidRPr="00A013FD" w:rsidRDefault="00A013FD" w:rsidP="00A013FD">
      <w:pPr>
        <w:tabs>
          <w:tab w:val="clear" w:pos="2268"/>
          <w:tab w:val="left" w:pos="2608"/>
          <w:tab w:val="left" w:pos="3345"/>
        </w:tabs>
        <w:spacing w:before="80"/>
        <w:ind w:left="1134" w:hanging="1134"/>
        <w:rPr>
          <w:del w:id="31745" w:author="Johnny Schultz" w:date="2020-02-12T15:58:00Z"/>
        </w:rPr>
      </w:pPr>
      <w:del w:id="31746" w:author="Johnny Schultz" w:date="2020-02-12T15:58:00Z">
        <w:r w:rsidRPr="00A013FD">
          <w:delText>−</w:delText>
        </w:r>
        <w:r w:rsidRPr="00A013FD">
          <w:tab/>
          <w:delText>A hemispherical 0 dBi gain antenna, vertical polarization (antenna 4).</w:delText>
        </w:r>
      </w:del>
    </w:p>
    <w:p w14:paraId="4C07B55E" w14:textId="77777777" w:rsidR="00A013FD" w:rsidRPr="00A013FD" w:rsidRDefault="00A013FD" w:rsidP="00A013FD">
      <w:pPr>
        <w:rPr>
          <w:del w:id="31747" w:author="Johnny Schultz" w:date="2020-02-12T15:58:00Z"/>
        </w:rPr>
      </w:pPr>
      <w:del w:id="31748" w:author="Johnny Schultz" w:date="2020-02-12T15:58:00Z">
        <w:r w:rsidRPr="00A013FD">
          <w:delText>Using professional software tools for satellite communications, simulations have been carried out to determine the carrier power level at the receiver input and to determine the E</w:delText>
        </w:r>
        <w:r w:rsidRPr="00A013FD">
          <w:rPr>
            <w:vertAlign w:val="subscript"/>
          </w:rPr>
          <w:delText>b</w:delText>
        </w:r>
        <w:r w:rsidRPr="00A013FD">
          <w:delText>/N</w:delText>
        </w:r>
        <w:r w:rsidRPr="00A013FD">
          <w:rPr>
            <w:vertAlign w:val="subscript"/>
          </w:rPr>
          <w:delText>0</w:delText>
        </w:r>
        <w:r w:rsidRPr="00A013FD">
          <w:delText xml:space="preserve"> in the following cases:</w:delText>
        </w:r>
      </w:del>
    </w:p>
    <w:p w14:paraId="5EC5A659" w14:textId="77777777" w:rsidR="00A013FD" w:rsidRPr="00A013FD" w:rsidRDefault="00A013FD" w:rsidP="00A013FD">
      <w:pPr>
        <w:tabs>
          <w:tab w:val="clear" w:pos="2268"/>
          <w:tab w:val="left" w:pos="2608"/>
          <w:tab w:val="left" w:pos="3345"/>
        </w:tabs>
        <w:spacing w:before="80"/>
        <w:ind w:left="1134" w:hanging="1134"/>
        <w:rPr>
          <w:del w:id="31749" w:author="Johnny Schultz" w:date="2020-02-12T15:58:00Z"/>
        </w:rPr>
      </w:pPr>
      <w:del w:id="31750" w:author="Johnny Schultz" w:date="2020-02-12T15:58:00Z">
        <w:r w:rsidRPr="00A013FD">
          <w:delText>−</w:delText>
        </w:r>
        <w:r w:rsidRPr="00A013FD">
          <w:tab/>
          <w:delText>Overhead pass</w:delText>
        </w:r>
      </w:del>
    </w:p>
    <w:p w14:paraId="5F8B7DF2" w14:textId="77777777" w:rsidR="00A013FD" w:rsidRPr="00A013FD" w:rsidRDefault="00A013FD" w:rsidP="00A013FD">
      <w:pPr>
        <w:tabs>
          <w:tab w:val="clear" w:pos="2268"/>
          <w:tab w:val="left" w:pos="2608"/>
          <w:tab w:val="left" w:pos="3345"/>
        </w:tabs>
        <w:spacing w:before="80"/>
        <w:ind w:left="1134" w:hanging="1134"/>
        <w:rPr>
          <w:del w:id="31751" w:author="Johnny Schultz" w:date="2020-02-12T15:58:00Z"/>
        </w:rPr>
      </w:pPr>
      <w:del w:id="31752" w:author="Johnny Schultz" w:date="2020-02-12T15:58:00Z">
        <w:r w:rsidRPr="00A013FD">
          <w:delText>−</w:delText>
        </w:r>
        <w:r w:rsidRPr="00A013FD">
          <w:tab/>
          <w:delText>Side pass</w:delText>
        </w:r>
      </w:del>
    </w:p>
    <w:p w14:paraId="056B900C" w14:textId="77777777" w:rsidR="00A013FD" w:rsidRPr="00A013FD" w:rsidRDefault="00A013FD" w:rsidP="00A013FD">
      <w:pPr>
        <w:tabs>
          <w:tab w:val="clear" w:pos="2268"/>
          <w:tab w:val="left" w:pos="2608"/>
          <w:tab w:val="left" w:pos="3345"/>
        </w:tabs>
        <w:spacing w:before="80"/>
        <w:ind w:left="1134" w:hanging="1134"/>
        <w:rPr>
          <w:del w:id="31753" w:author="Johnny Schultz" w:date="2020-02-12T15:58:00Z"/>
        </w:rPr>
      </w:pPr>
      <w:del w:id="31754" w:author="Johnny Schultz" w:date="2020-02-12T15:58:00Z">
        <w:r w:rsidRPr="00A013FD">
          <w:delText>−</w:delText>
        </w:r>
        <w:r w:rsidRPr="00A013FD">
          <w:tab/>
          <w:delText>Very low pass.</w:delText>
        </w:r>
      </w:del>
    </w:p>
    <w:p w14:paraId="0A81DBC1" w14:textId="77777777" w:rsidR="00A013FD" w:rsidRPr="00A013FD" w:rsidRDefault="00A013FD" w:rsidP="00A013FD">
      <w:pPr>
        <w:rPr>
          <w:del w:id="31755" w:author="Johnny Schultz" w:date="2020-02-12T15:58:00Z"/>
        </w:rPr>
      </w:pPr>
      <w:del w:id="31756" w:author="Johnny Schultz" w:date="2020-02-12T15:58:00Z">
        <w:r w:rsidRPr="00A013FD">
          <w:delText>Results corresponding to each scenario are reported in the following sections.</w:delText>
        </w:r>
      </w:del>
    </w:p>
    <w:p w14:paraId="32D821DA" w14:textId="77777777" w:rsidR="00A013FD" w:rsidRPr="00A013FD" w:rsidRDefault="00A013FD" w:rsidP="00A013FD">
      <w:pPr>
        <w:keepNext/>
        <w:keepLines/>
        <w:tabs>
          <w:tab w:val="clear" w:pos="1134"/>
          <w:tab w:val="left" w:pos="360"/>
        </w:tabs>
        <w:spacing w:before="200"/>
        <w:ind w:left="360" w:hanging="360"/>
        <w:outlineLvl w:val="3"/>
        <w:rPr>
          <w:del w:id="31757" w:author="Johnny Schultz" w:date="2020-02-12T15:58:00Z"/>
          <w:b/>
        </w:rPr>
      </w:pPr>
      <w:del w:id="31758" w:author="Johnny Schultz" w:date="2020-02-12T15:58:00Z">
        <w:r w:rsidRPr="00A013FD">
          <w:rPr>
            <w:b/>
          </w:rPr>
          <w:delText>8.2.4.1</w:delText>
        </w:r>
        <w:r w:rsidRPr="00A013FD">
          <w:rPr>
            <w:b/>
          </w:rPr>
          <w:tab/>
          <w:delText>Overhead satellite pass</w:delText>
        </w:r>
      </w:del>
    </w:p>
    <w:p w14:paraId="28977E84" w14:textId="77777777" w:rsidR="00A013FD" w:rsidRPr="00A013FD" w:rsidRDefault="00A013FD" w:rsidP="00A013FD">
      <w:pPr>
        <w:keepNext/>
        <w:keepLines/>
        <w:spacing w:before="480" w:after="120"/>
        <w:jc w:val="center"/>
        <w:rPr>
          <w:del w:id="31759" w:author="Johnny Schultz" w:date="2020-02-12T15:58:00Z"/>
          <w:caps/>
          <w:sz w:val="20"/>
        </w:rPr>
      </w:pPr>
      <w:del w:id="31760" w:author="Johnny Schultz" w:date="2020-02-12T15:58:00Z">
        <w:r w:rsidRPr="00A013FD">
          <w:rPr>
            <w:caps/>
            <w:sz w:val="20"/>
          </w:rPr>
          <w:delText>Figure A7-22</w:delText>
        </w:r>
      </w:del>
    </w:p>
    <w:p w14:paraId="56DD4B05" w14:textId="77777777" w:rsidR="00A013FD" w:rsidRPr="00A013FD" w:rsidRDefault="00A013FD" w:rsidP="00A013FD">
      <w:pPr>
        <w:keepNext/>
        <w:keepLines/>
        <w:spacing w:before="0" w:after="480"/>
        <w:jc w:val="center"/>
        <w:rPr>
          <w:del w:id="31761" w:author="Johnny Schultz" w:date="2020-02-12T15:58:00Z"/>
          <w:rFonts w:ascii="Times New Roman Bold" w:hAnsi="Times New Roman Bold"/>
          <w:b/>
          <w:sz w:val="20"/>
        </w:rPr>
      </w:pPr>
      <w:del w:id="31762" w:author="Johnny Schultz" w:date="2020-02-12T15:58:00Z">
        <w:r w:rsidRPr="00A013FD">
          <w:rPr>
            <w:rFonts w:ascii="Times New Roman Bold" w:hAnsi="Times New Roman Bold"/>
            <w:b/>
            <w:sz w:val="20"/>
          </w:rPr>
          <w:delText>Overhead satellite pass, carrier level at receiver input</w:delText>
        </w:r>
      </w:del>
    </w:p>
    <w:p w14:paraId="0293DA15" w14:textId="77777777" w:rsidR="00A013FD" w:rsidRPr="00A013FD" w:rsidRDefault="00A013FD" w:rsidP="00A013FD">
      <w:pPr>
        <w:keepNext/>
        <w:keepLines/>
        <w:jc w:val="center"/>
        <w:rPr>
          <w:del w:id="31763" w:author="Johnny Schultz" w:date="2020-02-12T15:58:00Z"/>
        </w:rPr>
      </w:pPr>
      <w:del w:id="31764" w:author="Johnny Schultz" w:date="2020-02-12T15:58:00Z">
        <w:r w:rsidRPr="00A013FD">
          <w:rPr>
            <w:caps/>
            <w:noProof/>
            <w:sz w:val="28"/>
            <w:lang w:val="fr-CA" w:eastAsia="fr-CA"/>
          </w:rPr>
          <mc:AlternateContent>
            <mc:Choice Requires="wps">
              <w:drawing>
                <wp:anchor distT="0" distB="0" distL="114300" distR="114300" simplePos="0" relativeHeight="251692032" behindDoc="0" locked="0" layoutInCell="1" allowOverlap="1" wp14:anchorId="78F1A6D6" wp14:editId="699A4964">
                  <wp:simplePos x="0" y="0"/>
                  <wp:positionH relativeFrom="column">
                    <wp:posOffset>3420110</wp:posOffset>
                  </wp:positionH>
                  <wp:positionV relativeFrom="paragraph">
                    <wp:posOffset>2518410</wp:posOffset>
                  </wp:positionV>
                  <wp:extent cx="1741170" cy="438785"/>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ysClr val="window" lastClr="FFFFFF"/>
                            </a:solidFill>
                          </a:ln>
                          <a:effectLst/>
                        </wps:spPr>
                        <wps:txbx>
                          <w:txbxContent>
                            <w:p w14:paraId="7E98B953" w14:textId="77777777" w:rsidR="003F4396" w:rsidRDefault="003F4396" w:rsidP="00A013FD">
                              <w:pPr>
                                <w:spacing w:before="0"/>
                                <w:rPr>
                                  <w:sz w:val="12"/>
                                  <w:szCs w:val="12"/>
                                </w:rPr>
                              </w:pPr>
                              <w:r>
                                <w:rPr>
                                  <w:sz w:val="12"/>
                                  <w:szCs w:val="12"/>
                                </w:rPr>
                                <w:t>Antenna 1</w:t>
                              </w:r>
                            </w:p>
                            <w:p w14:paraId="440A9146" w14:textId="77777777" w:rsidR="003F4396" w:rsidRDefault="003F4396" w:rsidP="00A013FD">
                              <w:pPr>
                                <w:spacing w:before="0"/>
                                <w:rPr>
                                  <w:sz w:val="12"/>
                                  <w:szCs w:val="12"/>
                                </w:rPr>
                              </w:pPr>
                              <w:r>
                                <w:rPr>
                                  <w:sz w:val="12"/>
                                  <w:szCs w:val="12"/>
                                </w:rPr>
                                <w:t>Antenna 2</w:t>
                              </w:r>
                            </w:p>
                            <w:p w14:paraId="64740876" w14:textId="77777777" w:rsidR="003F4396" w:rsidRDefault="003F4396" w:rsidP="00A013FD">
                              <w:pPr>
                                <w:spacing w:before="0"/>
                                <w:rPr>
                                  <w:sz w:val="12"/>
                                  <w:szCs w:val="12"/>
                                </w:rPr>
                              </w:pPr>
                              <w:r>
                                <w:rPr>
                                  <w:sz w:val="12"/>
                                  <w:szCs w:val="12"/>
                                </w:rPr>
                                <w:t>Antenna 3</w:t>
                              </w:r>
                            </w:p>
                            <w:p w14:paraId="5275957F"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8F1A6D6" id="Text Box 990" o:spid="_x0000_s1207" type="#_x0000_t202" style="position:absolute;left:0;text-align:left;margin-left:269.3pt;margin-top:198.3pt;width:137.1pt;height:34.5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" fillcolor="window" strokecolor="window" strokeweight=".5pt">
                  <v:textbox>
                    <w:txbxContent>
                      <w:p w14:paraId="7E98B953" w14:textId="77777777" w:rsidR="003F4396" w:rsidRDefault="003F4396" w:rsidP="00A013FD">
                        <w:pPr>
                          <w:spacing w:before="0"/>
                          <w:rPr>
                            <w:sz w:val="12"/>
                            <w:szCs w:val="12"/>
                          </w:rPr>
                        </w:pPr>
                        <w:r>
                          <w:rPr>
                            <w:sz w:val="12"/>
                            <w:szCs w:val="12"/>
                          </w:rPr>
                          <w:t>Antenna 1</w:t>
                        </w:r>
                      </w:p>
                      <w:p w14:paraId="440A9146" w14:textId="77777777" w:rsidR="003F4396" w:rsidRDefault="003F4396" w:rsidP="00A013FD">
                        <w:pPr>
                          <w:spacing w:before="0"/>
                          <w:rPr>
                            <w:sz w:val="12"/>
                            <w:szCs w:val="12"/>
                          </w:rPr>
                        </w:pPr>
                        <w:r>
                          <w:rPr>
                            <w:sz w:val="12"/>
                            <w:szCs w:val="12"/>
                          </w:rPr>
                          <w:t>Antenna 2</w:t>
                        </w:r>
                      </w:p>
                      <w:p w14:paraId="64740876" w14:textId="77777777" w:rsidR="003F4396" w:rsidRDefault="003F4396" w:rsidP="00A013FD">
                        <w:pPr>
                          <w:spacing w:before="0"/>
                          <w:rPr>
                            <w:sz w:val="12"/>
                            <w:szCs w:val="12"/>
                          </w:rPr>
                        </w:pPr>
                        <w:r>
                          <w:rPr>
                            <w:sz w:val="12"/>
                            <w:szCs w:val="12"/>
                          </w:rPr>
                          <w:t>Antenna 3</w:t>
                        </w:r>
                      </w:p>
                      <w:p w14:paraId="5275957F"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caps/>
            <w:noProof/>
            <w:sz w:val="28"/>
            <w:lang w:val="fr-CA" w:eastAsia="fr-CA"/>
          </w:rPr>
          <w:drawing>
            <wp:inline distT="0" distB="0" distL="0" distR="0" wp14:anchorId="5EFE5FA9" wp14:editId="5FA8CA88">
              <wp:extent cx="5836920" cy="2893695"/>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 name="Picture 2" descr="C:\Users\Ghislain\Desktop\DESKTOP\AIS frequencies\RptESAVDES\ExcerptExampleCarrier-4Antennas.bmp"/>
                      <pic:cNvPicPr>
                        <a:picLocks noChangeAspect="1" noChangeArrowheads="1"/>
                      </pic:cNvPicPr>
                    </pic:nvPicPr>
                    <pic:blipFill>
                      <a:blip r:embed="rId153" cstate="print"/>
                      <a:srcRect l="7324" r="-6760"/>
                      <a:stretch>
                        <a:fillRect/>
                      </a:stretch>
                    </pic:blipFill>
                    <pic:spPr>
                      <a:xfrm>
                        <a:off x="0" y="0"/>
                        <a:ext cx="5836164" cy="2893281"/>
                      </a:xfrm>
                      <a:prstGeom prst="rect">
                        <a:avLst/>
                      </a:prstGeom>
                      <a:noFill/>
                      <a:ln w="9525">
                        <a:noFill/>
                        <a:miter lim="800000"/>
                        <a:headEnd/>
                        <a:tailEnd/>
                      </a:ln>
                    </pic:spPr>
                  </pic:pic>
                </a:graphicData>
              </a:graphic>
            </wp:inline>
          </w:drawing>
        </w:r>
      </w:del>
    </w:p>
    <w:p w14:paraId="1F6F8CB5" w14:textId="77777777" w:rsidR="00A013FD" w:rsidRPr="00A013FD" w:rsidRDefault="00A013FD" w:rsidP="00A013FD">
      <w:pPr>
        <w:keepNext/>
        <w:keepLines/>
        <w:spacing w:before="480" w:after="120"/>
        <w:jc w:val="center"/>
        <w:rPr>
          <w:del w:id="31765" w:author="Johnny Schultz" w:date="2020-02-12T15:58:00Z"/>
          <w:caps/>
          <w:sz w:val="20"/>
        </w:rPr>
      </w:pPr>
      <w:del w:id="31766" w:author="Johnny Schultz" w:date="2020-02-12T15:58:00Z">
        <w:r w:rsidRPr="00A013FD">
          <w:rPr>
            <w:caps/>
            <w:sz w:val="20"/>
          </w:rPr>
          <w:delText>FIgure A7-23</w:delText>
        </w:r>
      </w:del>
    </w:p>
    <w:p w14:paraId="1575C1D1" w14:textId="77777777" w:rsidR="00A013FD" w:rsidRPr="00A013FD" w:rsidRDefault="00A013FD" w:rsidP="00A013FD">
      <w:pPr>
        <w:keepNext/>
        <w:keepLines/>
        <w:spacing w:before="0" w:after="480"/>
        <w:jc w:val="center"/>
        <w:rPr>
          <w:del w:id="31767" w:author="Johnny Schultz" w:date="2020-02-12T15:58:00Z"/>
          <w:rFonts w:ascii="Times New Roman Bold" w:hAnsi="Times New Roman Bold"/>
          <w:b/>
          <w:sz w:val="20"/>
        </w:rPr>
      </w:pPr>
      <w:del w:id="31768" w:author="Johnny Schultz" w:date="2020-02-12T15:58:00Z">
        <w:r w:rsidRPr="00A013FD">
          <w:rPr>
            <w:rFonts w:ascii="Times New Roman Bold" w:hAnsi="Times New Roman Bold"/>
            <w:b/>
            <w:sz w:val="20"/>
          </w:rPr>
          <w:delText xml:space="preserve">Overhead satellite pass, </w:delText>
        </w:r>
        <w:r w:rsidRPr="00A013FD">
          <w:rPr>
            <w:rFonts w:ascii="Times New Roman Bold" w:hAnsi="Times New Roman Bold"/>
            <w:b/>
            <w:i/>
            <w:iCs/>
            <w:sz w:val="20"/>
          </w:rPr>
          <w:delText>E</w:delText>
        </w:r>
        <w:r w:rsidRPr="00A013FD">
          <w:rPr>
            <w:rFonts w:ascii="Times New Roman Bold" w:hAnsi="Times New Roman Bold"/>
            <w:b/>
            <w:i/>
            <w:iCs/>
            <w:sz w:val="20"/>
            <w:vertAlign w:val="subscript"/>
          </w:rPr>
          <w:delText>b</w:delText>
        </w:r>
        <w:r w:rsidRPr="00A013FD">
          <w:rPr>
            <w:rFonts w:ascii="Times New Roman Bold" w:hAnsi="Times New Roman Bold"/>
            <w:b/>
            <w:sz w:val="20"/>
          </w:rPr>
          <w:delText>/</w:delText>
        </w:r>
        <w:r w:rsidRPr="00A013FD">
          <w:rPr>
            <w:rFonts w:ascii="Times New Roman Bold" w:hAnsi="Times New Roman Bold"/>
            <w:b/>
            <w:i/>
            <w:iCs/>
            <w:sz w:val="20"/>
          </w:rPr>
          <w:delText>N</w:delText>
        </w:r>
        <w:r w:rsidRPr="00A013FD">
          <w:rPr>
            <w:rFonts w:ascii="Times New Roman Bold" w:hAnsi="Times New Roman Bold"/>
            <w:b/>
            <w:sz w:val="20"/>
            <w:vertAlign w:val="subscript"/>
          </w:rPr>
          <w:delText>0</w:delText>
        </w:r>
        <w:r w:rsidRPr="00A013FD">
          <w:rPr>
            <w:rFonts w:ascii="Times New Roman Bold" w:hAnsi="Times New Roman Bold"/>
            <w:b/>
            <w:sz w:val="20"/>
          </w:rPr>
          <w:delText xml:space="preserve"> at demodulator input</w:delText>
        </w:r>
      </w:del>
    </w:p>
    <w:p w14:paraId="61991C08" w14:textId="77777777" w:rsidR="00A013FD" w:rsidRPr="00A013FD" w:rsidRDefault="00A013FD" w:rsidP="00A97729">
      <w:pPr>
        <w:jc w:val="center"/>
        <w:rPr>
          <w:del w:id="31769" w:author="Johnny Schultz" w:date="2020-02-12T15:58:00Z"/>
        </w:rPr>
      </w:pPr>
      <w:del w:id="31770" w:author="Johnny Schultz" w:date="2020-02-12T15:58:00Z">
        <w:r w:rsidRPr="00A013FD">
          <w:rPr>
            <w:noProof/>
            <w:lang w:val="fr-CA" w:eastAsia="fr-CA"/>
          </w:rPr>
          <mc:AlternateContent>
            <mc:Choice Requires="wps">
              <w:drawing>
                <wp:anchor distT="0" distB="0" distL="114300" distR="114300" simplePos="0" relativeHeight="251693056" behindDoc="0" locked="0" layoutInCell="1" allowOverlap="1" wp14:anchorId="696EB213" wp14:editId="56B2679B">
                  <wp:simplePos x="0" y="0"/>
                  <wp:positionH relativeFrom="column">
                    <wp:posOffset>3887470</wp:posOffset>
                  </wp:positionH>
                  <wp:positionV relativeFrom="paragraph">
                    <wp:posOffset>2613660</wp:posOffset>
                  </wp:positionV>
                  <wp:extent cx="1741170" cy="438785"/>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ysClr val="window" lastClr="FFFFFF"/>
                            </a:solidFill>
                          </a:ln>
                          <a:effectLst/>
                        </wps:spPr>
                        <wps:txbx>
                          <w:txbxContent>
                            <w:p w14:paraId="6957C44D" w14:textId="77777777" w:rsidR="003F4396" w:rsidRDefault="003F4396" w:rsidP="00A013FD">
                              <w:pPr>
                                <w:spacing w:before="0"/>
                                <w:rPr>
                                  <w:sz w:val="12"/>
                                  <w:szCs w:val="12"/>
                                </w:rPr>
                              </w:pPr>
                              <w:r>
                                <w:rPr>
                                  <w:sz w:val="12"/>
                                  <w:szCs w:val="12"/>
                                </w:rPr>
                                <w:t>Antenna 1</w:t>
                              </w:r>
                            </w:p>
                            <w:p w14:paraId="6712AAB1" w14:textId="77777777" w:rsidR="003F4396" w:rsidRDefault="003F4396" w:rsidP="00A013FD">
                              <w:pPr>
                                <w:spacing w:before="0"/>
                                <w:rPr>
                                  <w:sz w:val="12"/>
                                  <w:szCs w:val="12"/>
                                </w:rPr>
                              </w:pPr>
                              <w:r>
                                <w:rPr>
                                  <w:sz w:val="12"/>
                                  <w:szCs w:val="12"/>
                                </w:rPr>
                                <w:t>Antenna 2</w:t>
                              </w:r>
                            </w:p>
                            <w:p w14:paraId="522B37A5" w14:textId="77777777" w:rsidR="003F4396" w:rsidRDefault="003F4396" w:rsidP="00A013FD">
                              <w:pPr>
                                <w:spacing w:before="0"/>
                                <w:rPr>
                                  <w:sz w:val="12"/>
                                  <w:szCs w:val="12"/>
                                </w:rPr>
                              </w:pPr>
                              <w:r>
                                <w:rPr>
                                  <w:sz w:val="12"/>
                                  <w:szCs w:val="12"/>
                                </w:rPr>
                                <w:t>Antenna 3</w:t>
                              </w:r>
                            </w:p>
                            <w:p w14:paraId="5F028BA2"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96EB213" id="Text Box 991" o:spid="_x0000_s1208" type="#_x0000_t202" style="position:absolute;left:0;text-align:left;margin-left:306.1pt;margin-top:205.8pt;width:137.1pt;height:34.5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" fillcolor="window" strokecolor="window" strokeweight=".5pt">
                  <v:textbox>
                    <w:txbxContent>
                      <w:p w14:paraId="6957C44D" w14:textId="77777777" w:rsidR="003F4396" w:rsidRDefault="003F4396" w:rsidP="00A013FD">
                        <w:pPr>
                          <w:spacing w:before="0"/>
                          <w:rPr>
                            <w:sz w:val="12"/>
                            <w:szCs w:val="12"/>
                          </w:rPr>
                        </w:pPr>
                        <w:r>
                          <w:rPr>
                            <w:sz w:val="12"/>
                            <w:szCs w:val="12"/>
                          </w:rPr>
                          <w:t>Antenna 1</w:t>
                        </w:r>
                      </w:p>
                      <w:p w14:paraId="6712AAB1" w14:textId="77777777" w:rsidR="003F4396" w:rsidRDefault="003F4396" w:rsidP="00A013FD">
                        <w:pPr>
                          <w:spacing w:before="0"/>
                          <w:rPr>
                            <w:sz w:val="12"/>
                            <w:szCs w:val="12"/>
                          </w:rPr>
                        </w:pPr>
                        <w:r>
                          <w:rPr>
                            <w:sz w:val="12"/>
                            <w:szCs w:val="12"/>
                          </w:rPr>
                          <w:t>Antenna 2</w:t>
                        </w:r>
                      </w:p>
                      <w:p w14:paraId="522B37A5" w14:textId="77777777" w:rsidR="003F4396" w:rsidRDefault="003F4396" w:rsidP="00A013FD">
                        <w:pPr>
                          <w:spacing w:before="0"/>
                          <w:rPr>
                            <w:sz w:val="12"/>
                            <w:szCs w:val="12"/>
                          </w:rPr>
                        </w:pPr>
                        <w:r>
                          <w:rPr>
                            <w:sz w:val="12"/>
                            <w:szCs w:val="12"/>
                          </w:rPr>
                          <w:t>Antenna 3</w:t>
                        </w:r>
                      </w:p>
                      <w:p w14:paraId="5F028BA2"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noProof/>
            <w:lang w:val="fr-CA" w:eastAsia="fr-CA"/>
          </w:rPr>
          <w:drawing>
            <wp:inline distT="0" distB="0" distL="0" distR="0" wp14:anchorId="153D83F2" wp14:editId="73FB9E32">
              <wp:extent cx="5905500" cy="2927350"/>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Picture 3" descr="C:\Users\Ghislain\Desktop\DESKTOP\AIS frequencies\RptESAVDES\ExcerptExampleEbN0-4Antennas.bmp"/>
                      <pic:cNvPicPr>
                        <a:picLocks noChangeAspect="1" noChangeArrowheads="1"/>
                      </pic:cNvPicPr>
                    </pic:nvPicPr>
                    <pic:blipFill>
                      <a:blip r:embed="rId154" cstate="print"/>
                      <a:srcRect l="7692" r="-7692"/>
                      <a:stretch>
                        <a:fillRect/>
                      </a:stretch>
                    </pic:blipFill>
                    <pic:spPr>
                      <a:xfrm>
                        <a:off x="0" y="0"/>
                        <a:ext cx="5911704" cy="2930731"/>
                      </a:xfrm>
                      <a:prstGeom prst="rect">
                        <a:avLst/>
                      </a:prstGeom>
                      <a:noFill/>
                      <a:ln w="9525">
                        <a:noFill/>
                        <a:miter lim="800000"/>
                        <a:headEnd/>
                        <a:tailEnd/>
                      </a:ln>
                    </pic:spPr>
                  </pic:pic>
                </a:graphicData>
              </a:graphic>
            </wp:inline>
          </w:drawing>
        </w:r>
      </w:del>
    </w:p>
    <w:p w14:paraId="49D54615" w14:textId="77777777" w:rsidR="00A013FD" w:rsidRPr="00A013FD" w:rsidRDefault="00A013FD" w:rsidP="00A013FD">
      <w:pPr>
        <w:keepNext/>
        <w:keepLines/>
        <w:tabs>
          <w:tab w:val="clear" w:pos="1134"/>
          <w:tab w:val="left" w:pos="360"/>
        </w:tabs>
        <w:spacing w:before="200"/>
        <w:ind w:left="360" w:hanging="360"/>
        <w:outlineLvl w:val="3"/>
        <w:rPr>
          <w:del w:id="31771" w:author="Johnny Schultz" w:date="2020-02-12T15:58:00Z"/>
          <w:b/>
        </w:rPr>
      </w:pPr>
      <w:del w:id="31772" w:author="Johnny Schultz" w:date="2020-02-12T15:58:00Z">
        <w:r w:rsidRPr="00A013FD">
          <w:rPr>
            <w:b/>
          </w:rPr>
          <w:delText>8.2.4.2</w:delText>
        </w:r>
        <w:r w:rsidRPr="00A013FD">
          <w:rPr>
            <w:b/>
          </w:rPr>
          <w:tab/>
          <w:delText>Side satellite pass</w:delText>
        </w:r>
      </w:del>
    </w:p>
    <w:p w14:paraId="15EE720B" w14:textId="77777777" w:rsidR="00A013FD" w:rsidRPr="00A013FD" w:rsidRDefault="00A013FD" w:rsidP="00A013FD">
      <w:pPr>
        <w:rPr>
          <w:del w:id="31773" w:author="Johnny Schultz" w:date="2020-02-12T15:58:00Z"/>
        </w:rPr>
      </w:pPr>
      <w:del w:id="31774" w:author="Johnny Schultz" w:date="2020-02-12T15:58:00Z">
        <w:r w:rsidRPr="00A013FD">
          <w:delText xml:space="preserve">Consider a 16° elevation pass, the signal power and corresponding signal quality measured in </w:delText>
        </w:r>
        <w:r w:rsidRPr="00A013FD">
          <w:rPr>
            <w:i/>
            <w:iCs/>
          </w:rPr>
          <w:delText>E</w:delText>
        </w:r>
        <w:r w:rsidRPr="00A013FD">
          <w:rPr>
            <w:i/>
            <w:iCs/>
            <w:vertAlign w:val="subscript"/>
          </w:rPr>
          <w:delText>b</w:delText>
        </w:r>
        <w:r w:rsidRPr="00A013FD">
          <w:delText>/</w:delText>
        </w:r>
        <w:r w:rsidRPr="00A013FD">
          <w:rPr>
            <w:i/>
            <w:iCs/>
          </w:rPr>
          <w:delText>N</w:delText>
        </w:r>
        <w:r w:rsidRPr="00A013FD">
          <w:rPr>
            <w:vertAlign w:val="subscript"/>
          </w:rPr>
          <w:delText>0</w:delText>
        </w:r>
        <w:r w:rsidRPr="00A013FD">
          <w:delText xml:space="preserve"> are presented in the following figures. Due to the variation of the signal strength at the receiver over time (due to the change of elevation and distance), the signal may fall below the detection threshold. </w:delText>
        </w:r>
      </w:del>
    </w:p>
    <w:p w14:paraId="7799BE60" w14:textId="77777777" w:rsidR="00A013FD" w:rsidRPr="00A013FD" w:rsidRDefault="00A013FD" w:rsidP="00A013FD">
      <w:pPr>
        <w:rPr>
          <w:del w:id="31775" w:author="Johnny Schultz" w:date="2020-02-12T15:58:00Z"/>
        </w:rPr>
      </w:pPr>
      <w:del w:id="31776" w:author="Johnny Schultz" w:date="2020-02-12T15:58:00Z">
        <w:r w:rsidRPr="00A013FD">
          <w:delText>The use of highly robust waveform (as a combination of modulation, coding and frame structure) can potentially improve the performance at the expense of reduced throughput.</w:delText>
        </w:r>
      </w:del>
    </w:p>
    <w:p w14:paraId="6029536C" w14:textId="77777777" w:rsidR="00A013FD" w:rsidRPr="00A013FD" w:rsidRDefault="00A013FD" w:rsidP="00A013FD">
      <w:pPr>
        <w:keepNext/>
        <w:keepLines/>
        <w:spacing w:before="480" w:after="120"/>
        <w:jc w:val="center"/>
        <w:rPr>
          <w:del w:id="31777" w:author="Johnny Schultz" w:date="2020-02-12T15:58:00Z"/>
          <w:caps/>
          <w:sz w:val="20"/>
        </w:rPr>
      </w:pPr>
      <w:del w:id="31778" w:author="Johnny Schultz" w:date="2020-02-12T15:58:00Z">
        <w:r w:rsidRPr="00A013FD">
          <w:rPr>
            <w:caps/>
            <w:sz w:val="20"/>
          </w:rPr>
          <w:delText>Figure A7-24</w:delText>
        </w:r>
      </w:del>
    </w:p>
    <w:p w14:paraId="2C723B77" w14:textId="77777777" w:rsidR="00A013FD" w:rsidRPr="00A013FD" w:rsidRDefault="00A013FD" w:rsidP="00A013FD">
      <w:pPr>
        <w:keepNext/>
        <w:keepLines/>
        <w:spacing w:before="0" w:after="480"/>
        <w:jc w:val="center"/>
        <w:rPr>
          <w:del w:id="31779" w:author="Johnny Schultz" w:date="2020-02-12T15:58:00Z"/>
          <w:rFonts w:ascii="Times New Roman Bold" w:hAnsi="Times New Roman Bold"/>
          <w:b/>
          <w:sz w:val="20"/>
        </w:rPr>
      </w:pPr>
      <w:del w:id="31780" w:author="Johnny Schultz" w:date="2020-02-12T15:58:00Z">
        <w:r w:rsidRPr="00A013FD">
          <w:rPr>
            <w:rFonts w:ascii="Times New Roman Bold" w:hAnsi="Times New Roman Bold"/>
            <w:b/>
            <w:sz w:val="20"/>
          </w:rPr>
          <w:delText>Carrier level at receiver input, side satellite pass</w:delText>
        </w:r>
      </w:del>
    </w:p>
    <w:p w14:paraId="356006EB" w14:textId="77777777" w:rsidR="00A013FD" w:rsidRPr="00A013FD" w:rsidRDefault="00A013FD" w:rsidP="00A97729">
      <w:pPr>
        <w:jc w:val="center"/>
        <w:rPr>
          <w:del w:id="31781" w:author="Johnny Schultz" w:date="2020-02-12T15:58:00Z"/>
        </w:rPr>
      </w:pPr>
      <w:del w:id="31782" w:author="Johnny Schultz" w:date="2020-02-12T15:58:00Z">
        <w:r w:rsidRPr="00A013FD">
          <w:rPr>
            <w:noProof/>
            <w:lang w:val="fr-CA" w:eastAsia="fr-CA"/>
          </w:rPr>
          <w:drawing>
            <wp:inline distT="0" distB="0" distL="0" distR="0" wp14:anchorId="16F0E8B7" wp14:editId="331C7465">
              <wp:extent cx="5713095" cy="2834640"/>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 name="Picture 6" descr="C:\Users\Ghislain\Desktop\DESKTOP\AIS frequencies\RptESAVDES\ExcerptExampleCarrier-4Antennas-SidePass.bmp"/>
                      <pic:cNvPicPr>
                        <a:picLocks noChangeAspect="1" noChangeArrowheads="1"/>
                      </pic:cNvPicPr>
                    </pic:nvPicPr>
                    <pic:blipFill>
                      <a:blip r:embed="rId155" cstate="print"/>
                      <a:srcRect l="6887" r="-6887"/>
                      <a:stretch>
                        <a:fillRect/>
                      </a:stretch>
                    </pic:blipFill>
                    <pic:spPr>
                      <a:xfrm>
                        <a:off x="0" y="0"/>
                        <a:ext cx="5713905" cy="2835350"/>
                      </a:xfrm>
                      <a:prstGeom prst="rect">
                        <a:avLst/>
                      </a:prstGeom>
                      <a:noFill/>
                      <a:ln w="9525">
                        <a:noFill/>
                        <a:miter lim="800000"/>
                        <a:headEnd/>
                        <a:tailEnd/>
                      </a:ln>
                    </pic:spPr>
                  </pic:pic>
                </a:graphicData>
              </a:graphic>
            </wp:inline>
          </w:drawing>
        </w:r>
      </w:del>
    </w:p>
    <w:p w14:paraId="62EFA2CA" w14:textId="77777777" w:rsidR="00A013FD" w:rsidRPr="00A013FD" w:rsidRDefault="00A013FD" w:rsidP="00A013FD">
      <w:pPr>
        <w:keepNext/>
        <w:keepLines/>
        <w:spacing w:before="480" w:after="120"/>
        <w:jc w:val="center"/>
        <w:rPr>
          <w:del w:id="31783" w:author="Johnny Schultz" w:date="2020-02-12T15:58:00Z"/>
          <w:caps/>
          <w:sz w:val="20"/>
        </w:rPr>
      </w:pPr>
      <w:del w:id="31784" w:author="Johnny Schultz" w:date="2020-02-12T15:58:00Z">
        <w:r w:rsidRPr="00A013FD">
          <w:rPr>
            <w:noProof/>
            <w:sz w:val="28"/>
            <w:lang w:val="fr-CA" w:eastAsia="fr-CA"/>
          </w:rPr>
          <mc:AlternateContent>
            <mc:Choice Requires="wps">
              <w:drawing>
                <wp:anchor distT="0" distB="0" distL="114300" distR="114300" simplePos="0" relativeHeight="251694080" behindDoc="0" locked="0" layoutInCell="1" allowOverlap="1" wp14:anchorId="65AA1E35" wp14:editId="4A55B716">
                  <wp:simplePos x="0" y="0"/>
                  <wp:positionH relativeFrom="column">
                    <wp:posOffset>3607435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ysClr val="window" lastClr="FFFFFF"/>
                            </a:solidFill>
                          </a:ln>
                          <a:effectLst/>
                        </wps:spPr>
                        <wps:txbx>
                          <w:txbxContent>
                            <w:p w14:paraId="29EAF080" w14:textId="77777777" w:rsidR="003F4396" w:rsidRDefault="003F4396" w:rsidP="00A013FD">
                              <w:pPr>
                                <w:spacing w:before="0"/>
                                <w:rPr>
                                  <w:sz w:val="12"/>
                                  <w:szCs w:val="12"/>
                                </w:rPr>
                              </w:pPr>
                              <w:r>
                                <w:rPr>
                                  <w:sz w:val="12"/>
                                  <w:szCs w:val="12"/>
                                </w:rPr>
                                <w:t>Antenna 1</w:t>
                              </w:r>
                            </w:p>
                            <w:p w14:paraId="35191D11" w14:textId="77777777" w:rsidR="003F4396" w:rsidRDefault="003F4396" w:rsidP="00A013FD">
                              <w:pPr>
                                <w:spacing w:before="0"/>
                                <w:rPr>
                                  <w:sz w:val="12"/>
                                  <w:szCs w:val="12"/>
                                </w:rPr>
                              </w:pPr>
                              <w:r>
                                <w:rPr>
                                  <w:sz w:val="12"/>
                                  <w:szCs w:val="12"/>
                                </w:rPr>
                                <w:t>Antenna 2</w:t>
                              </w:r>
                            </w:p>
                            <w:p w14:paraId="1F7CE25B" w14:textId="77777777" w:rsidR="003F4396" w:rsidRDefault="003F4396" w:rsidP="00A013FD">
                              <w:pPr>
                                <w:spacing w:before="0"/>
                                <w:rPr>
                                  <w:sz w:val="12"/>
                                  <w:szCs w:val="12"/>
                                </w:rPr>
                              </w:pPr>
                              <w:r>
                                <w:rPr>
                                  <w:sz w:val="12"/>
                                  <w:szCs w:val="12"/>
                                </w:rPr>
                                <w:t>Antenna 3</w:t>
                              </w:r>
                            </w:p>
                            <w:p w14:paraId="150473FC"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5AA1E35" id="Text Box 992" o:spid="_x0000_s1209" type="#_x0000_t202" style="position:absolute;left:0;text-align:left;margin-left:284.05pt;margin-top:195.1pt;width:137.05pt;height:34.5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" fillcolor="window" strokecolor="window" strokeweight=".5pt">
                  <v:textbox>
                    <w:txbxContent>
                      <w:p w14:paraId="29EAF080" w14:textId="77777777" w:rsidR="003F4396" w:rsidRDefault="003F4396" w:rsidP="00A013FD">
                        <w:pPr>
                          <w:spacing w:before="0"/>
                          <w:rPr>
                            <w:sz w:val="12"/>
                            <w:szCs w:val="12"/>
                          </w:rPr>
                        </w:pPr>
                        <w:r>
                          <w:rPr>
                            <w:sz w:val="12"/>
                            <w:szCs w:val="12"/>
                          </w:rPr>
                          <w:t>Antenna 1</w:t>
                        </w:r>
                      </w:p>
                      <w:p w14:paraId="35191D11" w14:textId="77777777" w:rsidR="003F4396" w:rsidRDefault="003F4396" w:rsidP="00A013FD">
                        <w:pPr>
                          <w:spacing w:before="0"/>
                          <w:rPr>
                            <w:sz w:val="12"/>
                            <w:szCs w:val="12"/>
                          </w:rPr>
                        </w:pPr>
                        <w:r>
                          <w:rPr>
                            <w:sz w:val="12"/>
                            <w:szCs w:val="12"/>
                          </w:rPr>
                          <w:t>Antenna 2</w:t>
                        </w:r>
                      </w:p>
                      <w:p w14:paraId="1F7CE25B" w14:textId="77777777" w:rsidR="003F4396" w:rsidRDefault="003F4396" w:rsidP="00A013FD">
                        <w:pPr>
                          <w:spacing w:before="0"/>
                          <w:rPr>
                            <w:sz w:val="12"/>
                            <w:szCs w:val="12"/>
                          </w:rPr>
                        </w:pPr>
                        <w:r>
                          <w:rPr>
                            <w:sz w:val="12"/>
                            <w:szCs w:val="12"/>
                          </w:rPr>
                          <w:t>Antenna 3</w:t>
                        </w:r>
                      </w:p>
                      <w:p w14:paraId="150473FC"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caps/>
            <w:sz w:val="20"/>
          </w:rPr>
          <w:delText>Figure A7-25</w:delText>
        </w:r>
      </w:del>
    </w:p>
    <w:p w14:paraId="1E45134D" w14:textId="77777777" w:rsidR="00A013FD" w:rsidRPr="00A013FD" w:rsidRDefault="00A013FD" w:rsidP="00A013FD">
      <w:pPr>
        <w:keepNext/>
        <w:keepLines/>
        <w:spacing w:before="0" w:after="480"/>
        <w:jc w:val="center"/>
        <w:rPr>
          <w:del w:id="31785" w:author="Johnny Schultz" w:date="2020-02-12T15:58:00Z"/>
          <w:rFonts w:ascii="Times New Roman Bold" w:hAnsi="Times New Roman Bold"/>
          <w:b/>
          <w:sz w:val="20"/>
        </w:rPr>
      </w:pPr>
      <w:del w:id="31786" w:author="Johnny Schultz" w:date="2020-02-12T15:58:00Z">
        <w:r w:rsidRPr="00A013FD">
          <w:rPr>
            <w:rFonts w:ascii="Times New Roman Bold" w:hAnsi="Times New Roman Bold"/>
            <w:b/>
            <w:i/>
            <w:iCs/>
            <w:sz w:val="20"/>
          </w:rPr>
          <w:delText>E</w:delText>
        </w:r>
        <w:r w:rsidRPr="00A013FD">
          <w:rPr>
            <w:rFonts w:ascii="Times New Roman Bold" w:hAnsi="Times New Roman Bold"/>
            <w:b/>
            <w:i/>
            <w:iCs/>
            <w:sz w:val="20"/>
            <w:vertAlign w:val="subscript"/>
          </w:rPr>
          <w:delText>b</w:delText>
        </w:r>
        <w:r w:rsidRPr="00A013FD">
          <w:rPr>
            <w:rFonts w:ascii="Times New Roman Bold" w:hAnsi="Times New Roman Bold"/>
            <w:b/>
            <w:sz w:val="20"/>
          </w:rPr>
          <w:delText>/</w:delText>
        </w:r>
        <w:r w:rsidRPr="00A013FD">
          <w:rPr>
            <w:rFonts w:ascii="Times New Roman Bold" w:hAnsi="Times New Roman Bold"/>
            <w:b/>
            <w:i/>
            <w:iCs/>
            <w:sz w:val="20"/>
          </w:rPr>
          <w:delText>N</w:delText>
        </w:r>
        <w:r w:rsidRPr="00A013FD">
          <w:rPr>
            <w:rFonts w:ascii="Times New Roman Bold" w:hAnsi="Times New Roman Bold"/>
            <w:b/>
            <w:sz w:val="20"/>
            <w:vertAlign w:val="subscript"/>
          </w:rPr>
          <w:delText>0</w:delText>
        </w:r>
        <w:r w:rsidRPr="00A013FD">
          <w:rPr>
            <w:rFonts w:ascii="Times New Roman Bold" w:hAnsi="Times New Roman Bold"/>
            <w:b/>
            <w:sz w:val="20"/>
          </w:rPr>
          <w:delText xml:space="preserve"> at demodulator input, side satellite pass</w:delText>
        </w:r>
      </w:del>
    </w:p>
    <w:p w14:paraId="5B02245F" w14:textId="77777777" w:rsidR="00A013FD" w:rsidRPr="00A013FD" w:rsidRDefault="00A013FD" w:rsidP="00A97729">
      <w:pPr>
        <w:jc w:val="center"/>
        <w:rPr>
          <w:del w:id="31787" w:author="Johnny Schultz" w:date="2020-02-12T15:58:00Z"/>
        </w:rPr>
      </w:pPr>
      <w:del w:id="31788" w:author="Johnny Schultz" w:date="2020-02-12T15:58:00Z">
        <w:r w:rsidRPr="00A013FD">
          <w:rPr>
            <w:noProof/>
            <w:lang w:val="fr-CA" w:eastAsia="fr-CA"/>
          </w:rPr>
          <mc:AlternateContent>
            <mc:Choice Requires="wps">
              <w:drawing>
                <wp:anchor distT="0" distB="0" distL="114300" distR="114300" simplePos="0" relativeHeight="251695104" behindDoc="0" locked="0" layoutInCell="1" allowOverlap="1" wp14:anchorId="555DAD0B" wp14:editId="05C467F9">
                  <wp:simplePos x="0" y="0"/>
                  <wp:positionH relativeFrom="column">
                    <wp:posOffset>4391025</wp:posOffset>
                  </wp:positionH>
                  <wp:positionV relativeFrom="paragraph">
                    <wp:posOffset>2713355</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ysClr val="window" lastClr="FFFFFF"/>
                            </a:solidFill>
                          </a:ln>
                          <a:effectLst/>
                        </wps:spPr>
                        <wps:txbx>
                          <w:txbxContent>
                            <w:p w14:paraId="1144146A" w14:textId="77777777" w:rsidR="003F4396" w:rsidRDefault="003F4396" w:rsidP="00A013FD">
                              <w:pPr>
                                <w:spacing w:before="0"/>
                                <w:rPr>
                                  <w:sz w:val="12"/>
                                  <w:szCs w:val="12"/>
                                </w:rPr>
                              </w:pPr>
                              <w:r>
                                <w:rPr>
                                  <w:sz w:val="12"/>
                                  <w:szCs w:val="12"/>
                                </w:rPr>
                                <w:t>Antenna 1</w:t>
                              </w:r>
                            </w:p>
                            <w:p w14:paraId="7BCFDF9A" w14:textId="77777777" w:rsidR="003F4396" w:rsidRDefault="003F4396" w:rsidP="00A013FD">
                              <w:pPr>
                                <w:spacing w:before="0"/>
                                <w:rPr>
                                  <w:sz w:val="12"/>
                                  <w:szCs w:val="12"/>
                                </w:rPr>
                              </w:pPr>
                              <w:r>
                                <w:rPr>
                                  <w:sz w:val="12"/>
                                  <w:szCs w:val="12"/>
                                </w:rPr>
                                <w:t>Antenna 2</w:t>
                              </w:r>
                            </w:p>
                            <w:p w14:paraId="70C20084" w14:textId="77777777" w:rsidR="003F4396" w:rsidRDefault="003F4396" w:rsidP="00A013FD">
                              <w:pPr>
                                <w:spacing w:before="0"/>
                                <w:rPr>
                                  <w:sz w:val="12"/>
                                  <w:szCs w:val="12"/>
                                </w:rPr>
                              </w:pPr>
                              <w:r>
                                <w:rPr>
                                  <w:sz w:val="12"/>
                                  <w:szCs w:val="12"/>
                                </w:rPr>
                                <w:t>Antenna 3</w:t>
                              </w:r>
                            </w:p>
                            <w:p w14:paraId="5D9AC59B"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5DAD0B" id="Text Box 993" o:spid="_x0000_s1210" type="#_x0000_t202" style="position:absolute;left:0;text-align:left;margin-left:345.75pt;margin-top:213.65pt;width:137.05pt;height:34.5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" fillcolor="window" strokecolor="window" strokeweight=".5pt">
                  <v:textbox>
                    <w:txbxContent>
                      <w:p w14:paraId="1144146A" w14:textId="77777777" w:rsidR="003F4396" w:rsidRDefault="003F4396" w:rsidP="00A013FD">
                        <w:pPr>
                          <w:spacing w:before="0"/>
                          <w:rPr>
                            <w:sz w:val="12"/>
                            <w:szCs w:val="12"/>
                          </w:rPr>
                        </w:pPr>
                        <w:r>
                          <w:rPr>
                            <w:sz w:val="12"/>
                            <w:szCs w:val="12"/>
                          </w:rPr>
                          <w:t>Antenna 1</w:t>
                        </w:r>
                      </w:p>
                      <w:p w14:paraId="7BCFDF9A" w14:textId="77777777" w:rsidR="003F4396" w:rsidRDefault="003F4396" w:rsidP="00A013FD">
                        <w:pPr>
                          <w:spacing w:before="0"/>
                          <w:rPr>
                            <w:sz w:val="12"/>
                            <w:szCs w:val="12"/>
                          </w:rPr>
                        </w:pPr>
                        <w:r>
                          <w:rPr>
                            <w:sz w:val="12"/>
                            <w:szCs w:val="12"/>
                          </w:rPr>
                          <w:t>Antenna 2</w:t>
                        </w:r>
                      </w:p>
                      <w:p w14:paraId="70C20084" w14:textId="77777777" w:rsidR="003F4396" w:rsidRDefault="003F4396" w:rsidP="00A013FD">
                        <w:pPr>
                          <w:spacing w:before="0"/>
                          <w:rPr>
                            <w:sz w:val="12"/>
                            <w:szCs w:val="12"/>
                          </w:rPr>
                        </w:pPr>
                        <w:r>
                          <w:rPr>
                            <w:sz w:val="12"/>
                            <w:szCs w:val="12"/>
                          </w:rPr>
                          <w:t>Antenna 3</w:t>
                        </w:r>
                      </w:p>
                      <w:p w14:paraId="5D9AC59B"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noProof/>
            <w:lang w:val="fr-CA" w:eastAsia="fr-CA"/>
          </w:rPr>
          <w:drawing>
            <wp:inline distT="0" distB="0" distL="0" distR="0" wp14:anchorId="5AD5814A" wp14:editId="4BCDD8D0">
              <wp:extent cx="6198235" cy="3075305"/>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 name="Picture 7" descr="C:\Users\Ghislain\Desktop\DESKTOP\AIS frequencies\RptESAVDES\ExcerptExampleEbN0-4Antennas-SidePass.bmp"/>
                      <pic:cNvPicPr>
                        <a:picLocks noChangeAspect="1" noChangeArrowheads="1"/>
                      </pic:cNvPicPr>
                    </pic:nvPicPr>
                    <pic:blipFill>
                      <a:blip r:embed="rId156" cstate="print"/>
                      <a:srcRect l="7292" r="-7292"/>
                      <a:stretch>
                        <a:fillRect/>
                      </a:stretch>
                    </pic:blipFill>
                    <pic:spPr>
                      <a:xfrm>
                        <a:off x="0" y="0"/>
                        <a:ext cx="6197943" cy="3075539"/>
                      </a:xfrm>
                      <a:prstGeom prst="rect">
                        <a:avLst/>
                      </a:prstGeom>
                      <a:noFill/>
                      <a:ln w="9525">
                        <a:noFill/>
                        <a:miter lim="800000"/>
                        <a:headEnd/>
                        <a:tailEnd/>
                      </a:ln>
                    </pic:spPr>
                  </pic:pic>
                </a:graphicData>
              </a:graphic>
            </wp:inline>
          </w:drawing>
        </w:r>
      </w:del>
    </w:p>
    <w:p w14:paraId="7C3A4193" w14:textId="77777777" w:rsidR="00A013FD" w:rsidRPr="00A013FD" w:rsidRDefault="00A013FD" w:rsidP="00A013FD">
      <w:pPr>
        <w:keepNext/>
        <w:keepLines/>
        <w:tabs>
          <w:tab w:val="clear" w:pos="1134"/>
          <w:tab w:val="left" w:pos="360"/>
        </w:tabs>
        <w:spacing w:before="200"/>
        <w:ind w:left="360" w:hanging="360"/>
        <w:outlineLvl w:val="3"/>
        <w:rPr>
          <w:del w:id="31789" w:author="Johnny Schultz" w:date="2020-02-12T15:58:00Z"/>
          <w:b/>
        </w:rPr>
      </w:pPr>
      <w:del w:id="31790" w:author="Johnny Schultz" w:date="2020-02-12T15:58:00Z">
        <w:r w:rsidRPr="00A013FD">
          <w:rPr>
            <w:b/>
          </w:rPr>
          <w:delText>8.2.4.3</w:delText>
        </w:r>
        <w:r w:rsidRPr="00A013FD">
          <w:rPr>
            <w:b/>
          </w:rPr>
          <w:tab/>
          <w:delText>Very low side satellite pass</w:delText>
        </w:r>
      </w:del>
    </w:p>
    <w:p w14:paraId="61F2A846" w14:textId="77777777" w:rsidR="00A013FD" w:rsidRPr="00A013FD" w:rsidRDefault="00A013FD" w:rsidP="00A013FD">
      <w:pPr>
        <w:rPr>
          <w:del w:id="31791" w:author="Johnny Schultz" w:date="2020-02-12T15:58:00Z"/>
        </w:rPr>
      </w:pPr>
      <w:del w:id="31792" w:author="Johnny Schultz" w:date="2020-02-12T15:58:00Z">
        <w:r w:rsidRPr="00A013FD">
          <w:delText xml:space="preserve">Results for a very low side pass (below 5° elevation) are presented in Figures below. </w:delText>
        </w:r>
      </w:del>
    </w:p>
    <w:p w14:paraId="352E79A5" w14:textId="77777777" w:rsidR="00A013FD" w:rsidRPr="00A013FD" w:rsidRDefault="00A013FD" w:rsidP="00A013FD">
      <w:pPr>
        <w:keepNext/>
        <w:keepLines/>
        <w:spacing w:before="480" w:after="120"/>
        <w:jc w:val="center"/>
        <w:rPr>
          <w:del w:id="31793" w:author="Johnny Schultz" w:date="2020-02-12T15:58:00Z"/>
          <w:caps/>
          <w:sz w:val="20"/>
        </w:rPr>
      </w:pPr>
      <w:del w:id="31794" w:author="Johnny Schultz" w:date="2020-02-12T15:58:00Z">
        <w:r w:rsidRPr="00A013FD">
          <w:rPr>
            <w:caps/>
            <w:sz w:val="20"/>
          </w:rPr>
          <w:delText>Figure A7-26</w:delText>
        </w:r>
      </w:del>
    </w:p>
    <w:p w14:paraId="52FD7E37" w14:textId="77777777" w:rsidR="00A013FD" w:rsidRPr="00A013FD" w:rsidRDefault="00A013FD" w:rsidP="00A013FD">
      <w:pPr>
        <w:keepNext/>
        <w:keepLines/>
        <w:spacing w:before="0" w:after="480"/>
        <w:jc w:val="center"/>
        <w:rPr>
          <w:del w:id="31795" w:author="Johnny Schultz" w:date="2020-02-12T15:58:00Z"/>
          <w:rFonts w:ascii="Times New Roman Bold" w:hAnsi="Times New Roman Bold"/>
          <w:b/>
          <w:sz w:val="20"/>
        </w:rPr>
      </w:pPr>
      <w:del w:id="31796" w:author="Johnny Schultz" w:date="2020-02-12T15:58:00Z">
        <w:r w:rsidRPr="00A013FD">
          <w:rPr>
            <w:rFonts w:ascii="Times New Roman Bold" w:hAnsi="Times New Roman Bold"/>
            <w:b/>
            <w:sz w:val="20"/>
          </w:rPr>
          <w:delText>Carrier input at receiver input, very low side satellite pass</w:delText>
        </w:r>
      </w:del>
    </w:p>
    <w:p w14:paraId="61DFE490" w14:textId="77777777" w:rsidR="00A013FD" w:rsidRPr="00A013FD" w:rsidRDefault="00A013FD" w:rsidP="00A013FD">
      <w:pPr>
        <w:keepNext/>
        <w:keepLines/>
        <w:jc w:val="center"/>
        <w:rPr>
          <w:del w:id="31797" w:author="Johnny Schultz" w:date="2020-02-12T15:58:00Z"/>
        </w:rPr>
      </w:pPr>
      <w:del w:id="31798" w:author="Johnny Schultz" w:date="2020-02-12T15:58:00Z">
        <w:r w:rsidRPr="00A013FD">
          <w:rPr>
            <w:caps/>
            <w:noProof/>
            <w:sz w:val="28"/>
            <w:lang w:val="fr-CA" w:eastAsia="fr-CA"/>
          </w:rPr>
          <mc:AlternateContent>
            <mc:Choice Requires="wps">
              <w:drawing>
                <wp:anchor distT="0" distB="0" distL="114300" distR="114300" simplePos="0" relativeHeight="251696128" behindDoc="0" locked="0" layoutInCell="1" allowOverlap="1" wp14:anchorId="330370BD" wp14:editId="2608DFF3">
                  <wp:simplePos x="0" y="0"/>
                  <wp:positionH relativeFrom="column">
                    <wp:posOffset>3650615</wp:posOffset>
                  </wp:positionH>
                  <wp:positionV relativeFrom="paragraph">
                    <wp:posOffset>2453640</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ysClr val="window" lastClr="FFFFFF"/>
                            </a:solidFill>
                          </a:ln>
                          <a:effectLst/>
                        </wps:spPr>
                        <wps:txbx>
                          <w:txbxContent>
                            <w:p w14:paraId="12A20BDF" w14:textId="77777777" w:rsidR="003F4396" w:rsidRDefault="003F4396" w:rsidP="00A013FD">
                              <w:pPr>
                                <w:spacing w:before="0"/>
                                <w:rPr>
                                  <w:sz w:val="12"/>
                                  <w:szCs w:val="12"/>
                                </w:rPr>
                              </w:pPr>
                              <w:r>
                                <w:rPr>
                                  <w:sz w:val="12"/>
                                  <w:szCs w:val="12"/>
                                </w:rPr>
                                <w:t>Antenna 1</w:t>
                              </w:r>
                            </w:p>
                            <w:p w14:paraId="6DAE2760" w14:textId="77777777" w:rsidR="003F4396" w:rsidRDefault="003F4396" w:rsidP="00A013FD">
                              <w:pPr>
                                <w:spacing w:before="0"/>
                                <w:rPr>
                                  <w:sz w:val="12"/>
                                  <w:szCs w:val="12"/>
                                </w:rPr>
                              </w:pPr>
                              <w:r>
                                <w:rPr>
                                  <w:sz w:val="12"/>
                                  <w:szCs w:val="12"/>
                                </w:rPr>
                                <w:t>Antenna 2</w:t>
                              </w:r>
                            </w:p>
                            <w:p w14:paraId="4D298503" w14:textId="77777777" w:rsidR="003F4396" w:rsidRDefault="003F4396" w:rsidP="00A013FD">
                              <w:pPr>
                                <w:spacing w:before="0"/>
                                <w:rPr>
                                  <w:sz w:val="12"/>
                                  <w:szCs w:val="12"/>
                                </w:rPr>
                              </w:pPr>
                              <w:r>
                                <w:rPr>
                                  <w:sz w:val="12"/>
                                  <w:szCs w:val="12"/>
                                </w:rPr>
                                <w:t>Antenna 3</w:t>
                              </w:r>
                            </w:p>
                            <w:p w14:paraId="4CE096BC"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30370BD" id="Text Box 994" o:spid="_x0000_s1211" type="#_x0000_t202" style="position:absolute;left:0;text-align:left;margin-left:287.45pt;margin-top:193.2pt;width:137.05pt;height:34.5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" fillcolor="window" strokecolor="window" strokeweight=".5pt">
                  <v:textbox>
                    <w:txbxContent>
                      <w:p w14:paraId="12A20BDF" w14:textId="77777777" w:rsidR="003F4396" w:rsidRDefault="003F4396" w:rsidP="00A013FD">
                        <w:pPr>
                          <w:spacing w:before="0"/>
                          <w:rPr>
                            <w:sz w:val="12"/>
                            <w:szCs w:val="12"/>
                          </w:rPr>
                        </w:pPr>
                        <w:r>
                          <w:rPr>
                            <w:sz w:val="12"/>
                            <w:szCs w:val="12"/>
                          </w:rPr>
                          <w:t>Antenna 1</w:t>
                        </w:r>
                      </w:p>
                      <w:p w14:paraId="6DAE2760" w14:textId="77777777" w:rsidR="003F4396" w:rsidRDefault="003F4396" w:rsidP="00A013FD">
                        <w:pPr>
                          <w:spacing w:before="0"/>
                          <w:rPr>
                            <w:sz w:val="12"/>
                            <w:szCs w:val="12"/>
                          </w:rPr>
                        </w:pPr>
                        <w:r>
                          <w:rPr>
                            <w:sz w:val="12"/>
                            <w:szCs w:val="12"/>
                          </w:rPr>
                          <w:t>Antenna 2</w:t>
                        </w:r>
                      </w:p>
                      <w:p w14:paraId="4D298503" w14:textId="77777777" w:rsidR="003F4396" w:rsidRDefault="003F4396" w:rsidP="00A013FD">
                        <w:pPr>
                          <w:spacing w:before="0"/>
                          <w:rPr>
                            <w:sz w:val="12"/>
                            <w:szCs w:val="12"/>
                          </w:rPr>
                        </w:pPr>
                        <w:r>
                          <w:rPr>
                            <w:sz w:val="12"/>
                            <w:szCs w:val="12"/>
                          </w:rPr>
                          <w:t>Antenna 3</w:t>
                        </w:r>
                      </w:p>
                      <w:p w14:paraId="4CE096BC"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caps/>
            <w:noProof/>
            <w:sz w:val="28"/>
            <w:lang w:val="fr-CA" w:eastAsia="fr-CA"/>
          </w:rPr>
          <w:drawing>
            <wp:inline distT="0" distB="0" distL="0" distR="0" wp14:anchorId="3D842639" wp14:editId="11BB3459">
              <wp:extent cx="5681980" cy="2819400"/>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 name="Picture 8" descr="C:\Users\Ghislain\Desktop\DESKTOP\AIS frequencies\RptESAVDES\ExcerptExampleCarrier-4Antennas-LowSidePass.bmp"/>
                      <pic:cNvPicPr>
                        <a:picLocks noChangeAspect="1" noChangeArrowheads="1"/>
                      </pic:cNvPicPr>
                    </pic:nvPicPr>
                    <pic:blipFill>
                      <a:blip r:embed="rId157" cstate="print"/>
                      <a:srcRect l="6076" r="-6076"/>
                      <a:stretch>
                        <a:fillRect/>
                      </a:stretch>
                    </pic:blipFill>
                    <pic:spPr>
                      <a:xfrm>
                        <a:off x="0" y="0"/>
                        <a:ext cx="5682029" cy="2819532"/>
                      </a:xfrm>
                      <a:prstGeom prst="rect">
                        <a:avLst/>
                      </a:prstGeom>
                      <a:noFill/>
                      <a:ln w="9525">
                        <a:noFill/>
                        <a:miter lim="800000"/>
                        <a:headEnd/>
                        <a:tailEnd/>
                      </a:ln>
                    </pic:spPr>
                  </pic:pic>
                </a:graphicData>
              </a:graphic>
            </wp:inline>
          </w:drawing>
        </w:r>
      </w:del>
    </w:p>
    <w:p w14:paraId="65504752" w14:textId="77777777" w:rsidR="00A013FD" w:rsidRPr="00A013FD" w:rsidRDefault="00A013FD" w:rsidP="00A013FD">
      <w:pPr>
        <w:rPr>
          <w:del w:id="31799" w:author="Johnny Schultz" w:date="2020-02-12T15:58:00Z"/>
        </w:rPr>
      </w:pPr>
    </w:p>
    <w:p w14:paraId="53CCFAEA" w14:textId="77777777" w:rsidR="00A013FD" w:rsidRPr="00A013FD" w:rsidRDefault="00A013FD" w:rsidP="00A013FD">
      <w:pPr>
        <w:keepNext/>
        <w:keepLines/>
        <w:spacing w:before="480" w:after="120"/>
        <w:jc w:val="center"/>
        <w:rPr>
          <w:del w:id="31800" w:author="Johnny Schultz" w:date="2020-02-12T15:58:00Z"/>
          <w:caps/>
          <w:sz w:val="20"/>
        </w:rPr>
      </w:pPr>
      <w:del w:id="31801" w:author="Johnny Schultz" w:date="2020-02-12T15:58:00Z">
        <w:r w:rsidRPr="00A013FD">
          <w:rPr>
            <w:caps/>
            <w:sz w:val="20"/>
          </w:rPr>
          <w:delText xml:space="preserve">Figure A7-27 </w:delText>
        </w:r>
      </w:del>
    </w:p>
    <w:p w14:paraId="79C2D2F3" w14:textId="77777777" w:rsidR="00A013FD" w:rsidRPr="00A013FD" w:rsidRDefault="00A013FD" w:rsidP="00A013FD">
      <w:pPr>
        <w:keepNext/>
        <w:keepLines/>
        <w:spacing w:before="0" w:after="480"/>
        <w:jc w:val="center"/>
        <w:rPr>
          <w:del w:id="31802" w:author="Johnny Schultz" w:date="2020-02-12T15:58:00Z"/>
          <w:rFonts w:ascii="Times New Roman Bold" w:hAnsi="Times New Roman Bold"/>
          <w:b/>
          <w:sz w:val="20"/>
        </w:rPr>
      </w:pPr>
      <w:del w:id="31803" w:author="Johnny Schultz" w:date="2020-02-12T15:58:00Z">
        <w:r w:rsidRPr="00A013FD">
          <w:rPr>
            <w:rFonts w:ascii="Times New Roman Bold" w:hAnsi="Times New Roman Bold"/>
            <w:b/>
            <w:sz w:val="20"/>
          </w:rPr>
          <w:delText>E</w:delText>
        </w:r>
        <w:r w:rsidRPr="00A013FD">
          <w:rPr>
            <w:rFonts w:ascii="Times New Roman Bold" w:hAnsi="Times New Roman Bold"/>
            <w:b/>
            <w:sz w:val="20"/>
            <w:vertAlign w:val="subscript"/>
          </w:rPr>
          <w:delText>b</w:delText>
        </w:r>
        <w:r w:rsidRPr="00A013FD">
          <w:rPr>
            <w:rFonts w:ascii="Times New Roman Bold" w:hAnsi="Times New Roman Bold"/>
            <w:b/>
            <w:sz w:val="20"/>
          </w:rPr>
          <w:delText>/N</w:delText>
        </w:r>
        <w:r w:rsidRPr="00A013FD">
          <w:rPr>
            <w:rFonts w:ascii="Times New Roman Bold" w:hAnsi="Times New Roman Bold"/>
            <w:b/>
            <w:sz w:val="20"/>
            <w:vertAlign w:val="subscript"/>
          </w:rPr>
          <w:delText>0</w:delText>
        </w:r>
        <w:r w:rsidRPr="00A013FD">
          <w:rPr>
            <w:rFonts w:ascii="Times New Roman Bold" w:hAnsi="Times New Roman Bold"/>
            <w:b/>
            <w:sz w:val="20"/>
          </w:rPr>
          <w:delText xml:space="preserve"> at demodulator input, very low elevation side satellite pass.</w:delText>
        </w:r>
      </w:del>
    </w:p>
    <w:p w14:paraId="42239C5A" w14:textId="77777777" w:rsidR="00A013FD" w:rsidRPr="00A013FD" w:rsidRDefault="00A013FD" w:rsidP="00A013FD">
      <w:pPr>
        <w:keepNext/>
        <w:keepLines/>
        <w:jc w:val="center"/>
        <w:rPr>
          <w:del w:id="31804" w:author="Johnny Schultz" w:date="2020-02-12T15:58:00Z"/>
        </w:rPr>
      </w:pPr>
      <w:del w:id="31805" w:author="Johnny Schultz" w:date="2020-02-12T15:58:00Z">
        <w:r w:rsidRPr="00A013FD">
          <w:rPr>
            <w:caps/>
            <w:noProof/>
            <w:sz w:val="28"/>
            <w:lang w:val="fr-CA" w:eastAsia="fr-CA"/>
          </w:rPr>
          <mc:AlternateContent>
            <mc:Choice Requires="wps">
              <w:drawing>
                <wp:anchor distT="0" distB="0" distL="114300" distR="114300" simplePos="0" relativeHeight="251697152" behindDoc="0" locked="0" layoutInCell="1" allowOverlap="1" wp14:anchorId="55D3F36D" wp14:editId="3F2E862C">
                  <wp:simplePos x="0" y="0"/>
                  <wp:positionH relativeFrom="column">
                    <wp:posOffset>4085590</wp:posOffset>
                  </wp:positionH>
                  <wp:positionV relativeFrom="paragraph">
                    <wp:posOffset>2499360</wp:posOffset>
                  </wp:positionV>
                  <wp:extent cx="1404620"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ysClr val="window" lastClr="FFFFFF"/>
                            </a:solidFill>
                          </a:ln>
                          <a:effectLst/>
                        </wps:spPr>
                        <wps:txbx>
                          <w:txbxContent>
                            <w:p w14:paraId="26F38D3D" w14:textId="77777777" w:rsidR="003F4396" w:rsidRDefault="003F4396" w:rsidP="00A013FD">
                              <w:pPr>
                                <w:spacing w:before="0"/>
                                <w:rPr>
                                  <w:sz w:val="12"/>
                                  <w:szCs w:val="12"/>
                                </w:rPr>
                              </w:pPr>
                              <w:r>
                                <w:rPr>
                                  <w:sz w:val="12"/>
                                  <w:szCs w:val="12"/>
                                </w:rPr>
                                <w:t>Antenna 1</w:t>
                              </w:r>
                            </w:p>
                            <w:p w14:paraId="687E2DC8" w14:textId="77777777" w:rsidR="003F4396" w:rsidRDefault="003F4396" w:rsidP="00A013FD">
                              <w:pPr>
                                <w:spacing w:before="0"/>
                                <w:rPr>
                                  <w:sz w:val="12"/>
                                  <w:szCs w:val="12"/>
                                </w:rPr>
                              </w:pPr>
                              <w:r>
                                <w:rPr>
                                  <w:sz w:val="12"/>
                                  <w:szCs w:val="12"/>
                                </w:rPr>
                                <w:t>Antenna 2</w:t>
                              </w:r>
                            </w:p>
                            <w:p w14:paraId="4BAF3C94" w14:textId="77777777" w:rsidR="003F4396" w:rsidRDefault="003F4396" w:rsidP="00A013FD">
                              <w:pPr>
                                <w:spacing w:before="0"/>
                                <w:rPr>
                                  <w:sz w:val="12"/>
                                  <w:szCs w:val="12"/>
                                </w:rPr>
                              </w:pPr>
                              <w:r>
                                <w:rPr>
                                  <w:sz w:val="12"/>
                                  <w:szCs w:val="12"/>
                                </w:rPr>
                                <w:t>Antenna 3</w:t>
                              </w:r>
                            </w:p>
                            <w:p w14:paraId="1CB3DB53" w14:textId="77777777" w:rsidR="003F4396" w:rsidRDefault="003F4396" w:rsidP="00A013FD">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D3F36D" id="Text Box 995" o:spid="_x0000_s1212" type="#_x0000_t202" style="position:absolute;left:0;text-align:left;margin-left:321.7pt;margin-top:196.8pt;width:110.6pt;height:34.5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" fillcolor="window" strokecolor="window" strokeweight=".5pt">
                  <v:textbox>
                    <w:txbxContent>
                      <w:p w14:paraId="26F38D3D" w14:textId="77777777" w:rsidR="003F4396" w:rsidRDefault="003F4396" w:rsidP="00A013FD">
                        <w:pPr>
                          <w:spacing w:before="0"/>
                          <w:rPr>
                            <w:sz w:val="12"/>
                            <w:szCs w:val="12"/>
                          </w:rPr>
                        </w:pPr>
                        <w:r>
                          <w:rPr>
                            <w:sz w:val="12"/>
                            <w:szCs w:val="12"/>
                          </w:rPr>
                          <w:t>Antenna 1</w:t>
                        </w:r>
                      </w:p>
                      <w:p w14:paraId="687E2DC8" w14:textId="77777777" w:rsidR="003F4396" w:rsidRDefault="003F4396" w:rsidP="00A013FD">
                        <w:pPr>
                          <w:spacing w:before="0"/>
                          <w:rPr>
                            <w:sz w:val="12"/>
                            <w:szCs w:val="12"/>
                          </w:rPr>
                        </w:pPr>
                        <w:r>
                          <w:rPr>
                            <w:sz w:val="12"/>
                            <w:szCs w:val="12"/>
                          </w:rPr>
                          <w:t>Antenna 2</w:t>
                        </w:r>
                      </w:p>
                      <w:p w14:paraId="4BAF3C94" w14:textId="77777777" w:rsidR="003F4396" w:rsidRDefault="003F4396" w:rsidP="00A013FD">
                        <w:pPr>
                          <w:spacing w:before="0"/>
                          <w:rPr>
                            <w:sz w:val="12"/>
                            <w:szCs w:val="12"/>
                          </w:rPr>
                        </w:pPr>
                        <w:r>
                          <w:rPr>
                            <w:sz w:val="12"/>
                            <w:szCs w:val="12"/>
                          </w:rPr>
                          <w:t>Antenna 3</w:t>
                        </w:r>
                      </w:p>
                      <w:p w14:paraId="1CB3DB53" w14:textId="77777777" w:rsidR="003F4396" w:rsidRDefault="003F4396" w:rsidP="00A013FD">
                        <w:pPr>
                          <w:spacing w:before="0"/>
                          <w:rPr>
                            <w:sz w:val="12"/>
                            <w:szCs w:val="12"/>
                          </w:rPr>
                        </w:pPr>
                        <w:r>
                          <w:rPr>
                            <w:sz w:val="12"/>
                            <w:szCs w:val="12"/>
                          </w:rPr>
                          <w:t>Antenna 4</w:t>
                        </w:r>
                      </w:p>
                    </w:txbxContent>
                  </v:textbox>
                </v:shape>
              </w:pict>
            </mc:Fallback>
          </mc:AlternateContent>
        </w:r>
        <w:r w:rsidRPr="00A013FD">
          <w:rPr>
            <w:caps/>
            <w:noProof/>
            <w:sz w:val="28"/>
            <w:lang w:val="fr-CA" w:eastAsia="fr-CA"/>
          </w:rPr>
          <w:drawing>
            <wp:inline distT="0" distB="0" distL="0" distR="0" wp14:anchorId="76DE1D33" wp14:editId="421317DA">
              <wp:extent cx="5730875" cy="2843530"/>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 name="Picture 9" descr="C:\Users\Ghislain\Desktop\DESKTOP\AIS frequencies\RptESAVDES\ExcerptExampleEbN0-4Antennas-LowSidePass.bmp"/>
                      <pic:cNvPicPr>
                        <a:picLocks noChangeAspect="1" noChangeArrowheads="1"/>
                      </pic:cNvPicPr>
                    </pic:nvPicPr>
                    <pic:blipFill>
                      <a:blip r:embed="rId156" cstate="print"/>
                      <a:srcRect l="7697" r="-7697"/>
                      <a:stretch>
                        <a:fillRect/>
                      </a:stretch>
                    </pic:blipFill>
                    <pic:spPr>
                      <a:xfrm>
                        <a:off x="0" y="0"/>
                        <a:ext cx="5737910" cy="2847261"/>
                      </a:xfrm>
                      <a:prstGeom prst="rect">
                        <a:avLst/>
                      </a:prstGeom>
                      <a:noFill/>
                      <a:ln w="9525">
                        <a:noFill/>
                        <a:miter lim="800000"/>
                        <a:headEnd/>
                        <a:tailEnd/>
                      </a:ln>
                    </pic:spPr>
                  </pic:pic>
                </a:graphicData>
              </a:graphic>
            </wp:inline>
          </w:drawing>
        </w:r>
      </w:del>
    </w:p>
    <w:p w14:paraId="6B320E12" w14:textId="77777777" w:rsidR="00A013FD" w:rsidRPr="00A013FD" w:rsidRDefault="00A013FD" w:rsidP="00A013FD">
      <w:pPr>
        <w:keepNext/>
        <w:keepLines/>
        <w:tabs>
          <w:tab w:val="clear" w:pos="1134"/>
          <w:tab w:val="left" w:pos="360"/>
        </w:tabs>
        <w:spacing w:before="200"/>
        <w:ind w:left="360" w:hanging="360"/>
        <w:outlineLvl w:val="2"/>
        <w:rPr>
          <w:del w:id="31806" w:author="Johnny Schultz" w:date="2020-02-12T15:58:00Z"/>
          <w:rFonts w:eastAsia="Calibri"/>
          <w:b/>
        </w:rPr>
      </w:pPr>
      <w:del w:id="31807" w:author="Johnny Schultz" w:date="2020-02-12T15:58:00Z">
        <w:r w:rsidRPr="00A013FD">
          <w:rPr>
            <w:rFonts w:ascii="Times New Roman Bold" w:hAnsi="Times New Roman Bold"/>
            <w:b/>
          </w:rPr>
          <w:delText>8.2.5</w:delText>
        </w:r>
        <w:r w:rsidRPr="00A013FD">
          <w:rPr>
            <w:rFonts w:ascii="Times New Roman Bold" w:hAnsi="Times New Roman Bold"/>
            <w:b/>
          </w:rPr>
          <w:tab/>
        </w:r>
        <w:r w:rsidRPr="00A013FD">
          <w:rPr>
            <w:b/>
          </w:rPr>
          <w:delText>Waveform choice</w:delText>
        </w:r>
      </w:del>
    </w:p>
    <w:p w14:paraId="7A52BF86" w14:textId="77777777" w:rsidR="00A013FD" w:rsidRPr="00A013FD" w:rsidRDefault="00A013FD" w:rsidP="00A013FD">
      <w:pPr>
        <w:rPr>
          <w:del w:id="31808" w:author="Johnny Schultz" w:date="2020-02-12T15:58:00Z"/>
        </w:rPr>
      </w:pPr>
      <w:del w:id="31809" w:author="Johnny Schultz" w:date="2020-02-12T15:58:00Z">
        <w:r w:rsidRPr="00A013FD">
          <w:delTex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delText>
        </w:r>
      </w:del>
    </w:p>
    <w:p w14:paraId="538A629A" w14:textId="77777777" w:rsidR="00A013FD" w:rsidRPr="00A013FD" w:rsidRDefault="00A013FD" w:rsidP="00A013FD">
      <w:pPr>
        <w:rPr>
          <w:del w:id="31810" w:author="Johnny Schultz" w:date="2020-02-12T15:58:00Z"/>
        </w:rPr>
      </w:pPr>
      <w:del w:id="31811" w:author="Johnny Schultz" w:date="2020-02-12T15:58:00Z">
        <w:r w:rsidRPr="00A013FD">
          <w:delTex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delText>
        </w:r>
      </w:del>
    </w:p>
    <w:p w14:paraId="7EF58F93" w14:textId="77777777" w:rsidR="00A013FD" w:rsidRPr="00A013FD" w:rsidRDefault="00A013FD" w:rsidP="00A013FD">
      <w:pPr>
        <w:rPr>
          <w:del w:id="31812" w:author="Johnny Schultz" w:date="2020-02-12T15:58:00Z"/>
        </w:rPr>
      </w:pPr>
      <w:del w:id="31813" w:author="Johnny Schultz" w:date="2020-02-12T15:58:00Z">
        <w:r w:rsidRPr="00A013FD">
          <w:delTex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delText>
        </w:r>
      </w:del>
    </w:p>
    <w:p w14:paraId="2D91EE3E" w14:textId="77777777" w:rsidR="00A013FD" w:rsidRPr="00A013FD" w:rsidRDefault="00A013FD" w:rsidP="00A013FD">
      <w:pPr>
        <w:rPr>
          <w:del w:id="31814" w:author="Johnny Schultz" w:date="2020-02-12T15:58:00Z"/>
        </w:rPr>
      </w:pPr>
      <w:del w:id="31815" w:author="Johnny Schultz" w:date="2020-02-12T15:58:00Z">
        <w:r w:rsidRPr="00A013FD">
          <w:delText>In order to facilitate synchronization and signal detection at the receiver, the use of known symbols (as pilot or preamble) is essential as part of the air interface definition.</w:delText>
        </w:r>
      </w:del>
    </w:p>
    <w:p w14:paraId="526D9378" w14:textId="77777777" w:rsidR="00A013FD" w:rsidRPr="00A013FD" w:rsidRDefault="00A013FD" w:rsidP="00A013FD">
      <w:pPr>
        <w:rPr>
          <w:del w:id="31816" w:author="Johnny Schultz" w:date="2020-02-12T15:58:00Z"/>
        </w:rPr>
      </w:pPr>
      <w:del w:id="31817" w:author="Johnny Schultz" w:date="2020-02-12T15:58:00Z">
        <w:r w:rsidRPr="00A013FD">
          <w:delText>The use of data sequence randomization (scrambling) facilitates the synchronization and mitigates spectral abnormality.</w:delText>
        </w:r>
      </w:del>
    </w:p>
    <w:p w14:paraId="50BF3F5B" w14:textId="77777777" w:rsidR="00A013FD" w:rsidRPr="00A013FD" w:rsidRDefault="00A013FD" w:rsidP="00A013FD">
      <w:pPr>
        <w:rPr>
          <w:del w:id="31818" w:author="Johnny Schultz" w:date="2020-02-12T15:58:00Z"/>
        </w:rPr>
      </w:pPr>
      <w:del w:id="31819" w:author="Johnny Schultz" w:date="2020-02-12T15:58:00Z">
        <w:r w:rsidRPr="00A013FD">
          <w:delText>A system capability to allow more than one coding rate (and modulation scheme) may provide more flexibility in the system dimensioning and service availability.</w:delText>
        </w:r>
      </w:del>
    </w:p>
    <w:p w14:paraId="53EE5AF4" w14:textId="77777777" w:rsidR="00A013FD" w:rsidRPr="00A013FD" w:rsidRDefault="00A013FD" w:rsidP="00A013FD">
      <w:pPr>
        <w:rPr>
          <w:del w:id="31820" w:author="Johnny Schultz" w:date="2020-02-12T15:58:00Z"/>
          <w:rFonts w:eastAsia="Calibri"/>
          <w:szCs w:val="24"/>
        </w:rPr>
      </w:pPr>
      <w:del w:id="31821" w:author="Johnny Schultz" w:date="2020-02-12T15:58:00Z">
        <w:r w:rsidRPr="00A013FD">
          <w:rPr>
            <w:rFonts w:eastAsia="Calibri"/>
            <w:szCs w:val="24"/>
          </w:rPr>
          <w:delText>There are a number of existing open standards with air interface specifications, such as Digital Video Broadcasting via satellite DVB-S2x , DVB-SH and DVB-RCS2, that offer mature technical solutions as a starting point for such design trade-offs. The performance characteristics of DVB</w:delText>
        </w:r>
        <w:r w:rsidRPr="00A013FD">
          <w:rPr>
            <w:rFonts w:eastAsia="Calibri"/>
            <w:szCs w:val="24"/>
          </w:rPr>
          <w:noBreakHyphen/>
          <w:delText xml:space="preserve">RCS2 waveforms are reported in </w:delText>
        </w:r>
        <w:r w:rsidRPr="00A013FD">
          <w:rPr>
            <w:szCs w:val="24"/>
          </w:rPr>
          <w:delText>Table A7-8</w:delText>
        </w:r>
        <w:r w:rsidRPr="00A013FD">
          <w:rPr>
            <w:rFonts w:eastAsia="Calibri"/>
            <w:szCs w:val="24"/>
          </w:rPr>
          <w:delText xml:space="preserve">. Figure A7-28 presents the spectral efficiency (information bits/symbol) as a function of </w:delText>
        </w:r>
        <w:r w:rsidRPr="00A013FD">
          <w:rPr>
            <w:rFonts w:eastAsia="Calibri"/>
            <w:i/>
            <w:iCs/>
            <w:szCs w:val="24"/>
          </w:rPr>
          <w:delText>E</w:delText>
        </w:r>
        <w:r w:rsidRPr="00A013FD">
          <w:rPr>
            <w:rFonts w:eastAsia="Calibri"/>
            <w:i/>
            <w:iCs/>
            <w:szCs w:val="24"/>
            <w:vertAlign w:val="subscript"/>
          </w:rPr>
          <w:delText>s</w:delText>
        </w:r>
        <w:r w:rsidRPr="00A013FD">
          <w:rPr>
            <w:rFonts w:eastAsia="Calibri"/>
            <w:szCs w:val="24"/>
          </w:rPr>
          <w:delText>/</w:delText>
        </w:r>
        <w:r w:rsidRPr="00A013FD">
          <w:rPr>
            <w:rFonts w:eastAsia="Calibri"/>
            <w:i/>
            <w:iCs/>
            <w:szCs w:val="24"/>
          </w:rPr>
          <w:delText>N</w:delText>
        </w:r>
        <w:r w:rsidRPr="00A013FD">
          <w:rPr>
            <w:rFonts w:eastAsia="Calibri"/>
            <w:szCs w:val="24"/>
            <w:vertAlign w:val="subscript"/>
          </w:rPr>
          <w:delText>0</w:delText>
        </w:r>
        <w:r w:rsidRPr="00A013FD">
          <w:rPr>
            <w:rFonts w:eastAsia="Calibri"/>
            <w:szCs w:val="24"/>
          </w:rPr>
          <w:delText xml:space="preserve"> for these waveforms. </w:delText>
        </w:r>
      </w:del>
    </w:p>
    <w:p w14:paraId="7A2414C2" w14:textId="77777777" w:rsidR="00A013FD" w:rsidRPr="00A013FD" w:rsidRDefault="00A013FD" w:rsidP="00A013FD">
      <w:pPr>
        <w:tabs>
          <w:tab w:val="left" w:pos="284"/>
        </w:tabs>
        <w:spacing w:before="80"/>
        <w:rPr>
          <w:del w:id="31822" w:author="Johnny Schultz" w:date="2020-02-12T15:58:00Z"/>
        </w:rPr>
      </w:pPr>
      <w:del w:id="31823" w:author="Johnny Schultz" w:date="2020-02-12T15:58:00Z">
        <w:r w:rsidRPr="00A013FD">
          <w:delText xml:space="preserve">Note: DVB-RCS2 reference: ETSI TS 101 545-1 V1.2.1 (2014-04) available at: </w:delText>
        </w:r>
        <w:r w:rsidRPr="00A013FD">
          <w:rPr>
            <w:rPrChange w:id="31824" w:author="Ross Norsworthy" w:date="2020-03-25T10:59:00Z">
              <w:rPr>
                <w:rStyle w:val="Hyperlink"/>
                <w:sz w:val="22"/>
              </w:rPr>
            </w:rPrChange>
          </w:rPr>
          <w:delText>http://www.etsi.org/deliver/etsi_ts/101500_101599/10154501/01.02.01_60/ts_10154501v010201p.pdf</w:delText>
        </w:r>
        <w:r w:rsidRPr="00A013FD">
          <w:delText>.</w:delText>
        </w:r>
      </w:del>
    </w:p>
    <w:p w14:paraId="553D59AD" w14:textId="77777777" w:rsidR="00A013FD" w:rsidRPr="00A013FD" w:rsidRDefault="00A013FD" w:rsidP="00A013FD">
      <w:pPr>
        <w:keepNext/>
        <w:spacing w:before="560" w:after="120"/>
        <w:jc w:val="center"/>
        <w:rPr>
          <w:del w:id="31825" w:author="Johnny Schultz" w:date="2020-02-12T15:58:00Z"/>
          <w:caps/>
          <w:sz w:val="20"/>
        </w:rPr>
      </w:pPr>
      <w:del w:id="31826" w:author="Johnny Schultz" w:date="2020-02-12T15:58:00Z">
        <w:r w:rsidRPr="00A013FD">
          <w:rPr>
            <w:caps/>
            <w:sz w:val="20"/>
          </w:rPr>
          <w:delText>TABLE A7-9</w:delText>
        </w:r>
      </w:del>
    </w:p>
    <w:p w14:paraId="2DA61DC9" w14:textId="77777777" w:rsidR="00A013FD" w:rsidRPr="00A013FD" w:rsidRDefault="00A013FD" w:rsidP="00A013FD">
      <w:pPr>
        <w:keepNext/>
        <w:keepLines/>
        <w:spacing w:before="0" w:after="120"/>
        <w:jc w:val="center"/>
        <w:rPr>
          <w:del w:id="31827" w:author="Johnny Schultz" w:date="2020-02-12T15:58:00Z"/>
          <w:rFonts w:ascii="Times New Roman Bold" w:hAnsi="Times New Roman Bold"/>
          <w:b/>
          <w:sz w:val="20"/>
        </w:rPr>
      </w:pPr>
      <w:del w:id="31828" w:author="Johnny Schultz" w:date="2020-02-12T15:58:00Z">
        <w:r w:rsidRPr="00A013FD">
          <w:rPr>
            <w:rFonts w:ascii="Times New Roman Bold" w:hAnsi="Times New Roman Bold"/>
            <w:b/>
            <w:sz w:val="20"/>
          </w:rPr>
          <w:delText>Waveform efficiency in additive white Gaussian noise channel</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580"/>
        <w:gridCol w:w="1821"/>
        <w:gridCol w:w="2125"/>
        <w:gridCol w:w="1511"/>
      </w:tblGrid>
      <w:tr w:rsidR="00A013FD" w:rsidRPr="00A013FD" w14:paraId="3042A0A1" w14:textId="77777777" w:rsidTr="00BF604E">
        <w:trPr>
          <w:trHeight w:val="600"/>
          <w:jc w:val="center"/>
          <w:del w:id="31829" w:author="Johnny Schultz" w:date="2020-02-12T15:58:00Z"/>
        </w:trPr>
        <w:tc>
          <w:tcPr>
            <w:tcW w:w="1078" w:type="dxa"/>
            <w:shd w:val="clear" w:color="auto" w:fill="auto"/>
          </w:tcPr>
          <w:p w14:paraId="58D17CFD" w14:textId="77777777" w:rsidR="00A013FD" w:rsidRPr="00A013FD" w:rsidRDefault="00A013FD" w:rsidP="00A013FD">
            <w:pPr>
              <w:keepNext/>
              <w:spacing w:before="80" w:after="80"/>
              <w:jc w:val="center"/>
              <w:rPr>
                <w:del w:id="31830" w:author="Johnny Schultz" w:date="2020-02-12T15:58:00Z"/>
                <w:rFonts w:ascii="Times New Roman Bold" w:hAnsi="Times New Roman Bold" w:cs="Times New Roman Bold"/>
                <w:b/>
                <w:sz w:val="20"/>
              </w:rPr>
            </w:pPr>
            <w:del w:id="31831" w:author="Johnny Schultz" w:date="2020-02-12T15:58:00Z">
              <w:r w:rsidRPr="00A013FD">
                <w:rPr>
                  <w:rFonts w:ascii="Times New Roman Bold" w:hAnsi="Times New Roman Bold" w:cs="Times New Roman Bold"/>
                  <w:b/>
                  <w:sz w:val="20"/>
                </w:rPr>
                <w:delText>Frame Size (symbols)</w:delText>
              </w:r>
            </w:del>
          </w:p>
        </w:tc>
        <w:tc>
          <w:tcPr>
            <w:tcW w:w="1160" w:type="dxa"/>
            <w:shd w:val="clear" w:color="auto" w:fill="auto"/>
          </w:tcPr>
          <w:p w14:paraId="77B4CEFF" w14:textId="77777777" w:rsidR="00A013FD" w:rsidRPr="00A013FD" w:rsidRDefault="00A013FD" w:rsidP="00A013FD">
            <w:pPr>
              <w:keepNext/>
              <w:spacing w:before="80" w:after="80"/>
              <w:jc w:val="center"/>
              <w:rPr>
                <w:del w:id="31832" w:author="Johnny Schultz" w:date="2020-02-12T15:58:00Z"/>
                <w:rFonts w:ascii="Times New Roman Bold" w:hAnsi="Times New Roman Bold" w:cs="Times New Roman Bold"/>
                <w:b/>
                <w:sz w:val="20"/>
              </w:rPr>
            </w:pPr>
            <w:del w:id="31833" w:author="Johnny Schultz" w:date="2020-02-12T15:58:00Z">
              <w:r w:rsidRPr="00A013FD">
                <w:rPr>
                  <w:rFonts w:ascii="Times New Roman Bold" w:hAnsi="Times New Roman Bold" w:cs="Times New Roman Bold"/>
                  <w:b/>
                  <w:sz w:val="20"/>
                </w:rPr>
                <w:delText>Guard (symbols)</w:delText>
              </w:r>
            </w:del>
          </w:p>
        </w:tc>
        <w:tc>
          <w:tcPr>
            <w:tcW w:w="1337" w:type="dxa"/>
            <w:shd w:val="clear" w:color="auto" w:fill="auto"/>
          </w:tcPr>
          <w:p w14:paraId="6E760BB6" w14:textId="77777777" w:rsidR="00A013FD" w:rsidRPr="00A013FD" w:rsidRDefault="00A013FD" w:rsidP="00A013FD">
            <w:pPr>
              <w:keepNext/>
              <w:spacing w:before="80" w:after="80"/>
              <w:jc w:val="center"/>
              <w:rPr>
                <w:del w:id="31834" w:author="Johnny Schultz" w:date="2020-02-12T15:58:00Z"/>
                <w:rFonts w:ascii="Times New Roman Bold" w:hAnsi="Times New Roman Bold" w:cs="Times New Roman Bold"/>
                <w:b/>
                <w:sz w:val="20"/>
              </w:rPr>
            </w:pPr>
            <w:del w:id="31835" w:author="Johnny Schultz" w:date="2020-02-12T15:58:00Z">
              <w:r w:rsidRPr="00A013FD">
                <w:rPr>
                  <w:rFonts w:ascii="Times New Roman Bold" w:hAnsi="Times New Roman Bold" w:cs="Times New Roman Bold"/>
                  <w:b/>
                  <w:sz w:val="20"/>
                </w:rPr>
                <w:delText>Payload (bits)</w:delText>
              </w:r>
            </w:del>
          </w:p>
        </w:tc>
        <w:tc>
          <w:tcPr>
            <w:tcW w:w="1560" w:type="dxa"/>
            <w:shd w:val="clear" w:color="auto" w:fill="auto"/>
          </w:tcPr>
          <w:p w14:paraId="41AC47B8" w14:textId="77777777" w:rsidR="00A013FD" w:rsidRPr="00A013FD" w:rsidRDefault="00A013FD" w:rsidP="00A013FD">
            <w:pPr>
              <w:keepNext/>
              <w:spacing w:before="80" w:after="80"/>
              <w:jc w:val="center"/>
              <w:rPr>
                <w:del w:id="31836" w:author="Johnny Schultz" w:date="2020-02-12T15:58:00Z"/>
                <w:rFonts w:ascii="Times New Roman Bold" w:hAnsi="Times New Roman Bold" w:cs="Times New Roman Bold"/>
                <w:b/>
                <w:sz w:val="20"/>
              </w:rPr>
            </w:pPr>
            <w:del w:id="31837" w:author="Johnny Schultz" w:date="2020-02-12T15:58:00Z">
              <w:r w:rsidRPr="00A013FD">
                <w:rPr>
                  <w:rFonts w:ascii="Times New Roman Bold" w:hAnsi="Times New Roman Bold" w:cs="Times New Roman Bold"/>
                  <w:b/>
                  <w:sz w:val="20"/>
                </w:rPr>
                <w:delText>Efficiency (bits/symbol)</w:delText>
              </w:r>
            </w:del>
          </w:p>
        </w:tc>
        <w:tc>
          <w:tcPr>
            <w:tcW w:w="1109" w:type="dxa"/>
            <w:shd w:val="clear" w:color="auto" w:fill="auto"/>
          </w:tcPr>
          <w:p w14:paraId="09482867" w14:textId="77777777" w:rsidR="00A013FD" w:rsidRPr="00A013FD" w:rsidRDefault="00A013FD" w:rsidP="00A013FD">
            <w:pPr>
              <w:keepNext/>
              <w:spacing w:before="80" w:after="80"/>
              <w:jc w:val="center"/>
              <w:rPr>
                <w:del w:id="31838" w:author="Johnny Schultz" w:date="2020-02-12T15:58:00Z"/>
                <w:rFonts w:ascii="Times New Roman Bold" w:hAnsi="Times New Roman Bold" w:cs="Times New Roman Bold"/>
                <w:b/>
                <w:sz w:val="20"/>
              </w:rPr>
            </w:pPr>
            <w:del w:id="31839" w:author="Johnny Schultz" w:date="2020-02-12T15:58:00Z">
              <w:r w:rsidRPr="00A013FD">
                <w:rPr>
                  <w:rFonts w:ascii="Times New Roman Bold" w:hAnsi="Times New Roman Bold" w:cs="Times New Roman Bold"/>
                  <w:b/>
                  <w:i/>
                  <w:iCs/>
                  <w:sz w:val="20"/>
                </w:rPr>
                <w:delText>E</w:delText>
              </w:r>
              <w:r w:rsidRPr="00A013FD">
                <w:rPr>
                  <w:rFonts w:ascii="Times New Roman Bold" w:hAnsi="Times New Roman Bold" w:cs="Times New Roman Bold"/>
                  <w:b/>
                  <w:i/>
                  <w:iCs/>
                  <w:sz w:val="20"/>
                  <w:vertAlign w:val="subscript"/>
                </w:rPr>
                <w:delText>s</w:delText>
              </w:r>
              <w:r w:rsidRPr="00A013FD">
                <w:rPr>
                  <w:rFonts w:ascii="Times New Roman Bold" w:hAnsi="Times New Roman Bold" w:cs="Times New Roman Bold"/>
                  <w:b/>
                  <w:sz w:val="20"/>
                </w:rPr>
                <w:delText>/</w:delText>
              </w:r>
              <w:r w:rsidRPr="00A013FD">
                <w:rPr>
                  <w:rFonts w:ascii="Times New Roman Bold" w:hAnsi="Times New Roman Bold" w:cs="Times New Roman Bold"/>
                  <w:b/>
                  <w:i/>
                  <w:iCs/>
                  <w:sz w:val="20"/>
                </w:rPr>
                <w:delText>N</w:delText>
              </w:r>
              <w:r w:rsidRPr="00A013FD">
                <w:rPr>
                  <w:rFonts w:ascii="Times New Roman Bold" w:hAnsi="Times New Roman Bold" w:cs="Times New Roman Bold"/>
                  <w:b/>
                  <w:sz w:val="20"/>
                  <w:vertAlign w:val="subscript"/>
                </w:rPr>
                <w:delText>0</w:delText>
              </w:r>
              <w:r w:rsidRPr="00A013FD">
                <w:rPr>
                  <w:rFonts w:ascii="Times New Roman Bold" w:hAnsi="Times New Roman Bold" w:cs="Times New Roman Bold"/>
                  <w:b/>
                  <w:sz w:val="20"/>
                </w:rPr>
                <w:delText xml:space="preserve"> @ PER=10</w:delText>
              </w:r>
              <w:r w:rsidRPr="00A013FD">
                <w:rPr>
                  <w:rFonts w:ascii="Times New Roman Bold" w:hAnsi="Times New Roman Bold" w:cs="Times New Roman Bold"/>
                  <w:b/>
                  <w:sz w:val="20"/>
                  <w:vertAlign w:val="superscript"/>
                </w:rPr>
                <w:delText>-5</w:delText>
              </w:r>
            </w:del>
          </w:p>
        </w:tc>
      </w:tr>
      <w:tr w:rsidR="00A013FD" w:rsidRPr="00A013FD" w14:paraId="740DF372" w14:textId="77777777" w:rsidTr="00BF604E">
        <w:trPr>
          <w:trHeight w:hRule="exact" w:val="284"/>
          <w:jc w:val="center"/>
          <w:del w:id="31840" w:author="Johnny Schultz" w:date="2020-02-12T15:58:00Z"/>
        </w:trPr>
        <w:tc>
          <w:tcPr>
            <w:tcW w:w="1078" w:type="dxa"/>
          </w:tcPr>
          <w:p w14:paraId="0719169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41" w:author="Johnny Schultz" w:date="2020-02-12T15:58:00Z"/>
                <w:sz w:val="20"/>
              </w:rPr>
            </w:pPr>
            <w:del w:id="31842" w:author="Johnny Schultz" w:date="2020-02-12T15:58:00Z">
              <w:r w:rsidRPr="00A013FD">
                <w:rPr>
                  <w:sz w:val="20"/>
                </w:rPr>
                <w:delText>266</w:delText>
              </w:r>
            </w:del>
          </w:p>
        </w:tc>
        <w:tc>
          <w:tcPr>
            <w:tcW w:w="1160" w:type="dxa"/>
            <w:noWrap/>
          </w:tcPr>
          <w:p w14:paraId="688420A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43" w:author="Johnny Schultz" w:date="2020-02-12T15:58:00Z"/>
                <w:sz w:val="20"/>
              </w:rPr>
            </w:pPr>
            <w:del w:id="31844" w:author="Johnny Schultz" w:date="2020-02-12T15:58:00Z">
              <w:r w:rsidRPr="00A013FD">
                <w:rPr>
                  <w:sz w:val="20"/>
                </w:rPr>
                <w:delText>4</w:delText>
              </w:r>
            </w:del>
          </w:p>
        </w:tc>
        <w:tc>
          <w:tcPr>
            <w:tcW w:w="1337" w:type="dxa"/>
            <w:noWrap/>
          </w:tcPr>
          <w:p w14:paraId="2FE58E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45" w:author="Johnny Schultz" w:date="2020-02-12T15:58:00Z"/>
                <w:sz w:val="20"/>
              </w:rPr>
            </w:pPr>
            <w:del w:id="31846" w:author="Johnny Schultz" w:date="2020-02-12T15:58:00Z">
              <w:r w:rsidRPr="00A013FD">
                <w:rPr>
                  <w:sz w:val="20"/>
                </w:rPr>
                <w:delText>408</w:delText>
              </w:r>
            </w:del>
          </w:p>
        </w:tc>
        <w:tc>
          <w:tcPr>
            <w:tcW w:w="1560" w:type="dxa"/>
            <w:noWrap/>
          </w:tcPr>
          <w:p w14:paraId="1490B51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47" w:author="Johnny Schultz" w:date="2020-02-12T15:58:00Z"/>
                <w:sz w:val="20"/>
              </w:rPr>
            </w:pPr>
            <w:del w:id="31848" w:author="Johnny Schultz" w:date="2020-02-12T15:58:00Z">
              <w:r w:rsidRPr="00A013FD">
                <w:rPr>
                  <w:sz w:val="20"/>
                </w:rPr>
                <w:delText>1.51</w:delText>
              </w:r>
            </w:del>
          </w:p>
        </w:tc>
        <w:tc>
          <w:tcPr>
            <w:tcW w:w="1109" w:type="dxa"/>
          </w:tcPr>
          <w:p w14:paraId="0E8088D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49" w:author="Johnny Schultz" w:date="2020-02-12T15:58:00Z"/>
                <w:sz w:val="20"/>
              </w:rPr>
            </w:pPr>
            <w:del w:id="31850" w:author="Johnny Schultz" w:date="2020-02-12T15:58:00Z">
              <w:r w:rsidRPr="00A013FD">
                <w:rPr>
                  <w:sz w:val="20"/>
                </w:rPr>
                <w:delText>7.3</w:delText>
              </w:r>
            </w:del>
          </w:p>
        </w:tc>
      </w:tr>
      <w:tr w:rsidR="00A013FD" w:rsidRPr="00A013FD" w14:paraId="7B2D12FE" w14:textId="77777777" w:rsidTr="00BF604E">
        <w:trPr>
          <w:trHeight w:hRule="exact" w:val="284"/>
          <w:jc w:val="center"/>
          <w:del w:id="31851" w:author="Johnny Schultz" w:date="2020-02-12T15:58:00Z"/>
        </w:trPr>
        <w:tc>
          <w:tcPr>
            <w:tcW w:w="1078" w:type="dxa"/>
          </w:tcPr>
          <w:p w14:paraId="564152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52" w:author="Johnny Schultz" w:date="2020-02-12T15:58:00Z"/>
                <w:sz w:val="20"/>
              </w:rPr>
            </w:pPr>
            <w:del w:id="31853" w:author="Johnny Schultz" w:date="2020-02-12T15:58:00Z">
              <w:r w:rsidRPr="00A013FD">
                <w:rPr>
                  <w:sz w:val="20"/>
                </w:rPr>
                <w:delText>266</w:delText>
              </w:r>
            </w:del>
          </w:p>
        </w:tc>
        <w:tc>
          <w:tcPr>
            <w:tcW w:w="1160" w:type="dxa"/>
            <w:noWrap/>
          </w:tcPr>
          <w:p w14:paraId="230F7C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54" w:author="Johnny Schultz" w:date="2020-02-12T15:58:00Z"/>
                <w:sz w:val="20"/>
              </w:rPr>
            </w:pPr>
            <w:del w:id="31855" w:author="Johnny Schultz" w:date="2020-02-12T15:58:00Z">
              <w:r w:rsidRPr="00A013FD">
                <w:rPr>
                  <w:sz w:val="20"/>
                </w:rPr>
                <w:delText>4</w:delText>
              </w:r>
            </w:del>
          </w:p>
        </w:tc>
        <w:tc>
          <w:tcPr>
            <w:tcW w:w="1337" w:type="dxa"/>
            <w:noWrap/>
          </w:tcPr>
          <w:p w14:paraId="241D31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56" w:author="Johnny Schultz" w:date="2020-02-12T15:58:00Z"/>
                <w:sz w:val="20"/>
              </w:rPr>
            </w:pPr>
            <w:del w:id="31857" w:author="Johnny Schultz" w:date="2020-02-12T15:58:00Z">
              <w:r w:rsidRPr="00A013FD">
                <w:rPr>
                  <w:sz w:val="20"/>
                </w:rPr>
                <w:delText>440</w:delText>
              </w:r>
            </w:del>
          </w:p>
        </w:tc>
        <w:tc>
          <w:tcPr>
            <w:tcW w:w="1560" w:type="dxa"/>
            <w:noWrap/>
          </w:tcPr>
          <w:p w14:paraId="0EF689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58" w:author="Johnny Schultz" w:date="2020-02-12T15:58:00Z"/>
                <w:sz w:val="20"/>
              </w:rPr>
            </w:pPr>
            <w:del w:id="31859" w:author="Johnny Schultz" w:date="2020-02-12T15:58:00Z">
              <w:r w:rsidRPr="00A013FD">
                <w:rPr>
                  <w:sz w:val="20"/>
                </w:rPr>
                <w:delText>1.63</w:delText>
              </w:r>
            </w:del>
          </w:p>
        </w:tc>
        <w:tc>
          <w:tcPr>
            <w:tcW w:w="1109" w:type="dxa"/>
          </w:tcPr>
          <w:p w14:paraId="2311C13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60" w:author="Johnny Schultz" w:date="2020-02-12T15:58:00Z"/>
                <w:sz w:val="20"/>
              </w:rPr>
            </w:pPr>
            <w:del w:id="31861" w:author="Johnny Schultz" w:date="2020-02-12T15:58:00Z">
              <w:r w:rsidRPr="00A013FD">
                <w:rPr>
                  <w:sz w:val="20"/>
                </w:rPr>
                <w:delText>8.71</w:delText>
              </w:r>
            </w:del>
          </w:p>
        </w:tc>
      </w:tr>
      <w:tr w:rsidR="00A013FD" w:rsidRPr="00A013FD" w14:paraId="43A1FDD5" w14:textId="77777777" w:rsidTr="00BF604E">
        <w:trPr>
          <w:trHeight w:hRule="exact" w:val="284"/>
          <w:jc w:val="center"/>
          <w:del w:id="31862" w:author="Johnny Schultz" w:date="2020-02-12T15:58:00Z"/>
        </w:trPr>
        <w:tc>
          <w:tcPr>
            <w:tcW w:w="1078" w:type="dxa"/>
          </w:tcPr>
          <w:p w14:paraId="0B3EA23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63" w:author="Johnny Schultz" w:date="2020-02-12T15:58:00Z"/>
                <w:sz w:val="20"/>
              </w:rPr>
            </w:pPr>
            <w:del w:id="31864" w:author="Johnny Schultz" w:date="2020-02-12T15:58:00Z">
              <w:r w:rsidRPr="00A013FD">
                <w:rPr>
                  <w:sz w:val="20"/>
                </w:rPr>
                <w:delText>266</w:delText>
              </w:r>
            </w:del>
          </w:p>
        </w:tc>
        <w:tc>
          <w:tcPr>
            <w:tcW w:w="1160" w:type="dxa"/>
            <w:noWrap/>
          </w:tcPr>
          <w:p w14:paraId="7CE11ED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65" w:author="Johnny Schultz" w:date="2020-02-12T15:58:00Z"/>
                <w:sz w:val="20"/>
              </w:rPr>
            </w:pPr>
            <w:del w:id="31866" w:author="Johnny Schultz" w:date="2020-02-12T15:58:00Z">
              <w:r w:rsidRPr="00A013FD">
                <w:rPr>
                  <w:sz w:val="20"/>
                </w:rPr>
                <w:delText>4</w:delText>
              </w:r>
            </w:del>
          </w:p>
        </w:tc>
        <w:tc>
          <w:tcPr>
            <w:tcW w:w="1337" w:type="dxa"/>
            <w:noWrap/>
          </w:tcPr>
          <w:p w14:paraId="6368432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67" w:author="Johnny Schultz" w:date="2020-02-12T15:58:00Z"/>
                <w:sz w:val="20"/>
              </w:rPr>
            </w:pPr>
            <w:del w:id="31868" w:author="Johnny Schultz" w:date="2020-02-12T15:58:00Z">
              <w:r w:rsidRPr="00A013FD">
                <w:rPr>
                  <w:sz w:val="20"/>
                </w:rPr>
                <w:delText>496</w:delText>
              </w:r>
            </w:del>
          </w:p>
        </w:tc>
        <w:tc>
          <w:tcPr>
            <w:tcW w:w="1560" w:type="dxa"/>
            <w:noWrap/>
          </w:tcPr>
          <w:p w14:paraId="31E4A8C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69" w:author="Johnny Schultz" w:date="2020-02-12T15:58:00Z"/>
                <w:sz w:val="20"/>
              </w:rPr>
            </w:pPr>
            <w:del w:id="31870" w:author="Johnny Schultz" w:date="2020-02-12T15:58:00Z">
              <w:r w:rsidRPr="00A013FD">
                <w:rPr>
                  <w:sz w:val="20"/>
                </w:rPr>
                <w:delText>1.84</w:delText>
              </w:r>
            </w:del>
          </w:p>
        </w:tc>
        <w:tc>
          <w:tcPr>
            <w:tcW w:w="1109" w:type="dxa"/>
          </w:tcPr>
          <w:p w14:paraId="2C2C897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71" w:author="Johnny Schultz" w:date="2020-02-12T15:58:00Z"/>
                <w:sz w:val="20"/>
              </w:rPr>
            </w:pPr>
            <w:del w:id="31872" w:author="Johnny Schultz" w:date="2020-02-12T15:58:00Z">
              <w:r w:rsidRPr="00A013FD">
                <w:rPr>
                  <w:sz w:val="20"/>
                </w:rPr>
                <w:delText>10.04</w:delText>
              </w:r>
            </w:del>
          </w:p>
        </w:tc>
      </w:tr>
      <w:tr w:rsidR="00A013FD" w:rsidRPr="00A013FD" w14:paraId="3C708A45" w14:textId="77777777" w:rsidTr="00BF604E">
        <w:trPr>
          <w:trHeight w:hRule="exact" w:val="284"/>
          <w:jc w:val="center"/>
          <w:del w:id="31873" w:author="Johnny Schultz" w:date="2020-02-12T15:58:00Z"/>
        </w:trPr>
        <w:tc>
          <w:tcPr>
            <w:tcW w:w="1078" w:type="dxa"/>
          </w:tcPr>
          <w:p w14:paraId="3893B4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74" w:author="Johnny Schultz" w:date="2020-02-12T15:58:00Z"/>
                <w:sz w:val="20"/>
              </w:rPr>
            </w:pPr>
            <w:del w:id="31875" w:author="Johnny Schultz" w:date="2020-02-12T15:58:00Z">
              <w:r w:rsidRPr="00A013FD">
                <w:rPr>
                  <w:sz w:val="20"/>
                </w:rPr>
                <w:delText>266</w:delText>
              </w:r>
            </w:del>
          </w:p>
        </w:tc>
        <w:tc>
          <w:tcPr>
            <w:tcW w:w="1160" w:type="dxa"/>
            <w:noWrap/>
          </w:tcPr>
          <w:p w14:paraId="157841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76" w:author="Johnny Schultz" w:date="2020-02-12T15:58:00Z"/>
                <w:sz w:val="20"/>
              </w:rPr>
            </w:pPr>
            <w:del w:id="31877" w:author="Johnny Schultz" w:date="2020-02-12T15:58:00Z">
              <w:r w:rsidRPr="00A013FD">
                <w:rPr>
                  <w:sz w:val="20"/>
                </w:rPr>
                <w:delText>4</w:delText>
              </w:r>
            </w:del>
          </w:p>
        </w:tc>
        <w:tc>
          <w:tcPr>
            <w:tcW w:w="1337" w:type="dxa"/>
            <w:noWrap/>
          </w:tcPr>
          <w:p w14:paraId="41772F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78" w:author="Johnny Schultz" w:date="2020-02-12T15:58:00Z"/>
                <w:sz w:val="20"/>
              </w:rPr>
            </w:pPr>
            <w:del w:id="31879" w:author="Johnny Schultz" w:date="2020-02-12T15:58:00Z">
              <w:r w:rsidRPr="00A013FD">
                <w:rPr>
                  <w:sz w:val="20"/>
                </w:rPr>
                <w:delText>552</w:delText>
              </w:r>
            </w:del>
          </w:p>
        </w:tc>
        <w:tc>
          <w:tcPr>
            <w:tcW w:w="1560" w:type="dxa"/>
            <w:noWrap/>
          </w:tcPr>
          <w:p w14:paraId="1478C31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80" w:author="Johnny Schultz" w:date="2020-02-12T15:58:00Z"/>
                <w:sz w:val="20"/>
              </w:rPr>
            </w:pPr>
            <w:del w:id="31881" w:author="Johnny Schultz" w:date="2020-02-12T15:58:00Z">
              <w:r w:rsidRPr="00A013FD">
                <w:rPr>
                  <w:sz w:val="20"/>
                </w:rPr>
                <w:delText>2.04</w:delText>
              </w:r>
            </w:del>
          </w:p>
        </w:tc>
        <w:tc>
          <w:tcPr>
            <w:tcW w:w="1109" w:type="dxa"/>
          </w:tcPr>
          <w:p w14:paraId="77E237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82" w:author="Johnny Schultz" w:date="2020-02-12T15:58:00Z"/>
                <w:sz w:val="20"/>
              </w:rPr>
            </w:pPr>
            <w:del w:id="31883" w:author="Johnny Schultz" w:date="2020-02-12T15:58:00Z">
              <w:r w:rsidRPr="00A013FD">
                <w:rPr>
                  <w:sz w:val="20"/>
                </w:rPr>
                <w:delText>11.59</w:delText>
              </w:r>
            </w:del>
          </w:p>
        </w:tc>
      </w:tr>
      <w:tr w:rsidR="00A013FD" w:rsidRPr="00A013FD" w14:paraId="054EE721" w14:textId="77777777" w:rsidTr="00BF604E">
        <w:trPr>
          <w:trHeight w:hRule="exact" w:val="284"/>
          <w:jc w:val="center"/>
          <w:del w:id="31884" w:author="Johnny Schultz" w:date="2020-02-12T15:58:00Z"/>
        </w:trPr>
        <w:tc>
          <w:tcPr>
            <w:tcW w:w="1078" w:type="dxa"/>
          </w:tcPr>
          <w:p w14:paraId="4475584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85" w:author="Johnny Schultz" w:date="2020-02-12T15:58:00Z"/>
                <w:sz w:val="20"/>
              </w:rPr>
            </w:pPr>
            <w:del w:id="31886" w:author="Johnny Schultz" w:date="2020-02-12T15:58:00Z">
              <w:r w:rsidRPr="00A013FD">
                <w:rPr>
                  <w:sz w:val="20"/>
                </w:rPr>
                <w:delText>266</w:delText>
              </w:r>
            </w:del>
          </w:p>
        </w:tc>
        <w:tc>
          <w:tcPr>
            <w:tcW w:w="1160" w:type="dxa"/>
            <w:noWrap/>
          </w:tcPr>
          <w:p w14:paraId="64C956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87" w:author="Johnny Schultz" w:date="2020-02-12T15:58:00Z"/>
                <w:sz w:val="20"/>
              </w:rPr>
            </w:pPr>
            <w:del w:id="31888" w:author="Johnny Schultz" w:date="2020-02-12T15:58:00Z">
              <w:r w:rsidRPr="00A013FD">
                <w:rPr>
                  <w:sz w:val="20"/>
                </w:rPr>
                <w:delText>4</w:delText>
              </w:r>
            </w:del>
          </w:p>
        </w:tc>
        <w:tc>
          <w:tcPr>
            <w:tcW w:w="1337" w:type="dxa"/>
            <w:noWrap/>
          </w:tcPr>
          <w:p w14:paraId="1B0DB52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89" w:author="Johnny Schultz" w:date="2020-02-12T15:58:00Z"/>
                <w:sz w:val="20"/>
              </w:rPr>
            </w:pPr>
            <w:del w:id="31890" w:author="Johnny Schultz" w:date="2020-02-12T15:58:00Z">
              <w:r w:rsidRPr="00A013FD">
                <w:rPr>
                  <w:sz w:val="20"/>
                </w:rPr>
                <w:delText>672</w:delText>
              </w:r>
            </w:del>
          </w:p>
        </w:tc>
        <w:tc>
          <w:tcPr>
            <w:tcW w:w="1560" w:type="dxa"/>
            <w:noWrap/>
          </w:tcPr>
          <w:p w14:paraId="77EBA8B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91" w:author="Johnny Schultz" w:date="2020-02-12T15:58:00Z"/>
                <w:sz w:val="20"/>
              </w:rPr>
            </w:pPr>
            <w:del w:id="31892" w:author="Johnny Schultz" w:date="2020-02-12T15:58:00Z">
              <w:r w:rsidRPr="00A013FD">
                <w:rPr>
                  <w:sz w:val="20"/>
                </w:rPr>
                <w:delText>2.49</w:delText>
              </w:r>
            </w:del>
          </w:p>
        </w:tc>
        <w:tc>
          <w:tcPr>
            <w:tcW w:w="1109" w:type="dxa"/>
          </w:tcPr>
          <w:p w14:paraId="26B4E8A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93" w:author="Johnny Schultz" w:date="2020-02-12T15:58:00Z"/>
                <w:sz w:val="20"/>
              </w:rPr>
            </w:pPr>
            <w:del w:id="31894" w:author="Johnny Schultz" w:date="2020-02-12T15:58:00Z">
              <w:r w:rsidRPr="00A013FD">
                <w:rPr>
                  <w:sz w:val="20"/>
                </w:rPr>
                <w:delText>11.73</w:delText>
              </w:r>
            </w:del>
          </w:p>
        </w:tc>
      </w:tr>
      <w:tr w:rsidR="00A013FD" w:rsidRPr="00A013FD" w14:paraId="731E25E0" w14:textId="77777777" w:rsidTr="00BF604E">
        <w:trPr>
          <w:trHeight w:hRule="exact" w:val="284"/>
          <w:jc w:val="center"/>
          <w:del w:id="31895" w:author="Johnny Schultz" w:date="2020-02-12T15:58:00Z"/>
        </w:trPr>
        <w:tc>
          <w:tcPr>
            <w:tcW w:w="1078" w:type="dxa"/>
          </w:tcPr>
          <w:p w14:paraId="3F058BE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96" w:author="Johnny Schultz" w:date="2020-02-12T15:58:00Z"/>
                <w:sz w:val="20"/>
              </w:rPr>
            </w:pPr>
            <w:del w:id="31897" w:author="Johnny Schultz" w:date="2020-02-12T15:58:00Z">
              <w:r w:rsidRPr="00A013FD">
                <w:rPr>
                  <w:sz w:val="20"/>
                </w:rPr>
                <w:delText>266</w:delText>
              </w:r>
            </w:del>
          </w:p>
        </w:tc>
        <w:tc>
          <w:tcPr>
            <w:tcW w:w="1160" w:type="dxa"/>
            <w:noWrap/>
          </w:tcPr>
          <w:p w14:paraId="52D49EC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898" w:author="Johnny Schultz" w:date="2020-02-12T15:58:00Z"/>
                <w:sz w:val="20"/>
              </w:rPr>
            </w:pPr>
            <w:del w:id="31899" w:author="Johnny Schultz" w:date="2020-02-12T15:58:00Z">
              <w:r w:rsidRPr="00A013FD">
                <w:rPr>
                  <w:sz w:val="20"/>
                </w:rPr>
                <w:delText>4</w:delText>
              </w:r>
            </w:del>
          </w:p>
        </w:tc>
        <w:tc>
          <w:tcPr>
            <w:tcW w:w="1337" w:type="dxa"/>
            <w:noWrap/>
          </w:tcPr>
          <w:p w14:paraId="41DC99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00" w:author="Johnny Schultz" w:date="2020-02-12T15:58:00Z"/>
                <w:sz w:val="20"/>
              </w:rPr>
            </w:pPr>
            <w:del w:id="31901" w:author="Johnny Schultz" w:date="2020-02-12T15:58:00Z">
              <w:r w:rsidRPr="00A013FD">
                <w:rPr>
                  <w:sz w:val="20"/>
                </w:rPr>
                <w:delText>744</w:delText>
              </w:r>
            </w:del>
          </w:p>
        </w:tc>
        <w:tc>
          <w:tcPr>
            <w:tcW w:w="1560" w:type="dxa"/>
            <w:noWrap/>
          </w:tcPr>
          <w:p w14:paraId="470BE98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02" w:author="Johnny Schultz" w:date="2020-02-12T15:58:00Z"/>
                <w:sz w:val="20"/>
              </w:rPr>
            </w:pPr>
            <w:del w:id="31903" w:author="Johnny Schultz" w:date="2020-02-12T15:58:00Z">
              <w:r w:rsidRPr="00A013FD">
                <w:rPr>
                  <w:sz w:val="20"/>
                </w:rPr>
                <w:delText>2.76</w:delText>
              </w:r>
            </w:del>
          </w:p>
        </w:tc>
        <w:tc>
          <w:tcPr>
            <w:tcW w:w="1109" w:type="dxa"/>
          </w:tcPr>
          <w:p w14:paraId="2F0BCF5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04" w:author="Johnny Schultz" w:date="2020-02-12T15:58:00Z"/>
                <w:sz w:val="20"/>
              </w:rPr>
            </w:pPr>
            <w:del w:id="31905" w:author="Johnny Schultz" w:date="2020-02-12T15:58:00Z">
              <w:r w:rsidRPr="00A013FD">
                <w:rPr>
                  <w:sz w:val="20"/>
                </w:rPr>
                <w:delText>13.18</w:delText>
              </w:r>
            </w:del>
          </w:p>
        </w:tc>
      </w:tr>
      <w:tr w:rsidR="00A013FD" w:rsidRPr="00A013FD" w14:paraId="67EC7932" w14:textId="77777777" w:rsidTr="00BF604E">
        <w:trPr>
          <w:trHeight w:hRule="exact" w:val="284"/>
          <w:jc w:val="center"/>
          <w:del w:id="31906" w:author="Johnny Schultz" w:date="2020-02-12T15:58:00Z"/>
        </w:trPr>
        <w:tc>
          <w:tcPr>
            <w:tcW w:w="1078" w:type="dxa"/>
          </w:tcPr>
          <w:p w14:paraId="66A00A7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07" w:author="Johnny Schultz" w:date="2020-02-12T15:58:00Z"/>
                <w:sz w:val="20"/>
              </w:rPr>
            </w:pPr>
            <w:del w:id="31908" w:author="Johnny Schultz" w:date="2020-02-12T15:58:00Z">
              <w:r w:rsidRPr="00A013FD">
                <w:rPr>
                  <w:sz w:val="20"/>
                </w:rPr>
                <w:delText>536</w:delText>
              </w:r>
            </w:del>
          </w:p>
        </w:tc>
        <w:tc>
          <w:tcPr>
            <w:tcW w:w="1160" w:type="dxa"/>
            <w:noWrap/>
          </w:tcPr>
          <w:p w14:paraId="24BD8BD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09" w:author="Johnny Schultz" w:date="2020-02-12T15:58:00Z"/>
                <w:sz w:val="20"/>
              </w:rPr>
            </w:pPr>
            <w:del w:id="31910" w:author="Johnny Schultz" w:date="2020-02-12T15:58:00Z">
              <w:r w:rsidRPr="00A013FD">
                <w:rPr>
                  <w:sz w:val="20"/>
                </w:rPr>
                <w:delText>4</w:delText>
              </w:r>
            </w:del>
          </w:p>
        </w:tc>
        <w:tc>
          <w:tcPr>
            <w:tcW w:w="1337" w:type="dxa"/>
            <w:noWrap/>
          </w:tcPr>
          <w:p w14:paraId="16AB459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11" w:author="Johnny Schultz" w:date="2020-02-12T15:58:00Z"/>
                <w:sz w:val="20"/>
              </w:rPr>
            </w:pPr>
            <w:del w:id="31912" w:author="Johnny Schultz" w:date="2020-02-12T15:58:00Z">
              <w:r w:rsidRPr="00A013FD">
                <w:rPr>
                  <w:sz w:val="20"/>
                </w:rPr>
                <w:delText>304</w:delText>
              </w:r>
            </w:del>
          </w:p>
        </w:tc>
        <w:tc>
          <w:tcPr>
            <w:tcW w:w="1560" w:type="dxa"/>
            <w:noWrap/>
          </w:tcPr>
          <w:p w14:paraId="4399CDC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13" w:author="Johnny Schultz" w:date="2020-02-12T15:58:00Z"/>
                <w:sz w:val="20"/>
              </w:rPr>
            </w:pPr>
            <w:del w:id="31914" w:author="Johnny Schultz" w:date="2020-02-12T15:58:00Z">
              <w:r w:rsidRPr="00A013FD">
                <w:rPr>
                  <w:sz w:val="20"/>
                </w:rPr>
                <w:delText>0.56</w:delText>
              </w:r>
            </w:del>
          </w:p>
        </w:tc>
        <w:tc>
          <w:tcPr>
            <w:tcW w:w="1109" w:type="dxa"/>
          </w:tcPr>
          <w:p w14:paraId="7E784B4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15" w:author="Johnny Schultz" w:date="2020-02-12T15:58:00Z"/>
                <w:sz w:val="20"/>
              </w:rPr>
            </w:pPr>
            <w:del w:id="31916" w:author="Johnny Schultz" w:date="2020-02-12T15:58:00Z">
              <w:r w:rsidRPr="00A013FD">
                <w:rPr>
                  <w:sz w:val="20"/>
                </w:rPr>
                <w:delText>0.22</w:delText>
              </w:r>
            </w:del>
          </w:p>
        </w:tc>
      </w:tr>
      <w:tr w:rsidR="00A013FD" w:rsidRPr="00A013FD" w14:paraId="4BB0D642" w14:textId="77777777" w:rsidTr="00BF604E">
        <w:trPr>
          <w:trHeight w:hRule="exact" w:val="284"/>
          <w:jc w:val="center"/>
          <w:del w:id="31917" w:author="Johnny Schultz" w:date="2020-02-12T15:58:00Z"/>
        </w:trPr>
        <w:tc>
          <w:tcPr>
            <w:tcW w:w="1078" w:type="dxa"/>
          </w:tcPr>
          <w:p w14:paraId="75F258F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18" w:author="Johnny Schultz" w:date="2020-02-12T15:58:00Z"/>
                <w:sz w:val="20"/>
              </w:rPr>
            </w:pPr>
            <w:del w:id="31919" w:author="Johnny Schultz" w:date="2020-02-12T15:58:00Z">
              <w:r w:rsidRPr="00A013FD">
                <w:rPr>
                  <w:sz w:val="20"/>
                </w:rPr>
                <w:delText>536</w:delText>
              </w:r>
            </w:del>
          </w:p>
        </w:tc>
        <w:tc>
          <w:tcPr>
            <w:tcW w:w="1160" w:type="dxa"/>
            <w:noWrap/>
          </w:tcPr>
          <w:p w14:paraId="6D4CDC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20" w:author="Johnny Schultz" w:date="2020-02-12T15:58:00Z"/>
                <w:sz w:val="20"/>
              </w:rPr>
            </w:pPr>
            <w:del w:id="31921" w:author="Johnny Schultz" w:date="2020-02-12T15:58:00Z">
              <w:r w:rsidRPr="00A013FD">
                <w:rPr>
                  <w:sz w:val="20"/>
                </w:rPr>
                <w:delText>4</w:delText>
              </w:r>
            </w:del>
          </w:p>
        </w:tc>
        <w:tc>
          <w:tcPr>
            <w:tcW w:w="1337" w:type="dxa"/>
            <w:noWrap/>
          </w:tcPr>
          <w:p w14:paraId="38ADEE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22" w:author="Johnny Schultz" w:date="2020-02-12T15:58:00Z"/>
                <w:sz w:val="20"/>
              </w:rPr>
            </w:pPr>
            <w:del w:id="31923" w:author="Johnny Schultz" w:date="2020-02-12T15:58:00Z">
              <w:r w:rsidRPr="00A013FD">
                <w:rPr>
                  <w:sz w:val="20"/>
                </w:rPr>
                <w:delText>472</w:delText>
              </w:r>
            </w:del>
          </w:p>
        </w:tc>
        <w:tc>
          <w:tcPr>
            <w:tcW w:w="1560" w:type="dxa"/>
            <w:noWrap/>
          </w:tcPr>
          <w:p w14:paraId="039C64E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24" w:author="Johnny Schultz" w:date="2020-02-12T15:58:00Z"/>
                <w:sz w:val="20"/>
              </w:rPr>
            </w:pPr>
            <w:del w:id="31925" w:author="Johnny Schultz" w:date="2020-02-12T15:58:00Z">
              <w:r w:rsidRPr="00A013FD">
                <w:rPr>
                  <w:sz w:val="20"/>
                </w:rPr>
                <w:delText>0.87</w:delText>
              </w:r>
            </w:del>
          </w:p>
        </w:tc>
        <w:tc>
          <w:tcPr>
            <w:tcW w:w="1109" w:type="dxa"/>
          </w:tcPr>
          <w:p w14:paraId="21D6E23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26" w:author="Johnny Schultz" w:date="2020-02-12T15:58:00Z"/>
                <w:sz w:val="20"/>
              </w:rPr>
            </w:pPr>
            <w:del w:id="31927" w:author="Johnny Schultz" w:date="2020-02-12T15:58:00Z">
              <w:r w:rsidRPr="00A013FD">
                <w:rPr>
                  <w:sz w:val="20"/>
                </w:rPr>
                <w:delText>2.34</w:delText>
              </w:r>
            </w:del>
          </w:p>
        </w:tc>
      </w:tr>
      <w:tr w:rsidR="00A013FD" w:rsidRPr="00A013FD" w14:paraId="1A351CCA" w14:textId="77777777" w:rsidTr="00BF604E">
        <w:trPr>
          <w:trHeight w:hRule="exact" w:val="284"/>
          <w:jc w:val="center"/>
          <w:del w:id="31928" w:author="Johnny Schultz" w:date="2020-02-12T15:58:00Z"/>
        </w:trPr>
        <w:tc>
          <w:tcPr>
            <w:tcW w:w="1078" w:type="dxa"/>
          </w:tcPr>
          <w:p w14:paraId="5A1874F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29" w:author="Johnny Schultz" w:date="2020-02-12T15:58:00Z"/>
                <w:sz w:val="20"/>
              </w:rPr>
            </w:pPr>
            <w:del w:id="31930" w:author="Johnny Schultz" w:date="2020-02-12T15:58:00Z">
              <w:r w:rsidRPr="00A013FD">
                <w:rPr>
                  <w:sz w:val="20"/>
                </w:rPr>
                <w:delText>536</w:delText>
              </w:r>
            </w:del>
          </w:p>
        </w:tc>
        <w:tc>
          <w:tcPr>
            <w:tcW w:w="1160" w:type="dxa"/>
            <w:noWrap/>
          </w:tcPr>
          <w:p w14:paraId="774D3E5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31" w:author="Johnny Schultz" w:date="2020-02-12T15:58:00Z"/>
                <w:sz w:val="20"/>
              </w:rPr>
            </w:pPr>
            <w:del w:id="31932" w:author="Johnny Schultz" w:date="2020-02-12T15:58:00Z">
              <w:r w:rsidRPr="00A013FD">
                <w:rPr>
                  <w:sz w:val="20"/>
                </w:rPr>
                <w:delText>4</w:delText>
              </w:r>
            </w:del>
          </w:p>
        </w:tc>
        <w:tc>
          <w:tcPr>
            <w:tcW w:w="1337" w:type="dxa"/>
            <w:noWrap/>
          </w:tcPr>
          <w:p w14:paraId="695E6CE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33" w:author="Johnny Schultz" w:date="2020-02-12T15:58:00Z"/>
                <w:sz w:val="20"/>
              </w:rPr>
            </w:pPr>
            <w:del w:id="31934" w:author="Johnny Schultz" w:date="2020-02-12T15:58:00Z">
              <w:r w:rsidRPr="00A013FD">
                <w:rPr>
                  <w:sz w:val="20"/>
                </w:rPr>
                <w:delText>680</w:delText>
              </w:r>
            </w:del>
          </w:p>
        </w:tc>
        <w:tc>
          <w:tcPr>
            <w:tcW w:w="1560" w:type="dxa"/>
            <w:noWrap/>
          </w:tcPr>
          <w:p w14:paraId="66856C6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35" w:author="Johnny Schultz" w:date="2020-02-12T15:58:00Z"/>
                <w:sz w:val="20"/>
              </w:rPr>
            </w:pPr>
            <w:del w:id="31936" w:author="Johnny Schultz" w:date="2020-02-12T15:58:00Z">
              <w:r w:rsidRPr="00A013FD">
                <w:rPr>
                  <w:sz w:val="20"/>
                </w:rPr>
                <w:delText>1.26</w:delText>
              </w:r>
            </w:del>
          </w:p>
        </w:tc>
        <w:tc>
          <w:tcPr>
            <w:tcW w:w="1109" w:type="dxa"/>
          </w:tcPr>
          <w:p w14:paraId="279BAC7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37" w:author="Johnny Schultz" w:date="2020-02-12T15:58:00Z"/>
                <w:sz w:val="20"/>
              </w:rPr>
            </w:pPr>
            <w:del w:id="31938" w:author="Johnny Schultz" w:date="2020-02-12T15:58:00Z">
              <w:r w:rsidRPr="00A013FD">
                <w:rPr>
                  <w:sz w:val="20"/>
                </w:rPr>
                <w:delText>4.29</w:delText>
              </w:r>
            </w:del>
          </w:p>
        </w:tc>
      </w:tr>
      <w:tr w:rsidR="00A013FD" w:rsidRPr="00A013FD" w14:paraId="0A69957F" w14:textId="77777777" w:rsidTr="00BF604E">
        <w:trPr>
          <w:trHeight w:hRule="exact" w:val="284"/>
          <w:jc w:val="center"/>
          <w:del w:id="31939" w:author="Johnny Schultz" w:date="2020-02-12T15:58:00Z"/>
        </w:trPr>
        <w:tc>
          <w:tcPr>
            <w:tcW w:w="1078" w:type="dxa"/>
          </w:tcPr>
          <w:p w14:paraId="029E42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40" w:author="Johnny Schultz" w:date="2020-02-12T15:58:00Z"/>
                <w:sz w:val="20"/>
              </w:rPr>
            </w:pPr>
            <w:del w:id="31941" w:author="Johnny Schultz" w:date="2020-02-12T15:58:00Z">
              <w:r w:rsidRPr="00A013FD">
                <w:rPr>
                  <w:sz w:val="20"/>
                </w:rPr>
                <w:delText>536</w:delText>
              </w:r>
            </w:del>
          </w:p>
        </w:tc>
        <w:tc>
          <w:tcPr>
            <w:tcW w:w="1160" w:type="dxa"/>
            <w:noWrap/>
          </w:tcPr>
          <w:p w14:paraId="0C570B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42" w:author="Johnny Schultz" w:date="2020-02-12T15:58:00Z"/>
                <w:sz w:val="20"/>
              </w:rPr>
            </w:pPr>
            <w:del w:id="31943" w:author="Johnny Schultz" w:date="2020-02-12T15:58:00Z">
              <w:r w:rsidRPr="00A013FD">
                <w:rPr>
                  <w:sz w:val="20"/>
                </w:rPr>
                <w:delText>4</w:delText>
              </w:r>
            </w:del>
          </w:p>
        </w:tc>
        <w:tc>
          <w:tcPr>
            <w:tcW w:w="1337" w:type="dxa"/>
            <w:noWrap/>
          </w:tcPr>
          <w:p w14:paraId="0258D1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44" w:author="Johnny Schultz" w:date="2020-02-12T15:58:00Z"/>
                <w:sz w:val="20"/>
              </w:rPr>
            </w:pPr>
            <w:del w:id="31945" w:author="Johnny Schultz" w:date="2020-02-12T15:58:00Z">
              <w:r w:rsidRPr="00A013FD">
                <w:rPr>
                  <w:sz w:val="20"/>
                </w:rPr>
                <w:delText>768</w:delText>
              </w:r>
            </w:del>
          </w:p>
        </w:tc>
        <w:tc>
          <w:tcPr>
            <w:tcW w:w="1560" w:type="dxa"/>
            <w:noWrap/>
          </w:tcPr>
          <w:p w14:paraId="2459C9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46" w:author="Johnny Schultz" w:date="2020-02-12T15:58:00Z"/>
                <w:sz w:val="20"/>
              </w:rPr>
            </w:pPr>
            <w:del w:id="31947" w:author="Johnny Schultz" w:date="2020-02-12T15:58:00Z">
              <w:r w:rsidRPr="00A013FD">
                <w:rPr>
                  <w:sz w:val="20"/>
                </w:rPr>
                <w:delText>1.42</w:delText>
              </w:r>
            </w:del>
          </w:p>
        </w:tc>
        <w:tc>
          <w:tcPr>
            <w:tcW w:w="1109" w:type="dxa"/>
          </w:tcPr>
          <w:p w14:paraId="239E492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48" w:author="Johnny Schultz" w:date="2020-02-12T15:58:00Z"/>
                <w:sz w:val="20"/>
              </w:rPr>
            </w:pPr>
            <w:del w:id="31949" w:author="Johnny Schultz" w:date="2020-02-12T15:58:00Z">
              <w:r w:rsidRPr="00A013FD">
                <w:rPr>
                  <w:sz w:val="20"/>
                </w:rPr>
                <w:delText>5.36</w:delText>
              </w:r>
            </w:del>
          </w:p>
        </w:tc>
      </w:tr>
      <w:tr w:rsidR="00A013FD" w:rsidRPr="00A013FD" w14:paraId="0C51F41B" w14:textId="77777777" w:rsidTr="00BF604E">
        <w:trPr>
          <w:trHeight w:hRule="exact" w:val="284"/>
          <w:jc w:val="center"/>
          <w:del w:id="31950" w:author="Johnny Schultz" w:date="2020-02-12T15:58:00Z"/>
        </w:trPr>
        <w:tc>
          <w:tcPr>
            <w:tcW w:w="1078" w:type="dxa"/>
          </w:tcPr>
          <w:p w14:paraId="0F98D65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51" w:author="Johnny Schultz" w:date="2020-02-12T15:58:00Z"/>
                <w:sz w:val="20"/>
              </w:rPr>
            </w:pPr>
            <w:del w:id="31952" w:author="Johnny Schultz" w:date="2020-02-12T15:58:00Z">
              <w:r w:rsidRPr="00A013FD">
                <w:rPr>
                  <w:sz w:val="20"/>
                </w:rPr>
                <w:delText>536</w:delText>
              </w:r>
            </w:del>
          </w:p>
        </w:tc>
        <w:tc>
          <w:tcPr>
            <w:tcW w:w="1160" w:type="dxa"/>
            <w:noWrap/>
          </w:tcPr>
          <w:p w14:paraId="7562CF9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53" w:author="Johnny Schultz" w:date="2020-02-12T15:58:00Z"/>
                <w:sz w:val="20"/>
              </w:rPr>
            </w:pPr>
            <w:del w:id="31954" w:author="Johnny Schultz" w:date="2020-02-12T15:58:00Z">
              <w:r w:rsidRPr="00A013FD">
                <w:rPr>
                  <w:sz w:val="20"/>
                </w:rPr>
                <w:delText>4</w:delText>
              </w:r>
            </w:del>
          </w:p>
        </w:tc>
        <w:tc>
          <w:tcPr>
            <w:tcW w:w="1337" w:type="dxa"/>
            <w:noWrap/>
          </w:tcPr>
          <w:p w14:paraId="6AC1EE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55" w:author="Johnny Schultz" w:date="2020-02-12T15:58:00Z"/>
                <w:sz w:val="20"/>
              </w:rPr>
            </w:pPr>
            <w:del w:id="31956" w:author="Johnny Schultz" w:date="2020-02-12T15:58:00Z">
              <w:r w:rsidRPr="00A013FD">
                <w:rPr>
                  <w:sz w:val="20"/>
                </w:rPr>
                <w:delText>864</w:delText>
              </w:r>
            </w:del>
          </w:p>
        </w:tc>
        <w:tc>
          <w:tcPr>
            <w:tcW w:w="1560" w:type="dxa"/>
            <w:noWrap/>
          </w:tcPr>
          <w:p w14:paraId="2CE0E1B6"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57" w:author="Johnny Schultz" w:date="2020-02-12T15:58:00Z"/>
                <w:sz w:val="20"/>
              </w:rPr>
            </w:pPr>
            <w:del w:id="31958" w:author="Johnny Schultz" w:date="2020-02-12T15:58:00Z">
              <w:r w:rsidRPr="00A013FD">
                <w:rPr>
                  <w:sz w:val="20"/>
                </w:rPr>
                <w:delText>1.60</w:delText>
              </w:r>
            </w:del>
          </w:p>
        </w:tc>
        <w:tc>
          <w:tcPr>
            <w:tcW w:w="1109" w:type="dxa"/>
          </w:tcPr>
          <w:p w14:paraId="4A3FCAC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59" w:author="Johnny Schultz" w:date="2020-02-12T15:58:00Z"/>
                <w:sz w:val="20"/>
              </w:rPr>
            </w:pPr>
            <w:del w:id="31960" w:author="Johnny Schultz" w:date="2020-02-12T15:58:00Z">
              <w:r w:rsidRPr="00A013FD">
                <w:rPr>
                  <w:sz w:val="20"/>
                </w:rPr>
                <w:delText>6.68</w:delText>
              </w:r>
            </w:del>
          </w:p>
        </w:tc>
      </w:tr>
      <w:tr w:rsidR="00A013FD" w:rsidRPr="00A013FD" w14:paraId="1DFBC431" w14:textId="77777777" w:rsidTr="00BF604E">
        <w:trPr>
          <w:trHeight w:hRule="exact" w:val="284"/>
          <w:jc w:val="center"/>
          <w:del w:id="31961" w:author="Johnny Schultz" w:date="2020-02-12T15:58:00Z"/>
        </w:trPr>
        <w:tc>
          <w:tcPr>
            <w:tcW w:w="1078" w:type="dxa"/>
          </w:tcPr>
          <w:p w14:paraId="3F0E66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62" w:author="Johnny Schultz" w:date="2020-02-12T15:58:00Z"/>
                <w:sz w:val="20"/>
              </w:rPr>
            </w:pPr>
            <w:del w:id="31963" w:author="Johnny Schultz" w:date="2020-02-12T15:58:00Z">
              <w:r w:rsidRPr="00A013FD">
                <w:rPr>
                  <w:sz w:val="20"/>
                </w:rPr>
                <w:delText>536</w:delText>
              </w:r>
            </w:del>
          </w:p>
        </w:tc>
        <w:tc>
          <w:tcPr>
            <w:tcW w:w="1160" w:type="dxa"/>
            <w:noWrap/>
          </w:tcPr>
          <w:p w14:paraId="268AD3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64" w:author="Johnny Schultz" w:date="2020-02-12T15:58:00Z"/>
                <w:sz w:val="20"/>
              </w:rPr>
            </w:pPr>
            <w:del w:id="31965" w:author="Johnny Schultz" w:date="2020-02-12T15:58:00Z">
              <w:r w:rsidRPr="00A013FD">
                <w:rPr>
                  <w:sz w:val="20"/>
                </w:rPr>
                <w:delText>4</w:delText>
              </w:r>
            </w:del>
          </w:p>
        </w:tc>
        <w:tc>
          <w:tcPr>
            <w:tcW w:w="1337" w:type="dxa"/>
            <w:noWrap/>
          </w:tcPr>
          <w:p w14:paraId="36D1D7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66" w:author="Johnny Schultz" w:date="2020-02-12T15:58:00Z"/>
                <w:sz w:val="20"/>
              </w:rPr>
            </w:pPr>
            <w:del w:id="31967" w:author="Johnny Schultz" w:date="2020-02-12T15:58:00Z">
              <w:r w:rsidRPr="00A013FD">
                <w:rPr>
                  <w:sz w:val="20"/>
                </w:rPr>
                <w:delText>920</w:delText>
              </w:r>
            </w:del>
          </w:p>
        </w:tc>
        <w:tc>
          <w:tcPr>
            <w:tcW w:w="1560" w:type="dxa"/>
            <w:noWrap/>
          </w:tcPr>
          <w:p w14:paraId="2B33ED8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68" w:author="Johnny Schultz" w:date="2020-02-12T15:58:00Z"/>
                <w:sz w:val="20"/>
              </w:rPr>
            </w:pPr>
            <w:del w:id="31969" w:author="Johnny Schultz" w:date="2020-02-12T15:58:00Z">
              <w:r w:rsidRPr="00A013FD">
                <w:rPr>
                  <w:sz w:val="20"/>
                </w:rPr>
                <w:delText>1.70</w:delText>
              </w:r>
            </w:del>
          </w:p>
        </w:tc>
        <w:tc>
          <w:tcPr>
            <w:tcW w:w="1109" w:type="dxa"/>
          </w:tcPr>
          <w:p w14:paraId="022D46A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70" w:author="Johnny Schultz" w:date="2020-02-12T15:58:00Z"/>
                <w:sz w:val="20"/>
              </w:rPr>
            </w:pPr>
            <w:del w:id="31971" w:author="Johnny Schultz" w:date="2020-02-12T15:58:00Z">
              <w:r w:rsidRPr="00A013FD">
                <w:rPr>
                  <w:sz w:val="20"/>
                </w:rPr>
                <w:delText>8.08</w:delText>
              </w:r>
            </w:del>
          </w:p>
        </w:tc>
      </w:tr>
      <w:tr w:rsidR="00A013FD" w:rsidRPr="00A013FD" w14:paraId="660AFC18" w14:textId="77777777" w:rsidTr="00BF604E">
        <w:trPr>
          <w:trHeight w:hRule="exact" w:val="284"/>
          <w:jc w:val="center"/>
          <w:del w:id="31972" w:author="Johnny Schultz" w:date="2020-02-12T15:58:00Z"/>
        </w:trPr>
        <w:tc>
          <w:tcPr>
            <w:tcW w:w="1078" w:type="dxa"/>
          </w:tcPr>
          <w:p w14:paraId="5EA251A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73" w:author="Johnny Schultz" w:date="2020-02-12T15:58:00Z"/>
                <w:sz w:val="20"/>
              </w:rPr>
            </w:pPr>
            <w:del w:id="31974" w:author="Johnny Schultz" w:date="2020-02-12T15:58:00Z">
              <w:r w:rsidRPr="00A013FD">
                <w:rPr>
                  <w:sz w:val="20"/>
                </w:rPr>
                <w:delText>536</w:delText>
              </w:r>
            </w:del>
          </w:p>
        </w:tc>
        <w:tc>
          <w:tcPr>
            <w:tcW w:w="1160" w:type="dxa"/>
            <w:noWrap/>
          </w:tcPr>
          <w:p w14:paraId="1422AF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75" w:author="Johnny Schultz" w:date="2020-02-12T15:58:00Z"/>
                <w:sz w:val="20"/>
              </w:rPr>
            </w:pPr>
            <w:del w:id="31976" w:author="Johnny Schultz" w:date="2020-02-12T15:58:00Z">
              <w:r w:rsidRPr="00A013FD">
                <w:rPr>
                  <w:sz w:val="20"/>
                </w:rPr>
                <w:delText>4</w:delText>
              </w:r>
            </w:del>
          </w:p>
        </w:tc>
        <w:tc>
          <w:tcPr>
            <w:tcW w:w="1337" w:type="dxa"/>
            <w:noWrap/>
          </w:tcPr>
          <w:p w14:paraId="11BE762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77" w:author="Johnny Schultz" w:date="2020-02-12T15:58:00Z"/>
                <w:sz w:val="20"/>
              </w:rPr>
            </w:pPr>
            <w:del w:id="31978" w:author="Johnny Schultz" w:date="2020-02-12T15:58:00Z">
              <w:r w:rsidRPr="00A013FD">
                <w:rPr>
                  <w:sz w:val="20"/>
                </w:rPr>
                <w:delText>1</w:delText>
              </w:r>
              <w:r w:rsidRPr="000A5AEA">
                <w:rPr>
                  <w:sz w:val="20"/>
                  <w:lang w:val="en-US"/>
                </w:rPr>
                <w:delText> </w:delText>
              </w:r>
              <w:r w:rsidRPr="00A013FD">
                <w:rPr>
                  <w:sz w:val="20"/>
                </w:rPr>
                <w:delText>040</w:delText>
              </w:r>
            </w:del>
          </w:p>
        </w:tc>
        <w:tc>
          <w:tcPr>
            <w:tcW w:w="1560" w:type="dxa"/>
            <w:noWrap/>
          </w:tcPr>
          <w:p w14:paraId="52C6AE1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79" w:author="Johnny Schultz" w:date="2020-02-12T15:58:00Z"/>
                <w:sz w:val="20"/>
              </w:rPr>
            </w:pPr>
            <w:del w:id="31980" w:author="Johnny Schultz" w:date="2020-02-12T15:58:00Z">
              <w:r w:rsidRPr="00A013FD">
                <w:rPr>
                  <w:sz w:val="20"/>
                </w:rPr>
                <w:delText>1.93</w:delText>
              </w:r>
            </w:del>
          </w:p>
        </w:tc>
        <w:tc>
          <w:tcPr>
            <w:tcW w:w="1109" w:type="dxa"/>
          </w:tcPr>
          <w:p w14:paraId="2B11D45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81" w:author="Johnny Schultz" w:date="2020-02-12T15:58:00Z"/>
                <w:sz w:val="20"/>
              </w:rPr>
            </w:pPr>
            <w:del w:id="31982" w:author="Johnny Schultz" w:date="2020-02-12T15:58:00Z">
              <w:r w:rsidRPr="00A013FD">
                <w:rPr>
                  <w:sz w:val="20"/>
                </w:rPr>
                <w:delText>9.31</w:delText>
              </w:r>
            </w:del>
          </w:p>
        </w:tc>
      </w:tr>
      <w:tr w:rsidR="00A013FD" w:rsidRPr="00A013FD" w14:paraId="3FA99D3B" w14:textId="77777777" w:rsidTr="00BF604E">
        <w:trPr>
          <w:trHeight w:hRule="exact" w:val="284"/>
          <w:jc w:val="center"/>
          <w:del w:id="31983" w:author="Johnny Schultz" w:date="2020-02-12T15:58:00Z"/>
        </w:trPr>
        <w:tc>
          <w:tcPr>
            <w:tcW w:w="1078" w:type="dxa"/>
          </w:tcPr>
          <w:p w14:paraId="4E7608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84" w:author="Johnny Schultz" w:date="2020-02-12T15:58:00Z"/>
                <w:sz w:val="20"/>
              </w:rPr>
            </w:pPr>
            <w:del w:id="31985" w:author="Johnny Schultz" w:date="2020-02-12T15:58:00Z">
              <w:r w:rsidRPr="00A013FD">
                <w:rPr>
                  <w:sz w:val="20"/>
                </w:rPr>
                <w:delText>536</w:delText>
              </w:r>
            </w:del>
          </w:p>
        </w:tc>
        <w:tc>
          <w:tcPr>
            <w:tcW w:w="1160" w:type="dxa"/>
            <w:noWrap/>
          </w:tcPr>
          <w:p w14:paraId="212934D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86" w:author="Johnny Schultz" w:date="2020-02-12T15:58:00Z"/>
                <w:sz w:val="20"/>
              </w:rPr>
            </w:pPr>
            <w:del w:id="31987" w:author="Johnny Schultz" w:date="2020-02-12T15:58:00Z">
              <w:r w:rsidRPr="00A013FD">
                <w:rPr>
                  <w:sz w:val="20"/>
                </w:rPr>
                <w:delText>4</w:delText>
              </w:r>
            </w:del>
          </w:p>
        </w:tc>
        <w:tc>
          <w:tcPr>
            <w:tcW w:w="1337" w:type="dxa"/>
            <w:noWrap/>
          </w:tcPr>
          <w:p w14:paraId="44DBC3F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88" w:author="Johnny Schultz" w:date="2020-02-12T15:58:00Z"/>
                <w:sz w:val="20"/>
              </w:rPr>
            </w:pPr>
            <w:del w:id="31989" w:author="Johnny Schultz" w:date="2020-02-12T15:58:00Z">
              <w:r w:rsidRPr="00A013FD">
                <w:rPr>
                  <w:sz w:val="20"/>
                </w:rPr>
                <w:delText>1</w:delText>
              </w:r>
              <w:r w:rsidRPr="000A5AEA">
                <w:rPr>
                  <w:sz w:val="20"/>
                  <w:lang w:val="en-US"/>
                </w:rPr>
                <w:delText xml:space="preserve"> </w:delText>
              </w:r>
              <w:r w:rsidRPr="00A013FD">
                <w:rPr>
                  <w:sz w:val="20"/>
                </w:rPr>
                <w:delText>152</w:delText>
              </w:r>
            </w:del>
          </w:p>
        </w:tc>
        <w:tc>
          <w:tcPr>
            <w:tcW w:w="1560" w:type="dxa"/>
            <w:noWrap/>
          </w:tcPr>
          <w:p w14:paraId="3DF8A6C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90" w:author="Johnny Schultz" w:date="2020-02-12T15:58:00Z"/>
                <w:sz w:val="20"/>
              </w:rPr>
            </w:pPr>
            <w:del w:id="31991" w:author="Johnny Schultz" w:date="2020-02-12T15:58:00Z">
              <w:r w:rsidRPr="00A013FD">
                <w:rPr>
                  <w:sz w:val="20"/>
                </w:rPr>
                <w:delText>2.13</w:delText>
              </w:r>
            </w:del>
          </w:p>
        </w:tc>
        <w:tc>
          <w:tcPr>
            <w:tcW w:w="1109" w:type="dxa"/>
          </w:tcPr>
          <w:p w14:paraId="0722086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92" w:author="Johnny Schultz" w:date="2020-02-12T15:58:00Z"/>
                <w:sz w:val="20"/>
              </w:rPr>
            </w:pPr>
            <w:del w:id="31993" w:author="Johnny Schultz" w:date="2020-02-12T15:58:00Z">
              <w:r w:rsidRPr="00A013FD">
                <w:rPr>
                  <w:sz w:val="20"/>
                </w:rPr>
                <w:delText>10.85</w:delText>
              </w:r>
            </w:del>
          </w:p>
        </w:tc>
      </w:tr>
      <w:tr w:rsidR="00A013FD" w:rsidRPr="00A013FD" w14:paraId="48BC8027" w14:textId="77777777" w:rsidTr="00BF604E">
        <w:trPr>
          <w:trHeight w:hRule="exact" w:val="284"/>
          <w:jc w:val="center"/>
          <w:del w:id="31994" w:author="Johnny Schultz" w:date="2020-02-12T15:58:00Z"/>
        </w:trPr>
        <w:tc>
          <w:tcPr>
            <w:tcW w:w="1078" w:type="dxa"/>
          </w:tcPr>
          <w:p w14:paraId="6901A84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95" w:author="Johnny Schultz" w:date="2020-02-12T15:58:00Z"/>
                <w:sz w:val="20"/>
              </w:rPr>
            </w:pPr>
            <w:del w:id="31996" w:author="Johnny Schultz" w:date="2020-02-12T15:58:00Z">
              <w:r w:rsidRPr="00A013FD">
                <w:rPr>
                  <w:sz w:val="20"/>
                </w:rPr>
                <w:delText>536</w:delText>
              </w:r>
            </w:del>
          </w:p>
        </w:tc>
        <w:tc>
          <w:tcPr>
            <w:tcW w:w="1160" w:type="dxa"/>
            <w:noWrap/>
          </w:tcPr>
          <w:p w14:paraId="7FA2002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97" w:author="Johnny Schultz" w:date="2020-02-12T15:58:00Z"/>
                <w:sz w:val="20"/>
              </w:rPr>
            </w:pPr>
            <w:del w:id="31998" w:author="Johnny Schultz" w:date="2020-02-12T15:58:00Z">
              <w:r w:rsidRPr="00A013FD">
                <w:rPr>
                  <w:sz w:val="20"/>
                </w:rPr>
                <w:delText>4</w:delText>
              </w:r>
            </w:del>
          </w:p>
        </w:tc>
        <w:tc>
          <w:tcPr>
            <w:tcW w:w="1337" w:type="dxa"/>
            <w:noWrap/>
          </w:tcPr>
          <w:p w14:paraId="04EC361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1999" w:author="Johnny Schultz" w:date="2020-02-12T15:58:00Z"/>
                <w:sz w:val="20"/>
              </w:rPr>
            </w:pPr>
            <w:del w:id="32000" w:author="Johnny Schultz" w:date="2020-02-12T15:58:00Z">
              <w:r w:rsidRPr="00A013FD">
                <w:rPr>
                  <w:sz w:val="20"/>
                </w:rPr>
                <w:delText>1</w:delText>
              </w:r>
              <w:r w:rsidRPr="000A5AEA">
                <w:rPr>
                  <w:sz w:val="20"/>
                  <w:lang w:val="en-US"/>
                </w:rPr>
                <w:delText> </w:delText>
              </w:r>
              <w:r w:rsidRPr="00A013FD">
                <w:rPr>
                  <w:sz w:val="20"/>
                </w:rPr>
                <w:delText>400</w:delText>
              </w:r>
            </w:del>
          </w:p>
        </w:tc>
        <w:tc>
          <w:tcPr>
            <w:tcW w:w="1560" w:type="dxa"/>
            <w:noWrap/>
          </w:tcPr>
          <w:p w14:paraId="74E35E6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01" w:author="Johnny Schultz" w:date="2020-02-12T15:58:00Z"/>
                <w:sz w:val="20"/>
              </w:rPr>
            </w:pPr>
            <w:del w:id="32002" w:author="Johnny Schultz" w:date="2020-02-12T15:58:00Z">
              <w:r w:rsidRPr="00A013FD">
                <w:rPr>
                  <w:sz w:val="20"/>
                </w:rPr>
                <w:delText>2.59</w:delText>
              </w:r>
            </w:del>
          </w:p>
        </w:tc>
        <w:tc>
          <w:tcPr>
            <w:tcW w:w="1109" w:type="dxa"/>
          </w:tcPr>
          <w:p w14:paraId="51A8832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03" w:author="Johnny Schultz" w:date="2020-02-12T15:58:00Z"/>
                <w:sz w:val="20"/>
              </w:rPr>
            </w:pPr>
            <w:del w:id="32004" w:author="Johnny Schultz" w:date="2020-02-12T15:58:00Z">
              <w:r w:rsidRPr="00A013FD">
                <w:rPr>
                  <w:sz w:val="20"/>
                </w:rPr>
                <w:delText>11.17</w:delText>
              </w:r>
            </w:del>
          </w:p>
        </w:tc>
      </w:tr>
      <w:tr w:rsidR="00A013FD" w:rsidRPr="00A013FD" w14:paraId="590D0AD0" w14:textId="77777777" w:rsidTr="00BF604E">
        <w:trPr>
          <w:trHeight w:hRule="exact" w:val="284"/>
          <w:jc w:val="center"/>
          <w:del w:id="32005" w:author="Johnny Schultz" w:date="2020-02-12T15:58:00Z"/>
        </w:trPr>
        <w:tc>
          <w:tcPr>
            <w:tcW w:w="1078" w:type="dxa"/>
          </w:tcPr>
          <w:p w14:paraId="028D443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06" w:author="Johnny Schultz" w:date="2020-02-12T15:58:00Z"/>
                <w:sz w:val="20"/>
              </w:rPr>
            </w:pPr>
            <w:del w:id="32007" w:author="Johnny Schultz" w:date="2020-02-12T15:58:00Z">
              <w:r w:rsidRPr="00A013FD">
                <w:rPr>
                  <w:sz w:val="20"/>
                </w:rPr>
                <w:delText>536</w:delText>
              </w:r>
            </w:del>
          </w:p>
        </w:tc>
        <w:tc>
          <w:tcPr>
            <w:tcW w:w="1160" w:type="dxa"/>
            <w:noWrap/>
          </w:tcPr>
          <w:p w14:paraId="007EC8F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08" w:author="Johnny Schultz" w:date="2020-02-12T15:58:00Z"/>
                <w:sz w:val="20"/>
              </w:rPr>
            </w:pPr>
            <w:del w:id="32009" w:author="Johnny Schultz" w:date="2020-02-12T15:58:00Z">
              <w:r w:rsidRPr="00A013FD">
                <w:rPr>
                  <w:sz w:val="20"/>
                </w:rPr>
                <w:delText>4</w:delText>
              </w:r>
            </w:del>
          </w:p>
        </w:tc>
        <w:tc>
          <w:tcPr>
            <w:tcW w:w="1337" w:type="dxa"/>
            <w:noWrap/>
          </w:tcPr>
          <w:p w14:paraId="1AF0CD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10" w:author="Johnny Schultz" w:date="2020-02-12T15:58:00Z"/>
                <w:sz w:val="20"/>
              </w:rPr>
            </w:pPr>
            <w:del w:id="32011" w:author="Johnny Schultz" w:date="2020-02-12T15:58:00Z">
              <w:r w:rsidRPr="00A013FD">
                <w:rPr>
                  <w:sz w:val="20"/>
                </w:rPr>
                <w:delText>1</w:delText>
              </w:r>
              <w:r w:rsidRPr="000A5AEA">
                <w:rPr>
                  <w:sz w:val="20"/>
                  <w:lang w:val="en-US"/>
                </w:rPr>
                <w:delText> </w:delText>
              </w:r>
              <w:r w:rsidRPr="00A013FD">
                <w:rPr>
                  <w:sz w:val="20"/>
                </w:rPr>
                <w:delText>552</w:delText>
              </w:r>
            </w:del>
          </w:p>
        </w:tc>
        <w:tc>
          <w:tcPr>
            <w:tcW w:w="1560" w:type="dxa"/>
            <w:noWrap/>
          </w:tcPr>
          <w:p w14:paraId="2316FDE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12" w:author="Johnny Schultz" w:date="2020-02-12T15:58:00Z"/>
                <w:sz w:val="20"/>
              </w:rPr>
            </w:pPr>
            <w:del w:id="32013" w:author="Johnny Schultz" w:date="2020-02-12T15:58:00Z">
              <w:r w:rsidRPr="00A013FD">
                <w:rPr>
                  <w:sz w:val="20"/>
                </w:rPr>
                <w:delText>2.87</w:delText>
              </w:r>
            </w:del>
          </w:p>
        </w:tc>
        <w:tc>
          <w:tcPr>
            <w:tcW w:w="1109" w:type="dxa"/>
          </w:tcPr>
          <w:p w14:paraId="44179DC9"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14" w:author="Johnny Schultz" w:date="2020-02-12T15:58:00Z"/>
                <w:sz w:val="20"/>
              </w:rPr>
            </w:pPr>
            <w:del w:id="32015" w:author="Johnny Schultz" w:date="2020-02-12T15:58:00Z">
              <w:r w:rsidRPr="00A013FD">
                <w:rPr>
                  <w:sz w:val="20"/>
                </w:rPr>
                <w:delText>12.56</w:delText>
              </w:r>
            </w:del>
          </w:p>
        </w:tc>
      </w:tr>
      <w:tr w:rsidR="00A013FD" w:rsidRPr="00A013FD" w14:paraId="4F49CAA4" w14:textId="77777777" w:rsidTr="00BF604E">
        <w:trPr>
          <w:trHeight w:hRule="exact" w:val="284"/>
          <w:jc w:val="center"/>
          <w:del w:id="32016" w:author="Johnny Schultz" w:date="2020-02-12T15:58:00Z"/>
        </w:trPr>
        <w:tc>
          <w:tcPr>
            <w:tcW w:w="1078" w:type="dxa"/>
          </w:tcPr>
          <w:p w14:paraId="6464A72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17" w:author="Johnny Schultz" w:date="2020-02-12T15:58:00Z"/>
                <w:sz w:val="20"/>
              </w:rPr>
            </w:pPr>
            <w:del w:id="32018"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046E4C7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19" w:author="Johnny Schultz" w:date="2020-02-12T15:58:00Z"/>
                <w:sz w:val="20"/>
              </w:rPr>
            </w:pPr>
            <w:del w:id="32020" w:author="Johnny Schultz" w:date="2020-02-12T15:58:00Z">
              <w:r w:rsidRPr="00A013FD">
                <w:rPr>
                  <w:sz w:val="20"/>
                </w:rPr>
                <w:delText>4</w:delText>
              </w:r>
            </w:del>
          </w:p>
        </w:tc>
        <w:tc>
          <w:tcPr>
            <w:tcW w:w="1337" w:type="dxa"/>
            <w:noWrap/>
          </w:tcPr>
          <w:p w14:paraId="1678CA1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21" w:author="Johnny Schultz" w:date="2020-02-12T15:58:00Z"/>
                <w:sz w:val="20"/>
              </w:rPr>
            </w:pPr>
            <w:del w:id="32022" w:author="Johnny Schultz" w:date="2020-02-12T15:58:00Z">
              <w:r w:rsidRPr="00A013FD">
                <w:rPr>
                  <w:sz w:val="20"/>
                </w:rPr>
                <w:delText>984</w:delText>
              </w:r>
            </w:del>
          </w:p>
        </w:tc>
        <w:tc>
          <w:tcPr>
            <w:tcW w:w="1560" w:type="dxa"/>
            <w:noWrap/>
          </w:tcPr>
          <w:p w14:paraId="32ED080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23" w:author="Johnny Schultz" w:date="2020-02-12T15:58:00Z"/>
                <w:sz w:val="20"/>
              </w:rPr>
            </w:pPr>
            <w:del w:id="32024" w:author="Johnny Schultz" w:date="2020-02-12T15:58:00Z">
              <w:r w:rsidRPr="00A013FD">
                <w:rPr>
                  <w:sz w:val="20"/>
                </w:rPr>
                <w:delText>0.61</w:delText>
              </w:r>
            </w:del>
          </w:p>
        </w:tc>
        <w:tc>
          <w:tcPr>
            <w:tcW w:w="1109" w:type="dxa"/>
          </w:tcPr>
          <w:p w14:paraId="4A58E4A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25" w:author="Johnny Schultz" w:date="2020-02-12T15:58:00Z"/>
                <w:sz w:val="20"/>
              </w:rPr>
            </w:pPr>
            <w:del w:id="32026" w:author="Johnny Schultz" w:date="2020-02-12T15:58:00Z">
              <w:r w:rsidRPr="000A5AEA">
                <w:rPr>
                  <w:sz w:val="20"/>
                  <w:lang w:val="en-US"/>
                </w:rPr>
                <w:delText>−</w:delText>
              </w:r>
              <w:r w:rsidRPr="00A013FD">
                <w:rPr>
                  <w:sz w:val="20"/>
                </w:rPr>
                <w:delText>0.51</w:delText>
              </w:r>
            </w:del>
          </w:p>
        </w:tc>
      </w:tr>
      <w:tr w:rsidR="00A013FD" w:rsidRPr="00A013FD" w14:paraId="0902864A" w14:textId="77777777" w:rsidTr="00BF604E">
        <w:trPr>
          <w:trHeight w:hRule="exact" w:val="284"/>
          <w:jc w:val="center"/>
          <w:del w:id="32027" w:author="Johnny Schultz" w:date="2020-02-12T15:58:00Z"/>
        </w:trPr>
        <w:tc>
          <w:tcPr>
            <w:tcW w:w="1078" w:type="dxa"/>
          </w:tcPr>
          <w:p w14:paraId="5CEFD0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28" w:author="Johnny Schultz" w:date="2020-02-12T15:58:00Z"/>
                <w:sz w:val="20"/>
              </w:rPr>
            </w:pPr>
            <w:del w:id="32029"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772BAB1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30" w:author="Johnny Schultz" w:date="2020-02-12T15:58:00Z"/>
                <w:sz w:val="20"/>
              </w:rPr>
            </w:pPr>
            <w:del w:id="32031" w:author="Johnny Schultz" w:date="2020-02-12T15:58:00Z">
              <w:r w:rsidRPr="00A013FD">
                <w:rPr>
                  <w:sz w:val="20"/>
                </w:rPr>
                <w:delText>4</w:delText>
              </w:r>
            </w:del>
          </w:p>
        </w:tc>
        <w:tc>
          <w:tcPr>
            <w:tcW w:w="1337" w:type="dxa"/>
            <w:noWrap/>
          </w:tcPr>
          <w:p w14:paraId="614F42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32" w:author="Johnny Schultz" w:date="2020-02-12T15:58:00Z"/>
                <w:sz w:val="20"/>
              </w:rPr>
            </w:pPr>
            <w:del w:id="32033" w:author="Johnny Schultz" w:date="2020-02-12T15:58:00Z">
              <w:r w:rsidRPr="00A013FD">
                <w:rPr>
                  <w:sz w:val="20"/>
                </w:rPr>
                <w:delText>1</w:delText>
              </w:r>
              <w:r w:rsidRPr="000A5AEA">
                <w:rPr>
                  <w:sz w:val="20"/>
                  <w:lang w:val="en-US"/>
                </w:rPr>
                <w:delText> </w:delText>
              </w:r>
              <w:r w:rsidRPr="00A013FD">
                <w:rPr>
                  <w:sz w:val="20"/>
                </w:rPr>
                <w:delText>504</w:delText>
              </w:r>
            </w:del>
          </w:p>
        </w:tc>
        <w:tc>
          <w:tcPr>
            <w:tcW w:w="1560" w:type="dxa"/>
            <w:noWrap/>
          </w:tcPr>
          <w:p w14:paraId="38C2D48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34" w:author="Johnny Schultz" w:date="2020-02-12T15:58:00Z"/>
                <w:sz w:val="20"/>
              </w:rPr>
            </w:pPr>
            <w:del w:id="32035" w:author="Johnny Schultz" w:date="2020-02-12T15:58:00Z">
              <w:r w:rsidRPr="00A013FD">
                <w:rPr>
                  <w:sz w:val="20"/>
                </w:rPr>
                <w:delText>0.93</w:delText>
              </w:r>
            </w:del>
          </w:p>
        </w:tc>
        <w:tc>
          <w:tcPr>
            <w:tcW w:w="1109" w:type="dxa"/>
          </w:tcPr>
          <w:p w14:paraId="2560AE1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36" w:author="Johnny Schultz" w:date="2020-02-12T15:58:00Z"/>
                <w:sz w:val="20"/>
              </w:rPr>
            </w:pPr>
            <w:del w:id="32037" w:author="Johnny Schultz" w:date="2020-02-12T15:58:00Z">
              <w:r w:rsidRPr="00A013FD">
                <w:rPr>
                  <w:sz w:val="20"/>
                </w:rPr>
                <w:delText>1.71</w:delText>
              </w:r>
            </w:del>
          </w:p>
        </w:tc>
      </w:tr>
      <w:tr w:rsidR="00A013FD" w:rsidRPr="00A013FD" w14:paraId="7C69D7D7" w14:textId="77777777" w:rsidTr="00BF604E">
        <w:trPr>
          <w:trHeight w:hRule="exact" w:val="284"/>
          <w:jc w:val="center"/>
          <w:del w:id="32038" w:author="Johnny Schultz" w:date="2020-02-12T15:58:00Z"/>
        </w:trPr>
        <w:tc>
          <w:tcPr>
            <w:tcW w:w="1078" w:type="dxa"/>
          </w:tcPr>
          <w:p w14:paraId="40E67CA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39" w:author="Johnny Schultz" w:date="2020-02-12T15:58:00Z"/>
                <w:sz w:val="20"/>
              </w:rPr>
            </w:pPr>
            <w:del w:id="32040"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65480B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41" w:author="Johnny Schultz" w:date="2020-02-12T15:58:00Z"/>
                <w:sz w:val="20"/>
              </w:rPr>
            </w:pPr>
            <w:del w:id="32042" w:author="Johnny Schultz" w:date="2020-02-12T15:58:00Z">
              <w:r w:rsidRPr="00A013FD">
                <w:rPr>
                  <w:sz w:val="20"/>
                </w:rPr>
                <w:delText>4</w:delText>
              </w:r>
            </w:del>
          </w:p>
        </w:tc>
        <w:tc>
          <w:tcPr>
            <w:tcW w:w="1337" w:type="dxa"/>
            <w:noWrap/>
          </w:tcPr>
          <w:p w14:paraId="17F68CE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43" w:author="Johnny Schultz" w:date="2020-02-12T15:58:00Z"/>
                <w:sz w:val="20"/>
              </w:rPr>
            </w:pPr>
            <w:del w:id="32044" w:author="Johnny Schultz" w:date="2020-02-12T15:58:00Z">
              <w:r w:rsidRPr="00A013FD">
                <w:rPr>
                  <w:sz w:val="20"/>
                </w:rPr>
                <w:delText>2</w:delText>
              </w:r>
              <w:r w:rsidRPr="000A5AEA">
                <w:rPr>
                  <w:sz w:val="20"/>
                  <w:lang w:val="en-US"/>
                </w:rPr>
                <w:delText> </w:delText>
              </w:r>
              <w:r w:rsidRPr="00A013FD">
                <w:rPr>
                  <w:sz w:val="20"/>
                </w:rPr>
                <w:delText>112</w:delText>
              </w:r>
            </w:del>
          </w:p>
        </w:tc>
        <w:tc>
          <w:tcPr>
            <w:tcW w:w="1560" w:type="dxa"/>
            <w:noWrap/>
          </w:tcPr>
          <w:p w14:paraId="688750F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45" w:author="Johnny Schultz" w:date="2020-02-12T15:58:00Z"/>
                <w:sz w:val="20"/>
              </w:rPr>
            </w:pPr>
            <w:del w:id="32046" w:author="Johnny Schultz" w:date="2020-02-12T15:58:00Z">
              <w:r w:rsidRPr="00A013FD">
                <w:rPr>
                  <w:sz w:val="20"/>
                </w:rPr>
                <w:delText>1.30</w:delText>
              </w:r>
            </w:del>
          </w:p>
        </w:tc>
        <w:tc>
          <w:tcPr>
            <w:tcW w:w="1109" w:type="dxa"/>
          </w:tcPr>
          <w:p w14:paraId="2A3989D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47" w:author="Johnny Schultz" w:date="2020-02-12T15:58:00Z"/>
                <w:sz w:val="20"/>
              </w:rPr>
            </w:pPr>
            <w:del w:id="32048" w:author="Johnny Schultz" w:date="2020-02-12T15:58:00Z">
              <w:r w:rsidRPr="00A013FD">
                <w:rPr>
                  <w:sz w:val="20"/>
                </w:rPr>
                <w:delText>3.69</w:delText>
              </w:r>
            </w:del>
          </w:p>
        </w:tc>
      </w:tr>
      <w:tr w:rsidR="00A013FD" w:rsidRPr="00A013FD" w14:paraId="034F2A68" w14:textId="77777777" w:rsidTr="00BF604E">
        <w:trPr>
          <w:trHeight w:hRule="exact" w:val="284"/>
          <w:jc w:val="center"/>
          <w:del w:id="32049" w:author="Johnny Schultz" w:date="2020-02-12T15:58:00Z"/>
        </w:trPr>
        <w:tc>
          <w:tcPr>
            <w:tcW w:w="1078" w:type="dxa"/>
          </w:tcPr>
          <w:p w14:paraId="038A52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50" w:author="Johnny Schultz" w:date="2020-02-12T15:58:00Z"/>
                <w:sz w:val="20"/>
              </w:rPr>
            </w:pPr>
            <w:del w:id="32051"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6C79F1B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52" w:author="Johnny Schultz" w:date="2020-02-12T15:58:00Z"/>
                <w:sz w:val="20"/>
              </w:rPr>
            </w:pPr>
            <w:del w:id="32053" w:author="Johnny Schultz" w:date="2020-02-12T15:58:00Z">
              <w:r w:rsidRPr="00A013FD">
                <w:rPr>
                  <w:sz w:val="20"/>
                </w:rPr>
                <w:delText>4</w:delText>
              </w:r>
            </w:del>
          </w:p>
        </w:tc>
        <w:tc>
          <w:tcPr>
            <w:tcW w:w="1337" w:type="dxa"/>
            <w:noWrap/>
          </w:tcPr>
          <w:p w14:paraId="1D3B00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54" w:author="Johnny Schultz" w:date="2020-02-12T15:58:00Z"/>
                <w:sz w:val="20"/>
              </w:rPr>
            </w:pPr>
            <w:del w:id="32055" w:author="Johnny Schultz" w:date="2020-02-12T15:58:00Z">
              <w:r w:rsidRPr="00A013FD">
                <w:rPr>
                  <w:sz w:val="20"/>
                </w:rPr>
                <w:delText>2</w:delText>
              </w:r>
              <w:r w:rsidRPr="000A5AEA">
                <w:rPr>
                  <w:sz w:val="20"/>
                  <w:lang w:val="en-US"/>
                </w:rPr>
                <w:delText> </w:delText>
              </w:r>
              <w:r w:rsidRPr="00A013FD">
                <w:rPr>
                  <w:sz w:val="20"/>
                </w:rPr>
                <w:delText>384</w:delText>
              </w:r>
            </w:del>
          </w:p>
        </w:tc>
        <w:tc>
          <w:tcPr>
            <w:tcW w:w="1560" w:type="dxa"/>
            <w:noWrap/>
          </w:tcPr>
          <w:p w14:paraId="7B8F14A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56" w:author="Johnny Schultz" w:date="2020-02-12T15:58:00Z"/>
                <w:sz w:val="20"/>
              </w:rPr>
            </w:pPr>
            <w:del w:id="32057" w:author="Johnny Schultz" w:date="2020-02-12T15:58:00Z">
              <w:r w:rsidRPr="00A013FD">
                <w:rPr>
                  <w:sz w:val="20"/>
                </w:rPr>
                <w:delText>1.47</w:delText>
              </w:r>
            </w:del>
          </w:p>
        </w:tc>
        <w:tc>
          <w:tcPr>
            <w:tcW w:w="1109" w:type="dxa"/>
          </w:tcPr>
          <w:p w14:paraId="3B172E1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58" w:author="Johnny Schultz" w:date="2020-02-12T15:58:00Z"/>
                <w:sz w:val="20"/>
              </w:rPr>
            </w:pPr>
            <w:del w:id="32059" w:author="Johnny Schultz" w:date="2020-02-12T15:58:00Z">
              <w:r w:rsidRPr="00A013FD">
                <w:rPr>
                  <w:sz w:val="20"/>
                </w:rPr>
                <w:delText>4.73</w:delText>
              </w:r>
            </w:del>
          </w:p>
        </w:tc>
      </w:tr>
      <w:tr w:rsidR="00A013FD" w:rsidRPr="00A013FD" w14:paraId="477E1048" w14:textId="77777777" w:rsidTr="00BF604E">
        <w:trPr>
          <w:trHeight w:hRule="exact" w:val="284"/>
          <w:jc w:val="center"/>
          <w:del w:id="32060" w:author="Johnny Schultz" w:date="2020-02-12T15:58:00Z"/>
        </w:trPr>
        <w:tc>
          <w:tcPr>
            <w:tcW w:w="1078" w:type="dxa"/>
          </w:tcPr>
          <w:p w14:paraId="0F1A7E4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61" w:author="Johnny Schultz" w:date="2020-02-12T15:58:00Z"/>
                <w:sz w:val="20"/>
              </w:rPr>
            </w:pPr>
            <w:del w:id="32062"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066BEB0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63" w:author="Johnny Schultz" w:date="2020-02-12T15:58:00Z"/>
                <w:sz w:val="20"/>
              </w:rPr>
            </w:pPr>
            <w:del w:id="32064" w:author="Johnny Schultz" w:date="2020-02-12T15:58:00Z">
              <w:r w:rsidRPr="00A013FD">
                <w:rPr>
                  <w:sz w:val="20"/>
                </w:rPr>
                <w:delText>4</w:delText>
              </w:r>
            </w:del>
          </w:p>
        </w:tc>
        <w:tc>
          <w:tcPr>
            <w:tcW w:w="1337" w:type="dxa"/>
            <w:noWrap/>
          </w:tcPr>
          <w:p w14:paraId="7524259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65" w:author="Johnny Schultz" w:date="2020-02-12T15:58:00Z"/>
                <w:sz w:val="20"/>
              </w:rPr>
            </w:pPr>
            <w:del w:id="32066" w:author="Johnny Schultz" w:date="2020-02-12T15:58:00Z">
              <w:r w:rsidRPr="00A013FD">
                <w:rPr>
                  <w:sz w:val="20"/>
                </w:rPr>
                <w:delText>2</w:delText>
              </w:r>
              <w:r w:rsidRPr="000A5AEA">
                <w:rPr>
                  <w:sz w:val="20"/>
                  <w:lang w:val="en-US"/>
                </w:rPr>
                <w:delText> </w:delText>
              </w:r>
              <w:r w:rsidRPr="00A013FD">
                <w:rPr>
                  <w:sz w:val="20"/>
                </w:rPr>
                <w:delText>664</w:delText>
              </w:r>
            </w:del>
          </w:p>
        </w:tc>
        <w:tc>
          <w:tcPr>
            <w:tcW w:w="1560" w:type="dxa"/>
            <w:noWrap/>
          </w:tcPr>
          <w:p w14:paraId="06C3C91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67" w:author="Johnny Schultz" w:date="2020-02-12T15:58:00Z"/>
                <w:sz w:val="20"/>
              </w:rPr>
            </w:pPr>
            <w:del w:id="32068" w:author="Johnny Schultz" w:date="2020-02-12T15:58:00Z">
              <w:r w:rsidRPr="00A013FD">
                <w:rPr>
                  <w:sz w:val="20"/>
                </w:rPr>
                <w:delText>1.64</w:delText>
              </w:r>
            </w:del>
          </w:p>
        </w:tc>
        <w:tc>
          <w:tcPr>
            <w:tcW w:w="1109" w:type="dxa"/>
          </w:tcPr>
          <w:p w14:paraId="2006FF5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69" w:author="Johnny Schultz" w:date="2020-02-12T15:58:00Z"/>
                <w:sz w:val="20"/>
              </w:rPr>
            </w:pPr>
            <w:del w:id="32070" w:author="Johnny Schultz" w:date="2020-02-12T15:58:00Z">
              <w:r w:rsidRPr="00A013FD">
                <w:rPr>
                  <w:sz w:val="20"/>
                </w:rPr>
                <w:delText>5.94</w:delText>
              </w:r>
            </w:del>
          </w:p>
        </w:tc>
      </w:tr>
      <w:tr w:rsidR="00A013FD" w:rsidRPr="00A013FD" w14:paraId="72D6D58A" w14:textId="77777777" w:rsidTr="00BF604E">
        <w:trPr>
          <w:trHeight w:hRule="exact" w:val="284"/>
          <w:jc w:val="center"/>
          <w:del w:id="32071" w:author="Johnny Schultz" w:date="2020-02-12T15:58:00Z"/>
        </w:trPr>
        <w:tc>
          <w:tcPr>
            <w:tcW w:w="1078" w:type="dxa"/>
          </w:tcPr>
          <w:p w14:paraId="4A43810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72" w:author="Johnny Schultz" w:date="2020-02-12T15:58:00Z"/>
                <w:sz w:val="20"/>
              </w:rPr>
            </w:pPr>
            <w:del w:id="32073"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1AB9F8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74" w:author="Johnny Schultz" w:date="2020-02-12T15:58:00Z"/>
                <w:sz w:val="20"/>
              </w:rPr>
            </w:pPr>
            <w:del w:id="32075" w:author="Johnny Schultz" w:date="2020-02-12T15:58:00Z">
              <w:r w:rsidRPr="00A013FD">
                <w:rPr>
                  <w:sz w:val="20"/>
                </w:rPr>
                <w:delText>4</w:delText>
              </w:r>
            </w:del>
          </w:p>
        </w:tc>
        <w:tc>
          <w:tcPr>
            <w:tcW w:w="1337" w:type="dxa"/>
            <w:noWrap/>
          </w:tcPr>
          <w:p w14:paraId="6B8ADC1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76" w:author="Johnny Schultz" w:date="2020-02-12T15:58:00Z"/>
                <w:sz w:val="20"/>
              </w:rPr>
            </w:pPr>
            <w:del w:id="32077" w:author="Johnny Schultz" w:date="2020-02-12T15:58:00Z">
              <w:r w:rsidRPr="00A013FD">
                <w:rPr>
                  <w:sz w:val="20"/>
                </w:rPr>
                <w:delText>2</w:delText>
              </w:r>
              <w:r w:rsidRPr="000A5AEA">
                <w:rPr>
                  <w:sz w:val="20"/>
                  <w:lang w:val="en-US"/>
                </w:rPr>
                <w:delText> </w:delText>
              </w:r>
              <w:r w:rsidRPr="00A013FD">
                <w:rPr>
                  <w:sz w:val="20"/>
                </w:rPr>
                <w:delText>840</w:delText>
              </w:r>
            </w:del>
          </w:p>
        </w:tc>
        <w:tc>
          <w:tcPr>
            <w:tcW w:w="1560" w:type="dxa"/>
            <w:noWrap/>
          </w:tcPr>
          <w:p w14:paraId="49293AD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78" w:author="Johnny Schultz" w:date="2020-02-12T15:58:00Z"/>
                <w:sz w:val="20"/>
              </w:rPr>
            </w:pPr>
            <w:del w:id="32079" w:author="Johnny Schultz" w:date="2020-02-12T15:58:00Z">
              <w:r w:rsidRPr="00A013FD">
                <w:rPr>
                  <w:sz w:val="20"/>
                </w:rPr>
                <w:delText>1.75</w:delText>
              </w:r>
            </w:del>
          </w:p>
        </w:tc>
        <w:tc>
          <w:tcPr>
            <w:tcW w:w="1109" w:type="dxa"/>
          </w:tcPr>
          <w:p w14:paraId="4DC3FD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80" w:author="Johnny Schultz" w:date="2020-02-12T15:58:00Z"/>
                <w:sz w:val="20"/>
              </w:rPr>
            </w:pPr>
            <w:del w:id="32081" w:author="Johnny Schultz" w:date="2020-02-12T15:58:00Z">
              <w:r w:rsidRPr="00A013FD">
                <w:rPr>
                  <w:sz w:val="20"/>
                </w:rPr>
                <w:delText>7.49</w:delText>
              </w:r>
            </w:del>
          </w:p>
        </w:tc>
      </w:tr>
      <w:tr w:rsidR="00A013FD" w:rsidRPr="00A013FD" w14:paraId="023D8AA1" w14:textId="77777777" w:rsidTr="00BF604E">
        <w:trPr>
          <w:trHeight w:hRule="exact" w:val="284"/>
          <w:jc w:val="center"/>
          <w:del w:id="32082" w:author="Johnny Schultz" w:date="2020-02-12T15:58:00Z"/>
        </w:trPr>
        <w:tc>
          <w:tcPr>
            <w:tcW w:w="1078" w:type="dxa"/>
          </w:tcPr>
          <w:p w14:paraId="36CAFAC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83" w:author="Johnny Schultz" w:date="2020-02-12T15:58:00Z"/>
                <w:sz w:val="20"/>
              </w:rPr>
            </w:pPr>
            <w:del w:id="32084"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24048B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85" w:author="Johnny Schultz" w:date="2020-02-12T15:58:00Z"/>
                <w:sz w:val="20"/>
              </w:rPr>
            </w:pPr>
            <w:del w:id="32086" w:author="Johnny Schultz" w:date="2020-02-12T15:58:00Z">
              <w:r w:rsidRPr="00A013FD">
                <w:rPr>
                  <w:sz w:val="20"/>
                </w:rPr>
                <w:delText>4</w:delText>
              </w:r>
            </w:del>
          </w:p>
        </w:tc>
        <w:tc>
          <w:tcPr>
            <w:tcW w:w="1337" w:type="dxa"/>
            <w:noWrap/>
          </w:tcPr>
          <w:p w14:paraId="5D659F3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87" w:author="Johnny Schultz" w:date="2020-02-12T15:58:00Z"/>
                <w:sz w:val="20"/>
              </w:rPr>
            </w:pPr>
            <w:del w:id="32088" w:author="Johnny Schultz" w:date="2020-02-12T15:58:00Z">
              <w:r w:rsidRPr="00A013FD">
                <w:rPr>
                  <w:sz w:val="20"/>
                </w:rPr>
                <w:delText>3</w:delText>
              </w:r>
              <w:r w:rsidRPr="000A5AEA">
                <w:rPr>
                  <w:sz w:val="20"/>
                  <w:lang w:val="en-US"/>
                </w:rPr>
                <w:delText> </w:delText>
              </w:r>
              <w:r w:rsidRPr="00A013FD">
                <w:rPr>
                  <w:sz w:val="20"/>
                </w:rPr>
                <w:delText>200</w:delText>
              </w:r>
            </w:del>
          </w:p>
        </w:tc>
        <w:tc>
          <w:tcPr>
            <w:tcW w:w="1560" w:type="dxa"/>
            <w:noWrap/>
          </w:tcPr>
          <w:p w14:paraId="1E9A4A9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89" w:author="Johnny Schultz" w:date="2020-02-12T15:58:00Z"/>
                <w:sz w:val="20"/>
              </w:rPr>
            </w:pPr>
            <w:del w:id="32090" w:author="Johnny Schultz" w:date="2020-02-12T15:58:00Z">
              <w:r w:rsidRPr="00A013FD">
                <w:rPr>
                  <w:sz w:val="20"/>
                </w:rPr>
                <w:delText>1.98</w:delText>
              </w:r>
            </w:del>
          </w:p>
        </w:tc>
        <w:tc>
          <w:tcPr>
            <w:tcW w:w="1109" w:type="dxa"/>
          </w:tcPr>
          <w:p w14:paraId="202D3B0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91" w:author="Johnny Schultz" w:date="2020-02-12T15:58:00Z"/>
                <w:sz w:val="20"/>
              </w:rPr>
            </w:pPr>
            <w:del w:id="32092" w:author="Johnny Schultz" w:date="2020-02-12T15:58:00Z">
              <w:r w:rsidRPr="00A013FD">
                <w:rPr>
                  <w:sz w:val="20"/>
                </w:rPr>
                <w:delText>8.77</w:delText>
              </w:r>
            </w:del>
          </w:p>
        </w:tc>
      </w:tr>
      <w:tr w:rsidR="00A013FD" w:rsidRPr="00A013FD" w14:paraId="70600B1A" w14:textId="77777777" w:rsidTr="00BF604E">
        <w:trPr>
          <w:trHeight w:hRule="exact" w:val="284"/>
          <w:jc w:val="center"/>
          <w:del w:id="32093" w:author="Johnny Schultz" w:date="2020-02-12T15:58:00Z"/>
        </w:trPr>
        <w:tc>
          <w:tcPr>
            <w:tcW w:w="1078" w:type="dxa"/>
          </w:tcPr>
          <w:p w14:paraId="0DFC003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94" w:author="Johnny Schultz" w:date="2020-02-12T15:58:00Z"/>
                <w:sz w:val="20"/>
              </w:rPr>
            </w:pPr>
            <w:del w:id="32095"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17A1A4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96" w:author="Johnny Schultz" w:date="2020-02-12T15:58:00Z"/>
                <w:sz w:val="20"/>
              </w:rPr>
            </w:pPr>
            <w:del w:id="32097" w:author="Johnny Schultz" w:date="2020-02-12T15:58:00Z">
              <w:r w:rsidRPr="00A013FD">
                <w:rPr>
                  <w:sz w:val="20"/>
                </w:rPr>
                <w:delText>4</w:delText>
              </w:r>
            </w:del>
          </w:p>
        </w:tc>
        <w:tc>
          <w:tcPr>
            <w:tcW w:w="1337" w:type="dxa"/>
            <w:noWrap/>
          </w:tcPr>
          <w:p w14:paraId="2F37C8D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098" w:author="Johnny Schultz" w:date="2020-02-12T15:58:00Z"/>
                <w:sz w:val="20"/>
              </w:rPr>
            </w:pPr>
            <w:del w:id="32099" w:author="Johnny Schultz" w:date="2020-02-12T15:58:00Z">
              <w:r w:rsidRPr="00A013FD">
                <w:rPr>
                  <w:sz w:val="20"/>
                </w:rPr>
                <w:delText>3</w:delText>
              </w:r>
              <w:r w:rsidRPr="000A5AEA">
                <w:rPr>
                  <w:sz w:val="20"/>
                  <w:lang w:val="en-US"/>
                </w:rPr>
                <w:delText> </w:delText>
              </w:r>
              <w:r w:rsidRPr="00A013FD">
                <w:rPr>
                  <w:sz w:val="20"/>
                </w:rPr>
                <w:delText>552</w:delText>
              </w:r>
            </w:del>
          </w:p>
        </w:tc>
        <w:tc>
          <w:tcPr>
            <w:tcW w:w="1560" w:type="dxa"/>
            <w:noWrap/>
          </w:tcPr>
          <w:p w14:paraId="0A20658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00" w:author="Johnny Schultz" w:date="2020-02-12T15:58:00Z"/>
                <w:sz w:val="20"/>
              </w:rPr>
            </w:pPr>
            <w:del w:id="32101" w:author="Johnny Schultz" w:date="2020-02-12T15:58:00Z">
              <w:r w:rsidRPr="00A013FD">
                <w:rPr>
                  <w:sz w:val="20"/>
                </w:rPr>
                <w:delText>2.19</w:delText>
              </w:r>
            </w:del>
          </w:p>
        </w:tc>
        <w:tc>
          <w:tcPr>
            <w:tcW w:w="1109" w:type="dxa"/>
          </w:tcPr>
          <w:p w14:paraId="17E2BC5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02" w:author="Johnny Schultz" w:date="2020-02-12T15:58:00Z"/>
                <w:sz w:val="20"/>
              </w:rPr>
            </w:pPr>
            <w:del w:id="32103" w:author="Johnny Schultz" w:date="2020-02-12T15:58:00Z">
              <w:r w:rsidRPr="00A013FD">
                <w:rPr>
                  <w:sz w:val="20"/>
                </w:rPr>
                <w:delText>10.23</w:delText>
              </w:r>
            </w:del>
          </w:p>
        </w:tc>
      </w:tr>
      <w:tr w:rsidR="00A013FD" w:rsidRPr="00A013FD" w14:paraId="224F16D6" w14:textId="77777777" w:rsidTr="00BF604E">
        <w:trPr>
          <w:trHeight w:hRule="exact" w:val="284"/>
          <w:jc w:val="center"/>
          <w:del w:id="32104" w:author="Johnny Schultz" w:date="2020-02-12T15:58:00Z"/>
        </w:trPr>
        <w:tc>
          <w:tcPr>
            <w:tcW w:w="1078" w:type="dxa"/>
          </w:tcPr>
          <w:p w14:paraId="2F96D8CF"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05" w:author="Johnny Schultz" w:date="2020-02-12T15:58:00Z"/>
                <w:sz w:val="20"/>
              </w:rPr>
            </w:pPr>
            <w:del w:id="32106"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49085A7C"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07" w:author="Johnny Schultz" w:date="2020-02-12T15:58:00Z"/>
                <w:sz w:val="20"/>
              </w:rPr>
            </w:pPr>
            <w:del w:id="32108" w:author="Johnny Schultz" w:date="2020-02-12T15:58:00Z">
              <w:r w:rsidRPr="00A013FD">
                <w:rPr>
                  <w:sz w:val="20"/>
                </w:rPr>
                <w:delText>4</w:delText>
              </w:r>
            </w:del>
          </w:p>
        </w:tc>
        <w:tc>
          <w:tcPr>
            <w:tcW w:w="1337" w:type="dxa"/>
            <w:noWrap/>
          </w:tcPr>
          <w:p w14:paraId="6084265B"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09" w:author="Johnny Schultz" w:date="2020-02-12T15:58:00Z"/>
                <w:sz w:val="20"/>
              </w:rPr>
            </w:pPr>
            <w:del w:id="32110" w:author="Johnny Schultz" w:date="2020-02-12T15:58:00Z">
              <w:r w:rsidRPr="00A013FD">
                <w:rPr>
                  <w:sz w:val="20"/>
                </w:rPr>
                <w:delText>4</w:delText>
              </w:r>
              <w:r w:rsidRPr="000A5AEA">
                <w:rPr>
                  <w:sz w:val="20"/>
                  <w:lang w:val="en-US"/>
                </w:rPr>
                <w:delText> </w:delText>
              </w:r>
              <w:r w:rsidRPr="00A013FD">
                <w:rPr>
                  <w:sz w:val="20"/>
                </w:rPr>
                <w:delText>312</w:delText>
              </w:r>
            </w:del>
          </w:p>
        </w:tc>
        <w:tc>
          <w:tcPr>
            <w:tcW w:w="1560" w:type="dxa"/>
            <w:noWrap/>
          </w:tcPr>
          <w:p w14:paraId="48C04CB2"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11" w:author="Johnny Schultz" w:date="2020-02-12T15:58:00Z"/>
                <w:sz w:val="20"/>
              </w:rPr>
            </w:pPr>
            <w:del w:id="32112" w:author="Johnny Schultz" w:date="2020-02-12T15:58:00Z">
              <w:r w:rsidRPr="00A013FD">
                <w:rPr>
                  <w:sz w:val="20"/>
                </w:rPr>
                <w:delText>2.66</w:delText>
              </w:r>
            </w:del>
          </w:p>
        </w:tc>
        <w:tc>
          <w:tcPr>
            <w:tcW w:w="1109" w:type="dxa"/>
          </w:tcPr>
          <w:p w14:paraId="144B2820"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13" w:author="Johnny Schultz" w:date="2020-02-12T15:58:00Z"/>
                <w:sz w:val="20"/>
              </w:rPr>
            </w:pPr>
            <w:del w:id="32114" w:author="Johnny Schultz" w:date="2020-02-12T15:58:00Z">
              <w:r w:rsidRPr="00A013FD">
                <w:rPr>
                  <w:sz w:val="20"/>
                </w:rPr>
                <w:delText>10.72</w:delText>
              </w:r>
            </w:del>
          </w:p>
        </w:tc>
      </w:tr>
      <w:tr w:rsidR="00A013FD" w:rsidRPr="00A013FD" w14:paraId="1AD77A39" w14:textId="77777777" w:rsidTr="00BF604E">
        <w:trPr>
          <w:trHeight w:hRule="exact" w:val="284"/>
          <w:jc w:val="center"/>
          <w:del w:id="32115" w:author="Johnny Schultz" w:date="2020-02-12T15:58:00Z"/>
        </w:trPr>
        <w:tc>
          <w:tcPr>
            <w:tcW w:w="1078" w:type="dxa"/>
          </w:tcPr>
          <w:p w14:paraId="4F2BE6F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16" w:author="Johnny Schultz" w:date="2020-02-12T15:58:00Z"/>
                <w:sz w:val="20"/>
              </w:rPr>
            </w:pPr>
            <w:del w:id="32117" w:author="Johnny Schultz" w:date="2020-02-12T15:58:00Z">
              <w:r w:rsidRPr="00A013FD">
                <w:rPr>
                  <w:sz w:val="20"/>
                </w:rPr>
                <w:delText>1</w:delText>
              </w:r>
              <w:r w:rsidRPr="000A5AEA">
                <w:rPr>
                  <w:sz w:val="20"/>
                  <w:lang w:val="en-US"/>
                </w:rPr>
                <w:delText> </w:delText>
              </w:r>
              <w:r w:rsidRPr="00A013FD">
                <w:rPr>
                  <w:sz w:val="20"/>
                </w:rPr>
                <w:delText>616</w:delText>
              </w:r>
            </w:del>
          </w:p>
        </w:tc>
        <w:tc>
          <w:tcPr>
            <w:tcW w:w="1160" w:type="dxa"/>
            <w:noWrap/>
          </w:tcPr>
          <w:p w14:paraId="62482F53"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18" w:author="Johnny Schultz" w:date="2020-02-12T15:58:00Z"/>
                <w:sz w:val="20"/>
              </w:rPr>
            </w:pPr>
            <w:del w:id="32119" w:author="Johnny Schultz" w:date="2020-02-12T15:58:00Z">
              <w:r w:rsidRPr="00A013FD">
                <w:rPr>
                  <w:sz w:val="20"/>
                </w:rPr>
                <w:delText>4</w:delText>
              </w:r>
            </w:del>
          </w:p>
        </w:tc>
        <w:tc>
          <w:tcPr>
            <w:tcW w:w="1337" w:type="dxa"/>
            <w:noWrap/>
          </w:tcPr>
          <w:p w14:paraId="064C79B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20" w:author="Johnny Schultz" w:date="2020-02-12T15:58:00Z"/>
                <w:sz w:val="20"/>
              </w:rPr>
            </w:pPr>
            <w:del w:id="32121" w:author="Johnny Schultz" w:date="2020-02-12T15:58:00Z">
              <w:r w:rsidRPr="00A013FD">
                <w:rPr>
                  <w:sz w:val="20"/>
                </w:rPr>
                <w:delText>4</w:delText>
              </w:r>
              <w:r w:rsidRPr="000A5AEA">
                <w:rPr>
                  <w:sz w:val="20"/>
                  <w:lang w:val="en-US"/>
                </w:rPr>
                <w:delText> </w:delText>
              </w:r>
              <w:r w:rsidRPr="00A013FD">
                <w:rPr>
                  <w:sz w:val="20"/>
                </w:rPr>
                <w:delText>792</w:delText>
              </w:r>
            </w:del>
          </w:p>
        </w:tc>
        <w:tc>
          <w:tcPr>
            <w:tcW w:w="1560" w:type="dxa"/>
            <w:noWrap/>
          </w:tcPr>
          <w:p w14:paraId="3EE53C6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22" w:author="Johnny Schultz" w:date="2020-02-12T15:58:00Z"/>
                <w:sz w:val="20"/>
              </w:rPr>
            </w:pPr>
            <w:del w:id="32123" w:author="Johnny Schultz" w:date="2020-02-12T15:58:00Z">
              <w:r w:rsidRPr="00A013FD">
                <w:rPr>
                  <w:sz w:val="20"/>
                </w:rPr>
                <w:delText>2.96</w:delText>
              </w:r>
            </w:del>
          </w:p>
        </w:tc>
        <w:tc>
          <w:tcPr>
            <w:tcW w:w="1109" w:type="dxa"/>
          </w:tcPr>
          <w:p w14:paraId="7B4B826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24" w:author="Johnny Schultz" w:date="2020-02-12T15:58:00Z"/>
                <w:sz w:val="20"/>
              </w:rPr>
            </w:pPr>
            <w:del w:id="32125" w:author="Johnny Schultz" w:date="2020-02-12T15:58:00Z">
              <w:r w:rsidRPr="00A013FD">
                <w:rPr>
                  <w:sz w:val="20"/>
                </w:rPr>
                <w:delText>12.04</w:delText>
              </w:r>
            </w:del>
          </w:p>
        </w:tc>
      </w:tr>
      <w:tr w:rsidR="00A013FD" w:rsidRPr="00A013FD" w14:paraId="5245B9C3" w14:textId="77777777" w:rsidTr="00BF604E">
        <w:trPr>
          <w:trHeight w:hRule="exact" w:val="284"/>
          <w:jc w:val="center"/>
          <w:del w:id="32126" w:author="Johnny Schultz" w:date="2020-02-12T15:58:00Z"/>
        </w:trPr>
        <w:tc>
          <w:tcPr>
            <w:tcW w:w="1078" w:type="dxa"/>
          </w:tcPr>
          <w:p w14:paraId="5778A277"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27" w:author="Johnny Schultz" w:date="2020-02-12T15:58:00Z"/>
                <w:sz w:val="20"/>
              </w:rPr>
            </w:pPr>
            <w:del w:id="32128" w:author="Johnny Schultz" w:date="2020-02-12T15:58:00Z">
              <w:r w:rsidRPr="00A013FD">
                <w:rPr>
                  <w:sz w:val="20"/>
                </w:rPr>
                <w:delText>3</w:delText>
              </w:r>
              <w:r w:rsidRPr="000A5AEA">
                <w:rPr>
                  <w:sz w:val="20"/>
                  <w:lang w:val="en-US"/>
                </w:rPr>
                <w:delText> </w:delText>
              </w:r>
              <w:r w:rsidRPr="00A013FD">
                <w:rPr>
                  <w:sz w:val="20"/>
                </w:rPr>
                <w:delText>236</w:delText>
              </w:r>
            </w:del>
          </w:p>
        </w:tc>
        <w:tc>
          <w:tcPr>
            <w:tcW w:w="1160" w:type="dxa"/>
            <w:noWrap/>
          </w:tcPr>
          <w:p w14:paraId="49FD8D31"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29" w:author="Johnny Schultz" w:date="2020-02-12T15:58:00Z"/>
                <w:sz w:val="20"/>
              </w:rPr>
            </w:pPr>
            <w:del w:id="32130" w:author="Johnny Schultz" w:date="2020-02-12T15:58:00Z">
              <w:r w:rsidRPr="00A013FD">
                <w:rPr>
                  <w:sz w:val="20"/>
                </w:rPr>
                <w:delText>4</w:delText>
              </w:r>
            </w:del>
          </w:p>
        </w:tc>
        <w:tc>
          <w:tcPr>
            <w:tcW w:w="1337" w:type="dxa"/>
            <w:noWrap/>
          </w:tcPr>
          <w:p w14:paraId="1F1E62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31" w:author="Johnny Schultz" w:date="2020-02-12T15:58:00Z"/>
                <w:sz w:val="20"/>
              </w:rPr>
            </w:pPr>
            <w:del w:id="32132" w:author="Johnny Schultz" w:date="2020-02-12T15:58:00Z">
              <w:r w:rsidRPr="00A013FD">
                <w:rPr>
                  <w:sz w:val="20"/>
                </w:rPr>
                <w:delText>984</w:delText>
              </w:r>
            </w:del>
          </w:p>
        </w:tc>
        <w:tc>
          <w:tcPr>
            <w:tcW w:w="1560" w:type="dxa"/>
            <w:noWrap/>
          </w:tcPr>
          <w:p w14:paraId="6BA635FE"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33" w:author="Johnny Schultz" w:date="2020-02-12T15:58:00Z"/>
                <w:sz w:val="20"/>
              </w:rPr>
            </w:pPr>
            <w:del w:id="32134" w:author="Johnny Schultz" w:date="2020-02-12T15:58:00Z">
              <w:r w:rsidRPr="00A013FD">
                <w:rPr>
                  <w:sz w:val="20"/>
                </w:rPr>
                <w:delText>0.30</w:delText>
              </w:r>
            </w:del>
          </w:p>
        </w:tc>
        <w:tc>
          <w:tcPr>
            <w:tcW w:w="1109" w:type="dxa"/>
          </w:tcPr>
          <w:p w14:paraId="6272341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35" w:author="Johnny Schultz" w:date="2020-02-12T15:58:00Z"/>
                <w:sz w:val="20"/>
              </w:rPr>
            </w:pPr>
            <w:del w:id="32136" w:author="Johnny Schultz" w:date="2020-02-12T15:58:00Z">
              <w:r w:rsidRPr="000A5AEA">
                <w:rPr>
                  <w:sz w:val="20"/>
                  <w:lang w:val="en-US"/>
                </w:rPr>
                <w:delText>−</w:delText>
              </w:r>
              <w:r w:rsidRPr="00A013FD">
                <w:rPr>
                  <w:sz w:val="20"/>
                </w:rPr>
                <w:delText>3.52</w:delText>
              </w:r>
            </w:del>
          </w:p>
        </w:tc>
      </w:tr>
      <w:tr w:rsidR="00A013FD" w:rsidRPr="00A013FD" w14:paraId="01FAEAA5" w14:textId="77777777" w:rsidTr="00BF604E">
        <w:trPr>
          <w:trHeight w:hRule="exact" w:val="284"/>
          <w:jc w:val="center"/>
          <w:del w:id="32137" w:author="Johnny Schultz" w:date="2020-02-12T15:58:00Z"/>
        </w:trPr>
        <w:tc>
          <w:tcPr>
            <w:tcW w:w="1078" w:type="dxa"/>
          </w:tcPr>
          <w:p w14:paraId="57F45264"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38" w:author="Johnny Schultz" w:date="2020-02-12T15:58:00Z"/>
                <w:sz w:val="20"/>
              </w:rPr>
            </w:pPr>
            <w:del w:id="32139" w:author="Johnny Schultz" w:date="2020-02-12T15:58:00Z">
              <w:r w:rsidRPr="00A013FD">
                <w:rPr>
                  <w:sz w:val="20"/>
                </w:rPr>
                <w:delText>3</w:delText>
              </w:r>
              <w:r w:rsidRPr="000A5AEA">
                <w:rPr>
                  <w:sz w:val="20"/>
                  <w:lang w:val="en-US"/>
                </w:rPr>
                <w:delText> </w:delText>
              </w:r>
              <w:r w:rsidRPr="00A013FD">
                <w:rPr>
                  <w:sz w:val="20"/>
                </w:rPr>
                <w:delText>236</w:delText>
              </w:r>
            </w:del>
          </w:p>
          <w:p w14:paraId="5309BD63" w14:textId="77777777" w:rsidR="00A013FD" w:rsidRPr="00A013FD" w:rsidRDefault="00A013FD" w:rsidP="00A013FD">
            <w:pPr>
              <w:rPr>
                <w:del w:id="32140" w:author="Johnny Schultz" w:date="2020-02-12T15:58:00Z"/>
              </w:rPr>
            </w:pPr>
          </w:p>
          <w:p w14:paraId="37B370DB" w14:textId="77777777" w:rsidR="00A013FD" w:rsidRPr="00A013FD" w:rsidRDefault="00A013FD" w:rsidP="00A013FD">
            <w:pPr>
              <w:rPr>
                <w:del w:id="32141" w:author="Johnny Schultz" w:date="2020-02-12T15:58:00Z"/>
              </w:rPr>
            </w:pPr>
          </w:p>
          <w:p w14:paraId="79FD5EFE" w14:textId="77777777" w:rsidR="00A013FD" w:rsidRPr="00A013FD" w:rsidRDefault="00A013FD" w:rsidP="00A013FD">
            <w:pPr>
              <w:rPr>
                <w:del w:id="32142" w:author="Johnny Schultz" w:date="2020-02-12T15:58:00Z"/>
              </w:rPr>
            </w:pPr>
          </w:p>
          <w:p w14:paraId="08322386" w14:textId="77777777" w:rsidR="00A013FD" w:rsidRPr="00A013FD" w:rsidRDefault="00A013FD" w:rsidP="00A013FD">
            <w:pPr>
              <w:rPr>
                <w:del w:id="32143" w:author="Johnny Schultz" w:date="2020-02-12T15:58:00Z"/>
              </w:rPr>
            </w:pPr>
          </w:p>
          <w:p w14:paraId="068978DE" w14:textId="77777777" w:rsidR="00A013FD" w:rsidRPr="00A013FD" w:rsidRDefault="00A013FD" w:rsidP="00A013FD">
            <w:pPr>
              <w:rPr>
                <w:del w:id="32144" w:author="Johnny Schultz" w:date="2020-02-12T15:58:00Z"/>
              </w:rPr>
            </w:pPr>
          </w:p>
          <w:p w14:paraId="62EE7E11" w14:textId="77777777" w:rsidR="00A013FD" w:rsidRPr="00A013FD" w:rsidRDefault="00A013FD" w:rsidP="00A013FD">
            <w:pPr>
              <w:rPr>
                <w:del w:id="32145" w:author="Johnny Schultz" w:date="2020-02-12T15:58:00Z"/>
              </w:rPr>
            </w:pPr>
          </w:p>
          <w:p w14:paraId="72672C76" w14:textId="77777777" w:rsidR="00A013FD" w:rsidRPr="00A013FD" w:rsidRDefault="00A013FD" w:rsidP="00A013FD">
            <w:pPr>
              <w:rPr>
                <w:del w:id="32146" w:author="Johnny Schultz" w:date="2020-02-12T15:58:00Z"/>
              </w:rPr>
            </w:pPr>
          </w:p>
          <w:p w14:paraId="7B21A659" w14:textId="77777777" w:rsidR="00A013FD" w:rsidRPr="00A013FD" w:rsidRDefault="00A013FD" w:rsidP="00A013FD">
            <w:pPr>
              <w:rPr>
                <w:del w:id="32147" w:author="Johnny Schultz" w:date="2020-02-12T15:58:00Z"/>
              </w:rPr>
            </w:pPr>
          </w:p>
          <w:p w14:paraId="54F78B5C" w14:textId="77777777" w:rsidR="00A013FD" w:rsidRPr="00A013FD" w:rsidRDefault="00A013FD" w:rsidP="00A013FD">
            <w:pPr>
              <w:rPr>
                <w:del w:id="32148" w:author="Johnny Schultz" w:date="2020-02-12T15:58:00Z"/>
              </w:rPr>
            </w:pPr>
          </w:p>
        </w:tc>
        <w:tc>
          <w:tcPr>
            <w:tcW w:w="1160" w:type="dxa"/>
            <w:noWrap/>
          </w:tcPr>
          <w:p w14:paraId="37AA18F8"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49" w:author="Johnny Schultz" w:date="2020-02-12T15:58:00Z"/>
                <w:sz w:val="20"/>
              </w:rPr>
            </w:pPr>
            <w:del w:id="32150" w:author="Johnny Schultz" w:date="2020-02-12T15:58:00Z">
              <w:r w:rsidRPr="00A013FD">
                <w:rPr>
                  <w:sz w:val="20"/>
                </w:rPr>
                <w:delText>4</w:delText>
              </w:r>
            </w:del>
          </w:p>
        </w:tc>
        <w:tc>
          <w:tcPr>
            <w:tcW w:w="1337" w:type="dxa"/>
            <w:noWrap/>
          </w:tcPr>
          <w:p w14:paraId="138CC60D"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51" w:author="Johnny Schultz" w:date="2020-02-12T15:58:00Z"/>
                <w:sz w:val="20"/>
              </w:rPr>
            </w:pPr>
            <w:del w:id="32152" w:author="Johnny Schultz" w:date="2020-02-12T15:58:00Z">
              <w:r w:rsidRPr="00A013FD">
                <w:rPr>
                  <w:sz w:val="20"/>
                </w:rPr>
                <w:delText>1</w:delText>
              </w:r>
              <w:r w:rsidRPr="000A5AEA">
                <w:rPr>
                  <w:sz w:val="20"/>
                  <w:lang w:val="en-US"/>
                </w:rPr>
                <w:delText> </w:delText>
              </w:r>
              <w:r w:rsidRPr="00A013FD">
                <w:rPr>
                  <w:sz w:val="20"/>
                </w:rPr>
                <w:delText>504</w:delText>
              </w:r>
            </w:del>
          </w:p>
        </w:tc>
        <w:tc>
          <w:tcPr>
            <w:tcW w:w="1560" w:type="dxa"/>
            <w:noWrap/>
          </w:tcPr>
          <w:p w14:paraId="1A96A00A"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53" w:author="Johnny Schultz" w:date="2020-02-12T15:58:00Z"/>
                <w:sz w:val="20"/>
              </w:rPr>
            </w:pPr>
            <w:del w:id="32154" w:author="Johnny Schultz" w:date="2020-02-12T15:58:00Z">
              <w:r w:rsidRPr="00A013FD">
                <w:rPr>
                  <w:sz w:val="20"/>
                </w:rPr>
                <w:delText>0.46</w:delText>
              </w:r>
            </w:del>
          </w:p>
        </w:tc>
        <w:tc>
          <w:tcPr>
            <w:tcW w:w="1109" w:type="dxa"/>
          </w:tcPr>
          <w:p w14:paraId="1F8665C5" w14:textId="77777777" w:rsidR="00A013FD" w:rsidRPr="00A013FD" w:rsidRDefault="00A013FD" w:rsidP="00A013FD">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del w:id="32155" w:author="Johnny Schultz" w:date="2020-02-12T15:58:00Z"/>
                <w:sz w:val="20"/>
              </w:rPr>
            </w:pPr>
            <w:del w:id="32156" w:author="Johnny Schultz" w:date="2020-02-12T15:58:00Z">
              <w:r w:rsidRPr="000A5AEA">
                <w:rPr>
                  <w:sz w:val="20"/>
                  <w:lang w:val="en-US"/>
                </w:rPr>
                <w:delText>−</w:delText>
              </w:r>
              <w:r w:rsidRPr="00A013FD">
                <w:rPr>
                  <w:sz w:val="20"/>
                </w:rPr>
                <w:delText>1.3</w:delText>
              </w:r>
            </w:del>
          </w:p>
        </w:tc>
      </w:tr>
    </w:tbl>
    <w:p w14:paraId="120878A3" w14:textId="77777777" w:rsidR="00A013FD" w:rsidRPr="00A013FD" w:rsidRDefault="00A013FD" w:rsidP="00A013FD">
      <w:pPr>
        <w:keepNext/>
        <w:keepLines/>
        <w:spacing w:before="480" w:after="120"/>
        <w:jc w:val="center"/>
        <w:rPr>
          <w:del w:id="32157" w:author="Johnny Schultz" w:date="2020-02-12T15:58:00Z"/>
          <w:caps/>
          <w:sz w:val="20"/>
        </w:rPr>
      </w:pPr>
      <w:del w:id="32158" w:author="Johnny Schultz" w:date="2020-02-12T15:58:00Z">
        <w:r w:rsidRPr="00A013FD">
          <w:rPr>
            <w:caps/>
            <w:sz w:val="20"/>
          </w:rPr>
          <w:delText xml:space="preserve">Figure A7-28 </w:delText>
        </w:r>
      </w:del>
    </w:p>
    <w:p w14:paraId="6A08BDA3" w14:textId="77777777" w:rsidR="00A013FD" w:rsidRPr="00A013FD" w:rsidRDefault="00A013FD" w:rsidP="00A013FD">
      <w:pPr>
        <w:keepNext/>
        <w:keepLines/>
        <w:spacing w:before="0" w:after="480"/>
        <w:jc w:val="center"/>
        <w:rPr>
          <w:del w:id="32159" w:author="Johnny Schultz" w:date="2020-02-12T15:58:00Z"/>
          <w:rFonts w:ascii="Times New Roman Bold" w:hAnsi="Times New Roman Bold"/>
          <w:b/>
          <w:sz w:val="20"/>
          <w:lang w:eastAsia="en-GB"/>
        </w:rPr>
      </w:pPr>
      <w:del w:id="32160" w:author="Johnny Schultz" w:date="2020-02-12T15:58:00Z">
        <w:r w:rsidRPr="00A013FD">
          <w:rPr>
            <w:rFonts w:ascii="Times New Roman Bold" w:hAnsi="Times New Roman Bold"/>
            <w:b/>
            <w:sz w:val="20"/>
          </w:rPr>
          <w:delText>Spectral efficiency of DVB-RCS2 waveform</w:delText>
        </w:r>
      </w:del>
    </w:p>
    <w:p w14:paraId="6C5FFE70" w14:textId="77777777" w:rsidR="00A013FD" w:rsidRPr="00A013FD" w:rsidRDefault="00A013FD" w:rsidP="00A013FD">
      <w:pPr>
        <w:keepNext/>
        <w:keepLines/>
        <w:jc w:val="center"/>
        <w:rPr>
          <w:del w:id="32161" w:author="Johnny Schultz" w:date="2020-02-12T15:58:00Z"/>
        </w:rPr>
      </w:pPr>
      <w:del w:id="32162" w:author="Johnny Schultz" w:date="2020-02-12T15:58:00Z">
        <w:r w:rsidRPr="00A013FD">
          <w:rPr>
            <w:caps/>
            <w:noProof/>
            <w:sz w:val="28"/>
            <w:lang w:val="fr-CA" w:eastAsia="fr-CA"/>
          </w:rPr>
          <mc:AlternateContent>
            <mc:Choice Requires="wps">
              <w:drawing>
                <wp:anchor distT="0" distB="0" distL="114300" distR="114300" simplePos="0" relativeHeight="251659264" behindDoc="0" locked="0" layoutInCell="1" allowOverlap="1" wp14:anchorId="7186D671" wp14:editId="5CDD9B7E">
                  <wp:simplePos x="0" y="0"/>
                  <wp:positionH relativeFrom="column">
                    <wp:posOffset>1985010</wp:posOffset>
                  </wp:positionH>
                  <wp:positionV relativeFrom="paragraph">
                    <wp:posOffset>3519170</wp:posOffset>
                  </wp:positionV>
                  <wp:extent cx="844550" cy="228600"/>
                  <wp:effectExtent l="0" t="0" r="0" b="0"/>
                  <wp:wrapNone/>
                  <wp:docPr id="1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ln>
                        </wps:spPr>
                        <wps:txbx>
                          <w:txbxContent>
                            <w:p w14:paraId="6838BB4F" w14:textId="77777777" w:rsidR="003F4396" w:rsidRDefault="003F4396" w:rsidP="00A013FD">
                              <w:pPr>
                                <w:spacing w:before="0"/>
                                <w:rPr>
                                  <w:rFonts w:ascii="Arial" w:hAnsi="Arial" w:cs="Arial"/>
                                  <w:b/>
                                  <w:sz w:val="20"/>
                                </w:rPr>
                              </w:pPr>
                              <w:r>
                                <w:rPr>
                                  <w:rFonts w:ascii="Arial" w:hAnsi="Arial" w:cs="Arial"/>
                                  <w:b/>
                                  <w:i/>
                                  <w:iCs/>
                                  <w:sz w:val="20"/>
                                </w:rPr>
                                <w:t>E</w:t>
                              </w:r>
                              <w:r>
                                <w:rPr>
                                  <w:rFonts w:ascii="Arial" w:hAnsi="Arial" w:cs="Arial"/>
                                  <w:b/>
                                  <w:i/>
                                  <w:iCs/>
                                  <w:sz w:val="20"/>
                                  <w:vertAlign w:val="subscript"/>
                                </w:rPr>
                                <w:t>s</w:t>
                              </w:r>
                              <w:r>
                                <w:rPr>
                                  <w:rFonts w:ascii="Arial" w:hAnsi="Arial" w:cs="Arial"/>
                                  <w:b/>
                                  <w:sz w:val="20"/>
                                </w:rPr>
                                <w:t>/</w:t>
                              </w:r>
                              <w:r>
                                <w:rPr>
                                  <w:rFonts w:ascii="Arial" w:hAnsi="Arial" w:cs="Arial"/>
                                  <w:b/>
                                  <w:i/>
                                  <w:iCs/>
                                  <w:sz w:val="20"/>
                                </w:rPr>
                                <w:t>N</w:t>
                              </w:r>
                              <w:r>
                                <w:rPr>
                                  <w:rFonts w:ascii="Arial" w:hAnsi="Arial" w:cs="Arial"/>
                                  <w:b/>
                                  <w:sz w:val="20"/>
                                  <w:vertAlign w:val="subscript"/>
                                </w:rPr>
                                <w:t>0</w:t>
                              </w:r>
                              <w:r>
                                <w:rPr>
                                  <w:rFonts w:ascii="Arial" w:hAnsi="Arial" w:cs="Arial"/>
                                  <w:b/>
                                  <w:sz w:val="20"/>
                                </w:rPr>
                                <w:t xml:space="preserve"> (dB)</w:t>
                              </w:r>
                            </w:p>
                          </w:txbxContent>
                        </wps:txbx>
                        <wps:bodyPr rot="0" vert="horz" wrap="square" lIns="91440" tIns="45720" rIns="91440" bIns="45720" anchor="t" anchorCtr="0">
                          <a:noAutofit/>
                        </wps:bodyPr>
                      </wps:wsp>
                    </a:graphicData>
                  </a:graphic>
                </wp:anchor>
              </w:drawing>
            </mc:Choice>
            <mc:Fallback>
              <w:pict>
                <v:shape w14:anchorId="7186D671" id="_x0000_s1213" type="#_x0000_t202" style="position:absolute;left:0;text-align:left;margin-left:156.3pt;margin-top:277.1pt;width:66.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" stroked="f">
                  <v:textbox>
                    <w:txbxContent>
                      <w:p w14:paraId="6838BB4F" w14:textId="77777777" w:rsidR="003F4396" w:rsidRDefault="003F4396" w:rsidP="00A013FD">
                        <w:pPr>
                          <w:spacing w:before="0"/>
                          <w:rPr>
                            <w:rFonts w:ascii="Arial" w:hAnsi="Arial" w:cs="Arial"/>
                            <w:b/>
                            <w:sz w:val="20"/>
                          </w:rPr>
                        </w:pPr>
                        <w:r>
                          <w:rPr>
                            <w:rFonts w:ascii="Arial" w:hAnsi="Arial" w:cs="Arial"/>
                            <w:b/>
                            <w:i/>
                            <w:iCs/>
                            <w:sz w:val="20"/>
                          </w:rPr>
                          <w:t>E</w:t>
                        </w:r>
                        <w:r>
                          <w:rPr>
                            <w:rFonts w:ascii="Arial" w:hAnsi="Arial" w:cs="Arial"/>
                            <w:b/>
                            <w:i/>
                            <w:iCs/>
                            <w:sz w:val="20"/>
                            <w:vertAlign w:val="subscript"/>
                          </w:rPr>
                          <w:t>s</w:t>
                        </w:r>
                        <w:r>
                          <w:rPr>
                            <w:rFonts w:ascii="Arial" w:hAnsi="Arial" w:cs="Arial"/>
                            <w:b/>
                            <w:sz w:val="20"/>
                          </w:rPr>
                          <w:t>/</w:t>
                        </w:r>
                        <w:r>
                          <w:rPr>
                            <w:rFonts w:ascii="Arial" w:hAnsi="Arial" w:cs="Arial"/>
                            <w:b/>
                            <w:i/>
                            <w:iCs/>
                            <w:sz w:val="20"/>
                          </w:rPr>
                          <w:t>N</w:t>
                        </w:r>
                        <w:r>
                          <w:rPr>
                            <w:rFonts w:ascii="Arial" w:hAnsi="Arial" w:cs="Arial"/>
                            <w:b/>
                            <w:sz w:val="20"/>
                            <w:vertAlign w:val="subscript"/>
                          </w:rPr>
                          <w:t>0</w:t>
                        </w:r>
                        <w:r>
                          <w:rPr>
                            <w:rFonts w:ascii="Arial" w:hAnsi="Arial" w:cs="Arial"/>
                            <w:b/>
                            <w:sz w:val="20"/>
                          </w:rPr>
                          <w:t xml:space="preserve"> (dB)</w:t>
                        </w:r>
                      </w:p>
                    </w:txbxContent>
                  </v:textbox>
                </v:shape>
              </w:pict>
            </mc:Fallback>
          </mc:AlternateContent>
        </w:r>
        <w:r w:rsidRPr="00A013FD">
          <w:rPr>
            <w:caps/>
            <w:noProof/>
            <w:sz w:val="28"/>
            <w:lang w:val="fr-CA" w:eastAsia="fr-CA"/>
          </w:rPr>
          <w:drawing>
            <wp:inline distT="0" distB="0" distL="0" distR="0" wp14:anchorId="3CA32716" wp14:editId="5A1F4990">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Picture 1013"/>
                      <pic:cNvPicPr>
                        <a:picLocks noChangeAspect="1"/>
                      </pic:cNvPicPr>
                    </pic:nvPicPr>
                    <pic:blipFill>
                      <a:blip r:embed="rId158"/>
                      <a:stretch>
                        <a:fillRect/>
                      </a:stretch>
                    </pic:blipFill>
                    <pic:spPr>
                      <a:xfrm>
                        <a:off x="0" y="0"/>
                        <a:ext cx="5943600" cy="3815080"/>
                      </a:xfrm>
                      <a:prstGeom prst="rect">
                        <a:avLst/>
                      </a:prstGeom>
                    </pic:spPr>
                  </pic:pic>
                </a:graphicData>
              </a:graphic>
            </wp:inline>
          </w:drawing>
        </w:r>
      </w:del>
    </w:p>
    <w:bookmarkEnd w:id="13"/>
    <w:p w14:paraId="39B101EE" w14:textId="2350FE11" w:rsidR="00896AB3" w:rsidDel="00542BDC" w:rsidRDefault="00896AB3">
      <w:pPr>
        <w:jc w:val="center"/>
        <w:rPr>
          <w:del w:id="32163" w:author="USA Editor 2021" w:date="2021-01-07T13:10:00Z"/>
        </w:rPr>
      </w:pPr>
    </w:p>
    <w:p w14:paraId="56A3C906" w14:textId="7BDFEE32" w:rsidR="00A013FD" w:rsidRDefault="00A013FD" w:rsidP="00542BDC">
      <w:pPr>
        <w:rPr>
          <w:lang w:eastAsia="zh-CN"/>
        </w:rPr>
      </w:pPr>
    </w:p>
    <w:sectPr w:rsidR="00A013FD" w:rsidSect="00D02712">
      <w:headerReference w:type="default" r:id="rId159"/>
      <w:footerReference w:type="default" r:id="rId160"/>
      <w:footerReference w:type="first" r:id="rId161"/>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D8EC4" w14:textId="77777777" w:rsidR="0070397A" w:rsidRDefault="0070397A">
      <w:r>
        <w:separator/>
      </w:r>
    </w:p>
  </w:endnote>
  <w:endnote w:type="continuationSeparator" w:id="0">
    <w:p w14:paraId="00F4EDFA" w14:textId="77777777" w:rsidR="0070397A" w:rsidRDefault="00703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F2EED8" w14:textId="29170831" w:rsidR="003F4396" w:rsidRPr="002F7CB3" w:rsidRDefault="00580147">
    <w:pPr>
      <w:pStyle w:val="Footer"/>
      <w:rPr>
        <w:lang w:val="en-US"/>
      </w:rPr>
    </w:pPr>
    <w:r>
      <w:fldChar w:fldCharType="begin"/>
    </w:r>
    <w:r>
      <w:instrText xml:space="preserve"> FILENAME \p \* MERGEFORMAT </w:instrText>
    </w:r>
    <w:r>
      <w:fldChar w:fldCharType="separate"/>
    </w:r>
    <w:r w:rsidR="003F4396" w:rsidRPr="00997183">
      <w:rPr>
        <w:lang w:val="en-US"/>
      </w:rPr>
      <w:t>M</w:t>
    </w:r>
    <w:r w:rsidR="003F4396">
      <w:t>:\BRSGD\TEXT2019\SG05\WP5B\200\225\225N16e.docx</w:t>
    </w:r>
    <w:r>
      <w:fldChar w:fldCharType="end"/>
    </w:r>
    <w:r w:rsidR="003F4396">
      <w:t xml:space="preserve"> ( )</w:t>
    </w:r>
    <w:r w:rsidR="003F4396" w:rsidRPr="002F7CB3">
      <w:rPr>
        <w:lang w:val="en-US"/>
      </w:rPr>
      <w:tab/>
    </w:r>
    <w:r w:rsidR="003F4396">
      <w:fldChar w:fldCharType="begin"/>
    </w:r>
    <w:r w:rsidR="003F4396">
      <w:instrText xml:space="preserve"> savedate \@ dd.MM.yy </w:instrText>
    </w:r>
    <w:r w:rsidR="003F4396">
      <w:fldChar w:fldCharType="separate"/>
    </w:r>
    <w:ins w:id="32164" w:author="Jaime Alvarez" w:date="2021-02-10T17:07:00Z">
      <w:r>
        <w:t>29.01.21</w:t>
      </w:r>
    </w:ins>
    <w:ins w:id="32165" w:author="USA Editor 2021" w:date="2021-01-29T10:58:00Z">
      <w:del w:id="32166" w:author="Jaime Alvarez" w:date="2021-02-10T17:07:00Z">
        <w:r w:rsidR="005A3936" w:rsidDel="00580147">
          <w:delText>29.01.21</w:delText>
        </w:r>
      </w:del>
    </w:ins>
    <w:del w:id="32167" w:author="Jaime Alvarez" w:date="2021-02-10T17:07:00Z">
      <w:r w:rsidR="003F4396" w:rsidDel="00580147">
        <w:delText>25.11.20</w:delText>
      </w:r>
    </w:del>
    <w:r w:rsidR="003F4396">
      <w:fldChar w:fldCharType="end"/>
    </w:r>
    <w:r w:rsidR="003F4396" w:rsidRPr="002F7CB3">
      <w:rPr>
        <w:lang w:val="en-US"/>
      </w:rPr>
      <w:tab/>
    </w:r>
    <w:r w:rsidR="003F4396">
      <w:fldChar w:fldCharType="begin"/>
    </w:r>
    <w:r w:rsidR="003F4396">
      <w:instrText xml:space="preserve"> printdate \@ dd.MM.yy </w:instrText>
    </w:r>
    <w:r w:rsidR="003F4396">
      <w:fldChar w:fldCharType="separate"/>
    </w:r>
    <w:r w:rsidR="003F4396">
      <w:t>21.02.08</w:t>
    </w:r>
    <w:r w:rsidR="003F4396">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2AC866" w14:textId="6365A099" w:rsidR="003F4396" w:rsidRPr="00997183" w:rsidRDefault="00580147" w:rsidP="00997183">
    <w:pPr>
      <w:pStyle w:val="Footer"/>
    </w:pPr>
    <w:r>
      <w:fldChar w:fldCharType="begin"/>
    </w:r>
    <w:r>
      <w:instrText xml:space="preserve"> FILENAME \p  \* MERGEFORMAT </w:instrText>
    </w:r>
    <w:r>
      <w:fldChar w:fldCharType="separate"/>
    </w:r>
    <w:r w:rsidR="003F4396">
      <w:t>M:\BRSGD\TEXT2019\SG05\WP5B\200\225\225N16e.docx</w:t>
    </w:r>
    <w:r>
      <w:fldChar w:fldCharType="end"/>
    </w:r>
    <w:r w:rsidR="003F4396">
      <w:tab/>
    </w:r>
    <w:r w:rsidR="003F4396">
      <w:fldChar w:fldCharType="begin"/>
    </w:r>
    <w:r w:rsidR="003F4396">
      <w:instrText xml:space="preserve"> SAVEDATE \@ DD.MM.YY </w:instrText>
    </w:r>
    <w:r w:rsidR="003F4396">
      <w:fldChar w:fldCharType="separate"/>
    </w:r>
    <w:ins w:id="32168" w:author="Jaime Alvarez" w:date="2021-02-10T17:07:00Z">
      <w:r>
        <w:t>29.01.21</w:t>
      </w:r>
    </w:ins>
    <w:ins w:id="32169" w:author="USA Editor 2021" w:date="2021-01-29T10:58:00Z">
      <w:del w:id="32170" w:author="Jaime Alvarez" w:date="2021-02-10T17:07:00Z">
        <w:r w:rsidR="005A3936" w:rsidDel="00580147">
          <w:delText>29.01.21</w:delText>
        </w:r>
      </w:del>
    </w:ins>
    <w:del w:id="32171" w:author="Jaime Alvarez" w:date="2021-02-10T17:07:00Z">
      <w:r w:rsidR="003F4396" w:rsidDel="00580147">
        <w:delText>25.11.20</w:delText>
      </w:r>
    </w:del>
    <w:r w:rsidR="003F4396">
      <w:fldChar w:fldCharType="end"/>
    </w:r>
    <w:r w:rsidR="003F4396">
      <w:tab/>
    </w:r>
    <w:r w:rsidR="003F4396">
      <w:fldChar w:fldCharType="begin"/>
    </w:r>
    <w:r w:rsidR="003F4396">
      <w:instrText xml:space="preserve"> PRINTDATE \@ DD.MM.YY </w:instrText>
    </w:r>
    <w:r w:rsidR="003F4396">
      <w:fldChar w:fldCharType="separate"/>
    </w:r>
    <w:r w:rsidR="003F4396">
      <w:t>21.02.08</w:t>
    </w:r>
    <w:r w:rsidR="003F439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F1124D" w14:textId="77777777" w:rsidR="0070397A" w:rsidRDefault="0070397A">
      <w:r>
        <w:t>____________________</w:t>
      </w:r>
    </w:p>
  </w:footnote>
  <w:footnote w:type="continuationSeparator" w:id="0">
    <w:p w14:paraId="1AA4E045" w14:textId="77777777" w:rsidR="0070397A" w:rsidRDefault="0070397A">
      <w:r>
        <w:continuationSeparator/>
      </w:r>
    </w:p>
  </w:footnote>
  <w:footnote w:id="1">
    <w:p w14:paraId="6B7D7B19" w14:textId="77777777" w:rsidR="003F4396" w:rsidDel="0059784F" w:rsidRDefault="003F4396" w:rsidP="00D72B5A">
      <w:pPr>
        <w:pStyle w:val="FootnoteText"/>
        <w:rPr>
          <w:del w:id="9" w:author="2092 CG" w:date="2020-10-27T17:01:00Z"/>
        </w:rPr>
      </w:pPr>
      <w:del w:id="10" w:author="2092 CG" w:date="2020-10-27T17:01:00Z">
        <w:r w:rsidRPr="002747F7" w:rsidDel="0059784F">
          <w:rPr>
            <w:rStyle w:val="FootnoteReference"/>
          </w:rPr>
          <w:sym w:font="Symbol" w:char="F02A"/>
        </w:r>
        <w:r w:rsidRPr="009F2068" w:rsidDel="0059784F">
          <w:delText xml:space="preserve"> </w:delText>
        </w:r>
        <w:r w:rsidRPr="009F2068" w:rsidDel="0059784F">
          <w:tab/>
          <w:delTex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delText>
        </w:r>
      </w:del>
    </w:p>
  </w:footnote>
  <w:footnote w:id="2">
    <w:p w14:paraId="47E8593B" w14:textId="77777777" w:rsidR="003F4396" w:rsidRDefault="003F4396" w:rsidP="00D72B5A">
      <w:pPr>
        <w:pStyle w:val="FootnoteText"/>
        <w:rPr>
          <w:lang w:val="en-US"/>
        </w:rPr>
      </w:pPr>
      <w:r>
        <w:rPr>
          <w:rStyle w:val="FootnoteReference"/>
        </w:rPr>
        <w:sym w:font="Symbol" w:char="F02A"/>
      </w:r>
      <w:r>
        <w:rPr>
          <w:rStyle w:val="FootnoteReference"/>
        </w:rPr>
        <w:sym w:font="Symbol" w:char="F02A"/>
      </w:r>
      <w:r>
        <w:t xml:space="preserve"> </w:t>
      </w:r>
      <w:r>
        <w:rPr>
          <w:lang w:val="en-US"/>
        </w:rPr>
        <w:tab/>
        <w:t>Note by the BR Secretariat – The figures in this Recommendation are available in English only. The other languages will be prepared in due course.</w:t>
      </w:r>
    </w:p>
  </w:footnote>
  <w:footnote w:id="3">
    <w:p w14:paraId="410166EC" w14:textId="77777777" w:rsidR="003F4396" w:rsidRDefault="003F4396" w:rsidP="00A013FD">
      <w:pPr>
        <w:pStyle w:val="FootnoteText"/>
        <w:rPr>
          <w:ins w:id="5263" w:author="Ross Norsworthy" w:date="2020-03-19T22:33:00Z"/>
          <w:szCs w:val="24"/>
          <w:lang w:val="en-US"/>
        </w:rPr>
      </w:pPr>
      <w:ins w:id="5264" w:author="Ross Norsworthy" w:date="2020-03-19T22:33:00Z">
        <w:r>
          <w:rPr>
            <w:rStyle w:val="FootnoteReference"/>
            <w:szCs w:val="24"/>
          </w:rPr>
          <w:footnoteRef/>
        </w:r>
        <w:r>
          <w:rPr>
            <w:szCs w:val="24"/>
          </w:rPr>
          <w:t xml:space="preserve"> where </w:t>
        </w:r>
        <w:r>
          <w:rPr>
            <w:szCs w:val="24"/>
            <w:lang w:val="en-US"/>
          </w:rPr>
          <w:t xml:space="preserve">0 </w:t>
        </w:r>
        <w:proofErr w:type="spellStart"/>
        <w:r>
          <w:rPr>
            <w:szCs w:val="24"/>
            <w:lang w:val="en-US"/>
          </w:rPr>
          <w:t>dBc</w:t>
        </w:r>
        <w:proofErr w:type="spellEnd"/>
        <w:r>
          <w:rPr>
            <w:szCs w:val="24"/>
            <w:lang w:val="en-US"/>
          </w:rPr>
          <w:t xml:space="preserve"> is average. </w:t>
        </w:r>
      </w:ins>
    </w:p>
  </w:footnote>
  <w:footnote w:id="4">
    <w:p w14:paraId="6DD6444C" w14:textId="77777777" w:rsidR="003F4396" w:rsidRDefault="003F4396" w:rsidP="00A013FD">
      <w:pPr>
        <w:pStyle w:val="FootnoteText"/>
        <w:rPr>
          <w:ins w:id="6839" w:author="Ross Norsworthy" w:date="2020-03-20T00:00:00Z"/>
          <w:szCs w:val="24"/>
          <w:lang w:val="en-US"/>
        </w:rPr>
      </w:pPr>
      <w:ins w:id="6840" w:author="Ross Norsworthy" w:date="2020-03-20T00:00:00Z">
        <w:r>
          <w:rPr>
            <w:rStyle w:val="FootnoteReference"/>
            <w:szCs w:val="24"/>
          </w:rPr>
          <w:footnoteRef/>
        </w:r>
        <w:r>
          <w:rPr>
            <w:szCs w:val="24"/>
          </w:rPr>
          <w:t xml:space="preserve"> </w:t>
        </w:r>
        <w:r>
          <w:rPr>
            <w:szCs w:val="24"/>
            <w:lang w:val="en-US"/>
          </w:rPr>
          <w:t xml:space="preserve">where 0 </w:t>
        </w:r>
        <w:proofErr w:type="spellStart"/>
        <w:r>
          <w:rPr>
            <w:szCs w:val="24"/>
            <w:lang w:val="en-US"/>
          </w:rPr>
          <w:t>dBc</w:t>
        </w:r>
        <w:proofErr w:type="spellEnd"/>
        <w:r>
          <w:rPr>
            <w:szCs w:val="24"/>
            <w:lang w:val="en-US"/>
          </w:rPr>
          <w:t xml:space="preserve"> is 12.5W average power for higher power and 1W average power for low power.</w:t>
        </w:r>
      </w:ins>
    </w:p>
  </w:footnote>
  <w:footnote w:id="5">
    <w:p w14:paraId="50070C46" w14:textId="77777777" w:rsidR="003F4396" w:rsidRDefault="003F4396" w:rsidP="00A013FD">
      <w:pPr>
        <w:pStyle w:val="FootnoteText"/>
        <w:rPr>
          <w:del w:id="10612" w:author="Johnny Schultz" w:date="2020-02-12T15:49:00Z"/>
          <w:lang w:val="en-US"/>
        </w:rPr>
      </w:pPr>
      <w:del w:id="10613" w:author="Johnny Schultz" w:date="2020-02-12T15:49:00Z">
        <w:r>
          <w:rPr>
            <w:rStyle w:val="FootnoteReference"/>
          </w:rPr>
          <w:footnoteRef/>
        </w:r>
        <w:r>
          <w:rPr>
            <w:lang w:val="en-US"/>
          </w:rPr>
          <w:tab/>
          <w:delText xml:space="preserve">1 </w:delText>
        </w:r>
        <w:r>
          <w:delText>Nautical</w:delText>
        </w:r>
        <w:r>
          <w:rPr>
            <w:lang w:val="en-US"/>
          </w:rPr>
          <w:delText xml:space="preserve"> </w:delText>
        </w:r>
        <w:r>
          <w:delText>mile</w:delText>
        </w:r>
        <w:r>
          <w:rPr>
            <w:lang w:val="en-US"/>
          </w:rPr>
          <w:delText xml:space="preserve"> = 1 852 metres.</w:delText>
        </w:r>
      </w:del>
    </w:p>
  </w:footnote>
  <w:footnote w:id="6">
    <w:p w14:paraId="396EAC3A" w14:textId="77777777" w:rsidR="003F4396" w:rsidRDefault="003F4396" w:rsidP="00A013FD">
      <w:pPr>
        <w:pStyle w:val="FootnoteText"/>
        <w:keepNext/>
        <w:rPr>
          <w:del w:id="10810" w:author="Johnny Schultz" w:date="2020-02-12T15:49:00Z"/>
          <w:lang w:val="en-US"/>
        </w:rPr>
      </w:pPr>
      <w:del w:id="10811" w:author="Johnny Schultz" w:date="2020-02-12T15:49:00Z">
        <w:r>
          <w:rPr>
            <w:rStyle w:val="FootnoteReference"/>
          </w:rPr>
          <w:footnoteRef/>
        </w:r>
        <w:r>
          <w:rPr>
            <w:lang w:val="en-US"/>
          </w:rPr>
          <w:tab/>
        </w:r>
        <w:r>
          <w:rPr>
            <w:szCs w:val="22"/>
            <w:lang w:val="en-US"/>
          </w:rPr>
          <w:delText>The following example is compliant with the requirement</w:delText>
        </w:r>
        <w:r>
          <w:rPr>
            <w:lang w:val="en-US"/>
          </w:rPr>
          <w:delText>:</w:delText>
        </w:r>
      </w:del>
    </w:p>
    <w:p w14:paraId="65D1FBE5" w14:textId="77777777" w:rsidR="003F4396" w:rsidRDefault="003F4396" w:rsidP="00A013FD">
      <w:pPr>
        <w:pStyle w:val="FootnoteText"/>
        <w:rPr>
          <w:del w:id="10812" w:author="Johnny Schultz" w:date="2020-02-12T15:49:00Z"/>
          <w:lang w:val="en-US"/>
        </w:rPr>
      </w:pPr>
      <w:del w:id="10813" w:author="Johnny Schultz" w:date="2020-02-12T15:49:00Z">
        <w:r>
          <w:tab/>
          <w:delTex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delText>
        </w:r>
      </w:del>
    </w:p>
  </w:footnote>
  <w:footnote w:id="7">
    <w:p w14:paraId="43B95D54" w14:textId="1FC3369C" w:rsidR="003F4396" w:rsidRDefault="003F4396" w:rsidP="00A013FD">
      <w:pPr>
        <w:pStyle w:val="FootnoteText"/>
        <w:rPr>
          <w:ins w:id="18266" w:author="Ross Norsworthy" w:date="2020-03-20T01:39:00Z"/>
        </w:rPr>
      </w:pPr>
      <w:ins w:id="18267" w:author="Ross Norsworthy" w:date="2020-03-20T01:39:00Z">
        <w:r>
          <w:rPr>
            <w:rStyle w:val="FootnoteReference"/>
          </w:rPr>
          <w:footnoteRef/>
        </w:r>
        <w:r>
          <w:t xml:space="preserve"> Signature spreading sequences are utilised such that quasi continuous phase is obtained for the generated direct sequence spreading signal. These signature spreading sequences, referred to as the </w:t>
        </w:r>
      </w:ins>
      <m:oMath>
        <m:sSub>
          <m:sSubPr>
            <m:ctrlPr>
              <w:ins w:id="18268" w:author="Ross Norsworthy" w:date="2020-03-20T01:39:00Z">
                <w:rPr>
                  <w:rFonts w:ascii="Cambria Math" w:hAnsi="Cambria Math"/>
                </w:rPr>
              </w:ins>
            </m:ctrlPr>
          </m:sSubPr>
          <m:e>
            <m:r>
              <w:ins w:id="18269" w:author="Ross Norsworthy" w:date="2020-03-20T01:39:00Z">
                <w:rPr>
                  <w:rFonts w:ascii="Cambria Math" w:hAnsi="Cambria Math"/>
                </w:rPr>
                <m:t>cp</m:t>
              </w:ins>
            </m:r>
          </m:e>
          <m:sub>
            <m:r>
              <w:ins w:id="18270" w:author="Ross Norsworthy" w:date="2020-03-20T01:39:00Z">
                <w:rPr>
                  <w:rFonts w:ascii="Cambria Math" w:hAnsi="Cambria Math"/>
                </w:rPr>
                <m:t>a</m:t>
              </w:ins>
            </m:r>
          </m:sub>
        </m:sSub>
      </m:oMath>
      <w:ins w:id="18271" w:author="Ross Norsworthy" w:date="2020-03-20T01:39:00Z">
        <w:r>
          <w:t xml:space="preserve"> and </w:t>
        </w:r>
      </w:ins>
      <m:oMath>
        <m:sSub>
          <m:sSubPr>
            <m:ctrlPr>
              <w:ins w:id="18272" w:author="Ross Norsworthy" w:date="2020-03-20T01:39:00Z">
                <w:rPr>
                  <w:rFonts w:ascii="Cambria Math" w:hAnsi="Cambria Math"/>
                </w:rPr>
              </w:ins>
            </m:ctrlPr>
          </m:sSubPr>
          <m:e>
            <m:r>
              <w:ins w:id="18273" w:author="Ross Norsworthy" w:date="2020-03-20T01:39:00Z">
                <w:rPr>
                  <w:rFonts w:ascii="Cambria Math" w:hAnsi="Cambria Math"/>
                </w:rPr>
                <m:t>cp</m:t>
              </w:ins>
            </m:r>
          </m:e>
          <m:sub>
            <m:r>
              <w:ins w:id="18274" w:author="Ross Norsworthy" w:date="2020-03-20T01:39:00Z">
                <w:rPr>
                  <w:rFonts w:ascii="Cambria Math" w:hAnsi="Cambria Math"/>
                </w:rPr>
                <m:t>e</m:t>
              </w:ins>
            </m:r>
          </m:sub>
        </m:sSub>
      </m:oMath>
      <w:ins w:id="18275" w:author="Ross Norsworthy" w:date="2020-03-20T01:39:00Z">
        <w:r>
          <w:t xml:space="preserve"> in </w:t>
        </w:r>
        <w:del w:id="18276" w:author="USA Editor 2021" w:date="2021-01-06T10:32:00Z">
          <w:r w:rsidDel="004D25B2">
            <w:delText xml:space="preserve">section </w:delText>
          </w:r>
        </w:del>
        <w:del w:id="18277" w:author="USA Editor 2021" w:date="2021-01-06T10:33:00Z">
          <w:r w:rsidDel="004D25B2">
            <w:fldChar w:fldCharType="begin"/>
          </w:r>
          <w:r w:rsidDel="004D25B2">
            <w:delInstrText xml:space="preserve"> REF _Ref32326135 \n \h  \* MERGEFORMAT </w:delInstrText>
          </w:r>
        </w:del>
      </w:ins>
      <w:del w:id="18278" w:author="USA Editor 2021" w:date="2021-01-06T10:33:00Z"/>
      <w:ins w:id="18279" w:author="Ross Norsworthy" w:date="2020-03-20T01:39:00Z">
        <w:del w:id="18280" w:author="USA Editor 2021" w:date="2021-01-06T10:33:00Z">
          <w:r w:rsidDel="004D25B2">
            <w:fldChar w:fldCharType="separate"/>
          </w:r>
          <w:r w:rsidDel="004D25B2">
            <w:delText>D 2.5</w:delText>
          </w:r>
          <w:r w:rsidDel="004D25B2">
            <w:fldChar w:fldCharType="end"/>
          </w:r>
        </w:del>
      </w:ins>
      <w:ins w:id="18281" w:author="USA Editor 2021" w:date="2021-01-06T10:34:00Z">
        <w:r w:rsidRPr="004D25B2">
          <w:rPr>
            <w:sz w:val="20"/>
            <w:highlight w:val="green"/>
          </w:rPr>
          <w:t>§</w:t>
        </w:r>
        <w:r w:rsidRPr="004D25B2">
          <w:rPr>
            <w:szCs w:val="24"/>
            <w:highlight w:val="green"/>
          </w:rPr>
          <w:t xml:space="preserve"> 2.5</w:t>
        </w:r>
      </w:ins>
      <w:ins w:id="18282" w:author="Ross Norsworthy" w:date="2020-03-20T01:39:00Z">
        <w:r>
          <w:t>, are found in the ASCII text files “cpa_SF16_NS16_BL261.txt” and cpe_SF16_NS16_BL261.txt” respectively.</w:t>
        </w:r>
      </w:ins>
      <w:ins w:id="18283" w:author="Ross Norsworthy" w:date="2020-03-20T10:16:00Z">
        <w:r>
          <w:t xml:space="preserve"> </w:t>
        </w:r>
      </w:ins>
      <w:ins w:id="18284" w:author="Ross Norsworthy" w:date="2020-03-20T10:20:00Z">
        <w:r>
          <w:t>The</w:t>
        </w:r>
      </w:ins>
      <w:ins w:id="18285" w:author="Ross Norsworthy" w:date="2020-03-20T10:21:00Z">
        <w:r>
          <w:t>se</w:t>
        </w:r>
      </w:ins>
      <w:ins w:id="18286" w:author="Ross Norsworthy" w:date="2020-03-20T10:20:00Z">
        <w:r>
          <w:t xml:space="preserve"> embedded files </w:t>
        </w:r>
      </w:ins>
      <w:ins w:id="18287" w:author="Ross Norsworthy" w:date="2020-03-20T10:21:00Z">
        <w:r>
          <w:t xml:space="preserve">are not </w:t>
        </w:r>
      </w:ins>
      <w:ins w:id="18288" w:author="Ross Norsworthy" w:date="2020-03-20T10:23:00Z">
        <w:r>
          <w:t xml:space="preserve">subject </w:t>
        </w:r>
      </w:ins>
      <w:ins w:id="18289" w:author="Ross Norsworthy" w:date="2020-03-20T10:24:00Z">
        <w:r>
          <w:t>to IP restrictions</w:t>
        </w:r>
      </w:ins>
      <w:ins w:id="18290" w:author="Ross Norsworthy" w:date="2020-03-20T10:17:00Z">
        <w:r>
          <w:t>.</w:t>
        </w:r>
      </w:ins>
    </w:p>
    <w:p w14:paraId="21E65859" w14:textId="12222DE7" w:rsidR="003F4396" w:rsidRDefault="003F4396" w:rsidP="00A013FD">
      <w:pPr>
        <w:pStyle w:val="FootnoteText"/>
        <w:rPr>
          <w:ins w:id="18291" w:author="Ross Norsworthy" w:date="2020-03-20T01:39:00Z"/>
          <w:lang w:val="en-US"/>
        </w:rPr>
      </w:pPr>
      <w:ins w:id="18292" w:author="Ross Norsworthy" w:date="2020-03-20T01:39:00Z">
        <w:r>
          <w:t xml:space="preserve"> </w:t>
        </w:r>
      </w:ins>
      <w:ins w:id="18293" w:author="Ross Norsworthy" w:date="2020-03-20T01:39:00Z">
        <w:r>
          <w:rPr>
            <w:noProof/>
            <w:sz w:val="22"/>
            <w:szCs w:val="24"/>
            <w:vertAlign w:val="superscript"/>
          </w:rPr>
          <w:object w:dxaOrig="2568" w:dyaOrig="806" w14:anchorId="26850B77">
            <v:shape id="_x0000_i1029" type="#_x0000_t75" style="width:128.5pt;height:41pt" o:ole="">
              <v:imagedata r:id="rId1" o:title=""/>
            </v:shape>
            <o:OLEObject Type="Embed" ProgID="Package" ShapeID="_x0000_i1029" DrawAspect="Content" ObjectID="_1674482087" r:id="rId2"/>
          </w:object>
        </w:r>
      </w:ins>
      <w:ins w:id="18294" w:author="Ross Norsworthy" w:date="2020-03-20T01:39:00Z">
        <w:r>
          <w:rPr>
            <w:noProof/>
            <w:sz w:val="22"/>
            <w:szCs w:val="24"/>
            <w:vertAlign w:val="superscript"/>
          </w:rPr>
          <w:object w:dxaOrig="2550" w:dyaOrig="830" w14:anchorId="5915AE4B">
            <v:shape id="_x0000_i1031" type="#_x0000_t75" style="width:123.5pt;height:41pt" o:ole="">
              <v:imagedata r:id="rId3" o:title=""/>
            </v:shape>
            <o:OLEObject Type="Embed" ProgID="Package" ShapeID="_x0000_i1031" DrawAspect="Content" ObjectID="_1674482088" r:id="rId4"/>
          </w:objec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1229BD" w14:textId="77777777" w:rsidR="003F4396" w:rsidRDefault="003F4396" w:rsidP="00BF604E">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99</w:t>
    </w:r>
    <w:r>
      <w:rPr>
        <w:rStyle w:val="PageNumber"/>
      </w:rPr>
      <w:fldChar w:fldCharType="end"/>
    </w:r>
    <w:r>
      <w:rPr>
        <w:rStyle w:val="PageNumber"/>
      </w:rPr>
      <w:t xml:space="preserve"> -</w:t>
    </w:r>
  </w:p>
  <w:p w14:paraId="2DF0C685" w14:textId="0C62D776" w:rsidR="003F4396" w:rsidRDefault="003F4396" w:rsidP="00A97729">
    <w:pPr>
      <w:pStyle w:val="Header"/>
    </w:pPr>
    <w:r>
      <w:rPr>
        <w:lang w:val="en-US"/>
      </w:rPr>
      <w:t>5B/225 (Annex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37601"/>
    <w:multiLevelType w:val="multilevel"/>
    <w:tmpl w:val="00237601"/>
    <w:lvl w:ilvl="0">
      <w:start w:val="1"/>
      <w:numFmt w:val="decimal"/>
      <w:pStyle w:val="AnnexHHead1"/>
      <w:lvlText w:val="H %1"/>
      <w:lvlJc w:val="left"/>
      <w:pPr>
        <w:tabs>
          <w:tab w:val="left" w:pos="363"/>
        </w:tabs>
        <w:ind w:left="1072"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left" w:pos="363"/>
        </w:tabs>
        <w:ind w:left="1214" w:hanging="851"/>
      </w:pPr>
      <w:rPr>
        <w:rFonts w:asciiTheme="minorHAnsi" w:hAnsiTheme="minorHAnsi" w:hint="default"/>
        <w:b/>
        <w:i w:val="0"/>
        <w:caps/>
        <w:color w:val="407EC9"/>
        <w:sz w:val="24"/>
      </w:rPr>
    </w:lvl>
    <w:lvl w:ilvl="2">
      <w:start w:val="1"/>
      <w:numFmt w:val="decimal"/>
      <w:pStyle w:val="AnnexHHead3"/>
      <w:lvlText w:val="H %1.%2.%3."/>
      <w:lvlJc w:val="left"/>
      <w:pPr>
        <w:ind w:left="1355"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left" w:pos="363"/>
        </w:tabs>
        <w:ind w:left="1497" w:hanging="1134"/>
      </w:pPr>
      <w:rPr>
        <w:rFonts w:asciiTheme="minorHAnsi" w:hAnsiTheme="minorHAnsi" w:hint="default"/>
        <w:b/>
        <w:i w:val="0"/>
        <w:color w:val="407EC9"/>
        <w:sz w:val="22"/>
      </w:rPr>
    </w:lvl>
    <w:lvl w:ilvl="4">
      <w:start w:val="1"/>
      <w:numFmt w:val="decimal"/>
      <w:lvlText w:val="%1.%2.%3.%4.%5."/>
      <w:lvlJc w:val="left"/>
      <w:pPr>
        <w:ind w:left="2595" w:hanging="792"/>
      </w:pPr>
      <w:rPr>
        <w:rFonts w:hint="default"/>
      </w:rPr>
    </w:lvl>
    <w:lvl w:ilvl="5">
      <w:start w:val="1"/>
      <w:numFmt w:val="decimal"/>
      <w:lvlText w:val="%1.%2.%3.%4.%5.%6."/>
      <w:lvlJc w:val="left"/>
      <w:pPr>
        <w:ind w:left="3099" w:hanging="936"/>
      </w:pPr>
      <w:rPr>
        <w:rFonts w:hint="default"/>
      </w:rPr>
    </w:lvl>
    <w:lvl w:ilvl="6">
      <w:start w:val="1"/>
      <w:numFmt w:val="decimal"/>
      <w:lvlText w:val="%1.%2.%3.%4.%5.%6.%7."/>
      <w:lvlJc w:val="left"/>
      <w:pPr>
        <w:ind w:left="3603" w:hanging="1080"/>
      </w:pPr>
      <w:rPr>
        <w:rFonts w:hint="default"/>
      </w:rPr>
    </w:lvl>
    <w:lvl w:ilvl="7">
      <w:start w:val="1"/>
      <w:numFmt w:val="decimal"/>
      <w:lvlText w:val="%1.%2.%3.%4.%5.%6.%7.%8."/>
      <w:lvlJc w:val="left"/>
      <w:pPr>
        <w:ind w:left="4107" w:hanging="1224"/>
      </w:pPr>
      <w:rPr>
        <w:rFonts w:hint="default"/>
      </w:rPr>
    </w:lvl>
    <w:lvl w:ilvl="8">
      <w:start w:val="1"/>
      <w:numFmt w:val="decimal"/>
      <w:lvlText w:val="%1.%2.%3.%4.%5.%6.%7.%8.%9."/>
      <w:lvlJc w:val="left"/>
      <w:pPr>
        <w:ind w:left="4683" w:hanging="1440"/>
      </w:pPr>
      <w:rPr>
        <w:rFonts w:hint="default"/>
      </w:rPr>
    </w:lvl>
  </w:abstractNum>
  <w:abstractNum w:abstractNumId="1" w15:restartNumberingAfterBreak="0">
    <w:nsid w:val="00DD4619"/>
    <w:multiLevelType w:val="hybridMultilevel"/>
    <w:tmpl w:val="037C090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3AE68A3"/>
    <w:multiLevelType w:val="multilevel"/>
    <w:tmpl w:val="03AE68A3"/>
    <w:lvl w:ilvl="0">
      <w:start w:val="1"/>
      <w:numFmt w:val="decimal"/>
      <w:pStyle w:val="AnnexCHead1"/>
      <w:lvlText w:val="C %1."/>
      <w:lvlJc w:val="left"/>
      <w:pPr>
        <w:tabs>
          <w:tab w:val="left" w:pos="0"/>
        </w:tabs>
        <w:ind w:left="709" w:hanging="709"/>
      </w:pPr>
      <w:rPr>
        <w:rFonts w:ascii="Times New Roman" w:hAnsi="Times New Roman" w:cs="Times New Roman" w:hint="default"/>
        <w:b/>
        <w:i w:val="0"/>
        <w:caps/>
        <w:color w:val="407EC9"/>
        <w:sz w:val="24"/>
        <w:szCs w:val="24"/>
        <w:u w:val="none" w:color="407EC9"/>
      </w:rPr>
    </w:lvl>
    <w:lvl w:ilvl="1">
      <w:start w:val="1"/>
      <w:numFmt w:val="decimal"/>
      <w:pStyle w:val="AnnexCHead2"/>
      <w:lvlText w:val="C %1.%2."/>
      <w:lvlJc w:val="left"/>
      <w:pPr>
        <w:tabs>
          <w:tab w:val="left" w:pos="0"/>
        </w:tabs>
        <w:ind w:left="851" w:hanging="851"/>
      </w:pPr>
      <w:rPr>
        <w:rFonts w:ascii="Times New Roman" w:hAnsi="Times New Roman" w:cs="Times New Roman" w:hint="default"/>
        <w:b/>
        <w:i w:val="0"/>
        <w:caps/>
        <w:color w:val="407EC9"/>
        <w:sz w:val="24"/>
      </w:rPr>
    </w:lvl>
    <w:lvl w:ilvl="2">
      <w:start w:val="1"/>
      <w:numFmt w:val="decimal"/>
      <w:pStyle w:val="AnnexCHead3"/>
      <w:lvlText w:val="C %1.%2.%3."/>
      <w:lvlJc w:val="left"/>
      <w:pPr>
        <w:ind w:left="992" w:hanging="992"/>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sz w:val="24"/>
        <w:szCs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7933B3B"/>
    <w:multiLevelType w:val="hybridMultilevel"/>
    <w:tmpl w:val="0AACE4BA"/>
    <w:lvl w:ilvl="0" w:tplc="3476249A">
      <w:start w:val="1"/>
      <w:numFmt w:val="lowerLetter"/>
      <w:lvlText w:val="%1)"/>
      <w:lvlJc w:val="left"/>
      <w:pPr>
        <w:ind w:left="820" w:hanging="360"/>
      </w:pPr>
      <w:rPr>
        <w:rFonts w:ascii="Times New Roman" w:eastAsia="Times New Roman" w:hAnsi="Times New Roman" w:cs="Times New Roman" w:hint="default"/>
        <w:color w:val="D13438"/>
        <w:w w:val="100"/>
        <w:sz w:val="22"/>
        <w:szCs w:val="22"/>
        <w:u w:val="single" w:color="D13438"/>
        <w:lang w:val="en-US" w:eastAsia="en-US" w:bidi="en-US"/>
      </w:rPr>
    </w:lvl>
    <w:lvl w:ilvl="1" w:tplc="825C6750">
      <w:numFmt w:val="bullet"/>
      <w:lvlText w:val="•"/>
      <w:lvlJc w:val="left"/>
      <w:pPr>
        <w:ind w:left="1748" w:hanging="360"/>
      </w:pPr>
      <w:rPr>
        <w:rFonts w:hint="default"/>
        <w:lang w:val="en-US" w:eastAsia="en-US" w:bidi="en-US"/>
      </w:rPr>
    </w:lvl>
    <w:lvl w:ilvl="2" w:tplc="DA1E304E">
      <w:numFmt w:val="bullet"/>
      <w:lvlText w:val="•"/>
      <w:lvlJc w:val="left"/>
      <w:pPr>
        <w:ind w:left="2676" w:hanging="360"/>
      </w:pPr>
      <w:rPr>
        <w:rFonts w:hint="default"/>
        <w:lang w:val="en-US" w:eastAsia="en-US" w:bidi="en-US"/>
      </w:rPr>
    </w:lvl>
    <w:lvl w:ilvl="3" w:tplc="A70AC360">
      <w:numFmt w:val="bullet"/>
      <w:lvlText w:val="•"/>
      <w:lvlJc w:val="left"/>
      <w:pPr>
        <w:ind w:left="3604" w:hanging="360"/>
      </w:pPr>
      <w:rPr>
        <w:rFonts w:hint="default"/>
        <w:lang w:val="en-US" w:eastAsia="en-US" w:bidi="en-US"/>
      </w:rPr>
    </w:lvl>
    <w:lvl w:ilvl="4" w:tplc="D3B69C38">
      <w:numFmt w:val="bullet"/>
      <w:lvlText w:val="•"/>
      <w:lvlJc w:val="left"/>
      <w:pPr>
        <w:ind w:left="4532" w:hanging="360"/>
      </w:pPr>
      <w:rPr>
        <w:rFonts w:hint="default"/>
        <w:lang w:val="en-US" w:eastAsia="en-US" w:bidi="en-US"/>
      </w:rPr>
    </w:lvl>
    <w:lvl w:ilvl="5" w:tplc="C0029270">
      <w:numFmt w:val="bullet"/>
      <w:lvlText w:val="•"/>
      <w:lvlJc w:val="left"/>
      <w:pPr>
        <w:ind w:left="5460" w:hanging="360"/>
      </w:pPr>
      <w:rPr>
        <w:rFonts w:hint="default"/>
        <w:lang w:val="en-US" w:eastAsia="en-US" w:bidi="en-US"/>
      </w:rPr>
    </w:lvl>
    <w:lvl w:ilvl="6" w:tplc="48D68EE4">
      <w:numFmt w:val="bullet"/>
      <w:lvlText w:val="•"/>
      <w:lvlJc w:val="left"/>
      <w:pPr>
        <w:ind w:left="6388" w:hanging="360"/>
      </w:pPr>
      <w:rPr>
        <w:rFonts w:hint="default"/>
        <w:lang w:val="en-US" w:eastAsia="en-US" w:bidi="en-US"/>
      </w:rPr>
    </w:lvl>
    <w:lvl w:ilvl="7" w:tplc="6688E864">
      <w:numFmt w:val="bullet"/>
      <w:lvlText w:val="•"/>
      <w:lvlJc w:val="left"/>
      <w:pPr>
        <w:ind w:left="7316" w:hanging="360"/>
      </w:pPr>
      <w:rPr>
        <w:rFonts w:hint="default"/>
        <w:lang w:val="en-US" w:eastAsia="en-US" w:bidi="en-US"/>
      </w:rPr>
    </w:lvl>
    <w:lvl w:ilvl="8" w:tplc="DB7A982E">
      <w:numFmt w:val="bullet"/>
      <w:lvlText w:val="•"/>
      <w:lvlJc w:val="left"/>
      <w:pPr>
        <w:ind w:left="8244" w:hanging="360"/>
      </w:pPr>
      <w:rPr>
        <w:rFonts w:hint="default"/>
        <w:lang w:val="en-US" w:eastAsia="en-US" w:bidi="en-US"/>
      </w:rPr>
    </w:lvl>
  </w:abstractNum>
  <w:abstractNum w:abstractNumId="4" w15:restartNumberingAfterBreak="0">
    <w:nsid w:val="0A7C681F"/>
    <w:multiLevelType w:val="hybridMultilevel"/>
    <w:tmpl w:val="FA02B604"/>
    <w:lvl w:ilvl="0" w:tplc="3812685C">
      <w:start w:val="1"/>
      <w:numFmt w:val="decimal"/>
      <w:lvlText w:val="(%1)"/>
      <w:lvlJc w:val="left"/>
      <w:pPr>
        <w:ind w:left="785" w:hanging="360"/>
      </w:pPr>
      <w:rPr>
        <w:rFonts w:hint="default"/>
      </w:rPr>
    </w:lvl>
    <w:lvl w:ilvl="1" w:tplc="0C0C0019" w:tentative="1">
      <w:start w:val="1"/>
      <w:numFmt w:val="lowerLetter"/>
      <w:lvlText w:val="%2."/>
      <w:lvlJc w:val="left"/>
      <w:pPr>
        <w:ind w:left="1505" w:hanging="360"/>
      </w:pPr>
    </w:lvl>
    <w:lvl w:ilvl="2" w:tplc="0C0C001B" w:tentative="1">
      <w:start w:val="1"/>
      <w:numFmt w:val="lowerRoman"/>
      <w:lvlText w:val="%3."/>
      <w:lvlJc w:val="right"/>
      <w:pPr>
        <w:ind w:left="2225" w:hanging="180"/>
      </w:pPr>
    </w:lvl>
    <w:lvl w:ilvl="3" w:tplc="0C0C000F" w:tentative="1">
      <w:start w:val="1"/>
      <w:numFmt w:val="decimal"/>
      <w:lvlText w:val="%4."/>
      <w:lvlJc w:val="left"/>
      <w:pPr>
        <w:ind w:left="2945" w:hanging="360"/>
      </w:pPr>
    </w:lvl>
    <w:lvl w:ilvl="4" w:tplc="0C0C0019" w:tentative="1">
      <w:start w:val="1"/>
      <w:numFmt w:val="lowerLetter"/>
      <w:lvlText w:val="%5."/>
      <w:lvlJc w:val="left"/>
      <w:pPr>
        <w:ind w:left="3665" w:hanging="360"/>
      </w:pPr>
    </w:lvl>
    <w:lvl w:ilvl="5" w:tplc="0C0C001B" w:tentative="1">
      <w:start w:val="1"/>
      <w:numFmt w:val="lowerRoman"/>
      <w:lvlText w:val="%6."/>
      <w:lvlJc w:val="right"/>
      <w:pPr>
        <w:ind w:left="4385" w:hanging="180"/>
      </w:pPr>
    </w:lvl>
    <w:lvl w:ilvl="6" w:tplc="0C0C000F" w:tentative="1">
      <w:start w:val="1"/>
      <w:numFmt w:val="decimal"/>
      <w:lvlText w:val="%7."/>
      <w:lvlJc w:val="left"/>
      <w:pPr>
        <w:ind w:left="5105" w:hanging="360"/>
      </w:pPr>
    </w:lvl>
    <w:lvl w:ilvl="7" w:tplc="0C0C0019" w:tentative="1">
      <w:start w:val="1"/>
      <w:numFmt w:val="lowerLetter"/>
      <w:lvlText w:val="%8."/>
      <w:lvlJc w:val="left"/>
      <w:pPr>
        <w:ind w:left="5825" w:hanging="360"/>
      </w:pPr>
    </w:lvl>
    <w:lvl w:ilvl="8" w:tplc="0C0C001B" w:tentative="1">
      <w:start w:val="1"/>
      <w:numFmt w:val="lowerRoman"/>
      <w:lvlText w:val="%9."/>
      <w:lvlJc w:val="right"/>
      <w:pPr>
        <w:ind w:left="6545" w:hanging="180"/>
      </w:pPr>
    </w:lvl>
  </w:abstractNum>
  <w:abstractNum w:abstractNumId="5" w15:restartNumberingAfterBreak="0">
    <w:nsid w:val="0BEC10F5"/>
    <w:multiLevelType w:val="multilevel"/>
    <w:tmpl w:val="0BEC10F5"/>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left"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0C1402D6"/>
    <w:lvl w:ilvl="0">
      <w:start w:val="1"/>
      <w:numFmt w:val="decimal"/>
      <w:pStyle w:val="AnnexMHead1"/>
      <w:lvlText w:val="M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left"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E4B782E"/>
    <w:multiLevelType w:val="multilevel"/>
    <w:tmpl w:val="0E4B782E"/>
    <w:lvl w:ilvl="0">
      <w:start w:val="1"/>
      <w:numFmt w:val="bullet"/>
      <w:pStyle w:val="ListBullet"/>
      <w:lvlText w:val=""/>
      <w:lvlJc w:val="left"/>
      <w:pPr>
        <w:ind w:left="1437" w:hanging="360"/>
      </w:pPr>
      <w:rPr>
        <w:rFonts w:ascii="Symbol" w:hAnsi="Symbol" w:hint="default"/>
        <w:color w:val="407EC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760219"/>
    <w:multiLevelType w:val="multilevel"/>
    <w:tmpl w:val="11760219"/>
    <w:lvl w:ilvl="0">
      <w:start w:val="1"/>
      <w:numFmt w:val="bullet"/>
      <w:pStyle w:val="HeliosListBulletSub"/>
      <w:lvlText w:val="—"/>
      <w:lvlJc w:val="left"/>
      <w:pPr>
        <w:ind w:left="717" w:hanging="360"/>
      </w:pPr>
      <w:rPr>
        <w:rFonts w:ascii="Trebuchet MS" w:hAnsi="Trebuchet MS"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9"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134F700B"/>
    <w:lvl w:ilvl="0">
      <w:start w:val="2"/>
      <w:numFmt w:val="upperLetter"/>
      <w:pStyle w:val="Annex"/>
      <w:lvlText w:val="ANNEX %1"/>
      <w:lvlJc w:val="left"/>
      <w:pPr>
        <w:ind w:left="7718" w:hanging="1418"/>
      </w:pPr>
      <w:rPr>
        <w:rFonts w:ascii="Times New Roman" w:hAnsi="Times New Roman" w:cs="Times New Roman" w:hint="default"/>
        <w:b/>
        <w:i w:val="0"/>
        <w:iCs w:val="0"/>
        <w:caps/>
        <w:color w:val="4F81BD" w:themeColor="accent1"/>
        <w:sz w:val="28"/>
        <w:u w:val="none"/>
      </w:rPr>
    </w:lvl>
    <w:lvl w:ilvl="1">
      <w:start w:val="1"/>
      <w:numFmt w:val="decimal"/>
      <w:lvlText w:val="%1.%2."/>
      <w:lvlJc w:val="left"/>
      <w:pPr>
        <w:ind w:left="5292" w:hanging="432"/>
      </w:pPr>
      <w:rPr>
        <w:rFonts w:hint="default"/>
      </w:rPr>
    </w:lvl>
    <w:lvl w:ilvl="2">
      <w:start w:val="1"/>
      <w:numFmt w:val="decimal"/>
      <w:lvlText w:val="%1.%2.%3."/>
      <w:lvlJc w:val="left"/>
      <w:pPr>
        <w:ind w:left="5724" w:hanging="504"/>
      </w:pPr>
      <w:rPr>
        <w:rFonts w:hint="default"/>
      </w:rPr>
    </w:lvl>
    <w:lvl w:ilvl="3">
      <w:start w:val="1"/>
      <w:numFmt w:val="decimal"/>
      <w:lvlText w:val="%1.%2.%3.%4."/>
      <w:lvlJc w:val="left"/>
      <w:pPr>
        <w:ind w:left="6228" w:hanging="648"/>
      </w:pPr>
      <w:rPr>
        <w:rFonts w:hint="default"/>
      </w:rPr>
    </w:lvl>
    <w:lvl w:ilvl="4">
      <w:start w:val="1"/>
      <w:numFmt w:val="decimal"/>
      <w:lvlText w:val="%1.%2.%3.%4.%5."/>
      <w:lvlJc w:val="left"/>
      <w:pPr>
        <w:ind w:left="6732" w:hanging="792"/>
      </w:pPr>
      <w:rPr>
        <w:rFonts w:hint="default"/>
      </w:rPr>
    </w:lvl>
    <w:lvl w:ilvl="5">
      <w:start w:val="1"/>
      <w:numFmt w:val="decimal"/>
      <w:lvlText w:val="%1.%2.%3.%4.%5.%6."/>
      <w:lvlJc w:val="left"/>
      <w:pPr>
        <w:ind w:left="7236" w:hanging="936"/>
      </w:pPr>
      <w:rPr>
        <w:rFonts w:hint="default"/>
      </w:rPr>
    </w:lvl>
    <w:lvl w:ilvl="6">
      <w:start w:val="1"/>
      <w:numFmt w:val="decimal"/>
      <w:lvlText w:val="%1.%2.%3.%4.%5.%6.%7."/>
      <w:lvlJc w:val="left"/>
      <w:pPr>
        <w:ind w:left="7740" w:hanging="1080"/>
      </w:pPr>
      <w:rPr>
        <w:rFonts w:hint="default"/>
      </w:rPr>
    </w:lvl>
    <w:lvl w:ilvl="7">
      <w:start w:val="1"/>
      <w:numFmt w:val="decimal"/>
      <w:lvlText w:val="%1.%2.%3.%4.%5.%6.%7.%8."/>
      <w:lvlJc w:val="left"/>
      <w:pPr>
        <w:ind w:left="8244" w:hanging="1224"/>
      </w:pPr>
      <w:rPr>
        <w:rFonts w:hint="default"/>
      </w:rPr>
    </w:lvl>
    <w:lvl w:ilvl="8">
      <w:start w:val="1"/>
      <w:numFmt w:val="decimal"/>
      <w:lvlText w:val="%1.%2.%3.%4.%5.%6.%7.%8.%9."/>
      <w:lvlJc w:val="left"/>
      <w:pPr>
        <w:ind w:left="8820" w:hanging="1440"/>
      </w:pPr>
      <w:rPr>
        <w:rFonts w:hint="default"/>
      </w:rPr>
    </w:lvl>
  </w:abstractNum>
  <w:abstractNum w:abstractNumId="11" w15:restartNumberingAfterBreak="0">
    <w:nsid w:val="16102258"/>
    <w:multiLevelType w:val="multilevel"/>
    <w:tmpl w:val="16102258"/>
    <w:lvl w:ilvl="0">
      <w:start w:val="1"/>
      <w:numFmt w:val="decimal"/>
      <w:pStyle w:val="Tablecaption"/>
      <w:lvlText w:val="Table %1."/>
      <w:lvlJc w:val="left"/>
      <w:pPr>
        <w:ind w:left="360" w:hanging="360"/>
      </w:pPr>
      <w:rPr>
        <w:rFonts w:hint="default"/>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67A0111"/>
    <w:multiLevelType w:val="multilevel"/>
    <w:tmpl w:val="167A0111"/>
    <w:lvl w:ilvl="0">
      <w:start w:val="1"/>
      <w:numFmt w:val="decimal"/>
      <w:pStyle w:val="AnnexFHead1"/>
      <w:lvlText w:val="F %1"/>
      <w:lvlJc w:val="left"/>
      <w:pPr>
        <w:tabs>
          <w:tab w:val="left"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left"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left" w:pos="0"/>
        </w:tabs>
        <w:ind w:left="992" w:hanging="992"/>
      </w:pPr>
      <w:rPr>
        <w:rFonts w:asciiTheme="minorHAnsi" w:hAnsiTheme="minorHAnsi" w:hint="default"/>
        <w:b/>
        <w:i w:val="0"/>
        <w:sz w:val="22"/>
      </w:rPr>
    </w:lvl>
    <w:lvl w:ilvl="3">
      <w:start w:val="1"/>
      <w:numFmt w:val="decimal"/>
      <w:pStyle w:val="AnnexFHead4"/>
      <w:lvlText w:val="F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6E33ADB"/>
    <w:multiLevelType w:val="multilevel"/>
    <w:tmpl w:val="16E33ADB"/>
    <w:lvl w:ilvl="0">
      <w:start w:val="1"/>
      <w:numFmt w:val="decimal"/>
      <w:pStyle w:val="AnnexEHead1"/>
      <w:lvlText w:val="E %1"/>
      <w:lvlJc w:val="left"/>
      <w:pPr>
        <w:tabs>
          <w:tab w:val="left" w:pos="0"/>
        </w:tabs>
        <w:ind w:left="709" w:hanging="709"/>
      </w:pPr>
      <w:rPr>
        <w:rFonts w:ascii="Times New Roman" w:hAnsi="Times New Roman" w:cs="Times New Roman" w:hint="default"/>
        <w:b/>
        <w:i w:val="0"/>
        <w:color w:val="407EC9"/>
        <w:sz w:val="24"/>
        <w:szCs w:val="24"/>
      </w:rPr>
    </w:lvl>
    <w:lvl w:ilvl="1">
      <w:start w:val="1"/>
      <w:numFmt w:val="decimal"/>
      <w:pStyle w:val="AnnexEHead2"/>
      <w:lvlText w:val="E %1.%2"/>
      <w:lvlJc w:val="left"/>
      <w:pPr>
        <w:tabs>
          <w:tab w:val="left" w:pos="0"/>
        </w:tabs>
        <w:ind w:left="851" w:hanging="851"/>
      </w:pPr>
      <w:rPr>
        <w:rFonts w:ascii="Times New Roman" w:hAnsi="Times New Roman" w:cs="Times New Roman" w:hint="default"/>
        <w:b/>
        <w:i w:val="0"/>
        <w:color w:val="407EC9"/>
        <w:sz w:val="24"/>
      </w:rPr>
    </w:lvl>
    <w:lvl w:ilvl="2">
      <w:start w:val="1"/>
      <w:numFmt w:val="decimal"/>
      <w:pStyle w:val="AnnexEHead3"/>
      <w:lvlText w:val="E %1.%2.%3"/>
      <w:lvlJc w:val="left"/>
      <w:pPr>
        <w:tabs>
          <w:tab w:val="left" w:pos="0"/>
        </w:tabs>
        <w:ind w:left="992" w:hanging="992"/>
      </w:pPr>
      <w:rPr>
        <w:rFonts w:asciiTheme="minorHAnsi" w:hAnsiTheme="minorHAnsi" w:hint="default"/>
        <w:b/>
        <w:i w:val="0"/>
        <w:sz w:val="22"/>
      </w:rPr>
    </w:lvl>
    <w:lvl w:ilvl="3">
      <w:start w:val="1"/>
      <w:numFmt w:val="decimal"/>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19A1740F"/>
    <w:multiLevelType w:val="multilevel"/>
    <w:tmpl w:val="19A1740F"/>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AD23149"/>
    <w:multiLevelType w:val="multilevel"/>
    <w:tmpl w:val="1AD23149"/>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6" w15:restartNumberingAfterBreak="0">
    <w:nsid w:val="26234E5C"/>
    <w:multiLevelType w:val="multilevel"/>
    <w:tmpl w:val="DDE89364"/>
    <w:lvl w:ilvl="0">
      <w:start w:val="2"/>
      <w:numFmt w:val="decimal"/>
      <w:lvlText w:val="(%1."/>
      <w:lvlJc w:val="left"/>
      <w:pPr>
        <w:ind w:left="468" w:hanging="468"/>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17" w15:restartNumberingAfterBreak="0">
    <w:nsid w:val="26885EB9"/>
    <w:multiLevelType w:val="multilevel"/>
    <w:tmpl w:val="26885EB9"/>
    <w:lvl w:ilvl="0">
      <w:start w:val="1"/>
      <w:numFmt w:val="decimal"/>
      <w:pStyle w:val="AnnexJHead1"/>
      <w:lvlText w:val="J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left"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7470B96"/>
    <w:multiLevelType w:val="hybridMultilevel"/>
    <w:tmpl w:val="FA02B604"/>
    <w:lvl w:ilvl="0" w:tplc="3812685C">
      <w:start w:val="1"/>
      <w:numFmt w:val="decimal"/>
      <w:lvlText w:val="(%1)"/>
      <w:lvlJc w:val="left"/>
      <w:pPr>
        <w:ind w:left="785" w:hanging="360"/>
      </w:pPr>
      <w:rPr>
        <w:rFonts w:hint="default"/>
      </w:rPr>
    </w:lvl>
    <w:lvl w:ilvl="1" w:tplc="0C0C0019" w:tentative="1">
      <w:start w:val="1"/>
      <w:numFmt w:val="lowerLetter"/>
      <w:lvlText w:val="%2."/>
      <w:lvlJc w:val="left"/>
      <w:pPr>
        <w:ind w:left="1505" w:hanging="360"/>
      </w:pPr>
    </w:lvl>
    <w:lvl w:ilvl="2" w:tplc="0C0C001B" w:tentative="1">
      <w:start w:val="1"/>
      <w:numFmt w:val="lowerRoman"/>
      <w:lvlText w:val="%3."/>
      <w:lvlJc w:val="right"/>
      <w:pPr>
        <w:ind w:left="2225" w:hanging="180"/>
      </w:pPr>
    </w:lvl>
    <w:lvl w:ilvl="3" w:tplc="0C0C000F" w:tentative="1">
      <w:start w:val="1"/>
      <w:numFmt w:val="decimal"/>
      <w:lvlText w:val="%4."/>
      <w:lvlJc w:val="left"/>
      <w:pPr>
        <w:ind w:left="2945" w:hanging="360"/>
      </w:pPr>
    </w:lvl>
    <w:lvl w:ilvl="4" w:tplc="0C0C0019" w:tentative="1">
      <w:start w:val="1"/>
      <w:numFmt w:val="lowerLetter"/>
      <w:lvlText w:val="%5."/>
      <w:lvlJc w:val="left"/>
      <w:pPr>
        <w:ind w:left="3665" w:hanging="360"/>
      </w:pPr>
    </w:lvl>
    <w:lvl w:ilvl="5" w:tplc="0C0C001B" w:tentative="1">
      <w:start w:val="1"/>
      <w:numFmt w:val="lowerRoman"/>
      <w:lvlText w:val="%6."/>
      <w:lvlJc w:val="right"/>
      <w:pPr>
        <w:ind w:left="4385" w:hanging="180"/>
      </w:pPr>
    </w:lvl>
    <w:lvl w:ilvl="6" w:tplc="0C0C000F" w:tentative="1">
      <w:start w:val="1"/>
      <w:numFmt w:val="decimal"/>
      <w:lvlText w:val="%7."/>
      <w:lvlJc w:val="left"/>
      <w:pPr>
        <w:ind w:left="5105" w:hanging="360"/>
      </w:pPr>
    </w:lvl>
    <w:lvl w:ilvl="7" w:tplc="0C0C0019" w:tentative="1">
      <w:start w:val="1"/>
      <w:numFmt w:val="lowerLetter"/>
      <w:lvlText w:val="%8."/>
      <w:lvlJc w:val="left"/>
      <w:pPr>
        <w:ind w:left="5825" w:hanging="360"/>
      </w:pPr>
    </w:lvl>
    <w:lvl w:ilvl="8" w:tplc="0C0C001B" w:tentative="1">
      <w:start w:val="1"/>
      <w:numFmt w:val="lowerRoman"/>
      <w:lvlText w:val="%9."/>
      <w:lvlJc w:val="right"/>
      <w:pPr>
        <w:ind w:left="6545" w:hanging="180"/>
      </w:pPr>
    </w:lvl>
  </w:abstractNum>
  <w:abstractNum w:abstractNumId="19"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2862639A"/>
    <w:lvl w:ilvl="0">
      <w:start w:val="1"/>
      <w:numFmt w:val="decimal"/>
      <w:pStyle w:val="AnnexAHead1"/>
      <w:lvlText w:val="A %1."/>
      <w:lvlJc w:val="left"/>
      <w:pPr>
        <w:ind w:left="709" w:hanging="709"/>
      </w:pPr>
      <w:rPr>
        <w:rFonts w:ascii="Times New Roman" w:hAnsi="Times New Roman" w:cs="Times New Roman" w:hint="default"/>
        <w:b/>
        <w:bCs/>
        <w:i w:val="0"/>
        <w:iCs w:val="0"/>
        <w:caps/>
        <w:strike w:val="0"/>
        <w:dstrike w:val="0"/>
        <w:vanish w:val="0"/>
        <w:color w:val="407EDA"/>
        <w:sz w:val="24"/>
        <w:szCs w:val="24"/>
        <w:u w:val="none"/>
        <w:vertAlign w:val="baseline"/>
      </w:rPr>
    </w:lvl>
    <w:lvl w:ilvl="1">
      <w:start w:val="1"/>
      <w:numFmt w:val="decimal"/>
      <w:pStyle w:val="AnnexAHead2"/>
      <w:lvlText w:val="A %1.%2."/>
      <w:lvlJc w:val="left"/>
      <w:pPr>
        <w:tabs>
          <w:tab w:val="left" w:pos="0"/>
        </w:tabs>
        <w:ind w:left="851" w:hanging="851"/>
      </w:pPr>
      <w:rPr>
        <w:rFonts w:ascii="Times New Roman" w:hAnsi="Times New Roman" w:cs="Times New Roman"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Times New Roman" w:hAnsi="Times New Roman" w:cs="Times New Roman" w:hint="default"/>
        <w:b/>
        <w:i w:val="0"/>
        <w:caps/>
        <w:strike w:val="0"/>
        <w:dstrike w:val="0"/>
        <w:vanish w:val="0"/>
        <w:color w:val="407EDA"/>
        <w:sz w:val="24"/>
        <w:szCs w:val="24"/>
        <w:vertAlign w:val="baseline"/>
      </w:rPr>
    </w:lvl>
    <w:lvl w:ilvl="3">
      <w:start w:val="1"/>
      <w:numFmt w:val="decimal"/>
      <w:pStyle w:val="AnnexAHead4"/>
      <w:lvlText w:val="A %1.%2.%3.%4"/>
      <w:lvlJc w:val="left"/>
      <w:pPr>
        <w:tabs>
          <w:tab w:val="left" w:pos="0"/>
        </w:tabs>
        <w:ind w:left="1134" w:hanging="1134"/>
      </w:pPr>
      <w:rPr>
        <w:rFonts w:ascii="Times New Roman" w:hAnsi="Times New Roman" w:cs="Times New Roman" w:hint="default"/>
        <w:b/>
        <w:bCs w:val="0"/>
        <w:i w:val="0"/>
        <w:iCs w:val="0"/>
        <w:caps w:val="0"/>
        <w:smallCaps w:val="0"/>
        <w:strike w:val="0"/>
        <w:dstrike w:val="0"/>
        <w:vanish w:val="0"/>
        <w:color w:val="4F81BD" w:themeColor="accent1"/>
        <w:spacing w:val="0"/>
        <w:kern w:val="0"/>
        <w:position w:val="0"/>
        <w:sz w:val="24"/>
        <w:szCs w:val="24"/>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DD9286A"/>
    <w:multiLevelType w:val="multilevel"/>
    <w:tmpl w:val="2DD928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5A40BA9"/>
    <w:multiLevelType w:val="multilevel"/>
    <w:tmpl w:val="35A40BA9"/>
    <w:lvl w:ilvl="0">
      <w:start w:val="1"/>
      <w:numFmt w:val="decimal"/>
      <w:pStyle w:val="AnnexIHead1"/>
      <w:lvlText w:val="I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left"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376301AE"/>
    <w:lvl w:ilvl="0">
      <w:start w:val="1"/>
      <w:numFmt w:val="decimal"/>
      <w:lvlText w:val="B %1."/>
      <w:lvlJc w:val="left"/>
      <w:pPr>
        <w:tabs>
          <w:tab w:val="left" w:pos="568"/>
        </w:tabs>
        <w:ind w:left="1277"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left" w:pos="568"/>
        </w:tabs>
        <w:ind w:left="1419"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1985" w:hanging="992"/>
      </w:pPr>
      <w:rPr>
        <w:rFonts w:ascii="Times New Roman" w:hAnsi="Times New Roman" w:cs="Times New Roman" w:hint="default"/>
        <w:b/>
        <w:i w:val="0"/>
        <w:caps/>
        <w:strike w:val="0"/>
        <w:dstrike w:val="0"/>
        <w:vanish w:val="0"/>
        <w:color w:val="407EDA"/>
        <w:sz w:val="24"/>
        <w:szCs w:val="24"/>
        <w:vertAlign w:val="baseline"/>
      </w:rPr>
    </w:lvl>
    <w:lvl w:ilvl="3">
      <w:start w:val="1"/>
      <w:numFmt w:val="decimal"/>
      <w:pStyle w:val="AnnexBHead4"/>
      <w:lvlText w:val="B %1.%2.%3.%4"/>
      <w:lvlJc w:val="left"/>
      <w:pPr>
        <w:tabs>
          <w:tab w:val="left" w:pos="1418"/>
        </w:tabs>
        <w:ind w:left="2552" w:hanging="1134"/>
      </w:pPr>
      <w:rPr>
        <w:rFonts w:ascii="Times New Roman" w:hAnsi="Times New Roman" w:cs="Times New Roman" w:hint="default"/>
        <w:b/>
        <w:i w:val="0"/>
        <w:caps w:val="0"/>
        <w:strike w:val="0"/>
        <w:dstrike w:val="0"/>
        <w:vanish w:val="0"/>
        <w:color w:val="407EDA"/>
        <w:sz w:val="24"/>
        <w:szCs w:val="24"/>
        <w:vertAlign w:val="baseline"/>
      </w:rPr>
    </w:lvl>
    <w:lvl w:ilvl="4">
      <w:start w:val="1"/>
      <w:numFmt w:val="decimal"/>
      <w:lvlText w:val="%1.%2.%3.%4.%5."/>
      <w:lvlJc w:val="left"/>
      <w:pPr>
        <w:ind w:left="2800" w:hanging="792"/>
      </w:pPr>
      <w:rPr>
        <w:rFonts w:hint="default"/>
      </w:rPr>
    </w:lvl>
    <w:lvl w:ilvl="5">
      <w:start w:val="1"/>
      <w:numFmt w:val="decimal"/>
      <w:lvlText w:val="%1.%2.%3.%4.%5.%6."/>
      <w:lvlJc w:val="left"/>
      <w:pPr>
        <w:ind w:left="3304" w:hanging="936"/>
      </w:pPr>
      <w:rPr>
        <w:rFonts w:hint="default"/>
      </w:rPr>
    </w:lvl>
    <w:lvl w:ilvl="6">
      <w:start w:val="1"/>
      <w:numFmt w:val="decimal"/>
      <w:lvlText w:val="%1.%2.%3.%4.%5.%6.%7."/>
      <w:lvlJc w:val="left"/>
      <w:pPr>
        <w:ind w:left="3808" w:hanging="1080"/>
      </w:pPr>
      <w:rPr>
        <w:rFonts w:hint="default"/>
      </w:rPr>
    </w:lvl>
    <w:lvl w:ilvl="7">
      <w:start w:val="1"/>
      <w:numFmt w:val="decimal"/>
      <w:lvlText w:val="%1.%2.%3.%4.%5.%6.%7.%8."/>
      <w:lvlJc w:val="left"/>
      <w:pPr>
        <w:ind w:left="4312" w:hanging="1224"/>
      </w:pPr>
      <w:rPr>
        <w:rFonts w:hint="default"/>
      </w:rPr>
    </w:lvl>
    <w:lvl w:ilvl="8">
      <w:start w:val="1"/>
      <w:numFmt w:val="decimal"/>
      <w:lvlText w:val="%1.%2.%3.%4.%5.%6.%7.%8.%9."/>
      <w:lvlJc w:val="left"/>
      <w:pPr>
        <w:ind w:left="4888" w:hanging="1440"/>
      </w:pPr>
      <w:rPr>
        <w:rFonts w:hint="default"/>
      </w:rPr>
    </w:lvl>
  </w:abstractNum>
  <w:abstractNum w:abstractNumId="24" w15:restartNumberingAfterBreak="0">
    <w:nsid w:val="3D966146"/>
    <w:multiLevelType w:val="multilevel"/>
    <w:tmpl w:val="3D966146"/>
    <w:lvl w:ilvl="0">
      <w:start w:val="1"/>
      <w:numFmt w:val="decimal"/>
      <w:pStyle w:val="AnnexDHead1"/>
      <w:lvlText w:val="D %1"/>
      <w:lvlJc w:val="left"/>
      <w:pPr>
        <w:tabs>
          <w:tab w:val="left" w:pos="0"/>
        </w:tabs>
        <w:ind w:left="709" w:hanging="709"/>
      </w:pPr>
      <w:rPr>
        <w:rFonts w:ascii="Times New Roman" w:hAnsi="Times New Roman" w:cs="Times New Roman" w:hint="default"/>
        <w:b/>
        <w:i w:val="0"/>
        <w:caps/>
        <w:color w:val="407EC9"/>
        <w:sz w:val="24"/>
        <w:szCs w:val="24"/>
        <w:u w:val="none" w:color="407EC9"/>
      </w:rPr>
    </w:lvl>
    <w:lvl w:ilvl="1">
      <w:start w:val="1"/>
      <w:numFmt w:val="decimal"/>
      <w:pStyle w:val="AnnexDHead2"/>
      <w:lvlText w:val="D %1.%2."/>
      <w:lvlJc w:val="left"/>
      <w:pPr>
        <w:tabs>
          <w:tab w:val="left" w:pos="90"/>
        </w:tabs>
        <w:ind w:left="941" w:hanging="851"/>
      </w:pPr>
      <w:rPr>
        <w:rFonts w:ascii="Times New Roman" w:hAnsi="Times New Roman" w:cs="Times New Roman" w:hint="default"/>
        <w:b/>
        <w:i w:val="0"/>
        <w:caps/>
        <w:color w:val="407EC9"/>
        <w:sz w:val="24"/>
      </w:rPr>
    </w:lvl>
    <w:lvl w:ilvl="2">
      <w:start w:val="1"/>
      <w:numFmt w:val="decimal"/>
      <w:pStyle w:val="AnnexDHead3"/>
      <w:lvlText w:val="D %1.%2.%3."/>
      <w:lvlJc w:val="left"/>
      <w:pPr>
        <w:ind w:left="992" w:hanging="992"/>
      </w:pPr>
      <w:rPr>
        <w:rFonts w:ascii="Times New Roman" w:hAnsi="Times New Roman" w:cs="Times New Roman" w:hint="default"/>
        <w:b/>
        <w:i w:val="0"/>
        <w:caps w:val="0"/>
        <w:strike w:val="0"/>
        <w:dstrike w:val="0"/>
        <w:vanish w:val="0"/>
        <w:color w:val="407EC9"/>
        <w:sz w:val="24"/>
        <w:szCs w:val="24"/>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3E6B4F5D"/>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vanish w:val="0"/>
        <w:spacing w:val="0"/>
        <w:kern w:val="0"/>
        <w:position w:val="0"/>
        <w:sz w:val="22"/>
        <w:u w:val="single"/>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4590560E"/>
    <w:lvl w:ilvl="0">
      <w:start w:val="1"/>
      <w:numFmt w:val="decimal"/>
      <w:pStyle w:val="AnnexBHead1"/>
      <w:lvlText w:val="B %1."/>
      <w:lvlJc w:val="left"/>
      <w:pPr>
        <w:tabs>
          <w:tab w:val="left" w:pos="0"/>
        </w:tabs>
        <w:ind w:left="709" w:hanging="709"/>
      </w:pPr>
      <w:rPr>
        <w:rFonts w:ascii="Times New Roman" w:hAnsi="Times New Roman" w:cs="Times New Roman" w:hint="default"/>
        <w:b/>
        <w:bCs/>
        <w:i w:val="0"/>
        <w:iCs w:val="0"/>
        <w:caps/>
        <w:strike w:val="0"/>
        <w:dstrike w:val="0"/>
        <w:vanish w:val="0"/>
        <w:color w:val="407EC9"/>
        <w:sz w:val="24"/>
        <w:szCs w:val="24"/>
        <w:u w:val="none"/>
        <w:vertAlign w:val="baseline"/>
      </w:rPr>
    </w:lvl>
    <w:lvl w:ilvl="1">
      <w:start w:val="1"/>
      <w:numFmt w:val="decimal"/>
      <w:pStyle w:val="AnnexBHead2"/>
      <w:lvlText w:val="B %1.%2."/>
      <w:lvlJc w:val="left"/>
      <w:pPr>
        <w:tabs>
          <w:tab w:val="left" w:pos="0"/>
        </w:tabs>
        <w:ind w:left="851" w:hanging="851"/>
      </w:pPr>
      <w:rPr>
        <w:rFonts w:ascii="Times New Roman" w:hAnsi="Times New Roman" w:cs="Times New Roman"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left"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8D554E7"/>
    <w:multiLevelType w:val="multilevel"/>
    <w:tmpl w:val="48D554E7"/>
    <w:lvl w:ilvl="0">
      <w:start w:val="1"/>
      <w:numFmt w:val="bullet"/>
      <w:pStyle w:val="Bullet1"/>
      <w:lvlText w:val=""/>
      <w:lvlJc w:val="left"/>
      <w:pPr>
        <w:ind w:left="425" w:hanging="425"/>
      </w:pPr>
      <w:rPr>
        <w:rFonts w:ascii="Symbol" w:hAnsi="Symbol" w:hint="default"/>
        <w:color w:val="407EC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6448A3"/>
    <w:multiLevelType w:val="multilevel"/>
    <w:tmpl w:val="496448A3"/>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29" w15:restartNumberingAfterBreak="0">
    <w:nsid w:val="4CC154A5"/>
    <w:multiLevelType w:val="multilevel"/>
    <w:tmpl w:val="4CC154A5"/>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36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2F13388"/>
    <w:multiLevelType w:val="singleLevel"/>
    <w:tmpl w:val="52F13388"/>
    <w:lvl w:ilvl="0">
      <w:start w:val="1"/>
      <w:numFmt w:val="decimal"/>
      <w:pStyle w:val="Reference"/>
      <w:lvlText w:val="[%1]"/>
      <w:lvlJc w:val="left"/>
      <w:pPr>
        <w:tabs>
          <w:tab w:val="left" w:pos="360"/>
        </w:tabs>
        <w:ind w:left="360" w:hanging="360"/>
      </w:pPr>
    </w:lvl>
  </w:abstractNum>
  <w:abstractNum w:abstractNumId="31" w15:restartNumberingAfterBreak="0">
    <w:nsid w:val="566D50BD"/>
    <w:multiLevelType w:val="multilevel"/>
    <w:tmpl w:val="566D50BD"/>
    <w:lvl w:ilvl="0">
      <w:start w:val="1"/>
      <w:numFmt w:val="decimal"/>
      <w:pStyle w:val="AnnexAHead5"/>
      <w:lvlText w:val="A.%1."/>
      <w:lvlJc w:val="left"/>
      <w:pPr>
        <w:ind w:left="2160" w:hanging="360"/>
      </w:pPr>
      <w:rPr>
        <w:rFonts w:hint="default"/>
      </w:rPr>
    </w:lvl>
    <w:lvl w:ilvl="1">
      <w:start w:val="1"/>
      <w:numFmt w:val="decimal"/>
      <w:lvlText w:val="%2."/>
      <w:lvlJc w:val="left"/>
      <w:pPr>
        <w:ind w:left="2880" w:hanging="360"/>
      </w:pPr>
      <w:rPr>
        <w:rFonts w:hint="default"/>
      </w:rPr>
    </w:lvl>
    <w:lvl w:ilvl="2">
      <w:start w:val="1"/>
      <w:numFmt w:val="decimal"/>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decimal"/>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32" w15:restartNumberingAfterBreak="0">
    <w:nsid w:val="56E271A2"/>
    <w:multiLevelType w:val="multilevel"/>
    <w:tmpl w:val="56E271A2"/>
    <w:lvl w:ilvl="0">
      <w:start w:val="1"/>
      <w:numFmt w:val="decimal"/>
      <w:pStyle w:val="AnnexKHead1"/>
      <w:lvlText w:val="K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left"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7872006"/>
    <w:multiLevelType w:val="multilevel"/>
    <w:tmpl w:val="57872006"/>
    <w:lvl w:ilvl="0">
      <w:start w:val="1"/>
      <w:numFmt w:val="decimal"/>
      <w:lvlText w:val="E %1"/>
      <w:lvlJc w:val="left"/>
      <w:pPr>
        <w:tabs>
          <w:tab w:val="left" w:pos="0"/>
        </w:tabs>
        <w:ind w:left="709" w:hanging="709"/>
      </w:pPr>
      <w:rPr>
        <w:rFonts w:asciiTheme="majorHAnsi" w:hAnsiTheme="majorHAnsi" w:hint="default"/>
        <w:b/>
        <w:i w:val="0"/>
        <w:color w:val="407EC9"/>
        <w:sz w:val="28"/>
      </w:rPr>
    </w:lvl>
    <w:lvl w:ilvl="1">
      <w:start w:val="1"/>
      <w:numFmt w:val="decimal"/>
      <w:lvlText w:val="E %1.%2"/>
      <w:lvlJc w:val="left"/>
      <w:pPr>
        <w:tabs>
          <w:tab w:val="left" w:pos="0"/>
        </w:tabs>
        <w:ind w:left="851" w:hanging="851"/>
      </w:pPr>
      <w:rPr>
        <w:rFonts w:asciiTheme="majorHAnsi" w:hAnsiTheme="majorHAnsi" w:hint="default"/>
        <w:b/>
        <w:i w:val="0"/>
        <w:color w:val="407EC9"/>
        <w:sz w:val="24"/>
      </w:rPr>
    </w:lvl>
    <w:lvl w:ilvl="2">
      <w:start w:val="1"/>
      <w:numFmt w:val="decimal"/>
      <w:lvlText w:val="E %1.%2.%3"/>
      <w:lvlJc w:val="left"/>
      <w:pPr>
        <w:tabs>
          <w:tab w:val="left" w:pos="0"/>
        </w:tabs>
        <w:ind w:left="992" w:hanging="992"/>
      </w:pPr>
      <w:rPr>
        <w:rFonts w:asciiTheme="minorHAnsi" w:hAnsiTheme="minorHAnsi" w:hint="default"/>
        <w:b/>
        <w:i w:val="0"/>
        <w:sz w:val="22"/>
      </w:rPr>
    </w:lvl>
    <w:lvl w:ilvl="3">
      <w:start w:val="1"/>
      <w:numFmt w:val="decimal"/>
      <w:pStyle w:val="AnnexEHead4"/>
      <w:lvlText w:val="E %1.%2.%3.%4"/>
      <w:lvlJc w:val="left"/>
      <w:pPr>
        <w:tabs>
          <w:tab w:val="left"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583363D0"/>
    <w:multiLevelType w:val="multilevel"/>
    <w:tmpl w:val="583363D0"/>
    <w:lvl w:ilvl="0">
      <w:start w:val="1"/>
      <w:numFmt w:val="decimal"/>
      <w:pStyle w:val="Figurecaption"/>
      <w:lvlText w:val="Figure %1."/>
      <w:lvlJc w:val="left"/>
      <w:pPr>
        <w:ind w:left="720" w:hanging="360"/>
      </w:pPr>
      <w:rPr>
        <w:rFonts w:asciiTheme="minorHAnsi" w:hAnsiTheme="minorHAnsi" w:hint="default"/>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D1241D2"/>
    <w:multiLevelType w:val="multilevel"/>
    <w:tmpl w:val="5D1241D2"/>
    <w:lvl w:ilvl="0">
      <w:start w:val="1"/>
      <w:numFmt w:val="decimal"/>
      <w:pStyle w:val="AnnexLHead1"/>
      <w:lvlText w:val="L %1"/>
      <w:lvlJc w:val="left"/>
      <w:pPr>
        <w:tabs>
          <w:tab w:val="left"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left"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FFA45D3"/>
    <w:multiLevelType w:val="multilevel"/>
    <w:tmpl w:val="5FFA45D3"/>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94F4B42"/>
    <w:multiLevelType w:val="hybridMultilevel"/>
    <w:tmpl w:val="894A85A2"/>
    <w:lvl w:ilvl="0" w:tplc="3258E236">
      <w:start w:val="1"/>
      <w:numFmt w:val="decimal"/>
      <w:lvlText w:val="%1)"/>
      <w:lvlJc w:val="left"/>
      <w:pPr>
        <w:ind w:left="941" w:hanging="311"/>
      </w:pPr>
      <w:rPr>
        <w:rFonts w:ascii="Times New Roman" w:eastAsia="Times New Roman" w:hAnsi="Times New Roman" w:cs="Times New Roman" w:hint="default"/>
        <w:w w:val="104"/>
        <w:sz w:val="24"/>
        <w:szCs w:val="24"/>
        <w:lang w:val="zh-CN" w:eastAsia="zh-CN" w:bidi="zh-CN"/>
      </w:rPr>
    </w:lvl>
    <w:lvl w:ilvl="1" w:tplc="FA8096F6">
      <w:numFmt w:val="bullet"/>
      <w:lvlText w:val="•"/>
      <w:lvlJc w:val="left"/>
      <w:pPr>
        <w:ind w:left="2009" w:hanging="311"/>
      </w:pPr>
      <w:rPr>
        <w:rFonts w:hint="default"/>
        <w:lang w:val="zh-CN" w:eastAsia="zh-CN" w:bidi="zh-CN"/>
      </w:rPr>
    </w:lvl>
    <w:lvl w:ilvl="2" w:tplc="0A940C9A">
      <w:numFmt w:val="bullet"/>
      <w:lvlText w:val="•"/>
      <w:lvlJc w:val="left"/>
      <w:pPr>
        <w:ind w:left="3086" w:hanging="311"/>
      </w:pPr>
      <w:rPr>
        <w:rFonts w:hint="default"/>
        <w:lang w:val="zh-CN" w:eastAsia="zh-CN" w:bidi="zh-CN"/>
      </w:rPr>
    </w:lvl>
    <w:lvl w:ilvl="3" w:tplc="D2B0270C">
      <w:numFmt w:val="bullet"/>
      <w:lvlText w:val="•"/>
      <w:lvlJc w:val="left"/>
      <w:pPr>
        <w:ind w:left="4163" w:hanging="311"/>
      </w:pPr>
      <w:rPr>
        <w:rFonts w:hint="default"/>
        <w:lang w:val="zh-CN" w:eastAsia="zh-CN" w:bidi="zh-CN"/>
      </w:rPr>
    </w:lvl>
    <w:lvl w:ilvl="4" w:tplc="74AA38B6">
      <w:numFmt w:val="bullet"/>
      <w:lvlText w:val="•"/>
      <w:lvlJc w:val="left"/>
      <w:pPr>
        <w:ind w:left="5240" w:hanging="311"/>
      </w:pPr>
      <w:rPr>
        <w:rFonts w:hint="default"/>
        <w:lang w:val="zh-CN" w:eastAsia="zh-CN" w:bidi="zh-CN"/>
      </w:rPr>
    </w:lvl>
    <w:lvl w:ilvl="5" w:tplc="0400C04C">
      <w:numFmt w:val="bullet"/>
      <w:lvlText w:val="•"/>
      <w:lvlJc w:val="left"/>
      <w:pPr>
        <w:ind w:left="6316" w:hanging="311"/>
      </w:pPr>
      <w:rPr>
        <w:rFonts w:hint="default"/>
        <w:lang w:val="zh-CN" w:eastAsia="zh-CN" w:bidi="zh-CN"/>
      </w:rPr>
    </w:lvl>
    <w:lvl w:ilvl="6" w:tplc="DA4AF554">
      <w:numFmt w:val="bullet"/>
      <w:lvlText w:val="•"/>
      <w:lvlJc w:val="left"/>
      <w:pPr>
        <w:ind w:left="7393" w:hanging="311"/>
      </w:pPr>
      <w:rPr>
        <w:rFonts w:hint="default"/>
        <w:lang w:val="zh-CN" w:eastAsia="zh-CN" w:bidi="zh-CN"/>
      </w:rPr>
    </w:lvl>
    <w:lvl w:ilvl="7" w:tplc="22BC0E96">
      <w:numFmt w:val="bullet"/>
      <w:lvlText w:val="•"/>
      <w:lvlJc w:val="left"/>
      <w:pPr>
        <w:ind w:left="8470" w:hanging="311"/>
      </w:pPr>
      <w:rPr>
        <w:rFonts w:hint="default"/>
        <w:lang w:val="zh-CN" w:eastAsia="zh-CN" w:bidi="zh-CN"/>
      </w:rPr>
    </w:lvl>
    <w:lvl w:ilvl="8" w:tplc="DD3E33B0">
      <w:numFmt w:val="bullet"/>
      <w:lvlText w:val="•"/>
      <w:lvlJc w:val="left"/>
      <w:pPr>
        <w:ind w:left="9547" w:hanging="311"/>
      </w:pPr>
      <w:rPr>
        <w:rFonts w:hint="default"/>
        <w:lang w:val="zh-CN" w:eastAsia="zh-CN" w:bidi="zh-CN"/>
      </w:rPr>
    </w:lvl>
  </w:abstractNum>
  <w:abstractNum w:abstractNumId="38" w15:restartNumberingAfterBreak="0">
    <w:nsid w:val="76D64DA6"/>
    <w:multiLevelType w:val="multilevel"/>
    <w:tmpl w:val="76D64DA6"/>
    <w:lvl w:ilvl="0">
      <w:start w:val="1"/>
      <w:numFmt w:val="bullet"/>
      <w:pStyle w:val="Bullet3"/>
      <w:lvlText w:val=""/>
      <w:lvlJc w:val="left"/>
      <w:pPr>
        <w:ind w:left="1778"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77B65365"/>
    <w:multiLevelType w:val="multilevel"/>
    <w:tmpl w:val="77B65365"/>
    <w:lvl w:ilvl="0">
      <w:start w:val="1"/>
      <w:numFmt w:val="decimal"/>
      <w:lvlText w:val="%1."/>
      <w:lvlJc w:val="left"/>
      <w:pPr>
        <w:tabs>
          <w:tab w:val="left" w:pos="0"/>
        </w:tabs>
        <w:ind w:left="567" w:hanging="567"/>
      </w:pPr>
      <w:rPr>
        <w:rFonts w:hint="default"/>
        <w:b/>
        <w:bCs/>
        <w:i w:val="0"/>
        <w:color w:val="0070C0"/>
        <w:sz w:val="22"/>
      </w:rPr>
    </w:lvl>
    <w:lvl w:ilvl="1">
      <w:start w:val="1"/>
      <w:numFmt w:val="lowerLetter"/>
      <w:pStyle w:val="Lista"/>
      <w:lvlText w:val="%2"/>
      <w:lvlJc w:val="left"/>
      <w:pPr>
        <w:tabs>
          <w:tab w:val="left"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353"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487"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83E354F"/>
    <w:multiLevelType w:val="multilevel"/>
    <w:tmpl w:val="783E354F"/>
    <w:lvl w:ilvl="0">
      <w:start w:val="1"/>
      <w:numFmt w:val="decimal"/>
      <w:pStyle w:val="AnnexGHead1"/>
      <w:lvlText w:val="G %1"/>
      <w:lvlJc w:val="left"/>
      <w:pPr>
        <w:tabs>
          <w:tab w:val="left"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left"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left"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left"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78BA4B1E"/>
    <w:multiLevelType w:val="multilevel"/>
    <w:tmpl w:val="78BA4B1E"/>
    <w:lvl w:ilvl="0">
      <w:start w:val="1"/>
      <w:numFmt w:val="decimal"/>
      <w:lvlText w:val="%1"/>
      <w:lvlJc w:val="left"/>
      <w:pPr>
        <w:tabs>
          <w:tab w:val="left" w:pos="567"/>
        </w:tabs>
        <w:ind w:left="567" w:hanging="567"/>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pStyle w:val="List1indent"/>
      <w:lvlText w:val="%2"/>
      <w:lvlJc w:val="left"/>
      <w:pPr>
        <w:tabs>
          <w:tab w:val="left" w:pos="993"/>
        </w:tabs>
        <w:ind w:left="993" w:hanging="567"/>
      </w:pPr>
      <w:rPr>
        <w:rFonts w:ascii="Arial" w:hAnsi="Arial" w:hint="default"/>
        <w:b w:val="0"/>
        <w:i w:val="0"/>
        <w:sz w:val="22"/>
        <w:szCs w:val="22"/>
      </w:rPr>
    </w:lvl>
    <w:lvl w:ilvl="2">
      <w:start w:val="1"/>
      <w:numFmt w:val="lowerRoman"/>
      <w:lvlText w:val="%3)"/>
      <w:lvlJc w:val="left"/>
      <w:pPr>
        <w:tabs>
          <w:tab w:val="left" w:pos="1647"/>
        </w:tabs>
        <w:ind w:left="1647" w:hanging="360"/>
      </w:pPr>
      <w:rPr>
        <w:rFonts w:hint="default"/>
      </w:rPr>
    </w:lvl>
    <w:lvl w:ilvl="3">
      <w:start w:val="1"/>
      <w:numFmt w:val="decimal"/>
      <w:lvlText w:val="(%4)"/>
      <w:lvlJc w:val="left"/>
      <w:pPr>
        <w:tabs>
          <w:tab w:val="left" w:pos="2007"/>
        </w:tabs>
        <w:ind w:left="2007" w:hanging="360"/>
      </w:pPr>
      <w:rPr>
        <w:rFonts w:hint="default"/>
      </w:rPr>
    </w:lvl>
    <w:lvl w:ilvl="4">
      <w:start w:val="1"/>
      <w:numFmt w:val="lowerLetter"/>
      <w:lvlText w:val="(%5)"/>
      <w:lvlJc w:val="left"/>
      <w:pPr>
        <w:tabs>
          <w:tab w:val="left" w:pos="2367"/>
        </w:tabs>
        <w:ind w:left="2367" w:hanging="360"/>
      </w:pPr>
      <w:rPr>
        <w:rFonts w:hint="default"/>
      </w:rPr>
    </w:lvl>
    <w:lvl w:ilvl="5">
      <w:start w:val="1"/>
      <w:numFmt w:val="lowerRoman"/>
      <w:lvlText w:val="(%6)"/>
      <w:lvlJc w:val="left"/>
      <w:pPr>
        <w:tabs>
          <w:tab w:val="left" w:pos="2727"/>
        </w:tabs>
        <w:ind w:left="2727" w:hanging="360"/>
      </w:pPr>
      <w:rPr>
        <w:rFonts w:hint="default"/>
      </w:rPr>
    </w:lvl>
    <w:lvl w:ilvl="6">
      <w:start w:val="1"/>
      <w:numFmt w:val="decimal"/>
      <w:lvlText w:val="%7."/>
      <w:lvlJc w:val="left"/>
      <w:pPr>
        <w:tabs>
          <w:tab w:val="left" w:pos="3087"/>
        </w:tabs>
        <w:ind w:left="3087" w:hanging="360"/>
      </w:pPr>
      <w:rPr>
        <w:rFonts w:hint="default"/>
      </w:rPr>
    </w:lvl>
    <w:lvl w:ilvl="7">
      <w:start w:val="1"/>
      <w:numFmt w:val="lowerLetter"/>
      <w:lvlText w:val="%8."/>
      <w:lvlJc w:val="left"/>
      <w:pPr>
        <w:tabs>
          <w:tab w:val="left" w:pos="3447"/>
        </w:tabs>
        <w:ind w:left="3447" w:hanging="360"/>
      </w:pPr>
      <w:rPr>
        <w:rFonts w:hint="default"/>
      </w:rPr>
    </w:lvl>
    <w:lvl w:ilvl="8">
      <w:start w:val="1"/>
      <w:numFmt w:val="lowerRoman"/>
      <w:lvlText w:val="%9."/>
      <w:lvlJc w:val="left"/>
      <w:pPr>
        <w:tabs>
          <w:tab w:val="left" w:pos="3807"/>
        </w:tabs>
        <w:ind w:left="3807" w:hanging="360"/>
      </w:pPr>
      <w:rPr>
        <w:rFonts w:hint="default"/>
      </w:rPr>
    </w:lvl>
  </w:abstractNum>
  <w:abstractNum w:abstractNumId="42"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0"/>
  </w:num>
  <w:num w:numId="2">
    <w:abstractNumId w:val="7"/>
  </w:num>
  <w:num w:numId="3">
    <w:abstractNumId w:val="27"/>
  </w:num>
  <w:num w:numId="4">
    <w:abstractNumId w:val="42"/>
  </w:num>
  <w:num w:numId="5">
    <w:abstractNumId w:val="5"/>
  </w:num>
  <w:num w:numId="6">
    <w:abstractNumId w:val="10"/>
  </w:num>
  <w:num w:numId="7">
    <w:abstractNumId w:val="20"/>
  </w:num>
  <w:num w:numId="8">
    <w:abstractNumId w:val="9"/>
  </w:num>
  <w:num w:numId="9">
    <w:abstractNumId w:val="11"/>
  </w:num>
  <w:num w:numId="10">
    <w:abstractNumId w:val="39"/>
  </w:num>
  <w:num w:numId="11">
    <w:abstractNumId w:val="38"/>
  </w:num>
  <w:num w:numId="12">
    <w:abstractNumId w:val="25"/>
  </w:num>
  <w:num w:numId="13">
    <w:abstractNumId w:val="19"/>
  </w:num>
  <w:num w:numId="14">
    <w:abstractNumId w:val="34"/>
  </w:num>
  <w:num w:numId="15">
    <w:abstractNumId w:val="26"/>
  </w:num>
  <w:num w:numId="16">
    <w:abstractNumId w:val="23"/>
  </w:num>
  <w:num w:numId="17">
    <w:abstractNumId w:val="14"/>
  </w:num>
  <w:num w:numId="18">
    <w:abstractNumId w:val="2"/>
  </w:num>
  <w:num w:numId="19">
    <w:abstractNumId w:val="24"/>
  </w:num>
  <w:num w:numId="20">
    <w:abstractNumId w:val="13"/>
  </w:num>
  <w:num w:numId="21">
    <w:abstractNumId w:val="33"/>
  </w:num>
  <w:num w:numId="22">
    <w:abstractNumId w:val="12"/>
  </w:num>
  <w:num w:numId="23">
    <w:abstractNumId w:val="40"/>
  </w:num>
  <w:num w:numId="24">
    <w:abstractNumId w:val="0"/>
  </w:num>
  <w:num w:numId="25">
    <w:abstractNumId w:val="22"/>
  </w:num>
  <w:num w:numId="26">
    <w:abstractNumId w:val="17"/>
  </w:num>
  <w:num w:numId="27">
    <w:abstractNumId w:val="32"/>
  </w:num>
  <w:num w:numId="28">
    <w:abstractNumId w:val="35"/>
  </w:num>
  <w:num w:numId="29">
    <w:abstractNumId w:val="6"/>
  </w:num>
  <w:num w:numId="30">
    <w:abstractNumId w:val="8"/>
  </w:num>
  <w:num w:numId="31">
    <w:abstractNumId w:val="41"/>
  </w:num>
  <w:num w:numId="32">
    <w:abstractNumId w:val="31"/>
  </w:num>
  <w:num w:numId="33">
    <w:abstractNumId w:val="28"/>
  </w:num>
  <w:num w:numId="34">
    <w:abstractNumId w:val="29"/>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num>
  <w:num w:numId="37">
    <w:abstractNumId w:val="36"/>
  </w:num>
  <w:num w:numId="38">
    <w:abstractNumId w:val="21"/>
  </w:num>
  <w:num w:numId="39">
    <w:abstractNumId w:val="1"/>
  </w:num>
  <w:num w:numId="40">
    <w:abstractNumId w:val="37"/>
  </w:num>
  <w:num w:numId="41">
    <w:abstractNumId w:val="3"/>
  </w:num>
  <w:num w:numId="42">
    <w:abstractNumId w:val="18"/>
  </w:num>
  <w:num w:numId="43">
    <w:abstractNumId w:val="16"/>
  </w:num>
  <w:num w:numId="44">
    <w:abstractNumId w:val="4"/>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092 CG">
    <w15:presenceInfo w15:providerId="None" w15:userId="2092 CG"/>
  </w15:person>
  <w15:person w15:author="5B3-maritime">
    <w15:presenceInfo w15:providerId="None" w15:userId="5B3-maritime"/>
  </w15:person>
  <w15:person w15:author="Fernandez Jimenez, Virginia">
    <w15:presenceInfo w15:providerId="AD" w15:userId="S::virginia.fernandez@itu.int::6d460222-a6cb-4df0-8dd7-a947ce731002"/>
  </w15:person>
  <w15:person w15:author="USA Editor">
    <w15:presenceInfo w15:providerId="None" w15:userId="USA Editor"/>
  </w15:person>
  <w15:person w15:author="USA Editor 2021">
    <w15:presenceInfo w15:providerId="None" w15:userId="USA Editor 2021"/>
  </w15:person>
  <w15:person w15:author="Ross Norsworthy">
    <w15:presenceInfo w15:providerId="Windows Live" w15:userId="b8030f1503b75ff9"/>
  </w15:person>
  <w15:person w15:author="Johnny Schultz">
    <w15:presenceInfo w15:providerId="AD" w15:userId="S::johnny.schultz@sev1tech.com::9ba950d2-2d78-4d5c-a378-f558251ac889"/>
  </w15:person>
  <w15:person w15:author="Song, Xiaojing">
    <w15:presenceInfo w15:providerId="AD" w15:userId="S::xiaojing.song@itu.int::b1dd998c-8972-4ce9-a7be-e2479ab3d6fa"/>
  </w15:person>
  <w15:person w15:author="Editor">
    <w15:presenceInfo w15:providerId="None" w15:userId="Editor"/>
  </w15:person>
  <w15:person w15:author="Canada">
    <w15:presenceInfo w15:providerId="None" w15:userId="Canada"/>
  </w15:person>
  <w15:person w15:author="Jaime Alvarez">
    <w15:presenceInfo w15:providerId="AD" w15:userId="S::jaime.alvarez@iala-aism.org::9cdd6dbb-d388-42c1-9836-93fbbc7060f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n-ZA" w:vendorID="64" w:dllVersion="0" w:nlCheck="1" w:checkStyle="0"/>
  <w:activeWritingStyle w:appName="MSWord" w:lang="ru-RU" w:vendorID="64" w:dllVersion="0" w:nlCheck="1" w:checkStyle="0"/>
  <w:activeWritingStyle w:appName="MSWord" w:lang="en-CA" w:vendorID="64" w:dllVersion="0"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en-CA" w:vendorID="64" w:dllVersion="4096" w:nlCheck="1" w:checkStyle="0"/>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S1MDYxMTc1MjE0NTdX0lEKTi0uzszPAykwMq0FAIj3RNstAAAA"/>
  </w:docVars>
  <w:rsids>
    <w:rsidRoot w:val="00887707"/>
    <w:rsid w:val="00000988"/>
    <w:rsid w:val="00002637"/>
    <w:rsid w:val="00002FD3"/>
    <w:rsid w:val="00005264"/>
    <w:rsid w:val="000069D4"/>
    <w:rsid w:val="0001116E"/>
    <w:rsid w:val="000125FA"/>
    <w:rsid w:val="00012633"/>
    <w:rsid w:val="00012A2F"/>
    <w:rsid w:val="00012AB6"/>
    <w:rsid w:val="000139DB"/>
    <w:rsid w:val="00014AC0"/>
    <w:rsid w:val="000174AD"/>
    <w:rsid w:val="00020E57"/>
    <w:rsid w:val="000260AE"/>
    <w:rsid w:val="0002637B"/>
    <w:rsid w:val="0003206F"/>
    <w:rsid w:val="00032191"/>
    <w:rsid w:val="00032402"/>
    <w:rsid w:val="00032914"/>
    <w:rsid w:val="000337E4"/>
    <w:rsid w:val="000376A8"/>
    <w:rsid w:val="00037853"/>
    <w:rsid w:val="00037EA7"/>
    <w:rsid w:val="00043906"/>
    <w:rsid w:val="00045099"/>
    <w:rsid w:val="00045A82"/>
    <w:rsid w:val="0004611E"/>
    <w:rsid w:val="000462C1"/>
    <w:rsid w:val="0004724F"/>
    <w:rsid w:val="00047A1D"/>
    <w:rsid w:val="000511AF"/>
    <w:rsid w:val="00054930"/>
    <w:rsid w:val="00055BEB"/>
    <w:rsid w:val="0005742E"/>
    <w:rsid w:val="000604B9"/>
    <w:rsid w:val="0006073E"/>
    <w:rsid w:val="0006194F"/>
    <w:rsid w:val="00062213"/>
    <w:rsid w:val="00063E85"/>
    <w:rsid w:val="00065B09"/>
    <w:rsid w:val="00065F0F"/>
    <w:rsid w:val="00065F9D"/>
    <w:rsid w:val="00066B84"/>
    <w:rsid w:val="00066E64"/>
    <w:rsid w:val="00072A35"/>
    <w:rsid w:val="00073FAC"/>
    <w:rsid w:val="000742B8"/>
    <w:rsid w:val="00075E3B"/>
    <w:rsid w:val="000760CA"/>
    <w:rsid w:val="000761DE"/>
    <w:rsid w:val="00080AF0"/>
    <w:rsid w:val="00080AF8"/>
    <w:rsid w:val="00081571"/>
    <w:rsid w:val="00081951"/>
    <w:rsid w:val="00081B1C"/>
    <w:rsid w:val="000836BA"/>
    <w:rsid w:val="0008582D"/>
    <w:rsid w:val="00092699"/>
    <w:rsid w:val="000952F9"/>
    <w:rsid w:val="00096B23"/>
    <w:rsid w:val="00097A35"/>
    <w:rsid w:val="000A17C1"/>
    <w:rsid w:val="000A18FE"/>
    <w:rsid w:val="000A269F"/>
    <w:rsid w:val="000A3647"/>
    <w:rsid w:val="000A3CA6"/>
    <w:rsid w:val="000A3DAD"/>
    <w:rsid w:val="000A3F4B"/>
    <w:rsid w:val="000A4DA6"/>
    <w:rsid w:val="000A570D"/>
    <w:rsid w:val="000A5AEA"/>
    <w:rsid w:val="000A779B"/>
    <w:rsid w:val="000A7C9E"/>
    <w:rsid w:val="000A7D55"/>
    <w:rsid w:val="000B05A7"/>
    <w:rsid w:val="000B0EF2"/>
    <w:rsid w:val="000B1DB7"/>
    <w:rsid w:val="000B22BE"/>
    <w:rsid w:val="000B44EC"/>
    <w:rsid w:val="000B5676"/>
    <w:rsid w:val="000B6F90"/>
    <w:rsid w:val="000C012B"/>
    <w:rsid w:val="000C12C8"/>
    <w:rsid w:val="000C19A1"/>
    <w:rsid w:val="000C2E8E"/>
    <w:rsid w:val="000C360E"/>
    <w:rsid w:val="000C513B"/>
    <w:rsid w:val="000C6B9E"/>
    <w:rsid w:val="000C77C4"/>
    <w:rsid w:val="000D19C1"/>
    <w:rsid w:val="000D2510"/>
    <w:rsid w:val="000D3140"/>
    <w:rsid w:val="000D36D1"/>
    <w:rsid w:val="000D62C1"/>
    <w:rsid w:val="000D6A34"/>
    <w:rsid w:val="000E0E7C"/>
    <w:rsid w:val="000E1218"/>
    <w:rsid w:val="000E37EC"/>
    <w:rsid w:val="000E47C5"/>
    <w:rsid w:val="000E51F6"/>
    <w:rsid w:val="000E6DC0"/>
    <w:rsid w:val="000F0C5D"/>
    <w:rsid w:val="000F1B4B"/>
    <w:rsid w:val="0010107D"/>
    <w:rsid w:val="001020FA"/>
    <w:rsid w:val="00114CA4"/>
    <w:rsid w:val="001205AA"/>
    <w:rsid w:val="00122D25"/>
    <w:rsid w:val="00122F81"/>
    <w:rsid w:val="00123710"/>
    <w:rsid w:val="001240A3"/>
    <w:rsid w:val="00124171"/>
    <w:rsid w:val="0012744F"/>
    <w:rsid w:val="00127D76"/>
    <w:rsid w:val="001306D7"/>
    <w:rsid w:val="00131168"/>
    <w:rsid w:val="00131178"/>
    <w:rsid w:val="00134EB9"/>
    <w:rsid w:val="00136AEA"/>
    <w:rsid w:val="00137681"/>
    <w:rsid w:val="0014055E"/>
    <w:rsid w:val="00140F27"/>
    <w:rsid w:val="001437B1"/>
    <w:rsid w:val="001453FA"/>
    <w:rsid w:val="00147188"/>
    <w:rsid w:val="001523E7"/>
    <w:rsid w:val="00152768"/>
    <w:rsid w:val="00154D2E"/>
    <w:rsid w:val="0015681E"/>
    <w:rsid w:val="00156F66"/>
    <w:rsid w:val="00157847"/>
    <w:rsid w:val="0016033E"/>
    <w:rsid w:val="001612FD"/>
    <w:rsid w:val="001624AE"/>
    <w:rsid w:val="00163271"/>
    <w:rsid w:val="00164DB8"/>
    <w:rsid w:val="00164E2D"/>
    <w:rsid w:val="00165D21"/>
    <w:rsid w:val="00166D0B"/>
    <w:rsid w:val="001706B0"/>
    <w:rsid w:val="00172122"/>
    <w:rsid w:val="00175034"/>
    <w:rsid w:val="0017570E"/>
    <w:rsid w:val="00175BE4"/>
    <w:rsid w:val="00180ED2"/>
    <w:rsid w:val="0018240E"/>
    <w:rsid w:val="00182527"/>
    <w:rsid w:val="00182528"/>
    <w:rsid w:val="00183B5E"/>
    <w:rsid w:val="001846AF"/>
    <w:rsid w:val="001846C2"/>
    <w:rsid w:val="0018500B"/>
    <w:rsid w:val="00192016"/>
    <w:rsid w:val="001931D8"/>
    <w:rsid w:val="00194FF0"/>
    <w:rsid w:val="00195965"/>
    <w:rsid w:val="00196A19"/>
    <w:rsid w:val="00196E30"/>
    <w:rsid w:val="00197290"/>
    <w:rsid w:val="001A01A9"/>
    <w:rsid w:val="001A068A"/>
    <w:rsid w:val="001A0F66"/>
    <w:rsid w:val="001A2643"/>
    <w:rsid w:val="001A422A"/>
    <w:rsid w:val="001A6F52"/>
    <w:rsid w:val="001A7558"/>
    <w:rsid w:val="001B048E"/>
    <w:rsid w:val="001B0E33"/>
    <w:rsid w:val="001B257B"/>
    <w:rsid w:val="001B2AAC"/>
    <w:rsid w:val="001B2DA7"/>
    <w:rsid w:val="001B35DE"/>
    <w:rsid w:val="001B44C9"/>
    <w:rsid w:val="001B4EDE"/>
    <w:rsid w:val="001B5DC2"/>
    <w:rsid w:val="001C0032"/>
    <w:rsid w:val="001C0908"/>
    <w:rsid w:val="001C148C"/>
    <w:rsid w:val="001C6005"/>
    <w:rsid w:val="001C64A3"/>
    <w:rsid w:val="001C6FC2"/>
    <w:rsid w:val="001C7327"/>
    <w:rsid w:val="001C7824"/>
    <w:rsid w:val="001D004D"/>
    <w:rsid w:val="001D0CCA"/>
    <w:rsid w:val="001D504B"/>
    <w:rsid w:val="001D5121"/>
    <w:rsid w:val="001D60E9"/>
    <w:rsid w:val="001E2CD4"/>
    <w:rsid w:val="001E64AF"/>
    <w:rsid w:val="001E717A"/>
    <w:rsid w:val="001E778B"/>
    <w:rsid w:val="001E7DA3"/>
    <w:rsid w:val="001E7F6B"/>
    <w:rsid w:val="001F170E"/>
    <w:rsid w:val="001F183A"/>
    <w:rsid w:val="001F3A20"/>
    <w:rsid w:val="001F42CA"/>
    <w:rsid w:val="001F5EE3"/>
    <w:rsid w:val="001F63F0"/>
    <w:rsid w:val="002000FF"/>
    <w:rsid w:val="00200B07"/>
    <w:rsid w:val="00200B1D"/>
    <w:rsid w:val="00202DC1"/>
    <w:rsid w:val="00203AC0"/>
    <w:rsid w:val="00203B06"/>
    <w:rsid w:val="0020674F"/>
    <w:rsid w:val="002116EE"/>
    <w:rsid w:val="00211A66"/>
    <w:rsid w:val="0021385E"/>
    <w:rsid w:val="0021621F"/>
    <w:rsid w:val="00216764"/>
    <w:rsid w:val="002222CE"/>
    <w:rsid w:val="00222EC3"/>
    <w:rsid w:val="00223A15"/>
    <w:rsid w:val="0022500D"/>
    <w:rsid w:val="00226D6F"/>
    <w:rsid w:val="00230493"/>
    <w:rsid w:val="002309D8"/>
    <w:rsid w:val="00235335"/>
    <w:rsid w:val="002360FE"/>
    <w:rsid w:val="002457B6"/>
    <w:rsid w:val="002463E2"/>
    <w:rsid w:val="00250186"/>
    <w:rsid w:val="0025361B"/>
    <w:rsid w:val="00253A0C"/>
    <w:rsid w:val="002542D0"/>
    <w:rsid w:val="00254CE2"/>
    <w:rsid w:val="00254FB3"/>
    <w:rsid w:val="00255BB1"/>
    <w:rsid w:val="00256A38"/>
    <w:rsid w:val="00256DE6"/>
    <w:rsid w:val="0026102A"/>
    <w:rsid w:val="00265590"/>
    <w:rsid w:val="00265E56"/>
    <w:rsid w:val="00267CF8"/>
    <w:rsid w:val="00270134"/>
    <w:rsid w:val="00270FFA"/>
    <w:rsid w:val="00273DC4"/>
    <w:rsid w:val="002747F7"/>
    <w:rsid w:val="00275409"/>
    <w:rsid w:val="00284B45"/>
    <w:rsid w:val="00284F0C"/>
    <w:rsid w:val="00285287"/>
    <w:rsid w:val="00285569"/>
    <w:rsid w:val="00286F8E"/>
    <w:rsid w:val="002904C3"/>
    <w:rsid w:val="00294C36"/>
    <w:rsid w:val="002A415F"/>
    <w:rsid w:val="002A48EB"/>
    <w:rsid w:val="002A6B27"/>
    <w:rsid w:val="002A7FE2"/>
    <w:rsid w:val="002B111B"/>
    <w:rsid w:val="002B3B74"/>
    <w:rsid w:val="002B5D16"/>
    <w:rsid w:val="002B5E5D"/>
    <w:rsid w:val="002B6A53"/>
    <w:rsid w:val="002C28D8"/>
    <w:rsid w:val="002D1312"/>
    <w:rsid w:val="002D5C2B"/>
    <w:rsid w:val="002D76AC"/>
    <w:rsid w:val="002E017B"/>
    <w:rsid w:val="002E0F23"/>
    <w:rsid w:val="002E1B4F"/>
    <w:rsid w:val="002E25E4"/>
    <w:rsid w:val="002E2F00"/>
    <w:rsid w:val="002F04A2"/>
    <w:rsid w:val="002F04AB"/>
    <w:rsid w:val="002F2BEC"/>
    <w:rsid w:val="002F2D4C"/>
    <w:rsid w:val="002F2E67"/>
    <w:rsid w:val="002F7BB7"/>
    <w:rsid w:val="002F7CB3"/>
    <w:rsid w:val="003047C6"/>
    <w:rsid w:val="0030585B"/>
    <w:rsid w:val="00310C11"/>
    <w:rsid w:val="00311973"/>
    <w:rsid w:val="00312158"/>
    <w:rsid w:val="00312264"/>
    <w:rsid w:val="00312E22"/>
    <w:rsid w:val="003146ED"/>
    <w:rsid w:val="00315546"/>
    <w:rsid w:val="00316FB2"/>
    <w:rsid w:val="003172A6"/>
    <w:rsid w:val="00317D1F"/>
    <w:rsid w:val="00321010"/>
    <w:rsid w:val="00323981"/>
    <w:rsid w:val="00323CB5"/>
    <w:rsid w:val="00324425"/>
    <w:rsid w:val="00324A78"/>
    <w:rsid w:val="00330567"/>
    <w:rsid w:val="0033396A"/>
    <w:rsid w:val="00337506"/>
    <w:rsid w:val="0034052D"/>
    <w:rsid w:val="003411FE"/>
    <w:rsid w:val="003425A5"/>
    <w:rsid w:val="00343CF6"/>
    <w:rsid w:val="00347267"/>
    <w:rsid w:val="00347A98"/>
    <w:rsid w:val="00352578"/>
    <w:rsid w:val="00353ACE"/>
    <w:rsid w:val="00353C30"/>
    <w:rsid w:val="0035444C"/>
    <w:rsid w:val="0035683B"/>
    <w:rsid w:val="0036044F"/>
    <w:rsid w:val="00361821"/>
    <w:rsid w:val="00367FB3"/>
    <w:rsid w:val="0037073E"/>
    <w:rsid w:val="0037197E"/>
    <w:rsid w:val="00371F8A"/>
    <w:rsid w:val="003756D3"/>
    <w:rsid w:val="003762D9"/>
    <w:rsid w:val="00380122"/>
    <w:rsid w:val="00382A64"/>
    <w:rsid w:val="003830FC"/>
    <w:rsid w:val="00384D09"/>
    <w:rsid w:val="00385A2D"/>
    <w:rsid w:val="00386A9D"/>
    <w:rsid w:val="003872BF"/>
    <w:rsid w:val="00391081"/>
    <w:rsid w:val="00391A21"/>
    <w:rsid w:val="00393B4F"/>
    <w:rsid w:val="00394255"/>
    <w:rsid w:val="003A1910"/>
    <w:rsid w:val="003A4182"/>
    <w:rsid w:val="003A49B1"/>
    <w:rsid w:val="003B0E8E"/>
    <w:rsid w:val="003B1F52"/>
    <w:rsid w:val="003B2789"/>
    <w:rsid w:val="003B28A7"/>
    <w:rsid w:val="003B2CEA"/>
    <w:rsid w:val="003B4BCB"/>
    <w:rsid w:val="003B6B91"/>
    <w:rsid w:val="003C0056"/>
    <w:rsid w:val="003C0781"/>
    <w:rsid w:val="003C0E06"/>
    <w:rsid w:val="003C13CE"/>
    <w:rsid w:val="003C24B1"/>
    <w:rsid w:val="003C2BBF"/>
    <w:rsid w:val="003C47BA"/>
    <w:rsid w:val="003C697E"/>
    <w:rsid w:val="003D1D9B"/>
    <w:rsid w:val="003D3CA3"/>
    <w:rsid w:val="003D710E"/>
    <w:rsid w:val="003E066A"/>
    <w:rsid w:val="003E0EE5"/>
    <w:rsid w:val="003E18BB"/>
    <w:rsid w:val="003E2518"/>
    <w:rsid w:val="003E49BA"/>
    <w:rsid w:val="003E7CEF"/>
    <w:rsid w:val="003E7EA0"/>
    <w:rsid w:val="003F05D1"/>
    <w:rsid w:val="003F29AA"/>
    <w:rsid w:val="003F4396"/>
    <w:rsid w:val="003F5114"/>
    <w:rsid w:val="003F70EE"/>
    <w:rsid w:val="004000D2"/>
    <w:rsid w:val="004056CC"/>
    <w:rsid w:val="0040588C"/>
    <w:rsid w:val="004063B5"/>
    <w:rsid w:val="0041252B"/>
    <w:rsid w:val="00412CC1"/>
    <w:rsid w:val="00413710"/>
    <w:rsid w:val="004149EE"/>
    <w:rsid w:val="00417F90"/>
    <w:rsid w:val="00420827"/>
    <w:rsid w:val="0042176A"/>
    <w:rsid w:val="00421A99"/>
    <w:rsid w:val="00423C26"/>
    <w:rsid w:val="00425492"/>
    <w:rsid w:val="0042550D"/>
    <w:rsid w:val="00426B5D"/>
    <w:rsid w:val="0043130A"/>
    <w:rsid w:val="004313B7"/>
    <w:rsid w:val="00431468"/>
    <w:rsid w:val="004342AA"/>
    <w:rsid w:val="004346BB"/>
    <w:rsid w:val="0043474B"/>
    <w:rsid w:val="00434899"/>
    <w:rsid w:val="00434AB5"/>
    <w:rsid w:val="00435FEA"/>
    <w:rsid w:val="00440686"/>
    <w:rsid w:val="00442C54"/>
    <w:rsid w:val="0044424E"/>
    <w:rsid w:val="00445046"/>
    <w:rsid w:val="00445570"/>
    <w:rsid w:val="00447F9F"/>
    <w:rsid w:val="0045135F"/>
    <w:rsid w:val="004516EC"/>
    <w:rsid w:val="00452463"/>
    <w:rsid w:val="00452CEA"/>
    <w:rsid w:val="0045473F"/>
    <w:rsid w:val="00455F1B"/>
    <w:rsid w:val="0046085D"/>
    <w:rsid w:val="004633C1"/>
    <w:rsid w:val="00465417"/>
    <w:rsid w:val="00467329"/>
    <w:rsid w:val="00471F64"/>
    <w:rsid w:val="00472A07"/>
    <w:rsid w:val="00473A25"/>
    <w:rsid w:val="00477A4B"/>
    <w:rsid w:val="004813C9"/>
    <w:rsid w:val="00482595"/>
    <w:rsid w:val="00484A25"/>
    <w:rsid w:val="0049060B"/>
    <w:rsid w:val="00491346"/>
    <w:rsid w:val="004913A7"/>
    <w:rsid w:val="00493396"/>
    <w:rsid w:val="004954F5"/>
    <w:rsid w:val="00496D5C"/>
    <w:rsid w:val="004973DF"/>
    <w:rsid w:val="004A1089"/>
    <w:rsid w:val="004A5D80"/>
    <w:rsid w:val="004B0E2F"/>
    <w:rsid w:val="004B1EF7"/>
    <w:rsid w:val="004B3D77"/>
    <w:rsid w:val="004B3F85"/>
    <w:rsid w:val="004B3FAD"/>
    <w:rsid w:val="004B4D0B"/>
    <w:rsid w:val="004B6037"/>
    <w:rsid w:val="004B765F"/>
    <w:rsid w:val="004C1BEB"/>
    <w:rsid w:val="004C1E1C"/>
    <w:rsid w:val="004C4829"/>
    <w:rsid w:val="004C54F1"/>
    <w:rsid w:val="004C5749"/>
    <w:rsid w:val="004C73E5"/>
    <w:rsid w:val="004C768B"/>
    <w:rsid w:val="004D0C8B"/>
    <w:rsid w:val="004D140C"/>
    <w:rsid w:val="004D14C8"/>
    <w:rsid w:val="004D1891"/>
    <w:rsid w:val="004D1A49"/>
    <w:rsid w:val="004D25B2"/>
    <w:rsid w:val="004D3800"/>
    <w:rsid w:val="004D66E4"/>
    <w:rsid w:val="004E34F3"/>
    <w:rsid w:val="004F116E"/>
    <w:rsid w:val="004F1EF6"/>
    <w:rsid w:val="004F3BE1"/>
    <w:rsid w:val="004F4FE2"/>
    <w:rsid w:val="004F5493"/>
    <w:rsid w:val="004F6D78"/>
    <w:rsid w:val="00501DCA"/>
    <w:rsid w:val="005023C5"/>
    <w:rsid w:val="00502601"/>
    <w:rsid w:val="005026B5"/>
    <w:rsid w:val="005029E9"/>
    <w:rsid w:val="00503511"/>
    <w:rsid w:val="00505402"/>
    <w:rsid w:val="00505797"/>
    <w:rsid w:val="00507213"/>
    <w:rsid w:val="0051109F"/>
    <w:rsid w:val="0051115C"/>
    <w:rsid w:val="00511350"/>
    <w:rsid w:val="0051164F"/>
    <w:rsid w:val="00512BBB"/>
    <w:rsid w:val="00513A47"/>
    <w:rsid w:val="00514FA9"/>
    <w:rsid w:val="0051538E"/>
    <w:rsid w:val="00516397"/>
    <w:rsid w:val="00520609"/>
    <w:rsid w:val="00521681"/>
    <w:rsid w:val="0053073A"/>
    <w:rsid w:val="00530D9A"/>
    <w:rsid w:val="0053437B"/>
    <w:rsid w:val="00535EEC"/>
    <w:rsid w:val="0053786B"/>
    <w:rsid w:val="00540294"/>
    <w:rsid w:val="0054081D"/>
    <w:rsid w:val="005408DF"/>
    <w:rsid w:val="00541A56"/>
    <w:rsid w:val="00542BDC"/>
    <w:rsid w:val="00543DDE"/>
    <w:rsid w:val="00544B28"/>
    <w:rsid w:val="00546139"/>
    <w:rsid w:val="00546F65"/>
    <w:rsid w:val="00550362"/>
    <w:rsid w:val="005567F2"/>
    <w:rsid w:val="00556F6A"/>
    <w:rsid w:val="00561094"/>
    <w:rsid w:val="0056241E"/>
    <w:rsid w:val="00562C68"/>
    <w:rsid w:val="00563870"/>
    <w:rsid w:val="00564655"/>
    <w:rsid w:val="00565256"/>
    <w:rsid w:val="00565C04"/>
    <w:rsid w:val="005668AE"/>
    <w:rsid w:val="00567689"/>
    <w:rsid w:val="0057104D"/>
    <w:rsid w:val="00571ACF"/>
    <w:rsid w:val="00572374"/>
    <w:rsid w:val="00573344"/>
    <w:rsid w:val="00573DEC"/>
    <w:rsid w:val="005756CC"/>
    <w:rsid w:val="0057687B"/>
    <w:rsid w:val="00580147"/>
    <w:rsid w:val="005803B1"/>
    <w:rsid w:val="00582509"/>
    <w:rsid w:val="00583126"/>
    <w:rsid w:val="00583F9B"/>
    <w:rsid w:val="005844BA"/>
    <w:rsid w:val="00584FA6"/>
    <w:rsid w:val="005852BF"/>
    <w:rsid w:val="00587CD2"/>
    <w:rsid w:val="005910D7"/>
    <w:rsid w:val="0059269C"/>
    <w:rsid w:val="00592A07"/>
    <w:rsid w:val="005931A3"/>
    <w:rsid w:val="00593CDE"/>
    <w:rsid w:val="005966A9"/>
    <w:rsid w:val="0059784F"/>
    <w:rsid w:val="005A3936"/>
    <w:rsid w:val="005A41EF"/>
    <w:rsid w:val="005A49B8"/>
    <w:rsid w:val="005A7D4D"/>
    <w:rsid w:val="005B0763"/>
    <w:rsid w:val="005B0D29"/>
    <w:rsid w:val="005B1019"/>
    <w:rsid w:val="005B4552"/>
    <w:rsid w:val="005B49D4"/>
    <w:rsid w:val="005B5D3E"/>
    <w:rsid w:val="005B7D0E"/>
    <w:rsid w:val="005C11EB"/>
    <w:rsid w:val="005C5330"/>
    <w:rsid w:val="005C643C"/>
    <w:rsid w:val="005C7AE1"/>
    <w:rsid w:val="005D0E97"/>
    <w:rsid w:val="005D2F24"/>
    <w:rsid w:val="005D433E"/>
    <w:rsid w:val="005D4C5E"/>
    <w:rsid w:val="005D78E1"/>
    <w:rsid w:val="005E1D28"/>
    <w:rsid w:val="005E52EC"/>
    <w:rsid w:val="005E5C10"/>
    <w:rsid w:val="005F28B1"/>
    <w:rsid w:val="005F2C78"/>
    <w:rsid w:val="005F4106"/>
    <w:rsid w:val="005F5110"/>
    <w:rsid w:val="005F67D7"/>
    <w:rsid w:val="005F72EC"/>
    <w:rsid w:val="00602235"/>
    <w:rsid w:val="00602D63"/>
    <w:rsid w:val="0060346B"/>
    <w:rsid w:val="00604A80"/>
    <w:rsid w:val="00604EFC"/>
    <w:rsid w:val="00607ED5"/>
    <w:rsid w:val="00610600"/>
    <w:rsid w:val="00610DE5"/>
    <w:rsid w:val="006144E4"/>
    <w:rsid w:val="00614D75"/>
    <w:rsid w:val="00617BF2"/>
    <w:rsid w:val="00617E82"/>
    <w:rsid w:val="006204F5"/>
    <w:rsid w:val="00621B2B"/>
    <w:rsid w:val="00622BA3"/>
    <w:rsid w:val="00622FA3"/>
    <w:rsid w:val="0062473B"/>
    <w:rsid w:val="00625153"/>
    <w:rsid w:val="00625BEB"/>
    <w:rsid w:val="006261ED"/>
    <w:rsid w:val="00626D0E"/>
    <w:rsid w:val="0063034A"/>
    <w:rsid w:val="00631D11"/>
    <w:rsid w:val="006322C1"/>
    <w:rsid w:val="006325F5"/>
    <w:rsid w:val="0063330A"/>
    <w:rsid w:val="00633757"/>
    <w:rsid w:val="006428D9"/>
    <w:rsid w:val="006428FF"/>
    <w:rsid w:val="00643892"/>
    <w:rsid w:val="006479D3"/>
    <w:rsid w:val="00650299"/>
    <w:rsid w:val="00651E44"/>
    <w:rsid w:val="00654230"/>
    <w:rsid w:val="00655FC5"/>
    <w:rsid w:val="00657C0B"/>
    <w:rsid w:val="00657CF4"/>
    <w:rsid w:val="006607D5"/>
    <w:rsid w:val="006608F0"/>
    <w:rsid w:val="00662457"/>
    <w:rsid w:val="0066439A"/>
    <w:rsid w:val="00664FDB"/>
    <w:rsid w:val="006651B0"/>
    <w:rsid w:val="0066547D"/>
    <w:rsid w:val="0066591C"/>
    <w:rsid w:val="006670C7"/>
    <w:rsid w:val="00670450"/>
    <w:rsid w:val="006723E1"/>
    <w:rsid w:val="00674C91"/>
    <w:rsid w:val="00677FA0"/>
    <w:rsid w:val="00677FC6"/>
    <w:rsid w:val="0068060A"/>
    <w:rsid w:val="00682BCE"/>
    <w:rsid w:val="0068479D"/>
    <w:rsid w:val="006853B8"/>
    <w:rsid w:val="006860E5"/>
    <w:rsid w:val="00690B14"/>
    <w:rsid w:val="0069121E"/>
    <w:rsid w:val="00693CF0"/>
    <w:rsid w:val="00697749"/>
    <w:rsid w:val="00697E0D"/>
    <w:rsid w:val="006A04F8"/>
    <w:rsid w:val="006A1E5E"/>
    <w:rsid w:val="006A2477"/>
    <w:rsid w:val="006A2F79"/>
    <w:rsid w:val="006A3174"/>
    <w:rsid w:val="006A4443"/>
    <w:rsid w:val="006A4F2B"/>
    <w:rsid w:val="006A71E0"/>
    <w:rsid w:val="006B0957"/>
    <w:rsid w:val="006B4DA5"/>
    <w:rsid w:val="006B530D"/>
    <w:rsid w:val="006B531F"/>
    <w:rsid w:val="006C24C5"/>
    <w:rsid w:val="006C3F98"/>
    <w:rsid w:val="006C52EA"/>
    <w:rsid w:val="006C7DDD"/>
    <w:rsid w:val="006C7F26"/>
    <w:rsid w:val="006D2796"/>
    <w:rsid w:val="006D2875"/>
    <w:rsid w:val="006D35FD"/>
    <w:rsid w:val="006D4DF1"/>
    <w:rsid w:val="006E1996"/>
    <w:rsid w:val="006E1D03"/>
    <w:rsid w:val="006E338E"/>
    <w:rsid w:val="006E380F"/>
    <w:rsid w:val="006E6FFE"/>
    <w:rsid w:val="006E7FCA"/>
    <w:rsid w:val="006F25F4"/>
    <w:rsid w:val="006F2F2B"/>
    <w:rsid w:val="006F339D"/>
    <w:rsid w:val="006F55A9"/>
    <w:rsid w:val="006F5DD4"/>
    <w:rsid w:val="00700673"/>
    <w:rsid w:val="0070397A"/>
    <w:rsid w:val="0070495E"/>
    <w:rsid w:val="00705066"/>
    <w:rsid w:val="00705CC1"/>
    <w:rsid w:val="00706801"/>
    <w:rsid w:val="00707CE7"/>
    <w:rsid w:val="00707D1B"/>
    <w:rsid w:val="00712A29"/>
    <w:rsid w:val="00713F94"/>
    <w:rsid w:val="00717EC0"/>
    <w:rsid w:val="0072226E"/>
    <w:rsid w:val="00722C12"/>
    <w:rsid w:val="007247A1"/>
    <w:rsid w:val="0072702B"/>
    <w:rsid w:val="00732AF1"/>
    <w:rsid w:val="0073361D"/>
    <w:rsid w:val="00733F2C"/>
    <w:rsid w:val="00734FC1"/>
    <w:rsid w:val="00737548"/>
    <w:rsid w:val="00737A07"/>
    <w:rsid w:val="00741466"/>
    <w:rsid w:val="00742386"/>
    <w:rsid w:val="00750EF9"/>
    <w:rsid w:val="00751775"/>
    <w:rsid w:val="00751B81"/>
    <w:rsid w:val="007533F4"/>
    <w:rsid w:val="0075391C"/>
    <w:rsid w:val="007559F3"/>
    <w:rsid w:val="007576A0"/>
    <w:rsid w:val="00757755"/>
    <w:rsid w:val="00760C76"/>
    <w:rsid w:val="0076364B"/>
    <w:rsid w:val="00764F1D"/>
    <w:rsid w:val="00765881"/>
    <w:rsid w:val="00766D73"/>
    <w:rsid w:val="00767B2A"/>
    <w:rsid w:val="00770B53"/>
    <w:rsid w:val="00770E3F"/>
    <w:rsid w:val="007747C5"/>
    <w:rsid w:val="00774D92"/>
    <w:rsid w:val="0077680F"/>
    <w:rsid w:val="00780A97"/>
    <w:rsid w:val="007833A1"/>
    <w:rsid w:val="0078394B"/>
    <w:rsid w:val="007843C3"/>
    <w:rsid w:val="00784543"/>
    <w:rsid w:val="0078488C"/>
    <w:rsid w:val="007906C3"/>
    <w:rsid w:val="00792745"/>
    <w:rsid w:val="00792FDE"/>
    <w:rsid w:val="007A13F1"/>
    <w:rsid w:val="007A4B2E"/>
    <w:rsid w:val="007A68B8"/>
    <w:rsid w:val="007A697B"/>
    <w:rsid w:val="007A701E"/>
    <w:rsid w:val="007A727D"/>
    <w:rsid w:val="007A7AC3"/>
    <w:rsid w:val="007B0B43"/>
    <w:rsid w:val="007B1C62"/>
    <w:rsid w:val="007B3C5D"/>
    <w:rsid w:val="007B4C1F"/>
    <w:rsid w:val="007B5D18"/>
    <w:rsid w:val="007B7857"/>
    <w:rsid w:val="007C0098"/>
    <w:rsid w:val="007C2A5F"/>
    <w:rsid w:val="007C3C54"/>
    <w:rsid w:val="007C6DEB"/>
    <w:rsid w:val="007D0FB5"/>
    <w:rsid w:val="007D17B6"/>
    <w:rsid w:val="007D7338"/>
    <w:rsid w:val="007E0CFF"/>
    <w:rsid w:val="007E642C"/>
    <w:rsid w:val="007E70EC"/>
    <w:rsid w:val="007E798D"/>
    <w:rsid w:val="007F3C28"/>
    <w:rsid w:val="0080100B"/>
    <w:rsid w:val="00801D1B"/>
    <w:rsid w:val="00801D93"/>
    <w:rsid w:val="00804DFE"/>
    <w:rsid w:val="00805306"/>
    <w:rsid w:val="0080538C"/>
    <w:rsid w:val="00805FCE"/>
    <w:rsid w:val="008065CA"/>
    <w:rsid w:val="008100B2"/>
    <w:rsid w:val="00814E0A"/>
    <w:rsid w:val="008153D0"/>
    <w:rsid w:val="0082078D"/>
    <w:rsid w:val="00820EEE"/>
    <w:rsid w:val="008220B5"/>
    <w:rsid w:val="00822581"/>
    <w:rsid w:val="0082317F"/>
    <w:rsid w:val="00823EBA"/>
    <w:rsid w:val="00824C5D"/>
    <w:rsid w:val="00827A5F"/>
    <w:rsid w:val="008309DD"/>
    <w:rsid w:val="0083212C"/>
    <w:rsid w:val="0083227A"/>
    <w:rsid w:val="00832398"/>
    <w:rsid w:val="00833434"/>
    <w:rsid w:val="00834D8B"/>
    <w:rsid w:val="00834E9A"/>
    <w:rsid w:val="00834F96"/>
    <w:rsid w:val="0083506A"/>
    <w:rsid w:val="00835383"/>
    <w:rsid w:val="00841D09"/>
    <w:rsid w:val="00843B9C"/>
    <w:rsid w:val="0084400D"/>
    <w:rsid w:val="00847184"/>
    <w:rsid w:val="008474A9"/>
    <w:rsid w:val="00850C02"/>
    <w:rsid w:val="008520E7"/>
    <w:rsid w:val="00852295"/>
    <w:rsid w:val="00852B30"/>
    <w:rsid w:val="008539F8"/>
    <w:rsid w:val="00854854"/>
    <w:rsid w:val="008601DC"/>
    <w:rsid w:val="00861FFF"/>
    <w:rsid w:val="008636CA"/>
    <w:rsid w:val="00864A54"/>
    <w:rsid w:val="00864ADD"/>
    <w:rsid w:val="00866900"/>
    <w:rsid w:val="00866A30"/>
    <w:rsid w:val="00866F28"/>
    <w:rsid w:val="0086758C"/>
    <w:rsid w:val="00867CA8"/>
    <w:rsid w:val="00870317"/>
    <w:rsid w:val="00871311"/>
    <w:rsid w:val="008738CE"/>
    <w:rsid w:val="00874C55"/>
    <w:rsid w:val="00875779"/>
    <w:rsid w:val="008764C5"/>
    <w:rsid w:val="00876A8A"/>
    <w:rsid w:val="008801E1"/>
    <w:rsid w:val="00881BA1"/>
    <w:rsid w:val="0088393C"/>
    <w:rsid w:val="00884921"/>
    <w:rsid w:val="00885F39"/>
    <w:rsid w:val="0088765C"/>
    <w:rsid w:val="00887707"/>
    <w:rsid w:val="008906D1"/>
    <w:rsid w:val="00896AB3"/>
    <w:rsid w:val="00896FA6"/>
    <w:rsid w:val="008A1DF5"/>
    <w:rsid w:val="008A37FA"/>
    <w:rsid w:val="008A38E3"/>
    <w:rsid w:val="008A68B2"/>
    <w:rsid w:val="008A68D2"/>
    <w:rsid w:val="008A7E88"/>
    <w:rsid w:val="008B08C6"/>
    <w:rsid w:val="008B3637"/>
    <w:rsid w:val="008B3904"/>
    <w:rsid w:val="008B4FAA"/>
    <w:rsid w:val="008B53E3"/>
    <w:rsid w:val="008B56A6"/>
    <w:rsid w:val="008C2302"/>
    <w:rsid w:val="008C2503"/>
    <w:rsid w:val="008C268F"/>
    <w:rsid w:val="008C26B8"/>
    <w:rsid w:val="008C4140"/>
    <w:rsid w:val="008C72ED"/>
    <w:rsid w:val="008D0134"/>
    <w:rsid w:val="008D1177"/>
    <w:rsid w:val="008D1DB2"/>
    <w:rsid w:val="008D36D0"/>
    <w:rsid w:val="008D45D6"/>
    <w:rsid w:val="008D4CC8"/>
    <w:rsid w:val="008D6969"/>
    <w:rsid w:val="008D7EC3"/>
    <w:rsid w:val="008E1B5D"/>
    <w:rsid w:val="008E1FEF"/>
    <w:rsid w:val="008E2EA5"/>
    <w:rsid w:val="008E5459"/>
    <w:rsid w:val="008E7B54"/>
    <w:rsid w:val="008F208F"/>
    <w:rsid w:val="00900D7C"/>
    <w:rsid w:val="009029BE"/>
    <w:rsid w:val="00902F30"/>
    <w:rsid w:val="009030B4"/>
    <w:rsid w:val="0090457F"/>
    <w:rsid w:val="00904D3C"/>
    <w:rsid w:val="009113F8"/>
    <w:rsid w:val="00912ABA"/>
    <w:rsid w:val="00913B53"/>
    <w:rsid w:val="0092452F"/>
    <w:rsid w:val="00925FFD"/>
    <w:rsid w:val="009261D2"/>
    <w:rsid w:val="00926314"/>
    <w:rsid w:val="00926DAC"/>
    <w:rsid w:val="00927332"/>
    <w:rsid w:val="00927EA6"/>
    <w:rsid w:val="009301B7"/>
    <w:rsid w:val="009312CE"/>
    <w:rsid w:val="00931F1E"/>
    <w:rsid w:val="00932EA9"/>
    <w:rsid w:val="00934AF8"/>
    <w:rsid w:val="00935867"/>
    <w:rsid w:val="00936B30"/>
    <w:rsid w:val="009379D5"/>
    <w:rsid w:val="00940250"/>
    <w:rsid w:val="00940F03"/>
    <w:rsid w:val="00942C1B"/>
    <w:rsid w:val="0094368B"/>
    <w:rsid w:val="00943AC6"/>
    <w:rsid w:val="00944295"/>
    <w:rsid w:val="00951CC4"/>
    <w:rsid w:val="009572B2"/>
    <w:rsid w:val="00960BA7"/>
    <w:rsid w:val="00962855"/>
    <w:rsid w:val="00964842"/>
    <w:rsid w:val="00966BC3"/>
    <w:rsid w:val="00966D23"/>
    <w:rsid w:val="00966D4F"/>
    <w:rsid w:val="00967D75"/>
    <w:rsid w:val="00970510"/>
    <w:rsid w:val="009712E2"/>
    <w:rsid w:val="00971CF4"/>
    <w:rsid w:val="00971F87"/>
    <w:rsid w:val="00973E32"/>
    <w:rsid w:val="00973FBF"/>
    <w:rsid w:val="00974AA3"/>
    <w:rsid w:val="00975D30"/>
    <w:rsid w:val="0097784E"/>
    <w:rsid w:val="00980634"/>
    <w:rsid w:val="00982084"/>
    <w:rsid w:val="00983074"/>
    <w:rsid w:val="0098498F"/>
    <w:rsid w:val="00987684"/>
    <w:rsid w:val="00987922"/>
    <w:rsid w:val="009901E4"/>
    <w:rsid w:val="0099227D"/>
    <w:rsid w:val="00994E76"/>
    <w:rsid w:val="00995963"/>
    <w:rsid w:val="00997183"/>
    <w:rsid w:val="009A1F48"/>
    <w:rsid w:val="009A565F"/>
    <w:rsid w:val="009A6B99"/>
    <w:rsid w:val="009A7CEB"/>
    <w:rsid w:val="009B1806"/>
    <w:rsid w:val="009B2B02"/>
    <w:rsid w:val="009B61EB"/>
    <w:rsid w:val="009C06B3"/>
    <w:rsid w:val="009C15FF"/>
    <w:rsid w:val="009C1741"/>
    <w:rsid w:val="009C1A25"/>
    <w:rsid w:val="009C1A53"/>
    <w:rsid w:val="009C1E9D"/>
    <w:rsid w:val="009C1FB1"/>
    <w:rsid w:val="009C2064"/>
    <w:rsid w:val="009C3206"/>
    <w:rsid w:val="009C5642"/>
    <w:rsid w:val="009D14EE"/>
    <w:rsid w:val="009D1697"/>
    <w:rsid w:val="009D1FD3"/>
    <w:rsid w:val="009E194F"/>
    <w:rsid w:val="009E4EC7"/>
    <w:rsid w:val="009E7339"/>
    <w:rsid w:val="009E747D"/>
    <w:rsid w:val="009F1784"/>
    <w:rsid w:val="009F2068"/>
    <w:rsid w:val="009F3A46"/>
    <w:rsid w:val="009F41CA"/>
    <w:rsid w:val="009F5FF2"/>
    <w:rsid w:val="009F6520"/>
    <w:rsid w:val="009F6AFB"/>
    <w:rsid w:val="00A013FD"/>
    <w:rsid w:val="00A014F8"/>
    <w:rsid w:val="00A02809"/>
    <w:rsid w:val="00A035D2"/>
    <w:rsid w:val="00A03753"/>
    <w:rsid w:val="00A03A4C"/>
    <w:rsid w:val="00A1306C"/>
    <w:rsid w:val="00A133EA"/>
    <w:rsid w:val="00A13948"/>
    <w:rsid w:val="00A15A3D"/>
    <w:rsid w:val="00A15E45"/>
    <w:rsid w:val="00A164BA"/>
    <w:rsid w:val="00A20DAD"/>
    <w:rsid w:val="00A218C6"/>
    <w:rsid w:val="00A2271D"/>
    <w:rsid w:val="00A23168"/>
    <w:rsid w:val="00A2388B"/>
    <w:rsid w:val="00A24845"/>
    <w:rsid w:val="00A255DB"/>
    <w:rsid w:val="00A25A13"/>
    <w:rsid w:val="00A26616"/>
    <w:rsid w:val="00A31752"/>
    <w:rsid w:val="00A31E07"/>
    <w:rsid w:val="00A32034"/>
    <w:rsid w:val="00A328E7"/>
    <w:rsid w:val="00A32A33"/>
    <w:rsid w:val="00A32F30"/>
    <w:rsid w:val="00A3636B"/>
    <w:rsid w:val="00A3679A"/>
    <w:rsid w:val="00A4170A"/>
    <w:rsid w:val="00A41BD1"/>
    <w:rsid w:val="00A41CF2"/>
    <w:rsid w:val="00A4337A"/>
    <w:rsid w:val="00A45FE8"/>
    <w:rsid w:val="00A501AA"/>
    <w:rsid w:val="00A50442"/>
    <w:rsid w:val="00A5173C"/>
    <w:rsid w:val="00A564CA"/>
    <w:rsid w:val="00A60D54"/>
    <w:rsid w:val="00A61AEF"/>
    <w:rsid w:val="00A6257F"/>
    <w:rsid w:val="00A63101"/>
    <w:rsid w:val="00A632F2"/>
    <w:rsid w:val="00A64C07"/>
    <w:rsid w:val="00A65695"/>
    <w:rsid w:val="00A66F9A"/>
    <w:rsid w:val="00A74C20"/>
    <w:rsid w:val="00A76B27"/>
    <w:rsid w:val="00A81139"/>
    <w:rsid w:val="00A819BE"/>
    <w:rsid w:val="00A81B07"/>
    <w:rsid w:val="00A820A1"/>
    <w:rsid w:val="00A844A8"/>
    <w:rsid w:val="00A86360"/>
    <w:rsid w:val="00A86725"/>
    <w:rsid w:val="00A875D1"/>
    <w:rsid w:val="00A91E1F"/>
    <w:rsid w:val="00A95D54"/>
    <w:rsid w:val="00A97729"/>
    <w:rsid w:val="00AA198F"/>
    <w:rsid w:val="00AA1F65"/>
    <w:rsid w:val="00AA2225"/>
    <w:rsid w:val="00AA286C"/>
    <w:rsid w:val="00AA3373"/>
    <w:rsid w:val="00AA4158"/>
    <w:rsid w:val="00AA5996"/>
    <w:rsid w:val="00AB00D2"/>
    <w:rsid w:val="00AB0649"/>
    <w:rsid w:val="00AB1515"/>
    <w:rsid w:val="00AB1C48"/>
    <w:rsid w:val="00AB4AEC"/>
    <w:rsid w:val="00AC1B48"/>
    <w:rsid w:val="00AC1EA4"/>
    <w:rsid w:val="00AC404D"/>
    <w:rsid w:val="00AC434A"/>
    <w:rsid w:val="00AC4802"/>
    <w:rsid w:val="00AC5B2D"/>
    <w:rsid w:val="00AD2345"/>
    <w:rsid w:val="00AD6FBF"/>
    <w:rsid w:val="00AE062E"/>
    <w:rsid w:val="00AE20AB"/>
    <w:rsid w:val="00AE2A66"/>
    <w:rsid w:val="00AE76A0"/>
    <w:rsid w:val="00AF076B"/>
    <w:rsid w:val="00AF0996"/>
    <w:rsid w:val="00AF173A"/>
    <w:rsid w:val="00AF180C"/>
    <w:rsid w:val="00AF1FB2"/>
    <w:rsid w:val="00AF2A49"/>
    <w:rsid w:val="00AF301C"/>
    <w:rsid w:val="00AF34AC"/>
    <w:rsid w:val="00AF34E5"/>
    <w:rsid w:val="00AF3633"/>
    <w:rsid w:val="00AF5CB9"/>
    <w:rsid w:val="00AF7094"/>
    <w:rsid w:val="00B005A7"/>
    <w:rsid w:val="00B01C49"/>
    <w:rsid w:val="00B01CFC"/>
    <w:rsid w:val="00B03E6D"/>
    <w:rsid w:val="00B044E4"/>
    <w:rsid w:val="00B051D4"/>
    <w:rsid w:val="00B066A4"/>
    <w:rsid w:val="00B06893"/>
    <w:rsid w:val="00B07A13"/>
    <w:rsid w:val="00B14958"/>
    <w:rsid w:val="00B20F7E"/>
    <w:rsid w:val="00B24E2D"/>
    <w:rsid w:val="00B25783"/>
    <w:rsid w:val="00B26176"/>
    <w:rsid w:val="00B27327"/>
    <w:rsid w:val="00B27692"/>
    <w:rsid w:val="00B3460B"/>
    <w:rsid w:val="00B37077"/>
    <w:rsid w:val="00B41EAD"/>
    <w:rsid w:val="00B4279B"/>
    <w:rsid w:val="00B43177"/>
    <w:rsid w:val="00B439F2"/>
    <w:rsid w:val="00B44D18"/>
    <w:rsid w:val="00B450F9"/>
    <w:rsid w:val="00B45FC9"/>
    <w:rsid w:val="00B46DC0"/>
    <w:rsid w:val="00B47C07"/>
    <w:rsid w:val="00B47E9B"/>
    <w:rsid w:val="00B50DE3"/>
    <w:rsid w:val="00B5105E"/>
    <w:rsid w:val="00B53157"/>
    <w:rsid w:val="00B54C66"/>
    <w:rsid w:val="00B560A9"/>
    <w:rsid w:val="00B565A5"/>
    <w:rsid w:val="00B63350"/>
    <w:rsid w:val="00B66F0F"/>
    <w:rsid w:val="00B67AF1"/>
    <w:rsid w:val="00B716C4"/>
    <w:rsid w:val="00B71B4F"/>
    <w:rsid w:val="00B728BF"/>
    <w:rsid w:val="00B72CC7"/>
    <w:rsid w:val="00B72FDD"/>
    <w:rsid w:val="00B7545F"/>
    <w:rsid w:val="00B75ECA"/>
    <w:rsid w:val="00B76300"/>
    <w:rsid w:val="00B76F35"/>
    <w:rsid w:val="00B77723"/>
    <w:rsid w:val="00B801C4"/>
    <w:rsid w:val="00B81138"/>
    <w:rsid w:val="00B81558"/>
    <w:rsid w:val="00B82787"/>
    <w:rsid w:val="00B849AC"/>
    <w:rsid w:val="00B86601"/>
    <w:rsid w:val="00B87971"/>
    <w:rsid w:val="00B90AFC"/>
    <w:rsid w:val="00B92599"/>
    <w:rsid w:val="00B94088"/>
    <w:rsid w:val="00B944F9"/>
    <w:rsid w:val="00B945C7"/>
    <w:rsid w:val="00B94C6F"/>
    <w:rsid w:val="00B954D2"/>
    <w:rsid w:val="00B966D8"/>
    <w:rsid w:val="00BA0744"/>
    <w:rsid w:val="00BA258D"/>
    <w:rsid w:val="00BA38BB"/>
    <w:rsid w:val="00BA39BC"/>
    <w:rsid w:val="00BA5DFF"/>
    <w:rsid w:val="00BA73B2"/>
    <w:rsid w:val="00BA752C"/>
    <w:rsid w:val="00BA7751"/>
    <w:rsid w:val="00BB2FDB"/>
    <w:rsid w:val="00BB56E5"/>
    <w:rsid w:val="00BB58CA"/>
    <w:rsid w:val="00BB73DC"/>
    <w:rsid w:val="00BC1CCE"/>
    <w:rsid w:val="00BC1E72"/>
    <w:rsid w:val="00BC25D5"/>
    <w:rsid w:val="00BC69B8"/>
    <w:rsid w:val="00BC7CCF"/>
    <w:rsid w:val="00BD09CC"/>
    <w:rsid w:val="00BD53B8"/>
    <w:rsid w:val="00BD57C9"/>
    <w:rsid w:val="00BD6452"/>
    <w:rsid w:val="00BD6B7F"/>
    <w:rsid w:val="00BD7CB1"/>
    <w:rsid w:val="00BD7EB2"/>
    <w:rsid w:val="00BE470B"/>
    <w:rsid w:val="00BF0517"/>
    <w:rsid w:val="00BF4848"/>
    <w:rsid w:val="00BF4F2E"/>
    <w:rsid w:val="00BF604E"/>
    <w:rsid w:val="00BF6F29"/>
    <w:rsid w:val="00BF771E"/>
    <w:rsid w:val="00BF7C28"/>
    <w:rsid w:val="00C000F1"/>
    <w:rsid w:val="00C00206"/>
    <w:rsid w:val="00C007BA"/>
    <w:rsid w:val="00C030D6"/>
    <w:rsid w:val="00C03E5E"/>
    <w:rsid w:val="00C040EC"/>
    <w:rsid w:val="00C042FA"/>
    <w:rsid w:val="00C055CB"/>
    <w:rsid w:val="00C06972"/>
    <w:rsid w:val="00C1113F"/>
    <w:rsid w:val="00C12E0E"/>
    <w:rsid w:val="00C14880"/>
    <w:rsid w:val="00C1494C"/>
    <w:rsid w:val="00C157E7"/>
    <w:rsid w:val="00C20B1D"/>
    <w:rsid w:val="00C218DF"/>
    <w:rsid w:val="00C2191F"/>
    <w:rsid w:val="00C220E6"/>
    <w:rsid w:val="00C25497"/>
    <w:rsid w:val="00C2749D"/>
    <w:rsid w:val="00C3131D"/>
    <w:rsid w:val="00C313CA"/>
    <w:rsid w:val="00C315E9"/>
    <w:rsid w:val="00C315F7"/>
    <w:rsid w:val="00C32DE4"/>
    <w:rsid w:val="00C345E7"/>
    <w:rsid w:val="00C34B21"/>
    <w:rsid w:val="00C35308"/>
    <w:rsid w:val="00C35A2B"/>
    <w:rsid w:val="00C36F6A"/>
    <w:rsid w:val="00C432C4"/>
    <w:rsid w:val="00C44D16"/>
    <w:rsid w:val="00C4555A"/>
    <w:rsid w:val="00C455C7"/>
    <w:rsid w:val="00C46785"/>
    <w:rsid w:val="00C46B25"/>
    <w:rsid w:val="00C51E63"/>
    <w:rsid w:val="00C52D88"/>
    <w:rsid w:val="00C53A08"/>
    <w:rsid w:val="00C53ED6"/>
    <w:rsid w:val="00C565A6"/>
    <w:rsid w:val="00C57A91"/>
    <w:rsid w:val="00C6742B"/>
    <w:rsid w:val="00C72805"/>
    <w:rsid w:val="00C72D95"/>
    <w:rsid w:val="00C738BF"/>
    <w:rsid w:val="00C747BE"/>
    <w:rsid w:val="00C759C3"/>
    <w:rsid w:val="00C77686"/>
    <w:rsid w:val="00C81791"/>
    <w:rsid w:val="00C82614"/>
    <w:rsid w:val="00C82EEB"/>
    <w:rsid w:val="00C84360"/>
    <w:rsid w:val="00C85A26"/>
    <w:rsid w:val="00C90840"/>
    <w:rsid w:val="00C9196F"/>
    <w:rsid w:val="00C92387"/>
    <w:rsid w:val="00C92EE9"/>
    <w:rsid w:val="00C937FF"/>
    <w:rsid w:val="00CA21A0"/>
    <w:rsid w:val="00CA2728"/>
    <w:rsid w:val="00CA2E4A"/>
    <w:rsid w:val="00CA37B2"/>
    <w:rsid w:val="00CA548D"/>
    <w:rsid w:val="00CB1C74"/>
    <w:rsid w:val="00CB243D"/>
    <w:rsid w:val="00CB3649"/>
    <w:rsid w:val="00CB3C9B"/>
    <w:rsid w:val="00CB5D50"/>
    <w:rsid w:val="00CB6B8E"/>
    <w:rsid w:val="00CB6C3F"/>
    <w:rsid w:val="00CC01A7"/>
    <w:rsid w:val="00CC01C2"/>
    <w:rsid w:val="00CC356C"/>
    <w:rsid w:val="00CC3E02"/>
    <w:rsid w:val="00CC433C"/>
    <w:rsid w:val="00CD130D"/>
    <w:rsid w:val="00CD3B5E"/>
    <w:rsid w:val="00CD7CEB"/>
    <w:rsid w:val="00CE2DFE"/>
    <w:rsid w:val="00CE3F83"/>
    <w:rsid w:val="00CE5038"/>
    <w:rsid w:val="00CF1F34"/>
    <w:rsid w:val="00CF21F2"/>
    <w:rsid w:val="00D01DA7"/>
    <w:rsid w:val="00D02712"/>
    <w:rsid w:val="00D03F01"/>
    <w:rsid w:val="00D046A7"/>
    <w:rsid w:val="00D04907"/>
    <w:rsid w:val="00D04B43"/>
    <w:rsid w:val="00D0504D"/>
    <w:rsid w:val="00D05F9A"/>
    <w:rsid w:val="00D112AF"/>
    <w:rsid w:val="00D11BD3"/>
    <w:rsid w:val="00D13307"/>
    <w:rsid w:val="00D148AC"/>
    <w:rsid w:val="00D17555"/>
    <w:rsid w:val="00D17BF5"/>
    <w:rsid w:val="00D214D0"/>
    <w:rsid w:val="00D24F82"/>
    <w:rsid w:val="00D25241"/>
    <w:rsid w:val="00D25351"/>
    <w:rsid w:val="00D25C44"/>
    <w:rsid w:val="00D33DB3"/>
    <w:rsid w:val="00D35EA2"/>
    <w:rsid w:val="00D37C29"/>
    <w:rsid w:val="00D4013F"/>
    <w:rsid w:val="00D41291"/>
    <w:rsid w:val="00D438F6"/>
    <w:rsid w:val="00D46355"/>
    <w:rsid w:val="00D515D7"/>
    <w:rsid w:val="00D5434C"/>
    <w:rsid w:val="00D54571"/>
    <w:rsid w:val="00D563AA"/>
    <w:rsid w:val="00D566DA"/>
    <w:rsid w:val="00D56B9E"/>
    <w:rsid w:val="00D60162"/>
    <w:rsid w:val="00D60EB9"/>
    <w:rsid w:val="00D62653"/>
    <w:rsid w:val="00D62949"/>
    <w:rsid w:val="00D6389A"/>
    <w:rsid w:val="00D64093"/>
    <w:rsid w:val="00D644F6"/>
    <w:rsid w:val="00D6546B"/>
    <w:rsid w:val="00D67212"/>
    <w:rsid w:val="00D675E8"/>
    <w:rsid w:val="00D7011E"/>
    <w:rsid w:val="00D7177F"/>
    <w:rsid w:val="00D72B5A"/>
    <w:rsid w:val="00D73365"/>
    <w:rsid w:val="00D80FFE"/>
    <w:rsid w:val="00D8277A"/>
    <w:rsid w:val="00D82D23"/>
    <w:rsid w:val="00D856AF"/>
    <w:rsid w:val="00D864F2"/>
    <w:rsid w:val="00D875CD"/>
    <w:rsid w:val="00D90AE5"/>
    <w:rsid w:val="00D90BCF"/>
    <w:rsid w:val="00D9119F"/>
    <w:rsid w:val="00D9173B"/>
    <w:rsid w:val="00D920A9"/>
    <w:rsid w:val="00D93CF6"/>
    <w:rsid w:val="00D93EC9"/>
    <w:rsid w:val="00D95109"/>
    <w:rsid w:val="00DA0319"/>
    <w:rsid w:val="00DA5678"/>
    <w:rsid w:val="00DB1517"/>
    <w:rsid w:val="00DB156C"/>
    <w:rsid w:val="00DB178B"/>
    <w:rsid w:val="00DB1F48"/>
    <w:rsid w:val="00DB502F"/>
    <w:rsid w:val="00DB6365"/>
    <w:rsid w:val="00DB74A0"/>
    <w:rsid w:val="00DB7584"/>
    <w:rsid w:val="00DC17D3"/>
    <w:rsid w:val="00DC29D7"/>
    <w:rsid w:val="00DC2BC0"/>
    <w:rsid w:val="00DC3614"/>
    <w:rsid w:val="00DC4B68"/>
    <w:rsid w:val="00DC51E5"/>
    <w:rsid w:val="00DC6C4D"/>
    <w:rsid w:val="00DC6D69"/>
    <w:rsid w:val="00DC6F5C"/>
    <w:rsid w:val="00DD1EDE"/>
    <w:rsid w:val="00DD28C3"/>
    <w:rsid w:val="00DD4BED"/>
    <w:rsid w:val="00DD4FE2"/>
    <w:rsid w:val="00DD72A0"/>
    <w:rsid w:val="00DE28D4"/>
    <w:rsid w:val="00DE39F0"/>
    <w:rsid w:val="00DE42AF"/>
    <w:rsid w:val="00DE49B2"/>
    <w:rsid w:val="00DE4D82"/>
    <w:rsid w:val="00DE6976"/>
    <w:rsid w:val="00DF0AF3"/>
    <w:rsid w:val="00DF2221"/>
    <w:rsid w:val="00DF31C9"/>
    <w:rsid w:val="00DF5256"/>
    <w:rsid w:val="00DF7414"/>
    <w:rsid w:val="00DF7E9F"/>
    <w:rsid w:val="00E0076C"/>
    <w:rsid w:val="00E01EB0"/>
    <w:rsid w:val="00E06C34"/>
    <w:rsid w:val="00E11CB6"/>
    <w:rsid w:val="00E128F0"/>
    <w:rsid w:val="00E1465F"/>
    <w:rsid w:val="00E14F75"/>
    <w:rsid w:val="00E15767"/>
    <w:rsid w:val="00E15C59"/>
    <w:rsid w:val="00E1633E"/>
    <w:rsid w:val="00E168E6"/>
    <w:rsid w:val="00E202AB"/>
    <w:rsid w:val="00E2252B"/>
    <w:rsid w:val="00E2276A"/>
    <w:rsid w:val="00E2342A"/>
    <w:rsid w:val="00E23968"/>
    <w:rsid w:val="00E23C93"/>
    <w:rsid w:val="00E24EF5"/>
    <w:rsid w:val="00E25FC7"/>
    <w:rsid w:val="00E27D7E"/>
    <w:rsid w:val="00E30E61"/>
    <w:rsid w:val="00E3279B"/>
    <w:rsid w:val="00E330FA"/>
    <w:rsid w:val="00E33B32"/>
    <w:rsid w:val="00E3446F"/>
    <w:rsid w:val="00E34A32"/>
    <w:rsid w:val="00E353B7"/>
    <w:rsid w:val="00E364F7"/>
    <w:rsid w:val="00E367B8"/>
    <w:rsid w:val="00E36AFC"/>
    <w:rsid w:val="00E37B2E"/>
    <w:rsid w:val="00E4159C"/>
    <w:rsid w:val="00E41849"/>
    <w:rsid w:val="00E41C15"/>
    <w:rsid w:val="00E42E13"/>
    <w:rsid w:val="00E440FD"/>
    <w:rsid w:val="00E44F3D"/>
    <w:rsid w:val="00E54B2A"/>
    <w:rsid w:val="00E5546E"/>
    <w:rsid w:val="00E568DA"/>
    <w:rsid w:val="00E56D5C"/>
    <w:rsid w:val="00E6102F"/>
    <w:rsid w:val="00E6257C"/>
    <w:rsid w:val="00E626F2"/>
    <w:rsid w:val="00E62BAA"/>
    <w:rsid w:val="00E637B7"/>
    <w:rsid w:val="00E63C59"/>
    <w:rsid w:val="00E63C61"/>
    <w:rsid w:val="00E65488"/>
    <w:rsid w:val="00E65B05"/>
    <w:rsid w:val="00E66571"/>
    <w:rsid w:val="00E7071D"/>
    <w:rsid w:val="00E708AA"/>
    <w:rsid w:val="00E70EBD"/>
    <w:rsid w:val="00E71874"/>
    <w:rsid w:val="00E73098"/>
    <w:rsid w:val="00E7728F"/>
    <w:rsid w:val="00E80CD5"/>
    <w:rsid w:val="00E8160E"/>
    <w:rsid w:val="00E820C7"/>
    <w:rsid w:val="00E83131"/>
    <w:rsid w:val="00E83F76"/>
    <w:rsid w:val="00E85132"/>
    <w:rsid w:val="00E86D7E"/>
    <w:rsid w:val="00E87C58"/>
    <w:rsid w:val="00E9029D"/>
    <w:rsid w:val="00E92936"/>
    <w:rsid w:val="00E94577"/>
    <w:rsid w:val="00E9561D"/>
    <w:rsid w:val="00E96875"/>
    <w:rsid w:val="00E97F4D"/>
    <w:rsid w:val="00EA4189"/>
    <w:rsid w:val="00EA4F44"/>
    <w:rsid w:val="00EB0343"/>
    <w:rsid w:val="00EB1924"/>
    <w:rsid w:val="00EB7C35"/>
    <w:rsid w:val="00EC14BB"/>
    <w:rsid w:val="00EC284F"/>
    <w:rsid w:val="00EC2FFA"/>
    <w:rsid w:val="00EC782B"/>
    <w:rsid w:val="00ED0238"/>
    <w:rsid w:val="00ED2358"/>
    <w:rsid w:val="00ED2EAF"/>
    <w:rsid w:val="00ED2FA7"/>
    <w:rsid w:val="00ED3BC1"/>
    <w:rsid w:val="00ED4B35"/>
    <w:rsid w:val="00ED4C7E"/>
    <w:rsid w:val="00ED6392"/>
    <w:rsid w:val="00ED721C"/>
    <w:rsid w:val="00EE3641"/>
    <w:rsid w:val="00EE4ECF"/>
    <w:rsid w:val="00EE545F"/>
    <w:rsid w:val="00EE5815"/>
    <w:rsid w:val="00EF0B6F"/>
    <w:rsid w:val="00EF245C"/>
    <w:rsid w:val="00EF2F46"/>
    <w:rsid w:val="00EF4A2D"/>
    <w:rsid w:val="00EF4B7E"/>
    <w:rsid w:val="00EF57DD"/>
    <w:rsid w:val="00EF77FD"/>
    <w:rsid w:val="00EF7CDA"/>
    <w:rsid w:val="00F02C14"/>
    <w:rsid w:val="00F03B91"/>
    <w:rsid w:val="00F0444C"/>
    <w:rsid w:val="00F074A0"/>
    <w:rsid w:val="00F0770B"/>
    <w:rsid w:val="00F10990"/>
    <w:rsid w:val="00F10AD9"/>
    <w:rsid w:val="00F11A91"/>
    <w:rsid w:val="00F13ECD"/>
    <w:rsid w:val="00F160EA"/>
    <w:rsid w:val="00F17EC6"/>
    <w:rsid w:val="00F20240"/>
    <w:rsid w:val="00F24AD7"/>
    <w:rsid w:val="00F2548F"/>
    <w:rsid w:val="00F25662"/>
    <w:rsid w:val="00F26D5E"/>
    <w:rsid w:val="00F30A9F"/>
    <w:rsid w:val="00F35C41"/>
    <w:rsid w:val="00F371FE"/>
    <w:rsid w:val="00F447FE"/>
    <w:rsid w:val="00F468F5"/>
    <w:rsid w:val="00F47251"/>
    <w:rsid w:val="00F519D5"/>
    <w:rsid w:val="00F52DA5"/>
    <w:rsid w:val="00F54427"/>
    <w:rsid w:val="00F56DD6"/>
    <w:rsid w:val="00F57FF1"/>
    <w:rsid w:val="00F60FF4"/>
    <w:rsid w:val="00F623D3"/>
    <w:rsid w:val="00F62A36"/>
    <w:rsid w:val="00F631F6"/>
    <w:rsid w:val="00F63610"/>
    <w:rsid w:val="00F64AE1"/>
    <w:rsid w:val="00F65EB0"/>
    <w:rsid w:val="00F71E2B"/>
    <w:rsid w:val="00F74B7C"/>
    <w:rsid w:val="00F754C4"/>
    <w:rsid w:val="00F76B26"/>
    <w:rsid w:val="00F80F2E"/>
    <w:rsid w:val="00F82CEE"/>
    <w:rsid w:val="00F87071"/>
    <w:rsid w:val="00F87396"/>
    <w:rsid w:val="00F876B7"/>
    <w:rsid w:val="00F95C4A"/>
    <w:rsid w:val="00FA0577"/>
    <w:rsid w:val="00FA124A"/>
    <w:rsid w:val="00FA1AF0"/>
    <w:rsid w:val="00FA2417"/>
    <w:rsid w:val="00FA26CF"/>
    <w:rsid w:val="00FA3995"/>
    <w:rsid w:val="00FA39A1"/>
    <w:rsid w:val="00FA3E31"/>
    <w:rsid w:val="00FA48A2"/>
    <w:rsid w:val="00FA5D48"/>
    <w:rsid w:val="00FA60CE"/>
    <w:rsid w:val="00FA69FE"/>
    <w:rsid w:val="00FB13AC"/>
    <w:rsid w:val="00FB207D"/>
    <w:rsid w:val="00FB2870"/>
    <w:rsid w:val="00FB44EF"/>
    <w:rsid w:val="00FB4DAA"/>
    <w:rsid w:val="00FB5ADE"/>
    <w:rsid w:val="00FB5EAF"/>
    <w:rsid w:val="00FB62DD"/>
    <w:rsid w:val="00FC08DD"/>
    <w:rsid w:val="00FC1B34"/>
    <w:rsid w:val="00FC2316"/>
    <w:rsid w:val="00FC2CFD"/>
    <w:rsid w:val="00FC438D"/>
    <w:rsid w:val="00FC7CF3"/>
    <w:rsid w:val="00FD1EFE"/>
    <w:rsid w:val="00FD29BE"/>
    <w:rsid w:val="00FD5684"/>
    <w:rsid w:val="00FE25A0"/>
    <w:rsid w:val="00FE3401"/>
    <w:rsid w:val="00FE73B1"/>
    <w:rsid w:val="00FE7692"/>
    <w:rsid w:val="00FF0024"/>
    <w:rsid w:val="00FF379F"/>
    <w:rsid w:val="00FF4804"/>
    <w:rsid w:val="00FF7B8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A96F82E"/>
  <w15:docId w15:val="{BEEC3C80-69DC-47F3-96C4-30211E250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iPriority="99" w:unhideWhenUsed="1"/>
    <w:lsdException w:name="header" w:semiHidden="1" w:unhideWhenUsed="1" w:qFormat="1"/>
    <w:lsdException w:name="footer" w:semiHidden="1" w:unhideWhenUsed="1"/>
    <w:lsdException w:name="index heading" w:semiHidden="1"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qFormat="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7183"/>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qFormat/>
    <w:rsid w:val="00D02712"/>
    <w:pPr>
      <w:spacing w:before="360"/>
    </w:pPr>
  </w:style>
  <w:style w:type="paragraph" w:customStyle="1" w:styleId="Artheading">
    <w:name w:val="Art_heading"/>
    <w:basedOn w:val="Normal"/>
    <w:next w:val="Normal"/>
    <w:qFormat/>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qFormat/>
    <w:rsid w:val="008F208F"/>
  </w:style>
  <w:style w:type="character" w:styleId="EndnoteReference">
    <w:name w:val="endnote reference"/>
    <w:basedOn w:val="DefaultParagraphFont"/>
    <w:qForma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qFormat/>
    <w:rsid w:val="008F208F"/>
    <w:pPr>
      <w:ind w:left="1871" w:hanging="737"/>
    </w:pPr>
  </w:style>
  <w:style w:type="paragraph" w:customStyle="1" w:styleId="enumlev3">
    <w:name w:val="enumlev3"/>
    <w:basedOn w:val="enumlev2"/>
    <w:qFormat/>
    <w:rsid w:val="008F208F"/>
    <w:pPr>
      <w:ind w:left="2268" w:hanging="397"/>
    </w:pPr>
  </w:style>
  <w:style w:type="paragraph" w:customStyle="1" w:styleId="Equation0">
    <w:name w:val="Equation"/>
    <w:basedOn w:val="Normal"/>
    <w:qFormat/>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qFormat/>
    <w:rsid w:val="008F208F"/>
    <w:rPr>
      <w:position w:val="6"/>
      <w:sz w:val="18"/>
    </w:rPr>
  </w:style>
  <w:style w:type="paragraph" w:styleId="FootnoteText">
    <w:name w:val="footnote text"/>
    <w:basedOn w:val="Normal"/>
    <w:link w:val="FootnoteTextChar"/>
    <w:uiPriority w:val="99"/>
    <w:qFormat/>
    <w:rsid w:val="008F208F"/>
    <w:pPr>
      <w:keepLines/>
      <w:tabs>
        <w:tab w:val="left" w:pos="255"/>
      </w:tabs>
    </w:pPr>
  </w:style>
  <w:style w:type="paragraph" w:customStyle="1" w:styleId="Note">
    <w:name w:val="Note"/>
    <w:basedOn w:val="Normal"/>
    <w:next w:val="Normal"/>
    <w:qFormat/>
    <w:rsid w:val="008F208F"/>
    <w:pPr>
      <w:tabs>
        <w:tab w:val="left" w:pos="284"/>
      </w:tabs>
      <w:spacing w:before="80"/>
    </w:pPr>
  </w:style>
  <w:style w:type="paragraph" w:styleId="Header">
    <w:name w:val="header"/>
    <w:basedOn w:val="Normal"/>
    <w:link w:val="HeaderChar"/>
    <w:qFormat/>
    <w:rsid w:val="008F208F"/>
    <w:pPr>
      <w:spacing w:before="0"/>
      <w:jc w:val="center"/>
    </w:pPr>
    <w:rPr>
      <w:sz w:val="18"/>
    </w:rPr>
  </w:style>
  <w:style w:type="paragraph" w:styleId="Index1">
    <w:name w:val="index 1"/>
    <w:basedOn w:val="Normal"/>
    <w:next w:val="Normal"/>
    <w:qFormat/>
    <w:rsid w:val="00E63C59"/>
  </w:style>
  <w:style w:type="paragraph" w:styleId="Index2">
    <w:name w:val="index 2"/>
    <w:basedOn w:val="Normal"/>
    <w:next w:val="Normal"/>
    <w:qFormat/>
    <w:rsid w:val="00E63C59"/>
    <w:pPr>
      <w:ind w:left="283"/>
    </w:pPr>
  </w:style>
  <w:style w:type="paragraph" w:styleId="Index3">
    <w:name w:val="index 3"/>
    <w:basedOn w:val="Normal"/>
    <w:next w:val="Normal"/>
    <w:qFormat/>
    <w:rsid w:val="00E63C59"/>
    <w:pPr>
      <w:ind w:left="566"/>
    </w:pPr>
  </w:style>
  <w:style w:type="paragraph" w:customStyle="1" w:styleId="PartNo">
    <w:name w:val="Part_No"/>
    <w:basedOn w:val="AnnexNo"/>
    <w:next w:val="Normal"/>
    <w:qFormat/>
    <w:rsid w:val="008F208F"/>
  </w:style>
  <w:style w:type="paragraph" w:customStyle="1" w:styleId="Partref">
    <w:name w:val="Part_ref"/>
    <w:basedOn w:val="Annexref"/>
    <w:next w:val="Normal"/>
    <w:qFormat/>
    <w:rsid w:val="008F208F"/>
  </w:style>
  <w:style w:type="paragraph" w:customStyle="1" w:styleId="Parttitle">
    <w:name w:val="Part_title"/>
    <w:basedOn w:val="Annextitle"/>
    <w:next w:val="Normalaftertitle0"/>
    <w:qFormat/>
    <w:rsid w:val="008F208F"/>
  </w:style>
  <w:style w:type="paragraph" w:customStyle="1" w:styleId="RecNo">
    <w:name w:val="Rec_No"/>
    <w:basedOn w:val="Normal"/>
    <w:next w:val="Normal"/>
    <w:uiPriority w:val="99"/>
    <w:qFormat/>
    <w:rsid w:val="008F208F"/>
    <w:pPr>
      <w:keepNext/>
      <w:keepLines/>
      <w:spacing w:before="480"/>
      <w:jc w:val="center"/>
    </w:pPr>
    <w:rPr>
      <w:caps/>
      <w:sz w:val="28"/>
    </w:rPr>
  </w:style>
  <w:style w:type="paragraph" w:customStyle="1" w:styleId="Rectitle">
    <w:name w:val="Rec_title"/>
    <w:basedOn w:val="RecNo"/>
    <w:next w:val="Normal"/>
    <w:qFormat/>
    <w:rsid w:val="008F208F"/>
    <w:pPr>
      <w:spacing w:before="240"/>
    </w:pPr>
    <w:rPr>
      <w:rFonts w:ascii="Times New Roman Bold" w:hAnsi="Times New Roman Bold"/>
      <w:b/>
      <w:caps w:val="0"/>
    </w:rPr>
  </w:style>
  <w:style w:type="paragraph" w:customStyle="1" w:styleId="Recref">
    <w:name w:val="Rec_ref"/>
    <w:basedOn w:val="Rectitle"/>
    <w:next w:val="Recdate"/>
    <w:qFormat/>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E63C59"/>
  </w:style>
  <w:style w:type="paragraph" w:customStyle="1" w:styleId="Reftext">
    <w:name w:val="Ref_text"/>
    <w:basedOn w:val="Normal"/>
    <w:qFormat/>
    <w:rsid w:val="00E63C59"/>
    <w:pPr>
      <w:ind w:left="1134" w:hanging="1134"/>
    </w:pPr>
  </w:style>
  <w:style w:type="paragraph" w:customStyle="1" w:styleId="Reftitle">
    <w:name w:val="Ref_title"/>
    <w:basedOn w:val="Normal"/>
    <w:next w:val="Reftext"/>
    <w:qFormat/>
    <w:rsid w:val="00E63C59"/>
    <w:pPr>
      <w:spacing w:before="480"/>
      <w:jc w:val="center"/>
    </w:pPr>
    <w:rPr>
      <w:caps/>
    </w:rPr>
  </w:style>
  <w:style w:type="paragraph" w:customStyle="1" w:styleId="Repdate">
    <w:name w:val="Rep_date"/>
    <w:basedOn w:val="Recdate"/>
    <w:next w:val="Normalaftertitle0"/>
    <w:qFormat/>
    <w:rsid w:val="00E63C59"/>
  </w:style>
  <w:style w:type="paragraph" w:customStyle="1" w:styleId="RepNo">
    <w:name w:val="Rep_No"/>
    <w:basedOn w:val="RecNo"/>
    <w:next w:val="Reptitle"/>
    <w:qFormat/>
    <w:rsid w:val="00E63C59"/>
  </w:style>
  <w:style w:type="paragraph" w:customStyle="1" w:styleId="Reptitle">
    <w:name w:val="Rep_title"/>
    <w:basedOn w:val="Rectitle"/>
    <w:next w:val="Repref"/>
    <w:qFormat/>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qFormat/>
    <w:rsid w:val="008F208F"/>
  </w:style>
  <w:style w:type="paragraph" w:customStyle="1" w:styleId="Restitle">
    <w:name w:val="Res_title"/>
    <w:basedOn w:val="Rectitle"/>
    <w:next w:val="Normal"/>
    <w:qFormat/>
    <w:rsid w:val="008F208F"/>
  </w:style>
  <w:style w:type="paragraph" w:customStyle="1" w:styleId="Resref">
    <w:name w:val="Res_ref"/>
    <w:basedOn w:val="Recref"/>
    <w:next w:val="Resdate"/>
    <w:qFormat/>
    <w:rsid w:val="00E63C59"/>
  </w:style>
  <w:style w:type="paragraph" w:customStyle="1" w:styleId="SectionNo">
    <w:name w:val="Section_No"/>
    <w:basedOn w:val="AnnexNo"/>
    <w:next w:val="Normal"/>
    <w:qFormat/>
    <w:rsid w:val="008F208F"/>
  </w:style>
  <w:style w:type="paragraph" w:customStyle="1" w:styleId="Sectiontitle">
    <w:name w:val="Section_title"/>
    <w:basedOn w:val="Annextitle"/>
    <w:next w:val="Normalaftertitle0"/>
    <w:qFormat/>
    <w:rsid w:val="008F208F"/>
  </w:style>
  <w:style w:type="paragraph" w:customStyle="1" w:styleId="Source">
    <w:name w:val="Source"/>
    <w:basedOn w:val="Normal"/>
    <w:next w:val="Normal"/>
    <w:link w:val="SourceChar"/>
    <w:qFormat/>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uiPriority w:val="99"/>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qFormat/>
    <w:rsid w:val="008F208F"/>
    <w:rPr>
      <w:sz w:val="20"/>
    </w:rPr>
  </w:style>
  <w:style w:type="paragraph" w:customStyle="1" w:styleId="TableNo">
    <w:name w:val="Table_No"/>
    <w:basedOn w:val="Normal"/>
    <w:next w:val="Normal"/>
    <w:link w:val="TableNo0"/>
    <w:uiPriority w:val="99"/>
    <w:qFormat/>
    <w:rsid w:val="008F208F"/>
    <w:pPr>
      <w:keepNext/>
      <w:spacing w:before="560" w:after="120"/>
      <w:jc w:val="center"/>
    </w:pPr>
    <w:rPr>
      <w:caps/>
      <w:sz w:val="20"/>
    </w:rPr>
  </w:style>
  <w:style w:type="paragraph" w:customStyle="1" w:styleId="Tabletitle">
    <w:name w:val="Table_title"/>
    <w:basedOn w:val="Normal"/>
    <w:next w:val="Tabletext"/>
    <w:link w:val="Tabletitle0"/>
    <w:uiPriority w:val="99"/>
    <w:qForma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8F208F"/>
    <w:pPr>
      <w:keepNext/>
      <w:spacing w:before="560"/>
      <w:jc w:val="center"/>
    </w:pPr>
    <w:rPr>
      <w:sz w:val="20"/>
    </w:rPr>
  </w:style>
  <w:style w:type="paragraph" w:customStyle="1" w:styleId="Title1">
    <w:name w:val="Title 1"/>
    <w:basedOn w:val="Source"/>
    <w:next w:val="Normal"/>
    <w:link w:val="Title1Char"/>
    <w:uiPriority w:val="99"/>
    <w:qFormat/>
    <w:rsid w:val="008F208F"/>
    <w:pPr>
      <w:tabs>
        <w:tab w:val="left" w:pos="567"/>
        <w:tab w:val="left" w:pos="1701"/>
        <w:tab w:val="left" w:pos="2835"/>
      </w:tabs>
      <w:spacing w:before="240"/>
    </w:pPr>
    <w:rPr>
      <w:b w:val="0"/>
      <w:caps/>
    </w:rPr>
  </w:style>
  <w:style w:type="paragraph" w:customStyle="1" w:styleId="Title2">
    <w:name w:val="Title 2"/>
    <w:basedOn w:val="Source"/>
    <w:next w:val="Normal"/>
    <w:qFormat/>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qFormat/>
    <w:rsid w:val="008F208F"/>
    <w:pPr>
      <w:spacing w:before="240"/>
    </w:pPr>
    <w:rPr>
      <w:caps w:val="0"/>
    </w:rPr>
  </w:style>
  <w:style w:type="paragraph" w:customStyle="1" w:styleId="Title4">
    <w:name w:val="Title 4"/>
    <w:basedOn w:val="Title3"/>
    <w:next w:val="Heading1"/>
    <w:qFormat/>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qForma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qFormat/>
    <w:rsid w:val="008F208F"/>
  </w:style>
  <w:style w:type="character" w:customStyle="1" w:styleId="Recdef">
    <w:name w:val="Rec_def"/>
    <w:basedOn w:val="DefaultParagraphFont"/>
    <w:qFormat/>
    <w:rsid w:val="00E63C59"/>
    <w:rPr>
      <w:b/>
    </w:rPr>
  </w:style>
  <w:style w:type="character" w:customStyle="1" w:styleId="Resdef">
    <w:name w:val="Res_def"/>
    <w:basedOn w:val="DefaultParagraphFont"/>
    <w:qForma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link w:val="FigureChar"/>
    <w:qFormat/>
    <w:rsid w:val="008F208F"/>
    <w:pPr>
      <w:keepNext/>
      <w:keepLines/>
      <w:jc w:val="center"/>
    </w:pPr>
  </w:style>
  <w:style w:type="character" w:styleId="PageNumber">
    <w:name w:val="page number"/>
    <w:basedOn w:val="DefaultParagraphFont"/>
    <w:qFormat/>
    <w:rsid w:val="00E63C59"/>
  </w:style>
  <w:style w:type="paragraph" w:customStyle="1" w:styleId="Figuretitle">
    <w:name w:val="Figure_title"/>
    <w:basedOn w:val="Normal"/>
    <w:next w:val="Normal"/>
    <w:link w:val="FiguretitleChar"/>
    <w:qFormat/>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qFormat/>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8F208F"/>
  </w:style>
  <w:style w:type="paragraph" w:customStyle="1" w:styleId="Appendixref">
    <w:name w:val="Appendix_ref"/>
    <w:basedOn w:val="Annexref"/>
    <w:next w:val="Annextitle"/>
    <w:qFormat/>
    <w:rsid w:val="008F208F"/>
  </w:style>
  <w:style w:type="paragraph" w:customStyle="1" w:styleId="Appendixtitle">
    <w:name w:val="Appendix_title"/>
    <w:basedOn w:val="Annextitle"/>
    <w:next w:val="Normal"/>
    <w:qFormat/>
    <w:rsid w:val="008F208F"/>
  </w:style>
  <w:style w:type="paragraph" w:customStyle="1" w:styleId="Border">
    <w:name w:val="Border"/>
    <w:basedOn w:val="Normal"/>
    <w:qFormat/>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8F208F"/>
    <w:pPr>
      <w:ind w:left="1134"/>
    </w:pPr>
  </w:style>
  <w:style w:type="paragraph" w:styleId="Index4">
    <w:name w:val="index 4"/>
    <w:basedOn w:val="Normal"/>
    <w:next w:val="Normal"/>
    <w:qFormat/>
    <w:rsid w:val="00E63C59"/>
    <w:pPr>
      <w:ind w:left="849"/>
    </w:pPr>
  </w:style>
  <w:style w:type="paragraph" w:styleId="Index5">
    <w:name w:val="index 5"/>
    <w:basedOn w:val="Normal"/>
    <w:next w:val="Normal"/>
    <w:qFormat/>
    <w:rsid w:val="00E63C59"/>
    <w:pPr>
      <w:ind w:left="1132"/>
    </w:pPr>
  </w:style>
  <w:style w:type="paragraph" w:styleId="Index6">
    <w:name w:val="index 6"/>
    <w:basedOn w:val="Normal"/>
    <w:next w:val="Normal"/>
    <w:qFormat/>
    <w:rsid w:val="00E63C59"/>
    <w:pPr>
      <w:ind w:left="1415"/>
    </w:pPr>
  </w:style>
  <w:style w:type="paragraph" w:styleId="Index7">
    <w:name w:val="index 7"/>
    <w:basedOn w:val="Normal"/>
    <w:next w:val="Normal"/>
    <w:qFormat/>
    <w:rsid w:val="00E63C59"/>
    <w:pPr>
      <w:ind w:left="1698"/>
    </w:pPr>
  </w:style>
  <w:style w:type="paragraph" w:styleId="IndexHeading">
    <w:name w:val="index heading"/>
    <w:basedOn w:val="Normal"/>
    <w:next w:val="Index1"/>
    <w:qFormat/>
    <w:rsid w:val="00E63C59"/>
  </w:style>
  <w:style w:type="character" w:styleId="LineNumber">
    <w:name w:val="line number"/>
    <w:basedOn w:val="DefaultParagraphFont"/>
    <w:qFormat/>
    <w:rsid w:val="00E63C59"/>
  </w:style>
  <w:style w:type="paragraph" w:customStyle="1" w:styleId="Normalaftertitle0">
    <w:name w:val="Normal after title"/>
    <w:basedOn w:val="Normal"/>
    <w:next w:val="Normal"/>
    <w:qFormat/>
    <w:rsid w:val="008F208F"/>
    <w:pPr>
      <w:spacing w:before="280"/>
    </w:pPr>
  </w:style>
  <w:style w:type="paragraph" w:customStyle="1" w:styleId="Proposal">
    <w:name w:val="Proposal"/>
    <w:basedOn w:val="Normal"/>
    <w:next w:val="Normal"/>
    <w:qFormat/>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qFormat/>
    <w:rsid w:val="008F208F"/>
    <w:rPr>
      <w:b w:val="0"/>
    </w:rPr>
  </w:style>
  <w:style w:type="paragraph" w:customStyle="1" w:styleId="TableTextS5">
    <w:name w:val="Table_TextS5"/>
    <w:basedOn w:val="Normal"/>
    <w:qFormat/>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8F208F"/>
    <w:rPr>
      <w:rFonts w:ascii="Times New Roman" w:hAnsi="Times New Roman"/>
      <w:caps/>
      <w:noProof/>
      <w:sz w:val="16"/>
      <w:lang w:val="en-GB" w:eastAsia="en-US"/>
    </w:rPr>
  </w:style>
  <w:style w:type="character" w:customStyle="1" w:styleId="FootnoteTextChar">
    <w:name w:val="Footnote Text Char"/>
    <w:basedOn w:val="DefaultParagraphFont"/>
    <w:link w:val="FootnoteText"/>
    <w:uiPriority w:val="99"/>
    <w:qFormat/>
    <w:rsid w:val="008F208F"/>
    <w:rPr>
      <w:rFonts w:ascii="Times New Roman" w:hAnsi="Times New Roman"/>
      <w:sz w:val="24"/>
      <w:lang w:val="en-GB" w:eastAsia="en-US"/>
    </w:rPr>
  </w:style>
  <w:style w:type="character" w:customStyle="1" w:styleId="HeaderChar">
    <w:name w:val="Header Char"/>
    <w:basedOn w:val="DefaultParagraphFont"/>
    <w:link w:val="Header"/>
    <w:qFormat/>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basedOn w:val="DefaultParagraphFont"/>
    <w:uiPriority w:val="99"/>
    <w:qFormat/>
    <w:rsid w:val="00A013FD"/>
  </w:style>
  <w:style w:type="numbering" w:customStyle="1" w:styleId="NoList1">
    <w:name w:val="No List1"/>
    <w:next w:val="NoList"/>
    <w:uiPriority w:val="99"/>
    <w:semiHidden/>
    <w:unhideWhenUsed/>
    <w:rsid w:val="00A013FD"/>
  </w:style>
  <w:style w:type="paragraph" w:styleId="List3">
    <w:name w:val="List 3"/>
    <w:basedOn w:val="Normal"/>
    <w:uiPriority w:val="99"/>
    <w:unhideWhenUsed/>
    <w:rsid w:val="00A013FD"/>
    <w:pPr>
      <w:tabs>
        <w:tab w:val="clear" w:pos="1134"/>
        <w:tab w:val="clear" w:pos="1871"/>
        <w:tab w:val="clear" w:pos="2268"/>
      </w:tabs>
      <w:overflowPunct/>
      <w:autoSpaceDE/>
      <w:autoSpaceDN/>
      <w:adjustRightInd/>
      <w:spacing w:before="0"/>
      <w:ind w:left="849" w:hanging="283"/>
      <w:contextualSpacing/>
      <w:textAlignment w:val="auto"/>
    </w:pPr>
    <w:rPr>
      <w:rFonts w:asciiTheme="minorHAnsi" w:hAnsiTheme="minorHAnsi" w:cstheme="minorBidi"/>
      <w:szCs w:val="24"/>
      <w:lang w:val="nb-NO" w:eastAsia="nb-NO"/>
    </w:rPr>
  </w:style>
  <w:style w:type="paragraph" w:styleId="ListNumber">
    <w:name w:val="List Number"/>
    <w:basedOn w:val="Normal"/>
    <w:rsid w:val="00A013FD"/>
    <w:pPr>
      <w:tabs>
        <w:tab w:val="clear" w:pos="1134"/>
        <w:tab w:val="clear" w:pos="1871"/>
        <w:tab w:val="clear" w:pos="2268"/>
        <w:tab w:val="left" w:pos="360"/>
      </w:tabs>
      <w:overflowPunct/>
      <w:autoSpaceDE/>
      <w:autoSpaceDN/>
      <w:adjustRightInd/>
      <w:spacing w:before="0" w:line="216" w:lineRule="atLeast"/>
      <w:ind w:left="360" w:hanging="360"/>
      <w:contextualSpacing/>
      <w:textAlignment w:val="auto"/>
    </w:pPr>
    <w:rPr>
      <w:rFonts w:asciiTheme="minorHAnsi" w:eastAsiaTheme="minorHAnsi" w:hAnsiTheme="minorHAnsi" w:cstheme="minorBidi"/>
      <w:sz w:val="18"/>
      <w:szCs w:val="22"/>
    </w:rPr>
  </w:style>
  <w:style w:type="paragraph" w:styleId="Caption">
    <w:name w:val="caption"/>
    <w:basedOn w:val="Normal"/>
    <w:next w:val="Normal"/>
    <w:link w:val="CaptionChar"/>
    <w:uiPriority w:val="35"/>
    <w:unhideWhenUsed/>
    <w:qFormat/>
    <w:rsid w:val="00A013FD"/>
    <w:pPr>
      <w:spacing w:before="0" w:after="200"/>
    </w:pPr>
    <w:rPr>
      <w:b/>
      <w:bCs/>
      <w:color w:val="4F81BD" w:themeColor="accent1"/>
      <w:sz w:val="18"/>
      <w:szCs w:val="18"/>
      <w:lang w:val="en-US"/>
    </w:rPr>
  </w:style>
  <w:style w:type="paragraph" w:styleId="ListBullet">
    <w:name w:val="List Bullet"/>
    <w:basedOn w:val="Normal"/>
    <w:qFormat/>
    <w:rsid w:val="00A013FD"/>
    <w:pPr>
      <w:numPr>
        <w:numId w:val="2"/>
      </w:numPr>
      <w:tabs>
        <w:tab w:val="clear" w:pos="1134"/>
        <w:tab w:val="clear" w:pos="1871"/>
        <w:tab w:val="clear" w:pos="2268"/>
      </w:tabs>
      <w:overflowPunct/>
      <w:autoSpaceDE/>
      <w:autoSpaceDN/>
      <w:adjustRightInd/>
      <w:spacing w:before="60" w:after="120" w:line="280" w:lineRule="exact"/>
      <w:textAlignment w:val="auto"/>
    </w:pPr>
    <w:rPr>
      <w:rFonts w:ascii="Trebuchet MS" w:hAnsi="Trebuchet MS"/>
      <w:sz w:val="20"/>
    </w:rPr>
  </w:style>
  <w:style w:type="paragraph" w:styleId="DocumentMap">
    <w:name w:val="Document Map"/>
    <w:basedOn w:val="Normal"/>
    <w:link w:val="DocumentMapChar"/>
    <w:qFormat/>
    <w:rsid w:val="00A013FD"/>
    <w:pPr>
      <w:shd w:val="clear" w:color="auto" w:fill="000080"/>
      <w:tabs>
        <w:tab w:val="clear" w:pos="1134"/>
        <w:tab w:val="clear" w:pos="1871"/>
        <w:tab w:val="clear" w:pos="2268"/>
      </w:tabs>
      <w:overflowPunct/>
      <w:autoSpaceDE/>
      <w:autoSpaceDN/>
      <w:adjustRightInd/>
      <w:spacing w:before="0"/>
      <w:textAlignment w:val="auto"/>
    </w:pPr>
    <w:rPr>
      <w:rFonts w:ascii="Tahoma" w:hAnsi="Tahoma"/>
      <w:sz w:val="20"/>
      <w:szCs w:val="24"/>
      <w:lang w:val="de-DE" w:eastAsia="de-DE"/>
    </w:rPr>
  </w:style>
  <w:style w:type="character" w:customStyle="1" w:styleId="DocumentMapChar">
    <w:name w:val="Document Map Char"/>
    <w:basedOn w:val="DefaultParagraphFont"/>
    <w:link w:val="DocumentMap"/>
    <w:qFormat/>
    <w:rsid w:val="00A013FD"/>
    <w:rPr>
      <w:rFonts w:ascii="Tahoma" w:eastAsiaTheme="minorEastAsia" w:hAnsi="Tahoma"/>
      <w:szCs w:val="24"/>
      <w:shd w:val="clear" w:color="auto" w:fill="000080"/>
      <w:lang w:val="de-DE" w:eastAsia="de-DE"/>
    </w:rPr>
  </w:style>
  <w:style w:type="paragraph" w:styleId="CommentText">
    <w:name w:val="annotation text"/>
    <w:basedOn w:val="Normal"/>
    <w:link w:val="CommentTextChar"/>
    <w:uiPriority w:val="99"/>
    <w:unhideWhenUsed/>
    <w:rsid w:val="00A013FD"/>
    <w:rPr>
      <w:sz w:val="20"/>
      <w:lang w:val="en-US"/>
    </w:rPr>
  </w:style>
  <w:style w:type="character" w:customStyle="1" w:styleId="CommentTextChar">
    <w:name w:val="Comment Text Char"/>
    <w:basedOn w:val="DefaultParagraphFont"/>
    <w:link w:val="CommentText"/>
    <w:uiPriority w:val="99"/>
    <w:rsid w:val="00A013FD"/>
    <w:rPr>
      <w:rFonts w:ascii="Times New Roman" w:eastAsiaTheme="minorEastAsia" w:hAnsi="Times New Roman"/>
      <w:lang w:eastAsia="en-US"/>
    </w:rPr>
  </w:style>
  <w:style w:type="paragraph" w:styleId="BodyText">
    <w:name w:val="Body Text"/>
    <w:basedOn w:val="Normal"/>
    <w:link w:val="BodyTextChar"/>
    <w:unhideWhenUsed/>
    <w:qFormat/>
    <w:rsid w:val="00A013FD"/>
    <w:pPr>
      <w:spacing w:after="120"/>
    </w:pPr>
  </w:style>
  <w:style w:type="character" w:customStyle="1" w:styleId="BodyTextChar">
    <w:name w:val="Body Text Char"/>
    <w:basedOn w:val="DefaultParagraphFont"/>
    <w:link w:val="BodyText"/>
    <w:rsid w:val="00A013FD"/>
    <w:rPr>
      <w:rFonts w:ascii="Times New Roman" w:eastAsiaTheme="minorEastAsia" w:hAnsi="Times New Roman"/>
      <w:sz w:val="24"/>
      <w:lang w:val="en-GB" w:eastAsia="en-US"/>
    </w:rPr>
  </w:style>
  <w:style w:type="paragraph" w:styleId="ListNumber3">
    <w:name w:val="List Number 3"/>
    <w:basedOn w:val="Normal"/>
    <w:uiPriority w:val="99"/>
    <w:unhideWhenUsed/>
    <w:rsid w:val="00A013FD"/>
    <w:pPr>
      <w:tabs>
        <w:tab w:val="clear" w:pos="1134"/>
        <w:tab w:val="clear" w:pos="1871"/>
        <w:tab w:val="clear" w:pos="2268"/>
      </w:tabs>
      <w:overflowPunct/>
      <w:autoSpaceDE/>
      <w:autoSpaceDN/>
      <w:adjustRightInd/>
      <w:spacing w:before="0" w:line="216" w:lineRule="atLeast"/>
      <w:contextualSpacing/>
      <w:textAlignment w:val="auto"/>
    </w:pPr>
    <w:rPr>
      <w:rFonts w:asciiTheme="minorHAnsi" w:eastAsiaTheme="minorHAnsi" w:hAnsiTheme="minorHAnsi" w:cstheme="minorBidi"/>
      <w:sz w:val="18"/>
      <w:szCs w:val="22"/>
    </w:rPr>
  </w:style>
  <w:style w:type="paragraph" w:styleId="PlainText">
    <w:name w:val="Plain Text"/>
    <w:basedOn w:val="Normal"/>
    <w:link w:val="PlainTextChar"/>
    <w:uiPriority w:val="99"/>
    <w:unhideWhenUsed/>
    <w:qFormat/>
    <w:rsid w:val="00A013FD"/>
    <w:pPr>
      <w:tabs>
        <w:tab w:val="clear" w:pos="1134"/>
        <w:tab w:val="clear" w:pos="1871"/>
        <w:tab w:val="clear" w:pos="2268"/>
      </w:tabs>
      <w:overflowPunct/>
      <w:autoSpaceDE/>
      <w:autoSpaceDN/>
      <w:adjustRightInd/>
      <w:spacing w:before="0"/>
      <w:textAlignment w:val="auto"/>
    </w:pPr>
    <w:rPr>
      <w:rFonts w:ascii="Consolas" w:eastAsiaTheme="minorHAnsi" w:hAnsi="Consolas" w:cstheme="minorBidi"/>
      <w:sz w:val="21"/>
      <w:szCs w:val="21"/>
      <w:lang w:val="en-US"/>
    </w:rPr>
  </w:style>
  <w:style w:type="character" w:customStyle="1" w:styleId="PlainTextChar">
    <w:name w:val="Plain Text Char"/>
    <w:basedOn w:val="DefaultParagraphFont"/>
    <w:link w:val="PlainText"/>
    <w:uiPriority w:val="99"/>
    <w:qFormat/>
    <w:rsid w:val="00A013FD"/>
    <w:rPr>
      <w:rFonts w:ascii="Consolas" w:eastAsiaTheme="minorHAnsi" w:hAnsi="Consolas" w:cstheme="minorBidi"/>
      <w:sz w:val="21"/>
      <w:szCs w:val="21"/>
      <w:lang w:eastAsia="en-US"/>
    </w:rPr>
  </w:style>
  <w:style w:type="paragraph" w:styleId="EndnoteText">
    <w:name w:val="endnote text"/>
    <w:basedOn w:val="Normal"/>
    <w:link w:val="EndnoteTextChar"/>
    <w:rsid w:val="00A013FD"/>
    <w:pPr>
      <w:spacing w:before="0"/>
    </w:pPr>
    <w:rPr>
      <w:sz w:val="20"/>
      <w:lang w:val="en-US"/>
    </w:rPr>
  </w:style>
  <w:style w:type="character" w:customStyle="1" w:styleId="EndnoteTextChar">
    <w:name w:val="Endnote Text Char"/>
    <w:basedOn w:val="DefaultParagraphFont"/>
    <w:link w:val="EndnoteText"/>
    <w:rsid w:val="00A013FD"/>
    <w:rPr>
      <w:rFonts w:ascii="Times New Roman" w:eastAsiaTheme="minorEastAsia" w:hAnsi="Times New Roman"/>
      <w:lang w:eastAsia="en-US"/>
    </w:rPr>
  </w:style>
  <w:style w:type="paragraph" w:styleId="BalloonText">
    <w:name w:val="Balloon Text"/>
    <w:basedOn w:val="Normal"/>
    <w:link w:val="BalloonTextChar"/>
    <w:uiPriority w:val="99"/>
    <w:unhideWhenUsed/>
    <w:rsid w:val="00A013FD"/>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rsid w:val="00A013FD"/>
    <w:rPr>
      <w:rFonts w:ascii="Segoe UI" w:eastAsiaTheme="minorEastAsia" w:hAnsi="Segoe UI" w:cs="Segoe UI"/>
      <w:sz w:val="18"/>
      <w:szCs w:val="18"/>
      <w:lang w:val="en-GB" w:eastAsia="en-US"/>
    </w:rPr>
  </w:style>
  <w:style w:type="paragraph" w:styleId="List">
    <w:name w:val="List"/>
    <w:basedOn w:val="Normal"/>
    <w:uiPriority w:val="99"/>
    <w:unhideWhenUsed/>
    <w:rsid w:val="00A013FD"/>
    <w:pPr>
      <w:tabs>
        <w:tab w:val="clear" w:pos="1134"/>
        <w:tab w:val="clear" w:pos="1871"/>
        <w:tab w:val="clear" w:pos="2268"/>
      </w:tabs>
      <w:overflowPunct/>
      <w:autoSpaceDE/>
      <w:autoSpaceDN/>
      <w:adjustRightInd/>
      <w:spacing w:before="0"/>
      <w:ind w:left="283" w:hanging="283"/>
      <w:contextualSpacing/>
      <w:textAlignment w:val="auto"/>
    </w:pPr>
    <w:rPr>
      <w:rFonts w:asciiTheme="minorHAnsi" w:hAnsiTheme="minorHAnsi" w:cstheme="minorBidi"/>
      <w:szCs w:val="24"/>
      <w:lang w:val="nb-NO" w:eastAsia="nb-NO"/>
    </w:rPr>
  </w:style>
  <w:style w:type="paragraph" w:styleId="BodyTextIndent3">
    <w:name w:val="Body Text Indent 3"/>
    <w:basedOn w:val="Normal"/>
    <w:link w:val="BodyTextIndent3Char"/>
    <w:semiHidden/>
    <w:unhideWhenUsed/>
    <w:rsid w:val="00A013FD"/>
    <w:pPr>
      <w:tabs>
        <w:tab w:val="clear" w:pos="1134"/>
        <w:tab w:val="clear" w:pos="1871"/>
        <w:tab w:val="clear" w:pos="2268"/>
      </w:tabs>
      <w:overflowPunct/>
      <w:autoSpaceDE/>
      <w:autoSpaceDN/>
      <w:adjustRightInd/>
      <w:spacing w:before="0" w:after="120" w:line="216" w:lineRule="atLeast"/>
      <w:ind w:left="360"/>
      <w:textAlignment w:val="auto"/>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semiHidden/>
    <w:rsid w:val="00A013FD"/>
    <w:rPr>
      <w:rFonts w:asciiTheme="minorHAnsi" w:eastAsiaTheme="minorHAnsi" w:hAnsiTheme="minorHAnsi" w:cstheme="minorBidi"/>
      <w:sz w:val="16"/>
      <w:szCs w:val="16"/>
      <w:lang w:val="en-GB" w:eastAsia="en-US"/>
    </w:rPr>
  </w:style>
  <w:style w:type="paragraph" w:styleId="TableofFigures">
    <w:name w:val="table of figures"/>
    <w:basedOn w:val="Normal"/>
    <w:next w:val="Normal"/>
    <w:uiPriority w:val="99"/>
    <w:rsid w:val="00A013FD"/>
    <w:pPr>
      <w:tabs>
        <w:tab w:val="clear" w:pos="1134"/>
        <w:tab w:val="clear" w:pos="1871"/>
        <w:tab w:val="clear" w:pos="2268"/>
        <w:tab w:val="right" w:leader="dot" w:pos="9781"/>
      </w:tabs>
      <w:overflowPunct/>
      <w:autoSpaceDE/>
      <w:autoSpaceDN/>
      <w:adjustRightInd/>
      <w:spacing w:before="0" w:after="60" w:line="216" w:lineRule="atLeast"/>
      <w:ind w:left="1276" w:right="424" w:hanging="1276"/>
      <w:textAlignment w:val="auto"/>
    </w:pPr>
    <w:rPr>
      <w:rFonts w:asciiTheme="minorHAnsi" w:eastAsiaTheme="minorHAnsi" w:hAnsiTheme="minorHAnsi" w:cstheme="minorBidi"/>
      <w:i/>
      <w:sz w:val="22"/>
      <w:szCs w:val="22"/>
    </w:rPr>
  </w:style>
  <w:style w:type="paragraph" w:styleId="TOC9">
    <w:name w:val="toc 9"/>
    <w:basedOn w:val="Normal"/>
    <w:next w:val="Normal"/>
    <w:uiPriority w:val="39"/>
    <w:rsid w:val="00A013FD"/>
    <w:pPr>
      <w:tabs>
        <w:tab w:val="clear" w:pos="1134"/>
        <w:tab w:val="clear" w:pos="1871"/>
        <w:tab w:val="clear" w:pos="2268"/>
      </w:tabs>
      <w:overflowPunct/>
      <w:autoSpaceDE/>
      <w:autoSpaceDN/>
      <w:adjustRightInd/>
      <w:spacing w:before="0"/>
      <w:ind w:left="1680"/>
      <w:textAlignment w:val="auto"/>
    </w:pPr>
    <w:rPr>
      <w:rFonts w:ascii="Arial" w:hAnsi="Arial"/>
      <w:sz w:val="20"/>
    </w:rPr>
  </w:style>
  <w:style w:type="paragraph" w:styleId="ListContinue2">
    <w:name w:val="List Continue 2"/>
    <w:basedOn w:val="Normal"/>
    <w:uiPriority w:val="99"/>
    <w:unhideWhenUsed/>
    <w:rsid w:val="00A013FD"/>
    <w:pPr>
      <w:tabs>
        <w:tab w:val="clear" w:pos="1134"/>
        <w:tab w:val="clear" w:pos="1871"/>
        <w:tab w:val="clear" w:pos="2268"/>
      </w:tabs>
      <w:overflowPunct/>
      <w:autoSpaceDE/>
      <w:autoSpaceDN/>
      <w:adjustRightInd/>
      <w:spacing w:before="0" w:after="120"/>
      <w:ind w:left="566"/>
      <w:contextualSpacing/>
      <w:textAlignment w:val="auto"/>
    </w:pPr>
    <w:rPr>
      <w:rFonts w:asciiTheme="minorHAnsi" w:hAnsiTheme="minorHAnsi" w:cstheme="minorBidi"/>
      <w:szCs w:val="24"/>
      <w:lang w:val="nb-NO" w:eastAsia="nb-NO"/>
    </w:rPr>
  </w:style>
  <w:style w:type="paragraph" w:styleId="HTMLPreformatted">
    <w:name w:val="HTML Preformatted"/>
    <w:basedOn w:val="Normal"/>
    <w:link w:val="HTMLPreformattedChar"/>
    <w:uiPriority w:val="99"/>
    <w:unhideWhenUsed/>
    <w:rsid w:val="00A013FD"/>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 w:val="20"/>
      <w:lang w:val="nb-NO" w:eastAsia="nb-NO"/>
    </w:rPr>
  </w:style>
  <w:style w:type="character" w:customStyle="1" w:styleId="HTMLPreformattedChar">
    <w:name w:val="HTML Preformatted Char"/>
    <w:basedOn w:val="DefaultParagraphFont"/>
    <w:link w:val="HTMLPreformatted"/>
    <w:uiPriority w:val="99"/>
    <w:rsid w:val="00A013FD"/>
    <w:rPr>
      <w:rFonts w:ascii="Courier New" w:eastAsiaTheme="minorEastAsia" w:hAnsi="Courier New" w:cs="Courier New"/>
      <w:lang w:val="nb-NO" w:eastAsia="nb-NO"/>
    </w:rPr>
  </w:style>
  <w:style w:type="paragraph" w:styleId="NormalWeb">
    <w:name w:val="Normal (Web)"/>
    <w:basedOn w:val="Normal"/>
    <w:uiPriority w:val="99"/>
    <w:unhideWhenUsed/>
    <w:rsid w:val="00A013FD"/>
    <w:pPr>
      <w:tabs>
        <w:tab w:val="clear" w:pos="1134"/>
        <w:tab w:val="clear" w:pos="1871"/>
        <w:tab w:val="clear" w:pos="2268"/>
      </w:tabs>
      <w:overflowPunct/>
      <w:autoSpaceDE/>
      <w:autoSpaceDN/>
      <w:adjustRightInd/>
      <w:spacing w:before="0" w:after="135"/>
      <w:textAlignment w:val="auto"/>
    </w:pPr>
    <w:rPr>
      <w:szCs w:val="24"/>
      <w:lang w:val="en-US"/>
    </w:rPr>
  </w:style>
  <w:style w:type="paragraph" w:styleId="Title">
    <w:name w:val="Title"/>
    <w:basedOn w:val="Normal"/>
    <w:link w:val="TitleChar"/>
    <w:rsid w:val="00A013FD"/>
    <w:pPr>
      <w:tabs>
        <w:tab w:val="clear" w:pos="1134"/>
        <w:tab w:val="clear" w:pos="1871"/>
        <w:tab w:val="clear" w:pos="2268"/>
      </w:tabs>
      <w:overflowPunct/>
      <w:autoSpaceDE/>
      <w:autoSpaceDN/>
      <w:adjustRightInd/>
      <w:spacing w:before="180" w:after="60"/>
      <w:jc w:val="center"/>
      <w:textAlignment w:val="auto"/>
      <w:outlineLvl w:val="0"/>
    </w:pPr>
    <w:rPr>
      <w:rFonts w:ascii="Arial" w:hAnsi="Arial" w:cs="Arial"/>
      <w:b/>
      <w:bCs/>
      <w:kern w:val="28"/>
      <w:sz w:val="32"/>
      <w:szCs w:val="32"/>
      <w:lang w:eastAsia="en-GB"/>
    </w:rPr>
  </w:style>
  <w:style w:type="character" w:customStyle="1" w:styleId="TitleChar">
    <w:name w:val="Title Char"/>
    <w:basedOn w:val="DefaultParagraphFont"/>
    <w:link w:val="Title"/>
    <w:rsid w:val="00A013FD"/>
    <w:rPr>
      <w:rFonts w:ascii="Arial" w:eastAsiaTheme="minorEastAsia" w:hAnsi="Arial" w:cs="Arial"/>
      <w:b/>
      <w:bCs/>
      <w:kern w:val="28"/>
      <w:sz w:val="32"/>
      <w:szCs w:val="32"/>
      <w:lang w:val="en-GB" w:eastAsia="en-GB"/>
    </w:rPr>
  </w:style>
  <w:style w:type="paragraph" w:styleId="CommentSubject">
    <w:name w:val="annotation subject"/>
    <w:basedOn w:val="CommentText"/>
    <w:next w:val="CommentText"/>
    <w:link w:val="CommentSubjectChar"/>
    <w:unhideWhenUsed/>
    <w:rsid w:val="00A013FD"/>
    <w:rPr>
      <w:b/>
      <w:bCs/>
    </w:rPr>
  </w:style>
  <w:style w:type="character" w:customStyle="1" w:styleId="CommentSubjectChar">
    <w:name w:val="Comment Subject Char"/>
    <w:basedOn w:val="CommentTextChar"/>
    <w:link w:val="CommentSubject"/>
    <w:rsid w:val="00A013FD"/>
    <w:rPr>
      <w:rFonts w:ascii="Times New Roman" w:eastAsiaTheme="minorEastAsia" w:hAnsi="Times New Roman"/>
      <w:b/>
      <w:bCs/>
      <w:lang w:eastAsia="en-US"/>
    </w:rPr>
  </w:style>
  <w:style w:type="table" w:styleId="TableGrid">
    <w:name w:val="Table Grid"/>
    <w:basedOn w:val="TableNormal"/>
    <w:uiPriority w:val="3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
    <w:name w:val="Medium Shading 1"/>
    <w:basedOn w:val="TableNormal"/>
    <w:uiPriority w:val="63"/>
    <w:rsid w:val="00A013FD"/>
    <w:rPr>
      <w:rFonts w:asciiTheme="minorHAnsi" w:eastAsiaTheme="minorHAnsi" w:hAnsiTheme="minorHAnsi" w:cstheme="minorBidi"/>
      <w:sz w:val="22"/>
      <w:szCs w:val="22"/>
      <w:lang w:val="fr-FR"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Strong">
    <w:name w:val="Strong"/>
    <w:basedOn w:val="DefaultParagraphFont"/>
    <w:uiPriority w:val="22"/>
    <w:qFormat/>
    <w:rsid w:val="00A013FD"/>
    <w:rPr>
      <w:b/>
      <w:bCs/>
    </w:rPr>
  </w:style>
  <w:style w:type="character" w:styleId="FollowedHyperlink">
    <w:name w:val="FollowedHyperlink"/>
    <w:basedOn w:val="DefaultParagraphFont"/>
    <w:uiPriority w:val="99"/>
    <w:rsid w:val="00A013FD"/>
    <w:rPr>
      <w:color w:val="800080" w:themeColor="followedHyperlink"/>
      <w:u w:val="single"/>
    </w:rPr>
  </w:style>
  <w:style w:type="character" w:styleId="Emphasis">
    <w:name w:val="Emphasis"/>
    <w:uiPriority w:val="20"/>
    <w:qFormat/>
    <w:rsid w:val="00A013FD"/>
    <w:rPr>
      <w:i/>
      <w:iCs/>
    </w:rPr>
  </w:style>
  <w:style w:type="character" w:styleId="Hyperlink">
    <w:name w:val="Hyperlink"/>
    <w:basedOn w:val="DefaultParagraphFont"/>
    <w:uiPriority w:val="99"/>
    <w:unhideWhenUsed/>
    <w:qFormat/>
    <w:rsid w:val="00A013FD"/>
    <w:rPr>
      <w:color w:val="0000FF" w:themeColor="hyperlink"/>
      <w:u w:val="single"/>
    </w:rPr>
  </w:style>
  <w:style w:type="character" w:styleId="CommentReference">
    <w:name w:val="annotation reference"/>
    <w:basedOn w:val="DefaultParagraphFont"/>
    <w:uiPriority w:val="99"/>
    <w:unhideWhenUsed/>
    <w:rsid w:val="00A013FD"/>
    <w:rPr>
      <w:sz w:val="16"/>
      <w:szCs w:val="16"/>
    </w:rPr>
  </w:style>
  <w:style w:type="character" w:styleId="HTMLCite">
    <w:name w:val="HTML Cite"/>
    <w:rsid w:val="00A013FD"/>
    <w:rPr>
      <w:i/>
      <w:iCs/>
    </w:rPr>
  </w:style>
  <w:style w:type="paragraph" w:customStyle="1" w:styleId="HeadingSum">
    <w:name w:val="Heading_Sum"/>
    <w:basedOn w:val="Headingb"/>
    <w:next w:val="Normal"/>
    <w:uiPriority w:val="99"/>
    <w:qFormat/>
    <w:rsid w:val="00A013FD"/>
    <w:pPr>
      <w:keepNext/>
      <w:keepLines/>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rPr>
  </w:style>
  <w:style w:type="paragraph" w:customStyle="1" w:styleId="AnnexNoTitle">
    <w:name w:val="Annex_NoTitle"/>
    <w:basedOn w:val="Normal"/>
    <w:next w:val="Normalaftertitle"/>
    <w:link w:val="AnnexNoTitleChar"/>
    <w:qFormat/>
    <w:rsid w:val="00A013FD"/>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Summary">
    <w:name w:val="Summary"/>
    <w:basedOn w:val="Normal"/>
    <w:next w:val="Normalaftertitle"/>
    <w:uiPriority w:val="99"/>
    <w:qFormat/>
    <w:rsid w:val="00A013FD"/>
    <w:pPr>
      <w:tabs>
        <w:tab w:val="clear" w:pos="1134"/>
        <w:tab w:val="clear" w:pos="1871"/>
        <w:tab w:val="clear" w:pos="2268"/>
        <w:tab w:val="left" w:pos="794"/>
        <w:tab w:val="left" w:pos="1191"/>
        <w:tab w:val="left" w:pos="1588"/>
        <w:tab w:val="left" w:pos="1985"/>
      </w:tabs>
      <w:spacing w:after="480"/>
      <w:jc w:val="both"/>
    </w:pPr>
    <w:rPr>
      <w:sz w:val="22"/>
    </w:rPr>
  </w:style>
  <w:style w:type="character" w:customStyle="1" w:styleId="enumlev1Char">
    <w:name w:val="enumlev1 Char"/>
    <w:link w:val="enumlev1"/>
    <w:qFormat/>
    <w:locked/>
    <w:rsid w:val="00A013FD"/>
    <w:rPr>
      <w:rFonts w:ascii="Times New Roman" w:hAnsi="Times New Roman"/>
      <w:sz w:val="24"/>
      <w:lang w:val="en-GB" w:eastAsia="en-US"/>
    </w:rPr>
  </w:style>
  <w:style w:type="paragraph" w:styleId="ListParagraph">
    <w:name w:val="List Paragraph"/>
    <w:basedOn w:val="Normal"/>
    <w:uiPriority w:val="34"/>
    <w:qFormat/>
    <w:rsid w:val="00A013FD"/>
    <w:pPr>
      <w:ind w:left="720"/>
      <w:contextualSpacing/>
    </w:pPr>
  </w:style>
  <w:style w:type="paragraph" w:customStyle="1" w:styleId="SectionNoTitle">
    <w:name w:val="Section_NoTitle"/>
    <w:basedOn w:val="AnnexNoTitle"/>
    <w:rsid w:val="00A013FD"/>
  </w:style>
  <w:style w:type="paragraph" w:customStyle="1" w:styleId="1">
    <w:name w:val="修订1"/>
    <w:hidden/>
    <w:uiPriority w:val="99"/>
    <w:semiHidden/>
    <w:rsid w:val="00A013FD"/>
    <w:rPr>
      <w:rFonts w:ascii="Times New Roman" w:hAnsi="Times New Roman"/>
      <w:sz w:val="24"/>
      <w:lang w:val="en-GB" w:eastAsia="en-US"/>
    </w:rPr>
  </w:style>
  <w:style w:type="paragraph" w:customStyle="1" w:styleId="AppendixNoTitle">
    <w:name w:val="Appendix_NoTitle"/>
    <w:basedOn w:val="AnnexNoTitle"/>
    <w:next w:val="Normal"/>
    <w:rsid w:val="00A013FD"/>
  </w:style>
  <w:style w:type="paragraph" w:customStyle="1" w:styleId="Tablefin">
    <w:name w:val="Table_fin"/>
    <w:basedOn w:val="Normal"/>
    <w:next w:val="Normal"/>
    <w:uiPriority w:val="99"/>
    <w:rsid w:val="00A013FD"/>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A013FD"/>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link w:val="BlancChar"/>
    <w:rsid w:val="00A013FD"/>
    <w:pPr>
      <w:keepNext/>
      <w:keepLines/>
      <w:tabs>
        <w:tab w:val="clear" w:pos="1134"/>
        <w:tab w:val="clear" w:pos="1871"/>
        <w:tab w:val="clear" w:pos="2268"/>
      </w:tabs>
      <w:spacing w:before="0"/>
      <w:jc w:val="both"/>
    </w:pPr>
    <w:rPr>
      <w:sz w:val="16"/>
    </w:rPr>
  </w:style>
  <w:style w:type="paragraph" w:customStyle="1" w:styleId="Line">
    <w:name w:val="Line"/>
    <w:basedOn w:val="Normal"/>
    <w:next w:val="Normal"/>
    <w:uiPriority w:val="99"/>
    <w:rsid w:val="00A013FD"/>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A013FD"/>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qFormat/>
    <w:rsid w:val="00A013FD"/>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Heading1Char">
    <w:name w:val="Heading 1 Char"/>
    <w:basedOn w:val="DefaultParagraphFont"/>
    <w:link w:val="Heading1"/>
    <w:uiPriority w:val="99"/>
    <w:qFormat/>
    <w:rsid w:val="00A013FD"/>
    <w:rPr>
      <w:rFonts w:ascii="Times New Roman" w:hAnsi="Times New Roman"/>
      <w:b/>
      <w:sz w:val="28"/>
      <w:lang w:val="en-GB" w:eastAsia="en-US"/>
    </w:rPr>
  </w:style>
  <w:style w:type="character" w:customStyle="1" w:styleId="TableheadChar">
    <w:name w:val="Table_head Char"/>
    <w:basedOn w:val="DefaultParagraphFont"/>
    <w:link w:val="Tablehead"/>
    <w:uiPriority w:val="99"/>
    <w:qFormat/>
    <w:locked/>
    <w:rsid w:val="00A013FD"/>
    <w:rPr>
      <w:rFonts w:ascii="Times New Roman Bold" w:hAnsi="Times New Roman Bold" w:cs="Times New Roman Bold"/>
      <w:b/>
      <w:lang w:val="en-GB" w:eastAsia="en-US"/>
    </w:rPr>
  </w:style>
  <w:style w:type="character" w:customStyle="1" w:styleId="TabletextChar">
    <w:name w:val="Table_text Char"/>
    <w:basedOn w:val="DefaultParagraphFont"/>
    <w:link w:val="Tabletext"/>
    <w:locked/>
    <w:rsid w:val="00A013FD"/>
    <w:rPr>
      <w:rFonts w:ascii="Times New Roman" w:hAnsi="Times New Roman"/>
      <w:lang w:val="en-GB" w:eastAsia="en-US"/>
    </w:rPr>
  </w:style>
  <w:style w:type="character" w:customStyle="1" w:styleId="SourceChar">
    <w:name w:val="Source Char"/>
    <w:link w:val="Source"/>
    <w:locked/>
    <w:rsid w:val="00A013FD"/>
    <w:rPr>
      <w:rFonts w:ascii="Times New Roman" w:hAnsi="Times New Roman"/>
      <w:b/>
      <w:sz w:val="28"/>
      <w:lang w:val="en-GB" w:eastAsia="en-US"/>
    </w:rPr>
  </w:style>
  <w:style w:type="character" w:customStyle="1" w:styleId="Heading2Char">
    <w:name w:val="Heading 2 Char"/>
    <w:basedOn w:val="DefaultParagraphFont"/>
    <w:link w:val="Heading2"/>
    <w:uiPriority w:val="9"/>
    <w:rsid w:val="00A013FD"/>
    <w:rPr>
      <w:rFonts w:ascii="Times New Roman" w:hAnsi="Times New Roman"/>
      <w:b/>
      <w:sz w:val="24"/>
      <w:lang w:val="en-GB" w:eastAsia="en-US"/>
    </w:rPr>
  </w:style>
  <w:style w:type="character" w:customStyle="1" w:styleId="Heading3Char">
    <w:name w:val="Heading 3 Char"/>
    <w:basedOn w:val="DefaultParagraphFont"/>
    <w:link w:val="Heading3"/>
    <w:uiPriority w:val="9"/>
    <w:rsid w:val="00A013FD"/>
    <w:rPr>
      <w:rFonts w:ascii="Times New Roman" w:hAnsi="Times New Roman"/>
      <w:b/>
      <w:sz w:val="24"/>
      <w:lang w:val="en-GB" w:eastAsia="en-US"/>
    </w:rPr>
  </w:style>
  <w:style w:type="character" w:customStyle="1" w:styleId="Heading4Char">
    <w:name w:val="Heading 4 Char"/>
    <w:basedOn w:val="DefaultParagraphFont"/>
    <w:link w:val="Heading4"/>
    <w:uiPriority w:val="9"/>
    <w:rsid w:val="00A013FD"/>
    <w:rPr>
      <w:rFonts w:ascii="Times New Roman" w:hAnsi="Times New Roman"/>
      <w:b/>
      <w:sz w:val="24"/>
      <w:lang w:val="en-GB" w:eastAsia="en-US"/>
    </w:rPr>
  </w:style>
  <w:style w:type="character" w:customStyle="1" w:styleId="Heading5Char">
    <w:name w:val="Heading 5 Char"/>
    <w:basedOn w:val="DefaultParagraphFont"/>
    <w:link w:val="Heading5"/>
    <w:uiPriority w:val="9"/>
    <w:rsid w:val="00A013FD"/>
    <w:rPr>
      <w:rFonts w:ascii="Times New Roman" w:hAnsi="Times New Roman"/>
      <w:b/>
      <w:sz w:val="24"/>
      <w:lang w:val="en-GB" w:eastAsia="en-US"/>
    </w:rPr>
  </w:style>
  <w:style w:type="character" w:customStyle="1" w:styleId="Heading6Char">
    <w:name w:val="Heading 6 Char"/>
    <w:basedOn w:val="DefaultParagraphFont"/>
    <w:link w:val="Heading6"/>
    <w:uiPriority w:val="9"/>
    <w:rsid w:val="00A013FD"/>
    <w:rPr>
      <w:rFonts w:ascii="Times New Roman" w:hAnsi="Times New Roman"/>
      <w:b/>
      <w:sz w:val="24"/>
      <w:lang w:val="en-GB" w:eastAsia="en-US"/>
    </w:rPr>
  </w:style>
  <w:style w:type="character" w:customStyle="1" w:styleId="Heading7Char">
    <w:name w:val="Heading 7 Char"/>
    <w:basedOn w:val="DefaultParagraphFont"/>
    <w:link w:val="Heading7"/>
    <w:uiPriority w:val="9"/>
    <w:rsid w:val="00A013FD"/>
    <w:rPr>
      <w:rFonts w:ascii="Times New Roman" w:hAnsi="Times New Roman"/>
      <w:b/>
      <w:sz w:val="24"/>
      <w:lang w:val="en-GB" w:eastAsia="en-US"/>
    </w:rPr>
  </w:style>
  <w:style w:type="character" w:customStyle="1" w:styleId="Heading8Char">
    <w:name w:val="Heading 8 Char"/>
    <w:basedOn w:val="DefaultParagraphFont"/>
    <w:link w:val="Heading8"/>
    <w:uiPriority w:val="9"/>
    <w:rsid w:val="00A013FD"/>
    <w:rPr>
      <w:rFonts w:ascii="Times New Roman" w:hAnsi="Times New Roman"/>
      <w:b/>
      <w:sz w:val="24"/>
      <w:lang w:val="en-GB" w:eastAsia="en-US"/>
    </w:rPr>
  </w:style>
  <w:style w:type="character" w:customStyle="1" w:styleId="Heading9Char">
    <w:name w:val="Heading 9 Char"/>
    <w:basedOn w:val="DefaultParagraphFont"/>
    <w:link w:val="Heading9"/>
    <w:uiPriority w:val="9"/>
    <w:rsid w:val="00A013FD"/>
    <w:rPr>
      <w:rFonts w:ascii="Times New Roman" w:hAnsi="Times New Roman"/>
      <w:b/>
      <w:sz w:val="24"/>
      <w:lang w:val="en-GB" w:eastAsia="en-US"/>
    </w:rPr>
  </w:style>
  <w:style w:type="character" w:customStyle="1" w:styleId="Title1Char">
    <w:name w:val="Title 1 Char"/>
    <w:link w:val="Title1"/>
    <w:uiPriority w:val="99"/>
    <w:qFormat/>
    <w:locked/>
    <w:rsid w:val="00A013FD"/>
    <w:rPr>
      <w:rFonts w:ascii="Times New Roman" w:hAnsi="Times New Roman"/>
      <w:caps/>
      <w:sz w:val="28"/>
      <w:lang w:val="en-GB" w:eastAsia="en-US"/>
    </w:rPr>
  </w:style>
  <w:style w:type="character" w:customStyle="1" w:styleId="NormalaftertitleChar">
    <w:name w:val="Normal_after_title Char"/>
    <w:link w:val="Normalaftertitle"/>
    <w:uiPriority w:val="99"/>
    <w:qFormat/>
    <w:locked/>
    <w:rsid w:val="00A013FD"/>
    <w:rPr>
      <w:rFonts w:ascii="Times New Roman" w:hAnsi="Times New Roman"/>
      <w:sz w:val="24"/>
      <w:lang w:val="en-GB" w:eastAsia="en-US"/>
    </w:rPr>
  </w:style>
  <w:style w:type="character" w:customStyle="1" w:styleId="AnnexNoTitleChar">
    <w:name w:val="Annex_NoTitle Char"/>
    <w:basedOn w:val="DefaultParagraphFont"/>
    <w:link w:val="AnnexNoTitle"/>
    <w:uiPriority w:val="99"/>
    <w:locked/>
    <w:rsid w:val="00A013FD"/>
    <w:rPr>
      <w:rFonts w:ascii="Times New Roman" w:eastAsiaTheme="minorEastAsia" w:hAnsi="Times New Roman"/>
      <w:b/>
      <w:sz w:val="28"/>
      <w:lang w:val="fr-FR" w:eastAsia="en-US"/>
    </w:rPr>
  </w:style>
  <w:style w:type="table" w:customStyle="1" w:styleId="TableGrid1">
    <w:name w:val="Table Grid1"/>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trasicon1">
    <w:name w:val="extrasicon1"/>
    <w:rsid w:val="00A013FD"/>
  </w:style>
  <w:style w:type="character" w:customStyle="1" w:styleId="siblingnavcmslistmenulinkhighlighted">
    <w:name w:val="siblingnavcmslistmenulinkhighlighted"/>
    <w:rsid w:val="00A013FD"/>
  </w:style>
  <w:style w:type="character" w:customStyle="1" w:styleId="itxtrst">
    <w:name w:val="itxtrst"/>
    <w:qFormat/>
    <w:rsid w:val="00A013FD"/>
  </w:style>
  <w:style w:type="paragraph" w:customStyle="1" w:styleId="ECCFigure">
    <w:name w:val="ECC Figure"/>
    <w:qFormat/>
    <w:rsid w:val="00A013FD"/>
    <w:pPr>
      <w:spacing w:before="240" w:after="240"/>
      <w:jc w:val="center"/>
    </w:pPr>
    <w:rPr>
      <w:rFonts w:ascii="Arial" w:hAnsi="Arial"/>
      <w:lang w:val="da-DK" w:eastAsia="en-US"/>
    </w:rPr>
  </w:style>
  <w:style w:type="paragraph" w:customStyle="1" w:styleId="Default">
    <w:name w:val="Default"/>
    <w:qFormat/>
    <w:rsid w:val="00A013FD"/>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A013FD"/>
    <w:pPr>
      <w:spacing w:line="201" w:lineRule="atLeast"/>
    </w:pPr>
    <w:rPr>
      <w:color w:val="auto"/>
    </w:rPr>
  </w:style>
  <w:style w:type="paragraph" w:customStyle="1" w:styleId="Pa4">
    <w:name w:val="Pa4"/>
    <w:basedOn w:val="Default"/>
    <w:next w:val="Default"/>
    <w:uiPriority w:val="99"/>
    <w:rsid w:val="00A013FD"/>
    <w:pPr>
      <w:spacing w:line="201" w:lineRule="atLeast"/>
    </w:pPr>
    <w:rPr>
      <w:color w:val="auto"/>
    </w:rPr>
  </w:style>
  <w:style w:type="paragraph" w:customStyle="1" w:styleId="TABLE-col-heading">
    <w:name w:val="TABLE-col-heading"/>
    <w:basedOn w:val="Normal"/>
    <w:qFormat/>
    <w:rsid w:val="00A013FD"/>
    <w:pPr>
      <w:tabs>
        <w:tab w:val="clear" w:pos="1134"/>
        <w:tab w:val="clear" w:pos="1871"/>
        <w:tab w:val="clear" w:pos="2268"/>
      </w:tabs>
      <w:overflowPunct/>
      <w:autoSpaceDE/>
      <w:autoSpaceDN/>
      <w:adjustRightInd/>
      <w:spacing w:before="60" w:after="60"/>
      <w:jc w:val="center"/>
      <w:textAlignment w:val="auto"/>
    </w:pPr>
    <w:rPr>
      <w:rFonts w:ascii="Arial" w:eastAsia="MS Mincho" w:hAnsi="Arial"/>
      <w:b/>
      <w:spacing w:val="8"/>
      <w:sz w:val="16"/>
      <w:lang w:eastAsia="zh-CN"/>
    </w:rPr>
  </w:style>
  <w:style w:type="paragraph" w:customStyle="1" w:styleId="TABLE-cell">
    <w:name w:val="TABLE-cell"/>
    <w:basedOn w:val="TABLE-col-heading"/>
    <w:qFormat/>
    <w:rsid w:val="00A013FD"/>
    <w:pPr>
      <w:jc w:val="left"/>
    </w:pPr>
    <w:rPr>
      <w:b w:val="0"/>
    </w:rPr>
  </w:style>
  <w:style w:type="character" w:customStyle="1" w:styleId="FigureChar">
    <w:name w:val="Figure Char"/>
    <w:basedOn w:val="DefaultParagraphFont"/>
    <w:link w:val="Figure"/>
    <w:qFormat/>
    <w:locked/>
    <w:rsid w:val="00A013FD"/>
    <w:rPr>
      <w:rFonts w:ascii="Times New Roman" w:hAnsi="Times New Roman"/>
      <w:sz w:val="24"/>
      <w:lang w:val="en-GB" w:eastAsia="en-US"/>
    </w:rPr>
  </w:style>
  <w:style w:type="character" w:customStyle="1" w:styleId="TablelegendChar">
    <w:name w:val="Table_legend Char"/>
    <w:link w:val="Tablelegend"/>
    <w:qFormat/>
    <w:locked/>
    <w:rsid w:val="00A013FD"/>
    <w:rPr>
      <w:rFonts w:ascii="Times New Roman" w:hAnsi="Times New Roman"/>
      <w:lang w:val="en-GB" w:eastAsia="en-US"/>
    </w:rPr>
  </w:style>
  <w:style w:type="character" w:customStyle="1" w:styleId="TableNo0">
    <w:name w:val="Table_No Знак"/>
    <w:link w:val="TableNo"/>
    <w:uiPriority w:val="99"/>
    <w:locked/>
    <w:rsid w:val="00A013FD"/>
    <w:rPr>
      <w:rFonts w:ascii="Times New Roman" w:hAnsi="Times New Roman"/>
      <w:caps/>
      <w:lang w:val="en-GB" w:eastAsia="en-US"/>
    </w:rPr>
  </w:style>
  <w:style w:type="character" w:customStyle="1" w:styleId="Tabletitle0">
    <w:name w:val="Table_title Знак"/>
    <w:link w:val="Tabletitle"/>
    <w:uiPriority w:val="99"/>
    <w:locked/>
    <w:rsid w:val="00A013FD"/>
    <w:rPr>
      <w:rFonts w:ascii="Times New Roman Bold" w:hAnsi="Times New Roman Bold"/>
      <w:b/>
      <w:lang w:val="en-GB" w:eastAsia="en-US"/>
    </w:rPr>
  </w:style>
  <w:style w:type="character" w:customStyle="1" w:styleId="FiguretitleChar">
    <w:name w:val="Figure_title Char"/>
    <w:basedOn w:val="DefaultParagraphFont"/>
    <w:link w:val="Figuretitle"/>
    <w:locked/>
    <w:rsid w:val="00A013FD"/>
    <w:rPr>
      <w:rFonts w:ascii="Times New Roman Bold" w:hAnsi="Times New Roman Bold"/>
      <w:b/>
      <w:lang w:val="en-GB" w:eastAsia="en-US"/>
    </w:rPr>
  </w:style>
  <w:style w:type="character" w:customStyle="1" w:styleId="FigureNoChar">
    <w:name w:val="Figure_No Char"/>
    <w:basedOn w:val="DefaultParagraphFont"/>
    <w:link w:val="FigureNo"/>
    <w:locked/>
    <w:rsid w:val="00A013FD"/>
    <w:rPr>
      <w:rFonts w:ascii="Times New Roman" w:hAnsi="Times New Roman"/>
      <w:caps/>
      <w:lang w:val="en-GB" w:eastAsia="en-US"/>
    </w:rPr>
  </w:style>
  <w:style w:type="character" w:customStyle="1" w:styleId="BlancChar">
    <w:name w:val="Blanc Char"/>
    <w:link w:val="Blanc"/>
    <w:locked/>
    <w:rsid w:val="00A013FD"/>
    <w:rPr>
      <w:rFonts w:ascii="Times New Roman" w:eastAsiaTheme="minorEastAsia" w:hAnsi="Times New Roman"/>
      <w:sz w:val="16"/>
      <w:lang w:val="en-GB" w:eastAsia="en-US"/>
    </w:rPr>
  </w:style>
  <w:style w:type="table" w:customStyle="1" w:styleId="TableGrid2">
    <w:name w:val="Table Grid2"/>
    <w:basedOn w:val="TableNormal"/>
    <w:uiPriority w:val="59"/>
    <w:rsid w:val="00A013FD"/>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A013FD"/>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uiPriority w:val="35"/>
    <w:locked/>
    <w:rsid w:val="00A013FD"/>
    <w:rPr>
      <w:rFonts w:ascii="Times New Roman" w:eastAsiaTheme="minorEastAsia" w:hAnsi="Times New Roman"/>
      <w:b/>
      <w:bCs/>
      <w:color w:val="4F81BD" w:themeColor="accent1"/>
      <w:sz w:val="18"/>
      <w:szCs w:val="18"/>
      <w:lang w:eastAsia="en-US"/>
    </w:rPr>
  </w:style>
  <w:style w:type="paragraph" w:customStyle="1" w:styleId="TableTitle1">
    <w:name w:val="Table_Title"/>
    <w:basedOn w:val="Normal"/>
    <w:next w:val="Blanc"/>
    <w:rsid w:val="00A013FD"/>
    <w:pPr>
      <w:keepNext/>
      <w:tabs>
        <w:tab w:val="clear" w:pos="1134"/>
        <w:tab w:val="clear" w:pos="1871"/>
        <w:tab w:val="clear" w:pos="2268"/>
      </w:tabs>
      <w:spacing w:before="0" w:after="113"/>
      <w:jc w:val="center"/>
      <w:textAlignment w:val="auto"/>
    </w:pPr>
    <w:rPr>
      <w:rFonts w:eastAsia="MS Mincho"/>
      <w:b/>
      <w:sz w:val="18"/>
    </w:rPr>
  </w:style>
  <w:style w:type="paragraph" w:customStyle="1" w:styleId="TableText0">
    <w:name w:val="Table_Text"/>
    <w:basedOn w:val="Normal"/>
    <w:rsid w:val="00A013FD"/>
    <w:pPr>
      <w:keepNext/>
      <w:tabs>
        <w:tab w:val="clear" w:pos="1134"/>
        <w:tab w:val="clear" w:pos="1871"/>
        <w:tab w:val="clear" w:pos="2268"/>
        <w:tab w:val="left" w:pos="794"/>
        <w:tab w:val="left" w:pos="1191"/>
        <w:tab w:val="left" w:pos="1588"/>
        <w:tab w:val="left" w:pos="1985"/>
      </w:tabs>
      <w:spacing w:before="100" w:after="100" w:line="190" w:lineRule="exact"/>
      <w:jc w:val="both"/>
      <w:textAlignment w:val="auto"/>
    </w:pPr>
    <w:rPr>
      <w:rFonts w:eastAsia="MS Mincho"/>
      <w:sz w:val="18"/>
    </w:rPr>
  </w:style>
  <w:style w:type="paragraph" w:customStyle="1" w:styleId="Reference">
    <w:name w:val="Reference"/>
    <w:basedOn w:val="Normal"/>
    <w:qFormat/>
    <w:rsid w:val="00A013FD"/>
    <w:pPr>
      <w:numPr>
        <w:numId w:val="1"/>
      </w:numPr>
      <w:tabs>
        <w:tab w:val="clear" w:pos="1134"/>
        <w:tab w:val="clear" w:pos="1871"/>
        <w:tab w:val="clear" w:pos="2268"/>
      </w:tabs>
      <w:overflowPunct/>
      <w:autoSpaceDE/>
      <w:autoSpaceDN/>
      <w:adjustRightInd/>
      <w:spacing w:after="120"/>
      <w:jc w:val="both"/>
      <w:textAlignment w:val="auto"/>
    </w:pPr>
    <w:rPr>
      <w:rFonts w:eastAsia="MS Mincho"/>
      <w:lang w:val="en-US"/>
    </w:rPr>
  </w:style>
  <w:style w:type="table" w:customStyle="1" w:styleId="TableGrid3">
    <w:name w:val="Table Grid3"/>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qFormat/>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TCexistingtext">
    <w:name w:val="UTC existing text"/>
    <w:basedOn w:val="BodyText"/>
    <w:next w:val="BodyText"/>
    <w:qFormat/>
    <w:rsid w:val="00A013FD"/>
    <w:rPr>
      <w:u w:val="double"/>
    </w:rPr>
  </w:style>
  <w:style w:type="table" w:customStyle="1" w:styleId="TableGrid4">
    <w:name w:val="Table Grid4"/>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qFormat/>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rsid w:val="00A013F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013FD"/>
    <w:rPr>
      <w:color w:val="808080"/>
    </w:rPr>
  </w:style>
  <w:style w:type="paragraph" w:customStyle="1" w:styleId="Documenttype">
    <w:name w:val="Document type"/>
    <w:basedOn w:val="Normal"/>
    <w:rsid w:val="00A013FD"/>
    <w:pPr>
      <w:tabs>
        <w:tab w:val="clear" w:pos="1134"/>
        <w:tab w:val="clear" w:pos="1871"/>
        <w:tab w:val="clear" w:pos="2268"/>
      </w:tabs>
      <w:overflowPunct/>
      <w:autoSpaceDE/>
      <w:autoSpaceDN/>
      <w:adjustRightInd/>
      <w:spacing w:before="0" w:line="500" w:lineRule="exact"/>
      <w:ind w:left="907" w:right="907"/>
      <w:textAlignment w:val="auto"/>
    </w:pPr>
    <w:rPr>
      <w:rFonts w:asciiTheme="minorHAnsi" w:eastAsiaTheme="minorHAnsi" w:hAnsiTheme="minorHAnsi" w:cstheme="minorBidi"/>
      <w:b/>
      <w:caps/>
      <w:color w:val="FFFFFF" w:themeColor="background1"/>
      <w:sz w:val="50"/>
      <w:szCs w:val="50"/>
    </w:rPr>
  </w:style>
  <w:style w:type="paragraph" w:customStyle="1" w:styleId="Bullet1">
    <w:name w:val="Bullet 1"/>
    <w:basedOn w:val="Normal"/>
    <w:qFormat/>
    <w:rsid w:val="00A013FD"/>
    <w:pPr>
      <w:numPr>
        <w:numId w:val="3"/>
      </w:numPr>
      <w:tabs>
        <w:tab w:val="clear" w:pos="1134"/>
        <w:tab w:val="clear" w:pos="1871"/>
        <w:tab w:val="clear" w:pos="2268"/>
      </w:tabs>
      <w:overflowPunct/>
      <w:autoSpaceDE/>
      <w:autoSpaceDN/>
      <w:adjustRightInd/>
      <w:spacing w:before="0" w:after="120" w:line="216" w:lineRule="atLeast"/>
      <w:textAlignment w:val="auto"/>
    </w:pPr>
    <w:rPr>
      <w:rFonts w:asciiTheme="minorHAnsi" w:eastAsiaTheme="minorHAnsi" w:hAnsiTheme="minorHAnsi" w:cstheme="minorBidi"/>
      <w:color w:val="000000" w:themeColor="text1"/>
      <w:sz w:val="22"/>
      <w:szCs w:val="22"/>
    </w:rPr>
  </w:style>
  <w:style w:type="paragraph" w:customStyle="1" w:styleId="Bullet2">
    <w:name w:val="Bullet 2"/>
    <w:basedOn w:val="Normal"/>
    <w:link w:val="Bullet2Char"/>
    <w:qFormat/>
    <w:rsid w:val="00A013FD"/>
    <w:pPr>
      <w:numPr>
        <w:numId w:val="4"/>
      </w:numPr>
      <w:tabs>
        <w:tab w:val="clear" w:pos="1134"/>
        <w:tab w:val="clear" w:pos="1871"/>
        <w:tab w:val="clear" w:pos="2268"/>
      </w:tabs>
      <w:overflowPunct/>
      <w:autoSpaceDE/>
      <w:autoSpaceDN/>
      <w:adjustRightInd/>
      <w:spacing w:before="0" w:after="120" w:line="216" w:lineRule="atLeast"/>
      <w:textAlignment w:val="auto"/>
    </w:pPr>
    <w:rPr>
      <w:rFonts w:asciiTheme="minorHAnsi" w:eastAsiaTheme="minorHAnsi" w:hAnsiTheme="minorHAnsi" w:cstheme="minorBidi"/>
      <w:color w:val="000000" w:themeColor="text1"/>
      <w:sz w:val="22"/>
      <w:szCs w:val="22"/>
    </w:rPr>
  </w:style>
  <w:style w:type="paragraph" w:customStyle="1" w:styleId="Heading1separatationline">
    <w:name w:val="Heading 1 separatation line"/>
    <w:basedOn w:val="Normal"/>
    <w:next w:val="BodyText"/>
    <w:qFormat/>
    <w:rsid w:val="00A013FD"/>
    <w:pPr>
      <w:pBdr>
        <w:bottom w:val="single" w:sz="8" w:space="1" w:color="4F81BD" w:themeColor="accent1"/>
      </w:pBdr>
      <w:tabs>
        <w:tab w:val="clear" w:pos="1134"/>
        <w:tab w:val="clear" w:pos="1871"/>
        <w:tab w:val="clear" w:pos="2268"/>
      </w:tabs>
      <w:overflowPunct/>
      <w:autoSpaceDE/>
      <w:autoSpaceDN/>
      <w:adjustRightInd/>
      <w:spacing w:before="0" w:after="120" w:line="90" w:lineRule="exact"/>
      <w:ind w:right="8789"/>
      <w:textAlignment w:val="auto"/>
    </w:pPr>
    <w:rPr>
      <w:rFonts w:asciiTheme="minorHAnsi" w:eastAsiaTheme="minorHAnsi" w:hAnsiTheme="minorHAnsi" w:cstheme="minorBidi"/>
      <w:color w:val="000000" w:themeColor="text1"/>
      <w:sz w:val="22"/>
      <w:szCs w:val="22"/>
    </w:rPr>
  </w:style>
  <w:style w:type="paragraph" w:customStyle="1" w:styleId="Heading2separationline">
    <w:name w:val="Heading 2 separation line"/>
    <w:basedOn w:val="Normal"/>
    <w:next w:val="BodyText"/>
    <w:rsid w:val="00A013FD"/>
    <w:pPr>
      <w:pBdr>
        <w:bottom w:val="single" w:sz="4" w:space="1" w:color="575756"/>
      </w:pBdr>
      <w:tabs>
        <w:tab w:val="clear" w:pos="1134"/>
        <w:tab w:val="clear" w:pos="1871"/>
        <w:tab w:val="clear" w:pos="2268"/>
      </w:tabs>
      <w:overflowPunct/>
      <w:autoSpaceDE/>
      <w:autoSpaceDN/>
      <w:adjustRightInd/>
      <w:spacing w:before="0" w:after="60" w:line="110" w:lineRule="exact"/>
      <w:ind w:right="8787"/>
      <w:textAlignment w:val="auto"/>
    </w:pPr>
    <w:rPr>
      <w:rFonts w:asciiTheme="minorHAnsi" w:eastAsiaTheme="minorHAnsi" w:hAnsiTheme="minorHAnsi" w:cstheme="minorBidi"/>
      <w:color w:val="000000" w:themeColor="text1"/>
      <w:sz w:val="22"/>
      <w:szCs w:val="22"/>
    </w:rPr>
  </w:style>
  <w:style w:type="paragraph" w:customStyle="1" w:styleId="PageNumber1">
    <w:name w:val="Page Number1"/>
    <w:basedOn w:val="Normal"/>
    <w:rsid w:val="00A013FD"/>
    <w:pPr>
      <w:tabs>
        <w:tab w:val="clear" w:pos="1134"/>
        <w:tab w:val="clear" w:pos="1871"/>
        <w:tab w:val="clear" w:pos="2268"/>
      </w:tabs>
      <w:overflowPunct/>
      <w:autoSpaceDE/>
      <w:autoSpaceDN/>
      <w:adjustRightInd/>
      <w:spacing w:before="0" w:line="180" w:lineRule="exact"/>
      <w:jc w:val="right"/>
      <w:textAlignment w:val="auto"/>
    </w:pPr>
    <w:rPr>
      <w:rFonts w:asciiTheme="minorHAnsi" w:eastAsiaTheme="minorHAnsi" w:hAnsiTheme="minorHAnsi" w:cstheme="minorBidi"/>
      <w:color w:val="4F81BD" w:themeColor="accent1"/>
      <w:sz w:val="18"/>
      <w:szCs w:val="22"/>
    </w:rPr>
  </w:style>
  <w:style w:type="paragraph" w:customStyle="1" w:styleId="Editionnumber">
    <w:name w:val="Edition number"/>
    <w:basedOn w:val="Normal"/>
    <w:rsid w:val="00A013FD"/>
    <w:pPr>
      <w:tabs>
        <w:tab w:val="clear" w:pos="1134"/>
        <w:tab w:val="clear" w:pos="1871"/>
        <w:tab w:val="clear" w:pos="2268"/>
      </w:tabs>
      <w:overflowPunct/>
      <w:autoSpaceDE/>
      <w:autoSpaceDN/>
      <w:adjustRightInd/>
      <w:spacing w:before="0" w:line="216" w:lineRule="atLeast"/>
      <w:textAlignment w:val="auto"/>
    </w:pPr>
    <w:rPr>
      <w:rFonts w:asciiTheme="minorHAnsi" w:eastAsiaTheme="minorHAnsi" w:hAnsiTheme="minorHAnsi" w:cstheme="minorBidi"/>
      <w:b/>
      <w:color w:val="4F81BD" w:themeColor="accent1"/>
      <w:sz w:val="50"/>
      <w:szCs w:val="50"/>
    </w:rPr>
  </w:style>
  <w:style w:type="paragraph" w:customStyle="1" w:styleId="Editionnumber-footer">
    <w:name w:val="Edition number - footer"/>
    <w:basedOn w:val="Footer"/>
    <w:next w:val="NoSpacing"/>
    <w:rsid w:val="00A013FD"/>
    <w:pPr>
      <w:framePr w:hSpace="142" w:wrap="around" w:hAnchor="margin" w:xAlign="center" w:yAlign="bottom"/>
      <w:tabs>
        <w:tab w:val="clear" w:pos="5954"/>
        <w:tab w:val="clear" w:pos="9639"/>
      </w:tabs>
      <w:overflowPunct/>
      <w:autoSpaceDE/>
      <w:autoSpaceDN/>
      <w:adjustRightInd/>
      <w:spacing w:before="40" w:line="180" w:lineRule="exact"/>
      <w:textAlignment w:val="auto"/>
    </w:pPr>
    <w:rPr>
      <w:rFonts w:asciiTheme="minorHAnsi" w:eastAsiaTheme="minorHAnsi" w:hAnsiTheme="minorHAnsi" w:cstheme="minorBidi"/>
      <w:b/>
      <w:caps w:val="0"/>
      <w:noProof w:val="0"/>
      <w:color w:val="4F81BD" w:themeColor="accent1"/>
      <w:sz w:val="15"/>
      <w:szCs w:val="15"/>
    </w:rPr>
  </w:style>
  <w:style w:type="paragraph" w:styleId="NoSpacing">
    <w:name w:val="No Spacing"/>
    <w:uiPriority w:val="1"/>
    <w:rsid w:val="00A013FD"/>
    <w:rPr>
      <w:rFonts w:asciiTheme="minorHAnsi" w:eastAsiaTheme="minorHAnsi" w:hAnsiTheme="minorHAnsi" w:cstheme="minorBidi"/>
      <w:sz w:val="18"/>
      <w:szCs w:val="22"/>
      <w:lang w:val="en-GB" w:eastAsia="en-US"/>
    </w:rPr>
  </w:style>
  <w:style w:type="paragraph" w:customStyle="1" w:styleId="Contents">
    <w:name w:val="Contents"/>
    <w:basedOn w:val="Header"/>
    <w:rsid w:val="00A013FD"/>
    <w:pPr>
      <w:pBdr>
        <w:bottom w:val="single" w:sz="8" w:space="12" w:color="4F81BD" w:themeColor="accent1"/>
      </w:pBdr>
      <w:tabs>
        <w:tab w:val="clear" w:pos="1134"/>
        <w:tab w:val="clear" w:pos="1871"/>
        <w:tab w:val="clear" w:pos="2268"/>
      </w:tabs>
      <w:overflowPunct/>
      <w:autoSpaceDE/>
      <w:autoSpaceDN/>
      <w:adjustRightInd/>
      <w:spacing w:before="100" w:line="560" w:lineRule="exact"/>
      <w:jc w:val="left"/>
      <w:textAlignment w:val="auto"/>
    </w:pPr>
    <w:rPr>
      <w:rFonts w:asciiTheme="minorHAnsi" w:eastAsiaTheme="minorHAnsi" w:hAnsiTheme="minorHAnsi" w:cstheme="minorBidi"/>
      <w:b/>
      <w:caps/>
      <w:color w:val="C0504D" w:themeColor="accent2"/>
      <w:sz w:val="56"/>
      <w:szCs w:val="56"/>
    </w:rPr>
  </w:style>
  <w:style w:type="paragraph" w:customStyle="1" w:styleId="Tabletext1">
    <w:name w:val="Table text"/>
    <w:basedOn w:val="Normal"/>
    <w:qFormat/>
    <w:rsid w:val="00A013FD"/>
    <w:pPr>
      <w:tabs>
        <w:tab w:val="clear" w:pos="1134"/>
        <w:tab w:val="clear" w:pos="1871"/>
        <w:tab w:val="clear" w:pos="2268"/>
      </w:tabs>
      <w:overflowPunct/>
      <w:autoSpaceDE/>
      <w:autoSpaceDN/>
      <w:adjustRightInd/>
      <w:spacing w:before="60" w:after="60" w:line="216" w:lineRule="atLeast"/>
      <w:ind w:left="113" w:right="113"/>
      <w:textAlignment w:val="auto"/>
    </w:pPr>
    <w:rPr>
      <w:rFonts w:asciiTheme="minorHAnsi" w:eastAsiaTheme="minorHAnsi" w:hAnsiTheme="minorHAnsi" w:cstheme="minorBidi"/>
      <w:color w:val="000000" w:themeColor="text1"/>
      <w:sz w:val="20"/>
      <w:szCs w:val="22"/>
    </w:rPr>
  </w:style>
  <w:style w:type="paragraph" w:customStyle="1" w:styleId="Tabletexttitle">
    <w:name w:val="Table text title"/>
    <w:basedOn w:val="Tabletext1"/>
    <w:rsid w:val="00A013FD"/>
    <w:rPr>
      <w:b/>
      <w:color w:val="C0504D" w:themeColor="accent2"/>
    </w:rPr>
  </w:style>
  <w:style w:type="paragraph" w:customStyle="1" w:styleId="Listatext">
    <w:name w:val="List a text"/>
    <w:basedOn w:val="Normal"/>
    <w:qFormat/>
    <w:rsid w:val="00A013FD"/>
    <w:pPr>
      <w:tabs>
        <w:tab w:val="clear" w:pos="1134"/>
        <w:tab w:val="clear" w:pos="1871"/>
        <w:tab w:val="clear" w:pos="2268"/>
      </w:tabs>
      <w:overflowPunct/>
      <w:autoSpaceDE/>
      <w:autoSpaceDN/>
      <w:adjustRightInd/>
      <w:spacing w:before="0" w:after="120" w:line="216" w:lineRule="atLeast"/>
      <w:ind w:left="1134"/>
      <w:textAlignment w:val="auto"/>
    </w:pPr>
    <w:rPr>
      <w:rFonts w:asciiTheme="minorHAnsi" w:eastAsiaTheme="minorHAnsi" w:hAnsiTheme="minorHAnsi" w:cstheme="minorBidi"/>
      <w:sz w:val="22"/>
      <w:szCs w:val="22"/>
    </w:rPr>
  </w:style>
  <w:style w:type="character" w:customStyle="1" w:styleId="Bullet2Char">
    <w:name w:val="Bullet 2 Char"/>
    <w:basedOn w:val="DefaultParagraphFont"/>
    <w:link w:val="Bullet2"/>
    <w:rsid w:val="00A013FD"/>
    <w:rPr>
      <w:rFonts w:asciiTheme="minorHAnsi" w:eastAsiaTheme="minorHAnsi" w:hAnsiTheme="minorHAnsi" w:cstheme="minorBidi"/>
      <w:color w:val="000000" w:themeColor="text1"/>
      <w:sz w:val="22"/>
      <w:szCs w:val="22"/>
      <w:lang w:val="en-GB" w:eastAsia="en-US"/>
    </w:rPr>
  </w:style>
  <w:style w:type="paragraph" w:customStyle="1" w:styleId="AppendixHead1">
    <w:name w:val="Appendix Head 1"/>
    <w:basedOn w:val="Normal"/>
    <w:next w:val="Heading1separatationline"/>
    <w:rsid w:val="00A013FD"/>
    <w:pPr>
      <w:numPr>
        <w:numId w:val="5"/>
      </w:numPr>
      <w:tabs>
        <w:tab w:val="clear" w:pos="1134"/>
        <w:tab w:val="clear" w:pos="1871"/>
        <w:tab w:val="clear" w:pos="2268"/>
      </w:tabs>
      <w:overflowPunct/>
      <w:autoSpaceDE/>
      <w:autoSpaceDN/>
      <w:adjustRightInd/>
      <w:spacing w:after="120"/>
      <w:textAlignment w:val="auto"/>
    </w:pPr>
    <w:rPr>
      <w:rFonts w:asciiTheme="minorHAnsi" w:eastAsia="Calibri" w:hAnsiTheme="minorHAnsi" w:cs="Arial"/>
      <w:b/>
      <w:caps/>
      <w:color w:val="407EC9"/>
      <w:sz w:val="28"/>
      <w:szCs w:val="22"/>
      <w:lang w:eastAsia="en-GB"/>
    </w:rPr>
  </w:style>
  <w:style w:type="paragraph" w:customStyle="1" w:styleId="AppendixHead2">
    <w:name w:val="Appendix Head 2"/>
    <w:basedOn w:val="Normal"/>
    <w:next w:val="Heading2separationline"/>
    <w:rsid w:val="00A013FD"/>
    <w:pPr>
      <w:numPr>
        <w:ilvl w:val="1"/>
        <w:numId w:val="5"/>
      </w:numPr>
      <w:tabs>
        <w:tab w:val="clear" w:pos="1134"/>
        <w:tab w:val="clear" w:pos="1871"/>
        <w:tab w:val="clear" w:pos="2268"/>
      </w:tabs>
      <w:overflowPunct/>
      <w:autoSpaceDE/>
      <w:autoSpaceDN/>
      <w:adjustRightInd/>
      <w:spacing w:after="120"/>
      <w:textAlignment w:val="auto"/>
    </w:pPr>
    <w:rPr>
      <w:rFonts w:asciiTheme="minorHAnsi" w:eastAsia="Calibri" w:hAnsiTheme="minorHAnsi" w:cs="Arial"/>
      <w:b/>
      <w:caps/>
      <w:color w:val="407EC9"/>
      <w:szCs w:val="22"/>
      <w:lang w:eastAsia="en-GB"/>
    </w:rPr>
  </w:style>
  <w:style w:type="paragraph" w:customStyle="1" w:styleId="AppendixHead3">
    <w:name w:val="Appendix Head 3"/>
    <w:basedOn w:val="Normal"/>
    <w:next w:val="BodyText"/>
    <w:rsid w:val="00A013FD"/>
    <w:pPr>
      <w:numPr>
        <w:ilvl w:val="2"/>
        <w:numId w:val="5"/>
      </w:numPr>
      <w:tabs>
        <w:tab w:val="clear" w:pos="1134"/>
        <w:tab w:val="clear" w:pos="1871"/>
        <w:tab w:val="clear" w:pos="2268"/>
      </w:tabs>
      <w:overflowPunct/>
      <w:autoSpaceDE/>
      <w:autoSpaceDN/>
      <w:adjustRightInd/>
      <w:spacing w:after="120"/>
      <w:textAlignment w:val="auto"/>
    </w:pPr>
    <w:rPr>
      <w:rFonts w:asciiTheme="minorHAnsi" w:eastAsia="Calibri" w:hAnsiTheme="minorHAnsi" w:cs="Arial"/>
      <w:b/>
      <w:smallCaps/>
      <w:color w:val="407EC9"/>
      <w:sz w:val="22"/>
      <w:szCs w:val="22"/>
      <w:lang w:eastAsia="en-GB"/>
    </w:rPr>
  </w:style>
  <w:style w:type="paragraph" w:customStyle="1" w:styleId="AppendixHead4">
    <w:name w:val="Appendix Head 4"/>
    <w:basedOn w:val="Normal"/>
    <w:next w:val="BodyText"/>
    <w:rsid w:val="00A013FD"/>
    <w:pPr>
      <w:numPr>
        <w:ilvl w:val="3"/>
        <w:numId w:val="5"/>
      </w:numPr>
      <w:tabs>
        <w:tab w:val="clear" w:pos="1134"/>
        <w:tab w:val="clear" w:pos="1871"/>
        <w:tab w:val="clear" w:pos="2268"/>
      </w:tabs>
      <w:overflowPunct/>
      <w:autoSpaceDE/>
      <w:autoSpaceDN/>
      <w:adjustRightInd/>
      <w:spacing w:after="120"/>
      <w:textAlignment w:val="auto"/>
    </w:pPr>
    <w:rPr>
      <w:rFonts w:asciiTheme="minorHAnsi" w:eastAsia="Calibri" w:hAnsiTheme="minorHAnsi" w:cs="Arial"/>
      <w:b/>
      <w:color w:val="407EC9"/>
      <w:sz w:val="22"/>
      <w:szCs w:val="22"/>
      <w:lang w:eastAsia="en-GB"/>
    </w:rPr>
  </w:style>
  <w:style w:type="paragraph" w:customStyle="1" w:styleId="Annex">
    <w:name w:val="Annex"/>
    <w:basedOn w:val="Normal"/>
    <w:next w:val="BodyText"/>
    <w:link w:val="AnnexChar"/>
    <w:qFormat/>
    <w:rsid w:val="00A013FD"/>
    <w:pPr>
      <w:numPr>
        <w:numId w:val="6"/>
      </w:numPr>
      <w:tabs>
        <w:tab w:val="clear" w:pos="1134"/>
        <w:tab w:val="clear" w:pos="1871"/>
        <w:tab w:val="clear" w:pos="2268"/>
        <w:tab w:val="left" w:pos="926"/>
      </w:tabs>
      <w:overflowPunct/>
      <w:autoSpaceDE/>
      <w:autoSpaceDN/>
      <w:adjustRightInd/>
      <w:spacing w:before="0" w:after="360" w:line="216" w:lineRule="atLeast"/>
      <w:ind w:left="5918" w:hanging="360"/>
      <w:textAlignment w:val="auto"/>
      <w:outlineLvl w:val="0"/>
    </w:pPr>
    <w:rPr>
      <w:rFonts w:asciiTheme="minorHAnsi" w:eastAsiaTheme="minorHAnsi" w:hAnsiTheme="minorHAnsi" w:cstheme="minorBidi"/>
      <w:b/>
      <w:i/>
      <w:caps/>
      <w:color w:val="407EC9"/>
      <w:sz w:val="28"/>
      <w:szCs w:val="22"/>
      <w:u w:val="single"/>
    </w:rPr>
  </w:style>
  <w:style w:type="character" w:customStyle="1" w:styleId="AnnexChar">
    <w:name w:val="Annex Char"/>
    <w:basedOn w:val="DefaultParagraphFont"/>
    <w:link w:val="Annex"/>
    <w:rsid w:val="00A013FD"/>
    <w:rPr>
      <w:rFonts w:asciiTheme="minorHAnsi" w:eastAsiaTheme="minorHAnsi" w:hAnsiTheme="minorHAnsi" w:cstheme="minorBidi"/>
      <w:b/>
      <w:i/>
      <w:caps/>
      <w:color w:val="407EC9"/>
      <w:sz w:val="28"/>
      <w:szCs w:val="22"/>
      <w:u w:val="single"/>
      <w:lang w:val="en-GB" w:eastAsia="en-US"/>
    </w:rPr>
  </w:style>
  <w:style w:type="paragraph" w:customStyle="1" w:styleId="AnnexAHead1">
    <w:name w:val="Annex A Head 1"/>
    <w:basedOn w:val="Normal"/>
    <w:next w:val="Heading1separatationline"/>
    <w:rsid w:val="00A013FD"/>
    <w:pPr>
      <w:numPr>
        <w:numId w:val="7"/>
      </w:numPr>
      <w:tabs>
        <w:tab w:val="clear" w:pos="1134"/>
        <w:tab w:val="clear" w:pos="1871"/>
        <w:tab w:val="clear" w:pos="2268"/>
      </w:tabs>
      <w:overflowPunct/>
      <w:autoSpaceDE/>
      <w:autoSpaceDN/>
      <w:adjustRightInd/>
      <w:spacing w:after="120"/>
      <w:textAlignment w:val="auto"/>
      <w:outlineLvl w:val="0"/>
    </w:pPr>
    <w:rPr>
      <w:rFonts w:asciiTheme="minorHAnsi" w:eastAsia="Calibri" w:hAnsiTheme="minorHAnsi" w:cs="Calibri"/>
      <w:b/>
      <w:bCs/>
      <w:caps/>
      <w:color w:val="407EC9"/>
      <w:sz w:val="28"/>
      <w:szCs w:val="22"/>
      <w:lang w:eastAsia="en-GB"/>
    </w:rPr>
  </w:style>
  <w:style w:type="paragraph" w:customStyle="1" w:styleId="AnnexAHead2">
    <w:name w:val="Annex A Head 2"/>
    <w:basedOn w:val="Normal"/>
    <w:next w:val="Heading2separationline"/>
    <w:rsid w:val="00A013FD"/>
    <w:pPr>
      <w:numPr>
        <w:ilvl w:val="1"/>
        <w:numId w:val="7"/>
      </w:numPr>
      <w:tabs>
        <w:tab w:val="clear" w:pos="1134"/>
        <w:tab w:val="clear" w:pos="1871"/>
        <w:tab w:val="clear" w:pos="2268"/>
      </w:tabs>
      <w:overflowPunct/>
      <w:autoSpaceDE/>
      <w:autoSpaceDN/>
      <w:adjustRightInd/>
      <w:spacing w:after="120"/>
      <w:textAlignment w:val="auto"/>
      <w:outlineLvl w:val="1"/>
    </w:pPr>
    <w:rPr>
      <w:rFonts w:asciiTheme="minorHAnsi" w:eastAsia="Calibri" w:hAnsiTheme="minorHAnsi" w:cs="Calibri"/>
      <w:b/>
      <w:caps/>
      <w:color w:val="407EC9"/>
      <w:szCs w:val="22"/>
      <w:lang w:eastAsia="en-GB"/>
    </w:rPr>
  </w:style>
  <w:style w:type="paragraph" w:customStyle="1" w:styleId="AnnexAHead3">
    <w:name w:val="Annex A Head 3"/>
    <w:basedOn w:val="Normal"/>
    <w:next w:val="BodyText"/>
    <w:rsid w:val="00A013FD"/>
    <w:pPr>
      <w:numPr>
        <w:ilvl w:val="2"/>
        <w:numId w:val="7"/>
      </w:numPr>
      <w:tabs>
        <w:tab w:val="clear" w:pos="1134"/>
        <w:tab w:val="clear" w:pos="1871"/>
        <w:tab w:val="clear" w:pos="2268"/>
      </w:tabs>
      <w:overflowPunct/>
      <w:autoSpaceDE/>
      <w:autoSpaceDN/>
      <w:adjustRightInd/>
      <w:spacing w:after="120"/>
      <w:textAlignment w:val="auto"/>
      <w:outlineLvl w:val="2"/>
    </w:pPr>
    <w:rPr>
      <w:rFonts w:asciiTheme="minorHAnsi" w:eastAsia="Calibri" w:hAnsiTheme="minorHAnsi" w:cs="Calibri"/>
      <w:b/>
      <w:smallCaps/>
      <w:color w:val="407EC9"/>
      <w:sz w:val="22"/>
      <w:szCs w:val="22"/>
      <w:lang w:eastAsia="en-GB"/>
    </w:rPr>
  </w:style>
  <w:style w:type="paragraph" w:customStyle="1" w:styleId="AnnexAHead4">
    <w:name w:val="Annex A Head 4"/>
    <w:basedOn w:val="Normal"/>
    <w:next w:val="BodyText"/>
    <w:rsid w:val="00A013FD"/>
    <w:pPr>
      <w:numPr>
        <w:ilvl w:val="3"/>
        <w:numId w:val="7"/>
      </w:numPr>
      <w:tabs>
        <w:tab w:val="clear" w:pos="1134"/>
        <w:tab w:val="clear" w:pos="1871"/>
        <w:tab w:val="clear" w:pos="2268"/>
      </w:tabs>
      <w:overflowPunct/>
      <w:autoSpaceDE/>
      <w:autoSpaceDN/>
      <w:adjustRightInd/>
      <w:spacing w:after="120"/>
      <w:textAlignment w:val="auto"/>
      <w:outlineLvl w:val="3"/>
    </w:pPr>
    <w:rPr>
      <w:rFonts w:asciiTheme="minorHAnsi" w:eastAsia="Calibri" w:hAnsiTheme="minorHAnsi" w:cs="Calibri"/>
      <w:b/>
      <w:color w:val="407EC9"/>
      <w:sz w:val="22"/>
      <w:szCs w:val="22"/>
      <w:lang w:eastAsia="en-GB"/>
    </w:rPr>
  </w:style>
  <w:style w:type="paragraph" w:customStyle="1" w:styleId="InsetList">
    <w:name w:val="Inset List"/>
    <w:basedOn w:val="Normal"/>
    <w:qFormat/>
    <w:rsid w:val="00A013FD"/>
    <w:pPr>
      <w:numPr>
        <w:numId w:val="8"/>
      </w:numPr>
      <w:tabs>
        <w:tab w:val="clear" w:pos="1134"/>
        <w:tab w:val="clear" w:pos="1871"/>
        <w:tab w:val="clear" w:pos="2268"/>
      </w:tabs>
      <w:overflowPunct/>
      <w:autoSpaceDE/>
      <w:autoSpaceDN/>
      <w:adjustRightInd/>
      <w:spacing w:before="0" w:after="120" w:line="216" w:lineRule="atLeast"/>
      <w:jc w:val="both"/>
      <w:textAlignment w:val="auto"/>
    </w:pPr>
    <w:rPr>
      <w:rFonts w:asciiTheme="minorHAnsi" w:eastAsiaTheme="minorHAnsi" w:hAnsiTheme="minorHAnsi" w:cstheme="minorBidi"/>
      <w:sz w:val="22"/>
      <w:szCs w:val="22"/>
    </w:rPr>
  </w:style>
  <w:style w:type="paragraph" w:customStyle="1" w:styleId="ListofFigures">
    <w:name w:val="List of Figures"/>
    <w:basedOn w:val="Normal"/>
    <w:next w:val="Normal"/>
    <w:qFormat/>
    <w:rsid w:val="00A013FD"/>
    <w:pPr>
      <w:tabs>
        <w:tab w:val="clear" w:pos="1134"/>
        <w:tab w:val="clear" w:pos="1871"/>
        <w:tab w:val="clear" w:pos="2268"/>
      </w:tabs>
      <w:overflowPunct/>
      <w:autoSpaceDE/>
      <w:autoSpaceDN/>
      <w:adjustRightInd/>
      <w:spacing w:before="0" w:after="240" w:line="480" w:lineRule="atLeast"/>
      <w:textAlignment w:val="auto"/>
    </w:pPr>
    <w:rPr>
      <w:rFonts w:asciiTheme="minorHAnsi" w:eastAsiaTheme="minorHAnsi" w:hAnsiTheme="minorHAnsi" w:cstheme="minorBidi"/>
      <w:b/>
      <w:color w:val="C0504D" w:themeColor="accent2"/>
      <w:sz w:val="40"/>
      <w:szCs w:val="40"/>
    </w:rPr>
  </w:style>
  <w:style w:type="paragraph" w:customStyle="1" w:styleId="Tablecaption">
    <w:name w:val="Table caption"/>
    <w:basedOn w:val="Caption"/>
    <w:next w:val="Normal"/>
    <w:qFormat/>
    <w:rsid w:val="00A013FD"/>
    <w:pPr>
      <w:framePr w:wrap="around" w:vAnchor="text" w:hAnchor="text" w:y="1"/>
      <w:numPr>
        <w:numId w:val="9"/>
      </w:numPr>
      <w:tabs>
        <w:tab w:val="clear" w:pos="1134"/>
        <w:tab w:val="clear" w:pos="1871"/>
        <w:tab w:val="clear" w:pos="2268"/>
        <w:tab w:val="left" w:pos="360"/>
        <w:tab w:val="left" w:pos="851"/>
      </w:tabs>
      <w:overflowPunct/>
      <w:autoSpaceDE/>
      <w:autoSpaceDN/>
      <w:adjustRightInd/>
      <w:spacing w:after="120" w:line="216" w:lineRule="atLeast"/>
      <w:ind w:left="357" w:hanging="357"/>
      <w:jc w:val="center"/>
      <w:textAlignment w:val="auto"/>
    </w:pPr>
    <w:rPr>
      <w:rFonts w:asciiTheme="minorHAnsi" w:eastAsiaTheme="minorHAnsi" w:hAnsiTheme="minorHAnsi" w:cstheme="minorBidi"/>
      <w:i/>
      <w:color w:val="575756"/>
      <w:sz w:val="22"/>
      <w:szCs w:val="22"/>
      <w:u w:val="single"/>
      <w:lang w:val="en-GB"/>
    </w:rPr>
  </w:style>
  <w:style w:type="paragraph" w:customStyle="1" w:styleId="Footereditionno">
    <w:name w:val="Footer edition no."/>
    <w:basedOn w:val="Normal"/>
    <w:rsid w:val="00A013FD"/>
    <w:pPr>
      <w:tabs>
        <w:tab w:val="clear" w:pos="1134"/>
        <w:tab w:val="clear" w:pos="1871"/>
        <w:tab w:val="clear" w:pos="2268"/>
        <w:tab w:val="right" w:pos="10206"/>
      </w:tabs>
      <w:overflowPunct/>
      <w:autoSpaceDE/>
      <w:autoSpaceDN/>
      <w:adjustRightInd/>
      <w:spacing w:before="0" w:line="216" w:lineRule="atLeast"/>
      <w:textAlignment w:val="auto"/>
    </w:pPr>
    <w:rPr>
      <w:rFonts w:asciiTheme="minorHAnsi" w:eastAsiaTheme="minorHAnsi" w:hAnsiTheme="minorHAnsi" w:cstheme="minorBidi"/>
      <w:b/>
      <w:color w:val="00558C"/>
      <w:sz w:val="15"/>
      <w:szCs w:val="22"/>
    </w:rPr>
  </w:style>
  <w:style w:type="paragraph" w:customStyle="1" w:styleId="Lista">
    <w:name w:val="List a"/>
    <w:basedOn w:val="Normal"/>
    <w:qFormat/>
    <w:rsid w:val="00A013FD"/>
    <w:pPr>
      <w:numPr>
        <w:ilvl w:val="1"/>
        <w:numId w:val="10"/>
      </w:numPr>
      <w:tabs>
        <w:tab w:val="clear" w:pos="1134"/>
        <w:tab w:val="clear" w:pos="1871"/>
        <w:tab w:val="clear" w:pos="2268"/>
      </w:tabs>
      <w:overflowPunct/>
      <w:autoSpaceDE/>
      <w:autoSpaceDN/>
      <w:adjustRightInd/>
      <w:spacing w:before="0" w:after="120"/>
      <w:jc w:val="both"/>
      <w:textAlignment w:val="auto"/>
    </w:pPr>
    <w:rPr>
      <w:rFonts w:asciiTheme="minorHAnsi" w:hAnsiTheme="minorHAnsi"/>
      <w:sz w:val="22"/>
      <w:lang w:eastAsia="en-GB"/>
    </w:rPr>
  </w:style>
  <w:style w:type="paragraph" w:customStyle="1" w:styleId="Listi">
    <w:name w:val="List i"/>
    <w:basedOn w:val="Normal"/>
    <w:qFormat/>
    <w:rsid w:val="00A013FD"/>
    <w:pPr>
      <w:numPr>
        <w:ilvl w:val="2"/>
        <w:numId w:val="10"/>
      </w:numPr>
      <w:tabs>
        <w:tab w:val="clear" w:pos="1134"/>
        <w:tab w:val="clear" w:pos="1871"/>
        <w:tab w:val="clear" w:pos="2268"/>
      </w:tabs>
      <w:overflowPunct/>
      <w:autoSpaceDE/>
      <w:autoSpaceDN/>
      <w:adjustRightInd/>
      <w:spacing w:before="0" w:after="120" w:line="216" w:lineRule="atLeast"/>
      <w:textAlignment w:val="auto"/>
    </w:pPr>
    <w:rPr>
      <w:rFonts w:asciiTheme="minorHAnsi" w:eastAsiaTheme="minorHAnsi" w:hAnsiTheme="minorHAnsi" w:cstheme="minorBidi"/>
      <w:sz w:val="20"/>
      <w:szCs w:val="22"/>
    </w:rPr>
  </w:style>
  <w:style w:type="paragraph" w:customStyle="1" w:styleId="Listitext">
    <w:name w:val="List i text"/>
    <w:basedOn w:val="Normal"/>
    <w:rsid w:val="00A013FD"/>
    <w:pPr>
      <w:tabs>
        <w:tab w:val="clear" w:pos="1134"/>
        <w:tab w:val="clear" w:pos="1871"/>
        <w:tab w:val="clear" w:pos="2268"/>
      </w:tabs>
      <w:overflowPunct/>
      <w:autoSpaceDE/>
      <w:autoSpaceDN/>
      <w:adjustRightInd/>
      <w:spacing w:before="0" w:line="216" w:lineRule="atLeast"/>
      <w:ind w:left="2268" w:hanging="567"/>
      <w:textAlignment w:val="auto"/>
    </w:pPr>
    <w:rPr>
      <w:rFonts w:asciiTheme="minorHAnsi" w:eastAsiaTheme="minorHAnsi" w:hAnsiTheme="minorHAnsi" w:cstheme="minorBidi"/>
      <w:sz w:val="20"/>
      <w:szCs w:val="22"/>
    </w:rPr>
  </w:style>
  <w:style w:type="paragraph" w:customStyle="1" w:styleId="Bullet1text">
    <w:name w:val="Bullet 1 text"/>
    <w:basedOn w:val="Normal"/>
    <w:qFormat/>
    <w:rsid w:val="00A013FD"/>
    <w:pPr>
      <w:tabs>
        <w:tab w:val="clear" w:pos="1134"/>
        <w:tab w:val="clear" w:pos="1871"/>
        <w:tab w:val="clear" w:pos="2268"/>
      </w:tabs>
      <w:suppressAutoHyphens/>
      <w:overflowPunct/>
      <w:autoSpaceDE/>
      <w:autoSpaceDN/>
      <w:adjustRightInd/>
      <w:spacing w:before="0" w:after="120"/>
      <w:ind w:left="425"/>
      <w:jc w:val="both"/>
      <w:textAlignment w:val="auto"/>
    </w:pPr>
    <w:rPr>
      <w:rFonts w:asciiTheme="minorHAnsi" w:hAnsiTheme="minorHAnsi"/>
      <w:sz w:val="22"/>
      <w:lang w:eastAsia="en-GB"/>
    </w:rPr>
  </w:style>
  <w:style w:type="paragraph" w:customStyle="1" w:styleId="Bullet2text">
    <w:name w:val="Bullet 2 text"/>
    <w:basedOn w:val="Normal"/>
    <w:rsid w:val="00A013FD"/>
    <w:pPr>
      <w:tabs>
        <w:tab w:val="clear" w:pos="1134"/>
        <w:tab w:val="clear" w:pos="1871"/>
        <w:tab w:val="clear" w:pos="2268"/>
      </w:tabs>
      <w:suppressAutoHyphens/>
      <w:overflowPunct/>
      <w:autoSpaceDE/>
      <w:autoSpaceDN/>
      <w:adjustRightInd/>
      <w:spacing w:before="0" w:after="120"/>
      <w:ind w:left="851"/>
      <w:jc w:val="both"/>
      <w:textAlignment w:val="auto"/>
    </w:pPr>
    <w:rPr>
      <w:rFonts w:asciiTheme="minorHAnsi" w:hAnsiTheme="minorHAnsi"/>
      <w:sz w:val="22"/>
      <w:lang w:eastAsia="en-GB"/>
    </w:rPr>
  </w:style>
  <w:style w:type="paragraph" w:customStyle="1" w:styleId="Bullet3">
    <w:name w:val="Bullet 3"/>
    <w:basedOn w:val="Normal"/>
    <w:rsid w:val="00A013FD"/>
    <w:pPr>
      <w:numPr>
        <w:numId w:val="11"/>
      </w:numPr>
      <w:tabs>
        <w:tab w:val="clear" w:pos="1134"/>
        <w:tab w:val="clear" w:pos="1871"/>
        <w:tab w:val="clear" w:pos="2268"/>
      </w:tabs>
      <w:overflowPunct/>
      <w:autoSpaceDE/>
      <w:autoSpaceDN/>
      <w:adjustRightInd/>
      <w:spacing w:before="0" w:after="120"/>
      <w:ind w:left="1276" w:hanging="425"/>
      <w:textAlignment w:val="auto"/>
    </w:pPr>
    <w:rPr>
      <w:rFonts w:asciiTheme="minorHAnsi" w:hAnsiTheme="minorHAnsi"/>
      <w:sz w:val="20"/>
      <w:lang w:eastAsia="en-GB"/>
    </w:rPr>
  </w:style>
  <w:style w:type="paragraph" w:customStyle="1" w:styleId="Bullet3text">
    <w:name w:val="Bullet 3 text"/>
    <w:basedOn w:val="Normal"/>
    <w:rsid w:val="00A013FD"/>
    <w:pPr>
      <w:tabs>
        <w:tab w:val="clear" w:pos="1134"/>
        <w:tab w:val="clear" w:pos="1871"/>
        <w:tab w:val="clear" w:pos="2268"/>
      </w:tabs>
      <w:suppressAutoHyphens/>
      <w:overflowPunct/>
      <w:autoSpaceDE/>
      <w:autoSpaceDN/>
      <w:adjustRightInd/>
      <w:spacing w:before="0" w:after="120"/>
      <w:ind w:left="1276"/>
      <w:jc w:val="both"/>
      <w:textAlignment w:val="auto"/>
    </w:pPr>
    <w:rPr>
      <w:rFonts w:asciiTheme="minorHAnsi" w:hAnsiTheme="minorHAnsi"/>
      <w:sz w:val="20"/>
      <w:lang w:eastAsia="en-GB"/>
    </w:rPr>
  </w:style>
  <w:style w:type="paragraph" w:customStyle="1" w:styleId="List1">
    <w:name w:val="List 1"/>
    <w:basedOn w:val="Normal"/>
    <w:qFormat/>
    <w:rsid w:val="00A013FD"/>
    <w:pPr>
      <w:tabs>
        <w:tab w:val="clear" w:pos="1134"/>
        <w:tab w:val="clear" w:pos="1871"/>
        <w:tab w:val="clear" w:pos="2268"/>
      </w:tabs>
      <w:overflowPunct/>
      <w:autoSpaceDE/>
      <w:autoSpaceDN/>
      <w:adjustRightInd/>
      <w:spacing w:before="0" w:after="120"/>
      <w:jc w:val="both"/>
      <w:textAlignment w:val="auto"/>
    </w:pPr>
    <w:rPr>
      <w:rFonts w:asciiTheme="minorHAnsi" w:hAnsiTheme="minorHAnsi"/>
      <w:sz w:val="22"/>
      <w:lang w:eastAsia="en-GB"/>
    </w:rPr>
  </w:style>
  <w:style w:type="paragraph" w:customStyle="1" w:styleId="List1text">
    <w:name w:val="List 1 text"/>
    <w:basedOn w:val="Normal"/>
    <w:qFormat/>
    <w:rsid w:val="00A013FD"/>
    <w:pPr>
      <w:tabs>
        <w:tab w:val="clear" w:pos="1134"/>
        <w:tab w:val="clear" w:pos="1871"/>
        <w:tab w:val="clear" w:pos="2268"/>
      </w:tabs>
      <w:overflowPunct/>
      <w:autoSpaceDE/>
      <w:autoSpaceDN/>
      <w:adjustRightInd/>
      <w:spacing w:before="0" w:after="120"/>
      <w:ind w:left="567"/>
      <w:jc w:val="both"/>
      <w:textAlignment w:val="auto"/>
    </w:pPr>
    <w:rPr>
      <w:rFonts w:asciiTheme="minorHAnsi" w:hAnsiTheme="minorHAnsi"/>
      <w:sz w:val="22"/>
      <w:lang w:eastAsia="en-GB"/>
    </w:rPr>
  </w:style>
  <w:style w:type="paragraph" w:customStyle="1" w:styleId="TableofTables">
    <w:name w:val="Table of Tables"/>
    <w:basedOn w:val="TableofFigures"/>
    <w:rsid w:val="00A013FD"/>
    <w:pPr>
      <w:tabs>
        <w:tab w:val="left" w:pos="1134"/>
        <w:tab w:val="right" w:pos="9781"/>
      </w:tabs>
    </w:pPr>
  </w:style>
  <w:style w:type="paragraph" w:customStyle="1" w:styleId="equation">
    <w:name w:val="equation"/>
    <w:basedOn w:val="Normal"/>
    <w:next w:val="BodyText"/>
    <w:rsid w:val="00A013FD"/>
    <w:pPr>
      <w:keepNext/>
      <w:numPr>
        <w:numId w:val="12"/>
      </w:numPr>
      <w:tabs>
        <w:tab w:val="clear" w:pos="1134"/>
        <w:tab w:val="clear" w:pos="1871"/>
        <w:tab w:val="clear" w:pos="2268"/>
      </w:tabs>
      <w:overflowPunct/>
      <w:autoSpaceDE/>
      <w:autoSpaceDN/>
      <w:adjustRightInd/>
      <w:spacing w:before="0" w:after="120"/>
      <w:textAlignment w:val="auto"/>
    </w:pPr>
    <w:rPr>
      <w:rFonts w:asciiTheme="minorHAnsi" w:hAnsiTheme="minorHAnsi"/>
      <w:i/>
      <w:sz w:val="22"/>
      <w:szCs w:val="24"/>
      <w:u w:val="single"/>
    </w:rPr>
  </w:style>
  <w:style w:type="paragraph" w:customStyle="1" w:styleId="TOC10">
    <w:name w:val="TOC 标题1"/>
    <w:basedOn w:val="Heading1"/>
    <w:next w:val="Normal"/>
    <w:uiPriority w:val="39"/>
    <w:unhideWhenUsed/>
    <w:rsid w:val="00A013FD"/>
    <w:pPr>
      <w:tabs>
        <w:tab w:val="clear" w:pos="1134"/>
        <w:tab w:val="clear" w:pos="1871"/>
        <w:tab w:val="clear" w:pos="2268"/>
        <w:tab w:val="left" w:pos="360"/>
      </w:tabs>
      <w:overflowPunct/>
      <w:autoSpaceDE/>
      <w:autoSpaceDN/>
      <w:adjustRightInd/>
      <w:spacing w:before="480" w:line="276" w:lineRule="auto"/>
      <w:ind w:left="0" w:firstLine="0"/>
      <w:textAlignment w:val="auto"/>
      <w:outlineLvl w:val="9"/>
    </w:pPr>
    <w:rPr>
      <w:rFonts w:asciiTheme="majorHAnsi" w:eastAsiaTheme="majorEastAsia" w:hAnsiTheme="majorHAnsi" w:cstheme="majorBidi"/>
      <w:bCs/>
      <w:color w:val="365F91" w:themeColor="accent1" w:themeShade="BF"/>
      <w:szCs w:val="28"/>
      <w:lang w:val="sv-SE"/>
    </w:rPr>
  </w:style>
  <w:style w:type="paragraph" w:customStyle="1" w:styleId="Tableinsetlist">
    <w:name w:val="Table inset list"/>
    <w:basedOn w:val="InsetList"/>
    <w:rsid w:val="00A013FD"/>
    <w:pPr>
      <w:numPr>
        <w:numId w:val="13"/>
      </w:numPr>
    </w:pPr>
    <w:rPr>
      <w:sz w:val="20"/>
    </w:rPr>
  </w:style>
  <w:style w:type="paragraph" w:customStyle="1" w:styleId="Textedesaisie">
    <w:name w:val="Texte de saisie"/>
    <w:basedOn w:val="Normal"/>
    <w:link w:val="TextedesaisieCar"/>
    <w:rsid w:val="00A013FD"/>
    <w:pPr>
      <w:tabs>
        <w:tab w:val="clear" w:pos="1134"/>
        <w:tab w:val="clear" w:pos="1871"/>
        <w:tab w:val="clear" w:pos="2268"/>
      </w:tabs>
      <w:overflowPunct/>
      <w:autoSpaceDE/>
      <w:autoSpaceDN/>
      <w:adjustRightInd/>
      <w:spacing w:before="0" w:line="216" w:lineRule="atLeast"/>
      <w:textAlignment w:val="auto"/>
    </w:pPr>
    <w:rPr>
      <w:rFonts w:asciiTheme="minorHAnsi" w:eastAsiaTheme="minorHAnsi" w:hAnsiTheme="minorHAnsi" w:cstheme="minorBidi"/>
      <w:color w:val="000000" w:themeColor="text1"/>
      <w:sz w:val="22"/>
      <w:szCs w:val="22"/>
    </w:rPr>
  </w:style>
  <w:style w:type="character" w:customStyle="1" w:styleId="TextedesaisieCar">
    <w:name w:val="Texte de saisie Car"/>
    <w:basedOn w:val="DefaultParagraphFont"/>
    <w:link w:val="Textedesaisie"/>
    <w:rsid w:val="00A013FD"/>
    <w:rPr>
      <w:rFonts w:asciiTheme="minorHAnsi" w:eastAsiaTheme="minorHAnsi" w:hAnsiTheme="minorHAnsi" w:cstheme="minorBidi"/>
      <w:color w:val="000000" w:themeColor="text1"/>
      <w:sz w:val="22"/>
      <w:szCs w:val="22"/>
      <w:lang w:val="en-GB" w:eastAsia="en-US"/>
    </w:rPr>
  </w:style>
  <w:style w:type="paragraph" w:customStyle="1" w:styleId="AnnexTablecaption">
    <w:name w:val="Annex Table caption"/>
    <w:basedOn w:val="Tablecaption"/>
    <w:next w:val="Normal"/>
    <w:rsid w:val="00A013FD"/>
    <w:pPr>
      <w:framePr w:wrap="around"/>
    </w:pPr>
  </w:style>
  <w:style w:type="paragraph" w:customStyle="1" w:styleId="Figurecaption">
    <w:name w:val="Figure caption"/>
    <w:basedOn w:val="Caption"/>
    <w:next w:val="Normal"/>
    <w:qFormat/>
    <w:rsid w:val="00A013FD"/>
    <w:pPr>
      <w:numPr>
        <w:numId w:val="14"/>
      </w:numPr>
      <w:tabs>
        <w:tab w:val="clear" w:pos="1134"/>
        <w:tab w:val="clear" w:pos="1871"/>
        <w:tab w:val="clear" w:pos="2268"/>
        <w:tab w:val="left" w:pos="0"/>
      </w:tabs>
      <w:overflowPunct/>
      <w:autoSpaceDE/>
      <w:autoSpaceDN/>
      <w:adjustRightInd/>
      <w:spacing w:after="120" w:line="216" w:lineRule="atLeast"/>
      <w:ind w:left="709" w:hanging="709"/>
      <w:jc w:val="center"/>
      <w:textAlignment w:val="auto"/>
    </w:pPr>
    <w:rPr>
      <w:rFonts w:asciiTheme="minorHAnsi" w:eastAsiaTheme="minorHAnsi" w:hAnsiTheme="minorHAnsi" w:cstheme="minorBidi"/>
      <w:i/>
      <w:color w:val="575756"/>
      <w:sz w:val="22"/>
      <w:szCs w:val="22"/>
      <w:u w:val="single"/>
      <w:lang w:val="en-GB"/>
    </w:rPr>
  </w:style>
  <w:style w:type="paragraph" w:customStyle="1" w:styleId="AnnexBHead1">
    <w:name w:val="Annex B Head 1"/>
    <w:basedOn w:val="AnnexAHead1"/>
    <w:next w:val="Heading1separatationline"/>
    <w:rsid w:val="00A013FD"/>
    <w:pPr>
      <w:numPr>
        <w:numId w:val="15"/>
      </w:numPr>
    </w:pPr>
  </w:style>
  <w:style w:type="paragraph" w:customStyle="1" w:styleId="AnnexBHead2">
    <w:name w:val="Annex B Head 2"/>
    <w:basedOn w:val="AnnexAHead2"/>
    <w:next w:val="Heading2separationline"/>
    <w:rsid w:val="00A013FD"/>
    <w:pPr>
      <w:numPr>
        <w:numId w:val="15"/>
      </w:numPr>
    </w:pPr>
  </w:style>
  <w:style w:type="paragraph" w:customStyle="1" w:styleId="AnnexBHead3">
    <w:name w:val="Annex B Head 3"/>
    <w:basedOn w:val="AnnexAHead3"/>
    <w:next w:val="BodyText"/>
    <w:qFormat/>
    <w:rsid w:val="00A013FD"/>
    <w:pPr>
      <w:numPr>
        <w:numId w:val="16"/>
      </w:numPr>
      <w:tabs>
        <w:tab w:val="left" w:pos="0"/>
      </w:tabs>
      <w:ind w:left="1560"/>
    </w:pPr>
  </w:style>
  <w:style w:type="paragraph" w:customStyle="1" w:styleId="AnnexBHead4">
    <w:name w:val="Annex B Head 4"/>
    <w:basedOn w:val="AnnexAHead4"/>
    <w:next w:val="BodyText"/>
    <w:qFormat/>
    <w:rsid w:val="00A013FD"/>
    <w:pPr>
      <w:numPr>
        <w:numId w:val="16"/>
      </w:numPr>
      <w:tabs>
        <w:tab w:val="clear" w:pos="1418"/>
        <w:tab w:val="left" w:pos="568"/>
      </w:tabs>
      <w:ind w:left="1702"/>
    </w:pPr>
  </w:style>
  <w:style w:type="paragraph" w:customStyle="1" w:styleId="Tableheading">
    <w:name w:val="Table heading"/>
    <w:basedOn w:val="Normal"/>
    <w:qFormat/>
    <w:rsid w:val="00A013FD"/>
    <w:pPr>
      <w:tabs>
        <w:tab w:val="clear" w:pos="1134"/>
        <w:tab w:val="clear" w:pos="1871"/>
        <w:tab w:val="clear" w:pos="2268"/>
      </w:tabs>
      <w:overflowPunct/>
      <w:autoSpaceDE/>
      <w:autoSpaceDN/>
      <w:adjustRightInd/>
      <w:spacing w:before="60" w:after="60" w:line="216" w:lineRule="atLeast"/>
      <w:ind w:left="113" w:right="113"/>
      <w:textAlignment w:val="auto"/>
    </w:pPr>
    <w:rPr>
      <w:rFonts w:asciiTheme="minorHAnsi" w:eastAsiaTheme="minorHAnsi" w:hAnsiTheme="minorHAnsi" w:cstheme="minorBidi"/>
      <w:b/>
      <w:color w:val="407EC9"/>
      <w:sz w:val="20"/>
      <w:szCs w:val="22"/>
      <w:lang w:val="en-US"/>
    </w:rPr>
  </w:style>
  <w:style w:type="paragraph" w:customStyle="1" w:styleId="Appendix">
    <w:name w:val="Appendix"/>
    <w:basedOn w:val="Annex"/>
    <w:next w:val="Normal"/>
    <w:rsid w:val="00A013FD"/>
    <w:pPr>
      <w:numPr>
        <w:numId w:val="17"/>
      </w:numPr>
      <w:spacing w:before="120" w:after="240" w:line="240" w:lineRule="auto"/>
      <w:ind w:left="425" w:hanging="425"/>
    </w:pPr>
    <w:rPr>
      <w:rFonts w:eastAsia="Calibri" w:cs="Calibri"/>
      <w:bCs/>
      <w:caps w:val="0"/>
      <w:szCs w:val="28"/>
    </w:rPr>
  </w:style>
  <w:style w:type="paragraph" w:customStyle="1" w:styleId="Footerlandscape">
    <w:name w:val="Footer landscape"/>
    <w:basedOn w:val="Normal"/>
    <w:rsid w:val="00A013FD"/>
    <w:pPr>
      <w:pBdr>
        <w:top w:val="single" w:sz="4" w:space="1" w:color="auto"/>
      </w:pBdr>
      <w:tabs>
        <w:tab w:val="clear" w:pos="1134"/>
        <w:tab w:val="clear" w:pos="1871"/>
        <w:tab w:val="clear" w:pos="2268"/>
        <w:tab w:val="right" w:pos="15309"/>
      </w:tabs>
      <w:overflowPunct/>
      <w:autoSpaceDE/>
      <w:autoSpaceDN/>
      <w:spacing w:before="0" w:line="216" w:lineRule="atLeast"/>
      <w:textAlignment w:val="auto"/>
    </w:pPr>
    <w:rPr>
      <w:rFonts w:asciiTheme="minorHAnsi" w:eastAsiaTheme="minorHAnsi" w:hAnsiTheme="minorHAnsi" w:cstheme="minorBidi"/>
      <w:b/>
      <w:color w:val="00558C"/>
      <w:sz w:val="15"/>
      <w:szCs w:val="22"/>
    </w:rPr>
  </w:style>
  <w:style w:type="paragraph" w:customStyle="1" w:styleId="Documentnumber">
    <w:name w:val="Document number"/>
    <w:basedOn w:val="Normal"/>
    <w:next w:val="Normal"/>
    <w:rsid w:val="00A013FD"/>
    <w:pPr>
      <w:tabs>
        <w:tab w:val="clear" w:pos="1134"/>
        <w:tab w:val="clear" w:pos="1871"/>
        <w:tab w:val="clear" w:pos="2268"/>
      </w:tabs>
      <w:overflowPunct/>
      <w:autoSpaceDE/>
      <w:autoSpaceDN/>
      <w:adjustRightInd/>
      <w:spacing w:before="0" w:line="216" w:lineRule="atLeast"/>
      <w:textAlignment w:val="auto"/>
    </w:pPr>
    <w:rPr>
      <w:rFonts w:asciiTheme="minorHAnsi" w:eastAsiaTheme="minorHAnsi" w:hAnsiTheme="minorHAnsi" w:cstheme="minorBidi"/>
      <w:caps/>
      <w:color w:val="00558C"/>
      <w:sz w:val="50"/>
      <w:szCs w:val="22"/>
    </w:rPr>
  </w:style>
  <w:style w:type="paragraph" w:customStyle="1" w:styleId="Documentdate">
    <w:name w:val="Document date"/>
    <w:basedOn w:val="Normal"/>
    <w:rsid w:val="00A013FD"/>
    <w:pPr>
      <w:tabs>
        <w:tab w:val="clear" w:pos="1134"/>
        <w:tab w:val="clear" w:pos="1871"/>
        <w:tab w:val="clear" w:pos="2268"/>
      </w:tabs>
      <w:overflowPunct/>
      <w:autoSpaceDE/>
      <w:autoSpaceDN/>
      <w:adjustRightInd/>
      <w:spacing w:before="0" w:line="216" w:lineRule="atLeast"/>
      <w:textAlignment w:val="auto"/>
    </w:pPr>
    <w:rPr>
      <w:rFonts w:asciiTheme="minorHAnsi" w:eastAsiaTheme="minorHAnsi" w:hAnsiTheme="minorHAnsi" w:cstheme="minorBidi"/>
      <w:b/>
      <w:color w:val="00558C"/>
      <w:sz w:val="28"/>
      <w:szCs w:val="22"/>
    </w:rPr>
  </w:style>
  <w:style w:type="paragraph" w:customStyle="1" w:styleId="Footerportrait">
    <w:name w:val="Footer portrait"/>
    <w:basedOn w:val="Normal"/>
    <w:rsid w:val="00A013FD"/>
    <w:pPr>
      <w:pBdr>
        <w:top w:val="single" w:sz="4" w:space="1" w:color="auto"/>
      </w:pBdr>
      <w:tabs>
        <w:tab w:val="clear" w:pos="1134"/>
        <w:tab w:val="clear" w:pos="1871"/>
        <w:tab w:val="clear" w:pos="2268"/>
        <w:tab w:val="right" w:pos="10206"/>
      </w:tabs>
      <w:overflowPunct/>
      <w:autoSpaceDE/>
      <w:autoSpaceDN/>
      <w:adjustRightInd/>
      <w:spacing w:before="0" w:line="216" w:lineRule="atLeast"/>
      <w:textAlignment w:val="auto"/>
    </w:pPr>
    <w:rPr>
      <w:rFonts w:asciiTheme="minorHAnsi" w:eastAsiaTheme="minorHAnsi" w:hAnsiTheme="minorHAnsi" w:cstheme="minorBidi"/>
      <w:b/>
      <w:color w:val="00558C"/>
      <w:sz w:val="15"/>
      <w:szCs w:val="22"/>
      <w:lang w:val="en-US"/>
    </w:rPr>
  </w:style>
  <w:style w:type="paragraph" w:customStyle="1" w:styleId="Documentname">
    <w:name w:val="Document name"/>
    <w:basedOn w:val="Documenttype"/>
    <w:rsid w:val="00A013FD"/>
    <w:pPr>
      <w:ind w:left="0" w:right="0"/>
    </w:pPr>
    <w:rPr>
      <w:b w:val="0"/>
      <w:color w:val="00558C"/>
    </w:rPr>
  </w:style>
  <w:style w:type="paragraph" w:customStyle="1" w:styleId="Style1">
    <w:name w:val="Style1"/>
    <w:basedOn w:val="Tableheading"/>
    <w:rsid w:val="00A013FD"/>
  </w:style>
  <w:style w:type="paragraph" w:customStyle="1" w:styleId="Style2">
    <w:name w:val="Style2"/>
    <w:basedOn w:val="TOC3"/>
    <w:rsid w:val="00A013FD"/>
    <w:pPr>
      <w:keepLines w:val="0"/>
      <w:tabs>
        <w:tab w:val="clear" w:pos="567"/>
        <w:tab w:val="clear" w:pos="7938"/>
        <w:tab w:val="clear" w:pos="9526"/>
        <w:tab w:val="left" w:pos="1843"/>
        <w:tab w:val="left" w:pos="1985"/>
        <w:tab w:val="right" w:pos="10195"/>
      </w:tabs>
      <w:overflowPunct/>
      <w:autoSpaceDE/>
      <w:autoSpaceDN/>
      <w:adjustRightInd/>
      <w:spacing w:before="0" w:after="60" w:line="216" w:lineRule="atLeast"/>
      <w:ind w:left="1418" w:hanging="993"/>
      <w:textAlignment w:val="auto"/>
    </w:pPr>
    <w:rPr>
      <w:rFonts w:asciiTheme="minorHAnsi" w:hAnsiTheme="minorHAnsi" w:cstheme="minorBidi"/>
      <w:szCs w:val="24"/>
      <w:lang w:val="en-US"/>
    </w:rPr>
  </w:style>
  <w:style w:type="paragraph" w:customStyle="1" w:styleId="Headingseparationline-landscape">
    <w:name w:val="Heading separation line - landscape"/>
    <w:basedOn w:val="Heading1separatationline"/>
    <w:rsid w:val="00A013FD"/>
    <w:pPr>
      <w:ind w:right="14317"/>
    </w:pPr>
  </w:style>
  <w:style w:type="paragraph" w:customStyle="1" w:styleId="AnnexCHead1">
    <w:name w:val="Annex C Head 1"/>
    <w:basedOn w:val="Normal"/>
    <w:next w:val="Heading1separatationline"/>
    <w:rsid w:val="00A013FD"/>
    <w:pPr>
      <w:numPr>
        <w:numId w:val="18"/>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CHead2">
    <w:name w:val="Annex C Head 2"/>
    <w:basedOn w:val="Normal"/>
    <w:next w:val="Heading2separationline"/>
    <w:rsid w:val="00A013FD"/>
    <w:pPr>
      <w:numPr>
        <w:ilvl w:val="1"/>
        <w:numId w:val="18"/>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CHead3">
    <w:name w:val="Annex C Head 3"/>
    <w:basedOn w:val="Normal"/>
    <w:qFormat/>
    <w:rsid w:val="00A013FD"/>
    <w:pPr>
      <w:numPr>
        <w:ilvl w:val="2"/>
        <w:numId w:val="18"/>
      </w:numPr>
      <w:tabs>
        <w:tab w:val="clear" w:pos="1134"/>
        <w:tab w:val="clear" w:pos="1871"/>
        <w:tab w:val="clear" w:pos="2268"/>
      </w:tabs>
      <w:overflowPunct/>
      <w:autoSpaceDE/>
      <w:autoSpaceDN/>
      <w:adjustRightInd/>
      <w:spacing w:after="12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CHead4">
    <w:name w:val="Annex C Head 4"/>
    <w:basedOn w:val="Normal"/>
    <w:next w:val="BodyText"/>
    <w:qFormat/>
    <w:rsid w:val="00A013FD"/>
    <w:pPr>
      <w:numPr>
        <w:ilvl w:val="3"/>
        <w:numId w:val="18"/>
      </w:numPr>
      <w:tabs>
        <w:tab w:val="clear" w:pos="1134"/>
        <w:tab w:val="clear" w:pos="1871"/>
        <w:tab w:val="clear" w:pos="2268"/>
      </w:tabs>
      <w:overflowPunct/>
      <w:autoSpaceDE/>
      <w:autoSpaceDN/>
      <w:adjustRightInd/>
      <w:spacing w:after="120" w:line="216" w:lineRule="atLeast"/>
      <w:textAlignment w:val="auto"/>
      <w:outlineLvl w:val="3"/>
    </w:pPr>
    <w:rPr>
      <w:rFonts w:asciiTheme="minorHAnsi" w:eastAsiaTheme="minorHAnsi" w:hAnsiTheme="minorHAnsi" w:cstheme="minorBidi"/>
      <w:b/>
      <w:color w:val="407EC9"/>
      <w:sz w:val="22"/>
      <w:szCs w:val="22"/>
      <w:lang w:eastAsia="de-DE"/>
    </w:rPr>
  </w:style>
  <w:style w:type="paragraph" w:customStyle="1" w:styleId="AnnexDHead1">
    <w:name w:val="Annex D Head 1"/>
    <w:basedOn w:val="Normal"/>
    <w:next w:val="Heading1separatationline"/>
    <w:qFormat/>
    <w:rsid w:val="00A013FD"/>
    <w:pPr>
      <w:numPr>
        <w:numId w:val="19"/>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lang w:eastAsia="de-DE"/>
    </w:rPr>
  </w:style>
  <w:style w:type="paragraph" w:customStyle="1" w:styleId="AnnexDHead2">
    <w:name w:val="Annex D Head 2"/>
    <w:basedOn w:val="BodyText"/>
    <w:next w:val="Heading2separationline"/>
    <w:qFormat/>
    <w:rsid w:val="00A013FD"/>
    <w:pPr>
      <w:numPr>
        <w:ilvl w:val="1"/>
        <w:numId w:val="19"/>
      </w:numPr>
      <w:tabs>
        <w:tab w:val="clear" w:pos="90"/>
        <w:tab w:val="clear" w:pos="1134"/>
        <w:tab w:val="clear" w:pos="1871"/>
        <w:tab w:val="clear" w:pos="2268"/>
        <w:tab w:val="left" w:pos="0"/>
      </w:tabs>
      <w:overflowPunct/>
      <w:autoSpaceDE/>
      <w:autoSpaceDN/>
      <w:adjustRightInd/>
      <w:spacing w:line="216" w:lineRule="atLeast"/>
      <w:ind w:left="851"/>
      <w:textAlignment w:val="auto"/>
      <w:outlineLvl w:val="1"/>
    </w:pPr>
    <w:rPr>
      <w:rFonts w:asciiTheme="minorHAnsi" w:eastAsiaTheme="minorHAnsi" w:hAnsiTheme="minorHAnsi" w:cstheme="minorBidi"/>
      <w:b/>
      <w:caps/>
      <w:color w:val="407EC9"/>
      <w:szCs w:val="22"/>
      <w:lang w:eastAsia="de-DE"/>
    </w:rPr>
  </w:style>
  <w:style w:type="paragraph" w:customStyle="1" w:styleId="AnnexDHead3">
    <w:name w:val="Annex D Head 3"/>
    <w:basedOn w:val="BodyText"/>
    <w:qFormat/>
    <w:rsid w:val="00A013FD"/>
    <w:pPr>
      <w:numPr>
        <w:ilvl w:val="2"/>
        <w:numId w:val="19"/>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lang w:eastAsia="de-DE"/>
    </w:rPr>
  </w:style>
  <w:style w:type="paragraph" w:customStyle="1" w:styleId="AnnexDHead4">
    <w:name w:val="Annex D Head 4"/>
    <w:basedOn w:val="Normal"/>
    <w:next w:val="BodyText"/>
    <w:rsid w:val="00A013FD"/>
    <w:pPr>
      <w:numPr>
        <w:ilvl w:val="3"/>
        <w:numId w:val="19"/>
      </w:numPr>
      <w:tabs>
        <w:tab w:val="clear" w:pos="1134"/>
        <w:tab w:val="clear" w:pos="1871"/>
        <w:tab w:val="clear" w:pos="2268"/>
      </w:tabs>
      <w:overflowPunct/>
      <w:autoSpaceDE/>
      <w:autoSpaceDN/>
      <w:adjustRightInd/>
      <w:spacing w:after="120" w:line="216" w:lineRule="atLeast"/>
      <w:textAlignment w:val="auto"/>
      <w:outlineLvl w:val="3"/>
    </w:pPr>
    <w:rPr>
      <w:rFonts w:asciiTheme="minorHAnsi" w:eastAsiaTheme="minorHAnsi" w:hAnsiTheme="minorHAnsi" w:cstheme="minorBidi"/>
      <w:color w:val="407EC9"/>
      <w:sz w:val="22"/>
      <w:szCs w:val="22"/>
    </w:rPr>
  </w:style>
  <w:style w:type="paragraph" w:customStyle="1" w:styleId="Acronym">
    <w:name w:val="Acronym"/>
    <w:basedOn w:val="Normal"/>
    <w:qFormat/>
    <w:rsid w:val="00A013FD"/>
    <w:pPr>
      <w:tabs>
        <w:tab w:val="clear" w:pos="1134"/>
        <w:tab w:val="clear" w:pos="1871"/>
        <w:tab w:val="clear" w:pos="2268"/>
      </w:tabs>
      <w:overflowPunct/>
      <w:autoSpaceDE/>
      <w:autoSpaceDN/>
      <w:adjustRightInd/>
      <w:spacing w:before="0" w:after="60" w:line="216" w:lineRule="atLeast"/>
      <w:ind w:left="1418" w:hanging="1418"/>
      <w:textAlignment w:val="auto"/>
    </w:pPr>
    <w:rPr>
      <w:rFonts w:asciiTheme="minorHAnsi" w:eastAsiaTheme="minorHAnsi" w:hAnsiTheme="minorHAnsi" w:cstheme="minorBidi"/>
      <w:sz w:val="22"/>
      <w:szCs w:val="22"/>
    </w:rPr>
  </w:style>
  <w:style w:type="paragraph" w:customStyle="1" w:styleId="AnnexEHead1">
    <w:name w:val="Annex E Head 1"/>
    <w:basedOn w:val="Normal"/>
    <w:next w:val="Heading1separatationline"/>
    <w:rsid w:val="00A013FD"/>
    <w:pPr>
      <w:numPr>
        <w:numId w:val="20"/>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EHead2">
    <w:name w:val="Annex E Head 2"/>
    <w:basedOn w:val="Normal"/>
    <w:next w:val="Heading2separationline"/>
    <w:rsid w:val="00A013FD"/>
    <w:pPr>
      <w:numPr>
        <w:ilvl w:val="1"/>
        <w:numId w:val="20"/>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EHead3">
    <w:name w:val="Annex E Head 3"/>
    <w:basedOn w:val="Normal"/>
    <w:next w:val="BodyText"/>
    <w:rsid w:val="00A013FD"/>
    <w:pPr>
      <w:numPr>
        <w:ilvl w:val="2"/>
        <w:numId w:val="20"/>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color w:val="407EC9"/>
      <w:sz w:val="22"/>
      <w:szCs w:val="22"/>
    </w:rPr>
  </w:style>
  <w:style w:type="paragraph" w:customStyle="1" w:styleId="AnnexEHead4">
    <w:name w:val="Annex E Head 4"/>
    <w:basedOn w:val="Normal"/>
    <w:next w:val="BodyText"/>
    <w:rsid w:val="00A013FD"/>
    <w:pPr>
      <w:numPr>
        <w:ilvl w:val="3"/>
        <w:numId w:val="21"/>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FHead1">
    <w:name w:val="Annex F Head 1"/>
    <w:basedOn w:val="Normal"/>
    <w:next w:val="Heading1separatationline"/>
    <w:rsid w:val="00A013FD"/>
    <w:pPr>
      <w:numPr>
        <w:numId w:val="22"/>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olor w:val="407EC9"/>
      <w:sz w:val="28"/>
      <w:szCs w:val="22"/>
    </w:rPr>
  </w:style>
  <w:style w:type="paragraph" w:customStyle="1" w:styleId="AnnexFHead2">
    <w:name w:val="Annex F Head 2"/>
    <w:basedOn w:val="Normal"/>
    <w:next w:val="Heading2separationline"/>
    <w:rsid w:val="00A013FD"/>
    <w:pPr>
      <w:numPr>
        <w:ilvl w:val="1"/>
        <w:numId w:val="22"/>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olor w:val="407EC9"/>
      <w:szCs w:val="22"/>
    </w:rPr>
  </w:style>
  <w:style w:type="paragraph" w:customStyle="1" w:styleId="AnnexFHead3">
    <w:name w:val="Annex F Head 3"/>
    <w:basedOn w:val="Normal"/>
    <w:next w:val="BodyText"/>
    <w:rsid w:val="00A013FD"/>
    <w:pPr>
      <w:numPr>
        <w:ilvl w:val="2"/>
        <w:numId w:val="22"/>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FHead4">
    <w:name w:val="Annex F Head 4"/>
    <w:basedOn w:val="Normal"/>
    <w:next w:val="BodyText"/>
    <w:rsid w:val="00A013FD"/>
    <w:pPr>
      <w:numPr>
        <w:ilvl w:val="3"/>
        <w:numId w:val="22"/>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GHead1">
    <w:name w:val="Annex G Head 1"/>
    <w:basedOn w:val="Normal"/>
    <w:next w:val="Heading1separatationline"/>
    <w:rsid w:val="00A013FD"/>
    <w:pPr>
      <w:numPr>
        <w:numId w:val="23"/>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olor w:val="407EC9"/>
      <w:sz w:val="28"/>
      <w:szCs w:val="22"/>
    </w:rPr>
  </w:style>
  <w:style w:type="paragraph" w:customStyle="1" w:styleId="AnnexGHead2">
    <w:name w:val="Annex G Head 2"/>
    <w:basedOn w:val="Normal"/>
    <w:next w:val="Heading2separationline"/>
    <w:rsid w:val="00A013FD"/>
    <w:pPr>
      <w:numPr>
        <w:ilvl w:val="1"/>
        <w:numId w:val="23"/>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olor w:val="407EC9"/>
      <w:szCs w:val="22"/>
    </w:rPr>
  </w:style>
  <w:style w:type="paragraph" w:customStyle="1" w:styleId="AnnexGHead3">
    <w:name w:val="Annex G Head 3"/>
    <w:basedOn w:val="Normal"/>
    <w:next w:val="BodyText"/>
    <w:rsid w:val="00A013FD"/>
    <w:pPr>
      <w:numPr>
        <w:ilvl w:val="2"/>
        <w:numId w:val="23"/>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GHead4">
    <w:name w:val="Annex G Head 4"/>
    <w:basedOn w:val="Normal"/>
    <w:next w:val="BodyText"/>
    <w:qFormat/>
    <w:rsid w:val="00A013FD"/>
    <w:pPr>
      <w:numPr>
        <w:ilvl w:val="3"/>
        <w:numId w:val="23"/>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HHead1">
    <w:name w:val="Annex H Head 1"/>
    <w:basedOn w:val="Normal"/>
    <w:next w:val="Heading1separatationline"/>
    <w:qFormat/>
    <w:rsid w:val="00A013FD"/>
    <w:pPr>
      <w:numPr>
        <w:numId w:val="24"/>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HHead2">
    <w:name w:val="Annex H Head 2"/>
    <w:basedOn w:val="Normal"/>
    <w:next w:val="Heading2separationline"/>
    <w:qFormat/>
    <w:rsid w:val="00A013FD"/>
    <w:pPr>
      <w:numPr>
        <w:ilvl w:val="1"/>
        <w:numId w:val="24"/>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HHead3">
    <w:name w:val="Annex H Head 3"/>
    <w:basedOn w:val="Normal"/>
    <w:rsid w:val="00A013FD"/>
    <w:pPr>
      <w:numPr>
        <w:ilvl w:val="2"/>
        <w:numId w:val="24"/>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color w:val="407EC9"/>
      <w:sz w:val="22"/>
      <w:szCs w:val="22"/>
    </w:rPr>
  </w:style>
  <w:style w:type="paragraph" w:customStyle="1" w:styleId="AnnexHHead4">
    <w:name w:val="Annex H Head 4"/>
    <w:basedOn w:val="Normal"/>
    <w:next w:val="BodyText"/>
    <w:rsid w:val="00A013FD"/>
    <w:pPr>
      <w:numPr>
        <w:ilvl w:val="3"/>
        <w:numId w:val="24"/>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IHead1">
    <w:name w:val="Annex I Head 1"/>
    <w:basedOn w:val="Normal"/>
    <w:next w:val="Heading1separatationline"/>
    <w:rsid w:val="00A013FD"/>
    <w:pPr>
      <w:numPr>
        <w:numId w:val="25"/>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IHead2">
    <w:name w:val="Annex I Head 2"/>
    <w:basedOn w:val="Normal"/>
    <w:next w:val="Heading2separationline"/>
    <w:rsid w:val="00A013FD"/>
    <w:pPr>
      <w:numPr>
        <w:ilvl w:val="1"/>
        <w:numId w:val="25"/>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IHead3">
    <w:name w:val="Annex I Head 3"/>
    <w:basedOn w:val="Normal"/>
    <w:next w:val="BodyText"/>
    <w:rsid w:val="00A013FD"/>
    <w:pPr>
      <w:numPr>
        <w:ilvl w:val="2"/>
        <w:numId w:val="25"/>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IHead4">
    <w:name w:val="Annex I Head 4"/>
    <w:basedOn w:val="Normal"/>
    <w:next w:val="BodyText"/>
    <w:rsid w:val="00A013FD"/>
    <w:pPr>
      <w:numPr>
        <w:ilvl w:val="3"/>
        <w:numId w:val="25"/>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JHead1">
    <w:name w:val="Annex J Head 1"/>
    <w:basedOn w:val="Normal"/>
    <w:next w:val="Heading1separatationline"/>
    <w:rsid w:val="00A013FD"/>
    <w:pPr>
      <w:numPr>
        <w:numId w:val="26"/>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JHead2">
    <w:name w:val="Annex J Head 2"/>
    <w:basedOn w:val="Normal"/>
    <w:next w:val="Heading2separationline"/>
    <w:rsid w:val="00A013FD"/>
    <w:pPr>
      <w:numPr>
        <w:ilvl w:val="1"/>
        <w:numId w:val="26"/>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JHead3">
    <w:name w:val="Annex J Head 3"/>
    <w:basedOn w:val="Normal"/>
    <w:next w:val="BodyText"/>
    <w:rsid w:val="00A013FD"/>
    <w:pPr>
      <w:numPr>
        <w:ilvl w:val="2"/>
        <w:numId w:val="26"/>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JHead4">
    <w:name w:val="Annex J Head 4"/>
    <w:basedOn w:val="Normal"/>
    <w:next w:val="BodyText"/>
    <w:rsid w:val="00A013FD"/>
    <w:pPr>
      <w:numPr>
        <w:ilvl w:val="3"/>
        <w:numId w:val="26"/>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KHead1">
    <w:name w:val="Annex K Head 1"/>
    <w:basedOn w:val="Normal"/>
    <w:next w:val="Heading1separatationline"/>
    <w:rsid w:val="00A013FD"/>
    <w:pPr>
      <w:numPr>
        <w:numId w:val="27"/>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KHead2">
    <w:name w:val="Annex K Head 2"/>
    <w:basedOn w:val="Normal"/>
    <w:next w:val="Heading2separationline"/>
    <w:rsid w:val="00A013FD"/>
    <w:pPr>
      <w:numPr>
        <w:ilvl w:val="1"/>
        <w:numId w:val="27"/>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KHead3">
    <w:name w:val="Annex K Head 3"/>
    <w:basedOn w:val="Normal"/>
    <w:next w:val="BodyText"/>
    <w:rsid w:val="00A013FD"/>
    <w:pPr>
      <w:numPr>
        <w:ilvl w:val="2"/>
        <w:numId w:val="27"/>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KHead4">
    <w:name w:val="Annex K Head 4"/>
    <w:basedOn w:val="Normal"/>
    <w:next w:val="BodyText"/>
    <w:qFormat/>
    <w:rsid w:val="00A013FD"/>
    <w:pPr>
      <w:numPr>
        <w:ilvl w:val="3"/>
        <w:numId w:val="27"/>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LHead1">
    <w:name w:val="Annex L Head 1"/>
    <w:basedOn w:val="Normal"/>
    <w:next w:val="Heading1separatationline"/>
    <w:qFormat/>
    <w:rsid w:val="00A013FD"/>
    <w:pPr>
      <w:numPr>
        <w:numId w:val="28"/>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LHead2">
    <w:name w:val="Annex L Head 2"/>
    <w:basedOn w:val="Normal"/>
    <w:next w:val="BodyText"/>
    <w:rsid w:val="00A013FD"/>
    <w:pPr>
      <w:numPr>
        <w:ilvl w:val="1"/>
        <w:numId w:val="28"/>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LHead3">
    <w:name w:val="Annex L Head 3"/>
    <w:basedOn w:val="Normal"/>
    <w:next w:val="BodyText"/>
    <w:rsid w:val="00A013FD"/>
    <w:pPr>
      <w:numPr>
        <w:ilvl w:val="2"/>
        <w:numId w:val="28"/>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LHead4">
    <w:name w:val="Annex L Head 4"/>
    <w:basedOn w:val="Normal"/>
    <w:next w:val="BodyText"/>
    <w:rsid w:val="00A013FD"/>
    <w:pPr>
      <w:numPr>
        <w:ilvl w:val="3"/>
        <w:numId w:val="28"/>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nnexMHead1">
    <w:name w:val="Annex M Head 1"/>
    <w:basedOn w:val="Normal"/>
    <w:next w:val="Heading1separatationline"/>
    <w:rsid w:val="00A013FD"/>
    <w:pPr>
      <w:numPr>
        <w:numId w:val="29"/>
      </w:numPr>
      <w:tabs>
        <w:tab w:val="clear" w:pos="1134"/>
        <w:tab w:val="clear" w:pos="1871"/>
        <w:tab w:val="clear" w:pos="2268"/>
      </w:tabs>
      <w:overflowPunct/>
      <w:autoSpaceDE/>
      <w:autoSpaceDN/>
      <w:adjustRightInd/>
      <w:spacing w:before="0" w:line="216" w:lineRule="atLeast"/>
      <w:textAlignment w:val="auto"/>
      <w:outlineLvl w:val="0"/>
    </w:pPr>
    <w:rPr>
      <w:rFonts w:asciiTheme="minorHAnsi" w:eastAsiaTheme="minorHAnsi" w:hAnsiTheme="minorHAnsi" w:cstheme="minorBidi"/>
      <w:b/>
      <w:caps/>
      <w:color w:val="407EC9"/>
      <w:sz w:val="28"/>
      <w:szCs w:val="22"/>
    </w:rPr>
  </w:style>
  <w:style w:type="paragraph" w:customStyle="1" w:styleId="AnnexMHead2">
    <w:name w:val="Annex M Head 2"/>
    <w:basedOn w:val="Normal"/>
    <w:next w:val="Heading2separationline"/>
    <w:rsid w:val="00A013FD"/>
    <w:pPr>
      <w:numPr>
        <w:ilvl w:val="1"/>
        <w:numId w:val="29"/>
      </w:numPr>
      <w:tabs>
        <w:tab w:val="clear" w:pos="1134"/>
        <w:tab w:val="clear" w:pos="1871"/>
        <w:tab w:val="clear" w:pos="2268"/>
      </w:tabs>
      <w:overflowPunct/>
      <w:autoSpaceDE/>
      <w:autoSpaceDN/>
      <w:adjustRightInd/>
      <w:spacing w:before="0" w:line="216" w:lineRule="atLeast"/>
      <w:textAlignment w:val="auto"/>
      <w:outlineLvl w:val="1"/>
    </w:pPr>
    <w:rPr>
      <w:rFonts w:asciiTheme="minorHAnsi" w:eastAsiaTheme="minorHAnsi" w:hAnsiTheme="minorHAnsi" w:cstheme="minorBidi"/>
      <w:b/>
      <w:caps/>
      <w:color w:val="407EC9"/>
      <w:szCs w:val="22"/>
    </w:rPr>
  </w:style>
  <w:style w:type="paragraph" w:customStyle="1" w:styleId="AnnexMHead3">
    <w:name w:val="Annex M Head 3"/>
    <w:basedOn w:val="Normal"/>
    <w:next w:val="BodyText"/>
    <w:rsid w:val="00A013FD"/>
    <w:pPr>
      <w:numPr>
        <w:ilvl w:val="2"/>
        <w:numId w:val="29"/>
      </w:numPr>
      <w:tabs>
        <w:tab w:val="clear" w:pos="1134"/>
        <w:tab w:val="clear" w:pos="1871"/>
        <w:tab w:val="clear" w:pos="2268"/>
      </w:tabs>
      <w:overflowPunct/>
      <w:autoSpaceDE/>
      <w:autoSpaceDN/>
      <w:adjustRightInd/>
      <w:spacing w:before="0" w:line="216" w:lineRule="atLeast"/>
      <w:textAlignment w:val="auto"/>
      <w:outlineLvl w:val="2"/>
    </w:pPr>
    <w:rPr>
      <w:rFonts w:asciiTheme="minorHAnsi" w:eastAsiaTheme="minorHAnsi" w:hAnsiTheme="minorHAnsi" w:cstheme="minorBidi"/>
      <w:b/>
      <w:smallCaps/>
      <w:color w:val="407EC9"/>
      <w:sz w:val="22"/>
      <w:szCs w:val="22"/>
    </w:rPr>
  </w:style>
  <w:style w:type="paragraph" w:customStyle="1" w:styleId="AnnexMHead4">
    <w:name w:val="Annex M Head 4"/>
    <w:basedOn w:val="Normal"/>
    <w:next w:val="BodyText"/>
    <w:rsid w:val="00A013FD"/>
    <w:pPr>
      <w:numPr>
        <w:ilvl w:val="3"/>
        <w:numId w:val="29"/>
      </w:numPr>
      <w:tabs>
        <w:tab w:val="clear" w:pos="1134"/>
        <w:tab w:val="clear" w:pos="1871"/>
        <w:tab w:val="clear" w:pos="2268"/>
      </w:tabs>
      <w:overflowPunct/>
      <w:autoSpaceDE/>
      <w:autoSpaceDN/>
      <w:adjustRightInd/>
      <w:spacing w:before="0" w:line="216" w:lineRule="atLeast"/>
      <w:textAlignment w:val="auto"/>
      <w:outlineLvl w:val="3"/>
    </w:pPr>
    <w:rPr>
      <w:rFonts w:asciiTheme="minorHAnsi" w:eastAsiaTheme="minorHAnsi" w:hAnsiTheme="minorHAnsi" w:cstheme="minorBidi"/>
      <w:b/>
      <w:color w:val="407EC9"/>
      <w:sz w:val="22"/>
      <w:szCs w:val="22"/>
    </w:rPr>
  </w:style>
  <w:style w:type="paragraph" w:customStyle="1" w:styleId="AppendixHeading1">
    <w:name w:val="Appendix Heading 1"/>
    <w:basedOn w:val="Normal"/>
    <w:next w:val="BodyText"/>
    <w:rsid w:val="00A013FD"/>
    <w:pPr>
      <w:tabs>
        <w:tab w:val="clear" w:pos="1134"/>
        <w:tab w:val="clear" w:pos="1871"/>
        <w:tab w:val="clear" w:pos="2268"/>
        <w:tab w:val="left" w:pos="567"/>
      </w:tabs>
      <w:overflowPunct/>
      <w:autoSpaceDE/>
      <w:autoSpaceDN/>
      <w:adjustRightInd/>
      <w:spacing w:after="120"/>
      <w:ind w:left="567" w:hanging="567"/>
      <w:textAlignment w:val="auto"/>
    </w:pPr>
    <w:rPr>
      <w:rFonts w:ascii="Arial" w:hAnsi="Arial" w:cs="Arial"/>
      <w:b/>
      <w:caps/>
      <w:szCs w:val="22"/>
      <w:lang w:eastAsia="en-GB"/>
    </w:rPr>
  </w:style>
  <w:style w:type="paragraph" w:customStyle="1" w:styleId="AppendixHeading2">
    <w:name w:val="Appendix Heading 2"/>
    <w:basedOn w:val="Normal"/>
    <w:next w:val="BodyText"/>
    <w:qFormat/>
    <w:rsid w:val="00A013FD"/>
    <w:pPr>
      <w:tabs>
        <w:tab w:val="clear" w:pos="1134"/>
        <w:tab w:val="clear" w:pos="1871"/>
        <w:tab w:val="clear" w:pos="2268"/>
        <w:tab w:val="left" w:pos="851"/>
      </w:tabs>
      <w:overflowPunct/>
      <w:autoSpaceDE/>
      <w:autoSpaceDN/>
      <w:adjustRightInd/>
      <w:spacing w:after="120"/>
      <w:ind w:left="851" w:hanging="851"/>
      <w:textAlignment w:val="auto"/>
    </w:pPr>
    <w:rPr>
      <w:rFonts w:ascii="Arial" w:hAnsi="Arial" w:cs="Arial"/>
      <w:b/>
      <w:sz w:val="22"/>
      <w:szCs w:val="22"/>
      <w:lang w:eastAsia="en-GB"/>
    </w:rPr>
  </w:style>
  <w:style w:type="paragraph" w:customStyle="1" w:styleId="AppendixHeading3">
    <w:name w:val="Appendix Heading 3"/>
    <w:basedOn w:val="Normal"/>
    <w:next w:val="Normal"/>
    <w:rsid w:val="00A013FD"/>
    <w:pPr>
      <w:tabs>
        <w:tab w:val="clear" w:pos="1134"/>
        <w:tab w:val="clear" w:pos="1871"/>
        <w:tab w:val="clear" w:pos="2268"/>
        <w:tab w:val="left" w:pos="992"/>
      </w:tabs>
      <w:overflowPunct/>
      <w:autoSpaceDE/>
      <w:autoSpaceDN/>
      <w:adjustRightInd/>
      <w:spacing w:after="120"/>
      <w:ind w:left="992" w:hanging="992"/>
      <w:textAlignment w:val="auto"/>
    </w:pPr>
    <w:rPr>
      <w:rFonts w:ascii="Arial" w:hAnsi="Arial" w:cs="Arial"/>
      <w:sz w:val="22"/>
      <w:szCs w:val="22"/>
      <w:lang w:eastAsia="en-GB"/>
    </w:rPr>
  </w:style>
  <w:style w:type="paragraph" w:customStyle="1" w:styleId="References">
    <w:name w:val="References"/>
    <w:basedOn w:val="Normal"/>
    <w:qFormat/>
    <w:rsid w:val="00A013FD"/>
    <w:pPr>
      <w:tabs>
        <w:tab w:val="clear" w:pos="1134"/>
        <w:tab w:val="clear" w:pos="1871"/>
        <w:tab w:val="clear" w:pos="2268"/>
        <w:tab w:val="left" w:pos="567"/>
      </w:tabs>
      <w:overflowPunct/>
      <w:autoSpaceDE/>
      <w:autoSpaceDN/>
      <w:adjustRightInd/>
      <w:spacing w:before="0" w:after="120"/>
      <w:ind w:left="720" w:hanging="360"/>
      <w:textAlignment w:val="auto"/>
    </w:pPr>
    <w:rPr>
      <w:rFonts w:ascii="Arial" w:hAnsi="Arial" w:cs="Arial"/>
      <w:sz w:val="22"/>
      <w:lang w:eastAsia="en-GB"/>
    </w:rPr>
  </w:style>
  <w:style w:type="paragraph" w:customStyle="1" w:styleId="preface6">
    <w:name w:val="preface 6"/>
    <w:basedOn w:val="Heading6"/>
    <w:qFormat/>
    <w:rsid w:val="00A013FD"/>
    <w:pPr>
      <w:keepNext w:val="0"/>
      <w:numPr>
        <w:ilvl w:val="5"/>
      </w:numPr>
      <w:suppressLineNumbers/>
      <w:tabs>
        <w:tab w:val="clear" w:pos="1871"/>
        <w:tab w:val="clear" w:pos="2268"/>
        <w:tab w:val="left" w:pos="360"/>
        <w:tab w:val="left" w:pos="1151"/>
      </w:tabs>
      <w:overflowPunct/>
      <w:autoSpaceDE/>
      <w:autoSpaceDN/>
      <w:adjustRightInd/>
      <w:spacing w:before="120"/>
      <w:ind w:left="1151" w:hanging="431"/>
      <w:jc w:val="both"/>
      <w:textAlignment w:val="auto"/>
    </w:pPr>
    <w:rPr>
      <w:b w:val="0"/>
      <w:i/>
      <w:lang w:eastAsia="en-AU"/>
    </w:rPr>
  </w:style>
  <w:style w:type="paragraph" w:customStyle="1" w:styleId="HeliosTableText">
    <w:name w:val="Helios_Table_Text"/>
    <w:basedOn w:val="Normal"/>
    <w:qFormat/>
    <w:rsid w:val="00A013FD"/>
    <w:pPr>
      <w:tabs>
        <w:tab w:val="clear" w:pos="1134"/>
        <w:tab w:val="clear" w:pos="1871"/>
        <w:tab w:val="clear" w:pos="2268"/>
      </w:tabs>
      <w:overflowPunct/>
      <w:autoSpaceDE/>
      <w:autoSpaceDN/>
      <w:adjustRightInd/>
      <w:spacing w:before="60" w:after="60"/>
      <w:textAlignment w:val="auto"/>
    </w:pPr>
    <w:rPr>
      <w:rFonts w:ascii="Arial" w:eastAsiaTheme="minorHAnsi" w:hAnsi="Arial" w:cs="Arial"/>
      <w:sz w:val="18"/>
      <w:szCs w:val="18"/>
      <w:lang w:val="en-AU"/>
    </w:rPr>
  </w:style>
  <w:style w:type="paragraph" w:customStyle="1" w:styleId="HeliosListBullets">
    <w:name w:val="Helios_List_Bullets"/>
    <w:basedOn w:val="ListBullet"/>
    <w:qFormat/>
    <w:rsid w:val="00A013FD"/>
    <w:pPr>
      <w:spacing w:before="0" w:after="80" w:line="240" w:lineRule="auto"/>
      <w:ind w:left="1434" w:hanging="357"/>
    </w:pPr>
    <w:rPr>
      <w:rFonts w:asciiTheme="minorHAnsi" w:hAnsiTheme="minorHAnsi" w:cstheme="minorHAnsi"/>
      <w:sz w:val="22"/>
      <w:szCs w:val="22"/>
    </w:rPr>
  </w:style>
  <w:style w:type="paragraph" w:customStyle="1" w:styleId="HeliosListBulletSub">
    <w:name w:val="Helios_List_Bullet_(Sub)"/>
    <w:basedOn w:val="HeliosListBullets"/>
    <w:qFormat/>
    <w:rsid w:val="00A013FD"/>
    <w:pPr>
      <w:numPr>
        <w:numId w:val="30"/>
      </w:numPr>
    </w:pPr>
  </w:style>
  <w:style w:type="table" w:customStyle="1" w:styleId="Helios">
    <w:name w:val="Helios"/>
    <w:basedOn w:val="TableNormal"/>
    <w:uiPriority w:val="99"/>
    <w:rsid w:val="00A013FD"/>
    <w:rPr>
      <w:rFonts w:ascii="Trebuchet MS" w:hAnsi="Trebuchet MS"/>
      <w:sz w:val="18"/>
      <w:lang w:val="en-GB" w:eastAsia="en-GB"/>
    </w:rPr>
    <w:tblPr>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G Times" w:hAnsi="CG Times"/>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customStyle="1" w:styleId="List1indent">
    <w:name w:val="List 1 indent"/>
    <w:basedOn w:val="Normal"/>
    <w:rsid w:val="00A013FD"/>
    <w:pPr>
      <w:numPr>
        <w:ilvl w:val="1"/>
        <w:numId w:val="31"/>
      </w:numPr>
      <w:tabs>
        <w:tab w:val="clear" w:pos="1134"/>
        <w:tab w:val="clear" w:pos="1871"/>
        <w:tab w:val="clear" w:pos="2268"/>
      </w:tabs>
      <w:overflowPunct/>
      <w:autoSpaceDE/>
      <w:autoSpaceDN/>
      <w:adjustRightInd/>
      <w:spacing w:before="0" w:after="120"/>
      <w:jc w:val="both"/>
      <w:textAlignment w:val="auto"/>
    </w:pPr>
    <w:rPr>
      <w:rFonts w:ascii="Arial" w:hAnsi="Arial"/>
      <w:sz w:val="22"/>
      <w:lang w:eastAsia="en-GB"/>
    </w:rPr>
  </w:style>
  <w:style w:type="table" w:customStyle="1" w:styleId="PlainTable11">
    <w:name w:val="Plain Table 11"/>
    <w:basedOn w:val="TableNormal"/>
    <w:rsid w:val="00A013FD"/>
    <w:rPr>
      <w:rFonts w:ascii="Times New Roman" w:hAnsi="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uiPriority w:val="59"/>
    <w:rsid w:val="00A013FD"/>
    <w:rPr>
      <w:rFonts w:ascii="Cambria" w:eastAsia="MS Mincho" w:hAnsi="Cambria"/>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AHead5">
    <w:name w:val="Annex A Head 5"/>
    <w:basedOn w:val="AnnexAHead4"/>
    <w:next w:val="BodyText"/>
    <w:qFormat/>
    <w:rsid w:val="00A013FD"/>
    <w:pPr>
      <w:numPr>
        <w:ilvl w:val="0"/>
        <w:numId w:val="32"/>
      </w:numPr>
      <w:ind w:left="2154" w:hanging="357"/>
      <w:outlineLvl w:val="4"/>
    </w:pPr>
  </w:style>
  <w:style w:type="paragraph" w:customStyle="1" w:styleId="ANNEXDHEAD20">
    <w:name w:val="ANNEX D HEAD 2"/>
    <w:basedOn w:val="BodyText"/>
    <w:next w:val="Heading2separationline"/>
    <w:rsid w:val="00A013FD"/>
    <w:pPr>
      <w:tabs>
        <w:tab w:val="clear" w:pos="1134"/>
        <w:tab w:val="clear" w:pos="1871"/>
        <w:tab w:val="clear" w:pos="2268"/>
        <w:tab w:val="left" w:pos="0"/>
      </w:tabs>
      <w:overflowPunct/>
      <w:autoSpaceDE/>
      <w:autoSpaceDN/>
      <w:adjustRightInd/>
      <w:spacing w:line="216" w:lineRule="atLeast"/>
      <w:ind w:left="851" w:hanging="851"/>
      <w:textAlignment w:val="auto"/>
    </w:pPr>
    <w:rPr>
      <w:rFonts w:asciiTheme="minorHAnsi" w:hAnsiTheme="minorHAnsi" w:cstheme="minorBidi"/>
      <w:b/>
      <w:color w:val="407EC9"/>
      <w:szCs w:val="22"/>
      <w:lang w:eastAsia="de-DE"/>
    </w:rPr>
  </w:style>
  <w:style w:type="paragraph" w:customStyle="1" w:styleId="ANNEXEHEAD10">
    <w:name w:val="ANNEX E HEAD 1"/>
    <w:basedOn w:val="Normal"/>
    <w:next w:val="Heading1separatationline"/>
    <w:qFormat/>
    <w:rsid w:val="00A013FD"/>
    <w:pPr>
      <w:tabs>
        <w:tab w:val="clear" w:pos="1134"/>
        <w:tab w:val="clear" w:pos="1871"/>
        <w:tab w:val="clear" w:pos="2268"/>
        <w:tab w:val="left" w:pos="0"/>
      </w:tabs>
      <w:overflowPunct/>
      <w:autoSpaceDE/>
      <w:autoSpaceDN/>
      <w:adjustRightInd/>
      <w:spacing w:before="0" w:line="216" w:lineRule="atLeast"/>
      <w:ind w:left="709" w:hanging="709"/>
      <w:textAlignment w:val="auto"/>
    </w:pPr>
    <w:rPr>
      <w:rFonts w:asciiTheme="minorHAnsi" w:hAnsiTheme="minorHAnsi" w:cstheme="minorBidi"/>
      <w:b/>
      <w:caps/>
      <w:color w:val="407EC9"/>
      <w:sz w:val="28"/>
      <w:szCs w:val="22"/>
    </w:rPr>
  </w:style>
  <w:style w:type="paragraph" w:customStyle="1" w:styleId="ANNEXEHEAD20">
    <w:name w:val="ANNEX E HEAD 2"/>
    <w:basedOn w:val="Normal"/>
    <w:next w:val="Heading2separationline"/>
    <w:qFormat/>
    <w:rsid w:val="00A013FD"/>
    <w:pPr>
      <w:tabs>
        <w:tab w:val="clear" w:pos="1134"/>
        <w:tab w:val="clear" w:pos="1871"/>
        <w:tab w:val="clear" w:pos="2268"/>
        <w:tab w:val="left" w:pos="0"/>
      </w:tabs>
      <w:overflowPunct/>
      <w:autoSpaceDE/>
      <w:autoSpaceDN/>
      <w:adjustRightInd/>
      <w:spacing w:before="0" w:line="216" w:lineRule="atLeast"/>
      <w:ind w:left="851" w:hanging="851"/>
      <w:textAlignment w:val="auto"/>
    </w:pPr>
    <w:rPr>
      <w:rFonts w:asciiTheme="minorHAnsi" w:hAnsiTheme="minorHAnsi" w:cstheme="minorBidi"/>
      <w:b/>
      <w:caps/>
      <w:color w:val="407EC9"/>
      <w:szCs w:val="22"/>
    </w:rPr>
  </w:style>
  <w:style w:type="paragraph" w:customStyle="1" w:styleId="ANNEXEHEAD30">
    <w:name w:val="ANNEX E HEAD 3"/>
    <w:basedOn w:val="Normal"/>
    <w:next w:val="BodyText"/>
    <w:rsid w:val="00A013FD"/>
    <w:pPr>
      <w:tabs>
        <w:tab w:val="clear" w:pos="1134"/>
        <w:tab w:val="clear" w:pos="1871"/>
        <w:tab w:val="clear" w:pos="2268"/>
        <w:tab w:val="left" w:pos="0"/>
      </w:tabs>
      <w:overflowPunct/>
      <w:autoSpaceDE/>
      <w:autoSpaceDN/>
      <w:adjustRightInd/>
      <w:spacing w:before="0" w:line="216" w:lineRule="atLeast"/>
      <w:ind w:left="992" w:hanging="992"/>
      <w:textAlignment w:val="auto"/>
    </w:pPr>
    <w:rPr>
      <w:rFonts w:asciiTheme="minorHAnsi" w:hAnsiTheme="minorHAnsi" w:cstheme="minorBidi"/>
      <w:b/>
      <w:color w:val="407EC9"/>
      <w:sz w:val="22"/>
      <w:szCs w:val="22"/>
    </w:rPr>
  </w:style>
  <w:style w:type="paragraph" w:customStyle="1" w:styleId="ANNEXFHEAD10">
    <w:name w:val="ANNEX F HEAD 1"/>
    <w:basedOn w:val="Normal"/>
    <w:next w:val="Heading1separatationline"/>
    <w:rsid w:val="00A013FD"/>
    <w:pPr>
      <w:tabs>
        <w:tab w:val="clear" w:pos="1134"/>
        <w:tab w:val="clear" w:pos="1871"/>
        <w:tab w:val="clear" w:pos="2268"/>
        <w:tab w:val="left" w:pos="0"/>
      </w:tabs>
      <w:overflowPunct/>
      <w:autoSpaceDE/>
      <w:autoSpaceDN/>
      <w:adjustRightInd/>
      <w:spacing w:before="0" w:line="216" w:lineRule="atLeast"/>
      <w:ind w:left="709" w:hanging="709"/>
      <w:textAlignment w:val="auto"/>
    </w:pPr>
    <w:rPr>
      <w:rFonts w:asciiTheme="minorHAnsi" w:hAnsiTheme="minorHAnsi" w:cstheme="minorBidi"/>
      <w:b/>
      <w:color w:val="407EC9"/>
      <w:sz w:val="28"/>
      <w:szCs w:val="22"/>
    </w:rPr>
  </w:style>
  <w:style w:type="paragraph" w:customStyle="1" w:styleId="ANNEXFHEAD20">
    <w:name w:val="ANNEX F HEAD 2"/>
    <w:basedOn w:val="Normal"/>
    <w:next w:val="Heading2separationline"/>
    <w:rsid w:val="00A013FD"/>
    <w:pPr>
      <w:tabs>
        <w:tab w:val="clear" w:pos="1134"/>
        <w:tab w:val="clear" w:pos="1871"/>
        <w:tab w:val="clear" w:pos="2268"/>
        <w:tab w:val="left" w:pos="0"/>
      </w:tabs>
      <w:overflowPunct/>
      <w:autoSpaceDE/>
      <w:autoSpaceDN/>
      <w:adjustRightInd/>
      <w:spacing w:before="0" w:line="216" w:lineRule="atLeast"/>
      <w:ind w:left="851" w:hanging="851"/>
      <w:textAlignment w:val="auto"/>
    </w:pPr>
    <w:rPr>
      <w:rFonts w:asciiTheme="minorHAnsi" w:hAnsiTheme="minorHAnsi" w:cstheme="minorBidi"/>
      <w:b/>
      <w:color w:val="407EC9"/>
      <w:szCs w:val="22"/>
    </w:rPr>
  </w:style>
  <w:style w:type="paragraph" w:customStyle="1" w:styleId="ANNEXFHEAD30">
    <w:name w:val="ANNEX F HEAD 3"/>
    <w:basedOn w:val="Normal"/>
    <w:next w:val="BodyText"/>
    <w:rsid w:val="00A013FD"/>
    <w:pPr>
      <w:tabs>
        <w:tab w:val="clear" w:pos="1134"/>
        <w:tab w:val="clear" w:pos="1871"/>
        <w:tab w:val="clear" w:pos="2268"/>
        <w:tab w:val="left" w:pos="0"/>
      </w:tabs>
      <w:overflowPunct/>
      <w:autoSpaceDE/>
      <w:autoSpaceDN/>
      <w:adjustRightInd/>
      <w:spacing w:before="0" w:line="216" w:lineRule="atLeast"/>
      <w:ind w:left="992" w:hanging="992"/>
      <w:textAlignment w:val="auto"/>
    </w:pPr>
    <w:rPr>
      <w:rFonts w:asciiTheme="minorHAnsi" w:hAnsiTheme="minorHAnsi" w:cstheme="minorBidi"/>
      <w:b/>
      <w:smallCaps/>
      <w:color w:val="407EC9"/>
      <w:sz w:val="22"/>
      <w:szCs w:val="22"/>
    </w:rPr>
  </w:style>
  <w:style w:type="paragraph" w:customStyle="1" w:styleId="ANNEXGHEAD10">
    <w:name w:val="ANNEX G HEAD 1"/>
    <w:basedOn w:val="Normal"/>
    <w:next w:val="Heading1separatationline"/>
    <w:rsid w:val="00A013FD"/>
    <w:pPr>
      <w:tabs>
        <w:tab w:val="clear" w:pos="1134"/>
        <w:tab w:val="clear" w:pos="1871"/>
        <w:tab w:val="clear" w:pos="2268"/>
        <w:tab w:val="left" w:pos="0"/>
      </w:tabs>
      <w:overflowPunct/>
      <w:autoSpaceDE/>
      <w:autoSpaceDN/>
      <w:adjustRightInd/>
      <w:spacing w:before="0" w:line="216" w:lineRule="atLeast"/>
      <w:ind w:left="709" w:hanging="709"/>
      <w:textAlignment w:val="auto"/>
    </w:pPr>
    <w:rPr>
      <w:rFonts w:asciiTheme="minorHAnsi" w:hAnsiTheme="minorHAnsi" w:cstheme="minorBidi"/>
      <w:b/>
      <w:color w:val="407EC9"/>
      <w:sz w:val="28"/>
      <w:szCs w:val="22"/>
    </w:rPr>
  </w:style>
  <w:style w:type="paragraph" w:customStyle="1" w:styleId="ANNEXGHEAD20">
    <w:name w:val="ANNEX G HEAD 2"/>
    <w:basedOn w:val="Normal"/>
    <w:next w:val="Heading2separationline"/>
    <w:qFormat/>
    <w:rsid w:val="00A013FD"/>
    <w:pPr>
      <w:tabs>
        <w:tab w:val="clear" w:pos="1134"/>
        <w:tab w:val="clear" w:pos="1871"/>
        <w:tab w:val="clear" w:pos="2268"/>
        <w:tab w:val="left" w:pos="0"/>
      </w:tabs>
      <w:overflowPunct/>
      <w:autoSpaceDE/>
      <w:autoSpaceDN/>
      <w:adjustRightInd/>
      <w:spacing w:before="0" w:line="216" w:lineRule="atLeast"/>
      <w:ind w:left="851" w:hanging="851"/>
      <w:textAlignment w:val="auto"/>
    </w:pPr>
    <w:rPr>
      <w:rFonts w:asciiTheme="minorHAnsi" w:hAnsiTheme="minorHAnsi" w:cstheme="minorBidi"/>
      <w:b/>
      <w:color w:val="407EC9"/>
      <w:szCs w:val="22"/>
    </w:rPr>
  </w:style>
  <w:style w:type="paragraph" w:customStyle="1" w:styleId="ANNEXGHEAD30">
    <w:name w:val="ANNEX G HEAD 3"/>
    <w:basedOn w:val="Normal"/>
    <w:next w:val="BodyText"/>
    <w:qFormat/>
    <w:rsid w:val="00A013FD"/>
    <w:pPr>
      <w:tabs>
        <w:tab w:val="clear" w:pos="1134"/>
        <w:tab w:val="clear" w:pos="1871"/>
        <w:tab w:val="clear" w:pos="2268"/>
        <w:tab w:val="left" w:pos="0"/>
      </w:tabs>
      <w:overflowPunct/>
      <w:autoSpaceDE/>
      <w:autoSpaceDN/>
      <w:adjustRightInd/>
      <w:spacing w:before="0" w:line="216" w:lineRule="atLeast"/>
      <w:ind w:left="992" w:hanging="992"/>
      <w:textAlignment w:val="auto"/>
    </w:pPr>
    <w:rPr>
      <w:rFonts w:asciiTheme="minorHAnsi" w:hAnsiTheme="minorHAnsi" w:cstheme="minorBidi"/>
      <w:b/>
      <w:smallCaps/>
      <w:color w:val="407EC9"/>
      <w:sz w:val="22"/>
      <w:szCs w:val="22"/>
    </w:rPr>
  </w:style>
  <w:style w:type="character" w:customStyle="1" w:styleId="apple-converted-space">
    <w:name w:val="apple-converted-space"/>
    <w:basedOn w:val="DefaultParagraphFont"/>
    <w:qFormat/>
    <w:rsid w:val="00A013FD"/>
  </w:style>
  <w:style w:type="character" w:customStyle="1" w:styleId="st">
    <w:name w:val="st"/>
    <w:basedOn w:val="DefaultParagraphFont"/>
    <w:qFormat/>
    <w:rsid w:val="00A013FD"/>
  </w:style>
  <w:style w:type="character" w:customStyle="1" w:styleId="PARAGRAPHChar">
    <w:name w:val="PARAGRAPH Char"/>
    <w:link w:val="PARAGRAPH"/>
    <w:qFormat/>
    <w:locked/>
    <w:rsid w:val="00A013FD"/>
    <w:rPr>
      <w:rFonts w:ascii="Arial" w:eastAsia="MS Mincho" w:hAnsi="Arial" w:cs="Arial"/>
      <w:spacing w:val="8"/>
      <w:lang w:val="en-GB"/>
    </w:rPr>
  </w:style>
  <w:style w:type="paragraph" w:customStyle="1" w:styleId="PARAGRAPH">
    <w:name w:val="PARAGRAPH"/>
    <w:link w:val="PARAGRAPHChar"/>
    <w:qFormat/>
    <w:rsid w:val="00A013FD"/>
    <w:pPr>
      <w:snapToGrid w:val="0"/>
      <w:spacing w:before="100" w:after="200"/>
      <w:jc w:val="both"/>
    </w:pPr>
    <w:rPr>
      <w:rFonts w:ascii="Arial" w:eastAsia="MS Mincho" w:hAnsi="Arial" w:cs="Arial"/>
      <w:spacing w:val="8"/>
      <w:lang w:val="en-GB"/>
    </w:rPr>
  </w:style>
  <w:style w:type="paragraph" w:customStyle="1" w:styleId="TABLE-centered">
    <w:name w:val="TABLE-centered"/>
    <w:basedOn w:val="TABLE-cell"/>
    <w:qFormat/>
    <w:rsid w:val="00A013FD"/>
    <w:pPr>
      <w:snapToGrid w:val="0"/>
      <w:jc w:val="center"/>
    </w:pPr>
    <w:rPr>
      <w:rFonts w:cs="Arial"/>
      <w:bCs/>
    </w:rPr>
  </w:style>
  <w:style w:type="paragraph" w:customStyle="1" w:styleId="10">
    <w:name w:val="书目1"/>
    <w:basedOn w:val="Normal"/>
    <w:next w:val="Normal"/>
    <w:uiPriority w:val="37"/>
    <w:unhideWhenUsed/>
    <w:qFormat/>
    <w:rsid w:val="00A013FD"/>
    <w:pPr>
      <w:tabs>
        <w:tab w:val="clear" w:pos="1134"/>
        <w:tab w:val="clear" w:pos="1871"/>
        <w:tab w:val="clear" w:pos="2268"/>
      </w:tabs>
      <w:overflowPunct/>
      <w:autoSpaceDE/>
      <w:autoSpaceDN/>
      <w:adjustRightInd/>
      <w:spacing w:before="0" w:line="216" w:lineRule="atLeast"/>
      <w:textAlignment w:val="auto"/>
    </w:pPr>
    <w:rPr>
      <w:rFonts w:asciiTheme="minorHAnsi" w:eastAsiaTheme="minorHAnsi" w:hAnsiTheme="minorHAnsi" w:cstheme="minorBidi"/>
      <w:sz w:val="18"/>
      <w:szCs w:val="22"/>
    </w:rPr>
  </w:style>
  <w:style w:type="character" w:customStyle="1" w:styleId="TableNoChar">
    <w:name w:val="Table_No Char"/>
    <w:qFormat/>
    <w:locked/>
    <w:rsid w:val="00230493"/>
    <w:rPr>
      <w:rFonts w:ascii="Times New Roman" w:hAnsi="Times New Roman"/>
      <w:caps/>
      <w:lang w:val="en-GB" w:eastAsia="en-US"/>
    </w:rPr>
  </w:style>
  <w:style w:type="paragraph" w:customStyle="1" w:styleId="EditorsNote">
    <w:name w:val="EditorsNote"/>
    <w:basedOn w:val="Normal"/>
    <w:rsid w:val="00913B53"/>
    <w:pPr>
      <w:spacing w:before="240" w:after="240"/>
    </w:pPr>
    <w:rPr>
      <w:i/>
      <w:iCs/>
    </w:rPr>
  </w:style>
  <w:style w:type="paragraph" w:styleId="Revision">
    <w:name w:val="Revision"/>
    <w:hidden/>
    <w:uiPriority w:val="99"/>
    <w:semiHidden/>
    <w:rsid w:val="009F2068"/>
    <w:rPr>
      <w:rFonts w:ascii="Times New Roman" w:hAnsi="Times New Roman"/>
      <w:sz w:val="24"/>
      <w:lang w:val="en-GB" w:eastAsia="en-US"/>
    </w:rPr>
  </w:style>
  <w:style w:type="character" w:styleId="UnresolvedMention">
    <w:name w:val="Unresolved Mention"/>
    <w:basedOn w:val="DefaultParagraphFont"/>
    <w:uiPriority w:val="99"/>
    <w:semiHidden/>
    <w:unhideWhenUsed/>
    <w:rsid w:val="00A977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image" Target="media/image9.jpeg"/><Relationship Id="rId42" Type="http://schemas.openxmlformats.org/officeDocument/2006/relationships/image" Target="media/image28.png"/><Relationship Id="rId63" Type="http://schemas.openxmlformats.org/officeDocument/2006/relationships/image" Target="media/image49.emf"/><Relationship Id="rId84" Type="http://schemas.openxmlformats.org/officeDocument/2006/relationships/image" Target="media/image72.emf"/><Relationship Id="rId138" Type="http://schemas.openxmlformats.org/officeDocument/2006/relationships/image" Target="media/image119.emf"/><Relationship Id="rId159" Type="http://schemas.openxmlformats.org/officeDocument/2006/relationships/header" Target="header1.xml"/><Relationship Id="rId107" Type="http://schemas.openxmlformats.org/officeDocument/2006/relationships/image" Target="media/image93.emf"/><Relationship Id="rId11" Type="http://schemas.openxmlformats.org/officeDocument/2006/relationships/image" Target="media/image1.png"/><Relationship Id="rId32" Type="http://schemas.openxmlformats.org/officeDocument/2006/relationships/image" Target="media/image18.png"/><Relationship Id="rId53" Type="http://schemas.openxmlformats.org/officeDocument/2006/relationships/image" Target="media/image39.emf"/><Relationship Id="rId74" Type="http://schemas.openxmlformats.org/officeDocument/2006/relationships/image" Target="media/image60.emf"/><Relationship Id="rId128" Type="http://schemas.openxmlformats.org/officeDocument/2006/relationships/image" Target="media/image110.emf"/><Relationship Id="rId149" Type="http://schemas.openxmlformats.org/officeDocument/2006/relationships/image" Target="media/image129.emf"/><Relationship Id="rId5" Type="http://schemas.openxmlformats.org/officeDocument/2006/relationships/numbering" Target="numbering.xml"/><Relationship Id="rId95" Type="http://schemas.openxmlformats.org/officeDocument/2006/relationships/image" Target="media/image83.emf"/><Relationship Id="rId160" Type="http://schemas.openxmlformats.org/officeDocument/2006/relationships/footer" Target="footer1.xml"/><Relationship Id="rId22" Type="http://schemas.openxmlformats.org/officeDocument/2006/relationships/image" Target="media/image10.jpeg"/><Relationship Id="rId43" Type="http://schemas.openxmlformats.org/officeDocument/2006/relationships/image" Target="media/image29.png"/><Relationship Id="rId64" Type="http://schemas.openxmlformats.org/officeDocument/2006/relationships/image" Target="media/image50.emf"/><Relationship Id="rId118" Type="http://schemas.openxmlformats.org/officeDocument/2006/relationships/image" Target="media/image101.emf"/><Relationship Id="rId139" Type="http://schemas.openxmlformats.org/officeDocument/2006/relationships/image" Target="media/image120.jpeg"/><Relationship Id="rId85" Type="http://schemas.openxmlformats.org/officeDocument/2006/relationships/image" Target="media/image73.emf"/><Relationship Id="rId150" Type="http://schemas.openxmlformats.org/officeDocument/2006/relationships/image" Target="media/image130.png"/><Relationship Id="rId12" Type="http://schemas.openxmlformats.org/officeDocument/2006/relationships/hyperlink" Target="https://www.itu.int/rec/R-REC-M.2092/en" TargetMode="External"/><Relationship Id="rId17" Type="http://schemas.openxmlformats.org/officeDocument/2006/relationships/image" Target="media/image5.png"/><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image" Target="media/image45.jpeg"/><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06.emf"/><Relationship Id="rId129" Type="http://schemas.openxmlformats.org/officeDocument/2006/relationships/image" Target="media/image111.gif"/><Relationship Id="rId54" Type="http://schemas.openxmlformats.org/officeDocument/2006/relationships/image" Target="media/image40.jpeg"/><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9.png"/><Relationship Id="rId96" Type="http://schemas.openxmlformats.org/officeDocument/2006/relationships/image" Target="media/image84.emf"/><Relationship Id="rId140" Type="http://schemas.openxmlformats.org/officeDocument/2006/relationships/image" Target="media/image121.png"/><Relationship Id="rId145" Type="http://schemas.openxmlformats.org/officeDocument/2006/relationships/image" Target="media/image125.png"/><Relationship Id="rId16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jpeg"/><Relationship Id="rId28" Type="http://schemas.openxmlformats.org/officeDocument/2006/relationships/image" Target="media/image15.jpeg"/><Relationship Id="rId49" Type="http://schemas.openxmlformats.org/officeDocument/2006/relationships/image" Target="media/image35.png"/><Relationship Id="rId114" Type="http://schemas.openxmlformats.org/officeDocument/2006/relationships/chart" Target="charts/chart4.xml"/><Relationship Id="rId119" Type="http://schemas.openxmlformats.org/officeDocument/2006/relationships/image" Target="media/image102.emf"/><Relationship Id="rId44" Type="http://schemas.openxmlformats.org/officeDocument/2006/relationships/image" Target="media/image30.emf"/><Relationship Id="rId60" Type="http://schemas.openxmlformats.org/officeDocument/2006/relationships/image" Target="media/image46.emf"/><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4.png"/><Relationship Id="rId130" Type="http://schemas.openxmlformats.org/officeDocument/2006/relationships/image" Target="media/image112.emf"/><Relationship Id="rId135" Type="http://schemas.openxmlformats.org/officeDocument/2006/relationships/chart" Target="charts/chart7.xml"/><Relationship Id="rId151" Type="http://schemas.openxmlformats.org/officeDocument/2006/relationships/image" Target="media/image131.emf"/><Relationship Id="rId156" Type="http://schemas.openxmlformats.org/officeDocument/2006/relationships/image" Target="media/image136.png"/><Relationship Id="rId13" Type="http://schemas.openxmlformats.org/officeDocument/2006/relationships/image" Target="media/image2.emf"/><Relationship Id="rId18" Type="http://schemas.openxmlformats.org/officeDocument/2006/relationships/image" Target="media/image6.emf"/><Relationship Id="rId39" Type="http://schemas.openxmlformats.org/officeDocument/2006/relationships/image" Target="media/image25.emf"/><Relationship Id="rId109" Type="http://schemas.openxmlformats.org/officeDocument/2006/relationships/chart" Target="charts/chart3.xml"/><Relationship Id="rId34" Type="http://schemas.openxmlformats.org/officeDocument/2006/relationships/image" Target="media/image20.gif"/><Relationship Id="rId50" Type="http://schemas.openxmlformats.org/officeDocument/2006/relationships/image" Target="media/image36.png"/><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5.emf"/><Relationship Id="rId104" Type="http://schemas.openxmlformats.org/officeDocument/2006/relationships/image" Target="media/image90.emf"/><Relationship Id="rId120" Type="http://schemas.openxmlformats.org/officeDocument/2006/relationships/image" Target="media/image103.emf"/><Relationship Id="rId125" Type="http://schemas.openxmlformats.org/officeDocument/2006/relationships/image" Target="media/image107.wmf"/><Relationship Id="rId141" Type="http://schemas.openxmlformats.org/officeDocument/2006/relationships/chart" Target="charts/chart8.xml"/><Relationship Id="rId146" Type="http://schemas.openxmlformats.org/officeDocument/2006/relationships/image" Target="media/image126.jpeg"/><Relationship Id="rId7" Type="http://schemas.openxmlformats.org/officeDocument/2006/relationships/settings" Target="settings.xml"/><Relationship Id="rId71" Type="http://schemas.openxmlformats.org/officeDocument/2006/relationships/image" Target="media/image57.emf"/><Relationship Id="rId92" Type="http://schemas.openxmlformats.org/officeDocument/2006/relationships/image" Target="media/image80.pn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png"/><Relationship Id="rId66" Type="http://schemas.openxmlformats.org/officeDocument/2006/relationships/image" Target="media/image52.emf"/><Relationship Id="rId87" Type="http://schemas.openxmlformats.org/officeDocument/2006/relationships/image" Target="media/image75.png"/><Relationship Id="rId110" Type="http://schemas.openxmlformats.org/officeDocument/2006/relationships/image" Target="media/image95.emf"/><Relationship Id="rId115" Type="http://schemas.openxmlformats.org/officeDocument/2006/relationships/chart" Target="charts/chart5.xml"/><Relationship Id="rId131" Type="http://schemas.openxmlformats.org/officeDocument/2006/relationships/image" Target="media/image113.emf"/><Relationship Id="rId136" Type="http://schemas.openxmlformats.org/officeDocument/2006/relationships/image" Target="media/image117.emf"/><Relationship Id="rId157" Type="http://schemas.openxmlformats.org/officeDocument/2006/relationships/image" Target="media/image137.png"/><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image" Target="media/image132.png"/><Relationship Id="rId19" Type="http://schemas.openxmlformats.org/officeDocument/2006/relationships/image" Target="media/image7.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image" Target="media/image42.jpeg"/><Relationship Id="rId77" Type="http://schemas.openxmlformats.org/officeDocument/2006/relationships/image" Target="media/image63.emf"/><Relationship Id="rId100" Type="http://schemas.openxmlformats.org/officeDocument/2006/relationships/image" Target="media/image87.emf"/><Relationship Id="rId105" Type="http://schemas.openxmlformats.org/officeDocument/2006/relationships/image" Target="media/image91.emf"/><Relationship Id="rId126" Type="http://schemas.openxmlformats.org/officeDocument/2006/relationships/image" Target="media/image108.emf"/><Relationship Id="rId147" Type="http://schemas.openxmlformats.org/officeDocument/2006/relationships/image" Target="media/image127.png"/><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8.emf"/><Relationship Id="rId93" Type="http://schemas.openxmlformats.org/officeDocument/2006/relationships/image" Target="media/image81.emf"/><Relationship Id="rId98" Type="http://schemas.openxmlformats.org/officeDocument/2006/relationships/package" Target="embeddings/Microsoft_Visio_Drawing.vsdx"/><Relationship Id="rId121" Type="http://schemas.openxmlformats.org/officeDocument/2006/relationships/image" Target="media/image104.emf"/><Relationship Id="rId142" Type="http://schemas.openxmlformats.org/officeDocument/2006/relationships/image" Target="media/image122.emf"/><Relationship Id="rId163" Type="http://schemas.microsoft.com/office/2011/relationships/people" Target="people.xm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99.emf"/><Relationship Id="rId137" Type="http://schemas.openxmlformats.org/officeDocument/2006/relationships/image" Target="media/image118.emf"/><Relationship Id="rId158" Type="http://schemas.openxmlformats.org/officeDocument/2006/relationships/image" Target="media/image138.png"/><Relationship Id="rId20" Type="http://schemas.openxmlformats.org/officeDocument/2006/relationships/image" Target="media/image8.emf"/><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6.emf"/><Relationship Id="rId132" Type="http://schemas.openxmlformats.org/officeDocument/2006/relationships/image" Target="media/image114.emf"/><Relationship Id="rId153" Type="http://schemas.openxmlformats.org/officeDocument/2006/relationships/image" Target="media/image133.png"/><Relationship Id="rId15" Type="http://schemas.openxmlformats.org/officeDocument/2006/relationships/oleObject" Target="embeddings/Microsoft_Visio_2003-2010_Drawing.vsd"/><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image" Target="media/image92.emf"/><Relationship Id="rId127" Type="http://schemas.openxmlformats.org/officeDocument/2006/relationships/image" Target="media/image109.emf"/><Relationship Id="rId10" Type="http://schemas.openxmlformats.org/officeDocument/2006/relationships/endnotes" Target="endnotes.xml"/><Relationship Id="rId31" Type="http://schemas.openxmlformats.org/officeDocument/2006/relationships/chart" Target="charts/chart2.xml"/><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2.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5.emf"/><Relationship Id="rId143" Type="http://schemas.openxmlformats.org/officeDocument/2006/relationships/image" Target="media/image123.wmf"/><Relationship Id="rId148" Type="http://schemas.openxmlformats.org/officeDocument/2006/relationships/image" Target="media/image128.emf"/><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4.emf"/><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7.png"/><Relationship Id="rId112" Type="http://schemas.openxmlformats.org/officeDocument/2006/relationships/image" Target="media/image97.emf"/><Relationship Id="rId133" Type="http://schemas.openxmlformats.org/officeDocument/2006/relationships/image" Target="media/image115.emf"/><Relationship Id="rId154" Type="http://schemas.openxmlformats.org/officeDocument/2006/relationships/image" Target="media/image134.png"/><Relationship Id="rId16" Type="http://schemas.openxmlformats.org/officeDocument/2006/relationships/image" Target="media/image4.png"/><Relationship Id="rId37" Type="http://schemas.openxmlformats.org/officeDocument/2006/relationships/image" Target="media/image23.emf"/><Relationship Id="rId58" Type="http://schemas.openxmlformats.org/officeDocument/2006/relationships/image" Target="media/image44.emf"/><Relationship Id="rId79" Type="http://schemas.openxmlformats.org/officeDocument/2006/relationships/image" Target="media/image65.png"/><Relationship Id="rId102" Type="http://schemas.openxmlformats.org/officeDocument/2006/relationships/package" Target="embeddings/Microsoft_Visio_Drawing1.vsdx"/><Relationship Id="rId123" Type="http://schemas.openxmlformats.org/officeDocument/2006/relationships/chart" Target="charts/chart6.xml"/><Relationship Id="rId144" Type="http://schemas.openxmlformats.org/officeDocument/2006/relationships/image" Target="media/image124.emf"/><Relationship Id="rId90" Type="http://schemas.openxmlformats.org/officeDocument/2006/relationships/image" Target="media/image78.png"/><Relationship Id="rId27" Type="http://schemas.openxmlformats.org/officeDocument/2006/relationships/chart" Target="charts/chart1.xml"/><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8.emf"/><Relationship Id="rId134" Type="http://schemas.openxmlformats.org/officeDocument/2006/relationships/image" Target="media/image116.emf"/><Relationship Id="rId80" Type="http://schemas.openxmlformats.org/officeDocument/2006/relationships/image" Target="media/image66.emf"/><Relationship Id="rId155" Type="http://schemas.openxmlformats.org/officeDocument/2006/relationships/image" Target="media/image135.png"/></Relationships>
</file>

<file path=word/_rels/footnotes.xml.rels><?xml version="1.0" encoding="UTF-8" standalone="yes"?>
<Relationships xmlns="http://schemas.openxmlformats.org/package/2006/relationships"><Relationship Id="rId3" Type="http://schemas.openxmlformats.org/officeDocument/2006/relationships/image" Target="media/image70.emf"/><Relationship Id="rId2" Type="http://schemas.openxmlformats.org/officeDocument/2006/relationships/oleObject" Target="embeddings/oleObject1.bin"/><Relationship Id="rId1" Type="http://schemas.openxmlformats.org/officeDocument/2006/relationships/image" Target="media/image69.emf"/><Relationship Id="rId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rnandv\AppData\Roaming\Microsoft\Templates\POOL%20E%20-%20ITU\PE_B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Users\sp\Downloads\Copy%20of%20VDES%20Emmission%20mask%20for%20slotted%20transmission.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Macintosh%20HD:Users:hans:Desktop:VDE-SAT:Technical:VDE-SAT%20calculations%20.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Gennaro\Documents\Ricean%20Fading.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Gennaro\Documents\DENISE%20-%20S-Band_for_solaris\doc\ROC.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ennaro\Documents\bi_quad_orthogonal.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C:\Users\Gennaro\Documents\SW\newsim\MMSE_Waveform\MMSE_ESSA_Waveform\Spetrro_SF_16.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1" baseline="0">
                <a:solidFill>
                  <a:srgbClr val="595959"/>
                </a:solidFill>
                <a:uFill>
                  <a:solidFill>
                    <a:srgbClr val="FFFFFF"/>
                  </a:solidFill>
                </a:uFill>
                <a:latin typeface="Calibri" panose="020F0502020204030204"/>
                <a:ea typeface="+mn-ea"/>
                <a:cs typeface="+mn-cs"/>
              </a:defRPr>
            </a:pPr>
            <a:r>
              <a:rPr lang="en-US" sz="1400" b="0" strike="noStrike" spc="-1">
                <a:solidFill>
                  <a:srgbClr val="595959"/>
                </a:solidFill>
                <a:uFill>
                  <a:solidFill>
                    <a:srgbClr val="FFFFFF"/>
                  </a:solidFill>
                </a:uFill>
                <a:latin typeface="Calibri" panose="020F0502020204030204"/>
              </a:rPr>
              <a:t>Slotted transmission mask (VDE)</a:t>
            </a:r>
          </a:p>
        </c:rich>
      </c:tx>
      <c:overlay val="0"/>
    </c:title>
    <c:autoTitleDeleted val="0"/>
    <c:plotArea>
      <c:layout>
        <c:manualLayout>
          <c:layoutTarget val="inner"/>
          <c:xMode val="edge"/>
          <c:yMode val="edge"/>
          <c:x val="0.133660589060309"/>
          <c:y val="0.120596415327565"/>
          <c:w val="0.833800841514726"/>
          <c:h val="0.651189740420272"/>
        </c:manualLayout>
      </c:layout>
      <c:scatterChart>
        <c:scatterStyle val="lineMarker"/>
        <c:varyColors val="0"/>
        <c:ser>
          <c:idx val="0"/>
          <c:order val="0"/>
          <c:tx>
            <c:strRef>
              <c:f>VDES!$B$6</c:f>
              <c:strCache>
                <c:ptCount val="1"/>
                <c:pt idx="0">
                  <c:v>25 kHz channel</c:v>
                </c:pt>
              </c:strCache>
            </c:strRef>
          </c:tx>
          <c:spPr>
            <a:ln w="19080" cap="rnd" cmpd="sng" algn="ctr">
              <a:solidFill>
                <a:srgbClr val="5B9BD5"/>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VDES!$C$10:$C$18</c:f>
              <c:numCache>
                <c:formatCode>General</c:formatCode>
                <c:ptCount val="9"/>
                <c:pt idx="0">
                  <c:v>-62.5</c:v>
                </c:pt>
                <c:pt idx="1">
                  <c:v>-25</c:v>
                </c:pt>
                <c:pt idx="2">
                  <c:v>-12.5</c:v>
                </c:pt>
                <c:pt idx="3">
                  <c:v>-12.5</c:v>
                </c:pt>
                <c:pt idx="4">
                  <c:v>0</c:v>
                </c:pt>
                <c:pt idx="5">
                  <c:v>12.5</c:v>
                </c:pt>
                <c:pt idx="6">
                  <c:v>12.5</c:v>
                </c:pt>
                <c:pt idx="7">
                  <c:v>25</c:v>
                </c:pt>
                <c:pt idx="8">
                  <c:v>62.5</c:v>
                </c:pt>
              </c:numCache>
            </c:numRef>
          </c:xVal>
          <c:yVal>
            <c:numRef>
              <c:f>VDES!$B$10:$B$18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0-D332-4897-8631-B02E31CB7588}"/>
            </c:ext>
          </c:extLst>
        </c:ser>
        <c:ser>
          <c:idx val="1"/>
          <c:order val="1"/>
          <c:tx>
            <c:strRef>
              <c:f>VDES!$D$6</c:f>
              <c:strCache>
                <c:ptCount val="1"/>
                <c:pt idx="0">
                  <c:v>50 kHz channel</c:v>
                </c:pt>
              </c:strCache>
            </c:strRef>
          </c:tx>
          <c:spPr>
            <a:ln w="19080" cap="rnd" cmpd="sng" algn="ctr">
              <a:solidFill>
                <a:srgbClr val="ED7D31"/>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VDES!$E$10:$E$18</c:f>
              <c:numCache>
                <c:formatCode>General</c:formatCode>
                <c:ptCount val="9"/>
                <c:pt idx="0">
                  <c:v>-125</c:v>
                </c:pt>
                <c:pt idx="1">
                  <c:v>-37.5</c:v>
                </c:pt>
                <c:pt idx="2">
                  <c:v>-25</c:v>
                </c:pt>
                <c:pt idx="3">
                  <c:v>-25</c:v>
                </c:pt>
                <c:pt idx="4">
                  <c:v>0</c:v>
                </c:pt>
                <c:pt idx="5">
                  <c:v>25</c:v>
                </c:pt>
                <c:pt idx="6">
                  <c:v>25</c:v>
                </c:pt>
                <c:pt idx="7">
                  <c:v>37.5</c:v>
                </c:pt>
                <c:pt idx="8">
                  <c:v>125</c:v>
                </c:pt>
              </c:numCache>
            </c:numRef>
          </c:xVal>
          <c:yVal>
            <c:numRef>
              <c:f>VDES!$D$10:$D$18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1-D332-4897-8631-B02E31CB7588}"/>
            </c:ext>
          </c:extLst>
        </c:ser>
        <c:ser>
          <c:idx val="2"/>
          <c:order val="2"/>
          <c:tx>
            <c:strRef>
              <c:f>VDES!$F$6</c:f>
              <c:strCache>
                <c:ptCount val="1"/>
                <c:pt idx="0">
                  <c:v>100 kHz channel</c:v>
                </c:pt>
              </c:strCache>
            </c:strRef>
          </c:tx>
          <c:spPr>
            <a:ln w="19080" cap="rnd" cmpd="sng" algn="ctr">
              <a:solidFill>
                <a:srgbClr val="92D050"/>
              </a:solidFill>
              <a:prstDash val="solid"/>
              <a:round/>
            </a:ln>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VDES!$G$10:$G$18</c:f>
              <c:numCache>
                <c:formatCode>General</c:formatCode>
                <c:ptCount val="9"/>
                <c:pt idx="0">
                  <c:v>-250</c:v>
                </c:pt>
                <c:pt idx="1">
                  <c:v>-62.5</c:v>
                </c:pt>
                <c:pt idx="2">
                  <c:v>-50</c:v>
                </c:pt>
                <c:pt idx="3">
                  <c:v>-50</c:v>
                </c:pt>
                <c:pt idx="4">
                  <c:v>0</c:v>
                </c:pt>
                <c:pt idx="5">
                  <c:v>50</c:v>
                </c:pt>
                <c:pt idx="6">
                  <c:v>50</c:v>
                </c:pt>
                <c:pt idx="7">
                  <c:v>62.5</c:v>
                </c:pt>
                <c:pt idx="8">
                  <c:v>250</c:v>
                </c:pt>
              </c:numCache>
            </c:numRef>
          </c:xVal>
          <c:yVal>
            <c:numRef>
              <c:f>VDES!$F$10:$F$18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2-D332-4897-8631-B02E31CB7588}"/>
            </c:ext>
          </c:extLst>
        </c:ser>
        <c:dLbls>
          <c:showLegendKey val="0"/>
          <c:showVal val="0"/>
          <c:showCatName val="0"/>
          <c:showSerName val="0"/>
          <c:showPercent val="0"/>
          <c:showBubbleSize val="0"/>
        </c:dLbls>
        <c:axId val="144858192"/>
        <c:axId val="653013552"/>
      </c:scatterChart>
      <c:valAx>
        <c:axId val="144858192"/>
        <c:scaling>
          <c:orientation val="minMax"/>
          <c:max val="200"/>
          <c:min val="-200"/>
        </c:scaling>
        <c:delete val="0"/>
        <c:axPos val="b"/>
        <c:majorGridlines>
          <c:spPr>
            <a:ln w="9360" cap="flat" cmpd="sng" algn="ctr">
              <a:solidFill>
                <a:srgbClr val="D9D9D9"/>
              </a:solidFill>
              <a:prstDash val="solid"/>
              <a:round/>
            </a:ln>
          </c:spPr>
        </c:majorGridlines>
        <c:title>
          <c:tx>
            <c:rich>
              <a:bodyPr rot="0" spcFirstLastPara="0" vertOverflow="ellipsis" vert="horz" wrap="square" anchor="ctr" anchorCtr="1"/>
              <a:lstStyle/>
              <a:p>
                <a:pPr>
                  <a:defRPr lang="zh-CN" sz="1000" b="0" i="0" u="none" strike="noStrike" kern="1200" spc="-1" baseline="0">
                    <a:solidFill>
                      <a:srgbClr val="595959"/>
                    </a:solidFill>
                    <a:uFill>
                      <a:solidFill>
                        <a:srgbClr val="FFFFFF"/>
                      </a:solidFill>
                    </a:uFill>
                    <a:latin typeface="Calibri" panose="020F0502020204030204"/>
                    <a:ea typeface="+mn-ea"/>
                    <a:cs typeface="+mn-cs"/>
                  </a:defRPr>
                </a:pPr>
                <a:r>
                  <a:rPr lang="en-US" sz="1000" b="0" strike="noStrike" spc="-1">
                    <a:solidFill>
                      <a:srgbClr val="595959"/>
                    </a:solidFill>
                    <a:uFill>
                      <a:solidFill>
                        <a:srgbClr val="FFFFFF"/>
                      </a:solidFill>
                    </a:uFill>
                    <a:latin typeface="Calibri" panose="020F0502020204030204"/>
                  </a:rPr>
                  <a:t>Frequency [kHz]</a:t>
                </a:r>
              </a:p>
            </c:rich>
          </c:tx>
          <c:overlay val="0"/>
        </c:title>
        <c:numFmt formatCode="General" sourceLinked="0"/>
        <c:majorTickMark val="in"/>
        <c:minorTickMark val="in"/>
        <c:tickLblPos val="low"/>
        <c:spPr>
          <a:ln w="9360" cap="flat" cmpd="sng" algn="ctr">
            <a:solidFill>
              <a:srgbClr val="BFBFBF"/>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uFill>
                  <a:solidFill>
                    <a:srgbClr val="FFFFFF"/>
                  </a:solidFill>
                </a:uFill>
                <a:latin typeface="Calibri" panose="020F0502020204030204"/>
                <a:ea typeface="+mn-ea"/>
                <a:cs typeface="+mn-cs"/>
              </a:defRPr>
            </a:pPr>
            <a:endParaRPr lang="en-US"/>
          </a:p>
        </c:txPr>
        <c:crossAx val="653013552"/>
        <c:crosses val="autoZero"/>
        <c:crossBetween val="midCat"/>
      </c:valAx>
      <c:valAx>
        <c:axId val="653013552"/>
        <c:scaling>
          <c:orientation val="minMax"/>
          <c:max val="10"/>
        </c:scaling>
        <c:delete val="0"/>
        <c:axPos val="l"/>
        <c:majorGridlines>
          <c:spPr>
            <a:ln w="9360" cap="flat" cmpd="sng" algn="ctr">
              <a:solidFill>
                <a:srgbClr val="D9D9D9"/>
              </a:solidFill>
              <a:prstDash val="solid"/>
              <a:round/>
            </a:ln>
          </c:spPr>
        </c:majorGridlines>
        <c:title>
          <c:tx>
            <c:rich>
              <a:bodyPr rot="-5400000" spcFirstLastPara="0" vertOverflow="ellipsis" vert="horz" wrap="square" anchor="ctr" anchorCtr="1"/>
              <a:lstStyle/>
              <a:p>
                <a:pPr>
                  <a:defRPr lang="zh-CN" sz="1000" b="0" i="0" u="none" strike="noStrike" kern="1200" spc="-1" baseline="0">
                    <a:solidFill>
                      <a:srgbClr val="595959"/>
                    </a:solidFill>
                    <a:uFill>
                      <a:solidFill>
                        <a:srgbClr val="FFFFFF"/>
                      </a:solidFill>
                    </a:uFill>
                    <a:latin typeface="Calibri" panose="020F0502020204030204"/>
                    <a:ea typeface="+mn-ea"/>
                    <a:cs typeface="+mn-cs"/>
                  </a:defRPr>
                </a:pPr>
                <a:r>
                  <a:rPr lang="en-US" sz="1000" b="0" strike="noStrike" spc="-1">
                    <a:solidFill>
                      <a:srgbClr val="595959"/>
                    </a:solidFill>
                    <a:uFill>
                      <a:solidFill>
                        <a:srgbClr val="FFFFFF"/>
                      </a:solidFill>
                    </a:uFill>
                    <a:latin typeface="Calibri" panose="020F0502020204030204"/>
                  </a:rPr>
                  <a:t>dBc</a:t>
                </a:r>
              </a:p>
            </c:rich>
          </c:tx>
          <c:overlay val="0"/>
        </c:title>
        <c:numFmt formatCode="General" sourceLinked="0"/>
        <c:majorTickMark val="in"/>
        <c:minorTickMark val="in"/>
        <c:tickLblPos val="low"/>
        <c:spPr>
          <a:ln w="9360" cap="flat" cmpd="sng" algn="ctr">
            <a:solidFill>
              <a:srgbClr val="BFBFBF"/>
            </a:solidFill>
            <a:prstDash val="solid"/>
            <a:round/>
          </a:ln>
        </c:spPr>
        <c:txPr>
          <a:bodyPr rot="-60000000" spcFirstLastPara="0" vertOverflow="ellipsis" vert="horz" wrap="square" anchor="ctr" anchorCtr="1"/>
          <a:lstStyle/>
          <a:p>
            <a:pPr>
              <a:defRPr lang="zh-CN" sz="900" b="0" i="0" u="none" strike="noStrike" kern="1200" spc="-1" baseline="0">
                <a:solidFill>
                  <a:srgbClr val="595959"/>
                </a:solidFill>
                <a:uFill>
                  <a:solidFill>
                    <a:srgbClr val="FFFFFF"/>
                  </a:solidFill>
                </a:uFill>
                <a:latin typeface="Calibri" panose="020F0502020204030204"/>
                <a:ea typeface="+mn-ea"/>
                <a:cs typeface="+mn-cs"/>
              </a:defRPr>
            </a:pPr>
            <a:endParaRPr lang="en-US"/>
          </a:p>
        </c:txPr>
        <c:crossAx val="144858192"/>
        <c:crosses val="autoZero"/>
        <c:crossBetween val="midCat"/>
      </c:valAx>
      <c:spPr>
        <a:noFill/>
        <a:ln>
          <a:noFill/>
        </a:ln>
      </c:spPr>
    </c:plotArea>
    <c:legend>
      <c:legendPos val="b"/>
      <c:overlay val="0"/>
      <c:spPr>
        <a:noFill/>
        <a:ln>
          <a:noFill/>
        </a:ln>
      </c:spPr>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1"/>
  </c:chart>
  <c:spPr>
    <a:solidFill>
      <a:srgbClr val="FFFFFF"/>
    </a:solidFill>
    <a:ln w="9360" cap="flat" cmpd="sng" algn="ctr">
      <a:solidFill>
        <a:srgbClr val="D9D9D9"/>
      </a:solidFill>
      <a:prstDash val="solid"/>
      <a:round/>
    </a:ln>
  </c:spPr>
  <c:txPr>
    <a:bodyPr/>
    <a:lstStyle/>
    <a:p>
      <a:pPr>
        <a:defRPr lang="zh-CN"/>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nb-NO"/>
              <a:t>VHF ship antenna gain vs. elevation angle</a:t>
            </a:r>
          </a:p>
        </c:rich>
      </c:tx>
      <c:overlay val="0"/>
    </c:title>
    <c:autoTitleDeleted val="0"/>
    <c:plotArea>
      <c:layout/>
      <c:scatterChart>
        <c:scatterStyle val="smoothMarker"/>
        <c:varyColors val="0"/>
        <c:ser>
          <c:idx val="4"/>
          <c:order val="0"/>
          <c:tx>
            <c:strRef>
              <c:f> 2 dBi</c:f>
              <c:strCache>
                <c:ptCount val="1"/>
                <c:pt idx="0">
                  <c:v> 2 dBi</c:v>
                </c:pt>
              </c:strCache>
            </c:strRef>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c:ext xmlns:c16="http://schemas.microsoft.com/office/drawing/2014/chart" uri="{C3380CC4-5D6E-409C-BE32-E72D297353CC}">
              <c16:uniqueId val="{00000000-879B-4FD0-95E4-7E7201222F72}"/>
            </c:ext>
          </c:extLst>
        </c:ser>
        <c:ser>
          <c:idx val="1"/>
          <c:order val="1"/>
          <c:tx>
            <c:strRef>
              <c:f> 3 dBi</c:f>
              <c:strCache>
                <c:ptCount val="1"/>
                <c:pt idx="0">
                  <c:v> 3 dBi</c:v>
                </c:pt>
              </c:strCache>
            </c:strRef>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c:ext xmlns:c16="http://schemas.microsoft.com/office/drawing/2014/chart" uri="{C3380CC4-5D6E-409C-BE32-E72D297353CC}">
              <c16:uniqueId val="{00000001-879B-4FD0-95E4-7E7201222F72}"/>
            </c:ext>
          </c:extLst>
        </c:ser>
        <c:ser>
          <c:idx val="2"/>
          <c:order val="2"/>
          <c:tx>
            <c:strRef>
              <c:f> 6 dBi</c:f>
              <c:strCache>
                <c:ptCount val="1"/>
                <c:pt idx="0">
                  <c:v> 6 dBi</c:v>
                </c:pt>
              </c:strCache>
            </c:strRef>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c:ext xmlns:c16="http://schemas.microsoft.com/office/drawing/2014/chart" uri="{C3380CC4-5D6E-409C-BE32-E72D297353CC}">
              <c16:uniqueId val="{00000002-879B-4FD0-95E4-7E7201222F72}"/>
            </c:ext>
          </c:extLst>
        </c:ser>
        <c:ser>
          <c:idx val="3"/>
          <c:order val="3"/>
          <c:tx>
            <c:strRef>
              <c:f> 9 dBi</c:f>
              <c:strCache>
                <c:ptCount val="1"/>
                <c:pt idx="0">
                  <c:v> 9 dBi</c:v>
                </c:pt>
              </c:strCache>
            </c:strRef>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c:ext xmlns:c16="http://schemas.microsoft.com/office/drawing/2014/chart" uri="{C3380CC4-5D6E-409C-BE32-E72D297353CC}">
              <c16:uniqueId val="{00000003-879B-4FD0-95E4-7E7201222F72}"/>
            </c:ext>
          </c:extLst>
        </c:ser>
        <c:dLbls>
          <c:showLegendKey val="0"/>
          <c:showVal val="0"/>
          <c:showCatName val="0"/>
          <c:showSerName val="0"/>
          <c:showPercent val="0"/>
          <c:showBubbleSize val="0"/>
        </c:dLbls>
        <c:axId val="330642800"/>
        <c:axId val="330636920"/>
      </c:scatterChart>
      <c:valAx>
        <c:axId val="330642800"/>
        <c:scaling>
          <c:orientation val="minMax"/>
          <c:max val="80"/>
        </c:scaling>
        <c:delete val="0"/>
        <c:axPos val="b"/>
        <c:majorGridlines/>
        <c:min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330636920"/>
        <c:crossesAt val="-20"/>
        <c:crossBetween val="midCat"/>
      </c:valAx>
      <c:valAx>
        <c:axId val="330636920"/>
        <c:scaling>
          <c:orientation val="minMax"/>
          <c:max val="10"/>
          <c:min val="-15"/>
        </c:scaling>
        <c:delete val="0"/>
        <c:axPos val="l"/>
        <c:majorGridlines/>
        <c:min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nb-NO"/>
                  <a:t>Gain (dBi)</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330642800"/>
        <c:crosses val="autoZero"/>
        <c:crossBetween val="midCat"/>
      </c:valAx>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txPr>
    <a:bodyPr/>
    <a:lstStyle/>
    <a:p>
      <a:pPr>
        <a:defRPr lang="zh-CN"/>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strRef>
              <c:f>17 dB</c:f>
              <c:strCache>
                <c:ptCount val="1"/>
                <c:pt idx="0">
                  <c:v>17 dB</c:v>
                </c:pt>
              </c:strCache>
            </c:strRef>
          </c:tx>
          <c:spPr>
            <a:ln w="12700" cap="rnd" cmpd="sng" algn="ctr">
              <a:solidFill>
                <a:srgbClr val="000080"/>
              </a:solidFill>
              <a:prstDash val="solid"/>
              <a:round/>
            </a:ln>
          </c:spPr>
          <c:marker>
            <c:symbol val="diamond"/>
            <c:size val="5"/>
            <c:spPr>
              <a:solidFill>
                <a:srgbClr val="000080"/>
              </a:solidFill>
              <a:ln w="9525" cap="flat" cmpd="sng" algn="ctr">
                <a:solidFill>
                  <a:srgbClr val="000080"/>
                </a:solidFill>
                <a:prstDash val="solid"/>
                <a:round/>
              </a:ln>
            </c:spPr>
          </c:marker>
          <c:xVal>
            <c:numRef>
              <c:f>'Sheet1 (2)'!$B$7:$B$49</c:f>
              <c:numCache>
                <c:formatCode>General</c:formatCode>
                <c:ptCount val="43"/>
                <c:pt idx="0">
                  <c:v>-1.9142000076996399</c:v>
                </c:pt>
                <c:pt idx="1">
                  <c:v>-1.71420000769964</c:v>
                </c:pt>
                <c:pt idx="2">
                  <c:v>-1.51420000769964</c:v>
                </c:pt>
                <c:pt idx="3">
                  <c:v>-1.3142000076996401</c:v>
                </c:pt>
                <c:pt idx="4">
                  <c:v>-1.1142000076996399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1.0857999923003601</c:v>
                </c:pt>
                <c:pt idx="16">
                  <c:v>1.28579999230036</c:v>
                </c:pt>
                <c:pt idx="17">
                  <c:v>1.48579999230036</c:v>
                </c:pt>
                <c:pt idx="18">
                  <c:v>1.6857999923003599</c:v>
                </c:pt>
                <c:pt idx="19">
                  <c:v>1.8857999923003601</c:v>
                </c:pt>
                <c:pt idx="20">
                  <c:v>2.0857999923003598</c:v>
                </c:pt>
                <c:pt idx="21">
                  <c:v>2.28579999230036</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c:ext xmlns:c16="http://schemas.microsoft.com/office/drawing/2014/chart" uri="{C3380CC4-5D6E-409C-BE32-E72D297353CC}">
              <c16:uniqueId val="{00000000-A264-4736-8EF3-8776FBCF73AD}"/>
            </c:ext>
          </c:extLst>
        </c:ser>
        <c:ser>
          <c:idx val="1"/>
          <c:order val="1"/>
          <c:tx>
            <c:strRef>
              <c:f>10 dB</c:f>
              <c:strCache>
                <c:ptCount val="1"/>
                <c:pt idx="0">
                  <c:v>10 dB</c:v>
                </c:pt>
              </c:strCache>
            </c:strRef>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2.0139268515822502</c:v>
                </c:pt>
                <c:pt idx="19">
                  <c:v>2.2139268515822499</c:v>
                </c:pt>
                <c:pt idx="20">
                  <c:v>2.4139268515822501</c:v>
                </c:pt>
                <c:pt idx="21">
                  <c:v>2.6139268515822498</c:v>
                </c:pt>
                <c:pt idx="22">
                  <c:v>2.81392685158225</c:v>
                </c:pt>
                <c:pt idx="23">
                  <c:v>3.0139268515822502</c:v>
                </c:pt>
                <c:pt idx="24">
                  <c:v>3.2139268515822499</c:v>
                </c:pt>
                <c:pt idx="25">
                  <c:v>3.4139268515822501</c:v>
                </c:pt>
                <c:pt idx="26">
                  <c:v>3.6139268515822498</c:v>
                </c:pt>
                <c:pt idx="27">
                  <c:v>3.81392685158225</c:v>
                </c:pt>
                <c:pt idx="28">
                  <c:v>4.0139268515822497</c:v>
                </c:pt>
                <c:pt idx="29">
                  <c:v>4.2139268515822499</c:v>
                </c:pt>
                <c:pt idx="30">
                  <c:v>4.4139268515822501</c:v>
                </c:pt>
                <c:pt idx="31">
                  <c:v>4.6139268515822396</c:v>
                </c:pt>
                <c:pt idx="32">
                  <c:v>4.8139268515822504</c:v>
                </c:pt>
                <c:pt idx="33">
                  <c:v>5.0139268515822497</c:v>
                </c:pt>
                <c:pt idx="34">
                  <c:v>5.2139268515822499</c:v>
                </c:pt>
                <c:pt idx="35">
                  <c:v>5.4139268515822501</c:v>
                </c:pt>
                <c:pt idx="36">
                  <c:v>5.6139268515822396</c:v>
                </c:pt>
                <c:pt idx="37">
                  <c:v>5.8139268515822504</c:v>
                </c:pt>
                <c:pt idx="38">
                  <c:v>6.0139268515822497</c:v>
                </c:pt>
                <c:pt idx="39">
                  <c:v>6.2139268515822499</c:v>
                </c:pt>
                <c:pt idx="40">
                  <c:v>6.4139268515822501</c:v>
                </c:pt>
                <c:pt idx="41">
                  <c:v>6.6139268515822502</c:v>
                </c:pt>
                <c:pt idx="42">
                  <c:v>6.8139268515822504</c:v>
                </c:pt>
                <c:pt idx="43">
                  <c:v>7.0139268515822497</c:v>
                </c:pt>
                <c:pt idx="44">
                  <c:v>7.2139268515822499</c:v>
                </c:pt>
                <c:pt idx="45">
                  <c:v>7.4139268515822501</c:v>
                </c:pt>
                <c:pt idx="46">
                  <c:v>7.6139268515822502</c:v>
                </c:pt>
                <c:pt idx="47">
                  <c:v>7.8139268515822504</c:v>
                </c:pt>
                <c:pt idx="48">
                  <c:v>8.0139268515822604</c:v>
                </c:pt>
                <c:pt idx="49">
                  <c:v>8.2139268515822508</c:v>
                </c:pt>
                <c:pt idx="50">
                  <c:v>8.4139268515822607</c:v>
                </c:pt>
                <c:pt idx="51">
                  <c:v>8.6139268515822494</c:v>
                </c:pt>
                <c:pt idx="52">
                  <c:v>8.8139268515822593</c:v>
                </c:pt>
                <c:pt idx="53">
                  <c:v>9.0139268515822604</c:v>
                </c:pt>
                <c:pt idx="54">
                  <c:v>9.2139268515822508</c:v>
                </c:pt>
                <c:pt idx="55">
                  <c:v>9.4139268515822501</c:v>
                </c:pt>
                <c:pt idx="56">
                  <c:v>9.6139268515822494</c:v>
                </c:pt>
                <c:pt idx="57">
                  <c:v>9.8139268515822504</c:v>
                </c:pt>
                <c:pt idx="58">
                  <c:v>10.0139268515822</c:v>
                </c:pt>
                <c:pt idx="59">
                  <c:v>10.213926851582301</c:v>
                </c:pt>
                <c:pt idx="60">
                  <c:v>10.4139268515823</c:v>
                </c:pt>
                <c:pt idx="61">
                  <c:v>10.6139268515822</c:v>
                </c:pt>
                <c:pt idx="62">
                  <c:v>10.8139268515823</c:v>
                </c:pt>
                <c:pt idx="63">
                  <c:v>11.0139268515822</c:v>
                </c:pt>
                <c:pt idx="64">
                  <c:v>11.213926851582301</c:v>
                </c:pt>
                <c:pt idx="65">
                  <c:v>11.4139268515823</c:v>
                </c:pt>
                <c:pt idx="66">
                  <c:v>11.6139268515822</c:v>
                </c:pt>
                <c:pt idx="67">
                  <c:v>11.8139268515823</c:v>
                </c:pt>
                <c:pt idx="68">
                  <c:v>12.0139268515822</c:v>
                </c:pt>
                <c:pt idx="69">
                  <c:v>12.213926851582199</c:v>
                </c:pt>
                <c:pt idx="70">
                  <c:v>12.4139268515822</c:v>
                </c:pt>
                <c:pt idx="71">
                  <c:v>12.6139268515822</c:v>
                </c:pt>
                <c:pt idx="72">
                  <c:v>12.813926851582201</c:v>
                </c:pt>
                <c:pt idx="73">
                  <c:v>13.0139268515822</c:v>
                </c:pt>
                <c:pt idx="74">
                  <c:v>13.213926851582199</c:v>
                </c:pt>
                <c:pt idx="75">
                  <c:v>13.4139268515822</c:v>
                </c:pt>
                <c:pt idx="76">
                  <c:v>13.6139268515822</c:v>
                </c:pt>
                <c:pt idx="77">
                  <c:v>13.813926851582201</c:v>
                </c:pt>
                <c:pt idx="78">
                  <c:v>14.0139268515822</c:v>
                </c:pt>
                <c:pt idx="79">
                  <c:v>14.213926851582199</c:v>
                </c:pt>
                <c:pt idx="80">
                  <c:v>14.4139268515822</c:v>
                </c:pt>
                <c:pt idx="81">
                  <c:v>14.6139268515822</c:v>
                </c:pt>
                <c:pt idx="82">
                  <c:v>14.813926851582201</c:v>
                </c:pt>
                <c:pt idx="83">
                  <c:v>15.0139268515822</c:v>
                </c:pt>
                <c:pt idx="84">
                  <c:v>15.213926851582199</c:v>
                </c:pt>
                <c:pt idx="85">
                  <c:v>15.4139268515822</c:v>
                </c:pt>
                <c:pt idx="86">
                  <c:v>15.6139268515822</c:v>
                </c:pt>
                <c:pt idx="87">
                  <c:v>15.813926851582201</c:v>
                </c:pt>
                <c:pt idx="88">
                  <c:v>16.013926851582202</c:v>
                </c:pt>
                <c:pt idx="89">
                  <c:v>16.213926851582201</c:v>
                </c:pt>
                <c:pt idx="90">
                  <c:v>16.4139268515822</c:v>
                </c:pt>
                <c:pt idx="91">
                  <c:v>16.6139268515822</c:v>
                </c:pt>
                <c:pt idx="92">
                  <c:v>16.813926851582199</c:v>
                </c:pt>
                <c:pt idx="93">
                  <c:v>17.013926851582202</c:v>
                </c:pt>
                <c:pt idx="94">
                  <c:v>17.213926851582201</c:v>
                </c:pt>
                <c:pt idx="95">
                  <c:v>17.4139268515822</c:v>
                </c:pt>
                <c:pt idx="96">
                  <c:v>17.6139268515822</c:v>
                </c:pt>
                <c:pt idx="97">
                  <c:v>17.813926851582199</c:v>
                </c:pt>
                <c:pt idx="98">
                  <c:v>18.013926851582202</c:v>
                </c:pt>
                <c:pt idx="99">
                  <c:v>18.213926851582201</c:v>
                </c:pt>
                <c:pt idx="100">
                  <c:v>18.4139268515822</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c:ext xmlns:c16="http://schemas.microsoft.com/office/drawing/2014/chart" uri="{C3380CC4-5D6E-409C-BE32-E72D297353CC}">
              <c16:uniqueId val="{00000001-A264-4736-8EF3-8776FBCF73AD}"/>
            </c:ext>
          </c:extLst>
        </c:ser>
        <c:dLbls>
          <c:showLegendKey val="0"/>
          <c:showVal val="0"/>
          <c:showCatName val="0"/>
          <c:showSerName val="0"/>
          <c:showPercent val="0"/>
          <c:showBubbleSize val="0"/>
        </c:dLbls>
        <c:axId val="330637312"/>
        <c:axId val="330639664"/>
      </c:scatterChart>
      <c:valAx>
        <c:axId val="330637312"/>
        <c:scaling>
          <c:orientation val="minMax"/>
          <c:max val="14"/>
          <c:min val="-2"/>
        </c:scaling>
        <c:delete val="0"/>
        <c:axPos val="b"/>
        <c:majorGridlines>
          <c:spPr>
            <a:ln w="3175" cap="flat" cmpd="sng" algn="ctr">
              <a:solidFill>
                <a:srgbClr val="000000"/>
              </a:solidFill>
              <a:prstDash val="sysDash"/>
              <a:round/>
            </a:ln>
          </c:spPr>
        </c:majorGridlines>
        <c:title>
          <c:tx>
            <c:rich>
              <a:bodyPr rot="0" spcFirstLastPara="0" vertOverflow="ellipsis" vert="horz" wrap="square" anchor="ctr" anchorCtr="1"/>
              <a:lstStyle/>
              <a:p>
                <a:pPr>
                  <a:defRPr lang="zh-CN" sz="1075"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zh-CN" sz="11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en-US"/>
          </a:p>
        </c:txPr>
        <c:crossAx val="330639664"/>
        <c:crossesAt val="1E-10"/>
        <c:crossBetween val="midCat"/>
        <c:majorUnit val="1"/>
        <c:minorUnit val="0.5"/>
      </c:valAx>
      <c:valAx>
        <c:axId val="330639664"/>
        <c:scaling>
          <c:logBase val="10"/>
          <c:orientation val="minMax"/>
          <c:min val="1E-4"/>
        </c:scaling>
        <c:delete val="0"/>
        <c:axPos val="l"/>
        <c:majorGridlines>
          <c:spPr>
            <a:ln w="3175" cap="flat" cmpd="sng" algn="ctr">
              <a:solidFill>
                <a:srgbClr val="000000"/>
              </a:solidFill>
              <a:prstDash val="sysDash"/>
              <a:round/>
            </a:ln>
          </c:spPr>
        </c:majorGridlines>
        <c:title>
          <c:tx>
            <c:rich>
              <a:bodyPr rot="-5400000" spcFirstLastPara="0" vertOverflow="ellipsis" vert="horz" wrap="square" anchor="ctr" anchorCtr="1"/>
              <a:lstStyle/>
              <a:p>
                <a:pPr>
                  <a:defRPr lang="zh-CN" sz="1075" b="1" i="0" u="none" strike="noStrike" kern="1200" baseline="0">
                    <a:solidFill>
                      <a:srgbClr val="000000"/>
                    </a:solidFill>
                    <a:latin typeface="Arial" panose="020B0604020202020204" pitchFamily="2"/>
                    <a:ea typeface="Arial" panose="020B0604020202020204" pitchFamily="2"/>
                    <a:cs typeface="Arial" panose="020B0604020202020204" pitchFamily="2"/>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cap="flat" cmpd="sng" algn="ctr">
            <a:solidFill>
              <a:srgbClr val="000000"/>
            </a:solidFill>
            <a:prstDash val="solid"/>
            <a:round/>
          </a:ln>
        </c:spPr>
        <c:txPr>
          <a:bodyPr rot="0" spcFirstLastPara="0" vertOverflow="ellipsis" vert="horz" wrap="square" anchor="ctr" anchorCtr="1"/>
          <a:lstStyle/>
          <a:p>
            <a:pPr>
              <a:defRPr lang="zh-CN" sz="11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en-US"/>
          </a:p>
        </c:txPr>
        <c:crossAx val="330637312"/>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txPr>
        <a:bodyPr rot="0" spcFirstLastPara="0" vertOverflow="ellipsis" vert="horz" wrap="square" anchor="ctr" anchorCtr="1"/>
        <a:lstStyle/>
        <a:p>
          <a:pPr>
            <a:defRPr lang="zh-CN" sz="1100" b="0" i="0" u="none" strike="noStrike" kern="1200" baseline="0">
              <a:solidFill>
                <a:srgbClr val="000000"/>
              </a:solidFill>
              <a:latin typeface="Arial" panose="020B0604020202020204" pitchFamily="2"/>
              <a:ea typeface="Arial" panose="020B0604020202020204" pitchFamily="2"/>
              <a:cs typeface="Arial" panose="020B0604020202020204" pitchFamily="2"/>
            </a:defRPr>
          </a:pPr>
          <a:endParaRPr lang="en-US"/>
        </a:p>
      </c:txPr>
    </c:legend>
    <c:plotVisOnly val="1"/>
    <c:dispBlanksAs val="gap"/>
    <c:showDLblsOverMax val="0"/>
  </c:chart>
  <c:spPr>
    <a:solidFill>
      <a:srgbClr val="FFFFFF"/>
    </a:solidFill>
    <a:ln w="9525" cap="flat" cmpd="sng" algn="ctr">
      <a:noFill/>
      <a:prstDash val="solid"/>
      <a:round/>
    </a:ln>
  </c:spPr>
  <c:txPr>
    <a:bodyPr/>
    <a:lstStyle/>
    <a:p>
      <a:pPr>
        <a:defRPr lang="zh-CN" sz="1100" b="0" i="0" u="none" strike="noStrike" baseline="0">
          <a:solidFill>
            <a:srgbClr val="000000"/>
          </a:solidFill>
          <a:latin typeface="Arial" panose="020B0604020202020204" pitchFamily="2"/>
          <a:ea typeface="Arial" panose="020B0604020202020204" pitchFamily="2"/>
          <a:cs typeface="Arial" panose="020B0604020202020204" pitchFamily="2"/>
        </a:defRPr>
      </a:pPr>
      <a:endParaRPr lang="en-US"/>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2"/>
          <c:order val="0"/>
          <c:tx>
            <c:strRef>
              <c:f>37 dBHz</c:f>
              <c:strCache>
                <c:ptCount val="1"/>
                <c:pt idx="0">
                  <c:v>37 dBHz</c:v>
                </c:pt>
              </c:strCache>
            </c:strRef>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9.7012670897182798E-6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c:ext xmlns:c16="http://schemas.microsoft.com/office/drawing/2014/chart" uri="{C3380CC4-5D6E-409C-BE32-E72D297353CC}">
              <c16:uniqueId val="{00000000-8253-4D4C-BF39-4D395D1565DD}"/>
            </c:ext>
          </c:extLst>
        </c:ser>
        <c:ser>
          <c:idx val="3"/>
          <c:order val="1"/>
          <c:tx>
            <c:strRef>
              <c:f>36 dBHz</c:f>
              <c:strCache>
                <c:ptCount val="1"/>
                <c:pt idx="0">
                  <c:v>36 dBHz</c:v>
                </c:pt>
              </c:strCache>
            </c:strRef>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3.8210784938338401E-4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c:ext xmlns:c16="http://schemas.microsoft.com/office/drawing/2014/chart" uri="{C3380CC4-5D6E-409C-BE32-E72D297353CC}">
              <c16:uniqueId val="{00000001-8253-4D4C-BF39-4D395D1565DD}"/>
            </c:ext>
          </c:extLst>
        </c:ser>
        <c:dLbls>
          <c:showLegendKey val="0"/>
          <c:showVal val="0"/>
          <c:showCatName val="0"/>
          <c:showSerName val="0"/>
          <c:showPercent val="0"/>
          <c:showBubbleSize val="0"/>
        </c:dLbls>
        <c:axId val="330641624"/>
        <c:axId val="330638880"/>
      </c:scatterChart>
      <c:valAx>
        <c:axId val="330641624"/>
        <c:scaling>
          <c:logBase val="10"/>
          <c:orientation val="minMax"/>
          <c:max val="1"/>
          <c:min val="1E-8"/>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False Alarm Prob.</a:t>
                </a:r>
              </a:p>
            </c:rich>
          </c:tx>
          <c:overlay val="0"/>
        </c:title>
        <c:numFmt formatCode="0.E+0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330638880"/>
        <c:crossesAt val="1E-10"/>
        <c:crossBetween val="midCat"/>
      </c:valAx>
      <c:valAx>
        <c:axId val="330638880"/>
        <c:scaling>
          <c:logBase val="10"/>
          <c:orientation val="minMax"/>
          <c:min val="1E-10"/>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Miss Detection Prob.</a:t>
                </a:r>
              </a:p>
            </c:rich>
          </c:tx>
          <c:overlay val="0"/>
        </c:title>
        <c:numFmt formatCode="0.E+00"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330641624"/>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spPr>
    <a:ln w="9525" cap="flat" cmpd="sng" algn="ctr">
      <a:noFill/>
      <a:prstDash val="solid"/>
      <a:round/>
    </a:ln>
  </c:spPr>
  <c:txPr>
    <a:bodyPr/>
    <a:lstStyle/>
    <a:p>
      <a:pPr>
        <a:defRPr lang="zh-CN"/>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82549077178199"/>
          <c:y val="5.1400554097404502E-2"/>
          <c:w val="0.76872957823420596"/>
          <c:h val="0.80227345089870505"/>
        </c:manualLayout>
      </c:layout>
      <c:scatterChart>
        <c:scatterStyle val="smoothMarker"/>
        <c:varyColors val="0"/>
        <c:ser>
          <c:idx val="0"/>
          <c:order val="0"/>
          <c:tx>
            <c:strRef>
              <c:f>(32,7)</c:f>
              <c:strCache>
                <c:ptCount val="1"/>
                <c:pt idx="0">
                  <c:v>(32,7)</c:v>
                </c:pt>
              </c:strCache>
            </c:strRef>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c:ext xmlns:c16="http://schemas.microsoft.com/office/drawing/2014/chart" uri="{C3380CC4-5D6E-409C-BE32-E72D297353CC}">
              <c16:uniqueId val="{00000000-DADB-4CD0-9C66-A4CB694967FE}"/>
            </c:ext>
          </c:extLst>
        </c:ser>
        <c:ser>
          <c:idx val="1"/>
          <c:order val="1"/>
          <c:tx>
            <c:strRef>
              <c:f>(32,6)</c:f>
              <c:strCache>
                <c:ptCount val="1"/>
                <c:pt idx="0">
                  <c:v>(32,6)</c:v>
                </c:pt>
              </c:strCache>
            </c:strRef>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c:ext xmlns:c16="http://schemas.microsoft.com/office/drawing/2014/chart" uri="{C3380CC4-5D6E-409C-BE32-E72D297353CC}">
              <c16:uniqueId val="{00000001-DADB-4CD0-9C66-A4CB694967FE}"/>
            </c:ext>
          </c:extLst>
        </c:ser>
        <c:ser>
          <c:idx val="2"/>
          <c:order val="2"/>
          <c:tx>
            <c:strRef>
              <c:f>(32,5)</c:f>
              <c:strCache>
                <c:ptCount val="1"/>
                <c:pt idx="0">
                  <c:v>(32,5)</c:v>
                </c:pt>
              </c:strCache>
            </c:strRef>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c:ext xmlns:c16="http://schemas.microsoft.com/office/drawing/2014/chart" uri="{C3380CC4-5D6E-409C-BE32-E72D297353CC}">
              <c16:uniqueId val="{00000002-DADB-4CD0-9C66-A4CB694967FE}"/>
            </c:ext>
          </c:extLst>
        </c:ser>
        <c:dLbls>
          <c:showLegendKey val="0"/>
          <c:showVal val="0"/>
          <c:showCatName val="0"/>
          <c:showSerName val="0"/>
          <c:showPercent val="0"/>
          <c:showBubbleSize val="0"/>
        </c:dLbls>
        <c:axId val="330640056"/>
        <c:axId val="330644368"/>
      </c:scatterChart>
      <c:valAx>
        <c:axId val="330640056"/>
        <c:scaling>
          <c:orientation val="minMax"/>
          <c:min val="-10"/>
        </c:scaling>
        <c:delete val="0"/>
        <c:axPos val="b"/>
        <c:majorGridlines/>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200" b="0" i="0" u="none" strike="noStrike" kern="1200" baseline="0">
                <a:solidFill>
                  <a:schemeClr val="tx1"/>
                </a:solidFill>
                <a:latin typeface="+mn-lt"/>
                <a:ea typeface="+mn-ea"/>
                <a:cs typeface="+mn-cs"/>
              </a:defRPr>
            </a:pPr>
            <a:endParaRPr lang="en-US"/>
          </a:p>
        </c:txPr>
        <c:crossAx val="330644368"/>
        <c:crossesAt val="1E-10"/>
        <c:crossBetween val="midCat"/>
      </c:valAx>
      <c:valAx>
        <c:axId val="330644368"/>
        <c:scaling>
          <c:logBase val="10"/>
          <c:orientation val="minMax"/>
          <c:min val="9.9999999999999995E-7"/>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t>CodeWord Error Prob.</a:t>
                </a:r>
              </a:p>
            </c:rich>
          </c:tx>
          <c:overlay val="0"/>
        </c:title>
        <c:numFmt formatCode="0.E+00" sourceLinked="0"/>
        <c:majorTickMark val="out"/>
        <c:minorTickMark val="none"/>
        <c:tickLblPos val="nextTo"/>
        <c:txPr>
          <a:bodyPr rot="-60000000" spcFirstLastPara="0" vertOverflow="ellipsis" vert="horz" wrap="square" anchor="ctr" anchorCtr="1"/>
          <a:lstStyle/>
          <a:p>
            <a:pPr>
              <a:defRPr lang="zh-CN" sz="1200" b="0" i="0" u="none" strike="noStrike" kern="1200" baseline="0">
                <a:solidFill>
                  <a:schemeClr val="tx1"/>
                </a:solidFill>
                <a:latin typeface="+mn-lt"/>
                <a:ea typeface="+mn-ea"/>
                <a:cs typeface="+mn-cs"/>
              </a:defRPr>
            </a:pPr>
            <a:endParaRPr lang="en-US"/>
          </a:p>
        </c:txPr>
        <c:crossAx val="330640056"/>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txPr>
        <a:bodyPr rot="0" spcFirstLastPara="0" vertOverflow="ellipsis" vert="horz" wrap="square" anchor="ctr" anchorCtr="1"/>
        <a:lstStyle/>
        <a:p>
          <a:pPr>
            <a:defRPr lang="zh-CN" sz="1200" b="0" i="0" u="none" strike="noStrike" kern="1200" baseline="0">
              <a:solidFill>
                <a:schemeClr val="tx1"/>
              </a:solidFill>
              <a:latin typeface="+mn-lt"/>
              <a:ea typeface="+mn-ea"/>
              <a:cs typeface="+mn-cs"/>
            </a:defRPr>
          </a:pPr>
          <a:endParaRPr lang="en-US"/>
        </a:p>
      </c:txPr>
    </c:legend>
    <c:plotVisOnly val="1"/>
    <c:dispBlanksAs val="gap"/>
    <c:showDLblsOverMax val="0"/>
  </c:chart>
  <c:spPr>
    <a:ln w="9525" cap="flat" cmpd="sng" algn="ctr">
      <a:noFill/>
      <a:prstDash val="solid"/>
      <a:round/>
    </a:ln>
  </c:spPr>
  <c:txPr>
    <a:bodyPr/>
    <a:lstStyle/>
    <a:p>
      <a:pPr>
        <a:defRPr lang="zh-CN" sz="12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-73.855478000000005</c:v>
                </c:pt>
                <c:pt idx="3">
                  <c:v>-73.801272999999995</c:v>
                </c:pt>
                <c:pt idx="4">
                  <c:v>-73.747067999999999</c:v>
                </c:pt>
                <c:pt idx="5">
                  <c:v>-73.692863000000003</c:v>
                </c:pt>
                <c:pt idx="6">
                  <c:v>-73.638658000000007</c:v>
                </c:pt>
                <c:pt idx="7">
                  <c:v>-73.584490000000002</c:v>
                </c:pt>
                <c:pt idx="8">
                  <c:v>-73.530285000000006</c:v>
                </c:pt>
                <c:pt idx="9">
                  <c:v>-73.476079999999996</c:v>
                </c:pt>
                <c:pt idx="10">
                  <c:v>-73.421875</c:v>
                </c:pt>
                <c:pt idx="11">
                  <c:v>-73.367670000000004</c:v>
                </c:pt>
                <c:pt idx="12">
                  <c:v>-73.313464999999994</c:v>
                </c:pt>
                <c:pt idx="13">
                  <c:v>-73.259259999999998</c:v>
                </c:pt>
                <c:pt idx="14">
                  <c:v>-73.205091999999993</c:v>
                </c:pt>
                <c:pt idx="15">
                  <c:v>-73.150886999999997</c:v>
                </c:pt>
                <c:pt idx="16">
                  <c:v>-73.096682000000001</c:v>
                </c:pt>
                <c:pt idx="17">
                  <c:v>-73.042477000000005</c:v>
                </c:pt>
                <c:pt idx="18">
                  <c:v>-72.988271999999995</c:v>
                </c:pt>
                <c:pt idx="19">
                  <c:v>-72.934066999999999</c:v>
                </c:pt>
                <c:pt idx="20">
                  <c:v>-72.879898999999995</c:v>
                </c:pt>
                <c:pt idx="21">
                  <c:v>-72.825693999999999</c:v>
                </c:pt>
                <c:pt idx="22">
                  <c:v>-72.771489000000003</c:v>
                </c:pt>
                <c:pt idx="23">
                  <c:v>-72.717284000000006</c:v>
                </c:pt>
                <c:pt idx="24">
                  <c:v>-72.663078999999996</c:v>
                </c:pt>
                <c:pt idx="25">
                  <c:v>-72.608874</c:v>
                </c:pt>
                <c:pt idx="26">
                  <c:v>-72.554705999999996</c:v>
                </c:pt>
                <c:pt idx="27">
                  <c:v>-72.500501</c:v>
                </c:pt>
                <c:pt idx="28">
                  <c:v>-72.446296000000004</c:v>
                </c:pt>
                <c:pt idx="29">
                  <c:v>-72.392090999999994</c:v>
                </c:pt>
                <c:pt idx="30">
                  <c:v>-72.337885999999997</c:v>
                </c:pt>
                <c:pt idx="31">
                  <c:v>-72.283681000000001</c:v>
                </c:pt>
                <c:pt idx="32">
                  <c:v>-72.229476000000005</c:v>
                </c:pt>
                <c:pt idx="33">
                  <c:v>-72.175308000000001</c:v>
                </c:pt>
                <c:pt idx="34">
                  <c:v>-72.121103000000005</c:v>
                </c:pt>
                <c:pt idx="35">
                  <c:v>-72.066897999999995</c:v>
                </c:pt>
                <c:pt idx="36">
                  <c:v>-72.012692999999999</c:v>
                </c:pt>
                <c:pt idx="37">
                  <c:v>-71.958488000000003</c:v>
                </c:pt>
                <c:pt idx="38">
                  <c:v>-71.904283000000007</c:v>
                </c:pt>
                <c:pt idx="39">
                  <c:v>-71.850115000000002</c:v>
                </c:pt>
                <c:pt idx="40">
                  <c:v>-71.795910000000006</c:v>
                </c:pt>
                <c:pt idx="41">
                  <c:v>-71.741704999999996</c:v>
                </c:pt>
                <c:pt idx="42">
                  <c:v>-71.6875</c:v>
                </c:pt>
                <c:pt idx="43">
                  <c:v>-71.633295000000004</c:v>
                </c:pt>
                <c:pt idx="44">
                  <c:v>-71.579089999999994</c:v>
                </c:pt>
                <c:pt idx="45">
                  <c:v>-71.524884999999998</c:v>
                </c:pt>
                <c:pt idx="46">
                  <c:v>-71.470716999999993</c:v>
                </c:pt>
                <c:pt idx="47">
                  <c:v>-71.416511999999997</c:v>
                </c:pt>
                <c:pt idx="48">
                  <c:v>-71.362307000000001</c:v>
                </c:pt>
                <c:pt idx="49">
                  <c:v>-71.308102000000005</c:v>
                </c:pt>
                <c:pt idx="50">
                  <c:v>-71.253896999999995</c:v>
                </c:pt>
                <c:pt idx="51">
                  <c:v>-71.199691999999999</c:v>
                </c:pt>
                <c:pt idx="52">
                  <c:v>-71.145523999999995</c:v>
                </c:pt>
                <c:pt idx="53">
                  <c:v>-71.091318999999999</c:v>
                </c:pt>
                <c:pt idx="54">
                  <c:v>-71.037114000000003</c:v>
                </c:pt>
                <c:pt idx="55">
                  <c:v>-70.982909000000006</c:v>
                </c:pt>
                <c:pt idx="56">
                  <c:v>-70.928703999999996</c:v>
                </c:pt>
                <c:pt idx="57">
                  <c:v>-70.874499</c:v>
                </c:pt>
                <c:pt idx="58">
                  <c:v>-70.820330999999996</c:v>
                </c:pt>
                <c:pt idx="59">
                  <c:v>-70.766126</c:v>
                </c:pt>
                <c:pt idx="60">
                  <c:v>-70.711921000000004</c:v>
                </c:pt>
                <c:pt idx="61">
                  <c:v>-70.657715999999994</c:v>
                </c:pt>
                <c:pt idx="62">
                  <c:v>-70.603510999999997</c:v>
                </c:pt>
                <c:pt idx="63">
                  <c:v>-70.549306000000001</c:v>
                </c:pt>
                <c:pt idx="64">
                  <c:v>-70.495101000000005</c:v>
                </c:pt>
                <c:pt idx="65">
                  <c:v>-70.440933000000001</c:v>
                </c:pt>
                <c:pt idx="66">
                  <c:v>-70.386728000000005</c:v>
                </c:pt>
                <c:pt idx="67">
                  <c:v>-70.332522999999995</c:v>
                </c:pt>
                <c:pt idx="68">
                  <c:v>-70.278317999999999</c:v>
                </c:pt>
                <c:pt idx="69">
                  <c:v>-70.224113000000003</c:v>
                </c:pt>
                <c:pt idx="70">
                  <c:v>-70.169908000000007</c:v>
                </c:pt>
                <c:pt idx="71">
                  <c:v>-70.115740000000002</c:v>
                </c:pt>
                <c:pt idx="72">
                  <c:v>-70.061535000000006</c:v>
                </c:pt>
                <c:pt idx="73">
                  <c:v>-70.007329999999996</c:v>
                </c:pt>
                <c:pt idx="74">
                  <c:v>-69.953125</c:v>
                </c:pt>
                <c:pt idx="75">
                  <c:v>-69.898920000000004</c:v>
                </c:pt>
                <c:pt idx="76">
                  <c:v>-69.844714999999994</c:v>
                </c:pt>
                <c:pt idx="77">
                  <c:v>-69.790509999999998</c:v>
                </c:pt>
                <c:pt idx="78">
                  <c:v>-69.736341999999993</c:v>
                </c:pt>
                <c:pt idx="79">
                  <c:v>-69.682136999999997</c:v>
                </c:pt>
                <c:pt idx="80">
                  <c:v>-69.627932000000001</c:v>
                </c:pt>
                <c:pt idx="81">
                  <c:v>-69.573727000000005</c:v>
                </c:pt>
                <c:pt idx="82">
                  <c:v>-69.519521999999995</c:v>
                </c:pt>
                <c:pt idx="83">
                  <c:v>-69.465316999999999</c:v>
                </c:pt>
                <c:pt idx="84">
                  <c:v>-69.411148999999995</c:v>
                </c:pt>
                <c:pt idx="85">
                  <c:v>-69.356943999999999</c:v>
                </c:pt>
                <c:pt idx="86">
                  <c:v>-69.302739000000003</c:v>
                </c:pt>
                <c:pt idx="87">
                  <c:v>-69.248534000000006</c:v>
                </c:pt>
                <c:pt idx="88">
                  <c:v>-69.194328999999996</c:v>
                </c:pt>
                <c:pt idx="89">
                  <c:v>-69.140124</c:v>
                </c:pt>
                <c:pt idx="90">
                  <c:v>-69.085955999999996</c:v>
                </c:pt>
                <c:pt idx="91">
                  <c:v>-69.031751</c:v>
                </c:pt>
                <c:pt idx="92">
                  <c:v>-68.977546000000004</c:v>
                </c:pt>
                <c:pt idx="93">
                  <c:v>-68.923340999999994</c:v>
                </c:pt>
                <c:pt idx="94">
                  <c:v>-68.869135999999997</c:v>
                </c:pt>
                <c:pt idx="95">
                  <c:v>-68.814931000000001</c:v>
                </c:pt>
                <c:pt idx="96">
                  <c:v>-68.760726000000005</c:v>
                </c:pt>
                <c:pt idx="97">
                  <c:v>-68.706558000000001</c:v>
                </c:pt>
                <c:pt idx="98">
                  <c:v>-68.652353000000005</c:v>
                </c:pt>
                <c:pt idx="99">
                  <c:v>-68.598147999999995</c:v>
                </c:pt>
                <c:pt idx="100">
                  <c:v>-68.543942999999999</c:v>
                </c:pt>
                <c:pt idx="101">
                  <c:v>-68.489738000000003</c:v>
                </c:pt>
                <c:pt idx="102">
                  <c:v>-68.435533000000007</c:v>
                </c:pt>
                <c:pt idx="103">
                  <c:v>-68.381365000000002</c:v>
                </c:pt>
                <c:pt idx="104">
                  <c:v>-68.327160000000006</c:v>
                </c:pt>
                <c:pt idx="105">
                  <c:v>-68.272954999999996</c:v>
                </c:pt>
                <c:pt idx="106">
                  <c:v>-68.21875</c:v>
                </c:pt>
                <c:pt idx="107">
                  <c:v>-68.164545000000004</c:v>
                </c:pt>
                <c:pt idx="108">
                  <c:v>-68.110339999999994</c:v>
                </c:pt>
                <c:pt idx="109">
                  <c:v>-68.056134999999998</c:v>
                </c:pt>
                <c:pt idx="110">
                  <c:v>-68.001966999999993</c:v>
                </c:pt>
                <c:pt idx="111">
                  <c:v>-67.947761999999997</c:v>
                </c:pt>
                <c:pt idx="112">
                  <c:v>-67.893557000000001</c:v>
                </c:pt>
                <c:pt idx="113">
                  <c:v>-67.839352000000005</c:v>
                </c:pt>
                <c:pt idx="114">
                  <c:v>-67.785146999999995</c:v>
                </c:pt>
                <c:pt idx="115">
                  <c:v>-67.730941999999999</c:v>
                </c:pt>
                <c:pt idx="116">
                  <c:v>-67.676773999999995</c:v>
                </c:pt>
                <c:pt idx="117">
                  <c:v>-67.622568999999999</c:v>
                </c:pt>
                <c:pt idx="118">
                  <c:v>-67.568364000000003</c:v>
                </c:pt>
                <c:pt idx="119">
                  <c:v>-67.514159000000006</c:v>
                </c:pt>
                <c:pt idx="120">
                  <c:v>-67.459953999999996</c:v>
                </c:pt>
                <c:pt idx="121">
                  <c:v>-67.405749</c:v>
                </c:pt>
                <c:pt idx="122">
                  <c:v>-67.351580999999996</c:v>
                </c:pt>
                <c:pt idx="123">
                  <c:v>-67.297376</c:v>
                </c:pt>
                <c:pt idx="124">
                  <c:v>-67.243171000000004</c:v>
                </c:pt>
                <c:pt idx="125">
                  <c:v>-67.188965999999994</c:v>
                </c:pt>
                <c:pt idx="126">
                  <c:v>-67.134760999999997</c:v>
                </c:pt>
                <c:pt idx="127">
                  <c:v>-67.080556000000001</c:v>
                </c:pt>
                <c:pt idx="128">
                  <c:v>-67.026351000000005</c:v>
                </c:pt>
                <c:pt idx="129">
                  <c:v>-66.972183000000001</c:v>
                </c:pt>
                <c:pt idx="130">
                  <c:v>-66.917978000000005</c:v>
                </c:pt>
                <c:pt idx="131">
                  <c:v>-66.863772999999995</c:v>
                </c:pt>
                <c:pt idx="132">
                  <c:v>-66.809567999999999</c:v>
                </c:pt>
                <c:pt idx="133">
                  <c:v>-66.755363000000003</c:v>
                </c:pt>
                <c:pt idx="134">
                  <c:v>-66.701158000000007</c:v>
                </c:pt>
                <c:pt idx="135">
                  <c:v>-66.646990000000002</c:v>
                </c:pt>
                <c:pt idx="136">
                  <c:v>-66.592785000000006</c:v>
                </c:pt>
                <c:pt idx="137">
                  <c:v>-66.538579999999996</c:v>
                </c:pt>
                <c:pt idx="138">
                  <c:v>-66.484375</c:v>
                </c:pt>
                <c:pt idx="139">
                  <c:v>-66.430170000000004</c:v>
                </c:pt>
                <c:pt idx="140">
                  <c:v>-66.375964999999994</c:v>
                </c:pt>
                <c:pt idx="141">
                  <c:v>-66.321759999999998</c:v>
                </c:pt>
                <c:pt idx="142">
                  <c:v>-66.267591999999993</c:v>
                </c:pt>
                <c:pt idx="143">
                  <c:v>-66.213386999999997</c:v>
                </c:pt>
                <c:pt idx="144">
                  <c:v>-66.159182000000001</c:v>
                </c:pt>
                <c:pt idx="145">
                  <c:v>-66.104977000000005</c:v>
                </c:pt>
                <c:pt idx="146">
                  <c:v>-66.050771999999995</c:v>
                </c:pt>
                <c:pt idx="147">
                  <c:v>-65.996566999999999</c:v>
                </c:pt>
                <c:pt idx="148">
                  <c:v>-65.942398999999995</c:v>
                </c:pt>
                <c:pt idx="149">
                  <c:v>-65.888193999999999</c:v>
                </c:pt>
                <c:pt idx="150">
                  <c:v>-65.833989000000003</c:v>
                </c:pt>
                <c:pt idx="151">
                  <c:v>-65.779784000000006</c:v>
                </c:pt>
                <c:pt idx="152">
                  <c:v>-65.725578999999996</c:v>
                </c:pt>
                <c:pt idx="153">
                  <c:v>-65.671374</c:v>
                </c:pt>
                <c:pt idx="154">
                  <c:v>-65.617205999999996</c:v>
                </c:pt>
                <c:pt idx="155">
                  <c:v>-65.563001</c:v>
                </c:pt>
                <c:pt idx="156">
                  <c:v>-65.508796000000004</c:v>
                </c:pt>
                <c:pt idx="157">
                  <c:v>-65.454590999999994</c:v>
                </c:pt>
                <c:pt idx="158">
                  <c:v>-65.400385999999997</c:v>
                </c:pt>
                <c:pt idx="159">
                  <c:v>-65.346181000000001</c:v>
                </c:pt>
                <c:pt idx="160">
                  <c:v>-65.291976000000005</c:v>
                </c:pt>
                <c:pt idx="161">
                  <c:v>-65.237808000000001</c:v>
                </c:pt>
                <c:pt idx="162">
                  <c:v>-65.183603000000005</c:v>
                </c:pt>
                <c:pt idx="163">
                  <c:v>-65.129397999999995</c:v>
                </c:pt>
                <c:pt idx="164">
                  <c:v>-65.075192999999999</c:v>
                </c:pt>
                <c:pt idx="165">
                  <c:v>-65.020988000000003</c:v>
                </c:pt>
                <c:pt idx="166">
                  <c:v>-64.966783000000007</c:v>
                </c:pt>
                <c:pt idx="167">
                  <c:v>-64.912615000000002</c:v>
                </c:pt>
                <c:pt idx="168">
                  <c:v>-64.858410000000006</c:v>
                </c:pt>
                <c:pt idx="169">
                  <c:v>-64.804204999999996</c:v>
                </c:pt>
                <c:pt idx="170">
                  <c:v>-64.75</c:v>
                </c:pt>
                <c:pt idx="171">
                  <c:v>-64.695795000000004</c:v>
                </c:pt>
                <c:pt idx="172">
                  <c:v>-64.641589999999994</c:v>
                </c:pt>
                <c:pt idx="173">
                  <c:v>-64.587384999999998</c:v>
                </c:pt>
                <c:pt idx="174">
                  <c:v>-64.533216999999993</c:v>
                </c:pt>
                <c:pt idx="175">
                  <c:v>-64.479011999999997</c:v>
                </c:pt>
                <c:pt idx="176">
                  <c:v>-64.424807000000001</c:v>
                </c:pt>
                <c:pt idx="177">
                  <c:v>-64.370602000000005</c:v>
                </c:pt>
                <c:pt idx="178">
                  <c:v>-64.316396999999995</c:v>
                </c:pt>
                <c:pt idx="179">
                  <c:v>-64.262191999999999</c:v>
                </c:pt>
                <c:pt idx="180">
                  <c:v>-64.208023999999995</c:v>
                </c:pt>
                <c:pt idx="181">
                  <c:v>-64.153818999999999</c:v>
                </c:pt>
                <c:pt idx="182">
                  <c:v>-64.099614000000003</c:v>
                </c:pt>
                <c:pt idx="183">
                  <c:v>-64.045409000000006</c:v>
                </c:pt>
                <c:pt idx="184">
                  <c:v>-63.991204000000003</c:v>
                </c:pt>
                <c:pt idx="185">
                  <c:v>-63.936999</c:v>
                </c:pt>
                <c:pt idx="186">
                  <c:v>-63.882831000000003</c:v>
                </c:pt>
                <c:pt idx="187">
                  <c:v>-63.828626</c:v>
                </c:pt>
                <c:pt idx="188">
                  <c:v>-63.774420999999997</c:v>
                </c:pt>
                <c:pt idx="189">
                  <c:v>-63.720216000000001</c:v>
                </c:pt>
                <c:pt idx="190">
                  <c:v>-63.666010999999997</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-63.178240000000002</c:v>
                </c:pt>
                <c:pt idx="200">
                  <c:v>-63.124034999999999</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-62.636226999999998</c:v>
                </c:pt>
                <c:pt idx="210">
                  <c:v>-62.582022000000002</c:v>
                </c:pt>
                <c:pt idx="211">
                  <c:v>-62.527816999999999</c:v>
                </c:pt>
                <c:pt idx="212">
                  <c:v>-62.473649000000002</c:v>
                </c:pt>
                <c:pt idx="213">
                  <c:v>-62.419443999999999</c:v>
                </c:pt>
                <c:pt idx="214">
                  <c:v>-62.365239000000003</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-61.823225999999998</c:v>
                </c:pt>
                <c:pt idx="225">
                  <c:v>-61.769058000000001</c:v>
                </c:pt>
                <c:pt idx="226">
                  <c:v>-61.714852999999998</c:v>
                </c:pt>
                <c:pt idx="227">
                  <c:v>-61.660648000000002</c:v>
                </c:pt>
                <c:pt idx="228">
                  <c:v>-61.606442999999999</c:v>
                </c:pt>
                <c:pt idx="229">
                  <c:v>-61.552238000000003</c:v>
                </c:pt>
                <c:pt idx="230">
                  <c:v>-61.498033</c:v>
                </c:pt>
                <c:pt idx="231">
                  <c:v>-61.443865000000002</c:v>
                </c:pt>
                <c:pt idx="232">
                  <c:v>-61.389659999999999</c:v>
                </c:pt>
                <c:pt idx="233">
                  <c:v>-61.335455000000003</c:v>
                </c:pt>
                <c:pt idx="234">
                  <c:v>-61.28125</c:v>
                </c:pt>
                <c:pt idx="235">
                  <c:v>-61.227044999999997</c:v>
                </c:pt>
                <c:pt idx="236">
                  <c:v>-61.172840000000001</c:v>
                </c:pt>
                <c:pt idx="237">
                  <c:v>-61.118634999999998</c:v>
                </c:pt>
                <c:pt idx="238">
                  <c:v>-61.064467</c:v>
                </c:pt>
                <c:pt idx="239">
                  <c:v>-61.010261999999997</c:v>
                </c:pt>
                <c:pt idx="240">
                  <c:v>-60.956057000000001</c:v>
                </c:pt>
                <c:pt idx="241">
                  <c:v>-60.901851999999998</c:v>
                </c:pt>
                <c:pt idx="242">
                  <c:v>-60.847647000000002</c:v>
                </c:pt>
                <c:pt idx="243">
                  <c:v>-60.793441999999999</c:v>
                </c:pt>
                <c:pt idx="244">
                  <c:v>-60.739274000000002</c:v>
                </c:pt>
                <c:pt idx="245">
                  <c:v>-60.685068999999999</c:v>
                </c:pt>
                <c:pt idx="246">
                  <c:v>-60.630864000000003</c:v>
                </c:pt>
                <c:pt idx="247">
                  <c:v>-60.576658999999999</c:v>
                </c:pt>
                <c:pt idx="248">
                  <c:v>-60.522454000000003</c:v>
                </c:pt>
                <c:pt idx="249">
                  <c:v>-60.468249</c:v>
                </c:pt>
                <c:pt idx="250">
                  <c:v>-60.414081000000003</c:v>
                </c:pt>
                <c:pt idx="251">
                  <c:v>-60.359876</c:v>
                </c:pt>
                <c:pt idx="252">
                  <c:v>-60.305670999999997</c:v>
                </c:pt>
                <c:pt idx="253">
                  <c:v>-60.251466000000001</c:v>
                </c:pt>
                <c:pt idx="254">
                  <c:v>-60.197260999999997</c:v>
                </c:pt>
                <c:pt idx="255">
                  <c:v>-60.143056000000001</c:v>
                </c:pt>
                <c:pt idx="256">
                  <c:v>-60.088850999999998</c:v>
                </c:pt>
                <c:pt idx="257">
                  <c:v>-60.034683000000001</c:v>
                </c:pt>
                <c:pt idx="258">
                  <c:v>-59.980477999999998</c:v>
                </c:pt>
                <c:pt idx="259">
                  <c:v>-59.926273000000002</c:v>
                </c:pt>
                <c:pt idx="260">
                  <c:v>-59.872067999999999</c:v>
                </c:pt>
                <c:pt idx="261">
                  <c:v>-59.817863000000003</c:v>
                </c:pt>
                <c:pt idx="262">
                  <c:v>-59.763658</c:v>
                </c:pt>
                <c:pt idx="263">
                  <c:v>-59.709490000000002</c:v>
                </c:pt>
                <c:pt idx="264">
                  <c:v>-59.655284999999999</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-59.167476999999998</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-58.246102999999998</c:v>
                </c:pt>
                <c:pt idx="291">
                  <c:v>-58.191898000000002</c:v>
                </c:pt>
                <c:pt idx="292">
                  <c:v>-58.137692999999999</c:v>
                </c:pt>
                <c:pt idx="293">
                  <c:v>-58.083488000000003</c:v>
                </c:pt>
                <c:pt idx="294">
                  <c:v>-58.029283</c:v>
                </c:pt>
                <c:pt idx="295">
                  <c:v>-57.975115000000002</c:v>
                </c:pt>
                <c:pt idx="296">
                  <c:v>-57.920909999999999</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-57.216318999999999</c:v>
                </c:pt>
                <c:pt idx="310">
                  <c:v>-57.162114000000003</c:v>
                </c:pt>
                <c:pt idx="311">
                  <c:v>-57.107908999999999</c:v>
                </c:pt>
                <c:pt idx="312">
                  <c:v>-57.053704000000003</c:v>
                </c:pt>
                <c:pt idx="313">
                  <c:v>-56.999499</c:v>
                </c:pt>
                <c:pt idx="314">
                  <c:v>-56.945331000000003</c:v>
                </c:pt>
                <c:pt idx="315">
                  <c:v>-56.891126</c:v>
                </c:pt>
                <c:pt idx="316">
                  <c:v>-56.836920999999997</c:v>
                </c:pt>
                <c:pt idx="317">
                  <c:v>-56.782716000000001</c:v>
                </c:pt>
                <c:pt idx="318">
                  <c:v>-56.728510999999997</c:v>
                </c:pt>
                <c:pt idx="319">
                  <c:v>-56.674306000000001</c:v>
                </c:pt>
                <c:pt idx="320">
                  <c:v>-56.620100999999998</c:v>
                </c:pt>
                <c:pt idx="321">
                  <c:v>-56.565933000000001</c:v>
                </c:pt>
                <c:pt idx="322">
                  <c:v>-56.511727999999998</c:v>
                </c:pt>
                <c:pt idx="323">
                  <c:v>-56.457523000000002</c:v>
                </c:pt>
                <c:pt idx="324">
                  <c:v>-56.403317999999999</c:v>
                </c:pt>
                <c:pt idx="325">
                  <c:v>-56.349113000000003</c:v>
                </c:pt>
                <c:pt idx="326">
                  <c:v>-56.294908</c:v>
                </c:pt>
                <c:pt idx="327">
                  <c:v>-56.240740000000002</c:v>
                </c:pt>
                <c:pt idx="328">
                  <c:v>-56.186534999999999</c:v>
                </c:pt>
                <c:pt idx="329">
                  <c:v>-56.132330000000003</c:v>
                </c:pt>
                <c:pt idx="330">
                  <c:v>-56.078125</c:v>
                </c:pt>
                <c:pt idx="331">
                  <c:v>-56.023919999999997</c:v>
                </c:pt>
                <c:pt idx="332">
                  <c:v>-55.969715000000001</c:v>
                </c:pt>
                <c:pt idx="333">
                  <c:v>-55.915509999999998</c:v>
                </c:pt>
                <c:pt idx="334">
                  <c:v>-55.861342</c:v>
                </c:pt>
                <c:pt idx="335">
                  <c:v>-55.807136999999997</c:v>
                </c:pt>
                <c:pt idx="336">
                  <c:v>-55.752932000000001</c:v>
                </c:pt>
                <c:pt idx="337">
                  <c:v>-55.698726999999998</c:v>
                </c:pt>
                <c:pt idx="338">
                  <c:v>-55.644522000000002</c:v>
                </c:pt>
                <c:pt idx="339">
                  <c:v>-55.590316999999999</c:v>
                </c:pt>
                <c:pt idx="340">
                  <c:v>-55.536149000000002</c:v>
                </c:pt>
                <c:pt idx="341">
                  <c:v>-55.481943999999999</c:v>
                </c:pt>
                <c:pt idx="342">
                  <c:v>-55.427739000000003</c:v>
                </c:pt>
                <c:pt idx="343">
                  <c:v>-55.373533999999999</c:v>
                </c:pt>
                <c:pt idx="344">
                  <c:v>-55.319329000000003</c:v>
                </c:pt>
                <c:pt idx="345">
                  <c:v>-55.265124</c:v>
                </c:pt>
                <c:pt idx="346">
                  <c:v>-55.210956000000003</c:v>
                </c:pt>
                <c:pt idx="347">
                  <c:v>-55.156751</c:v>
                </c:pt>
                <c:pt idx="348">
                  <c:v>-55.102545999999997</c:v>
                </c:pt>
                <c:pt idx="349">
                  <c:v>-55.048341000000001</c:v>
                </c:pt>
                <c:pt idx="350">
                  <c:v>-54.994135999999997</c:v>
                </c:pt>
                <c:pt idx="351">
                  <c:v>-54.939931000000001</c:v>
                </c:pt>
                <c:pt idx="352">
                  <c:v>-54.885725999999998</c:v>
                </c:pt>
                <c:pt idx="353">
                  <c:v>-54.831558000000001</c:v>
                </c:pt>
                <c:pt idx="354">
                  <c:v>-54.777352999999998</c:v>
                </c:pt>
                <c:pt idx="355">
                  <c:v>-54.723148000000002</c:v>
                </c:pt>
                <c:pt idx="356">
                  <c:v>-54.668942999999999</c:v>
                </c:pt>
                <c:pt idx="357">
                  <c:v>-54.614738000000003</c:v>
                </c:pt>
                <c:pt idx="358">
                  <c:v>-54.560533</c:v>
                </c:pt>
                <c:pt idx="359">
                  <c:v>-54.506365000000002</c:v>
                </c:pt>
                <c:pt idx="360">
                  <c:v>-54.452159999999999</c:v>
                </c:pt>
                <c:pt idx="361">
                  <c:v>-54.397955000000003</c:v>
                </c:pt>
                <c:pt idx="362">
                  <c:v>-54.34375</c:v>
                </c:pt>
                <c:pt idx="363">
                  <c:v>-54.289544999999997</c:v>
                </c:pt>
                <c:pt idx="364">
                  <c:v>-54.235340000000001</c:v>
                </c:pt>
                <c:pt idx="365">
                  <c:v>-54.181134999999998</c:v>
                </c:pt>
                <c:pt idx="366">
                  <c:v>-54.126967</c:v>
                </c:pt>
                <c:pt idx="367">
                  <c:v>-54.072761999999997</c:v>
                </c:pt>
                <c:pt idx="368">
                  <c:v>-54.018557000000001</c:v>
                </c:pt>
                <c:pt idx="369">
                  <c:v>-53.964351999999998</c:v>
                </c:pt>
                <c:pt idx="370">
                  <c:v>-53.910147000000002</c:v>
                </c:pt>
                <c:pt idx="371">
                  <c:v>-53.855941999999999</c:v>
                </c:pt>
                <c:pt idx="372">
                  <c:v>-53.801774000000002</c:v>
                </c:pt>
                <c:pt idx="373">
                  <c:v>-53.747568999999999</c:v>
                </c:pt>
                <c:pt idx="374">
                  <c:v>-53.693364000000003</c:v>
                </c:pt>
                <c:pt idx="375">
                  <c:v>-53.639158999999999</c:v>
                </c:pt>
                <c:pt idx="376">
                  <c:v>-53.584954000000003</c:v>
                </c:pt>
                <c:pt idx="377">
                  <c:v>-53.530749</c:v>
                </c:pt>
                <c:pt idx="378">
                  <c:v>-53.476581000000003</c:v>
                </c:pt>
                <c:pt idx="379">
                  <c:v>-53.422376</c:v>
                </c:pt>
                <c:pt idx="380">
                  <c:v>-53.368170999999997</c:v>
                </c:pt>
                <c:pt idx="381">
                  <c:v>-53.313966000000001</c:v>
                </c:pt>
                <c:pt idx="382">
                  <c:v>-53.259760999999997</c:v>
                </c:pt>
                <c:pt idx="383">
                  <c:v>-53.205556000000001</c:v>
                </c:pt>
                <c:pt idx="384">
                  <c:v>-53.151350999999998</c:v>
                </c:pt>
                <c:pt idx="385">
                  <c:v>-53.097183000000001</c:v>
                </c:pt>
                <c:pt idx="386">
                  <c:v>-53.042977999999998</c:v>
                </c:pt>
                <c:pt idx="387">
                  <c:v>-52.988773000000002</c:v>
                </c:pt>
                <c:pt idx="388">
                  <c:v>-52.934567999999999</c:v>
                </c:pt>
                <c:pt idx="389">
                  <c:v>-52.880363000000003</c:v>
                </c:pt>
                <c:pt idx="390">
                  <c:v>-52.826158</c:v>
                </c:pt>
                <c:pt idx="391">
                  <c:v>-52.771990000000002</c:v>
                </c:pt>
                <c:pt idx="392">
                  <c:v>-52.717784999999999</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-52.229976999999998</c:v>
                </c:pt>
                <c:pt idx="402">
                  <c:v>-52.175772000000002</c:v>
                </c:pt>
                <c:pt idx="403">
                  <c:v>-52.121566999999999</c:v>
                </c:pt>
                <c:pt idx="404">
                  <c:v>-52.067399000000002</c:v>
                </c:pt>
                <c:pt idx="405">
                  <c:v>-52.013193999999999</c:v>
                </c:pt>
                <c:pt idx="406">
                  <c:v>-51.958989000000003</c:v>
                </c:pt>
                <c:pt idx="407">
                  <c:v>-51.904783999999999</c:v>
                </c:pt>
                <c:pt idx="408">
                  <c:v>-51.850579000000003</c:v>
                </c:pt>
                <c:pt idx="409">
                  <c:v>-51.796374</c:v>
                </c:pt>
                <c:pt idx="410">
                  <c:v>-51.742206000000003</c:v>
                </c:pt>
                <c:pt idx="411">
                  <c:v>-51.688001</c:v>
                </c:pt>
                <c:pt idx="412">
                  <c:v>-51.633795999999997</c:v>
                </c:pt>
                <c:pt idx="413">
                  <c:v>-51.579591000000001</c:v>
                </c:pt>
                <c:pt idx="414">
                  <c:v>-51.525385999999997</c:v>
                </c:pt>
                <c:pt idx="415">
                  <c:v>-51.471181000000001</c:v>
                </c:pt>
                <c:pt idx="416">
                  <c:v>-51.416975999999998</c:v>
                </c:pt>
                <c:pt idx="417">
                  <c:v>-51.362808000000001</c:v>
                </c:pt>
                <c:pt idx="418">
                  <c:v>-51.308602999999998</c:v>
                </c:pt>
                <c:pt idx="419">
                  <c:v>-51.254398000000002</c:v>
                </c:pt>
                <c:pt idx="420">
                  <c:v>-51.200192999999999</c:v>
                </c:pt>
                <c:pt idx="421">
                  <c:v>-51.145988000000003</c:v>
                </c:pt>
                <c:pt idx="422">
                  <c:v>-51.091783</c:v>
                </c:pt>
                <c:pt idx="423">
                  <c:v>-51.037615000000002</c:v>
                </c:pt>
                <c:pt idx="424">
                  <c:v>-50.983409999999999</c:v>
                </c:pt>
                <c:pt idx="425">
                  <c:v>-50.929205000000003</c:v>
                </c:pt>
                <c:pt idx="426">
                  <c:v>-50.875</c:v>
                </c:pt>
                <c:pt idx="427">
                  <c:v>-50.820794999999997</c:v>
                </c:pt>
                <c:pt idx="428">
                  <c:v>-50.766590000000001</c:v>
                </c:pt>
                <c:pt idx="429">
                  <c:v>-50.712384999999998</c:v>
                </c:pt>
                <c:pt idx="430">
                  <c:v>-50.658217</c:v>
                </c:pt>
                <c:pt idx="431">
                  <c:v>-50.604011999999997</c:v>
                </c:pt>
                <c:pt idx="432">
                  <c:v>-50.549807000000001</c:v>
                </c:pt>
                <c:pt idx="433">
                  <c:v>-50.495601999999998</c:v>
                </c:pt>
                <c:pt idx="434">
                  <c:v>-50.441397000000002</c:v>
                </c:pt>
                <c:pt idx="435">
                  <c:v>-50.387191999999999</c:v>
                </c:pt>
                <c:pt idx="436">
                  <c:v>-50.333024000000002</c:v>
                </c:pt>
                <c:pt idx="437">
                  <c:v>-50.278818999999999</c:v>
                </c:pt>
                <c:pt idx="438">
                  <c:v>-50.224614000000003</c:v>
                </c:pt>
                <c:pt idx="439">
                  <c:v>-50.170408999999999</c:v>
                </c:pt>
                <c:pt idx="440">
                  <c:v>-50.116204000000003</c:v>
                </c:pt>
                <c:pt idx="441">
                  <c:v>-50.061999</c:v>
                </c:pt>
                <c:pt idx="442">
                  <c:v>-50.007831000000003</c:v>
                </c:pt>
                <c:pt idx="443">
                  <c:v>-49.953626</c:v>
                </c:pt>
                <c:pt idx="444">
                  <c:v>-49.899420999999997</c:v>
                </c:pt>
                <c:pt idx="445">
                  <c:v>-49.845216000000001</c:v>
                </c:pt>
                <c:pt idx="446">
                  <c:v>-49.791010999999997</c:v>
                </c:pt>
                <c:pt idx="447">
                  <c:v>-49.736806000000001</c:v>
                </c:pt>
                <c:pt idx="448">
                  <c:v>-49.682600999999998</c:v>
                </c:pt>
                <c:pt idx="449">
                  <c:v>-49.628433000000001</c:v>
                </c:pt>
                <c:pt idx="450">
                  <c:v>-49.574227999999998</c:v>
                </c:pt>
                <c:pt idx="451">
                  <c:v>-49.520023000000002</c:v>
                </c:pt>
                <c:pt idx="452">
                  <c:v>-49.465817999999999</c:v>
                </c:pt>
                <c:pt idx="453">
                  <c:v>-49.411613000000003</c:v>
                </c:pt>
                <c:pt idx="454">
                  <c:v>-49.357408</c:v>
                </c:pt>
                <c:pt idx="455">
                  <c:v>-49.303240000000002</c:v>
                </c:pt>
                <c:pt idx="456">
                  <c:v>-49.249034999999999</c:v>
                </c:pt>
                <c:pt idx="457">
                  <c:v>-49.194830000000003</c:v>
                </c:pt>
                <c:pt idx="458">
                  <c:v>-49.140625</c:v>
                </c:pt>
                <c:pt idx="459">
                  <c:v>-49.086419999999997</c:v>
                </c:pt>
                <c:pt idx="460">
                  <c:v>-49.032215000000001</c:v>
                </c:pt>
                <c:pt idx="461">
                  <c:v>-48.978009999999998</c:v>
                </c:pt>
                <c:pt idx="462">
                  <c:v>-48.923842</c:v>
                </c:pt>
                <c:pt idx="463">
                  <c:v>-48.869636999999997</c:v>
                </c:pt>
                <c:pt idx="464">
                  <c:v>-48.815432000000001</c:v>
                </c:pt>
                <c:pt idx="465">
                  <c:v>-48.761226999999998</c:v>
                </c:pt>
                <c:pt idx="466">
                  <c:v>-48.707022000000002</c:v>
                </c:pt>
                <c:pt idx="467">
                  <c:v>-48.652816999999999</c:v>
                </c:pt>
                <c:pt idx="468">
                  <c:v>-48.598649000000002</c:v>
                </c:pt>
                <c:pt idx="469">
                  <c:v>-48.544443999999999</c:v>
                </c:pt>
                <c:pt idx="470">
                  <c:v>-48.490239000000003</c:v>
                </c:pt>
                <c:pt idx="471">
                  <c:v>-48.436033999999999</c:v>
                </c:pt>
                <c:pt idx="472">
                  <c:v>-48.381829000000003</c:v>
                </c:pt>
                <c:pt idx="473">
                  <c:v>-48.327624</c:v>
                </c:pt>
                <c:pt idx="474">
                  <c:v>-48.273456000000003</c:v>
                </c:pt>
                <c:pt idx="475">
                  <c:v>-48.219251</c:v>
                </c:pt>
                <c:pt idx="476">
                  <c:v>-48.165045999999997</c:v>
                </c:pt>
                <c:pt idx="477">
                  <c:v>-48.110841000000001</c:v>
                </c:pt>
                <c:pt idx="478">
                  <c:v>-48.056635999999997</c:v>
                </c:pt>
                <c:pt idx="479">
                  <c:v>-48.002431000000001</c:v>
                </c:pt>
                <c:pt idx="480">
                  <c:v>-47.948225999999998</c:v>
                </c:pt>
                <c:pt idx="481">
                  <c:v>-47.894058000000001</c:v>
                </c:pt>
                <c:pt idx="482">
                  <c:v>-47.839852999999998</c:v>
                </c:pt>
                <c:pt idx="483">
                  <c:v>-47.785648000000002</c:v>
                </c:pt>
                <c:pt idx="484">
                  <c:v>-47.731442999999999</c:v>
                </c:pt>
                <c:pt idx="485">
                  <c:v>-47.677238000000003</c:v>
                </c:pt>
                <c:pt idx="486">
                  <c:v>-47.623033</c:v>
                </c:pt>
                <c:pt idx="487">
                  <c:v>-47.568865000000002</c:v>
                </c:pt>
                <c:pt idx="488">
                  <c:v>-47.514659999999999</c:v>
                </c:pt>
                <c:pt idx="489">
                  <c:v>-47.460455000000003</c:v>
                </c:pt>
                <c:pt idx="490">
                  <c:v>-47.40625</c:v>
                </c:pt>
                <c:pt idx="491">
                  <c:v>-47.352044999999997</c:v>
                </c:pt>
                <c:pt idx="492">
                  <c:v>-47.297840000000001</c:v>
                </c:pt>
                <c:pt idx="493">
                  <c:v>-47.243634999999998</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-46.701658999999999</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-46.213850999999998</c:v>
                </c:pt>
                <c:pt idx="513">
                  <c:v>-46.159683000000001</c:v>
                </c:pt>
                <c:pt idx="514">
                  <c:v>-46.105477999999998</c:v>
                </c:pt>
                <c:pt idx="515">
                  <c:v>-46.051273000000002</c:v>
                </c:pt>
                <c:pt idx="516">
                  <c:v>-45.997067999999999</c:v>
                </c:pt>
                <c:pt idx="517">
                  <c:v>-45.942863000000003</c:v>
                </c:pt>
                <c:pt idx="518">
                  <c:v>-45.888658</c:v>
                </c:pt>
                <c:pt idx="519">
                  <c:v>-45.834490000000002</c:v>
                </c:pt>
                <c:pt idx="520">
                  <c:v>-45.780284999999999</c:v>
                </c:pt>
                <c:pt idx="521">
                  <c:v>-45.726080000000003</c:v>
                </c:pt>
                <c:pt idx="522">
                  <c:v>-45.671875</c:v>
                </c:pt>
                <c:pt idx="523">
                  <c:v>-45.617669999999997</c:v>
                </c:pt>
                <c:pt idx="524">
                  <c:v>-45.563465000000001</c:v>
                </c:pt>
                <c:pt idx="525">
                  <c:v>-45.509259999999998</c:v>
                </c:pt>
                <c:pt idx="526">
                  <c:v>-45.455092</c:v>
                </c:pt>
                <c:pt idx="527">
                  <c:v>-45.400886999999997</c:v>
                </c:pt>
                <c:pt idx="528">
                  <c:v>-45.346682000000001</c:v>
                </c:pt>
                <c:pt idx="529">
                  <c:v>-45.292476999999998</c:v>
                </c:pt>
                <c:pt idx="530">
                  <c:v>-45.238272000000002</c:v>
                </c:pt>
                <c:pt idx="531">
                  <c:v>-45.184066999999999</c:v>
                </c:pt>
                <c:pt idx="532">
                  <c:v>-45.129899000000002</c:v>
                </c:pt>
                <c:pt idx="533">
                  <c:v>-45.075693999999999</c:v>
                </c:pt>
                <c:pt idx="534">
                  <c:v>-45.021489000000003</c:v>
                </c:pt>
                <c:pt idx="535">
                  <c:v>-44.967283999999999</c:v>
                </c:pt>
                <c:pt idx="536">
                  <c:v>-44.913079000000003</c:v>
                </c:pt>
                <c:pt idx="537">
                  <c:v>-44.858874</c:v>
                </c:pt>
                <c:pt idx="538">
                  <c:v>-44.804706000000003</c:v>
                </c:pt>
                <c:pt idx="539">
                  <c:v>-44.750501</c:v>
                </c:pt>
                <c:pt idx="540">
                  <c:v>-44.696295999999997</c:v>
                </c:pt>
                <c:pt idx="541">
                  <c:v>-44.642091000000001</c:v>
                </c:pt>
                <c:pt idx="542">
                  <c:v>-44.587885999999997</c:v>
                </c:pt>
                <c:pt idx="543">
                  <c:v>-44.533681000000001</c:v>
                </c:pt>
                <c:pt idx="544">
                  <c:v>-44.479475999999998</c:v>
                </c:pt>
                <c:pt idx="545">
                  <c:v>-44.425308000000001</c:v>
                </c:pt>
                <c:pt idx="546">
                  <c:v>-44.371102999999998</c:v>
                </c:pt>
                <c:pt idx="547">
                  <c:v>-44.316898000000002</c:v>
                </c:pt>
                <c:pt idx="548">
                  <c:v>-44.262692999999999</c:v>
                </c:pt>
                <c:pt idx="549">
                  <c:v>-44.208488000000003</c:v>
                </c:pt>
                <c:pt idx="550">
                  <c:v>-44.154283</c:v>
                </c:pt>
                <c:pt idx="551">
                  <c:v>-44.100115000000002</c:v>
                </c:pt>
                <c:pt idx="552">
                  <c:v>-44.045909999999999</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-43.341318999999999</c:v>
                </c:pt>
                <c:pt idx="566">
                  <c:v>-43.287114000000003</c:v>
                </c:pt>
                <c:pt idx="567">
                  <c:v>-43.232908999999999</c:v>
                </c:pt>
                <c:pt idx="568">
                  <c:v>-43.178704000000003</c:v>
                </c:pt>
                <c:pt idx="569">
                  <c:v>-43.124499</c:v>
                </c:pt>
                <c:pt idx="570">
                  <c:v>-43.070331000000003</c:v>
                </c:pt>
                <c:pt idx="571">
                  <c:v>-43.016126</c:v>
                </c:pt>
                <c:pt idx="572">
                  <c:v>-42.961920999999997</c:v>
                </c:pt>
                <c:pt idx="573">
                  <c:v>-42.907716000000001</c:v>
                </c:pt>
                <c:pt idx="574">
                  <c:v>-42.853510999999997</c:v>
                </c:pt>
                <c:pt idx="575">
                  <c:v>-42.799306000000001</c:v>
                </c:pt>
                <c:pt idx="576">
                  <c:v>-42.745100999999998</c:v>
                </c:pt>
                <c:pt idx="577">
                  <c:v>-42.690933000000001</c:v>
                </c:pt>
                <c:pt idx="578">
                  <c:v>-42.636727999999998</c:v>
                </c:pt>
                <c:pt idx="579">
                  <c:v>-42.582523000000002</c:v>
                </c:pt>
                <c:pt idx="580">
                  <c:v>-42.528317999999999</c:v>
                </c:pt>
                <c:pt idx="581">
                  <c:v>-42.474113000000003</c:v>
                </c:pt>
                <c:pt idx="582">
                  <c:v>-42.419908</c:v>
                </c:pt>
                <c:pt idx="583">
                  <c:v>-42.365740000000002</c:v>
                </c:pt>
                <c:pt idx="584">
                  <c:v>-42.311534999999999</c:v>
                </c:pt>
                <c:pt idx="585">
                  <c:v>-42.257330000000003</c:v>
                </c:pt>
                <c:pt idx="586">
                  <c:v>-42.203125</c:v>
                </c:pt>
                <c:pt idx="587">
                  <c:v>-42.148919999999997</c:v>
                </c:pt>
                <c:pt idx="588">
                  <c:v>-42.094715000000001</c:v>
                </c:pt>
                <c:pt idx="589">
                  <c:v>-42.040509999999998</c:v>
                </c:pt>
                <c:pt idx="590">
                  <c:v>-41.986342</c:v>
                </c:pt>
                <c:pt idx="591">
                  <c:v>-41.932136999999997</c:v>
                </c:pt>
                <c:pt idx="592">
                  <c:v>-41.877932000000001</c:v>
                </c:pt>
                <c:pt idx="593">
                  <c:v>-41.823726999999998</c:v>
                </c:pt>
                <c:pt idx="594">
                  <c:v>-41.769522000000002</c:v>
                </c:pt>
                <c:pt idx="595">
                  <c:v>-41.715316999999999</c:v>
                </c:pt>
                <c:pt idx="596">
                  <c:v>-41.661149000000002</c:v>
                </c:pt>
                <c:pt idx="597">
                  <c:v>-41.606943999999999</c:v>
                </c:pt>
                <c:pt idx="598">
                  <c:v>-41.552739000000003</c:v>
                </c:pt>
                <c:pt idx="599">
                  <c:v>-41.498533999999999</c:v>
                </c:pt>
                <c:pt idx="600">
                  <c:v>-41.444329000000003</c:v>
                </c:pt>
                <c:pt idx="601">
                  <c:v>-41.390124</c:v>
                </c:pt>
                <c:pt idx="602">
                  <c:v>-41.335956000000003</c:v>
                </c:pt>
                <c:pt idx="603">
                  <c:v>-41.281751</c:v>
                </c:pt>
                <c:pt idx="604">
                  <c:v>-41.227545999999997</c:v>
                </c:pt>
                <c:pt idx="605">
                  <c:v>-41.173341000000001</c:v>
                </c:pt>
                <c:pt idx="606">
                  <c:v>-41.119135999999997</c:v>
                </c:pt>
                <c:pt idx="607">
                  <c:v>-41.064931000000001</c:v>
                </c:pt>
                <c:pt idx="608">
                  <c:v>-41.010725999999998</c:v>
                </c:pt>
                <c:pt idx="609">
                  <c:v>-40.956558000000001</c:v>
                </c:pt>
                <c:pt idx="610">
                  <c:v>-40.902352999999998</c:v>
                </c:pt>
                <c:pt idx="611">
                  <c:v>-40.848148000000002</c:v>
                </c:pt>
                <c:pt idx="612">
                  <c:v>-40.793942999999999</c:v>
                </c:pt>
                <c:pt idx="613">
                  <c:v>-40.739738000000003</c:v>
                </c:pt>
                <c:pt idx="614">
                  <c:v>-40.685533</c:v>
                </c:pt>
                <c:pt idx="615">
                  <c:v>-40.631365000000002</c:v>
                </c:pt>
                <c:pt idx="616">
                  <c:v>-40.577159999999999</c:v>
                </c:pt>
                <c:pt idx="617">
                  <c:v>-40.522955000000003</c:v>
                </c:pt>
                <c:pt idx="618">
                  <c:v>-40.46875</c:v>
                </c:pt>
                <c:pt idx="619">
                  <c:v>-40.414544999999997</c:v>
                </c:pt>
                <c:pt idx="620">
                  <c:v>-40.360340000000001</c:v>
                </c:pt>
                <c:pt idx="621">
                  <c:v>-40.306134999999998</c:v>
                </c:pt>
                <c:pt idx="622">
                  <c:v>-40.251967</c:v>
                </c:pt>
                <c:pt idx="623">
                  <c:v>-40.197761999999997</c:v>
                </c:pt>
                <c:pt idx="624">
                  <c:v>-40.143557000000001</c:v>
                </c:pt>
                <c:pt idx="625">
                  <c:v>-40.089351999999998</c:v>
                </c:pt>
                <c:pt idx="626">
                  <c:v>-40.035147000000002</c:v>
                </c:pt>
                <c:pt idx="627">
                  <c:v>-39.980941999999999</c:v>
                </c:pt>
                <c:pt idx="628">
                  <c:v>-39.926774000000002</c:v>
                </c:pt>
                <c:pt idx="629">
                  <c:v>-39.872568999999999</c:v>
                </c:pt>
                <c:pt idx="630">
                  <c:v>-39.818364000000003</c:v>
                </c:pt>
                <c:pt idx="631">
                  <c:v>-39.764158999999999</c:v>
                </c:pt>
                <c:pt idx="632">
                  <c:v>-39.709954000000003</c:v>
                </c:pt>
                <c:pt idx="633">
                  <c:v>-39.655749</c:v>
                </c:pt>
                <c:pt idx="634">
                  <c:v>-39.601581000000003</c:v>
                </c:pt>
                <c:pt idx="635">
                  <c:v>-39.547376</c:v>
                </c:pt>
                <c:pt idx="636">
                  <c:v>-39.493170999999997</c:v>
                </c:pt>
                <c:pt idx="637">
                  <c:v>-39.438966000000001</c:v>
                </c:pt>
                <c:pt idx="638">
                  <c:v>-39.384760999999997</c:v>
                </c:pt>
                <c:pt idx="639">
                  <c:v>-39.330556000000001</c:v>
                </c:pt>
                <c:pt idx="640">
                  <c:v>-39.276350999999998</c:v>
                </c:pt>
                <c:pt idx="641">
                  <c:v>-39.222183000000001</c:v>
                </c:pt>
                <c:pt idx="642">
                  <c:v>-39.167977999999998</c:v>
                </c:pt>
                <c:pt idx="643">
                  <c:v>-39.113773000000002</c:v>
                </c:pt>
                <c:pt idx="644">
                  <c:v>-39.059567999999999</c:v>
                </c:pt>
                <c:pt idx="645">
                  <c:v>-39.005363000000003</c:v>
                </c:pt>
                <c:pt idx="646">
                  <c:v>-38.951158</c:v>
                </c:pt>
                <c:pt idx="647">
                  <c:v>-38.896990000000002</c:v>
                </c:pt>
                <c:pt idx="648">
                  <c:v>-38.842784999999999</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-38.246566999999999</c:v>
                </c:pt>
                <c:pt idx="660">
                  <c:v>-38.192399000000002</c:v>
                </c:pt>
                <c:pt idx="661">
                  <c:v>-38.138193999999999</c:v>
                </c:pt>
                <c:pt idx="662">
                  <c:v>-38.083989000000003</c:v>
                </c:pt>
                <c:pt idx="663">
                  <c:v>-38.029783999999999</c:v>
                </c:pt>
                <c:pt idx="664">
                  <c:v>-37.975579000000003</c:v>
                </c:pt>
                <c:pt idx="665">
                  <c:v>-37.921374</c:v>
                </c:pt>
                <c:pt idx="666">
                  <c:v>-37.867206000000003</c:v>
                </c:pt>
                <c:pt idx="667">
                  <c:v>-37.813001</c:v>
                </c:pt>
                <c:pt idx="668">
                  <c:v>-37.758795999999997</c:v>
                </c:pt>
                <c:pt idx="669">
                  <c:v>-37.704591000000001</c:v>
                </c:pt>
                <c:pt idx="670">
                  <c:v>-37.650385999999997</c:v>
                </c:pt>
                <c:pt idx="671">
                  <c:v>-37.596181000000001</c:v>
                </c:pt>
                <c:pt idx="672">
                  <c:v>-37.541975999999998</c:v>
                </c:pt>
                <c:pt idx="673">
                  <c:v>-37.487808000000001</c:v>
                </c:pt>
                <c:pt idx="674">
                  <c:v>-37.433602999999998</c:v>
                </c:pt>
                <c:pt idx="675">
                  <c:v>-37.379398000000002</c:v>
                </c:pt>
                <c:pt idx="676">
                  <c:v>-37.325192999999999</c:v>
                </c:pt>
                <c:pt idx="677">
                  <c:v>-37.270988000000003</c:v>
                </c:pt>
                <c:pt idx="678">
                  <c:v>-37.216783</c:v>
                </c:pt>
                <c:pt idx="679">
                  <c:v>-37.162615000000002</c:v>
                </c:pt>
                <c:pt idx="680">
                  <c:v>-37.108409999999999</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-36.403818999999999</c:v>
                </c:pt>
                <c:pt idx="694">
                  <c:v>-36.349614000000003</c:v>
                </c:pt>
                <c:pt idx="695">
                  <c:v>-36.295408999999999</c:v>
                </c:pt>
                <c:pt idx="696">
                  <c:v>-36.241204000000003</c:v>
                </c:pt>
                <c:pt idx="697">
                  <c:v>-36.186999</c:v>
                </c:pt>
                <c:pt idx="698">
                  <c:v>-36.132831000000003</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-34.777816999999999</c:v>
                </c:pt>
                <c:pt idx="724">
                  <c:v>-34.723649000000002</c:v>
                </c:pt>
                <c:pt idx="725">
                  <c:v>-34.669443999999999</c:v>
                </c:pt>
                <c:pt idx="726">
                  <c:v>-34.615239000000003</c:v>
                </c:pt>
                <c:pt idx="727">
                  <c:v>-34.561033999999999</c:v>
                </c:pt>
                <c:pt idx="728">
                  <c:v>-34.506829000000003</c:v>
                </c:pt>
                <c:pt idx="729">
                  <c:v>-34.452624</c:v>
                </c:pt>
                <c:pt idx="730">
                  <c:v>-34.398456000000003</c:v>
                </c:pt>
                <c:pt idx="731">
                  <c:v>-34.344251</c:v>
                </c:pt>
                <c:pt idx="732">
                  <c:v>-34.290045999999997</c:v>
                </c:pt>
                <c:pt idx="733">
                  <c:v>-34.235841000000001</c:v>
                </c:pt>
                <c:pt idx="734">
                  <c:v>-34.181635999999997</c:v>
                </c:pt>
                <c:pt idx="735">
                  <c:v>-34.127431000000001</c:v>
                </c:pt>
                <c:pt idx="736">
                  <c:v>-34.073225999999998</c:v>
                </c:pt>
                <c:pt idx="737">
                  <c:v>-34.019058000000001</c:v>
                </c:pt>
                <c:pt idx="738">
                  <c:v>-33.964852999999998</c:v>
                </c:pt>
                <c:pt idx="739">
                  <c:v>-33.910648000000002</c:v>
                </c:pt>
                <c:pt idx="740">
                  <c:v>-33.856442999999999</c:v>
                </c:pt>
                <c:pt idx="741">
                  <c:v>-33.802238000000003</c:v>
                </c:pt>
                <c:pt idx="742">
                  <c:v>-33.748033</c:v>
                </c:pt>
                <c:pt idx="743">
                  <c:v>-33.693865000000002</c:v>
                </c:pt>
                <c:pt idx="744">
                  <c:v>-33.639659999999999</c:v>
                </c:pt>
                <c:pt idx="745">
                  <c:v>-33.585455000000003</c:v>
                </c:pt>
                <c:pt idx="746">
                  <c:v>-33.53125</c:v>
                </c:pt>
                <c:pt idx="747">
                  <c:v>-33.477044999999997</c:v>
                </c:pt>
                <c:pt idx="748">
                  <c:v>-33.422840000000001</c:v>
                </c:pt>
                <c:pt idx="749">
                  <c:v>-33.368634999999998</c:v>
                </c:pt>
                <c:pt idx="750">
                  <c:v>-33.314467</c:v>
                </c:pt>
                <c:pt idx="751">
                  <c:v>-33.260261999999997</c:v>
                </c:pt>
                <c:pt idx="752">
                  <c:v>-33.206057000000001</c:v>
                </c:pt>
                <c:pt idx="753">
                  <c:v>-33.151851999999998</c:v>
                </c:pt>
                <c:pt idx="754">
                  <c:v>-33.097647000000002</c:v>
                </c:pt>
                <c:pt idx="755">
                  <c:v>-33.043441999999999</c:v>
                </c:pt>
                <c:pt idx="756">
                  <c:v>-32.989274000000002</c:v>
                </c:pt>
                <c:pt idx="757">
                  <c:v>-32.935068999999999</c:v>
                </c:pt>
                <c:pt idx="758">
                  <c:v>-32.880864000000003</c:v>
                </c:pt>
                <c:pt idx="759">
                  <c:v>-32.826658999999999</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-32.338850999999998</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c:v>
                </c:pt>
                <c:pt idx="778">
                  <c:v>-31.796875</c:v>
                </c:pt>
                <c:pt idx="779">
                  <c:v>-31.74267</c:v>
                </c:pt>
                <c:pt idx="780">
                  <c:v>-31.688465000000001</c:v>
                </c:pt>
                <c:pt idx="781">
                  <c:v>-31.634260000000001</c:v>
                </c:pt>
                <c:pt idx="782">
                  <c:v>-31.580092</c:v>
                </c:pt>
                <c:pt idx="783">
                  <c:v>-31.525887000000001</c:v>
                </c:pt>
                <c:pt idx="784">
                  <c:v>-31.471682000000001</c:v>
                </c:pt>
                <c:pt idx="785">
                  <c:v>-31.417477000000002</c:v>
                </c:pt>
                <c:pt idx="786">
                  <c:v>-31.363271999999998</c:v>
                </c:pt>
                <c:pt idx="787">
                  <c:v>-31.309066999999999</c:v>
                </c:pt>
                <c:pt idx="788">
                  <c:v>-31.254899000000002</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-30.550308000000001</c:v>
                </c:pt>
                <c:pt idx="802">
                  <c:v>-30.496103000000002</c:v>
                </c:pt>
                <c:pt idx="803">
                  <c:v>-30.441897999999998</c:v>
                </c:pt>
                <c:pt idx="804">
                  <c:v>-30.387692999999999</c:v>
                </c:pt>
                <c:pt idx="805">
                  <c:v>-30.333487999999999</c:v>
                </c:pt>
                <c:pt idx="806">
                  <c:v>-30.279283</c:v>
                </c:pt>
                <c:pt idx="807">
                  <c:v>-30.225114999999999</c:v>
                </c:pt>
                <c:pt idx="808">
                  <c:v>-30.170909999999999</c:v>
                </c:pt>
                <c:pt idx="809">
                  <c:v>-30.116705</c:v>
                </c:pt>
                <c:pt idx="810">
                  <c:v>-30.0625</c:v>
                </c:pt>
                <c:pt idx="811">
                  <c:v>-30.008295</c:v>
                </c:pt>
                <c:pt idx="812">
                  <c:v>-29.954090000000001</c:v>
                </c:pt>
                <c:pt idx="813">
                  <c:v>-29.899885000000001</c:v>
                </c:pt>
                <c:pt idx="814">
                  <c:v>-29.845717</c:v>
                </c:pt>
                <c:pt idx="815">
                  <c:v>-29.791512000000001</c:v>
                </c:pt>
                <c:pt idx="816">
                  <c:v>-29.737307000000001</c:v>
                </c:pt>
                <c:pt idx="817">
                  <c:v>-29.683102000000002</c:v>
                </c:pt>
                <c:pt idx="818">
                  <c:v>-29.628896999999998</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-28.870100999999998</c:v>
                </c:pt>
                <c:pt idx="833">
                  <c:v>-28.815933000000001</c:v>
                </c:pt>
                <c:pt idx="834">
                  <c:v>-28.761728000000002</c:v>
                </c:pt>
                <c:pt idx="835">
                  <c:v>-28.707522999999998</c:v>
                </c:pt>
                <c:pt idx="836">
                  <c:v>-28.653317999999999</c:v>
                </c:pt>
                <c:pt idx="837">
                  <c:v>-28.599112999999999</c:v>
                </c:pt>
                <c:pt idx="838">
                  <c:v>-28.544908</c:v>
                </c:pt>
                <c:pt idx="839">
                  <c:v>-28.490739999999999</c:v>
                </c:pt>
                <c:pt idx="840">
                  <c:v>-28.436534999999999</c:v>
                </c:pt>
                <c:pt idx="841">
                  <c:v>-28.38233</c:v>
                </c:pt>
                <c:pt idx="842">
                  <c:v>-28.328125</c:v>
                </c:pt>
                <c:pt idx="843">
                  <c:v>-28.27392</c:v>
                </c:pt>
                <c:pt idx="844">
                  <c:v>-28.219715000000001</c:v>
                </c:pt>
                <c:pt idx="845">
                  <c:v>-28.165510000000001</c:v>
                </c:pt>
                <c:pt idx="846">
                  <c:v>-28.111342</c:v>
                </c:pt>
                <c:pt idx="847">
                  <c:v>-28.057137000000001</c:v>
                </c:pt>
                <c:pt idx="848">
                  <c:v>-28.002932000000001</c:v>
                </c:pt>
                <c:pt idx="849">
                  <c:v>-27.948727000000002</c:v>
                </c:pt>
                <c:pt idx="850">
                  <c:v>-27.894521999999998</c:v>
                </c:pt>
                <c:pt idx="851">
                  <c:v>-27.840316999999999</c:v>
                </c:pt>
                <c:pt idx="852">
                  <c:v>-27.786149000000002</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-27.135725999999998</c:v>
                </c:pt>
                <c:pt idx="865">
                  <c:v>-27.081558000000001</c:v>
                </c:pt>
                <c:pt idx="866">
                  <c:v>-27.027353000000002</c:v>
                </c:pt>
                <c:pt idx="867">
                  <c:v>-26.973147999999998</c:v>
                </c:pt>
                <c:pt idx="868">
                  <c:v>-26.918942999999999</c:v>
                </c:pt>
                <c:pt idx="869">
                  <c:v>-26.864737999999999</c:v>
                </c:pt>
                <c:pt idx="870">
                  <c:v>-26.810533</c:v>
                </c:pt>
                <c:pt idx="871">
                  <c:v>-26.756364999999999</c:v>
                </c:pt>
                <c:pt idx="872">
                  <c:v>-26.702159999999999</c:v>
                </c:pt>
                <c:pt idx="873">
                  <c:v>-26.647955</c:v>
                </c:pt>
                <c:pt idx="874">
                  <c:v>-26.59375</c:v>
                </c:pt>
                <c:pt idx="875">
                  <c:v>-26.539545</c:v>
                </c:pt>
                <c:pt idx="876">
                  <c:v>-26.485340000000001</c:v>
                </c:pt>
                <c:pt idx="877">
                  <c:v>-26.431135000000001</c:v>
                </c:pt>
                <c:pt idx="878">
                  <c:v>-26.376967</c:v>
                </c:pt>
                <c:pt idx="879">
                  <c:v>-26.322762000000001</c:v>
                </c:pt>
                <c:pt idx="880">
                  <c:v>-26.268557000000001</c:v>
                </c:pt>
                <c:pt idx="881">
                  <c:v>-26.214352000000002</c:v>
                </c:pt>
                <c:pt idx="882">
                  <c:v>-26.160146999999998</c:v>
                </c:pt>
                <c:pt idx="883">
                  <c:v>-26.105941999999999</c:v>
                </c:pt>
                <c:pt idx="884">
                  <c:v>-26.051774000000002</c:v>
                </c:pt>
                <c:pt idx="885">
                  <c:v>-25.997568999999999</c:v>
                </c:pt>
                <c:pt idx="886">
                  <c:v>-25.943363999999999</c:v>
                </c:pt>
                <c:pt idx="887">
                  <c:v>-25.889158999999999</c:v>
                </c:pt>
                <c:pt idx="888">
                  <c:v>-25.834954</c:v>
                </c:pt>
                <c:pt idx="889">
                  <c:v>-25.780749</c:v>
                </c:pt>
                <c:pt idx="890">
                  <c:v>-25.726580999999999</c:v>
                </c:pt>
                <c:pt idx="891">
                  <c:v>-25.672376</c:v>
                </c:pt>
                <c:pt idx="892">
                  <c:v>-25.618171</c:v>
                </c:pt>
                <c:pt idx="893">
                  <c:v>-25.563966000000001</c:v>
                </c:pt>
                <c:pt idx="894">
                  <c:v>-25.509761000000001</c:v>
                </c:pt>
                <c:pt idx="895">
                  <c:v>-25.455556000000001</c:v>
                </c:pt>
                <c:pt idx="896">
                  <c:v>-25.401350999999998</c:v>
                </c:pt>
                <c:pt idx="897">
                  <c:v>-25.347183000000001</c:v>
                </c:pt>
                <c:pt idx="898">
                  <c:v>-25.292978000000002</c:v>
                </c:pt>
                <c:pt idx="899">
                  <c:v>-25.238772999999998</c:v>
                </c:pt>
                <c:pt idx="900">
                  <c:v>-25.184567999999999</c:v>
                </c:pt>
                <c:pt idx="901">
                  <c:v>-25.130362999999999</c:v>
                </c:pt>
                <c:pt idx="902">
                  <c:v>-25.076158</c:v>
                </c:pt>
                <c:pt idx="903">
                  <c:v>-25.021989999999999</c:v>
                </c:pt>
                <c:pt idx="904">
                  <c:v>-24.967784999999999</c:v>
                </c:pt>
                <c:pt idx="905">
                  <c:v>-24.91358</c:v>
                </c:pt>
                <c:pt idx="906">
                  <c:v>-24.859375</c:v>
                </c:pt>
                <c:pt idx="907">
                  <c:v>-24.80517</c:v>
                </c:pt>
                <c:pt idx="908">
                  <c:v>-24.750965000000001</c:v>
                </c:pt>
                <c:pt idx="909">
                  <c:v>-24.696760000000001</c:v>
                </c:pt>
                <c:pt idx="910">
                  <c:v>-24.642592</c:v>
                </c:pt>
                <c:pt idx="911">
                  <c:v>-24.588387000000001</c:v>
                </c:pt>
                <c:pt idx="912">
                  <c:v>-24.534182000000001</c:v>
                </c:pt>
                <c:pt idx="913">
                  <c:v>-24.479977000000002</c:v>
                </c:pt>
                <c:pt idx="914">
                  <c:v>-24.425771999999998</c:v>
                </c:pt>
                <c:pt idx="915">
                  <c:v>-24.371566999999999</c:v>
                </c:pt>
                <c:pt idx="916">
                  <c:v>-24.317399000000002</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-23.504397999999998</c:v>
                </c:pt>
                <c:pt idx="932">
                  <c:v>-23.450192999999999</c:v>
                </c:pt>
                <c:pt idx="933">
                  <c:v>-23.395987999999999</c:v>
                </c:pt>
                <c:pt idx="934">
                  <c:v>-23.341783</c:v>
                </c:pt>
                <c:pt idx="935">
                  <c:v>-23.287614999999999</c:v>
                </c:pt>
                <c:pt idx="936">
                  <c:v>-23.233409999999999</c:v>
                </c:pt>
                <c:pt idx="937">
                  <c:v>-23.179205</c:v>
                </c:pt>
                <c:pt idx="938">
                  <c:v>-23.125</c:v>
                </c:pt>
                <c:pt idx="939">
                  <c:v>-23.070795</c:v>
                </c:pt>
                <c:pt idx="940">
                  <c:v>-23.016590000000001</c:v>
                </c:pt>
                <c:pt idx="941">
                  <c:v>-22.962385000000001</c:v>
                </c:pt>
                <c:pt idx="942">
                  <c:v>-22.908217</c:v>
                </c:pt>
                <c:pt idx="943">
                  <c:v>-22.854012000000001</c:v>
                </c:pt>
                <c:pt idx="944">
                  <c:v>-22.799807000000001</c:v>
                </c:pt>
                <c:pt idx="945">
                  <c:v>-22.745602000000002</c:v>
                </c:pt>
                <c:pt idx="946">
                  <c:v>-22.691396999999998</c:v>
                </c:pt>
                <c:pt idx="947">
                  <c:v>-22.637191999999999</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-21.932600999999998</c:v>
                </c:pt>
                <c:pt idx="961">
                  <c:v>-21.878433000000001</c:v>
                </c:pt>
                <c:pt idx="962">
                  <c:v>-21.824228000000002</c:v>
                </c:pt>
                <c:pt idx="963">
                  <c:v>-21.770022999999998</c:v>
                </c:pt>
                <c:pt idx="964">
                  <c:v>-21.715817999999999</c:v>
                </c:pt>
                <c:pt idx="965">
                  <c:v>-21.661612999999999</c:v>
                </c:pt>
                <c:pt idx="966">
                  <c:v>-21.607408</c:v>
                </c:pt>
                <c:pt idx="967">
                  <c:v>-21.553239999999999</c:v>
                </c:pt>
                <c:pt idx="968">
                  <c:v>-21.499034999999999</c:v>
                </c:pt>
                <c:pt idx="969">
                  <c:v>-21.44483</c:v>
                </c:pt>
                <c:pt idx="970">
                  <c:v>-21.390625</c:v>
                </c:pt>
                <c:pt idx="971">
                  <c:v>-21.33642</c:v>
                </c:pt>
                <c:pt idx="972">
                  <c:v>-21.282215000000001</c:v>
                </c:pt>
                <c:pt idx="973">
                  <c:v>-21.228010000000001</c:v>
                </c:pt>
                <c:pt idx="974">
                  <c:v>-21.173842</c:v>
                </c:pt>
                <c:pt idx="975">
                  <c:v>-21.119637000000001</c:v>
                </c:pt>
                <c:pt idx="976">
                  <c:v>-21.065432000000001</c:v>
                </c:pt>
                <c:pt idx="977">
                  <c:v>-21.011227000000002</c:v>
                </c:pt>
                <c:pt idx="978">
                  <c:v>-20.957021999999998</c:v>
                </c:pt>
                <c:pt idx="979">
                  <c:v>-20.902816999999999</c:v>
                </c:pt>
                <c:pt idx="980">
                  <c:v>-20.848649000000002</c:v>
                </c:pt>
                <c:pt idx="981">
                  <c:v>-20.794443999999999</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-20.198225999999998</c:v>
                </c:pt>
                <c:pt idx="993">
                  <c:v>-20.144058000000001</c:v>
                </c:pt>
                <c:pt idx="994">
                  <c:v>-20.089853000000002</c:v>
                </c:pt>
                <c:pt idx="995">
                  <c:v>-20.035647999999998</c:v>
                </c:pt>
                <c:pt idx="996">
                  <c:v>-19.981442999999999</c:v>
                </c:pt>
                <c:pt idx="997">
                  <c:v>-19.927237999999999</c:v>
                </c:pt>
                <c:pt idx="998">
                  <c:v>-19.873033</c:v>
                </c:pt>
                <c:pt idx="999">
                  <c:v>-19.818864999999999</c:v>
                </c:pt>
                <c:pt idx="1000">
                  <c:v>-19.764659999999999</c:v>
                </c:pt>
                <c:pt idx="1001">
                  <c:v>-19.710455</c:v>
                </c:pt>
                <c:pt idx="1002">
                  <c:v>-19.65625</c:v>
                </c:pt>
                <c:pt idx="1003">
                  <c:v>-19.602045</c:v>
                </c:pt>
                <c:pt idx="1004">
                  <c:v>-19.547840000000001</c:v>
                </c:pt>
                <c:pt idx="1005">
                  <c:v>-19.493635000000001</c:v>
                </c:pt>
                <c:pt idx="1006">
                  <c:v>-19.439467</c:v>
                </c:pt>
                <c:pt idx="1007">
                  <c:v>-19.385262000000001</c:v>
                </c:pt>
                <c:pt idx="1008">
                  <c:v>-19.331057000000001</c:v>
                </c:pt>
                <c:pt idx="1009">
                  <c:v>-19.276852000000002</c:v>
                </c:pt>
                <c:pt idx="1010">
                  <c:v>-19.222646999999998</c:v>
                </c:pt>
                <c:pt idx="1011">
                  <c:v>-19.168441999999999</c:v>
                </c:pt>
                <c:pt idx="1012">
                  <c:v>-19.114274000000002</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-18.463850999999998</c:v>
                </c:pt>
                <c:pt idx="1025">
                  <c:v>-18.409683000000001</c:v>
                </c:pt>
                <c:pt idx="1026">
                  <c:v>-18.355478000000002</c:v>
                </c:pt>
                <c:pt idx="1027">
                  <c:v>-18.301272999999998</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-17.488271999999998</c:v>
                </c:pt>
                <c:pt idx="1043">
                  <c:v>-17.434066999999999</c:v>
                </c:pt>
                <c:pt idx="1044">
                  <c:v>-17.379899000000002</c:v>
                </c:pt>
                <c:pt idx="1045">
                  <c:v>-17.325693999999999</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-16.783681000000001</c:v>
                </c:pt>
                <c:pt idx="1056">
                  <c:v>-16.729475999999998</c:v>
                </c:pt>
                <c:pt idx="1057">
                  <c:v>-16.675308000000001</c:v>
                </c:pt>
                <c:pt idx="1058">
                  <c:v>-16.621103000000002</c:v>
                </c:pt>
                <c:pt idx="1059">
                  <c:v>-16.566897999999998</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-9.9545910000000006</c:v>
                </c:pt>
                <c:pt idx="1182">
                  <c:v>-9.9003859999999992</c:v>
                </c:pt>
                <c:pt idx="1183">
                  <c:v>-9.8461809999999996</c:v>
                </c:pt>
                <c:pt idx="1184">
                  <c:v>-9.791976</c:v>
                </c:pt>
                <c:pt idx="1185">
                  <c:v>-9.7378079999999994</c:v>
                </c:pt>
                <c:pt idx="1186">
                  <c:v>-9.6836029999999997</c:v>
                </c:pt>
                <c:pt idx="1187">
                  <c:v>-9.6293980000000001</c:v>
                </c:pt>
                <c:pt idx="1188">
                  <c:v>-9.5751930000000005</c:v>
                </c:pt>
                <c:pt idx="1189">
                  <c:v>-9.5209879999999991</c:v>
                </c:pt>
                <c:pt idx="1190">
                  <c:v>-9.4667829999999995</c:v>
                </c:pt>
                <c:pt idx="1191">
                  <c:v>-9.4126150000000006</c:v>
                </c:pt>
                <c:pt idx="1192">
                  <c:v>-9.3584099999999992</c:v>
                </c:pt>
                <c:pt idx="1193">
                  <c:v>-9.3042049999999996</c:v>
                </c:pt>
                <c:pt idx="1194">
                  <c:v>-9.25</c:v>
                </c:pt>
                <c:pt idx="1195">
                  <c:v>-9.1957950000000004</c:v>
                </c:pt>
                <c:pt idx="1196">
                  <c:v>-9.1415900000000008</c:v>
                </c:pt>
                <c:pt idx="1197">
                  <c:v>-9.0873849999999994</c:v>
                </c:pt>
                <c:pt idx="1198">
                  <c:v>-9.0332170000000005</c:v>
                </c:pt>
                <c:pt idx="1199">
                  <c:v>-8.9790120000000009</c:v>
                </c:pt>
                <c:pt idx="1200">
                  <c:v>-8.9248069999999995</c:v>
                </c:pt>
                <c:pt idx="1201">
                  <c:v>-8.8706019999999999</c:v>
                </c:pt>
                <c:pt idx="1202">
                  <c:v>-8.8163970000000003</c:v>
                </c:pt>
                <c:pt idx="1203">
                  <c:v>-8.7621920000000006</c:v>
                </c:pt>
                <c:pt idx="1204">
                  <c:v>-8.708024</c:v>
                </c:pt>
                <c:pt idx="1205">
                  <c:v>-8.6538190000000004</c:v>
                </c:pt>
                <c:pt idx="1206">
                  <c:v>-8.5996140000000008</c:v>
                </c:pt>
                <c:pt idx="1207">
                  <c:v>-8.5454089999999994</c:v>
                </c:pt>
                <c:pt idx="1208">
                  <c:v>-8.4912039999999998</c:v>
                </c:pt>
                <c:pt idx="1209">
                  <c:v>-8.4369990000000001</c:v>
                </c:pt>
                <c:pt idx="1210">
                  <c:v>-8.3828309999999995</c:v>
                </c:pt>
                <c:pt idx="1211">
                  <c:v>-8.3286259999999999</c:v>
                </c:pt>
                <c:pt idx="1212">
                  <c:v>-8.2744210000000002</c:v>
                </c:pt>
                <c:pt idx="1213">
                  <c:v>-8.2202160000000006</c:v>
                </c:pt>
                <c:pt idx="1214">
                  <c:v>-8.1660109999999992</c:v>
                </c:pt>
                <c:pt idx="1215">
                  <c:v>-8.1118059999999996</c:v>
                </c:pt>
                <c:pt idx="1216">
                  <c:v>-8.057601</c:v>
                </c:pt>
                <c:pt idx="1217">
                  <c:v>-8.0034329999999994</c:v>
                </c:pt>
                <c:pt idx="1218">
                  <c:v>-7.9492279999999997</c:v>
                </c:pt>
                <c:pt idx="1219">
                  <c:v>-7.8950230000000001</c:v>
                </c:pt>
                <c:pt idx="1220">
                  <c:v>-7.8408179999999996</c:v>
                </c:pt>
                <c:pt idx="1221">
                  <c:v>-7.786613</c:v>
                </c:pt>
                <c:pt idx="1222">
                  <c:v>-7.7324080000000004</c:v>
                </c:pt>
                <c:pt idx="1223">
                  <c:v>-7.6782399999999997</c:v>
                </c:pt>
                <c:pt idx="1224">
                  <c:v>-7.6240350000000001</c:v>
                </c:pt>
                <c:pt idx="1225">
                  <c:v>-7.5698299999999996</c:v>
                </c:pt>
                <c:pt idx="1226">
                  <c:v>-7.515625</c:v>
                </c:pt>
                <c:pt idx="1227">
                  <c:v>-7.4614200000000004</c:v>
                </c:pt>
                <c:pt idx="1228">
                  <c:v>-7.4072149999999999</c:v>
                </c:pt>
                <c:pt idx="1229">
                  <c:v>-7.3530100000000003</c:v>
                </c:pt>
                <c:pt idx="1230">
                  <c:v>-7.2988419999999996</c:v>
                </c:pt>
                <c:pt idx="1231">
                  <c:v>-7.244637</c:v>
                </c:pt>
                <c:pt idx="1232">
                  <c:v>-7.1904320000000004</c:v>
                </c:pt>
                <c:pt idx="1233">
                  <c:v>-7.1362269999999999</c:v>
                </c:pt>
                <c:pt idx="1234">
                  <c:v>-7.0820220000000003</c:v>
                </c:pt>
                <c:pt idx="1235">
                  <c:v>-7.0278169999999998</c:v>
                </c:pt>
                <c:pt idx="1236">
                  <c:v>-6.973649</c:v>
                </c:pt>
                <c:pt idx="1237">
                  <c:v>-6.9194440000000004</c:v>
                </c:pt>
                <c:pt idx="1238">
                  <c:v>-6.8652389999999999</c:v>
                </c:pt>
                <c:pt idx="1239">
                  <c:v>-6.8110340000000003</c:v>
                </c:pt>
                <c:pt idx="1240">
                  <c:v>-6.7568289999999998</c:v>
                </c:pt>
                <c:pt idx="1241">
                  <c:v>-6.7026240000000001</c:v>
                </c:pt>
                <c:pt idx="1242">
                  <c:v>-6.6484560000000004</c:v>
                </c:pt>
                <c:pt idx="1243">
                  <c:v>-6.5942509999999999</c:v>
                </c:pt>
                <c:pt idx="1244">
                  <c:v>-6.5400460000000002</c:v>
                </c:pt>
                <c:pt idx="1245">
                  <c:v>-6.4858409999999997</c:v>
                </c:pt>
                <c:pt idx="1246">
                  <c:v>-6.4316360000000001</c:v>
                </c:pt>
                <c:pt idx="1247">
                  <c:v>-6.3774309999999996</c:v>
                </c:pt>
                <c:pt idx="1248">
                  <c:v>-6.323226</c:v>
                </c:pt>
                <c:pt idx="1249">
                  <c:v>-6.2690580000000002</c:v>
                </c:pt>
                <c:pt idx="1250">
                  <c:v>-6.2148529999999997</c:v>
                </c:pt>
                <c:pt idx="1251">
                  <c:v>-6.1606480000000001</c:v>
                </c:pt>
                <c:pt idx="1252">
                  <c:v>-6.1064429999999996</c:v>
                </c:pt>
                <c:pt idx="1253">
                  <c:v>-6.052238</c:v>
                </c:pt>
                <c:pt idx="1254">
                  <c:v>-5.9980330000000004</c:v>
                </c:pt>
                <c:pt idx="1255">
                  <c:v>-5.9438649999999997</c:v>
                </c:pt>
                <c:pt idx="1256">
                  <c:v>-5.8896600000000001</c:v>
                </c:pt>
                <c:pt idx="1257">
                  <c:v>-5.8354549999999996</c:v>
                </c:pt>
                <c:pt idx="1258">
                  <c:v>-5.78125</c:v>
                </c:pt>
                <c:pt idx="1259">
                  <c:v>-5.7270450000000004</c:v>
                </c:pt>
                <c:pt idx="1260">
                  <c:v>-5.6728399999999999</c:v>
                </c:pt>
                <c:pt idx="1261">
                  <c:v>-5.6186350000000003</c:v>
                </c:pt>
                <c:pt idx="1262">
                  <c:v>-5.5644669999999996</c:v>
                </c:pt>
                <c:pt idx="1263">
                  <c:v>-5.510262</c:v>
                </c:pt>
                <c:pt idx="1264">
                  <c:v>-5.4560570000000004</c:v>
                </c:pt>
                <c:pt idx="1265">
                  <c:v>-5.4018519999999999</c:v>
                </c:pt>
                <c:pt idx="1266">
                  <c:v>-5.3476470000000003</c:v>
                </c:pt>
                <c:pt idx="1267">
                  <c:v>-5.2934419999999998</c:v>
                </c:pt>
                <c:pt idx="1268">
                  <c:v>-5.239274</c:v>
                </c:pt>
                <c:pt idx="1269">
                  <c:v>-5.1850690000000004</c:v>
                </c:pt>
                <c:pt idx="1270">
                  <c:v>-5.1308639999999999</c:v>
                </c:pt>
                <c:pt idx="1271">
                  <c:v>-5.0766590000000003</c:v>
                </c:pt>
                <c:pt idx="1272">
                  <c:v>-5.0224539999999998</c:v>
                </c:pt>
                <c:pt idx="1273">
                  <c:v>-4.9682490000000001</c:v>
                </c:pt>
                <c:pt idx="1274">
                  <c:v>-4.9140810000000004</c:v>
                </c:pt>
                <c:pt idx="1275">
                  <c:v>-4.8598759999999999</c:v>
                </c:pt>
                <c:pt idx="1276">
                  <c:v>-4.8056710000000002</c:v>
                </c:pt>
                <c:pt idx="1277">
                  <c:v>-4.7514659999999997</c:v>
                </c:pt>
                <c:pt idx="1278">
                  <c:v>-4.6972610000000001</c:v>
                </c:pt>
                <c:pt idx="1279">
                  <c:v>-4.6430559999999996</c:v>
                </c:pt>
                <c:pt idx="1280">
                  <c:v>-4.588851</c:v>
                </c:pt>
                <c:pt idx="1281">
                  <c:v>-4.5346830000000002</c:v>
                </c:pt>
                <c:pt idx="1282">
                  <c:v>-4.4804779999999997</c:v>
                </c:pt>
                <c:pt idx="1283">
                  <c:v>-4.4262730000000001</c:v>
                </c:pt>
                <c:pt idx="1284">
                  <c:v>-4.3720679999999996</c:v>
                </c:pt>
                <c:pt idx="1285">
                  <c:v>-4.317863</c:v>
                </c:pt>
                <c:pt idx="1286">
                  <c:v>-4.2636580000000004</c:v>
                </c:pt>
                <c:pt idx="1287">
                  <c:v>-4.2094899999999997</c:v>
                </c:pt>
                <c:pt idx="1288">
                  <c:v>-4.1552850000000001</c:v>
                </c:pt>
                <c:pt idx="1289">
                  <c:v>-4.1010799999999996</c:v>
                </c:pt>
                <c:pt idx="1290">
                  <c:v>-4.046875</c:v>
                </c:pt>
                <c:pt idx="1291">
                  <c:v>-3.9926699999999999</c:v>
                </c:pt>
                <c:pt idx="1292">
                  <c:v>-3.9384649999999999</c:v>
                </c:pt>
                <c:pt idx="1293">
                  <c:v>-3.8842599999999998</c:v>
                </c:pt>
                <c:pt idx="1294">
                  <c:v>-3.8300920000000001</c:v>
                </c:pt>
                <c:pt idx="1295">
                  <c:v>-3.775887</c:v>
                </c:pt>
                <c:pt idx="1296">
                  <c:v>-3.7216819999999999</c:v>
                </c:pt>
                <c:pt idx="1297">
                  <c:v>-3.6674769999999999</c:v>
                </c:pt>
                <c:pt idx="1298">
                  <c:v>-3.6132719999999998</c:v>
                </c:pt>
                <c:pt idx="1299">
                  <c:v>-3.5590670000000002</c:v>
                </c:pt>
                <c:pt idx="1300">
                  <c:v>-3.504899</c:v>
                </c:pt>
                <c:pt idx="1301">
                  <c:v>-3.4506939999999999</c:v>
                </c:pt>
                <c:pt idx="1302">
                  <c:v>-3.3964889999999999</c:v>
                </c:pt>
                <c:pt idx="1303">
                  <c:v>-3.3422839999999998</c:v>
                </c:pt>
                <c:pt idx="1304">
                  <c:v>-3.2880790000000002</c:v>
                </c:pt>
                <c:pt idx="1305">
                  <c:v>-3.2338740000000001</c:v>
                </c:pt>
                <c:pt idx="1306">
                  <c:v>-3.1797059999999999</c:v>
                </c:pt>
                <c:pt idx="1307">
                  <c:v>-3.1255009999999999</c:v>
                </c:pt>
                <c:pt idx="1308">
                  <c:v>-3.0712959999999998</c:v>
                </c:pt>
                <c:pt idx="1309">
                  <c:v>-3.0170910000000002</c:v>
                </c:pt>
                <c:pt idx="1310">
                  <c:v>-2.9628860000000001</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-2.5292829999999999</c:v>
                </c:pt>
                <c:pt idx="1319">
                  <c:v>-2.4751150000000002</c:v>
                </c:pt>
                <c:pt idx="1320">
                  <c:v>-2.4209100000000001</c:v>
                </c:pt>
                <c:pt idx="1321">
                  <c:v>-2.3667050000000001</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2.5473759999999999</c:v>
                </c:pt>
                <c:pt idx="1413">
                  <c:v>2.6015809999999999</c:v>
                </c:pt>
                <c:pt idx="1414">
                  <c:v>2.6557490000000001</c:v>
                </c:pt>
                <c:pt idx="1415">
                  <c:v>2.7099540000000002</c:v>
                </c:pt>
                <c:pt idx="1416">
                  <c:v>2.7641589999999998</c:v>
                </c:pt>
                <c:pt idx="1417">
                  <c:v>2.8183639999999999</c:v>
                </c:pt>
                <c:pt idx="1418">
                  <c:v>2.8725689999999999</c:v>
                </c:pt>
                <c:pt idx="1419">
                  <c:v>2.926774</c:v>
                </c:pt>
                <c:pt idx="1420">
                  <c:v>2.9809420000000002</c:v>
                </c:pt>
                <c:pt idx="1421">
                  <c:v>3.0351469999999998</c:v>
                </c:pt>
                <c:pt idx="1422">
                  <c:v>3.0893519999999999</c:v>
                </c:pt>
                <c:pt idx="1423">
                  <c:v>3.1435569999999999</c:v>
                </c:pt>
                <c:pt idx="1424">
                  <c:v>3.197762</c:v>
                </c:pt>
                <c:pt idx="1425">
                  <c:v>3.2519670000000001</c:v>
                </c:pt>
                <c:pt idx="1426">
                  <c:v>3.3061349999999998</c:v>
                </c:pt>
                <c:pt idx="1427">
                  <c:v>3.3603399999999999</c:v>
                </c:pt>
                <c:pt idx="1428">
                  <c:v>3.4145449999999999</c:v>
                </c:pt>
                <c:pt idx="1429">
                  <c:v>3.46875</c:v>
                </c:pt>
                <c:pt idx="1430">
                  <c:v>3.5229550000000001</c:v>
                </c:pt>
                <c:pt idx="1431">
                  <c:v>3.5771600000000001</c:v>
                </c:pt>
                <c:pt idx="1432">
                  <c:v>3.6313650000000002</c:v>
                </c:pt>
                <c:pt idx="1433">
                  <c:v>3.6855329999999999</c:v>
                </c:pt>
                <c:pt idx="1434">
                  <c:v>3.739738</c:v>
                </c:pt>
                <c:pt idx="1435">
                  <c:v>3.7939430000000001</c:v>
                </c:pt>
                <c:pt idx="1436">
                  <c:v>3.8481480000000001</c:v>
                </c:pt>
                <c:pt idx="1437">
                  <c:v>3.9023530000000002</c:v>
                </c:pt>
                <c:pt idx="1438">
                  <c:v>3.9565579999999998</c:v>
                </c:pt>
                <c:pt idx="1439">
                  <c:v>4.010726</c:v>
                </c:pt>
                <c:pt idx="1440">
                  <c:v>4.0649309999999996</c:v>
                </c:pt>
                <c:pt idx="1441">
                  <c:v>4.1191360000000001</c:v>
                </c:pt>
                <c:pt idx="1442">
                  <c:v>4.1733409999999997</c:v>
                </c:pt>
                <c:pt idx="1443">
                  <c:v>4.2275460000000002</c:v>
                </c:pt>
                <c:pt idx="1444">
                  <c:v>4.2817509999999999</c:v>
                </c:pt>
                <c:pt idx="1445">
                  <c:v>4.3359560000000004</c:v>
                </c:pt>
                <c:pt idx="1446">
                  <c:v>4.3901240000000001</c:v>
                </c:pt>
                <c:pt idx="1447">
                  <c:v>4.4443289999999998</c:v>
                </c:pt>
                <c:pt idx="1448">
                  <c:v>4.4985340000000003</c:v>
                </c:pt>
                <c:pt idx="1449">
                  <c:v>4.5527389999999999</c:v>
                </c:pt>
                <c:pt idx="1450">
                  <c:v>4.6069440000000004</c:v>
                </c:pt>
                <c:pt idx="1451">
                  <c:v>4.661149</c:v>
                </c:pt>
                <c:pt idx="1452">
                  <c:v>4.7153169999999998</c:v>
                </c:pt>
                <c:pt idx="1453">
                  <c:v>4.7695220000000003</c:v>
                </c:pt>
                <c:pt idx="1454">
                  <c:v>4.8237269999999999</c:v>
                </c:pt>
                <c:pt idx="1455">
                  <c:v>4.8779320000000004</c:v>
                </c:pt>
                <c:pt idx="1456">
                  <c:v>4.932137</c:v>
                </c:pt>
                <c:pt idx="1457">
                  <c:v>4.9863419999999996</c:v>
                </c:pt>
                <c:pt idx="1458">
                  <c:v>5.0405100000000003</c:v>
                </c:pt>
                <c:pt idx="1459">
                  <c:v>5.0947149999999999</c:v>
                </c:pt>
                <c:pt idx="1460">
                  <c:v>5.1489200000000004</c:v>
                </c:pt>
                <c:pt idx="1461">
                  <c:v>5.203125</c:v>
                </c:pt>
                <c:pt idx="1462">
                  <c:v>5.2573299999999996</c:v>
                </c:pt>
                <c:pt idx="1463">
                  <c:v>5.3115350000000001</c:v>
                </c:pt>
                <c:pt idx="1464">
                  <c:v>5.3657399999999997</c:v>
                </c:pt>
                <c:pt idx="1465">
                  <c:v>5.4199080000000004</c:v>
                </c:pt>
                <c:pt idx="1466">
                  <c:v>5.474113</c:v>
                </c:pt>
                <c:pt idx="1467">
                  <c:v>5.5283179999999996</c:v>
                </c:pt>
                <c:pt idx="1468">
                  <c:v>5.5825230000000001</c:v>
                </c:pt>
                <c:pt idx="1469">
                  <c:v>5.6367279999999997</c:v>
                </c:pt>
                <c:pt idx="1470">
                  <c:v>5.6909330000000002</c:v>
                </c:pt>
                <c:pt idx="1471">
                  <c:v>5.745101</c:v>
                </c:pt>
                <c:pt idx="1472">
                  <c:v>5.7993059999999996</c:v>
                </c:pt>
                <c:pt idx="1473">
                  <c:v>5.8535110000000001</c:v>
                </c:pt>
                <c:pt idx="1474">
                  <c:v>5.9077159999999997</c:v>
                </c:pt>
                <c:pt idx="1475">
                  <c:v>5.9619210000000002</c:v>
                </c:pt>
                <c:pt idx="1476">
                  <c:v>6.0161259999999999</c:v>
                </c:pt>
                <c:pt idx="1477">
                  <c:v>6.0703310000000004</c:v>
                </c:pt>
                <c:pt idx="1478">
                  <c:v>6.1244990000000001</c:v>
                </c:pt>
                <c:pt idx="1479">
                  <c:v>6.1787039999999998</c:v>
                </c:pt>
                <c:pt idx="1480">
                  <c:v>6.2329090000000003</c:v>
                </c:pt>
                <c:pt idx="1481">
                  <c:v>6.2871139999999999</c:v>
                </c:pt>
                <c:pt idx="1482">
                  <c:v>6.3413190000000004</c:v>
                </c:pt>
                <c:pt idx="1483">
                  <c:v>6.395524</c:v>
                </c:pt>
                <c:pt idx="1484">
                  <c:v>6.4496919999999998</c:v>
                </c:pt>
                <c:pt idx="1485">
                  <c:v>6.5038970000000003</c:v>
                </c:pt>
                <c:pt idx="1486">
                  <c:v>6.5581019999999999</c:v>
                </c:pt>
                <c:pt idx="1487">
                  <c:v>6.6123070000000004</c:v>
                </c:pt>
                <c:pt idx="1488">
                  <c:v>6.666512</c:v>
                </c:pt>
                <c:pt idx="1489">
                  <c:v>6.7207169999999996</c:v>
                </c:pt>
                <c:pt idx="1490">
                  <c:v>6.7748850000000003</c:v>
                </c:pt>
                <c:pt idx="1491">
                  <c:v>6.8290899999999999</c:v>
                </c:pt>
                <c:pt idx="1492">
                  <c:v>6.8832950000000004</c:v>
                </c:pt>
                <c:pt idx="1493">
                  <c:v>6.9375</c:v>
                </c:pt>
                <c:pt idx="1494">
                  <c:v>6.9917049999999996</c:v>
                </c:pt>
                <c:pt idx="1495">
                  <c:v>7.0459100000000001</c:v>
                </c:pt>
                <c:pt idx="1496">
                  <c:v>7.1001149999999997</c:v>
                </c:pt>
                <c:pt idx="1497">
                  <c:v>7.1542830000000004</c:v>
                </c:pt>
                <c:pt idx="1498">
                  <c:v>7.208488</c:v>
                </c:pt>
                <c:pt idx="1499">
                  <c:v>7.2626929999999996</c:v>
                </c:pt>
                <c:pt idx="1500">
                  <c:v>7.3168980000000001</c:v>
                </c:pt>
                <c:pt idx="1501">
                  <c:v>7.3711029999999997</c:v>
                </c:pt>
                <c:pt idx="1502">
                  <c:v>7.4253080000000002</c:v>
                </c:pt>
                <c:pt idx="1503">
                  <c:v>7.479476</c:v>
                </c:pt>
                <c:pt idx="1504">
                  <c:v>7.5336809999999996</c:v>
                </c:pt>
                <c:pt idx="1505">
                  <c:v>7.5878860000000001</c:v>
                </c:pt>
                <c:pt idx="1506">
                  <c:v>7.6420909999999997</c:v>
                </c:pt>
                <c:pt idx="1507">
                  <c:v>7.6962960000000002</c:v>
                </c:pt>
                <c:pt idx="1508">
                  <c:v>7.7505009999999999</c:v>
                </c:pt>
                <c:pt idx="1509">
                  <c:v>7.8047060000000004</c:v>
                </c:pt>
                <c:pt idx="1510">
                  <c:v>7.8588740000000001</c:v>
                </c:pt>
                <c:pt idx="1511">
                  <c:v>7.9130789999999998</c:v>
                </c:pt>
                <c:pt idx="1512">
                  <c:v>7.9672840000000003</c:v>
                </c:pt>
                <c:pt idx="1513">
                  <c:v>8.0214890000000008</c:v>
                </c:pt>
                <c:pt idx="1514">
                  <c:v>8.0756940000000004</c:v>
                </c:pt>
                <c:pt idx="1515">
                  <c:v>8.129899</c:v>
                </c:pt>
                <c:pt idx="1516">
                  <c:v>8.1840670000000006</c:v>
                </c:pt>
                <c:pt idx="1517">
                  <c:v>8.2382720000000003</c:v>
                </c:pt>
                <c:pt idx="1518">
                  <c:v>8.2924769999999999</c:v>
                </c:pt>
                <c:pt idx="1519">
                  <c:v>8.3466819999999995</c:v>
                </c:pt>
                <c:pt idx="1520">
                  <c:v>8.4008870000000009</c:v>
                </c:pt>
                <c:pt idx="1521">
                  <c:v>8.4550920000000005</c:v>
                </c:pt>
                <c:pt idx="1522">
                  <c:v>8.5092599999999994</c:v>
                </c:pt>
                <c:pt idx="1523">
                  <c:v>8.5634650000000008</c:v>
                </c:pt>
                <c:pt idx="1524">
                  <c:v>8.6176700000000004</c:v>
                </c:pt>
                <c:pt idx="1525">
                  <c:v>8.671875</c:v>
                </c:pt>
                <c:pt idx="1526">
                  <c:v>8.7260799999999996</c:v>
                </c:pt>
                <c:pt idx="1527">
                  <c:v>8.7802849999999992</c:v>
                </c:pt>
                <c:pt idx="1528">
                  <c:v>8.8344900000000006</c:v>
                </c:pt>
                <c:pt idx="1529">
                  <c:v>8.8886579999999995</c:v>
                </c:pt>
                <c:pt idx="1530">
                  <c:v>8.9428629999999991</c:v>
                </c:pt>
                <c:pt idx="1531">
                  <c:v>8.9970680000000005</c:v>
                </c:pt>
                <c:pt idx="1532">
                  <c:v>9.0512730000000001</c:v>
                </c:pt>
                <c:pt idx="1533">
                  <c:v>9.1054779999999997</c:v>
                </c:pt>
                <c:pt idx="1534">
                  <c:v>9.1596829999999994</c:v>
                </c:pt>
                <c:pt idx="1535">
                  <c:v>9.213851</c:v>
                </c:pt>
                <c:pt idx="1536">
                  <c:v>9.2680559999999996</c:v>
                </c:pt>
                <c:pt idx="1537">
                  <c:v>9.3222609999999992</c:v>
                </c:pt>
                <c:pt idx="1538">
                  <c:v>9.3764660000000006</c:v>
                </c:pt>
                <c:pt idx="1539">
                  <c:v>9.4306710000000002</c:v>
                </c:pt>
                <c:pt idx="1540">
                  <c:v>9.4848759999999999</c:v>
                </c:pt>
                <c:pt idx="1541">
                  <c:v>9.5390809999999995</c:v>
                </c:pt>
                <c:pt idx="1542">
                  <c:v>9.5932490000000001</c:v>
                </c:pt>
                <c:pt idx="1543">
                  <c:v>9.6474539999999998</c:v>
                </c:pt>
                <c:pt idx="1544">
                  <c:v>9.7016589999999994</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16.042978000000002</c:v>
                </c:pt>
                <c:pt idx="1662">
                  <c:v>16.097183000000001</c:v>
                </c:pt>
                <c:pt idx="1663">
                  <c:v>16.151350999999998</c:v>
                </c:pt>
                <c:pt idx="1664">
                  <c:v>16.205556000000001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16.801774000000002</c:v>
                </c:pt>
                <c:pt idx="1676">
                  <c:v>16.855941999999999</c:v>
                </c:pt>
                <c:pt idx="1677">
                  <c:v>16.910146999999998</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17.723147999999998</c:v>
                </c:pt>
                <c:pt idx="1693">
                  <c:v>17.777353000000002</c:v>
                </c:pt>
                <c:pt idx="1694">
                  <c:v>17.831558000000001</c:v>
                </c:pt>
                <c:pt idx="1695">
                  <c:v>17.885725999999998</c:v>
                </c:pt>
                <c:pt idx="1696">
                  <c:v>17.939931000000001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18.644521999999998</c:v>
                </c:pt>
                <c:pt idx="1710">
                  <c:v>18.698727000000002</c:v>
                </c:pt>
                <c:pt idx="1711">
                  <c:v>18.752932000000001</c:v>
                </c:pt>
                <c:pt idx="1712">
                  <c:v>18.807137000000001</c:v>
                </c:pt>
                <c:pt idx="1713">
                  <c:v>18.861342</c:v>
                </c:pt>
                <c:pt idx="1714">
                  <c:v>18.915510000000001</c:v>
                </c:pt>
                <c:pt idx="1715">
                  <c:v>18.969715000000001</c:v>
                </c:pt>
                <c:pt idx="1716">
                  <c:v>19.02392</c:v>
                </c:pt>
                <c:pt idx="1717">
                  <c:v>19.078125</c:v>
                </c:pt>
                <c:pt idx="1718">
                  <c:v>19.13233</c:v>
                </c:pt>
                <c:pt idx="1719">
                  <c:v>19.186534999999999</c:v>
                </c:pt>
                <c:pt idx="1720">
                  <c:v>19.240739999999999</c:v>
                </c:pt>
                <c:pt idx="1721">
                  <c:v>19.294908</c:v>
                </c:pt>
                <c:pt idx="1722">
                  <c:v>19.349112999999999</c:v>
                </c:pt>
                <c:pt idx="1723">
                  <c:v>19.403317999999999</c:v>
                </c:pt>
                <c:pt idx="1724">
                  <c:v>19.457522999999998</c:v>
                </c:pt>
                <c:pt idx="1725">
                  <c:v>19.511728000000002</c:v>
                </c:pt>
                <c:pt idx="1726">
                  <c:v>19.565933000000001</c:v>
                </c:pt>
                <c:pt idx="1727">
                  <c:v>19.620100999999998</c:v>
                </c:pt>
                <c:pt idx="1728">
                  <c:v>19.674306000000001</c:v>
                </c:pt>
                <c:pt idx="1729">
                  <c:v>19.728511000000001</c:v>
                </c:pt>
                <c:pt idx="1730">
                  <c:v>19.782716000000001</c:v>
                </c:pt>
                <c:pt idx="1731">
                  <c:v>19.836921</c:v>
                </c:pt>
                <c:pt idx="1732">
                  <c:v>19.891126</c:v>
                </c:pt>
                <c:pt idx="1733">
                  <c:v>19.945330999999999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20.378896999999998</c:v>
                </c:pt>
                <c:pt idx="1742">
                  <c:v>20.433102000000002</c:v>
                </c:pt>
                <c:pt idx="1743">
                  <c:v>20.487307000000001</c:v>
                </c:pt>
                <c:pt idx="1744">
                  <c:v>20.541512000000001</c:v>
                </c:pt>
                <c:pt idx="1745">
                  <c:v>20.595717</c:v>
                </c:pt>
                <c:pt idx="1746">
                  <c:v>20.649885000000001</c:v>
                </c:pt>
                <c:pt idx="1747">
                  <c:v>20.704090000000001</c:v>
                </c:pt>
                <c:pt idx="1748">
                  <c:v>20.758295</c:v>
                </c:pt>
                <c:pt idx="1749">
                  <c:v>20.8125</c:v>
                </c:pt>
                <c:pt idx="1750">
                  <c:v>20.866705</c:v>
                </c:pt>
                <c:pt idx="1751">
                  <c:v>20.920909999999999</c:v>
                </c:pt>
                <c:pt idx="1752">
                  <c:v>20.975114999999999</c:v>
                </c:pt>
                <c:pt idx="1753">
                  <c:v>21.029283</c:v>
                </c:pt>
                <c:pt idx="1754">
                  <c:v>21.083487999999999</c:v>
                </c:pt>
                <c:pt idx="1755">
                  <c:v>21.137692999999999</c:v>
                </c:pt>
                <c:pt idx="1756">
                  <c:v>21.191897999999998</c:v>
                </c:pt>
                <c:pt idx="1757">
                  <c:v>21.246103000000002</c:v>
                </c:pt>
                <c:pt idx="1758">
                  <c:v>21.300308000000001</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22.004899000000002</c:v>
                </c:pt>
                <c:pt idx="1772">
                  <c:v>22.059066999999999</c:v>
                </c:pt>
                <c:pt idx="1773">
                  <c:v>22.113271999999998</c:v>
                </c:pt>
                <c:pt idx="1774">
                  <c:v>22.167477000000002</c:v>
                </c:pt>
                <c:pt idx="1775">
                  <c:v>22.221682000000001</c:v>
                </c:pt>
                <c:pt idx="1776">
                  <c:v>22.275887000000001</c:v>
                </c:pt>
                <c:pt idx="1777">
                  <c:v>22.330092</c:v>
                </c:pt>
                <c:pt idx="1778">
                  <c:v>22.384260000000001</c:v>
                </c:pt>
                <c:pt idx="1779">
                  <c:v>22.438465000000001</c:v>
                </c:pt>
                <c:pt idx="1780">
                  <c:v>22.49267</c:v>
                </c:pt>
                <c:pt idx="1781">
                  <c:v>22.546875</c:v>
                </c:pt>
                <c:pt idx="1782">
                  <c:v>22.60108</c:v>
                </c:pt>
                <c:pt idx="1783">
                  <c:v>22.655284999999999</c:v>
                </c:pt>
                <c:pt idx="1784">
                  <c:v>22.709489999999999</c:v>
                </c:pt>
                <c:pt idx="1785">
                  <c:v>22.763658</c:v>
                </c:pt>
                <c:pt idx="1786">
                  <c:v>22.817862999999999</c:v>
                </c:pt>
                <c:pt idx="1787">
                  <c:v>22.872067999999999</c:v>
                </c:pt>
                <c:pt idx="1788">
                  <c:v>22.926272999999998</c:v>
                </c:pt>
                <c:pt idx="1789">
                  <c:v>22.980478000000002</c:v>
                </c:pt>
                <c:pt idx="1790">
                  <c:v>23.034683000000001</c:v>
                </c:pt>
                <c:pt idx="1791">
                  <c:v>23.088850999999998</c:v>
                </c:pt>
                <c:pt idx="1792">
                  <c:v>23.143056000000001</c:v>
                </c:pt>
                <c:pt idx="1793">
                  <c:v>23.197261000000001</c:v>
                </c:pt>
                <c:pt idx="1794">
                  <c:v>23.251466000000001</c:v>
                </c:pt>
                <c:pt idx="1795">
                  <c:v>23.305671</c:v>
                </c:pt>
                <c:pt idx="1796">
                  <c:v>23.359876</c:v>
                </c:pt>
                <c:pt idx="1797">
                  <c:v>23.414080999999999</c:v>
                </c:pt>
                <c:pt idx="1798">
                  <c:v>23.468249</c:v>
                </c:pt>
                <c:pt idx="1799">
                  <c:v>23.522454</c:v>
                </c:pt>
                <c:pt idx="1800">
                  <c:v>23.576658999999999</c:v>
                </c:pt>
                <c:pt idx="1801">
                  <c:v>23.630863999999999</c:v>
                </c:pt>
                <c:pt idx="1802">
                  <c:v>23.685068999999999</c:v>
                </c:pt>
                <c:pt idx="1803">
                  <c:v>23.739274000000002</c:v>
                </c:pt>
                <c:pt idx="1804">
                  <c:v>23.793441999999999</c:v>
                </c:pt>
                <c:pt idx="1805">
                  <c:v>23.847646999999998</c:v>
                </c:pt>
                <c:pt idx="1806">
                  <c:v>23.901852000000002</c:v>
                </c:pt>
                <c:pt idx="1807">
                  <c:v>23.956057000000001</c:v>
                </c:pt>
                <c:pt idx="1808">
                  <c:v>24.010262000000001</c:v>
                </c:pt>
                <c:pt idx="1809">
                  <c:v>24.064467</c:v>
                </c:pt>
                <c:pt idx="1810">
                  <c:v>24.118635000000001</c:v>
                </c:pt>
                <c:pt idx="1811">
                  <c:v>24.172840000000001</c:v>
                </c:pt>
                <c:pt idx="1812">
                  <c:v>24.227045</c:v>
                </c:pt>
                <c:pt idx="1813">
                  <c:v>24.28125</c:v>
                </c:pt>
                <c:pt idx="1814">
                  <c:v>24.335455</c:v>
                </c:pt>
                <c:pt idx="1815">
                  <c:v>24.389659999999999</c:v>
                </c:pt>
                <c:pt idx="1816">
                  <c:v>24.443864999999999</c:v>
                </c:pt>
                <c:pt idx="1817">
                  <c:v>24.498033</c:v>
                </c:pt>
                <c:pt idx="1818">
                  <c:v>24.552237999999999</c:v>
                </c:pt>
                <c:pt idx="1819">
                  <c:v>24.606442999999999</c:v>
                </c:pt>
                <c:pt idx="1820">
                  <c:v>24.660647999999998</c:v>
                </c:pt>
                <c:pt idx="1821">
                  <c:v>24.714853000000002</c:v>
                </c:pt>
                <c:pt idx="1822">
                  <c:v>24.769058000000001</c:v>
                </c:pt>
                <c:pt idx="1823">
                  <c:v>24.823225999999998</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25.473649000000002</c:v>
                </c:pt>
                <c:pt idx="1836">
                  <c:v>25.527816999999999</c:v>
                </c:pt>
                <c:pt idx="1837">
                  <c:v>25.582021999999998</c:v>
                </c:pt>
                <c:pt idx="1838">
                  <c:v>25.636227000000002</c:v>
                </c:pt>
                <c:pt idx="1839">
                  <c:v>25.690432000000001</c:v>
                </c:pt>
                <c:pt idx="1840">
                  <c:v>25.744637000000001</c:v>
                </c:pt>
                <c:pt idx="1841">
                  <c:v>25.798842</c:v>
                </c:pt>
                <c:pt idx="1842">
                  <c:v>25.853010000000001</c:v>
                </c:pt>
                <c:pt idx="1843">
                  <c:v>25.907215000000001</c:v>
                </c:pt>
                <c:pt idx="1844">
                  <c:v>25.96142</c:v>
                </c:pt>
                <c:pt idx="1845">
                  <c:v>26.015625</c:v>
                </c:pt>
                <c:pt idx="1846">
                  <c:v>26.06983</c:v>
                </c:pt>
                <c:pt idx="1847">
                  <c:v>26.124034999999999</c:v>
                </c:pt>
                <c:pt idx="1848">
                  <c:v>26.178239999999999</c:v>
                </c:pt>
                <c:pt idx="1849">
                  <c:v>26.232408</c:v>
                </c:pt>
                <c:pt idx="1850">
                  <c:v>26.286612999999999</c:v>
                </c:pt>
                <c:pt idx="1851">
                  <c:v>26.340817999999999</c:v>
                </c:pt>
                <c:pt idx="1852">
                  <c:v>26.395022999999998</c:v>
                </c:pt>
                <c:pt idx="1853">
                  <c:v>26.449228000000002</c:v>
                </c:pt>
                <c:pt idx="1854">
                  <c:v>26.503433000000001</c:v>
                </c:pt>
                <c:pt idx="1855">
                  <c:v>26.557600999999998</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27.316396999999998</c:v>
                </c:pt>
                <c:pt idx="1870">
                  <c:v>27.370602000000002</c:v>
                </c:pt>
                <c:pt idx="1871">
                  <c:v>27.424807000000001</c:v>
                </c:pt>
                <c:pt idx="1872">
                  <c:v>27.479012000000001</c:v>
                </c:pt>
                <c:pt idx="1873">
                  <c:v>27.533217</c:v>
                </c:pt>
                <c:pt idx="1874">
                  <c:v>27.587385000000001</c:v>
                </c:pt>
                <c:pt idx="1875">
                  <c:v>27.641590000000001</c:v>
                </c:pt>
                <c:pt idx="1876">
                  <c:v>27.695795</c:v>
                </c:pt>
                <c:pt idx="1877">
                  <c:v>27.75</c:v>
                </c:pt>
                <c:pt idx="1878">
                  <c:v>27.804205</c:v>
                </c:pt>
                <c:pt idx="1879">
                  <c:v>27.858409999999999</c:v>
                </c:pt>
                <c:pt idx="1880">
                  <c:v>27.912614999999999</c:v>
                </c:pt>
                <c:pt idx="1881">
                  <c:v>27.966783</c:v>
                </c:pt>
                <c:pt idx="1882">
                  <c:v>28.020987999999999</c:v>
                </c:pt>
                <c:pt idx="1883">
                  <c:v>28.075192999999999</c:v>
                </c:pt>
                <c:pt idx="1884">
                  <c:v>28.129397999999998</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28.888193999999999</c:v>
                </c:pt>
                <c:pt idx="1899">
                  <c:v>28.942399000000002</c:v>
                </c:pt>
                <c:pt idx="1900">
                  <c:v>28.996566999999999</c:v>
                </c:pt>
                <c:pt idx="1901">
                  <c:v>29.050771999999998</c:v>
                </c:pt>
                <c:pt idx="1902">
                  <c:v>29.104977000000002</c:v>
                </c:pt>
                <c:pt idx="1903">
                  <c:v>29.159182000000001</c:v>
                </c:pt>
                <c:pt idx="1904">
                  <c:v>29.213387000000001</c:v>
                </c:pt>
                <c:pt idx="1905">
                  <c:v>29.267592</c:v>
                </c:pt>
                <c:pt idx="1906">
                  <c:v>29.321760000000001</c:v>
                </c:pt>
                <c:pt idx="1907">
                  <c:v>29.375965000000001</c:v>
                </c:pt>
                <c:pt idx="1908">
                  <c:v>29.43017</c:v>
                </c:pt>
                <c:pt idx="1909">
                  <c:v>29.484375</c:v>
                </c:pt>
                <c:pt idx="1910">
                  <c:v>29.53858</c:v>
                </c:pt>
                <c:pt idx="1911">
                  <c:v>29.592784999999999</c:v>
                </c:pt>
                <c:pt idx="1912">
                  <c:v>29.646989999999999</c:v>
                </c:pt>
                <c:pt idx="1913">
                  <c:v>29.701158</c:v>
                </c:pt>
                <c:pt idx="1914">
                  <c:v>29.755362999999999</c:v>
                </c:pt>
                <c:pt idx="1915">
                  <c:v>29.809567999999999</c:v>
                </c:pt>
                <c:pt idx="1916">
                  <c:v>29.863772999999998</c:v>
                </c:pt>
                <c:pt idx="1917">
                  <c:v>29.917978000000002</c:v>
                </c:pt>
                <c:pt idx="1918">
                  <c:v>29.972183000000001</c:v>
                </c:pt>
                <c:pt idx="1919">
                  <c:v>30.026350999999998</c:v>
                </c:pt>
                <c:pt idx="1920">
                  <c:v>30.080556000000001</c:v>
                </c:pt>
                <c:pt idx="1921">
                  <c:v>30.134761000000001</c:v>
                </c:pt>
                <c:pt idx="1922">
                  <c:v>30.188966000000001</c:v>
                </c:pt>
                <c:pt idx="1923">
                  <c:v>30.243171</c:v>
                </c:pt>
                <c:pt idx="1924">
                  <c:v>30.297376</c:v>
                </c:pt>
                <c:pt idx="1925">
                  <c:v>30.351580999999999</c:v>
                </c:pt>
                <c:pt idx="1926">
                  <c:v>30.405749</c:v>
                </c:pt>
                <c:pt idx="1927">
                  <c:v>30.459954</c:v>
                </c:pt>
                <c:pt idx="1928">
                  <c:v>30.514158999999999</c:v>
                </c:pt>
                <c:pt idx="1929">
                  <c:v>30.568363999999999</c:v>
                </c:pt>
                <c:pt idx="1930">
                  <c:v>30.622568999999999</c:v>
                </c:pt>
                <c:pt idx="1931">
                  <c:v>30.676774000000002</c:v>
                </c:pt>
                <c:pt idx="1932">
                  <c:v>30.730941999999999</c:v>
                </c:pt>
                <c:pt idx="1933">
                  <c:v>30.785146999999998</c:v>
                </c:pt>
                <c:pt idx="1934">
                  <c:v>30.839352000000002</c:v>
                </c:pt>
                <c:pt idx="1935">
                  <c:v>30.893557000000001</c:v>
                </c:pt>
                <c:pt idx="1936">
                  <c:v>30.947762000000001</c:v>
                </c:pt>
                <c:pt idx="1937">
                  <c:v>31.001967</c:v>
                </c:pt>
                <c:pt idx="1938">
                  <c:v>31.056135000000001</c:v>
                </c:pt>
                <c:pt idx="1939">
                  <c:v>31.110340000000001</c:v>
                </c:pt>
                <c:pt idx="1940">
                  <c:v>31.164545</c:v>
                </c:pt>
                <c:pt idx="1941">
                  <c:v>31.21875</c:v>
                </c:pt>
                <c:pt idx="1942">
                  <c:v>31.272955</c:v>
                </c:pt>
                <c:pt idx="1943">
                  <c:v>31.327159999999999</c:v>
                </c:pt>
                <c:pt idx="1944">
                  <c:v>31.381364999999999</c:v>
                </c:pt>
                <c:pt idx="1945">
                  <c:v>31.435533</c:v>
                </c:pt>
                <c:pt idx="1946">
                  <c:v>31.489737999999999</c:v>
                </c:pt>
                <c:pt idx="1947">
                  <c:v>31.543942999999999</c:v>
                </c:pt>
                <c:pt idx="1948">
                  <c:v>31.598147999999998</c:v>
                </c:pt>
                <c:pt idx="1949">
                  <c:v>31.652353000000002</c:v>
                </c:pt>
                <c:pt idx="1950">
                  <c:v>31.706558000000001</c:v>
                </c:pt>
                <c:pt idx="1951">
                  <c:v>31.760725999999998</c:v>
                </c:pt>
                <c:pt idx="1952">
                  <c:v>31.814931000000001</c:v>
                </c:pt>
                <c:pt idx="1953">
                  <c:v>31.869136000000001</c:v>
                </c:pt>
                <c:pt idx="1954">
                  <c:v>31.923341000000001</c:v>
                </c:pt>
                <c:pt idx="1955">
                  <c:v>31.977546</c:v>
                </c:pt>
                <c:pt idx="1956">
                  <c:v>32.031751</c:v>
                </c:pt>
                <c:pt idx="1957">
                  <c:v>32.085956000000003</c:v>
                </c:pt>
                <c:pt idx="1958">
                  <c:v>32.140124</c:v>
                </c:pt>
                <c:pt idx="1959">
                  <c:v>32.194329000000003</c:v>
                </c:pt>
                <c:pt idx="1960">
                  <c:v>32.248533999999999</c:v>
                </c:pt>
                <c:pt idx="1961">
                  <c:v>32.302739000000003</c:v>
                </c:pt>
                <c:pt idx="1962">
                  <c:v>32.356943999999999</c:v>
                </c:pt>
                <c:pt idx="1963">
                  <c:v>32.411149000000002</c:v>
                </c:pt>
                <c:pt idx="1964">
                  <c:v>32.465316999999999</c:v>
                </c:pt>
                <c:pt idx="1965">
                  <c:v>32.519522000000002</c:v>
                </c:pt>
                <c:pt idx="1966">
                  <c:v>32.573726999999998</c:v>
                </c:pt>
                <c:pt idx="1967">
                  <c:v>32.627932000000001</c:v>
                </c:pt>
                <c:pt idx="1968">
                  <c:v>32.682136999999997</c:v>
                </c:pt>
                <c:pt idx="1969">
                  <c:v>32.736342</c:v>
                </c:pt>
                <c:pt idx="1970">
                  <c:v>32.790509999999998</c:v>
                </c:pt>
                <c:pt idx="1971">
                  <c:v>32.844715000000001</c:v>
                </c:pt>
                <c:pt idx="1972">
                  <c:v>32.898919999999997</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33.495100999999998</c:v>
                </c:pt>
                <c:pt idx="1984">
                  <c:v>33.549306000000001</c:v>
                </c:pt>
                <c:pt idx="1985">
                  <c:v>33.603510999999997</c:v>
                </c:pt>
                <c:pt idx="1986">
                  <c:v>33.657716000000001</c:v>
                </c:pt>
                <c:pt idx="1987">
                  <c:v>33.711920999999997</c:v>
                </c:pt>
                <c:pt idx="1988">
                  <c:v>33.766126</c:v>
                </c:pt>
                <c:pt idx="1989">
                  <c:v>33.820331000000003</c:v>
                </c:pt>
                <c:pt idx="1990">
                  <c:v>33.874499</c:v>
                </c:pt>
                <c:pt idx="1991">
                  <c:v>33.928704000000003</c:v>
                </c:pt>
                <c:pt idx="1992">
                  <c:v>33.982908999999999</c:v>
                </c:pt>
                <c:pt idx="1993">
                  <c:v>34.037114000000003</c:v>
                </c:pt>
                <c:pt idx="1994">
                  <c:v>34.091318999999999</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35.012692999999999</c:v>
                </c:pt>
                <c:pt idx="2012">
                  <c:v>35.066898000000002</c:v>
                </c:pt>
                <c:pt idx="2013">
                  <c:v>35.121102999999998</c:v>
                </c:pt>
                <c:pt idx="2014">
                  <c:v>35.175308000000001</c:v>
                </c:pt>
                <c:pt idx="2015">
                  <c:v>35.229475999999998</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35.825693999999999</c:v>
                </c:pt>
                <c:pt idx="2027">
                  <c:v>35.879899000000002</c:v>
                </c:pt>
                <c:pt idx="2028">
                  <c:v>35.934066999999999</c:v>
                </c:pt>
                <c:pt idx="2029">
                  <c:v>35.988272000000002</c:v>
                </c:pt>
                <c:pt idx="2030">
                  <c:v>36.042476999999998</c:v>
                </c:pt>
                <c:pt idx="2031">
                  <c:v>36.096682000000001</c:v>
                </c:pt>
                <c:pt idx="2032">
                  <c:v>36.150886999999997</c:v>
                </c:pt>
                <c:pt idx="2033">
                  <c:v>36.205092</c:v>
                </c:pt>
                <c:pt idx="2034">
                  <c:v>36.259259999999998</c:v>
                </c:pt>
                <c:pt idx="2035">
                  <c:v>36.313465000000001</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36.963850999999998</c:v>
                </c:pt>
                <c:pt idx="2048">
                  <c:v>37.018056000000001</c:v>
                </c:pt>
                <c:pt idx="2049">
                  <c:v>37.072260999999997</c:v>
                </c:pt>
                <c:pt idx="2050">
                  <c:v>37.126466000000001</c:v>
                </c:pt>
                <c:pt idx="2051">
                  <c:v>37.180670999999997</c:v>
                </c:pt>
                <c:pt idx="2052">
                  <c:v>37.234876</c:v>
                </c:pt>
                <c:pt idx="2053">
                  <c:v>37.289081000000003</c:v>
                </c:pt>
                <c:pt idx="2054">
                  <c:v>37.343249</c:v>
                </c:pt>
                <c:pt idx="2055">
                  <c:v>37.397454000000003</c:v>
                </c:pt>
                <c:pt idx="2056">
                  <c:v>37.451658999999999</c:v>
                </c:pt>
                <c:pt idx="2057">
                  <c:v>37.505864000000003</c:v>
                </c:pt>
                <c:pt idx="2058">
                  <c:v>37.560068999999999</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37.993634999999998</c:v>
                </c:pt>
                <c:pt idx="2067">
                  <c:v>38.047840000000001</c:v>
                </c:pt>
                <c:pt idx="2068">
                  <c:v>38.102044999999997</c:v>
                </c:pt>
                <c:pt idx="2069">
                  <c:v>38.15625</c:v>
                </c:pt>
                <c:pt idx="2070">
                  <c:v>38.210455000000003</c:v>
                </c:pt>
                <c:pt idx="2071">
                  <c:v>38.264659999999999</c:v>
                </c:pt>
                <c:pt idx="2072">
                  <c:v>38.318865000000002</c:v>
                </c:pt>
                <c:pt idx="2073">
                  <c:v>38.373033</c:v>
                </c:pt>
                <c:pt idx="2074">
                  <c:v>38.427238000000003</c:v>
                </c:pt>
                <c:pt idx="2075">
                  <c:v>38.481442999999999</c:v>
                </c:pt>
                <c:pt idx="2076">
                  <c:v>38.535648000000002</c:v>
                </c:pt>
                <c:pt idx="2077">
                  <c:v>38.589852999999998</c:v>
                </c:pt>
                <c:pt idx="2078">
                  <c:v>38.644058000000001</c:v>
                </c:pt>
                <c:pt idx="2079">
                  <c:v>38.698225999999998</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39.186033999999999</c:v>
                </c:pt>
                <c:pt idx="2089">
                  <c:v>39.240239000000003</c:v>
                </c:pt>
                <c:pt idx="2090">
                  <c:v>39.294443999999999</c:v>
                </c:pt>
                <c:pt idx="2091">
                  <c:v>39.348649000000002</c:v>
                </c:pt>
                <c:pt idx="2092">
                  <c:v>39.402816999999999</c:v>
                </c:pt>
                <c:pt idx="2093">
                  <c:v>39.457022000000002</c:v>
                </c:pt>
                <c:pt idx="2094">
                  <c:v>39.511226999999998</c:v>
                </c:pt>
                <c:pt idx="2095">
                  <c:v>39.565432000000001</c:v>
                </c:pt>
                <c:pt idx="2096">
                  <c:v>39.619636999999997</c:v>
                </c:pt>
                <c:pt idx="2097">
                  <c:v>39.673842</c:v>
                </c:pt>
                <c:pt idx="2098">
                  <c:v>39.728009999999998</c:v>
                </c:pt>
                <c:pt idx="2099">
                  <c:v>39.782215000000001</c:v>
                </c:pt>
                <c:pt idx="2100">
                  <c:v>39.836419999999997</c:v>
                </c:pt>
                <c:pt idx="2101">
                  <c:v>39.890625</c:v>
                </c:pt>
                <c:pt idx="2102">
                  <c:v>39.944830000000003</c:v>
                </c:pt>
                <c:pt idx="2103">
                  <c:v>39.999034999999999</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40.432600999999998</c:v>
                </c:pt>
                <c:pt idx="2112">
                  <c:v>40.486806000000001</c:v>
                </c:pt>
                <c:pt idx="2113">
                  <c:v>40.541010999999997</c:v>
                </c:pt>
                <c:pt idx="2114">
                  <c:v>40.595216000000001</c:v>
                </c:pt>
                <c:pt idx="2115">
                  <c:v>40.649420999999997</c:v>
                </c:pt>
                <c:pt idx="2116">
                  <c:v>40.703626</c:v>
                </c:pt>
                <c:pt idx="2117">
                  <c:v>40.757831000000003</c:v>
                </c:pt>
                <c:pt idx="2118">
                  <c:v>40.811999</c:v>
                </c:pt>
                <c:pt idx="2119">
                  <c:v>40.866204000000003</c:v>
                </c:pt>
                <c:pt idx="2120">
                  <c:v>40.920408999999999</c:v>
                </c:pt>
                <c:pt idx="2121">
                  <c:v>40.974614000000003</c:v>
                </c:pt>
                <c:pt idx="2122">
                  <c:v>41.028818999999999</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41.462384999999998</c:v>
                </c:pt>
                <c:pt idx="2131">
                  <c:v>41.516590000000001</c:v>
                </c:pt>
                <c:pt idx="2132">
                  <c:v>41.570794999999997</c:v>
                </c:pt>
                <c:pt idx="2133">
                  <c:v>41.625</c:v>
                </c:pt>
                <c:pt idx="2134">
                  <c:v>41.679205000000003</c:v>
                </c:pt>
                <c:pt idx="2135">
                  <c:v>41.733409999999999</c:v>
                </c:pt>
                <c:pt idx="2136">
                  <c:v>41.787615000000002</c:v>
                </c:pt>
                <c:pt idx="2137">
                  <c:v>41.841783</c:v>
                </c:pt>
                <c:pt idx="2138">
                  <c:v>41.895988000000003</c:v>
                </c:pt>
                <c:pt idx="2139">
                  <c:v>41.950192999999999</c:v>
                </c:pt>
                <c:pt idx="2140">
                  <c:v>42.004398000000002</c:v>
                </c:pt>
                <c:pt idx="2141">
                  <c:v>42.058602999999998</c:v>
                </c:pt>
                <c:pt idx="2142">
                  <c:v>42.112808000000001</c:v>
                </c:pt>
                <c:pt idx="2143">
                  <c:v>42.166975999999998</c:v>
                </c:pt>
                <c:pt idx="2144">
                  <c:v>42.221181000000001</c:v>
                </c:pt>
                <c:pt idx="2145">
                  <c:v>42.275385999999997</c:v>
                </c:pt>
                <c:pt idx="2146">
                  <c:v>42.329591000000001</c:v>
                </c:pt>
                <c:pt idx="2147">
                  <c:v>42.383795999999997</c:v>
                </c:pt>
                <c:pt idx="2148">
                  <c:v>42.438001</c:v>
                </c:pt>
                <c:pt idx="2149">
                  <c:v>42.492206000000003</c:v>
                </c:pt>
                <c:pt idx="2150">
                  <c:v>42.546374</c:v>
                </c:pt>
                <c:pt idx="2151">
                  <c:v>42.600579000000003</c:v>
                </c:pt>
                <c:pt idx="2152">
                  <c:v>42.654783999999999</c:v>
                </c:pt>
                <c:pt idx="2153">
                  <c:v>42.708989000000003</c:v>
                </c:pt>
                <c:pt idx="2154">
                  <c:v>42.763193999999999</c:v>
                </c:pt>
                <c:pt idx="2155">
                  <c:v>42.817399000000002</c:v>
                </c:pt>
                <c:pt idx="2156">
                  <c:v>42.871566999999999</c:v>
                </c:pt>
                <c:pt idx="2157">
                  <c:v>42.925772000000002</c:v>
                </c:pt>
                <c:pt idx="2158">
                  <c:v>42.979976999999998</c:v>
                </c:pt>
                <c:pt idx="2159">
                  <c:v>43.034182000000001</c:v>
                </c:pt>
                <c:pt idx="2160">
                  <c:v>43.088386999999997</c:v>
                </c:pt>
                <c:pt idx="2161">
                  <c:v>43.142592</c:v>
                </c:pt>
                <c:pt idx="2162">
                  <c:v>43.196759999999998</c:v>
                </c:pt>
                <c:pt idx="2163">
                  <c:v>43.250965000000001</c:v>
                </c:pt>
                <c:pt idx="2164">
                  <c:v>43.305169999999997</c:v>
                </c:pt>
                <c:pt idx="2165">
                  <c:v>43.359375</c:v>
                </c:pt>
                <c:pt idx="2166">
                  <c:v>43.413580000000003</c:v>
                </c:pt>
                <c:pt idx="2167">
                  <c:v>43.467784999999999</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43.901350999999998</c:v>
                </c:pt>
                <c:pt idx="2176">
                  <c:v>43.955556000000001</c:v>
                </c:pt>
                <c:pt idx="2177">
                  <c:v>44.009760999999997</c:v>
                </c:pt>
                <c:pt idx="2178">
                  <c:v>44.063966000000001</c:v>
                </c:pt>
                <c:pt idx="2179">
                  <c:v>44.118170999999997</c:v>
                </c:pt>
                <c:pt idx="2180">
                  <c:v>44.172376</c:v>
                </c:pt>
                <c:pt idx="2181">
                  <c:v>44.226581000000003</c:v>
                </c:pt>
                <c:pt idx="2182">
                  <c:v>44.280749</c:v>
                </c:pt>
                <c:pt idx="2183">
                  <c:v>44.334954000000003</c:v>
                </c:pt>
                <c:pt idx="2184">
                  <c:v>44.389158999999999</c:v>
                </c:pt>
                <c:pt idx="2185">
                  <c:v>44.443364000000003</c:v>
                </c:pt>
                <c:pt idx="2186">
                  <c:v>44.497568999999999</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44.931134999999998</c:v>
                </c:pt>
                <c:pt idx="2195">
                  <c:v>44.985340000000001</c:v>
                </c:pt>
                <c:pt idx="2196">
                  <c:v>45.039544999999997</c:v>
                </c:pt>
                <c:pt idx="2197">
                  <c:v>45.09375</c:v>
                </c:pt>
                <c:pt idx="2198">
                  <c:v>45.147955000000003</c:v>
                </c:pt>
                <c:pt idx="2199">
                  <c:v>45.202159999999999</c:v>
                </c:pt>
                <c:pt idx="2200">
                  <c:v>45.256365000000002</c:v>
                </c:pt>
                <c:pt idx="2201">
                  <c:v>45.310533</c:v>
                </c:pt>
                <c:pt idx="2202">
                  <c:v>45.364738000000003</c:v>
                </c:pt>
                <c:pt idx="2203">
                  <c:v>45.418942999999999</c:v>
                </c:pt>
                <c:pt idx="2204">
                  <c:v>45.473148000000002</c:v>
                </c:pt>
                <c:pt idx="2205">
                  <c:v>45.527352999999998</c:v>
                </c:pt>
                <c:pt idx="2206">
                  <c:v>45.581558000000001</c:v>
                </c:pt>
                <c:pt idx="2207">
                  <c:v>45.635725999999998</c:v>
                </c:pt>
                <c:pt idx="2208">
                  <c:v>45.689931000000001</c:v>
                </c:pt>
                <c:pt idx="2209">
                  <c:v>45.744135999999997</c:v>
                </c:pt>
                <c:pt idx="2210">
                  <c:v>45.798341000000001</c:v>
                </c:pt>
                <c:pt idx="2211">
                  <c:v>45.852545999999997</c:v>
                </c:pt>
                <c:pt idx="2212">
                  <c:v>45.906751</c:v>
                </c:pt>
                <c:pt idx="2213">
                  <c:v>45.960956000000003</c:v>
                </c:pt>
                <c:pt idx="2214">
                  <c:v>46.015124</c:v>
                </c:pt>
                <c:pt idx="2215">
                  <c:v>46.069329000000003</c:v>
                </c:pt>
                <c:pt idx="2216">
                  <c:v>46.123533999999999</c:v>
                </c:pt>
                <c:pt idx="2217">
                  <c:v>46.177739000000003</c:v>
                </c:pt>
                <c:pt idx="2218">
                  <c:v>46.231943999999999</c:v>
                </c:pt>
                <c:pt idx="2219">
                  <c:v>46.286149000000002</c:v>
                </c:pt>
                <c:pt idx="2220">
                  <c:v>46.340316999999999</c:v>
                </c:pt>
                <c:pt idx="2221">
                  <c:v>46.394522000000002</c:v>
                </c:pt>
                <c:pt idx="2222">
                  <c:v>46.448726999999998</c:v>
                </c:pt>
                <c:pt idx="2223">
                  <c:v>46.502932000000001</c:v>
                </c:pt>
                <c:pt idx="2224">
                  <c:v>46.557136999999997</c:v>
                </c:pt>
                <c:pt idx="2225">
                  <c:v>46.611342</c:v>
                </c:pt>
                <c:pt idx="2226">
                  <c:v>46.665509999999998</c:v>
                </c:pt>
                <c:pt idx="2227">
                  <c:v>46.719715000000001</c:v>
                </c:pt>
                <c:pt idx="2228">
                  <c:v>46.773919999999997</c:v>
                </c:pt>
                <c:pt idx="2229">
                  <c:v>46.828125</c:v>
                </c:pt>
                <c:pt idx="2230">
                  <c:v>46.882330000000003</c:v>
                </c:pt>
                <c:pt idx="2231">
                  <c:v>46.936534999999999</c:v>
                </c:pt>
                <c:pt idx="2232">
                  <c:v>46.990740000000002</c:v>
                </c:pt>
                <c:pt idx="2233">
                  <c:v>47.044908</c:v>
                </c:pt>
                <c:pt idx="2234">
                  <c:v>47.099113000000003</c:v>
                </c:pt>
                <c:pt idx="2235">
                  <c:v>47.153317999999999</c:v>
                </c:pt>
                <c:pt idx="2236">
                  <c:v>47.207523000000002</c:v>
                </c:pt>
                <c:pt idx="2237">
                  <c:v>47.261727999999998</c:v>
                </c:pt>
                <c:pt idx="2238">
                  <c:v>47.315933000000001</c:v>
                </c:pt>
                <c:pt idx="2239">
                  <c:v>47.370100999999998</c:v>
                </c:pt>
                <c:pt idx="2240">
                  <c:v>47.424306000000001</c:v>
                </c:pt>
                <c:pt idx="2241">
                  <c:v>47.478510999999997</c:v>
                </c:pt>
                <c:pt idx="2242">
                  <c:v>47.532716000000001</c:v>
                </c:pt>
                <c:pt idx="2243">
                  <c:v>47.586920999999997</c:v>
                </c:pt>
                <c:pt idx="2244">
                  <c:v>47.641126</c:v>
                </c:pt>
                <c:pt idx="2245">
                  <c:v>47.695331000000003</c:v>
                </c:pt>
                <c:pt idx="2246">
                  <c:v>47.749499</c:v>
                </c:pt>
                <c:pt idx="2247">
                  <c:v>47.803704000000003</c:v>
                </c:pt>
                <c:pt idx="2248">
                  <c:v>47.857908999999999</c:v>
                </c:pt>
                <c:pt idx="2249">
                  <c:v>47.912114000000003</c:v>
                </c:pt>
                <c:pt idx="2250">
                  <c:v>47.966318999999999</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48.454090000000001</c:v>
                </c:pt>
                <c:pt idx="2260">
                  <c:v>48.508294999999997</c:v>
                </c:pt>
                <c:pt idx="2261">
                  <c:v>48.5625</c:v>
                </c:pt>
                <c:pt idx="2262">
                  <c:v>48.616705000000003</c:v>
                </c:pt>
                <c:pt idx="2263">
                  <c:v>48.670909999999999</c:v>
                </c:pt>
                <c:pt idx="2264">
                  <c:v>48.725115000000002</c:v>
                </c:pt>
                <c:pt idx="2265">
                  <c:v>48.779283</c:v>
                </c:pt>
                <c:pt idx="2266">
                  <c:v>48.833488000000003</c:v>
                </c:pt>
                <c:pt idx="2267">
                  <c:v>48.887692999999999</c:v>
                </c:pt>
                <c:pt idx="2268">
                  <c:v>48.941898000000002</c:v>
                </c:pt>
                <c:pt idx="2269">
                  <c:v>48.996102999999998</c:v>
                </c:pt>
                <c:pt idx="2270">
                  <c:v>49.050308000000001</c:v>
                </c:pt>
                <c:pt idx="2271">
                  <c:v>49.104475999999998</c:v>
                </c:pt>
                <c:pt idx="2272">
                  <c:v>49.158681000000001</c:v>
                </c:pt>
                <c:pt idx="2273">
                  <c:v>49.212885999999997</c:v>
                </c:pt>
                <c:pt idx="2274">
                  <c:v>49.267091000000001</c:v>
                </c:pt>
                <c:pt idx="2275">
                  <c:v>49.321295999999997</c:v>
                </c:pt>
                <c:pt idx="2276">
                  <c:v>49.375501</c:v>
                </c:pt>
                <c:pt idx="2277">
                  <c:v>49.429706000000003</c:v>
                </c:pt>
                <c:pt idx="2278">
                  <c:v>49.483874</c:v>
                </c:pt>
                <c:pt idx="2279">
                  <c:v>49.538079000000003</c:v>
                </c:pt>
                <c:pt idx="2280">
                  <c:v>49.592283999999999</c:v>
                </c:pt>
                <c:pt idx="2281">
                  <c:v>49.646489000000003</c:v>
                </c:pt>
                <c:pt idx="2282">
                  <c:v>49.700693999999999</c:v>
                </c:pt>
                <c:pt idx="2283">
                  <c:v>49.754899000000002</c:v>
                </c:pt>
                <c:pt idx="2284">
                  <c:v>49.809066999999999</c:v>
                </c:pt>
                <c:pt idx="2285">
                  <c:v>49.863272000000002</c:v>
                </c:pt>
                <c:pt idx="2286">
                  <c:v>49.917476999999998</c:v>
                </c:pt>
                <c:pt idx="2287">
                  <c:v>49.971682000000001</c:v>
                </c:pt>
                <c:pt idx="2288">
                  <c:v>50.025886999999997</c:v>
                </c:pt>
                <c:pt idx="2289">
                  <c:v>50.080092</c:v>
                </c:pt>
                <c:pt idx="2290">
                  <c:v>50.134259999999998</c:v>
                </c:pt>
                <c:pt idx="2291">
                  <c:v>50.188465000000001</c:v>
                </c:pt>
                <c:pt idx="2292">
                  <c:v>50.242669999999997</c:v>
                </c:pt>
                <c:pt idx="2293">
                  <c:v>50.296875</c:v>
                </c:pt>
                <c:pt idx="2294">
                  <c:v>50.351080000000003</c:v>
                </c:pt>
                <c:pt idx="2295">
                  <c:v>50.405284999999999</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50.838850999999998</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51.326658999999999</c:v>
                </c:pt>
                <c:pt idx="2313">
                  <c:v>51.380864000000003</c:v>
                </c:pt>
                <c:pt idx="2314">
                  <c:v>51.435068999999999</c:v>
                </c:pt>
                <c:pt idx="2315">
                  <c:v>51.489274000000002</c:v>
                </c:pt>
                <c:pt idx="2316">
                  <c:v>51.543441999999999</c:v>
                </c:pt>
                <c:pt idx="2317">
                  <c:v>51.597647000000002</c:v>
                </c:pt>
                <c:pt idx="2318">
                  <c:v>51.651851999999998</c:v>
                </c:pt>
                <c:pt idx="2319">
                  <c:v>51.706057000000001</c:v>
                </c:pt>
                <c:pt idx="2320">
                  <c:v>51.760261999999997</c:v>
                </c:pt>
                <c:pt idx="2321">
                  <c:v>51.814467</c:v>
                </c:pt>
                <c:pt idx="2322">
                  <c:v>51.868634999999998</c:v>
                </c:pt>
                <c:pt idx="2323">
                  <c:v>51.922840000000001</c:v>
                </c:pt>
                <c:pt idx="2324">
                  <c:v>51.977044999999997</c:v>
                </c:pt>
                <c:pt idx="2325">
                  <c:v>52.03125</c:v>
                </c:pt>
                <c:pt idx="2326">
                  <c:v>52.085455000000003</c:v>
                </c:pt>
                <c:pt idx="2327">
                  <c:v>52.139659999999999</c:v>
                </c:pt>
                <c:pt idx="2328">
                  <c:v>52.193865000000002</c:v>
                </c:pt>
                <c:pt idx="2329">
                  <c:v>52.248033</c:v>
                </c:pt>
                <c:pt idx="2330">
                  <c:v>52.302238000000003</c:v>
                </c:pt>
                <c:pt idx="2331">
                  <c:v>52.356442999999999</c:v>
                </c:pt>
                <c:pt idx="2332">
                  <c:v>52.410648000000002</c:v>
                </c:pt>
                <c:pt idx="2333">
                  <c:v>52.464852999999998</c:v>
                </c:pt>
                <c:pt idx="2334">
                  <c:v>52.519058000000001</c:v>
                </c:pt>
                <c:pt idx="2335">
                  <c:v>52.573225999999998</c:v>
                </c:pt>
                <c:pt idx="2336">
                  <c:v>52.627431000000001</c:v>
                </c:pt>
                <c:pt idx="2337">
                  <c:v>52.681635999999997</c:v>
                </c:pt>
                <c:pt idx="2338">
                  <c:v>52.735841000000001</c:v>
                </c:pt>
                <c:pt idx="2339">
                  <c:v>52.790045999999997</c:v>
                </c:pt>
                <c:pt idx="2340">
                  <c:v>52.844251</c:v>
                </c:pt>
                <c:pt idx="2341">
                  <c:v>52.898456000000003</c:v>
                </c:pt>
                <c:pt idx="2342">
                  <c:v>52.952624</c:v>
                </c:pt>
                <c:pt idx="2343">
                  <c:v>53.006829000000003</c:v>
                </c:pt>
                <c:pt idx="2344">
                  <c:v>53.061033999999999</c:v>
                </c:pt>
                <c:pt idx="2345">
                  <c:v>53.115239000000003</c:v>
                </c:pt>
                <c:pt idx="2346">
                  <c:v>53.169443999999999</c:v>
                </c:pt>
                <c:pt idx="2347">
                  <c:v>53.223649000000002</c:v>
                </c:pt>
                <c:pt idx="2348">
                  <c:v>53.277816999999999</c:v>
                </c:pt>
                <c:pt idx="2349">
                  <c:v>53.332022000000002</c:v>
                </c:pt>
                <c:pt idx="2350">
                  <c:v>53.386226999999998</c:v>
                </c:pt>
                <c:pt idx="2351">
                  <c:v>53.440432000000001</c:v>
                </c:pt>
                <c:pt idx="2352">
                  <c:v>53.494636999999997</c:v>
                </c:pt>
                <c:pt idx="2353">
                  <c:v>53.548842</c:v>
                </c:pt>
                <c:pt idx="2354">
                  <c:v>53.603009999999998</c:v>
                </c:pt>
                <c:pt idx="2355">
                  <c:v>53.657215000000001</c:v>
                </c:pt>
                <c:pt idx="2356">
                  <c:v>53.711419999999997</c:v>
                </c:pt>
                <c:pt idx="2357">
                  <c:v>53.765625</c:v>
                </c:pt>
                <c:pt idx="2358">
                  <c:v>53.819830000000003</c:v>
                </c:pt>
                <c:pt idx="2359">
                  <c:v>53.874034999999999</c:v>
                </c:pt>
                <c:pt idx="2360">
                  <c:v>53.928240000000002</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54.470216000000001</c:v>
                </c:pt>
                <c:pt idx="2371">
                  <c:v>54.524420999999997</c:v>
                </c:pt>
                <c:pt idx="2372">
                  <c:v>54.578626</c:v>
                </c:pt>
                <c:pt idx="2373">
                  <c:v>54.632831000000003</c:v>
                </c:pt>
                <c:pt idx="2374">
                  <c:v>54.686999</c:v>
                </c:pt>
                <c:pt idx="2375">
                  <c:v>54.741204000000003</c:v>
                </c:pt>
                <c:pt idx="2376">
                  <c:v>54.795408999999999</c:v>
                </c:pt>
                <c:pt idx="2377">
                  <c:v>54.849614000000003</c:v>
                </c:pt>
                <c:pt idx="2378">
                  <c:v>54.903818999999999</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55.608409999999999</c:v>
                </c:pt>
                <c:pt idx="2392">
                  <c:v>55.662615000000002</c:v>
                </c:pt>
                <c:pt idx="2393">
                  <c:v>55.716783</c:v>
                </c:pt>
                <c:pt idx="2394">
                  <c:v>55.770988000000003</c:v>
                </c:pt>
                <c:pt idx="2395">
                  <c:v>55.825192999999999</c:v>
                </c:pt>
                <c:pt idx="2396">
                  <c:v>55.879398000000002</c:v>
                </c:pt>
                <c:pt idx="2397">
                  <c:v>55.933602999999998</c:v>
                </c:pt>
                <c:pt idx="2398">
                  <c:v>55.987808000000001</c:v>
                </c:pt>
                <c:pt idx="2399">
                  <c:v>56.041975999999998</c:v>
                </c:pt>
                <c:pt idx="2400">
                  <c:v>56.096181000000001</c:v>
                </c:pt>
                <c:pt idx="2401">
                  <c:v>56.150385999999997</c:v>
                </c:pt>
                <c:pt idx="2402">
                  <c:v>56.204591000000001</c:v>
                </c:pt>
                <c:pt idx="2403">
                  <c:v>56.258795999999997</c:v>
                </c:pt>
                <c:pt idx="2404">
                  <c:v>56.313001</c:v>
                </c:pt>
                <c:pt idx="2405">
                  <c:v>56.367206000000003</c:v>
                </c:pt>
                <c:pt idx="2406">
                  <c:v>56.421374</c:v>
                </c:pt>
                <c:pt idx="2407">
                  <c:v>56.475579000000003</c:v>
                </c:pt>
                <c:pt idx="2408">
                  <c:v>56.529783999999999</c:v>
                </c:pt>
                <c:pt idx="2409">
                  <c:v>56.583989000000003</c:v>
                </c:pt>
                <c:pt idx="2410">
                  <c:v>56.638193999999999</c:v>
                </c:pt>
                <c:pt idx="2411">
                  <c:v>56.692399000000002</c:v>
                </c:pt>
                <c:pt idx="2412">
                  <c:v>56.746566999999999</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57.342784999999999</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57.776350999999998</c:v>
                </c:pt>
                <c:pt idx="2432">
                  <c:v>57.830556000000001</c:v>
                </c:pt>
                <c:pt idx="2433">
                  <c:v>57.884760999999997</c:v>
                </c:pt>
                <c:pt idx="2434">
                  <c:v>57.938966000000001</c:v>
                </c:pt>
                <c:pt idx="2435">
                  <c:v>57.993170999999997</c:v>
                </c:pt>
                <c:pt idx="2436">
                  <c:v>58.047376</c:v>
                </c:pt>
                <c:pt idx="2437">
                  <c:v>58.101581000000003</c:v>
                </c:pt>
                <c:pt idx="2438">
                  <c:v>58.155749</c:v>
                </c:pt>
                <c:pt idx="2439">
                  <c:v>58.209954000000003</c:v>
                </c:pt>
                <c:pt idx="2440">
                  <c:v>58.264158999999999</c:v>
                </c:pt>
                <c:pt idx="2441">
                  <c:v>58.318364000000003</c:v>
                </c:pt>
                <c:pt idx="2442">
                  <c:v>58.372568999999999</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58.806134999999998</c:v>
                </c:pt>
                <c:pt idx="2451">
                  <c:v>58.860340000000001</c:v>
                </c:pt>
                <c:pt idx="2452">
                  <c:v>58.914544999999997</c:v>
                </c:pt>
                <c:pt idx="2453">
                  <c:v>58.96875</c:v>
                </c:pt>
                <c:pt idx="2454">
                  <c:v>59.022955000000003</c:v>
                </c:pt>
                <c:pt idx="2455">
                  <c:v>59.077159999999999</c:v>
                </c:pt>
                <c:pt idx="2456">
                  <c:v>59.131365000000002</c:v>
                </c:pt>
                <c:pt idx="2457">
                  <c:v>59.185533</c:v>
                </c:pt>
                <c:pt idx="2458">
                  <c:v>59.239738000000003</c:v>
                </c:pt>
                <c:pt idx="2459">
                  <c:v>59.293942999999999</c:v>
                </c:pt>
                <c:pt idx="2460">
                  <c:v>59.348148000000002</c:v>
                </c:pt>
                <c:pt idx="2461">
                  <c:v>59.402352999999998</c:v>
                </c:pt>
                <c:pt idx="2462">
                  <c:v>59.456558000000001</c:v>
                </c:pt>
                <c:pt idx="2463">
                  <c:v>59.510725999999998</c:v>
                </c:pt>
                <c:pt idx="2464">
                  <c:v>59.564931000000001</c:v>
                </c:pt>
                <c:pt idx="2465">
                  <c:v>59.619135999999997</c:v>
                </c:pt>
                <c:pt idx="2466">
                  <c:v>59.673341000000001</c:v>
                </c:pt>
                <c:pt idx="2467">
                  <c:v>59.727545999999997</c:v>
                </c:pt>
                <c:pt idx="2468">
                  <c:v>59.781751</c:v>
                </c:pt>
                <c:pt idx="2469">
                  <c:v>59.835956000000003</c:v>
                </c:pt>
                <c:pt idx="2470">
                  <c:v>59.890124</c:v>
                </c:pt>
                <c:pt idx="2471">
                  <c:v>59.944329000000003</c:v>
                </c:pt>
                <c:pt idx="2472">
                  <c:v>59.998533999999999</c:v>
                </c:pt>
                <c:pt idx="2473">
                  <c:v>60.052739000000003</c:v>
                </c:pt>
                <c:pt idx="2474">
                  <c:v>60.106943999999999</c:v>
                </c:pt>
                <c:pt idx="2475">
                  <c:v>60.161149000000002</c:v>
                </c:pt>
                <c:pt idx="2476">
                  <c:v>60.215316999999999</c:v>
                </c:pt>
                <c:pt idx="2477">
                  <c:v>60.269522000000002</c:v>
                </c:pt>
                <c:pt idx="2478">
                  <c:v>60.323726999999998</c:v>
                </c:pt>
                <c:pt idx="2479">
                  <c:v>60.377932000000001</c:v>
                </c:pt>
                <c:pt idx="2480">
                  <c:v>60.432136999999997</c:v>
                </c:pt>
                <c:pt idx="2481">
                  <c:v>60.486342</c:v>
                </c:pt>
                <c:pt idx="2482">
                  <c:v>60.540509999999998</c:v>
                </c:pt>
                <c:pt idx="2483">
                  <c:v>60.594715000000001</c:v>
                </c:pt>
                <c:pt idx="2484">
                  <c:v>60.648919999999997</c:v>
                </c:pt>
                <c:pt idx="2485">
                  <c:v>60.703125</c:v>
                </c:pt>
                <c:pt idx="2486">
                  <c:v>60.757330000000003</c:v>
                </c:pt>
                <c:pt idx="2487">
                  <c:v>60.811534999999999</c:v>
                </c:pt>
                <c:pt idx="2488">
                  <c:v>60.865740000000002</c:v>
                </c:pt>
                <c:pt idx="2489">
                  <c:v>60.919908</c:v>
                </c:pt>
                <c:pt idx="2490">
                  <c:v>60.974113000000003</c:v>
                </c:pt>
                <c:pt idx="2491">
                  <c:v>61.028317999999999</c:v>
                </c:pt>
                <c:pt idx="2492">
                  <c:v>61.082523000000002</c:v>
                </c:pt>
                <c:pt idx="2493">
                  <c:v>61.136727999999998</c:v>
                </c:pt>
                <c:pt idx="2494">
                  <c:v>61.190933000000001</c:v>
                </c:pt>
                <c:pt idx="2495">
                  <c:v>61.245100999999998</c:v>
                </c:pt>
                <c:pt idx="2496">
                  <c:v>61.299306000000001</c:v>
                </c:pt>
                <c:pt idx="2497">
                  <c:v>61.353510999999997</c:v>
                </c:pt>
                <c:pt idx="2498">
                  <c:v>61.407716000000001</c:v>
                </c:pt>
                <c:pt idx="2499">
                  <c:v>61.461920999999997</c:v>
                </c:pt>
                <c:pt idx="2500">
                  <c:v>61.516126</c:v>
                </c:pt>
                <c:pt idx="2501">
                  <c:v>61.570331000000003</c:v>
                </c:pt>
                <c:pt idx="2502">
                  <c:v>61.624499</c:v>
                </c:pt>
                <c:pt idx="2503">
                  <c:v>61.678704000000003</c:v>
                </c:pt>
                <c:pt idx="2504">
                  <c:v>61.732908999999999</c:v>
                </c:pt>
                <c:pt idx="2505">
                  <c:v>61.787114000000003</c:v>
                </c:pt>
                <c:pt idx="2506">
                  <c:v>61.841318999999999</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62.545909999999999</c:v>
                </c:pt>
                <c:pt idx="2520">
                  <c:v>62.600115000000002</c:v>
                </c:pt>
                <c:pt idx="2521">
                  <c:v>62.654283</c:v>
                </c:pt>
                <c:pt idx="2522">
                  <c:v>62.708488000000003</c:v>
                </c:pt>
                <c:pt idx="2523">
                  <c:v>62.762692999999999</c:v>
                </c:pt>
                <c:pt idx="2524">
                  <c:v>62.816898000000002</c:v>
                </c:pt>
                <c:pt idx="2525">
                  <c:v>62.871102999999998</c:v>
                </c:pt>
                <c:pt idx="2526">
                  <c:v>62.925308000000001</c:v>
                </c:pt>
                <c:pt idx="2527">
                  <c:v>62.979475999999998</c:v>
                </c:pt>
                <c:pt idx="2528">
                  <c:v>63.033681000000001</c:v>
                </c:pt>
                <c:pt idx="2529">
                  <c:v>63.087885999999997</c:v>
                </c:pt>
                <c:pt idx="2530">
                  <c:v>63.142091000000001</c:v>
                </c:pt>
                <c:pt idx="2531">
                  <c:v>63.196295999999997</c:v>
                </c:pt>
                <c:pt idx="2532">
                  <c:v>63.250501</c:v>
                </c:pt>
                <c:pt idx="2533">
                  <c:v>63.304706000000003</c:v>
                </c:pt>
                <c:pt idx="2534">
                  <c:v>63.358874</c:v>
                </c:pt>
                <c:pt idx="2535">
                  <c:v>63.413079000000003</c:v>
                </c:pt>
                <c:pt idx="2536">
                  <c:v>63.467283999999999</c:v>
                </c:pt>
                <c:pt idx="2537">
                  <c:v>63.521489000000003</c:v>
                </c:pt>
                <c:pt idx="2538">
                  <c:v>63.575693999999999</c:v>
                </c:pt>
                <c:pt idx="2539">
                  <c:v>63.629899000000002</c:v>
                </c:pt>
                <c:pt idx="2540">
                  <c:v>63.684066999999999</c:v>
                </c:pt>
                <c:pt idx="2541">
                  <c:v>63.738272000000002</c:v>
                </c:pt>
                <c:pt idx="2542">
                  <c:v>63.792476999999998</c:v>
                </c:pt>
                <c:pt idx="2543">
                  <c:v>63.846682000000001</c:v>
                </c:pt>
                <c:pt idx="2544">
                  <c:v>63.900886999999997</c:v>
                </c:pt>
                <c:pt idx="2545">
                  <c:v>63.955092</c:v>
                </c:pt>
                <c:pt idx="2546">
                  <c:v>64.009259999999998</c:v>
                </c:pt>
                <c:pt idx="2547">
                  <c:v>64.063464999999994</c:v>
                </c:pt>
                <c:pt idx="2548">
                  <c:v>64.117670000000004</c:v>
                </c:pt>
                <c:pt idx="2549">
                  <c:v>64.171875</c:v>
                </c:pt>
                <c:pt idx="2550">
                  <c:v>64.226079999999996</c:v>
                </c:pt>
                <c:pt idx="2551">
                  <c:v>64.280285000000006</c:v>
                </c:pt>
                <c:pt idx="2552">
                  <c:v>64.334490000000002</c:v>
                </c:pt>
                <c:pt idx="2553">
                  <c:v>64.388658000000007</c:v>
                </c:pt>
                <c:pt idx="2554">
                  <c:v>64.442863000000003</c:v>
                </c:pt>
                <c:pt idx="2555">
                  <c:v>64.497067999999999</c:v>
                </c:pt>
                <c:pt idx="2556">
                  <c:v>64.551272999999995</c:v>
                </c:pt>
                <c:pt idx="2557">
                  <c:v>64.605478000000005</c:v>
                </c:pt>
                <c:pt idx="2558">
                  <c:v>64.659683000000001</c:v>
                </c:pt>
                <c:pt idx="2559">
                  <c:v>64.713851000000005</c:v>
                </c:pt>
                <c:pt idx="2560">
                  <c:v>64.768056000000001</c:v>
                </c:pt>
                <c:pt idx="2561">
                  <c:v>64.822260999999997</c:v>
                </c:pt>
                <c:pt idx="2562">
                  <c:v>64.876465999999994</c:v>
                </c:pt>
                <c:pt idx="2563">
                  <c:v>64.930671000000004</c:v>
                </c:pt>
                <c:pt idx="2564">
                  <c:v>64.984876</c:v>
                </c:pt>
                <c:pt idx="2565">
                  <c:v>65.039080999999996</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65.472646999999995</c:v>
                </c:pt>
                <c:pt idx="2574">
                  <c:v>65.526852000000005</c:v>
                </c:pt>
                <c:pt idx="2575">
                  <c:v>65.581057000000001</c:v>
                </c:pt>
                <c:pt idx="2576">
                  <c:v>65.635261999999997</c:v>
                </c:pt>
                <c:pt idx="2577">
                  <c:v>65.689466999999993</c:v>
                </c:pt>
                <c:pt idx="2578">
                  <c:v>65.743634999999998</c:v>
                </c:pt>
                <c:pt idx="2579">
                  <c:v>65.797839999999994</c:v>
                </c:pt>
                <c:pt idx="2580">
                  <c:v>65.852045000000004</c:v>
                </c:pt>
                <c:pt idx="2581">
                  <c:v>65.90625</c:v>
                </c:pt>
                <c:pt idx="2582">
                  <c:v>65.960454999999996</c:v>
                </c:pt>
                <c:pt idx="2583">
                  <c:v>66.014660000000006</c:v>
                </c:pt>
                <c:pt idx="2584">
                  <c:v>66.068865000000002</c:v>
                </c:pt>
                <c:pt idx="2585">
                  <c:v>66.123033000000007</c:v>
                </c:pt>
                <c:pt idx="2586">
                  <c:v>66.177238000000003</c:v>
                </c:pt>
                <c:pt idx="2587">
                  <c:v>66.231442999999999</c:v>
                </c:pt>
                <c:pt idx="2588">
                  <c:v>66.285647999999995</c:v>
                </c:pt>
                <c:pt idx="2589">
                  <c:v>66.339853000000005</c:v>
                </c:pt>
                <c:pt idx="2590">
                  <c:v>66.394058000000001</c:v>
                </c:pt>
                <c:pt idx="2591">
                  <c:v>66.448226000000005</c:v>
                </c:pt>
                <c:pt idx="2592">
                  <c:v>66.502431000000001</c:v>
                </c:pt>
                <c:pt idx="2593">
                  <c:v>66.556635999999997</c:v>
                </c:pt>
                <c:pt idx="2594">
                  <c:v>66.610840999999994</c:v>
                </c:pt>
                <c:pt idx="2595">
                  <c:v>66.665046000000004</c:v>
                </c:pt>
                <c:pt idx="2596">
                  <c:v>66.719251</c:v>
                </c:pt>
                <c:pt idx="2597">
                  <c:v>66.773455999999996</c:v>
                </c:pt>
                <c:pt idx="2598">
                  <c:v>66.827624</c:v>
                </c:pt>
                <c:pt idx="2599">
                  <c:v>66.881828999999996</c:v>
                </c:pt>
                <c:pt idx="2600">
                  <c:v>66.936034000000006</c:v>
                </c:pt>
                <c:pt idx="2601">
                  <c:v>66.990239000000003</c:v>
                </c:pt>
                <c:pt idx="2602">
                  <c:v>67.044443999999999</c:v>
                </c:pt>
                <c:pt idx="2603">
                  <c:v>67.098648999999995</c:v>
                </c:pt>
                <c:pt idx="2604">
                  <c:v>67.152816999999999</c:v>
                </c:pt>
                <c:pt idx="2605">
                  <c:v>67.207021999999995</c:v>
                </c:pt>
                <c:pt idx="2606">
                  <c:v>67.261227000000005</c:v>
                </c:pt>
                <c:pt idx="2607">
                  <c:v>67.315432000000001</c:v>
                </c:pt>
                <c:pt idx="2608">
                  <c:v>67.369636999999997</c:v>
                </c:pt>
                <c:pt idx="2609">
                  <c:v>67.423841999999993</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67.857408000000007</c:v>
                </c:pt>
                <c:pt idx="2618">
                  <c:v>67.911613000000003</c:v>
                </c:pt>
                <c:pt idx="2619">
                  <c:v>67.965817999999999</c:v>
                </c:pt>
                <c:pt idx="2620">
                  <c:v>68.020022999999995</c:v>
                </c:pt>
                <c:pt idx="2621">
                  <c:v>68.074228000000005</c:v>
                </c:pt>
                <c:pt idx="2622">
                  <c:v>68.128433000000001</c:v>
                </c:pt>
                <c:pt idx="2623">
                  <c:v>68.182601000000005</c:v>
                </c:pt>
                <c:pt idx="2624">
                  <c:v>68.236806000000001</c:v>
                </c:pt>
                <c:pt idx="2625">
                  <c:v>68.291010999999997</c:v>
                </c:pt>
                <c:pt idx="2626">
                  <c:v>68.345215999999994</c:v>
                </c:pt>
                <c:pt idx="2627">
                  <c:v>68.399421000000004</c:v>
                </c:pt>
                <c:pt idx="2628">
                  <c:v>68.453626</c:v>
                </c:pt>
                <c:pt idx="2629">
                  <c:v>68.507830999999996</c:v>
                </c:pt>
                <c:pt idx="2630">
                  <c:v>68.561999</c:v>
                </c:pt>
                <c:pt idx="2631">
                  <c:v>68.616203999999996</c:v>
                </c:pt>
                <c:pt idx="2632">
                  <c:v>68.670409000000006</c:v>
                </c:pt>
                <c:pt idx="2633">
                  <c:v>68.724614000000003</c:v>
                </c:pt>
                <c:pt idx="2634">
                  <c:v>68.778818999999999</c:v>
                </c:pt>
                <c:pt idx="2635">
                  <c:v>68.833023999999995</c:v>
                </c:pt>
                <c:pt idx="2636">
                  <c:v>68.887191999999999</c:v>
                </c:pt>
                <c:pt idx="2637">
                  <c:v>68.941396999999995</c:v>
                </c:pt>
                <c:pt idx="2638">
                  <c:v>68.995602000000005</c:v>
                </c:pt>
                <c:pt idx="2639">
                  <c:v>69.049807000000001</c:v>
                </c:pt>
                <c:pt idx="2640">
                  <c:v>69.104011999999997</c:v>
                </c:pt>
                <c:pt idx="2641">
                  <c:v>69.158216999999993</c:v>
                </c:pt>
                <c:pt idx="2642">
                  <c:v>69.212384999999998</c:v>
                </c:pt>
                <c:pt idx="2643">
                  <c:v>69.266589999999994</c:v>
                </c:pt>
                <c:pt idx="2644">
                  <c:v>69.320795000000004</c:v>
                </c:pt>
                <c:pt idx="2645">
                  <c:v>69.375</c:v>
                </c:pt>
                <c:pt idx="2646">
                  <c:v>69.429204999999996</c:v>
                </c:pt>
                <c:pt idx="2647">
                  <c:v>69.483410000000006</c:v>
                </c:pt>
                <c:pt idx="2648">
                  <c:v>69.537615000000002</c:v>
                </c:pt>
                <c:pt idx="2649">
                  <c:v>69.591783000000007</c:v>
                </c:pt>
                <c:pt idx="2650">
                  <c:v>69.645988000000003</c:v>
                </c:pt>
                <c:pt idx="2651">
                  <c:v>69.700192999999999</c:v>
                </c:pt>
                <c:pt idx="2652">
                  <c:v>69.754397999999995</c:v>
                </c:pt>
                <c:pt idx="2653">
                  <c:v>69.808603000000005</c:v>
                </c:pt>
                <c:pt idx="2654">
                  <c:v>69.862808000000001</c:v>
                </c:pt>
                <c:pt idx="2655">
                  <c:v>69.916976000000005</c:v>
                </c:pt>
                <c:pt idx="2656">
                  <c:v>69.971181000000001</c:v>
                </c:pt>
                <c:pt idx="2657">
                  <c:v>70.025385999999997</c:v>
                </c:pt>
                <c:pt idx="2658">
                  <c:v>70.079590999999994</c:v>
                </c:pt>
                <c:pt idx="2659">
                  <c:v>70.133796000000004</c:v>
                </c:pt>
                <c:pt idx="2660">
                  <c:v>70.188001</c:v>
                </c:pt>
                <c:pt idx="2661">
                  <c:v>70.242205999999996</c:v>
                </c:pt>
                <c:pt idx="2662">
                  <c:v>70.296374</c:v>
                </c:pt>
                <c:pt idx="2663">
                  <c:v>70.350578999999996</c:v>
                </c:pt>
                <c:pt idx="2664">
                  <c:v>70.404784000000006</c:v>
                </c:pt>
                <c:pt idx="2665">
                  <c:v>70.458989000000003</c:v>
                </c:pt>
                <c:pt idx="2666">
                  <c:v>70.513193999999999</c:v>
                </c:pt>
                <c:pt idx="2667">
                  <c:v>70.567398999999995</c:v>
                </c:pt>
                <c:pt idx="2668">
                  <c:v>70.621566999999999</c:v>
                </c:pt>
                <c:pt idx="2669">
                  <c:v>70.675771999999995</c:v>
                </c:pt>
                <c:pt idx="2670">
                  <c:v>70.729977000000005</c:v>
                </c:pt>
                <c:pt idx="2671">
                  <c:v>70.784182000000001</c:v>
                </c:pt>
                <c:pt idx="2672">
                  <c:v>70.838386999999997</c:v>
                </c:pt>
                <c:pt idx="2673">
                  <c:v>70.892591999999993</c:v>
                </c:pt>
                <c:pt idx="2674">
                  <c:v>70.946759999999998</c:v>
                </c:pt>
                <c:pt idx="2675">
                  <c:v>71.000964999999994</c:v>
                </c:pt>
                <c:pt idx="2676">
                  <c:v>71.055170000000004</c:v>
                </c:pt>
                <c:pt idx="2677">
                  <c:v>71.109375</c:v>
                </c:pt>
                <c:pt idx="2678">
                  <c:v>71.163579999999996</c:v>
                </c:pt>
                <c:pt idx="2679">
                  <c:v>71.217785000000006</c:v>
                </c:pt>
                <c:pt idx="2680">
                  <c:v>71.271990000000002</c:v>
                </c:pt>
                <c:pt idx="2681">
                  <c:v>71.326158000000007</c:v>
                </c:pt>
                <c:pt idx="2682">
                  <c:v>71.380363000000003</c:v>
                </c:pt>
                <c:pt idx="2683">
                  <c:v>71.434567999999999</c:v>
                </c:pt>
                <c:pt idx="2684">
                  <c:v>71.488772999999995</c:v>
                </c:pt>
                <c:pt idx="2685">
                  <c:v>71.542978000000005</c:v>
                </c:pt>
                <c:pt idx="2686">
                  <c:v>71.597183000000001</c:v>
                </c:pt>
                <c:pt idx="2687">
                  <c:v>71.651351000000005</c:v>
                </c:pt>
                <c:pt idx="2688">
                  <c:v>71.705556000000001</c:v>
                </c:pt>
                <c:pt idx="2689">
                  <c:v>71.759760999999997</c:v>
                </c:pt>
                <c:pt idx="2690">
                  <c:v>71.813965999999994</c:v>
                </c:pt>
                <c:pt idx="2691">
                  <c:v>71.868171000000004</c:v>
                </c:pt>
                <c:pt idx="2692">
                  <c:v>71.922376</c:v>
                </c:pt>
                <c:pt idx="2693">
                  <c:v>71.976580999999996</c:v>
                </c:pt>
                <c:pt idx="2694">
                  <c:v>72.030749</c:v>
                </c:pt>
                <c:pt idx="2695">
                  <c:v>72.084953999999996</c:v>
                </c:pt>
                <c:pt idx="2696">
                  <c:v>72.139159000000006</c:v>
                </c:pt>
                <c:pt idx="2697">
                  <c:v>72.193364000000003</c:v>
                </c:pt>
                <c:pt idx="2698">
                  <c:v>72.247568999999999</c:v>
                </c:pt>
                <c:pt idx="2699">
                  <c:v>72.301773999999995</c:v>
                </c:pt>
                <c:pt idx="2700">
                  <c:v>72.355941999999999</c:v>
                </c:pt>
                <c:pt idx="2701">
                  <c:v>72.410146999999995</c:v>
                </c:pt>
                <c:pt idx="2702">
                  <c:v>72.464352000000005</c:v>
                </c:pt>
                <c:pt idx="2703">
                  <c:v>72.518557000000001</c:v>
                </c:pt>
                <c:pt idx="2704">
                  <c:v>72.572761999999997</c:v>
                </c:pt>
                <c:pt idx="2705">
                  <c:v>72.626966999999993</c:v>
                </c:pt>
                <c:pt idx="2706">
                  <c:v>72.681134999999998</c:v>
                </c:pt>
                <c:pt idx="2707">
                  <c:v>72.735339999999994</c:v>
                </c:pt>
                <c:pt idx="2708">
                  <c:v>72.789545000000004</c:v>
                </c:pt>
                <c:pt idx="2709">
                  <c:v>72.84375</c:v>
                </c:pt>
                <c:pt idx="2710">
                  <c:v>72.897954999999996</c:v>
                </c:pt>
                <c:pt idx="2711">
                  <c:v>72.952160000000006</c:v>
                </c:pt>
                <c:pt idx="2712">
                  <c:v>73.006365000000002</c:v>
                </c:pt>
                <c:pt idx="2713">
                  <c:v>73.060533000000007</c:v>
                </c:pt>
                <c:pt idx="2714">
                  <c:v>73.114738000000003</c:v>
                </c:pt>
                <c:pt idx="2715">
                  <c:v>73.168942999999999</c:v>
                </c:pt>
                <c:pt idx="2716">
                  <c:v>73.223147999999995</c:v>
                </c:pt>
                <c:pt idx="2717">
                  <c:v>73.277353000000005</c:v>
                </c:pt>
                <c:pt idx="2718">
                  <c:v>73.331558000000001</c:v>
                </c:pt>
                <c:pt idx="2719">
                  <c:v>73.385726000000005</c:v>
                </c:pt>
                <c:pt idx="2720">
                  <c:v>73.439931000000001</c:v>
                </c:pt>
                <c:pt idx="2721">
                  <c:v>73.494135999999997</c:v>
                </c:pt>
                <c:pt idx="2722">
                  <c:v>73.548340999999994</c:v>
                </c:pt>
                <c:pt idx="2723">
                  <c:v>73.602546000000004</c:v>
                </c:pt>
                <c:pt idx="2724">
                  <c:v>73.656751</c:v>
                </c:pt>
                <c:pt idx="2725">
                  <c:v>73.710955999999996</c:v>
                </c:pt>
                <c:pt idx="2726">
                  <c:v>73.765124</c:v>
                </c:pt>
                <c:pt idx="2727">
                  <c:v>73.819328999999996</c:v>
                </c:pt>
                <c:pt idx="2728">
                  <c:v>73.873534000000006</c:v>
                </c:pt>
                <c:pt idx="2729">
                  <c:v>73.927739000000003</c:v>
                </c:pt>
                <c:pt idx="2730">
                  <c:v>73.981943999999999</c:v>
                </c:pt>
              </c:numCache>
            </c:numRef>
          </c:xVal>
          <c:yVal>
            <c:numRef>
              <c:f>Sheet1!$C$2:$C$2732</c:f>
              <c:numCache>
                <c:formatCode>General</c:formatCode>
                <c:ptCount val="2731"/>
                <c:pt idx="0">
                  <c:v>-82.302452000000002</c:v>
                </c:pt>
                <c:pt idx="1">
                  <c:v>-82.326995999999994</c:v>
                </c:pt>
                <c:pt idx="2">
                  <c:v>-82.407073999999994</c:v>
                </c:pt>
                <c:pt idx="3">
                  <c:v>-82.456833000000003</c:v>
                </c:pt>
                <c:pt idx="4">
                  <c:v>-82.426452999999995</c:v>
                </c:pt>
                <c:pt idx="5">
                  <c:v>-82.466460999999995</c:v>
                </c:pt>
                <c:pt idx="6">
                  <c:v>-82.462440000000001</c:v>
                </c:pt>
                <c:pt idx="7">
                  <c:v>-82.444496000000001</c:v>
                </c:pt>
                <c:pt idx="8">
                  <c:v>-82.467911000000001</c:v>
                </c:pt>
                <c:pt idx="9">
                  <c:v>-82.416533999999999</c:v>
                </c:pt>
                <c:pt idx="10">
                  <c:v>-82.517173999999997</c:v>
                </c:pt>
                <c:pt idx="11">
                  <c:v>-82.476462999999995</c:v>
                </c:pt>
                <c:pt idx="12">
                  <c:v>-82.313896</c:v>
                </c:pt>
                <c:pt idx="13">
                  <c:v>-82.278862000000004</c:v>
                </c:pt>
                <c:pt idx="14">
                  <c:v>-82.243163999999993</c:v>
                </c:pt>
                <c:pt idx="15">
                  <c:v>-82.211905999999999</c:v>
                </c:pt>
                <c:pt idx="16">
                  <c:v>-82.387389999999996</c:v>
                </c:pt>
                <c:pt idx="17">
                  <c:v>-82.087608000000003</c:v>
                </c:pt>
                <c:pt idx="18">
                  <c:v>-81.952286000000001</c:v>
                </c:pt>
                <c:pt idx="19">
                  <c:v>-82.051865000000006</c:v>
                </c:pt>
                <c:pt idx="20">
                  <c:v>-81.816970999999995</c:v>
                </c:pt>
                <c:pt idx="21">
                  <c:v>-81.651893999999999</c:v>
                </c:pt>
                <c:pt idx="22">
                  <c:v>-81.690453000000005</c:v>
                </c:pt>
                <c:pt idx="23">
                  <c:v>-81.574150000000003</c:v>
                </c:pt>
                <c:pt idx="24">
                  <c:v>-81.661193999999995</c:v>
                </c:pt>
                <c:pt idx="25">
                  <c:v>-81.372162000000003</c:v>
                </c:pt>
                <c:pt idx="26">
                  <c:v>-81.088638000000003</c:v>
                </c:pt>
                <c:pt idx="27">
                  <c:v>-81.048798000000005</c:v>
                </c:pt>
                <c:pt idx="28">
                  <c:v>-81.063727999999998</c:v>
                </c:pt>
                <c:pt idx="29">
                  <c:v>-80.889296999999999</c:v>
                </c:pt>
                <c:pt idx="30">
                  <c:v>-80.889053000000004</c:v>
                </c:pt>
                <c:pt idx="31">
                  <c:v>-80.921882999999994</c:v>
                </c:pt>
                <c:pt idx="32">
                  <c:v>-80.671020999999996</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-79.918471999999994</c:v>
                </c:pt>
                <c:pt idx="43">
                  <c:v>-79.802115999999998</c:v>
                </c:pt>
                <c:pt idx="44">
                  <c:v>-79.832176000000004</c:v>
                </c:pt>
                <c:pt idx="45">
                  <c:v>-80.019126999999997</c:v>
                </c:pt>
                <c:pt idx="46">
                  <c:v>-79.826224999999994</c:v>
                </c:pt>
                <c:pt idx="47">
                  <c:v>-79.705237999999994</c:v>
                </c:pt>
                <c:pt idx="48">
                  <c:v>-79.478606999999997</c:v>
                </c:pt>
                <c:pt idx="49">
                  <c:v>-79.472297999999995</c:v>
                </c:pt>
                <c:pt idx="50">
                  <c:v>-79.413764999999998</c:v>
                </c:pt>
                <c:pt idx="51">
                  <c:v>-79.388701999999995</c:v>
                </c:pt>
                <c:pt idx="52">
                  <c:v>-79.162566999999996</c:v>
                </c:pt>
                <c:pt idx="53">
                  <c:v>-79.467262000000005</c:v>
                </c:pt>
                <c:pt idx="54">
                  <c:v>-79.094420999999997</c:v>
                </c:pt>
                <c:pt idx="55">
                  <c:v>-79.122596999999999</c:v>
                </c:pt>
                <c:pt idx="56">
                  <c:v>-78.991791000000006</c:v>
                </c:pt>
                <c:pt idx="57">
                  <c:v>-79.159790000000001</c:v>
                </c:pt>
                <c:pt idx="58">
                  <c:v>-79.127655000000004</c:v>
                </c:pt>
                <c:pt idx="59">
                  <c:v>-79.375900000000001</c:v>
                </c:pt>
                <c:pt idx="60">
                  <c:v>-78.973038000000003</c:v>
                </c:pt>
                <c:pt idx="61">
                  <c:v>-78.995834000000002</c:v>
                </c:pt>
                <c:pt idx="62">
                  <c:v>-79.196692999999996</c:v>
                </c:pt>
                <c:pt idx="63">
                  <c:v>-79.113495</c:v>
                </c:pt>
                <c:pt idx="64">
                  <c:v>-79.055283000000003</c:v>
                </c:pt>
                <c:pt idx="65">
                  <c:v>-79.078345999999996</c:v>
                </c:pt>
                <c:pt idx="66">
                  <c:v>-79.105553</c:v>
                </c:pt>
                <c:pt idx="67">
                  <c:v>-79.080498000000006</c:v>
                </c:pt>
                <c:pt idx="68">
                  <c:v>-78.828384</c:v>
                </c:pt>
                <c:pt idx="69">
                  <c:v>-78.826813000000001</c:v>
                </c:pt>
                <c:pt idx="70">
                  <c:v>-78.765152</c:v>
                </c:pt>
                <c:pt idx="71">
                  <c:v>-78.708220999999995</c:v>
                </c:pt>
                <c:pt idx="72">
                  <c:v>-78.670685000000006</c:v>
                </c:pt>
                <c:pt idx="73">
                  <c:v>-78.698868000000004</c:v>
                </c:pt>
                <c:pt idx="74">
                  <c:v>-78.597694000000004</c:v>
                </c:pt>
                <c:pt idx="75">
                  <c:v>-78.491837000000004</c:v>
                </c:pt>
                <c:pt idx="76">
                  <c:v>-78.319907999999998</c:v>
                </c:pt>
                <c:pt idx="77">
                  <c:v>-78.407707000000002</c:v>
                </c:pt>
                <c:pt idx="78">
                  <c:v>-78.617760000000004</c:v>
                </c:pt>
                <c:pt idx="79">
                  <c:v>-78.517394999999993</c:v>
                </c:pt>
                <c:pt idx="80">
                  <c:v>-78.226119999999995</c:v>
                </c:pt>
                <c:pt idx="81">
                  <c:v>-78.377396000000005</c:v>
                </c:pt>
                <c:pt idx="82">
                  <c:v>-78.308884000000006</c:v>
                </c:pt>
                <c:pt idx="83">
                  <c:v>-78.382080000000002</c:v>
                </c:pt>
                <c:pt idx="84">
                  <c:v>-78.055488999999994</c:v>
                </c:pt>
                <c:pt idx="85">
                  <c:v>-78.312256000000005</c:v>
                </c:pt>
                <c:pt idx="86">
                  <c:v>-78.228393999999994</c:v>
                </c:pt>
                <c:pt idx="87">
                  <c:v>-78.370102000000003</c:v>
                </c:pt>
                <c:pt idx="88">
                  <c:v>-78.055695</c:v>
                </c:pt>
                <c:pt idx="89">
                  <c:v>-77.726562999999999</c:v>
                </c:pt>
                <c:pt idx="90">
                  <c:v>-77.546379000000002</c:v>
                </c:pt>
                <c:pt idx="91">
                  <c:v>-77.644965999999997</c:v>
                </c:pt>
                <c:pt idx="92">
                  <c:v>-77.577477000000002</c:v>
                </c:pt>
                <c:pt idx="93">
                  <c:v>-77.317374999999998</c:v>
                </c:pt>
                <c:pt idx="94">
                  <c:v>-77.256180000000001</c:v>
                </c:pt>
                <c:pt idx="95">
                  <c:v>-77.292693999999997</c:v>
                </c:pt>
                <c:pt idx="96">
                  <c:v>-76.744811999999996</c:v>
                </c:pt>
                <c:pt idx="97">
                  <c:v>-76.728988999999999</c:v>
                </c:pt>
                <c:pt idx="98">
                  <c:v>-76.995070999999996</c:v>
                </c:pt>
                <c:pt idx="99">
                  <c:v>-76.952231999999995</c:v>
                </c:pt>
                <c:pt idx="100">
                  <c:v>-76.833152999999996</c:v>
                </c:pt>
                <c:pt idx="101">
                  <c:v>-76.957015999999996</c:v>
                </c:pt>
                <c:pt idx="102">
                  <c:v>-76.625961000000004</c:v>
                </c:pt>
                <c:pt idx="103">
                  <c:v>-76.664146000000002</c:v>
                </c:pt>
                <c:pt idx="104">
                  <c:v>-76.722328000000005</c:v>
                </c:pt>
                <c:pt idx="105">
                  <c:v>-76.487930000000006</c:v>
                </c:pt>
                <c:pt idx="106">
                  <c:v>-76.719459999999998</c:v>
                </c:pt>
                <c:pt idx="107">
                  <c:v>-76.812019000000006</c:v>
                </c:pt>
                <c:pt idx="108">
                  <c:v>-76.607117000000002</c:v>
                </c:pt>
                <c:pt idx="109">
                  <c:v>-76.760017000000005</c:v>
                </c:pt>
                <c:pt idx="110">
                  <c:v>-76.235930999999994</c:v>
                </c:pt>
                <c:pt idx="111">
                  <c:v>-76.113112999999998</c:v>
                </c:pt>
                <c:pt idx="112">
                  <c:v>-76.430312999999998</c:v>
                </c:pt>
                <c:pt idx="113">
                  <c:v>-76.405579000000003</c:v>
                </c:pt>
                <c:pt idx="114">
                  <c:v>-76.241646000000003</c:v>
                </c:pt>
                <c:pt idx="115">
                  <c:v>-76.309036000000006</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-76.552147000000005</c:v>
                </c:pt>
                <c:pt idx="125">
                  <c:v>-76.708716999999993</c:v>
                </c:pt>
                <c:pt idx="126">
                  <c:v>-76.672561999999999</c:v>
                </c:pt>
                <c:pt idx="127">
                  <c:v>-76.534180000000006</c:v>
                </c:pt>
                <c:pt idx="128">
                  <c:v>-76.841628999999998</c:v>
                </c:pt>
                <c:pt idx="129">
                  <c:v>-76.847663999999995</c:v>
                </c:pt>
                <c:pt idx="130">
                  <c:v>-76.971221999999997</c:v>
                </c:pt>
                <c:pt idx="131">
                  <c:v>-76.790306000000001</c:v>
                </c:pt>
                <c:pt idx="132">
                  <c:v>-76.654221000000007</c:v>
                </c:pt>
                <c:pt idx="133">
                  <c:v>-76.547134</c:v>
                </c:pt>
                <c:pt idx="134">
                  <c:v>-76.725677000000005</c:v>
                </c:pt>
                <c:pt idx="135">
                  <c:v>-76.677970999999999</c:v>
                </c:pt>
                <c:pt idx="136">
                  <c:v>-76.536574999999999</c:v>
                </c:pt>
                <c:pt idx="137">
                  <c:v>-76.454712000000001</c:v>
                </c:pt>
                <c:pt idx="138">
                  <c:v>-76.511002000000005</c:v>
                </c:pt>
                <c:pt idx="139">
                  <c:v>-76.308166999999997</c:v>
                </c:pt>
                <c:pt idx="140">
                  <c:v>-76.543114000000003</c:v>
                </c:pt>
                <c:pt idx="141">
                  <c:v>-76.565398999999999</c:v>
                </c:pt>
                <c:pt idx="142">
                  <c:v>-76.592819000000006</c:v>
                </c:pt>
                <c:pt idx="143">
                  <c:v>-76.555931000000001</c:v>
                </c:pt>
                <c:pt idx="144">
                  <c:v>-76.663452000000007</c:v>
                </c:pt>
                <c:pt idx="145">
                  <c:v>-76.703896</c:v>
                </c:pt>
                <c:pt idx="146">
                  <c:v>-76.587569999999999</c:v>
                </c:pt>
                <c:pt idx="147">
                  <c:v>-76.603859</c:v>
                </c:pt>
                <c:pt idx="148">
                  <c:v>-76.871284000000003</c:v>
                </c:pt>
                <c:pt idx="149">
                  <c:v>-76.918068000000005</c:v>
                </c:pt>
                <c:pt idx="150">
                  <c:v>-76.813430999999994</c:v>
                </c:pt>
                <c:pt idx="151">
                  <c:v>-76.685485999999997</c:v>
                </c:pt>
                <c:pt idx="152">
                  <c:v>-76.510077999999993</c:v>
                </c:pt>
                <c:pt idx="153">
                  <c:v>-76.397705000000002</c:v>
                </c:pt>
                <c:pt idx="154">
                  <c:v>-76.773162999999997</c:v>
                </c:pt>
                <c:pt idx="155">
                  <c:v>-76.591247999999993</c:v>
                </c:pt>
                <c:pt idx="156">
                  <c:v>-76.471969999999999</c:v>
                </c:pt>
                <c:pt idx="157">
                  <c:v>-76.447495000000004</c:v>
                </c:pt>
                <c:pt idx="158">
                  <c:v>-76.475387999999995</c:v>
                </c:pt>
                <c:pt idx="159">
                  <c:v>-76.317368000000002</c:v>
                </c:pt>
                <c:pt idx="160">
                  <c:v>-76.390625</c:v>
                </c:pt>
                <c:pt idx="161">
                  <c:v>-76.126830999999996</c:v>
                </c:pt>
                <c:pt idx="162">
                  <c:v>-76.541129999999995</c:v>
                </c:pt>
                <c:pt idx="163">
                  <c:v>-76.776825000000002</c:v>
                </c:pt>
                <c:pt idx="164">
                  <c:v>-76.381118999999998</c:v>
                </c:pt>
                <c:pt idx="165">
                  <c:v>-76.252067999999994</c:v>
                </c:pt>
                <c:pt idx="166">
                  <c:v>-76.616805999999997</c:v>
                </c:pt>
                <c:pt idx="167">
                  <c:v>-76.387596000000002</c:v>
                </c:pt>
                <c:pt idx="168">
                  <c:v>-76.588791000000001</c:v>
                </c:pt>
                <c:pt idx="169">
                  <c:v>-76.354279000000005</c:v>
                </c:pt>
                <c:pt idx="170">
                  <c:v>-76.668175000000005</c:v>
                </c:pt>
                <c:pt idx="171">
                  <c:v>-76.790137999999999</c:v>
                </c:pt>
                <c:pt idx="172">
                  <c:v>-77.036972000000006</c:v>
                </c:pt>
                <c:pt idx="173">
                  <c:v>-76.490600999999998</c:v>
                </c:pt>
                <c:pt idx="174">
                  <c:v>-76.297920000000005</c:v>
                </c:pt>
                <c:pt idx="175">
                  <c:v>-76.373337000000006</c:v>
                </c:pt>
                <c:pt idx="176">
                  <c:v>-76.432556000000005</c:v>
                </c:pt>
                <c:pt idx="177">
                  <c:v>-76.616196000000002</c:v>
                </c:pt>
                <c:pt idx="178">
                  <c:v>-76.459052999999997</c:v>
                </c:pt>
                <c:pt idx="179">
                  <c:v>-76.451781999999994</c:v>
                </c:pt>
                <c:pt idx="180">
                  <c:v>-76.483131</c:v>
                </c:pt>
                <c:pt idx="181">
                  <c:v>-76.016509999999997</c:v>
                </c:pt>
                <c:pt idx="182">
                  <c:v>-76.261902000000006</c:v>
                </c:pt>
                <c:pt idx="183">
                  <c:v>-76.606598000000005</c:v>
                </c:pt>
                <c:pt idx="184">
                  <c:v>-76.610641000000001</c:v>
                </c:pt>
                <c:pt idx="185">
                  <c:v>-76.600005999999993</c:v>
                </c:pt>
                <c:pt idx="186">
                  <c:v>-76.725577999999999</c:v>
                </c:pt>
                <c:pt idx="187">
                  <c:v>-76.488510000000005</c:v>
                </c:pt>
                <c:pt idx="188">
                  <c:v>-76.767493999999999</c:v>
                </c:pt>
                <c:pt idx="189">
                  <c:v>-76.768341000000007</c:v>
                </c:pt>
                <c:pt idx="190">
                  <c:v>-76.670012999999997</c:v>
                </c:pt>
                <c:pt idx="191">
                  <c:v>-77.151488999999998</c:v>
                </c:pt>
                <c:pt idx="192">
                  <c:v>-77.251914999999997</c:v>
                </c:pt>
                <c:pt idx="193">
                  <c:v>-77.030227999999994</c:v>
                </c:pt>
                <c:pt idx="194">
                  <c:v>-77.205009000000004</c:v>
                </c:pt>
                <c:pt idx="195">
                  <c:v>-76.891304000000005</c:v>
                </c:pt>
                <c:pt idx="196">
                  <c:v>-76.952163999999996</c:v>
                </c:pt>
                <c:pt idx="197">
                  <c:v>-77.506332</c:v>
                </c:pt>
                <c:pt idx="198">
                  <c:v>-77.328827000000004</c:v>
                </c:pt>
                <c:pt idx="199">
                  <c:v>-77.335762000000003</c:v>
                </c:pt>
                <c:pt idx="200">
                  <c:v>-77.390372999999997</c:v>
                </c:pt>
                <c:pt idx="201">
                  <c:v>-77.601860000000002</c:v>
                </c:pt>
                <c:pt idx="202">
                  <c:v>-77.442504999999997</c:v>
                </c:pt>
                <c:pt idx="203">
                  <c:v>-77.492553999999998</c:v>
                </c:pt>
                <c:pt idx="204">
                  <c:v>-77.606292999999994</c:v>
                </c:pt>
                <c:pt idx="205">
                  <c:v>-78.022766000000004</c:v>
                </c:pt>
                <c:pt idx="206">
                  <c:v>-78.130904999999998</c:v>
                </c:pt>
                <c:pt idx="207">
                  <c:v>-77.958641</c:v>
                </c:pt>
                <c:pt idx="208">
                  <c:v>-77.926970999999995</c:v>
                </c:pt>
                <c:pt idx="209">
                  <c:v>-78.207970000000003</c:v>
                </c:pt>
                <c:pt idx="210">
                  <c:v>-78.294937000000004</c:v>
                </c:pt>
                <c:pt idx="211">
                  <c:v>-78.285445999999993</c:v>
                </c:pt>
                <c:pt idx="212">
                  <c:v>-78.264931000000004</c:v>
                </c:pt>
                <c:pt idx="213">
                  <c:v>-78.503928999999999</c:v>
                </c:pt>
                <c:pt idx="214">
                  <c:v>-78.740348999999995</c:v>
                </c:pt>
                <c:pt idx="215">
                  <c:v>-78.623733999999999</c:v>
                </c:pt>
                <c:pt idx="216">
                  <c:v>-78.449928</c:v>
                </c:pt>
                <c:pt idx="217">
                  <c:v>-78.419510000000002</c:v>
                </c:pt>
                <c:pt idx="218">
                  <c:v>-78.449157999999997</c:v>
                </c:pt>
                <c:pt idx="219">
                  <c:v>-78.757935000000003</c:v>
                </c:pt>
                <c:pt idx="220">
                  <c:v>-78.746887000000001</c:v>
                </c:pt>
                <c:pt idx="221">
                  <c:v>-78.528603000000004</c:v>
                </c:pt>
                <c:pt idx="222">
                  <c:v>-78.642998000000006</c:v>
                </c:pt>
                <c:pt idx="223">
                  <c:v>-78.567497000000003</c:v>
                </c:pt>
                <c:pt idx="224">
                  <c:v>-78.358397999999994</c:v>
                </c:pt>
                <c:pt idx="225">
                  <c:v>-78.873474000000002</c:v>
                </c:pt>
                <c:pt idx="226">
                  <c:v>-78.785736</c:v>
                </c:pt>
                <c:pt idx="227">
                  <c:v>-78.693747999999999</c:v>
                </c:pt>
                <c:pt idx="228">
                  <c:v>-78.675156000000001</c:v>
                </c:pt>
                <c:pt idx="229">
                  <c:v>-78.767509000000004</c:v>
                </c:pt>
                <c:pt idx="230">
                  <c:v>-78.807777000000002</c:v>
                </c:pt>
                <c:pt idx="231">
                  <c:v>-78.804114999999996</c:v>
                </c:pt>
                <c:pt idx="232">
                  <c:v>-78.752487000000002</c:v>
                </c:pt>
                <c:pt idx="233">
                  <c:v>-78.857071000000005</c:v>
                </c:pt>
                <c:pt idx="234">
                  <c:v>-79.013480999999999</c:v>
                </c:pt>
                <c:pt idx="235">
                  <c:v>-78.950301999999994</c:v>
                </c:pt>
                <c:pt idx="236">
                  <c:v>-78.840621999999996</c:v>
                </c:pt>
                <c:pt idx="237">
                  <c:v>-78.856917999999993</c:v>
                </c:pt>
                <c:pt idx="238">
                  <c:v>-78.755959000000004</c:v>
                </c:pt>
                <c:pt idx="239">
                  <c:v>-79.039756999999994</c:v>
                </c:pt>
                <c:pt idx="240">
                  <c:v>-79.007896000000002</c:v>
                </c:pt>
                <c:pt idx="241">
                  <c:v>-78.954926</c:v>
                </c:pt>
                <c:pt idx="242">
                  <c:v>-78.968474999999998</c:v>
                </c:pt>
                <c:pt idx="243">
                  <c:v>-79.003349</c:v>
                </c:pt>
                <c:pt idx="244">
                  <c:v>-79.008910999999998</c:v>
                </c:pt>
                <c:pt idx="245">
                  <c:v>-78.999756000000005</c:v>
                </c:pt>
                <c:pt idx="246">
                  <c:v>-78.981444999999994</c:v>
                </c:pt>
                <c:pt idx="247">
                  <c:v>-79.080330000000004</c:v>
                </c:pt>
                <c:pt idx="248">
                  <c:v>-79.153030000000001</c:v>
                </c:pt>
                <c:pt idx="249">
                  <c:v>-79.041756000000007</c:v>
                </c:pt>
                <c:pt idx="250">
                  <c:v>-79.049789000000004</c:v>
                </c:pt>
                <c:pt idx="251">
                  <c:v>-79.116577000000007</c:v>
                </c:pt>
                <c:pt idx="252">
                  <c:v>-79.115143000000003</c:v>
                </c:pt>
                <c:pt idx="253">
                  <c:v>-79.115241999999995</c:v>
                </c:pt>
                <c:pt idx="254">
                  <c:v>-79.142403000000002</c:v>
                </c:pt>
                <c:pt idx="255">
                  <c:v>-79.162719999999993</c:v>
                </c:pt>
                <c:pt idx="256">
                  <c:v>-79.146468999999996</c:v>
                </c:pt>
                <c:pt idx="257">
                  <c:v>-79.149322999999995</c:v>
                </c:pt>
                <c:pt idx="258">
                  <c:v>-79.183852999999999</c:v>
                </c:pt>
                <c:pt idx="259">
                  <c:v>-79.211371999999997</c:v>
                </c:pt>
                <c:pt idx="260">
                  <c:v>-79.190467999999996</c:v>
                </c:pt>
                <c:pt idx="261">
                  <c:v>-79.218620000000001</c:v>
                </c:pt>
                <c:pt idx="262">
                  <c:v>-79.132202000000007</c:v>
                </c:pt>
                <c:pt idx="263">
                  <c:v>-79.131850999999997</c:v>
                </c:pt>
                <c:pt idx="264">
                  <c:v>-79.159430999999998</c:v>
                </c:pt>
                <c:pt idx="265">
                  <c:v>-79.151955000000001</c:v>
                </c:pt>
                <c:pt idx="266">
                  <c:v>-79.263869999999997</c:v>
                </c:pt>
                <c:pt idx="267">
                  <c:v>-79.076537999999999</c:v>
                </c:pt>
                <c:pt idx="268">
                  <c:v>-78.975150999999997</c:v>
                </c:pt>
                <c:pt idx="269">
                  <c:v>-79.067383000000007</c:v>
                </c:pt>
                <c:pt idx="270">
                  <c:v>-79.049933999999993</c:v>
                </c:pt>
                <c:pt idx="271">
                  <c:v>-79.040809999999993</c:v>
                </c:pt>
                <c:pt idx="272">
                  <c:v>-79.049521999999996</c:v>
                </c:pt>
                <c:pt idx="273">
                  <c:v>-78.900925000000001</c:v>
                </c:pt>
                <c:pt idx="274">
                  <c:v>-79.008849999999995</c:v>
                </c:pt>
                <c:pt idx="275">
                  <c:v>-79.022957000000005</c:v>
                </c:pt>
                <c:pt idx="276">
                  <c:v>-78.664871000000005</c:v>
                </c:pt>
                <c:pt idx="277">
                  <c:v>-78.712883000000005</c:v>
                </c:pt>
                <c:pt idx="278">
                  <c:v>-78.839507999999995</c:v>
                </c:pt>
                <c:pt idx="279">
                  <c:v>-78.787704000000005</c:v>
                </c:pt>
                <c:pt idx="280">
                  <c:v>-78.907036000000005</c:v>
                </c:pt>
                <c:pt idx="281">
                  <c:v>-78.617249000000001</c:v>
                </c:pt>
                <c:pt idx="282">
                  <c:v>-78.264526000000004</c:v>
                </c:pt>
                <c:pt idx="283">
                  <c:v>-78.499511999999996</c:v>
                </c:pt>
                <c:pt idx="284">
                  <c:v>-78.452231999999995</c:v>
                </c:pt>
                <c:pt idx="285">
                  <c:v>-78.363738999999995</c:v>
                </c:pt>
                <c:pt idx="286">
                  <c:v>-78.256500000000003</c:v>
                </c:pt>
                <c:pt idx="287">
                  <c:v>-78.245688999999999</c:v>
                </c:pt>
                <c:pt idx="288">
                  <c:v>-78.211783999999994</c:v>
                </c:pt>
                <c:pt idx="289">
                  <c:v>-78.058357000000001</c:v>
                </c:pt>
                <c:pt idx="290">
                  <c:v>-77.780761999999996</c:v>
                </c:pt>
                <c:pt idx="291">
                  <c:v>-77.806717000000006</c:v>
                </c:pt>
                <c:pt idx="292">
                  <c:v>-78.159041999999999</c:v>
                </c:pt>
                <c:pt idx="293">
                  <c:v>-78.046074000000004</c:v>
                </c:pt>
                <c:pt idx="294">
                  <c:v>-77.764076000000003</c:v>
                </c:pt>
                <c:pt idx="295">
                  <c:v>-77.792648</c:v>
                </c:pt>
                <c:pt idx="296">
                  <c:v>-77.754776000000007</c:v>
                </c:pt>
                <c:pt idx="297">
                  <c:v>-77.826385000000002</c:v>
                </c:pt>
                <c:pt idx="298">
                  <c:v>-77.783691000000005</c:v>
                </c:pt>
                <c:pt idx="299">
                  <c:v>-77.449257000000003</c:v>
                </c:pt>
                <c:pt idx="300">
                  <c:v>-77.536170999999996</c:v>
                </c:pt>
                <c:pt idx="301">
                  <c:v>-77.911689999999993</c:v>
                </c:pt>
                <c:pt idx="302">
                  <c:v>-77.824325999999999</c:v>
                </c:pt>
                <c:pt idx="303">
                  <c:v>-77.574798999999999</c:v>
                </c:pt>
                <c:pt idx="304">
                  <c:v>-77.307616999999993</c:v>
                </c:pt>
                <c:pt idx="305">
                  <c:v>-77.298912000000001</c:v>
                </c:pt>
                <c:pt idx="306">
                  <c:v>-77.356048999999999</c:v>
                </c:pt>
                <c:pt idx="307">
                  <c:v>-77.302132</c:v>
                </c:pt>
                <c:pt idx="308">
                  <c:v>-77.335762000000003</c:v>
                </c:pt>
                <c:pt idx="309">
                  <c:v>-77.640556000000004</c:v>
                </c:pt>
                <c:pt idx="310">
                  <c:v>-76.810271999999998</c:v>
                </c:pt>
                <c:pt idx="311">
                  <c:v>-76.999015999999997</c:v>
                </c:pt>
                <c:pt idx="312">
                  <c:v>-77.211371999999997</c:v>
                </c:pt>
                <c:pt idx="313">
                  <c:v>-77.223647999999997</c:v>
                </c:pt>
                <c:pt idx="314">
                  <c:v>-76.938400000000001</c:v>
                </c:pt>
                <c:pt idx="315">
                  <c:v>-77.124741</c:v>
                </c:pt>
                <c:pt idx="316">
                  <c:v>-76.899558999999996</c:v>
                </c:pt>
                <c:pt idx="317">
                  <c:v>-77.091660000000005</c:v>
                </c:pt>
                <c:pt idx="318">
                  <c:v>-76.949730000000002</c:v>
                </c:pt>
                <c:pt idx="319">
                  <c:v>-76.598540999999997</c:v>
                </c:pt>
                <c:pt idx="320">
                  <c:v>-76.833427</c:v>
                </c:pt>
                <c:pt idx="321">
                  <c:v>-77.002632000000006</c:v>
                </c:pt>
                <c:pt idx="322">
                  <c:v>-76.782432999999997</c:v>
                </c:pt>
                <c:pt idx="323">
                  <c:v>-76.699241999999998</c:v>
                </c:pt>
                <c:pt idx="324">
                  <c:v>-76.388930999999999</c:v>
                </c:pt>
                <c:pt idx="325">
                  <c:v>-76.261939999999996</c:v>
                </c:pt>
                <c:pt idx="326">
                  <c:v>-76.426483000000005</c:v>
                </c:pt>
                <c:pt idx="327">
                  <c:v>-76.304496999999998</c:v>
                </c:pt>
                <c:pt idx="328">
                  <c:v>-76.213181000000006</c:v>
                </c:pt>
                <c:pt idx="329">
                  <c:v>-76.008308</c:v>
                </c:pt>
                <c:pt idx="330">
                  <c:v>-76.144508000000002</c:v>
                </c:pt>
                <c:pt idx="331">
                  <c:v>-76.061629999999994</c:v>
                </c:pt>
                <c:pt idx="332">
                  <c:v>-75.835364999999996</c:v>
                </c:pt>
                <c:pt idx="333">
                  <c:v>-75.650245999999996</c:v>
                </c:pt>
                <c:pt idx="334">
                  <c:v>-76.049385000000001</c:v>
                </c:pt>
                <c:pt idx="335">
                  <c:v>-76.023712000000003</c:v>
                </c:pt>
                <c:pt idx="336">
                  <c:v>-75.859650000000002</c:v>
                </c:pt>
                <c:pt idx="337">
                  <c:v>-75.896347000000006</c:v>
                </c:pt>
                <c:pt idx="338">
                  <c:v>-75.558875999999998</c:v>
                </c:pt>
                <c:pt idx="339">
                  <c:v>-75.870163000000005</c:v>
                </c:pt>
                <c:pt idx="340">
                  <c:v>-75.841201999999996</c:v>
                </c:pt>
                <c:pt idx="341">
                  <c:v>-75.739318999999995</c:v>
                </c:pt>
                <c:pt idx="342">
                  <c:v>-75.645920000000004</c:v>
                </c:pt>
                <c:pt idx="343">
                  <c:v>-75.967017999999996</c:v>
                </c:pt>
                <c:pt idx="344">
                  <c:v>-75.756103999999993</c:v>
                </c:pt>
                <c:pt idx="345">
                  <c:v>-75.491898000000006</c:v>
                </c:pt>
                <c:pt idx="346">
                  <c:v>-75.372849000000002</c:v>
                </c:pt>
                <c:pt idx="347">
                  <c:v>-75.276488999999998</c:v>
                </c:pt>
                <c:pt idx="348">
                  <c:v>-75.287239</c:v>
                </c:pt>
                <c:pt idx="349">
                  <c:v>-75.309546999999995</c:v>
                </c:pt>
                <c:pt idx="350">
                  <c:v>-75.337722999999997</c:v>
                </c:pt>
                <c:pt idx="351">
                  <c:v>-75.452606000000003</c:v>
                </c:pt>
                <c:pt idx="352">
                  <c:v>-74.808220000000006</c:v>
                </c:pt>
                <c:pt idx="353">
                  <c:v>-74.710021999999995</c:v>
                </c:pt>
                <c:pt idx="354">
                  <c:v>-75.241614999999996</c:v>
                </c:pt>
                <c:pt idx="355">
                  <c:v>-75.380050999999995</c:v>
                </c:pt>
                <c:pt idx="356">
                  <c:v>-75.229797000000005</c:v>
                </c:pt>
                <c:pt idx="357">
                  <c:v>-75.172379000000006</c:v>
                </c:pt>
                <c:pt idx="358">
                  <c:v>-74.877228000000002</c:v>
                </c:pt>
                <c:pt idx="359">
                  <c:v>-75.414779999999993</c:v>
                </c:pt>
                <c:pt idx="360">
                  <c:v>-75.363792000000004</c:v>
                </c:pt>
                <c:pt idx="361">
                  <c:v>-74.796493999999996</c:v>
                </c:pt>
                <c:pt idx="362">
                  <c:v>-75.251746999999995</c:v>
                </c:pt>
                <c:pt idx="363">
                  <c:v>-75.527321000000001</c:v>
                </c:pt>
                <c:pt idx="364">
                  <c:v>-75.478927999999996</c:v>
                </c:pt>
                <c:pt idx="365">
                  <c:v>-75.547873999999993</c:v>
                </c:pt>
                <c:pt idx="366">
                  <c:v>-74.980041999999997</c:v>
                </c:pt>
                <c:pt idx="367">
                  <c:v>-74.699623000000003</c:v>
                </c:pt>
                <c:pt idx="368">
                  <c:v>-75.310974000000002</c:v>
                </c:pt>
                <c:pt idx="369">
                  <c:v>-75.264190999999997</c:v>
                </c:pt>
                <c:pt idx="370">
                  <c:v>-75.151511999999997</c:v>
                </c:pt>
                <c:pt idx="371">
                  <c:v>-75.112731999999994</c:v>
                </c:pt>
                <c:pt idx="372">
                  <c:v>-75.170058999999995</c:v>
                </c:pt>
                <c:pt idx="373">
                  <c:v>-75.193802000000005</c:v>
                </c:pt>
                <c:pt idx="374">
                  <c:v>-75.082977</c:v>
                </c:pt>
                <c:pt idx="375">
                  <c:v>-74.854743999999997</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-75.668785</c:v>
                </c:pt>
                <c:pt idx="385">
                  <c:v>-75.875907999999995</c:v>
                </c:pt>
                <c:pt idx="386">
                  <c:v>-76.320198000000005</c:v>
                </c:pt>
                <c:pt idx="387">
                  <c:v>-76.141670000000005</c:v>
                </c:pt>
                <c:pt idx="388">
                  <c:v>-75.781188999999998</c:v>
                </c:pt>
                <c:pt idx="389">
                  <c:v>-75.766532999999995</c:v>
                </c:pt>
                <c:pt idx="390">
                  <c:v>-75.884048000000007</c:v>
                </c:pt>
                <c:pt idx="391">
                  <c:v>-75.995193</c:v>
                </c:pt>
                <c:pt idx="392">
                  <c:v>-75.872840999999994</c:v>
                </c:pt>
                <c:pt idx="393">
                  <c:v>-76.043091000000004</c:v>
                </c:pt>
                <c:pt idx="394">
                  <c:v>-76.107772999999995</c:v>
                </c:pt>
                <c:pt idx="395">
                  <c:v>-75.331931999999995</c:v>
                </c:pt>
                <c:pt idx="396">
                  <c:v>-75.920113000000001</c:v>
                </c:pt>
                <c:pt idx="397">
                  <c:v>-76.145415999999997</c:v>
                </c:pt>
                <c:pt idx="398">
                  <c:v>-75.985954000000007</c:v>
                </c:pt>
                <c:pt idx="399">
                  <c:v>-75.914871000000005</c:v>
                </c:pt>
                <c:pt idx="400">
                  <c:v>-75.908371000000002</c:v>
                </c:pt>
                <c:pt idx="401">
                  <c:v>-76.021866000000003</c:v>
                </c:pt>
                <c:pt idx="402">
                  <c:v>-76.141090000000005</c:v>
                </c:pt>
                <c:pt idx="403">
                  <c:v>-75.901505</c:v>
                </c:pt>
                <c:pt idx="404">
                  <c:v>-75.716292999999993</c:v>
                </c:pt>
                <c:pt idx="405">
                  <c:v>-76.214211000000006</c:v>
                </c:pt>
                <c:pt idx="406">
                  <c:v>-76.268707000000006</c:v>
                </c:pt>
                <c:pt idx="407">
                  <c:v>-75.96566</c:v>
                </c:pt>
                <c:pt idx="408">
                  <c:v>-75.918480000000002</c:v>
                </c:pt>
                <c:pt idx="409">
                  <c:v>-75.618651999999997</c:v>
                </c:pt>
                <c:pt idx="410">
                  <c:v>-75.816727</c:v>
                </c:pt>
                <c:pt idx="411">
                  <c:v>-76.073013000000003</c:v>
                </c:pt>
                <c:pt idx="412">
                  <c:v>-75.888137999999998</c:v>
                </c:pt>
                <c:pt idx="413">
                  <c:v>-75.849770000000007</c:v>
                </c:pt>
                <c:pt idx="414">
                  <c:v>-75.732642999999996</c:v>
                </c:pt>
                <c:pt idx="415">
                  <c:v>-75.778937999999997</c:v>
                </c:pt>
                <c:pt idx="416">
                  <c:v>-75.933052000000004</c:v>
                </c:pt>
                <c:pt idx="417">
                  <c:v>-75.651031000000003</c:v>
                </c:pt>
                <c:pt idx="418">
                  <c:v>-75.893546999999998</c:v>
                </c:pt>
                <c:pt idx="419">
                  <c:v>-76.276427999999996</c:v>
                </c:pt>
                <c:pt idx="420">
                  <c:v>-76.062172000000004</c:v>
                </c:pt>
                <c:pt idx="421">
                  <c:v>-76.048775000000006</c:v>
                </c:pt>
                <c:pt idx="422">
                  <c:v>-76.257262999999995</c:v>
                </c:pt>
                <c:pt idx="423">
                  <c:v>-75.895591999999994</c:v>
                </c:pt>
                <c:pt idx="424">
                  <c:v>-76.206153999999998</c:v>
                </c:pt>
                <c:pt idx="425">
                  <c:v>-76.216797</c:v>
                </c:pt>
                <c:pt idx="426">
                  <c:v>-76.269622999999996</c:v>
                </c:pt>
                <c:pt idx="427">
                  <c:v>-76.228797999999998</c:v>
                </c:pt>
                <c:pt idx="428">
                  <c:v>-76.643044000000003</c:v>
                </c:pt>
                <c:pt idx="429">
                  <c:v>-76.518135000000001</c:v>
                </c:pt>
                <c:pt idx="430">
                  <c:v>-76.311295000000001</c:v>
                </c:pt>
                <c:pt idx="431">
                  <c:v>-76.379577999999995</c:v>
                </c:pt>
                <c:pt idx="432">
                  <c:v>-76.333602999999997</c:v>
                </c:pt>
                <c:pt idx="433">
                  <c:v>-76.540999999999997</c:v>
                </c:pt>
                <c:pt idx="434">
                  <c:v>-76.563186999999999</c:v>
                </c:pt>
                <c:pt idx="435">
                  <c:v>-76.531516999999994</c:v>
                </c:pt>
                <c:pt idx="436">
                  <c:v>-76.708740000000006</c:v>
                </c:pt>
                <c:pt idx="437">
                  <c:v>-76.600639000000001</c:v>
                </c:pt>
                <c:pt idx="438">
                  <c:v>-76.530815000000004</c:v>
                </c:pt>
                <c:pt idx="439">
                  <c:v>-76.745720000000006</c:v>
                </c:pt>
                <c:pt idx="440">
                  <c:v>-76.765709000000001</c:v>
                </c:pt>
                <c:pt idx="441">
                  <c:v>-76.697761999999997</c:v>
                </c:pt>
                <c:pt idx="442">
                  <c:v>-76.722213999999994</c:v>
                </c:pt>
                <c:pt idx="443">
                  <c:v>-76.704903000000002</c:v>
                </c:pt>
                <c:pt idx="444">
                  <c:v>-76.724959999999996</c:v>
                </c:pt>
                <c:pt idx="445">
                  <c:v>-76.686363</c:v>
                </c:pt>
                <c:pt idx="446">
                  <c:v>-76.661368999999993</c:v>
                </c:pt>
                <c:pt idx="447">
                  <c:v>-76.614058999999997</c:v>
                </c:pt>
                <c:pt idx="448">
                  <c:v>-76.549972999999994</c:v>
                </c:pt>
                <c:pt idx="449">
                  <c:v>-76.509399000000002</c:v>
                </c:pt>
                <c:pt idx="450">
                  <c:v>-76.455223000000004</c:v>
                </c:pt>
                <c:pt idx="451">
                  <c:v>-76.463775999999996</c:v>
                </c:pt>
                <c:pt idx="452">
                  <c:v>-76.420608999999999</c:v>
                </c:pt>
                <c:pt idx="453">
                  <c:v>-76.207549999999998</c:v>
                </c:pt>
                <c:pt idx="454">
                  <c:v>-76.090125999999998</c:v>
                </c:pt>
                <c:pt idx="455">
                  <c:v>-76.081299000000001</c:v>
                </c:pt>
                <c:pt idx="456">
                  <c:v>-75.994247000000001</c:v>
                </c:pt>
                <c:pt idx="457">
                  <c:v>-75.802193000000003</c:v>
                </c:pt>
                <c:pt idx="458">
                  <c:v>-75.633232000000007</c:v>
                </c:pt>
                <c:pt idx="459">
                  <c:v>-75.652495999999999</c:v>
                </c:pt>
                <c:pt idx="460">
                  <c:v>-75.480514999999997</c:v>
                </c:pt>
                <c:pt idx="461">
                  <c:v>-75.241287</c:v>
                </c:pt>
                <c:pt idx="462">
                  <c:v>-74.942215000000004</c:v>
                </c:pt>
                <c:pt idx="463">
                  <c:v>-74.957024000000004</c:v>
                </c:pt>
                <c:pt idx="464">
                  <c:v>-74.890366</c:v>
                </c:pt>
                <c:pt idx="465">
                  <c:v>-74.746391000000003</c:v>
                </c:pt>
                <c:pt idx="466">
                  <c:v>-74.645202999999995</c:v>
                </c:pt>
                <c:pt idx="467">
                  <c:v>-74.354552999999996</c:v>
                </c:pt>
                <c:pt idx="468">
                  <c:v>-74.178946999999994</c:v>
                </c:pt>
                <c:pt idx="469">
                  <c:v>-74.355164000000002</c:v>
                </c:pt>
                <c:pt idx="470">
                  <c:v>-73.805435000000003</c:v>
                </c:pt>
                <c:pt idx="471">
                  <c:v>-73.324828999999994</c:v>
                </c:pt>
                <c:pt idx="472">
                  <c:v>-73.491821000000002</c:v>
                </c:pt>
                <c:pt idx="473">
                  <c:v>-73.565871999999999</c:v>
                </c:pt>
                <c:pt idx="474">
                  <c:v>-73.364745999999997</c:v>
                </c:pt>
                <c:pt idx="475">
                  <c:v>-72.943961999999999</c:v>
                </c:pt>
                <c:pt idx="476">
                  <c:v>-72.656829999999999</c:v>
                </c:pt>
                <c:pt idx="477">
                  <c:v>-72.377930000000006</c:v>
                </c:pt>
                <c:pt idx="478">
                  <c:v>-72.199341000000004</c:v>
                </c:pt>
                <c:pt idx="479">
                  <c:v>-72.057693</c:v>
                </c:pt>
                <c:pt idx="480">
                  <c:v>-72.567443999999995</c:v>
                </c:pt>
                <c:pt idx="481">
                  <c:v>-71.587790999999996</c:v>
                </c:pt>
                <c:pt idx="482">
                  <c:v>-71.365234000000001</c:v>
                </c:pt>
                <c:pt idx="483">
                  <c:v>-71.494185999999999</c:v>
                </c:pt>
                <c:pt idx="484">
                  <c:v>-71.371314999999996</c:v>
                </c:pt>
                <c:pt idx="485">
                  <c:v>-71.210410999999993</c:v>
                </c:pt>
                <c:pt idx="486">
                  <c:v>-71.405968000000001</c:v>
                </c:pt>
                <c:pt idx="487">
                  <c:v>-70.912909999999997</c:v>
                </c:pt>
                <c:pt idx="488">
                  <c:v>-70.871521000000001</c:v>
                </c:pt>
                <c:pt idx="489">
                  <c:v>-71.121948000000003</c:v>
                </c:pt>
                <c:pt idx="490">
                  <c:v>-70.519790999999998</c:v>
                </c:pt>
                <c:pt idx="491">
                  <c:v>-70.110625999999996</c:v>
                </c:pt>
                <c:pt idx="492">
                  <c:v>-70.026871</c:v>
                </c:pt>
                <c:pt idx="493">
                  <c:v>-69.902916000000005</c:v>
                </c:pt>
                <c:pt idx="494">
                  <c:v>-70.164237999999997</c:v>
                </c:pt>
                <c:pt idx="495">
                  <c:v>-69.929175999999998</c:v>
                </c:pt>
                <c:pt idx="496">
                  <c:v>-69.270675999999995</c:v>
                </c:pt>
                <c:pt idx="497">
                  <c:v>-69.190742</c:v>
                </c:pt>
                <c:pt idx="498">
                  <c:v>-69.060210999999995</c:v>
                </c:pt>
                <c:pt idx="499">
                  <c:v>-69.120682000000002</c:v>
                </c:pt>
                <c:pt idx="500">
                  <c:v>-68.523964000000007</c:v>
                </c:pt>
                <c:pt idx="501">
                  <c:v>-68.473534000000001</c:v>
                </c:pt>
                <c:pt idx="502">
                  <c:v>-68.383933999999996</c:v>
                </c:pt>
                <c:pt idx="503">
                  <c:v>-68.377205000000004</c:v>
                </c:pt>
                <c:pt idx="504">
                  <c:v>-67.994704999999996</c:v>
                </c:pt>
                <c:pt idx="505">
                  <c:v>-67.840096000000003</c:v>
                </c:pt>
                <c:pt idx="506">
                  <c:v>-67.863479999999996</c:v>
                </c:pt>
                <c:pt idx="507">
                  <c:v>-67.926788000000002</c:v>
                </c:pt>
                <c:pt idx="508">
                  <c:v>-67.736412000000001</c:v>
                </c:pt>
                <c:pt idx="509">
                  <c:v>-67.340194999999994</c:v>
                </c:pt>
                <c:pt idx="510">
                  <c:v>-67.317963000000006</c:v>
                </c:pt>
                <c:pt idx="511">
                  <c:v>-67.375525999999994</c:v>
                </c:pt>
                <c:pt idx="512">
                  <c:v>-67.359832999999995</c:v>
                </c:pt>
                <c:pt idx="513">
                  <c:v>-66.883797000000001</c:v>
                </c:pt>
                <c:pt idx="514">
                  <c:v>-66.441483000000005</c:v>
                </c:pt>
                <c:pt idx="515">
                  <c:v>-66.489234999999994</c:v>
                </c:pt>
                <c:pt idx="516">
                  <c:v>-66.352660999999998</c:v>
                </c:pt>
                <c:pt idx="517">
                  <c:v>-66.227065999999994</c:v>
                </c:pt>
                <c:pt idx="518">
                  <c:v>-65.975234999999998</c:v>
                </c:pt>
                <c:pt idx="519">
                  <c:v>-65.667586999999997</c:v>
                </c:pt>
                <c:pt idx="520">
                  <c:v>-65.545921000000007</c:v>
                </c:pt>
                <c:pt idx="521">
                  <c:v>-65.257216999999997</c:v>
                </c:pt>
                <c:pt idx="522">
                  <c:v>-65.110680000000002</c:v>
                </c:pt>
                <c:pt idx="523">
                  <c:v>-64.954329999999999</c:v>
                </c:pt>
                <c:pt idx="524">
                  <c:v>-64.897148000000001</c:v>
                </c:pt>
                <c:pt idx="525">
                  <c:v>-64.938911000000004</c:v>
                </c:pt>
                <c:pt idx="526">
                  <c:v>-64.866034999999997</c:v>
                </c:pt>
                <c:pt idx="527">
                  <c:v>-64.751343000000006</c:v>
                </c:pt>
                <c:pt idx="528">
                  <c:v>-64.670142999999996</c:v>
                </c:pt>
                <c:pt idx="529">
                  <c:v>-64.392532000000003</c:v>
                </c:pt>
                <c:pt idx="530">
                  <c:v>-64.228065000000001</c:v>
                </c:pt>
                <c:pt idx="531">
                  <c:v>-64.45993</c:v>
                </c:pt>
                <c:pt idx="532">
                  <c:v>-64.197716</c:v>
                </c:pt>
                <c:pt idx="533">
                  <c:v>-64.028571999999997</c:v>
                </c:pt>
                <c:pt idx="534">
                  <c:v>-63.960498999999999</c:v>
                </c:pt>
                <c:pt idx="535">
                  <c:v>-64.115379000000004</c:v>
                </c:pt>
                <c:pt idx="536">
                  <c:v>-63.861626000000001</c:v>
                </c:pt>
                <c:pt idx="537">
                  <c:v>-63.509208999999998</c:v>
                </c:pt>
                <c:pt idx="538">
                  <c:v>-63.050201000000001</c:v>
                </c:pt>
                <c:pt idx="539">
                  <c:v>-63.218544000000001</c:v>
                </c:pt>
                <c:pt idx="540">
                  <c:v>-63.120918000000003</c:v>
                </c:pt>
                <c:pt idx="541">
                  <c:v>-63.111279000000003</c:v>
                </c:pt>
                <c:pt idx="542">
                  <c:v>-62.940261999999997</c:v>
                </c:pt>
                <c:pt idx="543">
                  <c:v>-62.662692999999997</c:v>
                </c:pt>
                <c:pt idx="544">
                  <c:v>-62.756554000000001</c:v>
                </c:pt>
                <c:pt idx="545">
                  <c:v>-62.594067000000003</c:v>
                </c:pt>
                <c:pt idx="546">
                  <c:v>-62.447066999999997</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-61.352336999999999</c:v>
                </c:pt>
                <c:pt idx="559">
                  <c:v>-60.953086999999996</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-59.562072999999998</c:v>
                </c:pt>
                <c:pt idx="570">
                  <c:v>-59.543380999999997</c:v>
                </c:pt>
                <c:pt idx="571">
                  <c:v>-59.649185000000003</c:v>
                </c:pt>
                <c:pt idx="572">
                  <c:v>-59.200786999999998</c:v>
                </c:pt>
                <c:pt idx="573">
                  <c:v>-59.217503000000001</c:v>
                </c:pt>
                <c:pt idx="574">
                  <c:v>-59.326717000000002</c:v>
                </c:pt>
                <c:pt idx="575">
                  <c:v>-59.224113000000003</c:v>
                </c:pt>
                <c:pt idx="576">
                  <c:v>-59.022132999999997</c:v>
                </c:pt>
                <c:pt idx="577">
                  <c:v>-58.768374999999999</c:v>
                </c:pt>
                <c:pt idx="578">
                  <c:v>-58.525261</c:v>
                </c:pt>
                <c:pt idx="579">
                  <c:v>-58.515689999999999</c:v>
                </c:pt>
                <c:pt idx="580">
                  <c:v>-58.607470999999997</c:v>
                </c:pt>
                <c:pt idx="581">
                  <c:v>-58.239032999999999</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-56.628352999999997</c:v>
                </c:pt>
                <c:pt idx="600">
                  <c:v>-56.551945000000003</c:v>
                </c:pt>
                <c:pt idx="601">
                  <c:v>-56.340248000000003</c:v>
                </c:pt>
                <c:pt idx="602">
                  <c:v>-56.146923000000001</c:v>
                </c:pt>
                <c:pt idx="603">
                  <c:v>-56.357821999999999</c:v>
                </c:pt>
                <c:pt idx="604">
                  <c:v>-56.071742999999998</c:v>
                </c:pt>
                <c:pt idx="605">
                  <c:v>-55.822403000000001</c:v>
                </c:pt>
                <c:pt idx="606">
                  <c:v>-55.864933000000001</c:v>
                </c:pt>
                <c:pt idx="607">
                  <c:v>-55.609332999999999</c:v>
                </c:pt>
                <c:pt idx="608">
                  <c:v>-55.184364000000002</c:v>
                </c:pt>
                <c:pt idx="609">
                  <c:v>-55.376972000000002</c:v>
                </c:pt>
                <c:pt idx="610">
                  <c:v>-55.521903999999999</c:v>
                </c:pt>
                <c:pt idx="611">
                  <c:v>-55.789226999999997</c:v>
                </c:pt>
                <c:pt idx="612">
                  <c:v>-55.636493999999999</c:v>
                </c:pt>
                <c:pt idx="613">
                  <c:v>-55.470505000000003</c:v>
                </c:pt>
                <c:pt idx="614">
                  <c:v>-55.494143999999999</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-55.043700999999999</c:v>
                </c:pt>
                <c:pt idx="625">
                  <c:v>-55.021594999999998</c:v>
                </c:pt>
                <c:pt idx="626">
                  <c:v>-54.836086000000002</c:v>
                </c:pt>
                <c:pt idx="627">
                  <c:v>-54.942436000000001</c:v>
                </c:pt>
                <c:pt idx="628">
                  <c:v>-54.688254999999998</c:v>
                </c:pt>
                <c:pt idx="629">
                  <c:v>-54.632072000000001</c:v>
                </c:pt>
                <c:pt idx="630">
                  <c:v>-54.586868000000003</c:v>
                </c:pt>
                <c:pt idx="631">
                  <c:v>-54.425033999999997</c:v>
                </c:pt>
                <c:pt idx="632">
                  <c:v>-54.445473</c:v>
                </c:pt>
                <c:pt idx="633">
                  <c:v>-54.694668</c:v>
                </c:pt>
                <c:pt idx="634">
                  <c:v>-54.547314</c:v>
                </c:pt>
                <c:pt idx="635">
                  <c:v>-54.371760999999999</c:v>
                </c:pt>
                <c:pt idx="636">
                  <c:v>-54.408211000000001</c:v>
                </c:pt>
                <c:pt idx="637">
                  <c:v>-54.456195999999998</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-53.265380999999998</c:v>
                </c:pt>
                <c:pt idx="648">
                  <c:v>-52.973140999999998</c:v>
                </c:pt>
                <c:pt idx="649">
                  <c:v>-52.949126999999997</c:v>
                </c:pt>
                <c:pt idx="650">
                  <c:v>-52.718246000000001</c:v>
                </c:pt>
                <c:pt idx="651">
                  <c:v>-52.790871000000003</c:v>
                </c:pt>
                <c:pt idx="652">
                  <c:v>-52.524836999999998</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-51.015765999999999</c:v>
                </c:pt>
                <c:pt idx="670">
                  <c:v>-50.978897000000003</c:v>
                </c:pt>
                <c:pt idx="671">
                  <c:v>-50.856861000000002</c:v>
                </c:pt>
                <c:pt idx="672">
                  <c:v>-50.938583000000001</c:v>
                </c:pt>
                <c:pt idx="673">
                  <c:v>-50.826552999999997</c:v>
                </c:pt>
                <c:pt idx="674">
                  <c:v>-50.991680000000002</c:v>
                </c:pt>
                <c:pt idx="675">
                  <c:v>-50.734969999999997</c:v>
                </c:pt>
                <c:pt idx="676">
                  <c:v>-50.640953000000003</c:v>
                </c:pt>
                <c:pt idx="677">
                  <c:v>-50.869956999999999</c:v>
                </c:pt>
                <c:pt idx="678">
                  <c:v>-50.979767000000002</c:v>
                </c:pt>
                <c:pt idx="679">
                  <c:v>-50.580765</c:v>
                </c:pt>
                <c:pt idx="680">
                  <c:v>-50.647537</c:v>
                </c:pt>
                <c:pt idx="681">
                  <c:v>-50.732449000000003</c:v>
                </c:pt>
                <c:pt idx="682">
                  <c:v>-50.901595999999998</c:v>
                </c:pt>
                <c:pt idx="683">
                  <c:v>-50.858063000000001</c:v>
                </c:pt>
                <c:pt idx="684">
                  <c:v>-50.548552999999998</c:v>
                </c:pt>
                <c:pt idx="685">
                  <c:v>-50.431201999999999</c:v>
                </c:pt>
                <c:pt idx="686">
                  <c:v>-50.216194000000002</c:v>
                </c:pt>
                <c:pt idx="687">
                  <c:v>-50.102646</c:v>
                </c:pt>
                <c:pt idx="688">
                  <c:v>-50.356338999999998</c:v>
                </c:pt>
                <c:pt idx="689">
                  <c:v>-50.194496000000001</c:v>
                </c:pt>
                <c:pt idx="690">
                  <c:v>-49.848098999999998</c:v>
                </c:pt>
                <c:pt idx="691">
                  <c:v>-49.909770999999999</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-50.010035999999999</c:v>
                </c:pt>
                <c:pt idx="703">
                  <c:v>-50.033394000000001</c:v>
                </c:pt>
                <c:pt idx="704">
                  <c:v>-50.152991999999998</c:v>
                </c:pt>
                <c:pt idx="705">
                  <c:v>-50.082329000000001</c:v>
                </c:pt>
                <c:pt idx="706">
                  <c:v>-50.138782999999997</c:v>
                </c:pt>
                <c:pt idx="707">
                  <c:v>-49.693908999999998</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-49.493113999999998</c:v>
                </c:pt>
                <c:pt idx="720">
                  <c:v>-49.152549999999998</c:v>
                </c:pt>
                <c:pt idx="721">
                  <c:v>-49.252628000000001</c:v>
                </c:pt>
                <c:pt idx="722">
                  <c:v>-49.297882000000001</c:v>
                </c:pt>
                <c:pt idx="723">
                  <c:v>-49.281531999999999</c:v>
                </c:pt>
                <c:pt idx="724">
                  <c:v>-49.211303999999998</c:v>
                </c:pt>
                <c:pt idx="725">
                  <c:v>-49.445830999999998</c:v>
                </c:pt>
                <c:pt idx="726">
                  <c:v>-49.121642999999999</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-48.059390999999998</c:v>
                </c:pt>
                <c:pt idx="735">
                  <c:v>-47.762402000000002</c:v>
                </c:pt>
                <c:pt idx="736">
                  <c:v>-48.147930000000002</c:v>
                </c:pt>
                <c:pt idx="737">
                  <c:v>-47.936912999999997</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-46.395690999999999</c:v>
                </c:pt>
                <c:pt idx="763">
                  <c:v>-46.676093999999999</c:v>
                </c:pt>
                <c:pt idx="764">
                  <c:v>-46.300097999999998</c:v>
                </c:pt>
                <c:pt idx="765">
                  <c:v>-46.497852000000002</c:v>
                </c:pt>
                <c:pt idx="766">
                  <c:v>-46.397945</c:v>
                </c:pt>
                <c:pt idx="767">
                  <c:v>-46.708195000000003</c:v>
                </c:pt>
                <c:pt idx="768">
                  <c:v>-46.732567000000003</c:v>
                </c:pt>
                <c:pt idx="769">
                  <c:v>-46.533709999999999</c:v>
                </c:pt>
                <c:pt idx="770">
                  <c:v>-46.207287000000001</c:v>
                </c:pt>
                <c:pt idx="771">
                  <c:v>-46.068728999999998</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-46.370888000000001</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-45.633934000000004</c:v>
                </c:pt>
                <c:pt idx="800">
                  <c:v>-45.641922000000001</c:v>
                </c:pt>
                <c:pt idx="801">
                  <c:v>-45.472220999999998</c:v>
                </c:pt>
                <c:pt idx="802">
                  <c:v>-45.504928999999997</c:v>
                </c:pt>
                <c:pt idx="803">
                  <c:v>-45.626182999999997</c:v>
                </c:pt>
                <c:pt idx="804">
                  <c:v>-45.829338</c:v>
                </c:pt>
                <c:pt idx="805">
                  <c:v>-45.684063000000002</c:v>
                </c:pt>
                <c:pt idx="806">
                  <c:v>-45.514533999999998</c:v>
                </c:pt>
                <c:pt idx="807">
                  <c:v>-45.644691000000002</c:v>
                </c:pt>
                <c:pt idx="808">
                  <c:v>-45.794528999999997</c:v>
                </c:pt>
                <c:pt idx="809">
                  <c:v>-45.750515</c:v>
                </c:pt>
                <c:pt idx="810">
                  <c:v>-45.815826000000001</c:v>
                </c:pt>
                <c:pt idx="811">
                  <c:v>-45.721694999999997</c:v>
                </c:pt>
                <c:pt idx="812">
                  <c:v>-45.365318000000002</c:v>
                </c:pt>
                <c:pt idx="813">
                  <c:v>-45.450530999999998</c:v>
                </c:pt>
                <c:pt idx="814">
                  <c:v>-45.442470999999998</c:v>
                </c:pt>
                <c:pt idx="815">
                  <c:v>-45.167366000000001</c:v>
                </c:pt>
                <c:pt idx="816">
                  <c:v>-45.220123000000001</c:v>
                </c:pt>
                <c:pt idx="817">
                  <c:v>-45.025866999999998</c:v>
                </c:pt>
                <c:pt idx="818">
                  <c:v>-44.739390999999998</c:v>
                </c:pt>
                <c:pt idx="819">
                  <c:v>-44.621493999999998</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-43.309958999999999</c:v>
                </c:pt>
                <c:pt idx="843">
                  <c:v>-43.263370999999999</c:v>
                </c:pt>
                <c:pt idx="844">
                  <c:v>-43.504894</c:v>
                </c:pt>
                <c:pt idx="845">
                  <c:v>-43.508491999999997</c:v>
                </c:pt>
                <c:pt idx="846">
                  <c:v>-43.086067</c:v>
                </c:pt>
                <c:pt idx="847">
                  <c:v>-43.254379</c:v>
                </c:pt>
                <c:pt idx="848">
                  <c:v>-43.519759999999998</c:v>
                </c:pt>
                <c:pt idx="849">
                  <c:v>-43.254852</c:v>
                </c:pt>
                <c:pt idx="850">
                  <c:v>-43.376967999999998</c:v>
                </c:pt>
                <c:pt idx="851">
                  <c:v>-43.250191000000001</c:v>
                </c:pt>
                <c:pt idx="852">
                  <c:v>-43.428604</c:v>
                </c:pt>
                <c:pt idx="853">
                  <c:v>-43.587139000000001</c:v>
                </c:pt>
                <c:pt idx="854">
                  <c:v>-43.635162000000001</c:v>
                </c:pt>
                <c:pt idx="855">
                  <c:v>-43.124122999999997</c:v>
                </c:pt>
                <c:pt idx="856">
                  <c:v>-43.163406000000002</c:v>
                </c:pt>
                <c:pt idx="857">
                  <c:v>-42.988602</c:v>
                </c:pt>
                <c:pt idx="858">
                  <c:v>-42.897987000000001</c:v>
                </c:pt>
                <c:pt idx="859">
                  <c:v>-43.197037000000002</c:v>
                </c:pt>
                <c:pt idx="860">
                  <c:v>-42.910209999999999</c:v>
                </c:pt>
                <c:pt idx="861">
                  <c:v>-42.798157000000003</c:v>
                </c:pt>
                <c:pt idx="862">
                  <c:v>-42.824553999999999</c:v>
                </c:pt>
                <c:pt idx="863">
                  <c:v>-42.589827999999997</c:v>
                </c:pt>
                <c:pt idx="864">
                  <c:v>-42.314003</c:v>
                </c:pt>
                <c:pt idx="865">
                  <c:v>-42.607818999999999</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-43.031238999999999</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-42.602553999999998</c:v>
                </c:pt>
                <c:pt idx="896">
                  <c:v>-42.953045000000003</c:v>
                </c:pt>
                <c:pt idx="897">
                  <c:v>-42.451866000000003</c:v>
                </c:pt>
                <c:pt idx="898">
                  <c:v>-42.347042000000002</c:v>
                </c:pt>
                <c:pt idx="899">
                  <c:v>-42.375678999999998</c:v>
                </c:pt>
                <c:pt idx="900">
                  <c:v>-42.348315999999997</c:v>
                </c:pt>
                <c:pt idx="901">
                  <c:v>-42.152588000000002</c:v>
                </c:pt>
                <c:pt idx="902">
                  <c:v>-41.860137999999999</c:v>
                </c:pt>
                <c:pt idx="903">
                  <c:v>-41.786780999999998</c:v>
                </c:pt>
                <c:pt idx="904">
                  <c:v>-41.490181</c:v>
                </c:pt>
                <c:pt idx="905">
                  <c:v>-41.311081000000001</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-41.145423999999998</c:v>
                </c:pt>
                <c:pt idx="916">
                  <c:v>-41.620742999999997</c:v>
                </c:pt>
                <c:pt idx="917">
                  <c:v>-41.488087</c:v>
                </c:pt>
                <c:pt idx="918">
                  <c:v>-41.112949</c:v>
                </c:pt>
                <c:pt idx="919">
                  <c:v>-40.862586999999998</c:v>
                </c:pt>
                <c:pt idx="920">
                  <c:v>-40.742783000000003</c:v>
                </c:pt>
                <c:pt idx="921">
                  <c:v>-41.061332999999998</c:v>
                </c:pt>
                <c:pt idx="922">
                  <c:v>-40.861935000000003</c:v>
                </c:pt>
                <c:pt idx="923">
                  <c:v>-40.649956000000003</c:v>
                </c:pt>
                <c:pt idx="924">
                  <c:v>-40.582962000000002</c:v>
                </c:pt>
                <c:pt idx="925">
                  <c:v>-40.604121999999997</c:v>
                </c:pt>
                <c:pt idx="926">
                  <c:v>-40.578243000000001</c:v>
                </c:pt>
                <c:pt idx="927">
                  <c:v>-40.156123999999998</c:v>
                </c:pt>
                <c:pt idx="928">
                  <c:v>-40.237431000000001</c:v>
                </c:pt>
                <c:pt idx="929">
                  <c:v>-40.273178000000001</c:v>
                </c:pt>
                <c:pt idx="930">
                  <c:v>-40.605286</c:v>
                </c:pt>
                <c:pt idx="931">
                  <c:v>-40.274673</c:v>
                </c:pt>
                <c:pt idx="932">
                  <c:v>-40.210346000000001</c:v>
                </c:pt>
                <c:pt idx="933">
                  <c:v>-40.427276999999997</c:v>
                </c:pt>
                <c:pt idx="934">
                  <c:v>-40.561371000000001</c:v>
                </c:pt>
                <c:pt idx="935">
                  <c:v>-40.323585999999999</c:v>
                </c:pt>
                <c:pt idx="936">
                  <c:v>-40.378746</c:v>
                </c:pt>
                <c:pt idx="937">
                  <c:v>-40.270789999999998</c:v>
                </c:pt>
                <c:pt idx="938">
                  <c:v>-40.550460999999999</c:v>
                </c:pt>
                <c:pt idx="939">
                  <c:v>-40.674633</c:v>
                </c:pt>
                <c:pt idx="940">
                  <c:v>-40.414515999999999</c:v>
                </c:pt>
                <c:pt idx="941">
                  <c:v>-40.103462</c:v>
                </c:pt>
                <c:pt idx="942">
                  <c:v>-39.731307999999999</c:v>
                </c:pt>
                <c:pt idx="943">
                  <c:v>-40.003081999999999</c:v>
                </c:pt>
                <c:pt idx="944">
                  <c:v>-40.088982000000001</c:v>
                </c:pt>
                <c:pt idx="945">
                  <c:v>-39.74091</c:v>
                </c:pt>
                <c:pt idx="946">
                  <c:v>-39.580916999999999</c:v>
                </c:pt>
                <c:pt idx="947">
                  <c:v>-39.491455000000002</c:v>
                </c:pt>
                <c:pt idx="948">
                  <c:v>-39.636840999999997</c:v>
                </c:pt>
                <c:pt idx="949">
                  <c:v>-39.121391000000003</c:v>
                </c:pt>
                <c:pt idx="950">
                  <c:v>-39.293326999999998</c:v>
                </c:pt>
                <c:pt idx="951">
                  <c:v>-39.424506999999998</c:v>
                </c:pt>
                <c:pt idx="952">
                  <c:v>-39.735466000000002</c:v>
                </c:pt>
                <c:pt idx="953">
                  <c:v>-39.691001999999997</c:v>
                </c:pt>
                <c:pt idx="954">
                  <c:v>-39.880916999999997</c:v>
                </c:pt>
                <c:pt idx="955">
                  <c:v>-39.970039</c:v>
                </c:pt>
                <c:pt idx="956">
                  <c:v>-40.037125000000003</c:v>
                </c:pt>
                <c:pt idx="957">
                  <c:v>-40.224522</c:v>
                </c:pt>
                <c:pt idx="958">
                  <c:v>-40.280822999999998</c:v>
                </c:pt>
                <c:pt idx="959">
                  <c:v>-40.321753999999999</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-38.677138999999997</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-38.770713999999998</c:v>
                </c:pt>
                <c:pt idx="982">
                  <c:v>-38.164622999999999</c:v>
                </c:pt>
                <c:pt idx="983">
                  <c:v>-37.737273999999999</c:v>
                </c:pt>
                <c:pt idx="984">
                  <c:v>-37.786544999999997</c:v>
                </c:pt>
                <c:pt idx="985">
                  <c:v>-37.602432</c:v>
                </c:pt>
                <c:pt idx="986">
                  <c:v>-37.435977999999999</c:v>
                </c:pt>
                <c:pt idx="987">
                  <c:v>-37.167254999999997</c:v>
                </c:pt>
                <c:pt idx="988">
                  <c:v>-36.923946000000001</c:v>
                </c:pt>
                <c:pt idx="989">
                  <c:v>-36.642155000000002</c:v>
                </c:pt>
                <c:pt idx="990">
                  <c:v>-36.099983000000002</c:v>
                </c:pt>
                <c:pt idx="991">
                  <c:v>-36.007255999999998</c:v>
                </c:pt>
                <c:pt idx="992">
                  <c:v>-36.124164999999998</c:v>
                </c:pt>
                <c:pt idx="993">
                  <c:v>-35.896706000000002</c:v>
                </c:pt>
                <c:pt idx="994">
                  <c:v>-35.895530999999998</c:v>
                </c:pt>
                <c:pt idx="995">
                  <c:v>-36.105721000000003</c:v>
                </c:pt>
                <c:pt idx="996">
                  <c:v>-35.973824</c:v>
                </c:pt>
                <c:pt idx="997">
                  <c:v>-35.968792000000001</c:v>
                </c:pt>
                <c:pt idx="998">
                  <c:v>-35.749310000000001</c:v>
                </c:pt>
                <c:pt idx="999">
                  <c:v>-35.357627999999998</c:v>
                </c:pt>
                <c:pt idx="1000">
                  <c:v>-35.136741999999998</c:v>
                </c:pt>
                <c:pt idx="1001">
                  <c:v>-34.552010000000003</c:v>
                </c:pt>
                <c:pt idx="1002">
                  <c:v>-33.953819000000003</c:v>
                </c:pt>
                <c:pt idx="1003">
                  <c:v>-33.097926999999999</c:v>
                </c:pt>
                <c:pt idx="1004">
                  <c:v>-32.137130999999997</c:v>
                </c:pt>
                <c:pt idx="1005">
                  <c:v>-31.038391000000001</c:v>
                </c:pt>
                <c:pt idx="1006">
                  <c:v>-30.042369999999998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-21.222594999999998</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-17.329802999999998</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-9.7600099999999994</c:v>
                </c:pt>
                <c:pt idx="1055">
                  <c:v>-9.6715239999999998</c:v>
                </c:pt>
                <c:pt idx="1056">
                  <c:v>-9.6630939999999992</c:v>
                </c:pt>
                <c:pt idx="1057">
                  <c:v>-9.4257810000000006</c:v>
                </c:pt>
                <c:pt idx="1058">
                  <c:v>-9.2110819999999993</c:v>
                </c:pt>
                <c:pt idx="1059">
                  <c:v>-9.0333249999999996</c:v>
                </c:pt>
                <c:pt idx="1060">
                  <c:v>-9.2492450000000002</c:v>
                </c:pt>
                <c:pt idx="1061">
                  <c:v>-9.0149539999999995</c:v>
                </c:pt>
                <c:pt idx="1062">
                  <c:v>-8.6903459999999999</c:v>
                </c:pt>
                <c:pt idx="1063">
                  <c:v>-8.4415510000000005</c:v>
                </c:pt>
                <c:pt idx="1064">
                  <c:v>-8.2707669999999993</c:v>
                </c:pt>
                <c:pt idx="1065">
                  <c:v>-8.3435590000000008</c:v>
                </c:pt>
                <c:pt idx="1066">
                  <c:v>-8.0708079999999995</c:v>
                </c:pt>
                <c:pt idx="1067">
                  <c:v>-7.9243550000000003</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-6.854965</c:v>
                </c:pt>
                <c:pt idx="1077">
                  <c:v>-6.8489839999999997</c:v>
                </c:pt>
                <c:pt idx="1078">
                  <c:v>-6.5144960000000003</c:v>
                </c:pt>
                <c:pt idx="1079">
                  <c:v>-6.4853670000000001</c:v>
                </c:pt>
                <c:pt idx="1080">
                  <c:v>-6.1962590000000004</c:v>
                </c:pt>
                <c:pt idx="1081">
                  <c:v>-6.3219599999999998</c:v>
                </c:pt>
                <c:pt idx="1082">
                  <c:v>-6.2172320000000001</c:v>
                </c:pt>
                <c:pt idx="1083">
                  <c:v>-6.1133119999999996</c:v>
                </c:pt>
                <c:pt idx="1084">
                  <c:v>-5.8449400000000002</c:v>
                </c:pt>
                <c:pt idx="1085">
                  <c:v>-5.5355530000000002</c:v>
                </c:pt>
                <c:pt idx="1086">
                  <c:v>-5.6949389999999998</c:v>
                </c:pt>
                <c:pt idx="1087">
                  <c:v>-5.5648650000000002</c:v>
                </c:pt>
                <c:pt idx="1088">
                  <c:v>-5.3293150000000002</c:v>
                </c:pt>
                <c:pt idx="1089">
                  <c:v>-4.951225</c:v>
                </c:pt>
                <c:pt idx="1090">
                  <c:v>-4.8834689999999998</c:v>
                </c:pt>
                <c:pt idx="1091">
                  <c:v>-5.0481259999999999</c:v>
                </c:pt>
                <c:pt idx="1092">
                  <c:v>-4.8583980000000002</c:v>
                </c:pt>
                <c:pt idx="1093">
                  <c:v>-4.6554640000000003</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-3.8150559999999998</c:v>
                </c:pt>
                <c:pt idx="1103">
                  <c:v>-3.6731029999999998</c:v>
                </c:pt>
                <c:pt idx="1104">
                  <c:v>-3.6806869999999998</c:v>
                </c:pt>
                <c:pt idx="1105">
                  <c:v>-3.6992340000000001</c:v>
                </c:pt>
                <c:pt idx="1106">
                  <c:v>-3.309418</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-2.7502589999999998</c:v>
                </c:pt>
                <c:pt idx="1119">
                  <c:v>-2.7878720000000001</c:v>
                </c:pt>
                <c:pt idx="1120">
                  <c:v>-2.7362060000000001</c:v>
                </c:pt>
                <c:pt idx="1121">
                  <c:v>-2.4933320000000001</c:v>
                </c:pt>
                <c:pt idx="1122">
                  <c:v>-2.5200040000000001</c:v>
                </c:pt>
                <c:pt idx="1123">
                  <c:v>-2.5565799999999999</c:v>
                </c:pt>
                <c:pt idx="1124">
                  <c:v>-2.4141539999999999</c:v>
                </c:pt>
                <c:pt idx="1125">
                  <c:v>-2.3989639999999999</c:v>
                </c:pt>
                <c:pt idx="1126">
                  <c:v>-2.3090440000000001</c:v>
                </c:pt>
                <c:pt idx="1127">
                  <c:v>-2.3509289999999998</c:v>
                </c:pt>
                <c:pt idx="1128">
                  <c:v>-2.3973689999999999</c:v>
                </c:pt>
                <c:pt idx="1129">
                  <c:v>-2.4881519999999999</c:v>
                </c:pt>
                <c:pt idx="1130">
                  <c:v>-2.4975429999999998</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-2.1957089999999999</c:v>
                </c:pt>
                <c:pt idx="1143">
                  <c:v>-2.2767490000000001</c:v>
                </c:pt>
                <c:pt idx="1144">
                  <c:v>-2.4069820000000002</c:v>
                </c:pt>
                <c:pt idx="1145">
                  <c:v>-2.3294980000000001</c:v>
                </c:pt>
                <c:pt idx="1146">
                  <c:v>-2.2958370000000001</c:v>
                </c:pt>
                <c:pt idx="1147">
                  <c:v>-2.0946880000000001</c:v>
                </c:pt>
                <c:pt idx="1148">
                  <c:v>-2.3686289999999999</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-2.3757549999999998</c:v>
                </c:pt>
                <c:pt idx="1159">
                  <c:v>-2.230118</c:v>
                </c:pt>
                <c:pt idx="1160">
                  <c:v>-2.1356199999999999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-2.1172029999999999</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-1.4054949999999999</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-2.1543429999999999</c:v>
                </c:pt>
                <c:pt idx="1560">
                  <c:v>-2.1326900000000002</c:v>
                </c:pt>
                <c:pt idx="1561">
                  <c:v>-2.0164179999999998</c:v>
                </c:pt>
                <c:pt idx="1562">
                  <c:v>-2.065407</c:v>
                </c:pt>
                <c:pt idx="1563">
                  <c:v>-2.0921479999999999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-2.0588299999999999</c:v>
                </c:pt>
                <c:pt idx="1601">
                  <c:v>-2.0669559999999998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-3.399689</c:v>
                </c:pt>
                <c:pt idx="1628">
                  <c:v>-3.359604</c:v>
                </c:pt>
                <c:pt idx="1629">
                  <c:v>-3.485535</c:v>
                </c:pt>
                <c:pt idx="1630">
                  <c:v>-3.4140320000000002</c:v>
                </c:pt>
                <c:pt idx="1631">
                  <c:v>-3.7915420000000002</c:v>
                </c:pt>
                <c:pt idx="1632">
                  <c:v>-3.9186100000000001</c:v>
                </c:pt>
                <c:pt idx="1633">
                  <c:v>-3.9223859999999999</c:v>
                </c:pt>
                <c:pt idx="1634">
                  <c:v>-4.0055389999999997</c:v>
                </c:pt>
                <c:pt idx="1635">
                  <c:v>-3.9907379999999999</c:v>
                </c:pt>
                <c:pt idx="1636">
                  <c:v>-4.2846450000000003</c:v>
                </c:pt>
                <c:pt idx="1637">
                  <c:v>-4.3855360000000001</c:v>
                </c:pt>
                <c:pt idx="1638">
                  <c:v>-4.3539279999999998</c:v>
                </c:pt>
                <c:pt idx="1639">
                  <c:v>-4.5688709999999997</c:v>
                </c:pt>
                <c:pt idx="1640">
                  <c:v>-4.7484739999999999</c:v>
                </c:pt>
                <c:pt idx="1641">
                  <c:v>-4.9287190000000001</c:v>
                </c:pt>
                <c:pt idx="1642">
                  <c:v>-4.8703919999999998</c:v>
                </c:pt>
                <c:pt idx="1643">
                  <c:v>-5.0841830000000003</c:v>
                </c:pt>
                <c:pt idx="1644">
                  <c:v>-5.1884990000000002</c:v>
                </c:pt>
                <c:pt idx="1645">
                  <c:v>-5.2736739999999998</c:v>
                </c:pt>
                <c:pt idx="1646">
                  <c:v>-5.4548189999999996</c:v>
                </c:pt>
                <c:pt idx="1647">
                  <c:v>-5.3401180000000004</c:v>
                </c:pt>
                <c:pt idx="1648">
                  <c:v>-5.7405239999999997</c:v>
                </c:pt>
                <c:pt idx="1649">
                  <c:v>-5.7695470000000002</c:v>
                </c:pt>
                <c:pt idx="1650">
                  <c:v>-6.0391690000000002</c:v>
                </c:pt>
                <c:pt idx="1651">
                  <c:v>-5.868271</c:v>
                </c:pt>
                <c:pt idx="1652">
                  <c:v>-6.2369690000000002</c:v>
                </c:pt>
                <c:pt idx="1653">
                  <c:v>-6.3428959999999996</c:v>
                </c:pt>
                <c:pt idx="1654">
                  <c:v>-6.3559570000000001</c:v>
                </c:pt>
                <c:pt idx="1655">
                  <c:v>-6.6042180000000004</c:v>
                </c:pt>
                <c:pt idx="1656">
                  <c:v>-6.6624980000000003</c:v>
                </c:pt>
                <c:pt idx="1657">
                  <c:v>-6.7246860000000002</c:v>
                </c:pt>
                <c:pt idx="1658">
                  <c:v>-6.7779309999999997</c:v>
                </c:pt>
                <c:pt idx="1659">
                  <c:v>-7.0069730000000003</c:v>
                </c:pt>
                <c:pt idx="1660">
                  <c:v>-7.1952129999999999</c:v>
                </c:pt>
                <c:pt idx="1661">
                  <c:v>-7.3607639999999996</c:v>
                </c:pt>
                <c:pt idx="1662">
                  <c:v>-7.4847109999999999</c:v>
                </c:pt>
                <c:pt idx="1663">
                  <c:v>-7.6471790000000004</c:v>
                </c:pt>
                <c:pt idx="1664">
                  <c:v>-7.5675809999999997</c:v>
                </c:pt>
                <c:pt idx="1665">
                  <c:v>-7.9112400000000003</c:v>
                </c:pt>
                <c:pt idx="1666">
                  <c:v>-8.0876920000000005</c:v>
                </c:pt>
                <c:pt idx="1667">
                  <c:v>-8.1770169999999993</c:v>
                </c:pt>
                <c:pt idx="1668">
                  <c:v>-7.8368450000000003</c:v>
                </c:pt>
                <c:pt idx="1669">
                  <c:v>-8.2199860000000005</c:v>
                </c:pt>
                <c:pt idx="1670">
                  <c:v>-8.4327699999999997</c:v>
                </c:pt>
                <c:pt idx="1671">
                  <c:v>-8.7926640000000003</c:v>
                </c:pt>
                <c:pt idx="1672">
                  <c:v>-8.9701609999999992</c:v>
                </c:pt>
                <c:pt idx="1673">
                  <c:v>-8.9992979999999996</c:v>
                </c:pt>
                <c:pt idx="1674">
                  <c:v>-9.2127529999999993</c:v>
                </c:pt>
                <c:pt idx="1675">
                  <c:v>-9.1983409999999992</c:v>
                </c:pt>
                <c:pt idx="1676">
                  <c:v>-9.4450990000000008</c:v>
                </c:pt>
                <c:pt idx="1677">
                  <c:v>-9.3602749999999997</c:v>
                </c:pt>
                <c:pt idx="1678">
                  <c:v>-9.8223269999999996</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-16.247153999999998</c:v>
                </c:pt>
                <c:pt idx="1704">
                  <c:v>-16.604445999999999</c:v>
                </c:pt>
                <c:pt idx="1705">
                  <c:v>-16.851913</c:v>
                </c:pt>
                <c:pt idx="1706">
                  <c:v>-17.719726999999999</c:v>
                </c:pt>
                <c:pt idx="1707">
                  <c:v>-17.980391999999998</c:v>
                </c:pt>
                <c:pt idx="1708">
                  <c:v>-18.483779999999999</c:v>
                </c:pt>
                <c:pt idx="1709">
                  <c:v>-18.775269000000002</c:v>
                </c:pt>
                <c:pt idx="1710">
                  <c:v>-19.254532000000001</c:v>
                </c:pt>
                <c:pt idx="1711">
                  <c:v>-20.054725999999999</c:v>
                </c:pt>
                <c:pt idx="1712">
                  <c:v>-20.755516</c:v>
                </c:pt>
                <c:pt idx="1713">
                  <c:v>-21.387245</c:v>
                </c:pt>
                <c:pt idx="1714">
                  <c:v>-21.871849000000001</c:v>
                </c:pt>
                <c:pt idx="1715">
                  <c:v>-22.692871</c:v>
                </c:pt>
                <c:pt idx="1716">
                  <c:v>-23.488410999999999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-34.190700999999997</c:v>
                </c:pt>
                <c:pt idx="1729">
                  <c:v>-34.929886000000003</c:v>
                </c:pt>
                <c:pt idx="1730">
                  <c:v>-35.339230000000001</c:v>
                </c:pt>
                <c:pt idx="1731">
                  <c:v>-35.521194000000001</c:v>
                </c:pt>
                <c:pt idx="1732">
                  <c:v>-35.619002999999999</c:v>
                </c:pt>
                <c:pt idx="1733">
                  <c:v>-35.666415999999998</c:v>
                </c:pt>
                <c:pt idx="1734">
                  <c:v>-35.748932000000003</c:v>
                </c:pt>
                <c:pt idx="1735">
                  <c:v>-35.847892999999999</c:v>
                </c:pt>
                <c:pt idx="1736">
                  <c:v>-35.721561000000001</c:v>
                </c:pt>
                <c:pt idx="1737">
                  <c:v>-35.814835000000002</c:v>
                </c:pt>
                <c:pt idx="1738">
                  <c:v>-35.855839000000003</c:v>
                </c:pt>
                <c:pt idx="1739">
                  <c:v>-36.122458999999999</c:v>
                </c:pt>
                <c:pt idx="1740">
                  <c:v>-36.263573000000001</c:v>
                </c:pt>
                <c:pt idx="1741">
                  <c:v>-36.435062000000002</c:v>
                </c:pt>
                <c:pt idx="1742">
                  <c:v>-36.586188999999997</c:v>
                </c:pt>
                <c:pt idx="1743">
                  <c:v>-36.897606000000003</c:v>
                </c:pt>
                <c:pt idx="1744">
                  <c:v>-37.143996999999999</c:v>
                </c:pt>
                <c:pt idx="1745">
                  <c:v>-37.664634999999997</c:v>
                </c:pt>
                <c:pt idx="1746">
                  <c:v>-37.636353</c:v>
                </c:pt>
                <c:pt idx="1747">
                  <c:v>-37.879550999999999</c:v>
                </c:pt>
                <c:pt idx="1748">
                  <c:v>-38.220303000000001</c:v>
                </c:pt>
                <c:pt idx="1749">
                  <c:v>-38.476256999999997</c:v>
                </c:pt>
                <c:pt idx="1750">
                  <c:v>-38.318770999999998</c:v>
                </c:pt>
                <c:pt idx="1751">
                  <c:v>-38.510249999999999</c:v>
                </c:pt>
                <c:pt idx="1752">
                  <c:v>-38.377021999999997</c:v>
                </c:pt>
                <c:pt idx="1753">
                  <c:v>-38.417212999999997</c:v>
                </c:pt>
                <c:pt idx="1754">
                  <c:v>-38.359726000000002</c:v>
                </c:pt>
                <c:pt idx="1755">
                  <c:v>-38.305767000000003</c:v>
                </c:pt>
                <c:pt idx="1756">
                  <c:v>-38.158248999999998</c:v>
                </c:pt>
                <c:pt idx="1757">
                  <c:v>-37.955092999999998</c:v>
                </c:pt>
                <c:pt idx="1758">
                  <c:v>-37.991089000000002</c:v>
                </c:pt>
                <c:pt idx="1759">
                  <c:v>-38.157021</c:v>
                </c:pt>
                <c:pt idx="1760">
                  <c:v>-38.376719999999999</c:v>
                </c:pt>
                <c:pt idx="1761">
                  <c:v>-38.514533999999998</c:v>
                </c:pt>
                <c:pt idx="1762">
                  <c:v>-38.626488000000002</c:v>
                </c:pt>
                <c:pt idx="1763">
                  <c:v>-38.724167000000001</c:v>
                </c:pt>
                <c:pt idx="1764">
                  <c:v>-38.937595000000002</c:v>
                </c:pt>
                <c:pt idx="1765">
                  <c:v>-39.133189999999999</c:v>
                </c:pt>
                <c:pt idx="1766">
                  <c:v>-39.388717999999997</c:v>
                </c:pt>
                <c:pt idx="1767">
                  <c:v>-39.587135000000004</c:v>
                </c:pt>
                <c:pt idx="1768">
                  <c:v>-39.483688000000001</c:v>
                </c:pt>
                <c:pt idx="1769">
                  <c:v>-39.797432000000001</c:v>
                </c:pt>
                <c:pt idx="1770">
                  <c:v>-39.861710000000002</c:v>
                </c:pt>
                <c:pt idx="1771">
                  <c:v>-39.720565999999998</c:v>
                </c:pt>
                <c:pt idx="1772">
                  <c:v>-39.917842999999998</c:v>
                </c:pt>
                <c:pt idx="1773">
                  <c:v>-39.818195000000003</c:v>
                </c:pt>
                <c:pt idx="1774">
                  <c:v>-39.532204</c:v>
                </c:pt>
                <c:pt idx="1775">
                  <c:v>-39.756672000000002</c:v>
                </c:pt>
                <c:pt idx="1776">
                  <c:v>-39.438212999999998</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-40.253959999999999</c:v>
                </c:pt>
                <c:pt idx="1790">
                  <c:v>-40.400374999999997</c:v>
                </c:pt>
                <c:pt idx="1791">
                  <c:v>-40.688042000000003</c:v>
                </c:pt>
                <c:pt idx="1792">
                  <c:v>-40.960540999999999</c:v>
                </c:pt>
                <c:pt idx="1793">
                  <c:v>-40.842948999999997</c:v>
                </c:pt>
                <c:pt idx="1794">
                  <c:v>-40.744633</c:v>
                </c:pt>
                <c:pt idx="1795">
                  <c:v>-40.768608</c:v>
                </c:pt>
                <c:pt idx="1796">
                  <c:v>-40.806198000000002</c:v>
                </c:pt>
                <c:pt idx="1797">
                  <c:v>-40.711643000000002</c:v>
                </c:pt>
                <c:pt idx="1798">
                  <c:v>-40.839396999999998</c:v>
                </c:pt>
                <c:pt idx="1799">
                  <c:v>-40.569434999999999</c:v>
                </c:pt>
                <c:pt idx="1800">
                  <c:v>-40.401725999999996</c:v>
                </c:pt>
                <c:pt idx="1801">
                  <c:v>-40.573188999999999</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-41.280425999999999</c:v>
                </c:pt>
                <c:pt idx="1811">
                  <c:v>-41.559361000000003</c:v>
                </c:pt>
                <c:pt idx="1812">
                  <c:v>-41.568531</c:v>
                </c:pt>
                <c:pt idx="1813">
                  <c:v>-41.704791999999998</c:v>
                </c:pt>
                <c:pt idx="1814">
                  <c:v>-41.687702000000002</c:v>
                </c:pt>
                <c:pt idx="1815">
                  <c:v>-41.710090999999998</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-42.240386999999998</c:v>
                </c:pt>
                <c:pt idx="1832">
                  <c:v>-42.432597999999999</c:v>
                </c:pt>
                <c:pt idx="1833">
                  <c:v>-42.670158000000001</c:v>
                </c:pt>
                <c:pt idx="1834">
                  <c:v>-42.632888999999999</c:v>
                </c:pt>
                <c:pt idx="1835">
                  <c:v>-42.766632000000001</c:v>
                </c:pt>
                <c:pt idx="1836">
                  <c:v>-42.589385999999998</c:v>
                </c:pt>
                <c:pt idx="1837">
                  <c:v>-42.613869000000001</c:v>
                </c:pt>
                <c:pt idx="1838">
                  <c:v>-42.730587</c:v>
                </c:pt>
                <c:pt idx="1839">
                  <c:v>-42.440913999999999</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-42.564948999999999</c:v>
                </c:pt>
                <c:pt idx="1864">
                  <c:v>-42.495224</c:v>
                </c:pt>
                <c:pt idx="1865">
                  <c:v>-42.492359</c:v>
                </c:pt>
                <c:pt idx="1866">
                  <c:v>-42.420563000000001</c:v>
                </c:pt>
                <c:pt idx="1867">
                  <c:v>-42.645606999999998</c:v>
                </c:pt>
                <c:pt idx="1868">
                  <c:v>-42.735000999999997</c:v>
                </c:pt>
                <c:pt idx="1869">
                  <c:v>-42.766368999999997</c:v>
                </c:pt>
                <c:pt idx="1870">
                  <c:v>-42.532393999999996</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-43.756225999999998</c:v>
                </c:pt>
                <c:pt idx="1885">
                  <c:v>-43.43486</c:v>
                </c:pt>
                <c:pt idx="1886">
                  <c:v>-43.623775000000002</c:v>
                </c:pt>
                <c:pt idx="1887">
                  <c:v>-43.675068000000003</c:v>
                </c:pt>
                <c:pt idx="1888">
                  <c:v>-43.544913999999999</c:v>
                </c:pt>
                <c:pt idx="1889">
                  <c:v>-43.746136</c:v>
                </c:pt>
                <c:pt idx="1890">
                  <c:v>-43.836455999999998</c:v>
                </c:pt>
                <c:pt idx="1891">
                  <c:v>-43.970725999999999</c:v>
                </c:pt>
                <c:pt idx="1892">
                  <c:v>-44.138702000000002</c:v>
                </c:pt>
                <c:pt idx="1893">
                  <c:v>-44.222000000000001</c:v>
                </c:pt>
                <c:pt idx="1894">
                  <c:v>-44.211098</c:v>
                </c:pt>
                <c:pt idx="1895">
                  <c:v>-44.253554999999999</c:v>
                </c:pt>
                <c:pt idx="1896">
                  <c:v>-44.437278999999997</c:v>
                </c:pt>
                <c:pt idx="1897">
                  <c:v>-44.444611000000002</c:v>
                </c:pt>
                <c:pt idx="1898">
                  <c:v>-44.463588999999999</c:v>
                </c:pt>
                <c:pt idx="1899">
                  <c:v>-44.630215</c:v>
                </c:pt>
                <c:pt idx="1900">
                  <c:v>-44.677132</c:v>
                </c:pt>
                <c:pt idx="1901">
                  <c:v>-44.783417</c:v>
                </c:pt>
                <c:pt idx="1902">
                  <c:v>-44.629950999999998</c:v>
                </c:pt>
                <c:pt idx="1903">
                  <c:v>-44.654235999999997</c:v>
                </c:pt>
                <c:pt idx="1904">
                  <c:v>-44.614562999999997</c:v>
                </c:pt>
                <c:pt idx="1905">
                  <c:v>-44.557837999999997</c:v>
                </c:pt>
                <c:pt idx="1906">
                  <c:v>-44.443581000000002</c:v>
                </c:pt>
                <c:pt idx="1907">
                  <c:v>-44.588818000000003</c:v>
                </c:pt>
                <c:pt idx="1908">
                  <c:v>-44.495292999999997</c:v>
                </c:pt>
                <c:pt idx="1909">
                  <c:v>-44.626185999999997</c:v>
                </c:pt>
                <c:pt idx="1910">
                  <c:v>-44.522441999999998</c:v>
                </c:pt>
                <c:pt idx="1911">
                  <c:v>-44.650143</c:v>
                </c:pt>
                <c:pt idx="1912">
                  <c:v>-44.717075000000001</c:v>
                </c:pt>
                <c:pt idx="1913">
                  <c:v>-44.781975000000003</c:v>
                </c:pt>
                <c:pt idx="1914">
                  <c:v>-45.042243999999997</c:v>
                </c:pt>
                <c:pt idx="1915">
                  <c:v>-45.124473999999999</c:v>
                </c:pt>
                <c:pt idx="1916">
                  <c:v>-45.219878999999999</c:v>
                </c:pt>
                <c:pt idx="1917">
                  <c:v>-45.321747000000002</c:v>
                </c:pt>
                <c:pt idx="1918">
                  <c:v>-45.556423000000002</c:v>
                </c:pt>
                <c:pt idx="1919">
                  <c:v>-45.563662999999998</c:v>
                </c:pt>
                <c:pt idx="1920">
                  <c:v>-45.708266999999999</c:v>
                </c:pt>
                <c:pt idx="1921">
                  <c:v>-45.41695</c:v>
                </c:pt>
                <c:pt idx="1922">
                  <c:v>-45.452759</c:v>
                </c:pt>
                <c:pt idx="1923">
                  <c:v>-45.644660999999999</c:v>
                </c:pt>
                <c:pt idx="1924">
                  <c:v>-45.443344000000003</c:v>
                </c:pt>
                <c:pt idx="1925">
                  <c:v>-45.372123999999999</c:v>
                </c:pt>
                <c:pt idx="1926">
                  <c:v>-45.420696</c:v>
                </c:pt>
                <c:pt idx="1927">
                  <c:v>-45.214492999999997</c:v>
                </c:pt>
                <c:pt idx="1928">
                  <c:v>-44.926571000000003</c:v>
                </c:pt>
                <c:pt idx="1929">
                  <c:v>-45.136021</c:v>
                </c:pt>
                <c:pt idx="1930">
                  <c:v>-45.124451000000001</c:v>
                </c:pt>
                <c:pt idx="1931">
                  <c:v>-45.296107999999997</c:v>
                </c:pt>
                <c:pt idx="1932">
                  <c:v>-45.128315000000001</c:v>
                </c:pt>
                <c:pt idx="1933">
                  <c:v>-45.288913999999998</c:v>
                </c:pt>
                <c:pt idx="1934">
                  <c:v>-45.275199999999998</c:v>
                </c:pt>
                <c:pt idx="1935">
                  <c:v>-45.478667999999999</c:v>
                </c:pt>
                <c:pt idx="1936">
                  <c:v>-45.394675999999997</c:v>
                </c:pt>
                <c:pt idx="1937">
                  <c:v>-45.804977000000001</c:v>
                </c:pt>
                <c:pt idx="1938">
                  <c:v>-45.623161000000003</c:v>
                </c:pt>
                <c:pt idx="1939">
                  <c:v>-45.647624999999998</c:v>
                </c:pt>
                <c:pt idx="1940">
                  <c:v>-45.891800000000003</c:v>
                </c:pt>
                <c:pt idx="1941">
                  <c:v>-45.906135999999996</c:v>
                </c:pt>
                <c:pt idx="1942">
                  <c:v>-45.737426999999997</c:v>
                </c:pt>
                <c:pt idx="1943">
                  <c:v>-45.754131000000001</c:v>
                </c:pt>
                <c:pt idx="1944">
                  <c:v>-45.669784999999997</c:v>
                </c:pt>
                <c:pt idx="1945">
                  <c:v>-45.724648000000002</c:v>
                </c:pt>
                <c:pt idx="1946">
                  <c:v>-45.969009</c:v>
                </c:pt>
                <c:pt idx="1947">
                  <c:v>-45.649352999999998</c:v>
                </c:pt>
                <c:pt idx="1948">
                  <c:v>-45.581116000000002</c:v>
                </c:pt>
                <c:pt idx="1949">
                  <c:v>-45.598309</c:v>
                </c:pt>
                <c:pt idx="1950">
                  <c:v>-45.606026</c:v>
                </c:pt>
                <c:pt idx="1951">
                  <c:v>-45.363585999999998</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-46.498488999999999</c:v>
                </c:pt>
                <c:pt idx="1961">
                  <c:v>-46.542706000000003</c:v>
                </c:pt>
                <c:pt idx="1962">
                  <c:v>-46.794884000000003</c:v>
                </c:pt>
                <c:pt idx="1963">
                  <c:v>-47.028019</c:v>
                </c:pt>
                <c:pt idx="1964">
                  <c:v>-46.945937999999998</c:v>
                </c:pt>
                <c:pt idx="1965">
                  <c:v>-46.772995000000002</c:v>
                </c:pt>
                <c:pt idx="1966">
                  <c:v>-46.857765000000001</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-47.329585999999999</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-48.020465999999999</c:v>
                </c:pt>
                <c:pt idx="1990">
                  <c:v>-47.925288999999999</c:v>
                </c:pt>
                <c:pt idx="1991">
                  <c:v>-47.984318000000002</c:v>
                </c:pt>
                <c:pt idx="1992">
                  <c:v>-47.966766</c:v>
                </c:pt>
                <c:pt idx="1993">
                  <c:v>-48.087012999999999</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-49.121245999999999</c:v>
                </c:pt>
                <c:pt idx="2008">
                  <c:v>-49.304642000000001</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-49.623263999999999</c:v>
                </c:pt>
                <c:pt idx="2029">
                  <c:v>-49.551887999999998</c:v>
                </c:pt>
                <c:pt idx="2030">
                  <c:v>-49.514454000000001</c:v>
                </c:pt>
                <c:pt idx="2031">
                  <c:v>-49.806446000000001</c:v>
                </c:pt>
                <c:pt idx="2032">
                  <c:v>-49.714272000000001</c:v>
                </c:pt>
                <c:pt idx="2033">
                  <c:v>-49.586227000000001</c:v>
                </c:pt>
                <c:pt idx="2034">
                  <c:v>-49.521842999999997</c:v>
                </c:pt>
                <c:pt idx="2035">
                  <c:v>-49.632613999999997</c:v>
                </c:pt>
                <c:pt idx="2036">
                  <c:v>-49.497748999999999</c:v>
                </c:pt>
                <c:pt idx="2037">
                  <c:v>-49.704109000000003</c:v>
                </c:pt>
                <c:pt idx="2038">
                  <c:v>-49.711596999999998</c:v>
                </c:pt>
                <c:pt idx="2039">
                  <c:v>-49.873733999999999</c:v>
                </c:pt>
                <c:pt idx="2040">
                  <c:v>-50.003689000000001</c:v>
                </c:pt>
                <c:pt idx="2041">
                  <c:v>-49.801205000000003</c:v>
                </c:pt>
                <c:pt idx="2042">
                  <c:v>-50.173530999999997</c:v>
                </c:pt>
                <c:pt idx="2043">
                  <c:v>-50.380462999999999</c:v>
                </c:pt>
                <c:pt idx="2044">
                  <c:v>-50.447921999999998</c:v>
                </c:pt>
                <c:pt idx="2045">
                  <c:v>-50.478698999999999</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-50.854804999999999</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-52.415393999999999</c:v>
                </c:pt>
                <c:pt idx="2069">
                  <c:v>-52.521515000000001</c:v>
                </c:pt>
                <c:pt idx="2070">
                  <c:v>-52.565429999999999</c:v>
                </c:pt>
                <c:pt idx="2071">
                  <c:v>-52.416877999999997</c:v>
                </c:pt>
                <c:pt idx="2072">
                  <c:v>-52.709426999999998</c:v>
                </c:pt>
                <c:pt idx="2073">
                  <c:v>-52.566822000000002</c:v>
                </c:pt>
                <c:pt idx="2074">
                  <c:v>-52.590285999999999</c:v>
                </c:pt>
                <c:pt idx="2075">
                  <c:v>-52.713180999999999</c:v>
                </c:pt>
                <c:pt idx="2076">
                  <c:v>-52.653773999999999</c:v>
                </c:pt>
                <c:pt idx="2077">
                  <c:v>-52.778796999999997</c:v>
                </c:pt>
                <c:pt idx="2078">
                  <c:v>-52.842953000000001</c:v>
                </c:pt>
                <c:pt idx="2079">
                  <c:v>-52.782940000000004</c:v>
                </c:pt>
                <c:pt idx="2080">
                  <c:v>-52.944617999999998</c:v>
                </c:pt>
                <c:pt idx="2081">
                  <c:v>-52.896617999999997</c:v>
                </c:pt>
                <c:pt idx="2082">
                  <c:v>-53.144801999999999</c:v>
                </c:pt>
                <c:pt idx="2083">
                  <c:v>-53.236651999999999</c:v>
                </c:pt>
                <c:pt idx="2084">
                  <c:v>-53.462283999999997</c:v>
                </c:pt>
                <c:pt idx="2085">
                  <c:v>-53.487254999999998</c:v>
                </c:pt>
                <c:pt idx="2086">
                  <c:v>-53.727302999999999</c:v>
                </c:pt>
                <c:pt idx="2087">
                  <c:v>-53.827499000000003</c:v>
                </c:pt>
                <c:pt idx="2088">
                  <c:v>-54.041443000000001</c:v>
                </c:pt>
                <c:pt idx="2089">
                  <c:v>-54.152614999999997</c:v>
                </c:pt>
                <c:pt idx="2090">
                  <c:v>-54.192314000000003</c:v>
                </c:pt>
                <c:pt idx="2091">
                  <c:v>-54.377048000000002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-55.276305999999998</c:v>
                </c:pt>
                <c:pt idx="2113">
                  <c:v>-55.265877000000003</c:v>
                </c:pt>
                <c:pt idx="2114">
                  <c:v>-55.240501000000002</c:v>
                </c:pt>
                <c:pt idx="2115">
                  <c:v>-55.214157</c:v>
                </c:pt>
                <c:pt idx="2116">
                  <c:v>-55.347824000000003</c:v>
                </c:pt>
                <c:pt idx="2117">
                  <c:v>-55.487662999999998</c:v>
                </c:pt>
                <c:pt idx="2118">
                  <c:v>-55.364910000000002</c:v>
                </c:pt>
                <c:pt idx="2119">
                  <c:v>-55.349696999999999</c:v>
                </c:pt>
                <c:pt idx="2120">
                  <c:v>-55.369179000000003</c:v>
                </c:pt>
                <c:pt idx="2121">
                  <c:v>-55.382378000000003</c:v>
                </c:pt>
                <c:pt idx="2122">
                  <c:v>-55.416435</c:v>
                </c:pt>
                <c:pt idx="2123">
                  <c:v>-55.703975999999997</c:v>
                </c:pt>
                <c:pt idx="2124">
                  <c:v>-55.694018999999997</c:v>
                </c:pt>
                <c:pt idx="2125">
                  <c:v>-55.887337000000002</c:v>
                </c:pt>
                <c:pt idx="2126">
                  <c:v>-55.927368000000001</c:v>
                </c:pt>
                <c:pt idx="2127">
                  <c:v>-56.008960999999999</c:v>
                </c:pt>
                <c:pt idx="2128">
                  <c:v>-56.080528000000001</c:v>
                </c:pt>
                <c:pt idx="2129">
                  <c:v>-56.612941999999997</c:v>
                </c:pt>
                <c:pt idx="2130">
                  <c:v>-56.156387000000002</c:v>
                </c:pt>
                <c:pt idx="2131">
                  <c:v>-56.678246000000001</c:v>
                </c:pt>
                <c:pt idx="2132">
                  <c:v>-56.825305999999998</c:v>
                </c:pt>
                <c:pt idx="2133">
                  <c:v>-57.141888000000002</c:v>
                </c:pt>
                <c:pt idx="2134">
                  <c:v>-57.379508999999999</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-57.549720999999998</c:v>
                </c:pt>
                <c:pt idx="2143">
                  <c:v>-57.609408999999999</c:v>
                </c:pt>
                <c:pt idx="2144">
                  <c:v>-57.211444999999998</c:v>
                </c:pt>
                <c:pt idx="2145">
                  <c:v>-57.703944999999997</c:v>
                </c:pt>
                <c:pt idx="2146">
                  <c:v>-58.058692999999998</c:v>
                </c:pt>
                <c:pt idx="2147">
                  <c:v>-58.160617999999999</c:v>
                </c:pt>
                <c:pt idx="2148">
                  <c:v>-58.292693999999997</c:v>
                </c:pt>
                <c:pt idx="2149">
                  <c:v>-58.408454999999996</c:v>
                </c:pt>
                <c:pt idx="2150">
                  <c:v>-58.233780000000003</c:v>
                </c:pt>
                <c:pt idx="2151">
                  <c:v>-58.561526999999998</c:v>
                </c:pt>
                <c:pt idx="2152">
                  <c:v>-58.857216000000001</c:v>
                </c:pt>
                <c:pt idx="2153">
                  <c:v>-58.955078</c:v>
                </c:pt>
                <c:pt idx="2154">
                  <c:v>-59.221007999999998</c:v>
                </c:pt>
                <c:pt idx="2155">
                  <c:v>-59.207996000000001</c:v>
                </c:pt>
                <c:pt idx="2156">
                  <c:v>-59.262939000000003</c:v>
                </c:pt>
                <c:pt idx="2157">
                  <c:v>-59.493763000000001</c:v>
                </c:pt>
                <c:pt idx="2158">
                  <c:v>-59.384041000000003</c:v>
                </c:pt>
                <c:pt idx="2159">
                  <c:v>-59.328246999999998</c:v>
                </c:pt>
                <c:pt idx="2160">
                  <c:v>-59.545318999999999</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-60.666930999999998</c:v>
                </c:pt>
                <c:pt idx="2170">
                  <c:v>-60.865302999999997</c:v>
                </c:pt>
                <c:pt idx="2171">
                  <c:v>-60.920658000000003</c:v>
                </c:pt>
                <c:pt idx="2172">
                  <c:v>-61.211894999999998</c:v>
                </c:pt>
                <c:pt idx="2173">
                  <c:v>-61.382347000000003</c:v>
                </c:pt>
                <c:pt idx="2174">
                  <c:v>-61.666831999999999</c:v>
                </c:pt>
                <c:pt idx="2175">
                  <c:v>-61.667048999999999</c:v>
                </c:pt>
                <c:pt idx="2176">
                  <c:v>-62.149859999999997</c:v>
                </c:pt>
                <c:pt idx="2177">
                  <c:v>-62.207889999999999</c:v>
                </c:pt>
                <c:pt idx="2178">
                  <c:v>-62.105629</c:v>
                </c:pt>
                <c:pt idx="2179">
                  <c:v>-62.224986999999999</c:v>
                </c:pt>
                <c:pt idx="2180">
                  <c:v>-62.265304999999998</c:v>
                </c:pt>
                <c:pt idx="2181">
                  <c:v>-62.210822999999998</c:v>
                </c:pt>
                <c:pt idx="2182">
                  <c:v>-62.524051999999998</c:v>
                </c:pt>
                <c:pt idx="2183">
                  <c:v>-62.464531000000001</c:v>
                </c:pt>
                <c:pt idx="2184">
                  <c:v>-62.171066000000003</c:v>
                </c:pt>
                <c:pt idx="2185">
                  <c:v>-62.342452999999999</c:v>
                </c:pt>
                <c:pt idx="2186">
                  <c:v>-62.45187</c:v>
                </c:pt>
                <c:pt idx="2187">
                  <c:v>-62.494793000000001</c:v>
                </c:pt>
                <c:pt idx="2188">
                  <c:v>-62.776363000000003</c:v>
                </c:pt>
                <c:pt idx="2189">
                  <c:v>-62.738697000000002</c:v>
                </c:pt>
                <c:pt idx="2190">
                  <c:v>-62.774146999999999</c:v>
                </c:pt>
                <c:pt idx="2191">
                  <c:v>-63.035159999999998</c:v>
                </c:pt>
                <c:pt idx="2192">
                  <c:v>-62.925899999999999</c:v>
                </c:pt>
                <c:pt idx="2193">
                  <c:v>-63.420464000000003</c:v>
                </c:pt>
                <c:pt idx="2194">
                  <c:v>-63.351607999999999</c:v>
                </c:pt>
                <c:pt idx="2195">
                  <c:v>-63.506435000000003</c:v>
                </c:pt>
                <c:pt idx="2196">
                  <c:v>-64.019630000000006</c:v>
                </c:pt>
                <c:pt idx="2197">
                  <c:v>-64.013938999999993</c:v>
                </c:pt>
                <c:pt idx="2198">
                  <c:v>-63.825862999999998</c:v>
                </c:pt>
                <c:pt idx="2199">
                  <c:v>-63.873646000000001</c:v>
                </c:pt>
                <c:pt idx="2200">
                  <c:v>-64.048034999999999</c:v>
                </c:pt>
                <c:pt idx="2201">
                  <c:v>-63.956443999999998</c:v>
                </c:pt>
                <c:pt idx="2202">
                  <c:v>-64.555572999999995</c:v>
                </c:pt>
                <c:pt idx="2203">
                  <c:v>-64.233069999999998</c:v>
                </c:pt>
                <c:pt idx="2204">
                  <c:v>-64.374634</c:v>
                </c:pt>
                <c:pt idx="2205">
                  <c:v>-64.429030999999995</c:v>
                </c:pt>
                <c:pt idx="2206">
                  <c:v>-64.473281999999998</c:v>
                </c:pt>
                <c:pt idx="2207">
                  <c:v>-64.545601000000005</c:v>
                </c:pt>
                <c:pt idx="2208">
                  <c:v>-64.940856999999994</c:v>
                </c:pt>
                <c:pt idx="2209">
                  <c:v>-64.719818000000004</c:v>
                </c:pt>
                <c:pt idx="2210">
                  <c:v>-65.275435999999999</c:v>
                </c:pt>
                <c:pt idx="2211">
                  <c:v>-65.349723999999995</c:v>
                </c:pt>
                <c:pt idx="2212">
                  <c:v>-65.051986999999997</c:v>
                </c:pt>
                <c:pt idx="2213">
                  <c:v>-65.418746999999996</c:v>
                </c:pt>
                <c:pt idx="2214">
                  <c:v>-65.859001000000006</c:v>
                </c:pt>
                <c:pt idx="2215">
                  <c:v>-65.833472999999998</c:v>
                </c:pt>
                <c:pt idx="2216">
                  <c:v>-66.115134999999995</c:v>
                </c:pt>
                <c:pt idx="2217">
                  <c:v>-66.202681999999996</c:v>
                </c:pt>
                <c:pt idx="2218">
                  <c:v>-66.772354000000007</c:v>
                </c:pt>
                <c:pt idx="2219">
                  <c:v>-66.987137000000004</c:v>
                </c:pt>
                <c:pt idx="2220">
                  <c:v>-67.174469000000002</c:v>
                </c:pt>
                <c:pt idx="2221">
                  <c:v>-66.768280000000004</c:v>
                </c:pt>
                <c:pt idx="2222">
                  <c:v>-66.890701000000007</c:v>
                </c:pt>
                <c:pt idx="2223">
                  <c:v>-67.289535999999998</c:v>
                </c:pt>
                <c:pt idx="2224">
                  <c:v>-67.324036000000007</c:v>
                </c:pt>
                <c:pt idx="2225">
                  <c:v>-67.686699000000004</c:v>
                </c:pt>
                <c:pt idx="2226">
                  <c:v>-67.689109999999999</c:v>
                </c:pt>
                <c:pt idx="2227">
                  <c:v>-67.656845000000004</c:v>
                </c:pt>
                <c:pt idx="2228">
                  <c:v>-67.765556000000004</c:v>
                </c:pt>
                <c:pt idx="2229">
                  <c:v>-67.836760999999996</c:v>
                </c:pt>
                <c:pt idx="2230">
                  <c:v>-68.123703000000006</c:v>
                </c:pt>
                <c:pt idx="2231">
                  <c:v>-68.724311999999998</c:v>
                </c:pt>
                <c:pt idx="2232">
                  <c:v>-68.760077999999993</c:v>
                </c:pt>
                <c:pt idx="2233">
                  <c:v>-68.920524999999998</c:v>
                </c:pt>
                <c:pt idx="2234">
                  <c:v>-69.019713999999993</c:v>
                </c:pt>
                <c:pt idx="2235">
                  <c:v>-69.013335999999995</c:v>
                </c:pt>
                <c:pt idx="2236">
                  <c:v>-69.515563999999998</c:v>
                </c:pt>
                <c:pt idx="2237">
                  <c:v>-69.454177999999999</c:v>
                </c:pt>
                <c:pt idx="2238">
                  <c:v>-69.843040000000002</c:v>
                </c:pt>
                <c:pt idx="2239">
                  <c:v>-70.457229999999996</c:v>
                </c:pt>
                <c:pt idx="2240">
                  <c:v>-70.562775000000002</c:v>
                </c:pt>
                <c:pt idx="2241">
                  <c:v>-70.504883000000007</c:v>
                </c:pt>
                <c:pt idx="2242">
                  <c:v>-70.895142000000007</c:v>
                </c:pt>
                <c:pt idx="2243">
                  <c:v>-70.542914999999994</c:v>
                </c:pt>
                <c:pt idx="2244">
                  <c:v>-71.046677000000003</c:v>
                </c:pt>
                <c:pt idx="2245">
                  <c:v>-71.598297000000002</c:v>
                </c:pt>
                <c:pt idx="2246">
                  <c:v>-71.334625000000003</c:v>
                </c:pt>
                <c:pt idx="2247">
                  <c:v>-71.603485000000006</c:v>
                </c:pt>
                <c:pt idx="2248">
                  <c:v>-71.745170999999999</c:v>
                </c:pt>
                <c:pt idx="2249">
                  <c:v>-72.043800000000005</c:v>
                </c:pt>
                <c:pt idx="2250">
                  <c:v>-72.124374000000003</c:v>
                </c:pt>
                <c:pt idx="2251">
                  <c:v>-72.326881</c:v>
                </c:pt>
                <c:pt idx="2252">
                  <c:v>-72.541518999999994</c:v>
                </c:pt>
                <c:pt idx="2253">
                  <c:v>-73.152671999999995</c:v>
                </c:pt>
                <c:pt idx="2254">
                  <c:v>-73.201865999999995</c:v>
                </c:pt>
                <c:pt idx="2255">
                  <c:v>-73.009490999999997</c:v>
                </c:pt>
                <c:pt idx="2256">
                  <c:v>-73.240570000000005</c:v>
                </c:pt>
                <c:pt idx="2257">
                  <c:v>-73.679114999999996</c:v>
                </c:pt>
                <c:pt idx="2258">
                  <c:v>-73.868347</c:v>
                </c:pt>
                <c:pt idx="2259">
                  <c:v>-73.912743000000006</c:v>
                </c:pt>
                <c:pt idx="2260">
                  <c:v>-74.069800999999998</c:v>
                </c:pt>
                <c:pt idx="2261">
                  <c:v>-74.474113000000003</c:v>
                </c:pt>
                <c:pt idx="2262">
                  <c:v>-74.772293000000005</c:v>
                </c:pt>
                <c:pt idx="2263">
                  <c:v>-74.751960999999994</c:v>
                </c:pt>
                <c:pt idx="2264">
                  <c:v>-74.572479000000001</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-76.323357000000001</c:v>
                </c:pt>
                <c:pt idx="2281">
                  <c:v>-76.392066999999997</c:v>
                </c:pt>
                <c:pt idx="2282">
                  <c:v>-76.507285999999993</c:v>
                </c:pt>
                <c:pt idx="2283">
                  <c:v>-76.545586</c:v>
                </c:pt>
                <c:pt idx="2284">
                  <c:v>-76.598061000000001</c:v>
                </c:pt>
                <c:pt idx="2285">
                  <c:v>-76.663466999999997</c:v>
                </c:pt>
                <c:pt idx="2286">
                  <c:v>-76.709487999999993</c:v>
                </c:pt>
                <c:pt idx="2287">
                  <c:v>-76.691779999999994</c:v>
                </c:pt>
                <c:pt idx="2288">
                  <c:v>-76.724441999999996</c:v>
                </c:pt>
                <c:pt idx="2289">
                  <c:v>-76.809073999999995</c:v>
                </c:pt>
                <c:pt idx="2290">
                  <c:v>-76.892746000000002</c:v>
                </c:pt>
                <c:pt idx="2291">
                  <c:v>-76.858101000000005</c:v>
                </c:pt>
                <c:pt idx="2292">
                  <c:v>-76.885551000000007</c:v>
                </c:pt>
                <c:pt idx="2293">
                  <c:v>-76.936295000000001</c:v>
                </c:pt>
                <c:pt idx="2294">
                  <c:v>-76.983718999999994</c:v>
                </c:pt>
                <c:pt idx="2295">
                  <c:v>-76.781799000000007</c:v>
                </c:pt>
                <c:pt idx="2296">
                  <c:v>-76.666756000000007</c:v>
                </c:pt>
                <c:pt idx="2297">
                  <c:v>-76.963768000000002</c:v>
                </c:pt>
                <c:pt idx="2298">
                  <c:v>-77.009331000000003</c:v>
                </c:pt>
                <c:pt idx="2299">
                  <c:v>-76.928061999999997</c:v>
                </c:pt>
                <c:pt idx="2300">
                  <c:v>-76.863831000000005</c:v>
                </c:pt>
                <c:pt idx="2301">
                  <c:v>-76.785301000000004</c:v>
                </c:pt>
                <c:pt idx="2302">
                  <c:v>-77.011016999999995</c:v>
                </c:pt>
                <c:pt idx="2303">
                  <c:v>-76.795174000000003</c:v>
                </c:pt>
                <c:pt idx="2304">
                  <c:v>-76.730712999999994</c:v>
                </c:pt>
                <c:pt idx="2305">
                  <c:v>-76.638733000000002</c:v>
                </c:pt>
                <c:pt idx="2306">
                  <c:v>-76.920051999999998</c:v>
                </c:pt>
                <c:pt idx="2307">
                  <c:v>-76.944953999999996</c:v>
                </c:pt>
                <c:pt idx="2308">
                  <c:v>-76.698729999999998</c:v>
                </c:pt>
                <c:pt idx="2309">
                  <c:v>-76.541770999999997</c:v>
                </c:pt>
                <c:pt idx="2310">
                  <c:v>-76.334541000000002</c:v>
                </c:pt>
                <c:pt idx="2311">
                  <c:v>-76.378722999999994</c:v>
                </c:pt>
                <c:pt idx="2312">
                  <c:v>-76.598502999999994</c:v>
                </c:pt>
                <c:pt idx="2313">
                  <c:v>-76.535010999999997</c:v>
                </c:pt>
                <c:pt idx="2314">
                  <c:v>-76.453896</c:v>
                </c:pt>
                <c:pt idx="2315">
                  <c:v>-76.070740000000001</c:v>
                </c:pt>
                <c:pt idx="2316">
                  <c:v>-75.805695</c:v>
                </c:pt>
                <c:pt idx="2317">
                  <c:v>-76.272354000000007</c:v>
                </c:pt>
                <c:pt idx="2318">
                  <c:v>-76.192070000000001</c:v>
                </c:pt>
                <c:pt idx="2319">
                  <c:v>-76.044158999999993</c:v>
                </c:pt>
                <c:pt idx="2320">
                  <c:v>-76.060576999999995</c:v>
                </c:pt>
                <c:pt idx="2321">
                  <c:v>-75.939880000000002</c:v>
                </c:pt>
                <c:pt idx="2322">
                  <c:v>-76.062743999999995</c:v>
                </c:pt>
                <c:pt idx="2323">
                  <c:v>-76.052963000000005</c:v>
                </c:pt>
                <c:pt idx="2324">
                  <c:v>-75.532539</c:v>
                </c:pt>
                <c:pt idx="2325">
                  <c:v>-75.854134000000002</c:v>
                </c:pt>
                <c:pt idx="2326">
                  <c:v>-76.090102999999999</c:v>
                </c:pt>
                <c:pt idx="2327">
                  <c:v>-75.919594000000004</c:v>
                </c:pt>
                <c:pt idx="2328">
                  <c:v>-75.925301000000005</c:v>
                </c:pt>
                <c:pt idx="2329">
                  <c:v>-75.552100999999993</c:v>
                </c:pt>
                <c:pt idx="2330">
                  <c:v>-75.154540999999995</c:v>
                </c:pt>
                <c:pt idx="2331">
                  <c:v>-75.699462999999994</c:v>
                </c:pt>
                <c:pt idx="2332">
                  <c:v>-75.614349000000004</c:v>
                </c:pt>
                <c:pt idx="2333">
                  <c:v>-75.483917000000005</c:v>
                </c:pt>
                <c:pt idx="2334">
                  <c:v>-75.373412999999999</c:v>
                </c:pt>
                <c:pt idx="2335">
                  <c:v>-75.417297000000005</c:v>
                </c:pt>
                <c:pt idx="2336">
                  <c:v>-75.318459000000004</c:v>
                </c:pt>
                <c:pt idx="2337">
                  <c:v>-75.282714999999996</c:v>
                </c:pt>
                <c:pt idx="2338">
                  <c:v>-74.948432999999994</c:v>
                </c:pt>
                <c:pt idx="2339">
                  <c:v>-75.199264999999997</c:v>
                </c:pt>
                <c:pt idx="2340">
                  <c:v>-75.679374999999993</c:v>
                </c:pt>
                <c:pt idx="2341">
                  <c:v>-75.545508999999996</c:v>
                </c:pt>
                <c:pt idx="2342">
                  <c:v>-75.267280999999997</c:v>
                </c:pt>
                <c:pt idx="2343">
                  <c:v>-75.293227999999999</c:v>
                </c:pt>
                <c:pt idx="2344">
                  <c:v>-75.402198999999996</c:v>
                </c:pt>
                <c:pt idx="2345">
                  <c:v>-75.652732999999998</c:v>
                </c:pt>
                <c:pt idx="2346">
                  <c:v>-75.484832999999995</c:v>
                </c:pt>
                <c:pt idx="2347">
                  <c:v>-75.471442999999994</c:v>
                </c:pt>
                <c:pt idx="2348">
                  <c:v>-75.510909999999996</c:v>
                </c:pt>
                <c:pt idx="2349">
                  <c:v>-75.946297000000001</c:v>
                </c:pt>
                <c:pt idx="2350">
                  <c:v>-75.759574999999998</c:v>
                </c:pt>
                <c:pt idx="2351">
                  <c:v>-75.413269</c:v>
                </c:pt>
                <c:pt idx="2352">
                  <c:v>-75.284560999999997</c:v>
                </c:pt>
                <c:pt idx="2353">
                  <c:v>-75.352417000000003</c:v>
                </c:pt>
                <c:pt idx="2354">
                  <c:v>-75.425262000000004</c:v>
                </c:pt>
                <c:pt idx="2355">
                  <c:v>-75.357253999999998</c:v>
                </c:pt>
                <c:pt idx="2356">
                  <c:v>-75.390488000000005</c:v>
                </c:pt>
                <c:pt idx="2357">
                  <c:v>-75.433998000000003</c:v>
                </c:pt>
                <c:pt idx="2358">
                  <c:v>-74.766807999999997</c:v>
                </c:pt>
                <c:pt idx="2359">
                  <c:v>-75.290642000000005</c:v>
                </c:pt>
                <c:pt idx="2360">
                  <c:v>-75.455878999999996</c:v>
                </c:pt>
                <c:pt idx="2361">
                  <c:v>-75.292320000000004</c:v>
                </c:pt>
                <c:pt idx="2362">
                  <c:v>-75.180115000000001</c:v>
                </c:pt>
                <c:pt idx="2363">
                  <c:v>-75.324776</c:v>
                </c:pt>
                <c:pt idx="2364">
                  <c:v>-75.327171000000007</c:v>
                </c:pt>
                <c:pt idx="2365">
                  <c:v>-75.374977000000001</c:v>
                </c:pt>
                <c:pt idx="2366">
                  <c:v>-75.219452000000004</c:v>
                </c:pt>
                <c:pt idx="2367">
                  <c:v>-75.069405000000003</c:v>
                </c:pt>
                <c:pt idx="2368">
                  <c:v>-75.524078000000003</c:v>
                </c:pt>
                <c:pt idx="2369">
                  <c:v>-75.560516000000007</c:v>
                </c:pt>
                <c:pt idx="2370">
                  <c:v>-75.240074000000007</c:v>
                </c:pt>
                <c:pt idx="2371">
                  <c:v>-75.219238000000004</c:v>
                </c:pt>
                <c:pt idx="2372">
                  <c:v>-74.982146999999998</c:v>
                </c:pt>
                <c:pt idx="2373">
                  <c:v>-75.110282999999995</c:v>
                </c:pt>
                <c:pt idx="2374">
                  <c:v>-75.303145999999998</c:v>
                </c:pt>
                <c:pt idx="2375">
                  <c:v>-75.124915999999999</c:v>
                </c:pt>
                <c:pt idx="2376">
                  <c:v>-75.092667000000006</c:v>
                </c:pt>
                <c:pt idx="2377">
                  <c:v>-74.968566999999993</c:v>
                </c:pt>
                <c:pt idx="2378">
                  <c:v>-75.002692999999994</c:v>
                </c:pt>
                <c:pt idx="2379">
                  <c:v>-75.122542999999993</c:v>
                </c:pt>
                <c:pt idx="2380">
                  <c:v>-74.813370000000006</c:v>
                </c:pt>
                <c:pt idx="2381">
                  <c:v>-75.002266000000006</c:v>
                </c:pt>
                <c:pt idx="2382">
                  <c:v>-75.407272000000006</c:v>
                </c:pt>
                <c:pt idx="2383">
                  <c:v>-75.206847999999994</c:v>
                </c:pt>
                <c:pt idx="2384">
                  <c:v>-75.150017000000005</c:v>
                </c:pt>
                <c:pt idx="2385">
                  <c:v>-75.328186000000002</c:v>
                </c:pt>
                <c:pt idx="2386">
                  <c:v>-75.115066999999996</c:v>
                </c:pt>
                <c:pt idx="2387">
                  <c:v>-75.431281999999996</c:v>
                </c:pt>
                <c:pt idx="2388">
                  <c:v>-75.340073000000004</c:v>
                </c:pt>
                <c:pt idx="2389">
                  <c:v>-75.440665999999993</c:v>
                </c:pt>
                <c:pt idx="2390">
                  <c:v>-75.533942999999994</c:v>
                </c:pt>
                <c:pt idx="2391">
                  <c:v>-75.928321999999994</c:v>
                </c:pt>
                <c:pt idx="2392">
                  <c:v>-75.605735999999993</c:v>
                </c:pt>
                <c:pt idx="2393">
                  <c:v>-75.393180999999998</c:v>
                </c:pt>
                <c:pt idx="2394">
                  <c:v>-75.378410000000002</c:v>
                </c:pt>
                <c:pt idx="2395">
                  <c:v>-75.317154000000002</c:v>
                </c:pt>
                <c:pt idx="2396">
                  <c:v>-75.584068000000002</c:v>
                </c:pt>
                <c:pt idx="2397">
                  <c:v>-75.675674000000001</c:v>
                </c:pt>
                <c:pt idx="2398">
                  <c:v>-75.617148999999998</c:v>
                </c:pt>
                <c:pt idx="2399">
                  <c:v>-75.675376999999997</c:v>
                </c:pt>
                <c:pt idx="2400">
                  <c:v>-75.250145000000003</c:v>
                </c:pt>
                <c:pt idx="2401">
                  <c:v>-75.268326000000002</c:v>
                </c:pt>
                <c:pt idx="2402">
                  <c:v>-75.911240000000006</c:v>
                </c:pt>
                <c:pt idx="2403">
                  <c:v>-76.020568999999995</c:v>
                </c:pt>
                <c:pt idx="2404">
                  <c:v>-75.923896999999997</c:v>
                </c:pt>
                <c:pt idx="2405">
                  <c:v>-75.906540000000007</c:v>
                </c:pt>
                <c:pt idx="2406">
                  <c:v>-75.857010000000002</c:v>
                </c:pt>
                <c:pt idx="2407">
                  <c:v>-76.154044999999996</c:v>
                </c:pt>
                <c:pt idx="2408">
                  <c:v>-76.213181000000006</c:v>
                </c:pt>
                <c:pt idx="2409">
                  <c:v>-75.896018999999995</c:v>
                </c:pt>
                <c:pt idx="2410">
                  <c:v>-76.398560000000003</c:v>
                </c:pt>
                <c:pt idx="2411">
                  <c:v>-76.731735</c:v>
                </c:pt>
                <c:pt idx="2412">
                  <c:v>-76.566681000000003</c:v>
                </c:pt>
                <c:pt idx="2413">
                  <c:v>-76.607947999999993</c:v>
                </c:pt>
                <c:pt idx="2414">
                  <c:v>-76.309676999999994</c:v>
                </c:pt>
                <c:pt idx="2415">
                  <c:v>-76.212845000000002</c:v>
                </c:pt>
                <c:pt idx="2416">
                  <c:v>-76.899940000000001</c:v>
                </c:pt>
                <c:pt idx="2417">
                  <c:v>-76.784447</c:v>
                </c:pt>
                <c:pt idx="2418">
                  <c:v>-76.768638999999993</c:v>
                </c:pt>
                <c:pt idx="2419">
                  <c:v>-76.720528000000002</c:v>
                </c:pt>
                <c:pt idx="2420">
                  <c:v>-76.843147000000002</c:v>
                </c:pt>
                <c:pt idx="2421">
                  <c:v>-76.892921000000001</c:v>
                </c:pt>
                <c:pt idx="2422">
                  <c:v>-76.932281000000003</c:v>
                </c:pt>
                <c:pt idx="2423">
                  <c:v>-76.812720999999996</c:v>
                </c:pt>
                <c:pt idx="2424">
                  <c:v>-77.130500999999995</c:v>
                </c:pt>
                <c:pt idx="2425">
                  <c:v>-77.632606999999993</c:v>
                </c:pt>
                <c:pt idx="2426">
                  <c:v>-77.438202000000004</c:v>
                </c:pt>
                <c:pt idx="2427">
                  <c:v>-77.301697000000004</c:v>
                </c:pt>
                <c:pt idx="2428">
                  <c:v>-77.501900000000006</c:v>
                </c:pt>
                <c:pt idx="2429">
                  <c:v>-77.532882999999998</c:v>
                </c:pt>
                <c:pt idx="2430">
                  <c:v>-77.815414000000004</c:v>
                </c:pt>
                <c:pt idx="2431">
                  <c:v>-77.804587999999995</c:v>
                </c:pt>
                <c:pt idx="2432">
                  <c:v>-77.769272000000001</c:v>
                </c:pt>
                <c:pt idx="2433">
                  <c:v>-78.074493000000004</c:v>
                </c:pt>
                <c:pt idx="2434">
                  <c:v>-78.273871999999997</c:v>
                </c:pt>
                <c:pt idx="2435">
                  <c:v>-78.017639000000003</c:v>
                </c:pt>
                <c:pt idx="2436">
                  <c:v>-77.911179000000004</c:v>
                </c:pt>
                <c:pt idx="2437">
                  <c:v>-77.918662999999995</c:v>
                </c:pt>
                <c:pt idx="2438">
                  <c:v>-78.113845999999995</c:v>
                </c:pt>
                <c:pt idx="2439">
                  <c:v>-78.197800000000001</c:v>
                </c:pt>
                <c:pt idx="2440">
                  <c:v>-78.123726000000005</c:v>
                </c:pt>
                <c:pt idx="2441">
                  <c:v>-78.218849000000006</c:v>
                </c:pt>
                <c:pt idx="2442">
                  <c:v>-78.106887999999998</c:v>
                </c:pt>
                <c:pt idx="2443">
                  <c:v>-77.713211000000001</c:v>
                </c:pt>
                <c:pt idx="2444">
                  <c:v>-78.294762000000006</c:v>
                </c:pt>
                <c:pt idx="2445">
                  <c:v>-78.394936000000001</c:v>
                </c:pt>
                <c:pt idx="2446">
                  <c:v>-78.263999999999996</c:v>
                </c:pt>
                <c:pt idx="2447">
                  <c:v>-78.196845999999994</c:v>
                </c:pt>
                <c:pt idx="2448">
                  <c:v>-78.253478999999999</c:v>
                </c:pt>
                <c:pt idx="2449">
                  <c:v>-78.259643999999994</c:v>
                </c:pt>
                <c:pt idx="2450">
                  <c:v>-78.446762000000007</c:v>
                </c:pt>
                <c:pt idx="2451">
                  <c:v>-78.287711999999999</c:v>
                </c:pt>
                <c:pt idx="2452">
                  <c:v>-78.234595999999996</c:v>
                </c:pt>
                <c:pt idx="2453">
                  <c:v>-78.583160000000007</c:v>
                </c:pt>
                <c:pt idx="2454">
                  <c:v>-78.580832999999998</c:v>
                </c:pt>
                <c:pt idx="2455">
                  <c:v>-78.43956</c:v>
                </c:pt>
                <c:pt idx="2456">
                  <c:v>-78.456176999999997</c:v>
                </c:pt>
                <c:pt idx="2457">
                  <c:v>-78.332672000000002</c:v>
                </c:pt>
                <c:pt idx="2458">
                  <c:v>-78.536124999999998</c:v>
                </c:pt>
                <c:pt idx="2459">
                  <c:v>-78.661704999999998</c:v>
                </c:pt>
                <c:pt idx="2460">
                  <c:v>-78.574050999999997</c:v>
                </c:pt>
                <c:pt idx="2461">
                  <c:v>-78.622314000000003</c:v>
                </c:pt>
                <c:pt idx="2462">
                  <c:v>-78.620850000000004</c:v>
                </c:pt>
                <c:pt idx="2463">
                  <c:v>-78.689980000000006</c:v>
                </c:pt>
                <c:pt idx="2464">
                  <c:v>-78.720032000000003</c:v>
                </c:pt>
                <c:pt idx="2465">
                  <c:v>-78.701842999999997</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-79.020759999999996</c:v>
                </c:pt>
                <c:pt idx="2475">
                  <c:v>-79.045180999999999</c:v>
                </c:pt>
                <c:pt idx="2476">
                  <c:v>-79.054732999999999</c:v>
                </c:pt>
                <c:pt idx="2477">
                  <c:v>-79.094954999999999</c:v>
                </c:pt>
                <c:pt idx="2478">
                  <c:v>-79.108840999999998</c:v>
                </c:pt>
                <c:pt idx="2479">
                  <c:v>-79.111069000000001</c:v>
                </c:pt>
                <c:pt idx="2480">
                  <c:v>-79.133590999999996</c:v>
                </c:pt>
                <c:pt idx="2481">
                  <c:v>-79.083008000000007</c:v>
                </c:pt>
                <c:pt idx="2482">
                  <c:v>-79.064094999999995</c:v>
                </c:pt>
                <c:pt idx="2483">
                  <c:v>-79.121964000000006</c:v>
                </c:pt>
                <c:pt idx="2484">
                  <c:v>-79.093299999999999</c:v>
                </c:pt>
                <c:pt idx="2485">
                  <c:v>-79.140243999999996</c:v>
                </c:pt>
                <c:pt idx="2486">
                  <c:v>-79.149260999999996</c:v>
                </c:pt>
                <c:pt idx="2487">
                  <c:v>-78.974686000000005</c:v>
                </c:pt>
                <c:pt idx="2488">
                  <c:v>-78.989929000000004</c:v>
                </c:pt>
                <c:pt idx="2489">
                  <c:v>-79.062386000000004</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-78.624450999999993</c:v>
                </c:pt>
                <c:pt idx="2504">
                  <c:v>-78.626098999999996</c:v>
                </c:pt>
                <c:pt idx="2505">
                  <c:v>-78.606116999999998</c:v>
                </c:pt>
                <c:pt idx="2506">
                  <c:v>-78.489959999999996</c:v>
                </c:pt>
                <c:pt idx="2507">
                  <c:v>-78.412384000000003</c:v>
                </c:pt>
                <c:pt idx="2508">
                  <c:v>-78.472412000000006</c:v>
                </c:pt>
                <c:pt idx="2509">
                  <c:v>-78.269942999999998</c:v>
                </c:pt>
                <c:pt idx="2510">
                  <c:v>-78.118354999999994</c:v>
                </c:pt>
                <c:pt idx="2511">
                  <c:v>-78.405906999999999</c:v>
                </c:pt>
                <c:pt idx="2512">
                  <c:v>-78.398415</c:v>
                </c:pt>
                <c:pt idx="2513">
                  <c:v>-78.226768000000007</c:v>
                </c:pt>
                <c:pt idx="2514">
                  <c:v>-78.311729</c:v>
                </c:pt>
                <c:pt idx="2515">
                  <c:v>-78.118149000000003</c:v>
                </c:pt>
                <c:pt idx="2516">
                  <c:v>-78.153328000000002</c:v>
                </c:pt>
                <c:pt idx="2517">
                  <c:v>-78.302498</c:v>
                </c:pt>
                <c:pt idx="2518">
                  <c:v>-78.011902000000006</c:v>
                </c:pt>
                <c:pt idx="2519">
                  <c:v>-77.906165999999999</c:v>
                </c:pt>
                <c:pt idx="2520">
                  <c:v>-78.276771999999994</c:v>
                </c:pt>
                <c:pt idx="2521">
                  <c:v>-78.249413000000004</c:v>
                </c:pt>
                <c:pt idx="2522">
                  <c:v>-78.092506</c:v>
                </c:pt>
                <c:pt idx="2523">
                  <c:v>-78.033332999999999</c:v>
                </c:pt>
                <c:pt idx="2524">
                  <c:v>-77.880989</c:v>
                </c:pt>
                <c:pt idx="2525">
                  <c:v>-77.786392000000006</c:v>
                </c:pt>
                <c:pt idx="2526">
                  <c:v>-77.833252000000002</c:v>
                </c:pt>
                <c:pt idx="2527">
                  <c:v>-77.894547000000003</c:v>
                </c:pt>
                <c:pt idx="2528">
                  <c:v>-78.367981</c:v>
                </c:pt>
                <c:pt idx="2529">
                  <c:v>-77.641388000000006</c:v>
                </c:pt>
                <c:pt idx="2530">
                  <c:v>-77.623824999999997</c:v>
                </c:pt>
                <c:pt idx="2531">
                  <c:v>-77.801147</c:v>
                </c:pt>
                <c:pt idx="2532">
                  <c:v>-77.959404000000006</c:v>
                </c:pt>
                <c:pt idx="2533">
                  <c:v>-77.925903000000005</c:v>
                </c:pt>
                <c:pt idx="2534">
                  <c:v>-78.053352000000004</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-77.504738000000003</c:v>
                </c:pt>
                <c:pt idx="2547">
                  <c:v>-77.526038999999997</c:v>
                </c:pt>
                <c:pt idx="2548">
                  <c:v>-77.336792000000003</c:v>
                </c:pt>
                <c:pt idx="2549">
                  <c:v>-77.282027999999997</c:v>
                </c:pt>
                <c:pt idx="2550">
                  <c:v>-77.276381999999998</c:v>
                </c:pt>
                <c:pt idx="2551">
                  <c:v>-77.245215999999999</c:v>
                </c:pt>
                <c:pt idx="2552">
                  <c:v>-77.059203999999994</c:v>
                </c:pt>
                <c:pt idx="2553">
                  <c:v>-77.076141000000007</c:v>
                </c:pt>
                <c:pt idx="2554">
                  <c:v>-77.149062999999998</c:v>
                </c:pt>
                <c:pt idx="2555">
                  <c:v>-77.151236999999995</c:v>
                </c:pt>
                <c:pt idx="2556">
                  <c:v>-77.233810000000005</c:v>
                </c:pt>
                <c:pt idx="2557">
                  <c:v>-76.885306999999997</c:v>
                </c:pt>
                <c:pt idx="2558">
                  <c:v>-76.990737999999993</c:v>
                </c:pt>
                <c:pt idx="2559">
                  <c:v>-76.981384000000006</c:v>
                </c:pt>
                <c:pt idx="2560">
                  <c:v>-77.140839</c:v>
                </c:pt>
                <c:pt idx="2561">
                  <c:v>-76.848076000000006</c:v>
                </c:pt>
                <c:pt idx="2562">
                  <c:v>-76.903373999999999</c:v>
                </c:pt>
                <c:pt idx="2563">
                  <c:v>-76.869079999999997</c:v>
                </c:pt>
                <c:pt idx="2564">
                  <c:v>-76.768196000000003</c:v>
                </c:pt>
                <c:pt idx="2565">
                  <c:v>-76.533066000000005</c:v>
                </c:pt>
                <c:pt idx="2566">
                  <c:v>-76.451729</c:v>
                </c:pt>
                <c:pt idx="2567">
                  <c:v>-76.329552000000007</c:v>
                </c:pt>
                <c:pt idx="2568">
                  <c:v>-76.297629999999998</c:v>
                </c:pt>
                <c:pt idx="2569">
                  <c:v>-76.224952999999999</c:v>
                </c:pt>
                <c:pt idx="2570">
                  <c:v>-76.407982000000004</c:v>
                </c:pt>
                <c:pt idx="2571">
                  <c:v>-76.112945999999994</c:v>
                </c:pt>
                <c:pt idx="2572">
                  <c:v>-75.689696999999995</c:v>
                </c:pt>
                <c:pt idx="2573">
                  <c:v>-76.060851999999997</c:v>
                </c:pt>
                <c:pt idx="2574">
                  <c:v>-76.342215999999993</c:v>
                </c:pt>
                <c:pt idx="2575">
                  <c:v>-76.279633000000004</c:v>
                </c:pt>
                <c:pt idx="2576">
                  <c:v>-76.210594</c:v>
                </c:pt>
                <c:pt idx="2577">
                  <c:v>-75.932472000000004</c:v>
                </c:pt>
                <c:pt idx="2578">
                  <c:v>-76.110420000000005</c:v>
                </c:pt>
                <c:pt idx="2579">
                  <c:v>-76.451690999999997</c:v>
                </c:pt>
                <c:pt idx="2580">
                  <c:v>-76.081367</c:v>
                </c:pt>
                <c:pt idx="2581">
                  <c:v>-76.114768999999995</c:v>
                </c:pt>
                <c:pt idx="2582">
                  <c:v>-76.366996999999998</c:v>
                </c:pt>
                <c:pt idx="2583">
                  <c:v>-76.491646000000003</c:v>
                </c:pt>
                <c:pt idx="2584">
                  <c:v>-76.549965</c:v>
                </c:pt>
                <c:pt idx="2585">
                  <c:v>-76.156295999999998</c:v>
                </c:pt>
                <c:pt idx="2586">
                  <c:v>-75.958732999999995</c:v>
                </c:pt>
                <c:pt idx="2587">
                  <c:v>-76.203772999999998</c:v>
                </c:pt>
                <c:pt idx="2588">
                  <c:v>-76.376105999999993</c:v>
                </c:pt>
                <c:pt idx="2589">
                  <c:v>-76.313004000000006</c:v>
                </c:pt>
                <c:pt idx="2590">
                  <c:v>-76.407661000000004</c:v>
                </c:pt>
                <c:pt idx="2591">
                  <c:v>-76.286606000000006</c:v>
                </c:pt>
                <c:pt idx="2592">
                  <c:v>-76.269997000000004</c:v>
                </c:pt>
                <c:pt idx="2593">
                  <c:v>-76.287284999999997</c:v>
                </c:pt>
                <c:pt idx="2594">
                  <c:v>-76.210396000000003</c:v>
                </c:pt>
                <c:pt idx="2595">
                  <c:v>-76.30677</c:v>
                </c:pt>
                <c:pt idx="2596">
                  <c:v>-76.753035999999994</c:v>
                </c:pt>
                <c:pt idx="2597">
                  <c:v>-76.681281999999996</c:v>
                </c:pt>
                <c:pt idx="2598">
                  <c:v>-76.662459999999996</c:v>
                </c:pt>
                <c:pt idx="2599">
                  <c:v>-76.803084999999996</c:v>
                </c:pt>
                <c:pt idx="2600">
                  <c:v>-76.716804999999994</c:v>
                </c:pt>
                <c:pt idx="2601">
                  <c:v>-76.869118</c:v>
                </c:pt>
                <c:pt idx="2602">
                  <c:v>-77.070740000000001</c:v>
                </c:pt>
                <c:pt idx="2603">
                  <c:v>-77.118003999999999</c:v>
                </c:pt>
                <c:pt idx="2604">
                  <c:v>-76.995009999999994</c:v>
                </c:pt>
                <c:pt idx="2605">
                  <c:v>-77.376677999999998</c:v>
                </c:pt>
                <c:pt idx="2606">
                  <c:v>-77.312965000000005</c:v>
                </c:pt>
                <c:pt idx="2607">
                  <c:v>-77.193145999999999</c:v>
                </c:pt>
                <c:pt idx="2608">
                  <c:v>-77.127289000000005</c:v>
                </c:pt>
                <c:pt idx="2609">
                  <c:v>-77.130402000000004</c:v>
                </c:pt>
                <c:pt idx="2610">
                  <c:v>-77.003112999999999</c:v>
                </c:pt>
                <c:pt idx="2611">
                  <c:v>-77.062118999999996</c:v>
                </c:pt>
                <c:pt idx="2612">
                  <c:v>-77.141129000000006</c:v>
                </c:pt>
                <c:pt idx="2613">
                  <c:v>-77.359961999999996</c:v>
                </c:pt>
                <c:pt idx="2614">
                  <c:v>-76.899024999999995</c:v>
                </c:pt>
                <c:pt idx="2615">
                  <c:v>-77.025452000000001</c:v>
                </c:pt>
                <c:pt idx="2616">
                  <c:v>-77.273574999999994</c:v>
                </c:pt>
                <c:pt idx="2617">
                  <c:v>-77.435569999999998</c:v>
                </c:pt>
                <c:pt idx="2618">
                  <c:v>-77.486007999999998</c:v>
                </c:pt>
                <c:pt idx="2619">
                  <c:v>-77.278931</c:v>
                </c:pt>
                <c:pt idx="2620">
                  <c:v>-77.280235000000005</c:v>
                </c:pt>
                <c:pt idx="2621">
                  <c:v>-77.578522000000007</c:v>
                </c:pt>
                <c:pt idx="2622">
                  <c:v>-77.632026999999994</c:v>
                </c:pt>
                <c:pt idx="2623">
                  <c:v>-77.361603000000002</c:v>
                </c:pt>
                <c:pt idx="2624">
                  <c:v>-77.537261999999998</c:v>
                </c:pt>
                <c:pt idx="2625">
                  <c:v>-77.573905999999994</c:v>
                </c:pt>
                <c:pt idx="2626">
                  <c:v>-77.554435999999995</c:v>
                </c:pt>
                <c:pt idx="2627">
                  <c:v>-77.335624999999993</c:v>
                </c:pt>
                <c:pt idx="2628">
                  <c:v>-77.130393999999995</c:v>
                </c:pt>
                <c:pt idx="2629">
                  <c:v>-77.226196000000002</c:v>
                </c:pt>
                <c:pt idx="2630">
                  <c:v>-77.325928000000005</c:v>
                </c:pt>
                <c:pt idx="2631">
                  <c:v>-77.113190000000003</c:v>
                </c:pt>
                <c:pt idx="2632">
                  <c:v>-77.145392999999999</c:v>
                </c:pt>
                <c:pt idx="2633">
                  <c:v>-77.042809000000005</c:v>
                </c:pt>
                <c:pt idx="2634">
                  <c:v>-76.737067999999994</c:v>
                </c:pt>
                <c:pt idx="2635">
                  <c:v>-76.999229</c:v>
                </c:pt>
                <c:pt idx="2636">
                  <c:v>-76.851318000000006</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-76.971396999999996</c:v>
                </c:pt>
                <c:pt idx="2645">
                  <c:v>-77.407668999999999</c:v>
                </c:pt>
                <c:pt idx="2646">
                  <c:v>-77.235969999999995</c:v>
                </c:pt>
                <c:pt idx="2647">
                  <c:v>-77.424210000000002</c:v>
                </c:pt>
                <c:pt idx="2648">
                  <c:v>-77.189682000000005</c:v>
                </c:pt>
                <c:pt idx="2649">
                  <c:v>-77.076920000000001</c:v>
                </c:pt>
                <c:pt idx="2650">
                  <c:v>-77.034012000000004</c:v>
                </c:pt>
                <c:pt idx="2651">
                  <c:v>-77.133765999999994</c:v>
                </c:pt>
                <c:pt idx="2652">
                  <c:v>-77.230018999999999</c:v>
                </c:pt>
                <c:pt idx="2653">
                  <c:v>-77.089591999999996</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-77.850700000000003</c:v>
                </c:pt>
                <c:pt idx="2664">
                  <c:v>-78.252571000000003</c:v>
                </c:pt>
                <c:pt idx="2665">
                  <c:v>-78.066208000000003</c:v>
                </c:pt>
                <c:pt idx="2666">
                  <c:v>-78.244675000000001</c:v>
                </c:pt>
                <c:pt idx="2667">
                  <c:v>-78.711067</c:v>
                </c:pt>
                <c:pt idx="2668">
                  <c:v>-78.701096000000007</c:v>
                </c:pt>
                <c:pt idx="2669">
                  <c:v>-78.881065000000007</c:v>
                </c:pt>
                <c:pt idx="2670">
                  <c:v>-78.566269000000005</c:v>
                </c:pt>
                <c:pt idx="2671">
                  <c:v>-78.602356</c:v>
                </c:pt>
                <c:pt idx="2672">
                  <c:v>-79.046295000000001</c:v>
                </c:pt>
                <c:pt idx="2673">
                  <c:v>-79.250343000000001</c:v>
                </c:pt>
                <c:pt idx="2674">
                  <c:v>-79.214614999999995</c:v>
                </c:pt>
                <c:pt idx="2675">
                  <c:v>-79.344688000000005</c:v>
                </c:pt>
                <c:pt idx="2676">
                  <c:v>-79.377173999999997</c:v>
                </c:pt>
                <c:pt idx="2677">
                  <c:v>-79.362358</c:v>
                </c:pt>
                <c:pt idx="2678">
                  <c:v>-79.571297000000001</c:v>
                </c:pt>
                <c:pt idx="2679">
                  <c:v>-79.72345</c:v>
                </c:pt>
                <c:pt idx="2680">
                  <c:v>-80.011741999999998</c:v>
                </c:pt>
                <c:pt idx="2681">
                  <c:v>-80.225616000000002</c:v>
                </c:pt>
                <c:pt idx="2682">
                  <c:v>-80.128174000000001</c:v>
                </c:pt>
                <c:pt idx="2683">
                  <c:v>-80.344795000000005</c:v>
                </c:pt>
                <c:pt idx="2684">
                  <c:v>-80.743385000000004</c:v>
                </c:pt>
                <c:pt idx="2685">
                  <c:v>-80.445571999999999</c:v>
                </c:pt>
                <c:pt idx="2686">
                  <c:v>-80.635345000000001</c:v>
                </c:pt>
                <c:pt idx="2687">
                  <c:v>-80.959862000000001</c:v>
                </c:pt>
                <c:pt idx="2688">
                  <c:v>-81.120377000000005</c:v>
                </c:pt>
                <c:pt idx="2689">
                  <c:v>-81.256225999999998</c:v>
                </c:pt>
                <c:pt idx="2690">
                  <c:v>-81.295615999999995</c:v>
                </c:pt>
                <c:pt idx="2691">
                  <c:v>-81.168876999999995</c:v>
                </c:pt>
                <c:pt idx="2692">
                  <c:v>-81.260559000000001</c:v>
                </c:pt>
                <c:pt idx="2693">
                  <c:v>-81.198363999999998</c:v>
                </c:pt>
                <c:pt idx="2694">
                  <c:v>-81.433753999999993</c:v>
                </c:pt>
                <c:pt idx="2695">
                  <c:v>-81.448104999999998</c:v>
                </c:pt>
                <c:pt idx="2696">
                  <c:v>-81.353401000000005</c:v>
                </c:pt>
                <c:pt idx="2697">
                  <c:v>-81.527664000000001</c:v>
                </c:pt>
                <c:pt idx="2698">
                  <c:v>-81.550979999999996</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-81.804778999999996</c:v>
                </c:pt>
                <c:pt idx="2708">
                  <c:v>-81.647293000000005</c:v>
                </c:pt>
                <c:pt idx="2709">
                  <c:v>-81.853531000000004</c:v>
                </c:pt>
                <c:pt idx="2710">
                  <c:v>-81.864768999999995</c:v>
                </c:pt>
                <c:pt idx="2711">
                  <c:v>-81.799544999999995</c:v>
                </c:pt>
                <c:pt idx="2712">
                  <c:v>-81.710235999999995</c:v>
                </c:pt>
                <c:pt idx="2713">
                  <c:v>-81.552406000000005</c:v>
                </c:pt>
                <c:pt idx="2714">
                  <c:v>-81.846755999999999</c:v>
                </c:pt>
                <c:pt idx="2715">
                  <c:v>-81.834541000000002</c:v>
                </c:pt>
                <c:pt idx="2716">
                  <c:v>-81.810776000000004</c:v>
                </c:pt>
                <c:pt idx="2717">
                  <c:v>-81.831192000000001</c:v>
                </c:pt>
                <c:pt idx="2718">
                  <c:v>-81.858711</c:v>
                </c:pt>
                <c:pt idx="2719">
                  <c:v>-81.767616000000004</c:v>
                </c:pt>
                <c:pt idx="2720">
                  <c:v>-81.817504999999997</c:v>
                </c:pt>
                <c:pt idx="2721">
                  <c:v>-81.844025000000002</c:v>
                </c:pt>
                <c:pt idx="2722">
                  <c:v>-81.997855999999999</c:v>
                </c:pt>
                <c:pt idx="2723">
                  <c:v>-82.047355999999994</c:v>
                </c:pt>
                <c:pt idx="2724">
                  <c:v>-82.021927000000005</c:v>
                </c:pt>
                <c:pt idx="2725">
                  <c:v>-82.065146999999996</c:v>
                </c:pt>
                <c:pt idx="2726">
                  <c:v>-82.136748999999995</c:v>
                </c:pt>
                <c:pt idx="2727">
                  <c:v>-82.160645000000002</c:v>
                </c:pt>
                <c:pt idx="2728">
                  <c:v>-82.202065000000005</c:v>
                </c:pt>
                <c:pt idx="2729">
                  <c:v>-82.235328999999993</c:v>
                </c:pt>
                <c:pt idx="2730">
                  <c:v>-82.273742999999996</c:v>
                </c:pt>
              </c:numCache>
            </c:numRef>
          </c:yVal>
          <c:smooth val="1"/>
          <c:extLst>
            <c:ext xmlns:c16="http://schemas.microsoft.com/office/drawing/2014/chart" uri="{C3380CC4-5D6E-409C-BE32-E72D297353CC}">
              <c16:uniqueId val="{00000000-11CA-4442-A6B6-8AE2F22A5469}"/>
            </c:ext>
          </c:extLst>
        </c:ser>
        <c:dLbls>
          <c:showLegendKey val="0"/>
          <c:showVal val="0"/>
          <c:showCatName val="0"/>
          <c:showSerName val="0"/>
          <c:showPercent val="0"/>
          <c:showBubbleSize val="0"/>
        </c:dLbls>
        <c:axId val="942709104"/>
        <c:axId val="942708320"/>
      </c:scatterChart>
      <c:valAx>
        <c:axId val="942709104"/>
        <c:scaling>
          <c:orientation val="minMax"/>
        </c:scaling>
        <c:delete val="0"/>
        <c:axPos val="b"/>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Frequency (kHz)</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942708320"/>
        <c:crossesAt val="-100"/>
        <c:crossBetween val="midCat"/>
      </c:valAx>
      <c:valAx>
        <c:axId val="942708320"/>
        <c:scaling>
          <c:orientation val="minMax"/>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US"/>
                  <a:t>Power Spectrum (dB)</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942709104"/>
        <c:crossesAt val="-100"/>
        <c:crossBetween val="midCat"/>
      </c:valAx>
      <c:spPr>
        <a:ln>
          <a:solidFill>
            <a:schemeClr val="tx1"/>
          </a:solidFill>
        </a:ln>
      </c:spPr>
    </c:plotArea>
    <c:plotVisOnly val="1"/>
    <c:dispBlanksAs val="gap"/>
    <c:showDLblsOverMax val="0"/>
  </c:chart>
  <c:spPr>
    <a:ln w="9525" cap="flat" cmpd="sng" algn="ctr">
      <a:noFill/>
      <a:prstDash val="solid"/>
      <a:round/>
    </a:ln>
  </c:spPr>
  <c:txPr>
    <a:bodyPr/>
    <a:lstStyle/>
    <a:p>
      <a:pPr>
        <a:defRPr lang="zh-CN"/>
      </a:pPr>
      <a:endParaRPr lang="en-US"/>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2.1472103051326799</c:v>
                </c:pt>
                <c:pt idx="2">
                  <c:v>2.1388412205307001</c:v>
                </c:pt>
                <c:pt idx="3">
                  <c:v>2.1248927461940701</c:v>
                </c:pt>
                <c:pt idx="4">
                  <c:v>2.1053648821227999</c:v>
                </c:pt>
                <c:pt idx="5">
                  <c:v>2.0802576283168701</c:v>
                </c:pt>
                <c:pt idx="6">
                  <c:v>2.04957098477629</c:v>
                </c:pt>
                <c:pt idx="7">
                  <c:v>2.0133049515010701</c:v>
                </c:pt>
                <c:pt idx="8">
                  <c:v>1.97145952849119</c:v>
                </c:pt>
                <c:pt idx="9">
                  <c:v>1.92403471574666</c:v>
                </c:pt>
                <c:pt idx="10">
                  <c:v>1.87103051326748</c:v>
                </c:pt>
                <c:pt idx="11">
                  <c:v>1.81244692105365</c:v>
                </c:pt>
                <c:pt idx="12">
                  <c:v>1.7482839391051701</c:v>
                </c:pt>
                <c:pt idx="13">
                  <c:v>1.6785415674220401</c:v>
                </c:pt>
                <c:pt idx="14">
                  <c:v>1.60321980600426</c:v>
                </c:pt>
                <c:pt idx="15">
                  <c:v>1.5223186548518299</c:v>
                </c:pt>
                <c:pt idx="16">
                  <c:v>1.43583811396475</c:v>
                </c:pt>
                <c:pt idx="17">
                  <c:v>1.34377818334302</c:v>
                </c:pt>
                <c:pt idx="18">
                  <c:v>1.2461388629866399</c:v>
                </c:pt>
                <c:pt idx="19">
                  <c:v>1.1429201528955999</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-1.2673762124733701</c:v>
                </c:pt>
                <c:pt idx="36">
                  <c:v>-1.4654445480534599</c:v>
                </c:pt>
                <c:pt idx="37">
                  <c:v>-1.6690922733682001</c:v>
                </c:pt>
                <c:pt idx="38">
                  <c:v>-1.8783193884175899</c:v>
                </c:pt>
                <c:pt idx="39">
                  <c:v>-2.0931258932016301</c:v>
                </c:pt>
                <c:pt idx="40">
                  <c:v>-2.3135117877203202</c:v>
                </c:pt>
                <c:pt idx="41">
                  <c:v>-2.5394770719736601</c:v>
                </c:pt>
                <c:pt idx="42">
                  <c:v>-2.77102174596165</c:v>
                </c:pt>
                <c:pt idx="43">
                  <c:v>-3.0081458096842901</c:v>
                </c:pt>
                <c:pt idx="44">
                  <c:v>-3.2508492631415802</c:v>
                </c:pt>
                <c:pt idx="45">
                  <c:v>-3.4991321063335299</c:v>
                </c:pt>
                <c:pt idx="46">
                  <c:v>-3.7529943392601202</c:v>
                </c:pt>
                <c:pt idx="47">
                  <c:v>-4.0124359619213701</c:v>
                </c:pt>
                <c:pt idx="48">
                  <c:v>-4.2774569743172597</c:v>
                </c:pt>
                <c:pt idx="49">
                  <c:v>-4.5480573764478001</c:v>
                </c:pt>
                <c:pt idx="50">
                  <c:v>-4.8242371683129903</c:v>
                </c:pt>
                <c:pt idx="51">
                  <c:v>-5.1059963499128402</c:v>
                </c:pt>
                <c:pt idx="52">
                  <c:v>-5.39333492124734</c:v>
                </c:pt>
                <c:pt idx="53">
                  <c:v>-5.68625288231648</c:v>
                </c:pt>
                <c:pt idx="54">
                  <c:v>-5.9847502331202804</c:v>
                </c:pt>
                <c:pt idx="55">
                  <c:v>-6.2888269736587299</c:v>
                </c:pt>
                <c:pt idx="56">
                  <c:v>-6.5984831039318301</c:v>
                </c:pt>
                <c:pt idx="57">
                  <c:v>-6.9137186239395696</c:v>
                </c:pt>
                <c:pt idx="58">
                  <c:v>-7.2345335336819696</c:v>
                </c:pt>
                <c:pt idx="59">
                  <c:v>-7.5609278331590204</c:v>
                </c:pt>
                <c:pt idx="60">
                  <c:v>-7.8929015223707104</c:v>
                </c:pt>
                <c:pt idx="61">
                  <c:v>-8.2304546013170707</c:v>
                </c:pt>
                <c:pt idx="62">
                  <c:v>-8.5735870699980694</c:v>
                </c:pt>
                <c:pt idx="63">
                  <c:v>-8.92229892841371</c:v>
                </c:pt>
                <c:pt idx="64">
                  <c:v>-9.2765901765640209</c:v>
                </c:pt>
                <c:pt idx="65">
                  <c:v>-9.6364608144489807</c:v>
                </c:pt>
                <c:pt idx="66">
                  <c:v>-10.545510786217299</c:v>
                </c:pt>
                <c:pt idx="67">
                  <c:v>-10.545510786217299</c:v>
                </c:pt>
                <c:pt idx="68">
                  <c:v>-10.6824599043319</c:v>
                </c:pt>
                <c:pt idx="69">
                  <c:v>-10.736893386262899</c:v>
                </c:pt>
                <c:pt idx="70">
                  <c:v>-10.790044076613</c:v>
                </c:pt>
                <c:pt idx="71">
                  <c:v>-10.841953996777301</c:v>
                </c:pt>
                <c:pt idx="72">
                  <c:v>-10.892663370500101</c:v>
                </c:pt>
                <c:pt idx="73">
                  <c:v>-10.9422107208254</c:v>
                </c:pt>
                <c:pt idx="74">
                  <c:v>-10.990632960637299</c:v>
                </c:pt>
                <c:pt idx="75">
                  <c:v>-11.0379654772964</c:v>
                </c:pt>
                <c:pt idx="76">
                  <c:v>-11.084242211831301</c:v>
                </c:pt>
                <c:pt idx="77">
                  <c:v>-11.1294957331019</c:v>
                </c:pt>
                <c:pt idx="78">
                  <c:v>-11.1737573073167</c:v>
                </c:pt>
                <c:pt idx="79">
                  <c:v>-11.217056963249799</c:v>
                </c:pt>
                <c:pt idx="80">
                  <c:v>-11.2594235534744</c:v>
                </c:pt>
                <c:pt idx="81">
                  <c:v>-11.300884811903</c:v>
                </c:pt>
                <c:pt idx="82">
                  <c:v>-11.3414674078999</c:v>
                </c:pt>
                <c:pt idx="83">
                  <c:v>-11.381196997208001</c:v>
                </c:pt>
                <c:pt idx="84">
                  <c:v>-11.420098269913099</c:v>
                </c:pt>
                <c:pt idx="85">
                  <c:v>-11.4581949956522</c:v>
                </c:pt>
                <c:pt idx="86">
                  <c:v>-11.495510066251301</c:v>
                </c:pt>
                <c:pt idx="87">
                  <c:v>-11.5320655359687</c:v>
                </c:pt>
                <c:pt idx="88">
                  <c:v>-11.5678826595024</c:v>
                </c:pt>
                <c:pt idx="89">
                  <c:v>-11.6029819279091</c:v>
                </c:pt>
                <c:pt idx="90">
                  <c:v>-11.637383102570899</c:v>
                </c:pt>
              </c:numCache>
            </c:numRef>
          </c:yVal>
          <c:smooth val="1"/>
          <c:extLst>
            <c:ext xmlns:c16="http://schemas.microsoft.com/office/drawing/2014/chart" uri="{C3380CC4-5D6E-409C-BE32-E72D297353CC}">
              <c16:uniqueId val="{00000000-8A54-413E-B5C4-2BB9B77F84C9}"/>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5.15</c:v>
                </c:pt>
                <c:pt idx="1">
                  <c:v>5.1388940246966204</c:v>
                </c:pt>
                <c:pt idx="2">
                  <c:v>5.10557609878646</c:v>
                </c:pt>
                <c:pt idx="3">
                  <c:v>5.0500462222695397</c:v>
                </c:pt>
                <c:pt idx="4">
                  <c:v>4.9723043951458497</c:v>
                </c:pt>
                <c:pt idx="5">
                  <c:v>4.8723506174153801</c:v>
                </c:pt>
                <c:pt idx="6">
                  <c:v>4.7501848890781604</c:v>
                </c:pt>
                <c:pt idx="7">
                  <c:v>4.6058072101341603</c:v>
                </c:pt>
                <c:pt idx="8">
                  <c:v>4.4392175805834002</c:v>
                </c:pt>
                <c:pt idx="9">
                  <c:v>4.25041600042585</c:v>
                </c:pt>
                <c:pt idx="10">
                  <c:v>4.0394024696615496</c:v>
                </c:pt>
                <c:pt idx="11">
                  <c:v>3.8061769882904799</c:v>
                </c:pt>
                <c:pt idx="12">
                  <c:v>3.55073955631264</c:v>
                </c:pt>
                <c:pt idx="13">
                  <c:v>3.2730901737280198</c:v>
                </c:pt>
                <c:pt idx="14">
                  <c:v>2.97322884053664</c:v>
                </c:pt>
                <c:pt idx="15">
                  <c:v>2.6511555567384901</c:v>
                </c:pt>
                <c:pt idx="16">
                  <c:v>2.30687032233357</c:v>
                </c:pt>
                <c:pt idx="17">
                  <c:v>1.94037313732188</c:v>
                </c:pt>
                <c:pt idx="18">
                  <c:v>1.55166400170342</c:v>
                </c:pt>
                <c:pt idx="19">
                  <c:v>1.1407429154782001</c:v>
                </c:pt>
                <c:pt idx="20">
                  <c:v>0.70760987864620495</c:v>
                </c:pt>
                <c:pt idx="21">
                  <c:v>0.252264891207439</c:v>
                </c:pt>
                <c:pt idx="22">
                  <c:v>-0.22529204683809401</c:v>
                </c:pt>
                <c:pt idx="23">
                  <c:v>-0.72506093549039596</c:v>
                </c:pt>
                <c:pt idx="24">
                  <c:v>-1.24704177474947</c:v>
                </c:pt>
                <c:pt idx="25">
                  <c:v>-1.7912345646153101</c:v>
                </c:pt>
                <c:pt idx="26">
                  <c:v>-2.3576393050879201</c:v>
                </c:pt>
                <c:pt idx="27">
                  <c:v>-2.9462559961672898</c:v>
                </c:pt>
                <c:pt idx="28">
                  <c:v>-3.55708463785344</c:v>
                </c:pt>
                <c:pt idx="29">
                  <c:v>-4.1901252301463501</c:v>
                </c:pt>
                <c:pt idx="30">
                  <c:v>-4.8453777730460397</c:v>
                </c:pt>
                <c:pt idx="31">
                  <c:v>-5.5228422665524901</c:v>
                </c:pt>
                <c:pt idx="32">
                  <c:v>-6.2225187106657103</c:v>
                </c:pt>
                <c:pt idx="33">
                  <c:v>-7.5455107862172603</c:v>
                </c:pt>
                <c:pt idx="34">
                  <c:v>-7.6735687985254497</c:v>
                </c:pt>
                <c:pt idx="35">
                  <c:v>-7.78131760381613</c:v>
                </c:pt>
                <c:pt idx="36">
                  <c:v>-7.8840977854630596</c:v>
                </c:pt>
                <c:pt idx="37">
                  <c:v>-7.9822245673423904</c:v>
                </c:pt>
                <c:pt idx="38">
                  <c:v>-8.0759873689126493</c:v>
                </c:pt>
                <c:pt idx="39">
                  <c:v>-8.1656524325594209</c:v>
                </c:pt>
                <c:pt idx="40">
                  <c:v>-8.2514651274995998</c:v>
                </c:pt>
                <c:pt idx="41">
                  <c:v>-8.3336519771314101</c:v>
                </c:pt>
                <c:pt idx="42">
                  <c:v>-8.4124224489108208</c:v>
                </c:pt>
                <c:pt idx="43">
                  <c:v>-8.4879705394886997</c:v>
                </c:pt>
                <c:pt idx="44">
                  <c:v>-8.5604761826561795</c:v>
                </c:pt>
                <c:pt idx="45">
                  <c:v>-8.6301065033835904</c:v>
                </c:pt>
                <c:pt idx="46">
                  <c:v>-8.6970169377188604</c:v>
                </c:pt>
                <c:pt idx="47">
                  <c:v>-8.7613522353916107</c:v>
                </c:pt>
                <c:pt idx="48">
                  <c:v>-8.8232473595352499</c:v>
                </c:pt>
                <c:pt idx="49">
                  <c:v>-8.8828282959029607</c:v>
                </c:pt>
                <c:pt idx="50">
                  <c:v>-8.9402127822411099</c:v>
                </c:pt>
                <c:pt idx="51">
                  <c:v>-8.9955109670392304</c:v>
                </c:pt>
                <c:pt idx="52">
                  <c:v>-9.0488260056519696</c:v>
                </c:pt>
                <c:pt idx="53">
                  <c:v>-9.1002546007489702</c:v>
                </c:pt>
                <c:pt idx="54">
                  <c:v>-9.1498874931601097</c:v>
                </c:pt>
                <c:pt idx="55">
                  <c:v>-9.1978099084257892</c:v>
                </c:pt>
                <c:pt idx="56">
                  <c:v>-9.2441019637085908</c:v>
                </c:pt>
                <c:pt idx="57">
                  <c:v>-9.2888390391621591</c:v>
                </c:pt>
                <c:pt idx="58">
                  <c:v>-9.3320921173672904</c:v>
                </c:pt>
                <c:pt idx="59">
                  <c:v>-9.3739280940258194</c:v>
                </c:pt>
                <c:pt idx="60">
                  <c:v>-9.4144100627377796</c:v>
                </c:pt>
                <c:pt idx="61">
                  <c:v>-9.4535975763689599</c:v>
                </c:pt>
                <c:pt idx="62">
                  <c:v>-9.4915468872394406</c:v>
                </c:pt>
                <c:pt idx="63">
                  <c:v>-9.5283111681206893</c:v>
                </c:pt>
                <c:pt idx="64">
                  <c:v>-9.5639407158150505</c:v>
                </c:pt>
                <c:pt idx="65">
                  <c:v>-9.5984831389051894</c:v>
                </c:pt>
                <c:pt idx="66">
                  <c:v>-9.6319835310959601</c:v>
                </c:pt>
                <c:pt idx="67">
                  <c:v>-9.6644846314247808</c:v>
                </c:pt>
                <c:pt idx="68">
                  <c:v>-9.6960269724885908</c:v>
                </c:pt>
                <c:pt idx="69">
                  <c:v>-9.7266490177211207</c:v>
                </c:pt>
                <c:pt idx="70">
                  <c:v>-9.7563872886520304</c:v>
                </c:pt>
                <c:pt idx="71">
                  <c:v>-9.7852764829905592</c:v>
                </c:pt>
                <c:pt idx="72">
                  <c:v>-9.8133495842947092</c:v>
                </c:pt>
                <c:pt idx="73">
                  <c:v>-9.8406379639158494</c:v>
                </c:pt>
                <c:pt idx="74">
                  <c:v>-9.8671714758445006</c:v>
                </c:pt>
                <c:pt idx="75">
                  <c:v>-9.8929785450251106</c:v>
                </c:pt>
                <c:pt idx="76">
                  <c:v>-9.9180862496566302</c:v>
                </c:pt>
                <c:pt idx="77">
                  <c:v>-9.9425203979489591</c:v>
                </c:pt>
                <c:pt idx="78">
                  <c:v>-9.9663055997640804</c:v>
                </c:pt>
                <c:pt idx="79">
                  <c:v>-9.9894653335327703</c:v>
                </c:pt>
                <c:pt idx="80">
                  <c:v>-10.012022008804299</c:v>
                </c:pt>
                <c:pt idx="81">
                  <c:v>-10.033997024755701</c:v>
                </c:pt>
                <c:pt idx="82">
                  <c:v>-10.055410824959999</c:v>
                </c:pt>
                <c:pt idx="83">
                  <c:v>-10.076282948686901</c:v>
                </c:pt>
                <c:pt idx="84">
                  <c:v>-10.0966320789876</c:v>
                </c:pt>
                <c:pt idx="85">
                  <c:v>-10.116476087795</c:v>
                </c:pt>
                <c:pt idx="86">
                  <c:v>-10.1358320782506</c:v>
                </c:pt>
                <c:pt idx="87">
                  <c:v>-10.1547164244533</c:v>
                </c:pt>
                <c:pt idx="88">
                  <c:v>-10.1731448088105</c:v>
                </c:pt>
                <c:pt idx="89">
                  <c:v>-10.1911322571562</c:v>
                </c:pt>
                <c:pt idx="90">
                  <c:v>-10.208693171788401</c:v>
                </c:pt>
              </c:numCache>
            </c:numRef>
          </c:yVal>
          <c:smooth val="1"/>
          <c:extLst>
            <c:ext xmlns:c16="http://schemas.microsoft.com/office/drawing/2014/chart" uri="{C3380CC4-5D6E-409C-BE32-E72D297353CC}">
              <c16:uniqueId val="{00000001-8A54-413E-B5C4-2BB9B77F84C9}"/>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7.9731452638293003</c:v>
                </c:pt>
                <c:pt idx="3">
                  <c:v>7.7520768436159297</c:v>
                </c:pt>
                <c:pt idx="4">
                  <c:v>7.44258105531721</c:v>
                </c:pt>
                <c:pt idx="5">
                  <c:v>7.0446578989331501</c:v>
                </c:pt>
                <c:pt idx="6">
                  <c:v>6.5583073744637304</c:v>
                </c:pt>
                <c:pt idx="7">
                  <c:v>5.9835294819089704</c:v>
                </c:pt>
                <c:pt idx="8">
                  <c:v>5.3203242212688497</c:v>
                </c:pt>
                <c:pt idx="9">
                  <c:v>4.5686915925433897</c:v>
                </c:pt>
                <c:pt idx="10">
                  <c:v>3.72863159573259</c:v>
                </c:pt>
                <c:pt idx="11">
                  <c:v>2.8001442308364202</c:v>
                </c:pt>
                <c:pt idx="12">
                  <c:v>1.7832294978549199</c:v>
                </c:pt>
                <c:pt idx="13">
                  <c:v>0.67788739678806598</c:v>
                </c:pt>
                <c:pt idx="14">
                  <c:v>-0.51588207236413997</c:v>
                </c:pt>
                <c:pt idx="15">
                  <c:v>-1.79807890960169</c:v>
                </c:pt>
                <c:pt idx="16">
                  <c:v>-3.1687031149245901</c:v>
                </c:pt>
                <c:pt idx="17">
                  <c:v>-4.6646642687599904</c:v>
                </c:pt>
                <c:pt idx="18">
                  <c:v>-4.8755186250761504</c:v>
                </c:pt>
                <c:pt idx="19">
                  <c:v>-5.0677188516248401</c:v>
                </c:pt>
                <c:pt idx="20">
                  <c:v>-5.2434929741258296</c:v>
                </c:pt>
                <c:pt idx="21">
                  <c:v>-5.40473288762254</c:v>
                </c:pt>
                <c:pt idx="22">
                  <c:v>-5.5530559874737797</c:v>
                </c:pt>
                <c:pt idx="23">
                  <c:v>-5.6898534501612898</c:v>
                </c:pt>
                <c:pt idx="24">
                  <c:v>-5.8163284973659604</c:v>
                </c:pt>
                <c:pt idx="25">
                  <c:v>-5.9335270384467398</c:v>
                </c:pt>
                <c:pt idx="26">
                  <c:v>-6.0423624401397902</c:v>
                </c:pt>
                <c:pt idx="27">
                  <c:v>-6.1436357191365802</c:v>
                </c:pt>
                <c:pt idx="28">
                  <c:v>-6.2380521302795104</c:v>
                </c:pt>
                <c:pt idx="29">
                  <c:v>-6.32623488956256</c:v>
                </c:pt>
                <c:pt idx="30">
                  <c:v>-6.4087365998944401</c:v>
                </c:pt>
                <c:pt idx="31">
                  <c:v>-6.4860488204610904</c:v>
                </c:pt>
                <c:pt idx="32">
                  <c:v>-6.5586101250562896</c:v>
                </c:pt>
                <c:pt idx="33">
                  <c:v>-6.6268129222844303</c:v>
                </c:pt>
                <c:pt idx="34">
                  <c:v>-6.6910092549916103</c:v>
                </c:pt>
                <c:pt idx="35">
                  <c:v>-6.7515157533106702</c:v>
                </c:pt>
                <c:pt idx="36">
                  <c:v>-6.80861788218294</c:v>
                </c:pt>
                <c:pt idx="37">
                  <c:v>-6.86257359786004</c:v>
                </c:pt>
                <c:pt idx="38">
                  <c:v>-6.9136165070108104</c:v>
                </c:pt>
                <c:pt idx="39">
                  <c:v>-6.9619586054078004</c:v>
                </c:pt>
                <c:pt idx="40">
                  <c:v>-7.0077926598039904</c:v>
                </c:pt>
                <c:pt idx="41">
                  <c:v>-7.0512942858207701</c:v>
                </c:pt>
                <c:pt idx="42">
                  <c:v>-7.0926237659068896</c:v>
                </c:pt>
                <c:pt idx="43">
                  <c:v>-7.1319276442783304</c:v>
                </c:pt>
                <c:pt idx="44">
                  <c:v>-7.1693401298827304</c:v>
                </c:pt>
                <c:pt idx="45">
                  <c:v>-7.2049843335991</c:v>
                </c:pt>
                <c:pt idx="46">
                  <c:v>-7.2389733618821399</c:v>
                </c:pt>
                <c:pt idx="47">
                  <c:v>-7.2714112857348399</c:v>
                </c:pt>
                <c:pt idx="48">
                  <c:v>-7.30239400111821</c:v>
                </c:pt>
                <c:pt idx="49">
                  <c:v>-7.3320099945820303</c:v>
                </c:pt>
                <c:pt idx="50">
                  <c:v>-7.3603410259465001</c:v>
                </c:pt>
                <c:pt idx="51">
                  <c:v>-7.3874627382167697</c:v>
                </c:pt>
                <c:pt idx="52">
                  <c:v>-7.4134452035170204</c:v>
                </c:pt>
                <c:pt idx="53">
                  <c:v>-7.4383534126472997</c:v>
                </c:pt>
                <c:pt idx="54">
                  <c:v>-7.4622477148581101</c:v>
                </c:pt>
                <c:pt idx="55">
                  <c:v>-7.4851842135771296</c:v>
                </c:pt>
                <c:pt idx="56">
                  <c:v>-7.5072151230857997</c:v>
                </c:pt>
                <c:pt idx="57">
                  <c:v>-7.52838909051101</c:v>
                </c:pt>
                <c:pt idx="58">
                  <c:v>-7.5487514869529999</c:v>
                </c:pt>
                <c:pt idx="59">
                  <c:v>-7.5683446711010003</c:v>
                </c:pt>
                <c:pt idx="60">
                  <c:v>-7.5872082282825399</c:v>
                </c:pt>
                <c:pt idx="61">
                  <c:v>-7.6053791875402501</c:v>
                </c:pt>
                <c:pt idx="62">
                  <c:v>-7.6228922190249504</c:v>
                </c:pt>
                <c:pt idx="63">
                  <c:v>-7.6397798137276398</c:v>
                </c:pt>
                <c:pt idx="64">
                  <c:v>-7.6560724473414297</c:v>
                </c:pt>
                <c:pt idx="65">
                  <c:v>-7.6717987298418597</c:v>
                </c:pt>
                <c:pt idx="66">
                  <c:v>-7.6869855421965401</c:v>
                </c:pt>
                <c:pt idx="67">
                  <c:v>-7.7016581614600197</c:v>
                </c:pt>
                <c:pt idx="68">
                  <c:v>-7.7158403753724496</c:v>
                </c:pt>
                <c:pt idx="69">
                  <c:v>-7.7295545874611804</c:v>
                </c:pt>
                <c:pt idx="70">
                  <c:v>-7.7428219135377496</c:v>
                </c:pt>
                <c:pt idx="71">
                  <c:v>-7.7556622703893598</c:v>
                </c:pt>
                <c:pt idx="72">
                  <c:v>-7.7680944573812303</c:v>
                </c:pt>
                <c:pt idx="73">
                  <c:v>-7.7801362316128104</c:v>
                </c:pt>
                <c:pt idx="74">
                  <c:v>-7.7918043772054997</c:v>
                </c:pt>
                <c:pt idx="75">
                  <c:v>-7.8031147692421898</c:v>
                </c:pt>
                <c:pt idx="76">
                  <c:v>-7.8140824328270897</c:v>
                </c:pt>
                <c:pt idx="77">
                  <c:v>-7.8247215976886899</c:v>
                </c:pt>
                <c:pt idx="78">
                  <c:v>-7.8350457487076399</c:v>
                </c:pt>
                <c:pt idx="79">
                  <c:v>-7.8450676727150901</c:v>
                </c:pt>
                <c:pt idx="80">
                  <c:v>-7.8547995018739796</c:v>
                </c:pt>
                <c:pt idx="81">
                  <c:v>-7.8642527539266798</c:v>
                </c:pt>
                <c:pt idx="82">
                  <c:v>-7.8734383695663901</c:v>
                </c:pt>
                <c:pt idx="83">
                  <c:v>-7.8823667471654497</c:v>
                </c:pt>
                <c:pt idx="84">
                  <c:v>-7.8910477750733303</c:v>
                </c:pt>
                <c:pt idx="85">
                  <c:v>-7.89949086167739</c:v>
                </c:pt>
                <c:pt idx="86">
                  <c:v>-7.9077049634026899</c:v>
                </c:pt>
                <c:pt idx="87">
                  <c:v>-7.9156986108113401</c:v>
                </c:pt>
                <c:pt idx="88">
                  <c:v>-7.9234799329481502</c:v>
                </c:pt>
                <c:pt idx="89">
                  <c:v>-7.93105668006665</c:v>
                </c:pt>
                <c:pt idx="90">
                  <c:v>-7.9384362448577104</c:v>
                </c:pt>
              </c:numCache>
            </c:numRef>
          </c:yVal>
          <c:smooth val="1"/>
          <c:extLst>
            <c:ext xmlns:c16="http://schemas.microsoft.com/office/drawing/2014/chart" uri="{C3380CC4-5D6E-409C-BE32-E72D297353CC}">
              <c16:uniqueId val="{00000002-8A54-413E-B5C4-2BB9B77F84C9}"/>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10.9739821534603</c:v>
                </c:pt>
                <c:pt idx="2">
                  <c:v>10.445928613841</c:v>
                </c:pt>
                <c:pt idx="3">
                  <c:v>9.5658393811422293</c:v>
                </c:pt>
                <c:pt idx="4">
                  <c:v>8.3337144553639604</c:v>
                </c:pt>
                <c:pt idx="5">
                  <c:v>6.7495538365061698</c:v>
                </c:pt>
                <c:pt idx="6">
                  <c:v>4.8133575245688798</c:v>
                </c:pt>
                <c:pt idx="7">
                  <c:v>2.5251255195520899</c:v>
                </c:pt>
                <c:pt idx="8">
                  <c:v>-0.115142178544208</c:v>
                </c:pt>
                <c:pt idx="9">
                  <c:v>-1.86692589467843</c:v>
                </c:pt>
                <c:pt idx="10">
                  <c:v>-2.2355070949156102</c:v>
                </c:pt>
                <c:pt idx="11">
                  <c:v>-2.5456220720296998</c:v>
                </c:pt>
                <c:pt idx="12">
                  <c:v>-2.8093960416099701</c:v>
                </c:pt>
                <c:pt idx="13">
                  <c:v>-3.0358854964270598</c:v>
                </c:pt>
                <c:pt idx="14">
                  <c:v>-3.2319891972325001</c:v>
                </c:pt>
                <c:pt idx="15">
                  <c:v>-3.4030503594094599</c:v>
                </c:pt>
                <c:pt idx="16">
                  <c:v>-3.55326710683847</c:v>
                </c:pt>
                <c:pt idx="17">
                  <c:v>-3.68597947689842</c:v>
                </c:pt>
                <c:pt idx="18">
                  <c:v>-3.8038744943600502</c:v>
                </c:pt>
                <c:pt idx="19">
                  <c:v>-3.9091354551295598</c:v>
                </c:pt>
                <c:pt idx="20">
                  <c:v>-4.0035523749195097</c:v>
                </c:pt>
                <c:pt idx="21">
                  <c:v>-4.0886048837703397</c:v>
                </c:pt>
                <c:pt idx="22">
                  <c:v>-4.16552523981081</c:v>
                </c:pt>
                <c:pt idx="23">
                  <c:v>-4.2353467837757401</c:v>
                </c:pt>
                <c:pt idx="24">
                  <c:v>-4.2989415884603401</c:v>
                </c:pt>
                <c:pt idx="25">
                  <c:v>-4.3570499923010697</c:v>
                </c:pt>
                <c:pt idx="26">
                  <c:v>-4.41030397000526</c:v>
                </c:pt>
                <c:pt idx="27">
                  <c:v>-4.4592457761941997</c:v>
                </c:pt>
                <c:pt idx="28">
                  <c:v>-4.5043429299333102</c:v>
                </c:pt>
                <c:pt idx="29">
                  <c:v>-4.5460003425769999</c:v>
                </c:pt>
                <c:pt idx="30">
                  <c:v>-4.5845701976920603</c:v>
                </c:pt>
                <c:pt idx="31">
                  <c:v>-4.6203600490127297</c:v>
                </c:pt>
                <c:pt idx="32">
                  <c:v>-4.6536394960249003</c:v>
                </c:pt>
                <c:pt idx="33">
                  <c:v>-4.68464571684241</c:v>
                </c:pt>
                <c:pt idx="34">
                  <c:v>-4.7135880774461896</c:v>
                </c:pt>
                <c:pt idx="35">
                  <c:v>-4.7406519900592698</c:v>
                </c:pt>
                <c:pt idx="36">
                  <c:v>-4.7660021577902096</c:v>
                </c:pt>
                <c:pt idx="37">
                  <c:v>-4.7897853150465801</c:v>
                </c:pt>
                <c:pt idx="38">
                  <c:v>-4.8121325516567</c:v>
                </c:pt>
                <c:pt idx="39">
                  <c:v>-4.8331612917043199</c:v>
                </c:pt>
                <c:pt idx="40">
                  <c:v>-4.8529769847023303</c:v>
                </c:pt>
                <c:pt idx="41">
                  <c:v>-4.8716745561043204</c:v>
                </c:pt>
                <c:pt idx="42">
                  <c:v>-4.8893396556628197</c:v>
                </c:pt>
                <c:pt idx="43">
                  <c:v>-4.9060497353287396</c:v>
                </c:pt>
                <c:pt idx="44">
                  <c:v>-4.9218749828881396</c:v>
                </c:pt>
                <c:pt idx="45">
                  <c:v>-4.9368791330763404</c:v>
                </c:pt>
                <c:pt idx="46">
                  <c:v>-4.9511201742816802</c:v>
                </c:pt>
                <c:pt idx="47">
                  <c:v>-4.96465096598551</c:v>
                </c:pt>
                <c:pt idx="48">
                  <c:v>-4.9775197796496897</c:v>
                </c:pt>
                <c:pt idx="49">
                  <c:v>-4.9897707737566304</c:v>
                </c:pt>
                <c:pt idx="50">
                  <c:v>-5.0014444120465402</c:v>
                </c:pt>
                <c:pt idx="51">
                  <c:v>-5.0125778326186303</c:v>
                </c:pt>
                <c:pt idx="52">
                  <c:v>-5.0232051744144197</c:v>
                </c:pt>
                <c:pt idx="53">
                  <c:v>-5.0333578666416097</c:v>
                </c:pt>
                <c:pt idx="54">
                  <c:v>-5.0430648858917904</c:v>
                </c:pt>
                <c:pt idx="55">
                  <c:v>-5.0523529850282802</c:v>
                </c:pt>
                <c:pt idx="56">
                  <c:v>-5.0612468973485401</c:v>
                </c:pt>
                <c:pt idx="57">
                  <c:v>-5.0697695190423904</c:v>
                </c:pt>
                <c:pt idx="58">
                  <c:v>-5.0779420725564997</c:v>
                </c:pt>
                <c:pt idx="59">
                  <c:v>-5.0857842531268203</c:v>
                </c:pt>
                <c:pt idx="60">
                  <c:v>-5.0933143604420703</c:v>
                </c:pt>
                <c:pt idx="61">
                  <c:v>-5.1005494171471799</c:v>
                </c:pt>
                <c:pt idx="62">
                  <c:v>-5.1075052756765897</c:v>
                </c:pt>
                <c:pt idx="63">
                  <c:v>-5.1141967147196103</c:v>
                </c:pt>
                <c:pt idx="64">
                  <c:v>-5.1206375264582702</c:v>
                </c:pt>
                <c:pt idx="65">
                  <c:v>-5.1268405955784297</c:v>
                </c:pt>
                <c:pt idx="66">
                  <c:v>-5.1328179709336599</c:v>
                </c:pt>
                <c:pt idx="67">
                  <c:v>-5.13858093063706</c:v>
                </c:pt>
                <c:pt idx="68">
                  <c:v>-5.1441400412647296</c:v>
                </c:pt>
                <c:pt idx="69">
                  <c:v>-5.1495052117752298</c:v>
                </c:pt>
                <c:pt idx="70">
                  <c:v>-5.1546857426805897</c:v>
                </c:pt>
                <c:pt idx="71">
                  <c:v>-5.1596903709434301</c:v>
                </c:pt>
                <c:pt idx="72">
                  <c:v>-5.1645273110220096</c:v>
                </c:pt>
                <c:pt idx="73">
                  <c:v>-5.1692042924388302</c:v>
                </c:pt>
                <c:pt idx="74">
                  <c:v>-5.17372859420695</c:v>
                </c:pt>
                <c:pt idx="75">
                  <c:v>-5.17810707641297</c:v>
                </c:pt>
                <c:pt idx="76">
                  <c:v>-5.1823462092233603</c:v>
                </c:pt>
                <c:pt idx="77">
                  <c:v>-5.18645209955318</c:v>
                </c:pt>
                <c:pt idx="78">
                  <c:v>-5.19043051561132</c:v>
                </c:pt>
                <c:pt idx="79">
                  <c:v>-5.19428690951466</c:v>
                </c:pt>
                <c:pt idx="80">
                  <c:v>-5.1980264381436996</c:v>
                </c:pt>
                <c:pt idx="81">
                  <c:v>-5.20165398239544</c:v>
                </c:pt>
                <c:pt idx="82">
                  <c:v>-5.2051741649735801</c:v>
                </c:pt>
                <c:pt idx="83">
                  <c:v>-5.2085913668424002</c:v>
                </c:pt>
                <c:pt idx="84">
                  <c:v>-5.2119097424587002</c:v>
                </c:pt>
                <c:pt idx="85">
                  <c:v>-5.2151332338849699</c:v>
                </c:pt>
                <c:pt idx="86">
                  <c:v>-5.2182655838774901</c:v>
                </c:pt>
                <c:pt idx="87">
                  <c:v>-5.2213103480339003</c:v>
                </c:pt>
                <c:pt idx="88">
                  <c:v>-5.2242709060775496</c:v>
                </c:pt>
                <c:pt idx="89">
                  <c:v>-5.2271504723481401</c:v>
                </c:pt>
                <c:pt idx="90">
                  <c:v>-5.2299521055624698</c:v>
                </c:pt>
              </c:numCache>
            </c:numRef>
          </c:yVal>
          <c:smooth val="1"/>
          <c:extLst>
            <c:ext xmlns:c16="http://schemas.microsoft.com/office/drawing/2014/chart" uri="{C3380CC4-5D6E-409C-BE32-E72D297353CC}">
              <c16:uniqueId val="{00000003-8A54-413E-B5C4-2BB9B77F84C9}"/>
            </c:ext>
          </c:extLst>
        </c:ser>
        <c:dLbls>
          <c:showLegendKey val="0"/>
          <c:showVal val="0"/>
          <c:showCatName val="0"/>
          <c:showSerName val="0"/>
          <c:showPercent val="0"/>
          <c:showBubbleSize val="0"/>
        </c:dLbls>
        <c:axId val="942709888"/>
        <c:axId val="942708712"/>
      </c:scatterChart>
      <c:valAx>
        <c:axId val="942709888"/>
        <c:scaling>
          <c:orientation val="minMax"/>
          <c:max val="90"/>
          <c:min val="0"/>
        </c:scaling>
        <c:delete val="0"/>
        <c:axPos val="b"/>
        <c:majorGridlines>
          <c:spPr>
            <a:ln w="9525" cap="flat" cmpd="sng" algn="ctr">
              <a:solidFill>
                <a:schemeClr val="tx1">
                  <a:tint val="75000"/>
                  <a:shade val="95000"/>
                  <a:satMod val="105000"/>
                </a:schemeClr>
              </a:solidFill>
              <a:prstDash val="dashDot"/>
              <a:round/>
            </a:ln>
          </c:spPr>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Elevation </a:t>
                </a:r>
                <a:r>
                  <a:rPr lang="en-GB" sz="1000" b="1" i="0" u="none" strike="noStrike" baseline="0">
                    <a:effectLst/>
                  </a:rPr>
                  <a:t>(</a:t>
                </a:r>
                <a:r>
                  <a:rPr lang="en-GB" sz="1000" b="1" i="0" u="none" strike="noStrike" baseline="0">
                    <a:effectLst/>
                    <a:sym typeface="Symbol" panose="05050102010706020507" pitchFamily="1" charset="2"/>
                  </a:rPr>
                  <a:t></a:t>
                </a:r>
                <a:r>
                  <a:rPr lang="en-GB" sz="1000" b="1" i="0" u="none" strike="noStrike" baseline="0">
                    <a:effectLst/>
                  </a:rPr>
                  <a:t>)</a:t>
                </a:r>
                <a:r>
                  <a:rPr lang="en-GB"/>
                  <a:t> (deg)</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942708712"/>
        <c:crosses val="autoZero"/>
        <c:crossBetween val="midCat"/>
      </c:valAx>
      <c:valAx>
        <c:axId val="942708712"/>
        <c:scaling>
          <c:orientation val="minMax"/>
        </c:scaling>
        <c:delete val="0"/>
        <c:axPos val="l"/>
        <c:majorGridlines>
          <c:spPr>
            <a:ln w="9525" cap="flat" cmpd="sng" algn="ctr">
              <a:solidFill>
                <a:schemeClr val="tx1">
                  <a:tint val="75000"/>
                  <a:shade val="95000"/>
                  <a:satMod val="105000"/>
                </a:schemeClr>
              </a:solidFill>
              <a:prstDash val="dashDot"/>
              <a:round/>
            </a:ln>
          </c:spPr>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Gain (dBi)</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942709888"/>
        <c:crosses val="autoZero"/>
        <c:crossBetween val="midCat"/>
      </c:valAx>
    </c:plotArea>
    <c:legend>
      <c:legendPos val="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txPr>
    <a:bodyPr/>
    <a:lstStyle/>
    <a:p>
      <a:pPr>
        <a:defRPr lang="zh-CN"/>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8.1544163230000102</c:v>
                </c:pt>
                <c:pt idx="1">
                  <c:v>8.1545538170000107</c:v>
                </c:pt>
                <c:pt idx="2">
                  <c:v>8.1546491890000006</c:v>
                </c:pt>
                <c:pt idx="3">
                  <c:v>8.1547024409999995</c:v>
                </c:pt>
                <c:pt idx="4">
                  <c:v>8.1547135730000004</c:v>
                </c:pt>
                <c:pt idx="5">
                  <c:v>8.1546825870000106</c:v>
                </c:pt>
                <c:pt idx="6">
                  <c:v>8.1546094839999999</c:v>
                </c:pt>
                <c:pt idx="7">
                  <c:v>8.1544942650000092</c:v>
                </c:pt>
                <c:pt idx="8">
                  <c:v>8.1543369299999995</c:v>
                </c:pt>
                <c:pt idx="9">
                  <c:v>8.1541374819999994</c:v>
                </c:pt>
                <c:pt idx="10">
                  <c:v>8.1538959210000002</c:v>
                </c:pt>
                <c:pt idx="11">
                  <c:v>8.1536122490000107</c:v>
                </c:pt>
                <c:pt idx="12">
                  <c:v>8.1532864660000008</c:v>
                </c:pt>
                <c:pt idx="13">
                  <c:v>8.1529185739999992</c:v>
                </c:pt>
                <c:pt idx="14">
                  <c:v>8.1525085750000095</c:v>
                </c:pt>
                <c:pt idx="15">
                  <c:v>8.1520564690000104</c:v>
                </c:pt>
                <c:pt idx="16">
                  <c:v>8.1515622570000108</c:v>
                </c:pt>
                <c:pt idx="17">
                  <c:v>8.1510259420000004</c:v>
                </c:pt>
                <c:pt idx="18">
                  <c:v>8.1504475240000094</c:v>
                </c:pt>
                <c:pt idx="19">
                  <c:v>8.1498270050000006</c:v>
                </c:pt>
                <c:pt idx="20">
                  <c:v>8.1491643860000007</c:v>
                </c:pt>
                <c:pt idx="21">
                  <c:v>8.1484596689999993</c:v>
                </c:pt>
                <c:pt idx="22">
                  <c:v>8.1477128539999999</c:v>
                </c:pt>
                <c:pt idx="23">
                  <c:v>8.1469239439999903</c:v>
                </c:pt>
                <c:pt idx="24">
                  <c:v>8.1460929390000008</c:v>
                </c:pt>
                <c:pt idx="25">
                  <c:v>8.1452198419999995</c:v>
                </c:pt>
                <c:pt idx="26">
                  <c:v>8.1443046540000008</c:v>
                </c:pt>
                <c:pt idx="27">
                  <c:v>8.1433473759999995</c:v>
                </c:pt>
                <c:pt idx="28">
                  <c:v>8.1423480090000009</c:v>
                </c:pt>
                <c:pt idx="29">
                  <c:v>8.141306556</c:v>
                </c:pt>
                <c:pt idx="30">
                  <c:v>8.1402230180000004</c:v>
                </c:pt>
                <c:pt idx="31">
                  <c:v>8.1390973970000005</c:v>
                </c:pt>
                <c:pt idx="32">
                  <c:v>8.1379296930000002</c:v>
                </c:pt>
                <c:pt idx="33">
                  <c:v>8.136719909</c:v>
                </c:pt>
                <c:pt idx="34">
                  <c:v>8.1354680469999998</c:v>
                </c:pt>
                <c:pt idx="35">
                  <c:v>8.1341741079999998</c:v>
                </c:pt>
                <c:pt idx="36">
                  <c:v>8.1328380930000002</c:v>
                </c:pt>
                <c:pt idx="37">
                  <c:v>8.1314600049999992</c:v>
                </c:pt>
                <c:pt idx="38">
                  <c:v>8.1300398450000007</c:v>
                </c:pt>
                <c:pt idx="39">
                  <c:v>8.1285776149999993</c:v>
                </c:pt>
                <c:pt idx="40">
                  <c:v>8.1270733160000006</c:v>
                </c:pt>
                <c:pt idx="41">
                  <c:v>8.1255269509999994</c:v>
                </c:pt>
                <c:pt idx="42">
                  <c:v>8.1239385209999995</c:v>
                </c:pt>
                <c:pt idx="43">
                  <c:v>8.1223080280000008</c:v>
                </c:pt>
                <c:pt idx="44">
                  <c:v>8.1206354740000002</c:v>
                </c:pt>
                <c:pt idx="45">
                  <c:v>8.1189208609999994</c:v>
                </c:pt>
                <c:pt idx="46">
                  <c:v>8.1171641900000004</c:v>
                </c:pt>
                <c:pt idx="47">
                  <c:v>8.1153654639999999</c:v>
                </c:pt>
                <c:pt idx="48">
                  <c:v>8.1135246839999997</c:v>
                </c:pt>
                <c:pt idx="49">
                  <c:v>8.1116418530000001</c:v>
                </c:pt>
                <c:pt idx="50">
                  <c:v>8.1097169709999992</c:v>
                </c:pt>
                <c:pt idx="51">
                  <c:v>8.1077500419999993</c:v>
                </c:pt>
                <c:pt idx="52">
                  <c:v>8.1057410680000004</c:v>
                </c:pt>
                <c:pt idx="53">
                  <c:v>8.1036900490000008</c:v>
                </c:pt>
                <c:pt idx="54">
                  <c:v>8.1015969880000007</c:v>
                </c:pt>
                <c:pt idx="55">
                  <c:v>8.0994618880000004</c:v>
                </c:pt>
                <c:pt idx="56">
                  <c:v>8.09728475</c:v>
                </c:pt>
                <c:pt idx="57">
                  <c:v>8.0950655760000103</c:v>
                </c:pt>
                <c:pt idx="58">
                  <c:v>8.0928043690000102</c:v>
                </c:pt>
                <c:pt idx="59">
                  <c:v>8.0905011299999998</c:v>
                </c:pt>
                <c:pt idx="60">
                  <c:v>8.0881558620000007</c:v>
                </c:pt>
                <c:pt idx="61">
                  <c:v>8.0857685670000006</c:v>
                </c:pt>
                <c:pt idx="62">
                  <c:v>8.0833392460000102</c:v>
                </c:pt>
                <c:pt idx="63">
                  <c:v>8.0808679029999997</c:v>
                </c:pt>
                <c:pt idx="64">
                  <c:v>8.0783545379999993</c:v>
                </c:pt>
                <c:pt idx="65">
                  <c:v>8.0757991560000093</c:v>
                </c:pt>
                <c:pt idx="66">
                  <c:v>8.0732017569999996</c:v>
                </c:pt>
                <c:pt idx="67">
                  <c:v>8.0705623430000006</c:v>
                </c:pt>
                <c:pt idx="68">
                  <c:v>8.0678809180000108</c:v>
                </c:pt>
                <c:pt idx="69">
                  <c:v>8.0651574840000002</c:v>
                </c:pt>
                <c:pt idx="70">
                  <c:v>8.0623920420000008</c:v>
                </c:pt>
                <c:pt idx="71">
                  <c:v>8.05958459500002</c:v>
                </c:pt>
                <c:pt idx="72">
                  <c:v>8.0567351449999993</c:v>
                </c:pt>
                <c:pt idx="73">
                  <c:v>8.0538436949999994</c:v>
                </c:pt>
                <c:pt idx="74">
                  <c:v>8.0509102469999991</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8.0259310159999995</c:v>
                </c:pt>
                <c:pt idx="83">
                  <c:v>8.0226196929999993</c:v>
                </c:pt>
                <c:pt idx="84">
                  <c:v>8.0192663960000008</c:v>
                </c:pt>
                <c:pt idx="85">
                  <c:v>8.0158711280000006</c:v>
                </c:pt>
                <c:pt idx="86">
                  <c:v>8.0124338910000095</c:v>
                </c:pt>
                <c:pt idx="87">
                  <c:v>8.0089546869999992</c:v>
                </c:pt>
                <c:pt idx="88">
                  <c:v>8.0054335200000093</c:v>
                </c:pt>
                <c:pt idx="89">
                  <c:v>8.0018703910000006</c:v>
                </c:pt>
                <c:pt idx="90">
                  <c:v>7.9982653040000002</c:v>
                </c:pt>
                <c:pt idx="91">
                  <c:v>7.9946182600000002</c:v>
                </c:pt>
                <c:pt idx="92">
                  <c:v>7.9909292629999999</c:v>
                </c:pt>
                <c:pt idx="93">
                  <c:v>7.9871983149999997</c:v>
                </c:pt>
                <c:pt idx="94">
                  <c:v>7.9834254189999996</c:v>
                </c:pt>
                <c:pt idx="95">
                  <c:v>7.9796105769999999</c:v>
                </c:pt>
                <c:pt idx="96">
                  <c:v>7.9757537920000097</c:v>
                </c:pt>
                <c:pt idx="97">
                  <c:v>7.9718550659999998</c:v>
                </c:pt>
                <c:pt idx="98">
                  <c:v>7.9679144029999902</c:v>
                </c:pt>
                <c:pt idx="99">
                  <c:v>7.9639318039999996</c:v>
                </c:pt>
                <c:pt idx="100">
                  <c:v>7.9599072729999998</c:v>
                </c:pt>
                <c:pt idx="101">
                  <c:v>7.955840813</c:v>
                </c:pt>
                <c:pt idx="102">
                  <c:v>7.9517324250000003</c:v>
                </c:pt>
                <c:pt idx="103">
                  <c:v>7.9475821130000002</c:v>
                </c:pt>
                <c:pt idx="104">
                  <c:v>7.9433898789999997</c:v>
                </c:pt>
                <c:pt idx="105">
                  <c:v>7.9391557270000002</c:v>
                </c:pt>
                <c:pt idx="106">
                  <c:v>7.9348796579999998</c:v>
                </c:pt>
                <c:pt idx="107">
                  <c:v>7.9305616759999999</c:v>
                </c:pt>
                <c:pt idx="108">
                  <c:v>7.9262017840000096</c:v>
                </c:pt>
                <c:pt idx="109">
                  <c:v>7.9217999829999997</c:v>
                </c:pt>
                <c:pt idx="110">
                  <c:v>7.9173562769999899</c:v>
                </c:pt>
                <c:pt idx="111">
                  <c:v>7.9128706700000002</c:v>
                </c:pt>
                <c:pt idx="112">
                  <c:v>7.9083431620000004</c:v>
                </c:pt>
                <c:pt idx="113">
                  <c:v>7.9037737579999998</c:v>
                </c:pt>
                <c:pt idx="114">
                  <c:v>7.8991624600000003</c:v>
                </c:pt>
                <c:pt idx="115">
                  <c:v>7.8945092709999898</c:v>
                </c:pt>
                <c:pt idx="116">
                  <c:v>7.8898141940000004</c:v>
                </c:pt>
                <c:pt idx="117">
                  <c:v>7.8850772310000004</c:v>
                </c:pt>
                <c:pt idx="118">
                  <c:v>7.8802983859999998</c:v>
                </c:pt>
                <c:pt idx="119">
                  <c:v>7.8754776609999997</c:v>
                </c:pt>
                <c:pt idx="120">
                  <c:v>7.8706150590000004</c:v>
                </c:pt>
                <c:pt idx="121">
                  <c:v>7.8657105840000003</c:v>
                </c:pt>
                <c:pt idx="122">
                  <c:v>7.8607642369999899</c:v>
                </c:pt>
                <c:pt idx="123">
                  <c:v>7.8557760219999997</c:v>
                </c:pt>
                <c:pt idx="124">
                  <c:v>7.8507459409999996</c:v>
                </c:pt>
                <c:pt idx="125">
                  <c:v>7.8456739989999997</c:v>
                </c:pt>
                <c:pt idx="126">
                  <c:v>7.8405601960000002</c:v>
                </c:pt>
                <c:pt idx="127">
                  <c:v>7.8354045369999898</c:v>
                </c:pt>
                <c:pt idx="128">
                  <c:v>7.8302070239999999</c:v>
                </c:pt>
                <c:pt idx="129">
                  <c:v>7.8249676609999899</c:v>
                </c:pt>
                <c:pt idx="130">
                  <c:v>7.8196864489999998</c:v>
                </c:pt>
                <c:pt idx="131">
                  <c:v>7.8143633929999998</c:v>
                </c:pt>
                <c:pt idx="132">
                  <c:v>7.8089984939999999</c:v>
                </c:pt>
                <c:pt idx="133">
                  <c:v>7.8035917560000003</c:v>
                </c:pt>
                <c:pt idx="134">
                  <c:v>7.7981431819999996</c:v>
                </c:pt>
                <c:pt idx="135">
                  <c:v>7.7926527749999996</c:v>
                </c:pt>
                <c:pt idx="136">
                  <c:v>7.7871205379999902</c:v>
                </c:pt>
                <c:pt idx="137">
                  <c:v>7.7815464729999997</c:v>
                </c:pt>
                <c:pt idx="138">
                  <c:v>7.7759305830000001</c:v>
                </c:pt>
                <c:pt idx="139">
                  <c:v>7.7702728719999996</c:v>
                </c:pt>
                <c:pt idx="140">
                  <c:v>7.7645733430000003</c:v>
                </c:pt>
                <c:pt idx="141">
                  <c:v>7.7588319979999998</c:v>
                </c:pt>
                <c:pt idx="142">
                  <c:v>7.7530488399999999</c:v>
                </c:pt>
                <c:pt idx="143">
                  <c:v>7.7472238720000002</c:v>
                </c:pt>
                <c:pt idx="144">
                  <c:v>7.7413570979999999</c:v>
                </c:pt>
                <c:pt idx="145">
                  <c:v>7.7354485200000003</c:v>
                </c:pt>
                <c:pt idx="146">
                  <c:v>7.7294981409999997</c:v>
                </c:pt>
                <c:pt idx="147">
                  <c:v>7.7235059650000002</c:v>
                </c:pt>
                <c:pt idx="148">
                  <c:v>7.7174719930000002</c:v>
                </c:pt>
                <c:pt idx="149">
                  <c:v>7.7113962300000001</c:v>
                </c:pt>
                <c:pt idx="150">
                  <c:v>7.7052786769999999</c:v>
                </c:pt>
                <c:pt idx="151">
                  <c:v>7.6991193390000001</c:v>
                </c:pt>
                <c:pt idx="152">
                  <c:v>7.6929182169999901</c:v>
                </c:pt>
                <c:pt idx="153">
                  <c:v>7.6866753149999996</c:v>
                </c:pt>
                <c:pt idx="154">
                  <c:v>7.6803906360000003</c:v>
                </c:pt>
                <c:pt idx="155">
                  <c:v>7.6740641829999996</c:v>
                </c:pt>
                <c:pt idx="156">
                  <c:v>7.6676959579999897</c:v>
                </c:pt>
                <c:pt idx="157">
                  <c:v>7.6612859660000003</c:v>
                </c:pt>
                <c:pt idx="158">
                  <c:v>7.6548342069999897</c:v>
                </c:pt>
                <c:pt idx="159">
                  <c:v>7.6483406870000001</c:v>
                </c:pt>
                <c:pt idx="160">
                  <c:v>7.6418054069999997</c:v>
                </c:pt>
                <c:pt idx="161">
                  <c:v>7.6352283700000001</c:v>
                </c:pt>
                <c:pt idx="162">
                  <c:v>7.6286095789999901</c:v>
                </c:pt>
                <c:pt idx="163">
                  <c:v>7.6219490380000003</c:v>
                </c:pt>
                <c:pt idx="164">
                  <c:v>7.6152467489999998</c:v>
                </c:pt>
                <c:pt idx="165">
                  <c:v>7.6085027160000003</c:v>
                </c:pt>
                <c:pt idx="166">
                  <c:v>7.6017169400000002</c:v>
                </c:pt>
                <c:pt idx="167">
                  <c:v>7.5948894249999999</c:v>
                </c:pt>
                <c:pt idx="168">
                  <c:v>7.5880201740000004</c:v>
                </c:pt>
                <c:pt idx="169">
                  <c:v>7.5811091900000003</c:v>
                </c:pt>
                <c:pt idx="170">
                  <c:v>7.5741564749999997</c:v>
                </c:pt>
                <c:pt idx="171">
                  <c:v>7.5671620329999998</c:v>
                </c:pt>
                <c:pt idx="172">
                  <c:v>7.5601258659999901</c:v>
                </c:pt>
                <c:pt idx="173">
                  <c:v>7.5530479770000003</c:v>
                </c:pt>
                <c:pt idx="174">
                  <c:v>7.5459283700000004</c:v>
                </c:pt>
                <c:pt idx="175">
                  <c:v>7.5387670460000002</c:v>
                </c:pt>
                <c:pt idx="176">
                  <c:v>7.5315640090000002</c:v>
                </c:pt>
                <c:pt idx="177">
                  <c:v>7.5243192619999899</c:v>
                </c:pt>
                <c:pt idx="178">
                  <c:v>7.5170328069999899</c:v>
                </c:pt>
                <c:pt idx="179">
                  <c:v>7.5097046479999996</c:v>
                </c:pt>
                <c:pt idx="180">
                  <c:v>7.5023347859999996</c:v>
                </c:pt>
                <c:pt idx="181">
                  <c:v>7.494923226</c:v>
                </c:pt>
                <c:pt idx="182">
                  <c:v>7.4874699690000002</c:v>
                </c:pt>
                <c:pt idx="183">
                  <c:v>7.4799750180000002</c:v>
                </c:pt>
                <c:pt idx="184">
                  <c:v>7.4724383769999996</c:v>
                </c:pt>
                <c:pt idx="185">
                  <c:v>7.4648600470000002</c:v>
                </c:pt>
                <c:pt idx="186">
                  <c:v>7.4572400319999996</c:v>
                </c:pt>
                <c:pt idx="187">
                  <c:v>7.449578335</c:v>
                </c:pt>
                <c:pt idx="188">
                  <c:v>7.4418749579999997</c:v>
                </c:pt>
                <c:pt idx="189">
                  <c:v>7.4341299029999997</c:v>
                </c:pt>
                <c:pt idx="190">
                  <c:v>7.4263431740000003</c:v>
                </c:pt>
                <c:pt idx="191">
                  <c:v>7.4185147729999903</c:v>
                </c:pt>
                <c:pt idx="192">
                  <c:v>7.410644703</c:v>
                </c:pt>
                <c:pt idx="193">
                  <c:v>7.4027329670000004</c:v>
                </c:pt>
                <c:pt idx="194">
                  <c:v>7.3947795660000004</c:v>
                </c:pt>
                <c:pt idx="195">
                  <c:v>7.3867845040000004</c:v>
                </c:pt>
                <c:pt idx="196">
                  <c:v>7.3787477839999998</c:v>
                </c:pt>
                <c:pt idx="197">
                  <c:v>7.3706694080000004</c:v>
                </c:pt>
                <c:pt idx="198">
                  <c:v>7.36254937799999</c:v>
                </c:pt>
                <c:pt idx="199">
                  <c:v>7.3543876969999902</c:v>
                </c:pt>
                <c:pt idx="200">
                  <c:v>7.3461843679999896</c:v>
                </c:pt>
                <c:pt idx="201">
                  <c:v>7.337939392</c:v>
                </c:pt>
                <c:pt idx="202">
                  <c:v>7.3296527740000004</c:v>
                </c:pt>
                <c:pt idx="203">
                  <c:v>7.3213245139999996</c:v>
                </c:pt>
                <c:pt idx="204">
                  <c:v>7.3129546159999901</c:v>
                </c:pt>
                <c:pt idx="205">
                  <c:v>7.3045430820000004</c:v>
                </c:pt>
                <c:pt idx="206">
                  <c:v>7.2960899149999996</c:v>
                </c:pt>
                <c:pt idx="207">
                  <c:v>7.2875951160000003</c:v>
                </c:pt>
                <c:pt idx="208">
                  <c:v>7.2790586890000002</c:v>
                </c:pt>
                <c:pt idx="209">
                  <c:v>7.2704806350000002</c:v>
                </c:pt>
                <c:pt idx="210">
                  <c:v>7.2618609569999997</c:v>
                </c:pt>
                <c:pt idx="211">
                  <c:v>7.2531996579999998</c:v>
                </c:pt>
                <c:pt idx="212">
                  <c:v>7.2444967389999997</c:v>
                </c:pt>
                <c:pt idx="213">
                  <c:v>7.2357522019999996</c:v>
                </c:pt>
                <c:pt idx="214">
                  <c:v>7.2269660509999998</c:v>
                </c:pt>
                <c:pt idx="215">
                  <c:v>7.2181382879999996</c:v>
                </c:pt>
                <c:pt idx="216">
                  <c:v>7.2092689140000097</c:v>
                </c:pt>
                <c:pt idx="217">
                  <c:v>7.2003579310000001</c:v>
                </c:pt>
                <c:pt idx="218">
                  <c:v>7.1914053429999996</c:v>
                </c:pt>
                <c:pt idx="219">
                  <c:v>7.1824111510000002</c:v>
                </c:pt>
                <c:pt idx="220">
                  <c:v>7.1733753570000003</c:v>
                </c:pt>
                <c:pt idx="221">
                  <c:v>7.1642979629999903</c:v>
                </c:pt>
                <c:pt idx="222">
                  <c:v>7.15517897099999</c:v>
                </c:pt>
                <c:pt idx="223">
                  <c:v>7.1460183839999996</c:v>
                </c:pt>
                <c:pt idx="224">
                  <c:v>7.1368162039999996</c:v>
                </c:pt>
                <c:pt idx="225">
                  <c:v>7.1275724309999902</c:v>
                </c:pt>
                <c:pt idx="226">
                  <c:v>7.1182870699999903</c:v>
                </c:pt>
                <c:pt idx="227">
                  <c:v>7.1089601199999999</c:v>
                </c:pt>
                <c:pt idx="228">
                  <c:v>7.0995915849999998</c:v>
                </c:pt>
                <c:pt idx="229">
                  <c:v>7.0901814649999997</c:v>
                </c:pt>
                <c:pt idx="230">
                  <c:v>7.080729764</c:v>
                </c:pt>
                <c:pt idx="231">
                  <c:v>7.0712364830000096</c:v>
                </c:pt>
                <c:pt idx="232">
                  <c:v>7.0617016220000002</c:v>
                </c:pt>
                <c:pt idx="233">
                  <c:v>7.0521251859999996</c:v>
                </c:pt>
                <c:pt idx="234">
                  <c:v>7.0425071739999998</c:v>
                </c:pt>
                <c:pt idx="235">
                  <c:v>7.0328475890000002</c:v>
                </c:pt>
                <c:pt idx="236">
                  <c:v>7.0231464319999999</c:v>
                </c:pt>
                <c:pt idx="237">
                  <c:v>7.013403705</c:v>
                </c:pt>
                <c:pt idx="238">
                  <c:v>7.0036194099999998</c:v>
                </c:pt>
                <c:pt idx="239">
                  <c:v>6.9937935480000002</c:v>
                </c:pt>
                <c:pt idx="240">
                  <c:v>6.9839261209999997</c:v>
                </c:pt>
                <c:pt idx="241">
                  <c:v>6.97401713</c:v>
                </c:pt>
                <c:pt idx="242">
                  <c:v>6.9640665769999899</c:v>
                </c:pt>
                <c:pt idx="243">
                  <c:v>6.9540744630000004</c:v>
                </c:pt>
                <c:pt idx="244">
                  <c:v>6.9440407889999998</c:v>
                </c:pt>
                <c:pt idx="245">
                  <c:v>6.9339655569999996</c:v>
                </c:pt>
                <c:pt idx="246">
                  <c:v>6.923848768</c:v>
                </c:pt>
                <c:pt idx="247">
                  <c:v>6.9136904240000003</c:v>
                </c:pt>
                <c:pt idx="248">
                  <c:v>6.9034905249999996</c:v>
                </c:pt>
                <c:pt idx="249">
                  <c:v>6.8932490729999998</c:v>
                </c:pt>
                <c:pt idx="250">
                  <c:v>6.8829660700000002</c:v>
                </c:pt>
                <c:pt idx="251">
                  <c:v>6.8726415149999998</c:v>
                </c:pt>
                <c:pt idx="252">
                  <c:v>6.8622754109999997</c:v>
                </c:pt>
                <c:pt idx="253">
                  <c:v>6.851867758</c:v>
                </c:pt>
                <c:pt idx="254">
                  <c:v>6.8414185579999902</c:v>
                </c:pt>
                <c:pt idx="255">
                  <c:v>6.8309278109999996</c:v>
                </c:pt>
                <c:pt idx="256">
                  <c:v>6.82039551799999</c:v>
                </c:pt>
                <c:pt idx="257">
                  <c:v>6.8098216809999998</c:v>
                </c:pt>
                <c:pt idx="258">
                  <c:v>6.7992062989999997</c:v>
                </c:pt>
                <c:pt idx="259">
                  <c:v>6.7885493739999996</c:v>
                </c:pt>
                <c:pt idx="260">
                  <c:v>6.7778509070000004</c:v>
                </c:pt>
                <c:pt idx="261">
                  <c:v>6.7671108979999897</c:v>
                </c:pt>
                <c:pt idx="262">
                  <c:v>6.7563293480000004</c:v>
                </c:pt>
                <c:pt idx="263">
                  <c:v>6.74550625799999</c:v>
                </c:pt>
                <c:pt idx="264">
                  <c:v>6.7346416280000003</c:v>
                </c:pt>
                <c:pt idx="265">
                  <c:v>6.7237354590000002</c:v>
                </c:pt>
                <c:pt idx="266">
                  <c:v>6.7127877500000004</c:v>
                </c:pt>
                <c:pt idx="267">
                  <c:v>6.7017985040000001</c:v>
                </c:pt>
                <c:pt idx="268">
                  <c:v>6.6907677200000002</c:v>
                </c:pt>
                <c:pt idx="269">
                  <c:v>6.6796953979999998</c:v>
                </c:pt>
                <c:pt idx="270">
                  <c:v>6.6685815389999901</c:v>
                </c:pt>
                <c:pt idx="271">
                  <c:v>6.6574261420000003</c:v>
                </c:pt>
                <c:pt idx="272">
                  <c:v>6.6462292100000004</c:v>
                </c:pt>
                <c:pt idx="273">
                  <c:v>6.6349907399999903</c:v>
                </c:pt>
                <c:pt idx="274">
                  <c:v>6.6237107340000003</c:v>
                </c:pt>
                <c:pt idx="275">
                  <c:v>6.6123891910000001</c:v>
                </c:pt>
                <c:pt idx="276">
                  <c:v>6.6010261119999996</c:v>
                </c:pt>
                <c:pt idx="277">
                  <c:v>6.5896214970000004</c:v>
                </c:pt>
                <c:pt idx="278">
                  <c:v>6.578175345</c:v>
                </c:pt>
                <c:pt idx="279">
                  <c:v>6.566687656</c:v>
                </c:pt>
                <c:pt idx="280">
                  <c:v>6.5551584299999996</c:v>
                </c:pt>
                <c:pt idx="281">
                  <c:v>6.5435876669999899</c:v>
                </c:pt>
                <c:pt idx="282">
                  <c:v>6.5319753670000003</c:v>
                </c:pt>
                <c:pt idx="283">
                  <c:v>6.5203215290000003</c:v>
                </c:pt>
                <c:pt idx="284">
                  <c:v>6.5086261519999997</c:v>
                </c:pt>
                <c:pt idx="285">
                  <c:v>6.4968892370000004</c:v>
                </c:pt>
                <c:pt idx="286">
                  <c:v>6.4851107819999996</c:v>
                </c:pt>
                <c:pt idx="287">
                  <c:v>6.4732907880000097</c:v>
                </c:pt>
                <c:pt idx="288">
                  <c:v>6.4614292530000004</c:v>
                </c:pt>
                <c:pt idx="289">
                  <c:v>6.449526176</c:v>
                </c:pt>
                <c:pt idx="290">
                  <c:v>6.43758155799999</c:v>
                </c:pt>
                <c:pt idx="291">
                  <c:v>6.4255953970000004</c:v>
                </c:pt>
                <c:pt idx="292">
                  <c:v>6.413567692</c:v>
                </c:pt>
                <c:pt idx="293">
                  <c:v>6.4014984430000004</c:v>
                </c:pt>
                <c:pt idx="294">
                  <c:v>6.3893876479999996</c:v>
                </c:pt>
                <c:pt idx="295">
                  <c:v>6.3772353060000002</c:v>
                </c:pt>
                <c:pt idx="296">
                  <c:v>6.3650414169999996</c:v>
                </c:pt>
                <c:pt idx="297">
                  <c:v>6.3528059779999904</c:v>
                </c:pt>
                <c:pt idx="298">
                  <c:v>6.3405289890000001</c:v>
                </c:pt>
                <c:pt idx="299">
                  <c:v>6.3282104490000002</c:v>
                </c:pt>
                <c:pt idx="300">
                  <c:v>6.3158503560000003</c:v>
                </c:pt>
                <c:pt idx="301">
                  <c:v>6.3034487080000003</c:v>
                </c:pt>
                <c:pt idx="302">
                  <c:v>6.2910055050000002</c:v>
                </c:pt>
                <c:pt idx="303">
                  <c:v>6.2785207439999997</c:v>
                </c:pt>
                <c:pt idx="304">
                  <c:v>6.2659944239999996</c:v>
                </c:pt>
                <c:pt idx="305">
                  <c:v>6.2534265429999998</c:v>
                </c:pt>
                <c:pt idx="306">
                  <c:v>6.240817099</c:v>
                </c:pt>
                <c:pt idx="307">
                  <c:v>6.2281660910000003</c:v>
                </c:pt>
                <c:pt idx="308">
                  <c:v>6.2154735170000004</c:v>
                </c:pt>
                <c:pt idx="309">
                  <c:v>6.2027393750000002</c:v>
                </c:pt>
                <c:pt idx="310">
                  <c:v>6.1899636620000003</c:v>
                </c:pt>
                <c:pt idx="311">
                  <c:v>6.1771463769999899</c:v>
                </c:pt>
                <c:pt idx="312">
                  <c:v>6.1642875169999902</c:v>
                </c:pt>
                <c:pt idx="313">
                  <c:v>6.1513870800000001</c:v>
                </c:pt>
                <c:pt idx="314">
                  <c:v>6.1384450639999999</c:v>
                </c:pt>
                <c:pt idx="315">
                  <c:v>6.1254614669999903</c:v>
                </c:pt>
                <c:pt idx="316">
                  <c:v>6.1124362850000002</c:v>
                </c:pt>
                <c:pt idx="317">
                  <c:v>6.0993695170000004</c:v>
                </c:pt>
                <c:pt idx="318">
                  <c:v>6.0862611600000003</c:v>
                </c:pt>
                <c:pt idx="319">
                  <c:v>6.0731112100000004</c:v>
                </c:pt>
                <c:pt idx="320">
                  <c:v>6.0599196659999999</c:v>
                </c:pt>
                <c:pt idx="321">
                  <c:v>6.0466865240000001</c:v>
                </c:pt>
                <c:pt idx="322">
                  <c:v>6.0334117819999999</c:v>
                </c:pt>
                <c:pt idx="323">
                  <c:v>6.0200954360000001</c:v>
                </c:pt>
                <c:pt idx="324">
                  <c:v>6.0067374840000003</c:v>
                </c:pt>
                <c:pt idx="325">
                  <c:v>5.9933379220000003</c:v>
                </c:pt>
                <c:pt idx="326">
                  <c:v>5.9798967469999997</c:v>
                </c:pt>
                <c:pt idx="327">
                  <c:v>5.9664139560000002</c:v>
                </c:pt>
                <c:pt idx="328">
                  <c:v>5.9528895449999997</c:v>
                </c:pt>
                <c:pt idx="329">
                  <c:v>5.9393235109999996</c:v>
                </c:pt>
                <c:pt idx="330">
                  <c:v>5.9257158509999899</c:v>
                </c:pt>
                <c:pt idx="331">
                  <c:v>5.9120665600000004</c:v>
                </c:pt>
                <c:pt idx="332">
                  <c:v>5.8983756349999998</c:v>
                </c:pt>
                <c:pt idx="333">
                  <c:v>5.8846430720000003</c:v>
                </c:pt>
                <c:pt idx="334">
                  <c:v>5.8708688679999996</c:v>
                </c:pt>
                <c:pt idx="335">
                  <c:v>5.8570530170000001</c:v>
                </c:pt>
                <c:pt idx="336">
                  <c:v>5.8431955169999901</c:v>
                </c:pt>
                <c:pt idx="337">
                  <c:v>5.8292963640000002</c:v>
                </c:pt>
                <c:pt idx="338">
                  <c:v>5.81535555199999</c:v>
                </c:pt>
                <c:pt idx="339">
                  <c:v>5.8013730780000001</c:v>
                </c:pt>
                <c:pt idx="340">
                  <c:v>5.787348937</c:v>
                </c:pt>
                <c:pt idx="341">
                  <c:v>5.7732831239999998</c:v>
                </c:pt>
                <c:pt idx="342">
                  <c:v>5.7591756360000002</c:v>
                </c:pt>
                <c:pt idx="343">
                  <c:v>5.7450264669999997</c:v>
                </c:pt>
                <c:pt idx="344">
                  <c:v>5.7308356140000001</c:v>
                </c:pt>
                <c:pt idx="345">
                  <c:v>5.7166030699999997</c:v>
                </c:pt>
                <c:pt idx="346">
                  <c:v>5.702328831</c:v>
                </c:pt>
                <c:pt idx="347">
                  <c:v>5.6880128909999996</c:v>
                </c:pt>
                <c:pt idx="348">
                  <c:v>5.6736552470000001</c:v>
                </c:pt>
                <c:pt idx="349">
                  <c:v>5.6592558930000001</c:v>
                </c:pt>
                <c:pt idx="350">
                  <c:v>5.6448148229999902</c:v>
                </c:pt>
                <c:pt idx="351">
                  <c:v>5.630332031</c:v>
                </c:pt>
                <c:pt idx="352">
                  <c:v>5.6158075139999903</c:v>
                </c:pt>
                <c:pt idx="353">
                  <c:v>5.6012412640000004</c:v>
                </c:pt>
                <c:pt idx="354">
                  <c:v>5.5866332759999997</c:v>
                </c:pt>
                <c:pt idx="355">
                  <c:v>5.5719835450000001</c:v>
                </c:pt>
                <c:pt idx="356">
                  <c:v>5.5572920650000004</c:v>
                </c:pt>
                <c:pt idx="357">
                  <c:v>5.5425588289999901</c:v>
                </c:pt>
                <c:pt idx="358">
                  <c:v>5.5277838319999901</c:v>
                </c:pt>
                <c:pt idx="359">
                  <c:v>5.5129670669999902</c:v>
                </c:pt>
                <c:pt idx="360">
                  <c:v>5.4981085280000004</c:v>
                </c:pt>
                <c:pt idx="361">
                  <c:v>5.4832082089999998</c:v>
                </c:pt>
                <c:pt idx="362">
                  <c:v>5.4682661039999996</c:v>
                </c:pt>
                <c:pt idx="363">
                  <c:v>5.4532822049999998</c:v>
                </c:pt>
                <c:pt idx="364">
                  <c:v>5.4382565060000001</c:v>
                </c:pt>
                <c:pt idx="365">
                  <c:v>5.4231890009999999</c:v>
                </c:pt>
                <c:pt idx="366">
                  <c:v>5.4080796820000003</c:v>
                </c:pt>
                <c:pt idx="367">
                  <c:v>5.3929285429999902</c:v>
                </c:pt>
                <c:pt idx="368">
                  <c:v>5.3777355769999904</c:v>
                </c:pt>
                <c:pt idx="369">
                  <c:v>5.3625007749999902</c:v>
                </c:pt>
                <c:pt idx="370">
                  <c:v>5.347224132</c:v>
                </c:pt>
                <c:pt idx="371">
                  <c:v>5.3319056390000004</c:v>
                </c:pt>
                <c:pt idx="372">
                  <c:v>5.3165452899999996</c:v>
                </c:pt>
                <c:pt idx="373">
                  <c:v>5.3011430759999998</c:v>
                </c:pt>
                <c:pt idx="374">
                  <c:v>5.2856989900000002</c:v>
                </c:pt>
                <c:pt idx="375">
                  <c:v>5.2702130240000002</c:v>
                </c:pt>
                <c:pt idx="376">
                  <c:v>5.2546851700000001</c:v>
                </c:pt>
                <c:pt idx="377">
                  <c:v>5.2391154200000001</c:v>
                </c:pt>
                <c:pt idx="378">
                  <c:v>5.2235037660000003</c:v>
                </c:pt>
                <c:pt idx="379">
                  <c:v>5.2078502000000002</c:v>
                </c:pt>
                <c:pt idx="380">
                  <c:v>5.1921547129999901</c:v>
                </c:pt>
                <c:pt idx="381">
                  <c:v>5.1764172970000004</c:v>
                </c:pt>
                <c:pt idx="382">
                  <c:v>5.1606379440000003</c:v>
                </c:pt>
                <c:pt idx="383">
                  <c:v>5.1448166439999898</c:v>
                </c:pt>
                <c:pt idx="384">
                  <c:v>5.1289533880000002</c:v>
                </c:pt>
                <c:pt idx="385">
                  <c:v>5.1130481689999998</c:v>
                </c:pt>
                <c:pt idx="386">
                  <c:v>5.0971009759999903</c:v>
                </c:pt>
                <c:pt idx="387">
                  <c:v>5.0811118009999996</c:v>
                </c:pt>
                <c:pt idx="388">
                  <c:v>5.0650806350000002</c:v>
                </c:pt>
                <c:pt idx="389">
                  <c:v>5.049007467</c:v>
                </c:pt>
                <c:pt idx="390">
                  <c:v>5.0328922900000004</c:v>
                </c:pt>
                <c:pt idx="391">
                  <c:v>5.0167350910000001</c:v>
                </c:pt>
                <c:pt idx="392">
                  <c:v>5.0005358629999899</c:v>
                </c:pt>
                <c:pt idx="393">
                  <c:v>4.9842945959999998</c:v>
                </c:pt>
                <c:pt idx="394">
                  <c:v>4.9680112779999899</c:v>
                </c:pt>
                <c:pt idx="395">
                  <c:v>4.9516859010000003</c:v>
                </c:pt>
                <c:pt idx="396">
                  <c:v>4.9353184539999999</c:v>
                </c:pt>
                <c:pt idx="397">
                  <c:v>4.9189089270000004</c:v>
                </c:pt>
                <c:pt idx="398">
                  <c:v>4.9024573079999998</c:v>
                </c:pt>
                <c:pt idx="399">
                  <c:v>4.8859635890000002</c:v>
                </c:pt>
                <c:pt idx="400">
                  <c:v>4.8694277570000004</c:v>
                </c:pt>
                <c:pt idx="401">
                  <c:v>4.8528498019999997</c:v>
                </c:pt>
                <c:pt idx="402">
                  <c:v>4.8362297130000096</c:v>
                </c:pt>
                <c:pt idx="403">
                  <c:v>4.8195674799999999</c:v>
                </c:pt>
                <c:pt idx="404">
                  <c:v>4.8028630899999998</c:v>
                </c:pt>
                <c:pt idx="405">
                  <c:v>4.7861165330000004</c:v>
                </c:pt>
                <c:pt idx="406">
                  <c:v>4.7693277959999998</c:v>
                </c:pt>
                <c:pt idx="407">
                  <c:v>4.75249686899999</c:v>
                </c:pt>
                <c:pt idx="408">
                  <c:v>4.7356237400000003</c:v>
                </c:pt>
                <c:pt idx="409">
                  <c:v>4.7187083970000003</c:v>
                </c:pt>
                <c:pt idx="410">
                  <c:v>4.7017508279999998</c:v>
                </c:pt>
                <c:pt idx="411">
                  <c:v>4.6847510200000002</c:v>
                </c:pt>
                <c:pt idx="412">
                  <c:v>4.6677089619999901</c:v>
                </c:pt>
                <c:pt idx="413">
                  <c:v>4.6506246410000003</c:v>
                </c:pt>
                <c:pt idx="414">
                  <c:v>4.6334980449999996</c:v>
                </c:pt>
                <c:pt idx="415">
                  <c:v>4.6163291610000003</c:v>
                </c:pt>
                <c:pt idx="416">
                  <c:v>4.5991179759999996</c:v>
                </c:pt>
                <c:pt idx="417">
                  <c:v>4.581864478</c:v>
                </c:pt>
                <c:pt idx="418">
                  <c:v>4.5645686530000003</c:v>
                </c:pt>
                <c:pt idx="419">
                  <c:v>4.5472304880000003</c:v>
                </c:pt>
                <c:pt idx="420">
                  <c:v>4.529849971</c:v>
                </c:pt>
                <c:pt idx="421">
                  <c:v>4.5124270859999998</c:v>
                </c:pt>
                <c:pt idx="422">
                  <c:v>4.4949618219999996</c:v>
                </c:pt>
                <c:pt idx="423">
                  <c:v>4.4774541640000001</c:v>
                </c:pt>
                <c:pt idx="424">
                  <c:v>4.459904098</c:v>
                </c:pt>
                <c:pt idx="425">
                  <c:v>4.442311611</c:v>
                </c:pt>
                <c:pt idx="426">
                  <c:v>4.4246766879999999</c:v>
                </c:pt>
                <c:pt idx="427">
                  <c:v>4.4069993140000001</c:v>
                </c:pt>
                <c:pt idx="428">
                  <c:v>4.3892794769999997</c:v>
                </c:pt>
                <c:pt idx="429">
                  <c:v>4.3715171599999998</c:v>
                </c:pt>
                <c:pt idx="430">
                  <c:v>4.3537123500000003</c:v>
                </c:pt>
                <c:pt idx="431">
                  <c:v>4.3358650320000001</c:v>
                </c:pt>
                <c:pt idx="432">
                  <c:v>4.3179751900000003</c:v>
                </c:pt>
                <c:pt idx="433">
                  <c:v>4.3000428089999998</c:v>
                </c:pt>
                <c:pt idx="434">
                  <c:v>4.2820678750000001</c:v>
                </c:pt>
                <c:pt idx="435">
                  <c:v>4.26405037099999</c:v>
                </c:pt>
                <c:pt idx="436">
                  <c:v>4.2459902830000003</c:v>
                </c:pt>
                <c:pt idx="437">
                  <c:v>4.2278875940000002</c:v>
                </c:pt>
                <c:pt idx="438">
                  <c:v>4.2097422890000002</c:v>
                </c:pt>
                <c:pt idx="439">
                  <c:v>4.19155435199999</c:v>
                </c:pt>
                <c:pt idx="440">
                  <c:v>4.1733237660000002</c:v>
                </c:pt>
                <c:pt idx="441">
                  <c:v>4.1550505159999904</c:v>
                </c:pt>
                <c:pt idx="442">
                  <c:v>4.1367345850000001</c:v>
                </c:pt>
                <c:pt idx="443">
                  <c:v>4.1183759560000004</c:v>
                </c:pt>
                <c:pt idx="444">
                  <c:v>4.0999746119999996</c:v>
                </c:pt>
                <c:pt idx="445">
                  <c:v>4.0815305379999902</c:v>
                </c:pt>
                <c:pt idx="446">
                  <c:v>4.0630437150000001</c:v>
                </c:pt>
                <c:pt idx="447">
                  <c:v>4.0445141269999896</c:v>
                </c:pt>
                <c:pt idx="448">
                  <c:v>4.0259417559999999</c:v>
                </c:pt>
                <c:pt idx="449">
                  <c:v>4.0073265840000003</c:v>
                </c:pt>
                <c:pt idx="450">
                  <c:v>3.988668595</c:v>
                </c:pt>
                <c:pt idx="451">
                  <c:v>3.9699677699999998</c:v>
                </c:pt>
                <c:pt idx="452">
                  <c:v>3.9512240919999999</c:v>
                </c:pt>
                <c:pt idx="453">
                  <c:v>3.9324375420000002</c:v>
                </c:pt>
                <c:pt idx="454">
                  <c:v>3.913608102</c:v>
                </c:pt>
                <c:pt idx="455">
                  <c:v>3.894735754</c:v>
                </c:pt>
                <c:pt idx="456">
                  <c:v>3.8758204790000002</c:v>
                </c:pt>
                <c:pt idx="457">
                  <c:v>3.856862258</c:v>
                </c:pt>
                <c:pt idx="458">
                  <c:v>3.837861073</c:v>
                </c:pt>
                <c:pt idx="459">
                  <c:v>3.8188169040000002</c:v>
                </c:pt>
                <c:pt idx="460">
                  <c:v>3.7997297329999999</c:v>
                </c:pt>
                <c:pt idx="461">
                  <c:v>3.7805995389999998</c:v>
                </c:pt>
                <c:pt idx="462">
                  <c:v>3.761426304</c:v>
                </c:pt>
                <c:pt idx="463">
                  <c:v>3.7422100079999998</c:v>
                </c:pt>
                <c:pt idx="464">
                  <c:v>3.7229506309999998</c:v>
                </c:pt>
                <c:pt idx="465">
                  <c:v>3.7036481530000001</c:v>
                </c:pt>
                <c:pt idx="466">
                  <c:v>3.6843025530000002</c:v>
                </c:pt>
                <c:pt idx="467">
                  <c:v>3.6649138130000001</c:v>
                </c:pt>
                <c:pt idx="468">
                  <c:v>3.64548191</c:v>
                </c:pt>
                <c:pt idx="469">
                  <c:v>3.6260068250000002</c:v>
                </c:pt>
                <c:pt idx="470">
                  <c:v>3.6064885360000001</c:v>
                </c:pt>
                <c:pt idx="471">
                  <c:v>3.5869270229999999</c:v>
                </c:pt>
                <c:pt idx="472">
                  <c:v>3.567322264</c:v>
                </c:pt>
                <c:pt idx="473">
                  <c:v>3.547674239</c:v>
                </c:pt>
                <c:pt idx="474">
                  <c:v>3.527982926</c:v>
                </c:pt>
                <c:pt idx="475">
                  <c:v>3.5082483020000002</c:v>
                </c:pt>
                <c:pt idx="476">
                  <c:v>3.4884703479999999</c:v>
                </c:pt>
                <c:pt idx="477">
                  <c:v>3.4686490390000002</c:v>
                </c:pt>
                <c:pt idx="478">
                  <c:v>3.4487843549999999</c:v>
                </c:pt>
                <c:pt idx="479">
                  <c:v>3.4288762730000002</c:v>
                </c:pt>
                <c:pt idx="480">
                  <c:v>3.40892477</c:v>
                </c:pt>
                <c:pt idx="481">
                  <c:v>3.3889298239999999</c:v>
                </c:pt>
                <c:pt idx="482">
                  <c:v>3.3688914130000001</c:v>
                </c:pt>
                <c:pt idx="483">
                  <c:v>3.3488095119999999</c:v>
                </c:pt>
                <c:pt idx="484">
                  <c:v>3.3286840990000002</c:v>
                </c:pt>
                <c:pt idx="485">
                  <c:v>3.308515152</c:v>
                </c:pt>
                <c:pt idx="486">
                  <c:v>3.2883026449999999</c:v>
                </c:pt>
                <c:pt idx="487">
                  <c:v>3.2680465559999998</c:v>
                </c:pt>
                <c:pt idx="488">
                  <c:v>3.2477468599999999</c:v>
                </c:pt>
                <c:pt idx="489">
                  <c:v>3.227403534</c:v>
                </c:pt>
                <c:pt idx="490">
                  <c:v>3.207016554</c:v>
                </c:pt>
                <c:pt idx="491">
                  <c:v>3.1865858949999999</c:v>
                </c:pt>
                <c:pt idx="492">
                  <c:v>3.166111533</c:v>
                </c:pt>
                <c:pt idx="493">
                  <c:v>3.145593442</c:v>
                </c:pt>
                <c:pt idx="494">
                  <c:v>3.1250315990000002</c:v>
                </c:pt>
                <c:pt idx="495">
                  <c:v>3.104425977</c:v>
                </c:pt>
                <c:pt idx="496">
                  <c:v>3.0837765529999999</c:v>
                </c:pt>
                <c:pt idx="497">
                  <c:v>3.0630833000000002</c:v>
                </c:pt>
                <c:pt idx="498">
                  <c:v>3.0423461920000001</c:v>
                </c:pt>
                <c:pt idx="499">
                  <c:v>3.0215652049999999</c:v>
                </c:pt>
                <c:pt idx="500">
                  <c:v>3.000740312</c:v>
                </c:pt>
                <c:pt idx="501">
                  <c:v>2.979871487</c:v>
                </c:pt>
                <c:pt idx="502">
                  <c:v>2.958958703</c:v>
                </c:pt>
                <c:pt idx="503">
                  <c:v>2.938001935</c:v>
                </c:pt>
                <c:pt idx="504">
                  <c:v>2.9170011549999999</c:v>
                </c:pt>
                <c:pt idx="505">
                  <c:v>2.8959563369999999</c:v>
                </c:pt>
                <c:pt idx="506">
                  <c:v>2.8748674539999999</c:v>
                </c:pt>
                <c:pt idx="507">
                  <c:v>2.8537344779999998</c:v>
                </c:pt>
                <c:pt idx="508">
                  <c:v>2.8325573830000002</c:v>
                </c:pt>
                <c:pt idx="509">
                  <c:v>2.8113361399999999</c:v>
                </c:pt>
                <c:pt idx="510">
                  <c:v>2.7900707219999998</c:v>
                </c:pt>
                <c:pt idx="511">
                  <c:v>2.7687610999999999</c:v>
                </c:pt>
                <c:pt idx="512">
                  <c:v>2.747407248</c:v>
                </c:pt>
                <c:pt idx="513">
                  <c:v>2.7260091360000001</c:v>
                </c:pt>
                <c:pt idx="514">
                  <c:v>2.7045667369999999</c:v>
                </c:pt>
                <c:pt idx="515">
                  <c:v>2.6830800199999998</c:v>
                </c:pt>
                <c:pt idx="516">
                  <c:v>2.6615489590000001</c:v>
                </c:pt>
                <c:pt idx="517">
                  <c:v>2.639973522</c:v>
                </c:pt>
                <c:pt idx="518">
                  <c:v>2.618353683</c:v>
                </c:pt>
                <c:pt idx="519">
                  <c:v>2.5966894100000002</c:v>
                </c:pt>
                <c:pt idx="520">
                  <c:v>2.5749806739999999</c:v>
                </c:pt>
                <c:pt idx="521">
                  <c:v>2.5532274460000002</c:v>
                </c:pt>
                <c:pt idx="522">
                  <c:v>2.531429696</c:v>
                </c:pt>
                <c:pt idx="523">
                  <c:v>2.5095873929999999</c:v>
                </c:pt>
                <c:pt idx="524">
                  <c:v>2.487700507</c:v>
                </c:pt>
                <c:pt idx="525">
                  <c:v>2.465769007</c:v>
                </c:pt>
                <c:pt idx="526">
                  <c:v>2.4437928640000002</c:v>
                </c:pt>
                <c:pt idx="527">
                  <c:v>2.4217720460000001</c:v>
                </c:pt>
                <c:pt idx="528">
                  <c:v>2.3997065210000001</c:v>
                </c:pt>
                <c:pt idx="529">
                  <c:v>2.3775962599999998</c:v>
                </c:pt>
                <c:pt idx="530">
                  <c:v>2.3554412290000002</c:v>
                </c:pt>
                <c:pt idx="531">
                  <c:v>2.3332413980000002</c:v>
                </c:pt>
                <c:pt idx="532">
                  <c:v>2.3109967340000002</c:v>
                </c:pt>
                <c:pt idx="533">
                  <c:v>2.2887072069999999</c:v>
                </c:pt>
                <c:pt idx="534">
                  <c:v>2.2663727819999999</c:v>
                </c:pt>
                <c:pt idx="535">
                  <c:v>2.2439934290000001</c:v>
                </c:pt>
                <c:pt idx="536">
                  <c:v>2.2215691139999998</c:v>
                </c:pt>
                <c:pt idx="537">
                  <c:v>2.1990998039999998</c:v>
                </c:pt>
                <c:pt idx="538">
                  <c:v>2.1765854679999999</c:v>
                </c:pt>
                <c:pt idx="539">
                  <c:v>2.15402607</c:v>
                </c:pt>
                <c:pt idx="540">
                  <c:v>2.131421579</c:v>
                </c:pt>
                <c:pt idx="541">
                  <c:v>2.1087719599999999</c:v>
                </c:pt>
                <c:pt idx="542">
                  <c:v>2.0860771800000002</c:v>
                </c:pt>
                <c:pt idx="543">
                  <c:v>2.0633372040000002</c:v>
                </c:pt>
                <c:pt idx="544">
                  <c:v>2.0405519989999998</c:v>
                </c:pt>
                <c:pt idx="545">
                  <c:v>2.0177215309999998</c:v>
                </c:pt>
                <c:pt idx="546">
                  <c:v>1.9948457639999999</c:v>
                </c:pt>
                <c:pt idx="547">
                  <c:v>1.9719246640000001</c:v>
                </c:pt>
                <c:pt idx="548">
                  <c:v>1.948958196</c:v>
                </c:pt>
                <c:pt idx="549">
                  <c:v>1.925946325</c:v>
                </c:pt>
                <c:pt idx="550">
                  <c:v>1.902889016</c:v>
                </c:pt>
                <c:pt idx="551">
                  <c:v>1.8797862320000001</c:v>
                </c:pt>
                <c:pt idx="552">
                  <c:v>1.8566379399999999</c:v>
                </c:pt>
                <c:pt idx="553">
                  <c:v>1.833444101</c:v>
                </c:pt>
                <c:pt idx="554">
                  <c:v>1.810204682</c:v>
                </c:pt>
                <c:pt idx="555">
                  <c:v>1.7869196439999999</c:v>
                </c:pt>
                <c:pt idx="556">
                  <c:v>1.7635889520000001</c:v>
                </c:pt>
                <c:pt idx="557">
                  <c:v>1.7402125690000001</c:v>
                </c:pt>
                <c:pt idx="558">
                  <c:v>1.716790458</c:v>
                </c:pt>
                <c:pt idx="559">
                  <c:v>1.693322582</c:v>
                </c:pt>
                <c:pt idx="560">
                  <c:v>1.6698089039999999</c:v>
                </c:pt>
                <c:pt idx="561">
                  <c:v>1.646249386</c:v>
                </c:pt>
                <c:pt idx="562">
                  <c:v>1.6226439909999999</c:v>
                </c:pt>
                <c:pt idx="563">
                  <c:v>1.5989926800000001</c:v>
                </c:pt>
                <c:pt idx="564">
                  <c:v>1.5752954159999999</c:v>
                </c:pt>
                <c:pt idx="565">
                  <c:v>1.551552161</c:v>
                </c:pt>
                <c:pt idx="566">
                  <c:v>1.5277628759999999</c:v>
                </c:pt>
                <c:pt idx="567">
                  <c:v>1.5039275219999999</c:v>
                </c:pt>
                <c:pt idx="568">
                  <c:v>1.4800460600000001</c:v>
                </c:pt>
                <c:pt idx="569">
                  <c:v>1.4561184519999999</c:v>
                </c:pt>
                <c:pt idx="570">
                  <c:v>1.4321446579999999</c:v>
                </c:pt>
                <c:pt idx="571">
                  <c:v>1.408124639</c:v>
                </c:pt>
                <c:pt idx="572">
                  <c:v>1.3840583550000001</c:v>
                </c:pt>
                <c:pt idx="573">
                  <c:v>1.3599457669999999</c:v>
                </c:pt>
                <c:pt idx="574">
                  <c:v>1.3357868340000001</c:v>
                </c:pt>
                <c:pt idx="575">
                  <c:v>1.3115815150000001</c:v>
                </c:pt>
                <c:pt idx="576">
                  <c:v>1.2873297720000001</c:v>
                </c:pt>
                <c:pt idx="577">
                  <c:v>1.2630315620000001</c:v>
                </c:pt>
                <c:pt idx="578">
                  <c:v>1.238686846</c:v>
                </c:pt>
                <c:pt idx="579">
                  <c:v>1.2142955820000001</c:v>
                </c:pt>
                <c:pt idx="580">
                  <c:v>1.1898577290000001</c:v>
                </c:pt>
                <c:pt idx="581">
                  <c:v>1.1653732450000001</c:v>
                </c:pt>
                <c:pt idx="582">
                  <c:v>1.14084209</c:v>
                </c:pt>
                <c:pt idx="583">
                  <c:v>1.1162642199999999</c:v>
                </c:pt>
                <c:pt idx="584">
                  <c:v>1.091639595</c:v>
                </c:pt>
                <c:pt idx="585">
                  <c:v>1.0669681719999999</c:v>
                </c:pt>
                <c:pt idx="586">
                  <c:v>1.0422499080000001</c:v>
                </c:pt>
                <c:pt idx="587">
                  <c:v>1.017484761</c:v>
                </c:pt>
                <c:pt idx="588">
                  <c:v>0.99267268900000005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0.79248157900000005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-0.80716594900000005</c:v>
                </c:pt>
                <c:pt idx="657">
                  <c:v>-0.83533017600000004</c:v>
                </c:pt>
                <c:pt idx="658">
                  <c:v>-0.86354479100000003</c:v>
                </c:pt>
                <c:pt idx="659">
                  <c:v>-0.89180985000000002</c:v>
                </c:pt>
                <c:pt idx="660">
                  <c:v>-0.92012541000000103</c:v>
                </c:pt>
                <c:pt idx="661">
                  <c:v>-0.94849152599999997</c:v>
                </c:pt>
                <c:pt idx="662">
                  <c:v>-0.97690825300000095</c:v>
                </c:pt>
                <c:pt idx="663">
                  <c:v>-1.0053756490000001</c:v>
                </c:pt>
                <c:pt idx="664">
                  <c:v>-1.0338937699999999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-1.2638716219999999</c:v>
                </c:pt>
                <c:pt idx="673">
                  <c:v>-1.2928488199999999</c:v>
                </c:pt>
                <c:pt idx="674">
                  <c:v>-1.321877314</c:v>
                </c:pt>
                <c:pt idx="675">
                  <c:v>-1.3509571600000001</c:v>
                </c:pt>
                <c:pt idx="676">
                  <c:v>-1.3800884179999999</c:v>
                </c:pt>
                <c:pt idx="677">
                  <c:v>-1.4092711440000001</c:v>
                </c:pt>
                <c:pt idx="678">
                  <c:v>-1.4385053969999999</c:v>
                </c:pt>
                <c:pt idx="679">
                  <c:v>-1.467791235</c:v>
                </c:pt>
                <c:pt idx="680">
                  <c:v>-1.4971287170000001</c:v>
                </c:pt>
                <c:pt idx="681">
                  <c:v>-1.5265179010000001</c:v>
                </c:pt>
                <c:pt idx="682">
                  <c:v>-1.5559588449999999</c:v>
                </c:pt>
                <c:pt idx="683">
                  <c:v>-1.5854516089999999</c:v>
                </c:pt>
                <c:pt idx="684">
                  <c:v>-1.6149962499999999</c:v>
                </c:pt>
                <c:pt idx="685">
                  <c:v>-1.644592829</c:v>
                </c:pt>
                <c:pt idx="686">
                  <c:v>-1.6742414029999999</c:v>
                </c:pt>
                <c:pt idx="687">
                  <c:v>-1.7039420320000001</c:v>
                </c:pt>
                <c:pt idx="688">
                  <c:v>-1.7336947739999999</c:v>
                </c:pt>
                <c:pt idx="689">
                  <c:v>-1.763499691</c:v>
                </c:pt>
                <c:pt idx="690">
                  <c:v>-1.7933568390000001</c:v>
                </c:pt>
                <c:pt idx="691">
                  <c:v>-1.8232662799999999</c:v>
                </c:pt>
                <c:pt idx="692">
                  <c:v>-1.8532280720000001</c:v>
                </c:pt>
                <c:pt idx="693">
                  <c:v>-1.883242275</c:v>
                </c:pt>
                <c:pt idx="694">
                  <c:v>-1.9133089480000001</c:v>
                </c:pt>
                <c:pt idx="695">
                  <c:v>-1.9434281529999999</c:v>
                </c:pt>
                <c:pt idx="696">
                  <c:v>-1.9735999470000001</c:v>
                </c:pt>
                <c:pt idx="697">
                  <c:v>-2.0038243910000002</c:v>
                </c:pt>
                <c:pt idx="698">
                  <c:v>-2.034101545</c:v>
                </c:pt>
                <c:pt idx="699">
                  <c:v>-2.0644314690000001</c:v>
                </c:pt>
                <c:pt idx="700">
                  <c:v>-2.0948142239999998</c:v>
                </c:pt>
                <c:pt idx="701">
                  <c:v>-2.125249868</c:v>
                </c:pt>
                <c:pt idx="702">
                  <c:v>-2.155738462</c:v>
                </c:pt>
                <c:pt idx="703">
                  <c:v>-2.1862800670000002</c:v>
                </c:pt>
                <c:pt idx="704">
                  <c:v>-2.2168747419999999</c:v>
                </c:pt>
                <c:pt idx="705">
                  <c:v>-2.2475225490000001</c:v>
                </c:pt>
                <c:pt idx="706">
                  <c:v>-2.278223546</c:v>
                </c:pt>
                <c:pt idx="707">
                  <c:v>-2.3089777950000001</c:v>
                </c:pt>
                <c:pt idx="708">
                  <c:v>-2.3397853560000001</c:v>
                </c:pt>
                <c:pt idx="709">
                  <c:v>-2.3706462890000002</c:v>
                </c:pt>
                <c:pt idx="710">
                  <c:v>-2.4015606549999999</c:v>
                </c:pt>
                <c:pt idx="711">
                  <c:v>-2.432528515</c:v>
                </c:pt>
                <c:pt idx="712">
                  <c:v>-2.4635499279999999</c:v>
                </c:pt>
                <c:pt idx="713">
                  <c:v>-2.4946249549999999</c:v>
                </c:pt>
                <c:pt idx="714">
                  <c:v>-2.5257536570000001</c:v>
                </c:pt>
                <c:pt idx="715">
                  <c:v>-2.556936093</c:v>
                </c:pt>
                <c:pt idx="716">
                  <c:v>-2.588172326</c:v>
                </c:pt>
                <c:pt idx="717">
                  <c:v>-2.619462414</c:v>
                </c:pt>
                <c:pt idx="718">
                  <c:v>-2.6508064189999998</c:v>
                </c:pt>
                <c:pt idx="719">
                  <c:v>-2.6822044009999999</c:v>
                </c:pt>
                <c:pt idx="720">
                  <c:v>-2.71365642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-3.2242869459999999</c:v>
                </c:pt>
                <c:pt idx="737">
                  <c:v>-3.2566668000000001</c:v>
                </c:pt>
                <c:pt idx="738">
                  <c:v>-3.2891017690000002</c:v>
                </c:pt>
                <c:pt idx="739">
                  <c:v>-3.3215919129999998</c:v>
                </c:pt>
                <c:pt idx="740">
                  <c:v>-3.3541372909999998</c:v>
                </c:pt>
                <c:pt idx="741">
                  <c:v>-3.38673796</c:v>
                </c:pt>
                <c:pt idx="742">
                  <c:v>-3.4193939809999998</c:v>
                </c:pt>
                <c:pt idx="743">
                  <c:v>-3.4521054109999998</c:v>
                </c:pt>
                <c:pt idx="744">
                  <c:v>-3.4848723079999999</c:v>
                </c:pt>
                <c:pt idx="745">
                  <c:v>-3.5176947319999998</c:v>
                </c:pt>
                <c:pt idx="746">
                  <c:v>-3.5505727390000001</c:v>
                </c:pt>
                <c:pt idx="747">
                  <c:v>-3.583506388</c:v>
                </c:pt>
                <c:pt idx="748">
                  <c:v>-3.6164957360000001</c:v>
                </c:pt>
                <c:pt idx="749">
                  <c:v>-3.6495408409999999</c:v>
                </c:pt>
                <c:pt idx="750">
                  <c:v>-3.682641759</c:v>
                </c:pt>
                <c:pt idx="751">
                  <c:v>-3.715798548</c:v>
                </c:pt>
                <c:pt idx="752">
                  <c:v>-3.749011265</c:v>
                </c:pt>
                <c:pt idx="753">
                  <c:v>-3.7822799649999999</c:v>
                </c:pt>
                <c:pt idx="754">
                  <c:v>-3.8156047059999998</c:v>
                </c:pt>
                <c:pt idx="755">
                  <c:v>-3.848985544</c:v>
                </c:pt>
                <c:pt idx="756">
                  <c:v>-3.8824225330000002</c:v>
                </c:pt>
                <c:pt idx="757">
                  <c:v>-3.91591573</c:v>
                </c:pt>
                <c:pt idx="758">
                  <c:v>-3.9494651909999998</c:v>
                </c:pt>
                <c:pt idx="759">
                  <c:v>-3.9830709689999999</c:v>
                </c:pt>
                <c:pt idx="760">
                  <c:v>-4.0167331190000004</c:v>
                </c:pt>
                <c:pt idx="761">
                  <c:v>-4.0504516969999997</c:v>
                </c:pt>
                <c:pt idx="762">
                  <c:v>-4.0842267559999996</c:v>
                </c:pt>
                <c:pt idx="763">
                  <c:v>-4.1180583499999903</c:v>
                </c:pt>
                <c:pt idx="764">
                  <c:v>-4.1519465320000002</c:v>
                </c:pt>
                <c:pt idx="765">
                  <c:v>-4.1858913549999999</c:v>
                </c:pt>
                <c:pt idx="766">
                  <c:v>-4.219892872</c:v>
                </c:pt>
                <c:pt idx="767">
                  <c:v>-4.2539511360000004</c:v>
                </c:pt>
                <c:pt idx="768">
                  <c:v>-4.2880661990000002</c:v>
                </c:pt>
                <c:pt idx="769">
                  <c:v>-4.3222381109999999</c:v>
                </c:pt>
                <c:pt idx="770">
                  <c:v>-4.3564669250000003</c:v>
                </c:pt>
                <c:pt idx="771">
                  <c:v>-4.3907526900000002</c:v>
                </c:pt>
                <c:pt idx="772">
                  <c:v>-4.4250954589999996</c:v>
                </c:pt>
                <c:pt idx="773">
                  <c:v>-4.4594952790000004</c:v>
                </c:pt>
                <c:pt idx="774">
                  <c:v>-4.493952202</c:v>
                </c:pt>
                <c:pt idx="775">
                  <c:v>-4.5284662759999996</c:v>
                </c:pt>
                <c:pt idx="776">
                  <c:v>-4.56303754999999</c:v>
                </c:pt>
                <c:pt idx="777">
                  <c:v>-4.5976660709999999</c:v>
                </c:pt>
                <c:pt idx="778">
                  <c:v>-4.6323518879999996</c:v>
                </c:pt>
                <c:pt idx="779">
                  <c:v>-4.6670950469999903</c:v>
                </c:pt>
                <c:pt idx="780">
                  <c:v>-4.701895596</c:v>
                </c:pt>
                <c:pt idx="781">
                  <c:v>-4.7367535800000002</c:v>
                </c:pt>
                <c:pt idx="782">
                  <c:v>-4.7716690450000101</c:v>
                </c:pt>
                <c:pt idx="783">
                  <c:v>-4.8066420360000004</c:v>
                </c:pt>
                <c:pt idx="784">
                  <c:v>-4.8416725969999996</c:v>
                </c:pt>
                <c:pt idx="785">
                  <c:v>-4.8767607719999999</c:v>
                </c:pt>
                <c:pt idx="786">
                  <c:v>-4.9119066050000004</c:v>
                </c:pt>
                <c:pt idx="787">
                  <c:v>-4.9471101380000002</c:v>
                </c:pt>
                <c:pt idx="788">
                  <c:v>-4.982371412</c:v>
                </c:pt>
                <c:pt idx="789">
                  <c:v>-5.0176904699999998</c:v>
                </c:pt>
                <c:pt idx="790">
                  <c:v>-5.0530673520000002</c:v>
                </c:pt>
                <c:pt idx="791">
                  <c:v>-5.0885020980000002</c:v>
                </c:pt>
                <c:pt idx="792">
                  <c:v>-5.1239947469999896</c:v>
                </c:pt>
                <c:pt idx="793">
                  <c:v>-5.1595453390000001</c:v>
                </c:pt>
                <c:pt idx="794">
                  <c:v>-5.1951539089999903</c:v>
                </c:pt>
                <c:pt idx="795">
                  <c:v>-5.2308204969999998</c:v>
                </c:pt>
                <c:pt idx="796">
                  <c:v>-5.2665451379999997</c:v>
                </c:pt>
                <c:pt idx="797">
                  <c:v>-5.3023278679999901</c:v>
                </c:pt>
                <c:pt idx="798">
                  <c:v>-5.3381687209999997</c:v>
                </c:pt>
                <c:pt idx="799">
                  <c:v>-5.3740677320000003</c:v>
                </c:pt>
                <c:pt idx="800">
                  <c:v>-5.410024934</c:v>
                </c:pt>
                <c:pt idx="801">
                  <c:v>-5.4460403580000003</c:v>
                </c:pt>
                <c:pt idx="802">
                  <c:v>-5.4821140369999899</c:v>
                </c:pt>
                <c:pt idx="803">
                  <c:v>-5.5182460009999996</c:v>
                </c:pt>
                <c:pt idx="804">
                  <c:v>-5.5544362789999902</c:v>
                </c:pt>
                <c:pt idx="805">
                  <c:v>-5.5906849000000003</c:v>
                </c:pt>
                <c:pt idx="806">
                  <c:v>-5.6269918920000004</c:v>
                </c:pt>
                <c:pt idx="807">
                  <c:v>-5.6633572809999997</c:v>
                </c:pt>
                <c:pt idx="808">
                  <c:v>-5.6997810940000004</c:v>
                </c:pt>
                <c:pt idx="809">
                  <c:v>-5.7362633550000099</c:v>
                </c:pt>
                <c:pt idx="810">
                  <c:v>-5.7728040869999999</c:v>
                </c:pt>
                <c:pt idx="811">
                  <c:v>-5.8094033129999998</c:v>
                </c:pt>
                <c:pt idx="812">
                  <c:v>-5.8460610559999999</c:v>
                </c:pt>
                <c:pt idx="813">
                  <c:v>-5.882777334</c:v>
                </c:pt>
                <c:pt idx="814">
                  <c:v>-5.9195521680000001</c:v>
                </c:pt>
                <c:pt idx="815">
                  <c:v>-5.9563855749999997</c:v>
                </c:pt>
                <c:pt idx="816">
                  <c:v>-5.9932775720000002</c:v>
                </c:pt>
                <c:pt idx="817">
                  <c:v>-6.0302281759999996</c:v>
                </c:pt>
                <c:pt idx="818">
                  <c:v>-6.0672374009999999</c:v>
                </c:pt>
                <c:pt idx="819">
                  <c:v>-6.1043052589999904</c:v>
                </c:pt>
                <c:pt idx="820">
                  <c:v>-6.1414317629999999</c:v>
                </c:pt>
                <c:pt idx="821">
                  <c:v>-6.178616924</c:v>
                </c:pt>
                <c:pt idx="822">
                  <c:v>-6.2158607510000001</c:v>
                </c:pt>
                <c:pt idx="823">
                  <c:v>-6.2531632510000001</c:v>
                </c:pt>
                <c:pt idx="824">
                  <c:v>-6.2905244309999997</c:v>
                </c:pt>
                <c:pt idx="825">
                  <c:v>-6.3279442969999904</c:v>
                </c:pt>
                <c:pt idx="826">
                  <c:v>-6.3654228519999903</c:v>
                </c:pt>
                <c:pt idx="827">
                  <c:v>-6.4029600980000003</c:v>
                </c:pt>
                <c:pt idx="828">
                  <c:v>-6.4405560360000003</c:v>
                </c:pt>
                <c:pt idx="829">
                  <c:v>-6.4782106649999998</c:v>
                </c:pt>
                <c:pt idx="830">
                  <c:v>-6.5159239820000003</c:v>
                </c:pt>
                <c:pt idx="831">
                  <c:v>-6.553695984</c:v>
                </c:pt>
                <c:pt idx="832">
                  <c:v>-6.591526665</c:v>
                </c:pt>
                <c:pt idx="833">
                  <c:v>-6.6294160169999898</c:v>
                </c:pt>
                <c:pt idx="834">
                  <c:v>-6.6673640319999903</c:v>
                </c:pt>
                <c:pt idx="835">
                  <c:v>-6.7053706980000003</c:v>
                </c:pt>
                <c:pt idx="836">
                  <c:v>-6.7434360030000002</c:v>
                </c:pt>
                <c:pt idx="837">
                  <c:v>-6.7815599329999996</c:v>
                </c:pt>
                <c:pt idx="838">
                  <c:v>-6.8197424709999996</c:v>
                </c:pt>
                <c:pt idx="839">
                  <c:v>-6.85798359899999</c:v>
                </c:pt>
                <c:pt idx="840">
                  <c:v>-6.8962832980000002</c:v>
                </c:pt>
                <c:pt idx="841">
                  <c:v>-6.9346415449999999</c:v>
                </c:pt>
                <c:pt idx="842">
                  <c:v>-6.9730583160000004</c:v>
                </c:pt>
                <c:pt idx="843">
                  <c:v>-7.0115335859999997</c:v>
                </c:pt>
                <c:pt idx="844">
                  <c:v>-7.0500673259999997</c:v>
                </c:pt>
                <c:pt idx="845">
                  <c:v>-7.0886595059999999</c:v>
                </c:pt>
                <c:pt idx="846">
                  <c:v>-7.1273100930000002</c:v>
                </c:pt>
                <c:pt idx="847">
                  <c:v>-7.1660190549999996</c:v>
                </c:pt>
                <c:pt idx="848">
                  <c:v>-7.2047863520000002</c:v>
                </c:pt>
                <c:pt idx="849">
                  <c:v>-7.2436119479999999</c:v>
                </c:pt>
                <c:pt idx="850">
                  <c:v>-7.2824957990000003</c:v>
                </c:pt>
                <c:pt idx="851">
                  <c:v>-7.3214378629999901</c:v>
                </c:pt>
                <c:pt idx="852">
                  <c:v>-7.360438094</c:v>
                </c:pt>
                <c:pt idx="853">
                  <c:v>-7.3994964420000002</c:v>
                </c:pt>
                <c:pt idx="854">
                  <c:v>-7.4386128579999999</c:v>
                </c:pt>
                <c:pt idx="855">
                  <c:v>-7.4777872859999999</c:v>
                </c:pt>
                <c:pt idx="856">
                  <c:v>-7.5170196719999902</c:v>
                </c:pt>
                <c:pt idx="857">
                  <c:v>-7.5563099559999998</c:v>
                </c:pt>
                <c:pt idx="858">
                  <c:v>-7.5956580760000003</c:v>
                </c:pt>
                <c:pt idx="859">
                  <c:v>-7.635063969</c:v>
                </c:pt>
                <c:pt idx="860">
                  <c:v>-7.6745275679999896</c:v>
                </c:pt>
                <c:pt idx="861">
                  <c:v>-7.7140488019999998</c:v>
                </c:pt>
                <c:pt idx="862">
                  <c:v>-7.7536275989999996</c:v>
                </c:pt>
                <c:pt idx="863">
                  <c:v>-7.7932638819999998</c:v>
                </c:pt>
                <c:pt idx="864">
                  <c:v>-7.8329575739999902</c:v>
                </c:pt>
                <c:pt idx="865">
                  <c:v>-7.8727085929999996</c:v>
                </c:pt>
                <c:pt idx="866">
                  <c:v>-7.9125168529999899</c:v>
                </c:pt>
                <c:pt idx="867">
                  <c:v>-7.9523822659999999</c:v>
                </c:pt>
                <c:pt idx="868">
                  <c:v>-7.9923047409999999</c:v>
                </c:pt>
                <c:pt idx="869">
                  <c:v>-8.0322841839999999</c:v>
                </c:pt>
                <c:pt idx="870">
                  <c:v>-8.0723204959999997</c:v>
                </c:pt>
                <c:pt idx="871">
                  <c:v>-8.1124135770000105</c:v>
                </c:pt>
                <c:pt idx="872">
                  <c:v>-8.1525633210000006</c:v>
                </c:pt>
                <c:pt idx="873">
                  <c:v>-8.1927696190000106</c:v>
                </c:pt>
                <c:pt idx="874">
                  <c:v>-8.2330323609999994</c:v>
                </c:pt>
                <c:pt idx="875">
                  <c:v>-8.27335143</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-8.8848061100000102</c:v>
                </c:pt>
                <c:pt idx="891">
                  <c:v>-8.9260074350000007</c:v>
                </c:pt>
                <c:pt idx="892">
                  <c:v>-8.9672624929999998</c:v>
                </c:pt>
                <c:pt idx="893">
                  <c:v>-9.0085710910000003</c:v>
                </c:pt>
                <c:pt idx="894">
                  <c:v>-9.04993303</c:v>
                </c:pt>
                <c:pt idx="895">
                  <c:v>-9.0913481059999999</c:v>
                </c:pt>
                <c:pt idx="896">
                  <c:v>-9.1328161100000003</c:v>
                </c:pt>
                <c:pt idx="897">
                  <c:v>-9.1743368259999993</c:v>
                </c:pt>
                <c:pt idx="898">
                  <c:v>-9.2159100350000003</c:v>
                </c:pt>
                <c:pt idx="899">
                  <c:v>-9.2575355110000093</c:v>
                </c:pt>
                <c:pt idx="900">
                  <c:v>-9.299213022</c:v>
                </c:pt>
              </c:numCache>
            </c:numRef>
          </c:yVal>
          <c:smooth val="1"/>
          <c:extLst>
            <c:ext xmlns:c16="http://schemas.microsoft.com/office/drawing/2014/chart" uri="{C3380CC4-5D6E-409C-BE32-E72D297353CC}">
              <c16:uniqueId val="{00000000-0141-4B94-AED4-BBB47FBB18FD}"/>
            </c:ext>
          </c:extLst>
        </c:ser>
        <c:dLbls>
          <c:showLegendKey val="0"/>
          <c:showVal val="0"/>
          <c:showCatName val="0"/>
          <c:showSerName val="0"/>
          <c:showPercent val="0"/>
          <c:showBubbleSize val="0"/>
        </c:dLbls>
        <c:axId val="579567040"/>
        <c:axId val="575042352"/>
      </c:scatterChart>
      <c:valAx>
        <c:axId val="579567040"/>
        <c:scaling>
          <c:orientation val="minMax"/>
          <c:max val="90"/>
        </c:scaling>
        <c:delete val="0"/>
        <c:axPos val="b"/>
        <c:majorGridlines>
          <c:spPr>
            <a:ln w="9525" cap="flat" cmpd="sng" algn="ctr">
              <a:solidFill>
                <a:schemeClr val="tx1">
                  <a:tint val="75000"/>
                  <a:shade val="95000"/>
                  <a:satMod val="105000"/>
                </a:schemeClr>
              </a:solidFill>
              <a:prstDash val="dashDot"/>
              <a:round/>
            </a:ln>
          </c:spPr>
        </c:majorGridlines>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575042352"/>
        <c:crosses val="autoZero"/>
        <c:crossBetween val="midCat"/>
      </c:valAx>
      <c:valAx>
        <c:axId val="575042352"/>
        <c:scaling>
          <c:orientation val="minMax"/>
        </c:scaling>
        <c:delete val="0"/>
        <c:axPos val="l"/>
        <c:majorGridlines>
          <c:spPr>
            <a:ln w="9525" cap="flat" cmpd="sng" algn="ctr">
              <a:solidFill>
                <a:schemeClr val="tx1">
                  <a:tint val="75000"/>
                  <a:shade val="95000"/>
                  <a:satMod val="105000"/>
                </a:schemeClr>
              </a:solidFill>
              <a:prstDash val="dashDot"/>
              <a:round/>
            </a:ln>
          </c:spPr>
        </c:majorGridlines>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en-GB"/>
                  <a:t>Gain (dBi)</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579567040"/>
        <c:crosses val="autoZero"/>
        <c:crossBetween val="midCat"/>
      </c:valAx>
    </c:plotArea>
    <c:plotVisOnly val="1"/>
    <c:dispBlanksAs val="gap"/>
    <c:showDLblsOverMax val="0"/>
  </c:chart>
  <c:txPr>
    <a:bodyPr/>
    <a:lstStyle/>
    <a:p>
      <a:pPr>
        <a:defRPr lang="zh-CN"/>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2" name="矩形 1"/>
        <cdr:cNvSpPr/>
      </cdr:nvSpPr>
      <cdr:spPr>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vert="horz" wrap="square" lIns="27432" tIns="22860" rIns="27432" bIns="22860" anchor="ctr" anchorCtr="0" upright="1">
          <a:normAutofit/>
        </a:bodyPr>
        <a:lstStyle xmlns:a="http://schemas.openxmlformats.org/drawingml/2006/main"/>
        <a:p xmlns:a="http://schemas.openxmlformats.org/drawingml/2006/main">
          <a:pPr algn="ctr" rtl="0">
            <a:defRPr sz="1000"/>
          </a:pPr>
          <a:r>
            <a:rPr lang="en-GB" sz="1075" b="0" i="1" u="none" strike="noStrike" baseline="0">
              <a:solidFill>
                <a:srgbClr val="000000"/>
              </a:solidFill>
              <a:latin typeface="Arial" panose="020B0604020202020204" pitchFamily="2"/>
              <a:cs typeface="Arial" panose="020B0604020202020204" pitchFamily="2"/>
            </a:rPr>
            <a:t>C</a:t>
          </a:r>
          <a:r>
            <a:rPr lang="en-GB" sz="1075" b="0" i="0" u="none" strike="noStrike" baseline="0">
              <a:solidFill>
                <a:srgbClr val="000000"/>
              </a:solidFill>
              <a:latin typeface="Arial" panose="020B0604020202020204" pitchFamily="2"/>
              <a:cs typeface="Arial" panose="020B0604020202020204" pitchFamily="2"/>
            </a:rPr>
            <a:t>/</a:t>
          </a:r>
          <a:r>
            <a:rPr lang="en-GB" sz="1075" b="0" i="1" u="none" strike="noStrike" baseline="0">
              <a:solidFill>
                <a:srgbClr val="000000"/>
              </a:solidFill>
              <a:latin typeface="Arial" panose="020B0604020202020204" pitchFamily="2"/>
              <a:cs typeface="Arial" panose="020B0604020202020204" pitchFamily="2"/>
            </a:rPr>
            <a:t>M</a:t>
          </a:r>
        </a:p>
      </cdr:txBody>
    </cdr:sp>
  </cdr:relSizeAnchor>
</c:userShapes>
</file>

<file path=word/drawings/drawing2.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矩形 1"/>
        <cdr:cNvSpPr/>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矩形 2"/>
        <cdr:cNvSpPr/>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vert="horz" wrap="square" lIns="45720" tIns="45720" rIns="45720" bIns="45720" rtlCol="0" anchor="t" anchorCtr="0">
          <a:norm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矩形 3"/>
        <cdr:cNvSpPr/>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矩形 4"/>
        <cdr:cNvSpPr/>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vert="horz" wrap="square" lIns="45720" tIns="45720" rIns="45720" bIns="45720" rtlCol="0" anchor="t" anchorCtr="0">
          <a:norm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矩形 1"/>
        <cdr:cNvSpPr/>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vert="horz" wrap="square" lIns="45720" tIns="45720" rIns="45720" bIns="45720" rtlCol="0" anchor="t" anchorCtr="0">
          <a:normAutofit/>
        </a:bodyPr>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3" ma:contentTypeDescription="Create a new document." ma:contentTypeScope="" ma:versionID="4b45df24fd5285beeadb10ee0ade881e">
  <xsd:schema xmlns:xsd="http://www.w3.org/2001/XMLSchema" xmlns:xs="http://www.w3.org/2001/XMLSchema" xmlns:p="http://schemas.microsoft.com/office/2006/metadata/properties" xmlns:ns2="4c6a61cb-1973-4fc6-92ae-f4d7a4471404" xmlns:ns4="453b25ea-2db1-438d-9e09-abfe235fc390" targetNamespace="http://schemas.microsoft.com/office/2006/metadata/properties" ma:root="true" ma:fieldsID="6800cfa57458ba3324cd8b85abdf4cee" ns2:_="" ns4:_="">
    <xsd:import namespace="4c6a61cb-1973-4fc6-92ae-f4d7a4471404"/>
    <xsd:import namespace="453b25ea-2db1-438d-9e09-abfe235fc390"/>
    <xsd:element name="properties">
      <xsd:complexType>
        <xsd:sequence>
          <xsd:element name="documentManagement">
            <xsd:complexType>
              <xsd:all>
                <xsd:element ref="ns2:Comments"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3b25ea-2db1-438d-9e09-abfe235fc390" elementFormDefault="qualified">
    <xsd:import namespace="http://schemas.microsoft.com/office/2006/documentManagement/types"/>
    <xsd:import namespace="http://schemas.microsoft.com/office/infopath/2007/PartnerControls"/>
    <xsd:element name="SharedWithUsers" ma:index="10"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BE1361-6670-4415-8C18-4A4B45DB4773}">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BB1F0FD8-D027-4AE7-AE02-1E0535F13BF6}">
  <ds:schemaRefs>
    <ds:schemaRef ds:uri="http://schemas.microsoft.com/sharepoint/v3/contenttype/forms"/>
  </ds:schemaRefs>
</ds:datastoreItem>
</file>

<file path=customXml/itemProps3.xml><?xml version="1.0" encoding="utf-8"?>
<ds:datastoreItem xmlns:ds="http://schemas.openxmlformats.org/officeDocument/2006/customXml" ds:itemID="{0F29DA3F-E47D-4DFE-804D-AE7FD229C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453b25ea-2db1-438d-9e09-abfe235fc3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F9A982-404C-423F-B961-758BC9E47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0</TotalTime>
  <Pages>3</Pages>
  <Words>69548</Words>
  <Characters>396424</Characters>
  <Application>Microsoft Office Word</Application>
  <DocSecurity>0</DocSecurity>
  <Lines>3303</Lines>
  <Paragraphs>930</Paragraphs>
  <ScaleCrop>false</ScaleCrop>
  <HeadingPairs>
    <vt:vector size="6" baseType="variant">
      <vt:variant>
        <vt:lpstr>Title</vt:lpstr>
      </vt:variant>
      <vt:variant>
        <vt:i4>1</vt:i4>
      </vt:variant>
      <vt:variant>
        <vt:lpstr>Headings</vt:lpstr>
      </vt:variant>
      <vt:variant>
        <vt:i4>100</vt:i4>
      </vt:variant>
      <vt:variant>
        <vt:lpstr>Titre</vt:lpstr>
      </vt:variant>
      <vt:variant>
        <vt:i4>1</vt:i4>
      </vt:variant>
    </vt:vector>
  </HeadingPairs>
  <TitlesOfParts>
    <vt:vector size="102" baseType="lpstr">
      <vt:lpstr/>
      <vt:lpstr>Annex Abis [1]  General description of the VDES operating system</vt:lpstr>
      <vt:lpstr>1	Document structure </vt:lpstr>
      <vt:lpstr>2	Operational characteristics </vt:lpstr>
      <vt:lpstr>    2.1	General description of VDES</vt:lpstr>
      <vt:lpstr>23	Key technical characteristics</vt:lpstr>
      <vt:lpstr>    32.1	Satellite downlink</vt:lpstr>
      <vt:lpstr>    32.2	VDE-TER may operate in either duplex or simplex mode</vt:lpstr>
      <vt:lpstr>    32.3	VDES channel usage in accordance with ITU RR Appendix 18</vt:lpstr>
      <vt:lpstr>    32.4	Station identification</vt:lpstr>
      <vt:lpstr>    32.5	Presentation interface protocol</vt:lpstr>
      <vt:lpstr>    32.6	VDES communications prioritization</vt:lpstr>
      <vt:lpstr>AnnexNNEX [A/2]  Common Technical Elements of VDES</vt:lpstr>
      <vt:lpstr>A 1	Protocol Layer</vt:lpstr>
      <vt:lpstr>    A 1.1	Protocol layer overview</vt:lpstr>
      <vt:lpstr>    A 1.2	Physical layer </vt:lpstr>
      <vt:lpstr>        A 1.2.1	Transmission accuracy figures </vt:lpstr>
      <vt:lpstr>        A 1.2.2	Frame Structure </vt:lpstr>
      <vt:lpstr>        A 1.2.3	Burst transmission structure</vt:lpstr>
      <vt:lpstr>        A 1.2.4	Forward Error Correction </vt:lpstr>
      <vt:lpstr>        A 1.2.5	CRC</vt:lpstr>
      <vt:lpstr>        A 1.2.6	Bit scrambling</vt:lpstr>
      <vt:lpstr>        A 1.2.7	Modulation Coding Schemes  </vt:lpstr>
      <vt:lpstr>        A 1.2.8	Channel quality indicator</vt:lpstr>
      <vt:lpstr>        A 1.2.9	Bit mapping</vt:lpstr>
      <vt:lpstr>        A 1.2.10	Antenna gain for VDES ship stations</vt:lpstr>
      <vt:lpstr>        A 1.2.11	Noise and interference level</vt:lpstr>
      <vt:lpstr>        A 1.2.12	Transmitter requirements for VDES</vt:lpstr>
      <vt:lpstr>    A 1.3	Link layer</vt:lpstr>
      <vt:lpstr>        A 1.3.1	TDMA Synchronization</vt:lpstr>
      <vt:lpstr>        A 1.3.2	Coordinated universal time direct</vt:lpstr>
      <vt:lpstr>        A 1.3.3	Coordinated universal time indirect</vt:lpstr>
      <vt:lpstr>1	General</vt:lpstr>
      <vt:lpstr>2	VHF data exchange system functions and frequency usage</vt:lpstr>
      <vt:lpstr>    2.1	VHF data exchange system channel usage in accordance with RR Appendix 18</vt:lpstr>
      <vt:lpstr>        2.1.1	VHF data exchange system: data exchange between terrestrial stations</vt:lpstr>
      <vt:lpstr>        2.1.2	VHF data exchange system: data exchange between satellites and terrestrial</vt:lpstr>
      <vt:lpstr>        2.1.3	Technical characteristics</vt:lpstr>
      <vt:lpstr>3	Common Elements of the VDES</vt:lpstr>
      <vt:lpstr>    3.1	Identification</vt:lpstr>
      <vt:lpstr>    3.2	Protocol layer overview</vt:lpstr>
      <vt:lpstr>        3.2.1	Transport layer</vt:lpstr>
      <vt:lpstr>        3.2.2	Network layer</vt:lpstr>
      <vt:lpstr>        3.2.3	Link layer </vt:lpstr>
      <vt:lpstr>        3.2.4	Physical layer</vt:lpstr>
      <vt:lpstr>    3.3	Frame Structure</vt:lpstr>
      <vt:lpstr>    3.4	Presentation interface protocol</vt:lpstr>
      <vt:lpstr>    3.5	Forward Error Correction</vt:lpstr>
      <vt:lpstr>        3.5.1	Encoder Structure</vt:lpstr>
      <vt:lpstr>        3.5.2	Constituent codes</vt:lpstr>
      <vt:lpstr>        3.5.3	Interleaver definition</vt:lpstr>
      <vt:lpstr>        3.5.4	Rate Adaptation</vt:lpstr>
      <vt:lpstr>    3.6	CRC</vt:lpstr>
      <vt:lpstr>    3.7	Antenna configurations for VDES ship stations</vt:lpstr>
      <vt:lpstr>        3.7.1	Antenna Gain</vt:lpstr>
      <vt:lpstr>        3.7.2	Received signal to noise plus interference level</vt:lpstr>
      <vt:lpstr>    3.8	Ship e.i.r.p. vs. elevation angle</vt:lpstr>
      <vt:lpstr>    3.9	Transmitter requirements for VDES ship stations</vt:lpstr>
      <vt:lpstr>        3.9.1	Transmitter power</vt:lpstr>
      <vt:lpstr>    3.10	Shutdown procedure</vt:lpstr>
      <vt:lpstr>    3.11	Safety precautions</vt:lpstr>
      <vt:lpstr>4	Functions of the VDES</vt:lpstr>
      <vt:lpstr>    4.1	Automatic Identification System </vt:lpstr>
      <vt:lpstr>    4.2	Application-Specific Messages – Annex 2</vt:lpstr>
      <vt:lpstr>    4.3	VDE terrestrial – Annex 3</vt:lpstr>
      <vt:lpstr>    4.4	VDE satellite downlink – Annex 4</vt:lpstr>
      <vt:lpstr>    4.5	VDE satellite uplink – Annex 5</vt:lpstr>
      <vt:lpstr>    4.6	VDES sharing options – Annex 6 </vt:lpstr>
      <vt:lpstr>    4.7	VDES original design considerations – Annex 7</vt:lpstr>
      <vt:lpstr>Annex [B/3]  Technical characteristics of the application specific message (ASM)</vt:lpstr>
      <vt:lpstr>B1	Introduction</vt:lpstr>
      <vt:lpstr>B 12	OSI layers</vt:lpstr>
      <vt:lpstr>    B 12.1	Physical layer</vt:lpstr>
      <vt:lpstr>    B 12.2	Link layer</vt:lpstr>
      <vt:lpstr>        B 12.2.1	Link management entity</vt:lpstr>
      <vt:lpstr>        B 12.2.2	Data link services</vt:lpstr>
      <vt:lpstr>        B 12.2.3	Media access control </vt:lpstr>
      <vt:lpstr>    B 12.3	Network layer</vt:lpstr>
      <vt:lpstr>    B 12.4	Transport layer</vt:lpstr>
      <vt:lpstr>B 23	Physical layer</vt:lpstr>
      <vt:lpstr>    B 23.1	Parameters</vt:lpstr>
      <vt:lpstr>        B 23.1.1	General</vt:lpstr>
      <vt:lpstr>        B 23.1.2	Transmission media</vt:lpstr>
      <vt:lpstr>        B 23.1.3	Multi-channel operation</vt:lpstr>
      <vt:lpstr>    B 23.2	Transceiver characteristics</vt:lpstr>
      <vt:lpstr>    B 23.3	Modulation scheme</vt:lpstr>
      <vt:lpstr>    B 23.4	Data transmission bit rate</vt:lpstr>
      <vt:lpstr>    B 23.5	Frame structure</vt:lpstr>
      <vt:lpstr>    B 23.6	Signal information</vt:lpstr>
      <vt:lpstr>    B 23.7	Forward error correction and Bit Scrambling</vt:lpstr>
      <vt:lpstr>    B 23.8	Transmitter transient response</vt:lpstr>
      <vt:lpstr>    B 23.9	Transmitter power</vt:lpstr>
      <vt:lpstr>B 34	Link layer</vt:lpstr>
      <vt:lpstr>    B 34.1	Sub-layer 1 – medium access control</vt:lpstr>
      <vt:lpstr>    B 34.2	TDMA synchronization</vt:lpstr>
      <vt:lpstr>    B 34.3	Time division</vt:lpstr>
      <vt:lpstr>        B 34.3.1	Slot phase and frame synchronization</vt:lpstr>
      <vt:lpstr>        B 34.3.2	Slot phase synchronization</vt:lpstr>
      <vt:lpstr>        B 34.3.3	Frame synchronization</vt:lpstr>
      <vt:lpstr>        B 34.3.4	Slot identification</vt:lpstr>
      <vt:lpstr>        B 34.3.5	Slot access</vt:lpstr>
      <vt:lpstr/>
    </vt:vector>
  </TitlesOfParts>
  <Company>ITU</Company>
  <LinksUpToDate>false</LinksUpToDate>
  <CharactersWithSpaces>465042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Fernandez Jimenez, Virginia</dc:creator>
  <cp:keywords/>
  <dc:description/>
  <cp:lastModifiedBy>Jaime Alvarez</cp:lastModifiedBy>
  <cp:revision>2</cp:revision>
  <cp:lastPrinted>2008-02-21T14:04:00Z</cp:lastPrinted>
  <dcterms:created xsi:type="dcterms:W3CDTF">2021-02-10T16:07:00Z</dcterms:created>
  <dcterms:modified xsi:type="dcterms:W3CDTF">2021-02-10T16:07:00Z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MSIP_Label_1bfb733f-faef-464c-9b6d-731b56f94973_Enabled">
    <vt:lpwstr>true</vt:lpwstr>
  </property>
  <property fmtid="{D5CDD505-2E9C-101B-9397-08002B2CF9AE}" pid="6" name="MSIP_Label_1bfb733f-faef-464c-9b6d-731b56f94973_SetDate">
    <vt:lpwstr>2020-10-30T20:16:43Z</vt:lpwstr>
  </property>
  <property fmtid="{D5CDD505-2E9C-101B-9397-08002B2CF9AE}" pid="7" name="MSIP_Label_1bfb733f-faef-464c-9b6d-731b56f94973_Method">
    <vt:lpwstr>Standard</vt:lpwstr>
  </property>
  <property fmtid="{D5CDD505-2E9C-101B-9397-08002B2CF9AE}" pid="8" name="MSIP_Label_1bfb733f-faef-464c-9b6d-731b56f94973_Name">
    <vt:lpwstr>Unclass - Non-Classifié</vt:lpwstr>
  </property>
  <property fmtid="{D5CDD505-2E9C-101B-9397-08002B2CF9AE}" pid="9" name="MSIP_Label_1bfb733f-faef-464c-9b6d-731b56f94973_SiteId">
    <vt:lpwstr>1594fdae-a1d9-4405-915d-011467234338</vt:lpwstr>
  </property>
  <property fmtid="{D5CDD505-2E9C-101B-9397-08002B2CF9AE}" pid="10" name="MSIP_Label_1bfb733f-faef-464c-9b6d-731b56f94973_ActionId">
    <vt:lpwstr>5d52ea92-6a14-454e-8474-0000947c9a99</vt:lpwstr>
  </property>
  <property fmtid="{D5CDD505-2E9C-101B-9397-08002B2CF9AE}" pid="11" name="ContentTypeId">
    <vt:lpwstr>0x010100BB145FE5C032A4459E5594F83A16874E</vt:lpwstr>
  </property>
</Properties>
</file>